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D6E1F" w14:textId="48CC672C" w:rsidR="00D60374" w:rsidRPr="00D60374" w:rsidRDefault="00540874" w:rsidP="00D60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bookmarkStart w:id="6" w:name="_GoBack"/>
      <w:bookmarkEnd w:id="6"/>
      <w:r>
        <w:rPr>
          <w:b w:val="0"/>
          <w:bCs/>
          <w:sz w:val="24"/>
        </w:rPr>
        <w:t>3GPP TSG RAN WG1 Meeting #80</w:t>
      </w:r>
      <w:r w:rsidR="00D60374" w:rsidRPr="00D60374">
        <w:rPr>
          <w:b w:val="0"/>
          <w:bCs/>
          <w:sz w:val="24"/>
        </w:rPr>
        <w:tab/>
      </w:r>
      <w:r w:rsidR="00D60374" w:rsidRPr="00D60374">
        <w:rPr>
          <w:b w:val="0"/>
          <w:bCs/>
          <w:sz w:val="24"/>
        </w:rPr>
        <w:tab/>
      </w:r>
      <w:r w:rsidRPr="00540874">
        <w:rPr>
          <w:b w:val="0"/>
          <w:bCs/>
          <w:sz w:val="24"/>
        </w:rPr>
        <w:t>R1-150542</w:t>
      </w:r>
    </w:p>
    <w:p w14:paraId="74ED6E20" w14:textId="2D4CED6C" w:rsidR="00E57548" w:rsidRDefault="00540874" w:rsidP="00E57548">
      <w:pPr>
        <w:pStyle w:val="Header"/>
        <w:tabs>
          <w:tab w:val="right" w:pos="8280"/>
          <w:tab w:val="right" w:pos="9781"/>
        </w:tabs>
        <w:ind w:right="-58"/>
        <w:rPr>
          <w:b w:val="0"/>
          <w:bCs/>
          <w:sz w:val="24"/>
        </w:rPr>
      </w:pPr>
      <w:r>
        <w:rPr>
          <w:b w:val="0"/>
          <w:bCs/>
          <w:sz w:val="24"/>
        </w:rPr>
        <w:t>Athens</w:t>
      </w:r>
      <w:r w:rsidR="00D60374" w:rsidRPr="00D60374">
        <w:rPr>
          <w:b w:val="0"/>
          <w:bCs/>
          <w:sz w:val="24"/>
        </w:rPr>
        <w:t xml:space="preserve">, </w:t>
      </w:r>
      <w:r>
        <w:rPr>
          <w:b w:val="0"/>
          <w:bCs/>
          <w:sz w:val="24"/>
        </w:rPr>
        <w:t>Greece</w:t>
      </w:r>
      <w:r w:rsidR="00D60374" w:rsidRPr="00D60374">
        <w:rPr>
          <w:b w:val="0"/>
          <w:bCs/>
          <w:sz w:val="24"/>
        </w:rPr>
        <w:t xml:space="preserve">, </w:t>
      </w:r>
      <w:r>
        <w:rPr>
          <w:b w:val="0"/>
          <w:bCs/>
          <w:sz w:val="24"/>
        </w:rPr>
        <w:t>February 2015</w:t>
      </w:r>
    </w:p>
    <w:p w14:paraId="74ED6E21" w14:textId="77777777" w:rsidR="008D5786" w:rsidRPr="00FC66EF" w:rsidRDefault="008D5786" w:rsidP="008D5786">
      <w:pPr>
        <w:pStyle w:val="Header"/>
        <w:tabs>
          <w:tab w:val="right" w:pos="8280"/>
          <w:tab w:val="right" w:pos="9781"/>
        </w:tabs>
        <w:ind w:right="-58"/>
        <w:rPr>
          <w:b w:val="0"/>
          <w:bCs/>
          <w:sz w:val="24"/>
        </w:rPr>
      </w:pPr>
    </w:p>
    <w:bookmarkEnd w:id="0"/>
    <w:p w14:paraId="74ED6E22" w14:textId="77777777" w:rsidR="007635DC" w:rsidRPr="00B6394F" w:rsidRDefault="007635DC" w:rsidP="007635DC">
      <w:pPr>
        <w:spacing w:after="120"/>
        <w:ind w:left="1985" w:hanging="1985"/>
        <w:rPr>
          <w:rFonts w:ascii="Arial" w:hAnsi="Arial" w:cs="Arial"/>
          <w:sz w:val="24"/>
          <w:szCs w:val="24"/>
        </w:rPr>
      </w:pPr>
      <w:r w:rsidRPr="00B6394F">
        <w:rPr>
          <w:rFonts w:ascii="Arial" w:hAnsi="Arial" w:cs="Arial"/>
          <w:b/>
          <w:sz w:val="24"/>
          <w:szCs w:val="24"/>
        </w:rPr>
        <w:t>Source:</w:t>
      </w:r>
      <w:r w:rsidRPr="00B6394F">
        <w:rPr>
          <w:rFonts w:ascii="Arial" w:hAnsi="Arial" w:cs="Arial"/>
          <w:b/>
          <w:sz w:val="24"/>
          <w:szCs w:val="24"/>
        </w:rPr>
        <w:tab/>
      </w:r>
      <w:r w:rsidRPr="00B6394F">
        <w:rPr>
          <w:rFonts w:ascii="Arial" w:hAnsi="Arial" w:cs="Arial"/>
          <w:sz w:val="24"/>
          <w:szCs w:val="24"/>
        </w:rPr>
        <w:t>QUALCOMM Incorporated</w:t>
      </w:r>
      <w:r w:rsidR="00D60374">
        <w:rPr>
          <w:rFonts w:ascii="Arial" w:hAnsi="Arial" w:cs="Arial"/>
          <w:sz w:val="24"/>
          <w:szCs w:val="24"/>
        </w:rPr>
        <w:t xml:space="preserve"> </w:t>
      </w:r>
    </w:p>
    <w:p w14:paraId="74ED6E23" w14:textId="4AFD6B0A" w:rsidR="007635DC" w:rsidRPr="001C2357" w:rsidRDefault="007635DC" w:rsidP="007635DC">
      <w:pPr>
        <w:spacing w:after="120"/>
        <w:ind w:left="1985" w:hanging="1985"/>
        <w:rPr>
          <w:rFonts w:ascii="Arial" w:hAnsi="Arial" w:cs="Arial"/>
          <w:sz w:val="24"/>
          <w:szCs w:val="24"/>
        </w:rPr>
      </w:pPr>
      <w:r w:rsidRPr="007635DC">
        <w:rPr>
          <w:rFonts w:ascii="Arial" w:hAnsi="Arial" w:cs="Arial"/>
          <w:b/>
          <w:sz w:val="24"/>
          <w:szCs w:val="24"/>
        </w:rPr>
        <w:t>Title:</w:t>
      </w:r>
      <w:r w:rsidRPr="007635DC">
        <w:rPr>
          <w:rFonts w:ascii="Arial" w:hAnsi="Arial" w:cs="Arial"/>
          <w:b/>
          <w:sz w:val="24"/>
          <w:szCs w:val="24"/>
        </w:rPr>
        <w:tab/>
      </w:r>
      <w:r w:rsidR="00540874" w:rsidRPr="00540874">
        <w:rPr>
          <w:rFonts w:ascii="Arial" w:hAnsi="Arial" w:cs="Arial"/>
          <w:sz w:val="24"/>
          <w:szCs w:val="24"/>
        </w:rPr>
        <w:t>DL evaluation of TPC enhancements</w:t>
      </w:r>
    </w:p>
    <w:p w14:paraId="74ED6E24" w14:textId="58279A94"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B6394F">
        <w:rPr>
          <w:rFonts w:ascii="Arial" w:hAnsi="Arial" w:cs="Arial"/>
          <w:b/>
          <w:sz w:val="24"/>
          <w:szCs w:val="24"/>
        </w:rPr>
        <w:t>Agenda item:</w:t>
      </w:r>
      <w:r w:rsidRPr="00B6394F">
        <w:rPr>
          <w:rFonts w:ascii="Arial" w:hAnsi="Arial" w:cs="Arial"/>
          <w:b/>
          <w:sz w:val="24"/>
          <w:szCs w:val="24"/>
        </w:rPr>
        <w:tab/>
      </w:r>
      <w:r>
        <w:rPr>
          <w:rFonts w:ascii="Arial" w:hAnsi="Arial" w:cs="Arial"/>
          <w:sz w:val="24"/>
          <w:szCs w:val="24"/>
          <w:lang w:eastAsia="ko-KR"/>
        </w:rPr>
        <w:tab/>
      </w:r>
      <w:r w:rsidR="00540874">
        <w:rPr>
          <w:rFonts w:ascii="Arial" w:hAnsi="Arial" w:cs="Arial"/>
          <w:sz w:val="24"/>
          <w:szCs w:val="24"/>
          <w:lang w:eastAsia="ko-KR"/>
        </w:rPr>
        <w:t>6.4.1</w:t>
      </w:r>
    </w:p>
    <w:p w14:paraId="74ED6E25" w14:textId="67E9B1AA" w:rsidR="007635DC" w:rsidRPr="00B6394F" w:rsidRDefault="007635DC" w:rsidP="00D271D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spacing w:after="120"/>
        <w:ind w:left="1985" w:hanging="1985"/>
        <w:rPr>
          <w:rFonts w:ascii="Arial" w:hAnsi="Arial" w:cs="Arial"/>
          <w:b/>
        </w:rPr>
      </w:pPr>
      <w:r w:rsidRPr="00B6394F">
        <w:rPr>
          <w:rFonts w:ascii="Arial" w:hAnsi="Arial" w:cs="Arial"/>
          <w:b/>
          <w:sz w:val="24"/>
          <w:szCs w:val="24"/>
        </w:rPr>
        <w:t>Document for:</w:t>
      </w:r>
      <w:r w:rsidRPr="00B6394F">
        <w:rPr>
          <w:rFonts w:ascii="Arial" w:hAnsi="Arial" w:cs="Arial"/>
          <w:b/>
          <w:sz w:val="24"/>
          <w:szCs w:val="24"/>
        </w:rPr>
        <w:tab/>
      </w:r>
      <w:r w:rsidR="00D271D9">
        <w:rPr>
          <w:rFonts w:ascii="Arial" w:hAnsi="Arial" w:cs="Arial"/>
          <w:b/>
          <w:sz w:val="24"/>
          <w:szCs w:val="24"/>
        </w:rPr>
        <w:tab/>
      </w:r>
      <w:r w:rsidR="00D271D9">
        <w:rPr>
          <w:rFonts w:ascii="Arial" w:hAnsi="Arial" w:cs="Arial"/>
          <w:b/>
          <w:sz w:val="24"/>
          <w:szCs w:val="24"/>
        </w:rPr>
        <w:tab/>
      </w:r>
      <w:r w:rsidR="00D271D9">
        <w:rPr>
          <w:rFonts w:ascii="Arial" w:hAnsi="Arial" w:cs="Arial"/>
          <w:sz w:val="24"/>
          <w:szCs w:val="24"/>
        </w:rPr>
        <w:t>Discussion</w:t>
      </w:r>
    </w:p>
    <w:bookmarkEnd w:id="1"/>
    <w:bookmarkEnd w:id="2"/>
    <w:bookmarkEnd w:id="3"/>
    <w:p w14:paraId="74ED6E26" w14:textId="77777777" w:rsidR="00B7216B" w:rsidRDefault="00B7216B" w:rsidP="00B7216B">
      <w:pPr>
        <w:pStyle w:val="Heading1"/>
      </w:pPr>
      <w:r>
        <w:t>1</w:t>
      </w:r>
      <w:r>
        <w:tab/>
        <w:t>Introduction</w:t>
      </w:r>
    </w:p>
    <w:p w14:paraId="0261F99C" w14:textId="4D87827E" w:rsidR="00540874" w:rsidRDefault="00E441D6" w:rsidP="00EF23BA">
      <w:pPr>
        <w:jc w:val="both"/>
        <w:rPr>
          <w:lang w:val="en-US" w:eastAsia="ko-KR"/>
        </w:rPr>
      </w:pPr>
      <w:bookmarkStart w:id="7" w:name="OLE_LINK6"/>
      <w:r>
        <w:rPr>
          <w:lang w:val="en-US" w:eastAsia="ko-KR"/>
        </w:rPr>
        <w:t>The study on d</w:t>
      </w:r>
      <w:r w:rsidR="00CA0D9F">
        <w:rPr>
          <w:lang w:val="en-US" w:eastAsia="ko-KR"/>
        </w:rPr>
        <w:t>ownlink enhancemen</w:t>
      </w:r>
      <w:r>
        <w:rPr>
          <w:lang w:val="en-US" w:eastAsia="ko-KR"/>
        </w:rPr>
        <w:t>ts for UMTS control channels was</w:t>
      </w:r>
      <w:r w:rsidR="00CA0D9F">
        <w:rPr>
          <w:lang w:val="en-US" w:eastAsia="ko-KR"/>
        </w:rPr>
        <w:t xml:space="preserve"> proposed in [1]. Two ideas of TPC decimation and repetition were proposed to reduce the downlink power on F-DPCH that carries </w:t>
      </w:r>
      <w:r>
        <w:rPr>
          <w:lang w:val="en-US" w:eastAsia="ko-KR"/>
        </w:rPr>
        <w:t xml:space="preserve">the </w:t>
      </w:r>
      <w:r w:rsidR="00CA0D9F">
        <w:rPr>
          <w:lang w:val="en-US" w:eastAsia="ko-KR"/>
        </w:rPr>
        <w:t xml:space="preserve">uplink TPC commands. </w:t>
      </w:r>
    </w:p>
    <w:p w14:paraId="2373E1FE" w14:textId="77777777" w:rsidR="00540874" w:rsidRDefault="00CA0D9F" w:rsidP="00EF23BA">
      <w:pPr>
        <w:jc w:val="both"/>
      </w:pPr>
      <w:r>
        <w:t>In this contribution, evaluation of the downlink link</w:t>
      </w:r>
      <w:r w:rsidR="00AE77BB">
        <w:t xml:space="preserve"> </w:t>
      </w:r>
      <w:r w:rsidR="00540874">
        <w:t xml:space="preserve">power for these control channels is performed for the decimation/repetition factors of 3, 5 (effective power control rates are 500 Hz and 300 Hz respectively). </w:t>
      </w:r>
    </w:p>
    <w:p w14:paraId="74ED6E27" w14:textId="105E481E" w:rsidR="003E7EB0" w:rsidRDefault="00540874" w:rsidP="00EF23BA">
      <w:pPr>
        <w:jc w:val="both"/>
      </w:pPr>
      <w:r>
        <w:t>Compared to the initial evaluation performed in [3], we consider an alternative option to repetition and decimation schemes: the FDPCH symbols are repeated at the transmitter for three (or five) times. The receiver assumes this pattern and makes estimates the symbols every slot (that is at 1500 Hz). This is in contrast with the repetition scheme where a</w:t>
      </w:r>
      <w:r w:rsidR="00A51525">
        <w:t xml:space="preserve">n </w:t>
      </w:r>
      <w:r>
        <w:t xml:space="preserve"> </w:t>
      </w:r>
      <w:r w:rsidR="00A51525">
        <w:t>estimate</w:t>
      </w:r>
      <w:r>
        <w:t xml:space="preserve"> is </w:t>
      </w:r>
      <w:r w:rsidR="00A51525">
        <w:t>performed</w:t>
      </w:r>
      <w:r>
        <w:t xml:space="preserve"> once </w:t>
      </w:r>
      <w:r w:rsidR="00A51525">
        <w:t xml:space="preserve">after combining </w:t>
      </w:r>
      <w:r>
        <w:t xml:space="preserve">three (or five) slots. </w:t>
      </w:r>
    </w:p>
    <w:p w14:paraId="58DBB2D0" w14:textId="568DD356" w:rsidR="00403038" w:rsidRDefault="00403038" w:rsidP="00403038">
      <w:pPr>
        <w:pStyle w:val="Heading1"/>
        <w:rPr>
          <w:lang w:eastAsia="ko-KR"/>
        </w:rPr>
      </w:pPr>
      <w:r>
        <w:rPr>
          <w:lang w:eastAsia="ko-KR"/>
        </w:rPr>
        <w:t>2</w:t>
      </w:r>
      <w:r>
        <w:rPr>
          <w:lang w:eastAsia="ko-KR"/>
        </w:rPr>
        <w:tab/>
      </w:r>
      <w:r w:rsidR="00CA0D9F">
        <w:rPr>
          <w:lang w:eastAsia="ko-KR"/>
        </w:rPr>
        <w:t>Simulation assumptions</w:t>
      </w:r>
    </w:p>
    <w:p w14:paraId="74ED6E2D" w14:textId="25E999EB" w:rsidR="00B163F5" w:rsidRDefault="0088165E" w:rsidP="00403038">
      <w:bookmarkStart w:id="8" w:name="OLE_LINK79"/>
      <w:bookmarkStart w:id="9" w:name="OLE_LINK222"/>
      <w:bookmarkEnd w:id="4"/>
      <w:bookmarkEnd w:id="5"/>
      <w:bookmarkEnd w:id="7"/>
      <w:r>
        <w:t xml:space="preserve">For the </w:t>
      </w:r>
      <w:r w:rsidR="00CA0D9F">
        <w:t>downlink evaluation</w:t>
      </w:r>
      <w:r>
        <w:t xml:space="preserve">, </w:t>
      </w:r>
      <w:r w:rsidR="00403038">
        <w:t>simulation assumptions were pro</w:t>
      </w:r>
      <w:r>
        <w:t>vided</w:t>
      </w:r>
      <w:r w:rsidR="00403038">
        <w:t xml:space="preserve"> </w:t>
      </w:r>
      <w:r w:rsidR="00D06CC4">
        <w:t xml:space="preserve">in </w:t>
      </w:r>
      <w:r w:rsidR="00403038">
        <w:t>[</w:t>
      </w:r>
      <w:r w:rsidR="00E43913">
        <w:t>2</w:t>
      </w:r>
      <w:r w:rsidR="00403038">
        <w:t xml:space="preserve">] and they are </w:t>
      </w:r>
      <w:r w:rsidR="00CA0D9F">
        <w:t>reproduced</w:t>
      </w:r>
      <w:r w:rsidR="00403038">
        <w:t xml:space="preserve"> in Table 1</w:t>
      </w:r>
      <w:r w:rsidR="00D06CC4">
        <w:t xml:space="preserve"> for reader’s convenience</w:t>
      </w:r>
      <w:r w:rsidR="00403038">
        <w:t xml:space="preserve">. </w:t>
      </w:r>
    </w:p>
    <w:p w14:paraId="5B0DC03F" w14:textId="2603681A" w:rsidR="00B34605" w:rsidRPr="009E675C" w:rsidRDefault="00AC4A5F" w:rsidP="00B34605">
      <w:pPr>
        <w:jc w:val="center"/>
        <w:rPr>
          <w:b/>
          <w:lang w:eastAsia="zh-CN"/>
        </w:rPr>
      </w:pPr>
      <w:r w:rsidRPr="001F0B19">
        <w:t xml:space="preserve">Table 1: </w:t>
      </w:r>
      <w:r w:rsidR="00CA0D9F">
        <w:t>Downlink</w:t>
      </w:r>
      <w:r w:rsidR="00403038">
        <w:t xml:space="preserve"> simulation assumptions</w:t>
      </w:r>
      <w:r w:rsidR="00B34605" w:rsidRPr="00B34605">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439"/>
      </w:tblGrid>
      <w:tr w:rsidR="00B34605" w:rsidRPr="00E63543" w14:paraId="589B1EA4" w14:textId="77777777" w:rsidTr="0024297A">
        <w:trPr>
          <w:jc w:val="center"/>
        </w:trPr>
        <w:tc>
          <w:tcPr>
            <w:tcW w:w="0" w:type="auto"/>
          </w:tcPr>
          <w:p w14:paraId="39951B5C" w14:textId="77777777" w:rsidR="00B34605" w:rsidRPr="00E63543" w:rsidRDefault="00B34605" w:rsidP="0024297A">
            <w:pPr>
              <w:jc w:val="center"/>
              <w:rPr>
                <w:rFonts w:ascii="Arial" w:hAnsi="Arial" w:cs="Arial"/>
                <w:b/>
                <w:lang w:val="en-US" w:eastAsia="zh-CN"/>
              </w:rPr>
            </w:pPr>
            <w:r w:rsidRPr="00E63543">
              <w:rPr>
                <w:rFonts w:ascii="Arial" w:hAnsi="Arial" w:cs="Arial"/>
                <w:b/>
                <w:lang w:val="en-US" w:eastAsia="zh-CN"/>
              </w:rPr>
              <w:t>Parameters</w:t>
            </w:r>
          </w:p>
        </w:tc>
        <w:tc>
          <w:tcPr>
            <w:tcW w:w="0" w:type="auto"/>
          </w:tcPr>
          <w:p w14:paraId="28477689" w14:textId="77777777" w:rsidR="00B34605" w:rsidRPr="00E63543" w:rsidRDefault="00B34605" w:rsidP="0024297A">
            <w:pPr>
              <w:jc w:val="center"/>
              <w:rPr>
                <w:rFonts w:ascii="Arial" w:hAnsi="Arial" w:cs="Arial"/>
                <w:b/>
                <w:lang w:val="en-US" w:eastAsia="zh-CN"/>
              </w:rPr>
            </w:pPr>
            <w:r w:rsidRPr="00E63543">
              <w:rPr>
                <w:rFonts w:ascii="Arial" w:hAnsi="Arial" w:cs="Arial"/>
                <w:b/>
                <w:lang w:val="en-US" w:eastAsia="zh-CN"/>
              </w:rPr>
              <w:t>Values</w:t>
            </w:r>
          </w:p>
        </w:tc>
      </w:tr>
      <w:tr w:rsidR="00B34605" w:rsidRPr="00E63543" w14:paraId="6D51806D" w14:textId="77777777" w:rsidTr="0024297A">
        <w:trPr>
          <w:jc w:val="center"/>
        </w:trPr>
        <w:tc>
          <w:tcPr>
            <w:tcW w:w="0" w:type="auto"/>
          </w:tcPr>
          <w:p w14:paraId="51F34E3F" w14:textId="77777777" w:rsidR="00B34605" w:rsidRPr="00E63543" w:rsidRDefault="00B34605" w:rsidP="0024297A">
            <w:pPr>
              <w:jc w:val="center"/>
              <w:rPr>
                <w:lang w:val="en-US" w:eastAsia="zh-CN"/>
              </w:rPr>
            </w:pPr>
            <w:r w:rsidRPr="00E63543">
              <w:rPr>
                <w:rFonts w:hint="eastAsia"/>
                <w:lang w:val="en-US" w:eastAsia="zh-CN"/>
              </w:rPr>
              <w:t>IorvsIoc</w:t>
            </w:r>
          </w:p>
        </w:tc>
        <w:tc>
          <w:tcPr>
            <w:tcW w:w="0" w:type="auto"/>
          </w:tcPr>
          <w:p w14:paraId="7E0DAA77" w14:textId="77777777" w:rsidR="00B34605" w:rsidRPr="00E63543" w:rsidRDefault="00B34605" w:rsidP="0024297A">
            <w:pPr>
              <w:jc w:val="center"/>
              <w:rPr>
                <w:lang w:val="en-US" w:eastAsia="zh-CN"/>
              </w:rPr>
            </w:pPr>
            <w:r>
              <w:rPr>
                <w:lang w:val="en-US" w:eastAsia="zh-CN"/>
              </w:rPr>
              <w:t>[-5, 25] d</w:t>
            </w:r>
            <w:r w:rsidRPr="00E63543">
              <w:rPr>
                <w:rFonts w:hint="eastAsia"/>
                <w:lang w:val="en-US" w:eastAsia="zh-CN"/>
              </w:rPr>
              <w:t>B</w:t>
            </w:r>
          </w:p>
        </w:tc>
      </w:tr>
      <w:tr w:rsidR="00B34605" w:rsidRPr="00E63543" w14:paraId="470F9A64" w14:textId="77777777" w:rsidTr="0024297A">
        <w:trPr>
          <w:jc w:val="center"/>
        </w:trPr>
        <w:tc>
          <w:tcPr>
            <w:tcW w:w="0" w:type="auto"/>
          </w:tcPr>
          <w:p w14:paraId="6AB8D6B2" w14:textId="77777777" w:rsidR="00B34605" w:rsidRPr="00E63543" w:rsidRDefault="00B34605" w:rsidP="0024297A">
            <w:pPr>
              <w:jc w:val="center"/>
              <w:rPr>
                <w:rFonts w:cs="v5.0.0"/>
                <w:lang w:eastAsia="zh-CN"/>
              </w:rPr>
            </w:pPr>
            <w:r w:rsidRPr="00E63543">
              <w:rPr>
                <w:rFonts w:cs="v5.0.0" w:hint="eastAsia"/>
                <w:lang w:eastAsia="zh-CN"/>
              </w:rPr>
              <w:t>Outer loop power control</w:t>
            </w:r>
          </w:p>
        </w:tc>
        <w:tc>
          <w:tcPr>
            <w:tcW w:w="0" w:type="auto"/>
          </w:tcPr>
          <w:p w14:paraId="501169AB" w14:textId="77777777" w:rsidR="00B34605" w:rsidRPr="00E63543" w:rsidRDefault="00B34605" w:rsidP="0024297A">
            <w:pPr>
              <w:jc w:val="center"/>
              <w:rPr>
                <w:lang w:val="en-US" w:eastAsia="zh-CN"/>
              </w:rPr>
            </w:pPr>
            <w:r>
              <w:rPr>
                <w:rFonts w:hint="eastAsia"/>
                <w:lang w:val="en-US" w:eastAsia="zh-CN"/>
              </w:rPr>
              <w:t>Off</w:t>
            </w:r>
          </w:p>
        </w:tc>
      </w:tr>
      <w:tr w:rsidR="00B34605" w:rsidRPr="00E63543" w14:paraId="313E6A0A" w14:textId="77777777" w:rsidTr="0024297A">
        <w:trPr>
          <w:jc w:val="center"/>
        </w:trPr>
        <w:tc>
          <w:tcPr>
            <w:tcW w:w="0" w:type="auto"/>
          </w:tcPr>
          <w:p w14:paraId="3CA2BCEE" w14:textId="77777777" w:rsidR="00B34605" w:rsidRPr="00E63543" w:rsidRDefault="00B34605" w:rsidP="0024297A">
            <w:pPr>
              <w:jc w:val="center"/>
              <w:rPr>
                <w:rFonts w:cs="v5.0.0"/>
                <w:lang w:eastAsia="zh-CN"/>
              </w:rPr>
            </w:pPr>
            <w:r w:rsidRPr="00E63543">
              <w:rPr>
                <w:rFonts w:cs="v5.0.0" w:hint="eastAsia"/>
                <w:lang w:eastAsia="zh-CN"/>
              </w:rPr>
              <w:t>Inner loop power control</w:t>
            </w:r>
          </w:p>
        </w:tc>
        <w:tc>
          <w:tcPr>
            <w:tcW w:w="0" w:type="auto"/>
          </w:tcPr>
          <w:p w14:paraId="4A36BEB1" w14:textId="77777777" w:rsidR="00B34605" w:rsidRPr="00E63543" w:rsidRDefault="00B34605" w:rsidP="0024297A">
            <w:pPr>
              <w:jc w:val="center"/>
              <w:rPr>
                <w:lang w:val="en-US" w:eastAsia="zh-CN"/>
              </w:rPr>
            </w:pPr>
            <w:r w:rsidRPr="00E63543">
              <w:rPr>
                <w:rFonts w:hint="eastAsia"/>
                <w:lang w:val="en-US" w:eastAsia="zh-CN"/>
              </w:rPr>
              <w:t>On</w:t>
            </w:r>
          </w:p>
        </w:tc>
      </w:tr>
      <w:tr w:rsidR="00B34605" w:rsidRPr="00E63543" w14:paraId="175DA4DA" w14:textId="77777777" w:rsidTr="0024297A">
        <w:trPr>
          <w:jc w:val="center"/>
        </w:trPr>
        <w:tc>
          <w:tcPr>
            <w:tcW w:w="0" w:type="auto"/>
          </w:tcPr>
          <w:p w14:paraId="4276BE06" w14:textId="77777777" w:rsidR="00B34605" w:rsidRPr="00E63543" w:rsidRDefault="00B34605" w:rsidP="0024297A">
            <w:pPr>
              <w:jc w:val="center"/>
              <w:rPr>
                <w:rFonts w:cs="v5.0.0"/>
                <w:lang w:eastAsia="zh-CN"/>
              </w:rPr>
            </w:pPr>
            <w:r w:rsidRPr="00E63543">
              <w:rPr>
                <w:rFonts w:cs="v5.0.0"/>
                <w:lang w:eastAsia="zh-CN"/>
              </w:rPr>
              <w:t>S</w:t>
            </w:r>
            <w:r w:rsidRPr="00E63543">
              <w:rPr>
                <w:rFonts w:cs="v5.0.0" w:hint="eastAsia"/>
                <w:lang w:eastAsia="zh-CN"/>
              </w:rPr>
              <w:t>tep size for inner loop power control</w:t>
            </w:r>
          </w:p>
        </w:tc>
        <w:tc>
          <w:tcPr>
            <w:tcW w:w="0" w:type="auto"/>
          </w:tcPr>
          <w:p w14:paraId="6064D574" w14:textId="4478DB8C" w:rsidR="00B34605" w:rsidRPr="00E63543" w:rsidRDefault="00B34605" w:rsidP="0024297A">
            <w:pPr>
              <w:jc w:val="center"/>
              <w:rPr>
                <w:lang w:eastAsia="zh-CN"/>
              </w:rPr>
            </w:pPr>
            <w:r w:rsidRPr="00E63543">
              <w:rPr>
                <w:rFonts w:hint="eastAsia"/>
                <w:lang w:eastAsia="zh-CN"/>
              </w:rPr>
              <w:t>1</w:t>
            </w:r>
            <w:r w:rsidR="00540874">
              <w:rPr>
                <w:lang w:eastAsia="zh-CN"/>
              </w:rPr>
              <w:t xml:space="preserve"> </w:t>
            </w:r>
            <w:r w:rsidRPr="00E63543">
              <w:rPr>
                <w:rFonts w:hint="eastAsia"/>
                <w:lang w:eastAsia="zh-CN"/>
              </w:rPr>
              <w:t>dB</w:t>
            </w:r>
          </w:p>
        </w:tc>
      </w:tr>
      <w:tr w:rsidR="00B34605" w:rsidRPr="00E63543" w14:paraId="6ED349F1" w14:textId="77777777" w:rsidTr="0024297A">
        <w:trPr>
          <w:jc w:val="center"/>
        </w:trPr>
        <w:tc>
          <w:tcPr>
            <w:tcW w:w="0" w:type="auto"/>
          </w:tcPr>
          <w:p w14:paraId="7E89ED46" w14:textId="77777777" w:rsidR="00B34605" w:rsidRPr="00E63543" w:rsidRDefault="00B34605" w:rsidP="0024297A">
            <w:pPr>
              <w:jc w:val="center"/>
              <w:rPr>
                <w:rFonts w:cs="v5.0.0"/>
                <w:lang w:eastAsia="zh-CN"/>
              </w:rPr>
            </w:pPr>
            <w:r>
              <w:rPr>
                <w:rFonts w:cs="v5.0.0"/>
                <w:lang w:eastAsia="zh-CN"/>
              </w:rPr>
              <w:t>DL</w:t>
            </w:r>
            <w:r w:rsidRPr="00E63543">
              <w:rPr>
                <w:rFonts w:cs="v5.0.0" w:hint="eastAsia"/>
                <w:lang w:eastAsia="zh-CN"/>
              </w:rPr>
              <w:t xml:space="preserve"> TPC error</w:t>
            </w:r>
          </w:p>
        </w:tc>
        <w:tc>
          <w:tcPr>
            <w:tcW w:w="0" w:type="auto"/>
          </w:tcPr>
          <w:p w14:paraId="0C608B79" w14:textId="77777777" w:rsidR="00B34605" w:rsidRPr="00E63543" w:rsidRDefault="00B34605" w:rsidP="0024297A">
            <w:pPr>
              <w:jc w:val="center"/>
              <w:rPr>
                <w:lang w:eastAsia="zh-CN"/>
              </w:rPr>
            </w:pPr>
            <w:r w:rsidRPr="00AB7F00">
              <w:rPr>
                <w:rFonts w:hint="eastAsia"/>
                <w:lang w:eastAsia="zh-CN"/>
              </w:rPr>
              <w:t>0</w:t>
            </w:r>
          </w:p>
        </w:tc>
      </w:tr>
      <w:tr w:rsidR="00B34605" w:rsidRPr="00E63543" w14:paraId="180B7D20" w14:textId="77777777" w:rsidTr="0024297A">
        <w:trPr>
          <w:jc w:val="center"/>
        </w:trPr>
        <w:tc>
          <w:tcPr>
            <w:tcW w:w="0" w:type="auto"/>
          </w:tcPr>
          <w:p w14:paraId="3AC88A1A" w14:textId="77777777" w:rsidR="00B34605" w:rsidRPr="00E63543" w:rsidRDefault="00B34605" w:rsidP="0024297A">
            <w:pPr>
              <w:jc w:val="center"/>
              <w:rPr>
                <w:rFonts w:cs="v5.0.0"/>
                <w:lang w:eastAsia="zh-CN"/>
              </w:rPr>
            </w:pPr>
            <w:r>
              <w:rPr>
                <w:rFonts w:cs="v5.0.0"/>
                <w:lang w:eastAsia="zh-CN"/>
              </w:rPr>
              <w:t xml:space="preserve">DL </w:t>
            </w:r>
            <w:r w:rsidRPr="00E63543">
              <w:rPr>
                <w:rFonts w:cs="v5.0.0" w:hint="eastAsia"/>
                <w:lang w:eastAsia="zh-CN"/>
              </w:rPr>
              <w:t>TPC delay</w:t>
            </w:r>
          </w:p>
        </w:tc>
        <w:tc>
          <w:tcPr>
            <w:tcW w:w="0" w:type="auto"/>
          </w:tcPr>
          <w:p w14:paraId="3A66E27C" w14:textId="5B96D511" w:rsidR="00B34605" w:rsidRPr="00E63543" w:rsidRDefault="00B34605" w:rsidP="0024297A">
            <w:pPr>
              <w:jc w:val="center"/>
              <w:rPr>
                <w:lang w:eastAsia="zh-CN"/>
              </w:rPr>
            </w:pPr>
            <w:r w:rsidRPr="00E63543">
              <w:rPr>
                <w:rFonts w:hint="eastAsia"/>
                <w:lang w:eastAsia="zh-CN"/>
              </w:rPr>
              <w:t>1</w:t>
            </w:r>
            <w:r w:rsidR="00540874">
              <w:rPr>
                <w:lang w:eastAsia="zh-CN"/>
              </w:rPr>
              <w:t xml:space="preserve"> </w:t>
            </w:r>
            <w:r w:rsidRPr="00E63543">
              <w:rPr>
                <w:rFonts w:hint="eastAsia"/>
                <w:lang w:eastAsia="zh-CN"/>
              </w:rPr>
              <w:t>slot</w:t>
            </w:r>
          </w:p>
        </w:tc>
      </w:tr>
      <w:tr w:rsidR="00B34605" w:rsidRPr="00E63543" w14:paraId="42A41033" w14:textId="77777777" w:rsidTr="0024297A">
        <w:trPr>
          <w:jc w:val="center"/>
        </w:trPr>
        <w:tc>
          <w:tcPr>
            <w:tcW w:w="0" w:type="auto"/>
          </w:tcPr>
          <w:p w14:paraId="0BCBF272" w14:textId="77777777" w:rsidR="00B34605" w:rsidRPr="00E63543" w:rsidRDefault="00B34605" w:rsidP="0024297A">
            <w:pPr>
              <w:jc w:val="center"/>
              <w:rPr>
                <w:rFonts w:cs="v5.0.0"/>
                <w:lang w:eastAsia="zh-CN"/>
              </w:rPr>
            </w:pPr>
            <w:r w:rsidRPr="00E63543">
              <w:rPr>
                <w:rFonts w:cs="v5.0.0" w:hint="eastAsia"/>
                <w:lang w:eastAsia="zh-CN"/>
              </w:rPr>
              <w:t>Propagation condition</w:t>
            </w:r>
          </w:p>
        </w:tc>
        <w:tc>
          <w:tcPr>
            <w:tcW w:w="0" w:type="auto"/>
          </w:tcPr>
          <w:p w14:paraId="2A20AD46" w14:textId="77777777" w:rsidR="00B34605" w:rsidRPr="00E63543" w:rsidRDefault="00B34605" w:rsidP="0024297A">
            <w:pPr>
              <w:jc w:val="center"/>
              <w:rPr>
                <w:lang w:eastAsia="zh-CN"/>
              </w:rPr>
            </w:pPr>
            <w:r>
              <w:rPr>
                <w:lang w:eastAsia="zh-CN"/>
              </w:rPr>
              <w:t xml:space="preserve">PA3, </w:t>
            </w:r>
            <w:r>
              <w:rPr>
                <w:rFonts w:hint="eastAsia"/>
                <w:lang w:eastAsia="zh-CN"/>
              </w:rPr>
              <w:t>Case 4</w:t>
            </w:r>
            <w:r w:rsidRPr="00E63543">
              <w:rPr>
                <w:rFonts w:hint="eastAsia"/>
                <w:lang w:eastAsia="zh-CN"/>
              </w:rPr>
              <w:t>,VA30</w:t>
            </w:r>
            <w:r>
              <w:rPr>
                <w:rFonts w:hint="eastAsia"/>
                <w:lang w:eastAsia="zh-CN"/>
              </w:rPr>
              <w:t>, VA12</w:t>
            </w:r>
            <w:r w:rsidRPr="00E63543">
              <w:rPr>
                <w:rFonts w:hint="eastAsia"/>
                <w:lang w:eastAsia="zh-CN"/>
              </w:rPr>
              <w:t>0</w:t>
            </w:r>
          </w:p>
        </w:tc>
      </w:tr>
      <w:tr w:rsidR="00B34605" w:rsidRPr="00E63543" w14:paraId="6A60FE29" w14:textId="77777777" w:rsidTr="0024297A">
        <w:trPr>
          <w:jc w:val="center"/>
        </w:trPr>
        <w:tc>
          <w:tcPr>
            <w:tcW w:w="0" w:type="auto"/>
          </w:tcPr>
          <w:p w14:paraId="2B0E5017" w14:textId="19A7F60B" w:rsidR="00B34605" w:rsidRPr="00E63543" w:rsidRDefault="00B34605" w:rsidP="0024297A">
            <w:pPr>
              <w:jc w:val="center"/>
              <w:rPr>
                <w:rFonts w:cs="v5.0.0"/>
                <w:lang w:eastAsia="zh-CN"/>
              </w:rPr>
            </w:pPr>
            <w:r>
              <w:rPr>
                <w:rFonts w:cs="v5.0.0" w:hint="eastAsia"/>
                <w:lang w:eastAsia="zh-CN"/>
              </w:rPr>
              <w:t>Repeat</w:t>
            </w:r>
            <w:r w:rsidR="00540874">
              <w:rPr>
                <w:rFonts w:cs="v5.0.0"/>
                <w:lang w:eastAsia="zh-CN"/>
              </w:rPr>
              <w:t>/Decimate</w:t>
            </w:r>
            <w:r>
              <w:rPr>
                <w:rFonts w:cs="v5.0.0" w:hint="eastAsia"/>
                <w:lang w:eastAsia="zh-CN"/>
              </w:rPr>
              <w:t xml:space="preserve"> Factor</w:t>
            </w:r>
          </w:p>
        </w:tc>
        <w:tc>
          <w:tcPr>
            <w:tcW w:w="0" w:type="auto"/>
          </w:tcPr>
          <w:p w14:paraId="5F235AD8" w14:textId="77777777" w:rsidR="00B34605" w:rsidRPr="00E63543" w:rsidRDefault="00B34605" w:rsidP="0024297A">
            <w:pPr>
              <w:jc w:val="center"/>
              <w:rPr>
                <w:lang w:eastAsia="zh-CN"/>
              </w:rPr>
            </w:pPr>
            <w:r>
              <w:rPr>
                <w:rFonts w:hint="eastAsia"/>
                <w:lang w:eastAsia="zh-CN"/>
              </w:rPr>
              <w:t>1, 3, 5</w:t>
            </w:r>
          </w:p>
        </w:tc>
      </w:tr>
    </w:tbl>
    <w:p w14:paraId="6BBD74ED" w14:textId="77777777" w:rsidR="00B34605" w:rsidRDefault="00B34605" w:rsidP="00B34605">
      <w:pPr>
        <w:pStyle w:val="Caption"/>
        <w:jc w:val="center"/>
      </w:pPr>
    </w:p>
    <w:p w14:paraId="5E3B8CE0" w14:textId="77777777" w:rsidR="00B34605" w:rsidRDefault="00B34605" w:rsidP="00B34605">
      <w:pPr>
        <w:pStyle w:val="Caption"/>
        <w:jc w:val="center"/>
      </w:pPr>
    </w:p>
    <w:p w14:paraId="2D98530E" w14:textId="77777777" w:rsidR="00B34605" w:rsidRDefault="00B34605" w:rsidP="00B34605">
      <w:pPr>
        <w:pStyle w:val="Caption"/>
        <w:jc w:val="center"/>
      </w:pPr>
    </w:p>
    <w:p w14:paraId="013817B7" w14:textId="77777777" w:rsidR="00B34605" w:rsidRDefault="00B34605" w:rsidP="00B34605">
      <w:pPr>
        <w:jc w:val="both"/>
      </w:pPr>
    </w:p>
    <w:p w14:paraId="5FF27FE6" w14:textId="2DA2E4AC" w:rsidR="00B34605" w:rsidRDefault="00B34605" w:rsidP="00B34605">
      <w:pPr>
        <w:pStyle w:val="Heading1"/>
        <w:rPr>
          <w:lang w:eastAsia="ko-KR"/>
        </w:rPr>
      </w:pPr>
      <w:r>
        <w:rPr>
          <w:lang w:eastAsia="ko-KR"/>
        </w:rPr>
        <w:lastRenderedPageBreak/>
        <w:t>3</w:t>
      </w:r>
      <w:r>
        <w:rPr>
          <w:lang w:eastAsia="ko-KR"/>
        </w:rPr>
        <w:tab/>
        <w:t>Simulation results</w:t>
      </w:r>
    </w:p>
    <w:p w14:paraId="2F7E0063" w14:textId="0C016445" w:rsidR="00FD0B94" w:rsidRDefault="00AF17A3" w:rsidP="00AE77BB">
      <w:pPr>
        <w:keepNext/>
        <w:keepLines/>
        <w:tabs>
          <w:tab w:val="num" w:pos="567"/>
        </w:tabs>
        <w:spacing w:before="180"/>
        <w:ind w:left="90"/>
        <w:outlineLvl w:val="1"/>
        <w:rPr>
          <w:lang w:eastAsia="zh-CN"/>
        </w:rPr>
      </w:pPr>
      <w:r>
        <w:rPr>
          <w:lang w:eastAsia="zh-CN"/>
        </w:rPr>
        <w:t>Tables 1 and 2 summarize the results</w:t>
      </w:r>
      <w:r w:rsidR="00A51525">
        <w:rPr>
          <w:lang w:eastAsia="zh-CN"/>
        </w:rPr>
        <w:t xml:space="preserve"> for target BER of 4% and 10% respectively</w:t>
      </w:r>
      <w:r>
        <w:rPr>
          <w:lang w:eastAsia="zh-CN"/>
        </w:rPr>
        <w:t xml:space="preserve">. </w:t>
      </w:r>
    </w:p>
    <w:p w14:paraId="74ED6E8D" w14:textId="11746107" w:rsidR="00B163F5" w:rsidRDefault="00A51525" w:rsidP="00AE77BB">
      <w:pPr>
        <w:keepNext/>
        <w:keepLines/>
        <w:tabs>
          <w:tab w:val="num" w:pos="567"/>
        </w:tabs>
        <w:spacing w:before="180"/>
        <w:ind w:left="90"/>
        <w:outlineLvl w:val="1"/>
        <w:rPr>
          <w:lang w:eastAsia="zh-CN"/>
        </w:rPr>
      </w:pPr>
      <w:r>
        <w:rPr>
          <w:lang w:eastAsia="zh-CN"/>
        </w:rPr>
        <w:t>First</w:t>
      </w:r>
      <w:r w:rsidR="00FD0B94">
        <w:rPr>
          <w:lang w:eastAsia="zh-CN"/>
        </w:rPr>
        <w:t xml:space="preserve">, compared to [3], we removed the lower bound on Ec/Ior value and hence could present values as low as -40 dB </w:t>
      </w:r>
      <w:r>
        <w:rPr>
          <w:lang w:eastAsia="zh-CN"/>
        </w:rPr>
        <w:t xml:space="preserve">for F-DPCH Ec/Ior </w:t>
      </w:r>
      <w:r w:rsidR="00FD0B94">
        <w:rPr>
          <w:lang w:eastAsia="zh-CN"/>
        </w:rPr>
        <w:t xml:space="preserve">in certain conditions. </w:t>
      </w:r>
      <w:r w:rsidR="00AF17A3">
        <w:rPr>
          <w:lang w:eastAsia="zh-CN"/>
        </w:rPr>
        <w:t xml:space="preserve">We </w:t>
      </w:r>
      <w:r w:rsidR="00FD0B94">
        <w:rPr>
          <w:lang w:eastAsia="zh-CN"/>
        </w:rPr>
        <w:t xml:space="preserve">now </w:t>
      </w:r>
      <w:r w:rsidR="00AF17A3">
        <w:rPr>
          <w:lang w:eastAsia="zh-CN"/>
        </w:rPr>
        <w:t xml:space="preserve">observe </w:t>
      </w:r>
      <w:r>
        <w:rPr>
          <w:lang w:eastAsia="zh-CN"/>
        </w:rPr>
        <w:t xml:space="preserve">that </w:t>
      </w:r>
      <w:r w:rsidR="00AF17A3">
        <w:rPr>
          <w:lang w:eastAsia="zh-CN"/>
        </w:rPr>
        <w:t>both the repetition a</w:t>
      </w:r>
      <w:r>
        <w:rPr>
          <w:lang w:eastAsia="zh-CN"/>
        </w:rPr>
        <w:t xml:space="preserve">nd decimation schemes </w:t>
      </w:r>
      <w:r w:rsidR="00AF17A3">
        <w:rPr>
          <w:lang w:eastAsia="zh-CN"/>
        </w:rPr>
        <w:t xml:space="preserve">give </w:t>
      </w:r>
      <w:r>
        <w:rPr>
          <w:lang w:eastAsia="zh-CN"/>
        </w:rPr>
        <w:t xml:space="preserve">as similar </w:t>
      </w:r>
      <w:r w:rsidR="00AF17A3">
        <w:rPr>
          <w:lang w:eastAsia="zh-CN"/>
        </w:rPr>
        <w:t>reduction in Ec/Ior</w:t>
      </w:r>
      <w:r>
        <w:rPr>
          <w:lang w:eastAsia="zh-CN"/>
        </w:rPr>
        <w:t xml:space="preserve"> at all geometries</w:t>
      </w:r>
      <w:r w:rsidR="00AF17A3">
        <w:rPr>
          <w:lang w:eastAsia="zh-CN"/>
        </w:rPr>
        <w:t xml:space="preserve">. </w:t>
      </w:r>
      <w:r w:rsidR="00B05CDF">
        <w:rPr>
          <w:lang w:eastAsia="zh-CN"/>
        </w:rPr>
        <w:t>For a repetition/decimation factor of 3, we obtain a gain close to 5 dB and for a repetition/decimation factor of 5, we obtain a gain close to 7 dB.</w:t>
      </w:r>
      <w:r w:rsidR="00FD0B94">
        <w:rPr>
          <w:lang w:eastAsia="zh-CN"/>
        </w:rPr>
        <w:t xml:space="preserve"> </w:t>
      </w:r>
    </w:p>
    <w:p w14:paraId="418500AB" w14:textId="2A09DEDA" w:rsidR="00FD0B94" w:rsidRDefault="00FD0B94" w:rsidP="00AE77BB">
      <w:pPr>
        <w:keepNext/>
        <w:keepLines/>
        <w:tabs>
          <w:tab w:val="num" w:pos="567"/>
        </w:tabs>
        <w:spacing w:before="180"/>
        <w:ind w:left="90"/>
        <w:outlineLvl w:val="1"/>
        <w:rPr>
          <w:lang w:eastAsia="zh-CN"/>
        </w:rPr>
      </w:pPr>
      <w:r>
        <w:rPr>
          <w:lang w:eastAsia="zh-CN"/>
        </w:rPr>
        <w:t>Next, for the new scheme where we try to decode th</w:t>
      </w:r>
      <w:r w:rsidR="009018A6">
        <w:rPr>
          <w:lang w:eastAsia="zh-CN"/>
        </w:rPr>
        <w:t>e F-DPCH every slot, we observe a performance that is between the legacy (1500 Hz) and the repetition scheme for each of the repetition factors considered (3 or 5).  We observe a reduction in Ec/Ior between 3-4 dB for a repetition factor of 3 and 5</w:t>
      </w:r>
      <w:r w:rsidR="00A51525">
        <w:rPr>
          <w:lang w:eastAsia="zh-CN"/>
        </w:rPr>
        <w:t>-6</w:t>
      </w:r>
      <w:r w:rsidR="009018A6">
        <w:rPr>
          <w:lang w:eastAsia="zh-CN"/>
        </w:rPr>
        <w:t xml:space="preserve"> dB for a repetition factor of 5</w:t>
      </w:r>
      <w:r w:rsidR="00A51525">
        <w:rPr>
          <w:lang w:eastAsia="zh-CN"/>
        </w:rPr>
        <w:t xml:space="preserve"> compared to the legacy scheme</w:t>
      </w:r>
      <w:r w:rsidR="009018A6">
        <w:rPr>
          <w:lang w:eastAsia="zh-CN"/>
        </w:rPr>
        <w:t xml:space="preserve">.  </w:t>
      </w:r>
    </w:p>
    <w:p w14:paraId="74ED6E8E" w14:textId="1BEFE2CE" w:rsidR="00B163F5" w:rsidRPr="00B34605" w:rsidRDefault="00B34605" w:rsidP="00AE77BB">
      <w:pPr>
        <w:keepNext/>
        <w:keepLines/>
        <w:tabs>
          <w:tab w:val="num" w:pos="567"/>
        </w:tabs>
        <w:spacing w:before="180"/>
        <w:ind w:left="90"/>
        <w:jc w:val="center"/>
        <w:outlineLvl w:val="1"/>
        <w:rPr>
          <w:sz w:val="24"/>
          <w:szCs w:val="24"/>
          <w:lang w:eastAsia="zh-CN"/>
        </w:rPr>
      </w:pPr>
      <w:r w:rsidRPr="00B34605">
        <w:rPr>
          <w:b/>
          <w:bCs/>
          <w:sz w:val="24"/>
          <w:szCs w:val="24"/>
        </w:rPr>
        <w:t>Table</w:t>
      </w:r>
      <w:r w:rsidR="00B163F5" w:rsidRPr="00B34605">
        <w:rPr>
          <w:b/>
          <w:bCs/>
          <w:sz w:val="24"/>
          <w:szCs w:val="24"/>
        </w:rPr>
        <w:t xml:space="preserve"> </w:t>
      </w:r>
      <w:r w:rsidR="001B2814" w:rsidRPr="00B34605">
        <w:rPr>
          <w:b/>
          <w:bCs/>
          <w:sz w:val="24"/>
          <w:szCs w:val="24"/>
        </w:rPr>
        <w:t>1</w:t>
      </w:r>
      <w:r w:rsidR="00B163F5" w:rsidRPr="00B34605">
        <w:rPr>
          <w:b/>
          <w:bCs/>
          <w:sz w:val="24"/>
          <w:szCs w:val="24"/>
        </w:rPr>
        <w:t xml:space="preserve">: </w:t>
      </w:r>
      <w:r w:rsidRPr="00B34605">
        <w:rPr>
          <w:b/>
          <w:bCs/>
          <w:sz w:val="24"/>
          <w:szCs w:val="24"/>
        </w:rPr>
        <w:t>Mean Ec/Ior for</w:t>
      </w:r>
      <w:r w:rsidR="00636F4D">
        <w:rPr>
          <w:b/>
          <w:bCs/>
          <w:sz w:val="24"/>
          <w:szCs w:val="24"/>
        </w:rPr>
        <w:t xml:space="preserve"> F-DPCH (target </w:t>
      </w:r>
      <w:r w:rsidR="0024297A">
        <w:rPr>
          <w:b/>
          <w:bCs/>
          <w:sz w:val="24"/>
          <w:szCs w:val="24"/>
        </w:rPr>
        <w:t>BER is 4</w:t>
      </w:r>
      <w:r w:rsidR="00636F4D">
        <w:rPr>
          <w:b/>
          <w:bCs/>
          <w:sz w:val="24"/>
          <w:szCs w:val="24"/>
        </w:rPr>
        <w:t>%)</w:t>
      </w:r>
    </w:p>
    <w:tbl>
      <w:tblPr>
        <w:tblStyle w:val="TableGrid"/>
        <w:tblW w:w="9629" w:type="dxa"/>
        <w:jc w:val="center"/>
        <w:tblLook w:val="04A0" w:firstRow="1" w:lastRow="0" w:firstColumn="1" w:lastColumn="0" w:noHBand="0" w:noVBand="1"/>
      </w:tblPr>
      <w:tblGrid>
        <w:gridCol w:w="1145"/>
        <w:gridCol w:w="1454"/>
        <w:gridCol w:w="1024"/>
        <w:gridCol w:w="1012"/>
        <w:gridCol w:w="879"/>
        <w:gridCol w:w="1012"/>
        <w:gridCol w:w="935"/>
        <w:gridCol w:w="1082"/>
        <w:gridCol w:w="1086"/>
      </w:tblGrid>
      <w:tr w:rsidR="000900B4" w14:paraId="1F43B87F" w14:textId="77777777" w:rsidTr="00E441D6">
        <w:trPr>
          <w:jc w:val="center"/>
        </w:trPr>
        <w:tc>
          <w:tcPr>
            <w:tcW w:w="1145" w:type="dxa"/>
          </w:tcPr>
          <w:p w14:paraId="1E50A88D" w14:textId="6F3F4CE1" w:rsidR="000900B4" w:rsidRDefault="000900B4" w:rsidP="00042FC1">
            <w:pPr>
              <w:rPr>
                <w:lang w:eastAsia="zh-CN"/>
              </w:rPr>
            </w:pPr>
            <w:r>
              <w:rPr>
                <w:lang w:eastAsia="zh-CN"/>
              </w:rPr>
              <w:t>Channel</w:t>
            </w:r>
          </w:p>
        </w:tc>
        <w:tc>
          <w:tcPr>
            <w:tcW w:w="1454" w:type="dxa"/>
          </w:tcPr>
          <w:p w14:paraId="576BCB96" w14:textId="77777777" w:rsidR="000900B4" w:rsidRDefault="000900B4" w:rsidP="00042FC1">
            <w:pPr>
              <w:rPr>
                <w:lang w:eastAsia="zh-CN"/>
              </w:rPr>
            </w:pPr>
            <w:r>
              <w:rPr>
                <w:lang w:eastAsia="zh-CN"/>
              </w:rPr>
              <w:t>Geometry</w:t>
            </w:r>
          </w:p>
          <w:p w14:paraId="175EDAE7" w14:textId="61BD8300" w:rsidR="000900B4" w:rsidRDefault="000900B4" w:rsidP="00042FC1">
            <w:pPr>
              <w:rPr>
                <w:lang w:eastAsia="zh-CN"/>
              </w:rPr>
            </w:pPr>
            <w:r>
              <w:rPr>
                <w:lang w:eastAsia="zh-CN"/>
              </w:rPr>
              <w:t>(dB)</w:t>
            </w:r>
          </w:p>
        </w:tc>
        <w:tc>
          <w:tcPr>
            <w:tcW w:w="7030" w:type="dxa"/>
            <w:gridSpan w:val="7"/>
          </w:tcPr>
          <w:p w14:paraId="555574F7" w14:textId="6D65AE0F" w:rsidR="000900B4" w:rsidRDefault="000900B4" w:rsidP="00042FC1">
            <w:pPr>
              <w:jc w:val="center"/>
              <w:rPr>
                <w:lang w:eastAsia="zh-CN"/>
              </w:rPr>
            </w:pPr>
            <w:r>
              <w:rPr>
                <w:lang w:eastAsia="zh-CN"/>
              </w:rPr>
              <w:t>Mean Ec/Ior for FDPCH (dB)</w:t>
            </w:r>
          </w:p>
        </w:tc>
      </w:tr>
      <w:tr w:rsidR="000900B4" w14:paraId="04269B49" w14:textId="77777777" w:rsidTr="000900B4">
        <w:trPr>
          <w:jc w:val="center"/>
        </w:trPr>
        <w:tc>
          <w:tcPr>
            <w:tcW w:w="1145" w:type="dxa"/>
          </w:tcPr>
          <w:p w14:paraId="0409B09D" w14:textId="07004BC2" w:rsidR="000900B4" w:rsidRDefault="000900B4" w:rsidP="00042FC1">
            <w:pPr>
              <w:rPr>
                <w:lang w:eastAsia="zh-CN"/>
              </w:rPr>
            </w:pPr>
          </w:p>
        </w:tc>
        <w:tc>
          <w:tcPr>
            <w:tcW w:w="1454" w:type="dxa"/>
          </w:tcPr>
          <w:p w14:paraId="02C92DA9" w14:textId="77777777" w:rsidR="000900B4" w:rsidRDefault="000900B4" w:rsidP="00042FC1">
            <w:pPr>
              <w:rPr>
                <w:lang w:eastAsia="zh-CN"/>
              </w:rPr>
            </w:pPr>
          </w:p>
        </w:tc>
        <w:tc>
          <w:tcPr>
            <w:tcW w:w="1024" w:type="dxa"/>
          </w:tcPr>
          <w:p w14:paraId="7AE96FD4" w14:textId="54DB8C49" w:rsidR="000900B4" w:rsidRPr="00042FC1" w:rsidRDefault="000900B4" w:rsidP="00042FC1">
            <w:pPr>
              <w:rPr>
                <w:sz w:val="16"/>
                <w:szCs w:val="16"/>
                <w:lang w:eastAsia="zh-CN"/>
              </w:rPr>
            </w:pPr>
            <w:r w:rsidRPr="00042FC1">
              <w:rPr>
                <w:sz w:val="16"/>
                <w:szCs w:val="16"/>
                <w:lang w:eastAsia="zh-CN"/>
              </w:rPr>
              <w:t>Legacy</w:t>
            </w:r>
          </w:p>
        </w:tc>
        <w:tc>
          <w:tcPr>
            <w:tcW w:w="1012" w:type="dxa"/>
          </w:tcPr>
          <w:p w14:paraId="05A1AA8F" w14:textId="77777777" w:rsidR="000900B4" w:rsidRPr="00042FC1" w:rsidRDefault="000900B4" w:rsidP="00042FC1">
            <w:pPr>
              <w:rPr>
                <w:sz w:val="16"/>
                <w:szCs w:val="16"/>
                <w:lang w:eastAsia="zh-CN"/>
              </w:rPr>
            </w:pPr>
            <w:r w:rsidRPr="00042FC1">
              <w:rPr>
                <w:sz w:val="16"/>
                <w:szCs w:val="16"/>
                <w:lang w:eastAsia="zh-CN"/>
              </w:rPr>
              <w:t>Repeat</w:t>
            </w:r>
          </w:p>
          <w:p w14:paraId="68740423" w14:textId="5F0E3DF1" w:rsidR="000900B4" w:rsidRPr="00042FC1" w:rsidRDefault="000900B4" w:rsidP="00042FC1">
            <w:pPr>
              <w:rPr>
                <w:sz w:val="16"/>
                <w:szCs w:val="16"/>
                <w:lang w:eastAsia="zh-CN"/>
              </w:rPr>
            </w:pPr>
            <w:r w:rsidRPr="00042FC1">
              <w:rPr>
                <w:sz w:val="16"/>
                <w:szCs w:val="16"/>
                <w:lang w:eastAsia="zh-CN"/>
              </w:rPr>
              <w:t>(3x</w:t>
            </w:r>
            <w:r>
              <w:rPr>
                <w:sz w:val="16"/>
                <w:szCs w:val="16"/>
                <w:lang w:eastAsia="zh-CN"/>
              </w:rPr>
              <w:t>, 500 Hz</w:t>
            </w:r>
            <w:r w:rsidRPr="00042FC1">
              <w:rPr>
                <w:sz w:val="16"/>
                <w:szCs w:val="16"/>
                <w:lang w:eastAsia="zh-CN"/>
              </w:rPr>
              <w:t>)</w:t>
            </w:r>
          </w:p>
        </w:tc>
        <w:tc>
          <w:tcPr>
            <w:tcW w:w="879" w:type="dxa"/>
          </w:tcPr>
          <w:p w14:paraId="43FA144B" w14:textId="77777777" w:rsidR="000900B4" w:rsidRPr="00042FC1" w:rsidRDefault="000900B4" w:rsidP="000900B4">
            <w:pPr>
              <w:rPr>
                <w:sz w:val="16"/>
                <w:szCs w:val="16"/>
                <w:lang w:eastAsia="zh-CN"/>
              </w:rPr>
            </w:pPr>
            <w:r w:rsidRPr="00042FC1">
              <w:rPr>
                <w:sz w:val="16"/>
                <w:szCs w:val="16"/>
                <w:lang w:eastAsia="zh-CN"/>
              </w:rPr>
              <w:t>Repeat</w:t>
            </w:r>
          </w:p>
          <w:p w14:paraId="3C2C7D20" w14:textId="357B879C" w:rsidR="000900B4" w:rsidRPr="00042FC1" w:rsidRDefault="000900B4" w:rsidP="000900B4">
            <w:pPr>
              <w:rPr>
                <w:sz w:val="16"/>
                <w:szCs w:val="16"/>
                <w:lang w:eastAsia="zh-CN"/>
              </w:rPr>
            </w:pPr>
            <w:r w:rsidRPr="00042FC1">
              <w:rPr>
                <w:sz w:val="16"/>
                <w:szCs w:val="16"/>
                <w:lang w:eastAsia="zh-CN"/>
              </w:rPr>
              <w:t>(3x</w:t>
            </w:r>
            <w:r>
              <w:rPr>
                <w:sz w:val="16"/>
                <w:szCs w:val="16"/>
                <w:lang w:eastAsia="zh-CN"/>
              </w:rPr>
              <w:t>, 1500 Hz</w:t>
            </w:r>
            <w:r w:rsidRPr="00042FC1">
              <w:rPr>
                <w:sz w:val="16"/>
                <w:szCs w:val="16"/>
                <w:lang w:eastAsia="zh-CN"/>
              </w:rPr>
              <w:t>)</w:t>
            </w:r>
          </w:p>
        </w:tc>
        <w:tc>
          <w:tcPr>
            <w:tcW w:w="1012" w:type="dxa"/>
          </w:tcPr>
          <w:p w14:paraId="239D40FD" w14:textId="6701692B" w:rsidR="000900B4" w:rsidRPr="00042FC1" w:rsidRDefault="000900B4" w:rsidP="00042FC1">
            <w:pPr>
              <w:rPr>
                <w:sz w:val="16"/>
                <w:szCs w:val="16"/>
                <w:lang w:eastAsia="zh-CN"/>
              </w:rPr>
            </w:pPr>
            <w:r w:rsidRPr="00042FC1">
              <w:rPr>
                <w:sz w:val="16"/>
                <w:szCs w:val="16"/>
                <w:lang w:eastAsia="zh-CN"/>
              </w:rPr>
              <w:t>Repeat</w:t>
            </w:r>
          </w:p>
          <w:p w14:paraId="45CFA7AE" w14:textId="1E6EB48B" w:rsidR="000900B4" w:rsidRPr="00042FC1" w:rsidRDefault="000900B4" w:rsidP="00042FC1">
            <w:pPr>
              <w:rPr>
                <w:sz w:val="16"/>
                <w:szCs w:val="16"/>
                <w:lang w:eastAsia="zh-CN"/>
              </w:rPr>
            </w:pPr>
            <w:r w:rsidRPr="00042FC1">
              <w:rPr>
                <w:sz w:val="16"/>
                <w:szCs w:val="16"/>
                <w:lang w:eastAsia="zh-CN"/>
              </w:rPr>
              <w:t>(5x</w:t>
            </w:r>
            <w:r w:rsidR="00A86C34">
              <w:rPr>
                <w:sz w:val="16"/>
                <w:szCs w:val="16"/>
                <w:lang w:eastAsia="zh-CN"/>
              </w:rPr>
              <w:t>, 300 Hz</w:t>
            </w:r>
            <w:r w:rsidRPr="00042FC1">
              <w:rPr>
                <w:sz w:val="16"/>
                <w:szCs w:val="16"/>
                <w:lang w:eastAsia="zh-CN"/>
              </w:rPr>
              <w:t>)</w:t>
            </w:r>
          </w:p>
        </w:tc>
        <w:tc>
          <w:tcPr>
            <w:tcW w:w="935" w:type="dxa"/>
          </w:tcPr>
          <w:p w14:paraId="155DCB75" w14:textId="77777777" w:rsidR="000900B4" w:rsidRPr="00042FC1" w:rsidRDefault="000900B4" w:rsidP="000900B4">
            <w:pPr>
              <w:rPr>
                <w:sz w:val="16"/>
                <w:szCs w:val="16"/>
                <w:lang w:eastAsia="zh-CN"/>
              </w:rPr>
            </w:pPr>
            <w:r w:rsidRPr="00042FC1">
              <w:rPr>
                <w:sz w:val="16"/>
                <w:szCs w:val="16"/>
                <w:lang w:eastAsia="zh-CN"/>
              </w:rPr>
              <w:t>Repeat</w:t>
            </w:r>
          </w:p>
          <w:p w14:paraId="5FA6A9E9" w14:textId="6CDABC33" w:rsidR="000900B4" w:rsidRPr="00042FC1" w:rsidRDefault="000900B4" w:rsidP="000900B4">
            <w:pPr>
              <w:rPr>
                <w:sz w:val="16"/>
                <w:szCs w:val="16"/>
                <w:lang w:eastAsia="zh-CN"/>
              </w:rPr>
            </w:pPr>
            <w:r w:rsidRPr="00042FC1">
              <w:rPr>
                <w:sz w:val="16"/>
                <w:szCs w:val="16"/>
                <w:lang w:eastAsia="zh-CN"/>
              </w:rPr>
              <w:t>(5x</w:t>
            </w:r>
            <w:r>
              <w:rPr>
                <w:sz w:val="16"/>
                <w:szCs w:val="16"/>
                <w:lang w:eastAsia="zh-CN"/>
              </w:rPr>
              <w:t>, 1500 Hz</w:t>
            </w:r>
            <w:r w:rsidRPr="00042FC1">
              <w:rPr>
                <w:sz w:val="16"/>
                <w:szCs w:val="16"/>
                <w:lang w:eastAsia="zh-CN"/>
              </w:rPr>
              <w:t>)</w:t>
            </w:r>
          </w:p>
        </w:tc>
        <w:tc>
          <w:tcPr>
            <w:tcW w:w="1082" w:type="dxa"/>
          </w:tcPr>
          <w:p w14:paraId="4FEB4078" w14:textId="78729AB9" w:rsidR="000900B4" w:rsidRPr="00042FC1" w:rsidRDefault="000900B4" w:rsidP="00042FC1">
            <w:pPr>
              <w:rPr>
                <w:sz w:val="16"/>
                <w:szCs w:val="16"/>
                <w:lang w:eastAsia="zh-CN"/>
              </w:rPr>
            </w:pPr>
            <w:r w:rsidRPr="00042FC1">
              <w:rPr>
                <w:sz w:val="16"/>
                <w:szCs w:val="16"/>
                <w:lang w:eastAsia="zh-CN"/>
              </w:rPr>
              <w:t>Decimate</w:t>
            </w:r>
          </w:p>
          <w:p w14:paraId="4A608671" w14:textId="0F152AF1" w:rsidR="000900B4" w:rsidRPr="00042FC1" w:rsidRDefault="000900B4" w:rsidP="00042FC1">
            <w:pPr>
              <w:rPr>
                <w:sz w:val="16"/>
                <w:szCs w:val="16"/>
                <w:lang w:eastAsia="zh-CN"/>
              </w:rPr>
            </w:pPr>
            <w:r w:rsidRPr="00042FC1">
              <w:rPr>
                <w:sz w:val="16"/>
                <w:szCs w:val="16"/>
                <w:lang w:eastAsia="zh-CN"/>
              </w:rPr>
              <w:t>(3x)</w:t>
            </w:r>
          </w:p>
        </w:tc>
        <w:tc>
          <w:tcPr>
            <w:tcW w:w="1086" w:type="dxa"/>
          </w:tcPr>
          <w:p w14:paraId="3A1D0FE1" w14:textId="77777777" w:rsidR="000900B4" w:rsidRPr="00042FC1" w:rsidRDefault="000900B4" w:rsidP="00042FC1">
            <w:pPr>
              <w:rPr>
                <w:sz w:val="16"/>
                <w:szCs w:val="16"/>
                <w:lang w:eastAsia="zh-CN"/>
              </w:rPr>
            </w:pPr>
            <w:r w:rsidRPr="00042FC1">
              <w:rPr>
                <w:sz w:val="16"/>
                <w:szCs w:val="16"/>
                <w:lang w:eastAsia="zh-CN"/>
              </w:rPr>
              <w:t>Decimate</w:t>
            </w:r>
          </w:p>
          <w:p w14:paraId="74127AC9" w14:textId="07F70AA6" w:rsidR="000900B4" w:rsidRPr="00042FC1" w:rsidRDefault="000900B4" w:rsidP="00042FC1">
            <w:pPr>
              <w:rPr>
                <w:sz w:val="16"/>
                <w:szCs w:val="16"/>
                <w:lang w:eastAsia="zh-CN"/>
              </w:rPr>
            </w:pPr>
            <w:r w:rsidRPr="00042FC1">
              <w:rPr>
                <w:sz w:val="16"/>
                <w:szCs w:val="16"/>
                <w:lang w:eastAsia="zh-CN"/>
              </w:rPr>
              <w:t>(5x)</w:t>
            </w:r>
          </w:p>
        </w:tc>
      </w:tr>
      <w:tr w:rsidR="00FD0B94" w14:paraId="32DFB02C" w14:textId="77777777" w:rsidTr="00E441D6">
        <w:trPr>
          <w:jc w:val="center"/>
        </w:trPr>
        <w:tc>
          <w:tcPr>
            <w:tcW w:w="1145" w:type="dxa"/>
            <w:vMerge w:val="restart"/>
          </w:tcPr>
          <w:p w14:paraId="581FEFEC" w14:textId="2C041938" w:rsidR="00FD0B94" w:rsidRDefault="00FD0B94" w:rsidP="00FD0B94">
            <w:pPr>
              <w:rPr>
                <w:lang w:eastAsia="zh-CN"/>
              </w:rPr>
            </w:pPr>
            <w:r>
              <w:rPr>
                <w:lang w:eastAsia="zh-CN"/>
              </w:rPr>
              <w:t>PA3</w:t>
            </w:r>
          </w:p>
        </w:tc>
        <w:tc>
          <w:tcPr>
            <w:tcW w:w="1454" w:type="dxa"/>
          </w:tcPr>
          <w:p w14:paraId="5C44179C" w14:textId="3BD00B5B" w:rsidR="00FD0B94" w:rsidRPr="00FD0B94" w:rsidRDefault="00FD0B94" w:rsidP="00FD0B94">
            <w:pPr>
              <w:rPr>
                <w:lang w:eastAsia="zh-CN"/>
              </w:rPr>
            </w:pPr>
            <w:r w:rsidRPr="00FD0B94">
              <w:rPr>
                <w:lang w:eastAsia="zh-CN"/>
              </w:rPr>
              <w:t>-5</w:t>
            </w:r>
          </w:p>
        </w:tc>
        <w:tc>
          <w:tcPr>
            <w:tcW w:w="1024" w:type="dxa"/>
          </w:tcPr>
          <w:p w14:paraId="3B4AA492" w14:textId="21516792" w:rsidR="00FD0B94" w:rsidRPr="00FD0B94" w:rsidRDefault="00FD0B94" w:rsidP="00FD0B94">
            <w:pPr>
              <w:jc w:val="center"/>
              <w:rPr>
                <w:lang w:eastAsia="zh-CN"/>
              </w:rPr>
            </w:pPr>
            <w:r w:rsidRPr="00FD0B94">
              <w:t>-16</w:t>
            </w:r>
          </w:p>
        </w:tc>
        <w:tc>
          <w:tcPr>
            <w:tcW w:w="1012" w:type="dxa"/>
            <w:vAlign w:val="bottom"/>
          </w:tcPr>
          <w:p w14:paraId="39985A45" w14:textId="1D0242E9" w:rsidR="00FD0B94" w:rsidRPr="00FD0B94" w:rsidRDefault="00FD0B94" w:rsidP="00FD0B94">
            <w:pPr>
              <w:jc w:val="center"/>
              <w:rPr>
                <w:lang w:eastAsia="zh-CN"/>
              </w:rPr>
            </w:pPr>
            <w:r w:rsidRPr="00FD0B94">
              <w:rPr>
                <w:color w:val="000000"/>
              </w:rPr>
              <w:t>-21</w:t>
            </w:r>
          </w:p>
        </w:tc>
        <w:tc>
          <w:tcPr>
            <w:tcW w:w="879" w:type="dxa"/>
            <w:vAlign w:val="bottom"/>
          </w:tcPr>
          <w:p w14:paraId="6645DF0B" w14:textId="7ACDB2DE" w:rsidR="00FD0B94" w:rsidRPr="00FD0B94" w:rsidRDefault="00FD0B94" w:rsidP="00FD0B94">
            <w:pPr>
              <w:jc w:val="center"/>
            </w:pPr>
            <w:r w:rsidRPr="00FD0B94">
              <w:rPr>
                <w:color w:val="000000"/>
              </w:rPr>
              <w:t>-19</w:t>
            </w:r>
          </w:p>
        </w:tc>
        <w:tc>
          <w:tcPr>
            <w:tcW w:w="1012" w:type="dxa"/>
            <w:vAlign w:val="bottom"/>
          </w:tcPr>
          <w:p w14:paraId="24CBCBC1" w14:textId="6CE28B41" w:rsidR="00FD0B94" w:rsidRPr="00FD0B94" w:rsidRDefault="00FD0B94" w:rsidP="00FD0B94">
            <w:pPr>
              <w:jc w:val="center"/>
              <w:rPr>
                <w:lang w:eastAsia="zh-CN"/>
              </w:rPr>
            </w:pPr>
            <w:r w:rsidRPr="00FD0B94">
              <w:rPr>
                <w:color w:val="000000"/>
              </w:rPr>
              <w:t>-23</w:t>
            </w:r>
          </w:p>
        </w:tc>
        <w:tc>
          <w:tcPr>
            <w:tcW w:w="935" w:type="dxa"/>
            <w:vAlign w:val="bottom"/>
          </w:tcPr>
          <w:p w14:paraId="4F17415F" w14:textId="4A052477" w:rsidR="00FD0B94" w:rsidRPr="00FD0B94" w:rsidRDefault="00FD0B94" w:rsidP="00FD0B94">
            <w:pPr>
              <w:jc w:val="center"/>
            </w:pPr>
            <w:r w:rsidRPr="00FD0B94">
              <w:rPr>
                <w:color w:val="000000"/>
              </w:rPr>
              <w:t>-22</w:t>
            </w:r>
          </w:p>
        </w:tc>
        <w:tc>
          <w:tcPr>
            <w:tcW w:w="1082" w:type="dxa"/>
          </w:tcPr>
          <w:p w14:paraId="395477EA" w14:textId="4AFF201C" w:rsidR="00FD0B94" w:rsidRPr="00FD0B94" w:rsidRDefault="00FD0B94" w:rsidP="00FD0B94">
            <w:pPr>
              <w:jc w:val="center"/>
              <w:rPr>
                <w:lang w:eastAsia="zh-CN"/>
              </w:rPr>
            </w:pPr>
            <w:r w:rsidRPr="00FD0B94">
              <w:t>-21</w:t>
            </w:r>
          </w:p>
        </w:tc>
        <w:tc>
          <w:tcPr>
            <w:tcW w:w="1086" w:type="dxa"/>
          </w:tcPr>
          <w:p w14:paraId="78892CD0" w14:textId="13D18DF5" w:rsidR="00FD0B94" w:rsidRPr="00FD0B94" w:rsidRDefault="00FD0B94" w:rsidP="00FD0B94">
            <w:pPr>
              <w:jc w:val="center"/>
              <w:rPr>
                <w:lang w:eastAsia="zh-CN"/>
              </w:rPr>
            </w:pPr>
            <w:r w:rsidRPr="00FD0B94">
              <w:t>-23</w:t>
            </w:r>
          </w:p>
        </w:tc>
      </w:tr>
      <w:tr w:rsidR="00FD0B94" w14:paraId="68644BFB" w14:textId="77777777" w:rsidTr="00E441D6">
        <w:trPr>
          <w:jc w:val="center"/>
        </w:trPr>
        <w:tc>
          <w:tcPr>
            <w:tcW w:w="1145" w:type="dxa"/>
            <w:vMerge/>
          </w:tcPr>
          <w:p w14:paraId="4A7653F6" w14:textId="77777777" w:rsidR="00FD0B94" w:rsidRDefault="00FD0B94" w:rsidP="00FD0B94">
            <w:pPr>
              <w:rPr>
                <w:lang w:eastAsia="zh-CN"/>
              </w:rPr>
            </w:pPr>
          </w:p>
        </w:tc>
        <w:tc>
          <w:tcPr>
            <w:tcW w:w="1454" w:type="dxa"/>
          </w:tcPr>
          <w:p w14:paraId="387FE540" w14:textId="27296728" w:rsidR="00FD0B94" w:rsidRPr="00FD0B94" w:rsidRDefault="00FD0B94" w:rsidP="00FD0B94">
            <w:pPr>
              <w:rPr>
                <w:lang w:eastAsia="zh-CN"/>
              </w:rPr>
            </w:pPr>
            <w:r w:rsidRPr="00FD0B94">
              <w:rPr>
                <w:lang w:eastAsia="zh-CN"/>
              </w:rPr>
              <w:t>0</w:t>
            </w:r>
          </w:p>
        </w:tc>
        <w:tc>
          <w:tcPr>
            <w:tcW w:w="1024" w:type="dxa"/>
          </w:tcPr>
          <w:p w14:paraId="1D8A9CC6" w14:textId="491EFAFA" w:rsidR="00FD0B94" w:rsidRPr="00FD0B94" w:rsidRDefault="00FD0B94" w:rsidP="00FD0B94">
            <w:pPr>
              <w:jc w:val="center"/>
              <w:rPr>
                <w:lang w:eastAsia="zh-CN"/>
              </w:rPr>
            </w:pPr>
            <w:r w:rsidRPr="00FD0B94">
              <w:t>-21</w:t>
            </w:r>
          </w:p>
        </w:tc>
        <w:tc>
          <w:tcPr>
            <w:tcW w:w="1012" w:type="dxa"/>
            <w:vAlign w:val="bottom"/>
          </w:tcPr>
          <w:p w14:paraId="69AD0735" w14:textId="4767EB3F" w:rsidR="00FD0B94" w:rsidRPr="00FD0B94" w:rsidRDefault="00FD0B94" w:rsidP="00FD0B94">
            <w:pPr>
              <w:jc w:val="center"/>
              <w:rPr>
                <w:lang w:eastAsia="zh-CN"/>
              </w:rPr>
            </w:pPr>
            <w:r w:rsidRPr="00FD0B94">
              <w:rPr>
                <w:color w:val="000000"/>
              </w:rPr>
              <w:t>-26</w:t>
            </w:r>
          </w:p>
        </w:tc>
        <w:tc>
          <w:tcPr>
            <w:tcW w:w="879" w:type="dxa"/>
            <w:vAlign w:val="bottom"/>
          </w:tcPr>
          <w:p w14:paraId="5BC9C665" w14:textId="78B8B590" w:rsidR="00FD0B94" w:rsidRPr="00FD0B94" w:rsidRDefault="00FD0B94" w:rsidP="00FD0B94">
            <w:pPr>
              <w:jc w:val="center"/>
            </w:pPr>
            <w:r w:rsidRPr="00FD0B94">
              <w:rPr>
                <w:color w:val="000000"/>
              </w:rPr>
              <w:t>-24</w:t>
            </w:r>
          </w:p>
        </w:tc>
        <w:tc>
          <w:tcPr>
            <w:tcW w:w="1012" w:type="dxa"/>
            <w:vAlign w:val="bottom"/>
          </w:tcPr>
          <w:p w14:paraId="2DFA6DB2" w14:textId="475B7CA3" w:rsidR="00FD0B94" w:rsidRPr="00FD0B94" w:rsidRDefault="00FD0B94" w:rsidP="00FD0B94">
            <w:pPr>
              <w:jc w:val="center"/>
              <w:rPr>
                <w:lang w:eastAsia="zh-CN"/>
              </w:rPr>
            </w:pPr>
            <w:r w:rsidRPr="00FD0B94">
              <w:rPr>
                <w:color w:val="000000"/>
              </w:rPr>
              <w:t>-28</w:t>
            </w:r>
          </w:p>
        </w:tc>
        <w:tc>
          <w:tcPr>
            <w:tcW w:w="935" w:type="dxa"/>
            <w:vAlign w:val="bottom"/>
          </w:tcPr>
          <w:p w14:paraId="3EB8FB3E" w14:textId="1BC95C46" w:rsidR="00FD0B94" w:rsidRPr="00FD0B94" w:rsidRDefault="00FD0B94" w:rsidP="00FD0B94">
            <w:pPr>
              <w:jc w:val="center"/>
            </w:pPr>
            <w:r w:rsidRPr="00FD0B94">
              <w:rPr>
                <w:color w:val="000000"/>
              </w:rPr>
              <w:t>-27</w:t>
            </w:r>
          </w:p>
        </w:tc>
        <w:tc>
          <w:tcPr>
            <w:tcW w:w="1082" w:type="dxa"/>
          </w:tcPr>
          <w:p w14:paraId="7B4F1FA6" w14:textId="422BBF53" w:rsidR="00FD0B94" w:rsidRPr="00FD0B94" w:rsidRDefault="00FD0B94" w:rsidP="00FD0B94">
            <w:pPr>
              <w:jc w:val="center"/>
              <w:rPr>
                <w:lang w:eastAsia="zh-CN"/>
              </w:rPr>
            </w:pPr>
            <w:r w:rsidRPr="00FD0B94">
              <w:t>-26</w:t>
            </w:r>
          </w:p>
        </w:tc>
        <w:tc>
          <w:tcPr>
            <w:tcW w:w="1086" w:type="dxa"/>
          </w:tcPr>
          <w:p w14:paraId="257E2947" w14:textId="76BF507E" w:rsidR="00FD0B94" w:rsidRPr="00FD0B94" w:rsidRDefault="00FD0B94" w:rsidP="00FD0B94">
            <w:pPr>
              <w:jc w:val="center"/>
              <w:rPr>
                <w:lang w:eastAsia="zh-CN"/>
              </w:rPr>
            </w:pPr>
            <w:r w:rsidRPr="00FD0B94">
              <w:t>-28</w:t>
            </w:r>
          </w:p>
        </w:tc>
      </w:tr>
      <w:tr w:rsidR="00FD0B94" w14:paraId="563C1F19" w14:textId="77777777" w:rsidTr="00E441D6">
        <w:trPr>
          <w:jc w:val="center"/>
        </w:trPr>
        <w:tc>
          <w:tcPr>
            <w:tcW w:w="1145" w:type="dxa"/>
            <w:vMerge/>
          </w:tcPr>
          <w:p w14:paraId="6AC3BAD1" w14:textId="77777777" w:rsidR="00FD0B94" w:rsidRDefault="00FD0B94" w:rsidP="00FD0B94">
            <w:pPr>
              <w:rPr>
                <w:lang w:eastAsia="zh-CN"/>
              </w:rPr>
            </w:pPr>
          </w:p>
        </w:tc>
        <w:tc>
          <w:tcPr>
            <w:tcW w:w="1454" w:type="dxa"/>
          </w:tcPr>
          <w:p w14:paraId="71E2CD92" w14:textId="6576B1DB" w:rsidR="00FD0B94" w:rsidRPr="00FD0B94" w:rsidRDefault="00FD0B94" w:rsidP="00FD0B94">
            <w:pPr>
              <w:rPr>
                <w:lang w:eastAsia="zh-CN"/>
              </w:rPr>
            </w:pPr>
            <w:r w:rsidRPr="00FD0B94">
              <w:rPr>
                <w:lang w:eastAsia="zh-CN"/>
              </w:rPr>
              <w:t>5</w:t>
            </w:r>
          </w:p>
        </w:tc>
        <w:tc>
          <w:tcPr>
            <w:tcW w:w="1024" w:type="dxa"/>
          </w:tcPr>
          <w:p w14:paraId="24F55E97" w14:textId="5A64A1B9" w:rsidR="00FD0B94" w:rsidRPr="00FD0B94" w:rsidRDefault="00FD0B94" w:rsidP="00FD0B94">
            <w:pPr>
              <w:jc w:val="center"/>
              <w:rPr>
                <w:lang w:eastAsia="zh-CN"/>
              </w:rPr>
            </w:pPr>
            <w:r w:rsidRPr="00FD0B94">
              <w:t>-25</w:t>
            </w:r>
          </w:p>
        </w:tc>
        <w:tc>
          <w:tcPr>
            <w:tcW w:w="1012" w:type="dxa"/>
            <w:vAlign w:val="bottom"/>
          </w:tcPr>
          <w:p w14:paraId="743A86C4" w14:textId="027EF96C" w:rsidR="00FD0B94" w:rsidRPr="00FD0B94" w:rsidRDefault="00FD0B94" w:rsidP="00FD0B94">
            <w:pPr>
              <w:jc w:val="center"/>
              <w:rPr>
                <w:lang w:eastAsia="zh-CN"/>
              </w:rPr>
            </w:pPr>
            <w:r w:rsidRPr="00FD0B94">
              <w:rPr>
                <w:color w:val="000000"/>
              </w:rPr>
              <w:t>-30</w:t>
            </w:r>
          </w:p>
        </w:tc>
        <w:tc>
          <w:tcPr>
            <w:tcW w:w="879" w:type="dxa"/>
            <w:vAlign w:val="bottom"/>
          </w:tcPr>
          <w:p w14:paraId="5D8ABDDF" w14:textId="5C3353D0" w:rsidR="00FD0B94" w:rsidRPr="00FD0B94" w:rsidRDefault="00FD0B94" w:rsidP="00FD0B94">
            <w:pPr>
              <w:jc w:val="center"/>
            </w:pPr>
            <w:r w:rsidRPr="00FD0B94">
              <w:rPr>
                <w:color w:val="000000"/>
              </w:rPr>
              <w:t>-29</w:t>
            </w:r>
          </w:p>
        </w:tc>
        <w:tc>
          <w:tcPr>
            <w:tcW w:w="1012" w:type="dxa"/>
            <w:vAlign w:val="bottom"/>
          </w:tcPr>
          <w:p w14:paraId="04510B16" w14:textId="3A625D76" w:rsidR="00FD0B94" w:rsidRPr="00FD0B94" w:rsidRDefault="00FD0B94" w:rsidP="00FD0B94">
            <w:pPr>
              <w:jc w:val="center"/>
              <w:rPr>
                <w:lang w:eastAsia="zh-CN"/>
              </w:rPr>
            </w:pPr>
            <w:r w:rsidRPr="00FD0B94">
              <w:rPr>
                <w:color w:val="000000"/>
              </w:rPr>
              <w:t>-33</w:t>
            </w:r>
          </w:p>
        </w:tc>
        <w:tc>
          <w:tcPr>
            <w:tcW w:w="935" w:type="dxa"/>
            <w:vAlign w:val="bottom"/>
          </w:tcPr>
          <w:p w14:paraId="52B35551" w14:textId="6AA84FE8" w:rsidR="00FD0B94" w:rsidRPr="00FD0B94" w:rsidRDefault="00FD0B94" w:rsidP="00FD0B94">
            <w:pPr>
              <w:jc w:val="center"/>
            </w:pPr>
            <w:r w:rsidRPr="00FD0B94">
              <w:rPr>
                <w:color w:val="000000"/>
              </w:rPr>
              <w:t>-31</w:t>
            </w:r>
          </w:p>
        </w:tc>
        <w:tc>
          <w:tcPr>
            <w:tcW w:w="1082" w:type="dxa"/>
          </w:tcPr>
          <w:p w14:paraId="34230477" w14:textId="63073C50" w:rsidR="00FD0B94" w:rsidRPr="00FD0B94" w:rsidRDefault="00FD0B94" w:rsidP="00FD0B94">
            <w:pPr>
              <w:jc w:val="center"/>
              <w:rPr>
                <w:lang w:eastAsia="zh-CN"/>
              </w:rPr>
            </w:pPr>
            <w:r w:rsidRPr="00FD0B94">
              <w:t>-30</w:t>
            </w:r>
          </w:p>
        </w:tc>
        <w:tc>
          <w:tcPr>
            <w:tcW w:w="1086" w:type="dxa"/>
          </w:tcPr>
          <w:p w14:paraId="3E6F08EC" w14:textId="0082D79E" w:rsidR="00FD0B94" w:rsidRPr="00FD0B94" w:rsidRDefault="00FD0B94" w:rsidP="00FD0B94">
            <w:pPr>
              <w:jc w:val="center"/>
              <w:rPr>
                <w:lang w:eastAsia="zh-CN"/>
              </w:rPr>
            </w:pPr>
            <w:r w:rsidRPr="00FD0B94">
              <w:t>-32</w:t>
            </w:r>
          </w:p>
        </w:tc>
      </w:tr>
      <w:tr w:rsidR="00FD0B94" w14:paraId="525CB570" w14:textId="77777777" w:rsidTr="00E441D6">
        <w:trPr>
          <w:jc w:val="center"/>
        </w:trPr>
        <w:tc>
          <w:tcPr>
            <w:tcW w:w="1145" w:type="dxa"/>
            <w:vMerge/>
          </w:tcPr>
          <w:p w14:paraId="5B81DDB8" w14:textId="77777777" w:rsidR="00FD0B94" w:rsidRDefault="00FD0B94" w:rsidP="00FD0B94">
            <w:pPr>
              <w:rPr>
                <w:lang w:eastAsia="zh-CN"/>
              </w:rPr>
            </w:pPr>
          </w:p>
        </w:tc>
        <w:tc>
          <w:tcPr>
            <w:tcW w:w="1454" w:type="dxa"/>
          </w:tcPr>
          <w:p w14:paraId="2023BB4E" w14:textId="1EEA1096" w:rsidR="00FD0B94" w:rsidRPr="00FD0B94" w:rsidRDefault="00FD0B94" w:rsidP="00FD0B94">
            <w:pPr>
              <w:rPr>
                <w:lang w:eastAsia="zh-CN"/>
              </w:rPr>
            </w:pPr>
            <w:r w:rsidRPr="00FD0B94">
              <w:rPr>
                <w:lang w:eastAsia="zh-CN"/>
              </w:rPr>
              <w:t>10</w:t>
            </w:r>
          </w:p>
        </w:tc>
        <w:tc>
          <w:tcPr>
            <w:tcW w:w="1024" w:type="dxa"/>
          </w:tcPr>
          <w:p w14:paraId="15D5628D" w14:textId="466E6E4C" w:rsidR="00FD0B94" w:rsidRPr="00FD0B94" w:rsidRDefault="00FD0B94" w:rsidP="00FD0B94">
            <w:pPr>
              <w:jc w:val="center"/>
              <w:rPr>
                <w:lang w:eastAsia="zh-CN"/>
              </w:rPr>
            </w:pPr>
            <w:r w:rsidRPr="00FD0B94">
              <w:t>-29</w:t>
            </w:r>
          </w:p>
        </w:tc>
        <w:tc>
          <w:tcPr>
            <w:tcW w:w="1012" w:type="dxa"/>
            <w:vAlign w:val="bottom"/>
          </w:tcPr>
          <w:p w14:paraId="36326C14" w14:textId="00C0679E" w:rsidR="00FD0B94" w:rsidRPr="00FD0B94" w:rsidRDefault="00FD0B94" w:rsidP="00FD0B94">
            <w:pPr>
              <w:jc w:val="center"/>
              <w:rPr>
                <w:lang w:eastAsia="zh-CN"/>
              </w:rPr>
            </w:pPr>
            <w:r w:rsidRPr="00FD0B94">
              <w:rPr>
                <w:color w:val="000000"/>
              </w:rPr>
              <w:t>-33</w:t>
            </w:r>
          </w:p>
        </w:tc>
        <w:tc>
          <w:tcPr>
            <w:tcW w:w="879" w:type="dxa"/>
            <w:vAlign w:val="bottom"/>
          </w:tcPr>
          <w:p w14:paraId="3D3AC278" w14:textId="7053B744" w:rsidR="00FD0B94" w:rsidRPr="00FD0B94" w:rsidRDefault="00FD0B94" w:rsidP="00FD0B94">
            <w:pPr>
              <w:jc w:val="center"/>
            </w:pPr>
            <w:r w:rsidRPr="00FD0B94">
              <w:rPr>
                <w:color w:val="000000"/>
              </w:rPr>
              <w:t>-32</w:t>
            </w:r>
          </w:p>
        </w:tc>
        <w:tc>
          <w:tcPr>
            <w:tcW w:w="1012" w:type="dxa"/>
            <w:vAlign w:val="bottom"/>
          </w:tcPr>
          <w:p w14:paraId="4768FF3A" w14:textId="6BA04B6E" w:rsidR="00FD0B94" w:rsidRPr="00FD0B94" w:rsidRDefault="00FD0B94" w:rsidP="00FD0B94">
            <w:pPr>
              <w:jc w:val="center"/>
              <w:rPr>
                <w:lang w:eastAsia="zh-CN"/>
              </w:rPr>
            </w:pPr>
            <w:r w:rsidRPr="00FD0B94">
              <w:rPr>
                <w:color w:val="000000"/>
              </w:rPr>
              <w:t>-36</w:t>
            </w:r>
          </w:p>
        </w:tc>
        <w:tc>
          <w:tcPr>
            <w:tcW w:w="935" w:type="dxa"/>
            <w:vAlign w:val="bottom"/>
          </w:tcPr>
          <w:p w14:paraId="68CBE26C" w14:textId="7F7A9B2A" w:rsidR="00FD0B94" w:rsidRPr="00FD0B94" w:rsidRDefault="00FD0B94" w:rsidP="00FD0B94">
            <w:pPr>
              <w:jc w:val="center"/>
            </w:pPr>
            <w:r w:rsidRPr="00FD0B94">
              <w:rPr>
                <w:color w:val="000000"/>
              </w:rPr>
              <w:t>-35</w:t>
            </w:r>
          </w:p>
        </w:tc>
        <w:tc>
          <w:tcPr>
            <w:tcW w:w="1082" w:type="dxa"/>
          </w:tcPr>
          <w:p w14:paraId="2214243F" w14:textId="72E18911" w:rsidR="00FD0B94" w:rsidRPr="00FD0B94" w:rsidRDefault="00FD0B94" w:rsidP="00FD0B94">
            <w:pPr>
              <w:jc w:val="center"/>
              <w:rPr>
                <w:lang w:eastAsia="zh-CN"/>
              </w:rPr>
            </w:pPr>
            <w:r w:rsidRPr="00FD0B94">
              <w:t>-33</w:t>
            </w:r>
          </w:p>
        </w:tc>
        <w:tc>
          <w:tcPr>
            <w:tcW w:w="1086" w:type="dxa"/>
          </w:tcPr>
          <w:p w14:paraId="79BF45FF" w14:textId="2816A6C4" w:rsidR="00FD0B94" w:rsidRPr="00FD0B94" w:rsidRDefault="00FD0B94" w:rsidP="00FD0B94">
            <w:pPr>
              <w:jc w:val="center"/>
              <w:rPr>
                <w:lang w:eastAsia="zh-CN"/>
              </w:rPr>
            </w:pPr>
            <w:r w:rsidRPr="00FD0B94">
              <w:t>-36</w:t>
            </w:r>
          </w:p>
        </w:tc>
      </w:tr>
      <w:tr w:rsidR="00FD0B94" w14:paraId="1A0FCE83" w14:textId="77777777" w:rsidTr="00E441D6">
        <w:trPr>
          <w:jc w:val="center"/>
        </w:trPr>
        <w:tc>
          <w:tcPr>
            <w:tcW w:w="1145" w:type="dxa"/>
            <w:vMerge/>
          </w:tcPr>
          <w:p w14:paraId="49A9700A" w14:textId="77777777" w:rsidR="00FD0B94" w:rsidRDefault="00FD0B94" w:rsidP="00FD0B94">
            <w:pPr>
              <w:rPr>
                <w:lang w:eastAsia="zh-CN"/>
              </w:rPr>
            </w:pPr>
          </w:p>
        </w:tc>
        <w:tc>
          <w:tcPr>
            <w:tcW w:w="1454" w:type="dxa"/>
          </w:tcPr>
          <w:p w14:paraId="043C0E1F" w14:textId="148B1619" w:rsidR="00FD0B94" w:rsidRPr="00FD0B94" w:rsidRDefault="00FD0B94" w:rsidP="00FD0B94">
            <w:pPr>
              <w:rPr>
                <w:lang w:eastAsia="zh-CN"/>
              </w:rPr>
            </w:pPr>
            <w:r w:rsidRPr="00FD0B94">
              <w:rPr>
                <w:lang w:eastAsia="zh-CN"/>
              </w:rPr>
              <w:t>15</w:t>
            </w:r>
          </w:p>
        </w:tc>
        <w:tc>
          <w:tcPr>
            <w:tcW w:w="1024" w:type="dxa"/>
          </w:tcPr>
          <w:p w14:paraId="0EF6709D" w14:textId="48AD7420" w:rsidR="00FD0B94" w:rsidRPr="00FD0B94" w:rsidRDefault="00FD0B94" w:rsidP="00FD0B94">
            <w:pPr>
              <w:jc w:val="center"/>
              <w:rPr>
                <w:lang w:eastAsia="zh-CN"/>
              </w:rPr>
            </w:pPr>
            <w:r w:rsidRPr="00FD0B94">
              <w:t>-31</w:t>
            </w:r>
          </w:p>
        </w:tc>
        <w:tc>
          <w:tcPr>
            <w:tcW w:w="1012" w:type="dxa"/>
            <w:vAlign w:val="bottom"/>
          </w:tcPr>
          <w:p w14:paraId="1F4AF71A" w14:textId="1042E39E" w:rsidR="00FD0B94" w:rsidRPr="00FD0B94" w:rsidRDefault="00FD0B94" w:rsidP="00FD0B94">
            <w:pPr>
              <w:jc w:val="center"/>
              <w:rPr>
                <w:lang w:eastAsia="zh-CN"/>
              </w:rPr>
            </w:pPr>
            <w:r w:rsidRPr="00FD0B94">
              <w:rPr>
                <w:color w:val="000000"/>
              </w:rPr>
              <w:t>-36</w:t>
            </w:r>
          </w:p>
        </w:tc>
        <w:tc>
          <w:tcPr>
            <w:tcW w:w="879" w:type="dxa"/>
            <w:vAlign w:val="bottom"/>
          </w:tcPr>
          <w:p w14:paraId="3A932F46" w14:textId="7122CCB5" w:rsidR="00FD0B94" w:rsidRPr="00FD0B94" w:rsidRDefault="00FD0B94" w:rsidP="00FD0B94">
            <w:pPr>
              <w:jc w:val="center"/>
            </w:pPr>
            <w:r w:rsidRPr="00FD0B94">
              <w:rPr>
                <w:color w:val="000000"/>
              </w:rPr>
              <w:t>-34</w:t>
            </w:r>
          </w:p>
        </w:tc>
        <w:tc>
          <w:tcPr>
            <w:tcW w:w="1012" w:type="dxa"/>
            <w:vAlign w:val="bottom"/>
          </w:tcPr>
          <w:p w14:paraId="19F65F8A" w14:textId="24B4CA1E" w:rsidR="00FD0B94" w:rsidRPr="00FD0B94" w:rsidRDefault="00FD0B94" w:rsidP="00FD0B94">
            <w:pPr>
              <w:jc w:val="center"/>
              <w:rPr>
                <w:lang w:eastAsia="zh-CN"/>
              </w:rPr>
            </w:pPr>
            <w:r w:rsidRPr="00FD0B94">
              <w:rPr>
                <w:color w:val="000000"/>
              </w:rPr>
              <w:t>-38</w:t>
            </w:r>
          </w:p>
        </w:tc>
        <w:tc>
          <w:tcPr>
            <w:tcW w:w="935" w:type="dxa"/>
            <w:vAlign w:val="bottom"/>
          </w:tcPr>
          <w:p w14:paraId="35E51C42" w14:textId="46BAA4A2" w:rsidR="00FD0B94" w:rsidRPr="00FD0B94" w:rsidRDefault="00FD0B94" w:rsidP="00FD0B94">
            <w:pPr>
              <w:jc w:val="center"/>
            </w:pPr>
            <w:r w:rsidRPr="00FD0B94">
              <w:rPr>
                <w:color w:val="000000"/>
              </w:rPr>
              <w:t>-37</w:t>
            </w:r>
          </w:p>
        </w:tc>
        <w:tc>
          <w:tcPr>
            <w:tcW w:w="1082" w:type="dxa"/>
          </w:tcPr>
          <w:p w14:paraId="1BBBE25D" w14:textId="3CAB2B71" w:rsidR="00FD0B94" w:rsidRPr="00FD0B94" w:rsidRDefault="00FD0B94" w:rsidP="00FD0B94">
            <w:pPr>
              <w:jc w:val="center"/>
              <w:rPr>
                <w:lang w:eastAsia="zh-CN"/>
              </w:rPr>
            </w:pPr>
            <w:r w:rsidRPr="00FD0B94">
              <w:t>-36</w:t>
            </w:r>
          </w:p>
        </w:tc>
        <w:tc>
          <w:tcPr>
            <w:tcW w:w="1086" w:type="dxa"/>
          </w:tcPr>
          <w:p w14:paraId="11E7CA3A" w14:textId="76F9C5D1" w:rsidR="00FD0B94" w:rsidRPr="00FD0B94" w:rsidRDefault="00FD0B94" w:rsidP="00FD0B94">
            <w:pPr>
              <w:jc w:val="center"/>
              <w:rPr>
                <w:lang w:eastAsia="zh-CN"/>
              </w:rPr>
            </w:pPr>
            <w:r w:rsidRPr="00FD0B94">
              <w:t>-38</w:t>
            </w:r>
          </w:p>
        </w:tc>
      </w:tr>
      <w:tr w:rsidR="00FD0B94" w14:paraId="0F7EA729" w14:textId="77777777" w:rsidTr="00E441D6">
        <w:trPr>
          <w:jc w:val="center"/>
        </w:trPr>
        <w:tc>
          <w:tcPr>
            <w:tcW w:w="1145" w:type="dxa"/>
            <w:vMerge/>
          </w:tcPr>
          <w:p w14:paraId="6B723C99" w14:textId="77777777" w:rsidR="00FD0B94" w:rsidRDefault="00FD0B94" w:rsidP="00FD0B94">
            <w:pPr>
              <w:rPr>
                <w:lang w:eastAsia="zh-CN"/>
              </w:rPr>
            </w:pPr>
          </w:p>
        </w:tc>
        <w:tc>
          <w:tcPr>
            <w:tcW w:w="1454" w:type="dxa"/>
          </w:tcPr>
          <w:p w14:paraId="188B9E97" w14:textId="36DB7B20" w:rsidR="00FD0B94" w:rsidRPr="00FD0B94" w:rsidRDefault="00FD0B94" w:rsidP="00FD0B94">
            <w:pPr>
              <w:rPr>
                <w:lang w:eastAsia="zh-CN"/>
              </w:rPr>
            </w:pPr>
            <w:r w:rsidRPr="00FD0B94">
              <w:rPr>
                <w:lang w:eastAsia="zh-CN"/>
              </w:rPr>
              <w:t>20</w:t>
            </w:r>
          </w:p>
        </w:tc>
        <w:tc>
          <w:tcPr>
            <w:tcW w:w="1024" w:type="dxa"/>
          </w:tcPr>
          <w:p w14:paraId="3F4FB4A3" w14:textId="578B75D7" w:rsidR="00FD0B94" w:rsidRPr="00FD0B94" w:rsidRDefault="00FD0B94" w:rsidP="00FD0B94">
            <w:pPr>
              <w:jc w:val="center"/>
              <w:rPr>
                <w:lang w:eastAsia="zh-CN"/>
              </w:rPr>
            </w:pPr>
            <w:r w:rsidRPr="00FD0B94">
              <w:t>-32</w:t>
            </w:r>
          </w:p>
        </w:tc>
        <w:tc>
          <w:tcPr>
            <w:tcW w:w="1012" w:type="dxa"/>
            <w:vAlign w:val="bottom"/>
          </w:tcPr>
          <w:p w14:paraId="6FD1AA60" w14:textId="2B2DAE86" w:rsidR="00FD0B94" w:rsidRPr="00FD0B94" w:rsidRDefault="00FD0B94" w:rsidP="00FD0B94">
            <w:pPr>
              <w:jc w:val="center"/>
              <w:rPr>
                <w:lang w:eastAsia="zh-CN"/>
              </w:rPr>
            </w:pPr>
            <w:r w:rsidRPr="00FD0B94">
              <w:rPr>
                <w:color w:val="000000"/>
              </w:rPr>
              <w:t>-37</w:t>
            </w:r>
          </w:p>
        </w:tc>
        <w:tc>
          <w:tcPr>
            <w:tcW w:w="879" w:type="dxa"/>
            <w:vAlign w:val="bottom"/>
          </w:tcPr>
          <w:p w14:paraId="20F573CB" w14:textId="128D1D7B" w:rsidR="00FD0B94" w:rsidRPr="00FD0B94" w:rsidRDefault="00FD0B94" w:rsidP="00FD0B94">
            <w:pPr>
              <w:jc w:val="center"/>
            </w:pPr>
            <w:r w:rsidRPr="00FD0B94">
              <w:rPr>
                <w:color w:val="000000"/>
              </w:rPr>
              <w:t>-35</w:t>
            </w:r>
          </w:p>
        </w:tc>
        <w:tc>
          <w:tcPr>
            <w:tcW w:w="1012" w:type="dxa"/>
            <w:vAlign w:val="bottom"/>
          </w:tcPr>
          <w:p w14:paraId="59822AEC" w14:textId="76B5C4B9" w:rsidR="00FD0B94" w:rsidRPr="00FD0B94" w:rsidRDefault="00FD0B94" w:rsidP="00FD0B94">
            <w:pPr>
              <w:jc w:val="center"/>
              <w:rPr>
                <w:lang w:eastAsia="zh-CN"/>
              </w:rPr>
            </w:pPr>
            <w:r w:rsidRPr="00FD0B94">
              <w:rPr>
                <w:color w:val="000000"/>
              </w:rPr>
              <w:t>-39</w:t>
            </w:r>
          </w:p>
        </w:tc>
        <w:tc>
          <w:tcPr>
            <w:tcW w:w="935" w:type="dxa"/>
            <w:vAlign w:val="bottom"/>
          </w:tcPr>
          <w:p w14:paraId="29AD6F66" w14:textId="3648E565" w:rsidR="00FD0B94" w:rsidRPr="00FD0B94" w:rsidRDefault="00FD0B94" w:rsidP="00FD0B94">
            <w:pPr>
              <w:jc w:val="center"/>
            </w:pPr>
            <w:r w:rsidRPr="00FD0B94">
              <w:rPr>
                <w:color w:val="000000"/>
              </w:rPr>
              <w:t>-38</w:t>
            </w:r>
          </w:p>
        </w:tc>
        <w:tc>
          <w:tcPr>
            <w:tcW w:w="1082" w:type="dxa"/>
          </w:tcPr>
          <w:p w14:paraId="71B577EC" w14:textId="26D3CCA6" w:rsidR="00FD0B94" w:rsidRPr="00FD0B94" w:rsidRDefault="00FD0B94" w:rsidP="00FD0B94">
            <w:pPr>
              <w:jc w:val="center"/>
              <w:rPr>
                <w:lang w:eastAsia="zh-CN"/>
              </w:rPr>
            </w:pPr>
            <w:r w:rsidRPr="00FD0B94">
              <w:t>-36</w:t>
            </w:r>
          </w:p>
        </w:tc>
        <w:tc>
          <w:tcPr>
            <w:tcW w:w="1086" w:type="dxa"/>
          </w:tcPr>
          <w:p w14:paraId="59C690EB" w14:textId="1E5B85DA" w:rsidR="00FD0B94" w:rsidRPr="00FD0B94" w:rsidRDefault="00FD0B94" w:rsidP="00FD0B94">
            <w:pPr>
              <w:jc w:val="center"/>
              <w:rPr>
                <w:lang w:eastAsia="zh-CN"/>
              </w:rPr>
            </w:pPr>
            <w:r w:rsidRPr="00FD0B94">
              <w:t>-39</w:t>
            </w:r>
          </w:p>
        </w:tc>
      </w:tr>
      <w:tr w:rsidR="00FD0B94" w14:paraId="5CC2F141" w14:textId="77777777" w:rsidTr="00E441D6">
        <w:trPr>
          <w:jc w:val="center"/>
        </w:trPr>
        <w:tc>
          <w:tcPr>
            <w:tcW w:w="1145" w:type="dxa"/>
            <w:vMerge/>
          </w:tcPr>
          <w:p w14:paraId="08DF827A" w14:textId="77777777" w:rsidR="00FD0B94" w:rsidRDefault="00FD0B94" w:rsidP="00FD0B94">
            <w:pPr>
              <w:rPr>
                <w:lang w:eastAsia="zh-CN"/>
              </w:rPr>
            </w:pPr>
          </w:p>
        </w:tc>
        <w:tc>
          <w:tcPr>
            <w:tcW w:w="1454" w:type="dxa"/>
          </w:tcPr>
          <w:p w14:paraId="019D26BD" w14:textId="1D0F3D63" w:rsidR="00FD0B94" w:rsidRPr="00FD0B94" w:rsidRDefault="00FD0B94" w:rsidP="00FD0B94">
            <w:pPr>
              <w:rPr>
                <w:lang w:eastAsia="zh-CN"/>
              </w:rPr>
            </w:pPr>
            <w:r w:rsidRPr="00FD0B94">
              <w:rPr>
                <w:lang w:eastAsia="zh-CN"/>
              </w:rPr>
              <w:t>25</w:t>
            </w:r>
          </w:p>
        </w:tc>
        <w:tc>
          <w:tcPr>
            <w:tcW w:w="1024" w:type="dxa"/>
          </w:tcPr>
          <w:p w14:paraId="04E3DEC8" w14:textId="5815517E" w:rsidR="00FD0B94" w:rsidRPr="00FD0B94" w:rsidRDefault="00FD0B94" w:rsidP="00FD0B94">
            <w:pPr>
              <w:jc w:val="center"/>
              <w:rPr>
                <w:lang w:eastAsia="zh-CN"/>
              </w:rPr>
            </w:pPr>
            <w:r w:rsidRPr="00FD0B94">
              <w:t>-32</w:t>
            </w:r>
          </w:p>
        </w:tc>
        <w:tc>
          <w:tcPr>
            <w:tcW w:w="1012" w:type="dxa"/>
            <w:vAlign w:val="bottom"/>
          </w:tcPr>
          <w:p w14:paraId="34E64206" w14:textId="63463703" w:rsidR="00FD0B94" w:rsidRPr="00FD0B94" w:rsidRDefault="00FD0B94" w:rsidP="00FD0B94">
            <w:pPr>
              <w:jc w:val="center"/>
              <w:rPr>
                <w:lang w:eastAsia="zh-CN"/>
              </w:rPr>
            </w:pPr>
            <w:r w:rsidRPr="00FD0B94">
              <w:rPr>
                <w:color w:val="000000"/>
              </w:rPr>
              <w:t>-37</w:t>
            </w:r>
          </w:p>
        </w:tc>
        <w:tc>
          <w:tcPr>
            <w:tcW w:w="879" w:type="dxa"/>
            <w:vAlign w:val="bottom"/>
          </w:tcPr>
          <w:p w14:paraId="46E348C1" w14:textId="17B960F5" w:rsidR="00FD0B94" w:rsidRPr="00FD0B94" w:rsidRDefault="00FD0B94" w:rsidP="00FD0B94">
            <w:pPr>
              <w:jc w:val="center"/>
            </w:pPr>
            <w:r w:rsidRPr="00FD0B94">
              <w:rPr>
                <w:color w:val="000000"/>
              </w:rPr>
              <w:t>-36</w:t>
            </w:r>
          </w:p>
        </w:tc>
        <w:tc>
          <w:tcPr>
            <w:tcW w:w="1012" w:type="dxa"/>
            <w:vAlign w:val="bottom"/>
          </w:tcPr>
          <w:p w14:paraId="007FBB54" w14:textId="70D8E438" w:rsidR="00FD0B94" w:rsidRPr="00FD0B94" w:rsidRDefault="00FD0B94" w:rsidP="00FD0B94">
            <w:pPr>
              <w:jc w:val="center"/>
              <w:rPr>
                <w:lang w:eastAsia="zh-CN"/>
              </w:rPr>
            </w:pPr>
            <w:r w:rsidRPr="00FD0B94">
              <w:rPr>
                <w:color w:val="000000"/>
              </w:rPr>
              <w:t>-40</w:t>
            </w:r>
          </w:p>
        </w:tc>
        <w:tc>
          <w:tcPr>
            <w:tcW w:w="935" w:type="dxa"/>
            <w:vAlign w:val="bottom"/>
          </w:tcPr>
          <w:p w14:paraId="320F17DA" w14:textId="4BB836F9" w:rsidR="00FD0B94" w:rsidRPr="00FD0B94" w:rsidRDefault="00FD0B94" w:rsidP="00FD0B94">
            <w:pPr>
              <w:jc w:val="center"/>
            </w:pPr>
            <w:r w:rsidRPr="00FD0B94">
              <w:rPr>
                <w:color w:val="000000"/>
              </w:rPr>
              <w:t>-38</w:t>
            </w:r>
          </w:p>
        </w:tc>
        <w:tc>
          <w:tcPr>
            <w:tcW w:w="1082" w:type="dxa"/>
          </w:tcPr>
          <w:p w14:paraId="3F424338" w14:textId="44E43247" w:rsidR="00FD0B94" w:rsidRPr="00FD0B94" w:rsidRDefault="00FD0B94" w:rsidP="00FD0B94">
            <w:pPr>
              <w:jc w:val="center"/>
              <w:rPr>
                <w:lang w:eastAsia="zh-CN"/>
              </w:rPr>
            </w:pPr>
            <w:r w:rsidRPr="00FD0B94">
              <w:t>-37</w:t>
            </w:r>
          </w:p>
        </w:tc>
        <w:tc>
          <w:tcPr>
            <w:tcW w:w="1086" w:type="dxa"/>
          </w:tcPr>
          <w:p w14:paraId="6C19984B" w14:textId="0169B007" w:rsidR="00FD0B94" w:rsidRPr="00FD0B94" w:rsidRDefault="00FD0B94" w:rsidP="00FD0B94">
            <w:pPr>
              <w:jc w:val="center"/>
              <w:rPr>
                <w:lang w:eastAsia="zh-CN"/>
              </w:rPr>
            </w:pPr>
            <w:r w:rsidRPr="00FD0B94">
              <w:t>-39</w:t>
            </w:r>
          </w:p>
        </w:tc>
      </w:tr>
      <w:tr w:rsidR="000900B4" w14:paraId="0B466292" w14:textId="77777777" w:rsidTr="000900B4">
        <w:trPr>
          <w:jc w:val="center"/>
        </w:trPr>
        <w:tc>
          <w:tcPr>
            <w:tcW w:w="1145" w:type="dxa"/>
            <w:vMerge w:val="restart"/>
          </w:tcPr>
          <w:p w14:paraId="3DAE2A5F" w14:textId="23DE31CA" w:rsidR="000900B4" w:rsidRDefault="000900B4" w:rsidP="00C96CFE">
            <w:pPr>
              <w:rPr>
                <w:lang w:eastAsia="zh-CN"/>
              </w:rPr>
            </w:pPr>
            <w:r>
              <w:rPr>
                <w:lang w:eastAsia="zh-CN"/>
              </w:rPr>
              <w:t>Case 16Case 4 (3 kmph)</w:t>
            </w:r>
          </w:p>
        </w:tc>
        <w:tc>
          <w:tcPr>
            <w:tcW w:w="1454" w:type="dxa"/>
          </w:tcPr>
          <w:p w14:paraId="5D9C5D98" w14:textId="04DD9D1B" w:rsidR="000900B4" w:rsidRPr="00FD0B94" w:rsidRDefault="000900B4" w:rsidP="00C96CFE">
            <w:pPr>
              <w:rPr>
                <w:lang w:eastAsia="zh-CN"/>
              </w:rPr>
            </w:pPr>
            <w:r w:rsidRPr="00FD0B94">
              <w:rPr>
                <w:lang w:eastAsia="zh-CN"/>
              </w:rPr>
              <w:t>-5</w:t>
            </w:r>
          </w:p>
        </w:tc>
        <w:tc>
          <w:tcPr>
            <w:tcW w:w="1024" w:type="dxa"/>
          </w:tcPr>
          <w:p w14:paraId="52BF7D50" w14:textId="4E92B50A" w:rsidR="000900B4" w:rsidRPr="00FD0B94" w:rsidRDefault="000900B4" w:rsidP="00FD0B94">
            <w:pPr>
              <w:jc w:val="center"/>
              <w:rPr>
                <w:lang w:eastAsia="zh-CN"/>
              </w:rPr>
            </w:pPr>
            <w:r w:rsidRPr="00FD0B94">
              <w:t>-17</w:t>
            </w:r>
          </w:p>
        </w:tc>
        <w:tc>
          <w:tcPr>
            <w:tcW w:w="1012" w:type="dxa"/>
          </w:tcPr>
          <w:p w14:paraId="173751E3" w14:textId="1C1D33F1" w:rsidR="000900B4" w:rsidRPr="00FD0B94" w:rsidRDefault="000900B4" w:rsidP="00FD0B94">
            <w:pPr>
              <w:jc w:val="center"/>
              <w:rPr>
                <w:lang w:eastAsia="zh-CN"/>
              </w:rPr>
            </w:pPr>
            <w:r w:rsidRPr="00FD0B94">
              <w:t>-21</w:t>
            </w:r>
          </w:p>
        </w:tc>
        <w:tc>
          <w:tcPr>
            <w:tcW w:w="879" w:type="dxa"/>
          </w:tcPr>
          <w:p w14:paraId="2AED4717" w14:textId="446A17E8" w:rsidR="000900B4" w:rsidRPr="00FD0B94" w:rsidRDefault="00FD0B94" w:rsidP="00FD0B94">
            <w:pPr>
              <w:jc w:val="center"/>
            </w:pPr>
            <w:r w:rsidRPr="00FD0B94">
              <w:t>n/a</w:t>
            </w:r>
          </w:p>
        </w:tc>
        <w:tc>
          <w:tcPr>
            <w:tcW w:w="1012" w:type="dxa"/>
          </w:tcPr>
          <w:p w14:paraId="404D338D" w14:textId="275E5D93" w:rsidR="000900B4" w:rsidRPr="00FD0B94" w:rsidRDefault="000900B4" w:rsidP="00FD0B94">
            <w:pPr>
              <w:jc w:val="center"/>
              <w:rPr>
                <w:lang w:eastAsia="zh-CN"/>
              </w:rPr>
            </w:pPr>
            <w:r w:rsidRPr="00FD0B94">
              <w:t>-24</w:t>
            </w:r>
          </w:p>
        </w:tc>
        <w:tc>
          <w:tcPr>
            <w:tcW w:w="935" w:type="dxa"/>
          </w:tcPr>
          <w:p w14:paraId="25A0F92E" w14:textId="4A089028" w:rsidR="000900B4" w:rsidRPr="00FD0B94" w:rsidRDefault="00FD0B94" w:rsidP="00FD0B94">
            <w:pPr>
              <w:jc w:val="center"/>
            </w:pPr>
            <w:r w:rsidRPr="00FD0B94">
              <w:t>n/a</w:t>
            </w:r>
          </w:p>
        </w:tc>
        <w:tc>
          <w:tcPr>
            <w:tcW w:w="1082" w:type="dxa"/>
          </w:tcPr>
          <w:p w14:paraId="6CBF8A00" w14:textId="16787148" w:rsidR="000900B4" w:rsidRPr="00FD0B94" w:rsidRDefault="000900B4" w:rsidP="00FD0B94">
            <w:pPr>
              <w:jc w:val="center"/>
              <w:rPr>
                <w:lang w:eastAsia="zh-CN"/>
              </w:rPr>
            </w:pPr>
            <w:r w:rsidRPr="00FD0B94">
              <w:t>-21</w:t>
            </w:r>
          </w:p>
        </w:tc>
        <w:tc>
          <w:tcPr>
            <w:tcW w:w="1086" w:type="dxa"/>
          </w:tcPr>
          <w:p w14:paraId="0B1E23C8" w14:textId="50A33EB8" w:rsidR="000900B4" w:rsidRPr="00FD0B94" w:rsidRDefault="000900B4" w:rsidP="00FD0B94">
            <w:pPr>
              <w:jc w:val="center"/>
              <w:rPr>
                <w:lang w:eastAsia="zh-CN"/>
              </w:rPr>
            </w:pPr>
            <w:r w:rsidRPr="00FD0B94">
              <w:t>-23</w:t>
            </w:r>
          </w:p>
        </w:tc>
      </w:tr>
      <w:tr w:rsidR="000900B4" w14:paraId="06659AE1" w14:textId="77777777" w:rsidTr="000900B4">
        <w:trPr>
          <w:jc w:val="center"/>
        </w:trPr>
        <w:tc>
          <w:tcPr>
            <w:tcW w:w="1145" w:type="dxa"/>
            <w:vMerge/>
          </w:tcPr>
          <w:p w14:paraId="2640370F" w14:textId="77777777" w:rsidR="000900B4" w:rsidRDefault="000900B4" w:rsidP="00C96CFE">
            <w:pPr>
              <w:rPr>
                <w:lang w:eastAsia="zh-CN"/>
              </w:rPr>
            </w:pPr>
          </w:p>
        </w:tc>
        <w:tc>
          <w:tcPr>
            <w:tcW w:w="1454" w:type="dxa"/>
          </w:tcPr>
          <w:p w14:paraId="088D00E3" w14:textId="44E0C80F" w:rsidR="000900B4" w:rsidRPr="00FD0B94" w:rsidRDefault="000900B4" w:rsidP="00C96CFE">
            <w:pPr>
              <w:rPr>
                <w:lang w:eastAsia="zh-CN"/>
              </w:rPr>
            </w:pPr>
            <w:r w:rsidRPr="00FD0B94">
              <w:rPr>
                <w:lang w:eastAsia="zh-CN"/>
              </w:rPr>
              <w:t>0</w:t>
            </w:r>
          </w:p>
        </w:tc>
        <w:tc>
          <w:tcPr>
            <w:tcW w:w="1024" w:type="dxa"/>
          </w:tcPr>
          <w:p w14:paraId="2467AE0D" w14:textId="0F31DC5D" w:rsidR="000900B4" w:rsidRPr="00FD0B94" w:rsidRDefault="000900B4" w:rsidP="00FD0B94">
            <w:pPr>
              <w:jc w:val="center"/>
              <w:rPr>
                <w:lang w:eastAsia="zh-CN"/>
              </w:rPr>
            </w:pPr>
            <w:r w:rsidRPr="00FD0B94">
              <w:t>-21</w:t>
            </w:r>
          </w:p>
        </w:tc>
        <w:tc>
          <w:tcPr>
            <w:tcW w:w="1012" w:type="dxa"/>
          </w:tcPr>
          <w:p w14:paraId="388CFB4B" w14:textId="48EF75DE" w:rsidR="000900B4" w:rsidRPr="00FD0B94" w:rsidRDefault="000900B4" w:rsidP="00FD0B94">
            <w:pPr>
              <w:jc w:val="center"/>
              <w:rPr>
                <w:lang w:eastAsia="zh-CN"/>
              </w:rPr>
            </w:pPr>
            <w:r w:rsidRPr="00FD0B94">
              <w:t>-26</w:t>
            </w:r>
          </w:p>
        </w:tc>
        <w:tc>
          <w:tcPr>
            <w:tcW w:w="879" w:type="dxa"/>
          </w:tcPr>
          <w:p w14:paraId="33FA421E" w14:textId="41D957C2" w:rsidR="000900B4" w:rsidRPr="00FD0B94" w:rsidRDefault="00FD0B94" w:rsidP="00FD0B94">
            <w:pPr>
              <w:jc w:val="center"/>
            </w:pPr>
            <w:r w:rsidRPr="00FD0B94">
              <w:t>n/a</w:t>
            </w:r>
          </w:p>
        </w:tc>
        <w:tc>
          <w:tcPr>
            <w:tcW w:w="1012" w:type="dxa"/>
          </w:tcPr>
          <w:p w14:paraId="13914C88" w14:textId="29E3C52A" w:rsidR="000900B4" w:rsidRPr="00FD0B94" w:rsidRDefault="000900B4" w:rsidP="00FD0B94">
            <w:pPr>
              <w:jc w:val="center"/>
              <w:rPr>
                <w:lang w:eastAsia="zh-CN"/>
              </w:rPr>
            </w:pPr>
            <w:r w:rsidRPr="00FD0B94">
              <w:t>-28</w:t>
            </w:r>
          </w:p>
        </w:tc>
        <w:tc>
          <w:tcPr>
            <w:tcW w:w="935" w:type="dxa"/>
          </w:tcPr>
          <w:p w14:paraId="07CC1024" w14:textId="458F30D6" w:rsidR="000900B4" w:rsidRPr="00FD0B94" w:rsidRDefault="00FD0B94" w:rsidP="00FD0B94">
            <w:pPr>
              <w:jc w:val="center"/>
            </w:pPr>
            <w:r w:rsidRPr="00FD0B94">
              <w:t>n/a</w:t>
            </w:r>
          </w:p>
        </w:tc>
        <w:tc>
          <w:tcPr>
            <w:tcW w:w="1082" w:type="dxa"/>
          </w:tcPr>
          <w:p w14:paraId="4831C08B" w14:textId="4CE6EFFD" w:rsidR="000900B4" w:rsidRPr="00FD0B94" w:rsidRDefault="000900B4" w:rsidP="00FD0B94">
            <w:pPr>
              <w:jc w:val="center"/>
              <w:rPr>
                <w:lang w:eastAsia="zh-CN"/>
              </w:rPr>
            </w:pPr>
            <w:r w:rsidRPr="00FD0B94">
              <w:t>-26</w:t>
            </w:r>
          </w:p>
        </w:tc>
        <w:tc>
          <w:tcPr>
            <w:tcW w:w="1086" w:type="dxa"/>
          </w:tcPr>
          <w:p w14:paraId="37B464BF" w14:textId="39BDCDFA" w:rsidR="000900B4" w:rsidRPr="00FD0B94" w:rsidRDefault="000900B4" w:rsidP="00FD0B94">
            <w:pPr>
              <w:jc w:val="center"/>
              <w:rPr>
                <w:lang w:eastAsia="zh-CN"/>
              </w:rPr>
            </w:pPr>
            <w:r w:rsidRPr="00FD0B94">
              <w:t>-28</w:t>
            </w:r>
          </w:p>
        </w:tc>
      </w:tr>
      <w:tr w:rsidR="00FD0B94" w14:paraId="17069B6F" w14:textId="77777777" w:rsidTr="00E441D6">
        <w:trPr>
          <w:jc w:val="center"/>
        </w:trPr>
        <w:tc>
          <w:tcPr>
            <w:tcW w:w="1145" w:type="dxa"/>
            <w:vMerge/>
          </w:tcPr>
          <w:p w14:paraId="02F34E4F" w14:textId="77777777" w:rsidR="00FD0B94" w:rsidRDefault="00FD0B94" w:rsidP="00FD0B94">
            <w:pPr>
              <w:rPr>
                <w:lang w:eastAsia="zh-CN"/>
              </w:rPr>
            </w:pPr>
          </w:p>
        </w:tc>
        <w:tc>
          <w:tcPr>
            <w:tcW w:w="1454" w:type="dxa"/>
          </w:tcPr>
          <w:p w14:paraId="4B0FD263" w14:textId="7E67CA93" w:rsidR="00FD0B94" w:rsidRPr="00FD0B94" w:rsidRDefault="00FD0B94" w:rsidP="00FD0B94">
            <w:pPr>
              <w:rPr>
                <w:lang w:eastAsia="zh-CN"/>
              </w:rPr>
            </w:pPr>
            <w:r w:rsidRPr="00FD0B94">
              <w:rPr>
                <w:lang w:eastAsia="zh-CN"/>
              </w:rPr>
              <w:t>5</w:t>
            </w:r>
          </w:p>
        </w:tc>
        <w:tc>
          <w:tcPr>
            <w:tcW w:w="1024" w:type="dxa"/>
          </w:tcPr>
          <w:p w14:paraId="390707D2" w14:textId="5EF6BB31" w:rsidR="00FD0B94" w:rsidRPr="00FD0B94" w:rsidRDefault="00FD0B94" w:rsidP="00FD0B94">
            <w:pPr>
              <w:jc w:val="center"/>
              <w:rPr>
                <w:lang w:eastAsia="zh-CN"/>
              </w:rPr>
            </w:pPr>
            <w:r w:rsidRPr="00FD0B94">
              <w:t>-24</w:t>
            </w:r>
          </w:p>
        </w:tc>
        <w:tc>
          <w:tcPr>
            <w:tcW w:w="1012" w:type="dxa"/>
            <w:vAlign w:val="bottom"/>
          </w:tcPr>
          <w:p w14:paraId="5DC3C453" w14:textId="46D1CB98" w:rsidR="00FD0B94" w:rsidRPr="00FD0B94" w:rsidRDefault="00FD0B94" w:rsidP="00FD0B94">
            <w:pPr>
              <w:jc w:val="center"/>
              <w:rPr>
                <w:lang w:eastAsia="zh-CN"/>
              </w:rPr>
            </w:pPr>
            <w:r w:rsidRPr="00FD0B94">
              <w:rPr>
                <w:color w:val="000000"/>
              </w:rPr>
              <w:t>-29</w:t>
            </w:r>
          </w:p>
        </w:tc>
        <w:tc>
          <w:tcPr>
            <w:tcW w:w="879" w:type="dxa"/>
            <w:vAlign w:val="bottom"/>
          </w:tcPr>
          <w:p w14:paraId="4FE11AD2" w14:textId="797C5D0F" w:rsidR="00FD0B94" w:rsidRPr="00FD0B94" w:rsidRDefault="00FD0B94" w:rsidP="00FD0B94">
            <w:pPr>
              <w:jc w:val="center"/>
            </w:pPr>
            <w:r w:rsidRPr="00FD0B94">
              <w:rPr>
                <w:color w:val="000000"/>
              </w:rPr>
              <w:t>-27</w:t>
            </w:r>
          </w:p>
        </w:tc>
        <w:tc>
          <w:tcPr>
            <w:tcW w:w="1012" w:type="dxa"/>
            <w:vAlign w:val="bottom"/>
          </w:tcPr>
          <w:p w14:paraId="3A4F9778" w14:textId="4697802D" w:rsidR="00FD0B94" w:rsidRPr="00FD0B94" w:rsidRDefault="00FD0B94" w:rsidP="00FD0B94">
            <w:pPr>
              <w:jc w:val="center"/>
              <w:rPr>
                <w:lang w:eastAsia="zh-CN"/>
              </w:rPr>
            </w:pPr>
            <w:r w:rsidRPr="00FD0B94">
              <w:rPr>
                <w:color w:val="000000"/>
              </w:rPr>
              <w:t>-31</w:t>
            </w:r>
          </w:p>
        </w:tc>
        <w:tc>
          <w:tcPr>
            <w:tcW w:w="935" w:type="dxa"/>
            <w:vAlign w:val="bottom"/>
          </w:tcPr>
          <w:p w14:paraId="59F9827A" w14:textId="3D1D0B86" w:rsidR="00FD0B94" w:rsidRPr="00FD0B94" w:rsidRDefault="00FD0B94" w:rsidP="00FD0B94">
            <w:pPr>
              <w:jc w:val="center"/>
            </w:pPr>
            <w:r w:rsidRPr="00FD0B94">
              <w:rPr>
                <w:color w:val="000000"/>
              </w:rPr>
              <w:t>-30</w:t>
            </w:r>
          </w:p>
        </w:tc>
        <w:tc>
          <w:tcPr>
            <w:tcW w:w="1082" w:type="dxa"/>
          </w:tcPr>
          <w:p w14:paraId="1A729EFA" w14:textId="312F3B38" w:rsidR="00FD0B94" w:rsidRPr="00FD0B94" w:rsidRDefault="00FD0B94" w:rsidP="00FD0B94">
            <w:pPr>
              <w:jc w:val="center"/>
              <w:rPr>
                <w:lang w:eastAsia="zh-CN"/>
              </w:rPr>
            </w:pPr>
            <w:r w:rsidRPr="00FD0B94">
              <w:t>-29</w:t>
            </w:r>
          </w:p>
        </w:tc>
        <w:tc>
          <w:tcPr>
            <w:tcW w:w="1086" w:type="dxa"/>
          </w:tcPr>
          <w:p w14:paraId="3A49A221" w14:textId="1B13D0B4" w:rsidR="00FD0B94" w:rsidRPr="00FD0B94" w:rsidRDefault="00FD0B94" w:rsidP="00FD0B94">
            <w:pPr>
              <w:jc w:val="center"/>
              <w:rPr>
                <w:lang w:eastAsia="zh-CN"/>
              </w:rPr>
            </w:pPr>
            <w:r w:rsidRPr="00FD0B94">
              <w:t>-31</w:t>
            </w:r>
          </w:p>
        </w:tc>
      </w:tr>
      <w:tr w:rsidR="000900B4" w14:paraId="3CE31317" w14:textId="77777777" w:rsidTr="000900B4">
        <w:trPr>
          <w:jc w:val="center"/>
        </w:trPr>
        <w:tc>
          <w:tcPr>
            <w:tcW w:w="1145" w:type="dxa"/>
            <w:vMerge/>
          </w:tcPr>
          <w:p w14:paraId="7385B3A2" w14:textId="77777777" w:rsidR="000900B4" w:rsidRDefault="000900B4" w:rsidP="00C96CFE">
            <w:pPr>
              <w:rPr>
                <w:lang w:eastAsia="zh-CN"/>
              </w:rPr>
            </w:pPr>
          </w:p>
        </w:tc>
        <w:tc>
          <w:tcPr>
            <w:tcW w:w="1454" w:type="dxa"/>
          </w:tcPr>
          <w:p w14:paraId="6B494489" w14:textId="6ED37584" w:rsidR="000900B4" w:rsidRPr="00FD0B94" w:rsidRDefault="000900B4" w:rsidP="00C96CFE">
            <w:pPr>
              <w:rPr>
                <w:lang w:eastAsia="zh-CN"/>
              </w:rPr>
            </w:pPr>
            <w:r w:rsidRPr="00FD0B94">
              <w:rPr>
                <w:lang w:eastAsia="zh-CN"/>
              </w:rPr>
              <w:t>10</w:t>
            </w:r>
          </w:p>
        </w:tc>
        <w:tc>
          <w:tcPr>
            <w:tcW w:w="1024" w:type="dxa"/>
          </w:tcPr>
          <w:p w14:paraId="74D7312E" w14:textId="73D86D4B" w:rsidR="000900B4" w:rsidRPr="00FD0B94" w:rsidRDefault="000900B4" w:rsidP="00FD0B94">
            <w:pPr>
              <w:jc w:val="center"/>
              <w:rPr>
                <w:lang w:eastAsia="zh-CN"/>
              </w:rPr>
            </w:pPr>
            <w:r w:rsidRPr="00FD0B94">
              <w:t>-26</w:t>
            </w:r>
          </w:p>
        </w:tc>
        <w:tc>
          <w:tcPr>
            <w:tcW w:w="1012" w:type="dxa"/>
          </w:tcPr>
          <w:p w14:paraId="7E86A3D3" w14:textId="1C104F26" w:rsidR="000900B4" w:rsidRPr="00FD0B94" w:rsidRDefault="000900B4" w:rsidP="00FD0B94">
            <w:pPr>
              <w:jc w:val="center"/>
              <w:rPr>
                <w:lang w:eastAsia="zh-CN"/>
              </w:rPr>
            </w:pPr>
            <w:r w:rsidRPr="00FD0B94">
              <w:t>-31</w:t>
            </w:r>
          </w:p>
        </w:tc>
        <w:tc>
          <w:tcPr>
            <w:tcW w:w="879" w:type="dxa"/>
          </w:tcPr>
          <w:p w14:paraId="5BF0BB8A" w14:textId="77777777" w:rsidR="000900B4" w:rsidRPr="00FD0B94" w:rsidRDefault="000900B4" w:rsidP="00FD0B94">
            <w:pPr>
              <w:jc w:val="center"/>
            </w:pPr>
          </w:p>
        </w:tc>
        <w:tc>
          <w:tcPr>
            <w:tcW w:w="1012" w:type="dxa"/>
          </w:tcPr>
          <w:p w14:paraId="0E47C812" w14:textId="30EAE810" w:rsidR="000900B4" w:rsidRPr="00FD0B94" w:rsidRDefault="000900B4" w:rsidP="00FD0B94">
            <w:pPr>
              <w:jc w:val="center"/>
              <w:rPr>
                <w:lang w:eastAsia="zh-CN"/>
              </w:rPr>
            </w:pPr>
            <w:r w:rsidRPr="00FD0B94">
              <w:t>-33</w:t>
            </w:r>
          </w:p>
        </w:tc>
        <w:tc>
          <w:tcPr>
            <w:tcW w:w="935" w:type="dxa"/>
          </w:tcPr>
          <w:p w14:paraId="6EBC46A1" w14:textId="77777777" w:rsidR="000900B4" w:rsidRPr="00FD0B94" w:rsidRDefault="000900B4" w:rsidP="00FD0B94">
            <w:pPr>
              <w:jc w:val="center"/>
            </w:pPr>
          </w:p>
        </w:tc>
        <w:tc>
          <w:tcPr>
            <w:tcW w:w="1082" w:type="dxa"/>
          </w:tcPr>
          <w:p w14:paraId="72D31C19" w14:textId="1C3B7776" w:rsidR="000900B4" w:rsidRPr="00FD0B94" w:rsidRDefault="000900B4" w:rsidP="00FD0B94">
            <w:pPr>
              <w:jc w:val="center"/>
              <w:rPr>
                <w:lang w:eastAsia="zh-CN"/>
              </w:rPr>
            </w:pPr>
            <w:r w:rsidRPr="00FD0B94">
              <w:t>-31</w:t>
            </w:r>
          </w:p>
        </w:tc>
        <w:tc>
          <w:tcPr>
            <w:tcW w:w="1086" w:type="dxa"/>
          </w:tcPr>
          <w:p w14:paraId="27E9E8D0" w14:textId="53D61825" w:rsidR="000900B4" w:rsidRPr="00FD0B94" w:rsidRDefault="000900B4" w:rsidP="00FD0B94">
            <w:pPr>
              <w:jc w:val="center"/>
              <w:rPr>
                <w:lang w:eastAsia="zh-CN"/>
              </w:rPr>
            </w:pPr>
            <w:r w:rsidRPr="00FD0B94">
              <w:t>-33</w:t>
            </w:r>
          </w:p>
        </w:tc>
      </w:tr>
      <w:tr w:rsidR="00FD0B94" w14:paraId="111BA465" w14:textId="77777777" w:rsidTr="00E441D6">
        <w:trPr>
          <w:jc w:val="center"/>
        </w:trPr>
        <w:tc>
          <w:tcPr>
            <w:tcW w:w="1145" w:type="dxa"/>
            <w:vMerge/>
          </w:tcPr>
          <w:p w14:paraId="6E60373D" w14:textId="77777777" w:rsidR="00FD0B94" w:rsidRDefault="00FD0B94" w:rsidP="00FD0B94">
            <w:pPr>
              <w:rPr>
                <w:lang w:eastAsia="zh-CN"/>
              </w:rPr>
            </w:pPr>
          </w:p>
        </w:tc>
        <w:tc>
          <w:tcPr>
            <w:tcW w:w="1454" w:type="dxa"/>
          </w:tcPr>
          <w:p w14:paraId="7C340FD9" w14:textId="41503C91" w:rsidR="00FD0B94" w:rsidRPr="00FD0B94" w:rsidRDefault="00FD0B94" w:rsidP="00FD0B94">
            <w:pPr>
              <w:rPr>
                <w:lang w:eastAsia="zh-CN"/>
              </w:rPr>
            </w:pPr>
            <w:r w:rsidRPr="00FD0B94">
              <w:rPr>
                <w:lang w:eastAsia="zh-CN"/>
              </w:rPr>
              <w:t>15</w:t>
            </w:r>
          </w:p>
        </w:tc>
        <w:tc>
          <w:tcPr>
            <w:tcW w:w="1024" w:type="dxa"/>
          </w:tcPr>
          <w:p w14:paraId="7450FF39" w14:textId="7A2FDB50" w:rsidR="00FD0B94" w:rsidRPr="00FD0B94" w:rsidRDefault="00FD0B94" w:rsidP="00FD0B94">
            <w:pPr>
              <w:jc w:val="center"/>
              <w:rPr>
                <w:lang w:eastAsia="zh-CN"/>
              </w:rPr>
            </w:pPr>
            <w:r w:rsidRPr="00FD0B94">
              <w:t>-27</w:t>
            </w:r>
          </w:p>
        </w:tc>
        <w:tc>
          <w:tcPr>
            <w:tcW w:w="1012" w:type="dxa"/>
            <w:vAlign w:val="bottom"/>
          </w:tcPr>
          <w:p w14:paraId="625C3699" w14:textId="09CAB1C0" w:rsidR="00FD0B94" w:rsidRPr="00FD0B94" w:rsidRDefault="00FD0B94" w:rsidP="00FD0B94">
            <w:pPr>
              <w:jc w:val="center"/>
              <w:rPr>
                <w:lang w:eastAsia="zh-CN"/>
              </w:rPr>
            </w:pPr>
            <w:r w:rsidRPr="00FD0B94">
              <w:rPr>
                <w:color w:val="000000"/>
              </w:rPr>
              <w:t>-32</w:t>
            </w:r>
          </w:p>
        </w:tc>
        <w:tc>
          <w:tcPr>
            <w:tcW w:w="879" w:type="dxa"/>
            <w:vAlign w:val="bottom"/>
          </w:tcPr>
          <w:p w14:paraId="60B27229" w14:textId="4011D2AA" w:rsidR="00FD0B94" w:rsidRPr="00FD0B94" w:rsidRDefault="00FD0B94" w:rsidP="00FD0B94">
            <w:pPr>
              <w:jc w:val="center"/>
            </w:pPr>
            <w:r w:rsidRPr="00FD0B94">
              <w:rPr>
                <w:color w:val="000000"/>
              </w:rPr>
              <w:t>-30</w:t>
            </w:r>
          </w:p>
        </w:tc>
        <w:tc>
          <w:tcPr>
            <w:tcW w:w="1012" w:type="dxa"/>
            <w:vAlign w:val="bottom"/>
          </w:tcPr>
          <w:p w14:paraId="06A78665" w14:textId="4C10AC43" w:rsidR="00FD0B94" w:rsidRPr="00FD0B94" w:rsidRDefault="00FD0B94" w:rsidP="00FD0B94">
            <w:pPr>
              <w:jc w:val="center"/>
              <w:rPr>
                <w:lang w:eastAsia="zh-CN"/>
              </w:rPr>
            </w:pPr>
            <w:r w:rsidRPr="00FD0B94">
              <w:rPr>
                <w:color w:val="000000"/>
              </w:rPr>
              <w:t>-35</w:t>
            </w:r>
          </w:p>
        </w:tc>
        <w:tc>
          <w:tcPr>
            <w:tcW w:w="935" w:type="dxa"/>
            <w:vAlign w:val="bottom"/>
          </w:tcPr>
          <w:p w14:paraId="24A8BC46" w14:textId="36AD6C65" w:rsidR="00FD0B94" w:rsidRPr="00FD0B94" w:rsidRDefault="00FD0B94" w:rsidP="00FD0B94">
            <w:pPr>
              <w:jc w:val="center"/>
            </w:pPr>
            <w:r w:rsidRPr="00FD0B94">
              <w:rPr>
                <w:color w:val="000000"/>
              </w:rPr>
              <w:t>-33</w:t>
            </w:r>
          </w:p>
        </w:tc>
        <w:tc>
          <w:tcPr>
            <w:tcW w:w="1082" w:type="dxa"/>
          </w:tcPr>
          <w:p w14:paraId="63DB7900" w14:textId="4F239F3E" w:rsidR="00FD0B94" w:rsidRPr="00FD0B94" w:rsidRDefault="00FD0B94" w:rsidP="00FD0B94">
            <w:pPr>
              <w:jc w:val="center"/>
              <w:rPr>
                <w:lang w:eastAsia="zh-CN"/>
              </w:rPr>
            </w:pPr>
            <w:r w:rsidRPr="00FD0B94">
              <w:t>-32</w:t>
            </w:r>
          </w:p>
        </w:tc>
        <w:tc>
          <w:tcPr>
            <w:tcW w:w="1086" w:type="dxa"/>
          </w:tcPr>
          <w:p w14:paraId="75BDEA8F" w14:textId="4EE3A969" w:rsidR="00FD0B94" w:rsidRPr="00FD0B94" w:rsidRDefault="00FD0B94" w:rsidP="00FD0B94">
            <w:pPr>
              <w:jc w:val="center"/>
              <w:rPr>
                <w:lang w:eastAsia="zh-CN"/>
              </w:rPr>
            </w:pPr>
            <w:r w:rsidRPr="00FD0B94">
              <w:t>-35</w:t>
            </w:r>
          </w:p>
        </w:tc>
      </w:tr>
      <w:tr w:rsidR="00FD0B94" w14:paraId="5F32E687" w14:textId="77777777" w:rsidTr="00E441D6">
        <w:trPr>
          <w:jc w:val="center"/>
        </w:trPr>
        <w:tc>
          <w:tcPr>
            <w:tcW w:w="1145" w:type="dxa"/>
            <w:vMerge/>
          </w:tcPr>
          <w:p w14:paraId="6C7E6B97" w14:textId="77777777" w:rsidR="00FD0B94" w:rsidRDefault="00FD0B94" w:rsidP="00FD0B94">
            <w:pPr>
              <w:rPr>
                <w:lang w:eastAsia="zh-CN"/>
              </w:rPr>
            </w:pPr>
          </w:p>
        </w:tc>
        <w:tc>
          <w:tcPr>
            <w:tcW w:w="1454" w:type="dxa"/>
          </w:tcPr>
          <w:p w14:paraId="48F262D6" w14:textId="3E306B01" w:rsidR="00FD0B94" w:rsidRPr="00FD0B94" w:rsidRDefault="00FD0B94" w:rsidP="00FD0B94">
            <w:pPr>
              <w:rPr>
                <w:lang w:eastAsia="zh-CN"/>
              </w:rPr>
            </w:pPr>
            <w:r w:rsidRPr="00FD0B94">
              <w:rPr>
                <w:lang w:eastAsia="zh-CN"/>
              </w:rPr>
              <w:t>20</w:t>
            </w:r>
          </w:p>
        </w:tc>
        <w:tc>
          <w:tcPr>
            <w:tcW w:w="1024" w:type="dxa"/>
          </w:tcPr>
          <w:p w14:paraId="15C683A3" w14:textId="4D824F5E" w:rsidR="00FD0B94" w:rsidRPr="00FD0B94" w:rsidRDefault="00FD0B94" w:rsidP="00FD0B94">
            <w:pPr>
              <w:jc w:val="center"/>
              <w:rPr>
                <w:lang w:eastAsia="zh-CN"/>
              </w:rPr>
            </w:pPr>
            <w:r w:rsidRPr="00FD0B94">
              <w:t>-28</w:t>
            </w:r>
          </w:p>
        </w:tc>
        <w:tc>
          <w:tcPr>
            <w:tcW w:w="1012" w:type="dxa"/>
            <w:vAlign w:val="bottom"/>
          </w:tcPr>
          <w:p w14:paraId="7BB4BA29" w14:textId="231E732C" w:rsidR="00FD0B94" w:rsidRPr="00FD0B94" w:rsidRDefault="00FD0B94" w:rsidP="00FD0B94">
            <w:pPr>
              <w:jc w:val="center"/>
              <w:rPr>
                <w:lang w:eastAsia="zh-CN"/>
              </w:rPr>
            </w:pPr>
            <w:r w:rsidRPr="00FD0B94">
              <w:rPr>
                <w:color w:val="000000"/>
              </w:rPr>
              <w:t>-33</w:t>
            </w:r>
          </w:p>
        </w:tc>
        <w:tc>
          <w:tcPr>
            <w:tcW w:w="879" w:type="dxa"/>
            <w:vAlign w:val="bottom"/>
          </w:tcPr>
          <w:p w14:paraId="7D41EC5C" w14:textId="62351D8C" w:rsidR="00FD0B94" w:rsidRPr="00FD0B94" w:rsidRDefault="00FD0B94" w:rsidP="00FD0B94">
            <w:pPr>
              <w:jc w:val="center"/>
            </w:pPr>
            <w:r w:rsidRPr="00FD0B94">
              <w:rPr>
                <w:color w:val="000000"/>
              </w:rPr>
              <w:t>-31</w:t>
            </w:r>
          </w:p>
        </w:tc>
        <w:tc>
          <w:tcPr>
            <w:tcW w:w="1012" w:type="dxa"/>
            <w:vAlign w:val="bottom"/>
          </w:tcPr>
          <w:p w14:paraId="5F56AEB4" w14:textId="74E06156" w:rsidR="00FD0B94" w:rsidRPr="00FD0B94" w:rsidRDefault="00FD0B94" w:rsidP="00FD0B94">
            <w:pPr>
              <w:jc w:val="center"/>
              <w:rPr>
                <w:lang w:eastAsia="zh-CN"/>
              </w:rPr>
            </w:pPr>
            <w:r w:rsidRPr="00FD0B94">
              <w:rPr>
                <w:color w:val="000000"/>
              </w:rPr>
              <w:t>-35</w:t>
            </w:r>
          </w:p>
        </w:tc>
        <w:tc>
          <w:tcPr>
            <w:tcW w:w="935" w:type="dxa"/>
            <w:vAlign w:val="bottom"/>
          </w:tcPr>
          <w:p w14:paraId="08AF40A6" w14:textId="5F0325EA" w:rsidR="00FD0B94" w:rsidRPr="00FD0B94" w:rsidRDefault="00FD0B94" w:rsidP="00FD0B94">
            <w:pPr>
              <w:jc w:val="center"/>
            </w:pPr>
            <w:r w:rsidRPr="00FD0B94">
              <w:rPr>
                <w:color w:val="000000"/>
              </w:rPr>
              <w:t>-34</w:t>
            </w:r>
          </w:p>
        </w:tc>
        <w:tc>
          <w:tcPr>
            <w:tcW w:w="1082" w:type="dxa"/>
          </w:tcPr>
          <w:p w14:paraId="1B791A51" w14:textId="72B145BF" w:rsidR="00FD0B94" w:rsidRPr="00FD0B94" w:rsidRDefault="00FD0B94" w:rsidP="00FD0B94">
            <w:pPr>
              <w:jc w:val="center"/>
              <w:rPr>
                <w:lang w:eastAsia="zh-CN"/>
              </w:rPr>
            </w:pPr>
            <w:r w:rsidRPr="00FD0B94">
              <w:t>-33</w:t>
            </w:r>
          </w:p>
        </w:tc>
        <w:tc>
          <w:tcPr>
            <w:tcW w:w="1086" w:type="dxa"/>
          </w:tcPr>
          <w:p w14:paraId="0FF3509F" w14:textId="0BA0E933" w:rsidR="00FD0B94" w:rsidRPr="00FD0B94" w:rsidRDefault="00FD0B94" w:rsidP="00FD0B94">
            <w:pPr>
              <w:jc w:val="center"/>
              <w:rPr>
                <w:lang w:eastAsia="zh-CN"/>
              </w:rPr>
            </w:pPr>
            <w:r w:rsidRPr="00FD0B94">
              <w:t>-35</w:t>
            </w:r>
          </w:p>
        </w:tc>
      </w:tr>
      <w:tr w:rsidR="00FD0B94" w14:paraId="06323751" w14:textId="77777777" w:rsidTr="00E441D6">
        <w:trPr>
          <w:jc w:val="center"/>
        </w:trPr>
        <w:tc>
          <w:tcPr>
            <w:tcW w:w="1145" w:type="dxa"/>
            <w:vMerge/>
          </w:tcPr>
          <w:p w14:paraId="3EC2B816" w14:textId="77777777" w:rsidR="00FD0B94" w:rsidRDefault="00FD0B94" w:rsidP="00FD0B94">
            <w:pPr>
              <w:rPr>
                <w:lang w:eastAsia="zh-CN"/>
              </w:rPr>
            </w:pPr>
          </w:p>
        </w:tc>
        <w:tc>
          <w:tcPr>
            <w:tcW w:w="1454" w:type="dxa"/>
          </w:tcPr>
          <w:p w14:paraId="4F1D052C" w14:textId="6285E784" w:rsidR="00FD0B94" w:rsidRPr="00FD0B94" w:rsidRDefault="00FD0B94" w:rsidP="00FD0B94">
            <w:pPr>
              <w:rPr>
                <w:lang w:eastAsia="zh-CN"/>
              </w:rPr>
            </w:pPr>
            <w:r w:rsidRPr="00FD0B94">
              <w:rPr>
                <w:lang w:eastAsia="zh-CN"/>
              </w:rPr>
              <w:t>25</w:t>
            </w:r>
          </w:p>
        </w:tc>
        <w:tc>
          <w:tcPr>
            <w:tcW w:w="1024" w:type="dxa"/>
          </w:tcPr>
          <w:p w14:paraId="275C5961" w14:textId="371F0120" w:rsidR="00FD0B94" w:rsidRPr="00FD0B94" w:rsidRDefault="00FD0B94" w:rsidP="00FD0B94">
            <w:pPr>
              <w:jc w:val="center"/>
              <w:rPr>
                <w:lang w:eastAsia="zh-CN"/>
              </w:rPr>
            </w:pPr>
            <w:r w:rsidRPr="00FD0B94">
              <w:t>-28</w:t>
            </w:r>
          </w:p>
        </w:tc>
        <w:tc>
          <w:tcPr>
            <w:tcW w:w="1012" w:type="dxa"/>
            <w:vAlign w:val="bottom"/>
          </w:tcPr>
          <w:p w14:paraId="1CDDA366" w14:textId="1F5F6267" w:rsidR="00FD0B94" w:rsidRPr="00FD0B94" w:rsidRDefault="00FD0B94" w:rsidP="00FD0B94">
            <w:pPr>
              <w:jc w:val="center"/>
              <w:rPr>
                <w:lang w:eastAsia="zh-CN"/>
              </w:rPr>
            </w:pPr>
            <w:r w:rsidRPr="00FD0B94">
              <w:rPr>
                <w:color w:val="000000"/>
              </w:rPr>
              <w:t>-33</w:t>
            </w:r>
          </w:p>
        </w:tc>
        <w:tc>
          <w:tcPr>
            <w:tcW w:w="879" w:type="dxa"/>
            <w:vAlign w:val="bottom"/>
          </w:tcPr>
          <w:p w14:paraId="04162F80" w14:textId="294ECCA1" w:rsidR="00FD0B94" w:rsidRPr="00FD0B94" w:rsidRDefault="00FD0B94" w:rsidP="00FD0B94">
            <w:pPr>
              <w:jc w:val="center"/>
            </w:pPr>
            <w:r w:rsidRPr="00FD0B94">
              <w:rPr>
                <w:color w:val="000000"/>
              </w:rPr>
              <w:t>-31</w:t>
            </w:r>
          </w:p>
        </w:tc>
        <w:tc>
          <w:tcPr>
            <w:tcW w:w="1012" w:type="dxa"/>
            <w:vAlign w:val="bottom"/>
          </w:tcPr>
          <w:p w14:paraId="7DD24CA1" w14:textId="43B9CAB7" w:rsidR="00FD0B94" w:rsidRPr="00FD0B94" w:rsidRDefault="00FD0B94" w:rsidP="00FD0B94">
            <w:pPr>
              <w:jc w:val="center"/>
              <w:rPr>
                <w:lang w:eastAsia="zh-CN"/>
              </w:rPr>
            </w:pPr>
            <w:r w:rsidRPr="00FD0B94">
              <w:rPr>
                <w:color w:val="000000"/>
              </w:rPr>
              <w:t>-35</w:t>
            </w:r>
          </w:p>
        </w:tc>
        <w:tc>
          <w:tcPr>
            <w:tcW w:w="935" w:type="dxa"/>
            <w:vAlign w:val="bottom"/>
          </w:tcPr>
          <w:p w14:paraId="7E010265" w14:textId="49A29EA7" w:rsidR="00FD0B94" w:rsidRPr="00FD0B94" w:rsidRDefault="00FD0B94" w:rsidP="00FD0B94">
            <w:pPr>
              <w:jc w:val="center"/>
            </w:pPr>
            <w:r w:rsidRPr="00FD0B94">
              <w:rPr>
                <w:color w:val="000000"/>
              </w:rPr>
              <w:t>-34</w:t>
            </w:r>
          </w:p>
        </w:tc>
        <w:tc>
          <w:tcPr>
            <w:tcW w:w="1082" w:type="dxa"/>
          </w:tcPr>
          <w:p w14:paraId="07D2AEC2" w14:textId="3B7AF9EC" w:rsidR="00FD0B94" w:rsidRPr="00FD0B94" w:rsidRDefault="00FD0B94" w:rsidP="00FD0B94">
            <w:pPr>
              <w:jc w:val="center"/>
              <w:rPr>
                <w:lang w:eastAsia="zh-CN"/>
              </w:rPr>
            </w:pPr>
            <w:r w:rsidRPr="00FD0B94">
              <w:t>-33</w:t>
            </w:r>
          </w:p>
        </w:tc>
        <w:tc>
          <w:tcPr>
            <w:tcW w:w="1086" w:type="dxa"/>
          </w:tcPr>
          <w:p w14:paraId="3886FC1A" w14:textId="68A92FC5" w:rsidR="00FD0B94" w:rsidRPr="00FD0B94" w:rsidRDefault="00FD0B94" w:rsidP="00FD0B94">
            <w:pPr>
              <w:jc w:val="center"/>
              <w:rPr>
                <w:lang w:eastAsia="zh-CN"/>
              </w:rPr>
            </w:pPr>
            <w:r w:rsidRPr="00FD0B94">
              <w:t>-35</w:t>
            </w:r>
          </w:p>
        </w:tc>
      </w:tr>
      <w:tr w:rsidR="00FD0B94" w14:paraId="3FAA0077" w14:textId="77777777" w:rsidTr="00E441D6">
        <w:trPr>
          <w:jc w:val="center"/>
        </w:trPr>
        <w:tc>
          <w:tcPr>
            <w:tcW w:w="1145" w:type="dxa"/>
            <w:vMerge w:val="restart"/>
          </w:tcPr>
          <w:p w14:paraId="4F80DE6A" w14:textId="05D7B5A8" w:rsidR="00FD0B94" w:rsidRDefault="00FD0B94" w:rsidP="00FD0B94">
            <w:pPr>
              <w:rPr>
                <w:lang w:eastAsia="zh-CN"/>
              </w:rPr>
            </w:pPr>
            <w:r>
              <w:rPr>
                <w:lang w:eastAsia="zh-CN"/>
              </w:rPr>
              <w:t>VA30</w:t>
            </w:r>
          </w:p>
        </w:tc>
        <w:tc>
          <w:tcPr>
            <w:tcW w:w="1454" w:type="dxa"/>
          </w:tcPr>
          <w:p w14:paraId="1DE166FF" w14:textId="30E4CAC3" w:rsidR="00FD0B94" w:rsidRPr="00FD0B94" w:rsidRDefault="00FD0B94" w:rsidP="00FD0B94">
            <w:pPr>
              <w:rPr>
                <w:lang w:eastAsia="zh-CN"/>
              </w:rPr>
            </w:pPr>
            <w:r w:rsidRPr="00FD0B94">
              <w:rPr>
                <w:lang w:eastAsia="zh-CN"/>
              </w:rPr>
              <w:t>-5</w:t>
            </w:r>
          </w:p>
        </w:tc>
        <w:tc>
          <w:tcPr>
            <w:tcW w:w="1024" w:type="dxa"/>
          </w:tcPr>
          <w:p w14:paraId="6B38F9FC" w14:textId="3D9A88E2" w:rsidR="00FD0B94" w:rsidRPr="00FD0B94" w:rsidRDefault="00FD0B94" w:rsidP="00FD0B94">
            <w:pPr>
              <w:jc w:val="center"/>
              <w:rPr>
                <w:lang w:eastAsia="zh-CN"/>
              </w:rPr>
            </w:pPr>
            <w:r w:rsidRPr="00FD0B94">
              <w:t>-16</w:t>
            </w:r>
          </w:p>
        </w:tc>
        <w:tc>
          <w:tcPr>
            <w:tcW w:w="1012" w:type="dxa"/>
            <w:vAlign w:val="bottom"/>
          </w:tcPr>
          <w:p w14:paraId="03DB1EFA" w14:textId="7BB83E82" w:rsidR="00FD0B94" w:rsidRPr="00FD0B94" w:rsidRDefault="00FD0B94" w:rsidP="00FD0B94">
            <w:pPr>
              <w:jc w:val="center"/>
              <w:rPr>
                <w:lang w:eastAsia="zh-CN"/>
              </w:rPr>
            </w:pPr>
            <w:r w:rsidRPr="00FD0B94">
              <w:rPr>
                <w:color w:val="000000"/>
              </w:rPr>
              <w:t>-21</w:t>
            </w:r>
          </w:p>
        </w:tc>
        <w:tc>
          <w:tcPr>
            <w:tcW w:w="879" w:type="dxa"/>
            <w:vAlign w:val="bottom"/>
          </w:tcPr>
          <w:p w14:paraId="7B33FEC2" w14:textId="6642F1D7" w:rsidR="00FD0B94" w:rsidRPr="00FD0B94" w:rsidRDefault="00FD0B94" w:rsidP="00FD0B94">
            <w:pPr>
              <w:jc w:val="center"/>
            </w:pPr>
            <w:r w:rsidRPr="00FD0B94">
              <w:rPr>
                <w:color w:val="000000"/>
              </w:rPr>
              <w:t>-19</w:t>
            </w:r>
          </w:p>
        </w:tc>
        <w:tc>
          <w:tcPr>
            <w:tcW w:w="1012" w:type="dxa"/>
            <w:vAlign w:val="bottom"/>
          </w:tcPr>
          <w:p w14:paraId="08401BFD" w14:textId="365DB8DB" w:rsidR="00FD0B94" w:rsidRPr="00FD0B94" w:rsidRDefault="00FD0B94" w:rsidP="00FD0B94">
            <w:pPr>
              <w:jc w:val="center"/>
              <w:rPr>
                <w:lang w:eastAsia="zh-CN"/>
              </w:rPr>
            </w:pPr>
            <w:r w:rsidRPr="00FD0B94">
              <w:rPr>
                <w:color w:val="000000"/>
              </w:rPr>
              <w:t>-23</w:t>
            </w:r>
          </w:p>
        </w:tc>
        <w:tc>
          <w:tcPr>
            <w:tcW w:w="935" w:type="dxa"/>
            <w:vAlign w:val="bottom"/>
          </w:tcPr>
          <w:p w14:paraId="7F62F254" w14:textId="44897277" w:rsidR="00FD0B94" w:rsidRPr="00FD0B94" w:rsidRDefault="00FD0B94" w:rsidP="00FD0B94">
            <w:pPr>
              <w:jc w:val="center"/>
            </w:pPr>
            <w:r w:rsidRPr="00FD0B94">
              <w:rPr>
                <w:color w:val="000000"/>
              </w:rPr>
              <w:t>-22</w:t>
            </w:r>
          </w:p>
        </w:tc>
        <w:tc>
          <w:tcPr>
            <w:tcW w:w="1082" w:type="dxa"/>
          </w:tcPr>
          <w:p w14:paraId="1E7E711C" w14:textId="6C822AA7" w:rsidR="00FD0B94" w:rsidRPr="00FD0B94" w:rsidRDefault="00FD0B94" w:rsidP="00FD0B94">
            <w:pPr>
              <w:jc w:val="center"/>
              <w:rPr>
                <w:lang w:eastAsia="zh-CN"/>
              </w:rPr>
            </w:pPr>
            <w:r w:rsidRPr="00FD0B94">
              <w:t>-21</w:t>
            </w:r>
          </w:p>
        </w:tc>
        <w:tc>
          <w:tcPr>
            <w:tcW w:w="1086" w:type="dxa"/>
          </w:tcPr>
          <w:p w14:paraId="73C5FB7C" w14:textId="58AB3FBA" w:rsidR="00FD0B94" w:rsidRPr="00FD0B94" w:rsidRDefault="00FD0B94" w:rsidP="00FD0B94">
            <w:pPr>
              <w:jc w:val="center"/>
              <w:rPr>
                <w:lang w:eastAsia="zh-CN"/>
              </w:rPr>
            </w:pPr>
            <w:r w:rsidRPr="00FD0B94">
              <w:t>-23</w:t>
            </w:r>
          </w:p>
        </w:tc>
      </w:tr>
      <w:tr w:rsidR="00FD0B94" w14:paraId="4FAC9FC4" w14:textId="77777777" w:rsidTr="00E441D6">
        <w:trPr>
          <w:jc w:val="center"/>
        </w:trPr>
        <w:tc>
          <w:tcPr>
            <w:tcW w:w="1145" w:type="dxa"/>
            <w:vMerge/>
          </w:tcPr>
          <w:p w14:paraId="77E0A45A" w14:textId="77777777" w:rsidR="00FD0B94" w:rsidRDefault="00FD0B94" w:rsidP="00FD0B94">
            <w:pPr>
              <w:rPr>
                <w:lang w:eastAsia="zh-CN"/>
              </w:rPr>
            </w:pPr>
          </w:p>
        </w:tc>
        <w:tc>
          <w:tcPr>
            <w:tcW w:w="1454" w:type="dxa"/>
          </w:tcPr>
          <w:p w14:paraId="000E09B5" w14:textId="54436578" w:rsidR="00FD0B94" w:rsidRPr="00FD0B94" w:rsidRDefault="00FD0B94" w:rsidP="00FD0B94">
            <w:pPr>
              <w:rPr>
                <w:lang w:eastAsia="zh-CN"/>
              </w:rPr>
            </w:pPr>
            <w:r w:rsidRPr="00FD0B94">
              <w:rPr>
                <w:lang w:eastAsia="zh-CN"/>
              </w:rPr>
              <w:t>0</w:t>
            </w:r>
          </w:p>
        </w:tc>
        <w:tc>
          <w:tcPr>
            <w:tcW w:w="1024" w:type="dxa"/>
          </w:tcPr>
          <w:p w14:paraId="359725B8" w14:textId="14F2D02D" w:rsidR="00FD0B94" w:rsidRPr="00FD0B94" w:rsidRDefault="00FD0B94" w:rsidP="00FD0B94">
            <w:pPr>
              <w:jc w:val="center"/>
              <w:rPr>
                <w:lang w:eastAsia="zh-CN"/>
              </w:rPr>
            </w:pPr>
            <w:r w:rsidRPr="00FD0B94">
              <w:t>-20</w:t>
            </w:r>
          </w:p>
        </w:tc>
        <w:tc>
          <w:tcPr>
            <w:tcW w:w="1012" w:type="dxa"/>
            <w:vAlign w:val="bottom"/>
          </w:tcPr>
          <w:p w14:paraId="028EC9D5" w14:textId="58BF8AAB" w:rsidR="00FD0B94" w:rsidRPr="00FD0B94" w:rsidRDefault="00FD0B94" w:rsidP="00FD0B94">
            <w:pPr>
              <w:jc w:val="center"/>
              <w:rPr>
                <w:lang w:eastAsia="zh-CN"/>
              </w:rPr>
            </w:pPr>
            <w:r w:rsidRPr="00FD0B94">
              <w:rPr>
                <w:color w:val="000000"/>
              </w:rPr>
              <w:t>-25</w:t>
            </w:r>
          </w:p>
        </w:tc>
        <w:tc>
          <w:tcPr>
            <w:tcW w:w="879" w:type="dxa"/>
            <w:vAlign w:val="bottom"/>
          </w:tcPr>
          <w:p w14:paraId="55B8E3AC" w14:textId="4737AEC4" w:rsidR="00FD0B94" w:rsidRPr="00FD0B94" w:rsidRDefault="00FD0B94" w:rsidP="00FD0B94">
            <w:pPr>
              <w:jc w:val="center"/>
            </w:pPr>
            <w:r w:rsidRPr="00FD0B94">
              <w:rPr>
                <w:color w:val="000000"/>
              </w:rPr>
              <w:t>-23</w:t>
            </w:r>
          </w:p>
        </w:tc>
        <w:tc>
          <w:tcPr>
            <w:tcW w:w="1012" w:type="dxa"/>
            <w:vAlign w:val="bottom"/>
          </w:tcPr>
          <w:p w14:paraId="3AE1A428" w14:textId="18367195" w:rsidR="00FD0B94" w:rsidRPr="00FD0B94" w:rsidRDefault="00FD0B94" w:rsidP="00FD0B94">
            <w:pPr>
              <w:jc w:val="center"/>
              <w:rPr>
                <w:lang w:eastAsia="zh-CN"/>
              </w:rPr>
            </w:pPr>
            <w:r w:rsidRPr="00FD0B94">
              <w:rPr>
                <w:color w:val="000000"/>
              </w:rPr>
              <w:t>-27</w:t>
            </w:r>
          </w:p>
        </w:tc>
        <w:tc>
          <w:tcPr>
            <w:tcW w:w="935" w:type="dxa"/>
            <w:vAlign w:val="bottom"/>
          </w:tcPr>
          <w:p w14:paraId="5E2ECEBB" w14:textId="7BB01A4C" w:rsidR="00FD0B94" w:rsidRPr="00FD0B94" w:rsidRDefault="00FD0B94" w:rsidP="00FD0B94">
            <w:pPr>
              <w:jc w:val="center"/>
            </w:pPr>
            <w:r w:rsidRPr="00FD0B94">
              <w:rPr>
                <w:color w:val="000000"/>
              </w:rPr>
              <w:t>-26</w:t>
            </w:r>
          </w:p>
        </w:tc>
        <w:tc>
          <w:tcPr>
            <w:tcW w:w="1082" w:type="dxa"/>
          </w:tcPr>
          <w:p w14:paraId="7D6359B6" w14:textId="3C8232F1" w:rsidR="00FD0B94" w:rsidRPr="00FD0B94" w:rsidRDefault="00FD0B94" w:rsidP="00FD0B94">
            <w:pPr>
              <w:jc w:val="center"/>
              <w:rPr>
                <w:lang w:eastAsia="zh-CN"/>
              </w:rPr>
            </w:pPr>
            <w:r w:rsidRPr="00FD0B94">
              <w:t>-25</w:t>
            </w:r>
          </w:p>
        </w:tc>
        <w:tc>
          <w:tcPr>
            <w:tcW w:w="1086" w:type="dxa"/>
          </w:tcPr>
          <w:p w14:paraId="6775A163" w14:textId="30200616" w:rsidR="00FD0B94" w:rsidRPr="00FD0B94" w:rsidRDefault="00FD0B94" w:rsidP="00FD0B94">
            <w:pPr>
              <w:jc w:val="center"/>
              <w:rPr>
                <w:lang w:eastAsia="zh-CN"/>
              </w:rPr>
            </w:pPr>
            <w:r w:rsidRPr="00FD0B94">
              <w:t>-27</w:t>
            </w:r>
          </w:p>
        </w:tc>
      </w:tr>
      <w:tr w:rsidR="00FD0B94" w14:paraId="4264A9D7" w14:textId="77777777" w:rsidTr="00E441D6">
        <w:trPr>
          <w:jc w:val="center"/>
        </w:trPr>
        <w:tc>
          <w:tcPr>
            <w:tcW w:w="1145" w:type="dxa"/>
            <w:vMerge/>
          </w:tcPr>
          <w:p w14:paraId="2C79EFE8" w14:textId="77777777" w:rsidR="00FD0B94" w:rsidRDefault="00FD0B94" w:rsidP="00FD0B94">
            <w:pPr>
              <w:rPr>
                <w:lang w:eastAsia="zh-CN"/>
              </w:rPr>
            </w:pPr>
          </w:p>
        </w:tc>
        <w:tc>
          <w:tcPr>
            <w:tcW w:w="1454" w:type="dxa"/>
          </w:tcPr>
          <w:p w14:paraId="5CF5589E" w14:textId="38988323" w:rsidR="00FD0B94" w:rsidRPr="00FD0B94" w:rsidRDefault="00FD0B94" w:rsidP="00FD0B94">
            <w:pPr>
              <w:rPr>
                <w:lang w:eastAsia="zh-CN"/>
              </w:rPr>
            </w:pPr>
            <w:r w:rsidRPr="00FD0B94">
              <w:rPr>
                <w:lang w:eastAsia="zh-CN"/>
              </w:rPr>
              <w:t>5</w:t>
            </w:r>
          </w:p>
        </w:tc>
        <w:tc>
          <w:tcPr>
            <w:tcW w:w="1024" w:type="dxa"/>
          </w:tcPr>
          <w:p w14:paraId="4B558E39" w14:textId="3C90EA42" w:rsidR="00FD0B94" w:rsidRPr="00FD0B94" w:rsidRDefault="00FD0B94" w:rsidP="00FD0B94">
            <w:pPr>
              <w:jc w:val="center"/>
              <w:rPr>
                <w:lang w:eastAsia="zh-CN"/>
              </w:rPr>
            </w:pPr>
            <w:r w:rsidRPr="00FD0B94">
              <w:t>-23</w:t>
            </w:r>
          </w:p>
        </w:tc>
        <w:tc>
          <w:tcPr>
            <w:tcW w:w="1012" w:type="dxa"/>
            <w:vAlign w:val="bottom"/>
          </w:tcPr>
          <w:p w14:paraId="2C3DFEF8" w14:textId="15D7996B" w:rsidR="00FD0B94" w:rsidRPr="00FD0B94" w:rsidRDefault="00FD0B94" w:rsidP="00FD0B94">
            <w:pPr>
              <w:jc w:val="center"/>
              <w:rPr>
                <w:lang w:eastAsia="zh-CN"/>
              </w:rPr>
            </w:pPr>
            <w:r w:rsidRPr="00FD0B94">
              <w:rPr>
                <w:color w:val="000000"/>
              </w:rPr>
              <w:t>-28</w:t>
            </w:r>
          </w:p>
        </w:tc>
        <w:tc>
          <w:tcPr>
            <w:tcW w:w="879" w:type="dxa"/>
            <w:vAlign w:val="bottom"/>
          </w:tcPr>
          <w:p w14:paraId="625FD1C2" w14:textId="0B2549C8" w:rsidR="00FD0B94" w:rsidRPr="00FD0B94" w:rsidRDefault="00FD0B94" w:rsidP="00FD0B94">
            <w:pPr>
              <w:jc w:val="center"/>
            </w:pPr>
            <w:r w:rsidRPr="00FD0B94">
              <w:rPr>
                <w:color w:val="000000"/>
              </w:rPr>
              <w:t>-26</w:t>
            </w:r>
          </w:p>
        </w:tc>
        <w:tc>
          <w:tcPr>
            <w:tcW w:w="1012" w:type="dxa"/>
            <w:vAlign w:val="bottom"/>
          </w:tcPr>
          <w:p w14:paraId="616B36E6" w14:textId="0FCF59CD" w:rsidR="00FD0B94" w:rsidRPr="00FD0B94" w:rsidRDefault="00FD0B94" w:rsidP="00FD0B94">
            <w:pPr>
              <w:jc w:val="center"/>
              <w:rPr>
                <w:lang w:eastAsia="zh-CN"/>
              </w:rPr>
            </w:pPr>
            <w:r w:rsidRPr="00FD0B94">
              <w:rPr>
                <w:color w:val="000000"/>
              </w:rPr>
              <w:t>-30</w:t>
            </w:r>
          </w:p>
        </w:tc>
        <w:tc>
          <w:tcPr>
            <w:tcW w:w="935" w:type="dxa"/>
            <w:vAlign w:val="bottom"/>
          </w:tcPr>
          <w:p w14:paraId="3FADBF2D" w14:textId="20B4B5DC" w:rsidR="00FD0B94" w:rsidRPr="00FD0B94" w:rsidRDefault="00FD0B94" w:rsidP="00FD0B94">
            <w:pPr>
              <w:jc w:val="center"/>
            </w:pPr>
            <w:r w:rsidRPr="00FD0B94">
              <w:rPr>
                <w:color w:val="000000"/>
              </w:rPr>
              <w:t>-29</w:t>
            </w:r>
          </w:p>
        </w:tc>
        <w:tc>
          <w:tcPr>
            <w:tcW w:w="1082" w:type="dxa"/>
          </w:tcPr>
          <w:p w14:paraId="69260858" w14:textId="73DB3D06" w:rsidR="00FD0B94" w:rsidRPr="00FD0B94" w:rsidRDefault="00FD0B94" w:rsidP="00FD0B94">
            <w:pPr>
              <w:jc w:val="center"/>
              <w:rPr>
                <w:lang w:eastAsia="zh-CN"/>
              </w:rPr>
            </w:pPr>
            <w:r w:rsidRPr="00FD0B94">
              <w:t>-28</w:t>
            </w:r>
          </w:p>
        </w:tc>
        <w:tc>
          <w:tcPr>
            <w:tcW w:w="1086" w:type="dxa"/>
          </w:tcPr>
          <w:p w14:paraId="731AFC4C" w14:textId="55B171C3" w:rsidR="00FD0B94" w:rsidRPr="00FD0B94" w:rsidRDefault="00FD0B94" w:rsidP="00FD0B94">
            <w:pPr>
              <w:jc w:val="center"/>
              <w:rPr>
                <w:lang w:eastAsia="zh-CN"/>
              </w:rPr>
            </w:pPr>
            <w:r w:rsidRPr="00FD0B94">
              <w:t>-30</w:t>
            </w:r>
          </w:p>
        </w:tc>
      </w:tr>
      <w:tr w:rsidR="00FD0B94" w14:paraId="0E9360B5" w14:textId="77777777" w:rsidTr="00E441D6">
        <w:trPr>
          <w:jc w:val="center"/>
        </w:trPr>
        <w:tc>
          <w:tcPr>
            <w:tcW w:w="1145" w:type="dxa"/>
            <w:vMerge/>
          </w:tcPr>
          <w:p w14:paraId="2AD48675" w14:textId="77777777" w:rsidR="00FD0B94" w:rsidRDefault="00FD0B94" w:rsidP="00FD0B94">
            <w:pPr>
              <w:rPr>
                <w:lang w:eastAsia="zh-CN"/>
              </w:rPr>
            </w:pPr>
          </w:p>
        </w:tc>
        <w:tc>
          <w:tcPr>
            <w:tcW w:w="1454" w:type="dxa"/>
          </w:tcPr>
          <w:p w14:paraId="3636F8D1" w14:textId="4DEBA7B0" w:rsidR="00FD0B94" w:rsidRPr="00FD0B94" w:rsidRDefault="00FD0B94" w:rsidP="00FD0B94">
            <w:pPr>
              <w:rPr>
                <w:lang w:eastAsia="zh-CN"/>
              </w:rPr>
            </w:pPr>
            <w:r w:rsidRPr="00FD0B94">
              <w:rPr>
                <w:lang w:eastAsia="zh-CN"/>
              </w:rPr>
              <w:t>10</w:t>
            </w:r>
          </w:p>
        </w:tc>
        <w:tc>
          <w:tcPr>
            <w:tcW w:w="1024" w:type="dxa"/>
          </w:tcPr>
          <w:p w14:paraId="75F43A3F" w14:textId="4FF9C676" w:rsidR="00FD0B94" w:rsidRPr="00FD0B94" w:rsidRDefault="00FD0B94" w:rsidP="00FD0B94">
            <w:pPr>
              <w:jc w:val="center"/>
              <w:rPr>
                <w:lang w:eastAsia="zh-CN"/>
              </w:rPr>
            </w:pPr>
            <w:r w:rsidRPr="00FD0B94">
              <w:t>-24</w:t>
            </w:r>
          </w:p>
        </w:tc>
        <w:tc>
          <w:tcPr>
            <w:tcW w:w="1012" w:type="dxa"/>
            <w:vAlign w:val="bottom"/>
          </w:tcPr>
          <w:p w14:paraId="356B784D" w14:textId="69CB3AD9" w:rsidR="00FD0B94" w:rsidRPr="00FD0B94" w:rsidRDefault="00FD0B94" w:rsidP="00FD0B94">
            <w:pPr>
              <w:jc w:val="center"/>
              <w:rPr>
                <w:lang w:eastAsia="zh-CN"/>
              </w:rPr>
            </w:pPr>
            <w:r w:rsidRPr="00FD0B94">
              <w:rPr>
                <w:color w:val="000000"/>
              </w:rPr>
              <w:t>-29</w:t>
            </w:r>
          </w:p>
        </w:tc>
        <w:tc>
          <w:tcPr>
            <w:tcW w:w="879" w:type="dxa"/>
            <w:vAlign w:val="bottom"/>
          </w:tcPr>
          <w:p w14:paraId="1D22DBBF" w14:textId="349D7A56" w:rsidR="00FD0B94" w:rsidRPr="00FD0B94" w:rsidRDefault="00FD0B94" w:rsidP="00FD0B94">
            <w:pPr>
              <w:jc w:val="center"/>
            </w:pPr>
            <w:r w:rsidRPr="00FD0B94">
              <w:rPr>
                <w:color w:val="000000"/>
              </w:rPr>
              <w:t>-27</w:t>
            </w:r>
          </w:p>
        </w:tc>
        <w:tc>
          <w:tcPr>
            <w:tcW w:w="1012" w:type="dxa"/>
            <w:vAlign w:val="bottom"/>
          </w:tcPr>
          <w:p w14:paraId="76F2EDB9" w14:textId="5F705BD1" w:rsidR="00FD0B94" w:rsidRPr="00FD0B94" w:rsidRDefault="00FD0B94" w:rsidP="00FD0B94">
            <w:pPr>
              <w:jc w:val="center"/>
              <w:rPr>
                <w:lang w:eastAsia="zh-CN"/>
              </w:rPr>
            </w:pPr>
            <w:r w:rsidRPr="00FD0B94">
              <w:rPr>
                <w:color w:val="000000"/>
              </w:rPr>
              <w:t>-31</w:t>
            </w:r>
          </w:p>
        </w:tc>
        <w:tc>
          <w:tcPr>
            <w:tcW w:w="935" w:type="dxa"/>
            <w:vAlign w:val="bottom"/>
          </w:tcPr>
          <w:p w14:paraId="1F8699BE" w14:textId="747F391D" w:rsidR="00FD0B94" w:rsidRPr="00FD0B94" w:rsidRDefault="00FD0B94" w:rsidP="00FD0B94">
            <w:pPr>
              <w:jc w:val="center"/>
            </w:pPr>
            <w:r w:rsidRPr="00FD0B94">
              <w:rPr>
                <w:color w:val="000000"/>
              </w:rPr>
              <w:t>-30</w:t>
            </w:r>
          </w:p>
        </w:tc>
        <w:tc>
          <w:tcPr>
            <w:tcW w:w="1082" w:type="dxa"/>
          </w:tcPr>
          <w:p w14:paraId="6096C48C" w14:textId="689D3C3A" w:rsidR="00FD0B94" w:rsidRPr="00FD0B94" w:rsidRDefault="00FD0B94" w:rsidP="00FD0B94">
            <w:pPr>
              <w:jc w:val="center"/>
              <w:rPr>
                <w:lang w:eastAsia="zh-CN"/>
              </w:rPr>
            </w:pPr>
            <w:r w:rsidRPr="00FD0B94">
              <w:t>-29</w:t>
            </w:r>
          </w:p>
        </w:tc>
        <w:tc>
          <w:tcPr>
            <w:tcW w:w="1086" w:type="dxa"/>
          </w:tcPr>
          <w:p w14:paraId="12FF0FE5" w14:textId="24D3F110" w:rsidR="00FD0B94" w:rsidRPr="00FD0B94" w:rsidRDefault="00FD0B94" w:rsidP="00FD0B94">
            <w:pPr>
              <w:jc w:val="center"/>
              <w:rPr>
                <w:lang w:eastAsia="zh-CN"/>
              </w:rPr>
            </w:pPr>
            <w:r w:rsidRPr="00FD0B94">
              <w:t>-31</w:t>
            </w:r>
          </w:p>
        </w:tc>
      </w:tr>
      <w:tr w:rsidR="00FD0B94" w14:paraId="31347A22" w14:textId="77777777" w:rsidTr="00E441D6">
        <w:trPr>
          <w:jc w:val="center"/>
        </w:trPr>
        <w:tc>
          <w:tcPr>
            <w:tcW w:w="1145" w:type="dxa"/>
            <w:vMerge/>
          </w:tcPr>
          <w:p w14:paraId="46F1B973" w14:textId="77777777" w:rsidR="00FD0B94" w:rsidRDefault="00FD0B94" w:rsidP="00FD0B94">
            <w:pPr>
              <w:rPr>
                <w:lang w:eastAsia="zh-CN"/>
              </w:rPr>
            </w:pPr>
          </w:p>
        </w:tc>
        <w:tc>
          <w:tcPr>
            <w:tcW w:w="1454" w:type="dxa"/>
          </w:tcPr>
          <w:p w14:paraId="4264455F" w14:textId="648CD9D6" w:rsidR="00FD0B94" w:rsidRPr="00FD0B94" w:rsidRDefault="00FD0B94" w:rsidP="00FD0B94">
            <w:pPr>
              <w:rPr>
                <w:lang w:eastAsia="zh-CN"/>
              </w:rPr>
            </w:pPr>
            <w:r w:rsidRPr="00FD0B94">
              <w:rPr>
                <w:lang w:eastAsia="zh-CN"/>
              </w:rPr>
              <w:t>15</w:t>
            </w:r>
          </w:p>
        </w:tc>
        <w:tc>
          <w:tcPr>
            <w:tcW w:w="1024" w:type="dxa"/>
          </w:tcPr>
          <w:p w14:paraId="1BC62A20" w14:textId="63C6C6B4" w:rsidR="00FD0B94" w:rsidRPr="00FD0B94" w:rsidRDefault="00FD0B94" w:rsidP="00FD0B94">
            <w:pPr>
              <w:jc w:val="center"/>
              <w:rPr>
                <w:lang w:eastAsia="zh-CN"/>
              </w:rPr>
            </w:pPr>
            <w:r w:rsidRPr="00FD0B94">
              <w:t>-25</w:t>
            </w:r>
          </w:p>
        </w:tc>
        <w:tc>
          <w:tcPr>
            <w:tcW w:w="1012" w:type="dxa"/>
            <w:vAlign w:val="bottom"/>
          </w:tcPr>
          <w:p w14:paraId="1C4AD496" w14:textId="6E4B4B2B" w:rsidR="00FD0B94" w:rsidRPr="00FD0B94" w:rsidRDefault="00FD0B94" w:rsidP="00FD0B94">
            <w:pPr>
              <w:jc w:val="center"/>
              <w:rPr>
                <w:lang w:eastAsia="zh-CN"/>
              </w:rPr>
            </w:pPr>
            <w:r w:rsidRPr="00FD0B94">
              <w:rPr>
                <w:color w:val="000000"/>
              </w:rPr>
              <w:t>-30</w:t>
            </w:r>
          </w:p>
        </w:tc>
        <w:tc>
          <w:tcPr>
            <w:tcW w:w="879" w:type="dxa"/>
            <w:vAlign w:val="bottom"/>
          </w:tcPr>
          <w:p w14:paraId="1CC888B1" w14:textId="598F9CF7" w:rsidR="00FD0B94" w:rsidRPr="00FD0B94" w:rsidRDefault="00FD0B94" w:rsidP="00FD0B94">
            <w:pPr>
              <w:jc w:val="center"/>
            </w:pPr>
            <w:r w:rsidRPr="00FD0B94">
              <w:rPr>
                <w:color w:val="000000"/>
              </w:rPr>
              <w:t>-28</w:t>
            </w:r>
          </w:p>
        </w:tc>
        <w:tc>
          <w:tcPr>
            <w:tcW w:w="1012" w:type="dxa"/>
            <w:vAlign w:val="bottom"/>
          </w:tcPr>
          <w:p w14:paraId="7DCA327D" w14:textId="22C14C42" w:rsidR="00FD0B94" w:rsidRPr="00FD0B94" w:rsidRDefault="00FD0B94" w:rsidP="00FD0B94">
            <w:pPr>
              <w:jc w:val="center"/>
              <w:rPr>
                <w:lang w:eastAsia="zh-CN"/>
              </w:rPr>
            </w:pPr>
            <w:r w:rsidRPr="00FD0B94">
              <w:rPr>
                <w:color w:val="000000"/>
              </w:rPr>
              <w:t>-32</w:t>
            </w:r>
          </w:p>
        </w:tc>
        <w:tc>
          <w:tcPr>
            <w:tcW w:w="935" w:type="dxa"/>
            <w:vAlign w:val="bottom"/>
          </w:tcPr>
          <w:p w14:paraId="5E202793" w14:textId="6C9755EB" w:rsidR="00FD0B94" w:rsidRPr="00FD0B94" w:rsidRDefault="00FD0B94" w:rsidP="00FD0B94">
            <w:pPr>
              <w:jc w:val="center"/>
            </w:pPr>
            <w:r w:rsidRPr="00FD0B94">
              <w:rPr>
                <w:color w:val="000000"/>
              </w:rPr>
              <w:t>-31</w:t>
            </w:r>
          </w:p>
        </w:tc>
        <w:tc>
          <w:tcPr>
            <w:tcW w:w="1082" w:type="dxa"/>
          </w:tcPr>
          <w:p w14:paraId="50FFE7DC" w14:textId="34833612" w:rsidR="00FD0B94" w:rsidRPr="00FD0B94" w:rsidRDefault="00FD0B94" w:rsidP="00FD0B94">
            <w:pPr>
              <w:jc w:val="center"/>
              <w:rPr>
                <w:lang w:eastAsia="zh-CN"/>
              </w:rPr>
            </w:pPr>
            <w:r w:rsidRPr="00FD0B94">
              <w:t>-30</w:t>
            </w:r>
          </w:p>
        </w:tc>
        <w:tc>
          <w:tcPr>
            <w:tcW w:w="1086" w:type="dxa"/>
          </w:tcPr>
          <w:p w14:paraId="046EC5E8" w14:textId="2083F2E6" w:rsidR="00FD0B94" w:rsidRPr="00FD0B94" w:rsidRDefault="00FD0B94" w:rsidP="00FD0B94">
            <w:pPr>
              <w:jc w:val="center"/>
              <w:rPr>
                <w:lang w:eastAsia="zh-CN"/>
              </w:rPr>
            </w:pPr>
            <w:r w:rsidRPr="00FD0B94">
              <w:t>-32</w:t>
            </w:r>
          </w:p>
        </w:tc>
      </w:tr>
      <w:tr w:rsidR="00FD0B94" w14:paraId="49E8DE36" w14:textId="77777777" w:rsidTr="00E441D6">
        <w:trPr>
          <w:jc w:val="center"/>
        </w:trPr>
        <w:tc>
          <w:tcPr>
            <w:tcW w:w="1145" w:type="dxa"/>
            <w:vMerge/>
          </w:tcPr>
          <w:p w14:paraId="453E3F05" w14:textId="77777777" w:rsidR="00FD0B94" w:rsidRDefault="00FD0B94" w:rsidP="00FD0B94">
            <w:pPr>
              <w:rPr>
                <w:lang w:eastAsia="zh-CN"/>
              </w:rPr>
            </w:pPr>
          </w:p>
        </w:tc>
        <w:tc>
          <w:tcPr>
            <w:tcW w:w="1454" w:type="dxa"/>
          </w:tcPr>
          <w:p w14:paraId="00048666" w14:textId="0A8DCADA" w:rsidR="00FD0B94" w:rsidRPr="00FD0B94" w:rsidRDefault="00FD0B94" w:rsidP="00FD0B94">
            <w:pPr>
              <w:rPr>
                <w:lang w:eastAsia="zh-CN"/>
              </w:rPr>
            </w:pPr>
            <w:r w:rsidRPr="00FD0B94">
              <w:rPr>
                <w:lang w:eastAsia="zh-CN"/>
              </w:rPr>
              <w:t>20</w:t>
            </w:r>
          </w:p>
        </w:tc>
        <w:tc>
          <w:tcPr>
            <w:tcW w:w="1024" w:type="dxa"/>
          </w:tcPr>
          <w:p w14:paraId="48A4B9E4" w14:textId="7C459505" w:rsidR="00FD0B94" w:rsidRPr="00FD0B94" w:rsidRDefault="00FD0B94" w:rsidP="00FD0B94">
            <w:pPr>
              <w:jc w:val="center"/>
              <w:rPr>
                <w:lang w:eastAsia="zh-CN"/>
              </w:rPr>
            </w:pPr>
            <w:r w:rsidRPr="00FD0B94">
              <w:t>-25</w:t>
            </w:r>
          </w:p>
        </w:tc>
        <w:tc>
          <w:tcPr>
            <w:tcW w:w="1012" w:type="dxa"/>
            <w:vAlign w:val="bottom"/>
          </w:tcPr>
          <w:p w14:paraId="727C3A91" w14:textId="079ADCD0" w:rsidR="00FD0B94" w:rsidRPr="00FD0B94" w:rsidRDefault="00FD0B94" w:rsidP="00FD0B94">
            <w:pPr>
              <w:jc w:val="center"/>
              <w:rPr>
                <w:lang w:eastAsia="zh-CN"/>
              </w:rPr>
            </w:pPr>
            <w:r w:rsidRPr="00FD0B94">
              <w:rPr>
                <w:color w:val="000000"/>
              </w:rPr>
              <w:t>-30</w:t>
            </w:r>
          </w:p>
        </w:tc>
        <w:tc>
          <w:tcPr>
            <w:tcW w:w="879" w:type="dxa"/>
            <w:vAlign w:val="bottom"/>
          </w:tcPr>
          <w:p w14:paraId="6B47A39B" w14:textId="5B15B9E1" w:rsidR="00FD0B94" w:rsidRPr="00FD0B94" w:rsidRDefault="00FD0B94" w:rsidP="00FD0B94">
            <w:pPr>
              <w:jc w:val="center"/>
            </w:pPr>
            <w:r w:rsidRPr="00FD0B94">
              <w:rPr>
                <w:color w:val="000000"/>
              </w:rPr>
              <w:t>-28</w:t>
            </w:r>
          </w:p>
        </w:tc>
        <w:tc>
          <w:tcPr>
            <w:tcW w:w="1012" w:type="dxa"/>
            <w:vAlign w:val="bottom"/>
          </w:tcPr>
          <w:p w14:paraId="22DFB31B" w14:textId="7A50A0C3" w:rsidR="00FD0B94" w:rsidRPr="00FD0B94" w:rsidRDefault="00FD0B94" w:rsidP="00FD0B94">
            <w:pPr>
              <w:jc w:val="center"/>
              <w:rPr>
                <w:lang w:eastAsia="zh-CN"/>
              </w:rPr>
            </w:pPr>
            <w:r w:rsidRPr="00FD0B94">
              <w:rPr>
                <w:color w:val="000000"/>
              </w:rPr>
              <w:t>-32</w:t>
            </w:r>
          </w:p>
        </w:tc>
        <w:tc>
          <w:tcPr>
            <w:tcW w:w="935" w:type="dxa"/>
            <w:vAlign w:val="bottom"/>
          </w:tcPr>
          <w:p w14:paraId="617954F6" w14:textId="0234445E" w:rsidR="00FD0B94" w:rsidRPr="00FD0B94" w:rsidRDefault="00FD0B94" w:rsidP="00FD0B94">
            <w:pPr>
              <w:jc w:val="center"/>
            </w:pPr>
            <w:r w:rsidRPr="00FD0B94">
              <w:rPr>
                <w:color w:val="000000"/>
              </w:rPr>
              <w:t>-31</w:t>
            </w:r>
          </w:p>
        </w:tc>
        <w:tc>
          <w:tcPr>
            <w:tcW w:w="1082" w:type="dxa"/>
          </w:tcPr>
          <w:p w14:paraId="7AE6D1F8" w14:textId="178E0A54" w:rsidR="00FD0B94" w:rsidRPr="00FD0B94" w:rsidRDefault="00FD0B94" w:rsidP="00FD0B94">
            <w:pPr>
              <w:jc w:val="center"/>
              <w:rPr>
                <w:lang w:eastAsia="zh-CN"/>
              </w:rPr>
            </w:pPr>
            <w:r w:rsidRPr="00FD0B94">
              <w:t>-30</w:t>
            </w:r>
          </w:p>
        </w:tc>
        <w:tc>
          <w:tcPr>
            <w:tcW w:w="1086" w:type="dxa"/>
          </w:tcPr>
          <w:p w14:paraId="04121C05" w14:textId="0656DE7E" w:rsidR="00FD0B94" w:rsidRPr="00FD0B94" w:rsidRDefault="00FD0B94" w:rsidP="00FD0B94">
            <w:pPr>
              <w:jc w:val="center"/>
              <w:rPr>
                <w:lang w:eastAsia="zh-CN"/>
              </w:rPr>
            </w:pPr>
            <w:r w:rsidRPr="00FD0B94">
              <w:t>-32</w:t>
            </w:r>
          </w:p>
        </w:tc>
      </w:tr>
      <w:tr w:rsidR="00FD0B94" w14:paraId="7DA85DF4" w14:textId="77777777" w:rsidTr="00E441D6">
        <w:trPr>
          <w:jc w:val="center"/>
        </w:trPr>
        <w:tc>
          <w:tcPr>
            <w:tcW w:w="1145" w:type="dxa"/>
            <w:vMerge/>
          </w:tcPr>
          <w:p w14:paraId="05A19942" w14:textId="77777777" w:rsidR="00FD0B94" w:rsidRDefault="00FD0B94" w:rsidP="00FD0B94">
            <w:pPr>
              <w:rPr>
                <w:lang w:eastAsia="zh-CN"/>
              </w:rPr>
            </w:pPr>
          </w:p>
        </w:tc>
        <w:tc>
          <w:tcPr>
            <w:tcW w:w="1454" w:type="dxa"/>
          </w:tcPr>
          <w:p w14:paraId="23813213" w14:textId="7CABB414" w:rsidR="00FD0B94" w:rsidRPr="00FD0B94" w:rsidRDefault="00FD0B94" w:rsidP="00FD0B94">
            <w:pPr>
              <w:rPr>
                <w:lang w:eastAsia="zh-CN"/>
              </w:rPr>
            </w:pPr>
            <w:r w:rsidRPr="00FD0B94">
              <w:rPr>
                <w:lang w:eastAsia="zh-CN"/>
              </w:rPr>
              <w:t>25</w:t>
            </w:r>
          </w:p>
        </w:tc>
        <w:tc>
          <w:tcPr>
            <w:tcW w:w="1024" w:type="dxa"/>
          </w:tcPr>
          <w:p w14:paraId="2E6AC61D" w14:textId="4DA2393A" w:rsidR="00FD0B94" w:rsidRPr="00FD0B94" w:rsidRDefault="00FD0B94" w:rsidP="00FD0B94">
            <w:pPr>
              <w:jc w:val="center"/>
              <w:rPr>
                <w:lang w:eastAsia="zh-CN"/>
              </w:rPr>
            </w:pPr>
            <w:r w:rsidRPr="00FD0B94">
              <w:t>-25</w:t>
            </w:r>
          </w:p>
        </w:tc>
        <w:tc>
          <w:tcPr>
            <w:tcW w:w="1012" w:type="dxa"/>
            <w:vAlign w:val="bottom"/>
          </w:tcPr>
          <w:p w14:paraId="513F1DC0" w14:textId="78F94B8F" w:rsidR="00FD0B94" w:rsidRPr="00FD0B94" w:rsidRDefault="00FD0B94" w:rsidP="00FD0B94">
            <w:pPr>
              <w:jc w:val="center"/>
              <w:rPr>
                <w:lang w:eastAsia="zh-CN"/>
              </w:rPr>
            </w:pPr>
            <w:r w:rsidRPr="00FD0B94">
              <w:rPr>
                <w:color w:val="000000"/>
              </w:rPr>
              <w:t>-30</w:t>
            </w:r>
          </w:p>
        </w:tc>
        <w:tc>
          <w:tcPr>
            <w:tcW w:w="879" w:type="dxa"/>
            <w:vAlign w:val="bottom"/>
          </w:tcPr>
          <w:p w14:paraId="1133FA85" w14:textId="0ED499C0" w:rsidR="00FD0B94" w:rsidRPr="00FD0B94" w:rsidRDefault="00FD0B94" w:rsidP="00FD0B94">
            <w:pPr>
              <w:jc w:val="center"/>
            </w:pPr>
            <w:r w:rsidRPr="00FD0B94">
              <w:rPr>
                <w:color w:val="000000"/>
              </w:rPr>
              <w:t>-28</w:t>
            </w:r>
          </w:p>
        </w:tc>
        <w:tc>
          <w:tcPr>
            <w:tcW w:w="1012" w:type="dxa"/>
            <w:vAlign w:val="bottom"/>
          </w:tcPr>
          <w:p w14:paraId="7D653912" w14:textId="608229D0" w:rsidR="00FD0B94" w:rsidRPr="00FD0B94" w:rsidRDefault="00FD0B94" w:rsidP="00FD0B94">
            <w:pPr>
              <w:jc w:val="center"/>
              <w:rPr>
                <w:lang w:eastAsia="zh-CN"/>
              </w:rPr>
            </w:pPr>
            <w:r w:rsidRPr="00FD0B94">
              <w:rPr>
                <w:color w:val="000000"/>
              </w:rPr>
              <w:t>-32</w:t>
            </w:r>
          </w:p>
        </w:tc>
        <w:tc>
          <w:tcPr>
            <w:tcW w:w="935" w:type="dxa"/>
            <w:vAlign w:val="bottom"/>
          </w:tcPr>
          <w:p w14:paraId="2652BDE2" w14:textId="7C8AF0D8" w:rsidR="00FD0B94" w:rsidRPr="00FD0B94" w:rsidRDefault="00FD0B94" w:rsidP="00FD0B94">
            <w:pPr>
              <w:jc w:val="center"/>
            </w:pPr>
            <w:r w:rsidRPr="00FD0B94">
              <w:rPr>
                <w:color w:val="000000"/>
              </w:rPr>
              <w:t>-31</w:t>
            </w:r>
          </w:p>
        </w:tc>
        <w:tc>
          <w:tcPr>
            <w:tcW w:w="1082" w:type="dxa"/>
          </w:tcPr>
          <w:p w14:paraId="2F4B5E14" w14:textId="63462713" w:rsidR="00FD0B94" w:rsidRPr="00FD0B94" w:rsidRDefault="00FD0B94" w:rsidP="00FD0B94">
            <w:pPr>
              <w:jc w:val="center"/>
              <w:rPr>
                <w:lang w:eastAsia="zh-CN"/>
              </w:rPr>
            </w:pPr>
            <w:r w:rsidRPr="00FD0B94">
              <w:t>-30</w:t>
            </w:r>
          </w:p>
        </w:tc>
        <w:tc>
          <w:tcPr>
            <w:tcW w:w="1086" w:type="dxa"/>
          </w:tcPr>
          <w:p w14:paraId="7964E686" w14:textId="1CA6B6FD" w:rsidR="00FD0B94" w:rsidRPr="00FD0B94" w:rsidRDefault="00FD0B94" w:rsidP="00FD0B94">
            <w:pPr>
              <w:jc w:val="center"/>
              <w:rPr>
                <w:lang w:eastAsia="zh-CN"/>
              </w:rPr>
            </w:pPr>
            <w:r w:rsidRPr="00FD0B94">
              <w:t>-32</w:t>
            </w:r>
          </w:p>
        </w:tc>
      </w:tr>
      <w:tr w:rsidR="00FD0B94" w14:paraId="5059980B" w14:textId="77777777" w:rsidTr="00E441D6">
        <w:trPr>
          <w:jc w:val="center"/>
        </w:trPr>
        <w:tc>
          <w:tcPr>
            <w:tcW w:w="1145" w:type="dxa"/>
            <w:vMerge w:val="restart"/>
          </w:tcPr>
          <w:p w14:paraId="3F2966BB" w14:textId="2E3960DB" w:rsidR="00FD0B94" w:rsidRDefault="00FD0B94" w:rsidP="00FD0B94">
            <w:pPr>
              <w:rPr>
                <w:lang w:eastAsia="zh-CN"/>
              </w:rPr>
            </w:pPr>
            <w:r>
              <w:rPr>
                <w:lang w:eastAsia="zh-CN"/>
              </w:rPr>
              <w:t>VA120</w:t>
            </w:r>
          </w:p>
        </w:tc>
        <w:tc>
          <w:tcPr>
            <w:tcW w:w="1454" w:type="dxa"/>
          </w:tcPr>
          <w:p w14:paraId="3256EEF9" w14:textId="0E405C5E" w:rsidR="00FD0B94" w:rsidRPr="00FD0B94" w:rsidRDefault="00FD0B94" w:rsidP="00FD0B94">
            <w:pPr>
              <w:rPr>
                <w:lang w:eastAsia="zh-CN"/>
              </w:rPr>
            </w:pPr>
            <w:r w:rsidRPr="00FD0B94">
              <w:rPr>
                <w:lang w:eastAsia="zh-CN"/>
              </w:rPr>
              <w:t>-5</w:t>
            </w:r>
          </w:p>
        </w:tc>
        <w:tc>
          <w:tcPr>
            <w:tcW w:w="1024" w:type="dxa"/>
          </w:tcPr>
          <w:p w14:paraId="4C1A9488" w14:textId="42C6C0C8" w:rsidR="00FD0B94" w:rsidRPr="00FD0B94" w:rsidRDefault="00FD0B94" w:rsidP="00FD0B94">
            <w:pPr>
              <w:jc w:val="center"/>
              <w:rPr>
                <w:lang w:eastAsia="zh-CN"/>
              </w:rPr>
            </w:pPr>
            <w:r w:rsidRPr="00FD0B94">
              <w:t>-16</w:t>
            </w:r>
          </w:p>
        </w:tc>
        <w:tc>
          <w:tcPr>
            <w:tcW w:w="1012" w:type="dxa"/>
            <w:vAlign w:val="bottom"/>
          </w:tcPr>
          <w:p w14:paraId="32C10996" w14:textId="39F45FE4" w:rsidR="00FD0B94" w:rsidRPr="00FD0B94" w:rsidRDefault="00FD0B94" w:rsidP="00FD0B94">
            <w:pPr>
              <w:jc w:val="center"/>
              <w:rPr>
                <w:lang w:eastAsia="zh-CN"/>
              </w:rPr>
            </w:pPr>
            <w:r w:rsidRPr="00FD0B94">
              <w:rPr>
                <w:color w:val="000000"/>
              </w:rPr>
              <w:t>-21</w:t>
            </w:r>
          </w:p>
        </w:tc>
        <w:tc>
          <w:tcPr>
            <w:tcW w:w="879" w:type="dxa"/>
            <w:vAlign w:val="bottom"/>
          </w:tcPr>
          <w:p w14:paraId="0D9ECAC4" w14:textId="6F0F8D82" w:rsidR="00FD0B94" w:rsidRPr="00FD0B94" w:rsidRDefault="00FD0B94" w:rsidP="00FD0B94">
            <w:pPr>
              <w:jc w:val="center"/>
            </w:pPr>
            <w:r w:rsidRPr="00FD0B94">
              <w:rPr>
                <w:color w:val="000000"/>
              </w:rPr>
              <w:t>-19</w:t>
            </w:r>
          </w:p>
        </w:tc>
        <w:tc>
          <w:tcPr>
            <w:tcW w:w="1012" w:type="dxa"/>
            <w:vAlign w:val="bottom"/>
          </w:tcPr>
          <w:p w14:paraId="329993B6" w14:textId="2938949C" w:rsidR="00FD0B94" w:rsidRPr="00FD0B94" w:rsidRDefault="00FD0B94" w:rsidP="00FD0B94">
            <w:pPr>
              <w:jc w:val="center"/>
              <w:rPr>
                <w:lang w:eastAsia="zh-CN"/>
              </w:rPr>
            </w:pPr>
            <w:r w:rsidRPr="00FD0B94">
              <w:rPr>
                <w:color w:val="000000"/>
              </w:rPr>
              <w:t>-23</w:t>
            </w:r>
          </w:p>
        </w:tc>
        <w:tc>
          <w:tcPr>
            <w:tcW w:w="935" w:type="dxa"/>
            <w:vAlign w:val="bottom"/>
          </w:tcPr>
          <w:p w14:paraId="56B916D5" w14:textId="7AA9E9C1" w:rsidR="00FD0B94" w:rsidRPr="00FD0B94" w:rsidRDefault="00FD0B94" w:rsidP="00FD0B94">
            <w:pPr>
              <w:jc w:val="center"/>
            </w:pPr>
            <w:r w:rsidRPr="00FD0B94">
              <w:rPr>
                <w:color w:val="000000"/>
              </w:rPr>
              <w:t>-22</w:t>
            </w:r>
          </w:p>
        </w:tc>
        <w:tc>
          <w:tcPr>
            <w:tcW w:w="1082" w:type="dxa"/>
          </w:tcPr>
          <w:p w14:paraId="48C48D40" w14:textId="5DDE8D53" w:rsidR="00FD0B94" w:rsidRPr="00FD0B94" w:rsidRDefault="00FD0B94" w:rsidP="00FD0B94">
            <w:pPr>
              <w:jc w:val="center"/>
              <w:rPr>
                <w:lang w:eastAsia="zh-CN"/>
              </w:rPr>
            </w:pPr>
            <w:r w:rsidRPr="00FD0B94">
              <w:t>-21</w:t>
            </w:r>
          </w:p>
        </w:tc>
        <w:tc>
          <w:tcPr>
            <w:tcW w:w="1086" w:type="dxa"/>
          </w:tcPr>
          <w:p w14:paraId="376BABD0" w14:textId="3DE08CBC" w:rsidR="00FD0B94" w:rsidRPr="00FD0B94" w:rsidRDefault="00FD0B94" w:rsidP="00FD0B94">
            <w:pPr>
              <w:jc w:val="center"/>
              <w:rPr>
                <w:lang w:eastAsia="zh-CN"/>
              </w:rPr>
            </w:pPr>
            <w:r w:rsidRPr="00FD0B94">
              <w:t>-23</w:t>
            </w:r>
          </w:p>
        </w:tc>
      </w:tr>
      <w:tr w:rsidR="00FD0B94" w14:paraId="229C01C4" w14:textId="77777777" w:rsidTr="00E441D6">
        <w:trPr>
          <w:jc w:val="center"/>
        </w:trPr>
        <w:tc>
          <w:tcPr>
            <w:tcW w:w="1145" w:type="dxa"/>
            <w:vMerge/>
          </w:tcPr>
          <w:p w14:paraId="182AC387" w14:textId="77777777" w:rsidR="00FD0B94" w:rsidRDefault="00FD0B94" w:rsidP="00FD0B94">
            <w:pPr>
              <w:rPr>
                <w:lang w:eastAsia="zh-CN"/>
              </w:rPr>
            </w:pPr>
          </w:p>
        </w:tc>
        <w:tc>
          <w:tcPr>
            <w:tcW w:w="1454" w:type="dxa"/>
          </w:tcPr>
          <w:p w14:paraId="3B9BCA3D" w14:textId="56242DD5" w:rsidR="00FD0B94" w:rsidRPr="00FD0B94" w:rsidRDefault="00FD0B94" w:rsidP="00FD0B94">
            <w:pPr>
              <w:rPr>
                <w:lang w:eastAsia="zh-CN"/>
              </w:rPr>
            </w:pPr>
            <w:r w:rsidRPr="00FD0B94">
              <w:rPr>
                <w:lang w:eastAsia="zh-CN"/>
              </w:rPr>
              <w:t>0</w:t>
            </w:r>
          </w:p>
        </w:tc>
        <w:tc>
          <w:tcPr>
            <w:tcW w:w="1024" w:type="dxa"/>
          </w:tcPr>
          <w:p w14:paraId="62AA68D7" w14:textId="5D14B217" w:rsidR="00FD0B94" w:rsidRPr="00FD0B94" w:rsidRDefault="00FD0B94" w:rsidP="00FD0B94">
            <w:pPr>
              <w:jc w:val="center"/>
              <w:rPr>
                <w:lang w:eastAsia="zh-CN"/>
              </w:rPr>
            </w:pPr>
            <w:r w:rsidRPr="00FD0B94">
              <w:t>-20</w:t>
            </w:r>
          </w:p>
        </w:tc>
        <w:tc>
          <w:tcPr>
            <w:tcW w:w="1012" w:type="dxa"/>
            <w:vAlign w:val="bottom"/>
          </w:tcPr>
          <w:p w14:paraId="3E84E269" w14:textId="46C08517" w:rsidR="00FD0B94" w:rsidRPr="00FD0B94" w:rsidRDefault="00FD0B94" w:rsidP="00FD0B94">
            <w:pPr>
              <w:jc w:val="center"/>
              <w:rPr>
                <w:lang w:eastAsia="zh-CN"/>
              </w:rPr>
            </w:pPr>
            <w:r w:rsidRPr="00FD0B94">
              <w:rPr>
                <w:color w:val="000000"/>
              </w:rPr>
              <w:t>-25</w:t>
            </w:r>
          </w:p>
        </w:tc>
        <w:tc>
          <w:tcPr>
            <w:tcW w:w="879" w:type="dxa"/>
            <w:vAlign w:val="bottom"/>
          </w:tcPr>
          <w:p w14:paraId="5B3D6522" w14:textId="62BEA3DC" w:rsidR="00FD0B94" w:rsidRPr="00FD0B94" w:rsidRDefault="00FD0B94" w:rsidP="00FD0B94">
            <w:pPr>
              <w:jc w:val="center"/>
            </w:pPr>
            <w:r w:rsidRPr="00FD0B94">
              <w:rPr>
                <w:color w:val="000000"/>
              </w:rPr>
              <w:t>-23</w:t>
            </w:r>
          </w:p>
        </w:tc>
        <w:tc>
          <w:tcPr>
            <w:tcW w:w="1012" w:type="dxa"/>
            <w:vAlign w:val="bottom"/>
          </w:tcPr>
          <w:p w14:paraId="0AEEBBFA" w14:textId="3054B367" w:rsidR="00FD0B94" w:rsidRPr="00FD0B94" w:rsidRDefault="00FD0B94" w:rsidP="00FD0B94">
            <w:pPr>
              <w:jc w:val="center"/>
              <w:rPr>
                <w:lang w:eastAsia="zh-CN"/>
              </w:rPr>
            </w:pPr>
            <w:r w:rsidRPr="00FD0B94">
              <w:rPr>
                <w:color w:val="000000"/>
              </w:rPr>
              <w:t>-27</w:t>
            </w:r>
          </w:p>
        </w:tc>
        <w:tc>
          <w:tcPr>
            <w:tcW w:w="935" w:type="dxa"/>
            <w:vAlign w:val="bottom"/>
          </w:tcPr>
          <w:p w14:paraId="49C7833E" w14:textId="3C733FA0" w:rsidR="00FD0B94" w:rsidRPr="00FD0B94" w:rsidRDefault="00FD0B94" w:rsidP="00FD0B94">
            <w:pPr>
              <w:jc w:val="center"/>
            </w:pPr>
            <w:r w:rsidRPr="00FD0B94">
              <w:rPr>
                <w:color w:val="000000"/>
              </w:rPr>
              <w:t>-26</w:t>
            </w:r>
          </w:p>
        </w:tc>
        <w:tc>
          <w:tcPr>
            <w:tcW w:w="1082" w:type="dxa"/>
          </w:tcPr>
          <w:p w14:paraId="03AE1388" w14:textId="05C0D00A" w:rsidR="00FD0B94" w:rsidRPr="00FD0B94" w:rsidRDefault="00FD0B94" w:rsidP="00FD0B94">
            <w:pPr>
              <w:jc w:val="center"/>
              <w:rPr>
                <w:lang w:eastAsia="zh-CN"/>
              </w:rPr>
            </w:pPr>
            <w:r w:rsidRPr="00FD0B94">
              <w:t>-25</w:t>
            </w:r>
          </w:p>
        </w:tc>
        <w:tc>
          <w:tcPr>
            <w:tcW w:w="1086" w:type="dxa"/>
          </w:tcPr>
          <w:p w14:paraId="482FF43D" w14:textId="17B0A701" w:rsidR="00FD0B94" w:rsidRPr="00FD0B94" w:rsidRDefault="00FD0B94" w:rsidP="00FD0B94">
            <w:pPr>
              <w:jc w:val="center"/>
              <w:rPr>
                <w:lang w:eastAsia="zh-CN"/>
              </w:rPr>
            </w:pPr>
            <w:r w:rsidRPr="00FD0B94">
              <w:t>-27</w:t>
            </w:r>
          </w:p>
        </w:tc>
      </w:tr>
      <w:tr w:rsidR="00FD0B94" w14:paraId="4C65428B" w14:textId="77777777" w:rsidTr="00E441D6">
        <w:trPr>
          <w:jc w:val="center"/>
        </w:trPr>
        <w:tc>
          <w:tcPr>
            <w:tcW w:w="1145" w:type="dxa"/>
            <w:vMerge/>
          </w:tcPr>
          <w:p w14:paraId="55FC8628" w14:textId="77777777" w:rsidR="00FD0B94" w:rsidRDefault="00FD0B94" w:rsidP="00FD0B94">
            <w:pPr>
              <w:rPr>
                <w:lang w:eastAsia="zh-CN"/>
              </w:rPr>
            </w:pPr>
          </w:p>
        </w:tc>
        <w:tc>
          <w:tcPr>
            <w:tcW w:w="1454" w:type="dxa"/>
          </w:tcPr>
          <w:p w14:paraId="53B39116" w14:textId="44FF1A3F" w:rsidR="00FD0B94" w:rsidRPr="00FD0B94" w:rsidRDefault="00FD0B94" w:rsidP="00FD0B94">
            <w:pPr>
              <w:rPr>
                <w:lang w:eastAsia="zh-CN"/>
              </w:rPr>
            </w:pPr>
            <w:r w:rsidRPr="00FD0B94">
              <w:rPr>
                <w:lang w:eastAsia="zh-CN"/>
              </w:rPr>
              <w:t>5</w:t>
            </w:r>
          </w:p>
        </w:tc>
        <w:tc>
          <w:tcPr>
            <w:tcW w:w="1024" w:type="dxa"/>
          </w:tcPr>
          <w:p w14:paraId="2AD1C9B1" w14:textId="758A7816" w:rsidR="00FD0B94" w:rsidRPr="00FD0B94" w:rsidRDefault="00FD0B94" w:rsidP="00FD0B94">
            <w:pPr>
              <w:jc w:val="center"/>
              <w:rPr>
                <w:lang w:eastAsia="zh-CN"/>
              </w:rPr>
            </w:pPr>
            <w:r w:rsidRPr="00FD0B94">
              <w:t>-22</w:t>
            </w:r>
          </w:p>
        </w:tc>
        <w:tc>
          <w:tcPr>
            <w:tcW w:w="1012" w:type="dxa"/>
            <w:vAlign w:val="bottom"/>
          </w:tcPr>
          <w:p w14:paraId="4D3356D4" w14:textId="78CD76F7" w:rsidR="00FD0B94" w:rsidRPr="00FD0B94" w:rsidRDefault="00FD0B94" w:rsidP="00FD0B94">
            <w:pPr>
              <w:jc w:val="center"/>
              <w:rPr>
                <w:lang w:eastAsia="zh-CN"/>
              </w:rPr>
            </w:pPr>
            <w:r w:rsidRPr="00FD0B94">
              <w:rPr>
                <w:color w:val="000000"/>
              </w:rPr>
              <w:t>-27</w:t>
            </w:r>
          </w:p>
        </w:tc>
        <w:tc>
          <w:tcPr>
            <w:tcW w:w="879" w:type="dxa"/>
            <w:vAlign w:val="bottom"/>
          </w:tcPr>
          <w:p w14:paraId="6B8F88E0" w14:textId="7D59CFDF" w:rsidR="00FD0B94" w:rsidRPr="00FD0B94" w:rsidRDefault="00FD0B94" w:rsidP="00FD0B94">
            <w:pPr>
              <w:jc w:val="center"/>
            </w:pPr>
            <w:r w:rsidRPr="00FD0B94">
              <w:rPr>
                <w:color w:val="000000"/>
              </w:rPr>
              <w:t>-25</w:t>
            </w:r>
          </w:p>
        </w:tc>
        <w:tc>
          <w:tcPr>
            <w:tcW w:w="1012" w:type="dxa"/>
            <w:vAlign w:val="bottom"/>
          </w:tcPr>
          <w:p w14:paraId="4596E074" w14:textId="094174B2" w:rsidR="00FD0B94" w:rsidRPr="00FD0B94" w:rsidRDefault="00FD0B94" w:rsidP="00FD0B94">
            <w:pPr>
              <w:jc w:val="center"/>
              <w:rPr>
                <w:lang w:eastAsia="zh-CN"/>
              </w:rPr>
            </w:pPr>
            <w:r w:rsidRPr="00FD0B94">
              <w:rPr>
                <w:color w:val="000000"/>
              </w:rPr>
              <w:t>-30</w:t>
            </w:r>
          </w:p>
        </w:tc>
        <w:tc>
          <w:tcPr>
            <w:tcW w:w="935" w:type="dxa"/>
            <w:vAlign w:val="bottom"/>
          </w:tcPr>
          <w:p w14:paraId="3386FD30" w14:textId="2F269021" w:rsidR="00FD0B94" w:rsidRPr="00FD0B94" w:rsidRDefault="00FD0B94" w:rsidP="00FD0B94">
            <w:pPr>
              <w:jc w:val="center"/>
            </w:pPr>
            <w:r w:rsidRPr="00FD0B94">
              <w:rPr>
                <w:color w:val="000000"/>
              </w:rPr>
              <w:t>-29</w:t>
            </w:r>
          </w:p>
        </w:tc>
        <w:tc>
          <w:tcPr>
            <w:tcW w:w="1082" w:type="dxa"/>
          </w:tcPr>
          <w:p w14:paraId="482D8906" w14:textId="635F5489" w:rsidR="00FD0B94" w:rsidRPr="00FD0B94" w:rsidRDefault="00FD0B94" w:rsidP="00FD0B94">
            <w:pPr>
              <w:jc w:val="center"/>
              <w:rPr>
                <w:lang w:eastAsia="zh-CN"/>
              </w:rPr>
            </w:pPr>
            <w:r w:rsidRPr="00FD0B94">
              <w:t>-27</w:t>
            </w:r>
          </w:p>
        </w:tc>
        <w:tc>
          <w:tcPr>
            <w:tcW w:w="1086" w:type="dxa"/>
          </w:tcPr>
          <w:p w14:paraId="15EE7E94" w14:textId="00C05E3B" w:rsidR="00FD0B94" w:rsidRPr="00FD0B94" w:rsidRDefault="00FD0B94" w:rsidP="00FD0B94">
            <w:pPr>
              <w:jc w:val="center"/>
              <w:rPr>
                <w:lang w:eastAsia="zh-CN"/>
              </w:rPr>
            </w:pPr>
            <w:r w:rsidRPr="00FD0B94">
              <w:t>-29</w:t>
            </w:r>
          </w:p>
        </w:tc>
      </w:tr>
      <w:tr w:rsidR="00FD0B94" w14:paraId="7370ECD4" w14:textId="77777777" w:rsidTr="00E441D6">
        <w:trPr>
          <w:jc w:val="center"/>
        </w:trPr>
        <w:tc>
          <w:tcPr>
            <w:tcW w:w="1145" w:type="dxa"/>
            <w:vMerge/>
          </w:tcPr>
          <w:p w14:paraId="63B6B200" w14:textId="77777777" w:rsidR="00FD0B94" w:rsidRDefault="00FD0B94" w:rsidP="00FD0B94">
            <w:pPr>
              <w:rPr>
                <w:lang w:eastAsia="zh-CN"/>
              </w:rPr>
            </w:pPr>
          </w:p>
        </w:tc>
        <w:tc>
          <w:tcPr>
            <w:tcW w:w="1454" w:type="dxa"/>
          </w:tcPr>
          <w:p w14:paraId="72D78C3A" w14:textId="099EC2E0" w:rsidR="00FD0B94" w:rsidRPr="00FD0B94" w:rsidRDefault="00FD0B94" w:rsidP="00FD0B94">
            <w:pPr>
              <w:rPr>
                <w:lang w:eastAsia="zh-CN"/>
              </w:rPr>
            </w:pPr>
            <w:r w:rsidRPr="00FD0B94">
              <w:rPr>
                <w:lang w:eastAsia="zh-CN"/>
              </w:rPr>
              <w:t>10</w:t>
            </w:r>
          </w:p>
        </w:tc>
        <w:tc>
          <w:tcPr>
            <w:tcW w:w="1024" w:type="dxa"/>
          </w:tcPr>
          <w:p w14:paraId="522B924B" w14:textId="63D781D7" w:rsidR="00FD0B94" w:rsidRPr="00FD0B94" w:rsidRDefault="00FD0B94" w:rsidP="00FD0B94">
            <w:pPr>
              <w:jc w:val="center"/>
              <w:rPr>
                <w:lang w:eastAsia="zh-CN"/>
              </w:rPr>
            </w:pPr>
            <w:r w:rsidRPr="00FD0B94">
              <w:t>-23</w:t>
            </w:r>
          </w:p>
        </w:tc>
        <w:tc>
          <w:tcPr>
            <w:tcW w:w="1012" w:type="dxa"/>
            <w:vAlign w:val="bottom"/>
          </w:tcPr>
          <w:p w14:paraId="6C981F96" w14:textId="017F0FA6" w:rsidR="00FD0B94" w:rsidRPr="00FD0B94" w:rsidRDefault="00FD0B94" w:rsidP="00FD0B94">
            <w:pPr>
              <w:jc w:val="center"/>
              <w:rPr>
                <w:lang w:eastAsia="zh-CN"/>
              </w:rPr>
            </w:pPr>
            <w:r w:rsidRPr="00FD0B94">
              <w:rPr>
                <w:color w:val="000000"/>
              </w:rPr>
              <w:t>-29</w:t>
            </w:r>
          </w:p>
        </w:tc>
        <w:tc>
          <w:tcPr>
            <w:tcW w:w="879" w:type="dxa"/>
            <w:vAlign w:val="bottom"/>
          </w:tcPr>
          <w:p w14:paraId="47825661" w14:textId="028810D3" w:rsidR="00FD0B94" w:rsidRPr="00FD0B94" w:rsidRDefault="00FD0B94" w:rsidP="00FD0B94">
            <w:pPr>
              <w:jc w:val="center"/>
            </w:pPr>
            <w:r w:rsidRPr="00FD0B94">
              <w:rPr>
                <w:color w:val="000000"/>
              </w:rPr>
              <w:t>-27</w:t>
            </w:r>
          </w:p>
        </w:tc>
        <w:tc>
          <w:tcPr>
            <w:tcW w:w="1012" w:type="dxa"/>
            <w:vAlign w:val="bottom"/>
          </w:tcPr>
          <w:p w14:paraId="23009D41" w14:textId="6FB700C0" w:rsidR="00FD0B94" w:rsidRPr="00FD0B94" w:rsidRDefault="00FD0B94" w:rsidP="00FD0B94">
            <w:pPr>
              <w:jc w:val="center"/>
              <w:rPr>
                <w:lang w:eastAsia="zh-CN"/>
              </w:rPr>
            </w:pPr>
            <w:r w:rsidRPr="00FD0B94">
              <w:rPr>
                <w:color w:val="000000"/>
              </w:rPr>
              <w:t>-31</w:t>
            </w:r>
          </w:p>
        </w:tc>
        <w:tc>
          <w:tcPr>
            <w:tcW w:w="935" w:type="dxa"/>
            <w:vAlign w:val="bottom"/>
          </w:tcPr>
          <w:p w14:paraId="4BAD3AA1" w14:textId="5AA4BDDC" w:rsidR="00FD0B94" w:rsidRPr="00FD0B94" w:rsidRDefault="00FD0B94" w:rsidP="00FD0B94">
            <w:pPr>
              <w:jc w:val="center"/>
            </w:pPr>
            <w:r w:rsidRPr="00FD0B94">
              <w:rPr>
                <w:color w:val="000000"/>
              </w:rPr>
              <w:t>-30</w:t>
            </w:r>
          </w:p>
        </w:tc>
        <w:tc>
          <w:tcPr>
            <w:tcW w:w="1082" w:type="dxa"/>
          </w:tcPr>
          <w:p w14:paraId="699D7F7B" w14:textId="6BEBA487" w:rsidR="00FD0B94" w:rsidRPr="00FD0B94" w:rsidRDefault="00FD0B94" w:rsidP="00FD0B94">
            <w:pPr>
              <w:jc w:val="center"/>
              <w:rPr>
                <w:lang w:eastAsia="zh-CN"/>
              </w:rPr>
            </w:pPr>
            <w:r w:rsidRPr="00FD0B94">
              <w:t>-28</w:t>
            </w:r>
          </w:p>
        </w:tc>
        <w:tc>
          <w:tcPr>
            <w:tcW w:w="1086" w:type="dxa"/>
          </w:tcPr>
          <w:p w14:paraId="5A308CB7" w14:textId="726793A2" w:rsidR="00FD0B94" w:rsidRPr="00FD0B94" w:rsidRDefault="00FD0B94" w:rsidP="00FD0B94">
            <w:pPr>
              <w:jc w:val="center"/>
              <w:rPr>
                <w:lang w:eastAsia="zh-CN"/>
              </w:rPr>
            </w:pPr>
            <w:r w:rsidRPr="00FD0B94">
              <w:t>-30</w:t>
            </w:r>
          </w:p>
        </w:tc>
      </w:tr>
      <w:tr w:rsidR="00FD0B94" w14:paraId="629D9A93" w14:textId="77777777" w:rsidTr="00E441D6">
        <w:trPr>
          <w:jc w:val="center"/>
        </w:trPr>
        <w:tc>
          <w:tcPr>
            <w:tcW w:w="1145" w:type="dxa"/>
            <w:vMerge/>
          </w:tcPr>
          <w:p w14:paraId="4E3A7634" w14:textId="77777777" w:rsidR="00FD0B94" w:rsidRDefault="00FD0B94" w:rsidP="00FD0B94">
            <w:pPr>
              <w:rPr>
                <w:lang w:eastAsia="zh-CN"/>
              </w:rPr>
            </w:pPr>
          </w:p>
        </w:tc>
        <w:tc>
          <w:tcPr>
            <w:tcW w:w="1454" w:type="dxa"/>
          </w:tcPr>
          <w:p w14:paraId="33D58607" w14:textId="2AA6B2A4" w:rsidR="00FD0B94" w:rsidRPr="00FD0B94" w:rsidRDefault="00FD0B94" w:rsidP="00FD0B94">
            <w:pPr>
              <w:rPr>
                <w:lang w:eastAsia="zh-CN"/>
              </w:rPr>
            </w:pPr>
            <w:r w:rsidRPr="00FD0B94">
              <w:rPr>
                <w:lang w:eastAsia="zh-CN"/>
              </w:rPr>
              <w:t>15</w:t>
            </w:r>
          </w:p>
        </w:tc>
        <w:tc>
          <w:tcPr>
            <w:tcW w:w="1024" w:type="dxa"/>
          </w:tcPr>
          <w:p w14:paraId="21838BEB" w14:textId="78843AD4" w:rsidR="00FD0B94" w:rsidRPr="00FD0B94" w:rsidRDefault="00FD0B94" w:rsidP="00FD0B94">
            <w:pPr>
              <w:jc w:val="center"/>
              <w:rPr>
                <w:lang w:eastAsia="zh-CN"/>
              </w:rPr>
            </w:pPr>
            <w:r w:rsidRPr="00FD0B94">
              <w:t>-24</w:t>
            </w:r>
          </w:p>
        </w:tc>
        <w:tc>
          <w:tcPr>
            <w:tcW w:w="1012" w:type="dxa"/>
            <w:vAlign w:val="bottom"/>
          </w:tcPr>
          <w:p w14:paraId="4E9B73E3" w14:textId="16B35122" w:rsidR="00FD0B94" w:rsidRPr="00FD0B94" w:rsidRDefault="00FD0B94" w:rsidP="00FD0B94">
            <w:pPr>
              <w:jc w:val="center"/>
              <w:rPr>
                <w:lang w:eastAsia="zh-CN"/>
              </w:rPr>
            </w:pPr>
            <w:r w:rsidRPr="00FD0B94">
              <w:rPr>
                <w:color w:val="000000"/>
              </w:rPr>
              <w:t>-29</w:t>
            </w:r>
          </w:p>
        </w:tc>
        <w:tc>
          <w:tcPr>
            <w:tcW w:w="879" w:type="dxa"/>
            <w:vAlign w:val="bottom"/>
          </w:tcPr>
          <w:p w14:paraId="0B3DE853" w14:textId="783C4D81" w:rsidR="00FD0B94" w:rsidRPr="00FD0B94" w:rsidRDefault="00FD0B94" w:rsidP="00FD0B94">
            <w:pPr>
              <w:jc w:val="center"/>
            </w:pPr>
            <w:r w:rsidRPr="00FD0B94">
              <w:rPr>
                <w:color w:val="000000"/>
              </w:rPr>
              <w:t>-27</w:t>
            </w:r>
          </w:p>
        </w:tc>
        <w:tc>
          <w:tcPr>
            <w:tcW w:w="1012" w:type="dxa"/>
            <w:vAlign w:val="bottom"/>
          </w:tcPr>
          <w:p w14:paraId="3CB9AA2D" w14:textId="2127D94D" w:rsidR="00FD0B94" w:rsidRPr="00FD0B94" w:rsidRDefault="00FD0B94" w:rsidP="00FD0B94">
            <w:pPr>
              <w:jc w:val="center"/>
              <w:rPr>
                <w:lang w:eastAsia="zh-CN"/>
              </w:rPr>
            </w:pPr>
            <w:r w:rsidRPr="00FD0B94">
              <w:rPr>
                <w:color w:val="000000"/>
              </w:rPr>
              <w:t>-31</w:t>
            </w:r>
          </w:p>
        </w:tc>
        <w:tc>
          <w:tcPr>
            <w:tcW w:w="935" w:type="dxa"/>
            <w:vAlign w:val="bottom"/>
          </w:tcPr>
          <w:p w14:paraId="0936A72A" w14:textId="10C82F73" w:rsidR="00FD0B94" w:rsidRPr="00FD0B94" w:rsidRDefault="00FD0B94" w:rsidP="00FD0B94">
            <w:pPr>
              <w:jc w:val="center"/>
            </w:pPr>
            <w:r w:rsidRPr="00FD0B94">
              <w:rPr>
                <w:color w:val="000000"/>
              </w:rPr>
              <w:t>-30</w:t>
            </w:r>
          </w:p>
        </w:tc>
        <w:tc>
          <w:tcPr>
            <w:tcW w:w="1082" w:type="dxa"/>
          </w:tcPr>
          <w:p w14:paraId="39C24A9A" w14:textId="20381F56" w:rsidR="00FD0B94" w:rsidRPr="00FD0B94" w:rsidRDefault="00FD0B94" w:rsidP="00FD0B94">
            <w:pPr>
              <w:jc w:val="center"/>
              <w:rPr>
                <w:lang w:eastAsia="zh-CN"/>
              </w:rPr>
            </w:pPr>
            <w:r w:rsidRPr="00FD0B94">
              <w:t>-29</w:t>
            </w:r>
          </w:p>
        </w:tc>
        <w:tc>
          <w:tcPr>
            <w:tcW w:w="1086" w:type="dxa"/>
          </w:tcPr>
          <w:p w14:paraId="6DB4D002" w14:textId="1FB32B17" w:rsidR="00FD0B94" w:rsidRPr="00FD0B94" w:rsidRDefault="00FD0B94" w:rsidP="00FD0B94">
            <w:pPr>
              <w:jc w:val="center"/>
              <w:rPr>
                <w:lang w:eastAsia="zh-CN"/>
              </w:rPr>
            </w:pPr>
            <w:r w:rsidRPr="00FD0B94">
              <w:t>-31</w:t>
            </w:r>
          </w:p>
        </w:tc>
      </w:tr>
      <w:tr w:rsidR="00FD0B94" w14:paraId="1CD15EAD" w14:textId="77777777" w:rsidTr="00E441D6">
        <w:trPr>
          <w:jc w:val="center"/>
        </w:trPr>
        <w:tc>
          <w:tcPr>
            <w:tcW w:w="1145" w:type="dxa"/>
            <w:vMerge/>
          </w:tcPr>
          <w:p w14:paraId="55152707" w14:textId="77777777" w:rsidR="00FD0B94" w:rsidRDefault="00FD0B94" w:rsidP="00FD0B94">
            <w:pPr>
              <w:rPr>
                <w:lang w:eastAsia="zh-CN"/>
              </w:rPr>
            </w:pPr>
          </w:p>
        </w:tc>
        <w:tc>
          <w:tcPr>
            <w:tcW w:w="1454" w:type="dxa"/>
          </w:tcPr>
          <w:p w14:paraId="2787191A" w14:textId="581FF7F2" w:rsidR="00FD0B94" w:rsidRPr="00FD0B94" w:rsidRDefault="00FD0B94" w:rsidP="00FD0B94">
            <w:pPr>
              <w:rPr>
                <w:lang w:eastAsia="zh-CN"/>
              </w:rPr>
            </w:pPr>
            <w:r w:rsidRPr="00FD0B94">
              <w:rPr>
                <w:lang w:eastAsia="zh-CN"/>
              </w:rPr>
              <w:t>20</w:t>
            </w:r>
          </w:p>
        </w:tc>
        <w:tc>
          <w:tcPr>
            <w:tcW w:w="1024" w:type="dxa"/>
          </w:tcPr>
          <w:p w14:paraId="04DAC0F5" w14:textId="1763B4FD" w:rsidR="00FD0B94" w:rsidRPr="00FD0B94" w:rsidRDefault="00FD0B94" w:rsidP="00FD0B94">
            <w:pPr>
              <w:jc w:val="center"/>
              <w:rPr>
                <w:lang w:eastAsia="zh-CN"/>
              </w:rPr>
            </w:pPr>
            <w:r w:rsidRPr="00FD0B94">
              <w:t>-24</w:t>
            </w:r>
          </w:p>
        </w:tc>
        <w:tc>
          <w:tcPr>
            <w:tcW w:w="1012" w:type="dxa"/>
            <w:vAlign w:val="bottom"/>
          </w:tcPr>
          <w:p w14:paraId="5729278E" w14:textId="6FC903DA" w:rsidR="00FD0B94" w:rsidRPr="00FD0B94" w:rsidRDefault="00FD0B94" w:rsidP="00FD0B94">
            <w:pPr>
              <w:jc w:val="center"/>
              <w:rPr>
                <w:lang w:eastAsia="zh-CN"/>
              </w:rPr>
            </w:pPr>
            <w:r w:rsidRPr="00FD0B94">
              <w:rPr>
                <w:color w:val="000000"/>
              </w:rPr>
              <w:t>-29</w:t>
            </w:r>
          </w:p>
        </w:tc>
        <w:tc>
          <w:tcPr>
            <w:tcW w:w="879" w:type="dxa"/>
            <w:vAlign w:val="bottom"/>
          </w:tcPr>
          <w:p w14:paraId="4DD1D75E" w14:textId="0DA5AE52" w:rsidR="00FD0B94" w:rsidRPr="00FD0B94" w:rsidRDefault="00FD0B94" w:rsidP="00FD0B94">
            <w:pPr>
              <w:jc w:val="center"/>
            </w:pPr>
            <w:r w:rsidRPr="00FD0B94">
              <w:rPr>
                <w:color w:val="000000"/>
              </w:rPr>
              <w:t>-27</w:t>
            </w:r>
          </w:p>
        </w:tc>
        <w:tc>
          <w:tcPr>
            <w:tcW w:w="1012" w:type="dxa"/>
            <w:vAlign w:val="bottom"/>
          </w:tcPr>
          <w:p w14:paraId="60DF6766" w14:textId="03E58223" w:rsidR="00FD0B94" w:rsidRPr="00FD0B94" w:rsidRDefault="00FD0B94" w:rsidP="00FD0B94">
            <w:pPr>
              <w:jc w:val="center"/>
              <w:rPr>
                <w:lang w:eastAsia="zh-CN"/>
              </w:rPr>
            </w:pPr>
            <w:r w:rsidRPr="00FD0B94">
              <w:rPr>
                <w:color w:val="000000"/>
              </w:rPr>
              <w:t>-32</w:t>
            </w:r>
          </w:p>
        </w:tc>
        <w:tc>
          <w:tcPr>
            <w:tcW w:w="935" w:type="dxa"/>
            <w:vAlign w:val="bottom"/>
          </w:tcPr>
          <w:p w14:paraId="739AE493" w14:textId="16BE2B25" w:rsidR="00FD0B94" w:rsidRPr="00FD0B94" w:rsidRDefault="00FD0B94" w:rsidP="00FD0B94">
            <w:pPr>
              <w:jc w:val="center"/>
            </w:pPr>
            <w:r w:rsidRPr="00FD0B94">
              <w:rPr>
                <w:color w:val="000000"/>
              </w:rPr>
              <w:t>-31</w:t>
            </w:r>
          </w:p>
        </w:tc>
        <w:tc>
          <w:tcPr>
            <w:tcW w:w="1082" w:type="dxa"/>
          </w:tcPr>
          <w:p w14:paraId="758E94B6" w14:textId="48DE77C3" w:rsidR="00FD0B94" w:rsidRPr="00FD0B94" w:rsidRDefault="00FD0B94" w:rsidP="00FD0B94">
            <w:pPr>
              <w:jc w:val="center"/>
              <w:rPr>
                <w:lang w:eastAsia="zh-CN"/>
              </w:rPr>
            </w:pPr>
            <w:r w:rsidRPr="00FD0B94">
              <w:t>-29</w:t>
            </w:r>
          </w:p>
        </w:tc>
        <w:tc>
          <w:tcPr>
            <w:tcW w:w="1086" w:type="dxa"/>
          </w:tcPr>
          <w:p w14:paraId="79EBF017" w14:textId="73FB50E4" w:rsidR="00FD0B94" w:rsidRPr="00FD0B94" w:rsidRDefault="00FD0B94" w:rsidP="00FD0B94">
            <w:pPr>
              <w:jc w:val="center"/>
              <w:rPr>
                <w:lang w:eastAsia="zh-CN"/>
              </w:rPr>
            </w:pPr>
            <w:r w:rsidRPr="00FD0B94">
              <w:t>-31</w:t>
            </w:r>
          </w:p>
        </w:tc>
      </w:tr>
      <w:tr w:rsidR="00FD0B94" w14:paraId="2928CDDD" w14:textId="77777777" w:rsidTr="00E441D6">
        <w:trPr>
          <w:jc w:val="center"/>
        </w:trPr>
        <w:tc>
          <w:tcPr>
            <w:tcW w:w="1145" w:type="dxa"/>
            <w:vMerge/>
          </w:tcPr>
          <w:p w14:paraId="5D0E1676" w14:textId="77777777" w:rsidR="00FD0B94" w:rsidRDefault="00FD0B94" w:rsidP="00FD0B94">
            <w:pPr>
              <w:rPr>
                <w:lang w:eastAsia="zh-CN"/>
              </w:rPr>
            </w:pPr>
          </w:p>
        </w:tc>
        <w:tc>
          <w:tcPr>
            <w:tcW w:w="1454" w:type="dxa"/>
          </w:tcPr>
          <w:p w14:paraId="0080A56E" w14:textId="5D77EBDC" w:rsidR="00FD0B94" w:rsidRPr="00FD0B94" w:rsidRDefault="00FD0B94" w:rsidP="00FD0B94">
            <w:pPr>
              <w:rPr>
                <w:lang w:eastAsia="zh-CN"/>
              </w:rPr>
            </w:pPr>
            <w:r w:rsidRPr="00FD0B94">
              <w:rPr>
                <w:lang w:eastAsia="zh-CN"/>
              </w:rPr>
              <w:t>25</w:t>
            </w:r>
          </w:p>
        </w:tc>
        <w:tc>
          <w:tcPr>
            <w:tcW w:w="1024" w:type="dxa"/>
          </w:tcPr>
          <w:p w14:paraId="62572A66" w14:textId="0B5B3291" w:rsidR="00FD0B94" w:rsidRPr="00FD0B94" w:rsidRDefault="00FD0B94" w:rsidP="00FD0B94">
            <w:pPr>
              <w:jc w:val="center"/>
              <w:rPr>
                <w:lang w:eastAsia="zh-CN"/>
              </w:rPr>
            </w:pPr>
            <w:r w:rsidRPr="00FD0B94">
              <w:t>-24</w:t>
            </w:r>
          </w:p>
        </w:tc>
        <w:tc>
          <w:tcPr>
            <w:tcW w:w="1012" w:type="dxa"/>
            <w:vAlign w:val="bottom"/>
          </w:tcPr>
          <w:p w14:paraId="45028929" w14:textId="7D7AA1E0" w:rsidR="00FD0B94" w:rsidRPr="00FD0B94" w:rsidRDefault="00FD0B94" w:rsidP="00FD0B94">
            <w:pPr>
              <w:jc w:val="center"/>
              <w:rPr>
                <w:lang w:eastAsia="zh-CN"/>
              </w:rPr>
            </w:pPr>
            <w:r w:rsidRPr="00FD0B94">
              <w:rPr>
                <w:color w:val="000000"/>
              </w:rPr>
              <w:t>-29</w:t>
            </w:r>
          </w:p>
        </w:tc>
        <w:tc>
          <w:tcPr>
            <w:tcW w:w="879" w:type="dxa"/>
            <w:vAlign w:val="bottom"/>
          </w:tcPr>
          <w:p w14:paraId="62C71403" w14:textId="64A0FDB7" w:rsidR="00FD0B94" w:rsidRPr="00FD0B94" w:rsidRDefault="00FD0B94" w:rsidP="00FD0B94">
            <w:pPr>
              <w:jc w:val="center"/>
            </w:pPr>
            <w:r w:rsidRPr="00FD0B94">
              <w:rPr>
                <w:color w:val="000000"/>
              </w:rPr>
              <w:t>-27</w:t>
            </w:r>
          </w:p>
        </w:tc>
        <w:tc>
          <w:tcPr>
            <w:tcW w:w="1012" w:type="dxa"/>
            <w:vAlign w:val="bottom"/>
          </w:tcPr>
          <w:p w14:paraId="0D54C3BD" w14:textId="189AF16C" w:rsidR="00FD0B94" w:rsidRPr="00FD0B94" w:rsidRDefault="00FD0B94" w:rsidP="00FD0B94">
            <w:pPr>
              <w:jc w:val="center"/>
              <w:rPr>
                <w:lang w:eastAsia="zh-CN"/>
              </w:rPr>
            </w:pPr>
            <w:r w:rsidRPr="00FD0B94">
              <w:rPr>
                <w:color w:val="000000"/>
              </w:rPr>
              <w:t>-32</w:t>
            </w:r>
          </w:p>
        </w:tc>
        <w:tc>
          <w:tcPr>
            <w:tcW w:w="935" w:type="dxa"/>
            <w:vAlign w:val="bottom"/>
          </w:tcPr>
          <w:p w14:paraId="63600BEC" w14:textId="0B2C7AA7" w:rsidR="00FD0B94" w:rsidRPr="00FD0B94" w:rsidRDefault="00FD0B94" w:rsidP="00FD0B94">
            <w:pPr>
              <w:jc w:val="center"/>
            </w:pPr>
            <w:r w:rsidRPr="00FD0B94">
              <w:rPr>
                <w:color w:val="000000"/>
              </w:rPr>
              <w:t>-31</w:t>
            </w:r>
          </w:p>
        </w:tc>
        <w:tc>
          <w:tcPr>
            <w:tcW w:w="1082" w:type="dxa"/>
          </w:tcPr>
          <w:p w14:paraId="07E5D4F9" w14:textId="20F3D041" w:rsidR="00FD0B94" w:rsidRPr="00FD0B94" w:rsidRDefault="00FD0B94" w:rsidP="00FD0B94">
            <w:pPr>
              <w:jc w:val="center"/>
              <w:rPr>
                <w:lang w:eastAsia="zh-CN"/>
              </w:rPr>
            </w:pPr>
            <w:r w:rsidRPr="00FD0B94">
              <w:t>-29</w:t>
            </w:r>
          </w:p>
        </w:tc>
        <w:tc>
          <w:tcPr>
            <w:tcW w:w="1086" w:type="dxa"/>
          </w:tcPr>
          <w:p w14:paraId="1728077C" w14:textId="592947F0" w:rsidR="00FD0B94" w:rsidRPr="00FD0B94" w:rsidRDefault="00FD0B94" w:rsidP="00FD0B94">
            <w:pPr>
              <w:jc w:val="center"/>
              <w:rPr>
                <w:lang w:eastAsia="zh-CN"/>
              </w:rPr>
            </w:pPr>
            <w:r w:rsidRPr="00FD0B94">
              <w:t>-31</w:t>
            </w:r>
          </w:p>
        </w:tc>
      </w:tr>
    </w:tbl>
    <w:p w14:paraId="2AAF705E" w14:textId="77777777" w:rsidR="0024297A" w:rsidRDefault="0024297A" w:rsidP="001B2814">
      <w:pPr>
        <w:rPr>
          <w:lang w:eastAsia="zh-CN"/>
        </w:rPr>
      </w:pPr>
    </w:p>
    <w:p w14:paraId="083A2452" w14:textId="62E87244" w:rsidR="0024297A" w:rsidRPr="00B34605" w:rsidRDefault="0024297A" w:rsidP="00AE77BB">
      <w:pPr>
        <w:keepNext/>
        <w:keepLines/>
        <w:tabs>
          <w:tab w:val="num" w:pos="567"/>
        </w:tabs>
        <w:spacing w:before="180"/>
        <w:ind w:left="90"/>
        <w:jc w:val="center"/>
        <w:outlineLvl w:val="1"/>
        <w:rPr>
          <w:sz w:val="24"/>
          <w:szCs w:val="24"/>
          <w:lang w:eastAsia="zh-CN"/>
        </w:rPr>
      </w:pPr>
      <w:r w:rsidRPr="00B34605">
        <w:rPr>
          <w:b/>
          <w:bCs/>
          <w:sz w:val="24"/>
          <w:szCs w:val="24"/>
        </w:rPr>
        <w:t xml:space="preserve">Table </w:t>
      </w:r>
      <w:r>
        <w:rPr>
          <w:b/>
          <w:bCs/>
          <w:sz w:val="24"/>
          <w:szCs w:val="24"/>
        </w:rPr>
        <w:t>2</w:t>
      </w:r>
      <w:r w:rsidRPr="00B34605">
        <w:rPr>
          <w:b/>
          <w:bCs/>
          <w:sz w:val="24"/>
          <w:szCs w:val="24"/>
        </w:rPr>
        <w:t>: Mean Ec/Ior for</w:t>
      </w:r>
      <w:r>
        <w:rPr>
          <w:b/>
          <w:bCs/>
          <w:sz w:val="24"/>
          <w:szCs w:val="24"/>
        </w:rPr>
        <w:t xml:space="preserve"> F-DPCH (target BER is 10%)</w:t>
      </w:r>
    </w:p>
    <w:tbl>
      <w:tblPr>
        <w:tblStyle w:val="TableGrid"/>
        <w:tblW w:w="9629" w:type="dxa"/>
        <w:jc w:val="center"/>
        <w:tblLook w:val="04A0" w:firstRow="1" w:lastRow="0" w:firstColumn="1" w:lastColumn="0" w:noHBand="0" w:noVBand="1"/>
      </w:tblPr>
      <w:tblGrid>
        <w:gridCol w:w="1093"/>
        <w:gridCol w:w="1473"/>
        <w:gridCol w:w="1034"/>
        <w:gridCol w:w="1026"/>
        <w:gridCol w:w="13"/>
        <w:gridCol w:w="880"/>
        <w:gridCol w:w="1026"/>
        <w:gridCol w:w="930"/>
        <w:gridCol w:w="1077"/>
        <w:gridCol w:w="1077"/>
      </w:tblGrid>
      <w:tr w:rsidR="00A86C34" w14:paraId="222940EA" w14:textId="77777777" w:rsidTr="00A86C34">
        <w:trPr>
          <w:jc w:val="center"/>
        </w:trPr>
        <w:tc>
          <w:tcPr>
            <w:tcW w:w="1093" w:type="dxa"/>
          </w:tcPr>
          <w:p w14:paraId="069E2979" w14:textId="77777777" w:rsidR="00A86C34" w:rsidRDefault="00A86C34" w:rsidP="0024297A">
            <w:pPr>
              <w:rPr>
                <w:lang w:eastAsia="zh-CN"/>
              </w:rPr>
            </w:pPr>
            <w:r>
              <w:rPr>
                <w:lang w:eastAsia="zh-CN"/>
              </w:rPr>
              <w:t>Channel</w:t>
            </w:r>
          </w:p>
        </w:tc>
        <w:tc>
          <w:tcPr>
            <w:tcW w:w="1473" w:type="dxa"/>
          </w:tcPr>
          <w:p w14:paraId="7CA9B688" w14:textId="77777777" w:rsidR="00A86C34" w:rsidRDefault="00A86C34" w:rsidP="0024297A">
            <w:pPr>
              <w:rPr>
                <w:lang w:eastAsia="zh-CN"/>
              </w:rPr>
            </w:pPr>
            <w:r>
              <w:rPr>
                <w:lang w:eastAsia="zh-CN"/>
              </w:rPr>
              <w:t>Geometry</w:t>
            </w:r>
          </w:p>
          <w:p w14:paraId="15CC8CB9" w14:textId="77777777" w:rsidR="00A86C34" w:rsidRDefault="00A86C34" w:rsidP="0024297A">
            <w:pPr>
              <w:rPr>
                <w:lang w:eastAsia="zh-CN"/>
              </w:rPr>
            </w:pPr>
            <w:r>
              <w:rPr>
                <w:lang w:eastAsia="zh-CN"/>
              </w:rPr>
              <w:t>(dB)</w:t>
            </w:r>
          </w:p>
        </w:tc>
        <w:tc>
          <w:tcPr>
            <w:tcW w:w="1034" w:type="dxa"/>
          </w:tcPr>
          <w:p w14:paraId="53876198" w14:textId="77777777" w:rsidR="00A86C34" w:rsidRDefault="00A86C34" w:rsidP="0024297A">
            <w:pPr>
              <w:jc w:val="center"/>
              <w:rPr>
                <w:lang w:eastAsia="zh-CN"/>
              </w:rPr>
            </w:pPr>
          </w:p>
        </w:tc>
        <w:tc>
          <w:tcPr>
            <w:tcW w:w="1039" w:type="dxa"/>
            <w:gridSpan w:val="2"/>
          </w:tcPr>
          <w:p w14:paraId="5D4DAC42" w14:textId="77777777" w:rsidR="00A86C34" w:rsidRDefault="00A86C34" w:rsidP="0024297A">
            <w:pPr>
              <w:jc w:val="center"/>
              <w:rPr>
                <w:lang w:eastAsia="zh-CN"/>
              </w:rPr>
            </w:pPr>
          </w:p>
        </w:tc>
        <w:tc>
          <w:tcPr>
            <w:tcW w:w="4990" w:type="dxa"/>
            <w:gridSpan w:val="5"/>
          </w:tcPr>
          <w:p w14:paraId="633F5EDC" w14:textId="652526C8" w:rsidR="00A86C34" w:rsidRDefault="00A86C34" w:rsidP="0024297A">
            <w:pPr>
              <w:jc w:val="center"/>
              <w:rPr>
                <w:lang w:eastAsia="zh-CN"/>
              </w:rPr>
            </w:pPr>
            <w:r>
              <w:rPr>
                <w:lang w:eastAsia="zh-CN"/>
              </w:rPr>
              <w:t>Mean Ec/Ior for FDPCH (dB)</w:t>
            </w:r>
          </w:p>
        </w:tc>
      </w:tr>
      <w:tr w:rsidR="00A86C34" w14:paraId="48DFDA4E" w14:textId="77777777" w:rsidTr="00A86C34">
        <w:trPr>
          <w:jc w:val="center"/>
        </w:trPr>
        <w:tc>
          <w:tcPr>
            <w:tcW w:w="1093" w:type="dxa"/>
          </w:tcPr>
          <w:p w14:paraId="23AC1B0A" w14:textId="77777777" w:rsidR="00A86C34" w:rsidRDefault="00A86C34" w:rsidP="0024297A">
            <w:pPr>
              <w:rPr>
                <w:lang w:eastAsia="zh-CN"/>
              </w:rPr>
            </w:pPr>
          </w:p>
        </w:tc>
        <w:tc>
          <w:tcPr>
            <w:tcW w:w="1473" w:type="dxa"/>
          </w:tcPr>
          <w:p w14:paraId="1C9613CB" w14:textId="77777777" w:rsidR="00A86C34" w:rsidRDefault="00A86C34" w:rsidP="0024297A">
            <w:pPr>
              <w:rPr>
                <w:lang w:eastAsia="zh-CN"/>
              </w:rPr>
            </w:pPr>
          </w:p>
        </w:tc>
        <w:tc>
          <w:tcPr>
            <w:tcW w:w="1034" w:type="dxa"/>
          </w:tcPr>
          <w:p w14:paraId="44821F53" w14:textId="77777777" w:rsidR="00A86C34" w:rsidRPr="00042FC1" w:rsidRDefault="00A86C34" w:rsidP="0024297A">
            <w:pPr>
              <w:rPr>
                <w:sz w:val="16"/>
                <w:szCs w:val="16"/>
                <w:lang w:eastAsia="zh-CN"/>
              </w:rPr>
            </w:pPr>
            <w:r w:rsidRPr="00042FC1">
              <w:rPr>
                <w:sz w:val="16"/>
                <w:szCs w:val="16"/>
                <w:lang w:eastAsia="zh-CN"/>
              </w:rPr>
              <w:t>Legacy</w:t>
            </w:r>
          </w:p>
        </w:tc>
        <w:tc>
          <w:tcPr>
            <w:tcW w:w="1026" w:type="dxa"/>
          </w:tcPr>
          <w:p w14:paraId="4EF87F0E" w14:textId="77777777" w:rsidR="00A86C34" w:rsidRPr="00042FC1" w:rsidRDefault="00A86C34" w:rsidP="0024297A">
            <w:pPr>
              <w:rPr>
                <w:sz w:val="16"/>
                <w:szCs w:val="16"/>
                <w:lang w:eastAsia="zh-CN"/>
              </w:rPr>
            </w:pPr>
            <w:r w:rsidRPr="00042FC1">
              <w:rPr>
                <w:sz w:val="16"/>
                <w:szCs w:val="16"/>
                <w:lang w:eastAsia="zh-CN"/>
              </w:rPr>
              <w:t>Repeat</w:t>
            </w:r>
          </w:p>
          <w:p w14:paraId="2E2F1600" w14:textId="49B9C383" w:rsidR="00A86C34" w:rsidRPr="00042FC1" w:rsidRDefault="00A86C34" w:rsidP="0024297A">
            <w:pPr>
              <w:rPr>
                <w:sz w:val="16"/>
                <w:szCs w:val="16"/>
                <w:lang w:eastAsia="zh-CN"/>
              </w:rPr>
            </w:pPr>
            <w:r w:rsidRPr="00042FC1">
              <w:rPr>
                <w:sz w:val="16"/>
                <w:szCs w:val="16"/>
                <w:lang w:eastAsia="zh-CN"/>
              </w:rPr>
              <w:t>(3x</w:t>
            </w:r>
            <w:r>
              <w:rPr>
                <w:sz w:val="16"/>
                <w:szCs w:val="16"/>
                <w:lang w:eastAsia="zh-CN"/>
              </w:rPr>
              <w:t>, 500 Hz</w:t>
            </w:r>
            <w:r w:rsidRPr="00042FC1">
              <w:rPr>
                <w:sz w:val="16"/>
                <w:szCs w:val="16"/>
                <w:lang w:eastAsia="zh-CN"/>
              </w:rPr>
              <w:t>)</w:t>
            </w:r>
          </w:p>
        </w:tc>
        <w:tc>
          <w:tcPr>
            <w:tcW w:w="893" w:type="dxa"/>
            <w:gridSpan w:val="2"/>
          </w:tcPr>
          <w:p w14:paraId="3BD8B28B" w14:textId="77777777" w:rsidR="00A86C34" w:rsidRPr="00042FC1" w:rsidRDefault="00A86C34" w:rsidP="00A86C34">
            <w:pPr>
              <w:rPr>
                <w:sz w:val="16"/>
                <w:szCs w:val="16"/>
                <w:lang w:eastAsia="zh-CN"/>
              </w:rPr>
            </w:pPr>
            <w:r w:rsidRPr="00042FC1">
              <w:rPr>
                <w:sz w:val="16"/>
                <w:szCs w:val="16"/>
                <w:lang w:eastAsia="zh-CN"/>
              </w:rPr>
              <w:t>Repeat</w:t>
            </w:r>
          </w:p>
          <w:p w14:paraId="2BAE6A81" w14:textId="28B88457" w:rsidR="00A86C34" w:rsidRPr="00042FC1" w:rsidRDefault="00A86C34" w:rsidP="00A86C34">
            <w:pPr>
              <w:rPr>
                <w:sz w:val="16"/>
                <w:szCs w:val="16"/>
                <w:lang w:eastAsia="zh-CN"/>
              </w:rPr>
            </w:pPr>
            <w:r w:rsidRPr="00042FC1">
              <w:rPr>
                <w:sz w:val="16"/>
                <w:szCs w:val="16"/>
                <w:lang w:eastAsia="zh-CN"/>
              </w:rPr>
              <w:t>(3x</w:t>
            </w:r>
            <w:r>
              <w:rPr>
                <w:sz w:val="16"/>
                <w:szCs w:val="16"/>
                <w:lang w:eastAsia="zh-CN"/>
              </w:rPr>
              <w:t>, 1500 Hz</w:t>
            </w:r>
            <w:r w:rsidRPr="00042FC1">
              <w:rPr>
                <w:sz w:val="16"/>
                <w:szCs w:val="16"/>
                <w:lang w:eastAsia="zh-CN"/>
              </w:rPr>
              <w:t>)</w:t>
            </w:r>
          </w:p>
        </w:tc>
        <w:tc>
          <w:tcPr>
            <w:tcW w:w="1026" w:type="dxa"/>
          </w:tcPr>
          <w:p w14:paraId="5F6BD6A3" w14:textId="0BB7F7E9" w:rsidR="00A86C34" w:rsidRPr="00042FC1" w:rsidRDefault="00A86C34" w:rsidP="0024297A">
            <w:pPr>
              <w:rPr>
                <w:sz w:val="16"/>
                <w:szCs w:val="16"/>
                <w:lang w:eastAsia="zh-CN"/>
              </w:rPr>
            </w:pPr>
            <w:r w:rsidRPr="00042FC1">
              <w:rPr>
                <w:sz w:val="16"/>
                <w:szCs w:val="16"/>
                <w:lang w:eastAsia="zh-CN"/>
              </w:rPr>
              <w:t>Repeat</w:t>
            </w:r>
          </w:p>
          <w:p w14:paraId="471626D9" w14:textId="768E647C" w:rsidR="00A86C34" w:rsidRPr="00042FC1" w:rsidRDefault="00A86C34" w:rsidP="0024297A">
            <w:pPr>
              <w:rPr>
                <w:sz w:val="16"/>
                <w:szCs w:val="16"/>
                <w:lang w:eastAsia="zh-CN"/>
              </w:rPr>
            </w:pPr>
            <w:r w:rsidRPr="00042FC1">
              <w:rPr>
                <w:sz w:val="16"/>
                <w:szCs w:val="16"/>
                <w:lang w:eastAsia="zh-CN"/>
              </w:rPr>
              <w:t>(5x</w:t>
            </w:r>
            <w:r>
              <w:rPr>
                <w:sz w:val="16"/>
                <w:szCs w:val="16"/>
                <w:lang w:eastAsia="zh-CN"/>
              </w:rPr>
              <w:t>, 300 Hz</w:t>
            </w:r>
            <w:r w:rsidRPr="00042FC1">
              <w:rPr>
                <w:sz w:val="16"/>
                <w:szCs w:val="16"/>
                <w:lang w:eastAsia="zh-CN"/>
              </w:rPr>
              <w:t>)</w:t>
            </w:r>
          </w:p>
        </w:tc>
        <w:tc>
          <w:tcPr>
            <w:tcW w:w="930" w:type="dxa"/>
          </w:tcPr>
          <w:p w14:paraId="3A816664" w14:textId="77777777" w:rsidR="00A86C34" w:rsidRPr="00042FC1" w:rsidRDefault="00A86C34" w:rsidP="00A86C34">
            <w:pPr>
              <w:rPr>
                <w:sz w:val="16"/>
                <w:szCs w:val="16"/>
                <w:lang w:eastAsia="zh-CN"/>
              </w:rPr>
            </w:pPr>
            <w:r w:rsidRPr="00042FC1">
              <w:rPr>
                <w:sz w:val="16"/>
                <w:szCs w:val="16"/>
                <w:lang w:eastAsia="zh-CN"/>
              </w:rPr>
              <w:t>Repeat</w:t>
            </w:r>
          </w:p>
          <w:p w14:paraId="4235446C" w14:textId="0B8F95B3" w:rsidR="00A86C34" w:rsidRPr="00042FC1" w:rsidRDefault="00A86C34" w:rsidP="00A86C34">
            <w:pPr>
              <w:rPr>
                <w:sz w:val="16"/>
                <w:szCs w:val="16"/>
                <w:lang w:eastAsia="zh-CN"/>
              </w:rPr>
            </w:pPr>
            <w:r>
              <w:rPr>
                <w:sz w:val="16"/>
                <w:szCs w:val="16"/>
                <w:lang w:eastAsia="zh-CN"/>
              </w:rPr>
              <w:t>(5</w:t>
            </w:r>
            <w:r w:rsidRPr="00042FC1">
              <w:rPr>
                <w:sz w:val="16"/>
                <w:szCs w:val="16"/>
                <w:lang w:eastAsia="zh-CN"/>
              </w:rPr>
              <w:t>x</w:t>
            </w:r>
            <w:r>
              <w:rPr>
                <w:sz w:val="16"/>
                <w:szCs w:val="16"/>
                <w:lang w:eastAsia="zh-CN"/>
              </w:rPr>
              <w:t>, 1500 Hz</w:t>
            </w:r>
            <w:r w:rsidRPr="00042FC1">
              <w:rPr>
                <w:sz w:val="16"/>
                <w:szCs w:val="16"/>
                <w:lang w:eastAsia="zh-CN"/>
              </w:rPr>
              <w:t>)</w:t>
            </w:r>
          </w:p>
        </w:tc>
        <w:tc>
          <w:tcPr>
            <w:tcW w:w="1077" w:type="dxa"/>
          </w:tcPr>
          <w:p w14:paraId="37DD216F" w14:textId="07D64582" w:rsidR="00A86C34" w:rsidRPr="00042FC1" w:rsidRDefault="00A86C34" w:rsidP="0024297A">
            <w:pPr>
              <w:rPr>
                <w:sz w:val="16"/>
                <w:szCs w:val="16"/>
                <w:lang w:eastAsia="zh-CN"/>
              </w:rPr>
            </w:pPr>
            <w:r w:rsidRPr="00042FC1">
              <w:rPr>
                <w:sz w:val="16"/>
                <w:szCs w:val="16"/>
                <w:lang w:eastAsia="zh-CN"/>
              </w:rPr>
              <w:t>Decimate</w:t>
            </w:r>
          </w:p>
          <w:p w14:paraId="3958678E" w14:textId="77777777" w:rsidR="00A86C34" w:rsidRPr="00042FC1" w:rsidRDefault="00A86C34" w:rsidP="0024297A">
            <w:pPr>
              <w:rPr>
                <w:sz w:val="16"/>
                <w:szCs w:val="16"/>
                <w:lang w:eastAsia="zh-CN"/>
              </w:rPr>
            </w:pPr>
            <w:r w:rsidRPr="00042FC1">
              <w:rPr>
                <w:sz w:val="16"/>
                <w:szCs w:val="16"/>
                <w:lang w:eastAsia="zh-CN"/>
              </w:rPr>
              <w:t>(3x)</w:t>
            </w:r>
          </w:p>
        </w:tc>
        <w:tc>
          <w:tcPr>
            <w:tcW w:w="1077" w:type="dxa"/>
          </w:tcPr>
          <w:p w14:paraId="0F899053" w14:textId="77777777" w:rsidR="00A86C34" w:rsidRPr="00042FC1" w:rsidRDefault="00A86C34" w:rsidP="0024297A">
            <w:pPr>
              <w:rPr>
                <w:sz w:val="16"/>
                <w:szCs w:val="16"/>
                <w:lang w:eastAsia="zh-CN"/>
              </w:rPr>
            </w:pPr>
            <w:r w:rsidRPr="00042FC1">
              <w:rPr>
                <w:sz w:val="16"/>
                <w:szCs w:val="16"/>
                <w:lang w:eastAsia="zh-CN"/>
              </w:rPr>
              <w:t>Decimate</w:t>
            </w:r>
          </w:p>
          <w:p w14:paraId="2B727C8C" w14:textId="77777777" w:rsidR="00A86C34" w:rsidRPr="00042FC1" w:rsidRDefault="00A86C34" w:rsidP="0024297A">
            <w:pPr>
              <w:rPr>
                <w:sz w:val="16"/>
                <w:szCs w:val="16"/>
                <w:lang w:eastAsia="zh-CN"/>
              </w:rPr>
            </w:pPr>
            <w:r w:rsidRPr="00042FC1">
              <w:rPr>
                <w:sz w:val="16"/>
                <w:szCs w:val="16"/>
                <w:lang w:eastAsia="zh-CN"/>
              </w:rPr>
              <w:t>(5x)</w:t>
            </w:r>
          </w:p>
        </w:tc>
      </w:tr>
      <w:tr w:rsidR="00E31CD0" w14:paraId="723B4A38" w14:textId="77777777" w:rsidTr="00E441D6">
        <w:trPr>
          <w:jc w:val="center"/>
        </w:trPr>
        <w:tc>
          <w:tcPr>
            <w:tcW w:w="1093" w:type="dxa"/>
            <w:vMerge w:val="restart"/>
          </w:tcPr>
          <w:p w14:paraId="4EC6C9E3" w14:textId="1F8F055D" w:rsidR="00E31CD0" w:rsidRDefault="00E31CD0" w:rsidP="00E31CD0">
            <w:pPr>
              <w:rPr>
                <w:lang w:eastAsia="zh-CN"/>
              </w:rPr>
            </w:pPr>
            <w:r>
              <w:rPr>
                <w:lang w:eastAsia="zh-CN"/>
              </w:rPr>
              <w:t>PA3</w:t>
            </w:r>
          </w:p>
        </w:tc>
        <w:tc>
          <w:tcPr>
            <w:tcW w:w="1473" w:type="dxa"/>
          </w:tcPr>
          <w:p w14:paraId="3B3BE45A" w14:textId="77777777" w:rsidR="00E31CD0" w:rsidRPr="009018A6" w:rsidRDefault="00E31CD0" w:rsidP="009018A6">
            <w:pPr>
              <w:jc w:val="center"/>
              <w:rPr>
                <w:lang w:eastAsia="zh-CN"/>
              </w:rPr>
            </w:pPr>
            <w:r w:rsidRPr="009018A6">
              <w:rPr>
                <w:lang w:eastAsia="zh-CN"/>
              </w:rPr>
              <w:t>-5</w:t>
            </w:r>
          </w:p>
        </w:tc>
        <w:tc>
          <w:tcPr>
            <w:tcW w:w="1034" w:type="dxa"/>
          </w:tcPr>
          <w:p w14:paraId="03B43734" w14:textId="06371743" w:rsidR="00E31CD0" w:rsidRPr="009018A6" w:rsidRDefault="00E31CD0" w:rsidP="009018A6">
            <w:pPr>
              <w:jc w:val="center"/>
              <w:rPr>
                <w:lang w:eastAsia="zh-CN"/>
              </w:rPr>
            </w:pPr>
            <w:r w:rsidRPr="009018A6">
              <w:t>-19</w:t>
            </w:r>
          </w:p>
        </w:tc>
        <w:tc>
          <w:tcPr>
            <w:tcW w:w="1026" w:type="dxa"/>
            <w:vAlign w:val="bottom"/>
          </w:tcPr>
          <w:p w14:paraId="33B66596" w14:textId="4D7C70EB" w:rsidR="00E31CD0" w:rsidRPr="009018A6" w:rsidRDefault="00E31CD0" w:rsidP="009018A6">
            <w:pPr>
              <w:jc w:val="center"/>
              <w:rPr>
                <w:lang w:eastAsia="zh-CN"/>
              </w:rPr>
            </w:pPr>
            <w:r w:rsidRPr="009018A6">
              <w:rPr>
                <w:color w:val="000000"/>
              </w:rPr>
              <w:t>-24</w:t>
            </w:r>
          </w:p>
        </w:tc>
        <w:tc>
          <w:tcPr>
            <w:tcW w:w="893" w:type="dxa"/>
            <w:gridSpan w:val="2"/>
            <w:vAlign w:val="bottom"/>
          </w:tcPr>
          <w:p w14:paraId="62755FD9" w14:textId="616F9D91" w:rsidR="00E31CD0" w:rsidRPr="009018A6" w:rsidRDefault="00E31CD0" w:rsidP="009018A6">
            <w:pPr>
              <w:jc w:val="center"/>
            </w:pPr>
            <w:r w:rsidRPr="009018A6">
              <w:rPr>
                <w:color w:val="000000"/>
              </w:rPr>
              <w:t>-22</w:t>
            </w:r>
          </w:p>
        </w:tc>
        <w:tc>
          <w:tcPr>
            <w:tcW w:w="1026" w:type="dxa"/>
            <w:vAlign w:val="bottom"/>
          </w:tcPr>
          <w:p w14:paraId="7763FEF6" w14:textId="2510CD29" w:rsidR="00E31CD0" w:rsidRPr="009018A6" w:rsidRDefault="00E31CD0" w:rsidP="009018A6">
            <w:pPr>
              <w:jc w:val="center"/>
              <w:rPr>
                <w:lang w:eastAsia="zh-CN"/>
              </w:rPr>
            </w:pPr>
            <w:r w:rsidRPr="009018A6">
              <w:rPr>
                <w:color w:val="000000"/>
              </w:rPr>
              <w:t>-26</w:t>
            </w:r>
          </w:p>
        </w:tc>
        <w:tc>
          <w:tcPr>
            <w:tcW w:w="930" w:type="dxa"/>
            <w:vAlign w:val="bottom"/>
          </w:tcPr>
          <w:p w14:paraId="504B8450" w14:textId="327370D7" w:rsidR="00E31CD0" w:rsidRPr="009018A6" w:rsidRDefault="00E31CD0" w:rsidP="009018A6">
            <w:pPr>
              <w:jc w:val="center"/>
            </w:pPr>
            <w:r w:rsidRPr="009018A6">
              <w:rPr>
                <w:color w:val="000000"/>
              </w:rPr>
              <w:t>-25</w:t>
            </w:r>
          </w:p>
        </w:tc>
        <w:tc>
          <w:tcPr>
            <w:tcW w:w="1077" w:type="dxa"/>
          </w:tcPr>
          <w:p w14:paraId="52390A8B" w14:textId="06B652C0" w:rsidR="00E31CD0" w:rsidRPr="009018A6" w:rsidRDefault="00E31CD0" w:rsidP="009018A6">
            <w:pPr>
              <w:jc w:val="center"/>
              <w:rPr>
                <w:lang w:eastAsia="zh-CN"/>
              </w:rPr>
            </w:pPr>
            <w:r w:rsidRPr="009018A6">
              <w:t>-24</w:t>
            </w:r>
          </w:p>
        </w:tc>
        <w:tc>
          <w:tcPr>
            <w:tcW w:w="1077" w:type="dxa"/>
          </w:tcPr>
          <w:p w14:paraId="715654FA" w14:textId="1B914B8C" w:rsidR="00E31CD0" w:rsidRPr="009018A6" w:rsidRDefault="00E31CD0" w:rsidP="009018A6">
            <w:pPr>
              <w:jc w:val="center"/>
              <w:rPr>
                <w:lang w:eastAsia="zh-CN"/>
              </w:rPr>
            </w:pPr>
            <w:r w:rsidRPr="009018A6">
              <w:t>-26</w:t>
            </w:r>
          </w:p>
        </w:tc>
      </w:tr>
      <w:tr w:rsidR="00E31CD0" w14:paraId="4DAB6B02" w14:textId="77777777" w:rsidTr="00E441D6">
        <w:trPr>
          <w:jc w:val="center"/>
        </w:trPr>
        <w:tc>
          <w:tcPr>
            <w:tcW w:w="1093" w:type="dxa"/>
            <w:vMerge/>
          </w:tcPr>
          <w:p w14:paraId="679B2FB1" w14:textId="77777777" w:rsidR="00E31CD0" w:rsidRDefault="00E31CD0" w:rsidP="00E31CD0">
            <w:pPr>
              <w:rPr>
                <w:lang w:eastAsia="zh-CN"/>
              </w:rPr>
            </w:pPr>
          </w:p>
        </w:tc>
        <w:tc>
          <w:tcPr>
            <w:tcW w:w="1473" w:type="dxa"/>
          </w:tcPr>
          <w:p w14:paraId="47818220" w14:textId="77777777" w:rsidR="00E31CD0" w:rsidRPr="009018A6" w:rsidRDefault="00E31CD0" w:rsidP="009018A6">
            <w:pPr>
              <w:jc w:val="center"/>
              <w:rPr>
                <w:lang w:eastAsia="zh-CN"/>
              </w:rPr>
            </w:pPr>
            <w:r w:rsidRPr="009018A6">
              <w:rPr>
                <w:lang w:eastAsia="zh-CN"/>
              </w:rPr>
              <w:t>0</w:t>
            </w:r>
          </w:p>
        </w:tc>
        <w:tc>
          <w:tcPr>
            <w:tcW w:w="1034" w:type="dxa"/>
          </w:tcPr>
          <w:p w14:paraId="4E69E3E2" w14:textId="54521147" w:rsidR="00E31CD0" w:rsidRPr="009018A6" w:rsidRDefault="00E31CD0" w:rsidP="009018A6">
            <w:pPr>
              <w:jc w:val="center"/>
              <w:rPr>
                <w:lang w:eastAsia="zh-CN"/>
              </w:rPr>
            </w:pPr>
            <w:r w:rsidRPr="009018A6">
              <w:t>-24</w:t>
            </w:r>
          </w:p>
        </w:tc>
        <w:tc>
          <w:tcPr>
            <w:tcW w:w="1026" w:type="dxa"/>
            <w:vAlign w:val="bottom"/>
          </w:tcPr>
          <w:p w14:paraId="4F584245" w14:textId="0DEE1AAE" w:rsidR="00E31CD0" w:rsidRPr="009018A6" w:rsidRDefault="00E31CD0" w:rsidP="009018A6">
            <w:pPr>
              <w:jc w:val="center"/>
              <w:rPr>
                <w:lang w:eastAsia="zh-CN"/>
              </w:rPr>
            </w:pPr>
            <w:r w:rsidRPr="009018A6">
              <w:rPr>
                <w:color w:val="000000"/>
              </w:rPr>
              <w:t>-29</w:t>
            </w:r>
          </w:p>
        </w:tc>
        <w:tc>
          <w:tcPr>
            <w:tcW w:w="893" w:type="dxa"/>
            <w:gridSpan w:val="2"/>
            <w:vAlign w:val="bottom"/>
          </w:tcPr>
          <w:p w14:paraId="0CA9B79E" w14:textId="5A6EF678" w:rsidR="00E31CD0" w:rsidRPr="009018A6" w:rsidRDefault="00E31CD0" w:rsidP="009018A6">
            <w:pPr>
              <w:jc w:val="center"/>
            </w:pPr>
            <w:r w:rsidRPr="009018A6">
              <w:rPr>
                <w:color w:val="000000"/>
              </w:rPr>
              <w:t>-27</w:t>
            </w:r>
          </w:p>
        </w:tc>
        <w:tc>
          <w:tcPr>
            <w:tcW w:w="1026" w:type="dxa"/>
            <w:vAlign w:val="bottom"/>
          </w:tcPr>
          <w:p w14:paraId="07F343DC" w14:textId="00304C0E" w:rsidR="00E31CD0" w:rsidRPr="009018A6" w:rsidRDefault="00E31CD0" w:rsidP="009018A6">
            <w:pPr>
              <w:jc w:val="center"/>
              <w:rPr>
                <w:lang w:eastAsia="zh-CN"/>
              </w:rPr>
            </w:pPr>
            <w:r w:rsidRPr="009018A6">
              <w:rPr>
                <w:color w:val="000000"/>
              </w:rPr>
              <w:t>-31</w:t>
            </w:r>
          </w:p>
        </w:tc>
        <w:tc>
          <w:tcPr>
            <w:tcW w:w="930" w:type="dxa"/>
            <w:vAlign w:val="bottom"/>
          </w:tcPr>
          <w:p w14:paraId="6C83BCE5" w14:textId="22BE3A67" w:rsidR="00E31CD0" w:rsidRPr="009018A6" w:rsidRDefault="00E31CD0" w:rsidP="009018A6">
            <w:pPr>
              <w:jc w:val="center"/>
            </w:pPr>
            <w:r w:rsidRPr="009018A6">
              <w:rPr>
                <w:color w:val="000000"/>
              </w:rPr>
              <w:t>-30</w:t>
            </w:r>
          </w:p>
        </w:tc>
        <w:tc>
          <w:tcPr>
            <w:tcW w:w="1077" w:type="dxa"/>
          </w:tcPr>
          <w:p w14:paraId="1A7F0CE4" w14:textId="67F5E901" w:rsidR="00E31CD0" w:rsidRPr="009018A6" w:rsidRDefault="00E31CD0" w:rsidP="009018A6">
            <w:pPr>
              <w:jc w:val="center"/>
              <w:rPr>
                <w:lang w:eastAsia="zh-CN"/>
              </w:rPr>
            </w:pPr>
            <w:r w:rsidRPr="009018A6">
              <w:t>-29</w:t>
            </w:r>
          </w:p>
        </w:tc>
        <w:tc>
          <w:tcPr>
            <w:tcW w:w="1077" w:type="dxa"/>
          </w:tcPr>
          <w:p w14:paraId="171E42A0" w14:textId="66C8C9CB" w:rsidR="00E31CD0" w:rsidRPr="009018A6" w:rsidRDefault="00E31CD0" w:rsidP="009018A6">
            <w:pPr>
              <w:jc w:val="center"/>
              <w:rPr>
                <w:lang w:eastAsia="zh-CN"/>
              </w:rPr>
            </w:pPr>
            <w:r w:rsidRPr="009018A6">
              <w:t>-31</w:t>
            </w:r>
          </w:p>
        </w:tc>
      </w:tr>
      <w:tr w:rsidR="00E31CD0" w14:paraId="7480F008" w14:textId="77777777" w:rsidTr="00E441D6">
        <w:trPr>
          <w:jc w:val="center"/>
        </w:trPr>
        <w:tc>
          <w:tcPr>
            <w:tcW w:w="1093" w:type="dxa"/>
            <w:vMerge/>
          </w:tcPr>
          <w:p w14:paraId="44350245" w14:textId="77777777" w:rsidR="00E31CD0" w:rsidRDefault="00E31CD0" w:rsidP="00E31CD0">
            <w:pPr>
              <w:rPr>
                <w:lang w:eastAsia="zh-CN"/>
              </w:rPr>
            </w:pPr>
          </w:p>
        </w:tc>
        <w:tc>
          <w:tcPr>
            <w:tcW w:w="1473" w:type="dxa"/>
          </w:tcPr>
          <w:p w14:paraId="40A4E30A" w14:textId="77777777" w:rsidR="00E31CD0" w:rsidRPr="009018A6" w:rsidRDefault="00E31CD0" w:rsidP="009018A6">
            <w:pPr>
              <w:jc w:val="center"/>
              <w:rPr>
                <w:lang w:eastAsia="zh-CN"/>
              </w:rPr>
            </w:pPr>
            <w:r w:rsidRPr="009018A6">
              <w:rPr>
                <w:lang w:eastAsia="zh-CN"/>
              </w:rPr>
              <w:t>5</w:t>
            </w:r>
          </w:p>
        </w:tc>
        <w:tc>
          <w:tcPr>
            <w:tcW w:w="1034" w:type="dxa"/>
          </w:tcPr>
          <w:p w14:paraId="10A6C589" w14:textId="51293FDD" w:rsidR="00E31CD0" w:rsidRPr="009018A6" w:rsidRDefault="00E31CD0" w:rsidP="009018A6">
            <w:pPr>
              <w:jc w:val="center"/>
              <w:rPr>
                <w:lang w:eastAsia="zh-CN"/>
              </w:rPr>
            </w:pPr>
            <w:r w:rsidRPr="009018A6">
              <w:t>-28</w:t>
            </w:r>
          </w:p>
        </w:tc>
        <w:tc>
          <w:tcPr>
            <w:tcW w:w="1026" w:type="dxa"/>
            <w:vAlign w:val="bottom"/>
          </w:tcPr>
          <w:p w14:paraId="68F4D682" w14:textId="23839A1E" w:rsidR="00E31CD0" w:rsidRPr="009018A6" w:rsidRDefault="00E31CD0" w:rsidP="009018A6">
            <w:pPr>
              <w:jc w:val="center"/>
              <w:rPr>
                <w:lang w:eastAsia="zh-CN"/>
              </w:rPr>
            </w:pPr>
            <w:r w:rsidRPr="009018A6">
              <w:rPr>
                <w:color w:val="000000"/>
              </w:rPr>
              <w:t>-33</w:t>
            </w:r>
          </w:p>
        </w:tc>
        <w:tc>
          <w:tcPr>
            <w:tcW w:w="893" w:type="dxa"/>
            <w:gridSpan w:val="2"/>
            <w:vAlign w:val="bottom"/>
          </w:tcPr>
          <w:p w14:paraId="242C101C" w14:textId="7383923A" w:rsidR="00E31CD0" w:rsidRPr="009018A6" w:rsidRDefault="00E31CD0" w:rsidP="009018A6">
            <w:pPr>
              <w:jc w:val="center"/>
            </w:pPr>
            <w:r w:rsidRPr="009018A6">
              <w:rPr>
                <w:color w:val="000000"/>
              </w:rPr>
              <w:t>-32</w:t>
            </w:r>
          </w:p>
        </w:tc>
        <w:tc>
          <w:tcPr>
            <w:tcW w:w="1026" w:type="dxa"/>
            <w:vAlign w:val="bottom"/>
          </w:tcPr>
          <w:p w14:paraId="13D62CD8" w14:textId="6C9886B6" w:rsidR="00E31CD0" w:rsidRPr="009018A6" w:rsidRDefault="00E31CD0" w:rsidP="009018A6">
            <w:pPr>
              <w:jc w:val="center"/>
              <w:rPr>
                <w:lang w:eastAsia="zh-CN"/>
              </w:rPr>
            </w:pPr>
            <w:r w:rsidRPr="009018A6">
              <w:rPr>
                <w:color w:val="000000"/>
              </w:rPr>
              <w:t>-36</w:t>
            </w:r>
          </w:p>
        </w:tc>
        <w:tc>
          <w:tcPr>
            <w:tcW w:w="930" w:type="dxa"/>
            <w:vAlign w:val="bottom"/>
          </w:tcPr>
          <w:p w14:paraId="396D8A5F" w14:textId="478C507A" w:rsidR="00E31CD0" w:rsidRPr="009018A6" w:rsidRDefault="00E31CD0" w:rsidP="009018A6">
            <w:pPr>
              <w:jc w:val="center"/>
            </w:pPr>
            <w:r w:rsidRPr="009018A6">
              <w:rPr>
                <w:color w:val="000000"/>
              </w:rPr>
              <w:t>-34</w:t>
            </w:r>
          </w:p>
        </w:tc>
        <w:tc>
          <w:tcPr>
            <w:tcW w:w="1077" w:type="dxa"/>
          </w:tcPr>
          <w:p w14:paraId="1A83185D" w14:textId="7E88091E" w:rsidR="00E31CD0" w:rsidRPr="009018A6" w:rsidRDefault="00E31CD0" w:rsidP="009018A6">
            <w:pPr>
              <w:jc w:val="center"/>
              <w:rPr>
                <w:lang w:eastAsia="zh-CN"/>
              </w:rPr>
            </w:pPr>
            <w:r w:rsidRPr="009018A6">
              <w:t>-33</w:t>
            </w:r>
          </w:p>
        </w:tc>
        <w:tc>
          <w:tcPr>
            <w:tcW w:w="1077" w:type="dxa"/>
          </w:tcPr>
          <w:p w14:paraId="324A5C9C" w14:textId="0666BA75" w:rsidR="00E31CD0" w:rsidRPr="009018A6" w:rsidRDefault="00E31CD0" w:rsidP="009018A6">
            <w:pPr>
              <w:jc w:val="center"/>
              <w:rPr>
                <w:lang w:eastAsia="zh-CN"/>
              </w:rPr>
            </w:pPr>
            <w:r w:rsidRPr="009018A6">
              <w:t>-35</w:t>
            </w:r>
          </w:p>
        </w:tc>
      </w:tr>
      <w:tr w:rsidR="00E31CD0" w14:paraId="202F10E6" w14:textId="77777777" w:rsidTr="00E441D6">
        <w:trPr>
          <w:jc w:val="center"/>
        </w:trPr>
        <w:tc>
          <w:tcPr>
            <w:tcW w:w="1093" w:type="dxa"/>
            <w:vMerge/>
          </w:tcPr>
          <w:p w14:paraId="11854BBC" w14:textId="77777777" w:rsidR="00E31CD0" w:rsidRDefault="00E31CD0" w:rsidP="00E31CD0">
            <w:pPr>
              <w:rPr>
                <w:lang w:eastAsia="zh-CN"/>
              </w:rPr>
            </w:pPr>
          </w:p>
        </w:tc>
        <w:tc>
          <w:tcPr>
            <w:tcW w:w="1473" w:type="dxa"/>
          </w:tcPr>
          <w:p w14:paraId="41B72345" w14:textId="77777777" w:rsidR="00E31CD0" w:rsidRPr="009018A6" w:rsidRDefault="00E31CD0" w:rsidP="009018A6">
            <w:pPr>
              <w:jc w:val="center"/>
              <w:rPr>
                <w:lang w:eastAsia="zh-CN"/>
              </w:rPr>
            </w:pPr>
            <w:r w:rsidRPr="009018A6">
              <w:rPr>
                <w:lang w:eastAsia="zh-CN"/>
              </w:rPr>
              <w:t>10</w:t>
            </w:r>
          </w:p>
        </w:tc>
        <w:tc>
          <w:tcPr>
            <w:tcW w:w="1034" w:type="dxa"/>
          </w:tcPr>
          <w:p w14:paraId="29D0DBD8" w14:textId="1506D213" w:rsidR="00E31CD0" w:rsidRPr="009018A6" w:rsidRDefault="00E31CD0" w:rsidP="009018A6">
            <w:pPr>
              <w:jc w:val="center"/>
              <w:rPr>
                <w:lang w:eastAsia="zh-CN"/>
              </w:rPr>
            </w:pPr>
            <w:r w:rsidRPr="009018A6">
              <w:t>-31</w:t>
            </w:r>
          </w:p>
        </w:tc>
        <w:tc>
          <w:tcPr>
            <w:tcW w:w="1026" w:type="dxa"/>
            <w:vAlign w:val="bottom"/>
          </w:tcPr>
          <w:p w14:paraId="4C8EB5C6" w14:textId="06F1545B" w:rsidR="00E31CD0" w:rsidRPr="009018A6" w:rsidRDefault="00E31CD0" w:rsidP="009018A6">
            <w:pPr>
              <w:jc w:val="center"/>
              <w:rPr>
                <w:lang w:eastAsia="zh-CN"/>
              </w:rPr>
            </w:pPr>
            <w:r w:rsidRPr="009018A6">
              <w:rPr>
                <w:color w:val="000000"/>
              </w:rPr>
              <w:t>-36</w:t>
            </w:r>
          </w:p>
        </w:tc>
        <w:tc>
          <w:tcPr>
            <w:tcW w:w="893" w:type="dxa"/>
            <w:gridSpan w:val="2"/>
            <w:vAlign w:val="bottom"/>
          </w:tcPr>
          <w:p w14:paraId="52DA3A04" w14:textId="29682F40" w:rsidR="00E31CD0" w:rsidRPr="009018A6" w:rsidRDefault="00E31CD0" w:rsidP="009018A6">
            <w:pPr>
              <w:jc w:val="center"/>
            </w:pPr>
            <w:r w:rsidRPr="009018A6">
              <w:rPr>
                <w:color w:val="000000"/>
              </w:rPr>
              <w:t>-35</w:t>
            </w:r>
          </w:p>
        </w:tc>
        <w:tc>
          <w:tcPr>
            <w:tcW w:w="1026" w:type="dxa"/>
            <w:vAlign w:val="bottom"/>
          </w:tcPr>
          <w:p w14:paraId="19E051A3" w14:textId="4304D47B" w:rsidR="00E31CD0" w:rsidRPr="009018A6" w:rsidRDefault="00E31CD0" w:rsidP="009018A6">
            <w:pPr>
              <w:jc w:val="center"/>
              <w:rPr>
                <w:lang w:eastAsia="zh-CN"/>
              </w:rPr>
            </w:pPr>
            <w:r w:rsidRPr="009018A6">
              <w:rPr>
                <w:color w:val="000000"/>
              </w:rPr>
              <w:t>-39</w:t>
            </w:r>
          </w:p>
        </w:tc>
        <w:tc>
          <w:tcPr>
            <w:tcW w:w="930" w:type="dxa"/>
            <w:vAlign w:val="bottom"/>
          </w:tcPr>
          <w:p w14:paraId="64974C2F" w14:textId="734EDB70" w:rsidR="00E31CD0" w:rsidRPr="009018A6" w:rsidRDefault="00E31CD0" w:rsidP="009018A6">
            <w:pPr>
              <w:jc w:val="center"/>
            </w:pPr>
            <w:r w:rsidRPr="009018A6">
              <w:rPr>
                <w:color w:val="000000"/>
              </w:rPr>
              <w:t>-38</w:t>
            </w:r>
          </w:p>
        </w:tc>
        <w:tc>
          <w:tcPr>
            <w:tcW w:w="1077" w:type="dxa"/>
          </w:tcPr>
          <w:p w14:paraId="4DA8927C" w14:textId="7AA8997B" w:rsidR="00E31CD0" w:rsidRPr="009018A6" w:rsidRDefault="00E31CD0" w:rsidP="009018A6">
            <w:pPr>
              <w:jc w:val="center"/>
              <w:rPr>
                <w:lang w:eastAsia="zh-CN"/>
              </w:rPr>
            </w:pPr>
            <w:r w:rsidRPr="009018A6">
              <w:t>-36</w:t>
            </w:r>
          </w:p>
        </w:tc>
        <w:tc>
          <w:tcPr>
            <w:tcW w:w="1077" w:type="dxa"/>
          </w:tcPr>
          <w:p w14:paraId="570888B2" w14:textId="0D9954C5" w:rsidR="00E31CD0" w:rsidRPr="009018A6" w:rsidRDefault="00E31CD0" w:rsidP="009018A6">
            <w:pPr>
              <w:jc w:val="center"/>
              <w:rPr>
                <w:lang w:eastAsia="zh-CN"/>
              </w:rPr>
            </w:pPr>
            <w:r w:rsidRPr="009018A6">
              <w:t>-38</w:t>
            </w:r>
          </w:p>
        </w:tc>
      </w:tr>
      <w:tr w:rsidR="00E31CD0" w14:paraId="2F3D12B6" w14:textId="77777777" w:rsidTr="00E441D6">
        <w:trPr>
          <w:jc w:val="center"/>
        </w:trPr>
        <w:tc>
          <w:tcPr>
            <w:tcW w:w="1093" w:type="dxa"/>
            <w:vMerge/>
          </w:tcPr>
          <w:p w14:paraId="48A7FC01" w14:textId="77777777" w:rsidR="00E31CD0" w:rsidRDefault="00E31CD0" w:rsidP="00E31CD0">
            <w:pPr>
              <w:rPr>
                <w:lang w:eastAsia="zh-CN"/>
              </w:rPr>
            </w:pPr>
          </w:p>
        </w:tc>
        <w:tc>
          <w:tcPr>
            <w:tcW w:w="1473" w:type="dxa"/>
          </w:tcPr>
          <w:p w14:paraId="6F7B91E5" w14:textId="77777777" w:rsidR="00E31CD0" w:rsidRPr="009018A6" w:rsidRDefault="00E31CD0" w:rsidP="009018A6">
            <w:pPr>
              <w:jc w:val="center"/>
              <w:rPr>
                <w:lang w:eastAsia="zh-CN"/>
              </w:rPr>
            </w:pPr>
            <w:r w:rsidRPr="009018A6">
              <w:rPr>
                <w:lang w:eastAsia="zh-CN"/>
              </w:rPr>
              <w:t>15</w:t>
            </w:r>
          </w:p>
        </w:tc>
        <w:tc>
          <w:tcPr>
            <w:tcW w:w="1034" w:type="dxa"/>
          </w:tcPr>
          <w:p w14:paraId="7298EEBB" w14:textId="4C222B12" w:rsidR="00E31CD0" w:rsidRPr="009018A6" w:rsidRDefault="00E31CD0" w:rsidP="009018A6">
            <w:pPr>
              <w:jc w:val="center"/>
              <w:rPr>
                <w:lang w:eastAsia="zh-CN"/>
              </w:rPr>
            </w:pPr>
            <w:r w:rsidRPr="009018A6">
              <w:t>-33</w:t>
            </w:r>
          </w:p>
        </w:tc>
        <w:tc>
          <w:tcPr>
            <w:tcW w:w="1026" w:type="dxa"/>
            <w:vAlign w:val="bottom"/>
          </w:tcPr>
          <w:p w14:paraId="700B758A" w14:textId="054CA2F6" w:rsidR="00E31CD0" w:rsidRPr="009018A6" w:rsidRDefault="00E31CD0" w:rsidP="009018A6">
            <w:pPr>
              <w:jc w:val="center"/>
              <w:rPr>
                <w:lang w:eastAsia="zh-CN"/>
              </w:rPr>
            </w:pPr>
            <w:r w:rsidRPr="009018A6">
              <w:rPr>
                <w:color w:val="000000"/>
              </w:rPr>
              <w:t>-39</w:t>
            </w:r>
          </w:p>
        </w:tc>
        <w:tc>
          <w:tcPr>
            <w:tcW w:w="893" w:type="dxa"/>
            <w:gridSpan w:val="2"/>
            <w:vAlign w:val="bottom"/>
          </w:tcPr>
          <w:p w14:paraId="5FAEEEFA" w14:textId="7028EB19" w:rsidR="00E31CD0" w:rsidRPr="009018A6" w:rsidRDefault="00E31CD0" w:rsidP="009018A6">
            <w:pPr>
              <w:jc w:val="center"/>
            </w:pPr>
            <w:r w:rsidRPr="009018A6">
              <w:rPr>
                <w:color w:val="000000"/>
              </w:rPr>
              <w:t>-37</w:t>
            </w:r>
          </w:p>
        </w:tc>
        <w:tc>
          <w:tcPr>
            <w:tcW w:w="1026" w:type="dxa"/>
            <w:vAlign w:val="bottom"/>
          </w:tcPr>
          <w:p w14:paraId="02A927D9" w14:textId="058B9AB0" w:rsidR="00E31CD0" w:rsidRPr="009018A6" w:rsidRDefault="00E31CD0" w:rsidP="009018A6">
            <w:pPr>
              <w:jc w:val="center"/>
              <w:rPr>
                <w:lang w:eastAsia="zh-CN"/>
              </w:rPr>
            </w:pPr>
            <w:r w:rsidRPr="009018A6">
              <w:rPr>
                <w:color w:val="000000"/>
              </w:rPr>
              <w:t>-41</w:t>
            </w:r>
          </w:p>
        </w:tc>
        <w:tc>
          <w:tcPr>
            <w:tcW w:w="930" w:type="dxa"/>
            <w:vAlign w:val="bottom"/>
          </w:tcPr>
          <w:p w14:paraId="4BE28C3C" w14:textId="1873EDE7" w:rsidR="00E31CD0" w:rsidRPr="009018A6" w:rsidRDefault="00E31CD0" w:rsidP="009018A6">
            <w:pPr>
              <w:jc w:val="center"/>
            </w:pPr>
            <w:r w:rsidRPr="009018A6">
              <w:rPr>
                <w:color w:val="000000"/>
              </w:rPr>
              <w:t>-40</w:t>
            </w:r>
          </w:p>
        </w:tc>
        <w:tc>
          <w:tcPr>
            <w:tcW w:w="1077" w:type="dxa"/>
          </w:tcPr>
          <w:p w14:paraId="2E6A54EC" w14:textId="5463D6AD" w:rsidR="00E31CD0" w:rsidRPr="009018A6" w:rsidRDefault="00E31CD0" w:rsidP="009018A6">
            <w:pPr>
              <w:jc w:val="center"/>
              <w:rPr>
                <w:lang w:eastAsia="zh-CN"/>
              </w:rPr>
            </w:pPr>
            <w:r w:rsidRPr="009018A6">
              <w:t>-37</w:t>
            </w:r>
          </w:p>
        </w:tc>
        <w:tc>
          <w:tcPr>
            <w:tcW w:w="1077" w:type="dxa"/>
          </w:tcPr>
          <w:p w14:paraId="4048B834" w14:textId="5CBFB190" w:rsidR="00E31CD0" w:rsidRPr="009018A6" w:rsidRDefault="00E31CD0" w:rsidP="009018A6">
            <w:pPr>
              <w:jc w:val="center"/>
              <w:rPr>
                <w:lang w:eastAsia="zh-CN"/>
              </w:rPr>
            </w:pPr>
            <w:r w:rsidRPr="009018A6">
              <w:t>-40</w:t>
            </w:r>
          </w:p>
        </w:tc>
      </w:tr>
      <w:tr w:rsidR="00E31CD0" w14:paraId="18B52312" w14:textId="77777777" w:rsidTr="00E441D6">
        <w:trPr>
          <w:jc w:val="center"/>
        </w:trPr>
        <w:tc>
          <w:tcPr>
            <w:tcW w:w="1093" w:type="dxa"/>
            <w:vMerge/>
          </w:tcPr>
          <w:p w14:paraId="550397BF" w14:textId="77777777" w:rsidR="00E31CD0" w:rsidRDefault="00E31CD0" w:rsidP="00E31CD0">
            <w:pPr>
              <w:rPr>
                <w:lang w:eastAsia="zh-CN"/>
              </w:rPr>
            </w:pPr>
          </w:p>
        </w:tc>
        <w:tc>
          <w:tcPr>
            <w:tcW w:w="1473" w:type="dxa"/>
          </w:tcPr>
          <w:p w14:paraId="05E16D1B" w14:textId="77777777" w:rsidR="00E31CD0" w:rsidRPr="009018A6" w:rsidRDefault="00E31CD0" w:rsidP="009018A6">
            <w:pPr>
              <w:jc w:val="center"/>
              <w:rPr>
                <w:lang w:eastAsia="zh-CN"/>
              </w:rPr>
            </w:pPr>
            <w:r w:rsidRPr="009018A6">
              <w:rPr>
                <w:lang w:eastAsia="zh-CN"/>
              </w:rPr>
              <w:t>20</w:t>
            </w:r>
          </w:p>
        </w:tc>
        <w:tc>
          <w:tcPr>
            <w:tcW w:w="1034" w:type="dxa"/>
          </w:tcPr>
          <w:p w14:paraId="34235BCF" w14:textId="7C08E277" w:rsidR="00E31CD0" w:rsidRPr="009018A6" w:rsidRDefault="00E31CD0" w:rsidP="009018A6">
            <w:pPr>
              <w:jc w:val="center"/>
              <w:rPr>
                <w:lang w:eastAsia="zh-CN"/>
              </w:rPr>
            </w:pPr>
            <w:r w:rsidRPr="009018A6">
              <w:t>-33</w:t>
            </w:r>
          </w:p>
        </w:tc>
        <w:tc>
          <w:tcPr>
            <w:tcW w:w="1026" w:type="dxa"/>
            <w:vAlign w:val="bottom"/>
          </w:tcPr>
          <w:p w14:paraId="4B85D41D" w14:textId="21108B2C" w:rsidR="00E31CD0" w:rsidRPr="009018A6" w:rsidRDefault="00E31CD0" w:rsidP="009018A6">
            <w:pPr>
              <w:jc w:val="center"/>
              <w:rPr>
                <w:lang w:eastAsia="zh-CN"/>
              </w:rPr>
            </w:pPr>
            <w:r w:rsidRPr="009018A6">
              <w:rPr>
                <w:color w:val="000000"/>
              </w:rPr>
              <w:t>-40</w:t>
            </w:r>
          </w:p>
        </w:tc>
        <w:tc>
          <w:tcPr>
            <w:tcW w:w="893" w:type="dxa"/>
            <w:gridSpan w:val="2"/>
            <w:vAlign w:val="bottom"/>
          </w:tcPr>
          <w:p w14:paraId="4BE078A1" w14:textId="307FDB4C" w:rsidR="00E31CD0" w:rsidRPr="009018A6" w:rsidRDefault="00E31CD0" w:rsidP="009018A6">
            <w:pPr>
              <w:jc w:val="center"/>
            </w:pPr>
            <w:r w:rsidRPr="009018A6">
              <w:rPr>
                <w:color w:val="000000"/>
              </w:rPr>
              <w:t>-38</w:t>
            </w:r>
          </w:p>
        </w:tc>
        <w:tc>
          <w:tcPr>
            <w:tcW w:w="1026" w:type="dxa"/>
            <w:vAlign w:val="bottom"/>
          </w:tcPr>
          <w:p w14:paraId="6827340D" w14:textId="69E3EB42" w:rsidR="00E31CD0" w:rsidRPr="009018A6" w:rsidRDefault="00E31CD0" w:rsidP="009018A6">
            <w:pPr>
              <w:jc w:val="center"/>
              <w:rPr>
                <w:lang w:eastAsia="zh-CN"/>
              </w:rPr>
            </w:pPr>
            <w:r w:rsidRPr="009018A6">
              <w:rPr>
                <w:color w:val="000000"/>
              </w:rPr>
              <w:t>-42</w:t>
            </w:r>
          </w:p>
        </w:tc>
        <w:tc>
          <w:tcPr>
            <w:tcW w:w="930" w:type="dxa"/>
            <w:vAlign w:val="bottom"/>
          </w:tcPr>
          <w:p w14:paraId="78DE7588" w14:textId="12C3AF03" w:rsidR="00E31CD0" w:rsidRPr="009018A6" w:rsidRDefault="00E31CD0" w:rsidP="009018A6">
            <w:pPr>
              <w:jc w:val="center"/>
            </w:pPr>
            <w:r w:rsidRPr="009018A6">
              <w:rPr>
                <w:color w:val="000000"/>
              </w:rPr>
              <w:t>-41</w:t>
            </w:r>
          </w:p>
        </w:tc>
        <w:tc>
          <w:tcPr>
            <w:tcW w:w="1077" w:type="dxa"/>
          </w:tcPr>
          <w:p w14:paraId="4304B68E" w14:textId="15558E98" w:rsidR="00E31CD0" w:rsidRPr="009018A6" w:rsidRDefault="00E31CD0" w:rsidP="009018A6">
            <w:pPr>
              <w:jc w:val="center"/>
              <w:rPr>
                <w:lang w:eastAsia="zh-CN"/>
              </w:rPr>
            </w:pPr>
            <w:r w:rsidRPr="009018A6">
              <w:t>-38</w:t>
            </w:r>
          </w:p>
        </w:tc>
        <w:tc>
          <w:tcPr>
            <w:tcW w:w="1077" w:type="dxa"/>
          </w:tcPr>
          <w:p w14:paraId="26DC4BA4" w14:textId="17D5C694" w:rsidR="00E31CD0" w:rsidRPr="009018A6" w:rsidRDefault="00E31CD0" w:rsidP="009018A6">
            <w:pPr>
              <w:jc w:val="center"/>
              <w:rPr>
                <w:lang w:eastAsia="zh-CN"/>
              </w:rPr>
            </w:pPr>
            <w:r w:rsidRPr="009018A6">
              <w:t>-40</w:t>
            </w:r>
          </w:p>
        </w:tc>
      </w:tr>
      <w:tr w:rsidR="00E31CD0" w14:paraId="6F5A1F85" w14:textId="77777777" w:rsidTr="00E441D6">
        <w:trPr>
          <w:jc w:val="center"/>
        </w:trPr>
        <w:tc>
          <w:tcPr>
            <w:tcW w:w="1093" w:type="dxa"/>
            <w:vMerge/>
          </w:tcPr>
          <w:p w14:paraId="780F1ECF" w14:textId="77777777" w:rsidR="00E31CD0" w:rsidRDefault="00E31CD0" w:rsidP="00E31CD0">
            <w:pPr>
              <w:rPr>
                <w:lang w:eastAsia="zh-CN"/>
              </w:rPr>
            </w:pPr>
          </w:p>
        </w:tc>
        <w:tc>
          <w:tcPr>
            <w:tcW w:w="1473" w:type="dxa"/>
          </w:tcPr>
          <w:p w14:paraId="771DF105" w14:textId="77777777" w:rsidR="00E31CD0" w:rsidRPr="009018A6" w:rsidRDefault="00E31CD0" w:rsidP="009018A6">
            <w:pPr>
              <w:jc w:val="center"/>
              <w:rPr>
                <w:lang w:eastAsia="zh-CN"/>
              </w:rPr>
            </w:pPr>
            <w:r w:rsidRPr="009018A6">
              <w:rPr>
                <w:lang w:eastAsia="zh-CN"/>
              </w:rPr>
              <w:t>25</w:t>
            </w:r>
          </w:p>
        </w:tc>
        <w:tc>
          <w:tcPr>
            <w:tcW w:w="1034" w:type="dxa"/>
          </w:tcPr>
          <w:p w14:paraId="52B4368A" w14:textId="6B4D6B3E" w:rsidR="00E31CD0" w:rsidRPr="009018A6" w:rsidRDefault="00E31CD0" w:rsidP="009018A6">
            <w:pPr>
              <w:jc w:val="center"/>
              <w:rPr>
                <w:lang w:eastAsia="zh-CN"/>
              </w:rPr>
            </w:pPr>
            <w:r w:rsidRPr="009018A6">
              <w:t>-33</w:t>
            </w:r>
          </w:p>
        </w:tc>
        <w:tc>
          <w:tcPr>
            <w:tcW w:w="1026" w:type="dxa"/>
            <w:vAlign w:val="bottom"/>
          </w:tcPr>
          <w:p w14:paraId="669D315C" w14:textId="26EC06C8" w:rsidR="00E31CD0" w:rsidRPr="009018A6" w:rsidRDefault="00E31CD0" w:rsidP="009018A6">
            <w:pPr>
              <w:jc w:val="center"/>
              <w:rPr>
                <w:lang w:eastAsia="zh-CN"/>
              </w:rPr>
            </w:pPr>
            <w:r w:rsidRPr="009018A6">
              <w:rPr>
                <w:color w:val="000000"/>
              </w:rPr>
              <w:t>-40</w:t>
            </w:r>
          </w:p>
        </w:tc>
        <w:tc>
          <w:tcPr>
            <w:tcW w:w="893" w:type="dxa"/>
            <w:gridSpan w:val="2"/>
            <w:vAlign w:val="bottom"/>
          </w:tcPr>
          <w:p w14:paraId="4638AC2F" w14:textId="47CCED50" w:rsidR="00E31CD0" w:rsidRPr="009018A6" w:rsidRDefault="00E31CD0" w:rsidP="009018A6">
            <w:pPr>
              <w:jc w:val="center"/>
            </w:pPr>
            <w:r w:rsidRPr="009018A6">
              <w:rPr>
                <w:color w:val="000000"/>
              </w:rPr>
              <w:t>-38</w:t>
            </w:r>
          </w:p>
        </w:tc>
        <w:tc>
          <w:tcPr>
            <w:tcW w:w="1026" w:type="dxa"/>
            <w:vAlign w:val="bottom"/>
          </w:tcPr>
          <w:p w14:paraId="377B7F79" w14:textId="227ECF95" w:rsidR="00E31CD0" w:rsidRPr="009018A6" w:rsidRDefault="00E31CD0" w:rsidP="009018A6">
            <w:pPr>
              <w:jc w:val="center"/>
              <w:rPr>
                <w:lang w:eastAsia="zh-CN"/>
              </w:rPr>
            </w:pPr>
            <w:r w:rsidRPr="009018A6">
              <w:rPr>
                <w:color w:val="000000"/>
              </w:rPr>
              <w:t>-42</w:t>
            </w:r>
          </w:p>
        </w:tc>
        <w:tc>
          <w:tcPr>
            <w:tcW w:w="930" w:type="dxa"/>
            <w:vAlign w:val="bottom"/>
          </w:tcPr>
          <w:p w14:paraId="58A12D3F" w14:textId="75EE422B" w:rsidR="00E31CD0" w:rsidRPr="009018A6" w:rsidRDefault="00E31CD0" w:rsidP="009018A6">
            <w:pPr>
              <w:jc w:val="center"/>
            </w:pPr>
            <w:r w:rsidRPr="009018A6">
              <w:rPr>
                <w:color w:val="000000"/>
              </w:rPr>
              <w:t>-41</w:t>
            </w:r>
          </w:p>
        </w:tc>
        <w:tc>
          <w:tcPr>
            <w:tcW w:w="1077" w:type="dxa"/>
          </w:tcPr>
          <w:p w14:paraId="17D611C3" w14:textId="14180829" w:rsidR="00E31CD0" w:rsidRPr="009018A6" w:rsidRDefault="00E31CD0" w:rsidP="009018A6">
            <w:pPr>
              <w:jc w:val="center"/>
              <w:rPr>
                <w:lang w:eastAsia="zh-CN"/>
              </w:rPr>
            </w:pPr>
            <w:r w:rsidRPr="009018A6">
              <w:t>-38</w:t>
            </w:r>
          </w:p>
        </w:tc>
        <w:tc>
          <w:tcPr>
            <w:tcW w:w="1077" w:type="dxa"/>
          </w:tcPr>
          <w:p w14:paraId="0A74204A" w14:textId="3C2B32C4" w:rsidR="00E31CD0" w:rsidRPr="009018A6" w:rsidRDefault="00E31CD0" w:rsidP="009018A6">
            <w:pPr>
              <w:jc w:val="center"/>
              <w:rPr>
                <w:lang w:eastAsia="zh-CN"/>
              </w:rPr>
            </w:pPr>
            <w:r w:rsidRPr="009018A6">
              <w:t>-41</w:t>
            </w:r>
          </w:p>
        </w:tc>
      </w:tr>
      <w:tr w:rsidR="00FD0B94" w14:paraId="49C279AD" w14:textId="77777777" w:rsidTr="00E441D6">
        <w:trPr>
          <w:jc w:val="center"/>
        </w:trPr>
        <w:tc>
          <w:tcPr>
            <w:tcW w:w="1093" w:type="dxa"/>
            <w:vMerge w:val="restart"/>
          </w:tcPr>
          <w:p w14:paraId="1B63B513" w14:textId="0A749178" w:rsidR="00FD0B94" w:rsidRDefault="00FD0B94" w:rsidP="00FD0B94">
            <w:pPr>
              <w:rPr>
                <w:lang w:eastAsia="zh-CN"/>
              </w:rPr>
            </w:pPr>
            <w:r>
              <w:rPr>
                <w:lang w:eastAsia="zh-CN"/>
              </w:rPr>
              <w:t>Case 4 (3 kmph)</w:t>
            </w:r>
          </w:p>
        </w:tc>
        <w:tc>
          <w:tcPr>
            <w:tcW w:w="1473" w:type="dxa"/>
          </w:tcPr>
          <w:p w14:paraId="5B26522C" w14:textId="77777777" w:rsidR="00FD0B94" w:rsidRPr="009018A6" w:rsidRDefault="00FD0B94" w:rsidP="009018A6">
            <w:pPr>
              <w:jc w:val="center"/>
              <w:rPr>
                <w:lang w:eastAsia="zh-CN"/>
              </w:rPr>
            </w:pPr>
            <w:r w:rsidRPr="009018A6">
              <w:rPr>
                <w:lang w:eastAsia="zh-CN"/>
              </w:rPr>
              <w:t>-5</w:t>
            </w:r>
          </w:p>
        </w:tc>
        <w:tc>
          <w:tcPr>
            <w:tcW w:w="1034" w:type="dxa"/>
          </w:tcPr>
          <w:p w14:paraId="682B4BA2" w14:textId="2EF1602F" w:rsidR="00FD0B94" w:rsidRPr="009018A6" w:rsidRDefault="00FD0B94" w:rsidP="009018A6">
            <w:pPr>
              <w:jc w:val="center"/>
              <w:rPr>
                <w:lang w:eastAsia="zh-CN"/>
              </w:rPr>
            </w:pPr>
            <w:r w:rsidRPr="009018A6">
              <w:t>-19</w:t>
            </w:r>
          </w:p>
        </w:tc>
        <w:tc>
          <w:tcPr>
            <w:tcW w:w="1026" w:type="dxa"/>
            <w:vAlign w:val="bottom"/>
          </w:tcPr>
          <w:p w14:paraId="60016409" w14:textId="5C2ADFAD" w:rsidR="00FD0B94" w:rsidRPr="009018A6" w:rsidRDefault="00FD0B94" w:rsidP="009018A6">
            <w:pPr>
              <w:jc w:val="center"/>
              <w:rPr>
                <w:lang w:eastAsia="zh-CN"/>
              </w:rPr>
            </w:pPr>
            <w:r w:rsidRPr="009018A6">
              <w:rPr>
                <w:color w:val="000000"/>
              </w:rPr>
              <w:t>-24</w:t>
            </w:r>
          </w:p>
        </w:tc>
        <w:tc>
          <w:tcPr>
            <w:tcW w:w="893" w:type="dxa"/>
            <w:gridSpan w:val="2"/>
            <w:vAlign w:val="bottom"/>
          </w:tcPr>
          <w:p w14:paraId="49BB97BC" w14:textId="73D3D932" w:rsidR="00FD0B94" w:rsidRPr="009018A6" w:rsidRDefault="00FD0B94" w:rsidP="009018A6">
            <w:pPr>
              <w:jc w:val="center"/>
            </w:pPr>
            <w:r w:rsidRPr="009018A6">
              <w:rPr>
                <w:color w:val="000000"/>
              </w:rPr>
              <w:t>-22</w:t>
            </w:r>
          </w:p>
        </w:tc>
        <w:tc>
          <w:tcPr>
            <w:tcW w:w="1026" w:type="dxa"/>
            <w:vAlign w:val="bottom"/>
          </w:tcPr>
          <w:p w14:paraId="30679379" w14:textId="38447781" w:rsidR="00FD0B94" w:rsidRPr="009018A6" w:rsidRDefault="00FD0B94" w:rsidP="009018A6">
            <w:pPr>
              <w:jc w:val="center"/>
              <w:rPr>
                <w:lang w:eastAsia="zh-CN"/>
              </w:rPr>
            </w:pPr>
            <w:r w:rsidRPr="009018A6">
              <w:rPr>
                <w:color w:val="000000"/>
              </w:rPr>
              <w:t>-26</w:t>
            </w:r>
          </w:p>
        </w:tc>
        <w:tc>
          <w:tcPr>
            <w:tcW w:w="930" w:type="dxa"/>
            <w:vAlign w:val="bottom"/>
          </w:tcPr>
          <w:p w14:paraId="01010D9E" w14:textId="35A965E2" w:rsidR="00FD0B94" w:rsidRPr="009018A6" w:rsidRDefault="00FD0B94" w:rsidP="009018A6">
            <w:pPr>
              <w:jc w:val="center"/>
            </w:pPr>
            <w:r w:rsidRPr="009018A6">
              <w:rPr>
                <w:color w:val="000000"/>
              </w:rPr>
              <w:t>-25</w:t>
            </w:r>
          </w:p>
        </w:tc>
        <w:tc>
          <w:tcPr>
            <w:tcW w:w="1077" w:type="dxa"/>
          </w:tcPr>
          <w:p w14:paraId="10915982" w14:textId="7D03C343" w:rsidR="00FD0B94" w:rsidRPr="009018A6" w:rsidRDefault="00FD0B94" w:rsidP="009018A6">
            <w:pPr>
              <w:jc w:val="center"/>
              <w:rPr>
                <w:lang w:eastAsia="zh-CN"/>
              </w:rPr>
            </w:pPr>
            <w:r w:rsidRPr="009018A6">
              <w:t>-24</w:t>
            </w:r>
          </w:p>
        </w:tc>
        <w:tc>
          <w:tcPr>
            <w:tcW w:w="1077" w:type="dxa"/>
          </w:tcPr>
          <w:p w14:paraId="33238DD2" w14:textId="1466D987" w:rsidR="00FD0B94" w:rsidRPr="009018A6" w:rsidRDefault="00FD0B94" w:rsidP="009018A6">
            <w:pPr>
              <w:jc w:val="center"/>
              <w:rPr>
                <w:lang w:eastAsia="zh-CN"/>
              </w:rPr>
            </w:pPr>
            <w:r w:rsidRPr="009018A6">
              <w:t>-26</w:t>
            </w:r>
          </w:p>
        </w:tc>
      </w:tr>
      <w:tr w:rsidR="00FD0B94" w14:paraId="4BAB31DE" w14:textId="77777777" w:rsidTr="00E441D6">
        <w:trPr>
          <w:jc w:val="center"/>
        </w:trPr>
        <w:tc>
          <w:tcPr>
            <w:tcW w:w="1093" w:type="dxa"/>
            <w:vMerge/>
          </w:tcPr>
          <w:p w14:paraId="44C2B7CA" w14:textId="77777777" w:rsidR="00FD0B94" w:rsidRDefault="00FD0B94" w:rsidP="00FD0B94">
            <w:pPr>
              <w:rPr>
                <w:lang w:eastAsia="zh-CN"/>
              </w:rPr>
            </w:pPr>
          </w:p>
        </w:tc>
        <w:tc>
          <w:tcPr>
            <w:tcW w:w="1473" w:type="dxa"/>
          </w:tcPr>
          <w:p w14:paraId="7D11A755" w14:textId="77777777" w:rsidR="00FD0B94" w:rsidRPr="009018A6" w:rsidRDefault="00FD0B94" w:rsidP="009018A6">
            <w:pPr>
              <w:jc w:val="center"/>
              <w:rPr>
                <w:lang w:eastAsia="zh-CN"/>
              </w:rPr>
            </w:pPr>
            <w:r w:rsidRPr="009018A6">
              <w:rPr>
                <w:lang w:eastAsia="zh-CN"/>
              </w:rPr>
              <w:t>0</w:t>
            </w:r>
          </w:p>
        </w:tc>
        <w:tc>
          <w:tcPr>
            <w:tcW w:w="1034" w:type="dxa"/>
          </w:tcPr>
          <w:p w14:paraId="294D57C0" w14:textId="3565FFB6" w:rsidR="00FD0B94" w:rsidRPr="009018A6" w:rsidRDefault="00FD0B94" w:rsidP="009018A6">
            <w:pPr>
              <w:jc w:val="center"/>
              <w:rPr>
                <w:lang w:eastAsia="zh-CN"/>
              </w:rPr>
            </w:pPr>
            <w:r w:rsidRPr="009018A6">
              <w:t>-24</w:t>
            </w:r>
          </w:p>
        </w:tc>
        <w:tc>
          <w:tcPr>
            <w:tcW w:w="1026" w:type="dxa"/>
            <w:vAlign w:val="bottom"/>
          </w:tcPr>
          <w:p w14:paraId="172C1B92" w14:textId="742756C6" w:rsidR="00FD0B94" w:rsidRPr="009018A6" w:rsidRDefault="00FD0B94" w:rsidP="009018A6">
            <w:pPr>
              <w:jc w:val="center"/>
              <w:rPr>
                <w:lang w:eastAsia="zh-CN"/>
              </w:rPr>
            </w:pPr>
            <w:r w:rsidRPr="009018A6">
              <w:rPr>
                <w:color w:val="000000"/>
              </w:rPr>
              <w:t>-28</w:t>
            </w:r>
          </w:p>
        </w:tc>
        <w:tc>
          <w:tcPr>
            <w:tcW w:w="893" w:type="dxa"/>
            <w:gridSpan w:val="2"/>
            <w:vAlign w:val="bottom"/>
          </w:tcPr>
          <w:p w14:paraId="1B2632F3" w14:textId="2438F1C7" w:rsidR="00FD0B94" w:rsidRPr="009018A6" w:rsidRDefault="00FD0B94" w:rsidP="009018A6">
            <w:pPr>
              <w:jc w:val="center"/>
            </w:pPr>
            <w:r w:rsidRPr="009018A6">
              <w:rPr>
                <w:color w:val="000000"/>
              </w:rPr>
              <w:t>-27</w:t>
            </w:r>
          </w:p>
        </w:tc>
        <w:tc>
          <w:tcPr>
            <w:tcW w:w="1026" w:type="dxa"/>
            <w:vAlign w:val="bottom"/>
          </w:tcPr>
          <w:p w14:paraId="122A7A12" w14:textId="14CE8C4A" w:rsidR="00FD0B94" w:rsidRPr="009018A6" w:rsidRDefault="00FD0B94" w:rsidP="009018A6">
            <w:pPr>
              <w:jc w:val="center"/>
              <w:rPr>
                <w:lang w:eastAsia="zh-CN"/>
              </w:rPr>
            </w:pPr>
            <w:r w:rsidRPr="009018A6">
              <w:rPr>
                <w:color w:val="000000"/>
              </w:rPr>
              <w:t>-31</w:t>
            </w:r>
          </w:p>
        </w:tc>
        <w:tc>
          <w:tcPr>
            <w:tcW w:w="930" w:type="dxa"/>
            <w:vAlign w:val="bottom"/>
          </w:tcPr>
          <w:p w14:paraId="1EAA53BA" w14:textId="52E8BCD6" w:rsidR="00FD0B94" w:rsidRPr="009018A6" w:rsidRDefault="00FD0B94" w:rsidP="009018A6">
            <w:pPr>
              <w:jc w:val="center"/>
            </w:pPr>
            <w:r w:rsidRPr="009018A6">
              <w:rPr>
                <w:color w:val="000000"/>
              </w:rPr>
              <w:t>-30</w:t>
            </w:r>
          </w:p>
        </w:tc>
        <w:tc>
          <w:tcPr>
            <w:tcW w:w="1077" w:type="dxa"/>
          </w:tcPr>
          <w:p w14:paraId="0299C9B4" w14:textId="66B759B2" w:rsidR="00FD0B94" w:rsidRPr="009018A6" w:rsidRDefault="00FD0B94" w:rsidP="009018A6">
            <w:pPr>
              <w:jc w:val="center"/>
              <w:rPr>
                <w:lang w:eastAsia="zh-CN"/>
              </w:rPr>
            </w:pPr>
            <w:r w:rsidRPr="009018A6">
              <w:t>-29</w:t>
            </w:r>
          </w:p>
        </w:tc>
        <w:tc>
          <w:tcPr>
            <w:tcW w:w="1077" w:type="dxa"/>
          </w:tcPr>
          <w:p w14:paraId="60DBA49A" w14:textId="40AAAE4B" w:rsidR="00FD0B94" w:rsidRPr="009018A6" w:rsidRDefault="00FD0B94" w:rsidP="009018A6">
            <w:pPr>
              <w:jc w:val="center"/>
              <w:rPr>
                <w:lang w:eastAsia="zh-CN"/>
              </w:rPr>
            </w:pPr>
            <w:r w:rsidRPr="009018A6">
              <w:t>-31</w:t>
            </w:r>
          </w:p>
        </w:tc>
      </w:tr>
      <w:tr w:rsidR="00FD0B94" w14:paraId="354C3405" w14:textId="77777777" w:rsidTr="00E441D6">
        <w:trPr>
          <w:jc w:val="center"/>
        </w:trPr>
        <w:tc>
          <w:tcPr>
            <w:tcW w:w="1093" w:type="dxa"/>
            <w:vMerge/>
          </w:tcPr>
          <w:p w14:paraId="01A4F382" w14:textId="77777777" w:rsidR="00FD0B94" w:rsidRDefault="00FD0B94" w:rsidP="00FD0B94">
            <w:pPr>
              <w:rPr>
                <w:lang w:eastAsia="zh-CN"/>
              </w:rPr>
            </w:pPr>
          </w:p>
        </w:tc>
        <w:tc>
          <w:tcPr>
            <w:tcW w:w="1473" w:type="dxa"/>
          </w:tcPr>
          <w:p w14:paraId="301E7E3F" w14:textId="77777777" w:rsidR="00FD0B94" w:rsidRPr="009018A6" w:rsidRDefault="00FD0B94" w:rsidP="009018A6">
            <w:pPr>
              <w:jc w:val="center"/>
              <w:rPr>
                <w:lang w:eastAsia="zh-CN"/>
              </w:rPr>
            </w:pPr>
            <w:r w:rsidRPr="009018A6">
              <w:rPr>
                <w:lang w:eastAsia="zh-CN"/>
              </w:rPr>
              <w:t>5</w:t>
            </w:r>
          </w:p>
        </w:tc>
        <w:tc>
          <w:tcPr>
            <w:tcW w:w="1034" w:type="dxa"/>
          </w:tcPr>
          <w:p w14:paraId="1CDDFD53" w14:textId="208AD87A" w:rsidR="00FD0B94" w:rsidRPr="009018A6" w:rsidRDefault="00FD0B94" w:rsidP="009018A6">
            <w:pPr>
              <w:jc w:val="center"/>
              <w:rPr>
                <w:lang w:eastAsia="zh-CN"/>
              </w:rPr>
            </w:pPr>
            <w:r w:rsidRPr="009018A6">
              <w:t>-27</w:t>
            </w:r>
          </w:p>
        </w:tc>
        <w:tc>
          <w:tcPr>
            <w:tcW w:w="1026" w:type="dxa"/>
            <w:vAlign w:val="bottom"/>
          </w:tcPr>
          <w:p w14:paraId="0B4C0E3E" w14:textId="56792E4E" w:rsidR="00FD0B94" w:rsidRPr="009018A6" w:rsidRDefault="00FD0B94" w:rsidP="009018A6">
            <w:pPr>
              <w:jc w:val="center"/>
              <w:rPr>
                <w:lang w:eastAsia="zh-CN"/>
              </w:rPr>
            </w:pPr>
            <w:r w:rsidRPr="009018A6">
              <w:rPr>
                <w:color w:val="000000"/>
              </w:rPr>
              <w:t>-32</w:t>
            </w:r>
          </w:p>
        </w:tc>
        <w:tc>
          <w:tcPr>
            <w:tcW w:w="893" w:type="dxa"/>
            <w:gridSpan w:val="2"/>
            <w:vAlign w:val="bottom"/>
          </w:tcPr>
          <w:p w14:paraId="1BB48091" w14:textId="01F2583B" w:rsidR="00FD0B94" w:rsidRPr="009018A6" w:rsidRDefault="00FD0B94" w:rsidP="009018A6">
            <w:pPr>
              <w:jc w:val="center"/>
            </w:pPr>
            <w:r w:rsidRPr="009018A6">
              <w:rPr>
                <w:color w:val="000000"/>
              </w:rPr>
              <w:t>-30</w:t>
            </w:r>
          </w:p>
        </w:tc>
        <w:tc>
          <w:tcPr>
            <w:tcW w:w="1026" w:type="dxa"/>
            <w:vAlign w:val="bottom"/>
          </w:tcPr>
          <w:p w14:paraId="7FCB1B60" w14:textId="3F47F01D" w:rsidR="00FD0B94" w:rsidRPr="009018A6" w:rsidRDefault="00FD0B94" w:rsidP="009018A6">
            <w:pPr>
              <w:jc w:val="center"/>
              <w:rPr>
                <w:lang w:eastAsia="zh-CN"/>
              </w:rPr>
            </w:pPr>
            <w:r w:rsidRPr="009018A6">
              <w:rPr>
                <w:color w:val="000000"/>
              </w:rPr>
              <w:t>-34</w:t>
            </w:r>
          </w:p>
        </w:tc>
        <w:tc>
          <w:tcPr>
            <w:tcW w:w="930" w:type="dxa"/>
            <w:vAlign w:val="bottom"/>
          </w:tcPr>
          <w:p w14:paraId="4036EDBB" w14:textId="45D34C92" w:rsidR="00FD0B94" w:rsidRPr="009018A6" w:rsidRDefault="00FD0B94" w:rsidP="009018A6">
            <w:pPr>
              <w:jc w:val="center"/>
            </w:pPr>
            <w:r w:rsidRPr="009018A6">
              <w:rPr>
                <w:color w:val="000000"/>
              </w:rPr>
              <w:t>-33</w:t>
            </w:r>
          </w:p>
        </w:tc>
        <w:tc>
          <w:tcPr>
            <w:tcW w:w="1077" w:type="dxa"/>
          </w:tcPr>
          <w:p w14:paraId="2DE638EF" w14:textId="47FE8A31" w:rsidR="00FD0B94" w:rsidRPr="009018A6" w:rsidRDefault="00FD0B94" w:rsidP="009018A6">
            <w:pPr>
              <w:jc w:val="center"/>
              <w:rPr>
                <w:lang w:eastAsia="zh-CN"/>
              </w:rPr>
            </w:pPr>
            <w:r w:rsidRPr="009018A6">
              <w:t>-32</w:t>
            </w:r>
          </w:p>
        </w:tc>
        <w:tc>
          <w:tcPr>
            <w:tcW w:w="1077" w:type="dxa"/>
          </w:tcPr>
          <w:p w14:paraId="7422FF37" w14:textId="5904D1AE" w:rsidR="00FD0B94" w:rsidRPr="009018A6" w:rsidRDefault="00FD0B94" w:rsidP="009018A6">
            <w:pPr>
              <w:jc w:val="center"/>
              <w:rPr>
                <w:lang w:eastAsia="zh-CN"/>
              </w:rPr>
            </w:pPr>
            <w:r w:rsidRPr="009018A6">
              <w:t>-34</w:t>
            </w:r>
          </w:p>
        </w:tc>
      </w:tr>
      <w:tr w:rsidR="00FD0B94" w14:paraId="12658A5A" w14:textId="77777777" w:rsidTr="00E441D6">
        <w:trPr>
          <w:jc w:val="center"/>
        </w:trPr>
        <w:tc>
          <w:tcPr>
            <w:tcW w:w="1093" w:type="dxa"/>
            <w:vMerge/>
          </w:tcPr>
          <w:p w14:paraId="47748034" w14:textId="77777777" w:rsidR="00FD0B94" w:rsidRDefault="00FD0B94" w:rsidP="00FD0B94">
            <w:pPr>
              <w:rPr>
                <w:lang w:eastAsia="zh-CN"/>
              </w:rPr>
            </w:pPr>
          </w:p>
        </w:tc>
        <w:tc>
          <w:tcPr>
            <w:tcW w:w="1473" w:type="dxa"/>
          </w:tcPr>
          <w:p w14:paraId="5B67234E" w14:textId="77777777" w:rsidR="00FD0B94" w:rsidRPr="009018A6" w:rsidRDefault="00FD0B94" w:rsidP="009018A6">
            <w:pPr>
              <w:jc w:val="center"/>
              <w:rPr>
                <w:lang w:eastAsia="zh-CN"/>
              </w:rPr>
            </w:pPr>
            <w:r w:rsidRPr="009018A6">
              <w:rPr>
                <w:lang w:eastAsia="zh-CN"/>
              </w:rPr>
              <w:t>10</w:t>
            </w:r>
          </w:p>
        </w:tc>
        <w:tc>
          <w:tcPr>
            <w:tcW w:w="1034" w:type="dxa"/>
          </w:tcPr>
          <w:p w14:paraId="1EC24E11" w14:textId="2455D54A" w:rsidR="00FD0B94" w:rsidRPr="009018A6" w:rsidRDefault="00FD0B94" w:rsidP="009018A6">
            <w:pPr>
              <w:jc w:val="center"/>
              <w:rPr>
                <w:lang w:eastAsia="zh-CN"/>
              </w:rPr>
            </w:pPr>
            <w:r w:rsidRPr="009018A6">
              <w:t>-29</w:t>
            </w:r>
          </w:p>
        </w:tc>
        <w:tc>
          <w:tcPr>
            <w:tcW w:w="1026" w:type="dxa"/>
            <w:vAlign w:val="bottom"/>
          </w:tcPr>
          <w:p w14:paraId="1F3996C7" w14:textId="24034C11" w:rsidR="00FD0B94" w:rsidRPr="009018A6" w:rsidRDefault="00FD0B94" w:rsidP="009018A6">
            <w:pPr>
              <w:jc w:val="center"/>
              <w:rPr>
                <w:lang w:eastAsia="zh-CN"/>
              </w:rPr>
            </w:pPr>
            <w:r w:rsidRPr="009018A6">
              <w:rPr>
                <w:color w:val="000000"/>
              </w:rPr>
              <w:t>-34</w:t>
            </w:r>
          </w:p>
        </w:tc>
        <w:tc>
          <w:tcPr>
            <w:tcW w:w="893" w:type="dxa"/>
            <w:gridSpan w:val="2"/>
            <w:vAlign w:val="bottom"/>
          </w:tcPr>
          <w:p w14:paraId="1976D96F" w14:textId="2D89FC79" w:rsidR="00FD0B94" w:rsidRPr="009018A6" w:rsidRDefault="00FD0B94" w:rsidP="009018A6">
            <w:pPr>
              <w:jc w:val="center"/>
            </w:pPr>
            <w:r w:rsidRPr="009018A6">
              <w:rPr>
                <w:color w:val="000000"/>
              </w:rPr>
              <w:t>-32</w:t>
            </w:r>
          </w:p>
        </w:tc>
        <w:tc>
          <w:tcPr>
            <w:tcW w:w="1026" w:type="dxa"/>
            <w:vAlign w:val="bottom"/>
          </w:tcPr>
          <w:p w14:paraId="7F5A1765" w14:textId="2F4E7A1B" w:rsidR="00FD0B94" w:rsidRPr="009018A6" w:rsidRDefault="00FD0B94" w:rsidP="009018A6">
            <w:pPr>
              <w:jc w:val="center"/>
              <w:rPr>
                <w:lang w:eastAsia="zh-CN"/>
              </w:rPr>
            </w:pPr>
            <w:r w:rsidRPr="009018A6">
              <w:rPr>
                <w:color w:val="000000"/>
              </w:rPr>
              <w:t>-36</w:t>
            </w:r>
          </w:p>
        </w:tc>
        <w:tc>
          <w:tcPr>
            <w:tcW w:w="930" w:type="dxa"/>
            <w:vAlign w:val="bottom"/>
          </w:tcPr>
          <w:p w14:paraId="56DE9290" w14:textId="70AF36AC" w:rsidR="00FD0B94" w:rsidRPr="009018A6" w:rsidRDefault="00FD0B94" w:rsidP="009018A6">
            <w:pPr>
              <w:jc w:val="center"/>
            </w:pPr>
            <w:r w:rsidRPr="009018A6">
              <w:rPr>
                <w:color w:val="000000"/>
              </w:rPr>
              <w:t>-35</w:t>
            </w:r>
          </w:p>
        </w:tc>
        <w:tc>
          <w:tcPr>
            <w:tcW w:w="1077" w:type="dxa"/>
          </w:tcPr>
          <w:p w14:paraId="3E408C5B" w14:textId="4E2ED9C3" w:rsidR="00FD0B94" w:rsidRPr="009018A6" w:rsidRDefault="00FD0B94" w:rsidP="009018A6">
            <w:pPr>
              <w:jc w:val="center"/>
              <w:rPr>
                <w:lang w:eastAsia="zh-CN"/>
              </w:rPr>
            </w:pPr>
            <w:r w:rsidRPr="009018A6">
              <w:t>-34</w:t>
            </w:r>
          </w:p>
        </w:tc>
        <w:tc>
          <w:tcPr>
            <w:tcW w:w="1077" w:type="dxa"/>
          </w:tcPr>
          <w:p w14:paraId="4D5552E7" w14:textId="18DC4717" w:rsidR="00FD0B94" w:rsidRPr="009018A6" w:rsidRDefault="00FD0B94" w:rsidP="009018A6">
            <w:pPr>
              <w:jc w:val="center"/>
              <w:rPr>
                <w:lang w:eastAsia="zh-CN"/>
              </w:rPr>
            </w:pPr>
            <w:r w:rsidRPr="009018A6">
              <w:t>-36</w:t>
            </w:r>
          </w:p>
        </w:tc>
      </w:tr>
      <w:tr w:rsidR="00FD0B94" w14:paraId="7DD87321" w14:textId="77777777" w:rsidTr="00E441D6">
        <w:trPr>
          <w:jc w:val="center"/>
        </w:trPr>
        <w:tc>
          <w:tcPr>
            <w:tcW w:w="1093" w:type="dxa"/>
            <w:vMerge/>
          </w:tcPr>
          <w:p w14:paraId="5C79686C" w14:textId="77777777" w:rsidR="00FD0B94" w:rsidRDefault="00FD0B94" w:rsidP="00FD0B94">
            <w:pPr>
              <w:rPr>
                <w:lang w:eastAsia="zh-CN"/>
              </w:rPr>
            </w:pPr>
          </w:p>
        </w:tc>
        <w:tc>
          <w:tcPr>
            <w:tcW w:w="1473" w:type="dxa"/>
          </w:tcPr>
          <w:p w14:paraId="38A7ED3F" w14:textId="77777777" w:rsidR="00FD0B94" w:rsidRPr="009018A6" w:rsidRDefault="00FD0B94" w:rsidP="009018A6">
            <w:pPr>
              <w:jc w:val="center"/>
              <w:rPr>
                <w:lang w:eastAsia="zh-CN"/>
              </w:rPr>
            </w:pPr>
            <w:r w:rsidRPr="009018A6">
              <w:rPr>
                <w:lang w:eastAsia="zh-CN"/>
              </w:rPr>
              <w:t>15</w:t>
            </w:r>
          </w:p>
        </w:tc>
        <w:tc>
          <w:tcPr>
            <w:tcW w:w="1034" w:type="dxa"/>
          </w:tcPr>
          <w:p w14:paraId="1D4566F3" w14:textId="77DABF86" w:rsidR="00FD0B94" w:rsidRPr="009018A6" w:rsidRDefault="00FD0B94" w:rsidP="009018A6">
            <w:pPr>
              <w:jc w:val="center"/>
              <w:rPr>
                <w:lang w:eastAsia="zh-CN"/>
              </w:rPr>
            </w:pPr>
            <w:r w:rsidRPr="009018A6">
              <w:t>-30</w:t>
            </w:r>
          </w:p>
        </w:tc>
        <w:tc>
          <w:tcPr>
            <w:tcW w:w="1026" w:type="dxa"/>
            <w:vAlign w:val="bottom"/>
          </w:tcPr>
          <w:p w14:paraId="0A8B42AF" w14:textId="54C36BB5" w:rsidR="00FD0B94" w:rsidRPr="009018A6" w:rsidRDefault="00FD0B94" w:rsidP="009018A6">
            <w:pPr>
              <w:jc w:val="center"/>
              <w:rPr>
                <w:lang w:eastAsia="zh-CN"/>
              </w:rPr>
            </w:pPr>
            <w:r w:rsidRPr="009018A6">
              <w:rPr>
                <w:color w:val="000000"/>
              </w:rPr>
              <w:t>-35</w:t>
            </w:r>
          </w:p>
        </w:tc>
        <w:tc>
          <w:tcPr>
            <w:tcW w:w="893" w:type="dxa"/>
            <w:gridSpan w:val="2"/>
            <w:vAlign w:val="bottom"/>
          </w:tcPr>
          <w:p w14:paraId="73754674" w14:textId="6807CF13" w:rsidR="00FD0B94" w:rsidRPr="009018A6" w:rsidRDefault="00FD0B94" w:rsidP="009018A6">
            <w:pPr>
              <w:jc w:val="center"/>
            </w:pPr>
            <w:r w:rsidRPr="009018A6">
              <w:rPr>
                <w:color w:val="000000"/>
              </w:rPr>
              <w:t>-33</w:t>
            </w:r>
          </w:p>
        </w:tc>
        <w:tc>
          <w:tcPr>
            <w:tcW w:w="1026" w:type="dxa"/>
            <w:vAlign w:val="bottom"/>
          </w:tcPr>
          <w:p w14:paraId="1B89F537" w14:textId="2B5F4C1B" w:rsidR="00FD0B94" w:rsidRPr="009018A6" w:rsidRDefault="00FD0B94" w:rsidP="009018A6">
            <w:pPr>
              <w:jc w:val="center"/>
              <w:rPr>
                <w:lang w:eastAsia="zh-CN"/>
              </w:rPr>
            </w:pPr>
            <w:r w:rsidRPr="009018A6">
              <w:rPr>
                <w:color w:val="000000"/>
              </w:rPr>
              <w:t>-38</w:t>
            </w:r>
          </w:p>
        </w:tc>
        <w:tc>
          <w:tcPr>
            <w:tcW w:w="930" w:type="dxa"/>
            <w:vAlign w:val="bottom"/>
          </w:tcPr>
          <w:p w14:paraId="08CC3253" w14:textId="01F76CD2" w:rsidR="00FD0B94" w:rsidRPr="009018A6" w:rsidRDefault="00FD0B94" w:rsidP="009018A6">
            <w:pPr>
              <w:jc w:val="center"/>
            </w:pPr>
            <w:r w:rsidRPr="009018A6">
              <w:rPr>
                <w:color w:val="000000"/>
              </w:rPr>
              <w:t>-37</w:t>
            </w:r>
          </w:p>
        </w:tc>
        <w:tc>
          <w:tcPr>
            <w:tcW w:w="1077" w:type="dxa"/>
          </w:tcPr>
          <w:p w14:paraId="1690F6F4" w14:textId="7AF09F35" w:rsidR="00FD0B94" w:rsidRPr="009018A6" w:rsidRDefault="00FD0B94" w:rsidP="009018A6">
            <w:pPr>
              <w:jc w:val="center"/>
              <w:rPr>
                <w:lang w:eastAsia="zh-CN"/>
              </w:rPr>
            </w:pPr>
            <w:r w:rsidRPr="009018A6">
              <w:t>-35</w:t>
            </w:r>
          </w:p>
        </w:tc>
        <w:tc>
          <w:tcPr>
            <w:tcW w:w="1077" w:type="dxa"/>
          </w:tcPr>
          <w:p w14:paraId="525EBC6A" w14:textId="57F2BF27" w:rsidR="00FD0B94" w:rsidRPr="009018A6" w:rsidRDefault="00FD0B94" w:rsidP="009018A6">
            <w:pPr>
              <w:jc w:val="center"/>
              <w:rPr>
                <w:lang w:eastAsia="zh-CN"/>
              </w:rPr>
            </w:pPr>
            <w:r w:rsidRPr="009018A6">
              <w:t>-38</w:t>
            </w:r>
          </w:p>
        </w:tc>
      </w:tr>
      <w:tr w:rsidR="00FD0B94" w14:paraId="085FAF53" w14:textId="77777777" w:rsidTr="00E441D6">
        <w:trPr>
          <w:jc w:val="center"/>
        </w:trPr>
        <w:tc>
          <w:tcPr>
            <w:tcW w:w="1093" w:type="dxa"/>
            <w:vMerge/>
          </w:tcPr>
          <w:p w14:paraId="73C5A7A8" w14:textId="77777777" w:rsidR="00FD0B94" w:rsidRDefault="00FD0B94" w:rsidP="00FD0B94">
            <w:pPr>
              <w:rPr>
                <w:lang w:eastAsia="zh-CN"/>
              </w:rPr>
            </w:pPr>
          </w:p>
        </w:tc>
        <w:tc>
          <w:tcPr>
            <w:tcW w:w="1473" w:type="dxa"/>
          </w:tcPr>
          <w:p w14:paraId="00BDBCD0" w14:textId="77777777" w:rsidR="00FD0B94" w:rsidRPr="009018A6" w:rsidRDefault="00FD0B94" w:rsidP="009018A6">
            <w:pPr>
              <w:jc w:val="center"/>
              <w:rPr>
                <w:lang w:eastAsia="zh-CN"/>
              </w:rPr>
            </w:pPr>
            <w:r w:rsidRPr="009018A6">
              <w:rPr>
                <w:lang w:eastAsia="zh-CN"/>
              </w:rPr>
              <w:t>20</w:t>
            </w:r>
          </w:p>
        </w:tc>
        <w:tc>
          <w:tcPr>
            <w:tcW w:w="1034" w:type="dxa"/>
          </w:tcPr>
          <w:p w14:paraId="0A0136E1" w14:textId="7F12260C" w:rsidR="00FD0B94" w:rsidRPr="009018A6" w:rsidRDefault="00FD0B94" w:rsidP="009018A6">
            <w:pPr>
              <w:jc w:val="center"/>
              <w:rPr>
                <w:lang w:eastAsia="zh-CN"/>
              </w:rPr>
            </w:pPr>
            <w:r w:rsidRPr="009018A6">
              <w:t>-30</w:t>
            </w:r>
          </w:p>
        </w:tc>
        <w:tc>
          <w:tcPr>
            <w:tcW w:w="1026" w:type="dxa"/>
            <w:vAlign w:val="bottom"/>
          </w:tcPr>
          <w:p w14:paraId="6BA31BDF" w14:textId="5443E89B" w:rsidR="00FD0B94" w:rsidRPr="009018A6" w:rsidRDefault="00FD0B94" w:rsidP="009018A6">
            <w:pPr>
              <w:jc w:val="center"/>
              <w:rPr>
                <w:lang w:eastAsia="zh-CN"/>
              </w:rPr>
            </w:pPr>
            <w:r w:rsidRPr="009018A6">
              <w:rPr>
                <w:color w:val="000000"/>
              </w:rPr>
              <w:t>-36</w:t>
            </w:r>
          </w:p>
        </w:tc>
        <w:tc>
          <w:tcPr>
            <w:tcW w:w="893" w:type="dxa"/>
            <w:gridSpan w:val="2"/>
            <w:vAlign w:val="bottom"/>
          </w:tcPr>
          <w:p w14:paraId="6938C257" w14:textId="4C3F7277" w:rsidR="00FD0B94" w:rsidRPr="009018A6" w:rsidRDefault="00FD0B94" w:rsidP="009018A6">
            <w:pPr>
              <w:jc w:val="center"/>
            </w:pPr>
            <w:r w:rsidRPr="009018A6">
              <w:rPr>
                <w:color w:val="000000"/>
              </w:rPr>
              <w:t>-34</w:t>
            </w:r>
          </w:p>
        </w:tc>
        <w:tc>
          <w:tcPr>
            <w:tcW w:w="1026" w:type="dxa"/>
            <w:vAlign w:val="bottom"/>
          </w:tcPr>
          <w:p w14:paraId="6B711FF3" w14:textId="492356F0" w:rsidR="00FD0B94" w:rsidRPr="009018A6" w:rsidRDefault="00FD0B94" w:rsidP="009018A6">
            <w:pPr>
              <w:jc w:val="center"/>
              <w:rPr>
                <w:lang w:eastAsia="zh-CN"/>
              </w:rPr>
            </w:pPr>
            <w:r w:rsidRPr="009018A6">
              <w:rPr>
                <w:color w:val="000000"/>
              </w:rPr>
              <w:t>-38</w:t>
            </w:r>
          </w:p>
        </w:tc>
        <w:tc>
          <w:tcPr>
            <w:tcW w:w="930" w:type="dxa"/>
            <w:vAlign w:val="bottom"/>
          </w:tcPr>
          <w:p w14:paraId="2645A4B2" w14:textId="6BCB2308" w:rsidR="00FD0B94" w:rsidRPr="009018A6" w:rsidRDefault="00FD0B94" w:rsidP="009018A6">
            <w:pPr>
              <w:jc w:val="center"/>
            </w:pPr>
            <w:r w:rsidRPr="009018A6">
              <w:rPr>
                <w:color w:val="000000"/>
              </w:rPr>
              <w:t>-37</w:t>
            </w:r>
          </w:p>
        </w:tc>
        <w:tc>
          <w:tcPr>
            <w:tcW w:w="1077" w:type="dxa"/>
          </w:tcPr>
          <w:p w14:paraId="6DE39F17" w14:textId="26B69C75" w:rsidR="00FD0B94" w:rsidRPr="009018A6" w:rsidRDefault="00FD0B94" w:rsidP="009018A6">
            <w:pPr>
              <w:jc w:val="center"/>
              <w:rPr>
                <w:lang w:eastAsia="zh-CN"/>
              </w:rPr>
            </w:pPr>
            <w:r w:rsidRPr="009018A6">
              <w:t>-35</w:t>
            </w:r>
          </w:p>
        </w:tc>
        <w:tc>
          <w:tcPr>
            <w:tcW w:w="1077" w:type="dxa"/>
          </w:tcPr>
          <w:p w14:paraId="505B3243" w14:textId="11396348" w:rsidR="00FD0B94" w:rsidRPr="009018A6" w:rsidRDefault="00FD0B94" w:rsidP="009018A6">
            <w:pPr>
              <w:jc w:val="center"/>
              <w:rPr>
                <w:lang w:eastAsia="zh-CN"/>
              </w:rPr>
            </w:pPr>
            <w:r w:rsidRPr="009018A6">
              <w:t>-38</w:t>
            </w:r>
          </w:p>
        </w:tc>
      </w:tr>
      <w:tr w:rsidR="00FD0B94" w14:paraId="4E880097" w14:textId="77777777" w:rsidTr="00E441D6">
        <w:trPr>
          <w:jc w:val="center"/>
        </w:trPr>
        <w:tc>
          <w:tcPr>
            <w:tcW w:w="1093" w:type="dxa"/>
            <w:vMerge/>
          </w:tcPr>
          <w:p w14:paraId="59D5BAAC" w14:textId="77777777" w:rsidR="00FD0B94" w:rsidRDefault="00FD0B94" w:rsidP="00FD0B94">
            <w:pPr>
              <w:rPr>
                <w:lang w:eastAsia="zh-CN"/>
              </w:rPr>
            </w:pPr>
          </w:p>
        </w:tc>
        <w:tc>
          <w:tcPr>
            <w:tcW w:w="1473" w:type="dxa"/>
          </w:tcPr>
          <w:p w14:paraId="7767492C" w14:textId="77777777" w:rsidR="00FD0B94" w:rsidRPr="009018A6" w:rsidRDefault="00FD0B94" w:rsidP="009018A6">
            <w:pPr>
              <w:jc w:val="center"/>
              <w:rPr>
                <w:lang w:eastAsia="zh-CN"/>
              </w:rPr>
            </w:pPr>
            <w:r w:rsidRPr="009018A6">
              <w:rPr>
                <w:lang w:eastAsia="zh-CN"/>
              </w:rPr>
              <w:t>25</w:t>
            </w:r>
          </w:p>
        </w:tc>
        <w:tc>
          <w:tcPr>
            <w:tcW w:w="1034" w:type="dxa"/>
          </w:tcPr>
          <w:p w14:paraId="506F2461" w14:textId="61A28DCE" w:rsidR="00FD0B94" w:rsidRPr="009018A6" w:rsidRDefault="00FD0B94" w:rsidP="009018A6">
            <w:pPr>
              <w:jc w:val="center"/>
              <w:rPr>
                <w:lang w:eastAsia="zh-CN"/>
              </w:rPr>
            </w:pPr>
            <w:r w:rsidRPr="009018A6">
              <w:t>-30</w:t>
            </w:r>
          </w:p>
        </w:tc>
        <w:tc>
          <w:tcPr>
            <w:tcW w:w="1026" w:type="dxa"/>
            <w:vAlign w:val="bottom"/>
          </w:tcPr>
          <w:p w14:paraId="52D37FC5" w14:textId="3F04F541" w:rsidR="00FD0B94" w:rsidRPr="009018A6" w:rsidRDefault="00FD0B94" w:rsidP="009018A6">
            <w:pPr>
              <w:jc w:val="center"/>
              <w:rPr>
                <w:lang w:eastAsia="zh-CN"/>
              </w:rPr>
            </w:pPr>
            <w:r w:rsidRPr="009018A6">
              <w:rPr>
                <w:color w:val="000000"/>
              </w:rPr>
              <w:t>-36</w:t>
            </w:r>
          </w:p>
        </w:tc>
        <w:tc>
          <w:tcPr>
            <w:tcW w:w="893" w:type="dxa"/>
            <w:gridSpan w:val="2"/>
            <w:vAlign w:val="bottom"/>
          </w:tcPr>
          <w:p w14:paraId="113D8AD8" w14:textId="3C4184D2" w:rsidR="00FD0B94" w:rsidRPr="009018A6" w:rsidRDefault="00FD0B94" w:rsidP="009018A6">
            <w:pPr>
              <w:jc w:val="center"/>
            </w:pPr>
            <w:r w:rsidRPr="009018A6">
              <w:rPr>
                <w:color w:val="000000"/>
              </w:rPr>
              <w:t>-34</w:t>
            </w:r>
          </w:p>
        </w:tc>
        <w:tc>
          <w:tcPr>
            <w:tcW w:w="1026" w:type="dxa"/>
            <w:vAlign w:val="bottom"/>
          </w:tcPr>
          <w:p w14:paraId="16D97CF0" w14:textId="395E8499" w:rsidR="00FD0B94" w:rsidRPr="009018A6" w:rsidRDefault="00FD0B94" w:rsidP="009018A6">
            <w:pPr>
              <w:jc w:val="center"/>
              <w:rPr>
                <w:lang w:eastAsia="zh-CN"/>
              </w:rPr>
            </w:pPr>
            <w:r w:rsidRPr="009018A6">
              <w:rPr>
                <w:color w:val="000000"/>
              </w:rPr>
              <w:t>-38</w:t>
            </w:r>
          </w:p>
        </w:tc>
        <w:tc>
          <w:tcPr>
            <w:tcW w:w="930" w:type="dxa"/>
            <w:vAlign w:val="bottom"/>
          </w:tcPr>
          <w:p w14:paraId="26EE31E3" w14:textId="7A11C0BD" w:rsidR="00FD0B94" w:rsidRPr="009018A6" w:rsidRDefault="00FD0B94" w:rsidP="009018A6">
            <w:pPr>
              <w:jc w:val="center"/>
            </w:pPr>
            <w:r w:rsidRPr="009018A6">
              <w:rPr>
                <w:color w:val="000000"/>
              </w:rPr>
              <w:t>-37</w:t>
            </w:r>
          </w:p>
        </w:tc>
        <w:tc>
          <w:tcPr>
            <w:tcW w:w="1077" w:type="dxa"/>
          </w:tcPr>
          <w:p w14:paraId="309ACAE5" w14:textId="59C6B555" w:rsidR="00FD0B94" w:rsidRPr="009018A6" w:rsidRDefault="00FD0B94" w:rsidP="009018A6">
            <w:pPr>
              <w:jc w:val="center"/>
              <w:rPr>
                <w:lang w:eastAsia="zh-CN"/>
              </w:rPr>
            </w:pPr>
            <w:r w:rsidRPr="009018A6">
              <w:t>-35</w:t>
            </w:r>
          </w:p>
        </w:tc>
        <w:tc>
          <w:tcPr>
            <w:tcW w:w="1077" w:type="dxa"/>
          </w:tcPr>
          <w:p w14:paraId="3D668683" w14:textId="372756E5" w:rsidR="00FD0B94" w:rsidRPr="009018A6" w:rsidRDefault="00FD0B94" w:rsidP="009018A6">
            <w:pPr>
              <w:jc w:val="center"/>
              <w:rPr>
                <w:lang w:eastAsia="zh-CN"/>
              </w:rPr>
            </w:pPr>
            <w:r w:rsidRPr="009018A6">
              <w:t>-38</w:t>
            </w:r>
          </w:p>
        </w:tc>
      </w:tr>
      <w:tr w:rsidR="00FD0B94" w14:paraId="7549ECB0" w14:textId="77777777" w:rsidTr="00E441D6">
        <w:trPr>
          <w:jc w:val="center"/>
        </w:trPr>
        <w:tc>
          <w:tcPr>
            <w:tcW w:w="1093" w:type="dxa"/>
            <w:vMerge w:val="restart"/>
          </w:tcPr>
          <w:p w14:paraId="2DD49419" w14:textId="77777777" w:rsidR="00FD0B94" w:rsidRDefault="00FD0B94" w:rsidP="00FD0B94">
            <w:pPr>
              <w:rPr>
                <w:lang w:eastAsia="zh-CN"/>
              </w:rPr>
            </w:pPr>
            <w:r>
              <w:rPr>
                <w:lang w:eastAsia="zh-CN"/>
              </w:rPr>
              <w:t>VA30</w:t>
            </w:r>
          </w:p>
        </w:tc>
        <w:tc>
          <w:tcPr>
            <w:tcW w:w="1473" w:type="dxa"/>
          </w:tcPr>
          <w:p w14:paraId="4F424DDC" w14:textId="77777777" w:rsidR="00FD0B94" w:rsidRPr="009018A6" w:rsidRDefault="00FD0B94" w:rsidP="009018A6">
            <w:pPr>
              <w:jc w:val="center"/>
              <w:rPr>
                <w:lang w:eastAsia="zh-CN"/>
              </w:rPr>
            </w:pPr>
            <w:r w:rsidRPr="009018A6">
              <w:rPr>
                <w:lang w:eastAsia="zh-CN"/>
              </w:rPr>
              <w:t>-5</w:t>
            </w:r>
          </w:p>
        </w:tc>
        <w:tc>
          <w:tcPr>
            <w:tcW w:w="1034" w:type="dxa"/>
          </w:tcPr>
          <w:p w14:paraId="3DB1D567" w14:textId="7B3D60EF" w:rsidR="00FD0B94" w:rsidRPr="009018A6" w:rsidRDefault="00FD0B94" w:rsidP="009018A6">
            <w:pPr>
              <w:jc w:val="center"/>
              <w:rPr>
                <w:lang w:eastAsia="zh-CN"/>
              </w:rPr>
            </w:pPr>
            <w:r w:rsidRPr="009018A6">
              <w:t>-19</w:t>
            </w:r>
          </w:p>
        </w:tc>
        <w:tc>
          <w:tcPr>
            <w:tcW w:w="1026" w:type="dxa"/>
            <w:vAlign w:val="bottom"/>
          </w:tcPr>
          <w:p w14:paraId="6A549A25" w14:textId="5DDF417C" w:rsidR="00FD0B94" w:rsidRPr="009018A6" w:rsidRDefault="00FD0B94" w:rsidP="009018A6">
            <w:pPr>
              <w:jc w:val="center"/>
              <w:rPr>
                <w:lang w:eastAsia="zh-CN"/>
              </w:rPr>
            </w:pPr>
            <w:r w:rsidRPr="009018A6">
              <w:rPr>
                <w:color w:val="000000"/>
              </w:rPr>
              <w:t>-24</w:t>
            </w:r>
          </w:p>
        </w:tc>
        <w:tc>
          <w:tcPr>
            <w:tcW w:w="893" w:type="dxa"/>
            <w:gridSpan w:val="2"/>
            <w:vAlign w:val="bottom"/>
          </w:tcPr>
          <w:p w14:paraId="1E7E7DC4" w14:textId="58E02C07" w:rsidR="00FD0B94" w:rsidRPr="009018A6" w:rsidRDefault="00FD0B94" w:rsidP="009018A6">
            <w:pPr>
              <w:jc w:val="center"/>
            </w:pPr>
            <w:r w:rsidRPr="009018A6">
              <w:rPr>
                <w:color w:val="000000"/>
              </w:rPr>
              <w:t>-22</w:t>
            </w:r>
          </w:p>
        </w:tc>
        <w:tc>
          <w:tcPr>
            <w:tcW w:w="1026" w:type="dxa"/>
            <w:vAlign w:val="bottom"/>
          </w:tcPr>
          <w:p w14:paraId="4AAA7374" w14:textId="1FE0EC33" w:rsidR="00FD0B94" w:rsidRPr="009018A6" w:rsidRDefault="00FD0B94" w:rsidP="009018A6">
            <w:pPr>
              <w:jc w:val="center"/>
              <w:rPr>
                <w:lang w:eastAsia="zh-CN"/>
              </w:rPr>
            </w:pPr>
            <w:r w:rsidRPr="009018A6">
              <w:rPr>
                <w:color w:val="000000"/>
              </w:rPr>
              <w:t>-26</w:t>
            </w:r>
          </w:p>
        </w:tc>
        <w:tc>
          <w:tcPr>
            <w:tcW w:w="930" w:type="dxa"/>
            <w:vAlign w:val="bottom"/>
          </w:tcPr>
          <w:p w14:paraId="105BC410" w14:textId="12D23606" w:rsidR="00FD0B94" w:rsidRPr="009018A6" w:rsidRDefault="00FD0B94" w:rsidP="009018A6">
            <w:pPr>
              <w:jc w:val="center"/>
            </w:pPr>
            <w:r w:rsidRPr="009018A6">
              <w:rPr>
                <w:color w:val="000000"/>
              </w:rPr>
              <w:t>-25</w:t>
            </w:r>
          </w:p>
        </w:tc>
        <w:tc>
          <w:tcPr>
            <w:tcW w:w="1077" w:type="dxa"/>
          </w:tcPr>
          <w:p w14:paraId="081C0635" w14:textId="7CBCB78B" w:rsidR="00FD0B94" w:rsidRPr="009018A6" w:rsidRDefault="00FD0B94" w:rsidP="009018A6">
            <w:pPr>
              <w:jc w:val="center"/>
              <w:rPr>
                <w:lang w:eastAsia="zh-CN"/>
              </w:rPr>
            </w:pPr>
            <w:r w:rsidRPr="009018A6">
              <w:t>-24</w:t>
            </w:r>
          </w:p>
        </w:tc>
        <w:tc>
          <w:tcPr>
            <w:tcW w:w="1077" w:type="dxa"/>
          </w:tcPr>
          <w:p w14:paraId="3626C34C" w14:textId="6EDA401C" w:rsidR="00FD0B94" w:rsidRPr="009018A6" w:rsidRDefault="00FD0B94" w:rsidP="009018A6">
            <w:pPr>
              <w:jc w:val="center"/>
              <w:rPr>
                <w:lang w:eastAsia="zh-CN"/>
              </w:rPr>
            </w:pPr>
            <w:r w:rsidRPr="009018A6">
              <w:t>-26</w:t>
            </w:r>
          </w:p>
        </w:tc>
      </w:tr>
      <w:tr w:rsidR="00FD0B94" w14:paraId="2BC0740C" w14:textId="77777777" w:rsidTr="00E441D6">
        <w:trPr>
          <w:jc w:val="center"/>
        </w:trPr>
        <w:tc>
          <w:tcPr>
            <w:tcW w:w="1093" w:type="dxa"/>
            <w:vMerge/>
          </w:tcPr>
          <w:p w14:paraId="300A05AA" w14:textId="77777777" w:rsidR="00FD0B94" w:rsidRDefault="00FD0B94" w:rsidP="00FD0B94">
            <w:pPr>
              <w:rPr>
                <w:lang w:eastAsia="zh-CN"/>
              </w:rPr>
            </w:pPr>
          </w:p>
        </w:tc>
        <w:tc>
          <w:tcPr>
            <w:tcW w:w="1473" w:type="dxa"/>
          </w:tcPr>
          <w:p w14:paraId="0B8809A0" w14:textId="77777777" w:rsidR="00FD0B94" w:rsidRPr="009018A6" w:rsidRDefault="00FD0B94" w:rsidP="009018A6">
            <w:pPr>
              <w:jc w:val="center"/>
              <w:rPr>
                <w:lang w:eastAsia="zh-CN"/>
              </w:rPr>
            </w:pPr>
            <w:r w:rsidRPr="009018A6">
              <w:rPr>
                <w:lang w:eastAsia="zh-CN"/>
              </w:rPr>
              <w:t>0</w:t>
            </w:r>
          </w:p>
        </w:tc>
        <w:tc>
          <w:tcPr>
            <w:tcW w:w="1034" w:type="dxa"/>
          </w:tcPr>
          <w:p w14:paraId="7CE601CF" w14:textId="686E1E1A" w:rsidR="00FD0B94" w:rsidRPr="009018A6" w:rsidRDefault="00FD0B94" w:rsidP="009018A6">
            <w:pPr>
              <w:jc w:val="center"/>
              <w:rPr>
                <w:lang w:eastAsia="zh-CN"/>
              </w:rPr>
            </w:pPr>
            <w:r w:rsidRPr="009018A6">
              <w:t>-23</w:t>
            </w:r>
          </w:p>
        </w:tc>
        <w:tc>
          <w:tcPr>
            <w:tcW w:w="1026" w:type="dxa"/>
            <w:vAlign w:val="bottom"/>
          </w:tcPr>
          <w:p w14:paraId="1EE0555E" w14:textId="3829C905" w:rsidR="00FD0B94" w:rsidRPr="009018A6" w:rsidRDefault="00FD0B94" w:rsidP="009018A6">
            <w:pPr>
              <w:jc w:val="center"/>
              <w:rPr>
                <w:lang w:eastAsia="zh-CN"/>
              </w:rPr>
            </w:pPr>
            <w:r w:rsidRPr="009018A6">
              <w:rPr>
                <w:color w:val="000000"/>
              </w:rPr>
              <w:t>-28</w:t>
            </w:r>
          </w:p>
        </w:tc>
        <w:tc>
          <w:tcPr>
            <w:tcW w:w="893" w:type="dxa"/>
            <w:gridSpan w:val="2"/>
            <w:vAlign w:val="bottom"/>
          </w:tcPr>
          <w:p w14:paraId="50FEF980" w14:textId="3611A3AD" w:rsidR="00FD0B94" w:rsidRPr="009018A6" w:rsidRDefault="00FD0B94" w:rsidP="009018A6">
            <w:pPr>
              <w:jc w:val="center"/>
            </w:pPr>
            <w:r w:rsidRPr="009018A6">
              <w:rPr>
                <w:color w:val="000000"/>
              </w:rPr>
              <w:t>-26</w:t>
            </w:r>
          </w:p>
        </w:tc>
        <w:tc>
          <w:tcPr>
            <w:tcW w:w="1026" w:type="dxa"/>
            <w:vAlign w:val="bottom"/>
          </w:tcPr>
          <w:p w14:paraId="1F37B1AB" w14:textId="4F91DD74" w:rsidR="00FD0B94" w:rsidRPr="009018A6" w:rsidRDefault="00FD0B94" w:rsidP="009018A6">
            <w:pPr>
              <w:jc w:val="center"/>
              <w:rPr>
                <w:lang w:eastAsia="zh-CN"/>
              </w:rPr>
            </w:pPr>
            <w:r w:rsidRPr="009018A6">
              <w:rPr>
                <w:color w:val="000000"/>
              </w:rPr>
              <w:t>-30</w:t>
            </w:r>
          </w:p>
        </w:tc>
        <w:tc>
          <w:tcPr>
            <w:tcW w:w="930" w:type="dxa"/>
            <w:vAlign w:val="bottom"/>
          </w:tcPr>
          <w:p w14:paraId="0286677E" w14:textId="29E99278" w:rsidR="00FD0B94" w:rsidRPr="009018A6" w:rsidRDefault="00FD0B94" w:rsidP="009018A6">
            <w:pPr>
              <w:jc w:val="center"/>
            </w:pPr>
            <w:r w:rsidRPr="009018A6">
              <w:rPr>
                <w:color w:val="000000"/>
              </w:rPr>
              <w:t>-29</w:t>
            </w:r>
          </w:p>
        </w:tc>
        <w:tc>
          <w:tcPr>
            <w:tcW w:w="1077" w:type="dxa"/>
          </w:tcPr>
          <w:p w14:paraId="36A7C1A4" w14:textId="1D64222E" w:rsidR="00FD0B94" w:rsidRPr="009018A6" w:rsidRDefault="00FD0B94" w:rsidP="009018A6">
            <w:pPr>
              <w:jc w:val="center"/>
              <w:rPr>
                <w:lang w:eastAsia="zh-CN"/>
              </w:rPr>
            </w:pPr>
            <w:r w:rsidRPr="009018A6">
              <w:t>-28</w:t>
            </w:r>
          </w:p>
        </w:tc>
        <w:tc>
          <w:tcPr>
            <w:tcW w:w="1077" w:type="dxa"/>
          </w:tcPr>
          <w:p w14:paraId="5CBC8638" w14:textId="3A103AE0" w:rsidR="00FD0B94" w:rsidRPr="009018A6" w:rsidRDefault="00FD0B94" w:rsidP="009018A6">
            <w:pPr>
              <w:jc w:val="center"/>
              <w:rPr>
                <w:lang w:eastAsia="zh-CN"/>
              </w:rPr>
            </w:pPr>
            <w:r w:rsidRPr="009018A6">
              <w:t>-30</w:t>
            </w:r>
          </w:p>
        </w:tc>
      </w:tr>
      <w:tr w:rsidR="00FD0B94" w14:paraId="61EDE978" w14:textId="77777777" w:rsidTr="00E441D6">
        <w:trPr>
          <w:jc w:val="center"/>
        </w:trPr>
        <w:tc>
          <w:tcPr>
            <w:tcW w:w="1093" w:type="dxa"/>
            <w:vMerge/>
          </w:tcPr>
          <w:p w14:paraId="1130B97E" w14:textId="77777777" w:rsidR="00FD0B94" w:rsidRDefault="00FD0B94" w:rsidP="00FD0B94">
            <w:pPr>
              <w:rPr>
                <w:lang w:eastAsia="zh-CN"/>
              </w:rPr>
            </w:pPr>
          </w:p>
        </w:tc>
        <w:tc>
          <w:tcPr>
            <w:tcW w:w="1473" w:type="dxa"/>
          </w:tcPr>
          <w:p w14:paraId="1548D50B" w14:textId="77777777" w:rsidR="00FD0B94" w:rsidRPr="009018A6" w:rsidRDefault="00FD0B94" w:rsidP="009018A6">
            <w:pPr>
              <w:jc w:val="center"/>
              <w:rPr>
                <w:lang w:eastAsia="zh-CN"/>
              </w:rPr>
            </w:pPr>
            <w:r w:rsidRPr="009018A6">
              <w:rPr>
                <w:lang w:eastAsia="zh-CN"/>
              </w:rPr>
              <w:t>5</w:t>
            </w:r>
          </w:p>
        </w:tc>
        <w:tc>
          <w:tcPr>
            <w:tcW w:w="1034" w:type="dxa"/>
          </w:tcPr>
          <w:p w14:paraId="2621B84D" w14:textId="357AA321" w:rsidR="00FD0B94" w:rsidRPr="009018A6" w:rsidRDefault="00FD0B94" w:rsidP="009018A6">
            <w:pPr>
              <w:jc w:val="center"/>
              <w:rPr>
                <w:lang w:eastAsia="zh-CN"/>
              </w:rPr>
            </w:pPr>
            <w:r w:rsidRPr="009018A6">
              <w:t>-26</w:t>
            </w:r>
          </w:p>
        </w:tc>
        <w:tc>
          <w:tcPr>
            <w:tcW w:w="1026" w:type="dxa"/>
            <w:vAlign w:val="bottom"/>
          </w:tcPr>
          <w:p w14:paraId="76A82960" w14:textId="4D22B944" w:rsidR="00FD0B94" w:rsidRPr="009018A6" w:rsidRDefault="00FD0B94" w:rsidP="009018A6">
            <w:pPr>
              <w:jc w:val="center"/>
              <w:rPr>
                <w:lang w:eastAsia="zh-CN"/>
              </w:rPr>
            </w:pPr>
            <w:r w:rsidRPr="009018A6">
              <w:rPr>
                <w:color w:val="000000"/>
              </w:rPr>
              <w:t>-30</w:t>
            </w:r>
          </w:p>
        </w:tc>
        <w:tc>
          <w:tcPr>
            <w:tcW w:w="893" w:type="dxa"/>
            <w:gridSpan w:val="2"/>
            <w:vAlign w:val="bottom"/>
          </w:tcPr>
          <w:p w14:paraId="54663F1A" w14:textId="482A5100" w:rsidR="00FD0B94" w:rsidRPr="009018A6" w:rsidRDefault="00FD0B94" w:rsidP="009018A6">
            <w:pPr>
              <w:jc w:val="center"/>
            </w:pPr>
            <w:r w:rsidRPr="009018A6">
              <w:rPr>
                <w:color w:val="000000"/>
              </w:rPr>
              <w:t>-29</w:t>
            </w:r>
          </w:p>
        </w:tc>
        <w:tc>
          <w:tcPr>
            <w:tcW w:w="1026" w:type="dxa"/>
            <w:vAlign w:val="bottom"/>
          </w:tcPr>
          <w:p w14:paraId="2C484C0D" w14:textId="2F6D3CC0" w:rsidR="00FD0B94" w:rsidRPr="009018A6" w:rsidRDefault="00FD0B94" w:rsidP="009018A6">
            <w:pPr>
              <w:jc w:val="center"/>
              <w:rPr>
                <w:lang w:eastAsia="zh-CN"/>
              </w:rPr>
            </w:pPr>
            <w:r w:rsidRPr="009018A6">
              <w:rPr>
                <w:color w:val="000000"/>
              </w:rPr>
              <w:t>-33</w:t>
            </w:r>
          </w:p>
        </w:tc>
        <w:tc>
          <w:tcPr>
            <w:tcW w:w="930" w:type="dxa"/>
            <w:vAlign w:val="bottom"/>
          </w:tcPr>
          <w:p w14:paraId="31C9E53F" w14:textId="0CC059D6" w:rsidR="00FD0B94" w:rsidRPr="009018A6" w:rsidRDefault="00FD0B94" w:rsidP="009018A6">
            <w:pPr>
              <w:jc w:val="center"/>
            </w:pPr>
            <w:r w:rsidRPr="009018A6">
              <w:rPr>
                <w:color w:val="000000"/>
              </w:rPr>
              <w:t>-32</w:t>
            </w:r>
          </w:p>
        </w:tc>
        <w:tc>
          <w:tcPr>
            <w:tcW w:w="1077" w:type="dxa"/>
          </w:tcPr>
          <w:p w14:paraId="6C9A5215" w14:textId="379D4540" w:rsidR="00FD0B94" w:rsidRPr="009018A6" w:rsidRDefault="00FD0B94" w:rsidP="009018A6">
            <w:pPr>
              <w:jc w:val="center"/>
              <w:rPr>
                <w:lang w:eastAsia="zh-CN"/>
              </w:rPr>
            </w:pPr>
            <w:r w:rsidRPr="009018A6">
              <w:t>-30</w:t>
            </w:r>
          </w:p>
        </w:tc>
        <w:tc>
          <w:tcPr>
            <w:tcW w:w="1077" w:type="dxa"/>
          </w:tcPr>
          <w:p w14:paraId="774BD4C7" w14:textId="08CE1981" w:rsidR="00FD0B94" w:rsidRPr="009018A6" w:rsidRDefault="00FD0B94" w:rsidP="009018A6">
            <w:pPr>
              <w:jc w:val="center"/>
              <w:rPr>
                <w:lang w:eastAsia="zh-CN"/>
              </w:rPr>
            </w:pPr>
            <w:r w:rsidRPr="009018A6">
              <w:t>-33</w:t>
            </w:r>
          </w:p>
        </w:tc>
      </w:tr>
      <w:tr w:rsidR="00FD0B94" w14:paraId="40BBD67F" w14:textId="77777777" w:rsidTr="00E441D6">
        <w:trPr>
          <w:jc w:val="center"/>
        </w:trPr>
        <w:tc>
          <w:tcPr>
            <w:tcW w:w="1093" w:type="dxa"/>
            <w:vMerge/>
          </w:tcPr>
          <w:p w14:paraId="7F227EDA" w14:textId="77777777" w:rsidR="00FD0B94" w:rsidRDefault="00FD0B94" w:rsidP="00FD0B94">
            <w:pPr>
              <w:rPr>
                <w:lang w:eastAsia="zh-CN"/>
              </w:rPr>
            </w:pPr>
          </w:p>
        </w:tc>
        <w:tc>
          <w:tcPr>
            <w:tcW w:w="1473" w:type="dxa"/>
          </w:tcPr>
          <w:p w14:paraId="69695E5D" w14:textId="77777777" w:rsidR="00FD0B94" w:rsidRPr="009018A6" w:rsidRDefault="00FD0B94" w:rsidP="009018A6">
            <w:pPr>
              <w:jc w:val="center"/>
              <w:rPr>
                <w:lang w:eastAsia="zh-CN"/>
              </w:rPr>
            </w:pPr>
            <w:r w:rsidRPr="009018A6">
              <w:rPr>
                <w:lang w:eastAsia="zh-CN"/>
              </w:rPr>
              <w:t>10</w:t>
            </w:r>
          </w:p>
        </w:tc>
        <w:tc>
          <w:tcPr>
            <w:tcW w:w="1034" w:type="dxa"/>
          </w:tcPr>
          <w:p w14:paraId="0A5608A7" w14:textId="7183B525" w:rsidR="00FD0B94" w:rsidRPr="009018A6" w:rsidRDefault="00FD0B94" w:rsidP="009018A6">
            <w:pPr>
              <w:jc w:val="center"/>
              <w:rPr>
                <w:lang w:eastAsia="zh-CN"/>
              </w:rPr>
            </w:pPr>
            <w:r w:rsidRPr="009018A6">
              <w:t>-27</w:t>
            </w:r>
          </w:p>
        </w:tc>
        <w:tc>
          <w:tcPr>
            <w:tcW w:w="1026" w:type="dxa"/>
            <w:vAlign w:val="bottom"/>
          </w:tcPr>
          <w:p w14:paraId="2196B39B" w14:textId="09D07959" w:rsidR="00FD0B94" w:rsidRPr="009018A6" w:rsidRDefault="00FD0B94" w:rsidP="009018A6">
            <w:pPr>
              <w:jc w:val="center"/>
              <w:rPr>
                <w:lang w:eastAsia="zh-CN"/>
              </w:rPr>
            </w:pPr>
            <w:r w:rsidRPr="009018A6">
              <w:rPr>
                <w:color w:val="000000"/>
              </w:rPr>
              <w:t>-31</w:t>
            </w:r>
          </w:p>
        </w:tc>
        <w:tc>
          <w:tcPr>
            <w:tcW w:w="893" w:type="dxa"/>
            <w:gridSpan w:val="2"/>
            <w:vAlign w:val="bottom"/>
          </w:tcPr>
          <w:p w14:paraId="324B2E69" w14:textId="1DCC0D7F" w:rsidR="00FD0B94" w:rsidRPr="009018A6" w:rsidRDefault="00FD0B94" w:rsidP="009018A6">
            <w:pPr>
              <w:jc w:val="center"/>
            </w:pPr>
            <w:r w:rsidRPr="009018A6">
              <w:rPr>
                <w:color w:val="000000"/>
              </w:rPr>
              <w:t>-30</w:t>
            </w:r>
          </w:p>
        </w:tc>
        <w:tc>
          <w:tcPr>
            <w:tcW w:w="1026" w:type="dxa"/>
            <w:vAlign w:val="bottom"/>
          </w:tcPr>
          <w:p w14:paraId="2D74F8FB" w14:textId="6B7882F8" w:rsidR="00FD0B94" w:rsidRPr="009018A6" w:rsidRDefault="00FD0B94" w:rsidP="009018A6">
            <w:pPr>
              <w:jc w:val="center"/>
              <w:rPr>
                <w:lang w:eastAsia="zh-CN"/>
              </w:rPr>
            </w:pPr>
            <w:r w:rsidRPr="009018A6">
              <w:rPr>
                <w:color w:val="000000"/>
              </w:rPr>
              <w:t>-34</w:t>
            </w:r>
          </w:p>
        </w:tc>
        <w:tc>
          <w:tcPr>
            <w:tcW w:w="930" w:type="dxa"/>
            <w:vAlign w:val="bottom"/>
          </w:tcPr>
          <w:p w14:paraId="427A18BE" w14:textId="09455564" w:rsidR="00FD0B94" w:rsidRPr="009018A6" w:rsidRDefault="00FD0B94" w:rsidP="009018A6">
            <w:pPr>
              <w:jc w:val="center"/>
            </w:pPr>
            <w:r w:rsidRPr="009018A6">
              <w:rPr>
                <w:color w:val="000000"/>
              </w:rPr>
              <w:t>-33</w:t>
            </w:r>
          </w:p>
        </w:tc>
        <w:tc>
          <w:tcPr>
            <w:tcW w:w="1077" w:type="dxa"/>
          </w:tcPr>
          <w:p w14:paraId="7B808D72" w14:textId="16386E2D" w:rsidR="00FD0B94" w:rsidRPr="009018A6" w:rsidRDefault="00FD0B94" w:rsidP="009018A6">
            <w:pPr>
              <w:jc w:val="center"/>
              <w:rPr>
                <w:lang w:eastAsia="zh-CN"/>
              </w:rPr>
            </w:pPr>
            <w:r w:rsidRPr="009018A6">
              <w:t>-32</w:t>
            </w:r>
          </w:p>
        </w:tc>
        <w:tc>
          <w:tcPr>
            <w:tcW w:w="1077" w:type="dxa"/>
          </w:tcPr>
          <w:p w14:paraId="0DBF4D92" w14:textId="02FF6A63" w:rsidR="00FD0B94" w:rsidRPr="009018A6" w:rsidRDefault="00FD0B94" w:rsidP="009018A6">
            <w:pPr>
              <w:jc w:val="center"/>
              <w:rPr>
                <w:lang w:eastAsia="zh-CN"/>
              </w:rPr>
            </w:pPr>
            <w:r w:rsidRPr="009018A6">
              <w:t>-34</w:t>
            </w:r>
          </w:p>
        </w:tc>
      </w:tr>
      <w:tr w:rsidR="00FD0B94" w14:paraId="26F4B671" w14:textId="77777777" w:rsidTr="00E441D6">
        <w:trPr>
          <w:jc w:val="center"/>
        </w:trPr>
        <w:tc>
          <w:tcPr>
            <w:tcW w:w="1093" w:type="dxa"/>
            <w:vMerge/>
          </w:tcPr>
          <w:p w14:paraId="01208D79" w14:textId="77777777" w:rsidR="00FD0B94" w:rsidRDefault="00FD0B94" w:rsidP="00FD0B94">
            <w:pPr>
              <w:rPr>
                <w:lang w:eastAsia="zh-CN"/>
              </w:rPr>
            </w:pPr>
          </w:p>
        </w:tc>
        <w:tc>
          <w:tcPr>
            <w:tcW w:w="1473" w:type="dxa"/>
          </w:tcPr>
          <w:p w14:paraId="58E00B6F" w14:textId="77777777" w:rsidR="00FD0B94" w:rsidRPr="009018A6" w:rsidRDefault="00FD0B94" w:rsidP="009018A6">
            <w:pPr>
              <w:jc w:val="center"/>
              <w:rPr>
                <w:lang w:eastAsia="zh-CN"/>
              </w:rPr>
            </w:pPr>
            <w:r w:rsidRPr="009018A6">
              <w:rPr>
                <w:lang w:eastAsia="zh-CN"/>
              </w:rPr>
              <w:t>15</w:t>
            </w:r>
          </w:p>
        </w:tc>
        <w:tc>
          <w:tcPr>
            <w:tcW w:w="1034" w:type="dxa"/>
          </w:tcPr>
          <w:p w14:paraId="26238F2C" w14:textId="0BC5254A" w:rsidR="00FD0B94" w:rsidRPr="009018A6" w:rsidRDefault="00FD0B94" w:rsidP="009018A6">
            <w:pPr>
              <w:jc w:val="center"/>
              <w:rPr>
                <w:lang w:eastAsia="zh-CN"/>
              </w:rPr>
            </w:pPr>
            <w:r w:rsidRPr="009018A6">
              <w:t>-27</w:t>
            </w:r>
          </w:p>
        </w:tc>
        <w:tc>
          <w:tcPr>
            <w:tcW w:w="1026" w:type="dxa"/>
            <w:vAlign w:val="bottom"/>
          </w:tcPr>
          <w:p w14:paraId="3D3854DD" w14:textId="7054184D" w:rsidR="00FD0B94" w:rsidRPr="009018A6" w:rsidRDefault="00FD0B94" w:rsidP="009018A6">
            <w:pPr>
              <w:jc w:val="center"/>
              <w:rPr>
                <w:lang w:eastAsia="zh-CN"/>
              </w:rPr>
            </w:pPr>
            <w:r w:rsidRPr="009018A6">
              <w:rPr>
                <w:color w:val="000000"/>
              </w:rPr>
              <w:t>-32</w:t>
            </w:r>
          </w:p>
        </w:tc>
        <w:tc>
          <w:tcPr>
            <w:tcW w:w="893" w:type="dxa"/>
            <w:gridSpan w:val="2"/>
            <w:vAlign w:val="bottom"/>
          </w:tcPr>
          <w:p w14:paraId="027656CF" w14:textId="653538BB" w:rsidR="00FD0B94" w:rsidRPr="009018A6" w:rsidRDefault="00FD0B94" w:rsidP="009018A6">
            <w:pPr>
              <w:jc w:val="center"/>
            </w:pPr>
            <w:r w:rsidRPr="009018A6">
              <w:rPr>
                <w:color w:val="000000"/>
              </w:rPr>
              <w:t>-30</w:t>
            </w:r>
          </w:p>
        </w:tc>
        <w:tc>
          <w:tcPr>
            <w:tcW w:w="1026" w:type="dxa"/>
            <w:vAlign w:val="bottom"/>
          </w:tcPr>
          <w:p w14:paraId="351C7FDF" w14:textId="186E7CDB" w:rsidR="00FD0B94" w:rsidRPr="009018A6" w:rsidRDefault="00FD0B94" w:rsidP="009018A6">
            <w:pPr>
              <w:jc w:val="center"/>
              <w:rPr>
                <w:lang w:eastAsia="zh-CN"/>
              </w:rPr>
            </w:pPr>
            <w:r w:rsidRPr="009018A6">
              <w:rPr>
                <w:color w:val="000000"/>
              </w:rPr>
              <w:t>-34</w:t>
            </w:r>
          </w:p>
        </w:tc>
        <w:tc>
          <w:tcPr>
            <w:tcW w:w="930" w:type="dxa"/>
            <w:vAlign w:val="bottom"/>
          </w:tcPr>
          <w:p w14:paraId="578D21FE" w14:textId="61B89ED2" w:rsidR="00FD0B94" w:rsidRPr="009018A6" w:rsidRDefault="00FD0B94" w:rsidP="009018A6">
            <w:pPr>
              <w:jc w:val="center"/>
            </w:pPr>
            <w:r w:rsidRPr="009018A6">
              <w:rPr>
                <w:color w:val="000000"/>
              </w:rPr>
              <w:t>-33</w:t>
            </w:r>
          </w:p>
        </w:tc>
        <w:tc>
          <w:tcPr>
            <w:tcW w:w="1077" w:type="dxa"/>
          </w:tcPr>
          <w:p w14:paraId="216262D5" w14:textId="6106BC62" w:rsidR="00FD0B94" w:rsidRPr="009018A6" w:rsidRDefault="00FD0B94" w:rsidP="009018A6">
            <w:pPr>
              <w:jc w:val="center"/>
              <w:rPr>
                <w:lang w:eastAsia="zh-CN"/>
              </w:rPr>
            </w:pPr>
            <w:r w:rsidRPr="009018A6">
              <w:t>-32</w:t>
            </w:r>
          </w:p>
        </w:tc>
        <w:tc>
          <w:tcPr>
            <w:tcW w:w="1077" w:type="dxa"/>
          </w:tcPr>
          <w:p w14:paraId="56765088" w14:textId="78FF79E3" w:rsidR="00FD0B94" w:rsidRPr="009018A6" w:rsidRDefault="00FD0B94" w:rsidP="009018A6">
            <w:pPr>
              <w:jc w:val="center"/>
              <w:rPr>
                <w:lang w:eastAsia="zh-CN"/>
              </w:rPr>
            </w:pPr>
            <w:r w:rsidRPr="009018A6">
              <w:t>-34</w:t>
            </w:r>
          </w:p>
        </w:tc>
      </w:tr>
      <w:tr w:rsidR="00FD0B94" w14:paraId="3F4A0E40" w14:textId="77777777" w:rsidTr="00E441D6">
        <w:trPr>
          <w:jc w:val="center"/>
        </w:trPr>
        <w:tc>
          <w:tcPr>
            <w:tcW w:w="1093" w:type="dxa"/>
            <w:vMerge/>
          </w:tcPr>
          <w:p w14:paraId="1507E013" w14:textId="77777777" w:rsidR="00FD0B94" w:rsidRDefault="00FD0B94" w:rsidP="00FD0B94">
            <w:pPr>
              <w:rPr>
                <w:lang w:eastAsia="zh-CN"/>
              </w:rPr>
            </w:pPr>
          </w:p>
        </w:tc>
        <w:tc>
          <w:tcPr>
            <w:tcW w:w="1473" w:type="dxa"/>
          </w:tcPr>
          <w:p w14:paraId="6A2BF644" w14:textId="77777777" w:rsidR="00FD0B94" w:rsidRPr="009018A6" w:rsidRDefault="00FD0B94" w:rsidP="009018A6">
            <w:pPr>
              <w:jc w:val="center"/>
              <w:rPr>
                <w:lang w:eastAsia="zh-CN"/>
              </w:rPr>
            </w:pPr>
            <w:r w:rsidRPr="009018A6">
              <w:rPr>
                <w:lang w:eastAsia="zh-CN"/>
              </w:rPr>
              <w:t>20</w:t>
            </w:r>
          </w:p>
        </w:tc>
        <w:tc>
          <w:tcPr>
            <w:tcW w:w="1034" w:type="dxa"/>
          </w:tcPr>
          <w:p w14:paraId="339385D7" w14:textId="592E2D55" w:rsidR="00FD0B94" w:rsidRPr="009018A6" w:rsidRDefault="00FD0B94" w:rsidP="009018A6">
            <w:pPr>
              <w:jc w:val="center"/>
              <w:rPr>
                <w:lang w:eastAsia="zh-CN"/>
              </w:rPr>
            </w:pPr>
            <w:r w:rsidRPr="009018A6">
              <w:t>-27</w:t>
            </w:r>
          </w:p>
        </w:tc>
        <w:tc>
          <w:tcPr>
            <w:tcW w:w="1026" w:type="dxa"/>
            <w:vAlign w:val="bottom"/>
          </w:tcPr>
          <w:p w14:paraId="3D825B9A" w14:textId="78252DD2" w:rsidR="00FD0B94" w:rsidRPr="009018A6" w:rsidRDefault="00FD0B94" w:rsidP="009018A6">
            <w:pPr>
              <w:jc w:val="center"/>
              <w:rPr>
                <w:lang w:eastAsia="zh-CN"/>
              </w:rPr>
            </w:pPr>
            <w:r w:rsidRPr="009018A6">
              <w:rPr>
                <w:color w:val="000000"/>
              </w:rPr>
              <w:t>-32</w:t>
            </w:r>
          </w:p>
        </w:tc>
        <w:tc>
          <w:tcPr>
            <w:tcW w:w="893" w:type="dxa"/>
            <w:gridSpan w:val="2"/>
            <w:vAlign w:val="bottom"/>
          </w:tcPr>
          <w:p w14:paraId="6E895377" w14:textId="455BBE16" w:rsidR="00FD0B94" w:rsidRPr="009018A6" w:rsidRDefault="00FD0B94" w:rsidP="009018A6">
            <w:pPr>
              <w:jc w:val="center"/>
            </w:pPr>
            <w:r w:rsidRPr="009018A6">
              <w:rPr>
                <w:color w:val="000000"/>
              </w:rPr>
              <w:t>-30</w:t>
            </w:r>
          </w:p>
        </w:tc>
        <w:tc>
          <w:tcPr>
            <w:tcW w:w="1026" w:type="dxa"/>
            <w:vAlign w:val="bottom"/>
          </w:tcPr>
          <w:p w14:paraId="4D00FC42" w14:textId="49D0454A" w:rsidR="00FD0B94" w:rsidRPr="009018A6" w:rsidRDefault="00FD0B94" w:rsidP="009018A6">
            <w:pPr>
              <w:jc w:val="center"/>
              <w:rPr>
                <w:lang w:eastAsia="zh-CN"/>
              </w:rPr>
            </w:pPr>
            <w:r w:rsidRPr="009018A6">
              <w:rPr>
                <w:color w:val="000000"/>
              </w:rPr>
              <w:t>-34</w:t>
            </w:r>
          </w:p>
        </w:tc>
        <w:tc>
          <w:tcPr>
            <w:tcW w:w="930" w:type="dxa"/>
            <w:vAlign w:val="bottom"/>
          </w:tcPr>
          <w:p w14:paraId="1B3E40C7" w14:textId="55FF0505" w:rsidR="00FD0B94" w:rsidRPr="009018A6" w:rsidRDefault="00FD0B94" w:rsidP="009018A6">
            <w:pPr>
              <w:jc w:val="center"/>
            </w:pPr>
            <w:r w:rsidRPr="009018A6">
              <w:rPr>
                <w:color w:val="000000"/>
              </w:rPr>
              <w:t>-33</w:t>
            </w:r>
          </w:p>
        </w:tc>
        <w:tc>
          <w:tcPr>
            <w:tcW w:w="1077" w:type="dxa"/>
          </w:tcPr>
          <w:p w14:paraId="39DA5D99" w14:textId="7251538F" w:rsidR="00FD0B94" w:rsidRPr="009018A6" w:rsidRDefault="00FD0B94" w:rsidP="009018A6">
            <w:pPr>
              <w:jc w:val="center"/>
              <w:rPr>
                <w:lang w:eastAsia="zh-CN"/>
              </w:rPr>
            </w:pPr>
            <w:r w:rsidRPr="009018A6">
              <w:t>-32</w:t>
            </w:r>
          </w:p>
        </w:tc>
        <w:tc>
          <w:tcPr>
            <w:tcW w:w="1077" w:type="dxa"/>
          </w:tcPr>
          <w:p w14:paraId="09458676" w14:textId="4CC1C2A3" w:rsidR="00FD0B94" w:rsidRPr="009018A6" w:rsidRDefault="00FD0B94" w:rsidP="009018A6">
            <w:pPr>
              <w:jc w:val="center"/>
              <w:rPr>
                <w:lang w:eastAsia="zh-CN"/>
              </w:rPr>
            </w:pPr>
            <w:r w:rsidRPr="009018A6">
              <w:t>-34</w:t>
            </w:r>
          </w:p>
        </w:tc>
      </w:tr>
      <w:tr w:rsidR="00FD0B94" w14:paraId="4022387D" w14:textId="77777777" w:rsidTr="00E441D6">
        <w:trPr>
          <w:jc w:val="center"/>
        </w:trPr>
        <w:tc>
          <w:tcPr>
            <w:tcW w:w="1093" w:type="dxa"/>
            <w:vMerge/>
          </w:tcPr>
          <w:p w14:paraId="1711837F" w14:textId="77777777" w:rsidR="00FD0B94" w:rsidRDefault="00FD0B94" w:rsidP="00FD0B94">
            <w:pPr>
              <w:rPr>
                <w:lang w:eastAsia="zh-CN"/>
              </w:rPr>
            </w:pPr>
          </w:p>
        </w:tc>
        <w:tc>
          <w:tcPr>
            <w:tcW w:w="1473" w:type="dxa"/>
          </w:tcPr>
          <w:p w14:paraId="15EE60B4" w14:textId="77777777" w:rsidR="00FD0B94" w:rsidRPr="009018A6" w:rsidRDefault="00FD0B94" w:rsidP="009018A6">
            <w:pPr>
              <w:jc w:val="center"/>
              <w:rPr>
                <w:lang w:eastAsia="zh-CN"/>
              </w:rPr>
            </w:pPr>
            <w:r w:rsidRPr="009018A6">
              <w:rPr>
                <w:lang w:eastAsia="zh-CN"/>
              </w:rPr>
              <w:t>25</w:t>
            </w:r>
          </w:p>
        </w:tc>
        <w:tc>
          <w:tcPr>
            <w:tcW w:w="1034" w:type="dxa"/>
          </w:tcPr>
          <w:p w14:paraId="75008A64" w14:textId="1031143C" w:rsidR="00FD0B94" w:rsidRPr="009018A6" w:rsidRDefault="00FD0B94" w:rsidP="009018A6">
            <w:pPr>
              <w:jc w:val="center"/>
              <w:rPr>
                <w:lang w:eastAsia="zh-CN"/>
              </w:rPr>
            </w:pPr>
            <w:r w:rsidRPr="009018A6">
              <w:t>-27</w:t>
            </w:r>
          </w:p>
        </w:tc>
        <w:tc>
          <w:tcPr>
            <w:tcW w:w="1026" w:type="dxa"/>
            <w:vAlign w:val="bottom"/>
          </w:tcPr>
          <w:p w14:paraId="30CA1697" w14:textId="7973AF50" w:rsidR="00FD0B94" w:rsidRPr="009018A6" w:rsidRDefault="00FD0B94" w:rsidP="009018A6">
            <w:pPr>
              <w:jc w:val="center"/>
              <w:rPr>
                <w:lang w:eastAsia="zh-CN"/>
              </w:rPr>
            </w:pPr>
            <w:r w:rsidRPr="009018A6">
              <w:rPr>
                <w:color w:val="000000"/>
              </w:rPr>
              <w:t>-32</w:t>
            </w:r>
          </w:p>
        </w:tc>
        <w:tc>
          <w:tcPr>
            <w:tcW w:w="893" w:type="dxa"/>
            <w:gridSpan w:val="2"/>
            <w:vAlign w:val="bottom"/>
          </w:tcPr>
          <w:p w14:paraId="226C9B9F" w14:textId="66199522" w:rsidR="00FD0B94" w:rsidRPr="009018A6" w:rsidRDefault="00FD0B94" w:rsidP="009018A6">
            <w:pPr>
              <w:jc w:val="center"/>
            </w:pPr>
            <w:r w:rsidRPr="009018A6">
              <w:rPr>
                <w:color w:val="000000"/>
              </w:rPr>
              <w:t>-30</w:t>
            </w:r>
          </w:p>
        </w:tc>
        <w:tc>
          <w:tcPr>
            <w:tcW w:w="1026" w:type="dxa"/>
            <w:vAlign w:val="bottom"/>
          </w:tcPr>
          <w:p w14:paraId="53D166DC" w14:textId="5605E928" w:rsidR="00FD0B94" w:rsidRPr="009018A6" w:rsidRDefault="00FD0B94" w:rsidP="009018A6">
            <w:pPr>
              <w:jc w:val="center"/>
              <w:rPr>
                <w:lang w:eastAsia="zh-CN"/>
              </w:rPr>
            </w:pPr>
            <w:r w:rsidRPr="009018A6">
              <w:rPr>
                <w:color w:val="000000"/>
              </w:rPr>
              <w:t>-34</w:t>
            </w:r>
          </w:p>
        </w:tc>
        <w:tc>
          <w:tcPr>
            <w:tcW w:w="930" w:type="dxa"/>
            <w:vAlign w:val="bottom"/>
          </w:tcPr>
          <w:p w14:paraId="6291E734" w14:textId="3BCE8A42" w:rsidR="00FD0B94" w:rsidRPr="009018A6" w:rsidRDefault="00FD0B94" w:rsidP="009018A6">
            <w:pPr>
              <w:jc w:val="center"/>
            </w:pPr>
            <w:r w:rsidRPr="009018A6">
              <w:rPr>
                <w:color w:val="000000"/>
              </w:rPr>
              <w:t>-34</w:t>
            </w:r>
          </w:p>
        </w:tc>
        <w:tc>
          <w:tcPr>
            <w:tcW w:w="1077" w:type="dxa"/>
          </w:tcPr>
          <w:p w14:paraId="2363F51E" w14:textId="45E1EC5B" w:rsidR="00FD0B94" w:rsidRPr="009018A6" w:rsidRDefault="00FD0B94" w:rsidP="009018A6">
            <w:pPr>
              <w:jc w:val="center"/>
              <w:rPr>
                <w:lang w:eastAsia="zh-CN"/>
              </w:rPr>
            </w:pPr>
            <w:r w:rsidRPr="009018A6">
              <w:t>-32</w:t>
            </w:r>
          </w:p>
        </w:tc>
        <w:tc>
          <w:tcPr>
            <w:tcW w:w="1077" w:type="dxa"/>
          </w:tcPr>
          <w:p w14:paraId="4CBF48A7" w14:textId="20D195D9" w:rsidR="00FD0B94" w:rsidRPr="009018A6" w:rsidRDefault="00FD0B94" w:rsidP="009018A6">
            <w:pPr>
              <w:jc w:val="center"/>
              <w:rPr>
                <w:lang w:eastAsia="zh-CN"/>
              </w:rPr>
            </w:pPr>
            <w:r w:rsidRPr="009018A6">
              <w:t>-34</w:t>
            </w:r>
          </w:p>
        </w:tc>
      </w:tr>
      <w:tr w:rsidR="00FD0B94" w14:paraId="41241E09" w14:textId="77777777" w:rsidTr="00E441D6">
        <w:trPr>
          <w:jc w:val="center"/>
        </w:trPr>
        <w:tc>
          <w:tcPr>
            <w:tcW w:w="1093" w:type="dxa"/>
            <w:vMerge w:val="restart"/>
          </w:tcPr>
          <w:p w14:paraId="557F5D84" w14:textId="77777777" w:rsidR="00FD0B94" w:rsidRDefault="00FD0B94" w:rsidP="00FD0B94">
            <w:pPr>
              <w:rPr>
                <w:lang w:eastAsia="zh-CN"/>
              </w:rPr>
            </w:pPr>
            <w:r>
              <w:rPr>
                <w:lang w:eastAsia="zh-CN"/>
              </w:rPr>
              <w:t>VA120</w:t>
            </w:r>
          </w:p>
        </w:tc>
        <w:tc>
          <w:tcPr>
            <w:tcW w:w="1473" w:type="dxa"/>
          </w:tcPr>
          <w:p w14:paraId="123383F9" w14:textId="77777777" w:rsidR="00FD0B94" w:rsidRPr="009018A6" w:rsidRDefault="00FD0B94" w:rsidP="009018A6">
            <w:pPr>
              <w:jc w:val="center"/>
              <w:rPr>
                <w:lang w:eastAsia="zh-CN"/>
              </w:rPr>
            </w:pPr>
            <w:r w:rsidRPr="009018A6">
              <w:rPr>
                <w:lang w:eastAsia="zh-CN"/>
              </w:rPr>
              <w:t>-5</w:t>
            </w:r>
          </w:p>
        </w:tc>
        <w:tc>
          <w:tcPr>
            <w:tcW w:w="1034" w:type="dxa"/>
          </w:tcPr>
          <w:p w14:paraId="5D5A93F7" w14:textId="236E6DD7" w:rsidR="00FD0B94" w:rsidRPr="009018A6" w:rsidRDefault="00FD0B94" w:rsidP="009018A6">
            <w:pPr>
              <w:jc w:val="center"/>
              <w:rPr>
                <w:lang w:eastAsia="zh-CN"/>
              </w:rPr>
            </w:pPr>
            <w:r w:rsidRPr="009018A6">
              <w:t>-19</w:t>
            </w:r>
          </w:p>
        </w:tc>
        <w:tc>
          <w:tcPr>
            <w:tcW w:w="1026" w:type="dxa"/>
            <w:vAlign w:val="bottom"/>
          </w:tcPr>
          <w:p w14:paraId="76EB4085" w14:textId="5B6844EE" w:rsidR="00FD0B94" w:rsidRPr="009018A6" w:rsidRDefault="00FD0B94" w:rsidP="009018A6">
            <w:pPr>
              <w:jc w:val="center"/>
              <w:rPr>
                <w:lang w:eastAsia="zh-CN"/>
              </w:rPr>
            </w:pPr>
            <w:r w:rsidRPr="009018A6">
              <w:rPr>
                <w:color w:val="000000"/>
              </w:rPr>
              <w:t>-24</w:t>
            </w:r>
          </w:p>
        </w:tc>
        <w:tc>
          <w:tcPr>
            <w:tcW w:w="893" w:type="dxa"/>
            <w:gridSpan w:val="2"/>
            <w:vAlign w:val="bottom"/>
          </w:tcPr>
          <w:p w14:paraId="0C885399" w14:textId="4A2948EF" w:rsidR="00FD0B94" w:rsidRPr="009018A6" w:rsidRDefault="00FD0B94" w:rsidP="009018A6">
            <w:pPr>
              <w:jc w:val="center"/>
            </w:pPr>
            <w:r w:rsidRPr="009018A6">
              <w:rPr>
                <w:color w:val="000000"/>
              </w:rPr>
              <w:t>-22</w:t>
            </w:r>
          </w:p>
        </w:tc>
        <w:tc>
          <w:tcPr>
            <w:tcW w:w="1026" w:type="dxa"/>
            <w:vAlign w:val="bottom"/>
          </w:tcPr>
          <w:p w14:paraId="3A172DB2" w14:textId="22456E0F" w:rsidR="00FD0B94" w:rsidRPr="009018A6" w:rsidRDefault="00FD0B94" w:rsidP="009018A6">
            <w:pPr>
              <w:jc w:val="center"/>
              <w:rPr>
                <w:lang w:eastAsia="zh-CN"/>
              </w:rPr>
            </w:pPr>
            <w:r w:rsidRPr="009018A6">
              <w:rPr>
                <w:color w:val="000000"/>
              </w:rPr>
              <w:t>-26</w:t>
            </w:r>
          </w:p>
        </w:tc>
        <w:tc>
          <w:tcPr>
            <w:tcW w:w="930" w:type="dxa"/>
            <w:vAlign w:val="bottom"/>
          </w:tcPr>
          <w:p w14:paraId="521F02FE" w14:textId="5C9C0A1E" w:rsidR="00FD0B94" w:rsidRPr="009018A6" w:rsidRDefault="00FD0B94" w:rsidP="009018A6">
            <w:pPr>
              <w:jc w:val="center"/>
            </w:pPr>
            <w:r w:rsidRPr="009018A6">
              <w:rPr>
                <w:color w:val="000000"/>
              </w:rPr>
              <w:t>-25</w:t>
            </w:r>
          </w:p>
        </w:tc>
        <w:tc>
          <w:tcPr>
            <w:tcW w:w="1077" w:type="dxa"/>
          </w:tcPr>
          <w:p w14:paraId="2640D76A" w14:textId="53B654F1" w:rsidR="00FD0B94" w:rsidRPr="009018A6" w:rsidRDefault="00FD0B94" w:rsidP="009018A6">
            <w:pPr>
              <w:jc w:val="center"/>
              <w:rPr>
                <w:lang w:eastAsia="zh-CN"/>
              </w:rPr>
            </w:pPr>
            <w:r w:rsidRPr="009018A6">
              <w:t>-24</w:t>
            </w:r>
          </w:p>
        </w:tc>
        <w:tc>
          <w:tcPr>
            <w:tcW w:w="1077" w:type="dxa"/>
          </w:tcPr>
          <w:p w14:paraId="2094B781" w14:textId="14E589B4" w:rsidR="00FD0B94" w:rsidRPr="009018A6" w:rsidRDefault="00FD0B94" w:rsidP="009018A6">
            <w:pPr>
              <w:jc w:val="center"/>
              <w:rPr>
                <w:lang w:eastAsia="zh-CN"/>
              </w:rPr>
            </w:pPr>
            <w:r w:rsidRPr="009018A6">
              <w:t>-26</w:t>
            </w:r>
          </w:p>
        </w:tc>
      </w:tr>
      <w:tr w:rsidR="00FD0B94" w14:paraId="2B61AB46" w14:textId="77777777" w:rsidTr="00E441D6">
        <w:trPr>
          <w:jc w:val="center"/>
        </w:trPr>
        <w:tc>
          <w:tcPr>
            <w:tcW w:w="1093" w:type="dxa"/>
            <w:vMerge/>
          </w:tcPr>
          <w:p w14:paraId="21A10E2C" w14:textId="77777777" w:rsidR="00FD0B94" w:rsidRDefault="00FD0B94" w:rsidP="00FD0B94">
            <w:pPr>
              <w:rPr>
                <w:lang w:eastAsia="zh-CN"/>
              </w:rPr>
            </w:pPr>
          </w:p>
        </w:tc>
        <w:tc>
          <w:tcPr>
            <w:tcW w:w="1473" w:type="dxa"/>
          </w:tcPr>
          <w:p w14:paraId="3AA96BBA" w14:textId="77777777" w:rsidR="00FD0B94" w:rsidRPr="009018A6" w:rsidRDefault="00FD0B94" w:rsidP="009018A6">
            <w:pPr>
              <w:jc w:val="center"/>
              <w:rPr>
                <w:lang w:eastAsia="zh-CN"/>
              </w:rPr>
            </w:pPr>
            <w:r w:rsidRPr="009018A6">
              <w:rPr>
                <w:lang w:eastAsia="zh-CN"/>
              </w:rPr>
              <w:t>0</w:t>
            </w:r>
          </w:p>
        </w:tc>
        <w:tc>
          <w:tcPr>
            <w:tcW w:w="1034" w:type="dxa"/>
          </w:tcPr>
          <w:p w14:paraId="10968BD3" w14:textId="74404381" w:rsidR="00FD0B94" w:rsidRPr="009018A6" w:rsidRDefault="00FD0B94" w:rsidP="009018A6">
            <w:pPr>
              <w:jc w:val="center"/>
              <w:rPr>
                <w:lang w:eastAsia="zh-CN"/>
              </w:rPr>
            </w:pPr>
            <w:r w:rsidRPr="009018A6">
              <w:t>-23</w:t>
            </w:r>
          </w:p>
        </w:tc>
        <w:tc>
          <w:tcPr>
            <w:tcW w:w="1026" w:type="dxa"/>
            <w:vAlign w:val="bottom"/>
          </w:tcPr>
          <w:p w14:paraId="7A7EDB8A" w14:textId="64E1A585" w:rsidR="00FD0B94" w:rsidRPr="009018A6" w:rsidRDefault="00FD0B94" w:rsidP="009018A6">
            <w:pPr>
              <w:jc w:val="center"/>
              <w:rPr>
                <w:lang w:eastAsia="zh-CN"/>
              </w:rPr>
            </w:pPr>
            <w:r w:rsidRPr="009018A6">
              <w:rPr>
                <w:color w:val="000000"/>
              </w:rPr>
              <w:t>-28</w:t>
            </w:r>
          </w:p>
        </w:tc>
        <w:tc>
          <w:tcPr>
            <w:tcW w:w="893" w:type="dxa"/>
            <w:gridSpan w:val="2"/>
            <w:vAlign w:val="bottom"/>
          </w:tcPr>
          <w:p w14:paraId="28E38862" w14:textId="3F97BA0E" w:rsidR="00FD0B94" w:rsidRPr="009018A6" w:rsidRDefault="00FD0B94" w:rsidP="009018A6">
            <w:pPr>
              <w:jc w:val="center"/>
            </w:pPr>
            <w:r w:rsidRPr="009018A6">
              <w:rPr>
                <w:color w:val="000000"/>
              </w:rPr>
              <w:t>-26</w:t>
            </w:r>
          </w:p>
        </w:tc>
        <w:tc>
          <w:tcPr>
            <w:tcW w:w="1026" w:type="dxa"/>
            <w:vAlign w:val="bottom"/>
          </w:tcPr>
          <w:p w14:paraId="6FB93EAE" w14:textId="5FCC6BF7" w:rsidR="00FD0B94" w:rsidRPr="009018A6" w:rsidRDefault="00FD0B94" w:rsidP="009018A6">
            <w:pPr>
              <w:jc w:val="center"/>
              <w:rPr>
                <w:lang w:eastAsia="zh-CN"/>
              </w:rPr>
            </w:pPr>
            <w:r w:rsidRPr="009018A6">
              <w:rPr>
                <w:color w:val="000000"/>
              </w:rPr>
              <w:t>-30</w:t>
            </w:r>
          </w:p>
        </w:tc>
        <w:tc>
          <w:tcPr>
            <w:tcW w:w="930" w:type="dxa"/>
            <w:vAlign w:val="bottom"/>
          </w:tcPr>
          <w:p w14:paraId="66D9ECD2" w14:textId="4056DBD1" w:rsidR="00FD0B94" w:rsidRPr="009018A6" w:rsidRDefault="00FD0B94" w:rsidP="009018A6">
            <w:pPr>
              <w:jc w:val="center"/>
            </w:pPr>
            <w:r w:rsidRPr="009018A6">
              <w:rPr>
                <w:color w:val="000000"/>
              </w:rPr>
              <w:t>-29</w:t>
            </w:r>
          </w:p>
        </w:tc>
        <w:tc>
          <w:tcPr>
            <w:tcW w:w="1077" w:type="dxa"/>
          </w:tcPr>
          <w:p w14:paraId="30A69BAA" w14:textId="74D3F6E3" w:rsidR="00FD0B94" w:rsidRPr="009018A6" w:rsidRDefault="00FD0B94" w:rsidP="009018A6">
            <w:pPr>
              <w:jc w:val="center"/>
              <w:rPr>
                <w:lang w:eastAsia="zh-CN"/>
              </w:rPr>
            </w:pPr>
            <w:r w:rsidRPr="009018A6">
              <w:t>-28</w:t>
            </w:r>
          </w:p>
        </w:tc>
        <w:tc>
          <w:tcPr>
            <w:tcW w:w="1077" w:type="dxa"/>
          </w:tcPr>
          <w:p w14:paraId="02AE8561" w14:textId="38331C8E" w:rsidR="00FD0B94" w:rsidRPr="009018A6" w:rsidRDefault="00FD0B94" w:rsidP="009018A6">
            <w:pPr>
              <w:jc w:val="center"/>
              <w:rPr>
                <w:lang w:eastAsia="zh-CN"/>
              </w:rPr>
            </w:pPr>
            <w:r w:rsidRPr="009018A6">
              <w:t>-29</w:t>
            </w:r>
          </w:p>
        </w:tc>
      </w:tr>
      <w:tr w:rsidR="00FD0B94" w14:paraId="69E377B4" w14:textId="77777777" w:rsidTr="00E441D6">
        <w:trPr>
          <w:jc w:val="center"/>
        </w:trPr>
        <w:tc>
          <w:tcPr>
            <w:tcW w:w="1093" w:type="dxa"/>
            <w:vMerge/>
          </w:tcPr>
          <w:p w14:paraId="5CF47119" w14:textId="77777777" w:rsidR="00FD0B94" w:rsidRDefault="00FD0B94" w:rsidP="00FD0B94">
            <w:pPr>
              <w:rPr>
                <w:lang w:eastAsia="zh-CN"/>
              </w:rPr>
            </w:pPr>
          </w:p>
        </w:tc>
        <w:tc>
          <w:tcPr>
            <w:tcW w:w="1473" w:type="dxa"/>
          </w:tcPr>
          <w:p w14:paraId="28A3AFAA" w14:textId="77777777" w:rsidR="00FD0B94" w:rsidRPr="009018A6" w:rsidRDefault="00FD0B94" w:rsidP="009018A6">
            <w:pPr>
              <w:jc w:val="center"/>
              <w:rPr>
                <w:lang w:eastAsia="zh-CN"/>
              </w:rPr>
            </w:pPr>
            <w:r w:rsidRPr="009018A6">
              <w:rPr>
                <w:lang w:eastAsia="zh-CN"/>
              </w:rPr>
              <w:t>5</w:t>
            </w:r>
          </w:p>
        </w:tc>
        <w:tc>
          <w:tcPr>
            <w:tcW w:w="1034" w:type="dxa"/>
          </w:tcPr>
          <w:p w14:paraId="2A96CF98" w14:textId="44BAF3DB" w:rsidR="00FD0B94" w:rsidRPr="009018A6" w:rsidRDefault="00FD0B94" w:rsidP="009018A6">
            <w:pPr>
              <w:jc w:val="center"/>
              <w:rPr>
                <w:lang w:eastAsia="zh-CN"/>
              </w:rPr>
            </w:pPr>
            <w:r w:rsidRPr="009018A6">
              <w:t>-25</w:t>
            </w:r>
          </w:p>
        </w:tc>
        <w:tc>
          <w:tcPr>
            <w:tcW w:w="1026" w:type="dxa"/>
            <w:vAlign w:val="bottom"/>
          </w:tcPr>
          <w:p w14:paraId="76A6D4F4" w14:textId="0EC6E1EB" w:rsidR="00FD0B94" w:rsidRPr="009018A6" w:rsidRDefault="00FD0B94" w:rsidP="009018A6">
            <w:pPr>
              <w:jc w:val="center"/>
              <w:rPr>
                <w:lang w:eastAsia="zh-CN"/>
              </w:rPr>
            </w:pPr>
            <w:r w:rsidRPr="009018A6">
              <w:rPr>
                <w:color w:val="000000"/>
              </w:rPr>
              <w:t>-30</w:t>
            </w:r>
          </w:p>
        </w:tc>
        <w:tc>
          <w:tcPr>
            <w:tcW w:w="893" w:type="dxa"/>
            <w:gridSpan w:val="2"/>
            <w:vAlign w:val="bottom"/>
          </w:tcPr>
          <w:p w14:paraId="1693E3F8" w14:textId="7ED59F00" w:rsidR="00FD0B94" w:rsidRPr="009018A6" w:rsidRDefault="00FD0B94" w:rsidP="009018A6">
            <w:pPr>
              <w:jc w:val="center"/>
            </w:pPr>
            <w:r w:rsidRPr="009018A6">
              <w:rPr>
                <w:color w:val="000000"/>
              </w:rPr>
              <w:t>-28</w:t>
            </w:r>
          </w:p>
        </w:tc>
        <w:tc>
          <w:tcPr>
            <w:tcW w:w="1026" w:type="dxa"/>
            <w:vAlign w:val="bottom"/>
          </w:tcPr>
          <w:p w14:paraId="79449391" w14:textId="4BF2BC27" w:rsidR="00FD0B94" w:rsidRPr="009018A6" w:rsidRDefault="00FD0B94" w:rsidP="009018A6">
            <w:pPr>
              <w:jc w:val="center"/>
              <w:rPr>
                <w:lang w:eastAsia="zh-CN"/>
              </w:rPr>
            </w:pPr>
            <w:r w:rsidRPr="009018A6">
              <w:rPr>
                <w:color w:val="000000"/>
              </w:rPr>
              <w:t>-32</w:t>
            </w:r>
          </w:p>
        </w:tc>
        <w:tc>
          <w:tcPr>
            <w:tcW w:w="930" w:type="dxa"/>
            <w:vAlign w:val="bottom"/>
          </w:tcPr>
          <w:p w14:paraId="4768B141" w14:textId="3A2912EA" w:rsidR="00FD0B94" w:rsidRPr="009018A6" w:rsidRDefault="00FD0B94" w:rsidP="009018A6">
            <w:pPr>
              <w:jc w:val="center"/>
            </w:pPr>
            <w:r w:rsidRPr="009018A6">
              <w:rPr>
                <w:color w:val="000000"/>
              </w:rPr>
              <w:t>-31</w:t>
            </w:r>
          </w:p>
        </w:tc>
        <w:tc>
          <w:tcPr>
            <w:tcW w:w="1077" w:type="dxa"/>
          </w:tcPr>
          <w:p w14:paraId="56DE167D" w14:textId="0859A65B" w:rsidR="00FD0B94" w:rsidRPr="009018A6" w:rsidRDefault="00FD0B94" w:rsidP="009018A6">
            <w:pPr>
              <w:jc w:val="center"/>
              <w:rPr>
                <w:lang w:eastAsia="zh-CN"/>
              </w:rPr>
            </w:pPr>
            <w:r w:rsidRPr="009018A6">
              <w:t>-30</w:t>
            </w:r>
          </w:p>
        </w:tc>
        <w:tc>
          <w:tcPr>
            <w:tcW w:w="1077" w:type="dxa"/>
          </w:tcPr>
          <w:p w14:paraId="21119A25" w14:textId="73EF32DF" w:rsidR="00FD0B94" w:rsidRPr="009018A6" w:rsidRDefault="00FD0B94" w:rsidP="009018A6">
            <w:pPr>
              <w:jc w:val="center"/>
              <w:rPr>
                <w:lang w:eastAsia="zh-CN"/>
              </w:rPr>
            </w:pPr>
            <w:r w:rsidRPr="009018A6">
              <w:t>-32</w:t>
            </w:r>
          </w:p>
        </w:tc>
      </w:tr>
      <w:tr w:rsidR="00FD0B94" w14:paraId="713AED01" w14:textId="77777777" w:rsidTr="00E441D6">
        <w:trPr>
          <w:jc w:val="center"/>
        </w:trPr>
        <w:tc>
          <w:tcPr>
            <w:tcW w:w="1093" w:type="dxa"/>
            <w:vMerge/>
          </w:tcPr>
          <w:p w14:paraId="56742695" w14:textId="77777777" w:rsidR="00FD0B94" w:rsidRDefault="00FD0B94" w:rsidP="00FD0B94">
            <w:pPr>
              <w:rPr>
                <w:lang w:eastAsia="zh-CN"/>
              </w:rPr>
            </w:pPr>
          </w:p>
        </w:tc>
        <w:tc>
          <w:tcPr>
            <w:tcW w:w="1473" w:type="dxa"/>
          </w:tcPr>
          <w:p w14:paraId="40F8F513" w14:textId="77777777" w:rsidR="00FD0B94" w:rsidRPr="009018A6" w:rsidRDefault="00FD0B94" w:rsidP="009018A6">
            <w:pPr>
              <w:jc w:val="center"/>
              <w:rPr>
                <w:lang w:eastAsia="zh-CN"/>
              </w:rPr>
            </w:pPr>
            <w:r w:rsidRPr="009018A6">
              <w:rPr>
                <w:lang w:eastAsia="zh-CN"/>
              </w:rPr>
              <w:t>10</w:t>
            </w:r>
          </w:p>
        </w:tc>
        <w:tc>
          <w:tcPr>
            <w:tcW w:w="1034" w:type="dxa"/>
          </w:tcPr>
          <w:p w14:paraId="29DEB6AA" w14:textId="48AC51D6" w:rsidR="00FD0B94" w:rsidRPr="009018A6" w:rsidRDefault="00FD0B94" w:rsidP="009018A6">
            <w:pPr>
              <w:jc w:val="center"/>
              <w:rPr>
                <w:lang w:eastAsia="zh-CN"/>
              </w:rPr>
            </w:pPr>
            <w:r w:rsidRPr="009018A6">
              <w:t>-26</w:t>
            </w:r>
          </w:p>
        </w:tc>
        <w:tc>
          <w:tcPr>
            <w:tcW w:w="1026" w:type="dxa"/>
            <w:vAlign w:val="bottom"/>
          </w:tcPr>
          <w:p w14:paraId="60126CA6" w14:textId="7FC6DDF0" w:rsidR="00FD0B94" w:rsidRPr="009018A6" w:rsidRDefault="00FD0B94" w:rsidP="009018A6">
            <w:pPr>
              <w:jc w:val="center"/>
              <w:rPr>
                <w:lang w:eastAsia="zh-CN"/>
              </w:rPr>
            </w:pPr>
            <w:r w:rsidRPr="009018A6">
              <w:rPr>
                <w:color w:val="000000"/>
              </w:rPr>
              <w:t>-31</w:t>
            </w:r>
          </w:p>
        </w:tc>
        <w:tc>
          <w:tcPr>
            <w:tcW w:w="893" w:type="dxa"/>
            <w:gridSpan w:val="2"/>
            <w:vAlign w:val="bottom"/>
          </w:tcPr>
          <w:p w14:paraId="2B6E57EF" w14:textId="0B3D2A37" w:rsidR="00FD0B94" w:rsidRPr="009018A6" w:rsidRDefault="00FD0B94" w:rsidP="009018A6">
            <w:pPr>
              <w:jc w:val="center"/>
            </w:pPr>
            <w:r w:rsidRPr="009018A6">
              <w:rPr>
                <w:color w:val="000000"/>
              </w:rPr>
              <w:t>-29</w:t>
            </w:r>
          </w:p>
        </w:tc>
        <w:tc>
          <w:tcPr>
            <w:tcW w:w="1026" w:type="dxa"/>
            <w:vAlign w:val="bottom"/>
          </w:tcPr>
          <w:p w14:paraId="3DDF14CA" w14:textId="5EAA5F9F" w:rsidR="00FD0B94" w:rsidRPr="009018A6" w:rsidRDefault="00FD0B94" w:rsidP="009018A6">
            <w:pPr>
              <w:jc w:val="center"/>
              <w:rPr>
                <w:lang w:eastAsia="zh-CN"/>
              </w:rPr>
            </w:pPr>
            <w:r w:rsidRPr="009018A6">
              <w:rPr>
                <w:color w:val="000000"/>
              </w:rPr>
              <w:t>-33</w:t>
            </w:r>
          </w:p>
        </w:tc>
        <w:tc>
          <w:tcPr>
            <w:tcW w:w="930" w:type="dxa"/>
            <w:vAlign w:val="bottom"/>
          </w:tcPr>
          <w:p w14:paraId="37A5A76D" w14:textId="49234B6D" w:rsidR="00FD0B94" w:rsidRPr="009018A6" w:rsidRDefault="00FD0B94" w:rsidP="009018A6">
            <w:pPr>
              <w:jc w:val="center"/>
            </w:pPr>
            <w:r w:rsidRPr="009018A6">
              <w:rPr>
                <w:color w:val="000000"/>
              </w:rPr>
              <w:t>-32</w:t>
            </w:r>
          </w:p>
        </w:tc>
        <w:tc>
          <w:tcPr>
            <w:tcW w:w="1077" w:type="dxa"/>
          </w:tcPr>
          <w:p w14:paraId="322D6638" w14:textId="598953A8" w:rsidR="00FD0B94" w:rsidRPr="009018A6" w:rsidRDefault="00FD0B94" w:rsidP="009018A6">
            <w:pPr>
              <w:jc w:val="center"/>
              <w:rPr>
                <w:lang w:eastAsia="zh-CN"/>
              </w:rPr>
            </w:pPr>
            <w:r w:rsidRPr="009018A6">
              <w:t>-31</w:t>
            </w:r>
          </w:p>
        </w:tc>
        <w:tc>
          <w:tcPr>
            <w:tcW w:w="1077" w:type="dxa"/>
          </w:tcPr>
          <w:p w14:paraId="12B74E35" w14:textId="39CD6C3E" w:rsidR="00FD0B94" w:rsidRPr="009018A6" w:rsidRDefault="00FD0B94" w:rsidP="009018A6">
            <w:pPr>
              <w:jc w:val="center"/>
              <w:rPr>
                <w:lang w:eastAsia="zh-CN"/>
              </w:rPr>
            </w:pPr>
            <w:r w:rsidRPr="009018A6">
              <w:t>-33</w:t>
            </w:r>
          </w:p>
        </w:tc>
      </w:tr>
      <w:tr w:rsidR="00FD0B94" w14:paraId="12DFEA4A" w14:textId="77777777" w:rsidTr="00E441D6">
        <w:trPr>
          <w:jc w:val="center"/>
        </w:trPr>
        <w:tc>
          <w:tcPr>
            <w:tcW w:w="1093" w:type="dxa"/>
            <w:vMerge/>
          </w:tcPr>
          <w:p w14:paraId="7CA32B2F" w14:textId="77777777" w:rsidR="00FD0B94" w:rsidRDefault="00FD0B94" w:rsidP="00FD0B94">
            <w:pPr>
              <w:rPr>
                <w:lang w:eastAsia="zh-CN"/>
              </w:rPr>
            </w:pPr>
          </w:p>
        </w:tc>
        <w:tc>
          <w:tcPr>
            <w:tcW w:w="1473" w:type="dxa"/>
          </w:tcPr>
          <w:p w14:paraId="1ABC929A" w14:textId="77777777" w:rsidR="00FD0B94" w:rsidRPr="009018A6" w:rsidRDefault="00FD0B94" w:rsidP="009018A6">
            <w:pPr>
              <w:jc w:val="center"/>
              <w:rPr>
                <w:lang w:eastAsia="zh-CN"/>
              </w:rPr>
            </w:pPr>
            <w:r w:rsidRPr="009018A6">
              <w:rPr>
                <w:lang w:eastAsia="zh-CN"/>
              </w:rPr>
              <w:t>15</w:t>
            </w:r>
          </w:p>
        </w:tc>
        <w:tc>
          <w:tcPr>
            <w:tcW w:w="1034" w:type="dxa"/>
          </w:tcPr>
          <w:p w14:paraId="4F50E068" w14:textId="5B5B37C2" w:rsidR="00FD0B94" w:rsidRPr="009018A6" w:rsidRDefault="00FD0B94" w:rsidP="009018A6">
            <w:pPr>
              <w:jc w:val="center"/>
              <w:rPr>
                <w:lang w:eastAsia="zh-CN"/>
              </w:rPr>
            </w:pPr>
            <w:r w:rsidRPr="009018A6">
              <w:t>-26</w:t>
            </w:r>
          </w:p>
        </w:tc>
        <w:tc>
          <w:tcPr>
            <w:tcW w:w="1026" w:type="dxa"/>
            <w:vAlign w:val="bottom"/>
          </w:tcPr>
          <w:p w14:paraId="6CBDD40A" w14:textId="38B57CA5" w:rsidR="00FD0B94" w:rsidRPr="009018A6" w:rsidRDefault="00FD0B94" w:rsidP="009018A6">
            <w:pPr>
              <w:jc w:val="center"/>
              <w:rPr>
                <w:lang w:eastAsia="zh-CN"/>
              </w:rPr>
            </w:pPr>
            <w:r w:rsidRPr="009018A6">
              <w:rPr>
                <w:color w:val="000000"/>
              </w:rPr>
              <w:t>-32</w:t>
            </w:r>
          </w:p>
        </w:tc>
        <w:tc>
          <w:tcPr>
            <w:tcW w:w="893" w:type="dxa"/>
            <w:gridSpan w:val="2"/>
            <w:vAlign w:val="bottom"/>
          </w:tcPr>
          <w:p w14:paraId="2A9A82B6" w14:textId="257BA733" w:rsidR="00FD0B94" w:rsidRPr="009018A6" w:rsidRDefault="00FD0B94" w:rsidP="009018A6">
            <w:pPr>
              <w:jc w:val="center"/>
            </w:pPr>
            <w:r w:rsidRPr="009018A6">
              <w:rPr>
                <w:color w:val="000000"/>
              </w:rPr>
              <w:t>-29</w:t>
            </w:r>
          </w:p>
        </w:tc>
        <w:tc>
          <w:tcPr>
            <w:tcW w:w="1026" w:type="dxa"/>
            <w:vAlign w:val="bottom"/>
          </w:tcPr>
          <w:p w14:paraId="497C70CE" w14:textId="4C4E9C15" w:rsidR="00FD0B94" w:rsidRPr="009018A6" w:rsidRDefault="00FD0B94" w:rsidP="009018A6">
            <w:pPr>
              <w:jc w:val="center"/>
              <w:rPr>
                <w:lang w:eastAsia="zh-CN"/>
              </w:rPr>
            </w:pPr>
            <w:r w:rsidRPr="009018A6">
              <w:rPr>
                <w:color w:val="000000"/>
              </w:rPr>
              <w:t>-34</w:t>
            </w:r>
          </w:p>
        </w:tc>
        <w:tc>
          <w:tcPr>
            <w:tcW w:w="930" w:type="dxa"/>
            <w:vAlign w:val="bottom"/>
          </w:tcPr>
          <w:p w14:paraId="5E214279" w14:textId="7EC69E94" w:rsidR="00FD0B94" w:rsidRPr="009018A6" w:rsidRDefault="00FD0B94" w:rsidP="009018A6">
            <w:pPr>
              <w:jc w:val="center"/>
            </w:pPr>
            <w:r w:rsidRPr="009018A6">
              <w:rPr>
                <w:color w:val="000000"/>
              </w:rPr>
              <w:t>-33</w:t>
            </w:r>
          </w:p>
        </w:tc>
        <w:tc>
          <w:tcPr>
            <w:tcW w:w="1077" w:type="dxa"/>
          </w:tcPr>
          <w:p w14:paraId="46005B56" w14:textId="4D3044A0" w:rsidR="00FD0B94" w:rsidRPr="009018A6" w:rsidRDefault="00FD0B94" w:rsidP="009018A6">
            <w:pPr>
              <w:jc w:val="center"/>
              <w:rPr>
                <w:lang w:eastAsia="zh-CN"/>
              </w:rPr>
            </w:pPr>
            <w:r w:rsidRPr="009018A6">
              <w:t>-31</w:t>
            </w:r>
          </w:p>
        </w:tc>
        <w:tc>
          <w:tcPr>
            <w:tcW w:w="1077" w:type="dxa"/>
          </w:tcPr>
          <w:p w14:paraId="16BCDD8B" w14:textId="668B1115" w:rsidR="00FD0B94" w:rsidRPr="009018A6" w:rsidRDefault="00FD0B94" w:rsidP="009018A6">
            <w:pPr>
              <w:jc w:val="center"/>
              <w:rPr>
                <w:lang w:eastAsia="zh-CN"/>
              </w:rPr>
            </w:pPr>
            <w:r w:rsidRPr="009018A6">
              <w:t>-33</w:t>
            </w:r>
          </w:p>
        </w:tc>
      </w:tr>
      <w:tr w:rsidR="00FD0B94" w14:paraId="42133ACC" w14:textId="77777777" w:rsidTr="00E441D6">
        <w:trPr>
          <w:jc w:val="center"/>
        </w:trPr>
        <w:tc>
          <w:tcPr>
            <w:tcW w:w="1093" w:type="dxa"/>
            <w:vMerge/>
          </w:tcPr>
          <w:p w14:paraId="332BC937" w14:textId="77777777" w:rsidR="00FD0B94" w:rsidRDefault="00FD0B94" w:rsidP="00FD0B94">
            <w:pPr>
              <w:rPr>
                <w:lang w:eastAsia="zh-CN"/>
              </w:rPr>
            </w:pPr>
          </w:p>
        </w:tc>
        <w:tc>
          <w:tcPr>
            <w:tcW w:w="1473" w:type="dxa"/>
          </w:tcPr>
          <w:p w14:paraId="31D30AE5" w14:textId="77777777" w:rsidR="00FD0B94" w:rsidRPr="009018A6" w:rsidRDefault="00FD0B94" w:rsidP="009018A6">
            <w:pPr>
              <w:jc w:val="center"/>
              <w:rPr>
                <w:lang w:eastAsia="zh-CN"/>
              </w:rPr>
            </w:pPr>
            <w:r w:rsidRPr="009018A6">
              <w:rPr>
                <w:lang w:eastAsia="zh-CN"/>
              </w:rPr>
              <w:t>20</w:t>
            </w:r>
          </w:p>
        </w:tc>
        <w:tc>
          <w:tcPr>
            <w:tcW w:w="1034" w:type="dxa"/>
          </w:tcPr>
          <w:p w14:paraId="0855BCED" w14:textId="32627145" w:rsidR="00FD0B94" w:rsidRPr="009018A6" w:rsidRDefault="00FD0B94" w:rsidP="009018A6">
            <w:pPr>
              <w:jc w:val="center"/>
              <w:rPr>
                <w:lang w:eastAsia="zh-CN"/>
              </w:rPr>
            </w:pPr>
            <w:r w:rsidRPr="009018A6">
              <w:t>-26</w:t>
            </w:r>
          </w:p>
        </w:tc>
        <w:tc>
          <w:tcPr>
            <w:tcW w:w="1026" w:type="dxa"/>
            <w:vAlign w:val="bottom"/>
          </w:tcPr>
          <w:p w14:paraId="5C3D7962" w14:textId="3BA1A10D" w:rsidR="00FD0B94" w:rsidRPr="009018A6" w:rsidRDefault="00FD0B94" w:rsidP="009018A6">
            <w:pPr>
              <w:jc w:val="center"/>
              <w:rPr>
                <w:lang w:eastAsia="zh-CN"/>
              </w:rPr>
            </w:pPr>
            <w:r w:rsidRPr="009018A6">
              <w:rPr>
                <w:color w:val="000000"/>
              </w:rPr>
              <w:t>-32</w:t>
            </w:r>
          </w:p>
        </w:tc>
        <w:tc>
          <w:tcPr>
            <w:tcW w:w="893" w:type="dxa"/>
            <w:gridSpan w:val="2"/>
            <w:vAlign w:val="bottom"/>
          </w:tcPr>
          <w:p w14:paraId="6F6CABE6" w14:textId="42AC31CF" w:rsidR="00FD0B94" w:rsidRPr="009018A6" w:rsidRDefault="00FD0B94" w:rsidP="009018A6">
            <w:pPr>
              <w:jc w:val="center"/>
            </w:pPr>
            <w:r w:rsidRPr="009018A6">
              <w:rPr>
                <w:color w:val="000000"/>
              </w:rPr>
              <w:t>-30</w:t>
            </w:r>
          </w:p>
        </w:tc>
        <w:tc>
          <w:tcPr>
            <w:tcW w:w="1026" w:type="dxa"/>
            <w:vAlign w:val="bottom"/>
          </w:tcPr>
          <w:p w14:paraId="3D6681AA" w14:textId="06A87F9A" w:rsidR="00FD0B94" w:rsidRPr="009018A6" w:rsidRDefault="00FD0B94" w:rsidP="009018A6">
            <w:pPr>
              <w:jc w:val="center"/>
              <w:rPr>
                <w:lang w:eastAsia="zh-CN"/>
              </w:rPr>
            </w:pPr>
            <w:r w:rsidRPr="009018A6">
              <w:rPr>
                <w:color w:val="000000"/>
              </w:rPr>
              <w:t>-34</w:t>
            </w:r>
          </w:p>
        </w:tc>
        <w:tc>
          <w:tcPr>
            <w:tcW w:w="930" w:type="dxa"/>
            <w:vAlign w:val="bottom"/>
          </w:tcPr>
          <w:p w14:paraId="44936D1D" w14:textId="0933DB24" w:rsidR="00FD0B94" w:rsidRPr="009018A6" w:rsidRDefault="00FD0B94" w:rsidP="009018A6">
            <w:pPr>
              <w:jc w:val="center"/>
            </w:pPr>
            <w:r w:rsidRPr="009018A6">
              <w:rPr>
                <w:color w:val="000000"/>
              </w:rPr>
              <w:t>-33</w:t>
            </w:r>
          </w:p>
        </w:tc>
        <w:tc>
          <w:tcPr>
            <w:tcW w:w="1077" w:type="dxa"/>
          </w:tcPr>
          <w:p w14:paraId="2089212A" w14:textId="6C6E9020" w:rsidR="00FD0B94" w:rsidRPr="009018A6" w:rsidRDefault="00FD0B94" w:rsidP="009018A6">
            <w:pPr>
              <w:jc w:val="center"/>
              <w:rPr>
                <w:lang w:eastAsia="zh-CN"/>
              </w:rPr>
            </w:pPr>
            <w:r w:rsidRPr="009018A6">
              <w:t>-31</w:t>
            </w:r>
          </w:p>
        </w:tc>
        <w:tc>
          <w:tcPr>
            <w:tcW w:w="1077" w:type="dxa"/>
          </w:tcPr>
          <w:p w14:paraId="47CA09E5" w14:textId="4682D598" w:rsidR="00FD0B94" w:rsidRPr="009018A6" w:rsidRDefault="00FD0B94" w:rsidP="009018A6">
            <w:pPr>
              <w:jc w:val="center"/>
              <w:rPr>
                <w:lang w:eastAsia="zh-CN"/>
              </w:rPr>
            </w:pPr>
            <w:r w:rsidRPr="009018A6">
              <w:t>-33</w:t>
            </w:r>
          </w:p>
        </w:tc>
      </w:tr>
      <w:tr w:rsidR="00A86C34" w14:paraId="0B2AC2D8" w14:textId="77777777" w:rsidTr="00A86C34">
        <w:trPr>
          <w:jc w:val="center"/>
        </w:trPr>
        <w:tc>
          <w:tcPr>
            <w:tcW w:w="1093" w:type="dxa"/>
            <w:vMerge/>
          </w:tcPr>
          <w:p w14:paraId="76C38271" w14:textId="77777777" w:rsidR="00A86C34" w:rsidRDefault="00A86C34" w:rsidP="00C96CFE">
            <w:pPr>
              <w:rPr>
                <w:lang w:eastAsia="zh-CN"/>
              </w:rPr>
            </w:pPr>
          </w:p>
        </w:tc>
        <w:tc>
          <w:tcPr>
            <w:tcW w:w="1473" w:type="dxa"/>
          </w:tcPr>
          <w:p w14:paraId="45701D31" w14:textId="77777777" w:rsidR="00A86C34" w:rsidRPr="009018A6" w:rsidRDefault="00A86C34" w:rsidP="009018A6">
            <w:pPr>
              <w:jc w:val="center"/>
              <w:rPr>
                <w:lang w:eastAsia="zh-CN"/>
              </w:rPr>
            </w:pPr>
            <w:r w:rsidRPr="009018A6">
              <w:rPr>
                <w:lang w:eastAsia="zh-CN"/>
              </w:rPr>
              <w:t>25</w:t>
            </w:r>
          </w:p>
        </w:tc>
        <w:tc>
          <w:tcPr>
            <w:tcW w:w="1034" w:type="dxa"/>
          </w:tcPr>
          <w:p w14:paraId="791CA941" w14:textId="2108DDCD" w:rsidR="00A86C34" w:rsidRPr="009018A6" w:rsidRDefault="00A86C34" w:rsidP="009018A6">
            <w:pPr>
              <w:jc w:val="center"/>
              <w:rPr>
                <w:lang w:eastAsia="zh-CN"/>
              </w:rPr>
            </w:pPr>
            <w:r w:rsidRPr="009018A6">
              <w:t>-26</w:t>
            </w:r>
          </w:p>
        </w:tc>
        <w:tc>
          <w:tcPr>
            <w:tcW w:w="1026" w:type="dxa"/>
          </w:tcPr>
          <w:p w14:paraId="5B961541" w14:textId="39894659" w:rsidR="00A86C34" w:rsidRPr="009018A6" w:rsidRDefault="00FD0B94" w:rsidP="009018A6">
            <w:pPr>
              <w:jc w:val="center"/>
              <w:rPr>
                <w:lang w:eastAsia="zh-CN"/>
              </w:rPr>
            </w:pPr>
            <w:r w:rsidRPr="009018A6">
              <w:rPr>
                <w:lang w:eastAsia="zh-CN"/>
              </w:rPr>
              <w:t>n/a</w:t>
            </w:r>
          </w:p>
        </w:tc>
        <w:tc>
          <w:tcPr>
            <w:tcW w:w="893" w:type="dxa"/>
            <w:gridSpan w:val="2"/>
          </w:tcPr>
          <w:p w14:paraId="5183EF28" w14:textId="127DFA14" w:rsidR="00A86C34" w:rsidRPr="009018A6" w:rsidRDefault="00FD0B94" w:rsidP="009018A6">
            <w:pPr>
              <w:jc w:val="center"/>
            </w:pPr>
            <w:r w:rsidRPr="009018A6">
              <w:rPr>
                <w:lang w:eastAsia="zh-CN"/>
              </w:rPr>
              <w:t>n/a</w:t>
            </w:r>
          </w:p>
        </w:tc>
        <w:tc>
          <w:tcPr>
            <w:tcW w:w="1026" w:type="dxa"/>
          </w:tcPr>
          <w:p w14:paraId="27BA3528" w14:textId="05EF8D49" w:rsidR="00A86C34" w:rsidRPr="009018A6" w:rsidRDefault="00FD0B94" w:rsidP="009018A6">
            <w:pPr>
              <w:jc w:val="center"/>
              <w:rPr>
                <w:lang w:eastAsia="zh-CN"/>
              </w:rPr>
            </w:pPr>
            <w:r w:rsidRPr="009018A6">
              <w:rPr>
                <w:lang w:eastAsia="zh-CN"/>
              </w:rPr>
              <w:t>n/a</w:t>
            </w:r>
          </w:p>
        </w:tc>
        <w:tc>
          <w:tcPr>
            <w:tcW w:w="930" w:type="dxa"/>
          </w:tcPr>
          <w:p w14:paraId="01E5BDB2" w14:textId="520BEFF4" w:rsidR="00A86C34" w:rsidRPr="009018A6" w:rsidRDefault="00FD0B94" w:rsidP="009018A6">
            <w:pPr>
              <w:jc w:val="center"/>
            </w:pPr>
            <w:r w:rsidRPr="009018A6">
              <w:rPr>
                <w:lang w:eastAsia="zh-CN"/>
              </w:rPr>
              <w:t>n/a</w:t>
            </w:r>
          </w:p>
        </w:tc>
        <w:tc>
          <w:tcPr>
            <w:tcW w:w="1077" w:type="dxa"/>
          </w:tcPr>
          <w:p w14:paraId="2D961181" w14:textId="4F4742C7" w:rsidR="00A86C34" w:rsidRPr="009018A6" w:rsidRDefault="00A86C34" w:rsidP="009018A6">
            <w:pPr>
              <w:jc w:val="center"/>
              <w:rPr>
                <w:lang w:eastAsia="zh-CN"/>
              </w:rPr>
            </w:pPr>
            <w:r w:rsidRPr="009018A6">
              <w:t>-31</w:t>
            </w:r>
          </w:p>
        </w:tc>
        <w:tc>
          <w:tcPr>
            <w:tcW w:w="1077" w:type="dxa"/>
          </w:tcPr>
          <w:p w14:paraId="712A50C3" w14:textId="68CFAC20" w:rsidR="00A86C34" w:rsidRPr="009018A6" w:rsidRDefault="00A86C34" w:rsidP="009018A6">
            <w:pPr>
              <w:jc w:val="center"/>
              <w:rPr>
                <w:lang w:eastAsia="zh-CN"/>
              </w:rPr>
            </w:pPr>
            <w:r w:rsidRPr="009018A6">
              <w:t>-33</w:t>
            </w:r>
          </w:p>
        </w:tc>
      </w:tr>
    </w:tbl>
    <w:p w14:paraId="587E5A21" w14:textId="77777777" w:rsidR="0024297A" w:rsidRDefault="0024297A" w:rsidP="0024297A">
      <w:pPr>
        <w:rPr>
          <w:lang w:eastAsia="zh-CN"/>
        </w:rPr>
      </w:pPr>
    </w:p>
    <w:p w14:paraId="277680DB" w14:textId="77777777" w:rsidR="0024297A" w:rsidRDefault="0024297A" w:rsidP="001B2814">
      <w:pPr>
        <w:rPr>
          <w:lang w:eastAsia="zh-CN"/>
        </w:rPr>
      </w:pPr>
    </w:p>
    <w:p w14:paraId="74ED6F23" w14:textId="5CBC2C6F" w:rsidR="00CC04D8" w:rsidRDefault="001B2814" w:rsidP="00CC04D8">
      <w:pPr>
        <w:pStyle w:val="Heading1"/>
      </w:pPr>
      <w:r>
        <w:t>3</w:t>
      </w:r>
      <w:r w:rsidR="00B7216B">
        <w:tab/>
        <w:t>Conclusions</w:t>
      </w:r>
      <w:bookmarkEnd w:id="8"/>
    </w:p>
    <w:p w14:paraId="74ED6F28" w14:textId="50E61327" w:rsidR="00427814" w:rsidRDefault="00AC4A5F" w:rsidP="00AE77BB">
      <w:pPr>
        <w:rPr>
          <w:lang w:eastAsia="zh-CN"/>
        </w:rPr>
      </w:pPr>
      <w:r>
        <w:t>In this contribution</w:t>
      </w:r>
      <w:r w:rsidR="00CC04D8">
        <w:t xml:space="preserve">, </w:t>
      </w:r>
      <w:r w:rsidR="009018A6">
        <w:rPr>
          <w:lang w:eastAsia="zh-CN"/>
        </w:rPr>
        <w:t>re-visited the performance of repetition scheme to reduce downlink power for F-DPCH channel. The lower bound on Ec/Ior is removed to better understand the gains at high geometries. Both repetition and decimation schemes achieve the expected 5 dB and 7 dB gains for the repetition/decimation factors of 3 and 5 respectively.</w:t>
      </w:r>
    </w:p>
    <w:p w14:paraId="70517E9C" w14:textId="4F71222F" w:rsidR="009018A6" w:rsidRDefault="009018A6" w:rsidP="00AE77BB">
      <w:pPr>
        <w:rPr>
          <w:lang w:eastAsia="zh-CN"/>
        </w:rPr>
      </w:pPr>
      <w:r>
        <w:rPr>
          <w:lang w:eastAsia="zh-CN"/>
        </w:rPr>
        <w:t>Next, we explored a new scheme where F-DPCH is repeated at the transmitter but decoded every slot (this enables uplink power control command every slot). Note that the receiver assumes the repetition pattern. This scheme achieved a gain of up to</w:t>
      </w:r>
      <w:r w:rsidR="00A51525">
        <w:rPr>
          <w:lang w:eastAsia="zh-CN"/>
        </w:rPr>
        <w:t xml:space="preserve"> 4 dB and 6</w:t>
      </w:r>
      <w:r>
        <w:rPr>
          <w:lang w:eastAsia="zh-CN"/>
        </w:rPr>
        <w:t xml:space="preserve"> dB for the repetition factors of 3 and 5 respectively.</w:t>
      </w:r>
    </w:p>
    <w:p w14:paraId="74ED6F29" w14:textId="690F0B07" w:rsidR="00B7216B" w:rsidRPr="00B16982" w:rsidRDefault="001B2814" w:rsidP="00B7216B">
      <w:pPr>
        <w:pStyle w:val="Heading1"/>
        <w:rPr>
          <w:kern w:val="2"/>
          <w:lang w:val="en-US" w:eastAsia="zh-CN"/>
        </w:rPr>
      </w:pPr>
      <w:r>
        <w:rPr>
          <w:kern w:val="2"/>
          <w:lang w:val="en-US" w:eastAsia="ko-KR"/>
        </w:rPr>
        <w:t>4</w:t>
      </w:r>
      <w:r w:rsidR="00B7216B">
        <w:rPr>
          <w:kern w:val="2"/>
          <w:lang w:val="en-US" w:eastAsia="zh-CN"/>
        </w:rPr>
        <w:tab/>
      </w:r>
      <w:r w:rsidR="00B7216B" w:rsidRPr="00B16982">
        <w:rPr>
          <w:kern w:val="2"/>
          <w:lang w:val="en-US" w:eastAsia="zh-CN"/>
        </w:rPr>
        <w:t>References</w:t>
      </w:r>
    </w:p>
    <w:bookmarkEnd w:id="9"/>
    <w:p w14:paraId="3E1504F4" w14:textId="0F7C8F48" w:rsidR="006D7D68" w:rsidRDefault="006D7D68" w:rsidP="006D7D68">
      <w:pPr>
        <w:pStyle w:val="Reference"/>
        <w:numPr>
          <w:ilvl w:val="0"/>
          <w:numId w:val="3"/>
        </w:numPr>
        <w:overflowPunct/>
        <w:autoSpaceDE/>
        <w:autoSpaceDN/>
        <w:adjustRightInd/>
        <w:spacing w:before="120" w:after="0" w:line="280" w:lineRule="atLeast"/>
        <w:textAlignment w:val="auto"/>
        <w:rPr>
          <w:bCs/>
          <w:kern w:val="2"/>
          <w:sz w:val="20"/>
        </w:rPr>
      </w:pPr>
      <w:r w:rsidRPr="006D7D68">
        <w:rPr>
          <w:bCs/>
          <w:kern w:val="2"/>
          <w:sz w:val="20"/>
        </w:rPr>
        <w:t>R1-14424, Text proposal on solutions of downlink enhancements for UMTS, Huawei, HiSilicon</w:t>
      </w:r>
    </w:p>
    <w:p w14:paraId="38917FFE" w14:textId="22A53855" w:rsidR="006D7D68" w:rsidRDefault="006D7D68" w:rsidP="006D7D68">
      <w:pPr>
        <w:pStyle w:val="Reference"/>
        <w:numPr>
          <w:ilvl w:val="0"/>
          <w:numId w:val="3"/>
        </w:numPr>
        <w:overflowPunct/>
        <w:autoSpaceDE/>
        <w:autoSpaceDN/>
        <w:adjustRightInd/>
        <w:spacing w:before="120" w:after="0" w:line="280" w:lineRule="atLeast"/>
        <w:textAlignment w:val="auto"/>
        <w:rPr>
          <w:bCs/>
          <w:kern w:val="2"/>
          <w:sz w:val="20"/>
        </w:rPr>
      </w:pPr>
      <w:r w:rsidRPr="006D7D68">
        <w:rPr>
          <w:bCs/>
          <w:kern w:val="2"/>
          <w:sz w:val="20"/>
        </w:rPr>
        <w:t>R1-14425, Text proposal on evaluation methodology of the downlink enhancements solutions, Huawei, HiSilicon</w:t>
      </w:r>
    </w:p>
    <w:p w14:paraId="6B8B52B0" w14:textId="0C9710AE" w:rsidR="00540874" w:rsidRPr="00AC4A5F" w:rsidRDefault="00540874" w:rsidP="006D7D68">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R1-14</w:t>
      </w:r>
      <w:r w:rsidR="000900B4">
        <w:rPr>
          <w:bCs/>
          <w:kern w:val="2"/>
          <w:sz w:val="20"/>
        </w:rPr>
        <w:t>5039, DL control channel performance enhancements, Qualcomm Inc.</w:t>
      </w:r>
    </w:p>
    <w:p w14:paraId="74ED6F2C" w14:textId="77777777" w:rsid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p w14:paraId="2220DDBD" w14:textId="77777777" w:rsidR="00926F36" w:rsidRDefault="00926F36" w:rsidP="006932DB">
      <w:pPr>
        <w:pStyle w:val="Reference"/>
        <w:numPr>
          <w:ilvl w:val="0"/>
          <w:numId w:val="0"/>
        </w:numPr>
        <w:overflowPunct/>
        <w:autoSpaceDE/>
        <w:autoSpaceDN/>
        <w:adjustRightInd/>
        <w:spacing w:before="120" w:after="0" w:line="280" w:lineRule="atLeast"/>
        <w:ind w:left="360"/>
        <w:textAlignment w:val="auto"/>
        <w:rPr>
          <w:bCs/>
          <w:kern w:val="2"/>
          <w:sz w:val="20"/>
        </w:rPr>
      </w:pPr>
    </w:p>
    <w:p w14:paraId="4E8960B1" w14:textId="77777777" w:rsidR="00926F36" w:rsidRPr="00942063" w:rsidRDefault="00926F36"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26F36" w:rsidRPr="00942063" w:rsidSect="00D96C0E">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3858F" w14:textId="77777777" w:rsidR="00E441D6" w:rsidRDefault="00E441D6">
      <w:pPr>
        <w:spacing w:after="0"/>
      </w:pPr>
      <w:r>
        <w:separator/>
      </w:r>
    </w:p>
  </w:endnote>
  <w:endnote w:type="continuationSeparator" w:id="0">
    <w:p w14:paraId="35BE180D" w14:textId="77777777" w:rsidR="00E441D6" w:rsidRDefault="00E441D6">
      <w:pPr>
        <w:spacing w:after="0"/>
      </w:pPr>
      <w:r>
        <w:continuationSeparator/>
      </w:r>
    </w:p>
  </w:endnote>
  <w:endnote w:type="continuationNotice" w:id="1">
    <w:p w14:paraId="13FFB746" w14:textId="77777777" w:rsidR="00E441D6" w:rsidRDefault="00E44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8CA82" w14:textId="77777777" w:rsidR="00E441D6" w:rsidRDefault="00E441D6">
      <w:pPr>
        <w:spacing w:after="0"/>
      </w:pPr>
      <w:r>
        <w:separator/>
      </w:r>
    </w:p>
  </w:footnote>
  <w:footnote w:type="continuationSeparator" w:id="0">
    <w:p w14:paraId="35F8204B" w14:textId="77777777" w:rsidR="00E441D6" w:rsidRDefault="00E441D6">
      <w:pPr>
        <w:spacing w:after="0"/>
      </w:pPr>
      <w:r>
        <w:continuationSeparator/>
      </w:r>
    </w:p>
  </w:footnote>
  <w:footnote w:type="continuationNotice" w:id="1">
    <w:p w14:paraId="744168F5" w14:textId="77777777" w:rsidR="00E441D6" w:rsidRDefault="00E441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D6F46" w14:textId="77777777" w:rsidR="00E441D6" w:rsidRDefault="00E441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87E53"/>
    <w:multiLevelType w:val="hybridMultilevel"/>
    <w:tmpl w:val="EF0E88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nsid w:val="1B611D2F"/>
    <w:multiLevelType w:val="hybridMultilevel"/>
    <w:tmpl w:val="D72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C20763"/>
    <w:multiLevelType w:val="hybridMultilevel"/>
    <w:tmpl w:val="2E9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655F1"/>
    <w:multiLevelType w:val="hybridMultilevel"/>
    <w:tmpl w:val="82A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15"/>
  </w:num>
  <w:num w:numId="2">
    <w:abstractNumId w:val="16"/>
  </w:num>
  <w:num w:numId="3">
    <w:abstractNumId w:val="25"/>
  </w:num>
  <w:num w:numId="4">
    <w:abstractNumId w:val="17"/>
  </w:num>
  <w:num w:numId="5">
    <w:abstractNumId w:val="21"/>
  </w:num>
  <w:num w:numId="6">
    <w:abstractNumId w:val="1"/>
  </w:num>
  <w:num w:numId="7">
    <w:abstractNumId w:val="5"/>
  </w:num>
  <w:num w:numId="8">
    <w:abstractNumId w:val="13"/>
  </w:num>
  <w:num w:numId="9">
    <w:abstractNumId w:val="24"/>
  </w:num>
  <w:num w:numId="10">
    <w:abstractNumId w:val="2"/>
  </w:num>
  <w:num w:numId="11">
    <w:abstractNumId w:val="6"/>
  </w:num>
  <w:num w:numId="12">
    <w:abstractNumId w:val="0"/>
  </w:num>
  <w:num w:numId="13">
    <w:abstractNumId w:val="22"/>
  </w:num>
  <w:num w:numId="14">
    <w:abstractNumId w:val="4"/>
  </w:num>
  <w:num w:numId="15">
    <w:abstractNumId w:val="10"/>
  </w:num>
  <w:num w:numId="16">
    <w:abstractNumId w:val="20"/>
  </w:num>
  <w:num w:numId="17">
    <w:abstractNumId w:val="14"/>
  </w:num>
  <w:num w:numId="18">
    <w:abstractNumId w:val="18"/>
  </w:num>
  <w:num w:numId="19">
    <w:abstractNumId w:val="12"/>
  </w:num>
  <w:num w:numId="20">
    <w:abstractNumId w:val="9"/>
  </w:num>
  <w:num w:numId="21">
    <w:abstractNumId w:val="23"/>
  </w:num>
  <w:num w:numId="22">
    <w:abstractNumId w:val="7"/>
  </w:num>
  <w:num w:numId="23">
    <w:abstractNumId w:val="11"/>
  </w:num>
  <w:num w:numId="24">
    <w:abstractNumId w:val="3"/>
  </w:num>
  <w:num w:numId="25">
    <w:abstractNumId w:val="8"/>
  </w:num>
  <w:num w:numId="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14FF"/>
    <w:rsid w:val="000330FA"/>
    <w:rsid w:val="000366D2"/>
    <w:rsid w:val="000369F0"/>
    <w:rsid w:val="00037724"/>
    <w:rsid w:val="000403EF"/>
    <w:rsid w:val="00041FBD"/>
    <w:rsid w:val="000420F9"/>
    <w:rsid w:val="0004239A"/>
    <w:rsid w:val="00042FC1"/>
    <w:rsid w:val="00044B13"/>
    <w:rsid w:val="000477D1"/>
    <w:rsid w:val="00050418"/>
    <w:rsid w:val="00051FB6"/>
    <w:rsid w:val="00052CB8"/>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19E"/>
    <w:rsid w:val="00087CEB"/>
    <w:rsid w:val="000900B4"/>
    <w:rsid w:val="00090AC6"/>
    <w:rsid w:val="00093053"/>
    <w:rsid w:val="00093FC0"/>
    <w:rsid w:val="00094E7E"/>
    <w:rsid w:val="00096386"/>
    <w:rsid w:val="000A22B6"/>
    <w:rsid w:val="000A40B9"/>
    <w:rsid w:val="000A515C"/>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3F46"/>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8BF"/>
    <w:rsid w:val="00107C48"/>
    <w:rsid w:val="00110D00"/>
    <w:rsid w:val="00111B3E"/>
    <w:rsid w:val="0011247C"/>
    <w:rsid w:val="0011288B"/>
    <w:rsid w:val="001140B8"/>
    <w:rsid w:val="0011445A"/>
    <w:rsid w:val="00114620"/>
    <w:rsid w:val="001148C1"/>
    <w:rsid w:val="0012167E"/>
    <w:rsid w:val="00121C26"/>
    <w:rsid w:val="00121D93"/>
    <w:rsid w:val="00122862"/>
    <w:rsid w:val="00123066"/>
    <w:rsid w:val="00124DB2"/>
    <w:rsid w:val="00125826"/>
    <w:rsid w:val="00126F5A"/>
    <w:rsid w:val="00127E6F"/>
    <w:rsid w:val="0013054C"/>
    <w:rsid w:val="00130DE2"/>
    <w:rsid w:val="0013182A"/>
    <w:rsid w:val="0013244A"/>
    <w:rsid w:val="0013353D"/>
    <w:rsid w:val="0013680C"/>
    <w:rsid w:val="00136B04"/>
    <w:rsid w:val="001371FD"/>
    <w:rsid w:val="001400B8"/>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26C2"/>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3527"/>
    <w:rsid w:val="001956B2"/>
    <w:rsid w:val="001A0728"/>
    <w:rsid w:val="001A16E1"/>
    <w:rsid w:val="001A1943"/>
    <w:rsid w:val="001A252E"/>
    <w:rsid w:val="001A3516"/>
    <w:rsid w:val="001A6596"/>
    <w:rsid w:val="001A6A19"/>
    <w:rsid w:val="001B2814"/>
    <w:rsid w:val="001B3FA2"/>
    <w:rsid w:val="001B46ED"/>
    <w:rsid w:val="001B4C78"/>
    <w:rsid w:val="001B51C5"/>
    <w:rsid w:val="001C2357"/>
    <w:rsid w:val="001C279C"/>
    <w:rsid w:val="001C339E"/>
    <w:rsid w:val="001C492A"/>
    <w:rsid w:val="001C4D1F"/>
    <w:rsid w:val="001C7C87"/>
    <w:rsid w:val="001D112C"/>
    <w:rsid w:val="001D28B7"/>
    <w:rsid w:val="001D3566"/>
    <w:rsid w:val="001D35E4"/>
    <w:rsid w:val="001D3CCC"/>
    <w:rsid w:val="001D3F66"/>
    <w:rsid w:val="001D5586"/>
    <w:rsid w:val="001D5D73"/>
    <w:rsid w:val="001D64FF"/>
    <w:rsid w:val="001E1121"/>
    <w:rsid w:val="001E1889"/>
    <w:rsid w:val="001E22B4"/>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297A"/>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1D17"/>
    <w:rsid w:val="002B4997"/>
    <w:rsid w:val="002B53F9"/>
    <w:rsid w:val="002B5BC5"/>
    <w:rsid w:val="002B7859"/>
    <w:rsid w:val="002B7E44"/>
    <w:rsid w:val="002C29A1"/>
    <w:rsid w:val="002C3ADC"/>
    <w:rsid w:val="002C44FC"/>
    <w:rsid w:val="002C48F9"/>
    <w:rsid w:val="002C4E74"/>
    <w:rsid w:val="002C5644"/>
    <w:rsid w:val="002C6848"/>
    <w:rsid w:val="002C693E"/>
    <w:rsid w:val="002C70E0"/>
    <w:rsid w:val="002D0AD4"/>
    <w:rsid w:val="002D5C59"/>
    <w:rsid w:val="002D72F7"/>
    <w:rsid w:val="002D7556"/>
    <w:rsid w:val="002E3981"/>
    <w:rsid w:val="002E3C00"/>
    <w:rsid w:val="002E5C7A"/>
    <w:rsid w:val="002F208A"/>
    <w:rsid w:val="002F5325"/>
    <w:rsid w:val="002F7408"/>
    <w:rsid w:val="002F7A34"/>
    <w:rsid w:val="003041EA"/>
    <w:rsid w:val="0030481F"/>
    <w:rsid w:val="003053E3"/>
    <w:rsid w:val="00305FFA"/>
    <w:rsid w:val="0030626E"/>
    <w:rsid w:val="00306553"/>
    <w:rsid w:val="00307795"/>
    <w:rsid w:val="003078E4"/>
    <w:rsid w:val="003118FB"/>
    <w:rsid w:val="00312512"/>
    <w:rsid w:val="0031426B"/>
    <w:rsid w:val="003163CE"/>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1AB4"/>
    <w:rsid w:val="00353A9E"/>
    <w:rsid w:val="00355266"/>
    <w:rsid w:val="00355914"/>
    <w:rsid w:val="0035620F"/>
    <w:rsid w:val="003564DD"/>
    <w:rsid w:val="0035657E"/>
    <w:rsid w:val="0035774C"/>
    <w:rsid w:val="00360F9A"/>
    <w:rsid w:val="003621A3"/>
    <w:rsid w:val="0036388B"/>
    <w:rsid w:val="0036430D"/>
    <w:rsid w:val="00365047"/>
    <w:rsid w:val="0036521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1CA"/>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2F3E"/>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F5E"/>
    <w:rsid w:val="003F7B6A"/>
    <w:rsid w:val="00402FAC"/>
    <w:rsid w:val="00403038"/>
    <w:rsid w:val="00403CAC"/>
    <w:rsid w:val="004054FF"/>
    <w:rsid w:val="00406124"/>
    <w:rsid w:val="00411A30"/>
    <w:rsid w:val="00411B86"/>
    <w:rsid w:val="00415F19"/>
    <w:rsid w:val="004167D3"/>
    <w:rsid w:val="004167E1"/>
    <w:rsid w:val="0041734D"/>
    <w:rsid w:val="00421253"/>
    <w:rsid w:val="00424DC6"/>
    <w:rsid w:val="0042751E"/>
    <w:rsid w:val="00427814"/>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0CD2"/>
    <w:rsid w:val="0045106A"/>
    <w:rsid w:val="0045189B"/>
    <w:rsid w:val="00454B3A"/>
    <w:rsid w:val="0045567D"/>
    <w:rsid w:val="004626AB"/>
    <w:rsid w:val="0046280A"/>
    <w:rsid w:val="004656D3"/>
    <w:rsid w:val="00472CD7"/>
    <w:rsid w:val="004733B7"/>
    <w:rsid w:val="0047522E"/>
    <w:rsid w:val="004772BA"/>
    <w:rsid w:val="00477A50"/>
    <w:rsid w:val="0048247F"/>
    <w:rsid w:val="004870AA"/>
    <w:rsid w:val="0048717B"/>
    <w:rsid w:val="00487C80"/>
    <w:rsid w:val="004907FA"/>
    <w:rsid w:val="00490B6E"/>
    <w:rsid w:val="004915FA"/>
    <w:rsid w:val="004937E1"/>
    <w:rsid w:val="004951F8"/>
    <w:rsid w:val="00496F2C"/>
    <w:rsid w:val="004A180D"/>
    <w:rsid w:val="004A25B5"/>
    <w:rsid w:val="004A2F0D"/>
    <w:rsid w:val="004A3731"/>
    <w:rsid w:val="004A4761"/>
    <w:rsid w:val="004A4C62"/>
    <w:rsid w:val="004A55CB"/>
    <w:rsid w:val="004A6096"/>
    <w:rsid w:val="004A6A1F"/>
    <w:rsid w:val="004B0991"/>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2E9"/>
    <w:rsid w:val="00523951"/>
    <w:rsid w:val="00535C0E"/>
    <w:rsid w:val="00535DF0"/>
    <w:rsid w:val="00537476"/>
    <w:rsid w:val="00540446"/>
    <w:rsid w:val="00540874"/>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6D83"/>
    <w:rsid w:val="005775B4"/>
    <w:rsid w:val="0057790B"/>
    <w:rsid w:val="00577A58"/>
    <w:rsid w:val="00577E22"/>
    <w:rsid w:val="00580690"/>
    <w:rsid w:val="00581845"/>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69D"/>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64B3"/>
    <w:rsid w:val="005C7529"/>
    <w:rsid w:val="005D4577"/>
    <w:rsid w:val="005D7CDA"/>
    <w:rsid w:val="005E15EE"/>
    <w:rsid w:val="005E69AF"/>
    <w:rsid w:val="005E7908"/>
    <w:rsid w:val="005F0AAA"/>
    <w:rsid w:val="005F0D6C"/>
    <w:rsid w:val="005F2CFE"/>
    <w:rsid w:val="005F2DBD"/>
    <w:rsid w:val="005F3F5F"/>
    <w:rsid w:val="005F473B"/>
    <w:rsid w:val="005F47D1"/>
    <w:rsid w:val="005F4F8B"/>
    <w:rsid w:val="005F523E"/>
    <w:rsid w:val="005F5436"/>
    <w:rsid w:val="005F5712"/>
    <w:rsid w:val="005F577D"/>
    <w:rsid w:val="005F61D8"/>
    <w:rsid w:val="005F61F6"/>
    <w:rsid w:val="005F7B2F"/>
    <w:rsid w:val="005F7CB3"/>
    <w:rsid w:val="006000AD"/>
    <w:rsid w:val="00600F9C"/>
    <w:rsid w:val="00602E1B"/>
    <w:rsid w:val="00603587"/>
    <w:rsid w:val="00605EEB"/>
    <w:rsid w:val="00606059"/>
    <w:rsid w:val="00607A67"/>
    <w:rsid w:val="00611824"/>
    <w:rsid w:val="00611925"/>
    <w:rsid w:val="00612CDF"/>
    <w:rsid w:val="00613160"/>
    <w:rsid w:val="006133CE"/>
    <w:rsid w:val="00614ED5"/>
    <w:rsid w:val="0061675D"/>
    <w:rsid w:val="00617744"/>
    <w:rsid w:val="006177DB"/>
    <w:rsid w:val="00621051"/>
    <w:rsid w:val="00621941"/>
    <w:rsid w:val="00624F33"/>
    <w:rsid w:val="00625CFA"/>
    <w:rsid w:val="006267E1"/>
    <w:rsid w:val="00631946"/>
    <w:rsid w:val="00632E38"/>
    <w:rsid w:val="006336DC"/>
    <w:rsid w:val="006342DC"/>
    <w:rsid w:val="00636F4D"/>
    <w:rsid w:val="00642482"/>
    <w:rsid w:val="00643793"/>
    <w:rsid w:val="00643AE5"/>
    <w:rsid w:val="006440CA"/>
    <w:rsid w:val="006456E6"/>
    <w:rsid w:val="0064573B"/>
    <w:rsid w:val="0064749B"/>
    <w:rsid w:val="006500F8"/>
    <w:rsid w:val="00650ACE"/>
    <w:rsid w:val="00654C02"/>
    <w:rsid w:val="00655693"/>
    <w:rsid w:val="00655D26"/>
    <w:rsid w:val="0066156F"/>
    <w:rsid w:val="00661C14"/>
    <w:rsid w:val="00663B3F"/>
    <w:rsid w:val="0066447D"/>
    <w:rsid w:val="006653CE"/>
    <w:rsid w:val="00665AAB"/>
    <w:rsid w:val="00665C0B"/>
    <w:rsid w:val="00666891"/>
    <w:rsid w:val="00671BCD"/>
    <w:rsid w:val="00671E94"/>
    <w:rsid w:val="0067674A"/>
    <w:rsid w:val="0067772F"/>
    <w:rsid w:val="00677F13"/>
    <w:rsid w:val="00683F0E"/>
    <w:rsid w:val="00684BBA"/>
    <w:rsid w:val="00687503"/>
    <w:rsid w:val="00692696"/>
    <w:rsid w:val="00692F5E"/>
    <w:rsid w:val="006932DB"/>
    <w:rsid w:val="00694068"/>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907"/>
    <w:rsid w:val="006C2BD2"/>
    <w:rsid w:val="006C2D83"/>
    <w:rsid w:val="006C4FFC"/>
    <w:rsid w:val="006C7379"/>
    <w:rsid w:val="006D15C1"/>
    <w:rsid w:val="006D3C5A"/>
    <w:rsid w:val="006D411B"/>
    <w:rsid w:val="006D6382"/>
    <w:rsid w:val="006D6C69"/>
    <w:rsid w:val="006D73AF"/>
    <w:rsid w:val="006D78A3"/>
    <w:rsid w:val="006D7956"/>
    <w:rsid w:val="006D7D68"/>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E7FBA"/>
    <w:rsid w:val="007F2477"/>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1BBB"/>
    <w:rsid w:val="00825BFF"/>
    <w:rsid w:val="00825F01"/>
    <w:rsid w:val="00826743"/>
    <w:rsid w:val="008320C1"/>
    <w:rsid w:val="00832D19"/>
    <w:rsid w:val="00832DC8"/>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165E"/>
    <w:rsid w:val="0088261F"/>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08D6"/>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18A6"/>
    <w:rsid w:val="009031B6"/>
    <w:rsid w:val="0090495B"/>
    <w:rsid w:val="00904BED"/>
    <w:rsid w:val="00905A5A"/>
    <w:rsid w:val="009068D0"/>
    <w:rsid w:val="00911B06"/>
    <w:rsid w:val="00912FBD"/>
    <w:rsid w:val="009143FF"/>
    <w:rsid w:val="00914682"/>
    <w:rsid w:val="00916323"/>
    <w:rsid w:val="00921CED"/>
    <w:rsid w:val="00921F8B"/>
    <w:rsid w:val="00922EFF"/>
    <w:rsid w:val="00925A4F"/>
    <w:rsid w:val="00926F36"/>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8291B"/>
    <w:rsid w:val="009922F0"/>
    <w:rsid w:val="00992A2F"/>
    <w:rsid w:val="00992CCF"/>
    <w:rsid w:val="00993B7A"/>
    <w:rsid w:val="00994C6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0F5C"/>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498B"/>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3B63"/>
    <w:rsid w:val="00A357F6"/>
    <w:rsid w:val="00A40460"/>
    <w:rsid w:val="00A40523"/>
    <w:rsid w:val="00A42B18"/>
    <w:rsid w:val="00A442BC"/>
    <w:rsid w:val="00A471EB"/>
    <w:rsid w:val="00A51525"/>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0F4D"/>
    <w:rsid w:val="00A8388D"/>
    <w:rsid w:val="00A853C4"/>
    <w:rsid w:val="00A85D78"/>
    <w:rsid w:val="00A86005"/>
    <w:rsid w:val="00A8684F"/>
    <w:rsid w:val="00A86C34"/>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28F"/>
    <w:rsid w:val="00AC4462"/>
    <w:rsid w:val="00AC4799"/>
    <w:rsid w:val="00AC4A5F"/>
    <w:rsid w:val="00AC7E10"/>
    <w:rsid w:val="00AD26E1"/>
    <w:rsid w:val="00AD3273"/>
    <w:rsid w:val="00AD3F7A"/>
    <w:rsid w:val="00AD449E"/>
    <w:rsid w:val="00AD6FAD"/>
    <w:rsid w:val="00AD7D68"/>
    <w:rsid w:val="00AE01ED"/>
    <w:rsid w:val="00AE09E9"/>
    <w:rsid w:val="00AE295C"/>
    <w:rsid w:val="00AE29CF"/>
    <w:rsid w:val="00AE3B4F"/>
    <w:rsid w:val="00AE77BB"/>
    <w:rsid w:val="00AF052B"/>
    <w:rsid w:val="00AF17A3"/>
    <w:rsid w:val="00AF2B3C"/>
    <w:rsid w:val="00AF3256"/>
    <w:rsid w:val="00B00EE9"/>
    <w:rsid w:val="00B01DC7"/>
    <w:rsid w:val="00B0336C"/>
    <w:rsid w:val="00B04D0A"/>
    <w:rsid w:val="00B0577E"/>
    <w:rsid w:val="00B05CDF"/>
    <w:rsid w:val="00B06696"/>
    <w:rsid w:val="00B11EA4"/>
    <w:rsid w:val="00B13559"/>
    <w:rsid w:val="00B14972"/>
    <w:rsid w:val="00B15B60"/>
    <w:rsid w:val="00B163F5"/>
    <w:rsid w:val="00B17B79"/>
    <w:rsid w:val="00B20C11"/>
    <w:rsid w:val="00B22141"/>
    <w:rsid w:val="00B22523"/>
    <w:rsid w:val="00B26A0F"/>
    <w:rsid w:val="00B307DE"/>
    <w:rsid w:val="00B30BC6"/>
    <w:rsid w:val="00B325AB"/>
    <w:rsid w:val="00B34605"/>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A633F"/>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08CA"/>
    <w:rsid w:val="00BE1D4B"/>
    <w:rsid w:val="00BE21AF"/>
    <w:rsid w:val="00BE3553"/>
    <w:rsid w:val="00BE5118"/>
    <w:rsid w:val="00BE52EC"/>
    <w:rsid w:val="00BE6F09"/>
    <w:rsid w:val="00BF240F"/>
    <w:rsid w:val="00BF250F"/>
    <w:rsid w:val="00BF409D"/>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57E67"/>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31ED"/>
    <w:rsid w:val="00C942C7"/>
    <w:rsid w:val="00C94A88"/>
    <w:rsid w:val="00C96CFE"/>
    <w:rsid w:val="00C971B7"/>
    <w:rsid w:val="00CA0D9F"/>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245"/>
    <w:rsid w:val="00CC04D8"/>
    <w:rsid w:val="00CC0C55"/>
    <w:rsid w:val="00CC0EBB"/>
    <w:rsid w:val="00CC2181"/>
    <w:rsid w:val="00CC2338"/>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E6CC9"/>
    <w:rsid w:val="00CF198D"/>
    <w:rsid w:val="00CF4029"/>
    <w:rsid w:val="00CF5025"/>
    <w:rsid w:val="00CF5967"/>
    <w:rsid w:val="00D01FC0"/>
    <w:rsid w:val="00D03FF9"/>
    <w:rsid w:val="00D046BF"/>
    <w:rsid w:val="00D04D02"/>
    <w:rsid w:val="00D06CC4"/>
    <w:rsid w:val="00D104B5"/>
    <w:rsid w:val="00D10EFE"/>
    <w:rsid w:val="00D116D8"/>
    <w:rsid w:val="00D12B0A"/>
    <w:rsid w:val="00D1416E"/>
    <w:rsid w:val="00D16D31"/>
    <w:rsid w:val="00D22E40"/>
    <w:rsid w:val="00D2323A"/>
    <w:rsid w:val="00D23CC2"/>
    <w:rsid w:val="00D24A52"/>
    <w:rsid w:val="00D264ED"/>
    <w:rsid w:val="00D271D9"/>
    <w:rsid w:val="00D27556"/>
    <w:rsid w:val="00D322F3"/>
    <w:rsid w:val="00D326E0"/>
    <w:rsid w:val="00D33193"/>
    <w:rsid w:val="00D35638"/>
    <w:rsid w:val="00D37C64"/>
    <w:rsid w:val="00D40454"/>
    <w:rsid w:val="00D41249"/>
    <w:rsid w:val="00D42B2C"/>
    <w:rsid w:val="00D45E6E"/>
    <w:rsid w:val="00D50B2E"/>
    <w:rsid w:val="00D516F8"/>
    <w:rsid w:val="00D52085"/>
    <w:rsid w:val="00D52FCB"/>
    <w:rsid w:val="00D552B6"/>
    <w:rsid w:val="00D55508"/>
    <w:rsid w:val="00D56EA8"/>
    <w:rsid w:val="00D60374"/>
    <w:rsid w:val="00D60698"/>
    <w:rsid w:val="00D6255B"/>
    <w:rsid w:val="00D63E37"/>
    <w:rsid w:val="00D65C9F"/>
    <w:rsid w:val="00D663F3"/>
    <w:rsid w:val="00D67727"/>
    <w:rsid w:val="00D713F1"/>
    <w:rsid w:val="00D71CCE"/>
    <w:rsid w:val="00D7220B"/>
    <w:rsid w:val="00D75AA4"/>
    <w:rsid w:val="00D765E9"/>
    <w:rsid w:val="00D76E1B"/>
    <w:rsid w:val="00D80161"/>
    <w:rsid w:val="00D86228"/>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D78E8"/>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07BE0"/>
    <w:rsid w:val="00E11D7B"/>
    <w:rsid w:val="00E122D6"/>
    <w:rsid w:val="00E13E5B"/>
    <w:rsid w:val="00E1615D"/>
    <w:rsid w:val="00E16F25"/>
    <w:rsid w:val="00E179E0"/>
    <w:rsid w:val="00E21704"/>
    <w:rsid w:val="00E223FE"/>
    <w:rsid w:val="00E249CA"/>
    <w:rsid w:val="00E25173"/>
    <w:rsid w:val="00E2779A"/>
    <w:rsid w:val="00E27B5E"/>
    <w:rsid w:val="00E31CD0"/>
    <w:rsid w:val="00E339E4"/>
    <w:rsid w:val="00E379F2"/>
    <w:rsid w:val="00E37A5A"/>
    <w:rsid w:val="00E37D31"/>
    <w:rsid w:val="00E407A9"/>
    <w:rsid w:val="00E43913"/>
    <w:rsid w:val="00E441D6"/>
    <w:rsid w:val="00E443A3"/>
    <w:rsid w:val="00E44C9E"/>
    <w:rsid w:val="00E47BFE"/>
    <w:rsid w:val="00E47DED"/>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ACF"/>
    <w:rsid w:val="00E87D2E"/>
    <w:rsid w:val="00E90F76"/>
    <w:rsid w:val="00E91434"/>
    <w:rsid w:val="00E917F0"/>
    <w:rsid w:val="00E91BC1"/>
    <w:rsid w:val="00E92B0F"/>
    <w:rsid w:val="00E934DB"/>
    <w:rsid w:val="00E968E4"/>
    <w:rsid w:val="00E97778"/>
    <w:rsid w:val="00E97849"/>
    <w:rsid w:val="00E97CF8"/>
    <w:rsid w:val="00EA0522"/>
    <w:rsid w:val="00EA1F08"/>
    <w:rsid w:val="00EA71B6"/>
    <w:rsid w:val="00EB13EF"/>
    <w:rsid w:val="00EB156C"/>
    <w:rsid w:val="00EB2D89"/>
    <w:rsid w:val="00EB375E"/>
    <w:rsid w:val="00EB670D"/>
    <w:rsid w:val="00EB6BF1"/>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5237"/>
    <w:rsid w:val="00F16287"/>
    <w:rsid w:val="00F213F2"/>
    <w:rsid w:val="00F2226A"/>
    <w:rsid w:val="00F2284F"/>
    <w:rsid w:val="00F23386"/>
    <w:rsid w:val="00F253E5"/>
    <w:rsid w:val="00F256C5"/>
    <w:rsid w:val="00F25D2F"/>
    <w:rsid w:val="00F26898"/>
    <w:rsid w:val="00F27840"/>
    <w:rsid w:val="00F3327E"/>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3E59"/>
    <w:rsid w:val="00FA4DC4"/>
    <w:rsid w:val="00FA55F7"/>
    <w:rsid w:val="00FA597E"/>
    <w:rsid w:val="00FB2118"/>
    <w:rsid w:val="00FB2D03"/>
    <w:rsid w:val="00FB2E1C"/>
    <w:rsid w:val="00FB3C6E"/>
    <w:rsid w:val="00FB47B7"/>
    <w:rsid w:val="00FB59BF"/>
    <w:rsid w:val="00FB5E9D"/>
    <w:rsid w:val="00FC2656"/>
    <w:rsid w:val="00FC7E59"/>
    <w:rsid w:val="00FD0B94"/>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D6E1F"/>
  <w15:docId w15:val="{B5A6E327-176A-4607-97D5-9572C386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7B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AE7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AE77BB"/>
    <w:pPr>
      <w:pBdr>
        <w:top w:val="none" w:sz="0" w:space="0" w:color="auto"/>
      </w:pBdr>
      <w:spacing w:before="180"/>
      <w:outlineLvl w:val="1"/>
    </w:pPr>
    <w:rPr>
      <w:sz w:val="32"/>
    </w:rPr>
  </w:style>
  <w:style w:type="paragraph" w:styleId="Heading3">
    <w:name w:val="heading 3"/>
    <w:basedOn w:val="Heading2"/>
    <w:next w:val="Normal"/>
    <w:qFormat/>
    <w:rsid w:val="00AE77BB"/>
    <w:pPr>
      <w:spacing w:before="120"/>
      <w:outlineLvl w:val="2"/>
    </w:pPr>
    <w:rPr>
      <w:sz w:val="28"/>
    </w:rPr>
  </w:style>
  <w:style w:type="paragraph" w:styleId="Heading4">
    <w:name w:val="heading 4"/>
    <w:basedOn w:val="Heading3"/>
    <w:next w:val="Normal"/>
    <w:qFormat/>
    <w:rsid w:val="00AE77BB"/>
    <w:pPr>
      <w:ind w:left="1418" w:hanging="1418"/>
      <w:outlineLvl w:val="3"/>
    </w:pPr>
    <w:rPr>
      <w:sz w:val="24"/>
    </w:rPr>
  </w:style>
  <w:style w:type="paragraph" w:styleId="Heading5">
    <w:name w:val="heading 5"/>
    <w:basedOn w:val="Heading4"/>
    <w:next w:val="Normal"/>
    <w:qFormat/>
    <w:rsid w:val="00AE77BB"/>
    <w:pPr>
      <w:ind w:left="1701" w:hanging="1701"/>
      <w:outlineLvl w:val="4"/>
    </w:pPr>
    <w:rPr>
      <w:sz w:val="22"/>
    </w:rPr>
  </w:style>
  <w:style w:type="paragraph" w:styleId="Heading6">
    <w:name w:val="heading 6"/>
    <w:basedOn w:val="H6"/>
    <w:next w:val="Normal"/>
    <w:qFormat/>
    <w:rsid w:val="00AE77BB"/>
    <w:pPr>
      <w:outlineLvl w:val="5"/>
    </w:pPr>
  </w:style>
  <w:style w:type="paragraph" w:styleId="Heading7">
    <w:name w:val="heading 7"/>
    <w:basedOn w:val="H6"/>
    <w:next w:val="Normal"/>
    <w:qFormat/>
    <w:rsid w:val="00AE77BB"/>
    <w:pPr>
      <w:outlineLvl w:val="6"/>
    </w:pPr>
  </w:style>
  <w:style w:type="paragraph" w:styleId="Heading8">
    <w:name w:val="heading 8"/>
    <w:basedOn w:val="Heading1"/>
    <w:next w:val="Normal"/>
    <w:qFormat/>
    <w:rsid w:val="00AE77BB"/>
    <w:pPr>
      <w:ind w:left="0" w:firstLine="0"/>
      <w:outlineLvl w:val="7"/>
    </w:pPr>
  </w:style>
  <w:style w:type="paragraph" w:styleId="Heading9">
    <w:name w:val="heading 9"/>
    <w:basedOn w:val="Heading8"/>
    <w:next w:val="Normal"/>
    <w:qFormat/>
    <w:rsid w:val="00AE7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E77BB"/>
    <w:pPr>
      <w:spacing w:before="180"/>
      <w:ind w:left="2693" w:hanging="2693"/>
    </w:pPr>
    <w:rPr>
      <w:b/>
    </w:rPr>
  </w:style>
  <w:style w:type="paragraph" w:styleId="TOC1">
    <w:name w:val="toc 1"/>
    <w:semiHidden/>
    <w:rsid w:val="00AE7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E7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AE77BB"/>
    <w:pPr>
      <w:ind w:left="1701" w:hanging="1701"/>
    </w:pPr>
  </w:style>
  <w:style w:type="paragraph" w:styleId="TOC4">
    <w:name w:val="toc 4"/>
    <w:basedOn w:val="TOC3"/>
    <w:semiHidden/>
    <w:rsid w:val="00AE77BB"/>
    <w:pPr>
      <w:ind w:left="1418" w:hanging="1418"/>
    </w:pPr>
  </w:style>
  <w:style w:type="paragraph" w:styleId="TOC3">
    <w:name w:val="toc 3"/>
    <w:basedOn w:val="TOC2"/>
    <w:semiHidden/>
    <w:rsid w:val="00AE77BB"/>
    <w:pPr>
      <w:ind w:left="1134" w:hanging="1134"/>
    </w:pPr>
  </w:style>
  <w:style w:type="paragraph" w:styleId="TOC2">
    <w:name w:val="toc 2"/>
    <w:basedOn w:val="TOC1"/>
    <w:semiHidden/>
    <w:rsid w:val="00AE77BB"/>
    <w:pPr>
      <w:keepNext w:val="0"/>
      <w:spacing w:before="0"/>
      <w:ind w:left="851" w:hanging="851"/>
    </w:pPr>
    <w:rPr>
      <w:sz w:val="20"/>
    </w:rPr>
  </w:style>
  <w:style w:type="paragraph" w:styleId="Index2">
    <w:name w:val="index 2"/>
    <w:basedOn w:val="Index1"/>
    <w:semiHidden/>
    <w:rsid w:val="00AE77BB"/>
    <w:pPr>
      <w:ind w:left="284"/>
    </w:pPr>
  </w:style>
  <w:style w:type="paragraph" w:styleId="Index1">
    <w:name w:val="index 1"/>
    <w:basedOn w:val="Normal"/>
    <w:semiHidden/>
    <w:rsid w:val="00AE77BB"/>
    <w:pPr>
      <w:keepLines/>
      <w:spacing w:after="0"/>
    </w:pPr>
  </w:style>
  <w:style w:type="paragraph" w:customStyle="1" w:styleId="ZH">
    <w:name w:val="ZH"/>
    <w:rsid w:val="00AE7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E77BB"/>
    <w:pPr>
      <w:outlineLvl w:val="9"/>
    </w:pPr>
  </w:style>
  <w:style w:type="paragraph" w:styleId="ListNumber2">
    <w:name w:val="List Number 2"/>
    <w:basedOn w:val="ListNumber"/>
    <w:semiHidden/>
    <w:rsid w:val="00AE77B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E77B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AE77BB"/>
    <w:rPr>
      <w:b/>
      <w:position w:val="6"/>
      <w:sz w:val="16"/>
    </w:rPr>
  </w:style>
  <w:style w:type="paragraph" w:styleId="FootnoteText">
    <w:name w:val="footnote text"/>
    <w:basedOn w:val="Normal"/>
    <w:semiHidden/>
    <w:rsid w:val="00AE77BB"/>
    <w:pPr>
      <w:keepLines/>
      <w:spacing w:after="0"/>
      <w:ind w:left="454" w:hanging="454"/>
    </w:pPr>
    <w:rPr>
      <w:sz w:val="16"/>
    </w:rPr>
  </w:style>
  <w:style w:type="paragraph" w:customStyle="1" w:styleId="TAH">
    <w:name w:val="TAH"/>
    <w:basedOn w:val="TAC"/>
    <w:rsid w:val="00AE77BB"/>
    <w:rPr>
      <w:b/>
    </w:rPr>
  </w:style>
  <w:style w:type="paragraph" w:customStyle="1" w:styleId="TAC">
    <w:name w:val="TAC"/>
    <w:basedOn w:val="TAL"/>
    <w:link w:val="TACChar"/>
    <w:rsid w:val="00AE77BB"/>
    <w:pPr>
      <w:jc w:val="center"/>
    </w:pPr>
  </w:style>
  <w:style w:type="paragraph" w:customStyle="1" w:styleId="TF">
    <w:name w:val="TF"/>
    <w:basedOn w:val="TH"/>
    <w:rsid w:val="00AE77BB"/>
    <w:pPr>
      <w:keepNext w:val="0"/>
      <w:spacing w:before="0" w:after="240"/>
    </w:pPr>
  </w:style>
  <w:style w:type="paragraph" w:customStyle="1" w:styleId="NO">
    <w:name w:val="NO"/>
    <w:basedOn w:val="Normal"/>
    <w:rsid w:val="00AE77BB"/>
    <w:pPr>
      <w:keepLines/>
      <w:ind w:left="1135" w:hanging="851"/>
    </w:pPr>
  </w:style>
  <w:style w:type="paragraph" w:styleId="TOC9">
    <w:name w:val="toc 9"/>
    <w:basedOn w:val="TOC8"/>
    <w:semiHidden/>
    <w:rsid w:val="00AE77BB"/>
    <w:pPr>
      <w:ind w:left="1418" w:hanging="1418"/>
    </w:pPr>
  </w:style>
  <w:style w:type="paragraph" w:customStyle="1" w:styleId="EX">
    <w:name w:val="EX"/>
    <w:basedOn w:val="Normal"/>
    <w:rsid w:val="00AE77BB"/>
    <w:pPr>
      <w:keepLines/>
      <w:ind w:left="1702" w:hanging="1418"/>
    </w:pPr>
  </w:style>
  <w:style w:type="paragraph" w:customStyle="1" w:styleId="FP">
    <w:name w:val="FP"/>
    <w:basedOn w:val="Normal"/>
    <w:rsid w:val="00AE77BB"/>
    <w:pPr>
      <w:spacing w:after="0"/>
    </w:pPr>
  </w:style>
  <w:style w:type="paragraph" w:customStyle="1" w:styleId="LD">
    <w:name w:val="LD"/>
    <w:rsid w:val="00AE7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E77BB"/>
    <w:pPr>
      <w:spacing w:after="0"/>
    </w:pPr>
  </w:style>
  <w:style w:type="paragraph" w:customStyle="1" w:styleId="EW">
    <w:name w:val="EW"/>
    <w:basedOn w:val="EX"/>
    <w:rsid w:val="00AE77BB"/>
    <w:pPr>
      <w:spacing w:after="0"/>
    </w:pPr>
  </w:style>
  <w:style w:type="paragraph" w:styleId="TOC6">
    <w:name w:val="toc 6"/>
    <w:basedOn w:val="TOC5"/>
    <w:next w:val="Normal"/>
    <w:semiHidden/>
    <w:rsid w:val="00AE77BB"/>
    <w:pPr>
      <w:ind w:left="1985" w:hanging="1985"/>
    </w:pPr>
  </w:style>
  <w:style w:type="paragraph" w:styleId="TOC7">
    <w:name w:val="toc 7"/>
    <w:basedOn w:val="TOC6"/>
    <w:next w:val="Normal"/>
    <w:semiHidden/>
    <w:rsid w:val="00AE77BB"/>
    <w:pPr>
      <w:ind w:left="2268" w:hanging="2268"/>
    </w:pPr>
  </w:style>
  <w:style w:type="paragraph" w:styleId="ListBullet2">
    <w:name w:val="List Bullet 2"/>
    <w:basedOn w:val="ListBullet"/>
    <w:semiHidden/>
    <w:rsid w:val="00AE77BB"/>
    <w:pPr>
      <w:ind w:left="851"/>
    </w:pPr>
  </w:style>
  <w:style w:type="paragraph" w:styleId="ListBullet3">
    <w:name w:val="List Bullet 3"/>
    <w:basedOn w:val="ListBullet2"/>
    <w:semiHidden/>
    <w:rsid w:val="00AE77BB"/>
    <w:pPr>
      <w:ind w:left="1135"/>
    </w:pPr>
  </w:style>
  <w:style w:type="paragraph" w:styleId="ListNumber">
    <w:name w:val="List Number"/>
    <w:basedOn w:val="List"/>
    <w:semiHidden/>
    <w:rsid w:val="00AE77BB"/>
  </w:style>
  <w:style w:type="paragraph" w:customStyle="1" w:styleId="EQ">
    <w:name w:val="EQ"/>
    <w:basedOn w:val="Normal"/>
    <w:next w:val="Normal"/>
    <w:rsid w:val="00AE77BB"/>
    <w:pPr>
      <w:keepLines/>
      <w:tabs>
        <w:tab w:val="center" w:pos="4536"/>
        <w:tab w:val="right" w:pos="9072"/>
      </w:tabs>
    </w:pPr>
    <w:rPr>
      <w:noProof/>
    </w:rPr>
  </w:style>
  <w:style w:type="paragraph" w:customStyle="1" w:styleId="TH">
    <w:name w:val="TH"/>
    <w:basedOn w:val="Normal"/>
    <w:rsid w:val="00AE77BB"/>
    <w:pPr>
      <w:keepNext/>
      <w:keepLines/>
      <w:spacing w:before="60"/>
      <w:jc w:val="center"/>
    </w:pPr>
    <w:rPr>
      <w:rFonts w:ascii="Arial" w:hAnsi="Arial"/>
      <w:b/>
    </w:rPr>
  </w:style>
  <w:style w:type="paragraph" w:customStyle="1" w:styleId="NF">
    <w:name w:val="NF"/>
    <w:basedOn w:val="NO"/>
    <w:rsid w:val="00AE77BB"/>
    <w:pPr>
      <w:keepNext/>
      <w:spacing w:after="0"/>
    </w:pPr>
    <w:rPr>
      <w:rFonts w:ascii="Arial" w:hAnsi="Arial"/>
      <w:sz w:val="18"/>
    </w:rPr>
  </w:style>
  <w:style w:type="paragraph" w:customStyle="1" w:styleId="PL">
    <w:name w:val="PL"/>
    <w:rsid w:val="00AE7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77BB"/>
    <w:pPr>
      <w:jc w:val="right"/>
    </w:pPr>
  </w:style>
  <w:style w:type="paragraph" w:customStyle="1" w:styleId="H6">
    <w:name w:val="H6"/>
    <w:basedOn w:val="Heading5"/>
    <w:next w:val="Normal"/>
    <w:rsid w:val="00AE77BB"/>
    <w:pPr>
      <w:ind w:left="1985" w:hanging="1985"/>
      <w:outlineLvl w:val="9"/>
    </w:pPr>
    <w:rPr>
      <w:sz w:val="20"/>
    </w:rPr>
  </w:style>
  <w:style w:type="paragraph" w:customStyle="1" w:styleId="TAN">
    <w:name w:val="TAN"/>
    <w:basedOn w:val="TAL"/>
    <w:rsid w:val="00AE77BB"/>
    <w:pPr>
      <w:ind w:left="851" w:hanging="851"/>
    </w:pPr>
  </w:style>
  <w:style w:type="paragraph" w:customStyle="1" w:styleId="TAL">
    <w:name w:val="TAL"/>
    <w:basedOn w:val="Normal"/>
    <w:rsid w:val="00AE77BB"/>
    <w:pPr>
      <w:keepNext/>
      <w:keepLines/>
      <w:spacing w:after="0"/>
    </w:pPr>
    <w:rPr>
      <w:rFonts w:ascii="Arial" w:hAnsi="Arial"/>
      <w:sz w:val="18"/>
    </w:rPr>
  </w:style>
  <w:style w:type="paragraph" w:customStyle="1" w:styleId="ZA">
    <w:name w:val="ZA"/>
    <w:rsid w:val="00AE7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7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E7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E7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E77BB"/>
    <w:pPr>
      <w:framePr w:wrap="notBeside" w:y="16161"/>
    </w:pPr>
  </w:style>
  <w:style w:type="character" w:customStyle="1" w:styleId="ZGSM">
    <w:name w:val="ZGSM"/>
    <w:rsid w:val="00AE77BB"/>
  </w:style>
  <w:style w:type="paragraph" w:styleId="List2">
    <w:name w:val="List 2"/>
    <w:basedOn w:val="List"/>
    <w:semiHidden/>
    <w:rsid w:val="00AE77BB"/>
    <w:pPr>
      <w:ind w:left="851"/>
    </w:pPr>
  </w:style>
  <w:style w:type="paragraph" w:customStyle="1" w:styleId="ZG">
    <w:name w:val="ZG"/>
    <w:rsid w:val="00AE7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E77BB"/>
    <w:pPr>
      <w:ind w:left="1135"/>
    </w:pPr>
  </w:style>
  <w:style w:type="paragraph" w:styleId="List4">
    <w:name w:val="List 4"/>
    <w:basedOn w:val="List3"/>
    <w:semiHidden/>
    <w:rsid w:val="00AE77BB"/>
    <w:pPr>
      <w:ind w:left="1418"/>
    </w:pPr>
  </w:style>
  <w:style w:type="paragraph" w:styleId="List5">
    <w:name w:val="List 5"/>
    <w:basedOn w:val="List4"/>
    <w:semiHidden/>
    <w:rsid w:val="00AE77BB"/>
    <w:pPr>
      <w:ind w:left="1702"/>
    </w:pPr>
  </w:style>
  <w:style w:type="paragraph" w:customStyle="1" w:styleId="EditorsNote">
    <w:name w:val="Editor's Note"/>
    <w:basedOn w:val="NO"/>
    <w:rsid w:val="00AE77BB"/>
    <w:rPr>
      <w:color w:val="FF0000"/>
    </w:rPr>
  </w:style>
  <w:style w:type="paragraph" w:styleId="List">
    <w:name w:val="List"/>
    <w:basedOn w:val="Normal"/>
    <w:semiHidden/>
    <w:rsid w:val="00AE77BB"/>
    <w:pPr>
      <w:ind w:left="568" w:hanging="284"/>
    </w:pPr>
  </w:style>
  <w:style w:type="paragraph" w:styleId="ListBullet">
    <w:name w:val="List Bullet"/>
    <w:basedOn w:val="List"/>
    <w:semiHidden/>
    <w:rsid w:val="00AE77BB"/>
  </w:style>
  <w:style w:type="paragraph" w:styleId="ListBullet4">
    <w:name w:val="List Bullet 4"/>
    <w:basedOn w:val="ListBullet3"/>
    <w:semiHidden/>
    <w:rsid w:val="00AE77BB"/>
    <w:pPr>
      <w:ind w:left="1418"/>
    </w:pPr>
  </w:style>
  <w:style w:type="paragraph" w:styleId="ListBullet5">
    <w:name w:val="List Bullet 5"/>
    <w:basedOn w:val="ListBullet4"/>
    <w:semiHidden/>
    <w:rsid w:val="00AE77BB"/>
    <w:pPr>
      <w:ind w:left="1702"/>
    </w:pPr>
  </w:style>
  <w:style w:type="paragraph" w:customStyle="1" w:styleId="B1">
    <w:name w:val="B1"/>
    <w:basedOn w:val="List"/>
    <w:rsid w:val="00AE77BB"/>
  </w:style>
  <w:style w:type="paragraph" w:customStyle="1" w:styleId="B2">
    <w:name w:val="B2"/>
    <w:basedOn w:val="List2"/>
    <w:rsid w:val="00AE77BB"/>
  </w:style>
  <w:style w:type="paragraph" w:customStyle="1" w:styleId="B3">
    <w:name w:val="B3"/>
    <w:basedOn w:val="List3"/>
    <w:rsid w:val="00AE77BB"/>
  </w:style>
  <w:style w:type="paragraph" w:customStyle="1" w:styleId="B4">
    <w:name w:val="B4"/>
    <w:basedOn w:val="List4"/>
    <w:rsid w:val="00AE77BB"/>
  </w:style>
  <w:style w:type="paragraph" w:customStyle="1" w:styleId="B5">
    <w:name w:val="B5"/>
    <w:basedOn w:val="List5"/>
    <w:rsid w:val="00AE77BB"/>
  </w:style>
  <w:style w:type="paragraph" w:styleId="Footer">
    <w:name w:val="footer"/>
    <w:basedOn w:val="Header"/>
    <w:link w:val="FooterChar"/>
    <w:rsid w:val="00AE77BB"/>
    <w:pPr>
      <w:jc w:val="center"/>
    </w:pPr>
    <w:rPr>
      <w:i/>
    </w:rPr>
  </w:style>
  <w:style w:type="paragraph" w:customStyle="1" w:styleId="ZTD">
    <w:name w:val="ZTD"/>
    <w:basedOn w:val="ZB"/>
    <w:rsid w:val="00AE77B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eastAsia="Times New Roman" w:hAnsi="Arial"/>
      <w:b/>
      <w:noProof/>
      <w:sz w:val="18"/>
    </w:rPr>
  </w:style>
  <w:style w:type="character" w:customStyle="1" w:styleId="FooterChar">
    <w:name w:val="Footer Char"/>
    <w:link w:val="Footer"/>
    <w:rsid w:val="00337E23"/>
    <w:rPr>
      <w:rFonts w:ascii="Arial" w:eastAsia="Times New Roman"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eastAsia="Times New Roman" w:hAnsi="Arial"/>
      <w:sz w:val="18"/>
      <w:lang w:val="en-GB"/>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style>
  <w:style w:type="character" w:customStyle="1" w:styleId="Heading1Char">
    <w:name w:val="Heading 1 Char"/>
    <w:link w:val="Heading1"/>
    <w:rsid w:val="007635DC"/>
    <w:rPr>
      <w:rFonts w:ascii="Arial" w:eastAsia="Times New Roman"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Accent1">
    <w:name w:val="Colorful Shading Accent 1"/>
    <w:basedOn w:val="TableNormal"/>
    <w:uiPriority w:val="71"/>
    <w:rsid w:val="00AC4A5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styleId="PlaceholderText">
    <w:name w:val="Placeholder Text"/>
    <w:basedOn w:val="DefaultParagraphFont"/>
    <w:uiPriority w:val="99"/>
    <w:semiHidden/>
    <w:rsid w:val="00D713F1"/>
    <w:rPr>
      <w:color w:val="808080"/>
    </w:rPr>
  </w:style>
  <w:style w:type="paragraph" w:styleId="Revision">
    <w:name w:val="Revision"/>
    <w:hidden/>
    <w:uiPriority w:val="99"/>
    <w:semiHidden/>
    <w:rsid w:val="00BF40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0276730">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269045728">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31135147">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924996613">
      <w:bodyDiv w:val="1"/>
      <w:marLeft w:val="0"/>
      <w:marRight w:val="0"/>
      <w:marTop w:val="0"/>
      <w:marBottom w:val="0"/>
      <w:divBdr>
        <w:top w:val="none" w:sz="0" w:space="0" w:color="auto"/>
        <w:left w:val="none" w:sz="0" w:space="0" w:color="auto"/>
        <w:bottom w:val="none" w:sz="0" w:space="0" w:color="auto"/>
        <w:right w:val="none" w:sz="0" w:space="0" w:color="auto"/>
      </w:divBdr>
    </w:div>
    <w:div w:id="999774874">
      <w:bodyDiv w:val="1"/>
      <w:marLeft w:val="0"/>
      <w:marRight w:val="0"/>
      <w:marTop w:val="0"/>
      <w:marBottom w:val="0"/>
      <w:divBdr>
        <w:top w:val="none" w:sz="0" w:space="0" w:color="auto"/>
        <w:left w:val="none" w:sz="0" w:space="0" w:color="auto"/>
        <w:bottom w:val="none" w:sz="0" w:space="0" w:color="auto"/>
        <w:right w:val="none" w:sz="0" w:space="0" w:color="auto"/>
      </w:divBdr>
    </w:div>
    <w:div w:id="1003555552">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79717334">
      <w:bodyDiv w:val="1"/>
      <w:marLeft w:val="0"/>
      <w:marRight w:val="0"/>
      <w:marTop w:val="0"/>
      <w:marBottom w:val="0"/>
      <w:divBdr>
        <w:top w:val="none" w:sz="0" w:space="0" w:color="auto"/>
        <w:left w:val="none" w:sz="0" w:space="0" w:color="auto"/>
        <w:bottom w:val="none" w:sz="0" w:space="0" w:color="auto"/>
        <w:right w:val="none" w:sz="0" w:space="0" w:color="auto"/>
      </w:divBdr>
    </w:div>
    <w:div w:id="1151753939">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86431629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83EB97123F5042A02A20607C10A415" ma:contentTypeVersion="0" ma:contentTypeDescription="Create a new document." ma:contentTypeScope="" ma:versionID="33ace49e8dc9f28a8c9f046706b3d14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D21A2-DFC0-4635-8555-D9E1CC4B1CEC}"/>
</file>

<file path=customXml/itemProps2.xml><?xml version="1.0" encoding="utf-8"?>
<ds:datastoreItem xmlns:ds="http://schemas.openxmlformats.org/officeDocument/2006/customXml" ds:itemID="{64598D76-102F-48D9-A825-236C30559345}"/>
</file>

<file path=customXml/itemProps3.xml><?xml version="1.0" encoding="utf-8"?>
<ds:datastoreItem xmlns:ds="http://schemas.openxmlformats.org/officeDocument/2006/customXml" ds:itemID="{F16700CB-FD82-444A-B5B8-C1326241048B}"/>
</file>

<file path=customXml/itemProps4.xml><?xml version="1.0" encoding="utf-8"?>
<ds:datastoreItem xmlns:ds="http://schemas.openxmlformats.org/officeDocument/2006/customXml" ds:itemID="{B9D733BB-E9F3-4478-87F0-2A1D02D1F426}"/>
</file>

<file path=docProps/app.xml><?xml version="1.0" encoding="utf-8"?>
<Properties xmlns="http://schemas.openxmlformats.org/officeDocument/2006/extended-properties" xmlns:vt="http://schemas.openxmlformats.org/officeDocument/2006/docPropsVTypes">
  <Template>3gpp_70</Template>
  <TotalTime>1</TotalTime>
  <Pages>4</Pages>
  <Words>1087</Words>
  <Characters>4625</Characters>
  <Application>Microsoft Office Word</Application>
  <DocSecurity>0</DocSecurity>
  <Lines>38</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Ponnuru, Sandeep</cp:lastModifiedBy>
  <cp:revision>2</cp:revision>
  <cp:lastPrinted>2013-03-26T19:58:00Z</cp:lastPrinted>
  <dcterms:created xsi:type="dcterms:W3CDTF">2015-01-31T02:26:00Z</dcterms:created>
  <dcterms:modified xsi:type="dcterms:W3CDTF">2015-01-31T02:26:00Z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3" name="_ms_pID_725343_00">
    <vt:lpwstr>_ms_pID_725343</vt:lpwstr>
  </property>
  <property fmtid="{D5CDD505-2E9C-101B-9397-08002B2CF9AE}" pid="4" name="_ms_pID_7253431">
    <vt:lpwstr>U5VDyGLis7+fhNMX3SfpDZCwlrT2v1UoIhC7i88xAH7IAcg8K4bybnYtQZAUC7AiSkrjsP7OgdmsRLnk4XGGu7LD1puSSWlBtwJQaw==</vt:lpwstr>
  </property>
  <property fmtid="{D5CDD505-2E9C-101B-9397-08002B2CF9AE}" pid="5" name="_ms_pID_7253431_00">
    <vt:lpwstr>_ms_pID_7253431</vt:lpwstr>
  </property>
  <property fmtid="{D5CDD505-2E9C-101B-9397-08002B2CF9AE}" pid="6" name="ContentTypeId">
    <vt:lpwstr>0x010100EE83EB97123F5042A02A20607C10A415</vt:lpwstr>
  </property>
  <property fmtid="{D5CDD505-2E9C-101B-9397-08002B2CF9AE}" pid="7" name="_NewReviewCycle">
    <vt:lpwstr/>
  </property>
  <property fmtid="{D5CDD505-2E9C-101B-9397-08002B2CF9AE}" pid="8" name="_EmailSubject">
    <vt:lpwstr>Impact of Slow Power Control on the Uplink</vt:lpwstr>
  </property>
  <property fmtid="{D5CDD505-2E9C-101B-9397-08002B2CF9AE}" pid="9" name="_AuthorEmail">
    <vt:lpwstr>sony@qti.qualcomm.com</vt:lpwstr>
  </property>
  <property fmtid="{D5CDD505-2E9C-101B-9397-08002B2CF9AE}" pid="10" name="_AuthorEmailDisplayName">
    <vt:lpwstr>Akkarakaran, Sony</vt:lpwstr>
  </property>
  <property fmtid="{D5CDD505-2E9C-101B-9397-08002B2CF9AE}" pid="11" name="_PreviousAdHocReviewCycleID">
    <vt:i4>-185971158</vt:i4>
  </property>
</Properties>
</file>