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9266E" w14:textId="1778391C" w:rsidR="008F2770" w:rsidRPr="00346053" w:rsidRDefault="008F2770" w:rsidP="008F2770">
      <w:pPr>
        <w:rPr>
          <w:rFonts w:ascii="Arial" w:hAnsi="Arial" w:cs="Arial"/>
          <w:b/>
          <w:bCs/>
          <w:snapToGrid w:val="0"/>
          <w:sz w:val="24"/>
          <w:szCs w:val="24"/>
          <w:lang w:val="en-US"/>
        </w:rPr>
      </w:pPr>
      <w:r w:rsidRPr="00346053">
        <w:rPr>
          <w:rFonts w:ascii="Arial" w:hAnsi="Arial" w:cs="Arial"/>
          <w:b/>
          <w:bCs/>
          <w:snapToGrid w:val="0"/>
          <w:sz w:val="24"/>
          <w:szCs w:val="24"/>
          <w:lang w:val="en-US"/>
        </w:rPr>
        <w:t>3GPP TSG RAN WG1 Meeting #</w:t>
      </w:r>
      <w:r w:rsidR="00E627D2" w:rsidRPr="00346053">
        <w:rPr>
          <w:rFonts w:ascii="Arial" w:hAnsi="Arial" w:cs="Arial"/>
          <w:b/>
          <w:bCs/>
          <w:snapToGrid w:val="0"/>
          <w:sz w:val="24"/>
          <w:szCs w:val="24"/>
          <w:lang w:val="en-US"/>
        </w:rPr>
        <w:t>11</w:t>
      </w:r>
      <w:r w:rsidR="009A4A0D">
        <w:rPr>
          <w:rFonts w:ascii="Arial" w:hAnsi="Arial" w:cs="Arial"/>
          <w:b/>
          <w:bCs/>
          <w:snapToGrid w:val="0"/>
          <w:sz w:val="24"/>
          <w:szCs w:val="24"/>
          <w:lang w:val="en-US"/>
        </w:rPr>
        <w:t>4</w:t>
      </w:r>
      <w:r w:rsidRPr="00346053">
        <w:rPr>
          <w:rFonts w:ascii="Arial" w:hAnsi="Arial" w:cs="Arial"/>
          <w:b/>
          <w:bCs/>
          <w:snapToGrid w:val="0"/>
          <w:sz w:val="24"/>
          <w:szCs w:val="24"/>
          <w:lang w:val="en-US"/>
        </w:rPr>
        <w:tab/>
      </w:r>
      <w:r w:rsidRPr="00346053">
        <w:rPr>
          <w:rFonts w:ascii="Arial" w:hAnsi="Arial" w:cs="Arial"/>
          <w:b/>
          <w:bCs/>
          <w:snapToGrid w:val="0"/>
          <w:sz w:val="24"/>
          <w:szCs w:val="24"/>
          <w:lang w:val="en-US"/>
        </w:rPr>
        <w:tab/>
      </w:r>
      <w:r w:rsidRPr="00346053">
        <w:rPr>
          <w:rFonts w:ascii="Arial" w:hAnsi="Arial" w:cs="Arial"/>
          <w:b/>
          <w:bCs/>
          <w:snapToGrid w:val="0"/>
          <w:sz w:val="24"/>
          <w:szCs w:val="24"/>
          <w:lang w:val="en-US"/>
        </w:rPr>
        <w:tab/>
      </w:r>
      <w:r w:rsidRPr="00346053">
        <w:rPr>
          <w:rFonts w:ascii="Arial" w:hAnsi="Arial" w:cs="Arial"/>
          <w:b/>
          <w:bCs/>
          <w:snapToGrid w:val="0"/>
          <w:sz w:val="24"/>
          <w:szCs w:val="24"/>
          <w:lang w:val="en-US"/>
        </w:rPr>
        <w:tab/>
      </w:r>
      <w:r w:rsidRPr="00346053">
        <w:rPr>
          <w:rFonts w:ascii="Arial" w:hAnsi="Arial" w:cs="Arial"/>
          <w:b/>
          <w:bCs/>
          <w:snapToGrid w:val="0"/>
          <w:sz w:val="24"/>
          <w:szCs w:val="24"/>
          <w:lang w:val="en-US"/>
        </w:rPr>
        <w:tab/>
      </w:r>
      <w:r w:rsidRPr="00346053">
        <w:rPr>
          <w:rFonts w:ascii="Arial" w:hAnsi="Arial" w:cs="Arial"/>
          <w:b/>
          <w:bCs/>
          <w:snapToGrid w:val="0"/>
          <w:sz w:val="24"/>
          <w:szCs w:val="24"/>
          <w:lang w:val="en-US"/>
        </w:rPr>
        <w:tab/>
      </w:r>
      <w:r w:rsidRPr="00346053">
        <w:rPr>
          <w:rFonts w:ascii="Arial" w:hAnsi="Arial" w:cs="Arial"/>
          <w:b/>
          <w:bCs/>
          <w:snapToGrid w:val="0"/>
          <w:sz w:val="24"/>
          <w:szCs w:val="24"/>
          <w:lang w:val="en-US"/>
        </w:rPr>
        <w:tab/>
      </w:r>
      <w:r w:rsidRPr="00346053">
        <w:rPr>
          <w:rFonts w:ascii="Arial" w:hAnsi="Arial" w:cs="Arial"/>
          <w:b/>
          <w:bCs/>
          <w:snapToGrid w:val="0"/>
          <w:sz w:val="24"/>
          <w:szCs w:val="24"/>
          <w:lang w:val="en-US"/>
        </w:rPr>
        <w:tab/>
      </w:r>
      <w:r w:rsidRPr="00346053">
        <w:rPr>
          <w:rFonts w:ascii="Arial" w:hAnsi="Arial" w:cs="Arial"/>
          <w:b/>
          <w:bCs/>
          <w:snapToGrid w:val="0"/>
          <w:sz w:val="24"/>
          <w:szCs w:val="24"/>
          <w:lang w:val="en-US"/>
        </w:rPr>
        <w:tab/>
      </w:r>
      <w:r w:rsidRPr="00346053">
        <w:rPr>
          <w:rFonts w:ascii="Arial" w:hAnsi="Arial" w:cs="Arial"/>
          <w:b/>
          <w:bCs/>
          <w:snapToGrid w:val="0"/>
          <w:sz w:val="24"/>
          <w:szCs w:val="24"/>
          <w:lang w:val="en-US"/>
        </w:rPr>
        <w:tab/>
      </w:r>
      <w:r w:rsidRPr="00346053">
        <w:rPr>
          <w:rFonts w:ascii="Arial" w:hAnsi="Arial" w:cs="Arial"/>
          <w:b/>
          <w:bCs/>
          <w:snapToGrid w:val="0"/>
          <w:sz w:val="24"/>
          <w:szCs w:val="24"/>
          <w:lang w:val="en-US"/>
        </w:rPr>
        <w:tab/>
      </w:r>
      <w:r w:rsidRPr="00346053">
        <w:rPr>
          <w:rFonts w:ascii="Arial" w:hAnsi="Arial" w:cs="Arial"/>
          <w:b/>
          <w:bCs/>
          <w:snapToGrid w:val="0"/>
          <w:sz w:val="24"/>
          <w:szCs w:val="24"/>
          <w:lang w:val="en-US"/>
        </w:rPr>
        <w:tab/>
      </w:r>
      <w:r w:rsidR="004937E1" w:rsidRPr="00346053">
        <w:rPr>
          <w:rFonts w:ascii="Arial" w:hAnsi="Arial" w:cs="Arial"/>
          <w:b/>
          <w:bCs/>
          <w:snapToGrid w:val="0"/>
          <w:sz w:val="24"/>
          <w:szCs w:val="24"/>
          <w:lang w:val="en-US"/>
        </w:rPr>
        <w:tab/>
      </w:r>
      <w:r w:rsidR="004937E1" w:rsidRPr="00346053">
        <w:rPr>
          <w:rFonts w:ascii="Arial" w:hAnsi="Arial" w:cs="Arial"/>
          <w:b/>
          <w:bCs/>
          <w:snapToGrid w:val="0"/>
          <w:sz w:val="24"/>
          <w:szCs w:val="24"/>
          <w:lang w:val="en-US"/>
        </w:rPr>
        <w:tab/>
      </w:r>
      <w:r w:rsidR="004937E1" w:rsidRPr="00346053">
        <w:rPr>
          <w:rFonts w:ascii="Arial" w:hAnsi="Arial" w:cs="Arial"/>
          <w:b/>
          <w:bCs/>
          <w:snapToGrid w:val="0"/>
          <w:sz w:val="24"/>
          <w:szCs w:val="24"/>
          <w:lang w:val="en-US"/>
        </w:rPr>
        <w:tab/>
      </w:r>
      <w:r w:rsidR="004937E1" w:rsidRPr="00346053">
        <w:rPr>
          <w:rFonts w:ascii="Arial" w:hAnsi="Arial" w:cs="Arial"/>
          <w:b/>
          <w:bCs/>
          <w:snapToGrid w:val="0"/>
          <w:sz w:val="24"/>
          <w:szCs w:val="24"/>
          <w:lang w:val="en-US"/>
        </w:rPr>
        <w:tab/>
        <w:t xml:space="preserve">   </w:t>
      </w:r>
      <w:r w:rsidR="00B90728" w:rsidRPr="00346053">
        <w:rPr>
          <w:rFonts w:ascii="Arial" w:hAnsi="Arial" w:cs="Arial"/>
          <w:b/>
          <w:bCs/>
          <w:snapToGrid w:val="0"/>
          <w:sz w:val="24"/>
          <w:szCs w:val="24"/>
          <w:lang w:val="en-US"/>
        </w:rPr>
        <w:t>R1-</w:t>
      </w:r>
      <w:r w:rsidR="004937E1" w:rsidRPr="00346053">
        <w:rPr>
          <w:rFonts w:ascii="Arial" w:hAnsi="Arial" w:cs="Arial"/>
          <w:b/>
          <w:bCs/>
          <w:sz w:val="24"/>
          <w:szCs w:val="24"/>
        </w:rPr>
        <w:t>230</w:t>
      </w:r>
      <w:r w:rsidR="009A4A0D">
        <w:rPr>
          <w:rFonts w:ascii="Arial" w:hAnsi="Arial" w:cs="Arial"/>
          <w:b/>
          <w:bCs/>
          <w:sz w:val="24"/>
          <w:szCs w:val="24"/>
        </w:rPr>
        <w:t>80</w:t>
      </w:r>
      <w:r w:rsidR="00572D5A">
        <w:rPr>
          <w:rFonts w:ascii="Arial" w:hAnsi="Arial" w:cs="Arial"/>
          <w:b/>
          <w:bCs/>
          <w:sz w:val="24"/>
          <w:szCs w:val="24"/>
        </w:rPr>
        <w:t>23</w:t>
      </w:r>
    </w:p>
    <w:p w14:paraId="14B9DD3B" w14:textId="5BF46219" w:rsidR="00C05AC4" w:rsidRDefault="009A4A0D" w:rsidP="00C05AC4">
      <w:pPr>
        <w:rPr>
          <w:rFonts w:asciiTheme="minorBidi" w:hAnsiTheme="minorBidi"/>
          <w:b/>
          <w:bCs/>
          <w:snapToGrid w:val="0"/>
          <w:sz w:val="24"/>
          <w:szCs w:val="24"/>
          <w:lang w:val="en-US"/>
        </w:rPr>
      </w:pPr>
      <w:r>
        <w:rPr>
          <w:rFonts w:asciiTheme="minorBidi" w:hAnsiTheme="minorBidi"/>
          <w:b/>
          <w:bCs/>
          <w:snapToGrid w:val="0"/>
          <w:sz w:val="24"/>
          <w:szCs w:val="24"/>
          <w:lang w:val="en-US"/>
        </w:rPr>
        <w:t>Toulouse</w:t>
      </w:r>
      <w:r w:rsidR="00C01FF6">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France</w:t>
      </w:r>
      <w:r w:rsidR="00C01FF6">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 xml:space="preserve">August </w:t>
      </w:r>
      <w:r w:rsidR="00C01FF6">
        <w:rPr>
          <w:rFonts w:asciiTheme="minorBidi" w:hAnsiTheme="minorBidi"/>
          <w:b/>
          <w:bCs/>
          <w:snapToGrid w:val="0"/>
          <w:sz w:val="24"/>
          <w:szCs w:val="24"/>
          <w:lang w:val="en-US"/>
        </w:rPr>
        <w:t>2</w:t>
      </w:r>
      <w:r>
        <w:rPr>
          <w:rFonts w:asciiTheme="minorBidi" w:hAnsiTheme="minorBidi"/>
          <w:b/>
          <w:bCs/>
          <w:snapToGrid w:val="0"/>
          <w:sz w:val="24"/>
          <w:szCs w:val="24"/>
          <w:lang w:val="en-US"/>
        </w:rPr>
        <w:t>1</w:t>
      </w:r>
      <w:r w:rsidR="0095774D">
        <w:rPr>
          <w:rFonts w:asciiTheme="minorBidi" w:hAnsiTheme="minorBidi"/>
          <w:b/>
          <w:bCs/>
          <w:snapToGrid w:val="0"/>
          <w:sz w:val="24"/>
          <w:szCs w:val="24"/>
          <w:vertAlign w:val="superscript"/>
          <w:lang w:val="en-US"/>
        </w:rPr>
        <w:t>st</w:t>
      </w:r>
      <w:r w:rsidR="00C01FF6">
        <w:rPr>
          <w:rFonts w:asciiTheme="minorBidi" w:hAnsiTheme="minorBidi"/>
          <w:b/>
          <w:bCs/>
          <w:snapToGrid w:val="0"/>
          <w:sz w:val="24"/>
          <w:szCs w:val="24"/>
          <w:vertAlign w:val="superscript"/>
          <w:lang w:val="en-US"/>
        </w:rPr>
        <w:t xml:space="preserve"> </w:t>
      </w:r>
      <w:r w:rsidR="00C01FF6">
        <w:rPr>
          <w:rFonts w:asciiTheme="minorBidi" w:hAnsiTheme="minorBidi"/>
          <w:b/>
          <w:bCs/>
          <w:snapToGrid w:val="0"/>
          <w:sz w:val="24"/>
          <w:szCs w:val="24"/>
          <w:lang w:val="en-US"/>
        </w:rPr>
        <w:t>–</w:t>
      </w:r>
      <w:r>
        <w:rPr>
          <w:rFonts w:asciiTheme="minorBidi" w:hAnsiTheme="minorBidi"/>
          <w:b/>
          <w:bCs/>
          <w:snapToGrid w:val="0"/>
          <w:sz w:val="24"/>
          <w:szCs w:val="24"/>
          <w:lang w:val="en-US"/>
        </w:rPr>
        <w:t xml:space="preserve"> August</w:t>
      </w:r>
      <w:r w:rsidR="00C01FF6">
        <w:rPr>
          <w:rFonts w:asciiTheme="minorBidi" w:hAnsiTheme="minorBidi"/>
          <w:b/>
          <w:bCs/>
          <w:snapToGrid w:val="0"/>
          <w:sz w:val="24"/>
          <w:szCs w:val="24"/>
          <w:lang w:val="en-US"/>
        </w:rPr>
        <w:t xml:space="preserve"> 2</w:t>
      </w:r>
      <w:r>
        <w:rPr>
          <w:rFonts w:asciiTheme="minorBidi" w:hAnsiTheme="minorBidi"/>
          <w:b/>
          <w:bCs/>
          <w:snapToGrid w:val="0"/>
          <w:sz w:val="24"/>
          <w:szCs w:val="24"/>
          <w:lang w:val="en-US"/>
        </w:rPr>
        <w:t>5</w:t>
      </w:r>
      <w:r w:rsidR="00C01FF6" w:rsidRPr="004937E1">
        <w:rPr>
          <w:rFonts w:asciiTheme="minorBidi" w:hAnsiTheme="minorBidi"/>
          <w:b/>
          <w:bCs/>
          <w:snapToGrid w:val="0"/>
          <w:sz w:val="24"/>
          <w:szCs w:val="24"/>
          <w:vertAlign w:val="superscript"/>
          <w:lang w:val="en-US"/>
        </w:rPr>
        <w:t>th</w:t>
      </w:r>
      <w:r w:rsidR="00C01FF6">
        <w:rPr>
          <w:rFonts w:asciiTheme="minorBidi" w:hAnsiTheme="minorBidi"/>
          <w:b/>
          <w:bCs/>
          <w:snapToGrid w:val="0"/>
          <w:sz w:val="24"/>
          <w:szCs w:val="24"/>
          <w:lang w:val="en-US"/>
        </w:rPr>
        <w:t>, 2023</w:t>
      </w:r>
    </w:p>
    <w:p w14:paraId="1A46D608" w14:textId="77777777" w:rsidR="00E627D2" w:rsidRPr="009D7AA5" w:rsidRDefault="00E627D2" w:rsidP="00C05AC4">
      <w:pPr>
        <w:rPr>
          <w:rFonts w:asciiTheme="minorBidi" w:hAnsiTheme="minorBidi"/>
          <w:b/>
          <w:bCs/>
          <w:snapToGrid w:val="0"/>
          <w:sz w:val="24"/>
          <w:szCs w:val="24"/>
          <w:lang w:val="en-US"/>
        </w:rPr>
      </w:pPr>
    </w:p>
    <w:p w14:paraId="3968EB5D" w14:textId="6EB836E1" w:rsidR="00C05AC4" w:rsidRPr="009D7AA5" w:rsidRDefault="00C05AC4" w:rsidP="00C05AC4">
      <w:pPr>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Pr>
          <w:rFonts w:asciiTheme="minorBidi" w:hAnsiTheme="minorBidi"/>
          <w:b/>
          <w:bCs/>
          <w:snapToGrid w:val="0"/>
          <w:sz w:val="24"/>
          <w:szCs w:val="24"/>
          <w:lang w:val="en-US"/>
        </w:rPr>
        <w:t>1</w:t>
      </w:r>
      <w:r w:rsidRPr="009D7AA5">
        <w:rPr>
          <w:rFonts w:asciiTheme="minorBidi" w:hAnsiTheme="minorBidi"/>
          <w:b/>
          <w:bCs/>
          <w:snapToGrid w:val="0"/>
          <w:sz w:val="24"/>
          <w:szCs w:val="24"/>
          <w:lang w:val="en-US"/>
        </w:rPr>
        <w:t>.1</w:t>
      </w:r>
    </w:p>
    <w:p w14:paraId="091A1AD7" w14:textId="45DD3178" w:rsidR="00C05AC4" w:rsidRPr="009D7AA5" w:rsidRDefault="00C05AC4" w:rsidP="00C05AC4">
      <w:pPr>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NR Sidelink </w:t>
      </w:r>
      <w:r w:rsidR="00542FE2">
        <w:rPr>
          <w:rFonts w:asciiTheme="minorBidi" w:hAnsiTheme="minorBidi"/>
          <w:b/>
          <w:bCs/>
          <w:snapToGrid w:val="0"/>
          <w:sz w:val="24"/>
          <w:szCs w:val="24"/>
          <w:lang w:val="en-US"/>
        </w:rPr>
        <w:t>Unlicensed Channel Access Mechanisms</w:t>
      </w:r>
    </w:p>
    <w:p w14:paraId="49846B98" w14:textId="77777777" w:rsidR="00C05AC4" w:rsidRPr="009D7AA5" w:rsidRDefault="00C05AC4" w:rsidP="00C05AC4">
      <w:pPr>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rPr>
          <w:rFonts w:asciiTheme="minorBidi" w:hAnsiTheme="minorBidi"/>
          <w:b/>
          <w:bCs/>
          <w:snapToGrid w:val="0"/>
          <w:sz w:val="24"/>
          <w:szCs w:val="24"/>
          <w:lang w:val="en-US"/>
        </w:rPr>
      </w:pPr>
    </w:p>
    <w:p w14:paraId="356D0D6E" w14:textId="77777777" w:rsidR="00C05AC4" w:rsidRPr="00B41BCC" w:rsidRDefault="00C05AC4" w:rsidP="00C05AC4">
      <w:pPr>
        <w:pStyle w:val="Heading1"/>
        <w:tabs>
          <w:tab w:val="clear" w:pos="432"/>
        </w:tabs>
        <w:rPr>
          <w:snapToGrid w:val="0"/>
          <w:lang w:val="en-US"/>
        </w:rPr>
      </w:pPr>
      <w:r w:rsidRPr="007B14CC">
        <w:rPr>
          <w:lang w:val="en-US"/>
        </w:rPr>
        <w:t>Introduction</w:t>
      </w:r>
    </w:p>
    <w:p w14:paraId="0559BACF" w14:textId="70D6500A" w:rsidR="007061BC" w:rsidRDefault="00B82810" w:rsidP="00C05AC4">
      <w:pPr>
        <w:pStyle w:val="3GPPNormalText"/>
      </w:pPr>
      <w:r>
        <w:t>T</w:t>
      </w:r>
      <w:r w:rsidRPr="00414EC4">
        <w:t xml:space="preserve">he </w:t>
      </w:r>
      <w:r>
        <w:t>work</w:t>
      </w:r>
      <w:r w:rsidRPr="00414EC4">
        <w:t xml:space="preserve"> item for </w:t>
      </w:r>
      <w:r>
        <w:t xml:space="preserve">NR </w:t>
      </w:r>
      <w:r w:rsidR="00F27E50">
        <w:t>sidelink evolution</w:t>
      </w:r>
      <w:r w:rsidRPr="00414EC4">
        <w:t xml:space="preserve"> was approved</w:t>
      </w:r>
      <w:r>
        <w:t xml:space="preserve"> in RAN#</w:t>
      </w:r>
      <w:r w:rsidR="00627D4D">
        <w:t>94e</w:t>
      </w:r>
      <w:r>
        <w:t xml:space="preserve"> and revised in RAN#9</w:t>
      </w:r>
      <w:r w:rsidR="00523747">
        <w:t>9</w:t>
      </w:r>
      <w:r>
        <w:t xml:space="preserve"> [1], </w:t>
      </w:r>
      <w:r w:rsidR="007061BC">
        <w:t>and the following agreements</w:t>
      </w:r>
      <w:r w:rsidR="00921E78">
        <w:t> </w:t>
      </w:r>
      <w:r w:rsidR="007061BC">
        <w:t xml:space="preserve">were made </w:t>
      </w:r>
      <w:r w:rsidR="00392E9B">
        <w:t>in RAN1#</w:t>
      </w:r>
      <w:r w:rsidR="009A4A0D">
        <w:t>113</w:t>
      </w:r>
      <w:r w:rsidR="0096027D">
        <w:t> </w:t>
      </w:r>
      <w:r w:rsidR="005B30C4">
        <w:t>[2][6]</w:t>
      </w:r>
      <w:r w:rsidR="00392E9B">
        <w:t xml:space="preserve"> </w:t>
      </w:r>
      <w:r w:rsidR="007061BC">
        <w:t>in relation to the channel access mechanisms for supporting sidelink on the unlicensed spectrum:</w:t>
      </w:r>
    </w:p>
    <w:tbl>
      <w:tblPr>
        <w:tblStyle w:val="TableGrid"/>
        <w:tblW w:w="0" w:type="auto"/>
        <w:tblLook w:val="04A0" w:firstRow="1" w:lastRow="0" w:firstColumn="1" w:lastColumn="0" w:noHBand="0" w:noVBand="1"/>
      </w:tblPr>
      <w:tblGrid>
        <w:gridCol w:w="9962"/>
      </w:tblGrid>
      <w:tr w:rsidR="007061BC" w14:paraId="507F5383" w14:textId="77777777" w:rsidTr="007061BC">
        <w:tc>
          <w:tcPr>
            <w:tcW w:w="9962" w:type="dxa"/>
          </w:tcPr>
          <w:p w14:paraId="0C97611D" w14:textId="77777777" w:rsidR="006B5CB3" w:rsidRPr="006B5CB3" w:rsidRDefault="006B5CB3" w:rsidP="0095774D">
            <w:pPr>
              <w:spacing w:before="0" w:line="240" w:lineRule="auto"/>
              <w:rPr>
                <w:iCs/>
                <w:u w:val="single"/>
              </w:rPr>
            </w:pPr>
            <w:r w:rsidRPr="006B5CB3">
              <w:rPr>
                <w:b/>
                <w:bCs/>
                <w:iCs/>
                <w:u w:val="single"/>
              </w:rPr>
              <w:t>Agreement</w:t>
            </w:r>
          </w:p>
          <w:p w14:paraId="26754C16" w14:textId="77777777" w:rsidR="006B5CB3" w:rsidRPr="006B5CB3" w:rsidRDefault="006B5CB3" w:rsidP="0095774D">
            <w:pPr>
              <w:numPr>
                <w:ilvl w:val="0"/>
                <w:numId w:val="74"/>
              </w:numPr>
              <w:spacing w:before="0" w:line="240" w:lineRule="auto"/>
              <w:rPr>
                <w:iCs/>
                <w:u w:val="single"/>
                <w:lang w:val="en-US"/>
              </w:rPr>
            </w:pPr>
            <w:r w:rsidRPr="006B5CB3">
              <w:rPr>
                <w:iCs/>
                <w:u w:val="single"/>
                <w:lang w:val="en-US"/>
              </w:rPr>
              <w:t xml:space="preserve">A set of all candidate CPE starting positions for SL transmission in FR1 unlicensed spectrum is pre-defined in TS38.211 as followed. </w:t>
            </w:r>
          </w:p>
          <w:p w14:paraId="7CF4A475" w14:textId="00E28B38" w:rsidR="006B5CB3" w:rsidRPr="006B5CB3" w:rsidRDefault="006B5CB3" w:rsidP="0095774D">
            <w:pPr>
              <w:numPr>
                <w:ilvl w:val="1"/>
                <w:numId w:val="74"/>
              </w:numPr>
              <w:spacing w:before="0" w:line="240" w:lineRule="auto"/>
              <w:rPr>
                <w:iCs/>
                <w:u w:val="single"/>
                <w:lang w:val="en-US"/>
              </w:rPr>
            </w:pPr>
            <w:r w:rsidRPr="006B5CB3">
              <w:rPr>
                <w:iCs/>
                <w:u w:val="single"/>
                <w:lang w:val="en-US"/>
              </w:rPr>
              <w:t>For 15kHz SCS, the set contains values {</w:t>
            </w:r>
            <m:oMath>
              <m:sSub>
                <m:sSubPr>
                  <m:ctrlPr>
                    <w:rPr>
                      <w:rFonts w:ascii="Cambria Math" w:hAnsi="Cambria Math"/>
                      <w:bCs/>
                      <w:i/>
                      <w:iCs/>
                      <w:u w:val="single"/>
                    </w:rPr>
                  </m:ctrlPr>
                </m:sSubPr>
                <m:e>
                  <m:r>
                    <w:rPr>
                      <w:rFonts w:ascii="Cambria Math" w:hAnsi="Cambria Math"/>
                      <w:u w:val="single"/>
                    </w:rPr>
                    <m:t>T</m:t>
                  </m:r>
                </m:e>
                <m:sub>
                  <m:r>
                    <m:rPr>
                      <m:nor/>
                    </m:rPr>
                    <w:rPr>
                      <w:bCs/>
                      <w:i/>
                      <w:iCs/>
                      <w:u w:val="single"/>
                    </w:rPr>
                    <m:t>sym_1</m:t>
                  </m:r>
                </m:sub>
              </m:sSub>
              <m:r>
                <w:rPr>
                  <w:rFonts w:ascii="Cambria Math" w:hAnsi="Cambria Math"/>
                  <w:u w:val="single"/>
                </w:rPr>
                <m:t>+16μs</m:t>
              </m:r>
            </m:oMath>
            <w:r w:rsidRPr="006B5CB3">
              <w:rPr>
                <w:bCs/>
                <w:iCs/>
                <w:u w:val="single"/>
              </w:rPr>
              <w:t xml:space="preserve">, </w:t>
            </w:r>
            <m:oMath>
              <m:r>
                <w:rPr>
                  <w:rFonts w:ascii="Cambria Math" w:hAnsi="Cambria Math"/>
                  <w:u w:val="single"/>
                </w:rPr>
                <m:t xml:space="preserve"> </m:t>
              </m:r>
              <m:sSub>
                <m:sSubPr>
                  <m:ctrlPr>
                    <w:rPr>
                      <w:rFonts w:ascii="Cambria Math" w:hAnsi="Cambria Math"/>
                      <w:bCs/>
                      <w:i/>
                      <w:iCs/>
                      <w:u w:val="single"/>
                    </w:rPr>
                  </m:ctrlPr>
                </m:sSubPr>
                <m:e>
                  <m:r>
                    <w:rPr>
                      <w:rFonts w:ascii="Cambria Math" w:hAnsi="Cambria Math"/>
                      <w:u w:val="single"/>
                    </w:rPr>
                    <m:t>T</m:t>
                  </m:r>
                </m:e>
                <m:sub>
                  <m:r>
                    <m:rPr>
                      <m:nor/>
                    </m:rPr>
                    <w:rPr>
                      <w:bCs/>
                      <w:i/>
                      <w:iCs/>
                      <w:u w:val="single"/>
                    </w:rPr>
                    <m:t>sym_1</m:t>
                  </m:r>
                </m:sub>
              </m:sSub>
              <m:r>
                <w:rPr>
                  <w:rFonts w:ascii="Cambria Math" w:hAnsi="Cambria Math"/>
                  <w:u w:val="single"/>
                </w:rPr>
                <m:t>+25μs</m:t>
              </m:r>
            </m:oMath>
            <w:r w:rsidRPr="006B5CB3">
              <w:rPr>
                <w:iCs/>
                <w:u w:val="single"/>
              </w:rPr>
              <w:t xml:space="preserve">, </w:t>
            </w:r>
            <m:oMath>
              <m:sSub>
                <m:sSubPr>
                  <m:ctrlPr>
                    <w:rPr>
                      <w:rFonts w:ascii="Cambria Math" w:hAnsi="Cambria Math"/>
                      <w:bCs/>
                      <w:i/>
                      <w:iCs/>
                      <w:u w:val="single"/>
                    </w:rPr>
                  </m:ctrlPr>
                </m:sSubPr>
                <m:e>
                  <m:r>
                    <w:rPr>
                      <w:rFonts w:ascii="Cambria Math" w:hAnsi="Cambria Math"/>
                      <w:u w:val="single"/>
                    </w:rPr>
                    <m:t>T</m:t>
                  </m:r>
                </m:e>
                <m:sub>
                  <m:r>
                    <m:rPr>
                      <m:nor/>
                    </m:rPr>
                    <w:rPr>
                      <w:bCs/>
                      <w:i/>
                      <w:iCs/>
                      <w:u w:val="single"/>
                    </w:rPr>
                    <m:t>sym_1</m:t>
                  </m:r>
                </m:sub>
              </m:sSub>
              <m:r>
                <w:rPr>
                  <w:rFonts w:ascii="Cambria Math" w:hAnsi="Cambria Math"/>
                  <w:u w:val="single"/>
                </w:rPr>
                <m:t>+34μs</m:t>
              </m:r>
            </m:oMath>
            <w:r w:rsidRPr="006B5CB3">
              <w:rPr>
                <w:iCs/>
                <w:u w:val="single"/>
              </w:rPr>
              <w:t xml:space="preserve">, </w:t>
            </w:r>
            <m:oMath>
              <m:sSub>
                <m:sSubPr>
                  <m:ctrlPr>
                    <w:rPr>
                      <w:rFonts w:ascii="Cambria Math" w:hAnsi="Cambria Math"/>
                      <w:bCs/>
                      <w:i/>
                      <w:iCs/>
                      <w:u w:val="single"/>
                    </w:rPr>
                  </m:ctrlPr>
                </m:sSubPr>
                <m:e>
                  <m:r>
                    <w:rPr>
                      <w:rFonts w:ascii="Cambria Math" w:hAnsi="Cambria Math"/>
                      <w:u w:val="single"/>
                    </w:rPr>
                    <m:t>T</m:t>
                  </m:r>
                </m:e>
                <m:sub>
                  <m:r>
                    <m:rPr>
                      <m:nor/>
                    </m:rPr>
                    <w:rPr>
                      <w:bCs/>
                      <w:i/>
                      <w:iCs/>
                      <w:u w:val="single"/>
                    </w:rPr>
                    <m:t>sym_1</m:t>
                  </m:r>
                </m:sub>
              </m:sSub>
              <m:r>
                <w:rPr>
                  <w:rFonts w:ascii="Cambria Math" w:hAnsi="Cambria Math"/>
                  <w:u w:val="single"/>
                </w:rPr>
                <m:t>+43μs</m:t>
              </m:r>
            </m:oMath>
            <w:r w:rsidRPr="006B5CB3">
              <w:rPr>
                <w:iCs/>
                <w:u w:val="single"/>
              </w:rPr>
              <w:t xml:space="preserve">, </w:t>
            </w:r>
            <m:oMath>
              <m:sSub>
                <m:sSubPr>
                  <m:ctrlPr>
                    <w:rPr>
                      <w:rFonts w:ascii="Cambria Math" w:hAnsi="Cambria Math"/>
                      <w:bCs/>
                      <w:i/>
                      <w:iCs/>
                      <w:u w:val="single"/>
                    </w:rPr>
                  </m:ctrlPr>
                </m:sSubPr>
                <m:e>
                  <m:r>
                    <w:rPr>
                      <w:rFonts w:ascii="Cambria Math" w:hAnsi="Cambria Math"/>
                      <w:u w:val="single"/>
                    </w:rPr>
                    <m:t>T</m:t>
                  </m:r>
                </m:e>
                <m:sub>
                  <m:r>
                    <m:rPr>
                      <m:nor/>
                    </m:rPr>
                    <w:rPr>
                      <w:bCs/>
                      <w:i/>
                      <w:iCs/>
                      <w:u w:val="single"/>
                    </w:rPr>
                    <m:t>sym_1</m:t>
                  </m:r>
                </m:sub>
              </m:sSub>
              <m:r>
                <w:rPr>
                  <w:rFonts w:ascii="Cambria Math" w:hAnsi="Cambria Math"/>
                  <w:u w:val="single"/>
                </w:rPr>
                <m:t>+52μs</m:t>
              </m:r>
            </m:oMath>
            <w:r w:rsidRPr="006B5CB3">
              <w:rPr>
                <w:iCs/>
                <w:u w:val="single"/>
              </w:rPr>
              <w:t xml:space="preserve">, </w:t>
            </w:r>
            <m:oMath>
              <m:sSub>
                <m:sSubPr>
                  <m:ctrlPr>
                    <w:rPr>
                      <w:rFonts w:ascii="Cambria Math" w:hAnsi="Cambria Math"/>
                      <w:bCs/>
                      <w:i/>
                      <w:iCs/>
                      <w:u w:val="single"/>
                    </w:rPr>
                  </m:ctrlPr>
                </m:sSubPr>
                <m:e>
                  <m:r>
                    <w:rPr>
                      <w:rFonts w:ascii="Cambria Math" w:hAnsi="Cambria Math"/>
                      <w:u w:val="single"/>
                    </w:rPr>
                    <m:t>T</m:t>
                  </m:r>
                </m:e>
                <m:sub>
                  <m:r>
                    <m:rPr>
                      <m:nor/>
                    </m:rPr>
                    <w:rPr>
                      <w:bCs/>
                      <w:i/>
                      <w:iCs/>
                      <w:u w:val="single"/>
                    </w:rPr>
                    <m:t>sym_1</m:t>
                  </m:r>
                </m:sub>
              </m:sSub>
              <m:r>
                <w:rPr>
                  <w:rFonts w:ascii="Cambria Math" w:hAnsi="Cambria Math"/>
                  <w:u w:val="single"/>
                </w:rPr>
                <m:t>+61μs</m:t>
              </m:r>
            </m:oMath>
            <w:r w:rsidRPr="006B5CB3">
              <w:rPr>
                <w:iCs/>
                <w:u w:val="single"/>
              </w:rPr>
              <w:t xml:space="preserve">, </w:t>
            </w:r>
            <m:oMath>
              <m:sSub>
                <m:sSubPr>
                  <m:ctrlPr>
                    <w:rPr>
                      <w:rFonts w:ascii="Cambria Math" w:hAnsi="Cambria Math"/>
                      <w:bCs/>
                      <w:i/>
                      <w:iCs/>
                      <w:u w:val="single"/>
                    </w:rPr>
                  </m:ctrlPr>
                </m:sSubPr>
                <m:e>
                  <m:r>
                    <w:rPr>
                      <w:rFonts w:ascii="Cambria Math" w:hAnsi="Cambria Math"/>
                      <w:u w:val="single"/>
                    </w:rPr>
                    <m:t>T</m:t>
                  </m:r>
                </m:e>
                <m:sub>
                  <m:r>
                    <m:rPr>
                      <m:nor/>
                    </m:rPr>
                    <w:rPr>
                      <w:bCs/>
                      <w:i/>
                      <w:iCs/>
                      <w:u w:val="single"/>
                    </w:rPr>
                    <m:t>sym_0</m:t>
                  </m:r>
                </m:sub>
              </m:sSub>
            </m:oMath>
            <w:r w:rsidRPr="006B5CB3">
              <w:rPr>
                <w:iCs/>
                <w:u w:val="single"/>
                <w:lang w:val="en-US"/>
              </w:rPr>
              <w:t>}</w:t>
            </w:r>
          </w:p>
          <w:p w14:paraId="50560CBF" w14:textId="21DC1683" w:rsidR="006B5CB3" w:rsidRPr="006B5CB3" w:rsidRDefault="006B5CB3" w:rsidP="0095774D">
            <w:pPr>
              <w:numPr>
                <w:ilvl w:val="1"/>
                <w:numId w:val="74"/>
              </w:numPr>
              <w:spacing w:before="0" w:line="240" w:lineRule="auto"/>
              <w:rPr>
                <w:iCs/>
                <w:u w:val="single"/>
                <w:lang w:val="en-US"/>
              </w:rPr>
            </w:pPr>
            <w:r w:rsidRPr="006B5CB3">
              <w:rPr>
                <w:iCs/>
                <w:u w:val="single"/>
                <w:lang w:val="en-US"/>
              </w:rPr>
              <w:t>For 30kHz SCS, the set of values for CPE window of one-symbol length is {</w:t>
            </w:r>
            <m:oMath>
              <m:sSub>
                <m:sSubPr>
                  <m:ctrlPr>
                    <w:rPr>
                      <w:rFonts w:ascii="Cambria Math" w:hAnsi="Cambria Math"/>
                      <w:bCs/>
                      <w:i/>
                      <w:iCs/>
                      <w:u w:val="single"/>
                    </w:rPr>
                  </m:ctrlPr>
                </m:sSubPr>
                <m:e>
                  <m:r>
                    <w:rPr>
                      <w:rFonts w:ascii="Cambria Math" w:hAnsi="Cambria Math"/>
                      <w:u w:val="single"/>
                    </w:rPr>
                    <m:t>T</m:t>
                  </m:r>
                </m:e>
                <m:sub>
                  <m:r>
                    <m:rPr>
                      <m:nor/>
                    </m:rPr>
                    <w:rPr>
                      <w:bCs/>
                      <w:i/>
                      <w:iCs/>
                      <w:u w:val="single"/>
                    </w:rPr>
                    <m:t>sym_1</m:t>
                  </m:r>
                </m:sub>
              </m:sSub>
              <m:r>
                <w:rPr>
                  <w:rFonts w:ascii="Cambria Math" w:hAnsi="Cambria Math"/>
                  <w:u w:val="single"/>
                </w:rPr>
                <m:t>+16μs</m:t>
              </m:r>
            </m:oMath>
            <w:r w:rsidRPr="006B5CB3">
              <w:rPr>
                <w:bCs/>
                <w:iCs/>
                <w:u w:val="single"/>
              </w:rPr>
              <w:t xml:space="preserve">, </w:t>
            </w:r>
            <m:oMath>
              <m:r>
                <w:rPr>
                  <w:rFonts w:ascii="Cambria Math" w:hAnsi="Cambria Math"/>
                  <w:u w:val="single"/>
                </w:rPr>
                <m:t xml:space="preserve"> </m:t>
              </m:r>
              <m:sSub>
                <m:sSubPr>
                  <m:ctrlPr>
                    <w:rPr>
                      <w:rFonts w:ascii="Cambria Math" w:hAnsi="Cambria Math"/>
                      <w:bCs/>
                      <w:i/>
                      <w:iCs/>
                      <w:u w:val="single"/>
                    </w:rPr>
                  </m:ctrlPr>
                </m:sSubPr>
                <m:e>
                  <m:r>
                    <w:rPr>
                      <w:rFonts w:ascii="Cambria Math" w:hAnsi="Cambria Math"/>
                      <w:u w:val="single"/>
                    </w:rPr>
                    <m:t>T</m:t>
                  </m:r>
                </m:e>
                <m:sub>
                  <m:r>
                    <m:rPr>
                      <m:nor/>
                    </m:rPr>
                    <w:rPr>
                      <w:bCs/>
                      <w:i/>
                      <w:iCs/>
                      <w:u w:val="single"/>
                    </w:rPr>
                    <m:t>sym_1</m:t>
                  </m:r>
                </m:sub>
              </m:sSub>
              <m:r>
                <w:rPr>
                  <w:rFonts w:ascii="Cambria Math" w:hAnsi="Cambria Math"/>
                  <w:u w:val="single"/>
                </w:rPr>
                <m:t>+25μs</m:t>
              </m:r>
            </m:oMath>
            <w:r w:rsidRPr="006B5CB3">
              <w:rPr>
                <w:iCs/>
                <w:u w:val="single"/>
              </w:rPr>
              <w:t xml:space="preserve">, </w:t>
            </w:r>
            <m:oMath>
              <m:sSub>
                <m:sSubPr>
                  <m:ctrlPr>
                    <w:rPr>
                      <w:rFonts w:ascii="Cambria Math" w:hAnsi="Cambria Math"/>
                      <w:bCs/>
                      <w:i/>
                      <w:iCs/>
                      <w:u w:val="single"/>
                    </w:rPr>
                  </m:ctrlPr>
                </m:sSubPr>
                <m:e>
                  <m:r>
                    <w:rPr>
                      <w:rFonts w:ascii="Cambria Math" w:hAnsi="Cambria Math"/>
                      <w:u w:val="single"/>
                    </w:rPr>
                    <m:t>T</m:t>
                  </m:r>
                </m:e>
                <m:sub>
                  <m:r>
                    <m:rPr>
                      <m:nor/>
                    </m:rPr>
                    <w:rPr>
                      <w:bCs/>
                      <w:i/>
                      <w:iCs/>
                      <w:u w:val="single"/>
                    </w:rPr>
                    <m:t>sym_0</m:t>
                  </m:r>
                </m:sub>
              </m:sSub>
            </m:oMath>
            <w:r w:rsidRPr="006B5CB3">
              <w:rPr>
                <w:iCs/>
                <w:u w:val="single"/>
                <w:lang w:val="en-US"/>
              </w:rPr>
              <w:t>}</w:t>
            </w:r>
          </w:p>
          <w:p w14:paraId="1033D8FA" w14:textId="05E6A5B3" w:rsidR="006B5CB3" w:rsidRPr="006B5CB3" w:rsidRDefault="006B5CB3" w:rsidP="0095774D">
            <w:pPr>
              <w:numPr>
                <w:ilvl w:val="1"/>
                <w:numId w:val="74"/>
              </w:numPr>
              <w:spacing w:before="0" w:line="240" w:lineRule="auto"/>
              <w:rPr>
                <w:iCs/>
                <w:u w:val="single"/>
                <w:lang w:val="en-US"/>
              </w:rPr>
            </w:pPr>
            <w:r w:rsidRPr="006B5CB3">
              <w:rPr>
                <w:iCs/>
                <w:u w:val="single"/>
                <w:lang w:val="en-US"/>
              </w:rPr>
              <w:t>For 30kHz SCS, the set of values for CPE window of two-symbol length is {</w:t>
            </w:r>
            <m:oMath>
              <m:sSub>
                <m:sSubPr>
                  <m:ctrlPr>
                    <w:rPr>
                      <w:rFonts w:ascii="Cambria Math" w:hAnsi="Cambria Math"/>
                      <w:bCs/>
                      <w:i/>
                      <w:iCs/>
                      <w:u w:val="single"/>
                    </w:rPr>
                  </m:ctrlPr>
                </m:sSubPr>
                <m:e>
                  <m:r>
                    <w:rPr>
                      <w:rFonts w:ascii="Cambria Math" w:hAnsi="Cambria Math"/>
                      <w:u w:val="single"/>
                    </w:rPr>
                    <m:t>T</m:t>
                  </m:r>
                </m:e>
                <m:sub>
                  <m:r>
                    <m:rPr>
                      <m:nor/>
                    </m:rPr>
                    <w:rPr>
                      <w:bCs/>
                      <w:i/>
                      <w:iCs/>
                      <w:u w:val="single"/>
                    </w:rPr>
                    <m:t>sym_2</m:t>
                  </m:r>
                </m:sub>
              </m:sSub>
              <m:r>
                <w:rPr>
                  <w:rFonts w:ascii="Cambria Math" w:hAnsi="Cambria Math"/>
                  <w:u w:val="single"/>
                </w:rPr>
                <m:t>+16μs</m:t>
              </m:r>
            </m:oMath>
            <w:r w:rsidRPr="006B5CB3">
              <w:rPr>
                <w:bCs/>
                <w:iCs/>
                <w:u w:val="single"/>
              </w:rPr>
              <w:t xml:space="preserve">, </w:t>
            </w:r>
            <m:oMath>
              <m:r>
                <w:rPr>
                  <w:rFonts w:ascii="Cambria Math" w:hAnsi="Cambria Math"/>
                  <w:u w:val="single"/>
                </w:rPr>
                <m:t xml:space="preserve"> </m:t>
              </m:r>
              <m:sSub>
                <m:sSubPr>
                  <m:ctrlPr>
                    <w:rPr>
                      <w:rFonts w:ascii="Cambria Math" w:hAnsi="Cambria Math"/>
                      <w:bCs/>
                      <w:i/>
                      <w:iCs/>
                      <w:u w:val="single"/>
                    </w:rPr>
                  </m:ctrlPr>
                </m:sSubPr>
                <m:e>
                  <m:r>
                    <w:rPr>
                      <w:rFonts w:ascii="Cambria Math" w:hAnsi="Cambria Math"/>
                      <w:u w:val="single"/>
                    </w:rPr>
                    <m:t>T</m:t>
                  </m:r>
                </m:e>
                <m:sub>
                  <m:r>
                    <m:rPr>
                      <m:nor/>
                    </m:rPr>
                    <w:rPr>
                      <w:bCs/>
                      <w:i/>
                      <w:iCs/>
                      <w:u w:val="single"/>
                    </w:rPr>
                    <m:t>sym_2</m:t>
                  </m:r>
                </m:sub>
              </m:sSub>
              <m:r>
                <w:rPr>
                  <w:rFonts w:ascii="Cambria Math" w:hAnsi="Cambria Math"/>
                  <w:u w:val="single"/>
                </w:rPr>
                <m:t>+25μs</m:t>
              </m:r>
            </m:oMath>
            <w:r w:rsidRPr="006B5CB3">
              <w:rPr>
                <w:iCs/>
                <w:u w:val="single"/>
              </w:rPr>
              <w:t xml:space="preserve">, </w:t>
            </w:r>
            <m:oMath>
              <m:sSub>
                <m:sSubPr>
                  <m:ctrlPr>
                    <w:rPr>
                      <w:rFonts w:ascii="Cambria Math" w:hAnsi="Cambria Math"/>
                      <w:bCs/>
                      <w:i/>
                      <w:iCs/>
                      <w:u w:val="single"/>
                    </w:rPr>
                  </m:ctrlPr>
                </m:sSubPr>
                <m:e>
                  <m:r>
                    <w:rPr>
                      <w:rFonts w:ascii="Cambria Math" w:hAnsi="Cambria Math"/>
                      <w:u w:val="single"/>
                    </w:rPr>
                    <m:t>T</m:t>
                  </m:r>
                </m:e>
                <m:sub>
                  <m:r>
                    <m:rPr>
                      <m:nor/>
                    </m:rPr>
                    <w:rPr>
                      <w:bCs/>
                      <w:i/>
                      <w:iCs/>
                      <w:u w:val="single"/>
                    </w:rPr>
                    <m:t>sym_2</m:t>
                  </m:r>
                </m:sub>
              </m:sSub>
              <m:r>
                <w:rPr>
                  <w:rFonts w:ascii="Cambria Math" w:hAnsi="Cambria Math"/>
                  <w:u w:val="single"/>
                </w:rPr>
                <m:t>+34μs</m:t>
              </m:r>
            </m:oMath>
            <w:r w:rsidRPr="006B5CB3">
              <w:rPr>
                <w:iCs/>
                <w:u w:val="single"/>
              </w:rPr>
              <w:t xml:space="preserve">, </w:t>
            </w:r>
            <m:oMath>
              <m:sSub>
                <m:sSubPr>
                  <m:ctrlPr>
                    <w:rPr>
                      <w:rFonts w:ascii="Cambria Math" w:hAnsi="Cambria Math"/>
                      <w:bCs/>
                      <w:i/>
                      <w:iCs/>
                      <w:u w:val="single"/>
                    </w:rPr>
                  </m:ctrlPr>
                </m:sSubPr>
                <m:e>
                  <m:r>
                    <w:rPr>
                      <w:rFonts w:ascii="Cambria Math" w:hAnsi="Cambria Math"/>
                      <w:u w:val="single"/>
                    </w:rPr>
                    <m:t>T</m:t>
                  </m:r>
                </m:e>
                <m:sub>
                  <m:r>
                    <m:rPr>
                      <m:nor/>
                    </m:rPr>
                    <w:rPr>
                      <w:bCs/>
                      <w:i/>
                      <w:iCs/>
                      <w:u w:val="single"/>
                    </w:rPr>
                    <m:t>sym_2</m:t>
                  </m:r>
                </m:sub>
              </m:sSub>
              <m:r>
                <w:rPr>
                  <w:rFonts w:ascii="Cambria Math" w:hAnsi="Cambria Math"/>
                  <w:u w:val="single"/>
                </w:rPr>
                <m:t>+43μs</m:t>
              </m:r>
            </m:oMath>
            <w:r w:rsidRPr="006B5CB3">
              <w:rPr>
                <w:iCs/>
                <w:u w:val="single"/>
              </w:rPr>
              <w:t xml:space="preserve">, </w:t>
            </w:r>
            <m:oMath>
              <m:sSub>
                <m:sSubPr>
                  <m:ctrlPr>
                    <w:rPr>
                      <w:rFonts w:ascii="Cambria Math" w:hAnsi="Cambria Math"/>
                      <w:bCs/>
                      <w:i/>
                      <w:iCs/>
                      <w:u w:val="single"/>
                    </w:rPr>
                  </m:ctrlPr>
                </m:sSubPr>
                <m:e>
                  <m:r>
                    <w:rPr>
                      <w:rFonts w:ascii="Cambria Math" w:hAnsi="Cambria Math"/>
                      <w:u w:val="single"/>
                    </w:rPr>
                    <m:t>T</m:t>
                  </m:r>
                </m:e>
                <m:sub>
                  <m:r>
                    <m:rPr>
                      <m:nor/>
                    </m:rPr>
                    <w:rPr>
                      <w:bCs/>
                      <w:i/>
                      <w:iCs/>
                      <w:u w:val="single"/>
                    </w:rPr>
                    <m:t>sym_2</m:t>
                  </m:r>
                </m:sub>
              </m:sSub>
              <m:r>
                <w:rPr>
                  <w:rFonts w:ascii="Cambria Math" w:hAnsi="Cambria Math"/>
                  <w:u w:val="single"/>
                </w:rPr>
                <m:t>+52μs</m:t>
              </m:r>
            </m:oMath>
            <w:r w:rsidRPr="006B5CB3">
              <w:rPr>
                <w:iCs/>
                <w:u w:val="single"/>
              </w:rPr>
              <w:t xml:space="preserve">, </w:t>
            </w:r>
            <m:oMath>
              <m:sSub>
                <m:sSubPr>
                  <m:ctrlPr>
                    <w:rPr>
                      <w:rFonts w:ascii="Cambria Math" w:hAnsi="Cambria Math"/>
                      <w:bCs/>
                      <w:i/>
                      <w:iCs/>
                      <w:u w:val="single"/>
                    </w:rPr>
                  </m:ctrlPr>
                </m:sSubPr>
                <m:e>
                  <m:r>
                    <w:rPr>
                      <w:rFonts w:ascii="Cambria Math" w:hAnsi="Cambria Math"/>
                      <w:u w:val="single"/>
                    </w:rPr>
                    <m:t>T</m:t>
                  </m:r>
                </m:e>
                <m:sub>
                  <m:r>
                    <m:rPr>
                      <m:nor/>
                    </m:rPr>
                    <w:rPr>
                      <w:bCs/>
                      <w:i/>
                      <w:iCs/>
                      <w:u w:val="single"/>
                    </w:rPr>
                    <m:t>sym_2</m:t>
                  </m:r>
                </m:sub>
              </m:sSub>
              <m:r>
                <w:rPr>
                  <w:rFonts w:ascii="Cambria Math" w:hAnsi="Cambria Math"/>
                  <w:u w:val="single"/>
                </w:rPr>
                <m:t>+61μs</m:t>
              </m:r>
            </m:oMath>
            <w:r w:rsidRPr="006B5CB3">
              <w:rPr>
                <w:iCs/>
                <w:u w:val="single"/>
              </w:rPr>
              <w:t xml:space="preserve">, </w:t>
            </w:r>
            <m:oMath>
              <m:sSub>
                <m:sSubPr>
                  <m:ctrlPr>
                    <w:rPr>
                      <w:rFonts w:ascii="Cambria Math" w:hAnsi="Cambria Math"/>
                      <w:bCs/>
                      <w:i/>
                      <w:iCs/>
                      <w:u w:val="single"/>
                    </w:rPr>
                  </m:ctrlPr>
                </m:sSubPr>
                <m:e>
                  <m:r>
                    <w:rPr>
                      <w:rFonts w:ascii="Cambria Math" w:hAnsi="Cambria Math"/>
                      <w:u w:val="single"/>
                    </w:rPr>
                    <m:t>T</m:t>
                  </m:r>
                </m:e>
                <m:sub>
                  <m:r>
                    <m:rPr>
                      <m:nor/>
                    </m:rPr>
                    <w:rPr>
                      <w:bCs/>
                      <w:i/>
                      <w:iCs/>
                      <w:u w:val="single"/>
                    </w:rPr>
                    <m:t>sym_0</m:t>
                  </m:r>
                </m:sub>
              </m:sSub>
            </m:oMath>
            <w:r w:rsidRPr="006B5CB3">
              <w:rPr>
                <w:iCs/>
                <w:u w:val="single"/>
                <w:lang w:val="en-US"/>
              </w:rPr>
              <w:t>}</w:t>
            </w:r>
          </w:p>
          <w:p w14:paraId="30179D47" w14:textId="62011621" w:rsidR="006B5CB3" w:rsidRPr="006B5CB3" w:rsidRDefault="006B5CB3" w:rsidP="0095774D">
            <w:pPr>
              <w:numPr>
                <w:ilvl w:val="1"/>
                <w:numId w:val="74"/>
              </w:numPr>
              <w:spacing w:before="0" w:line="240" w:lineRule="auto"/>
              <w:rPr>
                <w:iCs/>
                <w:u w:val="single"/>
                <w:lang w:val="en-US"/>
              </w:rPr>
            </w:pPr>
            <w:r w:rsidRPr="006B5CB3">
              <w:rPr>
                <w:iCs/>
                <w:u w:val="single"/>
                <w:lang w:val="en-US"/>
              </w:rPr>
              <w:t>For 60kHz SCS, the set of values for CPE window of one-symbol length is {</w:t>
            </w:r>
            <m:oMath>
              <m:sSub>
                <m:sSubPr>
                  <m:ctrlPr>
                    <w:rPr>
                      <w:rFonts w:ascii="Cambria Math" w:hAnsi="Cambria Math"/>
                      <w:bCs/>
                      <w:i/>
                      <w:iCs/>
                      <w:u w:val="single"/>
                    </w:rPr>
                  </m:ctrlPr>
                </m:sSubPr>
                <m:e>
                  <m:r>
                    <w:rPr>
                      <w:rFonts w:ascii="Cambria Math" w:hAnsi="Cambria Math"/>
                      <w:u w:val="single"/>
                    </w:rPr>
                    <m:t>T</m:t>
                  </m:r>
                </m:e>
                <m:sub>
                  <m:r>
                    <m:rPr>
                      <m:nor/>
                    </m:rPr>
                    <w:rPr>
                      <w:bCs/>
                      <w:i/>
                      <w:iCs/>
                      <w:u w:val="single"/>
                    </w:rPr>
                    <m:t>sym_1</m:t>
                  </m:r>
                </m:sub>
              </m:sSub>
              <m:r>
                <w:rPr>
                  <w:rFonts w:ascii="Cambria Math" w:hAnsi="Cambria Math"/>
                  <w:u w:val="single"/>
                </w:rPr>
                <m:t>+16μs</m:t>
              </m:r>
            </m:oMath>
            <w:r w:rsidRPr="006B5CB3">
              <w:rPr>
                <w:iCs/>
                <w:u w:val="single"/>
              </w:rPr>
              <w:t xml:space="preserve">, </w:t>
            </w:r>
            <m:oMath>
              <m:sSub>
                <m:sSubPr>
                  <m:ctrlPr>
                    <w:rPr>
                      <w:rFonts w:ascii="Cambria Math" w:hAnsi="Cambria Math"/>
                      <w:bCs/>
                      <w:i/>
                      <w:iCs/>
                      <w:u w:val="single"/>
                    </w:rPr>
                  </m:ctrlPr>
                </m:sSubPr>
                <m:e>
                  <m:r>
                    <w:rPr>
                      <w:rFonts w:ascii="Cambria Math" w:hAnsi="Cambria Math"/>
                      <w:u w:val="single"/>
                    </w:rPr>
                    <m:t>T</m:t>
                  </m:r>
                </m:e>
                <m:sub>
                  <m:r>
                    <m:rPr>
                      <m:nor/>
                    </m:rPr>
                    <w:rPr>
                      <w:bCs/>
                      <w:i/>
                      <w:iCs/>
                      <w:u w:val="single"/>
                    </w:rPr>
                    <m:t>sym_0</m:t>
                  </m:r>
                </m:sub>
              </m:sSub>
            </m:oMath>
            <w:r w:rsidRPr="006B5CB3">
              <w:rPr>
                <w:iCs/>
                <w:u w:val="single"/>
                <w:lang w:val="en-US"/>
              </w:rPr>
              <w:t>}</w:t>
            </w:r>
          </w:p>
          <w:p w14:paraId="14F977F3" w14:textId="29F4D2BC" w:rsidR="006B5CB3" w:rsidRPr="006B5CB3" w:rsidRDefault="006B5CB3" w:rsidP="0095774D">
            <w:pPr>
              <w:numPr>
                <w:ilvl w:val="1"/>
                <w:numId w:val="74"/>
              </w:numPr>
              <w:spacing w:before="0" w:line="240" w:lineRule="auto"/>
              <w:rPr>
                <w:iCs/>
                <w:u w:val="single"/>
                <w:lang w:val="en-US"/>
              </w:rPr>
            </w:pPr>
            <w:r w:rsidRPr="006B5CB3">
              <w:rPr>
                <w:iCs/>
                <w:u w:val="single"/>
                <w:lang w:val="en-US"/>
              </w:rPr>
              <w:t>For 60kHz SCS, the set of values for CPE window of two-symbol length is {</w:t>
            </w:r>
            <m:oMath>
              <m:sSub>
                <m:sSubPr>
                  <m:ctrlPr>
                    <w:rPr>
                      <w:rFonts w:ascii="Cambria Math" w:hAnsi="Cambria Math"/>
                      <w:bCs/>
                      <w:i/>
                      <w:iCs/>
                      <w:u w:val="single"/>
                    </w:rPr>
                  </m:ctrlPr>
                </m:sSubPr>
                <m:e>
                  <m:r>
                    <w:rPr>
                      <w:rFonts w:ascii="Cambria Math" w:hAnsi="Cambria Math"/>
                      <w:u w:val="single"/>
                    </w:rPr>
                    <m:t>T</m:t>
                  </m:r>
                </m:e>
                <m:sub>
                  <m:r>
                    <m:rPr>
                      <m:nor/>
                    </m:rPr>
                    <w:rPr>
                      <w:bCs/>
                      <w:i/>
                      <w:iCs/>
                      <w:u w:val="single"/>
                    </w:rPr>
                    <m:t>sym_2</m:t>
                  </m:r>
                </m:sub>
              </m:sSub>
              <m:r>
                <w:rPr>
                  <w:rFonts w:ascii="Cambria Math" w:hAnsi="Cambria Math"/>
                  <w:u w:val="single"/>
                </w:rPr>
                <m:t>+16μs</m:t>
              </m:r>
            </m:oMath>
            <w:r w:rsidRPr="006B5CB3">
              <w:rPr>
                <w:bCs/>
                <w:iCs/>
                <w:u w:val="single"/>
              </w:rPr>
              <w:t xml:space="preserve">, </w:t>
            </w:r>
            <m:oMath>
              <m:r>
                <w:rPr>
                  <w:rFonts w:ascii="Cambria Math" w:hAnsi="Cambria Math"/>
                  <w:u w:val="single"/>
                </w:rPr>
                <m:t xml:space="preserve"> </m:t>
              </m:r>
              <m:sSub>
                <m:sSubPr>
                  <m:ctrlPr>
                    <w:rPr>
                      <w:rFonts w:ascii="Cambria Math" w:hAnsi="Cambria Math"/>
                      <w:bCs/>
                      <w:i/>
                      <w:iCs/>
                      <w:u w:val="single"/>
                    </w:rPr>
                  </m:ctrlPr>
                </m:sSubPr>
                <m:e>
                  <m:r>
                    <w:rPr>
                      <w:rFonts w:ascii="Cambria Math" w:hAnsi="Cambria Math"/>
                      <w:u w:val="single"/>
                    </w:rPr>
                    <m:t>T</m:t>
                  </m:r>
                </m:e>
                <m:sub>
                  <m:r>
                    <m:rPr>
                      <m:nor/>
                    </m:rPr>
                    <w:rPr>
                      <w:bCs/>
                      <w:i/>
                      <w:iCs/>
                      <w:u w:val="single"/>
                    </w:rPr>
                    <m:t>sym_2</m:t>
                  </m:r>
                </m:sub>
              </m:sSub>
              <m:r>
                <w:rPr>
                  <w:rFonts w:ascii="Cambria Math" w:hAnsi="Cambria Math"/>
                  <w:u w:val="single"/>
                </w:rPr>
                <m:t>+25μs</m:t>
              </m:r>
            </m:oMath>
            <w:r w:rsidRPr="006B5CB3">
              <w:rPr>
                <w:iCs/>
                <w:u w:val="single"/>
              </w:rPr>
              <w:t xml:space="preserve">, </w:t>
            </w:r>
            <m:oMath>
              <m:sSub>
                <m:sSubPr>
                  <m:ctrlPr>
                    <w:rPr>
                      <w:rFonts w:ascii="Cambria Math" w:hAnsi="Cambria Math"/>
                      <w:bCs/>
                      <w:i/>
                      <w:iCs/>
                      <w:u w:val="single"/>
                    </w:rPr>
                  </m:ctrlPr>
                </m:sSubPr>
                <m:e>
                  <m:r>
                    <w:rPr>
                      <w:rFonts w:ascii="Cambria Math" w:hAnsi="Cambria Math"/>
                      <w:u w:val="single"/>
                    </w:rPr>
                    <m:t>T</m:t>
                  </m:r>
                </m:e>
                <m:sub>
                  <m:r>
                    <m:rPr>
                      <m:nor/>
                    </m:rPr>
                    <w:rPr>
                      <w:bCs/>
                      <w:i/>
                      <w:iCs/>
                      <w:u w:val="single"/>
                    </w:rPr>
                    <m:t>sym_0</m:t>
                  </m:r>
                </m:sub>
              </m:sSub>
            </m:oMath>
            <w:r w:rsidRPr="006B5CB3">
              <w:rPr>
                <w:iCs/>
                <w:u w:val="single"/>
                <w:lang w:val="en-US"/>
              </w:rPr>
              <w:t>}</w:t>
            </w:r>
          </w:p>
          <w:p w14:paraId="417B5FDF" w14:textId="68FB9B9E" w:rsidR="006B5CB3" w:rsidRPr="006B5CB3" w:rsidRDefault="00000000" w:rsidP="0095774D">
            <w:pPr>
              <w:numPr>
                <w:ilvl w:val="1"/>
                <w:numId w:val="74"/>
              </w:numPr>
              <w:spacing w:before="0" w:line="240" w:lineRule="auto"/>
              <w:rPr>
                <w:iCs/>
                <w:u w:val="single"/>
                <w:lang w:val="en-US"/>
              </w:rPr>
            </w:pPr>
            <m:oMath>
              <m:sSub>
                <m:sSubPr>
                  <m:ctrlPr>
                    <w:rPr>
                      <w:rFonts w:ascii="Cambria Math" w:hAnsi="Cambria Math"/>
                      <w:bCs/>
                      <w:i/>
                      <w:iCs/>
                      <w:u w:val="single"/>
                    </w:rPr>
                  </m:ctrlPr>
                </m:sSubPr>
                <m:e>
                  <m:r>
                    <w:rPr>
                      <w:rFonts w:ascii="Cambria Math" w:hAnsi="Cambria Math"/>
                      <w:u w:val="single"/>
                    </w:rPr>
                    <m:t>T</m:t>
                  </m:r>
                </m:e>
                <m:sub>
                  <m:r>
                    <m:rPr>
                      <m:nor/>
                    </m:rPr>
                    <w:rPr>
                      <w:bCs/>
                      <w:i/>
                      <w:iCs/>
                      <w:u w:val="single"/>
                    </w:rPr>
                    <m:t>sym_0</m:t>
                  </m:r>
                </m:sub>
              </m:sSub>
            </m:oMath>
            <w:r w:rsidR="006B5CB3" w:rsidRPr="006B5CB3">
              <w:rPr>
                <w:iCs/>
                <w:u w:val="single"/>
                <w:lang w:val="en-US"/>
              </w:rPr>
              <w:t xml:space="preserve"> is the starting position of the next AGC </w:t>
            </w:r>
            <w:proofErr w:type="gramStart"/>
            <w:r w:rsidR="006B5CB3" w:rsidRPr="006B5CB3">
              <w:rPr>
                <w:iCs/>
                <w:u w:val="single"/>
                <w:lang w:val="en-US"/>
              </w:rPr>
              <w:t>symbol</w:t>
            </w:r>
            <w:proofErr w:type="gramEnd"/>
          </w:p>
          <w:p w14:paraId="3519C980" w14:textId="3874A76B" w:rsidR="006B5CB3" w:rsidRPr="006B5CB3" w:rsidRDefault="006B5CB3" w:rsidP="0095774D">
            <w:pPr>
              <w:numPr>
                <w:ilvl w:val="2"/>
                <w:numId w:val="74"/>
              </w:numPr>
              <w:spacing w:before="0" w:line="240" w:lineRule="auto"/>
              <w:rPr>
                <w:iCs/>
                <w:u w:val="single"/>
                <w:lang w:val="en-US"/>
              </w:rPr>
            </w:pPr>
            <w:r w:rsidRPr="006B5CB3">
              <w:rPr>
                <w:iCs/>
                <w:u w:val="single"/>
                <w:lang w:val="en-US"/>
              </w:rPr>
              <w:t xml:space="preserve">Note: when the CPE starting position is </w:t>
            </w:r>
            <m:oMath>
              <m:sSub>
                <m:sSubPr>
                  <m:ctrlPr>
                    <w:rPr>
                      <w:rFonts w:ascii="Cambria Math" w:hAnsi="Cambria Math"/>
                      <w:bCs/>
                      <w:i/>
                      <w:iCs/>
                      <w:u w:val="single"/>
                    </w:rPr>
                  </m:ctrlPr>
                </m:sSubPr>
                <m:e>
                  <m:r>
                    <w:rPr>
                      <w:rFonts w:ascii="Cambria Math" w:hAnsi="Cambria Math"/>
                      <w:u w:val="single"/>
                    </w:rPr>
                    <m:t>T</m:t>
                  </m:r>
                </m:e>
                <m:sub>
                  <m:r>
                    <m:rPr>
                      <m:nor/>
                    </m:rPr>
                    <w:rPr>
                      <w:bCs/>
                      <w:i/>
                      <w:iCs/>
                      <w:u w:val="single"/>
                    </w:rPr>
                    <m:t>sym_0</m:t>
                  </m:r>
                </m:sub>
              </m:sSub>
            </m:oMath>
            <w:r w:rsidRPr="006B5CB3">
              <w:rPr>
                <w:iCs/>
                <w:u w:val="single"/>
                <w:lang w:val="en-US"/>
              </w:rPr>
              <w:t>, it means that the CPE length is 0</w:t>
            </w:r>
          </w:p>
          <w:p w14:paraId="39540506" w14:textId="48372642" w:rsidR="006B5CB3" w:rsidRPr="006B5CB3" w:rsidRDefault="00000000" w:rsidP="0095774D">
            <w:pPr>
              <w:numPr>
                <w:ilvl w:val="1"/>
                <w:numId w:val="74"/>
              </w:numPr>
              <w:spacing w:before="0" w:line="240" w:lineRule="auto"/>
              <w:rPr>
                <w:iCs/>
                <w:u w:val="single"/>
                <w:lang w:val="en-US"/>
              </w:rPr>
            </w:pPr>
            <m:oMath>
              <m:sSub>
                <m:sSubPr>
                  <m:ctrlPr>
                    <w:rPr>
                      <w:rFonts w:ascii="Cambria Math" w:hAnsi="Cambria Math"/>
                      <w:bCs/>
                      <w:i/>
                      <w:iCs/>
                      <w:u w:val="single"/>
                    </w:rPr>
                  </m:ctrlPr>
                </m:sSubPr>
                <m:e>
                  <m:r>
                    <w:rPr>
                      <w:rFonts w:ascii="Cambria Math" w:hAnsi="Cambria Math"/>
                      <w:u w:val="single"/>
                    </w:rPr>
                    <m:t>T</m:t>
                  </m:r>
                </m:e>
                <m:sub>
                  <m:r>
                    <m:rPr>
                      <m:nor/>
                    </m:rPr>
                    <w:rPr>
                      <w:bCs/>
                      <w:i/>
                      <w:iCs/>
                      <w:u w:val="single"/>
                    </w:rPr>
                    <m:t>sym_1</m:t>
                  </m:r>
                </m:sub>
              </m:sSub>
            </m:oMath>
            <w:r w:rsidR="006B5CB3" w:rsidRPr="006B5CB3">
              <w:rPr>
                <w:iCs/>
                <w:u w:val="single"/>
                <w:lang w:val="en-US"/>
              </w:rPr>
              <w:t xml:space="preserve"> is the starting position of the first symbol just before the next AGC </w:t>
            </w:r>
            <w:proofErr w:type="gramStart"/>
            <w:r w:rsidR="006B5CB3" w:rsidRPr="006B5CB3">
              <w:rPr>
                <w:iCs/>
                <w:u w:val="single"/>
                <w:lang w:val="en-US"/>
              </w:rPr>
              <w:t>symbol</w:t>
            </w:r>
            <w:proofErr w:type="gramEnd"/>
          </w:p>
          <w:p w14:paraId="675182A1" w14:textId="15CF2E80" w:rsidR="006B5CB3" w:rsidRPr="006B5CB3" w:rsidRDefault="00000000" w:rsidP="0095774D">
            <w:pPr>
              <w:numPr>
                <w:ilvl w:val="1"/>
                <w:numId w:val="74"/>
              </w:numPr>
              <w:spacing w:before="0" w:line="240" w:lineRule="auto"/>
              <w:rPr>
                <w:iCs/>
                <w:u w:val="single"/>
                <w:lang w:val="en-US"/>
              </w:rPr>
            </w:pPr>
            <m:oMath>
              <m:sSub>
                <m:sSubPr>
                  <m:ctrlPr>
                    <w:rPr>
                      <w:rFonts w:ascii="Cambria Math" w:hAnsi="Cambria Math"/>
                      <w:bCs/>
                      <w:i/>
                      <w:iCs/>
                      <w:u w:val="single"/>
                    </w:rPr>
                  </m:ctrlPr>
                </m:sSubPr>
                <m:e>
                  <m:r>
                    <w:rPr>
                      <w:rFonts w:ascii="Cambria Math" w:hAnsi="Cambria Math"/>
                      <w:u w:val="single"/>
                    </w:rPr>
                    <m:t>T</m:t>
                  </m:r>
                </m:e>
                <m:sub>
                  <m:r>
                    <m:rPr>
                      <m:nor/>
                    </m:rPr>
                    <w:rPr>
                      <w:bCs/>
                      <w:i/>
                      <w:iCs/>
                      <w:u w:val="single"/>
                    </w:rPr>
                    <m:t>sym_2</m:t>
                  </m:r>
                </m:sub>
              </m:sSub>
            </m:oMath>
            <w:r w:rsidR="006B5CB3" w:rsidRPr="006B5CB3">
              <w:rPr>
                <w:iCs/>
                <w:u w:val="single"/>
                <w:lang w:val="en-US"/>
              </w:rPr>
              <w:t xml:space="preserve"> is the starting position of the second symbol just before the next AGC </w:t>
            </w:r>
            <w:proofErr w:type="gramStart"/>
            <w:r w:rsidR="006B5CB3" w:rsidRPr="006B5CB3">
              <w:rPr>
                <w:iCs/>
                <w:u w:val="single"/>
                <w:lang w:val="en-US"/>
              </w:rPr>
              <w:t>symbol</w:t>
            </w:r>
            <w:proofErr w:type="gramEnd"/>
          </w:p>
          <w:p w14:paraId="3D0D5752" w14:textId="77777777" w:rsidR="006B5CB3" w:rsidRPr="006B5CB3" w:rsidRDefault="006B5CB3" w:rsidP="0095774D">
            <w:pPr>
              <w:spacing w:before="0" w:line="240" w:lineRule="auto"/>
              <w:rPr>
                <w:iCs/>
                <w:u w:val="single"/>
              </w:rPr>
            </w:pPr>
          </w:p>
          <w:p w14:paraId="43DBAFCB" w14:textId="77777777" w:rsidR="006B5CB3" w:rsidRPr="006B5CB3" w:rsidRDefault="006B5CB3" w:rsidP="0095774D">
            <w:pPr>
              <w:spacing w:before="0" w:line="240" w:lineRule="auto"/>
              <w:rPr>
                <w:iCs/>
                <w:u w:val="single"/>
              </w:rPr>
            </w:pPr>
            <w:r w:rsidRPr="006B5CB3">
              <w:rPr>
                <w:b/>
                <w:bCs/>
                <w:iCs/>
                <w:u w:val="single"/>
              </w:rPr>
              <w:t>Agreement</w:t>
            </w:r>
          </w:p>
          <w:p w14:paraId="5DF3D1C4" w14:textId="77777777" w:rsidR="006B5CB3" w:rsidRPr="006B5CB3" w:rsidRDefault="006B5CB3" w:rsidP="0095774D">
            <w:pPr>
              <w:spacing w:before="0" w:line="240" w:lineRule="auto"/>
              <w:rPr>
                <w:bCs/>
                <w:iCs/>
                <w:u w:val="single"/>
              </w:rPr>
            </w:pPr>
            <w:r w:rsidRPr="006B5CB3">
              <w:rPr>
                <w:bCs/>
                <w:iCs/>
                <w:u w:val="single"/>
              </w:rPr>
              <w:t>When UE performs Type 1 channel access to initiate a COT for PSCCH/PSSCH transmission:</w:t>
            </w:r>
          </w:p>
          <w:p w14:paraId="6DC32FEE" w14:textId="77777777" w:rsidR="006B5CB3" w:rsidRPr="006B5CB3" w:rsidRDefault="006B5CB3" w:rsidP="0095774D">
            <w:pPr>
              <w:numPr>
                <w:ilvl w:val="0"/>
                <w:numId w:val="74"/>
              </w:numPr>
              <w:spacing w:before="0" w:line="240" w:lineRule="auto"/>
              <w:rPr>
                <w:bCs/>
                <w:iCs/>
                <w:u w:val="single"/>
              </w:rPr>
            </w:pPr>
            <w:r w:rsidRPr="006B5CB3">
              <w:rPr>
                <w:bCs/>
                <w:iCs/>
                <w:u w:val="single"/>
              </w:rPr>
              <w:t>Scheme 1: The UE selects the (pre-)configured default CPE starting position.</w:t>
            </w:r>
          </w:p>
          <w:p w14:paraId="7412B498" w14:textId="77777777" w:rsidR="006B5CB3" w:rsidRPr="006B5CB3" w:rsidRDefault="006B5CB3" w:rsidP="0095774D">
            <w:pPr>
              <w:numPr>
                <w:ilvl w:val="0"/>
                <w:numId w:val="74"/>
              </w:numPr>
              <w:spacing w:before="0" w:line="240" w:lineRule="auto"/>
              <w:rPr>
                <w:bCs/>
                <w:iCs/>
                <w:u w:val="single"/>
              </w:rPr>
            </w:pPr>
            <w:r w:rsidRPr="006B5CB3">
              <w:rPr>
                <w:bCs/>
                <w:iCs/>
                <w:u w:val="single"/>
              </w:rPr>
              <w:t>Scheme 2: A CPE starting position is randomly selected among one or multiple CPE starting candidate positions (pre-)configured per priority of the PSCCH/PSSCH transmission</w:t>
            </w:r>
          </w:p>
          <w:p w14:paraId="0CA72415" w14:textId="77777777" w:rsidR="006B5CB3" w:rsidRPr="006B5CB3" w:rsidRDefault="006B5CB3" w:rsidP="0095774D">
            <w:pPr>
              <w:numPr>
                <w:ilvl w:val="1"/>
                <w:numId w:val="74"/>
              </w:numPr>
              <w:spacing w:before="0" w:line="240" w:lineRule="auto"/>
              <w:rPr>
                <w:bCs/>
                <w:iCs/>
                <w:u w:val="single"/>
              </w:rPr>
            </w:pPr>
            <w:r w:rsidRPr="006B5CB3">
              <w:rPr>
                <w:bCs/>
                <w:iCs/>
                <w:u w:val="single"/>
              </w:rPr>
              <w:t>The mapping one or multiple CPE starting positions per priority can be up to (pre-)configuration.</w:t>
            </w:r>
          </w:p>
          <w:p w14:paraId="031FECA9" w14:textId="77777777" w:rsidR="006B5CB3" w:rsidRPr="006B5CB3" w:rsidRDefault="006B5CB3" w:rsidP="0095774D">
            <w:pPr>
              <w:numPr>
                <w:ilvl w:val="1"/>
                <w:numId w:val="74"/>
              </w:numPr>
              <w:spacing w:before="0" w:line="240" w:lineRule="auto"/>
              <w:rPr>
                <w:bCs/>
                <w:iCs/>
                <w:u w:val="single"/>
              </w:rPr>
            </w:pPr>
            <w:r w:rsidRPr="006B5CB3">
              <w:rPr>
                <w:bCs/>
                <w:iCs/>
                <w:u w:val="single"/>
              </w:rPr>
              <w:t xml:space="preserve">FFS: whether the priority should be the L1 priority or CAPC (to be </w:t>
            </w:r>
            <w:proofErr w:type="gramStart"/>
            <w:r w:rsidRPr="006B5CB3">
              <w:rPr>
                <w:bCs/>
                <w:iCs/>
                <w:u w:val="single"/>
              </w:rPr>
              <w:t>down-selected</w:t>
            </w:r>
            <w:proofErr w:type="gramEnd"/>
            <w:r w:rsidRPr="006B5CB3">
              <w:rPr>
                <w:bCs/>
                <w:iCs/>
                <w:u w:val="single"/>
              </w:rPr>
              <w:t xml:space="preserve"> in RAN1#114)</w:t>
            </w:r>
          </w:p>
          <w:p w14:paraId="7AC6B741" w14:textId="77777777" w:rsidR="006B5CB3" w:rsidRPr="006B5CB3" w:rsidRDefault="006B5CB3" w:rsidP="0095774D">
            <w:pPr>
              <w:numPr>
                <w:ilvl w:val="0"/>
                <w:numId w:val="74"/>
              </w:numPr>
              <w:spacing w:before="0" w:line="240" w:lineRule="auto"/>
              <w:rPr>
                <w:bCs/>
                <w:iCs/>
                <w:u w:val="single"/>
              </w:rPr>
            </w:pPr>
            <w:r w:rsidRPr="006B5CB3">
              <w:rPr>
                <w:bCs/>
                <w:iCs/>
                <w:u w:val="single"/>
              </w:rPr>
              <w:t>For partial and full RB set resource allocations</w:t>
            </w:r>
          </w:p>
          <w:p w14:paraId="34712ABC" w14:textId="77777777" w:rsidR="006B5CB3" w:rsidRPr="006B5CB3" w:rsidRDefault="006B5CB3" w:rsidP="0095774D">
            <w:pPr>
              <w:numPr>
                <w:ilvl w:val="1"/>
                <w:numId w:val="74"/>
              </w:numPr>
              <w:spacing w:before="0" w:line="240" w:lineRule="auto"/>
              <w:rPr>
                <w:bCs/>
                <w:iCs/>
                <w:u w:val="single"/>
              </w:rPr>
            </w:pPr>
            <w:r w:rsidRPr="006B5CB3">
              <w:rPr>
                <w:bCs/>
                <w:iCs/>
                <w:u w:val="single"/>
              </w:rPr>
              <w:t>If a resource reservation is transmitted or resource reservations is detected for the slot and the RB set(s) of the intended PSCCH/PSSCH transmission, Scheme 1 is applied; otherwise, Scheme 2 is applied</w:t>
            </w:r>
          </w:p>
          <w:p w14:paraId="74812AE9" w14:textId="77777777" w:rsidR="006B5CB3" w:rsidRPr="006B5CB3" w:rsidRDefault="006B5CB3" w:rsidP="0095774D">
            <w:pPr>
              <w:numPr>
                <w:ilvl w:val="1"/>
                <w:numId w:val="74"/>
              </w:numPr>
              <w:spacing w:before="0" w:line="240" w:lineRule="auto"/>
              <w:rPr>
                <w:bCs/>
                <w:iCs/>
                <w:u w:val="single"/>
              </w:rPr>
            </w:pPr>
            <w:r w:rsidRPr="006B5CB3">
              <w:rPr>
                <w:bCs/>
                <w:iCs/>
                <w:u w:val="single"/>
              </w:rPr>
              <w:t>FFS: other conditions to determine whether to use scheme 1 or scheme 2</w:t>
            </w:r>
          </w:p>
          <w:p w14:paraId="1A582AD4" w14:textId="77777777" w:rsidR="006B5CB3" w:rsidRPr="006B5CB3" w:rsidRDefault="006B5CB3" w:rsidP="0095774D">
            <w:pPr>
              <w:numPr>
                <w:ilvl w:val="1"/>
                <w:numId w:val="74"/>
              </w:numPr>
              <w:spacing w:before="0" w:line="240" w:lineRule="auto"/>
              <w:rPr>
                <w:bCs/>
                <w:iCs/>
                <w:u w:val="single"/>
              </w:rPr>
            </w:pPr>
            <w:r w:rsidRPr="006B5CB3">
              <w:rPr>
                <w:rFonts w:hint="eastAsia"/>
                <w:bCs/>
                <w:iCs/>
                <w:u w:val="single"/>
              </w:rPr>
              <w:t>F</w:t>
            </w:r>
            <w:r w:rsidRPr="006B5CB3">
              <w:rPr>
                <w:bCs/>
                <w:iCs/>
                <w:u w:val="single"/>
              </w:rPr>
              <w:t>FS: further enhancements for the full RB set case</w:t>
            </w:r>
          </w:p>
          <w:p w14:paraId="436FB5FF" w14:textId="77777777" w:rsidR="006B5CB3" w:rsidRPr="006B5CB3" w:rsidRDefault="006B5CB3" w:rsidP="0095774D">
            <w:pPr>
              <w:spacing w:before="0" w:line="240" w:lineRule="auto"/>
              <w:rPr>
                <w:iCs/>
                <w:u w:val="single"/>
              </w:rPr>
            </w:pPr>
          </w:p>
          <w:p w14:paraId="2FA5CD35" w14:textId="77777777" w:rsidR="006B5CB3" w:rsidRPr="006B5CB3" w:rsidRDefault="006B5CB3" w:rsidP="0095774D">
            <w:pPr>
              <w:spacing w:before="0" w:line="240" w:lineRule="auto"/>
              <w:rPr>
                <w:iCs/>
                <w:u w:val="single"/>
              </w:rPr>
            </w:pPr>
            <w:r w:rsidRPr="006B5CB3">
              <w:rPr>
                <w:b/>
                <w:bCs/>
                <w:iCs/>
                <w:u w:val="single"/>
              </w:rPr>
              <w:t>Agreement</w:t>
            </w:r>
          </w:p>
          <w:p w14:paraId="06BE2E5E" w14:textId="77777777" w:rsidR="006B5CB3" w:rsidRPr="006B5CB3" w:rsidRDefault="006B5CB3" w:rsidP="0095774D">
            <w:pPr>
              <w:spacing w:before="0" w:line="240" w:lineRule="auto"/>
              <w:rPr>
                <w:iCs/>
                <w:u w:val="single"/>
              </w:rPr>
            </w:pPr>
            <w:r w:rsidRPr="006B5CB3">
              <w:rPr>
                <w:iCs/>
                <w:u w:val="single"/>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6B5CB3">
              <w:rPr>
                <w:iCs/>
                <w:u w:val="single"/>
                <w:lang w:val="en-US"/>
              </w:rPr>
              <w:t>candidate CPE starting positions.</w:t>
            </w:r>
          </w:p>
          <w:p w14:paraId="490583E5" w14:textId="77777777" w:rsidR="006B5CB3" w:rsidRPr="006B5CB3" w:rsidRDefault="006B5CB3" w:rsidP="0095774D">
            <w:pPr>
              <w:numPr>
                <w:ilvl w:val="0"/>
                <w:numId w:val="74"/>
              </w:numPr>
              <w:spacing w:before="0" w:line="240" w:lineRule="auto"/>
              <w:rPr>
                <w:iCs/>
                <w:u w:val="single"/>
              </w:rPr>
            </w:pPr>
            <w:r w:rsidRPr="006B5CB3">
              <w:rPr>
                <w:iCs/>
                <w:u w:val="single"/>
              </w:rPr>
              <w:t>Note: for the case of sharing a COT, the CPE occurs after LBT gap for type 2A/2B/2C</w:t>
            </w:r>
          </w:p>
          <w:p w14:paraId="73A1C76C" w14:textId="77777777" w:rsidR="006B5CB3" w:rsidRPr="006B5CB3" w:rsidRDefault="006B5CB3" w:rsidP="0095774D">
            <w:pPr>
              <w:numPr>
                <w:ilvl w:val="0"/>
                <w:numId w:val="74"/>
              </w:numPr>
              <w:spacing w:before="0" w:line="240" w:lineRule="auto"/>
              <w:rPr>
                <w:iCs/>
                <w:u w:val="single"/>
              </w:rPr>
            </w:pPr>
            <w:r w:rsidRPr="006B5CB3">
              <w:rPr>
                <w:iCs/>
                <w:u w:val="single"/>
              </w:rPr>
              <w:t>FFS whether a subset of candidate CPE starting position(s) that can be used for PSCCH/PSSCH transmission within a COT is indicated by SCI carrying COT sharing information</w:t>
            </w:r>
          </w:p>
          <w:p w14:paraId="206C7545" w14:textId="77777777" w:rsidR="006B5CB3" w:rsidRPr="006B5CB3" w:rsidRDefault="006B5CB3" w:rsidP="0095774D">
            <w:pPr>
              <w:numPr>
                <w:ilvl w:val="0"/>
                <w:numId w:val="74"/>
              </w:numPr>
              <w:spacing w:before="0" w:line="240" w:lineRule="auto"/>
              <w:rPr>
                <w:iCs/>
                <w:u w:val="single"/>
              </w:rPr>
            </w:pPr>
            <w:r w:rsidRPr="006B5CB3">
              <w:rPr>
                <w:iCs/>
                <w:u w:val="single"/>
              </w:rPr>
              <w:t>FFS whether default starting position is included in each set</w:t>
            </w:r>
          </w:p>
          <w:p w14:paraId="7BDB9548" w14:textId="77777777" w:rsidR="006B5CB3" w:rsidRPr="006B5CB3" w:rsidRDefault="006B5CB3" w:rsidP="0095774D">
            <w:pPr>
              <w:spacing w:before="0" w:line="240" w:lineRule="auto"/>
              <w:rPr>
                <w:iCs/>
                <w:u w:val="single"/>
              </w:rPr>
            </w:pPr>
          </w:p>
          <w:p w14:paraId="31FAD45B" w14:textId="77777777" w:rsidR="006B5CB3" w:rsidRPr="006B5CB3" w:rsidRDefault="006B5CB3" w:rsidP="0095774D">
            <w:pPr>
              <w:spacing w:before="0" w:line="240" w:lineRule="auto"/>
              <w:rPr>
                <w:iCs/>
                <w:u w:val="single"/>
              </w:rPr>
            </w:pPr>
            <w:r w:rsidRPr="006B5CB3">
              <w:rPr>
                <w:b/>
                <w:bCs/>
                <w:iCs/>
                <w:u w:val="single"/>
              </w:rPr>
              <w:t>Agreement</w:t>
            </w:r>
          </w:p>
          <w:p w14:paraId="7EB181CB" w14:textId="77777777" w:rsidR="006B5CB3" w:rsidRPr="006B5CB3" w:rsidRDefault="006B5CB3" w:rsidP="0095774D">
            <w:pPr>
              <w:spacing w:before="0" w:line="240" w:lineRule="auto"/>
              <w:rPr>
                <w:iCs/>
                <w:u w:val="single"/>
                <w:lang w:val="en-US"/>
              </w:rPr>
            </w:pPr>
            <w:r w:rsidRPr="006B5CB3">
              <w:rPr>
                <w:iCs/>
                <w:u w:val="single"/>
                <w:lang w:val="en-US"/>
              </w:rPr>
              <w:t>For the time-domain information to be included as part of COT sharing information, at least the following is included:</w:t>
            </w:r>
          </w:p>
          <w:p w14:paraId="7ACD47AC" w14:textId="77777777" w:rsidR="006B5CB3" w:rsidRPr="006B5CB3" w:rsidRDefault="006B5CB3" w:rsidP="0095774D">
            <w:pPr>
              <w:numPr>
                <w:ilvl w:val="0"/>
                <w:numId w:val="63"/>
              </w:numPr>
              <w:spacing w:before="0" w:line="240" w:lineRule="auto"/>
              <w:rPr>
                <w:iCs/>
                <w:u w:val="single"/>
                <w:lang w:val="en-US"/>
              </w:rPr>
            </w:pPr>
            <w:r w:rsidRPr="006B5CB3">
              <w:rPr>
                <w:iCs/>
                <w:u w:val="single"/>
                <w:lang w:val="en-US"/>
              </w:rPr>
              <w:t xml:space="preserve">Remaining COT duration </w:t>
            </w:r>
          </w:p>
          <w:p w14:paraId="30438626" w14:textId="77777777" w:rsidR="006B5CB3" w:rsidRPr="006B5CB3" w:rsidRDefault="006B5CB3" w:rsidP="00E02503">
            <w:pPr>
              <w:numPr>
                <w:ilvl w:val="1"/>
                <w:numId w:val="63"/>
              </w:numPr>
              <w:spacing w:before="0" w:line="240" w:lineRule="auto"/>
              <w:ind w:left="1024"/>
              <w:rPr>
                <w:iCs/>
                <w:u w:val="single"/>
                <w:lang w:val="en-US"/>
              </w:rPr>
            </w:pPr>
            <w:r w:rsidRPr="006B5CB3">
              <w:rPr>
                <w:iCs/>
                <w:u w:val="single"/>
                <w:lang w:val="en-US"/>
              </w:rPr>
              <w:t xml:space="preserve">FFS it is an absolute time length in ms or in number of slots, and payload </w:t>
            </w:r>
            <w:proofErr w:type="gramStart"/>
            <w:r w:rsidRPr="006B5CB3">
              <w:rPr>
                <w:iCs/>
                <w:u w:val="single"/>
                <w:lang w:val="en-US"/>
              </w:rPr>
              <w:t>size</w:t>
            </w:r>
            <w:proofErr w:type="gramEnd"/>
          </w:p>
          <w:p w14:paraId="297E329A" w14:textId="77777777" w:rsidR="006B5CB3" w:rsidRPr="006B5CB3" w:rsidRDefault="006B5CB3" w:rsidP="0095774D">
            <w:pPr>
              <w:numPr>
                <w:ilvl w:val="0"/>
                <w:numId w:val="63"/>
              </w:numPr>
              <w:spacing w:before="0" w:line="240" w:lineRule="auto"/>
              <w:rPr>
                <w:iCs/>
                <w:u w:val="single"/>
                <w:lang w:val="en-US"/>
              </w:rPr>
            </w:pPr>
            <w:r w:rsidRPr="006B5CB3">
              <w:rPr>
                <w:iCs/>
                <w:u w:val="single"/>
                <w:lang w:val="en-US"/>
              </w:rPr>
              <w:t xml:space="preserve">FFS: how to determine the shared slots and the starting time of the shared slots, </w:t>
            </w:r>
            <w:proofErr w:type="gramStart"/>
            <w:r w:rsidRPr="006B5CB3">
              <w:rPr>
                <w:iCs/>
                <w:u w:val="single"/>
                <w:lang w:val="en-US"/>
              </w:rPr>
              <w:t>e.g.</w:t>
            </w:r>
            <w:proofErr w:type="gramEnd"/>
            <w:r w:rsidRPr="006B5CB3">
              <w:rPr>
                <w:iCs/>
                <w:u w:val="single"/>
                <w:lang w:val="en-US"/>
              </w:rPr>
              <w:t xml:space="preserve"> if some slots are only intended for the COT-initiating UE and not to be shared with other UEs</w:t>
            </w:r>
          </w:p>
          <w:p w14:paraId="69680CC5" w14:textId="77777777" w:rsidR="006B5CB3" w:rsidRPr="006B5CB3" w:rsidRDefault="006B5CB3" w:rsidP="0095774D">
            <w:pPr>
              <w:spacing w:before="0" w:line="240" w:lineRule="auto"/>
              <w:rPr>
                <w:b/>
                <w:bCs/>
                <w:iCs/>
                <w:u w:val="single"/>
                <w:lang w:val="en-AU"/>
              </w:rPr>
            </w:pPr>
          </w:p>
          <w:p w14:paraId="57BEBEB3" w14:textId="77777777" w:rsidR="006B5CB3" w:rsidRPr="006B5CB3" w:rsidRDefault="006B5CB3" w:rsidP="0095774D">
            <w:pPr>
              <w:spacing w:before="0" w:line="240" w:lineRule="auto"/>
              <w:rPr>
                <w:iCs/>
                <w:u w:val="single"/>
              </w:rPr>
            </w:pPr>
            <w:r w:rsidRPr="006B5CB3">
              <w:rPr>
                <w:b/>
                <w:bCs/>
                <w:iCs/>
                <w:u w:val="single"/>
              </w:rPr>
              <w:t>Agreement</w:t>
            </w:r>
          </w:p>
          <w:p w14:paraId="4BA6D0C3" w14:textId="77777777" w:rsidR="006B5CB3" w:rsidRPr="006B5CB3" w:rsidRDefault="006B5CB3" w:rsidP="0095774D">
            <w:pPr>
              <w:spacing w:before="0" w:line="240" w:lineRule="auto"/>
              <w:rPr>
                <w:iCs/>
                <w:u w:val="single"/>
                <w:lang w:val="en-US"/>
              </w:rPr>
            </w:pPr>
            <w:r w:rsidRPr="006B5CB3">
              <w:rPr>
                <w:iCs/>
                <w:u w:val="single"/>
                <w:lang w:val="en-US"/>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59A3ACB8" w14:textId="77777777" w:rsidR="006B5CB3" w:rsidRPr="006B5CB3" w:rsidRDefault="006B5CB3" w:rsidP="0095774D">
            <w:pPr>
              <w:spacing w:before="0" w:line="240" w:lineRule="auto"/>
              <w:rPr>
                <w:iCs/>
                <w:u w:val="single"/>
              </w:rPr>
            </w:pPr>
          </w:p>
          <w:p w14:paraId="7725ED8D" w14:textId="77777777" w:rsidR="006B5CB3" w:rsidRPr="006B5CB3" w:rsidRDefault="006B5CB3" w:rsidP="0095774D">
            <w:pPr>
              <w:spacing w:before="0" w:line="240" w:lineRule="auto"/>
              <w:rPr>
                <w:iCs/>
                <w:u w:val="single"/>
              </w:rPr>
            </w:pPr>
            <w:r w:rsidRPr="006B5CB3">
              <w:rPr>
                <w:b/>
                <w:bCs/>
                <w:iCs/>
                <w:u w:val="single"/>
              </w:rPr>
              <w:t>Agreement</w:t>
            </w:r>
          </w:p>
          <w:p w14:paraId="05172AD8" w14:textId="4F5FD61A" w:rsidR="006B5CB3" w:rsidRPr="006B5CB3" w:rsidRDefault="006B5CB3" w:rsidP="0095774D">
            <w:pPr>
              <w:spacing w:before="0" w:line="240" w:lineRule="auto"/>
              <w:rPr>
                <w:iCs/>
                <w:u w:val="single"/>
              </w:rPr>
            </w:pPr>
            <w:r w:rsidRPr="006B5CB3">
              <w:rPr>
                <w:iCs/>
                <w:u w:val="single"/>
              </w:rPr>
              <w:t xml:space="preserve">Specification supports that CPE can be transmitted between any two consecutive SL transmissions by the same UE to reduce the gap between the two transmissions so that it does not exceed </w:t>
            </w:r>
            <m:oMath>
              <m:r>
                <w:rPr>
                  <w:rFonts w:ascii="Cambria Math" w:hAnsi="Cambria Math"/>
                  <w:u w:val="single"/>
                </w:rPr>
                <m:t>16 μs</m:t>
              </m:r>
            </m:oMath>
            <w:r w:rsidRPr="006B5CB3">
              <w:rPr>
                <w:iCs/>
                <w:u w:val="single"/>
              </w:rPr>
              <w:t>.</w:t>
            </w:r>
          </w:p>
          <w:p w14:paraId="64D3543E" w14:textId="77777777" w:rsidR="006B5CB3" w:rsidRPr="006B5CB3" w:rsidRDefault="006B5CB3" w:rsidP="0095774D">
            <w:pPr>
              <w:numPr>
                <w:ilvl w:val="0"/>
                <w:numId w:val="74"/>
              </w:numPr>
              <w:spacing w:before="0" w:line="240" w:lineRule="auto"/>
              <w:rPr>
                <w:iCs/>
                <w:u w:val="single"/>
              </w:rPr>
            </w:pPr>
            <w:r w:rsidRPr="006B5CB3">
              <w:rPr>
                <w:iCs/>
                <w:u w:val="single"/>
              </w:rPr>
              <w:t>Note: for this case, the CPE length should not be longer than up to symbols, as per previous agreements</w:t>
            </w:r>
          </w:p>
          <w:p w14:paraId="1A53BC12" w14:textId="77777777" w:rsidR="006B5CB3" w:rsidRPr="006B5CB3" w:rsidRDefault="006B5CB3" w:rsidP="0095774D">
            <w:pPr>
              <w:numPr>
                <w:ilvl w:val="0"/>
                <w:numId w:val="74"/>
              </w:numPr>
              <w:spacing w:before="0" w:line="240" w:lineRule="auto"/>
              <w:rPr>
                <w:iCs/>
                <w:u w:val="single"/>
              </w:rPr>
            </w:pPr>
            <w:r w:rsidRPr="006B5CB3">
              <w:rPr>
                <w:iCs/>
                <w:u w:val="single"/>
              </w:rPr>
              <w:t>FFS: details if needed (e.g., considering outcome of discussion on PSFCH-like signal in PHY agenda)</w:t>
            </w:r>
          </w:p>
          <w:p w14:paraId="1962C772" w14:textId="77777777" w:rsidR="006B5CB3" w:rsidRPr="006B5CB3" w:rsidRDefault="006B5CB3" w:rsidP="0095774D">
            <w:pPr>
              <w:numPr>
                <w:ilvl w:val="0"/>
                <w:numId w:val="74"/>
              </w:numPr>
              <w:spacing w:before="0" w:line="240" w:lineRule="auto"/>
              <w:rPr>
                <w:iCs/>
                <w:u w:val="single"/>
              </w:rPr>
            </w:pPr>
            <w:r w:rsidRPr="006B5CB3">
              <w:rPr>
                <w:iCs/>
                <w:u w:val="single"/>
              </w:rPr>
              <w:t>FFS whether PSSCH can be transmitted instead of or in addition to CPE</w:t>
            </w:r>
          </w:p>
          <w:p w14:paraId="7D8A3022" w14:textId="77777777" w:rsidR="006B5CB3" w:rsidRPr="006B5CB3" w:rsidRDefault="006B5CB3" w:rsidP="0095774D">
            <w:pPr>
              <w:numPr>
                <w:ilvl w:val="0"/>
                <w:numId w:val="74"/>
              </w:numPr>
              <w:spacing w:before="0" w:line="240" w:lineRule="auto"/>
              <w:rPr>
                <w:iCs/>
                <w:u w:val="single"/>
              </w:rPr>
            </w:pPr>
            <w:r w:rsidRPr="006B5CB3">
              <w:rPr>
                <w:iCs/>
                <w:u w:val="single"/>
              </w:rPr>
              <w:t>FFS: how to determine the CPE starting position</w:t>
            </w:r>
          </w:p>
          <w:p w14:paraId="396592BF" w14:textId="77777777" w:rsidR="006B5CB3" w:rsidRPr="006B5CB3" w:rsidRDefault="006B5CB3" w:rsidP="0095774D">
            <w:pPr>
              <w:spacing w:before="0" w:line="240" w:lineRule="auto"/>
              <w:rPr>
                <w:iCs/>
                <w:u w:val="single"/>
              </w:rPr>
            </w:pPr>
          </w:p>
          <w:p w14:paraId="08BB6FC0" w14:textId="77777777" w:rsidR="006B5CB3" w:rsidRPr="006B5CB3" w:rsidRDefault="006B5CB3" w:rsidP="0095774D">
            <w:pPr>
              <w:spacing w:before="0" w:line="240" w:lineRule="auto"/>
              <w:rPr>
                <w:iCs/>
                <w:u w:val="single"/>
              </w:rPr>
            </w:pPr>
            <w:r w:rsidRPr="006B5CB3">
              <w:rPr>
                <w:b/>
                <w:bCs/>
                <w:iCs/>
                <w:u w:val="single"/>
              </w:rPr>
              <w:t>Working assumption</w:t>
            </w:r>
          </w:p>
          <w:p w14:paraId="19BABB5F" w14:textId="77777777" w:rsidR="006B5CB3" w:rsidRPr="006B5CB3" w:rsidRDefault="006B5CB3" w:rsidP="0095774D">
            <w:pPr>
              <w:spacing w:before="0" w:line="240" w:lineRule="auto"/>
              <w:rPr>
                <w:iCs/>
                <w:u w:val="single"/>
                <w:lang w:val="en-US"/>
              </w:rPr>
            </w:pPr>
            <w:r w:rsidRPr="006B5CB3">
              <w:rPr>
                <w:iCs/>
                <w:u w:val="single"/>
                <w:lang w:val="en-US"/>
              </w:rPr>
              <w:t>For UE-to-UE COT sharing in SL-U, a parameter “</w:t>
            </w:r>
            <w:proofErr w:type="spellStart"/>
            <w:r w:rsidRPr="006B5CB3">
              <w:rPr>
                <w:i/>
                <w:iCs/>
                <w:u w:val="single"/>
                <w:lang w:val="en-US"/>
              </w:rPr>
              <w:t>ue</w:t>
            </w:r>
            <w:proofErr w:type="spellEnd"/>
            <w:r w:rsidRPr="006B5CB3">
              <w:rPr>
                <w:i/>
                <w:iCs/>
                <w:u w:val="single"/>
                <w:lang w:val="en-US"/>
              </w:rPr>
              <w:t>-</w:t>
            </w:r>
            <w:proofErr w:type="spellStart"/>
            <w:r w:rsidRPr="006B5CB3">
              <w:rPr>
                <w:i/>
                <w:iCs/>
                <w:u w:val="single"/>
                <w:lang w:val="en-US"/>
              </w:rPr>
              <w:t>toUE</w:t>
            </w:r>
            <w:proofErr w:type="spellEnd"/>
            <w:r w:rsidRPr="006B5CB3">
              <w:rPr>
                <w:i/>
                <w:iCs/>
                <w:u w:val="single"/>
                <w:lang w:val="en-US"/>
              </w:rPr>
              <w:t>-COT-</w:t>
            </w:r>
            <w:proofErr w:type="spellStart"/>
            <w:r w:rsidRPr="006B5CB3">
              <w:rPr>
                <w:i/>
                <w:iCs/>
                <w:u w:val="single"/>
                <w:lang w:val="en-US"/>
              </w:rPr>
              <w:t>SharingED</w:t>
            </w:r>
            <w:proofErr w:type="spellEnd"/>
            <w:r w:rsidRPr="006B5CB3">
              <w:rPr>
                <w:i/>
                <w:iCs/>
                <w:u w:val="single"/>
                <w:lang w:val="en-US"/>
              </w:rPr>
              <w:t>-Threshold</w:t>
            </w:r>
            <w:r w:rsidRPr="006B5CB3">
              <w:rPr>
                <w:iCs/>
                <w:u w:val="single"/>
                <w:lang w:val="en-US"/>
              </w:rPr>
              <w:t>” is configured  to be used in the energy detection threshold adaptation procedure (</w:t>
            </w:r>
            <w:proofErr w:type="gramStart"/>
            <w:r w:rsidRPr="006B5CB3">
              <w:rPr>
                <w:iCs/>
                <w:u w:val="single"/>
                <w:lang w:val="en-US"/>
              </w:rPr>
              <w:t>similar to</w:t>
            </w:r>
            <w:proofErr w:type="gramEnd"/>
            <w:r w:rsidRPr="006B5CB3">
              <w:rPr>
                <w:iCs/>
                <w:u w:val="single"/>
                <w:lang w:val="en-US"/>
              </w:rPr>
              <w:t xml:space="preserve"> </w:t>
            </w:r>
            <w:r w:rsidRPr="006B5CB3">
              <w:rPr>
                <w:i/>
                <w:iCs/>
                <w:u w:val="single"/>
                <w:lang w:val="en-US"/>
              </w:rPr>
              <w:t xml:space="preserve">ul-toDL-COT-SharingED-Threshold-r16 </w:t>
            </w:r>
            <w:r w:rsidRPr="006B5CB3">
              <w:rPr>
                <w:iCs/>
                <w:u w:val="single"/>
                <w:lang w:val="en-US"/>
              </w:rPr>
              <w:t>used for UL-to-DL COT sharing in NR-U)</w:t>
            </w:r>
          </w:p>
          <w:p w14:paraId="2BB2DBD8" w14:textId="77777777" w:rsidR="006B5CB3" w:rsidRPr="006B5CB3" w:rsidRDefault="006B5CB3" w:rsidP="0095774D">
            <w:pPr>
              <w:numPr>
                <w:ilvl w:val="0"/>
                <w:numId w:val="74"/>
              </w:numPr>
              <w:spacing w:before="0" w:line="240" w:lineRule="auto"/>
              <w:rPr>
                <w:iCs/>
                <w:u w:val="single"/>
              </w:rPr>
            </w:pPr>
            <w:r w:rsidRPr="006B5CB3">
              <w:rPr>
                <w:iCs/>
                <w:u w:val="single"/>
              </w:rPr>
              <w:t>FFS candidate value(s) (need to take into consideration of different UE power class) and the granularity for the configuration</w:t>
            </w:r>
          </w:p>
          <w:p w14:paraId="07A8A704" w14:textId="77777777" w:rsidR="006B5CB3" w:rsidRPr="006B5CB3" w:rsidRDefault="006B5CB3" w:rsidP="0095774D">
            <w:pPr>
              <w:spacing w:before="0" w:line="240" w:lineRule="auto"/>
              <w:rPr>
                <w:iCs/>
                <w:u w:val="single"/>
              </w:rPr>
            </w:pPr>
          </w:p>
          <w:p w14:paraId="6C1C0B1C" w14:textId="77777777" w:rsidR="006B5CB3" w:rsidRPr="006B5CB3" w:rsidRDefault="006B5CB3" w:rsidP="0095774D">
            <w:pPr>
              <w:spacing w:before="0" w:line="240" w:lineRule="auto"/>
              <w:rPr>
                <w:iCs/>
                <w:u w:val="single"/>
              </w:rPr>
            </w:pPr>
            <w:r w:rsidRPr="006B5CB3">
              <w:rPr>
                <w:b/>
                <w:bCs/>
                <w:iCs/>
                <w:u w:val="single"/>
              </w:rPr>
              <w:t>Agreement</w:t>
            </w:r>
          </w:p>
          <w:p w14:paraId="0AE31607" w14:textId="77777777" w:rsidR="006B5CB3" w:rsidRPr="006B5CB3" w:rsidRDefault="006B5CB3" w:rsidP="0095774D">
            <w:pPr>
              <w:spacing w:before="0" w:line="240" w:lineRule="auto"/>
              <w:rPr>
                <w:iCs/>
                <w:u w:val="single"/>
              </w:rPr>
            </w:pPr>
            <w:r w:rsidRPr="006B5CB3">
              <w:rPr>
                <w:iCs/>
                <w:u w:val="single"/>
              </w:rPr>
              <w:t xml:space="preserve">When UE performs Type 2 channel access to start transmitting within a shared COT (to be further studied and </w:t>
            </w:r>
            <w:proofErr w:type="gramStart"/>
            <w:r w:rsidRPr="006B5CB3">
              <w:rPr>
                <w:iCs/>
                <w:u w:val="single"/>
              </w:rPr>
              <w:t>down-selected</w:t>
            </w:r>
            <w:proofErr w:type="gramEnd"/>
            <w:r w:rsidRPr="006B5CB3">
              <w:rPr>
                <w:iCs/>
                <w:u w:val="single"/>
              </w:rPr>
              <w:t xml:space="preserve"> in RAN1#114):</w:t>
            </w:r>
          </w:p>
          <w:p w14:paraId="44D0D0C0" w14:textId="77777777" w:rsidR="006B5CB3" w:rsidRPr="006B5CB3" w:rsidRDefault="006B5CB3" w:rsidP="0095774D">
            <w:pPr>
              <w:numPr>
                <w:ilvl w:val="0"/>
                <w:numId w:val="74"/>
              </w:numPr>
              <w:spacing w:before="0" w:line="240" w:lineRule="auto"/>
              <w:rPr>
                <w:iCs/>
                <w:u w:val="single"/>
              </w:rPr>
            </w:pPr>
            <w:r w:rsidRPr="006B5CB3">
              <w:rPr>
                <w:iCs/>
                <w:u w:val="single"/>
              </w:rPr>
              <w:t>Alt. 1: Use the method for using CPE for the case when UE performs Type 1 channel access to initiate a COT for PSCCH/PSSCH transmission</w:t>
            </w:r>
          </w:p>
          <w:p w14:paraId="19E53729" w14:textId="77777777" w:rsidR="006B5CB3" w:rsidRPr="006B5CB3" w:rsidRDefault="006B5CB3" w:rsidP="0095774D">
            <w:pPr>
              <w:numPr>
                <w:ilvl w:val="0"/>
                <w:numId w:val="74"/>
              </w:numPr>
              <w:spacing w:before="0" w:line="240" w:lineRule="auto"/>
              <w:rPr>
                <w:iCs/>
                <w:u w:val="single"/>
              </w:rPr>
            </w:pPr>
            <w:r w:rsidRPr="006B5CB3">
              <w:rPr>
                <w:iCs/>
                <w:u w:val="single"/>
              </w:rPr>
              <w:t>Alt. 2: Use only the (pre-)configured default CPE starting position</w:t>
            </w:r>
          </w:p>
          <w:p w14:paraId="0981D878" w14:textId="77777777" w:rsidR="006B5CB3" w:rsidRPr="006B5CB3" w:rsidRDefault="006B5CB3" w:rsidP="0095774D">
            <w:pPr>
              <w:numPr>
                <w:ilvl w:val="0"/>
                <w:numId w:val="74"/>
              </w:numPr>
              <w:spacing w:before="0" w:line="240" w:lineRule="auto"/>
              <w:rPr>
                <w:iCs/>
                <w:u w:val="single"/>
              </w:rPr>
            </w:pPr>
            <w:r w:rsidRPr="006B5CB3">
              <w:rPr>
                <w:iCs/>
                <w:u w:val="single"/>
              </w:rPr>
              <w:t>Alt. 3: use CPE to make the gap smaller or equal 16us</w:t>
            </w:r>
          </w:p>
          <w:p w14:paraId="555A2C63" w14:textId="77777777" w:rsidR="006B5CB3" w:rsidRPr="006B5CB3" w:rsidRDefault="006B5CB3" w:rsidP="0095774D">
            <w:pPr>
              <w:numPr>
                <w:ilvl w:val="0"/>
                <w:numId w:val="74"/>
              </w:numPr>
              <w:spacing w:before="0" w:line="240" w:lineRule="auto"/>
              <w:rPr>
                <w:iCs/>
                <w:u w:val="single"/>
              </w:rPr>
            </w:pPr>
            <w:r w:rsidRPr="006B5CB3">
              <w:rPr>
                <w:iCs/>
                <w:u w:val="single"/>
              </w:rPr>
              <w:t>Alt. 4: others</w:t>
            </w:r>
          </w:p>
          <w:p w14:paraId="7F65C606" w14:textId="77777777" w:rsidR="006B5CB3" w:rsidRPr="006B5CB3" w:rsidRDefault="006B5CB3" w:rsidP="0095774D">
            <w:pPr>
              <w:spacing w:before="0" w:line="240" w:lineRule="auto"/>
              <w:rPr>
                <w:iCs/>
                <w:u w:val="single"/>
              </w:rPr>
            </w:pPr>
          </w:p>
          <w:p w14:paraId="7E6AE23E" w14:textId="77777777" w:rsidR="006B5CB3" w:rsidRPr="006B5CB3" w:rsidRDefault="006B5CB3" w:rsidP="0095774D">
            <w:pPr>
              <w:spacing w:before="0" w:line="240" w:lineRule="auto"/>
              <w:rPr>
                <w:iCs/>
                <w:u w:val="single"/>
              </w:rPr>
            </w:pPr>
            <w:r w:rsidRPr="006B5CB3">
              <w:rPr>
                <w:b/>
                <w:bCs/>
                <w:iCs/>
                <w:u w:val="single"/>
              </w:rPr>
              <w:t>Agreement</w:t>
            </w:r>
          </w:p>
          <w:p w14:paraId="65764D59" w14:textId="6213425E" w:rsidR="006B5CB3" w:rsidRPr="006B5CB3" w:rsidRDefault="006B5CB3" w:rsidP="0095774D">
            <w:pPr>
              <w:spacing w:before="0" w:line="240" w:lineRule="auto"/>
              <w:rPr>
                <w:iCs/>
                <w:u w:val="single"/>
              </w:rPr>
            </w:pPr>
            <w:r w:rsidRPr="006B5CB3">
              <w:rPr>
                <w:iCs/>
                <w:u w:val="single"/>
              </w:rPr>
              <w:t xml:space="preserve">For the </w:t>
            </w:r>
            <w:r w:rsidRPr="006B5CB3">
              <w:rPr>
                <w:iCs/>
                <w:u w:val="single"/>
                <w:lang w:val="en-AU"/>
              </w:rPr>
              <w:t xml:space="preserve">(pre-)configurable ratio of received SL HARQ-ACK feedbacks in determining the </w:t>
            </w:r>
            <m:oMath>
              <m:r>
                <w:rPr>
                  <w:rFonts w:ascii="Cambria Math" w:hAnsi="Cambria Math"/>
                  <w:u w:val="single"/>
                </w:rPr>
                <m:t>C</m:t>
              </m:r>
              <m:sSub>
                <m:sSubPr>
                  <m:ctrlPr>
                    <w:rPr>
                      <w:rFonts w:ascii="Cambria Math" w:hAnsi="Cambria Math"/>
                      <w:i/>
                      <w:iCs/>
                      <w:u w:val="single"/>
                    </w:rPr>
                  </m:ctrlPr>
                </m:sSubPr>
                <m:e>
                  <m:r>
                    <w:rPr>
                      <w:rFonts w:ascii="Cambria Math" w:hAnsi="Cambria Math"/>
                      <w:u w:val="single"/>
                    </w:rPr>
                    <m:t>W</m:t>
                  </m:r>
                </m:e>
                <m:sub>
                  <m:r>
                    <w:rPr>
                      <w:rFonts w:ascii="Cambria Math" w:hAnsi="Cambria Math"/>
                      <w:u w:val="single"/>
                    </w:rPr>
                    <m:t>p</m:t>
                  </m:r>
                </m:sub>
              </m:sSub>
            </m:oMath>
            <w:r w:rsidRPr="006B5CB3">
              <w:rPr>
                <w:iCs/>
                <w:u w:val="single"/>
                <w:lang w:val="en-AU"/>
              </w:rPr>
              <w:t xml:space="preserve"> value for the case of </w:t>
            </w:r>
            <w:r w:rsidRPr="006B5CB3">
              <w:rPr>
                <w:iCs/>
                <w:u w:val="single"/>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06822DAC" w14:textId="49B201A2" w:rsidR="006B5CB3" w:rsidRPr="006B5CB3" w:rsidRDefault="006B5CB3" w:rsidP="0095774D">
            <w:pPr>
              <w:numPr>
                <w:ilvl w:val="0"/>
                <w:numId w:val="63"/>
              </w:numPr>
              <w:spacing w:before="0" w:line="240" w:lineRule="auto"/>
              <w:rPr>
                <w:iCs/>
                <w:u w:val="single"/>
              </w:rPr>
            </w:pPr>
            <w:r w:rsidRPr="006B5CB3">
              <w:rPr>
                <w:iCs/>
                <w:u w:val="single"/>
              </w:rPr>
              <w:t xml:space="preserve">When the calculated ratio is equal to or above the (pre-)configured ratio, </w:t>
            </w:r>
            <m:oMath>
              <m:r>
                <w:rPr>
                  <w:rFonts w:ascii="Cambria Math" w:hAnsi="Cambria Math"/>
                  <w:u w:val="single"/>
                </w:rPr>
                <m:t>C</m:t>
              </m:r>
              <m:sSub>
                <m:sSubPr>
                  <m:ctrlPr>
                    <w:rPr>
                      <w:rFonts w:ascii="Cambria Math" w:hAnsi="Cambria Math"/>
                      <w:i/>
                      <w:iCs/>
                      <w:u w:val="single"/>
                    </w:rPr>
                  </m:ctrlPr>
                </m:sSubPr>
                <m:e>
                  <m:r>
                    <w:rPr>
                      <w:rFonts w:ascii="Cambria Math" w:hAnsi="Cambria Math"/>
                      <w:u w:val="single"/>
                    </w:rPr>
                    <m:t>W</m:t>
                  </m:r>
                </m:e>
                <m:sub>
                  <m:r>
                    <w:rPr>
                      <w:rFonts w:ascii="Cambria Math" w:hAnsi="Cambria Math"/>
                      <w:u w:val="single"/>
                    </w:rPr>
                    <m:t>p</m:t>
                  </m:r>
                </m:sub>
              </m:sSub>
            </m:oMath>
            <w:r w:rsidRPr="006B5CB3">
              <w:rPr>
                <w:iCs/>
                <w:u w:val="single"/>
                <w:lang w:val="en-AU"/>
              </w:rPr>
              <w:t xml:space="preserve"> is reset to </w:t>
            </w:r>
            <m:oMath>
              <m:r>
                <w:rPr>
                  <w:rFonts w:ascii="Cambria Math" w:hAnsi="Cambria Math"/>
                  <w:u w:val="single"/>
                </w:rPr>
                <m:t>C</m:t>
              </m:r>
              <m:sSub>
                <m:sSubPr>
                  <m:ctrlPr>
                    <w:rPr>
                      <w:rFonts w:ascii="Cambria Math" w:hAnsi="Cambria Math"/>
                      <w:i/>
                      <w:iCs/>
                      <w:u w:val="single"/>
                    </w:rPr>
                  </m:ctrlPr>
                </m:sSubPr>
                <m:e>
                  <m:r>
                    <w:rPr>
                      <w:rFonts w:ascii="Cambria Math" w:hAnsi="Cambria Math"/>
                      <w:u w:val="single"/>
                    </w:rPr>
                    <m:t>W</m:t>
                  </m:r>
                </m:e>
                <m:sub>
                  <m:r>
                    <w:rPr>
                      <w:rFonts w:ascii="Cambria Math" w:hAnsi="Cambria Math"/>
                      <w:u w:val="single"/>
                      <w:lang w:val="en-AU"/>
                    </w:rPr>
                    <m:t>min,</m:t>
                  </m:r>
                  <m:r>
                    <w:rPr>
                      <w:rFonts w:ascii="Cambria Math" w:hAnsi="Cambria Math"/>
                      <w:u w:val="single"/>
                    </w:rPr>
                    <m:t>p</m:t>
                  </m:r>
                </m:sub>
              </m:sSub>
            </m:oMath>
            <w:r w:rsidRPr="006B5CB3">
              <w:rPr>
                <w:i/>
                <w:iCs/>
                <w:u w:val="single"/>
              </w:rPr>
              <w:t xml:space="preserve"> </w:t>
            </w:r>
            <w:r w:rsidRPr="006B5CB3">
              <w:rPr>
                <w:iCs/>
                <w:u w:val="single"/>
                <w:lang w:val="en-AU"/>
              </w:rPr>
              <w:t xml:space="preserve">for every priority class </w:t>
            </w:r>
            <m:oMath>
              <m:r>
                <w:rPr>
                  <w:rFonts w:ascii="Cambria Math" w:hAnsi="Cambria Math"/>
                  <w:u w:val="single"/>
                </w:rPr>
                <m:t>p∈</m:t>
              </m:r>
              <m:d>
                <m:dPr>
                  <m:begChr m:val="{"/>
                  <m:endChr m:val="}"/>
                  <m:ctrlPr>
                    <w:rPr>
                      <w:rFonts w:ascii="Cambria Math" w:hAnsi="Cambria Math"/>
                      <w:i/>
                      <w:iCs/>
                      <w:u w:val="single"/>
                    </w:rPr>
                  </m:ctrlPr>
                </m:dPr>
                <m:e>
                  <m:r>
                    <w:rPr>
                      <w:rFonts w:ascii="Cambria Math" w:hAnsi="Cambria Math"/>
                      <w:u w:val="single"/>
                    </w:rPr>
                    <m:t>1,2,3,4</m:t>
                  </m:r>
                </m:e>
              </m:d>
            </m:oMath>
            <w:r w:rsidRPr="006B5CB3">
              <w:rPr>
                <w:iCs/>
                <w:u w:val="single"/>
                <w:lang w:val="en-AU"/>
              </w:rPr>
              <w:t xml:space="preserve">, otherwise </w:t>
            </w:r>
            <w:r w:rsidRPr="006B5CB3">
              <w:rPr>
                <w:iCs/>
                <w:u w:val="single"/>
              </w:rPr>
              <w:t xml:space="preserve">increase </w:t>
            </w:r>
            <m:oMath>
              <m:r>
                <w:rPr>
                  <w:rFonts w:ascii="Cambria Math" w:hAnsi="Cambria Math"/>
                  <w:u w:val="single"/>
                </w:rPr>
                <m:t>C</m:t>
              </m:r>
              <m:sSub>
                <m:sSubPr>
                  <m:ctrlPr>
                    <w:rPr>
                      <w:rFonts w:ascii="Cambria Math" w:hAnsi="Cambria Math"/>
                      <w:i/>
                      <w:iCs/>
                      <w:u w:val="single"/>
                    </w:rPr>
                  </m:ctrlPr>
                </m:sSubPr>
                <m:e>
                  <m:r>
                    <w:rPr>
                      <w:rFonts w:ascii="Cambria Math" w:hAnsi="Cambria Math"/>
                      <w:u w:val="single"/>
                    </w:rPr>
                    <m:t>W</m:t>
                  </m:r>
                </m:e>
                <m:sub>
                  <m:r>
                    <w:rPr>
                      <w:rFonts w:ascii="Cambria Math" w:hAnsi="Cambria Math"/>
                      <w:u w:val="single"/>
                    </w:rPr>
                    <m:t>p</m:t>
                  </m:r>
                </m:sub>
              </m:sSub>
            </m:oMath>
            <w:r w:rsidRPr="006B5CB3">
              <w:rPr>
                <w:iCs/>
                <w:u w:val="single"/>
              </w:rPr>
              <w:t xml:space="preserve"> for every priority class </w:t>
            </w:r>
            <m:oMath>
              <m:r>
                <w:rPr>
                  <w:rFonts w:ascii="Cambria Math" w:hAnsi="Cambria Math"/>
                  <w:u w:val="single"/>
                </w:rPr>
                <m:t>p∈</m:t>
              </m:r>
              <m:d>
                <m:dPr>
                  <m:begChr m:val="{"/>
                  <m:endChr m:val="}"/>
                  <m:ctrlPr>
                    <w:rPr>
                      <w:rFonts w:ascii="Cambria Math" w:hAnsi="Cambria Math"/>
                      <w:i/>
                      <w:iCs/>
                      <w:u w:val="single"/>
                    </w:rPr>
                  </m:ctrlPr>
                </m:dPr>
                <m:e>
                  <m:r>
                    <w:rPr>
                      <w:rFonts w:ascii="Cambria Math" w:hAnsi="Cambria Math"/>
                      <w:u w:val="single"/>
                    </w:rPr>
                    <m:t>1,2,3,4</m:t>
                  </m:r>
                </m:e>
              </m:d>
            </m:oMath>
            <w:r w:rsidRPr="006B5CB3">
              <w:rPr>
                <w:iCs/>
                <w:u w:val="single"/>
              </w:rPr>
              <w:t xml:space="preserve"> to the next higher allowed value.</w:t>
            </w:r>
          </w:p>
          <w:p w14:paraId="4B1EC6E5" w14:textId="77777777" w:rsidR="006B5CB3" w:rsidRPr="006B5CB3" w:rsidRDefault="006B5CB3" w:rsidP="0095774D">
            <w:pPr>
              <w:spacing w:before="0" w:line="240" w:lineRule="auto"/>
              <w:rPr>
                <w:iCs/>
                <w:u w:val="single"/>
              </w:rPr>
            </w:pPr>
          </w:p>
          <w:p w14:paraId="76C12DDC" w14:textId="77777777" w:rsidR="006B5CB3" w:rsidRPr="006B5CB3" w:rsidRDefault="006B5CB3" w:rsidP="0095774D">
            <w:pPr>
              <w:spacing w:before="0" w:line="240" w:lineRule="auto"/>
              <w:rPr>
                <w:iCs/>
                <w:u w:val="single"/>
              </w:rPr>
            </w:pPr>
            <w:r w:rsidRPr="006B5CB3">
              <w:rPr>
                <w:b/>
                <w:bCs/>
                <w:iCs/>
                <w:u w:val="single"/>
              </w:rPr>
              <w:t>Agreement</w:t>
            </w:r>
          </w:p>
          <w:p w14:paraId="6C0935A0" w14:textId="026AAF63" w:rsidR="006B5CB3" w:rsidRPr="006B5CB3" w:rsidRDefault="006B5CB3" w:rsidP="0095774D">
            <w:pPr>
              <w:spacing w:before="0" w:line="240" w:lineRule="auto"/>
              <w:rPr>
                <w:iCs/>
                <w:u w:val="single"/>
                <w:lang w:val="en-US"/>
              </w:rPr>
            </w:pPr>
            <w:r w:rsidRPr="006B5CB3">
              <w:rPr>
                <w:iCs/>
                <w:u w:val="single"/>
              </w:rPr>
              <w:t xml:space="preserve">If UE performs SL transmission using Type 1 channel access procedures associated with the channel access priority class </w:t>
            </w:r>
            <m:oMath>
              <m:r>
                <w:rPr>
                  <w:rFonts w:ascii="Cambria Math" w:hAnsi="Cambria Math"/>
                  <w:u w:val="single"/>
                </w:rPr>
                <m:t>p</m:t>
              </m:r>
            </m:oMath>
            <w:r w:rsidRPr="006B5CB3">
              <w:rPr>
                <w:iCs/>
                <w:u w:val="single"/>
              </w:rPr>
              <w:t xml:space="preserve"> on a channel and the SL transmission is not associated with explicit HARQ-ACK feedback by the corresponding UE(s), the following is adopted for the CW adjustment.</w:t>
            </w:r>
          </w:p>
          <w:p w14:paraId="385B19C3" w14:textId="172F05BA" w:rsidR="006B5CB3" w:rsidRPr="006B5CB3" w:rsidRDefault="006B5CB3" w:rsidP="0095774D">
            <w:pPr>
              <w:numPr>
                <w:ilvl w:val="0"/>
                <w:numId w:val="63"/>
              </w:numPr>
              <w:spacing w:before="0" w:line="240" w:lineRule="auto"/>
              <w:rPr>
                <w:iCs/>
                <w:u w:val="single"/>
                <w:lang w:val="en-US"/>
              </w:rPr>
            </w:pPr>
            <w:r w:rsidRPr="006B5CB3">
              <w:rPr>
                <w:iCs/>
                <w:u w:val="single"/>
              </w:rPr>
              <w:t>F</w:t>
            </w:r>
            <w:r w:rsidRPr="006B5CB3">
              <w:rPr>
                <w:iCs/>
                <w:u w:val="single"/>
                <w:lang w:val="en-AU"/>
              </w:rPr>
              <w:t xml:space="preserve">or every priority class </w:t>
            </w:r>
            <m:oMath>
              <m:r>
                <w:rPr>
                  <w:rFonts w:ascii="Cambria Math" w:hAnsi="Cambria Math"/>
                  <w:u w:val="single"/>
                </w:rPr>
                <m:t>p∈</m:t>
              </m:r>
              <m:d>
                <m:dPr>
                  <m:begChr m:val="{"/>
                  <m:endChr m:val="}"/>
                  <m:ctrlPr>
                    <w:rPr>
                      <w:rFonts w:ascii="Cambria Math" w:hAnsi="Cambria Math"/>
                      <w:i/>
                      <w:iCs/>
                      <w:u w:val="single"/>
                    </w:rPr>
                  </m:ctrlPr>
                </m:dPr>
                <m:e>
                  <m:r>
                    <w:rPr>
                      <w:rFonts w:ascii="Cambria Math" w:hAnsi="Cambria Math"/>
                      <w:u w:val="single"/>
                    </w:rPr>
                    <m:t>1,2,3,4</m:t>
                  </m:r>
                </m:e>
              </m:d>
            </m:oMath>
            <w:r w:rsidRPr="006B5CB3">
              <w:rPr>
                <w:iCs/>
                <w:u w:val="single"/>
                <w:lang w:val="en-AU"/>
              </w:rPr>
              <w:t>,</w:t>
            </w:r>
            <w:r w:rsidRPr="006B5CB3">
              <w:rPr>
                <w:i/>
                <w:iCs/>
                <w:u w:val="single"/>
                <w:lang w:val="en-AU"/>
              </w:rPr>
              <w:t xml:space="preserve"> </w:t>
            </w:r>
            <w:r w:rsidRPr="006B5CB3">
              <w:rPr>
                <w:iCs/>
                <w:u w:val="single"/>
              </w:rPr>
              <w:t xml:space="preserve">use the latest </w:t>
            </w:r>
            <m:oMath>
              <m:r>
                <w:rPr>
                  <w:rFonts w:ascii="Cambria Math" w:hAnsi="Cambria Math"/>
                  <w:u w:val="single"/>
                </w:rPr>
                <m:t>C</m:t>
              </m:r>
              <m:sSub>
                <m:sSubPr>
                  <m:ctrlPr>
                    <w:rPr>
                      <w:rFonts w:ascii="Cambria Math" w:hAnsi="Cambria Math"/>
                      <w:i/>
                      <w:iCs/>
                      <w:u w:val="single"/>
                    </w:rPr>
                  </m:ctrlPr>
                </m:sSubPr>
                <m:e>
                  <m:r>
                    <w:rPr>
                      <w:rFonts w:ascii="Cambria Math" w:hAnsi="Cambria Math"/>
                      <w:u w:val="single"/>
                    </w:rPr>
                    <m:t>W</m:t>
                  </m:r>
                </m:e>
                <m:sub>
                  <m:r>
                    <w:rPr>
                      <w:rFonts w:ascii="Cambria Math" w:hAnsi="Cambria Math"/>
                      <w:u w:val="single"/>
                    </w:rPr>
                    <m:t>p</m:t>
                  </m:r>
                </m:sub>
              </m:sSub>
            </m:oMath>
            <w:r w:rsidRPr="006B5CB3">
              <w:rPr>
                <w:iCs/>
                <w:u w:val="single"/>
              </w:rPr>
              <w:t xml:space="preserve"> used for any SL transmissions on the channel using Type 1 channel access procedures associated with the channel access priority class </w:t>
            </w:r>
            <m:oMath>
              <m:r>
                <w:rPr>
                  <w:rFonts w:ascii="Cambria Math" w:hAnsi="Cambria Math"/>
                  <w:u w:val="single"/>
                </w:rPr>
                <m:t>p</m:t>
              </m:r>
            </m:oMath>
            <w:r w:rsidRPr="006B5CB3">
              <w:rPr>
                <w:iCs/>
                <w:u w:val="single"/>
              </w:rPr>
              <w:t>.</w:t>
            </w:r>
          </w:p>
          <w:p w14:paraId="19F81134" w14:textId="70DC0764" w:rsidR="006B5CB3" w:rsidRPr="006B5CB3" w:rsidRDefault="006B5CB3" w:rsidP="0095774D">
            <w:pPr>
              <w:numPr>
                <w:ilvl w:val="0"/>
                <w:numId w:val="63"/>
              </w:numPr>
              <w:spacing w:before="0" w:line="240" w:lineRule="auto"/>
              <w:rPr>
                <w:iCs/>
                <w:u w:val="single"/>
                <w:lang w:val="en-US"/>
              </w:rPr>
            </w:pPr>
            <w:r w:rsidRPr="006B5CB3">
              <w:rPr>
                <w:iCs/>
                <w:u w:val="single"/>
              </w:rPr>
              <w:t xml:space="preserve">If the same </w:t>
            </w:r>
            <m:oMath>
              <m:r>
                <w:rPr>
                  <w:rFonts w:ascii="Cambria Math" w:hAnsi="Cambria Math"/>
                  <w:u w:val="single"/>
                </w:rPr>
                <m:t>C</m:t>
              </m:r>
              <m:sSub>
                <m:sSubPr>
                  <m:ctrlPr>
                    <w:rPr>
                      <w:rFonts w:ascii="Cambria Math" w:hAnsi="Cambria Math"/>
                      <w:i/>
                      <w:iCs/>
                      <w:u w:val="single"/>
                    </w:rPr>
                  </m:ctrlPr>
                </m:sSubPr>
                <m:e>
                  <m:r>
                    <w:rPr>
                      <w:rFonts w:ascii="Cambria Math" w:hAnsi="Cambria Math"/>
                      <w:u w:val="single"/>
                    </w:rPr>
                    <m:t>W</m:t>
                  </m:r>
                </m:e>
                <m:sub>
                  <m:r>
                    <w:rPr>
                      <w:rFonts w:ascii="Cambria Math" w:hAnsi="Cambria Math"/>
                      <w:u w:val="single"/>
                    </w:rPr>
                    <m:t>p</m:t>
                  </m:r>
                </m:sub>
              </m:sSub>
              <m:r>
                <w:rPr>
                  <w:rFonts w:ascii="Cambria Math" w:hAnsi="Cambria Math"/>
                  <w:u w:val="single"/>
                </w:rPr>
                <m:t>≠C</m:t>
              </m:r>
              <m:sSub>
                <m:sSubPr>
                  <m:ctrlPr>
                    <w:rPr>
                      <w:rFonts w:ascii="Cambria Math" w:hAnsi="Cambria Math"/>
                      <w:i/>
                      <w:iCs/>
                      <w:u w:val="single"/>
                    </w:rPr>
                  </m:ctrlPr>
                </m:sSubPr>
                <m:e>
                  <m:r>
                    <w:rPr>
                      <w:rFonts w:ascii="Cambria Math" w:hAnsi="Cambria Math"/>
                      <w:u w:val="single"/>
                    </w:rPr>
                    <m:t>W</m:t>
                  </m:r>
                </m:e>
                <m:sub>
                  <m:r>
                    <w:rPr>
                      <w:rFonts w:ascii="Cambria Math" w:hAnsi="Cambria Math"/>
                      <w:u w:val="single"/>
                    </w:rPr>
                    <m:t>max,p</m:t>
                  </m:r>
                </m:sub>
              </m:sSub>
            </m:oMath>
            <w:r w:rsidRPr="006B5CB3">
              <w:rPr>
                <w:iCs/>
                <w:u w:val="single"/>
              </w:rPr>
              <w:t xml:space="preserve"> value is consecutively used for X times for generation of </w:t>
            </w:r>
            <m:oMath>
              <m:sSub>
                <m:sSubPr>
                  <m:ctrlPr>
                    <w:rPr>
                      <w:rFonts w:ascii="Cambria Math" w:hAnsi="Cambria Math"/>
                      <w:i/>
                      <w:iCs/>
                      <w:u w:val="single"/>
                    </w:rPr>
                  </m:ctrlPr>
                </m:sSubPr>
                <m:e>
                  <m:r>
                    <w:rPr>
                      <w:rFonts w:ascii="Cambria Math" w:hAnsi="Cambria Math"/>
                      <w:u w:val="single"/>
                    </w:rPr>
                    <m:t>N</m:t>
                  </m:r>
                </m:e>
                <m:sub>
                  <m:r>
                    <w:rPr>
                      <w:rFonts w:ascii="Cambria Math" w:hAnsi="Cambria Math"/>
                      <w:u w:val="single"/>
                    </w:rPr>
                    <m:t>init</m:t>
                  </m:r>
                </m:sub>
              </m:sSub>
            </m:oMath>
            <w:r w:rsidRPr="006B5CB3">
              <w:rPr>
                <w:iCs/>
                <w:u w:val="single"/>
              </w:rPr>
              <w:t xml:space="preserve">, </w:t>
            </w:r>
            <m:oMath>
              <m:r>
                <w:rPr>
                  <w:rFonts w:ascii="Cambria Math" w:hAnsi="Cambria Math"/>
                  <w:u w:val="single"/>
                </w:rPr>
                <m:t>C</m:t>
              </m:r>
              <m:sSub>
                <m:sSubPr>
                  <m:ctrlPr>
                    <w:rPr>
                      <w:rFonts w:ascii="Cambria Math" w:hAnsi="Cambria Math"/>
                      <w:i/>
                      <w:iCs/>
                      <w:u w:val="single"/>
                    </w:rPr>
                  </m:ctrlPr>
                </m:sSubPr>
                <m:e>
                  <m:r>
                    <w:rPr>
                      <w:rFonts w:ascii="Cambria Math" w:hAnsi="Cambria Math"/>
                      <w:u w:val="single"/>
                    </w:rPr>
                    <m:t>W</m:t>
                  </m:r>
                </m:e>
                <m:sub>
                  <m:r>
                    <w:rPr>
                      <w:rFonts w:ascii="Cambria Math" w:hAnsi="Cambria Math"/>
                      <w:u w:val="single"/>
                    </w:rPr>
                    <m:t>p</m:t>
                  </m:r>
                </m:sub>
              </m:sSub>
            </m:oMath>
            <w:r w:rsidRPr="006B5CB3">
              <w:rPr>
                <w:iCs/>
                <w:u w:val="single"/>
              </w:rPr>
              <w:t xml:space="preserve"> is updated for every priority class </w:t>
            </w:r>
            <m:oMath>
              <m:r>
                <w:rPr>
                  <w:rFonts w:ascii="Cambria Math" w:hAnsi="Cambria Math"/>
                  <w:u w:val="single"/>
                </w:rPr>
                <m:t>p∈</m:t>
              </m:r>
              <m:d>
                <m:dPr>
                  <m:begChr m:val="{"/>
                  <m:endChr m:val="}"/>
                  <m:ctrlPr>
                    <w:rPr>
                      <w:rFonts w:ascii="Cambria Math" w:hAnsi="Cambria Math"/>
                      <w:i/>
                      <w:iCs/>
                      <w:u w:val="single"/>
                    </w:rPr>
                  </m:ctrlPr>
                </m:dPr>
                <m:e>
                  <m:r>
                    <w:rPr>
                      <w:rFonts w:ascii="Cambria Math" w:hAnsi="Cambria Math"/>
                      <w:u w:val="single"/>
                    </w:rPr>
                    <m:t>1,2,3,4</m:t>
                  </m:r>
                </m:e>
              </m:d>
            </m:oMath>
            <w:r w:rsidRPr="006B5CB3">
              <w:rPr>
                <w:iCs/>
                <w:u w:val="single"/>
              </w:rPr>
              <w:t xml:space="preserve"> to the next higher allowed value.</w:t>
            </w:r>
          </w:p>
          <w:p w14:paraId="5CB8B6AE" w14:textId="77777777" w:rsidR="006B5CB3" w:rsidRPr="006B5CB3" w:rsidRDefault="006B5CB3" w:rsidP="0095774D">
            <w:pPr>
              <w:numPr>
                <w:ilvl w:val="1"/>
                <w:numId w:val="63"/>
              </w:numPr>
              <w:spacing w:before="0" w:line="240" w:lineRule="auto"/>
              <w:rPr>
                <w:iCs/>
                <w:u w:val="single"/>
                <w:lang w:val="en-US"/>
              </w:rPr>
            </w:pPr>
            <w:r w:rsidRPr="006B5CB3">
              <w:rPr>
                <w:iCs/>
                <w:u w:val="single"/>
                <w:lang w:val="en-US"/>
              </w:rPr>
              <w:lastRenderedPageBreak/>
              <w:t>FFS: whether this only applies to a resource pool without PSFCH configuration</w:t>
            </w:r>
          </w:p>
          <w:p w14:paraId="3545134B" w14:textId="77777777" w:rsidR="006B5CB3" w:rsidRPr="006B5CB3" w:rsidRDefault="006B5CB3" w:rsidP="0095774D">
            <w:pPr>
              <w:numPr>
                <w:ilvl w:val="1"/>
                <w:numId w:val="63"/>
              </w:numPr>
              <w:spacing w:before="0" w:line="240" w:lineRule="auto"/>
              <w:rPr>
                <w:iCs/>
                <w:u w:val="single"/>
                <w:lang w:val="en-US"/>
              </w:rPr>
            </w:pPr>
            <w:r w:rsidRPr="006B5CB3">
              <w:rPr>
                <w:iCs/>
                <w:u w:val="single"/>
                <w:lang w:val="en-US"/>
              </w:rPr>
              <w:t>FFS: value of X</w:t>
            </w:r>
          </w:p>
          <w:p w14:paraId="3601F52B" w14:textId="77777777" w:rsidR="006B5CB3" w:rsidRPr="006B5CB3" w:rsidRDefault="006B5CB3" w:rsidP="0095774D">
            <w:pPr>
              <w:spacing w:before="0" w:line="240" w:lineRule="auto"/>
              <w:rPr>
                <w:iCs/>
                <w:u w:val="single"/>
                <w:lang w:val="en-US"/>
              </w:rPr>
            </w:pPr>
          </w:p>
          <w:p w14:paraId="0427530F" w14:textId="77777777" w:rsidR="006B5CB3" w:rsidRPr="006B5CB3" w:rsidRDefault="006B5CB3" w:rsidP="0095774D">
            <w:pPr>
              <w:spacing w:before="0" w:line="240" w:lineRule="auto"/>
              <w:rPr>
                <w:iCs/>
                <w:u w:val="single"/>
              </w:rPr>
            </w:pPr>
            <w:r w:rsidRPr="006B5CB3">
              <w:rPr>
                <w:b/>
                <w:bCs/>
                <w:iCs/>
                <w:u w:val="single"/>
              </w:rPr>
              <w:t>Working assumption</w:t>
            </w:r>
          </w:p>
          <w:p w14:paraId="73AA1128" w14:textId="444B10AE" w:rsidR="006B5CB3" w:rsidRPr="006B5CB3" w:rsidRDefault="006B5CB3" w:rsidP="0095774D">
            <w:pPr>
              <w:spacing w:before="0" w:line="240" w:lineRule="auto"/>
              <w:rPr>
                <w:iCs/>
                <w:u w:val="single"/>
              </w:rPr>
            </w:pPr>
            <w:r w:rsidRPr="006B5CB3">
              <w:rPr>
                <w:iCs/>
                <w:u w:val="single"/>
                <w:lang w:val="en-US"/>
              </w:rPr>
              <w:t xml:space="preserve">The required UE processing time for decoding COT-SI is the same as SCI decoding, which is </w:t>
            </w:r>
            <m:oMath>
              <m:sSubSup>
                <m:sSubSupPr>
                  <m:ctrlPr>
                    <w:rPr>
                      <w:rFonts w:ascii="Cambria Math" w:hAnsi="Cambria Math"/>
                      <w:i/>
                      <w:iCs/>
                      <w:u w:val="single"/>
                    </w:rPr>
                  </m:ctrlPr>
                </m:sSubSupPr>
                <m:e>
                  <m:r>
                    <w:rPr>
                      <w:rFonts w:ascii="Cambria Math" w:hAnsi="Cambria Math"/>
                      <w:u w:val="single"/>
                    </w:rPr>
                    <m:t>T</m:t>
                  </m:r>
                </m:e>
                <m:sub>
                  <m:r>
                    <w:rPr>
                      <w:rFonts w:ascii="Cambria Math" w:hAnsi="Cambria Math"/>
                      <w:u w:val="single"/>
                    </w:rPr>
                    <m:t>proc,0</m:t>
                  </m:r>
                </m:sub>
                <m:sup>
                  <m:r>
                    <w:rPr>
                      <w:rFonts w:ascii="Cambria Math" w:hAnsi="Cambria Math"/>
                      <w:u w:val="single"/>
                    </w:rPr>
                    <m:t>SL</m:t>
                  </m:r>
                </m:sup>
              </m:sSubSup>
            </m:oMath>
            <w:r w:rsidRPr="006B5CB3">
              <w:rPr>
                <w:iCs/>
                <w:u w:val="single"/>
              </w:rPr>
              <w:t xml:space="preserve"> as defined by Table 8.1.4-1 in TS38.214.</w:t>
            </w:r>
          </w:p>
          <w:p w14:paraId="5E6119E6" w14:textId="77777777" w:rsidR="006B5CB3" w:rsidRPr="006B5CB3" w:rsidRDefault="006B5CB3" w:rsidP="0095774D">
            <w:pPr>
              <w:numPr>
                <w:ilvl w:val="0"/>
                <w:numId w:val="63"/>
              </w:numPr>
              <w:spacing w:before="0" w:line="240" w:lineRule="auto"/>
              <w:rPr>
                <w:iCs/>
                <w:u w:val="single"/>
                <w:lang w:val="en-US"/>
              </w:rPr>
            </w:pPr>
            <w:r w:rsidRPr="006B5CB3">
              <w:rPr>
                <w:iCs/>
                <w:u w:val="single"/>
                <w:lang w:val="en-US"/>
              </w:rPr>
              <w:t xml:space="preserve">The UE processing time starts from the end of slot of the SCI that carries the COT sharing information in a </w:t>
            </w:r>
            <w:proofErr w:type="gramStart"/>
            <w:r w:rsidRPr="006B5CB3">
              <w:rPr>
                <w:iCs/>
                <w:u w:val="single"/>
                <w:lang w:val="en-US"/>
              </w:rPr>
              <w:t>slot</w:t>
            </w:r>
            <w:proofErr w:type="gramEnd"/>
          </w:p>
          <w:p w14:paraId="4E2B7BD3" w14:textId="77777777" w:rsidR="006B5CB3" w:rsidRPr="006B5CB3" w:rsidRDefault="006B5CB3" w:rsidP="0095774D">
            <w:pPr>
              <w:spacing w:before="0" w:line="240" w:lineRule="auto"/>
              <w:rPr>
                <w:iCs/>
                <w:u w:val="single"/>
              </w:rPr>
            </w:pPr>
          </w:p>
          <w:p w14:paraId="753A1D60" w14:textId="77777777" w:rsidR="006B5CB3" w:rsidRPr="006B5CB3" w:rsidRDefault="006B5CB3" w:rsidP="0095774D">
            <w:pPr>
              <w:spacing w:before="0" w:line="240" w:lineRule="auto"/>
              <w:rPr>
                <w:iCs/>
                <w:u w:val="single"/>
              </w:rPr>
            </w:pPr>
            <w:r w:rsidRPr="006B5CB3">
              <w:rPr>
                <w:b/>
                <w:bCs/>
                <w:iCs/>
                <w:u w:val="single"/>
              </w:rPr>
              <w:t>Working assumption</w:t>
            </w:r>
          </w:p>
          <w:p w14:paraId="5185CFE7" w14:textId="77777777" w:rsidR="006B5CB3" w:rsidRPr="006B5CB3" w:rsidRDefault="006B5CB3" w:rsidP="0095774D">
            <w:pPr>
              <w:spacing w:before="0" w:line="240" w:lineRule="auto"/>
              <w:rPr>
                <w:iCs/>
                <w:u w:val="single"/>
                <w:lang w:val="en-US"/>
              </w:rPr>
            </w:pPr>
            <w:r w:rsidRPr="006B5CB3">
              <w:rPr>
                <w:iCs/>
                <w:u w:val="single"/>
              </w:rPr>
              <w:t xml:space="preserve">For the case where a COT initiating UE uses Type 1 channel access procedure to initiate a SL transmission, </w:t>
            </w:r>
          </w:p>
          <w:p w14:paraId="1585BDA4" w14:textId="77777777" w:rsidR="006B5CB3" w:rsidRPr="006B5CB3" w:rsidRDefault="006B5CB3" w:rsidP="0095774D">
            <w:pPr>
              <w:numPr>
                <w:ilvl w:val="0"/>
                <w:numId w:val="63"/>
              </w:numPr>
              <w:spacing w:before="0" w:line="240" w:lineRule="auto"/>
              <w:rPr>
                <w:iCs/>
                <w:u w:val="single"/>
                <w:lang w:val="en-US"/>
              </w:rPr>
            </w:pPr>
            <w:proofErr w:type="spellStart"/>
            <w:r w:rsidRPr="006B5CB3">
              <w:rPr>
                <w:iCs/>
                <w:u w:val="single"/>
              </w:rPr>
              <w:t>i</w:t>
            </w:r>
            <w:proofErr w:type="spellEnd"/>
            <w:r w:rsidRPr="006B5CB3">
              <w:rPr>
                <w:iCs/>
                <w:u w:val="single"/>
                <w:lang w:val="en-US"/>
              </w:rPr>
              <w:t>t is supported that the COT initiating UE can transmit transmission(s) within the same channel occupancy that follows a COT responding UE’s SL transmission(s) according to the channel access procedures.</w:t>
            </w:r>
          </w:p>
          <w:p w14:paraId="46C9058F" w14:textId="77777777" w:rsidR="006B5CB3" w:rsidRPr="006B5CB3" w:rsidRDefault="006B5CB3" w:rsidP="0095774D">
            <w:pPr>
              <w:numPr>
                <w:ilvl w:val="1"/>
                <w:numId w:val="63"/>
              </w:numPr>
              <w:spacing w:before="0" w:line="240" w:lineRule="auto"/>
              <w:rPr>
                <w:iCs/>
                <w:u w:val="single"/>
                <w:lang w:val="en-US"/>
              </w:rPr>
            </w:pPr>
            <w:r w:rsidRPr="006B5CB3">
              <w:rPr>
                <w:iCs/>
                <w:u w:val="single"/>
                <w:lang w:val="en-US"/>
              </w:rPr>
              <w:t>FFS details of the SL transmission(s) from responding UE</w:t>
            </w:r>
          </w:p>
          <w:p w14:paraId="28E715A5" w14:textId="77777777" w:rsidR="006B5CB3" w:rsidRPr="006B5CB3" w:rsidRDefault="006B5CB3" w:rsidP="0095774D">
            <w:pPr>
              <w:numPr>
                <w:ilvl w:val="1"/>
                <w:numId w:val="63"/>
              </w:numPr>
              <w:spacing w:before="0" w:line="240" w:lineRule="auto"/>
              <w:rPr>
                <w:iCs/>
                <w:u w:val="single"/>
                <w:lang w:val="en-US"/>
              </w:rPr>
            </w:pPr>
            <w:r w:rsidRPr="006B5CB3">
              <w:rPr>
                <w:iCs/>
                <w:u w:val="single"/>
                <w:lang w:val="en-US"/>
              </w:rPr>
              <w:t xml:space="preserve">FFS whether the above should be based on NR-U DL-UL-UL (Clause 4.2.1.0.3 of TS37.213) or DL-UL-DL (Clause 4.1.3 of TS37.213) COT sharing principle and its corresponding transmission gap </w:t>
            </w:r>
            <w:proofErr w:type="gramStart"/>
            <w:r w:rsidRPr="006B5CB3">
              <w:rPr>
                <w:iCs/>
                <w:u w:val="single"/>
                <w:lang w:val="en-US"/>
              </w:rPr>
              <w:t>requirements</w:t>
            </w:r>
            <w:proofErr w:type="gramEnd"/>
          </w:p>
          <w:p w14:paraId="4436147D" w14:textId="77777777" w:rsidR="006B5CB3" w:rsidRPr="006B5CB3" w:rsidRDefault="006B5CB3" w:rsidP="0095774D">
            <w:pPr>
              <w:numPr>
                <w:ilvl w:val="1"/>
                <w:numId w:val="63"/>
              </w:numPr>
              <w:spacing w:before="0" w:line="240" w:lineRule="auto"/>
              <w:rPr>
                <w:iCs/>
                <w:u w:val="single"/>
                <w:lang w:val="en-US"/>
              </w:rPr>
            </w:pPr>
            <w:r w:rsidRPr="006B5CB3">
              <w:rPr>
                <w:iCs/>
                <w:u w:val="single"/>
                <w:lang w:val="en-US"/>
              </w:rPr>
              <w:t xml:space="preserve">FFS any other condition and </w:t>
            </w:r>
            <w:proofErr w:type="gramStart"/>
            <w:r w:rsidRPr="006B5CB3">
              <w:rPr>
                <w:iCs/>
                <w:u w:val="single"/>
                <w:lang w:val="en-US"/>
              </w:rPr>
              <w:t>restriction</w:t>
            </w:r>
            <w:proofErr w:type="gramEnd"/>
          </w:p>
          <w:p w14:paraId="69BCC611" w14:textId="77777777" w:rsidR="006B5CB3" w:rsidRPr="006B5CB3" w:rsidRDefault="006B5CB3" w:rsidP="0095774D">
            <w:pPr>
              <w:spacing w:before="0" w:line="240" w:lineRule="auto"/>
              <w:rPr>
                <w:iCs/>
                <w:u w:val="single"/>
                <w:lang w:val="en-US"/>
              </w:rPr>
            </w:pPr>
          </w:p>
          <w:p w14:paraId="0A075F08" w14:textId="77777777" w:rsidR="006B5CB3" w:rsidRPr="006B5CB3" w:rsidRDefault="006B5CB3" w:rsidP="0095774D">
            <w:pPr>
              <w:spacing w:before="0" w:line="240" w:lineRule="auto"/>
              <w:rPr>
                <w:iCs/>
                <w:u w:val="single"/>
              </w:rPr>
            </w:pPr>
            <w:r w:rsidRPr="006B5CB3">
              <w:rPr>
                <w:b/>
                <w:bCs/>
                <w:iCs/>
                <w:u w:val="single"/>
              </w:rPr>
              <w:t>Agreement</w:t>
            </w:r>
          </w:p>
          <w:p w14:paraId="57D57C1D" w14:textId="77777777" w:rsidR="006B5CB3" w:rsidRPr="006B5CB3" w:rsidRDefault="006B5CB3" w:rsidP="0095774D">
            <w:pPr>
              <w:spacing w:before="0" w:line="240" w:lineRule="auto"/>
              <w:rPr>
                <w:iCs/>
                <w:u w:val="single"/>
              </w:rPr>
            </w:pPr>
            <w:r w:rsidRPr="006B5CB3">
              <w:rPr>
                <w:iCs/>
                <w:u w:val="single"/>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340745F1" w14:textId="77777777" w:rsidR="006B5CB3" w:rsidRPr="006B5CB3" w:rsidRDefault="006B5CB3" w:rsidP="0095774D">
            <w:pPr>
              <w:numPr>
                <w:ilvl w:val="0"/>
                <w:numId w:val="63"/>
              </w:numPr>
              <w:spacing w:before="0" w:line="240" w:lineRule="auto"/>
              <w:rPr>
                <w:iCs/>
                <w:u w:val="single"/>
              </w:rPr>
            </w:pPr>
            <w:r w:rsidRPr="006B5CB3">
              <w:rPr>
                <w:iCs/>
                <w:u w:val="single"/>
              </w:rPr>
              <w:t>If the gap is at least 25μs, the responding UE can transmit the SL transmission on the shared channel after performing Type 2A SL channel access procedures.</w:t>
            </w:r>
          </w:p>
          <w:p w14:paraId="16130D7D" w14:textId="77777777" w:rsidR="006B5CB3" w:rsidRPr="006B5CB3" w:rsidRDefault="006B5CB3" w:rsidP="0095774D">
            <w:pPr>
              <w:numPr>
                <w:ilvl w:val="0"/>
                <w:numId w:val="63"/>
              </w:numPr>
              <w:spacing w:before="0" w:line="240" w:lineRule="auto"/>
              <w:rPr>
                <w:iCs/>
                <w:u w:val="single"/>
              </w:rPr>
            </w:pPr>
            <w:r w:rsidRPr="006B5CB3">
              <w:rPr>
                <w:iCs/>
                <w:u w:val="single"/>
              </w:rPr>
              <w:t>If the gap is equal to 16μs, the responding UE can transmit the SL transmission on the shared channel after performing Type 2B SL channel access procedures.</w:t>
            </w:r>
          </w:p>
          <w:p w14:paraId="73F92D34" w14:textId="77777777" w:rsidR="006B5CB3" w:rsidRPr="006B5CB3" w:rsidRDefault="006B5CB3" w:rsidP="0095774D">
            <w:pPr>
              <w:numPr>
                <w:ilvl w:val="0"/>
                <w:numId w:val="63"/>
              </w:numPr>
              <w:spacing w:before="0" w:line="240" w:lineRule="auto"/>
              <w:rPr>
                <w:iCs/>
                <w:u w:val="single"/>
              </w:rPr>
            </w:pPr>
            <w:r w:rsidRPr="006B5CB3">
              <w:rPr>
                <w:iCs/>
                <w:u w:val="single"/>
              </w:rPr>
              <w:t>If the gap is up to 16μs and the transmission is limited to 584μs, the responding UE can transmit the SL transmission on the channel after performing Type 2C SL channel access.</w:t>
            </w:r>
          </w:p>
          <w:p w14:paraId="394817F5" w14:textId="77777777" w:rsidR="006B5CB3" w:rsidRPr="006B5CB3" w:rsidRDefault="006B5CB3" w:rsidP="0095774D">
            <w:pPr>
              <w:spacing w:before="0" w:line="240" w:lineRule="auto"/>
              <w:rPr>
                <w:iCs/>
                <w:u w:val="single"/>
              </w:rPr>
            </w:pPr>
          </w:p>
          <w:p w14:paraId="1DCBD36B" w14:textId="77777777" w:rsidR="006B5CB3" w:rsidRPr="006B5CB3" w:rsidRDefault="006B5CB3" w:rsidP="0095774D">
            <w:pPr>
              <w:spacing w:before="0" w:line="240" w:lineRule="auto"/>
              <w:rPr>
                <w:iCs/>
                <w:u w:val="single"/>
                <w:lang w:val="en-US"/>
              </w:rPr>
            </w:pPr>
            <w:r w:rsidRPr="006B5CB3">
              <w:rPr>
                <w:b/>
                <w:bCs/>
                <w:iCs/>
                <w:u w:val="single"/>
              </w:rPr>
              <w:t>Working assumption</w:t>
            </w:r>
          </w:p>
          <w:p w14:paraId="2F7A794D" w14:textId="77777777" w:rsidR="006B5CB3" w:rsidRPr="006B5CB3" w:rsidRDefault="006B5CB3" w:rsidP="0095774D">
            <w:pPr>
              <w:spacing w:before="0" w:line="240" w:lineRule="auto"/>
              <w:rPr>
                <w:iCs/>
                <w:u w:val="single"/>
              </w:rPr>
            </w:pPr>
            <w:r w:rsidRPr="006B5CB3">
              <w:rPr>
                <w:iCs/>
                <w:u w:val="single"/>
              </w:rPr>
              <w:t>For Type 1 LBT block issue (inter-UE case), the following option 2 and option 1 are supported separately based on UE capability</w:t>
            </w:r>
          </w:p>
          <w:p w14:paraId="088C591D" w14:textId="77777777" w:rsidR="006B5CB3" w:rsidRPr="006B5CB3" w:rsidRDefault="006B5CB3" w:rsidP="0095774D">
            <w:pPr>
              <w:numPr>
                <w:ilvl w:val="0"/>
                <w:numId w:val="63"/>
              </w:numPr>
              <w:spacing w:before="0" w:line="240" w:lineRule="auto"/>
              <w:rPr>
                <w:iCs/>
                <w:u w:val="single"/>
                <w:lang w:val="en-US"/>
              </w:rPr>
            </w:pPr>
            <w:r w:rsidRPr="006B5CB3">
              <w:rPr>
                <w:iCs/>
                <w:u w:val="single"/>
              </w:rPr>
              <w:t xml:space="preserve">Option 2: If transmission in slot(s) before a reserved resource </w:t>
            </w:r>
            <w:proofErr w:type="gramStart"/>
            <w:r w:rsidRPr="006B5CB3">
              <w:rPr>
                <w:iCs/>
                <w:u w:val="single"/>
              </w:rPr>
              <w:t>is able to</w:t>
            </w:r>
            <w:proofErr w:type="gramEnd"/>
            <w:r w:rsidRPr="006B5CB3">
              <w:rPr>
                <w:iCs/>
                <w:u w:val="single"/>
              </w:rPr>
              <w:t xml:space="preserve"> share its initiated COT to the reservation [with high L1 SL priority], UE may prioritize/select resource(s) in the slot(s) for transmission. </w:t>
            </w:r>
          </w:p>
          <w:p w14:paraId="0B4374B8" w14:textId="77777777" w:rsidR="006B5CB3" w:rsidRPr="006B5CB3" w:rsidRDefault="006B5CB3" w:rsidP="0095774D">
            <w:pPr>
              <w:numPr>
                <w:ilvl w:val="1"/>
                <w:numId w:val="68"/>
              </w:numPr>
              <w:spacing w:before="0" w:line="240" w:lineRule="auto"/>
              <w:rPr>
                <w:iCs/>
                <w:u w:val="single"/>
              </w:rPr>
            </w:pPr>
            <w:r w:rsidRPr="006B5CB3">
              <w:rPr>
                <w:iCs/>
                <w:u w:val="single"/>
              </w:rPr>
              <w:t>FFS: details of applying this prioritization, which layer to perform above prioritization behaviour, and if the reserved resource belongs to a MCSt, the COT initiating UE should be able to share the COT to cover the whole MCSt</w:t>
            </w:r>
          </w:p>
          <w:p w14:paraId="35E17FC0" w14:textId="77777777" w:rsidR="006B5CB3" w:rsidRPr="006B5CB3" w:rsidRDefault="006B5CB3" w:rsidP="0095774D">
            <w:pPr>
              <w:numPr>
                <w:ilvl w:val="1"/>
                <w:numId w:val="68"/>
              </w:numPr>
              <w:spacing w:before="0" w:line="240" w:lineRule="auto"/>
              <w:rPr>
                <w:iCs/>
                <w:u w:val="single"/>
              </w:rPr>
            </w:pPr>
            <w:r w:rsidRPr="006B5CB3">
              <w:rPr>
                <w:iCs/>
                <w:u w:val="single"/>
              </w:rPr>
              <w:t>(pre)configuring enabling/disabling option 2 is supported</w:t>
            </w:r>
          </w:p>
          <w:p w14:paraId="26EEB87A" w14:textId="77777777" w:rsidR="006B5CB3" w:rsidRPr="006B5CB3" w:rsidRDefault="006B5CB3" w:rsidP="0095774D">
            <w:pPr>
              <w:numPr>
                <w:ilvl w:val="0"/>
                <w:numId w:val="63"/>
              </w:numPr>
              <w:spacing w:before="0" w:line="240" w:lineRule="auto"/>
              <w:rPr>
                <w:iCs/>
                <w:u w:val="single"/>
              </w:rPr>
            </w:pPr>
            <w:r w:rsidRPr="006B5CB3">
              <w:rPr>
                <w:iCs/>
                <w:u w:val="single"/>
              </w:rPr>
              <w:t xml:space="preserve">Option 1: </w:t>
            </w:r>
          </w:p>
          <w:p w14:paraId="2F27DDFD" w14:textId="77777777" w:rsidR="006B5CB3" w:rsidRPr="006B5CB3" w:rsidRDefault="006B5CB3" w:rsidP="0095774D">
            <w:pPr>
              <w:numPr>
                <w:ilvl w:val="1"/>
                <w:numId w:val="68"/>
              </w:numPr>
              <w:spacing w:before="0" w:line="240" w:lineRule="auto"/>
              <w:rPr>
                <w:iCs/>
                <w:u w:val="single"/>
                <w:lang w:val="en-US"/>
              </w:rPr>
            </w:pPr>
            <w:r w:rsidRPr="006B5CB3">
              <w:rPr>
                <w:iCs/>
                <w:u w:val="single"/>
              </w:rPr>
              <w:t xml:space="preserve">UE may avoid selection of N consecutive resource(s) before a reserved resource with high L1 SL priority. </w:t>
            </w:r>
          </w:p>
          <w:p w14:paraId="277BF932" w14:textId="77777777" w:rsidR="006B5CB3" w:rsidRPr="006B5CB3" w:rsidRDefault="006B5CB3" w:rsidP="0095774D">
            <w:pPr>
              <w:numPr>
                <w:ilvl w:val="2"/>
                <w:numId w:val="68"/>
              </w:numPr>
              <w:spacing w:before="0" w:line="240" w:lineRule="auto"/>
              <w:rPr>
                <w:iCs/>
                <w:u w:val="single"/>
              </w:rPr>
            </w:pPr>
            <w:r w:rsidRPr="006B5CB3">
              <w:rPr>
                <w:iCs/>
                <w:u w:val="single"/>
              </w:rPr>
              <w:t>The value of N can be selected from {0, 1, 2}</w:t>
            </w:r>
          </w:p>
          <w:p w14:paraId="5A13B52D" w14:textId="77777777" w:rsidR="006B5CB3" w:rsidRPr="006B5CB3" w:rsidRDefault="006B5CB3" w:rsidP="0095774D">
            <w:pPr>
              <w:numPr>
                <w:ilvl w:val="2"/>
                <w:numId w:val="68"/>
              </w:numPr>
              <w:spacing w:before="0" w:line="240" w:lineRule="auto"/>
              <w:rPr>
                <w:iCs/>
                <w:u w:val="single"/>
              </w:rPr>
            </w:pPr>
            <w:r w:rsidRPr="006B5CB3">
              <w:rPr>
                <w:iCs/>
                <w:u w:val="single"/>
              </w:rPr>
              <w:t>The selection of the value of N is up to UE implementation</w:t>
            </w:r>
          </w:p>
          <w:p w14:paraId="411A5A29" w14:textId="77777777" w:rsidR="006B5CB3" w:rsidRPr="006B5CB3" w:rsidRDefault="006B5CB3" w:rsidP="0095774D">
            <w:pPr>
              <w:numPr>
                <w:ilvl w:val="3"/>
                <w:numId w:val="68"/>
              </w:numPr>
              <w:tabs>
                <w:tab w:val="clear" w:pos="2880"/>
              </w:tabs>
              <w:spacing w:before="0" w:line="240" w:lineRule="auto"/>
              <w:rPr>
                <w:iCs/>
                <w:u w:val="single"/>
              </w:rPr>
            </w:pPr>
            <w:r w:rsidRPr="006B5CB3">
              <w:rPr>
                <w:iCs/>
                <w:u w:val="single"/>
              </w:rPr>
              <w:t>FFS: unless (pre-)configured or indicated by UE reserved resource in SCI</w:t>
            </w:r>
          </w:p>
          <w:p w14:paraId="2B01B66E" w14:textId="77777777" w:rsidR="006B5CB3" w:rsidRPr="006B5CB3" w:rsidRDefault="006B5CB3" w:rsidP="0095774D">
            <w:pPr>
              <w:numPr>
                <w:ilvl w:val="1"/>
                <w:numId w:val="68"/>
              </w:numPr>
              <w:spacing w:before="0" w:line="240" w:lineRule="auto"/>
              <w:rPr>
                <w:iCs/>
                <w:u w:val="single"/>
              </w:rPr>
            </w:pPr>
            <w:r w:rsidRPr="006B5CB3">
              <w:rPr>
                <w:iCs/>
                <w:u w:val="single"/>
              </w:rPr>
              <w:t xml:space="preserve">UE may avoid selection of M consecutive resource(s) after a reserved resource when the transmitting symbols of the reserved resource overlap with LBT of the selected resource. </w:t>
            </w:r>
          </w:p>
          <w:p w14:paraId="7BC06423" w14:textId="77777777" w:rsidR="006B5CB3" w:rsidRPr="006B5CB3" w:rsidRDefault="006B5CB3" w:rsidP="0095774D">
            <w:pPr>
              <w:numPr>
                <w:ilvl w:val="2"/>
                <w:numId w:val="68"/>
              </w:numPr>
              <w:spacing w:before="0" w:line="240" w:lineRule="auto"/>
              <w:rPr>
                <w:iCs/>
                <w:u w:val="single"/>
              </w:rPr>
            </w:pPr>
            <w:r w:rsidRPr="006B5CB3">
              <w:rPr>
                <w:iCs/>
                <w:u w:val="single"/>
              </w:rPr>
              <w:t>M is determined based on UE implementation (at least including 0)</w:t>
            </w:r>
          </w:p>
          <w:p w14:paraId="1ECE8C2D" w14:textId="77777777" w:rsidR="006B5CB3" w:rsidRPr="006B5CB3" w:rsidRDefault="006B5CB3" w:rsidP="0095774D">
            <w:pPr>
              <w:numPr>
                <w:ilvl w:val="1"/>
                <w:numId w:val="68"/>
              </w:numPr>
              <w:spacing w:before="0" w:line="240" w:lineRule="auto"/>
              <w:rPr>
                <w:iCs/>
                <w:u w:val="single"/>
              </w:rPr>
            </w:pPr>
            <w:r w:rsidRPr="006B5CB3">
              <w:rPr>
                <w:iCs/>
                <w:u w:val="single"/>
              </w:rPr>
              <w:t>FFS: Which layer to perform above behaviour</w:t>
            </w:r>
          </w:p>
          <w:p w14:paraId="74E45EC1" w14:textId="77777777" w:rsidR="006B5CB3" w:rsidRPr="006B5CB3" w:rsidRDefault="006B5CB3" w:rsidP="0095774D">
            <w:pPr>
              <w:numPr>
                <w:ilvl w:val="1"/>
                <w:numId w:val="68"/>
              </w:numPr>
              <w:spacing w:before="0" w:line="240" w:lineRule="auto"/>
              <w:rPr>
                <w:iCs/>
                <w:u w:val="single"/>
              </w:rPr>
            </w:pPr>
            <w:r w:rsidRPr="006B5CB3">
              <w:rPr>
                <w:iCs/>
                <w:u w:val="single"/>
              </w:rPr>
              <w:t>FFS: any restriction of M</w:t>
            </w:r>
          </w:p>
          <w:p w14:paraId="78140C18" w14:textId="77777777" w:rsidR="006B5CB3" w:rsidRPr="006B5CB3" w:rsidRDefault="006B5CB3" w:rsidP="0095774D">
            <w:pPr>
              <w:numPr>
                <w:ilvl w:val="1"/>
                <w:numId w:val="68"/>
              </w:numPr>
              <w:spacing w:before="0" w:line="240" w:lineRule="auto"/>
              <w:rPr>
                <w:iCs/>
                <w:u w:val="single"/>
              </w:rPr>
            </w:pPr>
            <w:r w:rsidRPr="006B5CB3">
              <w:rPr>
                <w:iCs/>
                <w:u w:val="single"/>
              </w:rPr>
              <w:t>(pre)configuring enabling/disabling option 1 is supported</w:t>
            </w:r>
          </w:p>
          <w:p w14:paraId="3420E9D5" w14:textId="77777777" w:rsidR="006B5CB3" w:rsidRPr="006B5CB3" w:rsidRDefault="006B5CB3" w:rsidP="0095774D">
            <w:pPr>
              <w:numPr>
                <w:ilvl w:val="0"/>
                <w:numId w:val="63"/>
              </w:numPr>
              <w:spacing w:before="0" w:line="240" w:lineRule="auto"/>
              <w:rPr>
                <w:iCs/>
                <w:u w:val="single"/>
              </w:rPr>
            </w:pPr>
            <w:r w:rsidRPr="006B5CB3">
              <w:rPr>
                <w:iCs/>
                <w:u w:val="single"/>
              </w:rPr>
              <w:t>FFS: Whether the above high priority is determined according to a (pre)configured threshold</w:t>
            </w:r>
          </w:p>
          <w:p w14:paraId="35AB9ACE" w14:textId="77777777" w:rsidR="007061BC" w:rsidRDefault="006B5CB3" w:rsidP="005909D8">
            <w:pPr>
              <w:numPr>
                <w:ilvl w:val="0"/>
                <w:numId w:val="63"/>
              </w:numPr>
              <w:spacing w:before="0" w:line="240" w:lineRule="auto"/>
              <w:rPr>
                <w:iCs/>
                <w:u w:val="single"/>
              </w:rPr>
            </w:pPr>
            <w:r w:rsidRPr="006B5CB3">
              <w:rPr>
                <w:iCs/>
                <w:u w:val="single"/>
              </w:rPr>
              <w:t>Note: both option1 and option2 are optional UE features</w:t>
            </w:r>
          </w:p>
          <w:p w14:paraId="7C51282D" w14:textId="460FA6E4" w:rsidR="005909D8" w:rsidRPr="005909D8" w:rsidRDefault="005909D8" w:rsidP="0095774D">
            <w:pPr>
              <w:spacing w:before="0" w:line="240" w:lineRule="auto"/>
              <w:rPr>
                <w:iCs/>
                <w:u w:val="single"/>
              </w:rPr>
            </w:pPr>
          </w:p>
        </w:tc>
      </w:tr>
    </w:tbl>
    <w:p w14:paraId="67D54B69" w14:textId="45E724A2" w:rsidR="00487892" w:rsidRDefault="009736F5" w:rsidP="00D67026">
      <w:pPr>
        <w:pStyle w:val="3GPPNormalText"/>
      </w:pPr>
      <w:r>
        <w:lastRenderedPageBreak/>
        <w:t xml:space="preserve">                                                                                                                                                                                                                                                                                                         </w:t>
      </w:r>
      <w:r w:rsidR="00627D4D">
        <w:t xml:space="preserve">This document focuses on the </w:t>
      </w:r>
      <w:r w:rsidR="00DA4740">
        <w:t xml:space="preserve">possible </w:t>
      </w:r>
      <w:r w:rsidR="00627D4D">
        <w:t>channel access mechanisms that are to be employed for implementation on the sidelink unlicensed (SL-U) spectrum. This includes a discussion on the existing NR-U channel access framework from Rel-16 and areas where it needs to be improved upon for a successful implementation of SL-U.</w:t>
      </w:r>
    </w:p>
    <w:p w14:paraId="164CDB2F" w14:textId="088BAE2D" w:rsidR="00452993" w:rsidRPr="002B0CD1" w:rsidRDefault="00D67026" w:rsidP="00EA5309">
      <w:pPr>
        <w:pStyle w:val="Heading1"/>
      </w:pPr>
      <w:r>
        <w:lastRenderedPageBreak/>
        <w:t xml:space="preserve">Channel Access </w:t>
      </w:r>
      <w:r w:rsidR="007061BC">
        <w:t>Procedures in SL-U</w:t>
      </w:r>
    </w:p>
    <w:p w14:paraId="056D90DD" w14:textId="4ADC68AB" w:rsidR="005B0F68" w:rsidRDefault="005B0F68" w:rsidP="002E57D6">
      <w:pPr>
        <w:pStyle w:val="3GPPNormalText"/>
      </w:pPr>
      <w:r>
        <w:t>The channel access procedures</w:t>
      </w:r>
      <w:r w:rsidR="00B24214">
        <w:t xml:space="preserve"> (CAP)</w:t>
      </w:r>
      <w:r>
        <w:t xml:space="preserve"> that were employed in NR-U have been described in detail in [</w:t>
      </w:r>
      <w:r w:rsidR="00B24214">
        <w:t>3</w:t>
      </w:r>
      <w:r>
        <w:t>]. These procedures can be carried out by the gNB for downlink transmissions, and by the UE for uplink transmissions. The different channel access procedures used by both entities differ in their sensing duration</w:t>
      </w:r>
      <w:r w:rsidR="003E7D41">
        <w:t xml:space="preserve"> </w:t>
      </w:r>
      <w:r w:rsidR="00990C45">
        <w:t xml:space="preserve">over </w:t>
      </w:r>
      <w:r w:rsidR="003E7D41">
        <w:t>which they perform LBT</w:t>
      </w:r>
      <w:r>
        <w:t xml:space="preserve">, where the time duration of the sensing slots is randomly determined in the Type 1 access procedure, and deterministically determined in the Type 2 access procedure. In both procedures, the basic unit for sensing is a sensing slot with a </w:t>
      </w:r>
      <w:r w:rsidRPr="00F14605">
        <w:t xml:space="preserve">duration </w:t>
      </w:r>
      <w:proofErr w:type="spellStart"/>
      <w:r w:rsidRPr="00F14605">
        <w:t>T</w:t>
      </w:r>
      <w:r w:rsidRPr="00F14605">
        <w:rPr>
          <w:vertAlign w:val="subscript"/>
        </w:rPr>
        <w:t>s</w:t>
      </w:r>
      <w:r>
        <w:rPr>
          <w:vertAlign w:val="subscript"/>
        </w:rPr>
        <w:t>l</w:t>
      </w:r>
      <w:proofErr w:type="spellEnd"/>
      <w:r>
        <w:t xml:space="preserve"> = 9us, and a channel is determined to be available if the received power detected for at least 4us of the sensing slot is less than an energy detection threshold. Else, the channel is adjudged to be busy or occupied.</w:t>
      </w:r>
    </w:p>
    <w:p w14:paraId="733D012F" w14:textId="617C5C7E" w:rsidR="005B0F68" w:rsidRDefault="005B0F68" w:rsidP="002E57D6">
      <w:pPr>
        <w:pStyle w:val="3GPPNormalText"/>
      </w:pPr>
      <w:r>
        <w:t>The following is a table highlighting the different channel access procedures used, as captured in [4], and depicted in Figure 1.</w:t>
      </w:r>
    </w:p>
    <w:p w14:paraId="7AF54AE7" w14:textId="77777777" w:rsidR="00C940A3" w:rsidRDefault="00C940A3" w:rsidP="002E57D6">
      <w:pPr>
        <w:pStyle w:val="3GPPNormalText"/>
      </w:pPr>
    </w:p>
    <w:tbl>
      <w:tblPr>
        <w:tblStyle w:val="TableGrid"/>
        <w:tblW w:w="9923" w:type="dxa"/>
        <w:tblInd w:w="-5" w:type="dxa"/>
        <w:tblLayout w:type="fixed"/>
        <w:tblLook w:val="04A0" w:firstRow="1" w:lastRow="0" w:firstColumn="1" w:lastColumn="0" w:noHBand="0" w:noVBand="1"/>
      </w:tblPr>
      <w:tblGrid>
        <w:gridCol w:w="1170"/>
        <w:gridCol w:w="8753"/>
      </w:tblGrid>
      <w:tr w:rsidR="005B0F68" w14:paraId="382C230B" w14:textId="77777777" w:rsidTr="00EC043B">
        <w:tc>
          <w:tcPr>
            <w:tcW w:w="1170" w:type="dxa"/>
            <w:shd w:val="clear" w:color="auto" w:fill="8BD1C5"/>
            <w:vAlign w:val="center"/>
          </w:tcPr>
          <w:p w14:paraId="054A7D06" w14:textId="77777777" w:rsidR="005B0F68" w:rsidRPr="005B0F68" w:rsidRDefault="005B0F68" w:rsidP="005B0F68">
            <w:pPr>
              <w:spacing w:before="0" w:line="240" w:lineRule="auto"/>
              <w:jc w:val="center"/>
              <w:rPr>
                <w:color w:val="000000" w:themeColor="text1"/>
                <w:sz w:val="22"/>
                <w:szCs w:val="22"/>
                <w:lang w:eastAsia="zh-CN"/>
              </w:rPr>
            </w:pPr>
            <w:r w:rsidRPr="005B0F68">
              <w:rPr>
                <w:color w:val="000000" w:themeColor="text1"/>
                <w:sz w:val="22"/>
                <w:szCs w:val="22"/>
                <w:lang w:eastAsia="zh-CN"/>
              </w:rPr>
              <w:t>Type 1</w:t>
            </w:r>
          </w:p>
        </w:tc>
        <w:tc>
          <w:tcPr>
            <w:tcW w:w="8753" w:type="dxa"/>
          </w:tcPr>
          <w:p w14:paraId="15AB1491" w14:textId="611D33B2" w:rsidR="005B0F68" w:rsidRPr="005B0F68" w:rsidRDefault="005B0F68" w:rsidP="005B0F68">
            <w:pPr>
              <w:spacing w:before="0" w:line="240" w:lineRule="auto"/>
              <w:rPr>
                <w:color w:val="000000" w:themeColor="text1"/>
                <w:sz w:val="22"/>
                <w:szCs w:val="22"/>
                <w:lang w:eastAsia="zh-CN"/>
              </w:rPr>
            </w:pPr>
            <w:r w:rsidRPr="005B0F68">
              <w:rPr>
                <w:color w:val="000000" w:themeColor="text1"/>
                <w:sz w:val="22"/>
                <w:szCs w:val="22"/>
                <w:lang w:eastAsia="zh-CN"/>
              </w:rPr>
              <w:t>T</w:t>
            </w:r>
            <w:r w:rsidRPr="005B0F68">
              <w:rPr>
                <w:sz w:val="22"/>
                <w:szCs w:val="22"/>
              </w:rPr>
              <w:t>ime duration of the sensing slots</w:t>
            </w:r>
            <w:r>
              <w:rPr>
                <w:sz w:val="22"/>
                <w:szCs w:val="22"/>
              </w:rPr>
              <w:t xml:space="preserve"> that are idle</w:t>
            </w:r>
            <w:r w:rsidRPr="005B0F68">
              <w:rPr>
                <w:sz w:val="22"/>
                <w:szCs w:val="22"/>
              </w:rPr>
              <w:t xml:space="preserve"> is randomly determined</w:t>
            </w:r>
            <w:r w:rsidRPr="005B0F68">
              <w:rPr>
                <w:color w:val="000000" w:themeColor="text1"/>
                <w:sz w:val="22"/>
                <w:szCs w:val="22"/>
                <w:lang w:eastAsia="zh-CN"/>
              </w:rPr>
              <w:t xml:space="preserve">. </w:t>
            </w:r>
          </w:p>
          <w:p w14:paraId="5F40B9CB" w14:textId="77777777" w:rsidR="005B0F68" w:rsidRPr="005B0F68" w:rsidRDefault="005B0F68" w:rsidP="005B0F68">
            <w:pPr>
              <w:spacing w:before="0" w:line="240" w:lineRule="auto"/>
              <w:rPr>
                <w:color w:val="000000" w:themeColor="text1"/>
                <w:sz w:val="22"/>
                <w:szCs w:val="22"/>
                <w:lang w:eastAsia="zh-CN"/>
              </w:rPr>
            </w:pPr>
            <w:r w:rsidRPr="005B0F68">
              <w:rPr>
                <w:color w:val="000000" w:themeColor="text1"/>
                <w:sz w:val="22"/>
                <w:szCs w:val="22"/>
                <w:lang w:eastAsia="zh-CN"/>
              </w:rPr>
              <w:t xml:space="preserve">A gNB or a UE determines an initial counter </w:t>
            </w:r>
            <m:oMath>
              <m:r>
                <w:rPr>
                  <w:rFonts w:ascii="Cambria Math" w:hAnsi="Cambria Math"/>
                  <w:color w:val="000000" w:themeColor="text1"/>
                  <w:sz w:val="22"/>
                  <w:szCs w:val="22"/>
                </w:rPr>
                <m:t>N</m:t>
              </m:r>
            </m:oMath>
            <w:r w:rsidRPr="005B0F68">
              <w:rPr>
                <w:color w:val="000000" w:themeColor="text1"/>
                <w:sz w:val="22"/>
                <w:szCs w:val="22"/>
                <w:lang w:eastAsia="zh-CN"/>
              </w:rPr>
              <w:t xml:space="preserve"> which is randomly selected between </w:t>
            </w:r>
            <w:r w:rsidRPr="005B0F68">
              <w:rPr>
                <w:color w:val="000000" w:themeColor="text1"/>
                <w:sz w:val="22"/>
                <w:szCs w:val="22"/>
              </w:rPr>
              <w:t xml:space="preserve">0 and </w:t>
            </w:r>
            <m:oMath>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r>
                    <w:rPr>
                      <w:rFonts w:ascii="Cambria Math" w:hAnsi="Cambria Math"/>
                      <w:color w:val="000000" w:themeColor="text1"/>
                      <w:sz w:val="22"/>
                      <w:szCs w:val="22"/>
                    </w:rPr>
                    <m:t>p</m:t>
                  </m:r>
                </m:sub>
              </m:sSub>
            </m:oMath>
            <w:r w:rsidRPr="005B0F68">
              <w:rPr>
                <w:color w:val="000000" w:themeColor="text1"/>
                <w:sz w:val="22"/>
                <w:szCs w:val="22"/>
                <w:lang w:eastAsia="zh-CN"/>
              </w:rPr>
              <w:t xml:space="preserve">, where </w:t>
            </w:r>
            <m:oMath>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min,</m:t>
                      </m:r>
                    </m:fName>
                    <m:e>
                      <m:r>
                        <w:rPr>
                          <w:rFonts w:ascii="Cambria Math" w:hAnsi="Cambria Math"/>
                          <w:color w:val="000000" w:themeColor="text1"/>
                          <w:sz w:val="22"/>
                          <w:szCs w:val="22"/>
                        </w:rPr>
                        <m:t>p</m:t>
                      </m:r>
                    </m:e>
                  </m:func>
                </m:sub>
              </m:sSub>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r>
                    <w:rPr>
                      <w:rFonts w:ascii="Cambria Math" w:hAnsi="Cambria Math"/>
                      <w:color w:val="000000" w:themeColor="text1"/>
                      <w:sz w:val="22"/>
                      <w:szCs w:val="22"/>
                    </w:rPr>
                    <m:t>p</m:t>
                  </m:r>
                </m:sub>
              </m:sSub>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max,</m:t>
                      </m:r>
                    </m:fName>
                    <m:e>
                      <m:r>
                        <w:rPr>
                          <w:rFonts w:ascii="Cambria Math" w:hAnsi="Cambria Math"/>
                          <w:color w:val="000000" w:themeColor="text1"/>
                          <w:sz w:val="22"/>
                          <w:szCs w:val="22"/>
                        </w:rPr>
                        <m:t>p</m:t>
                      </m:r>
                    </m:e>
                  </m:func>
                </m:sub>
              </m:sSub>
              <m:r>
                <m:rPr>
                  <m:sty m:val="p"/>
                </m:rPr>
                <w:rPr>
                  <w:rFonts w:ascii="Cambria Math" w:hAnsi="Cambria Math"/>
                  <w:color w:val="000000" w:themeColor="text1"/>
                  <w:sz w:val="22"/>
                  <w:szCs w:val="22"/>
                </w:rPr>
                <m:t xml:space="preserve">, </m:t>
              </m:r>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min,</m:t>
                      </m:r>
                    </m:fName>
                    <m:e>
                      <m:r>
                        <w:rPr>
                          <w:rFonts w:ascii="Cambria Math" w:hAnsi="Cambria Math"/>
                          <w:color w:val="000000" w:themeColor="text1"/>
                          <w:sz w:val="22"/>
                          <w:szCs w:val="22"/>
                        </w:rPr>
                        <m:t>p</m:t>
                      </m:r>
                    </m:e>
                  </m:func>
                </m:sub>
              </m:sSub>
            </m:oMath>
            <w:r w:rsidRPr="005B0F68">
              <w:rPr>
                <w:color w:val="000000" w:themeColor="text1"/>
                <w:sz w:val="22"/>
                <w:szCs w:val="22"/>
                <w:lang w:eastAsia="zh-CN"/>
              </w:rPr>
              <w:t xml:space="preserve"> and </w:t>
            </w:r>
            <m:oMath>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max,</m:t>
                      </m:r>
                    </m:fName>
                    <m:e>
                      <m:r>
                        <w:rPr>
                          <w:rFonts w:ascii="Cambria Math" w:hAnsi="Cambria Math"/>
                          <w:color w:val="000000" w:themeColor="text1"/>
                          <w:sz w:val="22"/>
                          <w:szCs w:val="22"/>
                        </w:rPr>
                        <m:t>p</m:t>
                      </m:r>
                    </m:e>
                  </m:func>
                </m:sub>
              </m:sSub>
            </m:oMath>
            <w:r w:rsidRPr="005B0F68">
              <w:rPr>
                <w:color w:val="000000" w:themeColor="text1"/>
                <w:sz w:val="22"/>
                <w:szCs w:val="22"/>
                <w:lang w:eastAsia="zh-CN"/>
              </w:rPr>
              <w:t xml:space="preserve"> are subject to CAPC. </w:t>
            </w:r>
          </w:p>
          <w:p w14:paraId="512486A6" w14:textId="77777777" w:rsidR="005B0F68" w:rsidRPr="005B0F68" w:rsidRDefault="005B0F68" w:rsidP="005B0F68">
            <w:pPr>
              <w:spacing w:before="0" w:line="240" w:lineRule="auto"/>
              <w:rPr>
                <w:color w:val="000000" w:themeColor="text1"/>
                <w:sz w:val="22"/>
                <w:szCs w:val="22"/>
                <w:lang w:eastAsia="zh-CN"/>
              </w:rPr>
            </w:pPr>
            <w:r w:rsidRPr="005B0F68">
              <w:rPr>
                <w:i/>
                <w:color w:val="000000" w:themeColor="text1"/>
                <w:sz w:val="22"/>
                <w:szCs w:val="22"/>
                <w:lang w:eastAsia="zh-CN"/>
              </w:rPr>
              <w:t>N</w:t>
            </w:r>
            <w:r w:rsidRPr="005B0F68">
              <w:rPr>
                <w:color w:val="000000" w:themeColor="text1"/>
                <w:sz w:val="22"/>
                <w:szCs w:val="22"/>
                <w:lang w:eastAsia="zh-CN"/>
              </w:rPr>
              <w:t xml:space="preserve"> can be decreased when channel is sensed to be idle for a certain </w:t>
            </w:r>
            <w:proofErr w:type="gramStart"/>
            <w:r w:rsidRPr="005B0F68">
              <w:rPr>
                <w:color w:val="000000" w:themeColor="text1"/>
                <w:sz w:val="22"/>
                <w:szCs w:val="22"/>
                <w:lang w:eastAsia="zh-CN"/>
              </w:rPr>
              <w:t>period of time</w:t>
            </w:r>
            <w:proofErr w:type="gramEnd"/>
            <w:r w:rsidRPr="005B0F68">
              <w:rPr>
                <w:color w:val="000000" w:themeColor="text1"/>
                <w:sz w:val="22"/>
                <w:szCs w:val="22"/>
                <w:lang w:eastAsia="zh-CN"/>
              </w:rPr>
              <w:t>.</w:t>
            </w:r>
          </w:p>
          <w:p w14:paraId="014E6959" w14:textId="77777777" w:rsidR="005B0F68" w:rsidRPr="005B0F68" w:rsidRDefault="005B0F68" w:rsidP="005B0F68">
            <w:pPr>
              <w:spacing w:before="0" w:line="240" w:lineRule="auto"/>
              <w:rPr>
                <w:color w:val="000000" w:themeColor="text1"/>
                <w:sz w:val="22"/>
                <w:szCs w:val="22"/>
                <w:lang w:eastAsia="zh-CN"/>
              </w:rPr>
            </w:pPr>
            <w:r w:rsidRPr="005B0F68">
              <w:rPr>
                <w:color w:val="000000" w:themeColor="text1"/>
                <w:sz w:val="22"/>
                <w:szCs w:val="22"/>
                <w:lang w:eastAsia="zh-CN"/>
              </w:rPr>
              <w:t xml:space="preserve">Transmission can only take place when </w:t>
            </w:r>
            <w:r w:rsidRPr="005B0F68">
              <w:rPr>
                <w:i/>
                <w:color w:val="000000" w:themeColor="text1"/>
                <w:sz w:val="22"/>
                <w:szCs w:val="22"/>
                <w:lang w:eastAsia="zh-CN"/>
              </w:rPr>
              <w:t xml:space="preserve">N </w:t>
            </w:r>
            <w:r w:rsidRPr="005B0F68">
              <w:rPr>
                <w:color w:val="000000" w:themeColor="text1"/>
                <w:sz w:val="22"/>
                <w:szCs w:val="22"/>
                <w:lang w:eastAsia="zh-CN"/>
              </w:rPr>
              <w:t xml:space="preserve">reaches 0. </w:t>
            </w:r>
          </w:p>
        </w:tc>
      </w:tr>
      <w:tr w:rsidR="005B0F68" w14:paraId="38237A06" w14:textId="77777777" w:rsidTr="009F1772">
        <w:tc>
          <w:tcPr>
            <w:tcW w:w="1170" w:type="dxa"/>
            <w:shd w:val="clear" w:color="auto" w:fill="E7E6E6" w:themeFill="background2"/>
            <w:vAlign w:val="center"/>
          </w:tcPr>
          <w:p w14:paraId="1049412E" w14:textId="77777777" w:rsidR="005B0F68" w:rsidRPr="005B0F68" w:rsidRDefault="005B0F68" w:rsidP="005B0F68">
            <w:pPr>
              <w:spacing w:before="0" w:line="240" w:lineRule="auto"/>
              <w:jc w:val="center"/>
              <w:rPr>
                <w:color w:val="000000" w:themeColor="text1"/>
                <w:sz w:val="22"/>
                <w:szCs w:val="22"/>
                <w:lang w:eastAsia="zh-CN"/>
              </w:rPr>
            </w:pPr>
            <w:r w:rsidRPr="005B0F68">
              <w:rPr>
                <w:color w:val="000000" w:themeColor="text1"/>
                <w:sz w:val="22"/>
                <w:szCs w:val="22"/>
                <w:lang w:eastAsia="zh-CN"/>
              </w:rPr>
              <w:t>Type 2A</w:t>
            </w:r>
          </w:p>
        </w:tc>
        <w:tc>
          <w:tcPr>
            <w:tcW w:w="8753" w:type="dxa"/>
          </w:tcPr>
          <w:p w14:paraId="65563B07" w14:textId="091254CE" w:rsidR="005B0F68" w:rsidRPr="005B0F68" w:rsidRDefault="005B0F68" w:rsidP="005B0F68">
            <w:pPr>
              <w:spacing w:before="0" w:line="240" w:lineRule="auto"/>
              <w:rPr>
                <w:color w:val="000000" w:themeColor="text1"/>
                <w:sz w:val="22"/>
                <w:szCs w:val="22"/>
                <w:lang w:eastAsia="zh-CN"/>
              </w:rPr>
            </w:pPr>
            <w:r w:rsidRPr="005B0F68">
              <w:rPr>
                <w:color w:val="000000" w:themeColor="text1"/>
                <w:sz w:val="22"/>
                <w:szCs w:val="22"/>
                <w:lang w:eastAsia="zh-CN"/>
              </w:rPr>
              <w:t>T</w:t>
            </w:r>
            <w:r w:rsidRPr="005B0F68">
              <w:rPr>
                <w:sz w:val="22"/>
                <w:szCs w:val="22"/>
              </w:rPr>
              <w:t>ime duration of the sensing slots</w:t>
            </w:r>
            <w:r>
              <w:rPr>
                <w:sz w:val="22"/>
                <w:szCs w:val="22"/>
              </w:rPr>
              <w:t xml:space="preserve"> that are idle</w:t>
            </w:r>
            <w:r w:rsidRPr="005B0F68">
              <w:rPr>
                <w:sz w:val="22"/>
                <w:szCs w:val="22"/>
              </w:rPr>
              <w:t xml:space="preserve"> is </w:t>
            </w:r>
            <w:r>
              <w:t xml:space="preserve">deterministically </w:t>
            </w:r>
            <w:r w:rsidRPr="005B0F68">
              <w:rPr>
                <w:sz w:val="22"/>
                <w:szCs w:val="22"/>
              </w:rPr>
              <w:t>determined</w:t>
            </w:r>
            <w:r w:rsidRPr="005B0F68">
              <w:rPr>
                <w:color w:val="000000" w:themeColor="text1"/>
                <w:sz w:val="22"/>
                <w:szCs w:val="22"/>
                <w:lang w:eastAsia="zh-CN"/>
              </w:rPr>
              <w:t>. The channel needs to be idle for a sensing interval of 25 µs.</w:t>
            </w:r>
          </w:p>
        </w:tc>
      </w:tr>
      <w:tr w:rsidR="005B0F68" w14:paraId="4E1DA9AB" w14:textId="77777777" w:rsidTr="00EC043B">
        <w:tc>
          <w:tcPr>
            <w:tcW w:w="1170" w:type="dxa"/>
            <w:shd w:val="clear" w:color="auto" w:fill="8BD1C5"/>
            <w:vAlign w:val="center"/>
          </w:tcPr>
          <w:p w14:paraId="440D0308" w14:textId="77777777" w:rsidR="005B0F68" w:rsidRPr="005B0F68" w:rsidRDefault="005B0F68" w:rsidP="005B0F68">
            <w:pPr>
              <w:spacing w:before="0" w:line="240" w:lineRule="auto"/>
              <w:jc w:val="center"/>
              <w:rPr>
                <w:color w:val="000000" w:themeColor="text1"/>
                <w:sz w:val="22"/>
                <w:szCs w:val="22"/>
                <w:lang w:eastAsia="zh-CN"/>
              </w:rPr>
            </w:pPr>
            <w:r w:rsidRPr="005B0F68">
              <w:rPr>
                <w:color w:val="000000" w:themeColor="text1"/>
                <w:sz w:val="22"/>
                <w:szCs w:val="22"/>
                <w:lang w:eastAsia="zh-CN"/>
              </w:rPr>
              <w:t>Type 2B</w:t>
            </w:r>
          </w:p>
        </w:tc>
        <w:tc>
          <w:tcPr>
            <w:tcW w:w="8753" w:type="dxa"/>
          </w:tcPr>
          <w:p w14:paraId="423A355B" w14:textId="004CD83B" w:rsidR="005B0F68" w:rsidRPr="005B0F68" w:rsidRDefault="005B0F68" w:rsidP="005B0F68">
            <w:pPr>
              <w:spacing w:before="0" w:line="240" w:lineRule="auto"/>
              <w:rPr>
                <w:color w:val="000000" w:themeColor="text1"/>
                <w:sz w:val="22"/>
                <w:szCs w:val="22"/>
                <w:lang w:eastAsia="zh-CN"/>
              </w:rPr>
            </w:pPr>
            <w:r w:rsidRPr="005B0F68">
              <w:rPr>
                <w:color w:val="000000" w:themeColor="text1"/>
                <w:sz w:val="22"/>
                <w:szCs w:val="22"/>
                <w:lang w:eastAsia="zh-CN"/>
              </w:rPr>
              <w:t>T</w:t>
            </w:r>
            <w:r w:rsidRPr="005B0F68">
              <w:rPr>
                <w:sz w:val="22"/>
                <w:szCs w:val="22"/>
              </w:rPr>
              <w:t>ime duration of the sensing slots</w:t>
            </w:r>
            <w:r>
              <w:rPr>
                <w:sz w:val="22"/>
                <w:szCs w:val="22"/>
              </w:rPr>
              <w:t xml:space="preserve"> that are idle</w:t>
            </w:r>
            <w:r w:rsidRPr="005B0F68">
              <w:rPr>
                <w:sz w:val="22"/>
                <w:szCs w:val="22"/>
              </w:rPr>
              <w:t xml:space="preserve"> is </w:t>
            </w:r>
            <w:r>
              <w:t xml:space="preserve">deterministically </w:t>
            </w:r>
            <w:r w:rsidRPr="005B0F68">
              <w:rPr>
                <w:sz w:val="22"/>
                <w:szCs w:val="22"/>
              </w:rPr>
              <w:t>determined</w:t>
            </w:r>
            <w:r w:rsidRPr="005B0F68">
              <w:rPr>
                <w:color w:val="000000" w:themeColor="text1"/>
                <w:sz w:val="22"/>
                <w:szCs w:val="22"/>
                <w:lang w:eastAsia="zh-CN"/>
              </w:rPr>
              <w:t>. The channel needs to be idle equal to or longer than a sensing interval of 16 µs but less than 25 µs.</w:t>
            </w:r>
          </w:p>
        </w:tc>
      </w:tr>
      <w:tr w:rsidR="005B0F68" w14:paraId="2020BBFF" w14:textId="77777777" w:rsidTr="009F1772">
        <w:tc>
          <w:tcPr>
            <w:tcW w:w="1170" w:type="dxa"/>
            <w:shd w:val="clear" w:color="auto" w:fill="E7E6E6" w:themeFill="background2"/>
            <w:vAlign w:val="center"/>
          </w:tcPr>
          <w:p w14:paraId="6302D525" w14:textId="77777777" w:rsidR="005B0F68" w:rsidRPr="005B0F68" w:rsidRDefault="005B0F68" w:rsidP="005B0F68">
            <w:pPr>
              <w:spacing w:before="0" w:line="240" w:lineRule="auto"/>
              <w:jc w:val="center"/>
              <w:rPr>
                <w:color w:val="000000" w:themeColor="text1"/>
                <w:sz w:val="22"/>
                <w:szCs w:val="22"/>
                <w:lang w:eastAsia="zh-CN"/>
              </w:rPr>
            </w:pPr>
            <w:r w:rsidRPr="005B0F68">
              <w:rPr>
                <w:color w:val="000000" w:themeColor="text1"/>
                <w:sz w:val="22"/>
                <w:szCs w:val="22"/>
                <w:lang w:eastAsia="zh-CN"/>
              </w:rPr>
              <w:t>Type 2C</w:t>
            </w:r>
          </w:p>
        </w:tc>
        <w:tc>
          <w:tcPr>
            <w:tcW w:w="8753" w:type="dxa"/>
          </w:tcPr>
          <w:p w14:paraId="7EB7C5FA" w14:textId="77777777" w:rsidR="005B0F68" w:rsidRPr="005B0F68" w:rsidRDefault="005B0F68" w:rsidP="005B0F68">
            <w:pPr>
              <w:keepNext/>
              <w:spacing w:before="0" w:line="240" w:lineRule="auto"/>
              <w:rPr>
                <w:color w:val="000000" w:themeColor="text1"/>
                <w:sz w:val="22"/>
                <w:szCs w:val="22"/>
                <w:lang w:eastAsia="zh-CN"/>
              </w:rPr>
            </w:pPr>
            <w:r w:rsidRPr="005B0F68">
              <w:rPr>
                <w:color w:val="000000" w:themeColor="text1"/>
                <w:sz w:val="22"/>
                <w:szCs w:val="22"/>
                <w:lang w:eastAsia="zh-CN"/>
              </w:rPr>
              <w:t>Does not sense the channel before transmission. Time gap to the previous transmission is less than 16 µs.</w:t>
            </w:r>
          </w:p>
          <w:p w14:paraId="6B330A58" w14:textId="77777777" w:rsidR="005B0F68" w:rsidRPr="005B0F68" w:rsidRDefault="005B0F68" w:rsidP="005B0F68">
            <w:pPr>
              <w:keepNext/>
              <w:spacing w:before="0" w:line="240" w:lineRule="auto"/>
              <w:rPr>
                <w:color w:val="000000" w:themeColor="text1"/>
                <w:sz w:val="22"/>
                <w:szCs w:val="22"/>
                <w:lang w:eastAsia="zh-CN"/>
              </w:rPr>
            </w:pPr>
            <w:r w:rsidRPr="005B0F68">
              <w:rPr>
                <w:color w:val="000000" w:themeColor="text1"/>
                <w:sz w:val="22"/>
                <w:szCs w:val="22"/>
                <w:lang w:eastAsia="zh-CN"/>
              </w:rPr>
              <w:t>Duration of the corresponding transmission is at most 584 µs.</w:t>
            </w:r>
          </w:p>
        </w:tc>
      </w:tr>
    </w:tbl>
    <w:p w14:paraId="3567B6D6" w14:textId="4EFCD122" w:rsidR="00AE6FC6" w:rsidRPr="00CB490A" w:rsidRDefault="00AE6FC6" w:rsidP="00AE6FC6">
      <w:pPr>
        <w:pStyle w:val="Caption"/>
        <w:jc w:val="center"/>
        <w:rPr>
          <w:i/>
        </w:rPr>
      </w:pPr>
      <w:r>
        <w:rPr>
          <w:i/>
        </w:rPr>
        <w:t>Table</w:t>
      </w:r>
      <w:r w:rsidRPr="00CB490A">
        <w:rPr>
          <w:i/>
        </w:rPr>
        <w:t xml:space="preserve"> </w:t>
      </w:r>
      <w:r w:rsidRPr="00CB490A">
        <w:rPr>
          <w:i/>
        </w:rPr>
        <w:fldChar w:fldCharType="begin"/>
      </w:r>
      <w:r w:rsidRPr="00CB490A">
        <w:rPr>
          <w:i/>
        </w:rPr>
        <w:instrText xml:space="preserve"> SEQ Figure \* ARABIC </w:instrText>
      </w:r>
      <w:r w:rsidRPr="00CB490A">
        <w:rPr>
          <w:i/>
        </w:rPr>
        <w:fldChar w:fldCharType="separate"/>
      </w:r>
      <w:r w:rsidR="005F0091">
        <w:rPr>
          <w:i/>
          <w:noProof/>
        </w:rPr>
        <w:t>1</w:t>
      </w:r>
      <w:r w:rsidRPr="00CB490A">
        <w:rPr>
          <w:i/>
        </w:rPr>
        <w:fldChar w:fldCharType="end"/>
      </w:r>
      <w:r w:rsidRPr="00CB490A">
        <w:rPr>
          <w:i/>
        </w:rPr>
        <w:t xml:space="preserve">: </w:t>
      </w:r>
      <w:r w:rsidRPr="00CB490A">
        <w:rPr>
          <w:b w:val="0"/>
          <w:i/>
        </w:rPr>
        <w:t>Different Channel Access Procedures in NR-U</w:t>
      </w:r>
    </w:p>
    <w:p w14:paraId="32341F8B" w14:textId="77777777" w:rsidR="00F2003B" w:rsidRDefault="00F2003B" w:rsidP="002E57D6">
      <w:pPr>
        <w:pStyle w:val="3GPPNormalText"/>
      </w:pPr>
    </w:p>
    <w:p w14:paraId="474237DB" w14:textId="77777777" w:rsidR="00CB490A" w:rsidRDefault="00CB490A" w:rsidP="00CB490A">
      <w:pPr>
        <w:pStyle w:val="3GPPNormalText"/>
        <w:keepNext/>
      </w:pPr>
      <w:r w:rsidRPr="00CB490A">
        <w:rPr>
          <w:noProof/>
        </w:rPr>
        <w:drawing>
          <wp:inline distT="0" distB="0" distL="0" distR="0" wp14:anchorId="6644C935" wp14:editId="1C12D519">
            <wp:extent cx="6332220" cy="28859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885923"/>
                    </a:xfrm>
                    <a:prstGeom prst="rect">
                      <a:avLst/>
                    </a:prstGeom>
                    <a:noFill/>
                    <a:ln>
                      <a:noFill/>
                    </a:ln>
                  </pic:spPr>
                </pic:pic>
              </a:graphicData>
            </a:graphic>
          </wp:inline>
        </w:drawing>
      </w:r>
    </w:p>
    <w:p w14:paraId="7EEF94CE" w14:textId="5862C1F8" w:rsidR="00CB490A" w:rsidRPr="00CB490A" w:rsidRDefault="00CB490A" w:rsidP="00CB490A">
      <w:pPr>
        <w:pStyle w:val="Caption"/>
        <w:jc w:val="center"/>
        <w:rPr>
          <w:i/>
        </w:rPr>
      </w:pPr>
      <w:r w:rsidRPr="00CB490A">
        <w:rPr>
          <w:i/>
        </w:rPr>
        <w:t xml:space="preserve">Figure </w:t>
      </w:r>
      <w:r w:rsidRPr="00CB490A">
        <w:rPr>
          <w:i/>
        </w:rPr>
        <w:fldChar w:fldCharType="begin"/>
      </w:r>
      <w:r w:rsidRPr="00CB490A">
        <w:rPr>
          <w:i/>
        </w:rPr>
        <w:instrText xml:space="preserve"> SEQ Figure \* ARABIC </w:instrText>
      </w:r>
      <w:r w:rsidRPr="00CB490A">
        <w:rPr>
          <w:i/>
        </w:rPr>
        <w:fldChar w:fldCharType="separate"/>
      </w:r>
      <w:r w:rsidRPr="00CB490A">
        <w:rPr>
          <w:i/>
          <w:noProof/>
        </w:rPr>
        <w:t>1</w:t>
      </w:r>
      <w:r w:rsidRPr="00CB490A">
        <w:rPr>
          <w:i/>
        </w:rPr>
        <w:fldChar w:fldCharType="end"/>
      </w:r>
      <w:r w:rsidRPr="00CB490A">
        <w:rPr>
          <w:i/>
        </w:rPr>
        <w:t xml:space="preserve">: </w:t>
      </w:r>
      <w:r w:rsidRPr="00CB490A">
        <w:rPr>
          <w:b w:val="0"/>
          <w:i/>
        </w:rPr>
        <w:t>Depiction of different Channel Access Procedures in NR-U</w:t>
      </w:r>
    </w:p>
    <w:p w14:paraId="19213CFC" w14:textId="77777777" w:rsidR="00487892" w:rsidRDefault="00487892" w:rsidP="00E63E6F">
      <w:pPr>
        <w:pStyle w:val="3GPPNormalText"/>
      </w:pPr>
    </w:p>
    <w:p w14:paraId="265FB0CE" w14:textId="3171FF86" w:rsidR="00CB490A" w:rsidRDefault="00E63E6F" w:rsidP="00E63E6F">
      <w:pPr>
        <w:pStyle w:val="3GPPNormalText"/>
      </w:pPr>
      <w:r>
        <w:lastRenderedPageBreak/>
        <w:t>Based on the discussions in previous meeting</w:t>
      </w:r>
      <w:r w:rsidR="00FF1F7B">
        <w:t>s</w:t>
      </w:r>
      <w:r>
        <w:t xml:space="preserve">, the following are a set of conditions </w:t>
      </w:r>
      <w:r w:rsidR="00E15C8E">
        <w:t xml:space="preserve">that should be considered </w:t>
      </w:r>
      <w:r>
        <w:t>for applying the different channel access procedures for each SL channel and signal transmitted</w:t>
      </w:r>
      <w:r w:rsidR="00FF1F7B">
        <w:t>:</w:t>
      </w:r>
      <w:r>
        <w:t xml:space="preserve"> </w:t>
      </w:r>
    </w:p>
    <w:p w14:paraId="706E0A6A" w14:textId="1A41B8D4" w:rsidR="00E63E6F" w:rsidRPr="0075770A" w:rsidRDefault="00E63E6F" w:rsidP="0029640D">
      <w:pPr>
        <w:pStyle w:val="3GPPNormalText"/>
        <w:numPr>
          <w:ilvl w:val="0"/>
          <w:numId w:val="54"/>
        </w:numPr>
        <w:spacing w:after="60"/>
        <w:ind w:left="357" w:hanging="357"/>
        <w:rPr>
          <w:b/>
        </w:rPr>
      </w:pPr>
      <w:r w:rsidRPr="0075770A">
        <w:rPr>
          <w:b/>
        </w:rPr>
        <w:t>Based on the SL Channel</w:t>
      </w:r>
    </w:p>
    <w:p w14:paraId="665C549C" w14:textId="22F7D6F8" w:rsidR="00E63E6F" w:rsidRDefault="00E63E6F" w:rsidP="0075770A">
      <w:pPr>
        <w:pStyle w:val="3GPPNormalText"/>
        <w:ind w:left="360"/>
      </w:pPr>
      <w:r>
        <w:t xml:space="preserve">In the case where the UE is transmitting on the PSCCH/PSSCH, the UE can perform Type 1 </w:t>
      </w:r>
      <w:r w:rsidR="00B24214">
        <w:t>CAP</w:t>
      </w:r>
      <w:r>
        <w:t xml:space="preserve"> over a longer duration </w:t>
      </w:r>
      <w:proofErr w:type="gramStart"/>
      <w:r>
        <w:t>in order to</w:t>
      </w:r>
      <w:proofErr w:type="gramEnd"/>
      <w:r>
        <w:t xml:space="preserve"> determine whether the resources are available to </w:t>
      </w:r>
      <w:r w:rsidR="00FF1F7B">
        <w:t xml:space="preserve">be </w:t>
      </w:r>
      <w:r>
        <w:t>use</w:t>
      </w:r>
      <w:r w:rsidR="00FF1F7B">
        <w:t>d</w:t>
      </w:r>
      <w:r>
        <w:t xml:space="preserve"> for transmissions. On the other hand, a receiving UE can perform Type 2</w:t>
      </w:r>
      <w:r w:rsidR="00F031F1">
        <w:t>C</w:t>
      </w:r>
      <w:r>
        <w:t xml:space="preserve"> </w:t>
      </w:r>
      <w:r w:rsidR="00B24214">
        <w:t>CAP</w:t>
      </w:r>
      <w:r>
        <w:t xml:space="preserve"> for transmitting on the PSFCH</w:t>
      </w:r>
      <w:r w:rsidR="00F031F1">
        <w:t xml:space="preserve"> in case the COT is shared by the transmitting UE</w:t>
      </w:r>
      <w:r>
        <w:t>.</w:t>
      </w:r>
    </w:p>
    <w:p w14:paraId="53250CEE" w14:textId="123BA909" w:rsidR="00E63E6F" w:rsidRPr="0075770A" w:rsidRDefault="0075770A" w:rsidP="0029640D">
      <w:pPr>
        <w:pStyle w:val="3GPPNormalText"/>
        <w:numPr>
          <w:ilvl w:val="0"/>
          <w:numId w:val="54"/>
        </w:numPr>
        <w:spacing w:after="60"/>
        <w:ind w:left="357" w:hanging="357"/>
        <w:rPr>
          <w:b/>
        </w:rPr>
      </w:pPr>
      <w:r w:rsidRPr="0075770A">
        <w:rPr>
          <w:b/>
        </w:rPr>
        <w:t>Based on Signal Transmission Characteristics</w:t>
      </w:r>
    </w:p>
    <w:p w14:paraId="22822AA3" w14:textId="0440CE0B" w:rsidR="0075770A" w:rsidRDefault="0075770A" w:rsidP="0075770A">
      <w:pPr>
        <w:pStyle w:val="3GPPNormalText"/>
        <w:ind w:left="360"/>
      </w:pPr>
      <w:r>
        <w:t>The CAPC table that determines the size of the contention window is already linked to the priority of the transmission that the UE intends to carry out. Apart from the priority, the UE can also consider the remaining PDB of the transmission to determine the LBT type. Additionally, the LBT type can also differ depending on whether the transmission is an initial transmission or a retransmission, or if the transmission is periodic or aperiodic.</w:t>
      </w:r>
    </w:p>
    <w:p w14:paraId="4D71E036" w14:textId="24CA5817" w:rsidR="00EC043B" w:rsidRDefault="00EC043B" w:rsidP="0029640D">
      <w:pPr>
        <w:pStyle w:val="3GPPNormalText"/>
        <w:numPr>
          <w:ilvl w:val="0"/>
          <w:numId w:val="54"/>
        </w:numPr>
        <w:spacing w:after="60"/>
        <w:ind w:left="357" w:hanging="357"/>
        <w:rPr>
          <w:b/>
        </w:rPr>
      </w:pPr>
      <w:r w:rsidRPr="0075770A">
        <w:rPr>
          <w:b/>
        </w:rPr>
        <w:t xml:space="preserve">Based on </w:t>
      </w:r>
      <w:r>
        <w:rPr>
          <w:b/>
        </w:rPr>
        <w:t>the UE Initiating COT</w:t>
      </w:r>
    </w:p>
    <w:p w14:paraId="6DFDC637" w14:textId="49ECB4F8" w:rsidR="00ED4FD0" w:rsidRDefault="00EC043B" w:rsidP="00ED4FD0">
      <w:pPr>
        <w:pStyle w:val="3GPPNormalText"/>
        <w:ind w:left="360"/>
      </w:pPr>
      <w:r>
        <w:t xml:space="preserve">The UE that initiates COT sharing between other UEs can also indicate the type of LBT that the UE sharing the COT should use for checking the availability of a resource. The UE that initiates the COT can provide this information to the other UEs sharing the COT along with the COT information transmitted </w:t>
      </w:r>
      <w:r w:rsidR="00990C45">
        <w:t xml:space="preserve">by using </w:t>
      </w:r>
      <w:r>
        <w:t>RRC or PHY signaling. This would enable the UE that initiates the COT to perform Type 1 LBT, while the UE that carries out transmissions within the shared COT can perform Type 2 LBT.</w:t>
      </w:r>
    </w:p>
    <w:p w14:paraId="42B790B8" w14:textId="77777777" w:rsidR="000719AA" w:rsidRDefault="000719AA" w:rsidP="000719AA">
      <w:pPr>
        <w:pStyle w:val="3GPPNormalText"/>
        <w:spacing w:after="0"/>
        <w:rPr>
          <w:b/>
        </w:rPr>
      </w:pPr>
      <w:r w:rsidRPr="00B60ABC">
        <w:rPr>
          <w:b/>
        </w:rPr>
        <w:t>Proposal 1:</w:t>
      </w:r>
      <w:r w:rsidRPr="0075770A">
        <w:rPr>
          <w:b/>
        </w:rPr>
        <w:t xml:space="preserve"> </w:t>
      </w:r>
      <w:r>
        <w:rPr>
          <w:b/>
        </w:rPr>
        <w:t>For channel access procedures, w</w:t>
      </w:r>
      <w:r w:rsidRPr="0075770A">
        <w:rPr>
          <w:b/>
        </w:rPr>
        <w:t xml:space="preserve">e propose that different LBT types </w:t>
      </w:r>
      <w:r>
        <w:rPr>
          <w:b/>
        </w:rPr>
        <w:t>can be applicable depending on at least one of the following</w:t>
      </w:r>
      <w:r w:rsidRPr="0075770A">
        <w:rPr>
          <w:b/>
        </w:rPr>
        <w:t xml:space="preserve"> </w:t>
      </w:r>
    </w:p>
    <w:p w14:paraId="1737B8A4" w14:textId="219E3934" w:rsidR="000719AA" w:rsidRDefault="000719AA" w:rsidP="00F031F1">
      <w:pPr>
        <w:pStyle w:val="3GPPNormalText"/>
        <w:numPr>
          <w:ilvl w:val="0"/>
          <w:numId w:val="54"/>
        </w:numPr>
        <w:spacing w:after="0"/>
        <w:rPr>
          <w:b/>
        </w:rPr>
      </w:pPr>
      <w:r w:rsidRPr="0075770A">
        <w:rPr>
          <w:b/>
        </w:rPr>
        <w:t xml:space="preserve">the SL channel being used, PSCCH/PSSCH </w:t>
      </w:r>
      <w:r>
        <w:rPr>
          <w:b/>
        </w:rPr>
        <w:t>or</w:t>
      </w:r>
      <w:r w:rsidRPr="0075770A">
        <w:rPr>
          <w:b/>
        </w:rPr>
        <w:t xml:space="preserve"> PSFCH, </w:t>
      </w:r>
    </w:p>
    <w:p w14:paraId="4FB31E3B" w14:textId="4E05370A" w:rsidR="000719AA" w:rsidRPr="00C053AC" w:rsidRDefault="000719AA" w:rsidP="00F031F1">
      <w:pPr>
        <w:pStyle w:val="3GPPNormalText"/>
        <w:numPr>
          <w:ilvl w:val="1"/>
          <w:numId w:val="54"/>
        </w:numPr>
        <w:spacing w:after="0"/>
        <w:rPr>
          <w:b/>
        </w:rPr>
      </w:pPr>
      <w:r w:rsidRPr="00971578">
        <w:rPr>
          <w:b/>
        </w:rPr>
        <w:t>for PSCCH /PSSCH: LBT Type 1 or Type 2A/2B</w:t>
      </w:r>
      <w:r>
        <w:rPr>
          <w:b/>
        </w:rPr>
        <w:t>,</w:t>
      </w:r>
    </w:p>
    <w:p w14:paraId="1008E0DA" w14:textId="1D3BE88A" w:rsidR="00ED4FD0" w:rsidRPr="00ED4FD0" w:rsidRDefault="000719AA" w:rsidP="00ED4FD0">
      <w:pPr>
        <w:pStyle w:val="3GPPNormalText"/>
        <w:numPr>
          <w:ilvl w:val="1"/>
          <w:numId w:val="54"/>
        </w:numPr>
        <w:spacing w:after="0"/>
        <w:rPr>
          <w:b/>
        </w:rPr>
      </w:pPr>
      <w:r>
        <w:rPr>
          <w:b/>
        </w:rPr>
        <w:t>for</w:t>
      </w:r>
      <w:r w:rsidRPr="0075770A">
        <w:rPr>
          <w:b/>
        </w:rPr>
        <w:t xml:space="preserve"> PSFCH</w:t>
      </w:r>
      <w:r>
        <w:rPr>
          <w:b/>
        </w:rPr>
        <w:t>: Type 2C</w:t>
      </w:r>
      <w:r w:rsidR="00ED4FD0">
        <w:rPr>
          <w:b/>
        </w:rPr>
        <w:t xml:space="preserve"> in case of a shared COT</w:t>
      </w:r>
      <w:r>
        <w:rPr>
          <w:b/>
        </w:rPr>
        <w:t>.</w:t>
      </w:r>
    </w:p>
    <w:p w14:paraId="5BD0B811" w14:textId="77777777" w:rsidR="000719AA" w:rsidRPr="00971578" w:rsidRDefault="000719AA" w:rsidP="000719AA">
      <w:pPr>
        <w:pStyle w:val="3GPPNormalText"/>
        <w:numPr>
          <w:ilvl w:val="0"/>
          <w:numId w:val="54"/>
        </w:numPr>
        <w:spacing w:after="0"/>
        <w:rPr>
          <w:b/>
        </w:rPr>
      </w:pPr>
      <w:r w:rsidRPr="00971578">
        <w:rPr>
          <w:b/>
        </w:rPr>
        <w:t>the signal transmission characteristics such as the priority and/or PDB,</w:t>
      </w:r>
    </w:p>
    <w:p w14:paraId="25FE7914" w14:textId="7C6695CA" w:rsidR="00CB490A" w:rsidRPr="000719AA" w:rsidRDefault="000719AA" w:rsidP="002B5AF7">
      <w:pPr>
        <w:pStyle w:val="3GPPNormalText"/>
        <w:numPr>
          <w:ilvl w:val="0"/>
          <w:numId w:val="54"/>
        </w:numPr>
        <w:spacing w:after="240"/>
        <w:ind w:left="714" w:hanging="357"/>
        <w:rPr>
          <w:b/>
        </w:rPr>
      </w:pPr>
      <w:r>
        <w:rPr>
          <w:b/>
        </w:rPr>
        <w:t>the UE initiating the COT or the responding UE</w:t>
      </w:r>
      <w:r w:rsidRPr="0075770A">
        <w:rPr>
          <w:b/>
        </w:rPr>
        <w:t>.</w:t>
      </w:r>
    </w:p>
    <w:p w14:paraId="1F9EBEBF" w14:textId="1F2EFEE0" w:rsidR="00CB490A" w:rsidRPr="004225BE" w:rsidRDefault="004225BE" w:rsidP="00037777">
      <w:pPr>
        <w:pStyle w:val="Heading1"/>
      </w:pPr>
      <w:r w:rsidRPr="004225BE">
        <w:t>Contention Window Adjustment</w:t>
      </w:r>
    </w:p>
    <w:p w14:paraId="2DD23EC0" w14:textId="7C04664B" w:rsidR="008F2E82" w:rsidRPr="00201E21" w:rsidRDefault="00990C45" w:rsidP="008F2E82">
      <w:pPr>
        <w:pStyle w:val="3GPPNormalText"/>
      </w:pPr>
      <w:r>
        <w:t xml:space="preserve">Another aspect that </w:t>
      </w:r>
      <w:proofErr w:type="gramStart"/>
      <w:r>
        <w:t>has to</w:t>
      </w:r>
      <w:proofErr w:type="gramEnd"/>
      <w:r>
        <w:t xml:space="preserve"> be considered is that t</w:t>
      </w:r>
      <w:r w:rsidR="008F2E82">
        <w:t>he existing contention window</w:t>
      </w:r>
      <w:r w:rsidR="00B24214">
        <w:t xml:space="preserve"> (CW)</w:t>
      </w:r>
      <w:r w:rsidR="008F2E82">
        <w:t xml:space="preserve"> lengths as described in the CAPC table would have to be maintained in order to ensure interoperability with other RATs</w:t>
      </w:r>
      <w:r>
        <w:t>.</w:t>
      </w:r>
      <w:r w:rsidR="008F2E82">
        <w:t xml:space="preserve"> </w:t>
      </w:r>
      <w:r w:rsidR="00024439">
        <w:t>For</w:t>
      </w:r>
      <w:r w:rsidR="008F2E82">
        <w:t xml:space="preserve"> this to be replicated for sidelink transmissions, the </w:t>
      </w:r>
      <w:r w:rsidR="009F7D51">
        <w:t xml:space="preserve">remaining </w:t>
      </w:r>
      <w:r w:rsidR="008F2E82">
        <w:t xml:space="preserve">PDB, </w:t>
      </w:r>
      <w:r w:rsidR="009F7D51">
        <w:t xml:space="preserve">number of NACKs received based on </w:t>
      </w:r>
      <w:r w:rsidR="008F2E82">
        <w:t>HARQ feedback</w:t>
      </w:r>
      <w:r w:rsidR="009F7D51">
        <w:t>, congestion status</w:t>
      </w:r>
      <w:r w:rsidR="008F2E82">
        <w:t xml:space="preserve"> </w:t>
      </w:r>
      <w:r w:rsidR="009F7D51">
        <w:t xml:space="preserve">of the resource pool </w:t>
      </w:r>
      <w:r w:rsidR="008F2E82">
        <w:t xml:space="preserve">and other aspects relevant to a transmission need to be mapped </w:t>
      </w:r>
      <w:r w:rsidR="008F2E82" w:rsidRPr="00201E21">
        <w:t>to the size of the chosen contention windows.</w:t>
      </w:r>
      <w:r w:rsidR="00B40CE7">
        <w:t xml:space="preserve"> The adjustment of the CW was discussed in detail in the previous meeting [2], with respect to the different HARQ schemes and different options under each scheme were identified.</w:t>
      </w:r>
    </w:p>
    <w:p w14:paraId="0E22A3A6" w14:textId="5A0BBDE0" w:rsidR="00037777" w:rsidRDefault="00B24214" w:rsidP="00D37ADF">
      <w:pPr>
        <w:pStyle w:val="3GPPNormalText"/>
      </w:pPr>
      <w:r w:rsidRPr="00594AAA">
        <w:t xml:space="preserve">In the case of HARQ enabled transmissions, the CW can be adjusted depending on the number of NACKs while maintaining the maximum and minimum range of CW lengths based on the CAPC table. This aspect </w:t>
      </w:r>
      <w:r w:rsidR="0028689F">
        <w:t>is discussed in</w:t>
      </w:r>
      <w:r w:rsidR="0028689F" w:rsidRPr="00594AAA">
        <w:t xml:space="preserve"> </w:t>
      </w:r>
      <w:r w:rsidRPr="00594AAA">
        <w:t xml:space="preserve">further </w:t>
      </w:r>
      <w:r w:rsidR="0028689F">
        <w:t>detail</w:t>
      </w:r>
      <w:r w:rsidRPr="00594AAA">
        <w:t xml:space="preserve"> in the case of the NACK-only option in groupcast option 1</w:t>
      </w:r>
      <w:r w:rsidR="001551F9">
        <w:t>, in the case of groupcast option 2 with SL-HARQ feedback enabled</w:t>
      </w:r>
      <w:r w:rsidR="00F01211" w:rsidRPr="00594AAA">
        <w:t>,</w:t>
      </w:r>
      <w:r w:rsidRPr="00594AAA">
        <w:t xml:space="preserve"> as well as in the case when HARQ feedback is disabled.</w:t>
      </w:r>
    </w:p>
    <w:p w14:paraId="310C3440" w14:textId="741B06B1" w:rsidR="008F2E82" w:rsidRDefault="004225BE" w:rsidP="00D37ADF">
      <w:pPr>
        <w:pStyle w:val="Heading2"/>
        <w:ind w:left="567"/>
      </w:pPr>
      <w:r>
        <w:t xml:space="preserve">CW </w:t>
      </w:r>
      <w:r w:rsidR="00F54542">
        <w:t>A</w:t>
      </w:r>
      <w:r>
        <w:t xml:space="preserve">djustment when SL-HARQ </w:t>
      </w:r>
      <w:r w:rsidR="00F54542">
        <w:t>F</w:t>
      </w:r>
      <w:r>
        <w:t xml:space="preserve">eedback is </w:t>
      </w:r>
      <w:r w:rsidR="00F54542">
        <w:t>D</w:t>
      </w:r>
      <w:r>
        <w:t>isabled</w:t>
      </w:r>
    </w:p>
    <w:p w14:paraId="4265EE8E" w14:textId="42F97288" w:rsidR="00681CEF" w:rsidRDefault="00681CEF" w:rsidP="00681CEF">
      <w:pPr>
        <w:pStyle w:val="3GPPNormalText"/>
      </w:pPr>
      <w:r>
        <w:t xml:space="preserve">In case SL-HARQ feedback is disabled, a UE should have a means to </w:t>
      </w:r>
      <w:r w:rsidR="00AA658A">
        <w:t>adapt</w:t>
      </w:r>
      <w:r>
        <w:t xml:space="preserve"> </w:t>
      </w:r>
      <w:r w:rsidR="00AA658A">
        <w:t>its</w:t>
      </w:r>
      <w:r>
        <w:t xml:space="preserve"> CW</w:t>
      </w:r>
      <w:r w:rsidR="00AA658A">
        <w:t xml:space="preserve"> according to the utilization </w:t>
      </w:r>
      <w:r w:rsidR="000A6164">
        <w:t>on</w:t>
      </w:r>
      <w:r w:rsidR="00AA658A">
        <w:t xml:space="preserve"> the unlicensed carrier. This can be done by the UE itself, </w:t>
      </w:r>
      <w:r w:rsidR="00F701AE">
        <w:t xml:space="preserve">e.g., </w:t>
      </w:r>
      <w:r w:rsidR="00AA658A">
        <w:t xml:space="preserve">by </w:t>
      </w:r>
      <w:r w:rsidR="000A6164">
        <w:t>car</w:t>
      </w:r>
      <w:r w:rsidR="001945D6">
        <w:t>ry</w:t>
      </w:r>
      <w:r w:rsidR="000A6164">
        <w:t xml:space="preserve">ing out </w:t>
      </w:r>
      <w:r w:rsidR="00AA658A">
        <w:t xml:space="preserve">measurement </w:t>
      </w:r>
      <w:r w:rsidR="00D10A19">
        <w:t>of</w:t>
      </w:r>
      <w:r w:rsidR="000A6164">
        <w:t xml:space="preserve"> </w:t>
      </w:r>
      <w:r w:rsidR="00AA658A">
        <w:t xml:space="preserve">the CR/CBR and in case of high CR/CBR, the said UE </w:t>
      </w:r>
      <w:r w:rsidR="000A6164">
        <w:t>could</w:t>
      </w:r>
      <w:r w:rsidR="00AA658A">
        <w:t xml:space="preserve"> increase its CW </w:t>
      </w:r>
      <w:r w:rsidR="000A6164">
        <w:t>accordingly</w:t>
      </w:r>
      <w:r w:rsidR="00AA658A">
        <w:t xml:space="preserve">. </w:t>
      </w:r>
      <w:r w:rsidR="009B41A0">
        <w:t>In addition, or as an alternative in case CR/CBR measurements are not available</w:t>
      </w:r>
      <w:r w:rsidR="00AA658A">
        <w:t xml:space="preserve">, the UE could also adapt </w:t>
      </w:r>
      <w:r w:rsidR="009B41A0">
        <w:t>its</w:t>
      </w:r>
      <w:r w:rsidR="00AA658A">
        <w:t xml:space="preserve"> CW according to </w:t>
      </w:r>
      <w:r w:rsidR="001945D6">
        <w:t>a collision</w:t>
      </w:r>
      <w:r w:rsidR="00AA658A">
        <w:t xml:space="preserve"> indication</w:t>
      </w:r>
      <w:r w:rsidR="00F30CCC">
        <w:t> (CI)</w:t>
      </w:r>
      <w:r w:rsidR="00203BBD">
        <w:t xml:space="preserve"> from another UE,</w:t>
      </w:r>
      <w:r w:rsidR="00AA658A">
        <w:t xml:space="preserve"> </w:t>
      </w:r>
      <w:r w:rsidR="00203BBD">
        <w:t>as per IUC scheme 2</w:t>
      </w:r>
      <w:r w:rsidR="00F701AE">
        <w:t>. Here</w:t>
      </w:r>
      <w:r w:rsidR="00AA658A">
        <w:t xml:space="preserve">, the </w:t>
      </w:r>
      <w:proofErr w:type="spellStart"/>
      <w:r w:rsidR="00AA658A" w:rsidRPr="00D37ADF">
        <w:rPr>
          <w:i/>
          <w:iCs/>
        </w:rPr>
        <w:t>CW</w:t>
      </w:r>
      <w:r w:rsidR="00AA658A" w:rsidRPr="00D37ADF">
        <w:rPr>
          <w:i/>
          <w:iCs/>
          <w:vertAlign w:val="subscript"/>
        </w:rPr>
        <w:t>p</w:t>
      </w:r>
      <w:proofErr w:type="spellEnd"/>
      <w:r w:rsidR="00AA658A">
        <w:t xml:space="preserve"> </w:t>
      </w:r>
      <w:r w:rsidR="00F701AE">
        <w:t xml:space="preserve">for each priority class </w:t>
      </w:r>
      <w:r w:rsidR="00F701AE" w:rsidRPr="00D37ADF">
        <w:rPr>
          <w:i/>
          <w:iCs/>
        </w:rPr>
        <w:t>p</w:t>
      </w:r>
      <w:r w:rsidR="00F701AE">
        <w:t xml:space="preserve"> c</w:t>
      </w:r>
      <w:r w:rsidR="00AA658A">
        <w:t xml:space="preserve">ould be increased </w:t>
      </w:r>
      <w:r w:rsidR="00F701AE">
        <w:t xml:space="preserve">to the next higher value in case a </w:t>
      </w:r>
      <w:r w:rsidR="00F30CCC">
        <w:t>CI</w:t>
      </w:r>
      <w:r w:rsidR="00F701AE">
        <w:t xml:space="preserve"> is received</w:t>
      </w:r>
      <w:r w:rsidR="00AA658A">
        <w:t>.</w:t>
      </w:r>
      <w:r w:rsidR="00D57A17">
        <w:t xml:space="preserve"> Furthermore, the UE could also </w:t>
      </w:r>
      <w:r w:rsidR="00F72A53">
        <w:t xml:space="preserve">refrain from too frequent CW </w:t>
      </w:r>
      <w:r w:rsidR="001F674F">
        <w:t xml:space="preserve">adjustments </w:t>
      </w:r>
      <w:r w:rsidR="001F674F">
        <w:lastRenderedPageBreak/>
        <w:t>and</w:t>
      </w:r>
      <w:r w:rsidR="00F72A53">
        <w:t xml:space="preserve"> could increase</w:t>
      </w:r>
      <w:r w:rsidR="00D57A17">
        <w:t xml:space="preserve"> </w:t>
      </w:r>
      <w:r w:rsidR="00F72A53">
        <w:t xml:space="preserve">a corresponding </w:t>
      </w:r>
      <w:proofErr w:type="spellStart"/>
      <w:r w:rsidR="00F72A53" w:rsidRPr="00217A86">
        <w:rPr>
          <w:i/>
          <w:iCs/>
        </w:rPr>
        <w:t>CW</w:t>
      </w:r>
      <w:r w:rsidR="00F72A53" w:rsidRPr="00217A86">
        <w:rPr>
          <w:i/>
          <w:iCs/>
          <w:vertAlign w:val="subscript"/>
        </w:rPr>
        <w:t>p</w:t>
      </w:r>
      <w:proofErr w:type="spellEnd"/>
      <w:r w:rsidR="00F72A53">
        <w:t xml:space="preserve"> in case</w:t>
      </w:r>
      <w:r w:rsidR="00D57A17">
        <w:t xml:space="preserve"> a certain threshold is exceeded, e.g., if a certain number of CIs indicate that a </w:t>
      </w:r>
      <w:r w:rsidR="00F72A53">
        <w:t xml:space="preserve">sub-channel is highly </w:t>
      </w:r>
      <w:r w:rsidR="00D57A17">
        <w:t>congest</w:t>
      </w:r>
      <w:r w:rsidR="00F72A53">
        <w:t>ed</w:t>
      </w:r>
      <w:r w:rsidR="00D57A17">
        <w:t>.</w:t>
      </w:r>
    </w:p>
    <w:p w14:paraId="65D13D65" w14:textId="476CE3EB" w:rsidR="00387F6A" w:rsidRDefault="00AA658A" w:rsidP="00D37ADF">
      <w:pPr>
        <w:pStyle w:val="3GPPNormalText"/>
        <w:spacing w:after="0"/>
        <w:rPr>
          <w:b/>
          <w:bCs/>
        </w:rPr>
      </w:pPr>
      <w:r w:rsidRPr="00D37ADF">
        <w:rPr>
          <w:b/>
          <w:bCs/>
        </w:rPr>
        <w:t xml:space="preserve">Proposal </w:t>
      </w:r>
      <w:r w:rsidR="002432A0">
        <w:rPr>
          <w:b/>
          <w:bCs/>
        </w:rPr>
        <w:t>2</w:t>
      </w:r>
      <w:r w:rsidRPr="00D37ADF">
        <w:rPr>
          <w:b/>
          <w:bCs/>
        </w:rPr>
        <w:t xml:space="preserve">: For </w:t>
      </w:r>
      <w:r w:rsidR="000544A5">
        <w:rPr>
          <w:b/>
          <w:bCs/>
        </w:rPr>
        <w:t>transmissions</w:t>
      </w:r>
      <w:r w:rsidRPr="00D37ADF">
        <w:rPr>
          <w:b/>
          <w:bCs/>
        </w:rPr>
        <w:t xml:space="preserve"> when SL-HARQ feedback is disabled, </w:t>
      </w:r>
      <w:r w:rsidR="00F30CCC">
        <w:rPr>
          <w:b/>
          <w:bCs/>
        </w:rPr>
        <w:t xml:space="preserve">we </w:t>
      </w:r>
      <w:r w:rsidRPr="00D37ADF">
        <w:rPr>
          <w:b/>
          <w:bCs/>
        </w:rPr>
        <w:t>support</w:t>
      </w:r>
      <w:r w:rsidR="00387F6A">
        <w:rPr>
          <w:b/>
          <w:bCs/>
        </w:rPr>
        <w:t xml:space="preserve"> </w:t>
      </w:r>
      <w:r w:rsidR="00D37ADF">
        <w:rPr>
          <w:b/>
          <w:bCs/>
        </w:rPr>
        <w:t xml:space="preserve">the </w:t>
      </w:r>
      <w:r w:rsidR="00387F6A">
        <w:rPr>
          <w:b/>
          <w:bCs/>
        </w:rPr>
        <w:t>adjustment of the CW according to</w:t>
      </w:r>
    </w:p>
    <w:p w14:paraId="158BADD2" w14:textId="54A29550" w:rsidR="00387F6A" w:rsidRDefault="00387F6A" w:rsidP="00D37ADF">
      <w:pPr>
        <w:pStyle w:val="3GPPNormalText"/>
        <w:numPr>
          <w:ilvl w:val="0"/>
          <w:numId w:val="65"/>
        </w:numPr>
        <w:spacing w:after="0"/>
        <w:rPr>
          <w:b/>
          <w:bCs/>
        </w:rPr>
      </w:pPr>
      <w:r>
        <w:rPr>
          <w:b/>
          <w:bCs/>
        </w:rPr>
        <w:t>CR/CBR measurements, if measurement results are available</w:t>
      </w:r>
      <w:r w:rsidR="006F4D0F">
        <w:rPr>
          <w:b/>
          <w:bCs/>
        </w:rPr>
        <w:t xml:space="preserve"> (Option 3)</w:t>
      </w:r>
      <w:r>
        <w:rPr>
          <w:b/>
          <w:bCs/>
        </w:rPr>
        <w:t>,</w:t>
      </w:r>
    </w:p>
    <w:p w14:paraId="1CDC57DB" w14:textId="4E28D24E" w:rsidR="00AF4803" w:rsidRPr="00D37ADF" w:rsidRDefault="00387F6A" w:rsidP="00D37ADF">
      <w:pPr>
        <w:pStyle w:val="3GPPNormalText"/>
        <w:numPr>
          <w:ilvl w:val="0"/>
          <w:numId w:val="65"/>
        </w:numPr>
        <w:spacing w:after="0"/>
        <w:rPr>
          <w:b/>
          <w:bCs/>
        </w:rPr>
      </w:pPr>
      <w:r>
        <w:rPr>
          <w:b/>
          <w:bCs/>
        </w:rPr>
        <w:t xml:space="preserve">A </w:t>
      </w:r>
      <w:r w:rsidR="00F30CCC">
        <w:rPr>
          <w:b/>
          <w:bCs/>
        </w:rPr>
        <w:t xml:space="preserve">received </w:t>
      </w:r>
      <w:r>
        <w:rPr>
          <w:b/>
          <w:bCs/>
        </w:rPr>
        <w:t>collision indicator</w:t>
      </w:r>
      <w:r w:rsidR="00884003">
        <w:rPr>
          <w:b/>
          <w:bCs/>
        </w:rPr>
        <w:t>,</w:t>
      </w:r>
      <w:r>
        <w:rPr>
          <w:b/>
          <w:bCs/>
        </w:rPr>
        <w:t xml:space="preserve"> which yields an increase of </w:t>
      </w:r>
      <w:r w:rsidRPr="00884003">
        <w:rPr>
          <w:b/>
          <w:bCs/>
        </w:rPr>
        <w:t xml:space="preserve">the </w:t>
      </w:r>
      <w:proofErr w:type="spellStart"/>
      <w:r w:rsidR="00884003" w:rsidRPr="00D37ADF">
        <w:rPr>
          <w:b/>
          <w:bCs/>
          <w:i/>
          <w:iCs/>
        </w:rPr>
        <w:t>CW</w:t>
      </w:r>
      <w:r w:rsidR="00884003" w:rsidRPr="00D37ADF">
        <w:rPr>
          <w:b/>
          <w:bCs/>
          <w:i/>
          <w:iCs/>
          <w:vertAlign w:val="subscript"/>
        </w:rPr>
        <w:t>p</w:t>
      </w:r>
      <w:proofErr w:type="spellEnd"/>
      <w:r w:rsidR="00884003" w:rsidRPr="00884003">
        <w:rPr>
          <w:b/>
          <w:bCs/>
        </w:rPr>
        <w:t xml:space="preserve"> </w:t>
      </w:r>
      <w:r w:rsidRPr="00884003">
        <w:rPr>
          <w:b/>
          <w:bCs/>
        </w:rPr>
        <w:t>for</w:t>
      </w:r>
      <w:r>
        <w:rPr>
          <w:b/>
          <w:bCs/>
        </w:rPr>
        <w:t xml:space="preserve"> every priority class to the next higher value</w:t>
      </w:r>
      <w:r w:rsidR="006F4D0F">
        <w:rPr>
          <w:b/>
          <w:bCs/>
        </w:rPr>
        <w:t xml:space="preserve"> (Option 5)</w:t>
      </w:r>
      <w:r>
        <w:rPr>
          <w:b/>
          <w:bCs/>
        </w:rPr>
        <w:t>.</w:t>
      </w:r>
    </w:p>
    <w:p w14:paraId="4B5F644A" w14:textId="47892EB3" w:rsidR="004225BE" w:rsidRDefault="004225BE">
      <w:pPr>
        <w:pStyle w:val="Heading2"/>
        <w:ind w:left="567"/>
        <w:rPr>
          <w:lang w:eastAsia="ko-KR"/>
        </w:rPr>
      </w:pPr>
      <w:r w:rsidRPr="00525D20">
        <w:rPr>
          <w:lang w:eastAsia="ko-KR"/>
        </w:rPr>
        <w:t xml:space="preserve">CW </w:t>
      </w:r>
      <w:r w:rsidR="00F54542">
        <w:rPr>
          <w:lang w:eastAsia="ko-KR"/>
        </w:rPr>
        <w:t>A</w:t>
      </w:r>
      <w:r w:rsidRPr="00525D20">
        <w:rPr>
          <w:lang w:eastAsia="ko-KR"/>
        </w:rPr>
        <w:t xml:space="preserve">djustment for </w:t>
      </w:r>
      <w:r w:rsidR="00F54542">
        <w:rPr>
          <w:lang w:eastAsia="ko-KR"/>
        </w:rPr>
        <w:t>G</w:t>
      </w:r>
      <w:r w:rsidRPr="00525D20">
        <w:rPr>
          <w:lang w:eastAsia="ko-KR"/>
        </w:rPr>
        <w:t xml:space="preserve">roupcast </w:t>
      </w:r>
      <w:r w:rsidR="00F54542">
        <w:rPr>
          <w:lang w:eastAsia="ko-KR"/>
        </w:rPr>
        <w:t>O</w:t>
      </w:r>
      <w:r w:rsidRPr="00525D20">
        <w:rPr>
          <w:lang w:eastAsia="ko-KR"/>
        </w:rPr>
        <w:t>ption 2</w:t>
      </w:r>
    </w:p>
    <w:p w14:paraId="167B736D" w14:textId="02C60747" w:rsidR="003A3B81" w:rsidRDefault="00D10A19" w:rsidP="002B5AF7">
      <w:pPr>
        <w:spacing w:after="120"/>
        <w:jc w:val="both"/>
        <w:rPr>
          <w:rFonts w:eastAsia="MS Mincho"/>
          <w:sz w:val="22"/>
          <w:szCs w:val="24"/>
          <w:lang w:val="en-US"/>
        </w:rPr>
      </w:pPr>
      <w:r>
        <w:rPr>
          <w:rFonts w:eastAsia="MS Mincho"/>
          <w:sz w:val="22"/>
          <w:szCs w:val="24"/>
          <w:lang w:val="en-US"/>
        </w:rPr>
        <w:t>In g</w:t>
      </w:r>
      <w:r w:rsidR="00722703" w:rsidRPr="00D37ADF">
        <w:rPr>
          <w:rFonts w:eastAsia="MS Mincho"/>
          <w:sz w:val="22"/>
          <w:szCs w:val="24"/>
          <w:lang w:val="en-US"/>
        </w:rPr>
        <w:t>roupcast</w:t>
      </w:r>
      <w:r w:rsidR="003A3B81" w:rsidRPr="00D37ADF">
        <w:rPr>
          <w:rFonts w:eastAsia="MS Mincho"/>
          <w:sz w:val="22"/>
          <w:szCs w:val="24"/>
          <w:lang w:val="en-US"/>
        </w:rPr>
        <w:t xml:space="preserve"> option 2</w:t>
      </w:r>
      <w:r>
        <w:rPr>
          <w:rFonts w:eastAsia="MS Mincho"/>
          <w:sz w:val="22"/>
          <w:szCs w:val="24"/>
          <w:lang w:val="en-US"/>
        </w:rPr>
        <w:t>,</w:t>
      </w:r>
      <w:r w:rsidR="003A3B81" w:rsidRPr="00D37ADF">
        <w:rPr>
          <w:rFonts w:eastAsia="MS Mincho"/>
          <w:sz w:val="22"/>
          <w:szCs w:val="24"/>
          <w:lang w:val="en-US"/>
        </w:rPr>
        <w:t xml:space="preserve"> </w:t>
      </w:r>
      <w:r w:rsidR="00722703" w:rsidRPr="00D37ADF">
        <w:rPr>
          <w:rFonts w:eastAsia="MS Mincho"/>
          <w:sz w:val="22"/>
          <w:szCs w:val="24"/>
          <w:lang w:val="en-US"/>
        </w:rPr>
        <w:t>all UEs send HARQ feedback on PSFCH in response to a groupcast transmission on PSSCH</w:t>
      </w:r>
      <w:r w:rsidR="00A87DF0">
        <w:rPr>
          <w:rFonts w:eastAsia="MS Mincho"/>
          <w:sz w:val="22"/>
          <w:szCs w:val="24"/>
          <w:lang w:val="en-US"/>
        </w:rPr>
        <w:t>, where the HARQ feedback is in the form of an ACK or NACK</w:t>
      </w:r>
      <w:r w:rsidR="00722703" w:rsidRPr="00D37ADF">
        <w:rPr>
          <w:rFonts w:eastAsia="MS Mincho"/>
          <w:sz w:val="22"/>
          <w:szCs w:val="24"/>
          <w:lang w:val="en-US"/>
        </w:rPr>
        <w:t xml:space="preserve">. For this, the CW </w:t>
      </w:r>
      <w:r w:rsidR="00D57A17">
        <w:rPr>
          <w:rFonts w:eastAsia="MS Mincho"/>
          <w:sz w:val="22"/>
          <w:szCs w:val="24"/>
          <w:lang w:val="en-US"/>
        </w:rPr>
        <w:t>should</w:t>
      </w:r>
      <w:r w:rsidR="00722703" w:rsidRPr="00D37ADF">
        <w:rPr>
          <w:rFonts w:eastAsia="MS Mincho"/>
          <w:sz w:val="22"/>
          <w:szCs w:val="24"/>
          <w:lang w:val="en-US"/>
        </w:rPr>
        <w:t xml:space="preserve"> be adjusted per priority class </w:t>
      </w:r>
      <w:proofErr w:type="spellStart"/>
      <w:r w:rsidR="00722703" w:rsidRPr="00D37ADF">
        <w:rPr>
          <w:rFonts w:eastAsia="MS Mincho"/>
          <w:i/>
          <w:iCs/>
          <w:sz w:val="22"/>
          <w:szCs w:val="24"/>
          <w:lang w:val="en-US"/>
        </w:rPr>
        <w:t>CW</w:t>
      </w:r>
      <w:r w:rsidR="00722703" w:rsidRPr="00D37ADF">
        <w:rPr>
          <w:rFonts w:eastAsia="MS Mincho"/>
          <w:i/>
          <w:iCs/>
          <w:sz w:val="22"/>
          <w:szCs w:val="24"/>
          <w:vertAlign w:val="subscript"/>
          <w:lang w:val="en-US"/>
        </w:rPr>
        <w:t>p</w:t>
      </w:r>
      <w:proofErr w:type="spellEnd"/>
      <w:r w:rsidR="00722703" w:rsidRPr="00D37ADF">
        <w:rPr>
          <w:rFonts w:eastAsia="MS Mincho"/>
          <w:sz w:val="22"/>
          <w:szCs w:val="24"/>
          <w:lang w:val="en-US"/>
        </w:rPr>
        <w:t>, depending on the ratio of received number of NACKs</w:t>
      </w:r>
      <w:r w:rsidR="00E53F5D">
        <w:rPr>
          <w:rFonts w:eastAsia="MS Mincho"/>
          <w:sz w:val="22"/>
          <w:szCs w:val="24"/>
          <w:lang w:val="en-US"/>
        </w:rPr>
        <w:t xml:space="preserve"> </w:t>
      </w:r>
      <w:r w:rsidR="00E53F5D" w:rsidRPr="00E53F5D">
        <w:rPr>
          <w:rFonts w:eastAsia="MS Mincho"/>
          <w:sz w:val="22"/>
          <w:szCs w:val="24"/>
          <w:lang w:val="en-US"/>
        </w:rPr>
        <w:t>as done in NR-U</w:t>
      </w:r>
      <w:r w:rsidR="00A81C2A" w:rsidRPr="00832FFE">
        <w:rPr>
          <w:sz w:val="22"/>
          <w:szCs w:val="22"/>
        </w:rPr>
        <w:t xml:space="preserve">, where the number of NACKs received </w:t>
      </w:r>
      <w:proofErr w:type="gramStart"/>
      <w:r w:rsidR="00A81C2A" w:rsidRPr="00832FFE">
        <w:rPr>
          <w:sz w:val="22"/>
          <w:szCs w:val="22"/>
        </w:rPr>
        <w:t>has to</w:t>
      </w:r>
      <w:proofErr w:type="gramEnd"/>
      <w:r w:rsidR="00A81C2A" w:rsidRPr="00832FFE">
        <w:rPr>
          <w:sz w:val="22"/>
          <w:szCs w:val="22"/>
        </w:rPr>
        <w:t xml:space="preserve"> be above a certain threshold and only in this case, the corresponding </w:t>
      </w:r>
      <w:proofErr w:type="spellStart"/>
      <w:r w:rsidR="00A81C2A" w:rsidRPr="00832FFE">
        <w:rPr>
          <w:i/>
          <w:iCs/>
          <w:sz w:val="22"/>
          <w:szCs w:val="22"/>
        </w:rPr>
        <w:t>CW</w:t>
      </w:r>
      <w:r w:rsidR="00A81C2A" w:rsidRPr="00832FFE">
        <w:rPr>
          <w:i/>
          <w:iCs/>
          <w:sz w:val="22"/>
          <w:szCs w:val="22"/>
          <w:vertAlign w:val="subscript"/>
        </w:rPr>
        <w:t>p</w:t>
      </w:r>
      <w:proofErr w:type="spellEnd"/>
      <w:r w:rsidR="00A81C2A" w:rsidRPr="00832FFE">
        <w:rPr>
          <w:sz w:val="22"/>
          <w:szCs w:val="22"/>
        </w:rPr>
        <w:t xml:space="preserve"> is increased. The benefit of </w:t>
      </w:r>
      <w:r w:rsidR="00B40CE7">
        <w:rPr>
          <w:sz w:val="22"/>
          <w:szCs w:val="22"/>
        </w:rPr>
        <w:t>using the threshold</w:t>
      </w:r>
      <w:r w:rsidR="00A81C2A" w:rsidRPr="00832FFE">
        <w:rPr>
          <w:sz w:val="22"/>
          <w:szCs w:val="22"/>
        </w:rPr>
        <w:t xml:space="preserve"> is that the CW length is only adapted in highly congested scenarios, which still yields fast channel access with a short CW length, when a small number of NACKs is received.</w:t>
      </w:r>
      <w:r w:rsidR="00FD6A48">
        <w:rPr>
          <w:rFonts w:eastAsia="MS Mincho"/>
          <w:sz w:val="22"/>
          <w:szCs w:val="24"/>
          <w:lang w:val="en-US"/>
        </w:rPr>
        <w:t xml:space="preserve"> </w:t>
      </w:r>
      <w:r w:rsidR="00A1501C">
        <w:rPr>
          <w:rFonts w:eastAsia="MS Mincho"/>
          <w:sz w:val="22"/>
          <w:szCs w:val="24"/>
          <w:lang w:val="en-US"/>
        </w:rPr>
        <w:t>Furthermore</w:t>
      </w:r>
      <w:r w:rsidR="00FD6A48">
        <w:rPr>
          <w:rFonts w:eastAsia="MS Mincho"/>
          <w:sz w:val="22"/>
          <w:szCs w:val="24"/>
          <w:lang w:val="en-US"/>
        </w:rPr>
        <w:t xml:space="preserve">, a similar mechanism as in code block group (CBG)-based HARQ could be reused </w:t>
      </w:r>
      <w:proofErr w:type="gramStart"/>
      <w:r w:rsidR="00FD6A48">
        <w:rPr>
          <w:rFonts w:eastAsia="MS Mincho"/>
          <w:sz w:val="22"/>
          <w:szCs w:val="24"/>
          <w:lang w:val="en-US"/>
        </w:rPr>
        <w:t>in order to</w:t>
      </w:r>
      <w:proofErr w:type="gramEnd"/>
      <w:r w:rsidR="00FD6A48">
        <w:rPr>
          <w:rFonts w:eastAsia="MS Mincho"/>
          <w:sz w:val="22"/>
          <w:szCs w:val="24"/>
          <w:lang w:val="en-US"/>
        </w:rPr>
        <w:t xml:space="preserve"> adjust the length of a particular </w:t>
      </w:r>
      <w:proofErr w:type="spellStart"/>
      <w:r w:rsidR="00FD6A48" w:rsidRPr="00217A86">
        <w:rPr>
          <w:rFonts w:eastAsia="MS Mincho"/>
          <w:i/>
          <w:iCs/>
          <w:sz w:val="22"/>
          <w:szCs w:val="24"/>
          <w:lang w:val="en-US"/>
        </w:rPr>
        <w:t>CW</w:t>
      </w:r>
      <w:r w:rsidR="00FD6A48" w:rsidRPr="00217A86">
        <w:rPr>
          <w:rFonts w:eastAsia="MS Mincho"/>
          <w:i/>
          <w:iCs/>
          <w:sz w:val="22"/>
          <w:szCs w:val="24"/>
          <w:vertAlign w:val="subscript"/>
          <w:lang w:val="en-US"/>
        </w:rPr>
        <w:t>p</w:t>
      </w:r>
      <w:proofErr w:type="spellEnd"/>
      <w:r w:rsidR="00FD6A48">
        <w:rPr>
          <w:rFonts w:eastAsia="MS Mincho"/>
          <w:sz w:val="22"/>
          <w:szCs w:val="24"/>
          <w:lang w:val="en-US"/>
        </w:rPr>
        <w:t xml:space="preserve"> in case </w:t>
      </w:r>
      <w:r w:rsidR="00B40CE7">
        <w:rPr>
          <w:rFonts w:eastAsia="MS Mincho"/>
          <w:sz w:val="22"/>
          <w:szCs w:val="24"/>
          <w:lang w:val="en-US"/>
        </w:rPr>
        <w:t xml:space="preserve">only </w:t>
      </w:r>
      <w:r w:rsidR="00FD6A48">
        <w:rPr>
          <w:rFonts w:eastAsia="MS Mincho"/>
          <w:sz w:val="22"/>
          <w:szCs w:val="24"/>
          <w:lang w:val="en-US"/>
        </w:rPr>
        <w:t xml:space="preserve">a certain </w:t>
      </w:r>
      <w:r w:rsidR="00E53F5D">
        <w:rPr>
          <w:rFonts w:eastAsia="MS Mincho"/>
          <w:sz w:val="22"/>
          <w:szCs w:val="24"/>
          <w:lang w:val="en-US"/>
        </w:rPr>
        <w:t xml:space="preserve">number of </w:t>
      </w:r>
      <w:r w:rsidR="00FD6A48">
        <w:rPr>
          <w:rFonts w:eastAsia="MS Mincho"/>
          <w:sz w:val="22"/>
          <w:szCs w:val="24"/>
          <w:lang w:val="en-US"/>
        </w:rPr>
        <w:t xml:space="preserve">NACKs for a number of code blocks is received. This would avoid unnecessary increase of the </w:t>
      </w:r>
      <w:proofErr w:type="spellStart"/>
      <w:r w:rsidR="00FD6A48" w:rsidRPr="00217A86">
        <w:rPr>
          <w:rFonts w:eastAsia="MS Mincho"/>
          <w:i/>
          <w:iCs/>
          <w:sz w:val="22"/>
          <w:szCs w:val="24"/>
          <w:lang w:val="en-US"/>
        </w:rPr>
        <w:t>CW</w:t>
      </w:r>
      <w:r w:rsidR="00FD6A48" w:rsidRPr="00217A86">
        <w:rPr>
          <w:rFonts w:eastAsia="MS Mincho"/>
          <w:i/>
          <w:iCs/>
          <w:sz w:val="22"/>
          <w:szCs w:val="24"/>
          <w:vertAlign w:val="subscript"/>
          <w:lang w:val="en-US"/>
        </w:rPr>
        <w:t>p</w:t>
      </w:r>
      <w:proofErr w:type="spellEnd"/>
      <w:r w:rsidR="00FD6A48">
        <w:rPr>
          <w:rFonts w:eastAsia="MS Mincho"/>
          <w:sz w:val="22"/>
          <w:szCs w:val="24"/>
          <w:lang w:val="en-US"/>
        </w:rPr>
        <w:t xml:space="preserve"> of a transmission in case only a small number of code blocks have not been successfully transmitted </w:t>
      </w:r>
      <w:r w:rsidR="00A1501C">
        <w:rPr>
          <w:rFonts w:eastAsia="MS Mincho"/>
          <w:sz w:val="22"/>
          <w:szCs w:val="24"/>
          <w:lang w:val="en-US"/>
        </w:rPr>
        <w:t xml:space="preserve">for this transport block </w:t>
      </w:r>
      <w:r w:rsidR="00FD6A48">
        <w:rPr>
          <w:rFonts w:eastAsia="MS Mincho"/>
          <w:sz w:val="22"/>
          <w:szCs w:val="24"/>
          <w:lang w:val="en-US"/>
        </w:rPr>
        <w:t>yet.</w:t>
      </w:r>
    </w:p>
    <w:p w14:paraId="502556BF" w14:textId="490BA111" w:rsidR="003A697B" w:rsidRDefault="003A697B" w:rsidP="00D37ADF">
      <w:pPr>
        <w:jc w:val="both"/>
        <w:rPr>
          <w:b/>
          <w:bCs/>
          <w:sz w:val="22"/>
          <w:szCs w:val="22"/>
        </w:rPr>
      </w:pPr>
      <w:r w:rsidRPr="00D37ADF">
        <w:rPr>
          <w:b/>
          <w:bCs/>
          <w:sz w:val="22"/>
          <w:szCs w:val="22"/>
        </w:rPr>
        <w:t xml:space="preserve">Proposal </w:t>
      </w:r>
      <w:r w:rsidR="00E53F5D">
        <w:rPr>
          <w:b/>
          <w:bCs/>
          <w:sz w:val="22"/>
          <w:szCs w:val="22"/>
        </w:rPr>
        <w:t>3</w:t>
      </w:r>
      <w:r w:rsidRPr="00D37ADF">
        <w:rPr>
          <w:b/>
          <w:bCs/>
          <w:sz w:val="22"/>
          <w:szCs w:val="22"/>
        </w:rPr>
        <w:t xml:space="preserve">: </w:t>
      </w:r>
      <w:r w:rsidR="000544A5">
        <w:rPr>
          <w:b/>
          <w:bCs/>
          <w:sz w:val="22"/>
          <w:szCs w:val="22"/>
        </w:rPr>
        <w:t>For transmissions with</w:t>
      </w:r>
      <w:r w:rsidR="00E53F5D">
        <w:rPr>
          <w:b/>
          <w:bCs/>
          <w:sz w:val="22"/>
          <w:szCs w:val="22"/>
        </w:rPr>
        <w:t xml:space="preserve"> groupcast option 2, we support adjustment of the CW according to </w:t>
      </w:r>
    </w:p>
    <w:p w14:paraId="2C5EC062" w14:textId="0623CBC7" w:rsidR="00E53F5D" w:rsidRPr="00D37ADF" w:rsidRDefault="006F4D0F" w:rsidP="00D37ADF">
      <w:pPr>
        <w:pStyle w:val="3GPPNormalText"/>
        <w:numPr>
          <w:ilvl w:val="0"/>
          <w:numId w:val="65"/>
        </w:numPr>
        <w:spacing w:after="0"/>
        <w:rPr>
          <w:rFonts w:eastAsia="SimSun"/>
          <w:sz w:val="20"/>
          <w:szCs w:val="20"/>
          <w:lang w:val="en-GB"/>
        </w:rPr>
      </w:pPr>
      <w:r w:rsidRPr="00B40CCA">
        <w:rPr>
          <w:b/>
          <w:bCs/>
        </w:rPr>
        <w:t xml:space="preserve">The </w:t>
      </w:r>
      <w:r w:rsidR="00F54542">
        <w:rPr>
          <w:b/>
          <w:bCs/>
        </w:rPr>
        <w:t>r</w:t>
      </w:r>
      <w:r w:rsidR="00E53F5D" w:rsidRPr="00D37ADF">
        <w:rPr>
          <w:b/>
          <w:bCs/>
        </w:rPr>
        <w:t>atio or number of received NACKs per TB or per CBG in case CBG-based HARQ is enabled</w:t>
      </w:r>
      <w:r w:rsidRPr="00B40CCA">
        <w:rPr>
          <w:b/>
          <w:bCs/>
        </w:rPr>
        <w:t xml:space="preserve"> (Option 1)</w:t>
      </w:r>
      <w:r w:rsidR="00E53F5D" w:rsidRPr="00D37ADF">
        <w:rPr>
          <w:b/>
          <w:bCs/>
        </w:rPr>
        <w:t xml:space="preserve">. </w:t>
      </w:r>
    </w:p>
    <w:p w14:paraId="49B2A312" w14:textId="5F96C712" w:rsidR="004225BE" w:rsidRDefault="004225BE" w:rsidP="00D37ADF">
      <w:pPr>
        <w:pStyle w:val="Heading2"/>
        <w:ind w:left="567"/>
        <w:rPr>
          <w:lang w:eastAsia="ko-KR"/>
        </w:rPr>
      </w:pPr>
      <w:r w:rsidRPr="00525D20">
        <w:rPr>
          <w:lang w:eastAsia="ko-KR"/>
        </w:rPr>
        <w:t xml:space="preserve">CW </w:t>
      </w:r>
      <w:r w:rsidR="00F54542">
        <w:rPr>
          <w:lang w:eastAsia="ko-KR"/>
        </w:rPr>
        <w:t>A</w:t>
      </w:r>
      <w:r w:rsidRPr="00525D20">
        <w:rPr>
          <w:lang w:eastAsia="ko-KR"/>
        </w:rPr>
        <w:t xml:space="preserve">djustment for </w:t>
      </w:r>
      <w:r w:rsidR="00F54542">
        <w:rPr>
          <w:lang w:eastAsia="ko-KR"/>
        </w:rPr>
        <w:t>G</w:t>
      </w:r>
      <w:r w:rsidRPr="00525D20">
        <w:rPr>
          <w:lang w:eastAsia="ko-KR"/>
        </w:rPr>
        <w:t xml:space="preserve">roupcast </w:t>
      </w:r>
      <w:r w:rsidR="00F54542">
        <w:rPr>
          <w:lang w:eastAsia="ko-KR"/>
        </w:rPr>
        <w:t>O</w:t>
      </w:r>
      <w:r w:rsidRPr="00525D20">
        <w:rPr>
          <w:lang w:eastAsia="ko-KR"/>
        </w:rPr>
        <w:t xml:space="preserve">ption </w:t>
      </w:r>
      <w:r>
        <w:rPr>
          <w:lang w:eastAsia="ko-KR"/>
        </w:rPr>
        <w:t>1</w:t>
      </w:r>
    </w:p>
    <w:p w14:paraId="6502A78E" w14:textId="0211CF64" w:rsidR="00065EE2" w:rsidRDefault="00065EE2" w:rsidP="00065EE2">
      <w:pPr>
        <w:pStyle w:val="3GPPNormalText"/>
      </w:pPr>
      <w:r>
        <w:t>In groupcast option 1, HARQ</w:t>
      </w:r>
      <w:r w:rsidR="00A87DF0">
        <w:t xml:space="preserve"> </w:t>
      </w:r>
      <w:r>
        <w:t xml:space="preserve">feedback is only </w:t>
      </w:r>
      <w:r w:rsidR="00E628D6">
        <w:t>sent</w:t>
      </w:r>
      <w:r>
        <w:t xml:space="preserve"> </w:t>
      </w:r>
      <w:r w:rsidR="00E628D6">
        <w:t>by RX</w:t>
      </w:r>
      <w:r>
        <w:t xml:space="preserve"> UEs within a certain </w:t>
      </w:r>
      <w:r w:rsidR="00E628D6">
        <w:t>distance from the transmit UE</w:t>
      </w:r>
      <w:r w:rsidR="00A87DF0">
        <w:t>, where only NACK is used for indicating HARQ feedback</w:t>
      </w:r>
      <w:r w:rsidR="00E628D6">
        <w:t xml:space="preserve">. Here, the </w:t>
      </w:r>
      <w:proofErr w:type="spellStart"/>
      <w:r w:rsidR="00E628D6" w:rsidRPr="00217A86">
        <w:rPr>
          <w:i/>
          <w:iCs/>
        </w:rPr>
        <w:t>CW</w:t>
      </w:r>
      <w:r w:rsidR="00E628D6" w:rsidRPr="00217A86">
        <w:rPr>
          <w:i/>
          <w:iCs/>
          <w:vertAlign w:val="subscript"/>
        </w:rPr>
        <w:t>p</w:t>
      </w:r>
      <w:proofErr w:type="spellEnd"/>
      <w:r w:rsidR="00E628D6">
        <w:t xml:space="preserve"> should be adapted for every priority class and can be based on NACKs received related to any transmission with the latest SL reference duration. Furthermore, in highly congested scenarios, the said UE could benefit from </w:t>
      </w:r>
      <w:r w:rsidR="006F4D0F">
        <w:t xml:space="preserve">CI </w:t>
      </w:r>
      <w:r w:rsidR="00E628D6">
        <w:t xml:space="preserve">messages received </w:t>
      </w:r>
      <w:r w:rsidR="006F4D0F">
        <w:t xml:space="preserve">as per </w:t>
      </w:r>
      <w:r w:rsidR="00E628D6">
        <w:t xml:space="preserve">IUC scheme 2, </w:t>
      </w:r>
      <w:r w:rsidR="00A9631A">
        <w:t>to</w:t>
      </w:r>
      <w:r w:rsidR="00E628D6">
        <w:t xml:space="preserve"> adjust its CW and could take either NACKs or CI into account when adapting its CW.</w:t>
      </w:r>
      <w:r w:rsidR="0001194D">
        <w:t xml:space="preserve"> When neither NACK nor </w:t>
      </w:r>
      <w:r w:rsidR="006F4D0F">
        <w:t>CI</w:t>
      </w:r>
      <w:r w:rsidR="0001194D">
        <w:t xml:space="preserve"> is received within a certain reference </w:t>
      </w:r>
      <w:r w:rsidR="00E62031">
        <w:t xml:space="preserve">time </w:t>
      </w:r>
      <w:r w:rsidR="0001194D">
        <w:t xml:space="preserve">duration, </w:t>
      </w:r>
      <w:r w:rsidR="00E62031">
        <w:t xml:space="preserve">the </w:t>
      </w:r>
      <w:proofErr w:type="spellStart"/>
      <w:r w:rsidR="00E62031" w:rsidRPr="00217A86">
        <w:rPr>
          <w:i/>
          <w:iCs/>
        </w:rPr>
        <w:t>CW</w:t>
      </w:r>
      <w:r w:rsidR="00E62031" w:rsidRPr="00217A86">
        <w:rPr>
          <w:i/>
          <w:iCs/>
          <w:vertAlign w:val="subscript"/>
        </w:rPr>
        <w:t>p</w:t>
      </w:r>
      <w:proofErr w:type="spellEnd"/>
      <w:r w:rsidR="00E62031">
        <w:t xml:space="preserve"> could be reset to the minimum value for every priority class </w:t>
      </w:r>
      <w:r w:rsidR="00E62031" w:rsidRPr="00D37ADF">
        <w:rPr>
          <w:i/>
          <w:iCs/>
        </w:rPr>
        <w:t>p</w:t>
      </w:r>
      <w:r w:rsidR="00E62031">
        <w:t>.</w:t>
      </w:r>
    </w:p>
    <w:p w14:paraId="49450D34" w14:textId="3585BC82" w:rsidR="006F4D0F" w:rsidRDefault="003A697B" w:rsidP="00D37ADF">
      <w:pPr>
        <w:jc w:val="both"/>
        <w:rPr>
          <w:b/>
          <w:bCs/>
          <w:sz w:val="22"/>
          <w:szCs w:val="22"/>
        </w:rPr>
      </w:pPr>
      <w:r w:rsidRPr="00D37ADF">
        <w:rPr>
          <w:b/>
          <w:bCs/>
          <w:sz w:val="22"/>
          <w:szCs w:val="22"/>
        </w:rPr>
        <w:t xml:space="preserve">Proposal </w:t>
      </w:r>
      <w:r w:rsidR="006F4D0F" w:rsidRPr="00D37ADF">
        <w:rPr>
          <w:b/>
          <w:bCs/>
          <w:sz w:val="22"/>
          <w:szCs w:val="22"/>
        </w:rPr>
        <w:t>4</w:t>
      </w:r>
      <w:r w:rsidRPr="00D37ADF">
        <w:rPr>
          <w:b/>
          <w:bCs/>
          <w:sz w:val="22"/>
          <w:szCs w:val="22"/>
        </w:rPr>
        <w:t>:</w:t>
      </w:r>
      <w:r w:rsidR="006F4D0F" w:rsidRPr="00D37ADF">
        <w:rPr>
          <w:b/>
          <w:bCs/>
          <w:sz w:val="22"/>
          <w:szCs w:val="22"/>
        </w:rPr>
        <w:t xml:space="preserve"> </w:t>
      </w:r>
      <w:r w:rsidR="000544A5">
        <w:rPr>
          <w:b/>
          <w:bCs/>
          <w:sz w:val="22"/>
          <w:szCs w:val="22"/>
        </w:rPr>
        <w:t>F</w:t>
      </w:r>
      <w:r w:rsidR="006F4D0F">
        <w:rPr>
          <w:b/>
          <w:bCs/>
          <w:sz w:val="22"/>
          <w:szCs w:val="22"/>
        </w:rPr>
        <w:t xml:space="preserve">or </w:t>
      </w:r>
      <w:r w:rsidR="000544A5">
        <w:rPr>
          <w:b/>
          <w:bCs/>
          <w:sz w:val="22"/>
          <w:szCs w:val="22"/>
        </w:rPr>
        <w:t xml:space="preserve">transmissions with </w:t>
      </w:r>
      <w:r w:rsidR="006F4D0F">
        <w:rPr>
          <w:b/>
          <w:bCs/>
          <w:sz w:val="22"/>
          <w:szCs w:val="22"/>
        </w:rPr>
        <w:t xml:space="preserve">groupcast option 1, we support adjustment of the CW according to </w:t>
      </w:r>
    </w:p>
    <w:p w14:paraId="6436453E" w14:textId="19AF68A9" w:rsidR="00F54542" w:rsidRPr="00D37ADF" w:rsidRDefault="00174FC7" w:rsidP="00D37ADF">
      <w:pPr>
        <w:pStyle w:val="ListParagraph"/>
        <w:numPr>
          <w:ilvl w:val="0"/>
          <w:numId w:val="66"/>
        </w:numPr>
        <w:jc w:val="both"/>
        <w:rPr>
          <w:rFonts w:eastAsia="SimSun"/>
          <w:b/>
          <w:bCs/>
          <w:lang w:val="en-GB"/>
        </w:rPr>
      </w:pPr>
      <w:r>
        <w:rPr>
          <w:rFonts w:ascii="Times New Roman" w:eastAsia="SimSun" w:hAnsi="Times New Roman"/>
          <w:b/>
          <w:bCs/>
          <w:lang w:val="en-GB"/>
        </w:rPr>
        <w:t xml:space="preserve">A received </w:t>
      </w:r>
      <w:r w:rsidR="0051049A">
        <w:rPr>
          <w:rFonts w:ascii="Times New Roman" w:eastAsia="SimSun" w:hAnsi="Times New Roman"/>
          <w:b/>
          <w:bCs/>
          <w:lang w:val="en-GB"/>
        </w:rPr>
        <w:t xml:space="preserve">NACK </w:t>
      </w:r>
      <w:r>
        <w:rPr>
          <w:rFonts w:ascii="Times New Roman" w:eastAsia="SimSun" w:hAnsi="Times New Roman"/>
          <w:b/>
          <w:bCs/>
          <w:lang w:val="en-GB"/>
        </w:rPr>
        <w:t xml:space="preserve">or collision indicator which yields </w:t>
      </w:r>
      <w:r w:rsidRPr="00D37ADF">
        <w:rPr>
          <w:rFonts w:ascii="Times New Roman" w:eastAsia="SimSun" w:hAnsi="Times New Roman"/>
          <w:b/>
          <w:bCs/>
          <w:lang w:val="en-GB"/>
        </w:rPr>
        <w:t xml:space="preserve">an increase of the </w:t>
      </w:r>
      <w:proofErr w:type="spellStart"/>
      <w:r w:rsidRPr="00D37ADF">
        <w:rPr>
          <w:rFonts w:ascii="Times New Roman" w:eastAsia="SimSun" w:hAnsi="Times New Roman"/>
          <w:b/>
          <w:bCs/>
          <w:lang w:val="en-GB"/>
        </w:rPr>
        <w:t>CW</w:t>
      </w:r>
      <w:r w:rsidRPr="00D37ADF">
        <w:rPr>
          <w:rFonts w:ascii="Times New Roman" w:eastAsia="SimSun" w:hAnsi="Times New Roman"/>
          <w:b/>
          <w:bCs/>
          <w:i/>
          <w:iCs/>
          <w:vertAlign w:val="subscript"/>
          <w:lang w:val="en-GB"/>
        </w:rPr>
        <w:t>p</w:t>
      </w:r>
      <w:proofErr w:type="spellEnd"/>
      <w:r w:rsidRPr="00D37ADF">
        <w:rPr>
          <w:rFonts w:ascii="Times New Roman" w:eastAsia="SimSun" w:hAnsi="Times New Roman"/>
          <w:b/>
          <w:bCs/>
          <w:lang w:val="en-GB"/>
        </w:rPr>
        <w:t xml:space="preserve"> for every priority class to the next higher value</w:t>
      </w:r>
      <w:r>
        <w:rPr>
          <w:rFonts w:ascii="Times New Roman" w:eastAsia="SimSun" w:hAnsi="Times New Roman"/>
          <w:b/>
          <w:bCs/>
          <w:lang w:val="en-GB"/>
        </w:rPr>
        <w:t xml:space="preserve"> (Option 2). If neither are received, </w:t>
      </w:r>
      <w:r w:rsidRPr="00D37ADF">
        <w:rPr>
          <w:rFonts w:ascii="Times New Roman" w:eastAsia="SimSun" w:hAnsi="Times New Roman"/>
          <w:b/>
          <w:bCs/>
          <w:lang w:val="en-GB"/>
        </w:rPr>
        <w:t xml:space="preserve">the </w:t>
      </w:r>
      <w:proofErr w:type="spellStart"/>
      <w:r w:rsidRPr="00832FFE">
        <w:rPr>
          <w:rFonts w:ascii="Times New Roman" w:eastAsia="SimSun" w:hAnsi="Times New Roman"/>
          <w:b/>
          <w:bCs/>
          <w:lang w:val="en-GB"/>
        </w:rPr>
        <w:t>CW</w:t>
      </w:r>
      <w:r w:rsidRPr="00832FFE">
        <w:rPr>
          <w:rFonts w:ascii="Times New Roman" w:eastAsia="SimSun" w:hAnsi="Times New Roman"/>
          <w:b/>
          <w:bCs/>
          <w:i/>
          <w:iCs/>
          <w:vertAlign w:val="subscript"/>
          <w:lang w:val="en-GB"/>
        </w:rPr>
        <w:t>p</w:t>
      </w:r>
      <w:proofErr w:type="spellEnd"/>
      <w:r w:rsidRPr="00D37ADF">
        <w:rPr>
          <w:rFonts w:ascii="Times New Roman" w:eastAsia="SimSun" w:hAnsi="Times New Roman"/>
          <w:b/>
          <w:bCs/>
          <w:lang w:val="en-GB"/>
        </w:rPr>
        <w:t xml:space="preserve"> is reset to the minimum value for every priority class </w:t>
      </w:r>
      <w:r w:rsidRPr="00D37ADF">
        <w:rPr>
          <w:rFonts w:ascii="Times New Roman" w:eastAsia="SimSun" w:hAnsi="Times New Roman"/>
          <w:b/>
          <w:bCs/>
          <w:i/>
          <w:iCs/>
          <w:lang w:val="en-GB"/>
        </w:rPr>
        <w:t>p</w:t>
      </w:r>
      <w:r>
        <w:rPr>
          <w:rFonts w:ascii="Times New Roman" w:eastAsia="SimSun" w:hAnsi="Times New Roman"/>
          <w:b/>
          <w:bCs/>
          <w:lang w:val="en-GB"/>
        </w:rPr>
        <w:t xml:space="preserve"> (Option A).</w:t>
      </w:r>
    </w:p>
    <w:p w14:paraId="3DA8D9E7" w14:textId="794E52D6" w:rsidR="00C05AC4" w:rsidRPr="00F721A3" w:rsidRDefault="007B0C85" w:rsidP="00C05AC4">
      <w:pPr>
        <w:pStyle w:val="Heading1"/>
        <w:tabs>
          <w:tab w:val="clear" w:pos="432"/>
        </w:tabs>
      </w:pPr>
      <w:r>
        <w:t>COT Sharing Between UEs</w:t>
      </w:r>
    </w:p>
    <w:p w14:paraId="3121259B" w14:textId="7F150794" w:rsidR="007C4356" w:rsidRDefault="004249C5" w:rsidP="00627D4D">
      <w:pPr>
        <w:pStyle w:val="3GPPNormalText"/>
      </w:pPr>
      <w:r>
        <w:t xml:space="preserve">In NR-U, channel occupancy time was defined as the total time for which the gNB and the UE can occupy a given channel and perform transmissions after carrying out the required channel access procedures. </w:t>
      </w:r>
      <w:r w:rsidR="007C4356">
        <w:t xml:space="preserve">COT sharing, or the concept of one entity initiating a COT and sharing it with the other was also supported in NR-U, where the </w:t>
      </w:r>
      <w:r w:rsidR="00011151">
        <w:t xml:space="preserve">initiating </w:t>
      </w:r>
      <w:r w:rsidR="007C4356">
        <w:t xml:space="preserve">UE could </w:t>
      </w:r>
      <w:r w:rsidR="00011151">
        <w:t>start</w:t>
      </w:r>
      <w:r w:rsidR="007C4356">
        <w:t xml:space="preserve"> a COT and share it with a UE, or vice versa. The entity that is sharing the COT</w:t>
      </w:r>
      <w:r w:rsidR="00DD61C9">
        <w:t>, or the responding UE,</w:t>
      </w:r>
      <w:r w:rsidR="007C4356">
        <w:t xml:space="preserve"> was expected to perform </w:t>
      </w:r>
      <w:r w:rsidR="00011151">
        <w:t xml:space="preserve">at least </w:t>
      </w:r>
      <w:r w:rsidR="007C4356">
        <w:t>Type 2 LBT before the actual transmission and usage of the indicated resources.</w:t>
      </w:r>
      <w:r w:rsidR="002756E7">
        <w:t xml:space="preserve"> The advantage of COT sharing is that it increases the resource usage efficiency while at the same time dec</w:t>
      </w:r>
      <w:r w:rsidR="00933512">
        <w:t>r</w:t>
      </w:r>
      <w:r w:rsidR="002756E7">
        <w:t xml:space="preserve">eases channel access delays since the UE that shares the COT </w:t>
      </w:r>
      <w:proofErr w:type="gramStart"/>
      <w:r w:rsidR="002756E7">
        <w:t>can</w:t>
      </w:r>
      <w:proofErr w:type="gramEnd"/>
      <w:r w:rsidR="002756E7">
        <w:t xml:space="preserve"> avoid performing </w:t>
      </w:r>
      <w:r w:rsidR="00594AAA">
        <w:t>LBT</w:t>
      </w:r>
      <w:r w:rsidR="002756E7">
        <w:t xml:space="preserve"> if </w:t>
      </w:r>
      <w:r w:rsidR="00F01211">
        <w:t xml:space="preserve">both involved UEs </w:t>
      </w:r>
      <w:r w:rsidR="002756E7">
        <w:t>carry out back-to-back transmissions across consecutive time slots.</w:t>
      </w:r>
    </w:p>
    <w:p w14:paraId="2252F049" w14:textId="1CCCA2BA" w:rsidR="00CB4FE9" w:rsidRPr="00CD7591" w:rsidRDefault="00181D51" w:rsidP="00627D4D">
      <w:pPr>
        <w:pStyle w:val="3GPPNormalText"/>
        <w:rPr>
          <w:highlight w:val="lightGray"/>
        </w:rPr>
      </w:pPr>
      <w:r w:rsidRPr="00594AAA">
        <w:lastRenderedPageBreak/>
        <w:t xml:space="preserve">In </w:t>
      </w:r>
      <w:r w:rsidR="00DF7EE2">
        <w:t xml:space="preserve">previous </w:t>
      </w:r>
      <w:r w:rsidR="00A87DF0">
        <w:t>meetings [2][5]</w:t>
      </w:r>
      <w:r w:rsidRPr="00594AAA">
        <w:t xml:space="preserve">, aspects related to the identification of the responding UE </w:t>
      </w:r>
      <w:r w:rsidR="00F01211" w:rsidRPr="00594AAA">
        <w:t xml:space="preserve">transmitting on a shared COT provided by a </w:t>
      </w:r>
      <w:r w:rsidRPr="00594AAA">
        <w:t>COT</w:t>
      </w:r>
      <w:r w:rsidR="00594AAA">
        <w:t xml:space="preserve"> </w:t>
      </w:r>
      <w:r w:rsidRPr="00594AAA">
        <w:t>initiating UE, as well as with which UEs the responding UE could share the COT with were discussed.</w:t>
      </w:r>
    </w:p>
    <w:p w14:paraId="741CCB5C" w14:textId="0AA87EA7" w:rsidR="00181D51" w:rsidRPr="00594AAA" w:rsidRDefault="00181D51" w:rsidP="009E0B23">
      <w:pPr>
        <w:pStyle w:val="Heading2"/>
        <w:ind w:left="567"/>
      </w:pPr>
      <w:r w:rsidRPr="00594AAA">
        <w:t xml:space="preserve">Identification of </w:t>
      </w:r>
      <w:r w:rsidR="007B1290" w:rsidRPr="00594AAA">
        <w:t xml:space="preserve">Target Receiver or </w:t>
      </w:r>
      <w:r w:rsidRPr="00594AAA">
        <w:t>Responding UE</w:t>
      </w:r>
    </w:p>
    <w:p w14:paraId="52B1CF0A" w14:textId="4F757269" w:rsidR="00BE50A4" w:rsidRDefault="009B0179" w:rsidP="00627D4D">
      <w:pPr>
        <w:pStyle w:val="3GPPNormalText"/>
      </w:pPr>
      <w:r>
        <w:t>I</w:t>
      </w:r>
      <w:r w:rsidR="00BE50A4">
        <w:t>n</w:t>
      </w:r>
      <w:r w:rsidR="00A36D0C">
        <w:t xml:space="preserve"> </w:t>
      </w:r>
      <w:r w:rsidR="00731F85">
        <w:t>RAN1#111</w:t>
      </w:r>
      <w:r w:rsidR="00A36D0C">
        <w:t xml:space="preserve">, it was discussed </w:t>
      </w:r>
      <w:r w:rsidR="009A31B2">
        <w:t xml:space="preserve">how a responding UE can utilize a COT shared by a COT initiating UE. </w:t>
      </w:r>
      <w:r w:rsidR="00BE50A4">
        <w:t>In our view, the restriction to only allow transmissions to the COT</w:t>
      </w:r>
      <w:r w:rsidR="009555A3">
        <w:t xml:space="preserve"> </w:t>
      </w:r>
      <w:r w:rsidR="00BE50A4">
        <w:t xml:space="preserve">initiating UE </w:t>
      </w:r>
      <w:r w:rsidR="009555A3">
        <w:t>by the responding UE would</w:t>
      </w:r>
      <w:r w:rsidR="00BE50A4">
        <w:t xml:space="preserve"> result in </w:t>
      </w:r>
      <w:r w:rsidR="009A10C7">
        <w:t>a</w:t>
      </w:r>
      <w:r w:rsidR="009555A3">
        <w:t xml:space="preserve"> waste of</w:t>
      </w:r>
      <w:r w:rsidR="00BE50A4">
        <w:t xml:space="preserve"> resource</w:t>
      </w:r>
      <w:r w:rsidR="009555A3">
        <w:t>s, since</w:t>
      </w:r>
      <w:r w:rsidR="009A10C7">
        <w:t xml:space="preserve"> SL UEs already suffer under duplexing issues and hidden node problems when compared t</w:t>
      </w:r>
      <w:r w:rsidR="009555A3">
        <w:t>o UE</w:t>
      </w:r>
      <w:r w:rsidR="009A10C7">
        <w:t>s</w:t>
      </w:r>
      <w:r w:rsidR="009555A3">
        <w:t xml:space="preserve"> operating in NR-U.</w:t>
      </w:r>
    </w:p>
    <w:p w14:paraId="2AEA2594" w14:textId="1A4E7569" w:rsidR="00A36D0C" w:rsidRPr="00594AAA" w:rsidRDefault="00A36D0C" w:rsidP="00627D4D">
      <w:pPr>
        <w:pStyle w:val="3GPPNormalText"/>
        <w:rPr>
          <w:b/>
        </w:rPr>
      </w:pPr>
      <w:r w:rsidRPr="00594AAA">
        <w:rPr>
          <w:b/>
        </w:rPr>
        <w:t xml:space="preserve">Proposal </w:t>
      </w:r>
      <w:r w:rsidR="00CB5ADD">
        <w:rPr>
          <w:b/>
        </w:rPr>
        <w:t>5</w:t>
      </w:r>
      <w:r w:rsidRPr="00594AAA">
        <w:rPr>
          <w:b/>
        </w:rPr>
        <w:t>:</w:t>
      </w:r>
      <w:r>
        <w:rPr>
          <w:b/>
        </w:rPr>
        <w:t xml:space="preserve"> We propose that the destination ID of the responding UE can be different to the source ID of the COT-initiating UE.</w:t>
      </w:r>
    </w:p>
    <w:p w14:paraId="59F3646D" w14:textId="05344C62" w:rsidR="00CB4FE9" w:rsidRPr="00594AAA" w:rsidRDefault="00CB4FE9" w:rsidP="009E0B23">
      <w:pPr>
        <w:pStyle w:val="Heading2"/>
        <w:tabs>
          <w:tab w:val="clear" w:pos="718"/>
        </w:tabs>
        <w:ind w:left="567" w:hanging="567"/>
      </w:pPr>
      <w:r w:rsidRPr="00594AAA">
        <w:t xml:space="preserve">Use of </w:t>
      </w:r>
      <w:r w:rsidR="00880DC9" w:rsidRPr="00594AAA">
        <w:t xml:space="preserve">a </w:t>
      </w:r>
      <w:r w:rsidRPr="00594AAA">
        <w:t>Shared COT by Responding UE</w:t>
      </w:r>
    </w:p>
    <w:p w14:paraId="1D941509" w14:textId="6AAFF6BA" w:rsidR="00C40EB6" w:rsidRPr="00594AAA" w:rsidRDefault="00CB4FE9" w:rsidP="00CB4FE9">
      <w:pPr>
        <w:pStyle w:val="3GPPNormalText"/>
      </w:pPr>
      <w:r w:rsidRPr="00594AAA">
        <w:t xml:space="preserve">Another aspect of COT sharing that was discussed and agreed in </w:t>
      </w:r>
      <w:r w:rsidR="00F54542">
        <w:t>RAN1#110</w:t>
      </w:r>
      <w:r w:rsidRPr="00594AAA">
        <w:t xml:space="preserve"> was the criteria that the responding UE can use the shared COT </w:t>
      </w:r>
      <w:proofErr w:type="gramStart"/>
      <w:r w:rsidRPr="00594AAA">
        <w:t>as long as</w:t>
      </w:r>
      <w:proofErr w:type="gramEnd"/>
      <w:r w:rsidRPr="00594AAA">
        <w:t xml:space="preserve"> </w:t>
      </w:r>
      <w:r w:rsidR="00AD42BB" w:rsidRPr="00594AAA">
        <w:t xml:space="preserve">the initiating UE is one of the target receivers of its transmission, where the transmission is not restricted to only data, but control alone as well. </w:t>
      </w:r>
      <w:r w:rsidR="00C40EB6" w:rsidRPr="00594AAA">
        <w:t xml:space="preserve">This makes the responding UE capable of using the shared COT to transmit on the PSCCH/PSSCH in the following time slot(s) to any other UE, </w:t>
      </w:r>
      <w:proofErr w:type="gramStart"/>
      <w:r w:rsidR="00C40EB6" w:rsidRPr="00594AAA">
        <w:t>as long as</w:t>
      </w:r>
      <w:proofErr w:type="gramEnd"/>
      <w:r w:rsidR="00C40EB6" w:rsidRPr="00594AAA">
        <w:t xml:space="preserve"> the initiating UE receives at least the control information from the responding UE.</w:t>
      </w:r>
    </w:p>
    <w:p w14:paraId="1858D60B" w14:textId="7B87A363" w:rsidR="00CB4FE9" w:rsidRPr="00594AAA" w:rsidRDefault="00AD42BB" w:rsidP="00CB4FE9">
      <w:pPr>
        <w:pStyle w:val="3GPPNormalText"/>
      </w:pPr>
      <w:r w:rsidRPr="00594AAA">
        <w:t xml:space="preserve">The agreement also does not preclude the responding UE using the PSFCH of a time </w:t>
      </w:r>
      <w:proofErr w:type="gramStart"/>
      <w:r w:rsidRPr="00594AAA">
        <w:t>slot, when</w:t>
      </w:r>
      <w:proofErr w:type="gramEnd"/>
      <w:r w:rsidRPr="00594AAA">
        <w:t xml:space="preserve"> the initiating UE had used the previous PSCCH/PSSCH symbols of the same time slot for control and data transmission. In this case, the initiating UE can indicate in the SCI the COT sharing information with the responding UE, which can then use the remaining PSFCH symbols in the same time slot to transmit feedback to the initiating UE, or to any other UE</w:t>
      </w:r>
      <w:r w:rsidR="00C40EB6" w:rsidRPr="00594AAA">
        <w:t xml:space="preserve">, </w:t>
      </w:r>
      <w:proofErr w:type="gramStart"/>
      <w:r w:rsidR="00C40EB6" w:rsidRPr="00594AAA">
        <w:t>as long as</w:t>
      </w:r>
      <w:proofErr w:type="gramEnd"/>
      <w:r w:rsidR="00C40EB6" w:rsidRPr="00594AAA">
        <w:t xml:space="preserve"> the initiating UE can receive the feedback transmission.</w:t>
      </w:r>
    </w:p>
    <w:p w14:paraId="71D84D79" w14:textId="4EFAF15F" w:rsidR="00C40EB6" w:rsidRPr="00594AAA" w:rsidRDefault="00C40EB6" w:rsidP="00CB4FE9">
      <w:pPr>
        <w:pStyle w:val="3GPPNormalText"/>
        <w:rPr>
          <w:b/>
        </w:rPr>
      </w:pPr>
      <w:r w:rsidRPr="00594AAA">
        <w:rPr>
          <w:b/>
        </w:rPr>
        <w:t xml:space="preserve">Proposal </w:t>
      </w:r>
      <w:r w:rsidR="00CB5ADD">
        <w:rPr>
          <w:b/>
        </w:rPr>
        <w:t>6</w:t>
      </w:r>
      <w:r w:rsidRPr="00594AAA">
        <w:rPr>
          <w:b/>
        </w:rPr>
        <w:t xml:space="preserve">: We propose that with regards to the channel types for the responding UEs transmissions using the shared COT, the responding UE should be capable of </w:t>
      </w:r>
      <w:r w:rsidR="00A27EE1" w:rsidRPr="00594AAA">
        <w:rPr>
          <w:b/>
        </w:rPr>
        <w:t xml:space="preserve">using the shared COT to </w:t>
      </w:r>
      <w:r w:rsidRPr="00594AAA">
        <w:rPr>
          <w:b/>
        </w:rPr>
        <w:t xml:space="preserve">transmit </w:t>
      </w:r>
      <w:r w:rsidR="00A27EE1" w:rsidRPr="00594AAA">
        <w:rPr>
          <w:b/>
        </w:rPr>
        <w:t xml:space="preserve">over </w:t>
      </w:r>
      <w:r w:rsidRPr="00594AAA">
        <w:rPr>
          <w:b/>
        </w:rPr>
        <w:t>PSCCH/PSSCH in the following time slot</w:t>
      </w:r>
      <w:r w:rsidR="00A27EE1" w:rsidRPr="00594AAA">
        <w:rPr>
          <w:b/>
        </w:rPr>
        <w:t>(</w:t>
      </w:r>
      <w:r w:rsidRPr="00594AAA">
        <w:rPr>
          <w:b/>
        </w:rPr>
        <w:t>s</w:t>
      </w:r>
      <w:r w:rsidR="00A27EE1" w:rsidRPr="00594AAA">
        <w:rPr>
          <w:b/>
        </w:rPr>
        <w:t>)</w:t>
      </w:r>
      <w:r w:rsidRPr="00594AAA">
        <w:rPr>
          <w:b/>
        </w:rPr>
        <w:t xml:space="preserve">, or </w:t>
      </w:r>
      <w:r w:rsidR="00A27EE1" w:rsidRPr="00594AAA">
        <w:rPr>
          <w:b/>
        </w:rPr>
        <w:t xml:space="preserve">over </w:t>
      </w:r>
      <w:r w:rsidRPr="00594AAA">
        <w:rPr>
          <w:b/>
        </w:rPr>
        <w:t>the PSFCH in the same time slot.</w:t>
      </w:r>
    </w:p>
    <w:p w14:paraId="2E215B25" w14:textId="6C4C1B2D" w:rsidR="00C40EB6" w:rsidRPr="00594AAA" w:rsidRDefault="00C40EB6" w:rsidP="009E0B23">
      <w:pPr>
        <w:pStyle w:val="Heading2"/>
        <w:tabs>
          <w:tab w:val="clear" w:pos="718"/>
        </w:tabs>
        <w:ind w:left="567" w:hanging="567"/>
      </w:pPr>
      <w:r w:rsidRPr="00594AAA">
        <w:t>Time Gap between Transmissions</w:t>
      </w:r>
    </w:p>
    <w:p w14:paraId="2208BCFD" w14:textId="0C7545E9" w:rsidR="00C40EB6" w:rsidRPr="00594AAA" w:rsidRDefault="00A27EE1" w:rsidP="00CB4FE9">
      <w:pPr>
        <w:pStyle w:val="3GPPNormalText"/>
      </w:pPr>
      <w:r w:rsidRPr="00594AAA">
        <w:t xml:space="preserve">When the initiating UE shares a COT with a responding UE, </w:t>
      </w:r>
      <w:r w:rsidR="005E23E7" w:rsidRPr="00594AAA">
        <w:t xml:space="preserve">the responding UE can carry out transmissions only after a time gap where the responding UE performs Type 2 LBT, according to the agreement made in </w:t>
      </w:r>
      <w:r w:rsidR="00F54542">
        <w:t>RAN1#110</w:t>
      </w:r>
      <w:r w:rsidR="005E23E7" w:rsidRPr="00594AAA">
        <w:t xml:space="preserve">. The time gap here </w:t>
      </w:r>
      <w:proofErr w:type="gramStart"/>
      <w:r w:rsidR="005E23E7" w:rsidRPr="00594AAA">
        <w:t>has to</w:t>
      </w:r>
      <w:proofErr w:type="gramEnd"/>
      <w:r w:rsidR="005E23E7" w:rsidRPr="00594AAA">
        <w:t xml:space="preserve"> be small enough such that no other 3GPP or non-3GPP device occupies the channel, while at the same time has to be long enough for the responding UE to perform LBT before accessing the shared COT</w:t>
      </w:r>
      <w:r w:rsidR="001F6476" w:rsidRPr="00594AAA">
        <w:t xml:space="preserve"> and switch from a receiving mode to a transmitting mode</w:t>
      </w:r>
      <w:r w:rsidR="005E23E7" w:rsidRPr="00594AAA">
        <w:t>.</w:t>
      </w:r>
    </w:p>
    <w:p w14:paraId="2B04612F" w14:textId="0A07B87D" w:rsidR="005E23E7" w:rsidRPr="00594AAA" w:rsidRDefault="005E23E7" w:rsidP="00CB4FE9">
      <w:pPr>
        <w:pStyle w:val="3GPPNormalText"/>
      </w:pPr>
      <w:r w:rsidRPr="00594AAA">
        <w:t xml:space="preserve">In the case of transmissions across time slots, typically the guard symbol at the end of a time slot can be used by the responding UE to perform LBT and check the availability of the shared COT before </w:t>
      </w:r>
      <w:r w:rsidR="001F6476" w:rsidRPr="00594AAA">
        <w:t>transmitting in the following time slot. Since the guard symbol has a duration that is greater than 25us, at least for 15 kHz and 30 kHz SCS, there is a possibility that the guard symbol might be too long</w:t>
      </w:r>
      <w:r w:rsidR="00B82EAC" w:rsidRPr="00594AAA">
        <w:t>, depending on the SCS used</w:t>
      </w:r>
      <w:r w:rsidR="001F6476" w:rsidRPr="00594AAA">
        <w:t xml:space="preserve">, thereby </w:t>
      </w:r>
      <w:r w:rsidR="00B82EAC" w:rsidRPr="00594AAA">
        <w:t>allowing</w:t>
      </w:r>
      <w:r w:rsidR="001F6476" w:rsidRPr="00594AAA">
        <w:t xml:space="preserve"> other devices </w:t>
      </w:r>
      <w:r w:rsidR="00174BC4" w:rsidRPr="00594AAA">
        <w:t>to access</w:t>
      </w:r>
      <w:r w:rsidR="001F6476" w:rsidRPr="00594AAA">
        <w:t xml:space="preserve"> the channel. </w:t>
      </w:r>
      <w:proofErr w:type="gramStart"/>
      <w:r w:rsidR="001F6476" w:rsidRPr="00594AAA">
        <w:t>In order to</w:t>
      </w:r>
      <w:proofErr w:type="gramEnd"/>
      <w:r w:rsidR="001F6476" w:rsidRPr="00594AAA">
        <w:t xml:space="preserve"> avoid such a scenario, it was agreed previously [</w:t>
      </w:r>
      <w:r w:rsidR="00BF37FE">
        <w:t>7</w:t>
      </w:r>
      <w:r w:rsidR="001F6476" w:rsidRPr="00594AAA">
        <w:t>] that cyclic prefix extensions (CPE) can be used in order to occupy the channel in order to maintain the time gap requirement for LBT.</w:t>
      </w:r>
    </w:p>
    <w:p w14:paraId="5873912B" w14:textId="43F5C24D" w:rsidR="001F6476" w:rsidRDefault="001F6476" w:rsidP="00CB4FE9">
      <w:pPr>
        <w:pStyle w:val="3GPPNormalText"/>
      </w:pPr>
      <w:r w:rsidRPr="00594AAA">
        <w:t xml:space="preserve">However, in the case of COT sharing within the same time slot, the initiating UE uses the PSCCH/PSSCH symbols for control and data transmission and shares the remainder of the time slot for PSFCH transmissions by the responding UE. When PSFCH is enabled in the resource pool, there is another guard symbol prior to the symbols for PSFCH transmission. While this guard symbol can be used for the responding UE to perform LBT, it is also long enough for other devices to access the channel. </w:t>
      </w:r>
      <w:proofErr w:type="gramStart"/>
      <w:r w:rsidRPr="00594AAA">
        <w:t>In order to</w:t>
      </w:r>
      <w:proofErr w:type="gramEnd"/>
      <w:r w:rsidRPr="00594AAA">
        <w:t xml:space="preserve"> avoid such a scenario and retain the COT, the initiating UE or the responding UE can extend their transmissions into the guard symbol by ensuring that there is adequate time to perform TX/RX </w:t>
      </w:r>
      <w:r w:rsidR="00BF3682" w:rsidRPr="00594AAA">
        <w:t>switching and</w:t>
      </w:r>
      <w:r w:rsidRPr="00594AAA">
        <w:t xml:space="preserve"> perform Type 2 LBT.</w:t>
      </w:r>
    </w:p>
    <w:p w14:paraId="54DEF998" w14:textId="3285B431" w:rsidR="00EE77DA" w:rsidRPr="00594AAA" w:rsidRDefault="00EE77DA" w:rsidP="00CB4FE9">
      <w:pPr>
        <w:pStyle w:val="3GPPNormalText"/>
      </w:pPr>
      <w:r>
        <w:lastRenderedPageBreak/>
        <w:t>While it was agreed on the last meeting to support CPE, two options were listed, the second option supporting CPE extension additionally supporting the symbol just before the next AGC symbol for 15 kHz SCS and at most 2 symbols for 30 and 60 kHz SCS (Option 2). In our view, Option 2 is favorable, especially for increasing the reliability of PSFCH transmissions as also discussed in the section above.</w:t>
      </w:r>
    </w:p>
    <w:p w14:paraId="328A3F9D" w14:textId="0C0AAB26" w:rsidR="00CD7591" w:rsidRPr="00594AAA" w:rsidRDefault="00CD7591" w:rsidP="00CB4FE9">
      <w:pPr>
        <w:pStyle w:val="3GPPNormalText"/>
        <w:rPr>
          <w:b/>
        </w:rPr>
      </w:pPr>
      <w:r w:rsidRPr="00594AAA">
        <w:rPr>
          <w:b/>
        </w:rPr>
        <w:t xml:space="preserve">Proposal </w:t>
      </w:r>
      <w:r w:rsidR="00CB5ADD">
        <w:rPr>
          <w:b/>
        </w:rPr>
        <w:t>7</w:t>
      </w:r>
      <w:r w:rsidRPr="00594AAA">
        <w:rPr>
          <w:b/>
        </w:rPr>
        <w:t>: We propose to use CPE and extended transmissions on guard symbols</w:t>
      </w:r>
      <w:r w:rsidR="00D951E6">
        <w:rPr>
          <w:b/>
        </w:rPr>
        <w:t xml:space="preserve">, especially for </w:t>
      </w:r>
      <w:r w:rsidR="00DF7EE2">
        <w:rPr>
          <w:b/>
        </w:rPr>
        <w:t xml:space="preserve">the </w:t>
      </w:r>
      <w:r w:rsidR="00D951E6">
        <w:rPr>
          <w:b/>
        </w:rPr>
        <w:t xml:space="preserve">PSFCH (Option 2 / RAN1#112), </w:t>
      </w:r>
      <w:proofErr w:type="gramStart"/>
      <w:r w:rsidRPr="00594AAA">
        <w:rPr>
          <w:b/>
        </w:rPr>
        <w:t>in order to</w:t>
      </w:r>
      <w:proofErr w:type="gramEnd"/>
      <w:r w:rsidRPr="00594AAA">
        <w:rPr>
          <w:b/>
        </w:rPr>
        <w:t xml:space="preserve"> retain the COT when sharing it across time slots and within the same time slot, respectively.</w:t>
      </w:r>
    </w:p>
    <w:p w14:paraId="1A1ADE4E" w14:textId="15B8E9D0" w:rsidR="00CD7591" w:rsidRPr="00594AAA" w:rsidRDefault="00CD7591" w:rsidP="009E0B23">
      <w:pPr>
        <w:pStyle w:val="Heading2"/>
        <w:tabs>
          <w:tab w:val="clear" w:pos="718"/>
        </w:tabs>
        <w:ind w:left="567"/>
      </w:pPr>
      <w:r w:rsidRPr="00594AAA">
        <w:t>Content of COT Sharing Information</w:t>
      </w:r>
    </w:p>
    <w:p w14:paraId="71EE95CB" w14:textId="6D239EC7" w:rsidR="00CD7591" w:rsidRPr="00594AAA" w:rsidRDefault="003F65BD" w:rsidP="00095BAE">
      <w:pPr>
        <w:pStyle w:val="3GPPNormalText"/>
      </w:pPr>
      <w:r>
        <w:t xml:space="preserve">In the last meeting, it was agreed that the COT sharing information from a COT </w:t>
      </w:r>
      <w:r w:rsidR="00095BAE">
        <w:t>initiator</w:t>
      </w:r>
      <w:r>
        <w:t xml:space="preserve"> </w:t>
      </w:r>
      <w:r w:rsidR="00095BAE">
        <w:t xml:space="preserve">UE </w:t>
      </w:r>
      <w:r>
        <w:t xml:space="preserve">includes at least the SCI. For the content of the COT sharing information, it was agreed to include the CAPC used for initiating the COT. </w:t>
      </w:r>
      <w:r w:rsidR="00095BAE">
        <w:t xml:space="preserve">For time- and frequency-related information contained within the COT sharing information, some details are still under discussion. For the time domain information, </w:t>
      </w:r>
      <w:r w:rsidR="00CD7591" w:rsidRPr="00594AAA">
        <w:t xml:space="preserve">the remaining COT duration </w:t>
      </w:r>
      <w:r w:rsidR="00095BAE">
        <w:t>should be included, which</w:t>
      </w:r>
      <w:r w:rsidR="00CD7591" w:rsidRPr="00594AAA">
        <w:t xml:space="preserve"> would also enable other UEs that decode the SCI to be aware of the COT sharing that is active between the UE pair.</w:t>
      </w:r>
    </w:p>
    <w:p w14:paraId="43DBDE46" w14:textId="18520C2C" w:rsidR="00CD7591" w:rsidRPr="00594AAA" w:rsidRDefault="00CD7591" w:rsidP="00CB4FE9">
      <w:pPr>
        <w:pStyle w:val="3GPPNormalText"/>
      </w:pPr>
      <w:r w:rsidRPr="00594AAA">
        <w:t>Apart from this information, the initiating UE can also indicate whether extended transmissions are used to maintain the time gap required for the indicated LBT type.</w:t>
      </w:r>
    </w:p>
    <w:p w14:paraId="2C77DD14" w14:textId="48C30512" w:rsidR="00517845" w:rsidRDefault="00CD7591" w:rsidP="00C05AC4">
      <w:pPr>
        <w:pStyle w:val="3GPPNormalText"/>
        <w:rPr>
          <w:b/>
        </w:rPr>
      </w:pPr>
      <w:r w:rsidRPr="00594AAA">
        <w:rPr>
          <w:b/>
        </w:rPr>
        <w:t xml:space="preserve">Proposal </w:t>
      </w:r>
      <w:r w:rsidR="00CB5ADD">
        <w:rPr>
          <w:b/>
        </w:rPr>
        <w:t>8</w:t>
      </w:r>
      <w:r w:rsidRPr="00594AAA">
        <w:rPr>
          <w:b/>
        </w:rPr>
        <w:t>: We propose that the initiating UE provides COT information to the responding UE, including the COT duration</w:t>
      </w:r>
      <w:r w:rsidR="00096851">
        <w:rPr>
          <w:b/>
        </w:rPr>
        <w:t xml:space="preserve">. As additional parameter, we also propose to include information whether extended transmissions, e.g., CPE, </w:t>
      </w:r>
      <w:r w:rsidR="00095BAE">
        <w:rPr>
          <w:b/>
        </w:rPr>
        <w:t>are used</w:t>
      </w:r>
      <w:r w:rsidRPr="00594AAA">
        <w:rPr>
          <w:b/>
        </w:rPr>
        <w:t>.</w:t>
      </w:r>
    </w:p>
    <w:p w14:paraId="02A877B1" w14:textId="1C01C3F9" w:rsidR="007061BC" w:rsidRPr="00F721A3" w:rsidRDefault="007061BC" w:rsidP="007061BC">
      <w:pPr>
        <w:pStyle w:val="Heading1"/>
        <w:tabs>
          <w:tab w:val="clear" w:pos="432"/>
        </w:tabs>
      </w:pPr>
      <w:r>
        <w:t>Mode 1 Resource Allocation in SL-U</w:t>
      </w:r>
    </w:p>
    <w:p w14:paraId="6AE3E970" w14:textId="6FAE2D4D" w:rsidR="007061BC" w:rsidRDefault="007061BC" w:rsidP="007061BC">
      <w:pPr>
        <w:pStyle w:val="3GPPNormalText"/>
      </w:pPr>
      <w:r>
        <w:t xml:space="preserve">Since SL-U is expected to be deployed on the FR1 unlicensed bands </w:t>
      </w:r>
      <w:r w:rsidRPr="00D67026">
        <w:t>(n46 and n96/n102)</w:t>
      </w:r>
      <w:r>
        <w:t xml:space="preserve">, an SL-U UE would essentially compete for resources with other devices operating on RATs such as WiFi. </w:t>
      </w:r>
      <w:r w:rsidR="004C4DB5">
        <w:t>I</w:t>
      </w:r>
      <w:r>
        <w:t xml:space="preserve">n NR-U, the gNB was responsible for scheduling and configuring the UE with resources and information regarding the slot format to be used, the available RB sets, the COT duration and the search space set group switching. This was possible because the gNB would be capable of performing LBT </w:t>
      </w:r>
      <w:proofErr w:type="gramStart"/>
      <w:r>
        <w:t>in order to</w:t>
      </w:r>
      <w:proofErr w:type="gramEnd"/>
      <w:r>
        <w:t xml:space="preserve"> determine available resources.</w:t>
      </w:r>
    </w:p>
    <w:p w14:paraId="447F5E4E" w14:textId="653D59C4" w:rsidR="007061BC" w:rsidRDefault="007061BC" w:rsidP="004C4DB5">
      <w:pPr>
        <w:pStyle w:val="3GPPNormalText"/>
      </w:pPr>
      <w:r>
        <w:t xml:space="preserve">For NR sidelink, the gNB has the capability to provide configured or dynamic grants to the UE, providing resources in a resource pool exclusively used for Mode 1 transmissions. If such a resource pool is configured in the unlicensed band, the gNB </w:t>
      </w:r>
      <w:r w:rsidR="004C4DB5">
        <w:t>in Rel-18 cannot initiate or share a COT, nor can it perform LBT on the unlicensed band</w:t>
      </w:r>
      <w:r w:rsidR="00C57C04">
        <w:t xml:space="preserve">, because </w:t>
      </w:r>
      <w:r w:rsidR="00DD1D00">
        <w:t>of the constraint in the WID [1]</w:t>
      </w:r>
      <w:r w:rsidR="00C57C04">
        <w:t xml:space="preserve"> that the gNB is restricted to only operate in the licensed band</w:t>
      </w:r>
      <w:r w:rsidR="00011151">
        <w:t xml:space="preserve"> and cannot perform Type 1 LBT and initiate a COT, nor can it share a COT initiated by a UE</w:t>
      </w:r>
      <w:r w:rsidR="004C4DB5">
        <w:t>. This would leave the gNB to be unaware of the actual usage and occupancy status of resources within the unlicensed resource pool.</w:t>
      </w:r>
      <w:r w:rsidR="00301E85">
        <w:t xml:space="preserve"> Hence the gNB can provide grants to UEs, but it is then the responsibility of the UE to perform LBT</w:t>
      </w:r>
      <w:r w:rsidR="00400379">
        <w:t xml:space="preserve"> Type 1 or Type 2</w:t>
      </w:r>
      <w:r w:rsidR="00301E85">
        <w:t xml:space="preserve"> on these resources to check whet</w:t>
      </w:r>
      <w:r w:rsidR="0032274A">
        <w:t xml:space="preserve">her they are </w:t>
      </w:r>
      <w:proofErr w:type="gramStart"/>
      <w:r w:rsidR="0032274A">
        <w:t>actually available</w:t>
      </w:r>
      <w:proofErr w:type="gramEnd"/>
      <w:r w:rsidR="0032274A">
        <w:t xml:space="preserve">, </w:t>
      </w:r>
      <w:r w:rsidR="00011151">
        <w:t>as agreed previously [</w:t>
      </w:r>
      <w:r w:rsidR="00BF37FE">
        <w:t>7</w:t>
      </w:r>
      <w:r w:rsidR="00011151">
        <w:t>]</w:t>
      </w:r>
      <w:r w:rsidR="0032274A">
        <w:t>.</w:t>
      </w:r>
    </w:p>
    <w:p w14:paraId="6551B079" w14:textId="7B4143E4" w:rsidR="007061BC" w:rsidRDefault="004C4DB5" w:rsidP="00301E85">
      <w:pPr>
        <w:pStyle w:val="3GPPNormalText"/>
      </w:pPr>
      <w:r>
        <w:t>One way to assist the gNB to be</w:t>
      </w:r>
      <w:r w:rsidR="007061BC">
        <w:t xml:space="preserve"> aware of transmissions in the resource pool that are carried out by other RATs is to empower the UE to provide a report of the resource pool conditions that are prevalent. The reporting mechanism used in LTE V2X could be reused for this as well.</w:t>
      </w:r>
      <w:r w:rsidR="00301E85">
        <w:t xml:space="preserve"> The gNB can also perform some basic energy measurements on resources to check whether they are being used by other non-3GPP UEs. This would provide some confidence to the UEs that receive the grants from the </w:t>
      </w:r>
      <w:proofErr w:type="gramStart"/>
      <w:r w:rsidR="00301E85">
        <w:t>gNB</w:t>
      </w:r>
      <w:r w:rsidR="00BB2231">
        <w:t>,</w:t>
      </w:r>
      <w:r w:rsidR="00301E85">
        <w:t xml:space="preserve"> and</w:t>
      </w:r>
      <w:proofErr w:type="gramEnd"/>
      <w:r w:rsidR="00301E85">
        <w:t xml:space="preserve"> can perform Type 2 LBT of a shorter duration, or avoid LBT altogether, further reducing the channel access delay.</w:t>
      </w:r>
    </w:p>
    <w:p w14:paraId="358C90DA" w14:textId="15CC1EBD" w:rsidR="00301E85" w:rsidRDefault="007061BC" w:rsidP="007061BC">
      <w:pPr>
        <w:pStyle w:val="3GPPNormalText"/>
        <w:rPr>
          <w:b/>
        </w:rPr>
      </w:pPr>
      <w:r>
        <w:rPr>
          <w:b/>
        </w:rPr>
        <w:t>Proposal</w:t>
      </w:r>
      <w:r w:rsidRPr="00137625">
        <w:rPr>
          <w:b/>
        </w:rPr>
        <w:t xml:space="preserve"> </w:t>
      </w:r>
      <w:r w:rsidR="00CB5ADD">
        <w:rPr>
          <w:b/>
        </w:rPr>
        <w:t>9</w:t>
      </w:r>
      <w:r w:rsidRPr="00137625">
        <w:rPr>
          <w:b/>
        </w:rPr>
        <w:t xml:space="preserve">: </w:t>
      </w:r>
      <w:r w:rsidR="00BB2231">
        <w:rPr>
          <w:b/>
        </w:rPr>
        <w:t>For</w:t>
      </w:r>
      <w:r w:rsidR="00BB2231" w:rsidRPr="00137625">
        <w:rPr>
          <w:b/>
        </w:rPr>
        <w:t xml:space="preserve"> </w:t>
      </w:r>
      <w:r w:rsidRPr="00137625">
        <w:rPr>
          <w:b/>
        </w:rPr>
        <w:t>Mode 1</w:t>
      </w:r>
      <w:r w:rsidR="00BB2231">
        <w:rPr>
          <w:b/>
        </w:rPr>
        <w:t xml:space="preserve"> SL-U operations</w:t>
      </w:r>
      <w:r w:rsidRPr="00137625">
        <w:rPr>
          <w:b/>
        </w:rPr>
        <w:t xml:space="preserve">, </w:t>
      </w:r>
      <w:r w:rsidR="00301E85">
        <w:rPr>
          <w:b/>
        </w:rPr>
        <w:t>we propose that the gNB can provide resource grants to the UE after checking for the resource availability by using reports by other Mode 1 UEs indicating the resource usage, or by performing some basic energy measurements.</w:t>
      </w:r>
    </w:p>
    <w:p w14:paraId="7AD8C4D6" w14:textId="24474455" w:rsidR="007061BC" w:rsidRPr="00F721A3" w:rsidRDefault="007061BC" w:rsidP="007061BC">
      <w:pPr>
        <w:pStyle w:val="Heading1"/>
        <w:tabs>
          <w:tab w:val="clear" w:pos="432"/>
        </w:tabs>
      </w:pPr>
      <w:r>
        <w:lastRenderedPageBreak/>
        <w:t>Mode 2 Resource Allocation in SL-U</w:t>
      </w:r>
    </w:p>
    <w:p w14:paraId="5286DC39" w14:textId="7DA9A38B" w:rsidR="007061BC" w:rsidRDefault="007061BC" w:rsidP="007061BC">
      <w:pPr>
        <w:pStyle w:val="3GPPNormalText"/>
      </w:pPr>
      <w:r>
        <w:t>In Mode 2, in the absence of the gNB being able to provide UEs with resource allocation and scheduling information, a UE would have to carry out LBT after it carries out the sensing and resource scheduling processes.</w:t>
      </w:r>
      <w:r w:rsidR="0032274A">
        <w:t xml:space="preserve"> Here the UE would select resources for the initial transmission as well as for the retransmissions in accordance with the procedures defined in [</w:t>
      </w:r>
      <w:r w:rsidR="00BF37FE">
        <w:t>8</w:t>
      </w:r>
      <w:r w:rsidR="0032274A">
        <w:t>]</w:t>
      </w:r>
      <w:r w:rsidR="00400379">
        <w:t xml:space="preserve"> in Rel-16/</w:t>
      </w:r>
      <w:proofErr w:type="gramStart"/>
      <w:r w:rsidR="00400379">
        <w:t>17</w:t>
      </w:r>
      <w:r w:rsidR="0032274A">
        <w:t>, but</w:t>
      </w:r>
      <w:proofErr w:type="gramEnd"/>
      <w:r w:rsidR="0032274A">
        <w:t xml:space="preserve"> would have to perform LBT before actually carrying out the transmission on these resources.</w:t>
      </w:r>
    </w:p>
    <w:p w14:paraId="192E25EC" w14:textId="5EEBE07C" w:rsidR="00400379" w:rsidRDefault="00400379" w:rsidP="007061BC">
      <w:pPr>
        <w:pStyle w:val="3GPPNormalText"/>
      </w:pPr>
      <w:r>
        <w:t xml:space="preserve">While striving to keep the sensing and resource selection procedures the same from Rel-16/17, the UE can select more resources than </w:t>
      </w:r>
      <w:proofErr w:type="gramStart"/>
      <w:r>
        <w:t>actually necessary</w:t>
      </w:r>
      <w:proofErr w:type="gramEnd"/>
      <w:r>
        <w:t xml:space="preserve"> across different sub bands to introduce some kind of redundancy in the case of LBT failures. This would still enable the UE to use resources for its transmission while ensuring that the resources are unoccupied by other UEs.</w:t>
      </w:r>
    </w:p>
    <w:p w14:paraId="1A0FE12C" w14:textId="0491128B" w:rsidR="00400379" w:rsidRDefault="00400379" w:rsidP="007061BC">
      <w:pPr>
        <w:pStyle w:val="3GPPNormalText"/>
      </w:pPr>
      <w:r>
        <w:t xml:space="preserve">Another aspect to be discussed is the effect of </w:t>
      </w:r>
      <w:r w:rsidR="0074732B">
        <w:t xml:space="preserve">channel access procedures on the resource re-evaluation and pre-emption procedures. Since the UE effectively </w:t>
      </w:r>
      <w:proofErr w:type="gramStart"/>
      <w:r w:rsidR="0074732B">
        <w:t>has to</w:t>
      </w:r>
      <w:proofErr w:type="gramEnd"/>
      <w:r w:rsidR="0074732B">
        <w:t xml:space="preserve"> carry out its transmissions over a limited time duration, the UE could perform only Type 2 LBT before transmissions.</w:t>
      </w:r>
    </w:p>
    <w:p w14:paraId="51530520" w14:textId="68C97203" w:rsidR="00F42912" w:rsidRDefault="00F42912">
      <w:pPr>
        <w:rPr>
          <w:rFonts w:eastAsia="MS Mincho"/>
          <w:b/>
          <w:sz w:val="22"/>
          <w:szCs w:val="24"/>
          <w:lang w:val="en-US"/>
        </w:rPr>
      </w:pPr>
    </w:p>
    <w:p w14:paraId="68C0B072" w14:textId="45461E59" w:rsidR="0074732B" w:rsidRDefault="007061BC" w:rsidP="0074732B">
      <w:pPr>
        <w:pStyle w:val="3GPPNormalText"/>
        <w:spacing w:after="0"/>
        <w:rPr>
          <w:b/>
        </w:rPr>
      </w:pPr>
      <w:r w:rsidRPr="00137625">
        <w:rPr>
          <w:b/>
        </w:rPr>
        <w:t xml:space="preserve">Proposal </w:t>
      </w:r>
      <w:r w:rsidR="00CB5ADD">
        <w:rPr>
          <w:b/>
        </w:rPr>
        <w:t>10</w:t>
      </w:r>
      <w:r w:rsidRPr="00137625">
        <w:rPr>
          <w:b/>
        </w:rPr>
        <w:t xml:space="preserve">: </w:t>
      </w:r>
      <w:r w:rsidR="00BB2231">
        <w:rPr>
          <w:b/>
        </w:rPr>
        <w:t>For</w:t>
      </w:r>
      <w:r w:rsidRPr="00137625">
        <w:rPr>
          <w:b/>
        </w:rPr>
        <w:t xml:space="preserve"> Mode 2</w:t>
      </w:r>
      <w:r w:rsidR="00BB2231">
        <w:rPr>
          <w:b/>
        </w:rPr>
        <w:t xml:space="preserve"> SL-U operations</w:t>
      </w:r>
      <w:r w:rsidRPr="00137625">
        <w:rPr>
          <w:b/>
        </w:rPr>
        <w:t xml:space="preserve">, </w:t>
      </w:r>
      <w:r w:rsidR="0074732B">
        <w:rPr>
          <w:b/>
        </w:rPr>
        <w:t>we propose the following:</w:t>
      </w:r>
    </w:p>
    <w:p w14:paraId="1ABB6873" w14:textId="7E27E641" w:rsidR="007061BC" w:rsidRDefault="007061BC" w:rsidP="0074732B">
      <w:pPr>
        <w:pStyle w:val="3GPPNormalText"/>
        <w:numPr>
          <w:ilvl w:val="0"/>
          <w:numId w:val="54"/>
        </w:numPr>
        <w:spacing w:after="0"/>
        <w:rPr>
          <w:b/>
        </w:rPr>
      </w:pPr>
      <w:r w:rsidRPr="00137625">
        <w:rPr>
          <w:b/>
        </w:rPr>
        <w:t>UE</w:t>
      </w:r>
      <w:r w:rsidR="0074732B">
        <w:rPr>
          <w:b/>
        </w:rPr>
        <w:t>s</w:t>
      </w:r>
      <w:r w:rsidRPr="00137625">
        <w:rPr>
          <w:b/>
        </w:rPr>
        <w:t xml:space="preserve"> should be capable of carrying out the channel access procedures after it has performed the sensing and resource selection procedures.</w:t>
      </w:r>
    </w:p>
    <w:p w14:paraId="5BB94825" w14:textId="12CC3830" w:rsidR="0074732B" w:rsidRDefault="0074732B" w:rsidP="0074732B">
      <w:pPr>
        <w:pStyle w:val="3GPPNormalText"/>
        <w:numPr>
          <w:ilvl w:val="0"/>
          <w:numId w:val="54"/>
        </w:numPr>
        <w:spacing w:after="0"/>
        <w:rPr>
          <w:b/>
        </w:rPr>
      </w:pPr>
      <w:r>
        <w:rPr>
          <w:b/>
        </w:rPr>
        <w:t>UEs can select more resources for redundancy in the case of LBT failures.</w:t>
      </w:r>
    </w:p>
    <w:p w14:paraId="3F9441A2" w14:textId="1568EA3A" w:rsidR="0074732B" w:rsidRDefault="0074732B" w:rsidP="0074732B">
      <w:pPr>
        <w:pStyle w:val="3GPPNormalText"/>
        <w:numPr>
          <w:ilvl w:val="0"/>
          <w:numId w:val="54"/>
        </w:numPr>
        <w:rPr>
          <w:b/>
        </w:rPr>
      </w:pPr>
      <w:r>
        <w:rPr>
          <w:b/>
        </w:rPr>
        <w:t>UE behavior for resource re-evaluation and pre-emption needs to be studied.</w:t>
      </w:r>
    </w:p>
    <w:p w14:paraId="50601E3C" w14:textId="510E374D" w:rsidR="006F4120" w:rsidRDefault="006F4120" w:rsidP="006F4120">
      <w:pPr>
        <w:pStyle w:val="3GPPNormalText"/>
        <w:rPr>
          <w:bCs/>
        </w:rPr>
      </w:pPr>
      <w:r w:rsidRPr="00346053">
        <w:rPr>
          <w:bCs/>
        </w:rPr>
        <w:t xml:space="preserve">Another </w:t>
      </w:r>
      <w:r>
        <w:rPr>
          <w:bCs/>
        </w:rPr>
        <w:t>aspect discussed on the last meeting was how to resolve the Type 1 LBT blocking issue, where one UE performing a Type 1 LBT procedure for using its own selected resource(s) is blocked by another UE’s SL transmission at least in a slot preceding to the selected resource causing its LBT to fail.</w:t>
      </w:r>
      <w:r w:rsidR="00B60E51">
        <w:rPr>
          <w:bCs/>
        </w:rPr>
        <w:t xml:space="preserve"> Different options for resolving LBT blocking were discussed, among which are avoidance of resource selection (Option 1)</w:t>
      </w:r>
      <w:r w:rsidR="001721EA">
        <w:rPr>
          <w:bCs/>
        </w:rPr>
        <w:t xml:space="preserve"> or using COT sharing</w:t>
      </w:r>
      <w:r w:rsidR="00A77A30">
        <w:rPr>
          <w:bCs/>
        </w:rPr>
        <w:t xml:space="preserve"> (Option 2)</w:t>
      </w:r>
      <w:r w:rsidR="001721EA">
        <w:rPr>
          <w:bCs/>
        </w:rPr>
        <w:t xml:space="preserve"> to retain a COT </w:t>
      </w:r>
      <w:r w:rsidR="00A77A30">
        <w:rPr>
          <w:bCs/>
        </w:rPr>
        <w:t>which should be shared with a UE having a reserved resource, e.g., having a high priority transmission</w:t>
      </w:r>
      <w:r w:rsidR="004C542E">
        <w:rPr>
          <w:bCs/>
        </w:rPr>
        <w:t>, and which would then not suffer under LBT-blocking and successfully perform its transmission</w:t>
      </w:r>
      <w:r w:rsidR="00A77A30">
        <w:rPr>
          <w:bCs/>
        </w:rPr>
        <w:t xml:space="preserve">. </w:t>
      </w:r>
    </w:p>
    <w:p w14:paraId="3349817F" w14:textId="2E070C6F" w:rsidR="006F4120" w:rsidRPr="004C542E" w:rsidRDefault="00A77A30" w:rsidP="004C542E">
      <w:pPr>
        <w:pStyle w:val="3GPPNormalText"/>
        <w:rPr>
          <w:bCs/>
        </w:rPr>
      </w:pPr>
      <w:r w:rsidRPr="00137625">
        <w:rPr>
          <w:b/>
        </w:rPr>
        <w:t xml:space="preserve">Proposal </w:t>
      </w:r>
      <w:r>
        <w:rPr>
          <w:b/>
        </w:rPr>
        <w:t>11</w:t>
      </w:r>
      <w:r w:rsidRPr="00137625">
        <w:rPr>
          <w:b/>
        </w:rPr>
        <w:t>:</w:t>
      </w:r>
      <w:r w:rsidR="004C542E">
        <w:rPr>
          <w:b/>
        </w:rPr>
        <w:t xml:space="preserve"> We support to resolve the Type 1 LBT blocking issue by using COT-sharing and retaining the COT, at least for transmissions having a high priority.</w:t>
      </w:r>
    </w:p>
    <w:p w14:paraId="2CFAA0CA" w14:textId="7DBF61DC" w:rsidR="00F2003B" w:rsidRPr="00F721A3" w:rsidRDefault="00F2003B" w:rsidP="00F2003B">
      <w:pPr>
        <w:pStyle w:val="Heading1"/>
        <w:tabs>
          <w:tab w:val="clear" w:pos="432"/>
        </w:tabs>
      </w:pPr>
      <w:r>
        <w:t>Multi-slot Transmissions in SL-U</w:t>
      </w:r>
    </w:p>
    <w:p w14:paraId="4B84D5C4" w14:textId="0B1763F5" w:rsidR="008E326F" w:rsidRDefault="005C2EB4" w:rsidP="005C2EB4">
      <w:pPr>
        <w:pStyle w:val="3GPPNormalText"/>
      </w:pPr>
      <w:r>
        <w:t xml:space="preserve">For SL-U UEs to be able to perform LBT and make use of the remaining symbols in the same time slot, it can use </w:t>
      </w:r>
      <w:r w:rsidR="00A63009">
        <w:t>sub</w:t>
      </w:r>
      <w:r>
        <w:t>-slots as described in [</w:t>
      </w:r>
      <w:r w:rsidR="00A63009">
        <w:t>8</w:t>
      </w:r>
      <w:r>
        <w:t xml:space="preserve">], and at the same time </w:t>
      </w:r>
      <w:r w:rsidR="001C5458">
        <w:t xml:space="preserve">introduce multi-slot transmissions. In this case, the UE can commence the transmission within a time slot immediately after performing </w:t>
      </w:r>
      <w:proofErr w:type="gramStart"/>
      <w:r w:rsidR="001C5458">
        <w:t>LBT, and</w:t>
      </w:r>
      <w:proofErr w:type="gramEnd"/>
      <w:r w:rsidR="001C5458">
        <w:t xml:space="preserve"> confirming that the channel is indeed available and unoccupied, by using a </w:t>
      </w:r>
      <w:r w:rsidR="00A63009">
        <w:t>sub</w:t>
      </w:r>
      <w:r w:rsidR="001C5458">
        <w:t>-slot, followed by one or more 14-symbol time slots. This type of a SL burst transmission would enable UEs to occupy the channel and retain the COT without the risk of other UEs occupying it, and at the same time, eliminate the need to repeatedly perform LBT</w:t>
      </w:r>
      <w:r w:rsidR="00487892">
        <w:t xml:space="preserve"> Type 1</w:t>
      </w:r>
      <w:r w:rsidR="001C5458">
        <w:t xml:space="preserve"> to check for the </w:t>
      </w:r>
      <w:r w:rsidR="00201E21">
        <w:t>availability of</w:t>
      </w:r>
      <w:r w:rsidR="007D272E">
        <w:t xml:space="preserve"> the </w:t>
      </w:r>
      <w:r w:rsidR="001C5458">
        <w:t>channel.</w:t>
      </w:r>
    </w:p>
    <w:p w14:paraId="575CF1AD" w14:textId="2A59254D" w:rsidR="00F2003B" w:rsidRPr="00201E21" w:rsidRDefault="001C5458" w:rsidP="005C2EB4">
      <w:pPr>
        <w:pStyle w:val="3GPPNormalText"/>
      </w:pPr>
      <w:r>
        <w:t xml:space="preserve">The risk of not using a full time slot, and only a </w:t>
      </w:r>
      <w:r w:rsidR="00A63009">
        <w:t>sub</w:t>
      </w:r>
      <w:r>
        <w:t xml:space="preserve">-slot, </w:t>
      </w:r>
      <w:r w:rsidRPr="00201E21">
        <w:t>immediately after performing LBT is that there are only a limited number of symbols that it can use for the actual data transmission.</w:t>
      </w:r>
      <w:r w:rsidR="00487892" w:rsidRPr="00201E21">
        <w:t xml:space="preserve"> </w:t>
      </w:r>
      <w:r w:rsidR="00487892" w:rsidRPr="00594AAA">
        <w:t xml:space="preserve">Hence </w:t>
      </w:r>
      <w:proofErr w:type="gramStart"/>
      <w:r w:rsidR="00487892" w:rsidRPr="00594AAA">
        <w:t>in order to</w:t>
      </w:r>
      <w:proofErr w:type="gramEnd"/>
      <w:r w:rsidR="00487892" w:rsidRPr="00594AAA">
        <w:t xml:space="preserve"> incorporate feedback enabled transmissions, it is possible for a single TB to be transmitted across a </w:t>
      </w:r>
      <w:r w:rsidR="00A63009">
        <w:t>sub</w:t>
      </w:r>
      <w:r w:rsidR="00487892" w:rsidRPr="00594AAA">
        <w:t>-slot and the following time slot.</w:t>
      </w:r>
      <w:r w:rsidRPr="00594AAA">
        <w:t xml:space="preserve"> The use of multi-slot transmissions would enable the UE to transmit data packets more efficiently.</w:t>
      </w:r>
    </w:p>
    <w:p w14:paraId="23B04BBF" w14:textId="3D1480B8" w:rsidR="00F2003B" w:rsidRPr="00656290" w:rsidRDefault="001C5458" w:rsidP="0092778E">
      <w:pPr>
        <w:spacing w:after="120"/>
        <w:jc w:val="both"/>
        <w:rPr>
          <w:szCs w:val="22"/>
        </w:rPr>
      </w:pPr>
      <w:r w:rsidRPr="00006935">
        <w:rPr>
          <w:sz w:val="22"/>
          <w:szCs w:val="22"/>
        </w:rPr>
        <w:t xml:space="preserve">In Mode 2, this would mean that the UE would have to carry out sensing and select consecutive resources in time for being able to carry out multi-slot transmissions. </w:t>
      </w:r>
      <w:r w:rsidR="00E36588">
        <w:rPr>
          <w:sz w:val="22"/>
          <w:szCs w:val="22"/>
        </w:rPr>
        <w:t>O</w:t>
      </w:r>
      <w:r w:rsidR="00F2003B" w:rsidRPr="00006935">
        <w:rPr>
          <w:sz w:val="22"/>
          <w:szCs w:val="22"/>
        </w:rPr>
        <w:t>ther aspect</w:t>
      </w:r>
      <w:r w:rsidR="00530F5D" w:rsidRPr="00006935">
        <w:rPr>
          <w:sz w:val="22"/>
          <w:szCs w:val="22"/>
        </w:rPr>
        <w:t>s</w:t>
      </w:r>
      <w:r w:rsidR="00F2003B" w:rsidRPr="00006935">
        <w:rPr>
          <w:sz w:val="22"/>
          <w:szCs w:val="22"/>
        </w:rPr>
        <w:t xml:space="preserve"> of the introduction of flexible slot structures and </w:t>
      </w:r>
      <w:r w:rsidR="00A63009">
        <w:rPr>
          <w:sz w:val="22"/>
          <w:szCs w:val="22"/>
        </w:rPr>
        <w:t>sub</w:t>
      </w:r>
      <w:r w:rsidR="00F2003B" w:rsidRPr="00006935">
        <w:rPr>
          <w:sz w:val="22"/>
          <w:szCs w:val="22"/>
        </w:rPr>
        <w:t>-slots in SL-U ha</w:t>
      </w:r>
      <w:r w:rsidR="00530F5D" w:rsidRPr="00006935">
        <w:rPr>
          <w:sz w:val="22"/>
          <w:szCs w:val="22"/>
        </w:rPr>
        <w:t>ve</w:t>
      </w:r>
      <w:r w:rsidR="00F2003B" w:rsidRPr="00006935">
        <w:rPr>
          <w:sz w:val="22"/>
          <w:szCs w:val="22"/>
        </w:rPr>
        <w:t xml:space="preserve"> been discussed in our accompanying contribution [</w:t>
      </w:r>
      <w:r w:rsidR="00A63009">
        <w:rPr>
          <w:sz w:val="22"/>
          <w:szCs w:val="22"/>
        </w:rPr>
        <w:t>9</w:t>
      </w:r>
      <w:r w:rsidR="00F2003B" w:rsidRPr="00006935">
        <w:rPr>
          <w:sz w:val="22"/>
          <w:szCs w:val="22"/>
        </w:rPr>
        <w:t>].</w:t>
      </w:r>
    </w:p>
    <w:p w14:paraId="3D56A652" w14:textId="5B2E16B2" w:rsidR="00F2003B" w:rsidRDefault="00F2003B" w:rsidP="00F2003B">
      <w:pPr>
        <w:pStyle w:val="3GPPNormalText"/>
        <w:rPr>
          <w:b/>
        </w:rPr>
      </w:pPr>
      <w:r w:rsidRPr="00594AAA">
        <w:rPr>
          <w:b/>
        </w:rPr>
        <w:lastRenderedPageBreak/>
        <w:t xml:space="preserve">Proposal </w:t>
      </w:r>
      <w:r w:rsidR="003A697B">
        <w:rPr>
          <w:b/>
        </w:rPr>
        <w:t>1</w:t>
      </w:r>
      <w:r w:rsidR="00DF7EE2">
        <w:rPr>
          <w:b/>
        </w:rPr>
        <w:t>2</w:t>
      </w:r>
      <w:r w:rsidRPr="00594AAA">
        <w:rPr>
          <w:b/>
        </w:rPr>
        <w:t xml:space="preserve">: </w:t>
      </w:r>
      <w:r w:rsidR="001C5458" w:rsidRPr="00594AAA">
        <w:rPr>
          <w:b/>
        </w:rPr>
        <w:t>We propose to study the impact of multi-slot transmissions in SL-U</w:t>
      </w:r>
      <w:r w:rsidR="00487892" w:rsidRPr="00594AAA">
        <w:rPr>
          <w:b/>
        </w:rPr>
        <w:t>, including aspects related to single TB transmissions across slots, and its effect on Mode 2 sensing and resource selection procedures</w:t>
      </w:r>
      <w:r w:rsidRPr="00594AAA">
        <w:rPr>
          <w:b/>
        </w:rPr>
        <w:t>.</w:t>
      </w:r>
    </w:p>
    <w:p w14:paraId="403E5D21" w14:textId="61CC32EA" w:rsidR="00C75BD1" w:rsidRDefault="00C75BD1" w:rsidP="00C75BD1">
      <w:pPr>
        <w:pStyle w:val="3GPPNormalText"/>
      </w:pPr>
      <w:r>
        <w:t>In the previous meeting, it was agreed to support a maximum of 2 candidate starting symbols within a slot for a PSCCH/PSSCH transmission</w:t>
      </w:r>
      <w:r w:rsidR="00C30734">
        <w:t xml:space="preserve"> and that </w:t>
      </w:r>
      <w:r>
        <w:t>RAN1 will strive for a unified design for a PSCCH/PSSCH transmission from a 1</w:t>
      </w:r>
      <w:r w:rsidRPr="00217A86">
        <w:rPr>
          <w:vertAlign w:val="superscript"/>
        </w:rPr>
        <w:t>st</w:t>
      </w:r>
      <w:r>
        <w:t> or 2</w:t>
      </w:r>
      <w:r w:rsidRPr="00217A86">
        <w:rPr>
          <w:vertAlign w:val="superscript"/>
        </w:rPr>
        <w:t>nd</w:t>
      </w:r>
      <w:r>
        <w:t xml:space="preserve"> starting symbol. Using a 2</w:t>
      </w:r>
      <w:r w:rsidRPr="00217A86">
        <w:rPr>
          <w:vertAlign w:val="superscript"/>
        </w:rPr>
        <w:t>nd</w:t>
      </w:r>
      <w:r>
        <w:t xml:space="preserve"> symbol position would imply that the </w:t>
      </w:r>
      <w:r w:rsidR="00EF44EE">
        <w:t xml:space="preserve">time slot </w:t>
      </w:r>
      <w:r>
        <w:t xml:space="preserve">structure for a SL transmission would have to be modified resulting in </w:t>
      </w:r>
      <w:r w:rsidR="00EF44EE">
        <w:t xml:space="preserve">enabling transmissions over </w:t>
      </w:r>
      <w:r>
        <w:t xml:space="preserve">a shorter </w:t>
      </w:r>
      <w:r w:rsidR="00EF44EE">
        <w:t>time slot</w:t>
      </w:r>
      <w:r>
        <w:t xml:space="preserve"> than a full-slot transmission. In order to still ensure efficient transmissions, it would be obvious to allow to configure multi-consecutive slot transmissions (MCSt) by concatenating sub-slots and </w:t>
      </w:r>
      <w:proofErr w:type="gramStart"/>
      <w:r w:rsidR="00952391">
        <w:t>full-</w:t>
      </w:r>
      <w:r>
        <w:t>slots</w:t>
      </w:r>
      <w:proofErr w:type="gramEnd"/>
      <w:r>
        <w:t xml:space="preserve">. Thus, for efficient utilization of MCSt, L1 should report candidate multi-slot resources in </w:t>
      </w:r>
      <w:r w:rsidRPr="00217A86">
        <w:rPr>
          <w:i/>
          <w:iCs/>
        </w:rPr>
        <w:t>S</w:t>
      </w:r>
      <w:r w:rsidRPr="00217A86">
        <w:rPr>
          <w:i/>
          <w:iCs/>
          <w:vertAlign w:val="subscript"/>
        </w:rPr>
        <w:t>A</w:t>
      </w:r>
      <w:r>
        <w:t xml:space="preserve"> consisting of a set of single-slot resources that are consecutive in time. Leaving this up to higher (MAC) layer would result in high burden on the MAC layer to optimize MCSt by selecting candidate </w:t>
      </w:r>
      <w:proofErr w:type="gramStart"/>
      <w:r>
        <w:t>single-slots</w:t>
      </w:r>
      <w:proofErr w:type="gramEnd"/>
      <w:r>
        <w:t xml:space="preserve"> which are consecutive.</w:t>
      </w:r>
      <w:r w:rsidR="001C2611">
        <w:t xml:space="preserve"> At the same time, </w:t>
      </w:r>
      <w:r w:rsidR="00AE4868">
        <w:t>reporting candidate single-slot resources would be very opportunistic in nature resulting in the MAC layer being able to perform MCSt only if it could find such consecutive resources in time. Thus, w</w:t>
      </w:r>
      <w:r>
        <w:t xml:space="preserve">e believe that this step </w:t>
      </w:r>
      <w:r w:rsidR="006F5E52">
        <w:t>is best</w:t>
      </w:r>
      <w:r>
        <w:t xml:space="preserve"> performed by the</w:t>
      </w:r>
      <w:r w:rsidR="006F5E52">
        <w:t> </w:t>
      </w:r>
      <w:r>
        <w:t>L1.</w:t>
      </w:r>
    </w:p>
    <w:p w14:paraId="471684DC" w14:textId="1229A16E" w:rsidR="006F5E52" w:rsidRDefault="00C75BD1" w:rsidP="006F5E52">
      <w:pPr>
        <w:pStyle w:val="3GPPNormalText"/>
        <w:rPr>
          <w:b/>
        </w:rPr>
      </w:pPr>
      <w:r w:rsidRPr="00137625">
        <w:rPr>
          <w:b/>
        </w:rPr>
        <w:t xml:space="preserve">Proposal </w:t>
      </w:r>
      <w:r>
        <w:rPr>
          <w:b/>
        </w:rPr>
        <w:t>1</w:t>
      </w:r>
      <w:r w:rsidR="00DF7EE2">
        <w:rPr>
          <w:b/>
        </w:rPr>
        <w:t>3</w:t>
      </w:r>
      <w:r w:rsidRPr="00137625">
        <w:rPr>
          <w:b/>
        </w:rPr>
        <w:t xml:space="preserve">: </w:t>
      </w:r>
      <w:r>
        <w:rPr>
          <w:b/>
        </w:rPr>
        <w:t>For</w:t>
      </w:r>
      <w:r w:rsidRPr="00137625">
        <w:rPr>
          <w:b/>
        </w:rPr>
        <w:t xml:space="preserve"> Mode 2</w:t>
      </w:r>
      <w:r>
        <w:rPr>
          <w:b/>
        </w:rPr>
        <w:t xml:space="preserve"> SL-U operations</w:t>
      </w:r>
      <w:r w:rsidRPr="00137625">
        <w:rPr>
          <w:b/>
        </w:rPr>
        <w:t xml:space="preserve">, </w:t>
      </w:r>
      <w:r>
        <w:rPr>
          <w:b/>
        </w:rPr>
        <w:t xml:space="preserve">we propose to support that L1 reports candidate multi-slot resources in </w:t>
      </w:r>
      <w:r w:rsidRPr="00217A86">
        <w:rPr>
          <w:i/>
          <w:iCs/>
        </w:rPr>
        <w:t>S</w:t>
      </w:r>
      <w:r w:rsidRPr="00217A86">
        <w:rPr>
          <w:i/>
          <w:iCs/>
          <w:vertAlign w:val="subscript"/>
        </w:rPr>
        <w:t>A</w:t>
      </w:r>
      <w:r>
        <w:rPr>
          <w:b/>
        </w:rPr>
        <w:t xml:space="preserve"> where a candidate multi-slot resource consists of a set of single-slot resources that are consecutive in time</w:t>
      </w:r>
      <w:r w:rsidR="009101A0">
        <w:rPr>
          <w:b/>
        </w:rPr>
        <w:t xml:space="preserve"> (Option A)</w:t>
      </w:r>
      <w:r>
        <w:rPr>
          <w:b/>
        </w:rPr>
        <w:t>.</w:t>
      </w:r>
    </w:p>
    <w:p w14:paraId="3EF0B9E6" w14:textId="77777777" w:rsidR="00DB7030" w:rsidRDefault="00DB7030" w:rsidP="00DB7030">
      <w:pPr>
        <w:pStyle w:val="3GPPNormalText"/>
        <w:keepNext/>
        <w:jc w:val="center"/>
      </w:pPr>
      <w:r w:rsidRPr="00073BBD">
        <w:rPr>
          <w:noProof/>
        </w:rPr>
        <w:drawing>
          <wp:inline distT="0" distB="0" distL="0" distR="0" wp14:anchorId="2E192925" wp14:editId="33526C82">
            <wp:extent cx="2866293" cy="2273364"/>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7461" cy="2282222"/>
                    </a:xfrm>
                    <a:prstGeom prst="rect">
                      <a:avLst/>
                    </a:prstGeom>
                    <a:noFill/>
                    <a:ln>
                      <a:noFill/>
                    </a:ln>
                  </pic:spPr>
                </pic:pic>
              </a:graphicData>
            </a:graphic>
          </wp:inline>
        </w:drawing>
      </w:r>
    </w:p>
    <w:p w14:paraId="34189501" w14:textId="77777777" w:rsidR="00DB7030" w:rsidRPr="00006935" w:rsidRDefault="00DB7030" w:rsidP="00DB7030">
      <w:pPr>
        <w:pStyle w:val="Caption"/>
        <w:jc w:val="center"/>
        <w:rPr>
          <w:i/>
        </w:rPr>
      </w:pPr>
      <w:r w:rsidRPr="00006935">
        <w:rPr>
          <w:i/>
        </w:rPr>
        <w:t xml:space="preserve">Figure 2: </w:t>
      </w:r>
      <w:r w:rsidRPr="00006935">
        <w:rPr>
          <w:b w:val="0"/>
          <w:i/>
        </w:rPr>
        <w:t>Depiction of</w:t>
      </w:r>
      <w:r>
        <w:rPr>
          <w:i/>
        </w:rPr>
        <w:t xml:space="preserve"> </w:t>
      </w:r>
      <w:r w:rsidRPr="00006935">
        <w:rPr>
          <w:b w:val="0"/>
          <w:i/>
        </w:rPr>
        <w:t>AGC adjustment issue due to sub-slot transmissions</w:t>
      </w:r>
    </w:p>
    <w:p w14:paraId="5F4ABAAD" w14:textId="124B6F8A" w:rsidR="00F54542" w:rsidRDefault="00B676A7" w:rsidP="00C75BD1">
      <w:pPr>
        <w:pStyle w:val="3GPPNormalText"/>
      </w:pPr>
      <w:r>
        <w:t xml:space="preserve">Another aspect to be discussed </w:t>
      </w:r>
      <w:r w:rsidR="00F54542">
        <w:t xml:space="preserve">is that </w:t>
      </w:r>
      <w:r>
        <w:t xml:space="preserve">when utilizing a second starting symbol position in combination with MCSt, a transmission could start </w:t>
      </w:r>
      <w:r w:rsidR="00F54542">
        <w:t>after</w:t>
      </w:r>
      <w:r>
        <w:t xml:space="preserve"> a slot boundary, which might require alignment of control (PSCCH) and DMRS across subchannels, such that neighboring UEs would be aware of such transmissions. </w:t>
      </w:r>
      <w:r w:rsidR="00F54542">
        <w:t>Since it was agreed that the candidate starting symbols are to be used for AGC purposes, it would also require an RX UE to perform AGC measurements at the second starting symbol position as well. However, since transmissions that commence at the first starting symbol position do not have a second AGC symbol in between the time slot, the RX UE will not be able to perform AGC measurements accurately, and adjust its receiver gain accordingly.</w:t>
      </w:r>
      <w:r w:rsidR="00073BBD">
        <w:t xml:space="preserve"> This is depicted in</w:t>
      </w:r>
      <w:r w:rsidR="00006935">
        <w:t> </w:t>
      </w:r>
      <w:r w:rsidR="00073BBD">
        <w:t>Figure</w:t>
      </w:r>
      <w:r w:rsidR="005F0091">
        <w:t> </w:t>
      </w:r>
      <w:r w:rsidR="00073BBD">
        <w:t>2.</w:t>
      </w:r>
    </w:p>
    <w:p w14:paraId="791E9068" w14:textId="6222A89D" w:rsidR="00073BBD" w:rsidRDefault="00B676A7" w:rsidP="00006935">
      <w:pPr>
        <w:pStyle w:val="3GPPNormalText"/>
        <w:spacing w:after="0"/>
        <w:rPr>
          <w:b/>
        </w:rPr>
      </w:pPr>
      <w:r w:rsidRPr="00137625">
        <w:rPr>
          <w:b/>
        </w:rPr>
        <w:t xml:space="preserve">Proposal </w:t>
      </w:r>
      <w:r>
        <w:rPr>
          <w:b/>
        </w:rPr>
        <w:t>1</w:t>
      </w:r>
      <w:r w:rsidR="00DF7EE2">
        <w:rPr>
          <w:b/>
        </w:rPr>
        <w:t>4</w:t>
      </w:r>
      <w:r w:rsidRPr="00137625">
        <w:rPr>
          <w:b/>
        </w:rPr>
        <w:t xml:space="preserve">: </w:t>
      </w:r>
      <w:r>
        <w:rPr>
          <w:b/>
        </w:rPr>
        <w:t>For</w:t>
      </w:r>
      <w:r w:rsidRPr="00137625">
        <w:rPr>
          <w:b/>
        </w:rPr>
        <w:t xml:space="preserve"> Mode 2</w:t>
      </w:r>
      <w:r>
        <w:rPr>
          <w:b/>
        </w:rPr>
        <w:t xml:space="preserve"> SL-U operations with a 2</w:t>
      </w:r>
      <w:r w:rsidRPr="002D4DFE">
        <w:rPr>
          <w:b/>
        </w:rPr>
        <w:t>nd</w:t>
      </w:r>
      <w:r>
        <w:rPr>
          <w:b/>
        </w:rPr>
        <w:t xml:space="preserve"> starting symbol </w:t>
      </w:r>
      <w:r w:rsidR="00073BBD">
        <w:rPr>
          <w:b/>
        </w:rPr>
        <w:t>after</w:t>
      </w:r>
      <w:r>
        <w:rPr>
          <w:b/>
        </w:rPr>
        <w:t xml:space="preserve"> a slot boundary, </w:t>
      </w:r>
      <w:r w:rsidR="00073BBD">
        <w:rPr>
          <w:b/>
        </w:rPr>
        <w:t>we propose to enable RX UEs to perform AGC measurements at the 2</w:t>
      </w:r>
      <w:r w:rsidR="00073BBD" w:rsidRPr="002D4DFE">
        <w:rPr>
          <w:b/>
        </w:rPr>
        <w:t>nd</w:t>
      </w:r>
      <w:r w:rsidR="00073BBD">
        <w:rPr>
          <w:b/>
        </w:rPr>
        <w:t xml:space="preserve"> starting symbol.</w:t>
      </w:r>
    </w:p>
    <w:p w14:paraId="7872C61E" w14:textId="7A1294A4" w:rsidR="00073BBD" w:rsidRDefault="00073BBD" w:rsidP="00006935">
      <w:pPr>
        <w:pStyle w:val="3GPPNormalText"/>
        <w:numPr>
          <w:ilvl w:val="0"/>
          <w:numId w:val="54"/>
        </w:numPr>
        <w:rPr>
          <w:b/>
        </w:rPr>
      </w:pPr>
      <w:r>
        <w:rPr>
          <w:b/>
        </w:rPr>
        <w:t xml:space="preserve">Study how the RX UE can perform AGC measurements when a full-slot transmission is taking place in the same time slot of a sub-slot transmission. </w:t>
      </w:r>
    </w:p>
    <w:p w14:paraId="67462EDA" w14:textId="5D9D19FC" w:rsidR="00C75BD1" w:rsidRPr="00006935" w:rsidRDefault="00C75BD1" w:rsidP="00C75BD1">
      <w:pPr>
        <w:pStyle w:val="3GPPNormalText"/>
      </w:pPr>
      <w:r w:rsidRPr="00006935">
        <w:t xml:space="preserve">Another issue with using flexible slot structures is that if there was a mismatch in the slot boundaries, the UE would not be able to detect a PSCCH transmission in the symbols within the time slots that it expects. If a UE misses out on decoding a PSCCH transmission that does not adhere to the slot boundary, the UE </w:t>
      </w:r>
      <w:proofErr w:type="gramStart"/>
      <w:r w:rsidRPr="00006935">
        <w:t>would</w:t>
      </w:r>
      <w:proofErr w:type="gramEnd"/>
      <w:r w:rsidRPr="00006935">
        <w:t xml:space="preserve"> consider the resource to be available, but in reality, could carry a transmission over a </w:t>
      </w:r>
      <w:r w:rsidR="00A63009">
        <w:t>sub</w:t>
      </w:r>
      <w:r w:rsidRPr="00006935">
        <w:t xml:space="preserve">-slot. For this, the minimum LBT durations across channel access procedure types are defined over a symbol for a time slot defined in 30 kHz SCS. While the LBT procedures with </w:t>
      </w:r>
      <w:proofErr w:type="gramStart"/>
      <w:r w:rsidRPr="00006935">
        <w:t>its</w:t>
      </w:r>
      <w:proofErr w:type="gramEnd"/>
      <w:r w:rsidRPr="00006935">
        <w:t xml:space="preserve"> defer duration and sensing slots would take anywhere between less than a </w:t>
      </w:r>
      <w:r w:rsidRPr="00006935">
        <w:lastRenderedPageBreak/>
        <w:t>symbol duration, to over one and a half symbols, using an altered slot structure would push the beginning of the transmission by 1 to 2 symbols. This would result in a slot alignment mismatch for a sensing UE looking for the 2 to 3 PSCCH symbols defined after the AGC symbol.</w:t>
      </w:r>
    </w:p>
    <w:p w14:paraId="3A0B9713" w14:textId="787BB948" w:rsidR="00D62339" w:rsidRDefault="00C75BD1" w:rsidP="0095774D">
      <w:pPr>
        <w:pStyle w:val="3GPPNormalText"/>
        <w:spacing w:after="360"/>
        <w:rPr>
          <w:rFonts w:ascii="Arial" w:hAnsi="Arial"/>
          <w:sz w:val="36"/>
        </w:rPr>
      </w:pPr>
      <w:r w:rsidRPr="00006935">
        <w:rPr>
          <w:b/>
        </w:rPr>
        <w:t>Proposal 1</w:t>
      </w:r>
      <w:r w:rsidR="00DF7EE2">
        <w:rPr>
          <w:b/>
        </w:rPr>
        <w:t>5</w:t>
      </w:r>
      <w:r w:rsidRPr="00006935">
        <w:rPr>
          <w:b/>
        </w:rPr>
        <w:t>: Study the possibility of adjusting the existing sensing and resource allocation procedure in SL</w:t>
      </w:r>
      <w:r w:rsidRPr="00006935">
        <w:rPr>
          <w:b/>
        </w:rPr>
        <w:noBreakHyphen/>
        <w:t xml:space="preserve">U for UEs to be able to decode the PSCCH in flexible time slots or </w:t>
      </w:r>
      <w:r w:rsidR="00A63009">
        <w:rPr>
          <w:b/>
        </w:rPr>
        <w:t>sub</w:t>
      </w:r>
      <w:r w:rsidRPr="00006935">
        <w:rPr>
          <w:b/>
        </w:rPr>
        <w:t>-slot structures.</w:t>
      </w:r>
    </w:p>
    <w:p w14:paraId="3CCF633B" w14:textId="3E395F58" w:rsidR="00C05AC4" w:rsidRPr="00B41BCC" w:rsidRDefault="00C05AC4" w:rsidP="00C05AC4">
      <w:pPr>
        <w:pStyle w:val="Heading1"/>
        <w:tabs>
          <w:tab w:val="clear" w:pos="432"/>
        </w:tabs>
        <w:rPr>
          <w:snapToGrid w:val="0"/>
          <w:lang w:val="en-US"/>
        </w:rPr>
      </w:pPr>
      <w:r w:rsidRPr="00990ECA">
        <w:rPr>
          <w:lang w:val="en-US"/>
        </w:rPr>
        <w:t>Conclusions</w:t>
      </w:r>
    </w:p>
    <w:p w14:paraId="7B1E9982" w14:textId="32F86D98" w:rsidR="00C05AC4" w:rsidRPr="009D7AA5" w:rsidRDefault="00C05AC4" w:rsidP="00C05AC4">
      <w:pPr>
        <w:pStyle w:val="3GPPNormalText"/>
        <w:rPr>
          <w:lang w:eastAsia="de-DE"/>
        </w:rPr>
      </w:pPr>
      <w:r w:rsidRPr="009D7AA5">
        <w:t xml:space="preserve">The following </w:t>
      </w:r>
      <w:r w:rsidR="00010F70">
        <w:t>proposals</w:t>
      </w:r>
      <w:r w:rsidR="00010F70" w:rsidRPr="009D7AA5">
        <w:t xml:space="preserve"> </w:t>
      </w:r>
      <w:r w:rsidRPr="009D7AA5">
        <w:t>have been made in this document:</w:t>
      </w:r>
    </w:p>
    <w:p w14:paraId="4B67BC75" w14:textId="77777777" w:rsidR="00DF7EE2" w:rsidRDefault="00DF7EE2" w:rsidP="00DF7EE2">
      <w:pPr>
        <w:pStyle w:val="3GPPNormalText"/>
        <w:spacing w:after="0"/>
        <w:rPr>
          <w:b/>
        </w:rPr>
      </w:pPr>
      <w:r w:rsidRPr="00B60ABC">
        <w:rPr>
          <w:b/>
        </w:rPr>
        <w:t>Proposal 1:</w:t>
      </w:r>
      <w:r w:rsidRPr="0075770A">
        <w:rPr>
          <w:b/>
        </w:rPr>
        <w:t xml:space="preserve"> </w:t>
      </w:r>
      <w:r>
        <w:rPr>
          <w:b/>
        </w:rPr>
        <w:t>For channel access procedures, w</w:t>
      </w:r>
      <w:r w:rsidRPr="0075770A">
        <w:rPr>
          <w:b/>
        </w:rPr>
        <w:t xml:space="preserve">e propose that different LBT types </w:t>
      </w:r>
      <w:r>
        <w:rPr>
          <w:b/>
        </w:rPr>
        <w:t xml:space="preserve">can be applicable depending on at least one of the </w:t>
      </w:r>
      <w:proofErr w:type="gramStart"/>
      <w:r>
        <w:rPr>
          <w:b/>
        </w:rPr>
        <w:t>following</w:t>
      </w:r>
      <w:proofErr w:type="gramEnd"/>
      <w:r w:rsidRPr="0075770A">
        <w:rPr>
          <w:b/>
        </w:rPr>
        <w:t xml:space="preserve"> </w:t>
      </w:r>
    </w:p>
    <w:p w14:paraId="65B5BEC0" w14:textId="77777777" w:rsidR="00DF7EE2" w:rsidRDefault="00DF7EE2" w:rsidP="00DF7EE2">
      <w:pPr>
        <w:pStyle w:val="3GPPNormalText"/>
        <w:numPr>
          <w:ilvl w:val="0"/>
          <w:numId w:val="54"/>
        </w:numPr>
        <w:spacing w:after="0"/>
        <w:rPr>
          <w:b/>
        </w:rPr>
      </w:pPr>
      <w:r w:rsidRPr="0075770A">
        <w:rPr>
          <w:b/>
        </w:rPr>
        <w:t xml:space="preserve">the SL channel being used, PSCCH/PSSCH </w:t>
      </w:r>
      <w:r>
        <w:rPr>
          <w:b/>
        </w:rPr>
        <w:t>or</w:t>
      </w:r>
      <w:r w:rsidRPr="0075770A">
        <w:rPr>
          <w:b/>
        </w:rPr>
        <w:t xml:space="preserve"> PSFCH, </w:t>
      </w:r>
    </w:p>
    <w:p w14:paraId="0863BB52" w14:textId="77777777" w:rsidR="00DF7EE2" w:rsidRPr="00C053AC" w:rsidRDefault="00DF7EE2" w:rsidP="00DF7EE2">
      <w:pPr>
        <w:pStyle w:val="3GPPNormalText"/>
        <w:numPr>
          <w:ilvl w:val="1"/>
          <w:numId w:val="54"/>
        </w:numPr>
        <w:spacing w:after="0"/>
        <w:rPr>
          <w:b/>
        </w:rPr>
      </w:pPr>
      <w:r w:rsidRPr="00971578">
        <w:rPr>
          <w:b/>
        </w:rPr>
        <w:t>for PSCCH /PSSCH: LBT Type 1 or Type 2A/2B</w:t>
      </w:r>
      <w:r>
        <w:rPr>
          <w:b/>
        </w:rPr>
        <w:t>,</w:t>
      </w:r>
    </w:p>
    <w:p w14:paraId="7515FE05" w14:textId="77777777" w:rsidR="00DF7EE2" w:rsidRPr="00ED4FD0" w:rsidRDefault="00DF7EE2" w:rsidP="00DF7EE2">
      <w:pPr>
        <w:pStyle w:val="3GPPNormalText"/>
        <w:numPr>
          <w:ilvl w:val="1"/>
          <w:numId w:val="54"/>
        </w:numPr>
        <w:spacing w:after="0"/>
        <w:rPr>
          <w:b/>
        </w:rPr>
      </w:pPr>
      <w:r>
        <w:rPr>
          <w:b/>
        </w:rPr>
        <w:t>for</w:t>
      </w:r>
      <w:r w:rsidRPr="0075770A">
        <w:rPr>
          <w:b/>
        </w:rPr>
        <w:t xml:space="preserve"> PSFCH</w:t>
      </w:r>
      <w:r>
        <w:rPr>
          <w:b/>
        </w:rPr>
        <w:t>: Type 2C in case of a shared COT.</w:t>
      </w:r>
    </w:p>
    <w:p w14:paraId="67BEFFB9" w14:textId="77777777" w:rsidR="00DF7EE2" w:rsidRPr="00971578" w:rsidRDefault="00DF7EE2" w:rsidP="00DF7EE2">
      <w:pPr>
        <w:pStyle w:val="3GPPNormalText"/>
        <w:numPr>
          <w:ilvl w:val="0"/>
          <w:numId w:val="54"/>
        </w:numPr>
        <w:spacing w:after="0"/>
        <w:rPr>
          <w:b/>
        </w:rPr>
      </w:pPr>
      <w:r w:rsidRPr="00971578">
        <w:rPr>
          <w:b/>
        </w:rPr>
        <w:t>the signal transmission characteristics such as the priority and/or PDB,</w:t>
      </w:r>
    </w:p>
    <w:p w14:paraId="1BBF1E91" w14:textId="463309AF" w:rsidR="000719AA" w:rsidRPr="000719AA" w:rsidRDefault="00DF7EE2" w:rsidP="000719AA">
      <w:pPr>
        <w:pStyle w:val="3GPPNormalText"/>
        <w:numPr>
          <w:ilvl w:val="0"/>
          <w:numId w:val="54"/>
        </w:numPr>
        <w:rPr>
          <w:b/>
        </w:rPr>
      </w:pPr>
      <w:r>
        <w:rPr>
          <w:b/>
        </w:rPr>
        <w:t>the UE initiating the COT or the responding UE</w:t>
      </w:r>
      <w:r w:rsidRPr="0075770A">
        <w:rPr>
          <w:b/>
        </w:rPr>
        <w:t>.</w:t>
      </w:r>
    </w:p>
    <w:p w14:paraId="65B86084" w14:textId="77777777" w:rsidR="002D4DFE" w:rsidRDefault="002D4DFE" w:rsidP="002D4DFE">
      <w:pPr>
        <w:pStyle w:val="3GPPNormalText"/>
        <w:spacing w:after="0"/>
        <w:rPr>
          <w:b/>
          <w:bCs/>
        </w:rPr>
      </w:pPr>
      <w:r w:rsidRPr="007C3215">
        <w:rPr>
          <w:b/>
          <w:bCs/>
        </w:rPr>
        <w:t xml:space="preserve">Proposal </w:t>
      </w:r>
      <w:r>
        <w:rPr>
          <w:b/>
          <w:bCs/>
        </w:rPr>
        <w:t>2</w:t>
      </w:r>
      <w:r w:rsidRPr="007C3215">
        <w:rPr>
          <w:b/>
          <w:bCs/>
        </w:rPr>
        <w:t xml:space="preserve">: For </w:t>
      </w:r>
      <w:r>
        <w:rPr>
          <w:b/>
          <w:bCs/>
        </w:rPr>
        <w:t>transmissions</w:t>
      </w:r>
      <w:r w:rsidRPr="007C3215">
        <w:rPr>
          <w:b/>
          <w:bCs/>
        </w:rPr>
        <w:t xml:space="preserve"> when SL-HARQ feedback is disabled, </w:t>
      </w:r>
      <w:r>
        <w:rPr>
          <w:b/>
          <w:bCs/>
        </w:rPr>
        <w:t xml:space="preserve">we </w:t>
      </w:r>
      <w:r w:rsidRPr="007C3215">
        <w:rPr>
          <w:b/>
          <w:bCs/>
        </w:rPr>
        <w:t>support</w:t>
      </w:r>
      <w:r>
        <w:rPr>
          <w:b/>
          <w:bCs/>
        </w:rPr>
        <w:t xml:space="preserve"> adjustment of the CW according to</w:t>
      </w:r>
    </w:p>
    <w:p w14:paraId="6D5BA5FB" w14:textId="77777777" w:rsidR="002D4DFE" w:rsidRDefault="002D4DFE" w:rsidP="002D4DFE">
      <w:pPr>
        <w:pStyle w:val="3GPPNormalText"/>
        <w:numPr>
          <w:ilvl w:val="0"/>
          <w:numId w:val="65"/>
        </w:numPr>
        <w:spacing w:after="0"/>
        <w:rPr>
          <w:b/>
          <w:bCs/>
        </w:rPr>
      </w:pPr>
      <w:r>
        <w:rPr>
          <w:b/>
          <w:bCs/>
        </w:rPr>
        <w:t>CR/CBR measurements, if measurement results are available (Option 3),</w:t>
      </w:r>
    </w:p>
    <w:p w14:paraId="6FFB7BF3" w14:textId="77777777" w:rsidR="002D4DFE" w:rsidRPr="007C3215" w:rsidRDefault="002D4DFE" w:rsidP="00006935">
      <w:pPr>
        <w:pStyle w:val="3GPPNormalText"/>
        <w:numPr>
          <w:ilvl w:val="0"/>
          <w:numId w:val="65"/>
        </w:numPr>
        <w:rPr>
          <w:b/>
          <w:bCs/>
        </w:rPr>
      </w:pPr>
      <w:r>
        <w:rPr>
          <w:b/>
          <w:bCs/>
        </w:rPr>
        <w:t xml:space="preserve">A received collision indicator, which yields an increase of </w:t>
      </w:r>
      <w:r w:rsidRPr="00884003">
        <w:rPr>
          <w:b/>
          <w:bCs/>
        </w:rPr>
        <w:t xml:space="preserve">the </w:t>
      </w:r>
      <w:proofErr w:type="spellStart"/>
      <w:r w:rsidRPr="007C3215">
        <w:rPr>
          <w:b/>
          <w:bCs/>
          <w:i/>
          <w:iCs/>
        </w:rPr>
        <w:t>CW</w:t>
      </w:r>
      <w:r w:rsidRPr="007C3215">
        <w:rPr>
          <w:b/>
          <w:bCs/>
          <w:i/>
          <w:iCs/>
          <w:vertAlign w:val="subscript"/>
        </w:rPr>
        <w:t>p</w:t>
      </w:r>
      <w:proofErr w:type="spellEnd"/>
      <w:r w:rsidRPr="00884003">
        <w:rPr>
          <w:b/>
          <w:bCs/>
        </w:rPr>
        <w:t xml:space="preserve"> for</w:t>
      </w:r>
      <w:r>
        <w:rPr>
          <w:b/>
          <w:bCs/>
        </w:rPr>
        <w:t xml:space="preserve"> every priority class to the next higher value (Option 5).</w:t>
      </w:r>
    </w:p>
    <w:p w14:paraId="1DCF1D87" w14:textId="77777777" w:rsidR="002D4DFE" w:rsidRDefault="002D4DFE" w:rsidP="002D4DFE">
      <w:pPr>
        <w:jc w:val="both"/>
        <w:rPr>
          <w:b/>
          <w:bCs/>
          <w:sz w:val="22"/>
          <w:szCs w:val="22"/>
        </w:rPr>
      </w:pPr>
      <w:r w:rsidRPr="007C3215">
        <w:rPr>
          <w:b/>
          <w:bCs/>
          <w:sz w:val="22"/>
          <w:szCs w:val="22"/>
        </w:rPr>
        <w:t xml:space="preserve">Proposal </w:t>
      </w:r>
      <w:r>
        <w:rPr>
          <w:b/>
          <w:bCs/>
          <w:sz w:val="22"/>
          <w:szCs w:val="22"/>
        </w:rPr>
        <w:t>3</w:t>
      </w:r>
      <w:r w:rsidRPr="007C3215">
        <w:rPr>
          <w:b/>
          <w:bCs/>
          <w:sz w:val="22"/>
          <w:szCs w:val="22"/>
        </w:rPr>
        <w:t xml:space="preserve">: </w:t>
      </w:r>
      <w:r>
        <w:rPr>
          <w:b/>
          <w:bCs/>
          <w:sz w:val="22"/>
          <w:szCs w:val="22"/>
        </w:rPr>
        <w:t xml:space="preserve">For transmissions with groupcast option 2, we support adjustment of the CW according to </w:t>
      </w:r>
    </w:p>
    <w:p w14:paraId="2DAC8E73" w14:textId="77777777" w:rsidR="002D4DFE" w:rsidRPr="00006935" w:rsidRDefault="002D4DFE" w:rsidP="00006935">
      <w:pPr>
        <w:pStyle w:val="3GPPNormalText"/>
        <w:numPr>
          <w:ilvl w:val="0"/>
          <w:numId w:val="65"/>
        </w:numPr>
        <w:rPr>
          <w:b/>
          <w:bCs/>
        </w:rPr>
      </w:pPr>
      <w:r w:rsidRPr="007C3215">
        <w:rPr>
          <w:b/>
          <w:bCs/>
        </w:rPr>
        <w:t xml:space="preserve">The </w:t>
      </w:r>
      <w:r>
        <w:rPr>
          <w:b/>
          <w:bCs/>
        </w:rPr>
        <w:t>r</w:t>
      </w:r>
      <w:r w:rsidRPr="007C3215">
        <w:rPr>
          <w:b/>
          <w:bCs/>
        </w:rPr>
        <w:t xml:space="preserve">atio or number of received NACKs per TB or per CBG in case CBG-based HARQ is enabled (Option 1). </w:t>
      </w:r>
    </w:p>
    <w:p w14:paraId="4FE1936A" w14:textId="77777777" w:rsidR="002D4DFE" w:rsidRDefault="002D4DFE" w:rsidP="002D4DFE">
      <w:pPr>
        <w:jc w:val="both"/>
        <w:rPr>
          <w:b/>
          <w:bCs/>
          <w:sz w:val="22"/>
          <w:szCs w:val="22"/>
        </w:rPr>
      </w:pPr>
      <w:r w:rsidRPr="007C3215">
        <w:rPr>
          <w:b/>
          <w:bCs/>
          <w:sz w:val="22"/>
          <w:szCs w:val="22"/>
        </w:rPr>
        <w:t xml:space="preserve">Proposal 4: </w:t>
      </w:r>
      <w:r>
        <w:rPr>
          <w:b/>
          <w:bCs/>
          <w:sz w:val="22"/>
          <w:szCs w:val="22"/>
        </w:rPr>
        <w:t xml:space="preserve">For transmissions with groupcast option 1, we support adjustment of the CW according to </w:t>
      </w:r>
    </w:p>
    <w:p w14:paraId="1BE127D8" w14:textId="25DAC85E" w:rsidR="002D4DFE" w:rsidRPr="00006935" w:rsidRDefault="002D4DFE" w:rsidP="00006935">
      <w:pPr>
        <w:pStyle w:val="3GPPNormalText"/>
        <w:numPr>
          <w:ilvl w:val="0"/>
          <w:numId w:val="65"/>
        </w:numPr>
        <w:rPr>
          <w:b/>
          <w:bCs/>
        </w:rPr>
      </w:pPr>
      <w:r w:rsidRPr="00006935">
        <w:rPr>
          <w:b/>
          <w:bCs/>
        </w:rPr>
        <w:t xml:space="preserve">A received </w:t>
      </w:r>
      <w:r w:rsidR="0051049A">
        <w:rPr>
          <w:b/>
          <w:bCs/>
        </w:rPr>
        <w:t xml:space="preserve">NACK </w:t>
      </w:r>
      <w:r w:rsidRPr="00006935">
        <w:rPr>
          <w:b/>
          <w:bCs/>
        </w:rPr>
        <w:t xml:space="preserve">or collision indicator which yields an increase of the </w:t>
      </w:r>
      <w:proofErr w:type="spellStart"/>
      <w:r w:rsidRPr="00006935">
        <w:rPr>
          <w:b/>
          <w:bCs/>
        </w:rPr>
        <w:t>CWp</w:t>
      </w:r>
      <w:proofErr w:type="spellEnd"/>
      <w:r w:rsidRPr="00006935">
        <w:rPr>
          <w:b/>
          <w:bCs/>
        </w:rPr>
        <w:t xml:space="preserve"> for every priority class to the next higher value (Option 2). If neither are received, the </w:t>
      </w:r>
      <w:proofErr w:type="spellStart"/>
      <w:r w:rsidRPr="00006935">
        <w:rPr>
          <w:b/>
          <w:bCs/>
        </w:rPr>
        <w:t>CWp</w:t>
      </w:r>
      <w:proofErr w:type="spellEnd"/>
      <w:r w:rsidRPr="00006935">
        <w:rPr>
          <w:b/>
          <w:bCs/>
        </w:rPr>
        <w:t xml:space="preserve"> is reset to the minimum value for every priority class p (Option A).</w:t>
      </w:r>
    </w:p>
    <w:p w14:paraId="780BCC30" w14:textId="08A07496" w:rsidR="00C11C1A" w:rsidRPr="00594AAA" w:rsidRDefault="00C11C1A" w:rsidP="00483126">
      <w:pPr>
        <w:pStyle w:val="3GPPNormalText"/>
        <w:rPr>
          <w:b/>
        </w:rPr>
      </w:pPr>
      <w:r w:rsidRPr="00594AAA">
        <w:rPr>
          <w:b/>
        </w:rPr>
        <w:t xml:space="preserve">Proposal </w:t>
      </w:r>
      <w:r w:rsidR="00CB5ADD">
        <w:rPr>
          <w:b/>
        </w:rPr>
        <w:t>5</w:t>
      </w:r>
      <w:r w:rsidRPr="00594AAA">
        <w:rPr>
          <w:b/>
        </w:rPr>
        <w:t>:</w:t>
      </w:r>
      <w:r>
        <w:rPr>
          <w:b/>
        </w:rPr>
        <w:t xml:space="preserve"> We propose that the destination ID of the responding UE can be different to the source ID of the COT-initiating UE</w:t>
      </w:r>
      <w:r w:rsidRPr="00594AAA">
        <w:rPr>
          <w:b/>
        </w:rPr>
        <w:t>.</w:t>
      </w:r>
    </w:p>
    <w:p w14:paraId="596E4081" w14:textId="0EA55531" w:rsidR="002D4DFE" w:rsidRPr="00594AAA" w:rsidRDefault="002D4DFE" w:rsidP="002D4DFE">
      <w:pPr>
        <w:pStyle w:val="3GPPNormalText"/>
        <w:rPr>
          <w:b/>
        </w:rPr>
      </w:pPr>
      <w:r w:rsidRPr="00594AAA">
        <w:rPr>
          <w:b/>
        </w:rPr>
        <w:t xml:space="preserve">Proposal </w:t>
      </w:r>
      <w:r w:rsidR="00CB5ADD">
        <w:rPr>
          <w:b/>
        </w:rPr>
        <w:t>6</w:t>
      </w:r>
      <w:r w:rsidRPr="00594AAA">
        <w:rPr>
          <w:b/>
        </w:rPr>
        <w:t>: We propose that with regards to the channel types for the responding UEs transmissions using the shared COT, the responding UE should be capable of using the shared COT to transmit over PSCCH/PSSCH in the following time slot(s), or over the PSFCH in the same time slot.</w:t>
      </w:r>
    </w:p>
    <w:p w14:paraId="75AD737F" w14:textId="77C20334" w:rsidR="002D4DFE" w:rsidRPr="00594AAA" w:rsidRDefault="002D4DFE" w:rsidP="002D4DFE">
      <w:pPr>
        <w:pStyle w:val="3GPPNormalText"/>
        <w:rPr>
          <w:b/>
        </w:rPr>
      </w:pPr>
      <w:r w:rsidRPr="00594AAA">
        <w:rPr>
          <w:b/>
        </w:rPr>
        <w:t xml:space="preserve">Proposal </w:t>
      </w:r>
      <w:r w:rsidR="00CB5ADD">
        <w:rPr>
          <w:b/>
        </w:rPr>
        <w:t>7</w:t>
      </w:r>
      <w:r w:rsidRPr="00594AAA">
        <w:rPr>
          <w:b/>
        </w:rPr>
        <w:t xml:space="preserve">: </w:t>
      </w:r>
      <w:r w:rsidR="00DF7EE2" w:rsidRPr="00594AAA">
        <w:rPr>
          <w:b/>
        </w:rPr>
        <w:t>We propose to use CPE and extended transmissions on guard symbols</w:t>
      </w:r>
      <w:r w:rsidR="00DF7EE2">
        <w:rPr>
          <w:b/>
        </w:rPr>
        <w:t xml:space="preserve">, especially for the PSFCH (Option 2 / RAN1#112), </w:t>
      </w:r>
      <w:proofErr w:type="gramStart"/>
      <w:r w:rsidR="00DF7EE2" w:rsidRPr="00594AAA">
        <w:rPr>
          <w:b/>
        </w:rPr>
        <w:t>in order to</w:t>
      </w:r>
      <w:proofErr w:type="gramEnd"/>
      <w:r w:rsidR="00DF7EE2" w:rsidRPr="00594AAA">
        <w:rPr>
          <w:b/>
        </w:rPr>
        <w:t xml:space="preserve"> retain the COT when sharing it across time slots and within the same time slot, respectively.</w:t>
      </w:r>
    </w:p>
    <w:p w14:paraId="1A34B8CA" w14:textId="314B2F09" w:rsidR="002D4DFE" w:rsidRPr="00CD7591" w:rsidRDefault="002D4DFE" w:rsidP="002D4DFE">
      <w:pPr>
        <w:pStyle w:val="3GPPNormalText"/>
        <w:rPr>
          <w:b/>
        </w:rPr>
      </w:pPr>
      <w:r w:rsidRPr="00594AAA">
        <w:rPr>
          <w:b/>
        </w:rPr>
        <w:t xml:space="preserve">Proposal </w:t>
      </w:r>
      <w:r w:rsidR="00F42912">
        <w:rPr>
          <w:b/>
        </w:rPr>
        <w:t>8</w:t>
      </w:r>
      <w:r w:rsidRPr="00594AAA">
        <w:rPr>
          <w:b/>
        </w:rPr>
        <w:t xml:space="preserve">: </w:t>
      </w:r>
      <w:r w:rsidR="00CB5ADD" w:rsidRPr="00594AAA">
        <w:rPr>
          <w:b/>
        </w:rPr>
        <w:t>We propose that the initiating UE provides COT information to the responding UE, including the COT duration</w:t>
      </w:r>
      <w:r w:rsidR="00CB5ADD">
        <w:rPr>
          <w:b/>
        </w:rPr>
        <w:t>. As additional parameter, we also propose to include information whether extended transmissions, e.g., CPE, are used</w:t>
      </w:r>
      <w:r w:rsidRPr="00594AAA">
        <w:rPr>
          <w:b/>
        </w:rPr>
        <w:t>.</w:t>
      </w:r>
    </w:p>
    <w:p w14:paraId="73A1D55A" w14:textId="4EE5D01B" w:rsidR="002D4DFE" w:rsidRDefault="002D4DFE" w:rsidP="002D4DFE">
      <w:pPr>
        <w:pStyle w:val="3GPPNormalText"/>
        <w:rPr>
          <w:b/>
        </w:rPr>
      </w:pPr>
      <w:r>
        <w:rPr>
          <w:b/>
        </w:rPr>
        <w:t>Proposal</w:t>
      </w:r>
      <w:r w:rsidRPr="00137625">
        <w:rPr>
          <w:b/>
        </w:rPr>
        <w:t xml:space="preserve"> </w:t>
      </w:r>
      <w:r w:rsidR="00CB5ADD">
        <w:rPr>
          <w:b/>
        </w:rPr>
        <w:t>9</w:t>
      </w:r>
      <w:r w:rsidRPr="00137625">
        <w:rPr>
          <w:b/>
        </w:rPr>
        <w:t xml:space="preserve">: </w:t>
      </w:r>
      <w:r>
        <w:rPr>
          <w:b/>
        </w:rPr>
        <w:t>For</w:t>
      </w:r>
      <w:r w:rsidRPr="00137625">
        <w:rPr>
          <w:b/>
        </w:rPr>
        <w:t xml:space="preserve"> Mode 1</w:t>
      </w:r>
      <w:r>
        <w:rPr>
          <w:b/>
        </w:rPr>
        <w:t xml:space="preserve"> SL-U operations</w:t>
      </w:r>
      <w:r w:rsidRPr="00137625">
        <w:rPr>
          <w:b/>
        </w:rPr>
        <w:t xml:space="preserve">, </w:t>
      </w:r>
      <w:r>
        <w:rPr>
          <w:b/>
        </w:rPr>
        <w:t>we propose that the gNB can provide resource grants to the UE after checking for the resource availability by using reports by other Mode 1 UEs indicating the resource usage, or by performing some basic energy measurements.</w:t>
      </w:r>
    </w:p>
    <w:p w14:paraId="2282D1D6" w14:textId="3FFF2AB3" w:rsidR="002D4DFE" w:rsidRDefault="002D4DFE" w:rsidP="002D4DFE">
      <w:pPr>
        <w:pStyle w:val="3GPPNormalText"/>
        <w:spacing w:after="0"/>
        <w:rPr>
          <w:b/>
        </w:rPr>
      </w:pPr>
      <w:r w:rsidRPr="00137625">
        <w:rPr>
          <w:b/>
        </w:rPr>
        <w:t xml:space="preserve">Proposal </w:t>
      </w:r>
      <w:r w:rsidR="00CB5ADD">
        <w:rPr>
          <w:b/>
        </w:rPr>
        <w:t>10</w:t>
      </w:r>
      <w:r w:rsidRPr="00137625">
        <w:rPr>
          <w:b/>
        </w:rPr>
        <w:t xml:space="preserve">: </w:t>
      </w:r>
      <w:r>
        <w:rPr>
          <w:b/>
        </w:rPr>
        <w:t>For</w:t>
      </w:r>
      <w:r w:rsidRPr="00137625">
        <w:rPr>
          <w:b/>
        </w:rPr>
        <w:t xml:space="preserve"> Mode 2</w:t>
      </w:r>
      <w:r>
        <w:rPr>
          <w:b/>
        </w:rPr>
        <w:t xml:space="preserve"> SL-U operations</w:t>
      </w:r>
      <w:r w:rsidRPr="00137625">
        <w:rPr>
          <w:b/>
        </w:rPr>
        <w:t xml:space="preserve">, </w:t>
      </w:r>
      <w:r>
        <w:rPr>
          <w:b/>
        </w:rPr>
        <w:t>we propose the following:</w:t>
      </w:r>
    </w:p>
    <w:p w14:paraId="0FB8C733" w14:textId="77777777" w:rsidR="002D4DFE" w:rsidRDefault="002D4DFE" w:rsidP="002D4DFE">
      <w:pPr>
        <w:pStyle w:val="3GPPNormalText"/>
        <w:numPr>
          <w:ilvl w:val="0"/>
          <w:numId w:val="54"/>
        </w:numPr>
        <w:spacing w:after="0"/>
        <w:rPr>
          <w:b/>
        </w:rPr>
      </w:pPr>
      <w:r w:rsidRPr="00137625">
        <w:rPr>
          <w:b/>
        </w:rPr>
        <w:t>UE</w:t>
      </w:r>
      <w:r>
        <w:rPr>
          <w:b/>
        </w:rPr>
        <w:t>s</w:t>
      </w:r>
      <w:r w:rsidRPr="00137625">
        <w:rPr>
          <w:b/>
        </w:rPr>
        <w:t xml:space="preserve"> should be capable of carrying out the channel access procedures after it has performed the sensing and resource selection procedures.</w:t>
      </w:r>
    </w:p>
    <w:p w14:paraId="3EBEBBCE" w14:textId="77777777" w:rsidR="002D4DFE" w:rsidRDefault="002D4DFE" w:rsidP="002D4DFE">
      <w:pPr>
        <w:pStyle w:val="3GPPNormalText"/>
        <w:numPr>
          <w:ilvl w:val="0"/>
          <w:numId w:val="54"/>
        </w:numPr>
        <w:spacing w:after="0"/>
        <w:rPr>
          <w:b/>
        </w:rPr>
      </w:pPr>
      <w:r>
        <w:rPr>
          <w:b/>
        </w:rPr>
        <w:lastRenderedPageBreak/>
        <w:t>UEs can select more resources for redundancy in the case of LBT failures.</w:t>
      </w:r>
    </w:p>
    <w:p w14:paraId="3637A43B" w14:textId="77777777" w:rsidR="002D4DFE" w:rsidRPr="00137625" w:rsidRDefault="002D4DFE" w:rsidP="002D4DFE">
      <w:pPr>
        <w:pStyle w:val="3GPPNormalText"/>
        <w:numPr>
          <w:ilvl w:val="0"/>
          <w:numId w:val="54"/>
        </w:numPr>
        <w:rPr>
          <w:b/>
        </w:rPr>
      </w:pPr>
      <w:r>
        <w:rPr>
          <w:b/>
        </w:rPr>
        <w:t>UE behavior for resource re-evaluation and pre-emption needs to be studied.</w:t>
      </w:r>
    </w:p>
    <w:p w14:paraId="4D4A99FA" w14:textId="3106F364" w:rsidR="00CB5ADD" w:rsidRDefault="00CB5ADD" w:rsidP="002D4DFE">
      <w:pPr>
        <w:pStyle w:val="3GPPNormalText"/>
        <w:rPr>
          <w:b/>
        </w:rPr>
      </w:pPr>
      <w:r w:rsidRPr="00137625">
        <w:rPr>
          <w:b/>
        </w:rPr>
        <w:t xml:space="preserve">Proposal </w:t>
      </w:r>
      <w:r>
        <w:rPr>
          <w:b/>
        </w:rPr>
        <w:t>11</w:t>
      </w:r>
      <w:r w:rsidRPr="00137625">
        <w:rPr>
          <w:b/>
        </w:rPr>
        <w:t>:</w:t>
      </w:r>
      <w:r>
        <w:rPr>
          <w:b/>
        </w:rPr>
        <w:t xml:space="preserve"> We support to resolve the Type 1 LBT blocking issue by using COT-sharing and retaining the COT, at least for transmissions having a high priority.</w:t>
      </w:r>
    </w:p>
    <w:p w14:paraId="0FA42F79" w14:textId="4E2A7155" w:rsidR="002D4DFE" w:rsidRDefault="002D4DFE" w:rsidP="002D4DFE">
      <w:pPr>
        <w:pStyle w:val="3GPPNormalText"/>
        <w:rPr>
          <w:b/>
        </w:rPr>
      </w:pPr>
      <w:r w:rsidRPr="00594AAA">
        <w:rPr>
          <w:b/>
        </w:rPr>
        <w:t xml:space="preserve">Proposal </w:t>
      </w:r>
      <w:r>
        <w:rPr>
          <w:b/>
        </w:rPr>
        <w:t>1</w:t>
      </w:r>
      <w:r w:rsidR="00DF7EE2">
        <w:rPr>
          <w:b/>
        </w:rPr>
        <w:t>2</w:t>
      </w:r>
      <w:r w:rsidRPr="00594AAA">
        <w:rPr>
          <w:b/>
        </w:rPr>
        <w:t>: We propose to study the impact of multi-slot transmissions in SL-U, including aspects related to single TB transmissions across slots, and its effect on Mode 2 sensing and resource selection procedures.</w:t>
      </w:r>
    </w:p>
    <w:p w14:paraId="28BDE5BD" w14:textId="7568B49F" w:rsidR="002D4DFE" w:rsidRDefault="002D4DFE" w:rsidP="002D4DFE">
      <w:pPr>
        <w:pStyle w:val="3GPPNormalText"/>
        <w:rPr>
          <w:b/>
        </w:rPr>
      </w:pPr>
      <w:r w:rsidRPr="00137625">
        <w:rPr>
          <w:b/>
        </w:rPr>
        <w:t xml:space="preserve">Proposal </w:t>
      </w:r>
      <w:r>
        <w:rPr>
          <w:b/>
        </w:rPr>
        <w:t>1</w:t>
      </w:r>
      <w:r w:rsidR="00DF7EE2">
        <w:rPr>
          <w:b/>
        </w:rPr>
        <w:t>3</w:t>
      </w:r>
      <w:r w:rsidRPr="00137625">
        <w:rPr>
          <w:b/>
        </w:rPr>
        <w:t xml:space="preserve">: </w:t>
      </w:r>
      <w:r>
        <w:rPr>
          <w:b/>
        </w:rPr>
        <w:t>For</w:t>
      </w:r>
      <w:r w:rsidRPr="00137625">
        <w:rPr>
          <w:b/>
        </w:rPr>
        <w:t xml:space="preserve"> Mode 2</w:t>
      </w:r>
      <w:r>
        <w:rPr>
          <w:b/>
        </w:rPr>
        <w:t xml:space="preserve"> SL-U operations</w:t>
      </w:r>
      <w:r w:rsidRPr="00137625">
        <w:rPr>
          <w:b/>
        </w:rPr>
        <w:t xml:space="preserve">, </w:t>
      </w:r>
      <w:r>
        <w:rPr>
          <w:b/>
        </w:rPr>
        <w:t xml:space="preserve">we propose to support that L1 reports candidate multi-slot resources in </w:t>
      </w:r>
      <w:r w:rsidRPr="00217A86">
        <w:rPr>
          <w:i/>
          <w:iCs/>
        </w:rPr>
        <w:t>S</w:t>
      </w:r>
      <w:r w:rsidRPr="00217A86">
        <w:rPr>
          <w:i/>
          <w:iCs/>
          <w:vertAlign w:val="subscript"/>
        </w:rPr>
        <w:t>A</w:t>
      </w:r>
      <w:r>
        <w:rPr>
          <w:b/>
        </w:rPr>
        <w:t xml:space="preserve"> where a candidate multi-slot resource consists of a set of single-slot resources that are consecutive in time (Option A).</w:t>
      </w:r>
    </w:p>
    <w:p w14:paraId="182340A8" w14:textId="4CE6363D" w:rsidR="002D4DFE" w:rsidRPr="00B40CCA" w:rsidRDefault="002D4DFE" w:rsidP="00006935">
      <w:pPr>
        <w:jc w:val="both"/>
        <w:rPr>
          <w:b/>
          <w:bCs/>
          <w:szCs w:val="22"/>
        </w:rPr>
      </w:pPr>
      <w:r w:rsidRPr="00006935">
        <w:rPr>
          <w:b/>
          <w:bCs/>
          <w:sz w:val="22"/>
          <w:szCs w:val="22"/>
        </w:rPr>
        <w:t>Proposal 1</w:t>
      </w:r>
      <w:r w:rsidR="00DF7EE2">
        <w:rPr>
          <w:b/>
          <w:bCs/>
          <w:sz w:val="22"/>
          <w:szCs w:val="22"/>
        </w:rPr>
        <w:t>4</w:t>
      </w:r>
      <w:r w:rsidRPr="00006935">
        <w:rPr>
          <w:b/>
          <w:bCs/>
          <w:sz w:val="22"/>
          <w:szCs w:val="22"/>
        </w:rPr>
        <w:t>: For Mode 2 SL-U operations with a 2nd starting symbol after a slot boundary, we propose to enable RX UEs to perform AGC measurements at the 2nd starting symbol.</w:t>
      </w:r>
    </w:p>
    <w:p w14:paraId="1B741AF7" w14:textId="30A6C59D" w:rsidR="002D4DFE" w:rsidRDefault="002D4DFE" w:rsidP="00006935">
      <w:pPr>
        <w:pStyle w:val="3GPPNormalText"/>
        <w:numPr>
          <w:ilvl w:val="0"/>
          <w:numId w:val="54"/>
        </w:numPr>
        <w:rPr>
          <w:b/>
        </w:rPr>
      </w:pPr>
      <w:r>
        <w:rPr>
          <w:b/>
        </w:rPr>
        <w:t xml:space="preserve">Study how the RX UE can perform AGC measurements when a full-slot transmission is taking place in the same time slot as that sub-slot transmission. </w:t>
      </w:r>
    </w:p>
    <w:p w14:paraId="0C25324B" w14:textId="3B15F336" w:rsidR="00221574" w:rsidRPr="00806A3D" w:rsidRDefault="002D4DFE" w:rsidP="00346053">
      <w:pPr>
        <w:pStyle w:val="3GPPNormalText"/>
        <w:spacing w:after="240"/>
      </w:pPr>
      <w:r w:rsidRPr="007C3215">
        <w:rPr>
          <w:b/>
        </w:rPr>
        <w:t>Proposal 1</w:t>
      </w:r>
      <w:r w:rsidR="00DF7EE2">
        <w:rPr>
          <w:b/>
        </w:rPr>
        <w:t>5</w:t>
      </w:r>
      <w:r w:rsidRPr="007C3215">
        <w:rPr>
          <w:b/>
        </w:rPr>
        <w:t>: Study the possibility of adjusting the existing sensing and resource allocation procedure in SL</w:t>
      </w:r>
      <w:r w:rsidRPr="007C3215">
        <w:rPr>
          <w:b/>
        </w:rPr>
        <w:noBreakHyphen/>
        <w:t xml:space="preserve">U for UEs to be able to decode the PSCCH in flexible time slots or </w:t>
      </w:r>
      <w:r w:rsidR="00A63009">
        <w:rPr>
          <w:b/>
        </w:rPr>
        <w:t>sub</w:t>
      </w:r>
      <w:r w:rsidRPr="007C3215">
        <w:rPr>
          <w:b/>
        </w:rPr>
        <w:t>-slot structures.</w:t>
      </w:r>
    </w:p>
    <w:p w14:paraId="68F1FAA0" w14:textId="77777777" w:rsidR="00C05AC4" w:rsidRPr="00B41BCC" w:rsidRDefault="00C05AC4" w:rsidP="00487892">
      <w:pPr>
        <w:pStyle w:val="Heading1"/>
        <w:tabs>
          <w:tab w:val="clear" w:pos="432"/>
        </w:tabs>
        <w:spacing w:before="120" w:after="120"/>
        <w:rPr>
          <w:snapToGrid w:val="0"/>
          <w:lang w:val="en-US"/>
        </w:rPr>
      </w:pPr>
      <w:r w:rsidRPr="00990ECA">
        <w:rPr>
          <w:lang w:val="en-US"/>
        </w:rPr>
        <w:t>References</w:t>
      </w:r>
    </w:p>
    <w:p w14:paraId="2628BDDE" w14:textId="002F7471" w:rsidR="00C05AC4" w:rsidRPr="00654BBA" w:rsidRDefault="00010F70" w:rsidP="00487892">
      <w:pPr>
        <w:widowControl w:val="0"/>
        <w:numPr>
          <w:ilvl w:val="0"/>
          <w:numId w:val="10"/>
        </w:numPr>
        <w:spacing w:after="60"/>
        <w:ind w:left="418" w:hanging="418"/>
        <w:rPr>
          <w:rFonts w:cs="Arial"/>
        </w:rPr>
      </w:pPr>
      <w:bookmarkStart w:id="0" w:name="_Ref494465620"/>
      <w:bookmarkStart w:id="1" w:name="_Ref527624780"/>
      <w:r>
        <w:rPr>
          <w:rFonts w:cs="Arial"/>
        </w:rPr>
        <w:t>RP-2</w:t>
      </w:r>
      <w:r w:rsidR="00523747">
        <w:rPr>
          <w:rFonts w:cs="Arial"/>
        </w:rPr>
        <w:t>30077</w:t>
      </w:r>
      <w:r w:rsidRPr="009A254C">
        <w:rPr>
          <w:rFonts w:cs="Arial"/>
        </w:rPr>
        <w:t xml:space="preserve">, </w:t>
      </w:r>
      <w:r>
        <w:rPr>
          <w:rFonts w:cs="Arial"/>
        </w:rPr>
        <w:t>“</w:t>
      </w:r>
      <w:r w:rsidR="00627D4D" w:rsidRPr="00627D4D">
        <w:rPr>
          <w:rFonts w:cs="Arial"/>
        </w:rPr>
        <w:t>WID revision: NR sidelink evolution</w:t>
      </w:r>
      <w:r>
        <w:rPr>
          <w:rFonts w:cs="Arial"/>
        </w:rPr>
        <w:t xml:space="preserve">”, </w:t>
      </w:r>
      <w:r w:rsidR="00627D4D">
        <w:rPr>
          <w:rFonts w:cs="Arial"/>
        </w:rPr>
        <w:t>OPPO</w:t>
      </w:r>
      <w:r>
        <w:rPr>
          <w:rFonts w:cs="Arial"/>
        </w:rPr>
        <w:t xml:space="preserve">, 3GPP </w:t>
      </w:r>
      <w:r w:rsidRPr="007833B8">
        <w:rPr>
          <w:rFonts w:cs="Arial"/>
        </w:rPr>
        <w:t>RAN#</w:t>
      </w:r>
      <w:r>
        <w:rPr>
          <w:rFonts w:cs="Arial"/>
        </w:rPr>
        <w:t>9</w:t>
      </w:r>
      <w:r w:rsidR="00523747">
        <w:rPr>
          <w:rFonts w:cs="Arial"/>
        </w:rPr>
        <w:t>9</w:t>
      </w:r>
      <w:r w:rsidRPr="007833B8">
        <w:rPr>
          <w:rFonts w:cs="Arial"/>
        </w:rPr>
        <w:t xml:space="preserve">, </w:t>
      </w:r>
      <w:r w:rsidR="00523747">
        <w:rPr>
          <w:rFonts w:cs="Arial"/>
        </w:rPr>
        <w:t>March</w:t>
      </w:r>
      <w:r w:rsidR="00606EC1" w:rsidRPr="007833B8">
        <w:rPr>
          <w:rFonts w:cs="Arial"/>
        </w:rPr>
        <w:t xml:space="preserve"> </w:t>
      </w:r>
      <w:r w:rsidRPr="007833B8">
        <w:rPr>
          <w:rFonts w:cs="Arial"/>
        </w:rPr>
        <w:t>20</w:t>
      </w:r>
      <w:r>
        <w:rPr>
          <w:rFonts w:cs="Arial"/>
        </w:rPr>
        <w:t>2</w:t>
      </w:r>
      <w:r w:rsidR="00523747">
        <w:rPr>
          <w:rFonts w:cs="Arial"/>
        </w:rPr>
        <w:t>3</w:t>
      </w:r>
      <w:r w:rsidRPr="007833B8">
        <w:rPr>
          <w:rFonts w:cs="Arial"/>
        </w:rPr>
        <w:t>.</w:t>
      </w:r>
    </w:p>
    <w:bookmarkEnd w:id="0"/>
    <w:bookmarkEnd w:id="1"/>
    <w:p w14:paraId="5BFA45C7" w14:textId="5BEFD095" w:rsidR="00011151" w:rsidRPr="00011151" w:rsidRDefault="00206298" w:rsidP="00487892">
      <w:pPr>
        <w:widowControl w:val="0"/>
        <w:numPr>
          <w:ilvl w:val="0"/>
          <w:numId w:val="10"/>
        </w:numPr>
        <w:spacing w:after="60"/>
        <w:ind w:left="418" w:hanging="418"/>
        <w:jc w:val="both"/>
        <w:rPr>
          <w:iCs/>
          <w:lang w:val="en-US"/>
        </w:rPr>
      </w:pPr>
      <w:r>
        <w:rPr>
          <w:rFonts w:cs="Arial"/>
        </w:rPr>
        <w:t xml:space="preserve">Chairman’s Notes, 3GPP </w:t>
      </w:r>
      <w:r>
        <w:rPr>
          <w:iCs/>
          <w:lang w:val="en-US"/>
        </w:rPr>
        <w:t>RAN1#11</w:t>
      </w:r>
      <w:r w:rsidR="009A4A0D">
        <w:rPr>
          <w:iCs/>
          <w:lang w:val="en-US"/>
        </w:rPr>
        <w:t>3</w:t>
      </w:r>
      <w:r>
        <w:rPr>
          <w:iCs/>
          <w:lang w:val="en-US"/>
        </w:rPr>
        <w:t xml:space="preserve">, </w:t>
      </w:r>
      <w:r w:rsidR="005119DD" w:rsidRPr="0095774D">
        <w:rPr>
          <w:iCs/>
          <w:lang w:val="en-US"/>
        </w:rPr>
        <w:t>Incheon, Korea, May 22nd – 26th, 2023</w:t>
      </w:r>
      <w:r>
        <w:rPr>
          <w:iCs/>
          <w:lang w:val="en-US"/>
        </w:rPr>
        <w:t>.</w:t>
      </w:r>
    </w:p>
    <w:p w14:paraId="6E63A464" w14:textId="4BB052B3" w:rsidR="009B248B" w:rsidRPr="00E15360" w:rsidRDefault="009B248B" w:rsidP="00487892">
      <w:pPr>
        <w:widowControl w:val="0"/>
        <w:numPr>
          <w:ilvl w:val="0"/>
          <w:numId w:val="10"/>
        </w:numPr>
        <w:spacing w:after="60"/>
        <w:ind w:left="418" w:hanging="418"/>
        <w:jc w:val="both"/>
        <w:rPr>
          <w:iCs/>
          <w:lang w:val="en-US"/>
        </w:rPr>
      </w:pPr>
      <w:r w:rsidRPr="00E15360">
        <w:rPr>
          <w:iCs/>
          <w:lang w:val="en-US"/>
        </w:rPr>
        <w:t>TS 3</w:t>
      </w:r>
      <w:r>
        <w:rPr>
          <w:iCs/>
          <w:lang w:val="en-US"/>
        </w:rPr>
        <w:t>7</w:t>
      </w:r>
      <w:r w:rsidRPr="00E15360">
        <w:rPr>
          <w:iCs/>
          <w:lang w:val="en-US"/>
        </w:rPr>
        <w:t>.</w:t>
      </w:r>
      <w:r>
        <w:rPr>
          <w:iCs/>
          <w:lang w:val="en-US"/>
        </w:rPr>
        <w:t>213</w:t>
      </w:r>
      <w:r w:rsidRPr="00E15360">
        <w:rPr>
          <w:iCs/>
          <w:lang w:val="en-US"/>
        </w:rPr>
        <w:t xml:space="preserve"> v16.</w:t>
      </w:r>
      <w:r>
        <w:rPr>
          <w:iCs/>
          <w:lang w:val="en-US"/>
        </w:rPr>
        <w:t>7</w:t>
      </w:r>
      <w:r w:rsidRPr="00E15360">
        <w:rPr>
          <w:iCs/>
          <w:lang w:val="en-US"/>
        </w:rPr>
        <w:t>.0, “</w:t>
      </w:r>
      <w:r w:rsidRPr="009B248B">
        <w:rPr>
          <w:iCs/>
          <w:lang w:val="en-US"/>
        </w:rPr>
        <w:t>Physical layer procedures for shared spectrum channel access</w:t>
      </w:r>
      <w:r>
        <w:rPr>
          <w:iCs/>
          <w:lang w:val="en-US"/>
        </w:rPr>
        <w:t xml:space="preserve"> </w:t>
      </w:r>
      <w:r w:rsidRPr="00E15360">
        <w:rPr>
          <w:iCs/>
          <w:lang w:val="en-US"/>
        </w:rPr>
        <w:t xml:space="preserve">(Release 16)”, </w:t>
      </w:r>
      <w:r>
        <w:rPr>
          <w:iCs/>
          <w:lang w:val="en-US"/>
        </w:rPr>
        <w:t>December</w:t>
      </w:r>
      <w:r w:rsidRPr="00E15360">
        <w:rPr>
          <w:iCs/>
          <w:lang w:val="en-US"/>
        </w:rPr>
        <w:t xml:space="preserve"> 202</w:t>
      </w:r>
      <w:r>
        <w:rPr>
          <w:iCs/>
          <w:lang w:val="en-US"/>
        </w:rPr>
        <w:t>1</w:t>
      </w:r>
      <w:r w:rsidRPr="00E15360">
        <w:rPr>
          <w:iCs/>
          <w:lang w:val="en-US"/>
        </w:rPr>
        <w:t>.</w:t>
      </w:r>
    </w:p>
    <w:p w14:paraId="0A6D0FAD" w14:textId="77777777" w:rsidR="00B24214" w:rsidRPr="005B0F68" w:rsidRDefault="00B24214" w:rsidP="00487892">
      <w:pPr>
        <w:widowControl w:val="0"/>
        <w:numPr>
          <w:ilvl w:val="0"/>
          <w:numId w:val="10"/>
        </w:numPr>
        <w:spacing w:after="60"/>
        <w:ind w:left="418" w:hanging="418"/>
        <w:jc w:val="both"/>
        <w:rPr>
          <w:iCs/>
          <w:lang w:val="en-US"/>
        </w:rPr>
      </w:pPr>
      <w:r>
        <w:rPr>
          <w:iCs/>
          <w:lang w:val="en-US"/>
        </w:rPr>
        <w:t>R1-2205184, “</w:t>
      </w:r>
      <w:r w:rsidRPr="005B0F68">
        <w:rPr>
          <w:iCs/>
          <w:lang w:val="en-US"/>
        </w:rPr>
        <w:t>FL summary for AI 9.4.1.1: SL-U channel access mechanism (EOM)</w:t>
      </w:r>
      <w:r>
        <w:rPr>
          <w:iCs/>
          <w:lang w:val="en-US"/>
        </w:rPr>
        <w:t xml:space="preserve">”, Moderator (OPPO), </w:t>
      </w:r>
      <w:r>
        <w:rPr>
          <w:rFonts w:cs="Arial"/>
        </w:rPr>
        <w:t>3GPP </w:t>
      </w:r>
      <w:r>
        <w:rPr>
          <w:iCs/>
          <w:lang w:val="en-US"/>
        </w:rPr>
        <w:t>RAN1#109-e, May 2022.</w:t>
      </w:r>
    </w:p>
    <w:p w14:paraId="1B36CE62" w14:textId="142D631C" w:rsidR="00A87DF0" w:rsidRDefault="00A87DF0" w:rsidP="00487892">
      <w:pPr>
        <w:widowControl w:val="0"/>
        <w:numPr>
          <w:ilvl w:val="0"/>
          <w:numId w:val="10"/>
        </w:numPr>
        <w:spacing w:after="60"/>
        <w:ind w:left="418" w:hanging="418"/>
        <w:jc w:val="both"/>
        <w:rPr>
          <w:iCs/>
          <w:lang w:val="en-US"/>
        </w:rPr>
      </w:pPr>
      <w:r>
        <w:rPr>
          <w:rFonts w:cs="Arial"/>
        </w:rPr>
        <w:t xml:space="preserve">Chairman’s Notes, 3GPP </w:t>
      </w:r>
      <w:r>
        <w:rPr>
          <w:iCs/>
          <w:lang w:val="en-US"/>
        </w:rPr>
        <w:t>RAN1#110, August 2022.</w:t>
      </w:r>
    </w:p>
    <w:p w14:paraId="2C3FF6E0" w14:textId="22DE3D00" w:rsidR="00BF37FE" w:rsidRPr="009A4A0D" w:rsidRDefault="009A4A0D" w:rsidP="009A4A0D">
      <w:pPr>
        <w:widowControl w:val="0"/>
        <w:numPr>
          <w:ilvl w:val="0"/>
          <w:numId w:val="10"/>
        </w:numPr>
        <w:spacing w:after="60"/>
        <w:ind w:left="418" w:hanging="418"/>
        <w:jc w:val="both"/>
        <w:rPr>
          <w:iCs/>
          <w:lang w:val="en-US"/>
        </w:rPr>
      </w:pPr>
      <w:r w:rsidRPr="0095774D">
        <w:rPr>
          <w:iCs/>
          <w:lang w:val="en-US"/>
        </w:rPr>
        <w:t>R1-2306029</w:t>
      </w:r>
      <w:r w:rsidR="00BF37FE">
        <w:rPr>
          <w:iCs/>
          <w:lang w:val="en-US"/>
        </w:rPr>
        <w:t>, “</w:t>
      </w:r>
      <w:r w:rsidR="00BF37FE" w:rsidRPr="005B0F68">
        <w:rPr>
          <w:iCs/>
          <w:lang w:val="en-US"/>
        </w:rPr>
        <w:t>FL summary for AI 9.4.1.1: SL-U channel access mechanism (EOM)</w:t>
      </w:r>
      <w:r w:rsidR="00BF37FE">
        <w:rPr>
          <w:iCs/>
          <w:lang w:val="en-US"/>
        </w:rPr>
        <w:t xml:space="preserve">”, Moderator (OPPO), </w:t>
      </w:r>
      <w:r w:rsidR="00373A88">
        <w:rPr>
          <w:rFonts w:cs="Arial"/>
        </w:rPr>
        <w:t>3GPP </w:t>
      </w:r>
      <w:r w:rsidR="00373A88">
        <w:rPr>
          <w:iCs/>
          <w:lang w:val="en-US"/>
        </w:rPr>
        <w:t>RAN1#11</w:t>
      </w:r>
      <w:r>
        <w:rPr>
          <w:iCs/>
          <w:lang w:val="en-US"/>
        </w:rPr>
        <w:t>3</w:t>
      </w:r>
      <w:r w:rsidR="00373A88">
        <w:rPr>
          <w:iCs/>
          <w:lang w:val="en-US"/>
        </w:rPr>
        <w:t>,</w:t>
      </w:r>
      <w:r>
        <w:rPr>
          <w:iCs/>
          <w:lang w:val="en-US"/>
        </w:rPr>
        <w:t xml:space="preserve"> </w:t>
      </w:r>
      <w:r w:rsidRPr="0095774D">
        <w:rPr>
          <w:iCs/>
          <w:lang w:val="en-US"/>
        </w:rPr>
        <w:t>Incheon, Korea, May 22nd – 26th, 2023</w:t>
      </w:r>
      <w:r w:rsidR="00BF37FE" w:rsidRPr="009A4A0D">
        <w:rPr>
          <w:iCs/>
          <w:lang w:val="en-US"/>
        </w:rPr>
        <w:t>.</w:t>
      </w:r>
    </w:p>
    <w:p w14:paraId="6BBDA001" w14:textId="19603751" w:rsidR="00B24214" w:rsidRPr="00B539D6" w:rsidRDefault="00B24214" w:rsidP="00487892">
      <w:pPr>
        <w:widowControl w:val="0"/>
        <w:numPr>
          <w:ilvl w:val="0"/>
          <w:numId w:val="10"/>
        </w:numPr>
        <w:spacing w:after="60"/>
        <w:ind w:left="418" w:hanging="418"/>
        <w:jc w:val="both"/>
        <w:rPr>
          <w:iCs/>
          <w:lang w:val="en-US"/>
        </w:rPr>
      </w:pPr>
      <w:r>
        <w:rPr>
          <w:rFonts w:cs="Arial"/>
        </w:rPr>
        <w:t xml:space="preserve">Chairman’s Notes, 3GPP </w:t>
      </w:r>
      <w:r>
        <w:rPr>
          <w:iCs/>
          <w:lang w:val="en-US"/>
        </w:rPr>
        <w:t>RAN1#109-e, May 2022.</w:t>
      </w:r>
    </w:p>
    <w:p w14:paraId="08D7399D" w14:textId="151189F4" w:rsidR="0032274A" w:rsidRDefault="0032274A" w:rsidP="00487892">
      <w:pPr>
        <w:widowControl w:val="0"/>
        <w:numPr>
          <w:ilvl w:val="0"/>
          <w:numId w:val="10"/>
        </w:numPr>
        <w:spacing w:after="60"/>
        <w:ind w:left="418" w:hanging="418"/>
        <w:jc w:val="both"/>
        <w:rPr>
          <w:iCs/>
          <w:lang w:val="en-US"/>
        </w:rPr>
      </w:pPr>
      <w:r w:rsidRPr="00E15360">
        <w:rPr>
          <w:iCs/>
          <w:lang w:val="en-US"/>
        </w:rPr>
        <w:t>TS 3</w:t>
      </w:r>
      <w:r>
        <w:rPr>
          <w:iCs/>
          <w:lang w:val="en-US"/>
        </w:rPr>
        <w:t>8</w:t>
      </w:r>
      <w:r w:rsidRPr="00E15360">
        <w:rPr>
          <w:iCs/>
          <w:lang w:val="en-US"/>
        </w:rPr>
        <w:t>.</w:t>
      </w:r>
      <w:r>
        <w:rPr>
          <w:iCs/>
          <w:lang w:val="en-US"/>
        </w:rPr>
        <w:t>214</w:t>
      </w:r>
      <w:r w:rsidRPr="00E15360">
        <w:rPr>
          <w:iCs/>
          <w:lang w:val="en-US"/>
        </w:rPr>
        <w:t xml:space="preserve"> </w:t>
      </w:r>
      <w:r w:rsidR="008A3582" w:rsidRPr="00E15360">
        <w:rPr>
          <w:iCs/>
          <w:lang w:val="en-US"/>
        </w:rPr>
        <w:t>v1</w:t>
      </w:r>
      <w:r w:rsidR="008A3582">
        <w:rPr>
          <w:iCs/>
          <w:lang w:val="en-US"/>
        </w:rPr>
        <w:t>7</w:t>
      </w:r>
      <w:r w:rsidRPr="00E15360">
        <w:rPr>
          <w:iCs/>
          <w:lang w:val="en-US"/>
        </w:rPr>
        <w:t>.</w:t>
      </w:r>
      <w:r w:rsidR="008A3582">
        <w:rPr>
          <w:iCs/>
          <w:lang w:val="en-US"/>
        </w:rPr>
        <w:t>2</w:t>
      </w:r>
      <w:r w:rsidRPr="00E15360">
        <w:rPr>
          <w:iCs/>
          <w:lang w:val="en-US"/>
        </w:rPr>
        <w:t>.0, “</w:t>
      </w:r>
      <w:r w:rsidRPr="002572B7">
        <w:rPr>
          <w:iCs/>
          <w:lang w:val="en-US"/>
        </w:rPr>
        <w:t xml:space="preserve">Physical layer procedures for </w:t>
      </w:r>
      <w:r>
        <w:rPr>
          <w:iCs/>
          <w:lang w:val="en-US"/>
        </w:rPr>
        <w:t xml:space="preserve">data </w:t>
      </w:r>
      <w:r w:rsidRPr="002572B7">
        <w:rPr>
          <w:iCs/>
          <w:lang w:val="en-US"/>
        </w:rPr>
        <w:t xml:space="preserve">(Release </w:t>
      </w:r>
      <w:r w:rsidR="008A3582" w:rsidRPr="002572B7">
        <w:rPr>
          <w:iCs/>
          <w:lang w:val="en-US"/>
        </w:rPr>
        <w:t>1</w:t>
      </w:r>
      <w:r w:rsidR="008A3582">
        <w:rPr>
          <w:iCs/>
          <w:lang w:val="en-US"/>
        </w:rPr>
        <w:t>7</w:t>
      </w:r>
      <w:r w:rsidRPr="002572B7">
        <w:rPr>
          <w:iCs/>
          <w:lang w:val="en-US"/>
        </w:rPr>
        <w:t xml:space="preserve">)”, </w:t>
      </w:r>
      <w:r w:rsidR="008A3582">
        <w:rPr>
          <w:iCs/>
          <w:lang w:val="en-US"/>
        </w:rPr>
        <w:t>June</w:t>
      </w:r>
      <w:r w:rsidR="008A3582" w:rsidRPr="002572B7">
        <w:rPr>
          <w:iCs/>
          <w:lang w:val="en-US"/>
        </w:rPr>
        <w:t xml:space="preserve"> </w:t>
      </w:r>
      <w:r w:rsidRPr="002572B7">
        <w:rPr>
          <w:iCs/>
          <w:lang w:val="en-US"/>
        </w:rPr>
        <w:t>202</w:t>
      </w:r>
      <w:r w:rsidR="008A3582">
        <w:rPr>
          <w:iCs/>
          <w:lang w:val="en-US"/>
        </w:rPr>
        <w:t>2</w:t>
      </w:r>
      <w:r w:rsidRPr="00E15360">
        <w:rPr>
          <w:iCs/>
          <w:lang w:val="en-US"/>
        </w:rPr>
        <w:t>.</w:t>
      </w:r>
    </w:p>
    <w:p w14:paraId="37895394" w14:textId="509B0F44" w:rsidR="005C2EB4" w:rsidRPr="005C2EB4" w:rsidRDefault="008658C5" w:rsidP="00487892">
      <w:pPr>
        <w:widowControl w:val="0"/>
        <w:numPr>
          <w:ilvl w:val="0"/>
          <w:numId w:val="10"/>
        </w:numPr>
        <w:spacing w:after="60"/>
        <w:ind w:left="418" w:hanging="418"/>
        <w:jc w:val="both"/>
        <w:rPr>
          <w:iCs/>
          <w:lang w:val="en-US"/>
        </w:rPr>
      </w:pPr>
      <w:r w:rsidRPr="008658C5">
        <w:rPr>
          <w:iCs/>
          <w:lang w:val="en-US"/>
        </w:rPr>
        <w:t>R1-230</w:t>
      </w:r>
      <w:r w:rsidR="00572D5A">
        <w:rPr>
          <w:iCs/>
          <w:lang w:val="en-US"/>
        </w:rPr>
        <w:t>8024</w:t>
      </w:r>
      <w:r w:rsidR="005C2EB4">
        <w:rPr>
          <w:iCs/>
          <w:lang w:val="en-US"/>
        </w:rPr>
        <w:t>, “</w:t>
      </w:r>
      <w:r w:rsidR="005C2EB4" w:rsidRPr="003178C0">
        <w:rPr>
          <w:iCs/>
          <w:lang w:val="en-US"/>
        </w:rPr>
        <w:t xml:space="preserve">NR Sidelink Unlicensed </w:t>
      </w:r>
      <w:r w:rsidR="005C2EB4" w:rsidRPr="00BA555A">
        <w:rPr>
          <w:iCs/>
          <w:lang w:val="en-US"/>
        </w:rPr>
        <w:t>Physical Channel Design</w:t>
      </w:r>
      <w:r w:rsidR="005C2EB4">
        <w:rPr>
          <w:iCs/>
          <w:lang w:val="en-US"/>
        </w:rPr>
        <w:t xml:space="preserve">”, </w:t>
      </w:r>
      <w:r w:rsidR="005C2EB4" w:rsidRPr="003178C0">
        <w:rPr>
          <w:iCs/>
          <w:lang w:val="en-US"/>
        </w:rPr>
        <w:t>Fraunhofer HHI, Fraunhofer IIS</w:t>
      </w:r>
      <w:r w:rsidR="005C2EB4">
        <w:rPr>
          <w:iCs/>
          <w:lang w:val="en-US"/>
        </w:rPr>
        <w:t xml:space="preserve">, </w:t>
      </w:r>
      <w:r w:rsidR="005C2EB4">
        <w:rPr>
          <w:rFonts w:cs="Arial"/>
        </w:rPr>
        <w:t xml:space="preserve">3GPP </w:t>
      </w:r>
      <w:r w:rsidR="005C2EB4">
        <w:rPr>
          <w:iCs/>
          <w:lang w:val="en-US"/>
        </w:rPr>
        <w:t>RAN1#1</w:t>
      </w:r>
      <w:r w:rsidR="00487892">
        <w:rPr>
          <w:iCs/>
          <w:lang w:val="en-US"/>
        </w:rPr>
        <w:t>1</w:t>
      </w:r>
      <w:r w:rsidR="00572D5A">
        <w:rPr>
          <w:iCs/>
          <w:lang w:val="en-US"/>
        </w:rPr>
        <w:t>4</w:t>
      </w:r>
      <w:r w:rsidR="005C2EB4">
        <w:rPr>
          <w:iCs/>
          <w:lang w:val="en-US"/>
        </w:rPr>
        <w:t xml:space="preserve">, </w:t>
      </w:r>
      <w:r w:rsidR="00572D5A">
        <w:rPr>
          <w:iCs/>
          <w:lang w:val="en-US"/>
        </w:rPr>
        <w:t>Toulouse</w:t>
      </w:r>
      <w:r>
        <w:rPr>
          <w:iCs/>
          <w:lang w:val="en-US"/>
        </w:rPr>
        <w:t xml:space="preserve">, </w:t>
      </w:r>
      <w:r w:rsidR="00572D5A">
        <w:rPr>
          <w:iCs/>
          <w:lang w:val="en-US"/>
        </w:rPr>
        <w:t>France</w:t>
      </w:r>
      <w:r w:rsidR="0092778E">
        <w:rPr>
          <w:iCs/>
          <w:lang w:val="en-US"/>
        </w:rPr>
        <w:t xml:space="preserve">, </w:t>
      </w:r>
      <w:r w:rsidR="00572D5A">
        <w:rPr>
          <w:iCs/>
          <w:lang w:val="en-US"/>
        </w:rPr>
        <w:t>August </w:t>
      </w:r>
      <w:r w:rsidR="0092778E">
        <w:rPr>
          <w:iCs/>
          <w:lang w:val="en-US"/>
        </w:rPr>
        <w:t>2023</w:t>
      </w:r>
      <w:r w:rsidR="005C2EB4">
        <w:rPr>
          <w:iCs/>
          <w:lang w:val="en-US"/>
        </w:rPr>
        <w:t>.</w:t>
      </w:r>
    </w:p>
    <w:sectPr w:rsidR="005C2EB4" w:rsidRPr="005C2EB4"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3EE74" w14:textId="77777777" w:rsidR="00604395" w:rsidRDefault="00604395">
      <w:r>
        <w:separator/>
      </w:r>
    </w:p>
  </w:endnote>
  <w:endnote w:type="continuationSeparator" w:id="0">
    <w:p w14:paraId="37EC700C" w14:textId="77777777" w:rsidR="00604395" w:rsidRDefault="00604395">
      <w:r>
        <w:continuationSeparator/>
      </w:r>
    </w:p>
  </w:endnote>
  <w:endnote w:type="continuationNotice" w:id="1">
    <w:p w14:paraId="22E8D981" w14:textId="77777777" w:rsidR="00604395" w:rsidRDefault="006043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041E4917" w:rsidR="00B40CE7" w:rsidRDefault="00B40CE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484A1D">
      <w:rPr>
        <w:rStyle w:val="CharChar2"/>
        <w:noProof/>
      </w:rPr>
      <w:t>2</w:t>
    </w:r>
    <w:r>
      <w:rPr>
        <w:rStyle w:val="CharChar2"/>
      </w:rPr>
      <w:fldChar w:fldCharType="end"/>
    </w:r>
  </w:p>
  <w:p w14:paraId="60AFC140" w14:textId="77777777" w:rsidR="00B40CE7" w:rsidRDefault="00B40CE7"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4012E6CC" w:rsidR="00B40CE7" w:rsidRPr="00270202" w:rsidRDefault="00B40CE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D6A76">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D6A76">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402C7" w14:textId="77777777" w:rsidR="00604395" w:rsidRDefault="00604395">
      <w:r>
        <w:separator/>
      </w:r>
    </w:p>
  </w:footnote>
  <w:footnote w:type="continuationSeparator" w:id="0">
    <w:p w14:paraId="0E00A00C" w14:textId="77777777" w:rsidR="00604395" w:rsidRDefault="00604395">
      <w:r>
        <w:continuationSeparator/>
      </w:r>
    </w:p>
  </w:footnote>
  <w:footnote w:type="continuationNotice" w:id="1">
    <w:p w14:paraId="6BFF79DE" w14:textId="77777777" w:rsidR="00604395" w:rsidRDefault="006043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B40CE7" w:rsidRDefault="00B40CE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67DB2"/>
    <w:multiLevelType w:val="hybridMultilevel"/>
    <w:tmpl w:val="FBB018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160" w:hanging="360"/>
      </w:pPr>
      <w:rPr>
        <w:rFonts w:ascii="Symbol" w:hAnsi="Symbol" w:hint="default"/>
      </w:rPr>
    </w:lvl>
    <w:lvl w:ilvl="1" w:tplc="04090003">
      <w:start w:val="1"/>
      <w:numFmt w:val="bullet"/>
      <w:lvlText w:val="o"/>
      <w:lvlJc w:val="left"/>
      <w:pPr>
        <w:ind w:left="880" w:hanging="360"/>
      </w:pPr>
      <w:rPr>
        <w:rFonts w:ascii="Courier New" w:hAnsi="Courier New" w:cs="Courier New" w:hint="default"/>
      </w:rPr>
    </w:lvl>
    <w:lvl w:ilvl="2" w:tplc="04090005">
      <w:start w:val="1"/>
      <w:numFmt w:val="bullet"/>
      <w:lvlText w:val=""/>
      <w:lvlJc w:val="left"/>
      <w:pPr>
        <w:ind w:left="1600" w:hanging="360"/>
      </w:pPr>
      <w:rPr>
        <w:rFonts w:ascii="Wingdings" w:hAnsi="Wingdings" w:hint="default"/>
      </w:rPr>
    </w:lvl>
    <w:lvl w:ilvl="3" w:tplc="04090001" w:tentative="1">
      <w:start w:val="1"/>
      <w:numFmt w:val="bullet"/>
      <w:lvlText w:val=""/>
      <w:lvlJc w:val="left"/>
      <w:pPr>
        <w:ind w:left="2320" w:hanging="360"/>
      </w:pPr>
      <w:rPr>
        <w:rFonts w:ascii="Symbol" w:hAnsi="Symbol" w:hint="default"/>
      </w:rPr>
    </w:lvl>
    <w:lvl w:ilvl="4" w:tplc="04090003" w:tentative="1">
      <w:start w:val="1"/>
      <w:numFmt w:val="bullet"/>
      <w:lvlText w:val="o"/>
      <w:lvlJc w:val="left"/>
      <w:pPr>
        <w:ind w:left="3040" w:hanging="360"/>
      </w:pPr>
      <w:rPr>
        <w:rFonts w:ascii="Courier New" w:hAnsi="Courier New" w:cs="Courier New" w:hint="default"/>
      </w:rPr>
    </w:lvl>
    <w:lvl w:ilvl="5" w:tplc="04090005" w:tentative="1">
      <w:start w:val="1"/>
      <w:numFmt w:val="bullet"/>
      <w:lvlText w:val=""/>
      <w:lvlJc w:val="left"/>
      <w:pPr>
        <w:ind w:left="3760" w:hanging="360"/>
      </w:pPr>
      <w:rPr>
        <w:rFonts w:ascii="Wingdings" w:hAnsi="Wingdings" w:hint="default"/>
      </w:rPr>
    </w:lvl>
    <w:lvl w:ilvl="6" w:tplc="04090001" w:tentative="1">
      <w:start w:val="1"/>
      <w:numFmt w:val="bullet"/>
      <w:lvlText w:val=""/>
      <w:lvlJc w:val="left"/>
      <w:pPr>
        <w:ind w:left="4480" w:hanging="360"/>
      </w:pPr>
      <w:rPr>
        <w:rFonts w:ascii="Symbol" w:hAnsi="Symbol" w:hint="default"/>
      </w:rPr>
    </w:lvl>
    <w:lvl w:ilvl="7" w:tplc="04090003" w:tentative="1">
      <w:start w:val="1"/>
      <w:numFmt w:val="bullet"/>
      <w:lvlText w:val="o"/>
      <w:lvlJc w:val="left"/>
      <w:pPr>
        <w:ind w:left="5200" w:hanging="360"/>
      </w:pPr>
      <w:rPr>
        <w:rFonts w:ascii="Courier New" w:hAnsi="Courier New" w:cs="Courier New" w:hint="default"/>
      </w:rPr>
    </w:lvl>
    <w:lvl w:ilvl="8" w:tplc="04090005" w:tentative="1">
      <w:start w:val="1"/>
      <w:numFmt w:val="bullet"/>
      <w:lvlText w:val=""/>
      <w:lvlJc w:val="left"/>
      <w:pPr>
        <w:ind w:left="5920" w:hanging="360"/>
      </w:pPr>
      <w:rPr>
        <w:rFonts w:ascii="Wingdings" w:hAnsi="Wingdings" w:hint="default"/>
      </w:rPr>
    </w:lvl>
  </w:abstractNum>
  <w:abstractNum w:abstractNumId="6"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1807"/>
    <w:multiLevelType w:val="hybridMultilevel"/>
    <w:tmpl w:val="D5166EE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hybridMultilevel"/>
    <w:tmpl w:val="3C141F0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660" w:hanging="360"/>
      </w:pPr>
      <w:rPr>
        <w:rFonts w:ascii="Courier New" w:hAnsi="Courier New" w:cs="Courier New" w:hint="default"/>
      </w:rPr>
    </w:lvl>
    <w:lvl w:ilvl="2" w:tplc="04090005">
      <w:start w:val="1"/>
      <w:numFmt w:val="bullet"/>
      <w:lvlText w:val=""/>
      <w:lvlJc w:val="left"/>
      <w:pPr>
        <w:ind w:left="1380" w:hanging="360"/>
      </w:pPr>
      <w:rPr>
        <w:rFonts w:ascii="Wingdings" w:hAnsi="Wingdings" w:hint="default"/>
      </w:rPr>
    </w:lvl>
    <w:lvl w:ilvl="3" w:tplc="04090001">
      <w:start w:val="1"/>
      <w:numFmt w:val="bullet"/>
      <w:lvlText w:val=""/>
      <w:lvlJc w:val="left"/>
      <w:pPr>
        <w:ind w:left="2100" w:hanging="360"/>
      </w:pPr>
      <w:rPr>
        <w:rFonts w:ascii="Symbol" w:hAnsi="Symbol" w:hint="default"/>
      </w:rPr>
    </w:lvl>
    <w:lvl w:ilvl="4" w:tplc="04090003">
      <w:start w:val="1"/>
      <w:numFmt w:val="bullet"/>
      <w:lvlText w:val="o"/>
      <w:lvlJc w:val="left"/>
      <w:pPr>
        <w:ind w:left="2820" w:hanging="360"/>
      </w:pPr>
      <w:rPr>
        <w:rFonts w:ascii="Courier New" w:hAnsi="Courier New" w:cs="Courier New" w:hint="default"/>
      </w:rPr>
    </w:lvl>
    <w:lvl w:ilvl="5" w:tplc="04090005">
      <w:start w:val="1"/>
      <w:numFmt w:val="bullet"/>
      <w:lvlText w:val=""/>
      <w:lvlJc w:val="left"/>
      <w:pPr>
        <w:ind w:left="3540" w:hanging="360"/>
      </w:pPr>
      <w:rPr>
        <w:rFonts w:ascii="Wingdings" w:hAnsi="Wingdings" w:hint="default"/>
      </w:rPr>
    </w:lvl>
    <w:lvl w:ilvl="6" w:tplc="04090001" w:tentative="1">
      <w:start w:val="1"/>
      <w:numFmt w:val="bullet"/>
      <w:lvlText w:val=""/>
      <w:lvlJc w:val="left"/>
      <w:pPr>
        <w:ind w:left="4260" w:hanging="360"/>
      </w:pPr>
      <w:rPr>
        <w:rFonts w:ascii="Symbol" w:hAnsi="Symbol" w:hint="default"/>
      </w:rPr>
    </w:lvl>
    <w:lvl w:ilvl="7" w:tplc="04090003" w:tentative="1">
      <w:start w:val="1"/>
      <w:numFmt w:val="bullet"/>
      <w:lvlText w:val="o"/>
      <w:lvlJc w:val="left"/>
      <w:pPr>
        <w:ind w:left="4980" w:hanging="360"/>
      </w:pPr>
      <w:rPr>
        <w:rFonts w:ascii="Courier New" w:hAnsi="Courier New" w:cs="Courier New" w:hint="default"/>
      </w:rPr>
    </w:lvl>
    <w:lvl w:ilvl="8" w:tplc="04090005" w:tentative="1">
      <w:start w:val="1"/>
      <w:numFmt w:val="bullet"/>
      <w:lvlText w:val=""/>
      <w:lvlJc w:val="left"/>
      <w:pPr>
        <w:ind w:left="5700" w:hanging="360"/>
      </w:pPr>
      <w:rPr>
        <w:rFonts w:ascii="Wingdings" w:hAnsi="Wingdings" w:hint="default"/>
      </w:rPr>
    </w:lvl>
  </w:abstractNum>
  <w:abstractNum w:abstractNumId="10" w15:restartNumberingAfterBreak="0">
    <w:nsid w:val="0F804482"/>
    <w:multiLevelType w:val="multilevel"/>
    <w:tmpl w:val="FF54D5DC"/>
    <w:lvl w:ilvl="0">
      <w:start w:val="1"/>
      <w:numFmt w:val="bullet"/>
      <w:lvlText w:val=""/>
      <w:lvlJc w:val="left"/>
      <w:pPr>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11CB4A74"/>
    <w:multiLevelType w:val="hybridMultilevel"/>
    <w:tmpl w:val="0750D7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E3F145A"/>
    <w:multiLevelType w:val="hybridMultilevel"/>
    <w:tmpl w:val="DFF69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3"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31"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03D2B1D"/>
    <w:multiLevelType w:val="hybridMultilevel"/>
    <w:tmpl w:val="46F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CB3CA5"/>
    <w:multiLevelType w:val="hybridMultilevel"/>
    <w:tmpl w:val="0A06FCE0"/>
    <w:lvl w:ilvl="0" w:tplc="896A1EE2">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B7F5DFE"/>
    <w:multiLevelType w:val="hybridMultilevel"/>
    <w:tmpl w:val="FF46A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7"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8"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9"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1"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25448C9"/>
    <w:multiLevelType w:val="hybridMultilevel"/>
    <w:tmpl w:val="2DFA34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6BF5803"/>
    <w:multiLevelType w:val="hybridMultilevel"/>
    <w:tmpl w:val="58901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0"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6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635525105">
    <w:abstractNumId w:val="24"/>
  </w:num>
  <w:num w:numId="2" w16cid:durableId="19051443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1153885">
    <w:abstractNumId w:val="3"/>
  </w:num>
  <w:num w:numId="4" w16cid:durableId="1945110237">
    <w:abstractNumId w:val="26"/>
  </w:num>
  <w:num w:numId="5" w16cid:durableId="10755185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2584514">
    <w:abstractNumId w:val="51"/>
  </w:num>
  <w:num w:numId="7" w16cid:durableId="1587685744">
    <w:abstractNumId w:val="37"/>
  </w:num>
  <w:num w:numId="8" w16cid:durableId="378863655">
    <w:abstractNumId w:val="28"/>
  </w:num>
  <w:num w:numId="9" w16cid:durableId="1249190659">
    <w:abstractNumId w:val="19"/>
  </w:num>
  <w:num w:numId="10" w16cid:durableId="1106576290">
    <w:abstractNumId w:val="15"/>
  </w:num>
  <w:num w:numId="11" w16cid:durableId="409156366">
    <w:abstractNumId w:val="46"/>
  </w:num>
  <w:num w:numId="12" w16cid:durableId="610625235">
    <w:abstractNumId w:val="50"/>
  </w:num>
  <w:num w:numId="13" w16cid:durableId="1478037754">
    <w:abstractNumId w:val="5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9142825">
    <w:abstractNumId w:val="47"/>
  </w:num>
  <w:num w:numId="15" w16cid:durableId="1788769244">
    <w:abstractNumId w:val="48"/>
  </w:num>
  <w:num w:numId="16" w16cid:durableId="451948668">
    <w:abstractNumId w:val="33"/>
  </w:num>
  <w:num w:numId="17" w16cid:durableId="1551847566">
    <w:abstractNumId w:val="30"/>
  </w:num>
  <w:num w:numId="18" w16cid:durableId="297684644">
    <w:abstractNumId w:val="21"/>
  </w:num>
  <w:num w:numId="19" w16cid:durableId="905722028">
    <w:abstractNumId w:val="57"/>
  </w:num>
  <w:num w:numId="20" w16cid:durableId="2140877562">
    <w:abstractNumId w:val="6"/>
  </w:num>
  <w:num w:numId="21" w16cid:durableId="1450851961">
    <w:abstractNumId w:val="41"/>
  </w:num>
  <w:num w:numId="22" w16cid:durableId="1204251805">
    <w:abstractNumId w:val="45"/>
  </w:num>
  <w:num w:numId="23" w16cid:durableId="1851410426">
    <w:abstractNumId w:val="49"/>
  </w:num>
  <w:num w:numId="24" w16cid:durableId="1152452441">
    <w:abstractNumId w:val="29"/>
  </w:num>
  <w:num w:numId="25" w16cid:durableId="633829283">
    <w:abstractNumId w:val="3"/>
  </w:num>
  <w:num w:numId="26" w16cid:durableId="336881441">
    <w:abstractNumId w:val="3"/>
  </w:num>
  <w:num w:numId="27" w16cid:durableId="1169179578">
    <w:abstractNumId w:val="18"/>
  </w:num>
  <w:num w:numId="28" w16cid:durableId="677777834">
    <w:abstractNumId w:val="17"/>
  </w:num>
  <w:num w:numId="29" w16cid:durableId="1849825262">
    <w:abstractNumId w:val="40"/>
  </w:num>
  <w:num w:numId="30" w16cid:durableId="220333319">
    <w:abstractNumId w:val="61"/>
  </w:num>
  <w:num w:numId="31" w16cid:durableId="70734471">
    <w:abstractNumId w:val="3"/>
  </w:num>
  <w:num w:numId="32" w16cid:durableId="799498715">
    <w:abstractNumId w:val="3"/>
  </w:num>
  <w:num w:numId="33" w16cid:durableId="216355041">
    <w:abstractNumId w:val="16"/>
  </w:num>
  <w:num w:numId="34" w16cid:durableId="1527133940">
    <w:abstractNumId w:val="60"/>
  </w:num>
  <w:num w:numId="35" w16cid:durableId="1967196119">
    <w:abstractNumId w:val="8"/>
  </w:num>
  <w:num w:numId="36" w16cid:durableId="1205172926">
    <w:abstractNumId w:val="25"/>
  </w:num>
  <w:num w:numId="37" w16cid:durableId="1143886014">
    <w:abstractNumId w:val="59"/>
  </w:num>
  <w:num w:numId="38" w16cid:durableId="22171961">
    <w:abstractNumId w:val="13"/>
  </w:num>
  <w:num w:numId="39" w16cid:durableId="1177843828">
    <w:abstractNumId w:val="61"/>
  </w:num>
  <w:num w:numId="40" w16cid:durableId="1265193558">
    <w:abstractNumId w:val="61"/>
  </w:num>
  <w:num w:numId="41" w16cid:durableId="205796441">
    <w:abstractNumId w:val="20"/>
  </w:num>
  <w:num w:numId="42" w16cid:durableId="1595673105">
    <w:abstractNumId w:val="62"/>
  </w:num>
  <w:num w:numId="43" w16cid:durableId="470094798">
    <w:abstractNumId w:val="39"/>
  </w:num>
  <w:num w:numId="44" w16cid:durableId="1702172203">
    <w:abstractNumId w:val="43"/>
  </w:num>
  <w:num w:numId="45" w16cid:durableId="1161194017">
    <w:abstractNumId w:val="22"/>
  </w:num>
  <w:num w:numId="46" w16cid:durableId="1578590456">
    <w:abstractNumId w:val="53"/>
  </w:num>
  <w:num w:numId="47" w16cid:durableId="1799107460">
    <w:abstractNumId w:val="36"/>
  </w:num>
  <w:num w:numId="48" w16cid:durableId="236594443">
    <w:abstractNumId w:val="23"/>
  </w:num>
  <w:num w:numId="49" w16cid:durableId="2106537334">
    <w:abstractNumId w:val="58"/>
  </w:num>
  <w:num w:numId="50" w16cid:durableId="843514618">
    <w:abstractNumId w:val="31"/>
  </w:num>
  <w:num w:numId="51" w16cid:durableId="306132369">
    <w:abstractNumId w:val="56"/>
  </w:num>
  <w:num w:numId="52" w16cid:durableId="1903367885">
    <w:abstractNumId w:val="4"/>
  </w:num>
  <w:num w:numId="53" w16cid:durableId="1316178671">
    <w:abstractNumId w:val="38"/>
  </w:num>
  <w:num w:numId="54" w16cid:durableId="905802056">
    <w:abstractNumId w:val="44"/>
  </w:num>
  <w:num w:numId="55" w16cid:durableId="1079716663">
    <w:abstractNumId w:val="34"/>
  </w:num>
  <w:num w:numId="56" w16cid:durableId="1384401874">
    <w:abstractNumId w:val="3"/>
  </w:num>
  <w:num w:numId="57" w16cid:durableId="1180704881">
    <w:abstractNumId w:val="3"/>
  </w:num>
  <w:num w:numId="58" w16cid:durableId="1239290930">
    <w:abstractNumId w:val="3"/>
  </w:num>
  <w:num w:numId="59" w16cid:durableId="2018073053">
    <w:abstractNumId w:val="52"/>
  </w:num>
  <w:num w:numId="60" w16cid:durableId="2055083246">
    <w:abstractNumId w:val="14"/>
  </w:num>
  <w:num w:numId="61" w16cid:durableId="1981837216">
    <w:abstractNumId w:val="1"/>
  </w:num>
  <w:num w:numId="62" w16cid:durableId="1647053111">
    <w:abstractNumId w:val="5"/>
  </w:num>
  <w:num w:numId="63" w16cid:durableId="889028256">
    <w:abstractNumId w:val="9"/>
  </w:num>
  <w:num w:numId="64" w16cid:durableId="1911577879">
    <w:abstractNumId w:val="42"/>
  </w:num>
  <w:num w:numId="65" w16cid:durableId="1523780156">
    <w:abstractNumId w:val="7"/>
  </w:num>
  <w:num w:numId="66" w16cid:durableId="1255817372">
    <w:abstractNumId w:val="11"/>
  </w:num>
  <w:num w:numId="67" w16cid:durableId="1221791678">
    <w:abstractNumId w:val="10"/>
  </w:num>
  <w:num w:numId="68" w16cid:durableId="1239752760">
    <w:abstractNumId w:val="27"/>
  </w:num>
  <w:num w:numId="69" w16cid:durableId="414399836">
    <w:abstractNumId w:val="54"/>
  </w:num>
  <w:num w:numId="70" w16cid:durableId="559219688">
    <w:abstractNumId w:val="12"/>
  </w:num>
  <w:num w:numId="71" w16cid:durableId="385953179">
    <w:abstractNumId w:val="32"/>
  </w:num>
  <w:num w:numId="72" w16cid:durableId="1334140550">
    <w:abstractNumId w:val="35"/>
  </w:num>
  <w:num w:numId="73" w16cid:durableId="876118014">
    <w:abstractNumId w:val="55"/>
  </w:num>
  <w:num w:numId="74" w16cid:durableId="1635208002">
    <w:abstractNumId w:val="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5"/>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D92"/>
    <w:rsid w:val="00010E97"/>
    <w:rsid w:val="00010F70"/>
    <w:rsid w:val="00010FD1"/>
    <w:rsid w:val="00011151"/>
    <w:rsid w:val="0001141E"/>
    <w:rsid w:val="00011703"/>
    <w:rsid w:val="00011774"/>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43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53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1D6"/>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C76"/>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A9C"/>
    <w:rsid w:val="00086B50"/>
    <w:rsid w:val="00086C4D"/>
    <w:rsid w:val="00086CF2"/>
    <w:rsid w:val="00087265"/>
    <w:rsid w:val="0008731C"/>
    <w:rsid w:val="00087577"/>
    <w:rsid w:val="0008760B"/>
    <w:rsid w:val="00087744"/>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BAE"/>
    <w:rsid w:val="00095F53"/>
    <w:rsid w:val="0009612D"/>
    <w:rsid w:val="0009653B"/>
    <w:rsid w:val="0009680E"/>
    <w:rsid w:val="00096851"/>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08E"/>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17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100"/>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898"/>
    <w:rsid w:val="000F2965"/>
    <w:rsid w:val="000F2F54"/>
    <w:rsid w:val="000F2F6F"/>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3ED"/>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1EA"/>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C76"/>
    <w:rsid w:val="00186DCB"/>
    <w:rsid w:val="00186E50"/>
    <w:rsid w:val="00186F58"/>
    <w:rsid w:val="0018765F"/>
    <w:rsid w:val="0018767B"/>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3AD"/>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32E"/>
    <w:rsid w:val="001C5458"/>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8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4A"/>
    <w:rsid w:val="002057DC"/>
    <w:rsid w:val="002058DC"/>
    <w:rsid w:val="00205957"/>
    <w:rsid w:val="00205AB2"/>
    <w:rsid w:val="00205B3B"/>
    <w:rsid w:val="00205CB2"/>
    <w:rsid w:val="0020610B"/>
    <w:rsid w:val="00206133"/>
    <w:rsid w:val="00206298"/>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883"/>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505"/>
    <w:rsid w:val="00257A62"/>
    <w:rsid w:val="00260156"/>
    <w:rsid w:val="002601AF"/>
    <w:rsid w:val="00260627"/>
    <w:rsid w:val="0026075E"/>
    <w:rsid w:val="00260D0F"/>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40D"/>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CDC"/>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5AF7"/>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DFE"/>
    <w:rsid w:val="002D4E37"/>
    <w:rsid w:val="002D51A1"/>
    <w:rsid w:val="002D52E0"/>
    <w:rsid w:val="002D576E"/>
    <w:rsid w:val="002D57D5"/>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467"/>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4865"/>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738"/>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14B"/>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3617"/>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053"/>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85C"/>
    <w:rsid w:val="00361F88"/>
    <w:rsid w:val="0036262C"/>
    <w:rsid w:val="003626C4"/>
    <w:rsid w:val="00362835"/>
    <w:rsid w:val="003628B2"/>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A88"/>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1B4"/>
    <w:rsid w:val="003764FA"/>
    <w:rsid w:val="00376C2F"/>
    <w:rsid w:val="00376C90"/>
    <w:rsid w:val="00376E52"/>
    <w:rsid w:val="00376F67"/>
    <w:rsid w:val="0037709A"/>
    <w:rsid w:val="00377146"/>
    <w:rsid w:val="00377393"/>
    <w:rsid w:val="00377397"/>
    <w:rsid w:val="003774F3"/>
    <w:rsid w:val="003774FD"/>
    <w:rsid w:val="003775BD"/>
    <w:rsid w:val="00377CA6"/>
    <w:rsid w:val="00380721"/>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8F"/>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2E9B"/>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24"/>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6F3"/>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5BD"/>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4A8"/>
    <w:rsid w:val="0044769B"/>
    <w:rsid w:val="00447D67"/>
    <w:rsid w:val="00450221"/>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97"/>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126"/>
    <w:rsid w:val="004836E5"/>
    <w:rsid w:val="00483846"/>
    <w:rsid w:val="00483D11"/>
    <w:rsid w:val="00483D20"/>
    <w:rsid w:val="0048406D"/>
    <w:rsid w:val="0048410E"/>
    <w:rsid w:val="004843D5"/>
    <w:rsid w:val="00484A1D"/>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B9B"/>
    <w:rsid w:val="00486CF2"/>
    <w:rsid w:val="00486E40"/>
    <w:rsid w:val="00486EC5"/>
    <w:rsid w:val="00487006"/>
    <w:rsid w:val="0048719C"/>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7E1"/>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9FA"/>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DB5"/>
    <w:rsid w:val="004C4F33"/>
    <w:rsid w:val="004C521E"/>
    <w:rsid w:val="004C542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B25"/>
    <w:rsid w:val="00510F6D"/>
    <w:rsid w:val="005118D7"/>
    <w:rsid w:val="005119DD"/>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D65"/>
    <w:rsid w:val="00521DB1"/>
    <w:rsid w:val="0052217F"/>
    <w:rsid w:val="005221A4"/>
    <w:rsid w:val="00522383"/>
    <w:rsid w:val="005225D6"/>
    <w:rsid w:val="0052299F"/>
    <w:rsid w:val="00522B0A"/>
    <w:rsid w:val="00523366"/>
    <w:rsid w:val="00523747"/>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978"/>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23A"/>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5A"/>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9D8"/>
    <w:rsid w:val="00590BF6"/>
    <w:rsid w:val="00591777"/>
    <w:rsid w:val="00591B9C"/>
    <w:rsid w:val="00592160"/>
    <w:rsid w:val="005923C9"/>
    <w:rsid w:val="0059284F"/>
    <w:rsid w:val="005928BF"/>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0C4"/>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A05"/>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95"/>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6EC1"/>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2D8C"/>
    <w:rsid w:val="00623084"/>
    <w:rsid w:val="0062326D"/>
    <w:rsid w:val="00623427"/>
    <w:rsid w:val="006236B7"/>
    <w:rsid w:val="006239D5"/>
    <w:rsid w:val="00623EF3"/>
    <w:rsid w:val="00623EFB"/>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0F00"/>
    <w:rsid w:val="00631007"/>
    <w:rsid w:val="00631826"/>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2DD"/>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D1D"/>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5CB3"/>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EFE"/>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336"/>
    <w:rsid w:val="006F25E8"/>
    <w:rsid w:val="006F291E"/>
    <w:rsid w:val="006F2B10"/>
    <w:rsid w:val="006F2E21"/>
    <w:rsid w:val="006F3052"/>
    <w:rsid w:val="006F314D"/>
    <w:rsid w:val="006F3476"/>
    <w:rsid w:val="006F3738"/>
    <w:rsid w:val="006F3B01"/>
    <w:rsid w:val="006F3BDF"/>
    <w:rsid w:val="006F4072"/>
    <w:rsid w:val="006F4120"/>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07FA7"/>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17E44"/>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12C"/>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1F85"/>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A8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2E10"/>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560"/>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A9"/>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CB3"/>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13F"/>
    <w:rsid w:val="007E6735"/>
    <w:rsid w:val="007E67F4"/>
    <w:rsid w:val="007E6847"/>
    <w:rsid w:val="007E6DA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CCB"/>
    <w:rsid w:val="00811EF6"/>
    <w:rsid w:val="008123D5"/>
    <w:rsid w:val="008124FE"/>
    <w:rsid w:val="00812606"/>
    <w:rsid w:val="008127B0"/>
    <w:rsid w:val="00812D40"/>
    <w:rsid w:val="00812F23"/>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4CF0"/>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A9F"/>
    <w:rsid w:val="008650AB"/>
    <w:rsid w:val="008651C4"/>
    <w:rsid w:val="00865696"/>
    <w:rsid w:val="008658C5"/>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58"/>
    <w:rsid w:val="00883F8F"/>
    <w:rsid w:val="00884003"/>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63D"/>
    <w:rsid w:val="00895A0C"/>
    <w:rsid w:val="00895F3A"/>
    <w:rsid w:val="008964EE"/>
    <w:rsid w:val="008965AD"/>
    <w:rsid w:val="0089695D"/>
    <w:rsid w:val="00896A6F"/>
    <w:rsid w:val="00896C4D"/>
    <w:rsid w:val="00896CA4"/>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25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A88"/>
    <w:rsid w:val="008F0C10"/>
    <w:rsid w:val="008F0D27"/>
    <w:rsid w:val="008F19B7"/>
    <w:rsid w:val="008F1CF8"/>
    <w:rsid w:val="008F2201"/>
    <w:rsid w:val="008F2595"/>
    <w:rsid w:val="008F2770"/>
    <w:rsid w:val="008F2B4B"/>
    <w:rsid w:val="008F2E82"/>
    <w:rsid w:val="008F3192"/>
    <w:rsid w:val="008F325E"/>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6F8A"/>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6BB"/>
    <w:rsid w:val="0090789F"/>
    <w:rsid w:val="00907E8D"/>
    <w:rsid w:val="0091001E"/>
    <w:rsid w:val="009101A0"/>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78"/>
    <w:rsid w:val="00921ED5"/>
    <w:rsid w:val="00921FA1"/>
    <w:rsid w:val="009225B6"/>
    <w:rsid w:val="0092286C"/>
    <w:rsid w:val="00923151"/>
    <w:rsid w:val="00923ABA"/>
    <w:rsid w:val="00924108"/>
    <w:rsid w:val="0092434B"/>
    <w:rsid w:val="009247D8"/>
    <w:rsid w:val="0092498F"/>
    <w:rsid w:val="00924A82"/>
    <w:rsid w:val="00924F5D"/>
    <w:rsid w:val="0092507E"/>
    <w:rsid w:val="0092516C"/>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78E"/>
    <w:rsid w:val="00930305"/>
    <w:rsid w:val="0093063D"/>
    <w:rsid w:val="009306E2"/>
    <w:rsid w:val="00930786"/>
    <w:rsid w:val="0093135E"/>
    <w:rsid w:val="00931948"/>
    <w:rsid w:val="0093195D"/>
    <w:rsid w:val="00931A1C"/>
    <w:rsid w:val="00931CF8"/>
    <w:rsid w:val="00931E7A"/>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67F"/>
    <w:rsid w:val="00951798"/>
    <w:rsid w:val="009517A9"/>
    <w:rsid w:val="009518BD"/>
    <w:rsid w:val="00951995"/>
    <w:rsid w:val="00951C7E"/>
    <w:rsid w:val="00951CF6"/>
    <w:rsid w:val="0095225E"/>
    <w:rsid w:val="00952391"/>
    <w:rsid w:val="00952444"/>
    <w:rsid w:val="00952752"/>
    <w:rsid w:val="009527E4"/>
    <w:rsid w:val="00952ACA"/>
    <w:rsid w:val="00952C1F"/>
    <w:rsid w:val="009537A7"/>
    <w:rsid w:val="00953B1F"/>
    <w:rsid w:val="00953EBE"/>
    <w:rsid w:val="009544E0"/>
    <w:rsid w:val="009548C3"/>
    <w:rsid w:val="0095506D"/>
    <w:rsid w:val="00955406"/>
    <w:rsid w:val="009555A3"/>
    <w:rsid w:val="009555E2"/>
    <w:rsid w:val="009557DF"/>
    <w:rsid w:val="00955A2E"/>
    <w:rsid w:val="00955AAB"/>
    <w:rsid w:val="00956101"/>
    <w:rsid w:val="00956804"/>
    <w:rsid w:val="00956F80"/>
    <w:rsid w:val="00957060"/>
    <w:rsid w:val="0095734D"/>
    <w:rsid w:val="00957487"/>
    <w:rsid w:val="0095762E"/>
    <w:rsid w:val="0095774D"/>
    <w:rsid w:val="0095799C"/>
    <w:rsid w:val="00957D9C"/>
    <w:rsid w:val="00957FCA"/>
    <w:rsid w:val="0096027D"/>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C7"/>
    <w:rsid w:val="009A10D9"/>
    <w:rsid w:val="009A1487"/>
    <w:rsid w:val="009A1501"/>
    <w:rsid w:val="009A1723"/>
    <w:rsid w:val="009A175B"/>
    <w:rsid w:val="009A1E77"/>
    <w:rsid w:val="009A20F1"/>
    <w:rsid w:val="009A2180"/>
    <w:rsid w:val="009A2366"/>
    <w:rsid w:val="009A246A"/>
    <w:rsid w:val="009A2B0F"/>
    <w:rsid w:val="009A2BDF"/>
    <w:rsid w:val="009A3183"/>
    <w:rsid w:val="009A31B2"/>
    <w:rsid w:val="009A3201"/>
    <w:rsid w:val="009A37AC"/>
    <w:rsid w:val="009A3AB5"/>
    <w:rsid w:val="009A4289"/>
    <w:rsid w:val="009A4A0D"/>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179"/>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63C"/>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B23"/>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AD"/>
    <w:rsid w:val="00A03BC9"/>
    <w:rsid w:val="00A0403F"/>
    <w:rsid w:val="00A04101"/>
    <w:rsid w:val="00A04135"/>
    <w:rsid w:val="00A04399"/>
    <w:rsid w:val="00A04541"/>
    <w:rsid w:val="00A0461A"/>
    <w:rsid w:val="00A047B5"/>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D0C"/>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944"/>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438"/>
    <w:rsid w:val="00A61828"/>
    <w:rsid w:val="00A619F9"/>
    <w:rsid w:val="00A61B5C"/>
    <w:rsid w:val="00A61B79"/>
    <w:rsid w:val="00A61BD9"/>
    <w:rsid w:val="00A61DC0"/>
    <w:rsid w:val="00A61E6D"/>
    <w:rsid w:val="00A620AA"/>
    <w:rsid w:val="00A624A1"/>
    <w:rsid w:val="00A62690"/>
    <w:rsid w:val="00A6280B"/>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A9D"/>
    <w:rsid w:val="00A76BF2"/>
    <w:rsid w:val="00A76FC0"/>
    <w:rsid w:val="00A770A5"/>
    <w:rsid w:val="00A7735F"/>
    <w:rsid w:val="00A7747E"/>
    <w:rsid w:val="00A77531"/>
    <w:rsid w:val="00A77A30"/>
    <w:rsid w:val="00A77C0E"/>
    <w:rsid w:val="00A77D83"/>
    <w:rsid w:val="00A80402"/>
    <w:rsid w:val="00A806D6"/>
    <w:rsid w:val="00A80E52"/>
    <w:rsid w:val="00A80EC7"/>
    <w:rsid w:val="00A80ECC"/>
    <w:rsid w:val="00A8135C"/>
    <w:rsid w:val="00A81633"/>
    <w:rsid w:val="00A81C2A"/>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5C3"/>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12B"/>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5FAD"/>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8D8"/>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7C4"/>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37E39"/>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861"/>
    <w:rsid w:val="00B57A15"/>
    <w:rsid w:val="00B57EC6"/>
    <w:rsid w:val="00B60636"/>
    <w:rsid w:val="00B607B8"/>
    <w:rsid w:val="00B60914"/>
    <w:rsid w:val="00B60ABC"/>
    <w:rsid w:val="00B60E51"/>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CC4"/>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72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314"/>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5A"/>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0A4"/>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682"/>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1FF6"/>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1A"/>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0A3"/>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6D89"/>
    <w:rsid w:val="00CA7050"/>
    <w:rsid w:val="00CA71D1"/>
    <w:rsid w:val="00CA73B2"/>
    <w:rsid w:val="00CA73E5"/>
    <w:rsid w:val="00CA74E8"/>
    <w:rsid w:val="00CA76F9"/>
    <w:rsid w:val="00CA7824"/>
    <w:rsid w:val="00CA7A42"/>
    <w:rsid w:val="00CA7C48"/>
    <w:rsid w:val="00CA7D04"/>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ADD"/>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0A8"/>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783"/>
    <w:rsid w:val="00CE2815"/>
    <w:rsid w:val="00CE2870"/>
    <w:rsid w:val="00CE2B08"/>
    <w:rsid w:val="00CE2E2D"/>
    <w:rsid w:val="00CE2FF6"/>
    <w:rsid w:val="00CE3257"/>
    <w:rsid w:val="00CE414F"/>
    <w:rsid w:val="00CE42CD"/>
    <w:rsid w:val="00CE47DA"/>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8D2"/>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971"/>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21"/>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5AB"/>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599"/>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39"/>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026"/>
    <w:rsid w:val="00D7010A"/>
    <w:rsid w:val="00D70110"/>
    <w:rsid w:val="00D7040B"/>
    <w:rsid w:val="00D70518"/>
    <w:rsid w:val="00D705D1"/>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CBC"/>
    <w:rsid w:val="00D92FD3"/>
    <w:rsid w:val="00D931F2"/>
    <w:rsid w:val="00D93793"/>
    <w:rsid w:val="00D93C4D"/>
    <w:rsid w:val="00D94248"/>
    <w:rsid w:val="00D9450D"/>
    <w:rsid w:val="00D948A0"/>
    <w:rsid w:val="00D94BB0"/>
    <w:rsid w:val="00D94C94"/>
    <w:rsid w:val="00D94E77"/>
    <w:rsid w:val="00D94FF3"/>
    <w:rsid w:val="00D9506A"/>
    <w:rsid w:val="00D951E6"/>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A20"/>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721"/>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679"/>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3C33"/>
    <w:rsid w:val="00DD49D3"/>
    <w:rsid w:val="00DD52E9"/>
    <w:rsid w:val="00DD5514"/>
    <w:rsid w:val="00DD5534"/>
    <w:rsid w:val="00DD5AFD"/>
    <w:rsid w:val="00DD61C9"/>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799"/>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6C88"/>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DF7EE2"/>
    <w:rsid w:val="00E000A6"/>
    <w:rsid w:val="00E004D1"/>
    <w:rsid w:val="00E00960"/>
    <w:rsid w:val="00E0097C"/>
    <w:rsid w:val="00E00A07"/>
    <w:rsid w:val="00E00C11"/>
    <w:rsid w:val="00E00EFF"/>
    <w:rsid w:val="00E00F76"/>
    <w:rsid w:val="00E00FBC"/>
    <w:rsid w:val="00E013DB"/>
    <w:rsid w:val="00E019EA"/>
    <w:rsid w:val="00E01D53"/>
    <w:rsid w:val="00E024AE"/>
    <w:rsid w:val="00E02503"/>
    <w:rsid w:val="00E028E6"/>
    <w:rsid w:val="00E02C20"/>
    <w:rsid w:val="00E02E67"/>
    <w:rsid w:val="00E03129"/>
    <w:rsid w:val="00E032C1"/>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5D61"/>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8B7"/>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17F"/>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236"/>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38"/>
    <w:rsid w:val="00E34D6E"/>
    <w:rsid w:val="00E34F08"/>
    <w:rsid w:val="00E34FC9"/>
    <w:rsid w:val="00E3558F"/>
    <w:rsid w:val="00E35657"/>
    <w:rsid w:val="00E35DF1"/>
    <w:rsid w:val="00E35F27"/>
    <w:rsid w:val="00E35F47"/>
    <w:rsid w:val="00E362BC"/>
    <w:rsid w:val="00E3648F"/>
    <w:rsid w:val="00E36588"/>
    <w:rsid w:val="00E365D2"/>
    <w:rsid w:val="00E374CC"/>
    <w:rsid w:val="00E377BF"/>
    <w:rsid w:val="00E37AF2"/>
    <w:rsid w:val="00E37B61"/>
    <w:rsid w:val="00E37BBD"/>
    <w:rsid w:val="00E37C25"/>
    <w:rsid w:val="00E37F72"/>
    <w:rsid w:val="00E40362"/>
    <w:rsid w:val="00E403D1"/>
    <w:rsid w:val="00E40453"/>
    <w:rsid w:val="00E40CDE"/>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4850"/>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F7"/>
    <w:rsid w:val="00E63136"/>
    <w:rsid w:val="00E631EB"/>
    <w:rsid w:val="00E63434"/>
    <w:rsid w:val="00E63E6F"/>
    <w:rsid w:val="00E6412A"/>
    <w:rsid w:val="00E64286"/>
    <w:rsid w:val="00E644C3"/>
    <w:rsid w:val="00E64763"/>
    <w:rsid w:val="00E64A2E"/>
    <w:rsid w:val="00E64D86"/>
    <w:rsid w:val="00E64E0C"/>
    <w:rsid w:val="00E654C9"/>
    <w:rsid w:val="00E65E6B"/>
    <w:rsid w:val="00E66244"/>
    <w:rsid w:val="00E6640D"/>
    <w:rsid w:val="00E66781"/>
    <w:rsid w:val="00E6682F"/>
    <w:rsid w:val="00E6691F"/>
    <w:rsid w:val="00E67387"/>
    <w:rsid w:val="00E67C8B"/>
    <w:rsid w:val="00E7020E"/>
    <w:rsid w:val="00E702A2"/>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6E"/>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4FD0"/>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CDB"/>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7DA"/>
    <w:rsid w:val="00EE785F"/>
    <w:rsid w:val="00EE7D91"/>
    <w:rsid w:val="00EE7E23"/>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1F1"/>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D49"/>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3BD"/>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912"/>
    <w:rsid w:val="00F42ADB"/>
    <w:rsid w:val="00F42C2B"/>
    <w:rsid w:val="00F42C3B"/>
    <w:rsid w:val="00F42C70"/>
    <w:rsid w:val="00F42E86"/>
    <w:rsid w:val="00F431C9"/>
    <w:rsid w:val="00F43360"/>
    <w:rsid w:val="00F439C5"/>
    <w:rsid w:val="00F43B0B"/>
    <w:rsid w:val="00F44833"/>
    <w:rsid w:val="00F44DCF"/>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FA2"/>
    <w:rsid w:val="00F513BA"/>
    <w:rsid w:val="00F51447"/>
    <w:rsid w:val="00F514EF"/>
    <w:rsid w:val="00F51690"/>
    <w:rsid w:val="00F516F4"/>
    <w:rsid w:val="00F51713"/>
    <w:rsid w:val="00F51871"/>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A5D"/>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F7B"/>
    <w:rsid w:val="00FF2077"/>
    <w:rsid w:val="00FF2260"/>
    <w:rsid w:val="00FF2926"/>
    <w:rsid w:val="00FF2A88"/>
    <w:rsid w:val="00FF2B35"/>
    <w:rsid w:val="00FF310E"/>
    <w:rsid w:val="00FF32D4"/>
    <w:rsid w:val="00FF3332"/>
    <w:rsid w:val="00FF36E1"/>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F68"/>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ind w:left="720"/>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36"/>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jc w:val="both"/>
    </w:pPr>
  </w:style>
  <w:style w:type="paragraph" w:styleId="EndnoteText">
    <w:name w:val="endnote text"/>
    <w:basedOn w:val="Normal"/>
    <w:link w:val="EndnoteTextChar"/>
    <w:semiHidden/>
    <w:unhideWhenUsed/>
    <w:rsid w:val="00782319"/>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7BC34CB2-8C5D-473F-B407-3E3B999E8A23}">
  <ds:schemaRefs>
    <ds:schemaRef ds:uri="http://schemas.openxmlformats.org/officeDocument/2006/bibliography"/>
  </ds:schemaRefs>
</ds:datastoreItem>
</file>

<file path=customXml/itemProps4.xml><?xml version="1.0" encoding="utf-8"?>
<ds:datastoreItem xmlns:ds="http://schemas.openxmlformats.org/officeDocument/2006/customXml" ds:itemID="{64F855E2-D5D6-439F-BD2D-205A02629201}">
  <ds:schemaRefs>
    <ds:schemaRef ds:uri="http://schemas.openxmlformats.org/officeDocument/2006/bibliography"/>
  </ds:schemaRefs>
</ds:datastoreItem>
</file>

<file path=customXml/itemProps5.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3CA88D-8DAA-4146-93CC-5902B67AF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124</TotalTime>
  <Pages>12</Pages>
  <Words>6123</Words>
  <Characters>34907</Characters>
  <Application>Microsoft Office Word</Application>
  <DocSecurity>0</DocSecurity>
  <Lines>290</Lines>
  <Paragraphs>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40949</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Wirth, Thomas</cp:lastModifiedBy>
  <cp:revision>83</cp:revision>
  <cp:lastPrinted>2022-01-05T12:49:00Z</cp:lastPrinted>
  <dcterms:created xsi:type="dcterms:W3CDTF">2023-04-06T08:24:00Z</dcterms:created>
  <dcterms:modified xsi:type="dcterms:W3CDTF">2023-08-11T22:39:00Z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