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D97B1A" w14:textId="2339E53B" w:rsidR="0077405F" w:rsidRPr="00D42642" w:rsidRDefault="0077405F" w:rsidP="0077405F">
      <w:pPr>
        <w:pStyle w:val="3gpptdocheadfirst"/>
        <w:rPr>
          <w:rFonts w:eastAsiaTheme="minorEastAsia" w:cs="Arial"/>
          <w:szCs w:val="22"/>
          <w:lang w:val="en-US" w:eastAsia="zh-CN"/>
        </w:rPr>
      </w:pPr>
      <w:bookmarkStart w:id="0" w:name="_Hlk131174226"/>
      <w:r>
        <w:rPr>
          <w:rFonts w:eastAsiaTheme="minorEastAsia" w:cs="Arial"/>
          <w:szCs w:val="22"/>
          <w:lang w:val="en-US" w:eastAsia="zh-CN"/>
        </w:rPr>
        <w:t>3GPP TSG RAN WG1</w:t>
      </w:r>
      <w:r w:rsidRPr="00D42642">
        <w:rPr>
          <w:rFonts w:eastAsiaTheme="minorEastAsia" w:cs="Arial"/>
          <w:szCs w:val="22"/>
          <w:lang w:val="en-US" w:eastAsia="zh-CN"/>
        </w:rPr>
        <w:t>#1</w:t>
      </w:r>
      <w:r>
        <w:rPr>
          <w:rFonts w:eastAsiaTheme="minorEastAsia" w:cs="Arial"/>
          <w:szCs w:val="22"/>
          <w:lang w:val="en-US" w:eastAsia="zh-CN"/>
        </w:rPr>
        <w:t>14</w:t>
      </w:r>
      <w:r>
        <w:rPr>
          <w:rFonts w:eastAsiaTheme="minorEastAsia" w:cs="Arial"/>
          <w:szCs w:val="22"/>
          <w:lang w:val="en-US" w:eastAsia="zh-CN"/>
        </w:rPr>
        <w:tab/>
      </w:r>
      <w:r w:rsidR="009E12C3">
        <w:rPr>
          <w:rFonts w:eastAsiaTheme="minorEastAsia" w:cs="Arial"/>
          <w:szCs w:val="22"/>
          <w:lang w:val="en-US" w:eastAsia="zh-CN"/>
        </w:rPr>
        <w:t>R1-2307136</w:t>
      </w:r>
      <w:bookmarkStart w:id="1" w:name="_GoBack"/>
      <w:bookmarkEnd w:id="1"/>
    </w:p>
    <w:p w14:paraId="3E549CE4" w14:textId="77777777" w:rsidR="0077405F" w:rsidRDefault="0077405F" w:rsidP="0077405F">
      <w:pPr>
        <w:pStyle w:val="3gpptdocheadfirst"/>
        <w:rPr>
          <w:rFonts w:eastAsiaTheme="minorEastAsia" w:cs="Arial"/>
          <w:szCs w:val="22"/>
          <w:lang w:val="en-US" w:eastAsia="zh-CN"/>
        </w:rPr>
      </w:pPr>
      <w:r w:rsidRPr="00D42642">
        <w:rPr>
          <w:rFonts w:eastAsiaTheme="minorEastAsia" w:cs="Arial"/>
          <w:szCs w:val="22"/>
          <w:lang w:val="en-US" w:eastAsia="zh-CN"/>
        </w:rPr>
        <w:t>Toulouse, France, August 21</w:t>
      </w:r>
      <w:r w:rsidRPr="00D42642">
        <w:rPr>
          <w:rFonts w:eastAsiaTheme="minorEastAsia" w:cs="Arial"/>
          <w:szCs w:val="22"/>
          <w:vertAlign w:val="superscript"/>
          <w:lang w:val="en-US" w:eastAsia="zh-CN"/>
        </w:rPr>
        <w:t>st</w:t>
      </w:r>
      <w:r w:rsidRPr="00D42642">
        <w:rPr>
          <w:rFonts w:eastAsiaTheme="minorEastAsia" w:cs="Arial"/>
          <w:szCs w:val="22"/>
          <w:lang w:val="en-US" w:eastAsia="zh-CN"/>
        </w:rPr>
        <w:t xml:space="preserve"> – August 25</w:t>
      </w:r>
      <w:r w:rsidRPr="00D42642">
        <w:rPr>
          <w:rFonts w:eastAsiaTheme="minorEastAsia" w:cs="Arial"/>
          <w:szCs w:val="22"/>
          <w:vertAlign w:val="superscript"/>
          <w:lang w:val="en-US" w:eastAsia="zh-CN"/>
        </w:rPr>
        <w:t>th</w:t>
      </w:r>
      <w:r w:rsidRPr="00D42642">
        <w:rPr>
          <w:rFonts w:eastAsiaTheme="minorEastAsia" w:cs="Arial"/>
          <w:szCs w:val="22"/>
          <w:lang w:val="en-US" w:eastAsia="zh-CN"/>
        </w:rPr>
        <w:t>, 2023</w:t>
      </w:r>
    </w:p>
    <w:p w14:paraId="4D54A66E" w14:textId="77777777" w:rsidR="00972D6E" w:rsidRPr="00F2570E" w:rsidRDefault="00972D6E" w:rsidP="00B125F2">
      <w:pPr>
        <w:pStyle w:val="3gpptdocheadfirst"/>
        <w:rPr>
          <w:lang w:val="en-US"/>
        </w:rPr>
      </w:pPr>
    </w:p>
    <w:p w14:paraId="4381A0F4" w14:textId="77777777" w:rsidR="00972D6E" w:rsidRPr="00B125F2" w:rsidRDefault="00972D6E" w:rsidP="00B125F2">
      <w:pPr>
        <w:pStyle w:val="3gpptdochead"/>
      </w:pPr>
      <w:r w:rsidRPr="00B125F2">
        <w:t>Agenda Item:</w:t>
      </w:r>
      <w:r w:rsidRPr="00B125F2">
        <w:tab/>
        <w:t>9.12.3</w:t>
      </w:r>
    </w:p>
    <w:p w14:paraId="5F08860F" w14:textId="77777777" w:rsidR="00972D6E" w:rsidRPr="00B125F2" w:rsidRDefault="00972D6E" w:rsidP="00B125F2">
      <w:pPr>
        <w:pStyle w:val="3gpptdochead"/>
      </w:pPr>
      <w:r w:rsidRPr="00B125F2">
        <w:t>Source:</w:t>
      </w:r>
      <w:r w:rsidRPr="00B125F2">
        <w:tab/>
        <w:t>NEC</w:t>
      </w:r>
    </w:p>
    <w:p w14:paraId="650BC9FC" w14:textId="77777777" w:rsidR="00972D6E" w:rsidRPr="00B125F2" w:rsidRDefault="00972D6E" w:rsidP="00B125F2">
      <w:pPr>
        <w:pStyle w:val="3gpptdochead"/>
      </w:pPr>
      <w:r w:rsidRPr="00B125F2">
        <w:t>Title:</w:t>
      </w:r>
      <w:r w:rsidRPr="00B125F2">
        <w:tab/>
        <w:t>Discussion on dynamic switching between DFT-S-OFDM and CP-OFDM</w:t>
      </w:r>
    </w:p>
    <w:p w14:paraId="1050AEE7" w14:textId="77777777" w:rsidR="00972D6E" w:rsidRPr="00B125F2" w:rsidRDefault="00972D6E" w:rsidP="00B125F2">
      <w:pPr>
        <w:pStyle w:val="3gpptdocheadlast"/>
        <w:rPr>
          <w:rFonts w:eastAsiaTheme="minorEastAsia"/>
        </w:rPr>
      </w:pPr>
      <w:r w:rsidRPr="00B125F2">
        <w:t>Document for:</w:t>
      </w:r>
      <w:r w:rsidRPr="00B125F2">
        <w:tab/>
        <w:t>Discussion and Decision</w:t>
      </w:r>
    </w:p>
    <w:p w14:paraId="02528C0B" w14:textId="77777777" w:rsidR="00972D6E" w:rsidRPr="00B125F2" w:rsidRDefault="00972D6E" w:rsidP="00B125F2">
      <w:pPr>
        <w:pStyle w:val="3gpptitlelv2"/>
        <w:rPr>
          <w:rFonts w:eastAsiaTheme="minorEastAsia"/>
        </w:rPr>
      </w:pPr>
      <w:r w:rsidRPr="00B125F2">
        <w:rPr>
          <w:rFonts w:eastAsiaTheme="minorEastAsia"/>
        </w:rPr>
        <w:t>1</w:t>
      </w:r>
      <w:r w:rsidRPr="00B125F2">
        <w:rPr>
          <w:rFonts w:eastAsiaTheme="minorEastAsia"/>
        </w:rPr>
        <w:tab/>
        <w:t>Introduction</w:t>
      </w:r>
    </w:p>
    <w:p w14:paraId="33D33759" w14:textId="2ED6803B" w:rsidR="00972D6E" w:rsidRDefault="00972D6E" w:rsidP="00B125F2">
      <w:pPr>
        <w:pStyle w:val="3gpptxt"/>
      </w:pPr>
      <w:r w:rsidRPr="00B125F2">
        <w:t>In RAN1#112</w:t>
      </w:r>
      <w:r w:rsidR="00F2570E">
        <w:t>bis-e</w:t>
      </w:r>
      <w:r w:rsidRPr="00B125F2">
        <w:t xml:space="preserve"> </w:t>
      </w:r>
      <w:r w:rsidR="005223E3">
        <w:t xml:space="preserve">and RAN1#113 </w:t>
      </w:r>
      <w:r w:rsidRPr="00B125F2">
        <w:t>discussion [1</w:t>
      </w:r>
      <w:proofErr w:type="gramStart"/>
      <w:r w:rsidRPr="00B125F2">
        <w:t>]</w:t>
      </w:r>
      <w:r w:rsidR="005223E3">
        <w:t>[</w:t>
      </w:r>
      <w:proofErr w:type="gramEnd"/>
      <w:r w:rsidR="005223E3">
        <w:t>2]</w:t>
      </w:r>
      <w:r w:rsidRPr="00B125F2">
        <w:t xml:space="preserve"> of dynamic switching between DFT-S-OFDM and CP-OFDM, following agreements are achieved. </w:t>
      </w:r>
    </w:p>
    <w:bookmarkEnd w:id="0"/>
    <w:p w14:paraId="1461A906" w14:textId="77777777" w:rsidR="00F2570E" w:rsidRPr="00F2570E" w:rsidRDefault="00F2570E" w:rsidP="00F2570E">
      <w:pPr>
        <w:pStyle w:val="3gpptxt"/>
        <w:rPr>
          <w:rFonts w:eastAsia="等线"/>
          <w:highlight w:val="green"/>
        </w:rPr>
      </w:pPr>
      <w:r w:rsidRPr="00F2570E">
        <w:rPr>
          <w:rFonts w:eastAsia="等线"/>
          <w:highlight w:val="green"/>
        </w:rPr>
        <w:t>Agreement</w:t>
      </w:r>
    </w:p>
    <w:p w14:paraId="019E040E" w14:textId="77777777" w:rsidR="00F2570E" w:rsidRPr="00F2570E" w:rsidRDefault="00F2570E" w:rsidP="00F2570E">
      <w:pPr>
        <w:pStyle w:val="3gpptxt"/>
      </w:pPr>
      <w:r w:rsidRPr="00F2570E">
        <w:t>For DCI format 0_1/0_2 containing dynamic waveform indication, bit width of each field is set to the maximum between the bit width of the field if transform precoding is disabled and the bit width of the field if transform precoding is enabled, if different.</w:t>
      </w:r>
    </w:p>
    <w:p w14:paraId="260E3B65" w14:textId="77777777" w:rsidR="00F2570E" w:rsidRPr="00F2570E" w:rsidRDefault="00F2570E" w:rsidP="00F2570E">
      <w:pPr>
        <w:pStyle w:val="3gpptxt"/>
        <w:rPr>
          <w:lang w:eastAsia="x-none"/>
        </w:rPr>
      </w:pPr>
      <w:r w:rsidRPr="00F2570E">
        <w:t xml:space="preserve">If, for the waveform indicated in the DCI, the bit width N of a field would be smaller than the bit width of the field set as per the above, UE decodes the field using N least significant bits. </w:t>
      </w:r>
      <w:r w:rsidRPr="00F2570E">
        <w:rPr>
          <w:rFonts w:eastAsia="等线"/>
        </w:rPr>
        <w:t>If N=0, the UE ignores the field for the indicated waveform.</w:t>
      </w:r>
    </w:p>
    <w:p w14:paraId="2E577DE0" w14:textId="11AE66CC" w:rsidR="00F2570E" w:rsidRPr="00F2570E" w:rsidRDefault="00F2570E" w:rsidP="00F2570E">
      <w:pPr>
        <w:pStyle w:val="3gpptxt"/>
        <w:rPr>
          <w:highlight w:val="green"/>
        </w:rPr>
      </w:pPr>
      <w:r w:rsidRPr="00F2570E">
        <w:rPr>
          <w:highlight w:val="green"/>
        </w:rPr>
        <w:t>Agreement</w:t>
      </w:r>
    </w:p>
    <w:p w14:paraId="6D84D6E9" w14:textId="77777777" w:rsidR="00F2570E" w:rsidRPr="00F2570E" w:rsidRDefault="00F2570E" w:rsidP="00F2570E">
      <w:pPr>
        <w:pStyle w:val="3gpptxt"/>
      </w:pPr>
      <w:r w:rsidRPr="00F2570E">
        <w:t>For potential enhancements to assist the scheduler in determining waveform switching, RAN1 to select 1 from the following options:</w:t>
      </w:r>
    </w:p>
    <w:p w14:paraId="1C358F00" w14:textId="77777777" w:rsidR="00F2570E" w:rsidRPr="00F2570E" w:rsidRDefault="00F2570E" w:rsidP="008D3398">
      <w:pPr>
        <w:pStyle w:val="3gpptxt"/>
        <w:numPr>
          <w:ilvl w:val="0"/>
          <w:numId w:val="5"/>
        </w:numPr>
      </w:pPr>
      <w:r w:rsidRPr="00F2570E">
        <w:t>Option 1: Reporting of power headroom information for a reference PUSCH using target waveform different from waveform of actual PUSCH.</w:t>
      </w:r>
    </w:p>
    <w:p w14:paraId="4DBBAB45" w14:textId="77777777" w:rsidR="00F2570E" w:rsidRPr="00F2570E" w:rsidRDefault="00F2570E" w:rsidP="008D3398">
      <w:pPr>
        <w:pStyle w:val="3gpptxt"/>
        <w:numPr>
          <w:ilvl w:val="1"/>
          <w:numId w:val="5"/>
        </w:numPr>
      </w:pPr>
      <w:r w:rsidRPr="00F2570E">
        <w:t>Details FFS.</w:t>
      </w:r>
    </w:p>
    <w:p w14:paraId="33A65FB7" w14:textId="77777777" w:rsidR="00F2570E" w:rsidRPr="00F2570E" w:rsidRDefault="00F2570E" w:rsidP="008D3398">
      <w:pPr>
        <w:pStyle w:val="3gpptxt"/>
        <w:numPr>
          <w:ilvl w:val="1"/>
          <w:numId w:val="5"/>
        </w:numPr>
      </w:pPr>
      <w:r w:rsidRPr="00F2570E">
        <w:t>Note: reporting PH information for both waveforms is not precluded.</w:t>
      </w:r>
    </w:p>
    <w:p w14:paraId="10B2CDAB" w14:textId="77777777" w:rsidR="00F2570E" w:rsidRPr="00F2570E" w:rsidRDefault="00F2570E" w:rsidP="008D3398">
      <w:pPr>
        <w:pStyle w:val="3gpptxt"/>
        <w:numPr>
          <w:ilvl w:val="1"/>
          <w:numId w:val="5"/>
        </w:numPr>
      </w:pPr>
      <w:r w:rsidRPr="00F2570E">
        <w:t>Note: additional trigger for PH for reference PUSCH is not precluded.</w:t>
      </w:r>
    </w:p>
    <w:p w14:paraId="3688D8F6" w14:textId="77777777" w:rsidR="00F2570E" w:rsidRPr="00F2570E" w:rsidRDefault="00F2570E" w:rsidP="008D3398">
      <w:pPr>
        <w:pStyle w:val="3gpptxt"/>
        <w:numPr>
          <w:ilvl w:val="0"/>
          <w:numId w:val="5"/>
        </w:numPr>
      </w:pPr>
      <w:r w:rsidRPr="00F2570E">
        <w:t>Option 2: New trigger of power headroom report based on waveform switching event.</w:t>
      </w:r>
    </w:p>
    <w:p w14:paraId="3AF825EA" w14:textId="77777777" w:rsidR="00F2570E" w:rsidRPr="00F2570E" w:rsidRDefault="00F2570E" w:rsidP="008D3398">
      <w:pPr>
        <w:pStyle w:val="3gpptxt"/>
        <w:numPr>
          <w:ilvl w:val="1"/>
          <w:numId w:val="5"/>
        </w:numPr>
      </w:pPr>
      <w:r w:rsidRPr="00F2570E">
        <w:t>Details FFS.</w:t>
      </w:r>
    </w:p>
    <w:p w14:paraId="5CD365F6" w14:textId="77777777" w:rsidR="00F2570E" w:rsidRPr="00F2570E" w:rsidRDefault="00F2570E" w:rsidP="008D3398">
      <w:pPr>
        <w:pStyle w:val="3gpptxt"/>
        <w:numPr>
          <w:ilvl w:val="0"/>
          <w:numId w:val="5"/>
        </w:numPr>
      </w:pPr>
      <w:r w:rsidRPr="00F2570E">
        <w:t>Option 3: Both Option 1 and Option 2.</w:t>
      </w:r>
    </w:p>
    <w:p w14:paraId="34FB740C" w14:textId="77777777" w:rsidR="00F2570E" w:rsidRPr="00F2570E" w:rsidRDefault="00F2570E" w:rsidP="008D3398">
      <w:pPr>
        <w:pStyle w:val="3gpptxt"/>
        <w:numPr>
          <w:ilvl w:val="1"/>
          <w:numId w:val="5"/>
        </w:numPr>
      </w:pPr>
      <w:r w:rsidRPr="00F2570E">
        <w:t>Details FFS.</w:t>
      </w:r>
    </w:p>
    <w:p w14:paraId="2D9FB67E" w14:textId="77777777" w:rsidR="00F2570E" w:rsidRPr="00F2570E" w:rsidRDefault="00F2570E" w:rsidP="008D3398">
      <w:pPr>
        <w:pStyle w:val="3gpptxt"/>
        <w:numPr>
          <w:ilvl w:val="0"/>
          <w:numId w:val="5"/>
        </w:numPr>
      </w:pPr>
      <w:r w:rsidRPr="00F2570E">
        <w:t>Option 4: No enhancement.</w:t>
      </w:r>
    </w:p>
    <w:p w14:paraId="31482CAC" w14:textId="77777777" w:rsidR="00F2570E" w:rsidRPr="00F2570E" w:rsidRDefault="00F2570E" w:rsidP="00F2570E">
      <w:pPr>
        <w:pStyle w:val="3gpptxt"/>
        <w:rPr>
          <w:rFonts w:eastAsia="等线"/>
          <w:u w:val="single"/>
        </w:rPr>
      </w:pPr>
      <w:r w:rsidRPr="00F2570E">
        <w:rPr>
          <w:rFonts w:eastAsia="等线"/>
          <w:u w:val="single"/>
        </w:rPr>
        <w:t>Conclusion</w:t>
      </w:r>
    </w:p>
    <w:p w14:paraId="38E6A145" w14:textId="77777777" w:rsidR="00F2570E" w:rsidRPr="00F2570E" w:rsidRDefault="00F2570E" w:rsidP="00F2570E">
      <w:pPr>
        <w:pStyle w:val="3gpptxt"/>
      </w:pPr>
      <w:r w:rsidRPr="00F2570E">
        <w:t xml:space="preserve">For PUSCH transmission scheduled by C-RNTI with DCI format 0_0, UE considers transform precoding enabled or disabled according to </w:t>
      </w:r>
      <w:r w:rsidRPr="00F2570E">
        <w:rPr>
          <w:i/>
          <w:iCs/>
        </w:rPr>
        <w:t>msg3-transformPrecoder</w:t>
      </w:r>
      <w:r w:rsidRPr="00F2570E">
        <w:t xml:space="preserve"> as in legacy.</w:t>
      </w:r>
    </w:p>
    <w:p w14:paraId="3662EF9F" w14:textId="77777777" w:rsidR="00F2570E" w:rsidRPr="00F2570E" w:rsidRDefault="00F2570E" w:rsidP="00F2570E">
      <w:pPr>
        <w:pStyle w:val="3gpptxt"/>
        <w:rPr>
          <w:highlight w:val="green"/>
          <w:shd w:val="clear" w:color="auto" w:fill="FF00FF"/>
        </w:rPr>
      </w:pPr>
      <w:r w:rsidRPr="00F2570E">
        <w:rPr>
          <w:highlight w:val="green"/>
          <w:shd w:val="clear" w:color="auto" w:fill="FF00FF"/>
        </w:rPr>
        <w:t>Agreement</w:t>
      </w:r>
    </w:p>
    <w:p w14:paraId="0C8F6E3F" w14:textId="77777777" w:rsidR="00F2570E" w:rsidRPr="00F2570E" w:rsidRDefault="00F2570E" w:rsidP="00F2570E">
      <w:pPr>
        <w:pStyle w:val="3gpptxt"/>
        <w:rPr>
          <w:lang w:val="en-US"/>
        </w:rPr>
      </w:pPr>
      <w:r w:rsidRPr="00F2570E">
        <w:t>Dynamic waveform switching is configured separately for each BWP, within </w:t>
      </w:r>
      <w:r w:rsidRPr="00F2570E">
        <w:rPr>
          <w:i/>
          <w:iCs/>
        </w:rPr>
        <w:t>PUSCH-</w:t>
      </w:r>
      <w:proofErr w:type="spellStart"/>
      <w:r w:rsidRPr="00F2570E">
        <w:rPr>
          <w:i/>
          <w:iCs/>
        </w:rPr>
        <w:t>Config</w:t>
      </w:r>
      <w:proofErr w:type="spellEnd"/>
      <w:r w:rsidRPr="00F2570E">
        <w:t>.</w:t>
      </w:r>
    </w:p>
    <w:p w14:paraId="0FF4E094" w14:textId="77777777" w:rsidR="00F2570E" w:rsidRPr="00F2570E" w:rsidRDefault="00F2570E" w:rsidP="00F2570E">
      <w:pPr>
        <w:pStyle w:val="3gpptxt"/>
        <w:rPr>
          <w:highlight w:val="green"/>
          <w:shd w:val="clear" w:color="auto" w:fill="FF00FF"/>
        </w:rPr>
      </w:pPr>
      <w:r w:rsidRPr="00F2570E">
        <w:rPr>
          <w:highlight w:val="green"/>
          <w:shd w:val="clear" w:color="auto" w:fill="FF00FF"/>
        </w:rPr>
        <w:t>Agreement</w:t>
      </w:r>
    </w:p>
    <w:p w14:paraId="40584CEE" w14:textId="77777777" w:rsidR="00F2570E" w:rsidRPr="00F2570E" w:rsidRDefault="00F2570E" w:rsidP="00F2570E">
      <w:pPr>
        <w:pStyle w:val="3gpptxt"/>
        <w:rPr>
          <w:lang w:val="en-US"/>
        </w:rPr>
      </w:pPr>
      <w:r w:rsidRPr="00F2570E">
        <w:lastRenderedPageBreak/>
        <w:t xml:space="preserve">For UE configured with multi-PUSCH scheduling in time domain in a carrier </w:t>
      </w:r>
      <w:r w:rsidRPr="00F2570E">
        <w:rPr>
          <w:i/>
          <w:iCs/>
        </w:rPr>
        <w:t>(</w:t>
      </w:r>
      <w:r w:rsidRPr="00F2570E">
        <w:t>i.e. </w:t>
      </w:r>
      <w:proofErr w:type="spellStart"/>
      <w:r w:rsidRPr="00F2570E">
        <w:rPr>
          <w:i/>
          <w:iCs/>
          <w:lang w:val="en-US"/>
        </w:rPr>
        <w:t>pusch-TimeDomainAllocationListForMultiPUSCH</w:t>
      </w:r>
      <w:proofErr w:type="spellEnd"/>
      <w:r w:rsidRPr="00F2570E">
        <w:t>), DCI format 0_1 supports 1-bit field for dynamic waveform switching indication.</w:t>
      </w:r>
    </w:p>
    <w:p w14:paraId="168C2506" w14:textId="77777777" w:rsidR="00F2570E" w:rsidRPr="00F2570E" w:rsidRDefault="00F2570E" w:rsidP="008D3398">
      <w:pPr>
        <w:pStyle w:val="3gpptxt"/>
        <w:numPr>
          <w:ilvl w:val="0"/>
          <w:numId w:val="6"/>
        </w:numPr>
        <w:rPr>
          <w:lang w:val="en-US"/>
        </w:rPr>
      </w:pPr>
      <w:r w:rsidRPr="00F2570E">
        <w:t>When configured, 1-bit field indicates waveform for all scheduled PUSCH transmissions.</w:t>
      </w:r>
    </w:p>
    <w:p w14:paraId="19751380" w14:textId="77777777" w:rsidR="00F2570E" w:rsidRPr="00F2570E" w:rsidRDefault="00F2570E" w:rsidP="00F2570E">
      <w:pPr>
        <w:pStyle w:val="3gpptxt"/>
        <w:rPr>
          <w:highlight w:val="green"/>
        </w:rPr>
      </w:pPr>
      <w:r w:rsidRPr="00F2570E">
        <w:rPr>
          <w:highlight w:val="green"/>
        </w:rPr>
        <w:t>Agreement</w:t>
      </w:r>
    </w:p>
    <w:p w14:paraId="3B79D171" w14:textId="77777777" w:rsidR="00F2570E" w:rsidRPr="00F2570E" w:rsidRDefault="00F2570E" w:rsidP="00F2570E">
      <w:pPr>
        <w:pStyle w:val="3gpptxt"/>
      </w:pPr>
      <w:r w:rsidRPr="00F2570E">
        <w:t xml:space="preserve">For PUSCH scheduled by DCI format 0_1/0_2 with dynamic waveform switching indication field configured, and </w:t>
      </w:r>
      <w:proofErr w:type="spellStart"/>
      <w:r w:rsidRPr="00F2570E">
        <w:rPr>
          <w:i/>
          <w:iCs/>
        </w:rPr>
        <w:t>useInterlacePUCCH</w:t>
      </w:r>
      <w:proofErr w:type="spellEnd"/>
      <w:r w:rsidRPr="00F2570E">
        <w:rPr>
          <w:i/>
          <w:iCs/>
        </w:rPr>
        <w:t>-PUSCH</w:t>
      </w:r>
      <w:r w:rsidRPr="00F2570E">
        <w:t xml:space="preserve"> is not configured, </w:t>
      </w:r>
      <w:proofErr w:type="spellStart"/>
      <w:r w:rsidRPr="00F2570E">
        <w:t>downselect</w:t>
      </w:r>
      <w:proofErr w:type="spellEnd"/>
      <w:r w:rsidRPr="00F2570E">
        <w:t xml:space="preserve"> between following options:</w:t>
      </w:r>
    </w:p>
    <w:p w14:paraId="4B64C1E1" w14:textId="77777777" w:rsidR="00F2570E" w:rsidRPr="00F2570E" w:rsidRDefault="00F2570E" w:rsidP="008D3398">
      <w:pPr>
        <w:pStyle w:val="3gpptxt"/>
        <w:numPr>
          <w:ilvl w:val="0"/>
          <w:numId w:val="6"/>
        </w:numPr>
      </w:pPr>
      <w:r w:rsidRPr="00F2570E">
        <w:t>Option 1 (configuration restriction with error case handling):</w:t>
      </w:r>
    </w:p>
    <w:p w14:paraId="736EA8CE" w14:textId="77777777" w:rsidR="00F2570E" w:rsidRPr="00F2570E" w:rsidRDefault="00F2570E" w:rsidP="008D3398">
      <w:pPr>
        <w:pStyle w:val="3gpptxt"/>
        <w:numPr>
          <w:ilvl w:val="1"/>
          <w:numId w:val="6"/>
        </w:numPr>
        <w:rPr>
          <w:i/>
          <w:iCs/>
        </w:rPr>
      </w:pPr>
      <w:r w:rsidRPr="00F2570E">
        <w:t xml:space="preserve">UE does not expect </w:t>
      </w:r>
      <w:proofErr w:type="spellStart"/>
      <w:r w:rsidRPr="00F2570E">
        <w:rPr>
          <w:i/>
          <w:iCs/>
        </w:rPr>
        <w:t>resourceAllocation</w:t>
      </w:r>
      <w:proofErr w:type="spellEnd"/>
      <w:r w:rsidRPr="00F2570E">
        <w:t xml:space="preserve"> set to </w:t>
      </w:r>
      <w:r w:rsidRPr="00F2570E">
        <w:rPr>
          <w:i/>
          <w:iCs/>
        </w:rPr>
        <w:t>resourceAllocationType0</w:t>
      </w:r>
      <w:r w:rsidRPr="00F2570E">
        <w:t>.</w:t>
      </w:r>
    </w:p>
    <w:p w14:paraId="774EDF64" w14:textId="77777777" w:rsidR="00F2570E" w:rsidRPr="00F2570E" w:rsidRDefault="00F2570E" w:rsidP="008D3398">
      <w:pPr>
        <w:pStyle w:val="3gpptxt"/>
        <w:numPr>
          <w:ilvl w:val="1"/>
          <w:numId w:val="6"/>
        </w:numPr>
        <w:rPr>
          <w:i/>
          <w:iCs/>
        </w:rPr>
      </w:pPr>
      <w:r w:rsidRPr="00F2570E">
        <w:t xml:space="preserve">If DFT-S-OFDM is indicated and </w:t>
      </w:r>
      <w:proofErr w:type="spellStart"/>
      <w:r w:rsidRPr="00F2570E">
        <w:rPr>
          <w:i/>
          <w:iCs/>
        </w:rPr>
        <w:t>resourceAllocation</w:t>
      </w:r>
      <w:proofErr w:type="spellEnd"/>
      <w:r w:rsidRPr="00F2570E">
        <w:t xml:space="preserve"> set to </w:t>
      </w:r>
      <w:proofErr w:type="spellStart"/>
      <w:r w:rsidRPr="00F2570E">
        <w:rPr>
          <w:i/>
          <w:iCs/>
        </w:rPr>
        <w:t>dynamicSwitch</w:t>
      </w:r>
      <w:proofErr w:type="spellEnd"/>
      <w:r w:rsidRPr="00F2570E">
        <w:t xml:space="preserve">, UE does not expect MSB of FDRA field set to 0. </w:t>
      </w:r>
    </w:p>
    <w:p w14:paraId="27DD0993" w14:textId="77777777" w:rsidR="00F2570E" w:rsidRPr="00F2570E" w:rsidRDefault="00F2570E" w:rsidP="008D3398">
      <w:pPr>
        <w:pStyle w:val="3gpptxt"/>
        <w:numPr>
          <w:ilvl w:val="0"/>
          <w:numId w:val="6"/>
        </w:numPr>
      </w:pPr>
      <w:r w:rsidRPr="00F2570E">
        <w:t xml:space="preserve">Option 2 (UE only uses </w:t>
      </w:r>
      <w:proofErr w:type="spellStart"/>
      <w:r w:rsidRPr="00F2570E">
        <w:rPr>
          <w:i/>
          <w:iCs/>
        </w:rPr>
        <w:t>resourceAllocation</w:t>
      </w:r>
      <w:proofErr w:type="spellEnd"/>
      <w:r w:rsidRPr="00F2570E">
        <w:t xml:space="preserve"> if CP-OFDM is indicated):</w:t>
      </w:r>
    </w:p>
    <w:p w14:paraId="65C504D2" w14:textId="77777777" w:rsidR="00F2570E" w:rsidRPr="00F2570E" w:rsidRDefault="00F2570E" w:rsidP="008D3398">
      <w:pPr>
        <w:pStyle w:val="3gpptxt"/>
        <w:numPr>
          <w:ilvl w:val="1"/>
          <w:numId w:val="6"/>
        </w:numPr>
        <w:rPr>
          <w:i/>
          <w:iCs/>
        </w:rPr>
      </w:pPr>
      <w:r w:rsidRPr="00F2570E">
        <w:t>If DFT-S-OFDM is indicated, UE applies type 1 resource allocation.</w:t>
      </w:r>
    </w:p>
    <w:p w14:paraId="5256E3E0" w14:textId="77777777" w:rsidR="00F2570E" w:rsidRPr="00F2570E" w:rsidRDefault="00F2570E" w:rsidP="008D3398">
      <w:pPr>
        <w:pStyle w:val="3gpptxt"/>
        <w:numPr>
          <w:ilvl w:val="1"/>
          <w:numId w:val="6"/>
        </w:numPr>
      </w:pPr>
      <w:r w:rsidRPr="00F2570E">
        <w:t xml:space="preserve">If CP-OFDM is indicated, UE applies resource allocation according to </w:t>
      </w:r>
      <w:proofErr w:type="spellStart"/>
      <w:r w:rsidRPr="00F2570E">
        <w:rPr>
          <w:i/>
          <w:iCs/>
        </w:rPr>
        <w:t>resourceAllocation</w:t>
      </w:r>
      <w:proofErr w:type="spellEnd"/>
      <w:r w:rsidRPr="00F2570E">
        <w:t xml:space="preserve"> IE.</w:t>
      </w:r>
    </w:p>
    <w:p w14:paraId="6A70DE51" w14:textId="77777777" w:rsidR="00F2570E" w:rsidRPr="00F2570E" w:rsidRDefault="00F2570E" w:rsidP="008D3398">
      <w:pPr>
        <w:pStyle w:val="3gpptxt"/>
        <w:numPr>
          <w:ilvl w:val="1"/>
          <w:numId w:val="6"/>
        </w:numPr>
      </w:pPr>
      <w:r w:rsidRPr="00F2570E">
        <w:t xml:space="preserve">Size of FDRA field is aligned between size for type 1 resource allocation and size according to </w:t>
      </w:r>
      <w:proofErr w:type="spellStart"/>
      <w:r w:rsidRPr="00F2570E">
        <w:rPr>
          <w:i/>
          <w:iCs/>
        </w:rPr>
        <w:t>resourceAllocation</w:t>
      </w:r>
      <w:proofErr w:type="spellEnd"/>
      <w:r w:rsidRPr="00F2570E">
        <w:t xml:space="preserve"> IE.</w:t>
      </w:r>
    </w:p>
    <w:p w14:paraId="070DB062" w14:textId="77777777" w:rsidR="00F2570E" w:rsidRPr="00F2570E" w:rsidRDefault="00F2570E" w:rsidP="00F2570E">
      <w:pPr>
        <w:pStyle w:val="3gpptxt"/>
        <w:rPr>
          <w:highlight w:val="green"/>
        </w:rPr>
      </w:pPr>
      <w:r w:rsidRPr="00F2570E">
        <w:rPr>
          <w:highlight w:val="green"/>
        </w:rPr>
        <w:t>Agreement</w:t>
      </w:r>
    </w:p>
    <w:p w14:paraId="333442BE" w14:textId="77777777" w:rsidR="00F2570E" w:rsidRPr="00F2570E" w:rsidRDefault="00F2570E" w:rsidP="00F2570E">
      <w:pPr>
        <w:pStyle w:val="3gpptxt"/>
      </w:pPr>
      <w:r w:rsidRPr="00F2570E">
        <w:t xml:space="preserve">For PUSCH scheduled by DCI format 0_1/0_2 with dynamic waveform switching indication field configured, </w:t>
      </w:r>
      <w:proofErr w:type="spellStart"/>
      <w:r w:rsidRPr="00F2570E">
        <w:t>downselect</w:t>
      </w:r>
      <w:proofErr w:type="spellEnd"/>
      <w:r w:rsidRPr="00F2570E">
        <w:t xml:space="preserve"> between following options:</w:t>
      </w:r>
    </w:p>
    <w:p w14:paraId="76F15421" w14:textId="77777777" w:rsidR="00F2570E" w:rsidRPr="00F2570E" w:rsidRDefault="00F2570E" w:rsidP="008D3398">
      <w:pPr>
        <w:pStyle w:val="3gpptxt"/>
        <w:numPr>
          <w:ilvl w:val="0"/>
          <w:numId w:val="4"/>
        </w:numPr>
      </w:pPr>
      <w:r w:rsidRPr="00F2570E">
        <w:t>Option 1 (configuration restriction with error case handling):</w:t>
      </w:r>
    </w:p>
    <w:p w14:paraId="23355F6A" w14:textId="77777777" w:rsidR="00F2570E" w:rsidRPr="00F2570E" w:rsidRDefault="00F2570E" w:rsidP="008D3398">
      <w:pPr>
        <w:pStyle w:val="3gpptxt"/>
        <w:numPr>
          <w:ilvl w:val="1"/>
          <w:numId w:val="4"/>
        </w:numPr>
        <w:rPr>
          <w:i/>
          <w:iCs/>
        </w:rPr>
      </w:pPr>
      <w:r w:rsidRPr="00F2570E">
        <w:t xml:space="preserve">UE does not expect </w:t>
      </w:r>
      <w:proofErr w:type="spellStart"/>
      <w:r w:rsidRPr="00F2570E">
        <w:rPr>
          <w:i/>
          <w:iCs/>
          <w:lang w:eastAsia="ko-KR"/>
        </w:rPr>
        <w:t>dmrs</w:t>
      </w:r>
      <w:proofErr w:type="spellEnd"/>
      <w:r w:rsidRPr="00F2570E">
        <w:rPr>
          <w:i/>
          <w:iCs/>
          <w:lang w:eastAsia="ko-KR"/>
        </w:rPr>
        <w:t>-Type</w:t>
      </w:r>
      <w:r w:rsidRPr="00F2570E">
        <w:rPr>
          <w:lang w:eastAsia="ko-KR"/>
        </w:rPr>
        <w:t xml:space="preserve"> to be set to </w:t>
      </w:r>
      <w:r w:rsidRPr="00F2570E">
        <w:rPr>
          <w:i/>
          <w:iCs/>
          <w:lang w:eastAsia="ko-KR"/>
        </w:rPr>
        <w:t>type2</w:t>
      </w:r>
      <w:r w:rsidRPr="00F2570E">
        <w:rPr>
          <w:lang w:eastAsia="ko-KR"/>
        </w:rPr>
        <w:t>.</w:t>
      </w:r>
    </w:p>
    <w:p w14:paraId="519A2EDD" w14:textId="77777777" w:rsidR="00F2570E" w:rsidRPr="00F2570E" w:rsidRDefault="00F2570E" w:rsidP="008D3398">
      <w:pPr>
        <w:pStyle w:val="3gpptxt"/>
        <w:numPr>
          <w:ilvl w:val="0"/>
          <w:numId w:val="4"/>
        </w:numPr>
      </w:pPr>
      <w:r w:rsidRPr="00F2570E">
        <w:t xml:space="preserve">Option 2 (UE only uses </w:t>
      </w:r>
      <w:proofErr w:type="spellStart"/>
      <w:r w:rsidRPr="00F2570E">
        <w:rPr>
          <w:i/>
          <w:iCs/>
        </w:rPr>
        <w:t>dmrs</w:t>
      </w:r>
      <w:proofErr w:type="spellEnd"/>
      <w:r w:rsidRPr="00F2570E">
        <w:rPr>
          <w:i/>
          <w:iCs/>
        </w:rPr>
        <w:t>-Type</w:t>
      </w:r>
      <w:r w:rsidRPr="00F2570E">
        <w:t xml:space="preserve"> if CP-OFDM is indicated):</w:t>
      </w:r>
    </w:p>
    <w:p w14:paraId="2304A775" w14:textId="77777777" w:rsidR="00F2570E" w:rsidRPr="00F2570E" w:rsidRDefault="00F2570E" w:rsidP="008D3398">
      <w:pPr>
        <w:pStyle w:val="3gpptxt"/>
        <w:numPr>
          <w:ilvl w:val="1"/>
          <w:numId w:val="4"/>
        </w:numPr>
      </w:pPr>
      <w:r w:rsidRPr="00F2570E">
        <w:t>If DFT-S-OFDM is indicated, UE applies DMRS type 1.</w:t>
      </w:r>
    </w:p>
    <w:p w14:paraId="0498FED0" w14:textId="77777777" w:rsidR="00F2570E" w:rsidRPr="00F2570E" w:rsidRDefault="00F2570E" w:rsidP="008D3398">
      <w:pPr>
        <w:pStyle w:val="3gpptxt"/>
        <w:numPr>
          <w:ilvl w:val="1"/>
          <w:numId w:val="4"/>
        </w:numPr>
      </w:pPr>
      <w:r w:rsidRPr="00F2570E">
        <w:t xml:space="preserve">If CP-OFDM is indicated, UE applies DMRS type according to </w:t>
      </w:r>
      <w:proofErr w:type="spellStart"/>
      <w:r w:rsidRPr="00F2570E">
        <w:rPr>
          <w:i/>
          <w:iCs/>
          <w:lang w:eastAsia="ko-KR"/>
        </w:rPr>
        <w:t>dmrs</w:t>
      </w:r>
      <w:proofErr w:type="spellEnd"/>
      <w:r w:rsidRPr="00F2570E">
        <w:rPr>
          <w:i/>
          <w:iCs/>
          <w:lang w:eastAsia="ko-KR"/>
        </w:rPr>
        <w:t>-Type</w:t>
      </w:r>
      <w:r w:rsidRPr="00F2570E">
        <w:rPr>
          <w:lang w:eastAsia="ko-KR"/>
        </w:rPr>
        <w:t>.</w:t>
      </w:r>
    </w:p>
    <w:p w14:paraId="0EF619C1" w14:textId="77777777" w:rsidR="005223E3" w:rsidRPr="005223E3" w:rsidRDefault="005223E3" w:rsidP="005223E3">
      <w:pPr>
        <w:rPr>
          <w:rFonts w:ascii="Times New Roman" w:hAnsi="Times New Roman" w:cs="Times New Roman"/>
          <w:sz w:val="20"/>
          <w:szCs w:val="20"/>
          <w:highlight w:val="green"/>
        </w:rPr>
      </w:pPr>
      <w:r w:rsidRPr="005223E3">
        <w:rPr>
          <w:rFonts w:ascii="Times New Roman" w:hAnsi="Times New Roman" w:cs="Times New Roman"/>
          <w:sz w:val="20"/>
          <w:szCs w:val="20"/>
          <w:highlight w:val="green"/>
        </w:rPr>
        <w:t>Agreement</w:t>
      </w:r>
    </w:p>
    <w:p w14:paraId="1246CB86" w14:textId="77777777" w:rsidR="005223E3" w:rsidRPr="005223E3" w:rsidRDefault="005223E3" w:rsidP="005223E3">
      <w:pPr>
        <w:rPr>
          <w:rFonts w:ascii="Times New Roman" w:hAnsi="Times New Roman" w:cs="Times New Roman"/>
          <w:sz w:val="20"/>
          <w:szCs w:val="20"/>
        </w:rPr>
      </w:pPr>
      <w:r w:rsidRPr="005223E3">
        <w:rPr>
          <w:rFonts w:ascii="Times New Roman" w:hAnsi="Times New Roman" w:cs="Times New Roman"/>
          <w:sz w:val="20"/>
          <w:szCs w:val="20"/>
        </w:rPr>
        <w:t>Configuration of dynamic waveform switching indicator field, for a BWP, is separately configurable between DCI format 0_1 and DCI format 0_2.</w:t>
      </w:r>
    </w:p>
    <w:p w14:paraId="40FA85F5" w14:textId="77777777" w:rsidR="005223E3" w:rsidRPr="005223E3" w:rsidRDefault="005223E3" w:rsidP="005223E3">
      <w:pPr>
        <w:rPr>
          <w:rFonts w:ascii="Times New Roman" w:hAnsi="Times New Roman" w:cs="Times New Roman"/>
          <w:sz w:val="20"/>
          <w:szCs w:val="20"/>
          <w:lang w:eastAsia="x-none"/>
        </w:rPr>
      </w:pPr>
    </w:p>
    <w:p w14:paraId="65F1DD45" w14:textId="77777777" w:rsidR="005223E3" w:rsidRPr="005223E3" w:rsidRDefault="005223E3" w:rsidP="005223E3">
      <w:pPr>
        <w:rPr>
          <w:rFonts w:ascii="Times New Roman" w:eastAsia="等线" w:hAnsi="Times New Roman" w:cs="Times New Roman"/>
          <w:sz w:val="20"/>
          <w:szCs w:val="20"/>
          <w:highlight w:val="green"/>
        </w:rPr>
      </w:pPr>
      <w:r w:rsidRPr="005223E3">
        <w:rPr>
          <w:rFonts w:ascii="Times New Roman" w:eastAsia="等线" w:hAnsi="Times New Roman" w:cs="Times New Roman"/>
          <w:sz w:val="20"/>
          <w:szCs w:val="20"/>
          <w:highlight w:val="green"/>
        </w:rPr>
        <w:t>Agreement</w:t>
      </w:r>
    </w:p>
    <w:p w14:paraId="0AC29508" w14:textId="77777777" w:rsidR="005223E3" w:rsidRPr="005223E3" w:rsidRDefault="005223E3" w:rsidP="005223E3">
      <w:pPr>
        <w:rPr>
          <w:rFonts w:ascii="Times New Roman" w:hAnsi="Times New Roman" w:cs="Times New Roman"/>
          <w:sz w:val="20"/>
          <w:szCs w:val="20"/>
        </w:rPr>
      </w:pPr>
      <w:r w:rsidRPr="005223E3">
        <w:rPr>
          <w:rFonts w:ascii="Times New Roman" w:hAnsi="Times New Roman" w:cs="Times New Roman"/>
          <w:sz w:val="20"/>
          <w:szCs w:val="20"/>
        </w:rPr>
        <w:t>For potential enhancements to assist the scheduler in determining waveform switching, RAN1 to select 1 from the following options:</w:t>
      </w:r>
    </w:p>
    <w:p w14:paraId="65DC1C23" w14:textId="77777777" w:rsidR="005223E3" w:rsidRPr="005223E3" w:rsidRDefault="005223E3" w:rsidP="008D3398">
      <w:pPr>
        <w:pStyle w:val="ListParagraph"/>
        <w:numPr>
          <w:ilvl w:val="0"/>
          <w:numId w:val="8"/>
        </w:numPr>
        <w:rPr>
          <w:lang w:eastAsia="zh-CN"/>
        </w:rPr>
      </w:pPr>
      <w:r w:rsidRPr="005223E3">
        <w:rPr>
          <w:lang w:eastAsia="zh-CN"/>
        </w:rPr>
        <w:t xml:space="preserve">Option 1: Reporting of power headroom information for a reference PUSCH using target waveform different from waveform of actual PUSCH. </w:t>
      </w:r>
    </w:p>
    <w:p w14:paraId="48304873" w14:textId="77777777" w:rsidR="005223E3" w:rsidRPr="005223E3" w:rsidRDefault="005223E3" w:rsidP="008D3398">
      <w:pPr>
        <w:pStyle w:val="ListParagraph"/>
        <w:numPr>
          <w:ilvl w:val="1"/>
          <w:numId w:val="8"/>
        </w:numPr>
        <w:rPr>
          <w:lang w:eastAsia="zh-CN"/>
        </w:rPr>
      </w:pPr>
      <w:r w:rsidRPr="005223E3">
        <w:rPr>
          <w:lang w:eastAsia="zh-CN"/>
        </w:rPr>
        <w:t>Details FFS.</w:t>
      </w:r>
    </w:p>
    <w:p w14:paraId="7F584687" w14:textId="77777777" w:rsidR="005223E3" w:rsidRPr="005223E3" w:rsidRDefault="005223E3" w:rsidP="008D3398">
      <w:pPr>
        <w:pStyle w:val="ListParagraph"/>
        <w:numPr>
          <w:ilvl w:val="2"/>
          <w:numId w:val="8"/>
        </w:numPr>
        <w:rPr>
          <w:lang w:eastAsia="zh-CN"/>
        </w:rPr>
      </w:pPr>
      <w:r w:rsidRPr="005223E3">
        <w:rPr>
          <w:rFonts w:eastAsia="等线"/>
          <w:lang w:eastAsia="zh-CN"/>
        </w:rPr>
        <w:t>Note: Any MAC CE related decision is up to RAN2</w:t>
      </w:r>
    </w:p>
    <w:p w14:paraId="7896B8AD" w14:textId="77777777" w:rsidR="005223E3" w:rsidRPr="005223E3" w:rsidRDefault="005223E3" w:rsidP="008D3398">
      <w:pPr>
        <w:pStyle w:val="ListParagraph"/>
        <w:numPr>
          <w:ilvl w:val="0"/>
          <w:numId w:val="8"/>
        </w:numPr>
        <w:rPr>
          <w:lang w:eastAsia="x-none"/>
        </w:rPr>
      </w:pPr>
      <w:r w:rsidRPr="005223E3">
        <w:rPr>
          <w:lang w:eastAsia="zh-CN"/>
        </w:rPr>
        <w:t>Option 4: No enhancement.</w:t>
      </w:r>
    </w:p>
    <w:p w14:paraId="6246FD40" w14:textId="77777777" w:rsidR="007B45D6" w:rsidRDefault="007B45D6" w:rsidP="007B45D6">
      <w:pPr>
        <w:pStyle w:val="3gpptxt"/>
        <w:rPr>
          <w:lang w:val="en-US"/>
        </w:rPr>
      </w:pPr>
    </w:p>
    <w:p w14:paraId="0B7D9541" w14:textId="023C66F9" w:rsidR="007B45D6" w:rsidRPr="007B45D6" w:rsidRDefault="007B45D6" w:rsidP="007B45D6">
      <w:pPr>
        <w:pStyle w:val="3gpptxt"/>
        <w:rPr>
          <w:lang w:val="en-US"/>
        </w:rPr>
      </w:pPr>
      <w:r w:rsidRPr="007B45D6">
        <w:rPr>
          <w:lang w:val="en-US"/>
        </w:rPr>
        <w:t>RAN provide guidance to RAN1/2 on dynamic waveform switching objective as below</w:t>
      </w:r>
    </w:p>
    <w:p w14:paraId="6BD3A006" w14:textId="77777777" w:rsidR="007B45D6" w:rsidRPr="007B45D6" w:rsidRDefault="007B45D6" w:rsidP="008D3398">
      <w:pPr>
        <w:pStyle w:val="3gpptxt"/>
        <w:numPr>
          <w:ilvl w:val="0"/>
          <w:numId w:val="7"/>
        </w:numPr>
        <w:rPr>
          <w:lang w:val="en-US"/>
        </w:rPr>
      </w:pPr>
      <w:r w:rsidRPr="007B45D6">
        <w:rPr>
          <w:lang w:val="en-US"/>
        </w:rPr>
        <w:t>RAN1 will decide whether to define any PHR enhancement for dynamic waveform switching and to provide the details to RAN2 by August meeting</w:t>
      </w:r>
    </w:p>
    <w:p w14:paraId="723BED8F" w14:textId="4B08BC9D" w:rsidR="00F2570E" w:rsidRDefault="007B45D6" w:rsidP="008D3398">
      <w:pPr>
        <w:pStyle w:val="3gpptxt"/>
        <w:numPr>
          <w:ilvl w:val="0"/>
          <w:numId w:val="7"/>
        </w:numPr>
        <w:rPr>
          <w:lang w:val="en-US"/>
        </w:rPr>
      </w:pPr>
      <w:r w:rsidRPr="007B45D6">
        <w:rPr>
          <w:lang w:val="en-US"/>
        </w:rPr>
        <w:lastRenderedPageBreak/>
        <w:t xml:space="preserve">RAN2 will not work on PHR triggering procedure for dynamic waveform switching in Rel-18 UL Coverage </w:t>
      </w:r>
      <w:proofErr w:type="spellStart"/>
      <w:r w:rsidRPr="007B45D6">
        <w:rPr>
          <w:lang w:val="en-US"/>
        </w:rPr>
        <w:t>enh</w:t>
      </w:r>
      <w:proofErr w:type="spellEnd"/>
      <w:r w:rsidRPr="007B45D6">
        <w:rPr>
          <w:lang w:val="en-US"/>
        </w:rPr>
        <w:t xml:space="preserve"> WI</w:t>
      </w:r>
    </w:p>
    <w:p w14:paraId="2938C288" w14:textId="77777777" w:rsidR="005223E3" w:rsidRPr="007B45D6" w:rsidRDefault="005223E3" w:rsidP="005223E3">
      <w:pPr>
        <w:pStyle w:val="3gpptxt"/>
        <w:rPr>
          <w:lang w:val="en-US"/>
        </w:rPr>
      </w:pPr>
    </w:p>
    <w:p w14:paraId="098F0D34" w14:textId="77777777" w:rsidR="00972D6E" w:rsidRPr="00B125F2" w:rsidRDefault="00972D6E" w:rsidP="00B125F2">
      <w:pPr>
        <w:pStyle w:val="3gpptitlelv2"/>
      </w:pPr>
      <w:r w:rsidRPr="00B125F2">
        <w:t>2</w:t>
      </w:r>
      <w:r w:rsidRPr="00B125F2">
        <w:tab/>
        <w:t>Discussion</w:t>
      </w:r>
    </w:p>
    <w:p w14:paraId="4FFA37F7" w14:textId="2F245BE0" w:rsidR="00972D6E" w:rsidRPr="00B125F2" w:rsidRDefault="00972D6E" w:rsidP="00C3361F">
      <w:pPr>
        <w:pStyle w:val="3gpptitlelv3"/>
      </w:pPr>
      <w:r w:rsidRPr="00B125F2">
        <w:t>2.1</w:t>
      </w:r>
      <w:r w:rsidR="00C3361F">
        <w:tab/>
      </w:r>
      <w:r w:rsidR="00F039F8">
        <w:t>Field interpretation</w:t>
      </w:r>
    </w:p>
    <w:p w14:paraId="360A2194" w14:textId="59953397" w:rsidR="00972D6E" w:rsidRDefault="00972D6E" w:rsidP="00901047">
      <w:pPr>
        <w:pStyle w:val="3gpptxt"/>
      </w:pPr>
      <w:r w:rsidRPr="00B125F2">
        <w:rPr>
          <w:rFonts w:hint="eastAsia"/>
        </w:rPr>
        <w:t>In</w:t>
      </w:r>
      <w:r w:rsidRPr="00B125F2">
        <w:t xml:space="preserve"> RAN1#11</w:t>
      </w:r>
      <w:r w:rsidR="00C3361F">
        <w:t>2</w:t>
      </w:r>
      <w:r w:rsidRPr="00B125F2">
        <w:t xml:space="preserve"> discussion, </w:t>
      </w:r>
      <w:r w:rsidR="00901047">
        <w:t>two options are provided for interpreting the bit field when dynamic waveform is indicated in DCI</w:t>
      </w:r>
      <w:r w:rsidRPr="00B125F2">
        <w:t>.</w:t>
      </w:r>
      <w:r w:rsidR="00901047">
        <w:t xml:space="preserve"> For configuration restriction with error case handling, it may restrict the configuration of frequency domain resource allocation type and DMRS type when OFDM is used for dynamic waveform change, e.g. RA type 0 and DMR type 2 would not be used for OFDM waveform. Since 1-bit field has indicated the waveform used for the DCI, UE could interpret the meaning of the bit field based on the combined information of configuration and waveform. So option 2 can provide the flexibility on usage of dynamic waveform without increasing much complexity on DCI decoding, we support option 2.</w:t>
      </w:r>
    </w:p>
    <w:p w14:paraId="2C512B40" w14:textId="75E0142C" w:rsidR="00555ED2" w:rsidRPr="00D836E8" w:rsidRDefault="00555ED2" w:rsidP="00555ED2">
      <w:pPr>
        <w:pStyle w:val="3gpptxt"/>
        <w:rPr>
          <w:b/>
          <w:bCs/>
        </w:rPr>
      </w:pPr>
      <w:r w:rsidRPr="00D836E8">
        <w:rPr>
          <w:b/>
          <w:bCs/>
        </w:rPr>
        <w:t xml:space="preserve">Proposal 1: </w:t>
      </w:r>
      <w:r w:rsidR="00F039F8" w:rsidRPr="00F039F8">
        <w:rPr>
          <w:b/>
          <w:bCs/>
        </w:rPr>
        <w:t xml:space="preserve">For </w:t>
      </w:r>
      <w:r w:rsidR="00F039F8">
        <w:rPr>
          <w:b/>
          <w:bCs/>
        </w:rPr>
        <w:t>FDRA field in</w:t>
      </w:r>
      <w:r w:rsidR="00F039F8" w:rsidRPr="00F039F8">
        <w:rPr>
          <w:b/>
          <w:bCs/>
        </w:rPr>
        <w:t xml:space="preserve"> DCI format 0_1/0_2 with dynamic waveform switching indication field configured,</w:t>
      </w:r>
      <w:r w:rsidR="00F039F8">
        <w:rPr>
          <w:b/>
          <w:bCs/>
        </w:rPr>
        <w:t xml:space="preserve"> support </w:t>
      </w:r>
      <w:r w:rsidR="00F039F8" w:rsidRPr="00F039F8">
        <w:rPr>
          <w:b/>
          <w:bCs/>
        </w:rPr>
        <w:t xml:space="preserve">option 2, i.e. </w:t>
      </w:r>
      <w:r w:rsidR="00F039F8" w:rsidRPr="00F039F8">
        <w:rPr>
          <w:b/>
        </w:rPr>
        <w:t xml:space="preserve">UE only uses </w:t>
      </w:r>
      <w:r w:rsidR="00F039F8" w:rsidRPr="00F039F8">
        <w:rPr>
          <w:rStyle w:val="3gppsymbolitalicie"/>
          <w:b/>
        </w:rPr>
        <w:t>resourceAllocation</w:t>
      </w:r>
      <w:r w:rsidR="00F039F8" w:rsidRPr="00F039F8">
        <w:rPr>
          <w:b/>
        </w:rPr>
        <w:t xml:space="preserve"> if CP-OFDM is indicated</w:t>
      </w:r>
      <w:r w:rsidR="00F039F8">
        <w:rPr>
          <w:b/>
        </w:rPr>
        <w:t>.</w:t>
      </w:r>
    </w:p>
    <w:p w14:paraId="351CC3F2" w14:textId="2A31B8E3" w:rsidR="00F039F8" w:rsidRDefault="00F039F8" w:rsidP="00F039F8">
      <w:pPr>
        <w:pStyle w:val="3gpptxt"/>
        <w:rPr>
          <w:b/>
        </w:rPr>
      </w:pPr>
      <w:r w:rsidRPr="00D836E8">
        <w:rPr>
          <w:b/>
          <w:bCs/>
        </w:rPr>
        <w:t xml:space="preserve">Proposal </w:t>
      </w:r>
      <w:r>
        <w:rPr>
          <w:b/>
          <w:bCs/>
        </w:rPr>
        <w:t>2</w:t>
      </w:r>
      <w:r w:rsidRPr="00D836E8">
        <w:rPr>
          <w:b/>
          <w:bCs/>
        </w:rPr>
        <w:t xml:space="preserve">: </w:t>
      </w:r>
      <w:r w:rsidRPr="00F039F8">
        <w:rPr>
          <w:b/>
          <w:bCs/>
        </w:rPr>
        <w:t xml:space="preserve">For </w:t>
      </w:r>
      <w:r>
        <w:rPr>
          <w:b/>
          <w:bCs/>
        </w:rPr>
        <w:t>DMRS field in</w:t>
      </w:r>
      <w:r w:rsidRPr="00F039F8">
        <w:rPr>
          <w:b/>
          <w:bCs/>
        </w:rPr>
        <w:t xml:space="preserve"> DCI format 0_1/0_2 with dynamic waveform switching indication field configured,</w:t>
      </w:r>
      <w:r>
        <w:rPr>
          <w:b/>
          <w:bCs/>
        </w:rPr>
        <w:t xml:space="preserve"> support </w:t>
      </w:r>
      <w:r w:rsidRPr="00F039F8">
        <w:rPr>
          <w:b/>
          <w:bCs/>
        </w:rPr>
        <w:t xml:space="preserve">option 2, i.e. </w:t>
      </w:r>
      <w:r w:rsidRPr="00F039F8">
        <w:rPr>
          <w:b/>
        </w:rPr>
        <w:t xml:space="preserve">UE only uses </w:t>
      </w:r>
      <w:r w:rsidRPr="00F039F8">
        <w:rPr>
          <w:rStyle w:val="3gppsymbolitalicie"/>
          <w:b/>
        </w:rPr>
        <w:t>dmrs-Type</w:t>
      </w:r>
      <w:r w:rsidRPr="00F039F8">
        <w:rPr>
          <w:b/>
        </w:rPr>
        <w:t xml:space="preserve"> if CP-OFDM is indicated.</w:t>
      </w:r>
    </w:p>
    <w:p w14:paraId="2CD39F0E" w14:textId="77777777" w:rsidR="00F039F8" w:rsidRPr="00F039F8" w:rsidRDefault="00F039F8" w:rsidP="00F039F8">
      <w:pPr>
        <w:pStyle w:val="3gpptxt"/>
        <w:rPr>
          <w:b/>
          <w:bCs/>
        </w:rPr>
      </w:pPr>
    </w:p>
    <w:p w14:paraId="3740C71D" w14:textId="132EEEBA" w:rsidR="00972D6E" w:rsidRPr="00B125F2" w:rsidRDefault="00972D6E" w:rsidP="00A336D0">
      <w:pPr>
        <w:pStyle w:val="3gpptitlelv3"/>
      </w:pPr>
      <w:r w:rsidRPr="00B125F2">
        <w:t>2.2</w:t>
      </w:r>
      <w:r w:rsidRPr="00B125F2">
        <w:tab/>
        <w:t>PHR reporting</w:t>
      </w:r>
    </w:p>
    <w:p w14:paraId="2A402C8D" w14:textId="1076B7F2" w:rsidR="00972D6E" w:rsidRPr="00B125F2" w:rsidRDefault="00972D6E" w:rsidP="00B125F2">
      <w:pPr>
        <w:pStyle w:val="3gpptxt"/>
      </w:pPr>
      <w:r w:rsidRPr="00B125F2">
        <w:t>For PHR triggering enhancements, UE itself knows the change of PHR for different waveform and network should have the knowledge of PHR of different waveform for uplink scheduling. Thus, it’s better for UE event triggered enhanced PHR report once power headroom changed by UE side. When waveform would be changed, UE should report the PHR accordingly. There should be two side event</w:t>
      </w:r>
      <w:r w:rsidR="00D836E8">
        <w:t>s</w:t>
      </w:r>
      <w:r w:rsidRPr="00B125F2">
        <w:t xml:space="preserve"> for triggering, one is from the OFDM waveform to DFT-s-OFDM waveform, </w:t>
      </w:r>
      <w:proofErr w:type="gramStart"/>
      <w:r w:rsidRPr="00B125F2">
        <w:t>the</w:t>
      </w:r>
      <w:proofErr w:type="gramEnd"/>
      <w:r w:rsidRPr="00B125F2">
        <w:t xml:space="preserve"> other is from the DFT-s-OFDM to the OFDM waveform. To prevent frequent PHR reporting, different threshold could be configured. Thus, it propose</w:t>
      </w:r>
      <w:r w:rsidR="00D836E8">
        <w:t>s</w:t>
      </w:r>
      <w:r w:rsidRPr="00B125F2">
        <w:t xml:space="preserve"> to trigger the PHR report when if the power headroom value of OFDM waveform is larger than a first threshold and DFT-s-OFDM waveform is used for UE transmission, or if the power headroom value of DFT-s-OFDM waveform is less than a second value and OFDM waveform is used for UE transmission;</w:t>
      </w:r>
    </w:p>
    <w:p w14:paraId="60EAF27F" w14:textId="5B0729B1" w:rsidR="00F039F8" w:rsidRPr="00F039F8" w:rsidRDefault="00555ED2" w:rsidP="00555ED2">
      <w:pPr>
        <w:pStyle w:val="3gpptxt"/>
        <w:rPr>
          <w:b/>
        </w:rPr>
      </w:pPr>
      <w:r w:rsidRPr="00F039F8">
        <w:rPr>
          <w:b/>
          <w:bCs/>
        </w:rPr>
        <w:t xml:space="preserve">Proposal </w:t>
      </w:r>
      <w:r w:rsidR="005223E3">
        <w:rPr>
          <w:b/>
          <w:bCs/>
        </w:rPr>
        <w:t>3</w:t>
      </w:r>
      <w:r w:rsidRPr="00F039F8">
        <w:rPr>
          <w:b/>
          <w:bCs/>
        </w:rPr>
        <w:t xml:space="preserve">: </w:t>
      </w:r>
      <w:r w:rsidR="00F039F8" w:rsidRPr="00F039F8">
        <w:rPr>
          <w:b/>
        </w:rPr>
        <w:t>For potential enhancements to assist the scheduler in determining waveform switching, support op</w:t>
      </w:r>
      <w:r w:rsidR="00F039F8">
        <w:rPr>
          <w:b/>
        </w:rPr>
        <w:t>t</w:t>
      </w:r>
      <w:r w:rsidR="00F039F8" w:rsidRPr="00F039F8">
        <w:rPr>
          <w:b/>
        </w:rPr>
        <w:t>ion 1, i.e. Reporting of power headroom information for a reference PUSCH using target waveform different from waveform of actual PUSCH.</w:t>
      </w:r>
    </w:p>
    <w:p w14:paraId="2181D4F2" w14:textId="03C96ED0" w:rsidR="00555ED2" w:rsidRPr="00D836E8" w:rsidRDefault="00F039F8" w:rsidP="00555ED2">
      <w:pPr>
        <w:pStyle w:val="3gpptxt"/>
        <w:rPr>
          <w:b/>
          <w:bCs/>
        </w:rPr>
      </w:pPr>
      <w:r w:rsidRPr="00F039F8">
        <w:rPr>
          <w:b/>
          <w:bCs/>
        </w:rPr>
        <w:t xml:space="preserve">Proposal </w:t>
      </w:r>
      <w:r w:rsidR="005223E3">
        <w:rPr>
          <w:b/>
          <w:bCs/>
        </w:rPr>
        <w:t>4</w:t>
      </w:r>
      <w:r w:rsidRPr="00F039F8">
        <w:rPr>
          <w:b/>
          <w:bCs/>
        </w:rPr>
        <w:t xml:space="preserve">: </w:t>
      </w:r>
      <w:r w:rsidR="005223E3">
        <w:rPr>
          <w:b/>
          <w:bCs/>
        </w:rPr>
        <w:t>RAN1 support a</w:t>
      </w:r>
      <w:r w:rsidRPr="00F039F8">
        <w:rPr>
          <w:b/>
        </w:rPr>
        <w:t>dditional trigger for PH</w:t>
      </w:r>
      <w:r w:rsidR="005223E3">
        <w:rPr>
          <w:b/>
        </w:rPr>
        <w:t>R</w:t>
      </w:r>
      <w:r w:rsidR="00555ED2" w:rsidRPr="00D836E8">
        <w:rPr>
          <w:b/>
          <w:bCs/>
        </w:rPr>
        <w:t xml:space="preserve">, </w:t>
      </w:r>
    </w:p>
    <w:p w14:paraId="0CD318C4" w14:textId="77777777" w:rsidR="00555ED2" w:rsidRPr="00D836E8" w:rsidRDefault="00555ED2" w:rsidP="00555ED2">
      <w:pPr>
        <w:pStyle w:val="3gpptxt"/>
        <w:ind w:left="720" w:hanging="360"/>
        <w:rPr>
          <w:b/>
          <w:bCs/>
        </w:rPr>
      </w:pPr>
      <w:r w:rsidRPr="00D836E8">
        <w:rPr>
          <w:rFonts w:ascii="Symbol" w:hAnsi="Symbol"/>
          <w:bCs/>
        </w:rPr>
        <w:t></w:t>
      </w:r>
      <w:r w:rsidRPr="00D836E8">
        <w:rPr>
          <w:rFonts w:ascii="Symbol" w:hAnsi="Symbol"/>
          <w:bCs/>
        </w:rPr>
        <w:tab/>
      </w:r>
      <w:proofErr w:type="gramStart"/>
      <w:r w:rsidRPr="00D836E8">
        <w:rPr>
          <w:b/>
          <w:bCs/>
        </w:rPr>
        <w:t>if</w:t>
      </w:r>
      <w:proofErr w:type="gramEnd"/>
      <w:r w:rsidRPr="00D836E8">
        <w:rPr>
          <w:b/>
          <w:bCs/>
        </w:rPr>
        <w:t xml:space="preserve"> the power headroom value of OFDM waveform is larger than a first threshold and DFT-s-OFDM waveform is used for UE transmission</w:t>
      </w:r>
    </w:p>
    <w:p w14:paraId="1969CA4F" w14:textId="77777777" w:rsidR="00555ED2" w:rsidRPr="00D836E8" w:rsidRDefault="00555ED2" w:rsidP="00555ED2">
      <w:pPr>
        <w:pStyle w:val="3gpptxt"/>
        <w:ind w:left="720" w:hanging="360"/>
        <w:rPr>
          <w:b/>
          <w:bCs/>
        </w:rPr>
      </w:pPr>
      <w:r w:rsidRPr="00D836E8">
        <w:rPr>
          <w:rFonts w:ascii="Symbol" w:hAnsi="Symbol"/>
          <w:bCs/>
        </w:rPr>
        <w:t></w:t>
      </w:r>
      <w:r w:rsidRPr="00D836E8">
        <w:rPr>
          <w:rFonts w:ascii="Symbol" w:hAnsi="Symbol"/>
          <w:bCs/>
        </w:rPr>
        <w:tab/>
      </w:r>
      <w:r w:rsidRPr="00D836E8">
        <w:rPr>
          <w:b/>
          <w:bCs/>
        </w:rPr>
        <w:t>if the power headroom value of DFT-s-OFDM waveform is less than a second value and OFDM waveform is used for UE transmission</w:t>
      </w:r>
      <w:r>
        <w:rPr>
          <w:b/>
          <w:bCs/>
        </w:rPr>
        <w:t>.</w:t>
      </w:r>
    </w:p>
    <w:p w14:paraId="463335BC" w14:textId="787E54A2" w:rsidR="00972D6E" w:rsidRPr="00B125F2" w:rsidRDefault="00972D6E" w:rsidP="00D836E8">
      <w:pPr>
        <w:pStyle w:val="3gpptxt"/>
      </w:pPr>
    </w:p>
    <w:p w14:paraId="35A134B4" w14:textId="77777777" w:rsidR="00972D6E" w:rsidRPr="00B125F2" w:rsidRDefault="00972D6E" w:rsidP="00B125F2">
      <w:pPr>
        <w:pStyle w:val="3gpptitlelv2"/>
      </w:pPr>
      <w:r w:rsidRPr="00B125F2">
        <w:t>3</w:t>
      </w:r>
      <w:r w:rsidRPr="00B125F2">
        <w:tab/>
        <w:t>Conclusion</w:t>
      </w:r>
    </w:p>
    <w:p w14:paraId="046FBB34" w14:textId="5B45CA1E" w:rsidR="00972D6E" w:rsidRDefault="00972D6E" w:rsidP="00B125F2">
      <w:pPr>
        <w:pStyle w:val="3gpptxt"/>
      </w:pPr>
      <w:r w:rsidRPr="00B125F2">
        <w:t>In this contribution, we give our views on dynamic switching between DFT-S-OFDM and CP-OFDM, and propose that:</w:t>
      </w:r>
    </w:p>
    <w:p w14:paraId="0D06BE0A" w14:textId="77777777" w:rsidR="00F039F8" w:rsidRPr="00D836E8" w:rsidRDefault="00F039F8" w:rsidP="00F039F8">
      <w:pPr>
        <w:pStyle w:val="3gpptxt"/>
        <w:rPr>
          <w:b/>
          <w:bCs/>
        </w:rPr>
      </w:pPr>
      <w:r w:rsidRPr="00D836E8">
        <w:rPr>
          <w:b/>
          <w:bCs/>
        </w:rPr>
        <w:t xml:space="preserve">Proposal 1: </w:t>
      </w:r>
      <w:r w:rsidRPr="00F039F8">
        <w:rPr>
          <w:b/>
          <w:bCs/>
        </w:rPr>
        <w:t xml:space="preserve">For </w:t>
      </w:r>
      <w:r>
        <w:rPr>
          <w:b/>
          <w:bCs/>
        </w:rPr>
        <w:t>FDRA field in</w:t>
      </w:r>
      <w:r w:rsidRPr="00F039F8">
        <w:rPr>
          <w:b/>
          <w:bCs/>
        </w:rPr>
        <w:t xml:space="preserve"> DCI format 0_1/0_2 with dynamic waveform switching indication field configured,</w:t>
      </w:r>
      <w:r>
        <w:rPr>
          <w:b/>
          <w:bCs/>
        </w:rPr>
        <w:t xml:space="preserve"> support </w:t>
      </w:r>
      <w:r w:rsidRPr="00F039F8">
        <w:rPr>
          <w:b/>
          <w:bCs/>
        </w:rPr>
        <w:t xml:space="preserve">option 2, i.e. </w:t>
      </w:r>
      <w:r w:rsidRPr="00F039F8">
        <w:rPr>
          <w:b/>
        </w:rPr>
        <w:t xml:space="preserve">UE only uses </w:t>
      </w:r>
      <w:r w:rsidRPr="00F039F8">
        <w:rPr>
          <w:rStyle w:val="3gppsymbolitalicie"/>
          <w:b/>
        </w:rPr>
        <w:t>resourceAllocation</w:t>
      </w:r>
      <w:r w:rsidRPr="00F039F8">
        <w:rPr>
          <w:b/>
        </w:rPr>
        <w:t xml:space="preserve"> if CP-OFDM is indicated</w:t>
      </w:r>
      <w:r>
        <w:rPr>
          <w:b/>
        </w:rPr>
        <w:t>.</w:t>
      </w:r>
    </w:p>
    <w:p w14:paraId="56B54ED6" w14:textId="77777777" w:rsidR="00F039F8" w:rsidRDefault="00F039F8" w:rsidP="00F039F8">
      <w:pPr>
        <w:pStyle w:val="3gpptxt"/>
        <w:rPr>
          <w:b/>
        </w:rPr>
      </w:pPr>
      <w:r w:rsidRPr="00D836E8">
        <w:rPr>
          <w:b/>
          <w:bCs/>
        </w:rPr>
        <w:t xml:space="preserve">Proposal </w:t>
      </w:r>
      <w:r>
        <w:rPr>
          <w:b/>
          <w:bCs/>
        </w:rPr>
        <w:t>2</w:t>
      </w:r>
      <w:r w:rsidRPr="00D836E8">
        <w:rPr>
          <w:b/>
          <w:bCs/>
        </w:rPr>
        <w:t xml:space="preserve">: </w:t>
      </w:r>
      <w:r w:rsidRPr="00F039F8">
        <w:rPr>
          <w:b/>
          <w:bCs/>
        </w:rPr>
        <w:t xml:space="preserve">For </w:t>
      </w:r>
      <w:r>
        <w:rPr>
          <w:b/>
          <w:bCs/>
        </w:rPr>
        <w:t>DMRS field in</w:t>
      </w:r>
      <w:r w:rsidRPr="00F039F8">
        <w:rPr>
          <w:b/>
          <w:bCs/>
        </w:rPr>
        <w:t xml:space="preserve"> DCI format 0_1/0_2 with dynamic waveform switching indication field configured,</w:t>
      </w:r>
      <w:r>
        <w:rPr>
          <w:b/>
          <w:bCs/>
        </w:rPr>
        <w:t xml:space="preserve"> support </w:t>
      </w:r>
      <w:r w:rsidRPr="00F039F8">
        <w:rPr>
          <w:b/>
          <w:bCs/>
        </w:rPr>
        <w:t xml:space="preserve">option 2, i.e. </w:t>
      </w:r>
      <w:r w:rsidRPr="00F039F8">
        <w:rPr>
          <w:b/>
        </w:rPr>
        <w:t xml:space="preserve">UE only uses </w:t>
      </w:r>
      <w:r w:rsidRPr="00F039F8">
        <w:rPr>
          <w:rStyle w:val="3gppsymbolitalicie"/>
          <w:b/>
        </w:rPr>
        <w:t>dmrs-Type</w:t>
      </w:r>
      <w:r w:rsidRPr="00F039F8">
        <w:rPr>
          <w:b/>
        </w:rPr>
        <w:t xml:space="preserve"> if CP-OFDM is indicated.</w:t>
      </w:r>
    </w:p>
    <w:p w14:paraId="5B253AC3" w14:textId="77777777" w:rsidR="005223E3" w:rsidRPr="00F039F8" w:rsidRDefault="005223E3" w:rsidP="005223E3">
      <w:pPr>
        <w:pStyle w:val="3gpptxt"/>
        <w:rPr>
          <w:b/>
        </w:rPr>
      </w:pPr>
      <w:r w:rsidRPr="00F039F8">
        <w:rPr>
          <w:b/>
          <w:bCs/>
        </w:rPr>
        <w:t xml:space="preserve">Proposal </w:t>
      </w:r>
      <w:r>
        <w:rPr>
          <w:b/>
          <w:bCs/>
        </w:rPr>
        <w:t>3</w:t>
      </w:r>
      <w:r w:rsidRPr="00F039F8">
        <w:rPr>
          <w:b/>
          <w:bCs/>
        </w:rPr>
        <w:t xml:space="preserve">: </w:t>
      </w:r>
      <w:r w:rsidRPr="00F039F8">
        <w:rPr>
          <w:b/>
        </w:rPr>
        <w:t>For potential enhancements to assist the scheduler in determining waveform switching, support op</w:t>
      </w:r>
      <w:r>
        <w:rPr>
          <w:b/>
        </w:rPr>
        <w:t>t</w:t>
      </w:r>
      <w:r w:rsidRPr="00F039F8">
        <w:rPr>
          <w:b/>
        </w:rPr>
        <w:t>ion 1, i.e. Reporting of power headroom information for a reference PUSCH using target waveform different from waveform of actual PUSCH.</w:t>
      </w:r>
    </w:p>
    <w:p w14:paraId="3E4C2E7F" w14:textId="77777777" w:rsidR="005223E3" w:rsidRPr="00D836E8" w:rsidRDefault="005223E3" w:rsidP="005223E3">
      <w:pPr>
        <w:pStyle w:val="3gpptxt"/>
        <w:rPr>
          <w:b/>
          <w:bCs/>
        </w:rPr>
      </w:pPr>
      <w:r w:rsidRPr="00F039F8">
        <w:rPr>
          <w:b/>
          <w:bCs/>
        </w:rPr>
        <w:lastRenderedPageBreak/>
        <w:t xml:space="preserve">Proposal </w:t>
      </w:r>
      <w:r>
        <w:rPr>
          <w:b/>
          <w:bCs/>
        </w:rPr>
        <w:t>4</w:t>
      </w:r>
      <w:r w:rsidRPr="00F039F8">
        <w:rPr>
          <w:b/>
          <w:bCs/>
        </w:rPr>
        <w:t xml:space="preserve">: </w:t>
      </w:r>
      <w:r>
        <w:rPr>
          <w:b/>
          <w:bCs/>
        </w:rPr>
        <w:t>RAN1 support a</w:t>
      </w:r>
      <w:r w:rsidRPr="00F039F8">
        <w:rPr>
          <w:b/>
        </w:rPr>
        <w:t>dditional trigger for PH</w:t>
      </w:r>
      <w:r>
        <w:rPr>
          <w:b/>
        </w:rPr>
        <w:t>R</w:t>
      </w:r>
      <w:r w:rsidRPr="00D836E8">
        <w:rPr>
          <w:b/>
          <w:bCs/>
        </w:rPr>
        <w:t xml:space="preserve">, </w:t>
      </w:r>
    </w:p>
    <w:p w14:paraId="0BA087F2" w14:textId="77777777" w:rsidR="005223E3" w:rsidRPr="00D836E8" w:rsidRDefault="005223E3" w:rsidP="005223E3">
      <w:pPr>
        <w:pStyle w:val="3gpptxt"/>
        <w:ind w:left="720" w:hanging="360"/>
        <w:rPr>
          <w:b/>
          <w:bCs/>
        </w:rPr>
      </w:pPr>
      <w:r w:rsidRPr="00D836E8">
        <w:rPr>
          <w:rFonts w:ascii="Symbol" w:hAnsi="Symbol"/>
          <w:bCs/>
        </w:rPr>
        <w:t></w:t>
      </w:r>
      <w:r w:rsidRPr="00D836E8">
        <w:rPr>
          <w:rFonts w:ascii="Symbol" w:hAnsi="Symbol"/>
          <w:bCs/>
        </w:rPr>
        <w:tab/>
      </w:r>
      <w:proofErr w:type="gramStart"/>
      <w:r w:rsidRPr="00D836E8">
        <w:rPr>
          <w:b/>
          <w:bCs/>
        </w:rPr>
        <w:t>if</w:t>
      </w:r>
      <w:proofErr w:type="gramEnd"/>
      <w:r w:rsidRPr="00D836E8">
        <w:rPr>
          <w:b/>
          <w:bCs/>
        </w:rPr>
        <w:t xml:space="preserve"> the power headroom value of OFDM waveform is larger than a first threshold and DFT-s-OFDM waveform is used for UE transmission</w:t>
      </w:r>
    </w:p>
    <w:p w14:paraId="288BFF2B" w14:textId="77777777" w:rsidR="005223E3" w:rsidRPr="00D836E8" w:rsidRDefault="005223E3" w:rsidP="005223E3">
      <w:pPr>
        <w:pStyle w:val="3gpptxt"/>
        <w:ind w:left="720" w:hanging="360"/>
        <w:rPr>
          <w:b/>
          <w:bCs/>
        </w:rPr>
      </w:pPr>
      <w:r w:rsidRPr="00D836E8">
        <w:rPr>
          <w:rFonts w:ascii="Symbol" w:hAnsi="Symbol"/>
          <w:bCs/>
        </w:rPr>
        <w:t></w:t>
      </w:r>
      <w:r w:rsidRPr="00D836E8">
        <w:rPr>
          <w:rFonts w:ascii="Symbol" w:hAnsi="Symbol"/>
          <w:bCs/>
        </w:rPr>
        <w:tab/>
      </w:r>
      <w:r w:rsidRPr="00D836E8">
        <w:rPr>
          <w:b/>
          <w:bCs/>
        </w:rPr>
        <w:t>if the power headroom value of DFT-s-OFDM waveform is less than a second value and OFDM waveform is used for UE transmission</w:t>
      </w:r>
      <w:r>
        <w:rPr>
          <w:b/>
          <w:bCs/>
        </w:rPr>
        <w:t>.</w:t>
      </w:r>
    </w:p>
    <w:p w14:paraId="4D6D7D40" w14:textId="77C58ADE" w:rsidR="00972D6E" w:rsidRPr="00B125F2" w:rsidRDefault="00972D6E" w:rsidP="00D836E8">
      <w:pPr>
        <w:pStyle w:val="3gpptxt"/>
      </w:pPr>
    </w:p>
    <w:p w14:paraId="2BEF8280" w14:textId="77777777" w:rsidR="00972D6E" w:rsidRPr="00B125F2" w:rsidRDefault="00972D6E" w:rsidP="00B125F2">
      <w:pPr>
        <w:pStyle w:val="3gpptitlelv2"/>
      </w:pPr>
      <w:r w:rsidRPr="00B125F2">
        <w:t>References</w:t>
      </w:r>
    </w:p>
    <w:p w14:paraId="1E6E3980" w14:textId="4FEF21C0" w:rsidR="00972D6E" w:rsidRDefault="00972D6E" w:rsidP="00B125F2">
      <w:pPr>
        <w:pStyle w:val="3gpptxt"/>
      </w:pPr>
      <w:r w:rsidRPr="00B125F2">
        <w:t>[1]</w:t>
      </w:r>
      <w:r w:rsidRPr="00B125F2">
        <w:tab/>
      </w:r>
      <w:r w:rsidR="00F2570E" w:rsidRPr="00F2570E">
        <w:t>Draft_Minutes_report_RAN1#112b-e</w:t>
      </w:r>
    </w:p>
    <w:p w14:paraId="5BC6CAE9" w14:textId="714885F6" w:rsidR="005223E3" w:rsidRPr="00B125F2" w:rsidRDefault="005223E3" w:rsidP="005223E3">
      <w:pPr>
        <w:pStyle w:val="3gpptxt"/>
      </w:pPr>
      <w:r w:rsidRPr="00B125F2">
        <w:t>[</w:t>
      </w:r>
      <w:r>
        <w:t>2</w:t>
      </w:r>
      <w:r w:rsidRPr="00B125F2">
        <w:t>]</w:t>
      </w:r>
      <w:r w:rsidRPr="00B125F2">
        <w:tab/>
      </w:r>
      <w:r w:rsidRPr="00F2570E">
        <w:t>Draft_Minutes_report_RAN1#112b-e</w:t>
      </w:r>
    </w:p>
    <w:p w14:paraId="23EE96F9" w14:textId="77777777" w:rsidR="005223E3" w:rsidRPr="00B125F2" w:rsidRDefault="005223E3" w:rsidP="00B125F2">
      <w:pPr>
        <w:pStyle w:val="3gpptxt"/>
      </w:pPr>
    </w:p>
    <w:p w14:paraId="5B684BC1" w14:textId="77777777" w:rsidR="00B32D63" w:rsidRPr="00B125F2" w:rsidRDefault="00B32D63" w:rsidP="00B125F2">
      <w:pPr>
        <w:pStyle w:val="3gpptxt"/>
      </w:pPr>
    </w:p>
    <w:sectPr w:rsidR="00B32D63" w:rsidRPr="00B125F2" w:rsidSect="005D10D5">
      <w:footerReference w:type="default" r:id="rId8"/>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6B528F" w14:textId="77777777" w:rsidR="00266C43" w:rsidRDefault="00266C43" w:rsidP="005D10D5">
      <w:pPr>
        <w:spacing w:after="0" w:line="240" w:lineRule="auto"/>
      </w:pPr>
      <w:r>
        <w:separator/>
      </w:r>
    </w:p>
  </w:endnote>
  <w:endnote w:type="continuationSeparator" w:id="0">
    <w:p w14:paraId="3FE4D952" w14:textId="77777777" w:rsidR="00266C43" w:rsidRDefault="00266C43" w:rsidP="005D10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390C4F" w14:textId="7A4DC2F6" w:rsidR="00E445A8" w:rsidRPr="00E445A8" w:rsidRDefault="00E445A8" w:rsidP="00E445A8">
    <w:pPr>
      <w:pStyle w:val="Footer"/>
      <w:jc w:val="center"/>
      <w:rPr>
        <w:rFonts w:ascii="Times New Roman" w:hAnsi="Times New Roman" w:cs="Times New Roman"/>
        <w:sz w:val="20"/>
        <w:szCs w:val="20"/>
      </w:rPr>
    </w:pPr>
    <w:r w:rsidRPr="00E445A8">
      <w:rPr>
        <w:rStyle w:val="PageNumber"/>
        <w:rFonts w:ascii="Times New Roman" w:hAnsi="Times New Roman" w:cs="Times New Roman"/>
        <w:sz w:val="20"/>
        <w:szCs w:val="20"/>
      </w:rPr>
      <w:fldChar w:fldCharType="begin"/>
    </w:r>
    <w:r w:rsidRPr="00E445A8">
      <w:rPr>
        <w:rStyle w:val="PageNumber"/>
        <w:rFonts w:ascii="Times New Roman" w:hAnsi="Times New Roman" w:cs="Times New Roman"/>
        <w:sz w:val="20"/>
        <w:szCs w:val="20"/>
      </w:rPr>
      <w:instrText xml:space="preserve"> PAGE </w:instrText>
    </w:r>
    <w:r w:rsidRPr="00E445A8">
      <w:rPr>
        <w:rStyle w:val="PageNumber"/>
        <w:rFonts w:ascii="Times New Roman" w:hAnsi="Times New Roman" w:cs="Times New Roman"/>
        <w:sz w:val="20"/>
        <w:szCs w:val="20"/>
      </w:rPr>
      <w:fldChar w:fldCharType="separate"/>
    </w:r>
    <w:r w:rsidR="009E12C3">
      <w:rPr>
        <w:rStyle w:val="PageNumber"/>
        <w:rFonts w:ascii="Times New Roman" w:hAnsi="Times New Roman" w:cs="Times New Roman"/>
        <w:noProof/>
        <w:sz w:val="20"/>
        <w:szCs w:val="20"/>
      </w:rPr>
      <w:t>4</w:t>
    </w:r>
    <w:r w:rsidRPr="00E445A8">
      <w:rPr>
        <w:rStyle w:val="PageNumber"/>
        <w:rFonts w:ascii="Times New Roman" w:hAnsi="Times New Roman" w:cs="Times New Roman"/>
        <w:sz w:val="20"/>
        <w:szCs w:val="20"/>
      </w:rPr>
      <w:fldChar w:fldCharType="end"/>
    </w:r>
    <w:r w:rsidRPr="00E445A8">
      <w:rPr>
        <w:rStyle w:val="PageNumber"/>
        <w:rFonts w:ascii="Times New Roman" w:hAnsi="Times New Roman" w:cs="Times New Roman"/>
        <w:sz w:val="20"/>
        <w:szCs w:val="20"/>
      </w:rPr>
      <w:t>/</w:t>
    </w:r>
    <w:r w:rsidRPr="00E445A8">
      <w:rPr>
        <w:rStyle w:val="PageNumber"/>
        <w:rFonts w:ascii="Times New Roman" w:hAnsi="Times New Roman" w:cs="Times New Roman"/>
        <w:sz w:val="20"/>
        <w:szCs w:val="20"/>
      </w:rPr>
      <w:fldChar w:fldCharType="begin"/>
    </w:r>
    <w:r w:rsidRPr="00E445A8">
      <w:rPr>
        <w:rStyle w:val="PageNumber"/>
        <w:rFonts w:ascii="Times New Roman" w:hAnsi="Times New Roman" w:cs="Times New Roman"/>
        <w:sz w:val="20"/>
        <w:szCs w:val="20"/>
      </w:rPr>
      <w:instrText xml:space="preserve"> NUMPAGES </w:instrText>
    </w:r>
    <w:r w:rsidRPr="00E445A8">
      <w:rPr>
        <w:rStyle w:val="PageNumber"/>
        <w:rFonts w:ascii="Times New Roman" w:hAnsi="Times New Roman" w:cs="Times New Roman"/>
        <w:sz w:val="20"/>
        <w:szCs w:val="20"/>
      </w:rPr>
      <w:fldChar w:fldCharType="separate"/>
    </w:r>
    <w:r w:rsidR="009E12C3">
      <w:rPr>
        <w:rStyle w:val="PageNumber"/>
        <w:rFonts w:ascii="Times New Roman" w:hAnsi="Times New Roman" w:cs="Times New Roman"/>
        <w:noProof/>
        <w:sz w:val="20"/>
        <w:szCs w:val="20"/>
      </w:rPr>
      <w:t>4</w:t>
    </w:r>
    <w:r w:rsidRPr="00E445A8">
      <w:rPr>
        <w:rStyle w:val="PageNumber"/>
        <w:rFonts w:ascii="Times New Roman" w:hAnsi="Times New Roman"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06D9CD" w14:textId="77777777" w:rsidR="00266C43" w:rsidRDefault="00266C43" w:rsidP="005D10D5">
      <w:pPr>
        <w:spacing w:after="0" w:line="240" w:lineRule="auto"/>
      </w:pPr>
      <w:r>
        <w:separator/>
      </w:r>
    </w:p>
  </w:footnote>
  <w:footnote w:type="continuationSeparator" w:id="0">
    <w:p w14:paraId="79AA56B3" w14:textId="77777777" w:rsidR="00266C43" w:rsidRDefault="00266C43" w:rsidP="005D10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F27DD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8BF18AB"/>
    <w:multiLevelType w:val="hybridMultilevel"/>
    <w:tmpl w:val="1FFC8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5E28C4"/>
    <w:multiLevelType w:val="hybridMultilevel"/>
    <w:tmpl w:val="37984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D92921"/>
    <w:multiLevelType w:val="hybridMultilevel"/>
    <w:tmpl w:val="20BC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DE3661"/>
    <w:multiLevelType w:val="hybridMultilevel"/>
    <w:tmpl w:val="7834F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E56654"/>
    <w:multiLevelType w:val="hybridMultilevel"/>
    <w:tmpl w:val="FBFA70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num w:numId="1">
    <w:abstractNumId w:val="0"/>
  </w:num>
  <w:num w:numId="2">
    <w:abstractNumId w:val="7"/>
  </w:num>
  <w:num w:numId="3">
    <w:abstractNumId w:val="1"/>
  </w:num>
  <w:num w:numId="4">
    <w:abstractNumId w:val="3"/>
  </w:num>
  <w:num w:numId="5">
    <w:abstractNumId w:val="4"/>
  </w:num>
  <w:num w:numId="6">
    <w:abstractNumId w:val="5"/>
  </w:num>
  <w:num w:numId="7">
    <w:abstractNumId w:val="2"/>
  </w:num>
  <w:num w:numId="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D63"/>
    <w:rsid w:val="000151D9"/>
    <w:rsid w:val="000916F4"/>
    <w:rsid w:val="00095AC0"/>
    <w:rsid w:val="000D33BA"/>
    <w:rsid w:val="000F7877"/>
    <w:rsid w:val="001160D0"/>
    <w:rsid w:val="00163759"/>
    <w:rsid w:val="0016766A"/>
    <w:rsid w:val="0023135E"/>
    <w:rsid w:val="00266C43"/>
    <w:rsid w:val="00337FDB"/>
    <w:rsid w:val="003949EA"/>
    <w:rsid w:val="003B5C9C"/>
    <w:rsid w:val="004057AD"/>
    <w:rsid w:val="0043048C"/>
    <w:rsid w:val="004421E1"/>
    <w:rsid w:val="0046694F"/>
    <w:rsid w:val="00506419"/>
    <w:rsid w:val="005223E3"/>
    <w:rsid w:val="00554C6A"/>
    <w:rsid w:val="00555ED2"/>
    <w:rsid w:val="0057786D"/>
    <w:rsid w:val="005D10D5"/>
    <w:rsid w:val="00626927"/>
    <w:rsid w:val="006828D3"/>
    <w:rsid w:val="0077405F"/>
    <w:rsid w:val="0079585B"/>
    <w:rsid w:val="007A7B7A"/>
    <w:rsid w:val="007B14D8"/>
    <w:rsid w:val="007B45D6"/>
    <w:rsid w:val="007E39EA"/>
    <w:rsid w:val="007F5D09"/>
    <w:rsid w:val="00802D13"/>
    <w:rsid w:val="008B7C3E"/>
    <w:rsid w:val="008D3398"/>
    <w:rsid w:val="008E479F"/>
    <w:rsid w:val="00901047"/>
    <w:rsid w:val="00972D6E"/>
    <w:rsid w:val="009B7247"/>
    <w:rsid w:val="009E12C3"/>
    <w:rsid w:val="00A07679"/>
    <w:rsid w:val="00A336D0"/>
    <w:rsid w:val="00B125F2"/>
    <w:rsid w:val="00B32D63"/>
    <w:rsid w:val="00B928A7"/>
    <w:rsid w:val="00B9691B"/>
    <w:rsid w:val="00BC7D25"/>
    <w:rsid w:val="00C3361F"/>
    <w:rsid w:val="00C34D18"/>
    <w:rsid w:val="00C82A01"/>
    <w:rsid w:val="00D44969"/>
    <w:rsid w:val="00D836E8"/>
    <w:rsid w:val="00E14881"/>
    <w:rsid w:val="00E445A8"/>
    <w:rsid w:val="00E745DE"/>
    <w:rsid w:val="00E9101F"/>
    <w:rsid w:val="00F039F8"/>
    <w:rsid w:val="00F20FF5"/>
    <w:rsid w:val="00F2570E"/>
    <w:rsid w:val="00F51307"/>
    <w:rsid w:val="00F70C33"/>
    <w:rsid w:val="00F854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2D6E"/>
    <w:pPr>
      <w:widowControl w:val="0"/>
      <w:jc w:val="both"/>
    </w:pPr>
  </w:style>
  <w:style w:type="paragraph" w:styleId="Heading1">
    <w:name w:val="heading 1"/>
    <w:basedOn w:val="Normal"/>
    <w:next w:val="Normal"/>
    <w:link w:val="Heading1Char"/>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txt">
    <w:name w:val="3gpp txt"/>
    <w:basedOn w:val="Normal"/>
    <w:link w:val="3gpptxt0"/>
    <w:qFormat/>
    <w:rsid w:val="0079585B"/>
    <w:pPr>
      <w:widowControl/>
      <w:overflowPunct w:val="0"/>
      <w:autoSpaceDE w:val="0"/>
      <w:autoSpaceDN w:val="0"/>
      <w:adjustRightInd w:val="0"/>
      <w:spacing w:after="180" w:line="240" w:lineRule="auto"/>
      <w:jc w:val="left"/>
      <w:textAlignment w:val="baseline"/>
    </w:pPr>
    <w:rPr>
      <w:rFonts w:ascii="Times New Roman" w:eastAsia="Times New Roman" w:hAnsi="Times New Roman" w:cs="Times New Roman"/>
      <w:sz w:val="20"/>
      <w:szCs w:val="20"/>
      <w:lang w:val="en-GB" w:eastAsia="ja-JP"/>
    </w:rPr>
  </w:style>
  <w:style w:type="paragraph" w:customStyle="1" w:styleId="3gpptitlelv1">
    <w:name w:val="3gpp title lv1"/>
    <w:basedOn w:val="Normal"/>
    <w:next w:val="3gpptxt"/>
    <w:link w:val="3gpptitlelv10"/>
    <w:qFormat/>
    <w:rsid w:val="0079585B"/>
    <w:pPr>
      <w:keepNext/>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Normal"/>
    <w:next w:val="3gpptxt"/>
    <w:link w:val="3gpptitlelv20"/>
    <w:qFormat/>
    <w:rsid w:val="0079585B"/>
    <w:pPr>
      <w:keepNext/>
      <w:keepLines/>
      <w:widowControl/>
      <w:overflowPunct w:val="0"/>
      <w:autoSpaceDE w:val="0"/>
      <w:autoSpaceDN w:val="0"/>
      <w:adjustRightInd w:val="0"/>
      <w:spacing w:before="180" w:after="180" w:line="240" w:lineRule="auto"/>
      <w:ind w:left="1134" w:hanging="1134"/>
      <w:jc w:val="left"/>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Normal"/>
    <w:next w:val="3gpptxt"/>
    <w:link w:val="3gpptitlelv30"/>
    <w:qFormat/>
    <w:rsid w:val="0079585B"/>
    <w:pPr>
      <w:keepNext/>
      <w:keepLines/>
      <w:widowControl/>
      <w:overflowPunct w:val="0"/>
      <w:autoSpaceDE w:val="0"/>
      <w:autoSpaceDN w:val="0"/>
      <w:adjustRightInd w:val="0"/>
      <w:spacing w:before="120" w:after="180" w:line="240" w:lineRule="auto"/>
      <w:ind w:left="1134" w:hanging="1134"/>
      <w:jc w:val="left"/>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Normal"/>
    <w:next w:val="3gpptxt"/>
    <w:link w:val="3gppfigure0"/>
    <w:qFormat/>
    <w:rsid w:val="0079585B"/>
    <w:pPr>
      <w:keepNext/>
      <w:keepLines/>
      <w:widowControl/>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x-none"/>
    </w:rPr>
  </w:style>
  <w:style w:type="character" w:customStyle="1" w:styleId="3gppsymboltxt">
    <w:name w:val="3gpp symbol txt"/>
    <w:basedOn w:val="DefaultParagraphFont"/>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DefaultParagraphFont"/>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Normal"/>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DefaultParagraphFont"/>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DefaultParagraphFont"/>
    <w:uiPriority w:val="1"/>
    <w:qFormat/>
    <w:rsid w:val="0079585B"/>
    <w:rPr>
      <w:rFonts w:ascii="Courier New" w:eastAsia="Times New Roman" w:hAnsi="Courier New" w:cs="Times New Roman"/>
      <w:noProof/>
      <w:color w:val="808080"/>
      <w:sz w:val="16"/>
      <w:szCs w:val="20"/>
      <w:lang w:val="en-GB" w:eastAsia="en-GB"/>
    </w:rPr>
  </w:style>
  <w:style w:type="paragraph" w:styleId="Header">
    <w:name w:val="header"/>
    <w:basedOn w:val="Normal"/>
    <w:link w:val="HeaderChar"/>
    <w:uiPriority w:val="99"/>
    <w:unhideWhenUsed/>
    <w:rsid w:val="005D10D5"/>
    <w:pPr>
      <w:tabs>
        <w:tab w:val="center" w:pos="4320"/>
        <w:tab w:val="right" w:pos="8640"/>
      </w:tabs>
      <w:spacing w:after="0" w:line="240" w:lineRule="auto"/>
    </w:pPr>
  </w:style>
  <w:style w:type="character" w:customStyle="1" w:styleId="HeaderChar">
    <w:name w:val="Header Char"/>
    <w:basedOn w:val="DefaultParagraphFont"/>
    <w:link w:val="Header"/>
    <w:uiPriority w:val="99"/>
    <w:rsid w:val="005D10D5"/>
  </w:style>
  <w:style w:type="paragraph" w:styleId="Footer">
    <w:name w:val="footer"/>
    <w:basedOn w:val="Normal"/>
    <w:link w:val="FooterChar"/>
    <w:unhideWhenUsed/>
    <w:rsid w:val="005D10D5"/>
    <w:pPr>
      <w:tabs>
        <w:tab w:val="center" w:pos="4320"/>
        <w:tab w:val="right" w:pos="8640"/>
      </w:tabs>
      <w:spacing w:after="0" w:line="240" w:lineRule="auto"/>
    </w:pPr>
  </w:style>
  <w:style w:type="character" w:customStyle="1" w:styleId="FooterChar">
    <w:name w:val="Footer Char"/>
    <w:basedOn w:val="DefaultParagraphFont"/>
    <w:link w:val="Footer"/>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Heading1Char">
    <w:name w:val="Heading 1 Char"/>
    <w:basedOn w:val="DefaultParagraphFont"/>
    <w:link w:val="Heading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NoList"/>
    <w:uiPriority w:val="99"/>
    <w:rsid w:val="003949EA"/>
    <w:pPr>
      <w:numPr>
        <w:numId w:val="1"/>
      </w:numPr>
    </w:pPr>
  </w:style>
  <w:style w:type="numbering" w:customStyle="1" w:styleId="3gppran2list">
    <w:name w:val="3gpp ran2 list"/>
    <w:uiPriority w:val="99"/>
    <w:rsid w:val="003949EA"/>
    <w:pPr>
      <w:numPr>
        <w:numId w:val="2"/>
      </w:numPr>
    </w:pPr>
  </w:style>
  <w:style w:type="character" w:styleId="PageNumber">
    <w:name w:val="page number"/>
    <w:basedOn w:val="DefaultParagraphFont"/>
    <w:rsid w:val="00E445A8"/>
  </w:style>
  <w:style w:type="character" w:customStyle="1" w:styleId="Heading2Char">
    <w:name w:val="Heading 2 Char"/>
    <w:basedOn w:val="DefaultParagraphFont"/>
    <w:link w:val="Heading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445A8"/>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E445A8"/>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E445A8"/>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E445A8"/>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445A8"/>
    <w:rPr>
      <w:rFonts w:asciiTheme="majorHAnsi" w:eastAsiaTheme="majorEastAsia" w:hAnsiTheme="majorHAnsi" w:cstheme="majorBidi"/>
      <w:i/>
      <w:iCs/>
      <w:color w:val="272727" w:themeColor="text1" w:themeTint="D8"/>
      <w:sz w:val="21"/>
      <w:szCs w:val="21"/>
    </w:rPr>
  </w:style>
  <w:style w:type="table" w:styleId="TableGrid">
    <w:name w:val="Table Grid"/>
    <w:basedOn w:val="TableNormal"/>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554C6A"/>
    <w:rPr>
      <w:color w:val="0000FF"/>
      <w:u w:val="single"/>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列表段落"/>
    <w:basedOn w:val="Normal"/>
    <w:link w:val="ListParagraphChar"/>
    <w:uiPriority w:val="34"/>
    <w:qFormat/>
    <w:rsid w:val="00554C6A"/>
    <w:pPr>
      <w:widowControl/>
      <w:overflowPunct w:val="0"/>
      <w:autoSpaceDE w:val="0"/>
      <w:autoSpaceDN w:val="0"/>
      <w:adjustRightInd w:val="0"/>
      <w:spacing w:after="180" w:line="240" w:lineRule="auto"/>
      <w:ind w:left="720"/>
      <w:contextualSpacing/>
      <w:jc w:val="left"/>
      <w:textAlignment w:val="baseline"/>
    </w:pPr>
    <w:rPr>
      <w:rFonts w:ascii="Times New Roman" w:eastAsia="宋体" w:hAnsi="Times New Roman" w:cs="Times New Roman"/>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DefaultParagraphFont"/>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DefaultParagraphFont"/>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DefaultParagraphFont"/>
    <w:link w:val="3gpptitlelv1"/>
    <w:rsid w:val="000916F4"/>
    <w:rPr>
      <w:rFonts w:ascii="Arial" w:eastAsia="Times New Roman" w:hAnsi="Arial" w:cs="Times New Roman"/>
      <w:sz w:val="36"/>
      <w:szCs w:val="20"/>
      <w:lang w:val="en-GB" w:eastAsia="en-GB"/>
    </w:rPr>
  </w:style>
  <w:style w:type="character" w:customStyle="1" w:styleId="3gpptitlelv20">
    <w:name w:val="3gpp title lv2 字符"/>
    <w:basedOn w:val="DefaultParagraphFont"/>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DefaultParagraphFont"/>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DefaultParagraphFont"/>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4057AD"/>
    <w:pPr>
      <w:spacing w:after="0"/>
    </w:pPr>
    <w:rPr>
      <w:rFonts w:eastAsia="等线"/>
    </w:rPr>
  </w:style>
  <w:style w:type="character" w:customStyle="1" w:styleId="3gpptxts00">
    <w:name w:val="3gpp txt s0 字符"/>
    <w:basedOn w:val="3gpptxt0"/>
    <w:link w:val="3gpptxts0"/>
    <w:rsid w:val="004057AD"/>
    <w:rPr>
      <w:rFonts w:ascii="Times New Roman" w:eastAsia="等线" w:hAnsi="Times New Roman" w:cs="Times New Roman"/>
      <w:sz w:val="20"/>
      <w:szCs w:val="20"/>
      <w:lang w:val="en-GB" w:eastAsia="ja-JP"/>
    </w:rPr>
  </w:style>
  <w:style w:type="paragraph" w:styleId="Caption">
    <w:name w:val="caption"/>
    <w:basedOn w:val="Normal"/>
    <w:next w:val="Normal"/>
    <w:link w:val="CaptionChar"/>
    <w:qFormat/>
    <w:rsid w:val="00B928A7"/>
    <w:pPr>
      <w:widowControl/>
      <w:spacing w:after="240" w:line="240" w:lineRule="auto"/>
      <w:jc w:val="center"/>
    </w:pPr>
    <w:rPr>
      <w:b/>
      <w:bCs/>
      <w:sz w:val="24"/>
      <w:szCs w:val="24"/>
      <w:lang w:eastAsia="ja-JP"/>
    </w:rPr>
  </w:style>
  <w:style w:type="character" w:customStyle="1" w:styleId="CaptionChar">
    <w:name w:val="Caption Char"/>
    <w:link w:val="Caption"/>
    <w:qFormat/>
    <w:rsid w:val="00B928A7"/>
    <w:rPr>
      <w:b/>
      <w:bCs/>
      <w:sz w:val="24"/>
      <w:szCs w:val="24"/>
      <w:lang w:eastAsia="ja-JP"/>
    </w:rPr>
  </w:style>
  <w:style w:type="character" w:customStyle="1" w:styleId="1">
    <w:name w:val="列出段落 字符1"/>
    <w:aliases w:val="- Bullets 字符2,?? ?? 字符2,????? 字符2,???? 字符2,Lista1 字符2,中等深浅网格 1 - 着色 21 字符2,列表段落 字符3,¥¡¡¡¡ì¬º¥¹¥È¶ÎÂä 字符2,ÁÐ³ö¶ÎÂä 字符2,¥ê¥¹¥È¶ÎÂä 字符2,列表段落1 字符2,—ño’i—Ž 字符2,1st level - Bullet List Paragraph 字符2,Lettre d'introduction 字符2,Paragrafo elenco 字符2"/>
    <w:uiPriority w:val="34"/>
    <w:qFormat/>
    <w:locked/>
    <w:rsid w:val="00F2570E"/>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551008">
      <w:bodyDiv w:val="1"/>
      <w:marLeft w:val="0"/>
      <w:marRight w:val="0"/>
      <w:marTop w:val="0"/>
      <w:marBottom w:val="0"/>
      <w:divBdr>
        <w:top w:val="none" w:sz="0" w:space="0" w:color="auto"/>
        <w:left w:val="none" w:sz="0" w:space="0" w:color="auto"/>
        <w:bottom w:val="none" w:sz="0" w:space="0" w:color="auto"/>
        <w:right w:val="none" w:sz="0" w:space="0" w:color="auto"/>
      </w:divBdr>
    </w:div>
    <w:div w:id="696852819">
      <w:bodyDiv w:val="1"/>
      <w:marLeft w:val="0"/>
      <w:marRight w:val="0"/>
      <w:marTop w:val="0"/>
      <w:marBottom w:val="0"/>
      <w:divBdr>
        <w:top w:val="none" w:sz="0" w:space="0" w:color="auto"/>
        <w:left w:val="none" w:sz="0" w:space="0" w:color="auto"/>
        <w:bottom w:val="none" w:sz="0" w:space="0" w:color="auto"/>
        <w:right w:val="none" w:sz="0" w:space="0" w:color="auto"/>
      </w:divBdr>
    </w:div>
    <w:div w:id="865215797">
      <w:bodyDiv w:val="1"/>
      <w:marLeft w:val="0"/>
      <w:marRight w:val="0"/>
      <w:marTop w:val="0"/>
      <w:marBottom w:val="0"/>
      <w:divBdr>
        <w:top w:val="none" w:sz="0" w:space="0" w:color="auto"/>
        <w:left w:val="none" w:sz="0" w:space="0" w:color="auto"/>
        <w:bottom w:val="none" w:sz="0" w:space="0" w:color="auto"/>
        <w:right w:val="none" w:sz="0" w:space="0" w:color="auto"/>
      </w:divBdr>
    </w:div>
    <w:div w:id="993072256">
      <w:bodyDiv w:val="1"/>
      <w:marLeft w:val="0"/>
      <w:marRight w:val="0"/>
      <w:marTop w:val="0"/>
      <w:marBottom w:val="0"/>
      <w:divBdr>
        <w:top w:val="none" w:sz="0" w:space="0" w:color="auto"/>
        <w:left w:val="none" w:sz="0" w:space="0" w:color="auto"/>
        <w:bottom w:val="none" w:sz="0" w:space="0" w:color="auto"/>
        <w:right w:val="none" w:sz="0" w:space="0" w:color="auto"/>
      </w:divBdr>
      <w:divsChild>
        <w:div w:id="336232014">
          <w:marLeft w:val="1080"/>
          <w:marRight w:val="0"/>
          <w:marTop w:val="100"/>
          <w:marBottom w:val="0"/>
          <w:divBdr>
            <w:top w:val="none" w:sz="0" w:space="0" w:color="auto"/>
            <w:left w:val="none" w:sz="0" w:space="0" w:color="auto"/>
            <w:bottom w:val="none" w:sz="0" w:space="0" w:color="auto"/>
            <w:right w:val="none" w:sz="0" w:space="0" w:color="auto"/>
          </w:divBdr>
        </w:div>
        <w:div w:id="1466465059">
          <w:marLeft w:val="1800"/>
          <w:marRight w:val="0"/>
          <w:marTop w:val="100"/>
          <w:marBottom w:val="0"/>
          <w:divBdr>
            <w:top w:val="none" w:sz="0" w:space="0" w:color="auto"/>
            <w:left w:val="none" w:sz="0" w:space="0" w:color="auto"/>
            <w:bottom w:val="none" w:sz="0" w:space="0" w:color="auto"/>
            <w:right w:val="none" w:sz="0" w:space="0" w:color="auto"/>
          </w:divBdr>
        </w:div>
        <w:div w:id="71677879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67D50-5E59-468C-AD37-78CE6667B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2.dotx</Template>
  <TotalTime>151</TotalTime>
  <Pages>4</Pages>
  <Words>1177</Words>
  <Characters>6713</Characters>
  <Application>Microsoft Office Word</Application>
  <DocSecurity>0</DocSecurity>
  <Lines>55</Lines>
  <Paragraphs>15</Paragraphs>
  <ScaleCrop>false</ScaleCrop>
  <Company/>
  <LinksUpToDate>false</LinksUpToDate>
  <CharactersWithSpaces>7875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 Template</dc:creator>
  <cp:keywords/>
  <dc:description/>
  <cp:lastModifiedBy>Lin LIANG</cp:lastModifiedBy>
  <cp:revision>24</cp:revision>
  <dcterms:created xsi:type="dcterms:W3CDTF">2023-03-31T05:26:00Z</dcterms:created>
  <dcterms:modified xsi:type="dcterms:W3CDTF">2023-08-11T01:03:00Z</dcterms:modified>
</cp:coreProperties>
</file>