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9266E" w14:textId="219A4F43" w:rsidR="008F2770" w:rsidRPr="007B519D" w:rsidRDefault="008F2770" w:rsidP="008F2770">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#1</w:t>
      </w:r>
      <w:r w:rsidR="00BC2367">
        <w:rPr>
          <w:rFonts w:asciiTheme="minorBidi" w:hAnsiTheme="minorBidi"/>
          <w:b/>
          <w:bCs/>
          <w:snapToGrid w:val="0"/>
          <w:sz w:val="24"/>
          <w:szCs w:val="24"/>
          <w:lang w:val="en-US"/>
        </w:rPr>
        <w:t>10</w:t>
      </w:r>
      <w:r w:rsidR="00087744">
        <w:rPr>
          <w:rFonts w:asciiTheme="minorBidi" w:hAnsiTheme="minorBidi"/>
          <w:b/>
          <w:bCs/>
          <w:snapToGrid w:val="0"/>
          <w:sz w:val="24"/>
          <w:szCs w:val="24"/>
          <w:lang w:val="en-US"/>
        </w:rPr>
        <w:t>bis-e</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R1-</w:t>
      </w:r>
      <w:r w:rsidR="00966AD6" w:rsidRPr="00966AD6">
        <w:t xml:space="preserve"> </w:t>
      </w:r>
      <w:r w:rsidR="008B5626" w:rsidRPr="008B5626">
        <w:rPr>
          <w:rFonts w:asciiTheme="minorBidi" w:hAnsiTheme="minorBidi"/>
          <w:b/>
          <w:bCs/>
          <w:snapToGrid w:val="0"/>
          <w:sz w:val="24"/>
          <w:szCs w:val="24"/>
          <w:lang w:val="en-US"/>
        </w:rPr>
        <w:t>220</w:t>
      </w:r>
      <w:r w:rsidR="00B21979" w:rsidRPr="00B21979">
        <w:rPr>
          <w:rFonts w:asciiTheme="minorBidi" w:hAnsiTheme="minorBidi"/>
          <w:b/>
          <w:bCs/>
          <w:snapToGrid w:val="0"/>
          <w:sz w:val="24"/>
          <w:szCs w:val="24"/>
          <w:lang w:val="en-US"/>
        </w:rPr>
        <w:t>9417</w:t>
      </w:r>
    </w:p>
    <w:p w14:paraId="63040D8B" w14:textId="50BEA3A1" w:rsidR="008F2770" w:rsidRPr="009D7AA5" w:rsidRDefault="00303655" w:rsidP="008F2770">
      <w:pPr>
        <w:spacing w:after="0"/>
        <w:rPr>
          <w:rFonts w:asciiTheme="minorBidi" w:hAnsiTheme="minorBidi"/>
          <w:b/>
          <w:bCs/>
          <w:snapToGrid w:val="0"/>
          <w:sz w:val="24"/>
          <w:szCs w:val="24"/>
          <w:lang w:val="en-US"/>
        </w:rPr>
      </w:pPr>
      <w:r w:rsidRPr="00303655">
        <w:rPr>
          <w:rFonts w:asciiTheme="minorBidi" w:hAnsiTheme="minorBidi"/>
          <w:b/>
          <w:bCs/>
          <w:snapToGrid w:val="0"/>
          <w:sz w:val="24"/>
          <w:szCs w:val="24"/>
          <w:lang w:val="en-US"/>
        </w:rPr>
        <w:t>e-Meeting, October 10</w:t>
      </w:r>
      <w:r w:rsidRPr="00303655">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w:t>
      </w:r>
      <w:r w:rsidRPr="00303655">
        <w:rPr>
          <w:rFonts w:asciiTheme="minorBidi" w:hAnsiTheme="minorBidi"/>
          <w:b/>
          <w:bCs/>
          <w:snapToGrid w:val="0"/>
          <w:sz w:val="24"/>
          <w:szCs w:val="24"/>
          <w:lang w:val="en-US"/>
        </w:rPr>
        <w:t>– 19</w:t>
      </w:r>
      <w:r w:rsidRPr="00303655">
        <w:rPr>
          <w:rFonts w:asciiTheme="minorBidi" w:hAnsiTheme="minorBidi"/>
          <w:b/>
          <w:bCs/>
          <w:snapToGrid w:val="0"/>
          <w:sz w:val="24"/>
          <w:szCs w:val="24"/>
          <w:vertAlign w:val="superscript"/>
          <w:lang w:val="en-US"/>
        </w:rPr>
        <w:t>th</w:t>
      </w:r>
      <w:r w:rsidRPr="00303655">
        <w:rPr>
          <w:rFonts w:asciiTheme="minorBidi" w:hAnsiTheme="minorBidi"/>
          <w:b/>
          <w:bCs/>
          <w:snapToGrid w:val="0"/>
          <w:sz w:val="24"/>
          <w:szCs w:val="24"/>
          <w:lang w:val="en-US"/>
        </w:rPr>
        <w:t>, 2022</w:t>
      </w:r>
    </w:p>
    <w:p w14:paraId="14B9DD3B" w14:textId="77777777" w:rsidR="00C05AC4" w:rsidRPr="009D7AA5" w:rsidRDefault="00C05AC4" w:rsidP="00C05AC4">
      <w:pPr>
        <w:spacing w:after="0"/>
        <w:rPr>
          <w:rFonts w:asciiTheme="minorBidi" w:hAnsiTheme="minorBidi"/>
          <w:b/>
          <w:bCs/>
          <w:snapToGrid w:val="0"/>
          <w:sz w:val="24"/>
          <w:szCs w:val="24"/>
          <w:lang w:val="en-US"/>
        </w:rPr>
      </w:pPr>
    </w:p>
    <w:p w14:paraId="3968EB5D" w14:textId="6EB836E1"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9.4</w:t>
      </w:r>
      <w:r w:rsidRPr="009D7AA5">
        <w:rPr>
          <w:rFonts w:asciiTheme="minorBidi" w:hAnsiTheme="minorBidi"/>
          <w:b/>
          <w:bCs/>
          <w:snapToGrid w:val="0"/>
          <w:sz w:val="24"/>
          <w:szCs w:val="24"/>
          <w:lang w:val="en-US"/>
        </w:rPr>
        <w:t>.</w:t>
      </w:r>
      <w:r>
        <w:rPr>
          <w:rFonts w:asciiTheme="minorBidi" w:hAnsiTheme="minorBidi"/>
          <w:b/>
          <w:bCs/>
          <w:snapToGrid w:val="0"/>
          <w:sz w:val="24"/>
          <w:szCs w:val="24"/>
          <w:lang w:val="en-US"/>
        </w:rPr>
        <w:t>1</w:t>
      </w:r>
      <w:r w:rsidRPr="009D7AA5">
        <w:rPr>
          <w:rFonts w:asciiTheme="minorBidi" w:hAnsiTheme="minorBidi"/>
          <w:b/>
          <w:bCs/>
          <w:snapToGrid w:val="0"/>
          <w:sz w:val="24"/>
          <w:szCs w:val="24"/>
          <w:lang w:val="en-US"/>
        </w:rPr>
        <w:t>.1</w:t>
      </w:r>
    </w:p>
    <w:p w14:paraId="091A1AD7" w14:textId="45DD3178"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NR Sidelink </w:t>
      </w:r>
      <w:r w:rsidR="00542FE2">
        <w:rPr>
          <w:rFonts w:asciiTheme="minorBidi" w:hAnsiTheme="minorBidi"/>
          <w:b/>
          <w:bCs/>
          <w:snapToGrid w:val="0"/>
          <w:sz w:val="24"/>
          <w:szCs w:val="24"/>
          <w:lang w:val="en-US"/>
        </w:rPr>
        <w:t>Unlicensed Channel Access Mechanisms</w:t>
      </w:r>
    </w:p>
    <w:p w14:paraId="49846B98"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 Fraunhofer IIS</w:t>
      </w:r>
    </w:p>
    <w:p w14:paraId="7820769D" w14:textId="1E2A26CD" w:rsidR="00C05AC4"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1073616B" w14:textId="77777777" w:rsidR="00C05AC4" w:rsidRPr="009D7AA5" w:rsidRDefault="00C05AC4" w:rsidP="00C05AC4">
      <w:pPr>
        <w:spacing w:after="0"/>
        <w:rPr>
          <w:rFonts w:asciiTheme="minorBidi" w:hAnsiTheme="minorBidi"/>
          <w:b/>
          <w:bCs/>
          <w:snapToGrid w:val="0"/>
          <w:sz w:val="24"/>
          <w:szCs w:val="24"/>
          <w:lang w:val="en-US"/>
        </w:rPr>
      </w:pPr>
    </w:p>
    <w:p w14:paraId="356D0D6E" w14:textId="77777777" w:rsidR="00C05AC4" w:rsidRPr="00B41BCC" w:rsidRDefault="00C05AC4" w:rsidP="00C05AC4">
      <w:pPr>
        <w:pStyle w:val="Heading1"/>
        <w:tabs>
          <w:tab w:val="clear" w:pos="432"/>
        </w:tabs>
        <w:rPr>
          <w:snapToGrid w:val="0"/>
          <w:lang w:val="en-US"/>
        </w:rPr>
      </w:pPr>
      <w:r w:rsidRPr="007B14CC">
        <w:rPr>
          <w:lang w:val="en-US"/>
        </w:rPr>
        <w:t>Introduction</w:t>
      </w:r>
    </w:p>
    <w:p w14:paraId="0559BACF" w14:textId="0D2D5FF2" w:rsidR="007061BC" w:rsidRDefault="00B82810" w:rsidP="00C05AC4">
      <w:pPr>
        <w:pStyle w:val="3GPPNormalText"/>
      </w:pPr>
      <w:r>
        <w:t>T</w:t>
      </w:r>
      <w:r w:rsidRPr="00414EC4">
        <w:t xml:space="preserve">he </w:t>
      </w:r>
      <w:r>
        <w:t>work</w:t>
      </w:r>
      <w:r w:rsidRPr="00414EC4">
        <w:t xml:space="preserve"> item for </w:t>
      </w:r>
      <w:r>
        <w:t xml:space="preserve">NR </w:t>
      </w:r>
      <w:r w:rsidR="00F27E50">
        <w:t>sidelink evolution</w:t>
      </w:r>
      <w:r w:rsidRPr="00414EC4">
        <w:t xml:space="preserve"> was approved</w:t>
      </w:r>
      <w:r>
        <w:t xml:space="preserve"> in RAN#</w:t>
      </w:r>
      <w:r w:rsidR="00627D4D">
        <w:t>94e</w:t>
      </w:r>
      <w:r>
        <w:t xml:space="preserve"> and revised in RAN#9</w:t>
      </w:r>
      <w:r w:rsidR="00BF5B53">
        <w:t>7e</w:t>
      </w:r>
      <w:r>
        <w:t xml:space="preserve"> [1], </w:t>
      </w:r>
      <w:r w:rsidR="007061BC">
        <w:t>and the following agreements [2] were made in relation to the channel access mechanisms for supporting sidelink on the unlicensed spectrum:</w:t>
      </w:r>
      <w:r w:rsidR="009736F5">
        <w:t xml:space="preserve">  </w:t>
      </w:r>
    </w:p>
    <w:tbl>
      <w:tblPr>
        <w:tblStyle w:val="TableGrid"/>
        <w:tblW w:w="0" w:type="auto"/>
        <w:tblLook w:val="04A0" w:firstRow="1" w:lastRow="0" w:firstColumn="1" w:lastColumn="0" w:noHBand="0" w:noVBand="1"/>
      </w:tblPr>
      <w:tblGrid>
        <w:gridCol w:w="9962"/>
      </w:tblGrid>
      <w:tr w:rsidR="007061BC" w14:paraId="507F5383" w14:textId="77777777" w:rsidTr="007061BC">
        <w:tc>
          <w:tcPr>
            <w:tcW w:w="9962" w:type="dxa"/>
          </w:tcPr>
          <w:p w14:paraId="1BC70762" w14:textId="77777777" w:rsidR="00BF5B53" w:rsidRPr="00BF5B53" w:rsidRDefault="00BF5B53" w:rsidP="00BF5B53">
            <w:pPr>
              <w:numPr>
                <w:ilvl w:val="0"/>
                <w:numId w:val="44"/>
              </w:numPr>
              <w:tabs>
                <w:tab w:val="clear" w:pos="720"/>
                <w:tab w:val="num" w:pos="450"/>
              </w:tabs>
              <w:overflowPunct/>
              <w:autoSpaceDE/>
              <w:autoSpaceDN/>
              <w:adjustRightInd/>
              <w:spacing w:before="0" w:after="0" w:line="240" w:lineRule="auto"/>
              <w:ind w:left="360"/>
              <w:textAlignment w:val="auto"/>
              <w:rPr>
                <w:rFonts w:eastAsia="Times New Roman"/>
                <w:color w:val="000000"/>
                <w:sz w:val="22"/>
                <w:szCs w:val="22"/>
              </w:rPr>
            </w:pPr>
            <w:r w:rsidRPr="00BF5B53">
              <w:rPr>
                <w:rFonts w:eastAsia="Times New Roman"/>
                <w:color w:val="000000"/>
                <w:sz w:val="22"/>
                <w:szCs w:val="22"/>
              </w:rPr>
              <w:t>CW adjustment</w:t>
            </w:r>
          </w:p>
          <w:p w14:paraId="3D72EA42" w14:textId="77777777" w:rsidR="00BF5B53" w:rsidRPr="00BF5B53" w:rsidRDefault="00BF5B53" w:rsidP="00BF5B53">
            <w:pPr>
              <w:pStyle w:val="ListParagraph"/>
              <w:numPr>
                <w:ilvl w:val="1"/>
                <w:numId w:val="38"/>
              </w:numPr>
              <w:spacing w:before="0"/>
              <w:ind w:left="720"/>
              <w:contextualSpacing/>
              <w:rPr>
                <w:rFonts w:ascii="Times New Roman" w:hAnsi="Times New Roman"/>
                <w:color w:val="000000" w:themeColor="text1"/>
              </w:rPr>
            </w:pPr>
            <w:r w:rsidRPr="00BF5B53">
              <w:rPr>
                <w:rFonts w:ascii="Times New Roman" w:hAnsi="Times New Roman"/>
                <w:color w:val="000000" w:themeColor="text1"/>
              </w:rPr>
              <w:t xml:space="preserve">NR-U DL CW adjustment mechanism is used as the baseline for SL-U when SL-HARQ feedback is enabled in SCI for unicast </w:t>
            </w:r>
          </w:p>
          <w:p w14:paraId="7C91AD88" w14:textId="77777777" w:rsidR="00BF5B53" w:rsidRPr="00BF5B53" w:rsidRDefault="00BF5B53" w:rsidP="00BF5B53">
            <w:pPr>
              <w:numPr>
                <w:ilvl w:val="1"/>
                <w:numId w:val="44"/>
              </w:numPr>
              <w:tabs>
                <w:tab w:val="clear" w:pos="1440"/>
                <w:tab w:val="num" w:pos="1080"/>
              </w:tabs>
              <w:overflowPunct/>
              <w:autoSpaceDE/>
              <w:autoSpaceDN/>
              <w:adjustRightInd/>
              <w:spacing w:before="0" w:after="0"/>
              <w:ind w:left="1080"/>
              <w:textAlignment w:val="auto"/>
              <w:rPr>
                <w:rFonts w:eastAsia="Times New Roman"/>
                <w:color w:val="000000"/>
                <w:sz w:val="22"/>
                <w:szCs w:val="22"/>
              </w:rPr>
            </w:pPr>
            <w:r w:rsidRPr="00BF5B53">
              <w:rPr>
                <w:rFonts w:eastAsia="Times New Roman"/>
                <w:color w:val="000000"/>
                <w:sz w:val="22"/>
                <w:szCs w:val="22"/>
              </w:rPr>
              <w:t>FFS any necessary update for SL-U operation</w:t>
            </w:r>
          </w:p>
          <w:p w14:paraId="7BBB2626" w14:textId="77777777" w:rsidR="00BF5B53" w:rsidRPr="00BF5B53" w:rsidRDefault="00BF5B53" w:rsidP="00BF5B53">
            <w:pPr>
              <w:pStyle w:val="ListParagraph"/>
              <w:numPr>
                <w:ilvl w:val="1"/>
                <w:numId w:val="38"/>
              </w:numPr>
              <w:spacing w:before="0"/>
              <w:ind w:left="720"/>
              <w:contextualSpacing/>
              <w:rPr>
                <w:rFonts w:ascii="Times New Roman" w:hAnsi="Times New Roman"/>
                <w:color w:val="000000" w:themeColor="text1"/>
              </w:rPr>
            </w:pPr>
            <w:r w:rsidRPr="00BF5B53">
              <w:rPr>
                <w:rFonts w:ascii="Times New Roman" w:hAnsi="Times New Roman"/>
                <w:color w:val="000000" w:themeColor="text1"/>
              </w:rPr>
              <w:t>FFS: how to determine CW size when SL-HARQ feedback is disabled in SCI</w:t>
            </w:r>
          </w:p>
          <w:p w14:paraId="55B387CC" w14:textId="77777777" w:rsidR="00BF5B53" w:rsidRPr="00BF5B53" w:rsidRDefault="00BF5B53" w:rsidP="00BF5B53">
            <w:pPr>
              <w:pStyle w:val="ListParagraph"/>
              <w:numPr>
                <w:ilvl w:val="1"/>
                <w:numId w:val="38"/>
              </w:numPr>
              <w:spacing w:before="0"/>
              <w:ind w:left="720"/>
              <w:contextualSpacing/>
              <w:rPr>
                <w:rFonts w:ascii="Times New Roman" w:hAnsi="Times New Roman"/>
                <w:color w:val="000000" w:themeColor="text1"/>
              </w:rPr>
            </w:pPr>
            <w:r w:rsidRPr="00BF5B53">
              <w:rPr>
                <w:rFonts w:ascii="Times New Roman" w:hAnsi="Times New Roman"/>
                <w:color w:val="000000" w:themeColor="text1"/>
              </w:rPr>
              <w:t>FFS the case of groupcast option 1 (NACK-only) and groupcast option 2</w:t>
            </w:r>
          </w:p>
          <w:p w14:paraId="7D616CF1" w14:textId="77777777" w:rsidR="00BF5B53" w:rsidRPr="00BF5B53" w:rsidRDefault="00BF5B53" w:rsidP="00BF5B53">
            <w:pPr>
              <w:numPr>
                <w:ilvl w:val="0"/>
                <w:numId w:val="44"/>
              </w:numPr>
              <w:tabs>
                <w:tab w:val="clear" w:pos="720"/>
                <w:tab w:val="num" w:pos="450"/>
              </w:tabs>
              <w:overflowPunct/>
              <w:autoSpaceDE/>
              <w:autoSpaceDN/>
              <w:adjustRightInd/>
              <w:spacing w:before="0" w:after="0" w:line="240" w:lineRule="auto"/>
              <w:ind w:left="360"/>
              <w:textAlignment w:val="auto"/>
              <w:rPr>
                <w:rFonts w:eastAsia="Times New Roman"/>
                <w:color w:val="000000"/>
                <w:sz w:val="22"/>
                <w:szCs w:val="22"/>
              </w:rPr>
            </w:pPr>
            <w:r w:rsidRPr="00BF5B53">
              <w:rPr>
                <w:rFonts w:eastAsia="Times New Roman"/>
                <w:color w:val="000000"/>
                <w:sz w:val="22"/>
                <w:szCs w:val="22"/>
              </w:rPr>
              <w:t>Type 2A/2B/2C SL channel access procedures</w:t>
            </w:r>
          </w:p>
          <w:p w14:paraId="1D9D4A9F" w14:textId="77777777" w:rsidR="00BF5B53" w:rsidRPr="00BF5B53" w:rsidRDefault="00BF5B53" w:rsidP="00BF5B53">
            <w:pPr>
              <w:pStyle w:val="ListParagraph"/>
              <w:numPr>
                <w:ilvl w:val="1"/>
                <w:numId w:val="38"/>
              </w:numPr>
              <w:spacing w:before="0"/>
              <w:ind w:left="720"/>
              <w:contextualSpacing/>
              <w:rPr>
                <w:rFonts w:ascii="Times New Roman" w:hAnsi="Times New Roman"/>
                <w:color w:val="000000" w:themeColor="text1"/>
              </w:rPr>
            </w:pPr>
            <w:r w:rsidRPr="00BF5B53">
              <w:rPr>
                <w:rFonts w:ascii="Times New Roman" w:hAnsi="Times New Roman"/>
                <w:color w:val="000000" w:themeColor="text1"/>
              </w:rPr>
              <w:t>Type 2A channel access procedure is applicable to the following case:</w:t>
            </w:r>
          </w:p>
          <w:p w14:paraId="36446CFC" w14:textId="77777777" w:rsidR="00BF5B53" w:rsidRPr="00BF5B53" w:rsidRDefault="00BF5B53" w:rsidP="00BF5B53">
            <w:pPr>
              <w:numPr>
                <w:ilvl w:val="1"/>
                <w:numId w:val="44"/>
              </w:numPr>
              <w:tabs>
                <w:tab w:val="clear" w:pos="1440"/>
                <w:tab w:val="num" w:pos="1080"/>
              </w:tabs>
              <w:overflowPunct/>
              <w:autoSpaceDE/>
              <w:autoSpaceDN/>
              <w:adjustRightInd/>
              <w:spacing w:before="0" w:after="0"/>
              <w:ind w:left="1080"/>
              <w:textAlignment w:val="auto"/>
              <w:rPr>
                <w:rFonts w:eastAsia="Times New Roman"/>
                <w:color w:val="000000"/>
                <w:sz w:val="22"/>
                <w:szCs w:val="22"/>
              </w:rPr>
            </w:pPr>
            <w:r w:rsidRPr="00BF5B53">
              <w:rPr>
                <w:rFonts w:eastAsia="Times New Roman"/>
                <w:color w:val="000000"/>
                <w:sz w:val="22"/>
                <w:szCs w:val="22"/>
              </w:rPr>
              <w:t>Transmission(s) by a UE following transmission(s) by another UE for a gap ≥ 25μs in a shared channel occupancy</w:t>
            </w:r>
          </w:p>
          <w:p w14:paraId="7A15D45D" w14:textId="77777777" w:rsidR="00BF5B53" w:rsidRPr="00BF5B53" w:rsidRDefault="00BF5B53" w:rsidP="00BF5B53">
            <w:pPr>
              <w:numPr>
                <w:ilvl w:val="1"/>
                <w:numId w:val="44"/>
              </w:numPr>
              <w:tabs>
                <w:tab w:val="clear" w:pos="1440"/>
                <w:tab w:val="num" w:pos="1080"/>
              </w:tabs>
              <w:overflowPunct/>
              <w:autoSpaceDE/>
              <w:autoSpaceDN/>
              <w:adjustRightInd/>
              <w:spacing w:before="0" w:after="0"/>
              <w:ind w:left="1080"/>
              <w:textAlignment w:val="auto"/>
              <w:rPr>
                <w:rFonts w:eastAsia="Times New Roman"/>
                <w:color w:val="000000"/>
                <w:sz w:val="22"/>
                <w:szCs w:val="22"/>
              </w:rPr>
            </w:pPr>
            <w:r w:rsidRPr="00BF5B53">
              <w:rPr>
                <w:rFonts w:eastAsia="Times New Roman"/>
                <w:color w:val="000000"/>
                <w:sz w:val="22"/>
                <w:szCs w:val="22"/>
              </w:rPr>
              <w:t>FFS any other transmission by a UE (e.g., other than COT sharing)</w:t>
            </w:r>
          </w:p>
          <w:p w14:paraId="3280E54D" w14:textId="77777777" w:rsidR="00BF5B53" w:rsidRPr="00BF5B53" w:rsidRDefault="00BF5B53" w:rsidP="00BF5B53">
            <w:pPr>
              <w:numPr>
                <w:ilvl w:val="1"/>
                <w:numId w:val="44"/>
              </w:numPr>
              <w:tabs>
                <w:tab w:val="clear" w:pos="1440"/>
                <w:tab w:val="num" w:pos="1080"/>
              </w:tabs>
              <w:overflowPunct/>
              <w:autoSpaceDE/>
              <w:autoSpaceDN/>
              <w:adjustRightInd/>
              <w:spacing w:before="0" w:after="0"/>
              <w:ind w:left="1080"/>
              <w:textAlignment w:val="auto"/>
              <w:rPr>
                <w:rFonts w:eastAsia="Times New Roman"/>
                <w:color w:val="000000"/>
                <w:sz w:val="22"/>
                <w:szCs w:val="22"/>
              </w:rPr>
            </w:pPr>
            <w:r w:rsidRPr="00BF5B53">
              <w:rPr>
                <w:rFonts w:eastAsia="Times New Roman"/>
                <w:color w:val="000000"/>
                <w:sz w:val="22"/>
                <w:szCs w:val="22"/>
              </w:rPr>
              <w:t>FFS whether Type 2A is used also for the case of short control signalling transmission</w:t>
            </w:r>
          </w:p>
          <w:p w14:paraId="15E99C02" w14:textId="77777777" w:rsidR="00BF5B53" w:rsidRPr="00BF5B53" w:rsidRDefault="00BF5B53" w:rsidP="00BF5B53">
            <w:pPr>
              <w:pStyle w:val="ListParagraph"/>
              <w:numPr>
                <w:ilvl w:val="1"/>
                <w:numId w:val="38"/>
              </w:numPr>
              <w:spacing w:before="0"/>
              <w:ind w:left="720"/>
              <w:contextualSpacing/>
              <w:rPr>
                <w:rFonts w:ascii="Times New Roman" w:hAnsi="Times New Roman"/>
                <w:color w:val="000000" w:themeColor="text1"/>
              </w:rPr>
            </w:pPr>
            <w:r w:rsidRPr="00BF5B53">
              <w:rPr>
                <w:rFonts w:ascii="Times New Roman" w:hAnsi="Times New Roman"/>
                <w:color w:val="000000" w:themeColor="text1"/>
              </w:rPr>
              <w:t>Type 2B channel access procedure is applicable to the following case:</w:t>
            </w:r>
          </w:p>
          <w:p w14:paraId="3E12B4D2" w14:textId="77777777" w:rsidR="00BF5B53" w:rsidRPr="00BF5B53" w:rsidRDefault="00BF5B53" w:rsidP="00BF5B53">
            <w:pPr>
              <w:numPr>
                <w:ilvl w:val="1"/>
                <w:numId w:val="44"/>
              </w:numPr>
              <w:tabs>
                <w:tab w:val="clear" w:pos="1440"/>
                <w:tab w:val="num" w:pos="1080"/>
              </w:tabs>
              <w:overflowPunct/>
              <w:autoSpaceDE/>
              <w:autoSpaceDN/>
              <w:adjustRightInd/>
              <w:spacing w:before="0" w:after="0" w:line="240" w:lineRule="auto"/>
              <w:ind w:left="1080"/>
              <w:textAlignment w:val="auto"/>
              <w:rPr>
                <w:rFonts w:eastAsia="Times New Roman"/>
                <w:color w:val="000000"/>
                <w:sz w:val="22"/>
                <w:szCs w:val="22"/>
              </w:rPr>
            </w:pPr>
            <w:r w:rsidRPr="00BF5B53">
              <w:rPr>
                <w:rFonts w:eastAsia="Times New Roman"/>
                <w:color w:val="000000"/>
                <w:sz w:val="22"/>
                <w:szCs w:val="22"/>
              </w:rPr>
              <w:t>Transmission(s) by a UE following transmission(s) by another UE at least when the gap is 16μs in a shared channel occupancy</w:t>
            </w:r>
          </w:p>
          <w:p w14:paraId="6EAFA9B0" w14:textId="77777777" w:rsidR="00BF5B53" w:rsidRPr="00BF5B53" w:rsidRDefault="00BF5B53" w:rsidP="00BF5B53">
            <w:pPr>
              <w:numPr>
                <w:ilvl w:val="1"/>
                <w:numId w:val="44"/>
              </w:numPr>
              <w:tabs>
                <w:tab w:val="clear" w:pos="1440"/>
                <w:tab w:val="num" w:pos="1080"/>
              </w:tabs>
              <w:overflowPunct/>
              <w:autoSpaceDE/>
              <w:autoSpaceDN/>
              <w:adjustRightInd/>
              <w:spacing w:before="0" w:after="0" w:line="240" w:lineRule="auto"/>
              <w:ind w:left="1080"/>
              <w:textAlignment w:val="auto"/>
              <w:rPr>
                <w:rFonts w:eastAsia="Times New Roman"/>
                <w:color w:val="000000"/>
                <w:sz w:val="22"/>
                <w:szCs w:val="22"/>
              </w:rPr>
            </w:pPr>
            <w:r w:rsidRPr="00BF5B53">
              <w:rPr>
                <w:rFonts w:eastAsia="Times New Roman"/>
                <w:color w:val="000000"/>
                <w:sz w:val="22"/>
                <w:szCs w:val="22"/>
              </w:rPr>
              <w:t>FFS the case when the gap is between 16 and 25us</w:t>
            </w:r>
          </w:p>
          <w:p w14:paraId="640DB720" w14:textId="77777777" w:rsidR="00BF5B53" w:rsidRPr="00BF5B53" w:rsidRDefault="00BF5B53" w:rsidP="00BF5B53">
            <w:pPr>
              <w:numPr>
                <w:ilvl w:val="1"/>
                <w:numId w:val="44"/>
              </w:numPr>
              <w:tabs>
                <w:tab w:val="clear" w:pos="1440"/>
                <w:tab w:val="num" w:pos="1080"/>
              </w:tabs>
              <w:overflowPunct/>
              <w:autoSpaceDE/>
              <w:autoSpaceDN/>
              <w:adjustRightInd/>
              <w:spacing w:before="0" w:after="0" w:line="240" w:lineRule="auto"/>
              <w:ind w:left="1080"/>
              <w:textAlignment w:val="auto"/>
              <w:rPr>
                <w:rFonts w:eastAsia="Times New Roman"/>
                <w:color w:val="000000"/>
                <w:sz w:val="22"/>
                <w:szCs w:val="22"/>
              </w:rPr>
            </w:pPr>
            <w:r w:rsidRPr="00BF5B53">
              <w:rPr>
                <w:rFonts w:eastAsia="Times New Roman"/>
                <w:color w:val="000000"/>
                <w:sz w:val="22"/>
                <w:szCs w:val="22"/>
              </w:rPr>
              <w:t>FFS any other transmission by a UE (e.g., other than COT sharing)</w:t>
            </w:r>
          </w:p>
          <w:p w14:paraId="7D373FEE" w14:textId="77777777" w:rsidR="00BF5B53" w:rsidRPr="00BF5B53" w:rsidRDefault="00BF5B53" w:rsidP="00BF5B53">
            <w:pPr>
              <w:pStyle w:val="ListParagraph"/>
              <w:numPr>
                <w:ilvl w:val="1"/>
                <w:numId w:val="38"/>
              </w:numPr>
              <w:spacing w:before="0"/>
              <w:ind w:left="720"/>
              <w:contextualSpacing/>
              <w:rPr>
                <w:rFonts w:ascii="Times New Roman" w:hAnsi="Times New Roman"/>
                <w:color w:val="000000" w:themeColor="text1"/>
              </w:rPr>
            </w:pPr>
            <w:r w:rsidRPr="00BF5B53">
              <w:rPr>
                <w:rFonts w:ascii="Times New Roman" w:hAnsi="Times New Roman"/>
                <w:color w:val="000000" w:themeColor="text1"/>
              </w:rPr>
              <w:t>Type 2C channel access procedure is applicable to the following case:</w:t>
            </w:r>
          </w:p>
          <w:p w14:paraId="4B9C9096" w14:textId="77777777" w:rsidR="00BF5B53" w:rsidRPr="00BF5B53" w:rsidRDefault="00BF5B53" w:rsidP="00BF5B53">
            <w:pPr>
              <w:numPr>
                <w:ilvl w:val="1"/>
                <w:numId w:val="44"/>
              </w:numPr>
              <w:tabs>
                <w:tab w:val="clear" w:pos="1440"/>
                <w:tab w:val="num" w:pos="1080"/>
              </w:tabs>
              <w:overflowPunct/>
              <w:autoSpaceDE/>
              <w:autoSpaceDN/>
              <w:adjustRightInd/>
              <w:spacing w:before="0" w:after="0" w:line="240" w:lineRule="auto"/>
              <w:ind w:left="1080"/>
              <w:textAlignment w:val="auto"/>
              <w:rPr>
                <w:rFonts w:eastAsia="Times New Roman"/>
                <w:color w:val="000000"/>
                <w:sz w:val="22"/>
                <w:szCs w:val="22"/>
              </w:rPr>
            </w:pPr>
            <w:r w:rsidRPr="00BF5B53">
              <w:rPr>
                <w:rFonts w:eastAsia="Times New Roman"/>
                <w:color w:val="000000"/>
                <w:sz w:val="22"/>
                <w:szCs w:val="22"/>
              </w:rPr>
              <w:t>Transmission(s) by a UE following transmission(s) by another UE for a gap ≤ 16μs in a shared channel occupancy and the duration of the corresponding transmission is at most 584us.</w:t>
            </w:r>
          </w:p>
          <w:p w14:paraId="50639F89" w14:textId="77777777" w:rsidR="00BF5B53" w:rsidRPr="00BF5B53" w:rsidRDefault="00BF5B53" w:rsidP="00BF5B53">
            <w:pPr>
              <w:numPr>
                <w:ilvl w:val="1"/>
                <w:numId w:val="44"/>
              </w:numPr>
              <w:tabs>
                <w:tab w:val="clear" w:pos="1440"/>
                <w:tab w:val="num" w:pos="1080"/>
              </w:tabs>
              <w:overflowPunct/>
              <w:autoSpaceDE/>
              <w:autoSpaceDN/>
              <w:adjustRightInd/>
              <w:spacing w:before="0" w:after="0" w:line="240" w:lineRule="auto"/>
              <w:ind w:left="1080"/>
              <w:textAlignment w:val="auto"/>
              <w:rPr>
                <w:rFonts w:eastAsia="Times New Roman"/>
                <w:color w:val="000000"/>
                <w:sz w:val="22"/>
                <w:szCs w:val="22"/>
              </w:rPr>
            </w:pPr>
            <w:r w:rsidRPr="00BF5B53">
              <w:rPr>
                <w:rFonts w:eastAsia="Times New Roman"/>
                <w:color w:val="000000"/>
                <w:sz w:val="22"/>
                <w:szCs w:val="22"/>
              </w:rPr>
              <w:t>FFS any other transmission by a UE (e.g., other than COT sharing)</w:t>
            </w:r>
          </w:p>
          <w:p w14:paraId="18EC2AD5" w14:textId="77777777" w:rsidR="00BF5B53" w:rsidRPr="00BF5B53" w:rsidRDefault="00BF5B53" w:rsidP="00BF5B53">
            <w:pPr>
              <w:numPr>
                <w:ilvl w:val="1"/>
                <w:numId w:val="44"/>
              </w:numPr>
              <w:tabs>
                <w:tab w:val="clear" w:pos="1440"/>
                <w:tab w:val="num" w:pos="1080"/>
              </w:tabs>
              <w:overflowPunct/>
              <w:autoSpaceDE/>
              <w:autoSpaceDN/>
              <w:adjustRightInd/>
              <w:spacing w:before="0" w:after="0" w:line="240" w:lineRule="auto"/>
              <w:ind w:left="1080"/>
              <w:textAlignment w:val="auto"/>
              <w:rPr>
                <w:rFonts w:eastAsia="Times New Roman"/>
                <w:color w:val="000000"/>
                <w:sz w:val="22"/>
                <w:szCs w:val="22"/>
              </w:rPr>
            </w:pPr>
            <w:r w:rsidRPr="00BF5B53">
              <w:rPr>
                <w:rFonts w:eastAsia="Times New Roman"/>
                <w:color w:val="000000"/>
                <w:sz w:val="22"/>
                <w:szCs w:val="22"/>
              </w:rPr>
              <w:t>FFS whether Type 2C is used also for the case of short control signalling transmission</w:t>
            </w:r>
          </w:p>
          <w:p w14:paraId="3733DB9C" w14:textId="77777777" w:rsidR="00BF5B53" w:rsidRPr="00BF5B53" w:rsidRDefault="00BF5B53" w:rsidP="00BF5B53">
            <w:pPr>
              <w:pStyle w:val="ListParagraph"/>
              <w:numPr>
                <w:ilvl w:val="1"/>
                <w:numId w:val="38"/>
              </w:numPr>
              <w:spacing w:before="0"/>
              <w:ind w:left="720"/>
              <w:contextualSpacing/>
              <w:rPr>
                <w:rFonts w:ascii="Times New Roman" w:hAnsi="Times New Roman"/>
                <w:color w:val="000000" w:themeColor="text1"/>
              </w:rPr>
            </w:pPr>
            <w:r w:rsidRPr="00BF5B53">
              <w:rPr>
                <w:rFonts w:ascii="Times New Roman" w:hAnsi="Times New Roman"/>
                <w:color w:val="000000" w:themeColor="text1"/>
              </w:rPr>
              <w:t>FFS under which conditions (other than the gap) UEs can apply the Type 2A/2B/2C SL channel access procedures</w:t>
            </w:r>
          </w:p>
          <w:p w14:paraId="5B7CCC48" w14:textId="77777777" w:rsidR="00BF5B53" w:rsidRPr="00BF5B53" w:rsidRDefault="00BF5B53" w:rsidP="00BF5B53">
            <w:pPr>
              <w:pStyle w:val="ListParagraph"/>
              <w:numPr>
                <w:ilvl w:val="1"/>
                <w:numId w:val="38"/>
              </w:numPr>
              <w:spacing w:before="0"/>
              <w:ind w:left="720"/>
              <w:contextualSpacing/>
              <w:rPr>
                <w:rFonts w:ascii="Times New Roman" w:hAnsi="Times New Roman"/>
                <w:color w:val="000000" w:themeColor="text1"/>
              </w:rPr>
            </w:pPr>
            <w:r w:rsidRPr="00BF5B53">
              <w:rPr>
                <w:rFonts w:ascii="Times New Roman" w:hAnsi="Times New Roman"/>
                <w:color w:val="000000" w:themeColor="text1"/>
              </w:rPr>
              <w:t>FFS under which conditions Type 2B or Type 2C is applied in case of a gap of 16 μs</w:t>
            </w:r>
          </w:p>
          <w:p w14:paraId="237EC9B0" w14:textId="77777777" w:rsidR="00BF5B53" w:rsidRPr="00BF5B53" w:rsidRDefault="00BF5B53" w:rsidP="00BF5B53">
            <w:pPr>
              <w:numPr>
                <w:ilvl w:val="0"/>
                <w:numId w:val="44"/>
              </w:numPr>
              <w:tabs>
                <w:tab w:val="clear" w:pos="720"/>
                <w:tab w:val="num" w:pos="450"/>
              </w:tabs>
              <w:overflowPunct/>
              <w:autoSpaceDE/>
              <w:autoSpaceDN/>
              <w:adjustRightInd/>
              <w:spacing w:before="0" w:after="0" w:line="240" w:lineRule="auto"/>
              <w:ind w:left="360"/>
              <w:textAlignment w:val="auto"/>
              <w:rPr>
                <w:rFonts w:eastAsia="Times New Roman"/>
                <w:color w:val="000000"/>
                <w:sz w:val="22"/>
                <w:szCs w:val="22"/>
              </w:rPr>
            </w:pPr>
            <w:r w:rsidRPr="00BF5B53">
              <w:rPr>
                <w:rFonts w:eastAsia="Times New Roman"/>
                <w:color w:val="000000"/>
                <w:sz w:val="22"/>
                <w:szCs w:val="22"/>
              </w:rPr>
              <w:t>Multi-consecutive slots transmission (MCSt) is supported for Mode 1 and Mode 2 resource allocation in SL-U.</w:t>
            </w:r>
          </w:p>
          <w:p w14:paraId="520C1AA9" w14:textId="77777777" w:rsidR="00BF5B53" w:rsidRPr="00BF5B53" w:rsidRDefault="00BF5B53" w:rsidP="00BF5B53">
            <w:pPr>
              <w:pStyle w:val="ListParagraph"/>
              <w:numPr>
                <w:ilvl w:val="1"/>
                <w:numId w:val="38"/>
              </w:numPr>
              <w:spacing w:before="0"/>
              <w:ind w:left="720"/>
              <w:contextualSpacing/>
              <w:rPr>
                <w:rFonts w:ascii="Times New Roman" w:hAnsi="Times New Roman"/>
                <w:color w:val="000000" w:themeColor="text1"/>
              </w:rPr>
            </w:pPr>
            <w:r w:rsidRPr="00BF5B53">
              <w:rPr>
                <w:rFonts w:ascii="Times New Roman" w:hAnsi="Times New Roman"/>
                <w:color w:val="000000" w:themeColor="text1"/>
              </w:rPr>
              <w:t>FFS details</w:t>
            </w:r>
          </w:p>
          <w:p w14:paraId="64B062D2" w14:textId="77777777" w:rsidR="00BF5B53" w:rsidRPr="00BF5B53" w:rsidRDefault="00BF5B53" w:rsidP="00BF5B53">
            <w:pPr>
              <w:numPr>
                <w:ilvl w:val="0"/>
                <w:numId w:val="44"/>
              </w:numPr>
              <w:tabs>
                <w:tab w:val="clear" w:pos="720"/>
                <w:tab w:val="num" w:pos="450"/>
              </w:tabs>
              <w:overflowPunct/>
              <w:autoSpaceDE/>
              <w:autoSpaceDN/>
              <w:adjustRightInd/>
              <w:spacing w:before="0" w:after="0" w:line="240" w:lineRule="auto"/>
              <w:ind w:left="360"/>
              <w:textAlignment w:val="auto"/>
              <w:rPr>
                <w:rFonts w:eastAsia="Times New Roman"/>
                <w:color w:val="000000"/>
                <w:sz w:val="22"/>
                <w:szCs w:val="22"/>
              </w:rPr>
            </w:pPr>
            <w:r w:rsidRPr="00BF5B53">
              <w:rPr>
                <w:rFonts w:eastAsia="Times New Roman"/>
                <w:color w:val="000000"/>
                <w:sz w:val="22"/>
                <w:szCs w:val="22"/>
              </w:rPr>
              <w:t>For UE-to-UE COT sharing, continue considering the following alternatives:</w:t>
            </w:r>
          </w:p>
          <w:p w14:paraId="5DCBEBC0" w14:textId="77777777" w:rsidR="00BF5B53" w:rsidRPr="003C4D23" w:rsidRDefault="00BF5B53" w:rsidP="003C4D23">
            <w:pPr>
              <w:pStyle w:val="ListParagraph"/>
              <w:numPr>
                <w:ilvl w:val="1"/>
                <w:numId w:val="38"/>
              </w:numPr>
              <w:spacing w:before="0"/>
              <w:ind w:left="720"/>
              <w:contextualSpacing/>
              <w:rPr>
                <w:rFonts w:ascii="Times New Roman" w:hAnsi="Times New Roman"/>
                <w:color w:val="000000" w:themeColor="text1"/>
              </w:rPr>
            </w:pPr>
            <w:r w:rsidRPr="003C4D23">
              <w:rPr>
                <w:rFonts w:ascii="Times New Roman" w:hAnsi="Times New Roman"/>
                <w:color w:val="000000" w:themeColor="text1"/>
              </w:rPr>
              <w:t>Alt. 1: A responding SL UE can utilize a COT shared by a COT initiating UE when the responding SL UE is a target receiver of the at least COT initiating UE’s PSSCH data transmission in the COT.</w:t>
            </w:r>
          </w:p>
          <w:p w14:paraId="7320204E" w14:textId="77777777" w:rsidR="00BF5B53" w:rsidRPr="003C4D23" w:rsidRDefault="00BF5B53" w:rsidP="003C4D23">
            <w:pPr>
              <w:numPr>
                <w:ilvl w:val="1"/>
                <w:numId w:val="44"/>
              </w:numPr>
              <w:tabs>
                <w:tab w:val="clear" w:pos="1440"/>
                <w:tab w:val="num" w:pos="1080"/>
              </w:tabs>
              <w:overflowPunct/>
              <w:autoSpaceDE/>
              <w:autoSpaceDN/>
              <w:adjustRightInd/>
              <w:spacing w:before="0" w:after="0"/>
              <w:ind w:left="1080"/>
              <w:textAlignment w:val="auto"/>
              <w:rPr>
                <w:rFonts w:eastAsia="Times New Roman"/>
                <w:color w:val="000000"/>
                <w:sz w:val="22"/>
                <w:szCs w:val="22"/>
              </w:rPr>
            </w:pPr>
            <w:r w:rsidRPr="003C4D23">
              <w:rPr>
                <w:rFonts w:eastAsia="Times New Roman"/>
                <w:color w:val="000000"/>
                <w:sz w:val="22"/>
                <w:szCs w:val="22"/>
              </w:rPr>
              <w:t>When the responding UE uses the shared COT for its transmission has an equal or smaller CAPC value than the CAPC value indicated in a shared COT information</w:t>
            </w:r>
          </w:p>
          <w:p w14:paraId="32843E55" w14:textId="77777777" w:rsidR="00BF5B53" w:rsidRPr="003C4D23" w:rsidRDefault="00BF5B53" w:rsidP="003C4D23">
            <w:pPr>
              <w:numPr>
                <w:ilvl w:val="1"/>
                <w:numId w:val="44"/>
              </w:numPr>
              <w:tabs>
                <w:tab w:val="clear" w:pos="1440"/>
                <w:tab w:val="num" w:pos="1080"/>
              </w:tabs>
              <w:overflowPunct/>
              <w:autoSpaceDE/>
              <w:autoSpaceDN/>
              <w:adjustRightInd/>
              <w:spacing w:before="0" w:after="0"/>
              <w:ind w:left="1080"/>
              <w:textAlignment w:val="auto"/>
              <w:rPr>
                <w:rFonts w:eastAsia="Times New Roman"/>
                <w:color w:val="000000"/>
                <w:sz w:val="22"/>
                <w:szCs w:val="22"/>
              </w:rPr>
            </w:pPr>
            <w:r w:rsidRPr="003C4D23">
              <w:rPr>
                <w:rFonts w:eastAsia="Times New Roman"/>
                <w:color w:val="000000"/>
                <w:sz w:val="22"/>
                <w:szCs w:val="22"/>
              </w:rPr>
              <w:t>FFS any additional conditions</w:t>
            </w:r>
          </w:p>
          <w:p w14:paraId="16580F3C" w14:textId="77777777" w:rsidR="00BF5B53" w:rsidRPr="003C4D23" w:rsidRDefault="00BF5B53" w:rsidP="003C4D23">
            <w:pPr>
              <w:pStyle w:val="ListParagraph"/>
              <w:numPr>
                <w:ilvl w:val="1"/>
                <w:numId w:val="38"/>
              </w:numPr>
              <w:spacing w:before="0"/>
              <w:ind w:left="720"/>
              <w:contextualSpacing/>
              <w:rPr>
                <w:rFonts w:ascii="Times New Roman" w:hAnsi="Times New Roman"/>
                <w:color w:val="000000" w:themeColor="text1"/>
              </w:rPr>
            </w:pPr>
            <w:r w:rsidRPr="003C4D23">
              <w:rPr>
                <w:rFonts w:ascii="Times New Roman" w:hAnsi="Times New Roman"/>
                <w:color w:val="000000" w:themeColor="text1"/>
              </w:rPr>
              <w:lastRenderedPageBreak/>
              <w:t>Alt. 2: A responding SL UE can utilize a COT shared by a COT initiating UE when the responding SL UE is a target receiver of the COT initiating UE’s transmission in the COT.</w:t>
            </w:r>
          </w:p>
          <w:p w14:paraId="4B4D27CB" w14:textId="77777777" w:rsidR="00BF5B53" w:rsidRPr="003C4D23" w:rsidRDefault="00BF5B53" w:rsidP="003C4D23">
            <w:pPr>
              <w:numPr>
                <w:ilvl w:val="1"/>
                <w:numId w:val="44"/>
              </w:numPr>
              <w:tabs>
                <w:tab w:val="clear" w:pos="1440"/>
                <w:tab w:val="num" w:pos="1080"/>
              </w:tabs>
              <w:overflowPunct/>
              <w:autoSpaceDE/>
              <w:autoSpaceDN/>
              <w:adjustRightInd/>
              <w:spacing w:before="0" w:after="0"/>
              <w:ind w:left="1080"/>
              <w:textAlignment w:val="auto"/>
              <w:rPr>
                <w:rFonts w:eastAsia="Times New Roman"/>
                <w:color w:val="000000"/>
                <w:sz w:val="22"/>
                <w:szCs w:val="22"/>
              </w:rPr>
            </w:pPr>
            <w:r w:rsidRPr="003C4D23">
              <w:rPr>
                <w:rFonts w:eastAsia="Times New Roman"/>
                <w:color w:val="000000"/>
                <w:sz w:val="22"/>
                <w:szCs w:val="22"/>
              </w:rPr>
              <w:t>When the responding UE uses the shared COT for its transmission has an equal or smaller CAPC value than the CAPC value indicated in a shared COT information</w:t>
            </w:r>
          </w:p>
          <w:p w14:paraId="69FC7D05" w14:textId="77777777" w:rsidR="00BF5B53" w:rsidRPr="003C4D23" w:rsidRDefault="00BF5B53" w:rsidP="003C4D23">
            <w:pPr>
              <w:numPr>
                <w:ilvl w:val="1"/>
                <w:numId w:val="44"/>
              </w:numPr>
              <w:tabs>
                <w:tab w:val="clear" w:pos="1440"/>
                <w:tab w:val="num" w:pos="1080"/>
              </w:tabs>
              <w:overflowPunct/>
              <w:autoSpaceDE/>
              <w:autoSpaceDN/>
              <w:adjustRightInd/>
              <w:spacing w:before="0" w:after="0"/>
              <w:ind w:left="1080"/>
              <w:textAlignment w:val="auto"/>
              <w:rPr>
                <w:rFonts w:eastAsia="Times New Roman"/>
                <w:color w:val="000000"/>
                <w:sz w:val="22"/>
                <w:szCs w:val="22"/>
              </w:rPr>
            </w:pPr>
            <w:r w:rsidRPr="003C4D23">
              <w:rPr>
                <w:rFonts w:eastAsia="Times New Roman"/>
                <w:color w:val="000000"/>
                <w:sz w:val="22"/>
                <w:szCs w:val="22"/>
              </w:rPr>
              <w:t>FFS how to determine a SL UE is a target receiver</w:t>
            </w:r>
          </w:p>
          <w:p w14:paraId="165526B3" w14:textId="77777777" w:rsidR="00BF5B53" w:rsidRPr="003C4D23" w:rsidRDefault="00BF5B53" w:rsidP="003C4D23">
            <w:pPr>
              <w:numPr>
                <w:ilvl w:val="1"/>
                <w:numId w:val="44"/>
              </w:numPr>
              <w:tabs>
                <w:tab w:val="clear" w:pos="1440"/>
                <w:tab w:val="num" w:pos="1080"/>
              </w:tabs>
              <w:overflowPunct/>
              <w:autoSpaceDE/>
              <w:autoSpaceDN/>
              <w:adjustRightInd/>
              <w:spacing w:before="0" w:after="0"/>
              <w:ind w:left="1080"/>
              <w:textAlignment w:val="auto"/>
              <w:rPr>
                <w:rFonts w:eastAsia="Times New Roman"/>
                <w:color w:val="000000"/>
                <w:sz w:val="22"/>
                <w:szCs w:val="22"/>
              </w:rPr>
            </w:pPr>
            <w:r w:rsidRPr="003C4D23">
              <w:rPr>
                <w:rFonts w:eastAsia="Times New Roman"/>
                <w:color w:val="000000"/>
                <w:sz w:val="22"/>
                <w:szCs w:val="22"/>
              </w:rPr>
              <w:t>FFS: details of the channel type of the COT initiating UE’s transmission</w:t>
            </w:r>
          </w:p>
          <w:p w14:paraId="5BBA5A7F" w14:textId="77777777" w:rsidR="00BF5B53" w:rsidRPr="003C4D23" w:rsidRDefault="00BF5B53" w:rsidP="003C4D23">
            <w:pPr>
              <w:numPr>
                <w:ilvl w:val="1"/>
                <w:numId w:val="44"/>
              </w:numPr>
              <w:tabs>
                <w:tab w:val="clear" w:pos="1440"/>
                <w:tab w:val="num" w:pos="1080"/>
              </w:tabs>
              <w:overflowPunct/>
              <w:autoSpaceDE/>
              <w:autoSpaceDN/>
              <w:adjustRightInd/>
              <w:spacing w:before="0" w:after="0"/>
              <w:ind w:left="1080"/>
              <w:textAlignment w:val="auto"/>
              <w:rPr>
                <w:rFonts w:eastAsia="Times New Roman"/>
                <w:color w:val="000000"/>
                <w:sz w:val="22"/>
                <w:szCs w:val="22"/>
              </w:rPr>
            </w:pPr>
            <w:r w:rsidRPr="003C4D23">
              <w:rPr>
                <w:rFonts w:eastAsia="Times New Roman"/>
                <w:color w:val="000000"/>
                <w:sz w:val="22"/>
                <w:szCs w:val="22"/>
              </w:rPr>
              <w:t>FFS any additional conditions</w:t>
            </w:r>
          </w:p>
          <w:p w14:paraId="172EA031" w14:textId="77777777" w:rsidR="00BF5B53" w:rsidRPr="003C4D23" w:rsidRDefault="00BF5B53" w:rsidP="003C4D23">
            <w:pPr>
              <w:pStyle w:val="ListParagraph"/>
              <w:numPr>
                <w:ilvl w:val="1"/>
                <w:numId w:val="38"/>
              </w:numPr>
              <w:spacing w:before="0"/>
              <w:ind w:left="720"/>
              <w:contextualSpacing/>
              <w:rPr>
                <w:rFonts w:ascii="Times New Roman" w:hAnsi="Times New Roman"/>
                <w:color w:val="000000" w:themeColor="text1"/>
              </w:rPr>
            </w:pPr>
            <w:r w:rsidRPr="003C4D23">
              <w:rPr>
                <w:rFonts w:ascii="Times New Roman" w:hAnsi="Times New Roman"/>
                <w:color w:val="000000" w:themeColor="text1"/>
              </w:rPr>
              <w:t>For Alt1 and Alt2: When a responding UE uses a shared COT for its transmission(s), the COT initiating UE is a target receiver of the responding UE’s transmission(s).</w:t>
            </w:r>
          </w:p>
          <w:p w14:paraId="72C43A69" w14:textId="77777777" w:rsidR="00BF5B53" w:rsidRPr="003C4D23" w:rsidRDefault="00BF5B53" w:rsidP="003C4D23">
            <w:pPr>
              <w:numPr>
                <w:ilvl w:val="1"/>
                <w:numId w:val="44"/>
              </w:numPr>
              <w:tabs>
                <w:tab w:val="clear" w:pos="1440"/>
                <w:tab w:val="num" w:pos="1080"/>
              </w:tabs>
              <w:overflowPunct/>
              <w:autoSpaceDE/>
              <w:autoSpaceDN/>
              <w:adjustRightInd/>
              <w:spacing w:before="0" w:after="0"/>
              <w:ind w:left="1080"/>
              <w:textAlignment w:val="auto"/>
              <w:rPr>
                <w:rFonts w:eastAsia="Times New Roman"/>
                <w:color w:val="000000"/>
                <w:sz w:val="22"/>
                <w:szCs w:val="22"/>
              </w:rPr>
            </w:pPr>
            <w:r w:rsidRPr="003C4D23">
              <w:rPr>
                <w:rFonts w:eastAsia="Times New Roman"/>
                <w:color w:val="000000"/>
                <w:sz w:val="22"/>
                <w:szCs w:val="22"/>
              </w:rPr>
              <w:t>FFS: details of the channel type of the responding UE’s transmission(s)</w:t>
            </w:r>
          </w:p>
          <w:p w14:paraId="6D01BA57" w14:textId="77777777" w:rsidR="00BF5B53" w:rsidRPr="00BF5B53" w:rsidRDefault="00BF5B53" w:rsidP="00BF5B53">
            <w:pPr>
              <w:numPr>
                <w:ilvl w:val="0"/>
                <w:numId w:val="44"/>
              </w:numPr>
              <w:tabs>
                <w:tab w:val="clear" w:pos="720"/>
                <w:tab w:val="num" w:pos="450"/>
              </w:tabs>
              <w:overflowPunct/>
              <w:autoSpaceDE/>
              <w:autoSpaceDN/>
              <w:adjustRightInd/>
              <w:spacing w:before="0" w:after="0" w:line="240" w:lineRule="auto"/>
              <w:ind w:left="360"/>
              <w:textAlignment w:val="auto"/>
              <w:rPr>
                <w:rFonts w:eastAsia="Times New Roman"/>
                <w:color w:val="000000"/>
                <w:sz w:val="22"/>
                <w:szCs w:val="22"/>
              </w:rPr>
            </w:pPr>
            <w:r w:rsidRPr="00BF5B53">
              <w:rPr>
                <w:rFonts w:eastAsia="Times New Roman"/>
                <w:color w:val="000000"/>
                <w:sz w:val="22"/>
                <w:szCs w:val="22"/>
              </w:rPr>
              <w:t>gNB relaying/forwarding a UE initiated COT to another UE is not supported in Rel-18</w:t>
            </w:r>
          </w:p>
          <w:p w14:paraId="7C51282D" w14:textId="77074CA7" w:rsidR="007061BC" w:rsidRPr="003C4D23" w:rsidRDefault="00BF5B53" w:rsidP="003C4D23">
            <w:pPr>
              <w:numPr>
                <w:ilvl w:val="0"/>
                <w:numId w:val="44"/>
              </w:numPr>
              <w:tabs>
                <w:tab w:val="clear" w:pos="720"/>
                <w:tab w:val="num" w:pos="450"/>
              </w:tabs>
              <w:overflowPunct/>
              <w:autoSpaceDE/>
              <w:autoSpaceDN/>
              <w:adjustRightInd/>
              <w:spacing w:before="0" w:after="0" w:line="240" w:lineRule="auto"/>
              <w:ind w:left="360"/>
              <w:textAlignment w:val="auto"/>
              <w:rPr>
                <w:rFonts w:eastAsia="Times New Roman"/>
                <w:color w:val="000000"/>
                <w:sz w:val="22"/>
                <w:szCs w:val="22"/>
              </w:rPr>
            </w:pPr>
            <w:r w:rsidRPr="00BF5B53">
              <w:rPr>
                <w:rFonts w:eastAsia="Times New Roman"/>
                <w:color w:val="000000"/>
                <w:sz w:val="22"/>
                <w:szCs w:val="22"/>
              </w:rPr>
              <w:t>FFS whether a Mode 1 UE can report a COT or related information to gNB for aiding Mode 1 RA</w:t>
            </w:r>
          </w:p>
        </w:tc>
      </w:tr>
    </w:tbl>
    <w:p w14:paraId="03A5DFE2" w14:textId="3D75B609" w:rsidR="00D67026" w:rsidRDefault="009736F5" w:rsidP="00D67026">
      <w:pPr>
        <w:pStyle w:val="3GPPNormalText"/>
      </w:pPr>
      <w:r>
        <w:lastRenderedPageBreak/>
        <w:t xml:space="preserve">                                                                                                                                                                                                                                                                                                         </w:t>
      </w:r>
      <w:r w:rsidR="00627D4D">
        <w:t xml:space="preserve">This document focuses on the </w:t>
      </w:r>
      <w:r w:rsidR="00DA4740">
        <w:t xml:space="preserve">possible </w:t>
      </w:r>
      <w:r w:rsidR="00627D4D">
        <w:t>channel access mechanisms that are to be employed for implementation on the sidelink unlicensed (SL-U) spectrum. This includes a discussion on the existing NR-U channel access framework from Rel-16, and areas where it needs to be improved upon for a successful implementation of SL-U.</w:t>
      </w:r>
    </w:p>
    <w:p w14:paraId="67D54B69" w14:textId="77777777" w:rsidR="00487892" w:rsidRDefault="00487892" w:rsidP="00D67026">
      <w:pPr>
        <w:pStyle w:val="3GPPNormalText"/>
      </w:pPr>
    </w:p>
    <w:p w14:paraId="164CDB2F" w14:textId="088BAE2D" w:rsidR="00452993" w:rsidRPr="002B0CD1" w:rsidRDefault="00D67026" w:rsidP="00EA5309">
      <w:pPr>
        <w:pStyle w:val="Heading1"/>
      </w:pPr>
      <w:r>
        <w:t xml:space="preserve">Channel Access </w:t>
      </w:r>
      <w:r w:rsidR="007061BC">
        <w:t>Procedures in SL-U</w:t>
      </w:r>
    </w:p>
    <w:p w14:paraId="056D90DD" w14:textId="4ADC68AB" w:rsidR="005B0F68" w:rsidRDefault="005B0F68" w:rsidP="002E57D6">
      <w:pPr>
        <w:pStyle w:val="3GPPNormalText"/>
      </w:pPr>
      <w:r>
        <w:t>The channel access procedures</w:t>
      </w:r>
      <w:r w:rsidR="00B24214">
        <w:t xml:space="preserve"> (CAP)</w:t>
      </w:r>
      <w:r>
        <w:t xml:space="preserve"> that were employed in NR-U have been described in detail in [</w:t>
      </w:r>
      <w:r w:rsidR="00B24214">
        <w:t>3</w:t>
      </w:r>
      <w:r>
        <w:t>]. These procedures can be carried out by the gNB for downlink transmissions, and by the UE for uplink transmissions. The different channel access procedures used by both entities differ in their sensing duration</w:t>
      </w:r>
      <w:r w:rsidR="003E7D41">
        <w:t xml:space="preserve"> </w:t>
      </w:r>
      <w:r w:rsidR="00990C45">
        <w:t xml:space="preserve">over </w:t>
      </w:r>
      <w:r w:rsidR="003E7D41">
        <w:t>which they perform LBT</w:t>
      </w:r>
      <w:r>
        <w:t xml:space="preserve">, where the time duration of the sensing slots is randomly determined in the Type 1 access procedure, and deterministically determined in the Type 2 access procedure. In both procedures, the basic unit for sensing is a sensing slot with a </w:t>
      </w:r>
      <w:r w:rsidRPr="00F14605">
        <w:t>duration T</w:t>
      </w:r>
      <w:r w:rsidRPr="00F14605">
        <w:rPr>
          <w:vertAlign w:val="subscript"/>
        </w:rPr>
        <w:t>s</w:t>
      </w:r>
      <w:r>
        <w:rPr>
          <w:vertAlign w:val="subscript"/>
        </w:rPr>
        <w:t>l</w:t>
      </w:r>
      <w:r>
        <w:t xml:space="preserve"> = 9us, and a channel is determined to be available if the received power detected for at least 4us of the sensing slot is less than an energy detection threshold. Else, the channel is adjudged to be busy or occupied.</w:t>
      </w:r>
    </w:p>
    <w:p w14:paraId="733D012F" w14:textId="4243089E" w:rsidR="005B0F68" w:rsidRDefault="005B0F68" w:rsidP="002E57D6">
      <w:pPr>
        <w:pStyle w:val="3GPPNormalText"/>
      </w:pPr>
      <w:r>
        <w:t>The following is a table highlighting the different channel access procedures used, as captured in [4], and depicted in Figure 1.</w:t>
      </w:r>
    </w:p>
    <w:tbl>
      <w:tblPr>
        <w:tblStyle w:val="TableGrid"/>
        <w:tblW w:w="9923" w:type="dxa"/>
        <w:tblInd w:w="-5" w:type="dxa"/>
        <w:tblLayout w:type="fixed"/>
        <w:tblLook w:val="04A0" w:firstRow="1" w:lastRow="0" w:firstColumn="1" w:lastColumn="0" w:noHBand="0" w:noVBand="1"/>
      </w:tblPr>
      <w:tblGrid>
        <w:gridCol w:w="1170"/>
        <w:gridCol w:w="8753"/>
      </w:tblGrid>
      <w:tr w:rsidR="005B0F68" w14:paraId="382C230B" w14:textId="77777777" w:rsidTr="00EC043B">
        <w:tc>
          <w:tcPr>
            <w:tcW w:w="1170" w:type="dxa"/>
            <w:shd w:val="clear" w:color="auto" w:fill="8BD1C5"/>
            <w:vAlign w:val="center"/>
          </w:tcPr>
          <w:p w14:paraId="054A7D06" w14:textId="77777777" w:rsidR="005B0F68" w:rsidRPr="005B0F68" w:rsidRDefault="005B0F68" w:rsidP="005B0F68">
            <w:pPr>
              <w:spacing w:before="0" w:after="0" w:line="240" w:lineRule="auto"/>
              <w:jc w:val="center"/>
              <w:rPr>
                <w:color w:val="000000" w:themeColor="text1"/>
                <w:sz w:val="22"/>
                <w:szCs w:val="22"/>
                <w:lang w:eastAsia="zh-CN"/>
              </w:rPr>
            </w:pPr>
            <w:r w:rsidRPr="005B0F68">
              <w:rPr>
                <w:color w:val="000000" w:themeColor="text1"/>
                <w:sz w:val="22"/>
                <w:szCs w:val="22"/>
                <w:lang w:eastAsia="zh-CN"/>
              </w:rPr>
              <w:t>Type 1</w:t>
            </w:r>
          </w:p>
        </w:tc>
        <w:tc>
          <w:tcPr>
            <w:tcW w:w="8753" w:type="dxa"/>
          </w:tcPr>
          <w:p w14:paraId="15AB1491" w14:textId="611D33B2" w:rsidR="005B0F68" w:rsidRPr="005B0F68" w:rsidRDefault="005B0F68" w:rsidP="005B0F68">
            <w:pPr>
              <w:spacing w:before="0" w:after="0" w:line="240" w:lineRule="auto"/>
              <w:rPr>
                <w:color w:val="000000" w:themeColor="text1"/>
                <w:sz w:val="22"/>
                <w:szCs w:val="22"/>
                <w:lang w:eastAsia="zh-CN"/>
              </w:rPr>
            </w:pPr>
            <w:r w:rsidRPr="005B0F68">
              <w:rPr>
                <w:color w:val="000000" w:themeColor="text1"/>
                <w:sz w:val="22"/>
                <w:szCs w:val="22"/>
                <w:lang w:eastAsia="zh-CN"/>
              </w:rPr>
              <w:t>T</w:t>
            </w:r>
            <w:r w:rsidRPr="005B0F68">
              <w:rPr>
                <w:sz w:val="22"/>
                <w:szCs w:val="22"/>
              </w:rPr>
              <w:t>ime duration of the sensing slots</w:t>
            </w:r>
            <w:r>
              <w:rPr>
                <w:sz w:val="22"/>
                <w:szCs w:val="22"/>
              </w:rPr>
              <w:t xml:space="preserve"> that are idle</w:t>
            </w:r>
            <w:r w:rsidRPr="005B0F68">
              <w:rPr>
                <w:sz w:val="22"/>
                <w:szCs w:val="22"/>
              </w:rPr>
              <w:t xml:space="preserve"> is randomly determined</w:t>
            </w:r>
            <w:r w:rsidRPr="005B0F68">
              <w:rPr>
                <w:color w:val="000000" w:themeColor="text1"/>
                <w:sz w:val="22"/>
                <w:szCs w:val="22"/>
                <w:lang w:eastAsia="zh-CN"/>
              </w:rPr>
              <w:t xml:space="preserve">. </w:t>
            </w:r>
          </w:p>
          <w:p w14:paraId="5F40B9CB" w14:textId="77777777" w:rsidR="005B0F68" w:rsidRPr="005B0F68" w:rsidRDefault="005B0F68" w:rsidP="005B0F68">
            <w:pPr>
              <w:spacing w:before="0" w:after="0" w:line="240" w:lineRule="auto"/>
              <w:rPr>
                <w:color w:val="000000" w:themeColor="text1"/>
                <w:sz w:val="22"/>
                <w:szCs w:val="22"/>
                <w:lang w:eastAsia="zh-CN"/>
              </w:rPr>
            </w:pPr>
            <w:r w:rsidRPr="005B0F68">
              <w:rPr>
                <w:color w:val="000000" w:themeColor="text1"/>
                <w:sz w:val="22"/>
                <w:szCs w:val="22"/>
                <w:lang w:eastAsia="zh-CN"/>
              </w:rPr>
              <w:t xml:space="preserve">A gNB or a UE determines an initial counter </w:t>
            </w:r>
            <m:oMath>
              <m:r>
                <w:rPr>
                  <w:rFonts w:ascii="Cambria Math" w:hAnsi="Cambria Math"/>
                  <w:color w:val="000000" w:themeColor="text1"/>
                  <w:sz w:val="22"/>
                  <w:szCs w:val="22"/>
                </w:rPr>
                <m:t>N</m:t>
              </m:r>
            </m:oMath>
            <w:r w:rsidRPr="005B0F68">
              <w:rPr>
                <w:color w:val="000000" w:themeColor="text1"/>
                <w:sz w:val="22"/>
                <w:szCs w:val="22"/>
                <w:lang w:eastAsia="zh-CN"/>
              </w:rPr>
              <w:t xml:space="preserve"> which is randomly selected between </w:t>
            </w:r>
            <w:r w:rsidRPr="005B0F68">
              <w:rPr>
                <w:color w:val="000000" w:themeColor="text1"/>
                <w:sz w:val="22"/>
                <w:szCs w:val="22"/>
              </w:rPr>
              <w:t xml:space="preserve">0 and </w:t>
            </w:r>
            <m:oMath>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r>
                    <w:rPr>
                      <w:rFonts w:ascii="Cambria Math" w:hAnsi="Cambria Math"/>
                      <w:color w:val="000000" w:themeColor="text1"/>
                      <w:sz w:val="22"/>
                      <w:szCs w:val="22"/>
                    </w:rPr>
                    <m:t>p</m:t>
                  </m:r>
                </m:sub>
              </m:sSub>
            </m:oMath>
            <w:r w:rsidRPr="005B0F68">
              <w:rPr>
                <w:color w:val="000000" w:themeColor="text1"/>
                <w:sz w:val="22"/>
                <w:szCs w:val="22"/>
                <w:lang w:eastAsia="zh-CN"/>
              </w:rPr>
              <w:t xml:space="preserve">, where </w:t>
            </w:r>
            <m:oMath>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func>
                    <m:funcPr>
                      <m:ctrlPr>
                        <w:rPr>
                          <w:rFonts w:ascii="Cambria Math" w:hAnsi="Cambria Math"/>
                          <w:i/>
                          <w:color w:val="000000" w:themeColor="text1"/>
                          <w:sz w:val="22"/>
                          <w:szCs w:val="22"/>
                        </w:rPr>
                      </m:ctrlPr>
                    </m:funcPr>
                    <m:fName>
                      <m:r>
                        <w:rPr>
                          <w:rFonts w:ascii="Cambria Math" w:hAnsi="Cambria Math"/>
                          <w:color w:val="000000" w:themeColor="text1"/>
                          <w:sz w:val="22"/>
                          <w:szCs w:val="22"/>
                        </w:rPr>
                        <m:t>min,</m:t>
                      </m:r>
                    </m:fName>
                    <m:e>
                      <m:r>
                        <w:rPr>
                          <w:rFonts w:ascii="Cambria Math" w:hAnsi="Cambria Math"/>
                          <w:color w:val="000000" w:themeColor="text1"/>
                          <w:sz w:val="22"/>
                          <w:szCs w:val="22"/>
                        </w:rPr>
                        <m:t>p</m:t>
                      </m:r>
                    </m:e>
                  </m:func>
                </m:sub>
              </m:sSub>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r>
                    <w:rPr>
                      <w:rFonts w:ascii="Cambria Math" w:hAnsi="Cambria Math"/>
                      <w:color w:val="000000" w:themeColor="text1"/>
                      <w:sz w:val="22"/>
                      <w:szCs w:val="22"/>
                    </w:rPr>
                    <m:t>p</m:t>
                  </m:r>
                </m:sub>
              </m:sSub>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func>
                    <m:funcPr>
                      <m:ctrlPr>
                        <w:rPr>
                          <w:rFonts w:ascii="Cambria Math" w:hAnsi="Cambria Math"/>
                          <w:i/>
                          <w:color w:val="000000" w:themeColor="text1"/>
                          <w:sz w:val="22"/>
                          <w:szCs w:val="22"/>
                        </w:rPr>
                      </m:ctrlPr>
                    </m:funcPr>
                    <m:fName>
                      <m:r>
                        <w:rPr>
                          <w:rFonts w:ascii="Cambria Math" w:hAnsi="Cambria Math"/>
                          <w:color w:val="000000" w:themeColor="text1"/>
                          <w:sz w:val="22"/>
                          <w:szCs w:val="22"/>
                        </w:rPr>
                        <m:t>max,</m:t>
                      </m:r>
                    </m:fName>
                    <m:e>
                      <m:r>
                        <w:rPr>
                          <w:rFonts w:ascii="Cambria Math" w:hAnsi="Cambria Math"/>
                          <w:color w:val="000000" w:themeColor="text1"/>
                          <w:sz w:val="22"/>
                          <w:szCs w:val="22"/>
                        </w:rPr>
                        <m:t>p</m:t>
                      </m:r>
                    </m:e>
                  </m:func>
                </m:sub>
              </m:sSub>
              <m:r>
                <m:rPr>
                  <m:sty m:val="p"/>
                </m:rPr>
                <w:rPr>
                  <w:rFonts w:ascii="Cambria Math" w:hAnsi="Cambria Math"/>
                  <w:color w:val="000000" w:themeColor="text1"/>
                  <w:sz w:val="22"/>
                  <w:szCs w:val="22"/>
                </w:rPr>
                <m:t xml:space="preserve">, </m:t>
              </m:r>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func>
                    <m:funcPr>
                      <m:ctrlPr>
                        <w:rPr>
                          <w:rFonts w:ascii="Cambria Math" w:hAnsi="Cambria Math"/>
                          <w:i/>
                          <w:color w:val="000000" w:themeColor="text1"/>
                          <w:sz w:val="22"/>
                          <w:szCs w:val="22"/>
                        </w:rPr>
                      </m:ctrlPr>
                    </m:funcPr>
                    <m:fName>
                      <m:r>
                        <w:rPr>
                          <w:rFonts w:ascii="Cambria Math" w:hAnsi="Cambria Math"/>
                          <w:color w:val="000000" w:themeColor="text1"/>
                          <w:sz w:val="22"/>
                          <w:szCs w:val="22"/>
                        </w:rPr>
                        <m:t>min,</m:t>
                      </m:r>
                    </m:fName>
                    <m:e>
                      <m:r>
                        <w:rPr>
                          <w:rFonts w:ascii="Cambria Math" w:hAnsi="Cambria Math"/>
                          <w:color w:val="000000" w:themeColor="text1"/>
                          <w:sz w:val="22"/>
                          <w:szCs w:val="22"/>
                        </w:rPr>
                        <m:t>p</m:t>
                      </m:r>
                    </m:e>
                  </m:func>
                </m:sub>
              </m:sSub>
            </m:oMath>
            <w:r w:rsidRPr="005B0F68">
              <w:rPr>
                <w:color w:val="000000" w:themeColor="text1"/>
                <w:sz w:val="22"/>
                <w:szCs w:val="22"/>
                <w:lang w:eastAsia="zh-CN"/>
              </w:rPr>
              <w:t xml:space="preserve"> and </w:t>
            </w:r>
            <m:oMath>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func>
                    <m:funcPr>
                      <m:ctrlPr>
                        <w:rPr>
                          <w:rFonts w:ascii="Cambria Math" w:hAnsi="Cambria Math"/>
                          <w:i/>
                          <w:color w:val="000000" w:themeColor="text1"/>
                          <w:sz w:val="22"/>
                          <w:szCs w:val="22"/>
                        </w:rPr>
                      </m:ctrlPr>
                    </m:funcPr>
                    <m:fName>
                      <m:r>
                        <w:rPr>
                          <w:rFonts w:ascii="Cambria Math" w:hAnsi="Cambria Math"/>
                          <w:color w:val="000000" w:themeColor="text1"/>
                          <w:sz w:val="22"/>
                          <w:szCs w:val="22"/>
                        </w:rPr>
                        <m:t>max,</m:t>
                      </m:r>
                    </m:fName>
                    <m:e>
                      <m:r>
                        <w:rPr>
                          <w:rFonts w:ascii="Cambria Math" w:hAnsi="Cambria Math"/>
                          <w:color w:val="000000" w:themeColor="text1"/>
                          <w:sz w:val="22"/>
                          <w:szCs w:val="22"/>
                        </w:rPr>
                        <m:t>p</m:t>
                      </m:r>
                    </m:e>
                  </m:func>
                </m:sub>
              </m:sSub>
            </m:oMath>
            <w:r w:rsidRPr="005B0F68">
              <w:rPr>
                <w:color w:val="000000" w:themeColor="text1"/>
                <w:sz w:val="22"/>
                <w:szCs w:val="22"/>
                <w:lang w:eastAsia="zh-CN"/>
              </w:rPr>
              <w:t xml:space="preserve"> are subject to CAPC. </w:t>
            </w:r>
          </w:p>
          <w:p w14:paraId="512486A6" w14:textId="77777777" w:rsidR="005B0F68" w:rsidRPr="005B0F68" w:rsidRDefault="005B0F68" w:rsidP="005B0F68">
            <w:pPr>
              <w:spacing w:before="0" w:after="0" w:line="240" w:lineRule="auto"/>
              <w:rPr>
                <w:color w:val="000000" w:themeColor="text1"/>
                <w:sz w:val="22"/>
                <w:szCs w:val="22"/>
                <w:lang w:eastAsia="zh-CN"/>
              </w:rPr>
            </w:pPr>
            <w:r w:rsidRPr="005B0F68">
              <w:rPr>
                <w:i/>
                <w:color w:val="000000" w:themeColor="text1"/>
                <w:sz w:val="22"/>
                <w:szCs w:val="22"/>
                <w:lang w:eastAsia="zh-CN"/>
              </w:rPr>
              <w:t>N</w:t>
            </w:r>
            <w:r w:rsidRPr="005B0F68">
              <w:rPr>
                <w:color w:val="000000" w:themeColor="text1"/>
                <w:sz w:val="22"/>
                <w:szCs w:val="22"/>
                <w:lang w:eastAsia="zh-CN"/>
              </w:rPr>
              <w:t xml:space="preserve"> can be decreased when channel is sensed to be idle for a certain period of time.</w:t>
            </w:r>
          </w:p>
          <w:p w14:paraId="014E6959" w14:textId="77777777" w:rsidR="005B0F68" w:rsidRPr="005B0F68" w:rsidRDefault="005B0F68" w:rsidP="005B0F68">
            <w:pPr>
              <w:spacing w:before="0" w:after="0" w:line="240" w:lineRule="auto"/>
              <w:rPr>
                <w:color w:val="000000" w:themeColor="text1"/>
                <w:sz w:val="22"/>
                <w:szCs w:val="22"/>
                <w:lang w:eastAsia="zh-CN"/>
              </w:rPr>
            </w:pPr>
            <w:r w:rsidRPr="005B0F68">
              <w:rPr>
                <w:color w:val="000000" w:themeColor="text1"/>
                <w:sz w:val="22"/>
                <w:szCs w:val="22"/>
                <w:lang w:eastAsia="zh-CN"/>
              </w:rPr>
              <w:t xml:space="preserve">Transmission can only take place when </w:t>
            </w:r>
            <w:r w:rsidRPr="005B0F68">
              <w:rPr>
                <w:i/>
                <w:color w:val="000000" w:themeColor="text1"/>
                <w:sz w:val="22"/>
                <w:szCs w:val="22"/>
                <w:lang w:eastAsia="zh-CN"/>
              </w:rPr>
              <w:t xml:space="preserve">N </w:t>
            </w:r>
            <w:r w:rsidRPr="005B0F68">
              <w:rPr>
                <w:color w:val="000000" w:themeColor="text1"/>
                <w:sz w:val="22"/>
                <w:szCs w:val="22"/>
                <w:lang w:eastAsia="zh-CN"/>
              </w:rPr>
              <w:t xml:space="preserve">reaches 0. </w:t>
            </w:r>
          </w:p>
        </w:tc>
      </w:tr>
      <w:tr w:rsidR="005B0F68" w14:paraId="38237A06" w14:textId="77777777" w:rsidTr="009F1772">
        <w:tc>
          <w:tcPr>
            <w:tcW w:w="1170" w:type="dxa"/>
            <w:shd w:val="clear" w:color="auto" w:fill="E7E6E6" w:themeFill="background2"/>
            <w:vAlign w:val="center"/>
          </w:tcPr>
          <w:p w14:paraId="1049412E" w14:textId="77777777" w:rsidR="005B0F68" w:rsidRPr="005B0F68" w:rsidRDefault="005B0F68" w:rsidP="005B0F68">
            <w:pPr>
              <w:spacing w:before="0" w:after="0" w:line="240" w:lineRule="auto"/>
              <w:jc w:val="center"/>
              <w:rPr>
                <w:color w:val="000000" w:themeColor="text1"/>
                <w:sz w:val="22"/>
                <w:szCs w:val="22"/>
                <w:lang w:eastAsia="zh-CN"/>
              </w:rPr>
            </w:pPr>
            <w:r w:rsidRPr="005B0F68">
              <w:rPr>
                <w:color w:val="000000" w:themeColor="text1"/>
                <w:sz w:val="22"/>
                <w:szCs w:val="22"/>
                <w:lang w:eastAsia="zh-CN"/>
              </w:rPr>
              <w:t>Type 2A</w:t>
            </w:r>
          </w:p>
        </w:tc>
        <w:tc>
          <w:tcPr>
            <w:tcW w:w="8753" w:type="dxa"/>
          </w:tcPr>
          <w:p w14:paraId="65563B07" w14:textId="091254CE" w:rsidR="005B0F68" w:rsidRPr="005B0F68" w:rsidRDefault="005B0F68" w:rsidP="005B0F68">
            <w:pPr>
              <w:spacing w:before="0" w:after="0" w:line="240" w:lineRule="auto"/>
              <w:rPr>
                <w:color w:val="000000" w:themeColor="text1"/>
                <w:sz w:val="22"/>
                <w:szCs w:val="22"/>
                <w:lang w:eastAsia="zh-CN"/>
              </w:rPr>
            </w:pPr>
            <w:r w:rsidRPr="005B0F68">
              <w:rPr>
                <w:color w:val="000000" w:themeColor="text1"/>
                <w:sz w:val="22"/>
                <w:szCs w:val="22"/>
                <w:lang w:eastAsia="zh-CN"/>
              </w:rPr>
              <w:t>T</w:t>
            </w:r>
            <w:r w:rsidRPr="005B0F68">
              <w:rPr>
                <w:sz w:val="22"/>
                <w:szCs w:val="22"/>
              </w:rPr>
              <w:t>ime duration of the sensing slots</w:t>
            </w:r>
            <w:r>
              <w:rPr>
                <w:sz w:val="22"/>
                <w:szCs w:val="22"/>
              </w:rPr>
              <w:t xml:space="preserve"> that are idle</w:t>
            </w:r>
            <w:r w:rsidRPr="005B0F68">
              <w:rPr>
                <w:sz w:val="22"/>
                <w:szCs w:val="22"/>
              </w:rPr>
              <w:t xml:space="preserve"> is </w:t>
            </w:r>
            <w:r>
              <w:t xml:space="preserve">deterministically </w:t>
            </w:r>
            <w:r w:rsidRPr="005B0F68">
              <w:rPr>
                <w:sz w:val="22"/>
                <w:szCs w:val="22"/>
              </w:rPr>
              <w:t>determined</w:t>
            </w:r>
            <w:r w:rsidRPr="005B0F68">
              <w:rPr>
                <w:color w:val="000000" w:themeColor="text1"/>
                <w:sz w:val="22"/>
                <w:szCs w:val="22"/>
                <w:lang w:eastAsia="zh-CN"/>
              </w:rPr>
              <w:t>. The channel needs to be idle for a sensing interval of 25 µs.</w:t>
            </w:r>
          </w:p>
        </w:tc>
      </w:tr>
      <w:tr w:rsidR="005B0F68" w14:paraId="4E1DA9AB" w14:textId="77777777" w:rsidTr="00EC043B">
        <w:tc>
          <w:tcPr>
            <w:tcW w:w="1170" w:type="dxa"/>
            <w:shd w:val="clear" w:color="auto" w:fill="8BD1C5"/>
            <w:vAlign w:val="center"/>
          </w:tcPr>
          <w:p w14:paraId="440D0308" w14:textId="77777777" w:rsidR="005B0F68" w:rsidRPr="005B0F68" w:rsidRDefault="005B0F68" w:rsidP="005B0F68">
            <w:pPr>
              <w:spacing w:before="0" w:after="0" w:line="240" w:lineRule="auto"/>
              <w:jc w:val="center"/>
              <w:rPr>
                <w:color w:val="000000" w:themeColor="text1"/>
                <w:sz w:val="22"/>
                <w:szCs w:val="22"/>
                <w:lang w:eastAsia="zh-CN"/>
              </w:rPr>
            </w:pPr>
            <w:r w:rsidRPr="005B0F68">
              <w:rPr>
                <w:color w:val="000000" w:themeColor="text1"/>
                <w:sz w:val="22"/>
                <w:szCs w:val="22"/>
                <w:lang w:eastAsia="zh-CN"/>
              </w:rPr>
              <w:t>Type 2B</w:t>
            </w:r>
          </w:p>
        </w:tc>
        <w:tc>
          <w:tcPr>
            <w:tcW w:w="8753" w:type="dxa"/>
          </w:tcPr>
          <w:p w14:paraId="423A355B" w14:textId="004CD83B" w:rsidR="005B0F68" w:rsidRPr="005B0F68" w:rsidRDefault="005B0F68" w:rsidP="005B0F68">
            <w:pPr>
              <w:spacing w:before="0" w:after="0" w:line="240" w:lineRule="auto"/>
              <w:rPr>
                <w:color w:val="000000" w:themeColor="text1"/>
                <w:sz w:val="22"/>
                <w:szCs w:val="22"/>
                <w:lang w:eastAsia="zh-CN"/>
              </w:rPr>
            </w:pPr>
            <w:r w:rsidRPr="005B0F68">
              <w:rPr>
                <w:color w:val="000000" w:themeColor="text1"/>
                <w:sz w:val="22"/>
                <w:szCs w:val="22"/>
                <w:lang w:eastAsia="zh-CN"/>
              </w:rPr>
              <w:t>T</w:t>
            </w:r>
            <w:r w:rsidRPr="005B0F68">
              <w:rPr>
                <w:sz w:val="22"/>
                <w:szCs w:val="22"/>
              </w:rPr>
              <w:t>ime duration of the sensing slots</w:t>
            </w:r>
            <w:r>
              <w:rPr>
                <w:sz w:val="22"/>
                <w:szCs w:val="22"/>
              </w:rPr>
              <w:t xml:space="preserve"> that are idle</w:t>
            </w:r>
            <w:r w:rsidRPr="005B0F68">
              <w:rPr>
                <w:sz w:val="22"/>
                <w:szCs w:val="22"/>
              </w:rPr>
              <w:t xml:space="preserve"> is </w:t>
            </w:r>
            <w:r>
              <w:t xml:space="preserve">deterministically </w:t>
            </w:r>
            <w:r w:rsidRPr="005B0F68">
              <w:rPr>
                <w:sz w:val="22"/>
                <w:szCs w:val="22"/>
              </w:rPr>
              <w:t>determined</w:t>
            </w:r>
            <w:r w:rsidRPr="005B0F68">
              <w:rPr>
                <w:color w:val="000000" w:themeColor="text1"/>
                <w:sz w:val="22"/>
                <w:szCs w:val="22"/>
                <w:lang w:eastAsia="zh-CN"/>
              </w:rPr>
              <w:t>. The channel needs to be idle equal to or longer than a sensing interval of 16 µs but less than 25 µs.</w:t>
            </w:r>
          </w:p>
        </w:tc>
      </w:tr>
      <w:tr w:rsidR="005B0F68" w14:paraId="2020BBFF" w14:textId="77777777" w:rsidTr="009F1772">
        <w:tc>
          <w:tcPr>
            <w:tcW w:w="1170" w:type="dxa"/>
            <w:shd w:val="clear" w:color="auto" w:fill="E7E6E6" w:themeFill="background2"/>
            <w:vAlign w:val="center"/>
          </w:tcPr>
          <w:p w14:paraId="6302D525" w14:textId="77777777" w:rsidR="005B0F68" w:rsidRPr="005B0F68" w:rsidRDefault="005B0F68" w:rsidP="005B0F68">
            <w:pPr>
              <w:spacing w:before="0" w:after="0" w:line="240" w:lineRule="auto"/>
              <w:jc w:val="center"/>
              <w:rPr>
                <w:color w:val="000000" w:themeColor="text1"/>
                <w:sz w:val="22"/>
                <w:szCs w:val="22"/>
                <w:lang w:eastAsia="zh-CN"/>
              </w:rPr>
            </w:pPr>
            <w:r w:rsidRPr="005B0F68">
              <w:rPr>
                <w:color w:val="000000" w:themeColor="text1"/>
                <w:sz w:val="22"/>
                <w:szCs w:val="22"/>
                <w:lang w:eastAsia="zh-CN"/>
              </w:rPr>
              <w:t>Type 2C</w:t>
            </w:r>
          </w:p>
        </w:tc>
        <w:tc>
          <w:tcPr>
            <w:tcW w:w="8753" w:type="dxa"/>
          </w:tcPr>
          <w:p w14:paraId="7EB7C5FA" w14:textId="77777777" w:rsidR="005B0F68" w:rsidRPr="005B0F68" w:rsidRDefault="005B0F68" w:rsidP="005B0F68">
            <w:pPr>
              <w:keepNext/>
              <w:spacing w:before="0" w:after="0" w:line="240" w:lineRule="auto"/>
              <w:rPr>
                <w:color w:val="000000" w:themeColor="text1"/>
                <w:sz w:val="22"/>
                <w:szCs w:val="22"/>
                <w:lang w:eastAsia="zh-CN"/>
              </w:rPr>
            </w:pPr>
            <w:r w:rsidRPr="005B0F68">
              <w:rPr>
                <w:color w:val="000000" w:themeColor="text1"/>
                <w:sz w:val="22"/>
                <w:szCs w:val="22"/>
                <w:lang w:eastAsia="zh-CN"/>
              </w:rPr>
              <w:t>Does not sense the channel before transmission. Time gap to the previous transmission is less than 16 µs.</w:t>
            </w:r>
          </w:p>
          <w:p w14:paraId="6B330A58" w14:textId="77777777" w:rsidR="005B0F68" w:rsidRPr="005B0F68" w:rsidRDefault="005B0F68" w:rsidP="005B0F68">
            <w:pPr>
              <w:keepNext/>
              <w:spacing w:before="0" w:after="0" w:line="240" w:lineRule="auto"/>
              <w:rPr>
                <w:color w:val="000000" w:themeColor="text1"/>
                <w:sz w:val="22"/>
                <w:szCs w:val="22"/>
                <w:lang w:eastAsia="zh-CN"/>
              </w:rPr>
            </w:pPr>
            <w:r w:rsidRPr="005B0F68">
              <w:rPr>
                <w:color w:val="000000" w:themeColor="text1"/>
                <w:sz w:val="22"/>
                <w:szCs w:val="22"/>
                <w:lang w:eastAsia="zh-CN"/>
              </w:rPr>
              <w:t>Duration of the corresponding transmission is at most 584 µs.</w:t>
            </w:r>
          </w:p>
        </w:tc>
      </w:tr>
    </w:tbl>
    <w:p w14:paraId="3567B6D6" w14:textId="2C0CF6A3" w:rsidR="00AE6FC6" w:rsidRPr="00CB490A" w:rsidRDefault="00AE6FC6" w:rsidP="00AE6FC6">
      <w:pPr>
        <w:pStyle w:val="Caption"/>
        <w:jc w:val="center"/>
        <w:rPr>
          <w:i/>
        </w:rPr>
      </w:pPr>
      <w:r>
        <w:rPr>
          <w:i/>
        </w:rPr>
        <w:t>Table</w:t>
      </w:r>
      <w:r w:rsidRPr="00CB490A">
        <w:rPr>
          <w:i/>
        </w:rPr>
        <w:t xml:space="preserve"> </w:t>
      </w:r>
      <w:r w:rsidRPr="00CB490A">
        <w:rPr>
          <w:i/>
        </w:rPr>
        <w:fldChar w:fldCharType="begin"/>
      </w:r>
      <w:r w:rsidRPr="00CB490A">
        <w:rPr>
          <w:i/>
        </w:rPr>
        <w:instrText xml:space="preserve"> SEQ Figure \* ARABIC </w:instrText>
      </w:r>
      <w:r w:rsidRPr="00CB490A">
        <w:rPr>
          <w:i/>
        </w:rPr>
        <w:fldChar w:fldCharType="separate"/>
      </w:r>
      <w:r w:rsidRPr="00CB490A">
        <w:rPr>
          <w:i/>
          <w:noProof/>
        </w:rPr>
        <w:t>1</w:t>
      </w:r>
      <w:r w:rsidRPr="00CB490A">
        <w:rPr>
          <w:i/>
        </w:rPr>
        <w:fldChar w:fldCharType="end"/>
      </w:r>
      <w:r w:rsidRPr="00CB490A">
        <w:rPr>
          <w:i/>
        </w:rPr>
        <w:t xml:space="preserve">: </w:t>
      </w:r>
      <w:r w:rsidRPr="00CB490A">
        <w:rPr>
          <w:b w:val="0"/>
          <w:i/>
        </w:rPr>
        <w:t>Different Channel Access Procedures in NR-U</w:t>
      </w:r>
    </w:p>
    <w:p w14:paraId="32341F8B" w14:textId="77777777" w:rsidR="00F2003B" w:rsidRDefault="00F2003B" w:rsidP="002E57D6">
      <w:pPr>
        <w:pStyle w:val="3GPPNormalText"/>
      </w:pPr>
    </w:p>
    <w:p w14:paraId="474237DB" w14:textId="77777777" w:rsidR="00CB490A" w:rsidRDefault="00CB490A" w:rsidP="00CB490A">
      <w:pPr>
        <w:pStyle w:val="3GPPNormalText"/>
        <w:keepNext/>
      </w:pPr>
      <w:r w:rsidRPr="00CB490A">
        <w:rPr>
          <w:noProof/>
        </w:rPr>
        <w:lastRenderedPageBreak/>
        <w:drawing>
          <wp:inline distT="0" distB="0" distL="0" distR="0" wp14:anchorId="6644C935" wp14:editId="1C12D519">
            <wp:extent cx="6332220" cy="28859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2885923"/>
                    </a:xfrm>
                    <a:prstGeom prst="rect">
                      <a:avLst/>
                    </a:prstGeom>
                    <a:noFill/>
                    <a:ln>
                      <a:noFill/>
                    </a:ln>
                  </pic:spPr>
                </pic:pic>
              </a:graphicData>
            </a:graphic>
          </wp:inline>
        </w:drawing>
      </w:r>
    </w:p>
    <w:p w14:paraId="7EEF94CE" w14:textId="5787D8C8" w:rsidR="00CB490A" w:rsidRPr="00CB490A" w:rsidRDefault="00CB490A" w:rsidP="00CB490A">
      <w:pPr>
        <w:pStyle w:val="Caption"/>
        <w:jc w:val="center"/>
        <w:rPr>
          <w:i/>
        </w:rPr>
      </w:pPr>
      <w:r w:rsidRPr="00CB490A">
        <w:rPr>
          <w:i/>
        </w:rPr>
        <w:t xml:space="preserve">Figure </w:t>
      </w:r>
      <w:r w:rsidRPr="00CB490A">
        <w:rPr>
          <w:i/>
        </w:rPr>
        <w:fldChar w:fldCharType="begin"/>
      </w:r>
      <w:r w:rsidRPr="00CB490A">
        <w:rPr>
          <w:i/>
        </w:rPr>
        <w:instrText xml:space="preserve"> SEQ Figure \* ARABIC </w:instrText>
      </w:r>
      <w:r w:rsidRPr="00CB490A">
        <w:rPr>
          <w:i/>
        </w:rPr>
        <w:fldChar w:fldCharType="separate"/>
      </w:r>
      <w:r w:rsidRPr="00CB490A">
        <w:rPr>
          <w:i/>
          <w:noProof/>
        </w:rPr>
        <w:t>1</w:t>
      </w:r>
      <w:r w:rsidRPr="00CB490A">
        <w:rPr>
          <w:i/>
        </w:rPr>
        <w:fldChar w:fldCharType="end"/>
      </w:r>
      <w:r w:rsidRPr="00CB490A">
        <w:rPr>
          <w:i/>
        </w:rPr>
        <w:t xml:space="preserve">: </w:t>
      </w:r>
      <w:r w:rsidRPr="00CB490A">
        <w:rPr>
          <w:b w:val="0"/>
          <w:i/>
        </w:rPr>
        <w:t>Depiction of different Channel Access Procedures in NR-U</w:t>
      </w:r>
    </w:p>
    <w:p w14:paraId="19213CFC" w14:textId="77777777" w:rsidR="00487892" w:rsidRDefault="00487892" w:rsidP="00E63E6F">
      <w:pPr>
        <w:pStyle w:val="3GPPNormalText"/>
      </w:pPr>
    </w:p>
    <w:p w14:paraId="265FB0CE" w14:textId="3171FF86" w:rsidR="00CB490A" w:rsidRDefault="00E63E6F" w:rsidP="00E63E6F">
      <w:pPr>
        <w:pStyle w:val="3GPPNormalText"/>
      </w:pPr>
      <w:r>
        <w:t>Based on the discussions in previous meeting</w:t>
      </w:r>
      <w:r w:rsidR="00FF1F7B">
        <w:t>s</w:t>
      </w:r>
      <w:r>
        <w:t xml:space="preserve">, the following are a set of conditions </w:t>
      </w:r>
      <w:r w:rsidR="00E15C8E">
        <w:t xml:space="preserve">that should be considered </w:t>
      </w:r>
      <w:r>
        <w:t>for applying the different channel access procedures for each SL channel and signal transmitted</w:t>
      </w:r>
      <w:r w:rsidR="00FF1F7B">
        <w:t>:</w:t>
      </w:r>
      <w:r>
        <w:t xml:space="preserve"> </w:t>
      </w:r>
    </w:p>
    <w:p w14:paraId="706E0A6A" w14:textId="1A41B8D4" w:rsidR="00E63E6F" w:rsidRPr="0075770A" w:rsidRDefault="00E63E6F" w:rsidP="0075770A">
      <w:pPr>
        <w:pStyle w:val="3GPPNormalText"/>
        <w:numPr>
          <w:ilvl w:val="0"/>
          <w:numId w:val="54"/>
        </w:numPr>
        <w:ind w:left="360"/>
        <w:rPr>
          <w:b/>
        </w:rPr>
      </w:pPr>
      <w:r w:rsidRPr="0075770A">
        <w:rPr>
          <w:b/>
        </w:rPr>
        <w:t>Based on the SL Channel</w:t>
      </w:r>
    </w:p>
    <w:p w14:paraId="665C549C" w14:textId="7C9EDA77" w:rsidR="00E63E6F" w:rsidRDefault="00E63E6F" w:rsidP="0075770A">
      <w:pPr>
        <w:pStyle w:val="3GPPNormalText"/>
        <w:ind w:left="360"/>
      </w:pPr>
      <w:r>
        <w:t xml:space="preserve">In the case where the UE is transmitting on the PSCCH/PSSCH, the UE can perform Type 1 </w:t>
      </w:r>
      <w:r w:rsidR="00B24214">
        <w:t>CAP</w:t>
      </w:r>
      <w:r>
        <w:t xml:space="preserve"> over a longer duration in order to determine whether the resources are available to </w:t>
      </w:r>
      <w:r w:rsidR="00FF1F7B">
        <w:t xml:space="preserve">be </w:t>
      </w:r>
      <w:r>
        <w:t>use</w:t>
      </w:r>
      <w:r w:rsidR="00FF1F7B">
        <w:t>d</w:t>
      </w:r>
      <w:r>
        <w:t xml:space="preserve"> for transmissions. On the other hand, a receiving UE can perform Type 2 </w:t>
      </w:r>
      <w:r w:rsidR="00B24214">
        <w:t>CAP</w:t>
      </w:r>
      <w:r>
        <w:t xml:space="preserve"> for transmitting on the PSFCH</w:t>
      </w:r>
      <w:r w:rsidR="00990C45">
        <w:t>, or choose not to</w:t>
      </w:r>
      <w:r w:rsidR="00B24214">
        <w:t xml:space="preserve"> by performing Type 2C CAP</w:t>
      </w:r>
      <w:r w:rsidR="00990C45">
        <w:t>,</w:t>
      </w:r>
      <w:r>
        <w:t xml:space="preserve"> since the </w:t>
      </w:r>
      <w:r w:rsidR="00990C45">
        <w:t>channel occupancy time (</w:t>
      </w:r>
      <w:r>
        <w:t>COT</w:t>
      </w:r>
      <w:r w:rsidR="00990C45">
        <w:t>)</w:t>
      </w:r>
      <w:r>
        <w:t xml:space="preserve"> can be shared by the transmitting UE.</w:t>
      </w:r>
    </w:p>
    <w:p w14:paraId="53250CEE" w14:textId="123BA909" w:rsidR="00E63E6F" w:rsidRPr="0075770A" w:rsidRDefault="0075770A" w:rsidP="0075770A">
      <w:pPr>
        <w:pStyle w:val="3GPPNormalText"/>
        <w:numPr>
          <w:ilvl w:val="0"/>
          <w:numId w:val="54"/>
        </w:numPr>
        <w:ind w:left="360"/>
        <w:rPr>
          <w:b/>
        </w:rPr>
      </w:pPr>
      <w:r w:rsidRPr="0075770A">
        <w:rPr>
          <w:b/>
        </w:rPr>
        <w:t>Based on Signal Transmission Characteristics</w:t>
      </w:r>
    </w:p>
    <w:p w14:paraId="22822AA3" w14:textId="0440CE0B" w:rsidR="0075770A" w:rsidRDefault="0075770A" w:rsidP="0075770A">
      <w:pPr>
        <w:pStyle w:val="3GPPNormalText"/>
        <w:ind w:left="360"/>
      </w:pPr>
      <w:r>
        <w:t>The CAPC table that determines the size of the contention window is already linked to the priority of the transmission that the UE intends to carry out. Apart from the priority, the UE can also consider the remaining PDB of the transmission to determine the LBT type. Additionally, the LBT type can also differ depending on whether the transmission is an initial transmission or a retransmission, or if the transmission is periodic or aperiodic.</w:t>
      </w:r>
    </w:p>
    <w:p w14:paraId="4D71E036" w14:textId="24CA5817" w:rsidR="00EC043B" w:rsidRDefault="00EC043B" w:rsidP="00EC043B">
      <w:pPr>
        <w:pStyle w:val="3GPPNormalText"/>
        <w:numPr>
          <w:ilvl w:val="0"/>
          <w:numId w:val="54"/>
        </w:numPr>
        <w:ind w:left="360"/>
        <w:rPr>
          <w:b/>
        </w:rPr>
      </w:pPr>
      <w:r w:rsidRPr="0075770A">
        <w:rPr>
          <w:b/>
        </w:rPr>
        <w:t xml:space="preserve">Based on </w:t>
      </w:r>
      <w:r>
        <w:rPr>
          <w:b/>
        </w:rPr>
        <w:t>the UE Initiating COT</w:t>
      </w:r>
    </w:p>
    <w:p w14:paraId="452D37F0" w14:textId="584F1779" w:rsidR="00EC043B" w:rsidRDefault="00EC043B" w:rsidP="009F1772">
      <w:pPr>
        <w:pStyle w:val="3GPPNormalText"/>
        <w:ind w:left="360"/>
      </w:pPr>
      <w:r>
        <w:t xml:space="preserve">The UE that initiates COT sharing between other UEs can also indicate the type of LBT that the UE sharing the COT should use for checking the availability of a resource. The UE that initiates the COT can provide this information to the other UEs sharing the COT along with the COT information transmitted </w:t>
      </w:r>
      <w:r w:rsidR="00990C45">
        <w:t xml:space="preserve">by using </w:t>
      </w:r>
      <w:r>
        <w:t>RRC or PHY signaling. This would enable the UE that initiates the COT to perform Type 1 LBT, while the UE that carries out transmissions within the shared COT can perform Type 2 LBT.</w:t>
      </w:r>
    </w:p>
    <w:p w14:paraId="4B3DE70F" w14:textId="696F8502" w:rsidR="00EC043B" w:rsidRDefault="0075770A" w:rsidP="009F1772">
      <w:pPr>
        <w:pStyle w:val="3GPPNormalText"/>
        <w:spacing w:after="0"/>
        <w:rPr>
          <w:b/>
        </w:rPr>
      </w:pPr>
      <w:r w:rsidRPr="0075770A">
        <w:rPr>
          <w:b/>
        </w:rPr>
        <w:t xml:space="preserve">Proposal 1: </w:t>
      </w:r>
      <w:r w:rsidR="00A93D2E">
        <w:rPr>
          <w:b/>
        </w:rPr>
        <w:t>For channel access procedures, w</w:t>
      </w:r>
      <w:r w:rsidRPr="0075770A">
        <w:rPr>
          <w:b/>
        </w:rPr>
        <w:t xml:space="preserve">e propose that different LBT types be used depending on </w:t>
      </w:r>
    </w:p>
    <w:p w14:paraId="381D100E" w14:textId="07A2A47F" w:rsidR="00EC043B" w:rsidRDefault="0075770A" w:rsidP="009F1772">
      <w:pPr>
        <w:pStyle w:val="3GPPNormalText"/>
        <w:numPr>
          <w:ilvl w:val="0"/>
          <w:numId w:val="54"/>
        </w:numPr>
        <w:spacing w:after="0"/>
        <w:rPr>
          <w:b/>
        </w:rPr>
      </w:pPr>
      <w:r w:rsidRPr="0075770A">
        <w:rPr>
          <w:b/>
        </w:rPr>
        <w:t xml:space="preserve">the SL channel being used, PSCCH/PSSCH </w:t>
      </w:r>
      <w:r w:rsidR="00896CA4">
        <w:rPr>
          <w:b/>
        </w:rPr>
        <w:t>or</w:t>
      </w:r>
      <w:r w:rsidR="00896CA4" w:rsidRPr="0075770A">
        <w:rPr>
          <w:b/>
        </w:rPr>
        <w:t xml:space="preserve"> </w:t>
      </w:r>
      <w:r w:rsidRPr="0075770A">
        <w:rPr>
          <w:b/>
        </w:rPr>
        <w:t xml:space="preserve">PSFCH, </w:t>
      </w:r>
    </w:p>
    <w:p w14:paraId="6557509C" w14:textId="68D937F8" w:rsidR="00EC043B" w:rsidRDefault="0075770A" w:rsidP="009F1772">
      <w:pPr>
        <w:pStyle w:val="3GPPNormalText"/>
        <w:numPr>
          <w:ilvl w:val="0"/>
          <w:numId w:val="54"/>
        </w:numPr>
        <w:spacing w:after="0"/>
        <w:rPr>
          <w:b/>
        </w:rPr>
      </w:pPr>
      <w:r w:rsidRPr="0075770A">
        <w:rPr>
          <w:b/>
        </w:rPr>
        <w:t>the signal transmission characteristics such as the priority and</w:t>
      </w:r>
      <w:r w:rsidR="0062326D">
        <w:rPr>
          <w:b/>
        </w:rPr>
        <w:t>/or</w:t>
      </w:r>
      <w:r w:rsidRPr="0075770A">
        <w:rPr>
          <w:b/>
        </w:rPr>
        <w:t xml:space="preserve"> PDB</w:t>
      </w:r>
      <w:r w:rsidR="00EC043B">
        <w:rPr>
          <w:b/>
        </w:rPr>
        <w:t>,</w:t>
      </w:r>
    </w:p>
    <w:p w14:paraId="7EA6811B" w14:textId="5CFCE7D8" w:rsidR="0075770A" w:rsidRPr="0075770A" w:rsidRDefault="00EC043B" w:rsidP="009F1772">
      <w:pPr>
        <w:pStyle w:val="3GPPNormalText"/>
        <w:numPr>
          <w:ilvl w:val="0"/>
          <w:numId w:val="54"/>
        </w:numPr>
        <w:rPr>
          <w:b/>
        </w:rPr>
      </w:pPr>
      <w:r>
        <w:rPr>
          <w:b/>
        </w:rPr>
        <w:t>the UE initiating the COT</w:t>
      </w:r>
      <w:r w:rsidR="0075770A" w:rsidRPr="0075770A">
        <w:rPr>
          <w:b/>
        </w:rPr>
        <w:t>.</w:t>
      </w:r>
    </w:p>
    <w:p w14:paraId="25FE7914" w14:textId="77777777" w:rsidR="00CB490A" w:rsidRDefault="00CB490A" w:rsidP="002E57D6">
      <w:pPr>
        <w:pStyle w:val="3GPPNormalText"/>
      </w:pPr>
    </w:p>
    <w:p w14:paraId="2E242654" w14:textId="6D4472AB" w:rsidR="00CB490A" w:rsidRDefault="0075770A" w:rsidP="002E57D6">
      <w:pPr>
        <w:pStyle w:val="3GPPNormalText"/>
      </w:pPr>
      <w:r>
        <w:t xml:space="preserve">Regarding the choice of the CAPC table to be used, </w:t>
      </w:r>
      <w:r w:rsidR="00C061F8">
        <w:t xml:space="preserve">the UL CAPC table can be reused since it has been defined based on the type of device using the table, and both SL and UL are being performed by a UE. However, another </w:t>
      </w:r>
      <w:r w:rsidR="00C061F8">
        <w:lastRenderedPageBreak/>
        <w:t>issue that remains is the mapping of the channel access priority classes to that of the PPPP values that have been used in SL. While this can easily be mapped by clubbing both priority 1 and 2 into a channel access priority class</w:t>
      </w:r>
      <w:r w:rsidR="00A51357">
        <w:t> </w:t>
      </w:r>
      <w:r w:rsidR="00C061F8">
        <w:t>1, and so on, this would need to be discussed with other working groups.</w:t>
      </w:r>
    </w:p>
    <w:p w14:paraId="6AE3D1D8" w14:textId="7179A9AB" w:rsidR="00C061F8" w:rsidRPr="00C061F8" w:rsidRDefault="00C061F8" w:rsidP="002E57D6">
      <w:pPr>
        <w:pStyle w:val="3GPPNormalText"/>
        <w:rPr>
          <w:b/>
        </w:rPr>
      </w:pPr>
      <w:r w:rsidRPr="00C061F8">
        <w:rPr>
          <w:b/>
        </w:rPr>
        <w:t>Proposal 2: We propose to use the UL CAPC table for SL-U.</w:t>
      </w:r>
      <w:r>
        <w:rPr>
          <w:b/>
        </w:rPr>
        <w:t xml:space="preserve"> The priority mapping between the channel access priority classes and PPPP needs to be discussed </w:t>
      </w:r>
      <w:r w:rsidR="009A1501">
        <w:rPr>
          <w:b/>
        </w:rPr>
        <w:t xml:space="preserve">in consultation </w:t>
      </w:r>
      <w:r>
        <w:rPr>
          <w:b/>
        </w:rPr>
        <w:t>with other WGs.</w:t>
      </w:r>
    </w:p>
    <w:p w14:paraId="1F9EBEBF" w14:textId="10E4B54E" w:rsidR="00CB490A" w:rsidRDefault="00CB490A" w:rsidP="002E57D6">
      <w:pPr>
        <w:pStyle w:val="3GPPNormalText"/>
      </w:pPr>
    </w:p>
    <w:p w14:paraId="2DD23EC0" w14:textId="2A27C5F8" w:rsidR="008F2E82" w:rsidRPr="00201E21" w:rsidRDefault="00990C45" w:rsidP="008F2E82">
      <w:pPr>
        <w:pStyle w:val="3GPPNormalText"/>
      </w:pPr>
      <w:r>
        <w:t>Another aspect that has to be considered is that t</w:t>
      </w:r>
      <w:r w:rsidR="008F2E82">
        <w:t>he existing contention window</w:t>
      </w:r>
      <w:r w:rsidR="00B24214">
        <w:t xml:space="preserve"> (CW)</w:t>
      </w:r>
      <w:r w:rsidR="008F2E82">
        <w:t xml:space="preserve"> lengths as described in the CAPC table would have to be maintained in order to ensure interoperability with other RATs</w:t>
      </w:r>
      <w:r>
        <w:t>.</w:t>
      </w:r>
      <w:r w:rsidR="008F2E82">
        <w:t xml:space="preserve"> </w:t>
      </w:r>
      <w:r>
        <w:t>I</w:t>
      </w:r>
      <w:r w:rsidR="008F2E82">
        <w:t xml:space="preserve">n order for this to be replicated for sidelink transmissions, the </w:t>
      </w:r>
      <w:r w:rsidR="009F7D51">
        <w:t xml:space="preserve">remaining </w:t>
      </w:r>
      <w:r w:rsidR="008F2E82">
        <w:t xml:space="preserve">PDB, </w:t>
      </w:r>
      <w:r w:rsidR="009F7D51">
        <w:t xml:space="preserve">number of NACKs received based on </w:t>
      </w:r>
      <w:r w:rsidR="008F2E82">
        <w:t>HARQ feedback</w:t>
      </w:r>
      <w:r w:rsidR="009F7D51">
        <w:t>, congestion status</w:t>
      </w:r>
      <w:r w:rsidR="008F2E82">
        <w:t xml:space="preserve"> </w:t>
      </w:r>
      <w:r w:rsidR="009F7D51">
        <w:t xml:space="preserve">of the resource pool </w:t>
      </w:r>
      <w:r w:rsidR="008F2E82">
        <w:t xml:space="preserve">and other aspects relevant to a transmission need to be mapped </w:t>
      </w:r>
      <w:r w:rsidR="008F2E82" w:rsidRPr="00201E21">
        <w:t xml:space="preserve">to the size of the chosen contention windows. </w:t>
      </w:r>
    </w:p>
    <w:p w14:paraId="16991BF4" w14:textId="5BE2866A" w:rsidR="00B24214" w:rsidRDefault="00B24214" w:rsidP="008F2E82">
      <w:pPr>
        <w:pStyle w:val="3GPPNormalText"/>
      </w:pPr>
      <w:r w:rsidRPr="00594AAA">
        <w:t>In the case of HARQ enabled transmissions, the CW can be adjusted depending on the number of NACKs while maintaining the maximum and minimum range of CW lengths based on the CAPC table. This aspect requires further study in the case of the NACK-only option in groupcast option 1</w:t>
      </w:r>
      <w:r w:rsidR="00F01211" w:rsidRPr="00594AAA">
        <w:t>,</w:t>
      </w:r>
      <w:r w:rsidRPr="00594AAA">
        <w:t xml:space="preserve"> as well as in the case when HARQ feedback is disabled.</w:t>
      </w:r>
    </w:p>
    <w:p w14:paraId="75BE280F" w14:textId="0E8FBBD0" w:rsidR="008F2E82" w:rsidRDefault="008F2E82" w:rsidP="008F2E82">
      <w:pPr>
        <w:pStyle w:val="3GPPNormalText"/>
        <w:rPr>
          <w:b/>
        </w:rPr>
      </w:pPr>
      <w:r>
        <w:rPr>
          <w:b/>
        </w:rPr>
        <w:t xml:space="preserve">Proposal </w:t>
      </w:r>
      <w:r w:rsidR="00120D2B">
        <w:rPr>
          <w:b/>
        </w:rPr>
        <w:t>3</w:t>
      </w:r>
      <w:r>
        <w:rPr>
          <w:b/>
        </w:rPr>
        <w:t>: Study the impact of contention window length selection on transmission characteristics such as the PDB</w:t>
      </w:r>
      <w:r w:rsidR="009F7D51">
        <w:rPr>
          <w:b/>
        </w:rPr>
        <w:t>,</w:t>
      </w:r>
      <w:r>
        <w:rPr>
          <w:b/>
        </w:rPr>
        <w:t xml:space="preserve"> HARQ feedback</w:t>
      </w:r>
      <w:r w:rsidR="009F7D51">
        <w:rPr>
          <w:b/>
        </w:rPr>
        <w:t xml:space="preserve"> and congestion status of the resource pool</w:t>
      </w:r>
      <w:r>
        <w:rPr>
          <w:b/>
        </w:rPr>
        <w:t xml:space="preserve">. </w:t>
      </w:r>
    </w:p>
    <w:p w14:paraId="310C3440" w14:textId="77777777" w:rsidR="008F2E82" w:rsidRDefault="008F2E82" w:rsidP="002E57D6">
      <w:pPr>
        <w:pStyle w:val="3GPPNormalText"/>
      </w:pPr>
    </w:p>
    <w:p w14:paraId="3DA8D9E7" w14:textId="794E52D6" w:rsidR="00C05AC4" w:rsidRPr="00F721A3" w:rsidRDefault="007B0C85" w:rsidP="00C05AC4">
      <w:pPr>
        <w:pStyle w:val="Heading1"/>
        <w:tabs>
          <w:tab w:val="clear" w:pos="432"/>
        </w:tabs>
      </w:pPr>
      <w:r>
        <w:t>COT Sharing Between UEs</w:t>
      </w:r>
    </w:p>
    <w:p w14:paraId="3121259B" w14:textId="7F150794" w:rsidR="007C4356" w:rsidRDefault="004249C5" w:rsidP="00627D4D">
      <w:pPr>
        <w:pStyle w:val="3GPPNormalText"/>
      </w:pPr>
      <w:r>
        <w:t xml:space="preserve">In NR-U, channel occupancy time was defined as the total time for which the gNB and the UE can occupy a given channel and perform transmissions after carrying out the required channel access procedures. </w:t>
      </w:r>
      <w:r w:rsidR="007C4356">
        <w:t xml:space="preserve">COT sharing, or the concept of one entity initiating a COT and sharing it with the other was also supported in NR-U, where the </w:t>
      </w:r>
      <w:r w:rsidR="00011151">
        <w:t xml:space="preserve">initiating </w:t>
      </w:r>
      <w:r w:rsidR="007C4356">
        <w:t xml:space="preserve">UE could </w:t>
      </w:r>
      <w:r w:rsidR="00011151">
        <w:t>start</w:t>
      </w:r>
      <w:r w:rsidR="007C4356">
        <w:t xml:space="preserve"> a COT and share it with a UE, or vice versa. The entity that is sharing the COT</w:t>
      </w:r>
      <w:r w:rsidR="00DD61C9">
        <w:t>, or the responding UE,</w:t>
      </w:r>
      <w:r w:rsidR="007C4356">
        <w:t xml:space="preserve"> was expected to perform </w:t>
      </w:r>
      <w:r w:rsidR="00011151">
        <w:t xml:space="preserve">at least </w:t>
      </w:r>
      <w:r w:rsidR="007C4356">
        <w:t>Type 2 LBT before the actual transmission and usage of the indicated resources.</w:t>
      </w:r>
      <w:r w:rsidR="002756E7">
        <w:t xml:space="preserve"> The advantage of COT sharing is that it increases the resource usage efficiency while at the same time dec</w:t>
      </w:r>
      <w:r w:rsidR="00933512">
        <w:t>r</w:t>
      </w:r>
      <w:r w:rsidR="002756E7">
        <w:t xml:space="preserve">eases channel access delays since the UE that shares the COT can avoid performing </w:t>
      </w:r>
      <w:r w:rsidR="00594AAA">
        <w:t>LBT</w:t>
      </w:r>
      <w:r w:rsidR="002756E7">
        <w:t xml:space="preserve"> if </w:t>
      </w:r>
      <w:r w:rsidR="00F01211">
        <w:t xml:space="preserve">both involved UEs </w:t>
      </w:r>
      <w:r w:rsidR="002756E7">
        <w:t>carry out back-to-back transmissions across consecutive time slots.</w:t>
      </w:r>
    </w:p>
    <w:p w14:paraId="2AB6076C" w14:textId="5CB00B9D" w:rsidR="00B24214" w:rsidRPr="00594AAA" w:rsidRDefault="00181D51" w:rsidP="00627D4D">
      <w:pPr>
        <w:pStyle w:val="3GPPNormalText"/>
      </w:pPr>
      <w:r w:rsidRPr="00594AAA">
        <w:t xml:space="preserve">In the previous meeting [2], aspects related to the identification of the responding UE </w:t>
      </w:r>
      <w:r w:rsidR="00F01211" w:rsidRPr="00594AAA">
        <w:t xml:space="preserve">transmitting on a shared COT provided by a </w:t>
      </w:r>
      <w:r w:rsidRPr="00594AAA">
        <w:t>COT</w:t>
      </w:r>
      <w:r w:rsidR="00594AAA">
        <w:t xml:space="preserve"> </w:t>
      </w:r>
      <w:r w:rsidRPr="00594AAA">
        <w:t>initiating UE, as well as with which UEs the responding UE could share the COT with were discussed.</w:t>
      </w:r>
    </w:p>
    <w:p w14:paraId="2252F049" w14:textId="77777777" w:rsidR="00CB4FE9" w:rsidRPr="00CD7591" w:rsidRDefault="00CB4FE9" w:rsidP="00627D4D">
      <w:pPr>
        <w:pStyle w:val="3GPPNormalText"/>
        <w:rPr>
          <w:highlight w:val="lightGray"/>
        </w:rPr>
      </w:pPr>
    </w:p>
    <w:p w14:paraId="741CCB5C" w14:textId="0AA87EA7" w:rsidR="00181D51" w:rsidRPr="00594AAA" w:rsidRDefault="00181D51" w:rsidP="00181D51">
      <w:pPr>
        <w:pStyle w:val="Heading2"/>
        <w:tabs>
          <w:tab w:val="num" w:pos="450"/>
        </w:tabs>
        <w:ind w:left="630"/>
      </w:pPr>
      <w:r w:rsidRPr="00594AAA">
        <w:t xml:space="preserve">Identification of </w:t>
      </w:r>
      <w:r w:rsidR="007B1290" w:rsidRPr="00594AAA">
        <w:t xml:space="preserve">Target Receiver or </w:t>
      </w:r>
      <w:r w:rsidRPr="00594AAA">
        <w:t>Responding UE</w:t>
      </w:r>
    </w:p>
    <w:p w14:paraId="2EDD1C21" w14:textId="3C912319" w:rsidR="00181D51" w:rsidRPr="00594AAA" w:rsidRDefault="00181D51" w:rsidP="00627D4D">
      <w:pPr>
        <w:pStyle w:val="3GPPNormalText"/>
      </w:pPr>
      <w:r w:rsidRPr="00594AAA">
        <w:t>According to the agreement made in the last meeting, the responding UE should have received either a data transmission from the initiating UE</w:t>
      </w:r>
      <w:r w:rsidR="00524CEF" w:rsidRPr="00594AAA">
        <w:t xml:space="preserve">, </w:t>
      </w:r>
      <w:r w:rsidRPr="00594AAA">
        <w:t xml:space="preserve">along with its corresponding control information, which is </w:t>
      </w:r>
      <w:r w:rsidR="00524CEF" w:rsidRPr="00594AAA">
        <w:t>Alt </w:t>
      </w:r>
      <w:r w:rsidRPr="00594AAA">
        <w:t xml:space="preserve">1, or any transmission from the initiating UE, which could be the control information alone, which is </w:t>
      </w:r>
      <w:r w:rsidR="00524CEF" w:rsidRPr="00594AAA">
        <w:t>Alt </w:t>
      </w:r>
      <w:r w:rsidRPr="00594AAA">
        <w:t>2.</w:t>
      </w:r>
    </w:p>
    <w:p w14:paraId="3886F0A6" w14:textId="369EB8E9" w:rsidR="00181D51" w:rsidRPr="00594AAA" w:rsidRDefault="00181D51" w:rsidP="00627D4D">
      <w:pPr>
        <w:pStyle w:val="3GPPNormalText"/>
      </w:pPr>
      <w:r w:rsidRPr="00594AAA">
        <w:t xml:space="preserve">While Alt 1 is fairly straightforward in </w:t>
      </w:r>
      <w:r w:rsidR="007B1290" w:rsidRPr="00594AAA">
        <w:t xml:space="preserve">the sense </w:t>
      </w:r>
      <w:r w:rsidRPr="00594AAA">
        <w:t xml:space="preserve">that only a </w:t>
      </w:r>
      <w:r w:rsidR="007B1290" w:rsidRPr="00594AAA">
        <w:t xml:space="preserve">target </w:t>
      </w:r>
      <w:r w:rsidRPr="00594AAA">
        <w:t>UE that receives a transmission from the initiating UE can use the shared COT, it is also a bit restrictive that no other UE in the vicinity that receives the COT information in the 1</w:t>
      </w:r>
      <w:r w:rsidRPr="00594AAA">
        <w:rPr>
          <w:vertAlign w:val="superscript"/>
        </w:rPr>
        <w:t>st</w:t>
      </w:r>
      <w:r w:rsidR="00594AAA">
        <w:t xml:space="preserve"> </w:t>
      </w:r>
      <w:r w:rsidRPr="00594AAA">
        <w:t xml:space="preserve">stage SCI from the initiating UE can use the COT. </w:t>
      </w:r>
      <w:r w:rsidR="007B1290" w:rsidRPr="00594AAA">
        <w:t xml:space="preserve">In the case of unicast transmissions, it is clear that only the RX UE is the eligible target UE, while in groupcast, every UE within the group that received the data transmission from the initiating UE is eligible to be a target UE. </w:t>
      </w:r>
      <w:r w:rsidRPr="00594AAA">
        <w:t xml:space="preserve">This alternative is also not clear in the case of broadcast transmissions, where every UE within the vicinity of the initiating UE would have received the data transmission from the initiating UE, making </w:t>
      </w:r>
      <w:r w:rsidR="007B1290" w:rsidRPr="00594AAA">
        <w:t xml:space="preserve">them </w:t>
      </w:r>
      <w:r w:rsidRPr="00594AAA">
        <w:t xml:space="preserve">all </w:t>
      </w:r>
      <w:r w:rsidR="007B1290" w:rsidRPr="00594AAA">
        <w:t>target</w:t>
      </w:r>
      <w:r w:rsidRPr="00594AAA">
        <w:t xml:space="preserve"> UEs eligible to use the shared COT. This would </w:t>
      </w:r>
      <w:r w:rsidRPr="00594AAA">
        <w:lastRenderedPageBreak/>
        <w:t>result in a contention for the shared COT among UEs, and would end up with resource collisions if more than one UE were to use the shared COT at the same time.</w:t>
      </w:r>
    </w:p>
    <w:p w14:paraId="27582D65" w14:textId="77777777" w:rsidR="007B1290" w:rsidRPr="00594AAA" w:rsidRDefault="00181D51" w:rsidP="00627D4D">
      <w:pPr>
        <w:pStyle w:val="3GPPNormalText"/>
      </w:pPr>
      <w:r w:rsidRPr="00594AAA">
        <w:t xml:space="preserve">On the other hand, Alt 2 is more relaxed in the sense that </w:t>
      </w:r>
      <w:r w:rsidR="007B1290" w:rsidRPr="00594AAA">
        <w:t xml:space="preserve">the target UE needs to receive only the control information from the initiating UE. However, this alternative also has the issue of multiple target UEs contending for using the shared COT. </w:t>
      </w:r>
    </w:p>
    <w:p w14:paraId="316FD281" w14:textId="695F9EB3" w:rsidR="002B0F45" w:rsidRPr="00594AAA" w:rsidRDefault="007B1290" w:rsidP="00627D4D">
      <w:pPr>
        <w:pStyle w:val="3GPPNormalText"/>
      </w:pPr>
      <w:r w:rsidRPr="00594AAA">
        <w:t xml:space="preserve">Hence in our opinion, the factor of whether the target UE receives only control transmissions or control and data transmissions should not alone define a target UE. It is preferable for the initiating UE to select </w:t>
      </w:r>
      <w:r w:rsidR="002B0F45" w:rsidRPr="00594AAA">
        <w:t xml:space="preserve">one or more target receiver UEs and include this information in the control information when sharing the COT related details. One possible way to do so is for the initiating UE to identify UEs with upcoming resource reservations, based on previously received SCIs. This would allow the initiating UE to select </w:t>
      </w:r>
      <w:r w:rsidR="00393291">
        <w:t xml:space="preserve">a </w:t>
      </w:r>
      <w:r w:rsidR="002B0F45" w:rsidRPr="00594AAA">
        <w:t>target receiver and share the COT with this UE so that it can attempt to carry out its transmission, after performing the required LBT. Other transmission characteristics such as the priority of the upcoming reserved transmissions can also be used by the initiating UE to identify these potential target receivers.</w:t>
      </w:r>
    </w:p>
    <w:p w14:paraId="32008DA6" w14:textId="5E4A5BB8" w:rsidR="002B0F45" w:rsidRPr="00594AAA" w:rsidRDefault="002B0F45" w:rsidP="00627D4D">
      <w:pPr>
        <w:pStyle w:val="3GPPNormalText"/>
      </w:pPr>
      <w:r w:rsidRPr="00594AAA">
        <w:t>In the case of unicast transmissions, the initiating UE could by default assign the RX UE to be the target receiver, but if it is aware of another UE having reserved resources earlier than the scheduled transmission by the RX UE, the initiating UE could share</w:t>
      </w:r>
      <w:r w:rsidR="00CB4FE9" w:rsidRPr="00594AAA">
        <w:t xml:space="preserve"> the CO</w:t>
      </w:r>
      <w:r w:rsidRPr="00594AAA">
        <w:t>T with the other UE. The same is applicable for other cast types, thereby resulting in a common solution across cast types.</w:t>
      </w:r>
    </w:p>
    <w:p w14:paraId="50D20C90" w14:textId="1C94C948" w:rsidR="00181D51" w:rsidRPr="00594AAA" w:rsidRDefault="002B0F45" w:rsidP="00627D4D">
      <w:pPr>
        <w:pStyle w:val="3GPPNormalText"/>
        <w:rPr>
          <w:b/>
        </w:rPr>
      </w:pPr>
      <w:r w:rsidRPr="00594AAA">
        <w:rPr>
          <w:b/>
        </w:rPr>
        <w:t>Proposal 4: We propose to use Alt 2 where the responding UE is required to only receive the control transmission from the initiating UE, where the initiating UE will indicate the selected target receiver</w:t>
      </w:r>
      <w:r w:rsidR="00CB4FE9" w:rsidRPr="00594AAA">
        <w:rPr>
          <w:b/>
        </w:rPr>
        <w:t xml:space="preserve"> based on information obtained from previously received SCIs</w:t>
      </w:r>
      <w:r w:rsidRPr="00594AAA">
        <w:rPr>
          <w:b/>
        </w:rPr>
        <w:t xml:space="preserve">. </w:t>
      </w:r>
    </w:p>
    <w:p w14:paraId="12FA8D33" w14:textId="20F7B54F" w:rsidR="00CB4FE9" w:rsidRPr="00594AAA" w:rsidRDefault="00CB4FE9" w:rsidP="00627D4D">
      <w:pPr>
        <w:pStyle w:val="3GPPNormalText"/>
        <w:rPr>
          <w:b/>
        </w:rPr>
      </w:pPr>
    </w:p>
    <w:p w14:paraId="59F3646D" w14:textId="05344C62" w:rsidR="00CB4FE9" w:rsidRPr="00594AAA" w:rsidRDefault="00CB4FE9" w:rsidP="00CB4FE9">
      <w:pPr>
        <w:pStyle w:val="Heading2"/>
        <w:tabs>
          <w:tab w:val="clear" w:pos="718"/>
          <w:tab w:val="num" w:pos="450"/>
        </w:tabs>
        <w:ind w:left="630"/>
      </w:pPr>
      <w:r w:rsidRPr="00594AAA">
        <w:t xml:space="preserve">Use of </w:t>
      </w:r>
      <w:r w:rsidR="00880DC9" w:rsidRPr="00594AAA">
        <w:t xml:space="preserve">a </w:t>
      </w:r>
      <w:r w:rsidRPr="00594AAA">
        <w:t>Shared COT by Responding UE</w:t>
      </w:r>
    </w:p>
    <w:p w14:paraId="1D941509" w14:textId="4AE992AF" w:rsidR="00C40EB6" w:rsidRPr="00594AAA" w:rsidRDefault="00CB4FE9" w:rsidP="00CB4FE9">
      <w:pPr>
        <w:pStyle w:val="3GPPNormalText"/>
      </w:pPr>
      <w:r w:rsidRPr="00594AAA">
        <w:t xml:space="preserve">Another aspect of COT sharing that was discussed and agreed in the last meeting [2] was the criteria that the responding UE can use the shared COT as long as </w:t>
      </w:r>
      <w:r w:rsidR="00AD42BB" w:rsidRPr="00594AAA">
        <w:t xml:space="preserve">the initiating UE is one of the target receivers of its transmission, where the transmission is not restricted to only data, but control alone as well. </w:t>
      </w:r>
      <w:r w:rsidR="00C40EB6" w:rsidRPr="00594AAA">
        <w:t>This makes the responding UE capable of using the shared COT to transmit on the PSCCH/PSSCH in the following time slot(s) to any other UE, as long as the initiating UE receives at least the control information from the responding UE.</w:t>
      </w:r>
    </w:p>
    <w:p w14:paraId="1858D60B" w14:textId="7B87A363" w:rsidR="00CB4FE9" w:rsidRPr="00594AAA" w:rsidRDefault="00AD42BB" w:rsidP="00CB4FE9">
      <w:pPr>
        <w:pStyle w:val="3GPPNormalText"/>
      </w:pPr>
      <w:r w:rsidRPr="00594AAA">
        <w:t>The agreement also does not preclude the responding UE using the PSFCH of a time slot, when the initiating UE had used the previous PSCCH/PSSCH symbols of the same time slot for control and data transmission. In this case, the initiating UE can indicate in the SCI the COT sharing information with the responding UE, which can then use the remaining PSFCH symbols in the same time slot to transmit feedback to the initiating UE, or to any other UE</w:t>
      </w:r>
      <w:r w:rsidR="00C40EB6" w:rsidRPr="00594AAA">
        <w:t>, as long as the initiating UE can receive the feedback transmission.</w:t>
      </w:r>
    </w:p>
    <w:p w14:paraId="71D84D79" w14:textId="6D449878" w:rsidR="00C40EB6" w:rsidRPr="00594AAA" w:rsidRDefault="00C40EB6" w:rsidP="00CB4FE9">
      <w:pPr>
        <w:pStyle w:val="3GPPNormalText"/>
        <w:rPr>
          <w:b/>
        </w:rPr>
      </w:pPr>
      <w:r w:rsidRPr="00594AAA">
        <w:rPr>
          <w:b/>
        </w:rPr>
        <w:t xml:space="preserve">Proposal 5: We propose that with regards to the channel types for the responding UEs transmissions using the shared COT, the responding UE should be capable of </w:t>
      </w:r>
      <w:r w:rsidR="00A27EE1" w:rsidRPr="00594AAA">
        <w:rPr>
          <w:b/>
        </w:rPr>
        <w:t xml:space="preserve">using the shared COT to </w:t>
      </w:r>
      <w:r w:rsidRPr="00594AAA">
        <w:rPr>
          <w:b/>
        </w:rPr>
        <w:t xml:space="preserve">transmit </w:t>
      </w:r>
      <w:r w:rsidR="00A27EE1" w:rsidRPr="00594AAA">
        <w:rPr>
          <w:b/>
        </w:rPr>
        <w:t xml:space="preserve">over </w:t>
      </w:r>
      <w:r w:rsidRPr="00594AAA">
        <w:rPr>
          <w:b/>
        </w:rPr>
        <w:t>PSCCH/PSSCH in the following time slot</w:t>
      </w:r>
      <w:r w:rsidR="00A27EE1" w:rsidRPr="00594AAA">
        <w:rPr>
          <w:b/>
        </w:rPr>
        <w:t>(</w:t>
      </w:r>
      <w:r w:rsidRPr="00594AAA">
        <w:rPr>
          <w:b/>
        </w:rPr>
        <w:t>s</w:t>
      </w:r>
      <w:r w:rsidR="00A27EE1" w:rsidRPr="00594AAA">
        <w:rPr>
          <w:b/>
        </w:rPr>
        <w:t>)</w:t>
      </w:r>
      <w:r w:rsidRPr="00594AAA">
        <w:rPr>
          <w:b/>
        </w:rPr>
        <w:t xml:space="preserve">, or </w:t>
      </w:r>
      <w:r w:rsidR="00A27EE1" w:rsidRPr="00594AAA">
        <w:rPr>
          <w:b/>
        </w:rPr>
        <w:t xml:space="preserve">over </w:t>
      </w:r>
      <w:r w:rsidRPr="00594AAA">
        <w:rPr>
          <w:b/>
        </w:rPr>
        <w:t>the PSFCH in the same time slot.</w:t>
      </w:r>
    </w:p>
    <w:p w14:paraId="7D846AFD" w14:textId="79B19EAD" w:rsidR="00C40EB6" w:rsidRPr="00594AAA" w:rsidRDefault="00C40EB6" w:rsidP="00CB4FE9">
      <w:pPr>
        <w:pStyle w:val="3GPPNormalText"/>
        <w:rPr>
          <w:b/>
        </w:rPr>
      </w:pPr>
    </w:p>
    <w:p w14:paraId="2E215B25" w14:textId="6C4C1B2D" w:rsidR="00C40EB6" w:rsidRPr="00594AAA" w:rsidRDefault="00C40EB6" w:rsidP="00C40EB6">
      <w:pPr>
        <w:pStyle w:val="Heading2"/>
        <w:tabs>
          <w:tab w:val="clear" w:pos="718"/>
          <w:tab w:val="num" w:pos="450"/>
        </w:tabs>
        <w:ind w:left="630"/>
      </w:pPr>
      <w:r w:rsidRPr="00594AAA">
        <w:t>Time Gap between Transmissions</w:t>
      </w:r>
    </w:p>
    <w:p w14:paraId="2208BCFD" w14:textId="1C981851" w:rsidR="00C40EB6" w:rsidRPr="00594AAA" w:rsidRDefault="00A27EE1" w:rsidP="00CB4FE9">
      <w:pPr>
        <w:pStyle w:val="3GPPNormalText"/>
      </w:pPr>
      <w:r w:rsidRPr="00594AAA">
        <w:t xml:space="preserve">When the initiating UE shares a COT with a responding UE, </w:t>
      </w:r>
      <w:r w:rsidR="005E23E7" w:rsidRPr="00594AAA">
        <w:t>the responding UE can carry out transmissions only after a time gap where the responding UE performs Type 2 LBT, according to the agreement made in the previous meeting [2]. The time gap here has to be small enough such that no other 3GPP or non-3GPP device occupies the channel, while at the same time has to be long enough for the responding UE to perform LBT before accessing the shared COT</w:t>
      </w:r>
      <w:r w:rsidR="001F6476" w:rsidRPr="00594AAA">
        <w:t xml:space="preserve"> and switch from a receiving mode to a transmitting mode</w:t>
      </w:r>
      <w:r w:rsidR="005E23E7" w:rsidRPr="00594AAA">
        <w:t>.</w:t>
      </w:r>
    </w:p>
    <w:p w14:paraId="2B04612F" w14:textId="58D38193" w:rsidR="005E23E7" w:rsidRPr="00594AAA" w:rsidRDefault="005E23E7" w:rsidP="00CB4FE9">
      <w:pPr>
        <w:pStyle w:val="3GPPNormalText"/>
      </w:pPr>
      <w:r w:rsidRPr="00594AAA">
        <w:t xml:space="preserve">In the case of transmissions across time slots, typically the guard symbol at the end of a time slot can be used by the responding UE to perform LBT and check the availability of the shared COT before </w:t>
      </w:r>
      <w:r w:rsidR="001F6476" w:rsidRPr="00594AAA">
        <w:t xml:space="preserve">transmitting in the </w:t>
      </w:r>
      <w:r w:rsidR="001F6476" w:rsidRPr="00594AAA">
        <w:lastRenderedPageBreak/>
        <w:t>following time slot. Since the guard symbol has a duration that is greater than 25us, at least for 15 kHz and 30 kHz SCS, there is a possibility that the guard symbol might be too long</w:t>
      </w:r>
      <w:r w:rsidR="00B82EAC" w:rsidRPr="00594AAA">
        <w:t>, depending on the SCS used</w:t>
      </w:r>
      <w:r w:rsidR="001F6476" w:rsidRPr="00594AAA">
        <w:t xml:space="preserve">, thereby </w:t>
      </w:r>
      <w:r w:rsidR="00B82EAC" w:rsidRPr="00594AAA">
        <w:t>allowing</w:t>
      </w:r>
      <w:r w:rsidR="001F6476" w:rsidRPr="00594AAA">
        <w:t xml:space="preserve"> other devices </w:t>
      </w:r>
      <w:r w:rsidR="00174BC4" w:rsidRPr="00594AAA">
        <w:t>to access</w:t>
      </w:r>
      <w:r w:rsidR="001F6476" w:rsidRPr="00594AAA">
        <w:t xml:space="preserve"> the channel. In order to avoid such a scenario, it was agreed previously [5] that cyclic prefix extensions (CPE) can be used in order to occupy the channel in order to maintain the time gap requirement for LBT.</w:t>
      </w:r>
    </w:p>
    <w:p w14:paraId="5873912B" w14:textId="39A964BB" w:rsidR="001F6476" w:rsidRPr="00594AAA" w:rsidRDefault="001F6476" w:rsidP="00CB4FE9">
      <w:pPr>
        <w:pStyle w:val="3GPPNormalText"/>
      </w:pPr>
      <w:r w:rsidRPr="00594AAA">
        <w:t>However, in the case of COT sharing within the same time slot, the initiating UE uses the PSCCH/PSSCH symbols for control and data transmission, and shares the remainder of the time slot for PSFCH transmissions by the responding UE. When PSFCH is enabled in the resource pool, there is another guard symbol prior to the symbols for PSFCH transmission. While this guard symbol can be used for the responding UE to perform LBT, it is also long enough for other devices to access the channel. In order to avoid such a scenario and retain the COT, the initiating UE or the responding UE can extend their transmissions into the guard symbol by ensuring that there is adequate time to perform TX/RX switching, and perform Type 2 LBT.</w:t>
      </w:r>
    </w:p>
    <w:p w14:paraId="328A3F9D" w14:textId="643661A9" w:rsidR="00CD7591" w:rsidRPr="00594AAA" w:rsidRDefault="00CD7591" w:rsidP="00CB4FE9">
      <w:pPr>
        <w:pStyle w:val="3GPPNormalText"/>
        <w:rPr>
          <w:b/>
        </w:rPr>
      </w:pPr>
      <w:r w:rsidRPr="00594AAA">
        <w:rPr>
          <w:b/>
        </w:rPr>
        <w:t>Proposal 6: We propose to use CPE and extended transmissions on guard symbols in order to retain the COT when sharing it across time slots and within the same time slot, respectively.</w:t>
      </w:r>
    </w:p>
    <w:p w14:paraId="154D6EBB" w14:textId="181C8B5B" w:rsidR="00CD7591" w:rsidRPr="00594AAA" w:rsidRDefault="00CD7591" w:rsidP="00CB4FE9">
      <w:pPr>
        <w:pStyle w:val="3GPPNormalText"/>
        <w:rPr>
          <w:b/>
        </w:rPr>
      </w:pPr>
    </w:p>
    <w:p w14:paraId="1A1ADE4E" w14:textId="15B8E9D0" w:rsidR="00CD7591" w:rsidRPr="00594AAA" w:rsidRDefault="00CD7591" w:rsidP="00CD7591">
      <w:pPr>
        <w:pStyle w:val="Heading2"/>
        <w:tabs>
          <w:tab w:val="clear" w:pos="718"/>
          <w:tab w:val="num" w:pos="450"/>
        </w:tabs>
        <w:ind w:left="630"/>
      </w:pPr>
      <w:r w:rsidRPr="00594AAA">
        <w:t>Content of COT Sharing Information</w:t>
      </w:r>
    </w:p>
    <w:p w14:paraId="71EE95CB" w14:textId="153F98F6" w:rsidR="00CD7591" w:rsidRPr="00594AAA" w:rsidRDefault="00CD7591" w:rsidP="00CB4FE9">
      <w:pPr>
        <w:pStyle w:val="3GPPNormalText"/>
      </w:pPr>
      <w:r w:rsidRPr="00594AAA">
        <w:t>The UE initiating the COT can inform the other UEs that share the COT about the LBT type to be used, the remaining COT duration and other COT-related parameters by using an SCI when carrying out its transmission. This would also enable other UEs that decode the SCI to be aware of the COT sharing that is active between the UE pair.</w:t>
      </w:r>
    </w:p>
    <w:p w14:paraId="43DBDE46" w14:textId="33ACAD01" w:rsidR="00CD7591" w:rsidRPr="00594AAA" w:rsidRDefault="00CD7591" w:rsidP="00CB4FE9">
      <w:pPr>
        <w:pStyle w:val="3GPPNormalText"/>
      </w:pPr>
      <w:r w:rsidRPr="00594AAA">
        <w:t>Apart from this information, the initiating UE can also indicate the UE ID of the responding UE(s) which have been selected as the target receiver(s), along with a possible indication of whether CPE or extended transmissions are used to maintain the time gap required for the indicated LBT type.</w:t>
      </w:r>
    </w:p>
    <w:p w14:paraId="0275DDED" w14:textId="52095174" w:rsidR="00CD7591" w:rsidRPr="00CD7591" w:rsidRDefault="00CD7591" w:rsidP="00CB4FE9">
      <w:pPr>
        <w:pStyle w:val="3GPPNormalText"/>
        <w:rPr>
          <w:b/>
        </w:rPr>
      </w:pPr>
      <w:r w:rsidRPr="00594AAA">
        <w:rPr>
          <w:b/>
        </w:rPr>
        <w:t>Proposal 7: We propose that the initiating UE provides COT information to the responding UE, including parameters such as the LBT type to be used, the COT duration, UE ID of the responding UE and other related parameters using the SCI.</w:t>
      </w:r>
    </w:p>
    <w:p w14:paraId="2C77DD14" w14:textId="77777777" w:rsidR="00517845" w:rsidRDefault="00517845" w:rsidP="00C05AC4">
      <w:pPr>
        <w:pStyle w:val="3GPPNormalText"/>
        <w:rPr>
          <w:b/>
        </w:rPr>
      </w:pPr>
    </w:p>
    <w:p w14:paraId="02A877B1" w14:textId="1C01C3F9" w:rsidR="007061BC" w:rsidRPr="00F721A3" w:rsidRDefault="007061BC" w:rsidP="007061BC">
      <w:pPr>
        <w:pStyle w:val="Heading1"/>
        <w:tabs>
          <w:tab w:val="clear" w:pos="432"/>
        </w:tabs>
      </w:pPr>
      <w:r>
        <w:t>Mode 1 Resource Allocation in SL-U</w:t>
      </w:r>
    </w:p>
    <w:p w14:paraId="6AE3E970" w14:textId="6FAE2D4D" w:rsidR="007061BC" w:rsidRDefault="007061BC" w:rsidP="007061BC">
      <w:pPr>
        <w:pStyle w:val="3GPPNormalText"/>
      </w:pPr>
      <w:r>
        <w:t xml:space="preserve">Since SL-U is expected to be deployed on the FR1 unlicensed bands </w:t>
      </w:r>
      <w:r w:rsidRPr="00D67026">
        <w:t>(n46 and n96/n102)</w:t>
      </w:r>
      <w:r>
        <w:t xml:space="preserve">, an SL-U UE would essentially compete for resources with other devices operating on RATs such as WiFi. </w:t>
      </w:r>
      <w:r w:rsidR="004C4DB5">
        <w:t>I</w:t>
      </w:r>
      <w:r>
        <w:t>n NR-U, the gNB was responsible for scheduling and configuring the UE with resources and information regarding the slot format to be used, the available RB sets, the COT duration and the search space set group switching. This was possible because the gNB would be capable of performing LBT in order to determine available resources.</w:t>
      </w:r>
    </w:p>
    <w:p w14:paraId="447F5E4E" w14:textId="7EBF38EE" w:rsidR="007061BC" w:rsidRDefault="007061BC" w:rsidP="004C4DB5">
      <w:pPr>
        <w:pStyle w:val="3GPPNormalText"/>
      </w:pPr>
      <w:r>
        <w:t xml:space="preserve">For NR sidelink, the gNB has the capability to provide configured or dynamic grants to the UE, providing resources in a resource pool exclusively used for Mode 1 transmissions. If such a resource pool is configured in the unlicensed band, the gNB </w:t>
      </w:r>
      <w:r w:rsidR="004C4DB5">
        <w:t>in Rel-18 cannot initiate or share a COT, nor can it perform LBT on the unlicensed band</w:t>
      </w:r>
      <w:r w:rsidR="00C57C04">
        <w:t xml:space="preserve">, because </w:t>
      </w:r>
      <w:r w:rsidR="00DD1D00">
        <w:t>of the constraint in the WID [1]</w:t>
      </w:r>
      <w:r w:rsidR="00C57C04">
        <w:t xml:space="preserve"> that the gNB is restricted to only operate in the licensed band</w:t>
      </w:r>
      <w:r w:rsidR="00011151">
        <w:t xml:space="preserve"> and cannot perform Type 1 LBT and initiate a COT, nor can it share a COT initiated by a UE</w:t>
      </w:r>
      <w:r w:rsidR="004C4DB5">
        <w:t>. This would leave the gNB to be unaware of the actual usage and occupancy status of resources within the unlicensed resource pool.</w:t>
      </w:r>
      <w:r w:rsidR="00301E85">
        <w:t xml:space="preserve"> Hence the gNB can provide grants to UEs, but it is then the responsibility of the UE to perform LBT</w:t>
      </w:r>
      <w:r w:rsidR="00400379">
        <w:t xml:space="preserve"> Type 1 or Type 2</w:t>
      </w:r>
      <w:r w:rsidR="00301E85">
        <w:t xml:space="preserve"> on these resources to check whet</w:t>
      </w:r>
      <w:r w:rsidR="0032274A">
        <w:t xml:space="preserve">her they are actually available, </w:t>
      </w:r>
      <w:r w:rsidR="00011151">
        <w:t>as agreed previously [</w:t>
      </w:r>
      <w:r w:rsidR="00B24214">
        <w:t>5</w:t>
      </w:r>
      <w:r w:rsidR="00011151">
        <w:t>]</w:t>
      </w:r>
      <w:r w:rsidR="0032274A">
        <w:t>.</w:t>
      </w:r>
    </w:p>
    <w:p w14:paraId="6551B079" w14:textId="7B4143E4" w:rsidR="007061BC" w:rsidRDefault="004C4DB5" w:rsidP="00301E85">
      <w:pPr>
        <w:pStyle w:val="3GPPNormalText"/>
      </w:pPr>
      <w:r>
        <w:t>One way to assist the gNB to be</w:t>
      </w:r>
      <w:r w:rsidR="007061BC">
        <w:t xml:space="preserve"> aware of transmissions in the resource pool that are carried out by other RATs is to empower the UE to provide a report of the resource pool conditions that are prevalent. The reporting mechanism used in LTE V2X could be reused for this as well.</w:t>
      </w:r>
      <w:r w:rsidR="00301E85">
        <w:t xml:space="preserve"> The gNB can also perform some basic energy measurements </w:t>
      </w:r>
      <w:r w:rsidR="00301E85">
        <w:lastRenderedPageBreak/>
        <w:t>on resources to check whether they are being used by other non-3GPP UEs. This would provide some confidence to the UEs that receive the grants from the gNB</w:t>
      </w:r>
      <w:r w:rsidR="00BB2231">
        <w:t>,</w:t>
      </w:r>
      <w:r w:rsidR="00301E85">
        <w:t xml:space="preserve"> and can perform Type 2 LBT of a shorter duration, or avoid LBT altogether, further reducing the channel access delay.</w:t>
      </w:r>
    </w:p>
    <w:p w14:paraId="358C90DA" w14:textId="5E83B3AB" w:rsidR="00301E85" w:rsidRDefault="007061BC" w:rsidP="007061BC">
      <w:pPr>
        <w:pStyle w:val="3GPPNormalText"/>
        <w:rPr>
          <w:b/>
        </w:rPr>
      </w:pPr>
      <w:r>
        <w:rPr>
          <w:b/>
        </w:rPr>
        <w:t>Proposal</w:t>
      </w:r>
      <w:r w:rsidRPr="00137625">
        <w:rPr>
          <w:b/>
        </w:rPr>
        <w:t xml:space="preserve"> </w:t>
      </w:r>
      <w:r w:rsidR="00487892">
        <w:rPr>
          <w:b/>
        </w:rPr>
        <w:t>8</w:t>
      </w:r>
      <w:r w:rsidRPr="00137625">
        <w:rPr>
          <w:b/>
        </w:rPr>
        <w:t xml:space="preserve">: </w:t>
      </w:r>
      <w:r w:rsidR="00BB2231">
        <w:rPr>
          <w:b/>
        </w:rPr>
        <w:t>For</w:t>
      </w:r>
      <w:r w:rsidR="00BB2231" w:rsidRPr="00137625">
        <w:rPr>
          <w:b/>
        </w:rPr>
        <w:t xml:space="preserve"> </w:t>
      </w:r>
      <w:r w:rsidRPr="00137625">
        <w:rPr>
          <w:b/>
        </w:rPr>
        <w:t>Mode 1</w:t>
      </w:r>
      <w:r w:rsidR="00BB2231">
        <w:rPr>
          <w:b/>
        </w:rPr>
        <w:t xml:space="preserve"> SL-U operations</w:t>
      </w:r>
      <w:r w:rsidRPr="00137625">
        <w:rPr>
          <w:b/>
        </w:rPr>
        <w:t xml:space="preserve">, </w:t>
      </w:r>
      <w:r w:rsidR="00301E85">
        <w:rPr>
          <w:b/>
        </w:rPr>
        <w:t>we propose that the gNB can provide resource grants to the UE after checking for the resource availability by using reports by other Mode 1 UEs indicating the resource usage, or by performing some basic energy measurements.</w:t>
      </w:r>
    </w:p>
    <w:p w14:paraId="1F089C9E" w14:textId="36C86624" w:rsidR="007061BC" w:rsidRDefault="007061BC" w:rsidP="00C05AC4">
      <w:pPr>
        <w:pStyle w:val="3GPPNormalText"/>
        <w:rPr>
          <w:b/>
        </w:rPr>
      </w:pPr>
    </w:p>
    <w:p w14:paraId="7AD8C4D6" w14:textId="24474455" w:rsidR="007061BC" w:rsidRPr="00F721A3" w:rsidRDefault="007061BC" w:rsidP="007061BC">
      <w:pPr>
        <w:pStyle w:val="Heading1"/>
        <w:tabs>
          <w:tab w:val="clear" w:pos="432"/>
        </w:tabs>
      </w:pPr>
      <w:r>
        <w:t>Mode 2 Resource Allocation in SL-U</w:t>
      </w:r>
    </w:p>
    <w:p w14:paraId="5286DC39" w14:textId="3B5E223E" w:rsidR="007061BC" w:rsidRDefault="007061BC" w:rsidP="007061BC">
      <w:pPr>
        <w:pStyle w:val="3GPPNormalText"/>
      </w:pPr>
      <w:r>
        <w:t>In Mode 2, in the absence of the gNB being able to provide UEs with resource allocation and scheduling information, a UE would have to carry out LBT after it carries out the sensing and resource scheduling processes.</w:t>
      </w:r>
      <w:r w:rsidR="0032274A">
        <w:t xml:space="preserve"> Here the UE would select resources for the initial transmission as well as for the retransmissions in accordance with the procedures defined in [</w:t>
      </w:r>
      <w:r w:rsidR="00B24214">
        <w:t>6</w:t>
      </w:r>
      <w:r w:rsidR="0032274A">
        <w:t>]</w:t>
      </w:r>
      <w:r w:rsidR="00400379">
        <w:t xml:space="preserve"> in Rel-16/17</w:t>
      </w:r>
      <w:r w:rsidR="0032274A">
        <w:t>, but would have to perform LBT before actually carrying out the transmission on these resources.</w:t>
      </w:r>
    </w:p>
    <w:p w14:paraId="192E25EC" w14:textId="5EEBE07C" w:rsidR="00400379" w:rsidRDefault="00400379" w:rsidP="007061BC">
      <w:pPr>
        <w:pStyle w:val="3GPPNormalText"/>
      </w:pPr>
      <w:r>
        <w:t>While striving to keep the sensing and resource selection procedures the same from Rel-16/17, the UE can select more resources than actually necessary across different sub bands to introduce some kind of redundancy in the case of LBT failures. This would still enable the UE to use resources for its transmission while ensuring that the resources are unoccupied by other UEs.</w:t>
      </w:r>
    </w:p>
    <w:p w14:paraId="1A0FE12C" w14:textId="0491128B" w:rsidR="00400379" w:rsidRDefault="00400379" w:rsidP="007061BC">
      <w:pPr>
        <w:pStyle w:val="3GPPNormalText"/>
      </w:pPr>
      <w:r>
        <w:t xml:space="preserve">Another aspect to be discussed is the effect of </w:t>
      </w:r>
      <w:r w:rsidR="0074732B">
        <w:t>channel access procedures on the resource re-evaluation and pre-emption procedures. Since the UE effectively has to carry out its transmissions over a limited time duration, the UE could perform only Type 2 LBT before transmissions.</w:t>
      </w:r>
    </w:p>
    <w:p w14:paraId="68C0B072" w14:textId="760252F6" w:rsidR="0074732B" w:rsidRDefault="007061BC" w:rsidP="0074732B">
      <w:pPr>
        <w:pStyle w:val="3GPPNormalText"/>
        <w:spacing w:after="0"/>
        <w:rPr>
          <w:b/>
        </w:rPr>
      </w:pPr>
      <w:r w:rsidRPr="00137625">
        <w:rPr>
          <w:b/>
        </w:rPr>
        <w:t xml:space="preserve">Proposal </w:t>
      </w:r>
      <w:r w:rsidR="00487892">
        <w:rPr>
          <w:b/>
        </w:rPr>
        <w:t>9</w:t>
      </w:r>
      <w:r w:rsidRPr="00137625">
        <w:rPr>
          <w:b/>
        </w:rPr>
        <w:t xml:space="preserve">: </w:t>
      </w:r>
      <w:r w:rsidR="00BB2231">
        <w:rPr>
          <w:b/>
        </w:rPr>
        <w:t>For</w:t>
      </w:r>
      <w:r w:rsidRPr="00137625">
        <w:rPr>
          <w:b/>
        </w:rPr>
        <w:t xml:space="preserve"> Mode 2</w:t>
      </w:r>
      <w:r w:rsidR="00BB2231">
        <w:rPr>
          <w:b/>
        </w:rPr>
        <w:t xml:space="preserve"> SL-U operations</w:t>
      </w:r>
      <w:r w:rsidRPr="00137625">
        <w:rPr>
          <w:b/>
        </w:rPr>
        <w:t xml:space="preserve">, </w:t>
      </w:r>
      <w:r w:rsidR="0074732B">
        <w:rPr>
          <w:b/>
        </w:rPr>
        <w:t>we propose the following:</w:t>
      </w:r>
    </w:p>
    <w:p w14:paraId="1ABB6873" w14:textId="7E27E641" w:rsidR="007061BC" w:rsidRDefault="007061BC" w:rsidP="0074732B">
      <w:pPr>
        <w:pStyle w:val="3GPPNormalText"/>
        <w:numPr>
          <w:ilvl w:val="0"/>
          <w:numId w:val="54"/>
        </w:numPr>
        <w:spacing w:after="0"/>
        <w:rPr>
          <w:b/>
        </w:rPr>
      </w:pPr>
      <w:r w:rsidRPr="00137625">
        <w:rPr>
          <w:b/>
        </w:rPr>
        <w:t>UE</w:t>
      </w:r>
      <w:r w:rsidR="0074732B">
        <w:rPr>
          <w:b/>
        </w:rPr>
        <w:t>s</w:t>
      </w:r>
      <w:r w:rsidRPr="00137625">
        <w:rPr>
          <w:b/>
        </w:rPr>
        <w:t xml:space="preserve"> should be capable of carrying out the channel access procedures after it has performed the sensing and resource selection procedures.</w:t>
      </w:r>
    </w:p>
    <w:p w14:paraId="5BB94825" w14:textId="12CC3830" w:rsidR="0074732B" w:rsidRDefault="0074732B" w:rsidP="0074732B">
      <w:pPr>
        <w:pStyle w:val="3GPPNormalText"/>
        <w:numPr>
          <w:ilvl w:val="0"/>
          <w:numId w:val="54"/>
        </w:numPr>
        <w:spacing w:after="0"/>
        <w:rPr>
          <w:b/>
        </w:rPr>
      </w:pPr>
      <w:r>
        <w:rPr>
          <w:b/>
        </w:rPr>
        <w:t>UEs can select more resources for redundancy in the case of LBT failures.</w:t>
      </w:r>
    </w:p>
    <w:p w14:paraId="3F9441A2" w14:textId="1568EA3A" w:rsidR="0074732B" w:rsidRPr="00137625" w:rsidRDefault="0074732B" w:rsidP="0074732B">
      <w:pPr>
        <w:pStyle w:val="3GPPNormalText"/>
        <w:numPr>
          <w:ilvl w:val="0"/>
          <w:numId w:val="54"/>
        </w:numPr>
        <w:rPr>
          <w:b/>
        </w:rPr>
      </w:pPr>
      <w:r>
        <w:rPr>
          <w:b/>
        </w:rPr>
        <w:t>UE behavior for resource re-evaluation and pre-emption needs to be studied.</w:t>
      </w:r>
    </w:p>
    <w:p w14:paraId="410347D3" w14:textId="7BE8A47E" w:rsidR="007061BC" w:rsidRDefault="007061BC" w:rsidP="00C05AC4">
      <w:pPr>
        <w:pStyle w:val="3GPPNormalText"/>
        <w:rPr>
          <w:b/>
        </w:rPr>
      </w:pPr>
    </w:p>
    <w:p w14:paraId="2CFAA0CA" w14:textId="7DBF61DC" w:rsidR="00F2003B" w:rsidRPr="00F721A3" w:rsidRDefault="00F2003B" w:rsidP="00F2003B">
      <w:pPr>
        <w:pStyle w:val="Heading1"/>
        <w:tabs>
          <w:tab w:val="clear" w:pos="432"/>
        </w:tabs>
      </w:pPr>
      <w:r>
        <w:t>Multi-slot Transmissions in SL-U</w:t>
      </w:r>
    </w:p>
    <w:p w14:paraId="575CF1AD" w14:textId="66962B36" w:rsidR="00F2003B" w:rsidRPr="00201E21" w:rsidRDefault="005C2EB4" w:rsidP="005C2EB4">
      <w:pPr>
        <w:pStyle w:val="3GPPNormalText"/>
      </w:pPr>
      <w:r>
        <w:t xml:space="preserve">For SL-U UEs to be able to perform LBT and make use of the remaining symbols in the same time slot, it can use mini-slots as described in [6], and at the same time </w:t>
      </w:r>
      <w:r w:rsidR="001C5458">
        <w:t>introduce multi-slot transmissions. In this case, the UE can commence the transmission within a time slot immediately after performing LBT, and confirming that the channel is indeed available and unoccupied, by using a mini-slot, followed by one or more 14-symbol time slots. This type of a SL burst transmission would enable UEs to occupy the channel and retain the COT without the risk of other UEs occupying it, and at the same time, eliminate the need to repeatedly perform LBT</w:t>
      </w:r>
      <w:r w:rsidR="00487892">
        <w:t xml:space="preserve"> Type 1</w:t>
      </w:r>
      <w:r w:rsidR="001C5458">
        <w:t xml:space="preserve"> to check for the </w:t>
      </w:r>
      <w:r w:rsidR="00201E21">
        <w:t>availability of</w:t>
      </w:r>
      <w:r w:rsidR="007D272E">
        <w:t xml:space="preserve"> the </w:t>
      </w:r>
      <w:r w:rsidR="001C5458">
        <w:t>channel. The risk of not usi</w:t>
      </w:r>
      <w:bookmarkStart w:id="0" w:name="_GoBack"/>
      <w:bookmarkEnd w:id="0"/>
      <w:r w:rsidR="001C5458">
        <w:t xml:space="preserve">ng a full time slot, and only a mini-slot, </w:t>
      </w:r>
      <w:r w:rsidR="001C5458" w:rsidRPr="00201E21">
        <w:t>immediately after performing LBT is that there are only a limited number of symbols that it can use for the actual data transmission.</w:t>
      </w:r>
      <w:r w:rsidR="00487892" w:rsidRPr="00201E21">
        <w:t xml:space="preserve"> </w:t>
      </w:r>
      <w:r w:rsidR="00487892" w:rsidRPr="00594AAA">
        <w:t>Hence in order to incorporate feedback enabled transmissions, it is possible for a single TB to be transmitted across a mini-slot and the following time slot.</w:t>
      </w:r>
      <w:r w:rsidR="001C5458" w:rsidRPr="00594AAA">
        <w:t xml:space="preserve"> The use of multi-slot transmissions would enable the UE to transmit data packets more efficiently.</w:t>
      </w:r>
    </w:p>
    <w:p w14:paraId="23B04BBF" w14:textId="4EE7BBF5" w:rsidR="00F2003B" w:rsidRPr="00594AAA" w:rsidRDefault="001C5458" w:rsidP="00F2003B">
      <w:pPr>
        <w:pStyle w:val="3GPPNormalText"/>
      </w:pPr>
      <w:r w:rsidRPr="00594AAA">
        <w:t xml:space="preserve">In Mode 2, this would mean that the UE would have to carry out sensing and select consecutive resources in time for being able to carry out multi-slot transmissions. </w:t>
      </w:r>
      <w:r w:rsidR="00F2003B" w:rsidRPr="00594AAA">
        <w:t>The other aspect</w:t>
      </w:r>
      <w:r w:rsidR="00530F5D" w:rsidRPr="00594AAA">
        <w:t>s</w:t>
      </w:r>
      <w:r w:rsidR="00F2003B" w:rsidRPr="00594AAA">
        <w:t xml:space="preserve"> of the introduction of flexible slot structures and mini-slots in SL-U ha</w:t>
      </w:r>
      <w:r w:rsidR="00530F5D" w:rsidRPr="00594AAA">
        <w:t>ve</w:t>
      </w:r>
      <w:r w:rsidR="00F2003B" w:rsidRPr="00594AAA">
        <w:t xml:space="preserve"> been discussed in our accompanying contribution [</w:t>
      </w:r>
      <w:r w:rsidR="005C2EB4" w:rsidRPr="00594AAA">
        <w:t>6</w:t>
      </w:r>
      <w:r w:rsidR="00F2003B" w:rsidRPr="00594AAA">
        <w:t>].</w:t>
      </w:r>
    </w:p>
    <w:p w14:paraId="3D56A652" w14:textId="4A58B6C5" w:rsidR="00F2003B" w:rsidRPr="00666484" w:rsidRDefault="00F2003B" w:rsidP="00F2003B">
      <w:pPr>
        <w:pStyle w:val="3GPPNormalText"/>
        <w:rPr>
          <w:b/>
        </w:rPr>
      </w:pPr>
      <w:r w:rsidRPr="00594AAA">
        <w:rPr>
          <w:b/>
        </w:rPr>
        <w:t xml:space="preserve">Proposal </w:t>
      </w:r>
      <w:r w:rsidR="00487892" w:rsidRPr="00594AAA">
        <w:rPr>
          <w:b/>
        </w:rPr>
        <w:t>10</w:t>
      </w:r>
      <w:r w:rsidRPr="00594AAA">
        <w:rPr>
          <w:b/>
        </w:rPr>
        <w:t xml:space="preserve">: </w:t>
      </w:r>
      <w:r w:rsidR="001C5458" w:rsidRPr="00594AAA">
        <w:rPr>
          <w:b/>
        </w:rPr>
        <w:t>We propose to study the impact of multi-slot transmissions in SL-U</w:t>
      </w:r>
      <w:r w:rsidR="00487892" w:rsidRPr="00594AAA">
        <w:rPr>
          <w:b/>
        </w:rPr>
        <w:t>, including aspects related to single TB transmissions across slots, and its effect on Mode 2 sensing and resource selection procedures</w:t>
      </w:r>
      <w:r w:rsidRPr="00594AAA">
        <w:rPr>
          <w:b/>
        </w:rPr>
        <w:t>.</w:t>
      </w:r>
    </w:p>
    <w:p w14:paraId="3CCF633B" w14:textId="77777777" w:rsidR="00C05AC4" w:rsidRPr="00B41BCC" w:rsidRDefault="00C05AC4" w:rsidP="00C05AC4">
      <w:pPr>
        <w:pStyle w:val="Heading1"/>
        <w:tabs>
          <w:tab w:val="clear" w:pos="432"/>
        </w:tabs>
        <w:rPr>
          <w:snapToGrid w:val="0"/>
          <w:lang w:val="en-US"/>
        </w:rPr>
      </w:pPr>
      <w:r w:rsidRPr="00990ECA">
        <w:rPr>
          <w:lang w:val="en-US"/>
        </w:rPr>
        <w:lastRenderedPageBreak/>
        <w:t>Conclusions</w:t>
      </w:r>
    </w:p>
    <w:p w14:paraId="7B1E9982" w14:textId="32F86D98" w:rsidR="00C05AC4" w:rsidRPr="009D7AA5" w:rsidRDefault="00C05AC4" w:rsidP="00C05AC4">
      <w:pPr>
        <w:pStyle w:val="3GPPNormalText"/>
        <w:rPr>
          <w:lang w:eastAsia="de-DE"/>
        </w:rPr>
      </w:pPr>
      <w:r w:rsidRPr="009D7AA5">
        <w:t xml:space="preserve">The following </w:t>
      </w:r>
      <w:r w:rsidR="00010F70">
        <w:t>proposals</w:t>
      </w:r>
      <w:r w:rsidR="00010F70" w:rsidRPr="009D7AA5">
        <w:t xml:space="preserve"> </w:t>
      </w:r>
      <w:r w:rsidRPr="009D7AA5">
        <w:t>have been made in this document:</w:t>
      </w:r>
    </w:p>
    <w:p w14:paraId="0EF5D134" w14:textId="77777777" w:rsidR="00487892" w:rsidRPr="00487892" w:rsidRDefault="00487892" w:rsidP="00487892">
      <w:pPr>
        <w:pStyle w:val="3GPPNormalText"/>
        <w:spacing w:after="0"/>
        <w:rPr>
          <w:b/>
        </w:rPr>
      </w:pPr>
      <w:r w:rsidRPr="00487892">
        <w:rPr>
          <w:b/>
        </w:rPr>
        <w:t xml:space="preserve">Proposal 1: For channel access procedures, we propose that different LBT types be used depending on </w:t>
      </w:r>
    </w:p>
    <w:p w14:paraId="07677B41" w14:textId="208C25BA" w:rsidR="00487892" w:rsidRPr="00487892" w:rsidRDefault="00487892" w:rsidP="00487892">
      <w:pPr>
        <w:pStyle w:val="3GPPNormalText"/>
        <w:numPr>
          <w:ilvl w:val="0"/>
          <w:numId w:val="54"/>
        </w:numPr>
        <w:spacing w:after="0"/>
        <w:rPr>
          <w:b/>
        </w:rPr>
      </w:pPr>
      <w:r w:rsidRPr="00487892">
        <w:rPr>
          <w:b/>
        </w:rPr>
        <w:t xml:space="preserve">the SL channel being used, PSCCH/PSSCH </w:t>
      </w:r>
      <w:r w:rsidR="00201E21">
        <w:rPr>
          <w:b/>
        </w:rPr>
        <w:t>or</w:t>
      </w:r>
      <w:r w:rsidR="00201E21" w:rsidRPr="00487892">
        <w:rPr>
          <w:b/>
        </w:rPr>
        <w:t xml:space="preserve"> </w:t>
      </w:r>
      <w:r w:rsidRPr="00487892">
        <w:rPr>
          <w:b/>
        </w:rPr>
        <w:t xml:space="preserve">PSFCH, </w:t>
      </w:r>
    </w:p>
    <w:p w14:paraId="27F02B68" w14:textId="77777777" w:rsidR="00487892" w:rsidRPr="00487892" w:rsidRDefault="00487892" w:rsidP="00487892">
      <w:pPr>
        <w:pStyle w:val="3GPPNormalText"/>
        <w:numPr>
          <w:ilvl w:val="0"/>
          <w:numId w:val="54"/>
        </w:numPr>
        <w:spacing w:after="0"/>
        <w:rPr>
          <w:b/>
        </w:rPr>
      </w:pPr>
      <w:r w:rsidRPr="00487892">
        <w:rPr>
          <w:b/>
        </w:rPr>
        <w:t>the signal transmission characteristics such as the priority and/or PDB,</w:t>
      </w:r>
    </w:p>
    <w:p w14:paraId="43BDF080" w14:textId="77777777" w:rsidR="00487892" w:rsidRPr="00487892" w:rsidRDefault="00487892" w:rsidP="00487892">
      <w:pPr>
        <w:pStyle w:val="3GPPNormalText"/>
        <w:numPr>
          <w:ilvl w:val="0"/>
          <w:numId w:val="54"/>
        </w:numPr>
        <w:rPr>
          <w:b/>
        </w:rPr>
      </w:pPr>
      <w:r w:rsidRPr="00487892">
        <w:rPr>
          <w:b/>
        </w:rPr>
        <w:t>the UE initiating the COT.</w:t>
      </w:r>
    </w:p>
    <w:p w14:paraId="68C02F6C" w14:textId="77777777" w:rsidR="00487892" w:rsidRPr="00487892" w:rsidRDefault="00487892" w:rsidP="00487892">
      <w:pPr>
        <w:pStyle w:val="3GPPNormalText"/>
        <w:rPr>
          <w:b/>
        </w:rPr>
      </w:pPr>
      <w:r w:rsidRPr="00487892">
        <w:rPr>
          <w:b/>
        </w:rPr>
        <w:t>Proposal 2: We propose to use the UL CAPC table for SL-U. The priority mapping between the channel access priority classes and PPPP needs to be discussed in consultation with other WGs.</w:t>
      </w:r>
    </w:p>
    <w:p w14:paraId="2FE822AB" w14:textId="77777777" w:rsidR="00487892" w:rsidRPr="00487892" w:rsidRDefault="00487892" w:rsidP="00487892">
      <w:pPr>
        <w:pStyle w:val="3GPPNormalText"/>
        <w:rPr>
          <w:b/>
        </w:rPr>
      </w:pPr>
      <w:r w:rsidRPr="00487892">
        <w:rPr>
          <w:b/>
        </w:rPr>
        <w:t xml:space="preserve">Proposal 3: Study the impact of contention window length selection on transmission characteristics such as the PDB, HARQ feedback and congestion status of the resource pool. </w:t>
      </w:r>
    </w:p>
    <w:p w14:paraId="7786CB31" w14:textId="77777777" w:rsidR="00487892" w:rsidRPr="00487892" w:rsidRDefault="00487892" w:rsidP="00487892">
      <w:pPr>
        <w:pStyle w:val="3GPPNormalText"/>
        <w:rPr>
          <w:b/>
        </w:rPr>
      </w:pPr>
      <w:r w:rsidRPr="00487892">
        <w:rPr>
          <w:b/>
        </w:rPr>
        <w:t xml:space="preserve">Proposal 4: We propose to use Alt 2 where the responding UE is required to only receive the control transmission from the initiating UE, where the initiating UE will indicate the selected target receiver based on information obtained from previously received SCIs. </w:t>
      </w:r>
    </w:p>
    <w:p w14:paraId="092E052D" w14:textId="77777777" w:rsidR="00487892" w:rsidRPr="00487892" w:rsidRDefault="00487892" w:rsidP="00487892">
      <w:pPr>
        <w:pStyle w:val="3GPPNormalText"/>
        <w:rPr>
          <w:b/>
        </w:rPr>
      </w:pPr>
      <w:r w:rsidRPr="00487892">
        <w:rPr>
          <w:b/>
        </w:rPr>
        <w:t>Proposal 5: We propose that with regards to the channel types for the responding UEs transmissions using the shared COT, the responding UE should be capable of using the shared COT to transmit over PSCCH/PSSCH in the following time slot(s), or over the PSFCH in the same time slot.</w:t>
      </w:r>
    </w:p>
    <w:p w14:paraId="458931E4" w14:textId="77777777" w:rsidR="00487892" w:rsidRPr="00487892" w:rsidRDefault="00487892" w:rsidP="00487892">
      <w:pPr>
        <w:pStyle w:val="3GPPNormalText"/>
        <w:rPr>
          <w:b/>
        </w:rPr>
      </w:pPr>
      <w:r w:rsidRPr="00487892">
        <w:rPr>
          <w:b/>
        </w:rPr>
        <w:t>Proposal 6: We propose to use CPE and extended transmissions on guard symbols in order to retain the COT when sharing it across time slots and within the same time slot, respectively.</w:t>
      </w:r>
    </w:p>
    <w:p w14:paraId="3B4BC78D" w14:textId="77777777" w:rsidR="00487892" w:rsidRPr="00487892" w:rsidRDefault="00487892" w:rsidP="00487892">
      <w:pPr>
        <w:pStyle w:val="3GPPNormalText"/>
        <w:rPr>
          <w:b/>
        </w:rPr>
      </w:pPr>
      <w:r w:rsidRPr="00487892">
        <w:rPr>
          <w:b/>
        </w:rPr>
        <w:t>Proposal 7: We propose that the initiating UE provides COT information to the responding UE, including parameters such as the LBT type to be used, the COT duration, UE ID of the responding UE and other related parameters using the SCI.</w:t>
      </w:r>
    </w:p>
    <w:p w14:paraId="65335040" w14:textId="77777777" w:rsidR="00487892" w:rsidRPr="00487892" w:rsidRDefault="00487892" w:rsidP="00487892">
      <w:pPr>
        <w:pStyle w:val="3GPPNormalText"/>
        <w:rPr>
          <w:b/>
        </w:rPr>
      </w:pPr>
      <w:r w:rsidRPr="00487892">
        <w:rPr>
          <w:b/>
        </w:rPr>
        <w:t>Proposal 8: For Mode 1 SL-U operations, we propose that the gNB can provide resource grants to the UE after checking for the resource availability by using reports by other Mode 1 UEs indicating the resource usage, or by performing some basic energy measurements.</w:t>
      </w:r>
    </w:p>
    <w:p w14:paraId="7C9A93E5" w14:textId="77777777" w:rsidR="00487892" w:rsidRPr="00487892" w:rsidRDefault="00487892" w:rsidP="00487892">
      <w:pPr>
        <w:pStyle w:val="3GPPNormalText"/>
        <w:spacing w:after="0"/>
        <w:rPr>
          <w:b/>
        </w:rPr>
      </w:pPr>
      <w:r w:rsidRPr="00487892">
        <w:rPr>
          <w:b/>
        </w:rPr>
        <w:t>Proposal 9: For Mode 2 SL-U operations, we propose the following:</w:t>
      </w:r>
    </w:p>
    <w:p w14:paraId="5128A091" w14:textId="77777777" w:rsidR="00487892" w:rsidRPr="00487892" w:rsidRDefault="00487892" w:rsidP="00487892">
      <w:pPr>
        <w:pStyle w:val="3GPPNormalText"/>
        <w:numPr>
          <w:ilvl w:val="0"/>
          <w:numId w:val="54"/>
        </w:numPr>
        <w:spacing w:after="0"/>
        <w:rPr>
          <w:b/>
        </w:rPr>
      </w:pPr>
      <w:r w:rsidRPr="00487892">
        <w:rPr>
          <w:b/>
        </w:rPr>
        <w:t>UEs should be capable of carrying out the channel access procedures after it has performed the sensing and resource selection procedures.</w:t>
      </w:r>
    </w:p>
    <w:p w14:paraId="1EA4B591" w14:textId="77777777" w:rsidR="00487892" w:rsidRPr="00487892" w:rsidRDefault="00487892" w:rsidP="00487892">
      <w:pPr>
        <w:pStyle w:val="3GPPNormalText"/>
        <w:numPr>
          <w:ilvl w:val="0"/>
          <w:numId w:val="54"/>
        </w:numPr>
        <w:spacing w:after="0"/>
        <w:rPr>
          <w:b/>
        </w:rPr>
      </w:pPr>
      <w:r w:rsidRPr="00487892">
        <w:rPr>
          <w:b/>
        </w:rPr>
        <w:t>UEs can select more resources for redundancy in the case of LBT failures.</w:t>
      </w:r>
    </w:p>
    <w:p w14:paraId="2FD63BD1" w14:textId="77777777" w:rsidR="00487892" w:rsidRPr="00487892" w:rsidRDefault="00487892" w:rsidP="00487892">
      <w:pPr>
        <w:pStyle w:val="3GPPNormalText"/>
        <w:numPr>
          <w:ilvl w:val="0"/>
          <w:numId w:val="54"/>
        </w:numPr>
        <w:rPr>
          <w:b/>
        </w:rPr>
      </w:pPr>
      <w:r w:rsidRPr="00487892">
        <w:rPr>
          <w:b/>
        </w:rPr>
        <w:t>UE behavior for resource re-evaluation and pre-emption needs to be studied.</w:t>
      </w:r>
    </w:p>
    <w:p w14:paraId="48C186FC" w14:textId="77777777" w:rsidR="00487892" w:rsidRPr="00666484" w:rsidRDefault="00487892" w:rsidP="00487892">
      <w:pPr>
        <w:pStyle w:val="3GPPNormalText"/>
        <w:rPr>
          <w:b/>
        </w:rPr>
      </w:pPr>
      <w:r w:rsidRPr="00487892">
        <w:rPr>
          <w:b/>
        </w:rPr>
        <w:t>Proposal 10: We propose to study the impact of multi-slot transmissions in SL-U, including aspects related to single TB transmissions across slots, and its effect on Mode 2 sensing and resource selection procedures.</w:t>
      </w:r>
    </w:p>
    <w:p w14:paraId="0C25324B" w14:textId="77777777" w:rsidR="00221574" w:rsidRPr="00806A3D" w:rsidRDefault="00221574" w:rsidP="00487892">
      <w:pPr>
        <w:pStyle w:val="3GPPNormalText"/>
        <w:spacing w:after="0"/>
      </w:pPr>
    </w:p>
    <w:p w14:paraId="68F1FAA0" w14:textId="77777777" w:rsidR="00C05AC4" w:rsidRPr="00B41BCC" w:rsidRDefault="00C05AC4" w:rsidP="00487892">
      <w:pPr>
        <w:pStyle w:val="Heading1"/>
        <w:tabs>
          <w:tab w:val="clear" w:pos="432"/>
        </w:tabs>
        <w:spacing w:before="120" w:after="120"/>
        <w:rPr>
          <w:snapToGrid w:val="0"/>
          <w:lang w:val="en-US"/>
        </w:rPr>
      </w:pPr>
      <w:r w:rsidRPr="00990ECA">
        <w:rPr>
          <w:lang w:val="en-US"/>
        </w:rPr>
        <w:t>References</w:t>
      </w:r>
    </w:p>
    <w:p w14:paraId="2628BDDE" w14:textId="1889BB36" w:rsidR="00C05AC4" w:rsidRPr="00654BBA" w:rsidRDefault="00010F70" w:rsidP="00487892">
      <w:pPr>
        <w:widowControl w:val="0"/>
        <w:numPr>
          <w:ilvl w:val="0"/>
          <w:numId w:val="10"/>
        </w:numPr>
        <w:overflowPunct/>
        <w:autoSpaceDE/>
        <w:adjustRightInd/>
        <w:spacing w:after="60"/>
        <w:ind w:left="418" w:hanging="418"/>
        <w:textAlignment w:val="auto"/>
        <w:rPr>
          <w:rFonts w:cs="Arial"/>
        </w:rPr>
      </w:pPr>
      <w:bookmarkStart w:id="1" w:name="_Ref494465620"/>
      <w:bookmarkStart w:id="2" w:name="_Ref527624780"/>
      <w:r>
        <w:rPr>
          <w:rFonts w:cs="Arial"/>
        </w:rPr>
        <w:t>RP-2</w:t>
      </w:r>
      <w:r w:rsidR="00627D4D">
        <w:rPr>
          <w:rFonts w:cs="Arial"/>
        </w:rPr>
        <w:t>2</w:t>
      </w:r>
      <w:r w:rsidR="00AF21BA">
        <w:rPr>
          <w:rFonts w:cs="Arial"/>
        </w:rPr>
        <w:t>1</w:t>
      </w:r>
      <w:r w:rsidR="00487892">
        <w:rPr>
          <w:rFonts w:cs="Arial"/>
        </w:rPr>
        <w:t>93</w:t>
      </w:r>
      <w:r w:rsidR="00AF21BA">
        <w:rPr>
          <w:rFonts w:cs="Arial"/>
        </w:rPr>
        <w:t>8</w:t>
      </w:r>
      <w:r w:rsidRPr="009A254C">
        <w:rPr>
          <w:rFonts w:cs="Arial"/>
        </w:rPr>
        <w:t xml:space="preserve">, </w:t>
      </w:r>
      <w:r>
        <w:rPr>
          <w:rFonts w:cs="Arial"/>
        </w:rPr>
        <w:t>“</w:t>
      </w:r>
      <w:r w:rsidR="00627D4D" w:rsidRPr="00627D4D">
        <w:rPr>
          <w:rFonts w:cs="Arial"/>
        </w:rPr>
        <w:t>WID revision: NR sidelink evolution</w:t>
      </w:r>
      <w:r>
        <w:rPr>
          <w:rFonts w:cs="Arial"/>
        </w:rPr>
        <w:t xml:space="preserve">”, </w:t>
      </w:r>
      <w:r w:rsidR="00627D4D">
        <w:rPr>
          <w:rFonts w:cs="Arial"/>
        </w:rPr>
        <w:t>OPPO</w:t>
      </w:r>
      <w:r>
        <w:rPr>
          <w:rFonts w:cs="Arial"/>
        </w:rPr>
        <w:t xml:space="preserve">, 3GPP </w:t>
      </w:r>
      <w:r w:rsidRPr="007833B8">
        <w:rPr>
          <w:rFonts w:cs="Arial"/>
        </w:rPr>
        <w:t>RAN#</w:t>
      </w:r>
      <w:r>
        <w:rPr>
          <w:rFonts w:cs="Arial"/>
        </w:rPr>
        <w:t>9</w:t>
      </w:r>
      <w:r w:rsidR="00487892">
        <w:rPr>
          <w:rFonts w:cs="Arial"/>
        </w:rPr>
        <w:t>7e</w:t>
      </w:r>
      <w:r w:rsidRPr="007833B8">
        <w:rPr>
          <w:rFonts w:cs="Arial"/>
        </w:rPr>
        <w:t xml:space="preserve">, </w:t>
      </w:r>
      <w:r w:rsidR="00487892">
        <w:rPr>
          <w:rFonts w:cs="Arial"/>
        </w:rPr>
        <w:t>September</w:t>
      </w:r>
      <w:r w:rsidRPr="007833B8">
        <w:rPr>
          <w:rFonts w:cs="Arial"/>
        </w:rPr>
        <w:t xml:space="preserve"> 20</w:t>
      </w:r>
      <w:r>
        <w:rPr>
          <w:rFonts w:cs="Arial"/>
        </w:rPr>
        <w:t>2</w:t>
      </w:r>
      <w:r w:rsidR="00627D4D">
        <w:rPr>
          <w:rFonts w:cs="Arial"/>
        </w:rPr>
        <w:t>2</w:t>
      </w:r>
      <w:r w:rsidRPr="007833B8">
        <w:rPr>
          <w:rFonts w:cs="Arial"/>
        </w:rPr>
        <w:t>.</w:t>
      </w:r>
    </w:p>
    <w:bookmarkEnd w:id="1"/>
    <w:bookmarkEnd w:id="2"/>
    <w:p w14:paraId="5BFA45C7" w14:textId="770D2EFD" w:rsidR="00011151" w:rsidRPr="00011151" w:rsidRDefault="00011151" w:rsidP="00487892">
      <w:pPr>
        <w:widowControl w:val="0"/>
        <w:numPr>
          <w:ilvl w:val="0"/>
          <w:numId w:val="10"/>
        </w:numPr>
        <w:overflowPunct/>
        <w:autoSpaceDE/>
        <w:adjustRightInd/>
        <w:spacing w:after="60"/>
        <w:ind w:left="418" w:hanging="418"/>
        <w:jc w:val="both"/>
        <w:textAlignment w:val="auto"/>
        <w:rPr>
          <w:iCs/>
          <w:lang w:val="en-US"/>
        </w:rPr>
      </w:pPr>
      <w:r>
        <w:rPr>
          <w:rFonts w:cs="Arial"/>
        </w:rPr>
        <w:t xml:space="preserve">Chairman’s Notes, 3GPP </w:t>
      </w:r>
      <w:r>
        <w:rPr>
          <w:iCs/>
          <w:lang w:val="en-US"/>
        </w:rPr>
        <w:t>RAN1#110, August 2022.</w:t>
      </w:r>
    </w:p>
    <w:p w14:paraId="6E63A464" w14:textId="4BB052B3" w:rsidR="009B248B" w:rsidRPr="00E15360" w:rsidRDefault="009B248B" w:rsidP="00487892">
      <w:pPr>
        <w:widowControl w:val="0"/>
        <w:numPr>
          <w:ilvl w:val="0"/>
          <w:numId w:val="10"/>
        </w:numPr>
        <w:overflowPunct/>
        <w:autoSpaceDE/>
        <w:adjustRightInd/>
        <w:spacing w:after="60"/>
        <w:ind w:left="418" w:hanging="418"/>
        <w:jc w:val="both"/>
        <w:textAlignment w:val="auto"/>
        <w:rPr>
          <w:iCs/>
          <w:lang w:val="en-US"/>
        </w:rPr>
      </w:pPr>
      <w:r w:rsidRPr="00E15360">
        <w:rPr>
          <w:iCs/>
          <w:lang w:val="en-US"/>
        </w:rPr>
        <w:t>TS 3</w:t>
      </w:r>
      <w:r>
        <w:rPr>
          <w:iCs/>
          <w:lang w:val="en-US"/>
        </w:rPr>
        <w:t>7</w:t>
      </w:r>
      <w:r w:rsidRPr="00E15360">
        <w:rPr>
          <w:iCs/>
          <w:lang w:val="en-US"/>
        </w:rPr>
        <w:t>.</w:t>
      </w:r>
      <w:r>
        <w:rPr>
          <w:iCs/>
          <w:lang w:val="en-US"/>
        </w:rPr>
        <w:t>213</w:t>
      </w:r>
      <w:r w:rsidRPr="00E15360">
        <w:rPr>
          <w:iCs/>
          <w:lang w:val="en-US"/>
        </w:rPr>
        <w:t xml:space="preserve"> v16.</w:t>
      </w:r>
      <w:r>
        <w:rPr>
          <w:iCs/>
          <w:lang w:val="en-US"/>
        </w:rPr>
        <w:t>7</w:t>
      </w:r>
      <w:r w:rsidRPr="00E15360">
        <w:rPr>
          <w:iCs/>
          <w:lang w:val="en-US"/>
        </w:rPr>
        <w:t>.0, “</w:t>
      </w:r>
      <w:r w:rsidRPr="009B248B">
        <w:rPr>
          <w:iCs/>
          <w:lang w:val="en-US"/>
        </w:rPr>
        <w:t>Physical layer procedures for shared spectrum channel access</w:t>
      </w:r>
      <w:r>
        <w:rPr>
          <w:iCs/>
          <w:lang w:val="en-US"/>
        </w:rPr>
        <w:t xml:space="preserve"> </w:t>
      </w:r>
      <w:r w:rsidRPr="00E15360">
        <w:rPr>
          <w:iCs/>
          <w:lang w:val="en-US"/>
        </w:rPr>
        <w:t xml:space="preserve">(Release 16)”, </w:t>
      </w:r>
      <w:r>
        <w:rPr>
          <w:iCs/>
          <w:lang w:val="en-US"/>
        </w:rPr>
        <w:t>December</w:t>
      </w:r>
      <w:r w:rsidRPr="00E15360">
        <w:rPr>
          <w:iCs/>
          <w:lang w:val="en-US"/>
        </w:rPr>
        <w:t xml:space="preserve"> 202</w:t>
      </w:r>
      <w:r>
        <w:rPr>
          <w:iCs/>
          <w:lang w:val="en-US"/>
        </w:rPr>
        <w:t>1</w:t>
      </w:r>
      <w:r w:rsidRPr="00E15360">
        <w:rPr>
          <w:iCs/>
          <w:lang w:val="en-US"/>
        </w:rPr>
        <w:t>.</w:t>
      </w:r>
    </w:p>
    <w:p w14:paraId="0A6D0FAD" w14:textId="77777777" w:rsidR="00B24214" w:rsidRPr="005B0F68" w:rsidRDefault="00B24214" w:rsidP="00487892">
      <w:pPr>
        <w:widowControl w:val="0"/>
        <w:numPr>
          <w:ilvl w:val="0"/>
          <w:numId w:val="10"/>
        </w:numPr>
        <w:overflowPunct/>
        <w:autoSpaceDE/>
        <w:adjustRightInd/>
        <w:spacing w:after="60"/>
        <w:ind w:left="418" w:hanging="418"/>
        <w:jc w:val="both"/>
        <w:textAlignment w:val="auto"/>
        <w:rPr>
          <w:iCs/>
          <w:lang w:val="en-US"/>
        </w:rPr>
      </w:pPr>
      <w:r>
        <w:rPr>
          <w:iCs/>
          <w:lang w:val="en-US"/>
        </w:rPr>
        <w:t>R1-2205184, “</w:t>
      </w:r>
      <w:r w:rsidRPr="005B0F68">
        <w:rPr>
          <w:iCs/>
          <w:lang w:val="en-US"/>
        </w:rPr>
        <w:t>FL summary for AI 9.4.1.1: SL-U channel access mechanism (EOM)</w:t>
      </w:r>
      <w:r>
        <w:rPr>
          <w:iCs/>
          <w:lang w:val="en-US"/>
        </w:rPr>
        <w:t xml:space="preserve">”, Moderator (OPPO), </w:t>
      </w:r>
      <w:r>
        <w:rPr>
          <w:rFonts w:cs="Arial"/>
        </w:rPr>
        <w:t>3GPP </w:t>
      </w:r>
      <w:r>
        <w:rPr>
          <w:iCs/>
          <w:lang w:val="en-US"/>
        </w:rPr>
        <w:t>RAN1#109-e, May 2022.</w:t>
      </w:r>
    </w:p>
    <w:p w14:paraId="6BBDA001" w14:textId="77777777" w:rsidR="00B24214" w:rsidRPr="00B539D6" w:rsidRDefault="00B24214" w:rsidP="00487892">
      <w:pPr>
        <w:widowControl w:val="0"/>
        <w:numPr>
          <w:ilvl w:val="0"/>
          <w:numId w:val="10"/>
        </w:numPr>
        <w:overflowPunct/>
        <w:autoSpaceDE/>
        <w:adjustRightInd/>
        <w:spacing w:after="60"/>
        <w:ind w:left="418" w:hanging="418"/>
        <w:jc w:val="both"/>
        <w:textAlignment w:val="auto"/>
        <w:rPr>
          <w:iCs/>
          <w:lang w:val="en-US"/>
        </w:rPr>
      </w:pPr>
      <w:r>
        <w:rPr>
          <w:rFonts w:cs="Arial"/>
        </w:rPr>
        <w:t xml:space="preserve">Chairman’s Notes, 3GPP </w:t>
      </w:r>
      <w:r>
        <w:rPr>
          <w:iCs/>
          <w:lang w:val="en-US"/>
        </w:rPr>
        <w:t>RAN1#109-e, May 2022.</w:t>
      </w:r>
    </w:p>
    <w:p w14:paraId="08D7399D" w14:textId="151189F4" w:rsidR="0032274A" w:rsidRDefault="0032274A" w:rsidP="00487892">
      <w:pPr>
        <w:widowControl w:val="0"/>
        <w:numPr>
          <w:ilvl w:val="0"/>
          <w:numId w:val="10"/>
        </w:numPr>
        <w:overflowPunct/>
        <w:autoSpaceDE/>
        <w:adjustRightInd/>
        <w:spacing w:after="60"/>
        <w:ind w:left="418" w:hanging="418"/>
        <w:jc w:val="both"/>
        <w:textAlignment w:val="auto"/>
        <w:rPr>
          <w:iCs/>
          <w:lang w:val="en-US"/>
        </w:rPr>
      </w:pPr>
      <w:r w:rsidRPr="00E15360">
        <w:rPr>
          <w:iCs/>
          <w:lang w:val="en-US"/>
        </w:rPr>
        <w:t>TS 3</w:t>
      </w:r>
      <w:r>
        <w:rPr>
          <w:iCs/>
          <w:lang w:val="en-US"/>
        </w:rPr>
        <w:t>8</w:t>
      </w:r>
      <w:r w:rsidRPr="00E15360">
        <w:rPr>
          <w:iCs/>
          <w:lang w:val="en-US"/>
        </w:rPr>
        <w:t>.</w:t>
      </w:r>
      <w:r>
        <w:rPr>
          <w:iCs/>
          <w:lang w:val="en-US"/>
        </w:rPr>
        <w:t>214</w:t>
      </w:r>
      <w:r w:rsidRPr="00E15360">
        <w:rPr>
          <w:iCs/>
          <w:lang w:val="en-US"/>
        </w:rPr>
        <w:t xml:space="preserve"> </w:t>
      </w:r>
      <w:r w:rsidR="008A3582" w:rsidRPr="00E15360">
        <w:rPr>
          <w:iCs/>
          <w:lang w:val="en-US"/>
        </w:rPr>
        <w:t>v1</w:t>
      </w:r>
      <w:r w:rsidR="008A3582">
        <w:rPr>
          <w:iCs/>
          <w:lang w:val="en-US"/>
        </w:rPr>
        <w:t>7</w:t>
      </w:r>
      <w:r w:rsidRPr="00E15360">
        <w:rPr>
          <w:iCs/>
          <w:lang w:val="en-US"/>
        </w:rPr>
        <w:t>.</w:t>
      </w:r>
      <w:r w:rsidR="008A3582">
        <w:rPr>
          <w:iCs/>
          <w:lang w:val="en-US"/>
        </w:rPr>
        <w:t>2</w:t>
      </w:r>
      <w:r w:rsidRPr="00E15360">
        <w:rPr>
          <w:iCs/>
          <w:lang w:val="en-US"/>
        </w:rPr>
        <w:t>.0, “</w:t>
      </w:r>
      <w:r w:rsidRPr="002572B7">
        <w:rPr>
          <w:iCs/>
          <w:lang w:val="en-US"/>
        </w:rPr>
        <w:t xml:space="preserve">Physical layer procedures for </w:t>
      </w:r>
      <w:r>
        <w:rPr>
          <w:iCs/>
          <w:lang w:val="en-US"/>
        </w:rPr>
        <w:t xml:space="preserve">data </w:t>
      </w:r>
      <w:r w:rsidRPr="002572B7">
        <w:rPr>
          <w:iCs/>
          <w:lang w:val="en-US"/>
        </w:rPr>
        <w:t xml:space="preserve">(Release </w:t>
      </w:r>
      <w:r w:rsidR="008A3582" w:rsidRPr="002572B7">
        <w:rPr>
          <w:iCs/>
          <w:lang w:val="en-US"/>
        </w:rPr>
        <w:t>1</w:t>
      </w:r>
      <w:r w:rsidR="008A3582">
        <w:rPr>
          <w:iCs/>
          <w:lang w:val="en-US"/>
        </w:rPr>
        <w:t>7</w:t>
      </w:r>
      <w:r w:rsidRPr="002572B7">
        <w:rPr>
          <w:iCs/>
          <w:lang w:val="en-US"/>
        </w:rPr>
        <w:t xml:space="preserve">)”, </w:t>
      </w:r>
      <w:r w:rsidR="008A3582">
        <w:rPr>
          <w:iCs/>
          <w:lang w:val="en-US"/>
        </w:rPr>
        <w:t>June</w:t>
      </w:r>
      <w:r w:rsidR="008A3582" w:rsidRPr="002572B7">
        <w:rPr>
          <w:iCs/>
          <w:lang w:val="en-US"/>
        </w:rPr>
        <w:t xml:space="preserve"> </w:t>
      </w:r>
      <w:r w:rsidRPr="002572B7">
        <w:rPr>
          <w:iCs/>
          <w:lang w:val="en-US"/>
        </w:rPr>
        <w:t>202</w:t>
      </w:r>
      <w:r w:rsidR="008A3582">
        <w:rPr>
          <w:iCs/>
          <w:lang w:val="en-US"/>
        </w:rPr>
        <w:t>2</w:t>
      </w:r>
      <w:r w:rsidRPr="00E15360">
        <w:rPr>
          <w:iCs/>
          <w:lang w:val="en-US"/>
        </w:rPr>
        <w:t>.</w:t>
      </w:r>
    </w:p>
    <w:p w14:paraId="37895394" w14:textId="6D24A5C8" w:rsidR="005C2EB4" w:rsidRPr="005C2EB4" w:rsidRDefault="005C2EB4" w:rsidP="00487892">
      <w:pPr>
        <w:widowControl w:val="0"/>
        <w:numPr>
          <w:ilvl w:val="0"/>
          <w:numId w:val="10"/>
        </w:numPr>
        <w:overflowPunct/>
        <w:autoSpaceDE/>
        <w:adjustRightInd/>
        <w:spacing w:after="60"/>
        <w:ind w:left="418" w:hanging="418"/>
        <w:jc w:val="both"/>
        <w:textAlignment w:val="auto"/>
        <w:rPr>
          <w:iCs/>
          <w:lang w:val="en-US"/>
        </w:rPr>
      </w:pPr>
      <w:r>
        <w:rPr>
          <w:iCs/>
          <w:lang w:val="en-US"/>
        </w:rPr>
        <w:t>R1-220</w:t>
      </w:r>
      <w:r w:rsidR="00487892">
        <w:rPr>
          <w:iCs/>
          <w:lang w:val="en-US"/>
        </w:rPr>
        <w:t>9418</w:t>
      </w:r>
      <w:r>
        <w:rPr>
          <w:iCs/>
          <w:lang w:val="en-US"/>
        </w:rPr>
        <w:t>, “</w:t>
      </w:r>
      <w:r w:rsidRPr="003178C0">
        <w:rPr>
          <w:iCs/>
          <w:lang w:val="en-US"/>
        </w:rPr>
        <w:t xml:space="preserve">NR Sidelink Unlicensed </w:t>
      </w:r>
      <w:r w:rsidRPr="00BA555A">
        <w:rPr>
          <w:iCs/>
          <w:lang w:val="en-US"/>
        </w:rPr>
        <w:t>Physical Channel Design</w:t>
      </w:r>
      <w:r>
        <w:rPr>
          <w:iCs/>
          <w:lang w:val="en-US"/>
        </w:rPr>
        <w:t xml:space="preserve">”, </w:t>
      </w:r>
      <w:r w:rsidRPr="003178C0">
        <w:rPr>
          <w:iCs/>
          <w:lang w:val="en-US"/>
        </w:rPr>
        <w:t>Fraunhofer HHI, Fraunhofer IIS</w:t>
      </w:r>
      <w:r>
        <w:rPr>
          <w:iCs/>
          <w:lang w:val="en-US"/>
        </w:rPr>
        <w:t xml:space="preserve">, </w:t>
      </w:r>
      <w:r>
        <w:rPr>
          <w:rFonts w:cs="Arial"/>
        </w:rPr>
        <w:t xml:space="preserve">3GPP </w:t>
      </w:r>
      <w:r>
        <w:rPr>
          <w:iCs/>
          <w:lang w:val="en-US"/>
        </w:rPr>
        <w:t>RAN1#1</w:t>
      </w:r>
      <w:r w:rsidR="00487892">
        <w:rPr>
          <w:iCs/>
          <w:lang w:val="en-US"/>
        </w:rPr>
        <w:t>10</w:t>
      </w:r>
      <w:r>
        <w:rPr>
          <w:iCs/>
          <w:lang w:val="en-US"/>
        </w:rPr>
        <w:noBreakHyphen/>
        <w:t xml:space="preserve">e, </w:t>
      </w:r>
      <w:r w:rsidR="00487892">
        <w:rPr>
          <w:iCs/>
          <w:lang w:val="en-US"/>
        </w:rPr>
        <w:t>October</w:t>
      </w:r>
      <w:r>
        <w:rPr>
          <w:iCs/>
          <w:lang w:val="en-US"/>
        </w:rPr>
        <w:t xml:space="preserve"> 2022.</w:t>
      </w:r>
    </w:p>
    <w:sectPr w:rsidR="005C2EB4" w:rsidRPr="005C2EB4" w:rsidSect="00D34639">
      <w:headerReference w:type="even" r:id="rId14"/>
      <w:headerReference w:type="default"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07A4E" w16cex:dateUtc="2022-09-29T1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7BACF4" w16cid:durableId="26E07A4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1A238" w14:textId="77777777" w:rsidR="005372CA" w:rsidRDefault="005372CA">
      <w:r>
        <w:separator/>
      </w:r>
    </w:p>
  </w:endnote>
  <w:endnote w:type="continuationSeparator" w:id="0">
    <w:p w14:paraId="584E5374" w14:textId="77777777" w:rsidR="005372CA" w:rsidRDefault="005372CA">
      <w:r>
        <w:continuationSeparator/>
      </w:r>
    </w:p>
  </w:endnote>
  <w:endnote w:type="continuationNotice" w:id="1">
    <w:p w14:paraId="07378E8D" w14:textId="77777777" w:rsidR="005372CA" w:rsidRDefault="005372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7C509A03"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1B653A">
      <w:rPr>
        <w:rStyle w:val="CharChar2"/>
        <w:b/>
        <w:i/>
        <w:noProof/>
        <w:sz w:val="18"/>
      </w:rPr>
      <w:t>8</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1B653A">
      <w:rPr>
        <w:rStyle w:val="CharChar2"/>
        <w:b/>
        <w:i/>
        <w:noProof/>
        <w:sz w:val="18"/>
      </w:rPr>
      <w:t>8</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BCA75" w14:textId="77777777" w:rsidR="005372CA" w:rsidRDefault="005372CA">
      <w:r>
        <w:separator/>
      </w:r>
    </w:p>
  </w:footnote>
  <w:footnote w:type="continuationSeparator" w:id="0">
    <w:p w14:paraId="6478476A" w14:textId="77777777" w:rsidR="005372CA" w:rsidRDefault="005372CA">
      <w:r>
        <w:continuationSeparator/>
      </w:r>
    </w:p>
  </w:footnote>
  <w:footnote w:type="continuationNotice" w:id="1">
    <w:p w14:paraId="646663CC" w14:textId="77777777" w:rsidR="005372CA" w:rsidRDefault="005372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502F9" w14:textId="77777777" w:rsidR="002A7D14" w:rsidRDefault="002A7D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4"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1"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3D2B1D"/>
    <w:multiLevelType w:val="hybridMultilevel"/>
    <w:tmpl w:val="46F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B7F5DFE"/>
    <w:multiLevelType w:val="hybridMultilevel"/>
    <w:tmpl w:val="FF46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5"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6"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8"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4"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46"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7"/>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num>
  <w:num w:numId="7">
    <w:abstractNumId w:val="25"/>
  </w:num>
  <w:num w:numId="8">
    <w:abstractNumId w:val="18"/>
  </w:num>
  <w:num w:numId="9">
    <w:abstractNumId w:val="10"/>
  </w:num>
  <w:num w:numId="10">
    <w:abstractNumId w:val="6"/>
  </w:num>
  <w:num w:numId="11">
    <w:abstractNumId w:val="33"/>
  </w:num>
  <w:num w:numId="12">
    <w:abstractNumId w:val="37"/>
  </w:num>
  <w:num w:numId="13">
    <w:abstractNumId w:val="3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35"/>
  </w:num>
  <w:num w:numId="16">
    <w:abstractNumId w:val="22"/>
  </w:num>
  <w:num w:numId="17">
    <w:abstractNumId w:val="20"/>
  </w:num>
  <w:num w:numId="18">
    <w:abstractNumId w:val="12"/>
  </w:num>
  <w:num w:numId="19">
    <w:abstractNumId w:val="41"/>
  </w:num>
  <w:num w:numId="20">
    <w:abstractNumId w:val="3"/>
  </w:num>
  <w:num w:numId="21">
    <w:abstractNumId w:val="29"/>
  </w:num>
  <w:num w:numId="22">
    <w:abstractNumId w:val="32"/>
  </w:num>
  <w:num w:numId="23">
    <w:abstractNumId w:val="36"/>
  </w:num>
  <w:num w:numId="24">
    <w:abstractNumId w:val="19"/>
  </w:num>
  <w:num w:numId="25">
    <w:abstractNumId w:val="1"/>
  </w:num>
  <w:num w:numId="26">
    <w:abstractNumId w:val="1"/>
  </w:num>
  <w:num w:numId="27">
    <w:abstractNumId w:val="9"/>
  </w:num>
  <w:num w:numId="28">
    <w:abstractNumId w:val="8"/>
  </w:num>
  <w:num w:numId="29">
    <w:abstractNumId w:val="28"/>
  </w:num>
  <w:num w:numId="30">
    <w:abstractNumId w:val="45"/>
  </w:num>
  <w:num w:numId="31">
    <w:abstractNumId w:val="1"/>
  </w:num>
  <w:num w:numId="32">
    <w:abstractNumId w:val="1"/>
  </w:num>
  <w:num w:numId="33">
    <w:abstractNumId w:val="7"/>
  </w:num>
  <w:num w:numId="34">
    <w:abstractNumId w:val="44"/>
  </w:num>
  <w:num w:numId="35">
    <w:abstractNumId w:val="4"/>
  </w:num>
  <w:num w:numId="36">
    <w:abstractNumId w:val="16"/>
  </w:num>
  <w:num w:numId="37">
    <w:abstractNumId w:val="43"/>
  </w:num>
  <w:num w:numId="38">
    <w:abstractNumId w:val="5"/>
  </w:num>
  <w:num w:numId="39">
    <w:abstractNumId w:val="45"/>
  </w:num>
  <w:num w:numId="40">
    <w:abstractNumId w:val="45"/>
  </w:num>
  <w:num w:numId="41">
    <w:abstractNumId w:val="11"/>
  </w:num>
  <w:num w:numId="42">
    <w:abstractNumId w:val="46"/>
  </w:num>
  <w:num w:numId="43">
    <w:abstractNumId w:val="27"/>
  </w:num>
  <w:num w:numId="44">
    <w:abstractNumId w:val="30"/>
  </w:num>
  <w:num w:numId="45">
    <w:abstractNumId w:val="13"/>
  </w:num>
  <w:num w:numId="46">
    <w:abstractNumId w:val="39"/>
  </w:num>
  <w:num w:numId="47">
    <w:abstractNumId w:val="24"/>
  </w:num>
  <w:num w:numId="48">
    <w:abstractNumId w:val="14"/>
  </w:num>
  <w:num w:numId="49">
    <w:abstractNumId w:val="42"/>
  </w:num>
  <w:num w:numId="50">
    <w:abstractNumId w:val="21"/>
  </w:num>
  <w:num w:numId="51">
    <w:abstractNumId w:val="40"/>
  </w:num>
  <w:num w:numId="52">
    <w:abstractNumId w:val="2"/>
  </w:num>
  <w:num w:numId="53">
    <w:abstractNumId w:val="26"/>
  </w:num>
  <w:num w:numId="54">
    <w:abstractNumId w:val="31"/>
  </w:num>
  <w:num w:numId="55">
    <w:abstractNumId w:val="23"/>
  </w:num>
  <w:num w:numId="56">
    <w:abstractNumId w:val="1"/>
  </w:num>
  <w:num w:numId="57">
    <w:abstractNumId w:val="1"/>
  </w:num>
  <w:num w:numId="58">
    <w:abstractNumId w:val="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C7A"/>
    <w:rsid w:val="00006DD9"/>
    <w:rsid w:val="00006EB8"/>
    <w:rsid w:val="000072BD"/>
    <w:rsid w:val="0000792C"/>
    <w:rsid w:val="00007964"/>
    <w:rsid w:val="00007CEF"/>
    <w:rsid w:val="00007CF1"/>
    <w:rsid w:val="00007F52"/>
    <w:rsid w:val="000101EF"/>
    <w:rsid w:val="000105EC"/>
    <w:rsid w:val="00010D92"/>
    <w:rsid w:val="00010E97"/>
    <w:rsid w:val="00010F70"/>
    <w:rsid w:val="00010FD1"/>
    <w:rsid w:val="00011151"/>
    <w:rsid w:val="0001141E"/>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C65"/>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3ED"/>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476"/>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14"/>
    <w:rsid w:val="002A7D98"/>
    <w:rsid w:val="002B033D"/>
    <w:rsid w:val="002B07BF"/>
    <w:rsid w:val="002B0805"/>
    <w:rsid w:val="002B0971"/>
    <w:rsid w:val="002B0C99"/>
    <w:rsid w:val="002B0D68"/>
    <w:rsid w:val="002B0EDA"/>
    <w:rsid w:val="002B0F45"/>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2E0"/>
    <w:rsid w:val="002D576E"/>
    <w:rsid w:val="002D57D5"/>
    <w:rsid w:val="002D5DEA"/>
    <w:rsid w:val="002D5E2D"/>
    <w:rsid w:val="002D6127"/>
    <w:rsid w:val="002D68C3"/>
    <w:rsid w:val="002D6C69"/>
    <w:rsid w:val="002D6E79"/>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49D"/>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B89"/>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8B8"/>
    <w:rsid w:val="00422A01"/>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DB5"/>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4CF0"/>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63D"/>
    <w:rsid w:val="00895A0C"/>
    <w:rsid w:val="00895F3A"/>
    <w:rsid w:val="008964EE"/>
    <w:rsid w:val="008965AD"/>
    <w:rsid w:val="0089695D"/>
    <w:rsid w:val="00896A6F"/>
    <w:rsid w:val="00896C4D"/>
    <w:rsid w:val="00896CA4"/>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626"/>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2E82"/>
    <w:rsid w:val="008F3192"/>
    <w:rsid w:val="008F325E"/>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53C"/>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51"/>
    <w:rsid w:val="00B80460"/>
    <w:rsid w:val="00B8053A"/>
    <w:rsid w:val="00B8053B"/>
    <w:rsid w:val="00B80733"/>
    <w:rsid w:val="00B80795"/>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5A"/>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B91"/>
    <w:rsid w:val="00C05C20"/>
    <w:rsid w:val="00C06066"/>
    <w:rsid w:val="00C061F8"/>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38"/>
    <w:rsid w:val="00E34D6E"/>
    <w:rsid w:val="00E34F08"/>
    <w:rsid w:val="00E34FC9"/>
    <w:rsid w:val="00E35657"/>
    <w:rsid w:val="00E35DF1"/>
    <w:rsid w:val="00E35F27"/>
    <w:rsid w:val="00E35F47"/>
    <w:rsid w:val="00E362BC"/>
    <w:rsid w:val="00E3648F"/>
    <w:rsid w:val="00E365D2"/>
    <w:rsid w:val="00E374CC"/>
    <w:rsid w:val="00E377BF"/>
    <w:rsid w:val="00E37AF2"/>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3E6F"/>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AA1"/>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211"/>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CF"/>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F7B"/>
    <w:rsid w:val="00FF2077"/>
    <w:rsid w:val="00FF2260"/>
    <w:rsid w:val="00FF2926"/>
    <w:rsid w:val="00FF2A88"/>
    <w:rsid w:val="00FF2B35"/>
    <w:rsid w:val="00FF310E"/>
    <w:rsid w:val="00FF32D4"/>
    <w:rsid w:val="00FF36E1"/>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0F6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36"/>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2.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85BB9C-A000-4E33-95B3-0F4262B9A8FB}">
  <ds:schemaRefs>
    <ds:schemaRef ds:uri="http://schemas.openxmlformats.org/officeDocument/2006/bibliography"/>
  </ds:schemaRefs>
</ds:datastoreItem>
</file>

<file path=customXml/itemProps6.xml><?xml version="1.0" encoding="utf-8"?>
<ds:datastoreItem xmlns:ds="http://schemas.openxmlformats.org/officeDocument/2006/customXml" ds:itemID="{E56DBA03-A03C-497C-9C21-3C220017B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4057</Words>
  <Characters>23129</Characters>
  <Application>Microsoft Office Word</Application>
  <DocSecurity>0</DocSecurity>
  <Lines>192</Lines>
  <Paragraphs>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27132</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2</cp:revision>
  <cp:lastPrinted>2022-01-05T12:49:00Z</cp:lastPrinted>
  <dcterms:created xsi:type="dcterms:W3CDTF">2022-09-30T13:56:00Z</dcterms:created>
  <dcterms:modified xsi:type="dcterms:W3CDTF">2022-09-30T13:56:00Z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