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6D57" w:rsidRPr="00AA1A01" w:rsidRDefault="00E06D57" w:rsidP="00E06D57">
      <w:pPr>
        <w:tabs>
          <w:tab w:val="center" w:pos="4536"/>
          <w:tab w:val="right" w:pos="8280"/>
          <w:tab w:val="right" w:pos="9639"/>
        </w:tabs>
        <w:ind w:right="2"/>
        <w:rPr>
          <w:rFonts w:ascii="Arial" w:eastAsiaTheme="minorEastAsia" w:hAnsi="Arial" w:cs="Arial"/>
          <w:b/>
          <w:bCs/>
        </w:rPr>
      </w:pPr>
      <w:r w:rsidRPr="00E06D57">
        <w:rPr>
          <w:rFonts w:ascii="Arial" w:hAnsi="Arial" w:cs="Arial"/>
          <w:b/>
          <w:bCs/>
        </w:rPr>
        <w:t>3GPP TSG RAN WG1 Meeting #94</w:t>
      </w:r>
      <w:r w:rsidRPr="00E06D57">
        <w:rPr>
          <w:rFonts w:ascii="Arial" w:hAnsi="Arial" w:cs="Arial"/>
          <w:b/>
          <w:bCs/>
        </w:rPr>
        <w:tab/>
      </w:r>
      <w:r w:rsidRPr="00E06D57">
        <w:rPr>
          <w:rFonts w:ascii="Arial" w:hAnsi="Arial" w:cs="Arial"/>
          <w:b/>
          <w:bCs/>
        </w:rPr>
        <w:tab/>
      </w:r>
      <w:r w:rsidRPr="00E06D57">
        <w:rPr>
          <w:rFonts w:ascii="Arial" w:hAnsi="Arial" w:cs="Arial"/>
          <w:b/>
          <w:bCs/>
        </w:rPr>
        <w:tab/>
        <w:t>R1-18</w:t>
      </w:r>
      <w:r w:rsidR="00AA1A01">
        <w:rPr>
          <w:rFonts w:ascii="Arial" w:eastAsiaTheme="minorEastAsia" w:hAnsi="Arial" w:cs="Arial" w:hint="eastAsia"/>
          <w:b/>
          <w:bCs/>
        </w:rPr>
        <w:t>08738</w:t>
      </w:r>
    </w:p>
    <w:p w:rsidR="00E06D57" w:rsidRPr="00E06D57" w:rsidRDefault="00E06D57" w:rsidP="00E06D57">
      <w:pPr>
        <w:tabs>
          <w:tab w:val="center" w:pos="4536"/>
          <w:tab w:val="right" w:pos="9072"/>
        </w:tabs>
        <w:rPr>
          <w:rFonts w:ascii="Arial" w:eastAsia="MS Mincho" w:hAnsi="Arial" w:cs="Arial"/>
          <w:b/>
          <w:bCs/>
          <w:lang w:eastAsia="ja-JP"/>
        </w:rPr>
      </w:pPr>
      <w:r w:rsidRPr="00E06D57">
        <w:rPr>
          <w:rFonts w:ascii="Arial" w:eastAsia="MS Mincho" w:hAnsi="Arial" w:cs="Arial"/>
          <w:b/>
          <w:bCs/>
          <w:lang w:eastAsia="ja-JP"/>
        </w:rPr>
        <w:t>Gothenburg, Sweden, August 20</w:t>
      </w:r>
      <w:r w:rsidRPr="00E06D57">
        <w:rPr>
          <w:rFonts w:ascii="Arial" w:eastAsia="MS Mincho" w:hAnsi="Arial" w:cs="Arial"/>
          <w:b/>
          <w:bCs/>
          <w:vertAlign w:val="superscript"/>
          <w:lang w:eastAsia="ja-JP"/>
        </w:rPr>
        <w:t>th</w:t>
      </w:r>
      <w:r w:rsidRPr="00E06D57">
        <w:rPr>
          <w:rFonts w:ascii="Arial" w:eastAsia="MS Mincho" w:hAnsi="Arial" w:cs="Arial"/>
          <w:b/>
          <w:bCs/>
          <w:lang w:eastAsia="ja-JP"/>
        </w:rPr>
        <w:t xml:space="preserve"> – 24</w:t>
      </w:r>
      <w:r w:rsidRPr="00E06D57">
        <w:rPr>
          <w:rFonts w:ascii="Arial" w:eastAsia="MS Mincho" w:hAnsi="Arial" w:cs="Arial"/>
          <w:b/>
          <w:bCs/>
          <w:vertAlign w:val="superscript"/>
          <w:lang w:eastAsia="ja-JP"/>
        </w:rPr>
        <w:t>th</w:t>
      </w:r>
      <w:r w:rsidRPr="00E06D57">
        <w:rPr>
          <w:rFonts w:ascii="Arial" w:eastAsia="MS Mincho" w:hAnsi="Arial" w:cs="Arial"/>
          <w:b/>
          <w:bCs/>
          <w:lang w:eastAsia="ja-JP"/>
        </w:rPr>
        <w:t xml:space="preserve">, 2018 </w:t>
      </w:r>
    </w:p>
    <w:p w:rsidR="00285240" w:rsidRPr="001F5FF2" w:rsidRDefault="00285240" w:rsidP="0095280D">
      <w:pPr>
        <w:pStyle w:val="CRCoverPage"/>
        <w:tabs>
          <w:tab w:val="left" w:pos="1701"/>
        </w:tabs>
        <w:spacing w:line="276" w:lineRule="auto"/>
        <w:jc w:val="both"/>
        <w:rPr>
          <w:rFonts w:eastAsiaTheme="minorEastAsia"/>
          <w:b/>
          <w:noProof/>
          <w:lang w:eastAsia="zh-CN"/>
        </w:rPr>
      </w:pPr>
      <w:r w:rsidRPr="00326C08">
        <w:rPr>
          <w:rFonts w:eastAsia="Times New Roman"/>
          <w:b/>
          <w:noProof/>
        </w:rPr>
        <w:t>Agenda item:</w:t>
      </w:r>
      <w:r w:rsidRPr="00326C08">
        <w:rPr>
          <w:rFonts w:eastAsia="Times New Roman"/>
          <w:b/>
          <w:noProof/>
        </w:rPr>
        <w:tab/>
      </w:r>
      <w:r w:rsidR="001F5FF2">
        <w:rPr>
          <w:rFonts w:eastAsiaTheme="minorEastAsia" w:hint="eastAsia"/>
          <w:b/>
          <w:noProof/>
          <w:lang w:eastAsia="zh-CN"/>
        </w:rPr>
        <w:t>6.2.</w:t>
      </w:r>
      <w:r w:rsidR="00050B02">
        <w:rPr>
          <w:rFonts w:eastAsiaTheme="minorEastAsia" w:hint="eastAsia"/>
          <w:b/>
          <w:noProof/>
          <w:lang w:eastAsia="zh-CN"/>
        </w:rPr>
        <w:t>2</w:t>
      </w:r>
      <w:r w:rsidR="001F5FF2">
        <w:rPr>
          <w:rFonts w:eastAsiaTheme="minorEastAsia" w:hint="eastAsia"/>
          <w:b/>
          <w:noProof/>
          <w:lang w:eastAsia="zh-CN"/>
        </w:rPr>
        <w:t>.</w:t>
      </w:r>
      <w:r w:rsidR="00E06D57">
        <w:rPr>
          <w:rFonts w:eastAsiaTheme="minorEastAsia" w:hint="eastAsia"/>
          <w:b/>
          <w:noProof/>
          <w:lang w:eastAsia="zh-CN"/>
        </w:rPr>
        <w:t>2</w:t>
      </w:r>
    </w:p>
    <w:p w:rsidR="00285240" w:rsidRPr="00326C08" w:rsidRDefault="00285240" w:rsidP="0095280D">
      <w:pPr>
        <w:pStyle w:val="CRCoverPage"/>
        <w:tabs>
          <w:tab w:val="left" w:pos="1701"/>
        </w:tabs>
        <w:spacing w:line="276" w:lineRule="auto"/>
        <w:jc w:val="both"/>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95280D">
      <w:pPr>
        <w:pStyle w:val="CRCoverPage"/>
        <w:tabs>
          <w:tab w:val="left" w:pos="1700"/>
        </w:tabs>
        <w:spacing w:line="276" w:lineRule="auto"/>
        <w:jc w:val="both"/>
        <w:rPr>
          <w:b/>
          <w:noProof/>
          <w:lang w:eastAsia="zh-CN"/>
        </w:rPr>
      </w:pPr>
      <w:r w:rsidRPr="00326C08">
        <w:rPr>
          <w:rFonts w:eastAsia="Times New Roman"/>
          <w:b/>
          <w:noProof/>
        </w:rPr>
        <w:t>Title:</w:t>
      </w:r>
      <w:r w:rsidRPr="00326C08">
        <w:rPr>
          <w:rFonts w:eastAsia="Times New Roman"/>
          <w:b/>
          <w:noProof/>
        </w:rPr>
        <w:tab/>
      </w:r>
      <w:r w:rsidR="002B7291">
        <w:rPr>
          <w:rFonts w:eastAsiaTheme="minorEastAsia" w:hint="eastAsia"/>
          <w:b/>
          <w:noProof/>
          <w:lang w:eastAsia="zh-CN"/>
        </w:rPr>
        <w:t>Discussion on</w:t>
      </w:r>
      <w:r w:rsidR="003F485E">
        <w:rPr>
          <w:rFonts w:eastAsiaTheme="minorEastAsia" w:hint="eastAsia"/>
          <w:b/>
          <w:noProof/>
          <w:lang w:eastAsia="zh-CN"/>
        </w:rPr>
        <w:t xml:space="preserve"> </w:t>
      </w:r>
      <w:r w:rsidR="00E06D57">
        <w:rPr>
          <w:rFonts w:eastAsiaTheme="minorEastAsia" w:hint="eastAsia"/>
          <w:b/>
          <w:noProof/>
          <w:lang w:eastAsia="zh-CN"/>
        </w:rPr>
        <w:t>transmission in preconfigured UL resources</w:t>
      </w:r>
      <w:r w:rsidR="00601330">
        <w:rPr>
          <w:rFonts w:hint="eastAsia"/>
          <w:b/>
          <w:noProof/>
          <w:lang w:eastAsia="zh-CN"/>
        </w:rPr>
        <w:t xml:space="preserve"> for </w:t>
      </w:r>
      <w:r w:rsidR="00050B02">
        <w:rPr>
          <w:rFonts w:hint="eastAsia"/>
          <w:b/>
          <w:noProof/>
          <w:lang w:eastAsia="zh-CN"/>
        </w:rPr>
        <w:t>NB-IOT</w:t>
      </w:r>
    </w:p>
    <w:p w:rsidR="00285240" w:rsidRPr="00367825" w:rsidRDefault="00285240" w:rsidP="0095280D">
      <w:pPr>
        <w:pStyle w:val="CRCoverPage"/>
        <w:tabs>
          <w:tab w:val="left" w:pos="1701"/>
        </w:tabs>
        <w:spacing w:line="276" w:lineRule="auto"/>
        <w:jc w:val="both"/>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95280D">
      <w:pPr>
        <w:pBdr>
          <w:bottom w:val="single" w:sz="12" w:space="1" w:color="auto"/>
        </w:pBdr>
        <w:spacing w:after="120" w:line="276" w:lineRule="auto"/>
        <w:jc w:val="both"/>
      </w:pPr>
    </w:p>
    <w:p w:rsidR="002205BF" w:rsidRDefault="002205BF" w:rsidP="002205BF">
      <w:pPr>
        <w:pStyle w:val="1"/>
        <w:rPr>
          <w:noProof/>
          <w:lang w:eastAsia="ko-KR"/>
        </w:rPr>
      </w:pPr>
      <w:bookmarkStart w:id="0" w:name="_Ref349588338"/>
      <w:r w:rsidRPr="00F52DED">
        <w:rPr>
          <w:noProof/>
          <w:lang w:eastAsia="ko-KR"/>
        </w:rPr>
        <w:t>Introdu</w:t>
      </w:r>
      <w:proofErr w:type="spellStart"/>
      <w:r w:rsidRPr="00CE6463">
        <w:t>c</w:t>
      </w:r>
      <w:r w:rsidRPr="00F52DED">
        <w:rPr>
          <w:noProof/>
          <w:lang w:eastAsia="ko-KR"/>
        </w:rPr>
        <w:t>tion</w:t>
      </w:r>
      <w:bookmarkEnd w:id="0"/>
      <w:proofErr w:type="spellEnd"/>
    </w:p>
    <w:p w:rsidR="002205BF" w:rsidRDefault="002205BF" w:rsidP="002205BF">
      <w:pPr>
        <w:spacing w:after="120" w:line="276" w:lineRule="auto"/>
        <w:jc w:val="both"/>
        <w:rPr>
          <w:lang w:val="x-none"/>
        </w:rPr>
      </w:pPr>
      <w:r>
        <w:rPr>
          <w:rFonts w:hint="eastAsia"/>
          <w:lang w:val="x-none"/>
        </w:rPr>
        <w:t>In R</w:t>
      </w:r>
      <w:r>
        <w:rPr>
          <w:lang w:val="x-none"/>
        </w:rPr>
        <w:t>A</w:t>
      </w:r>
      <w:r>
        <w:rPr>
          <w:rFonts w:hint="eastAsia"/>
          <w:lang w:val="x-none"/>
        </w:rPr>
        <w:t xml:space="preserve">N </w:t>
      </w:r>
      <w:r w:rsidR="006F2806">
        <w:rPr>
          <w:rFonts w:hint="eastAsia"/>
          <w:lang w:val="x-none"/>
        </w:rPr>
        <w:t xml:space="preserve">Plenary </w:t>
      </w:r>
      <w:r>
        <w:rPr>
          <w:rFonts w:hint="eastAsia"/>
          <w:lang w:val="x-none"/>
        </w:rPr>
        <w:t xml:space="preserve">Meeting #80, </w:t>
      </w:r>
      <w:r w:rsidR="00160813">
        <w:rPr>
          <w:rFonts w:hint="eastAsia"/>
          <w:lang w:val="x-none"/>
        </w:rPr>
        <w:t>a</w:t>
      </w:r>
      <w:r w:rsidR="003C6A98">
        <w:rPr>
          <w:rFonts w:hint="eastAsia"/>
          <w:lang w:val="x-none"/>
        </w:rPr>
        <w:t xml:space="preserve"> </w:t>
      </w:r>
      <w:r>
        <w:rPr>
          <w:rFonts w:hint="eastAsia"/>
          <w:lang w:val="x-none"/>
        </w:rPr>
        <w:t xml:space="preserve">new WID on Rel-16 </w:t>
      </w:r>
      <w:r w:rsidR="000049CD">
        <w:rPr>
          <w:rFonts w:hint="eastAsia"/>
          <w:lang w:val="x-none"/>
        </w:rPr>
        <w:t>enhancements for NB-IOT</w:t>
      </w:r>
      <w:r w:rsidR="00417CCE">
        <w:rPr>
          <w:rFonts w:hint="eastAsia"/>
          <w:lang w:val="x-none"/>
        </w:rPr>
        <w:t xml:space="preserve"> </w:t>
      </w:r>
      <w:r w:rsidR="006F2806">
        <w:rPr>
          <w:rFonts w:hint="eastAsia"/>
          <w:lang w:val="x-none"/>
        </w:rPr>
        <w:t>was</w:t>
      </w:r>
      <w:r w:rsidR="00417CCE">
        <w:rPr>
          <w:rFonts w:hint="eastAsia"/>
          <w:lang w:val="x-none"/>
        </w:rPr>
        <w:t xml:space="preserve"> agreed</w:t>
      </w:r>
      <w:r>
        <w:rPr>
          <w:rFonts w:hint="eastAsia"/>
          <w:lang w:val="x-none"/>
        </w:rPr>
        <w:t xml:space="preserve">, and one of </w:t>
      </w:r>
      <w:r w:rsidR="009C0738">
        <w:rPr>
          <w:rFonts w:hint="eastAsia"/>
          <w:lang w:val="x-none"/>
        </w:rPr>
        <w:t xml:space="preserve">the </w:t>
      </w:r>
      <w:r>
        <w:rPr>
          <w:rFonts w:hint="eastAsia"/>
          <w:lang w:val="x-none"/>
        </w:rPr>
        <w:t xml:space="preserve">objectives is to improve UL transmission efficiency and/or UE power consumption </w:t>
      </w:r>
      <w:r w:rsidR="00106981">
        <w:rPr>
          <w:rFonts w:hint="eastAsia"/>
          <w:lang w:val="x-none"/>
        </w:rPr>
        <w:t>with</w:t>
      </w:r>
      <w:r>
        <w:rPr>
          <w:rFonts w:hint="eastAsia"/>
          <w:lang w:val="x-none"/>
        </w:rPr>
        <w:t xml:space="preserve"> following </w:t>
      </w:r>
      <w:r w:rsidR="00106981">
        <w:rPr>
          <w:rFonts w:hint="eastAsia"/>
          <w:lang w:val="x-none"/>
        </w:rPr>
        <w:t xml:space="preserve">description </w:t>
      </w:r>
      <w:r>
        <w:rPr>
          <w:rFonts w:hint="eastAsia"/>
          <w:lang w:val="x-none"/>
        </w:rPr>
        <w:t>[1]:</w:t>
      </w:r>
    </w:p>
    <w:p w:rsidR="002205BF" w:rsidRPr="006D22F6" w:rsidRDefault="002205BF" w:rsidP="002205BF">
      <w:pPr>
        <w:numPr>
          <w:ilvl w:val="0"/>
          <w:numId w:val="19"/>
        </w:numPr>
        <w:overflowPunct w:val="0"/>
        <w:autoSpaceDE w:val="0"/>
        <w:autoSpaceDN w:val="0"/>
        <w:adjustRightInd w:val="0"/>
        <w:spacing w:after="0"/>
        <w:textAlignment w:val="baseline"/>
        <w:rPr>
          <w:bCs/>
        </w:rPr>
      </w:pPr>
      <w:r w:rsidRPr="00FF5617">
        <w:rPr>
          <w:bCs/>
        </w:rPr>
        <w:t>Specify support for transmission in preconfigured resources in idle and/or connected mode based on SC-FDMA waveform for UEs with a valid timing advance[RAN1</w:t>
      </w:r>
      <w:r w:rsidRPr="006D22F6">
        <w:rPr>
          <w:bCs/>
        </w:rPr>
        <w:t>, RAN2, RAN4]</w:t>
      </w:r>
    </w:p>
    <w:p w:rsidR="002205BF" w:rsidRPr="006D22F6" w:rsidRDefault="002205BF" w:rsidP="002205BF">
      <w:pPr>
        <w:numPr>
          <w:ilvl w:val="1"/>
          <w:numId w:val="19"/>
        </w:numPr>
        <w:overflowPunct w:val="0"/>
        <w:autoSpaceDE w:val="0"/>
        <w:autoSpaceDN w:val="0"/>
        <w:adjustRightInd w:val="0"/>
        <w:spacing w:after="0"/>
        <w:textAlignment w:val="baseline"/>
        <w:rPr>
          <w:bCs/>
        </w:rPr>
      </w:pPr>
      <w:r w:rsidRPr="006D22F6">
        <w:rPr>
          <w:bCs/>
        </w:rPr>
        <w:t>Both shared resources and dedicated resources can be discussed</w:t>
      </w:r>
    </w:p>
    <w:p w:rsidR="002205BF" w:rsidRDefault="002205BF" w:rsidP="002205BF">
      <w:pPr>
        <w:numPr>
          <w:ilvl w:val="1"/>
          <w:numId w:val="19"/>
        </w:numPr>
        <w:overflowPunct w:val="0"/>
        <w:autoSpaceDE w:val="0"/>
        <w:autoSpaceDN w:val="0"/>
        <w:adjustRightInd w:val="0"/>
        <w:spacing w:afterLines="50" w:after="120"/>
        <w:ind w:left="1434" w:hanging="357"/>
        <w:textAlignment w:val="baseline"/>
        <w:rPr>
          <w:bCs/>
        </w:rPr>
      </w:pPr>
      <w:r w:rsidRPr="006D22F6">
        <w:rPr>
          <w:bCs/>
        </w:rPr>
        <w:t>Note: This is limited to orthogonal (multi) access schemes</w:t>
      </w:r>
    </w:p>
    <w:p w:rsidR="002205BF" w:rsidRPr="00DC4924" w:rsidRDefault="00417CCE" w:rsidP="002205BF">
      <w:pPr>
        <w:spacing w:line="276" w:lineRule="auto"/>
        <w:jc w:val="both"/>
        <w:rPr>
          <w:lang w:val="x-none"/>
        </w:rPr>
      </w:pPr>
      <w:r>
        <w:rPr>
          <w:rFonts w:hint="eastAsia"/>
          <w:lang w:val="x-none"/>
        </w:rPr>
        <w:t>C</w:t>
      </w:r>
      <w:r w:rsidR="002205BF" w:rsidRPr="00DC4924">
        <w:rPr>
          <w:rFonts w:hint="eastAsia"/>
          <w:lang w:val="x-none"/>
        </w:rPr>
        <w:t xml:space="preserve">oncept of transmission in preconfigured UL resources is </w:t>
      </w:r>
      <w:r w:rsidR="002205BF" w:rsidRPr="00DC4924">
        <w:rPr>
          <w:lang w:val="x-none"/>
        </w:rPr>
        <w:t>similar</w:t>
      </w:r>
      <w:r w:rsidR="002205BF" w:rsidRPr="00DC4924">
        <w:rPr>
          <w:rFonts w:hint="eastAsia"/>
          <w:lang w:val="x-none"/>
        </w:rPr>
        <w:t xml:space="preserve"> to UL SPS</w:t>
      </w:r>
      <w:r>
        <w:rPr>
          <w:rFonts w:hint="eastAsia"/>
          <w:lang w:val="x-none"/>
        </w:rPr>
        <w:t>, i.e.,</w:t>
      </w:r>
      <w:r w:rsidR="002205BF" w:rsidRPr="00DC4924">
        <w:rPr>
          <w:rFonts w:hint="eastAsia"/>
          <w:lang w:val="x-none"/>
        </w:rPr>
        <w:t xml:space="preserve"> </w:t>
      </w:r>
      <w:r>
        <w:rPr>
          <w:rFonts w:hint="eastAsia"/>
          <w:lang w:val="x-none"/>
        </w:rPr>
        <w:t xml:space="preserve">no </w:t>
      </w:r>
      <w:r w:rsidR="002205BF" w:rsidRPr="00DC4924">
        <w:rPr>
          <w:rFonts w:hint="eastAsia"/>
          <w:lang w:val="x-none"/>
        </w:rPr>
        <w:t xml:space="preserve">dynamic scheduling for each PUSCH. For </w:t>
      </w:r>
      <w:r w:rsidR="002205BF" w:rsidRPr="00DC4924">
        <w:rPr>
          <w:lang w:val="x-none"/>
        </w:rPr>
        <w:t>transmission</w:t>
      </w:r>
      <w:r w:rsidR="002205BF" w:rsidRPr="00DC4924">
        <w:rPr>
          <w:rFonts w:hint="eastAsia"/>
          <w:lang w:val="x-none"/>
        </w:rPr>
        <w:t xml:space="preserve"> in preconfigured UL resources in RRC-connected mode, legacy UL SPS </w:t>
      </w:r>
      <w:r w:rsidR="00547702">
        <w:rPr>
          <w:rFonts w:hint="eastAsia"/>
          <w:lang w:val="x-none"/>
        </w:rPr>
        <w:t xml:space="preserve">can be </w:t>
      </w:r>
      <w:r w:rsidR="000C403E">
        <w:rPr>
          <w:rFonts w:hint="eastAsia"/>
          <w:lang w:val="x-none"/>
        </w:rPr>
        <w:t xml:space="preserve">directly </w:t>
      </w:r>
      <w:r w:rsidR="00547702">
        <w:rPr>
          <w:rFonts w:hint="eastAsia"/>
          <w:lang w:val="x-none"/>
        </w:rPr>
        <w:t>reused</w:t>
      </w:r>
      <w:r w:rsidR="002205BF" w:rsidRPr="00DC4924">
        <w:rPr>
          <w:rFonts w:hint="eastAsia"/>
          <w:lang w:val="x-none"/>
        </w:rPr>
        <w:t xml:space="preserve">. </w:t>
      </w:r>
      <w:r w:rsidR="00547702">
        <w:rPr>
          <w:rFonts w:hint="eastAsia"/>
          <w:lang w:val="x-none"/>
        </w:rPr>
        <w:t>F</w:t>
      </w:r>
      <w:r w:rsidR="002205BF" w:rsidRPr="00DC4924">
        <w:rPr>
          <w:rFonts w:hint="eastAsia"/>
          <w:lang w:val="x-none"/>
        </w:rPr>
        <w:t xml:space="preserve">or </w:t>
      </w:r>
      <w:r w:rsidR="002205BF" w:rsidRPr="00DC4924">
        <w:rPr>
          <w:lang w:val="x-none"/>
        </w:rPr>
        <w:t>transmission</w:t>
      </w:r>
      <w:r w:rsidR="002205BF" w:rsidRPr="00DC4924">
        <w:rPr>
          <w:rFonts w:hint="eastAsia"/>
          <w:lang w:val="x-none"/>
        </w:rPr>
        <w:t xml:space="preserve"> in preconfigured UL resources in RRC-idle mode, possible specification direction is not clear, e.g. dedicated resources or shared resources. In this contribution, we try to address the possible direction to specify support for transmission in preconfigured UL resources for Rel-16 </w:t>
      </w:r>
      <w:r w:rsidR="00421CC7">
        <w:rPr>
          <w:rFonts w:hint="eastAsia"/>
          <w:lang w:val="x-none"/>
        </w:rPr>
        <w:t>NB-IOT</w:t>
      </w:r>
      <w:r w:rsidR="002205BF" w:rsidRPr="00DC4924">
        <w:rPr>
          <w:rFonts w:hint="eastAsia"/>
          <w:lang w:val="x-none"/>
        </w:rPr>
        <w:t xml:space="preserve">.  </w:t>
      </w:r>
    </w:p>
    <w:p w:rsidR="002205BF" w:rsidRDefault="002205BF" w:rsidP="002205BF">
      <w:pPr>
        <w:pStyle w:val="1"/>
        <w:rPr>
          <w:noProof/>
          <w:lang w:eastAsia="zh-CN"/>
        </w:rPr>
      </w:pPr>
      <w:r>
        <w:rPr>
          <w:rFonts w:eastAsiaTheme="minorEastAsia" w:hint="eastAsia"/>
          <w:noProof/>
          <w:lang w:eastAsia="zh-CN"/>
        </w:rPr>
        <w:t>Transmission in preconfigured UL resources</w:t>
      </w:r>
    </w:p>
    <w:p w:rsidR="002205BF" w:rsidRDefault="002205BF" w:rsidP="002205BF">
      <w:pPr>
        <w:pStyle w:val="2"/>
        <w:rPr>
          <w:rFonts w:eastAsiaTheme="minorEastAsia"/>
          <w:noProof/>
          <w:lang w:eastAsia="zh-CN"/>
        </w:rPr>
      </w:pPr>
      <w:r>
        <w:rPr>
          <w:rFonts w:eastAsiaTheme="minorEastAsia" w:hint="eastAsia"/>
          <w:noProof/>
          <w:lang w:eastAsia="zh-CN"/>
        </w:rPr>
        <w:t xml:space="preserve">In RRC-connected mode </w:t>
      </w:r>
    </w:p>
    <w:p w:rsidR="002205BF" w:rsidRPr="00DC4924" w:rsidRDefault="002205BF" w:rsidP="002205BF">
      <w:pPr>
        <w:spacing w:line="276" w:lineRule="auto"/>
        <w:jc w:val="both"/>
        <w:rPr>
          <w:lang w:val="x-none"/>
        </w:rPr>
      </w:pPr>
      <w:r w:rsidRPr="00DC4924">
        <w:rPr>
          <w:rFonts w:hint="eastAsia"/>
          <w:lang w:val="x-none"/>
        </w:rPr>
        <w:t>Transmission in preconfigured UL resources means grant-free UL transmission, i.e</w:t>
      </w:r>
      <w:r w:rsidR="00F142BE">
        <w:rPr>
          <w:rFonts w:hint="eastAsia"/>
          <w:lang w:val="x-none"/>
        </w:rPr>
        <w:t xml:space="preserve">., no dynamic scheduling </w:t>
      </w:r>
      <w:r w:rsidR="00950846">
        <w:rPr>
          <w:rFonts w:hint="eastAsia"/>
          <w:lang w:val="x-none"/>
        </w:rPr>
        <w:t>DCI</w:t>
      </w:r>
      <w:r w:rsidRPr="00DC4924">
        <w:rPr>
          <w:rFonts w:hint="eastAsia"/>
          <w:lang w:val="x-none"/>
        </w:rPr>
        <w:t>. There may be multiple possib</w:t>
      </w:r>
      <w:r w:rsidR="00F142BE">
        <w:rPr>
          <w:rFonts w:hint="eastAsia"/>
          <w:lang w:val="x-none"/>
        </w:rPr>
        <w:t>i</w:t>
      </w:r>
      <w:r w:rsidRPr="00DC4924">
        <w:rPr>
          <w:rFonts w:hint="eastAsia"/>
          <w:lang w:val="x-none"/>
        </w:rPr>
        <w:t xml:space="preserve">lities considering diverse signaling for </w:t>
      </w:r>
      <w:r w:rsidR="000C403E">
        <w:rPr>
          <w:rFonts w:hint="eastAsia"/>
          <w:lang w:val="x-none"/>
        </w:rPr>
        <w:t>pre-</w:t>
      </w:r>
      <w:r w:rsidR="000C403E" w:rsidRPr="00DC4924">
        <w:rPr>
          <w:rFonts w:hint="eastAsia"/>
          <w:lang w:val="x-none"/>
        </w:rPr>
        <w:t xml:space="preserve">configuration </w:t>
      </w:r>
      <w:r w:rsidR="000C403E">
        <w:rPr>
          <w:rFonts w:hint="eastAsia"/>
          <w:lang w:val="x-none"/>
        </w:rPr>
        <w:t xml:space="preserve">of </w:t>
      </w:r>
      <w:r w:rsidRPr="00DC4924">
        <w:rPr>
          <w:rFonts w:hint="eastAsia"/>
          <w:lang w:val="x-none"/>
        </w:rPr>
        <w:t xml:space="preserve">UL resources, e.g., L1, L2 and/or L3 signaling. In 5G NR system, two types of grant-free UL transmission are specified, wherein, Type 2 grant-free UL transmission is the same as UL SPS </w:t>
      </w:r>
      <w:r w:rsidR="003E7622">
        <w:rPr>
          <w:rFonts w:hint="eastAsia"/>
          <w:lang w:val="x-none"/>
        </w:rPr>
        <w:t xml:space="preserve">in LTE system </w:t>
      </w:r>
      <w:r w:rsidRPr="00DC4924">
        <w:rPr>
          <w:rFonts w:hint="eastAsia"/>
          <w:lang w:val="x-none"/>
        </w:rPr>
        <w:t>and Type 1 grant-free UL transmission introduces semi-static resource configuration in RRC without L1 signaling. Comparing with Type 2, Type 1 can improve latency performance, e</w:t>
      </w:r>
      <w:r w:rsidR="00F142BE">
        <w:rPr>
          <w:rFonts w:hint="eastAsia"/>
          <w:lang w:val="x-none"/>
        </w:rPr>
        <w:t>.g., arrived data can be immediate</w:t>
      </w:r>
      <w:r w:rsidRPr="00DC4924">
        <w:rPr>
          <w:rFonts w:hint="eastAsia"/>
          <w:lang w:val="x-none"/>
        </w:rPr>
        <w:t>ly transmitted in preconfigured UL resources and needn</w:t>
      </w:r>
      <w:r w:rsidRPr="00DC4924">
        <w:rPr>
          <w:lang w:val="x-none"/>
        </w:rPr>
        <w:t>’</w:t>
      </w:r>
      <w:r w:rsidRPr="00DC4924">
        <w:rPr>
          <w:rFonts w:hint="eastAsia"/>
          <w:lang w:val="x-none"/>
        </w:rPr>
        <w:t xml:space="preserve">t wait L1 signaling for resources activation. But, the flexibility of resource allocation in Type 1 is worse than Type 2 since resource </w:t>
      </w:r>
      <w:r w:rsidR="00D06570">
        <w:rPr>
          <w:rFonts w:hint="eastAsia"/>
          <w:lang w:val="x-none"/>
        </w:rPr>
        <w:t>activation/reactivation/deactivation is based on L1 signaling</w:t>
      </w:r>
      <w:r w:rsidRPr="00DC4924">
        <w:rPr>
          <w:rFonts w:hint="eastAsia"/>
          <w:lang w:val="x-none"/>
        </w:rPr>
        <w:t xml:space="preserve"> in Type 2. And, there may be </w:t>
      </w:r>
      <w:r w:rsidR="00F142BE">
        <w:rPr>
          <w:rFonts w:hint="eastAsia"/>
          <w:lang w:val="x-none"/>
        </w:rPr>
        <w:t>resource wasting during the amb</w:t>
      </w:r>
      <w:r w:rsidRPr="00DC4924">
        <w:rPr>
          <w:rFonts w:hint="eastAsia"/>
          <w:lang w:val="x-none"/>
        </w:rPr>
        <w:t xml:space="preserve">iguity time of RRC signaling </w:t>
      </w:r>
      <w:r w:rsidR="008F23E5">
        <w:rPr>
          <w:rFonts w:hint="eastAsia"/>
          <w:lang w:val="x-none"/>
        </w:rPr>
        <w:t>for</w:t>
      </w:r>
      <w:r w:rsidRPr="00DC4924">
        <w:rPr>
          <w:rFonts w:hint="eastAsia"/>
          <w:lang w:val="x-none"/>
        </w:rPr>
        <w:t xml:space="preserve"> resource configuration</w:t>
      </w:r>
      <w:r w:rsidR="00FD7915">
        <w:rPr>
          <w:rFonts w:hint="eastAsia"/>
          <w:lang w:val="x-none"/>
        </w:rPr>
        <w:t>/reconfiguration</w:t>
      </w:r>
      <w:r w:rsidRPr="00DC4924">
        <w:rPr>
          <w:rFonts w:hint="eastAsia"/>
          <w:lang w:val="x-none"/>
        </w:rPr>
        <w:t xml:space="preserve"> in Type 1. For a </w:t>
      </w:r>
      <w:r w:rsidR="00CE52C8">
        <w:rPr>
          <w:rFonts w:hint="eastAsia"/>
          <w:lang w:val="x-none"/>
        </w:rPr>
        <w:t>NB-</w:t>
      </w:r>
      <w:r w:rsidR="00FD7915">
        <w:rPr>
          <w:rFonts w:hint="eastAsia"/>
          <w:lang w:val="x-none"/>
        </w:rPr>
        <w:t>IOT</w:t>
      </w:r>
      <w:r w:rsidRPr="00DC4924">
        <w:rPr>
          <w:rFonts w:hint="eastAsia"/>
          <w:lang w:val="x-none"/>
        </w:rPr>
        <w:t xml:space="preserve"> UE, latency performance </w:t>
      </w:r>
      <w:r w:rsidR="00B16414">
        <w:rPr>
          <w:rFonts w:hint="eastAsia"/>
          <w:lang w:val="x-none"/>
        </w:rPr>
        <w:t>may not be an</w:t>
      </w:r>
      <w:r w:rsidRPr="00DC4924">
        <w:rPr>
          <w:rFonts w:hint="eastAsia"/>
          <w:lang w:val="x-none"/>
        </w:rPr>
        <w:t xml:space="preserve"> important</w:t>
      </w:r>
      <w:r w:rsidR="00B16414">
        <w:rPr>
          <w:rFonts w:hint="eastAsia"/>
          <w:lang w:val="x-none"/>
        </w:rPr>
        <w:t xml:space="preserve"> metric. Thus,</w:t>
      </w:r>
      <w:r w:rsidRPr="00DC4924">
        <w:rPr>
          <w:rFonts w:hint="eastAsia"/>
          <w:lang w:val="x-none"/>
        </w:rPr>
        <w:t xml:space="preserve"> existing UL SPS </w:t>
      </w:r>
      <w:r w:rsidR="00B16414">
        <w:rPr>
          <w:rFonts w:hint="eastAsia"/>
          <w:lang w:val="x-none"/>
        </w:rPr>
        <w:t>with L1 signaling for</w:t>
      </w:r>
      <w:r w:rsidR="00E17922">
        <w:rPr>
          <w:rFonts w:hint="eastAsia"/>
          <w:lang w:val="x-none"/>
        </w:rPr>
        <w:t xml:space="preserve"> resource activation/reactivation/deactivation</w:t>
      </w:r>
      <w:r w:rsidRPr="00DC4924">
        <w:rPr>
          <w:rFonts w:hint="eastAsia"/>
          <w:lang w:val="x-none"/>
        </w:rPr>
        <w:t xml:space="preserve"> is more practical than other grant-free transmission like Type 1.</w:t>
      </w:r>
    </w:p>
    <w:p w:rsidR="002205BF" w:rsidRPr="00DC4924" w:rsidRDefault="002205BF" w:rsidP="002205BF">
      <w:pPr>
        <w:spacing w:line="276" w:lineRule="auto"/>
        <w:jc w:val="both"/>
        <w:rPr>
          <w:lang w:val="x-none"/>
        </w:rPr>
      </w:pPr>
      <w:r w:rsidRPr="00DC4924">
        <w:rPr>
          <w:rFonts w:hint="eastAsia"/>
          <w:lang w:val="x-none"/>
        </w:rPr>
        <w:t xml:space="preserve">For </w:t>
      </w:r>
      <w:r w:rsidR="00B70F50">
        <w:rPr>
          <w:rFonts w:hint="eastAsia"/>
          <w:lang w:val="x-none"/>
        </w:rPr>
        <w:t>NB-IOT</w:t>
      </w:r>
      <w:r w:rsidRPr="00DC4924">
        <w:rPr>
          <w:rFonts w:hint="eastAsia"/>
          <w:lang w:val="x-none"/>
        </w:rPr>
        <w:t xml:space="preserve">, legacy UL SPS has been supported </w:t>
      </w:r>
      <w:r w:rsidR="0096174E">
        <w:rPr>
          <w:rFonts w:hint="eastAsia"/>
          <w:lang w:val="x-none"/>
        </w:rPr>
        <w:t xml:space="preserve">for periodic BSR in Rel-15, and it can be </w:t>
      </w:r>
      <w:r w:rsidRPr="00DC4924">
        <w:rPr>
          <w:rFonts w:hint="eastAsia"/>
          <w:lang w:val="x-none"/>
        </w:rPr>
        <w:t xml:space="preserve">directly </w:t>
      </w:r>
      <w:r w:rsidR="0096174E">
        <w:rPr>
          <w:rFonts w:hint="eastAsia"/>
          <w:lang w:val="x-none"/>
        </w:rPr>
        <w:t xml:space="preserve">extended to data transmission </w:t>
      </w:r>
      <w:r w:rsidRPr="00DC4924">
        <w:rPr>
          <w:rFonts w:hint="eastAsia"/>
          <w:lang w:val="x-none"/>
        </w:rPr>
        <w:t>wi</w:t>
      </w:r>
      <w:r w:rsidR="000F3F0C">
        <w:rPr>
          <w:rFonts w:hint="eastAsia"/>
          <w:lang w:val="x-none"/>
        </w:rPr>
        <w:t>t</w:t>
      </w:r>
      <w:r w:rsidRPr="00DC4924">
        <w:rPr>
          <w:rFonts w:hint="eastAsia"/>
          <w:lang w:val="x-none"/>
        </w:rPr>
        <w:t>hout any modification</w:t>
      </w:r>
      <w:r w:rsidR="003E7622">
        <w:rPr>
          <w:rFonts w:hint="eastAsia"/>
          <w:lang w:val="x-none"/>
        </w:rPr>
        <w:t>. If UL SPS is enabled for data transmission, UL SPS</w:t>
      </w:r>
      <w:r w:rsidR="003A4C22">
        <w:rPr>
          <w:rFonts w:hint="eastAsia"/>
          <w:lang w:val="x-none"/>
        </w:rPr>
        <w:t xml:space="preserve"> configuration</w:t>
      </w:r>
      <w:r w:rsidR="003E7622">
        <w:rPr>
          <w:rFonts w:hint="eastAsia"/>
          <w:lang w:val="x-none"/>
        </w:rPr>
        <w:t xml:space="preserve"> for periodic BSR is unnecessary since BSR can be </w:t>
      </w:r>
      <w:r w:rsidR="003A4C22">
        <w:rPr>
          <w:rFonts w:hint="eastAsia"/>
          <w:lang w:val="x-none"/>
        </w:rPr>
        <w:t>transmitted</w:t>
      </w:r>
      <w:r w:rsidR="003E7622">
        <w:rPr>
          <w:rFonts w:hint="eastAsia"/>
          <w:lang w:val="x-none"/>
        </w:rPr>
        <w:t xml:space="preserve"> with data.</w:t>
      </w:r>
      <w:r w:rsidRPr="00DC4924">
        <w:rPr>
          <w:rFonts w:hint="eastAsia"/>
          <w:lang w:val="x-none"/>
        </w:rPr>
        <w:t xml:space="preserve"> For transmission in preconfigured UL resources in RRC-connected mode, </w:t>
      </w:r>
      <w:r w:rsidR="00094F68">
        <w:rPr>
          <w:lang w:val="x-none"/>
        </w:rPr>
        <w:t>the</w:t>
      </w:r>
      <w:r w:rsidR="00094F68">
        <w:rPr>
          <w:rFonts w:hint="eastAsia"/>
          <w:lang w:val="x-none"/>
        </w:rPr>
        <w:t xml:space="preserve"> </w:t>
      </w:r>
      <w:r w:rsidR="00094F68" w:rsidRPr="00DC4924">
        <w:rPr>
          <w:rFonts w:hint="eastAsia"/>
          <w:lang w:val="x-none"/>
        </w:rPr>
        <w:t xml:space="preserve">functionality </w:t>
      </w:r>
      <w:r w:rsidR="00094F68">
        <w:rPr>
          <w:rFonts w:hint="eastAsia"/>
          <w:lang w:val="x-none"/>
        </w:rPr>
        <w:t xml:space="preserve">of </w:t>
      </w:r>
      <w:r w:rsidR="0096174E">
        <w:rPr>
          <w:rFonts w:hint="eastAsia"/>
          <w:lang w:val="x-none"/>
        </w:rPr>
        <w:t>legacy</w:t>
      </w:r>
      <w:r w:rsidRPr="00DC4924">
        <w:rPr>
          <w:rFonts w:hint="eastAsia"/>
          <w:lang w:val="x-none"/>
        </w:rPr>
        <w:t xml:space="preserve"> UL SPS is enough and </w:t>
      </w:r>
      <w:r w:rsidRPr="00DC4924">
        <w:rPr>
          <w:lang w:val="x-none"/>
        </w:rPr>
        <w:t>no any enhancement is needed</w:t>
      </w:r>
      <w:r w:rsidRPr="00DC4924">
        <w:rPr>
          <w:rFonts w:hint="eastAsia"/>
          <w:lang w:val="x-none"/>
        </w:rPr>
        <w:t xml:space="preserve"> for Rel-16 </w:t>
      </w:r>
      <w:r w:rsidR="008661D7">
        <w:rPr>
          <w:rFonts w:hint="eastAsia"/>
          <w:lang w:val="x-none"/>
        </w:rPr>
        <w:t>NB-IOT</w:t>
      </w:r>
      <w:r w:rsidRPr="00DC4924">
        <w:rPr>
          <w:rFonts w:hint="eastAsia"/>
          <w:lang w:val="x-none"/>
        </w:rPr>
        <w:t xml:space="preserve">. </w:t>
      </w:r>
    </w:p>
    <w:p w:rsidR="002205BF" w:rsidRDefault="002205BF" w:rsidP="002205BF">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 xml:space="preserve">For Rel-16 </w:t>
      </w:r>
      <w:r w:rsidR="007B68CF">
        <w:rPr>
          <w:rFonts w:hint="eastAsia"/>
          <w:b/>
          <w:lang w:val="x-none"/>
        </w:rPr>
        <w:t>NB-IOT, UL SPS in RRC-connected mode should be extended to data transmission from periodic BSR.</w:t>
      </w:r>
    </w:p>
    <w:p w:rsidR="002205BF" w:rsidRDefault="002205BF" w:rsidP="002205BF">
      <w:pPr>
        <w:pStyle w:val="2"/>
        <w:rPr>
          <w:noProof/>
        </w:rPr>
      </w:pPr>
      <w:r>
        <w:rPr>
          <w:rFonts w:eastAsiaTheme="minorEastAsia" w:hint="eastAsia"/>
          <w:noProof/>
          <w:lang w:eastAsia="zh-CN"/>
        </w:rPr>
        <w:t xml:space="preserve">In RRC-idle mode </w:t>
      </w:r>
    </w:p>
    <w:p w:rsidR="002205BF" w:rsidRPr="00DC4924" w:rsidRDefault="002205BF" w:rsidP="002205BF">
      <w:pPr>
        <w:spacing w:line="276" w:lineRule="auto"/>
        <w:jc w:val="both"/>
        <w:rPr>
          <w:lang w:val="x-none"/>
        </w:rPr>
      </w:pPr>
      <w:r w:rsidRPr="00DC4924">
        <w:rPr>
          <w:rFonts w:hint="eastAsia"/>
          <w:lang w:val="x-none"/>
        </w:rPr>
        <w:t>For transmission in preconfigured UL resources in RRC-idle mode, there are at least following benefits comparing with that in RRC-connected mode:</w:t>
      </w:r>
    </w:p>
    <w:p w:rsidR="002205BF" w:rsidRDefault="002205BF" w:rsidP="002205BF">
      <w:pPr>
        <w:pStyle w:val="af1"/>
        <w:numPr>
          <w:ilvl w:val="0"/>
          <w:numId w:val="20"/>
        </w:numPr>
        <w:spacing w:after="0"/>
        <w:jc w:val="both"/>
        <w:rPr>
          <w:lang w:val="sv-SE"/>
        </w:rPr>
      </w:pPr>
      <w:r>
        <w:rPr>
          <w:rFonts w:hint="eastAsia"/>
          <w:lang w:val="sv-SE"/>
        </w:rPr>
        <w:lastRenderedPageBreak/>
        <w:t>Procedure for RRC conncetion setup/resume can be saved</w:t>
      </w:r>
    </w:p>
    <w:p w:rsidR="002205BF" w:rsidRDefault="002205BF" w:rsidP="002205BF">
      <w:pPr>
        <w:pStyle w:val="af1"/>
        <w:numPr>
          <w:ilvl w:val="0"/>
          <w:numId w:val="20"/>
        </w:numPr>
        <w:spacing w:afterLines="50" w:after="120"/>
        <w:jc w:val="both"/>
        <w:rPr>
          <w:lang w:val="sv-SE"/>
        </w:rPr>
      </w:pPr>
      <w:r>
        <w:rPr>
          <w:rFonts w:hint="eastAsia"/>
          <w:lang w:val="sv-SE"/>
        </w:rPr>
        <w:t>DL assignment monitoring can be saved</w:t>
      </w:r>
    </w:p>
    <w:p w:rsidR="002205BF" w:rsidRPr="00582B5B" w:rsidRDefault="002205BF" w:rsidP="002205BF">
      <w:pPr>
        <w:pStyle w:val="af1"/>
        <w:numPr>
          <w:ilvl w:val="0"/>
          <w:numId w:val="20"/>
        </w:numPr>
        <w:spacing w:afterLines="50" w:after="120"/>
        <w:jc w:val="both"/>
        <w:rPr>
          <w:lang w:val="sv-SE"/>
        </w:rPr>
      </w:pPr>
      <w:r>
        <w:rPr>
          <w:rFonts w:hint="eastAsia"/>
          <w:lang w:val="sv-SE"/>
        </w:rPr>
        <w:t>DL CSI measurement can be saved</w:t>
      </w:r>
    </w:p>
    <w:p w:rsidR="002205BF" w:rsidRPr="00DC4924" w:rsidRDefault="002205BF" w:rsidP="002205BF">
      <w:pPr>
        <w:spacing w:line="276" w:lineRule="auto"/>
        <w:jc w:val="both"/>
        <w:rPr>
          <w:lang w:val="x-none"/>
        </w:rPr>
      </w:pPr>
      <w:r w:rsidRPr="00DC4924">
        <w:rPr>
          <w:rFonts w:hint="eastAsia"/>
          <w:lang w:val="x-none"/>
        </w:rPr>
        <w:t xml:space="preserve">The above benefits can significantly reduce overall UE power consumption and improve UL transmission efficiency. </w:t>
      </w:r>
      <w:r>
        <w:rPr>
          <w:rFonts w:hint="eastAsia"/>
          <w:lang w:val="x-none"/>
        </w:rPr>
        <w:t>Therefore</w:t>
      </w:r>
      <w:r w:rsidRPr="00DC4924">
        <w:rPr>
          <w:rFonts w:hint="eastAsia"/>
          <w:lang w:val="x-none"/>
        </w:rPr>
        <w:t xml:space="preserve">,  transmission in preconfigured UL resources in RRC-idle mode should be specified for Rel-16 </w:t>
      </w:r>
      <w:r w:rsidR="00AD4038">
        <w:rPr>
          <w:rFonts w:hint="eastAsia"/>
          <w:lang w:val="x-none"/>
        </w:rPr>
        <w:t>NB-IOT</w:t>
      </w:r>
      <w:r w:rsidRPr="00DC4924">
        <w:rPr>
          <w:rFonts w:hint="eastAsia"/>
          <w:lang w:val="x-none"/>
        </w:rPr>
        <w:t xml:space="preserve">. For a </w:t>
      </w:r>
      <w:r w:rsidR="00CE7F17">
        <w:rPr>
          <w:rFonts w:hint="eastAsia"/>
          <w:lang w:val="x-none"/>
        </w:rPr>
        <w:t>NB-IOT</w:t>
      </w:r>
      <w:r w:rsidRPr="00DC4924">
        <w:rPr>
          <w:rFonts w:hint="eastAsia"/>
          <w:lang w:val="x-none"/>
        </w:rPr>
        <w:t xml:space="preserve"> UE in RRC-idle mode, if only UL data</w:t>
      </w:r>
      <w:r>
        <w:rPr>
          <w:rFonts w:hint="eastAsia"/>
          <w:lang w:val="x-none"/>
        </w:rPr>
        <w:t xml:space="preserve"> arrive</w:t>
      </w:r>
      <w:r w:rsidRPr="00DC4924">
        <w:rPr>
          <w:rFonts w:hint="eastAsia"/>
          <w:lang w:val="x-none"/>
        </w:rPr>
        <w:t xml:space="preserve">s and no any DL data </w:t>
      </w:r>
      <w:r>
        <w:rPr>
          <w:rFonts w:hint="eastAsia"/>
          <w:lang w:val="x-none"/>
        </w:rPr>
        <w:t>arrive</w:t>
      </w:r>
      <w:r w:rsidRPr="00DC4924">
        <w:rPr>
          <w:rFonts w:hint="eastAsia"/>
          <w:lang w:val="x-none"/>
        </w:rPr>
        <w:t xml:space="preserve">s, RRC connection </w:t>
      </w:r>
      <w:proofErr w:type="spellStart"/>
      <w:r>
        <w:rPr>
          <w:rFonts w:hint="eastAsia"/>
          <w:lang w:val="x-none"/>
        </w:rPr>
        <w:t>steup</w:t>
      </w:r>
      <w:proofErr w:type="spellEnd"/>
      <w:r>
        <w:rPr>
          <w:rFonts w:hint="eastAsia"/>
          <w:lang w:val="x-none"/>
        </w:rPr>
        <w:t xml:space="preserve">/resume </w:t>
      </w:r>
      <w:r w:rsidRPr="00DC4924">
        <w:rPr>
          <w:rFonts w:hint="eastAsia"/>
          <w:lang w:val="x-none"/>
        </w:rPr>
        <w:t>needn</w:t>
      </w:r>
      <w:r w:rsidRPr="00DC4924">
        <w:rPr>
          <w:lang w:val="x-none"/>
        </w:rPr>
        <w:t>’</w:t>
      </w:r>
      <w:r w:rsidRPr="00DC4924">
        <w:rPr>
          <w:rFonts w:hint="eastAsia"/>
          <w:lang w:val="x-none"/>
        </w:rPr>
        <w:t xml:space="preserve">t be requested and the </w:t>
      </w:r>
      <w:r>
        <w:rPr>
          <w:rFonts w:hint="eastAsia"/>
          <w:lang w:val="x-none"/>
        </w:rPr>
        <w:t xml:space="preserve">arrived </w:t>
      </w:r>
      <w:r w:rsidRPr="00DC4924">
        <w:rPr>
          <w:rFonts w:hint="eastAsia"/>
          <w:lang w:val="x-none"/>
        </w:rPr>
        <w:t xml:space="preserve">UL data can be directly transmitted in preconfigured </w:t>
      </w:r>
      <w:r>
        <w:rPr>
          <w:rFonts w:hint="eastAsia"/>
          <w:lang w:val="x-none"/>
        </w:rPr>
        <w:t xml:space="preserve">UL </w:t>
      </w:r>
      <w:r w:rsidRPr="00DC4924">
        <w:rPr>
          <w:rFonts w:hint="eastAsia"/>
          <w:lang w:val="x-none"/>
        </w:rPr>
        <w:t>resources.</w:t>
      </w:r>
    </w:p>
    <w:p w:rsidR="002205BF" w:rsidRDefault="002205BF" w:rsidP="002205BF">
      <w:pPr>
        <w:spacing w:line="276" w:lineRule="auto"/>
        <w:jc w:val="both"/>
        <w:rPr>
          <w:b/>
          <w:lang w:val="x-none"/>
        </w:rPr>
      </w:pPr>
      <w:r>
        <w:rPr>
          <w:rFonts w:hint="eastAsia"/>
          <w:b/>
          <w:lang w:val="x-none"/>
        </w:rPr>
        <w:t>Proposal #2</w:t>
      </w:r>
      <w:r w:rsidRPr="00332DF8">
        <w:rPr>
          <w:rFonts w:hint="eastAsia"/>
          <w:b/>
          <w:lang w:val="x-none"/>
        </w:rPr>
        <w:t xml:space="preserve">: </w:t>
      </w:r>
      <w:r>
        <w:rPr>
          <w:rFonts w:hint="eastAsia"/>
          <w:b/>
          <w:lang w:val="x-none"/>
        </w:rPr>
        <w:t xml:space="preserve">For Rel-16 </w:t>
      </w:r>
      <w:r w:rsidR="00AD4038">
        <w:rPr>
          <w:rFonts w:hint="eastAsia"/>
          <w:b/>
          <w:lang w:val="x-none"/>
        </w:rPr>
        <w:t>NB-IOT</w:t>
      </w:r>
      <w:r>
        <w:rPr>
          <w:rFonts w:hint="eastAsia"/>
          <w:b/>
          <w:lang w:val="x-none"/>
        </w:rPr>
        <w:t>, transmission in preconfigured UL resources in RRC-idle mode should be specified.</w:t>
      </w:r>
    </w:p>
    <w:p w:rsidR="002205BF" w:rsidRDefault="002205BF" w:rsidP="002205BF">
      <w:pPr>
        <w:pStyle w:val="3"/>
        <w:numPr>
          <w:ilvl w:val="2"/>
          <w:numId w:val="11"/>
        </w:numPr>
        <w:rPr>
          <w:noProof/>
        </w:rPr>
      </w:pPr>
      <w:r>
        <w:rPr>
          <w:rFonts w:eastAsiaTheme="minorEastAsia" w:hint="eastAsia"/>
          <w:noProof/>
          <w:lang w:eastAsia="zh-CN"/>
        </w:rPr>
        <w:t>Traffic model</w:t>
      </w:r>
    </w:p>
    <w:p w:rsidR="002205BF" w:rsidRPr="00DC4924" w:rsidRDefault="002205BF" w:rsidP="002205BF">
      <w:pPr>
        <w:spacing w:line="276" w:lineRule="auto"/>
        <w:jc w:val="both"/>
        <w:rPr>
          <w:lang w:val="x-none"/>
        </w:rPr>
      </w:pPr>
      <w:r w:rsidRPr="00DC4924">
        <w:rPr>
          <w:rFonts w:hint="eastAsia"/>
          <w:lang w:val="x-none"/>
        </w:rPr>
        <w:t xml:space="preserve">To specify support for transmission in preconfigured UL resources in RRC-idle mode, </w:t>
      </w:r>
      <w:r>
        <w:rPr>
          <w:rFonts w:hint="eastAsia"/>
          <w:lang w:val="x-none"/>
        </w:rPr>
        <w:t xml:space="preserve">the </w:t>
      </w:r>
      <w:r w:rsidRPr="00DC4924">
        <w:rPr>
          <w:lang w:val="x-none"/>
        </w:rPr>
        <w:t>applicable</w:t>
      </w:r>
      <w:r w:rsidRPr="00DC4924">
        <w:rPr>
          <w:rFonts w:hint="eastAsia"/>
          <w:lang w:val="x-none"/>
        </w:rPr>
        <w:t xml:space="preserve"> traffic model should be firstly discussed to </w:t>
      </w:r>
      <w:r w:rsidRPr="00DC4924">
        <w:rPr>
          <w:lang w:val="x-none"/>
        </w:rPr>
        <w:t>guid</w:t>
      </w:r>
      <w:r w:rsidRPr="00DC4924">
        <w:rPr>
          <w:rFonts w:hint="eastAsia"/>
          <w:lang w:val="x-none"/>
        </w:rPr>
        <w:t xml:space="preserve">e the design direction, e.g., packet size and traffic </w:t>
      </w:r>
      <w:r>
        <w:rPr>
          <w:rFonts w:hint="eastAsia"/>
          <w:lang w:val="x-none"/>
        </w:rPr>
        <w:t>periodicity</w:t>
      </w:r>
      <w:r w:rsidRPr="00DC4924">
        <w:rPr>
          <w:rFonts w:hint="eastAsia"/>
          <w:lang w:val="x-none"/>
        </w:rPr>
        <w:t xml:space="preserve">. The first type of applicable traffic model may be a small packet with a large </w:t>
      </w:r>
      <w:r>
        <w:rPr>
          <w:rFonts w:hint="eastAsia"/>
          <w:lang w:val="x-none"/>
        </w:rPr>
        <w:t>periodicity</w:t>
      </w:r>
      <w:r w:rsidRPr="00DC4924">
        <w:rPr>
          <w:rFonts w:hint="eastAsia"/>
          <w:lang w:val="x-none"/>
        </w:rPr>
        <w:t xml:space="preserve">, e.g., regular data reporting like smart meter, wherein, the traffic </w:t>
      </w:r>
      <w:r>
        <w:rPr>
          <w:rFonts w:hint="eastAsia"/>
          <w:lang w:val="x-none"/>
        </w:rPr>
        <w:t>periodicity</w:t>
      </w:r>
      <w:r w:rsidRPr="00DC4924">
        <w:rPr>
          <w:rFonts w:hint="eastAsia"/>
          <w:lang w:val="x-none"/>
        </w:rPr>
        <w:t xml:space="preserve"> may be at the level of </w:t>
      </w:r>
      <w:r w:rsidR="00E774C0">
        <w:rPr>
          <w:rFonts w:hint="eastAsia"/>
          <w:lang w:val="x-none"/>
        </w:rPr>
        <w:t>minutes/hours</w:t>
      </w:r>
      <w:r w:rsidRPr="00DC4924">
        <w:rPr>
          <w:rFonts w:hint="eastAsia"/>
          <w:lang w:val="x-none"/>
        </w:rPr>
        <w:t xml:space="preserve">. Thus, the preconfigured UL resources </w:t>
      </w:r>
      <w:r>
        <w:rPr>
          <w:rFonts w:hint="eastAsia"/>
          <w:lang w:val="x-none"/>
        </w:rPr>
        <w:t>can</w:t>
      </w:r>
      <w:r w:rsidRPr="00DC4924">
        <w:rPr>
          <w:rFonts w:hint="eastAsia"/>
          <w:lang w:val="x-none"/>
        </w:rPr>
        <w:t xml:space="preserve"> be reserved with an </w:t>
      </w:r>
      <w:r>
        <w:rPr>
          <w:rFonts w:hint="eastAsia"/>
          <w:lang w:val="x-none"/>
        </w:rPr>
        <w:t>ultra-long periodicity</w:t>
      </w:r>
      <w:r w:rsidRPr="00DC4924">
        <w:rPr>
          <w:rFonts w:hint="eastAsia"/>
          <w:lang w:val="x-none"/>
        </w:rPr>
        <w:t>, which is much larger than existing maximum SPS interval of 640ms. The second type of</w:t>
      </w:r>
      <w:r>
        <w:rPr>
          <w:rFonts w:hint="eastAsia"/>
          <w:lang w:val="x-none"/>
        </w:rPr>
        <w:t xml:space="preserve"> </w:t>
      </w:r>
      <w:r w:rsidRPr="00DC4924">
        <w:rPr>
          <w:rFonts w:hint="eastAsia"/>
          <w:lang w:val="x-none"/>
        </w:rPr>
        <w:t xml:space="preserve">applicable traffic model may be voice traffic, which is typically </w:t>
      </w:r>
      <w:r>
        <w:rPr>
          <w:rFonts w:hint="eastAsia"/>
          <w:lang w:val="x-none"/>
        </w:rPr>
        <w:t>matched to</w:t>
      </w:r>
      <w:r w:rsidRPr="00DC4924">
        <w:rPr>
          <w:rFonts w:hint="eastAsia"/>
          <w:lang w:val="x-none"/>
        </w:rPr>
        <w:t xml:space="preserve"> existing SPS feature. Besides </w:t>
      </w:r>
      <w:r>
        <w:rPr>
          <w:rFonts w:hint="eastAsia"/>
          <w:lang w:val="x-none"/>
        </w:rPr>
        <w:t xml:space="preserve">the </w:t>
      </w:r>
      <w:r w:rsidRPr="00DC4924">
        <w:rPr>
          <w:rFonts w:hint="eastAsia"/>
          <w:lang w:val="x-none"/>
        </w:rPr>
        <w:t>above two types of applicable traffic model, another application scenario may be similar to Rel-15 EDT feature</w:t>
      </w:r>
      <w:r>
        <w:rPr>
          <w:rFonts w:hint="eastAsia"/>
          <w:lang w:val="x-none"/>
        </w:rPr>
        <w:t>,</w:t>
      </w:r>
      <w:r w:rsidRPr="00DC4924">
        <w:rPr>
          <w:rFonts w:hint="eastAsia"/>
          <w:lang w:val="x-none"/>
        </w:rPr>
        <w:t xml:space="preserve"> but the packet size </w:t>
      </w:r>
      <w:r>
        <w:rPr>
          <w:rFonts w:hint="eastAsia"/>
          <w:lang w:val="x-none"/>
        </w:rPr>
        <w:t>may be much l</w:t>
      </w:r>
      <w:r w:rsidRPr="00DC4924">
        <w:rPr>
          <w:rFonts w:hint="eastAsia"/>
          <w:lang w:val="x-none"/>
        </w:rPr>
        <w:t>arger than the maximum allowed TBS</w:t>
      </w:r>
      <w:r>
        <w:rPr>
          <w:rFonts w:hint="eastAsia"/>
          <w:lang w:val="x-none"/>
        </w:rPr>
        <w:t xml:space="preserve"> of</w:t>
      </w:r>
      <w:r w:rsidRPr="00DC4924">
        <w:rPr>
          <w:rFonts w:hint="eastAsia"/>
          <w:lang w:val="x-none"/>
        </w:rPr>
        <w:t xml:space="preserve"> 1000bits</w:t>
      </w:r>
      <w:r>
        <w:rPr>
          <w:rFonts w:hint="eastAsia"/>
          <w:lang w:val="x-none"/>
        </w:rPr>
        <w:t xml:space="preserve"> for EDT</w:t>
      </w:r>
      <w:r w:rsidRPr="00DC4924">
        <w:rPr>
          <w:rFonts w:hint="eastAsia"/>
          <w:lang w:val="x-none"/>
        </w:rPr>
        <w:t xml:space="preserve">. </w:t>
      </w:r>
      <w:r>
        <w:rPr>
          <w:rFonts w:hint="eastAsia"/>
          <w:lang w:val="x-none"/>
        </w:rPr>
        <w:t>As</w:t>
      </w:r>
      <w:r w:rsidRPr="00DC4924">
        <w:rPr>
          <w:rFonts w:hint="eastAsia"/>
          <w:lang w:val="x-none"/>
        </w:rPr>
        <w:t xml:space="preserve"> the latency </w:t>
      </w:r>
      <w:r>
        <w:rPr>
          <w:rFonts w:hint="eastAsia"/>
          <w:lang w:val="x-none"/>
        </w:rPr>
        <w:t>performance</w:t>
      </w:r>
      <w:r w:rsidRPr="00DC4924">
        <w:rPr>
          <w:rFonts w:hint="eastAsia"/>
          <w:lang w:val="x-none"/>
        </w:rPr>
        <w:t xml:space="preserve"> </w:t>
      </w:r>
      <w:r>
        <w:rPr>
          <w:rFonts w:hint="eastAsia"/>
          <w:lang w:val="x-none"/>
        </w:rPr>
        <w:t>may not be cared</w:t>
      </w:r>
      <w:r w:rsidRPr="00DC4924">
        <w:rPr>
          <w:rFonts w:hint="eastAsia"/>
          <w:lang w:val="x-none"/>
        </w:rPr>
        <w:t xml:space="preserve">, the large packet can be segmented into multiple TBs to be transmitted </w:t>
      </w:r>
      <w:r>
        <w:rPr>
          <w:rFonts w:hint="eastAsia"/>
          <w:lang w:val="x-none"/>
        </w:rPr>
        <w:t>in</w:t>
      </w:r>
      <w:r w:rsidRPr="00DC4924">
        <w:rPr>
          <w:rFonts w:hint="eastAsia"/>
          <w:lang w:val="x-none"/>
        </w:rPr>
        <w:t xml:space="preserve"> preconfigured </w:t>
      </w:r>
      <w:r>
        <w:rPr>
          <w:rFonts w:hint="eastAsia"/>
          <w:lang w:val="x-none"/>
        </w:rPr>
        <w:t xml:space="preserve">UL </w:t>
      </w:r>
      <w:r w:rsidRPr="00DC4924">
        <w:rPr>
          <w:rFonts w:hint="eastAsia"/>
          <w:lang w:val="x-none"/>
        </w:rPr>
        <w:t>resources</w:t>
      </w:r>
      <w:r>
        <w:rPr>
          <w:rFonts w:hint="eastAsia"/>
          <w:lang w:val="x-none"/>
        </w:rPr>
        <w:t xml:space="preserve"> </w:t>
      </w:r>
      <w:r>
        <w:rPr>
          <w:lang w:val="x-none"/>
        </w:rPr>
        <w:t>with</w:t>
      </w:r>
      <w:r>
        <w:rPr>
          <w:rFonts w:hint="eastAsia"/>
          <w:lang w:val="x-none"/>
        </w:rPr>
        <w:t xml:space="preserve"> a small periodicity</w:t>
      </w:r>
      <w:r w:rsidRPr="00DC4924">
        <w:rPr>
          <w:rFonts w:hint="eastAsia"/>
          <w:lang w:val="x-none"/>
        </w:rPr>
        <w:t>.</w:t>
      </w:r>
    </w:p>
    <w:p w:rsidR="002205BF" w:rsidRDefault="002205BF" w:rsidP="002205BF">
      <w:pPr>
        <w:spacing w:line="276" w:lineRule="auto"/>
        <w:jc w:val="both"/>
        <w:rPr>
          <w:lang w:val="x-none"/>
        </w:rPr>
      </w:pPr>
      <w:r>
        <w:rPr>
          <w:rFonts w:hint="eastAsia"/>
          <w:lang w:val="x-none"/>
        </w:rPr>
        <w:t xml:space="preserve">For the last two applicable traffic models, the existing SPS interval, i.e., 10~640ms, can be reused for the preconfigured UL resources in RRC-Idle mode. For the first type of applicable traffic model, i.e., a small packet with a large periodicity, an ultra-long periodicity at the level of </w:t>
      </w:r>
      <w:r w:rsidR="00E774C0">
        <w:rPr>
          <w:rFonts w:hint="eastAsia"/>
          <w:lang w:val="x-none"/>
        </w:rPr>
        <w:t>minutes/hours</w:t>
      </w:r>
      <w:r>
        <w:rPr>
          <w:rFonts w:hint="eastAsia"/>
          <w:lang w:val="x-none"/>
        </w:rPr>
        <w:t xml:space="preserve"> needs to be introduced for the preconfigured UL resources. The ultra-long periodicity of resource reservation may complicate resource allocation at </w:t>
      </w:r>
      <w:proofErr w:type="spellStart"/>
      <w:r>
        <w:rPr>
          <w:rFonts w:hint="eastAsia"/>
          <w:lang w:val="x-none"/>
        </w:rPr>
        <w:t>eNB</w:t>
      </w:r>
      <w:proofErr w:type="spellEnd"/>
      <w:r>
        <w:rPr>
          <w:rFonts w:hint="eastAsia"/>
          <w:lang w:val="x-none"/>
        </w:rPr>
        <w:t xml:space="preserve"> side. Therefore, further study is needed to conclude whether to introduce an ultra-long periodicity at the level of </w:t>
      </w:r>
      <w:r w:rsidR="00E774C0">
        <w:rPr>
          <w:rFonts w:hint="eastAsia"/>
          <w:lang w:val="x-none"/>
        </w:rPr>
        <w:t>minutes/hours</w:t>
      </w:r>
      <w:r>
        <w:rPr>
          <w:rFonts w:hint="eastAsia"/>
          <w:lang w:val="x-none"/>
        </w:rPr>
        <w:t xml:space="preserve"> for the preconfigured UL resources in RRC-Idle mode.</w:t>
      </w:r>
    </w:p>
    <w:p w:rsidR="002205BF" w:rsidRPr="001B6157" w:rsidRDefault="002205BF" w:rsidP="002205BF">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 xml:space="preserve">Further study whether to introduce an ultra-long periodicity at the level of </w:t>
      </w:r>
      <w:r w:rsidR="00E774C0">
        <w:rPr>
          <w:rFonts w:hint="eastAsia"/>
          <w:b/>
          <w:lang w:val="x-none"/>
        </w:rPr>
        <w:t>minutes/hours</w:t>
      </w:r>
      <w:r>
        <w:rPr>
          <w:rFonts w:hint="eastAsia"/>
          <w:b/>
          <w:lang w:val="x-none"/>
        </w:rPr>
        <w:t xml:space="preserve"> for transmission in preconfigured UL resources in RRC-idle mode.</w:t>
      </w:r>
    </w:p>
    <w:p w:rsidR="002205BF" w:rsidRPr="00CE6463" w:rsidRDefault="002205BF" w:rsidP="002205BF">
      <w:pPr>
        <w:pStyle w:val="3"/>
        <w:numPr>
          <w:ilvl w:val="2"/>
          <w:numId w:val="11"/>
        </w:numPr>
        <w:rPr>
          <w:noProof/>
        </w:rPr>
      </w:pPr>
      <w:r w:rsidRPr="004E019D">
        <w:rPr>
          <w:rFonts w:hint="eastAsia"/>
          <w:noProof/>
        </w:rPr>
        <w:t>Dedicated resources or shared resources</w:t>
      </w:r>
    </w:p>
    <w:p w:rsidR="002205BF" w:rsidRPr="00DC4924" w:rsidRDefault="002205BF" w:rsidP="002205BF">
      <w:pPr>
        <w:spacing w:line="276" w:lineRule="auto"/>
        <w:jc w:val="both"/>
        <w:rPr>
          <w:lang w:val="x-none"/>
        </w:rPr>
      </w:pPr>
      <w:r>
        <w:rPr>
          <w:rFonts w:hint="eastAsia"/>
          <w:lang w:val="x-none"/>
        </w:rPr>
        <w:t>On</w:t>
      </w:r>
      <w:r w:rsidRPr="00DC4924">
        <w:rPr>
          <w:rFonts w:hint="eastAsia"/>
          <w:lang w:val="x-none"/>
        </w:rPr>
        <w:t xml:space="preserve"> preconfigured UL resource, one description in WID is that </w:t>
      </w:r>
      <w:r w:rsidRPr="00DC4924">
        <w:rPr>
          <w:lang w:val="x-none"/>
        </w:rPr>
        <w:t>“</w:t>
      </w:r>
      <w:r w:rsidRPr="00DC4924">
        <w:rPr>
          <w:rFonts w:hint="eastAsia"/>
          <w:lang w:val="x-none"/>
        </w:rPr>
        <w:t>b</w:t>
      </w:r>
      <w:r w:rsidRPr="00DC4924">
        <w:rPr>
          <w:lang w:val="x-none"/>
        </w:rPr>
        <w:t>oth shared resources and dedicated resources can be discussed”</w:t>
      </w:r>
      <w:r w:rsidRPr="00DC4924">
        <w:rPr>
          <w:rFonts w:hint="eastAsia"/>
          <w:lang w:val="x-none"/>
        </w:rPr>
        <w:t xml:space="preserve">. If the preconfigured UL resource is shared by </w:t>
      </w:r>
      <w:r>
        <w:rPr>
          <w:rFonts w:hint="eastAsia"/>
          <w:lang w:val="x-none"/>
        </w:rPr>
        <w:t>all of U</w:t>
      </w:r>
      <w:r>
        <w:rPr>
          <w:lang w:val="x-none"/>
        </w:rPr>
        <w:t xml:space="preserve">Es </w:t>
      </w:r>
      <w:r>
        <w:rPr>
          <w:rFonts w:hint="eastAsia"/>
          <w:lang w:val="x-none"/>
        </w:rPr>
        <w:t>or a group of</w:t>
      </w:r>
      <w:r w:rsidRPr="00DC4924">
        <w:rPr>
          <w:rFonts w:hint="eastAsia"/>
          <w:lang w:val="x-none"/>
        </w:rPr>
        <w:t xml:space="preserve"> UEs, one benefit is to improve the </w:t>
      </w:r>
      <w:r w:rsidRPr="00DC4924">
        <w:rPr>
          <w:lang w:val="x-none"/>
        </w:rPr>
        <w:t>efficiency</w:t>
      </w:r>
      <w:r w:rsidRPr="00DC4924">
        <w:rPr>
          <w:rFonts w:hint="eastAsia"/>
          <w:lang w:val="x-none"/>
        </w:rPr>
        <w:t xml:space="preserve"> of resource utilization. </w:t>
      </w:r>
      <w:r>
        <w:rPr>
          <w:rFonts w:hint="eastAsia"/>
          <w:lang w:val="x-none"/>
        </w:rPr>
        <w:t>But</w:t>
      </w:r>
      <w:r w:rsidRPr="00DC4924">
        <w:rPr>
          <w:rFonts w:hint="eastAsia"/>
          <w:lang w:val="x-none"/>
        </w:rPr>
        <w:t xml:space="preserve"> </w:t>
      </w:r>
      <w:r>
        <w:rPr>
          <w:rFonts w:hint="eastAsia"/>
          <w:lang w:val="x-none"/>
        </w:rPr>
        <w:t xml:space="preserve">PUSCH </w:t>
      </w:r>
      <w:r w:rsidRPr="00DC4924">
        <w:rPr>
          <w:rFonts w:hint="eastAsia"/>
          <w:lang w:val="x-none"/>
        </w:rPr>
        <w:t xml:space="preserve">collision cannot be avoided, and contention resolution is needed to ensure the reliability. For example, like two-step PRACH procedure, UE ID can be carried in the PUSCH </w:t>
      </w:r>
      <w:r>
        <w:rPr>
          <w:rFonts w:hint="eastAsia"/>
          <w:lang w:val="x-none"/>
        </w:rPr>
        <w:t xml:space="preserve">transmitted </w:t>
      </w:r>
      <w:r w:rsidRPr="00DC4924">
        <w:rPr>
          <w:rFonts w:hint="eastAsia"/>
          <w:lang w:val="x-none"/>
        </w:rPr>
        <w:t xml:space="preserve">in </w:t>
      </w:r>
      <w:r>
        <w:rPr>
          <w:rFonts w:hint="eastAsia"/>
          <w:lang w:val="x-none"/>
        </w:rPr>
        <w:t>the shared</w:t>
      </w:r>
      <w:r w:rsidRPr="00DC4924">
        <w:rPr>
          <w:rFonts w:hint="eastAsia"/>
          <w:lang w:val="x-none"/>
        </w:rPr>
        <w:t xml:space="preserve"> UL resources, and contention resolution </w:t>
      </w:r>
      <w:r>
        <w:rPr>
          <w:lang w:val="x-none"/>
        </w:rPr>
        <w:t>signa</w:t>
      </w:r>
      <w:r w:rsidRPr="00DC4924">
        <w:rPr>
          <w:lang w:val="x-none"/>
        </w:rPr>
        <w:t>ling</w:t>
      </w:r>
      <w:r w:rsidRPr="00DC4924">
        <w:rPr>
          <w:rFonts w:hint="eastAsia"/>
          <w:lang w:val="x-none"/>
        </w:rPr>
        <w:t xml:space="preserve"> </w:t>
      </w:r>
      <w:r>
        <w:rPr>
          <w:rFonts w:hint="eastAsia"/>
          <w:lang w:val="x-none"/>
        </w:rPr>
        <w:t>carrying the same UE ID will be monitored</w:t>
      </w:r>
      <w:r w:rsidRPr="00DC4924">
        <w:rPr>
          <w:rFonts w:hint="eastAsia"/>
          <w:lang w:val="x-none"/>
        </w:rPr>
        <w:t xml:space="preserve">. From </w:t>
      </w:r>
      <w:r>
        <w:rPr>
          <w:rFonts w:hint="eastAsia"/>
          <w:lang w:val="x-none"/>
        </w:rPr>
        <w:t>UE</w:t>
      </w:r>
      <w:r w:rsidRPr="00DC4924">
        <w:rPr>
          <w:rFonts w:hint="eastAsia"/>
          <w:lang w:val="x-none"/>
        </w:rPr>
        <w:t xml:space="preserve"> perspective, additional power consumption may be </w:t>
      </w:r>
      <w:r>
        <w:rPr>
          <w:rFonts w:hint="eastAsia"/>
          <w:lang w:val="x-none"/>
        </w:rPr>
        <w:t>caused by</w:t>
      </w:r>
      <w:r w:rsidRPr="00DC4924">
        <w:rPr>
          <w:rFonts w:hint="eastAsia"/>
          <w:lang w:val="x-none"/>
        </w:rPr>
        <w:t xml:space="preserve"> introducing contention resolution</w:t>
      </w:r>
      <w:r>
        <w:rPr>
          <w:rFonts w:hint="eastAsia"/>
          <w:lang w:val="x-none"/>
        </w:rPr>
        <w:t xml:space="preserve"> and possible PUSCH collision</w:t>
      </w:r>
      <w:r w:rsidRPr="00DC4924">
        <w:rPr>
          <w:rFonts w:hint="eastAsia"/>
          <w:lang w:val="x-none"/>
        </w:rPr>
        <w:t>. In additi</w:t>
      </w:r>
      <w:r>
        <w:rPr>
          <w:rFonts w:hint="eastAsia"/>
          <w:lang w:val="x-none"/>
        </w:rPr>
        <w:t xml:space="preserve">on, comparing with the case that two or multiple PRACH preambles collides, </w:t>
      </w:r>
      <w:r w:rsidRPr="00DC4924">
        <w:rPr>
          <w:lang w:val="x-none"/>
        </w:rPr>
        <w:t>successful</w:t>
      </w:r>
      <w:r w:rsidRPr="00DC4924">
        <w:rPr>
          <w:rFonts w:hint="eastAsia"/>
          <w:lang w:val="x-none"/>
        </w:rPr>
        <w:t xml:space="preserve"> decoding</w:t>
      </w:r>
      <w:r>
        <w:rPr>
          <w:rFonts w:hint="eastAsia"/>
          <w:lang w:val="x-none"/>
        </w:rPr>
        <w:t>/detection</w:t>
      </w:r>
      <w:r w:rsidRPr="00DC4924">
        <w:rPr>
          <w:rFonts w:hint="eastAsia"/>
          <w:lang w:val="x-none"/>
        </w:rPr>
        <w:t xml:space="preserve"> will be</w:t>
      </w:r>
      <w:r>
        <w:rPr>
          <w:rFonts w:hint="eastAsia"/>
          <w:lang w:val="x-none"/>
        </w:rPr>
        <w:t xml:space="preserve"> more </w:t>
      </w:r>
      <w:r w:rsidRPr="003F393C">
        <w:rPr>
          <w:lang w:val="x-none"/>
        </w:rPr>
        <w:t>challenged</w:t>
      </w:r>
      <w:r>
        <w:rPr>
          <w:rFonts w:hint="eastAsia"/>
          <w:lang w:val="x-none"/>
        </w:rPr>
        <w:t xml:space="preserve"> for the case that two or multiple PUSCHs collides</w:t>
      </w:r>
      <w:r w:rsidRPr="00DC4924">
        <w:rPr>
          <w:rFonts w:hint="eastAsia"/>
          <w:lang w:val="x-none"/>
        </w:rPr>
        <w:t xml:space="preserve">. </w:t>
      </w:r>
      <w:r>
        <w:rPr>
          <w:rFonts w:hint="eastAsia"/>
          <w:lang w:val="x-none"/>
        </w:rPr>
        <w:t>Considering</w:t>
      </w:r>
      <w:r w:rsidRPr="00DC4924">
        <w:rPr>
          <w:lang w:val="x-none"/>
        </w:rPr>
        <w:t xml:space="preserve"> ortho</w:t>
      </w:r>
      <w:r>
        <w:rPr>
          <w:lang w:val="x-none"/>
        </w:rPr>
        <w:t xml:space="preserve">gonal </w:t>
      </w:r>
      <w:r w:rsidRPr="00DC4924">
        <w:rPr>
          <w:lang w:val="x-none"/>
        </w:rPr>
        <w:t>multi</w:t>
      </w:r>
      <w:r>
        <w:rPr>
          <w:rFonts w:hint="eastAsia"/>
          <w:lang w:val="x-none"/>
        </w:rPr>
        <w:t>-</w:t>
      </w:r>
      <w:r w:rsidRPr="00DC4924">
        <w:rPr>
          <w:lang w:val="x-none"/>
        </w:rPr>
        <w:t>access schemes</w:t>
      </w:r>
      <w:r w:rsidRPr="00DC4924">
        <w:rPr>
          <w:rFonts w:hint="eastAsia"/>
          <w:lang w:val="x-none"/>
        </w:rPr>
        <w:t>, the capacity</w:t>
      </w:r>
      <w:r>
        <w:rPr>
          <w:rFonts w:hint="eastAsia"/>
          <w:lang w:val="x-none"/>
        </w:rPr>
        <w:t xml:space="preserve"> of configurable</w:t>
      </w:r>
      <w:r w:rsidRPr="00DC4924">
        <w:rPr>
          <w:rFonts w:hint="eastAsia"/>
          <w:lang w:val="x-none"/>
        </w:rPr>
        <w:t xml:space="preserve"> shared </w:t>
      </w:r>
      <w:r>
        <w:rPr>
          <w:rFonts w:hint="eastAsia"/>
          <w:lang w:val="x-none"/>
        </w:rPr>
        <w:t xml:space="preserve">UL </w:t>
      </w:r>
      <w:r w:rsidRPr="00DC4924">
        <w:rPr>
          <w:rFonts w:hint="eastAsia"/>
          <w:lang w:val="x-none"/>
        </w:rPr>
        <w:t xml:space="preserve">resources will be very limited. Thus, collision probability </w:t>
      </w:r>
      <w:r>
        <w:rPr>
          <w:rFonts w:hint="eastAsia"/>
          <w:lang w:val="x-none"/>
        </w:rPr>
        <w:t>will be enlarged</w:t>
      </w:r>
      <w:r w:rsidRPr="00DC4924">
        <w:rPr>
          <w:rFonts w:hint="eastAsia"/>
          <w:lang w:val="x-none"/>
        </w:rPr>
        <w:t xml:space="preserve">. Therefore, it is difficult to </w:t>
      </w:r>
      <w:r>
        <w:rPr>
          <w:rFonts w:hint="eastAsia"/>
          <w:lang w:val="x-none"/>
        </w:rPr>
        <w:t>evaluate the gain of using shared resource for transmission in preconfigured UL resources with orthogonal multi-access schemes</w:t>
      </w:r>
      <w:r w:rsidRPr="00DC4924">
        <w:rPr>
          <w:rFonts w:hint="eastAsia"/>
          <w:lang w:val="x-none"/>
        </w:rPr>
        <w:t xml:space="preserve">. </w:t>
      </w:r>
    </w:p>
    <w:p w:rsidR="002205BF" w:rsidRDefault="002205BF" w:rsidP="002205BF">
      <w:pPr>
        <w:spacing w:line="276" w:lineRule="auto"/>
        <w:jc w:val="both"/>
        <w:rPr>
          <w:b/>
          <w:lang w:val="x-none"/>
        </w:rPr>
      </w:pPr>
      <w:r>
        <w:rPr>
          <w:rFonts w:hint="eastAsia"/>
          <w:b/>
          <w:lang w:val="x-none"/>
        </w:rPr>
        <w:t>Observation #1</w:t>
      </w:r>
      <w:r w:rsidRPr="00332DF8">
        <w:rPr>
          <w:rFonts w:hint="eastAsia"/>
          <w:b/>
          <w:lang w:val="x-none"/>
        </w:rPr>
        <w:t xml:space="preserve">: </w:t>
      </w:r>
      <w:r>
        <w:rPr>
          <w:b/>
          <w:lang w:val="x-none"/>
        </w:rPr>
        <w:t>It’</w:t>
      </w:r>
      <w:r>
        <w:rPr>
          <w:rFonts w:hint="eastAsia"/>
          <w:b/>
          <w:lang w:val="x-none"/>
        </w:rPr>
        <w:t>s difficult to evaluate the gain of using shared resource for transmission in preconfigured UL resources with orthogonal multi-access schemes.</w:t>
      </w:r>
    </w:p>
    <w:p w:rsidR="002205BF" w:rsidRDefault="002205BF" w:rsidP="002205BF">
      <w:pPr>
        <w:jc w:val="both"/>
        <w:rPr>
          <w:lang w:val="en-GB"/>
        </w:rPr>
      </w:pPr>
      <w:r>
        <w:rPr>
          <w:rFonts w:hint="eastAsia"/>
          <w:lang w:val="en-GB"/>
        </w:rPr>
        <w:t xml:space="preserve">Since there is no obvious gain for using shared resources and introducing shared resources may cause much more specification effort, dedicated resources </w:t>
      </w:r>
      <w:proofErr w:type="gramStart"/>
      <w:r>
        <w:rPr>
          <w:rFonts w:hint="eastAsia"/>
          <w:lang w:val="en-GB"/>
        </w:rPr>
        <w:t>should be considered</w:t>
      </w:r>
      <w:proofErr w:type="gramEnd"/>
      <w:r>
        <w:rPr>
          <w:rFonts w:hint="eastAsia"/>
          <w:lang w:val="en-GB"/>
        </w:rPr>
        <w:t>. Therefore, at least f</w:t>
      </w:r>
      <w:r w:rsidRPr="0004091F">
        <w:rPr>
          <w:rFonts w:hint="eastAsia"/>
          <w:lang w:val="x-none"/>
        </w:rPr>
        <w:t xml:space="preserve">or Rel-16 </w:t>
      </w:r>
      <w:r w:rsidR="00AD4038">
        <w:rPr>
          <w:rFonts w:hint="eastAsia"/>
          <w:lang w:val="x-none"/>
        </w:rPr>
        <w:t>NB-IOT</w:t>
      </w:r>
      <w:r w:rsidRPr="0004091F">
        <w:rPr>
          <w:rFonts w:hint="eastAsia"/>
          <w:lang w:val="x-none"/>
        </w:rPr>
        <w:t xml:space="preserve">, just consider dedicated resource and </w:t>
      </w:r>
      <w:r w:rsidR="009F165E">
        <w:rPr>
          <w:rFonts w:hint="eastAsia"/>
          <w:lang w:val="x-none"/>
        </w:rPr>
        <w:t>not consider</w:t>
      </w:r>
      <w:r w:rsidRPr="0004091F">
        <w:rPr>
          <w:rFonts w:hint="eastAsia"/>
          <w:lang w:val="x-none"/>
        </w:rPr>
        <w:t xml:space="preserve"> shared resource</w:t>
      </w:r>
      <w:r w:rsidRPr="0004091F">
        <w:rPr>
          <w:rFonts w:hint="eastAsia"/>
          <w:lang w:val="en-GB"/>
        </w:rPr>
        <w:t xml:space="preserve"> for transmission in preconfigured UL resources in RRC-idle mode</w:t>
      </w:r>
      <w:r w:rsidRPr="0004091F">
        <w:rPr>
          <w:rFonts w:hint="eastAsia"/>
          <w:lang w:val="x-none"/>
        </w:rPr>
        <w:t xml:space="preserve">. </w:t>
      </w:r>
      <w:r w:rsidR="00ED13A2">
        <w:rPr>
          <w:rFonts w:hint="eastAsia"/>
          <w:lang w:val="x-none"/>
        </w:rPr>
        <w:t>And, t</w:t>
      </w:r>
      <w:r w:rsidRPr="0004091F">
        <w:rPr>
          <w:rFonts w:hint="eastAsia"/>
          <w:lang w:val="en-GB"/>
        </w:rPr>
        <w:t xml:space="preserve">he following discussion on resource activation/deactivation is </w:t>
      </w:r>
      <w:r>
        <w:rPr>
          <w:rFonts w:hint="eastAsia"/>
          <w:lang w:val="en-GB"/>
        </w:rPr>
        <w:t>based on the assumption of dedicated resource.</w:t>
      </w:r>
    </w:p>
    <w:p w:rsidR="00005F65" w:rsidRDefault="00005F65" w:rsidP="00005F65">
      <w:pPr>
        <w:spacing w:line="276" w:lineRule="auto"/>
        <w:jc w:val="both"/>
        <w:rPr>
          <w:b/>
          <w:lang w:val="x-none"/>
        </w:rPr>
      </w:pPr>
      <w:r>
        <w:rPr>
          <w:rFonts w:hint="eastAsia"/>
          <w:b/>
          <w:lang w:val="x-none"/>
        </w:rPr>
        <w:lastRenderedPageBreak/>
        <w:t>Proposal #4</w:t>
      </w:r>
      <w:r w:rsidRPr="00332DF8">
        <w:rPr>
          <w:rFonts w:hint="eastAsia"/>
          <w:b/>
          <w:lang w:val="x-none"/>
        </w:rPr>
        <w:t xml:space="preserve">: </w:t>
      </w:r>
      <w:r>
        <w:rPr>
          <w:rFonts w:hint="eastAsia"/>
          <w:b/>
          <w:lang w:val="x-none"/>
        </w:rPr>
        <w:t xml:space="preserve">For Rel-16 </w:t>
      </w:r>
      <w:r w:rsidR="00477038">
        <w:rPr>
          <w:rFonts w:hint="eastAsia"/>
          <w:b/>
          <w:lang w:val="x-none"/>
        </w:rPr>
        <w:t>NB-IOT</w:t>
      </w:r>
      <w:r>
        <w:rPr>
          <w:rFonts w:hint="eastAsia"/>
          <w:b/>
          <w:lang w:val="x-none"/>
        </w:rPr>
        <w:t>, transmission in preconfigured UL resources in RRC-idle mode should be based on dedicated resources rather than shared resources.</w:t>
      </w:r>
    </w:p>
    <w:p w:rsidR="002205BF" w:rsidRPr="00CE6463" w:rsidRDefault="002205BF" w:rsidP="002205BF">
      <w:pPr>
        <w:pStyle w:val="3"/>
        <w:numPr>
          <w:ilvl w:val="2"/>
          <w:numId w:val="11"/>
        </w:numPr>
        <w:rPr>
          <w:noProof/>
        </w:rPr>
      </w:pPr>
      <w:r>
        <w:rPr>
          <w:rFonts w:eastAsiaTheme="minorEastAsia" w:hint="eastAsia"/>
          <w:noProof/>
          <w:lang w:eastAsia="zh-CN"/>
        </w:rPr>
        <w:t>Resource activation/deactivation</w:t>
      </w:r>
    </w:p>
    <w:p w:rsidR="002205BF" w:rsidRDefault="002205BF" w:rsidP="002205BF">
      <w:pPr>
        <w:spacing w:line="276" w:lineRule="auto"/>
        <w:jc w:val="both"/>
        <w:rPr>
          <w:lang w:val="x-none"/>
        </w:rPr>
      </w:pPr>
      <w:r>
        <w:rPr>
          <w:rFonts w:hint="eastAsia"/>
          <w:lang w:val="x-none"/>
        </w:rPr>
        <w:t>For</w:t>
      </w:r>
      <w:r w:rsidRPr="00254A3E">
        <w:rPr>
          <w:rFonts w:hint="eastAsia"/>
          <w:lang w:val="x-none"/>
        </w:rPr>
        <w:t xml:space="preserve"> </w:t>
      </w:r>
      <w:r>
        <w:rPr>
          <w:rFonts w:hint="eastAsia"/>
          <w:lang w:val="x-none"/>
        </w:rPr>
        <w:t>existing SPS mechanism</w:t>
      </w:r>
      <w:r w:rsidRPr="00254A3E">
        <w:rPr>
          <w:rFonts w:hint="eastAsia"/>
          <w:lang w:val="x-none"/>
        </w:rPr>
        <w:t xml:space="preserve">, resource </w:t>
      </w:r>
      <w:r>
        <w:rPr>
          <w:rFonts w:hint="eastAsia"/>
          <w:lang w:val="x-none"/>
        </w:rPr>
        <w:t xml:space="preserve">activation/reactivation/deactivation is supported via DCI signaling. For Type 1 grant-free UL transmission in NR system, resource activation/reactivation/deactivation is supported via RRC signaling. Via DCI or RRC signaling, resource can be activated/deactivated to improve the efficiency of resource utilization. For example, </w:t>
      </w:r>
      <w:proofErr w:type="spellStart"/>
      <w:r>
        <w:rPr>
          <w:rFonts w:hint="eastAsia"/>
          <w:lang w:val="x-none"/>
        </w:rPr>
        <w:t>eNB</w:t>
      </w:r>
      <w:proofErr w:type="spellEnd"/>
      <w:r>
        <w:rPr>
          <w:rFonts w:hint="eastAsia"/>
          <w:lang w:val="x-none"/>
        </w:rPr>
        <w:t xml:space="preserve"> can activate an UL resource when an UE is expected to transmit UL data, and deactivate the UL resource when the UE</w:t>
      </w:r>
      <w:r>
        <w:rPr>
          <w:lang w:val="x-none"/>
        </w:rPr>
        <w:t>’</w:t>
      </w:r>
      <w:r>
        <w:rPr>
          <w:rFonts w:hint="eastAsia"/>
          <w:lang w:val="x-none"/>
        </w:rPr>
        <w:t xml:space="preserve">s UL transmission is expected to be finished. </w:t>
      </w:r>
    </w:p>
    <w:p w:rsidR="002205BF" w:rsidRDefault="002205BF" w:rsidP="002205BF">
      <w:pPr>
        <w:spacing w:line="276" w:lineRule="auto"/>
        <w:jc w:val="both"/>
        <w:rPr>
          <w:lang w:val="x-none"/>
        </w:rPr>
      </w:pPr>
      <w:r>
        <w:rPr>
          <w:rFonts w:hint="eastAsia"/>
          <w:lang w:val="x-none"/>
        </w:rPr>
        <w:t xml:space="preserve">In RRC-connected mode, periodic BSR reporting and ongoing dynamically scheduled UL data transmission may be helpful for </w:t>
      </w:r>
      <w:proofErr w:type="spellStart"/>
      <w:r>
        <w:rPr>
          <w:rFonts w:hint="eastAsia"/>
          <w:lang w:val="x-none"/>
        </w:rPr>
        <w:t>eNB</w:t>
      </w:r>
      <w:proofErr w:type="spellEnd"/>
      <w:r>
        <w:rPr>
          <w:rFonts w:hint="eastAsia"/>
          <w:lang w:val="x-none"/>
        </w:rPr>
        <w:t xml:space="preserve"> to decide whether to activate an UL resource for SPS transmission. In RRC-idle mode, since there is no periodic </w:t>
      </w:r>
      <w:r w:rsidRPr="00CF0958">
        <w:rPr>
          <w:rFonts w:hint="eastAsia"/>
          <w:lang w:val="x-none"/>
        </w:rPr>
        <w:t>BSR repo</w:t>
      </w:r>
      <w:r>
        <w:rPr>
          <w:rFonts w:hint="eastAsia"/>
          <w:lang w:val="x-none"/>
        </w:rPr>
        <w:t>rting or other</w:t>
      </w:r>
      <w:r w:rsidRPr="00CF0958">
        <w:rPr>
          <w:rFonts w:hint="eastAsia"/>
          <w:lang w:val="x-none"/>
        </w:rPr>
        <w:t xml:space="preserve"> UL transmission</w:t>
      </w:r>
      <w:r>
        <w:rPr>
          <w:rFonts w:hint="eastAsia"/>
          <w:lang w:val="x-none"/>
        </w:rPr>
        <w:t xml:space="preserve">, it seems to be impossible for </w:t>
      </w:r>
      <w:proofErr w:type="spellStart"/>
      <w:r>
        <w:rPr>
          <w:rFonts w:hint="eastAsia"/>
          <w:lang w:val="x-none"/>
        </w:rPr>
        <w:t>eNB</w:t>
      </w:r>
      <w:proofErr w:type="spellEnd"/>
      <w:r>
        <w:rPr>
          <w:rFonts w:hint="eastAsia"/>
          <w:lang w:val="x-none"/>
        </w:rPr>
        <w:t xml:space="preserve"> to know UE</w:t>
      </w:r>
      <w:r>
        <w:rPr>
          <w:lang w:val="x-none"/>
        </w:rPr>
        <w:t>’</w:t>
      </w:r>
      <w:r>
        <w:rPr>
          <w:rFonts w:hint="eastAsia"/>
          <w:lang w:val="x-none"/>
        </w:rPr>
        <w:t>s UL traffic status. To achieve a similar effect as in RRC-connected mode, UE can trigger resource activation, i.e., UE can request an UL resource for periodic data transmission in RRC-idle mode. For a IOT UE, considering the overall duration time in RRC-idle mode is much larger than that in RRC-connected mode, resource activation/deactivation according to UE</w:t>
      </w:r>
      <w:r>
        <w:rPr>
          <w:lang w:val="x-none"/>
        </w:rPr>
        <w:t>’</w:t>
      </w:r>
      <w:r>
        <w:rPr>
          <w:rFonts w:hint="eastAsia"/>
          <w:lang w:val="x-none"/>
        </w:rPr>
        <w:t>s UL traffic status is more important in RRC-idle mode.</w:t>
      </w:r>
    </w:p>
    <w:p w:rsidR="002205BF" w:rsidRDefault="002205BF" w:rsidP="002205BF">
      <w:pPr>
        <w:spacing w:line="276" w:lineRule="auto"/>
        <w:jc w:val="both"/>
        <w:rPr>
          <w:b/>
          <w:lang w:val="x-none"/>
        </w:rPr>
      </w:pPr>
      <w:r>
        <w:rPr>
          <w:rFonts w:hint="eastAsia"/>
          <w:b/>
          <w:lang w:val="x-none"/>
        </w:rPr>
        <w:t>Observation #2</w:t>
      </w:r>
      <w:r w:rsidRPr="00332DF8">
        <w:rPr>
          <w:rFonts w:hint="eastAsia"/>
          <w:b/>
          <w:lang w:val="x-none"/>
        </w:rPr>
        <w:t xml:space="preserve">: </w:t>
      </w:r>
      <w:r>
        <w:rPr>
          <w:rFonts w:hint="eastAsia"/>
          <w:b/>
          <w:lang w:val="x-none"/>
        </w:rPr>
        <w:t>Resource activation triggered/requested by UE</w:t>
      </w:r>
      <w:r w:rsidR="00ED13A2">
        <w:rPr>
          <w:rFonts w:hint="eastAsia"/>
          <w:b/>
          <w:lang w:val="x-none"/>
        </w:rPr>
        <w:t>s</w:t>
      </w:r>
      <w:r>
        <w:rPr>
          <w:rFonts w:hint="eastAsia"/>
          <w:b/>
          <w:lang w:val="x-none"/>
        </w:rPr>
        <w:t xml:space="preserve"> in RRC-idle mode can improve the efficiency of resource utilization. </w:t>
      </w:r>
    </w:p>
    <w:p w:rsidR="002205BF" w:rsidRDefault="002205BF" w:rsidP="002205BF">
      <w:pPr>
        <w:spacing w:line="276" w:lineRule="auto"/>
        <w:jc w:val="both"/>
        <w:rPr>
          <w:lang w:val="x-none"/>
        </w:rPr>
      </w:pPr>
      <w:r>
        <w:rPr>
          <w:rFonts w:hint="eastAsia"/>
          <w:lang w:val="x-none"/>
        </w:rPr>
        <w:t>Alternatively, preconfigured UL resource may be reserved during an absolutely long time and needn</w:t>
      </w:r>
      <w:r>
        <w:rPr>
          <w:lang w:val="x-none"/>
        </w:rPr>
        <w:t>’</w:t>
      </w:r>
      <w:r>
        <w:rPr>
          <w:rFonts w:hint="eastAsia"/>
          <w:lang w:val="x-none"/>
        </w:rPr>
        <w:t>t be activated/deactivated according to UE</w:t>
      </w:r>
      <w:r>
        <w:rPr>
          <w:lang w:val="x-none"/>
        </w:rPr>
        <w:t>’</w:t>
      </w:r>
      <w:r>
        <w:rPr>
          <w:rFonts w:hint="eastAsia"/>
          <w:lang w:val="x-none"/>
        </w:rPr>
        <w:t xml:space="preserve">s UL traffic status. Regardless of whether there is arrived UL data for a UE, the preconfigured UL resource is always reserved for the UE. If the preconfigured UL resource is reserved with a ultra-long periodicity, e.g., at the level of </w:t>
      </w:r>
      <w:r w:rsidR="00E774C0">
        <w:rPr>
          <w:rFonts w:hint="eastAsia"/>
          <w:lang w:val="x-none"/>
        </w:rPr>
        <w:t>minutes/hours</w:t>
      </w:r>
      <w:r>
        <w:rPr>
          <w:rFonts w:hint="eastAsia"/>
          <w:lang w:val="x-none"/>
        </w:rPr>
        <w:t xml:space="preserve"> as discussed above, the overall resource overhead may be acceptable. Considering UL data may generally arrive at least once during the ultra-long time, the efficiency of resource utilization can be guaranteed.</w:t>
      </w:r>
    </w:p>
    <w:p w:rsidR="002205BF" w:rsidRDefault="002205BF" w:rsidP="002205BF">
      <w:pPr>
        <w:spacing w:line="276" w:lineRule="auto"/>
        <w:jc w:val="both"/>
        <w:rPr>
          <w:b/>
          <w:lang w:val="x-none"/>
        </w:rPr>
      </w:pPr>
      <w:r>
        <w:rPr>
          <w:rFonts w:hint="eastAsia"/>
          <w:b/>
          <w:lang w:val="x-none"/>
        </w:rPr>
        <w:t>Observation #3</w:t>
      </w:r>
      <w:r w:rsidRPr="00332DF8">
        <w:rPr>
          <w:rFonts w:hint="eastAsia"/>
          <w:b/>
          <w:lang w:val="x-none"/>
        </w:rPr>
        <w:t xml:space="preserve">: </w:t>
      </w:r>
      <w:r>
        <w:rPr>
          <w:rFonts w:hint="eastAsia"/>
          <w:b/>
          <w:lang w:val="x-none"/>
        </w:rPr>
        <w:t xml:space="preserve">If preconfigured UL resource is reserved with a ultra-long periodicity at the level of </w:t>
      </w:r>
      <w:r w:rsidR="00E774C0">
        <w:rPr>
          <w:rFonts w:hint="eastAsia"/>
          <w:b/>
          <w:lang w:val="x-none"/>
        </w:rPr>
        <w:t>minutes/hours</w:t>
      </w:r>
      <w:r>
        <w:rPr>
          <w:rFonts w:hint="eastAsia"/>
          <w:b/>
          <w:lang w:val="x-none"/>
        </w:rPr>
        <w:t>, resource activation/deactivation may be unnecessary.</w:t>
      </w:r>
    </w:p>
    <w:p w:rsidR="002205BF" w:rsidRPr="0020683B" w:rsidRDefault="002205BF" w:rsidP="002205BF">
      <w:pPr>
        <w:spacing w:line="276" w:lineRule="auto"/>
        <w:jc w:val="both"/>
        <w:rPr>
          <w:lang w:val="x-none"/>
        </w:rPr>
      </w:pPr>
      <w:r>
        <w:rPr>
          <w:rFonts w:hint="eastAsia"/>
          <w:lang w:val="x-none"/>
        </w:rPr>
        <w:t>The above cases may be possible and suitable for different traffic model. As discussed in traffic model, For the traffic model of a small packet with a large period, resource activation/deactivation may not be needed. Resource activation triggered by UE is suitable to a burst voice traffic or a burst large packet. However, resource activation triggered by UE may introduce additional UL transmission, which will cause additional UE power consumption and additional UL resources. Therefore, further study is needed to conclude whether to support resource activation triggered by UE in RRC-idle mode.</w:t>
      </w:r>
    </w:p>
    <w:p w:rsidR="002205BF" w:rsidRPr="00D93809" w:rsidRDefault="002205BF" w:rsidP="002205BF">
      <w:pPr>
        <w:spacing w:line="276" w:lineRule="auto"/>
        <w:jc w:val="both"/>
        <w:rPr>
          <w:b/>
          <w:lang w:val="x-none"/>
        </w:rPr>
      </w:pPr>
      <w:r>
        <w:rPr>
          <w:rFonts w:hint="eastAsia"/>
          <w:b/>
          <w:lang w:val="x-none"/>
        </w:rPr>
        <w:t>Proposal #5</w:t>
      </w:r>
      <w:r w:rsidRPr="00332DF8">
        <w:rPr>
          <w:rFonts w:hint="eastAsia"/>
          <w:b/>
          <w:lang w:val="x-none"/>
        </w:rPr>
        <w:t xml:space="preserve">: </w:t>
      </w:r>
      <w:r>
        <w:rPr>
          <w:rFonts w:hint="eastAsia"/>
          <w:b/>
          <w:lang w:val="x-none"/>
        </w:rPr>
        <w:t>Further study whether to support resource activation triggered/requested by UE in RRC-idle mode for transmission in preconfigured UL resources.</w:t>
      </w:r>
    </w:p>
    <w:p w:rsidR="002205BF" w:rsidRPr="00CE6463" w:rsidRDefault="002205BF" w:rsidP="002205BF">
      <w:pPr>
        <w:pStyle w:val="3"/>
        <w:numPr>
          <w:ilvl w:val="2"/>
          <w:numId w:val="11"/>
        </w:numPr>
        <w:rPr>
          <w:noProof/>
        </w:rPr>
      </w:pPr>
      <w:r>
        <w:rPr>
          <w:rFonts w:eastAsiaTheme="minorEastAsia" w:hint="eastAsia"/>
          <w:noProof/>
          <w:lang w:eastAsia="zh-CN"/>
        </w:rPr>
        <w:t>TA acquisition</w:t>
      </w:r>
    </w:p>
    <w:p w:rsidR="002205BF" w:rsidRDefault="002205BF" w:rsidP="002205BF">
      <w:pPr>
        <w:spacing w:line="276" w:lineRule="auto"/>
        <w:jc w:val="both"/>
        <w:rPr>
          <w:lang w:val="en-GB"/>
        </w:rPr>
      </w:pPr>
      <w:r>
        <w:rPr>
          <w:rFonts w:hint="eastAsia"/>
          <w:lang w:val="en-GB"/>
        </w:rPr>
        <w:t xml:space="preserve">In the new WID on Rel-16 </w:t>
      </w:r>
      <w:r w:rsidR="00AD4038">
        <w:rPr>
          <w:rFonts w:hint="eastAsia"/>
          <w:lang w:val="en-GB"/>
        </w:rPr>
        <w:t>NB-IOT</w:t>
      </w:r>
      <w:r>
        <w:rPr>
          <w:rFonts w:hint="eastAsia"/>
          <w:lang w:val="en-GB"/>
        </w:rPr>
        <w:t xml:space="preserve"> [1], the transmission in preconfigured UL resources is </w:t>
      </w:r>
      <w:r>
        <w:rPr>
          <w:lang w:val="en-GB"/>
        </w:rPr>
        <w:t>“</w:t>
      </w:r>
      <w:r w:rsidRPr="009D7DDC">
        <w:rPr>
          <w:bCs/>
          <w:i/>
        </w:rPr>
        <w:t>with a valid timing advance</w:t>
      </w:r>
      <w:r>
        <w:rPr>
          <w:lang w:val="en-GB"/>
        </w:rPr>
        <w:t>”</w:t>
      </w:r>
      <w:r>
        <w:rPr>
          <w:rFonts w:hint="eastAsia"/>
          <w:lang w:val="en-GB"/>
        </w:rPr>
        <w:t xml:space="preserve">. This means the transmission in preconfigured UL resources without valid TA (Timing Advance) </w:t>
      </w:r>
      <w:proofErr w:type="gramStart"/>
      <w:r>
        <w:rPr>
          <w:rFonts w:hint="eastAsia"/>
          <w:lang w:val="en-GB"/>
        </w:rPr>
        <w:t>is not allowed</w:t>
      </w:r>
      <w:proofErr w:type="gramEnd"/>
      <w:r>
        <w:rPr>
          <w:rFonts w:hint="eastAsia"/>
          <w:lang w:val="en-GB"/>
        </w:rPr>
        <w:t xml:space="preserve">. In RRC-connected mode, TA acquisition is not an issue. </w:t>
      </w:r>
      <w:proofErr w:type="gramStart"/>
      <w:r>
        <w:rPr>
          <w:rFonts w:hint="eastAsia"/>
          <w:lang w:val="en-GB"/>
        </w:rPr>
        <w:t>But</w:t>
      </w:r>
      <w:proofErr w:type="gramEnd"/>
      <w:r>
        <w:rPr>
          <w:rFonts w:hint="eastAsia"/>
          <w:lang w:val="en-GB"/>
        </w:rPr>
        <w:t xml:space="preserve"> i</w:t>
      </w:r>
      <w:r w:rsidRPr="00DF4201">
        <w:rPr>
          <w:rFonts w:hint="eastAsia"/>
          <w:lang w:val="en-GB"/>
        </w:rPr>
        <w:t>n RRC-idle mode,</w:t>
      </w:r>
      <w:r>
        <w:rPr>
          <w:rFonts w:hint="eastAsia"/>
          <w:lang w:val="en-GB"/>
        </w:rPr>
        <w:t xml:space="preserve"> UE needn</w:t>
      </w:r>
      <w:r>
        <w:rPr>
          <w:lang w:val="en-GB"/>
        </w:rPr>
        <w:t>’</w:t>
      </w:r>
      <w:r>
        <w:rPr>
          <w:rFonts w:hint="eastAsia"/>
          <w:lang w:val="en-GB"/>
        </w:rPr>
        <w:t xml:space="preserve">t acquire TA since there is no any UL transmission. Therefore, one important problem in RRC-idle mode is how to acquire a valid TA to support transmission in preconfigured UL resources.  </w:t>
      </w:r>
    </w:p>
    <w:p w:rsidR="002205BF" w:rsidRDefault="002205BF" w:rsidP="002205BF">
      <w:pPr>
        <w:spacing w:line="276" w:lineRule="auto"/>
        <w:jc w:val="both"/>
        <w:rPr>
          <w:lang w:val="en-GB"/>
        </w:rPr>
      </w:pPr>
      <w:r>
        <w:rPr>
          <w:rFonts w:hint="eastAsia"/>
          <w:lang w:val="en-GB"/>
        </w:rPr>
        <w:t xml:space="preserve">For a </w:t>
      </w:r>
      <w:r>
        <w:rPr>
          <w:lang w:val="en-GB"/>
        </w:rPr>
        <w:t>stationary</w:t>
      </w:r>
      <w:r>
        <w:rPr>
          <w:rFonts w:hint="eastAsia"/>
          <w:lang w:val="en-GB"/>
        </w:rPr>
        <w:t xml:space="preserve"> </w:t>
      </w:r>
      <w:r w:rsidR="00CE7F17">
        <w:rPr>
          <w:rFonts w:hint="eastAsia"/>
          <w:lang w:val="en-GB"/>
        </w:rPr>
        <w:t>NB-IOT</w:t>
      </w:r>
      <w:r>
        <w:rPr>
          <w:rFonts w:hint="eastAsia"/>
          <w:lang w:val="en-GB"/>
        </w:rPr>
        <w:t xml:space="preserve"> UE, which is possible for some application scenario of IOT service, TA value is mostly unchanged. In this case, it is feasible that the TA value acquired in RRC-connected mode can be stored and used for transmission in preconfigured UL resources in RRC-idle mode. If UE can report the </w:t>
      </w:r>
      <w:r w:rsidRPr="00963E82">
        <w:rPr>
          <w:lang w:val="en-GB"/>
        </w:rPr>
        <w:t>characteristic</w:t>
      </w:r>
      <w:r>
        <w:rPr>
          <w:rFonts w:hint="eastAsia"/>
          <w:lang w:val="en-GB"/>
        </w:rPr>
        <w:t xml:space="preserve"> of stationary to </w:t>
      </w:r>
      <w:proofErr w:type="spellStart"/>
      <w:r>
        <w:rPr>
          <w:rFonts w:hint="eastAsia"/>
          <w:lang w:val="en-GB"/>
        </w:rPr>
        <w:t>eNB</w:t>
      </w:r>
      <w:proofErr w:type="spellEnd"/>
      <w:r>
        <w:rPr>
          <w:rFonts w:hint="eastAsia"/>
          <w:lang w:val="en-GB"/>
        </w:rPr>
        <w:t xml:space="preserve"> or </w:t>
      </w:r>
      <w:proofErr w:type="spellStart"/>
      <w:r>
        <w:rPr>
          <w:rFonts w:hint="eastAsia"/>
          <w:lang w:val="en-GB"/>
        </w:rPr>
        <w:t>eNB</w:t>
      </w:r>
      <w:proofErr w:type="spellEnd"/>
      <w:r>
        <w:rPr>
          <w:rFonts w:hint="eastAsia"/>
          <w:lang w:val="en-GB"/>
        </w:rPr>
        <w:t xml:space="preserve"> can know the </w:t>
      </w:r>
      <w:r w:rsidRPr="00963E82">
        <w:rPr>
          <w:lang w:val="en-GB"/>
        </w:rPr>
        <w:t>characteristic</w:t>
      </w:r>
      <w:r>
        <w:rPr>
          <w:rFonts w:hint="eastAsia"/>
          <w:lang w:val="en-GB"/>
        </w:rPr>
        <w:t xml:space="preserve"> of stationary by some smart measurement, the </w:t>
      </w:r>
      <w:r>
        <w:rPr>
          <w:lang w:val="en-GB"/>
        </w:rPr>
        <w:t>parameter</w:t>
      </w:r>
      <w:r>
        <w:rPr>
          <w:rFonts w:hint="eastAsia"/>
          <w:lang w:val="en-GB"/>
        </w:rPr>
        <w:t xml:space="preserve"> </w:t>
      </w:r>
      <w:r>
        <w:rPr>
          <w:lang w:val="en-GB"/>
        </w:rPr>
        <w:t>‘</w:t>
      </w:r>
      <w:proofErr w:type="spellStart"/>
      <w:r w:rsidRPr="00045D9A">
        <w:rPr>
          <w:rFonts w:hint="eastAsia"/>
          <w:bCs/>
          <w:i/>
        </w:rPr>
        <w:t>TimeAlignmentTimer</w:t>
      </w:r>
      <w:proofErr w:type="spellEnd"/>
      <w:r>
        <w:rPr>
          <w:bCs/>
          <w:i/>
        </w:rPr>
        <w:t>’</w:t>
      </w:r>
      <w:r>
        <w:rPr>
          <w:rFonts w:hint="eastAsia"/>
          <w:bCs/>
          <w:i/>
        </w:rPr>
        <w:t xml:space="preserve"> </w:t>
      </w:r>
      <w:r w:rsidRPr="0007096C">
        <w:rPr>
          <w:rFonts w:hint="eastAsia"/>
          <w:bCs/>
        </w:rPr>
        <w:t xml:space="preserve">to control the validity duration of TA </w:t>
      </w:r>
      <w:r w:rsidRPr="0007096C">
        <w:rPr>
          <w:rFonts w:hint="eastAsia"/>
          <w:lang w:val="en-GB"/>
        </w:rPr>
        <w:t>can be con</w:t>
      </w:r>
      <w:r>
        <w:rPr>
          <w:rFonts w:hint="eastAsia"/>
          <w:lang w:val="en-GB"/>
        </w:rPr>
        <w:t xml:space="preserve">figured as </w:t>
      </w:r>
      <w:r>
        <w:rPr>
          <w:lang w:val="en-GB"/>
        </w:rPr>
        <w:t>‘</w:t>
      </w:r>
      <w:r>
        <w:rPr>
          <w:rFonts w:hint="eastAsia"/>
          <w:lang w:val="en-GB"/>
        </w:rPr>
        <w:t>infinity</w:t>
      </w:r>
      <w:r>
        <w:rPr>
          <w:lang w:val="en-GB"/>
        </w:rPr>
        <w:t>’</w:t>
      </w:r>
      <w:r>
        <w:rPr>
          <w:rFonts w:hint="eastAsia"/>
          <w:lang w:val="en-GB"/>
        </w:rPr>
        <w:t>. Thus, the TA value in RRC-connected mode can be always stored even RRC-connection is released.</w:t>
      </w:r>
    </w:p>
    <w:p w:rsidR="00E774C0" w:rsidRDefault="00E774C0" w:rsidP="00E774C0">
      <w:pPr>
        <w:spacing w:line="276" w:lineRule="auto"/>
        <w:jc w:val="both"/>
        <w:rPr>
          <w:b/>
          <w:lang w:val="x-none"/>
        </w:rPr>
      </w:pPr>
      <w:r>
        <w:rPr>
          <w:rFonts w:hint="eastAsia"/>
          <w:b/>
          <w:lang w:val="x-none"/>
        </w:rPr>
        <w:lastRenderedPageBreak/>
        <w:t>Observation #4</w:t>
      </w:r>
      <w:r w:rsidRPr="00332DF8">
        <w:rPr>
          <w:rFonts w:hint="eastAsia"/>
          <w:b/>
          <w:lang w:val="x-none"/>
        </w:rPr>
        <w:t xml:space="preserve">: </w:t>
      </w:r>
      <w:r>
        <w:rPr>
          <w:rFonts w:hint="eastAsia"/>
          <w:b/>
          <w:lang w:val="x-none"/>
        </w:rPr>
        <w:t>For a stationary NB-IOT UE, it is feasible to use the TA acquired in RRC-connected mode for transmission in preconfigured UL resources in RRC-idle mode.</w:t>
      </w:r>
    </w:p>
    <w:p w:rsidR="002205BF" w:rsidRPr="005D0D43" w:rsidRDefault="002205BF" w:rsidP="002205BF">
      <w:pPr>
        <w:spacing w:line="276" w:lineRule="auto"/>
        <w:jc w:val="both"/>
        <w:rPr>
          <w:lang w:val="en-GB"/>
        </w:rPr>
      </w:pPr>
      <w:r w:rsidRPr="005D0D43">
        <w:rPr>
          <w:rFonts w:hint="eastAsia"/>
          <w:lang w:val="en-GB"/>
        </w:rPr>
        <w:t xml:space="preserve">For a non-stationary </w:t>
      </w:r>
      <w:r w:rsidR="00CE7F17">
        <w:rPr>
          <w:rFonts w:hint="eastAsia"/>
          <w:lang w:val="en-GB"/>
        </w:rPr>
        <w:t>NB-IOT</w:t>
      </w:r>
      <w:r w:rsidRPr="005D0D43">
        <w:rPr>
          <w:rFonts w:hint="eastAsia"/>
          <w:lang w:val="en-GB"/>
        </w:rPr>
        <w:t xml:space="preserve"> UE, which </w:t>
      </w:r>
      <w:r>
        <w:rPr>
          <w:rFonts w:hint="eastAsia"/>
          <w:lang w:val="en-GB"/>
        </w:rPr>
        <w:t>is</w:t>
      </w:r>
      <w:r w:rsidRPr="005D0D43">
        <w:rPr>
          <w:rFonts w:hint="eastAsia"/>
          <w:lang w:val="en-GB"/>
        </w:rPr>
        <w:t xml:space="preserve"> </w:t>
      </w:r>
      <w:r>
        <w:rPr>
          <w:rFonts w:hint="eastAsia"/>
          <w:lang w:val="en-GB"/>
        </w:rPr>
        <w:t xml:space="preserve">a normal case for wearable IOT devices, TA value may be frequently changed. In this case, it is </w:t>
      </w:r>
      <w:r>
        <w:rPr>
          <w:lang w:val="en-GB"/>
        </w:rPr>
        <w:t>necessary</w:t>
      </w:r>
      <w:r>
        <w:rPr>
          <w:rFonts w:hint="eastAsia"/>
          <w:lang w:val="en-GB"/>
        </w:rPr>
        <w:t xml:space="preserve"> to </w:t>
      </w:r>
      <w:r>
        <w:rPr>
          <w:lang w:val="en-GB"/>
        </w:rPr>
        <w:t>reacquire</w:t>
      </w:r>
      <w:r>
        <w:rPr>
          <w:rFonts w:hint="eastAsia"/>
          <w:lang w:val="en-GB"/>
        </w:rPr>
        <w:t xml:space="preserve"> TA before starting transmission in preconfigured UL resources in RRC-idle mode. To support all of the possible change range of TA, PRACH procedure may be required and TA </w:t>
      </w:r>
      <w:proofErr w:type="gramStart"/>
      <w:r>
        <w:rPr>
          <w:rFonts w:hint="eastAsia"/>
          <w:lang w:val="en-GB"/>
        </w:rPr>
        <w:t>can be acquired</w:t>
      </w:r>
      <w:proofErr w:type="gramEnd"/>
      <w:r>
        <w:rPr>
          <w:rFonts w:hint="eastAsia"/>
          <w:lang w:val="en-GB"/>
        </w:rPr>
        <w:t xml:space="preserve"> in RAR. </w:t>
      </w:r>
      <w:proofErr w:type="gramStart"/>
      <w:r>
        <w:rPr>
          <w:rFonts w:hint="eastAsia"/>
          <w:lang w:val="en-GB"/>
        </w:rPr>
        <w:t>And</w:t>
      </w:r>
      <w:proofErr w:type="gramEnd"/>
      <w:r>
        <w:rPr>
          <w:rFonts w:hint="eastAsia"/>
          <w:lang w:val="en-GB"/>
        </w:rPr>
        <w:t>, only contention based PRACH procedure can be used in RRC-idle mode. However, the PRACH procedure with four steps contention resolution may cause considerable UE power consumption and UL/DL resource consumption. Thus, the gain of transmission in preconfigured UL resources in RRC-idle mode may be limited. Therefore</w:t>
      </w:r>
      <w:r w:rsidRPr="00BB122E">
        <w:rPr>
          <w:rFonts w:hint="eastAsia"/>
          <w:lang w:val="en-GB"/>
        </w:rPr>
        <w:t xml:space="preserve">, further </w:t>
      </w:r>
      <w:r w:rsidRPr="00BB122E">
        <w:rPr>
          <w:lang w:val="en-GB"/>
        </w:rPr>
        <w:t>study</w:t>
      </w:r>
      <w:r w:rsidRPr="00BB122E">
        <w:rPr>
          <w:rFonts w:hint="eastAsia"/>
          <w:lang w:val="en-GB"/>
        </w:rPr>
        <w:t xml:space="preserve"> </w:t>
      </w:r>
      <w:proofErr w:type="gramStart"/>
      <w:r w:rsidRPr="00BB122E">
        <w:rPr>
          <w:rFonts w:hint="eastAsia"/>
          <w:lang w:val="en-GB"/>
        </w:rPr>
        <w:t>is needed</w:t>
      </w:r>
      <w:proofErr w:type="gramEnd"/>
      <w:r w:rsidRPr="00BB122E">
        <w:rPr>
          <w:rFonts w:hint="eastAsia"/>
          <w:lang w:val="en-GB"/>
        </w:rPr>
        <w:t xml:space="preserve"> to conclude whether to support </w:t>
      </w:r>
      <w:r w:rsidRPr="00BB122E">
        <w:rPr>
          <w:rFonts w:hint="eastAsia"/>
          <w:lang w:val="x-none"/>
        </w:rPr>
        <w:t xml:space="preserve">non-stationary </w:t>
      </w:r>
      <w:r w:rsidR="00CE7F17">
        <w:rPr>
          <w:rFonts w:hint="eastAsia"/>
          <w:lang w:val="x-none"/>
        </w:rPr>
        <w:t>NB-IOT</w:t>
      </w:r>
      <w:r w:rsidRPr="00BB122E">
        <w:rPr>
          <w:rFonts w:hint="eastAsia"/>
          <w:lang w:val="x-none"/>
        </w:rPr>
        <w:t xml:space="preserve"> UE for transmission in preconfigured UL resources in RRC-idle mode.</w:t>
      </w:r>
    </w:p>
    <w:p w:rsidR="002205BF" w:rsidRDefault="002205BF" w:rsidP="002205BF">
      <w:pPr>
        <w:spacing w:line="276" w:lineRule="auto"/>
        <w:jc w:val="both"/>
        <w:rPr>
          <w:b/>
          <w:lang w:val="x-none"/>
        </w:rPr>
      </w:pPr>
      <w:r>
        <w:rPr>
          <w:rFonts w:hint="eastAsia"/>
          <w:b/>
          <w:lang w:val="x-none"/>
        </w:rPr>
        <w:t>Observation #5</w:t>
      </w:r>
      <w:r w:rsidRPr="00332DF8">
        <w:rPr>
          <w:rFonts w:hint="eastAsia"/>
          <w:b/>
          <w:lang w:val="x-none"/>
        </w:rPr>
        <w:t xml:space="preserve">: </w:t>
      </w:r>
      <w:r>
        <w:rPr>
          <w:rFonts w:hint="eastAsia"/>
          <w:b/>
          <w:lang w:val="x-none"/>
        </w:rPr>
        <w:t xml:space="preserve">For a non-stationary </w:t>
      </w:r>
      <w:r w:rsidR="00CE7F17">
        <w:rPr>
          <w:rFonts w:hint="eastAsia"/>
          <w:b/>
          <w:lang w:val="x-none"/>
        </w:rPr>
        <w:t>NB-IOT</w:t>
      </w:r>
      <w:r>
        <w:rPr>
          <w:rFonts w:hint="eastAsia"/>
          <w:b/>
          <w:lang w:val="x-none"/>
        </w:rPr>
        <w:t xml:space="preserve"> UE, TA needs to be reacquired before transmission in preconfigured UL resources in RRC-idle mode.</w:t>
      </w:r>
    </w:p>
    <w:p w:rsidR="002205BF" w:rsidRPr="00904919" w:rsidRDefault="002205BF" w:rsidP="002205BF">
      <w:pPr>
        <w:spacing w:line="276" w:lineRule="auto"/>
        <w:jc w:val="both"/>
        <w:rPr>
          <w:b/>
          <w:lang w:val="x-none"/>
        </w:rPr>
      </w:pPr>
      <w:r>
        <w:rPr>
          <w:rFonts w:hint="eastAsia"/>
          <w:b/>
          <w:lang w:val="x-none"/>
        </w:rPr>
        <w:t>Proposal #6</w:t>
      </w:r>
      <w:r w:rsidRPr="00332DF8">
        <w:rPr>
          <w:rFonts w:hint="eastAsia"/>
          <w:b/>
          <w:lang w:val="x-none"/>
        </w:rPr>
        <w:t xml:space="preserve">: </w:t>
      </w:r>
      <w:r>
        <w:rPr>
          <w:rFonts w:hint="eastAsia"/>
          <w:b/>
          <w:lang w:val="x-none"/>
        </w:rPr>
        <w:t xml:space="preserve">Further study whether to support non-stationary </w:t>
      </w:r>
      <w:r w:rsidR="00CE7F17">
        <w:rPr>
          <w:rFonts w:hint="eastAsia"/>
          <w:b/>
          <w:lang w:val="x-none"/>
        </w:rPr>
        <w:t>NB-IOT</w:t>
      </w:r>
      <w:r>
        <w:rPr>
          <w:rFonts w:hint="eastAsia"/>
          <w:b/>
          <w:lang w:val="x-none"/>
        </w:rPr>
        <w:t xml:space="preserve"> UE</w:t>
      </w:r>
      <w:r w:rsidR="0075492E">
        <w:rPr>
          <w:rFonts w:hint="eastAsia"/>
          <w:b/>
          <w:lang w:val="x-none"/>
        </w:rPr>
        <w:t>s</w:t>
      </w:r>
      <w:r>
        <w:rPr>
          <w:rFonts w:hint="eastAsia"/>
          <w:b/>
          <w:lang w:val="x-none"/>
        </w:rPr>
        <w:t xml:space="preserve"> for transmission in preconfigured UL resources in RRC-idle mode.</w:t>
      </w:r>
    </w:p>
    <w:p w:rsidR="002205BF" w:rsidRDefault="002205BF" w:rsidP="002205BF">
      <w:pPr>
        <w:pStyle w:val="1"/>
        <w:numPr>
          <w:ilvl w:val="0"/>
          <w:numId w:val="0"/>
        </w:numPr>
        <w:spacing w:line="276" w:lineRule="auto"/>
        <w:jc w:val="both"/>
        <w:rPr>
          <w:rFonts w:eastAsia="宋体"/>
          <w:lang w:eastAsia="zh-CN"/>
        </w:rPr>
      </w:pPr>
      <w:r>
        <w:rPr>
          <w:rFonts w:eastAsiaTheme="minorEastAsia" w:hint="eastAsia"/>
          <w:lang w:eastAsia="zh-CN"/>
        </w:rPr>
        <w:t>3</w:t>
      </w:r>
      <w:r>
        <w:rPr>
          <w:rFonts w:hint="eastAsia"/>
          <w:lang w:eastAsia="ko-KR"/>
        </w:rPr>
        <w:t>. Conclusion</w:t>
      </w:r>
    </w:p>
    <w:p w:rsidR="002205BF" w:rsidRDefault="002205BF" w:rsidP="002205BF">
      <w:pPr>
        <w:spacing w:line="276" w:lineRule="auto"/>
        <w:jc w:val="both"/>
        <w:rPr>
          <w:lang w:val="x-none"/>
        </w:rPr>
      </w:pPr>
      <w:r>
        <w:rPr>
          <w:rFonts w:hint="eastAsia"/>
          <w:lang w:val="en-GB"/>
        </w:rPr>
        <w:t xml:space="preserve">In this paper, we </w:t>
      </w:r>
      <w:r>
        <w:rPr>
          <w:lang w:val="en-GB"/>
        </w:rPr>
        <w:t>discussed</w:t>
      </w:r>
      <w:r>
        <w:rPr>
          <w:rFonts w:hint="eastAsia"/>
          <w:lang w:val="en-GB"/>
        </w:rPr>
        <w:t xml:space="preserve"> possible direction to </w:t>
      </w:r>
      <w:r>
        <w:rPr>
          <w:rFonts w:hint="eastAsia"/>
        </w:rPr>
        <w:t xml:space="preserve">specify support for transmission in preconfigured UL resources for Rel-16 </w:t>
      </w:r>
      <w:r w:rsidR="00AD4038">
        <w:rPr>
          <w:rFonts w:hint="eastAsia"/>
        </w:rPr>
        <w:t>NB-IOT</w:t>
      </w:r>
      <w:r>
        <w:rPr>
          <w:rFonts w:hint="eastAsia"/>
          <w:lang w:val="en-GB"/>
        </w:rPr>
        <w:t xml:space="preserve">. </w:t>
      </w:r>
      <w:r w:rsidRPr="001850BE">
        <w:rPr>
          <w:rFonts w:hint="eastAsia"/>
          <w:lang w:val="x-none"/>
        </w:rPr>
        <w:t>Based</w:t>
      </w:r>
      <w:r>
        <w:rPr>
          <w:rFonts w:hint="eastAsia"/>
          <w:lang w:val="x-none"/>
        </w:rPr>
        <w:t xml:space="preserve"> on above discussion</w:t>
      </w:r>
      <w:r w:rsidRPr="001850BE">
        <w:rPr>
          <w:rFonts w:hint="eastAsia"/>
          <w:lang w:val="x-none"/>
        </w:rPr>
        <w:t xml:space="preserve">, </w:t>
      </w:r>
      <w:r>
        <w:rPr>
          <w:rFonts w:hint="eastAsia"/>
          <w:lang w:val="x-none"/>
        </w:rPr>
        <w:t xml:space="preserve">we have the following observations: </w:t>
      </w:r>
    </w:p>
    <w:p w:rsidR="002205BF" w:rsidRDefault="002205BF" w:rsidP="002205BF">
      <w:pPr>
        <w:spacing w:line="276" w:lineRule="auto"/>
        <w:jc w:val="both"/>
        <w:rPr>
          <w:b/>
          <w:lang w:val="x-none"/>
        </w:rPr>
      </w:pPr>
      <w:r>
        <w:rPr>
          <w:rFonts w:hint="eastAsia"/>
          <w:b/>
          <w:lang w:val="x-none"/>
        </w:rPr>
        <w:t>Observation #1</w:t>
      </w:r>
      <w:r w:rsidRPr="00332DF8">
        <w:rPr>
          <w:rFonts w:hint="eastAsia"/>
          <w:b/>
          <w:lang w:val="x-none"/>
        </w:rPr>
        <w:t xml:space="preserve">: </w:t>
      </w:r>
      <w:r>
        <w:rPr>
          <w:b/>
          <w:lang w:val="x-none"/>
        </w:rPr>
        <w:t>It’</w:t>
      </w:r>
      <w:r>
        <w:rPr>
          <w:rFonts w:hint="eastAsia"/>
          <w:b/>
          <w:lang w:val="x-none"/>
        </w:rPr>
        <w:t>s difficult to evaluate the gain of using shared resource for transmission in preconfigured UL resources with orthogonal multi-access schemes.</w:t>
      </w:r>
    </w:p>
    <w:p w:rsidR="002205BF" w:rsidRDefault="002205BF" w:rsidP="002205BF">
      <w:pPr>
        <w:spacing w:line="276" w:lineRule="auto"/>
        <w:jc w:val="both"/>
        <w:rPr>
          <w:b/>
          <w:lang w:val="x-none"/>
        </w:rPr>
      </w:pPr>
      <w:r>
        <w:rPr>
          <w:rFonts w:hint="eastAsia"/>
          <w:b/>
          <w:lang w:val="x-none"/>
        </w:rPr>
        <w:t>Observation #2</w:t>
      </w:r>
      <w:r w:rsidRPr="00332DF8">
        <w:rPr>
          <w:rFonts w:hint="eastAsia"/>
          <w:b/>
          <w:lang w:val="x-none"/>
        </w:rPr>
        <w:t xml:space="preserve">: </w:t>
      </w:r>
      <w:r>
        <w:rPr>
          <w:rFonts w:hint="eastAsia"/>
          <w:b/>
          <w:lang w:val="x-none"/>
        </w:rPr>
        <w:t>Resource activation triggered/requested by UE</w:t>
      </w:r>
      <w:r w:rsidR="00ED13A2">
        <w:rPr>
          <w:rFonts w:hint="eastAsia"/>
          <w:b/>
          <w:lang w:val="x-none"/>
        </w:rPr>
        <w:t>s</w:t>
      </w:r>
      <w:r>
        <w:rPr>
          <w:rFonts w:hint="eastAsia"/>
          <w:b/>
          <w:lang w:val="x-none"/>
        </w:rPr>
        <w:t xml:space="preserve"> in RRC-idle mode can improve the efficiency of resource utilization. </w:t>
      </w:r>
    </w:p>
    <w:p w:rsidR="002205BF" w:rsidRDefault="002205BF" w:rsidP="002205BF">
      <w:pPr>
        <w:spacing w:line="276" w:lineRule="auto"/>
        <w:jc w:val="both"/>
        <w:rPr>
          <w:b/>
          <w:lang w:val="x-none"/>
        </w:rPr>
      </w:pPr>
      <w:r>
        <w:rPr>
          <w:rFonts w:hint="eastAsia"/>
          <w:b/>
          <w:lang w:val="x-none"/>
        </w:rPr>
        <w:t>Observation #3</w:t>
      </w:r>
      <w:r w:rsidRPr="00332DF8">
        <w:rPr>
          <w:rFonts w:hint="eastAsia"/>
          <w:b/>
          <w:lang w:val="x-none"/>
        </w:rPr>
        <w:t xml:space="preserve">: </w:t>
      </w:r>
      <w:r>
        <w:rPr>
          <w:rFonts w:hint="eastAsia"/>
          <w:b/>
          <w:lang w:val="x-none"/>
        </w:rPr>
        <w:t xml:space="preserve">If preconfigured UL resource is reserved with a ultra-long periodicity at the level of </w:t>
      </w:r>
      <w:r w:rsidR="00E774C0">
        <w:rPr>
          <w:rFonts w:hint="eastAsia"/>
          <w:b/>
          <w:lang w:val="x-none"/>
        </w:rPr>
        <w:t>minutes/hours</w:t>
      </w:r>
      <w:r>
        <w:rPr>
          <w:rFonts w:hint="eastAsia"/>
          <w:b/>
          <w:lang w:val="x-none"/>
        </w:rPr>
        <w:t>, resource activation/deactivation may be unnecessary.</w:t>
      </w:r>
    </w:p>
    <w:p w:rsidR="00E774C0" w:rsidRDefault="00E774C0" w:rsidP="00E774C0">
      <w:pPr>
        <w:spacing w:line="276" w:lineRule="auto"/>
        <w:jc w:val="both"/>
        <w:rPr>
          <w:b/>
          <w:lang w:val="x-none"/>
        </w:rPr>
      </w:pPr>
      <w:r>
        <w:rPr>
          <w:rFonts w:hint="eastAsia"/>
          <w:b/>
          <w:lang w:val="x-none"/>
        </w:rPr>
        <w:t>Observation #4</w:t>
      </w:r>
      <w:r w:rsidRPr="00332DF8">
        <w:rPr>
          <w:rFonts w:hint="eastAsia"/>
          <w:b/>
          <w:lang w:val="x-none"/>
        </w:rPr>
        <w:t xml:space="preserve">: </w:t>
      </w:r>
      <w:r>
        <w:rPr>
          <w:rFonts w:hint="eastAsia"/>
          <w:b/>
          <w:lang w:val="x-none"/>
        </w:rPr>
        <w:t>For a stationary NB-IOT UE, it is feasible to use the TA acquired in RRC-connected mode for transmission in preconfigured UL resources in RRC-idle mode.</w:t>
      </w:r>
    </w:p>
    <w:p w:rsidR="002205BF" w:rsidRDefault="002205BF" w:rsidP="002205BF">
      <w:pPr>
        <w:spacing w:line="276" w:lineRule="auto"/>
        <w:jc w:val="both"/>
        <w:rPr>
          <w:b/>
          <w:lang w:val="x-none"/>
        </w:rPr>
      </w:pPr>
      <w:r>
        <w:rPr>
          <w:rFonts w:hint="eastAsia"/>
          <w:b/>
          <w:lang w:val="x-none"/>
        </w:rPr>
        <w:t>Observation #5</w:t>
      </w:r>
      <w:r w:rsidRPr="00332DF8">
        <w:rPr>
          <w:rFonts w:hint="eastAsia"/>
          <w:b/>
          <w:lang w:val="x-none"/>
        </w:rPr>
        <w:t xml:space="preserve">: </w:t>
      </w:r>
      <w:r>
        <w:rPr>
          <w:rFonts w:hint="eastAsia"/>
          <w:b/>
          <w:lang w:val="x-none"/>
        </w:rPr>
        <w:t xml:space="preserve">For a non-stationary </w:t>
      </w:r>
      <w:r w:rsidR="00CE7F17">
        <w:rPr>
          <w:rFonts w:hint="eastAsia"/>
          <w:b/>
          <w:lang w:val="x-none"/>
        </w:rPr>
        <w:t>NB-IOT</w:t>
      </w:r>
      <w:r>
        <w:rPr>
          <w:rFonts w:hint="eastAsia"/>
          <w:b/>
          <w:lang w:val="x-none"/>
        </w:rPr>
        <w:t xml:space="preserve"> UE, TA needs to be reacquired before transmission in preconfigured UL resources in RRC-idle mode.</w:t>
      </w:r>
    </w:p>
    <w:p w:rsidR="002205BF" w:rsidRDefault="002205BF" w:rsidP="002205BF">
      <w:pPr>
        <w:spacing w:line="276" w:lineRule="auto"/>
        <w:jc w:val="both"/>
        <w:rPr>
          <w:b/>
          <w:lang w:val="x-none"/>
        </w:rPr>
      </w:pPr>
      <w:r>
        <w:rPr>
          <w:rFonts w:hint="eastAsia"/>
          <w:lang w:val="x-none"/>
        </w:rPr>
        <w:t>And proposals based on above observations:</w:t>
      </w:r>
    </w:p>
    <w:p w:rsidR="00094F68" w:rsidRDefault="00094F68" w:rsidP="00094F68">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For Rel-16 NB-IOT, UL SPS in RRC-connected mode should be extended to data transmission from periodic BSR.</w:t>
      </w:r>
    </w:p>
    <w:p w:rsidR="002205BF" w:rsidRDefault="002205BF" w:rsidP="002205BF">
      <w:pPr>
        <w:spacing w:line="276" w:lineRule="auto"/>
        <w:jc w:val="both"/>
        <w:rPr>
          <w:b/>
          <w:lang w:val="x-none"/>
        </w:rPr>
      </w:pPr>
      <w:r>
        <w:rPr>
          <w:rFonts w:hint="eastAsia"/>
          <w:b/>
          <w:lang w:val="x-none"/>
        </w:rPr>
        <w:t>Proposal #2</w:t>
      </w:r>
      <w:r w:rsidRPr="00332DF8">
        <w:rPr>
          <w:rFonts w:hint="eastAsia"/>
          <w:b/>
          <w:lang w:val="x-none"/>
        </w:rPr>
        <w:t xml:space="preserve">: </w:t>
      </w:r>
      <w:r>
        <w:rPr>
          <w:rFonts w:hint="eastAsia"/>
          <w:b/>
          <w:lang w:val="x-none"/>
        </w:rPr>
        <w:t>For Rel-1</w:t>
      </w:r>
      <w:r w:rsidRPr="008661D7">
        <w:rPr>
          <w:rFonts w:hint="eastAsia"/>
          <w:b/>
          <w:lang w:val="x-none"/>
        </w:rPr>
        <w:t xml:space="preserve">6 </w:t>
      </w:r>
      <w:r w:rsidR="008661D7" w:rsidRPr="008661D7">
        <w:rPr>
          <w:rFonts w:hint="eastAsia"/>
          <w:b/>
          <w:lang w:val="x-none"/>
        </w:rPr>
        <w:t>NB-IOT</w:t>
      </w:r>
      <w:r w:rsidRPr="008661D7">
        <w:rPr>
          <w:rFonts w:hint="eastAsia"/>
          <w:b/>
          <w:lang w:val="x-none"/>
        </w:rPr>
        <w:t>, tra</w:t>
      </w:r>
      <w:r>
        <w:rPr>
          <w:rFonts w:hint="eastAsia"/>
          <w:b/>
          <w:lang w:val="x-none"/>
        </w:rPr>
        <w:t>nsmission in preconfigured UL resources in RRC-idle mode should be specified.</w:t>
      </w:r>
    </w:p>
    <w:p w:rsidR="002205BF" w:rsidRPr="001B6157" w:rsidRDefault="002205BF" w:rsidP="002205BF">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 xml:space="preserve">Further study whether to introduce an ultra-long periodicity at the level of </w:t>
      </w:r>
      <w:r w:rsidR="00E774C0">
        <w:rPr>
          <w:rFonts w:hint="eastAsia"/>
          <w:b/>
          <w:lang w:val="x-none"/>
        </w:rPr>
        <w:t>minutes/hours</w:t>
      </w:r>
      <w:r>
        <w:rPr>
          <w:rFonts w:hint="eastAsia"/>
          <w:b/>
          <w:lang w:val="x-none"/>
        </w:rPr>
        <w:t xml:space="preserve"> for transmission in preconfigured UL resources in RRC-idle mode.</w:t>
      </w:r>
    </w:p>
    <w:p w:rsidR="00005F65" w:rsidRDefault="00005F65" w:rsidP="00005F65">
      <w:pPr>
        <w:spacing w:line="276" w:lineRule="auto"/>
        <w:jc w:val="both"/>
        <w:rPr>
          <w:b/>
          <w:lang w:val="x-none"/>
        </w:rPr>
      </w:pPr>
      <w:r>
        <w:rPr>
          <w:rFonts w:hint="eastAsia"/>
          <w:b/>
          <w:lang w:val="x-none"/>
        </w:rPr>
        <w:t>Proposal #4</w:t>
      </w:r>
      <w:r w:rsidRPr="00332DF8">
        <w:rPr>
          <w:rFonts w:hint="eastAsia"/>
          <w:b/>
          <w:lang w:val="x-none"/>
        </w:rPr>
        <w:t xml:space="preserve">: </w:t>
      </w:r>
      <w:r>
        <w:rPr>
          <w:rFonts w:hint="eastAsia"/>
          <w:b/>
          <w:lang w:val="x-none"/>
        </w:rPr>
        <w:t xml:space="preserve">For Rel-16 </w:t>
      </w:r>
      <w:r w:rsidR="00477038">
        <w:rPr>
          <w:rFonts w:hint="eastAsia"/>
          <w:b/>
          <w:lang w:val="x-none"/>
        </w:rPr>
        <w:t>NB-IOT</w:t>
      </w:r>
      <w:bookmarkStart w:id="1" w:name="_GoBack"/>
      <w:bookmarkEnd w:id="1"/>
      <w:r>
        <w:rPr>
          <w:rFonts w:hint="eastAsia"/>
          <w:b/>
          <w:lang w:val="x-none"/>
        </w:rPr>
        <w:t>, transmission in preconfigured UL resources in RRC-idle mode should be based on dedicated resources rather than shared resources.</w:t>
      </w:r>
    </w:p>
    <w:p w:rsidR="002205BF" w:rsidRPr="00D93809" w:rsidRDefault="002205BF" w:rsidP="002205BF">
      <w:pPr>
        <w:spacing w:line="276" w:lineRule="auto"/>
        <w:jc w:val="both"/>
        <w:rPr>
          <w:b/>
          <w:lang w:val="x-none"/>
        </w:rPr>
      </w:pPr>
      <w:r>
        <w:rPr>
          <w:rFonts w:hint="eastAsia"/>
          <w:b/>
          <w:lang w:val="x-none"/>
        </w:rPr>
        <w:t>Proposal #5</w:t>
      </w:r>
      <w:r w:rsidRPr="00332DF8">
        <w:rPr>
          <w:rFonts w:hint="eastAsia"/>
          <w:b/>
          <w:lang w:val="x-none"/>
        </w:rPr>
        <w:t xml:space="preserve">: </w:t>
      </w:r>
      <w:r>
        <w:rPr>
          <w:rFonts w:hint="eastAsia"/>
          <w:b/>
          <w:lang w:val="x-none"/>
        </w:rPr>
        <w:t>Further study whether to support resource activation triggered/requested by UE in RRC-idle mode for transmission in preconfigured UL resources.</w:t>
      </w:r>
    </w:p>
    <w:p w:rsidR="002205BF" w:rsidRPr="00904919" w:rsidRDefault="002205BF" w:rsidP="002205BF">
      <w:pPr>
        <w:spacing w:line="276" w:lineRule="auto"/>
        <w:jc w:val="both"/>
        <w:rPr>
          <w:b/>
          <w:lang w:val="x-none"/>
        </w:rPr>
      </w:pPr>
      <w:r>
        <w:rPr>
          <w:rFonts w:hint="eastAsia"/>
          <w:b/>
          <w:lang w:val="x-none"/>
        </w:rPr>
        <w:t>Proposal #6</w:t>
      </w:r>
      <w:r w:rsidRPr="00332DF8">
        <w:rPr>
          <w:rFonts w:hint="eastAsia"/>
          <w:b/>
          <w:lang w:val="x-none"/>
        </w:rPr>
        <w:t xml:space="preserve">: </w:t>
      </w:r>
      <w:r>
        <w:rPr>
          <w:rFonts w:hint="eastAsia"/>
          <w:b/>
          <w:lang w:val="x-none"/>
        </w:rPr>
        <w:t xml:space="preserve">Further study whether to support non-stationary </w:t>
      </w:r>
      <w:r w:rsidR="00CE7F17">
        <w:rPr>
          <w:rFonts w:hint="eastAsia"/>
          <w:b/>
          <w:lang w:val="x-none"/>
        </w:rPr>
        <w:t>NB-IOT</w:t>
      </w:r>
      <w:r>
        <w:rPr>
          <w:rFonts w:hint="eastAsia"/>
          <w:b/>
          <w:lang w:val="x-none"/>
        </w:rPr>
        <w:t xml:space="preserve"> UE</w:t>
      </w:r>
      <w:r w:rsidR="0075492E">
        <w:rPr>
          <w:rFonts w:hint="eastAsia"/>
          <w:b/>
          <w:lang w:val="x-none"/>
        </w:rPr>
        <w:t>s</w:t>
      </w:r>
      <w:r>
        <w:rPr>
          <w:rFonts w:hint="eastAsia"/>
          <w:b/>
          <w:lang w:val="x-none"/>
        </w:rPr>
        <w:t xml:space="preserve"> for transmission in preconfigured UL resources in RRC-idle mode.</w:t>
      </w:r>
    </w:p>
    <w:p w:rsidR="002205BF" w:rsidRPr="00B31EB8" w:rsidRDefault="002205BF" w:rsidP="002205BF">
      <w:pPr>
        <w:pStyle w:val="1"/>
        <w:numPr>
          <w:ilvl w:val="0"/>
          <w:numId w:val="0"/>
        </w:numPr>
        <w:spacing w:line="276" w:lineRule="auto"/>
        <w:jc w:val="both"/>
        <w:rPr>
          <w:rFonts w:eastAsiaTheme="minorEastAsia"/>
          <w:lang w:eastAsia="zh-CN"/>
        </w:rPr>
      </w:pPr>
      <w:r>
        <w:rPr>
          <w:rFonts w:eastAsiaTheme="minorEastAsia" w:hint="eastAsia"/>
          <w:lang w:val="x-none" w:eastAsia="zh-CN"/>
        </w:rPr>
        <w:lastRenderedPageBreak/>
        <w:t xml:space="preserve">4. </w:t>
      </w:r>
      <w:r w:rsidRPr="00B31EB8">
        <w:rPr>
          <w:rFonts w:eastAsiaTheme="minorEastAsia" w:hint="eastAsia"/>
          <w:lang w:eastAsia="zh-CN"/>
        </w:rPr>
        <w:t>Reference</w:t>
      </w:r>
    </w:p>
    <w:p w:rsidR="002205BF" w:rsidRPr="00613A16" w:rsidRDefault="002205BF" w:rsidP="002205BF">
      <w:pPr>
        <w:spacing w:after="0" w:line="276" w:lineRule="auto"/>
        <w:jc w:val="both"/>
        <w:rPr>
          <w:color w:val="000000"/>
          <w:kern w:val="24"/>
        </w:rPr>
      </w:pPr>
      <w:r w:rsidRPr="00484437">
        <w:rPr>
          <w:rFonts w:hint="eastAsia"/>
          <w:color w:val="000000"/>
          <w:kern w:val="24"/>
        </w:rPr>
        <w:t>[</w:t>
      </w:r>
      <w:r>
        <w:rPr>
          <w:rFonts w:hint="eastAsia"/>
          <w:color w:val="000000"/>
          <w:kern w:val="24"/>
        </w:rPr>
        <w:t>1</w:t>
      </w:r>
      <w:r w:rsidRPr="00484437">
        <w:rPr>
          <w:rFonts w:hint="eastAsia"/>
          <w:color w:val="000000"/>
          <w:kern w:val="24"/>
        </w:rPr>
        <w:t>]</w:t>
      </w:r>
      <w:r>
        <w:rPr>
          <w:rFonts w:hint="eastAsia"/>
          <w:color w:val="000000"/>
          <w:kern w:val="24"/>
        </w:rPr>
        <w:t>.</w:t>
      </w:r>
      <w:r w:rsidRPr="00484437">
        <w:rPr>
          <w:rFonts w:hint="eastAsia"/>
          <w:color w:val="000000"/>
          <w:kern w:val="24"/>
        </w:rPr>
        <w:t xml:space="preserve"> </w:t>
      </w:r>
      <w:r>
        <w:rPr>
          <w:rFonts w:hint="eastAsia"/>
          <w:color w:val="000000"/>
          <w:kern w:val="24"/>
        </w:rPr>
        <w:t>RP-18145</w:t>
      </w:r>
      <w:r w:rsidR="00A12460">
        <w:rPr>
          <w:rFonts w:hint="eastAsia"/>
          <w:color w:val="000000"/>
          <w:kern w:val="24"/>
        </w:rPr>
        <w:t>1</w:t>
      </w:r>
      <w:r>
        <w:rPr>
          <w:rFonts w:hint="eastAsia"/>
          <w:color w:val="000000"/>
          <w:kern w:val="24"/>
        </w:rPr>
        <w:t xml:space="preserve">, </w:t>
      </w:r>
      <w:r>
        <w:rPr>
          <w:color w:val="000000"/>
          <w:kern w:val="24"/>
        </w:rPr>
        <w:t>“</w:t>
      </w:r>
      <w:r w:rsidR="00A12460">
        <w:rPr>
          <w:rFonts w:hint="eastAsia"/>
          <w:color w:val="000000"/>
          <w:kern w:val="24"/>
        </w:rPr>
        <w:t>New WID on Rel-16 enhancements for NB-IOT</w:t>
      </w:r>
      <w:r>
        <w:rPr>
          <w:color w:val="000000"/>
          <w:kern w:val="24"/>
        </w:rPr>
        <w:t>”</w:t>
      </w:r>
      <w:r>
        <w:rPr>
          <w:rFonts w:hint="eastAsia"/>
          <w:color w:val="000000"/>
          <w:kern w:val="24"/>
        </w:rPr>
        <w:t>, Ericsson</w:t>
      </w:r>
      <w:r w:rsidR="00A12460">
        <w:rPr>
          <w:rFonts w:hint="eastAsia"/>
          <w:color w:val="000000"/>
          <w:kern w:val="24"/>
        </w:rPr>
        <w:t>, Huawei</w:t>
      </w:r>
    </w:p>
    <w:p w:rsidR="00B13D19" w:rsidRPr="002205BF" w:rsidRDefault="00B13D19" w:rsidP="0095280D">
      <w:pPr>
        <w:jc w:val="both"/>
      </w:pPr>
    </w:p>
    <w:sectPr w:rsidR="00B13D19" w:rsidRPr="002205BF" w:rsidSect="00A87493">
      <w:footerReference w:type="even" r:id="rId9"/>
      <w:footerReference w:type="default" r:id="rId1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677A" w:rsidRPr="00C47AD2" w:rsidRDefault="002F677A" w:rsidP="00736F7B">
      <w:pPr>
        <w:rPr>
          <w:rFonts w:ascii="Arial" w:hAnsi="Arial"/>
          <w:sz w:val="12"/>
        </w:rPr>
      </w:pPr>
      <w:r>
        <w:separator/>
      </w:r>
    </w:p>
  </w:endnote>
  <w:endnote w:type="continuationSeparator" w:id="0">
    <w:p w:rsidR="002F677A" w:rsidRPr="00C47AD2" w:rsidRDefault="002F677A"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FC38DB" w:rsidRDefault="00FC38DB"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pPr>
      <w:pStyle w:val="a5"/>
    </w:pPr>
    <w:r>
      <w:fldChar w:fldCharType="begin"/>
    </w:r>
    <w:r>
      <w:instrText xml:space="preserve"> PAGE   \* MERGEFORMAT </w:instrText>
    </w:r>
    <w:r>
      <w:fldChar w:fldCharType="separate"/>
    </w:r>
    <w:r w:rsidR="00477038">
      <w:t>4</w:t>
    </w:r>
    <w:r>
      <w:fldChar w:fldCharType="end"/>
    </w:r>
  </w:p>
  <w:p w:rsidR="00FC38DB" w:rsidRDefault="00FC38DB"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677A" w:rsidRPr="00C47AD2" w:rsidRDefault="002F677A" w:rsidP="00736F7B">
      <w:pPr>
        <w:rPr>
          <w:rFonts w:ascii="Arial" w:hAnsi="Arial"/>
          <w:sz w:val="12"/>
        </w:rPr>
      </w:pPr>
      <w:r>
        <w:separator/>
      </w:r>
    </w:p>
  </w:footnote>
  <w:footnote w:type="continuationSeparator" w:id="0">
    <w:p w:rsidR="002F677A" w:rsidRPr="00C47AD2" w:rsidRDefault="002F677A"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8FD4CD6"/>
    <w:multiLevelType w:val="multilevel"/>
    <w:tmpl w:val="8FAE831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8">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5AB35F72"/>
    <w:multiLevelType w:val="hybridMultilevel"/>
    <w:tmpl w:val="B7D4D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11"/>
  </w:num>
  <w:num w:numId="6">
    <w:abstractNumId w:val="19"/>
  </w:num>
  <w:num w:numId="7">
    <w:abstractNumId w:val="12"/>
  </w:num>
  <w:num w:numId="8">
    <w:abstractNumId w:val="9"/>
  </w:num>
  <w:num w:numId="9">
    <w:abstractNumId w:val="17"/>
  </w:num>
  <w:num w:numId="10">
    <w:abstractNumId w:val="1"/>
  </w:num>
  <w:num w:numId="11">
    <w:abstractNumId w:val="2"/>
  </w:num>
  <w:num w:numId="12">
    <w:abstractNumId w:val="18"/>
  </w:num>
  <w:num w:numId="13">
    <w:abstractNumId w:val="3"/>
  </w:num>
  <w:num w:numId="14">
    <w:abstractNumId w:val="7"/>
  </w:num>
  <w:num w:numId="15">
    <w:abstractNumId w:val="8"/>
  </w:num>
  <w:num w:numId="16">
    <w:abstractNumId w:val="15"/>
  </w:num>
  <w:num w:numId="17">
    <w:abstractNumId w:val="4"/>
  </w:num>
  <w:num w:numId="18">
    <w:abstractNumId w:val="10"/>
  </w:num>
  <w:num w:numId="19">
    <w:abstractNumId w:val="13"/>
  </w:num>
  <w:num w:numId="20">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9CD"/>
    <w:rsid w:val="00004A64"/>
    <w:rsid w:val="00004B25"/>
    <w:rsid w:val="00004B90"/>
    <w:rsid w:val="00005073"/>
    <w:rsid w:val="00005534"/>
    <w:rsid w:val="000058D8"/>
    <w:rsid w:val="00005A6C"/>
    <w:rsid w:val="00005EBB"/>
    <w:rsid w:val="00005F65"/>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0E6"/>
    <w:rsid w:val="000105C6"/>
    <w:rsid w:val="00010E5D"/>
    <w:rsid w:val="0001165E"/>
    <w:rsid w:val="00011785"/>
    <w:rsid w:val="000117FF"/>
    <w:rsid w:val="00011909"/>
    <w:rsid w:val="00011D54"/>
    <w:rsid w:val="000121E7"/>
    <w:rsid w:val="000121EF"/>
    <w:rsid w:val="000123BA"/>
    <w:rsid w:val="000125DC"/>
    <w:rsid w:val="00012769"/>
    <w:rsid w:val="00012863"/>
    <w:rsid w:val="00012971"/>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E2C"/>
    <w:rsid w:val="00027104"/>
    <w:rsid w:val="00027452"/>
    <w:rsid w:val="00027680"/>
    <w:rsid w:val="00027B06"/>
    <w:rsid w:val="00027B21"/>
    <w:rsid w:val="00027B36"/>
    <w:rsid w:val="00030187"/>
    <w:rsid w:val="000303A5"/>
    <w:rsid w:val="000304B7"/>
    <w:rsid w:val="000307E4"/>
    <w:rsid w:val="00030ACF"/>
    <w:rsid w:val="00030BA3"/>
    <w:rsid w:val="00030D6C"/>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9F2"/>
    <w:rsid w:val="00034AAC"/>
    <w:rsid w:val="00034F17"/>
    <w:rsid w:val="00034F4E"/>
    <w:rsid w:val="0003531F"/>
    <w:rsid w:val="000357AE"/>
    <w:rsid w:val="00035A54"/>
    <w:rsid w:val="00035A6F"/>
    <w:rsid w:val="00035AF1"/>
    <w:rsid w:val="00035B31"/>
    <w:rsid w:val="00035D65"/>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3E"/>
    <w:rsid w:val="00044490"/>
    <w:rsid w:val="00044679"/>
    <w:rsid w:val="000447B2"/>
    <w:rsid w:val="00044C5C"/>
    <w:rsid w:val="000451B4"/>
    <w:rsid w:val="00045379"/>
    <w:rsid w:val="000453B6"/>
    <w:rsid w:val="00045643"/>
    <w:rsid w:val="00045967"/>
    <w:rsid w:val="00045DD9"/>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761"/>
    <w:rsid w:val="00050A36"/>
    <w:rsid w:val="00050AC2"/>
    <w:rsid w:val="00050B02"/>
    <w:rsid w:val="00050FF9"/>
    <w:rsid w:val="000510DE"/>
    <w:rsid w:val="000510E0"/>
    <w:rsid w:val="00051591"/>
    <w:rsid w:val="00051645"/>
    <w:rsid w:val="000516B5"/>
    <w:rsid w:val="00051B84"/>
    <w:rsid w:val="00051C1E"/>
    <w:rsid w:val="00051E53"/>
    <w:rsid w:val="00052231"/>
    <w:rsid w:val="0005233A"/>
    <w:rsid w:val="0005237F"/>
    <w:rsid w:val="00052AE9"/>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813"/>
    <w:rsid w:val="00062923"/>
    <w:rsid w:val="00062D9F"/>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5"/>
    <w:rsid w:val="00094F2A"/>
    <w:rsid w:val="00094F68"/>
    <w:rsid w:val="00094F6F"/>
    <w:rsid w:val="00095073"/>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2713"/>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1C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03E"/>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2FB1"/>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7"/>
    <w:rsid w:val="000D574B"/>
    <w:rsid w:val="000D62ED"/>
    <w:rsid w:val="000D6337"/>
    <w:rsid w:val="000D6342"/>
    <w:rsid w:val="000D639A"/>
    <w:rsid w:val="000D6568"/>
    <w:rsid w:val="000D6DE0"/>
    <w:rsid w:val="000D7178"/>
    <w:rsid w:val="000D755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AE1"/>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0D2F"/>
    <w:rsid w:val="000F1200"/>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3F0C"/>
    <w:rsid w:val="000F4283"/>
    <w:rsid w:val="000F45E2"/>
    <w:rsid w:val="000F45F0"/>
    <w:rsid w:val="000F4B6B"/>
    <w:rsid w:val="000F4B81"/>
    <w:rsid w:val="000F4DA6"/>
    <w:rsid w:val="000F5162"/>
    <w:rsid w:val="000F5273"/>
    <w:rsid w:val="000F5696"/>
    <w:rsid w:val="000F571E"/>
    <w:rsid w:val="000F5C39"/>
    <w:rsid w:val="000F5D30"/>
    <w:rsid w:val="000F5E01"/>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981"/>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813"/>
    <w:rsid w:val="00160D7F"/>
    <w:rsid w:val="00160EC2"/>
    <w:rsid w:val="00161129"/>
    <w:rsid w:val="00161211"/>
    <w:rsid w:val="0016177B"/>
    <w:rsid w:val="0016178A"/>
    <w:rsid w:val="0016189E"/>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3EC"/>
    <w:rsid w:val="00172429"/>
    <w:rsid w:val="00172468"/>
    <w:rsid w:val="00172A00"/>
    <w:rsid w:val="00173271"/>
    <w:rsid w:val="001732BA"/>
    <w:rsid w:val="00173486"/>
    <w:rsid w:val="00173BF4"/>
    <w:rsid w:val="00173D49"/>
    <w:rsid w:val="00173E24"/>
    <w:rsid w:val="00173F52"/>
    <w:rsid w:val="00174137"/>
    <w:rsid w:val="0017413E"/>
    <w:rsid w:val="001747BA"/>
    <w:rsid w:val="001748A0"/>
    <w:rsid w:val="00174E6A"/>
    <w:rsid w:val="0017501C"/>
    <w:rsid w:val="0017511D"/>
    <w:rsid w:val="0017516B"/>
    <w:rsid w:val="0017518D"/>
    <w:rsid w:val="0017521A"/>
    <w:rsid w:val="0017532E"/>
    <w:rsid w:val="001754D9"/>
    <w:rsid w:val="0017553B"/>
    <w:rsid w:val="00175625"/>
    <w:rsid w:val="001757E5"/>
    <w:rsid w:val="001757EE"/>
    <w:rsid w:val="001759C3"/>
    <w:rsid w:val="00176118"/>
    <w:rsid w:val="00176331"/>
    <w:rsid w:val="001766D4"/>
    <w:rsid w:val="00176949"/>
    <w:rsid w:val="00176C0F"/>
    <w:rsid w:val="00176EF0"/>
    <w:rsid w:val="00177004"/>
    <w:rsid w:val="0017738A"/>
    <w:rsid w:val="001775AA"/>
    <w:rsid w:val="00177656"/>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71A"/>
    <w:rsid w:val="001828A6"/>
    <w:rsid w:val="00182AA8"/>
    <w:rsid w:val="001830F0"/>
    <w:rsid w:val="00183356"/>
    <w:rsid w:val="00183DB2"/>
    <w:rsid w:val="0018413D"/>
    <w:rsid w:val="001841BA"/>
    <w:rsid w:val="001842D6"/>
    <w:rsid w:val="00184939"/>
    <w:rsid w:val="00184CB0"/>
    <w:rsid w:val="00184D4C"/>
    <w:rsid w:val="00184D58"/>
    <w:rsid w:val="001850BE"/>
    <w:rsid w:val="001851FC"/>
    <w:rsid w:val="001854DB"/>
    <w:rsid w:val="0018564B"/>
    <w:rsid w:val="00185C47"/>
    <w:rsid w:val="0018651F"/>
    <w:rsid w:val="001865D9"/>
    <w:rsid w:val="001867D3"/>
    <w:rsid w:val="00186AB2"/>
    <w:rsid w:val="00186D46"/>
    <w:rsid w:val="001872E3"/>
    <w:rsid w:val="00187574"/>
    <w:rsid w:val="00187F3B"/>
    <w:rsid w:val="00187FC5"/>
    <w:rsid w:val="00190185"/>
    <w:rsid w:val="00190287"/>
    <w:rsid w:val="00190472"/>
    <w:rsid w:val="00190641"/>
    <w:rsid w:val="001907BD"/>
    <w:rsid w:val="00190B0B"/>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2F81"/>
    <w:rsid w:val="001B305C"/>
    <w:rsid w:val="001B3081"/>
    <w:rsid w:val="001B3686"/>
    <w:rsid w:val="001B36BE"/>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18"/>
    <w:rsid w:val="001E2446"/>
    <w:rsid w:val="001E264C"/>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532D"/>
    <w:rsid w:val="001E5351"/>
    <w:rsid w:val="001E56D6"/>
    <w:rsid w:val="001E582D"/>
    <w:rsid w:val="001E5A80"/>
    <w:rsid w:val="001E5C60"/>
    <w:rsid w:val="001E5E0F"/>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F90"/>
    <w:rsid w:val="001F0060"/>
    <w:rsid w:val="001F02F4"/>
    <w:rsid w:val="001F0910"/>
    <w:rsid w:val="001F091D"/>
    <w:rsid w:val="001F0A3E"/>
    <w:rsid w:val="001F0E3B"/>
    <w:rsid w:val="001F1367"/>
    <w:rsid w:val="001F1405"/>
    <w:rsid w:val="001F1828"/>
    <w:rsid w:val="001F1A04"/>
    <w:rsid w:val="001F1D00"/>
    <w:rsid w:val="001F1FE9"/>
    <w:rsid w:val="001F2119"/>
    <w:rsid w:val="001F21F4"/>
    <w:rsid w:val="001F2240"/>
    <w:rsid w:val="001F245F"/>
    <w:rsid w:val="001F257B"/>
    <w:rsid w:val="001F2661"/>
    <w:rsid w:val="001F2826"/>
    <w:rsid w:val="001F284F"/>
    <w:rsid w:val="001F28D6"/>
    <w:rsid w:val="001F2D01"/>
    <w:rsid w:val="001F2DCC"/>
    <w:rsid w:val="001F3017"/>
    <w:rsid w:val="001F3253"/>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FD"/>
    <w:rsid w:val="00203280"/>
    <w:rsid w:val="002033BE"/>
    <w:rsid w:val="00203485"/>
    <w:rsid w:val="002035A4"/>
    <w:rsid w:val="00203A3E"/>
    <w:rsid w:val="00203A77"/>
    <w:rsid w:val="00203B88"/>
    <w:rsid w:val="00203BC5"/>
    <w:rsid w:val="00203D32"/>
    <w:rsid w:val="00203D9D"/>
    <w:rsid w:val="00203E8C"/>
    <w:rsid w:val="00203FA9"/>
    <w:rsid w:val="00203FEC"/>
    <w:rsid w:val="0020408D"/>
    <w:rsid w:val="00204418"/>
    <w:rsid w:val="00204692"/>
    <w:rsid w:val="002047DE"/>
    <w:rsid w:val="00204954"/>
    <w:rsid w:val="0020499A"/>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911"/>
    <w:rsid w:val="0021603D"/>
    <w:rsid w:val="002161EC"/>
    <w:rsid w:val="002164C9"/>
    <w:rsid w:val="00216611"/>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5BF"/>
    <w:rsid w:val="00220767"/>
    <w:rsid w:val="00220996"/>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5E8E"/>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6D92"/>
    <w:rsid w:val="002470DB"/>
    <w:rsid w:val="0024729D"/>
    <w:rsid w:val="00247318"/>
    <w:rsid w:val="0024765C"/>
    <w:rsid w:val="00247AC6"/>
    <w:rsid w:val="00247BF9"/>
    <w:rsid w:val="00247C91"/>
    <w:rsid w:val="00247E4E"/>
    <w:rsid w:val="00247FFA"/>
    <w:rsid w:val="00250486"/>
    <w:rsid w:val="0025048F"/>
    <w:rsid w:val="0025129D"/>
    <w:rsid w:val="002512F1"/>
    <w:rsid w:val="00251517"/>
    <w:rsid w:val="0025154E"/>
    <w:rsid w:val="00251558"/>
    <w:rsid w:val="00251910"/>
    <w:rsid w:val="00251DE9"/>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4"/>
    <w:rsid w:val="0026461D"/>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306"/>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2FD"/>
    <w:rsid w:val="0028059D"/>
    <w:rsid w:val="00280950"/>
    <w:rsid w:val="00280B87"/>
    <w:rsid w:val="00280DE7"/>
    <w:rsid w:val="002811BB"/>
    <w:rsid w:val="0028122F"/>
    <w:rsid w:val="00281753"/>
    <w:rsid w:val="00281D77"/>
    <w:rsid w:val="0028204E"/>
    <w:rsid w:val="0028207D"/>
    <w:rsid w:val="002820F0"/>
    <w:rsid w:val="002823CB"/>
    <w:rsid w:val="00282824"/>
    <w:rsid w:val="00282A78"/>
    <w:rsid w:val="00283017"/>
    <w:rsid w:val="00283022"/>
    <w:rsid w:val="0028307B"/>
    <w:rsid w:val="0028332C"/>
    <w:rsid w:val="00283C3F"/>
    <w:rsid w:val="00283CA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97F"/>
    <w:rsid w:val="00285BDE"/>
    <w:rsid w:val="00286297"/>
    <w:rsid w:val="00286369"/>
    <w:rsid w:val="00286436"/>
    <w:rsid w:val="002865CD"/>
    <w:rsid w:val="002866BE"/>
    <w:rsid w:val="0028680D"/>
    <w:rsid w:val="002868A0"/>
    <w:rsid w:val="00286BC1"/>
    <w:rsid w:val="002872DF"/>
    <w:rsid w:val="0028765F"/>
    <w:rsid w:val="00287819"/>
    <w:rsid w:val="0028784E"/>
    <w:rsid w:val="002878DC"/>
    <w:rsid w:val="00287962"/>
    <w:rsid w:val="00287A9C"/>
    <w:rsid w:val="00287C73"/>
    <w:rsid w:val="0029019B"/>
    <w:rsid w:val="00290290"/>
    <w:rsid w:val="002908F8"/>
    <w:rsid w:val="002913F7"/>
    <w:rsid w:val="00291CED"/>
    <w:rsid w:val="00291E29"/>
    <w:rsid w:val="00292106"/>
    <w:rsid w:val="002922CF"/>
    <w:rsid w:val="002927E5"/>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212"/>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74E"/>
    <w:rsid w:val="002A2A32"/>
    <w:rsid w:val="002A2F96"/>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820"/>
    <w:rsid w:val="002B0A3B"/>
    <w:rsid w:val="002B0C1F"/>
    <w:rsid w:val="002B0EEF"/>
    <w:rsid w:val="002B0F85"/>
    <w:rsid w:val="002B0FF7"/>
    <w:rsid w:val="002B1036"/>
    <w:rsid w:val="002B10C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550"/>
    <w:rsid w:val="002C0794"/>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78C"/>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C3B"/>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9C2"/>
    <w:rsid w:val="002E6D2B"/>
    <w:rsid w:val="002E7113"/>
    <w:rsid w:val="002E72B2"/>
    <w:rsid w:val="002E7391"/>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F92"/>
    <w:rsid w:val="002F677A"/>
    <w:rsid w:val="002F690A"/>
    <w:rsid w:val="002F69A9"/>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AE1"/>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FA9"/>
    <w:rsid w:val="003210E3"/>
    <w:rsid w:val="003212E8"/>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4EA"/>
    <w:rsid w:val="0032369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DB"/>
    <w:rsid w:val="0033737D"/>
    <w:rsid w:val="00337630"/>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3DB7"/>
    <w:rsid w:val="00384079"/>
    <w:rsid w:val="003840CC"/>
    <w:rsid w:val="003845A4"/>
    <w:rsid w:val="003848EF"/>
    <w:rsid w:val="00384C24"/>
    <w:rsid w:val="003850DC"/>
    <w:rsid w:val="0038529C"/>
    <w:rsid w:val="00385345"/>
    <w:rsid w:val="003853B6"/>
    <w:rsid w:val="003853F5"/>
    <w:rsid w:val="0038565B"/>
    <w:rsid w:val="00385BDF"/>
    <w:rsid w:val="00385D1D"/>
    <w:rsid w:val="00385D9D"/>
    <w:rsid w:val="00385EFB"/>
    <w:rsid w:val="0038611F"/>
    <w:rsid w:val="00386273"/>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A37"/>
    <w:rsid w:val="003A0B8E"/>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C22"/>
    <w:rsid w:val="003A4D6F"/>
    <w:rsid w:val="003A5119"/>
    <w:rsid w:val="003A5C19"/>
    <w:rsid w:val="003A5D44"/>
    <w:rsid w:val="003A5D70"/>
    <w:rsid w:val="003A5D84"/>
    <w:rsid w:val="003A6227"/>
    <w:rsid w:val="003A641F"/>
    <w:rsid w:val="003A6594"/>
    <w:rsid w:val="003A69ED"/>
    <w:rsid w:val="003A6CAD"/>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647"/>
    <w:rsid w:val="003C68E3"/>
    <w:rsid w:val="003C6A98"/>
    <w:rsid w:val="003C6D44"/>
    <w:rsid w:val="003C70AF"/>
    <w:rsid w:val="003C758A"/>
    <w:rsid w:val="003C75F1"/>
    <w:rsid w:val="003C771B"/>
    <w:rsid w:val="003C784F"/>
    <w:rsid w:val="003D034E"/>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7303"/>
    <w:rsid w:val="003E7622"/>
    <w:rsid w:val="003E76A8"/>
    <w:rsid w:val="003E7957"/>
    <w:rsid w:val="003F0648"/>
    <w:rsid w:val="003F06E8"/>
    <w:rsid w:val="003F0982"/>
    <w:rsid w:val="003F0C2A"/>
    <w:rsid w:val="003F103D"/>
    <w:rsid w:val="003F114E"/>
    <w:rsid w:val="003F13F9"/>
    <w:rsid w:val="003F156D"/>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85E"/>
    <w:rsid w:val="003F4AC5"/>
    <w:rsid w:val="003F4C40"/>
    <w:rsid w:val="003F54FB"/>
    <w:rsid w:val="003F55DE"/>
    <w:rsid w:val="003F56C9"/>
    <w:rsid w:val="003F5747"/>
    <w:rsid w:val="003F57F1"/>
    <w:rsid w:val="003F5A28"/>
    <w:rsid w:val="003F5A56"/>
    <w:rsid w:val="003F5F06"/>
    <w:rsid w:val="003F6057"/>
    <w:rsid w:val="003F6065"/>
    <w:rsid w:val="003F613D"/>
    <w:rsid w:val="003F6352"/>
    <w:rsid w:val="003F64AE"/>
    <w:rsid w:val="003F654D"/>
    <w:rsid w:val="003F684F"/>
    <w:rsid w:val="003F69D1"/>
    <w:rsid w:val="003F6B47"/>
    <w:rsid w:val="003F6B87"/>
    <w:rsid w:val="003F6BFD"/>
    <w:rsid w:val="003F6D9C"/>
    <w:rsid w:val="003F6E1C"/>
    <w:rsid w:val="003F6E8C"/>
    <w:rsid w:val="003F7243"/>
    <w:rsid w:val="003F7330"/>
    <w:rsid w:val="003F7548"/>
    <w:rsid w:val="003F77B6"/>
    <w:rsid w:val="003F786E"/>
    <w:rsid w:val="003F7B1D"/>
    <w:rsid w:val="003F7D91"/>
    <w:rsid w:val="003F7EBD"/>
    <w:rsid w:val="003F7F9A"/>
    <w:rsid w:val="0040004C"/>
    <w:rsid w:val="0040049C"/>
    <w:rsid w:val="004006A6"/>
    <w:rsid w:val="00400AF6"/>
    <w:rsid w:val="00400B69"/>
    <w:rsid w:val="00400D84"/>
    <w:rsid w:val="00401807"/>
    <w:rsid w:val="00401903"/>
    <w:rsid w:val="0040196F"/>
    <w:rsid w:val="00401B55"/>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62E9"/>
    <w:rsid w:val="00406470"/>
    <w:rsid w:val="00406796"/>
    <w:rsid w:val="004068BA"/>
    <w:rsid w:val="00406D08"/>
    <w:rsid w:val="00406F7F"/>
    <w:rsid w:val="00407357"/>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93"/>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6C51"/>
    <w:rsid w:val="00417268"/>
    <w:rsid w:val="004173C8"/>
    <w:rsid w:val="00417441"/>
    <w:rsid w:val="00417511"/>
    <w:rsid w:val="00417897"/>
    <w:rsid w:val="00417934"/>
    <w:rsid w:val="00417CCE"/>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1CC7"/>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527"/>
    <w:rsid w:val="00425695"/>
    <w:rsid w:val="0042574E"/>
    <w:rsid w:val="00425773"/>
    <w:rsid w:val="0042593F"/>
    <w:rsid w:val="00425B3F"/>
    <w:rsid w:val="00425BA4"/>
    <w:rsid w:val="00425FA9"/>
    <w:rsid w:val="00426200"/>
    <w:rsid w:val="00426206"/>
    <w:rsid w:val="004264E2"/>
    <w:rsid w:val="00426631"/>
    <w:rsid w:val="00426698"/>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06"/>
    <w:rsid w:val="004336CA"/>
    <w:rsid w:val="004338B2"/>
    <w:rsid w:val="00433976"/>
    <w:rsid w:val="00433AB6"/>
    <w:rsid w:val="00433BEF"/>
    <w:rsid w:val="00433CDF"/>
    <w:rsid w:val="00433E71"/>
    <w:rsid w:val="00434293"/>
    <w:rsid w:val="0043445F"/>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8FB"/>
    <w:rsid w:val="00462203"/>
    <w:rsid w:val="00462551"/>
    <w:rsid w:val="00462553"/>
    <w:rsid w:val="004625C5"/>
    <w:rsid w:val="00462A82"/>
    <w:rsid w:val="00462B6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86E"/>
    <w:rsid w:val="004769B6"/>
    <w:rsid w:val="00476AAD"/>
    <w:rsid w:val="00476AF6"/>
    <w:rsid w:val="00476C0E"/>
    <w:rsid w:val="00476F87"/>
    <w:rsid w:val="00477038"/>
    <w:rsid w:val="00477955"/>
    <w:rsid w:val="004779C0"/>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44E"/>
    <w:rsid w:val="004914F1"/>
    <w:rsid w:val="00491512"/>
    <w:rsid w:val="004918B0"/>
    <w:rsid w:val="00492221"/>
    <w:rsid w:val="0049258C"/>
    <w:rsid w:val="00492799"/>
    <w:rsid w:val="00492AC1"/>
    <w:rsid w:val="00493000"/>
    <w:rsid w:val="0049321A"/>
    <w:rsid w:val="004932C2"/>
    <w:rsid w:val="004934A8"/>
    <w:rsid w:val="004935A5"/>
    <w:rsid w:val="0049360D"/>
    <w:rsid w:val="00493950"/>
    <w:rsid w:val="00493C2B"/>
    <w:rsid w:val="00493E8B"/>
    <w:rsid w:val="00493FDE"/>
    <w:rsid w:val="00494112"/>
    <w:rsid w:val="0049447E"/>
    <w:rsid w:val="00494649"/>
    <w:rsid w:val="004946C7"/>
    <w:rsid w:val="004947BE"/>
    <w:rsid w:val="00494BD9"/>
    <w:rsid w:val="00494EC5"/>
    <w:rsid w:val="0049508E"/>
    <w:rsid w:val="0049530E"/>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8D"/>
    <w:rsid w:val="004B33DC"/>
    <w:rsid w:val="004B37C7"/>
    <w:rsid w:val="004B3A53"/>
    <w:rsid w:val="004B3BF9"/>
    <w:rsid w:val="004B3CB2"/>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F5"/>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2D5"/>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0F7E"/>
    <w:rsid w:val="004F14CF"/>
    <w:rsid w:val="004F1785"/>
    <w:rsid w:val="004F1A40"/>
    <w:rsid w:val="004F2057"/>
    <w:rsid w:val="004F20CB"/>
    <w:rsid w:val="004F20EF"/>
    <w:rsid w:val="004F22BA"/>
    <w:rsid w:val="004F22ED"/>
    <w:rsid w:val="004F23E0"/>
    <w:rsid w:val="004F250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4D5B"/>
    <w:rsid w:val="004F564B"/>
    <w:rsid w:val="004F5667"/>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ED0"/>
    <w:rsid w:val="00525561"/>
    <w:rsid w:val="00525577"/>
    <w:rsid w:val="005255D7"/>
    <w:rsid w:val="00525849"/>
    <w:rsid w:val="005259BB"/>
    <w:rsid w:val="00525AC9"/>
    <w:rsid w:val="00526026"/>
    <w:rsid w:val="005261E1"/>
    <w:rsid w:val="005268AA"/>
    <w:rsid w:val="00526FDF"/>
    <w:rsid w:val="0052715C"/>
    <w:rsid w:val="00527354"/>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4D15"/>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702"/>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6A9"/>
    <w:rsid w:val="00552772"/>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2020"/>
    <w:rsid w:val="005724E8"/>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368"/>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9D7"/>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680"/>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C80"/>
    <w:rsid w:val="005A312B"/>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E94"/>
    <w:rsid w:val="005B511A"/>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14BD"/>
    <w:rsid w:val="005D2102"/>
    <w:rsid w:val="005D213F"/>
    <w:rsid w:val="005D2BD3"/>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B0"/>
    <w:rsid w:val="005E577C"/>
    <w:rsid w:val="005E5989"/>
    <w:rsid w:val="005E5B7A"/>
    <w:rsid w:val="005E5B9A"/>
    <w:rsid w:val="005E5C71"/>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11B1"/>
    <w:rsid w:val="00601330"/>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B2"/>
    <w:rsid w:val="006134D7"/>
    <w:rsid w:val="00613887"/>
    <w:rsid w:val="00613CD0"/>
    <w:rsid w:val="00613DF0"/>
    <w:rsid w:val="00613E8A"/>
    <w:rsid w:val="00613FE4"/>
    <w:rsid w:val="00614094"/>
    <w:rsid w:val="00614160"/>
    <w:rsid w:val="00614635"/>
    <w:rsid w:val="00614812"/>
    <w:rsid w:val="00614E1C"/>
    <w:rsid w:val="00614EDA"/>
    <w:rsid w:val="00614FDE"/>
    <w:rsid w:val="00615425"/>
    <w:rsid w:val="006155E2"/>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070B"/>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30096"/>
    <w:rsid w:val="006302DD"/>
    <w:rsid w:val="006306CC"/>
    <w:rsid w:val="006307F5"/>
    <w:rsid w:val="006308DF"/>
    <w:rsid w:val="006309BB"/>
    <w:rsid w:val="0063101E"/>
    <w:rsid w:val="006313CE"/>
    <w:rsid w:val="006313E1"/>
    <w:rsid w:val="006315B0"/>
    <w:rsid w:val="00631D92"/>
    <w:rsid w:val="00632021"/>
    <w:rsid w:val="00632314"/>
    <w:rsid w:val="006323A8"/>
    <w:rsid w:val="00632484"/>
    <w:rsid w:val="006326AC"/>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AE8"/>
    <w:rsid w:val="00637F34"/>
    <w:rsid w:val="00640656"/>
    <w:rsid w:val="0064075F"/>
    <w:rsid w:val="00640870"/>
    <w:rsid w:val="006409F4"/>
    <w:rsid w:val="00640C68"/>
    <w:rsid w:val="00640CF8"/>
    <w:rsid w:val="00640F70"/>
    <w:rsid w:val="00641280"/>
    <w:rsid w:val="006416CA"/>
    <w:rsid w:val="0064171F"/>
    <w:rsid w:val="00641909"/>
    <w:rsid w:val="00641998"/>
    <w:rsid w:val="00641BF0"/>
    <w:rsid w:val="00641EEC"/>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05E"/>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CB0"/>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348"/>
    <w:rsid w:val="0068335C"/>
    <w:rsid w:val="0068342F"/>
    <w:rsid w:val="00683449"/>
    <w:rsid w:val="0068387D"/>
    <w:rsid w:val="00683B1B"/>
    <w:rsid w:val="00684051"/>
    <w:rsid w:val="00684601"/>
    <w:rsid w:val="006849B9"/>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43"/>
    <w:rsid w:val="006931A9"/>
    <w:rsid w:val="006931B9"/>
    <w:rsid w:val="006936F2"/>
    <w:rsid w:val="00693880"/>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037"/>
    <w:rsid w:val="006A1550"/>
    <w:rsid w:val="006A1978"/>
    <w:rsid w:val="006A1A26"/>
    <w:rsid w:val="006A1A92"/>
    <w:rsid w:val="006A1B14"/>
    <w:rsid w:val="006A1B61"/>
    <w:rsid w:val="006A1CCB"/>
    <w:rsid w:val="006A1E68"/>
    <w:rsid w:val="006A2303"/>
    <w:rsid w:val="006A2654"/>
    <w:rsid w:val="006A2699"/>
    <w:rsid w:val="006A28BD"/>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3E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9C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1E24"/>
    <w:rsid w:val="006F2806"/>
    <w:rsid w:val="006F28B1"/>
    <w:rsid w:val="006F2A33"/>
    <w:rsid w:val="006F2CAE"/>
    <w:rsid w:val="006F2D26"/>
    <w:rsid w:val="006F2EFD"/>
    <w:rsid w:val="006F31FA"/>
    <w:rsid w:val="006F326C"/>
    <w:rsid w:val="006F337B"/>
    <w:rsid w:val="006F3610"/>
    <w:rsid w:val="006F38C9"/>
    <w:rsid w:val="006F3A1F"/>
    <w:rsid w:val="006F3D3E"/>
    <w:rsid w:val="006F3D73"/>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10F"/>
    <w:rsid w:val="00706216"/>
    <w:rsid w:val="00706284"/>
    <w:rsid w:val="007062F6"/>
    <w:rsid w:val="0070648F"/>
    <w:rsid w:val="007064A7"/>
    <w:rsid w:val="00706B37"/>
    <w:rsid w:val="00706D1B"/>
    <w:rsid w:val="00706E33"/>
    <w:rsid w:val="0070709D"/>
    <w:rsid w:val="0070726C"/>
    <w:rsid w:val="0070737B"/>
    <w:rsid w:val="00707483"/>
    <w:rsid w:val="007077C1"/>
    <w:rsid w:val="0070787F"/>
    <w:rsid w:val="007078B9"/>
    <w:rsid w:val="00707B14"/>
    <w:rsid w:val="00707C0B"/>
    <w:rsid w:val="00707F2C"/>
    <w:rsid w:val="00707F80"/>
    <w:rsid w:val="0071003D"/>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369"/>
    <w:rsid w:val="00723648"/>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28A"/>
    <w:rsid w:val="00747448"/>
    <w:rsid w:val="0074749B"/>
    <w:rsid w:val="007477BB"/>
    <w:rsid w:val="00747980"/>
    <w:rsid w:val="00747F76"/>
    <w:rsid w:val="0075049F"/>
    <w:rsid w:val="00750659"/>
    <w:rsid w:val="00750AF1"/>
    <w:rsid w:val="00750C0C"/>
    <w:rsid w:val="00750D12"/>
    <w:rsid w:val="00750DE4"/>
    <w:rsid w:val="00750FC1"/>
    <w:rsid w:val="00751045"/>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2E"/>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29B"/>
    <w:rsid w:val="00760383"/>
    <w:rsid w:val="007607B9"/>
    <w:rsid w:val="00760ECE"/>
    <w:rsid w:val="00761136"/>
    <w:rsid w:val="0076113D"/>
    <w:rsid w:val="00761206"/>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5D"/>
    <w:rsid w:val="00785AA1"/>
    <w:rsid w:val="00785AB1"/>
    <w:rsid w:val="00785B2B"/>
    <w:rsid w:val="00785DD7"/>
    <w:rsid w:val="00785FF7"/>
    <w:rsid w:val="007861AE"/>
    <w:rsid w:val="00786217"/>
    <w:rsid w:val="00786224"/>
    <w:rsid w:val="0078628C"/>
    <w:rsid w:val="007867B1"/>
    <w:rsid w:val="00786A5E"/>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D9A"/>
    <w:rsid w:val="007B24BB"/>
    <w:rsid w:val="007B293B"/>
    <w:rsid w:val="007B2BA0"/>
    <w:rsid w:val="007B2C63"/>
    <w:rsid w:val="007B2D29"/>
    <w:rsid w:val="007B2EB0"/>
    <w:rsid w:val="007B30E4"/>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D5"/>
    <w:rsid w:val="007B63A1"/>
    <w:rsid w:val="007B6422"/>
    <w:rsid w:val="007B68CF"/>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3A7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C1"/>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50E"/>
    <w:rsid w:val="007F38E9"/>
    <w:rsid w:val="007F3C37"/>
    <w:rsid w:val="007F3C6A"/>
    <w:rsid w:val="007F3EBA"/>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41EF"/>
    <w:rsid w:val="0080423A"/>
    <w:rsid w:val="008046E2"/>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3D2"/>
    <w:rsid w:val="0081466C"/>
    <w:rsid w:val="00814682"/>
    <w:rsid w:val="00814853"/>
    <w:rsid w:val="00814A86"/>
    <w:rsid w:val="00814B38"/>
    <w:rsid w:val="00814D54"/>
    <w:rsid w:val="00815028"/>
    <w:rsid w:val="008152E9"/>
    <w:rsid w:val="0081534D"/>
    <w:rsid w:val="008155A9"/>
    <w:rsid w:val="008155E4"/>
    <w:rsid w:val="00815724"/>
    <w:rsid w:val="00815A10"/>
    <w:rsid w:val="008161EC"/>
    <w:rsid w:val="008162FD"/>
    <w:rsid w:val="00816317"/>
    <w:rsid w:val="00816337"/>
    <w:rsid w:val="0081667C"/>
    <w:rsid w:val="00816763"/>
    <w:rsid w:val="00816ADB"/>
    <w:rsid w:val="00816BC9"/>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2F2D"/>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598B"/>
    <w:rsid w:val="00865A36"/>
    <w:rsid w:val="00865E76"/>
    <w:rsid w:val="00866031"/>
    <w:rsid w:val="008660E4"/>
    <w:rsid w:val="008661D7"/>
    <w:rsid w:val="0086621A"/>
    <w:rsid w:val="008664CE"/>
    <w:rsid w:val="0086666F"/>
    <w:rsid w:val="008666D0"/>
    <w:rsid w:val="0086673C"/>
    <w:rsid w:val="00866B27"/>
    <w:rsid w:val="00866C53"/>
    <w:rsid w:val="00866EC9"/>
    <w:rsid w:val="008671CB"/>
    <w:rsid w:val="008671D4"/>
    <w:rsid w:val="0086734D"/>
    <w:rsid w:val="00867360"/>
    <w:rsid w:val="0086743A"/>
    <w:rsid w:val="00867A8A"/>
    <w:rsid w:val="00867BEB"/>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704"/>
    <w:rsid w:val="00883B3C"/>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5C6"/>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6BF"/>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AE"/>
    <w:rsid w:val="008A3FD3"/>
    <w:rsid w:val="008A4107"/>
    <w:rsid w:val="008A4132"/>
    <w:rsid w:val="008A4544"/>
    <w:rsid w:val="008A45B8"/>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476"/>
    <w:rsid w:val="008E74EE"/>
    <w:rsid w:val="008E7B5E"/>
    <w:rsid w:val="008E7D4C"/>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3E5"/>
    <w:rsid w:val="008F24E3"/>
    <w:rsid w:val="008F2861"/>
    <w:rsid w:val="008F2949"/>
    <w:rsid w:val="008F2C6C"/>
    <w:rsid w:val="008F2E0A"/>
    <w:rsid w:val="008F2E11"/>
    <w:rsid w:val="008F2E53"/>
    <w:rsid w:val="008F3051"/>
    <w:rsid w:val="008F3111"/>
    <w:rsid w:val="008F3409"/>
    <w:rsid w:val="008F384F"/>
    <w:rsid w:val="008F3993"/>
    <w:rsid w:val="008F3A76"/>
    <w:rsid w:val="008F3AD6"/>
    <w:rsid w:val="008F3AE0"/>
    <w:rsid w:val="008F3AF3"/>
    <w:rsid w:val="008F4197"/>
    <w:rsid w:val="008F4271"/>
    <w:rsid w:val="008F4328"/>
    <w:rsid w:val="008F492A"/>
    <w:rsid w:val="008F4DFD"/>
    <w:rsid w:val="008F4F6D"/>
    <w:rsid w:val="008F4F83"/>
    <w:rsid w:val="008F501F"/>
    <w:rsid w:val="008F533E"/>
    <w:rsid w:val="008F5340"/>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7CE"/>
    <w:rsid w:val="00920805"/>
    <w:rsid w:val="009208CA"/>
    <w:rsid w:val="00920F7A"/>
    <w:rsid w:val="009211A0"/>
    <w:rsid w:val="009211B3"/>
    <w:rsid w:val="009217AA"/>
    <w:rsid w:val="009217CB"/>
    <w:rsid w:val="00921A23"/>
    <w:rsid w:val="00921A3D"/>
    <w:rsid w:val="00921D3E"/>
    <w:rsid w:val="00921F34"/>
    <w:rsid w:val="00921F92"/>
    <w:rsid w:val="00922328"/>
    <w:rsid w:val="0092243D"/>
    <w:rsid w:val="00922846"/>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E5"/>
    <w:rsid w:val="00927A7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5DC"/>
    <w:rsid w:val="00950615"/>
    <w:rsid w:val="00950846"/>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A0E"/>
    <w:rsid w:val="00957BD4"/>
    <w:rsid w:val="00957D0F"/>
    <w:rsid w:val="00957E32"/>
    <w:rsid w:val="009601A0"/>
    <w:rsid w:val="00960584"/>
    <w:rsid w:val="009608B2"/>
    <w:rsid w:val="00960BD5"/>
    <w:rsid w:val="00960C74"/>
    <w:rsid w:val="00960E5B"/>
    <w:rsid w:val="0096108D"/>
    <w:rsid w:val="0096136C"/>
    <w:rsid w:val="009613AD"/>
    <w:rsid w:val="00961658"/>
    <w:rsid w:val="0096174E"/>
    <w:rsid w:val="009617B0"/>
    <w:rsid w:val="009618C6"/>
    <w:rsid w:val="00961A47"/>
    <w:rsid w:val="00961B8F"/>
    <w:rsid w:val="00961BF4"/>
    <w:rsid w:val="00961E88"/>
    <w:rsid w:val="00962127"/>
    <w:rsid w:val="00962148"/>
    <w:rsid w:val="0096231B"/>
    <w:rsid w:val="009625EA"/>
    <w:rsid w:val="00962672"/>
    <w:rsid w:val="0096295E"/>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57"/>
    <w:rsid w:val="00974AF4"/>
    <w:rsid w:val="00974D85"/>
    <w:rsid w:val="00974EB5"/>
    <w:rsid w:val="009754D6"/>
    <w:rsid w:val="009755ED"/>
    <w:rsid w:val="009757F1"/>
    <w:rsid w:val="00975C69"/>
    <w:rsid w:val="00975E79"/>
    <w:rsid w:val="0097604F"/>
    <w:rsid w:val="009764C5"/>
    <w:rsid w:val="00976AEB"/>
    <w:rsid w:val="00976D38"/>
    <w:rsid w:val="00976DB3"/>
    <w:rsid w:val="00976F22"/>
    <w:rsid w:val="00976FBD"/>
    <w:rsid w:val="00976FCD"/>
    <w:rsid w:val="009773A6"/>
    <w:rsid w:val="0097747B"/>
    <w:rsid w:val="00977610"/>
    <w:rsid w:val="009776BC"/>
    <w:rsid w:val="009777B5"/>
    <w:rsid w:val="009777E5"/>
    <w:rsid w:val="00977836"/>
    <w:rsid w:val="00977CE0"/>
    <w:rsid w:val="00977E4D"/>
    <w:rsid w:val="00977EE7"/>
    <w:rsid w:val="00977FBC"/>
    <w:rsid w:val="009803AD"/>
    <w:rsid w:val="00980413"/>
    <w:rsid w:val="009804C5"/>
    <w:rsid w:val="009806DE"/>
    <w:rsid w:val="00980A7E"/>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5CA"/>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738"/>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5FDC"/>
    <w:rsid w:val="009C6135"/>
    <w:rsid w:val="009C626C"/>
    <w:rsid w:val="009C63CA"/>
    <w:rsid w:val="009C65D1"/>
    <w:rsid w:val="009C6790"/>
    <w:rsid w:val="009C6B67"/>
    <w:rsid w:val="009C6D84"/>
    <w:rsid w:val="009C6EEE"/>
    <w:rsid w:val="009C729E"/>
    <w:rsid w:val="009C77A7"/>
    <w:rsid w:val="009C785E"/>
    <w:rsid w:val="009C7D41"/>
    <w:rsid w:val="009D0382"/>
    <w:rsid w:val="009D03FE"/>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AE"/>
    <w:rsid w:val="009D24C1"/>
    <w:rsid w:val="009D2690"/>
    <w:rsid w:val="009D27C0"/>
    <w:rsid w:val="009D27CC"/>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8D"/>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8CD"/>
    <w:rsid w:val="009E7A78"/>
    <w:rsid w:val="009E7B59"/>
    <w:rsid w:val="009F0020"/>
    <w:rsid w:val="009F046B"/>
    <w:rsid w:val="009F0507"/>
    <w:rsid w:val="009F054E"/>
    <w:rsid w:val="009F07AA"/>
    <w:rsid w:val="009F08A7"/>
    <w:rsid w:val="009F0F1B"/>
    <w:rsid w:val="009F0FE6"/>
    <w:rsid w:val="009F1005"/>
    <w:rsid w:val="009F1190"/>
    <w:rsid w:val="009F1262"/>
    <w:rsid w:val="009F165E"/>
    <w:rsid w:val="009F16E0"/>
    <w:rsid w:val="009F1D6B"/>
    <w:rsid w:val="009F1E83"/>
    <w:rsid w:val="009F20A1"/>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70"/>
    <w:rsid w:val="00A0457C"/>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534"/>
    <w:rsid w:val="00A10B4B"/>
    <w:rsid w:val="00A10F55"/>
    <w:rsid w:val="00A114DB"/>
    <w:rsid w:val="00A11796"/>
    <w:rsid w:val="00A1185F"/>
    <w:rsid w:val="00A11C30"/>
    <w:rsid w:val="00A11CB3"/>
    <w:rsid w:val="00A120DB"/>
    <w:rsid w:val="00A12460"/>
    <w:rsid w:val="00A12477"/>
    <w:rsid w:val="00A124CF"/>
    <w:rsid w:val="00A125CF"/>
    <w:rsid w:val="00A127C9"/>
    <w:rsid w:val="00A12A9B"/>
    <w:rsid w:val="00A12C90"/>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500"/>
    <w:rsid w:val="00A16566"/>
    <w:rsid w:val="00A167FE"/>
    <w:rsid w:val="00A16B41"/>
    <w:rsid w:val="00A16B72"/>
    <w:rsid w:val="00A16B93"/>
    <w:rsid w:val="00A16C8F"/>
    <w:rsid w:val="00A17231"/>
    <w:rsid w:val="00A172E9"/>
    <w:rsid w:val="00A175DA"/>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094"/>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1CC4"/>
    <w:rsid w:val="00A521E3"/>
    <w:rsid w:val="00A52224"/>
    <w:rsid w:val="00A52EDB"/>
    <w:rsid w:val="00A52FBC"/>
    <w:rsid w:val="00A537D4"/>
    <w:rsid w:val="00A53AC7"/>
    <w:rsid w:val="00A547A6"/>
    <w:rsid w:val="00A5485A"/>
    <w:rsid w:val="00A54876"/>
    <w:rsid w:val="00A54A36"/>
    <w:rsid w:val="00A54B84"/>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52"/>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0E7C"/>
    <w:rsid w:val="00AA107A"/>
    <w:rsid w:val="00AA150F"/>
    <w:rsid w:val="00AA16D9"/>
    <w:rsid w:val="00AA1755"/>
    <w:rsid w:val="00AA1772"/>
    <w:rsid w:val="00AA17D8"/>
    <w:rsid w:val="00AA19CA"/>
    <w:rsid w:val="00AA1A01"/>
    <w:rsid w:val="00AA1A52"/>
    <w:rsid w:val="00AA1B2A"/>
    <w:rsid w:val="00AA1BA8"/>
    <w:rsid w:val="00AA1E10"/>
    <w:rsid w:val="00AA20A3"/>
    <w:rsid w:val="00AA22F0"/>
    <w:rsid w:val="00AA2315"/>
    <w:rsid w:val="00AA27F4"/>
    <w:rsid w:val="00AA2AEA"/>
    <w:rsid w:val="00AA2C98"/>
    <w:rsid w:val="00AA2FEE"/>
    <w:rsid w:val="00AA3550"/>
    <w:rsid w:val="00AA38DB"/>
    <w:rsid w:val="00AA3B34"/>
    <w:rsid w:val="00AA3CBF"/>
    <w:rsid w:val="00AA3D36"/>
    <w:rsid w:val="00AA3E4E"/>
    <w:rsid w:val="00AA43F3"/>
    <w:rsid w:val="00AA4489"/>
    <w:rsid w:val="00AA4722"/>
    <w:rsid w:val="00AA4977"/>
    <w:rsid w:val="00AA4B39"/>
    <w:rsid w:val="00AA4FDF"/>
    <w:rsid w:val="00AA51E7"/>
    <w:rsid w:val="00AA552E"/>
    <w:rsid w:val="00AA564C"/>
    <w:rsid w:val="00AA5ECF"/>
    <w:rsid w:val="00AA6068"/>
    <w:rsid w:val="00AA63D0"/>
    <w:rsid w:val="00AA6655"/>
    <w:rsid w:val="00AA696F"/>
    <w:rsid w:val="00AA6A66"/>
    <w:rsid w:val="00AA6C01"/>
    <w:rsid w:val="00AA6EAF"/>
    <w:rsid w:val="00AA7187"/>
    <w:rsid w:val="00AA718B"/>
    <w:rsid w:val="00AA74C8"/>
    <w:rsid w:val="00AA764E"/>
    <w:rsid w:val="00AA7B75"/>
    <w:rsid w:val="00AB01F6"/>
    <w:rsid w:val="00AB045F"/>
    <w:rsid w:val="00AB0550"/>
    <w:rsid w:val="00AB0639"/>
    <w:rsid w:val="00AB07BC"/>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964"/>
    <w:rsid w:val="00AD2B9E"/>
    <w:rsid w:val="00AD2E25"/>
    <w:rsid w:val="00AD2ED9"/>
    <w:rsid w:val="00AD3B15"/>
    <w:rsid w:val="00AD3BF9"/>
    <w:rsid w:val="00AD3C24"/>
    <w:rsid w:val="00AD3C86"/>
    <w:rsid w:val="00AD3F57"/>
    <w:rsid w:val="00AD4015"/>
    <w:rsid w:val="00AD4038"/>
    <w:rsid w:val="00AD40B4"/>
    <w:rsid w:val="00AD46B8"/>
    <w:rsid w:val="00AD483B"/>
    <w:rsid w:val="00AD4846"/>
    <w:rsid w:val="00AD4C47"/>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110"/>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499"/>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D55"/>
    <w:rsid w:val="00AF1E45"/>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8C9"/>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414"/>
    <w:rsid w:val="00B16516"/>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79"/>
    <w:rsid w:val="00B25B3D"/>
    <w:rsid w:val="00B25B57"/>
    <w:rsid w:val="00B25BA8"/>
    <w:rsid w:val="00B25C94"/>
    <w:rsid w:val="00B25FEF"/>
    <w:rsid w:val="00B261F4"/>
    <w:rsid w:val="00B262FE"/>
    <w:rsid w:val="00B26343"/>
    <w:rsid w:val="00B266C3"/>
    <w:rsid w:val="00B26728"/>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324A"/>
    <w:rsid w:val="00B63354"/>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0F50"/>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297"/>
    <w:rsid w:val="00B733D6"/>
    <w:rsid w:val="00B735BC"/>
    <w:rsid w:val="00B736E2"/>
    <w:rsid w:val="00B73BDE"/>
    <w:rsid w:val="00B73D9C"/>
    <w:rsid w:val="00B74048"/>
    <w:rsid w:val="00B740CE"/>
    <w:rsid w:val="00B744A7"/>
    <w:rsid w:val="00B7484A"/>
    <w:rsid w:val="00B74BE2"/>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F3"/>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5C88"/>
    <w:rsid w:val="00BA6204"/>
    <w:rsid w:val="00BA673A"/>
    <w:rsid w:val="00BA6786"/>
    <w:rsid w:val="00BA6C5E"/>
    <w:rsid w:val="00BA70D5"/>
    <w:rsid w:val="00BA714C"/>
    <w:rsid w:val="00BA71E2"/>
    <w:rsid w:val="00BA749D"/>
    <w:rsid w:val="00BA7647"/>
    <w:rsid w:val="00BA7652"/>
    <w:rsid w:val="00BA7908"/>
    <w:rsid w:val="00BB0127"/>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B40"/>
    <w:rsid w:val="00BB4BF6"/>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4"/>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40B6"/>
    <w:rsid w:val="00BD42A3"/>
    <w:rsid w:val="00BD4573"/>
    <w:rsid w:val="00BD45B7"/>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504"/>
    <w:rsid w:val="00BE78D1"/>
    <w:rsid w:val="00BE7B17"/>
    <w:rsid w:val="00BE7DEB"/>
    <w:rsid w:val="00BE7DEE"/>
    <w:rsid w:val="00BE7F89"/>
    <w:rsid w:val="00BF00A7"/>
    <w:rsid w:val="00BF0155"/>
    <w:rsid w:val="00BF01A6"/>
    <w:rsid w:val="00BF02F1"/>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BFA"/>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52B"/>
    <w:rsid w:val="00C0453C"/>
    <w:rsid w:val="00C048F3"/>
    <w:rsid w:val="00C049FB"/>
    <w:rsid w:val="00C04A36"/>
    <w:rsid w:val="00C04A62"/>
    <w:rsid w:val="00C04AB5"/>
    <w:rsid w:val="00C04E38"/>
    <w:rsid w:val="00C04EDD"/>
    <w:rsid w:val="00C04FE0"/>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C0"/>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87A"/>
    <w:rsid w:val="00C24DBA"/>
    <w:rsid w:val="00C24EF6"/>
    <w:rsid w:val="00C24F89"/>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6E4"/>
    <w:rsid w:val="00C36844"/>
    <w:rsid w:val="00C368F9"/>
    <w:rsid w:val="00C36C20"/>
    <w:rsid w:val="00C36E65"/>
    <w:rsid w:val="00C37018"/>
    <w:rsid w:val="00C37316"/>
    <w:rsid w:val="00C373ED"/>
    <w:rsid w:val="00C37541"/>
    <w:rsid w:val="00C3778E"/>
    <w:rsid w:val="00C377D9"/>
    <w:rsid w:val="00C3784C"/>
    <w:rsid w:val="00C37B91"/>
    <w:rsid w:val="00C37CD9"/>
    <w:rsid w:val="00C37DCF"/>
    <w:rsid w:val="00C37DEA"/>
    <w:rsid w:val="00C40272"/>
    <w:rsid w:val="00C404D1"/>
    <w:rsid w:val="00C40626"/>
    <w:rsid w:val="00C4099C"/>
    <w:rsid w:val="00C40A52"/>
    <w:rsid w:val="00C40C0B"/>
    <w:rsid w:val="00C414F7"/>
    <w:rsid w:val="00C4155C"/>
    <w:rsid w:val="00C416B7"/>
    <w:rsid w:val="00C418AA"/>
    <w:rsid w:val="00C41AFD"/>
    <w:rsid w:val="00C41E73"/>
    <w:rsid w:val="00C41F36"/>
    <w:rsid w:val="00C42294"/>
    <w:rsid w:val="00C422DD"/>
    <w:rsid w:val="00C425D6"/>
    <w:rsid w:val="00C426A1"/>
    <w:rsid w:val="00C42875"/>
    <w:rsid w:val="00C42B94"/>
    <w:rsid w:val="00C42D31"/>
    <w:rsid w:val="00C42E30"/>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5A9"/>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69A"/>
    <w:rsid w:val="00C6576D"/>
    <w:rsid w:val="00C65814"/>
    <w:rsid w:val="00C65C7A"/>
    <w:rsid w:val="00C65E85"/>
    <w:rsid w:val="00C66198"/>
    <w:rsid w:val="00C664D6"/>
    <w:rsid w:val="00C6682D"/>
    <w:rsid w:val="00C6682E"/>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C8"/>
    <w:rsid w:val="00C8112C"/>
    <w:rsid w:val="00C811B6"/>
    <w:rsid w:val="00C8157B"/>
    <w:rsid w:val="00C8168E"/>
    <w:rsid w:val="00C81735"/>
    <w:rsid w:val="00C8181D"/>
    <w:rsid w:val="00C81966"/>
    <w:rsid w:val="00C81DA5"/>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049"/>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2A51"/>
    <w:rsid w:val="00C93050"/>
    <w:rsid w:val="00C9317A"/>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45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63B"/>
    <w:rsid w:val="00CB6D5E"/>
    <w:rsid w:val="00CB6FED"/>
    <w:rsid w:val="00CB76B0"/>
    <w:rsid w:val="00CB7914"/>
    <w:rsid w:val="00CB7A9C"/>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1D5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2C8"/>
    <w:rsid w:val="00CE5349"/>
    <w:rsid w:val="00CE5520"/>
    <w:rsid w:val="00CE56E4"/>
    <w:rsid w:val="00CE5748"/>
    <w:rsid w:val="00CE5A67"/>
    <w:rsid w:val="00CE5E37"/>
    <w:rsid w:val="00CE5ED0"/>
    <w:rsid w:val="00CE6463"/>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E7F17"/>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9BE"/>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570"/>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3076"/>
    <w:rsid w:val="00D33104"/>
    <w:rsid w:val="00D331BA"/>
    <w:rsid w:val="00D332ED"/>
    <w:rsid w:val="00D33319"/>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C29"/>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90"/>
    <w:rsid w:val="00D958F0"/>
    <w:rsid w:val="00D95AC4"/>
    <w:rsid w:val="00D95BFA"/>
    <w:rsid w:val="00D95EC8"/>
    <w:rsid w:val="00D95FBC"/>
    <w:rsid w:val="00D960F5"/>
    <w:rsid w:val="00D964AC"/>
    <w:rsid w:val="00D965F2"/>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45"/>
    <w:rsid w:val="00DA206D"/>
    <w:rsid w:val="00DA20E2"/>
    <w:rsid w:val="00DA210D"/>
    <w:rsid w:val="00DA2565"/>
    <w:rsid w:val="00DA2A79"/>
    <w:rsid w:val="00DA2E87"/>
    <w:rsid w:val="00DA2FCB"/>
    <w:rsid w:val="00DA313C"/>
    <w:rsid w:val="00DA37CD"/>
    <w:rsid w:val="00DA382A"/>
    <w:rsid w:val="00DA392E"/>
    <w:rsid w:val="00DA3A5A"/>
    <w:rsid w:val="00DA3AA7"/>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B9"/>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DD"/>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4E7D"/>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DC5"/>
    <w:rsid w:val="00DE7152"/>
    <w:rsid w:val="00DE721E"/>
    <w:rsid w:val="00DE7581"/>
    <w:rsid w:val="00DE769B"/>
    <w:rsid w:val="00DE77E6"/>
    <w:rsid w:val="00DE7A31"/>
    <w:rsid w:val="00DE7CB7"/>
    <w:rsid w:val="00DF001D"/>
    <w:rsid w:val="00DF0207"/>
    <w:rsid w:val="00DF0499"/>
    <w:rsid w:val="00DF052F"/>
    <w:rsid w:val="00DF0675"/>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13F"/>
    <w:rsid w:val="00DF722B"/>
    <w:rsid w:val="00DF7395"/>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B9F"/>
    <w:rsid w:val="00E07C9E"/>
    <w:rsid w:val="00E07FA3"/>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D18"/>
    <w:rsid w:val="00E170B7"/>
    <w:rsid w:val="00E170EF"/>
    <w:rsid w:val="00E17348"/>
    <w:rsid w:val="00E17650"/>
    <w:rsid w:val="00E17922"/>
    <w:rsid w:val="00E17BA8"/>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208"/>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0C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BD7"/>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2DAC"/>
    <w:rsid w:val="00E53008"/>
    <w:rsid w:val="00E53145"/>
    <w:rsid w:val="00E5379B"/>
    <w:rsid w:val="00E537DD"/>
    <w:rsid w:val="00E5385A"/>
    <w:rsid w:val="00E53B62"/>
    <w:rsid w:val="00E53FCF"/>
    <w:rsid w:val="00E54484"/>
    <w:rsid w:val="00E545D6"/>
    <w:rsid w:val="00E54812"/>
    <w:rsid w:val="00E548C4"/>
    <w:rsid w:val="00E549E1"/>
    <w:rsid w:val="00E54E2F"/>
    <w:rsid w:val="00E5560A"/>
    <w:rsid w:val="00E55622"/>
    <w:rsid w:val="00E5570B"/>
    <w:rsid w:val="00E55892"/>
    <w:rsid w:val="00E558FB"/>
    <w:rsid w:val="00E55FC2"/>
    <w:rsid w:val="00E560D7"/>
    <w:rsid w:val="00E5623F"/>
    <w:rsid w:val="00E5625B"/>
    <w:rsid w:val="00E56A91"/>
    <w:rsid w:val="00E56AFB"/>
    <w:rsid w:val="00E5700F"/>
    <w:rsid w:val="00E5737E"/>
    <w:rsid w:val="00E5757D"/>
    <w:rsid w:val="00E575D7"/>
    <w:rsid w:val="00E577F6"/>
    <w:rsid w:val="00E57A0A"/>
    <w:rsid w:val="00E57A62"/>
    <w:rsid w:val="00E57DFB"/>
    <w:rsid w:val="00E57FFD"/>
    <w:rsid w:val="00E6002F"/>
    <w:rsid w:val="00E60866"/>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4C0"/>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71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335"/>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3A2"/>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213"/>
    <w:rsid w:val="00F024BA"/>
    <w:rsid w:val="00F024F7"/>
    <w:rsid w:val="00F02735"/>
    <w:rsid w:val="00F0287B"/>
    <w:rsid w:val="00F02CAE"/>
    <w:rsid w:val="00F02D76"/>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61EF"/>
    <w:rsid w:val="00F067CF"/>
    <w:rsid w:val="00F07122"/>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2BE"/>
    <w:rsid w:val="00F14567"/>
    <w:rsid w:val="00F1465A"/>
    <w:rsid w:val="00F1499E"/>
    <w:rsid w:val="00F14A12"/>
    <w:rsid w:val="00F15263"/>
    <w:rsid w:val="00F152E4"/>
    <w:rsid w:val="00F15319"/>
    <w:rsid w:val="00F153ED"/>
    <w:rsid w:val="00F16379"/>
    <w:rsid w:val="00F168A3"/>
    <w:rsid w:val="00F168F7"/>
    <w:rsid w:val="00F17019"/>
    <w:rsid w:val="00F17063"/>
    <w:rsid w:val="00F172D5"/>
    <w:rsid w:val="00F17785"/>
    <w:rsid w:val="00F1794D"/>
    <w:rsid w:val="00F17B6C"/>
    <w:rsid w:val="00F17F0E"/>
    <w:rsid w:val="00F20186"/>
    <w:rsid w:val="00F20373"/>
    <w:rsid w:val="00F20FBC"/>
    <w:rsid w:val="00F2109D"/>
    <w:rsid w:val="00F2116E"/>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40F"/>
    <w:rsid w:val="00F2698A"/>
    <w:rsid w:val="00F26A84"/>
    <w:rsid w:val="00F26FE1"/>
    <w:rsid w:val="00F27609"/>
    <w:rsid w:val="00F2773F"/>
    <w:rsid w:val="00F277A1"/>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1F"/>
    <w:rsid w:val="00F40D27"/>
    <w:rsid w:val="00F4145E"/>
    <w:rsid w:val="00F4151F"/>
    <w:rsid w:val="00F4152D"/>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C6F"/>
    <w:rsid w:val="00F51D45"/>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A46"/>
    <w:rsid w:val="00F61E0E"/>
    <w:rsid w:val="00F6228B"/>
    <w:rsid w:val="00F6238F"/>
    <w:rsid w:val="00F62839"/>
    <w:rsid w:val="00F62A6E"/>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B7B"/>
    <w:rsid w:val="00F72C31"/>
    <w:rsid w:val="00F72D63"/>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7F0"/>
    <w:rsid w:val="00F84CB1"/>
    <w:rsid w:val="00F85097"/>
    <w:rsid w:val="00F854AF"/>
    <w:rsid w:val="00F854DD"/>
    <w:rsid w:val="00F855CA"/>
    <w:rsid w:val="00F8589E"/>
    <w:rsid w:val="00F85A15"/>
    <w:rsid w:val="00F85B08"/>
    <w:rsid w:val="00F85FE6"/>
    <w:rsid w:val="00F85FF6"/>
    <w:rsid w:val="00F86023"/>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86"/>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35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E90"/>
    <w:rsid w:val="00FC40CF"/>
    <w:rsid w:val="00FC424B"/>
    <w:rsid w:val="00FC4524"/>
    <w:rsid w:val="00FC4A7A"/>
    <w:rsid w:val="00FC4B51"/>
    <w:rsid w:val="00FC4C7C"/>
    <w:rsid w:val="00FC4C80"/>
    <w:rsid w:val="00FC4CDA"/>
    <w:rsid w:val="00FC4E32"/>
    <w:rsid w:val="00FC4F7B"/>
    <w:rsid w:val="00FC519A"/>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915"/>
    <w:rsid w:val="00FD7DB1"/>
    <w:rsid w:val="00FD7ECD"/>
    <w:rsid w:val="00FE02FC"/>
    <w:rsid w:val="00FE0341"/>
    <w:rsid w:val="00FE06B0"/>
    <w:rsid w:val="00FE0960"/>
    <w:rsid w:val="00FE0977"/>
    <w:rsid w:val="00FE0A07"/>
    <w:rsid w:val="00FE0A4F"/>
    <w:rsid w:val="00FE0B1D"/>
    <w:rsid w:val="00FE0FD8"/>
    <w:rsid w:val="00FE106B"/>
    <w:rsid w:val="00FE1211"/>
    <w:rsid w:val="00FE1353"/>
    <w:rsid w:val="00FE196F"/>
    <w:rsid w:val="00FE1F94"/>
    <w:rsid w:val="00FE2664"/>
    <w:rsid w:val="00FE27E9"/>
    <w:rsid w:val="00FE2973"/>
    <w:rsid w:val="00FE2C04"/>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257A"/>
    <w:rsid w:val="00FF2711"/>
    <w:rsid w:val="00FF2AFF"/>
    <w:rsid w:val="00FF2B6B"/>
    <w:rsid w:val="00FF2B99"/>
    <w:rsid w:val="00FF2D68"/>
    <w:rsid w:val="00FF2DC8"/>
    <w:rsid w:val="00FF2E9E"/>
    <w:rsid w:val="00FF34FD"/>
    <w:rsid w:val="00FF36FA"/>
    <w:rsid w:val="00FF37C9"/>
    <w:rsid w:val="00FF3944"/>
    <w:rsid w:val="00FF39D8"/>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7B9F1-E8F7-4FE1-8932-BE15941EC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4433</TotalTime>
  <Pages>5</Pages>
  <Words>2282</Words>
  <Characters>13012</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15264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123</cp:revision>
  <cp:lastPrinted>2010-04-04T10:18:00Z</cp:lastPrinted>
  <dcterms:created xsi:type="dcterms:W3CDTF">2018-04-27T05:12:00Z</dcterms:created>
  <dcterms:modified xsi:type="dcterms:W3CDTF">2018-08-10T07:47:00Z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