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367825" w:rsidRDefault="00285240" w:rsidP="00285240">
      <w:pPr>
        <w:pStyle w:val="Header"/>
        <w:rPr>
          <w:rFonts w:cs="Arial"/>
          <w:bCs/>
          <w:noProof w:val="0"/>
          <w:sz w:val="24"/>
          <w:szCs w:val="24"/>
          <w:lang w:val="de-DE"/>
        </w:rPr>
      </w:pPr>
      <w:r w:rsidRPr="00367825">
        <w:rPr>
          <w:rFonts w:cs="Arial"/>
          <w:bCs/>
          <w:noProof w:val="0"/>
          <w:sz w:val="24"/>
          <w:szCs w:val="24"/>
          <w:lang w:val="de-DE"/>
        </w:rPr>
        <w:t>3GPP TSG RAN WG1 Meeting #</w:t>
      </w:r>
      <w:r w:rsidR="00292675">
        <w:rPr>
          <w:rFonts w:eastAsiaTheme="minorEastAsia" w:cs="Arial" w:hint="eastAsia"/>
          <w:bCs/>
          <w:noProof w:val="0"/>
          <w:sz w:val="24"/>
          <w:szCs w:val="24"/>
          <w:lang w:val="de-DE" w:eastAsia="zh-CN"/>
        </w:rPr>
        <w:t>90</w:t>
      </w:r>
      <w:r w:rsidRPr="00367825">
        <w:rPr>
          <w:rFonts w:cs="Arial"/>
          <w:bCs/>
          <w:noProof w:val="0"/>
          <w:sz w:val="24"/>
          <w:szCs w:val="24"/>
          <w:lang w:val="de-DE"/>
        </w:rPr>
        <w:tab/>
      </w:r>
      <w:r w:rsidRPr="00367825">
        <w:rPr>
          <w:rFonts w:cs="Arial"/>
          <w:bCs/>
          <w:noProof w:val="0"/>
          <w:sz w:val="24"/>
          <w:szCs w:val="24"/>
          <w:lang w:val="de-DE"/>
        </w:rPr>
        <w:tab/>
      </w:r>
      <w:r>
        <w:rPr>
          <w:rFonts w:eastAsia="宋体" w:cs="Arial" w:hint="eastAsia"/>
          <w:bCs/>
          <w:noProof w:val="0"/>
          <w:sz w:val="24"/>
          <w:szCs w:val="24"/>
          <w:lang w:val="de-DE" w:eastAsia="zh-CN"/>
        </w:rPr>
        <w:t xml:space="preserve">                    </w:t>
      </w:r>
      <w:r w:rsidR="00795D12">
        <w:rPr>
          <w:rFonts w:eastAsia="宋体" w:cs="Arial" w:hint="eastAsia"/>
          <w:bCs/>
          <w:noProof w:val="0"/>
          <w:sz w:val="24"/>
          <w:szCs w:val="24"/>
          <w:lang w:val="de-DE" w:eastAsia="zh-CN"/>
        </w:rPr>
        <w:t xml:space="preserve">                            </w:t>
      </w:r>
      <w:r w:rsidR="003D7CF5">
        <w:rPr>
          <w:rFonts w:eastAsia="宋体" w:cs="Arial" w:hint="eastAsia"/>
          <w:bCs/>
          <w:noProof w:val="0"/>
          <w:sz w:val="24"/>
          <w:szCs w:val="24"/>
          <w:lang w:val="de-DE" w:eastAsia="zh-CN"/>
        </w:rPr>
        <w:t xml:space="preserve">  </w:t>
      </w:r>
      <w:r w:rsidR="005D7622" w:rsidRPr="005D7622">
        <w:rPr>
          <w:rFonts w:cs="Arial"/>
          <w:bCs/>
          <w:noProof w:val="0"/>
          <w:sz w:val="24"/>
          <w:szCs w:val="24"/>
          <w:lang w:val="de-DE"/>
        </w:rPr>
        <w:t>R1-1713549</w:t>
      </w:r>
    </w:p>
    <w:p w:rsidR="00A46623" w:rsidRPr="00690279" w:rsidRDefault="00A46623" w:rsidP="00A46623">
      <w:pPr>
        <w:tabs>
          <w:tab w:val="center" w:pos="4536"/>
          <w:tab w:val="right" w:pos="9072"/>
        </w:tabs>
        <w:rPr>
          <w:rFonts w:ascii="Arial" w:hAnsi="Arial" w:cs="Arial"/>
          <w:b/>
          <w:bCs/>
          <w:sz w:val="24"/>
          <w:szCs w:val="24"/>
          <w:lang w:val="de-DE"/>
        </w:rPr>
      </w:pPr>
      <w:r w:rsidRPr="00EE6397">
        <w:rPr>
          <w:rFonts w:ascii="Arial" w:hAnsi="Arial" w:cs="Arial" w:hint="eastAsia"/>
          <w:b/>
          <w:bCs/>
          <w:sz w:val="24"/>
          <w:szCs w:val="24"/>
          <w:lang w:val="de-DE"/>
        </w:rPr>
        <w:t>Prague</w:t>
      </w:r>
      <w:r w:rsidRPr="00EE6397">
        <w:rPr>
          <w:rFonts w:ascii="Arial" w:hAnsi="Arial" w:cs="Arial"/>
          <w:b/>
          <w:bCs/>
          <w:sz w:val="24"/>
          <w:szCs w:val="24"/>
          <w:lang w:val="de-DE"/>
        </w:rPr>
        <w:t xml:space="preserve">, </w:t>
      </w:r>
      <w:r w:rsidR="005100DD" w:rsidRPr="00AF640E">
        <w:rPr>
          <w:rFonts w:ascii="Arial" w:hAnsi="Arial" w:cs="Arial" w:hint="eastAsia"/>
          <w:b/>
          <w:bCs/>
          <w:sz w:val="24"/>
          <w:szCs w:val="24"/>
          <w:lang w:val="de-DE"/>
        </w:rPr>
        <w:t>Czechia</w:t>
      </w:r>
      <w:r w:rsidRPr="00FC2F3A">
        <w:rPr>
          <w:rFonts w:ascii="Arial" w:hAnsi="Arial" w:cs="Arial"/>
          <w:b/>
          <w:bCs/>
          <w:sz w:val="24"/>
          <w:szCs w:val="24"/>
          <w:lang w:val="de-DE"/>
        </w:rPr>
        <w:t>,</w:t>
      </w:r>
      <w:r w:rsidRPr="00EE6397">
        <w:rPr>
          <w:rFonts w:ascii="Arial" w:hAnsi="Arial" w:cs="Arial"/>
          <w:b/>
          <w:bCs/>
          <w:sz w:val="24"/>
          <w:szCs w:val="24"/>
          <w:lang w:val="de-DE"/>
        </w:rPr>
        <w:t xml:space="preserve"> </w:t>
      </w:r>
      <w:r w:rsidRPr="00EE6397">
        <w:rPr>
          <w:rFonts w:ascii="Arial" w:hAnsi="Arial" w:cs="Arial" w:hint="eastAsia"/>
          <w:b/>
          <w:bCs/>
          <w:sz w:val="24"/>
          <w:szCs w:val="24"/>
          <w:lang w:val="de-DE"/>
        </w:rPr>
        <w:t xml:space="preserve">21th </w:t>
      </w:r>
      <w:r w:rsidRPr="00EE6397">
        <w:rPr>
          <w:rFonts w:ascii="Arial" w:hAnsi="Arial" w:cs="Arial"/>
          <w:b/>
          <w:bCs/>
          <w:sz w:val="24"/>
          <w:szCs w:val="24"/>
          <w:lang w:val="de-DE"/>
        </w:rPr>
        <w:t xml:space="preserve">– </w:t>
      </w:r>
      <w:r w:rsidRPr="00EE6397">
        <w:rPr>
          <w:rFonts w:ascii="Arial" w:hAnsi="Arial" w:cs="Arial" w:hint="eastAsia"/>
          <w:b/>
          <w:bCs/>
          <w:sz w:val="24"/>
          <w:szCs w:val="24"/>
          <w:lang w:val="de-DE"/>
        </w:rPr>
        <w:t xml:space="preserve">25th August </w:t>
      </w:r>
      <w:r w:rsidRPr="00EE6397">
        <w:rPr>
          <w:rFonts w:ascii="Arial" w:hAnsi="Arial" w:cs="Arial"/>
          <w:b/>
          <w:bCs/>
          <w:sz w:val="24"/>
          <w:szCs w:val="24"/>
          <w:lang w:val="de-DE"/>
        </w:rPr>
        <w:t>2017</w:t>
      </w:r>
    </w:p>
    <w:p w:rsidR="00285240" w:rsidRPr="00A46623" w:rsidRDefault="00285240" w:rsidP="00285240">
      <w:pPr>
        <w:spacing w:after="120"/>
        <w:rPr>
          <w:lang w:val="de-DE"/>
        </w:rPr>
      </w:pPr>
    </w:p>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6E0E4A" w:rsidRPr="006E0E4A">
        <w:rPr>
          <w:b/>
          <w:noProof/>
          <w:lang w:eastAsia="zh-CN"/>
        </w:rPr>
        <w:t>5.2.7.6.1</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D82A71" w:rsidRPr="00D82A71">
        <w:rPr>
          <w:b/>
          <w:noProof/>
          <w:lang w:eastAsia="zh-CN"/>
        </w:rPr>
        <w:t>Discussion on DL common channel</w:t>
      </w:r>
      <w:r w:rsidR="005D7622">
        <w:rPr>
          <w:rFonts w:hint="eastAsia"/>
          <w:b/>
          <w:noProof/>
          <w:lang w:eastAsia="zh-CN"/>
        </w:rPr>
        <w:t>/</w:t>
      </w:r>
      <w:r w:rsidR="00D82A71" w:rsidRPr="00D82A71">
        <w:rPr>
          <w:b/>
          <w:noProof/>
          <w:lang w:eastAsia="zh-CN"/>
        </w:rPr>
        <w:t>signal for TDD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811D3" w:rsidRPr="00D811D3" w:rsidRDefault="00D811D3" w:rsidP="00D811D3">
      <w:pPr>
        <w:jc w:val="both"/>
        <w:rPr>
          <w:lang w:val="x-none"/>
        </w:rPr>
      </w:pPr>
      <w:r>
        <w:rPr>
          <w:rFonts w:hint="eastAsia"/>
          <w:lang w:val="x-none"/>
        </w:rPr>
        <w:t xml:space="preserve">To </w:t>
      </w:r>
      <w:r w:rsidR="0057325D">
        <w:rPr>
          <w:rFonts w:hint="eastAsia"/>
          <w:lang w:val="x-none"/>
        </w:rPr>
        <w:t>support TDD NB-</w:t>
      </w:r>
      <w:proofErr w:type="spellStart"/>
      <w:r w:rsidR="0057325D">
        <w:rPr>
          <w:rFonts w:hint="eastAsia"/>
          <w:lang w:val="x-none"/>
        </w:rPr>
        <w:t>IoT</w:t>
      </w:r>
      <w:proofErr w:type="spellEnd"/>
      <w:r>
        <w:rPr>
          <w:rFonts w:hint="eastAsia"/>
          <w:lang w:val="x-none"/>
        </w:rPr>
        <w:t xml:space="preserve">, </w:t>
      </w:r>
      <w:r w:rsidR="0057325D">
        <w:rPr>
          <w:rFonts w:hint="eastAsia"/>
          <w:lang w:val="x-none"/>
        </w:rPr>
        <w:t xml:space="preserve">the agreement has been made in </w:t>
      </w:r>
      <w:r w:rsidR="0057325D" w:rsidRPr="001A5396">
        <w:rPr>
          <w:color w:val="000000"/>
          <w:kern w:val="24"/>
        </w:rPr>
        <w:t>3GPP TSG RAN Meeting #75</w:t>
      </w:r>
      <w:r w:rsidR="0057325D">
        <w:rPr>
          <w:rFonts w:hint="eastAsia"/>
          <w:color w:val="000000"/>
          <w:kern w:val="24"/>
        </w:rPr>
        <w:t xml:space="preserve"> as follows.</w:t>
      </w:r>
    </w:p>
    <w:p w:rsidR="00482DF8" w:rsidRPr="00FB400E" w:rsidRDefault="00482DF8" w:rsidP="00482DF8">
      <w:pPr>
        <w:spacing w:after="0"/>
        <w:rPr>
          <w:bCs/>
          <w:u w:val="single"/>
        </w:rPr>
      </w:pPr>
      <w:r w:rsidRPr="00FB400E">
        <w:rPr>
          <w:b/>
          <w:bCs/>
          <w:u w:val="single"/>
        </w:rPr>
        <w:t>Support for TDD [RAN1, RAN2, RAN4]</w:t>
      </w:r>
    </w:p>
    <w:p w:rsidR="00482DF8" w:rsidRPr="00FB400E" w:rsidRDefault="00482DF8" w:rsidP="00482DF8">
      <w:pPr>
        <w:spacing w:after="0"/>
        <w:rPr>
          <w:bCs/>
        </w:rPr>
      </w:pPr>
    </w:p>
    <w:p w:rsidR="00482DF8" w:rsidRPr="00FB400E" w:rsidRDefault="00482DF8" w:rsidP="00482DF8">
      <w:pPr>
        <w:spacing w:after="0"/>
        <w:rPr>
          <w:bCs/>
        </w:rPr>
      </w:pPr>
      <w:r w:rsidRPr="00FB400E">
        <w:rPr>
          <w:bCs/>
        </w:rPr>
        <w:t>Specify TDD support for in-band, guard-band, and standalone operation modes of NB-</w:t>
      </w:r>
      <w:proofErr w:type="spellStart"/>
      <w:r w:rsidRPr="00FB400E">
        <w:rPr>
          <w:bCs/>
        </w:rPr>
        <w:t>IoT</w:t>
      </w:r>
      <w:proofErr w:type="spellEnd"/>
      <w:r w:rsidRPr="00FB400E">
        <w:rPr>
          <w:bCs/>
        </w:rPr>
        <w:t xml:space="preserve">. The design shall assume no UL compensation gaps are needed by UE, and strive towards a common design among the deployment modes. </w:t>
      </w:r>
    </w:p>
    <w:p w:rsidR="00482DF8" w:rsidRDefault="00482DF8" w:rsidP="00482DF8">
      <w:pPr>
        <w:numPr>
          <w:ilvl w:val="0"/>
          <w:numId w:val="20"/>
        </w:numPr>
        <w:overflowPunct w:val="0"/>
        <w:autoSpaceDE w:val="0"/>
        <w:autoSpaceDN w:val="0"/>
        <w:adjustRightInd w:val="0"/>
        <w:spacing w:after="0"/>
        <w:textAlignment w:val="baseline"/>
        <w:rPr>
          <w:bCs/>
        </w:rPr>
      </w:pPr>
      <w:r w:rsidRPr="00FB400E">
        <w:rPr>
          <w:bCs/>
        </w:rPr>
        <w:t>Relaxations of MCL and/or latency and/or capacity targets to be considered by RAN1.</w:t>
      </w:r>
    </w:p>
    <w:p w:rsidR="00482DF8" w:rsidRPr="00D056DC" w:rsidRDefault="00482DF8" w:rsidP="00482DF8">
      <w:pPr>
        <w:numPr>
          <w:ilvl w:val="0"/>
          <w:numId w:val="20"/>
        </w:numPr>
        <w:overflowPunct w:val="0"/>
        <w:autoSpaceDE w:val="0"/>
        <w:autoSpaceDN w:val="0"/>
        <w:adjustRightInd w:val="0"/>
        <w:spacing w:after="0"/>
        <w:textAlignment w:val="baseline"/>
        <w:rPr>
          <w:bCs/>
        </w:rPr>
      </w:pPr>
      <w:r>
        <w:rPr>
          <w:bCs/>
        </w:rPr>
        <w:t>Baseline is to support the same features as Rel-13 NB-</w:t>
      </w:r>
      <w:proofErr w:type="spellStart"/>
      <w:r>
        <w:rPr>
          <w:bCs/>
        </w:rPr>
        <w:t>IoT</w:t>
      </w:r>
      <w:proofErr w:type="spellEnd"/>
      <w:r>
        <w:rPr>
          <w:bCs/>
        </w:rPr>
        <w:t>, additionally considering small-cells scenarios</w:t>
      </w:r>
    </w:p>
    <w:p w:rsidR="00482DF8" w:rsidRDefault="00482DF8" w:rsidP="009D696A">
      <w:pPr>
        <w:pStyle w:val="BodyText"/>
        <w:spacing w:after="0"/>
      </w:pPr>
    </w:p>
    <w:p w:rsidR="00C25F22" w:rsidRPr="002F03DF" w:rsidRDefault="00BB0B60" w:rsidP="009D696A">
      <w:pPr>
        <w:pStyle w:val="BodyText"/>
        <w:spacing w:after="0"/>
      </w:pPr>
      <w:r>
        <w:rPr>
          <w:rFonts w:hint="eastAsia"/>
        </w:rPr>
        <w:t xml:space="preserve">This contribution is to discuss </w:t>
      </w:r>
      <w:r w:rsidR="00507286">
        <w:rPr>
          <w:rFonts w:hint="eastAsia"/>
        </w:rPr>
        <w:t>the transmission of downlink common channels</w:t>
      </w:r>
      <w:r w:rsidR="0094221D">
        <w:rPr>
          <w:rFonts w:ascii="Times" w:hAnsi="Times" w:cs="Times" w:hint="eastAsia"/>
        </w:rPr>
        <w:t>/signals</w:t>
      </w:r>
      <w:r w:rsidR="00507286">
        <w:rPr>
          <w:rFonts w:hint="eastAsia"/>
        </w:rPr>
        <w:t>, including NPSS/NSSS/NPBCH/SIB1-NB</w:t>
      </w:r>
      <w:r w:rsidR="00E80BD0">
        <w:rPr>
          <w:rFonts w:hint="eastAsia"/>
        </w:rPr>
        <w:t>, for TDD NB-</w:t>
      </w:r>
      <w:proofErr w:type="spellStart"/>
      <w:r w:rsidR="00E80BD0">
        <w:rPr>
          <w:rFonts w:hint="eastAsia"/>
        </w:rPr>
        <w:t>IoT</w:t>
      </w:r>
      <w:proofErr w:type="spellEnd"/>
      <w:r>
        <w:rPr>
          <w:rFonts w:hint="eastAsia"/>
        </w:rPr>
        <w:t>.</w:t>
      </w: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E2489A">
        <w:rPr>
          <w:rFonts w:eastAsia="宋体" w:hint="eastAsia"/>
          <w:noProof/>
          <w:lang w:eastAsia="zh-CN"/>
        </w:rPr>
        <w:t>Discussion on</w:t>
      </w:r>
      <w:r w:rsidR="00AA00CB">
        <w:rPr>
          <w:rFonts w:eastAsia="宋体" w:hint="eastAsia"/>
          <w:noProof/>
          <w:lang w:eastAsia="zh-CN"/>
        </w:rPr>
        <w:t xml:space="preserve"> </w:t>
      </w:r>
      <w:r w:rsidR="00AA00CB" w:rsidRPr="00AA00CB">
        <w:rPr>
          <w:rFonts w:eastAsia="宋体"/>
          <w:noProof/>
          <w:lang w:eastAsia="zh-CN"/>
        </w:rPr>
        <w:t>DL common channel</w:t>
      </w:r>
      <w:r w:rsidR="00AA00CB">
        <w:rPr>
          <w:rFonts w:eastAsia="宋体" w:hint="eastAsia"/>
          <w:noProof/>
          <w:lang w:eastAsia="zh-CN"/>
        </w:rPr>
        <w:t>s</w:t>
      </w:r>
      <w:r w:rsidR="0094221D" w:rsidRPr="0094221D">
        <w:rPr>
          <w:rFonts w:eastAsia="宋体" w:hint="eastAsia"/>
          <w:noProof/>
          <w:lang w:eastAsia="zh-CN"/>
        </w:rPr>
        <w:t>/signals</w:t>
      </w:r>
      <w:r w:rsidR="00AA00CB" w:rsidRPr="00AA00CB">
        <w:rPr>
          <w:rFonts w:eastAsia="宋体"/>
          <w:noProof/>
          <w:lang w:eastAsia="zh-CN"/>
        </w:rPr>
        <w:t xml:space="preserve"> for TDD NB-IoT</w:t>
      </w:r>
    </w:p>
    <w:p w:rsidR="00584927" w:rsidRDefault="003E3B8F" w:rsidP="00FC68B1">
      <w:pPr>
        <w:spacing w:before="180"/>
        <w:jc w:val="both"/>
        <w:rPr>
          <w:rFonts w:ascii="Times" w:hAnsi="Times" w:cs="Times"/>
        </w:rPr>
      </w:pPr>
      <w:r>
        <w:rPr>
          <w:rFonts w:ascii="Times" w:hAnsi="Times" w:cs="Times" w:hint="eastAsia"/>
        </w:rPr>
        <w:t>In Rel</w:t>
      </w:r>
      <w:r w:rsidR="00F576A4">
        <w:rPr>
          <w:rFonts w:ascii="Times" w:hAnsi="Times" w:cs="Times" w:hint="eastAsia"/>
        </w:rPr>
        <w:t>-</w:t>
      </w:r>
      <w:r>
        <w:rPr>
          <w:rFonts w:ascii="Times" w:hAnsi="Times" w:cs="Times" w:hint="eastAsia"/>
        </w:rPr>
        <w:t xml:space="preserve">13 and </w:t>
      </w:r>
      <w:r w:rsidR="00E276C0">
        <w:rPr>
          <w:rFonts w:ascii="Times" w:hAnsi="Times" w:cs="Times" w:hint="eastAsia"/>
        </w:rPr>
        <w:t>Rel-</w:t>
      </w:r>
      <w:r>
        <w:rPr>
          <w:rFonts w:ascii="Times" w:hAnsi="Times" w:cs="Times" w:hint="eastAsia"/>
        </w:rPr>
        <w:t>14</w:t>
      </w:r>
      <w:r w:rsidR="00DB2448">
        <w:rPr>
          <w:rFonts w:ascii="Times" w:hAnsi="Times" w:cs="Times" w:hint="eastAsia"/>
        </w:rPr>
        <w:t>,</w:t>
      </w:r>
      <w:r>
        <w:rPr>
          <w:rFonts w:ascii="Times" w:hAnsi="Times" w:cs="Times" w:hint="eastAsia"/>
        </w:rPr>
        <w:t xml:space="preserve"> NB-</w:t>
      </w:r>
      <w:proofErr w:type="spellStart"/>
      <w:r>
        <w:rPr>
          <w:rFonts w:ascii="Times" w:hAnsi="Times" w:cs="Times" w:hint="eastAsia"/>
        </w:rPr>
        <w:t>IoT</w:t>
      </w:r>
      <w:proofErr w:type="spellEnd"/>
      <w:r>
        <w:rPr>
          <w:rFonts w:ascii="Times" w:hAnsi="Times" w:cs="Times" w:hint="eastAsia"/>
        </w:rPr>
        <w:t xml:space="preserve"> only supports </w:t>
      </w:r>
      <w:r w:rsidR="00F449AB">
        <w:rPr>
          <w:rFonts w:ascii="Times" w:hAnsi="Times" w:cs="Times" w:hint="eastAsia"/>
        </w:rPr>
        <w:t>the duplex mode of FDD. It has been agreed to further support TDD</w:t>
      </w:r>
      <w:r w:rsidR="00D325C9">
        <w:rPr>
          <w:rFonts w:ascii="Times" w:hAnsi="Times" w:cs="Times" w:hint="eastAsia"/>
        </w:rPr>
        <w:t xml:space="preserve"> NB-</w:t>
      </w:r>
      <w:proofErr w:type="spellStart"/>
      <w:r w:rsidR="00D325C9">
        <w:rPr>
          <w:rFonts w:ascii="Times" w:hAnsi="Times" w:cs="Times" w:hint="eastAsia"/>
        </w:rPr>
        <w:t>IoT</w:t>
      </w:r>
      <w:proofErr w:type="spellEnd"/>
      <w:r w:rsidR="007E066F">
        <w:rPr>
          <w:rFonts w:ascii="Times" w:hAnsi="Times" w:cs="Times" w:hint="eastAsia"/>
        </w:rPr>
        <w:t xml:space="preserve"> in Rel</w:t>
      </w:r>
      <w:r w:rsidR="00CD79D1">
        <w:rPr>
          <w:rFonts w:ascii="Times" w:hAnsi="Times" w:cs="Times" w:hint="eastAsia"/>
        </w:rPr>
        <w:t>-</w:t>
      </w:r>
      <w:r w:rsidR="007E066F">
        <w:rPr>
          <w:rFonts w:ascii="Times" w:hAnsi="Times" w:cs="Times" w:hint="eastAsia"/>
        </w:rPr>
        <w:t>15</w:t>
      </w:r>
      <w:r w:rsidR="00F449AB">
        <w:rPr>
          <w:rFonts w:ascii="Times" w:hAnsi="Times" w:cs="Times" w:hint="eastAsia"/>
        </w:rPr>
        <w:t xml:space="preserve"> </w:t>
      </w:r>
      <w:r w:rsidR="007E066F">
        <w:rPr>
          <w:rFonts w:ascii="Times" w:hAnsi="Times" w:cs="Times" w:hint="eastAsia"/>
        </w:rPr>
        <w:t>[1]</w:t>
      </w:r>
      <w:r w:rsidR="00F449AB">
        <w:rPr>
          <w:rFonts w:ascii="Times" w:hAnsi="Times" w:cs="Times" w:hint="eastAsia"/>
        </w:rPr>
        <w:t>.</w:t>
      </w:r>
      <w:r w:rsidR="00AA6381">
        <w:rPr>
          <w:rFonts w:ascii="Times" w:hAnsi="Times" w:cs="Times" w:hint="eastAsia"/>
        </w:rPr>
        <w:t xml:space="preserve"> </w:t>
      </w:r>
      <w:r w:rsidR="0058523E">
        <w:rPr>
          <w:rFonts w:ascii="Times" w:hAnsi="Times" w:cs="Times" w:hint="eastAsia"/>
        </w:rPr>
        <w:t>Since</w:t>
      </w:r>
      <w:r w:rsidR="004322C8">
        <w:rPr>
          <w:rFonts w:ascii="Times" w:hAnsi="Times" w:cs="Times" w:hint="eastAsia"/>
        </w:rPr>
        <w:t xml:space="preserve"> a TDD NB-</w:t>
      </w:r>
      <w:proofErr w:type="spellStart"/>
      <w:r w:rsidR="004322C8">
        <w:rPr>
          <w:rFonts w:ascii="Times" w:hAnsi="Times" w:cs="Times" w:hint="eastAsia"/>
        </w:rPr>
        <w:t>IoT</w:t>
      </w:r>
      <w:proofErr w:type="spellEnd"/>
      <w:r w:rsidR="004322C8">
        <w:rPr>
          <w:rFonts w:ascii="Times" w:hAnsi="Times" w:cs="Times" w:hint="eastAsia"/>
        </w:rPr>
        <w:t xml:space="preserve"> can be deployed</w:t>
      </w:r>
      <w:r w:rsidR="004113D7">
        <w:rPr>
          <w:rFonts w:ascii="Times" w:hAnsi="Times" w:cs="Times" w:hint="eastAsia"/>
        </w:rPr>
        <w:t xml:space="preserve"> </w:t>
      </w:r>
      <w:r w:rsidR="002F6BE4">
        <w:rPr>
          <w:rFonts w:ascii="Times" w:hAnsi="Times" w:cs="Times" w:hint="eastAsia"/>
        </w:rPr>
        <w:t>with</w:t>
      </w:r>
      <w:r w:rsidR="00274201">
        <w:rPr>
          <w:rFonts w:ascii="Times" w:hAnsi="Times" w:cs="Times" w:hint="eastAsia"/>
        </w:rPr>
        <w:t xml:space="preserve">in LTE </w:t>
      </w:r>
      <w:r w:rsidR="004113D7">
        <w:rPr>
          <w:rFonts w:ascii="Times" w:hAnsi="Times" w:cs="Times" w:hint="eastAsia"/>
        </w:rPr>
        <w:t>band, the uplink-</w:t>
      </w:r>
      <w:r w:rsidR="004322C8">
        <w:rPr>
          <w:rFonts w:ascii="Times" w:hAnsi="Times" w:cs="Times" w:hint="eastAsia"/>
        </w:rPr>
        <w:t xml:space="preserve">downlink configurations of TDD LTE should be considered, as shown in Table 1. </w:t>
      </w:r>
      <w:r w:rsidR="00A26A4F">
        <w:rPr>
          <w:rFonts w:ascii="Times" w:hAnsi="Times" w:cs="Times" w:hint="eastAsia"/>
        </w:rPr>
        <w:t>Obvious</w:t>
      </w:r>
      <w:r w:rsidR="00BC643B">
        <w:rPr>
          <w:rFonts w:ascii="Times" w:hAnsi="Times" w:cs="Times" w:hint="eastAsia"/>
        </w:rPr>
        <w:t>ly</w:t>
      </w:r>
      <w:r w:rsidR="00A26A4F">
        <w:rPr>
          <w:rFonts w:ascii="Times" w:hAnsi="Times" w:cs="Times" w:hint="eastAsia"/>
        </w:rPr>
        <w:t xml:space="preserve">, </w:t>
      </w:r>
      <w:r w:rsidR="00BC643B">
        <w:rPr>
          <w:rFonts w:ascii="Times" w:hAnsi="Times" w:cs="Times" w:hint="eastAsia"/>
        </w:rPr>
        <w:t xml:space="preserve">the </w:t>
      </w:r>
      <w:r w:rsidR="00BC643B">
        <w:rPr>
          <w:rFonts w:ascii="Times" w:hAnsi="Times" w:cs="Times"/>
        </w:rPr>
        <w:t>downlink</w:t>
      </w:r>
      <w:r w:rsidR="00BC643B">
        <w:rPr>
          <w:rFonts w:ascii="Times" w:hAnsi="Times" w:cs="Times" w:hint="eastAsia"/>
        </w:rPr>
        <w:t xml:space="preserve"> resources</w:t>
      </w:r>
      <w:r w:rsidR="005145F3">
        <w:rPr>
          <w:rFonts w:ascii="Times" w:hAnsi="Times" w:cs="Times" w:hint="eastAsia"/>
        </w:rPr>
        <w:t xml:space="preserve"> on</w:t>
      </w:r>
      <w:r w:rsidR="00BC643B">
        <w:rPr>
          <w:rFonts w:ascii="Times" w:hAnsi="Times" w:cs="Times" w:hint="eastAsia"/>
        </w:rPr>
        <w:t xml:space="preserve"> TDD anchor carrier are not as many</w:t>
      </w:r>
      <w:r w:rsidR="000A0969">
        <w:rPr>
          <w:rFonts w:ascii="Times" w:hAnsi="Times" w:cs="Times" w:hint="eastAsia"/>
        </w:rPr>
        <w:t xml:space="preserve"> as FDD. It needs to </w:t>
      </w:r>
      <w:r w:rsidR="00B855F5">
        <w:rPr>
          <w:rFonts w:ascii="Times" w:hAnsi="Times" w:cs="Times" w:hint="eastAsia"/>
        </w:rPr>
        <w:t>carefully check</w:t>
      </w:r>
      <w:r w:rsidR="000A0969">
        <w:rPr>
          <w:rFonts w:ascii="Times" w:hAnsi="Times" w:cs="Times" w:hint="eastAsia"/>
        </w:rPr>
        <w:t xml:space="preserve"> whether the limited downlink resources, or saying downlink sub-frames, are enough to support the transmission of </w:t>
      </w:r>
      <w:r w:rsidR="004D1B1A">
        <w:rPr>
          <w:rFonts w:ascii="Times" w:hAnsi="Times" w:cs="Times" w:hint="eastAsia"/>
        </w:rPr>
        <w:t>downlink common channels</w:t>
      </w:r>
      <w:r w:rsidR="009D1F73">
        <w:rPr>
          <w:rFonts w:ascii="Times" w:hAnsi="Times" w:cs="Times" w:hint="eastAsia"/>
        </w:rPr>
        <w:t>/signals</w:t>
      </w:r>
      <w:r w:rsidR="004D1B1A">
        <w:rPr>
          <w:rFonts w:ascii="Times" w:hAnsi="Times" w:cs="Times" w:hint="eastAsia"/>
        </w:rPr>
        <w:t xml:space="preserve">, including synchronization signals, broadcast channel, and system information blocks. </w:t>
      </w:r>
    </w:p>
    <w:p w:rsidR="00E40404" w:rsidRDefault="00E40404" w:rsidP="00E40404">
      <w:pPr>
        <w:pStyle w:val="TH"/>
      </w:pPr>
      <w:r>
        <w:t xml:space="preserve">Table </w:t>
      </w:r>
      <w:r>
        <w:rPr>
          <w:rFonts w:hint="eastAsia"/>
          <w:lang w:eastAsia="zh-CN"/>
        </w:rPr>
        <w:t>1</w:t>
      </w:r>
      <w:r>
        <w:t>: Uplink-downlink configurations</w:t>
      </w:r>
    </w:p>
    <w:tbl>
      <w:tblPr>
        <w:tblW w:w="3456" w:type="pct"/>
        <w:jc w:val="center"/>
        <w:tblLook w:val="01E0" w:firstRow="1" w:lastRow="1" w:firstColumn="1" w:lastColumn="1" w:noHBand="0" w:noVBand="0"/>
      </w:tblPr>
      <w:tblGrid>
        <w:gridCol w:w="2170"/>
        <w:gridCol w:w="468"/>
        <w:gridCol w:w="453"/>
        <w:gridCol w:w="468"/>
        <w:gridCol w:w="467"/>
        <w:gridCol w:w="467"/>
        <w:gridCol w:w="467"/>
        <w:gridCol w:w="467"/>
        <w:gridCol w:w="467"/>
        <w:gridCol w:w="467"/>
        <w:gridCol w:w="452"/>
      </w:tblGrid>
      <w:tr w:rsidR="00E40404" w:rsidRPr="005B11E1" w:rsidTr="00614622">
        <w:trPr>
          <w:cantSplit/>
          <w:jc w:val="center"/>
        </w:trPr>
        <w:tc>
          <w:tcPr>
            <w:tcW w:w="159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 xml:space="preserve">Uplink-downlink </w:t>
            </w:r>
          </w:p>
          <w:p w:rsidR="00E40404" w:rsidRDefault="00E40404" w:rsidP="00BA4467">
            <w:pPr>
              <w:pStyle w:val="TAH"/>
            </w:pPr>
            <w:r>
              <w:t>configuration</w:t>
            </w:r>
          </w:p>
        </w:tc>
        <w:tc>
          <w:tcPr>
            <w:tcW w:w="3408"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proofErr w:type="spellStart"/>
            <w:r>
              <w:t>Subframe</w:t>
            </w:r>
            <w:proofErr w:type="spellEnd"/>
            <w:r>
              <w:t xml:space="preserve"> number</w:t>
            </w:r>
          </w:p>
        </w:tc>
      </w:tr>
      <w:tr w:rsidR="00E40404" w:rsidTr="00614622">
        <w:trPr>
          <w:cantSplit/>
          <w:jc w:val="center"/>
        </w:trPr>
        <w:tc>
          <w:tcPr>
            <w:tcW w:w="1592"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0</w:t>
            </w:r>
          </w:p>
        </w:tc>
        <w:tc>
          <w:tcPr>
            <w:tcW w:w="332"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1</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2</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3</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4</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5</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6</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7</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8</w:t>
            </w:r>
          </w:p>
        </w:tc>
        <w:tc>
          <w:tcPr>
            <w:tcW w:w="333" w:type="pct"/>
            <w:tcBorders>
              <w:top w:val="single" w:sz="4" w:space="0" w:color="auto"/>
              <w:left w:val="single" w:sz="4" w:space="0" w:color="auto"/>
              <w:bottom w:val="single" w:sz="4" w:space="0" w:color="auto"/>
              <w:right w:val="single" w:sz="4" w:space="0" w:color="auto"/>
            </w:tcBorders>
            <w:shd w:val="clear" w:color="auto" w:fill="E0E0E0"/>
            <w:vAlign w:val="center"/>
          </w:tcPr>
          <w:p w:rsidR="00E40404" w:rsidRDefault="00E40404" w:rsidP="00BA4467">
            <w:pPr>
              <w:pStyle w:val="TAH"/>
            </w:pPr>
            <w:r>
              <w:t>9</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0</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1</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2</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3</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4</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5</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r w:rsidR="00E40404" w:rsidRPr="005B11E1" w:rsidTr="00614622">
        <w:trPr>
          <w:cantSplit/>
          <w:jc w:val="center"/>
        </w:trPr>
        <w:tc>
          <w:tcPr>
            <w:tcW w:w="159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6</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U</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E40404" w:rsidRDefault="00E40404" w:rsidP="00BA4467">
            <w:pPr>
              <w:pStyle w:val="TAC"/>
            </w:pPr>
            <w:r>
              <w:t>D</w:t>
            </w:r>
          </w:p>
        </w:tc>
      </w:tr>
    </w:tbl>
    <w:p w:rsidR="00A53952" w:rsidRDefault="00AA5C5B" w:rsidP="00A43438">
      <w:pPr>
        <w:spacing w:before="180"/>
        <w:jc w:val="both"/>
        <w:rPr>
          <w:rFonts w:ascii="Times" w:hAnsi="Times" w:cs="Times"/>
        </w:rPr>
      </w:pPr>
      <w:r>
        <w:rPr>
          <w:rFonts w:ascii="Times" w:hAnsi="Times" w:cs="Times" w:hint="eastAsia"/>
        </w:rPr>
        <w:t>In FDD NB-</w:t>
      </w:r>
      <w:proofErr w:type="spellStart"/>
      <w:r>
        <w:rPr>
          <w:rFonts w:ascii="Times" w:hAnsi="Times" w:cs="Times" w:hint="eastAsia"/>
        </w:rPr>
        <w:t>IoT</w:t>
      </w:r>
      <w:proofErr w:type="spellEnd"/>
      <w:r>
        <w:rPr>
          <w:rFonts w:ascii="Times" w:hAnsi="Times" w:cs="Times" w:hint="eastAsia"/>
        </w:rPr>
        <w:t>, 4 sub</w:t>
      </w:r>
      <w:r w:rsidR="008301E5">
        <w:rPr>
          <w:rFonts w:ascii="Times" w:hAnsi="Times" w:cs="Times" w:hint="eastAsia"/>
        </w:rPr>
        <w:t>-</w:t>
      </w:r>
      <w:r>
        <w:rPr>
          <w:rFonts w:ascii="Times" w:hAnsi="Times" w:cs="Times" w:hint="eastAsia"/>
        </w:rPr>
        <w:t xml:space="preserve">frames are needed for the transmission of </w:t>
      </w:r>
      <w:bookmarkStart w:id="1" w:name="OLE_LINK6"/>
      <w:bookmarkStart w:id="2" w:name="OLE_LINK7"/>
      <w:r>
        <w:rPr>
          <w:rFonts w:ascii="Times" w:hAnsi="Times" w:cs="Times" w:hint="eastAsia"/>
        </w:rPr>
        <w:t>NPSS/NSSS/NPBCH/SIB1-NB</w:t>
      </w:r>
      <w:bookmarkEnd w:id="1"/>
      <w:bookmarkEnd w:id="2"/>
      <w:r>
        <w:rPr>
          <w:rFonts w:ascii="Times" w:hAnsi="Times" w:cs="Times" w:hint="eastAsia"/>
        </w:rPr>
        <w:t>, with NPSS on every sub-frame #5, NSSS on every other sub-frame #9, NPBCH on every sub-frame #0. As for SIB1-NB, it is transmitted on sub-frame #4 with a configurable density, which</w:t>
      </w:r>
      <w:r w:rsidR="00BE62EC">
        <w:rPr>
          <w:rFonts w:ascii="Times" w:hAnsi="Times" w:cs="Times" w:hint="eastAsia"/>
        </w:rPr>
        <w:t xml:space="preserve"> can</w:t>
      </w:r>
      <w:r>
        <w:rPr>
          <w:rFonts w:ascii="Times" w:hAnsi="Times" w:cs="Times" w:hint="eastAsia"/>
        </w:rPr>
        <w:t xml:space="preserve"> appear in every other </w:t>
      </w:r>
      <w:r w:rsidR="000F2CA4">
        <w:rPr>
          <w:rFonts w:ascii="Times" w:hAnsi="Times" w:cs="Times" w:hint="eastAsia"/>
        </w:rPr>
        <w:t xml:space="preserve">radio </w:t>
      </w:r>
      <w:r>
        <w:rPr>
          <w:rFonts w:ascii="Times" w:hAnsi="Times" w:cs="Times" w:hint="eastAsia"/>
        </w:rPr>
        <w:t>frame with the largest density.</w:t>
      </w:r>
      <w:r w:rsidR="00FA230D">
        <w:rPr>
          <w:rFonts w:ascii="Times" w:hAnsi="Times" w:cs="Times" w:hint="eastAsia"/>
        </w:rPr>
        <w:t xml:space="preserve"> </w:t>
      </w:r>
      <w:r w:rsidR="00567244">
        <w:rPr>
          <w:rFonts w:ascii="Times" w:hAnsi="Times" w:cs="Times" w:hint="eastAsia"/>
        </w:rPr>
        <w:t xml:space="preserve">By re-arranging the transmission sub-frames of each common channel </w:t>
      </w:r>
      <w:bookmarkStart w:id="3" w:name="OLE_LINK1"/>
      <w:r w:rsidR="00567244">
        <w:rPr>
          <w:rFonts w:ascii="Times" w:hAnsi="Times" w:cs="Times" w:hint="eastAsia"/>
        </w:rPr>
        <w:t>for TDD NB-</w:t>
      </w:r>
      <w:proofErr w:type="spellStart"/>
      <w:r w:rsidR="00567244">
        <w:rPr>
          <w:rFonts w:ascii="Times" w:hAnsi="Times" w:cs="Times" w:hint="eastAsia"/>
        </w:rPr>
        <w:t>IoT</w:t>
      </w:r>
      <w:proofErr w:type="spellEnd"/>
      <w:r w:rsidR="00567244">
        <w:rPr>
          <w:rFonts w:ascii="Times" w:hAnsi="Times" w:cs="Times" w:hint="eastAsia"/>
        </w:rPr>
        <w:t>, at least 3 downlink sub</w:t>
      </w:r>
      <w:r w:rsidR="002E385E">
        <w:rPr>
          <w:rFonts w:ascii="Times" w:hAnsi="Times" w:cs="Times" w:hint="eastAsia"/>
        </w:rPr>
        <w:t>-</w:t>
      </w:r>
      <w:r w:rsidR="00567244">
        <w:rPr>
          <w:rFonts w:ascii="Times" w:hAnsi="Times" w:cs="Times" w:hint="eastAsia"/>
        </w:rPr>
        <w:t xml:space="preserve">frames are needed </w:t>
      </w:r>
      <w:r w:rsidR="006E0182">
        <w:rPr>
          <w:rFonts w:ascii="Times" w:hAnsi="Times" w:cs="Times" w:hint="eastAsia"/>
        </w:rPr>
        <w:t>to maintain</w:t>
      </w:r>
      <w:r w:rsidR="00133727">
        <w:rPr>
          <w:rFonts w:ascii="Times" w:hAnsi="Times" w:cs="Times" w:hint="eastAsia"/>
        </w:rPr>
        <w:t xml:space="preserve"> the densit</w:t>
      </w:r>
      <w:r w:rsidR="00802214">
        <w:rPr>
          <w:rFonts w:ascii="Times" w:hAnsi="Times" w:cs="Times" w:hint="eastAsia"/>
        </w:rPr>
        <w:t>ies</w:t>
      </w:r>
      <w:r w:rsidR="00133727">
        <w:rPr>
          <w:rFonts w:ascii="Times" w:hAnsi="Times" w:cs="Times" w:hint="eastAsia"/>
        </w:rPr>
        <w:t xml:space="preserve"> of </w:t>
      </w:r>
      <w:r w:rsidR="00802214">
        <w:rPr>
          <w:rFonts w:ascii="Times" w:hAnsi="Times" w:cs="Times" w:hint="eastAsia"/>
        </w:rPr>
        <w:t>NPSS/NSSS/NPBCH/SIB1-NB</w:t>
      </w:r>
      <w:bookmarkEnd w:id="3"/>
      <w:r w:rsidR="00A550A2">
        <w:rPr>
          <w:rFonts w:ascii="Times" w:hAnsi="Times" w:cs="Times" w:hint="eastAsia"/>
        </w:rPr>
        <w:t>.</w:t>
      </w:r>
      <w:r w:rsidR="00912F62">
        <w:rPr>
          <w:rFonts w:ascii="Times" w:hAnsi="Times" w:cs="Times" w:hint="eastAsia"/>
        </w:rPr>
        <w:t xml:space="preserve"> </w:t>
      </w:r>
    </w:p>
    <w:p w:rsidR="00A43438" w:rsidRDefault="00A43438" w:rsidP="00A43438">
      <w:pPr>
        <w:spacing w:before="180"/>
        <w:jc w:val="both"/>
        <w:rPr>
          <w:rFonts w:ascii="Times" w:hAnsi="Times" w:cs="Times"/>
        </w:rPr>
      </w:pPr>
      <w:r>
        <w:rPr>
          <w:rFonts w:ascii="Times" w:hAnsi="Times" w:cs="Times" w:hint="eastAsia"/>
        </w:rPr>
        <w:t>As a result, configuration #0 in Table 1 with only 2 downlink sub-frames is invalid for TDD NB-</w:t>
      </w:r>
      <w:proofErr w:type="spellStart"/>
      <w:r>
        <w:rPr>
          <w:rFonts w:ascii="Times" w:hAnsi="Times" w:cs="Times" w:hint="eastAsia"/>
        </w:rPr>
        <w:t>IoT</w:t>
      </w:r>
      <w:proofErr w:type="spellEnd"/>
      <w:r>
        <w:rPr>
          <w:rFonts w:ascii="Times" w:hAnsi="Times" w:cs="Times" w:hint="eastAsia"/>
        </w:rPr>
        <w:t xml:space="preserve"> deployment, and more analysis can be found in [2]. Note that 3 downlink sub-frames are the minimum requirement, which only consider the transmission of NPSS, NSSS, NPBCH and SIB1-NB. If taking other SIBs into account, the configurations with fewer downlink sub-frames, e.g., configuration #6 and #</w:t>
      </w:r>
      <w:proofErr w:type="gramStart"/>
      <w:r>
        <w:rPr>
          <w:rFonts w:ascii="Times" w:hAnsi="Times" w:cs="Times" w:hint="eastAsia"/>
        </w:rPr>
        <w:t>1,</w:t>
      </w:r>
      <w:proofErr w:type="gramEnd"/>
      <w:r>
        <w:rPr>
          <w:rFonts w:ascii="Times" w:hAnsi="Times" w:cs="Times" w:hint="eastAsia"/>
        </w:rPr>
        <w:t xml:space="preserve"> may not be able to support downlink common channel</w:t>
      </w:r>
      <w:r w:rsidR="007D4BD2">
        <w:rPr>
          <w:rFonts w:ascii="Times" w:hAnsi="Times" w:cs="Times" w:hint="eastAsia"/>
        </w:rPr>
        <w:t>/signal</w:t>
      </w:r>
      <w:r>
        <w:rPr>
          <w:rFonts w:ascii="Times" w:hAnsi="Times" w:cs="Times" w:hint="eastAsia"/>
        </w:rPr>
        <w:t xml:space="preserve"> transmission, either. </w:t>
      </w:r>
    </w:p>
    <w:p w:rsidR="001473A4" w:rsidRDefault="001473A4" w:rsidP="001473A4">
      <w:pPr>
        <w:spacing w:before="180"/>
        <w:jc w:val="both"/>
        <w:rPr>
          <w:rFonts w:ascii="Times" w:hAnsi="Times" w:cs="Times"/>
        </w:rPr>
      </w:pPr>
      <w:r>
        <w:rPr>
          <w:rFonts w:ascii="Times" w:hAnsi="Times" w:cs="Times" w:hint="eastAsia"/>
        </w:rPr>
        <w:lastRenderedPageBreak/>
        <w:t xml:space="preserve">To solve this problem, one way could be only allowing the uplink-downlink configurations with sufficient downlink </w:t>
      </w:r>
      <w:proofErr w:type="spellStart"/>
      <w:r>
        <w:rPr>
          <w:rFonts w:ascii="Times" w:hAnsi="Times" w:cs="Times" w:hint="eastAsia"/>
        </w:rPr>
        <w:t>subframes</w:t>
      </w:r>
      <w:proofErr w:type="spellEnd"/>
      <w:r>
        <w:rPr>
          <w:rFonts w:ascii="Times" w:hAnsi="Times" w:cs="Times" w:hint="eastAsia"/>
        </w:rPr>
        <w:t xml:space="preserve"> for TDD NB-</w:t>
      </w:r>
      <w:proofErr w:type="spellStart"/>
      <w:r>
        <w:rPr>
          <w:rFonts w:ascii="Times" w:hAnsi="Times" w:cs="Times" w:hint="eastAsia"/>
        </w:rPr>
        <w:t>IoT</w:t>
      </w:r>
      <w:proofErr w:type="spellEnd"/>
      <w:r>
        <w:rPr>
          <w:rFonts w:ascii="Times" w:hAnsi="Times" w:cs="Times" w:hint="eastAsia"/>
        </w:rPr>
        <w:t xml:space="preserve"> deployment. It may not</w:t>
      </w:r>
      <w:r w:rsidR="009428E4">
        <w:rPr>
          <w:rFonts w:ascii="Times" w:hAnsi="Times" w:cs="Times" w:hint="eastAsia"/>
        </w:rPr>
        <w:t xml:space="preserve"> be</w:t>
      </w:r>
      <w:r>
        <w:rPr>
          <w:rFonts w:ascii="Times" w:hAnsi="Times" w:cs="Times" w:hint="eastAsia"/>
        </w:rPr>
        <w:t xml:space="preserve"> a decent solution, since almost half the configurations will be invalid, including configuration #0, #1 and #6.</w:t>
      </w:r>
    </w:p>
    <w:p w:rsidR="00D03B85" w:rsidRPr="00387112" w:rsidRDefault="00D03B85" w:rsidP="00D03B85">
      <w:pPr>
        <w:spacing w:before="180"/>
        <w:jc w:val="both"/>
        <w:rPr>
          <w:b/>
          <w:u w:val="single"/>
          <w:lang w:val="x-none"/>
        </w:rPr>
      </w:pPr>
      <w:bookmarkStart w:id="4" w:name="OLE_LINK5"/>
      <w:bookmarkStart w:id="5" w:name="OLE_LINK8"/>
      <w:r w:rsidRPr="00387112">
        <w:rPr>
          <w:rFonts w:hint="eastAsia"/>
          <w:b/>
          <w:u w:val="single"/>
          <w:lang w:val="x-none"/>
        </w:rPr>
        <w:t xml:space="preserve">Observation 1: </w:t>
      </w:r>
      <w:r w:rsidR="0099071D" w:rsidRPr="00387112">
        <w:rPr>
          <w:rFonts w:hint="eastAsia"/>
          <w:b/>
          <w:u w:val="single"/>
          <w:lang w:val="x-none"/>
        </w:rPr>
        <w:t>A</w:t>
      </w:r>
      <w:r w:rsidRPr="00387112">
        <w:rPr>
          <w:rFonts w:hint="eastAsia"/>
          <w:b/>
          <w:u w:val="single"/>
          <w:lang w:val="x-none"/>
        </w:rPr>
        <w:t>lmost half of the uplink-downlink configurations don</w:t>
      </w:r>
      <w:r w:rsidRPr="00387112">
        <w:rPr>
          <w:b/>
          <w:u w:val="single"/>
          <w:lang w:val="x-none"/>
        </w:rPr>
        <w:t>’</w:t>
      </w:r>
      <w:r w:rsidRPr="00387112">
        <w:rPr>
          <w:rFonts w:hint="eastAsia"/>
          <w:b/>
          <w:u w:val="single"/>
          <w:lang w:val="x-none"/>
        </w:rPr>
        <w:t>t have enough downlink sub-frames in each radio frame to transmit downlink common channels</w:t>
      </w:r>
      <w:r w:rsidR="00D51D88">
        <w:rPr>
          <w:rFonts w:hint="eastAsia"/>
          <w:b/>
          <w:u w:val="single"/>
          <w:lang w:val="x-none"/>
        </w:rPr>
        <w:t xml:space="preserve"> and signals</w:t>
      </w:r>
      <w:r w:rsidR="0099071D" w:rsidRPr="00387112">
        <w:rPr>
          <w:rFonts w:hint="eastAsia"/>
          <w:b/>
          <w:u w:val="single"/>
          <w:lang w:val="x-none"/>
        </w:rPr>
        <w:t xml:space="preserve"> f</w:t>
      </w:r>
      <w:r w:rsidR="00956EB0" w:rsidRPr="00387112">
        <w:rPr>
          <w:rFonts w:hint="eastAsia"/>
          <w:b/>
          <w:u w:val="single"/>
          <w:lang w:val="x-none"/>
        </w:rPr>
        <w:t>or TDD NB-</w:t>
      </w:r>
      <w:proofErr w:type="spellStart"/>
      <w:r w:rsidR="00956EB0" w:rsidRPr="00387112">
        <w:rPr>
          <w:rFonts w:hint="eastAsia"/>
          <w:b/>
          <w:u w:val="single"/>
          <w:lang w:val="x-none"/>
        </w:rPr>
        <w:t>IoT</w:t>
      </w:r>
      <w:proofErr w:type="spellEnd"/>
      <w:r w:rsidRPr="00387112">
        <w:rPr>
          <w:rFonts w:hint="eastAsia"/>
          <w:b/>
          <w:u w:val="single"/>
          <w:lang w:val="x-none"/>
        </w:rPr>
        <w:t>.</w:t>
      </w:r>
    </w:p>
    <w:bookmarkEnd w:id="4"/>
    <w:bookmarkEnd w:id="5"/>
    <w:p w:rsidR="001473A4" w:rsidRPr="00183B1B" w:rsidRDefault="001473A4" w:rsidP="001473A4">
      <w:pPr>
        <w:spacing w:before="180"/>
        <w:jc w:val="both"/>
        <w:rPr>
          <w:rFonts w:ascii="Times" w:hAnsi="Times" w:cs="Times"/>
        </w:rPr>
      </w:pPr>
      <w:r>
        <w:rPr>
          <w:rFonts w:ascii="Times" w:hAnsi="Times" w:cs="Times" w:hint="eastAsia"/>
        </w:rPr>
        <w:t>It is possible to reduce the required number of downlink sub-frames by reducing the density of downlink common channels</w:t>
      </w:r>
      <w:r w:rsidR="00620B37">
        <w:rPr>
          <w:rFonts w:ascii="Times" w:hAnsi="Times" w:cs="Times" w:hint="eastAsia"/>
        </w:rPr>
        <w:t xml:space="preserve"> </w:t>
      </w:r>
      <w:r>
        <w:rPr>
          <w:rFonts w:ascii="Times" w:hAnsi="Times" w:cs="Times" w:hint="eastAsia"/>
        </w:rPr>
        <w:t>for TDD. However, the consequence will be degraded detection performance of system information, and larger latency to acquire system information at UE side. Though the MCL requirement can be relaxed for TDD NB-</w:t>
      </w:r>
      <w:proofErr w:type="spellStart"/>
      <w:r>
        <w:rPr>
          <w:rFonts w:ascii="Times" w:hAnsi="Times" w:cs="Times" w:hint="eastAsia"/>
        </w:rPr>
        <w:t>IoT</w:t>
      </w:r>
      <w:proofErr w:type="spellEnd"/>
      <w:r>
        <w:rPr>
          <w:rFonts w:ascii="Times" w:hAnsi="Times" w:cs="Times" w:hint="eastAsia"/>
        </w:rPr>
        <w:t xml:space="preserve"> [1], the detection performance of downlink common channels</w:t>
      </w:r>
      <w:r w:rsidR="00E5144E">
        <w:rPr>
          <w:rFonts w:ascii="Times" w:hAnsi="Times" w:cs="Times" w:hint="eastAsia"/>
        </w:rPr>
        <w:t xml:space="preserve"> </w:t>
      </w:r>
      <w:r>
        <w:rPr>
          <w:rFonts w:ascii="Times" w:hAnsi="Times" w:cs="Times" w:hint="eastAsia"/>
        </w:rPr>
        <w:t>should be ensured.</w:t>
      </w:r>
    </w:p>
    <w:p w:rsidR="00B55FC9" w:rsidRPr="00387112" w:rsidRDefault="007C2617" w:rsidP="00796420">
      <w:pPr>
        <w:spacing w:before="180"/>
        <w:jc w:val="both"/>
        <w:rPr>
          <w:b/>
          <w:u w:val="single"/>
          <w:lang w:val="x-none"/>
        </w:rPr>
      </w:pPr>
      <w:r w:rsidRPr="00387112">
        <w:rPr>
          <w:rFonts w:hint="eastAsia"/>
          <w:b/>
          <w:u w:val="single"/>
          <w:lang w:val="x-none"/>
        </w:rPr>
        <w:t>Observation 2</w:t>
      </w:r>
      <w:r w:rsidR="00796420" w:rsidRPr="00387112">
        <w:rPr>
          <w:rFonts w:hint="eastAsia"/>
          <w:b/>
          <w:u w:val="single"/>
          <w:lang w:val="x-none"/>
        </w:rPr>
        <w:t xml:space="preserve">: </w:t>
      </w:r>
      <w:r w:rsidR="0009072F" w:rsidRPr="00387112">
        <w:rPr>
          <w:rFonts w:hint="eastAsia"/>
          <w:b/>
          <w:u w:val="single"/>
          <w:lang w:val="x-none"/>
        </w:rPr>
        <w:t>It will cause the degradation on detection performance of system information</w:t>
      </w:r>
      <w:r w:rsidR="00904397" w:rsidRPr="00387112">
        <w:rPr>
          <w:rFonts w:hint="eastAsia"/>
          <w:b/>
          <w:u w:val="single"/>
          <w:lang w:val="x-none"/>
        </w:rPr>
        <w:t xml:space="preserve">, if to </w:t>
      </w:r>
      <w:r w:rsidR="00B55FC9" w:rsidRPr="00387112">
        <w:rPr>
          <w:rFonts w:hint="eastAsia"/>
          <w:b/>
          <w:u w:val="single"/>
          <w:lang w:val="x-none"/>
        </w:rPr>
        <w:t xml:space="preserve">reduce the required downlink sub-frames </w:t>
      </w:r>
      <w:r w:rsidR="00904397" w:rsidRPr="00387112">
        <w:rPr>
          <w:rFonts w:hint="eastAsia"/>
          <w:b/>
          <w:u w:val="single"/>
          <w:lang w:val="x-none"/>
        </w:rPr>
        <w:t>of</w:t>
      </w:r>
      <w:r w:rsidR="00B55FC9" w:rsidRPr="00387112">
        <w:rPr>
          <w:rFonts w:hint="eastAsia"/>
          <w:b/>
          <w:u w:val="single"/>
          <w:lang w:val="x-none"/>
        </w:rPr>
        <w:t xml:space="preserve"> downlink common channels</w:t>
      </w:r>
      <w:r w:rsidR="00904397" w:rsidRPr="00387112">
        <w:rPr>
          <w:rFonts w:hint="eastAsia"/>
          <w:b/>
          <w:u w:val="single"/>
          <w:lang w:val="x-none"/>
        </w:rPr>
        <w:t>,</w:t>
      </w:r>
      <w:r w:rsidR="00B55FC9" w:rsidRPr="00387112">
        <w:rPr>
          <w:rFonts w:hint="eastAsia"/>
          <w:b/>
          <w:u w:val="single"/>
          <w:lang w:val="x-none"/>
        </w:rPr>
        <w:t xml:space="preserve"> </w:t>
      </w:r>
      <w:r w:rsidR="00904397" w:rsidRPr="00387112">
        <w:rPr>
          <w:rFonts w:hint="eastAsia"/>
          <w:b/>
          <w:u w:val="single"/>
          <w:lang w:val="x-none"/>
        </w:rPr>
        <w:t xml:space="preserve">by reducing the transmission density. </w:t>
      </w:r>
    </w:p>
    <w:p w:rsidR="00736626" w:rsidRDefault="00A721ED" w:rsidP="00FC68B1">
      <w:pPr>
        <w:spacing w:before="180"/>
        <w:jc w:val="both"/>
        <w:rPr>
          <w:rFonts w:ascii="Times" w:hAnsi="Times" w:cs="Times"/>
        </w:rPr>
      </w:pPr>
      <w:r>
        <w:rPr>
          <w:rFonts w:ascii="Times" w:hAnsi="Times" w:cs="Times" w:hint="eastAsia"/>
        </w:rPr>
        <w:t>Another solution could be</w:t>
      </w:r>
      <w:r w:rsidR="00617864">
        <w:rPr>
          <w:rFonts w:ascii="Times" w:hAnsi="Times" w:cs="Times" w:hint="eastAsia"/>
        </w:rPr>
        <w:t xml:space="preserve"> to</w:t>
      </w:r>
      <w:r>
        <w:rPr>
          <w:rFonts w:ascii="Times" w:hAnsi="Times" w:cs="Times" w:hint="eastAsia"/>
        </w:rPr>
        <w:t xml:space="preserve"> </w:t>
      </w:r>
      <w:r w:rsidR="00FD3AF0">
        <w:rPr>
          <w:rFonts w:ascii="Times" w:hAnsi="Times" w:cs="Times" w:hint="eastAsia"/>
        </w:rPr>
        <w:t xml:space="preserve">off-load </w:t>
      </w:r>
      <w:r w:rsidR="00F3635D">
        <w:rPr>
          <w:rFonts w:ascii="Times" w:hAnsi="Times" w:cs="Times" w:hint="eastAsia"/>
        </w:rPr>
        <w:t>some of</w:t>
      </w:r>
      <w:r w:rsidR="006F5300">
        <w:rPr>
          <w:rFonts w:ascii="Times" w:hAnsi="Times" w:cs="Times" w:hint="eastAsia"/>
        </w:rPr>
        <w:t xml:space="preserve"> the</w:t>
      </w:r>
      <w:r w:rsidR="00FD3AF0">
        <w:rPr>
          <w:rFonts w:ascii="Times" w:hAnsi="Times" w:cs="Times" w:hint="eastAsia"/>
        </w:rPr>
        <w:t xml:space="preserve"> </w:t>
      </w:r>
      <w:r w:rsidR="00345231">
        <w:rPr>
          <w:rFonts w:ascii="Times" w:hAnsi="Times" w:cs="Times" w:hint="eastAsia"/>
        </w:rPr>
        <w:t xml:space="preserve">downlink common channels onto non-anchor carrier(s). </w:t>
      </w:r>
      <w:r w:rsidR="00C521EC">
        <w:rPr>
          <w:rFonts w:ascii="Times" w:hAnsi="Times" w:cs="Times" w:hint="eastAsia"/>
        </w:rPr>
        <w:t>S</w:t>
      </w:r>
      <w:r w:rsidR="005E4BB7">
        <w:rPr>
          <w:rFonts w:ascii="Times" w:hAnsi="Times" w:cs="Times" w:hint="eastAsia"/>
        </w:rPr>
        <w:t>ince all the uplink-downlink configurations except #0</w:t>
      </w:r>
      <w:r w:rsidR="00C521EC">
        <w:rPr>
          <w:rFonts w:ascii="Times" w:hAnsi="Times" w:cs="Times" w:hint="eastAsia"/>
        </w:rPr>
        <w:t xml:space="preserve"> has no less than 3 downlink </w:t>
      </w:r>
      <w:proofErr w:type="spellStart"/>
      <w:r w:rsidR="00C521EC">
        <w:rPr>
          <w:rFonts w:ascii="Times" w:hAnsi="Times" w:cs="Times" w:hint="eastAsia"/>
        </w:rPr>
        <w:t>sub</w:t>
      </w:r>
      <w:r w:rsidR="005E4BB7">
        <w:rPr>
          <w:rFonts w:ascii="Times" w:hAnsi="Times" w:cs="Times" w:hint="eastAsia"/>
        </w:rPr>
        <w:t>frames</w:t>
      </w:r>
      <w:proofErr w:type="spellEnd"/>
      <w:r w:rsidR="005E4BB7">
        <w:rPr>
          <w:rFonts w:ascii="Times" w:hAnsi="Times" w:cs="Times" w:hint="eastAsia"/>
        </w:rPr>
        <w:t xml:space="preserve"> within one radio frame, </w:t>
      </w:r>
      <w:r w:rsidR="00870EEE">
        <w:rPr>
          <w:rFonts w:ascii="Times" w:hAnsi="Times" w:cs="Times" w:hint="eastAsia"/>
        </w:rPr>
        <w:t>NPSS, NSSS,</w:t>
      </w:r>
      <w:r w:rsidR="00014999">
        <w:rPr>
          <w:rFonts w:ascii="Times" w:hAnsi="Times" w:cs="Times" w:hint="eastAsia"/>
        </w:rPr>
        <w:t xml:space="preserve"> and</w:t>
      </w:r>
      <w:r w:rsidR="00870EEE">
        <w:rPr>
          <w:rFonts w:ascii="Times" w:hAnsi="Times" w:cs="Times" w:hint="eastAsia"/>
        </w:rPr>
        <w:t xml:space="preserve"> NPBCH</w:t>
      </w:r>
      <w:r w:rsidR="00750DC1">
        <w:rPr>
          <w:rFonts w:ascii="Times" w:hAnsi="Times" w:cs="Times" w:hint="eastAsia"/>
        </w:rPr>
        <w:t xml:space="preserve"> can be transmitted</w:t>
      </w:r>
      <w:r w:rsidR="00870EEE">
        <w:rPr>
          <w:rFonts w:ascii="Times" w:hAnsi="Times" w:cs="Times" w:hint="eastAsia"/>
        </w:rPr>
        <w:t xml:space="preserve"> on</w:t>
      </w:r>
      <w:r w:rsidR="00BA3962">
        <w:rPr>
          <w:rFonts w:ascii="Times" w:hAnsi="Times" w:cs="Times" w:hint="eastAsia"/>
        </w:rPr>
        <w:t xml:space="preserve"> one same</w:t>
      </w:r>
      <w:r w:rsidR="00870EEE">
        <w:rPr>
          <w:rFonts w:ascii="Times" w:hAnsi="Times" w:cs="Times" w:hint="eastAsia"/>
        </w:rPr>
        <w:t xml:space="preserve"> </w:t>
      </w:r>
      <w:r w:rsidR="00014999">
        <w:rPr>
          <w:rFonts w:ascii="Times" w:hAnsi="Times" w:cs="Times" w:hint="eastAsia"/>
        </w:rPr>
        <w:t>anchor carrier</w:t>
      </w:r>
      <w:r w:rsidR="00A53BD5">
        <w:rPr>
          <w:rFonts w:ascii="Times" w:hAnsi="Times" w:cs="Times" w:hint="eastAsia"/>
        </w:rPr>
        <w:t xml:space="preserve"> as legacy</w:t>
      </w:r>
      <w:r w:rsidR="00014999">
        <w:rPr>
          <w:rFonts w:ascii="Times" w:hAnsi="Times" w:cs="Times" w:hint="eastAsia"/>
        </w:rPr>
        <w:t>.</w:t>
      </w:r>
      <w:r w:rsidR="00C21B3D">
        <w:rPr>
          <w:rFonts w:ascii="Times" w:hAnsi="Times" w:cs="Times" w:hint="eastAsia"/>
        </w:rPr>
        <w:t xml:space="preserve"> Configuration #0 can be treated as invalid for TDD NB-</w:t>
      </w:r>
      <w:proofErr w:type="spellStart"/>
      <w:r w:rsidR="00C21B3D">
        <w:rPr>
          <w:rFonts w:ascii="Times" w:hAnsi="Times" w:cs="Times" w:hint="eastAsia"/>
        </w:rPr>
        <w:t>IoT</w:t>
      </w:r>
      <w:proofErr w:type="spellEnd"/>
      <w:r w:rsidR="00C21B3D">
        <w:rPr>
          <w:rFonts w:ascii="Times" w:hAnsi="Times" w:cs="Times" w:hint="eastAsia"/>
        </w:rPr>
        <w:t xml:space="preserve"> [2].</w:t>
      </w:r>
      <w:r w:rsidR="00014999">
        <w:rPr>
          <w:rFonts w:ascii="Times" w:hAnsi="Times" w:cs="Times" w:hint="eastAsia"/>
        </w:rPr>
        <w:t xml:space="preserve"> </w:t>
      </w:r>
      <w:r w:rsidR="00736626">
        <w:rPr>
          <w:rFonts w:ascii="Times" w:hAnsi="Times" w:cs="Times" w:hint="eastAsia"/>
        </w:rPr>
        <w:t xml:space="preserve">As for SIB1-NB, it </w:t>
      </w:r>
      <w:r w:rsidR="00CE7998">
        <w:rPr>
          <w:rFonts w:ascii="Times" w:hAnsi="Times" w:cs="Times" w:hint="eastAsia"/>
        </w:rPr>
        <w:t xml:space="preserve">is </w:t>
      </w:r>
      <w:r w:rsidR="00306D76">
        <w:rPr>
          <w:rFonts w:ascii="Times" w:hAnsi="Times" w:cs="Times" w:hint="eastAsia"/>
        </w:rPr>
        <w:t>able</w:t>
      </w:r>
      <w:r w:rsidR="00CE7998">
        <w:rPr>
          <w:rFonts w:ascii="Times" w:hAnsi="Times" w:cs="Times" w:hint="eastAsia"/>
        </w:rPr>
        <w:t xml:space="preserve"> to</w:t>
      </w:r>
      <w:r w:rsidR="00736626">
        <w:rPr>
          <w:rFonts w:ascii="Times" w:hAnsi="Times" w:cs="Times" w:hint="eastAsia"/>
        </w:rPr>
        <w:t xml:space="preserve"> transmit on </w:t>
      </w:r>
      <w:r w:rsidR="008F171F">
        <w:rPr>
          <w:rFonts w:ascii="Times" w:hAnsi="Times" w:cs="Times" w:hint="eastAsia"/>
        </w:rPr>
        <w:t>the anchor</w:t>
      </w:r>
      <w:r w:rsidR="00761566">
        <w:rPr>
          <w:rFonts w:ascii="Times" w:hAnsi="Times" w:cs="Times" w:hint="eastAsia"/>
        </w:rPr>
        <w:t xml:space="preserve"> carrier</w:t>
      </w:r>
      <w:r w:rsidR="008F171F">
        <w:rPr>
          <w:rFonts w:ascii="Times" w:hAnsi="Times" w:cs="Times" w:hint="eastAsia"/>
        </w:rPr>
        <w:t xml:space="preserve"> by TDM</w:t>
      </w:r>
      <w:r w:rsidR="00736626">
        <w:rPr>
          <w:rFonts w:ascii="Times" w:hAnsi="Times" w:cs="Times" w:hint="eastAsia"/>
        </w:rPr>
        <w:t xml:space="preserve"> with NSSS</w:t>
      </w:r>
      <w:r w:rsidR="008F171F">
        <w:rPr>
          <w:rFonts w:ascii="Times" w:hAnsi="Times" w:cs="Times" w:hint="eastAsia"/>
        </w:rPr>
        <w:t xml:space="preserve"> on the same </w:t>
      </w:r>
      <w:proofErr w:type="spellStart"/>
      <w:r w:rsidR="008F171F">
        <w:rPr>
          <w:rFonts w:ascii="Times" w:hAnsi="Times" w:cs="Times" w:hint="eastAsia"/>
        </w:rPr>
        <w:t>subframe</w:t>
      </w:r>
      <w:proofErr w:type="spellEnd"/>
      <w:r w:rsidR="00736626">
        <w:rPr>
          <w:rFonts w:ascii="Times" w:hAnsi="Times" w:cs="Times" w:hint="eastAsia"/>
        </w:rPr>
        <w:t xml:space="preserve">, e.g., </w:t>
      </w:r>
      <w:r w:rsidR="00EE266F">
        <w:rPr>
          <w:rFonts w:ascii="Times" w:hAnsi="Times" w:cs="Times" w:hint="eastAsia"/>
        </w:rPr>
        <w:t>sub-frame #9 of even frame</w:t>
      </w:r>
      <w:r w:rsidR="009B55C0">
        <w:rPr>
          <w:rFonts w:ascii="Times" w:hAnsi="Times" w:cs="Times" w:hint="eastAsia"/>
        </w:rPr>
        <w:t>s</w:t>
      </w:r>
      <w:r w:rsidR="00EE266F">
        <w:rPr>
          <w:rFonts w:ascii="Times" w:hAnsi="Times" w:cs="Times" w:hint="eastAsia"/>
        </w:rPr>
        <w:t xml:space="preserve"> used for NSSS, and sub-frame #9 of odd frame</w:t>
      </w:r>
      <w:r w:rsidR="009B55C0">
        <w:rPr>
          <w:rFonts w:ascii="Times" w:hAnsi="Times" w:cs="Times" w:hint="eastAsia"/>
        </w:rPr>
        <w:t>s</w:t>
      </w:r>
      <w:r w:rsidR="003D65AE">
        <w:rPr>
          <w:rFonts w:ascii="Times" w:hAnsi="Times" w:cs="Times" w:hint="eastAsia"/>
        </w:rPr>
        <w:t xml:space="preserve"> used for SIB1-NB</w:t>
      </w:r>
      <w:r w:rsidR="009B55C0">
        <w:rPr>
          <w:rFonts w:ascii="Times" w:hAnsi="Times" w:cs="Times" w:hint="eastAsia"/>
        </w:rPr>
        <w:t>.</w:t>
      </w:r>
      <w:r w:rsidR="0057646E">
        <w:rPr>
          <w:rFonts w:ascii="Times" w:hAnsi="Times" w:cs="Times" w:hint="eastAsia"/>
        </w:rPr>
        <w:t xml:space="preserve"> However,</w:t>
      </w:r>
      <w:r w:rsidR="009B55C0">
        <w:rPr>
          <w:rFonts w:ascii="Times" w:hAnsi="Times" w:cs="Times" w:hint="eastAsia"/>
        </w:rPr>
        <w:t xml:space="preserve"> </w:t>
      </w:r>
      <w:r w:rsidR="0057646E">
        <w:rPr>
          <w:rFonts w:ascii="Times" w:hAnsi="Times" w:cs="Times" w:hint="eastAsia"/>
        </w:rPr>
        <w:t>i</w:t>
      </w:r>
      <w:r w:rsidR="00CA26B0">
        <w:rPr>
          <w:rFonts w:ascii="Times" w:hAnsi="Times" w:cs="Times" w:hint="eastAsia"/>
        </w:rPr>
        <w:t xml:space="preserve">t </w:t>
      </w:r>
      <w:r w:rsidR="0057646E">
        <w:rPr>
          <w:rFonts w:ascii="Times" w:hAnsi="Times" w:cs="Times" w:hint="eastAsia"/>
        </w:rPr>
        <w:t>may</w:t>
      </w:r>
      <w:r w:rsidR="00CA26B0">
        <w:rPr>
          <w:rFonts w:ascii="Times" w:hAnsi="Times" w:cs="Times" w:hint="eastAsia"/>
        </w:rPr>
        <w:t xml:space="preserve"> not</w:t>
      </w:r>
      <w:r w:rsidR="0057646E">
        <w:rPr>
          <w:rFonts w:ascii="Times" w:hAnsi="Times" w:cs="Times" w:hint="eastAsia"/>
        </w:rPr>
        <w:t xml:space="preserve"> be</w:t>
      </w:r>
      <w:r w:rsidR="00CA26B0">
        <w:rPr>
          <w:rFonts w:ascii="Times" w:hAnsi="Times" w:cs="Times" w:hint="eastAsia"/>
        </w:rPr>
        <w:t xml:space="preserve"> a good solution, because </w:t>
      </w:r>
      <w:r w:rsidR="00262A46">
        <w:rPr>
          <w:rFonts w:ascii="Times" w:hAnsi="Times" w:cs="Times" w:hint="eastAsia"/>
        </w:rPr>
        <w:t xml:space="preserve">the </w:t>
      </w:r>
      <w:r w:rsidR="00943BDC">
        <w:rPr>
          <w:rFonts w:ascii="Times" w:hAnsi="Times" w:cs="Times" w:hint="eastAsia"/>
        </w:rPr>
        <w:t xml:space="preserve">inter-cell </w:t>
      </w:r>
      <w:r w:rsidR="00CA26B0">
        <w:rPr>
          <w:rFonts w:ascii="Times" w:hAnsi="Times" w:cs="Times" w:hint="eastAsia"/>
        </w:rPr>
        <w:t>interference on</w:t>
      </w:r>
      <w:r w:rsidR="00E0753F">
        <w:rPr>
          <w:rFonts w:ascii="Times" w:hAnsi="Times" w:cs="Times" w:hint="eastAsia"/>
        </w:rPr>
        <w:t xml:space="preserve"> SIB1-NB</w:t>
      </w:r>
      <w:r w:rsidR="00CA26B0">
        <w:rPr>
          <w:rFonts w:ascii="Times" w:hAnsi="Times" w:cs="Times" w:hint="eastAsia"/>
        </w:rPr>
        <w:t xml:space="preserve"> will be increased, especially when the density of SIB1-NB is intense for the neighboring two cells.</w:t>
      </w:r>
      <w:r w:rsidR="008E5B82">
        <w:rPr>
          <w:rFonts w:ascii="Times" w:hAnsi="Times" w:cs="Times" w:hint="eastAsia"/>
        </w:rPr>
        <w:t xml:space="preserve"> </w:t>
      </w:r>
      <w:r w:rsidR="00C03F09">
        <w:rPr>
          <w:rFonts w:ascii="Times" w:hAnsi="Times" w:cs="Times" w:hint="eastAsia"/>
        </w:rPr>
        <w:t xml:space="preserve">Therefore, it </w:t>
      </w:r>
      <w:r w:rsidR="00D96768">
        <w:rPr>
          <w:rFonts w:ascii="Times" w:hAnsi="Times" w:cs="Times" w:hint="eastAsia"/>
        </w:rPr>
        <w:t>seems</w:t>
      </w:r>
      <w:r w:rsidR="00C03F09">
        <w:rPr>
          <w:rFonts w:ascii="Times" w:hAnsi="Times" w:cs="Times" w:hint="eastAsia"/>
        </w:rPr>
        <w:t xml:space="preserve"> </w:t>
      </w:r>
      <w:r w:rsidR="00C03F09">
        <w:rPr>
          <w:rFonts w:ascii="Times" w:hAnsi="Times" w:cs="Times"/>
        </w:rPr>
        <w:t>preferable</w:t>
      </w:r>
      <w:r w:rsidR="00C03F09">
        <w:rPr>
          <w:rFonts w:ascii="Times" w:hAnsi="Times" w:cs="Times" w:hint="eastAsia"/>
        </w:rPr>
        <w:t xml:space="preserve"> to </w:t>
      </w:r>
      <w:r w:rsidR="00422E87">
        <w:rPr>
          <w:rFonts w:ascii="Times" w:hAnsi="Times" w:cs="Times" w:hint="eastAsia"/>
        </w:rPr>
        <w:t xml:space="preserve">transmit SIB1-NB, along with other </w:t>
      </w:r>
      <w:proofErr w:type="spellStart"/>
      <w:r w:rsidR="00422E87">
        <w:rPr>
          <w:rFonts w:ascii="Times" w:hAnsi="Times" w:cs="Times" w:hint="eastAsia"/>
        </w:rPr>
        <w:t>SIBx</w:t>
      </w:r>
      <w:proofErr w:type="spellEnd"/>
      <w:r w:rsidR="00422E87">
        <w:rPr>
          <w:rFonts w:ascii="Times" w:hAnsi="Times" w:cs="Times" w:hint="eastAsia"/>
        </w:rPr>
        <w:t xml:space="preserve"> on non-anchor carrier(s)</w:t>
      </w:r>
      <w:r w:rsidR="00165C5B">
        <w:rPr>
          <w:rFonts w:ascii="Times" w:hAnsi="Times" w:cs="Times" w:hint="eastAsia"/>
        </w:rPr>
        <w:t>, where the non-anchor carrier</w:t>
      </w:r>
      <w:r w:rsidR="00324EDE">
        <w:rPr>
          <w:rFonts w:ascii="Times" w:hAnsi="Times" w:cs="Times" w:hint="eastAsia"/>
        </w:rPr>
        <w:t>s</w:t>
      </w:r>
      <w:r w:rsidR="00165C5B">
        <w:rPr>
          <w:rFonts w:ascii="Times" w:hAnsi="Times" w:cs="Times" w:hint="eastAsia"/>
        </w:rPr>
        <w:t xml:space="preserve"> </w:t>
      </w:r>
      <w:r w:rsidR="00324EDE">
        <w:rPr>
          <w:rFonts w:ascii="Times" w:hAnsi="Times" w:cs="Times" w:hint="eastAsia"/>
        </w:rPr>
        <w:t xml:space="preserve">for SIB1-NB and </w:t>
      </w:r>
      <w:proofErr w:type="spellStart"/>
      <w:r w:rsidR="00324EDE">
        <w:rPr>
          <w:rFonts w:ascii="Times" w:hAnsi="Times" w:cs="Times" w:hint="eastAsia"/>
        </w:rPr>
        <w:t>SIBx</w:t>
      </w:r>
      <w:proofErr w:type="spellEnd"/>
      <w:r w:rsidR="00324EDE">
        <w:rPr>
          <w:rFonts w:ascii="Times" w:hAnsi="Times" w:cs="Times" w:hint="eastAsia"/>
        </w:rPr>
        <w:t xml:space="preserve"> don</w:t>
      </w:r>
      <w:r w:rsidR="00324EDE">
        <w:rPr>
          <w:rFonts w:ascii="Times" w:hAnsi="Times" w:cs="Times"/>
        </w:rPr>
        <w:t>’</w:t>
      </w:r>
      <w:r w:rsidR="00324EDE">
        <w:rPr>
          <w:rFonts w:ascii="Times" w:hAnsi="Times" w:cs="Times" w:hint="eastAsia"/>
        </w:rPr>
        <w:t>t have to be the same</w:t>
      </w:r>
      <w:r w:rsidR="00422E87">
        <w:rPr>
          <w:rFonts w:ascii="Times" w:hAnsi="Times" w:cs="Times" w:hint="eastAsia"/>
        </w:rPr>
        <w:t>.</w:t>
      </w:r>
    </w:p>
    <w:p w:rsidR="00FB4D13" w:rsidRPr="00387112" w:rsidRDefault="008B4D10" w:rsidP="00FC68B1">
      <w:pPr>
        <w:spacing w:before="180"/>
        <w:jc w:val="both"/>
        <w:rPr>
          <w:b/>
          <w:u w:val="single"/>
          <w:lang w:val="x-none"/>
        </w:rPr>
      </w:pPr>
      <w:r w:rsidRPr="00387112">
        <w:rPr>
          <w:rFonts w:hint="eastAsia"/>
          <w:b/>
          <w:u w:val="single"/>
          <w:lang w:val="x-none"/>
        </w:rPr>
        <w:t xml:space="preserve">Observation </w:t>
      </w:r>
      <w:r w:rsidR="00955B3C" w:rsidRPr="00387112">
        <w:rPr>
          <w:rFonts w:hint="eastAsia"/>
          <w:b/>
          <w:u w:val="single"/>
          <w:lang w:val="x-none"/>
        </w:rPr>
        <w:t>3</w:t>
      </w:r>
      <w:r w:rsidR="00FB4D13" w:rsidRPr="00387112">
        <w:rPr>
          <w:rFonts w:hint="eastAsia"/>
          <w:b/>
          <w:u w:val="single"/>
          <w:lang w:val="x-none"/>
        </w:rPr>
        <w:t>:</w:t>
      </w:r>
      <w:r w:rsidR="00934258" w:rsidRPr="00387112">
        <w:rPr>
          <w:rFonts w:hint="eastAsia"/>
          <w:b/>
          <w:u w:val="single"/>
          <w:lang w:val="x-none"/>
        </w:rPr>
        <w:t xml:space="preserve"> </w:t>
      </w:r>
      <w:r w:rsidR="004E0EF7" w:rsidRPr="00387112">
        <w:rPr>
          <w:rFonts w:hint="eastAsia"/>
          <w:b/>
          <w:u w:val="single"/>
          <w:lang w:val="x-none"/>
        </w:rPr>
        <w:t>SIB1-NB can be transmitted on non-anchor carrier(s)</w:t>
      </w:r>
      <w:r w:rsidRPr="00387112">
        <w:rPr>
          <w:rFonts w:hint="eastAsia"/>
          <w:b/>
          <w:u w:val="single"/>
          <w:lang w:val="x-none"/>
        </w:rPr>
        <w:t xml:space="preserve">, to off-load the </w:t>
      </w:r>
      <w:r w:rsidR="0023346C" w:rsidRPr="00387112">
        <w:rPr>
          <w:rFonts w:hint="eastAsia"/>
          <w:b/>
          <w:u w:val="single"/>
          <w:lang w:val="x-none"/>
        </w:rPr>
        <w:t>downlink traffic on anchor carrier</w:t>
      </w:r>
      <w:r w:rsidR="004E0EF7" w:rsidRPr="00387112">
        <w:rPr>
          <w:rFonts w:hint="eastAsia"/>
          <w:b/>
          <w:u w:val="single"/>
          <w:lang w:val="x-none"/>
        </w:rPr>
        <w:t xml:space="preserve">. </w:t>
      </w:r>
    </w:p>
    <w:p w:rsidR="0045760F" w:rsidRDefault="00165C5B" w:rsidP="00ED7CB1">
      <w:pPr>
        <w:spacing w:before="180"/>
        <w:ind w:left="100" w:hangingChars="50" w:hanging="100"/>
        <w:jc w:val="both"/>
        <w:rPr>
          <w:rFonts w:ascii="Times" w:hAnsi="Times" w:cs="Times"/>
        </w:rPr>
      </w:pPr>
      <w:r>
        <w:rPr>
          <w:rFonts w:ascii="Times" w:hAnsi="Times" w:cs="Times" w:hint="eastAsia"/>
        </w:rPr>
        <w:t>To transmit SIB1-NB on non-anchor carrier(s)</w:t>
      </w:r>
      <w:r w:rsidR="00722C06">
        <w:rPr>
          <w:rFonts w:ascii="Times" w:hAnsi="Times" w:cs="Times" w:hint="eastAsia"/>
        </w:rPr>
        <w:t>, some new configuration</w:t>
      </w:r>
      <w:r w:rsidR="00CF7EA5">
        <w:rPr>
          <w:rFonts w:ascii="Times" w:hAnsi="Times" w:cs="Times" w:hint="eastAsia"/>
        </w:rPr>
        <w:t>s</w:t>
      </w:r>
      <w:r w:rsidR="00722C06">
        <w:rPr>
          <w:rFonts w:ascii="Times" w:hAnsi="Times" w:cs="Times" w:hint="eastAsia"/>
        </w:rPr>
        <w:t xml:space="preserve"> </w:t>
      </w:r>
      <w:r w:rsidR="000D3E1B">
        <w:rPr>
          <w:rFonts w:ascii="Times" w:hAnsi="Times" w:cs="Times" w:hint="eastAsia"/>
        </w:rPr>
        <w:t>will be introduced</w:t>
      </w:r>
      <w:r w:rsidR="00560A57">
        <w:rPr>
          <w:rFonts w:ascii="Times" w:hAnsi="Times" w:cs="Times" w:hint="eastAsia"/>
        </w:rPr>
        <w:t xml:space="preserve"> for TDD NB-</w:t>
      </w:r>
      <w:proofErr w:type="spellStart"/>
      <w:r w:rsidR="00560A57">
        <w:rPr>
          <w:rFonts w:ascii="Times" w:hAnsi="Times" w:cs="Times" w:hint="eastAsia"/>
        </w:rPr>
        <w:t>IoT</w:t>
      </w:r>
      <w:proofErr w:type="spellEnd"/>
      <w:r w:rsidR="007B6B5C">
        <w:rPr>
          <w:rFonts w:ascii="Times" w:hAnsi="Times" w:cs="Times" w:hint="eastAsia"/>
        </w:rPr>
        <w:t>.</w:t>
      </w:r>
      <w:r w:rsidR="0045760F">
        <w:rPr>
          <w:rFonts w:ascii="Times" w:hAnsi="Times" w:cs="Times" w:hint="eastAsia"/>
        </w:rPr>
        <w:t xml:space="preserve"> First of all, an indication</w:t>
      </w:r>
      <w:r w:rsidR="003A185E">
        <w:rPr>
          <w:rFonts w:ascii="Times" w:hAnsi="Times" w:cs="Times" w:hint="eastAsia"/>
        </w:rPr>
        <w:t xml:space="preserve"> </w:t>
      </w:r>
      <w:r w:rsidR="00860D22">
        <w:rPr>
          <w:rFonts w:ascii="Times" w:hAnsi="Times" w:cs="Times" w:hint="eastAsia"/>
        </w:rPr>
        <w:t xml:space="preserve">for duplex mode will be needed, since the UE needs </w:t>
      </w:r>
      <w:r w:rsidR="00EC2F1B">
        <w:rPr>
          <w:rFonts w:ascii="Times" w:hAnsi="Times" w:cs="Times" w:hint="eastAsia"/>
        </w:rPr>
        <w:t xml:space="preserve">to </w:t>
      </w:r>
      <w:r w:rsidR="005F27FC" w:rsidRPr="005F27FC">
        <w:rPr>
          <w:rFonts w:hint="eastAsia"/>
          <w:lang w:val="x-none"/>
        </w:rPr>
        <w:t>differentiate</w:t>
      </w:r>
      <w:r w:rsidR="00EC2F1B">
        <w:rPr>
          <w:rFonts w:ascii="Times" w:hAnsi="Times" w:cs="Times" w:hint="eastAsia"/>
        </w:rPr>
        <w:t xml:space="preserve"> behavior</w:t>
      </w:r>
      <w:r w:rsidR="00841C32">
        <w:rPr>
          <w:rFonts w:ascii="Times" w:hAnsi="Times" w:cs="Times" w:hint="eastAsia"/>
        </w:rPr>
        <w:t>s</w:t>
      </w:r>
      <w:r w:rsidR="00EC2F1B">
        <w:rPr>
          <w:rFonts w:ascii="Times" w:hAnsi="Times" w:cs="Times" w:hint="eastAsia"/>
        </w:rPr>
        <w:t xml:space="preserve"> of acquiring system information blocks. </w:t>
      </w:r>
      <w:r w:rsidR="00EC5807">
        <w:rPr>
          <w:rFonts w:ascii="Times" w:hAnsi="Times" w:cs="Times" w:hint="eastAsia"/>
        </w:rPr>
        <w:t>For FDD</w:t>
      </w:r>
      <w:r w:rsidR="006B4135">
        <w:rPr>
          <w:rFonts w:ascii="Times" w:hAnsi="Times" w:cs="Times" w:hint="eastAsia"/>
        </w:rPr>
        <w:t>, the UE receive</w:t>
      </w:r>
      <w:r w:rsidR="00EC5807">
        <w:rPr>
          <w:rFonts w:ascii="Times" w:hAnsi="Times" w:cs="Times" w:hint="eastAsia"/>
        </w:rPr>
        <w:t>s</w:t>
      </w:r>
      <w:r w:rsidR="006B4135">
        <w:rPr>
          <w:rFonts w:ascii="Times" w:hAnsi="Times" w:cs="Times" w:hint="eastAsia"/>
        </w:rPr>
        <w:t xml:space="preserve"> </w:t>
      </w:r>
      <w:r w:rsidR="00EC5807">
        <w:rPr>
          <w:rFonts w:ascii="Times" w:hAnsi="Times" w:cs="Times" w:hint="eastAsia"/>
        </w:rPr>
        <w:t>SIB1-NB from sub</w:t>
      </w:r>
      <w:r w:rsidR="000666B9">
        <w:rPr>
          <w:rFonts w:ascii="Times" w:hAnsi="Times" w:cs="Times" w:hint="eastAsia"/>
        </w:rPr>
        <w:t>-</w:t>
      </w:r>
      <w:r w:rsidR="00EC5807">
        <w:rPr>
          <w:rFonts w:ascii="Times" w:hAnsi="Times" w:cs="Times" w:hint="eastAsia"/>
        </w:rPr>
        <w:t xml:space="preserve">frame #4 on anchor carrier, </w:t>
      </w:r>
      <w:r w:rsidR="0059187A">
        <w:rPr>
          <w:rFonts w:ascii="Times" w:hAnsi="Times" w:cs="Times" w:hint="eastAsia"/>
        </w:rPr>
        <w:t>according to</w:t>
      </w:r>
      <w:r w:rsidR="00EC5807">
        <w:rPr>
          <w:rFonts w:ascii="Times" w:hAnsi="Times" w:cs="Times" w:hint="eastAsia"/>
        </w:rPr>
        <w:t xml:space="preserve"> the configured repetition number and </w:t>
      </w:r>
      <w:r w:rsidR="00EC5807">
        <w:rPr>
          <w:rFonts w:ascii="Times" w:hAnsi="Times" w:cs="Times"/>
        </w:rPr>
        <w:t>periodicity</w:t>
      </w:r>
      <w:r w:rsidR="00EC5807">
        <w:rPr>
          <w:rFonts w:ascii="Times" w:hAnsi="Times" w:cs="Times" w:hint="eastAsia"/>
        </w:rPr>
        <w:t xml:space="preserve">. </w:t>
      </w:r>
      <w:r w:rsidR="0059187A">
        <w:rPr>
          <w:rFonts w:ascii="Times" w:hAnsi="Times" w:cs="Times" w:hint="eastAsia"/>
        </w:rPr>
        <w:t xml:space="preserve">For TDD, the UE </w:t>
      </w:r>
      <w:r w:rsidR="00606621">
        <w:rPr>
          <w:rFonts w:ascii="Times" w:hAnsi="Times" w:cs="Times" w:hint="eastAsia"/>
        </w:rPr>
        <w:t>may</w:t>
      </w:r>
      <w:r w:rsidR="00A70FBA">
        <w:rPr>
          <w:rFonts w:ascii="Times" w:hAnsi="Times" w:cs="Times" w:hint="eastAsia"/>
        </w:rPr>
        <w:t xml:space="preserve"> also</w:t>
      </w:r>
      <w:r w:rsidR="0059187A">
        <w:rPr>
          <w:rFonts w:ascii="Times" w:hAnsi="Times" w:cs="Times" w:hint="eastAsia"/>
        </w:rPr>
        <w:t xml:space="preserve"> </w:t>
      </w:r>
      <w:r w:rsidR="0059187A">
        <w:rPr>
          <w:rFonts w:ascii="Times" w:hAnsi="Times" w:cs="Times"/>
        </w:rPr>
        <w:t>receive</w:t>
      </w:r>
      <w:r w:rsidR="0059187A">
        <w:rPr>
          <w:rFonts w:ascii="Times" w:hAnsi="Times" w:cs="Times" w:hint="eastAsia"/>
        </w:rPr>
        <w:t xml:space="preserve"> </w:t>
      </w:r>
      <w:r w:rsidR="00A70FBA">
        <w:rPr>
          <w:rFonts w:ascii="Times" w:hAnsi="Times" w:cs="Times" w:hint="eastAsia"/>
        </w:rPr>
        <w:t>SIB1-NB from a</w:t>
      </w:r>
      <w:r w:rsidR="0059187A">
        <w:rPr>
          <w:rFonts w:ascii="Times" w:hAnsi="Times" w:cs="Times" w:hint="eastAsia"/>
        </w:rPr>
        <w:t xml:space="preserve"> predetermined </w:t>
      </w:r>
      <w:r w:rsidR="000424D4">
        <w:rPr>
          <w:rFonts w:ascii="Times" w:hAnsi="Times" w:cs="Times" w:hint="eastAsia"/>
        </w:rPr>
        <w:t xml:space="preserve">sub-frame, </w:t>
      </w:r>
      <w:r w:rsidR="00A70FBA">
        <w:rPr>
          <w:rFonts w:ascii="Times" w:hAnsi="Times" w:cs="Times" w:hint="eastAsia"/>
        </w:rPr>
        <w:t xml:space="preserve">but on a non-anchor carrier. </w:t>
      </w:r>
      <w:r w:rsidR="00655DC0">
        <w:rPr>
          <w:rFonts w:ascii="Times" w:hAnsi="Times" w:cs="Times" w:hint="eastAsia"/>
        </w:rPr>
        <w:t>The predetermined s</w:t>
      </w:r>
      <w:r w:rsidR="005C5F3C">
        <w:rPr>
          <w:rFonts w:ascii="Times" w:hAnsi="Times" w:cs="Times" w:hint="eastAsia"/>
        </w:rPr>
        <w:t>ub-frame for TDD SIB1-NB is better to choose from sub-frame</w:t>
      </w:r>
      <w:r w:rsidR="000666B9">
        <w:rPr>
          <w:rFonts w:ascii="Times" w:hAnsi="Times" w:cs="Times" w:hint="eastAsia"/>
        </w:rPr>
        <w:t>s</w:t>
      </w:r>
      <w:r w:rsidR="005C5F3C">
        <w:rPr>
          <w:rFonts w:ascii="Times" w:hAnsi="Times" w:cs="Times" w:hint="eastAsia"/>
        </w:rPr>
        <w:t xml:space="preserve"> #0, #5,</w:t>
      </w:r>
      <w:r w:rsidR="00354D31">
        <w:rPr>
          <w:rFonts w:ascii="Times" w:hAnsi="Times" w:cs="Times" w:hint="eastAsia"/>
        </w:rPr>
        <w:t xml:space="preserve"> and</w:t>
      </w:r>
      <w:r w:rsidR="005C5F3C">
        <w:rPr>
          <w:rFonts w:ascii="Times" w:hAnsi="Times" w:cs="Times" w:hint="eastAsia"/>
        </w:rPr>
        <w:t xml:space="preserve"> #9, which are downlink</w:t>
      </w:r>
      <w:r w:rsidR="00354D31">
        <w:rPr>
          <w:rFonts w:ascii="Times" w:hAnsi="Times" w:cs="Times" w:hint="eastAsia"/>
        </w:rPr>
        <w:t xml:space="preserve"> sub</w:t>
      </w:r>
      <w:r w:rsidR="000666B9">
        <w:rPr>
          <w:rFonts w:ascii="Times" w:hAnsi="Times" w:cs="Times" w:hint="eastAsia"/>
        </w:rPr>
        <w:t>-</w:t>
      </w:r>
      <w:r w:rsidR="00354D31">
        <w:rPr>
          <w:rFonts w:ascii="Times" w:hAnsi="Times" w:cs="Times" w:hint="eastAsia"/>
        </w:rPr>
        <w:t>frames</w:t>
      </w:r>
      <w:r w:rsidR="005C5F3C">
        <w:rPr>
          <w:rFonts w:ascii="Times" w:hAnsi="Times" w:cs="Times" w:hint="eastAsia"/>
        </w:rPr>
        <w:t xml:space="preserve"> </w:t>
      </w:r>
      <w:r w:rsidR="00D32CA7">
        <w:rPr>
          <w:rFonts w:ascii="Times" w:hAnsi="Times" w:cs="Times" w:hint="eastAsia"/>
        </w:rPr>
        <w:t>for</w:t>
      </w:r>
      <w:r w:rsidR="005C5F3C">
        <w:rPr>
          <w:rFonts w:ascii="Times" w:hAnsi="Times" w:cs="Times" w:hint="eastAsia"/>
        </w:rPr>
        <w:t xml:space="preserve"> </w:t>
      </w:r>
      <w:r w:rsidR="005B3665">
        <w:rPr>
          <w:rFonts w:ascii="Times" w:hAnsi="Times" w:cs="Times" w:hint="eastAsia"/>
        </w:rPr>
        <w:t>all</w:t>
      </w:r>
      <w:r w:rsidR="005C5F3C">
        <w:rPr>
          <w:rFonts w:ascii="Times" w:hAnsi="Times" w:cs="Times" w:hint="eastAsia"/>
        </w:rPr>
        <w:t xml:space="preserve"> the uplink-downlink configurations</w:t>
      </w:r>
      <w:r w:rsidR="005B3665">
        <w:rPr>
          <w:rFonts w:ascii="Times" w:hAnsi="Times" w:cs="Times" w:hint="eastAsia"/>
        </w:rPr>
        <w:t xml:space="preserve"> except #0</w:t>
      </w:r>
      <w:r w:rsidR="005C5F3C">
        <w:rPr>
          <w:rFonts w:ascii="Times" w:hAnsi="Times" w:cs="Times" w:hint="eastAsia"/>
        </w:rPr>
        <w:t>.</w:t>
      </w:r>
      <w:r w:rsidR="009E013E">
        <w:rPr>
          <w:rFonts w:ascii="Times" w:hAnsi="Times" w:cs="Times" w:hint="eastAsia"/>
        </w:rPr>
        <w:t xml:space="preserve"> Remember that FDD SIB1-NB is transmitted on sub-frame #4.</w:t>
      </w:r>
      <w:r w:rsidR="004A3632">
        <w:rPr>
          <w:rFonts w:ascii="Times" w:hAnsi="Times" w:cs="Times" w:hint="eastAsia"/>
        </w:rPr>
        <w:t xml:space="preserve"> </w:t>
      </w:r>
      <w:r w:rsidR="009E013E">
        <w:rPr>
          <w:rFonts w:ascii="Times" w:hAnsi="Times" w:cs="Times" w:hint="eastAsia"/>
        </w:rPr>
        <w:t>As a result,</w:t>
      </w:r>
      <w:r w:rsidR="004A3632">
        <w:rPr>
          <w:rFonts w:ascii="Times" w:hAnsi="Times" w:cs="Times" w:hint="eastAsia"/>
        </w:rPr>
        <w:t xml:space="preserve"> </w:t>
      </w:r>
      <w:bookmarkStart w:id="6" w:name="OLE_LINK2"/>
      <w:bookmarkStart w:id="7" w:name="OLE_LINK3"/>
      <w:r w:rsidR="004A3632">
        <w:rPr>
          <w:rFonts w:ascii="Times" w:hAnsi="Times" w:cs="Times" w:hint="eastAsia"/>
        </w:rPr>
        <w:t>both the</w:t>
      </w:r>
      <w:r w:rsidR="00D32F47">
        <w:rPr>
          <w:rFonts w:ascii="Times" w:hAnsi="Times" w:cs="Times" w:hint="eastAsia"/>
        </w:rPr>
        <w:t xml:space="preserve"> location of</w:t>
      </w:r>
      <w:r w:rsidR="004A3632">
        <w:rPr>
          <w:rFonts w:ascii="Times" w:hAnsi="Times" w:cs="Times" w:hint="eastAsia"/>
        </w:rPr>
        <w:t xml:space="preserve"> carrier and sub-frame for TDD SIB1-NB </w:t>
      </w:r>
      <w:r w:rsidR="008333E1">
        <w:rPr>
          <w:rFonts w:ascii="Times" w:hAnsi="Times" w:cs="Times" w:hint="eastAsia"/>
        </w:rPr>
        <w:t>will be different from that for</w:t>
      </w:r>
      <w:r w:rsidR="004A3632">
        <w:rPr>
          <w:rFonts w:ascii="Times" w:hAnsi="Times" w:cs="Times" w:hint="eastAsia"/>
        </w:rPr>
        <w:t xml:space="preserve"> </w:t>
      </w:r>
      <w:r w:rsidR="00527C0C">
        <w:rPr>
          <w:rFonts w:ascii="Times" w:hAnsi="Times" w:cs="Times" w:hint="eastAsia"/>
        </w:rPr>
        <w:t>FDD</w:t>
      </w:r>
      <w:bookmarkEnd w:id="6"/>
      <w:bookmarkEnd w:id="7"/>
      <w:r w:rsidR="00527C0C">
        <w:rPr>
          <w:rFonts w:ascii="Times" w:hAnsi="Times" w:cs="Times" w:hint="eastAsia"/>
        </w:rPr>
        <w:t>.</w:t>
      </w:r>
    </w:p>
    <w:p w:rsidR="00736626" w:rsidRPr="00387112" w:rsidRDefault="00BA7403" w:rsidP="00FC68B1">
      <w:pPr>
        <w:spacing w:before="180"/>
        <w:jc w:val="both"/>
        <w:rPr>
          <w:rFonts w:ascii="Times" w:hAnsi="Times" w:cs="Times"/>
          <w:u w:val="single"/>
        </w:rPr>
      </w:pPr>
      <w:r w:rsidRPr="00387112">
        <w:rPr>
          <w:rFonts w:hint="eastAsia"/>
          <w:b/>
          <w:u w:val="single"/>
          <w:lang w:val="x-none"/>
        </w:rPr>
        <w:t>Observation</w:t>
      </w:r>
      <w:r w:rsidR="00955B3C" w:rsidRPr="00387112">
        <w:rPr>
          <w:rFonts w:hint="eastAsia"/>
          <w:b/>
          <w:u w:val="single"/>
          <w:lang w:val="x-none"/>
        </w:rPr>
        <w:t xml:space="preserve"> 4</w:t>
      </w:r>
      <w:r w:rsidRPr="00387112">
        <w:rPr>
          <w:rFonts w:hint="eastAsia"/>
          <w:b/>
          <w:u w:val="single"/>
          <w:lang w:val="x-none"/>
        </w:rPr>
        <w:t xml:space="preserve">: The indication of duplex mode is needed </w:t>
      </w:r>
      <w:r w:rsidR="00655DC0" w:rsidRPr="00387112">
        <w:rPr>
          <w:rFonts w:hint="eastAsia"/>
          <w:b/>
          <w:u w:val="single"/>
          <w:lang w:val="x-none"/>
        </w:rPr>
        <w:t>to</w:t>
      </w:r>
      <w:r w:rsidR="00D32CA7" w:rsidRPr="00387112">
        <w:rPr>
          <w:rFonts w:hint="eastAsia"/>
          <w:b/>
          <w:u w:val="single"/>
          <w:lang w:val="x-none"/>
        </w:rPr>
        <w:t xml:space="preserve"> </w:t>
      </w:r>
      <w:bookmarkStart w:id="8" w:name="OLE_LINK4"/>
      <w:r w:rsidR="003B1621" w:rsidRPr="00387112">
        <w:rPr>
          <w:rFonts w:hint="eastAsia"/>
          <w:b/>
          <w:u w:val="single"/>
          <w:lang w:val="x-none"/>
        </w:rPr>
        <w:t>differentiate</w:t>
      </w:r>
      <w:r w:rsidR="00BA4467" w:rsidRPr="00387112">
        <w:rPr>
          <w:rFonts w:hint="eastAsia"/>
          <w:b/>
          <w:u w:val="single"/>
          <w:lang w:val="x-none"/>
        </w:rPr>
        <w:t xml:space="preserve"> </w:t>
      </w:r>
      <w:bookmarkEnd w:id="8"/>
      <w:r w:rsidR="00BA4467" w:rsidRPr="00387112">
        <w:rPr>
          <w:rFonts w:hint="eastAsia"/>
          <w:b/>
          <w:u w:val="single"/>
          <w:lang w:val="x-none"/>
        </w:rPr>
        <w:t>way</w:t>
      </w:r>
      <w:r w:rsidR="00CE6128" w:rsidRPr="00387112">
        <w:rPr>
          <w:rFonts w:hint="eastAsia"/>
          <w:b/>
          <w:u w:val="single"/>
          <w:lang w:val="x-none"/>
        </w:rPr>
        <w:t>s</w:t>
      </w:r>
      <w:r w:rsidR="00BA4467" w:rsidRPr="00387112">
        <w:rPr>
          <w:rFonts w:hint="eastAsia"/>
          <w:b/>
          <w:u w:val="single"/>
          <w:lang w:val="x-none"/>
        </w:rPr>
        <w:t xml:space="preserve"> </w:t>
      </w:r>
      <w:r w:rsidR="000F0DA5" w:rsidRPr="00387112">
        <w:rPr>
          <w:rFonts w:hint="eastAsia"/>
          <w:b/>
          <w:u w:val="single"/>
          <w:lang w:val="x-none"/>
        </w:rPr>
        <w:t xml:space="preserve">of </w:t>
      </w:r>
      <w:r w:rsidR="000F0DA5" w:rsidRPr="00387112">
        <w:rPr>
          <w:rFonts w:ascii="Times" w:hAnsi="Times" w:cs="Times" w:hint="eastAsia"/>
          <w:b/>
          <w:u w:val="single"/>
        </w:rPr>
        <w:t>acquiring system information blocks</w:t>
      </w:r>
      <w:r w:rsidR="00E0013E" w:rsidRPr="00387112">
        <w:rPr>
          <w:rFonts w:ascii="Times" w:hAnsi="Times" w:cs="Times" w:hint="eastAsia"/>
          <w:b/>
          <w:u w:val="single"/>
        </w:rPr>
        <w:t>:</w:t>
      </w:r>
      <w:r w:rsidR="00527C0C" w:rsidRPr="00387112">
        <w:rPr>
          <w:rFonts w:ascii="Times" w:hAnsi="Times" w:cs="Times" w:hint="eastAsia"/>
          <w:b/>
          <w:u w:val="single"/>
        </w:rPr>
        <w:t xml:space="preserve"> both the carrier and sub-frame for TDD SIB1-NB </w:t>
      </w:r>
      <w:r w:rsidR="001B04E1" w:rsidRPr="00387112">
        <w:rPr>
          <w:rFonts w:ascii="Times" w:hAnsi="Times" w:cs="Times" w:hint="eastAsia"/>
          <w:b/>
          <w:u w:val="single"/>
        </w:rPr>
        <w:t>will be different from that for</w:t>
      </w:r>
      <w:r w:rsidR="00527C0C" w:rsidRPr="00387112">
        <w:rPr>
          <w:rFonts w:ascii="Times" w:hAnsi="Times" w:cs="Times" w:hint="eastAsia"/>
          <w:b/>
          <w:u w:val="single"/>
        </w:rPr>
        <w:t xml:space="preserve"> FDD.</w:t>
      </w:r>
    </w:p>
    <w:p w:rsidR="009B578D" w:rsidRDefault="000D25C5" w:rsidP="000D25C5">
      <w:pPr>
        <w:spacing w:after="0"/>
        <w:textAlignment w:val="center"/>
        <w:rPr>
          <w:lang w:val="x-none"/>
        </w:rPr>
      </w:pPr>
      <w:r w:rsidRPr="005B1E2E">
        <w:rPr>
          <w:rFonts w:hint="eastAsia"/>
          <w:lang w:val="x-none"/>
        </w:rPr>
        <w:t>The duplex mode</w:t>
      </w:r>
      <w:r>
        <w:rPr>
          <w:rFonts w:hint="eastAsia"/>
          <w:lang w:val="x-none"/>
        </w:rPr>
        <w:t xml:space="preserve"> can be indicated</w:t>
      </w:r>
      <w:r w:rsidR="00A469B9">
        <w:rPr>
          <w:rFonts w:hint="eastAsia"/>
          <w:lang w:val="x-none"/>
        </w:rPr>
        <w:t xml:space="preserve"> either</w:t>
      </w:r>
      <w:r>
        <w:rPr>
          <w:rFonts w:hint="eastAsia"/>
          <w:lang w:val="x-none"/>
        </w:rPr>
        <w:t xml:space="preserve"> </w:t>
      </w:r>
      <w:r w:rsidR="00A469B9">
        <w:rPr>
          <w:rFonts w:hint="eastAsia"/>
          <w:lang w:val="x-none"/>
        </w:rPr>
        <w:t>by</w:t>
      </w:r>
      <w:r>
        <w:rPr>
          <w:rFonts w:hint="eastAsia"/>
          <w:lang w:val="x-none"/>
        </w:rPr>
        <w:t xml:space="preserve"> MIB, or NPSS/NSSS. </w:t>
      </w:r>
      <w:r w:rsidR="00A469B9">
        <w:rPr>
          <w:rFonts w:hint="eastAsia"/>
          <w:lang w:val="x-none"/>
        </w:rPr>
        <w:t xml:space="preserve">It seems less specification impact to </w:t>
      </w:r>
      <w:r w:rsidR="002D2A9D">
        <w:rPr>
          <w:rFonts w:hint="eastAsia"/>
          <w:lang w:val="x-none"/>
        </w:rPr>
        <w:t>introduce</w:t>
      </w:r>
      <w:r w:rsidR="00A469B9">
        <w:rPr>
          <w:rFonts w:hint="eastAsia"/>
          <w:lang w:val="x-none"/>
        </w:rPr>
        <w:t xml:space="preserve"> 1 additional bit in</w:t>
      </w:r>
      <w:r w:rsidR="002D2A9D">
        <w:rPr>
          <w:rFonts w:hint="eastAsia"/>
          <w:lang w:val="x-none"/>
        </w:rPr>
        <w:t>to MIB for the indication of</w:t>
      </w:r>
      <w:r w:rsidR="009E3549">
        <w:rPr>
          <w:rFonts w:hint="eastAsia"/>
          <w:lang w:val="x-none"/>
        </w:rPr>
        <w:t xml:space="preserve"> TDD/</w:t>
      </w:r>
      <w:r w:rsidR="00A469B9">
        <w:rPr>
          <w:rFonts w:hint="eastAsia"/>
          <w:lang w:val="x-none"/>
        </w:rPr>
        <w:t>FDD.</w:t>
      </w:r>
      <w:r w:rsidR="00177631">
        <w:rPr>
          <w:rFonts w:hint="eastAsia"/>
          <w:lang w:val="x-none"/>
        </w:rPr>
        <w:t xml:space="preserve"> W</w:t>
      </w:r>
      <w:r w:rsidR="00EC49CF">
        <w:rPr>
          <w:rFonts w:hint="eastAsia"/>
          <w:lang w:val="x-none"/>
        </w:rPr>
        <w:t xml:space="preserve">ith this solution, the TDD NPSS/NSSS/NPBCH can be transmitted on the same </w:t>
      </w:r>
      <w:r w:rsidR="0053270C">
        <w:rPr>
          <w:rFonts w:hint="eastAsia"/>
          <w:lang w:val="x-none"/>
        </w:rPr>
        <w:t xml:space="preserve">sub-frames with FDD, </w:t>
      </w:r>
      <w:r w:rsidR="00EF05A0">
        <w:rPr>
          <w:rFonts w:hint="eastAsia"/>
          <w:lang w:val="x-none"/>
        </w:rPr>
        <w:t>which doesn</w:t>
      </w:r>
      <w:r w:rsidR="00EF05A0">
        <w:rPr>
          <w:lang w:val="x-none"/>
        </w:rPr>
        <w:t>’</w:t>
      </w:r>
      <w:r w:rsidR="00EF05A0">
        <w:rPr>
          <w:rFonts w:hint="eastAsia"/>
          <w:lang w:val="x-none"/>
        </w:rPr>
        <w:t>t</w:t>
      </w:r>
      <w:r w:rsidR="0053270C">
        <w:rPr>
          <w:rFonts w:hint="eastAsia"/>
          <w:lang w:val="x-none"/>
        </w:rPr>
        <w:t xml:space="preserve"> </w:t>
      </w:r>
      <w:r w:rsidR="00B4733D">
        <w:rPr>
          <w:rFonts w:hint="eastAsia"/>
          <w:lang w:val="x-none"/>
        </w:rPr>
        <w:t>increase</w:t>
      </w:r>
      <w:r w:rsidR="00EF05A0">
        <w:rPr>
          <w:rFonts w:hint="eastAsia"/>
          <w:lang w:val="x-none"/>
        </w:rPr>
        <w:t xml:space="preserve"> the</w:t>
      </w:r>
      <w:r w:rsidR="00797E31">
        <w:rPr>
          <w:rFonts w:hint="eastAsia"/>
          <w:lang w:val="x-none"/>
        </w:rPr>
        <w:t xml:space="preserve"> receiver</w:t>
      </w:r>
      <w:r w:rsidR="00EF05A0">
        <w:rPr>
          <w:rFonts w:hint="eastAsia"/>
          <w:lang w:val="x-none"/>
        </w:rPr>
        <w:t xml:space="preserve"> complexity </w:t>
      </w:r>
      <w:r w:rsidR="00797E31">
        <w:rPr>
          <w:rFonts w:hint="eastAsia"/>
          <w:lang w:val="x-none"/>
        </w:rPr>
        <w:t>at the UE</w:t>
      </w:r>
      <w:r w:rsidR="00C53E77">
        <w:rPr>
          <w:rFonts w:hint="eastAsia"/>
          <w:lang w:val="x-none"/>
        </w:rPr>
        <w:t xml:space="preserve">. </w:t>
      </w:r>
      <w:r w:rsidR="006B100F">
        <w:rPr>
          <w:rFonts w:hint="eastAsia"/>
          <w:lang w:val="x-none"/>
        </w:rPr>
        <w:t>The drawback will be</w:t>
      </w:r>
      <w:r w:rsidR="000B61F2">
        <w:rPr>
          <w:rFonts w:hint="eastAsia"/>
          <w:lang w:val="x-none"/>
        </w:rPr>
        <w:t xml:space="preserve"> unnecessary</w:t>
      </w:r>
      <w:r w:rsidR="006B100F">
        <w:rPr>
          <w:rFonts w:hint="eastAsia"/>
          <w:lang w:val="x-none"/>
        </w:rPr>
        <w:t xml:space="preserve"> </w:t>
      </w:r>
      <w:r w:rsidR="008D256A">
        <w:rPr>
          <w:rFonts w:hint="eastAsia"/>
          <w:lang w:val="x-none"/>
        </w:rPr>
        <w:t xml:space="preserve">power consumption </w:t>
      </w:r>
      <w:r w:rsidR="000B61F2">
        <w:rPr>
          <w:rFonts w:hint="eastAsia"/>
          <w:lang w:val="x-none"/>
        </w:rPr>
        <w:t>of</w:t>
      </w:r>
      <w:r w:rsidR="00533771">
        <w:rPr>
          <w:rFonts w:hint="eastAsia"/>
          <w:lang w:val="x-none"/>
        </w:rPr>
        <w:t xml:space="preserve"> FDD UEs</w:t>
      </w:r>
      <w:r w:rsidR="004E4638">
        <w:rPr>
          <w:rFonts w:hint="eastAsia"/>
          <w:lang w:val="x-none"/>
        </w:rPr>
        <w:t xml:space="preserve"> or legacy UEs</w:t>
      </w:r>
      <w:r w:rsidR="005B1FAD">
        <w:rPr>
          <w:rFonts w:hint="eastAsia"/>
          <w:lang w:val="x-none"/>
        </w:rPr>
        <w:t xml:space="preserve">. </w:t>
      </w:r>
      <w:r w:rsidR="000A2DBB">
        <w:rPr>
          <w:rFonts w:hint="eastAsia"/>
          <w:lang w:val="x-none"/>
        </w:rPr>
        <w:t>In this case,</w:t>
      </w:r>
      <w:r w:rsidR="00703A94">
        <w:rPr>
          <w:rFonts w:hint="eastAsia"/>
          <w:lang w:val="x-none"/>
        </w:rPr>
        <w:t xml:space="preserve"> even</w:t>
      </w:r>
      <w:r w:rsidR="00864FD7">
        <w:rPr>
          <w:rFonts w:hint="eastAsia"/>
          <w:lang w:val="x-none"/>
        </w:rPr>
        <w:t xml:space="preserve"> if the system is operated </w:t>
      </w:r>
      <w:r w:rsidR="00DD39C0">
        <w:rPr>
          <w:rFonts w:hint="eastAsia"/>
          <w:lang w:val="x-none"/>
        </w:rPr>
        <w:t>under</w:t>
      </w:r>
      <w:r w:rsidR="00864FD7">
        <w:rPr>
          <w:rFonts w:hint="eastAsia"/>
          <w:lang w:val="x-none"/>
        </w:rPr>
        <w:t xml:space="preserve"> TDD,</w:t>
      </w:r>
      <w:r w:rsidR="000A2DBB">
        <w:rPr>
          <w:rFonts w:hint="eastAsia"/>
          <w:lang w:val="x-none"/>
        </w:rPr>
        <w:t xml:space="preserve"> </w:t>
      </w:r>
      <w:r w:rsidR="004A5A55">
        <w:rPr>
          <w:rFonts w:hint="eastAsia"/>
          <w:lang w:val="x-none"/>
        </w:rPr>
        <w:t>an</w:t>
      </w:r>
      <w:r>
        <w:rPr>
          <w:rFonts w:hint="eastAsia"/>
          <w:lang w:val="x-none"/>
        </w:rPr>
        <w:t xml:space="preserve"> </w:t>
      </w:r>
      <w:r w:rsidR="002219D6">
        <w:rPr>
          <w:rFonts w:hint="eastAsia"/>
          <w:lang w:val="x-none"/>
        </w:rPr>
        <w:t>FDD</w:t>
      </w:r>
      <w:r>
        <w:rPr>
          <w:rFonts w:hint="eastAsia"/>
          <w:lang w:val="x-none"/>
        </w:rPr>
        <w:t xml:space="preserve"> UE</w:t>
      </w:r>
      <w:r w:rsidR="002219D6">
        <w:rPr>
          <w:rFonts w:hint="eastAsia"/>
          <w:lang w:val="x-none"/>
        </w:rPr>
        <w:t xml:space="preserve"> </w:t>
      </w:r>
      <w:r w:rsidR="00703A94">
        <w:rPr>
          <w:rFonts w:hint="eastAsia"/>
          <w:lang w:val="x-none"/>
        </w:rPr>
        <w:t>wouldn</w:t>
      </w:r>
      <w:r w:rsidR="00703A94">
        <w:rPr>
          <w:lang w:val="x-none"/>
        </w:rPr>
        <w:t>’</w:t>
      </w:r>
      <w:r w:rsidR="00703A94">
        <w:rPr>
          <w:rFonts w:hint="eastAsia"/>
          <w:lang w:val="x-none"/>
        </w:rPr>
        <w:t xml:space="preserve">t know </w:t>
      </w:r>
      <w:r w:rsidR="008F26F4">
        <w:rPr>
          <w:rFonts w:hint="eastAsia"/>
          <w:lang w:val="x-none"/>
        </w:rPr>
        <w:t xml:space="preserve">it until </w:t>
      </w:r>
      <w:r w:rsidR="009B578D">
        <w:rPr>
          <w:rFonts w:hint="eastAsia"/>
          <w:lang w:val="x-none"/>
        </w:rPr>
        <w:t>it</w:t>
      </w:r>
      <w:r w:rsidR="00740544">
        <w:rPr>
          <w:rFonts w:hint="eastAsia"/>
          <w:lang w:val="x-none"/>
        </w:rPr>
        <w:t xml:space="preserve"> has</w:t>
      </w:r>
      <w:r w:rsidR="009B578D">
        <w:rPr>
          <w:rFonts w:hint="eastAsia"/>
          <w:lang w:val="x-none"/>
        </w:rPr>
        <w:t xml:space="preserve"> </w:t>
      </w:r>
      <w:r w:rsidR="00CF613F">
        <w:rPr>
          <w:lang w:val="x-none"/>
        </w:rPr>
        <w:t>successfully</w:t>
      </w:r>
      <w:r w:rsidR="00CF613F">
        <w:rPr>
          <w:rFonts w:hint="eastAsia"/>
          <w:lang w:val="x-none"/>
        </w:rPr>
        <w:t xml:space="preserve"> receive</w:t>
      </w:r>
      <w:r w:rsidR="00740544">
        <w:rPr>
          <w:rFonts w:hint="eastAsia"/>
          <w:lang w:val="x-none"/>
        </w:rPr>
        <w:t>d</w:t>
      </w:r>
      <w:r w:rsidR="00734CDB">
        <w:rPr>
          <w:rFonts w:hint="eastAsia"/>
          <w:lang w:val="x-none"/>
        </w:rPr>
        <w:t xml:space="preserve"> TDD</w:t>
      </w:r>
      <w:r w:rsidR="00C156B4">
        <w:rPr>
          <w:rFonts w:hint="eastAsia"/>
          <w:lang w:val="x-none"/>
        </w:rPr>
        <w:t xml:space="preserve"> </w:t>
      </w:r>
      <w:r>
        <w:rPr>
          <w:rFonts w:hint="eastAsia"/>
          <w:lang w:val="x-none"/>
        </w:rPr>
        <w:t xml:space="preserve">NPBCH. </w:t>
      </w:r>
      <w:r w:rsidR="009B578D">
        <w:rPr>
          <w:rFonts w:hint="eastAsia"/>
          <w:lang w:val="x-none"/>
        </w:rPr>
        <w:t xml:space="preserve">Compared with </w:t>
      </w:r>
      <w:r w:rsidR="008E25C8">
        <w:rPr>
          <w:rFonts w:hint="eastAsia"/>
          <w:lang w:val="x-none"/>
        </w:rPr>
        <w:t>indicating duplex mode with synchronization signals</w:t>
      </w:r>
      <w:r w:rsidR="00002F39">
        <w:rPr>
          <w:rFonts w:hint="eastAsia"/>
          <w:lang w:val="x-none"/>
        </w:rPr>
        <w:t xml:space="preserve"> as legacy LTE</w:t>
      </w:r>
      <w:r w:rsidR="008E25C8">
        <w:rPr>
          <w:rFonts w:hint="eastAsia"/>
          <w:lang w:val="x-none"/>
        </w:rPr>
        <w:t xml:space="preserve">, </w:t>
      </w:r>
      <w:r w:rsidR="00C156B4">
        <w:rPr>
          <w:rFonts w:hint="eastAsia"/>
          <w:lang w:val="x-none"/>
        </w:rPr>
        <w:t xml:space="preserve">it will cause extra effort </w:t>
      </w:r>
      <w:r w:rsidR="000168B8">
        <w:rPr>
          <w:rFonts w:hint="eastAsia"/>
          <w:lang w:val="x-none"/>
        </w:rPr>
        <w:t xml:space="preserve">of an FDD UE </w:t>
      </w:r>
      <w:r w:rsidR="00C27CC5">
        <w:rPr>
          <w:rFonts w:hint="eastAsia"/>
          <w:lang w:val="x-none"/>
        </w:rPr>
        <w:t xml:space="preserve">to receive TDD NPBCH. </w:t>
      </w:r>
    </w:p>
    <w:p w:rsidR="0015508A" w:rsidRPr="00387112" w:rsidRDefault="0015508A" w:rsidP="0015508A">
      <w:pPr>
        <w:spacing w:before="180"/>
        <w:jc w:val="both"/>
        <w:rPr>
          <w:rFonts w:ascii="Times" w:hAnsi="Times" w:cs="Times"/>
          <w:u w:val="single"/>
        </w:rPr>
      </w:pPr>
      <w:r w:rsidRPr="00387112">
        <w:rPr>
          <w:rFonts w:hint="eastAsia"/>
          <w:b/>
          <w:u w:val="single"/>
          <w:lang w:val="x-none"/>
        </w:rPr>
        <w:t xml:space="preserve">Observation 5: If indicating duplex mode with MIB, </w:t>
      </w:r>
      <w:r w:rsidR="009B486F" w:rsidRPr="00387112">
        <w:rPr>
          <w:rFonts w:hint="eastAsia"/>
          <w:b/>
          <w:u w:val="single"/>
          <w:lang w:val="x-none"/>
        </w:rPr>
        <w:t xml:space="preserve">unnecessary power consumption of receiving TDD NPBCH will be </w:t>
      </w:r>
      <w:r w:rsidR="009B486F" w:rsidRPr="00387112">
        <w:rPr>
          <w:b/>
          <w:u w:val="single"/>
          <w:lang w:val="x-none"/>
        </w:rPr>
        <w:t>aroused</w:t>
      </w:r>
      <w:r w:rsidR="009B486F" w:rsidRPr="00387112">
        <w:rPr>
          <w:rFonts w:hint="eastAsia"/>
          <w:b/>
          <w:u w:val="single"/>
          <w:lang w:val="x-none"/>
        </w:rPr>
        <w:t xml:space="preserve"> for FDD NB-</w:t>
      </w:r>
      <w:proofErr w:type="spellStart"/>
      <w:r w:rsidR="009B486F" w:rsidRPr="00387112">
        <w:rPr>
          <w:rFonts w:hint="eastAsia"/>
          <w:b/>
          <w:u w:val="single"/>
          <w:lang w:val="x-none"/>
        </w:rPr>
        <w:t>IoT</w:t>
      </w:r>
      <w:proofErr w:type="spellEnd"/>
      <w:r w:rsidR="009B486F" w:rsidRPr="00387112">
        <w:rPr>
          <w:rFonts w:hint="eastAsia"/>
          <w:b/>
          <w:u w:val="single"/>
          <w:lang w:val="x-none"/>
        </w:rPr>
        <w:t xml:space="preserve"> UEs</w:t>
      </w:r>
      <w:r w:rsidRPr="00387112">
        <w:rPr>
          <w:rFonts w:ascii="Times" w:hAnsi="Times" w:cs="Times" w:hint="eastAsia"/>
          <w:b/>
          <w:u w:val="single"/>
        </w:rPr>
        <w:t>.</w:t>
      </w:r>
    </w:p>
    <w:p w:rsidR="00B8377D" w:rsidRDefault="006F1A56" w:rsidP="000D25C5">
      <w:pPr>
        <w:spacing w:before="180"/>
        <w:jc w:val="both"/>
        <w:rPr>
          <w:lang w:val="x-none"/>
        </w:rPr>
      </w:pPr>
      <w:r>
        <w:rPr>
          <w:rFonts w:hint="eastAsia"/>
          <w:lang w:val="x-none"/>
        </w:rPr>
        <w:t>For convenience of FDD</w:t>
      </w:r>
      <w:r w:rsidR="00C93EF6">
        <w:rPr>
          <w:rFonts w:hint="eastAsia"/>
          <w:lang w:val="x-none"/>
        </w:rPr>
        <w:t xml:space="preserve"> UEs, NPSS and </w:t>
      </w:r>
      <w:r w:rsidR="000D25C5">
        <w:rPr>
          <w:rFonts w:hint="eastAsia"/>
          <w:lang w:val="x-none"/>
        </w:rPr>
        <w:t xml:space="preserve">NSSS </w:t>
      </w:r>
      <w:r w:rsidR="00C93EF6">
        <w:rPr>
          <w:rFonts w:hint="eastAsia"/>
          <w:lang w:val="x-none"/>
        </w:rPr>
        <w:t>are</w:t>
      </w:r>
      <w:r w:rsidR="000D25C5">
        <w:rPr>
          <w:rFonts w:hint="eastAsia"/>
          <w:lang w:val="x-none"/>
        </w:rPr>
        <w:t xml:space="preserve"> </w:t>
      </w:r>
      <w:r w:rsidR="000D25C5">
        <w:rPr>
          <w:lang w:val="x-none"/>
        </w:rPr>
        <w:t>preferable</w:t>
      </w:r>
      <w:r w:rsidR="000D25C5">
        <w:rPr>
          <w:rFonts w:hint="eastAsia"/>
          <w:lang w:val="x-none"/>
        </w:rPr>
        <w:t xml:space="preserve"> </w:t>
      </w:r>
      <w:r w:rsidR="0055649A">
        <w:rPr>
          <w:rFonts w:hint="eastAsia"/>
          <w:lang w:val="x-none"/>
        </w:rPr>
        <w:t>for</w:t>
      </w:r>
      <w:r w:rsidR="000D25C5">
        <w:rPr>
          <w:rFonts w:hint="eastAsia"/>
          <w:lang w:val="x-none"/>
        </w:rPr>
        <w:t xml:space="preserve"> indication of duplex mode. </w:t>
      </w:r>
      <w:r w:rsidR="007D0ED1">
        <w:rPr>
          <w:rFonts w:hint="eastAsia"/>
          <w:lang w:val="x-none"/>
        </w:rPr>
        <w:t xml:space="preserve">One way can be </w:t>
      </w:r>
      <w:r w:rsidR="00D56A55">
        <w:rPr>
          <w:rFonts w:hint="eastAsia"/>
          <w:lang w:val="x-none"/>
        </w:rPr>
        <w:t>using different sequences on NPSS or NSSS</w:t>
      </w:r>
      <w:r w:rsidR="004D58C4">
        <w:rPr>
          <w:rFonts w:hint="eastAsia"/>
          <w:lang w:val="x-none"/>
        </w:rPr>
        <w:t xml:space="preserve"> for different duplex mode</w:t>
      </w:r>
      <w:r w:rsidR="00D56A55">
        <w:rPr>
          <w:rFonts w:hint="eastAsia"/>
          <w:lang w:val="x-none"/>
        </w:rPr>
        <w:t xml:space="preserve">, </w:t>
      </w:r>
      <w:r w:rsidR="00D15CAA">
        <w:rPr>
          <w:rFonts w:hint="eastAsia"/>
          <w:lang w:val="x-none"/>
        </w:rPr>
        <w:t xml:space="preserve">e.g., </w:t>
      </w:r>
      <w:r w:rsidR="00471869">
        <w:rPr>
          <w:rFonts w:hint="eastAsia"/>
          <w:lang w:val="x-none"/>
        </w:rPr>
        <w:t xml:space="preserve">using different root sequences on NSSS, or to use different cover codes on NPSS. With this solution, </w:t>
      </w:r>
      <w:r w:rsidR="008D2CE2">
        <w:rPr>
          <w:rFonts w:hint="eastAsia"/>
          <w:lang w:val="x-none"/>
        </w:rPr>
        <w:t>the sequence design is crucial: the detection performance of synchronization signals will get</w:t>
      </w:r>
      <w:r w:rsidR="00E835E1">
        <w:rPr>
          <w:rFonts w:hint="eastAsia"/>
          <w:lang w:val="x-none"/>
        </w:rPr>
        <w:t xml:space="preserve"> even</w:t>
      </w:r>
      <w:r w:rsidR="008D2CE2">
        <w:rPr>
          <w:rFonts w:hint="eastAsia"/>
          <w:lang w:val="x-none"/>
        </w:rPr>
        <w:t xml:space="preserve"> </w:t>
      </w:r>
      <w:r w:rsidR="00E835E1">
        <w:rPr>
          <w:rFonts w:hint="eastAsia"/>
          <w:lang w:val="x-none"/>
        </w:rPr>
        <w:t>worse</w:t>
      </w:r>
      <w:r w:rsidR="008D2CE2">
        <w:rPr>
          <w:rFonts w:hint="eastAsia"/>
          <w:lang w:val="x-none"/>
        </w:rPr>
        <w:t>, if</w:t>
      </w:r>
      <w:r w:rsidR="00CD75F7">
        <w:rPr>
          <w:rFonts w:hint="eastAsia"/>
          <w:lang w:val="x-none"/>
        </w:rPr>
        <w:t xml:space="preserve"> the newly introduced</w:t>
      </w:r>
      <w:r w:rsidR="008D2CE2">
        <w:rPr>
          <w:rFonts w:hint="eastAsia"/>
          <w:lang w:val="x-none"/>
        </w:rPr>
        <w:t xml:space="preserve"> </w:t>
      </w:r>
      <w:r w:rsidR="00CD75F7">
        <w:rPr>
          <w:rFonts w:hint="eastAsia"/>
          <w:lang w:val="x-none"/>
        </w:rPr>
        <w:t>sequence for</w:t>
      </w:r>
      <w:r w:rsidR="008D2CE2">
        <w:rPr>
          <w:rFonts w:hint="eastAsia"/>
          <w:lang w:val="x-none"/>
        </w:rPr>
        <w:t xml:space="preserve"> </w:t>
      </w:r>
      <w:r w:rsidR="00CD75F7">
        <w:rPr>
          <w:rFonts w:hint="eastAsia"/>
          <w:lang w:val="x-none"/>
        </w:rPr>
        <w:t>TDD</w:t>
      </w:r>
      <w:r w:rsidR="008D2CE2">
        <w:rPr>
          <w:rFonts w:hint="eastAsia"/>
          <w:lang w:val="x-none"/>
        </w:rPr>
        <w:t xml:space="preserve"> </w:t>
      </w:r>
      <w:r w:rsidR="00CD75F7">
        <w:rPr>
          <w:rFonts w:hint="eastAsia"/>
          <w:lang w:val="x-none"/>
        </w:rPr>
        <w:t>is</w:t>
      </w:r>
      <w:r w:rsidR="00B36529">
        <w:rPr>
          <w:rFonts w:hint="eastAsia"/>
          <w:lang w:val="x-none"/>
        </w:rPr>
        <w:t xml:space="preserve"> not perfectly orthogonal</w:t>
      </w:r>
      <w:r w:rsidR="00CD75F7">
        <w:rPr>
          <w:rFonts w:hint="eastAsia"/>
          <w:lang w:val="x-none"/>
        </w:rPr>
        <w:t xml:space="preserve"> to that of FDD</w:t>
      </w:r>
      <w:r w:rsidR="008D2CE2">
        <w:rPr>
          <w:rFonts w:hint="eastAsia"/>
          <w:lang w:val="x-none"/>
        </w:rPr>
        <w:t xml:space="preserve">. </w:t>
      </w:r>
      <w:r w:rsidR="000471F5">
        <w:rPr>
          <w:rFonts w:hint="eastAsia"/>
          <w:lang w:val="x-none"/>
        </w:rPr>
        <w:t>Unfortunately,</w:t>
      </w:r>
      <w:r w:rsidR="00B8377D">
        <w:rPr>
          <w:rFonts w:hint="eastAsia"/>
          <w:lang w:val="x-none"/>
        </w:rPr>
        <w:t xml:space="preserve"> the</w:t>
      </w:r>
      <w:r w:rsidR="000471F5">
        <w:rPr>
          <w:rFonts w:hint="eastAsia"/>
          <w:lang w:val="x-none"/>
        </w:rPr>
        <w:t xml:space="preserve"> </w:t>
      </w:r>
      <w:r w:rsidR="00B8377D">
        <w:rPr>
          <w:rFonts w:hint="eastAsia"/>
          <w:lang w:val="x-none"/>
        </w:rPr>
        <w:t>root sequences on NS</w:t>
      </w:r>
      <w:r w:rsidR="00130FB7">
        <w:rPr>
          <w:rFonts w:hint="eastAsia"/>
          <w:lang w:val="x-none"/>
        </w:rPr>
        <w:t>SS</w:t>
      </w:r>
      <w:r w:rsidR="00B8377D">
        <w:rPr>
          <w:rFonts w:hint="eastAsia"/>
          <w:lang w:val="x-none"/>
        </w:rPr>
        <w:t xml:space="preserve"> are ZC sequence</w:t>
      </w:r>
      <w:r w:rsidR="00496CFA">
        <w:rPr>
          <w:rFonts w:hint="eastAsia"/>
          <w:lang w:val="x-none"/>
        </w:rPr>
        <w:t>s</w:t>
      </w:r>
      <w:r w:rsidR="00B8377D">
        <w:rPr>
          <w:rFonts w:hint="eastAsia"/>
          <w:lang w:val="x-none"/>
        </w:rPr>
        <w:t>, and</w:t>
      </w:r>
      <w:r w:rsidR="00A86426">
        <w:rPr>
          <w:rFonts w:hint="eastAsia"/>
          <w:lang w:val="x-none"/>
        </w:rPr>
        <w:t xml:space="preserve"> the</w:t>
      </w:r>
      <w:r w:rsidR="00130FB7">
        <w:rPr>
          <w:rFonts w:hint="eastAsia"/>
          <w:lang w:val="x-none"/>
        </w:rPr>
        <w:t xml:space="preserve"> </w:t>
      </w:r>
      <w:r w:rsidR="00A86426">
        <w:rPr>
          <w:rFonts w:hint="eastAsia"/>
          <w:lang w:val="x-none"/>
        </w:rPr>
        <w:t>cover code</w:t>
      </w:r>
      <w:r w:rsidR="00B8377D">
        <w:rPr>
          <w:rFonts w:hint="eastAsia"/>
          <w:lang w:val="x-none"/>
        </w:rPr>
        <w:t xml:space="preserve"> on NPSS </w:t>
      </w:r>
      <w:r w:rsidR="00A86426">
        <w:rPr>
          <w:rFonts w:hint="eastAsia"/>
          <w:lang w:val="x-none"/>
        </w:rPr>
        <w:t>is</w:t>
      </w:r>
      <w:r w:rsidR="00B8377D">
        <w:rPr>
          <w:rFonts w:hint="eastAsia"/>
          <w:lang w:val="x-none"/>
        </w:rPr>
        <w:t xml:space="preserve"> 11-length </w:t>
      </w:r>
      <w:r w:rsidR="00A86426">
        <w:rPr>
          <w:rFonts w:hint="eastAsia"/>
          <w:lang w:val="x-none"/>
        </w:rPr>
        <w:t xml:space="preserve">binary sequence, with two elements of -1 and 1. </w:t>
      </w:r>
      <w:r w:rsidR="00E835E1">
        <w:rPr>
          <w:rFonts w:hint="eastAsia"/>
          <w:lang w:val="x-none"/>
        </w:rPr>
        <w:t>Neither</w:t>
      </w:r>
      <w:r w:rsidR="00A86426">
        <w:rPr>
          <w:rFonts w:hint="eastAsia"/>
          <w:lang w:val="x-none"/>
        </w:rPr>
        <w:t xml:space="preserve"> of them can provide orthogonal sequences</w:t>
      </w:r>
      <w:r w:rsidR="00B03593">
        <w:rPr>
          <w:rFonts w:hint="eastAsia"/>
          <w:lang w:val="x-none"/>
        </w:rPr>
        <w:t xml:space="preserve">. With this solution, the </w:t>
      </w:r>
      <w:r w:rsidR="00E45C18">
        <w:rPr>
          <w:rFonts w:hint="eastAsia"/>
          <w:lang w:val="x-none"/>
        </w:rPr>
        <w:t xml:space="preserve">synchronization </w:t>
      </w:r>
      <w:r w:rsidR="00B03593">
        <w:rPr>
          <w:rFonts w:hint="eastAsia"/>
          <w:lang w:val="x-none"/>
        </w:rPr>
        <w:t>performance</w:t>
      </w:r>
      <w:r w:rsidR="00016F14">
        <w:rPr>
          <w:rFonts w:hint="eastAsia"/>
          <w:lang w:val="x-none"/>
        </w:rPr>
        <w:t xml:space="preserve"> </w:t>
      </w:r>
      <w:r w:rsidR="00B03593">
        <w:rPr>
          <w:rFonts w:hint="eastAsia"/>
          <w:lang w:val="x-none"/>
        </w:rPr>
        <w:t>needs to be evaluated.</w:t>
      </w:r>
    </w:p>
    <w:p w:rsidR="00D6050D" w:rsidRDefault="0068518D" w:rsidP="000D25C5">
      <w:pPr>
        <w:spacing w:before="180"/>
        <w:jc w:val="both"/>
        <w:rPr>
          <w:lang w:val="x-none"/>
        </w:rPr>
      </w:pPr>
      <w:r>
        <w:rPr>
          <w:rFonts w:hint="eastAsia"/>
          <w:lang w:val="x-none"/>
        </w:rPr>
        <w:t xml:space="preserve">Otherwise, </w:t>
      </w:r>
      <w:r w:rsidR="00075828">
        <w:rPr>
          <w:rFonts w:hint="eastAsia"/>
          <w:lang w:val="x-none"/>
        </w:rPr>
        <w:t xml:space="preserve">LTE way can be </w:t>
      </w:r>
      <w:r w:rsidR="00075828">
        <w:rPr>
          <w:lang w:val="x-none"/>
        </w:rPr>
        <w:t>inherited</w:t>
      </w:r>
      <w:r w:rsidR="00075828">
        <w:rPr>
          <w:rFonts w:hint="eastAsia"/>
          <w:lang w:val="x-none"/>
        </w:rPr>
        <w:t xml:space="preserve">, to </w:t>
      </w:r>
      <w:r w:rsidR="000649D6">
        <w:rPr>
          <w:rFonts w:hint="eastAsia"/>
          <w:lang w:val="x-none"/>
        </w:rPr>
        <w:t xml:space="preserve">send </w:t>
      </w:r>
      <w:r w:rsidR="00F47861">
        <w:rPr>
          <w:rFonts w:hint="eastAsia"/>
          <w:lang w:val="x-none"/>
        </w:rPr>
        <w:t xml:space="preserve">NPSS/NSSS on different </w:t>
      </w:r>
      <w:r w:rsidR="00D1210A">
        <w:rPr>
          <w:rFonts w:hint="eastAsia"/>
          <w:lang w:val="x-none"/>
        </w:rPr>
        <w:t>sub-frames</w:t>
      </w:r>
      <w:r w:rsidR="00D6050D">
        <w:rPr>
          <w:rFonts w:hint="eastAsia"/>
          <w:lang w:val="x-none"/>
        </w:rPr>
        <w:t xml:space="preserve"> for different duplex mode.</w:t>
      </w:r>
      <w:r w:rsidR="004B1A8E">
        <w:rPr>
          <w:rFonts w:hint="eastAsia"/>
          <w:lang w:val="x-none"/>
        </w:rPr>
        <w:t xml:space="preserve"> </w:t>
      </w:r>
      <w:r w:rsidR="003D0F6C">
        <w:rPr>
          <w:rFonts w:hint="eastAsia"/>
          <w:lang w:val="x-none"/>
        </w:rPr>
        <w:t>Again, t</w:t>
      </w:r>
      <w:r w:rsidR="00A91BDA">
        <w:rPr>
          <w:rFonts w:hint="eastAsia"/>
          <w:lang w:val="x-none"/>
        </w:rPr>
        <w:t xml:space="preserve">he sub-frame to send NPSS and NSSS should be chosen from </w:t>
      </w:r>
      <w:r w:rsidR="00A91BDA">
        <w:rPr>
          <w:rFonts w:ascii="Times" w:hAnsi="Times" w:cs="Times" w:hint="eastAsia"/>
        </w:rPr>
        <w:t>#0, #5, and #9, which are downlink sub-frames for</w:t>
      </w:r>
      <w:r w:rsidR="004B1A8E">
        <w:rPr>
          <w:rFonts w:ascii="Times" w:hAnsi="Times" w:cs="Times" w:hint="eastAsia"/>
        </w:rPr>
        <w:t xml:space="preserve"> almost</w:t>
      </w:r>
      <w:r w:rsidR="00A91BDA">
        <w:rPr>
          <w:rFonts w:ascii="Times" w:hAnsi="Times" w:cs="Times" w:hint="eastAsia"/>
        </w:rPr>
        <w:t xml:space="preserve"> all the uplink-downlink configurations except #0. </w:t>
      </w:r>
      <w:r w:rsidR="00286729">
        <w:rPr>
          <w:rFonts w:ascii="Times" w:hAnsi="Times" w:cs="Times" w:hint="eastAsia"/>
        </w:rPr>
        <w:t>If TDD NPBCH uses the same sub-frame as FDD</w:t>
      </w:r>
      <w:r w:rsidR="001E1B06">
        <w:rPr>
          <w:rFonts w:ascii="Times" w:hAnsi="Times" w:cs="Times" w:hint="eastAsia"/>
        </w:rPr>
        <w:t>,</w:t>
      </w:r>
      <w:r w:rsidR="001E1B06" w:rsidRPr="001E1B06">
        <w:rPr>
          <w:rFonts w:ascii="Times" w:hAnsi="Times" w:cs="Times" w:hint="eastAsia"/>
        </w:rPr>
        <w:t xml:space="preserve"> </w:t>
      </w:r>
      <w:r w:rsidR="001E1B06">
        <w:rPr>
          <w:rFonts w:ascii="Times" w:hAnsi="Times" w:cs="Times" w:hint="eastAsia"/>
        </w:rPr>
        <w:t xml:space="preserve">i.e., </w:t>
      </w:r>
      <w:proofErr w:type="gramStart"/>
      <w:r w:rsidR="001E1B06">
        <w:rPr>
          <w:rFonts w:ascii="Times" w:hAnsi="Times" w:cs="Times" w:hint="eastAsia"/>
        </w:rPr>
        <w:t>sub-frame</w:t>
      </w:r>
      <w:proofErr w:type="gramEnd"/>
      <w:r w:rsidR="001E1B06">
        <w:rPr>
          <w:rFonts w:ascii="Times" w:hAnsi="Times" w:cs="Times" w:hint="eastAsia"/>
        </w:rPr>
        <w:t xml:space="preserve"> #0,</w:t>
      </w:r>
      <w:r w:rsidR="00286729">
        <w:rPr>
          <w:rFonts w:ascii="Times" w:hAnsi="Times" w:cs="Times" w:hint="eastAsia"/>
        </w:rPr>
        <w:t xml:space="preserve"> the</w:t>
      </w:r>
      <w:r w:rsidR="00B70DF6">
        <w:rPr>
          <w:rFonts w:ascii="Times" w:hAnsi="Times" w:cs="Times" w:hint="eastAsia"/>
        </w:rPr>
        <w:t xml:space="preserve"> TDD</w:t>
      </w:r>
      <w:r w:rsidR="00286729">
        <w:rPr>
          <w:rFonts w:ascii="Times" w:hAnsi="Times" w:cs="Times" w:hint="eastAsia"/>
        </w:rPr>
        <w:t xml:space="preserve"> NPSS and NSSS </w:t>
      </w:r>
      <w:r w:rsidR="004A01DF">
        <w:rPr>
          <w:rFonts w:ascii="Times" w:hAnsi="Times" w:cs="Times" w:hint="eastAsia"/>
        </w:rPr>
        <w:t>will be transmitted on sub-frame #5 and #9.</w:t>
      </w:r>
      <w:r w:rsidR="001B3237">
        <w:rPr>
          <w:rFonts w:ascii="Times" w:hAnsi="Times" w:cs="Times" w:hint="eastAsia"/>
        </w:rPr>
        <w:t xml:space="preserve"> For FDD,</w:t>
      </w:r>
      <w:r w:rsidR="004A01DF">
        <w:rPr>
          <w:rFonts w:ascii="Times" w:hAnsi="Times" w:cs="Times" w:hint="eastAsia"/>
        </w:rPr>
        <w:t xml:space="preserve"> </w:t>
      </w:r>
      <w:r w:rsidR="00FA782D">
        <w:rPr>
          <w:rFonts w:ascii="Times" w:hAnsi="Times" w:cs="Times" w:hint="eastAsia"/>
        </w:rPr>
        <w:t xml:space="preserve">NPSS is transmitted on sub-frame #5 and </w:t>
      </w:r>
      <w:r w:rsidR="00DB454C">
        <w:rPr>
          <w:rFonts w:hint="eastAsia"/>
          <w:lang w:val="x-none"/>
        </w:rPr>
        <w:t>NSSS is transmitted on sub-frame #9</w:t>
      </w:r>
      <w:r w:rsidR="001B3237">
        <w:rPr>
          <w:rFonts w:hint="eastAsia"/>
          <w:lang w:val="x-none"/>
        </w:rPr>
        <w:t>. They c</w:t>
      </w:r>
      <w:r w:rsidR="003139A7">
        <w:rPr>
          <w:rFonts w:hint="eastAsia"/>
          <w:lang w:val="x-none"/>
        </w:rPr>
        <w:t xml:space="preserve">an be switched for TDD, that is, </w:t>
      </w:r>
      <w:r w:rsidR="00A54A0E">
        <w:rPr>
          <w:rFonts w:hint="eastAsia"/>
          <w:lang w:val="x-none"/>
        </w:rPr>
        <w:t>NPSS on sub-frame #9 and NSSS on sub-frame #5, as shown in Figure 1.</w:t>
      </w:r>
      <w:r w:rsidR="003B404C">
        <w:rPr>
          <w:rFonts w:hint="eastAsia"/>
          <w:lang w:val="x-none"/>
        </w:rPr>
        <w:t xml:space="preserve"> </w:t>
      </w:r>
    </w:p>
    <w:p w:rsidR="008F59EC" w:rsidRDefault="008F59EC" w:rsidP="008F59EC">
      <w:pPr>
        <w:spacing w:before="180"/>
        <w:jc w:val="both"/>
        <w:rPr>
          <w:b/>
          <w:lang w:val="x-none"/>
        </w:rPr>
      </w:pPr>
      <w:r>
        <w:rPr>
          <w:rFonts w:hint="eastAsia"/>
          <w:b/>
          <w:lang w:val="x-none"/>
        </w:rPr>
        <w:lastRenderedPageBreak/>
        <w:t>Proposal 1</w:t>
      </w:r>
      <w:r w:rsidRPr="00C650CC">
        <w:rPr>
          <w:rFonts w:hint="eastAsia"/>
          <w:b/>
          <w:lang w:val="x-none"/>
        </w:rPr>
        <w:t xml:space="preserve">: </w:t>
      </w:r>
      <w:r>
        <w:rPr>
          <w:rFonts w:hint="eastAsia"/>
          <w:b/>
          <w:lang w:val="x-none"/>
        </w:rPr>
        <w:t xml:space="preserve">The duplex mode </w:t>
      </w:r>
      <w:r w:rsidR="00752DD2">
        <w:rPr>
          <w:rFonts w:hint="eastAsia"/>
          <w:b/>
          <w:lang w:val="x-none"/>
        </w:rPr>
        <w:t>can be indicated</w:t>
      </w:r>
      <w:r w:rsidR="00C31CF9">
        <w:rPr>
          <w:rFonts w:hint="eastAsia"/>
          <w:b/>
          <w:lang w:val="x-none"/>
        </w:rPr>
        <w:t xml:space="preserve"> by</w:t>
      </w:r>
      <w:r>
        <w:rPr>
          <w:rFonts w:hint="eastAsia"/>
          <w:b/>
          <w:lang w:val="x-none"/>
        </w:rPr>
        <w:t xml:space="preserve"> NPSS/NSSS</w:t>
      </w:r>
      <w:r w:rsidR="00C31CF9">
        <w:rPr>
          <w:rFonts w:hint="eastAsia"/>
          <w:b/>
          <w:lang w:val="x-none"/>
        </w:rPr>
        <w:t>, as legacy LTE</w:t>
      </w:r>
      <w:r>
        <w:rPr>
          <w:rFonts w:hint="eastAsia"/>
          <w:b/>
          <w:lang w:val="x-none"/>
        </w:rPr>
        <w:t xml:space="preserve">. The detailed solutions are FFS. </w:t>
      </w:r>
    </w:p>
    <w:p w:rsidR="00F86787" w:rsidRDefault="00F86787" w:rsidP="00F86787">
      <w:pPr>
        <w:spacing w:after="0"/>
        <w:jc w:val="center"/>
        <w:textAlignment w:val="center"/>
      </w:pPr>
      <w:r>
        <w:object w:dxaOrig="5355" w:dyaOrig="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50.25pt" o:ole="">
            <v:imagedata r:id="rId9" o:title=""/>
          </v:shape>
          <o:OLEObject Type="Embed" ProgID="Visio.Drawing.15" ShapeID="_x0000_i1025" DrawAspect="Content" ObjectID="_1563975021" r:id="rId10"/>
        </w:object>
      </w:r>
    </w:p>
    <w:p w:rsidR="00F86787" w:rsidRDefault="00F86787" w:rsidP="00F86787">
      <w:pPr>
        <w:spacing w:after="0"/>
        <w:jc w:val="center"/>
        <w:textAlignment w:val="center"/>
        <w:rPr>
          <w:rFonts w:ascii="Times" w:hAnsi="Times" w:cs="Times"/>
          <w:lang w:val="x-none"/>
        </w:rPr>
      </w:pPr>
      <w:r>
        <w:rPr>
          <w:rFonts w:hint="eastAsia"/>
        </w:rPr>
        <w:t>Figure 1: Example of transmission of downlink common channels for TDD</w:t>
      </w:r>
    </w:p>
    <w:p w:rsidR="00E0496E" w:rsidRDefault="00490396" w:rsidP="00FC68B1">
      <w:pPr>
        <w:spacing w:before="180"/>
        <w:jc w:val="both"/>
        <w:rPr>
          <w:rFonts w:ascii="Times" w:hAnsi="Times" w:cs="Times"/>
        </w:rPr>
      </w:pPr>
      <w:r>
        <w:rPr>
          <w:rFonts w:ascii="Times" w:hAnsi="Times" w:cs="Times" w:hint="eastAsia"/>
        </w:rPr>
        <w:t>As analyzed before, TDD SIB1-NB</w:t>
      </w:r>
      <w:r w:rsidR="00EC6D68">
        <w:rPr>
          <w:rFonts w:ascii="Times" w:hAnsi="Times" w:cs="Times" w:hint="eastAsia"/>
        </w:rPr>
        <w:t xml:space="preserve"> </w:t>
      </w:r>
      <w:r>
        <w:rPr>
          <w:rFonts w:ascii="Times" w:hAnsi="Times" w:cs="Times" w:hint="eastAsia"/>
        </w:rPr>
        <w:t>will be transmitted on</w:t>
      </w:r>
      <w:r w:rsidR="0004115D">
        <w:rPr>
          <w:rFonts w:ascii="Times" w:hAnsi="Times" w:cs="Times" w:hint="eastAsia"/>
        </w:rPr>
        <w:t xml:space="preserve"> </w:t>
      </w:r>
      <w:r>
        <w:rPr>
          <w:rFonts w:ascii="Times" w:hAnsi="Times" w:cs="Times" w:hint="eastAsia"/>
        </w:rPr>
        <w:t>different</w:t>
      </w:r>
      <w:r w:rsidR="0004115D">
        <w:rPr>
          <w:rFonts w:ascii="Times" w:hAnsi="Times" w:cs="Times" w:hint="eastAsia"/>
        </w:rPr>
        <w:t xml:space="preserve"> carrier</w:t>
      </w:r>
      <w:r w:rsidR="00DF6C17">
        <w:rPr>
          <w:rFonts w:ascii="Times" w:hAnsi="Times" w:cs="Times" w:hint="eastAsia"/>
        </w:rPr>
        <w:t xml:space="preserve"> </w:t>
      </w:r>
      <w:r>
        <w:rPr>
          <w:rFonts w:ascii="Times" w:hAnsi="Times" w:cs="Times" w:hint="eastAsia"/>
        </w:rPr>
        <w:t>and sub-frame from FDD</w:t>
      </w:r>
      <w:r w:rsidR="0004115D">
        <w:rPr>
          <w:rFonts w:ascii="Times" w:hAnsi="Times" w:cs="Times" w:hint="eastAsia"/>
        </w:rPr>
        <w:t xml:space="preserve">. </w:t>
      </w:r>
      <w:r w:rsidR="00F567DD">
        <w:rPr>
          <w:rFonts w:ascii="Times" w:hAnsi="Times" w:cs="Times" w:hint="eastAsia"/>
        </w:rPr>
        <w:t xml:space="preserve">Besides duplex mode, the </w:t>
      </w:r>
      <w:r w:rsidR="00D64280">
        <w:rPr>
          <w:rFonts w:ascii="Times" w:hAnsi="Times" w:cs="Times" w:hint="eastAsia"/>
        </w:rPr>
        <w:t xml:space="preserve">location of carrier and </w:t>
      </w:r>
      <w:r w:rsidR="00C654D1">
        <w:rPr>
          <w:rFonts w:ascii="Times" w:hAnsi="Times" w:cs="Times" w:hint="eastAsia"/>
        </w:rPr>
        <w:t xml:space="preserve">sub-frame </w:t>
      </w:r>
      <w:r w:rsidR="00623ABD">
        <w:rPr>
          <w:rFonts w:ascii="Times" w:hAnsi="Times" w:cs="Times" w:hint="eastAsia"/>
        </w:rPr>
        <w:t xml:space="preserve">index </w:t>
      </w:r>
      <w:r w:rsidR="00E83D5F">
        <w:rPr>
          <w:rFonts w:ascii="Times" w:hAnsi="Times" w:cs="Times" w:hint="eastAsia"/>
        </w:rPr>
        <w:t>should</w:t>
      </w:r>
      <w:r w:rsidR="00656DC5">
        <w:rPr>
          <w:rFonts w:ascii="Times" w:hAnsi="Times" w:cs="Times" w:hint="eastAsia"/>
        </w:rPr>
        <w:t xml:space="preserve"> also</w:t>
      </w:r>
      <w:r w:rsidR="00E27B4F">
        <w:rPr>
          <w:rFonts w:ascii="Times" w:hAnsi="Times" w:cs="Times" w:hint="eastAsia"/>
        </w:rPr>
        <w:t xml:space="preserve"> be</w:t>
      </w:r>
      <w:r w:rsidR="00D3524D">
        <w:rPr>
          <w:rFonts w:ascii="Times" w:hAnsi="Times" w:cs="Times" w:hint="eastAsia"/>
        </w:rPr>
        <w:t xml:space="preserve"> </w:t>
      </w:r>
      <w:r w:rsidR="00F4526C">
        <w:rPr>
          <w:rFonts w:ascii="Times" w:hAnsi="Times" w:cs="Times" w:hint="eastAsia"/>
        </w:rPr>
        <w:t>known to the UE</w:t>
      </w:r>
      <w:r w:rsidR="00D3524D">
        <w:rPr>
          <w:rFonts w:ascii="Times" w:hAnsi="Times" w:cs="Times" w:hint="eastAsia"/>
        </w:rPr>
        <w:t>, which can be</w:t>
      </w:r>
      <w:r w:rsidR="00656DC5">
        <w:rPr>
          <w:rFonts w:ascii="Times" w:hAnsi="Times" w:cs="Times" w:hint="eastAsia"/>
        </w:rPr>
        <w:t xml:space="preserve"> predetermined</w:t>
      </w:r>
      <w:r w:rsidR="00D325BB">
        <w:rPr>
          <w:rFonts w:ascii="Times" w:hAnsi="Times" w:cs="Times" w:hint="eastAsia"/>
        </w:rPr>
        <w:t xml:space="preserve"> or configured</w:t>
      </w:r>
      <w:r w:rsidR="00120D22">
        <w:rPr>
          <w:rFonts w:ascii="Times" w:hAnsi="Times" w:cs="Times" w:hint="eastAsia"/>
        </w:rPr>
        <w:t xml:space="preserve"> with MIB</w:t>
      </w:r>
      <w:r w:rsidR="00E27B4F">
        <w:rPr>
          <w:rFonts w:ascii="Times" w:hAnsi="Times" w:cs="Times" w:hint="eastAsia"/>
        </w:rPr>
        <w:t>.</w:t>
      </w:r>
      <w:r w:rsidR="009D62F2">
        <w:rPr>
          <w:rFonts w:ascii="Times" w:hAnsi="Times" w:cs="Times" w:hint="eastAsia"/>
        </w:rPr>
        <w:t xml:space="preserve"> </w:t>
      </w:r>
      <w:r w:rsidR="006A324E">
        <w:rPr>
          <w:rFonts w:ascii="Times" w:hAnsi="Times" w:cs="Times" w:hint="eastAsia"/>
        </w:rPr>
        <w:t xml:space="preserve">Wherein, </w:t>
      </w:r>
      <w:r w:rsidR="009D62F2">
        <w:rPr>
          <w:rFonts w:ascii="Times" w:hAnsi="Times" w:cs="Times" w:hint="eastAsia"/>
        </w:rPr>
        <w:t>t</w:t>
      </w:r>
      <w:r w:rsidR="009D62F2">
        <w:rPr>
          <w:rFonts w:ascii="Times" w:hAnsi="Times" w:cs="Times" w:hint="eastAsia"/>
        </w:rPr>
        <w:t>he</w:t>
      </w:r>
      <w:r w:rsidR="009D62F2">
        <w:rPr>
          <w:rFonts w:ascii="Times" w:hAnsi="Times" w:cs="Times" w:hint="eastAsia"/>
        </w:rPr>
        <w:t xml:space="preserve"> sub-frame</w:t>
      </w:r>
      <w:r w:rsidR="00002EEA">
        <w:rPr>
          <w:rFonts w:ascii="Times" w:hAnsi="Times" w:cs="Times" w:hint="eastAsia"/>
        </w:rPr>
        <w:t xml:space="preserve"> to transmit TDD SIB1-NB</w:t>
      </w:r>
      <w:r w:rsidR="009D62F2">
        <w:rPr>
          <w:rFonts w:ascii="Times" w:hAnsi="Times" w:cs="Times" w:hint="eastAsia"/>
        </w:rPr>
        <w:t xml:space="preserve"> can be predetermined, </w:t>
      </w:r>
      <w:r w:rsidR="004C7AC7">
        <w:rPr>
          <w:rFonts w:ascii="Times" w:hAnsi="Times" w:cs="Times" w:hint="eastAsia"/>
        </w:rPr>
        <w:t>which</w:t>
      </w:r>
      <w:r w:rsidR="009D62F2">
        <w:rPr>
          <w:rFonts w:ascii="Times" w:hAnsi="Times" w:cs="Times" w:hint="eastAsia"/>
        </w:rPr>
        <w:t xml:space="preserve"> can be chosen from sub-frame #0, #5, and #9. </w:t>
      </w:r>
      <w:r w:rsidR="008503B7">
        <w:rPr>
          <w:rFonts w:ascii="Times" w:hAnsi="Times" w:cs="Times" w:hint="eastAsia"/>
        </w:rPr>
        <w:t>T</w:t>
      </w:r>
      <w:r w:rsidR="00B42799">
        <w:rPr>
          <w:rFonts w:ascii="Times" w:hAnsi="Times" w:cs="Times" w:hint="eastAsia"/>
        </w:rPr>
        <w:t>he location of carrier needs to</w:t>
      </w:r>
      <w:r w:rsidR="00B22FFA">
        <w:rPr>
          <w:rFonts w:ascii="Times" w:hAnsi="Times" w:cs="Times" w:hint="eastAsia"/>
        </w:rPr>
        <w:t xml:space="preserve"> be configured</w:t>
      </w:r>
      <w:r w:rsidR="00CA79C4">
        <w:rPr>
          <w:rFonts w:ascii="Times" w:hAnsi="Times" w:cs="Times" w:hint="eastAsia"/>
        </w:rPr>
        <w:t>,</w:t>
      </w:r>
      <w:r w:rsidR="00B22FFA">
        <w:rPr>
          <w:rFonts w:ascii="Times" w:hAnsi="Times" w:cs="Times" w:hint="eastAsia"/>
        </w:rPr>
        <w:t xml:space="preserve"> </w:t>
      </w:r>
      <w:r w:rsidR="00663F5A">
        <w:rPr>
          <w:rFonts w:ascii="Times" w:hAnsi="Times" w:cs="Times" w:hint="eastAsia"/>
        </w:rPr>
        <w:t>at least for guard-band mode</w:t>
      </w:r>
      <w:r w:rsidR="00B22FFA">
        <w:rPr>
          <w:rFonts w:ascii="Times" w:hAnsi="Times" w:cs="Times" w:hint="eastAsia"/>
        </w:rPr>
        <w:t>.</w:t>
      </w:r>
      <w:r w:rsidR="00E91DBB">
        <w:rPr>
          <w:rFonts w:ascii="Times" w:hAnsi="Times" w:cs="Times" w:hint="eastAsia"/>
        </w:rPr>
        <w:t xml:space="preserve"> </w:t>
      </w:r>
      <w:r w:rsidR="00DF2C64">
        <w:rPr>
          <w:rFonts w:ascii="Times" w:hAnsi="Times" w:cs="Times" w:hint="eastAsia"/>
        </w:rPr>
        <w:t>The reason is</w:t>
      </w:r>
      <w:r w:rsidR="008329CD">
        <w:rPr>
          <w:rFonts w:ascii="Times" w:hAnsi="Times" w:cs="Times" w:hint="eastAsia"/>
        </w:rPr>
        <w:t xml:space="preserve"> that</w:t>
      </w:r>
      <w:r w:rsidR="00DF2C64">
        <w:rPr>
          <w:rFonts w:ascii="Times" w:hAnsi="Times" w:cs="Times" w:hint="eastAsia"/>
        </w:rPr>
        <w:t xml:space="preserve"> </w:t>
      </w:r>
      <w:r w:rsidR="00E91DBB">
        <w:rPr>
          <w:rFonts w:ascii="Times" w:hAnsi="Times" w:cs="Times" w:hint="eastAsia"/>
        </w:rPr>
        <w:t>the</w:t>
      </w:r>
      <w:r w:rsidR="00BA7DB6">
        <w:rPr>
          <w:rFonts w:ascii="Times" w:hAnsi="Times" w:cs="Times" w:hint="eastAsia"/>
        </w:rPr>
        <w:t xml:space="preserve"> offset from an </w:t>
      </w:r>
      <w:r w:rsidR="00BA7DB6" w:rsidRPr="00BA7DB6">
        <w:rPr>
          <w:rFonts w:ascii="Times" w:hAnsi="Times" w:cs="Times"/>
        </w:rPr>
        <w:t>available</w:t>
      </w:r>
      <w:r w:rsidR="00BA7DB6" w:rsidRPr="00BA7DB6">
        <w:rPr>
          <w:rFonts w:ascii="Times" w:hAnsi="Times" w:cs="Times" w:hint="eastAsia"/>
        </w:rPr>
        <w:t xml:space="preserve"> </w:t>
      </w:r>
      <w:r w:rsidR="00EA2BD5">
        <w:rPr>
          <w:rFonts w:ascii="Times" w:hAnsi="Times" w:cs="Times" w:hint="eastAsia"/>
        </w:rPr>
        <w:t>non-anchor carrier</w:t>
      </w:r>
      <w:r w:rsidR="00BA7DB6">
        <w:rPr>
          <w:rFonts w:ascii="Times" w:hAnsi="Times" w:cs="Times" w:hint="eastAsia"/>
        </w:rPr>
        <w:t xml:space="preserve"> to an anchor carrier</w:t>
      </w:r>
      <w:r w:rsidR="00EA2BD5">
        <w:rPr>
          <w:rFonts w:ascii="Times" w:hAnsi="Times" w:cs="Times" w:hint="eastAsia"/>
        </w:rPr>
        <w:t xml:space="preserve"> may be cross the whole </w:t>
      </w:r>
      <w:r w:rsidR="00B22FFA">
        <w:rPr>
          <w:rFonts w:ascii="Times" w:hAnsi="Times" w:cs="Times" w:hint="eastAsia"/>
        </w:rPr>
        <w:t>LTE band</w:t>
      </w:r>
      <w:r w:rsidR="00854E70">
        <w:rPr>
          <w:rFonts w:ascii="Times" w:hAnsi="Times" w:cs="Times" w:hint="eastAsia"/>
        </w:rPr>
        <w:t xml:space="preserve"> for</w:t>
      </w:r>
      <w:r w:rsidR="009206DF">
        <w:rPr>
          <w:rFonts w:ascii="Times" w:hAnsi="Times" w:cs="Times" w:hint="eastAsia"/>
        </w:rPr>
        <w:t xml:space="preserve"> guard-band operation</w:t>
      </w:r>
      <w:r w:rsidR="00E52EA4">
        <w:rPr>
          <w:rFonts w:ascii="Times" w:hAnsi="Times" w:cs="Times" w:hint="eastAsia"/>
        </w:rPr>
        <w:t>, as shown in Figure 2</w:t>
      </w:r>
      <w:r w:rsidR="009206DF">
        <w:rPr>
          <w:rFonts w:ascii="Times" w:hAnsi="Times" w:cs="Times" w:hint="eastAsia"/>
        </w:rPr>
        <w:t>. Unfortunately, the LTE bandwidth is not informed to NB-</w:t>
      </w:r>
      <w:proofErr w:type="spellStart"/>
      <w:r w:rsidR="009206DF">
        <w:rPr>
          <w:rFonts w:ascii="Times" w:hAnsi="Times" w:cs="Times" w:hint="eastAsia"/>
        </w:rPr>
        <w:t>IoT</w:t>
      </w:r>
      <w:proofErr w:type="spellEnd"/>
      <w:r w:rsidR="009206DF">
        <w:rPr>
          <w:rFonts w:ascii="Times" w:hAnsi="Times" w:cs="Times" w:hint="eastAsia"/>
        </w:rPr>
        <w:t xml:space="preserve"> UE</w:t>
      </w:r>
      <w:r w:rsidR="00275D82">
        <w:rPr>
          <w:rFonts w:ascii="Times" w:hAnsi="Times" w:cs="Times" w:hint="eastAsia"/>
        </w:rPr>
        <w:t>.</w:t>
      </w:r>
      <w:r w:rsidR="00202075">
        <w:rPr>
          <w:rFonts w:ascii="Times" w:hAnsi="Times" w:cs="Times" w:hint="eastAsia"/>
        </w:rPr>
        <w:t xml:space="preserve"> </w:t>
      </w:r>
      <w:r w:rsidR="00275D82">
        <w:rPr>
          <w:rFonts w:ascii="Times" w:hAnsi="Times" w:cs="Times" w:hint="eastAsia"/>
        </w:rPr>
        <w:t>It</w:t>
      </w:r>
      <w:r w:rsidR="00202075">
        <w:rPr>
          <w:rFonts w:ascii="Times" w:hAnsi="Times" w:cs="Times" w:hint="eastAsia"/>
        </w:rPr>
        <w:t xml:space="preserve"> now needs to be introduced into MIB</w:t>
      </w:r>
      <w:r w:rsidR="00337958">
        <w:rPr>
          <w:rFonts w:ascii="Times" w:hAnsi="Times" w:cs="Times" w:hint="eastAsia"/>
        </w:rPr>
        <w:t xml:space="preserve"> with 3 bits</w:t>
      </w:r>
      <w:r w:rsidR="00221097">
        <w:rPr>
          <w:rFonts w:ascii="Times" w:hAnsi="Times" w:cs="Times" w:hint="eastAsia"/>
        </w:rPr>
        <w:t xml:space="preserve"> to indicate</w:t>
      </w:r>
      <w:r w:rsidR="00EE3309">
        <w:rPr>
          <w:rFonts w:ascii="Times" w:hAnsi="Times" w:cs="Times" w:hint="eastAsia"/>
        </w:rPr>
        <w:t xml:space="preserve"> the</w:t>
      </w:r>
      <w:r w:rsidR="00221097">
        <w:rPr>
          <w:rFonts w:ascii="Times" w:hAnsi="Times" w:cs="Times" w:hint="eastAsia"/>
        </w:rPr>
        <w:t xml:space="preserve"> location of</w:t>
      </w:r>
      <w:r w:rsidR="00B12160">
        <w:rPr>
          <w:rFonts w:ascii="Times" w:hAnsi="Times" w:cs="Times" w:hint="eastAsia"/>
        </w:rPr>
        <w:t xml:space="preserve"> non-anchor</w:t>
      </w:r>
      <w:r w:rsidR="00221097">
        <w:rPr>
          <w:rFonts w:ascii="Times" w:hAnsi="Times" w:cs="Times" w:hint="eastAsia"/>
        </w:rPr>
        <w:t xml:space="preserve"> carrier for SIB1-NB</w:t>
      </w:r>
      <w:r w:rsidR="00202075">
        <w:rPr>
          <w:rFonts w:ascii="Times" w:hAnsi="Times" w:cs="Times" w:hint="eastAsia"/>
        </w:rPr>
        <w:t xml:space="preserve"> </w:t>
      </w:r>
      <w:r w:rsidR="0031208E">
        <w:rPr>
          <w:rFonts w:ascii="Times" w:hAnsi="Times" w:cs="Times" w:hint="eastAsia"/>
        </w:rPr>
        <w:t>under</w:t>
      </w:r>
      <w:r w:rsidR="00202075">
        <w:rPr>
          <w:rFonts w:ascii="Times" w:hAnsi="Times" w:cs="Times" w:hint="eastAsia"/>
        </w:rPr>
        <w:t xml:space="preserve"> guard-band mode</w:t>
      </w:r>
      <w:r w:rsidR="009206DF">
        <w:rPr>
          <w:rFonts w:ascii="Times" w:hAnsi="Times" w:cs="Times" w:hint="eastAsia"/>
        </w:rPr>
        <w:t xml:space="preserve">. </w:t>
      </w:r>
      <w:r w:rsidR="00926E71">
        <w:rPr>
          <w:rFonts w:ascii="Times" w:hAnsi="Times" w:cs="Times" w:hint="eastAsia"/>
        </w:rPr>
        <w:t xml:space="preserve">As for </w:t>
      </w:r>
      <w:r w:rsidR="00AE5CB7">
        <w:rPr>
          <w:rFonts w:ascii="Times" w:hAnsi="Times" w:cs="Times" w:hint="eastAsia"/>
        </w:rPr>
        <w:t xml:space="preserve">stand-alone and in-band mode, </w:t>
      </w:r>
      <w:r w:rsidR="000B39C2">
        <w:rPr>
          <w:rFonts w:ascii="Times" w:hAnsi="Times" w:cs="Times" w:hint="eastAsia"/>
        </w:rPr>
        <w:t>the non-anchor carrier for SIB1-NB can</w:t>
      </w:r>
      <w:r w:rsidR="003B0F3D">
        <w:rPr>
          <w:rFonts w:ascii="Times" w:hAnsi="Times" w:cs="Times" w:hint="eastAsia"/>
        </w:rPr>
        <w:t xml:space="preserve"> be predetermined as</w:t>
      </w:r>
      <w:r w:rsidR="00BB38A2">
        <w:rPr>
          <w:rFonts w:ascii="Times" w:hAnsi="Times" w:cs="Times" w:hint="eastAsia"/>
        </w:rPr>
        <w:t xml:space="preserve"> the</w:t>
      </w:r>
      <w:r w:rsidR="000B39C2">
        <w:rPr>
          <w:rFonts w:ascii="Times" w:hAnsi="Times" w:cs="Times" w:hint="eastAsia"/>
        </w:rPr>
        <w:t xml:space="preserve"> neighboring carrier to the anchor </w:t>
      </w:r>
      <w:r w:rsidR="003B0F3D">
        <w:rPr>
          <w:rFonts w:ascii="Times" w:hAnsi="Times" w:cs="Times" w:hint="eastAsia"/>
        </w:rPr>
        <w:t>carrier</w:t>
      </w:r>
      <w:r w:rsidR="00663F5A">
        <w:rPr>
          <w:rFonts w:ascii="Times" w:hAnsi="Times" w:cs="Times" w:hint="eastAsia"/>
        </w:rPr>
        <w:t xml:space="preserve">. </w:t>
      </w:r>
      <w:r w:rsidR="00707132">
        <w:rPr>
          <w:rFonts w:ascii="Times" w:hAnsi="Times" w:cs="Times" w:hint="eastAsia"/>
        </w:rPr>
        <w:t xml:space="preserve">It is better to have 1 bit in MIB to </w:t>
      </w:r>
      <w:r w:rsidR="00B82190">
        <w:rPr>
          <w:rFonts w:ascii="Times" w:hAnsi="Times" w:cs="Times" w:hint="eastAsia"/>
        </w:rPr>
        <w:t xml:space="preserve">indicate whether it is upward or downward, for </w:t>
      </w:r>
      <w:r w:rsidR="00A825FA">
        <w:rPr>
          <w:rFonts w:ascii="Times" w:hAnsi="Times" w:cs="Times" w:hint="eastAsia"/>
        </w:rPr>
        <w:t>flexibility of carrier deployment</w:t>
      </w:r>
      <w:r w:rsidR="00F4385E">
        <w:rPr>
          <w:rFonts w:ascii="Times" w:hAnsi="Times" w:cs="Times" w:hint="eastAsia"/>
        </w:rPr>
        <w:t>.</w:t>
      </w:r>
    </w:p>
    <w:p w:rsidR="00E52EA4" w:rsidRDefault="00E52EA4" w:rsidP="00E52EA4">
      <w:pPr>
        <w:spacing w:before="180"/>
        <w:jc w:val="center"/>
      </w:pPr>
      <w:r>
        <w:object w:dxaOrig="7050" w:dyaOrig="1530">
          <v:shape id="_x0000_i1026" type="#_x0000_t75" style="width:352.5pt;height:76.6pt" o:ole="">
            <v:imagedata r:id="rId11" o:title=""/>
          </v:shape>
          <o:OLEObject Type="Embed" ProgID="Visio.Drawing.15" ShapeID="_x0000_i1026" DrawAspect="Content" ObjectID="_1563975022" r:id="rId12"/>
        </w:object>
      </w:r>
    </w:p>
    <w:p w:rsidR="00E52EA4" w:rsidRDefault="00E52EA4" w:rsidP="00E52EA4">
      <w:pPr>
        <w:spacing w:before="180"/>
        <w:jc w:val="center"/>
      </w:pPr>
      <w:r>
        <w:rPr>
          <w:rFonts w:hint="eastAsia"/>
        </w:rPr>
        <w:t>Figure 2</w:t>
      </w:r>
    </w:p>
    <w:p w:rsidR="00F4385E" w:rsidRDefault="00F4385E" w:rsidP="00F4385E">
      <w:pPr>
        <w:spacing w:before="180"/>
        <w:jc w:val="both"/>
        <w:rPr>
          <w:b/>
          <w:lang w:val="x-none"/>
        </w:rPr>
      </w:pPr>
      <w:r>
        <w:rPr>
          <w:rFonts w:hint="eastAsia"/>
          <w:b/>
          <w:lang w:val="x-none"/>
        </w:rPr>
        <w:t>Proposal 2</w:t>
      </w:r>
      <w:r w:rsidRPr="00C650CC">
        <w:rPr>
          <w:rFonts w:hint="eastAsia"/>
          <w:b/>
          <w:lang w:val="x-none"/>
        </w:rPr>
        <w:t xml:space="preserve">: </w:t>
      </w:r>
      <w:r w:rsidR="00387112">
        <w:rPr>
          <w:rFonts w:hint="eastAsia"/>
          <w:b/>
        </w:rPr>
        <w:t>The</w:t>
      </w:r>
      <w:r>
        <w:rPr>
          <w:rFonts w:hint="eastAsia"/>
          <w:b/>
          <w:lang w:val="x-none"/>
        </w:rPr>
        <w:t xml:space="preserve"> </w:t>
      </w:r>
      <w:r w:rsidR="003663D7">
        <w:rPr>
          <w:rFonts w:hint="eastAsia"/>
          <w:b/>
          <w:lang w:val="x-none"/>
        </w:rPr>
        <w:t>non-anchor carrier for TDD SIB1-NB can be indicated with MIB, as</w:t>
      </w:r>
    </w:p>
    <w:p w:rsidR="003663D7" w:rsidRDefault="003663D7" w:rsidP="003663D7">
      <w:pPr>
        <w:pStyle w:val="ListParagraph"/>
        <w:numPr>
          <w:ilvl w:val="0"/>
          <w:numId w:val="21"/>
        </w:numPr>
        <w:spacing w:before="180"/>
        <w:ind w:firstLineChars="0"/>
        <w:jc w:val="both"/>
        <w:rPr>
          <w:b/>
        </w:rPr>
      </w:pPr>
      <w:r>
        <w:rPr>
          <w:b/>
          <w:lang w:eastAsia="zh-CN"/>
        </w:rPr>
        <w:t>F</w:t>
      </w:r>
      <w:r>
        <w:rPr>
          <w:rFonts w:hint="eastAsia"/>
          <w:b/>
          <w:lang w:eastAsia="zh-CN"/>
        </w:rPr>
        <w:t xml:space="preserve">or guard-band mode, </w:t>
      </w:r>
      <w:r w:rsidR="00D46235">
        <w:rPr>
          <w:rFonts w:hint="eastAsia"/>
          <w:b/>
          <w:lang w:eastAsia="zh-CN"/>
        </w:rPr>
        <w:t xml:space="preserve">3 bits </w:t>
      </w:r>
      <w:r w:rsidR="00BF2B5E">
        <w:rPr>
          <w:rFonts w:hint="eastAsia"/>
          <w:b/>
          <w:lang w:eastAsia="zh-CN"/>
        </w:rPr>
        <w:t>for</w:t>
      </w:r>
      <w:r w:rsidR="00D46235">
        <w:rPr>
          <w:rFonts w:hint="eastAsia"/>
          <w:b/>
          <w:lang w:eastAsia="zh-CN"/>
        </w:rPr>
        <w:t xml:space="preserve"> LTE band</w:t>
      </w:r>
      <w:r w:rsidR="001E1262">
        <w:rPr>
          <w:rFonts w:hint="eastAsia"/>
          <w:b/>
          <w:lang w:eastAsia="zh-CN"/>
        </w:rPr>
        <w:t xml:space="preserve">width, which </w:t>
      </w:r>
      <w:r w:rsidR="004D778F">
        <w:rPr>
          <w:rFonts w:hint="eastAsia"/>
          <w:b/>
          <w:lang w:eastAsia="zh-CN"/>
        </w:rPr>
        <w:t>indicate</w:t>
      </w:r>
      <w:r w:rsidR="00D46235">
        <w:rPr>
          <w:rFonts w:hint="eastAsia"/>
          <w:b/>
          <w:lang w:eastAsia="zh-CN"/>
        </w:rPr>
        <w:t xml:space="preserve"> the gap from carrier of SIB-NB to the anchor carrier;</w:t>
      </w:r>
    </w:p>
    <w:p w:rsidR="00D46235" w:rsidRDefault="00BF2B5E" w:rsidP="003663D7">
      <w:pPr>
        <w:pStyle w:val="ListParagraph"/>
        <w:numPr>
          <w:ilvl w:val="0"/>
          <w:numId w:val="21"/>
        </w:numPr>
        <w:spacing w:before="180"/>
        <w:ind w:firstLineChars="0"/>
        <w:jc w:val="both"/>
        <w:rPr>
          <w:b/>
        </w:rPr>
      </w:pPr>
      <w:r>
        <w:rPr>
          <w:rFonts w:hint="eastAsia"/>
          <w:b/>
          <w:lang w:eastAsia="zh-CN"/>
        </w:rPr>
        <w:t xml:space="preserve">For </w:t>
      </w:r>
      <w:r w:rsidR="00E60B21">
        <w:rPr>
          <w:rFonts w:hint="eastAsia"/>
          <w:b/>
          <w:lang w:eastAsia="zh-CN"/>
        </w:rPr>
        <w:t xml:space="preserve">stand-alone and in-band mode, </w:t>
      </w:r>
      <w:r w:rsidR="00C47763">
        <w:rPr>
          <w:rFonts w:hint="eastAsia"/>
          <w:b/>
          <w:lang w:eastAsia="zh-CN"/>
        </w:rPr>
        <w:t>the carrier of SIB-NB</w:t>
      </w:r>
      <w:r w:rsidR="00552B97">
        <w:rPr>
          <w:rFonts w:hint="eastAsia"/>
          <w:b/>
          <w:lang w:eastAsia="zh-CN"/>
        </w:rPr>
        <w:t xml:space="preserve"> is neighboring to the anchor </w:t>
      </w:r>
      <w:r w:rsidR="004E412C">
        <w:rPr>
          <w:rFonts w:hint="eastAsia"/>
          <w:b/>
          <w:lang w:eastAsia="zh-CN"/>
        </w:rPr>
        <w:t xml:space="preserve">carrier, with 1 bit to indicate upward or downward. </w:t>
      </w:r>
    </w:p>
    <w:p w:rsidR="002E142B" w:rsidRPr="00B3580B" w:rsidRDefault="002E142B" w:rsidP="002E142B"/>
    <w:p w:rsidR="00285240" w:rsidRDefault="000C4FC2" w:rsidP="004B5A53">
      <w:pPr>
        <w:pStyle w:val="Heading1"/>
        <w:numPr>
          <w:ilvl w:val="0"/>
          <w:numId w:val="0"/>
        </w:numPr>
        <w:rPr>
          <w:rFonts w:eastAsia="宋体"/>
          <w:lang w:eastAsia="zh-CN"/>
        </w:rPr>
      </w:pPr>
      <w:r>
        <w:rPr>
          <w:rFonts w:eastAsiaTheme="minorEastAsia" w:hint="eastAsia"/>
          <w:lang w:eastAsia="zh-CN"/>
        </w:rPr>
        <w:t>3</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472F43" w:rsidRPr="00387112" w:rsidRDefault="00472F43" w:rsidP="00472F43">
      <w:pPr>
        <w:spacing w:before="180"/>
        <w:jc w:val="both"/>
        <w:rPr>
          <w:b/>
          <w:u w:val="single"/>
          <w:lang w:val="x-none"/>
        </w:rPr>
      </w:pPr>
      <w:r w:rsidRPr="00387112">
        <w:rPr>
          <w:rFonts w:hint="eastAsia"/>
          <w:b/>
          <w:u w:val="single"/>
          <w:lang w:val="x-none"/>
        </w:rPr>
        <w:t>Observation 1: Almost half of the uplink-downlink configurations don</w:t>
      </w:r>
      <w:r w:rsidRPr="00387112">
        <w:rPr>
          <w:b/>
          <w:u w:val="single"/>
          <w:lang w:val="x-none"/>
        </w:rPr>
        <w:t>’</w:t>
      </w:r>
      <w:r w:rsidRPr="00387112">
        <w:rPr>
          <w:rFonts w:hint="eastAsia"/>
          <w:b/>
          <w:u w:val="single"/>
          <w:lang w:val="x-none"/>
        </w:rPr>
        <w:t>t have enough downlink sub-frames in each radio frame to transmit downlink common channels</w:t>
      </w:r>
      <w:r>
        <w:rPr>
          <w:rFonts w:hint="eastAsia"/>
          <w:b/>
          <w:u w:val="single"/>
          <w:lang w:val="x-none"/>
        </w:rPr>
        <w:t xml:space="preserve"> and signals</w:t>
      </w:r>
      <w:r w:rsidRPr="00387112">
        <w:rPr>
          <w:rFonts w:hint="eastAsia"/>
          <w:b/>
          <w:u w:val="single"/>
          <w:lang w:val="x-none"/>
        </w:rPr>
        <w:t xml:space="preserve"> for TDD NB-</w:t>
      </w:r>
      <w:proofErr w:type="spellStart"/>
      <w:r w:rsidRPr="00387112">
        <w:rPr>
          <w:rFonts w:hint="eastAsia"/>
          <w:b/>
          <w:u w:val="single"/>
          <w:lang w:val="x-none"/>
        </w:rPr>
        <w:t>IoT</w:t>
      </w:r>
      <w:proofErr w:type="spellEnd"/>
      <w:r w:rsidRPr="00387112">
        <w:rPr>
          <w:rFonts w:hint="eastAsia"/>
          <w:b/>
          <w:u w:val="single"/>
          <w:lang w:val="x-none"/>
        </w:rPr>
        <w:t>.</w:t>
      </w:r>
    </w:p>
    <w:p w:rsidR="00387112" w:rsidRPr="00387112" w:rsidRDefault="00387112" w:rsidP="00387112">
      <w:pPr>
        <w:spacing w:before="180"/>
        <w:jc w:val="both"/>
        <w:rPr>
          <w:b/>
          <w:u w:val="single"/>
          <w:lang w:val="x-none"/>
        </w:rPr>
      </w:pPr>
      <w:r w:rsidRPr="00387112">
        <w:rPr>
          <w:rFonts w:hint="eastAsia"/>
          <w:b/>
          <w:u w:val="single"/>
          <w:lang w:val="x-none"/>
        </w:rPr>
        <w:t xml:space="preserve">Observation 2: It will cause the degradation on detection performance of system information, if to reduce the required downlink sub-frames of downlink common channels, by reducing the transmission density. </w:t>
      </w:r>
    </w:p>
    <w:p w:rsidR="00333FD5" w:rsidRDefault="00387112" w:rsidP="004C6DD2">
      <w:pPr>
        <w:jc w:val="both"/>
        <w:rPr>
          <w:rFonts w:hint="eastAsia"/>
          <w:b/>
          <w:u w:val="single"/>
          <w:lang w:val="x-none"/>
        </w:rPr>
      </w:pPr>
      <w:r w:rsidRPr="00387112">
        <w:rPr>
          <w:rFonts w:hint="eastAsia"/>
          <w:b/>
          <w:u w:val="single"/>
          <w:lang w:val="x-none"/>
        </w:rPr>
        <w:t>Observation 3: SIB1-NB can be transmitted on non-anchor carrier(s), to off-load the downlink traffic on anchor carrier.</w:t>
      </w:r>
    </w:p>
    <w:p w:rsidR="00387112" w:rsidRPr="00387112" w:rsidRDefault="00387112" w:rsidP="00387112">
      <w:pPr>
        <w:spacing w:before="180"/>
        <w:jc w:val="both"/>
        <w:rPr>
          <w:rFonts w:ascii="Times" w:hAnsi="Times" w:cs="Times"/>
          <w:u w:val="single"/>
        </w:rPr>
      </w:pPr>
      <w:r w:rsidRPr="00387112">
        <w:rPr>
          <w:rFonts w:hint="eastAsia"/>
          <w:b/>
          <w:u w:val="single"/>
          <w:lang w:val="x-none"/>
        </w:rPr>
        <w:t xml:space="preserve">Observation 4: The indication of duplex mode is needed to differentiate ways of </w:t>
      </w:r>
      <w:r w:rsidRPr="00387112">
        <w:rPr>
          <w:rFonts w:ascii="Times" w:hAnsi="Times" w:cs="Times" w:hint="eastAsia"/>
          <w:b/>
          <w:u w:val="single"/>
        </w:rPr>
        <w:t>acquiring system information blocks: both the carrier and sub-frame for TDD SIB1-NB will be different from that for FDD.</w:t>
      </w:r>
    </w:p>
    <w:p w:rsidR="00387112" w:rsidRPr="00387112" w:rsidRDefault="00387112" w:rsidP="00387112">
      <w:pPr>
        <w:spacing w:before="180"/>
        <w:jc w:val="both"/>
        <w:rPr>
          <w:rFonts w:ascii="Times" w:hAnsi="Times" w:cs="Times"/>
          <w:u w:val="single"/>
        </w:rPr>
      </w:pPr>
      <w:r w:rsidRPr="00387112">
        <w:rPr>
          <w:rFonts w:hint="eastAsia"/>
          <w:b/>
          <w:u w:val="single"/>
          <w:lang w:val="x-none"/>
        </w:rPr>
        <w:lastRenderedPageBreak/>
        <w:t xml:space="preserve">Observation 5: If indicating duplex mode with MIB, unnecessary power consumption of receiving TDD NPBCH will be </w:t>
      </w:r>
      <w:r w:rsidRPr="00387112">
        <w:rPr>
          <w:b/>
          <w:u w:val="single"/>
          <w:lang w:val="x-none"/>
        </w:rPr>
        <w:t>aroused</w:t>
      </w:r>
      <w:r w:rsidRPr="00387112">
        <w:rPr>
          <w:rFonts w:hint="eastAsia"/>
          <w:b/>
          <w:u w:val="single"/>
          <w:lang w:val="x-none"/>
        </w:rPr>
        <w:t xml:space="preserve"> for FDD NB-</w:t>
      </w:r>
      <w:proofErr w:type="spellStart"/>
      <w:r w:rsidRPr="00387112">
        <w:rPr>
          <w:rFonts w:hint="eastAsia"/>
          <w:b/>
          <w:u w:val="single"/>
          <w:lang w:val="x-none"/>
        </w:rPr>
        <w:t>IoT</w:t>
      </w:r>
      <w:proofErr w:type="spellEnd"/>
      <w:r w:rsidRPr="00387112">
        <w:rPr>
          <w:rFonts w:hint="eastAsia"/>
          <w:b/>
          <w:u w:val="single"/>
          <w:lang w:val="x-none"/>
        </w:rPr>
        <w:t xml:space="preserve"> UEs</w:t>
      </w:r>
      <w:r w:rsidRPr="00387112">
        <w:rPr>
          <w:rFonts w:ascii="Times" w:hAnsi="Times" w:cs="Times" w:hint="eastAsia"/>
          <w:b/>
          <w:u w:val="single"/>
        </w:rPr>
        <w:t>.</w:t>
      </w:r>
    </w:p>
    <w:p w:rsidR="00387112" w:rsidRDefault="00387112" w:rsidP="00387112">
      <w:pPr>
        <w:spacing w:before="180"/>
        <w:jc w:val="both"/>
        <w:rPr>
          <w:b/>
          <w:lang w:val="x-none"/>
        </w:rPr>
      </w:pPr>
      <w:r>
        <w:rPr>
          <w:rFonts w:hint="eastAsia"/>
          <w:b/>
          <w:lang w:val="x-none"/>
        </w:rPr>
        <w:t>Proposal 1</w:t>
      </w:r>
      <w:r w:rsidRPr="00C650CC">
        <w:rPr>
          <w:rFonts w:hint="eastAsia"/>
          <w:b/>
          <w:lang w:val="x-none"/>
        </w:rPr>
        <w:t xml:space="preserve">: </w:t>
      </w:r>
      <w:r>
        <w:rPr>
          <w:rFonts w:hint="eastAsia"/>
          <w:b/>
          <w:lang w:val="x-none"/>
        </w:rPr>
        <w:t xml:space="preserve">The duplex mode can be indicated by NPSS/NSSS, as legacy LTE. The detailed solutions are FFS. </w:t>
      </w:r>
    </w:p>
    <w:p w:rsidR="004F7AE7" w:rsidRDefault="004F7AE7" w:rsidP="004F7AE7">
      <w:pPr>
        <w:spacing w:before="180"/>
        <w:jc w:val="both"/>
        <w:rPr>
          <w:b/>
          <w:lang w:val="x-none"/>
        </w:rPr>
      </w:pPr>
      <w:r>
        <w:rPr>
          <w:rFonts w:hint="eastAsia"/>
          <w:b/>
          <w:lang w:val="x-none"/>
        </w:rPr>
        <w:t>Proposal 2</w:t>
      </w:r>
      <w:r w:rsidRPr="00C650CC">
        <w:rPr>
          <w:rFonts w:hint="eastAsia"/>
          <w:b/>
          <w:lang w:val="x-none"/>
        </w:rPr>
        <w:t xml:space="preserve">: </w:t>
      </w:r>
      <w:r>
        <w:rPr>
          <w:rFonts w:hint="eastAsia"/>
          <w:b/>
        </w:rPr>
        <w:t>The</w:t>
      </w:r>
      <w:r>
        <w:rPr>
          <w:rFonts w:hint="eastAsia"/>
          <w:b/>
          <w:lang w:val="x-none"/>
        </w:rPr>
        <w:t xml:space="preserve"> non-anchor carrier for TDD SIB1-NB can be indicated with MIB, as</w:t>
      </w:r>
    </w:p>
    <w:p w:rsidR="004F7AE7" w:rsidRDefault="004F7AE7" w:rsidP="004F7AE7">
      <w:pPr>
        <w:pStyle w:val="ListParagraph"/>
        <w:numPr>
          <w:ilvl w:val="0"/>
          <w:numId w:val="21"/>
        </w:numPr>
        <w:spacing w:before="180"/>
        <w:ind w:firstLineChars="0"/>
        <w:jc w:val="both"/>
        <w:rPr>
          <w:b/>
        </w:rPr>
      </w:pPr>
      <w:r>
        <w:rPr>
          <w:b/>
          <w:lang w:eastAsia="zh-CN"/>
        </w:rPr>
        <w:t>F</w:t>
      </w:r>
      <w:r>
        <w:rPr>
          <w:rFonts w:hint="eastAsia"/>
          <w:b/>
          <w:lang w:eastAsia="zh-CN"/>
        </w:rPr>
        <w:t>or guard-band mode, 3 bits for LTE bandwidth, which indicate the gap from carrier of SIB-NB to the anchor carrier;</w:t>
      </w:r>
    </w:p>
    <w:p w:rsidR="004F7AE7" w:rsidRDefault="004F7AE7" w:rsidP="004F7AE7">
      <w:pPr>
        <w:pStyle w:val="ListParagraph"/>
        <w:numPr>
          <w:ilvl w:val="0"/>
          <w:numId w:val="21"/>
        </w:numPr>
        <w:spacing w:before="180"/>
        <w:ind w:firstLineChars="0"/>
        <w:jc w:val="both"/>
        <w:rPr>
          <w:b/>
        </w:rPr>
      </w:pPr>
      <w:r>
        <w:rPr>
          <w:rFonts w:hint="eastAsia"/>
          <w:b/>
          <w:lang w:eastAsia="zh-CN"/>
        </w:rPr>
        <w:t xml:space="preserve">For stand-alone and in-band mode, the carrier of SIB-NB is neighboring to the anchor carrier, with 1 bit to indicate upward or downward. </w:t>
      </w:r>
    </w:p>
    <w:p w:rsidR="00387112" w:rsidRPr="004F7AE7" w:rsidRDefault="00387112" w:rsidP="004C6DD2">
      <w:pPr>
        <w:jc w:val="both"/>
        <w:rPr>
          <w:b/>
          <w:lang w:val="x-none"/>
        </w:rPr>
      </w:pPr>
      <w:bookmarkStart w:id="9" w:name="_GoBack"/>
      <w:bookmarkEnd w:id="9"/>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Default="007B0F9A" w:rsidP="00973CCD">
      <w:pPr>
        <w:rPr>
          <w:lang w:val="x-none"/>
        </w:rPr>
      </w:pPr>
      <w:r w:rsidRPr="001850BE">
        <w:rPr>
          <w:rFonts w:hint="eastAsia"/>
          <w:color w:val="000000"/>
          <w:kern w:val="24"/>
        </w:rPr>
        <w:t xml:space="preserve">[1] </w:t>
      </w:r>
      <w:r w:rsidRPr="001A5396">
        <w:rPr>
          <w:color w:val="000000"/>
          <w:kern w:val="24"/>
        </w:rPr>
        <w:t>RP-170852</w:t>
      </w:r>
      <w:r w:rsidRPr="001A5396">
        <w:rPr>
          <w:rFonts w:hint="eastAsia"/>
          <w:color w:val="000000"/>
          <w:kern w:val="24"/>
        </w:rPr>
        <w:t>,</w:t>
      </w:r>
      <w:r w:rsidRPr="001A5396">
        <w:rPr>
          <w:color w:val="000000"/>
          <w:kern w:val="24"/>
        </w:rPr>
        <w:t>”New WID on Further NB-</w:t>
      </w:r>
      <w:proofErr w:type="spellStart"/>
      <w:r w:rsidRPr="001A5396">
        <w:rPr>
          <w:color w:val="000000"/>
          <w:kern w:val="24"/>
        </w:rPr>
        <w:t>IoT</w:t>
      </w:r>
      <w:proofErr w:type="spellEnd"/>
      <w:r w:rsidRPr="001A5396">
        <w:rPr>
          <w:color w:val="000000"/>
          <w:kern w:val="24"/>
        </w:rPr>
        <w:t xml:space="preserve"> enhancements</w:t>
      </w:r>
      <w:r w:rsidRPr="001A5396">
        <w:rPr>
          <w:rFonts w:hint="eastAsia"/>
          <w:color w:val="000000"/>
          <w:kern w:val="24"/>
        </w:rPr>
        <w:t>,</w:t>
      </w:r>
      <w:r w:rsidRPr="001A5396">
        <w:rPr>
          <w:color w:val="000000"/>
          <w:kern w:val="24"/>
        </w:rPr>
        <w:t>”</w:t>
      </w:r>
      <w:r w:rsidRPr="001A5396">
        <w:rPr>
          <w:rFonts w:hint="eastAsia"/>
          <w:color w:val="000000"/>
          <w:kern w:val="24"/>
        </w:rPr>
        <w:t xml:space="preserve"> </w:t>
      </w:r>
      <w:r w:rsidRPr="001A5396">
        <w:rPr>
          <w:color w:val="000000"/>
          <w:kern w:val="24"/>
        </w:rPr>
        <w:t>3GPP TSG RAN Meeting #75</w:t>
      </w:r>
      <w:r w:rsidRPr="001A5396">
        <w:rPr>
          <w:rFonts w:hint="eastAsia"/>
          <w:color w:val="000000"/>
          <w:kern w:val="24"/>
        </w:rPr>
        <w:t>, Mar. 2017.</w:t>
      </w:r>
      <w:r>
        <w:rPr>
          <w:rFonts w:hint="eastAsia"/>
          <w:lang w:val="x-none"/>
        </w:rPr>
        <w:t xml:space="preserve"> </w:t>
      </w:r>
    </w:p>
    <w:p w:rsidR="00D23FB2" w:rsidRPr="00735A7D" w:rsidRDefault="00973CCD" w:rsidP="00973CCD">
      <w:pPr>
        <w:rPr>
          <w:b/>
        </w:rPr>
      </w:pPr>
      <w:r>
        <w:rPr>
          <w:rFonts w:hint="eastAsia"/>
          <w:lang w:val="x-none"/>
        </w:rPr>
        <w:t xml:space="preserve">[2] </w:t>
      </w:r>
      <w:r w:rsidR="00D06A15" w:rsidRPr="00D06A15">
        <w:rPr>
          <w:lang w:val="x-none"/>
        </w:rPr>
        <w:t>R1-1713551</w:t>
      </w:r>
      <w:r w:rsidR="002E00F1">
        <w:rPr>
          <w:rFonts w:hint="eastAsia"/>
          <w:lang w:val="x-none"/>
        </w:rPr>
        <w:t>,</w:t>
      </w:r>
      <w:r w:rsidR="002E00F1">
        <w:rPr>
          <w:lang w:val="x-none"/>
        </w:rPr>
        <w:t>”</w:t>
      </w:r>
      <w:r w:rsidR="002E00F1" w:rsidRPr="002E00F1">
        <w:rPr>
          <w:rFonts w:hint="eastAsia"/>
          <w:color w:val="000000"/>
          <w:kern w:val="24"/>
        </w:rPr>
        <w:t>Discussion on NB-</w:t>
      </w:r>
      <w:proofErr w:type="spellStart"/>
      <w:r w:rsidR="002E00F1" w:rsidRPr="002E00F1">
        <w:rPr>
          <w:rFonts w:hint="eastAsia"/>
          <w:color w:val="000000"/>
          <w:kern w:val="24"/>
        </w:rPr>
        <w:t>IoT</w:t>
      </w:r>
      <w:proofErr w:type="spellEnd"/>
      <w:r w:rsidR="002E00F1" w:rsidRPr="002E00F1">
        <w:rPr>
          <w:rFonts w:hint="eastAsia"/>
          <w:color w:val="000000"/>
          <w:kern w:val="24"/>
        </w:rPr>
        <w:t xml:space="preserve"> TDD Configuration</w:t>
      </w:r>
      <w:r w:rsidR="002E00F1">
        <w:rPr>
          <w:rFonts w:hint="eastAsia"/>
          <w:lang w:val="x-none"/>
        </w:rPr>
        <w:t>,</w:t>
      </w:r>
      <w:r w:rsidR="002E00F1">
        <w:rPr>
          <w:lang w:val="x-none"/>
        </w:rPr>
        <w:t>”</w:t>
      </w:r>
      <w:r w:rsidR="003A6B76">
        <w:rPr>
          <w:rFonts w:hint="eastAsia"/>
          <w:lang w:val="x-none"/>
        </w:rPr>
        <w:t xml:space="preserve"> </w:t>
      </w:r>
      <w:r w:rsidR="003A6B76">
        <w:rPr>
          <w:rFonts w:eastAsiaTheme="minorEastAsia" w:hint="eastAsia"/>
        </w:rPr>
        <w:t>Samsung</w:t>
      </w:r>
    </w:p>
    <w:sectPr w:rsidR="00D23FB2" w:rsidRPr="00735A7D" w:rsidSect="00C3193E">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4C0" w:rsidRPr="00C47AD2" w:rsidRDefault="00E334C0" w:rsidP="00736F7B">
      <w:pPr>
        <w:rPr>
          <w:rFonts w:ascii="Arial" w:hAnsi="Arial"/>
          <w:sz w:val="12"/>
        </w:rPr>
      </w:pPr>
      <w:r>
        <w:separator/>
      </w:r>
    </w:p>
  </w:endnote>
  <w:endnote w:type="continuationSeparator" w:id="0">
    <w:p w:rsidR="00E334C0" w:rsidRPr="00C47AD2" w:rsidRDefault="00E334C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67" w:rsidRDefault="00BA446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A4467" w:rsidRDefault="00BA4467"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67" w:rsidRDefault="00BA4467">
    <w:pPr>
      <w:pStyle w:val="Footer"/>
    </w:pPr>
    <w:r>
      <w:fldChar w:fldCharType="begin"/>
    </w:r>
    <w:r>
      <w:instrText xml:space="preserve"> PAGE   \* MERGEFORMAT </w:instrText>
    </w:r>
    <w:r>
      <w:fldChar w:fldCharType="separate"/>
    </w:r>
    <w:r w:rsidR="004F7AE7">
      <w:t>4</w:t>
    </w:r>
    <w:r>
      <w:fldChar w:fldCharType="end"/>
    </w:r>
  </w:p>
  <w:p w:rsidR="00BA4467" w:rsidRDefault="00BA4467"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4C0" w:rsidRPr="00C47AD2" w:rsidRDefault="00E334C0" w:rsidP="00736F7B">
      <w:pPr>
        <w:rPr>
          <w:rFonts w:ascii="Arial" w:hAnsi="Arial"/>
          <w:sz w:val="12"/>
        </w:rPr>
      </w:pPr>
      <w:r>
        <w:separator/>
      </w:r>
    </w:p>
  </w:footnote>
  <w:footnote w:type="continuationSeparator" w:id="0">
    <w:p w:rsidR="00E334C0" w:rsidRPr="00C47AD2" w:rsidRDefault="00E334C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C81FC3"/>
    <w:multiLevelType w:val="hybridMultilevel"/>
    <w:tmpl w:val="5394A52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0"/>
  </w:num>
  <w:num w:numId="6">
    <w:abstractNumId w:val="20"/>
  </w:num>
  <w:num w:numId="7">
    <w:abstractNumId w:val="11"/>
  </w:num>
  <w:num w:numId="8">
    <w:abstractNumId w:val="9"/>
  </w:num>
  <w:num w:numId="9">
    <w:abstractNumId w:val="18"/>
  </w:num>
  <w:num w:numId="10">
    <w:abstractNumId w:val="3"/>
  </w:num>
  <w:num w:numId="11">
    <w:abstractNumId w:val="4"/>
  </w:num>
  <w:num w:numId="12">
    <w:abstractNumId w:val="19"/>
  </w:num>
  <w:num w:numId="13">
    <w:abstractNumId w:val="15"/>
  </w:num>
  <w:num w:numId="14">
    <w:abstractNumId w:val="13"/>
  </w:num>
  <w:num w:numId="15">
    <w:abstractNumId w:val="1"/>
  </w:num>
  <w:num w:numId="16">
    <w:abstractNumId w:val="14"/>
  </w:num>
  <w:num w:numId="17">
    <w:abstractNumId w:val="2"/>
  </w:num>
  <w:num w:numId="18">
    <w:abstractNumId w:val="5"/>
  </w:num>
  <w:num w:numId="19">
    <w:abstractNumId w:val="12"/>
  </w:num>
  <w:num w:numId="20">
    <w:abstractNumId w:val="6"/>
  </w:num>
  <w:num w:numId="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9EE"/>
    <w:rsid w:val="00001A20"/>
    <w:rsid w:val="00001BD1"/>
    <w:rsid w:val="00001C8E"/>
    <w:rsid w:val="000022D6"/>
    <w:rsid w:val="000022EF"/>
    <w:rsid w:val="00002309"/>
    <w:rsid w:val="0000265A"/>
    <w:rsid w:val="000026DC"/>
    <w:rsid w:val="00002DD1"/>
    <w:rsid w:val="00002EEA"/>
    <w:rsid w:val="00002F39"/>
    <w:rsid w:val="00003017"/>
    <w:rsid w:val="0000305E"/>
    <w:rsid w:val="00003150"/>
    <w:rsid w:val="000034FC"/>
    <w:rsid w:val="000035A6"/>
    <w:rsid w:val="000036B4"/>
    <w:rsid w:val="0000376D"/>
    <w:rsid w:val="00003A85"/>
    <w:rsid w:val="00003DB5"/>
    <w:rsid w:val="00003E0B"/>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407"/>
    <w:rsid w:val="000074AC"/>
    <w:rsid w:val="00007572"/>
    <w:rsid w:val="00007896"/>
    <w:rsid w:val="000078C7"/>
    <w:rsid w:val="000078E2"/>
    <w:rsid w:val="000100A9"/>
    <w:rsid w:val="000105C6"/>
    <w:rsid w:val="00010E5D"/>
    <w:rsid w:val="0001165E"/>
    <w:rsid w:val="00011909"/>
    <w:rsid w:val="00011D54"/>
    <w:rsid w:val="000121E7"/>
    <w:rsid w:val="000121EF"/>
    <w:rsid w:val="000125DC"/>
    <w:rsid w:val="00012625"/>
    <w:rsid w:val="00012769"/>
    <w:rsid w:val="00012863"/>
    <w:rsid w:val="00012AB4"/>
    <w:rsid w:val="00012DA1"/>
    <w:rsid w:val="00013178"/>
    <w:rsid w:val="0001334B"/>
    <w:rsid w:val="00013553"/>
    <w:rsid w:val="0001390A"/>
    <w:rsid w:val="00013A2A"/>
    <w:rsid w:val="00014087"/>
    <w:rsid w:val="000146C6"/>
    <w:rsid w:val="0001471D"/>
    <w:rsid w:val="00014825"/>
    <w:rsid w:val="00014999"/>
    <w:rsid w:val="000149BF"/>
    <w:rsid w:val="00014A0D"/>
    <w:rsid w:val="00014DED"/>
    <w:rsid w:val="00014EDA"/>
    <w:rsid w:val="00014FD1"/>
    <w:rsid w:val="00015146"/>
    <w:rsid w:val="0001521A"/>
    <w:rsid w:val="00015340"/>
    <w:rsid w:val="00015942"/>
    <w:rsid w:val="00015A6B"/>
    <w:rsid w:val="00015BA3"/>
    <w:rsid w:val="00015CD2"/>
    <w:rsid w:val="00015D33"/>
    <w:rsid w:val="00016003"/>
    <w:rsid w:val="0001622E"/>
    <w:rsid w:val="00016244"/>
    <w:rsid w:val="000162E7"/>
    <w:rsid w:val="00016554"/>
    <w:rsid w:val="00016749"/>
    <w:rsid w:val="000168B8"/>
    <w:rsid w:val="00016E99"/>
    <w:rsid w:val="00016F14"/>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59"/>
    <w:rsid w:val="00024D7B"/>
    <w:rsid w:val="00024FAC"/>
    <w:rsid w:val="000258F3"/>
    <w:rsid w:val="00025B7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15D"/>
    <w:rsid w:val="00041369"/>
    <w:rsid w:val="000413DC"/>
    <w:rsid w:val="00041467"/>
    <w:rsid w:val="00041544"/>
    <w:rsid w:val="00041854"/>
    <w:rsid w:val="00041D77"/>
    <w:rsid w:val="00041D95"/>
    <w:rsid w:val="00041DC1"/>
    <w:rsid w:val="00041F2F"/>
    <w:rsid w:val="00041FBB"/>
    <w:rsid w:val="00042107"/>
    <w:rsid w:val="00042122"/>
    <w:rsid w:val="000421FB"/>
    <w:rsid w:val="00042402"/>
    <w:rsid w:val="000424D4"/>
    <w:rsid w:val="0004269E"/>
    <w:rsid w:val="0004288F"/>
    <w:rsid w:val="000428AA"/>
    <w:rsid w:val="00042A3E"/>
    <w:rsid w:val="00042BAA"/>
    <w:rsid w:val="00042F35"/>
    <w:rsid w:val="00043284"/>
    <w:rsid w:val="000436CA"/>
    <w:rsid w:val="00043A10"/>
    <w:rsid w:val="00043A4F"/>
    <w:rsid w:val="00044C5C"/>
    <w:rsid w:val="00044E75"/>
    <w:rsid w:val="000451B4"/>
    <w:rsid w:val="00045379"/>
    <w:rsid w:val="000453B6"/>
    <w:rsid w:val="00045967"/>
    <w:rsid w:val="00045AD1"/>
    <w:rsid w:val="00045DD9"/>
    <w:rsid w:val="0004610F"/>
    <w:rsid w:val="000464C4"/>
    <w:rsid w:val="000465EE"/>
    <w:rsid w:val="000466A4"/>
    <w:rsid w:val="00046C8A"/>
    <w:rsid w:val="00046F10"/>
    <w:rsid w:val="000470B2"/>
    <w:rsid w:val="000471F5"/>
    <w:rsid w:val="00047360"/>
    <w:rsid w:val="00047397"/>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29C"/>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1E"/>
    <w:rsid w:val="00064850"/>
    <w:rsid w:val="000649D6"/>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6B9"/>
    <w:rsid w:val="000669CB"/>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E7D"/>
    <w:rsid w:val="00071F6F"/>
    <w:rsid w:val="00071FE6"/>
    <w:rsid w:val="00072096"/>
    <w:rsid w:val="0007217E"/>
    <w:rsid w:val="0007264F"/>
    <w:rsid w:val="00072689"/>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828"/>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197"/>
    <w:rsid w:val="00082034"/>
    <w:rsid w:val="000820BB"/>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7AB"/>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72F"/>
    <w:rsid w:val="00090883"/>
    <w:rsid w:val="00090ACE"/>
    <w:rsid w:val="00090B09"/>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6F0"/>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69"/>
    <w:rsid w:val="000A09A5"/>
    <w:rsid w:val="000A0BD3"/>
    <w:rsid w:val="000A0DBB"/>
    <w:rsid w:val="000A1145"/>
    <w:rsid w:val="000A1299"/>
    <w:rsid w:val="000A1479"/>
    <w:rsid w:val="000A17F3"/>
    <w:rsid w:val="000A181A"/>
    <w:rsid w:val="000A2100"/>
    <w:rsid w:val="000A21D9"/>
    <w:rsid w:val="000A23A1"/>
    <w:rsid w:val="000A242F"/>
    <w:rsid w:val="000A25ED"/>
    <w:rsid w:val="000A2733"/>
    <w:rsid w:val="000A282A"/>
    <w:rsid w:val="000A2844"/>
    <w:rsid w:val="000A2DBB"/>
    <w:rsid w:val="000A30BE"/>
    <w:rsid w:val="000A3212"/>
    <w:rsid w:val="000A3565"/>
    <w:rsid w:val="000A38E5"/>
    <w:rsid w:val="000A39EE"/>
    <w:rsid w:val="000A3B79"/>
    <w:rsid w:val="000A40EE"/>
    <w:rsid w:val="000A4211"/>
    <w:rsid w:val="000A4284"/>
    <w:rsid w:val="000A43C3"/>
    <w:rsid w:val="000A4951"/>
    <w:rsid w:val="000A49D0"/>
    <w:rsid w:val="000A4A16"/>
    <w:rsid w:val="000A4E2B"/>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9C2"/>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1F2"/>
    <w:rsid w:val="000B6209"/>
    <w:rsid w:val="000B6533"/>
    <w:rsid w:val="000B6539"/>
    <w:rsid w:val="000B6776"/>
    <w:rsid w:val="000B67E7"/>
    <w:rsid w:val="000B6A53"/>
    <w:rsid w:val="000B70B5"/>
    <w:rsid w:val="000B7603"/>
    <w:rsid w:val="000B7F05"/>
    <w:rsid w:val="000C01FD"/>
    <w:rsid w:val="000C0530"/>
    <w:rsid w:val="000C0757"/>
    <w:rsid w:val="000C09FB"/>
    <w:rsid w:val="000C0A35"/>
    <w:rsid w:val="000C0B0D"/>
    <w:rsid w:val="000C0B27"/>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5C5"/>
    <w:rsid w:val="000D2677"/>
    <w:rsid w:val="000D2C5D"/>
    <w:rsid w:val="000D2E6A"/>
    <w:rsid w:val="000D3127"/>
    <w:rsid w:val="000D3264"/>
    <w:rsid w:val="000D32C4"/>
    <w:rsid w:val="000D373E"/>
    <w:rsid w:val="000D3C1E"/>
    <w:rsid w:val="000D3E1B"/>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40B1"/>
    <w:rsid w:val="000E4275"/>
    <w:rsid w:val="000E4420"/>
    <w:rsid w:val="000E454B"/>
    <w:rsid w:val="000E520F"/>
    <w:rsid w:val="000E5219"/>
    <w:rsid w:val="000E5254"/>
    <w:rsid w:val="000E5391"/>
    <w:rsid w:val="000E543C"/>
    <w:rsid w:val="000E57E5"/>
    <w:rsid w:val="000E58EE"/>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A5"/>
    <w:rsid w:val="000F1200"/>
    <w:rsid w:val="000F1886"/>
    <w:rsid w:val="000F1BD4"/>
    <w:rsid w:val="000F1E38"/>
    <w:rsid w:val="000F2179"/>
    <w:rsid w:val="000F21F7"/>
    <w:rsid w:val="000F22A6"/>
    <w:rsid w:val="000F2405"/>
    <w:rsid w:val="000F2794"/>
    <w:rsid w:val="000F299F"/>
    <w:rsid w:val="000F2CA4"/>
    <w:rsid w:val="000F2E47"/>
    <w:rsid w:val="000F2F75"/>
    <w:rsid w:val="000F2FFD"/>
    <w:rsid w:val="000F3369"/>
    <w:rsid w:val="000F343A"/>
    <w:rsid w:val="000F3445"/>
    <w:rsid w:val="000F3787"/>
    <w:rsid w:val="000F3D1F"/>
    <w:rsid w:val="000F4038"/>
    <w:rsid w:val="000F45E2"/>
    <w:rsid w:val="000F4B6B"/>
    <w:rsid w:val="000F4B81"/>
    <w:rsid w:val="000F4DA6"/>
    <w:rsid w:val="000F5696"/>
    <w:rsid w:val="000F571E"/>
    <w:rsid w:val="000F5C39"/>
    <w:rsid w:val="000F5EA6"/>
    <w:rsid w:val="000F5F83"/>
    <w:rsid w:val="000F637B"/>
    <w:rsid w:val="000F63C5"/>
    <w:rsid w:val="000F654C"/>
    <w:rsid w:val="000F688F"/>
    <w:rsid w:val="000F68E2"/>
    <w:rsid w:val="000F6A42"/>
    <w:rsid w:val="000F6A6F"/>
    <w:rsid w:val="000F6C1D"/>
    <w:rsid w:val="000F6D60"/>
    <w:rsid w:val="000F6E0F"/>
    <w:rsid w:val="000F6E4A"/>
    <w:rsid w:val="000F6EFF"/>
    <w:rsid w:val="000F7540"/>
    <w:rsid w:val="000F756F"/>
    <w:rsid w:val="0010029B"/>
    <w:rsid w:val="0010043A"/>
    <w:rsid w:val="001005B5"/>
    <w:rsid w:val="001008C6"/>
    <w:rsid w:val="00100C7F"/>
    <w:rsid w:val="00100D94"/>
    <w:rsid w:val="00100FD9"/>
    <w:rsid w:val="001011DC"/>
    <w:rsid w:val="0010128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7E"/>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09E7"/>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05B"/>
    <w:rsid w:val="0011713B"/>
    <w:rsid w:val="00117541"/>
    <w:rsid w:val="001175D6"/>
    <w:rsid w:val="001179DD"/>
    <w:rsid w:val="00117B32"/>
    <w:rsid w:val="00117BF4"/>
    <w:rsid w:val="00117C2B"/>
    <w:rsid w:val="00117CBE"/>
    <w:rsid w:val="00117D91"/>
    <w:rsid w:val="001201CC"/>
    <w:rsid w:val="0012040E"/>
    <w:rsid w:val="001208FE"/>
    <w:rsid w:val="00120D22"/>
    <w:rsid w:val="00120DA4"/>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992"/>
    <w:rsid w:val="00127BD9"/>
    <w:rsid w:val="0013009B"/>
    <w:rsid w:val="001300F3"/>
    <w:rsid w:val="00130A00"/>
    <w:rsid w:val="00130A01"/>
    <w:rsid w:val="00130BF8"/>
    <w:rsid w:val="00130C97"/>
    <w:rsid w:val="00130F78"/>
    <w:rsid w:val="00130FB7"/>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727"/>
    <w:rsid w:val="00133BCD"/>
    <w:rsid w:val="00133DFC"/>
    <w:rsid w:val="00134036"/>
    <w:rsid w:val="00134761"/>
    <w:rsid w:val="001347FE"/>
    <w:rsid w:val="00134AD4"/>
    <w:rsid w:val="00134BCE"/>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665"/>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3A4"/>
    <w:rsid w:val="001473C9"/>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BA1"/>
    <w:rsid w:val="00154DBF"/>
    <w:rsid w:val="00154DDC"/>
    <w:rsid w:val="00155077"/>
    <w:rsid w:val="0015508A"/>
    <w:rsid w:val="00155344"/>
    <w:rsid w:val="00155922"/>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11"/>
    <w:rsid w:val="001643C1"/>
    <w:rsid w:val="00164425"/>
    <w:rsid w:val="00164E80"/>
    <w:rsid w:val="00165231"/>
    <w:rsid w:val="001655A4"/>
    <w:rsid w:val="00165C24"/>
    <w:rsid w:val="00165C5B"/>
    <w:rsid w:val="0016638E"/>
    <w:rsid w:val="001666FB"/>
    <w:rsid w:val="00166A1E"/>
    <w:rsid w:val="00166AEF"/>
    <w:rsid w:val="00166F1F"/>
    <w:rsid w:val="00166F56"/>
    <w:rsid w:val="001670FB"/>
    <w:rsid w:val="0016717F"/>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5F4"/>
    <w:rsid w:val="001747BA"/>
    <w:rsid w:val="001748A0"/>
    <w:rsid w:val="00174B14"/>
    <w:rsid w:val="00174E6A"/>
    <w:rsid w:val="0017501C"/>
    <w:rsid w:val="0017511D"/>
    <w:rsid w:val="0017518D"/>
    <w:rsid w:val="0017521A"/>
    <w:rsid w:val="0017545B"/>
    <w:rsid w:val="0017553B"/>
    <w:rsid w:val="001757E5"/>
    <w:rsid w:val="001757EE"/>
    <w:rsid w:val="001759C3"/>
    <w:rsid w:val="00176118"/>
    <w:rsid w:val="00176331"/>
    <w:rsid w:val="001766D4"/>
    <w:rsid w:val="00176949"/>
    <w:rsid w:val="00176EF0"/>
    <w:rsid w:val="00177004"/>
    <w:rsid w:val="0017738A"/>
    <w:rsid w:val="001775AA"/>
    <w:rsid w:val="00177631"/>
    <w:rsid w:val="00177656"/>
    <w:rsid w:val="00177BF5"/>
    <w:rsid w:val="001803FD"/>
    <w:rsid w:val="00180646"/>
    <w:rsid w:val="001807CA"/>
    <w:rsid w:val="00180DA3"/>
    <w:rsid w:val="00180DE2"/>
    <w:rsid w:val="0018174D"/>
    <w:rsid w:val="00181896"/>
    <w:rsid w:val="0018197E"/>
    <w:rsid w:val="00181C70"/>
    <w:rsid w:val="00181CAF"/>
    <w:rsid w:val="001824AD"/>
    <w:rsid w:val="00182522"/>
    <w:rsid w:val="00182572"/>
    <w:rsid w:val="00182AA8"/>
    <w:rsid w:val="001830F0"/>
    <w:rsid w:val="00183356"/>
    <w:rsid w:val="00183B1B"/>
    <w:rsid w:val="0018413D"/>
    <w:rsid w:val="001841BA"/>
    <w:rsid w:val="00184939"/>
    <w:rsid w:val="00184D58"/>
    <w:rsid w:val="001850BE"/>
    <w:rsid w:val="001851FC"/>
    <w:rsid w:val="00185C47"/>
    <w:rsid w:val="0018651F"/>
    <w:rsid w:val="001865D9"/>
    <w:rsid w:val="001867D3"/>
    <w:rsid w:val="00187574"/>
    <w:rsid w:val="001876B6"/>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99"/>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A8"/>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4E1"/>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237"/>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1C"/>
    <w:rsid w:val="001B70AA"/>
    <w:rsid w:val="001B7425"/>
    <w:rsid w:val="001B7A12"/>
    <w:rsid w:val="001B7B90"/>
    <w:rsid w:val="001B7C6A"/>
    <w:rsid w:val="001C0A83"/>
    <w:rsid w:val="001C0F22"/>
    <w:rsid w:val="001C0F77"/>
    <w:rsid w:val="001C0F78"/>
    <w:rsid w:val="001C11C3"/>
    <w:rsid w:val="001C1213"/>
    <w:rsid w:val="001C168A"/>
    <w:rsid w:val="001C183C"/>
    <w:rsid w:val="001C19D8"/>
    <w:rsid w:val="001C1AD3"/>
    <w:rsid w:val="001C2B42"/>
    <w:rsid w:val="001C2DC1"/>
    <w:rsid w:val="001C31F3"/>
    <w:rsid w:val="001C3270"/>
    <w:rsid w:val="001C3274"/>
    <w:rsid w:val="001C340C"/>
    <w:rsid w:val="001C356A"/>
    <w:rsid w:val="001C3642"/>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DEE"/>
    <w:rsid w:val="001D3000"/>
    <w:rsid w:val="001D30FE"/>
    <w:rsid w:val="001D31DB"/>
    <w:rsid w:val="001D3261"/>
    <w:rsid w:val="001D3326"/>
    <w:rsid w:val="001D345D"/>
    <w:rsid w:val="001D389F"/>
    <w:rsid w:val="001D3A27"/>
    <w:rsid w:val="001D3A41"/>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312"/>
    <w:rsid w:val="001D76B8"/>
    <w:rsid w:val="001D7933"/>
    <w:rsid w:val="001D7936"/>
    <w:rsid w:val="001E02C3"/>
    <w:rsid w:val="001E0368"/>
    <w:rsid w:val="001E0BDC"/>
    <w:rsid w:val="001E0C7F"/>
    <w:rsid w:val="001E0D03"/>
    <w:rsid w:val="001E0F71"/>
    <w:rsid w:val="001E0F75"/>
    <w:rsid w:val="001E120D"/>
    <w:rsid w:val="001E1262"/>
    <w:rsid w:val="001E159C"/>
    <w:rsid w:val="001E15A6"/>
    <w:rsid w:val="001E197E"/>
    <w:rsid w:val="001E1AA5"/>
    <w:rsid w:val="001E1B06"/>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9C5"/>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07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CFF"/>
    <w:rsid w:val="00203D32"/>
    <w:rsid w:val="00203E8C"/>
    <w:rsid w:val="00203FA9"/>
    <w:rsid w:val="0020408D"/>
    <w:rsid w:val="00204418"/>
    <w:rsid w:val="00204692"/>
    <w:rsid w:val="00204A64"/>
    <w:rsid w:val="00204B36"/>
    <w:rsid w:val="00204CEE"/>
    <w:rsid w:val="002053BD"/>
    <w:rsid w:val="0020557A"/>
    <w:rsid w:val="002055FD"/>
    <w:rsid w:val="00205ACE"/>
    <w:rsid w:val="00205B81"/>
    <w:rsid w:val="00205F59"/>
    <w:rsid w:val="002062AB"/>
    <w:rsid w:val="002066E4"/>
    <w:rsid w:val="00206BC1"/>
    <w:rsid w:val="0020711F"/>
    <w:rsid w:val="002072BD"/>
    <w:rsid w:val="002073AB"/>
    <w:rsid w:val="00207D92"/>
    <w:rsid w:val="00207E23"/>
    <w:rsid w:val="00207E58"/>
    <w:rsid w:val="0021032F"/>
    <w:rsid w:val="002106CF"/>
    <w:rsid w:val="002108A8"/>
    <w:rsid w:val="00210B0A"/>
    <w:rsid w:val="00210C49"/>
    <w:rsid w:val="00210C9E"/>
    <w:rsid w:val="00211323"/>
    <w:rsid w:val="0021138B"/>
    <w:rsid w:val="00211570"/>
    <w:rsid w:val="00211764"/>
    <w:rsid w:val="002117F8"/>
    <w:rsid w:val="0021193D"/>
    <w:rsid w:val="00211B57"/>
    <w:rsid w:val="00211F34"/>
    <w:rsid w:val="002122BA"/>
    <w:rsid w:val="002128D5"/>
    <w:rsid w:val="00212932"/>
    <w:rsid w:val="0021297E"/>
    <w:rsid w:val="002130FF"/>
    <w:rsid w:val="0021316E"/>
    <w:rsid w:val="0021322C"/>
    <w:rsid w:val="00213344"/>
    <w:rsid w:val="0021357B"/>
    <w:rsid w:val="00213B36"/>
    <w:rsid w:val="00213B7F"/>
    <w:rsid w:val="00213CBC"/>
    <w:rsid w:val="00213E52"/>
    <w:rsid w:val="00214196"/>
    <w:rsid w:val="00214383"/>
    <w:rsid w:val="002143C0"/>
    <w:rsid w:val="002145B6"/>
    <w:rsid w:val="002147AE"/>
    <w:rsid w:val="00214AD2"/>
    <w:rsid w:val="00215911"/>
    <w:rsid w:val="0021603D"/>
    <w:rsid w:val="0021677E"/>
    <w:rsid w:val="002167B6"/>
    <w:rsid w:val="00216ABB"/>
    <w:rsid w:val="00216E27"/>
    <w:rsid w:val="00217086"/>
    <w:rsid w:val="0021736D"/>
    <w:rsid w:val="00217386"/>
    <w:rsid w:val="0021755D"/>
    <w:rsid w:val="002178EC"/>
    <w:rsid w:val="00217C02"/>
    <w:rsid w:val="00217C81"/>
    <w:rsid w:val="00220386"/>
    <w:rsid w:val="00220767"/>
    <w:rsid w:val="002208C2"/>
    <w:rsid w:val="00220996"/>
    <w:rsid w:val="00220EA1"/>
    <w:rsid w:val="00221097"/>
    <w:rsid w:val="002210C4"/>
    <w:rsid w:val="002210E4"/>
    <w:rsid w:val="0022121E"/>
    <w:rsid w:val="002216D9"/>
    <w:rsid w:val="002219B5"/>
    <w:rsid w:val="002219D6"/>
    <w:rsid w:val="00221C8F"/>
    <w:rsid w:val="00221D51"/>
    <w:rsid w:val="00221DF9"/>
    <w:rsid w:val="002224FC"/>
    <w:rsid w:val="002227B2"/>
    <w:rsid w:val="00222863"/>
    <w:rsid w:val="00222A1C"/>
    <w:rsid w:val="00222A92"/>
    <w:rsid w:val="00222DDA"/>
    <w:rsid w:val="00223296"/>
    <w:rsid w:val="0022339B"/>
    <w:rsid w:val="002234CB"/>
    <w:rsid w:val="002235D1"/>
    <w:rsid w:val="002235D3"/>
    <w:rsid w:val="00223E61"/>
    <w:rsid w:val="00223EFE"/>
    <w:rsid w:val="00224043"/>
    <w:rsid w:val="002241D6"/>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38C"/>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D0B"/>
    <w:rsid w:val="00232E91"/>
    <w:rsid w:val="0023316E"/>
    <w:rsid w:val="00233308"/>
    <w:rsid w:val="00233371"/>
    <w:rsid w:val="0023346C"/>
    <w:rsid w:val="002334BF"/>
    <w:rsid w:val="002341B2"/>
    <w:rsid w:val="00234B02"/>
    <w:rsid w:val="00234C23"/>
    <w:rsid w:val="00234C4E"/>
    <w:rsid w:val="002350DB"/>
    <w:rsid w:val="0023567A"/>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118A"/>
    <w:rsid w:val="002413A6"/>
    <w:rsid w:val="0024148E"/>
    <w:rsid w:val="00241659"/>
    <w:rsid w:val="00241AA2"/>
    <w:rsid w:val="00241E81"/>
    <w:rsid w:val="00241F6B"/>
    <w:rsid w:val="002423B0"/>
    <w:rsid w:val="0024261C"/>
    <w:rsid w:val="002430BB"/>
    <w:rsid w:val="002434E6"/>
    <w:rsid w:val="0024352C"/>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032"/>
    <w:rsid w:val="0025129D"/>
    <w:rsid w:val="0025154E"/>
    <w:rsid w:val="00251558"/>
    <w:rsid w:val="00251910"/>
    <w:rsid w:val="00251F80"/>
    <w:rsid w:val="0025229C"/>
    <w:rsid w:val="0025285D"/>
    <w:rsid w:val="00252873"/>
    <w:rsid w:val="002528C7"/>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504"/>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0F50"/>
    <w:rsid w:val="00261030"/>
    <w:rsid w:val="002611AC"/>
    <w:rsid w:val="00261273"/>
    <w:rsid w:val="00261295"/>
    <w:rsid w:val="002615EE"/>
    <w:rsid w:val="0026170E"/>
    <w:rsid w:val="00261819"/>
    <w:rsid w:val="002619B4"/>
    <w:rsid w:val="00262236"/>
    <w:rsid w:val="00262462"/>
    <w:rsid w:val="002624B5"/>
    <w:rsid w:val="00262687"/>
    <w:rsid w:val="00262A46"/>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440"/>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7F6"/>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201"/>
    <w:rsid w:val="002746E6"/>
    <w:rsid w:val="002749F2"/>
    <w:rsid w:val="00274B53"/>
    <w:rsid w:val="00274B7A"/>
    <w:rsid w:val="00275031"/>
    <w:rsid w:val="00275056"/>
    <w:rsid w:val="0027507D"/>
    <w:rsid w:val="002751F5"/>
    <w:rsid w:val="00275B0A"/>
    <w:rsid w:val="00275D82"/>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DE7"/>
    <w:rsid w:val="002811BB"/>
    <w:rsid w:val="0028122F"/>
    <w:rsid w:val="002816F9"/>
    <w:rsid w:val="00281753"/>
    <w:rsid w:val="00281D77"/>
    <w:rsid w:val="0028207D"/>
    <w:rsid w:val="002820F0"/>
    <w:rsid w:val="00282824"/>
    <w:rsid w:val="00282A78"/>
    <w:rsid w:val="00283022"/>
    <w:rsid w:val="0028307B"/>
    <w:rsid w:val="002833CC"/>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5D02"/>
    <w:rsid w:val="00286369"/>
    <w:rsid w:val="00286436"/>
    <w:rsid w:val="002865CD"/>
    <w:rsid w:val="00286729"/>
    <w:rsid w:val="0028680D"/>
    <w:rsid w:val="002868A0"/>
    <w:rsid w:val="00286C8C"/>
    <w:rsid w:val="00287819"/>
    <w:rsid w:val="0028784E"/>
    <w:rsid w:val="002878DC"/>
    <w:rsid w:val="00287962"/>
    <w:rsid w:val="00287A9C"/>
    <w:rsid w:val="00287C73"/>
    <w:rsid w:val="0029019B"/>
    <w:rsid w:val="002908F8"/>
    <w:rsid w:val="002913F7"/>
    <w:rsid w:val="00291CED"/>
    <w:rsid w:val="00291E29"/>
    <w:rsid w:val="00292106"/>
    <w:rsid w:val="00292675"/>
    <w:rsid w:val="00292D71"/>
    <w:rsid w:val="00292E67"/>
    <w:rsid w:val="00292F81"/>
    <w:rsid w:val="00292F9C"/>
    <w:rsid w:val="002931EC"/>
    <w:rsid w:val="002933B0"/>
    <w:rsid w:val="0029344A"/>
    <w:rsid w:val="002934B0"/>
    <w:rsid w:val="00293544"/>
    <w:rsid w:val="002937A0"/>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1E0"/>
    <w:rsid w:val="002A4249"/>
    <w:rsid w:val="002A477E"/>
    <w:rsid w:val="002A4A78"/>
    <w:rsid w:val="002A4F09"/>
    <w:rsid w:val="002A4F9A"/>
    <w:rsid w:val="002A593F"/>
    <w:rsid w:val="002A5ACF"/>
    <w:rsid w:val="002A5BB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309"/>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B78"/>
    <w:rsid w:val="002C6CD8"/>
    <w:rsid w:val="002C6D7B"/>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A92"/>
    <w:rsid w:val="002D2A9D"/>
    <w:rsid w:val="002D2BBC"/>
    <w:rsid w:val="002D2C72"/>
    <w:rsid w:val="002D2C95"/>
    <w:rsid w:val="002D3D64"/>
    <w:rsid w:val="002D3E0C"/>
    <w:rsid w:val="002D42A1"/>
    <w:rsid w:val="002D444B"/>
    <w:rsid w:val="002D44D4"/>
    <w:rsid w:val="002D478F"/>
    <w:rsid w:val="002D4AC0"/>
    <w:rsid w:val="002D4BAB"/>
    <w:rsid w:val="002D4E4B"/>
    <w:rsid w:val="002D4FDA"/>
    <w:rsid w:val="002D52D0"/>
    <w:rsid w:val="002D588E"/>
    <w:rsid w:val="002D5E1A"/>
    <w:rsid w:val="002D5E7A"/>
    <w:rsid w:val="002D6277"/>
    <w:rsid w:val="002D636B"/>
    <w:rsid w:val="002D6723"/>
    <w:rsid w:val="002D6840"/>
    <w:rsid w:val="002D6C58"/>
    <w:rsid w:val="002D71EF"/>
    <w:rsid w:val="002D723D"/>
    <w:rsid w:val="002D7BDD"/>
    <w:rsid w:val="002D7CFD"/>
    <w:rsid w:val="002D7EA3"/>
    <w:rsid w:val="002E00F1"/>
    <w:rsid w:val="002E0400"/>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85E"/>
    <w:rsid w:val="002E39EA"/>
    <w:rsid w:val="002E4ED1"/>
    <w:rsid w:val="002E5021"/>
    <w:rsid w:val="002E510A"/>
    <w:rsid w:val="002E514D"/>
    <w:rsid w:val="002E53CA"/>
    <w:rsid w:val="002E55C9"/>
    <w:rsid w:val="002E5645"/>
    <w:rsid w:val="002E5920"/>
    <w:rsid w:val="002E59C6"/>
    <w:rsid w:val="002E5D16"/>
    <w:rsid w:val="002E5D8D"/>
    <w:rsid w:val="002E5E64"/>
    <w:rsid w:val="002E6330"/>
    <w:rsid w:val="002E6480"/>
    <w:rsid w:val="002E6576"/>
    <w:rsid w:val="002E6D2B"/>
    <w:rsid w:val="002E75AD"/>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BCE"/>
    <w:rsid w:val="002F5D84"/>
    <w:rsid w:val="002F5F92"/>
    <w:rsid w:val="002F69DF"/>
    <w:rsid w:val="002F6BE4"/>
    <w:rsid w:val="002F6E85"/>
    <w:rsid w:val="002F6F6E"/>
    <w:rsid w:val="002F7179"/>
    <w:rsid w:val="002F723C"/>
    <w:rsid w:val="002F74A9"/>
    <w:rsid w:val="002F74FD"/>
    <w:rsid w:val="002F7A54"/>
    <w:rsid w:val="002F7C3C"/>
    <w:rsid w:val="002F7DCD"/>
    <w:rsid w:val="002F7DE3"/>
    <w:rsid w:val="002F7DE8"/>
    <w:rsid w:val="00300262"/>
    <w:rsid w:val="003002AF"/>
    <w:rsid w:val="003002EA"/>
    <w:rsid w:val="00300B3B"/>
    <w:rsid w:val="00300CCC"/>
    <w:rsid w:val="00300D80"/>
    <w:rsid w:val="003010ED"/>
    <w:rsid w:val="003012C1"/>
    <w:rsid w:val="0030131D"/>
    <w:rsid w:val="0030146A"/>
    <w:rsid w:val="00301D39"/>
    <w:rsid w:val="0030202B"/>
    <w:rsid w:val="0030230D"/>
    <w:rsid w:val="00302A1D"/>
    <w:rsid w:val="00302B4D"/>
    <w:rsid w:val="00302CD4"/>
    <w:rsid w:val="00302DB4"/>
    <w:rsid w:val="0030332D"/>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8E9"/>
    <w:rsid w:val="00305B89"/>
    <w:rsid w:val="00305BA2"/>
    <w:rsid w:val="00305D81"/>
    <w:rsid w:val="00305F4C"/>
    <w:rsid w:val="003062E4"/>
    <w:rsid w:val="00306AE1"/>
    <w:rsid w:val="00306B1F"/>
    <w:rsid w:val="00306D76"/>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08E"/>
    <w:rsid w:val="003122CC"/>
    <w:rsid w:val="00312323"/>
    <w:rsid w:val="003125E4"/>
    <w:rsid w:val="0031297D"/>
    <w:rsid w:val="00312F4B"/>
    <w:rsid w:val="0031352B"/>
    <w:rsid w:val="003139A7"/>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4EDE"/>
    <w:rsid w:val="00325399"/>
    <w:rsid w:val="00325A72"/>
    <w:rsid w:val="00326247"/>
    <w:rsid w:val="00326D52"/>
    <w:rsid w:val="00326FA9"/>
    <w:rsid w:val="003273E2"/>
    <w:rsid w:val="00327804"/>
    <w:rsid w:val="00327859"/>
    <w:rsid w:val="00327AC2"/>
    <w:rsid w:val="00327B85"/>
    <w:rsid w:val="00327DCE"/>
    <w:rsid w:val="00330168"/>
    <w:rsid w:val="00330525"/>
    <w:rsid w:val="003308E2"/>
    <w:rsid w:val="00330937"/>
    <w:rsid w:val="00330AA8"/>
    <w:rsid w:val="00330BD7"/>
    <w:rsid w:val="00330CD3"/>
    <w:rsid w:val="00330E32"/>
    <w:rsid w:val="0033123C"/>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A33"/>
    <w:rsid w:val="00333C29"/>
    <w:rsid w:val="00333FD5"/>
    <w:rsid w:val="00334251"/>
    <w:rsid w:val="00334413"/>
    <w:rsid w:val="00334A1F"/>
    <w:rsid w:val="00334A5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958"/>
    <w:rsid w:val="00337A63"/>
    <w:rsid w:val="00337BA4"/>
    <w:rsid w:val="00337C22"/>
    <w:rsid w:val="00340391"/>
    <w:rsid w:val="0034092C"/>
    <w:rsid w:val="003409A9"/>
    <w:rsid w:val="00340D02"/>
    <w:rsid w:val="00340D5A"/>
    <w:rsid w:val="00340F92"/>
    <w:rsid w:val="003411BE"/>
    <w:rsid w:val="00341579"/>
    <w:rsid w:val="00341581"/>
    <w:rsid w:val="003415F8"/>
    <w:rsid w:val="003416DC"/>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88"/>
    <w:rsid w:val="003448EA"/>
    <w:rsid w:val="00344C53"/>
    <w:rsid w:val="00345060"/>
    <w:rsid w:val="00345231"/>
    <w:rsid w:val="00345496"/>
    <w:rsid w:val="00345506"/>
    <w:rsid w:val="00345606"/>
    <w:rsid w:val="003458E6"/>
    <w:rsid w:val="00345B98"/>
    <w:rsid w:val="00345D1A"/>
    <w:rsid w:val="00345D1B"/>
    <w:rsid w:val="00345DA5"/>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0C29"/>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4D31"/>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8BC"/>
    <w:rsid w:val="00365BF4"/>
    <w:rsid w:val="00365D52"/>
    <w:rsid w:val="00366034"/>
    <w:rsid w:val="00366248"/>
    <w:rsid w:val="003663D7"/>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369"/>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29"/>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A7D"/>
    <w:rsid w:val="00377CC1"/>
    <w:rsid w:val="00377CDB"/>
    <w:rsid w:val="003801B7"/>
    <w:rsid w:val="003801F3"/>
    <w:rsid w:val="00380300"/>
    <w:rsid w:val="00380332"/>
    <w:rsid w:val="0038037D"/>
    <w:rsid w:val="003805E8"/>
    <w:rsid w:val="00380898"/>
    <w:rsid w:val="0038090A"/>
    <w:rsid w:val="00380962"/>
    <w:rsid w:val="00380EEE"/>
    <w:rsid w:val="00381216"/>
    <w:rsid w:val="00381590"/>
    <w:rsid w:val="0038160A"/>
    <w:rsid w:val="0038186A"/>
    <w:rsid w:val="003818DE"/>
    <w:rsid w:val="00382415"/>
    <w:rsid w:val="00382632"/>
    <w:rsid w:val="00382FD6"/>
    <w:rsid w:val="0038354E"/>
    <w:rsid w:val="00383986"/>
    <w:rsid w:val="00383A00"/>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112"/>
    <w:rsid w:val="00387231"/>
    <w:rsid w:val="0038743A"/>
    <w:rsid w:val="003874D3"/>
    <w:rsid w:val="003875F9"/>
    <w:rsid w:val="003876D9"/>
    <w:rsid w:val="00387700"/>
    <w:rsid w:val="00387A23"/>
    <w:rsid w:val="00387C96"/>
    <w:rsid w:val="00390053"/>
    <w:rsid w:val="003902FD"/>
    <w:rsid w:val="00390455"/>
    <w:rsid w:val="003904BB"/>
    <w:rsid w:val="003906FF"/>
    <w:rsid w:val="00390D8D"/>
    <w:rsid w:val="00390E73"/>
    <w:rsid w:val="00390FAD"/>
    <w:rsid w:val="00391043"/>
    <w:rsid w:val="00391076"/>
    <w:rsid w:val="00391952"/>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85E"/>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F3D"/>
    <w:rsid w:val="003B117D"/>
    <w:rsid w:val="003B11A3"/>
    <w:rsid w:val="003B11F3"/>
    <w:rsid w:val="003B1256"/>
    <w:rsid w:val="003B1314"/>
    <w:rsid w:val="003B1621"/>
    <w:rsid w:val="003B16D1"/>
    <w:rsid w:val="003B1775"/>
    <w:rsid w:val="003B207A"/>
    <w:rsid w:val="003B2191"/>
    <w:rsid w:val="003B23A7"/>
    <w:rsid w:val="003B24E9"/>
    <w:rsid w:val="003B25E9"/>
    <w:rsid w:val="003B29D4"/>
    <w:rsid w:val="003B2A6D"/>
    <w:rsid w:val="003B2BD7"/>
    <w:rsid w:val="003B2BF7"/>
    <w:rsid w:val="003B2DFF"/>
    <w:rsid w:val="003B2EF3"/>
    <w:rsid w:val="003B3206"/>
    <w:rsid w:val="003B32B8"/>
    <w:rsid w:val="003B374D"/>
    <w:rsid w:val="003B3865"/>
    <w:rsid w:val="003B38C5"/>
    <w:rsid w:val="003B3B25"/>
    <w:rsid w:val="003B404C"/>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3D7"/>
    <w:rsid w:val="003B754F"/>
    <w:rsid w:val="003B75DC"/>
    <w:rsid w:val="003B7681"/>
    <w:rsid w:val="003B78EC"/>
    <w:rsid w:val="003B7969"/>
    <w:rsid w:val="003B7DDB"/>
    <w:rsid w:val="003C047F"/>
    <w:rsid w:val="003C05EE"/>
    <w:rsid w:val="003C090E"/>
    <w:rsid w:val="003C0E78"/>
    <w:rsid w:val="003C0F2C"/>
    <w:rsid w:val="003C0FE7"/>
    <w:rsid w:val="003C1411"/>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A26"/>
    <w:rsid w:val="003C3F6E"/>
    <w:rsid w:val="003C4595"/>
    <w:rsid w:val="003C4AFB"/>
    <w:rsid w:val="003C4B08"/>
    <w:rsid w:val="003C4B2E"/>
    <w:rsid w:val="003C4CBD"/>
    <w:rsid w:val="003C4D7A"/>
    <w:rsid w:val="003C53BA"/>
    <w:rsid w:val="003C5846"/>
    <w:rsid w:val="003C58C4"/>
    <w:rsid w:val="003C5B10"/>
    <w:rsid w:val="003C5CE4"/>
    <w:rsid w:val="003C6032"/>
    <w:rsid w:val="003C62D8"/>
    <w:rsid w:val="003C6311"/>
    <w:rsid w:val="003C6377"/>
    <w:rsid w:val="003C63F4"/>
    <w:rsid w:val="003C6647"/>
    <w:rsid w:val="003C66B4"/>
    <w:rsid w:val="003C6A68"/>
    <w:rsid w:val="003C6D44"/>
    <w:rsid w:val="003C70AF"/>
    <w:rsid w:val="003C758A"/>
    <w:rsid w:val="003C75F1"/>
    <w:rsid w:val="003C771B"/>
    <w:rsid w:val="003C784F"/>
    <w:rsid w:val="003C7D75"/>
    <w:rsid w:val="003D034E"/>
    <w:rsid w:val="003D05B3"/>
    <w:rsid w:val="003D0601"/>
    <w:rsid w:val="003D063B"/>
    <w:rsid w:val="003D06B0"/>
    <w:rsid w:val="003D079A"/>
    <w:rsid w:val="003D087F"/>
    <w:rsid w:val="003D0A99"/>
    <w:rsid w:val="003D0B53"/>
    <w:rsid w:val="003D0C25"/>
    <w:rsid w:val="003D0F45"/>
    <w:rsid w:val="003D0F6C"/>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A16"/>
    <w:rsid w:val="003D5BE5"/>
    <w:rsid w:val="003D613E"/>
    <w:rsid w:val="003D6289"/>
    <w:rsid w:val="003D62A6"/>
    <w:rsid w:val="003D62A8"/>
    <w:rsid w:val="003D6338"/>
    <w:rsid w:val="003D63A0"/>
    <w:rsid w:val="003D65AE"/>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4BE"/>
    <w:rsid w:val="003E1AF1"/>
    <w:rsid w:val="003E1B21"/>
    <w:rsid w:val="003E1B3F"/>
    <w:rsid w:val="003E1B92"/>
    <w:rsid w:val="003E28D3"/>
    <w:rsid w:val="003E296B"/>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48D"/>
    <w:rsid w:val="003F45F6"/>
    <w:rsid w:val="003F46B9"/>
    <w:rsid w:val="003F471E"/>
    <w:rsid w:val="003F4AC5"/>
    <w:rsid w:val="003F4C40"/>
    <w:rsid w:val="003F52BD"/>
    <w:rsid w:val="003F53F9"/>
    <w:rsid w:val="003F54FB"/>
    <w:rsid w:val="003F55DE"/>
    <w:rsid w:val="003F5747"/>
    <w:rsid w:val="003F57F1"/>
    <w:rsid w:val="003F5A28"/>
    <w:rsid w:val="003F5F06"/>
    <w:rsid w:val="003F6057"/>
    <w:rsid w:val="003F6065"/>
    <w:rsid w:val="003F613D"/>
    <w:rsid w:val="003F654D"/>
    <w:rsid w:val="003F684F"/>
    <w:rsid w:val="003F69D1"/>
    <w:rsid w:val="003F6A85"/>
    <w:rsid w:val="003F6B47"/>
    <w:rsid w:val="003F6B87"/>
    <w:rsid w:val="003F6BFD"/>
    <w:rsid w:val="003F7243"/>
    <w:rsid w:val="003F7315"/>
    <w:rsid w:val="003F7330"/>
    <w:rsid w:val="003F77B6"/>
    <w:rsid w:val="003F786E"/>
    <w:rsid w:val="003F7B1D"/>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07CCD"/>
    <w:rsid w:val="00410089"/>
    <w:rsid w:val="004100CA"/>
    <w:rsid w:val="00410297"/>
    <w:rsid w:val="00410320"/>
    <w:rsid w:val="0041058B"/>
    <w:rsid w:val="00410C4D"/>
    <w:rsid w:val="00410F7D"/>
    <w:rsid w:val="0041106D"/>
    <w:rsid w:val="004110BA"/>
    <w:rsid w:val="004110E7"/>
    <w:rsid w:val="0041132F"/>
    <w:rsid w:val="004113D7"/>
    <w:rsid w:val="0041199C"/>
    <w:rsid w:val="00411B62"/>
    <w:rsid w:val="00411BD1"/>
    <w:rsid w:val="00411C83"/>
    <w:rsid w:val="00411E2C"/>
    <w:rsid w:val="0041202B"/>
    <w:rsid w:val="004122FE"/>
    <w:rsid w:val="00412418"/>
    <w:rsid w:val="00412564"/>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A6C"/>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1F9A"/>
    <w:rsid w:val="0042241A"/>
    <w:rsid w:val="00422546"/>
    <w:rsid w:val="0042260A"/>
    <w:rsid w:val="0042276D"/>
    <w:rsid w:val="0042279F"/>
    <w:rsid w:val="004227AC"/>
    <w:rsid w:val="00422936"/>
    <w:rsid w:val="00422A0F"/>
    <w:rsid w:val="00422DB4"/>
    <w:rsid w:val="00422E87"/>
    <w:rsid w:val="00422F3E"/>
    <w:rsid w:val="00423122"/>
    <w:rsid w:val="0042374F"/>
    <w:rsid w:val="004239C7"/>
    <w:rsid w:val="00423BA1"/>
    <w:rsid w:val="00423DE1"/>
    <w:rsid w:val="004243A3"/>
    <w:rsid w:val="004247B9"/>
    <w:rsid w:val="00424905"/>
    <w:rsid w:val="00424947"/>
    <w:rsid w:val="00424CD0"/>
    <w:rsid w:val="00424F33"/>
    <w:rsid w:val="004251B0"/>
    <w:rsid w:val="004253E3"/>
    <w:rsid w:val="00425474"/>
    <w:rsid w:val="00425527"/>
    <w:rsid w:val="00425695"/>
    <w:rsid w:val="0042574E"/>
    <w:rsid w:val="00425773"/>
    <w:rsid w:val="00425B3F"/>
    <w:rsid w:val="00425BA4"/>
    <w:rsid w:val="00426200"/>
    <w:rsid w:val="00426206"/>
    <w:rsid w:val="004264E2"/>
    <w:rsid w:val="00426631"/>
    <w:rsid w:val="00426698"/>
    <w:rsid w:val="0042686A"/>
    <w:rsid w:val="00426AB2"/>
    <w:rsid w:val="00426E11"/>
    <w:rsid w:val="004277ED"/>
    <w:rsid w:val="004278D5"/>
    <w:rsid w:val="00427C56"/>
    <w:rsid w:val="00427C86"/>
    <w:rsid w:val="00427FD3"/>
    <w:rsid w:val="0043006A"/>
    <w:rsid w:val="0043013E"/>
    <w:rsid w:val="00430671"/>
    <w:rsid w:val="004306D9"/>
    <w:rsid w:val="00430CEC"/>
    <w:rsid w:val="00430FF3"/>
    <w:rsid w:val="00431CB0"/>
    <w:rsid w:val="004322C8"/>
    <w:rsid w:val="0043258A"/>
    <w:rsid w:val="004328CF"/>
    <w:rsid w:val="004329F0"/>
    <w:rsid w:val="004336CA"/>
    <w:rsid w:val="004338B2"/>
    <w:rsid w:val="00433976"/>
    <w:rsid w:val="00433AB6"/>
    <w:rsid w:val="00433BEF"/>
    <w:rsid w:val="00433CDF"/>
    <w:rsid w:val="00433E71"/>
    <w:rsid w:val="00434293"/>
    <w:rsid w:val="0043445F"/>
    <w:rsid w:val="004345FD"/>
    <w:rsid w:val="004346AF"/>
    <w:rsid w:val="00434CE8"/>
    <w:rsid w:val="00434F56"/>
    <w:rsid w:val="00435178"/>
    <w:rsid w:val="0043525C"/>
    <w:rsid w:val="0043531D"/>
    <w:rsid w:val="00435478"/>
    <w:rsid w:val="004354AC"/>
    <w:rsid w:val="00435739"/>
    <w:rsid w:val="00435B19"/>
    <w:rsid w:val="00435D9B"/>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814"/>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A5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5F6"/>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812"/>
    <w:rsid w:val="00455DE7"/>
    <w:rsid w:val="00456ECC"/>
    <w:rsid w:val="004570E2"/>
    <w:rsid w:val="00457332"/>
    <w:rsid w:val="00457411"/>
    <w:rsid w:val="004574AE"/>
    <w:rsid w:val="00457582"/>
    <w:rsid w:val="004575B6"/>
    <w:rsid w:val="0045760F"/>
    <w:rsid w:val="004577BD"/>
    <w:rsid w:val="00457BF8"/>
    <w:rsid w:val="00457CF0"/>
    <w:rsid w:val="00457DB6"/>
    <w:rsid w:val="00457FDD"/>
    <w:rsid w:val="00460272"/>
    <w:rsid w:val="00460280"/>
    <w:rsid w:val="00460781"/>
    <w:rsid w:val="00460B37"/>
    <w:rsid w:val="00460D04"/>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85A"/>
    <w:rsid w:val="0046692F"/>
    <w:rsid w:val="00467500"/>
    <w:rsid w:val="004676C6"/>
    <w:rsid w:val="004678C1"/>
    <w:rsid w:val="0046799A"/>
    <w:rsid w:val="00467AFB"/>
    <w:rsid w:val="00467FED"/>
    <w:rsid w:val="004709FF"/>
    <w:rsid w:val="00470A15"/>
    <w:rsid w:val="00470C5E"/>
    <w:rsid w:val="00470E94"/>
    <w:rsid w:val="0047128F"/>
    <w:rsid w:val="004713D4"/>
    <w:rsid w:val="00471869"/>
    <w:rsid w:val="00471917"/>
    <w:rsid w:val="00471DC0"/>
    <w:rsid w:val="00472107"/>
    <w:rsid w:val="0047224E"/>
    <w:rsid w:val="00472322"/>
    <w:rsid w:val="00472806"/>
    <w:rsid w:val="00472AC9"/>
    <w:rsid w:val="00472DF0"/>
    <w:rsid w:val="00472EFE"/>
    <w:rsid w:val="00472F43"/>
    <w:rsid w:val="00473066"/>
    <w:rsid w:val="004737CA"/>
    <w:rsid w:val="00473AAA"/>
    <w:rsid w:val="00473C62"/>
    <w:rsid w:val="00473CB8"/>
    <w:rsid w:val="00474020"/>
    <w:rsid w:val="004745CD"/>
    <w:rsid w:val="00474701"/>
    <w:rsid w:val="004748F1"/>
    <w:rsid w:val="00474E74"/>
    <w:rsid w:val="00475060"/>
    <w:rsid w:val="004753AD"/>
    <w:rsid w:val="00475ABE"/>
    <w:rsid w:val="00475AC8"/>
    <w:rsid w:val="004764DC"/>
    <w:rsid w:val="00476627"/>
    <w:rsid w:val="0047678E"/>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0F"/>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96"/>
    <w:rsid w:val="004903AF"/>
    <w:rsid w:val="004904A8"/>
    <w:rsid w:val="00490966"/>
    <w:rsid w:val="00490C60"/>
    <w:rsid w:val="00490F2A"/>
    <w:rsid w:val="004911AF"/>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07"/>
    <w:rsid w:val="00496251"/>
    <w:rsid w:val="0049631C"/>
    <w:rsid w:val="004963C8"/>
    <w:rsid w:val="004963E9"/>
    <w:rsid w:val="004964AE"/>
    <w:rsid w:val="00496542"/>
    <w:rsid w:val="00496CFA"/>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1DF"/>
    <w:rsid w:val="004A0343"/>
    <w:rsid w:val="004A071D"/>
    <w:rsid w:val="004A0952"/>
    <w:rsid w:val="004A0FD4"/>
    <w:rsid w:val="004A119E"/>
    <w:rsid w:val="004A1378"/>
    <w:rsid w:val="004A15E9"/>
    <w:rsid w:val="004A1B7B"/>
    <w:rsid w:val="004A1C29"/>
    <w:rsid w:val="004A2343"/>
    <w:rsid w:val="004A2D54"/>
    <w:rsid w:val="004A2E3F"/>
    <w:rsid w:val="004A3084"/>
    <w:rsid w:val="004A3632"/>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A55"/>
    <w:rsid w:val="004A5E69"/>
    <w:rsid w:val="004A5E91"/>
    <w:rsid w:val="004A5FAF"/>
    <w:rsid w:val="004A60F0"/>
    <w:rsid w:val="004A6239"/>
    <w:rsid w:val="004A6A8B"/>
    <w:rsid w:val="004A6C0F"/>
    <w:rsid w:val="004A6C2E"/>
    <w:rsid w:val="004A6FCC"/>
    <w:rsid w:val="004A7384"/>
    <w:rsid w:val="004A77A8"/>
    <w:rsid w:val="004B0009"/>
    <w:rsid w:val="004B042D"/>
    <w:rsid w:val="004B0950"/>
    <w:rsid w:val="004B109C"/>
    <w:rsid w:val="004B10D8"/>
    <w:rsid w:val="004B128B"/>
    <w:rsid w:val="004B1A8E"/>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05"/>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6E2D"/>
    <w:rsid w:val="004C7AC7"/>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1B1A"/>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8C4"/>
    <w:rsid w:val="004D5B96"/>
    <w:rsid w:val="004D6303"/>
    <w:rsid w:val="004D632A"/>
    <w:rsid w:val="004D6384"/>
    <w:rsid w:val="004D666B"/>
    <w:rsid w:val="004D6808"/>
    <w:rsid w:val="004D69D9"/>
    <w:rsid w:val="004D6BED"/>
    <w:rsid w:val="004D6F89"/>
    <w:rsid w:val="004D7666"/>
    <w:rsid w:val="004D778F"/>
    <w:rsid w:val="004D7DDB"/>
    <w:rsid w:val="004D7E7F"/>
    <w:rsid w:val="004D7FC9"/>
    <w:rsid w:val="004E0471"/>
    <w:rsid w:val="004E0513"/>
    <w:rsid w:val="004E0610"/>
    <w:rsid w:val="004E0653"/>
    <w:rsid w:val="004E0911"/>
    <w:rsid w:val="004E0A34"/>
    <w:rsid w:val="004E0AF1"/>
    <w:rsid w:val="004E0EF7"/>
    <w:rsid w:val="004E0F7D"/>
    <w:rsid w:val="004E0FFC"/>
    <w:rsid w:val="004E1103"/>
    <w:rsid w:val="004E136D"/>
    <w:rsid w:val="004E1494"/>
    <w:rsid w:val="004E1878"/>
    <w:rsid w:val="004E1CC9"/>
    <w:rsid w:val="004E1E3E"/>
    <w:rsid w:val="004E2061"/>
    <w:rsid w:val="004E20DE"/>
    <w:rsid w:val="004E259D"/>
    <w:rsid w:val="004E26A0"/>
    <w:rsid w:val="004E2849"/>
    <w:rsid w:val="004E2B76"/>
    <w:rsid w:val="004E2BD4"/>
    <w:rsid w:val="004E2C03"/>
    <w:rsid w:val="004E2D2B"/>
    <w:rsid w:val="004E3284"/>
    <w:rsid w:val="004E3834"/>
    <w:rsid w:val="004E39EF"/>
    <w:rsid w:val="004E3A86"/>
    <w:rsid w:val="004E3BAD"/>
    <w:rsid w:val="004E3F73"/>
    <w:rsid w:val="004E412C"/>
    <w:rsid w:val="004E4487"/>
    <w:rsid w:val="004E44BE"/>
    <w:rsid w:val="004E4638"/>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4CF"/>
    <w:rsid w:val="004F1A40"/>
    <w:rsid w:val="004F22BA"/>
    <w:rsid w:val="004F22ED"/>
    <w:rsid w:val="004F2306"/>
    <w:rsid w:val="004F23E0"/>
    <w:rsid w:val="004F2591"/>
    <w:rsid w:val="004F2900"/>
    <w:rsid w:val="004F303B"/>
    <w:rsid w:val="004F3261"/>
    <w:rsid w:val="004F32A4"/>
    <w:rsid w:val="004F34DB"/>
    <w:rsid w:val="004F35B0"/>
    <w:rsid w:val="004F3D7A"/>
    <w:rsid w:val="004F3F00"/>
    <w:rsid w:val="004F40BC"/>
    <w:rsid w:val="004F4284"/>
    <w:rsid w:val="004F4625"/>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AE7"/>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A78"/>
    <w:rsid w:val="00504B10"/>
    <w:rsid w:val="00504D29"/>
    <w:rsid w:val="0050501A"/>
    <w:rsid w:val="00505072"/>
    <w:rsid w:val="00505472"/>
    <w:rsid w:val="005057F2"/>
    <w:rsid w:val="00505955"/>
    <w:rsid w:val="00505AAE"/>
    <w:rsid w:val="00505C10"/>
    <w:rsid w:val="00505CA7"/>
    <w:rsid w:val="00505CAE"/>
    <w:rsid w:val="00505CB1"/>
    <w:rsid w:val="00505E5F"/>
    <w:rsid w:val="00505F68"/>
    <w:rsid w:val="0050634E"/>
    <w:rsid w:val="005064E0"/>
    <w:rsid w:val="00506E71"/>
    <w:rsid w:val="00507286"/>
    <w:rsid w:val="00507393"/>
    <w:rsid w:val="005075E1"/>
    <w:rsid w:val="0050762F"/>
    <w:rsid w:val="005076BA"/>
    <w:rsid w:val="00510069"/>
    <w:rsid w:val="005100DD"/>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DB"/>
    <w:rsid w:val="005145F3"/>
    <w:rsid w:val="00514608"/>
    <w:rsid w:val="00514764"/>
    <w:rsid w:val="00514837"/>
    <w:rsid w:val="00514B8C"/>
    <w:rsid w:val="00514B93"/>
    <w:rsid w:val="00514B9D"/>
    <w:rsid w:val="00514C5A"/>
    <w:rsid w:val="00514DBA"/>
    <w:rsid w:val="00514DEF"/>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218B"/>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997"/>
    <w:rsid w:val="00527C0C"/>
    <w:rsid w:val="00527C55"/>
    <w:rsid w:val="0053001D"/>
    <w:rsid w:val="005300A1"/>
    <w:rsid w:val="0053023C"/>
    <w:rsid w:val="00530287"/>
    <w:rsid w:val="00530A8E"/>
    <w:rsid w:val="00530AB3"/>
    <w:rsid w:val="00530C34"/>
    <w:rsid w:val="00530F0C"/>
    <w:rsid w:val="00530F2B"/>
    <w:rsid w:val="005312D3"/>
    <w:rsid w:val="00531903"/>
    <w:rsid w:val="005319F3"/>
    <w:rsid w:val="00531CDE"/>
    <w:rsid w:val="005320B0"/>
    <w:rsid w:val="0053270C"/>
    <w:rsid w:val="005331C3"/>
    <w:rsid w:val="00533369"/>
    <w:rsid w:val="00533428"/>
    <w:rsid w:val="00533608"/>
    <w:rsid w:val="00533771"/>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37D40"/>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4EB"/>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1BB"/>
    <w:rsid w:val="00544294"/>
    <w:rsid w:val="0054447F"/>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2AD0"/>
    <w:rsid w:val="00552B97"/>
    <w:rsid w:val="00553500"/>
    <w:rsid w:val="00553595"/>
    <w:rsid w:val="00553911"/>
    <w:rsid w:val="005539C6"/>
    <w:rsid w:val="00553E72"/>
    <w:rsid w:val="00554276"/>
    <w:rsid w:val="00554B0B"/>
    <w:rsid w:val="00554DC4"/>
    <w:rsid w:val="00554F0F"/>
    <w:rsid w:val="005553C9"/>
    <w:rsid w:val="005554C4"/>
    <w:rsid w:val="0055569F"/>
    <w:rsid w:val="005556F0"/>
    <w:rsid w:val="00555833"/>
    <w:rsid w:val="00556054"/>
    <w:rsid w:val="005560C0"/>
    <w:rsid w:val="0055625D"/>
    <w:rsid w:val="0055649A"/>
    <w:rsid w:val="00556647"/>
    <w:rsid w:val="00557602"/>
    <w:rsid w:val="00557DE7"/>
    <w:rsid w:val="005606A3"/>
    <w:rsid w:val="00560A57"/>
    <w:rsid w:val="00560CCD"/>
    <w:rsid w:val="00560F26"/>
    <w:rsid w:val="00560F63"/>
    <w:rsid w:val="00561097"/>
    <w:rsid w:val="005611A1"/>
    <w:rsid w:val="005612D6"/>
    <w:rsid w:val="00561467"/>
    <w:rsid w:val="00561F5E"/>
    <w:rsid w:val="00562290"/>
    <w:rsid w:val="00562651"/>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244"/>
    <w:rsid w:val="005673E3"/>
    <w:rsid w:val="0056788B"/>
    <w:rsid w:val="00567A6A"/>
    <w:rsid w:val="00567D87"/>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41B7"/>
    <w:rsid w:val="00574982"/>
    <w:rsid w:val="00574A67"/>
    <w:rsid w:val="00574AA6"/>
    <w:rsid w:val="00574B45"/>
    <w:rsid w:val="005752A3"/>
    <w:rsid w:val="00575343"/>
    <w:rsid w:val="005754BB"/>
    <w:rsid w:val="00575A0B"/>
    <w:rsid w:val="00575B68"/>
    <w:rsid w:val="00575CC5"/>
    <w:rsid w:val="00575D6D"/>
    <w:rsid w:val="0057646E"/>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0FB"/>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2E3"/>
    <w:rsid w:val="005843E5"/>
    <w:rsid w:val="005844FA"/>
    <w:rsid w:val="00584597"/>
    <w:rsid w:val="00584705"/>
    <w:rsid w:val="00584927"/>
    <w:rsid w:val="00584948"/>
    <w:rsid w:val="00584BE9"/>
    <w:rsid w:val="00584F89"/>
    <w:rsid w:val="0058523E"/>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87F79"/>
    <w:rsid w:val="00590092"/>
    <w:rsid w:val="00590097"/>
    <w:rsid w:val="00590184"/>
    <w:rsid w:val="00590438"/>
    <w:rsid w:val="00590604"/>
    <w:rsid w:val="0059096C"/>
    <w:rsid w:val="00590E35"/>
    <w:rsid w:val="00591211"/>
    <w:rsid w:val="0059187A"/>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E13"/>
    <w:rsid w:val="005A51E2"/>
    <w:rsid w:val="005A5333"/>
    <w:rsid w:val="005A5FD3"/>
    <w:rsid w:val="005A6127"/>
    <w:rsid w:val="005A61BE"/>
    <w:rsid w:val="005A6757"/>
    <w:rsid w:val="005A6768"/>
    <w:rsid w:val="005A67D5"/>
    <w:rsid w:val="005A6883"/>
    <w:rsid w:val="005A6C6F"/>
    <w:rsid w:val="005A6D45"/>
    <w:rsid w:val="005A6EF8"/>
    <w:rsid w:val="005A6F19"/>
    <w:rsid w:val="005A70B5"/>
    <w:rsid w:val="005A7526"/>
    <w:rsid w:val="005A7594"/>
    <w:rsid w:val="005A7728"/>
    <w:rsid w:val="005A78E5"/>
    <w:rsid w:val="005A7CCE"/>
    <w:rsid w:val="005A7DB2"/>
    <w:rsid w:val="005B072B"/>
    <w:rsid w:val="005B0AF5"/>
    <w:rsid w:val="005B0B1C"/>
    <w:rsid w:val="005B0D9D"/>
    <w:rsid w:val="005B1032"/>
    <w:rsid w:val="005B1450"/>
    <w:rsid w:val="005B152A"/>
    <w:rsid w:val="005B16BF"/>
    <w:rsid w:val="005B1914"/>
    <w:rsid w:val="005B1C7D"/>
    <w:rsid w:val="005B1E2E"/>
    <w:rsid w:val="005B1FAD"/>
    <w:rsid w:val="005B209E"/>
    <w:rsid w:val="005B211D"/>
    <w:rsid w:val="005B2496"/>
    <w:rsid w:val="005B26F6"/>
    <w:rsid w:val="005B2A1C"/>
    <w:rsid w:val="005B2B70"/>
    <w:rsid w:val="005B2F86"/>
    <w:rsid w:val="005B304C"/>
    <w:rsid w:val="005B310E"/>
    <w:rsid w:val="005B31D5"/>
    <w:rsid w:val="005B3335"/>
    <w:rsid w:val="005B3665"/>
    <w:rsid w:val="005B36E2"/>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D8"/>
    <w:rsid w:val="005B79B1"/>
    <w:rsid w:val="005B7D69"/>
    <w:rsid w:val="005B7EF2"/>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9DD"/>
    <w:rsid w:val="005C5AEB"/>
    <w:rsid w:val="005C5D06"/>
    <w:rsid w:val="005C5F3C"/>
    <w:rsid w:val="005C61FE"/>
    <w:rsid w:val="005C65B6"/>
    <w:rsid w:val="005C683C"/>
    <w:rsid w:val="005C689E"/>
    <w:rsid w:val="005C6A3A"/>
    <w:rsid w:val="005C6DA7"/>
    <w:rsid w:val="005C6F6C"/>
    <w:rsid w:val="005C7404"/>
    <w:rsid w:val="005C76E3"/>
    <w:rsid w:val="005C7AA3"/>
    <w:rsid w:val="005C7C7A"/>
    <w:rsid w:val="005C7D1C"/>
    <w:rsid w:val="005C7DEA"/>
    <w:rsid w:val="005D04C8"/>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622"/>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4BB7"/>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7FC"/>
    <w:rsid w:val="005F298D"/>
    <w:rsid w:val="005F2B4A"/>
    <w:rsid w:val="005F2E8A"/>
    <w:rsid w:val="005F3151"/>
    <w:rsid w:val="005F31CA"/>
    <w:rsid w:val="005F375D"/>
    <w:rsid w:val="005F3797"/>
    <w:rsid w:val="005F395D"/>
    <w:rsid w:val="005F3ACF"/>
    <w:rsid w:val="005F3BAC"/>
    <w:rsid w:val="005F3BB8"/>
    <w:rsid w:val="005F4086"/>
    <w:rsid w:val="005F42B5"/>
    <w:rsid w:val="005F4640"/>
    <w:rsid w:val="005F4912"/>
    <w:rsid w:val="005F4C61"/>
    <w:rsid w:val="005F52A0"/>
    <w:rsid w:val="005F5798"/>
    <w:rsid w:val="005F58AE"/>
    <w:rsid w:val="005F5B91"/>
    <w:rsid w:val="005F5B9B"/>
    <w:rsid w:val="005F5F50"/>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AA7"/>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591"/>
    <w:rsid w:val="0060474F"/>
    <w:rsid w:val="006049FA"/>
    <w:rsid w:val="00604A5D"/>
    <w:rsid w:val="00604D73"/>
    <w:rsid w:val="00605220"/>
    <w:rsid w:val="0060524F"/>
    <w:rsid w:val="00605A3C"/>
    <w:rsid w:val="00605B4F"/>
    <w:rsid w:val="00605E77"/>
    <w:rsid w:val="006061E0"/>
    <w:rsid w:val="00606451"/>
    <w:rsid w:val="00606494"/>
    <w:rsid w:val="00606621"/>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22"/>
    <w:rsid w:val="00614635"/>
    <w:rsid w:val="00614812"/>
    <w:rsid w:val="00614E1C"/>
    <w:rsid w:val="00614FDE"/>
    <w:rsid w:val="006159C0"/>
    <w:rsid w:val="00615F08"/>
    <w:rsid w:val="006160D4"/>
    <w:rsid w:val="006164EE"/>
    <w:rsid w:val="00616743"/>
    <w:rsid w:val="006167C4"/>
    <w:rsid w:val="00616AB6"/>
    <w:rsid w:val="00616D51"/>
    <w:rsid w:val="0061727A"/>
    <w:rsid w:val="006173E2"/>
    <w:rsid w:val="00617864"/>
    <w:rsid w:val="00617F52"/>
    <w:rsid w:val="00620121"/>
    <w:rsid w:val="0062028A"/>
    <w:rsid w:val="006202E5"/>
    <w:rsid w:val="00620552"/>
    <w:rsid w:val="0062065E"/>
    <w:rsid w:val="00620B37"/>
    <w:rsid w:val="0062103C"/>
    <w:rsid w:val="00621128"/>
    <w:rsid w:val="006214F9"/>
    <w:rsid w:val="006216F8"/>
    <w:rsid w:val="00621AC5"/>
    <w:rsid w:val="00622561"/>
    <w:rsid w:val="006227F5"/>
    <w:rsid w:val="0062299A"/>
    <w:rsid w:val="00622A96"/>
    <w:rsid w:val="00622D83"/>
    <w:rsid w:val="00622DC2"/>
    <w:rsid w:val="00622F37"/>
    <w:rsid w:val="00623125"/>
    <w:rsid w:val="006231C4"/>
    <w:rsid w:val="00623513"/>
    <w:rsid w:val="00623744"/>
    <w:rsid w:val="00623ABD"/>
    <w:rsid w:val="00623D01"/>
    <w:rsid w:val="00624317"/>
    <w:rsid w:val="00624336"/>
    <w:rsid w:val="006243FF"/>
    <w:rsid w:val="00624C5F"/>
    <w:rsid w:val="00624E04"/>
    <w:rsid w:val="00625114"/>
    <w:rsid w:val="00625771"/>
    <w:rsid w:val="006258C9"/>
    <w:rsid w:val="00625934"/>
    <w:rsid w:val="0062593F"/>
    <w:rsid w:val="006261D9"/>
    <w:rsid w:val="0062677B"/>
    <w:rsid w:val="006268A6"/>
    <w:rsid w:val="00626A6E"/>
    <w:rsid w:val="006270F7"/>
    <w:rsid w:val="00627457"/>
    <w:rsid w:val="006275DA"/>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25C"/>
    <w:rsid w:val="00635443"/>
    <w:rsid w:val="00635456"/>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909"/>
    <w:rsid w:val="00641998"/>
    <w:rsid w:val="00641F8A"/>
    <w:rsid w:val="006420D5"/>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1E5"/>
    <w:rsid w:val="006557EE"/>
    <w:rsid w:val="006559AB"/>
    <w:rsid w:val="00655BC1"/>
    <w:rsid w:val="00655BEB"/>
    <w:rsid w:val="00655C1D"/>
    <w:rsid w:val="00655DC0"/>
    <w:rsid w:val="006563B3"/>
    <w:rsid w:val="006564A1"/>
    <w:rsid w:val="0065683F"/>
    <w:rsid w:val="00656A65"/>
    <w:rsid w:val="00656B8F"/>
    <w:rsid w:val="00656DC5"/>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0E3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5CF"/>
    <w:rsid w:val="006636D5"/>
    <w:rsid w:val="0066398A"/>
    <w:rsid w:val="00663C67"/>
    <w:rsid w:val="00663DDE"/>
    <w:rsid w:val="00663F5A"/>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E5"/>
    <w:rsid w:val="00677AAD"/>
    <w:rsid w:val="00677AC1"/>
    <w:rsid w:val="00677AE8"/>
    <w:rsid w:val="00677B33"/>
    <w:rsid w:val="00677D1D"/>
    <w:rsid w:val="00680103"/>
    <w:rsid w:val="006805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18D"/>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A00"/>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5EC6"/>
    <w:rsid w:val="006960EF"/>
    <w:rsid w:val="00696470"/>
    <w:rsid w:val="006968EF"/>
    <w:rsid w:val="00696A57"/>
    <w:rsid w:val="00696E2F"/>
    <w:rsid w:val="006972A4"/>
    <w:rsid w:val="00697418"/>
    <w:rsid w:val="0069741A"/>
    <w:rsid w:val="0069746A"/>
    <w:rsid w:val="00697B99"/>
    <w:rsid w:val="00697F88"/>
    <w:rsid w:val="006A02D5"/>
    <w:rsid w:val="006A06DA"/>
    <w:rsid w:val="006A0796"/>
    <w:rsid w:val="006A08B8"/>
    <w:rsid w:val="006A0AC3"/>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24E"/>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0F"/>
    <w:rsid w:val="006B1012"/>
    <w:rsid w:val="006B101C"/>
    <w:rsid w:val="006B115F"/>
    <w:rsid w:val="006B1329"/>
    <w:rsid w:val="006B21E4"/>
    <w:rsid w:val="006B21FE"/>
    <w:rsid w:val="006B23D0"/>
    <w:rsid w:val="006B29B6"/>
    <w:rsid w:val="006B2D2B"/>
    <w:rsid w:val="006B2F84"/>
    <w:rsid w:val="006B32B6"/>
    <w:rsid w:val="006B32BF"/>
    <w:rsid w:val="006B3366"/>
    <w:rsid w:val="006B34BB"/>
    <w:rsid w:val="006B35B8"/>
    <w:rsid w:val="006B3676"/>
    <w:rsid w:val="006B3A9B"/>
    <w:rsid w:val="006B3FC9"/>
    <w:rsid w:val="006B4135"/>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6A15"/>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680"/>
    <w:rsid w:val="006C1741"/>
    <w:rsid w:val="006C1CAB"/>
    <w:rsid w:val="006C1E58"/>
    <w:rsid w:val="006C2109"/>
    <w:rsid w:val="006C22E9"/>
    <w:rsid w:val="006C250A"/>
    <w:rsid w:val="006C2CFB"/>
    <w:rsid w:val="006C2DA8"/>
    <w:rsid w:val="006C2F06"/>
    <w:rsid w:val="006C36DD"/>
    <w:rsid w:val="006C377E"/>
    <w:rsid w:val="006C37F0"/>
    <w:rsid w:val="006C3DA0"/>
    <w:rsid w:val="006C3E08"/>
    <w:rsid w:val="006C4775"/>
    <w:rsid w:val="006C4E3A"/>
    <w:rsid w:val="006C4F2C"/>
    <w:rsid w:val="006C5267"/>
    <w:rsid w:val="006C6121"/>
    <w:rsid w:val="006C64F3"/>
    <w:rsid w:val="006C662D"/>
    <w:rsid w:val="006C6639"/>
    <w:rsid w:val="006C670C"/>
    <w:rsid w:val="006C67D9"/>
    <w:rsid w:val="006C681C"/>
    <w:rsid w:val="006C698C"/>
    <w:rsid w:val="006C699B"/>
    <w:rsid w:val="006C6AF5"/>
    <w:rsid w:val="006C6BA5"/>
    <w:rsid w:val="006C6C73"/>
    <w:rsid w:val="006C7197"/>
    <w:rsid w:val="006C749A"/>
    <w:rsid w:val="006C7A92"/>
    <w:rsid w:val="006D00ED"/>
    <w:rsid w:val="006D02DA"/>
    <w:rsid w:val="006D0357"/>
    <w:rsid w:val="006D068B"/>
    <w:rsid w:val="006D11CD"/>
    <w:rsid w:val="006D1B2F"/>
    <w:rsid w:val="006D2061"/>
    <w:rsid w:val="006D2309"/>
    <w:rsid w:val="006D2334"/>
    <w:rsid w:val="006D28D3"/>
    <w:rsid w:val="006D2ECF"/>
    <w:rsid w:val="006D2F63"/>
    <w:rsid w:val="006D3844"/>
    <w:rsid w:val="006D3E59"/>
    <w:rsid w:val="006D46A1"/>
    <w:rsid w:val="006D4907"/>
    <w:rsid w:val="006D5011"/>
    <w:rsid w:val="006D56B6"/>
    <w:rsid w:val="006D58FA"/>
    <w:rsid w:val="006D5C52"/>
    <w:rsid w:val="006D5F85"/>
    <w:rsid w:val="006D609F"/>
    <w:rsid w:val="006D610D"/>
    <w:rsid w:val="006D612E"/>
    <w:rsid w:val="006D71A8"/>
    <w:rsid w:val="006D723F"/>
    <w:rsid w:val="006D73CF"/>
    <w:rsid w:val="006D73D2"/>
    <w:rsid w:val="006D752E"/>
    <w:rsid w:val="006D75E8"/>
    <w:rsid w:val="006D7784"/>
    <w:rsid w:val="006D7909"/>
    <w:rsid w:val="006D7BA2"/>
    <w:rsid w:val="006D7C7D"/>
    <w:rsid w:val="006D7E06"/>
    <w:rsid w:val="006E0182"/>
    <w:rsid w:val="006E048F"/>
    <w:rsid w:val="006E05CF"/>
    <w:rsid w:val="006E0789"/>
    <w:rsid w:val="006E08D3"/>
    <w:rsid w:val="006E0AC1"/>
    <w:rsid w:val="006E0C35"/>
    <w:rsid w:val="006E0C7E"/>
    <w:rsid w:val="006E0E4A"/>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56"/>
    <w:rsid w:val="006F1B3B"/>
    <w:rsid w:val="006F1C9A"/>
    <w:rsid w:val="006F1C9C"/>
    <w:rsid w:val="006F1E19"/>
    <w:rsid w:val="006F28B1"/>
    <w:rsid w:val="006F2D26"/>
    <w:rsid w:val="006F2EFD"/>
    <w:rsid w:val="006F326C"/>
    <w:rsid w:val="006F337B"/>
    <w:rsid w:val="006F3610"/>
    <w:rsid w:val="006F3A1F"/>
    <w:rsid w:val="006F3D3E"/>
    <w:rsid w:val="006F3D73"/>
    <w:rsid w:val="006F3EB4"/>
    <w:rsid w:val="006F46E4"/>
    <w:rsid w:val="006F4FC7"/>
    <w:rsid w:val="006F5300"/>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584"/>
    <w:rsid w:val="00701672"/>
    <w:rsid w:val="007016C7"/>
    <w:rsid w:val="0070170E"/>
    <w:rsid w:val="00701B82"/>
    <w:rsid w:val="00701E71"/>
    <w:rsid w:val="00701E8B"/>
    <w:rsid w:val="00702097"/>
    <w:rsid w:val="007021C2"/>
    <w:rsid w:val="007028C2"/>
    <w:rsid w:val="00702972"/>
    <w:rsid w:val="00702A19"/>
    <w:rsid w:val="00702F40"/>
    <w:rsid w:val="00702FDF"/>
    <w:rsid w:val="0070307B"/>
    <w:rsid w:val="0070308C"/>
    <w:rsid w:val="007037E0"/>
    <w:rsid w:val="00703A94"/>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132"/>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22E"/>
    <w:rsid w:val="007153E6"/>
    <w:rsid w:val="007153E9"/>
    <w:rsid w:val="00715721"/>
    <w:rsid w:val="00715AD1"/>
    <w:rsid w:val="00715BBE"/>
    <w:rsid w:val="00715BF5"/>
    <w:rsid w:val="00715E82"/>
    <w:rsid w:val="007161B0"/>
    <w:rsid w:val="00716B3D"/>
    <w:rsid w:val="00717158"/>
    <w:rsid w:val="00717328"/>
    <w:rsid w:val="007175DB"/>
    <w:rsid w:val="00717C35"/>
    <w:rsid w:val="00720006"/>
    <w:rsid w:val="0072071F"/>
    <w:rsid w:val="00720C58"/>
    <w:rsid w:val="00720D81"/>
    <w:rsid w:val="00721026"/>
    <w:rsid w:val="0072145B"/>
    <w:rsid w:val="00721EF1"/>
    <w:rsid w:val="00722226"/>
    <w:rsid w:val="0072234B"/>
    <w:rsid w:val="00722734"/>
    <w:rsid w:val="00722776"/>
    <w:rsid w:val="007228C1"/>
    <w:rsid w:val="00722908"/>
    <w:rsid w:val="0072291A"/>
    <w:rsid w:val="00722A09"/>
    <w:rsid w:val="00722C06"/>
    <w:rsid w:val="00722C4A"/>
    <w:rsid w:val="00723369"/>
    <w:rsid w:val="00723413"/>
    <w:rsid w:val="00723693"/>
    <w:rsid w:val="0072371E"/>
    <w:rsid w:val="00723C26"/>
    <w:rsid w:val="00723DBE"/>
    <w:rsid w:val="00723EB0"/>
    <w:rsid w:val="007242CA"/>
    <w:rsid w:val="00724655"/>
    <w:rsid w:val="007249B4"/>
    <w:rsid w:val="00724DF3"/>
    <w:rsid w:val="00724FF4"/>
    <w:rsid w:val="0072526A"/>
    <w:rsid w:val="007253F7"/>
    <w:rsid w:val="007254E4"/>
    <w:rsid w:val="00725551"/>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3B8B"/>
    <w:rsid w:val="0073407C"/>
    <w:rsid w:val="0073469E"/>
    <w:rsid w:val="0073481F"/>
    <w:rsid w:val="00734832"/>
    <w:rsid w:val="007349BF"/>
    <w:rsid w:val="00734CCD"/>
    <w:rsid w:val="00734CDB"/>
    <w:rsid w:val="00734D59"/>
    <w:rsid w:val="00734DC7"/>
    <w:rsid w:val="00734F6E"/>
    <w:rsid w:val="0073510B"/>
    <w:rsid w:val="00735A7D"/>
    <w:rsid w:val="00735C31"/>
    <w:rsid w:val="00736626"/>
    <w:rsid w:val="007367B7"/>
    <w:rsid w:val="00736BB9"/>
    <w:rsid w:val="00736F7B"/>
    <w:rsid w:val="0073706E"/>
    <w:rsid w:val="0073712A"/>
    <w:rsid w:val="007373AF"/>
    <w:rsid w:val="0073752B"/>
    <w:rsid w:val="00737A82"/>
    <w:rsid w:val="0074002F"/>
    <w:rsid w:val="007404C0"/>
    <w:rsid w:val="00740544"/>
    <w:rsid w:val="007407DB"/>
    <w:rsid w:val="00740824"/>
    <w:rsid w:val="00740997"/>
    <w:rsid w:val="00740A1E"/>
    <w:rsid w:val="00740DA1"/>
    <w:rsid w:val="0074163C"/>
    <w:rsid w:val="007416BE"/>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AF1"/>
    <w:rsid w:val="00750D12"/>
    <w:rsid w:val="00750DC1"/>
    <w:rsid w:val="00750FC1"/>
    <w:rsid w:val="00751045"/>
    <w:rsid w:val="0075133E"/>
    <w:rsid w:val="007514A3"/>
    <w:rsid w:val="0075152D"/>
    <w:rsid w:val="00751A49"/>
    <w:rsid w:val="00751A64"/>
    <w:rsid w:val="00752093"/>
    <w:rsid w:val="0075264F"/>
    <w:rsid w:val="0075284A"/>
    <w:rsid w:val="00752AD5"/>
    <w:rsid w:val="00752DD2"/>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5E2"/>
    <w:rsid w:val="0076029B"/>
    <w:rsid w:val="00760383"/>
    <w:rsid w:val="007607B9"/>
    <w:rsid w:val="00760ECE"/>
    <w:rsid w:val="00761136"/>
    <w:rsid w:val="0076113D"/>
    <w:rsid w:val="00761566"/>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3064"/>
    <w:rsid w:val="007730E1"/>
    <w:rsid w:val="007735D8"/>
    <w:rsid w:val="00773D2A"/>
    <w:rsid w:val="00773E48"/>
    <w:rsid w:val="00773E7A"/>
    <w:rsid w:val="00774242"/>
    <w:rsid w:val="00775035"/>
    <w:rsid w:val="0077531A"/>
    <w:rsid w:val="00775855"/>
    <w:rsid w:val="00775C43"/>
    <w:rsid w:val="00775C5D"/>
    <w:rsid w:val="00775F6C"/>
    <w:rsid w:val="00775F8E"/>
    <w:rsid w:val="007764B0"/>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1ED"/>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616"/>
    <w:rsid w:val="00791796"/>
    <w:rsid w:val="00791D16"/>
    <w:rsid w:val="00791DDF"/>
    <w:rsid w:val="00791F3A"/>
    <w:rsid w:val="0079226D"/>
    <w:rsid w:val="007923FA"/>
    <w:rsid w:val="00792454"/>
    <w:rsid w:val="007929EC"/>
    <w:rsid w:val="00792A30"/>
    <w:rsid w:val="00792BCE"/>
    <w:rsid w:val="00792E8E"/>
    <w:rsid w:val="00792FD6"/>
    <w:rsid w:val="007930A0"/>
    <w:rsid w:val="00793389"/>
    <w:rsid w:val="00793EFE"/>
    <w:rsid w:val="00793F17"/>
    <w:rsid w:val="0079400C"/>
    <w:rsid w:val="00794064"/>
    <w:rsid w:val="00794121"/>
    <w:rsid w:val="007946CD"/>
    <w:rsid w:val="00794BC9"/>
    <w:rsid w:val="007950BF"/>
    <w:rsid w:val="007953F1"/>
    <w:rsid w:val="00795679"/>
    <w:rsid w:val="00795974"/>
    <w:rsid w:val="007959B6"/>
    <w:rsid w:val="00795CB8"/>
    <w:rsid w:val="00795D12"/>
    <w:rsid w:val="00796144"/>
    <w:rsid w:val="00796420"/>
    <w:rsid w:val="00796727"/>
    <w:rsid w:val="007968ED"/>
    <w:rsid w:val="00796A06"/>
    <w:rsid w:val="00796BEE"/>
    <w:rsid w:val="00796C0B"/>
    <w:rsid w:val="00796DBB"/>
    <w:rsid w:val="00796E31"/>
    <w:rsid w:val="007971CC"/>
    <w:rsid w:val="00797A60"/>
    <w:rsid w:val="00797E31"/>
    <w:rsid w:val="007A0324"/>
    <w:rsid w:val="007A069F"/>
    <w:rsid w:val="007A0736"/>
    <w:rsid w:val="007A07D2"/>
    <w:rsid w:val="007A0B20"/>
    <w:rsid w:val="007A0C56"/>
    <w:rsid w:val="007A0D68"/>
    <w:rsid w:val="007A0E92"/>
    <w:rsid w:val="007A0FD1"/>
    <w:rsid w:val="007A1397"/>
    <w:rsid w:val="007A1A37"/>
    <w:rsid w:val="007A1B61"/>
    <w:rsid w:val="007A1E05"/>
    <w:rsid w:val="007A21C9"/>
    <w:rsid w:val="007A2384"/>
    <w:rsid w:val="007A23AE"/>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6181"/>
    <w:rsid w:val="007A642A"/>
    <w:rsid w:val="007A6921"/>
    <w:rsid w:val="007A6E53"/>
    <w:rsid w:val="007A6E5E"/>
    <w:rsid w:val="007A7111"/>
    <w:rsid w:val="007A71A4"/>
    <w:rsid w:val="007A71D6"/>
    <w:rsid w:val="007A77F7"/>
    <w:rsid w:val="007A7C1E"/>
    <w:rsid w:val="007A7D6E"/>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A17"/>
    <w:rsid w:val="007B6B5C"/>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17"/>
    <w:rsid w:val="007C26BF"/>
    <w:rsid w:val="007C2BA4"/>
    <w:rsid w:val="007C2BD6"/>
    <w:rsid w:val="007C2FDA"/>
    <w:rsid w:val="007C30B2"/>
    <w:rsid w:val="007C331C"/>
    <w:rsid w:val="007C33EA"/>
    <w:rsid w:val="007C3954"/>
    <w:rsid w:val="007C3C49"/>
    <w:rsid w:val="007C403C"/>
    <w:rsid w:val="007C4049"/>
    <w:rsid w:val="007C4C27"/>
    <w:rsid w:val="007C4D2A"/>
    <w:rsid w:val="007C4E53"/>
    <w:rsid w:val="007C4E9C"/>
    <w:rsid w:val="007C5253"/>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BF9"/>
    <w:rsid w:val="007D0D34"/>
    <w:rsid w:val="007D0ED1"/>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30A"/>
    <w:rsid w:val="007D4453"/>
    <w:rsid w:val="007D45D9"/>
    <w:rsid w:val="007D4685"/>
    <w:rsid w:val="007D4BA7"/>
    <w:rsid w:val="007D4BD2"/>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80"/>
    <w:rsid w:val="007D76D2"/>
    <w:rsid w:val="007D7882"/>
    <w:rsid w:val="007D788A"/>
    <w:rsid w:val="007D7BA2"/>
    <w:rsid w:val="007D7C64"/>
    <w:rsid w:val="007E00FD"/>
    <w:rsid w:val="007E066F"/>
    <w:rsid w:val="007E0A25"/>
    <w:rsid w:val="007E1516"/>
    <w:rsid w:val="007E180A"/>
    <w:rsid w:val="007E1F70"/>
    <w:rsid w:val="007E2105"/>
    <w:rsid w:val="007E2261"/>
    <w:rsid w:val="007E2610"/>
    <w:rsid w:val="007E266F"/>
    <w:rsid w:val="007E3245"/>
    <w:rsid w:val="007E3247"/>
    <w:rsid w:val="007E3929"/>
    <w:rsid w:val="007E3A53"/>
    <w:rsid w:val="007E3C42"/>
    <w:rsid w:val="007E3D9A"/>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5EE"/>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14"/>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7B5"/>
    <w:rsid w:val="008108E9"/>
    <w:rsid w:val="00810BCE"/>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D54"/>
    <w:rsid w:val="00815028"/>
    <w:rsid w:val="008152E9"/>
    <w:rsid w:val="0081534D"/>
    <w:rsid w:val="008155A9"/>
    <w:rsid w:val="008155E4"/>
    <w:rsid w:val="00815A10"/>
    <w:rsid w:val="00815D77"/>
    <w:rsid w:val="008161EC"/>
    <w:rsid w:val="008162FD"/>
    <w:rsid w:val="00816317"/>
    <w:rsid w:val="00816337"/>
    <w:rsid w:val="0081667C"/>
    <w:rsid w:val="00816763"/>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4D8"/>
    <w:rsid w:val="00822A83"/>
    <w:rsid w:val="00822BA5"/>
    <w:rsid w:val="008231C9"/>
    <w:rsid w:val="00823317"/>
    <w:rsid w:val="008234DB"/>
    <w:rsid w:val="008234FD"/>
    <w:rsid w:val="0082364A"/>
    <w:rsid w:val="00823BC9"/>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74F"/>
    <w:rsid w:val="00827F46"/>
    <w:rsid w:val="00830086"/>
    <w:rsid w:val="008301A1"/>
    <w:rsid w:val="008301E5"/>
    <w:rsid w:val="008305B4"/>
    <w:rsid w:val="00830994"/>
    <w:rsid w:val="00830AE5"/>
    <w:rsid w:val="00830D4D"/>
    <w:rsid w:val="00830E35"/>
    <w:rsid w:val="00830F01"/>
    <w:rsid w:val="00831440"/>
    <w:rsid w:val="0083155B"/>
    <w:rsid w:val="00831766"/>
    <w:rsid w:val="00831848"/>
    <w:rsid w:val="00832316"/>
    <w:rsid w:val="0083252A"/>
    <w:rsid w:val="008325DB"/>
    <w:rsid w:val="008329CD"/>
    <w:rsid w:val="00832BE6"/>
    <w:rsid w:val="00832D17"/>
    <w:rsid w:val="00833128"/>
    <w:rsid w:val="008332AA"/>
    <w:rsid w:val="008333E1"/>
    <w:rsid w:val="00833A34"/>
    <w:rsid w:val="00833D2A"/>
    <w:rsid w:val="00833F17"/>
    <w:rsid w:val="0083470D"/>
    <w:rsid w:val="0083476C"/>
    <w:rsid w:val="00834DE3"/>
    <w:rsid w:val="00834E4E"/>
    <w:rsid w:val="0083530E"/>
    <w:rsid w:val="008355F8"/>
    <w:rsid w:val="008359D9"/>
    <w:rsid w:val="00835E55"/>
    <w:rsid w:val="00835ECE"/>
    <w:rsid w:val="00836304"/>
    <w:rsid w:val="00836740"/>
    <w:rsid w:val="00836747"/>
    <w:rsid w:val="00836C7D"/>
    <w:rsid w:val="00836D5F"/>
    <w:rsid w:val="00837415"/>
    <w:rsid w:val="008376B8"/>
    <w:rsid w:val="00837861"/>
    <w:rsid w:val="00837E05"/>
    <w:rsid w:val="00840018"/>
    <w:rsid w:val="0084010F"/>
    <w:rsid w:val="0084019D"/>
    <w:rsid w:val="008401C3"/>
    <w:rsid w:val="00840396"/>
    <w:rsid w:val="00840469"/>
    <w:rsid w:val="008404C2"/>
    <w:rsid w:val="00840832"/>
    <w:rsid w:val="00840A49"/>
    <w:rsid w:val="008412BC"/>
    <w:rsid w:val="00841A55"/>
    <w:rsid w:val="00841C32"/>
    <w:rsid w:val="00842366"/>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B7"/>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3B7"/>
    <w:rsid w:val="008507B7"/>
    <w:rsid w:val="00850F29"/>
    <w:rsid w:val="00851105"/>
    <w:rsid w:val="0085130B"/>
    <w:rsid w:val="00851390"/>
    <w:rsid w:val="008513D3"/>
    <w:rsid w:val="008514CE"/>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3FB4"/>
    <w:rsid w:val="008540C5"/>
    <w:rsid w:val="00854105"/>
    <w:rsid w:val="0085439E"/>
    <w:rsid w:val="0085473E"/>
    <w:rsid w:val="00854E70"/>
    <w:rsid w:val="00854EA3"/>
    <w:rsid w:val="008551B3"/>
    <w:rsid w:val="00855694"/>
    <w:rsid w:val="008557E7"/>
    <w:rsid w:val="0085591B"/>
    <w:rsid w:val="00855BE9"/>
    <w:rsid w:val="00855CE4"/>
    <w:rsid w:val="00855D09"/>
    <w:rsid w:val="00855D9C"/>
    <w:rsid w:val="00855DFF"/>
    <w:rsid w:val="00855F00"/>
    <w:rsid w:val="00856105"/>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D22"/>
    <w:rsid w:val="00860FC7"/>
    <w:rsid w:val="00861247"/>
    <w:rsid w:val="00861322"/>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4FD7"/>
    <w:rsid w:val="0086598B"/>
    <w:rsid w:val="00865E76"/>
    <w:rsid w:val="00866031"/>
    <w:rsid w:val="008660E4"/>
    <w:rsid w:val="0086621A"/>
    <w:rsid w:val="0086666F"/>
    <w:rsid w:val="008666D0"/>
    <w:rsid w:val="0086673C"/>
    <w:rsid w:val="00866B27"/>
    <w:rsid w:val="00866C53"/>
    <w:rsid w:val="00866E49"/>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0EEE"/>
    <w:rsid w:val="00871311"/>
    <w:rsid w:val="0087157A"/>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8EE"/>
    <w:rsid w:val="00882C93"/>
    <w:rsid w:val="00882CC9"/>
    <w:rsid w:val="00882D71"/>
    <w:rsid w:val="00882EF2"/>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DF0"/>
    <w:rsid w:val="00886047"/>
    <w:rsid w:val="008861D1"/>
    <w:rsid w:val="00886626"/>
    <w:rsid w:val="008866AC"/>
    <w:rsid w:val="008866DD"/>
    <w:rsid w:val="008867F5"/>
    <w:rsid w:val="00886A0D"/>
    <w:rsid w:val="00886EDF"/>
    <w:rsid w:val="0088748F"/>
    <w:rsid w:val="00887875"/>
    <w:rsid w:val="00887ECE"/>
    <w:rsid w:val="0089010C"/>
    <w:rsid w:val="00890403"/>
    <w:rsid w:val="00890723"/>
    <w:rsid w:val="00890A4B"/>
    <w:rsid w:val="00890C09"/>
    <w:rsid w:val="00890D88"/>
    <w:rsid w:val="00890EA3"/>
    <w:rsid w:val="00890F83"/>
    <w:rsid w:val="008910C5"/>
    <w:rsid w:val="008911A5"/>
    <w:rsid w:val="00891B36"/>
    <w:rsid w:val="00892192"/>
    <w:rsid w:val="0089229A"/>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E2A"/>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AB5"/>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10"/>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9A3"/>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D12"/>
    <w:rsid w:val="008D1F61"/>
    <w:rsid w:val="008D222F"/>
    <w:rsid w:val="008D2459"/>
    <w:rsid w:val="008D256A"/>
    <w:rsid w:val="008D2C15"/>
    <w:rsid w:val="008D2CE2"/>
    <w:rsid w:val="008D2DF8"/>
    <w:rsid w:val="008D32F3"/>
    <w:rsid w:val="008D3342"/>
    <w:rsid w:val="008D3A50"/>
    <w:rsid w:val="008D3C9E"/>
    <w:rsid w:val="008D3EEF"/>
    <w:rsid w:val="008D4793"/>
    <w:rsid w:val="008D498E"/>
    <w:rsid w:val="008D4CBF"/>
    <w:rsid w:val="008D5588"/>
    <w:rsid w:val="008D56E4"/>
    <w:rsid w:val="008D575C"/>
    <w:rsid w:val="008D5A39"/>
    <w:rsid w:val="008D5CCE"/>
    <w:rsid w:val="008D5F09"/>
    <w:rsid w:val="008D6146"/>
    <w:rsid w:val="008D62DD"/>
    <w:rsid w:val="008D667B"/>
    <w:rsid w:val="008D6697"/>
    <w:rsid w:val="008D6744"/>
    <w:rsid w:val="008D6BC5"/>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5C8"/>
    <w:rsid w:val="008E26EE"/>
    <w:rsid w:val="008E280E"/>
    <w:rsid w:val="008E2863"/>
    <w:rsid w:val="008E2A38"/>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B82"/>
    <w:rsid w:val="008E5C1F"/>
    <w:rsid w:val="008E5DA9"/>
    <w:rsid w:val="008E5F59"/>
    <w:rsid w:val="008E5FEA"/>
    <w:rsid w:val="008E6299"/>
    <w:rsid w:val="008E62DD"/>
    <w:rsid w:val="008E6429"/>
    <w:rsid w:val="008E66FD"/>
    <w:rsid w:val="008E6B48"/>
    <w:rsid w:val="008E6BBF"/>
    <w:rsid w:val="008E70FF"/>
    <w:rsid w:val="008E7476"/>
    <w:rsid w:val="008E74EE"/>
    <w:rsid w:val="008E75FB"/>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71F"/>
    <w:rsid w:val="008F180F"/>
    <w:rsid w:val="008F186A"/>
    <w:rsid w:val="008F1A60"/>
    <w:rsid w:val="008F1DF8"/>
    <w:rsid w:val="008F1F52"/>
    <w:rsid w:val="008F2216"/>
    <w:rsid w:val="008F24E3"/>
    <w:rsid w:val="008F26F4"/>
    <w:rsid w:val="008F2861"/>
    <w:rsid w:val="008F2949"/>
    <w:rsid w:val="008F2E0A"/>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59EC"/>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4397"/>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B0B"/>
    <w:rsid w:val="00906CAD"/>
    <w:rsid w:val="00906D8D"/>
    <w:rsid w:val="00906FC3"/>
    <w:rsid w:val="009070B8"/>
    <w:rsid w:val="009071A2"/>
    <w:rsid w:val="009073B0"/>
    <w:rsid w:val="00907BF1"/>
    <w:rsid w:val="00907C24"/>
    <w:rsid w:val="00907C84"/>
    <w:rsid w:val="00907F56"/>
    <w:rsid w:val="00910015"/>
    <w:rsid w:val="00910974"/>
    <w:rsid w:val="00910BFC"/>
    <w:rsid w:val="00911007"/>
    <w:rsid w:val="00911342"/>
    <w:rsid w:val="0091140A"/>
    <w:rsid w:val="009114CD"/>
    <w:rsid w:val="00911B3F"/>
    <w:rsid w:val="00911CCA"/>
    <w:rsid w:val="00911F39"/>
    <w:rsid w:val="009121BA"/>
    <w:rsid w:val="00912622"/>
    <w:rsid w:val="009127DB"/>
    <w:rsid w:val="00912F62"/>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2001A"/>
    <w:rsid w:val="009203FC"/>
    <w:rsid w:val="00920527"/>
    <w:rsid w:val="009206DF"/>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85"/>
    <w:rsid w:val="00926093"/>
    <w:rsid w:val="0092651B"/>
    <w:rsid w:val="00926599"/>
    <w:rsid w:val="00926814"/>
    <w:rsid w:val="009269A7"/>
    <w:rsid w:val="00926A58"/>
    <w:rsid w:val="00926C8B"/>
    <w:rsid w:val="00926C94"/>
    <w:rsid w:val="00926E71"/>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EB0"/>
    <w:rsid w:val="00932F9E"/>
    <w:rsid w:val="00933096"/>
    <w:rsid w:val="00933429"/>
    <w:rsid w:val="009339D9"/>
    <w:rsid w:val="00933C3B"/>
    <w:rsid w:val="00933CE5"/>
    <w:rsid w:val="00934258"/>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B6C"/>
    <w:rsid w:val="00940D5C"/>
    <w:rsid w:val="00941728"/>
    <w:rsid w:val="0094179A"/>
    <w:rsid w:val="0094182F"/>
    <w:rsid w:val="00941961"/>
    <w:rsid w:val="0094216F"/>
    <w:rsid w:val="0094221D"/>
    <w:rsid w:val="00942576"/>
    <w:rsid w:val="00942676"/>
    <w:rsid w:val="0094267F"/>
    <w:rsid w:val="009427FE"/>
    <w:rsid w:val="009428E4"/>
    <w:rsid w:val="00942B97"/>
    <w:rsid w:val="00942F15"/>
    <w:rsid w:val="00943088"/>
    <w:rsid w:val="00943331"/>
    <w:rsid w:val="00943376"/>
    <w:rsid w:val="0094395F"/>
    <w:rsid w:val="009439F9"/>
    <w:rsid w:val="00943A97"/>
    <w:rsid w:val="00943ABF"/>
    <w:rsid w:val="00943B6D"/>
    <w:rsid w:val="00943BB0"/>
    <w:rsid w:val="00943BCC"/>
    <w:rsid w:val="00943BD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615"/>
    <w:rsid w:val="00950C3C"/>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D33"/>
    <w:rsid w:val="00954E7A"/>
    <w:rsid w:val="00954FDA"/>
    <w:rsid w:val="009550D1"/>
    <w:rsid w:val="00955215"/>
    <w:rsid w:val="00955229"/>
    <w:rsid w:val="00955387"/>
    <w:rsid w:val="00955570"/>
    <w:rsid w:val="009558FF"/>
    <w:rsid w:val="00955A32"/>
    <w:rsid w:val="00955B04"/>
    <w:rsid w:val="00955B3C"/>
    <w:rsid w:val="00955CA1"/>
    <w:rsid w:val="00956094"/>
    <w:rsid w:val="0095618C"/>
    <w:rsid w:val="0095628F"/>
    <w:rsid w:val="009562F4"/>
    <w:rsid w:val="00956DCC"/>
    <w:rsid w:val="00956EB0"/>
    <w:rsid w:val="00957239"/>
    <w:rsid w:val="00957604"/>
    <w:rsid w:val="00957633"/>
    <w:rsid w:val="0095768F"/>
    <w:rsid w:val="0095775E"/>
    <w:rsid w:val="00957BD4"/>
    <w:rsid w:val="00957D0F"/>
    <w:rsid w:val="00957E32"/>
    <w:rsid w:val="009601A0"/>
    <w:rsid w:val="00960584"/>
    <w:rsid w:val="00960BD5"/>
    <w:rsid w:val="00960C5F"/>
    <w:rsid w:val="00960C74"/>
    <w:rsid w:val="00960E5B"/>
    <w:rsid w:val="0096108D"/>
    <w:rsid w:val="0096136C"/>
    <w:rsid w:val="009617B0"/>
    <w:rsid w:val="00961A47"/>
    <w:rsid w:val="00961BF4"/>
    <w:rsid w:val="00961E88"/>
    <w:rsid w:val="00961FFC"/>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1E0"/>
    <w:rsid w:val="009662D5"/>
    <w:rsid w:val="0096630B"/>
    <w:rsid w:val="00966398"/>
    <w:rsid w:val="0096643F"/>
    <w:rsid w:val="00966805"/>
    <w:rsid w:val="00966BBE"/>
    <w:rsid w:val="00966C0F"/>
    <w:rsid w:val="0096721B"/>
    <w:rsid w:val="009676D2"/>
    <w:rsid w:val="00967A4E"/>
    <w:rsid w:val="00967D57"/>
    <w:rsid w:val="00970327"/>
    <w:rsid w:val="00970378"/>
    <w:rsid w:val="00970C42"/>
    <w:rsid w:val="00970E3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17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1D"/>
    <w:rsid w:val="00990724"/>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A6B"/>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5FD9"/>
    <w:rsid w:val="009A66A1"/>
    <w:rsid w:val="009A68BF"/>
    <w:rsid w:val="009A6A6D"/>
    <w:rsid w:val="009A6AAF"/>
    <w:rsid w:val="009A6D1F"/>
    <w:rsid w:val="009A6EBA"/>
    <w:rsid w:val="009A6FC4"/>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86F"/>
    <w:rsid w:val="009B49B0"/>
    <w:rsid w:val="009B4D26"/>
    <w:rsid w:val="009B4D5A"/>
    <w:rsid w:val="009B4DE6"/>
    <w:rsid w:val="009B4F0E"/>
    <w:rsid w:val="009B55C0"/>
    <w:rsid w:val="009B5662"/>
    <w:rsid w:val="009B578D"/>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231"/>
    <w:rsid w:val="009C331A"/>
    <w:rsid w:val="009C3810"/>
    <w:rsid w:val="009C3E21"/>
    <w:rsid w:val="009C3F66"/>
    <w:rsid w:val="009C435A"/>
    <w:rsid w:val="009C449F"/>
    <w:rsid w:val="009C454E"/>
    <w:rsid w:val="009C45DC"/>
    <w:rsid w:val="009C469C"/>
    <w:rsid w:val="009C4772"/>
    <w:rsid w:val="009C47CF"/>
    <w:rsid w:val="009C4A1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D41"/>
    <w:rsid w:val="009D0382"/>
    <w:rsid w:val="009D0603"/>
    <w:rsid w:val="009D0768"/>
    <w:rsid w:val="009D0DBA"/>
    <w:rsid w:val="009D10D5"/>
    <w:rsid w:val="009D1771"/>
    <w:rsid w:val="009D1840"/>
    <w:rsid w:val="009D187F"/>
    <w:rsid w:val="009D1F73"/>
    <w:rsid w:val="009D2061"/>
    <w:rsid w:val="009D21BF"/>
    <w:rsid w:val="009D22C1"/>
    <w:rsid w:val="009D242B"/>
    <w:rsid w:val="009D24A9"/>
    <w:rsid w:val="009D24C1"/>
    <w:rsid w:val="009D2690"/>
    <w:rsid w:val="009D277C"/>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77F"/>
    <w:rsid w:val="009D4C77"/>
    <w:rsid w:val="009D4FCE"/>
    <w:rsid w:val="009D5053"/>
    <w:rsid w:val="009D513E"/>
    <w:rsid w:val="009D523B"/>
    <w:rsid w:val="009D5276"/>
    <w:rsid w:val="009D5723"/>
    <w:rsid w:val="009D5810"/>
    <w:rsid w:val="009D59C8"/>
    <w:rsid w:val="009D5BF7"/>
    <w:rsid w:val="009D60FF"/>
    <w:rsid w:val="009D62D1"/>
    <w:rsid w:val="009D62F2"/>
    <w:rsid w:val="009D695F"/>
    <w:rsid w:val="009D696A"/>
    <w:rsid w:val="009D6A30"/>
    <w:rsid w:val="009D7644"/>
    <w:rsid w:val="009D764C"/>
    <w:rsid w:val="009D7822"/>
    <w:rsid w:val="009D79D5"/>
    <w:rsid w:val="009D7A51"/>
    <w:rsid w:val="009D7AEB"/>
    <w:rsid w:val="009D7BFD"/>
    <w:rsid w:val="009E013E"/>
    <w:rsid w:val="009E0205"/>
    <w:rsid w:val="009E0387"/>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549"/>
    <w:rsid w:val="009E37D9"/>
    <w:rsid w:val="009E38C1"/>
    <w:rsid w:val="009E3A83"/>
    <w:rsid w:val="009E3AB0"/>
    <w:rsid w:val="009E3C24"/>
    <w:rsid w:val="009E3C8E"/>
    <w:rsid w:val="009E3CFE"/>
    <w:rsid w:val="009E3E33"/>
    <w:rsid w:val="009E4725"/>
    <w:rsid w:val="009E4780"/>
    <w:rsid w:val="009E47BF"/>
    <w:rsid w:val="009E48C3"/>
    <w:rsid w:val="009E4FD7"/>
    <w:rsid w:val="009E55E1"/>
    <w:rsid w:val="009E5AAC"/>
    <w:rsid w:val="009E5BB6"/>
    <w:rsid w:val="009E5BBD"/>
    <w:rsid w:val="009E664B"/>
    <w:rsid w:val="009E6713"/>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33B"/>
    <w:rsid w:val="00A00346"/>
    <w:rsid w:val="00A004FE"/>
    <w:rsid w:val="00A00F82"/>
    <w:rsid w:val="00A0189D"/>
    <w:rsid w:val="00A01953"/>
    <w:rsid w:val="00A01F45"/>
    <w:rsid w:val="00A02077"/>
    <w:rsid w:val="00A02254"/>
    <w:rsid w:val="00A02404"/>
    <w:rsid w:val="00A026D1"/>
    <w:rsid w:val="00A02773"/>
    <w:rsid w:val="00A028BC"/>
    <w:rsid w:val="00A02909"/>
    <w:rsid w:val="00A02A2C"/>
    <w:rsid w:val="00A02CD9"/>
    <w:rsid w:val="00A02E42"/>
    <w:rsid w:val="00A0306A"/>
    <w:rsid w:val="00A03475"/>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8FA"/>
    <w:rsid w:val="00A07C27"/>
    <w:rsid w:val="00A07C5F"/>
    <w:rsid w:val="00A07E61"/>
    <w:rsid w:val="00A10200"/>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9A"/>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3CC"/>
    <w:rsid w:val="00A216D0"/>
    <w:rsid w:val="00A218BC"/>
    <w:rsid w:val="00A21D27"/>
    <w:rsid w:val="00A22082"/>
    <w:rsid w:val="00A220A5"/>
    <w:rsid w:val="00A22265"/>
    <w:rsid w:val="00A225F5"/>
    <w:rsid w:val="00A22A7A"/>
    <w:rsid w:val="00A22B8F"/>
    <w:rsid w:val="00A22BCD"/>
    <w:rsid w:val="00A22BDC"/>
    <w:rsid w:val="00A22FE8"/>
    <w:rsid w:val="00A23153"/>
    <w:rsid w:val="00A233A3"/>
    <w:rsid w:val="00A23765"/>
    <w:rsid w:val="00A23A18"/>
    <w:rsid w:val="00A23B20"/>
    <w:rsid w:val="00A242B5"/>
    <w:rsid w:val="00A24BA7"/>
    <w:rsid w:val="00A25225"/>
    <w:rsid w:val="00A256C0"/>
    <w:rsid w:val="00A25881"/>
    <w:rsid w:val="00A25B75"/>
    <w:rsid w:val="00A25D0A"/>
    <w:rsid w:val="00A26026"/>
    <w:rsid w:val="00A260B5"/>
    <w:rsid w:val="00A260CB"/>
    <w:rsid w:val="00A261D0"/>
    <w:rsid w:val="00A26300"/>
    <w:rsid w:val="00A26A4F"/>
    <w:rsid w:val="00A26E0D"/>
    <w:rsid w:val="00A302BB"/>
    <w:rsid w:val="00A30498"/>
    <w:rsid w:val="00A305C1"/>
    <w:rsid w:val="00A30865"/>
    <w:rsid w:val="00A30887"/>
    <w:rsid w:val="00A309E7"/>
    <w:rsid w:val="00A312FF"/>
    <w:rsid w:val="00A3162E"/>
    <w:rsid w:val="00A31DA4"/>
    <w:rsid w:val="00A3220F"/>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B6"/>
    <w:rsid w:val="00A36528"/>
    <w:rsid w:val="00A3654B"/>
    <w:rsid w:val="00A3661C"/>
    <w:rsid w:val="00A368D9"/>
    <w:rsid w:val="00A36A44"/>
    <w:rsid w:val="00A36D0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438"/>
    <w:rsid w:val="00A43569"/>
    <w:rsid w:val="00A43D6A"/>
    <w:rsid w:val="00A43EBA"/>
    <w:rsid w:val="00A43EEA"/>
    <w:rsid w:val="00A441AB"/>
    <w:rsid w:val="00A443C0"/>
    <w:rsid w:val="00A447BD"/>
    <w:rsid w:val="00A44C86"/>
    <w:rsid w:val="00A44D37"/>
    <w:rsid w:val="00A451BD"/>
    <w:rsid w:val="00A451DE"/>
    <w:rsid w:val="00A4530D"/>
    <w:rsid w:val="00A45465"/>
    <w:rsid w:val="00A45A09"/>
    <w:rsid w:val="00A45A2B"/>
    <w:rsid w:val="00A45DC8"/>
    <w:rsid w:val="00A45EEE"/>
    <w:rsid w:val="00A46161"/>
    <w:rsid w:val="00A4658B"/>
    <w:rsid w:val="00A46623"/>
    <w:rsid w:val="00A46989"/>
    <w:rsid w:val="00A469B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4C5"/>
    <w:rsid w:val="00A517CB"/>
    <w:rsid w:val="00A5186D"/>
    <w:rsid w:val="00A51A66"/>
    <w:rsid w:val="00A51AB5"/>
    <w:rsid w:val="00A51B02"/>
    <w:rsid w:val="00A51C67"/>
    <w:rsid w:val="00A521E3"/>
    <w:rsid w:val="00A52EDB"/>
    <w:rsid w:val="00A52FBC"/>
    <w:rsid w:val="00A53952"/>
    <w:rsid w:val="00A53AC7"/>
    <w:rsid w:val="00A53BD5"/>
    <w:rsid w:val="00A5485A"/>
    <w:rsid w:val="00A54876"/>
    <w:rsid w:val="00A54A0E"/>
    <w:rsid w:val="00A54A36"/>
    <w:rsid w:val="00A550A2"/>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0FBA"/>
    <w:rsid w:val="00A71750"/>
    <w:rsid w:val="00A7179E"/>
    <w:rsid w:val="00A7188C"/>
    <w:rsid w:val="00A71BE6"/>
    <w:rsid w:val="00A71F0B"/>
    <w:rsid w:val="00A7204C"/>
    <w:rsid w:val="00A721ED"/>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5FA"/>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5210"/>
    <w:rsid w:val="00A85446"/>
    <w:rsid w:val="00A8596A"/>
    <w:rsid w:val="00A85B8D"/>
    <w:rsid w:val="00A860B2"/>
    <w:rsid w:val="00A862F9"/>
    <w:rsid w:val="00A86426"/>
    <w:rsid w:val="00A86659"/>
    <w:rsid w:val="00A866D6"/>
    <w:rsid w:val="00A86D16"/>
    <w:rsid w:val="00A86DD1"/>
    <w:rsid w:val="00A86DF6"/>
    <w:rsid w:val="00A87036"/>
    <w:rsid w:val="00A8716A"/>
    <w:rsid w:val="00A878F9"/>
    <w:rsid w:val="00A90673"/>
    <w:rsid w:val="00A906DF"/>
    <w:rsid w:val="00A90802"/>
    <w:rsid w:val="00A90A04"/>
    <w:rsid w:val="00A90C62"/>
    <w:rsid w:val="00A90E82"/>
    <w:rsid w:val="00A91118"/>
    <w:rsid w:val="00A914F9"/>
    <w:rsid w:val="00A91BDA"/>
    <w:rsid w:val="00A91CB1"/>
    <w:rsid w:val="00A921F4"/>
    <w:rsid w:val="00A927CD"/>
    <w:rsid w:val="00A92828"/>
    <w:rsid w:val="00A9285F"/>
    <w:rsid w:val="00A928CE"/>
    <w:rsid w:val="00A92AA4"/>
    <w:rsid w:val="00A92D61"/>
    <w:rsid w:val="00A92EE0"/>
    <w:rsid w:val="00A931F9"/>
    <w:rsid w:val="00A9356F"/>
    <w:rsid w:val="00A9366B"/>
    <w:rsid w:val="00A939DB"/>
    <w:rsid w:val="00A93D37"/>
    <w:rsid w:val="00A93ED2"/>
    <w:rsid w:val="00A94074"/>
    <w:rsid w:val="00A941E4"/>
    <w:rsid w:val="00A94743"/>
    <w:rsid w:val="00A948B6"/>
    <w:rsid w:val="00A94909"/>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0CB"/>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07A"/>
    <w:rsid w:val="00AA4314"/>
    <w:rsid w:val="00AA4489"/>
    <w:rsid w:val="00AA4FDF"/>
    <w:rsid w:val="00AA51E7"/>
    <w:rsid w:val="00AA552E"/>
    <w:rsid w:val="00AA564C"/>
    <w:rsid w:val="00AA5C5B"/>
    <w:rsid w:val="00AA5ECF"/>
    <w:rsid w:val="00AA6068"/>
    <w:rsid w:val="00AA6381"/>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21B6"/>
    <w:rsid w:val="00AB2534"/>
    <w:rsid w:val="00AB2A42"/>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696"/>
    <w:rsid w:val="00AB4715"/>
    <w:rsid w:val="00AB479F"/>
    <w:rsid w:val="00AB498B"/>
    <w:rsid w:val="00AB49CE"/>
    <w:rsid w:val="00AB4B74"/>
    <w:rsid w:val="00AB4D0B"/>
    <w:rsid w:val="00AB517E"/>
    <w:rsid w:val="00AB54B2"/>
    <w:rsid w:val="00AB58B1"/>
    <w:rsid w:val="00AB5CE7"/>
    <w:rsid w:val="00AB6230"/>
    <w:rsid w:val="00AB669B"/>
    <w:rsid w:val="00AB6807"/>
    <w:rsid w:val="00AB68C7"/>
    <w:rsid w:val="00AB70DC"/>
    <w:rsid w:val="00AB71CE"/>
    <w:rsid w:val="00AB745A"/>
    <w:rsid w:val="00AB7653"/>
    <w:rsid w:val="00AB7694"/>
    <w:rsid w:val="00AB79EB"/>
    <w:rsid w:val="00AB7DA6"/>
    <w:rsid w:val="00AC0531"/>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87"/>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54FF"/>
    <w:rsid w:val="00AD6566"/>
    <w:rsid w:val="00AD66CD"/>
    <w:rsid w:val="00AD690C"/>
    <w:rsid w:val="00AD6C2D"/>
    <w:rsid w:val="00AD6D48"/>
    <w:rsid w:val="00AD6F4E"/>
    <w:rsid w:val="00AD7193"/>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CB7"/>
    <w:rsid w:val="00AE5E01"/>
    <w:rsid w:val="00AE5F35"/>
    <w:rsid w:val="00AE5FD8"/>
    <w:rsid w:val="00AE627B"/>
    <w:rsid w:val="00AE628C"/>
    <w:rsid w:val="00AE6519"/>
    <w:rsid w:val="00AE7433"/>
    <w:rsid w:val="00AE74F5"/>
    <w:rsid w:val="00AE76A7"/>
    <w:rsid w:val="00AE774A"/>
    <w:rsid w:val="00AE788F"/>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D47"/>
    <w:rsid w:val="00AF5FC2"/>
    <w:rsid w:val="00AF60DD"/>
    <w:rsid w:val="00AF60ED"/>
    <w:rsid w:val="00AF61F5"/>
    <w:rsid w:val="00AF628D"/>
    <w:rsid w:val="00AF62D1"/>
    <w:rsid w:val="00AF63EA"/>
    <w:rsid w:val="00AF640E"/>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93"/>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160"/>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7BA"/>
    <w:rsid w:val="00B16B16"/>
    <w:rsid w:val="00B16B32"/>
    <w:rsid w:val="00B17076"/>
    <w:rsid w:val="00B172CF"/>
    <w:rsid w:val="00B176F6"/>
    <w:rsid w:val="00B178D7"/>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2D01"/>
    <w:rsid w:val="00B22FFA"/>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85"/>
    <w:rsid w:val="00B33CBE"/>
    <w:rsid w:val="00B33D90"/>
    <w:rsid w:val="00B33D97"/>
    <w:rsid w:val="00B33F18"/>
    <w:rsid w:val="00B33FAC"/>
    <w:rsid w:val="00B342D5"/>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529"/>
    <w:rsid w:val="00B3688B"/>
    <w:rsid w:val="00B36A6B"/>
    <w:rsid w:val="00B36B11"/>
    <w:rsid w:val="00B36DCA"/>
    <w:rsid w:val="00B36EDB"/>
    <w:rsid w:val="00B37525"/>
    <w:rsid w:val="00B37535"/>
    <w:rsid w:val="00B3792D"/>
    <w:rsid w:val="00B379E8"/>
    <w:rsid w:val="00B37A31"/>
    <w:rsid w:val="00B37DAB"/>
    <w:rsid w:val="00B37DE5"/>
    <w:rsid w:val="00B37F33"/>
    <w:rsid w:val="00B40735"/>
    <w:rsid w:val="00B40944"/>
    <w:rsid w:val="00B41140"/>
    <w:rsid w:val="00B413FD"/>
    <w:rsid w:val="00B41671"/>
    <w:rsid w:val="00B417D5"/>
    <w:rsid w:val="00B4182C"/>
    <w:rsid w:val="00B41E67"/>
    <w:rsid w:val="00B420EE"/>
    <w:rsid w:val="00B42799"/>
    <w:rsid w:val="00B42C98"/>
    <w:rsid w:val="00B431AA"/>
    <w:rsid w:val="00B432D7"/>
    <w:rsid w:val="00B43956"/>
    <w:rsid w:val="00B43977"/>
    <w:rsid w:val="00B43D0A"/>
    <w:rsid w:val="00B440D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3D"/>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5FC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2B2"/>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228"/>
    <w:rsid w:val="00B65648"/>
    <w:rsid w:val="00B657F8"/>
    <w:rsid w:val="00B659DB"/>
    <w:rsid w:val="00B65E2F"/>
    <w:rsid w:val="00B65ED2"/>
    <w:rsid w:val="00B65FAC"/>
    <w:rsid w:val="00B660A9"/>
    <w:rsid w:val="00B662A5"/>
    <w:rsid w:val="00B662E9"/>
    <w:rsid w:val="00B663F7"/>
    <w:rsid w:val="00B6660E"/>
    <w:rsid w:val="00B6664A"/>
    <w:rsid w:val="00B66657"/>
    <w:rsid w:val="00B66A46"/>
    <w:rsid w:val="00B66F07"/>
    <w:rsid w:val="00B6776C"/>
    <w:rsid w:val="00B67BCD"/>
    <w:rsid w:val="00B67F30"/>
    <w:rsid w:val="00B701E5"/>
    <w:rsid w:val="00B7057E"/>
    <w:rsid w:val="00B70800"/>
    <w:rsid w:val="00B7095F"/>
    <w:rsid w:val="00B709F3"/>
    <w:rsid w:val="00B70AE3"/>
    <w:rsid w:val="00B70B4C"/>
    <w:rsid w:val="00B70D92"/>
    <w:rsid w:val="00B70DF6"/>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77D96"/>
    <w:rsid w:val="00B8062E"/>
    <w:rsid w:val="00B808E7"/>
    <w:rsid w:val="00B809E5"/>
    <w:rsid w:val="00B80A5B"/>
    <w:rsid w:val="00B80C5D"/>
    <w:rsid w:val="00B80D5A"/>
    <w:rsid w:val="00B80E1E"/>
    <w:rsid w:val="00B80E8A"/>
    <w:rsid w:val="00B8137A"/>
    <w:rsid w:val="00B81563"/>
    <w:rsid w:val="00B81D77"/>
    <w:rsid w:val="00B81EE4"/>
    <w:rsid w:val="00B81FE3"/>
    <w:rsid w:val="00B82190"/>
    <w:rsid w:val="00B825FA"/>
    <w:rsid w:val="00B82D65"/>
    <w:rsid w:val="00B82F6D"/>
    <w:rsid w:val="00B82FD4"/>
    <w:rsid w:val="00B8302F"/>
    <w:rsid w:val="00B832FE"/>
    <w:rsid w:val="00B8377D"/>
    <w:rsid w:val="00B83938"/>
    <w:rsid w:val="00B83AAD"/>
    <w:rsid w:val="00B83AB6"/>
    <w:rsid w:val="00B83BC4"/>
    <w:rsid w:val="00B83E47"/>
    <w:rsid w:val="00B84247"/>
    <w:rsid w:val="00B842B6"/>
    <w:rsid w:val="00B845AF"/>
    <w:rsid w:val="00B8474C"/>
    <w:rsid w:val="00B848F3"/>
    <w:rsid w:val="00B851B8"/>
    <w:rsid w:val="00B851E8"/>
    <w:rsid w:val="00B85505"/>
    <w:rsid w:val="00B855F5"/>
    <w:rsid w:val="00B8565B"/>
    <w:rsid w:val="00B856A5"/>
    <w:rsid w:val="00B85885"/>
    <w:rsid w:val="00B85C60"/>
    <w:rsid w:val="00B85DDB"/>
    <w:rsid w:val="00B85E33"/>
    <w:rsid w:val="00B85F5A"/>
    <w:rsid w:val="00B8641B"/>
    <w:rsid w:val="00B864A5"/>
    <w:rsid w:val="00B8665F"/>
    <w:rsid w:val="00B86713"/>
    <w:rsid w:val="00B86A4A"/>
    <w:rsid w:val="00B86B51"/>
    <w:rsid w:val="00B86F08"/>
    <w:rsid w:val="00B86F1E"/>
    <w:rsid w:val="00B87306"/>
    <w:rsid w:val="00B87444"/>
    <w:rsid w:val="00B87458"/>
    <w:rsid w:val="00B87544"/>
    <w:rsid w:val="00B87CA4"/>
    <w:rsid w:val="00B900F1"/>
    <w:rsid w:val="00B903B7"/>
    <w:rsid w:val="00B90635"/>
    <w:rsid w:val="00B9088E"/>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62"/>
    <w:rsid w:val="00BA39E1"/>
    <w:rsid w:val="00BA3C7F"/>
    <w:rsid w:val="00BA3D65"/>
    <w:rsid w:val="00BA427A"/>
    <w:rsid w:val="00BA4467"/>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03"/>
    <w:rsid w:val="00BA749D"/>
    <w:rsid w:val="00BA7647"/>
    <w:rsid w:val="00BA7908"/>
    <w:rsid w:val="00BA7DB6"/>
    <w:rsid w:val="00BB0127"/>
    <w:rsid w:val="00BB044A"/>
    <w:rsid w:val="00BB0493"/>
    <w:rsid w:val="00BB07A1"/>
    <w:rsid w:val="00BB07DC"/>
    <w:rsid w:val="00BB0830"/>
    <w:rsid w:val="00BB0B00"/>
    <w:rsid w:val="00BB0B60"/>
    <w:rsid w:val="00BB0FD6"/>
    <w:rsid w:val="00BB1006"/>
    <w:rsid w:val="00BB1527"/>
    <w:rsid w:val="00BB1580"/>
    <w:rsid w:val="00BB1DE1"/>
    <w:rsid w:val="00BB2255"/>
    <w:rsid w:val="00BB2745"/>
    <w:rsid w:val="00BB27B6"/>
    <w:rsid w:val="00BB29C7"/>
    <w:rsid w:val="00BB2B62"/>
    <w:rsid w:val="00BB2E6D"/>
    <w:rsid w:val="00BB36E9"/>
    <w:rsid w:val="00BB3736"/>
    <w:rsid w:val="00BB38A2"/>
    <w:rsid w:val="00BB3AAB"/>
    <w:rsid w:val="00BB3E4B"/>
    <w:rsid w:val="00BB4038"/>
    <w:rsid w:val="00BB42F0"/>
    <w:rsid w:val="00BB43C2"/>
    <w:rsid w:val="00BB4489"/>
    <w:rsid w:val="00BB4A6F"/>
    <w:rsid w:val="00BB4CB1"/>
    <w:rsid w:val="00BB4E23"/>
    <w:rsid w:val="00BB535D"/>
    <w:rsid w:val="00BB5715"/>
    <w:rsid w:val="00BB5D9C"/>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6162"/>
    <w:rsid w:val="00BC621A"/>
    <w:rsid w:val="00BC6342"/>
    <w:rsid w:val="00BC643B"/>
    <w:rsid w:val="00BC64DE"/>
    <w:rsid w:val="00BC6846"/>
    <w:rsid w:val="00BC6877"/>
    <w:rsid w:val="00BC691B"/>
    <w:rsid w:val="00BC6C00"/>
    <w:rsid w:val="00BC6EE4"/>
    <w:rsid w:val="00BC71BA"/>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987"/>
    <w:rsid w:val="00BD3AA7"/>
    <w:rsid w:val="00BD3BD0"/>
    <w:rsid w:val="00BD40B6"/>
    <w:rsid w:val="00BD4117"/>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7F9"/>
    <w:rsid w:val="00BE09B8"/>
    <w:rsid w:val="00BE0C17"/>
    <w:rsid w:val="00BE0E1C"/>
    <w:rsid w:val="00BE10D5"/>
    <w:rsid w:val="00BE123D"/>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2EC"/>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5E"/>
    <w:rsid w:val="00BF2BC0"/>
    <w:rsid w:val="00BF2BE7"/>
    <w:rsid w:val="00BF2C2B"/>
    <w:rsid w:val="00BF2D54"/>
    <w:rsid w:val="00BF3144"/>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3F09"/>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9E2"/>
    <w:rsid w:val="00C06DC3"/>
    <w:rsid w:val="00C06EF4"/>
    <w:rsid w:val="00C06F07"/>
    <w:rsid w:val="00C06F2A"/>
    <w:rsid w:val="00C06FFC"/>
    <w:rsid w:val="00C07518"/>
    <w:rsid w:val="00C077C1"/>
    <w:rsid w:val="00C07B94"/>
    <w:rsid w:val="00C07DC0"/>
    <w:rsid w:val="00C10226"/>
    <w:rsid w:val="00C10241"/>
    <w:rsid w:val="00C10250"/>
    <w:rsid w:val="00C1032E"/>
    <w:rsid w:val="00C10534"/>
    <w:rsid w:val="00C108FD"/>
    <w:rsid w:val="00C10992"/>
    <w:rsid w:val="00C10C79"/>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6B4"/>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B3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3D0"/>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CC5"/>
    <w:rsid w:val="00C27F76"/>
    <w:rsid w:val="00C30715"/>
    <w:rsid w:val="00C30752"/>
    <w:rsid w:val="00C30B60"/>
    <w:rsid w:val="00C30B8A"/>
    <w:rsid w:val="00C30C47"/>
    <w:rsid w:val="00C30F6E"/>
    <w:rsid w:val="00C317BD"/>
    <w:rsid w:val="00C3193E"/>
    <w:rsid w:val="00C319C9"/>
    <w:rsid w:val="00C31CCF"/>
    <w:rsid w:val="00C31CF9"/>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B94"/>
    <w:rsid w:val="00C42D31"/>
    <w:rsid w:val="00C42E30"/>
    <w:rsid w:val="00C431DA"/>
    <w:rsid w:val="00C4324A"/>
    <w:rsid w:val="00C436E6"/>
    <w:rsid w:val="00C43899"/>
    <w:rsid w:val="00C43AD7"/>
    <w:rsid w:val="00C43D85"/>
    <w:rsid w:val="00C44099"/>
    <w:rsid w:val="00C44B87"/>
    <w:rsid w:val="00C4535C"/>
    <w:rsid w:val="00C457EE"/>
    <w:rsid w:val="00C4592E"/>
    <w:rsid w:val="00C45B09"/>
    <w:rsid w:val="00C45BE7"/>
    <w:rsid w:val="00C45DC7"/>
    <w:rsid w:val="00C4625B"/>
    <w:rsid w:val="00C462C5"/>
    <w:rsid w:val="00C463E7"/>
    <w:rsid w:val="00C469E7"/>
    <w:rsid w:val="00C46A02"/>
    <w:rsid w:val="00C46B50"/>
    <w:rsid w:val="00C46BFB"/>
    <w:rsid w:val="00C46FA8"/>
    <w:rsid w:val="00C470BF"/>
    <w:rsid w:val="00C470F6"/>
    <w:rsid w:val="00C471D9"/>
    <w:rsid w:val="00C472DE"/>
    <w:rsid w:val="00C4741A"/>
    <w:rsid w:val="00C47477"/>
    <w:rsid w:val="00C4770E"/>
    <w:rsid w:val="00C47763"/>
    <w:rsid w:val="00C47771"/>
    <w:rsid w:val="00C4785E"/>
    <w:rsid w:val="00C47A33"/>
    <w:rsid w:val="00C47D22"/>
    <w:rsid w:val="00C50597"/>
    <w:rsid w:val="00C50C88"/>
    <w:rsid w:val="00C50E08"/>
    <w:rsid w:val="00C511E5"/>
    <w:rsid w:val="00C5128E"/>
    <w:rsid w:val="00C51A51"/>
    <w:rsid w:val="00C51B23"/>
    <w:rsid w:val="00C51BCF"/>
    <w:rsid w:val="00C51F5D"/>
    <w:rsid w:val="00C51FC7"/>
    <w:rsid w:val="00C521EC"/>
    <w:rsid w:val="00C522AC"/>
    <w:rsid w:val="00C5237B"/>
    <w:rsid w:val="00C52623"/>
    <w:rsid w:val="00C5291A"/>
    <w:rsid w:val="00C52EC6"/>
    <w:rsid w:val="00C531A4"/>
    <w:rsid w:val="00C53456"/>
    <w:rsid w:val="00C53662"/>
    <w:rsid w:val="00C53707"/>
    <w:rsid w:val="00C53931"/>
    <w:rsid w:val="00C53B3A"/>
    <w:rsid w:val="00C53E77"/>
    <w:rsid w:val="00C53E87"/>
    <w:rsid w:val="00C53F45"/>
    <w:rsid w:val="00C54214"/>
    <w:rsid w:val="00C5426F"/>
    <w:rsid w:val="00C543E3"/>
    <w:rsid w:val="00C545AA"/>
    <w:rsid w:val="00C54943"/>
    <w:rsid w:val="00C54B02"/>
    <w:rsid w:val="00C55110"/>
    <w:rsid w:val="00C55177"/>
    <w:rsid w:val="00C55371"/>
    <w:rsid w:val="00C553BE"/>
    <w:rsid w:val="00C55962"/>
    <w:rsid w:val="00C55C00"/>
    <w:rsid w:val="00C560F9"/>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298"/>
    <w:rsid w:val="00C64594"/>
    <w:rsid w:val="00C6465F"/>
    <w:rsid w:val="00C64DA7"/>
    <w:rsid w:val="00C650CC"/>
    <w:rsid w:val="00C65163"/>
    <w:rsid w:val="00C651FB"/>
    <w:rsid w:val="00C654D1"/>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5013"/>
    <w:rsid w:val="00C75078"/>
    <w:rsid w:val="00C7541F"/>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6F4"/>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846"/>
    <w:rsid w:val="00C91A47"/>
    <w:rsid w:val="00C91C8B"/>
    <w:rsid w:val="00C91D40"/>
    <w:rsid w:val="00C91EA0"/>
    <w:rsid w:val="00C92184"/>
    <w:rsid w:val="00C92715"/>
    <w:rsid w:val="00C92749"/>
    <w:rsid w:val="00C929DE"/>
    <w:rsid w:val="00C93050"/>
    <w:rsid w:val="00C9317A"/>
    <w:rsid w:val="00C933F3"/>
    <w:rsid w:val="00C9370C"/>
    <w:rsid w:val="00C93C1E"/>
    <w:rsid w:val="00C93EF6"/>
    <w:rsid w:val="00C944AD"/>
    <w:rsid w:val="00C948C8"/>
    <w:rsid w:val="00C94B37"/>
    <w:rsid w:val="00C94CB3"/>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354"/>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B0"/>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2A"/>
    <w:rsid w:val="00CA514C"/>
    <w:rsid w:val="00CA53FF"/>
    <w:rsid w:val="00CA5BEB"/>
    <w:rsid w:val="00CA6030"/>
    <w:rsid w:val="00CA6067"/>
    <w:rsid w:val="00CA61FE"/>
    <w:rsid w:val="00CA645A"/>
    <w:rsid w:val="00CA648F"/>
    <w:rsid w:val="00CA64D9"/>
    <w:rsid w:val="00CA668E"/>
    <w:rsid w:val="00CA68AF"/>
    <w:rsid w:val="00CA68E2"/>
    <w:rsid w:val="00CA6E5F"/>
    <w:rsid w:val="00CA73AD"/>
    <w:rsid w:val="00CA7545"/>
    <w:rsid w:val="00CA75AA"/>
    <w:rsid w:val="00CA78EA"/>
    <w:rsid w:val="00CA79C4"/>
    <w:rsid w:val="00CA7B63"/>
    <w:rsid w:val="00CA7BBD"/>
    <w:rsid w:val="00CB01C9"/>
    <w:rsid w:val="00CB050E"/>
    <w:rsid w:val="00CB0578"/>
    <w:rsid w:val="00CB079D"/>
    <w:rsid w:val="00CB08E9"/>
    <w:rsid w:val="00CB0A84"/>
    <w:rsid w:val="00CB11E4"/>
    <w:rsid w:val="00CB12D7"/>
    <w:rsid w:val="00CB137D"/>
    <w:rsid w:val="00CB1393"/>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D68"/>
    <w:rsid w:val="00CC2F9D"/>
    <w:rsid w:val="00CC3124"/>
    <w:rsid w:val="00CC322C"/>
    <w:rsid w:val="00CC39B7"/>
    <w:rsid w:val="00CC3BB9"/>
    <w:rsid w:val="00CC3CEE"/>
    <w:rsid w:val="00CC3EC6"/>
    <w:rsid w:val="00CC46D6"/>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63"/>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E0B"/>
    <w:rsid w:val="00CD1FB6"/>
    <w:rsid w:val="00CD2300"/>
    <w:rsid w:val="00CD244F"/>
    <w:rsid w:val="00CD2559"/>
    <w:rsid w:val="00CD2B4E"/>
    <w:rsid w:val="00CD2D40"/>
    <w:rsid w:val="00CD3159"/>
    <w:rsid w:val="00CD31DA"/>
    <w:rsid w:val="00CD3BC5"/>
    <w:rsid w:val="00CD3FF1"/>
    <w:rsid w:val="00CD46DF"/>
    <w:rsid w:val="00CD49C7"/>
    <w:rsid w:val="00CD4A05"/>
    <w:rsid w:val="00CD4BCB"/>
    <w:rsid w:val="00CD5565"/>
    <w:rsid w:val="00CD56D1"/>
    <w:rsid w:val="00CD577D"/>
    <w:rsid w:val="00CD58C0"/>
    <w:rsid w:val="00CD58EB"/>
    <w:rsid w:val="00CD58F9"/>
    <w:rsid w:val="00CD5C79"/>
    <w:rsid w:val="00CD5DB1"/>
    <w:rsid w:val="00CD61AF"/>
    <w:rsid w:val="00CD67DD"/>
    <w:rsid w:val="00CD6EC2"/>
    <w:rsid w:val="00CD70F0"/>
    <w:rsid w:val="00CD738A"/>
    <w:rsid w:val="00CD7393"/>
    <w:rsid w:val="00CD75F7"/>
    <w:rsid w:val="00CD7944"/>
    <w:rsid w:val="00CD79D1"/>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09D"/>
    <w:rsid w:val="00CE3158"/>
    <w:rsid w:val="00CE35B2"/>
    <w:rsid w:val="00CE3630"/>
    <w:rsid w:val="00CE37DD"/>
    <w:rsid w:val="00CE3933"/>
    <w:rsid w:val="00CE3C53"/>
    <w:rsid w:val="00CE42A3"/>
    <w:rsid w:val="00CE4608"/>
    <w:rsid w:val="00CE4C58"/>
    <w:rsid w:val="00CE5259"/>
    <w:rsid w:val="00CE5312"/>
    <w:rsid w:val="00CE5349"/>
    <w:rsid w:val="00CE5520"/>
    <w:rsid w:val="00CE56E4"/>
    <w:rsid w:val="00CE5748"/>
    <w:rsid w:val="00CE5A67"/>
    <w:rsid w:val="00CE5E37"/>
    <w:rsid w:val="00CE5ED0"/>
    <w:rsid w:val="00CE6128"/>
    <w:rsid w:val="00CE6607"/>
    <w:rsid w:val="00CE67E9"/>
    <w:rsid w:val="00CE701D"/>
    <w:rsid w:val="00CE7555"/>
    <w:rsid w:val="00CE75E5"/>
    <w:rsid w:val="00CE7639"/>
    <w:rsid w:val="00CE7920"/>
    <w:rsid w:val="00CE7998"/>
    <w:rsid w:val="00CE79D1"/>
    <w:rsid w:val="00CE7A7C"/>
    <w:rsid w:val="00CE7AC2"/>
    <w:rsid w:val="00CE7AD6"/>
    <w:rsid w:val="00CE7CC9"/>
    <w:rsid w:val="00CE7DD2"/>
    <w:rsid w:val="00CF03D4"/>
    <w:rsid w:val="00CF0D3F"/>
    <w:rsid w:val="00CF0D8F"/>
    <w:rsid w:val="00CF0DFF"/>
    <w:rsid w:val="00CF0E14"/>
    <w:rsid w:val="00CF12B5"/>
    <w:rsid w:val="00CF1718"/>
    <w:rsid w:val="00CF1BA9"/>
    <w:rsid w:val="00CF1D22"/>
    <w:rsid w:val="00CF1DD1"/>
    <w:rsid w:val="00CF200C"/>
    <w:rsid w:val="00CF20F5"/>
    <w:rsid w:val="00CF21DC"/>
    <w:rsid w:val="00CF2ABF"/>
    <w:rsid w:val="00CF2DC1"/>
    <w:rsid w:val="00CF2FBD"/>
    <w:rsid w:val="00CF30B3"/>
    <w:rsid w:val="00CF3514"/>
    <w:rsid w:val="00CF3524"/>
    <w:rsid w:val="00CF361C"/>
    <w:rsid w:val="00CF3BEC"/>
    <w:rsid w:val="00CF4186"/>
    <w:rsid w:val="00CF41C2"/>
    <w:rsid w:val="00CF42DF"/>
    <w:rsid w:val="00CF43CE"/>
    <w:rsid w:val="00CF4775"/>
    <w:rsid w:val="00CF478F"/>
    <w:rsid w:val="00CF4932"/>
    <w:rsid w:val="00CF4969"/>
    <w:rsid w:val="00CF4B41"/>
    <w:rsid w:val="00CF4D16"/>
    <w:rsid w:val="00CF4E42"/>
    <w:rsid w:val="00CF56DE"/>
    <w:rsid w:val="00CF5807"/>
    <w:rsid w:val="00CF58B2"/>
    <w:rsid w:val="00CF5E0A"/>
    <w:rsid w:val="00CF613F"/>
    <w:rsid w:val="00CF68B2"/>
    <w:rsid w:val="00CF719D"/>
    <w:rsid w:val="00CF7782"/>
    <w:rsid w:val="00CF7A46"/>
    <w:rsid w:val="00CF7AA1"/>
    <w:rsid w:val="00CF7D27"/>
    <w:rsid w:val="00CF7E75"/>
    <w:rsid w:val="00CF7EA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85"/>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C1"/>
    <w:rsid w:val="00D063E8"/>
    <w:rsid w:val="00D068DA"/>
    <w:rsid w:val="00D06A15"/>
    <w:rsid w:val="00D0710F"/>
    <w:rsid w:val="00D0736D"/>
    <w:rsid w:val="00D0746C"/>
    <w:rsid w:val="00D07550"/>
    <w:rsid w:val="00D07EB7"/>
    <w:rsid w:val="00D1011A"/>
    <w:rsid w:val="00D102F2"/>
    <w:rsid w:val="00D10429"/>
    <w:rsid w:val="00D1045D"/>
    <w:rsid w:val="00D10462"/>
    <w:rsid w:val="00D109A9"/>
    <w:rsid w:val="00D10C24"/>
    <w:rsid w:val="00D10C4A"/>
    <w:rsid w:val="00D1106D"/>
    <w:rsid w:val="00D11815"/>
    <w:rsid w:val="00D118E7"/>
    <w:rsid w:val="00D11CF8"/>
    <w:rsid w:val="00D11F79"/>
    <w:rsid w:val="00D1210A"/>
    <w:rsid w:val="00D129AC"/>
    <w:rsid w:val="00D129CB"/>
    <w:rsid w:val="00D12D60"/>
    <w:rsid w:val="00D12E00"/>
    <w:rsid w:val="00D12FA1"/>
    <w:rsid w:val="00D1319E"/>
    <w:rsid w:val="00D1339B"/>
    <w:rsid w:val="00D1376D"/>
    <w:rsid w:val="00D13852"/>
    <w:rsid w:val="00D1386D"/>
    <w:rsid w:val="00D1421B"/>
    <w:rsid w:val="00D14CC5"/>
    <w:rsid w:val="00D158C3"/>
    <w:rsid w:val="00D158C4"/>
    <w:rsid w:val="00D158CA"/>
    <w:rsid w:val="00D15BDD"/>
    <w:rsid w:val="00D15CAA"/>
    <w:rsid w:val="00D15CBC"/>
    <w:rsid w:val="00D15EDA"/>
    <w:rsid w:val="00D16186"/>
    <w:rsid w:val="00D168FE"/>
    <w:rsid w:val="00D16E2F"/>
    <w:rsid w:val="00D16FBD"/>
    <w:rsid w:val="00D16FE4"/>
    <w:rsid w:val="00D170B6"/>
    <w:rsid w:val="00D17378"/>
    <w:rsid w:val="00D1751F"/>
    <w:rsid w:val="00D17721"/>
    <w:rsid w:val="00D17BA7"/>
    <w:rsid w:val="00D17C75"/>
    <w:rsid w:val="00D17D00"/>
    <w:rsid w:val="00D17D54"/>
    <w:rsid w:val="00D2003F"/>
    <w:rsid w:val="00D200EF"/>
    <w:rsid w:val="00D20259"/>
    <w:rsid w:val="00D20436"/>
    <w:rsid w:val="00D204AC"/>
    <w:rsid w:val="00D2053D"/>
    <w:rsid w:val="00D20612"/>
    <w:rsid w:val="00D20DCD"/>
    <w:rsid w:val="00D20F2D"/>
    <w:rsid w:val="00D212E2"/>
    <w:rsid w:val="00D21E00"/>
    <w:rsid w:val="00D21F7A"/>
    <w:rsid w:val="00D22249"/>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BB"/>
    <w:rsid w:val="00D325C9"/>
    <w:rsid w:val="00D326A3"/>
    <w:rsid w:val="00D326A6"/>
    <w:rsid w:val="00D32CA7"/>
    <w:rsid w:val="00D32F47"/>
    <w:rsid w:val="00D33104"/>
    <w:rsid w:val="00D331BA"/>
    <w:rsid w:val="00D332ED"/>
    <w:rsid w:val="00D33319"/>
    <w:rsid w:val="00D33E09"/>
    <w:rsid w:val="00D33E22"/>
    <w:rsid w:val="00D340C3"/>
    <w:rsid w:val="00D344E7"/>
    <w:rsid w:val="00D34679"/>
    <w:rsid w:val="00D3470F"/>
    <w:rsid w:val="00D34A44"/>
    <w:rsid w:val="00D34C85"/>
    <w:rsid w:val="00D34E29"/>
    <w:rsid w:val="00D35054"/>
    <w:rsid w:val="00D3524D"/>
    <w:rsid w:val="00D352C9"/>
    <w:rsid w:val="00D35D35"/>
    <w:rsid w:val="00D35DF5"/>
    <w:rsid w:val="00D35E06"/>
    <w:rsid w:val="00D35E11"/>
    <w:rsid w:val="00D361CD"/>
    <w:rsid w:val="00D363DA"/>
    <w:rsid w:val="00D3682A"/>
    <w:rsid w:val="00D3689A"/>
    <w:rsid w:val="00D36A90"/>
    <w:rsid w:val="00D36BE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7C"/>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235"/>
    <w:rsid w:val="00D463AF"/>
    <w:rsid w:val="00D46809"/>
    <w:rsid w:val="00D46991"/>
    <w:rsid w:val="00D46A62"/>
    <w:rsid w:val="00D46BCD"/>
    <w:rsid w:val="00D46FE3"/>
    <w:rsid w:val="00D471C4"/>
    <w:rsid w:val="00D47282"/>
    <w:rsid w:val="00D47413"/>
    <w:rsid w:val="00D4775B"/>
    <w:rsid w:val="00D47988"/>
    <w:rsid w:val="00D479F6"/>
    <w:rsid w:val="00D47C2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7B8"/>
    <w:rsid w:val="00D51D3E"/>
    <w:rsid w:val="00D51D4B"/>
    <w:rsid w:val="00D51D88"/>
    <w:rsid w:val="00D52838"/>
    <w:rsid w:val="00D5357C"/>
    <w:rsid w:val="00D5378B"/>
    <w:rsid w:val="00D5389A"/>
    <w:rsid w:val="00D53F1F"/>
    <w:rsid w:val="00D547F6"/>
    <w:rsid w:val="00D55082"/>
    <w:rsid w:val="00D550FF"/>
    <w:rsid w:val="00D5518F"/>
    <w:rsid w:val="00D552AB"/>
    <w:rsid w:val="00D557AB"/>
    <w:rsid w:val="00D56220"/>
    <w:rsid w:val="00D5687A"/>
    <w:rsid w:val="00D56A55"/>
    <w:rsid w:val="00D56BBC"/>
    <w:rsid w:val="00D571B0"/>
    <w:rsid w:val="00D57458"/>
    <w:rsid w:val="00D5792F"/>
    <w:rsid w:val="00D57AC8"/>
    <w:rsid w:val="00D6050D"/>
    <w:rsid w:val="00D60CC9"/>
    <w:rsid w:val="00D60CD3"/>
    <w:rsid w:val="00D60DD2"/>
    <w:rsid w:val="00D60ECE"/>
    <w:rsid w:val="00D60F67"/>
    <w:rsid w:val="00D61038"/>
    <w:rsid w:val="00D61440"/>
    <w:rsid w:val="00D618D2"/>
    <w:rsid w:val="00D61BB2"/>
    <w:rsid w:val="00D61CEC"/>
    <w:rsid w:val="00D61DD7"/>
    <w:rsid w:val="00D6252C"/>
    <w:rsid w:val="00D62786"/>
    <w:rsid w:val="00D62A68"/>
    <w:rsid w:val="00D62B8C"/>
    <w:rsid w:val="00D630B0"/>
    <w:rsid w:val="00D63737"/>
    <w:rsid w:val="00D63856"/>
    <w:rsid w:val="00D638A5"/>
    <w:rsid w:val="00D63AC9"/>
    <w:rsid w:val="00D63CBE"/>
    <w:rsid w:val="00D63E4D"/>
    <w:rsid w:val="00D63FA2"/>
    <w:rsid w:val="00D641E5"/>
    <w:rsid w:val="00D64280"/>
    <w:rsid w:val="00D6432B"/>
    <w:rsid w:val="00D64491"/>
    <w:rsid w:val="00D64A68"/>
    <w:rsid w:val="00D64CA1"/>
    <w:rsid w:val="00D64DDE"/>
    <w:rsid w:val="00D65072"/>
    <w:rsid w:val="00D6525B"/>
    <w:rsid w:val="00D65609"/>
    <w:rsid w:val="00D65B2D"/>
    <w:rsid w:val="00D6641A"/>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4A2"/>
    <w:rsid w:val="00D824D0"/>
    <w:rsid w:val="00D82A71"/>
    <w:rsid w:val="00D82ACD"/>
    <w:rsid w:val="00D82B1A"/>
    <w:rsid w:val="00D830E0"/>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768"/>
    <w:rsid w:val="00D96951"/>
    <w:rsid w:val="00D96DD3"/>
    <w:rsid w:val="00D9703C"/>
    <w:rsid w:val="00D972C8"/>
    <w:rsid w:val="00D97857"/>
    <w:rsid w:val="00D9785B"/>
    <w:rsid w:val="00D9792C"/>
    <w:rsid w:val="00D97DA3"/>
    <w:rsid w:val="00D97F5A"/>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F"/>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54C"/>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605"/>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91C"/>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DCB"/>
    <w:rsid w:val="00DD2EBF"/>
    <w:rsid w:val="00DD3433"/>
    <w:rsid w:val="00DD37D8"/>
    <w:rsid w:val="00DD39C0"/>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5AA"/>
    <w:rsid w:val="00DD67E8"/>
    <w:rsid w:val="00DD6CD7"/>
    <w:rsid w:val="00DD6F9B"/>
    <w:rsid w:val="00DD736A"/>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E87"/>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C64"/>
    <w:rsid w:val="00DF2F73"/>
    <w:rsid w:val="00DF3296"/>
    <w:rsid w:val="00DF36A6"/>
    <w:rsid w:val="00DF3CAC"/>
    <w:rsid w:val="00DF431D"/>
    <w:rsid w:val="00DF4332"/>
    <w:rsid w:val="00DF437B"/>
    <w:rsid w:val="00DF4509"/>
    <w:rsid w:val="00DF4598"/>
    <w:rsid w:val="00DF45DB"/>
    <w:rsid w:val="00DF461E"/>
    <w:rsid w:val="00DF463A"/>
    <w:rsid w:val="00DF475E"/>
    <w:rsid w:val="00DF487D"/>
    <w:rsid w:val="00DF4D44"/>
    <w:rsid w:val="00DF4E17"/>
    <w:rsid w:val="00DF50F4"/>
    <w:rsid w:val="00DF515E"/>
    <w:rsid w:val="00DF5260"/>
    <w:rsid w:val="00DF526F"/>
    <w:rsid w:val="00DF54B4"/>
    <w:rsid w:val="00DF5DFD"/>
    <w:rsid w:val="00DF60EA"/>
    <w:rsid w:val="00DF655D"/>
    <w:rsid w:val="00DF66F4"/>
    <w:rsid w:val="00DF6C17"/>
    <w:rsid w:val="00DF7110"/>
    <w:rsid w:val="00DF722B"/>
    <w:rsid w:val="00DF72E9"/>
    <w:rsid w:val="00DF7395"/>
    <w:rsid w:val="00DF798A"/>
    <w:rsid w:val="00DF79F3"/>
    <w:rsid w:val="00DF7B6D"/>
    <w:rsid w:val="00DF7C4D"/>
    <w:rsid w:val="00DF7F44"/>
    <w:rsid w:val="00E0013E"/>
    <w:rsid w:val="00E00286"/>
    <w:rsid w:val="00E002DD"/>
    <w:rsid w:val="00E003E1"/>
    <w:rsid w:val="00E009AE"/>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17"/>
    <w:rsid w:val="00E0354D"/>
    <w:rsid w:val="00E03A4C"/>
    <w:rsid w:val="00E03A5F"/>
    <w:rsid w:val="00E03B51"/>
    <w:rsid w:val="00E042A6"/>
    <w:rsid w:val="00E04767"/>
    <w:rsid w:val="00E0496E"/>
    <w:rsid w:val="00E049C2"/>
    <w:rsid w:val="00E04CA5"/>
    <w:rsid w:val="00E04E23"/>
    <w:rsid w:val="00E05030"/>
    <w:rsid w:val="00E05067"/>
    <w:rsid w:val="00E050F2"/>
    <w:rsid w:val="00E05275"/>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5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54"/>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6C0"/>
    <w:rsid w:val="00E279D7"/>
    <w:rsid w:val="00E27B4F"/>
    <w:rsid w:val="00E27B59"/>
    <w:rsid w:val="00E27CA8"/>
    <w:rsid w:val="00E27CD3"/>
    <w:rsid w:val="00E27E8F"/>
    <w:rsid w:val="00E27ED6"/>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4C0"/>
    <w:rsid w:val="00E336A1"/>
    <w:rsid w:val="00E33741"/>
    <w:rsid w:val="00E33A0F"/>
    <w:rsid w:val="00E33A15"/>
    <w:rsid w:val="00E33C80"/>
    <w:rsid w:val="00E33DBD"/>
    <w:rsid w:val="00E342F3"/>
    <w:rsid w:val="00E34417"/>
    <w:rsid w:val="00E348B5"/>
    <w:rsid w:val="00E34FBB"/>
    <w:rsid w:val="00E3524E"/>
    <w:rsid w:val="00E35341"/>
    <w:rsid w:val="00E35471"/>
    <w:rsid w:val="00E356E8"/>
    <w:rsid w:val="00E3570B"/>
    <w:rsid w:val="00E3576C"/>
    <w:rsid w:val="00E36185"/>
    <w:rsid w:val="00E3624A"/>
    <w:rsid w:val="00E364B2"/>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04"/>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3F7C"/>
    <w:rsid w:val="00E445A1"/>
    <w:rsid w:val="00E4493E"/>
    <w:rsid w:val="00E449C8"/>
    <w:rsid w:val="00E44D7C"/>
    <w:rsid w:val="00E4554D"/>
    <w:rsid w:val="00E459EC"/>
    <w:rsid w:val="00E45B88"/>
    <w:rsid w:val="00E45C1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15"/>
    <w:rsid w:val="00E47AEA"/>
    <w:rsid w:val="00E47F0A"/>
    <w:rsid w:val="00E50536"/>
    <w:rsid w:val="00E505F8"/>
    <w:rsid w:val="00E50C45"/>
    <w:rsid w:val="00E50E2C"/>
    <w:rsid w:val="00E51177"/>
    <w:rsid w:val="00E5144E"/>
    <w:rsid w:val="00E51A16"/>
    <w:rsid w:val="00E51DCD"/>
    <w:rsid w:val="00E51FB4"/>
    <w:rsid w:val="00E523A9"/>
    <w:rsid w:val="00E526A8"/>
    <w:rsid w:val="00E52C63"/>
    <w:rsid w:val="00E52D37"/>
    <w:rsid w:val="00E52EA4"/>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43B"/>
    <w:rsid w:val="00E5757D"/>
    <w:rsid w:val="00E575D7"/>
    <w:rsid w:val="00E577F6"/>
    <w:rsid w:val="00E57FFD"/>
    <w:rsid w:val="00E60917"/>
    <w:rsid w:val="00E60B21"/>
    <w:rsid w:val="00E60DDC"/>
    <w:rsid w:val="00E6138E"/>
    <w:rsid w:val="00E614F2"/>
    <w:rsid w:val="00E61550"/>
    <w:rsid w:val="00E615CF"/>
    <w:rsid w:val="00E6163C"/>
    <w:rsid w:val="00E61C51"/>
    <w:rsid w:val="00E61EC7"/>
    <w:rsid w:val="00E621D1"/>
    <w:rsid w:val="00E621E8"/>
    <w:rsid w:val="00E62225"/>
    <w:rsid w:val="00E62872"/>
    <w:rsid w:val="00E628AA"/>
    <w:rsid w:val="00E6290B"/>
    <w:rsid w:val="00E62D6E"/>
    <w:rsid w:val="00E62D85"/>
    <w:rsid w:val="00E62E3B"/>
    <w:rsid w:val="00E62FBA"/>
    <w:rsid w:val="00E63000"/>
    <w:rsid w:val="00E6327B"/>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45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4973"/>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D0"/>
    <w:rsid w:val="00E80C2F"/>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152"/>
    <w:rsid w:val="00E83525"/>
    <w:rsid w:val="00E835E1"/>
    <w:rsid w:val="00E839CA"/>
    <w:rsid w:val="00E83C2C"/>
    <w:rsid w:val="00E83D5F"/>
    <w:rsid w:val="00E83DCA"/>
    <w:rsid w:val="00E84805"/>
    <w:rsid w:val="00E84974"/>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6F78"/>
    <w:rsid w:val="00E8753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DBB"/>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911"/>
    <w:rsid w:val="00E949C1"/>
    <w:rsid w:val="00E94EA1"/>
    <w:rsid w:val="00E9503A"/>
    <w:rsid w:val="00E95242"/>
    <w:rsid w:val="00E95657"/>
    <w:rsid w:val="00E959A7"/>
    <w:rsid w:val="00E959BF"/>
    <w:rsid w:val="00E95A85"/>
    <w:rsid w:val="00E9603F"/>
    <w:rsid w:val="00E96061"/>
    <w:rsid w:val="00E96066"/>
    <w:rsid w:val="00E961DA"/>
    <w:rsid w:val="00E96367"/>
    <w:rsid w:val="00E9637D"/>
    <w:rsid w:val="00E963DD"/>
    <w:rsid w:val="00E96467"/>
    <w:rsid w:val="00E9663D"/>
    <w:rsid w:val="00E96785"/>
    <w:rsid w:val="00E969A5"/>
    <w:rsid w:val="00E96B88"/>
    <w:rsid w:val="00E97016"/>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BD5"/>
    <w:rsid w:val="00EA2C7F"/>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E90"/>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83C"/>
    <w:rsid w:val="00EA7CFC"/>
    <w:rsid w:val="00EA7DED"/>
    <w:rsid w:val="00EA7E0C"/>
    <w:rsid w:val="00EB04F0"/>
    <w:rsid w:val="00EB053F"/>
    <w:rsid w:val="00EB0ABA"/>
    <w:rsid w:val="00EB1029"/>
    <w:rsid w:val="00EB1402"/>
    <w:rsid w:val="00EB14DC"/>
    <w:rsid w:val="00EB1611"/>
    <w:rsid w:val="00EB169B"/>
    <w:rsid w:val="00EB1774"/>
    <w:rsid w:val="00EB1BC5"/>
    <w:rsid w:val="00EB1CAC"/>
    <w:rsid w:val="00EB1CDA"/>
    <w:rsid w:val="00EB1F74"/>
    <w:rsid w:val="00EB28FD"/>
    <w:rsid w:val="00EB29BA"/>
    <w:rsid w:val="00EB2DA9"/>
    <w:rsid w:val="00EB2F27"/>
    <w:rsid w:val="00EB301B"/>
    <w:rsid w:val="00EB305D"/>
    <w:rsid w:val="00EB315C"/>
    <w:rsid w:val="00EB31F2"/>
    <w:rsid w:val="00EB3420"/>
    <w:rsid w:val="00EB36D6"/>
    <w:rsid w:val="00EB3B3F"/>
    <w:rsid w:val="00EB3E89"/>
    <w:rsid w:val="00EB3EA0"/>
    <w:rsid w:val="00EB40F6"/>
    <w:rsid w:val="00EB43B9"/>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2F1B"/>
    <w:rsid w:val="00EC304F"/>
    <w:rsid w:val="00EC3239"/>
    <w:rsid w:val="00EC3365"/>
    <w:rsid w:val="00EC375F"/>
    <w:rsid w:val="00EC3880"/>
    <w:rsid w:val="00EC38D7"/>
    <w:rsid w:val="00EC399B"/>
    <w:rsid w:val="00EC3AFE"/>
    <w:rsid w:val="00EC3FFC"/>
    <w:rsid w:val="00EC4074"/>
    <w:rsid w:val="00EC4350"/>
    <w:rsid w:val="00EC4391"/>
    <w:rsid w:val="00EC49CF"/>
    <w:rsid w:val="00EC4E37"/>
    <w:rsid w:val="00EC5007"/>
    <w:rsid w:val="00EC50F2"/>
    <w:rsid w:val="00EC515E"/>
    <w:rsid w:val="00EC51A7"/>
    <w:rsid w:val="00EC5385"/>
    <w:rsid w:val="00EC56E8"/>
    <w:rsid w:val="00EC574A"/>
    <w:rsid w:val="00EC5807"/>
    <w:rsid w:val="00EC58DC"/>
    <w:rsid w:val="00EC592A"/>
    <w:rsid w:val="00EC5F0A"/>
    <w:rsid w:val="00EC6158"/>
    <w:rsid w:val="00EC6183"/>
    <w:rsid w:val="00EC641E"/>
    <w:rsid w:val="00EC6481"/>
    <w:rsid w:val="00EC66EB"/>
    <w:rsid w:val="00EC6A0C"/>
    <w:rsid w:val="00EC6B15"/>
    <w:rsid w:val="00EC6C14"/>
    <w:rsid w:val="00EC6D68"/>
    <w:rsid w:val="00EC6E78"/>
    <w:rsid w:val="00EC6F76"/>
    <w:rsid w:val="00ED0223"/>
    <w:rsid w:val="00ED048B"/>
    <w:rsid w:val="00ED0E09"/>
    <w:rsid w:val="00ED0FB8"/>
    <w:rsid w:val="00ED115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15C"/>
    <w:rsid w:val="00ED42A8"/>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02"/>
    <w:rsid w:val="00ED7689"/>
    <w:rsid w:val="00ED77F6"/>
    <w:rsid w:val="00ED78D0"/>
    <w:rsid w:val="00ED7CB1"/>
    <w:rsid w:val="00ED7E18"/>
    <w:rsid w:val="00EE00FA"/>
    <w:rsid w:val="00EE0332"/>
    <w:rsid w:val="00EE0382"/>
    <w:rsid w:val="00EE03EC"/>
    <w:rsid w:val="00EE0997"/>
    <w:rsid w:val="00EE0B09"/>
    <w:rsid w:val="00EE0F58"/>
    <w:rsid w:val="00EE12E5"/>
    <w:rsid w:val="00EE137A"/>
    <w:rsid w:val="00EE137D"/>
    <w:rsid w:val="00EE1461"/>
    <w:rsid w:val="00EE226C"/>
    <w:rsid w:val="00EE228E"/>
    <w:rsid w:val="00EE2460"/>
    <w:rsid w:val="00EE24C7"/>
    <w:rsid w:val="00EE266F"/>
    <w:rsid w:val="00EE314F"/>
    <w:rsid w:val="00EE3196"/>
    <w:rsid w:val="00EE32F0"/>
    <w:rsid w:val="00EE3308"/>
    <w:rsid w:val="00EE3309"/>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A0"/>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71E"/>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13"/>
    <w:rsid w:val="00F00EB3"/>
    <w:rsid w:val="00F01420"/>
    <w:rsid w:val="00F016C1"/>
    <w:rsid w:val="00F01A29"/>
    <w:rsid w:val="00F01E46"/>
    <w:rsid w:val="00F01E98"/>
    <w:rsid w:val="00F02140"/>
    <w:rsid w:val="00F024BA"/>
    <w:rsid w:val="00F024F7"/>
    <w:rsid w:val="00F02735"/>
    <w:rsid w:val="00F0287B"/>
    <w:rsid w:val="00F02B0C"/>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8B7"/>
    <w:rsid w:val="00F1499E"/>
    <w:rsid w:val="00F14A12"/>
    <w:rsid w:val="00F15263"/>
    <w:rsid w:val="00F15319"/>
    <w:rsid w:val="00F153ED"/>
    <w:rsid w:val="00F15A3E"/>
    <w:rsid w:val="00F16379"/>
    <w:rsid w:val="00F168F7"/>
    <w:rsid w:val="00F17063"/>
    <w:rsid w:val="00F174CC"/>
    <w:rsid w:val="00F17785"/>
    <w:rsid w:val="00F1794D"/>
    <w:rsid w:val="00F17B6C"/>
    <w:rsid w:val="00F17F0E"/>
    <w:rsid w:val="00F20186"/>
    <w:rsid w:val="00F20373"/>
    <w:rsid w:val="00F20CBE"/>
    <w:rsid w:val="00F20FBC"/>
    <w:rsid w:val="00F21072"/>
    <w:rsid w:val="00F2109D"/>
    <w:rsid w:val="00F21AE0"/>
    <w:rsid w:val="00F21CE1"/>
    <w:rsid w:val="00F2200C"/>
    <w:rsid w:val="00F22409"/>
    <w:rsid w:val="00F2244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81B"/>
    <w:rsid w:val="00F27BC8"/>
    <w:rsid w:val="00F301E2"/>
    <w:rsid w:val="00F305E9"/>
    <w:rsid w:val="00F307FB"/>
    <w:rsid w:val="00F30B37"/>
    <w:rsid w:val="00F30E2A"/>
    <w:rsid w:val="00F30E81"/>
    <w:rsid w:val="00F3143C"/>
    <w:rsid w:val="00F3159B"/>
    <w:rsid w:val="00F31664"/>
    <w:rsid w:val="00F31776"/>
    <w:rsid w:val="00F31943"/>
    <w:rsid w:val="00F31A54"/>
    <w:rsid w:val="00F31C64"/>
    <w:rsid w:val="00F3250F"/>
    <w:rsid w:val="00F326B4"/>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35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C1A"/>
    <w:rsid w:val="00F42353"/>
    <w:rsid w:val="00F42418"/>
    <w:rsid w:val="00F4256C"/>
    <w:rsid w:val="00F42695"/>
    <w:rsid w:val="00F42982"/>
    <w:rsid w:val="00F430EE"/>
    <w:rsid w:val="00F4310B"/>
    <w:rsid w:val="00F432D4"/>
    <w:rsid w:val="00F4334F"/>
    <w:rsid w:val="00F4351B"/>
    <w:rsid w:val="00F4385E"/>
    <w:rsid w:val="00F440EB"/>
    <w:rsid w:val="00F4423A"/>
    <w:rsid w:val="00F448E4"/>
    <w:rsid w:val="00F4491B"/>
    <w:rsid w:val="00F449AB"/>
    <w:rsid w:val="00F44A83"/>
    <w:rsid w:val="00F44AF1"/>
    <w:rsid w:val="00F44B01"/>
    <w:rsid w:val="00F44BDA"/>
    <w:rsid w:val="00F44F26"/>
    <w:rsid w:val="00F44FB3"/>
    <w:rsid w:val="00F451CE"/>
    <w:rsid w:val="00F4526B"/>
    <w:rsid w:val="00F4526C"/>
    <w:rsid w:val="00F459D1"/>
    <w:rsid w:val="00F45A63"/>
    <w:rsid w:val="00F45B5C"/>
    <w:rsid w:val="00F45E53"/>
    <w:rsid w:val="00F463C0"/>
    <w:rsid w:val="00F464C1"/>
    <w:rsid w:val="00F4655C"/>
    <w:rsid w:val="00F46677"/>
    <w:rsid w:val="00F46D5F"/>
    <w:rsid w:val="00F46DDD"/>
    <w:rsid w:val="00F46E80"/>
    <w:rsid w:val="00F473A3"/>
    <w:rsid w:val="00F47861"/>
    <w:rsid w:val="00F479BB"/>
    <w:rsid w:val="00F47A99"/>
    <w:rsid w:val="00F47A9B"/>
    <w:rsid w:val="00F47CED"/>
    <w:rsid w:val="00F501B5"/>
    <w:rsid w:val="00F501FE"/>
    <w:rsid w:val="00F50377"/>
    <w:rsid w:val="00F50568"/>
    <w:rsid w:val="00F507A0"/>
    <w:rsid w:val="00F50809"/>
    <w:rsid w:val="00F50E1A"/>
    <w:rsid w:val="00F514A9"/>
    <w:rsid w:val="00F515C7"/>
    <w:rsid w:val="00F51BAB"/>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7DD"/>
    <w:rsid w:val="00F5694F"/>
    <w:rsid w:val="00F56DC3"/>
    <w:rsid w:val="00F576A4"/>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58F"/>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9AC"/>
    <w:rsid w:val="00F73B91"/>
    <w:rsid w:val="00F73F54"/>
    <w:rsid w:val="00F73FC4"/>
    <w:rsid w:val="00F74115"/>
    <w:rsid w:val="00F74490"/>
    <w:rsid w:val="00F74596"/>
    <w:rsid w:val="00F7462C"/>
    <w:rsid w:val="00F74685"/>
    <w:rsid w:val="00F74777"/>
    <w:rsid w:val="00F74788"/>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5DA"/>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787"/>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254"/>
    <w:rsid w:val="00F9641F"/>
    <w:rsid w:val="00F964F4"/>
    <w:rsid w:val="00F96825"/>
    <w:rsid w:val="00F96B73"/>
    <w:rsid w:val="00F96CCA"/>
    <w:rsid w:val="00F96DD4"/>
    <w:rsid w:val="00F96DD6"/>
    <w:rsid w:val="00F97AA6"/>
    <w:rsid w:val="00F97B9F"/>
    <w:rsid w:val="00FA0127"/>
    <w:rsid w:val="00FA02F0"/>
    <w:rsid w:val="00FA0424"/>
    <w:rsid w:val="00FA060E"/>
    <w:rsid w:val="00FA06D8"/>
    <w:rsid w:val="00FA07BE"/>
    <w:rsid w:val="00FA0800"/>
    <w:rsid w:val="00FA092D"/>
    <w:rsid w:val="00FA09F0"/>
    <w:rsid w:val="00FA0BE9"/>
    <w:rsid w:val="00FA0BED"/>
    <w:rsid w:val="00FA0BF5"/>
    <w:rsid w:val="00FA0CD7"/>
    <w:rsid w:val="00FA0F89"/>
    <w:rsid w:val="00FA1115"/>
    <w:rsid w:val="00FA11E1"/>
    <w:rsid w:val="00FA1295"/>
    <w:rsid w:val="00FA12D4"/>
    <w:rsid w:val="00FA15CE"/>
    <w:rsid w:val="00FA16D5"/>
    <w:rsid w:val="00FA1703"/>
    <w:rsid w:val="00FA1867"/>
    <w:rsid w:val="00FA1901"/>
    <w:rsid w:val="00FA19EB"/>
    <w:rsid w:val="00FA230D"/>
    <w:rsid w:val="00FA2487"/>
    <w:rsid w:val="00FA2527"/>
    <w:rsid w:val="00FA294A"/>
    <w:rsid w:val="00FA2ECE"/>
    <w:rsid w:val="00FA2F00"/>
    <w:rsid w:val="00FA3174"/>
    <w:rsid w:val="00FA31FC"/>
    <w:rsid w:val="00FA3224"/>
    <w:rsid w:val="00FA3F5F"/>
    <w:rsid w:val="00FA3FB1"/>
    <w:rsid w:val="00FA4044"/>
    <w:rsid w:val="00FA4270"/>
    <w:rsid w:val="00FA43A2"/>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DF"/>
    <w:rsid w:val="00FA6B91"/>
    <w:rsid w:val="00FA6BBF"/>
    <w:rsid w:val="00FA6BC3"/>
    <w:rsid w:val="00FA6CD9"/>
    <w:rsid w:val="00FA6D36"/>
    <w:rsid w:val="00FA6E80"/>
    <w:rsid w:val="00FA782D"/>
    <w:rsid w:val="00FA7FBA"/>
    <w:rsid w:val="00FB04FD"/>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13"/>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A8"/>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4B4"/>
    <w:rsid w:val="00FD3724"/>
    <w:rsid w:val="00FD3AF0"/>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10"/>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E54"/>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5435B-A71B-4EC6-8ED1-BF250235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10942</TotalTime>
  <Pages>4</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1029</cp:revision>
  <cp:lastPrinted>2010-04-04T10:18:00Z</cp:lastPrinted>
  <dcterms:created xsi:type="dcterms:W3CDTF">2017-05-03T10:37:00Z</dcterms:created>
  <dcterms:modified xsi:type="dcterms:W3CDTF">2017-08-11T08:41:00Z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