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997BA" w14:textId="77777777"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EA6A09">
        <w:rPr>
          <w:rFonts w:ascii="Arial" w:hAnsi="Arial" w:cs="Arial"/>
          <w:b/>
          <w:sz w:val="24"/>
          <w:lang w:eastAsia="zh-CN"/>
        </w:rPr>
        <w:t>1712477</w:t>
      </w:r>
    </w:p>
    <w:p w14:paraId="48FEA844" w14:textId="77777777"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14:paraId="6C8A0F8B" w14:textId="77777777" w:rsidR="00627D4F" w:rsidRPr="00FC7BBB" w:rsidRDefault="00627D4F" w:rsidP="00627D4F">
      <w:pPr>
        <w:spacing w:after="0"/>
        <w:rPr>
          <w:rFonts w:ascii="Arial" w:hAnsi="Arial" w:cs="Arial"/>
          <w:b/>
          <w:sz w:val="24"/>
        </w:rPr>
      </w:pPr>
    </w:p>
    <w:p w14:paraId="07833558" w14:textId="77777777"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AF0CD4">
        <w:rPr>
          <w:rFonts w:ascii="Arial" w:hAnsi="Arial" w:cs="Arial"/>
          <w:b/>
          <w:bCs/>
          <w:sz w:val="24"/>
          <w:lang w:val="en-US"/>
        </w:rPr>
        <w:t>5</w:t>
      </w:r>
      <w:r w:rsidR="00627D4F">
        <w:rPr>
          <w:rFonts w:ascii="Arial" w:hAnsi="Arial" w:cs="Arial"/>
          <w:b/>
          <w:bCs/>
          <w:sz w:val="24"/>
          <w:lang w:val="en-US"/>
        </w:rPr>
        <w:t>.2.2.</w:t>
      </w:r>
      <w:r w:rsidR="00EA6A09">
        <w:rPr>
          <w:rFonts w:ascii="Arial" w:hAnsi="Arial" w:cs="Arial"/>
          <w:b/>
          <w:bCs/>
          <w:sz w:val="24"/>
          <w:lang w:val="en-US"/>
        </w:rPr>
        <w:t>2</w:t>
      </w:r>
    </w:p>
    <w:p w14:paraId="4FA22F89"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C0667F3"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A6A09">
        <w:rPr>
          <w:rFonts w:ascii="Arial" w:hAnsi="Arial"/>
          <w:b/>
          <w:sz w:val="24"/>
        </w:rPr>
        <w:t>Remaining details on uplink starting and ending positions in a subframe for FS3</w:t>
      </w:r>
    </w:p>
    <w:p w14:paraId="3CCE8C33"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5AE55FD6" w14:textId="77777777" w:rsidR="001F3AEC" w:rsidRPr="0099619E" w:rsidRDefault="00EA6A09" w:rsidP="0099619E">
      <w:pPr>
        <w:pStyle w:val="Heading1"/>
        <w:keepNext w:val="0"/>
        <w:widowControl w:val="0"/>
        <w:spacing w:before="480" w:after="120"/>
        <w:ind w:left="518"/>
        <w:rPr>
          <w:sz w:val="28"/>
        </w:rPr>
      </w:pPr>
      <w:r>
        <w:rPr>
          <w:sz w:val="28"/>
        </w:rPr>
        <w:t>Introduction</w:t>
      </w:r>
      <w:r w:rsidR="00DE31C2">
        <w:rPr>
          <w:sz w:val="28"/>
        </w:rPr>
        <w:t xml:space="preserve"> </w:t>
      </w:r>
    </w:p>
    <w:p w14:paraId="2C9A7062" w14:textId="77777777" w:rsidR="00EA6A09" w:rsidRDefault="00EA6A09" w:rsidP="00EA6A09">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14:paraId="3BD618B3" w14:textId="77777777" w:rsidR="00EA6A09" w:rsidRDefault="00EA6A09" w:rsidP="00EA6A09">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14:paraId="1F7E4E3E" w14:textId="77777777" w:rsidR="00EA6A09" w:rsidRDefault="00EA6A09" w:rsidP="00EA6A09">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4B8C5160" w14:textId="77777777" w:rsidR="00EA6A09" w:rsidRDefault="00EA6A09" w:rsidP="00EA6A09">
      <w:pPr>
        <w:pStyle w:val="LGTdoc"/>
        <w:spacing w:before="20" w:afterLines="0" w:line="240" w:lineRule="auto"/>
        <w:rPr>
          <w:sz w:val="20"/>
          <w:szCs w:val="20"/>
        </w:rPr>
      </w:pPr>
      <w:r>
        <w:rPr>
          <w:sz w:val="20"/>
          <w:szCs w:val="20"/>
        </w:rPr>
        <w:t>This contribution is about the first objective, especially on the UL aspects. A related agreement made in RAN1 Meeting #8</w:t>
      </w:r>
      <w:r w:rsidR="00FB2269">
        <w:rPr>
          <w:sz w:val="20"/>
          <w:szCs w:val="20"/>
        </w:rPr>
        <w:t>9</w:t>
      </w:r>
      <w:r>
        <w:rPr>
          <w:sz w:val="20"/>
          <w:szCs w:val="20"/>
        </w:rPr>
        <w:t xml:space="preserve"> is captured below [2].</w:t>
      </w:r>
    </w:p>
    <w:p w14:paraId="611ABA32" w14:textId="77777777" w:rsidR="00EA6A09" w:rsidRDefault="00EA6A09" w:rsidP="00EA6A09">
      <w:pPr>
        <w:pStyle w:val="LGTdoc"/>
        <w:spacing w:before="20" w:afterLines="0" w:line="240" w:lineRule="auto"/>
        <w:rPr>
          <w:sz w:val="20"/>
          <w:szCs w:val="20"/>
        </w:rPr>
      </w:pPr>
    </w:p>
    <w:tbl>
      <w:tblPr>
        <w:tblStyle w:val="TableGrid"/>
        <w:tblW w:w="0" w:type="auto"/>
        <w:tblLook w:val="04A0" w:firstRow="1" w:lastRow="0" w:firstColumn="1" w:lastColumn="0" w:noHBand="0" w:noVBand="1"/>
      </w:tblPr>
      <w:tblGrid>
        <w:gridCol w:w="9919"/>
      </w:tblGrid>
      <w:tr w:rsidR="00EA6A09" w14:paraId="7DA29013" w14:textId="77777777" w:rsidTr="00E568F5">
        <w:tc>
          <w:tcPr>
            <w:tcW w:w="9962" w:type="dxa"/>
          </w:tcPr>
          <w:p w14:paraId="596606B3"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highlight w:val="green"/>
                <w:lang w:val="en-US" w:eastAsia="ja-JP"/>
              </w:rPr>
              <w:t>Agreement</w:t>
            </w:r>
            <w:r w:rsidRPr="00BB0445">
              <w:rPr>
                <w:rFonts w:ascii="Times New Roman" w:eastAsia="MS Mincho" w:hAnsi="Times New Roman"/>
                <w:iCs/>
                <w:lang w:val="en-US" w:eastAsia="ja-JP"/>
              </w:rPr>
              <w:t>:</w:t>
            </w:r>
          </w:p>
          <w:p w14:paraId="3A1BE881"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UL partial subframe transmission starting at symbol #7 is supported with both following modes  Mode 1 and Mode 2</w:t>
            </w:r>
          </w:p>
          <w:p w14:paraId="5BB370C8"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Mode 1. The UE may start at a Rel-14 starting point or at symbol #7 depending on e.g. the outcome of LBT</w:t>
            </w:r>
          </w:p>
          <w:p w14:paraId="0DFA9348"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TBS is determined as for the full subframe regardless of the starting point (i.e. no TBS scaling)</w:t>
            </w:r>
          </w:p>
          <w:p w14:paraId="60F0F6D6"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channel access within shared COT</w:t>
            </w:r>
          </w:p>
          <w:p w14:paraId="173A6D1A"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how to indicate to which UL subframes this applies</w:t>
            </w:r>
          </w:p>
          <w:p w14:paraId="37782D80" w14:textId="77777777" w:rsidR="00EA6A09" w:rsidRPr="00BB0445" w:rsidRDefault="00EA6A09" w:rsidP="00EA6A09">
            <w:pPr>
              <w:numPr>
                <w:ilvl w:val="1"/>
                <w:numId w:val="23"/>
              </w:numPr>
              <w:spacing w:after="0"/>
              <w:rPr>
                <w:rFonts w:ascii="Times New Roman" w:eastAsia="MS Mincho" w:hAnsi="Times New Roman"/>
                <w:iCs/>
                <w:lang w:val="fi-FI" w:eastAsia="ja-JP"/>
              </w:rPr>
            </w:pPr>
            <w:r w:rsidRPr="00BB0445">
              <w:rPr>
                <w:rFonts w:ascii="Times New Roman" w:eastAsia="MS Mincho" w:hAnsi="Times New Roman"/>
                <w:iCs/>
                <w:lang w:val="en-US" w:eastAsia="ja-JP"/>
              </w:rPr>
              <w:t>FFS: UCI mapping, if supported</w:t>
            </w:r>
          </w:p>
          <w:p w14:paraId="1876640A" w14:textId="77777777" w:rsidR="00EA6A09" w:rsidRPr="00BB0445" w:rsidRDefault="00EA6A09" w:rsidP="00EA6A09">
            <w:pPr>
              <w:spacing w:after="0"/>
              <w:rPr>
                <w:rFonts w:ascii="Times New Roman" w:eastAsia="MS Mincho" w:hAnsi="Times New Roman"/>
                <w:iCs/>
                <w:lang w:val="en-US" w:eastAsia="ja-JP"/>
              </w:rPr>
            </w:pPr>
          </w:p>
          <w:p w14:paraId="10E893A0"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Mode 2. The UL grant indicates starting position at number #7</w:t>
            </w:r>
          </w:p>
          <w:p w14:paraId="4574193F"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additional starting points between symbols #7 and #8 </w:t>
            </w:r>
          </w:p>
          <w:p w14:paraId="11F9619A"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TB(s) is rate matched into the second slot</w:t>
            </w:r>
          </w:p>
          <w:p w14:paraId="27221103"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TBS Scaling is used similarly as in FS2</w:t>
            </w:r>
          </w:p>
          <w:p w14:paraId="60F35F2E" w14:textId="77777777" w:rsidR="00EA6A09" w:rsidRPr="00BB0445" w:rsidRDefault="00EA6A09" w:rsidP="00EA6A09">
            <w:pPr>
              <w:numPr>
                <w:ilvl w:val="2"/>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TBS scaling details  </w:t>
            </w:r>
          </w:p>
          <w:p w14:paraId="73973F4D" w14:textId="77777777" w:rsidR="00EA6A09" w:rsidRPr="00BB0445" w:rsidRDefault="00EA6A09" w:rsidP="00EA6A09">
            <w:pPr>
              <w:numPr>
                <w:ilvl w:val="1"/>
                <w:numId w:val="23"/>
              </w:numPr>
              <w:spacing w:after="0"/>
              <w:rPr>
                <w:rFonts w:ascii="Times New Roman" w:eastAsia="MS Mincho" w:hAnsi="Times New Roman"/>
                <w:iCs/>
                <w:lang w:val="fi-FI" w:eastAsia="ja-JP"/>
              </w:rPr>
            </w:pPr>
            <w:r w:rsidRPr="00BB0445">
              <w:rPr>
                <w:rFonts w:ascii="Times New Roman" w:eastAsia="MS Mincho" w:hAnsi="Times New Roman"/>
                <w:iCs/>
                <w:lang w:val="en-US" w:eastAsia="ja-JP"/>
              </w:rPr>
              <w:t>FFS: UCI mapping, if supported</w:t>
            </w:r>
          </w:p>
          <w:p w14:paraId="0C6453C7" w14:textId="77777777" w:rsidR="00EA6A09" w:rsidRPr="00BB0445" w:rsidRDefault="00EA6A09" w:rsidP="00EA6A09">
            <w:pPr>
              <w:spacing w:after="0"/>
              <w:rPr>
                <w:rFonts w:ascii="Times New Roman" w:eastAsia="MS Mincho" w:hAnsi="Times New Roman"/>
                <w:iCs/>
                <w:sz w:val="24"/>
                <w:lang w:val="en-US" w:eastAsia="ja-JP"/>
              </w:rPr>
            </w:pPr>
          </w:p>
          <w:p w14:paraId="7FEEB4DB"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highlight w:val="green"/>
                <w:lang w:val="en-US" w:eastAsia="ja-JP"/>
              </w:rPr>
              <w:t>Agreement</w:t>
            </w:r>
            <w:r w:rsidRPr="00BB0445">
              <w:rPr>
                <w:rFonts w:ascii="Times New Roman" w:eastAsia="MS Mincho" w:hAnsi="Times New Roman"/>
                <w:iCs/>
                <w:lang w:val="en-US" w:eastAsia="ja-JP"/>
              </w:rPr>
              <w:t>:</w:t>
            </w:r>
          </w:p>
          <w:p w14:paraId="039D4546"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lang w:val="en-US" w:eastAsia="ja-JP"/>
              </w:rPr>
              <w:t>For Mode 1:</w:t>
            </w:r>
          </w:p>
          <w:p w14:paraId="437750E4" w14:textId="77777777" w:rsidR="00EA6A09" w:rsidRPr="00BB0445" w:rsidRDefault="00EA6A09" w:rsidP="00EA6A09">
            <w:pPr>
              <w:numPr>
                <w:ilvl w:val="0"/>
                <w:numId w:val="23"/>
              </w:numPr>
              <w:spacing w:after="0"/>
              <w:rPr>
                <w:rFonts w:ascii="Times New Roman" w:eastAsia="MS Mincho" w:hAnsi="Times New Roman"/>
                <w:iCs/>
                <w:sz w:val="24"/>
                <w:lang w:val="en-US" w:eastAsia="ja-JP"/>
              </w:rPr>
            </w:pPr>
            <w:r w:rsidRPr="00BB0445">
              <w:rPr>
                <w:rFonts w:ascii="Times New Roman" w:eastAsia="MS Mincho" w:hAnsi="Times New Roman"/>
                <w:iCs/>
                <w:lang w:val="en-US" w:eastAsia="ja-JP"/>
              </w:rPr>
              <w:t>When transmission starts at symbol #7, the first slot of a subframe is punctured</w:t>
            </w:r>
          </w:p>
          <w:p w14:paraId="53671916" w14:textId="77777777" w:rsidR="00EA6A09" w:rsidRPr="00BB0445" w:rsidRDefault="00EA6A09" w:rsidP="00EA6A09">
            <w:pPr>
              <w:numPr>
                <w:ilvl w:val="0"/>
                <w:numId w:val="23"/>
              </w:numPr>
              <w:spacing w:after="0"/>
              <w:rPr>
                <w:rFonts w:ascii="Times New Roman" w:eastAsia="MS Mincho" w:hAnsi="Times New Roman"/>
                <w:iCs/>
                <w:sz w:val="24"/>
                <w:lang w:val="en-US" w:eastAsia="ja-JP"/>
              </w:rPr>
            </w:pPr>
            <w:r w:rsidRPr="00BB0445">
              <w:rPr>
                <w:rFonts w:ascii="Times New Roman" w:eastAsia="MS Mincho" w:hAnsi="Times New Roman"/>
                <w:iCs/>
                <w:lang w:val="en-US" w:eastAsia="ja-JP"/>
              </w:rPr>
              <w:t>FFS: new MCS table and when that would be applicable</w:t>
            </w:r>
          </w:p>
          <w:p w14:paraId="353A4E2A" w14:textId="77777777" w:rsidR="00EA6A09" w:rsidRPr="00BB0445" w:rsidRDefault="00EA6A09" w:rsidP="00EA6A09">
            <w:pPr>
              <w:spacing w:after="0"/>
              <w:rPr>
                <w:rFonts w:ascii="Times New Roman" w:eastAsia="MS Mincho" w:hAnsi="Times New Roman"/>
                <w:iCs/>
                <w:sz w:val="24"/>
                <w:lang w:val="en-US" w:eastAsia="ja-JP"/>
              </w:rPr>
            </w:pPr>
          </w:p>
          <w:p w14:paraId="18D56DB0" w14:textId="77777777" w:rsidR="00EA6A09" w:rsidRPr="00BB0445" w:rsidRDefault="00EA6A09" w:rsidP="00EA6A09">
            <w:pPr>
              <w:spacing w:after="0"/>
              <w:rPr>
                <w:rFonts w:ascii="Times New Roman" w:eastAsia="MS Mincho" w:hAnsi="Times New Roman"/>
                <w:iCs/>
                <w:lang w:eastAsia="ja-JP"/>
              </w:rPr>
            </w:pPr>
            <w:r w:rsidRPr="00BB0445">
              <w:rPr>
                <w:rFonts w:ascii="Times New Roman" w:eastAsia="MS Mincho" w:hAnsi="Times New Roman"/>
                <w:iCs/>
                <w:highlight w:val="green"/>
                <w:lang w:eastAsia="ja-JP"/>
              </w:rPr>
              <w:t>Agreement:</w:t>
            </w:r>
          </w:p>
          <w:p w14:paraId="4EDDB6E7" w14:textId="77777777" w:rsidR="00EA6A09" w:rsidRPr="00BB0445" w:rsidRDefault="00EA6A09" w:rsidP="00EA6A09">
            <w:pPr>
              <w:numPr>
                <w:ilvl w:val="0"/>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UL partial subframe transmission ending in the end of symbol #6 is supported (in addition to #12 and #13 already supported)</w:t>
            </w:r>
          </w:p>
          <w:p w14:paraId="2ABE9E13"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#3 and #10 </w:t>
            </w:r>
          </w:p>
          <w:p w14:paraId="6DC316CA"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ending position is indicated with the UL grant</w:t>
            </w:r>
          </w:p>
          <w:p w14:paraId="704E460E"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TB(s) is rate matched into the allocated symbols</w:t>
            </w:r>
          </w:p>
          <w:p w14:paraId="05E27EE6"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TBS Scaling is used similarly as in FS2</w:t>
            </w:r>
          </w:p>
          <w:p w14:paraId="5D2B021D" w14:textId="77777777" w:rsidR="00EA6A09" w:rsidRPr="00BB0445" w:rsidRDefault="00EA6A09" w:rsidP="00EA6A09">
            <w:pPr>
              <w:numPr>
                <w:ilvl w:val="2"/>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TBS scaling details  </w:t>
            </w:r>
          </w:p>
          <w:p w14:paraId="55FCF417"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UCI mapping, if supported</w:t>
            </w:r>
          </w:p>
          <w:p w14:paraId="642D0339"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whether the starting symbols is always #0 or as in Rel-14</w:t>
            </w:r>
          </w:p>
          <w:p w14:paraId="2DE19EFD"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SRS transmission is not supported in these cases</w:t>
            </w:r>
          </w:p>
          <w:p w14:paraId="439D1E5C" w14:textId="77777777" w:rsidR="00EA6A09" w:rsidRPr="005F0437" w:rsidRDefault="00EA6A09" w:rsidP="00E568F5">
            <w:pPr>
              <w:rPr>
                <w:rFonts w:eastAsia="MS Mincho"/>
                <w:lang w:val="en-US" w:eastAsia="ja-JP"/>
              </w:rPr>
            </w:pPr>
          </w:p>
        </w:tc>
      </w:tr>
    </w:tbl>
    <w:p w14:paraId="607E353E" w14:textId="77777777" w:rsidR="0021529E" w:rsidRPr="00EA6A09" w:rsidRDefault="00EA6A09" w:rsidP="00EA6A09">
      <w:pPr>
        <w:pStyle w:val="LGTdoc"/>
        <w:spacing w:before="20" w:afterLines="0" w:line="240" w:lineRule="auto"/>
        <w:rPr>
          <w:sz w:val="20"/>
          <w:szCs w:val="20"/>
        </w:rPr>
      </w:pPr>
      <w:r>
        <w:rPr>
          <w:sz w:val="20"/>
          <w:szCs w:val="20"/>
        </w:rPr>
        <w:lastRenderedPageBreak/>
        <w:t xml:space="preserve">In this contribution, the remaining FFS points in the above agreements will be mainly discussed. </w:t>
      </w:r>
    </w:p>
    <w:p w14:paraId="64CD6D9A" w14:textId="77777777" w:rsidR="005F0F7B" w:rsidRPr="0099619E" w:rsidRDefault="00EA6A09" w:rsidP="0099619E">
      <w:pPr>
        <w:pStyle w:val="Heading1"/>
        <w:keepNext w:val="0"/>
        <w:widowControl w:val="0"/>
        <w:spacing w:before="480" w:after="120"/>
        <w:ind w:left="518"/>
        <w:rPr>
          <w:sz w:val="28"/>
          <w:lang w:val="en-US"/>
        </w:rPr>
      </w:pPr>
      <w:r>
        <w:rPr>
          <w:sz w:val="28"/>
          <w:lang w:val="en-US"/>
        </w:rPr>
        <w:t>Remaining issues on UL partial subframe</w:t>
      </w:r>
    </w:p>
    <w:p w14:paraId="37F2A43B" w14:textId="77777777" w:rsidR="005321AB" w:rsidRDefault="00EA6A09" w:rsidP="0099619E">
      <w:pPr>
        <w:pStyle w:val="Heading2"/>
        <w:spacing w:before="360" w:after="120"/>
        <w:rPr>
          <w:rFonts w:ascii="Arial" w:hAnsi="Arial"/>
        </w:rPr>
      </w:pPr>
      <w:r>
        <w:rPr>
          <w:rFonts w:ascii="Arial" w:hAnsi="Arial"/>
        </w:rPr>
        <w:t>UL starting partial subframes</w:t>
      </w:r>
      <w:r w:rsidR="005321AB" w:rsidRPr="0099619E">
        <w:rPr>
          <w:rFonts w:ascii="Arial" w:hAnsi="Arial"/>
        </w:rPr>
        <w:t xml:space="preserve"> </w:t>
      </w:r>
    </w:p>
    <w:p w14:paraId="72934BDD" w14:textId="77777777" w:rsidR="00EA6A09" w:rsidRDefault="00EA6A09" w:rsidP="00EA6A09">
      <w:pPr>
        <w:pStyle w:val="Heading3"/>
      </w:pPr>
      <w:r>
        <w:rPr>
          <w:lang w:val="en-US"/>
        </w:rPr>
        <w:t>Partial subframe via puncturing (Mode 1)</w:t>
      </w:r>
      <w:r w:rsidRPr="0099619E">
        <w:t xml:space="preserve"> </w:t>
      </w:r>
    </w:p>
    <w:p w14:paraId="17D254B9" w14:textId="77777777" w:rsidR="00EA6A09" w:rsidRPr="00BB0445" w:rsidRDefault="00EA6A09" w:rsidP="00DF2D26">
      <w:pPr>
        <w:spacing w:before="240"/>
        <w:rPr>
          <w:rFonts w:ascii="Times New Roman" w:hAnsi="Times New Roman"/>
          <w:i/>
          <w:u w:val="single"/>
        </w:rPr>
      </w:pPr>
      <w:r w:rsidRPr="00BB0445">
        <w:rPr>
          <w:rFonts w:ascii="Times New Roman" w:hAnsi="Times New Roman"/>
          <w:i/>
          <w:u w:val="single"/>
        </w:rPr>
        <w:t>Channel access within shared COT:</w:t>
      </w:r>
    </w:p>
    <w:p w14:paraId="7B09055C" w14:textId="77777777" w:rsidR="00EA6A09" w:rsidRPr="00BB0445" w:rsidRDefault="00DF2D26" w:rsidP="00EA6A09">
      <w:pPr>
        <w:rPr>
          <w:rFonts w:ascii="Times New Roman" w:hAnsi="Times New Roman"/>
        </w:rPr>
      </w:pPr>
      <w:r w:rsidRPr="00BB0445">
        <w:rPr>
          <w:rFonts w:ascii="Times New Roman" w:hAnsi="Times New Roman"/>
        </w:rPr>
        <w:t>During the RAN1#89, it was discussed</w:t>
      </w:r>
      <w:r w:rsidR="001A3329">
        <w:rPr>
          <w:rFonts w:ascii="Times New Roman" w:hAnsi="Times New Roman"/>
        </w:rPr>
        <w:t xml:space="preserve"> that</w:t>
      </w:r>
      <w:r w:rsidRPr="00BB0445">
        <w:rPr>
          <w:rFonts w:ascii="Times New Roman" w:hAnsi="Times New Roman"/>
        </w:rPr>
        <w:t xml:space="preserve"> if a UE fails LBT with 25 us single interval LBT, then what type of LBT should be used for the next possible transmission instance. The following is an agreement made in Rel-14 during eLAA WI.</w:t>
      </w:r>
    </w:p>
    <w:tbl>
      <w:tblPr>
        <w:tblStyle w:val="TableGrid"/>
        <w:tblW w:w="0" w:type="auto"/>
        <w:tblInd w:w="-5" w:type="dxa"/>
        <w:tblLook w:val="04A0" w:firstRow="1" w:lastRow="0" w:firstColumn="1" w:lastColumn="0" w:noHBand="0" w:noVBand="1"/>
      </w:tblPr>
      <w:tblGrid>
        <w:gridCol w:w="9924"/>
      </w:tblGrid>
      <w:tr w:rsidR="00DF2D26" w:rsidRPr="00BB0445" w14:paraId="7033CD57" w14:textId="77777777" w:rsidTr="00DF2D26">
        <w:tc>
          <w:tcPr>
            <w:tcW w:w="9924" w:type="dxa"/>
          </w:tcPr>
          <w:p w14:paraId="241F978E" w14:textId="77777777" w:rsidR="00DF2D26" w:rsidRPr="00BB0445" w:rsidRDefault="00DF2D26" w:rsidP="00E568F5">
            <w:pPr>
              <w:spacing w:before="100" w:beforeAutospacing="1" w:after="100" w:afterAutospacing="1"/>
              <w:rPr>
                <w:rFonts w:ascii="Times New Roman" w:hAnsi="Times New Roman"/>
                <w:sz w:val="19"/>
                <w:szCs w:val="19"/>
                <w:lang w:val="en-US"/>
              </w:rPr>
            </w:pPr>
            <w:r w:rsidRPr="00BB0445">
              <w:rPr>
                <w:rFonts w:ascii="Times New Roman" w:hAnsi="Times New Roman"/>
                <w:b/>
                <w:bCs/>
                <w:sz w:val="22"/>
                <w:szCs w:val="22"/>
                <w:highlight w:val="green"/>
                <w:shd w:val="clear" w:color="auto" w:fill="FFFF00"/>
              </w:rPr>
              <w:t>Agreement:</w:t>
            </w:r>
            <w:r w:rsidRPr="00BB0445">
              <w:rPr>
                <w:rFonts w:ascii="Times New Roman" w:eastAsia="MS Mincho" w:hAnsi="Times New Roman"/>
                <w:b/>
                <w:color w:val="F8F8F8"/>
                <w:highlight w:val="blue"/>
                <w:u w:val="single"/>
                <w:lang w:val="en-US" w:eastAsia="ja-JP"/>
              </w:rPr>
              <w:t xml:space="preserve"> (RAN1#85 Email discussion [85-05-06)</w:t>
            </w:r>
          </w:p>
          <w:p w14:paraId="6B05E33F" w14:textId="77777777" w:rsidR="00DF2D26" w:rsidRPr="00BB0445" w:rsidRDefault="00DF2D26" w:rsidP="00DF2D26">
            <w:pPr>
              <w:pStyle w:val="ListParagraph"/>
              <w:numPr>
                <w:ilvl w:val="0"/>
                <w:numId w:val="28"/>
              </w:numPr>
              <w:spacing w:before="120"/>
            </w:pPr>
            <w:r w:rsidRPr="00BB0445">
              <w:t xml:space="preserve">UE is not expected to be signaled different LBT types for </w:t>
            </w:r>
            <w:r w:rsidRPr="00930235">
              <w:t>all</w:t>
            </w:r>
            <w:r w:rsidRPr="00BB0445">
              <w:t xml:space="preserve"> consecutively scheduled subframes when there is no gap between the consecutive subframes. </w:t>
            </w:r>
          </w:p>
          <w:p w14:paraId="5BEBDEB9" w14:textId="77777777" w:rsidR="00DF2D26" w:rsidRPr="00BB0445" w:rsidRDefault="00DF2D26" w:rsidP="00DF2D26">
            <w:pPr>
              <w:pStyle w:val="ListParagraph"/>
              <w:numPr>
                <w:ilvl w:val="0"/>
                <w:numId w:val="28"/>
              </w:numPr>
              <w:spacing w:before="120"/>
            </w:pPr>
            <w:r w:rsidRPr="00BB0445">
              <w:t>FFS: For a set of consecutive scheduled subframes without any gaps that are subject to LBT, after the first successful LBT in that set, the UE continues transmission for all the remaining subframes in the set.</w:t>
            </w:r>
          </w:p>
          <w:p w14:paraId="02CC3C59" w14:textId="77777777" w:rsidR="00DF2D26" w:rsidRPr="00BB0445" w:rsidRDefault="00DF2D26" w:rsidP="00DF2D26">
            <w:pPr>
              <w:pStyle w:val="ListParagraph"/>
              <w:numPr>
                <w:ilvl w:val="0"/>
                <w:numId w:val="28"/>
              </w:numPr>
              <w:spacing w:before="120"/>
            </w:pPr>
            <w:r w:rsidRPr="00BB0445">
              <w:t>For a set of consecutive scheduled subframes without any gaps that are subject to LBT, if LBT fails for a subframe in that set, the UE continues the LBT according to the signaled LBT type for the next subframe in the set.</w:t>
            </w:r>
          </w:p>
        </w:tc>
      </w:tr>
    </w:tbl>
    <w:p w14:paraId="0E59667E" w14:textId="77777777" w:rsidR="00DF2D26" w:rsidRPr="00BB0445" w:rsidRDefault="00DF2D26" w:rsidP="00EA6A09">
      <w:pPr>
        <w:rPr>
          <w:rFonts w:ascii="Times New Roman" w:hAnsi="Times New Roman"/>
        </w:rPr>
      </w:pPr>
    </w:p>
    <w:p w14:paraId="16BD98C3" w14:textId="77777777" w:rsidR="00DF2D26" w:rsidRPr="00BB0445" w:rsidRDefault="00DF2D26" w:rsidP="00DF2D26">
      <w:pPr>
        <w:rPr>
          <w:rFonts w:ascii="Times New Roman" w:hAnsi="Times New Roman"/>
        </w:rPr>
      </w:pPr>
      <w:r w:rsidRPr="00BB0445">
        <w:rPr>
          <w:rFonts w:ascii="Times New Roman" w:hAnsi="Times New Roman"/>
        </w:rPr>
        <w:t xml:space="preserve">The above agreement says that the UE continues to perform the same type of LBT for the consecutively scheduled subframes, if the UE fails to finish LBT. For instance, consider that a UE is </w:t>
      </w:r>
      <w:r w:rsidR="001A3329">
        <w:rPr>
          <w:rFonts w:ascii="Times New Roman" w:hAnsi="Times New Roman"/>
        </w:rPr>
        <w:t>ha</w:t>
      </w:r>
      <w:r w:rsidR="001A3329" w:rsidRPr="00BB0445">
        <w:rPr>
          <w:rFonts w:ascii="Times New Roman" w:hAnsi="Times New Roman"/>
        </w:rPr>
        <w:t xml:space="preserve">s </w:t>
      </w:r>
      <w:r w:rsidRPr="00BB0445">
        <w:rPr>
          <w:rFonts w:ascii="Times New Roman" w:hAnsi="Times New Roman"/>
        </w:rPr>
        <w:t>scheduled two consecutive subframes within the eNB’s obtained MCOT and indicated to perform 25 us single interval LBT. If the UE could not succeed the 25 us single interval LBT right before the first scheduled subframe, then the above agreement says that the UE will perform 25 us single interval LBT again right before the start of the next subframe. The same principle should also apply to the partial UL subframe case as well.</w:t>
      </w:r>
    </w:p>
    <w:p w14:paraId="029A3208" w14:textId="77777777" w:rsidR="00DF2D26" w:rsidRPr="00BB0445" w:rsidRDefault="00DF2D26" w:rsidP="00DF2D26">
      <w:pPr>
        <w:pStyle w:val="LGTdoc1"/>
        <w:spacing w:beforeLines="0" w:before="240" w:after="240" w:afterAutospacing="0"/>
        <w:rPr>
          <w:snapToGrid/>
          <w:kern w:val="2"/>
          <w:sz w:val="20"/>
        </w:rPr>
      </w:pPr>
      <w:r w:rsidRPr="00BB0445">
        <w:rPr>
          <w:snapToGrid/>
          <w:kern w:val="2"/>
          <w:sz w:val="20"/>
        </w:rPr>
        <w:t xml:space="preserve">Proposal 1: UE continues to perform the 25us single interval LBT for the consecutively scheduled subframes including the partial subframe transmission instances, if the UE fails to finish LBT. </w:t>
      </w:r>
    </w:p>
    <w:p w14:paraId="707E116E" w14:textId="77777777" w:rsidR="00EA6A09" w:rsidRPr="00BB0445" w:rsidRDefault="00EA6A09" w:rsidP="00EA6A09">
      <w:pPr>
        <w:rPr>
          <w:rFonts w:ascii="Times New Roman" w:hAnsi="Times New Roman"/>
        </w:rPr>
      </w:pPr>
      <w:r w:rsidRPr="00BB0445">
        <w:rPr>
          <w:rFonts w:ascii="Times New Roman" w:hAnsi="Times New Roman"/>
          <w:i/>
          <w:u w:val="single"/>
        </w:rPr>
        <w:t xml:space="preserve">UCI </w:t>
      </w:r>
      <w:r w:rsidR="0074547A" w:rsidRPr="00BB0445">
        <w:rPr>
          <w:rFonts w:ascii="Times New Roman" w:hAnsi="Times New Roman"/>
          <w:i/>
          <w:u w:val="single"/>
        </w:rPr>
        <w:t>mapping</w:t>
      </w:r>
      <w:r w:rsidR="00DF2D26" w:rsidRPr="00BB0445">
        <w:rPr>
          <w:rFonts w:ascii="Times New Roman" w:hAnsi="Times New Roman"/>
        </w:rPr>
        <w:t>:</w:t>
      </w:r>
    </w:p>
    <w:p w14:paraId="2F6F8F77" w14:textId="3F2DA155" w:rsidR="00DF2D26" w:rsidRPr="00BB0445" w:rsidRDefault="00DF2D26" w:rsidP="00DF2D26">
      <w:pPr>
        <w:pStyle w:val="LGTdoc"/>
        <w:spacing w:afterLines="0" w:after="60" w:line="240" w:lineRule="auto"/>
        <w:rPr>
          <w:kern w:val="0"/>
          <w:sz w:val="20"/>
          <w:lang w:val="en-GB" w:eastAsia="en-US"/>
        </w:rPr>
      </w:pPr>
      <w:r w:rsidRPr="00BB0445">
        <w:rPr>
          <w:kern w:val="0"/>
          <w:sz w:val="20"/>
          <w:lang w:val="en-GB" w:eastAsia="en-US"/>
        </w:rPr>
        <w:t>We begin by briefly describing the UCI multiplexing with UL-SCH in PUSCH in LTE. When UCI is multiplexed with UL-SCH in PUSCH, the CQI/PMI, HARQ-ACK, and RI are separately modulated and multiplexed in the channel interleaver before the DFT to preserve the low CM property. The HARQ-ACK feedback is placed in the two symbols next to the DMRS symbol, i.e., symbol 2 and 4, in each slot to benefit from accurate channel estimation. The encoded UL-SCH data in PUSCH is punctured to make a room for HARQ-ACK feedback encoded bits and the HARQ-ACK is frequency first mapped. The RI encoded bits are placed in the symbols</w:t>
      </w:r>
      <w:r w:rsidR="007845D0">
        <w:rPr>
          <w:kern w:val="0"/>
          <w:sz w:val="20"/>
          <w:lang w:val="en-GB" w:eastAsia="en-US"/>
        </w:rPr>
        <w:t xml:space="preserve"> next</w:t>
      </w:r>
      <w:r w:rsidRPr="00BB0445">
        <w:rPr>
          <w:kern w:val="0"/>
          <w:sz w:val="20"/>
          <w:lang w:val="en-GB" w:eastAsia="en-US"/>
        </w:rPr>
        <w:t xml:space="preserve"> to the symbols for the placement of HARQ-ACK feedback, i.e., symbol 1 and 5, in each slot regardless of actual presence of HARQ-ACK feedback. The UL-SCH data is rate mated in PUSCH and the RI is frequency first mapped. The CQI/PMI are placed before the UL-SCH data when multiplexed and mapped in a time first manner.  </w:t>
      </w:r>
    </w:p>
    <w:p w14:paraId="65DFA55D" w14:textId="5C922878" w:rsidR="00DF2D26" w:rsidRPr="00BB0445" w:rsidRDefault="00DF2D26" w:rsidP="00EA6A09">
      <w:pPr>
        <w:rPr>
          <w:rFonts w:ascii="Times New Roman" w:hAnsi="Times New Roman"/>
        </w:rPr>
      </w:pPr>
      <w:r w:rsidRPr="00BB0445">
        <w:rPr>
          <w:rFonts w:ascii="Times New Roman" w:hAnsi="Times New Roman"/>
        </w:rPr>
        <w:t>In the case of UL starting partial subframe, puncturing is done for the first slot. Note that the UE prepares PUSCH assuming a full subframe transmission. The UCI is multiplexed with the UL-SCH b</w:t>
      </w:r>
      <w:r w:rsidR="00EA3D6A">
        <w:rPr>
          <w:rFonts w:ascii="Times New Roman" w:hAnsi="Times New Roman"/>
        </w:rPr>
        <w:t>efore DFT. After the UE realizes</w:t>
      </w:r>
      <w:r w:rsidRPr="00BB0445">
        <w:rPr>
          <w:rFonts w:ascii="Times New Roman" w:hAnsi="Times New Roman"/>
        </w:rPr>
        <w:t xml:space="preserve"> that it may transmit a partial subframe, there is not much time allowed for </w:t>
      </w:r>
      <w:r w:rsidR="00EA3D6A">
        <w:rPr>
          <w:rFonts w:ascii="Times New Roman" w:hAnsi="Times New Roman"/>
        </w:rPr>
        <w:t xml:space="preserve">the </w:t>
      </w:r>
      <w:r w:rsidRPr="00BB0445">
        <w:rPr>
          <w:rFonts w:ascii="Times New Roman" w:hAnsi="Times New Roman"/>
        </w:rPr>
        <w:t xml:space="preserve">UE to do anything else. That’s the rationale behind the choice of PUSCH puncturing option for partial UL subframe transmission for Mode 1. Therefore, after puncturing the first slot, there is no other option than </w:t>
      </w:r>
      <w:r w:rsidR="001A3329">
        <w:rPr>
          <w:rFonts w:ascii="Times New Roman" w:hAnsi="Times New Roman"/>
        </w:rPr>
        <w:t xml:space="preserve">for </w:t>
      </w:r>
      <w:r w:rsidRPr="00BB0445">
        <w:rPr>
          <w:rFonts w:ascii="Times New Roman" w:hAnsi="Times New Roman"/>
        </w:rPr>
        <w:t xml:space="preserve">the UE </w:t>
      </w:r>
      <w:r w:rsidR="001A3329">
        <w:rPr>
          <w:rFonts w:ascii="Times New Roman" w:hAnsi="Times New Roman"/>
        </w:rPr>
        <w:t xml:space="preserve">to </w:t>
      </w:r>
      <w:r w:rsidRPr="00BB0445">
        <w:rPr>
          <w:rFonts w:ascii="Times New Roman" w:hAnsi="Times New Roman"/>
        </w:rPr>
        <w:t>transmit the second slot of PUSCH as it was originally prepared</w:t>
      </w:r>
      <w:r w:rsidR="001A3329">
        <w:rPr>
          <w:rFonts w:ascii="Times New Roman" w:hAnsi="Times New Roman"/>
        </w:rPr>
        <w:t>,</w:t>
      </w:r>
      <w:r w:rsidRPr="00BB0445">
        <w:rPr>
          <w:rFonts w:ascii="Times New Roman" w:hAnsi="Times New Roman"/>
        </w:rPr>
        <w:t xml:space="preserve"> including the UCI. It is a different question whether the eNB can utilize the received UCI in the second slot or not.</w:t>
      </w:r>
    </w:p>
    <w:p w14:paraId="4FD7D885" w14:textId="77777777" w:rsidR="00EA6A09" w:rsidRPr="00BB0445" w:rsidRDefault="00DF2D26" w:rsidP="00EA6A09">
      <w:pPr>
        <w:rPr>
          <w:rFonts w:ascii="Times New Roman" w:hAnsi="Times New Roman"/>
        </w:rPr>
      </w:pPr>
      <w:r w:rsidRPr="00BB0445">
        <w:rPr>
          <w:rFonts w:ascii="Times New Roman" w:hAnsi="Times New Roman"/>
        </w:rPr>
        <w:t>If the code rate of CQI/PMI, which uses the same MCS as UL-SCH in the same PUSCH, the CQI/PMI may be recovered as CQI/PMI is also time-first mapped. In the case of 1-bit HARQ-ACK or RI, the information may be retrieved due to the repetition code. However, in the case of 2-bit HARQ-ACK or RI, the retrieval may be difficult with the simplex code.</w:t>
      </w:r>
    </w:p>
    <w:p w14:paraId="269A4A33" w14:textId="77777777" w:rsidR="00DF2D26" w:rsidRPr="00EA3D6A" w:rsidRDefault="00DF2D26" w:rsidP="00EA3D6A">
      <w:pPr>
        <w:pStyle w:val="LGTdoc1"/>
        <w:spacing w:beforeLines="0" w:before="240" w:after="240" w:afterAutospacing="0"/>
        <w:rPr>
          <w:snapToGrid/>
          <w:kern w:val="2"/>
          <w:sz w:val="20"/>
        </w:rPr>
      </w:pPr>
      <w:r w:rsidRPr="00BB0445">
        <w:rPr>
          <w:snapToGrid/>
          <w:kern w:val="2"/>
          <w:sz w:val="20"/>
        </w:rPr>
        <w:t xml:space="preserve">Proposal 2: For Mode 1, the UCI mapping assumes full subframe transmission, i.e., no change. </w:t>
      </w:r>
    </w:p>
    <w:p w14:paraId="081D3EE1" w14:textId="77777777" w:rsidR="00DF2D26" w:rsidRPr="00DF2D26" w:rsidRDefault="00EA6A09" w:rsidP="00DF2D26">
      <w:pPr>
        <w:pStyle w:val="Heading3"/>
      </w:pPr>
      <w:r>
        <w:rPr>
          <w:lang w:val="en-US"/>
        </w:rPr>
        <w:lastRenderedPageBreak/>
        <w:t>Partial subframe via rate matching (Mode 2)</w:t>
      </w:r>
      <w:r w:rsidRPr="0099619E">
        <w:t xml:space="preserve"> </w:t>
      </w:r>
    </w:p>
    <w:p w14:paraId="6501E1A1" w14:textId="77777777" w:rsidR="0074547A" w:rsidRPr="00BB0445" w:rsidRDefault="0074547A" w:rsidP="00DF2D26">
      <w:pPr>
        <w:spacing w:before="240"/>
        <w:rPr>
          <w:rFonts w:ascii="Times New Roman" w:hAnsi="Times New Roman"/>
          <w:lang w:val="en-US"/>
        </w:rPr>
      </w:pPr>
      <w:r w:rsidRPr="00BB0445">
        <w:rPr>
          <w:rFonts w:ascii="Times New Roman" w:hAnsi="Times New Roman"/>
          <w:i/>
          <w:u w:val="single"/>
          <w:lang w:val="en-US"/>
        </w:rPr>
        <w:t>Additional starting positions between symbols #7 and #8</w:t>
      </w:r>
      <w:r w:rsidR="00DF2D26" w:rsidRPr="00BB0445">
        <w:rPr>
          <w:rFonts w:ascii="Times New Roman" w:hAnsi="Times New Roman"/>
          <w:lang w:val="en-US"/>
        </w:rPr>
        <w:t>:</w:t>
      </w:r>
    </w:p>
    <w:p w14:paraId="1439B78E" w14:textId="1B090AE2" w:rsidR="00DF2D26" w:rsidRPr="00BB0445" w:rsidRDefault="00DF2D26" w:rsidP="00EA6A09">
      <w:pPr>
        <w:rPr>
          <w:rFonts w:ascii="Times New Roman" w:hAnsi="Times New Roman"/>
          <w:lang w:val="en-US"/>
        </w:rPr>
      </w:pPr>
      <w:r w:rsidRPr="00BB0445">
        <w:rPr>
          <w:rFonts w:ascii="Times New Roman" w:hAnsi="Times New Roman"/>
          <w:lang w:val="en-US"/>
        </w:rPr>
        <w:t xml:space="preserve">This is a scheduled partial starting subframe transmission. </w:t>
      </w:r>
      <w:r w:rsidR="00E568F5" w:rsidRPr="00BB0445">
        <w:rPr>
          <w:rFonts w:ascii="Times New Roman" w:hAnsi="Times New Roman"/>
          <w:lang w:val="en-US"/>
        </w:rPr>
        <w:t xml:space="preserve">Depending on the situation, it may be needed by the eNB to create an LBT gap before the start of the partial starting subframe transmission. Note also that all the necessary mechanisms, such as the existing DCI formats for eLAA and CP extension, are </w:t>
      </w:r>
      <w:r w:rsidR="00BB0445" w:rsidRPr="00BB0445">
        <w:rPr>
          <w:rFonts w:ascii="Times New Roman" w:hAnsi="Times New Roman"/>
          <w:lang w:val="en-US"/>
        </w:rPr>
        <w:t xml:space="preserve">already there. </w:t>
      </w:r>
    </w:p>
    <w:p w14:paraId="054382CE" w14:textId="77777777" w:rsidR="00DF2D26" w:rsidRPr="00BB0445" w:rsidRDefault="00BB0445" w:rsidP="00BB0445">
      <w:pPr>
        <w:pStyle w:val="LGTdoc1"/>
        <w:spacing w:beforeLines="0" w:before="240" w:after="240" w:afterAutospacing="0"/>
        <w:rPr>
          <w:snapToGrid/>
          <w:kern w:val="2"/>
          <w:sz w:val="20"/>
        </w:rPr>
      </w:pPr>
      <w:r w:rsidRPr="00BB0445">
        <w:rPr>
          <w:snapToGrid/>
          <w:kern w:val="2"/>
          <w:sz w:val="20"/>
        </w:rPr>
        <w:t xml:space="preserve">Proposal 3: For Mode 2, additional starting positions between symbols #7 and #8, e.g., 25us after the start of symbol #7, 25us + TA after the start of symbol #7, and symbol #8, are allowed. </w:t>
      </w:r>
    </w:p>
    <w:p w14:paraId="09FDBF81" w14:textId="77777777" w:rsidR="0074547A" w:rsidRPr="00BB0445" w:rsidRDefault="0074547A" w:rsidP="00EA6A09">
      <w:pPr>
        <w:rPr>
          <w:rFonts w:ascii="Times New Roman" w:hAnsi="Times New Roman"/>
          <w:lang w:val="en-US"/>
        </w:rPr>
      </w:pPr>
      <w:r w:rsidRPr="00BB0445">
        <w:rPr>
          <w:rFonts w:ascii="Times New Roman" w:hAnsi="Times New Roman"/>
          <w:i/>
          <w:u w:val="single"/>
          <w:lang w:val="en-US"/>
        </w:rPr>
        <w:t>New MCS table</w:t>
      </w:r>
      <w:r w:rsidR="00BB0445" w:rsidRPr="00BB0445">
        <w:rPr>
          <w:rFonts w:ascii="Times New Roman" w:hAnsi="Times New Roman"/>
          <w:lang w:val="en-US"/>
        </w:rPr>
        <w:t>:</w:t>
      </w:r>
    </w:p>
    <w:p w14:paraId="66A860D9" w14:textId="4BF0CFA4" w:rsidR="00BB0445" w:rsidRPr="00BB0445" w:rsidRDefault="00BB0445" w:rsidP="00BB0445">
      <w:pPr>
        <w:pStyle w:val="LGTdoc"/>
        <w:spacing w:afterLines="0" w:after="60" w:line="240" w:lineRule="auto"/>
        <w:rPr>
          <w:sz w:val="20"/>
          <w:szCs w:val="20"/>
        </w:rPr>
      </w:pPr>
      <w:r w:rsidRPr="00BB0445">
        <w:rPr>
          <w:sz w:val="20"/>
          <w:szCs w:val="20"/>
        </w:rPr>
        <w:t xml:space="preserve">It was discussed in the last meeting </w:t>
      </w:r>
      <w:r w:rsidR="007D4D7F">
        <w:rPr>
          <w:sz w:val="20"/>
          <w:szCs w:val="20"/>
        </w:rPr>
        <w:t>whether</w:t>
      </w:r>
      <w:r w:rsidRPr="00BB0445">
        <w:rPr>
          <w:sz w:val="20"/>
          <w:szCs w:val="20"/>
        </w:rPr>
        <w:t xml:space="preserve"> </w:t>
      </w:r>
      <w:r w:rsidR="007D4D7F">
        <w:rPr>
          <w:sz w:val="20"/>
          <w:szCs w:val="20"/>
        </w:rPr>
        <w:t xml:space="preserve">a </w:t>
      </w:r>
      <w:r w:rsidRPr="00BB0445">
        <w:rPr>
          <w:sz w:val="20"/>
          <w:szCs w:val="20"/>
        </w:rPr>
        <w:t>new MCS table is needed. Note that even if we introduce a new MCS table, it is indecisive when to apply this new table because the eNB do</w:t>
      </w:r>
      <w:r w:rsidR="007A4A67">
        <w:rPr>
          <w:sz w:val="20"/>
          <w:szCs w:val="20"/>
        </w:rPr>
        <w:t>es</w:t>
      </w:r>
      <w:r w:rsidRPr="00BB0445">
        <w:rPr>
          <w:sz w:val="20"/>
          <w:szCs w:val="20"/>
        </w:rPr>
        <w:t xml:space="preserve"> not know whether the LBT to be performed by a UE will be successful or not a priori. Consider that the eNB scheduled a UE to use a new MCS table to lower the code rate, but then it is equally likely that the UE will succeed LBT. If the UE </w:t>
      </w:r>
      <w:r w:rsidR="007A4A67" w:rsidRPr="00BB0445">
        <w:rPr>
          <w:sz w:val="20"/>
          <w:szCs w:val="20"/>
        </w:rPr>
        <w:t>succee</w:t>
      </w:r>
      <w:r w:rsidR="007A4A67">
        <w:rPr>
          <w:sz w:val="20"/>
          <w:szCs w:val="20"/>
        </w:rPr>
        <w:t>ds</w:t>
      </w:r>
      <w:r w:rsidR="007A4A67" w:rsidRPr="00BB0445">
        <w:rPr>
          <w:sz w:val="20"/>
          <w:szCs w:val="20"/>
        </w:rPr>
        <w:t xml:space="preserve"> </w:t>
      </w:r>
      <w:r w:rsidRPr="00BB0445">
        <w:rPr>
          <w:sz w:val="20"/>
          <w:szCs w:val="20"/>
        </w:rPr>
        <w:t>LBT, then it ends up</w:t>
      </w:r>
      <w:r w:rsidR="00E774EC">
        <w:rPr>
          <w:sz w:val="20"/>
          <w:szCs w:val="20"/>
        </w:rPr>
        <w:t xml:space="preserve"> </w:t>
      </w:r>
      <w:r w:rsidRPr="00BB0445">
        <w:rPr>
          <w:sz w:val="20"/>
          <w:szCs w:val="20"/>
        </w:rPr>
        <w:t xml:space="preserve">unnecessarily lowering the code rate. On the other hand, even if the current MCS table is used, it is more likely that the eNB fails decoding the partial subframe, </w:t>
      </w:r>
      <w:r w:rsidR="007A4A67">
        <w:rPr>
          <w:sz w:val="20"/>
          <w:szCs w:val="20"/>
        </w:rPr>
        <w:t xml:space="preserve">then </w:t>
      </w:r>
      <w:r w:rsidRPr="00BB0445">
        <w:rPr>
          <w:sz w:val="20"/>
          <w:szCs w:val="20"/>
        </w:rPr>
        <w:t xml:space="preserve">the reception of </w:t>
      </w:r>
      <w:r w:rsidR="007A4A67">
        <w:rPr>
          <w:sz w:val="20"/>
          <w:szCs w:val="20"/>
        </w:rPr>
        <w:t xml:space="preserve">the </w:t>
      </w:r>
      <w:r w:rsidRPr="00BB0445">
        <w:rPr>
          <w:sz w:val="20"/>
          <w:szCs w:val="20"/>
        </w:rPr>
        <w:t xml:space="preserve">partial subframe will help in decoding the retransmissions with soft combining. Therefore, it is preferable not to introduce </w:t>
      </w:r>
      <w:r w:rsidR="007A4A67">
        <w:rPr>
          <w:sz w:val="20"/>
          <w:szCs w:val="20"/>
        </w:rPr>
        <w:t xml:space="preserve">a </w:t>
      </w:r>
      <w:r w:rsidRPr="00BB0445">
        <w:rPr>
          <w:sz w:val="20"/>
          <w:szCs w:val="20"/>
        </w:rPr>
        <w:t xml:space="preserve">new MCS table.  </w:t>
      </w:r>
    </w:p>
    <w:p w14:paraId="64984C62" w14:textId="77777777" w:rsidR="00BB0445" w:rsidRPr="00BB0445" w:rsidRDefault="00BB0445" w:rsidP="00BB0445">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4</w:t>
      </w:r>
      <w:r w:rsidRPr="00BB0445">
        <w:rPr>
          <w:snapToGrid/>
          <w:kern w:val="2"/>
          <w:sz w:val="20"/>
        </w:rPr>
        <w:t xml:space="preserve">: </w:t>
      </w:r>
      <w:r>
        <w:rPr>
          <w:snapToGrid/>
          <w:kern w:val="2"/>
          <w:sz w:val="20"/>
        </w:rPr>
        <w:t xml:space="preserve">No new MCS table is introduced for Mode 2. </w:t>
      </w:r>
    </w:p>
    <w:p w14:paraId="41B7267D" w14:textId="77777777" w:rsidR="0074547A" w:rsidRDefault="0074547A" w:rsidP="00EA6A09">
      <w:pPr>
        <w:rPr>
          <w:rFonts w:ascii="Times New Roman" w:hAnsi="Times New Roman"/>
          <w:lang w:val="en-US"/>
        </w:rPr>
      </w:pPr>
      <w:r w:rsidRPr="00BB0445">
        <w:rPr>
          <w:rFonts w:ascii="Times New Roman" w:hAnsi="Times New Roman"/>
          <w:i/>
          <w:u w:val="single"/>
          <w:lang w:val="en-US"/>
        </w:rPr>
        <w:t>UCI mapping</w:t>
      </w:r>
      <w:r w:rsidR="00BB0445">
        <w:rPr>
          <w:rFonts w:ascii="Times New Roman" w:hAnsi="Times New Roman"/>
          <w:lang w:val="en-US"/>
        </w:rPr>
        <w:t>:</w:t>
      </w:r>
    </w:p>
    <w:p w14:paraId="2A4C6FEA" w14:textId="77777777" w:rsidR="00BB0445" w:rsidRDefault="00BB0445" w:rsidP="00BB0445">
      <w:pPr>
        <w:pStyle w:val="LGTdoc"/>
        <w:spacing w:afterLines="0" w:after="60" w:line="240" w:lineRule="auto"/>
        <w:rPr>
          <w:sz w:val="20"/>
          <w:szCs w:val="20"/>
        </w:rPr>
      </w:pPr>
      <w:r>
        <w:rPr>
          <w:sz w:val="20"/>
          <w:szCs w:val="20"/>
        </w:rPr>
        <w:t xml:space="preserve">When the partial UL subframe is scheduled by </w:t>
      </w:r>
      <w:r w:rsidR="007A4A67">
        <w:rPr>
          <w:sz w:val="20"/>
          <w:szCs w:val="20"/>
        </w:rPr>
        <w:t xml:space="preserve">the </w:t>
      </w:r>
      <w:r>
        <w:rPr>
          <w:sz w:val="20"/>
          <w:szCs w:val="20"/>
        </w:rPr>
        <w:t xml:space="preserve">eNB, it is up to </w:t>
      </w:r>
      <w:r w:rsidR="007A4A67">
        <w:rPr>
          <w:sz w:val="20"/>
          <w:szCs w:val="20"/>
        </w:rPr>
        <w:t xml:space="preserve">the </w:t>
      </w:r>
      <w:r>
        <w:rPr>
          <w:sz w:val="20"/>
          <w:szCs w:val="20"/>
        </w:rPr>
        <w:t>eNB to trigger UCI multiplexing or not. If the eNB determines a single slot can provide sufficient capacity, then the UCI can be tra</w:t>
      </w:r>
      <w:r w:rsidR="00DD32FF">
        <w:rPr>
          <w:sz w:val="20"/>
          <w:szCs w:val="20"/>
        </w:rPr>
        <w:t>ns</w:t>
      </w:r>
      <w:r>
        <w:rPr>
          <w:sz w:val="20"/>
          <w:szCs w:val="20"/>
        </w:rPr>
        <w:t xml:space="preserve">mitted in the partial subframe as well. </w:t>
      </w:r>
    </w:p>
    <w:p w14:paraId="516E2A11" w14:textId="77777777" w:rsidR="00BB0445" w:rsidRPr="00BB0445" w:rsidRDefault="00BB0445" w:rsidP="00BB0445">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5</w:t>
      </w:r>
      <w:r w:rsidRPr="00BB0445">
        <w:rPr>
          <w:snapToGrid/>
          <w:kern w:val="2"/>
          <w:sz w:val="20"/>
        </w:rPr>
        <w:t xml:space="preserve">: For Mode </w:t>
      </w:r>
      <w:r>
        <w:rPr>
          <w:snapToGrid/>
          <w:kern w:val="2"/>
          <w:sz w:val="20"/>
        </w:rPr>
        <w:t>2, the UCI multiplexing is allowed. The mapping</w:t>
      </w:r>
      <w:r w:rsidRPr="00BB0445">
        <w:rPr>
          <w:snapToGrid/>
          <w:kern w:val="2"/>
          <w:sz w:val="20"/>
        </w:rPr>
        <w:t xml:space="preserve"> assumes</w:t>
      </w:r>
      <w:r>
        <w:rPr>
          <w:snapToGrid/>
          <w:kern w:val="2"/>
          <w:sz w:val="20"/>
        </w:rPr>
        <w:t xml:space="preserve"> second slot only. </w:t>
      </w:r>
    </w:p>
    <w:p w14:paraId="0A50A1A6" w14:textId="77777777" w:rsidR="0074547A" w:rsidRPr="0099619E" w:rsidRDefault="0074547A" w:rsidP="0074547A">
      <w:pPr>
        <w:pStyle w:val="Heading2"/>
        <w:spacing w:before="360" w:after="120"/>
        <w:rPr>
          <w:rFonts w:ascii="Arial" w:hAnsi="Arial"/>
        </w:rPr>
      </w:pPr>
      <w:r w:rsidRPr="0099619E">
        <w:rPr>
          <w:rFonts w:ascii="Arial" w:hAnsi="Arial"/>
        </w:rPr>
        <w:t>UL</w:t>
      </w:r>
      <w:r>
        <w:rPr>
          <w:rFonts w:ascii="Arial" w:hAnsi="Arial"/>
        </w:rPr>
        <w:t xml:space="preserve"> ending partial subframes</w:t>
      </w:r>
      <w:r w:rsidRPr="0099619E">
        <w:rPr>
          <w:rFonts w:ascii="Arial" w:hAnsi="Arial"/>
        </w:rPr>
        <w:t xml:space="preserve"> </w:t>
      </w:r>
    </w:p>
    <w:p w14:paraId="52561E1E" w14:textId="77777777" w:rsidR="0074547A" w:rsidRPr="00BB0445" w:rsidRDefault="0074547A" w:rsidP="00EA6A09">
      <w:pPr>
        <w:rPr>
          <w:rFonts w:ascii="Times New Roman" w:hAnsi="Times New Roman"/>
          <w:lang w:val="en-US"/>
        </w:rPr>
      </w:pPr>
      <w:r w:rsidRPr="00BB0445">
        <w:rPr>
          <w:rFonts w:ascii="Times New Roman" w:hAnsi="Times New Roman"/>
          <w:i/>
          <w:u w:val="single"/>
          <w:lang w:val="en-US"/>
        </w:rPr>
        <w:t>Additional starting positions at symbol #3 and #10</w:t>
      </w:r>
      <w:r w:rsidR="00BB0445">
        <w:rPr>
          <w:rFonts w:ascii="Times New Roman" w:hAnsi="Times New Roman"/>
          <w:lang w:val="en-US"/>
        </w:rPr>
        <w:t>:</w:t>
      </w:r>
    </w:p>
    <w:p w14:paraId="4CCE434F" w14:textId="77777777" w:rsidR="00BB0445" w:rsidRDefault="00BB0445" w:rsidP="00BB0445">
      <w:pPr>
        <w:pStyle w:val="LGTdoc"/>
        <w:spacing w:afterLines="0" w:after="60" w:line="240" w:lineRule="auto"/>
        <w:rPr>
          <w:sz w:val="20"/>
          <w:szCs w:val="20"/>
        </w:rPr>
      </w:pPr>
      <w:r>
        <w:rPr>
          <w:sz w:val="20"/>
          <w:szCs w:val="20"/>
        </w:rPr>
        <w:t>In the last meeting, it was an FFS on the additional partial subframe lengths</w:t>
      </w:r>
      <w:r w:rsidR="007A4A67">
        <w:rPr>
          <w:sz w:val="20"/>
          <w:szCs w:val="20"/>
        </w:rPr>
        <w:t>,</w:t>
      </w:r>
      <w:r>
        <w:rPr>
          <w:sz w:val="20"/>
          <w:szCs w:val="20"/>
        </w:rPr>
        <w:t xml:space="preserve"> such as ending at the end of symbol #3 and symbol #10 in addition to the already agreed symbol #6 and the already supported symbol #12 and #13. Since the partial subframe with rate matching is scheduled by eNB, </w:t>
      </w:r>
      <w:r w:rsidR="007A4A67">
        <w:rPr>
          <w:sz w:val="20"/>
          <w:szCs w:val="20"/>
        </w:rPr>
        <w:t xml:space="preserve">then </w:t>
      </w:r>
      <w:r>
        <w:rPr>
          <w:sz w:val="20"/>
          <w:szCs w:val="20"/>
        </w:rPr>
        <w:t>there is no additional burden of introducing additional starting positions. Therefore, the partial UL subframe</w:t>
      </w:r>
      <w:r w:rsidR="00DD32FF">
        <w:rPr>
          <w:sz w:val="20"/>
          <w:szCs w:val="20"/>
        </w:rPr>
        <w:t>s</w:t>
      </w:r>
      <w:r>
        <w:rPr>
          <w:sz w:val="20"/>
          <w:szCs w:val="20"/>
        </w:rPr>
        <w:t xml:space="preserve"> ending at the end of the symbol #3 and symbol #10 should be allowed. </w:t>
      </w:r>
    </w:p>
    <w:p w14:paraId="1FF90272" w14:textId="77777777" w:rsidR="00BB0445" w:rsidRPr="000C4C0F" w:rsidRDefault="00BB0445" w:rsidP="000C4C0F">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6</w:t>
      </w:r>
      <w:r w:rsidRPr="00BB0445">
        <w:rPr>
          <w:snapToGrid/>
          <w:kern w:val="2"/>
          <w:sz w:val="20"/>
        </w:rPr>
        <w:t xml:space="preserve">: </w:t>
      </w:r>
      <w:r>
        <w:rPr>
          <w:sz w:val="20"/>
          <w:szCs w:val="20"/>
        </w:rPr>
        <w:t>The partial UL subframe ending at the end of the symbol #3 and symbol #10 are allowed.</w:t>
      </w:r>
      <w:r>
        <w:rPr>
          <w:snapToGrid/>
          <w:kern w:val="2"/>
          <w:sz w:val="20"/>
        </w:rPr>
        <w:t xml:space="preserve"> </w:t>
      </w:r>
    </w:p>
    <w:p w14:paraId="2EDF939A" w14:textId="77777777" w:rsidR="0074547A" w:rsidRDefault="0074547A" w:rsidP="00EA6A09">
      <w:pPr>
        <w:rPr>
          <w:rFonts w:ascii="Times New Roman" w:hAnsi="Times New Roman"/>
          <w:lang w:val="en-US"/>
        </w:rPr>
      </w:pPr>
      <w:r w:rsidRPr="00D15B6A">
        <w:rPr>
          <w:rFonts w:ascii="Times New Roman" w:hAnsi="Times New Roman"/>
          <w:i/>
          <w:u w:val="single"/>
          <w:lang w:val="en-US"/>
        </w:rPr>
        <w:t>UCI mapping</w:t>
      </w:r>
      <w:r w:rsidR="00D15B6A">
        <w:rPr>
          <w:rFonts w:ascii="Times New Roman" w:hAnsi="Times New Roman"/>
          <w:lang w:val="en-US"/>
        </w:rPr>
        <w:t>:</w:t>
      </w:r>
    </w:p>
    <w:p w14:paraId="522E39A9" w14:textId="77777777" w:rsidR="00D15B6A" w:rsidRDefault="00D15B6A" w:rsidP="00EA6A09">
      <w:pPr>
        <w:rPr>
          <w:rFonts w:ascii="Times New Roman" w:hAnsi="Times New Roman"/>
          <w:lang w:val="en-US"/>
        </w:rPr>
      </w:pPr>
      <w:r>
        <w:rPr>
          <w:rFonts w:ascii="Times New Roman" w:hAnsi="Times New Roman"/>
          <w:lang w:val="en-US"/>
        </w:rPr>
        <w:t>It is the same situation of UL starting partial subframe</w:t>
      </w:r>
      <w:r w:rsidR="003D3B72">
        <w:rPr>
          <w:rFonts w:ascii="Times New Roman" w:hAnsi="Times New Roman"/>
          <w:lang w:val="en-US"/>
        </w:rPr>
        <w:t>s</w:t>
      </w:r>
      <w:r>
        <w:rPr>
          <w:rFonts w:ascii="Times New Roman" w:hAnsi="Times New Roman"/>
          <w:lang w:val="en-US"/>
        </w:rPr>
        <w:t xml:space="preserve"> with rate mating. </w:t>
      </w:r>
    </w:p>
    <w:p w14:paraId="5266E382" w14:textId="77777777" w:rsidR="00D15B6A" w:rsidRPr="000C4C0F" w:rsidRDefault="00D15B6A" w:rsidP="000C4C0F">
      <w:pPr>
        <w:pStyle w:val="LGTdoc1"/>
        <w:spacing w:beforeLines="0" w:before="240" w:after="240" w:afterAutospacing="0"/>
        <w:rPr>
          <w:snapToGrid/>
          <w:kern w:val="2"/>
          <w:sz w:val="20"/>
        </w:rPr>
      </w:pPr>
      <w:r w:rsidRPr="00BB0445">
        <w:rPr>
          <w:snapToGrid/>
          <w:kern w:val="2"/>
          <w:sz w:val="20"/>
        </w:rPr>
        <w:t xml:space="preserve">Proposal </w:t>
      </w:r>
      <w:r w:rsidR="000C4C0F">
        <w:rPr>
          <w:snapToGrid/>
          <w:kern w:val="2"/>
          <w:sz w:val="20"/>
        </w:rPr>
        <w:t>7</w:t>
      </w:r>
      <w:r w:rsidRPr="00BB0445">
        <w:rPr>
          <w:snapToGrid/>
          <w:kern w:val="2"/>
          <w:sz w:val="20"/>
        </w:rPr>
        <w:t xml:space="preserve">: For </w:t>
      </w:r>
      <w:r>
        <w:rPr>
          <w:snapToGrid/>
          <w:kern w:val="2"/>
          <w:sz w:val="20"/>
        </w:rPr>
        <w:t>UL ending partial subframes, the UCI multiplexing is allowed. The mapping</w:t>
      </w:r>
      <w:r w:rsidRPr="00BB0445">
        <w:rPr>
          <w:snapToGrid/>
          <w:kern w:val="2"/>
          <w:sz w:val="20"/>
        </w:rPr>
        <w:t xml:space="preserve"> assumes</w:t>
      </w:r>
      <w:r>
        <w:rPr>
          <w:snapToGrid/>
          <w:kern w:val="2"/>
          <w:sz w:val="20"/>
        </w:rPr>
        <w:t xml:space="preserve"> first slot only. </w:t>
      </w:r>
    </w:p>
    <w:p w14:paraId="5032C745" w14:textId="77777777" w:rsidR="0074547A" w:rsidRDefault="0074547A" w:rsidP="00EA6A09">
      <w:pPr>
        <w:rPr>
          <w:rFonts w:ascii="Times New Roman" w:hAnsi="Times New Roman"/>
          <w:lang w:val="en-US"/>
        </w:rPr>
      </w:pPr>
      <w:r w:rsidRPr="000C4C0F">
        <w:rPr>
          <w:rFonts w:ascii="Times New Roman" w:hAnsi="Times New Roman"/>
          <w:i/>
          <w:u w:val="single"/>
          <w:lang w:val="en-US"/>
        </w:rPr>
        <w:t xml:space="preserve">Starting symbol position </w:t>
      </w:r>
      <w:r w:rsidR="000C4C0F" w:rsidRPr="000C4C0F">
        <w:rPr>
          <w:rFonts w:ascii="Times New Roman" w:hAnsi="Times New Roman"/>
          <w:i/>
          <w:u w:val="single"/>
          <w:lang w:val="en-US"/>
        </w:rPr>
        <w:t>within symbol #0</w:t>
      </w:r>
      <w:r w:rsidR="000C4C0F">
        <w:rPr>
          <w:rFonts w:ascii="Times New Roman" w:hAnsi="Times New Roman"/>
          <w:lang w:val="en-US"/>
        </w:rPr>
        <w:t>:</w:t>
      </w:r>
    </w:p>
    <w:p w14:paraId="47138220" w14:textId="77777777" w:rsidR="000C4C0F" w:rsidRDefault="000C4C0F" w:rsidP="00EA6A09">
      <w:pPr>
        <w:rPr>
          <w:rFonts w:ascii="Times New Roman" w:hAnsi="Times New Roman"/>
          <w:lang w:val="en-US"/>
        </w:rPr>
      </w:pPr>
      <w:r>
        <w:rPr>
          <w:rFonts w:ascii="Times New Roman" w:hAnsi="Times New Roman"/>
          <w:lang w:val="en-US"/>
        </w:rPr>
        <w:t>The argument for the UL starting partial subframes with rate matching applies here as well.</w:t>
      </w:r>
    </w:p>
    <w:p w14:paraId="5273DA38" w14:textId="77777777" w:rsidR="0074547A" w:rsidRPr="00FB2269" w:rsidRDefault="000C4C0F"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8</w:t>
      </w:r>
      <w:r w:rsidRPr="00BB0445">
        <w:rPr>
          <w:snapToGrid/>
          <w:kern w:val="2"/>
          <w:sz w:val="20"/>
        </w:rPr>
        <w:t xml:space="preserve">: </w:t>
      </w:r>
      <w:r w:rsidR="00FB2269">
        <w:rPr>
          <w:snapToGrid/>
          <w:kern w:val="2"/>
          <w:sz w:val="20"/>
        </w:rPr>
        <w:t>S</w:t>
      </w:r>
      <w:r w:rsidRPr="00BB0445">
        <w:rPr>
          <w:snapToGrid/>
          <w:kern w:val="2"/>
          <w:sz w:val="20"/>
        </w:rPr>
        <w:t>tarting positions</w:t>
      </w:r>
      <w:r w:rsidR="00FB2269">
        <w:rPr>
          <w:snapToGrid/>
          <w:kern w:val="2"/>
          <w:sz w:val="20"/>
        </w:rPr>
        <w:t xml:space="preserve"> within symbol #0 as in Rel-14 eLAA are allowed for the UL ending partial subframes. </w:t>
      </w:r>
    </w:p>
    <w:p w14:paraId="418772F5" w14:textId="77777777" w:rsidR="0074547A" w:rsidRPr="0099619E" w:rsidRDefault="0074547A" w:rsidP="0074547A">
      <w:pPr>
        <w:pStyle w:val="Heading2"/>
        <w:spacing w:before="360" w:after="120"/>
        <w:rPr>
          <w:rFonts w:ascii="Arial" w:hAnsi="Arial"/>
        </w:rPr>
      </w:pPr>
      <w:r>
        <w:rPr>
          <w:rFonts w:ascii="Arial" w:hAnsi="Arial"/>
        </w:rPr>
        <w:t>TBS scaling</w:t>
      </w:r>
      <w:r w:rsidRPr="0099619E">
        <w:rPr>
          <w:rFonts w:ascii="Arial" w:hAnsi="Arial"/>
        </w:rPr>
        <w:t xml:space="preserve"> </w:t>
      </w:r>
    </w:p>
    <w:p w14:paraId="0451E7F7" w14:textId="77777777" w:rsidR="0074547A" w:rsidRDefault="00FB2269" w:rsidP="00EA6A09">
      <w:pPr>
        <w:rPr>
          <w:lang w:val="en-US"/>
        </w:rPr>
      </w:pPr>
      <w:r>
        <w:rPr>
          <w:lang w:val="en-US"/>
        </w:rPr>
        <w:t>This section applies to both UL starting partial subframe via rate matching (Mode 2) and UL ending partial subframe. Let us first briefly revisit the Rel-14 UL capacity enhancement WI [3].</w:t>
      </w:r>
    </w:p>
    <w:p w14:paraId="553CA2BB" w14:textId="77777777" w:rsidR="00FB2269" w:rsidRDefault="00FB2269" w:rsidP="00FB2269">
      <w:pPr>
        <w:pStyle w:val="LGTdoc"/>
        <w:spacing w:afterLines="0" w:after="180" w:line="240" w:lineRule="auto"/>
        <w:rPr>
          <w:sz w:val="20"/>
          <w:szCs w:val="20"/>
        </w:rPr>
      </w:pPr>
      <w:r w:rsidRPr="006C43CF">
        <w:rPr>
          <w:sz w:val="20"/>
          <w:szCs w:val="20"/>
        </w:rPr>
        <w:t>The Rel-14 WI on uplink capacity enhancement for LTE enabled the PUSCH transmission in special subframe.</w:t>
      </w:r>
      <w:r>
        <w:rPr>
          <w:sz w:val="20"/>
          <w:szCs w:val="20"/>
        </w:rPr>
        <w:t xml:space="preserve"> </w:t>
      </w:r>
      <w:r w:rsidRPr="00836988">
        <w:rPr>
          <w:sz w:val="20"/>
          <w:szCs w:val="20"/>
        </w:rPr>
        <w:t xml:space="preserve">The Rel-14 UL capacity enhancement WI defined the special subframe configuration 10, which has </w:t>
      </w:r>
      <w:r w:rsidR="007A4A67">
        <w:rPr>
          <w:sz w:val="20"/>
          <w:szCs w:val="20"/>
        </w:rPr>
        <w:t xml:space="preserve">a </w:t>
      </w:r>
      <w:r w:rsidRPr="00836988">
        <w:rPr>
          <w:sz w:val="20"/>
          <w:szCs w:val="20"/>
        </w:rPr>
        <w:t>6 symbol duration DwPTS, 2 symbol duration GT, and</w:t>
      </w:r>
      <w:r w:rsidR="007A4A67">
        <w:rPr>
          <w:sz w:val="20"/>
          <w:szCs w:val="20"/>
        </w:rPr>
        <w:t xml:space="preserve"> a</w:t>
      </w:r>
      <w:r w:rsidRPr="00836988">
        <w:rPr>
          <w:sz w:val="20"/>
          <w:szCs w:val="20"/>
        </w:rPr>
        <w:t xml:space="preserve"> 6 symbol duration UpPTS.</w:t>
      </w:r>
      <w:r>
        <w:rPr>
          <w:sz w:val="20"/>
          <w:szCs w:val="20"/>
        </w:rPr>
        <w:t xml:space="preserve"> </w:t>
      </w:r>
      <w:r w:rsidRPr="00477460">
        <w:rPr>
          <w:sz w:val="20"/>
          <w:szCs w:val="20"/>
        </w:rPr>
        <w:t xml:space="preserve">For NCP, the number of data symbols for PUSCH in UpPTS can be 2, 3, 4, 5, or 6 symbols. The corresponding PRB scaling factor for TBS selection is as in the Table 1 below. </w:t>
      </w:r>
    </w:p>
    <w:p w14:paraId="123BBC06" w14:textId="77777777" w:rsidR="00FB2269" w:rsidRDefault="00FB2269" w:rsidP="00FB2269"/>
    <w:tbl>
      <w:tblPr>
        <w:tblStyle w:val="TableGrid"/>
        <w:tblW w:w="0" w:type="auto"/>
        <w:jc w:val="center"/>
        <w:tblLook w:val="04A0" w:firstRow="1" w:lastRow="0" w:firstColumn="1" w:lastColumn="0" w:noHBand="0" w:noVBand="1"/>
      </w:tblPr>
      <w:tblGrid>
        <w:gridCol w:w="2335"/>
        <w:gridCol w:w="585"/>
        <w:gridCol w:w="585"/>
        <w:gridCol w:w="585"/>
        <w:gridCol w:w="585"/>
        <w:gridCol w:w="585"/>
        <w:gridCol w:w="585"/>
      </w:tblGrid>
      <w:tr w:rsidR="00FB2269" w14:paraId="351297E2" w14:textId="77777777" w:rsidTr="00930235">
        <w:trPr>
          <w:trHeight w:val="561"/>
          <w:jc w:val="center"/>
        </w:trPr>
        <w:tc>
          <w:tcPr>
            <w:tcW w:w="2335" w:type="dxa"/>
          </w:tcPr>
          <w:p w14:paraId="18A8EEB9" w14:textId="77777777" w:rsidR="00FB2269" w:rsidRDefault="00FB2269" w:rsidP="00930235">
            <w:pPr>
              <w:spacing w:before="20" w:after="20"/>
              <w:jc w:val="center"/>
            </w:pPr>
            <w:r>
              <w:t>Available SC-FDMA data symbols in PUSCH</w:t>
            </w:r>
          </w:p>
        </w:tc>
        <w:tc>
          <w:tcPr>
            <w:tcW w:w="585" w:type="dxa"/>
            <w:vAlign w:val="center"/>
          </w:tcPr>
          <w:p w14:paraId="23DB000F" w14:textId="77777777" w:rsidR="00FB2269" w:rsidRDefault="00FB2269" w:rsidP="00930235">
            <w:pPr>
              <w:spacing w:before="20" w:after="20"/>
              <w:jc w:val="center"/>
            </w:pPr>
            <w:r>
              <w:t>1</w:t>
            </w:r>
          </w:p>
        </w:tc>
        <w:tc>
          <w:tcPr>
            <w:tcW w:w="585" w:type="dxa"/>
            <w:vAlign w:val="center"/>
          </w:tcPr>
          <w:p w14:paraId="239DF28D" w14:textId="77777777" w:rsidR="00FB2269" w:rsidRDefault="00FB2269" w:rsidP="00930235">
            <w:pPr>
              <w:spacing w:before="20" w:after="20"/>
              <w:jc w:val="center"/>
            </w:pPr>
            <w:r>
              <w:t>2</w:t>
            </w:r>
          </w:p>
        </w:tc>
        <w:tc>
          <w:tcPr>
            <w:tcW w:w="585" w:type="dxa"/>
            <w:vAlign w:val="center"/>
          </w:tcPr>
          <w:p w14:paraId="7D6EE06A" w14:textId="77777777" w:rsidR="00FB2269" w:rsidRDefault="00FB2269" w:rsidP="00930235">
            <w:pPr>
              <w:spacing w:before="20" w:after="20"/>
              <w:jc w:val="center"/>
            </w:pPr>
            <w:r>
              <w:t>3</w:t>
            </w:r>
          </w:p>
        </w:tc>
        <w:tc>
          <w:tcPr>
            <w:tcW w:w="585" w:type="dxa"/>
            <w:vAlign w:val="center"/>
          </w:tcPr>
          <w:p w14:paraId="21A43081" w14:textId="77777777" w:rsidR="00FB2269" w:rsidRDefault="00FB2269" w:rsidP="00930235">
            <w:pPr>
              <w:spacing w:before="20" w:after="20"/>
              <w:jc w:val="center"/>
            </w:pPr>
            <w:r>
              <w:t>4</w:t>
            </w:r>
          </w:p>
        </w:tc>
        <w:tc>
          <w:tcPr>
            <w:tcW w:w="585" w:type="dxa"/>
            <w:vAlign w:val="center"/>
          </w:tcPr>
          <w:p w14:paraId="32E59137" w14:textId="77777777" w:rsidR="00FB2269" w:rsidRDefault="00FB2269" w:rsidP="00930235">
            <w:pPr>
              <w:spacing w:before="20" w:after="20"/>
              <w:jc w:val="center"/>
            </w:pPr>
            <w:r>
              <w:t>5</w:t>
            </w:r>
          </w:p>
        </w:tc>
        <w:tc>
          <w:tcPr>
            <w:tcW w:w="585" w:type="dxa"/>
            <w:vAlign w:val="center"/>
          </w:tcPr>
          <w:p w14:paraId="2C00C858" w14:textId="77777777" w:rsidR="00FB2269" w:rsidRDefault="00FB2269" w:rsidP="00930235">
            <w:pPr>
              <w:spacing w:before="20" w:after="20"/>
              <w:jc w:val="center"/>
            </w:pPr>
            <w:r>
              <w:t>6</w:t>
            </w:r>
          </w:p>
        </w:tc>
      </w:tr>
      <w:tr w:rsidR="00FB2269" w14:paraId="0E1EAC2D" w14:textId="77777777" w:rsidTr="00930235">
        <w:trPr>
          <w:jc w:val="center"/>
        </w:trPr>
        <w:tc>
          <w:tcPr>
            <w:tcW w:w="2335" w:type="dxa"/>
          </w:tcPr>
          <w:p w14:paraId="2559909F" w14:textId="77777777" w:rsidR="00FB2269" w:rsidRDefault="00FB2269" w:rsidP="00930235">
            <w:pPr>
              <w:spacing w:before="20" w:after="20"/>
              <w:jc w:val="center"/>
            </w:pPr>
            <w:r>
              <w:t>Scaling factor</w:t>
            </w:r>
          </w:p>
        </w:tc>
        <w:tc>
          <w:tcPr>
            <w:tcW w:w="1755" w:type="dxa"/>
            <w:gridSpan w:val="3"/>
            <w:vAlign w:val="center"/>
          </w:tcPr>
          <w:p w14:paraId="780DDD3B" w14:textId="77777777" w:rsidR="00FB2269" w:rsidRDefault="00FB2269" w:rsidP="00930235">
            <w:pPr>
              <w:spacing w:before="20" w:after="20"/>
              <w:jc w:val="center"/>
            </w:pPr>
            <w:r>
              <w:t>1/8</w:t>
            </w:r>
          </w:p>
        </w:tc>
        <w:tc>
          <w:tcPr>
            <w:tcW w:w="1755" w:type="dxa"/>
            <w:gridSpan w:val="3"/>
            <w:vAlign w:val="center"/>
          </w:tcPr>
          <w:p w14:paraId="46ED067C" w14:textId="77777777" w:rsidR="00FB2269" w:rsidRDefault="00FB2269" w:rsidP="00930235">
            <w:pPr>
              <w:spacing w:before="20" w:after="20"/>
              <w:jc w:val="center"/>
            </w:pPr>
            <w:r>
              <w:t>3/8</w:t>
            </w:r>
          </w:p>
        </w:tc>
      </w:tr>
    </w:tbl>
    <w:p w14:paraId="49BFE7C1" w14:textId="77777777" w:rsidR="00FB2269" w:rsidRDefault="00FB2269" w:rsidP="00FB2269">
      <w:pPr>
        <w:spacing w:after="0"/>
        <w:jc w:val="center"/>
      </w:pPr>
    </w:p>
    <w:p w14:paraId="622AB3CC" w14:textId="77777777" w:rsidR="00FB2269" w:rsidRPr="000C22E5" w:rsidRDefault="00FB2269" w:rsidP="00FB2269">
      <w:pPr>
        <w:jc w:val="center"/>
        <w:rPr>
          <w:b/>
        </w:rPr>
      </w:pPr>
      <w:r w:rsidRPr="002D60E0">
        <w:rPr>
          <w:b/>
        </w:rPr>
        <w:t>Table 1. The PRB scaling factor for TBS selection for PUSCH in UpPTS</w:t>
      </w:r>
    </w:p>
    <w:p w14:paraId="1B408D67" w14:textId="77777777" w:rsidR="00FB2269" w:rsidRDefault="00FB2269" w:rsidP="00EA6A09"/>
    <w:p w14:paraId="167D584D" w14:textId="77777777" w:rsidR="00FB2269" w:rsidRPr="00FB2269" w:rsidRDefault="00FB2269" w:rsidP="00EA6A09">
      <w:r>
        <w:t>The followings are the possible options of UL partial subframe lengths:</w:t>
      </w:r>
    </w:p>
    <w:p w14:paraId="61B13812" w14:textId="77777777" w:rsidR="00D54A83" w:rsidRDefault="00D54A83" w:rsidP="00FB2269">
      <w:pPr>
        <w:ind w:firstLine="360"/>
        <w:rPr>
          <w:lang w:val="en-US"/>
        </w:rPr>
      </w:pPr>
      <w:r>
        <w:rPr>
          <w:lang w:val="en-US"/>
        </w:rPr>
        <w:t>5</w:t>
      </w:r>
      <w:r w:rsidR="003D3B72">
        <w:rPr>
          <w:lang w:val="en-US"/>
        </w:rPr>
        <w:t>, 6</w:t>
      </w:r>
      <w:r>
        <w:rPr>
          <w:lang w:val="en-US"/>
        </w:rPr>
        <w:t xml:space="preserve"> or </w:t>
      </w:r>
      <w:r w:rsidR="003D3B72">
        <w:rPr>
          <w:lang w:val="en-US"/>
        </w:rPr>
        <w:t>7</w:t>
      </w:r>
      <w:r>
        <w:rPr>
          <w:lang w:val="en-US"/>
        </w:rPr>
        <w:t xml:space="preserve"> symbol</w:t>
      </w:r>
      <w:r w:rsidR="007A4A67">
        <w:rPr>
          <w:lang w:val="en-US"/>
        </w:rPr>
        <w:t>s</w:t>
      </w:r>
      <w:r>
        <w:rPr>
          <w:lang w:val="en-US"/>
        </w:rPr>
        <w:t xml:space="preserve"> long</w:t>
      </w:r>
    </w:p>
    <w:p w14:paraId="66C0E9EC" w14:textId="77777777" w:rsidR="00D54A83" w:rsidRDefault="00D54A83" w:rsidP="00FB2269">
      <w:pPr>
        <w:pStyle w:val="ListParagraph"/>
        <w:numPr>
          <w:ilvl w:val="0"/>
          <w:numId w:val="26"/>
        </w:numPr>
        <w:ind w:firstLine="360"/>
        <w:rPr>
          <w:lang w:val="en-US"/>
        </w:rPr>
      </w:pPr>
      <w:r w:rsidRPr="00D54A83">
        <w:rPr>
          <w:lang w:val="en-US"/>
        </w:rPr>
        <w:t>PUSCH starts from symbol #7 and ends at symbol #12</w:t>
      </w:r>
      <w:r w:rsidR="003D3B72">
        <w:rPr>
          <w:lang w:val="en-US"/>
        </w:rPr>
        <w:t xml:space="preserve"> or at #13</w:t>
      </w:r>
      <w:r w:rsidRPr="00D54A83">
        <w:rPr>
          <w:lang w:val="en-US"/>
        </w:rPr>
        <w:t>.</w:t>
      </w:r>
    </w:p>
    <w:p w14:paraId="11DAE558" w14:textId="77777777" w:rsidR="00D54A83" w:rsidRPr="00D54A83" w:rsidRDefault="00D54A83" w:rsidP="00FB2269">
      <w:pPr>
        <w:pStyle w:val="ListParagraph"/>
        <w:numPr>
          <w:ilvl w:val="0"/>
          <w:numId w:val="26"/>
        </w:numPr>
        <w:ind w:firstLine="360"/>
        <w:rPr>
          <w:lang w:val="en-US"/>
        </w:rPr>
      </w:pPr>
      <w:r>
        <w:rPr>
          <w:lang w:val="en-US"/>
        </w:rPr>
        <w:t>5</w:t>
      </w:r>
      <w:r w:rsidR="003D3B72">
        <w:rPr>
          <w:lang w:val="en-US"/>
        </w:rPr>
        <w:t xml:space="preserve"> or 6</w:t>
      </w:r>
      <w:r>
        <w:rPr>
          <w:lang w:val="en-US"/>
        </w:rPr>
        <w:t xml:space="preserve"> symbol</w:t>
      </w:r>
      <w:r w:rsidR="007A4A67">
        <w:rPr>
          <w:lang w:val="en-US"/>
        </w:rPr>
        <w:t>s</w:t>
      </w:r>
      <w:r>
        <w:rPr>
          <w:lang w:val="en-US"/>
        </w:rPr>
        <w:t xml:space="preserve"> long if PUSCH starts within symbol #7, if agreed to allow.</w:t>
      </w:r>
    </w:p>
    <w:p w14:paraId="159D15F2" w14:textId="77777777" w:rsidR="0074547A" w:rsidRDefault="00D54A83" w:rsidP="00FB2269">
      <w:pPr>
        <w:ind w:firstLine="360"/>
        <w:rPr>
          <w:lang w:val="en-US"/>
        </w:rPr>
      </w:pPr>
      <w:r>
        <w:rPr>
          <w:lang w:val="en-US"/>
        </w:rPr>
        <w:t xml:space="preserve">6 or </w:t>
      </w:r>
      <w:r w:rsidR="0074547A">
        <w:rPr>
          <w:lang w:val="en-US"/>
        </w:rPr>
        <w:t>7 symbol</w:t>
      </w:r>
      <w:r w:rsidR="007A4A67">
        <w:rPr>
          <w:lang w:val="en-US"/>
        </w:rPr>
        <w:t>s</w:t>
      </w:r>
      <w:r>
        <w:rPr>
          <w:lang w:val="en-US"/>
        </w:rPr>
        <w:t xml:space="preserve"> long</w:t>
      </w:r>
      <w:r w:rsidR="0074547A">
        <w:rPr>
          <w:lang w:val="en-US"/>
        </w:rPr>
        <w:t xml:space="preserve"> </w:t>
      </w:r>
    </w:p>
    <w:p w14:paraId="465FA880" w14:textId="77777777" w:rsidR="00D54A83" w:rsidRDefault="0074547A" w:rsidP="00FB2269">
      <w:pPr>
        <w:pStyle w:val="ListParagraph"/>
        <w:numPr>
          <w:ilvl w:val="0"/>
          <w:numId w:val="25"/>
        </w:numPr>
        <w:ind w:firstLine="360"/>
        <w:rPr>
          <w:lang w:val="en-US"/>
        </w:rPr>
      </w:pPr>
      <w:r w:rsidRPr="0074547A">
        <w:rPr>
          <w:lang w:val="en-US"/>
        </w:rPr>
        <w:t xml:space="preserve">PUSCH starts from </w:t>
      </w:r>
      <w:r>
        <w:rPr>
          <w:lang w:val="en-US"/>
        </w:rPr>
        <w:t xml:space="preserve">symbol #0 and ends at symbol </w:t>
      </w:r>
      <w:r w:rsidR="00D54A83">
        <w:rPr>
          <w:lang w:val="en-US"/>
        </w:rPr>
        <w:t>#6.</w:t>
      </w:r>
    </w:p>
    <w:p w14:paraId="5ED00A31" w14:textId="77777777" w:rsidR="00D54A83" w:rsidRDefault="00D54A83" w:rsidP="00FB2269">
      <w:pPr>
        <w:pStyle w:val="ListParagraph"/>
        <w:numPr>
          <w:ilvl w:val="0"/>
          <w:numId w:val="25"/>
        </w:numPr>
        <w:ind w:firstLine="360"/>
        <w:rPr>
          <w:lang w:val="en-US"/>
        </w:rPr>
      </w:pPr>
      <w:r>
        <w:rPr>
          <w:lang w:val="en-US"/>
        </w:rPr>
        <w:t>6 symbol</w:t>
      </w:r>
      <w:r w:rsidR="007A4A67">
        <w:rPr>
          <w:lang w:val="en-US"/>
        </w:rPr>
        <w:t>s</w:t>
      </w:r>
      <w:r>
        <w:rPr>
          <w:lang w:val="en-US"/>
        </w:rPr>
        <w:t xml:space="preserve"> long if PUSCH starts within symbol #0, if agreed to allow. </w:t>
      </w:r>
    </w:p>
    <w:p w14:paraId="6E23F5E1" w14:textId="77777777" w:rsidR="00D54A83" w:rsidRDefault="00D54A83" w:rsidP="00FB2269">
      <w:pPr>
        <w:ind w:firstLine="360"/>
        <w:rPr>
          <w:lang w:val="en-US"/>
        </w:rPr>
      </w:pPr>
      <w:r>
        <w:rPr>
          <w:lang w:val="en-US"/>
        </w:rPr>
        <w:t>3 or 4 symbol</w:t>
      </w:r>
      <w:r w:rsidR="007A4A67">
        <w:rPr>
          <w:lang w:val="en-US"/>
        </w:rPr>
        <w:t>s</w:t>
      </w:r>
      <w:r>
        <w:rPr>
          <w:lang w:val="en-US"/>
        </w:rPr>
        <w:t xml:space="preserve"> long</w:t>
      </w:r>
    </w:p>
    <w:p w14:paraId="749CB125" w14:textId="77777777" w:rsidR="00D54A83" w:rsidRDefault="00D54A83" w:rsidP="00FB2269">
      <w:pPr>
        <w:pStyle w:val="ListParagraph"/>
        <w:numPr>
          <w:ilvl w:val="0"/>
          <w:numId w:val="25"/>
        </w:numPr>
        <w:ind w:firstLine="360"/>
        <w:rPr>
          <w:lang w:val="en-US"/>
        </w:rPr>
      </w:pPr>
      <w:r>
        <w:rPr>
          <w:lang w:val="en-US"/>
        </w:rPr>
        <w:t>PUSCH starts from symbol #0 and ends at symbol #3, if agreed to allow.</w:t>
      </w:r>
    </w:p>
    <w:p w14:paraId="3A44D4C0" w14:textId="77777777" w:rsidR="00D54A83" w:rsidRDefault="00D54A83" w:rsidP="00FB2269">
      <w:pPr>
        <w:pStyle w:val="ListParagraph"/>
        <w:numPr>
          <w:ilvl w:val="0"/>
          <w:numId w:val="25"/>
        </w:numPr>
        <w:ind w:firstLine="360"/>
        <w:rPr>
          <w:lang w:val="en-US"/>
        </w:rPr>
      </w:pPr>
      <w:r>
        <w:rPr>
          <w:lang w:val="en-US"/>
        </w:rPr>
        <w:t>3 symbol</w:t>
      </w:r>
      <w:r w:rsidR="007A4A67">
        <w:rPr>
          <w:lang w:val="en-US"/>
        </w:rPr>
        <w:t>s</w:t>
      </w:r>
      <w:r>
        <w:rPr>
          <w:lang w:val="en-US"/>
        </w:rPr>
        <w:t xml:space="preserve"> long if PUSCH starts within symbol #0, if agreed to allow.</w:t>
      </w:r>
    </w:p>
    <w:p w14:paraId="7DA28A69" w14:textId="77777777" w:rsidR="00D54A83" w:rsidRDefault="00D54A83" w:rsidP="00FB2269">
      <w:pPr>
        <w:ind w:firstLine="360"/>
        <w:rPr>
          <w:lang w:val="en-US"/>
        </w:rPr>
      </w:pPr>
      <w:r>
        <w:rPr>
          <w:lang w:val="en-US"/>
        </w:rPr>
        <w:t>10 or 11 symbol</w:t>
      </w:r>
      <w:r w:rsidR="007A4A67">
        <w:rPr>
          <w:lang w:val="en-US"/>
        </w:rPr>
        <w:t>s</w:t>
      </w:r>
      <w:r>
        <w:rPr>
          <w:lang w:val="en-US"/>
        </w:rPr>
        <w:t xml:space="preserve"> long</w:t>
      </w:r>
    </w:p>
    <w:p w14:paraId="5FA4D4FB" w14:textId="77777777" w:rsidR="00D54A83" w:rsidRDefault="00D54A83" w:rsidP="00FB2269">
      <w:pPr>
        <w:pStyle w:val="ListParagraph"/>
        <w:numPr>
          <w:ilvl w:val="0"/>
          <w:numId w:val="25"/>
        </w:numPr>
        <w:ind w:firstLine="360"/>
        <w:rPr>
          <w:lang w:val="en-US"/>
        </w:rPr>
      </w:pPr>
      <w:r>
        <w:rPr>
          <w:lang w:val="en-US"/>
        </w:rPr>
        <w:t>PUSCH starts from symbol #0 and ends at symbol #10, if agreed to allow.</w:t>
      </w:r>
    </w:p>
    <w:p w14:paraId="518B7E52" w14:textId="6D072AAA" w:rsidR="00D54A83" w:rsidRDefault="00D54A83" w:rsidP="00FB2269">
      <w:pPr>
        <w:pStyle w:val="ListParagraph"/>
        <w:numPr>
          <w:ilvl w:val="0"/>
          <w:numId w:val="25"/>
        </w:numPr>
        <w:ind w:firstLine="360"/>
        <w:rPr>
          <w:lang w:val="en-US"/>
        </w:rPr>
      </w:pPr>
      <w:r>
        <w:rPr>
          <w:lang w:val="en-US"/>
        </w:rPr>
        <w:t>10 symbo</w:t>
      </w:r>
      <w:r w:rsidR="00E774EC">
        <w:rPr>
          <w:lang w:val="en-US"/>
        </w:rPr>
        <w:t>ls</w:t>
      </w:r>
      <w:bookmarkStart w:id="1" w:name="_GoBack"/>
      <w:bookmarkEnd w:id="1"/>
      <w:r>
        <w:rPr>
          <w:lang w:val="en-US"/>
        </w:rPr>
        <w:t xml:space="preserve"> long if PUSCH starts within symbol #0, if agreed to allow.</w:t>
      </w:r>
    </w:p>
    <w:p w14:paraId="6F79E129" w14:textId="77777777" w:rsidR="00D54A83" w:rsidRDefault="00D54A83" w:rsidP="00D54A83">
      <w:pPr>
        <w:pStyle w:val="ListParagraph"/>
        <w:ind w:left="0"/>
        <w:rPr>
          <w:lang w:val="en-US"/>
        </w:rPr>
      </w:pPr>
    </w:p>
    <w:p w14:paraId="31BFC5C6" w14:textId="77777777" w:rsidR="0074547A" w:rsidRDefault="00FB2269" w:rsidP="00FB2269">
      <w:pPr>
        <w:pStyle w:val="ListParagraph"/>
        <w:ind w:left="0"/>
        <w:rPr>
          <w:lang w:val="en-US"/>
        </w:rPr>
      </w:pPr>
      <w:r>
        <w:rPr>
          <w:lang w:val="en-US"/>
        </w:rPr>
        <w:t xml:space="preserve">Therefore, currently </w:t>
      </w:r>
      <w:r w:rsidR="00FA6FFE">
        <w:rPr>
          <w:lang w:val="en-US"/>
        </w:rPr>
        <w:t>[</w:t>
      </w:r>
      <w:r w:rsidR="00D54A83">
        <w:rPr>
          <w:lang w:val="en-US"/>
        </w:rPr>
        <w:t>3</w:t>
      </w:r>
      <w:r w:rsidR="00FA6FFE">
        <w:rPr>
          <w:lang w:val="en-US"/>
        </w:rPr>
        <w:t>]</w:t>
      </w:r>
      <w:r w:rsidR="00D54A83">
        <w:rPr>
          <w:lang w:val="en-US"/>
        </w:rPr>
        <w:t xml:space="preserve">, </w:t>
      </w:r>
      <w:r w:rsidR="00FA6FFE">
        <w:rPr>
          <w:lang w:val="en-US"/>
        </w:rPr>
        <w:t>[</w:t>
      </w:r>
      <w:r w:rsidR="00D54A83">
        <w:rPr>
          <w:lang w:val="en-US"/>
        </w:rPr>
        <w:t>4</w:t>
      </w:r>
      <w:r w:rsidR="00FA6FFE">
        <w:rPr>
          <w:lang w:val="en-US"/>
        </w:rPr>
        <w:t>]</w:t>
      </w:r>
      <w:r w:rsidR="00D54A83">
        <w:rPr>
          <w:lang w:val="en-US"/>
        </w:rPr>
        <w:t xml:space="preserve">, </w:t>
      </w:r>
      <w:r w:rsidR="00FA6FFE">
        <w:rPr>
          <w:lang w:val="en-US"/>
        </w:rPr>
        <w:t>[</w:t>
      </w:r>
      <w:r w:rsidR="00D54A83">
        <w:rPr>
          <w:lang w:val="en-US"/>
        </w:rPr>
        <w:t>5</w:t>
      </w:r>
      <w:r w:rsidR="00FA6FFE">
        <w:rPr>
          <w:lang w:val="en-US"/>
        </w:rPr>
        <w:t>]</w:t>
      </w:r>
      <w:r w:rsidR="00D54A83">
        <w:rPr>
          <w:lang w:val="en-US"/>
        </w:rPr>
        <w:t xml:space="preserve">, 6, 7, </w:t>
      </w:r>
      <w:r w:rsidR="00FA6FFE">
        <w:rPr>
          <w:lang w:val="en-US"/>
        </w:rPr>
        <w:t>[</w:t>
      </w:r>
      <w:r w:rsidR="00D54A83">
        <w:rPr>
          <w:lang w:val="en-US"/>
        </w:rPr>
        <w:t>10</w:t>
      </w:r>
      <w:r w:rsidR="00FA6FFE">
        <w:rPr>
          <w:lang w:val="en-US"/>
        </w:rPr>
        <w:t>]</w:t>
      </w:r>
      <w:r w:rsidR="00D54A83">
        <w:rPr>
          <w:lang w:val="en-US"/>
        </w:rPr>
        <w:t xml:space="preserve">, </w:t>
      </w:r>
      <w:r w:rsidR="00FA6FFE">
        <w:rPr>
          <w:lang w:val="en-US"/>
        </w:rPr>
        <w:t>[</w:t>
      </w:r>
      <w:r w:rsidR="00D54A83">
        <w:rPr>
          <w:lang w:val="en-US"/>
        </w:rPr>
        <w:t>11</w:t>
      </w:r>
      <w:r w:rsidR="00FA6FFE">
        <w:rPr>
          <w:lang w:val="en-US"/>
        </w:rPr>
        <w:t>]</w:t>
      </w:r>
      <w:r>
        <w:rPr>
          <w:lang w:val="en-US"/>
        </w:rPr>
        <w:t xml:space="preserve"> length PUSCH transmissions can be considered. The following table is extended from Table 1. </w:t>
      </w:r>
    </w:p>
    <w:p w14:paraId="25131BB7" w14:textId="77777777" w:rsidR="00FB2269" w:rsidRDefault="00FB2269" w:rsidP="00FB2269">
      <w:pPr>
        <w:pStyle w:val="ListParagraph"/>
        <w:ind w:left="0"/>
        <w:rPr>
          <w:lang w:val="en-US"/>
        </w:rPr>
      </w:pPr>
    </w:p>
    <w:tbl>
      <w:tblPr>
        <w:tblStyle w:val="TableGrid"/>
        <w:tblW w:w="0" w:type="auto"/>
        <w:jc w:val="center"/>
        <w:tblLook w:val="04A0" w:firstRow="1" w:lastRow="0" w:firstColumn="1" w:lastColumn="0" w:noHBand="0" w:noVBand="1"/>
      </w:tblPr>
      <w:tblGrid>
        <w:gridCol w:w="2328"/>
        <w:gridCol w:w="584"/>
        <w:gridCol w:w="584"/>
        <w:gridCol w:w="584"/>
        <w:gridCol w:w="584"/>
        <w:gridCol w:w="584"/>
        <w:gridCol w:w="584"/>
        <w:gridCol w:w="584"/>
        <w:gridCol w:w="584"/>
        <w:gridCol w:w="584"/>
        <w:gridCol w:w="584"/>
        <w:gridCol w:w="584"/>
        <w:gridCol w:w="584"/>
        <w:gridCol w:w="583"/>
      </w:tblGrid>
      <w:tr w:rsidR="00AE2737" w14:paraId="0FA85F49" w14:textId="77777777" w:rsidTr="00AE2737">
        <w:trPr>
          <w:trHeight w:val="561"/>
          <w:jc w:val="center"/>
        </w:trPr>
        <w:tc>
          <w:tcPr>
            <w:tcW w:w="2328" w:type="dxa"/>
          </w:tcPr>
          <w:p w14:paraId="691B0CB3" w14:textId="77777777" w:rsidR="00AE2737" w:rsidRDefault="00AE2737" w:rsidP="00E568F5">
            <w:pPr>
              <w:spacing w:before="20" w:after="20"/>
              <w:jc w:val="center"/>
            </w:pPr>
            <w:r>
              <w:t>Available SC-FDMA data symbols in PUSCH</w:t>
            </w:r>
          </w:p>
        </w:tc>
        <w:tc>
          <w:tcPr>
            <w:tcW w:w="584" w:type="dxa"/>
            <w:vAlign w:val="center"/>
          </w:tcPr>
          <w:p w14:paraId="4DC32B55" w14:textId="77777777" w:rsidR="00AE2737" w:rsidRDefault="00AE2737" w:rsidP="00E568F5">
            <w:pPr>
              <w:spacing w:before="20" w:after="20"/>
              <w:jc w:val="center"/>
            </w:pPr>
            <w:r>
              <w:t>1</w:t>
            </w:r>
          </w:p>
        </w:tc>
        <w:tc>
          <w:tcPr>
            <w:tcW w:w="584" w:type="dxa"/>
            <w:vAlign w:val="center"/>
          </w:tcPr>
          <w:p w14:paraId="536242D4" w14:textId="77777777" w:rsidR="00AE2737" w:rsidRDefault="00AE2737" w:rsidP="00E568F5">
            <w:pPr>
              <w:spacing w:before="20" w:after="20"/>
              <w:jc w:val="center"/>
            </w:pPr>
            <w:r>
              <w:t>2</w:t>
            </w:r>
          </w:p>
        </w:tc>
        <w:tc>
          <w:tcPr>
            <w:tcW w:w="584" w:type="dxa"/>
            <w:vAlign w:val="center"/>
          </w:tcPr>
          <w:p w14:paraId="7BAAAEE1" w14:textId="77777777" w:rsidR="00AE2737" w:rsidRDefault="00AE2737" w:rsidP="00E568F5">
            <w:pPr>
              <w:spacing w:before="20" w:after="20"/>
              <w:jc w:val="center"/>
            </w:pPr>
            <w:r>
              <w:t>3</w:t>
            </w:r>
          </w:p>
        </w:tc>
        <w:tc>
          <w:tcPr>
            <w:tcW w:w="584" w:type="dxa"/>
            <w:vAlign w:val="center"/>
          </w:tcPr>
          <w:p w14:paraId="5E03F535" w14:textId="77777777" w:rsidR="00AE2737" w:rsidRDefault="00AE2737" w:rsidP="00E568F5">
            <w:pPr>
              <w:spacing w:before="20" w:after="20"/>
              <w:jc w:val="center"/>
            </w:pPr>
            <w:r>
              <w:t>4</w:t>
            </w:r>
          </w:p>
        </w:tc>
        <w:tc>
          <w:tcPr>
            <w:tcW w:w="584" w:type="dxa"/>
            <w:vAlign w:val="center"/>
          </w:tcPr>
          <w:p w14:paraId="58E2DBAD" w14:textId="77777777" w:rsidR="00AE2737" w:rsidRDefault="00AE2737" w:rsidP="00E568F5">
            <w:pPr>
              <w:spacing w:before="20" w:after="20"/>
              <w:jc w:val="center"/>
            </w:pPr>
            <w:r>
              <w:t>5</w:t>
            </w:r>
          </w:p>
        </w:tc>
        <w:tc>
          <w:tcPr>
            <w:tcW w:w="584" w:type="dxa"/>
            <w:vAlign w:val="center"/>
          </w:tcPr>
          <w:p w14:paraId="12126B7E" w14:textId="77777777" w:rsidR="00AE2737" w:rsidRDefault="00AE2737" w:rsidP="00E568F5">
            <w:pPr>
              <w:spacing w:before="20" w:after="20"/>
              <w:jc w:val="center"/>
            </w:pPr>
            <w:r>
              <w:t>6</w:t>
            </w:r>
          </w:p>
        </w:tc>
        <w:tc>
          <w:tcPr>
            <w:tcW w:w="584" w:type="dxa"/>
            <w:vAlign w:val="center"/>
          </w:tcPr>
          <w:p w14:paraId="67B28CF9" w14:textId="77777777" w:rsidR="00AE2737" w:rsidRDefault="00AE2737" w:rsidP="00AE2737">
            <w:pPr>
              <w:spacing w:before="20" w:after="20"/>
              <w:jc w:val="center"/>
            </w:pPr>
            <w:r>
              <w:t>7</w:t>
            </w:r>
          </w:p>
        </w:tc>
        <w:tc>
          <w:tcPr>
            <w:tcW w:w="584" w:type="dxa"/>
            <w:vAlign w:val="center"/>
          </w:tcPr>
          <w:p w14:paraId="47D7223F" w14:textId="77777777" w:rsidR="00AE2737" w:rsidRDefault="00AE2737" w:rsidP="00AE2737">
            <w:pPr>
              <w:spacing w:before="20" w:after="20"/>
              <w:jc w:val="center"/>
            </w:pPr>
            <w:r>
              <w:t>8</w:t>
            </w:r>
          </w:p>
        </w:tc>
        <w:tc>
          <w:tcPr>
            <w:tcW w:w="584" w:type="dxa"/>
            <w:vAlign w:val="center"/>
          </w:tcPr>
          <w:p w14:paraId="2349930B" w14:textId="77777777" w:rsidR="00AE2737" w:rsidRDefault="00AE2737" w:rsidP="00AE2737">
            <w:pPr>
              <w:spacing w:before="20" w:after="20"/>
              <w:jc w:val="center"/>
            </w:pPr>
            <w:r>
              <w:t>9</w:t>
            </w:r>
          </w:p>
        </w:tc>
        <w:tc>
          <w:tcPr>
            <w:tcW w:w="584" w:type="dxa"/>
            <w:vAlign w:val="center"/>
          </w:tcPr>
          <w:p w14:paraId="589AE3C3" w14:textId="77777777" w:rsidR="00AE2737" w:rsidRDefault="00AE2737" w:rsidP="00AE2737">
            <w:pPr>
              <w:spacing w:before="20" w:after="20"/>
              <w:jc w:val="center"/>
            </w:pPr>
            <w:r>
              <w:t>10</w:t>
            </w:r>
          </w:p>
        </w:tc>
        <w:tc>
          <w:tcPr>
            <w:tcW w:w="584" w:type="dxa"/>
            <w:vAlign w:val="center"/>
          </w:tcPr>
          <w:p w14:paraId="492096B7" w14:textId="77777777" w:rsidR="00AE2737" w:rsidRDefault="00AE2737" w:rsidP="00AE2737">
            <w:pPr>
              <w:spacing w:before="20" w:after="20"/>
              <w:jc w:val="center"/>
            </w:pPr>
            <w:r>
              <w:t>11</w:t>
            </w:r>
          </w:p>
        </w:tc>
        <w:tc>
          <w:tcPr>
            <w:tcW w:w="584" w:type="dxa"/>
            <w:vAlign w:val="center"/>
          </w:tcPr>
          <w:p w14:paraId="0242D362" w14:textId="77777777" w:rsidR="00AE2737" w:rsidRDefault="00AE2737" w:rsidP="00AE2737">
            <w:pPr>
              <w:spacing w:before="20" w:after="20"/>
              <w:jc w:val="center"/>
            </w:pPr>
            <w:r>
              <w:t>12</w:t>
            </w:r>
          </w:p>
        </w:tc>
        <w:tc>
          <w:tcPr>
            <w:tcW w:w="583" w:type="dxa"/>
            <w:vAlign w:val="center"/>
          </w:tcPr>
          <w:p w14:paraId="58B41577" w14:textId="77777777" w:rsidR="00AE2737" w:rsidRDefault="00AE2737" w:rsidP="00AE2737">
            <w:pPr>
              <w:spacing w:before="20" w:after="20"/>
              <w:jc w:val="center"/>
            </w:pPr>
            <w:r>
              <w:t>13</w:t>
            </w:r>
          </w:p>
        </w:tc>
      </w:tr>
      <w:tr w:rsidR="00AE2737" w14:paraId="245D7C19" w14:textId="77777777" w:rsidTr="00E568F5">
        <w:trPr>
          <w:jc w:val="center"/>
        </w:trPr>
        <w:tc>
          <w:tcPr>
            <w:tcW w:w="2328" w:type="dxa"/>
          </w:tcPr>
          <w:p w14:paraId="495C30F6" w14:textId="77777777" w:rsidR="00AE2737" w:rsidRDefault="00AE2737" w:rsidP="00E568F5">
            <w:pPr>
              <w:spacing w:before="20" w:after="20"/>
              <w:jc w:val="center"/>
            </w:pPr>
            <w:r>
              <w:t>Scaling factor</w:t>
            </w:r>
          </w:p>
        </w:tc>
        <w:tc>
          <w:tcPr>
            <w:tcW w:w="1752" w:type="dxa"/>
            <w:gridSpan w:val="3"/>
            <w:vAlign w:val="center"/>
          </w:tcPr>
          <w:p w14:paraId="70CF251B" w14:textId="77777777" w:rsidR="00AE2737" w:rsidRDefault="00AE2737" w:rsidP="00E568F5">
            <w:pPr>
              <w:spacing w:before="20" w:after="20"/>
              <w:jc w:val="center"/>
            </w:pPr>
            <w:r>
              <w:t>1/8</w:t>
            </w:r>
          </w:p>
        </w:tc>
        <w:tc>
          <w:tcPr>
            <w:tcW w:w="1752" w:type="dxa"/>
            <w:gridSpan w:val="3"/>
            <w:vAlign w:val="center"/>
          </w:tcPr>
          <w:p w14:paraId="55CF718C" w14:textId="77777777" w:rsidR="00AE2737" w:rsidRDefault="00AE2737" w:rsidP="00E568F5">
            <w:pPr>
              <w:spacing w:before="20" w:after="20"/>
              <w:jc w:val="center"/>
            </w:pPr>
            <w:r>
              <w:t>3/8</w:t>
            </w:r>
          </w:p>
        </w:tc>
        <w:tc>
          <w:tcPr>
            <w:tcW w:w="584" w:type="dxa"/>
          </w:tcPr>
          <w:p w14:paraId="1243E1B4" w14:textId="77777777" w:rsidR="00AE2737" w:rsidRDefault="00AE2737" w:rsidP="00E568F5">
            <w:pPr>
              <w:spacing w:before="20" w:after="20"/>
              <w:jc w:val="center"/>
            </w:pPr>
            <w:r>
              <w:t>0.5</w:t>
            </w:r>
          </w:p>
        </w:tc>
        <w:tc>
          <w:tcPr>
            <w:tcW w:w="1752" w:type="dxa"/>
            <w:gridSpan w:val="3"/>
          </w:tcPr>
          <w:p w14:paraId="513661B3" w14:textId="77777777" w:rsidR="00AE2737" w:rsidRDefault="00AE2737" w:rsidP="00E568F5">
            <w:pPr>
              <w:spacing w:before="20" w:after="20"/>
              <w:jc w:val="center"/>
            </w:pPr>
            <w:r>
              <w:t>5/8</w:t>
            </w:r>
          </w:p>
        </w:tc>
        <w:tc>
          <w:tcPr>
            <w:tcW w:w="1751" w:type="dxa"/>
            <w:gridSpan w:val="3"/>
          </w:tcPr>
          <w:p w14:paraId="2E4EE96B" w14:textId="77777777" w:rsidR="00AE2737" w:rsidRDefault="00AE2737" w:rsidP="00E568F5">
            <w:pPr>
              <w:spacing w:before="20" w:after="20"/>
              <w:jc w:val="center"/>
            </w:pPr>
            <w:r>
              <w:t>7/8</w:t>
            </w:r>
          </w:p>
        </w:tc>
      </w:tr>
    </w:tbl>
    <w:p w14:paraId="316E96D6" w14:textId="77777777" w:rsidR="00FA6FFE" w:rsidRPr="0074547A" w:rsidRDefault="00FA6FFE" w:rsidP="00EA6A09">
      <w:pPr>
        <w:rPr>
          <w:lang w:val="en-US"/>
        </w:rPr>
      </w:pPr>
    </w:p>
    <w:p w14:paraId="7A9D5BB7" w14:textId="77777777" w:rsidR="00FB2269" w:rsidRPr="000C22E5" w:rsidRDefault="00FB2269" w:rsidP="00FB2269">
      <w:pPr>
        <w:jc w:val="center"/>
        <w:rPr>
          <w:b/>
        </w:rPr>
      </w:pPr>
      <w:r w:rsidRPr="002D60E0">
        <w:rPr>
          <w:b/>
        </w:rPr>
        <w:t xml:space="preserve">Table </w:t>
      </w:r>
      <w:r>
        <w:rPr>
          <w:b/>
        </w:rPr>
        <w:t>2</w:t>
      </w:r>
      <w:r w:rsidRPr="002D60E0">
        <w:rPr>
          <w:b/>
        </w:rPr>
        <w:t xml:space="preserve">. </w:t>
      </w:r>
      <w:r>
        <w:rPr>
          <w:b/>
        </w:rPr>
        <w:t xml:space="preserve">Proposed </w:t>
      </w:r>
      <w:r w:rsidR="003D3B72" w:rsidRPr="002D60E0">
        <w:rPr>
          <w:b/>
        </w:rPr>
        <w:t>PRB scaling factor for TBS selection for</w:t>
      </w:r>
      <w:r>
        <w:rPr>
          <w:b/>
        </w:rPr>
        <w:t xml:space="preserve"> UL partial subframe transmission</w:t>
      </w:r>
    </w:p>
    <w:p w14:paraId="01D482BB" w14:textId="77777777" w:rsidR="00FB2269" w:rsidRDefault="00FB2269" w:rsidP="00FB2269">
      <w:pPr>
        <w:rPr>
          <w:rFonts w:ascii="Times New Roman" w:hAnsi="Times New Roman"/>
          <w:lang w:val="en-US"/>
        </w:rPr>
      </w:pPr>
    </w:p>
    <w:p w14:paraId="50A7EE2A" w14:textId="77777777" w:rsidR="00873E76" w:rsidRDefault="00FB2269"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9</w:t>
      </w:r>
      <w:r w:rsidRPr="00BB0445">
        <w:rPr>
          <w:snapToGrid/>
          <w:kern w:val="2"/>
          <w:sz w:val="20"/>
        </w:rPr>
        <w:t xml:space="preserve">: </w:t>
      </w:r>
      <w:r>
        <w:rPr>
          <w:snapToGrid/>
          <w:kern w:val="2"/>
          <w:sz w:val="20"/>
        </w:rPr>
        <w:t xml:space="preserve">For up to 6 symbol length PUSCH transmission, Rel-14 TBS scaling factor is used. For one slot PUSCH transmission, the TBS scaling factor is 0.5. For 8 to 10 symbol length PUSCH transmission, the TBS scaling factor is 5/8. For 11 to 13 symbol length PUSCH transmission, the TBS scaling factor is 7/8. </w:t>
      </w:r>
    </w:p>
    <w:p w14:paraId="55689DDF" w14:textId="77777777" w:rsidR="00873E76" w:rsidRPr="00873E76" w:rsidRDefault="00873E76" w:rsidP="00873E76">
      <w:pPr>
        <w:pStyle w:val="Heading1"/>
        <w:keepNext w:val="0"/>
        <w:widowControl w:val="0"/>
        <w:spacing w:before="480" w:after="120"/>
        <w:ind w:left="518"/>
      </w:pPr>
      <w:r>
        <w:rPr>
          <w:sz w:val="28"/>
          <w:lang w:val="en-US"/>
        </w:rPr>
        <w:t>Conclusions</w:t>
      </w:r>
    </w:p>
    <w:p w14:paraId="297D51F9" w14:textId="77777777" w:rsidR="00873E76" w:rsidRDefault="00DC13E4" w:rsidP="00FB2269">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this contribution, we discussed remaining details on UL partial subframe design for LAA SCell and made the following proposals:</w:t>
      </w:r>
    </w:p>
    <w:p w14:paraId="47BE8EC1" w14:textId="77777777" w:rsidR="00DC13E4" w:rsidRPr="00BB0445" w:rsidRDefault="00DC13E4" w:rsidP="00DC13E4">
      <w:pPr>
        <w:pStyle w:val="LGTdoc1"/>
        <w:spacing w:beforeLines="0" w:before="240" w:after="240" w:afterAutospacing="0"/>
        <w:rPr>
          <w:snapToGrid/>
          <w:kern w:val="2"/>
          <w:sz w:val="20"/>
        </w:rPr>
      </w:pPr>
      <w:r w:rsidRPr="00BB0445">
        <w:rPr>
          <w:snapToGrid/>
          <w:kern w:val="2"/>
          <w:sz w:val="20"/>
        </w:rPr>
        <w:t xml:space="preserve">Proposal 1: UE continues to perform the 25us single interval LBT for the consecutively scheduled subframes including the partial subframe transmission instances, if the UE fails to finish LBT. </w:t>
      </w:r>
    </w:p>
    <w:p w14:paraId="74775F06" w14:textId="77777777" w:rsidR="00DC13E4" w:rsidRDefault="00DC13E4" w:rsidP="00DC13E4">
      <w:pPr>
        <w:pStyle w:val="LGTdoc1"/>
        <w:spacing w:beforeLines="0" w:before="240" w:after="240" w:afterAutospacing="0"/>
        <w:rPr>
          <w:snapToGrid/>
          <w:kern w:val="2"/>
          <w:sz w:val="20"/>
        </w:rPr>
      </w:pPr>
      <w:r w:rsidRPr="00BB0445">
        <w:rPr>
          <w:snapToGrid/>
          <w:kern w:val="2"/>
          <w:sz w:val="20"/>
        </w:rPr>
        <w:t xml:space="preserve">Proposal 2: For Mode 1, the UCI mapping assumes full subframe transmission, i.e., no change. </w:t>
      </w:r>
    </w:p>
    <w:p w14:paraId="22854C03" w14:textId="77777777" w:rsidR="00DC13E4" w:rsidRPr="00BB0445" w:rsidRDefault="00DC13E4" w:rsidP="00DC13E4">
      <w:pPr>
        <w:pStyle w:val="LGTdoc1"/>
        <w:spacing w:beforeLines="0" w:before="240" w:after="240" w:afterAutospacing="0"/>
        <w:rPr>
          <w:snapToGrid/>
          <w:kern w:val="2"/>
          <w:sz w:val="20"/>
        </w:rPr>
      </w:pPr>
      <w:r w:rsidRPr="00BB0445">
        <w:rPr>
          <w:snapToGrid/>
          <w:kern w:val="2"/>
          <w:sz w:val="20"/>
        </w:rPr>
        <w:lastRenderedPageBreak/>
        <w:t xml:space="preserve">Proposal 3: For Mode 2, additional starting positions between symbols #7 and #8, e.g., 25us after the start of symbol #7, 25us + TA after the start of symbol #7, and symbol #8, are allowed. </w:t>
      </w:r>
    </w:p>
    <w:p w14:paraId="6EC1D90B" w14:textId="77777777" w:rsidR="00DC13E4" w:rsidRPr="00DC13E4" w:rsidRDefault="00DC13E4"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4</w:t>
      </w:r>
      <w:r w:rsidRPr="00BB0445">
        <w:rPr>
          <w:snapToGrid/>
          <w:kern w:val="2"/>
          <w:sz w:val="20"/>
        </w:rPr>
        <w:t xml:space="preserve">: </w:t>
      </w:r>
      <w:r>
        <w:rPr>
          <w:snapToGrid/>
          <w:kern w:val="2"/>
          <w:sz w:val="20"/>
        </w:rPr>
        <w:t xml:space="preserve">No new MCS table is introduced for Mode 2. </w:t>
      </w:r>
    </w:p>
    <w:p w14:paraId="1DB05F8D" w14:textId="77777777" w:rsidR="00DC13E4" w:rsidRPr="00DC13E4" w:rsidRDefault="00DC13E4"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5</w:t>
      </w:r>
      <w:r w:rsidRPr="00BB0445">
        <w:rPr>
          <w:snapToGrid/>
          <w:kern w:val="2"/>
          <w:sz w:val="20"/>
        </w:rPr>
        <w:t xml:space="preserve">: For Mode </w:t>
      </w:r>
      <w:r>
        <w:rPr>
          <w:snapToGrid/>
          <w:kern w:val="2"/>
          <w:sz w:val="20"/>
        </w:rPr>
        <w:t>2, the UCI multiplexing is allowed. The mapping</w:t>
      </w:r>
      <w:r w:rsidRPr="00BB0445">
        <w:rPr>
          <w:snapToGrid/>
          <w:kern w:val="2"/>
          <w:sz w:val="20"/>
        </w:rPr>
        <w:t xml:space="preserve"> assumes</w:t>
      </w:r>
      <w:r>
        <w:rPr>
          <w:snapToGrid/>
          <w:kern w:val="2"/>
          <w:sz w:val="20"/>
        </w:rPr>
        <w:t xml:space="preserve"> second slot only. </w:t>
      </w:r>
    </w:p>
    <w:p w14:paraId="124E7513" w14:textId="77777777" w:rsidR="00DC13E4" w:rsidRDefault="00DC13E4" w:rsidP="00FB2269">
      <w:pPr>
        <w:pStyle w:val="LGTdoc1"/>
        <w:spacing w:beforeLines="0" w:before="240" w:after="240" w:afterAutospacing="0"/>
        <w:rPr>
          <w:b w:val="0"/>
          <w:snapToGrid/>
          <w:kern w:val="2"/>
          <w:sz w:val="20"/>
        </w:rPr>
      </w:pPr>
      <w:r w:rsidRPr="00BB0445">
        <w:rPr>
          <w:snapToGrid/>
          <w:kern w:val="2"/>
          <w:sz w:val="20"/>
        </w:rPr>
        <w:t xml:space="preserve">Proposal </w:t>
      </w:r>
      <w:r>
        <w:rPr>
          <w:snapToGrid/>
          <w:kern w:val="2"/>
          <w:sz w:val="20"/>
        </w:rPr>
        <w:t>6</w:t>
      </w:r>
      <w:r w:rsidRPr="00BB0445">
        <w:rPr>
          <w:snapToGrid/>
          <w:kern w:val="2"/>
          <w:sz w:val="20"/>
        </w:rPr>
        <w:t xml:space="preserve">: </w:t>
      </w:r>
      <w:r>
        <w:rPr>
          <w:sz w:val="20"/>
          <w:szCs w:val="20"/>
        </w:rPr>
        <w:t>The partial UL subframe ending at the end of the symbol #3 and symbol #10 are allowed.</w:t>
      </w:r>
    </w:p>
    <w:p w14:paraId="66EE0D00" w14:textId="77777777" w:rsidR="00DC13E4" w:rsidRPr="00DC13E4" w:rsidRDefault="00DC13E4"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7</w:t>
      </w:r>
      <w:r w:rsidRPr="00BB0445">
        <w:rPr>
          <w:snapToGrid/>
          <w:kern w:val="2"/>
          <w:sz w:val="20"/>
        </w:rPr>
        <w:t xml:space="preserve">: For </w:t>
      </w:r>
      <w:r>
        <w:rPr>
          <w:snapToGrid/>
          <w:kern w:val="2"/>
          <w:sz w:val="20"/>
        </w:rPr>
        <w:t>UL ending partial subframes, the UCI multiplexing is allowed. The mapping</w:t>
      </w:r>
      <w:r w:rsidRPr="00BB0445">
        <w:rPr>
          <w:snapToGrid/>
          <w:kern w:val="2"/>
          <w:sz w:val="20"/>
        </w:rPr>
        <w:t xml:space="preserve"> assumes</w:t>
      </w:r>
      <w:r>
        <w:rPr>
          <w:snapToGrid/>
          <w:kern w:val="2"/>
          <w:sz w:val="20"/>
        </w:rPr>
        <w:t xml:space="preserve"> first slot only. </w:t>
      </w:r>
    </w:p>
    <w:p w14:paraId="5575B48E" w14:textId="77777777" w:rsidR="00DC13E4" w:rsidRPr="00DC13E4" w:rsidRDefault="00DC13E4" w:rsidP="00FB2269">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8</w:t>
      </w:r>
      <w:r w:rsidRPr="00BB0445">
        <w:rPr>
          <w:snapToGrid/>
          <w:kern w:val="2"/>
          <w:sz w:val="20"/>
        </w:rPr>
        <w:t xml:space="preserve">: </w:t>
      </w:r>
      <w:r>
        <w:rPr>
          <w:snapToGrid/>
          <w:kern w:val="2"/>
          <w:sz w:val="20"/>
        </w:rPr>
        <w:t>S</w:t>
      </w:r>
      <w:r w:rsidRPr="00BB0445">
        <w:rPr>
          <w:snapToGrid/>
          <w:kern w:val="2"/>
          <w:sz w:val="20"/>
        </w:rPr>
        <w:t>tarting positions</w:t>
      </w:r>
      <w:r>
        <w:rPr>
          <w:snapToGrid/>
          <w:kern w:val="2"/>
          <w:sz w:val="20"/>
        </w:rPr>
        <w:t xml:space="preserve"> within symbol #0 as in Rel-14 eLAA are allowed for the UL ending partial subframes. </w:t>
      </w:r>
    </w:p>
    <w:p w14:paraId="1F9C9995" w14:textId="77777777" w:rsidR="00DC13E4" w:rsidRDefault="00DC13E4" w:rsidP="00DC13E4">
      <w:pPr>
        <w:pStyle w:val="LGTdoc1"/>
        <w:spacing w:beforeLines="0" w:before="240" w:after="240" w:afterAutospacing="0"/>
        <w:rPr>
          <w:snapToGrid/>
          <w:kern w:val="2"/>
          <w:sz w:val="20"/>
        </w:rPr>
      </w:pPr>
      <w:r w:rsidRPr="00BB0445">
        <w:rPr>
          <w:snapToGrid/>
          <w:kern w:val="2"/>
          <w:sz w:val="20"/>
        </w:rPr>
        <w:t xml:space="preserve">Proposal </w:t>
      </w:r>
      <w:r>
        <w:rPr>
          <w:snapToGrid/>
          <w:kern w:val="2"/>
          <w:sz w:val="20"/>
        </w:rPr>
        <w:t>9</w:t>
      </w:r>
      <w:r w:rsidRPr="00BB0445">
        <w:rPr>
          <w:snapToGrid/>
          <w:kern w:val="2"/>
          <w:sz w:val="20"/>
        </w:rPr>
        <w:t xml:space="preserve">: </w:t>
      </w:r>
      <w:r>
        <w:rPr>
          <w:snapToGrid/>
          <w:kern w:val="2"/>
          <w:sz w:val="20"/>
        </w:rPr>
        <w:t xml:space="preserve">For up to 6 symbol length PUSCH transmission, Rel-14 TBS scaling factor is used. For one slot PUSCH transmission, the TBS scaling factor is 0.5. For 8 to 10 symbol length PUSCH transmission, the TBS scaling factor is 5/8. For 11 to 13 symbol length PUSCH transmission, the TBS scaling factor is 7/8. </w:t>
      </w:r>
    </w:p>
    <w:p w14:paraId="55BCB57B" w14:textId="77777777" w:rsidR="00DC13E4" w:rsidRPr="00DC13E4" w:rsidRDefault="00DC13E4" w:rsidP="00FB2269">
      <w:pPr>
        <w:pStyle w:val="LGTdoc1"/>
        <w:spacing w:beforeLines="0" w:before="240" w:after="240" w:afterAutospacing="0"/>
        <w:rPr>
          <w:b w:val="0"/>
          <w:snapToGrid/>
          <w:kern w:val="2"/>
          <w:sz w:val="20"/>
        </w:rPr>
      </w:pPr>
    </w:p>
    <w:p w14:paraId="438B0D0B"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8804546" w14:textId="77777777" w:rsidR="00DE31C2" w:rsidRDefault="00DE31C2" w:rsidP="00FB2269">
      <w:pPr>
        <w:pStyle w:val="BodyText"/>
        <w:overflowPunct w:val="0"/>
        <w:ind w:left="540" w:hanging="27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14:paraId="7BEE65F1" w14:textId="77777777" w:rsidR="00FB2269" w:rsidRPr="00FB2269" w:rsidRDefault="00FB2269" w:rsidP="00FB2269">
      <w:pPr>
        <w:pStyle w:val="BodyText"/>
        <w:overflowPunct w:val="0"/>
        <w:ind w:left="540" w:hanging="270"/>
        <w:textAlignment w:val="baseline"/>
        <w:rPr>
          <w:rFonts w:ascii="Times New Roman" w:hAnsi="Times New Roman"/>
          <w:lang w:val="en-US"/>
        </w:rPr>
      </w:pPr>
      <w:r w:rsidRPr="00FB2269">
        <w:rPr>
          <w:rFonts w:ascii="Times New Roman" w:hAnsi="Times New Roman"/>
          <w:lang w:val="en-US"/>
        </w:rPr>
        <w:t>[2] RAN1 Chairman’s note, 3GPP TSG RAN WG1 Meeting #89, May, 2017</w:t>
      </w:r>
    </w:p>
    <w:p w14:paraId="03C9D4C0" w14:textId="77777777" w:rsidR="00FB2269" w:rsidRDefault="00FB2269" w:rsidP="00FB2269">
      <w:pPr>
        <w:pStyle w:val="BodyText"/>
        <w:overflowPunct w:val="0"/>
        <w:ind w:left="540" w:hanging="270"/>
        <w:textAlignment w:val="baseline"/>
        <w:rPr>
          <w:rFonts w:ascii="Times New Roman" w:hAnsi="Times New Roman"/>
          <w:lang w:val="en-US"/>
        </w:rPr>
      </w:pPr>
      <w:r w:rsidRPr="00FB2269">
        <w:rPr>
          <w:rFonts w:ascii="Times New Roman" w:hAnsi="Times New Roman"/>
          <w:lang w:val="en-US"/>
        </w:rPr>
        <w:t>[3] RP-160664, New Work Item on Uplink Capacity Enhancements for LTE, Ericsson, CMCC, 3GPP TSG RAN Meeting #71, March, 2016</w:t>
      </w:r>
    </w:p>
    <w:p w14:paraId="70F38983" w14:textId="77777777"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sectPr w:rsidR="00560FB6"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E046E" w14:textId="77777777" w:rsidR="005F5546" w:rsidRDefault="005F5546"/>
  </w:endnote>
  <w:endnote w:type="continuationSeparator" w:id="0">
    <w:p w14:paraId="55B0F6A9" w14:textId="77777777" w:rsidR="005F5546" w:rsidRDefault="005F5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930235" w:rsidRDefault="00930235">
    <w:pPr>
      <w:pStyle w:val="Footer"/>
      <w:jc w:val="center"/>
    </w:pPr>
    <w:r>
      <w:fldChar w:fldCharType="begin"/>
    </w:r>
    <w:r>
      <w:instrText xml:space="preserve"> PAGE   \* MERGEFORMAT </w:instrText>
    </w:r>
    <w:r>
      <w:fldChar w:fldCharType="separate"/>
    </w:r>
    <w:r w:rsidR="00E774EC">
      <w:rPr>
        <w:noProof/>
      </w:rPr>
      <w:t>1</w:t>
    </w:r>
    <w:r>
      <w:rPr>
        <w:noProof/>
      </w:rPr>
      <w:fldChar w:fldCharType="end"/>
    </w:r>
  </w:p>
  <w:p w14:paraId="519861FB" w14:textId="77777777" w:rsidR="00930235" w:rsidRDefault="00930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4708E" w14:textId="77777777" w:rsidR="005F5546" w:rsidRDefault="005F5546"/>
  </w:footnote>
  <w:footnote w:type="continuationSeparator" w:id="0">
    <w:p w14:paraId="6C5C8B5C" w14:textId="77777777" w:rsidR="005F5546" w:rsidRDefault="005F55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4"/>
  </w:num>
  <w:num w:numId="4">
    <w:abstractNumId w:val="0"/>
  </w:num>
  <w:num w:numId="5">
    <w:abstractNumId w:val="10"/>
  </w:num>
  <w:num w:numId="6">
    <w:abstractNumId w:val="5"/>
  </w:num>
  <w:num w:numId="7">
    <w:abstractNumId w:val="2"/>
  </w:num>
  <w:num w:numId="8">
    <w:abstractNumId w:val="17"/>
  </w:num>
  <w:num w:numId="9">
    <w:abstractNumId w:val="14"/>
  </w:num>
  <w:num w:numId="10">
    <w:abstractNumId w:val="6"/>
  </w:num>
  <w:num w:numId="11">
    <w:abstractNumId w:val="3"/>
  </w:num>
  <w:num w:numId="12">
    <w:abstractNumId w:val="13"/>
  </w:num>
  <w:num w:numId="13">
    <w:abstractNumId w:val="20"/>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19"/>
  </w:num>
  <w:num w:numId="22">
    <w:abstractNumId w:val="15"/>
  </w:num>
  <w:num w:numId="23">
    <w:abstractNumId w:val="18"/>
  </w:num>
  <w:num w:numId="24">
    <w:abstractNumId w:val="9"/>
  </w:num>
  <w:num w:numId="25">
    <w:abstractNumId w:val="12"/>
  </w:num>
  <w:num w:numId="26">
    <w:abstractNumId w:val="7"/>
  </w:num>
  <w:num w:numId="27">
    <w:abstractNumId w:val="1"/>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C0F"/>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43E7"/>
    <w:rsid w:val="00B94540"/>
    <w:rsid w:val="00B95648"/>
    <w:rsid w:val="00B9572F"/>
    <w:rsid w:val="00B96390"/>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B6718-5C31-4B63-9CD9-765BEC87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1979</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13234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2017-08-12T03:38:00Z</dcterms:created>
  <dcterms:modified xsi:type="dcterms:W3CDTF">2017-08-12T03:38:00Z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