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E8011A" w14:textId="6FE23125" w:rsidR="00AA40C2" w:rsidRPr="00AA40C2" w:rsidRDefault="00AA40C2" w:rsidP="00AA40C2">
      <w:pPr>
        <w:tabs>
          <w:tab w:val="left" w:pos="1800"/>
          <w:tab w:val="right" w:pos="9360"/>
        </w:tabs>
        <w:spacing w:after="0"/>
        <w:rPr>
          <w:b/>
          <w:highlight w:val="yellow"/>
        </w:rPr>
      </w:pPr>
      <w:bookmarkStart w:id="0" w:name="_GoBack"/>
      <w:bookmarkEnd w:id="0"/>
      <w:r w:rsidRPr="00AA40C2">
        <w:rPr>
          <w:b/>
        </w:rPr>
        <w:t>3GPP TSG-RAN WG1 #88</w:t>
      </w:r>
      <w:r w:rsidRPr="00AA40C2">
        <w:rPr>
          <w:b/>
        </w:rPr>
        <w:tab/>
        <w:t>R1-</w:t>
      </w:r>
      <w:r w:rsidR="00453B01" w:rsidRPr="00453B01">
        <w:rPr>
          <w:b/>
        </w:rPr>
        <w:t>1703221</w:t>
      </w:r>
    </w:p>
    <w:p w14:paraId="137F2295" w14:textId="77777777" w:rsidR="00AA40C2" w:rsidRPr="00AA40C2" w:rsidRDefault="00AA40C2" w:rsidP="00AA40C2">
      <w:pPr>
        <w:tabs>
          <w:tab w:val="left" w:pos="1800"/>
          <w:tab w:val="right" w:pos="9360"/>
        </w:tabs>
        <w:spacing w:after="0"/>
        <w:rPr>
          <w:b/>
        </w:rPr>
      </w:pPr>
      <w:r w:rsidRPr="00AA40C2">
        <w:rPr>
          <w:b/>
        </w:rPr>
        <w:t>Athens, Greece, 13</w:t>
      </w:r>
      <w:r w:rsidRPr="00AA40C2">
        <w:rPr>
          <w:b/>
          <w:vertAlign w:val="superscript"/>
        </w:rPr>
        <w:t>th</w:t>
      </w:r>
      <w:r w:rsidRPr="00AA40C2">
        <w:rPr>
          <w:b/>
        </w:rPr>
        <w:t xml:space="preserve"> – 17</w:t>
      </w:r>
      <w:r w:rsidRPr="00AA40C2">
        <w:rPr>
          <w:b/>
          <w:vertAlign w:val="superscript"/>
        </w:rPr>
        <w:t>th</w:t>
      </w:r>
      <w:r w:rsidRPr="00AA40C2">
        <w:rPr>
          <w:b/>
        </w:rPr>
        <w:t xml:space="preserve"> February, 2017</w:t>
      </w:r>
    </w:p>
    <w:p w14:paraId="449810D0" w14:textId="77777777" w:rsidR="0030176C" w:rsidRPr="004C51E2" w:rsidRDefault="0030176C" w:rsidP="004C51E2">
      <w:pPr>
        <w:pStyle w:val="3GPPHeader"/>
        <w:spacing w:after="0"/>
        <w:rPr>
          <w:sz w:val="20"/>
        </w:rPr>
      </w:pPr>
    </w:p>
    <w:p w14:paraId="135FD2D5" w14:textId="0E7EF7EC" w:rsidR="0030176C" w:rsidRPr="004C51E2" w:rsidRDefault="0030176C" w:rsidP="007D58BA">
      <w:pPr>
        <w:pStyle w:val="3GPPHeader"/>
        <w:spacing w:after="0"/>
        <w:rPr>
          <w:sz w:val="20"/>
        </w:rPr>
      </w:pPr>
      <w:r w:rsidRPr="004C51E2">
        <w:rPr>
          <w:sz w:val="20"/>
        </w:rPr>
        <w:t>Source:</w:t>
      </w:r>
      <w:r w:rsidRPr="004C51E2">
        <w:rPr>
          <w:sz w:val="20"/>
        </w:rPr>
        <w:tab/>
        <w:t>Ericsson</w:t>
      </w:r>
    </w:p>
    <w:p w14:paraId="5E27F4D7" w14:textId="68355A29" w:rsidR="00A32ACC" w:rsidRPr="004C51E2" w:rsidRDefault="00A32ACC" w:rsidP="004C51E2">
      <w:pPr>
        <w:pStyle w:val="3GPPHeader"/>
        <w:spacing w:after="0"/>
        <w:rPr>
          <w:sz w:val="20"/>
        </w:rPr>
      </w:pPr>
      <w:r w:rsidRPr="004C51E2">
        <w:rPr>
          <w:sz w:val="20"/>
        </w:rPr>
        <w:t>Title:</w:t>
      </w:r>
      <w:r w:rsidRPr="004C51E2">
        <w:rPr>
          <w:sz w:val="20"/>
        </w:rPr>
        <w:tab/>
      </w:r>
      <w:r w:rsidR="00191A37" w:rsidRPr="004C51E2">
        <w:rPr>
          <w:sz w:val="20"/>
        </w:rPr>
        <w:t xml:space="preserve">On </w:t>
      </w:r>
      <w:r w:rsidR="007D58BA">
        <w:rPr>
          <w:sz w:val="20"/>
        </w:rPr>
        <w:t>PTRS performance</w:t>
      </w:r>
    </w:p>
    <w:p w14:paraId="3DE8D68A" w14:textId="1D2F454D" w:rsidR="0030176C" w:rsidRPr="004C51E2" w:rsidRDefault="00A32ACC" w:rsidP="004C51E2">
      <w:pPr>
        <w:pStyle w:val="3GPPHeader"/>
        <w:spacing w:after="0"/>
        <w:rPr>
          <w:sz w:val="20"/>
        </w:rPr>
      </w:pPr>
      <w:r w:rsidRPr="004C51E2">
        <w:rPr>
          <w:sz w:val="20"/>
          <w:lang w:val="en-US"/>
        </w:rPr>
        <w:t>Agenda Item:</w:t>
      </w:r>
      <w:r w:rsidRPr="004C51E2">
        <w:rPr>
          <w:sz w:val="20"/>
          <w:lang w:val="en-US"/>
        </w:rPr>
        <w:tab/>
      </w:r>
      <w:r w:rsidR="007D58BA" w:rsidRPr="00453B01">
        <w:rPr>
          <w:sz w:val="20"/>
        </w:rPr>
        <w:t>8.1.2.4.3</w:t>
      </w:r>
    </w:p>
    <w:p w14:paraId="287B3E55" w14:textId="35E8D778" w:rsidR="00E90E49" w:rsidRPr="004C51E2" w:rsidRDefault="00A32ACC" w:rsidP="004C51E2">
      <w:pPr>
        <w:pStyle w:val="3GPPHeader"/>
        <w:spacing w:after="0"/>
        <w:rPr>
          <w:sz w:val="20"/>
        </w:rPr>
      </w:pPr>
      <w:r w:rsidRPr="004C51E2">
        <w:rPr>
          <w:sz w:val="20"/>
        </w:rPr>
        <w:t>Document for:</w:t>
      </w:r>
      <w:r w:rsidRPr="004C51E2">
        <w:rPr>
          <w:sz w:val="20"/>
        </w:rPr>
        <w:tab/>
        <w:t>Discussion and Decision</w:t>
      </w:r>
    </w:p>
    <w:p w14:paraId="097CB919" w14:textId="3B1C35C9" w:rsidR="004C51E2" w:rsidRDefault="004C51E2" w:rsidP="004C51E2">
      <w:pPr>
        <w:pStyle w:val="Heading1"/>
      </w:pPr>
      <w:r>
        <w:t>Introduction</w:t>
      </w:r>
    </w:p>
    <w:p w14:paraId="1B130053" w14:textId="60A1DF16" w:rsidR="00191A37" w:rsidRPr="00E9149C" w:rsidRDefault="00191A37" w:rsidP="00191A37">
      <w:pPr>
        <w:pStyle w:val="BodyText"/>
      </w:pPr>
      <w:r>
        <w:t>In RAN1#87</w:t>
      </w:r>
      <w:r w:rsidR="00F4396A">
        <w:t>ah</w:t>
      </w:r>
      <w:r>
        <w:t>, the following agreement was made regarding a PT-RS:</w:t>
      </w:r>
    </w:p>
    <w:p w14:paraId="43002188" w14:textId="77777777" w:rsidR="00191A37" w:rsidRDefault="0008645F" w:rsidP="00191A37">
      <w:pPr>
        <w:pStyle w:val="BodyText"/>
      </w:pPr>
      <w:r>
        <w:rPr>
          <w:noProof/>
          <w:lang w:val="en-US" w:eastAsia="en-US"/>
        </w:rPr>
        <mc:AlternateContent>
          <mc:Choice Requires="wps">
            <w:drawing>
              <wp:inline distT="0" distB="0" distL="0" distR="0" wp14:anchorId="732B58C5" wp14:editId="60F9662A">
                <wp:extent cx="5943600" cy="1543050"/>
                <wp:effectExtent l="11430" t="10795" r="5080" b="8890"/>
                <wp:docPr id="52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115" cy="4409440"/>
                        </a:xfrm>
                        <a:prstGeom prst="rect">
                          <a:avLst/>
                        </a:prstGeom>
                        <a:solidFill>
                          <a:srgbClr val="FFFFFF"/>
                        </a:solidFill>
                        <a:ln w="6350">
                          <a:solidFill>
                            <a:srgbClr val="000000"/>
                          </a:solidFill>
                          <a:miter lim="800000"/>
                          <a:headEnd/>
                          <a:tailEnd/>
                        </a:ln>
                      </wps:spPr>
                      <wps:txbx>
                        <w:txbxContent>
                          <w:p w14:paraId="124DCFB4" w14:textId="77777777" w:rsidR="00843AA2" w:rsidRPr="005972F9" w:rsidRDefault="00843AA2" w:rsidP="00191A37">
                            <w:pPr>
                              <w:rPr>
                                <w:rFonts w:eastAsia="MS Mincho"/>
                                <w:u w:val="single"/>
                                <w:lang w:eastAsia="ja-JP"/>
                              </w:rPr>
                            </w:pPr>
                            <w:r w:rsidRPr="00F71A43">
                              <w:rPr>
                                <w:rFonts w:eastAsia="MS Mincho" w:hint="eastAsia"/>
                                <w:b/>
                                <w:highlight w:val="green"/>
                                <w:u w:val="single"/>
                                <w:lang w:eastAsia="ja-JP"/>
                              </w:rPr>
                              <w:t>Agreements:</w:t>
                            </w:r>
                          </w:p>
                          <w:p w14:paraId="3C1F7DBC" w14:textId="77777777" w:rsidR="00843AA2" w:rsidRPr="004B118D" w:rsidRDefault="00843AA2" w:rsidP="00F4396A">
                            <w:pPr>
                              <w:numPr>
                                <w:ilvl w:val="0"/>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Regarding PT-RS for CP-OFDM, the following is supported</w:t>
                            </w:r>
                          </w:p>
                          <w:p w14:paraId="1F277BE0"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For a given UE, the designated PT-RS is confined in scheduled resource as a baseline</w:t>
                            </w:r>
                          </w:p>
                          <w:p w14:paraId="48C80D67"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Whether/how to share DL PT-RS among UEs is FFS</w:t>
                            </w:r>
                          </w:p>
                          <w:p w14:paraId="3DB6F7C4"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Presence of PT-RS in scheduled resource is UE-specifically configured/indicated</w:t>
                            </w:r>
                          </w:p>
                          <w:p w14:paraId="2F4C01C1"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 xml:space="preserve">Multiple PT-RS densities </w:t>
                            </w:r>
                            <w:r>
                              <w:rPr>
                                <w:rFonts w:eastAsia="MS Mincho" w:hint="eastAsia"/>
                                <w:lang w:val="en-US" w:eastAsia="ja-JP"/>
                              </w:rPr>
                              <w:t xml:space="preserve">defined </w:t>
                            </w:r>
                            <w:r w:rsidRPr="004B118D">
                              <w:rPr>
                                <w:rFonts w:eastAsia="MS Mincho"/>
                                <w:lang w:val="en-US" w:eastAsia="ja-JP"/>
                              </w:rPr>
                              <w:t xml:space="preserve">in </w:t>
                            </w:r>
                            <w:r>
                              <w:rPr>
                                <w:rFonts w:eastAsia="MS Mincho" w:hint="eastAsia"/>
                                <w:lang w:val="en-US" w:eastAsia="ja-JP"/>
                              </w:rPr>
                              <w:t>time/</w:t>
                            </w:r>
                            <w:r w:rsidRPr="004B118D">
                              <w:rPr>
                                <w:rFonts w:eastAsia="MS Mincho"/>
                                <w:lang w:val="en-US" w:eastAsia="ja-JP"/>
                              </w:rPr>
                              <w:t>frequency domain are supported</w:t>
                            </w:r>
                          </w:p>
                          <w:p w14:paraId="11EC2401"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UE can assume same precoding for a DM-RS port and a PT-RS port</w:t>
                            </w:r>
                          </w:p>
                          <w:p w14:paraId="2B2DFA81"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Among which ports and mapping rules (fixed and/or configurable, etc) are FFS</w:t>
                            </w:r>
                          </w:p>
                          <w:p w14:paraId="1DEFECEC"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Number of PT-RS ports can be fewer than number of DM-RS ports in scheduled resource</w:t>
                            </w:r>
                          </w:p>
                          <w:p w14:paraId="1860ED35" w14:textId="77777777" w:rsidR="00843AA2" w:rsidRPr="004B118D" w:rsidRDefault="00843AA2" w:rsidP="00F4396A">
                            <w:pPr>
                              <w:numPr>
                                <w:ilvl w:val="0"/>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Study the following for PT-RS, taking overhead and forward compatibility into account</w:t>
                            </w:r>
                          </w:p>
                          <w:p w14:paraId="5978CB11"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Details on frequency domain patterns/densities</w:t>
                            </w:r>
                          </w:p>
                          <w:p w14:paraId="0A132997"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How to indicate presence/patterns of PT-RS</w:t>
                            </w:r>
                          </w:p>
                          <w:p w14:paraId="1C2F343D"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E.g., implicitly indicated based on as</w:t>
                            </w:r>
                            <w:r>
                              <w:rPr>
                                <w:rFonts w:eastAsia="MS Mincho"/>
                                <w:lang w:val="en-US" w:eastAsia="ja-JP"/>
                              </w:rPr>
                              <w:t>sociation with numerology/MCS/</w:t>
                            </w:r>
                            <w:r>
                              <w:rPr>
                                <w:rFonts w:eastAsia="MS Mincho" w:hint="eastAsia"/>
                                <w:lang w:val="en-US" w:eastAsia="ja-JP"/>
                              </w:rPr>
                              <w:t>number of allocated PRBs</w:t>
                            </w:r>
                            <w:r w:rsidRPr="004B118D">
                              <w:rPr>
                                <w:rFonts w:eastAsia="MS Mincho"/>
                                <w:lang w:val="en-US" w:eastAsia="ja-JP"/>
                              </w:rPr>
                              <w:t>/UE category</w:t>
                            </w:r>
                          </w:p>
                          <w:p w14:paraId="59F3CC58"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E.g., explicit indication by L1/L2/L3 signaling</w:t>
                            </w:r>
                          </w:p>
                          <w:p w14:paraId="78F3310B"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Port multiplexing methods</w:t>
                            </w:r>
                          </w:p>
                          <w:p w14:paraId="24AD7479"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E.g., non-orthogonal multiplexing within PT-RS ports and with data</w:t>
                            </w:r>
                          </w:p>
                          <w:p w14:paraId="2D5A1B01"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 xml:space="preserve">Using PT-RS for </w:t>
                            </w:r>
                            <w:r>
                              <w:rPr>
                                <w:rFonts w:eastAsia="MS Mincho" w:hint="eastAsia"/>
                                <w:lang w:val="en-US" w:eastAsia="ja-JP"/>
                              </w:rPr>
                              <w:t>CFO/</w:t>
                            </w:r>
                            <w:r w:rsidRPr="004B118D">
                              <w:rPr>
                                <w:rFonts w:eastAsia="MS Mincho"/>
                                <w:lang w:val="en-US" w:eastAsia="ja-JP"/>
                              </w:rPr>
                              <w:t>Doppler estimation</w:t>
                            </w:r>
                          </w:p>
                          <w:p w14:paraId="74CAAF0E"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QCL relationship between PT-RS and DM-RS</w:t>
                            </w:r>
                          </w:p>
                          <w:p w14:paraId="1EAAA70C"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Joint transmission of CSI-RS and PT-RS for improving CSI acquisition accuracy</w:t>
                            </w:r>
                          </w:p>
                          <w:p w14:paraId="34BDCC01" w14:textId="3F257F2B" w:rsidR="00843AA2" w:rsidRDefault="00843AA2" w:rsidP="00633E78">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Others are not precluded</w:t>
                            </w:r>
                          </w:p>
                          <w:p w14:paraId="4DDE6D57" w14:textId="77777777" w:rsidR="00843AA2" w:rsidRPr="00453B01" w:rsidRDefault="00843AA2" w:rsidP="00453B01">
                            <w:pPr>
                              <w:numPr>
                                <w:ilvl w:val="0"/>
                                <w:numId w:val="27"/>
                              </w:numPr>
                              <w:overflowPunct/>
                              <w:autoSpaceDE/>
                              <w:autoSpaceDN/>
                              <w:adjustRightInd/>
                              <w:spacing w:after="0"/>
                              <w:jc w:val="left"/>
                              <w:textAlignment w:val="auto"/>
                              <w:rPr>
                                <w:rFonts w:eastAsia="MS Mincho"/>
                                <w:lang w:val="en-US" w:eastAsia="ja-JP"/>
                              </w:rPr>
                            </w:pPr>
                            <w:r w:rsidRPr="00453B01">
                              <w:rPr>
                                <w:rFonts w:eastAsia="MS Mincho"/>
                                <w:lang w:val="fr-FR" w:eastAsia="ja-JP"/>
                              </w:rPr>
                              <w:t>NR considers frequency offset and PN compensation for DFT-s-OFDM</w:t>
                            </w:r>
                          </w:p>
                          <w:p w14:paraId="69157E04" w14:textId="77777777" w:rsidR="00843AA2" w:rsidRPr="00453B01" w:rsidRDefault="00843AA2" w:rsidP="00453B01">
                            <w:pPr>
                              <w:numPr>
                                <w:ilvl w:val="1"/>
                                <w:numId w:val="27"/>
                              </w:numPr>
                              <w:overflowPunct/>
                              <w:autoSpaceDE/>
                              <w:autoSpaceDN/>
                              <w:adjustRightInd/>
                              <w:spacing w:after="0"/>
                              <w:jc w:val="left"/>
                              <w:textAlignment w:val="auto"/>
                              <w:rPr>
                                <w:rFonts w:eastAsia="MS Mincho"/>
                                <w:lang w:val="en-US" w:eastAsia="ja-JP"/>
                              </w:rPr>
                            </w:pPr>
                            <w:r w:rsidRPr="00453B01">
                              <w:rPr>
                                <w:rFonts w:eastAsia="MS Mincho"/>
                                <w:lang w:val="fr-FR" w:eastAsia="ja-JP"/>
                              </w:rPr>
                              <w:t>FFS the exact method (e.g. pre-DFT /post-DFT insertion of PT-RS, blind detection, DM-RS)</w:t>
                            </w:r>
                          </w:p>
                          <w:p w14:paraId="1C8C71AF" w14:textId="00700A25" w:rsidR="00843AA2" w:rsidRPr="00453B01" w:rsidRDefault="00843AA2" w:rsidP="00453B01">
                            <w:pPr>
                              <w:numPr>
                                <w:ilvl w:val="1"/>
                                <w:numId w:val="27"/>
                              </w:numPr>
                              <w:overflowPunct/>
                              <w:autoSpaceDE/>
                              <w:autoSpaceDN/>
                              <w:adjustRightInd/>
                              <w:spacing w:after="0"/>
                              <w:jc w:val="left"/>
                              <w:textAlignment w:val="auto"/>
                              <w:rPr>
                                <w:rFonts w:eastAsia="MS Mincho"/>
                                <w:lang w:val="en-US" w:eastAsia="ja-JP"/>
                              </w:rPr>
                            </w:pPr>
                            <w:r w:rsidRPr="00453B01">
                              <w:rPr>
                                <w:rFonts w:eastAsia="MS Mincho"/>
                                <w:lang w:val="fr-FR" w:eastAsia="ja-JP"/>
                              </w:rPr>
                              <w:t>Consider receiver complexity, PAPR, modulation order to be supported, etc</w:t>
                            </w:r>
                            <w:r w:rsidRPr="00453B01">
                              <w:rPr>
                                <w:rFonts w:eastAsia="MS Mincho"/>
                                <w:b/>
                                <w:bCs/>
                                <w:lang w:val="fr-FR" w:eastAsia="ja-JP"/>
                              </w:rPr>
                              <w:t xml:space="preserve"> </w:t>
                            </w:r>
                          </w:p>
                        </w:txbxContent>
                      </wps:txbx>
                      <wps:bodyPr rot="0" vert="horz" wrap="none" lIns="91440" tIns="45720" rIns="91440" bIns="45720" anchor="ctr" anchorCtr="0" upright="1">
                        <a:spAutoFit/>
                      </wps:bodyPr>
                    </wps:wsp>
                  </a:graphicData>
                </a:graphic>
              </wp:inline>
            </w:drawing>
          </mc:Choice>
          <mc:Fallback>
            <w:pict>
              <v:shapetype w14:anchorId="732B58C5" id="_x0000_t202" coordsize="21600,21600" o:spt="202" path="m,l,21600r21600,l21600,xe">
                <v:stroke joinstyle="miter"/>
                <v:path gradientshapeok="t" o:connecttype="rect"/>
              </v:shapetype>
              <v:shape id="Text Box 7"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" strokeweight=".5pt">
                <v:textbox style="mso-fit-shape-to-text:t">
                  <w:txbxContent>
                    <w:p w14:paraId="124DCFB4" w14:textId="77777777" w:rsidR="00843AA2" w:rsidRPr="005972F9" w:rsidRDefault="00843AA2" w:rsidP="00191A37">
                      <w:pPr>
                        <w:rPr>
                          <w:rFonts w:eastAsia="MS Mincho"/>
                          <w:u w:val="single"/>
                          <w:lang w:eastAsia="ja-JP"/>
                        </w:rPr>
                      </w:pPr>
                      <w:r w:rsidRPr="00F71A43">
                        <w:rPr>
                          <w:rFonts w:eastAsia="MS Mincho" w:hint="eastAsia"/>
                          <w:b/>
                          <w:highlight w:val="green"/>
                          <w:u w:val="single"/>
                          <w:lang w:eastAsia="ja-JP"/>
                        </w:rPr>
                        <w:t>Agreements:</w:t>
                      </w:r>
                    </w:p>
                    <w:p w14:paraId="3C1F7DBC" w14:textId="77777777" w:rsidR="00843AA2" w:rsidRPr="004B118D" w:rsidRDefault="00843AA2" w:rsidP="00F4396A">
                      <w:pPr>
                        <w:numPr>
                          <w:ilvl w:val="0"/>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Regarding PT-RS for CP-OFDM, the following is supported</w:t>
                      </w:r>
                    </w:p>
                    <w:p w14:paraId="1F277BE0"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For a given UE, the designated PT-RS is confined in scheduled resource as a baseline</w:t>
                      </w:r>
                    </w:p>
                    <w:p w14:paraId="48C80D67"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Whether/how to share DL PT-RS among UEs is FFS</w:t>
                      </w:r>
                    </w:p>
                    <w:p w14:paraId="3DB6F7C4"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Presence of PT-RS in scheduled resource is UE-specifically configured/indicated</w:t>
                      </w:r>
                    </w:p>
                    <w:p w14:paraId="2F4C01C1"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 xml:space="preserve">Multiple PT-RS densities </w:t>
                      </w:r>
                      <w:r>
                        <w:rPr>
                          <w:rFonts w:eastAsia="MS Mincho" w:hint="eastAsia"/>
                          <w:lang w:val="en-US" w:eastAsia="ja-JP"/>
                        </w:rPr>
                        <w:t xml:space="preserve">defined </w:t>
                      </w:r>
                      <w:r w:rsidRPr="004B118D">
                        <w:rPr>
                          <w:rFonts w:eastAsia="MS Mincho"/>
                          <w:lang w:val="en-US" w:eastAsia="ja-JP"/>
                        </w:rPr>
                        <w:t xml:space="preserve">in </w:t>
                      </w:r>
                      <w:r>
                        <w:rPr>
                          <w:rFonts w:eastAsia="MS Mincho" w:hint="eastAsia"/>
                          <w:lang w:val="en-US" w:eastAsia="ja-JP"/>
                        </w:rPr>
                        <w:t>time/</w:t>
                      </w:r>
                      <w:r w:rsidRPr="004B118D">
                        <w:rPr>
                          <w:rFonts w:eastAsia="MS Mincho"/>
                          <w:lang w:val="en-US" w:eastAsia="ja-JP"/>
                        </w:rPr>
                        <w:t>frequency domain are supported</w:t>
                      </w:r>
                    </w:p>
                    <w:p w14:paraId="11EC2401"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UE can assume same precoding for a DM-RS port and a PT-RS port</w:t>
                      </w:r>
                    </w:p>
                    <w:p w14:paraId="2B2DFA81"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 xml:space="preserve">Among which ports and mapping rules (fixed and/or configurable, </w:t>
                      </w:r>
                      <w:proofErr w:type="spellStart"/>
                      <w:r w:rsidRPr="004B118D">
                        <w:rPr>
                          <w:rFonts w:eastAsia="MS Mincho"/>
                          <w:lang w:val="en-US" w:eastAsia="ja-JP"/>
                        </w:rPr>
                        <w:t>etc</w:t>
                      </w:r>
                      <w:proofErr w:type="spellEnd"/>
                      <w:r w:rsidRPr="004B118D">
                        <w:rPr>
                          <w:rFonts w:eastAsia="MS Mincho"/>
                          <w:lang w:val="en-US" w:eastAsia="ja-JP"/>
                        </w:rPr>
                        <w:t>) are FFS</w:t>
                      </w:r>
                    </w:p>
                    <w:p w14:paraId="1DEFECEC"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Number of PT-RS ports can be fewer than number of DM-RS ports in scheduled resource</w:t>
                      </w:r>
                    </w:p>
                    <w:p w14:paraId="1860ED35" w14:textId="77777777" w:rsidR="00843AA2" w:rsidRPr="004B118D" w:rsidRDefault="00843AA2" w:rsidP="00F4396A">
                      <w:pPr>
                        <w:numPr>
                          <w:ilvl w:val="0"/>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Study the following for PT-RS, taking overhead and forward compatibility into account</w:t>
                      </w:r>
                    </w:p>
                    <w:p w14:paraId="5978CB11"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Details on frequency domain patterns/densities</w:t>
                      </w:r>
                    </w:p>
                    <w:p w14:paraId="0A132997"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How to indicate presence/patterns of PT-RS</w:t>
                      </w:r>
                    </w:p>
                    <w:p w14:paraId="1C2F343D"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E.g., implicitly indicated based on as</w:t>
                      </w:r>
                      <w:r>
                        <w:rPr>
                          <w:rFonts w:eastAsia="MS Mincho"/>
                          <w:lang w:val="en-US" w:eastAsia="ja-JP"/>
                        </w:rPr>
                        <w:t>sociation with numerology/MCS/</w:t>
                      </w:r>
                      <w:r>
                        <w:rPr>
                          <w:rFonts w:eastAsia="MS Mincho" w:hint="eastAsia"/>
                          <w:lang w:val="en-US" w:eastAsia="ja-JP"/>
                        </w:rPr>
                        <w:t>number of allocated PRBs</w:t>
                      </w:r>
                      <w:r w:rsidRPr="004B118D">
                        <w:rPr>
                          <w:rFonts w:eastAsia="MS Mincho"/>
                          <w:lang w:val="en-US" w:eastAsia="ja-JP"/>
                        </w:rPr>
                        <w:t>/UE category</w:t>
                      </w:r>
                    </w:p>
                    <w:p w14:paraId="59F3CC58"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E.g., explicit indication by L1/L2/L3 signaling</w:t>
                      </w:r>
                    </w:p>
                    <w:p w14:paraId="78F3310B"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Port multiplexing methods</w:t>
                      </w:r>
                    </w:p>
                    <w:p w14:paraId="24AD7479" w14:textId="77777777" w:rsidR="00843AA2" w:rsidRPr="004B118D" w:rsidRDefault="00843AA2" w:rsidP="00F4396A">
                      <w:pPr>
                        <w:numPr>
                          <w:ilvl w:val="2"/>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E.g., non-orthogonal multiplexing within PT-RS ports and with data</w:t>
                      </w:r>
                    </w:p>
                    <w:p w14:paraId="2D5A1B01"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 xml:space="preserve">Using PT-RS for </w:t>
                      </w:r>
                      <w:r>
                        <w:rPr>
                          <w:rFonts w:eastAsia="MS Mincho" w:hint="eastAsia"/>
                          <w:lang w:val="en-US" w:eastAsia="ja-JP"/>
                        </w:rPr>
                        <w:t>CFO/</w:t>
                      </w:r>
                      <w:r w:rsidRPr="004B118D">
                        <w:rPr>
                          <w:rFonts w:eastAsia="MS Mincho"/>
                          <w:lang w:val="en-US" w:eastAsia="ja-JP"/>
                        </w:rPr>
                        <w:t>Doppler estimation</w:t>
                      </w:r>
                    </w:p>
                    <w:p w14:paraId="74CAAF0E"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QCL relationship between PT-RS and DM-RS</w:t>
                      </w:r>
                    </w:p>
                    <w:p w14:paraId="1EAAA70C" w14:textId="77777777" w:rsidR="00843AA2" w:rsidRPr="004B118D" w:rsidRDefault="00843AA2" w:rsidP="00F4396A">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Joint transmission of CSI-RS and PT-RS for improving CSI acquisition accuracy</w:t>
                      </w:r>
                    </w:p>
                    <w:p w14:paraId="34BDCC01" w14:textId="3F257F2B" w:rsidR="00843AA2" w:rsidRDefault="00843AA2" w:rsidP="00633E78">
                      <w:pPr>
                        <w:numPr>
                          <w:ilvl w:val="1"/>
                          <w:numId w:val="27"/>
                        </w:numPr>
                        <w:overflowPunct/>
                        <w:autoSpaceDE/>
                        <w:autoSpaceDN/>
                        <w:adjustRightInd/>
                        <w:spacing w:after="0"/>
                        <w:jc w:val="left"/>
                        <w:textAlignment w:val="auto"/>
                        <w:rPr>
                          <w:rFonts w:eastAsia="MS Mincho"/>
                          <w:lang w:val="en-US" w:eastAsia="ja-JP"/>
                        </w:rPr>
                      </w:pPr>
                      <w:r w:rsidRPr="004B118D">
                        <w:rPr>
                          <w:rFonts w:eastAsia="MS Mincho"/>
                          <w:lang w:val="en-US" w:eastAsia="ja-JP"/>
                        </w:rPr>
                        <w:t>Others are not precluded</w:t>
                      </w:r>
                    </w:p>
                    <w:p w14:paraId="4DDE6D57" w14:textId="77777777" w:rsidR="00843AA2" w:rsidRPr="00453B01" w:rsidRDefault="00843AA2" w:rsidP="00453B01">
                      <w:pPr>
                        <w:numPr>
                          <w:ilvl w:val="0"/>
                          <w:numId w:val="27"/>
                        </w:numPr>
                        <w:overflowPunct/>
                        <w:autoSpaceDE/>
                        <w:autoSpaceDN/>
                        <w:adjustRightInd/>
                        <w:spacing w:after="0"/>
                        <w:jc w:val="left"/>
                        <w:textAlignment w:val="auto"/>
                        <w:rPr>
                          <w:rFonts w:eastAsia="MS Mincho"/>
                          <w:lang w:val="en-US" w:eastAsia="ja-JP"/>
                        </w:rPr>
                      </w:pPr>
                      <w:r w:rsidRPr="00453B01">
                        <w:rPr>
                          <w:rFonts w:eastAsia="MS Mincho"/>
                          <w:lang w:val="fr-FR" w:eastAsia="ja-JP"/>
                        </w:rPr>
                        <w:t xml:space="preserve">NR </w:t>
                      </w:r>
                      <w:proofErr w:type="spellStart"/>
                      <w:r w:rsidRPr="00453B01">
                        <w:rPr>
                          <w:rFonts w:eastAsia="MS Mincho"/>
                          <w:lang w:val="fr-FR" w:eastAsia="ja-JP"/>
                        </w:rPr>
                        <w:t>considers</w:t>
                      </w:r>
                      <w:proofErr w:type="spellEnd"/>
                      <w:r w:rsidRPr="00453B01">
                        <w:rPr>
                          <w:rFonts w:eastAsia="MS Mincho"/>
                          <w:lang w:val="fr-FR" w:eastAsia="ja-JP"/>
                        </w:rPr>
                        <w:t xml:space="preserve"> </w:t>
                      </w:r>
                      <w:proofErr w:type="spellStart"/>
                      <w:r w:rsidRPr="00453B01">
                        <w:rPr>
                          <w:rFonts w:eastAsia="MS Mincho"/>
                          <w:lang w:val="fr-FR" w:eastAsia="ja-JP"/>
                        </w:rPr>
                        <w:t>frequency</w:t>
                      </w:r>
                      <w:proofErr w:type="spellEnd"/>
                      <w:r w:rsidRPr="00453B01">
                        <w:rPr>
                          <w:rFonts w:eastAsia="MS Mincho"/>
                          <w:lang w:val="fr-FR" w:eastAsia="ja-JP"/>
                        </w:rPr>
                        <w:t xml:space="preserve"> offset and PN compensation for DFT-s-OFDM</w:t>
                      </w:r>
                    </w:p>
                    <w:p w14:paraId="69157E04" w14:textId="77777777" w:rsidR="00843AA2" w:rsidRPr="00453B01" w:rsidRDefault="00843AA2" w:rsidP="00453B01">
                      <w:pPr>
                        <w:numPr>
                          <w:ilvl w:val="1"/>
                          <w:numId w:val="27"/>
                        </w:numPr>
                        <w:overflowPunct/>
                        <w:autoSpaceDE/>
                        <w:autoSpaceDN/>
                        <w:adjustRightInd/>
                        <w:spacing w:after="0"/>
                        <w:jc w:val="left"/>
                        <w:textAlignment w:val="auto"/>
                        <w:rPr>
                          <w:rFonts w:eastAsia="MS Mincho"/>
                          <w:lang w:val="en-US" w:eastAsia="ja-JP"/>
                        </w:rPr>
                      </w:pPr>
                      <w:r w:rsidRPr="00453B01">
                        <w:rPr>
                          <w:rFonts w:eastAsia="MS Mincho"/>
                          <w:lang w:val="fr-FR" w:eastAsia="ja-JP"/>
                        </w:rPr>
                        <w:t xml:space="preserve">FFS the exact </w:t>
                      </w:r>
                      <w:proofErr w:type="spellStart"/>
                      <w:r w:rsidRPr="00453B01">
                        <w:rPr>
                          <w:rFonts w:eastAsia="MS Mincho"/>
                          <w:lang w:val="fr-FR" w:eastAsia="ja-JP"/>
                        </w:rPr>
                        <w:t>method</w:t>
                      </w:r>
                      <w:proofErr w:type="spellEnd"/>
                      <w:r w:rsidRPr="00453B01">
                        <w:rPr>
                          <w:rFonts w:eastAsia="MS Mincho"/>
                          <w:lang w:val="fr-FR" w:eastAsia="ja-JP"/>
                        </w:rPr>
                        <w:t xml:space="preserve"> (</w:t>
                      </w:r>
                      <w:proofErr w:type="spellStart"/>
                      <w:r w:rsidRPr="00453B01">
                        <w:rPr>
                          <w:rFonts w:eastAsia="MS Mincho"/>
                          <w:lang w:val="fr-FR" w:eastAsia="ja-JP"/>
                        </w:rPr>
                        <w:t>e.g</w:t>
                      </w:r>
                      <w:proofErr w:type="spellEnd"/>
                      <w:r w:rsidRPr="00453B01">
                        <w:rPr>
                          <w:rFonts w:eastAsia="MS Mincho"/>
                          <w:lang w:val="fr-FR" w:eastAsia="ja-JP"/>
                        </w:rPr>
                        <w:t xml:space="preserve">. </w:t>
                      </w:r>
                      <w:proofErr w:type="spellStart"/>
                      <w:r w:rsidRPr="00453B01">
                        <w:rPr>
                          <w:rFonts w:eastAsia="MS Mincho"/>
                          <w:lang w:val="fr-FR" w:eastAsia="ja-JP"/>
                        </w:rPr>
                        <w:t>pre</w:t>
                      </w:r>
                      <w:proofErr w:type="spellEnd"/>
                      <w:r w:rsidRPr="00453B01">
                        <w:rPr>
                          <w:rFonts w:eastAsia="MS Mincho"/>
                          <w:lang w:val="fr-FR" w:eastAsia="ja-JP"/>
                        </w:rPr>
                        <w:t xml:space="preserve">-DFT /post-DFT insertion of PT-RS, </w:t>
                      </w:r>
                      <w:proofErr w:type="spellStart"/>
                      <w:r w:rsidRPr="00453B01">
                        <w:rPr>
                          <w:rFonts w:eastAsia="MS Mincho"/>
                          <w:lang w:val="fr-FR" w:eastAsia="ja-JP"/>
                        </w:rPr>
                        <w:t>blind</w:t>
                      </w:r>
                      <w:proofErr w:type="spellEnd"/>
                      <w:r w:rsidRPr="00453B01">
                        <w:rPr>
                          <w:rFonts w:eastAsia="MS Mincho"/>
                          <w:lang w:val="fr-FR" w:eastAsia="ja-JP"/>
                        </w:rPr>
                        <w:t xml:space="preserve"> </w:t>
                      </w:r>
                      <w:proofErr w:type="spellStart"/>
                      <w:r w:rsidRPr="00453B01">
                        <w:rPr>
                          <w:rFonts w:eastAsia="MS Mincho"/>
                          <w:lang w:val="fr-FR" w:eastAsia="ja-JP"/>
                        </w:rPr>
                        <w:t>detection</w:t>
                      </w:r>
                      <w:proofErr w:type="spellEnd"/>
                      <w:r w:rsidRPr="00453B01">
                        <w:rPr>
                          <w:rFonts w:eastAsia="MS Mincho"/>
                          <w:lang w:val="fr-FR" w:eastAsia="ja-JP"/>
                        </w:rPr>
                        <w:t>, DM-RS)</w:t>
                      </w:r>
                    </w:p>
                    <w:p w14:paraId="1C8C71AF" w14:textId="00700A25" w:rsidR="00843AA2" w:rsidRPr="00453B01" w:rsidRDefault="00843AA2" w:rsidP="00453B01">
                      <w:pPr>
                        <w:numPr>
                          <w:ilvl w:val="1"/>
                          <w:numId w:val="27"/>
                        </w:numPr>
                        <w:overflowPunct/>
                        <w:autoSpaceDE/>
                        <w:autoSpaceDN/>
                        <w:adjustRightInd/>
                        <w:spacing w:after="0"/>
                        <w:jc w:val="left"/>
                        <w:textAlignment w:val="auto"/>
                        <w:rPr>
                          <w:rFonts w:eastAsia="MS Mincho"/>
                          <w:lang w:val="en-US" w:eastAsia="ja-JP"/>
                        </w:rPr>
                      </w:pPr>
                      <w:proofErr w:type="spellStart"/>
                      <w:r w:rsidRPr="00453B01">
                        <w:rPr>
                          <w:rFonts w:eastAsia="MS Mincho"/>
                          <w:lang w:val="fr-FR" w:eastAsia="ja-JP"/>
                        </w:rPr>
                        <w:t>Consider</w:t>
                      </w:r>
                      <w:proofErr w:type="spellEnd"/>
                      <w:r w:rsidRPr="00453B01">
                        <w:rPr>
                          <w:rFonts w:eastAsia="MS Mincho"/>
                          <w:lang w:val="fr-FR" w:eastAsia="ja-JP"/>
                        </w:rPr>
                        <w:t xml:space="preserve"> </w:t>
                      </w:r>
                      <w:proofErr w:type="spellStart"/>
                      <w:r w:rsidRPr="00453B01">
                        <w:rPr>
                          <w:rFonts w:eastAsia="MS Mincho"/>
                          <w:lang w:val="fr-FR" w:eastAsia="ja-JP"/>
                        </w:rPr>
                        <w:t>receiver</w:t>
                      </w:r>
                      <w:proofErr w:type="spellEnd"/>
                      <w:r w:rsidRPr="00453B01">
                        <w:rPr>
                          <w:rFonts w:eastAsia="MS Mincho"/>
                          <w:lang w:val="fr-FR" w:eastAsia="ja-JP"/>
                        </w:rPr>
                        <w:t xml:space="preserve"> </w:t>
                      </w:r>
                      <w:proofErr w:type="spellStart"/>
                      <w:r w:rsidRPr="00453B01">
                        <w:rPr>
                          <w:rFonts w:eastAsia="MS Mincho"/>
                          <w:lang w:val="fr-FR" w:eastAsia="ja-JP"/>
                        </w:rPr>
                        <w:t>complexity</w:t>
                      </w:r>
                      <w:proofErr w:type="spellEnd"/>
                      <w:r w:rsidRPr="00453B01">
                        <w:rPr>
                          <w:rFonts w:eastAsia="MS Mincho"/>
                          <w:lang w:val="fr-FR" w:eastAsia="ja-JP"/>
                        </w:rPr>
                        <w:t xml:space="preserve">, PAPR, modulation </w:t>
                      </w:r>
                      <w:proofErr w:type="spellStart"/>
                      <w:r w:rsidRPr="00453B01">
                        <w:rPr>
                          <w:rFonts w:eastAsia="MS Mincho"/>
                          <w:lang w:val="fr-FR" w:eastAsia="ja-JP"/>
                        </w:rPr>
                        <w:t>order</w:t>
                      </w:r>
                      <w:proofErr w:type="spellEnd"/>
                      <w:r w:rsidRPr="00453B01">
                        <w:rPr>
                          <w:rFonts w:eastAsia="MS Mincho"/>
                          <w:lang w:val="fr-FR" w:eastAsia="ja-JP"/>
                        </w:rPr>
                        <w:t xml:space="preserve"> to </w:t>
                      </w:r>
                      <w:proofErr w:type="spellStart"/>
                      <w:r w:rsidRPr="00453B01">
                        <w:rPr>
                          <w:rFonts w:eastAsia="MS Mincho"/>
                          <w:lang w:val="fr-FR" w:eastAsia="ja-JP"/>
                        </w:rPr>
                        <w:t>be</w:t>
                      </w:r>
                      <w:proofErr w:type="spellEnd"/>
                      <w:r w:rsidRPr="00453B01">
                        <w:rPr>
                          <w:rFonts w:eastAsia="MS Mincho"/>
                          <w:lang w:val="fr-FR" w:eastAsia="ja-JP"/>
                        </w:rPr>
                        <w:t xml:space="preserve"> </w:t>
                      </w:r>
                      <w:proofErr w:type="spellStart"/>
                      <w:r w:rsidRPr="00453B01">
                        <w:rPr>
                          <w:rFonts w:eastAsia="MS Mincho"/>
                          <w:lang w:val="fr-FR" w:eastAsia="ja-JP"/>
                        </w:rPr>
                        <w:t>supported</w:t>
                      </w:r>
                      <w:proofErr w:type="spellEnd"/>
                      <w:r w:rsidRPr="00453B01">
                        <w:rPr>
                          <w:rFonts w:eastAsia="MS Mincho"/>
                          <w:lang w:val="fr-FR" w:eastAsia="ja-JP"/>
                        </w:rPr>
                        <w:t xml:space="preserve">, </w:t>
                      </w:r>
                      <w:proofErr w:type="spellStart"/>
                      <w:r w:rsidRPr="00453B01">
                        <w:rPr>
                          <w:rFonts w:eastAsia="MS Mincho"/>
                          <w:lang w:val="fr-FR" w:eastAsia="ja-JP"/>
                        </w:rPr>
                        <w:t>etc</w:t>
                      </w:r>
                      <w:proofErr w:type="spellEnd"/>
                      <w:r w:rsidRPr="00453B01">
                        <w:rPr>
                          <w:rFonts w:eastAsia="MS Mincho"/>
                          <w:b/>
                          <w:bCs/>
                          <w:lang w:val="fr-FR" w:eastAsia="ja-JP"/>
                        </w:rPr>
                        <w:t xml:space="preserve"> </w:t>
                      </w:r>
                    </w:p>
                  </w:txbxContent>
                </v:textbox>
                <w10:anchorlock/>
              </v:shape>
            </w:pict>
          </mc:Fallback>
        </mc:AlternateContent>
      </w:r>
    </w:p>
    <w:p w14:paraId="34C7D4C1" w14:textId="77777777" w:rsidR="00B127AC" w:rsidRDefault="00B127AC" w:rsidP="002716FD"/>
    <w:p w14:paraId="2B99AB56" w14:textId="13FA41B6" w:rsidR="00F9555A" w:rsidRDefault="00F9555A" w:rsidP="002716FD">
      <w:r>
        <w:t xml:space="preserve">As was previously shown in [1], the common phase error (CPE) is the main degradation produced by </w:t>
      </w:r>
      <w:r w:rsidR="0069049E">
        <w:t>phase noise</w:t>
      </w:r>
      <w:r>
        <w:t xml:space="preserve"> at mmWave frequencies.</w:t>
      </w:r>
      <w:r w:rsidR="0069049E">
        <w:t xml:space="preserve"> The main effect of CPE is a</w:t>
      </w:r>
      <w:r w:rsidR="00A006B8">
        <w:t>n</w:t>
      </w:r>
      <w:r w:rsidR="0069049E">
        <w:t xml:space="preserve"> equal phase rotation in all the sub-carriers of one OFDM symbol. The Phase Tracking Reference Signal (PT-RS) is a reference signal</w:t>
      </w:r>
      <w:r w:rsidR="00EC2853">
        <w:t xml:space="preserve"> </w:t>
      </w:r>
      <w:r w:rsidR="00A006B8">
        <w:t>for NR</w:t>
      </w:r>
      <w:r w:rsidR="0069049E">
        <w:t xml:space="preserve"> that aim</w:t>
      </w:r>
      <w:r w:rsidR="00A006B8">
        <w:t>s</w:t>
      </w:r>
      <w:r w:rsidR="0069049E">
        <w:t xml:space="preserve"> to cor</w:t>
      </w:r>
      <w:r w:rsidR="00EC2853">
        <w:t>rect the phase rotation produced</w:t>
      </w:r>
      <w:r w:rsidR="0069049E">
        <w:t xml:space="preserve"> by CPE.</w:t>
      </w:r>
    </w:p>
    <w:p w14:paraId="4F3F82C1" w14:textId="63E0C1B2" w:rsidR="002716FD" w:rsidRPr="002716FD" w:rsidRDefault="002716FD" w:rsidP="002716FD">
      <w:r>
        <w:t xml:space="preserve">In this </w:t>
      </w:r>
      <w:r w:rsidR="00EC2853">
        <w:t>contribution</w:t>
      </w:r>
      <w:r>
        <w:t xml:space="preserve"> we present simulation results for a s</w:t>
      </w:r>
      <w:r w:rsidR="0095794A">
        <w:t xml:space="preserve">ingle link scenario, related to </w:t>
      </w:r>
      <w:r>
        <w:t>PTRS density</w:t>
      </w:r>
      <w:r w:rsidR="0095794A">
        <w:t xml:space="preserve"> in both time and frequency domain</w:t>
      </w:r>
      <w:r w:rsidR="00EC2853">
        <w:t xml:space="preserve"> in a basic SISO setup</w:t>
      </w:r>
      <w:r>
        <w:t>. We start by describing the estimation</w:t>
      </w:r>
      <w:r w:rsidR="0095794A">
        <w:t xml:space="preserve"> method used for the evaluation and the phase noise model</w:t>
      </w:r>
      <w:r>
        <w:t xml:space="preserve"> before we present the simulation results.  </w:t>
      </w:r>
    </w:p>
    <w:p w14:paraId="3B1E3CFB" w14:textId="77777777" w:rsidR="00716DFC" w:rsidRDefault="00716DFC" w:rsidP="002716FD">
      <w:pPr>
        <w:pStyle w:val="Heading1"/>
      </w:pPr>
      <w:r>
        <w:t>Phase estimation</w:t>
      </w:r>
    </w:p>
    <w:p w14:paraId="121644C0" w14:textId="77777777" w:rsidR="002221AE" w:rsidRDefault="002221AE" w:rsidP="002221AE">
      <w:r>
        <w:t>To maintain comparability between results and facilitate simple implementation we describe and use a basic method for CPE compensation.</w:t>
      </w:r>
    </w:p>
    <w:p w14:paraId="7B582BE0" w14:textId="77777777" w:rsidR="002221AE" w:rsidRDefault="002221AE" w:rsidP="002221AE">
      <w:r>
        <w:t xml:space="preserve">Let us denote the channel estimate in the DMRS RE with subcarrier </w:t>
      </w:r>
      <m:oMath>
        <m:r>
          <w:rPr>
            <w:rFonts w:ascii="Cambria Math" w:hAnsi="Cambria Math"/>
          </w:rPr>
          <m:t>l</m:t>
        </m:r>
      </m:oMath>
      <w:r>
        <w:t xml:space="preserve"> and symbol </w:t>
      </w:r>
      <m:oMath>
        <m:r>
          <w:rPr>
            <w:rFonts w:ascii="Cambria Math" w:hAnsi="Cambria Math"/>
          </w:rPr>
          <m:t>d</m:t>
        </m:r>
      </m:oMath>
    </w:p>
    <w:p w14:paraId="00981E13" w14:textId="77777777" w:rsidR="002221AE" w:rsidRPr="0008645F" w:rsidRDefault="00947527" w:rsidP="002221AE">
      <w:pPr>
        <w:jc w:val="center"/>
      </w:pPr>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l,d</m:t>
              </m:r>
            </m:sub>
            <m:sup>
              <m:r>
                <w:rPr>
                  <w:rFonts w:ascii="Cambria Math" w:hAnsi="Cambria Math"/>
                </w:rPr>
                <m:t>DMRS</m:t>
              </m:r>
            </m:sup>
          </m:sSub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l,d</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d</m:t>
                  </m:r>
                </m:sub>
              </m:sSub>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l,d</m:t>
              </m:r>
            </m:sub>
          </m:sSub>
          <m:r>
            <w:rPr>
              <w:rFonts w:ascii="Cambria Math" w:hAnsi="Cambria Math"/>
            </w:rPr>
            <m:t>,</m:t>
          </m:r>
        </m:oMath>
      </m:oMathPara>
    </w:p>
    <w:p w14:paraId="66C66F61" w14:textId="77777777" w:rsidR="002221AE" w:rsidRPr="004006F0" w:rsidRDefault="002221AE" w:rsidP="002221AE">
      <w:r>
        <w:t xml:space="preserve">where </w:t>
      </w:r>
      <m:oMath>
        <m:sSub>
          <m:sSubPr>
            <m:ctrlPr>
              <w:rPr>
                <w:rFonts w:ascii="Cambria Math" w:hAnsi="Cambria Math"/>
                <w:i/>
              </w:rPr>
            </m:ctrlPr>
          </m:sSubPr>
          <m:e>
            <m:r>
              <w:rPr>
                <w:rFonts w:ascii="Cambria Math" w:hAnsi="Cambria Math"/>
              </w:rPr>
              <m:t>H</m:t>
            </m:r>
          </m:e>
          <m:sub>
            <m:r>
              <w:rPr>
                <w:rFonts w:ascii="Cambria Math" w:hAnsi="Cambria Math"/>
              </w:rPr>
              <m:t>l,d</m:t>
            </m:r>
          </m:sub>
        </m:sSub>
      </m:oMath>
      <w:r>
        <w:t xml:space="preserve"> is the true channel frequency response for subcarrier </w:t>
      </w:r>
      <m:oMath>
        <m:r>
          <w:rPr>
            <w:rFonts w:ascii="Cambria Math" w:hAnsi="Cambria Math"/>
          </w:rPr>
          <m:t>l</m:t>
        </m:r>
      </m:oMath>
      <w:r>
        <w:t xml:space="preserve"> and symbol </w:t>
      </w:r>
      <m:oMath>
        <m:r>
          <w:rPr>
            <w:rFonts w:ascii="Cambria Math" w:hAnsi="Cambria Math"/>
          </w:rPr>
          <m:t>d</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l,d</m:t>
            </m:r>
          </m:sub>
        </m:sSub>
      </m:oMath>
      <w:r w:rsidR="00A0009B">
        <w:t xml:space="preserve"> is AWGN </w:t>
      </w:r>
      <w:r>
        <w:t xml:space="preserve">and </w:t>
      </w:r>
      <m:oMath>
        <m:sSub>
          <m:sSubPr>
            <m:ctrlPr>
              <w:rPr>
                <w:rFonts w:ascii="Cambria Math" w:hAnsi="Cambria Math"/>
                <w:i/>
              </w:rPr>
            </m:ctrlPr>
          </m:sSubPr>
          <m:e>
            <m:r>
              <w:rPr>
                <w:rFonts w:ascii="Cambria Math" w:hAnsi="Cambria Math"/>
              </w:rPr>
              <m:t>ϕ</m:t>
            </m:r>
          </m:e>
          <m:sub>
            <m:r>
              <w:rPr>
                <w:rFonts w:ascii="Cambria Math" w:hAnsi="Cambria Math"/>
              </w:rPr>
              <m:t>d</m:t>
            </m:r>
          </m:sub>
        </m:sSub>
      </m:oMath>
      <w:r>
        <w:t xml:space="preserve"> is the phase rotation in symbol </w:t>
      </w:r>
      <m:oMath>
        <m:r>
          <w:rPr>
            <w:rFonts w:ascii="Cambria Math" w:hAnsi="Cambria Math"/>
          </w:rPr>
          <m:t>d</m:t>
        </m:r>
      </m:oMath>
      <w:r>
        <w:t xml:space="preserve"> produced by the CPE effect, because of phase noise. By using the MMSE channel </w:t>
      </w:r>
      <w:r>
        <w:lastRenderedPageBreak/>
        <w:t xml:space="preserve">estimator we obtain the channel estimate in all the RE of the scheduled bandwidth, denoted by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l,q</m:t>
            </m:r>
          </m:sub>
        </m:sSub>
      </m:oMath>
      <w:r>
        <w:t xml:space="preserve"> (for subcarrier </w:t>
      </w:r>
      <m:oMath>
        <m:r>
          <w:rPr>
            <w:rFonts w:ascii="Cambria Math" w:hAnsi="Cambria Math"/>
          </w:rPr>
          <m:t>l</m:t>
        </m:r>
      </m:oMath>
      <w:r>
        <w:t xml:space="preserve"> and OFDM symbol </w:t>
      </w:r>
      <m:oMath>
        <m:r>
          <w:rPr>
            <w:rFonts w:ascii="Cambria Math" w:hAnsi="Cambria Math"/>
          </w:rPr>
          <m:t>q</m:t>
        </m:r>
      </m:oMath>
      <w:r>
        <w:t>).</w:t>
      </w:r>
    </w:p>
    <w:p w14:paraId="65ABCA15" w14:textId="77777777" w:rsidR="002221AE" w:rsidRPr="00FE2316" w:rsidRDefault="002221AE" w:rsidP="002221AE">
      <w:r>
        <w:t xml:space="preserve">The channel estimate in the PTRS RE with subcarrier </w:t>
      </w:r>
      <m:oMath>
        <m:r>
          <w:rPr>
            <w:rFonts w:ascii="Cambria Math" w:hAnsi="Cambria Math"/>
          </w:rPr>
          <m:t>l</m:t>
        </m:r>
      </m:oMath>
      <w:r>
        <w:t xml:space="preserve"> and symbol </w:t>
      </w:r>
      <m:oMath>
        <m:r>
          <w:rPr>
            <w:rFonts w:ascii="Cambria Math" w:hAnsi="Cambria Math"/>
          </w:rPr>
          <m:t>q</m:t>
        </m:r>
      </m:oMath>
      <w:r>
        <w:t xml:space="preserve"> is given by</w:t>
      </w:r>
    </w:p>
    <w:p w14:paraId="0A7477E0" w14:textId="77777777" w:rsidR="002221AE" w:rsidRPr="0008645F" w:rsidRDefault="00947527" w:rsidP="002221AE">
      <w:pPr>
        <w:jc w:val="center"/>
      </w:pPr>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l,q</m:t>
              </m:r>
            </m:sub>
            <m:sup>
              <m:r>
                <w:rPr>
                  <w:rFonts w:ascii="Cambria Math" w:hAnsi="Cambria Math"/>
                </w:rPr>
                <m:t>PTRS</m:t>
              </m:r>
            </m:sup>
          </m:sSub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l,q</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q</m:t>
                  </m:r>
                </m:sub>
              </m:sSub>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l,q</m:t>
              </m:r>
            </m:sub>
          </m:sSub>
        </m:oMath>
      </m:oMathPara>
    </w:p>
    <w:p w14:paraId="31278399" w14:textId="77777777" w:rsidR="002221AE" w:rsidRDefault="002221AE" w:rsidP="002221AE">
      <w:r>
        <w:t xml:space="preserve">where </w:t>
      </w:r>
      <m:oMath>
        <m:sSub>
          <m:sSubPr>
            <m:ctrlPr>
              <w:rPr>
                <w:rFonts w:ascii="Cambria Math" w:hAnsi="Cambria Math"/>
                <w:i/>
              </w:rPr>
            </m:ctrlPr>
          </m:sSubPr>
          <m:e>
            <m:r>
              <w:rPr>
                <w:rFonts w:ascii="Cambria Math" w:hAnsi="Cambria Math"/>
              </w:rPr>
              <m:t>H</m:t>
            </m:r>
          </m:e>
          <m:sub>
            <m:r>
              <w:rPr>
                <w:rFonts w:ascii="Cambria Math" w:hAnsi="Cambria Math"/>
              </w:rPr>
              <m:t>l,q</m:t>
            </m:r>
          </m:sub>
        </m:sSub>
      </m:oMath>
      <w:r>
        <w:t xml:space="preserve"> is the true channel frequency response for subcarrier </w:t>
      </w:r>
      <m:oMath>
        <m:r>
          <w:rPr>
            <w:rFonts w:ascii="Cambria Math" w:hAnsi="Cambria Math"/>
          </w:rPr>
          <m:t>l</m:t>
        </m:r>
      </m:oMath>
      <w:r>
        <w:t xml:space="preserve"> and symbol </w:t>
      </w:r>
      <m:oMath>
        <m:r>
          <w:rPr>
            <w:rFonts w:ascii="Cambria Math" w:hAnsi="Cambria Math"/>
          </w:rPr>
          <m:t>q</m:t>
        </m:r>
      </m:oMath>
      <w:r>
        <w:t xml:space="preserve">, and </w:t>
      </w:r>
      <m:oMath>
        <m:sSub>
          <m:sSubPr>
            <m:ctrlPr>
              <w:rPr>
                <w:rFonts w:ascii="Cambria Math" w:hAnsi="Cambria Math"/>
                <w:i/>
              </w:rPr>
            </m:ctrlPr>
          </m:sSubPr>
          <m:e>
            <m:r>
              <w:rPr>
                <w:rFonts w:ascii="Cambria Math" w:hAnsi="Cambria Math"/>
              </w:rPr>
              <m:t>ϕ</m:t>
            </m:r>
          </m:e>
          <m:sub>
            <m:r>
              <w:rPr>
                <w:rFonts w:ascii="Cambria Math" w:hAnsi="Cambria Math"/>
              </w:rPr>
              <m:t>q</m:t>
            </m:r>
          </m:sub>
        </m:sSub>
      </m:oMath>
      <w:r>
        <w:t xml:space="preserve"> is the phase rotation in symbol </w:t>
      </w:r>
      <m:oMath>
        <m:r>
          <w:rPr>
            <w:rFonts w:ascii="Cambria Math" w:hAnsi="Cambria Math"/>
          </w:rPr>
          <m:t>q</m:t>
        </m:r>
      </m:oMath>
      <w:r>
        <w:t xml:space="preserve"> produced by the CPE effect.</w:t>
      </w:r>
    </w:p>
    <w:p w14:paraId="53F05966" w14:textId="77777777" w:rsidR="002221AE" w:rsidRPr="00FE2316" w:rsidRDefault="002221AE" w:rsidP="002221AE">
      <w:r>
        <w:t>The phase estimation for each of the OFDM symbol in which there is PTRS is given by</w:t>
      </w:r>
    </w:p>
    <w:p w14:paraId="46A28F92" w14:textId="77777777" w:rsidR="002221AE" w:rsidRPr="0008645F" w:rsidRDefault="00947527" w:rsidP="002221AE">
      <w:pPr>
        <w:jc w:val="center"/>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α</m:t>
                  </m:r>
                </m:e>
              </m:acc>
            </m:e>
            <m:sub>
              <m:r>
                <w:rPr>
                  <w:rFonts w:ascii="Cambria Math" w:hAnsi="Cambria Math"/>
                </w:rPr>
                <m:t>q</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PTRS</m:t>
                  </m:r>
                </m:sub>
              </m:sSub>
            </m:den>
          </m:f>
          <m:nary>
            <m:naryPr>
              <m:chr m:val="∑"/>
              <m:limLoc m:val="undOvr"/>
              <m:supHide m:val="1"/>
              <m:ctrlPr>
                <w:rPr>
                  <w:rFonts w:ascii="Cambria Math" w:hAnsi="Cambria Math"/>
                  <w:i/>
                </w:rPr>
              </m:ctrlPr>
            </m:naryPr>
            <m:sub>
              <m:r>
                <w:rPr>
                  <w:rFonts w:ascii="Cambria Math" w:hAnsi="Cambria Math"/>
                </w:rPr>
                <m:t>l∈</m:t>
              </m:r>
              <m:r>
                <m:rPr>
                  <m:sty m:val="p"/>
                </m:rPr>
                <w:rPr>
                  <w:rFonts w:ascii="Cambria Math" w:hAnsi="Cambria Math"/>
                </w:rPr>
                <m:t>Ρ</m:t>
              </m:r>
            </m:sub>
            <m:sup/>
            <m:e>
              <m:r>
                <w:rPr>
                  <w:rFonts w:ascii="Cambria Math" w:hAnsi="Cambria Math"/>
                </w:rPr>
                <m:t>arg</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l,q</m:t>
                          </m:r>
                        </m:sub>
                        <m:sup>
                          <m:r>
                            <w:rPr>
                              <w:rFonts w:ascii="Cambria Math" w:hAnsi="Cambria Math"/>
                            </w:rPr>
                            <m:t>PTRS</m:t>
                          </m:r>
                        </m:sup>
                      </m:sSubSup>
                    </m:num>
                    <m:den>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l,2</m:t>
                          </m:r>
                        </m:sub>
                        <m:sup>
                          <m:r>
                            <w:rPr>
                              <w:rFonts w:ascii="Cambria Math" w:hAnsi="Cambria Math"/>
                            </w:rPr>
                            <m:t>DMRS</m:t>
                          </m:r>
                        </m:sup>
                      </m:sSubSup>
                    </m:den>
                  </m:f>
                </m:e>
              </m:d>
            </m:e>
          </m:nary>
        </m:oMath>
      </m:oMathPara>
    </w:p>
    <w:p w14:paraId="656AB4FF" w14:textId="5ACFA9A2" w:rsidR="002221AE" w:rsidRDefault="002221AE" w:rsidP="002221A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PTRS</m:t>
            </m:r>
          </m:sub>
        </m:sSub>
      </m:oMath>
      <w:r>
        <w:t xml:space="preserve"> is the number of subcarriers scheduled with PTRS and </w:t>
      </w:r>
      <m:oMath>
        <m:r>
          <m:rPr>
            <m:sty m:val="p"/>
          </m:rPr>
          <w:rPr>
            <w:rFonts w:ascii="Cambria Math" w:hAnsi="Cambria Math"/>
          </w:rPr>
          <m:t>Ρ</m:t>
        </m:r>
      </m:oMath>
      <w:r>
        <w:t xml:space="preserve"> is the set of the indices o</w:t>
      </w:r>
      <w:r w:rsidR="00A0009B">
        <w:t>f</w:t>
      </w:r>
      <w:r>
        <w:t xml:space="preserve"> the s</w:t>
      </w:r>
      <w:r w:rsidR="00453B01">
        <w:t>ubcarriers scheduled with PTRS.</w:t>
      </w:r>
    </w:p>
    <w:p w14:paraId="49AE7620" w14:textId="77777777" w:rsidR="002221AE" w:rsidRDefault="002221AE" w:rsidP="002221AE">
      <w:r>
        <w:t xml:space="preserve">Once the phase estimation has been done, the MMSE channel estimate for subcarrier </w:t>
      </w:r>
      <m:oMath>
        <m:r>
          <w:rPr>
            <w:rFonts w:ascii="Cambria Math" w:hAnsi="Cambria Math"/>
          </w:rPr>
          <m:t>l</m:t>
        </m:r>
      </m:oMath>
      <w:r>
        <w:t xml:space="preserve"> and symbol </w:t>
      </w:r>
      <m:oMath>
        <m:r>
          <w:rPr>
            <w:rFonts w:ascii="Cambria Math" w:hAnsi="Cambria Math"/>
          </w:rPr>
          <m:t>q</m:t>
        </m:r>
      </m:oMath>
      <w:r>
        <w:t xml:space="preserve"> is rotated by </w:t>
      </w:r>
      <m:oMath>
        <m:sSub>
          <m:sSubPr>
            <m:ctrlPr>
              <w:rPr>
                <w:rFonts w:ascii="Cambria Math" w:hAnsi="Cambria Math"/>
                <w:i/>
              </w:rPr>
            </m:ctrlPr>
          </m:sSubPr>
          <m:e>
            <m:acc>
              <m:accPr>
                <m:ctrlPr>
                  <w:rPr>
                    <w:rFonts w:ascii="Cambria Math" w:hAnsi="Cambria Math"/>
                    <w:i/>
                  </w:rPr>
                </m:ctrlPr>
              </m:accPr>
              <m:e>
                <m:r>
                  <w:rPr>
                    <w:rFonts w:ascii="Cambria Math" w:hAnsi="Cambria Math"/>
                  </w:rPr>
                  <m:t>α</m:t>
                </m:r>
              </m:e>
            </m:acc>
          </m:e>
          <m:sub>
            <m:r>
              <w:rPr>
                <w:rFonts w:ascii="Cambria Math" w:hAnsi="Cambria Math"/>
              </w:rPr>
              <m:t>q</m:t>
            </m:r>
          </m:sub>
        </m:sSub>
      </m:oMath>
      <w:r>
        <w:t xml:space="preserve"> in order to compensate the CPE effect</w:t>
      </w:r>
    </w:p>
    <w:p w14:paraId="44F67B26" w14:textId="77777777" w:rsidR="002221AE" w:rsidRPr="0008645F" w:rsidRDefault="00947527" w:rsidP="002221AE">
      <w:pPr>
        <w:jc w:val="center"/>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l,q</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l,q</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acc>
                    <m:accPr>
                      <m:ctrlPr>
                        <w:rPr>
                          <w:rFonts w:ascii="Cambria Math" w:hAnsi="Cambria Math"/>
                          <w:i/>
                        </w:rPr>
                      </m:ctrlPr>
                    </m:accPr>
                    <m:e>
                      <m:r>
                        <w:rPr>
                          <w:rFonts w:ascii="Cambria Math" w:hAnsi="Cambria Math"/>
                        </w:rPr>
                        <m:t>α</m:t>
                      </m:r>
                    </m:e>
                  </m:acc>
                </m:e>
                <m:sub>
                  <m:r>
                    <w:rPr>
                      <w:rFonts w:ascii="Cambria Math" w:hAnsi="Cambria Math"/>
                    </w:rPr>
                    <m:t>q</m:t>
                  </m:r>
                </m:sub>
              </m:sSub>
            </m:sup>
          </m:sSup>
        </m:oMath>
      </m:oMathPara>
    </w:p>
    <w:p w14:paraId="3EDF2C42" w14:textId="52C84CDC" w:rsidR="008C0101" w:rsidRDefault="002221AE" w:rsidP="008C0101">
      <w:r>
        <w:t>In the case in which the PTRS patter</w:t>
      </w:r>
      <w:r w:rsidR="00AC733F">
        <w:t>n</w:t>
      </w:r>
      <w:r>
        <w:t xml:space="preserve"> is sparse in time domain, a</w:t>
      </w:r>
      <w:r w:rsidR="00FB3DF5">
        <w:t xml:space="preserve"> simple</w:t>
      </w:r>
      <w:r>
        <w:t xml:space="preserve"> linear interpolation is used to obtain the </w:t>
      </w:r>
      <m:oMath>
        <m:sSub>
          <m:sSubPr>
            <m:ctrlPr>
              <w:rPr>
                <w:rFonts w:ascii="Cambria Math" w:hAnsi="Cambria Math"/>
                <w:i/>
              </w:rPr>
            </m:ctrlPr>
          </m:sSubPr>
          <m:e>
            <m:acc>
              <m:accPr>
                <m:ctrlPr>
                  <w:rPr>
                    <w:rFonts w:ascii="Cambria Math" w:hAnsi="Cambria Math"/>
                    <w:i/>
                  </w:rPr>
                </m:ctrlPr>
              </m:accPr>
              <m:e>
                <m:r>
                  <w:rPr>
                    <w:rFonts w:ascii="Cambria Math" w:hAnsi="Cambria Math"/>
                  </w:rPr>
                  <m:t>α</m:t>
                </m:r>
              </m:e>
            </m:acc>
          </m:e>
          <m:sub>
            <m:r>
              <w:rPr>
                <w:rFonts w:ascii="Cambria Math" w:hAnsi="Cambria Math"/>
              </w:rPr>
              <m:t>q</m:t>
            </m:r>
          </m:sub>
        </m:sSub>
      </m:oMath>
      <w:r>
        <w:t xml:space="preserve"> for those </w:t>
      </w:r>
      <m:oMath>
        <m:r>
          <w:rPr>
            <w:rFonts w:ascii="Cambria Math" w:hAnsi="Cambria Math"/>
          </w:rPr>
          <m:t>q</m:t>
        </m:r>
      </m:oMath>
      <w:r>
        <w:t xml:space="preserve"> in which there is no PTRS.</w:t>
      </w:r>
    </w:p>
    <w:p w14:paraId="695ACF4B" w14:textId="0EEA85B0" w:rsidR="00C530CD" w:rsidRDefault="00C530CD" w:rsidP="002716FD">
      <w:pPr>
        <w:pStyle w:val="Heading1"/>
      </w:pPr>
      <w:r>
        <w:t>Phase noise model</w:t>
      </w:r>
    </w:p>
    <w:p w14:paraId="69397DA5" w14:textId="65A5FA7A" w:rsidR="00DC1788" w:rsidRDefault="004C4D10" w:rsidP="008C0101">
      <w:r>
        <w:t>The</w:t>
      </w:r>
      <w:r w:rsidR="00A20807">
        <w:t xml:space="preserve"> phase noise model used for obtaining the following simulation results</w:t>
      </w:r>
      <w:r>
        <w:t xml:space="preserve"> is based on the model proposed in </w:t>
      </w:r>
      <w:r w:rsidR="00DD5461">
        <w:t>[</w:t>
      </w:r>
      <w:r w:rsidR="00F9555A">
        <w:t>2</w:t>
      </w:r>
      <w:r w:rsidR="00DD5461">
        <w:t xml:space="preserve">]. The different parameters used for the simulations are shown in </w:t>
      </w:r>
      <w:r w:rsidR="00DD5461">
        <w:fldChar w:fldCharType="begin"/>
      </w:r>
      <w:r w:rsidR="00DD5461">
        <w:instrText xml:space="preserve"> REF _Ref473900860 </w:instrText>
      </w:r>
      <w:r w:rsidR="00DD5461">
        <w:fldChar w:fldCharType="separate"/>
      </w:r>
      <w:r w:rsidR="00454D3E">
        <w:t xml:space="preserve">Table </w:t>
      </w:r>
      <w:r w:rsidR="00454D3E">
        <w:rPr>
          <w:noProof/>
        </w:rPr>
        <w:t>1</w:t>
      </w:r>
      <w:r w:rsidR="00DD5461">
        <w:fldChar w:fldCharType="end"/>
      </w:r>
      <w:r w:rsidR="00DD5461">
        <w:t xml:space="preserve">. The PSD of the mentioned phase noise model is shown in </w:t>
      </w:r>
      <w:r w:rsidR="00DD5461">
        <w:fldChar w:fldCharType="begin"/>
      </w:r>
      <w:r w:rsidR="00DD5461">
        <w:instrText xml:space="preserve"> REF _Ref473900900 </w:instrText>
      </w:r>
      <w:r w:rsidR="00DD5461">
        <w:fldChar w:fldCharType="separate"/>
      </w:r>
      <w:r w:rsidR="00454D3E">
        <w:t xml:space="preserve">Figure </w:t>
      </w:r>
      <w:r w:rsidR="00454D3E">
        <w:rPr>
          <w:noProof/>
        </w:rPr>
        <w:t>1</w:t>
      </w:r>
      <w:r w:rsidR="00DD5461">
        <w:fldChar w:fldCharType="end"/>
      </w:r>
      <w:r w:rsidR="00DD5461">
        <w:t>.</w:t>
      </w:r>
    </w:p>
    <w:p w14:paraId="335EFEE1" w14:textId="77777777" w:rsidR="00DC1788" w:rsidRDefault="00DC1788" w:rsidP="00DC1788">
      <w:pPr>
        <w:keepNext/>
        <w:jc w:val="center"/>
      </w:pPr>
      <w:r w:rsidRPr="00DC1788">
        <w:rPr>
          <w:noProof/>
          <w:lang w:val="en-US" w:eastAsia="en-US"/>
        </w:rPr>
        <w:drawing>
          <wp:inline distT="0" distB="0" distL="0" distR="0" wp14:anchorId="1D3C6B45" wp14:editId="2ED1B733">
            <wp:extent cx="3465830" cy="2599373"/>
            <wp:effectExtent l="0" t="0" r="1270" b="0"/>
            <wp:docPr id="529" name="Picture 529" descr="C:\Users\emolvic\Desktop\ERICSSON\3GPP_contributions\RAN_88_Athens\PTRS\PN_model_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_88_Athens\PTRS\PN_model_2B.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68268" cy="2601201"/>
                    </a:xfrm>
                    <a:prstGeom prst="rect">
                      <a:avLst/>
                    </a:prstGeom>
                    <a:noFill/>
                    <a:ln>
                      <a:noFill/>
                    </a:ln>
                  </pic:spPr>
                </pic:pic>
              </a:graphicData>
            </a:graphic>
          </wp:inline>
        </w:drawing>
      </w:r>
    </w:p>
    <w:p w14:paraId="74F03049" w14:textId="00C149EB" w:rsidR="00A27ED8" w:rsidRDefault="00DC1788" w:rsidP="00E13505">
      <w:pPr>
        <w:pStyle w:val="Caption"/>
      </w:pPr>
      <w:bookmarkStart w:id="1" w:name="_Ref473900900"/>
      <w:bookmarkStart w:id="2" w:name="_Ref473900895"/>
      <w:r>
        <w:t xml:space="preserve">Figure </w:t>
      </w:r>
      <w:r>
        <w:fldChar w:fldCharType="begin"/>
      </w:r>
      <w:r>
        <w:instrText xml:space="preserve"> SEQ Figur \* ARABIC </w:instrText>
      </w:r>
      <w:r>
        <w:fldChar w:fldCharType="separate"/>
      </w:r>
      <w:r w:rsidR="00454D3E">
        <w:rPr>
          <w:noProof/>
        </w:rPr>
        <w:t>1</w:t>
      </w:r>
      <w:r>
        <w:fldChar w:fldCharType="end"/>
      </w:r>
      <w:bookmarkEnd w:id="1"/>
      <w:r>
        <w:t>: PN’s model PSD at carrier frequency 30 GHz</w:t>
      </w:r>
      <w:bookmarkEnd w:id="2"/>
      <w:r w:rsidR="00D3325C">
        <w:t>.</w:t>
      </w:r>
    </w:p>
    <w:tbl>
      <w:tblPr>
        <w:tblpPr w:leftFromText="141" w:rightFromText="141" w:vertAnchor="text" w:tblpXSpec="center" w:tblpY="1"/>
        <w:tblOverlap w:val="never"/>
        <w:tblW w:w="0" w:type="auto"/>
        <w:tblCellMar>
          <w:left w:w="0" w:type="dxa"/>
          <w:right w:w="0" w:type="dxa"/>
        </w:tblCellMar>
        <w:tblLook w:val="04A0" w:firstRow="1" w:lastRow="0" w:firstColumn="1" w:lastColumn="0" w:noHBand="0" w:noVBand="1"/>
      </w:tblPr>
      <w:tblGrid>
        <w:gridCol w:w="1679"/>
        <w:gridCol w:w="1679"/>
        <w:gridCol w:w="1679"/>
        <w:gridCol w:w="1679"/>
        <w:gridCol w:w="1679"/>
      </w:tblGrid>
      <w:tr w:rsidR="00A27ED8" w14:paraId="285AC1BF" w14:textId="77777777" w:rsidTr="003534A8">
        <w:trPr>
          <w:trHeight w:val="170"/>
        </w:trPr>
        <w:tc>
          <w:tcPr>
            <w:tcW w:w="16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795BDA" w14:textId="77777777" w:rsidR="00A27ED8" w:rsidRPr="00BB5A32" w:rsidRDefault="00A27ED8" w:rsidP="003534A8">
            <w:pPr>
              <w:jc w:val="center"/>
              <w:rPr>
                <w:rFonts w:ascii="Times New Roman" w:hAnsi="Times New Roman"/>
                <w:sz w:val="24"/>
                <w:lang w:val="en-US" w:eastAsia="en-US"/>
              </w:rPr>
            </w:pPr>
          </w:p>
        </w:tc>
        <w:tc>
          <w:tcPr>
            <w:tcW w:w="167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C5936F" w14:textId="77777777" w:rsidR="00A27ED8" w:rsidRPr="00BB5A32" w:rsidRDefault="00A27ED8" w:rsidP="003534A8">
            <w:pPr>
              <w:jc w:val="center"/>
              <w:rPr>
                <w:rFonts w:ascii="Calibri" w:hAnsi="Calibri"/>
                <w:b/>
                <w:bCs/>
                <w:i/>
                <w:iCs/>
                <w:sz w:val="24"/>
                <w:szCs w:val="22"/>
                <w:lang w:val="fi-FI"/>
              </w:rPr>
            </w:pPr>
            <w:r w:rsidRPr="00BB5A32">
              <w:rPr>
                <w:b/>
                <w:bCs/>
                <w:i/>
                <w:iCs/>
                <w:sz w:val="24"/>
                <w:lang w:val="fi-FI"/>
              </w:rPr>
              <w:t>S</w:t>
            </w:r>
            <w:r w:rsidRPr="00BB5A32">
              <w:rPr>
                <w:b/>
                <w:bCs/>
                <w:i/>
                <w:iCs/>
                <w:sz w:val="24"/>
                <w:vertAlign w:val="subscript"/>
                <w:lang w:val="fi-FI"/>
              </w:rPr>
              <w:t>Ref</w:t>
            </w:r>
          </w:p>
        </w:tc>
        <w:tc>
          <w:tcPr>
            <w:tcW w:w="167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DB5EFF9" w14:textId="77777777" w:rsidR="00A27ED8" w:rsidRPr="00BB5A32" w:rsidRDefault="00A27ED8" w:rsidP="003534A8">
            <w:pPr>
              <w:jc w:val="center"/>
              <w:rPr>
                <w:b/>
                <w:bCs/>
                <w:sz w:val="24"/>
                <w:lang w:val="en-US"/>
              </w:rPr>
            </w:pPr>
            <w:r w:rsidRPr="00BB5A32">
              <w:rPr>
                <w:b/>
                <w:bCs/>
                <w:i/>
                <w:iCs/>
                <w:sz w:val="24"/>
                <w:lang w:val="fi-FI"/>
              </w:rPr>
              <w:t>S</w:t>
            </w:r>
            <w:r w:rsidRPr="00BB5A32">
              <w:rPr>
                <w:b/>
                <w:bCs/>
                <w:i/>
                <w:iCs/>
                <w:sz w:val="24"/>
                <w:vertAlign w:val="subscript"/>
                <w:lang w:val="fi-FI"/>
              </w:rPr>
              <w:t>PLL</w:t>
            </w:r>
          </w:p>
        </w:tc>
        <w:tc>
          <w:tcPr>
            <w:tcW w:w="167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C41DF7" w14:textId="77777777" w:rsidR="00A27ED8" w:rsidRPr="00BB5A32" w:rsidRDefault="00A27ED8" w:rsidP="003534A8">
            <w:pPr>
              <w:jc w:val="center"/>
              <w:rPr>
                <w:b/>
                <w:bCs/>
                <w:sz w:val="24"/>
                <w:lang w:val="en-US"/>
              </w:rPr>
            </w:pPr>
            <w:r w:rsidRPr="00BB5A32">
              <w:rPr>
                <w:b/>
                <w:bCs/>
                <w:i/>
                <w:iCs/>
                <w:sz w:val="24"/>
                <w:lang w:val="fi-FI"/>
              </w:rPr>
              <w:t>S</w:t>
            </w:r>
            <w:r w:rsidRPr="00BB5A32">
              <w:rPr>
                <w:b/>
                <w:bCs/>
                <w:i/>
                <w:iCs/>
                <w:sz w:val="24"/>
                <w:vertAlign w:val="subscript"/>
                <w:lang w:val="fi-FI"/>
              </w:rPr>
              <w:t>VCO_v2</w:t>
            </w:r>
          </w:p>
        </w:tc>
        <w:tc>
          <w:tcPr>
            <w:tcW w:w="167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BE65F8" w14:textId="77777777" w:rsidR="00A27ED8" w:rsidRPr="00BB5A32" w:rsidRDefault="00A27ED8" w:rsidP="003534A8">
            <w:pPr>
              <w:jc w:val="center"/>
              <w:rPr>
                <w:b/>
                <w:bCs/>
                <w:sz w:val="24"/>
                <w:lang w:val="en-US"/>
              </w:rPr>
            </w:pPr>
            <w:r w:rsidRPr="00BB5A32">
              <w:rPr>
                <w:b/>
                <w:bCs/>
                <w:i/>
                <w:iCs/>
                <w:sz w:val="24"/>
                <w:lang w:val="fi-FI"/>
              </w:rPr>
              <w:t>S</w:t>
            </w:r>
            <w:r w:rsidRPr="00BB5A32">
              <w:rPr>
                <w:b/>
                <w:bCs/>
                <w:i/>
                <w:iCs/>
                <w:sz w:val="24"/>
                <w:vertAlign w:val="subscript"/>
                <w:lang w:val="fi-FI"/>
              </w:rPr>
              <w:t>VCO_v3</w:t>
            </w:r>
          </w:p>
        </w:tc>
      </w:tr>
      <w:tr w:rsidR="00A27ED8" w14:paraId="7AB83E12" w14:textId="77777777" w:rsidTr="003534A8">
        <w:trPr>
          <w:trHeight w:val="170"/>
        </w:trPr>
        <w:tc>
          <w:tcPr>
            <w:tcW w:w="16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C79062" w14:textId="77777777" w:rsidR="00A27ED8" w:rsidRPr="00DD5461" w:rsidRDefault="00A27ED8" w:rsidP="003534A8">
            <w:pPr>
              <w:jc w:val="center"/>
              <w:rPr>
                <w:i/>
                <w:iCs/>
                <w:lang w:val="en-US"/>
              </w:rPr>
            </w:pPr>
            <w:r w:rsidRPr="00DD5461">
              <w:rPr>
                <w:i/>
                <w:iCs/>
                <w:lang w:val="en-US"/>
              </w:rPr>
              <w:t>k</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FACAD4" w14:textId="77777777" w:rsidR="00A27ED8" w:rsidRPr="004C4D10" w:rsidRDefault="00A27ED8" w:rsidP="003534A8">
            <w:pPr>
              <w:jc w:val="center"/>
              <w:rPr>
                <w:sz w:val="22"/>
                <w:lang w:val="en-US"/>
              </w:rPr>
            </w:pPr>
            <w:r w:rsidRPr="004C4D10">
              <w:rPr>
                <w:sz w:val="22"/>
                <w:lang w:val="en-US"/>
              </w:rPr>
              <w:t>2</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440EF2" w14:textId="77777777" w:rsidR="00A27ED8" w:rsidRPr="004C4D10" w:rsidRDefault="00A27ED8" w:rsidP="003534A8">
            <w:pPr>
              <w:jc w:val="center"/>
              <w:rPr>
                <w:sz w:val="22"/>
                <w:lang w:val="en-US"/>
              </w:rPr>
            </w:pPr>
            <w:r w:rsidRPr="004C4D10">
              <w:rPr>
                <w:sz w:val="22"/>
                <w:lang w:val="en-US"/>
              </w:rPr>
              <w:t>1</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FE0AEA" w14:textId="77777777" w:rsidR="00A27ED8" w:rsidRPr="004C4D10" w:rsidRDefault="00A27ED8" w:rsidP="003534A8">
            <w:pPr>
              <w:jc w:val="center"/>
              <w:rPr>
                <w:sz w:val="22"/>
                <w:lang w:val="en-US"/>
              </w:rPr>
            </w:pPr>
            <w:r w:rsidRPr="004C4D10">
              <w:rPr>
                <w:sz w:val="22"/>
                <w:lang w:val="en-US"/>
              </w:rPr>
              <w:t>2</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F5AB44" w14:textId="77777777" w:rsidR="00A27ED8" w:rsidRPr="004C4D10" w:rsidRDefault="00A27ED8" w:rsidP="003534A8">
            <w:pPr>
              <w:jc w:val="center"/>
              <w:rPr>
                <w:sz w:val="22"/>
                <w:lang w:val="en-US"/>
              </w:rPr>
            </w:pPr>
            <w:r w:rsidRPr="004C4D10">
              <w:rPr>
                <w:sz w:val="22"/>
                <w:lang w:val="en-US"/>
              </w:rPr>
              <w:t>3</w:t>
            </w:r>
          </w:p>
        </w:tc>
      </w:tr>
      <w:tr w:rsidR="00A27ED8" w14:paraId="5EFCB124" w14:textId="77777777" w:rsidTr="003534A8">
        <w:trPr>
          <w:trHeight w:val="170"/>
        </w:trPr>
        <w:tc>
          <w:tcPr>
            <w:tcW w:w="16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3227BC" w14:textId="77777777" w:rsidR="00A27ED8" w:rsidRPr="00DD5461" w:rsidRDefault="00A27ED8" w:rsidP="003534A8">
            <w:pPr>
              <w:jc w:val="center"/>
              <w:rPr>
                <w:i/>
                <w:iCs/>
                <w:lang w:val="en-US"/>
              </w:rPr>
            </w:pPr>
            <w:r w:rsidRPr="00DD5461">
              <w:rPr>
                <w:i/>
                <w:iCs/>
                <w:lang w:val="en-US"/>
              </w:rPr>
              <w:t>FOM[dBc/Hz]</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2B200D" w14:textId="77777777" w:rsidR="00A27ED8" w:rsidRPr="004C4D10" w:rsidRDefault="00A27ED8" w:rsidP="003534A8">
            <w:pPr>
              <w:jc w:val="center"/>
              <w:rPr>
                <w:sz w:val="22"/>
                <w:lang w:val="en-US"/>
              </w:rPr>
            </w:pPr>
            <w:r w:rsidRPr="004C4D10">
              <w:rPr>
                <w:sz w:val="22"/>
                <w:lang w:val="en-US"/>
              </w:rPr>
              <w:t>-200</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797ADF" w14:textId="77777777" w:rsidR="00A27ED8" w:rsidRPr="004C4D10" w:rsidRDefault="00A27ED8" w:rsidP="003534A8">
            <w:pPr>
              <w:jc w:val="center"/>
              <w:rPr>
                <w:sz w:val="22"/>
                <w:lang w:val="en-US"/>
              </w:rPr>
            </w:pPr>
            <w:r w:rsidRPr="004C4D10">
              <w:rPr>
                <w:sz w:val="22"/>
                <w:lang w:val="en-US"/>
              </w:rPr>
              <w:t>-240</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6BA94A" w14:textId="77777777" w:rsidR="00A27ED8" w:rsidRPr="004C4D10" w:rsidRDefault="00A27ED8" w:rsidP="003534A8">
            <w:pPr>
              <w:jc w:val="center"/>
              <w:rPr>
                <w:sz w:val="22"/>
                <w:lang w:val="en-US"/>
              </w:rPr>
            </w:pPr>
            <w:r w:rsidRPr="004C4D10">
              <w:rPr>
                <w:sz w:val="22"/>
                <w:lang w:val="en-US"/>
              </w:rPr>
              <w:t>-185</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4A1B0E" w14:textId="77777777" w:rsidR="00A27ED8" w:rsidRPr="004C4D10" w:rsidRDefault="00A27ED8" w:rsidP="003534A8">
            <w:pPr>
              <w:jc w:val="center"/>
              <w:rPr>
                <w:sz w:val="22"/>
                <w:lang w:val="en-US"/>
              </w:rPr>
            </w:pPr>
            <w:r w:rsidRPr="004C4D10">
              <w:rPr>
                <w:sz w:val="22"/>
                <w:lang w:val="en-US"/>
              </w:rPr>
              <w:t>-131</w:t>
            </w:r>
          </w:p>
        </w:tc>
      </w:tr>
      <w:tr w:rsidR="00A27ED8" w14:paraId="7F29628C" w14:textId="77777777" w:rsidTr="003534A8">
        <w:trPr>
          <w:trHeight w:val="170"/>
        </w:trPr>
        <w:tc>
          <w:tcPr>
            <w:tcW w:w="16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249B34" w14:textId="77777777" w:rsidR="00A27ED8" w:rsidRPr="00DD5461" w:rsidRDefault="00A27ED8" w:rsidP="003534A8">
            <w:pPr>
              <w:jc w:val="center"/>
              <w:rPr>
                <w:i/>
                <w:iCs/>
                <w:lang w:val="en-US"/>
              </w:rPr>
            </w:pPr>
            <w:r w:rsidRPr="00DD5461">
              <w:rPr>
                <w:i/>
                <w:iCs/>
                <w:lang w:val="en-US"/>
              </w:rPr>
              <w:t>Power[mW]</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62EDA9" w14:textId="77777777" w:rsidR="00A27ED8" w:rsidRPr="004C4D10" w:rsidRDefault="00A27ED8" w:rsidP="003534A8">
            <w:pPr>
              <w:jc w:val="center"/>
              <w:rPr>
                <w:sz w:val="22"/>
                <w:lang w:val="en-US"/>
              </w:rPr>
            </w:pPr>
            <w:r w:rsidRPr="004C4D10">
              <w:rPr>
                <w:sz w:val="22"/>
                <w:lang w:val="en-US"/>
              </w:rPr>
              <w:t>10</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444915" w14:textId="77777777" w:rsidR="00A27ED8" w:rsidRPr="004C4D10" w:rsidRDefault="00A27ED8" w:rsidP="003534A8">
            <w:pPr>
              <w:jc w:val="center"/>
              <w:rPr>
                <w:sz w:val="22"/>
                <w:lang w:val="en-US"/>
              </w:rPr>
            </w:pPr>
            <w:r w:rsidRPr="004C4D10">
              <w:rPr>
                <w:sz w:val="22"/>
                <w:lang w:val="en-US"/>
              </w:rPr>
              <w:t>20</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B4788D" w14:textId="77777777" w:rsidR="00A27ED8" w:rsidRPr="004C4D10" w:rsidRDefault="00A27ED8" w:rsidP="003534A8">
            <w:pPr>
              <w:jc w:val="center"/>
              <w:rPr>
                <w:sz w:val="22"/>
                <w:lang w:val="en-US"/>
              </w:rPr>
            </w:pPr>
            <w:r w:rsidRPr="004C4D10">
              <w:rPr>
                <w:sz w:val="22"/>
                <w:lang w:val="en-US"/>
              </w:rPr>
              <w:t>20</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81B5D5" w14:textId="77777777" w:rsidR="00A27ED8" w:rsidRPr="004C4D10" w:rsidRDefault="00A27ED8" w:rsidP="003534A8">
            <w:pPr>
              <w:jc w:val="center"/>
              <w:rPr>
                <w:sz w:val="22"/>
                <w:lang w:val="en-US"/>
              </w:rPr>
            </w:pPr>
            <w:r w:rsidRPr="004C4D10">
              <w:rPr>
                <w:sz w:val="22"/>
                <w:lang w:val="en-US"/>
              </w:rPr>
              <w:t>20</w:t>
            </w:r>
          </w:p>
        </w:tc>
      </w:tr>
      <w:tr w:rsidR="00A27ED8" w14:paraId="64FF5922" w14:textId="77777777" w:rsidTr="003534A8">
        <w:trPr>
          <w:trHeight w:val="170"/>
        </w:trPr>
        <w:tc>
          <w:tcPr>
            <w:tcW w:w="16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B6A192" w14:textId="77777777" w:rsidR="00A27ED8" w:rsidRPr="00DD5461" w:rsidRDefault="00A27ED8" w:rsidP="003534A8">
            <w:pPr>
              <w:jc w:val="center"/>
              <w:rPr>
                <w:i/>
                <w:iCs/>
                <w:lang w:val="en-US"/>
              </w:rPr>
            </w:pPr>
            <w:r w:rsidRPr="00DD5461">
              <w:rPr>
                <w:i/>
                <w:iCs/>
                <w:lang w:val="en-US"/>
              </w:rPr>
              <w:t>fz[Hz]</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61630A" w14:textId="77777777" w:rsidR="00A27ED8" w:rsidRPr="004C4D10" w:rsidRDefault="00A27ED8" w:rsidP="003534A8">
            <w:pPr>
              <w:jc w:val="center"/>
              <w:rPr>
                <w:sz w:val="22"/>
                <w:lang w:val="en-US"/>
              </w:rPr>
            </w:pPr>
            <w:r w:rsidRPr="004C4D10">
              <w:rPr>
                <w:sz w:val="22"/>
                <w:lang w:val="en-US"/>
              </w:rPr>
              <w:t>-</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2139FE" w14:textId="77777777" w:rsidR="00A27ED8" w:rsidRPr="004C4D10" w:rsidRDefault="00A27ED8" w:rsidP="003534A8">
            <w:pPr>
              <w:jc w:val="center"/>
              <w:rPr>
                <w:sz w:val="22"/>
                <w:lang w:val="en-US"/>
              </w:rPr>
            </w:pPr>
            <w:r w:rsidRPr="004C4D10">
              <w:rPr>
                <w:sz w:val="22"/>
                <w:lang w:val="en-US"/>
              </w:rPr>
              <w:t>10e3</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AAA6D" w14:textId="77777777" w:rsidR="00A27ED8" w:rsidRPr="004C4D10" w:rsidRDefault="00A27ED8" w:rsidP="003534A8">
            <w:pPr>
              <w:jc w:val="center"/>
              <w:rPr>
                <w:sz w:val="22"/>
                <w:lang w:val="en-US"/>
              </w:rPr>
            </w:pPr>
            <w:r w:rsidRPr="004C4D10">
              <w:rPr>
                <w:sz w:val="22"/>
                <w:lang w:val="en-US"/>
              </w:rPr>
              <w:t>28e6</w:t>
            </w:r>
          </w:p>
        </w:tc>
        <w:tc>
          <w:tcPr>
            <w:tcW w:w="16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28F9AD" w14:textId="77777777" w:rsidR="00A27ED8" w:rsidRPr="004C4D10" w:rsidRDefault="00A27ED8" w:rsidP="003534A8">
            <w:pPr>
              <w:keepNext/>
              <w:jc w:val="center"/>
              <w:rPr>
                <w:sz w:val="22"/>
                <w:lang w:val="en-US"/>
              </w:rPr>
            </w:pPr>
            <w:r w:rsidRPr="004C4D10">
              <w:rPr>
                <w:sz w:val="22"/>
                <w:lang w:val="en-US"/>
              </w:rPr>
              <w:t>-</w:t>
            </w:r>
          </w:p>
        </w:tc>
      </w:tr>
    </w:tbl>
    <w:p w14:paraId="33E2711F" w14:textId="123D7013" w:rsidR="00A27ED8" w:rsidRPr="00A27ED8" w:rsidRDefault="00A27ED8" w:rsidP="00E13505">
      <w:pPr>
        <w:pStyle w:val="Caption"/>
      </w:pPr>
      <w:bookmarkStart w:id="3" w:name="_Ref473900860"/>
      <w:r>
        <w:t xml:space="preserve">Table </w:t>
      </w:r>
      <w:r>
        <w:fldChar w:fldCharType="begin"/>
      </w:r>
      <w:r>
        <w:instrText xml:space="preserve"> SEQ Table \* ARABIC </w:instrText>
      </w:r>
      <w:r>
        <w:fldChar w:fldCharType="separate"/>
      </w:r>
      <w:r w:rsidR="00454D3E">
        <w:rPr>
          <w:noProof/>
        </w:rPr>
        <w:t>1</w:t>
      </w:r>
      <w:r>
        <w:fldChar w:fldCharType="end"/>
      </w:r>
      <w:bookmarkEnd w:id="3"/>
      <w:r>
        <w:t xml:space="preserve">: </w:t>
      </w:r>
      <w:bookmarkStart w:id="4" w:name="_Ref473900854"/>
      <w:r>
        <w:t>Phase noise model parameters</w:t>
      </w:r>
      <w:bookmarkEnd w:id="4"/>
      <w:r w:rsidR="00D3325C">
        <w:t>.</w:t>
      </w:r>
    </w:p>
    <w:p w14:paraId="12B1B672" w14:textId="4176E987" w:rsidR="00716DFC" w:rsidRDefault="002716FD" w:rsidP="002716FD">
      <w:pPr>
        <w:pStyle w:val="Heading1"/>
      </w:pPr>
      <w:r>
        <w:lastRenderedPageBreak/>
        <w:t>Evaluation results</w:t>
      </w:r>
      <w:r w:rsidR="007610CC">
        <w:t xml:space="preserve"> UE specific PT-RS</w:t>
      </w:r>
    </w:p>
    <w:p w14:paraId="694CBE92" w14:textId="1F52D417" w:rsidR="00B127AC" w:rsidRDefault="00A27ED8" w:rsidP="00A27ED8">
      <w:r>
        <w:t xml:space="preserve">In this </w:t>
      </w:r>
      <w:r w:rsidR="00B127AC">
        <w:t>section we present simulation results for different time and frequency PTRS configurations. The phase estimation presented in section 2 and the phase nois</w:t>
      </w:r>
      <w:r w:rsidR="00E675B6">
        <w:t>e model presented in section 3</w:t>
      </w:r>
      <w:r w:rsidR="00A006B8">
        <w:t xml:space="preserve"> have been used for the simulations</w:t>
      </w:r>
      <w:r w:rsidR="00E675B6">
        <w:t xml:space="preserve">. For the simulations a single link scenario (with a basic SISO setup) has been chosen. </w:t>
      </w:r>
      <w:r w:rsidR="007B770F">
        <w:t xml:space="preserve">Also, the PT-RS selected is UE specific. </w:t>
      </w:r>
      <w:r w:rsidR="00E675B6">
        <w:t xml:space="preserve">In </w:t>
      </w:r>
      <w:r w:rsidR="007B770F">
        <w:t>the Appendix the simulation assumptions are shown.</w:t>
      </w:r>
    </w:p>
    <w:p w14:paraId="46B0FE6B" w14:textId="77777777" w:rsidR="00716DFC" w:rsidRDefault="00716DFC" w:rsidP="00C01BE4">
      <w:pPr>
        <w:pStyle w:val="Heading2"/>
      </w:pPr>
      <w:r>
        <w:t>PTRS time density results</w:t>
      </w:r>
    </w:p>
    <w:p w14:paraId="0F1D21E5" w14:textId="6594AA48" w:rsidR="00716DFC" w:rsidRPr="00CE6CC6" w:rsidRDefault="00716DFC" w:rsidP="00716DFC">
      <w:r>
        <w:t xml:space="preserve">In this section we present the results from the simulations and </w:t>
      </w:r>
      <w:r w:rsidR="00AE66B2">
        <w:t>make some</w:t>
      </w:r>
      <w:r w:rsidR="005D4142">
        <w:t xml:space="preserve"> </w:t>
      </w:r>
      <w:r>
        <w:t>observations. We investigate three options for</w:t>
      </w:r>
      <w:r w:rsidR="006D1C66">
        <w:t xml:space="preserve"> the time density of the PTRS, which are shown in </w:t>
      </w:r>
      <w:r w:rsidR="005D4142">
        <w:fldChar w:fldCharType="begin"/>
      </w:r>
      <w:r w:rsidR="005D4142">
        <w:instrText xml:space="preserve"> REF _Ref471203547 \h </w:instrText>
      </w:r>
      <w:r w:rsidR="005D4142">
        <w:fldChar w:fldCharType="separate"/>
      </w:r>
      <w:r w:rsidR="00454D3E">
        <w:t xml:space="preserve">Figure </w:t>
      </w:r>
      <w:r w:rsidR="00454D3E">
        <w:rPr>
          <w:noProof/>
        </w:rPr>
        <w:t>1</w:t>
      </w:r>
      <w:r w:rsidR="005D4142">
        <w:fldChar w:fldCharType="end"/>
      </w:r>
      <w:r w:rsidR="006D1C66">
        <w:t xml:space="preserve">. </w:t>
      </w:r>
      <w:r w:rsidR="002B750F">
        <w:t>Pattern</w:t>
      </w:r>
      <w:r>
        <w:t xml:space="preserve"> 1 is the </w:t>
      </w:r>
      <w:r w:rsidR="005D4142">
        <w:t>densest</w:t>
      </w:r>
      <w:r>
        <w:t xml:space="preserve"> pattern using a PTRS for every OFDM symbol an</w:t>
      </w:r>
      <w:r w:rsidR="00CC695F">
        <w:t>d pattern 4</w:t>
      </w:r>
      <w:r>
        <w:t xml:space="preserve"> is the</w:t>
      </w:r>
      <w:r w:rsidR="005D4142">
        <w:t xml:space="preserve"> most </w:t>
      </w:r>
      <w:r w:rsidR="002B750F">
        <w:t>sparse</w:t>
      </w:r>
      <w:r w:rsidR="005D4142">
        <w:t>,</w:t>
      </w:r>
      <w:r>
        <w:t xml:space="preserve"> where we only assigning PTRS to two OFDM symbols. </w:t>
      </w:r>
      <w:r w:rsidR="00D3325C">
        <w:t xml:space="preserve">In this section we assume that the PTRS frequency density is 1 PTRS each 2 PRB, i.e., 1 sub-carrier with PTRS each 24 sub-carriers. </w:t>
      </w:r>
    </w:p>
    <w:p w14:paraId="6BAA0B8E" w14:textId="6E7E9FFA" w:rsidR="00716DFC" w:rsidRDefault="0008645F" w:rsidP="00716DFC">
      <w:pPr>
        <w:jc w:val="left"/>
      </w:pPr>
      <w:r>
        <w:rPr>
          <w:noProof/>
          <w:lang w:val="en-US" w:eastAsia="en-US"/>
        </w:rPr>
        <mc:AlternateContent>
          <mc:Choice Requires="wpc">
            <w:drawing>
              <wp:inline distT="0" distB="0" distL="0" distR="0" wp14:anchorId="7BC6E893" wp14:editId="5EBEC8A1">
                <wp:extent cx="1824990" cy="2340000"/>
                <wp:effectExtent l="0" t="0" r="0" b="0"/>
                <wp:docPr id="527" name="Canvas 15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58" name="Rectangle 1400"/>
                        <wps:cNvSpPr>
                          <a:spLocks noChangeArrowheads="1"/>
                        </wps:cNvSpPr>
                        <wps:spPr bwMode="auto">
                          <a:xfrm>
                            <a:off x="230487" y="210450"/>
                            <a:ext cx="94936" cy="141439"/>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9" name="Rectangle 1401"/>
                        <wps:cNvSpPr>
                          <a:spLocks noChangeArrowheads="1"/>
                        </wps:cNvSpPr>
                        <wps:spPr bwMode="auto">
                          <a:xfrm>
                            <a:off x="230787" y="351889"/>
                            <a:ext cx="946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0" name="Rectangle 1402"/>
                        <wps:cNvSpPr>
                          <a:spLocks noChangeArrowheads="1"/>
                        </wps:cNvSpPr>
                        <wps:spPr bwMode="auto">
                          <a:xfrm>
                            <a:off x="230787" y="493213"/>
                            <a:ext cx="94636"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1" name="Rectangle 1403"/>
                        <wps:cNvSpPr>
                          <a:spLocks noChangeArrowheads="1"/>
                        </wps:cNvSpPr>
                        <wps:spPr bwMode="auto">
                          <a:xfrm>
                            <a:off x="231187" y="634537"/>
                            <a:ext cx="94236"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2" name="Rectangle 1404"/>
                        <wps:cNvSpPr>
                          <a:spLocks noChangeArrowheads="1"/>
                        </wps:cNvSpPr>
                        <wps:spPr bwMode="auto">
                          <a:xfrm>
                            <a:off x="231187" y="772104"/>
                            <a:ext cx="946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3" name="Rectangle 1405"/>
                        <wps:cNvSpPr>
                          <a:spLocks noChangeArrowheads="1"/>
                        </wps:cNvSpPr>
                        <wps:spPr bwMode="auto">
                          <a:xfrm>
                            <a:off x="231588" y="913428"/>
                            <a:ext cx="942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4" name="Rectangle 1406"/>
                        <wps:cNvSpPr>
                          <a:spLocks noChangeArrowheads="1"/>
                        </wps:cNvSpPr>
                        <wps:spPr bwMode="auto">
                          <a:xfrm>
                            <a:off x="231588" y="1054754"/>
                            <a:ext cx="946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5" name="Rectangle 1407"/>
                        <wps:cNvSpPr>
                          <a:spLocks noChangeArrowheads="1"/>
                        </wps:cNvSpPr>
                        <wps:spPr bwMode="auto">
                          <a:xfrm>
                            <a:off x="231988" y="1196079"/>
                            <a:ext cx="942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6" name="Rectangle 1408"/>
                        <wps:cNvSpPr>
                          <a:spLocks noChangeArrowheads="1"/>
                        </wps:cNvSpPr>
                        <wps:spPr bwMode="auto">
                          <a:xfrm>
                            <a:off x="231988" y="1337403"/>
                            <a:ext cx="942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7" name="Rectangle 1409"/>
                        <wps:cNvSpPr>
                          <a:spLocks noChangeArrowheads="1"/>
                        </wps:cNvSpPr>
                        <wps:spPr bwMode="auto">
                          <a:xfrm>
                            <a:off x="232391" y="1478729"/>
                            <a:ext cx="938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8" name="Rectangle 1410"/>
                        <wps:cNvSpPr>
                          <a:spLocks noChangeArrowheads="1"/>
                        </wps:cNvSpPr>
                        <wps:spPr bwMode="auto">
                          <a:xfrm>
                            <a:off x="232388" y="1616409"/>
                            <a:ext cx="942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9" name="Rectangle 1411"/>
                        <wps:cNvSpPr>
                          <a:spLocks noChangeArrowheads="1"/>
                        </wps:cNvSpPr>
                        <wps:spPr bwMode="auto">
                          <a:xfrm>
                            <a:off x="232791" y="1757734"/>
                            <a:ext cx="938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0" name="Rectangle 1412"/>
                        <wps:cNvSpPr>
                          <a:spLocks noChangeArrowheads="1"/>
                        </wps:cNvSpPr>
                        <wps:spPr bwMode="auto">
                          <a:xfrm>
                            <a:off x="326623" y="210450"/>
                            <a:ext cx="945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1" name="Rectangle 1413"/>
                        <wps:cNvSpPr>
                          <a:spLocks noChangeArrowheads="1"/>
                        </wps:cNvSpPr>
                        <wps:spPr bwMode="auto">
                          <a:xfrm>
                            <a:off x="327024" y="351773"/>
                            <a:ext cx="941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2" name="Rectangle 1414"/>
                        <wps:cNvSpPr>
                          <a:spLocks noChangeArrowheads="1"/>
                        </wps:cNvSpPr>
                        <wps:spPr bwMode="auto">
                          <a:xfrm>
                            <a:off x="327024" y="493099"/>
                            <a:ext cx="941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3" name="Rectangle 1415"/>
                        <wps:cNvSpPr>
                          <a:spLocks noChangeArrowheads="1"/>
                        </wps:cNvSpPr>
                        <wps:spPr bwMode="auto">
                          <a:xfrm>
                            <a:off x="327427" y="634424"/>
                            <a:ext cx="937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4" name="Rectangle 1416"/>
                        <wps:cNvSpPr>
                          <a:spLocks noChangeArrowheads="1"/>
                        </wps:cNvSpPr>
                        <wps:spPr bwMode="auto">
                          <a:xfrm>
                            <a:off x="327424" y="772104"/>
                            <a:ext cx="941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5" name="Rectangle 1417"/>
                        <wps:cNvSpPr>
                          <a:spLocks noChangeArrowheads="1"/>
                        </wps:cNvSpPr>
                        <wps:spPr bwMode="auto">
                          <a:xfrm>
                            <a:off x="327827" y="913428"/>
                            <a:ext cx="937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6" name="Rectangle 1418"/>
                        <wps:cNvSpPr>
                          <a:spLocks noChangeArrowheads="1"/>
                        </wps:cNvSpPr>
                        <wps:spPr bwMode="auto">
                          <a:xfrm>
                            <a:off x="327824" y="1054754"/>
                            <a:ext cx="941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7" name="Rectangle 1419"/>
                        <wps:cNvSpPr>
                          <a:spLocks noChangeArrowheads="1"/>
                        </wps:cNvSpPr>
                        <wps:spPr bwMode="auto">
                          <a:xfrm>
                            <a:off x="328227" y="1196079"/>
                            <a:ext cx="93735"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8" name="Rectangle 1420"/>
                        <wps:cNvSpPr>
                          <a:spLocks noChangeArrowheads="1"/>
                        </wps:cNvSpPr>
                        <wps:spPr bwMode="auto">
                          <a:xfrm>
                            <a:off x="328227" y="1337402"/>
                            <a:ext cx="93735"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9" name="Rectangle 1421"/>
                        <wps:cNvSpPr>
                          <a:spLocks noChangeArrowheads="1"/>
                        </wps:cNvSpPr>
                        <wps:spPr bwMode="auto">
                          <a:xfrm>
                            <a:off x="328627" y="1478613"/>
                            <a:ext cx="933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80" name="Rectangle 1422"/>
                        <wps:cNvSpPr>
                          <a:spLocks noChangeArrowheads="1"/>
                        </wps:cNvSpPr>
                        <wps:spPr bwMode="auto">
                          <a:xfrm>
                            <a:off x="328627" y="1616408"/>
                            <a:ext cx="93735"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81" name="Rectangle 1423"/>
                        <wps:cNvSpPr>
                          <a:spLocks noChangeArrowheads="1"/>
                        </wps:cNvSpPr>
                        <wps:spPr bwMode="auto">
                          <a:xfrm>
                            <a:off x="329027" y="1757619"/>
                            <a:ext cx="933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82" name="Rectangle 1424"/>
                        <wps:cNvSpPr>
                          <a:spLocks noChangeArrowheads="1"/>
                        </wps:cNvSpPr>
                        <wps:spPr bwMode="auto">
                          <a:xfrm>
                            <a:off x="421960" y="210450"/>
                            <a:ext cx="94636" cy="141326"/>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3" name="Rectangle 1425"/>
                        <wps:cNvSpPr>
                          <a:spLocks noChangeArrowheads="1"/>
                        </wps:cNvSpPr>
                        <wps:spPr bwMode="auto">
                          <a:xfrm>
                            <a:off x="422360" y="35177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84" name="Rectangle 1426"/>
                        <wps:cNvSpPr>
                          <a:spLocks noChangeArrowheads="1"/>
                        </wps:cNvSpPr>
                        <wps:spPr bwMode="auto">
                          <a:xfrm>
                            <a:off x="422360" y="493099"/>
                            <a:ext cx="94236" cy="141326"/>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5" name="Rectangle 1427"/>
                        <wps:cNvSpPr>
                          <a:spLocks noChangeArrowheads="1"/>
                        </wps:cNvSpPr>
                        <wps:spPr bwMode="auto">
                          <a:xfrm>
                            <a:off x="422761" y="634424"/>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86" name="Rectangle 1428"/>
                        <wps:cNvSpPr>
                          <a:spLocks noChangeArrowheads="1"/>
                        </wps:cNvSpPr>
                        <wps:spPr bwMode="auto">
                          <a:xfrm>
                            <a:off x="422760" y="772104"/>
                            <a:ext cx="94236" cy="141326"/>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7" name="Rectangle 1429"/>
                        <wps:cNvSpPr>
                          <a:spLocks noChangeArrowheads="1"/>
                        </wps:cNvSpPr>
                        <wps:spPr bwMode="auto">
                          <a:xfrm>
                            <a:off x="423163" y="913428"/>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88" name="Rectangle 1430"/>
                        <wps:cNvSpPr>
                          <a:spLocks noChangeArrowheads="1"/>
                        </wps:cNvSpPr>
                        <wps:spPr bwMode="auto">
                          <a:xfrm>
                            <a:off x="423160" y="1054754"/>
                            <a:ext cx="94236" cy="141326"/>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9" name="Rectangle 1431"/>
                        <wps:cNvSpPr>
                          <a:spLocks noChangeArrowheads="1"/>
                        </wps:cNvSpPr>
                        <wps:spPr bwMode="auto">
                          <a:xfrm>
                            <a:off x="423562" y="1196079"/>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0" name="Rectangle 1432"/>
                        <wps:cNvSpPr>
                          <a:spLocks noChangeArrowheads="1"/>
                        </wps:cNvSpPr>
                        <wps:spPr bwMode="auto">
                          <a:xfrm>
                            <a:off x="423562" y="1337402"/>
                            <a:ext cx="93835" cy="141212"/>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91" name="Rectangle 1433"/>
                        <wps:cNvSpPr>
                          <a:spLocks noChangeArrowheads="1"/>
                        </wps:cNvSpPr>
                        <wps:spPr bwMode="auto">
                          <a:xfrm>
                            <a:off x="423963" y="147861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2" name="Rectangle 1434"/>
                        <wps:cNvSpPr>
                          <a:spLocks noChangeArrowheads="1"/>
                        </wps:cNvSpPr>
                        <wps:spPr bwMode="auto">
                          <a:xfrm>
                            <a:off x="423963" y="1616408"/>
                            <a:ext cx="93835" cy="141212"/>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93" name="Rectangle 1435"/>
                        <wps:cNvSpPr>
                          <a:spLocks noChangeArrowheads="1"/>
                        </wps:cNvSpPr>
                        <wps:spPr bwMode="auto">
                          <a:xfrm>
                            <a:off x="424360" y="175761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4" name="Rectangle 1436"/>
                        <wps:cNvSpPr>
                          <a:spLocks noChangeArrowheads="1"/>
                        </wps:cNvSpPr>
                        <wps:spPr bwMode="auto">
                          <a:xfrm>
                            <a:off x="518196" y="210450"/>
                            <a:ext cx="941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5" name="Rectangle 1437"/>
                        <wps:cNvSpPr>
                          <a:spLocks noChangeArrowheads="1"/>
                        </wps:cNvSpPr>
                        <wps:spPr bwMode="auto">
                          <a:xfrm>
                            <a:off x="518599" y="351773"/>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6" name="Rectangle 1438"/>
                        <wps:cNvSpPr>
                          <a:spLocks noChangeArrowheads="1"/>
                        </wps:cNvSpPr>
                        <wps:spPr bwMode="auto">
                          <a:xfrm>
                            <a:off x="518599" y="49309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7" name="Rectangle 1439"/>
                        <wps:cNvSpPr>
                          <a:spLocks noChangeArrowheads="1"/>
                        </wps:cNvSpPr>
                        <wps:spPr bwMode="auto">
                          <a:xfrm>
                            <a:off x="518999" y="634424"/>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8" name="Rectangle 1440"/>
                        <wps:cNvSpPr>
                          <a:spLocks noChangeArrowheads="1"/>
                        </wps:cNvSpPr>
                        <wps:spPr bwMode="auto">
                          <a:xfrm>
                            <a:off x="518999" y="772104"/>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9" name="Rectangle 1441"/>
                        <wps:cNvSpPr>
                          <a:spLocks noChangeArrowheads="1"/>
                        </wps:cNvSpPr>
                        <wps:spPr bwMode="auto">
                          <a:xfrm>
                            <a:off x="519399" y="913428"/>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0" name="Rectangle 1442"/>
                        <wps:cNvSpPr>
                          <a:spLocks noChangeArrowheads="1"/>
                        </wps:cNvSpPr>
                        <wps:spPr bwMode="auto">
                          <a:xfrm>
                            <a:off x="519399" y="1054754"/>
                            <a:ext cx="937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01" name="Rectangle 1443"/>
                        <wps:cNvSpPr>
                          <a:spLocks noChangeArrowheads="1"/>
                        </wps:cNvSpPr>
                        <wps:spPr bwMode="auto">
                          <a:xfrm>
                            <a:off x="519800" y="1196079"/>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2" name="Rectangle 1444"/>
                        <wps:cNvSpPr>
                          <a:spLocks noChangeArrowheads="1"/>
                        </wps:cNvSpPr>
                        <wps:spPr bwMode="auto">
                          <a:xfrm>
                            <a:off x="519800" y="133740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3" name="Rectangle 1445"/>
                        <wps:cNvSpPr>
                          <a:spLocks noChangeArrowheads="1"/>
                        </wps:cNvSpPr>
                        <wps:spPr bwMode="auto">
                          <a:xfrm>
                            <a:off x="520200" y="1478613"/>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4" name="Rectangle 1446"/>
                        <wps:cNvSpPr>
                          <a:spLocks noChangeArrowheads="1"/>
                        </wps:cNvSpPr>
                        <wps:spPr bwMode="auto">
                          <a:xfrm>
                            <a:off x="520200" y="1616408"/>
                            <a:ext cx="933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5" name="Rectangle 1447"/>
                        <wps:cNvSpPr>
                          <a:spLocks noChangeArrowheads="1"/>
                        </wps:cNvSpPr>
                        <wps:spPr bwMode="auto">
                          <a:xfrm>
                            <a:off x="520600" y="1757619"/>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6" name="Rectangle 1448"/>
                        <wps:cNvSpPr>
                          <a:spLocks noChangeArrowheads="1"/>
                        </wps:cNvSpPr>
                        <wps:spPr bwMode="auto">
                          <a:xfrm>
                            <a:off x="613532" y="210563"/>
                            <a:ext cx="946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7" name="Rectangle 1449"/>
                        <wps:cNvSpPr>
                          <a:spLocks noChangeArrowheads="1"/>
                        </wps:cNvSpPr>
                        <wps:spPr bwMode="auto">
                          <a:xfrm>
                            <a:off x="613932" y="351889"/>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8" name="Rectangle 1450"/>
                        <wps:cNvSpPr>
                          <a:spLocks noChangeArrowheads="1"/>
                        </wps:cNvSpPr>
                        <wps:spPr bwMode="auto">
                          <a:xfrm>
                            <a:off x="613932" y="493213"/>
                            <a:ext cx="94236"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9" name="Rectangle 1451"/>
                        <wps:cNvSpPr>
                          <a:spLocks noChangeArrowheads="1"/>
                        </wps:cNvSpPr>
                        <wps:spPr bwMode="auto">
                          <a:xfrm>
                            <a:off x="614335" y="634537"/>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0" name="Rectangle 1452"/>
                        <wps:cNvSpPr>
                          <a:spLocks noChangeArrowheads="1"/>
                        </wps:cNvSpPr>
                        <wps:spPr bwMode="auto">
                          <a:xfrm>
                            <a:off x="614332" y="772219"/>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1" name="Rectangle 1453"/>
                        <wps:cNvSpPr>
                          <a:spLocks noChangeArrowheads="1"/>
                        </wps:cNvSpPr>
                        <wps:spPr bwMode="auto">
                          <a:xfrm>
                            <a:off x="614735" y="913542"/>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 name="Rectangle 1454"/>
                        <wps:cNvSpPr>
                          <a:spLocks noChangeArrowheads="1"/>
                        </wps:cNvSpPr>
                        <wps:spPr bwMode="auto">
                          <a:xfrm>
                            <a:off x="614732" y="1054754"/>
                            <a:ext cx="94236"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13" name="Rectangle 1455"/>
                        <wps:cNvSpPr>
                          <a:spLocks noChangeArrowheads="1"/>
                        </wps:cNvSpPr>
                        <wps:spPr bwMode="auto">
                          <a:xfrm>
                            <a:off x="615136" y="119607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4" name="Rectangle 1456"/>
                        <wps:cNvSpPr>
                          <a:spLocks noChangeArrowheads="1"/>
                        </wps:cNvSpPr>
                        <wps:spPr bwMode="auto">
                          <a:xfrm>
                            <a:off x="615136" y="1337403"/>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5" name="Rectangle 1457"/>
                        <wps:cNvSpPr>
                          <a:spLocks noChangeArrowheads="1"/>
                        </wps:cNvSpPr>
                        <wps:spPr bwMode="auto">
                          <a:xfrm>
                            <a:off x="615536" y="147872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6" name="Rectangle 1458"/>
                        <wps:cNvSpPr>
                          <a:spLocks noChangeArrowheads="1"/>
                        </wps:cNvSpPr>
                        <wps:spPr bwMode="auto">
                          <a:xfrm>
                            <a:off x="615536" y="161640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7" name="Rectangle 1459"/>
                        <wps:cNvSpPr>
                          <a:spLocks noChangeArrowheads="1"/>
                        </wps:cNvSpPr>
                        <wps:spPr bwMode="auto">
                          <a:xfrm>
                            <a:off x="615936" y="1757734"/>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 name="Rectangle 1460"/>
                        <wps:cNvSpPr>
                          <a:spLocks noChangeArrowheads="1"/>
                        </wps:cNvSpPr>
                        <wps:spPr bwMode="auto">
                          <a:xfrm>
                            <a:off x="709768" y="21056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9" name="Rectangle 1461"/>
                        <wps:cNvSpPr>
                          <a:spLocks noChangeArrowheads="1"/>
                        </wps:cNvSpPr>
                        <wps:spPr bwMode="auto">
                          <a:xfrm>
                            <a:off x="710172" y="35188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0" name="Rectangle 1462"/>
                        <wps:cNvSpPr>
                          <a:spLocks noChangeArrowheads="1"/>
                        </wps:cNvSpPr>
                        <wps:spPr bwMode="auto">
                          <a:xfrm>
                            <a:off x="710172" y="493213"/>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 name="Rectangle 1463"/>
                        <wps:cNvSpPr>
                          <a:spLocks noChangeArrowheads="1"/>
                        </wps:cNvSpPr>
                        <wps:spPr bwMode="auto">
                          <a:xfrm>
                            <a:off x="710572" y="634537"/>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2" name="Rectangle 1464"/>
                        <wps:cNvSpPr>
                          <a:spLocks noChangeArrowheads="1"/>
                        </wps:cNvSpPr>
                        <wps:spPr bwMode="auto">
                          <a:xfrm>
                            <a:off x="710572" y="77221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3" name="Rectangle 1465"/>
                        <wps:cNvSpPr>
                          <a:spLocks noChangeArrowheads="1"/>
                        </wps:cNvSpPr>
                        <wps:spPr bwMode="auto">
                          <a:xfrm>
                            <a:off x="710972" y="91354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4" name="Rectangle 1466"/>
                        <wps:cNvSpPr>
                          <a:spLocks noChangeArrowheads="1"/>
                        </wps:cNvSpPr>
                        <wps:spPr bwMode="auto">
                          <a:xfrm>
                            <a:off x="710972" y="1054754"/>
                            <a:ext cx="938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25" name="Rectangle 1467"/>
                        <wps:cNvSpPr>
                          <a:spLocks noChangeArrowheads="1"/>
                        </wps:cNvSpPr>
                        <wps:spPr bwMode="auto">
                          <a:xfrm>
                            <a:off x="711372" y="119607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6" name="Rectangle 1468"/>
                        <wps:cNvSpPr>
                          <a:spLocks noChangeArrowheads="1"/>
                        </wps:cNvSpPr>
                        <wps:spPr bwMode="auto">
                          <a:xfrm>
                            <a:off x="711372" y="133740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7" name="Rectangle 1469"/>
                        <wps:cNvSpPr>
                          <a:spLocks noChangeArrowheads="1"/>
                        </wps:cNvSpPr>
                        <wps:spPr bwMode="auto">
                          <a:xfrm>
                            <a:off x="711772" y="147872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8" name="Rectangle 1470"/>
                        <wps:cNvSpPr>
                          <a:spLocks noChangeArrowheads="1"/>
                        </wps:cNvSpPr>
                        <wps:spPr bwMode="auto">
                          <a:xfrm>
                            <a:off x="711772"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9" name="Rectangle 1471"/>
                        <wps:cNvSpPr>
                          <a:spLocks noChangeArrowheads="1"/>
                        </wps:cNvSpPr>
                        <wps:spPr bwMode="auto">
                          <a:xfrm>
                            <a:off x="712172" y="1757734"/>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0" name="Rectangle 1472"/>
                        <wps:cNvSpPr>
                          <a:spLocks noChangeArrowheads="1"/>
                        </wps:cNvSpPr>
                        <wps:spPr bwMode="auto">
                          <a:xfrm>
                            <a:off x="805204" y="210563"/>
                            <a:ext cx="941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1" name="Rectangle 1473"/>
                        <wps:cNvSpPr>
                          <a:spLocks noChangeArrowheads="1"/>
                        </wps:cNvSpPr>
                        <wps:spPr bwMode="auto">
                          <a:xfrm>
                            <a:off x="805608" y="351889"/>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2" name="Rectangle 1474"/>
                        <wps:cNvSpPr>
                          <a:spLocks noChangeArrowheads="1"/>
                        </wps:cNvSpPr>
                        <wps:spPr bwMode="auto">
                          <a:xfrm>
                            <a:off x="805608" y="493213"/>
                            <a:ext cx="937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3" name="Rectangle 1475"/>
                        <wps:cNvSpPr>
                          <a:spLocks noChangeArrowheads="1"/>
                        </wps:cNvSpPr>
                        <wps:spPr bwMode="auto">
                          <a:xfrm>
                            <a:off x="806008" y="634537"/>
                            <a:ext cx="933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4" name="Rectangle 1476"/>
                        <wps:cNvSpPr>
                          <a:spLocks noChangeArrowheads="1"/>
                        </wps:cNvSpPr>
                        <wps:spPr bwMode="auto">
                          <a:xfrm>
                            <a:off x="806008" y="772219"/>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5" name="Rectangle 1477"/>
                        <wps:cNvSpPr>
                          <a:spLocks noChangeArrowheads="1"/>
                        </wps:cNvSpPr>
                        <wps:spPr bwMode="auto">
                          <a:xfrm>
                            <a:off x="806408" y="913542"/>
                            <a:ext cx="933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6" name="Rectangle 1478"/>
                        <wps:cNvSpPr>
                          <a:spLocks noChangeArrowheads="1"/>
                        </wps:cNvSpPr>
                        <wps:spPr bwMode="auto">
                          <a:xfrm>
                            <a:off x="806408" y="1054754"/>
                            <a:ext cx="937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37" name="Rectangle 1479"/>
                        <wps:cNvSpPr>
                          <a:spLocks noChangeArrowheads="1"/>
                        </wps:cNvSpPr>
                        <wps:spPr bwMode="auto">
                          <a:xfrm>
                            <a:off x="806808" y="1196079"/>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8" name="Rectangle 1480"/>
                        <wps:cNvSpPr>
                          <a:spLocks noChangeArrowheads="1"/>
                        </wps:cNvSpPr>
                        <wps:spPr bwMode="auto">
                          <a:xfrm>
                            <a:off x="806808" y="1337403"/>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9" name="Rectangle 1481"/>
                        <wps:cNvSpPr>
                          <a:spLocks noChangeArrowheads="1"/>
                        </wps:cNvSpPr>
                        <wps:spPr bwMode="auto">
                          <a:xfrm>
                            <a:off x="807208" y="1478729"/>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0" name="Rectangle 1482"/>
                        <wps:cNvSpPr>
                          <a:spLocks noChangeArrowheads="1"/>
                        </wps:cNvSpPr>
                        <wps:spPr bwMode="auto">
                          <a:xfrm>
                            <a:off x="807108"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1" name="Rectangle 1483"/>
                        <wps:cNvSpPr>
                          <a:spLocks noChangeArrowheads="1"/>
                        </wps:cNvSpPr>
                        <wps:spPr bwMode="auto">
                          <a:xfrm>
                            <a:off x="807608" y="1757734"/>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2" name="Rectangle 1484"/>
                        <wps:cNvSpPr>
                          <a:spLocks noChangeArrowheads="1"/>
                        </wps:cNvSpPr>
                        <wps:spPr bwMode="auto">
                          <a:xfrm>
                            <a:off x="901344" y="210563"/>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3" name="Rectangle 1485"/>
                        <wps:cNvSpPr>
                          <a:spLocks noChangeArrowheads="1"/>
                        </wps:cNvSpPr>
                        <wps:spPr bwMode="auto">
                          <a:xfrm>
                            <a:off x="901742" y="35188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4" name="Rectangle 1486"/>
                        <wps:cNvSpPr>
                          <a:spLocks noChangeArrowheads="1"/>
                        </wps:cNvSpPr>
                        <wps:spPr bwMode="auto">
                          <a:xfrm>
                            <a:off x="901742" y="493213"/>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5" name="Rectangle 1487"/>
                        <wps:cNvSpPr>
                          <a:spLocks noChangeArrowheads="1"/>
                        </wps:cNvSpPr>
                        <wps:spPr bwMode="auto">
                          <a:xfrm>
                            <a:off x="902144" y="634537"/>
                            <a:ext cx="930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 name="Rectangle 1488"/>
                        <wps:cNvSpPr>
                          <a:spLocks noChangeArrowheads="1"/>
                        </wps:cNvSpPr>
                        <wps:spPr bwMode="auto">
                          <a:xfrm>
                            <a:off x="902142" y="77221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7" name="Rectangle 1489"/>
                        <wps:cNvSpPr>
                          <a:spLocks noChangeArrowheads="1"/>
                        </wps:cNvSpPr>
                        <wps:spPr bwMode="auto">
                          <a:xfrm>
                            <a:off x="902544" y="913542"/>
                            <a:ext cx="930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8" name="Rectangle 1490"/>
                        <wps:cNvSpPr>
                          <a:spLocks noChangeArrowheads="1"/>
                        </wps:cNvSpPr>
                        <wps:spPr bwMode="auto">
                          <a:xfrm>
                            <a:off x="902543" y="1054754"/>
                            <a:ext cx="934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49" name="Rectangle 1491"/>
                        <wps:cNvSpPr>
                          <a:spLocks noChangeArrowheads="1"/>
                        </wps:cNvSpPr>
                        <wps:spPr bwMode="auto">
                          <a:xfrm>
                            <a:off x="902944" y="119607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 name="Rectangle 1492"/>
                        <wps:cNvSpPr>
                          <a:spLocks noChangeArrowheads="1"/>
                        </wps:cNvSpPr>
                        <wps:spPr bwMode="auto">
                          <a:xfrm>
                            <a:off x="902944" y="1337403"/>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1" name="Rectangle 1493"/>
                        <wps:cNvSpPr>
                          <a:spLocks noChangeArrowheads="1"/>
                        </wps:cNvSpPr>
                        <wps:spPr bwMode="auto">
                          <a:xfrm>
                            <a:off x="903344" y="1478729"/>
                            <a:ext cx="926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 name="Rectangle 1494"/>
                        <wps:cNvSpPr>
                          <a:spLocks noChangeArrowheads="1"/>
                        </wps:cNvSpPr>
                        <wps:spPr bwMode="auto">
                          <a:xfrm>
                            <a:off x="903345" y="161640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3" name="Rectangle 1495"/>
                        <wps:cNvSpPr>
                          <a:spLocks noChangeArrowheads="1"/>
                        </wps:cNvSpPr>
                        <wps:spPr bwMode="auto">
                          <a:xfrm>
                            <a:off x="903744" y="1757734"/>
                            <a:ext cx="926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4" name="Rectangle 1496"/>
                        <wps:cNvSpPr>
                          <a:spLocks noChangeArrowheads="1"/>
                        </wps:cNvSpPr>
                        <wps:spPr bwMode="auto">
                          <a:xfrm>
                            <a:off x="995176" y="210563"/>
                            <a:ext cx="945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 name="Rectangle 1497"/>
                        <wps:cNvSpPr>
                          <a:spLocks noChangeArrowheads="1"/>
                        </wps:cNvSpPr>
                        <wps:spPr bwMode="auto">
                          <a:xfrm>
                            <a:off x="995576" y="351889"/>
                            <a:ext cx="941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 name="Rectangle 1498"/>
                        <wps:cNvSpPr>
                          <a:spLocks noChangeArrowheads="1"/>
                        </wps:cNvSpPr>
                        <wps:spPr bwMode="auto">
                          <a:xfrm>
                            <a:off x="995576" y="493213"/>
                            <a:ext cx="94136"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7" name="Rectangle 1499"/>
                        <wps:cNvSpPr>
                          <a:spLocks noChangeArrowheads="1"/>
                        </wps:cNvSpPr>
                        <wps:spPr bwMode="auto">
                          <a:xfrm>
                            <a:off x="995977" y="634537"/>
                            <a:ext cx="937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 name="Rectangle 1500"/>
                        <wps:cNvSpPr>
                          <a:spLocks noChangeArrowheads="1"/>
                        </wps:cNvSpPr>
                        <wps:spPr bwMode="auto">
                          <a:xfrm>
                            <a:off x="995977" y="772219"/>
                            <a:ext cx="941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 name="Rectangle 1501"/>
                        <wps:cNvSpPr>
                          <a:spLocks noChangeArrowheads="1"/>
                        </wps:cNvSpPr>
                        <wps:spPr bwMode="auto">
                          <a:xfrm>
                            <a:off x="996377" y="913542"/>
                            <a:ext cx="937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0" name="Rectangle 1502"/>
                        <wps:cNvSpPr>
                          <a:spLocks noChangeArrowheads="1"/>
                        </wps:cNvSpPr>
                        <wps:spPr bwMode="auto">
                          <a:xfrm>
                            <a:off x="996377" y="1054754"/>
                            <a:ext cx="94136"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61" name="Rectangle 1503"/>
                        <wps:cNvSpPr>
                          <a:spLocks noChangeArrowheads="1"/>
                        </wps:cNvSpPr>
                        <wps:spPr bwMode="auto">
                          <a:xfrm>
                            <a:off x="996778" y="1196079"/>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2" name="Rectangle 1504"/>
                        <wps:cNvSpPr>
                          <a:spLocks noChangeArrowheads="1"/>
                        </wps:cNvSpPr>
                        <wps:spPr bwMode="auto">
                          <a:xfrm>
                            <a:off x="996778" y="1337403"/>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3" name="Rectangle 1505"/>
                        <wps:cNvSpPr>
                          <a:spLocks noChangeArrowheads="1"/>
                        </wps:cNvSpPr>
                        <wps:spPr bwMode="auto">
                          <a:xfrm>
                            <a:off x="997180" y="1478729"/>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4" name="Rectangle 1506"/>
                        <wps:cNvSpPr>
                          <a:spLocks noChangeArrowheads="1"/>
                        </wps:cNvSpPr>
                        <wps:spPr bwMode="auto">
                          <a:xfrm>
                            <a:off x="997178" y="1616409"/>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5" name="Rectangle 1507"/>
                        <wps:cNvSpPr>
                          <a:spLocks noChangeArrowheads="1"/>
                        </wps:cNvSpPr>
                        <wps:spPr bwMode="auto">
                          <a:xfrm>
                            <a:off x="997479" y="1757734"/>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6" name="Rectangle 1508"/>
                        <wps:cNvSpPr>
                          <a:spLocks noChangeArrowheads="1"/>
                        </wps:cNvSpPr>
                        <wps:spPr bwMode="auto">
                          <a:xfrm>
                            <a:off x="1091313" y="21056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7" name="Rectangle 1509"/>
                        <wps:cNvSpPr>
                          <a:spLocks noChangeArrowheads="1"/>
                        </wps:cNvSpPr>
                        <wps:spPr bwMode="auto">
                          <a:xfrm>
                            <a:off x="1091716" y="35188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 name="Rectangle 1510"/>
                        <wps:cNvSpPr>
                          <a:spLocks noChangeArrowheads="1"/>
                        </wps:cNvSpPr>
                        <wps:spPr bwMode="auto">
                          <a:xfrm>
                            <a:off x="1091716" y="493213"/>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9" name="Rectangle 1511"/>
                        <wps:cNvSpPr>
                          <a:spLocks noChangeArrowheads="1"/>
                        </wps:cNvSpPr>
                        <wps:spPr bwMode="auto">
                          <a:xfrm>
                            <a:off x="1092116" y="634537"/>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 name="Rectangle 1512"/>
                        <wps:cNvSpPr>
                          <a:spLocks noChangeArrowheads="1"/>
                        </wps:cNvSpPr>
                        <wps:spPr bwMode="auto">
                          <a:xfrm>
                            <a:off x="1092116" y="77221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 name="Rectangle 1513"/>
                        <wps:cNvSpPr>
                          <a:spLocks noChangeArrowheads="1"/>
                        </wps:cNvSpPr>
                        <wps:spPr bwMode="auto">
                          <a:xfrm>
                            <a:off x="1092516" y="91354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2" name="Rectangle 1514"/>
                        <wps:cNvSpPr>
                          <a:spLocks noChangeArrowheads="1"/>
                        </wps:cNvSpPr>
                        <wps:spPr bwMode="auto">
                          <a:xfrm>
                            <a:off x="1092516" y="1054754"/>
                            <a:ext cx="938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73" name="Rectangle 1515"/>
                        <wps:cNvSpPr>
                          <a:spLocks noChangeArrowheads="1"/>
                        </wps:cNvSpPr>
                        <wps:spPr bwMode="auto">
                          <a:xfrm>
                            <a:off x="1092916" y="119607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 name="Rectangle 1516"/>
                        <wps:cNvSpPr>
                          <a:spLocks noChangeArrowheads="1"/>
                        </wps:cNvSpPr>
                        <wps:spPr bwMode="auto">
                          <a:xfrm>
                            <a:off x="1092916" y="133740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5" name="Rectangle 1517"/>
                        <wps:cNvSpPr>
                          <a:spLocks noChangeArrowheads="1"/>
                        </wps:cNvSpPr>
                        <wps:spPr bwMode="auto">
                          <a:xfrm>
                            <a:off x="1093316" y="147872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 name="Rectangle 1518"/>
                        <wps:cNvSpPr>
                          <a:spLocks noChangeArrowheads="1"/>
                        </wps:cNvSpPr>
                        <wps:spPr bwMode="auto">
                          <a:xfrm>
                            <a:off x="1093316"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 name="Rectangle 1519"/>
                        <wps:cNvSpPr>
                          <a:spLocks noChangeArrowheads="1"/>
                        </wps:cNvSpPr>
                        <wps:spPr bwMode="auto">
                          <a:xfrm>
                            <a:off x="1093717" y="1757734"/>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8" name="Rectangle 1520"/>
                        <wps:cNvSpPr>
                          <a:spLocks noChangeArrowheads="1"/>
                        </wps:cNvSpPr>
                        <wps:spPr bwMode="auto">
                          <a:xfrm>
                            <a:off x="1186749" y="21056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 name="Rectangle 1521"/>
                        <wps:cNvSpPr>
                          <a:spLocks noChangeArrowheads="1"/>
                        </wps:cNvSpPr>
                        <wps:spPr bwMode="auto">
                          <a:xfrm>
                            <a:off x="1187152" y="35188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 name="Rectangle 1522"/>
                        <wps:cNvSpPr>
                          <a:spLocks noChangeArrowheads="1"/>
                        </wps:cNvSpPr>
                        <wps:spPr bwMode="auto">
                          <a:xfrm>
                            <a:off x="1187152" y="493213"/>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1" name="Rectangle 1523"/>
                        <wps:cNvSpPr>
                          <a:spLocks noChangeArrowheads="1"/>
                        </wps:cNvSpPr>
                        <wps:spPr bwMode="auto">
                          <a:xfrm>
                            <a:off x="1187552" y="634537"/>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2" name="Rectangle 1524"/>
                        <wps:cNvSpPr>
                          <a:spLocks noChangeArrowheads="1"/>
                        </wps:cNvSpPr>
                        <wps:spPr bwMode="auto">
                          <a:xfrm>
                            <a:off x="1187552" y="77221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3" name="Rectangle 1525"/>
                        <wps:cNvSpPr>
                          <a:spLocks noChangeArrowheads="1"/>
                        </wps:cNvSpPr>
                        <wps:spPr bwMode="auto">
                          <a:xfrm>
                            <a:off x="1187952" y="91354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4" name="Rectangle 1526"/>
                        <wps:cNvSpPr>
                          <a:spLocks noChangeArrowheads="1"/>
                        </wps:cNvSpPr>
                        <wps:spPr bwMode="auto">
                          <a:xfrm>
                            <a:off x="1187952" y="1054754"/>
                            <a:ext cx="938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85" name="Rectangle 1527"/>
                        <wps:cNvSpPr>
                          <a:spLocks noChangeArrowheads="1"/>
                        </wps:cNvSpPr>
                        <wps:spPr bwMode="auto">
                          <a:xfrm>
                            <a:off x="1188352" y="119607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6" name="Rectangle 1528"/>
                        <wps:cNvSpPr>
                          <a:spLocks noChangeArrowheads="1"/>
                        </wps:cNvSpPr>
                        <wps:spPr bwMode="auto">
                          <a:xfrm>
                            <a:off x="1188352" y="133740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7" name="Rectangle 1529"/>
                        <wps:cNvSpPr>
                          <a:spLocks noChangeArrowheads="1"/>
                        </wps:cNvSpPr>
                        <wps:spPr bwMode="auto">
                          <a:xfrm>
                            <a:off x="1188752" y="147872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8" name="Rectangle 1530"/>
                        <wps:cNvSpPr>
                          <a:spLocks noChangeArrowheads="1"/>
                        </wps:cNvSpPr>
                        <wps:spPr bwMode="auto">
                          <a:xfrm>
                            <a:off x="1188752"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 name="Rectangle 1531"/>
                        <wps:cNvSpPr>
                          <a:spLocks noChangeArrowheads="1"/>
                        </wps:cNvSpPr>
                        <wps:spPr bwMode="auto">
                          <a:xfrm>
                            <a:off x="1189153" y="1757734"/>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0" name="Rectangle 1532"/>
                        <wps:cNvSpPr>
                          <a:spLocks noChangeArrowheads="1"/>
                        </wps:cNvSpPr>
                        <wps:spPr bwMode="auto">
                          <a:xfrm>
                            <a:off x="1282988" y="210563"/>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1" name="Rectangle 1533"/>
                        <wps:cNvSpPr>
                          <a:spLocks noChangeArrowheads="1"/>
                        </wps:cNvSpPr>
                        <wps:spPr bwMode="auto">
                          <a:xfrm>
                            <a:off x="1283388" y="351889"/>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2" name="Rectangle 1534"/>
                        <wps:cNvSpPr>
                          <a:spLocks noChangeArrowheads="1"/>
                        </wps:cNvSpPr>
                        <wps:spPr bwMode="auto">
                          <a:xfrm>
                            <a:off x="1283388" y="493213"/>
                            <a:ext cx="933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3" name="Rectangle 1535"/>
                        <wps:cNvSpPr>
                          <a:spLocks noChangeArrowheads="1"/>
                        </wps:cNvSpPr>
                        <wps:spPr bwMode="auto">
                          <a:xfrm>
                            <a:off x="1283788" y="634537"/>
                            <a:ext cx="929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4" name="Rectangle 1536"/>
                        <wps:cNvSpPr>
                          <a:spLocks noChangeArrowheads="1"/>
                        </wps:cNvSpPr>
                        <wps:spPr bwMode="auto">
                          <a:xfrm>
                            <a:off x="1283788" y="772219"/>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 name="Rectangle 1537"/>
                        <wps:cNvSpPr>
                          <a:spLocks noChangeArrowheads="1"/>
                        </wps:cNvSpPr>
                        <wps:spPr bwMode="auto">
                          <a:xfrm>
                            <a:off x="1284189" y="913542"/>
                            <a:ext cx="929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6" name="Rectangle 1538"/>
                        <wps:cNvSpPr>
                          <a:spLocks noChangeArrowheads="1"/>
                        </wps:cNvSpPr>
                        <wps:spPr bwMode="auto">
                          <a:xfrm>
                            <a:off x="1284088" y="1054754"/>
                            <a:ext cx="934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97" name="Rectangle 1539"/>
                        <wps:cNvSpPr>
                          <a:spLocks noChangeArrowheads="1"/>
                        </wps:cNvSpPr>
                        <wps:spPr bwMode="auto">
                          <a:xfrm>
                            <a:off x="1284589" y="1196079"/>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 name="Rectangle 1540"/>
                        <wps:cNvSpPr>
                          <a:spLocks noChangeArrowheads="1"/>
                        </wps:cNvSpPr>
                        <wps:spPr bwMode="auto">
                          <a:xfrm>
                            <a:off x="1284589" y="1337403"/>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9" name="Rectangle 1541"/>
                        <wps:cNvSpPr>
                          <a:spLocks noChangeArrowheads="1"/>
                        </wps:cNvSpPr>
                        <wps:spPr bwMode="auto">
                          <a:xfrm>
                            <a:off x="1284889" y="1478729"/>
                            <a:ext cx="926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0" name="Rectangle 1542"/>
                        <wps:cNvSpPr>
                          <a:spLocks noChangeArrowheads="1"/>
                        </wps:cNvSpPr>
                        <wps:spPr bwMode="auto">
                          <a:xfrm>
                            <a:off x="1284889" y="161640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1" name="Rectangle 1543"/>
                        <wps:cNvSpPr>
                          <a:spLocks noChangeArrowheads="1"/>
                        </wps:cNvSpPr>
                        <wps:spPr bwMode="auto">
                          <a:xfrm>
                            <a:off x="1285289" y="1757734"/>
                            <a:ext cx="926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2" name="Rectangle 1544"/>
                        <wps:cNvSpPr>
                          <a:spLocks noChangeArrowheads="1"/>
                        </wps:cNvSpPr>
                        <wps:spPr bwMode="auto">
                          <a:xfrm>
                            <a:off x="1376721" y="210563"/>
                            <a:ext cx="946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3" name="Rectangle 1545"/>
                        <wps:cNvSpPr>
                          <a:spLocks noChangeArrowheads="1"/>
                        </wps:cNvSpPr>
                        <wps:spPr bwMode="auto">
                          <a:xfrm>
                            <a:off x="1377121" y="351889"/>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4" name="Rectangle 1546"/>
                        <wps:cNvSpPr>
                          <a:spLocks noChangeArrowheads="1"/>
                        </wps:cNvSpPr>
                        <wps:spPr bwMode="auto">
                          <a:xfrm>
                            <a:off x="1377121" y="493213"/>
                            <a:ext cx="94236"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5" name="Rectangle 1547"/>
                        <wps:cNvSpPr>
                          <a:spLocks noChangeArrowheads="1"/>
                        </wps:cNvSpPr>
                        <wps:spPr bwMode="auto">
                          <a:xfrm>
                            <a:off x="1377524" y="634537"/>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6" name="Rectangle 1548"/>
                        <wps:cNvSpPr>
                          <a:spLocks noChangeArrowheads="1"/>
                        </wps:cNvSpPr>
                        <wps:spPr bwMode="auto">
                          <a:xfrm>
                            <a:off x="1377521" y="772219"/>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7" name="Rectangle 1549"/>
                        <wps:cNvSpPr>
                          <a:spLocks noChangeArrowheads="1"/>
                        </wps:cNvSpPr>
                        <wps:spPr bwMode="auto">
                          <a:xfrm>
                            <a:off x="1377924" y="913542"/>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 name="Rectangle 1550"/>
                        <wps:cNvSpPr>
                          <a:spLocks noChangeArrowheads="1"/>
                        </wps:cNvSpPr>
                        <wps:spPr bwMode="auto">
                          <a:xfrm>
                            <a:off x="1377921" y="1054754"/>
                            <a:ext cx="94236"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509" name="Rectangle 1551"/>
                        <wps:cNvSpPr>
                          <a:spLocks noChangeArrowheads="1"/>
                        </wps:cNvSpPr>
                        <wps:spPr bwMode="auto">
                          <a:xfrm>
                            <a:off x="1378324" y="119607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0" name="Rectangle 1552"/>
                        <wps:cNvSpPr>
                          <a:spLocks noChangeArrowheads="1"/>
                        </wps:cNvSpPr>
                        <wps:spPr bwMode="auto">
                          <a:xfrm>
                            <a:off x="1378324" y="1337403"/>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 name="Rectangle 1553"/>
                        <wps:cNvSpPr>
                          <a:spLocks noChangeArrowheads="1"/>
                        </wps:cNvSpPr>
                        <wps:spPr bwMode="auto">
                          <a:xfrm>
                            <a:off x="1378724" y="147872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2" name="Rectangle 1554"/>
                        <wps:cNvSpPr>
                          <a:spLocks noChangeArrowheads="1"/>
                        </wps:cNvSpPr>
                        <wps:spPr bwMode="auto">
                          <a:xfrm>
                            <a:off x="1378724" y="161640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3" name="Rectangle 1555"/>
                        <wps:cNvSpPr>
                          <a:spLocks noChangeArrowheads="1"/>
                        </wps:cNvSpPr>
                        <wps:spPr bwMode="auto">
                          <a:xfrm>
                            <a:off x="1379124" y="1757734"/>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 name="Rectangle 1556"/>
                        <wps:cNvSpPr>
                          <a:spLocks noChangeArrowheads="1"/>
                        </wps:cNvSpPr>
                        <wps:spPr bwMode="auto">
                          <a:xfrm>
                            <a:off x="1472957" y="21056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5" name="Rectangle 1557"/>
                        <wps:cNvSpPr>
                          <a:spLocks noChangeArrowheads="1"/>
                        </wps:cNvSpPr>
                        <wps:spPr bwMode="auto">
                          <a:xfrm>
                            <a:off x="1473360" y="35188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6" name="Rectangle 1558"/>
                        <wps:cNvSpPr>
                          <a:spLocks noChangeArrowheads="1"/>
                        </wps:cNvSpPr>
                        <wps:spPr bwMode="auto">
                          <a:xfrm>
                            <a:off x="1473360" y="493213"/>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 name="Rectangle 1559"/>
                        <wps:cNvSpPr>
                          <a:spLocks noChangeArrowheads="1"/>
                        </wps:cNvSpPr>
                        <wps:spPr bwMode="auto">
                          <a:xfrm>
                            <a:off x="1473760" y="634537"/>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8" name="Rectangle 1560"/>
                        <wps:cNvSpPr>
                          <a:spLocks noChangeArrowheads="1"/>
                        </wps:cNvSpPr>
                        <wps:spPr bwMode="auto">
                          <a:xfrm>
                            <a:off x="1473760" y="77221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9" name="Rectangle 1561"/>
                        <wps:cNvSpPr>
                          <a:spLocks noChangeArrowheads="1"/>
                        </wps:cNvSpPr>
                        <wps:spPr bwMode="auto">
                          <a:xfrm>
                            <a:off x="1474160" y="91354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 name="Rectangle 1562"/>
                        <wps:cNvSpPr>
                          <a:spLocks noChangeArrowheads="1"/>
                        </wps:cNvSpPr>
                        <wps:spPr bwMode="auto">
                          <a:xfrm>
                            <a:off x="1474160" y="1054754"/>
                            <a:ext cx="938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521" name="Rectangle 1563"/>
                        <wps:cNvSpPr>
                          <a:spLocks noChangeArrowheads="1"/>
                        </wps:cNvSpPr>
                        <wps:spPr bwMode="auto">
                          <a:xfrm>
                            <a:off x="1474561" y="119607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2" name="Rectangle 1564"/>
                        <wps:cNvSpPr>
                          <a:spLocks noChangeArrowheads="1"/>
                        </wps:cNvSpPr>
                        <wps:spPr bwMode="auto">
                          <a:xfrm>
                            <a:off x="1474561" y="133740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 name="Rectangle 1565"/>
                        <wps:cNvSpPr>
                          <a:spLocks noChangeArrowheads="1"/>
                        </wps:cNvSpPr>
                        <wps:spPr bwMode="auto">
                          <a:xfrm>
                            <a:off x="1474961" y="147872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4" name="Rectangle 1566"/>
                        <wps:cNvSpPr>
                          <a:spLocks noChangeArrowheads="1"/>
                        </wps:cNvSpPr>
                        <wps:spPr bwMode="auto">
                          <a:xfrm>
                            <a:off x="1474961"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5" name="Rectangle 1567"/>
                        <wps:cNvSpPr>
                          <a:spLocks noChangeArrowheads="1"/>
                        </wps:cNvSpPr>
                        <wps:spPr bwMode="auto">
                          <a:xfrm>
                            <a:off x="1475361" y="1757734"/>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6" name="Text Box 2"/>
                        <wps:cNvSpPr txBox="1">
                          <a:spLocks noChangeArrowheads="1"/>
                        </wps:cNvSpPr>
                        <wps:spPr bwMode="auto">
                          <a:xfrm>
                            <a:off x="634043" y="1981849"/>
                            <a:ext cx="727275" cy="2743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8E4722" w14:textId="77777777" w:rsidR="00843AA2" w:rsidRPr="0001208A" w:rsidRDefault="00843AA2" w:rsidP="00716DFC">
                              <w:pPr>
                                <w:pStyle w:val="NormalWeb"/>
                                <w:overflowPunct w:val="0"/>
                                <w:spacing w:before="0" w:beforeAutospacing="0" w:after="120" w:afterAutospacing="0"/>
                                <w:jc w:val="both"/>
                                <w:rPr>
                                  <w:b/>
                                  <w:sz w:val="20"/>
                                </w:rPr>
                              </w:pPr>
                              <w:r>
                                <w:rPr>
                                  <w:rFonts w:ascii="Arial" w:hAnsi="Arial"/>
                                  <w:b/>
                                  <w:sz w:val="16"/>
                                  <w:szCs w:val="20"/>
                                  <w:lang w:val="en-GB"/>
                                </w:rPr>
                                <w:t>Pattern 1</w:t>
                              </w:r>
                            </w:p>
                          </w:txbxContent>
                        </wps:txbx>
                        <wps:bodyPr rot="0" vert="horz" wrap="square" lIns="91440" tIns="45720" rIns="91440" bIns="45720" anchor="t" anchorCtr="0" upright="1">
                          <a:noAutofit/>
                        </wps:bodyPr>
                      </wps:wsp>
                    </wpc:wpc>
                  </a:graphicData>
                </a:graphic>
              </wp:inline>
            </w:drawing>
          </mc:Choice>
          <mc:Fallback>
            <w:pict>
              <v:group w14:anchorId="7BC6E893" id="Canvas 1568" o:spid="_x0000_s1027" editas="canvas" style="width:143.7pt;height:184.25pt;mso-position-horizontal-relative:char;mso-position-vertical-relative:line" coordsize="18249,2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18249;height:23399;visibility:visible;mso-wrap-style:square">
                  <v:fill o:detectmouseclick="t"/>
                  <v:path o:connecttype="none"/>
                </v:shape>
                <v:rect id="Rectangle 1400" o:spid="_x0000_s1029" style="position:absolute;left:2304;top:2104;width:95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" fillcolor="#dbdbdb" strokecolor="#44546a">
                  <v:stroke joinstyle="round"/>
                  <v:textbox inset="1.50411mm,.75203mm,1.50411mm,.75203mm"/>
                </v:rect>
                <v:rect id="Rectangle 1401" o:spid="_x0000_s1030" style="position:absolute;left:2307;top:3518;width:94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" fillcolor="#dbdbdb" strokecolor="#44546a">
                  <v:stroke joinstyle="round"/>
                  <v:textbox inset="1.50411mm,.75203mm,1.50411mm,.75203mm"/>
                </v:rect>
                <v:rect id="Rectangle 1402" o:spid="_x0000_s1031" style="position:absolute;left:2307;top:4932;width:94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" fillcolor="#dbdbdb" strokecolor="#44546a">
                  <v:stroke joinstyle="round"/>
                  <v:textbox inset="1.50411mm,.75203mm,1.50411mm,.75203mm"/>
                </v:rect>
                <v:rect id="Rectangle 1403" o:spid="_x0000_s1032" style="position:absolute;left:2311;top:6345;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" fillcolor="#dbdbdb" strokecolor="#44546a">
                  <v:stroke joinstyle="round"/>
                  <v:textbox inset="1.50411mm,.75203mm,1.50411mm,.75203mm"/>
                </v:rect>
                <v:rect id="Rectangle 1404" o:spid="_x0000_s1033" style="position:absolute;left:2311;top:7721;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" fillcolor="#dbdbdb" strokecolor="#44546a">
                  <v:stroke joinstyle="round"/>
                  <v:textbox inset="1.50411mm,.75203mm,1.50411mm,.75203mm"/>
                </v:rect>
                <v:rect id="Rectangle 1405" o:spid="_x0000_s1034" style="position:absolute;left:2315;top:9134;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" fillcolor="#dbdbdb" strokecolor="#44546a">
                  <v:stroke joinstyle="round"/>
                  <v:textbox inset="1.50411mm,.75203mm,1.50411mm,.75203mm"/>
                </v:rect>
                <v:rect id="Rectangle 1406" o:spid="_x0000_s1035" style="position:absolute;left:2315;top:10547;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" fillcolor="#dbdbdb" strokecolor="#44546a">
                  <v:stroke joinstyle="round"/>
                  <v:textbox inset="1.50411mm,.75203mm,1.50411mm,.75203mm"/>
                </v:rect>
                <v:rect id="Rectangle 1407" o:spid="_x0000_s1036" style="position:absolute;left:2319;top:11960;width:94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" fillcolor="#dbdbdb" strokecolor="#44546a">
                  <v:stroke joinstyle="round"/>
                  <v:textbox inset="1.50411mm,.75203mm,1.50411mm,.75203mm"/>
                </v:rect>
                <v:rect id="Rectangle 1408" o:spid="_x0000_s1037" style="position:absolute;left:2319;top:13374;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" fillcolor="#dbdbdb" strokecolor="#44546a">
                  <v:stroke joinstyle="round"/>
                  <v:textbox inset="1.50411mm,.75203mm,1.50411mm,.75203mm"/>
                </v:rect>
                <v:rect id="Rectangle 1409" o:spid="_x0000_s1038" style="position:absolute;left:2323;top:14787;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" fillcolor="#dbdbdb" strokecolor="#44546a">
                  <v:stroke joinstyle="round"/>
                  <v:textbox inset="1.50411mm,.75203mm,1.50411mm,.75203mm"/>
                </v:rect>
                <v:rect id="Rectangle 1410" o:spid="_x0000_s1039" style="position:absolute;left:2323;top:16164;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" fillcolor="#dbdbdb" strokecolor="#44546a">
                  <v:stroke joinstyle="round"/>
                  <v:textbox inset="1.50411mm,.75203mm,1.50411mm,.75203mm"/>
                </v:rect>
                <v:rect id="Rectangle 1411" o:spid="_x0000_s1040" style="position:absolute;left:2327;top:17577;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" fillcolor="#dbdbdb" strokecolor="#44546a">
                  <v:stroke joinstyle="round"/>
                  <v:textbox inset="1.50411mm,.75203mm,1.50411mm,.75203mm"/>
                </v:rect>
                <v:rect id="Rectangle 1412" o:spid="_x0000_s1041" style="position:absolute;left:3266;top:210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" fillcolor="#dbdbdb" strokecolor="#44546a">
                  <v:stroke joinstyle="round"/>
                  <v:textbox inset="1.50411mm,.75203mm,1.50411mm,.75203mm"/>
                </v:rect>
                <v:rect id="Rectangle 1413" o:spid="_x0000_s1042" style="position:absolute;left:3270;top:3517;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" fillcolor="#dbdbdb" strokecolor="#44546a">
                  <v:stroke joinstyle="round"/>
                  <v:textbox inset="1.50411mm,.75203mm,1.50411mm,.75203mm"/>
                </v:rect>
                <v:rect id="Rectangle 1414" o:spid="_x0000_s1043" style="position:absolute;left:3270;top:4930;width:941;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" fillcolor="#dbdbdb" strokecolor="#44546a">
                  <v:stroke joinstyle="round"/>
                  <v:textbox inset="1.50411mm,.75203mm,1.50411mm,.75203mm"/>
                </v:rect>
                <v:rect id="Rectangle 1415" o:spid="_x0000_s1044" style="position:absolute;left:3274;top:634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" fillcolor="#dbdbdb" strokecolor="#44546a">
                  <v:stroke joinstyle="round"/>
                  <v:textbox inset="1.50411mm,.75203mm,1.50411mm,.75203mm"/>
                </v:rect>
                <v:rect id="Rectangle 1416" o:spid="_x0000_s1045" style="position:absolute;left:3274;top:772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" fillcolor="#dbdbdb" strokecolor="#44546a">
                  <v:stroke joinstyle="round"/>
                  <v:textbox inset="1.50411mm,.75203mm,1.50411mm,.75203mm"/>
                </v:rect>
                <v:rect id="Rectangle 1417" o:spid="_x0000_s1046" style="position:absolute;left:3278;top:913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" fillcolor="#dbdbdb" strokecolor="#44546a">
                  <v:stroke joinstyle="round"/>
                  <v:textbox inset="1.50411mm,.75203mm,1.50411mm,.75203mm"/>
                </v:rect>
                <v:rect id="Rectangle 1418" o:spid="_x0000_s1047" style="position:absolute;left:3278;top:10547;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" fillcolor="#dbdbdb" strokecolor="#44546a">
                  <v:stroke joinstyle="round"/>
                  <v:textbox inset="1.50411mm,.75203mm,1.50411mm,.75203mm"/>
                </v:rect>
                <v:rect id="Rectangle 1419" o:spid="_x0000_s1048" style="position:absolute;left:3282;top:11960;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" fillcolor="#dbdbdb" strokecolor="#44546a">
                  <v:stroke joinstyle="round"/>
                  <v:textbox inset="1.50411mm,.75203mm,1.50411mm,.75203mm"/>
                </v:rect>
                <v:rect id="Rectangle 1420" o:spid="_x0000_s1049" style="position:absolute;left:3282;top:1337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" fillcolor="#dbdbdb" strokecolor="#44546a">
                  <v:stroke joinstyle="round"/>
                  <v:textbox inset="1.50411mm,.75203mm,1.50411mm,.75203mm"/>
                </v:rect>
                <v:rect id="Rectangle 1421" o:spid="_x0000_s1050" style="position:absolute;left:3286;top:14786;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" fillcolor="#dbdbdb" strokecolor="#44546a">
                  <v:stroke joinstyle="round"/>
                  <v:textbox inset="1.50411mm,.75203mm,1.50411mm,.75203mm"/>
                </v:rect>
                <v:rect id="Rectangle 1422" o:spid="_x0000_s1051" style="position:absolute;left:3286;top:161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" fillcolor="#dbdbdb" strokecolor="#44546a">
                  <v:stroke joinstyle="round"/>
                  <v:textbox inset="1.50411mm,.75203mm,1.50411mm,.75203mm"/>
                </v:rect>
                <v:rect id="Rectangle 1423" o:spid="_x0000_s1052" style="position:absolute;left:3290;top:17576;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" fillcolor="#dbdbdb" strokecolor="#44546a">
                  <v:stroke joinstyle="round"/>
                  <v:textbox inset="1.50411mm,.75203mm,1.50411mm,.75203mm"/>
                </v:rect>
                <v:rect id="Rectangle 1424" o:spid="_x0000_s1053" style="position:absolute;left:4219;top:2104;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" fillcolor="#44546a" strokecolor="#44546a">
                  <v:stroke joinstyle="round"/>
                  <v:textbox inset="1.50411mm,.75203mm,1.50411mm,.75203mm"/>
                </v:rect>
                <v:rect id="Rectangle 1425" o:spid="_x0000_s1054" style="position:absolute;left:4223;top:351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" strokecolor="#44546a">
                  <v:stroke joinstyle="round"/>
                  <v:textbox inset="1.50411mm,.75203mm,1.50411mm,.75203mm"/>
                </v:rect>
                <v:rect id="Rectangle 1426" o:spid="_x0000_s1055" style="position:absolute;left:4223;top:4930;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" fillcolor="#44546a" strokecolor="#44546a">
                  <v:stroke joinstyle="round"/>
                  <v:textbox inset="1.50411mm,.75203mm,1.50411mm,.75203mm"/>
                </v:rect>
                <v:rect id="Rectangle 1427" o:spid="_x0000_s1056" style="position:absolute;left:4227;top:634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" strokecolor="#44546a">
                  <v:stroke joinstyle="round"/>
                  <v:textbox inset="1.50411mm,.75203mm,1.50411mm,.75203mm"/>
                </v:rect>
                <v:rect id="Rectangle 1428" o:spid="_x0000_s1057" style="position:absolute;left:4227;top:77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" fillcolor="#44546a" strokecolor="#44546a">
                  <v:stroke joinstyle="round"/>
                  <v:textbox inset="1.50411mm,.75203mm,1.50411mm,.75203mm"/>
                </v:rect>
                <v:rect id="Rectangle 1429" o:spid="_x0000_s1058" style="position:absolute;left:4231;top:913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" strokecolor="#44546a">
                  <v:stroke joinstyle="round"/>
                  <v:textbox inset="1.50411mm,.75203mm,1.50411mm,.75203mm"/>
                </v:rect>
                <v:rect id="Rectangle 1430" o:spid="_x0000_s1059" style="position:absolute;left:4231;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" fillcolor="#44546a" strokecolor="#44546a">
                  <v:stroke joinstyle="round"/>
                  <v:textbox inset="1.50411mm,.75203mm,1.50411mm,.75203mm"/>
                </v:rect>
                <v:rect id="Rectangle 1431" o:spid="_x0000_s1060" style="position:absolute;left:4235;top:11960;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" strokecolor="#44546a">
                  <v:stroke joinstyle="round"/>
                  <v:textbox inset="1.50411mm,.75203mm,1.50411mm,.75203mm"/>
                </v:rect>
                <v:rect id="Rectangle 1432" o:spid="_x0000_s1061" style="position:absolute;left:4235;top:13374;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" fillcolor="#44546a" strokecolor="#44546a">
                  <v:stroke joinstyle="round"/>
                  <v:textbox inset="1.50411mm,.75203mm,1.50411mm,.75203mm"/>
                </v:rect>
                <v:rect id="Rectangle 1433" o:spid="_x0000_s1062" style="position:absolute;left:4239;top:14786;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" strokecolor="#44546a">
                  <v:stroke joinstyle="round"/>
                  <v:textbox inset="1.50411mm,.75203mm,1.50411mm,.75203mm"/>
                </v:rect>
                <v:rect id="Rectangle 1434" o:spid="_x0000_s1063" style="position:absolute;left:4239;top:16164;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" fillcolor="#44546a" strokecolor="#44546a">
                  <v:stroke joinstyle="round"/>
                  <v:textbox inset="1.50411mm,.75203mm,1.50411mm,.75203mm"/>
                </v:rect>
                <v:rect id="Rectangle 1435" o:spid="_x0000_s1064" style="position:absolute;left:4243;top:17576;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" strokecolor="#44546a">
                  <v:stroke joinstyle="round"/>
                  <v:textbox inset="1.50411mm,.75203mm,1.50411mm,.75203mm"/>
                </v:rect>
                <v:rect id="Rectangle 1436" o:spid="_x0000_s1065" style="position:absolute;left:5181;top:210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" strokecolor="#44546a">
                  <v:stroke joinstyle="round"/>
                  <v:textbox inset="1.50411mm,.75203mm,1.50411mm,.75203mm"/>
                </v:rect>
                <v:rect id="Rectangle 1437" o:spid="_x0000_s1066" style="position:absolute;left:5185;top:3517;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" strokecolor="#44546a">
                  <v:stroke joinstyle="round"/>
                  <v:textbox inset="1.50411mm,.75203mm,1.50411mm,.75203mm"/>
                </v:rect>
                <v:rect id="Rectangle 1438" o:spid="_x0000_s1067" style="position:absolute;left:5185;top:4930;width:93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" strokecolor="#44546a">
                  <v:stroke joinstyle="round"/>
                  <v:textbox inset="1.50411mm,.75203mm,1.50411mm,.75203mm"/>
                </v:rect>
                <v:rect id="Rectangle 1439" o:spid="_x0000_s1068" style="position:absolute;left:5189;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" strokecolor="#44546a">
                  <v:stroke joinstyle="round"/>
                  <v:textbox inset="1.50411mm,.75203mm,1.50411mm,.75203mm"/>
                </v:rect>
                <v:rect id="Rectangle 1440" o:spid="_x0000_s1069" style="position:absolute;left:5189;top:77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" strokecolor="#44546a">
                  <v:stroke joinstyle="round"/>
                  <v:textbox inset="1.50411mm,.75203mm,1.50411mm,.75203mm"/>
                </v:rect>
                <v:rect id="Rectangle 1441" o:spid="_x0000_s1070" style="position:absolute;left:5193;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" strokecolor="#44546a">
                  <v:stroke joinstyle="round"/>
                  <v:textbox inset="1.50411mm,.75203mm,1.50411mm,.75203mm"/>
                </v:rect>
                <v:rect id="Rectangle 1442" o:spid="_x0000_s1071" style="position:absolute;left:5193;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" fillcolor="#a9d18e" strokecolor="#44546a">
                  <v:stroke joinstyle="round"/>
                  <v:textbox inset="1.50411mm,.75203mm,1.50411mm,.75203mm"/>
                </v:rect>
                <v:rect id="Rectangle 1443" o:spid="_x0000_s1072" style="position:absolute;left:5198;top:11960;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" strokecolor="#44546a">
                  <v:stroke joinstyle="round"/>
                  <v:textbox inset="1.50411mm,.75203mm,1.50411mm,.75203mm"/>
                </v:rect>
                <v:rect id="Rectangle 1444" o:spid="_x0000_s1073" style="position:absolute;left:5198;top:13374;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" strokecolor="#44546a">
                  <v:stroke joinstyle="round"/>
                  <v:textbox inset="1.50411mm,.75203mm,1.50411mm,.75203mm"/>
                </v:rect>
                <v:rect id="Rectangle 1445" o:spid="_x0000_s1074" style="position:absolute;left:5202;top:14786;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" strokecolor="#44546a">
                  <v:stroke joinstyle="round"/>
                  <v:textbox inset="1.50411mm,.75203mm,1.50411mm,.75203mm"/>
                </v:rect>
                <v:rect id="Rectangle 1446" o:spid="_x0000_s1075" style="position:absolute;left:5202;top:16164;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" strokecolor="#44546a">
                  <v:stroke joinstyle="round"/>
                  <v:textbox inset="1.50411mm,.75203mm,1.50411mm,.75203mm"/>
                </v:rect>
                <v:rect id="Rectangle 1447" o:spid="_x0000_s1076" style="position:absolute;left:5206;top:17576;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" strokecolor="#44546a">
                  <v:stroke joinstyle="round"/>
                  <v:textbox inset="1.50411mm,.75203mm,1.50411mm,.75203mm"/>
                </v:rect>
                <v:rect id="Rectangle 1448" o:spid="_x0000_s1077" style="position:absolute;left:6135;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" strokecolor="#44546a">
                  <v:stroke joinstyle="round"/>
                  <v:textbox inset="1.50411mm,.75203mm,1.50411mm,.75203mm"/>
                </v:rect>
                <v:rect id="Rectangle 1449" o:spid="_x0000_s1078" style="position:absolute;left:6139;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" strokecolor="#44546a">
                  <v:stroke joinstyle="round"/>
                  <v:textbox inset="1.50411mm,.75203mm,1.50411mm,.75203mm"/>
                </v:rect>
                <v:rect id="Rectangle 1450" o:spid="_x0000_s1079" style="position:absolute;left:6139;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" strokecolor="#44546a">
                  <v:stroke joinstyle="round"/>
                  <v:textbox inset="1.50411mm,.75203mm,1.50411mm,.75203mm"/>
                </v:rect>
                <v:rect id="Rectangle 1451" o:spid="_x0000_s1080" style="position:absolute;left:6143;top:634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" strokecolor="#44546a">
                  <v:stroke joinstyle="round"/>
                  <v:textbox inset="1.50411mm,.75203mm,1.50411mm,.75203mm"/>
                </v:rect>
                <v:rect id="Rectangle 1452" o:spid="_x0000_s1081" style="position:absolute;left:6143;top:7722;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" strokecolor="#44546a">
                  <v:stroke joinstyle="round"/>
                  <v:textbox inset="1.50411mm,.75203mm,1.50411mm,.75203mm"/>
                </v:rect>
                <v:rect id="Rectangle 1453" o:spid="_x0000_s1082" style="position:absolute;left:6147;top:91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" strokecolor="#44546a">
                  <v:stroke joinstyle="round"/>
                  <v:textbox inset="1.50411mm,.75203mm,1.50411mm,.75203mm"/>
                </v:rect>
                <v:rect id="Rectangle 1454" o:spid="_x0000_s1083" style="position:absolute;left:6147;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" fillcolor="#a9d18e" strokecolor="#44546a">
                  <v:stroke joinstyle="round"/>
                  <v:textbox inset="1.50411mm,.75203mm,1.50411mm,.75203mm"/>
                </v:rect>
                <v:rect id="Rectangle 1455" o:spid="_x0000_s1084" style="position:absolute;left:6151;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" strokecolor="#44546a">
                  <v:stroke joinstyle="round"/>
                  <v:textbox inset="1.50411mm,.75203mm,1.50411mm,.75203mm"/>
                </v:rect>
                <v:rect id="Rectangle 1456" o:spid="_x0000_s1085" style="position:absolute;left:6151;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" strokecolor="#44546a">
                  <v:stroke joinstyle="round"/>
                  <v:textbox inset="1.50411mm,.75203mm,1.50411mm,.75203mm"/>
                </v:rect>
                <v:rect id="Rectangle 1457" o:spid="_x0000_s1086" style="position:absolute;left:6155;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" strokecolor="#44546a">
                  <v:stroke joinstyle="round"/>
                  <v:textbox inset="1.50411mm,.75203mm,1.50411mm,.75203mm"/>
                </v:rect>
                <v:rect id="Rectangle 1458" o:spid="_x0000_s1087" style="position:absolute;left:6155;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" strokecolor="#44546a">
                  <v:stroke joinstyle="round"/>
                  <v:textbox inset="1.50411mm,.75203mm,1.50411mm,.75203mm"/>
                </v:rect>
                <v:rect id="Rectangle 1459" o:spid="_x0000_s1088" style="position:absolute;left:6159;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" strokecolor="#44546a">
                  <v:stroke joinstyle="round"/>
                  <v:textbox inset="1.50411mm,.75203mm,1.50411mm,.75203mm"/>
                </v:rect>
                <v:rect id="Rectangle 1460" o:spid="_x0000_s1089" style="position:absolute;left:7097;top:210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" strokecolor="#44546a">
                  <v:stroke joinstyle="round"/>
                  <v:textbox inset="1.50411mm,.75203mm,1.50411mm,.75203mm"/>
                </v:rect>
                <v:rect id="Rectangle 1461" o:spid="_x0000_s1090" style="position:absolute;left:7101;top:3518;width:93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" strokecolor="#44546a">
                  <v:stroke joinstyle="round"/>
                  <v:textbox inset="1.50411mm,.75203mm,1.50411mm,.75203mm"/>
                </v:rect>
                <v:rect id="Rectangle 1462" o:spid="_x0000_s1091" style="position:absolute;left:7101;top:4932;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" strokecolor="#44546a">
                  <v:stroke joinstyle="round"/>
                  <v:textbox inset="1.50411mm,.75203mm,1.50411mm,.75203mm"/>
                </v:rect>
                <v:rect id="Rectangle 1463" o:spid="_x0000_s1092" style="position:absolute;left:7105;top:6345;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" strokecolor="#44546a">
                  <v:stroke joinstyle="round"/>
                  <v:textbox inset="1.50411mm,.75203mm,1.50411mm,.75203mm"/>
                </v:rect>
                <v:rect id="Rectangle 1464" o:spid="_x0000_s1093" style="position:absolute;left:7105;top:772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" strokecolor="#44546a">
                  <v:stroke joinstyle="round"/>
                  <v:textbox inset="1.50411mm,.75203mm,1.50411mm,.75203mm"/>
                </v:rect>
                <v:rect id="Rectangle 1465" o:spid="_x0000_s1094" style="position:absolute;left:7109;top:9135;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" strokecolor="#44546a">
                  <v:stroke joinstyle="round"/>
                  <v:textbox inset="1.50411mm,.75203mm,1.50411mm,.75203mm"/>
                </v:rect>
                <v:rect id="Rectangle 1466" o:spid="_x0000_s1095" style="position:absolute;left:7109;top:10547;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" fillcolor="#a9d18e" strokecolor="#44546a">
                  <v:stroke joinstyle="round"/>
                  <v:textbox inset="1.50411mm,.75203mm,1.50411mm,.75203mm"/>
                </v:rect>
                <v:rect id="Rectangle 1467" o:spid="_x0000_s1096" style="position:absolute;left:7113;top:11960;width:935;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" strokecolor="#44546a">
                  <v:stroke joinstyle="round"/>
                  <v:textbox inset="1.50411mm,.75203mm,1.50411mm,.75203mm"/>
                </v:rect>
                <v:rect id="Rectangle 1468" o:spid="_x0000_s1097" style="position:absolute;left:7113;top:13374;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" strokecolor="#44546a">
                  <v:stroke joinstyle="round"/>
                  <v:textbox inset="1.50411mm,.75203mm,1.50411mm,.75203mm"/>
                </v:rect>
                <v:rect id="Rectangle 1469" o:spid="_x0000_s1098" style="position:absolute;left:7117;top:14787;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" strokecolor="#44546a">
                  <v:stroke joinstyle="round"/>
                  <v:textbox inset="1.50411mm,.75203mm,1.50411mm,.75203mm"/>
                </v:rect>
                <v:rect id="Rectangle 1470" o:spid="_x0000_s1099" style="position:absolute;left:7117;top:16164;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" strokecolor="#44546a">
                  <v:stroke joinstyle="round"/>
                  <v:textbox inset="1.50411mm,.75203mm,1.50411mm,.75203mm"/>
                </v:rect>
                <v:rect id="Rectangle 1471" o:spid="_x0000_s1100" style="position:absolute;left:7121;top:17577;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" strokecolor="#44546a">
                  <v:stroke joinstyle="round"/>
                  <v:textbox inset="1.50411mm,.75203mm,1.50411mm,.75203mm"/>
                </v:rect>
                <v:rect id="Rectangle 1472" o:spid="_x0000_s1101" style="position:absolute;left:8052;top:2105;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" strokecolor="#44546a">
                  <v:stroke joinstyle="round"/>
                  <v:textbox inset="1.50411mm,.75203mm,1.50411mm,.75203mm"/>
                </v:rect>
                <v:rect id="Rectangle 1473" o:spid="_x0000_s1102" style="position:absolute;left:8056;top:3518;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" strokecolor="#44546a">
                  <v:stroke joinstyle="round"/>
                  <v:textbox inset="1.50411mm,.75203mm,1.50411mm,.75203mm"/>
                </v:rect>
                <v:rect id="Rectangle 1474" o:spid="_x0000_s1103" style="position:absolute;left:8056;top:4932;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" strokecolor="#44546a">
                  <v:stroke joinstyle="round"/>
                  <v:textbox inset="1.50411mm,.75203mm,1.50411mm,.75203mm"/>
                </v:rect>
                <v:rect id="Rectangle 1475" o:spid="_x0000_s1104" style="position:absolute;left:8060;top:6345;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" strokecolor="#44546a">
                  <v:stroke joinstyle="round"/>
                  <v:textbox inset="1.50411mm,.75203mm,1.50411mm,.75203mm"/>
                </v:rect>
                <v:rect id="Rectangle 1476" o:spid="_x0000_s1105" style="position:absolute;left:8060;top:7722;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" strokecolor="#44546a">
                  <v:stroke joinstyle="round"/>
                  <v:textbox inset="1.50411mm,.75203mm,1.50411mm,.75203mm"/>
                </v:rect>
                <v:rect id="Rectangle 1477" o:spid="_x0000_s1106" style="position:absolute;left:8064;top:9135;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" strokecolor="#44546a">
                  <v:stroke joinstyle="round"/>
                  <v:textbox inset="1.50411mm,.75203mm,1.50411mm,.75203mm"/>
                </v:rect>
                <v:rect id="Rectangle 1478" o:spid="_x0000_s1107" style="position:absolute;left:8064;top:1054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" fillcolor="#a9d18e" strokecolor="#44546a">
                  <v:stroke joinstyle="round"/>
                  <v:textbox inset="1.50411mm,.75203mm,1.50411mm,.75203mm"/>
                </v:rect>
                <v:rect id="Rectangle 1479" o:spid="_x0000_s1108" style="position:absolute;left:8068;top:11960;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" strokecolor="#44546a">
                  <v:stroke joinstyle="round"/>
                  <v:textbox inset="1.50411mm,.75203mm,1.50411mm,.75203mm"/>
                </v:rect>
                <v:rect id="Rectangle 1480" o:spid="_x0000_s1109" style="position:absolute;left:8068;top:1337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" strokecolor="#44546a">
                  <v:stroke joinstyle="round"/>
                  <v:textbox inset="1.50411mm,.75203mm,1.50411mm,.75203mm"/>
                </v:rect>
                <v:rect id="Rectangle 1481" o:spid="_x0000_s1110" style="position:absolute;left:8072;top:1478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" strokecolor="#44546a">
                  <v:stroke joinstyle="round"/>
                  <v:textbox inset="1.50411mm,.75203mm,1.50411mm,.75203mm"/>
                </v:rect>
                <v:rect id="Rectangle 1482" o:spid="_x0000_s1111" style="position:absolute;left:8071;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" strokecolor="#44546a">
                  <v:stroke joinstyle="round"/>
                  <v:textbox inset="1.50411mm,.75203mm,1.50411mm,.75203mm"/>
                </v:rect>
                <v:rect id="Rectangle 1483" o:spid="_x0000_s1112" style="position:absolute;left:8076;top:1757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" strokecolor="#44546a">
                  <v:stroke joinstyle="round"/>
                  <v:textbox inset="1.50411mm,.75203mm,1.50411mm,.75203mm"/>
                </v:rect>
                <v:rect id="Rectangle 1484" o:spid="_x0000_s1113" style="position:absolute;left:9013;top:210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" strokecolor="#44546a">
                  <v:stroke joinstyle="round"/>
                  <v:textbox inset="1.50411mm,.75203mm,1.50411mm,.75203mm"/>
                </v:rect>
                <v:rect id="Rectangle 1485" o:spid="_x0000_s1114" style="position:absolute;left:9017;top:3518;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" strokecolor="#44546a">
                  <v:stroke joinstyle="round"/>
                  <v:textbox inset="1.50411mm,.75203mm,1.50411mm,.75203mm"/>
                </v:rect>
                <v:rect id="Rectangle 1486" o:spid="_x0000_s1115" style="position:absolute;left:9017;top:493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" strokecolor="#44546a">
                  <v:stroke joinstyle="round"/>
                  <v:textbox inset="1.50411mm,.75203mm,1.50411mm,.75203mm"/>
                </v:rect>
                <v:rect id="Rectangle 1487" o:spid="_x0000_s1116" style="position:absolute;left:9021;top:6345;width:93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" strokecolor="#44546a">
                  <v:stroke joinstyle="round"/>
                  <v:textbox inset="1.50411mm,.75203mm,1.50411mm,.75203mm"/>
                </v:rect>
                <v:rect id="Rectangle 1488" o:spid="_x0000_s1117" style="position:absolute;left:9021;top:7722;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" strokecolor="#44546a">
                  <v:stroke joinstyle="round"/>
                  <v:textbox inset="1.50411mm,.75203mm,1.50411mm,.75203mm"/>
                </v:rect>
                <v:rect id="Rectangle 1489" o:spid="_x0000_s1118" style="position:absolute;left:9025;top:9135;width:93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" strokecolor="#44546a">
                  <v:stroke joinstyle="round"/>
                  <v:textbox inset="1.50411mm,.75203mm,1.50411mm,.75203mm"/>
                </v:rect>
                <v:rect id="Rectangle 1490" o:spid="_x0000_s1119" style="position:absolute;left:9025;top:1054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" fillcolor="#a9d18e" strokecolor="#44546a">
                  <v:stroke joinstyle="round"/>
                  <v:textbox inset="1.50411mm,.75203mm,1.50411mm,.75203mm"/>
                </v:rect>
                <v:rect id="Rectangle 1491" o:spid="_x0000_s1120" style="position:absolute;left:9029;top:11960;width:93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" strokecolor="#44546a">
                  <v:stroke joinstyle="round"/>
                  <v:textbox inset="1.50411mm,.75203mm,1.50411mm,.75203mm"/>
                </v:rect>
                <v:rect id="Rectangle 1492" o:spid="_x0000_s1121" style="position:absolute;left:9029;top:1337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" strokecolor="#44546a">
                  <v:stroke joinstyle="round"/>
                  <v:textbox inset="1.50411mm,.75203mm,1.50411mm,.75203mm"/>
                </v:rect>
                <v:rect id="Rectangle 1493" o:spid="_x0000_s1122" style="position:absolute;left:9033;top:1478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" strokecolor="#44546a">
                  <v:stroke joinstyle="round"/>
                  <v:textbox inset="1.50411mm,.75203mm,1.50411mm,.75203mm"/>
                </v:rect>
                <v:rect id="Rectangle 1494" o:spid="_x0000_s1123" style="position:absolute;left:9033;top:1616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" strokecolor="#44546a">
                  <v:stroke joinstyle="round"/>
                  <v:textbox inset="1.50411mm,.75203mm,1.50411mm,.75203mm"/>
                </v:rect>
                <v:rect id="Rectangle 1495" o:spid="_x0000_s1124" style="position:absolute;left:9037;top:1757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" strokecolor="#44546a">
                  <v:stroke joinstyle="round"/>
                  <v:textbox inset="1.50411mm,.75203mm,1.50411mm,.75203mm"/>
                </v:rect>
                <v:rect id="Rectangle 1496" o:spid="_x0000_s1125" style="position:absolute;left:9951;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" strokecolor="#44546a">
                  <v:stroke joinstyle="round"/>
                  <v:textbox inset="1.50411mm,.75203mm,1.50411mm,.75203mm"/>
                </v:rect>
                <v:rect id="Rectangle 1497" o:spid="_x0000_s1126" style="position:absolute;left:9955;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" strokecolor="#44546a">
                  <v:stroke joinstyle="round"/>
                  <v:textbox inset="1.50411mm,.75203mm,1.50411mm,.75203mm"/>
                </v:rect>
                <v:rect id="Rectangle 1498" o:spid="_x0000_s1127" style="position:absolute;left:9955;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" strokecolor="#44546a">
                  <v:stroke joinstyle="round"/>
                  <v:textbox inset="1.50411mm,.75203mm,1.50411mm,.75203mm"/>
                </v:rect>
                <v:rect id="Rectangle 1499" o:spid="_x0000_s1128" style="position:absolute;left:9959;top:634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" strokecolor="#44546a">
                  <v:stroke joinstyle="round"/>
                  <v:textbox inset="1.50411mm,.75203mm,1.50411mm,.75203mm"/>
                </v:rect>
                <v:rect id="Rectangle 1500" o:spid="_x0000_s1129" style="position:absolute;left:9959;top:7722;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" strokecolor="#44546a">
                  <v:stroke joinstyle="round"/>
                  <v:textbox inset="1.50411mm,.75203mm,1.50411mm,.75203mm"/>
                </v:rect>
                <v:rect id="Rectangle 1501" o:spid="_x0000_s1130" style="position:absolute;left:9963;top:91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" strokecolor="#44546a">
                  <v:stroke joinstyle="round"/>
                  <v:textbox inset="1.50411mm,.75203mm,1.50411mm,.75203mm"/>
                </v:rect>
                <v:rect id="Rectangle 1502" o:spid="_x0000_s1131" style="position:absolute;left:9963;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" fillcolor="#a9d18e" strokecolor="#44546a">
                  <v:stroke joinstyle="round"/>
                  <v:textbox inset="1.50411mm,.75203mm,1.50411mm,.75203mm"/>
                </v:rect>
                <v:rect id="Rectangle 1503" o:spid="_x0000_s1132" style="position:absolute;left:9967;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" strokecolor="#44546a">
                  <v:stroke joinstyle="round"/>
                  <v:textbox inset="1.50411mm,.75203mm,1.50411mm,.75203mm"/>
                </v:rect>
                <v:rect id="Rectangle 1504" o:spid="_x0000_s1133" style="position:absolute;left:9967;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" strokecolor="#44546a">
                  <v:stroke joinstyle="round"/>
                  <v:textbox inset="1.50411mm,.75203mm,1.50411mm,.75203mm"/>
                </v:rect>
                <v:rect id="Rectangle 1505" o:spid="_x0000_s1134" style="position:absolute;left:9971;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" strokecolor="#44546a">
                  <v:stroke joinstyle="round"/>
                  <v:textbox inset="1.50411mm,.75203mm,1.50411mm,.75203mm"/>
                </v:rect>
                <v:rect id="Rectangle 1506" o:spid="_x0000_s1135" style="position:absolute;left:9971;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" strokecolor="#44546a">
                  <v:stroke joinstyle="round"/>
                  <v:textbox inset="1.50411mm,.75203mm,1.50411mm,.75203mm"/>
                </v:rect>
                <v:rect id="Rectangle 1507" o:spid="_x0000_s1136" style="position:absolute;left:9974;top:17577;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" strokecolor="#44546a">
                  <v:stroke joinstyle="round"/>
                  <v:textbox inset="1.50411mm,.75203mm,1.50411mm,.75203mm"/>
                </v:rect>
                <v:rect id="Rectangle 1508" o:spid="_x0000_s1137" style="position:absolute;left:10913;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" strokecolor="#44546a">
                  <v:stroke joinstyle="round"/>
                  <v:textbox inset="1.50411mm,.75203mm,1.50411mm,.75203mm"/>
                </v:rect>
                <v:rect id="Rectangle 1509" o:spid="_x0000_s1138" style="position:absolute;left:10917;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" strokecolor="#44546a">
                  <v:stroke joinstyle="round"/>
                  <v:textbox inset="1.50411mm,.75203mm,1.50411mm,.75203mm"/>
                </v:rect>
                <v:rect id="Rectangle 1510" o:spid="_x0000_s1139" style="position:absolute;left:10917;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" strokecolor="#44546a">
                  <v:stroke joinstyle="round"/>
                  <v:textbox inset="1.50411mm,.75203mm,1.50411mm,.75203mm"/>
                </v:rect>
                <v:rect id="Rectangle 1511" o:spid="_x0000_s1140" style="position:absolute;left:10921;top:634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" strokecolor="#44546a">
                  <v:stroke joinstyle="round"/>
                  <v:textbox inset="1.50411mm,.75203mm,1.50411mm,.75203mm"/>
                </v:rect>
                <v:rect id="Rectangle 1512" o:spid="_x0000_s1141" style="position:absolute;left:10921;top:7722;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" strokecolor="#44546a">
                  <v:stroke joinstyle="round"/>
                  <v:textbox inset="1.50411mm,.75203mm,1.50411mm,.75203mm"/>
                </v:rect>
                <v:rect id="Rectangle 1513" o:spid="_x0000_s1142" style="position:absolute;left:10925;top:913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" strokecolor="#44546a">
                  <v:stroke joinstyle="round"/>
                  <v:textbox inset="1.50411mm,.75203mm,1.50411mm,.75203mm"/>
                </v:rect>
                <v:rect id="Rectangle 1514" o:spid="_x0000_s1143" style="position:absolute;left:10925;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" fillcolor="#a9d18e" strokecolor="#44546a">
                  <v:stroke joinstyle="round"/>
                  <v:textbox inset="1.50411mm,.75203mm,1.50411mm,.75203mm"/>
                </v:rect>
                <v:rect id="Rectangle 1515" o:spid="_x0000_s1144" style="position:absolute;left:10929;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" strokecolor="#44546a">
                  <v:stroke joinstyle="round"/>
                  <v:textbox inset="1.50411mm,.75203mm,1.50411mm,.75203mm"/>
                </v:rect>
                <v:rect id="Rectangle 1516" o:spid="_x0000_s1145" style="position:absolute;left:10929;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" strokecolor="#44546a">
                  <v:stroke joinstyle="round"/>
                  <v:textbox inset="1.50411mm,.75203mm,1.50411mm,.75203mm"/>
                </v:rect>
                <v:rect id="Rectangle 1517" o:spid="_x0000_s1146" style="position:absolute;left:10933;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" strokecolor="#44546a">
                  <v:stroke joinstyle="round"/>
                  <v:textbox inset="1.50411mm,.75203mm,1.50411mm,.75203mm"/>
                </v:rect>
                <v:rect id="Rectangle 1518" o:spid="_x0000_s1147" style="position:absolute;left:10933;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" strokecolor="#44546a">
                  <v:stroke joinstyle="round"/>
                  <v:textbox inset="1.50411mm,.75203mm,1.50411mm,.75203mm"/>
                </v:rect>
                <v:rect id="Rectangle 1519" o:spid="_x0000_s1148" style="position:absolute;left:10937;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" strokecolor="#44546a">
                  <v:stroke joinstyle="round"/>
                  <v:textbox inset="1.50411mm,.75203mm,1.50411mm,.75203mm"/>
                </v:rect>
                <v:rect id="Rectangle 1520" o:spid="_x0000_s1149" style="position:absolute;left:11867;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" strokecolor="#44546a">
                  <v:stroke joinstyle="round"/>
                  <v:textbox inset="1.50411mm,.75203mm,1.50411mm,.75203mm"/>
                </v:rect>
                <v:rect id="Rectangle 1521" o:spid="_x0000_s1150" style="position:absolute;left:11871;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" strokecolor="#44546a">
                  <v:stroke joinstyle="round"/>
                  <v:textbox inset="1.50411mm,.75203mm,1.50411mm,.75203mm"/>
                </v:rect>
                <v:rect id="Rectangle 1522" o:spid="_x0000_s1151" style="position:absolute;left:11871;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" strokecolor="#44546a">
                  <v:stroke joinstyle="round"/>
                  <v:textbox inset="1.50411mm,.75203mm,1.50411mm,.75203mm"/>
                </v:rect>
                <v:rect id="Rectangle 1523" o:spid="_x0000_s1152" style="position:absolute;left:11875;top:634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" strokecolor="#44546a">
                  <v:stroke joinstyle="round"/>
                  <v:textbox inset="1.50411mm,.75203mm,1.50411mm,.75203mm"/>
                </v:rect>
                <v:rect id="Rectangle 1524" o:spid="_x0000_s1153" style="position:absolute;left:11875;top:7722;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" strokecolor="#44546a">
                  <v:stroke joinstyle="round"/>
                  <v:textbox inset="1.50411mm,.75203mm,1.50411mm,.75203mm"/>
                </v:rect>
                <v:rect id="Rectangle 1525" o:spid="_x0000_s1154" style="position:absolute;left:11879;top:913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" strokecolor="#44546a">
                  <v:stroke joinstyle="round"/>
                  <v:textbox inset="1.50411mm,.75203mm,1.50411mm,.75203mm"/>
                </v:rect>
                <v:rect id="Rectangle 1526" o:spid="_x0000_s1155" style="position:absolute;left:11879;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" fillcolor="#a9d18e" strokecolor="#44546a">
                  <v:stroke joinstyle="round"/>
                  <v:textbox inset="1.50411mm,.75203mm,1.50411mm,.75203mm"/>
                </v:rect>
                <v:rect id="Rectangle 1527" o:spid="_x0000_s1156" style="position:absolute;left:11883;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" strokecolor="#44546a">
                  <v:stroke joinstyle="round"/>
                  <v:textbox inset="1.50411mm,.75203mm,1.50411mm,.75203mm"/>
                </v:rect>
                <v:rect id="Rectangle 1528" o:spid="_x0000_s1157" style="position:absolute;left:11883;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" strokecolor="#44546a">
                  <v:stroke joinstyle="round"/>
                  <v:textbox inset="1.50411mm,.75203mm,1.50411mm,.75203mm"/>
                </v:rect>
                <v:rect id="Rectangle 1529" o:spid="_x0000_s1158" style="position:absolute;left:11887;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" strokecolor="#44546a">
                  <v:stroke joinstyle="round"/>
                  <v:textbox inset="1.50411mm,.75203mm,1.50411mm,.75203mm"/>
                </v:rect>
                <v:rect id="Rectangle 1530" o:spid="_x0000_s1159" style="position:absolute;left:11887;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" strokecolor="#44546a">
                  <v:stroke joinstyle="round"/>
                  <v:textbox inset="1.50411mm,.75203mm,1.50411mm,.75203mm"/>
                </v:rect>
                <v:rect id="Rectangle 1531" o:spid="_x0000_s1160" style="position:absolute;left:11891;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" strokecolor="#44546a">
                  <v:stroke joinstyle="round"/>
                  <v:textbox inset="1.50411mm,.75203mm,1.50411mm,.75203mm"/>
                </v:rect>
                <v:rect id="Rectangle 1532" o:spid="_x0000_s1161" style="position:absolute;left:12829;top:210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" strokecolor="#44546a">
                  <v:stroke joinstyle="round"/>
                  <v:textbox inset="1.50411mm,.75203mm,1.50411mm,.75203mm"/>
                </v:rect>
                <v:rect id="Rectangle 1533" o:spid="_x0000_s1162" style="position:absolute;left:12833;top:3518;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" strokecolor="#44546a">
                  <v:stroke joinstyle="round"/>
                  <v:textbox inset="1.50411mm,.75203mm,1.50411mm,.75203mm"/>
                </v:rect>
                <v:rect id="Rectangle 1534" o:spid="_x0000_s1163" style="position:absolute;left:12833;top:493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" strokecolor="#44546a">
                  <v:stroke joinstyle="round"/>
                  <v:textbox inset="1.50411mm,.75203mm,1.50411mm,.75203mm"/>
                </v:rect>
                <v:rect id="Rectangle 1535" o:spid="_x0000_s1164" style="position:absolute;left:12837;top:6345;width:93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" strokecolor="#44546a">
                  <v:stroke joinstyle="round"/>
                  <v:textbox inset="1.50411mm,.75203mm,1.50411mm,.75203mm"/>
                </v:rect>
                <v:rect id="Rectangle 1536" o:spid="_x0000_s1165" style="position:absolute;left:12837;top:7722;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" strokecolor="#44546a">
                  <v:stroke joinstyle="round"/>
                  <v:textbox inset="1.50411mm,.75203mm,1.50411mm,.75203mm"/>
                </v:rect>
                <v:rect id="Rectangle 1537" o:spid="_x0000_s1166" style="position:absolute;left:12841;top:9135;width:93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" strokecolor="#44546a">
                  <v:stroke joinstyle="round"/>
                  <v:textbox inset="1.50411mm,.75203mm,1.50411mm,.75203mm"/>
                </v:rect>
                <v:rect id="Rectangle 1538" o:spid="_x0000_s1167" style="position:absolute;left:12840;top:10547;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" fillcolor="#a9d18e" strokecolor="#44546a">
                  <v:stroke joinstyle="round"/>
                  <v:textbox inset="1.50411mm,.75203mm,1.50411mm,.75203mm"/>
                </v:rect>
                <v:rect id="Rectangle 1539" o:spid="_x0000_s1168" style="position:absolute;left:12845;top:11960;width:93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" strokecolor="#44546a">
                  <v:stroke joinstyle="round"/>
                  <v:textbox inset="1.50411mm,.75203mm,1.50411mm,.75203mm"/>
                </v:rect>
                <v:rect id="Rectangle 1540" o:spid="_x0000_s1169" style="position:absolute;left:12845;top:1337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" strokecolor="#44546a">
                  <v:stroke joinstyle="round"/>
                  <v:textbox inset="1.50411mm,.75203mm,1.50411mm,.75203mm"/>
                </v:rect>
                <v:rect id="Rectangle 1541" o:spid="_x0000_s1170" style="position:absolute;left:12848;top:14787;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" strokecolor="#44546a">
                  <v:stroke joinstyle="round"/>
                  <v:textbox inset="1.50411mm,.75203mm,1.50411mm,.75203mm"/>
                </v:rect>
                <v:rect id="Rectangle 1542" o:spid="_x0000_s1171" style="position:absolute;left:12848;top:16164;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" strokecolor="#44546a">
                  <v:stroke joinstyle="round"/>
                  <v:textbox inset="1.50411mm,.75203mm,1.50411mm,.75203mm"/>
                </v:rect>
                <v:rect id="Rectangle 1543" o:spid="_x0000_s1172" style="position:absolute;left:12852;top:17577;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" strokecolor="#44546a">
                  <v:stroke joinstyle="round"/>
                  <v:textbox inset="1.50411mm,.75203mm,1.50411mm,.75203mm"/>
                </v:rect>
                <v:rect id="Rectangle 1544" o:spid="_x0000_s1173" style="position:absolute;left:13767;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" strokecolor="#44546a">
                  <v:stroke joinstyle="round"/>
                  <v:textbox inset="1.50411mm,.75203mm,1.50411mm,.75203mm"/>
                </v:rect>
                <v:rect id="Rectangle 1545" o:spid="_x0000_s1174" style="position:absolute;left:13771;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" strokecolor="#44546a">
                  <v:stroke joinstyle="round"/>
                  <v:textbox inset="1.50411mm,.75203mm,1.50411mm,.75203mm"/>
                </v:rect>
                <v:rect id="Rectangle 1546" o:spid="_x0000_s1175" style="position:absolute;left:13771;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" strokecolor="#44546a">
                  <v:stroke joinstyle="round"/>
                  <v:textbox inset="1.50411mm,.75203mm,1.50411mm,.75203mm"/>
                </v:rect>
                <v:rect id="Rectangle 1547" o:spid="_x0000_s1176" style="position:absolute;left:13775;top:634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" strokecolor="#44546a">
                  <v:stroke joinstyle="round"/>
                  <v:textbox inset="1.50411mm,.75203mm,1.50411mm,.75203mm"/>
                </v:rect>
                <v:rect id="Rectangle 1548" o:spid="_x0000_s1177" style="position:absolute;left:13775;top:7722;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" strokecolor="#44546a">
                  <v:stroke joinstyle="round"/>
                  <v:textbox inset="1.50411mm,.75203mm,1.50411mm,.75203mm"/>
                </v:rect>
                <v:rect id="Rectangle 1549" o:spid="_x0000_s1178" style="position:absolute;left:13779;top:91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" strokecolor="#44546a">
                  <v:stroke joinstyle="round"/>
                  <v:textbox inset="1.50411mm,.75203mm,1.50411mm,.75203mm"/>
                </v:rect>
                <v:rect id="Rectangle 1550" o:spid="_x0000_s1179" style="position:absolute;left:13779;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" fillcolor="#a9d18e" strokecolor="#44546a">
                  <v:stroke joinstyle="round"/>
                  <v:textbox inset="1.50411mm,.75203mm,1.50411mm,.75203mm"/>
                </v:rect>
                <v:rect id="Rectangle 1551" o:spid="_x0000_s1180" style="position:absolute;left:13783;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" strokecolor="#44546a">
                  <v:stroke joinstyle="round"/>
                  <v:textbox inset="1.50411mm,.75203mm,1.50411mm,.75203mm"/>
                </v:rect>
                <v:rect id="Rectangle 1552" o:spid="_x0000_s1181" style="position:absolute;left:13783;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" strokecolor="#44546a">
                  <v:stroke joinstyle="round"/>
                  <v:textbox inset="1.50411mm,.75203mm,1.50411mm,.75203mm"/>
                </v:rect>
                <v:rect id="Rectangle 1553" o:spid="_x0000_s1182" style="position:absolute;left:13787;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" strokecolor="#44546a">
                  <v:stroke joinstyle="round"/>
                  <v:textbox inset="1.50411mm,.75203mm,1.50411mm,.75203mm"/>
                </v:rect>
                <v:rect id="Rectangle 1554" o:spid="_x0000_s1183" style="position:absolute;left:13787;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" strokecolor="#44546a">
                  <v:stroke joinstyle="round"/>
                  <v:textbox inset="1.50411mm,.75203mm,1.50411mm,.75203mm"/>
                </v:rect>
                <v:rect id="Rectangle 1555" o:spid="_x0000_s1184" style="position:absolute;left:13791;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" strokecolor="#44546a">
                  <v:stroke joinstyle="round"/>
                  <v:textbox inset="1.50411mm,.75203mm,1.50411mm,.75203mm"/>
                </v:rect>
                <v:rect id="Rectangle 1556" o:spid="_x0000_s1185" style="position:absolute;left:14729;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" strokecolor="#44546a">
                  <v:stroke joinstyle="round"/>
                  <v:textbox inset="1.50411mm,.75203mm,1.50411mm,.75203mm"/>
                </v:rect>
                <v:rect id="Rectangle 1557" o:spid="_x0000_s1186" style="position:absolute;left:14733;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" strokecolor="#44546a">
                  <v:stroke joinstyle="round"/>
                  <v:textbox inset="1.50411mm,.75203mm,1.50411mm,.75203mm"/>
                </v:rect>
                <v:rect id="Rectangle 1558" o:spid="_x0000_s1187" style="position:absolute;left:14733;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" strokecolor="#44546a">
                  <v:stroke joinstyle="round"/>
                  <v:textbox inset="1.50411mm,.75203mm,1.50411mm,.75203mm"/>
                </v:rect>
                <v:rect id="Rectangle 1559" o:spid="_x0000_s1188" style="position:absolute;left:14737;top:634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" strokecolor="#44546a">
                  <v:stroke joinstyle="round"/>
                  <v:textbox inset="1.50411mm,.75203mm,1.50411mm,.75203mm"/>
                </v:rect>
                <v:rect id="Rectangle 1560" o:spid="_x0000_s1189" style="position:absolute;left:14737;top:7722;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" strokecolor="#44546a">
                  <v:stroke joinstyle="round"/>
                  <v:textbox inset="1.50411mm,.75203mm,1.50411mm,.75203mm"/>
                </v:rect>
                <v:rect id="Rectangle 1561" o:spid="_x0000_s1190" style="position:absolute;left:14741;top:913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" strokecolor="#44546a">
                  <v:stroke joinstyle="round"/>
                  <v:textbox inset="1.50411mm,.75203mm,1.50411mm,.75203mm"/>
                </v:rect>
                <v:rect id="Rectangle 1562" o:spid="_x0000_s1191" style="position:absolute;left:14741;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" fillcolor="#a9d18e" strokecolor="#44546a">
                  <v:stroke joinstyle="round"/>
                  <v:textbox inset="1.50411mm,.75203mm,1.50411mm,.75203mm"/>
                </v:rect>
                <v:rect id="Rectangle 1563" o:spid="_x0000_s1192" style="position:absolute;left:14745;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" strokecolor="#44546a">
                  <v:stroke joinstyle="round"/>
                  <v:textbox inset="1.50411mm,.75203mm,1.50411mm,.75203mm"/>
                </v:rect>
                <v:rect id="Rectangle 1564" o:spid="_x0000_s1193" style="position:absolute;left:14745;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" strokecolor="#44546a">
                  <v:stroke joinstyle="round"/>
                  <v:textbox inset="1.50411mm,.75203mm,1.50411mm,.75203mm"/>
                </v:rect>
                <v:rect id="Rectangle 1565" o:spid="_x0000_s1194" style="position:absolute;left:14749;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" strokecolor="#44546a">
                  <v:stroke joinstyle="round"/>
                  <v:textbox inset="1.50411mm,.75203mm,1.50411mm,.75203mm"/>
                </v:rect>
                <v:rect id="Rectangle 1566" o:spid="_x0000_s1195" style="position:absolute;left:14749;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" strokecolor="#44546a">
                  <v:stroke joinstyle="round"/>
                  <v:textbox inset="1.50411mm,.75203mm,1.50411mm,.75203mm"/>
                </v:rect>
                <v:rect id="Rectangle 1567" o:spid="_x0000_s1196" style="position:absolute;left:14753;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" strokecolor="#44546a">
                  <v:stroke joinstyle="round"/>
                  <v:textbox inset="1.50411mm,.75203mm,1.50411mm,.75203mm"/>
                </v:rect>
                <v:shape id="_x0000_s1197" type="#_x0000_t202" style="position:absolute;left:6340;top:19818;width:727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" stroked="f">
                  <v:textbox>
                    <w:txbxContent>
                      <w:p w14:paraId="1A8E4722" w14:textId="77777777" w:rsidR="00843AA2" w:rsidRPr="0001208A" w:rsidRDefault="00843AA2" w:rsidP="00716DFC">
                        <w:pPr>
                          <w:pStyle w:val="NormalWeb"/>
                          <w:overflowPunct w:val="0"/>
                          <w:spacing w:before="0" w:beforeAutospacing="0" w:after="120" w:afterAutospacing="0"/>
                          <w:jc w:val="both"/>
                          <w:rPr>
                            <w:b/>
                            <w:sz w:val="20"/>
                          </w:rPr>
                        </w:pPr>
                        <w:r>
                          <w:rPr>
                            <w:rFonts w:ascii="Arial" w:hAnsi="Arial"/>
                            <w:b/>
                            <w:sz w:val="16"/>
                            <w:szCs w:val="20"/>
                            <w:lang w:val="en-GB"/>
                          </w:rPr>
                          <w:t>Pattern 1</w:t>
                        </w:r>
                      </w:p>
                    </w:txbxContent>
                  </v:textbox>
                </v:shape>
                <w10:anchorlock/>
              </v:group>
            </w:pict>
          </mc:Fallback>
        </mc:AlternateContent>
      </w:r>
      <w:r>
        <w:rPr>
          <w:noProof/>
          <w:lang w:val="en-US" w:eastAsia="en-US"/>
        </w:rPr>
        <mc:AlternateContent>
          <mc:Choice Requires="wpc">
            <w:drawing>
              <wp:inline distT="0" distB="0" distL="0" distR="0" wp14:anchorId="47C3BCDB" wp14:editId="49DB4FE2">
                <wp:extent cx="1824990" cy="2340000"/>
                <wp:effectExtent l="0" t="0" r="0" b="0"/>
                <wp:docPr id="357" name="Canvas 11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8" name="Rectangle 976"/>
                        <wps:cNvSpPr>
                          <a:spLocks noChangeArrowheads="1"/>
                        </wps:cNvSpPr>
                        <wps:spPr bwMode="auto">
                          <a:xfrm>
                            <a:off x="230314" y="210450"/>
                            <a:ext cx="95005" cy="1414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89" name="Rectangle 1161"/>
                        <wps:cNvSpPr>
                          <a:spLocks noChangeArrowheads="1"/>
                        </wps:cNvSpPr>
                        <wps:spPr bwMode="auto">
                          <a:xfrm>
                            <a:off x="230714" y="351889"/>
                            <a:ext cx="946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0" name="Rectangle 1162"/>
                        <wps:cNvSpPr>
                          <a:spLocks noChangeArrowheads="1"/>
                        </wps:cNvSpPr>
                        <wps:spPr bwMode="auto">
                          <a:xfrm>
                            <a:off x="230714" y="493213"/>
                            <a:ext cx="94605" cy="141212"/>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1" name="Rectangle 1163"/>
                        <wps:cNvSpPr>
                          <a:spLocks noChangeArrowheads="1"/>
                        </wps:cNvSpPr>
                        <wps:spPr bwMode="auto">
                          <a:xfrm>
                            <a:off x="231114" y="634424"/>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2" name="Rectangle 1164"/>
                        <wps:cNvSpPr>
                          <a:spLocks noChangeArrowheads="1"/>
                        </wps:cNvSpPr>
                        <wps:spPr bwMode="auto">
                          <a:xfrm>
                            <a:off x="231114" y="772104"/>
                            <a:ext cx="946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3" name="Rectangle 1165"/>
                        <wps:cNvSpPr>
                          <a:spLocks noChangeArrowheads="1"/>
                        </wps:cNvSpPr>
                        <wps:spPr bwMode="auto">
                          <a:xfrm>
                            <a:off x="231514" y="913428"/>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4" name="Rectangle 1166"/>
                        <wps:cNvSpPr>
                          <a:spLocks noChangeArrowheads="1"/>
                        </wps:cNvSpPr>
                        <wps:spPr bwMode="auto">
                          <a:xfrm>
                            <a:off x="231514" y="1054754"/>
                            <a:ext cx="946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5" name="Rectangle 1167"/>
                        <wps:cNvSpPr>
                          <a:spLocks noChangeArrowheads="1"/>
                        </wps:cNvSpPr>
                        <wps:spPr bwMode="auto">
                          <a:xfrm>
                            <a:off x="231914" y="1196079"/>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6" name="Rectangle 1168"/>
                        <wps:cNvSpPr>
                          <a:spLocks noChangeArrowheads="1"/>
                        </wps:cNvSpPr>
                        <wps:spPr bwMode="auto">
                          <a:xfrm>
                            <a:off x="231914" y="1337403"/>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7" name="Rectangle 1169"/>
                        <wps:cNvSpPr>
                          <a:spLocks noChangeArrowheads="1"/>
                        </wps:cNvSpPr>
                        <wps:spPr bwMode="auto">
                          <a:xfrm>
                            <a:off x="232314" y="1478729"/>
                            <a:ext cx="938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8" name="Rectangle 1170"/>
                        <wps:cNvSpPr>
                          <a:spLocks noChangeArrowheads="1"/>
                        </wps:cNvSpPr>
                        <wps:spPr bwMode="auto">
                          <a:xfrm>
                            <a:off x="232314" y="1616409"/>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9" name="Rectangle 1171"/>
                        <wps:cNvSpPr>
                          <a:spLocks noChangeArrowheads="1"/>
                        </wps:cNvSpPr>
                        <wps:spPr bwMode="auto">
                          <a:xfrm>
                            <a:off x="232714" y="1757734"/>
                            <a:ext cx="938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0" name="Rectangle 1172"/>
                        <wps:cNvSpPr>
                          <a:spLocks noChangeArrowheads="1"/>
                        </wps:cNvSpPr>
                        <wps:spPr bwMode="auto">
                          <a:xfrm>
                            <a:off x="326519" y="210450"/>
                            <a:ext cx="945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1" name="Rectangle 1173"/>
                        <wps:cNvSpPr>
                          <a:spLocks noChangeArrowheads="1"/>
                        </wps:cNvSpPr>
                        <wps:spPr bwMode="auto">
                          <a:xfrm>
                            <a:off x="326919" y="351773"/>
                            <a:ext cx="941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2" name="Rectangle 1174"/>
                        <wps:cNvSpPr>
                          <a:spLocks noChangeArrowheads="1"/>
                        </wps:cNvSpPr>
                        <wps:spPr bwMode="auto">
                          <a:xfrm>
                            <a:off x="326919" y="493099"/>
                            <a:ext cx="941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3" name="Rectangle 1175"/>
                        <wps:cNvSpPr>
                          <a:spLocks noChangeArrowheads="1"/>
                        </wps:cNvSpPr>
                        <wps:spPr bwMode="auto">
                          <a:xfrm>
                            <a:off x="327319" y="634424"/>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4" name="Rectangle 1176"/>
                        <wps:cNvSpPr>
                          <a:spLocks noChangeArrowheads="1"/>
                        </wps:cNvSpPr>
                        <wps:spPr bwMode="auto">
                          <a:xfrm>
                            <a:off x="327319" y="772104"/>
                            <a:ext cx="941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5" name="Rectangle 1177"/>
                        <wps:cNvSpPr>
                          <a:spLocks noChangeArrowheads="1"/>
                        </wps:cNvSpPr>
                        <wps:spPr bwMode="auto">
                          <a:xfrm>
                            <a:off x="327719" y="913428"/>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6" name="Rectangle 1178"/>
                        <wps:cNvSpPr>
                          <a:spLocks noChangeArrowheads="1"/>
                        </wps:cNvSpPr>
                        <wps:spPr bwMode="auto">
                          <a:xfrm>
                            <a:off x="327719" y="1054753"/>
                            <a:ext cx="94105" cy="141212"/>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7" name="Rectangle 1179"/>
                        <wps:cNvSpPr>
                          <a:spLocks noChangeArrowheads="1"/>
                        </wps:cNvSpPr>
                        <wps:spPr bwMode="auto">
                          <a:xfrm>
                            <a:off x="328119" y="1195966"/>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8" name="Rectangle 1180"/>
                        <wps:cNvSpPr>
                          <a:spLocks noChangeArrowheads="1"/>
                        </wps:cNvSpPr>
                        <wps:spPr bwMode="auto">
                          <a:xfrm>
                            <a:off x="328119" y="1337290"/>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9" name="Rectangle 1181"/>
                        <wps:cNvSpPr>
                          <a:spLocks noChangeArrowheads="1"/>
                        </wps:cNvSpPr>
                        <wps:spPr bwMode="auto">
                          <a:xfrm>
                            <a:off x="328519" y="1478613"/>
                            <a:ext cx="933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0" name="Rectangle 1182"/>
                        <wps:cNvSpPr>
                          <a:spLocks noChangeArrowheads="1"/>
                        </wps:cNvSpPr>
                        <wps:spPr bwMode="auto">
                          <a:xfrm>
                            <a:off x="328519" y="1616295"/>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1" name="Rectangle 1183"/>
                        <wps:cNvSpPr>
                          <a:spLocks noChangeArrowheads="1"/>
                        </wps:cNvSpPr>
                        <wps:spPr bwMode="auto">
                          <a:xfrm>
                            <a:off x="328919" y="1757619"/>
                            <a:ext cx="933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2" name="Rectangle 1184"/>
                        <wps:cNvSpPr>
                          <a:spLocks noChangeArrowheads="1"/>
                        </wps:cNvSpPr>
                        <wps:spPr bwMode="auto">
                          <a:xfrm>
                            <a:off x="421821" y="210450"/>
                            <a:ext cx="946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13" name="Rectangle 1185"/>
                        <wps:cNvSpPr>
                          <a:spLocks noChangeArrowheads="1"/>
                        </wps:cNvSpPr>
                        <wps:spPr bwMode="auto">
                          <a:xfrm>
                            <a:off x="422221" y="35177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14" name="Rectangle 1186"/>
                        <wps:cNvSpPr>
                          <a:spLocks noChangeArrowheads="1"/>
                        </wps:cNvSpPr>
                        <wps:spPr bwMode="auto">
                          <a:xfrm>
                            <a:off x="422221" y="493099"/>
                            <a:ext cx="942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15" name="Rectangle 1187"/>
                        <wps:cNvSpPr>
                          <a:spLocks noChangeArrowheads="1"/>
                        </wps:cNvSpPr>
                        <wps:spPr bwMode="auto">
                          <a:xfrm>
                            <a:off x="422624" y="63442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16" name="Rectangle 1188"/>
                        <wps:cNvSpPr>
                          <a:spLocks noChangeArrowheads="1"/>
                        </wps:cNvSpPr>
                        <wps:spPr bwMode="auto">
                          <a:xfrm>
                            <a:off x="422622" y="772104"/>
                            <a:ext cx="942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17" name="Rectangle 1189"/>
                        <wps:cNvSpPr>
                          <a:spLocks noChangeArrowheads="1"/>
                        </wps:cNvSpPr>
                        <wps:spPr bwMode="auto">
                          <a:xfrm>
                            <a:off x="423022" y="913428"/>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18" name="Rectangle 1190"/>
                        <wps:cNvSpPr>
                          <a:spLocks noChangeArrowheads="1"/>
                        </wps:cNvSpPr>
                        <wps:spPr bwMode="auto">
                          <a:xfrm>
                            <a:off x="423024" y="1054753"/>
                            <a:ext cx="94205" cy="141212"/>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19" name="Rectangle 1191"/>
                        <wps:cNvSpPr>
                          <a:spLocks noChangeArrowheads="1"/>
                        </wps:cNvSpPr>
                        <wps:spPr bwMode="auto">
                          <a:xfrm>
                            <a:off x="423423" y="1195966"/>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0" name="Rectangle 1192"/>
                        <wps:cNvSpPr>
                          <a:spLocks noChangeArrowheads="1"/>
                        </wps:cNvSpPr>
                        <wps:spPr bwMode="auto">
                          <a:xfrm>
                            <a:off x="423423" y="1337290"/>
                            <a:ext cx="938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21" name="Rectangle 1193"/>
                        <wps:cNvSpPr>
                          <a:spLocks noChangeArrowheads="1"/>
                        </wps:cNvSpPr>
                        <wps:spPr bwMode="auto">
                          <a:xfrm>
                            <a:off x="423823" y="147861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2" name="Rectangle 1194"/>
                        <wps:cNvSpPr>
                          <a:spLocks noChangeArrowheads="1"/>
                        </wps:cNvSpPr>
                        <wps:spPr bwMode="auto">
                          <a:xfrm>
                            <a:off x="423823" y="1616295"/>
                            <a:ext cx="938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23" name="Rectangle 1195"/>
                        <wps:cNvSpPr>
                          <a:spLocks noChangeArrowheads="1"/>
                        </wps:cNvSpPr>
                        <wps:spPr bwMode="auto">
                          <a:xfrm>
                            <a:off x="424224" y="175761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4" name="Rectangle 1196"/>
                        <wps:cNvSpPr>
                          <a:spLocks noChangeArrowheads="1"/>
                        </wps:cNvSpPr>
                        <wps:spPr bwMode="auto">
                          <a:xfrm>
                            <a:off x="518029" y="210450"/>
                            <a:ext cx="941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5" name="Rectangle 1197"/>
                        <wps:cNvSpPr>
                          <a:spLocks noChangeArrowheads="1"/>
                        </wps:cNvSpPr>
                        <wps:spPr bwMode="auto">
                          <a:xfrm>
                            <a:off x="518429" y="351773"/>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6" name="Rectangle 1198"/>
                        <wps:cNvSpPr>
                          <a:spLocks noChangeArrowheads="1"/>
                        </wps:cNvSpPr>
                        <wps:spPr bwMode="auto">
                          <a:xfrm>
                            <a:off x="518429" y="493099"/>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7" name="Rectangle 1199"/>
                        <wps:cNvSpPr>
                          <a:spLocks noChangeArrowheads="1"/>
                        </wps:cNvSpPr>
                        <wps:spPr bwMode="auto">
                          <a:xfrm>
                            <a:off x="518829" y="634424"/>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8" name="Rectangle 1200"/>
                        <wps:cNvSpPr>
                          <a:spLocks noChangeArrowheads="1"/>
                        </wps:cNvSpPr>
                        <wps:spPr bwMode="auto">
                          <a:xfrm>
                            <a:off x="518829" y="772104"/>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9" name="Rectangle 1201"/>
                        <wps:cNvSpPr>
                          <a:spLocks noChangeArrowheads="1"/>
                        </wps:cNvSpPr>
                        <wps:spPr bwMode="auto">
                          <a:xfrm>
                            <a:off x="519229" y="913428"/>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0" name="Rectangle 1202"/>
                        <wps:cNvSpPr>
                          <a:spLocks noChangeArrowheads="1"/>
                        </wps:cNvSpPr>
                        <wps:spPr bwMode="auto">
                          <a:xfrm>
                            <a:off x="519229" y="1054753"/>
                            <a:ext cx="937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1" name="Rectangle 1203"/>
                        <wps:cNvSpPr>
                          <a:spLocks noChangeArrowheads="1"/>
                        </wps:cNvSpPr>
                        <wps:spPr bwMode="auto">
                          <a:xfrm>
                            <a:off x="519629" y="1195966"/>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2" name="Rectangle 1204"/>
                        <wps:cNvSpPr>
                          <a:spLocks noChangeArrowheads="1"/>
                        </wps:cNvSpPr>
                        <wps:spPr bwMode="auto">
                          <a:xfrm>
                            <a:off x="519629" y="1337290"/>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3" name="Rectangle 1205"/>
                        <wps:cNvSpPr>
                          <a:spLocks noChangeArrowheads="1"/>
                        </wps:cNvSpPr>
                        <wps:spPr bwMode="auto">
                          <a:xfrm>
                            <a:off x="520029" y="1478613"/>
                            <a:ext cx="929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4" name="Rectangle 1206"/>
                        <wps:cNvSpPr>
                          <a:spLocks noChangeArrowheads="1"/>
                        </wps:cNvSpPr>
                        <wps:spPr bwMode="auto">
                          <a:xfrm>
                            <a:off x="520029" y="1616295"/>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5" name="Rectangle 1207"/>
                        <wps:cNvSpPr>
                          <a:spLocks noChangeArrowheads="1"/>
                        </wps:cNvSpPr>
                        <wps:spPr bwMode="auto">
                          <a:xfrm>
                            <a:off x="520429" y="1757619"/>
                            <a:ext cx="929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6" name="Rectangle 1208"/>
                        <wps:cNvSpPr>
                          <a:spLocks noChangeArrowheads="1"/>
                        </wps:cNvSpPr>
                        <wps:spPr bwMode="auto">
                          <a:xfrm>
                            <a:off x="613333" y="210563"/>
                            <a:ext cx="94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7" name="Rectangle 1209"/>
                        <wps:cNvSpPr>
                          <a:spLocks noChangeArrowheads="1"/>
                        </wps:cNvSpPr>
                        <wps:spPr bwMode="auto">
                          <a:xfrm>
                            <a:off x="613733" y="351889"/>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8" name="Rectangle 1210"/>
                        <wps:cNvSpPr>
                          <a:spLocks noChangeArrowheads="1"/>
                        </wps:cNvSpPr>
                        <wps:spPr bwMode="auto">
                          <a:xfrm>
                            <a:off x="613733" y="493213"/>
                            <a:ext cx="942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9" name="Rectangle 1211"/>
                        <wps:cNvSpPr>
                          <a:spLocks noChangeArrowheads="1"/>
                        </wps:cNvSpPr>
                        <wps:spPr bwMode="auto">
                          <a:xfrm>
                            <a:off x="614133" y="63442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0" name="Rectangle 1212"/>
                        <wps:cNvSpPr>
                          <a:spLocks noChangeArrowheads="1"/>
                        </wps:cNvSpPr>
                        <wps:spPr bwMode="auto">
                          <a:xfrm>
                            <a:off x="614133" y="772217"/>
                            <a:ext cx="942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1" name="Rectangle 1213"/>
                        <wps:cNvSpPr>
                          <a:spLocks noChangeArrowheads="1"/>
                        </wps:cNvSpPr>
                        <wps:spPr bwMode="auto">
                          <a:xfrm>
                            <a:off x="614533" y="913428"/>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2" name="Rectangle 1214"/>
                        <wps:cNvSpPr>
                          <a:spLocks noChangeArrowheads="1"/>
                        </wps:cNvSpPr>
                        <wps:spPr bwMode="auto">
                          <a:xfrm>
                            <a:off x="614533" y="1054754"/>
                            <a:ext cx="942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243" name="Rectangle 1215"/>
                        <wps:cNvSpPr>
                          <a:spLocks noChangeArrowheads="1"/>
                        </wps:cNvSpPr>
                        <wps:spPr bwMode="auto">
                          <a:xfrm>
                            <a:off x="614933" y="119607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4" name="Rectangle 1216"/>
                        <wps:cNvSpPr>
                          <a:spLocks noChangeArrowheads="1"/>
                        </wps:cNvSpPr>
                        <wps:spPr bwMode="auto">
                          <a:xfrm>
                            <a:off x="614933" y="1337403"/>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5" name="Rectangle 1217"/>
                        <wps:cNvSpPr>
                          <a:spLocks noChangeArrowheads="1"/>
                        </wps:cNvSpPr>
                        <wps:spPr bwMode="auto">
                          <a:xfrm>
                            <a:off x="615333" y="147872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6" name="Rectangle 1218"/>
                        <wps:cNvSpPr>
                          <a:spLocks noChangeArrowheads="1"/>
                        </wps:cNvSpPr>
                        <wps:spPr bwMode="auto">
                          <a:xfrm>
                            <a:off x="615333" y="161640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7" name="Rectangle 1219"/>
                        <wps:cNvSpPr>
                          <a:spLocks noChangeArrowheads="1"/>
                        </wps:cNvSpPr>
                        <wps:spPr bwMode="auto">
                          <a:xfrm>
                            <a:off x="615733" y="175773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8" name="Rectangle 1220"/>
                        <wps:cNvSpPr>
                          <a:spLocks noChangeArrowheads="1"/>
                        </wps:cNvSpPr>
                        <wps:spPr bwMode="auto">
                          <a:xfrm>
                            <a:off x="709538" y="21056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9" name="Rectangle 1221"/>
                        <wps:cNvSpPr>
                          <a:spLocks noChangeArrowheads="1"/>
                        </wps:cNvSpPr>
                        <wps:spPr bwMode="auto">
                          <a:xfrm>
                            <a:off x="709938" y="35188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0" name="Rectangle 1222"/>
                        <wps:cNvSpPr>
                          <a:spLocks noChangeArrowheads="1"/>
                        </wps:cNvSpPr>
                        <wps:spPr bwMode="auto">
                          <a:xfrm>
                            <a:off x="709938" y="493213"/>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1" name="Rectangle 1223"/>
                        <wps:cNvSpPr>
                          <a:spLocks noChangeArrowheads="1"/>
                        </wps:cNvSpPr>
                        <wps:spPr bwMode="auto">
                          <a:xfrm>
                            <a:off x="710338" y="63442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2" name="Rectangle 1224"/>
                        <wps:cNvSpPr>
                          <a:spLocks noChangeArrowheads="1"/>
                        </wps:cNvSpPr>
                        <wps:spPr bwMode="auto">
                          <a:xfrm>
                            <a:off x="710338" y="772217"/>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3" name="Rectangle 1225"/>
                        <wps:cNvSpPr>
                          <a:spLocks noChangeArrowheads="1"/>
                        </wps:cNvSpPr>
                        <wps:spPr bwMode="auto">
                          <a:xfrm>
                            <a:off x="710738" y="913428"/>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4" name="Rectangle 1226"/>
                        <wps:cNvSpPr>
                          <a:spLocks noChangeArrowheads="1"/>
                        </wps:cNvSpPr>
                        <wps:spPr bwMode="auto">
                          <a:xfrm>
                            <a:off x="710738" y="105475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5" name="Rectangle 1227"/>
                        <wps:cNvSpPr>
                          <a:spLocks noChangeArrowheads="1"/>
                        </wps:cNvSpPr>
                        <wps:spPr bwMode="auto">
                          <a:xfrm>
                            <a:off x="711138" y="119607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6" name="Rectangle 1228"/>
                        <wps:cNvSpPr>
                          <a:spLocks noChangeArrowheads="1"/>
                        </wps:cNvSpPr>
                        <wps:spPr bwMode="auto">
                          <a:xfrm>
                            <a:off x="711138" y="133740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7" name="Rectangle 1229"/>
                        <wps:cNvSpPr>
                          <a:spLocks noChangeArrowheads="1"/>
                        </wps:cNvSpPr>
                        <wps:spPr bwMode="auto">
                          <a:xfrm>
                            <a:off x="711538"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8" name="Rectangle 1230"/>
                        <wps:cNvSpPr>
                          <a:spLocks noChangeArrowheads="1"/>
                        </wps:cNvSpPr>
                        <wps:spPr bwMode="auto">
                          <a:xfrm>
                            <a:off x="711538"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9" name="Rectangle 1231"/>
                        <wps:cNvSpPr>
                          <a:spLocks noChangeArrowheads="1"/>
                        </wps:cNvSpPr>
                        <wps:spPr bwMode="auto">
                          <a:xfrm>
                            <a:off x="711938"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0" name="Rectangle 1232"/>
                        <wps:cNvSpPr>
                          <a:spLocks noChangeArrowheads="1"/>
                        </wps:cNvSpPr>
                        <wps:spPr bwMode="auto">
                          <a:xfrm>
                            <a:off x="804943" y="210563"/>
                            <a:ext cx="941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1" name="Rectangle 1233"/>
                        <wps:cNvSpPr>
                          <a:spLocks noChangeArrowheads="1"/>
                        </wps:cNvSpPr>
                        <wps:spPr bwMode="auto">
                          <a:xfrm>
                            <a:off x="805343" y="351889"/>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2" name="Rectangle 1234"/>
                        <wps:cNvSpPr>
                          <a:spLocks noChangeArrowheads="1"/>
                        </wps:cNvSpPr>
                        <wps:spPr bwMode="auto">
                          <a:xfrm>
                            <a:off x="805343" y="493213"/>
                            <a:ext cx="937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3" name="Rectangle 1235"/>
                        <wps:cNvSpPr>
                          <a:spLocks noChangeArrowheads="1"/>
                        </wps:cNvSpPr>
                        <wps:spPr bwMode="auto">
                          <a:xfrm>
                            <a:off x="805743" y="634424"/>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4" name="Rectangle 1236"/>
                        <wps:cNvSpPr>
                          <a:spLocks noChangeArrowheads="1"/>
                        </wps:cNvSpPr>
                        <wps:spPr bwMode="auto">
                          <a:xfrm>
                            <a:off x="805743" y="772217"/>
                            <a:ext cx="937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5" name="Rectangle 1237"/>
                        <wps:cNvSpPr>
                          <a:spLocks noChangeArrowheads="1"/>
                        </wps:cNvSpPr>
                        <wps:spPr bwMode="auto">
                          <a:xfrm>
                            <a:off x="806143" y="913428"/>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6" name="Rectangle 1238"/>
                        <wps:cNvSpPr>
                          <a:spLocks noChangeArrowheads="1"/>
                        </wps:cNvSpPr>
                        <wps:spPr bwMode="auto">
                          <a:xfrm>
                            <a:off x="806143" y="1054754"/>
                            <a:ext cx="937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267" name="Rectangle 1239"/>
                        <wps:cNvSpPr>
                          <a:spLocks noChangeArrowheads="1"/>
                        </wps:cNvSpPr>
                        <wps:spPr bwMode="auto">
                          <a:xfrm>
                            <a:off x="806543" y="1196079"/>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8" name="Rectangle 1240"/>
                        <wps:cNvSpPr>
                          <a:spLocks noChangeArrowheads="1"/>
                        </wps:cNvSpPr>
                        <wps:spPr bwMode="auto">
                          <a:xfrm>
                            <a:off x="806543" y="1337403"/>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9" name="Rectangle 1241"/>
                        <wps:cNvSpPr>
                          <a:spLocks noChangeArrowheads="1"/>
                        </wps:cNvSpPr>
                        <wps:spPr bwMode="auto">
                          <a:xfrm>
                            <a:off x="806843"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0" name="Rectangle 1242"/>
                        <wps:cNvSpPr>
                          <a:spLocks noChangeArrowheads="1"/>
                        </wps:cNvSpPr>
                        <wps:spPr bwMode="auto">
                          <a:xfrm>
                            <a:off x="806843"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1" name="Rectangle 1243"/>
                        <wps:cNvSpPr>
                          <a:spLocks noChangeArrowheads="1"/>
                        </wps:cNvSpPr>
                        <wps:spPr bwMode="auto">
                          <a:xfrm>
                            <a:off x="807243"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2" name="Rectangle 1244"/>
                        <wps:cNvSpPr>
                          <a:spLocks noChangeArrowheads="1"/>
                        </wps:cNvSpPr>
                        <wps:spPr bwMode="auto">
                          <a:xfrm>
                            <a:off x="901044" y="210563"/>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3" name="Rectangle 1245"/>
                        <wps:cNvSpPr>
                          <a:spLocks noChangeArrowheads="1"/>
                        </wps:cNvSpPr>
                        <wps:spPr bwMode="auto">
                          <a:xfrm>
                            <a:off x="901447" y="35188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4" name="Rectangle 1246"/>
                        <wps:cNvSpPr>
                          <a:spLocks noChangeArrowheads="1"/>
                        </wps:cNvSpPr>
                        <wps:spPr bwMode="auto">
                          <a:xfrm>
                            <a:off x="901447" y="493213"/>
                            <a:ext cx="934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5" name="Rectangle 1247"/>
                        <wps:cNvSpPr>
                          <a:spLocks noChangeArrowheads="1"/>
                        </wps:cNvSpPr>
                        <wps:spPr bwMode="auto">
                          <a:xfrm>
                            <a:off x="901845" y="63442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6" name="Rectangle 1248"/>
                        <wps:cNvSpPr>
                          <a:spLocks noChangeArrowheads="1"/>
                        </wps:cNvSpPr>
                        <wps:spPr bwMode="auto">
                          <a:xfrm>
                            <a:off x="901847" y="772217"/>
                            <a:ext cx="934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7" name="Rectangle 1249"/>
                        <wps:cNvSpPr>
                          <a:spLocks noChangeArrowheads="1"/>
                        </wps:cNvSpPr>
                        <wps:spPr bwMode="auto">
                          <a:xfrm>
                            <a:off x="902246" y="913428"/>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8" name="Rectangle 1250"/>
                        <wps:cNvSpPr>
                          <a:spLocks noChangeArrowheads="1"/>
                        </wps:cNvSpPr>
                        <wps:spPr bwMode="auto">
                          <a:xfrm>
                            <a:off x="902247" y="105475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9" name="Rectangle 1251"/>
                        <wps:cNvSpPr>
                          <a:spLocks noChangeArrowheads="1"/>
                        </wps:cNvSpPr>
                        <wps:spPr bwMode="auto">
                          <a:xfrm>
                            <a:off x="902646" y="119607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0" name="Rectangle 1252"/>
                        <wps:cNvSpPr>
                          <a:spLocks noChangeArrowheads="1"/>
                        </wps:cNvSpPr>
                        <wps:spPr bwMode="auto">
                          <a:xfrm>
                            <a:off x="902646" y="1337403"/>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1" name="Rectangle 1253"/>
                        <wps:cNvSpPr>
                          <a:spLocks noChangeArrowheads="1"/>
                        </wps:cNvSpPr>
                        <wps:spPr bwMode="auto">
                          <a:xfrm>
                            <a:off x="903048" y="1478729"/>
                            <a:ext cx="92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2" name="Rectangle 1254"/>
                        <wps:cNvSpPr>
                          <a:spLocks noChangeArrowheads="1"/>
                        </wps:cNvSpPr>
                        <wps:spPr bwMode="auto">
                          <a:xfrm>
                            <a:off x="903047" y="161640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3" name="Rectangle 1255"/>
                        <wps:cNvSpPr>
                          <a:spLocks noChangeArrowheads="1"/>
                        </wps:cNvSpPr>
                        <wps:spPr bwMode="auto">
                          <a:xfrm>
                            <a:off x="903448" y="1757734"/>
                            <a:ext cx="92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4" name="Rectangle 1256"/>
                        <wps:cNvSpPr>
                          <a:spLocks noChangeArrowheads="1"/>
                        </wps:cNvSpPr>
                        <wps:spPr bwMode="auto">
                          <a:xfrm>
                            <a:off x="994849" y="210563"/>
                            <a:ext cx="945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5" name="Rectangle 1257"/>
                        <wps:cNvSpPr>
                          <a:spLocks noChangeArrowheads="1"/>
                        </wps:cNvSpPr>
                        <wps:spPr bwMode="auto">
                          <a:xfrm>
                            <a:off x="995252" y="351889"/>
                            <a:ext cx="941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6" name="Rectangle 1258"/>
                        <wps:cNvSpPr>
                          <a:spLocks noChangeArrowheads="1"/>
                        </wps:cNvSpPr>
                        <wps:spPr bwMode="auto">
                          <a:xfrm>
                            <a:off x="995252" y="493213"/>
                            <a:ext cx="941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7" name="Rectangle 1259"/>
                        <wps:cNvSpPr>
                          <a:spLocks noChangeArrowheads="1"/>
                        </wps:cNvSpPr>
                        <wps:spPr bwMode="auto">
                          <a:xfrm>
                            <a:off x="995650" y="634424"/>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8" name="Rectangle 1260"/>
                        <wps:cNvSpPr>
                          <a:spLocks noChangeArrowheads="1"/>
                        </wps:cNvSpPr>
                        <wps:spPr bwMode="auto">
                          <a:xfrm>
                            <a:off x="995652" y="772217"/>
                            <a:ext cx="941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9" name="Rectangle 1261"/>
                        <wps:cNvSpPr>
                          <a:spLocks noChangeArrowheads="1"/>
                        </wps:cNvSpPr>
                        <wps:spPr bwMode="auto">
                          <a:xfrm>
                            <a:off x="996051" y="913428"/>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0" name="Rectangle 1262"/>
                        <wps:cNvSpPr>
                          <a:spLocks noChangeArrowheads="1"/>
                        </wps:cNvSpPr>
                        <wps:spPr bwMode="auto">
                          <a:xfrm>
                            <a:off x="996052" y="1054754"/>
                            <a:ext cx="941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291" name="Rectangle 1263"/>
                        <wps:cNvSpPr>
                          <a:spLocks noChangeArrowheads="1"/>
                        </wps:cNvSpPr>
                        <wps:spPr bwMode="auto">
                          <a:xfrm>
                            <a:off x="996451" y="1196079"/>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2" name="Rectangle 1264"/>
                        <wps:cNvSpPr>
                          <a:spLocks noChangeArrowheads="1"/>
                        </wps:cNvSpPr>
                        <wps:spPr bwMode="auto">
                          <a:xfrm>
                            <a:off x="996451" y="1337403"/>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3" name="Rectangle 1265"/>
                        <wps:cNvSpPr>
                          <a:spLocks noChangeArrowheads="1"/>
                        </wps:cNvSpPr>
                        <wps:spPr bwMode="auto">
                          <a:xfrm>
                            <a:off x="996849" y="1478729"/>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4" name="Rectangle 1266"/>
                        <wps:cNvSpPr>
                          <a:spLocks noChangeArrowheads="1"/>
                        </wps:cNvSpPr>
                        <wps:spPr bwMode="auto">
                          <a:xfrm>
                            <a:off x="996852" y="1616409"/>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5" name="Rectangle 1267"/>
                        <wps:cNvSpPr>
                          <a:spLocks noChangeArrowheads="1"/>
                        </wps:cNvSpPr>
                        <wps:spPr bwMode="auto">
                          <a:xfrm>
                            <a:off x="997152" y="175773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6" name="Rectangle 1268"/>
                        <wps:cNvSpPr>
                          <a:spLocks noChangeArrowheads="1"/>
                        </wps:cNvSpPr>
                        <wps:spPr bwMode="auto">
                          <a:xfrm>
                            <a:off x="1090957" y="21056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7" name="Rectangle 1269"/>
                        <wps:cNvSpPr>
                          <a:spLocks noChangeArrowheads="1"/>
                        </wps:cNvSpPr>
                        <wps:spPr bwMode="auto">
                          <a:xfrm>
                            <a:off x="1091357" y="35188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8" name="Rectangle 1270"/>
                        <wps:cNvSpPr>
                          <a:spLocks noChangeArrowheads="1"/>
                        </wps:cNvSpPr>
                        <wps:spPr bwMode="auto">
                          <a:xfrm>
                            <a:off x="1091357" y="493213"/>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9" name="Rectangle 1271"/>
                        <wps:cNvSpPr>
                          <a:spLocks noChangeArrowheads="1"/>
                        </wps:cNvSpPr>
                        <wps:spPr bwMode="auto">
                          <a:xfrm>
                            <a:off x="1091757" y="63442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0" name="Rectangle 1272"/>
                        <wps:cNvSpPr>
                          <a:spLocks noChangeArrowheads="1"/>
                        </wps:cNvSpPr>
                        <wps:spPr bwMode="auto">
                          <a:xfrm>
                            <a:off x="1091757" y="772217"/>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1" name="Rectangle 1273"/>
                        <wps:cNvSpPr>
                          <a:spLocks noChangeArrowheads="1"/>
                        </wps:cNvSpPr>
                        <wps:spPr bwMode="auto">
                          <a:xfrm>
                            <a:off x="1092157" y="913428"/>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2" name="Rectangle 1274"/>
                        <wps:cNvSpPr>
                          <a:spLocks noChangeArrowheads="1"/>
                        </wps:cNvSpPr>
                        <wps:spPr bwMode="auto">
                          <a:xfrm>
                            <a:off x="1092157" y="105475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3" name="Rectangle 1275"/>
                        <wps:cNvSpPr>
                          <a:spLocks noChangeArrowheads="1"/>
                        </wps:cNvSpPr>
                        <wps:spPr bwMode="auto">
                          <a:xfrm>
                            <a:off x="1092557" y="119607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4" name="Rectangle 1276"/>
                        <wps:cNvSpPr>
                          <a:spLocks noChangeArrowheads="1"/>
                        </wps:cNvSpPr>
                        <wps:spPr bwMode="auto">
                          <a:xfrm>
                            <a:off x="1092557" y="133740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5" name="Rectangle 1277"/>
                        <wps:cNvSpPr>
                          <a:spLocks noChangeArrowheads="1"/>
                        </wps:cNvSpPr>
                        <wps:spPr bwMode="auto">
                          <a:xfrm>
                            <a:off x="1092957"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6" name="Rectangle 1278"/>
                        <wps:cNvSpPr>
                          <a:spLocks noChangeArrowheads="1"/>
                        </wps:cNvSpPr>
                        <wps:spPr bwMode="auto">
                          <a:xfrm>
                            <a:off x="1092957"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7" name="Rectangle 1279"/>
                        <wps:cNvSpPr>
                          <a:spLocks noChangeArrowheads="1"/>
                        </wps:cNvSpPr>
                        <wps:spPr bwMode="auto">
                          <a:xfrm>
                            <a:off x="1093357"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8" name="Rectangle 1280"/>
                        <wps:cNvSpPr>
                          <a:spLocks noChangeArrowheads="1"/>
                        </wps:cNvSpPr>
                        <wps:spPr bwMode="auto">
                          <a:xfrm>
                            <a:off x="1186362" y="21056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9" name="Rectangle 1281"/>
                        <wps:cNvSpPr>
                          <a:spLocks noChangeArrowheads="1"/>
                        </wps:cNvSpPr>
                        <wps:spPr bwMode="auto">
                          <a:xfrm>
                            <a:off x="1186762" y="35188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0" name="Rectangle 1282"/>
                        <wps:cNvSpPr>
                          <a:spLocks noChangeArrowheads="1"/>
                        </wps:cNvSpPr>
                        <wps:spPr bwMode="auto">
                          <a:xfrm>
                            <a:off x="1186762" y="493213"/>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1" name="Rectangle 1283"/>
                        <wps:cNvSpPr>
                          <a:spLocks noChangeArrowheads="1"/>
                        </wps:cNvSpPr>
                        <wps:spPr bwMode="auto">
                          <a:xfrm>
                            <a:off x="1187162" y="63442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2" name="Rectangle 1284"/>
                        <wps:cNvSpPr>
                          <a:spLocks noChangeArrowheads="1"/>
                        </wps:cNvSpPr>
                        <wps:spPr bwMode="auto">
                          <a:xfrm>
                            <a:off x="1187162" y="772217"/>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3" name="Rectangle 1285"/>
                        <wps:cNvSpPr>
                          <a:spLocks noChangeArrowheads="1"/>
                        </wps:cNvSpPr>
                        <wps:spPr bwMode="auto">
                          <a:xfrm>
                            <a:off x="1187562" y="913428"/>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4" name="Rectangle 1286"/>
                        <wps:cNvSpPr>
                          <a:spLocks noChangeArrowheads="1"/>
                        </wps:cNvSpPr>
                        <wps:spPr bwMode="auto">
                          <a:xfrm>
                            <a:off x="1187562" y="1054754"/>
                            <a:ext cx="938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315" name="Rectangle 1287"/>
                        <wps:cNvSpPr>
                          <a:spLocks noChangeArrowheads="1"/>
                        </wps:cNvSpPr>
                        <wps:spPr bwMode="auto">
                          <a:xfrm>
                            <a:off x="1187962" y="119607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6" name="Rectangle 1288"/>
                        <wps:cNvSpPr>
                          <a:spLocks noChangeArrowheads="1"/>
                        </wps:cNvSpPr>
                        <wps:spPr bwMode="auto">
                          <a:xfrm>
                            <a:off x="1187962" y="133740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7" name="Rectangle 1289"/>
                        <wps:cNvSpPr>
                          <a:spLocks noChangeArrowheads="1"/>
                        </wps:cNvSpPr>
                        <wps:spPr bwMode="auto">
                          <a:xfrm>
                            <a:off x="1188362"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8" name="Rectangle 1290"/>
                        <wps:cNvSpPr>
                          <a:spLocks noChangeArrowheads="1"/>
                        </wps:cNvSpPr>
                        <wps:spPr bwMode="auto">
                          <a:xfrm>
                            <a:off x="1188362"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9" name="Rectangle 1291"/>
                        <wps:cNvSpPr>
                          <a:spLocks noChangeArrowheads="1"/>
                        </wps:cNvSpPr>
                        <wps:spPr bwMode="auto">
                          <a:xfrm>
                            <a:off x="1188762"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0" name="Rectangle 1292"/>
                        <wps:cNvSpPr>
                          <a:spLocks noChangeArrowheads="1"/>
                        </wps:cNvSpPr>
                        <wps:spPr bwMode="auto">
                          <a:xfrm>
                            <a:off x="1282566" y="210563"/>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1" name="Rectangle 1293"/>
                        <wps:cNvSpPr>
                          <a:spLocks noChangeArrowheads="1"/>
                        </wps:cNvSpPr>
                        <wps:spPr bwMode="auto">
                          <a:xfrm>
                            <a:off x="1282966" y="351889"/>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2" name="Rectangle 1294"/>
                        <wps:cNvSpPr>
                          <a:spLocks noChangeArrowheads="1"/>
                        </wps:cNvSpPr>
                        <wps:spPr bwMode="auto">
                          <a:xfrm>
                            <a:off x="1282966" y="493213"/>
                            <a:ext cx="933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3" name="Rectangle 1295"/>
                        <wps:cNvSpPr>
                          <a:spLocks noChangeArrowheads="1"/>
                        </wps:cNvSpPr>
                        <wps:spPr bwMode="auto">
                          <a:xfrm>
                            <a:off x="1283366" y="634424"/>
                            <a:ext cx="929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4" name="Rectangle 1296"/>
                        <wps:cNvSpPr>
                          <a:spLocks noChangeArrowheads="1"/>
                        </wps:cNvSpPr>
                        <wps:spPr bwMode="auto">
                          <a:xfrm>
                            <a:off x="1283266" y="772217"/>
                            <a:ext cx="934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5" name="Rectangle 1297"/>
                        <wps:cNvSpPr>
                          <a:spLocks noChangeArrowheads="1"/>
                        </wps:cNvSpPr>
                        <wps:spPr bwMode="auto">
                          <a:xfrm>
                            <a:off x="1283666" y="913428"/>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6" name="Rectangle 1298"/>
                        <wps:cNvSpPr>
                          <a:spLocks noChangeArrowheads="1"/>
                        </wps:cNvSpPr>
                        <wps:spPr bwMode="auto">
                          <a:xfrm>
                            <a:off x="1283666" y="105475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7" name="Rectangle 1299"/>
                        <wps:cNvSpPr>
                          <a:spLocks noChangeArrowheads="1"/>
                        </wps:cNvSpPr>
                        <wps:spPr bwMode="auto">
                          <a:xfrm>
                            <a:off x="1284066" y="119607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8" name="Rectangle 1300"/>
                        <wps:cNvSpPr>
                          <a:spLocks noChangeArrowheads="1"/>
                        </wps:cNvSpPr>
                        <wps:spPr bwMode="auto">
                          <a:xfrm>
                            <a:off x="1284066" y="1337403"/>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9" name="Rectangle 1301"/>
                        <wps:cNvSpPr>
                          <a:spLocks noChangeArrowheads="1"/>
                        </wps:cNvSpPr>
                        <wps:spPr bwMode="auto">
                          <a:xfrm>
                            <a:off x="1284466" y="1478729"/>
                            <a:ext cx="92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0" name="Rectangle 1302"/>
                        <wps:cNvSpPr>
                          <a:spLocks noChangeArrowheads="1"/>
                        </wps:cNvSpPr>
                        <wps:spPr bwMode="auto">
                          <a:xfrm>
                            <a:off x="1284466" y="161640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1" name="Rectangle 1303"/>
                        <wps:cNvSpPr>
                          <a:spLocks noChangeArrowheads="1"/>
                        </wps:cNvSpPr>
                        <wps:spPr bwMode="auto">
                          <a:xfrm>
                            <a:off x="1284866" y="1757734"/>
                            <a:ext cx="92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2" name="Rectangle 1352"/>
                        <wps:cNvSpPr>
                          <a:spLocks noChangeArrowheads="1"/>
                        </wps:cNvSpPr>
                        <wps:spPr bwMode="auto">
                          <a:xfrm>
                            <a:off x="1376271" y="210563"/>
                            <a:ext cx="94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3" name="Rectangle 1353"/>
                        <wps:cNvSpPr>
                          <a:spLocks noChangeArrowheads="1"/>
                        </wps:cNvSpPr>
                        <wps:spPr bwMode="auto">
                          <a:xfrm>
                            <a:off x="1376671" y="351889"/>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4" name="Rectangle 1354"/>
                        <wps:cNvSpPr>
                          <a:spLocks noChangeArrowheads="1"/>
                        </wps:cNvSpPr>
                        <wps:spPr bwMode="auto">
                          <a:xfrm>
                            <a:off x="1376671" y="493213"/>
                            <a:ext cx="942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5" name="Rectangle 1355"/>
                        <wps:cNvSpPr>
                          <a:spLocks noChangeArrowheads="1"/>
                        </wps:cNvSpPr>
                        <wps:spPr bwMode="auto">
                          <a:xfrm>
                            <a:off x="1377071" y="63442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6" name="Rectangle 1356"/>
                        <wps:cNvSpPr>
                          <a:spLocks noChangeArrowheads="1"/>
                        </wps:cNvSpPr>
                        <wps:spPr bwMode="auto">
                          <a:xfrm>
                            <a:off x="1377071" y="772217"/>
                            <a:ext cx="942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7" name="Rectangle 1357"/>
                        <wps:cNvSpPr>
                          <a:spLocks noChangeArrowheads="1"/>
                        </wps:cNvSpPr>
                        <wps:spPr bwMode="auto">
                          <a:xfrm>
                            <a:off x="1377471" y="913428"/>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8" name="Rectangle 1358"/>
                        <wps:cNvSpPr>
                          <a:spLocks noChangeArrowheads="1"/>
                        </wps:cNvSpPr>
                        <wps:spPr bwMode="auto">
                          <a:xfrm>
                            <a:off x="1377471" y="1054754"/>
                            <a:ext cx="942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339" name="Rectangle 1359"/>
                        <wps:cNvSpPr>
                          <a:spLocks noChangeArrowheads="1"/>
                        </wps:cNvSpPr>
                        <wps:spPr bwMode="auto">
                          <a:xfrm>
                            <a:off x="1377871" y="119607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0" name="Rectangle 1360"/>
                        <wps:cNvSpPr>
                          <a:spLocks noChangeArrowheads="1"/>
                        </wps:cNvSpPr>
                        <wps:spPr bwMode="auto">
                          <a:xfrm>
                            <a:off x="1377871" y="1337403"/>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1" name="Rectangle 1361"/>
                        <wps:cNvSpPr>
                          <a:spLocks noChangeArrowheads="1"/>
                        </wps:cNvSpPr>
                        <wps:spPr bwMode="auto">
                          <a:xfrm>
                            <a:off x="1378271" y="147872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2" name="Rectangle 1362"/>
                        <wps:cNvSpPr>
                          <a:spLocks noChangeArrowheads="1"/>
                        </wps:cNvSpPr>
                        <wps:spPr bwMode="auto">
                          <a:xfrm>
                            <a:off x="1378271" y="161640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3" name="Rectangle 1363"/>
                        <wps:cNvSpPr>
                          <a:spLocks noChangeArrowheads="1"/>
                        </wps:cNvSpPr>
                        <wps:spPr bwMode="auto">
                          <a:xfrm>
                            <a:off x="1378671" y="175773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4" name="Rectangle 1364"/>
                        <wps:cNvSpPr>
                          <a:spLocks noChangeArrowheads="1"/>
                        </wps:cNvSpPr>
                        <wps:spPr bwMode="auto">
                          <a:xfrm>
                            <a:off x="1472476" y="21056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5" name="Rectangle 1365"/>
                        <wps:cNvSpPr>
                          <a:spLocks noChangeArrowheads="1"/>
                        </wps:cNvSpPr>
                        <wps:spPr bwMode="auto">
                          <a:xfrm>
                            <a:off x="1472876" y="35188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6" name="Rectangle 1366"/>
                        <wps:cNvSpPr>
                          <a:spLocks noChangeArrowheads="1"/>
                        </wps:cNvSpPr>
                        <wps:spPr bwMode="auto">
                          <a:xfrm>
                            <a:off x="1472876" y="493213"/>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7" name="Rectangle 1367"/>
                        <wps:cNvSpPr>
                          <a:spLocks noChangeArrowheads="1"/>
                        </wps:cNvSpPr>
                        <wps:spPr bwMode="auto">
                          <a:xfrm>
                            <a:off x="1473276" y="63442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8" name="Rectangle 1368"/>
                        <wps:cNvSpPr>
                          <a:spLocks noChangeArrowheads="1"/>
                        </wps:cNvSpPr>
                        <wps:spPr bwMode="auto">
                          <a:xfrm>
                            <a:off x="1473276" y="772217"/>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9" name="Rectangle 1369"/>
                        <wps:cNvSpPr>
                          <a:spLocks noChangeArrowheads="1"/>
                        </wps:cNvSpPr>
                        <wps:spPr bwMode="auto">
                          <a:xfrm>
                            <a:off x="1473676" y="913428"/>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0" name="Rectangle 1370"/>
                        <wps:cNvSpPr>
                          <a:spLocks noChangeArrowheads="1"/>
                        </wps:cNvSpPr>
                        <wps:spPr bwMode="auto">
                          <a:xfrm>
                            <a:off x="1473676" y="105475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1" name="Rectangle 1371"/>
                        <wps:cNvSpPr>
                          <a:spLocks noChangeArrowheads="1"/>
                        </wps:cNvSpPr>
                        <wps:spPr bwMode="auto">
                          <a:xfrm>
                            <a:off x="1474076" y="119607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2" name="Rectangle 1372"/>
                        <wps:cNvSpPr>
                          <a:spLocks noChangeArrowheads="1"/>
                        </wps:cNvSpPr>
                        <wps:spPr bwMode="auto">
                          <a:xfrm>
                            <a:off x="1474076" y="133740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3" name="Rectangle 1373"/>
                        <wps:cNvSpPr>
                          <a:spLocks noChangeArrowheads="1"/>
                        </wps:cNvSpPr>
                        <wps:spPr bwMode="auto">
                          <a:xfrm>
                            <a:off x="1474476"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4" name="Rectangle 1374"/>
                        <wps:cNvSpPr>
                          <a:spLocks noChangeArrowheads="1"/>
                        </wps:cNvSpPr>
                        <wps:spPr bwMode="auto">
                          <a:xfrm>
                            <a:off x="1474476"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5" name="Rectangle 1375"/>
                        <wps:cNvSpPr>
                          <a:spLocks noChangeArrowheads="1"/>
                        </wps:cNvSpPr>
                        <wps:spPr bwMode="auto">
                          <a:xfrm>
                            <a:off x="1474876"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6" name="Text Box 2"/>
                        <wps:cNvSpPr txBox="1">
                          <a:spLocks noChangeArrowheads="1"/>
                        </wps:cNvSpPr>
                        <wps:spPr bwMode="auto">
                          <a:xfrm>
                            <a:off x="573228" y="1982077"/>
                            <a:ext cx="726536" cy="2741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83AB0B" w14:textId="77777777" w:rsidR="00843AA2" w:rsidRDefault="00843AA2" w:rsidP="00716DFC">
                              <w:pPr>
                                <w:pStyle w:val="NormalWeb"/>
                                <w:overflowPunct w:val="0"/>
                                <w:spacing w:before="0" w:beforeAutospacing="0" w:after="120" w:afterAutospacing="0"/>
                                <w:jc w:val="both"/>
                              </w:pPr>
                              <w:r>
                                <w:rPr>
                                  <w:rFonts w:ascii="Arial" w:hAnsi="Arial"/>
                                  <w:b/>
                                  <w:bCs/>
                                  <w:sz w:val="16"/>
                                  <w:szCs w:val="16"/>
                                  <w:lang w:val="en-GB"/>
                                </w:rPr>
                                <w:t>Pattern 2</w:t>
                              </w:r>
                            </w:p>
                          </w:txbxContent>
                        </wps:txbx>
                        <wps:bodyPr rot="0" vert="horz" wrap="square" lIns="91440" tIns="45720" rIns="91440" bIns="45720" anchor="t" anchorCtr="0" upright="1">
                          <a:noAutofit/>
                        </wps:bodyPr>
                      </wps:wsp>
                    </wpc:wpc>
                  </a:graphicData>
                </a:graphic>
              </wp:inline>
            </w:drawing>
          </mc:Choice>
          <mc:Fallback>
            <w:pict>
              <v:group w14:anchorId="47C3BCDB" id="Canvas 1160" o:spid="_x0000_s1198" editas="canvas" style="width:143.7pt;height:184.25pt;mso-position-horizontal-relative:char;mso-position-vertical-relative:line" coordsize="18249,2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">
                <v:shape id="_x0000_s1199" type="#_x0000_t75" style="position:absolute;width:18249;height:23399;visibility:visible;mso-wrap-style:square">
                  <v:fill o:detectmouseclick="t"/>
                  <v:path o:connecttype="none"/>
                </v:shape>
                <v:rect id="Rectangle 976" o:spid="_x0000_s1200" style="position:absolute;left:2303;top:2104;width:95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" fillcolor="#dbdbdb" strokecolor="#44546a">
                  <v:stroke joinstyle="round"/>
                  <v:textbox inset="1.50514mm,.75258mm,1.50514mm,.75258mm"/>
                </v:rect>
                <v:rect id="Rectangle 1161" o:spid="_x0000_s1201" style="position:absolute;left:2307;top:3518;width:946;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" fillcolor="#dbdbdb" strokecolor="#44546a">
                  <v:stroke joinstyle="round"/>
                  <v:textbox inset="1.50514mm,.75258mm,1.50514mm,.75258mm"/>
                </v:rect>
                <v:rect id="Rectangle 1162" o:spid="_x0000_s1202" style="position:absolute;left:2307;top:4932;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" fillcolor="#dbdbdb" strokecolor="#44546a">
                  <v:stroke joinstyle="round"/>
                  <v:textbox inset="1.50514mm,.75258mm,1.50514mm,.75258mm"/>
                </v:rect>
                <v:rect id="Rectangle 1163" o:spid="_x0000_s1203" style="position:absolute;left:2311;top:634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" fillcolor="#dbdbdb" strokecolor="#44546a">
                  <v:stroke joinstyle="round"/>
                  <v:textbox inset="1.50514mm,.75258mm,1.50514mm,.75258mm"/>
                </v:rect>
                <v:rect id="Rectangle 1164" o:spid="_x0000_s1204" style="position:absolute;left:2311;top:7721;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" fillcolor="#dbdbdb" strokecolor="#44546a">
                  <v:stroke joinstyle="round"/>
                  <v:textbox inset="1.50514mm,.75258mm,1.50514mm,.75258mm"/>
                </v:rect>
                <v:rect id="Rectangle 1165" o:spid="_x0000_s1205" style="position:absolute;left:2315;top:913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" fillcolor="#dbdbdb" strokecolor="#44546a">
                  <v:stroke joinstyle="round"/>
                  <v:textbox inset="1.50514mm,.75258mm,1.50514mm,.75258mm"/>
                </v:rect>
                <v:rect id="Rectangle 1166" o:spid="_x0000_s1206" style="position:absolute;left:2315;top:10547;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" fillcolor="#dbdbdb" strokecolor="#44546a">
                  <v:stroke joinstyle="round"/>
                  <v:textbox inset="1.50514mm,.75258mm,1.50514mm,.75258mm"/>
                </v:rect>
                <v:rect id="Rectangle 1167" o:spid="_x0000_s1207" style="position:absolute;left:2319;top:11960;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" fillcolor="#dbdbdb" strokecolor="#44546a">
                  <v:stroke joinstyle="round"/>
                  <v:textbox inset="1.50514mm,.75258mm,1.50514mm,.75258mm"/>
                </v:rect>
                <v:rect id="Rectangle 1168" o:spid="_x0000_s1208" style="position:absolute;left:2319;top:1337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" fillcolor="#dbdbdb" strokecolor="#44546a">
                  <v:stroke joinstyle="round"/>
                  <v:textbox inset="1.50514mm,.75258mm,1.50514mm,.75258mm"/>
                </v:rect>
                <v:rect id="Rectangle 1169" o:spid="_x0000_s1209" style="position:absolute;left:2323;top:1478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" fillcolor="#dbdbdb" strokecolor="#44546a">
                  <v:stroke joinstyle="round"/>
                  <v:textbox inset="1.50514mm,.75258mm,1.50514mm,.75258mm"/>
                </v:rect>
                <v:rect id="Rectangle 1170" o:spid="_x0000_s1210" style="position:absolute;left:2323;top:1616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" fillcolor="#dbdbdb" strokecolor="#44546a">
                  <v:stroke joinstyle="round"/>
                  <v:textbox inset="1.50514mm,.75258mm,1.50514mm,.75258mm"/>
                </v:rect>
                <v:rect id="Rectangle 1171" o:spid="_x0000_s1211" style="position:absolute;left:2327;top:1757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" fillcolor="#dbdbdb" strokecolor="#44546a">
                  <v:stroke joinstyle="round"/>
                  <v:textbox inset="1.50514mm,.75258mm,1.50514mm,.75258mm"/>
                </v:rect>
                <v:rect id="Rectangle 1172" o:spid="_x0000_s1212" style="position:absolute;left:3265;top:210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" fillcolor="#dbdbdb" strokecolor="#44546a">
                  <v:stroke joinstyle="round"/>
                  <v:textbox inset="1.50514mm,.75258mm,1.50514mm,.75258mm"/>
                </v:rect>
                <v:rect id="Rectangle 1173" o:spid="_x0000_s1213" style="position:absolute;left:3269;top:3517;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" fillcolor="#dbdbdb" strokecolor="#44546a">
                  <v:stroke joinstyle="round"/>
                  <v:textbox inset="1.50514mm,.75258mm,1.50514mm,.75258mm"/>
                </v:rect>
                <v:rect id="Rectangle 1174" o:spid="_x0000_s1214" style="position:absolute;left:3269;top:4930;width:941;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" fillcolor="#dbdbdb" strokecolor="#44546a">
                  <v:stroke joinstyle="round"/>
                  <v:textbox inset="1.50514mm,.75258mm,1.50514mm,.75258mm"/>
                </v:rect>
                <v:rect id="Rectangle 1175" o:spid="_x0000_s1215" style="position:absolute;left:3273;top:634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" fillcolor="#dbdbdb" strokecolor="#44546a">
                  <v:stroke joinstyle="round"/>
                  <v:textbox inset="1.50514mm,.75258mm,1.50514mm,.75258mm"/>
                </v:rect>
                <v:rect id="Rectangle 1176" o:spid="_x0000_s1216" style="position:absolute;left:3273;top:772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" fillcolor="#dbdbdb" strokecolor="#44546a">
                  <v:stroke joinstyle="round"/>
                  <v:textbox inset="1.50514mm,.75258mm,1.50514mm,.75258mm"/>
                </v:rect>
                <v:rect id="Rectangle 1177" o:spid="_x0000_s1217" style="position:absolute;left:3277;top:913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" fillcolor="#dbdbdb" strokecolor="#44546a">
                  <v:stroke joinstyle="round"/>
                  <v:textbox inset="1.50514mm,.75258mm,1.50514mm,.75258mm"/>
                </v:rect>
                <v:rect id="Rectangle 1178" o:spid="_x0000_s1218" style="position:absolute;left:3277;top:10547;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" fillcolor="#dbdbdb" strokecolor="#44546a">
                  <v:stroke joinstyle="round"/>
                  <v:textbox inset="1.50514mm,.75258mm,1.50514mm,.75258mm"/>
                </v:rect>
                <v:rect id="Rectangle 1179" o:spid="_x0000_s1219" style="position:absolute;left:3281;top:11959;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" fillcolor="#dbdbdb" strokecolor="#44546a">
                  <v:stroke joinstyle="round"/>
                  <v:textbox inset="1.50514mm,.75258mm,1.50514mm,.75258mm"/>
                </v:rect>
                <v:rect id="Rectangle 1180" o:spid="_x0000_s1220" style="position:absolute;left:3281;top:13372;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" fillcolor="#dbdbdb" strokecolor="#44546a">
                  <v:stroke joinstyle="round"/>
                  <v:textbox inset="1.50514mm,.75258mm,1.50514mm,.75258mm"/>
                </v:rect>
                <v:rect id="Rectangle 1181" o:spid="_x0000_s1221" style="position:absolute;left:3285;top:14786;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" fillcolor="#dbdbdb" strokecolor="#44546a">
                  <v:stroke joinstyle="round"/>
                  <v:textbox inset="1.50514mm,.75258mm,1.50514mm,.75258mm"/>
                </v:rect>
                <v:rect id="Rectangle 1182" o:spid="_x0000_s1222" style="position:absolute;left:3285;top:16162;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" fillcolor="#dbdbdb" strokecolor="#44546a">
                  <v:stroke joinstyle="round"/>
                  <v:textbox inset="1.50514mm,.75258mm,1.50514mm,.75258mm"/>
                </v:rect>
                <v:rect id="Rectangle 1183" o:spid="_x0000_s1223" style="position:absolute;left:3289;top:17576;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" fillcolor="#dbdbdb" strokecolor="#44546a">
                  <v:stroke joinstyle="round"/>
                  <v:textbox inset="1.50514mm,.75258mm,1.50514mm,.75258mm"/>
                </v:rect>
                <v:rect id="Rectangle 1184" o:spid="_x0000_s1224" style="position:absolute;left:4218;top:2104;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" fillcolor="#44546a" strokecolor="#44546a">
                  <v:stroke joinstyle="round"/>
                  <v:textbox inset="1.50514mm,.75258mm,1.50514mm,.75258mm"/>
                </v:rect>
                <v:rect id="Rectangle 1185" o:spid="_x0000_s1225" style="position:absolute;left:4222;top:351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" strokecolor="#44546a">
                  <v:stroke joinstyle="round"/>
                  <v:textbox inset="1.50514mm,.75258mm,1.50514mm,.75258mm"/>
                </v:rect>
                <v:rect id="Rectangle 1186" o:spid="_x0000_s1226" style="position:absolute;left:4222;top:4930;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" fillcolor="#44546a" strokecolor="#44546a">
                  <v:stroke joinstyle="round"/>
                  <v:textbox inset="1.50514mm,.75258mm,1.50514mm,.75258mm"/>
                </v:rect>
                <v:rect id="Rectangle 1187" o:spid="_x0000_s1227" style="position:absolute;left:4226;top:634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" strokecolor="#44546a">
                  <v:stroke joinstyle="round"/>
                  <v:textbox inset="1.50514mm,.75258mm,1.50514mm,.75258mm"/>
                </v:rect>
                <v:rect id="Rectangle 1188" o:spid="_x0000_s1228" style="position:absolute;left:4226;top:77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" fillcolor="#44546a" strokecolor="#44546a">
                  <v:stroke joinstyle="round"/>
                  <v:textbox inset="1.50514mm,.75258mm,1.50514mm,.75258mm"/>
                </v:rect>
                <v:rect id="Rectangle 1189" o:spid="_x0000_s1229" style="position:absolute;left:4230;top:913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" strokecolor="#44546a">
                  <v:stroke joinstyle="round"/>
                  <v:textbox inset="1.50514mm,.75258mm,1.50514mm,.75258mm"/>
                </v:rect>
                <v:rect id="Rectangle 1190" o:spid="_x0000_s1230" style="position:absolute;left:4230;top:10547;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" fillcolor="#44546a" strokecolor="#44546a">
                  <v:stroke joinstyle="round"/>
                  <v:textbox inset="1.50514mm,.75258mm,1.50514mm,.75258mm"/>
                </v:rect>
                <v:rect id="Rectangle 1191" o:spid="_x0000_s1231" style="position:absolute;left:4234;top:1195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" strokecolor="#44546a">
                  <v:stroke joinstyle="round"/>
                  <v:textbox inset="1.50514mm,.75258mm,1.50514mm,.75258mm"/>
                </v:rect>
                <v:rect id="Rectangle 1192" o:spid="_x0000_s1232" style="position:absolute;left:4234;top:13372;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" fillcolor="#44546a" strokecolor="#44546a">
                  <v:stroke joinstyle="round"/>
                  <v:textbox inset="1.50514mm,.75258mm,1.50514mm,.75258mm"/>
                </v:rect>
                <v:rect id="Rectangle 1193" o:spid="_x0000_s1233" style="position:absolute;left:4238;top:14786;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" strokecolor="#44546a">
                  <v:stroke joinstyle="round"/>
                  <v:textbox inset="1.50514mm,.75258mm,1.50514mm,.75258mm"/>
                </v:rect>
                <v:rect id="Rectangle 1194" o:spid="_x0000_s1234" style="position:absolute;left:4238;top:16162;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" fillcolor="#44546a" strokecolor="#44546a">
                  <v:stroke joinstyle="round"/>
                  <v:textbox inset="1.50514mm,.75258mm,1.50514mm,.75258mm"/>
                </v:rect>
                <v:rect id="Rectangle 1195" o:spid="_x0000_s1235" style="position:absolute;left:4242;top:17576;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" strokecolor="#44546a">
                  <v:stroke joinstyle="round"/>
                  <v:textbox inset="1.50514mm,.75258mm,1.50514mm,.75258mm"/>
                </v:rect>
                <v:rect id="Rectangle 1196" o:spid="_x0000_s1236" style="position:absolute;left:5180;top:21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" strokecolor="#44546a">
                  <v:stroke joinstyle="round"/>
                  <v:textbox inset="1.50514mm,.75258mm,1.50514mm,.75258mm"/>
                </v:rect>
                <v:rect id="Rectangle 1197" o:spid="_x0000_s1237" style="position:absolute;left:5184;top:351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" strokecolor="#44546a">
                  <v:stroke joinstyle="round"/>
                  <v:textbox inset="1.50514mm,.75258mm,1.50514mm,.75258mm"/>
                </v:rect>
                <v:rect id="Rectangle 1198" o:spid="_x0000_s1238" style="position:absolute;left:5184;top:4930;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" strokecolor="#44546a">
                  <v:stroke joinstyle="round"/>
                  <v:textbox inset="1.50514mm,.75258mm,1.50514mm,.75258mm"/>
                </v:rect>
                <v:rect id="Rectangle 1199" o:spid="_x0000_s1239" style="position:absolute;left:5188;top:634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" strokecolor="#44546a">
                  <v:stroke joinstyle="round"/>
                  <v:textbox inset="1.50514mm,.75258mm,1.50514mm,.75258mm"/>
                </v:rect>
                <v:rect id="Rectangle 1200" o:spid="_x0000_s1240" style="position:absolute;left:5188;top:772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" strokecolor="#44546a">
                  <v:stroke joinstyle="round"/>
                  <v:textbox inset="1.50514mm,.75258mm,1.50514mm,.75258mm"/>
                </v:rect>
                <v:rect id="Rectangle 1201" o:spid="_x0000_s1241" style="position:absolute;left:5192;top:913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" strokecolor="#44546a">
                  <v:stroke joinstyle="round"/>
                  <v:textbox inset="1.50514mm,.75258mm,1.50514mm,.75258mm"/>
                </v:rect>
                <v:rect id="Rectangle 1202" o:spid="_x0000_s1242" style="position:absolute;left:5192;top:10547;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" strokecolor="#44546a">
                  <v:stroke joinstyle="round"/>
                  <v:textbox inset="1.50514mm,.75258mm,1.50514mm,.75258mm"/>
                </v:rect>
                <v:rect id="Rectangle 1203" o:spid="_x0000_s1243" style="position:absolute;left:5196;top:11959;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" strokecolor="#44546a">
                  <v:stroke joinstyle="round"/>
                  <v:textbox inset="1.50514mm,.75258mm,1.50514mm,.75258mm"/>
                </v:rect>
                <v:rect id="Rectangle 1204" o:spid="_x0000_s1244" style="position:absolute;left:5196;top:13372;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" strokecolor="#44546a">
                  <v:stroke joinstyle="round"/>
                  <v:textbox inset="1.50514mm,.75258mm,1.50514mm,.75258mm"/>
                </v:rect>
                <v:rect id="Rectangle 1205" o:spid="_x0000_s1245" style="position:absolute;left:5200;top:14786;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" strokecolor="#44546a">
                  <v:stroke joinstyle="round"/>
                  <v:textbox inset="1.50514mm,.75258mm,1.50514mm,.75258mm"/>
                </v:rect>
                <v:rect id="Rectangle 1206" o:spid="_x0000_s1246" style="position:absolute;left:5200;top:16162;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" strokecolor="#44546a">
                  <v:stroke joinstyle="round"/>
                  <v:textbox inset="1.50514mm,.75258mm,1.50514mm,.75258mm"/>
                </v:rect>
                <v:rect id="Rectangle 1207" o:spid="_x0000_s1247" style="position:absolute;left:5204;top:17576;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" strokecolor="#44546a">
                  <v:stroke joinstyle="round"/>
                  <v:textbox inset="1.50514mm,.75258mm,1.50514mm,.75258mm"/>
                </v:rect>
                <v:rect id="Rectangle 1208" o:spid="_x0000_s1248" style="position:absolute;left:6133;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" strokecolor="#44546a">
                  <v:stroke joinstyle="round"/>
                  <v:textbox inset="1.50514mm,.75258mm,1.50514mm,.75258mm"/>
                </v:rect>
                <v:rect id="Rectangle 1209" o:spid="_x0000_s1249" style="position:absolute;left:6137;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" strokecolor="#44546a">
                  <v:stroke joinstyle="round"/>
                  <v:textbox inset="1.50514mm,.75258mm,1.50514mm,.75258mm"/>
                </v:rect>
                <v:rect id="Rectangle 1210" o:spid="_x0000_s1250" style="position:absolute;left:6137;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" strokecolor="#44546a">
                  <v:stroke joinstyle="round"/>
                  <v:textbox inset="1.50514mm,.75258mm,1.50514mm,.75258mm"/>
                </v:rect>
                <v:rect id="Rectangle 1211" o:spid="_x0000_s1251" style="position:absolute;left:6141;top:634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" strokecolor="#44546a">
                  <v:stroke joinstyle="round"/>
                  <v:textbox inset="1.50514mm,.75258mm,1.50514mm,.75258mm"/>
                </v:rect>
                <v:rect id="Rectangle 1212" o:spid="_x0000_s1252" style="position:absolute;left:6141;top:772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" strokecolor="#44546a">
                  <v:stroke joinstyle="round"/>
                  <v:textbox inset="1.50514mm,.75258mm,1.50514mm,.75258mm"/>
                </v:rect>
                <v:rect id="Rectangle 1213" o:spid="_x0000_s1253" style="position:absolute;left:6145;top:913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" strokecolor="#44546a">
                  <v:stroke joinstyle="round"/>
                  <v:textbox inset="1.50514mm,.75258mm,1.50514mm,.75258mm"/>
                </v:rect>
                <v:rect id="Rectangle 1214" o:spid="_x0000_s1254" style="position:absolute;left:6145;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" fillcolor="#a9d18e" strokecolor="#44546a">
                  <v:stroke joinstyle="round"/>
                  <v:textbox inset="1.50514mm,.75258mm,1.50514mm,.75258mm"/>
                </v:rect>
                <v:rect id="Rectangle 1215" o:spid="_x0000_s1255" style="position:absolute;left:6149;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" strokecolor="#44546a">
                  <v:stroke joinstyle="round"/>
                  <v:textbox inset="1.50514mm,.75258mm,1.50514mm,.75258mm"/>
                </v:rect>
                <v:rect id="Rectangle 1216" o:spid="_x0000_s1256" style="position:absolute;left:6149;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" strokecolor="#44546a">
                  <v:stroke joinstyle="round"/>
                  <v:textbox inset="1.50514mm,.75258mm,1.50514mm,.75258mm"/>
                </v:rect>
                <v:rect id="Rectangle 1217" o:spid="_x0000_s1257" style="position:absolute;left:6153;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" strokecolor="#44546a">
                  <v:stroke joinstyle="round"/>
                  <v:textbox inset="1.50514mm,.75258mm,1.50514mm,.75258mm"/>
                </v:rect>
                <v:rect id="Rectangle 1218" o:spid="_x0000_s1258" style="position:absolute;left:6153;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" strokecolor="#44546a">
                  <v:stroke joinstyle="round"/>
                  <v:textbox inset="1.50514mm,.75258mm,1.50514mm,.75258mm"/>
                </v:rect>
                <v:rect id="Rectangle 1219" o:spid="_x0000_s1259" style="position:absolute;left:6157;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" strokecolor="#44546a">
                  <v:stroke joinstyle="round"/>
                  <v:textbox inset="1.50514mm,.75258mm,1.50514mm,.75258mm"/>
                </v:rect>
                <v:rect id="Rectangle 1220" o:spid="_x0000_s1260" style="position:absolute;left:7095;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" strokecolor="#44546a">
                  <v:stroke joinstyle="round"/>
                  <v:textbox inset="1.50514mm,.75258mm,1.50514mm,.75258mm"/>
                </v:rect>
                <v:rect id="Rectangle 1221" o:spid="_x0000_s1261" style="position:absolute;left:7099;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" strokecolor="#44546a">
                  <v:stroke joinstyle="round"/>
                  <v:textbox inset="1.50514mm,.75258mm,1.50514mm,.75258mm"/>
                </v:rect>
                <v:rect id="Rectangle 1222" o:spid="_x0000_s1262" style="position:absolute;left:7099;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" strokecolor="#44546a">
                  <v:stroke joinstyle="round"/>
                  <v:textbox inset="1.50514mm,.75258mm,1.50514mm,.75258mm"/>
                </v:rect>
                <v:rect id="Rectangle 1223" o:spid="_x0000_s1263" style="position:absolute;left:7103;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" strokecolor="#44546a">
                  <v:stroke joinstyle="round"/>
                  <v:textbox inset="1.50514mm,.75258mm,1.50514mm,.75258mm"/>
                </v:rect>
                <v:rect id="Rectangle 1224" o:spid="_x0000_s1264" style="position:absolute;left:7103;top:772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" strokecolor="#44546a">
                  <v:stroke joinstyle="round"/>
                  <v:textbox inset="1.50514mm,.75258mm,1.50514mm,.75258mm"/>
                </v:rect>
                <v:rect id="Rectangle 1225" o:spid="_x0000_s1265" style="position:absolute;left:7107;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" strokecolor="#44546a">
                  <v:stroke joinstyle="round"/>
                  <v:textbox inset="1.50514mm,.75258mm,1.50514mm,.75258mm"/>
                </v:rect>
                <v:rect id="Rectangle 1226" o:spid="_x0000_s1266" style="position:absolute;left:7107;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" strokecolor="#44546a">
                  <v:stroke joinstyle="round"/>
                  <v:textbox inset="1.50514mm,.75258mm,1.50514mm,.75258mm"/>
                </v:rect>
                <v:rect id="Rectangle 1227" o:spid="_x0000_s1267" style="position:absolute;left:7111;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" strokecolor="#44546a">
                  <v:stroke joinstyle="round"/>
                  <v:textbox inset="1.50514mm,.75258mm,1.50514mm,.75258mm"/>
                </v:rect>
                <v:rect id="Rectangle 1228" o:spid="_x0000_s1268" style="position:absolute;left:7111;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" strokecolor="#44546a">
                  <v:stroke joinstyle="round"/>
                  <v:textbox inset="1.50514mm,.75258mm,1.50514mm,.75258mm"/>
                </v:rect>
                <v:rect id="Rectangle 1229" o:spid="_x0000_s1269" style="position:absolute;left:7115;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" strokecolor="#44546a">
                  <v:stroke joinstyle="round"/>
                  <v:textbox inset="1.50514mm,.75258mm,1.50514mm,.75258mm"/>
                </v:rect>
                <v:rect id="Rectangle 1230" o:spid="_x0000_s1270" style="position:absolute;left:7115;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" strokecolor="#44546a">
                  <v:stroke joinstyle="round"/>
                  <v:textbox inset="1.50514mm,.75258mm,1.50514mm,.75258mm"/>
                </v:rect>
                <v:rect id="Rectangle 1231" o:spid="_x0000_s1271" style="position:absolute;left:7119;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" strokecolor="#44546a">
                  <v:stroke joinstyle="round"/>
                  <v:textbox inset="1.50514mm,.75258mm,1.50514mm,.75258mm"/>
                </v:rect>
                <v:rect id="Rectangle 1232" o:spid="_x0000_s1272" style="position:absolute;left:8049;top:2105;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" strokecolor="#44546a">
                  <v:stroke joinstyle="round"/>
                  <v:textbox inset="1.50514mm,.75258mm,1.50514mm,.75258mm"/>
                </v:rect>
                <v:rect id="Rectangle 1233" o:spid="_x0000_s1273" style="position:absolute;left:8053;top:3518;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" strokecolor="#44546a">
                  <v:stroke joinstyle="round"/>
                  <v:textbox inset="1.50514mm,.75258mm,1.50514mm,.75258mm"/>
                </v:rect>
                <v:rect id="Rectangle 1234" o:spid="_x0000_s1274" style="position:absolute;left:8053;top:4932;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" strokecolor="#44546a">
                  <v:stroke joinstyle="round"/>
                  <v:textbox inset="1.50514mm,.75258mm,1.50514mm,.75258mm"/>
                </v:rect>
                <v:rect id="Rectangle 1235" o:spid="_x0000_s1275" style="position:absolute;left:8057;top:634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" strokecolor="#44546a">
                  <v:stroke joinstyle="round"/>
                  <v:textbox inset="1.50514mm,.75258mm,1.50514mm,.75258mm"/>
                </v:rect>
                <v:rect id="Rectangle 1236" o:spid="_x0000_s1276" style="position:absolute;left:8057;top:7722;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" strokecolor="#44546a">
                  <v:stroke joinstyle="round"/>
                  <v:textbox inset="1.50514mm,.75258mm,1.50514mm,.75258mm"/>
                </v:rect>
                <v:rect id="Rectangle 1237" o:spid="_x0000_s1277" style="position:absolute;left:8061;top:913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" strokecolor="#44546a">
                  <v:stroke joinstyle="round"/>
                  <v:textbox inset="1.50514mm,.75258mm,1.50514mm,.75258mm"/>
                </v:rect>
                <v:rect id="Rectangle 1238" o:spid="_x0000_s1278" style="position:absolute;left:8061;top:1054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" fillcolor="#a9d18e" strokecolor="#44546a">
                  <v:stroke joinstyle="round"/>
                  <v:textbox inset="1.50514mm,.75258mm,1.50514mm,.75258mm"/>
                </v:rect>
                <v:rect id="Rectangle 1239" o:spid="_x0000_s1279" style="position:absolute;left:8065;top:11960;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" strokecolor="#44546a">
                  <v:stroke joinstyle="round"/>
                  <v:textbox inset="1.50514mm,.75258mm,1.50514mm,.75258mm"/>
                </v:rect>
                <v:rect id="Rectangle 1240" o:spid="_x0000_s1280" style="position:absolute;left:8065;top:1337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" strokecolor="#44546a">
                  <v:stroke joinstyle="round"/>
                  <v:textbox inset="1.50514mm,.75258mm,1.50514mm,.75258mm"/>
                </v:rect>
                <v:rect id="Rectangle 1241" o:spid="_x0000_s1281" style="position:absolute;left:8068;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" strokecolor="#44546a">
                  <v:stroke joinstyle="round"/>
                  <v:textbox inset="1.50514mm,.75258mm,1.50514mm,.75258mm"/>
                </v:rect>
                <v:rect id="Rectangle 1242" o:spid="_x0000_s1282" style="position:absolute;left:8068;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" strokecolor="#44546a">
                  <v:stroke joinstyle="round"/>
                  <v:textbox inset="1.50514mm,.75258mm,1.50514mm,.75258mm"/>
                </v:rect>
                <v:rect id="Rectangle 1243" o:spid="_x0000_s1283" style="position:absolute;left:8072;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" strokecolor="#44546a">
                  <v:stroke joinstyle="round"/>
                  <v:textbox inset="1.50514mm,.75258mm,1.50514mm,.75258mm"/>
                </v:rect>
                <v:rect id="Rectangle 1244" o:spid="_x0000_s1284" style="position:absolute;left:9010;top:210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" strokecolor="#44546a">
                  <v:stroke joinstyle="round"/>
                  <v:textbox inset="1.50514mm,.75258mm,1.50514mm,.75258mm"/>
                </v:rect>
                <v:rect id="Rectangle 1245" o:spid="_x0000_s1285" style="position:absolute;left:9014;top:3518;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" strokecolor="#44546a">
                  <v:stroke joinstyle="round"/>
                  <v:textbox inset="1.50514mm,.75258mm,1.50514mm,.75258mm"/>
                </v:rect>
                <v:rect id="Rectangle 1246" o:spid="_x0000_s1286" style="position:absolute;left:9014;top:493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" strokecolor="#44546a">
                  <v:stroke joinstyle="round"/>
                  <v:textbox inset="1.50514mm,.75258mm,1.50514mm,.75258mm"/>
                </v:rect>
                <v:rect id="Rectangle 1247" o:spid="_x0000_s1287" style="position:absolute;left:9018;top:634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" strokecolor="#44546a">
                  <v:stroke joinstyle="round"/>
                  <v:textbox inset="1.50514mm,.75258mm,1.50514mm,.75258mm"/>
                </v:rect>
                <v:rect id="Rectangle 1248" o:spid="_x0000_s1288" style="position:absolute;left:9018;top:772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" strokecolor="#44546a">
                  <v:stroke joinstyle="round"/>
                  <v:textbox inset="1.50514mm,.75258mm,1.50514mm,.75258mm"/>
                </v:rect>
                <v:rect id="Rectangle 1249" o:spid="_x0000_s1289" style="position:absolute;left:9022;top:913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" strokecolor="#44546a">
                  <v:stroke joinstyle="round"/>
                  <v:textbox inset="1.50514mm,.75258mm,1.50514mm,.75258mm"/>
                </v:rect>
                <v:rect id="Rectangle 1250" o:spid="_x0000_s1290" style="position:absolute;left:9022;top:1054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" strokecolor="#44546a">
                  <v:stroke joinstyle="round"/>
                  <v:textbox inset="1.50514mm,.75258mm,1.50514mm,.75258mm"/>
                </v:rect>
                <v:rect id="Rectangle 1251" o:spid="_x0000_s1291" style="position:absolute;left:9026;top:11960;width:93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" strokecolor="#44546a">
                  <v:stroke joinstyle="round"/>
                  <v:textbox inset="1.50514mm,.75258mm,1.50514mm,.75258mm"/>
                </v:rect>
                <v:rect id="Rectangle 1252" o:spid="_x0000_s1292" style="position:absolute;left:9026;top:1337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" strokecolor="#44546a">
                  <v:stroke joinstyle="round"/>
                  <v:textbox inset="1.50514mm,.75258mm,1.50514mm,.75258mm"/>
                </v:rect>
                <v:rect id="Rectangle 1253" o:spid="_x0000_s1293" style="position:absolute;left:9030;top:1478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" strokecolor="#44546a">
                  <v:stroke joinstyle="round"/>
                  <v:textbox inset="1.50514mm,.75258mm,1.50514mm,.75258mm"/>
                </v:rect>
                <v:rect id="Rectangle 1254" o:spid="_x0000_s1294" style="position:absolute;left:9030;top:1616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" strokecolor="#44546a">
                  <v:stroke joinstyle="round"/>
                  <v:textbox inset="1.50514mm,.75258mm,1.50514mm,.75258mm"/>
                </v:rect>
                <v:rect id="Rectangle 1255" o:spid="_x0000_s1295" style="position:absolute;left:9034;top:1757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" strokecolor="#44546a">
                  <v:stroke joinstyle="round"/>
                  <v:textbox inset="1.50514mm,.75258mm,1.50514mm,.75258mm"/>
                </v:rect>
                <v:rect id="Rectangle 1256" o:spid="_x0000_s1296" style="position:absolute;left:9948;top:2105;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" strokecolor="#44546a">
                  <v:stroke joinstyle="round"/>
                  <v:textbox inset="1.50514mm,.75258mm,1.50514mm,.75258mm"/>
                </v:rect>
                <v:rect id="Rectangle 1257" o:spid="_x0000_s1297" style="position:absolute;left:9952;top:3518;width:941;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" strokecolor="#44546a">
                  <v:stroke joinstyle="round"/>
                  <v:textbox inset="1.50514mm,.75258mm,1.50514mm,.75258mm"/>
                </v:rect>
                <v:rect id="Rectangle 1258" o:spid="_x0000_s1298" style="position:absolute;left:9952;top:4932;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" strokecolor="#44546a">
                  <v:stroke joinstyle="round"/>
                  <v:textbox inset="1.50514mm,.75258mm,1.50514mm,.75258mm"/>
                </v:rect>
                <v:rect id="Rectangle 1259" o:spid="_x0000_s1299" style="position:absolute;left:9956;top:634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" strokecolor="#44546a">
                  <v:stroke joinstyle="round"/>
                  <v:textbox inset="1.50514mm,.75258mm,1.50514mm,.75258mm"/>
                </v:rect>
                <v:rect id="Rectangle 1260" o:spid="_x0000_s1300" style="position:absolute;left:9956;top:7722;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" strokecolor="#44546a">
                  <v:stroke joinstyle="round"/>
                  <v:textbox inset="1.50514mm,.75258mm,1.50514mm,.75258mm"/>
                </v:rect>
                <v:rect id="Rectangle 1261" o:spid="_x0000_s1301" style="position:absolute;left:9960;top:913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" strokecolor="#44546a">
                  <v:stroke joinstyle="round"/>
                  <v:textbox inset="1.50514mm,.75258mm,1.50514mm,.75258mm"/>
                </v:rect>
                <v:rect id="Rectangle 1262" o:spid="_x0000_s1302" style="position:absolute;left:9960;top:10547;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" fillcolor="#a9d18e" strokecolor="#44546a">
                  <v:stroke joinstyle="round"/>
                  <v:textbox inset="1.50514mm,.75258mm,1.50514mm,.75258mm"/>
                </v:rect>
                <v:rect id="Rectangle 1263" o:spid="_x0000_s1303" style="position:absolute;left:9964;top:11960;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" strokecolor="#44546a">
                  <v:stroke joinstyle="round"/>
                  <v:textbox inset="1.50514mm,.75258mm,1.50514mm,.75258mm"/>
                </v:rect>
                <v:rect id="Rectangle 1264" o:spid="_x0000_s1304" style="position:absolute;left:9964;top:1337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" strokecolor="#44546a">
                  <v:stroke joinstyle="round"/>
                  <v:textbox inset="1.50514mm,.75258mm,1.50514mm,.75258mm"/>
                </v:rect>
                <v:rect id="Rectangle 1265" o:spid="_x0000_s1305" style="position:absolute;left:9968;top:1478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" strokecolor="#44546a">
                  <v:stroke joinstyle="round"/>
                  <v:textbox inset="1.50514mm,.75258mm,1.50514mm,.75258mm"/>
                </v:rect>
                <v:rect id="Rectangle 1266" o:spid="_x0000_s1306" style="position:absolute;left:9968;top:161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" strokecolor="#44546a">
                  <v:stroke joinstyle="round"/>
                  <v:textbox inset="1.50514mm,.75258mm,1.50514mm,.75258mm"/>
                </v:rect>
                <v:rect id="Rectangle 1267" o:spid="_x0000_s1307" style="position:absolute;left:9971;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" strokecolor="#44546a">
                  <v:stroke joinstyle="round"/>
                  <v:textbox inset="1.50514mm,.75258mm,1.50514mm,.75258mm"/>
                </v:rect>
                <v:rect id="Rectangle 1268" o:spid="_x0000_s1308" style="position:absolute;left:10909;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" strokecolor="#44546a">
                  <v:stroke joinstyle="round"/>
                  <v:textbox inset="1.50514mm,.75258mm,1.50514mm,.75258mm"/>
                </v:rect>
                <v:rect id="Rectangle 1269" o:spid="_x0000_s1309" style="position:absolute;left:10913;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" strokecolor="#44546a">
                  <v:stroke joinstyle="round"/>
                  <v:textbox inset="1.50514mm,.75258mm,1.50514mm,.75258mm"/>
                </v:rect>
                <v:rect id="Rectangle 1270" o:spid="_x0000_s1310" style="position:absolute;left:10913;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" strokecolor="#44546a">
                  <v:stroke joinstyle="round"/>
                  <v:textbox inset="1.50514mm,.75258mm,1.50514mm,.75258mm"/>
                </v:rect>
                <v:rect id="Rectangle 1271" o:spid="_x0000_s1311" style="position:absolute;left:10917;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" strokecolor="#44546a">
                  <v:stroke joinstyle="round"/>
                  <v:textbox inset="1.50514mm,.75258mm,1.50514mm,.75258mm"/>
                </v:rect>
                <v:rect id="Rectangle 1272" o:spid="_x0000_s1312" style="position:absolute;left:10917;top:772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" strokecolor="#44546a">
                  <v:stroke joinstyle="round"/>
                  <v:textbox inset="1.50514mm,.75258mm,1.50514mm,.75258mm"/>
                </v:rect>
                <v:rect id="Rectangle 1273" o:spid="_x0000_s1313" style="position:absolute;left:10921;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" strokecolor="#44546a">
                  <v:stroke joinstyle="round"/>
                  <v:textbox inset="1.50514mm,.75258mm,1.50514mm,.75258mm"/>
                </v:rect>
                <v:rect id="Rectangle 1274" o:spid="_x0000_s1314" style="position:absolute;left:10921;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" strokecolor="#44546a">
                  <v:stroke joinstyle="round"/>
                  <v:textbox inset="1.50514mm,.75258mm,1.50514mm,.75258mm"/>
                </v:rect>
                <v:rect id="Rectangle 1275" o:spid="_x0000_s1315" style="position:absolute;left:10925;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" strokecolor="#44546a">
                  <v:stroke joinstyle="round"/>
                  <v:textbox inset="1.50514mm,.75258mm,1.50514mm,.75258mm"/>
                </v:rect>
                <v:rect id="Rectangle 1276" o:spid="_x0000_s1316" style="position:absolute;left:10925;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" strokecolor="#44546a">
                  <v:stroke joinstyle="round"/>
                  <v:textbox inset="1.50514mm,.75258mm,1.50514mm,.75258mm"/>
                </v:rect>
                <v:rect id="Rectangle 1277" o:spid="_x0000_s1317" style="position:absolute;left:10929;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" strokecolor="#44546a">
                  <v:stroke joinstyle="round"/>
                  <v:textbox inset="1.50514mm,.75258mm,1.50514mm,.75258mm"/>
                </v:rect>
                <v:rect id="Rectangle 1278" o:spid="_x0000_s1318" style="position:absolute;left:10929;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" strokecolor="#44546a">
                  <v:stroke joinstyle="round"/>
                  <v:textbox inset="1.50514mm,.75258mm,1.50514mm,.75258mm"/>
                </v:rect>
                <v:rect id="Rectangle 1279" o:spid="_x0000_s1319" style="position:absolute;left:10933;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" strokecolor="#44546a">
                  <v:stroke joinstyle="round"/>
                  <v:textbox inset="1.50514mm,.75258mm,1.50514mm,.75258mm"/>
                </v:rect>
                <v:rect id="Rectangle 1280" o:spid="_x0000_s1320" style="position:absolute;left:11863;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" strokecolor="#44546a">
                  <v:stroke joinstyle="round"/>
                  <v:textbox inset="1.50514mm,.75258mm,1.50514mm,.75258mm"/>
                </v:rect>
                <v:rect id="Rectangle 1281" o:spid="_x0000_s1321" style="position:absolute;left:11867;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" strokecolor="#44546a">
                  <v:stroke joinstyle="round"/>
                  <v:textbox inset="1.50514mm,.75258mm,1.50514mm,.75258mm"/>
                </v:rect>
                <v:rect id="Rectangle 1282" o:spid="_x0000_s1322" style="position:absolute;left:11867;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" strokecolor="#44546a">
                  <v:stroke joinstyle="round"/>
                  <v:textbox inset="1.50514mm,.75258mm,1.50514mm,.75258mm"/>
                </v:rect>
                <v:rect id="Rectangle 1283" o:spid="_x0000_s1323" style="position:absolute;left:11871;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" strokecolor="#44546a">
                  <v:stroke joinstyle="round"/>
                  <v:textbox inset="1.50514mm,.75258mm,1.50514mm,.75258mm"/>
                </v:rect>
                <v:rect id="Rectangle 1284" o:spid="_x0000_s1324" style="position:absolute;left:11871;top:772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" strokecolor="#44546a">
                  <v:stroke joinstyle="round"/>
                  <v:textbox inset="1.50514mm,.75258mm,1.50514mm,.75258mm"/>
                </v:rect>
                <v:rect id="Rectangle 1285" o:spid="_x0000_s1325" style="position:absolute;left:11875;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" strokecolor="#44546a">
                  <v:stroke joinstyle="round"/>
                  <v:textbox inset="1.50514mm,.75258mm,1.50514mm,.75258mm"/>
                </v:rect>
                <v:rect id="Rectangle 1286" o:spid="_x0000_s1326" style="position:absolute;left:11875;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" fillcolor="#a9d18e" strokecolor="#44546a">
                  <v:stroke joinstyle="round"/>
                  <v:textbox inset="1.50514mm,.75258mm,1.50514mm,.75258mm"/>
                </v:rect>
                <v:rect id="Rectangle 1287" o:spid="_x0000_s1327" style="position:absolute;left:11879;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" strokecolor="#44546a">
                  <v:stroke joinstyle="round"/>
                  <v:textbox inset="1.50514mm,.75258mm,1.50514mm,.75258mm"/>
                </v:rect>
                <v:rect id="Rectangle 1288" o:spid="_x0000_s1328" style="position:absolute;left:11879;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" strokecolor="#44546a">
                  <v:stroke joinstyle="round"/>
                  <v:textbox inset="1.50514mm,.75258mm,1.50514mm,.75258mm"/>
                </v:rect>
                <v:rect id="Rectangle 1289" o:spid="_x0000_s1329" style="position:absolute;left:11883;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" strokecolor="#44546a">
                  <v:stroke joinstyle="round"/>
                  <v:textbox inset="1.50514mm,.75258mm,1.50514mm,.75258mm"/>
                </v:rect>
                <v:rect id="Rectangle 1290" o:spid="_x0000_s1330" style="position:absolute;left:11883;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" strokecolor="#44546a">
                  <v:stroke joinstyle="round"/>
                  <v:textbox inset="1.50514mm,.75258mm,1.50514mm,.75258mm"/>
                </v:rect>
                <v:rect id="Rectangle 1291" o:spid="_x0000_s1331" style="position:absolute;left:11887;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" strokecolor="#44546a">
                  <v:stroke joinstyle="round"/>
                  <v:textbox inset="1.50514mm,.75258mm,1.50514mm,.75258mm"/>
                </v:rect>
                <v:rect id="Rectangle 1292" o:spid="_x0000_s1332" style="position:absolute;left:12825;top:2105;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" strokecolor="#44546a">
                  <v:stroke joinstyle="round"/>
                  <v:textbox inset="1.50514mm,.75258mm,1.50514mm,.75258mm"/>
                </v:rect>
                <v:rect id="Rectangle 1293" o:spid="_x0000_s1333" style="position:absolute;left:12829;top:3518;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" strokecolor="#44546a">
                  <v:stroke joinstyle="round"/>
                  <v:textbox inset="1.50514mm,.75258mm,1.50514mm,.75258mm"/>
                </v:rect>
                <v:rect id="Rectangle 1294" o:spid="_x0000_s1334" style="position:absolute;left:12829;top:4932;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" strokecolor="#44546a">
                  <v:stroke joinstyle="round"/>
                  <v:textbox inset="1.50514mm,.75258mm,1.50514mm,.75258mm"/>
                </v:rect>
                <v:rect id="Rectangle 1295" o:spid="_x0000_s1335" style="position:absolute;left:12833;top:6344;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" strokecolor="#44546a">
                  <v:stroke joinstyle="round"/>
                  <v:textbox inset="1.50514mm,.75258mm,1.50514mm,.75258mm"/>
                </v:rect>
                <v:rect id="Rectangle 1296" o:spid="_x0000_s1336" style="position:absolute;left:12832;top:772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" strokecolor="#44546a">
                  <v:stroke joinstyle="round"/>
                  <v:textbox inset="1.50514mm,.75258mm,1.50514mm,.75258mm"/>
                </v:rect>
                <v:rect id="Rectangle 1297" o:spid="_x0000_s1337" style="position:absolute;left:12836;top:913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" strokecolor="#44546a">
                  <v:stroke joinstyle="round"/>
                  <v:textbox inset="1.50514mm,.75258mm,1.50514mm,.75258mm"/>
                </v:rect>
                <v:rect id="Rectangle 1298" o:spid="_x0000_s1338" style="position:absolute;left:12836;top:1054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" strokecolor="#44546a">
                  <v:stroke joinstyle="round"/>
                  <v:textbox inset="1.50514mm,.75258mm,1.50514mm,.75258mm"/>
                </v:rect>
                <v:rect id="Rectangle 1299" o:spid="_x0000_s1339" style="position:absolute;left:12840;top:11960;width:93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" strokecolor="#44546a">
                  <v:stroke joinstyle="round"/>
                  <v:textbox inset="1.50514mm,.75258mm,1.50514mm,.75258mm"/>
                </v:rect>
                <v:rect id="Rectangle 1300" o:spid="_x0000_s1340" style="position:absolute;left:12840;top:1337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" strokecolor="#44546a">
                  <v:stroke joinstyle="round"/>
                  <v:textbox inset="1.50514mm,.75258mm,1.50514mm,.75258mm"/>
                </v:rect>
                <v:rect id="Rectangle 1301" o:spid="_x0000_s1341" style="position:absolute;left:12844;top:1478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" strokecolor="#44546a">
                  <v:stroke joinstyle="round"/>
                  <v:textbox inset="1.50514mm,.75258mm,1.50514mm,.75258mm"/>
                </v:rect>
                <v:rect id="Rectangle 1302" o:spid="_x0000_s1342" style="position:absolute;left:12844;top:1616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" strokecolor="#44546a">
                  <v:stroke joinstyle="round"/>
                  <v:textbox inset="1.50514mm,.75258mm,1.50514mm,.75258mm"/>
                </v:rect>
                <v:rect id="Rectangle 1303" o:spid="_x0000_s1343" style="position:absolute;left:12848;top:1757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" strokecolor="#44546a">
                  <v:stroke joinstyle="round"/>
                  <v:textbox inset="1.50514mm,.75258mm,1.50514mm,.75258mm"/>
                </v:rect>
                <v:rect id="Rectangle 1352" o:spid="_x0000_s1344" style="position:absolute;left:13762;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" strokecolor="#44546a">
                  <v:stroke joinstyle="round"/>
                  <v:textbox inset="1.50514mm,.75258mm,1.50514mm,.75258mm"/>
                </v:rect>
                <v:rect id="Rectangle 1353" o:spid="_x0000_s1345" style="position:absolute;left:13766;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" strokecolor="#44546a">
                  <v:stroke joinstyle="round"/>
                  <v:textbox inset="1.50514mm,.75258mm,1.50514mm,.75258mm"/>
                </v:rect>
                <v:rect id="Rectangle 1354" o:spid="_x0000_s1346" style="position:absolute;left:13766;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" strokecolor="#44546a">
                  <v:stroke joinstyle="round"/>
                  <v:textbox inset="1.50514mm,.75258mm,1.50514mm,.75258mm"/>
                </v:rect>
                <v:rect id="Rectangle 1355" o:spid="_x0000_s1347" style="position:absolute;left:13770;top:634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" strokecolor="#44546a">
                  <v:stroke joinstyle="round"/>
                  <v:textbox inset="1.50514mm,.75258mm,1.50514mm,.75258mm"/>
                </v:rect>
                <v:rect id="Rectangle 1356" o:spid="_x0000_s1348" style="position:absolute;left:13770;top:772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" strokecolor="#44546a">
                  <v:stroke joinstyle="round"/>
                  <v:textbox inset="1.50514mm,.75258mm,1.50514mm,.75258mm"/>
                </v:rect>
                <v:rect id="Rectangle 1357" o:spid="_x0000_s1349" style="position:absolute;left:13774;top:913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" strokecolor="#44546a">
                  <v:stroke joinstyle="round"/>
                  <v:textbox inset="1.50514mm,.75258mm,1.50514mm,.75258mm"/>
                </v:rect>
                <v:rect id="Rectangle 1358" o:spid="_x0000_s1350" style="position:absolute;left:13774;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" fillcolor="#a9d18e" strokecolor="#44546a">
                  <v:stroke joinstyle="round"/>
                  <v:textbox inset="1.50514mm,.75258mm,1.50514mm,.75258mm"/>
                </v:rect>
                <v:rect id="Rectangle 1359" o:spid="_x0000_s1351" style="position:absolute;left:13778;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" strokecolor="#44546a">
                  <v:stroke joinstyle="round"/>
                  <v:textbox inset="1.50514mm,.75258mm,1.50514mm,.75258mm"/>
                </v:rect>
                <v:rect id="Rectangle 1360" o:spid="_x0000_s1352" style="position:absolute;left:13778;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" strokecolor="#44546a">
                  <v:stroke joinstyle="round"/>
                  <v:textbox inset="1.50514mm,.75258mm,1.50514mm,.75258mm"/>
                </v:rect>
                <v:rect id="Rectangle 1361" o:spid="_x0000_s1353" style="position:absolute;left:13782;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" strokecolor="#44546a">
                  <v:stroke joinstyle="round"/>
                  <v:textbox inset="1.50514mm,.75258mm,1.50514mm,.75258mm"/>
                </v:rect>
                <v:rect id="Rectangle 1362" o:spid="_x0000_s1354" style="position:absolute;left:13782;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" strokecolor="#44546a">
                  <v:stroke joinstyle="round"/>
                  <v:textbox inset="1.50514mm,.75258mm,1.50514mm,.75258mm"/>
                </v:rect>
                <v:rect id="Rectangle 1363" o:spid="_x0000_s1355" style="position:absolute;left:13786;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" strokecolor="#44546a">
                  <v:stroke joinstyle="round"/>
                  <v:textbox inset="1.50514mm,.75258mm,1.50514mm,.75258mm"/>
                </v:rect>
                <v:rect id="Rectangle 1364" o:spid="_x0000_s1356" style="position:absolute;left:14724;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" strokecolor="#44546a">
                  <v:stroke joinstyle="round"/>
                  <v:textbox inset="1.50514mm,.75258mm,1.50514mm,.75258mm"/>
                </v:rect>
                <v:rect id="Rectangle 1365" o:spid="_x0000_s1357" style="position:absolute;left:14728;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" strokecolor="#44546a">
                  <v:stroke joinstyle="round"/>
                  <v:textbox inset="1.50514mm,.75258mm,1.50514mm,.75258mm"/>
                </v:rect>
                <v:rect id="Rectangle 1366" o:spid="_x0000_s1358" style="position:absolute;left:14728;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" strokecolor="#44546a">
                  <v:stroke joinstyle="round"/>
                  <v:textbox inset="1.50514mm,.75258mm,1.50514mm,.75258mm"/>
                </v:rect>
                <v:rect id="Rectangle 1367" o:spid="_x0000_s1359" style="position:absolute;left:14732;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" strokecolor="#44546a">
                  <v:stroke joinstyle="round"/>
                  <v:textbox inset="1.50514mm,.75258mm,1.50514mm,.75258mm"/>
                </v:rect>
                <v:rect id="Rectangle 1368" o:spid="_x0000_s1360" style="position:absolute;left:14732;top:772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" strokecolor="#44546a">
                  <v:stroke joinstyle="round"/>
                  <v:textbox inset="1.50514mm,.75258mm,1.50514mm,.75258mm"/>
                </v:rect>
                <v:rect id="Rectangle 1369" o:spid="_x0000_s1361" style="position:absolute;left:14736;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" strokecolor="#44546a">
                  <v:stroke joinstyle="round"/>
                  <v:textbox inset="1.50514mm,.75258mm,1.50514mm,.75258mm"/>
                </v:rect>
                <v:rect id="Rectangle 1370" o:spid="_x0000_s1362" style="position:absolute;left:14736;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" strokecolor="#44546a">
                  <v:stroke joinstyle="round"/>
                  <v:textbox inset="1.50514mm,.75258mm,1.50514mm,.75258mm"/>
                </v:rect>
                <v:rect id="Rectangle 1371" o:spid="_x0000_s1363" style="position:absolute;left:14740;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" strokecolor="#44546a">
                  <v:stroke joinstyle="round"/>
                  <v:textbox inset="1.50514mm,.75258mm,1.50514mm,.75258mm"/>
                </v:rect>
                <v:rect id="Rectangle 1372" o:spid="_x0000_s1364" style="position:absolute;left:14740;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" strokecolor="#44546a">
                  <v:stroke joinstyle="round"/>
                  <v:textbox inset="1.50514mm,.75258mm,1.50514mm,.75258mm"/>
                </v:rect>
                <v:rect id="Rectangle 1373" o:spid="_x0000_s1365" style="position:absolute;left:14744;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" strokecolor="#44546a">
                  <v:stroke joinstyle="round"/>
                  <v:textbox inset="1.50514mm,.75258mm,1.50514mm,.75258mm"/>
                </v:rect>
                <v:rect id="Rectangle 1374" o:spid="_x0000_s1366" style="position:absolute;left:14744;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" strokecolor="#44546a">
                  <v:stroke joinstyle="round"/>
                  <v:textbox inset="1.50514mm,.75258mm,1.50514mm,.75258mm"/>
                </v:rect>
                <v:rect id="Rectangle 1375" o:spid="_x0000_s1367" style="position:absolute;left:14748;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" strokecolor="#44546a">
                  <v:stroke joinstyle="round"/>
                  <v:textbox inset="1.50514mm,.75258mm,1.50514mm,.75258mm"/>
                </v:rect>
                <v:shape id="_x0000_s1368" type="#_x0000_t202" style="position:absolute;left:5732;top:19820;width:7265;height:2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" stroked="f">
                  <v:textbox>
                    <w:txbxContent>
                      <w:p w14:paraId="7583AB0B" w14:textId="77777777" w:rsidR="00843AA2" w:rsidRDefault="00843AA2" w:rsidP="00716DFC">
                        <w:pPr>
                          <w:pStyle w:val="NormalWeb"/>
                          <w:overflowPunct w:val="0"/>
                          <w:spacing w:before="0" w:beforeAutospacing="0" w:after="120" w:afterAutospacing="0"/>
                          <w:jc w:val="both"/>
                        </w:pPr>
                        <w:r>
                          <w:rPr>
                            <w:rFonts w:ascii="Arial" w:hAnsi="Arial"/>
                            <w:b/>
                            <w:bCs/>
                            <w:sz w:val="16"/>
                            <w:szCs w:val="16"/>
                            <w:lang w:val="en-GB"/>
                          </w:rPr>
                          <w:t>Pattern 2</w:t>
                        </w:r>
                      </w:p>
                    </w:txbxContent>
                  </v:textbox>
                </v:shape>
                <w10:anchorlock/>
              </v:group>
            </w:pict>
          </mc:Fallback>
        </mc:AlternateContent>
      </w:r>
      <w:r>
        <w:rPr>
          <w:noProof/>
          <w:lang w:val="en-US" w:eastAsia="en-US"/>
        </w:rPr>
        <mc:AlternateContent>
          <mc:Choice Requires="wpc">
            <w:drawing>
              <wp:inline distT="0" distB="0" distL="0" distR="0" wp14:anchorId="5F6D82C9" wp14:editId="47B48CB7">
                <wp:extent cx="1824990" cy="2340000"/>
                <wp:effectExtent l="0" t="0" r="0" b="0"/>
                <wp:docPr id="187" name="Canvas 190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738"/>
                        <wps:cNvSpPr>
                          <a:spLocks noChangeArrowheads="1"/>
                        </wps:cNvSpPr>
                        <wps:spPr bwMode="auto">
                          <a:xfrm>
                            <a:off x="230316" y="209989"/>
                            <a:ext cx="95005" cy="141131"/>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3" name="Rectangle 1739"/>
                        <wps:cNvSpPr>
                          <a:spLocks noChangeArrowheads="1"/>
                        </wps:cNvSpPr>
                        <wps:spPr bwMode="auto">
                          <a:xfrm>
                            <a:off x="230716" y="351119"/>
                            <a:ext cx="946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4" name="Rectangle 1740"/>
                        <wps:cNvSpPr>
                          <a:spLocks noChangeArrowheads="1"/>
                        </wps:cNvSpPr>
                        <wps:spPr bwMode="auto">
                          <a:xfrm>
                            <a:off x="230716" y="492137"/>
                            <a:ext cx="94605" cy="140903"/>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5" name="Rectangle 1741"/>
                        <wps:cNvSpPr>
                          <a:spLocks noChangeArrowheads="1"/>
                        </wps:cNvSpPr>
                        <wps:spPr bwMode="auto">
                          <a:xfrm>
                            <a:off x="231116" y="633038"/>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 name="Rectangle 1742"/>
                        <wps:cNvSpPr>
                          <a:spLocks noChangeArrowheads="1"/>
                        </wps:cNvSpPr>
                        <wps:spPr bwMode="auto">
                          <a:xfrm>
                            <a:off x="231116" y="770418"/>
                            <a:ext cx="946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7" name="Rectangle 1743"/>
                        <wps:cNvSpPr>
                          <a:spLocks noChangeArrowheads="1"/>
                        </wps:cNvSpPr>
                        <wps:spPr bwMode="auto">
                          <a:xfrm>
                            <a:off x="231516" y="911434"/>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8" name="Rectangle 1744"/>
                        <wps:cNvSpPr>
                          <a:spLocks noChangeArrowheads="1"/>
                        </wps:cNvSpPr>
                        <wps:spPr bwMode="auto">
                          <a:xfrm>
                            <a:off x="231516" y="1052450"/>
                            <a:ext cx="946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9" name="Rectangle 1745"/>
                        <wps:cNvSpPr>
                          <a:spLocks noChangeArrowheads="1"/>
                        </wps:cNvSpPr>
                        <wps:spPr bwMode="auto">
                          <a:xfrm>
                            <a:off x="231916" y="1193465"/>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0" name="Rectangle 1746"/>
                        <wps:cNvSpPr>
                          <a:spLocks noChangeArrowheads="1"/>
                        </wps:cNvSpPr>
                        <wps:spPr bwMode="auto">
                          <a:xfrm>
                            <a:off x="231916" y="1334480"/>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1" name="Rectangle 1747"/>
                        <wps:cNvSpPr>
                          <a:spLocks noChangeArrowheads="1"/>
                        </wps:cNvSpPr>
                        <wps:spPr bwMode="auto">
                          <a:xfrm>
                            <a:off x="232316" y="1475497"/>
                            <a:ext cx="938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2" name="Rectangle 1748"/>
                        <wps:cNvSpPr>
                          <a:spLocks noChangeArrowheads="1"/>
                        </wps:cNvSpPr>
                        <wps:spPr bwMode="auto">
                          <a:xfrm>
                            <a:off x="232316" y="1612875"/>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3" name="Rectangle 1749"/>
                        <wps:cNvSpPr>
                          <a:spLocks noChangeArrowheads="1"/>
                        </wps:cNvSpPr>
                        <wps:spPr bwMode="auto">
                          <a:xfrm>
                            <a:off x="232716" y="1753894"/>
                            <a:ext cx="938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4" name="Rectangle 1750"/>
                        <wps:cNvSpPr>
                          <a:spLocks noChangeArrowheads="1"/>
                        </wps:cNvSpPr>
                        <wps:spPr bwMode="auto">
                          <a:xfrm>
                            <a:off x="326521" y="209991"/>
                            <a:ext cx="945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5" name="Rectangle 1751"/>
                        <wps:cNvSpPr>
                          <a:spLocks noChangeArrowheads="1"/>
                        </wps:cNvSpPr>
                        <wps:spPr bwMode="auto">
                          <a:xfrm>
                            <a:off x="326921" y="351006"/>
                            <a:ext cx="941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6" name="Rectangle 1752"/>
                        <wps:cNvSpPr>
                          <a:spLocks noChangeArrowheads="1"/>
                        </wps:cNvSpPr>
                        <wps:spPr bwMode="auto">
                          <a:xfrm>
                            <a:off x="326921" y="492023"/>
                            <a:ext cx="941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7" name="Rectangle 1753"/>
                        <wps:cNvSpPr>
                          <a:spLocks noChangeArrowheads="1"/>
                        </wps:cNvSpPr>
                        <wps:spPr bwMode="auto">
                          <a:xfrm>
                            <a:off x="327321" y="633038"/>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8" name="Rectangle 1754"/>
                        <wps:cNvSpPr>
                          <a:spLocks noChangeArrowheads="1"/>
                        </wps:cNvSpPr>
                        <wps:spPr bwMode="auto">
                          <a:xfrm>
                            <a:off x="327321" y="770418"/>
                            <a:ext cx="941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 name="Rectangle 1755"/>
                        <wps:cNvSpPr>
                          <a:spLocks noChangeArrowheads="1"/>
                        </wps:cNvSpPr>
                        <wps:spPr bwMode="auto">
                          <a:xfrm>
                            <a:off x="327721" y="911434"/>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 name="Rectangle 1756"/>
                        <wps:cNvSpPr>
                          <a:spLocks noChangeArrowheads="1"/>
                        </wps:cNvSpPr>
                        <wps:spPr bwMode="auto">
                          <a:xfrm>
                            <a:off x="327721" y="1052452"/>
                            <a:ext cx="94105" cy="140903"/>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 name="Rectangle 1757"/>
                        <wps:cNvSpPr>
                          <a:spLocks noChangeArrowheads="1"/>
                        </wps:cNvSpPr>
                        <wps:spPr bwMode="auto">
                          <a:xfrm>
                            <a:off x="328121" y="1193352"/>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2" name="Rectangle 1758"/>
                        <wps:cNvSpPr>
                          <a:spLocks noChangeArrowheads="1"/>
                        </wps:cNvSpPr>
                        <wps:spPr bwMode="auto">
                          <a:xfrm>
                            <a:off x="328121" y="1334369"/>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3" name="Rectangle 1759"/>
                        <wps:cNvSpPr>
                          <a:spLocks noChangeArrowheads="1"/>
                        </wps:cNvSpPr>
                        <wps:spPr bwMode="auto">
                          <a:xfrm>
                            <a:off x="328521" y="1475385"/>
                            <a:ext cx="933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4" name="Rectangle 1760"/>
                        <wps:cNvSpPr>
                          <a:spLocks noChangeArrowheads="1"/>
                        </wps:cNvSpPr>
                        <wps:spPr bwMode="auto">
                          <a:xfrm>
                            <a:off x="328521" y="1612764"/>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5" name="Rectangle 1761"/>
                        <wps:cNvSpPr>
                          <a:spLocks noChangeArrowheads="1"/>
                        </wps:cNvSpPr>
                        <wps:spPr bwMode="auto">
                          <a:xfrm>
                            <a:off x="328921" y="1753780"/>
                            <a:ext cx="933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6" name="Rectangle 1762"/>
                        <wps:cNvSpPr>
                          <a:spLocks noChangeArrowheads="1"/>
                        </wps:cNvSpPr>
                        <wps:spPr bwMode="auto">
                          <a:xfrm>
                            <a:off x="421821" y="209991"/>
                            <a:ext cx="946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7" name="Rectangle 1763"/>
                        <wps:cNvSpPr>
                          <a:spLocks noChangeArrowheads="1"/>
                        </wps:cNvSpPr>
                        <wps:spPr bwMode="auto">
                          <a:xfrm>
                            <a:off x="422221" y="351006"/>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 name="Rectangle 1764"/>
                        <wps:cNvSpPr>
                          <a:spLocks noChangeArrowheads="1"/>
                        </wps:cNvSpPr>
                        <wps:spPr bwMode="auto">
                          <a:xfrm>
                            <a:off x="422221" y="492023"/>
                            <a:ext cx="942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9" name="Rectangle 1765"/>
                        <wps:cNvSpPr>
                          <a:spLocks noChangeArrowheads="1"/>
                        </wps:cNvSpPr>
                        <wps:spPr bwMode="auto">
                          <a:xfrm>
                            <a:off x="422625" y="633038"/>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 name="Rectangle 1766"/>
                        <wps:cNvSpPr>
                          <a:spLocks noChangeArrowheads="1"/>
                        </wps:cNvSpPr>
                        <wps:spPr bwMode="auto">
                          <a:xfrm>
                            <a:off x="422622" y="770418"/>
                            <a:ext cx="942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31" name="Rectangle 1767"/>
                        <wps:cNvSpPr>
                          <a:spLocks noChangeArrowheads="1"/>
                        </wps:cNvSpPr>
                        <wps:spPr bwMode="auto">
                          <a:xfrm>
                            <a:off x="423022" y="911434"/>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 name="Rectangle 1768"/>
                        <wps:cNvSpPr>
                          <a:spLocks noChangeArrowheads="1"/>
                        </wps:cNvSpPr>
                        <wps:spPr bwMode="auto">
                          <a:xfrm>
                            <a:off x="423026" y="1052452"/>
                            <a:ext cx="94205" cy="140903"/>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33" name="Rectangle 1769"/>
                        <wps:cNvSpPr>
                          <a:spLocks noChangeArrowheads="1"/>
                        </wps:cNvSpPr>
                        <wps:spPr bwMode="auto">
                          <a:xfrm>
                            <a:off x="423423" y="1193352"/>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 name="Rectangle 1770"/>
                        <wps:cNvSpPr>
                          <a:spLocks noChangeArrowheads="1"/>
                        </wps:cNvSpPr>
                        <wps:spPr bwMode="auto">
                          <a:xfrm>
                            <a:off x="423423" y="1334369"/>
                            <a:ext cx="938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35" name="Rectangle 1771"/>
                        <wps:cNvSpPr>
                          <a:spLocks noChangeArrowheads="1"/>
                        </wps:cNvSpPr>
                        <wps:spPr bwMode="auto">
                          <a:xfrm>
                            <a:off x="423823" y="147538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6" name="Rectangle 1772"/>
                        <wps:cNvSpPr>
                          <a:spLocks noChangeArrowheads="1"/>
                        </wps:cNvSpPr>
                        <wps:spPr bwMode="auto">
                          <a:xfrm>
                            <a:off x="423823" y="1612764"/>
                            <a:ext cx="938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37" name="Rectangle 1773"/>
                        <wps:cNvSpPr>
                          <a:spLocks noChangeArrowheads="1"/>
                        </wps:cNvSpPr>
                        <wps:spPr bwMode="auto">
                          <a:xfrm>
                            <a:off x="424226" y="17537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8" name="Rectangle 1774"/>
                        <wps:cNvSpPr>
                          <a:spLocks noChangeArrowheads="1"/>
                        </wps:cNvSpPr>
                        <wps:spPr bwMode="auto">
                          <a:xfrm>
                            <a:off x="518031" y="209991"/>
                            <a:ext cx="941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9" name="Rectangle 1775"/>
                        <wps:cNvSpPr>
                          <a:spLocks noChangeArrowheads="1"/>
                        </wps:cNvSpPr>
                        <wps:spPr bwMode="auto">
                          <a:xfrm>
                            <a:off x="518431" y="351006"/>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0" name="Rectangle 1776"/>
                        <wps:cNvSpPr>
                          <a:spLocks noChangeArrowheads="1"/>
                        </wps:cNvSpPr>
                        <wps:spPr bwMode="auto">
                          <a:xfrm>
                            <a:off x="518431" y="492023"/>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1" name="Rectangle 1777"/>
                        <wps:cNvSpPr>
                          <a:spLocks noChangeArrowheads="1"/>
                        </wps:cNvSpPr>
                        <wps:spPr bwMode="auto">
                          <a:xfrm>
                            <a:off x="518831" y="633038"/>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2" name="Rectangle 1778"/>
                        <wps:cNvSpPr>
                          <a:spLocks noChangeArrowheads="1"/>
                        </wps:cNvSpPr>
                        <wps:spPr bwMode="auto">
                          <a:xfrm>
                            <a:off x="518831" y="770418"/>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3" name="Rectangle 1779"/>
                        <wps:cNvSpPr>
                          <a:spLocks noChangeArrowheads="1"/>
                        </wps:cNvSpPr>
                        <wps:spPr bwMode="auto">
                          <a:xfrm>
                            <a:off x="519231" y="911434"/>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4" name="Rectangle 1780"/>
                        <wps:cNvSpPr>
                          <a:spLocks noChangeArrowheads="1"/>
                        </wps:cNvSpPr>
                        <wps:spPr bwMode="auto">
                          <a:xfrm>
                            <a:off x="519231" y="1052452"/>
                            <a:ext cx="937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5" name="Rectangle 1781"/>
                        <wps:cNvSpPr>
                          <a:spLocks noChangeArrowheads="1"/>
                        </wps:cNvSpPr>
                        <wps:spPr bwMode="auto">
                          <a:xfrm>
                            <a:off x="519631" y="1193352"/>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6" name="Rectangle 1782"/>
                        <wps:cNvSpPr>
                          <a:spLocks noChangeArrowheads="1"/>
                        </wps:cNvSpPr>
                        <wps:spPr bwMode="auto">
                          <a:xfrm>
                            <a:off x="519631" y="1334369"/>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7" name="Rectangle 1783"/>
                        <wps:cNvSpPr>
                          <a:spLocks noChangeArrowheads="1"/>
                        </wps:cNvSpPr>
                        <wps:spPr bwMode="auto">
                          <a:xfrm>
                            <a:off x="520031" y="1475385"/>
                            <a:ext cx="929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8" name="Rectangle 1784"/>
                        <wps:cNvSpPr>
                          <a:spLocks noChangeArrowheads="1"/>
                        </wps:cNvSpPr>
                        <wps:spPr bwMode="auto">
                          <a:xfrm>
                            <a:off x="520031" y="1612764"/>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9" name="Rectangle 1785"/>
                        <wps:cNvSpPr>
                          <a:spLocks noChangeArrowheads="1"/>
                        </wps:cNvSpPr>
                        <wps:spPr bwMode="auto">
                          <a:xfrm>
                            <a:off x="520431" y="1753780"/>
                            <a:ext cx="929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0" name="Rectangle 1786"/>
                        <wps:cNvSpPr>
                          <a:spLocks noChangeArrowheads="1"/>
                        </wps:cNvSpPr>
                        <wps:spPr bwMode="auto">
                          <a:xfrm>
                            <a:off x="613335" y="210103"/>
                            <a:ext cx="94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1" name="Rectangle 1787"/>
                        <wps:cNvSpPr>
                          <a:spLocks noChangeArrowheads="1"/>
                        </wps:cNvSpPr>
                        <wps:spPr bwMode="auto">
                          <a:xfrm>
                            <a:off x="613735" y="351119"/>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2" name="Rectangle 1788"/>
                        <wps:cNvSpPr>
                          <a:spLocks noChangeArrowheads="1"/>
                        </wps:cNvSpPr>
                        <wps:spPr bwMode="auto">
                          <a:xfrm>
                            <a:off x="613735" y="492137"/>
                            <a:ext cx="942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3" name="Rectangle 1789"/>
                        <wps:cNvSpPr>
                          <a:spLocks noChangeArrowheads="1"/>
                        </wps:cNvSpPr>
                        <wps:spPr bwMode="auto">
                          <a:xfrm>
                            <a:off x="614135" y="633038"/>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 name="Rectangle 1790"/>
                        <wps:cNvSpPr>
                          <a:spLocks noChangeArrowheads="1"/>
                        </wps:cNvSpPr>
                        <wps:spPr bwMode="auto">
                          <a:xfrm>
                            <a:off x="614135" y="770533"/>
                            <a:ext cx="942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 name="Rectangle 1791"/>
                        <wps:cNvSpPr>
                          <a:spLocks noChangeArrowheads="1"/>
                        </wps:cNvSpPr>
                        <wps:spPr bwMode="auto">
                          <a:xfrm>
                            <a:off x="614535" y="911434"/>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 name="Rectangle 1792"/>
                        <wps:cNvSpPr>
                          <a:spLocks noChangeArrowheads="1"/>
                        </wps:cNvSpPr>
                        <wps:spPr bwMode="auto">
                          <a:xfrm>
                            <a:off x="614535" y="1052450"/>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 name="Rectangle 1793"/>
                        <wps:cNvSpPr>
                          <a:spLocks noChangeArrowheads="1"/>
                        </wps:cNvSpPr>
                        <wps:spPr bwMode="auto">
                          <a:xfrm>
                            <a:off x="614935" y="1193465"/>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 name="Rectangle 1794"/>
                        <wps:cNvSpPr>
                          <a:spLocks noChangeArrowheads="1"/>
                        </wps:cNvSpPr>
                        <wps:spPr bwMode="auto">
                          <a:xfrm>
                            <a:off x="614935" y="133448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 name="Rectangle 1795"/>
                        <wps:cNvSpPr>
                          <a:spLocks noChangeArrowheads="1"/>
                        </wps:cNvSpPr>
                        <wps:spPr bwMode="auto">
                          <a:xfrm>
                            <a:off x="615335" y="1475497"/>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 name="Rectangle 1796"/>
                        <wps:cNvSpPr>
                          <a:spLocks noChangeArrowheads="1"/>
                        </wps:cNvSpPr>
                        <wps:spPr bwMode="auto">
                          <a:xfrm>
                            <a:off x="615335" y="1612875"/>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 name="Rectangle 1797"/>
                        <wps:cNvSpPr>
                          <a:spLocks noChangeArrowheads="1"/>
                        </wps:cNvSpPr>
                        <wps:spPr bwMode="auto">
                          <a:xfrm>
                            <a:off x="615735" y="175389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 name="Rectangle 1798"/>
                        <wps:cNvSpPr>
                          <a:spLocks noChangeArrowheads="1"/>
                        </wps:cNvSpPr>
                        <wps:spPr bwMode="auto">
                          <a:xfrm>
                            <a:off x="709540" y="210103"/>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 name="Rectangle 1799"/>
                        <wps:cNvSpPr>
                          <a:spLocks noChangeArrowheads="1"/>
                        </wps:cNvSpPr>
                        <wps:spPr bwMode="auto">
                          <a:xfrm>
                            <a:off x="709940" y="351119"/>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 name="Rectangle 1800"/>
                        <wps:cNvSpPr>
                          <a:spLocks noChangeArrowheads="1"/>
                        </wps:cNvSpPr>
                        <wps:spPr bwMode="auto">
                          <a:xfrm>
                            <a:off x="709940" y="492137"/>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 name="Rectangle 1801"/>
                        <wps:cNvSpPr>
                          <a:spLocks noChangeArrowheads="1"/>
                        </wps:cNvSpPr>
                        <wps:spPr bwMode="auto">
                          <a:xfrm>
                            <a:off x="710340" y="633038"/>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 name="Rectangle 1802"/>
                        <wps:cNvSpPr>
                          <a:spLocks noChangeArrowheads="1"/>
                        </wps:cNvSpPr>
                        <wps:spPr bwMode="auto">
                          <a:xfrm>
                            <a:off x="710340" y="770533"/>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3" name="Rectangle 1803"/>
                        <wps:cNvSpPr>
                          <a:spLocks noChangeArrowheads="1"/>
                        </wps:cNvSpPr>
                        <wps:spPr bwMode="auto">
                          <a:xfrm>
                            <a:off x="710740" y="91143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4" name="Rectangle 1804"/>
                        <wps:cNvSpPr>
                          <a:spLocks noChangeArrowheads="1"/>
                        </wps:cNvSpPr>
                        <wps:spPr bwMode="auto">
                          <a:xfrm>
                            <a:off x="710740" y="105245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5" name="Rectangle 1805"/>
                        <wps:cNvSpPr>
                          <a:spLocks noChangeArrowheads="1"/>
                        </wps:cNvSpPr>
                        <wps:spPr bwMode="auto">
                          <a:xfrm>
                            <a:off x="711140" y="119346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6" name="Rectangle 1806"/>
                        <wps:cNvSpPr>
                          <a:spLocks noChangeArrowheads="1"/>
                        </wps:cNvSpPr>
                        <wps:spPr bwMode="auto">
                          <a:xfrm>
                            <a:off x="711140" y="13344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7" name="Rectangle 1807"/>
                        <wps:cNvSpPr>
                          <a:spLocks noChangeArrowheads="1"/>
                        </wps:cNvSpPr>
                        <wps:spPr bwMode="auto">
                          <a:xfrm>
                            <a:off x="711540"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8" name="Rectangle 1808"/>
                        <wps:cNvSpPr>
                          <a:spLocks noChangeArrowheads="1"/>
                        </wps:cNvSpPr>
                        <wps:spPr bwMode="auto">
                          <a:xfrm>
                            <a:off x="711540"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9" name="Rectangle 1809"/>
                        <wps:cNvSpPr>
                          <a:spLocks noChangeArrowheads="1"/>
                        </wps:cNvSpPr>
                        <wps:spPr bwMode="auto">
                          <a:xfrm>
                            <a:off x="711940"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0" name="Rectangle 1810"/>
                        <wps:cNvSpPr>
                          <a:spLocks noChangeArrowheads="1"/>
                        </wps:cNvSpPr>
                        <wps:spPr bwMode="auto">
                          <a:xfrm>
                            <a:off x="804945" y="210103"/>
                            <a:ext cx="941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1" name="Rectangle 1811"/>
                        <wps:cNvSpPr>
                          <a:spLocks noChangeArrowheads="1"/>
                        </wps:cNvSpPr>
                        <wps:spPr bwMode="auto">
                          <a:xfrm>
                            <a:off x="805345" y="351119"/>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2" name="Rectangle 1812"/>
                        <wps:cNvSpPr>
                          <a:spLocks noChangeArrowheads="1"/>
                        </wps:cNvSpPr>
                        <wps:spPr bwMode="auto">
                          <a:xfrm>
                            <a:off x="805345" y="492137"/>
                            <a:ext cx="937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3" name="Rectangle 1813"/>
                        <wps:cNvSpPr>
                          <a:spLocks noChangeArrowheads="1"/>
                        </wps:cNvSpPr>
                        <wps:spPr bwMode="auto">
                          <a:xfrm>
                            <a:off x="805745" y="633038"/>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4" name="Rectangle 1814"/>
                        <wps:cNvSpPr>
                          <a:spLocks noChangeArrowheads="1"/>
                        </wps:cNvSpPr>
                        <wps:spPr bwMode="auto">
                          <a:xfrm>
                            <a:off x="805745" y="770533"/>
                            <a:ext cx="937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5" name="Rectangle 1815"/>
                        <wps:cNvSpPr>
                          <a:spLocks noChangeArrowheads="1"/>
                        </wps:cNvSpPr>
                        <wps:spPr bwMode="auto">
                          <a:xfrm>
                            <a:off x="806145" y="911434"/>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6" name="Rectangle 1816"/>
                        <wps:cNvSpPr>
                          <a:spLocks noChangeArrowheads="1"/>
                        </wps:cNvSpPr>
                        <wps:spPr bwMode="auto">
                          <a:xfrm>
                            <a:off x="806145" y="1052450"/>
                            <a:ext cx="93705" cy="141018"/>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97" name="Rectangle 1817"/>
                        <wps:cNvSpPr>
                          <a:spLocks noChangeArrowheads="1"/>
                        </wps:cNvSpPr>
                        <wps:spPr bwMode="auto">
                          <a:xfrm>
                            <a:off x="806545" y="1193465"/>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8" name="Rectangle 1818"/>
                        <wps:cNvSpPr>
                          <a:spLocks noChangeArrowheads="1"/>
                        </wps:cNvSpPr>
                        <wps:spPr bwMode="auto">
                          <a:xfrm>
                            <a:off x="806545" y="1334480"/>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9" name="Rectangle 1819"/>
                        <wps:cNvSpPr>
                          <a:spLocks noChangeArrowheads="1"/>
                        </wps:cNvSpPr>
                        <wps:spPr bwMode="auto">
                          <a:xfrm>
                            <a:off x="806845"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0" name="Rectangle 1820"/>
                        <wps:cNvSpPr>
                          <a:spLocks noChangeArrowheads="1"/>
                        </wps:cNvSpPr>
                        <wps:spPr bwMode="auto">
                          <a:xfrm>
                            <a:off x="806845"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1" name="Rectangle 1821"/>
                        <wps:cNvSpPr>
                          <a:spLocks noChangeArrowheads="1"/>
                        </wps:cNvSpPr>
                        <wps:spPr bwMode="auto">
                          <a:xfrm>
                            <a:off x="807245"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2" name="Rectangle 1822"/>
                        <wps:cNvSpPr>
                          <a:spLocks noChangeArrowheads="1"/>
                        </wps:cNvSpPr>
                        <wps:spPr bwMode="auto">
                          <a:xfrm>
                            <a:off x="901044" y="210103"/>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3" name="Rectangle 1823"/>
                        <wps:cNvSpPr>
                          <a:spLocks noChangeArrowheads="1"/>
                        </wps:cNvSpPr>
                        <wps:spPr bwMode="auto">
                          <a:xfrm>
                            <a:off x="901448" y="351119"/>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4" name="Rectangle 1824"/>
                        <wps:cNvSpPr>
                          <a:spLocks noChangeArrowheads="1"/>
                        </wps:cNvSpPr>
                        <wps:spPr bwMode="auto">
                          <a:xfrm>
                            <a:off x="901448" y="492137"/>
                            <a:ext cx="934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5" name="Rectangle 1825"/>
                        <wps:cNvSpPr>
                          <a:spLocks noChangeArrowheads="1"/>
                        </wps:cNvSpPr>
                        <wps:spPr bwMode="auto">
                          <a:xfrm>
                            <a:off x="901845" y="633038"/>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6" name="Rectangle 1826"/>
                        <wps:cNvSpPr>
                          <a:spLocks noChangeArrowheads="1"/>
                        </wps:cNvSpPr>
                        <wps:spPr bwMode="auto">
                          <a:xfrm>
                            <a:off x="901849" y="770533"/>
                            <a:ext cx="934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7" name="Rectangle 1827"/>
                        <wps:cNvSpPr>
                          <a:spLocks noChangeArrowheads="1"/>
                        </wps:cNvSpPr>
                        <wps:spPr bwMode="auto">
                          <a:xfrm>
                            <a:off x="902246" y="91143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8" name="Rectangle 1828"/>
                        <wps:cNvSpPr>
                          <a:spLocks noChangeArrowheads="1"/>
                        </wps:cNvSpPr>
                        <wps:spPr bwMode="auto">
                          <a:xfrm>
                            <a:off x="902249" y="105245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9" name="Rectangle 1829"/>
                        <wps:cNvSpPr>
                          <a:spLocks noChangeArrowheads="1"/>
                        </wps:cNvSpPr>
                        <wps:spPr bwMode="auto">
                          <a:xfrm>
                            <a:off x="902646" y="1193465"/>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0" name="Rectangle 1830"/>
                        <wps:cNvSpPr>
                          <a:spLocks noChangeArrowheads="1"/>
                        </wps:cNvSpPr>
                        <wps:spPr bwMode="auto">
                          <a:xfrm>
                            <a:off x="902646" y="1334480"/>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1" name="Rectangle 1831"/>
                        <wps:cNvSpPr>
                          <a:spLocks noChangeArrowheads="1"/>
                        </wps:cNvSpPr>
                        <wps:spPr bwMode="auto">
                          <a:xfrm>
                            <a:off x="903050" y="1475497"/>
                            <a:ext cx="92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2" name="Rectangle 1832"/>
                        <wps:cNvSpPr>
                          <a:spLocks noChangeArrowheads="1"/>
                        </wps:cNvSpPr>
                        <wps:spPr bwMode="auto">
                          <a:xfrm>
                            <a:off x="903047" y="1612875"/>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3" name="Rectangle 1833"/>
                        <wps:cNvSpPr>
                          <a:spLocks noChangeArrowheads="1"/>
                        </wps:cNvSpPr>
                        <wps:spPr bwMode="auto">
                          <a:xfrm>
                            <a:off x="903450" y="1753894"/>
                            <a:ext cx="92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4" name="Rectangle 1834"/>
                        <wps:cNvSpPr>
                          <a:spLocks noChangeArrowheads="1"/>
                        </wps:cNvSpPr>
                        <wps:spPr bwMode="auto">
                          <a:xfrm>
                            <a:off x="994849" y="210103"/>
                            <a:ext cx="945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5" name="Rectangle 1835"/>
                        <wps:cNvSpPr>
                          <a:spLocks noChangeArrowheads="1"/>
                        </wps:cNvSpPr>
                        <wps:spPr bwMode="auto">
                          <a:xfrm>
                            <a:off x="995253" y="351119"/>
                            <a:ext cx="941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6" name="Rectangle 1836"/>
                        <wps:cNvSpPr>
                          <a:spLocks noChangeArrowheads="1"/>
                        </wps:cNvSpPr>
                        <wps:spPr bwMode="auto">
                          <a:xfrm>
                            <a:off x="995253" y="492137"/>
                            <a:ext cx="941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7" name="Rectangle 1837"/>
                        <wps:cNvSpPr>
                          <a:spLocks noChangeArrowheads="1"/>
                        </wps:cNvSpPr>
                        <wps:spPr bwMode="auto">
                          <a:xfrm>
                            <a:off x="995650" y="633038"/>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8" name="Rectangle 1838"/>
                        <wps:cNvSpPr>
                          <a:spLocks noChangeArrowheads="1"/>
                        </wps:cNvSpPr>
                        <wps:spPr bwMode="auto">
                          <a:xfrm>
                            <a:off x="995654" y="770533"/>
                            <a:ext cx="941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9" name="Rectangle 1839"/>
                        <wps:cNvSpPr>
                          <a:spLocks noChangeArrowheads="1"/>
                        </wps:cNvSpPr>
                        <wps:spPr bwMode="auto">
                          <a:xfrm>
                            <a:off x="996051" y="911434"/>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0" name="Rectangle 1840"/>
                        <wps:cNvSpPr>
                          <a:spLocks noChangeArrowheads="1"/>
                        </wps:cNvSpPr>
                        <wps:spPr bwMode="auto">
                          <a:xfrm>
                            <a:off x="996054" y="1052450"/>
                            <a:ext cx="941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1" name="Rectangle 1841"/>
                        <wps:cNvSpPr>
                          <a:spLocks noChangeArrowheads="1"/>
                        </wps:cNvSpPr>
                        <wps:spPr bwMode="auto">
                          <a:xfrm>
                            <a:off x="996451" y="1193465"/>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2" name="Rectangle 1842"/>
                        <wps:cNvSpPr>
                          <a:spLocks noChangeArrowheads="1"/>
                        </wps:cNvSpPr>
                        <wps:spPr bwMode="auto">
                          <a:xfrm>
                            <a:off x="996451" y="1334480"/>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3" name="Rectangle 1843"/>
                        <wps:cNvSpPr>
                          <a:spLocks noChangeArrowheads="1"/>
                        </wps:cNvSpPr>
                        <wps:spPr bwMode="auto">
                          <a:xfrm>
                            <a:off x="996849" y="1475497"/>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4" name="Rectangle 1844"/>
                        <wps:cNvSpPr>
                          <a:spLocks noChangeArrowheads="1"/>
                        </wps:cNvSpPr>
                        <wps:spPr bwMode="auto">
                          <a:xfrm>
                            <a:off x="996852" y="1612875"/>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5" name="Rectangle 1845"/>
                        <wps:cNvSpPr>
                          <a:spLocks noChangeArrowheads="1"/>
                        </wps:cNvSpPr>
                        <wps:spPr bwMode="auto">
                          <a:xfrm>
                            <a:off x="997153" y="175389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6" name="Rectangle 1846"/>
                        <wps:cNvSpPr>
                          <a:spLocks noChangeArrowheads="1"/>
                        </wps:cNvSpPr>
                        <wps:spPr bwMode="auto">
                          <a:xfrm>
                            <a:off x="1090959" y="210103"/>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7" name="Rectangle 1847"/>
                        <wps:cNvSpPr>
                          <a:spLocks noChangeArrowheads="1"/>
                        </wps:cNvSpPr>
                        <wps:spPr bwMode="auto">
                          <a:xfrm>
                            <a:off x="1091359" y="351119"/>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8" name="Rectangle 1848"/>
                        <wps:cNvSpPr>
                          <a:spLocks noChangeArrowheads="1"/>
                        </wps:cNvSpPr>
                        <wps:spPr bwMode="auto">
                          <a:xfrm>
                            <a:off x="1091359" y="492137"/>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9" name="Rectangle 1849"/>
                        <wps:cNvSpPr>
                          <a:spLocks noChangeArrowheads="1"/>
                        </wps:cNvSpPr>
                        <wps:spPr bwMode="auto">
                          <a:xfrm>
                            <a:off x="1091759" y="633038"/>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0" name="Rectangle 1850"/>
                        <wps:cNvSpPr>
                          <a:spLocks noChangeArrowheads="1"/>
                        </wps:cNvSpPr>
                        <wps:spPr bwMode="auto">
                          <a:xfrm>
                            <a:off x="1091759" y="770533"/>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1" name="Rectangle 1851"/>
                        <wps:cNvSpPr>
                          <a:spLocks noChangeArrowheads="1"/>
                        </wps:cNvSpPr>
                        <wps:spPr bwMode="auto">
                          <a:xfrm>
                            <a:off x="1092159" y="91143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2" name="Rectangle 1852"/>
                        <wps:cNvSpPr>
                          <a:spLocks noChangeArrowheads="1"/>
                        </wps:cNvSpPr>
                        <wps:spPr bwMode="auto">
                          <a:xfrm>
                            <a:off x="1092159" y="105245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3" name="Rectangle 1853"/>
                        <wps:cNvSpPr>
                          <a:spLocks noChangeArrowheads="1"/>
                        </wps:cNvSpPr>
                        <wps:spPr bwMode="auto">
                          <a:xfrm>
                            <a:off x="1092559" y="119346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4" name="Rectangle 1854"/>
                        <wps:cNvSpPr>
                          <a:spLocks noChangeArrowheads="1"/>
                        </wps:cNvSpPr>
                        <wps:spPr bwMode="auto">
                          <a:xfrm>
                            <a:off x="1092559" y="13344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5" name="Rectangle 1855"/>
                        <wps:cNvSpPr>
                          <a:spLocks noChangeArrowheads="1"/>
                        </wps:cNvSpPr>
                        <wps:spPr bwMode="auto">
                          <a:xfrm>
                            <a:off x="1092959"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6" name="Rectangle 1856"/>
                        <wps:cNvSpPr>
                          <a:spLocks noChangeArrowheads="1"/>
                        </wps:cNvSpPr>
                        <wps:spPr bwMode="auto">
                          <a:xfrm>
                            <a:off x="1092959"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7" name="Rectangle 1857"/>
                        <wps:cNvSpPr>
                          <a:spLocks noChangeArrowheads="1"/>
                        </wps:cNvSpPr>
                        <wps:spPr bwMode="auto">
                          <a:xfrm>
                            <a:off x="1093359"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8" name="Rectangle 1858"/>
                        <wps:cNvSpPr>
                          <a:spLocks noChangeArrowheads="1"/>
                        </wps:cNvSpPr>
                        <wps:spPr bwMode="auto">
                          <a:xfrm>
                            <a:off x="1186364" y="210103"/>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9" name="Rectangle 1859"/>
                        <wps:cNvSpPr>
                          <a:spLocks noChangeArrowheads="1"/>
                        </wps:cNvSpPr>
                        <wps:spPr bwMode="auto">
                          <a:xfrm>
                            <a:off x="1186764" y="351119"/>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0" name="Rectangle 1860"/>
                        <wps:cNvSpPr>
                          <a:spLocks noChangeArrowheads="1"/>
                        </wps:cNvSpPr>
                        <wps:spPr bwMode="auto">
                          <a:xfrm>
                            <a:off x="1186764" y="492137"/>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1" name="Rectangle 1861"/>
                        <wps:cNvSpPr>
                          <a:spLocks noChangeArrowheads="1"/>
                        </wps:cNvSpPr>
                        <wps:spPr bwMode="auto">
                          <a:xfrm>
                            <a:off x="1187164" y="633038"/>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2" name="Rectangle 1862"/>
                        <wps:cNvSpPr>
                          <a:spLocks noChangeArrowheads="1"/>
                        </wps:cNvSpPr>
                        <wps:spPr bwMode="auto">
                          <a:xfrm>
                            <a:off x="1187164" y="770533"/>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3" name="Rectangle 1863"/>
                        <wps:cNvSpPr>
                          <a:spLocks noChangeArrowheads="1"/>
                        </wps:cNvSpPr>
                        <wps:spPr bwMode="auto">
                          <a:xfrm>
                            <a:off x="1187564" y="91143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4" name="Rectangle 1864"/>
                        <wps:cNvSpPr>
                          <a:spLocks noChangeArrowheads="1"/>
                        </wps:cNvSpPr>
                        <wps:spPr bwMode="auto">
                          <a:xfrm>
                            <a:off x="1187564" y="1052450"/>
                            <a:ext cx="93805" cy="141018"/>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145" name="Rectangle 1865"/>
                        <wps:cNvSpPr>
                          <a:spLocks noChangeArrowheads="1"/>
                        </wps:cNvSpPr>
                        <wps:spPr bwMode="auto">
                          <a:xfrm>
                            <a:off x="1187964" y="119346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6" name="Rectangle 1866"/>
                        <wps:cNvSpPr>
                          <a:spLocks noChangeArrowheads="1"/>
                        </wps:cNvSpPr>
                        <wps:spPr bwMode="auto">
                          <a:xfrm>
                            <a:off x="1187964" y="13344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7" name="Rectangle 1867"/>
                        <wps:cNvSpPr>
                          <a:spLocks noChangeArrowheads="1"/>
                        </wps:cNvSpPr>
                        <wps:spPr bwMode="auto">
                          <a:xfrm>
                            <a:off x="1188364"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8" name="Rectangle 1868"/>
                        <wps:cNvSpPr>
                          <a:spLocks noChangeArrowheads="1"/>
                        </wps:cNvSpPr>
                        <wps:spPr bwMode="auto">
                          <a:xfrm>
                            <a:off x="1188364"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9" name="Rectangle 1869"/>
                        <wps:cNvSpPr>
                          <a:spLocks noChangeArrowheads="1"/>
                        </wps:cNvSpPr>
                        <wps:spPr bwMode="auto">
                          <a:xfrm>
                            <a:off x="1188764"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0" name="Rectangle 1870"/>
                        <wps:cNvSpPr>
                          <a:spLocks noChangeArrowheads="1"/>
                        </wps:cNvSpPr>
                        <wps:spPr bwMode="auto">
                          <a:xfrm>
                            <a:off x="1282568" y="210103"/>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1" name="Rectangle 1871"/>
                        <wps:cNvSpPr>
                          <a:spLocks noChangeArrowheads="1"/>
                        </wps:cNvSpPr>
                        <wps:spPr bwMode="auto">
                          <a:xfrm>
                            <a:off x="1282968" y="351119"/>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2" name="Rectangle 1872"/>
                        <wps:cNvSpPr>
                          <a:spLocks noChangeArrowheads="1"/>
                        </wps:cNvSpPr>
                        <wps:spPr bwMode="auto">
                          <a:xfrm>
                            <a:off x="1282968" y="492137"/>
                            <a:ext cx="933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3" name="Rectangle 1873"/>
                        <wps:cNvSpPr>
                          <a:spLocks noChangeArrowheads="1"/>
                        </wps:cNvSpPr>
                        <wps:spPr bwMode="auto">
                          <a:xfrm>
                            <a:off x="1283368" y="633038"/>
                            <a:ext cx="929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4" name="Rectangle 1874"/>
                        <wps:cNvSpPr>
                          <a:spLocks noChangeArrowheads="1"/>
                        </wps:cNvSpPr>
                        <wps:spPr bwMode="auto">
                          <a:xfrm>
                            <a:off x="1283268" y="770533"/>
                            <a:ext cx="934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5" name="Rectangle 1875"/>
                        <wps:cNvSpPr>
                          <a:spLocks noChangeArrowheads="1"/>
                        </wps:cNvSpPr>
                        <wps:spPr bwMode="auto">
                          <a:xfrm>
                            <a:off x="1283668" y="91143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6" name="Rectangle 1876"/>
                        <wps:cNvSpPr>
                          <a:spLocks noChangeArrowheads="1"/>
                        </wps:cNvSpPr>
                        <wps:spPr bwMode="auto">
                          <a:xfrm>
                            <a:off x="1283668" y="105245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7" name="Rectangle 1877"/>
                        <wps:cNvSpPr>
                          <a:spLocks noChangeArrowheads="1"/>
                        </wps:cNvSpPr>
                        <wps:spPr bwMode="auto">
                          <a:xfrm>
                            <a:off x="1284068" y="1193465"/>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8" name="Rectangle 1878"/>
                        <wps:cNvSpPr>
                          <a:spLocks noChangeArrowheads="1"/>
                        </wps:cNvSpPr>
                        <wps:spPr bwMode="auto">
                          <a:xfrm>
                            <a:off x="1284068" y="1334480"/>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9" name="Rectangle 1879"/>
                        <wps:cNvSpPr>
                          <a:spLocks noChangeArrowheads="1"/>
                        </wps:cNvSpPr>
                        <wps:spPr bwMode="auto">
                          <a:xfrm>
                            <a:off x="1284468" y="1475497"/>
                            <a:ext cx="92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0" name="Rectangle 1880"/>
                        <wps:cNvSpPr>
                          <a:spLocks noChangeArrowheads="1"/>
                        </wps:cNvSpPr>
                        <wps:spPr bwMode="auto">
                          <a:xfrm>
                            <a:off x="1284468" y="1612875"/>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1" name="Rectangle 1881"/>
                        <wps:cNvSpPr>
                          <a:spLocks noChangeArrowheads="1"/>
                        </wps:cNvSpPr>
                        <wps:spPr bwMode="auto">
                          <a:xfrm>
                            <a:off x="1284868" y="1753894"/>
                            <a:ext cx="92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2" name="Rectangle 1882"/>
                        <wps:cNvSpPr>
                          <a:spLocks noChangeArrowheads="1"/>
                        </wps:cNvSpPr>
                        <wps:spPr bwMode="auto">
                          <a:xfrm>
                            <a:off x="1376273" y="210103"/>
                            <a:ext cx="94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3" name="Rectangle 1883"/>
                        <wps:cNvSpPr>
                          <a:spLocks noChangeArrowheads="1"/>
                        </wps:cNvSpPr>
                        <wps:spPr bwMode="auto">
                          <a:xfrm>
                            <a:off x="1376673" y="351119"/>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4" name="Rectangle 1884"/>
                        <wps:cNvSpPr>
                          <a:spLocks noChangeArrowheads="1"/>
                        </wps:cNvSpPr>
                        <wps:spPr bwMode="auto">
                          <a:xfrm>
                            <a:off x="1376673" y="492137"/>
                            <a:ext cx="942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5" name="Rectangle 1885"/>
                        <wps:cNvSpPr>
                          <a:spLocks noChangeArrowheads="1"/>
                        </wps:cNvSpPr>
                        <wps:spPr bwMode="auto">
                          <a:xfrm>
                            <a:off x="1377073" y="633038"/>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6" name="Rectangle 1886"/>
                        <wps:cNvSpPr>
                          <a:spLocks noChangeArrowheads="1"/>
                        </wps:cNvSpPr>
                        <wps:spPr bwMode="auto">
                          <a:xfrm>
                            <a:off x="1377073" y="770533"/>
                            <a:ext cx="942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7" name="Rectangle 1887"/>
                        <wps:cNvSpPr>
                          <a:spLocks noChangeArrowheads="1"/>
                        </wps:cNvSpPr>
                        <wps:spPr bwMode="auto">
                          <a:xfrm>
                            <a:off x="1377473" y="911434"/>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8" name="Rectangle 1888"/>
                        <wps:cNvSpPr>
                          <a:spLocks noChangeArrowheads="1"/>
                        </wps:cNvSpPr>
                        <wps:spPr bwMode="auto">
                          <a:xfrm>
                            <a:off x="1377473" y="1052450"/>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9" name="Rectangle 1889"/>
                        <wps:cNvSpPr>
                          <a:spLocks noChangeArrowheads="1"/>
                        </wps:cNvSpPr>
                        <wps:spPr bwMode="auto">
                          <a:xfrm>
                            <a:off x="1377873" y="1193465"/>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0" name="Rectangle 1890"/>
                        <wps:cNvSpPr>
                          <a:spLocks noChangeArrowheads="1"/>
                        </wps:cNvSpPr>
                        <wps:spPr bwMode="auto">
                          <a:xfrm>
                            <a:off x="1377873" y="133448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1" name="Rectangle 1891"/>
                        <wps:cNvSpPr>
                          <a:spLocks noChangeArrowheads="1"/>
                        </wps:cNvSpPr>
                        <wps:spPr bwMode="auto">
                          <a:xfrm>
                            <a:off x="1378273" y="1475497"/>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2" name="Rectangle 1892"/>
                        <wps:cNvSpPr>
                          <a:spLocks noChangeArrowheads="1"/>
                        </wps:cNvSpPr>
                        <wps:spPr bwMode="auto">
                          <a:xfrm>
                            <a:off x="1378273" y="1612875"/>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3" name="Rectangle 1893"/>
                        <wps:cNvSpPr>
                          <a:spLocks noChangeArrowheads="1"/>
                        </wps:cNvSpPr>
                        <wps:spPr bwMode="auto">
                          <a:xfrm>
                            <a:off x="1378673" y="175389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4" name="Rectangle 1894"/>
                        <wps:cNvSpPr>
                          <a:spLocks noChangeArrowheads="1"/>
                        </wps:cNvSpPr>
                        <wps:spPr bwMode="auto">
                          <a:xfrm>
                            <a:off x="1472478" y="210103"/>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5" name="Rectangle 1895"/>
                        <wps:cNvSpPr>
                          <a:spLocks noChangeArrowheads="1"/>
                        </wps:cNvSpPr>
                        <wps:spPr bwMode="auto">
                          <a:xfrm>
                            <a:off x="1472878" y="351119"/>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6" name="Rectangle 1896"/>
                        <wps:cNvSpPr>
                          <a:spLocks noChangeArrowheads="1"/>
                        </wps:cNvSpPr>
                        <wps:spPr bwMode="auto">
                          <a:xfrm>
                            <a:off x="1472878" y="492137"/>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7" name="Rectangle 1897"/>
                        <wps:cNvSpPr>
                          <a:spLocks noChangeArrowheads="1"/>
                        </wps:cNvSpPr>
                        <wps:spPr bwMode="auto">
                          <a:xfrm>
                            <a:off x="1473278" y="633038"/>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8" name="Rectangle 1898"/>
                        <wps:cNvSpPr>
                          <a:spLocks noChangeArrowheads="1"/>
                        </wps:cNvSpPr>
                        <wps:spPr bwMode="auto">
                          <a:xfrm>
                            <a:off x="1473278" y="770533"/>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9" name="Rectangle 1899"/>
                        <wps:cNvSpPr>
                          <a:spLocks noChangeArrowheads="1"/>
                        </wps:cNvSpPr>
                        <wps:spPr bwMode="auto">
                          <a:xfrm>
                            <a:off x="1473678" y="91143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0" name="Rectangle 1900"/>
                        <wps:cNvSpPr>
                          <a:spLocks noChangeArrowheads="1"/>
                        </wps:cNvSpPr>
                        <wps:spPr bwMode="auto">
                          <a:xfrm>
                            <a:off x="1473678" y="105245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1" name="Rectangle 1901"/>
                        <wps:cNvSpPr>
                          <a:spLocks noChangeArrowheads="1"/>
                        </wps:cNvSpPr>
                        <wps:spPr bwMode="auto">
                          <a:xfrm>
                            <a:off x="1474078" y="119346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2" name="Rectangle 1902"/>
                        <wps:cNvSpPr>
                          <a:spLocks noChangeArrowheads="1"/>
                        </wps:cNvSpPr>
                        <wps:spPr bwMode="auto">
                          <a:xfrm>
                            <a:off x="1474078" y="13344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3" name="Rectangle 1903"/>
                        <wps:cNvSpPr>
                          <a:spLocks noChangeArrowheads="1"/>
                        </wps:cNvSpPr>
                        <wps:spPr bwMode="auto">
                          <a:xfrm>
                            <a:off x="1474478"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4" name="Rectangle 1904"/>
                        <wps:cNvSpPr>
                          <a:spLocks noChangeArrowheads="1"/>
                        </wps:cNvSpPr>
                        <wps:spPr bwMode="auto">
                          <a:xfrm>
                            <a:off x="1474478"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5" name="Rectangle 1905"/>
                        <wps:cNvSpPr>
                          <a:spLocks noChangeArrowheads="1"/>
                        </wps:cNvSpPr>
                        <wps:spPr bwMode="auto">
                          <a:xfrm>
                            <a:off x="1474878"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6" name="Text Box 2"/>
                        <wps:cNvSpPr txBox="1">
                          <a:spLocks noChangeArrowheads="1"/>
                        </wps:cNvSpPr>
                        <wps:spPr bwMode="auto">
                          <a:xfrm>
                            <a:off x="548727" y="1975361"/>
                            <a:ext cx="726436" cy="273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35AF1C" w14:textId="77777777" w:rsidR="00843AA2" w:rsidRDefault="00843AA2" w:rsidP="00716DFC">
                              <w:pPr>
                                <w:pStyle w:val="NormalWeb"/>
                                <w:overflowPunct w:val="0"/>
                                <w:spacing w:before="0" w:beforeAutospacing="0" w:after="120" w:afterAutospacing="0"/>
                                <w:jc w:val="both"/>
                              </w:pPr>
                              <w:r>
                                <w:rPr>
                                  <w:rFonts w:ascii="Arial" w:hAnsi="Arial"/>
                                  <w:b/>
                                  <w:bCs/>
                                  <w:sz w:val="16"/>
                                  <w:szCs w:val="16"/>
                                  <w:lang w:val="en-GB"/>
                                </w:rPr>
                                <w:t>Pattern 4</w:t>
                              </w:r>
                            </w:p>
                          </w:txbxContent>
                        </wps:txbx>
                        <wps:bodyPr rot="0" vert="horz" wrap="square" lIns="91440" tIns="45720" rIns="91440" bIns="45720" anchor="t" anchorCtr="0" upright="1">
                          <a:noAutofit/>
                        </wps:bodyPr>
                      </wps:wsp>
                    </wpc:wpc>
                  </a:graphicData>
                </a:graphic>
              </wp:inline>
            </w:drawing>
          </mc:Choice>
          <mc:Fallback>
            <w:pict>
              <v:group w14:anchorId="5F6D82C9" id="Canvas 1906" o:spid="_x0000_s1369" editas="canvas" style="width:143.7pt;height:184.25pt;mso-position-horizontal-relative:char;mso-position-vertical-relative:line" coordsize="18249,2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">
                <v:shape id="_x0000_s1370" type="#_x0000_t75" style="position:absolute;width:18249;height:23399;visibility:visible;mso-wrap-style:square">
                  <v:fill o:detectmouseclick="t"/>
                  <v:path o:connecttype="none"/>
                </v:shape>
                <v:rect id="Rectangle 1738" o:spid="_x0000_s1371" style="position:absolute;left:2303;top:2099;width:95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" fillcolor="#dbdbdb" strokecolor="#44546a">
                  <v:stroke joinstyle="round"/>
                  <v:textbox inset="1.50514mm,.75258mm,1.50514mm,.75258mm"/>
                </v:rect>
                <v:rect id="Rectangle 1739" o:spid="_x0000_s1372" style="position:absolute;left:2307;top:3511;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" fillcolor="#dbdbdb" strokecolor="#44546a">
                  <v:stroke joinstyle="round"/>
                  <v:textbox inset="1.50514mm,.75258mm,1.50514mm,.75258mm"/>
                </v:rect>
                <v:rect id="Rectangle 1740" o:spid="_x0000_s1373" style="position:absolute;left:2307;top:4921;width:946;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" fillcolor="#dbdbdb" strokecolor="#44546a">
                  <v:stroke joinstyle="round"/>
                  <v:textbox inset="1.50514mm,.75258mm,1.50514mm,.75258mm"/>
                </v:rect>
                <v:rect id="Rectangle 1741" o:spid="_x0000_s1374" style="position:absolute;left:2311;top:6330;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" fillcolor="#dbdbdb" strokecolor="#44546a">
                  <v:stroke joinstyle="round"/>
                  <v:textbox inset="1.50514mm,.75258mm,1.50514mm,.75258mm"/>
                </v:rect>
                <v:rect id="Rectangle 1742" o:spid="_x0000_s1375" style="position:absolute;left:2311;top:7704;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" fillcolor="#dbdbdb" strokecolor="#44546a">
                  <v:stroke joinstyle="round"/>
                  <v:textbox inset="1.50514mm,.75258mm,1.50514mm,.75258mm"/>
                </v:rect>
                <v:rect id="Rectangle 1743" o:spid="_x0000_s1376" style="position:absolute;left:2315;top:911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" fillcolor="#dbdbdb" strokecolor="#44546a">
                  <v:stroke joinstyle="round"/>
                  <v:textbox inset="1.50514mm,.75258mm,1.50514mm,.75258mm"/>
                </v:rect>
                <v:rect id="Rectangle 1744" o:spid="_x0000_s1377" style="position:absolute;left:2315;top:10524;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" fillcolor="#dbdbdb" strokecolor="#44546a">
                  <v:stroke joinstyle="round"/>
                  <v:textbox inset="1.50514mm,.75258mm,1.50514mm,.75258mm"/>
                </v:rect>
                <v:rect id="Rectangle 1745" o:spid="_x0000_s1378" style="position:absolute;left:2319;top:1193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" fillcolor="#dbdbdb" strokecolor="#44546a">
                  <v:stroke joinstyle="round"/>
                  <v:textbox inset="1.50514mm,.75258mm,1.50514mm,.75258mm"/>
                </v:rect>
                <v:rect id="Rectangle 1746" o:spid="_x0000_s1379" style="position:absolute;left:2319;top:1334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" fillcolor="#dbdbdb" strokecolor="#44546a">
                  <v:stroke joinstyle="round"/>
                  <v:textbox inset="1.50514mm,.75258mm,1.50514mm,.75258mm"/>
                </v:rect>
                <v:rect id="Rectangle 1747" o:spid="_x0000_s1380" style="position:absolute;left:2323;top:14754;width:938;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" fillcolor="#dbdbdb" strokecolor="#44546a">
                  <v:stroke joinstyle="round"/>
                  <v:textbox inset="1.50514mm,.75258mm,1.50514mm,.75258mm"/>
                </v:rect>
                <v:rect id="Rectangle 1748" o:spid="_x0000_s1381" style="position:absolute;left:2323;top:16128;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" fillcolor="#dbdbdb" strokecolor="#44546a">
                  <v:stroke joinstyle="round"/>
                  <v:textbox inset="1.50514mm,.75258mm,1.50514mm,.75258mm"/>
                </v:rect>
                <v:rect id="Rectangle 1749" o:spid="_x0000_s1382" style="position:absolute;left:2327;top:17538;width:938;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" fillcolor="#dbdbdb" strokecolor="#44546a">
                  <v:stroke joinstyle="round"/>
                  <v:textbox inset="1.50514mm,.75258mm,1.50514mm,.75258mm"/>
                </v:rect>
                <v:rect id="Rectangle 1750" o:spid="_x0000_s1383" style="position:absolute;left:3265;top:2099;width:945;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" fillcolor="#dbdbdb" strokecolor="#44546a">
                  <v:stroke joinstyle="round"/>
                  <v:textbox inset="1.50514mm,.75258mm,1.50514mm,.75258mm"/>
                </v:rect>
                <v:rect id="Rectangle 1751" o:spid="_x0000_s1384" style="position:absolute;left:3269;top:3510;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" fillcolor="#dbdbdb" strokecolor="#44546a">
                  <v:stroke joinstyle="round"/>
                  <v:textbox inset="1.50514mm,.75258mm,1.50514mm,.75258mm"/>
                </v:rect>
                <v:rect id="Rectangle 1752" o:spid="_x0000_s1385" style="position:absolute;left:3269;top:4920;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" fillcolor="#dbdbdb" strokecolor="#44546a">
                  <v:stroke joinstyle="round"/>
                  <v:textbox inset="1.50514mm,.75258mm,1.50514mm,.75258mm"/>
                </v:rect>
                <v:rect id="Rectangle 1753" o:spid="_x0000_s1386" style="position:absolute;left:3273;top:6330;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" fillcolor="#dbdbdb" strokecolor="#44546a">
                  <v:stroke joinstyle="round"/>
                  <v:textbox inset="1.50514mm,.75258mm,1.50514mm,.75258mm"/>
                </v:rect>
                <v:rect id="Rectangle 1754" o:spid="_x0000_s1387" style="position:absolute;left:3273;top:7704;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" fillcolor="#dbdbdb" strokecolor="#44546a">
                  <v:stroke joinstyle="round"/>
                  <v:textbox inset="1.50514mm,.75258mm,1.50514mm,.75258mm"/>
                </v:rect>
                <v:rect id="Rectangle 1755" o:spid="_x0000_s1388" style="position:absolute;left:3277;top:911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" fillcolor="#dbdbdb" strokecolor="#44546a">
                  <v:stroke joinstyle="round"/>
                  <v:textbox inset="1.50514mm,.75258mm,1.50514mm,.75258mm"/>
                </v:rect>
                <v:rect id="Rectangle 1756" o:spid="_x0000_s1389" style="position:absolute;left:3277;top:10524;width:941;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" fillcolor="#dbdbdb" strokecolor="#44546a">
                  <v:stroke joinstyle="round"/>
                  <v:textbox inset="1.50514mm,.75258mm,1.50514mm,.75258mm"/>
                </v:rect>
                <v:rect id="Rectangle 1757" o:spid="_x0000_s1390" style="position:absolute;left:3281;top:11933;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" fillcolor="#dbdbdb" strokecolor="#44546a">
                  <v:stroke joinstyle="round"/>
                  <v:textbox inset="1.50514mm,.75258mm,1.50514mm,.75258mm"/>
                </v:rect>
                <v:rect id="Rectangle 1758" o:spid="_x0000_s1391" style="position:absolute;left:3281;top:13343;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" fillcolor="#dbdbdb" strokecolor="#44546a">
                  <v:stroke joinstyle="round"/>
                  <v:textbox inset="1.50514mm,.75258mm,1.50514mm,.75258mm"/>
                </v:rect>
                <v:rect id="Rectangle 1759" o:spid="_x0000_s1392" style="position:absolute;left:3285;top:14753;width:933;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" fillcolor="#dbdbdb" strokecolor="#44546a">
                  <v:stroke joinstyle="round"/>
                  <v:textbox inset="1.50514mm,.75258mm,1.50514mm,.75258mm"/>
                </v:rect>
                <v:rect id="Rectangle 1760" o:spid="_x0000_s1393" style="position:absolute;left:3285;top:16127;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" fillcolor="#dbdbdb" strokecolor="#44546a">
                  <v:stroke joinstyle="round"/>
                  <v:textbox inset="1.50514mm,.75258mm,1.50514mm,.75258mm"/>
                </v:rect>
                <v:rect id="Rectangle 1761" o:spid="_x0000_s1394" style="position:absolute;left:3289;top:17537;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" fillcolor="#dbdbdb" strokecolor="#44546a">
                  <v:stroke joinstyle="round"/>
                  <v:textbox inset="1.50514mm,.75258mm,1.50514mm,.75258mm"/>
                </v:rect>
                <v:rect id="Rectangle 1762" o:spid="_x0000_s1395" style="position:absolute;left:4218;top:2099;width:94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" fillcolor="#44546a" strokecolor="#44546a">
                  <v:stroke joinstyle="round"/>
                  <v:textbox inset="1.50514mm,.75258mm,1.50514mm,.75258mm"/>
                </v:rect>
                <v:rect id="Rectangle 1763" o:spid="_x0000_s1396" style="position:absolute;left:4222;top:3510;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" strokecolor="#44546a">
                  <v:stroke joinstyle="round"/>
                  <v:textbox inset="1.50514mm,.75258mm,1.50514mm,.75258mm"/>
                </v:rect>
                <v:rect id="Rectangle 1764" o:spid="_x0000_s1397" style="position:absolute;left:4222;top:4920;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" fillcolor="#44546a" strokecolor="#44546a">
                  <v:stroke joinstyle="round"/>
                  <v:textbox inset="1.50514mm,.75258mm,1.50514mm,.75258mm"/>
                </v:rect>
                <v:rect id="Rectangle 1765" o:spid="_x0000_s1398" style="position:absolute;left:4226;top:6330;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" strokecolor="#44546a">
                  <v:stroke joinstyle="round"/>
                  <v:textbox inset="1.50514mm,.75258mm,1.50514mm,.75258mm"/>
                </v:rect>
                <v:rect id="Rectangle 1766" o:spid="_x0000_s1399" style="position:absolute;left:4226;top:770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" fillcolor="#44546a" strokecolor="#44546a">
                  <v:stroke joinstyle="round"/>
                  <v:textbox inset="1.50514mm,.75258mm,1.50514mm,.75258mm"/>
                </v:rect>
                <v:rect id="Rectangle 1767" o:spid="_x0000_s1400" style="position:absolute;left:4230;top:911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" strokecolor="#44546a">
                  <v:stroke joinstyle="round"/>
                  <v:textbox inset="1.50514mm,.75258mm,1.50514mm,.75258mm"/>
                </v:rect>
                <v:rect id="Rectangle 1768" o:spid="_x0000_s1401" style="position:absolute;left:4230;top:10524;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" fillcolor="#44546a" strokecolor="#44546a">
                  <v:stroke joinstyle="round"/>
                  <v:textbox inset="1.50514mm,.75258mm,1.50514mm,.75258mm"/>
                </v:rect>
                <v:rect id="Rectangle 1769" o:spid="_x0000_s1402" style="position:absolute;left:4234;top:11933;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" strokecolor="#44546a">
                  <v:stroke joinstyle="round"/>
                  <v:textbox inset="1.50514mm,.75258mm,1.50514mm,.75258mm"/>
                </v:rect>
                <v:rect id="Rectangle 1770" o:spid="_x0000_s1403" style="position:absolute;left:4234;top:13343;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" fillcolor="#44546a" strokecolor="#44546a">
                  <v:stroke joinstyle="round"/>
                  <v:textbox inset="1.50514mm,.75258mm,1.50514mm,.75258mm"/>
                </v:rect>
                <v:rect id="Rectangle 1771" o:spid="_x0000_s1404" style="position:absolute;left:4238;top:14753;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" strokecolor="#44546a">
                  <v:stroke joinstyle="round"/>
                  <v:textbox inset="1.50514mm,.75258mm,1.50514mm,.75258mm"/>
                </v:rect>
                <v:rect id="Rectangle 1772" o:spid="_x0000_s1405" style="position:absolute;left:4238;top:16127;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" fillcolor="#44546a" strokecolor="#44546a">
                  <v:stroke joinstyle="round"/>
                  <v:textbox inset="1.50514mm,.75258mm,1.50514mm,.75258mm"/>
                </v:rect>
                <v:rect id="Rectangle 1773" o:spid="_x0000_s1406" style="position:absolute;left:4242;top:17537;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" strokecolor="#44546a">
                  <v:stroke joinstyle="round"/>
                  <v:textbox inset="1.50514mm,.75258mm,1.50514mm,.75258mm"/>
                </v:rect>
                <v:rect id="Rectangle 1774" o:spid="_x0000_s1407" style="position:absolute;left:5180;top:2099;width:941;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" strokecolor="#44546a">
                  <v:stroke joinstyle="round"/>
                  <v:textbox inset="1.50514mm,.75258mm,1.50514mm,.75258mm"/>
                </v:rect>
                <v:rect id="Rectangle 1775" o:spid="_x0000_s1408" style="position:absolute;left:5184;top:3510;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" strokecolor="#44546a">
                  <v:stroke joinstyle="round"/>
                  <v:textbox inset="1.50514mm,.75258mm,1.50514mm,.75258mm"/>
                </v:rect>
                <v:rect id="Rectangle 1776" o:spid="_x0000_s1409" style="position:absolute;left:5184;top:4920;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" strokecolor="#44546a">
                  <v:stroke joinstyle="round"/>
                  <v:textbox inset="1.50514mm,.75258mm,1.50514mm,.75258mm"/>
                </v:rect>
                <v:rect id="Rectangle 1777" o:spid="_x0000_s1410" style="position:absolute;left:5188;top:6330;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" strokecolor="#44546a">
                  <v:stroke joinstyle="round"/>
                  <v:textbox inset="1.50514mm,.75258mm,1.50514mm,.75258mm"/>
                </v:rect>
                <v:rect id="Rectangle 1778" o:spid="_x0000_s1411" style="position:absolute;left:5188;top:770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" strokecolor="#44546a">
                  <v:stroke joinstyle="round"/>
                  <v:textbox inset="1.50514mm,.75258mm,1.50514mm,.75258mm"/>
                </v:rect>
                <v:rect id="Rectangle 1779" o:spid="_x0000_s1412" style="position:absolute;left:5192;top:9114;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" strokecolor="#44546a">
                  <v:stroke joinstyle="round"/>
                  <v:textbox inset="1.50514mm,.75258mm,1.50514mm,.75258mm"/>
                </v:rect>
                <v:rect id="Rectangle 1780" o:spid="_x0000_s1413" style="position:absolute;left:5192;top:10524;width:937;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" strokecolor="#44546a">
                  <v:stroke joinstyle="round"/>
                  <v:textbox inset="1.50514mm,.75258mm,1.50514mm,.75258mm"/>
                </v:rect>
                <v:rect id="Rectangle 1781" o:spid="_x0000_s1414" style="position:absolute;left:5196;top:11933;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" strokecolor="#44546a">
                  <v:stroke joinstyle="round"/>
                  <v:textbox inset="1.50514mm,.75258mm,1.50514mm,.75258mm"/>
                </v:rect>
                <v:rect id="Rectangle 1782" o:spid="_x0000_s1415" style="position:absolute;left:5196;top:13343;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" strokecolor="#44546a">
                  <v:stroke joinstyle="round"/>
                  <v:textbox inset="1.50514mm,.75258mm,1.50514mm,.75258mm"/>
                </v:rect>
                <v:rect id="Rectangle 1783" o:spid="_x0000_s1416" style="position:absolute;left:5200;top:14753;width:929;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" strokecolor="#44546a">
                  <v:stroke joinstyle="round"/>
                  <v:textbox inset="1.50514mm,.75258mm,1.50514mm,.75258mm"/>
                </v:rect>
                <v:rect id="Rectangle 1784" o:spid="_x0000_s1417" style="position:absolute;left:5200;top:16127;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" strokecolor="#44546a">
                  <v:stroke joinstyle="round"/>
                  <v:textbox inset="1.50514mm,.75258mm,1.50514mm,.75258mm"/>
                </v:rect>
                <v:rect id="Rectangle 1785" o:spid="_x0000_s1418" style="position:absolute;left:5204;top:17537;width:929;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" strokecolor="#44546a">
                  <v:stroke joinstyle="round"/>
                  <v:textbox inset="1.50514mm,.75258mm,1.50514mm,.75258mm"/>
                </v:rect>
                <v:rect id="Rectangle 1786" o:spid="_x0000_s1419" style="position:absolute;left:6133;top:2101;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" strokecolor="#44546a">
                  <v:stroke joinstyle="round"/>
                  <v:textbox inset="1.50514mm,.75258mm,1.50514mm,.75258mm"/>
                </v:rect>
                <v:rect id="Rectangle 1787" o:spid="_x0000_s1420" style="position:absolute;left:6137;top:351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" strokecolor="#44546a">
                  <v:stroke joinstyle="round"/>
                  <v:textbox inset="1.50514mm,.75258mm,1.50514mm,.75258mm"/>
                </v:rect>
                <v:rect id="Rectangle 1788" o:spid="_x0000_s1421" style="position:absolute;left:6137;top:4921;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" strokecolor="#44546a">
                  <v:stroke joinstyle="round"/>
                  <v:textbox inset="1.50514mm,.75258mm,1.50514mm,.75258mm"/>
                </v:rect>
                <v:rect id="Rectangle 1789" o:spid="_x0000_s1422" style="position:absolute;left:6141;top:6330;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" strokecolor="#44546a">
                  <v:stroke joinstyle="round"/>
                  <v:textbox inset="1.50514mm,.75258mm,1.50514mm,.75258mm"/>
                </v:rect>
                <v:rect id="Rectangle 1790" o:spid="_x0000_s1423" style="position:absolute;left:6141;top:7705;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" strokecolor="#44546a">
                  <v:stroke joinstyle="round"/>
                  <v:textbox inset="1.50514mm,.75258mm,1.50514mm,.75258mm"/>
                </v:rect>
                <v:rect id="Rectangle 1791" o:spid="_x0000_s1424" style="position:absolute;left:6145;top:911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" strokecolor="#44546a">
                  <v:stroke joinstyle="round"/>
                  <v:textbox inset="1.50514mm,.75258mm,1.50514mm,.75258mm"/>
                </v:rect>
                <v:rect id="Rectangle 1792" o:spid="_x0000_s1425" style="position:absolute;left:6145;top:1052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" strokecolor="#44546a">
                  <v:stroke joinstyle="round"/>
                  <v:textbox inset="1.50514mm,.75258mm,1.50514mm,.75258mm"/>
                </v:rect>
                <v:rect id="Rectangle 1793" o:spid="_x0000_s1426" style="position:absolute;left:6149;top:1193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" strokecolor="#44546a">
                  <v:stroke joinstyle="round"/>
                  <v:textbox inset="1.50514mm,.75258mm,1.50514mm,.75258mm"/>
                </v:rect>
                <v:rect id="Rectangle 1794" o:spid="_x0000_s1427" style="position:absolute;left:6149;top:1334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" strokecolor="#44546a">
                  <v:stroke joinstyle="round"/>
                  <v:textbox inset="1.50514mm,.75258mm,1.50514mm,.75258mm"/>
                </v:rect>
                <v:rect id="Rectangle 1795" o:spid="_x0000_s1428" style="position:absolute;left:6153;top:14754;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" strokecolor="#44546a">
                  <v:stroke joinstyle="round"/>
                  <v:textbox inset="1.50514mm,.75258mm,1.50514mm,.75258mm"/>
                </v:rect>
                <v:rect id="Rectangle 1796" o:spid="_x0000_s1429" style="position:absolute;left:6153;top:16128;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" strokecolor="#44546a">
                  <v:stroke joinstyle="round"/>
                  <v:textbox inset="1.50514mm,.75258mm,1.50514mm,.75258mm"/>
                </v:rect>
                <v:rect id="Rectangle 1797" o:spid="_x0000_s1430" style="position:absolute;left:6157;top:17538;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" strokecolor="#44546a">
                  <v:stroke joinstyle="round"/>
                  <v:textbox inset="1.50514mm,.75258mm,1.50514mm,.75258mm"/>
                </v:rect>
                <v:rect id="Rectangle 1798" o:spid="_x0000_s1431" style="position:absolute;left:7095;top:210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" strokecolor="#44546a">
                  <v:stroke joinstyle="round"/>
                  <v:textbox inset="1.50514mm,.75258mm,1.50514mm,.75258mm"/>
                </v:rect>
                <v:rect id="Rectangle 1799" o:spid="_x0000_s1432" style="position:absolute;left:7099;top:351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" strokecolor="#44546a">
                  <v:stroke joinstyle="round"/>
                  <v:textbox inset="1.50514mm,.75258mm,1.50514mm,.75258mm"/>
                </v:rect>
                <v:rect id="Rectangle 1800" o:spid="_x0000_s1433" style="position:absolute;left:7099;top:4921;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" strokecolor="#44546a">
                  <v:stroke joinstyle="round"/>
                  <v:textbox inset="1.50514mm,.75258mm,1.50514mm,.75258mm"/>
                </v:rect>
                <v:rect id="Rectangle 1801" o:spid="_x0000_s1434" style="position:absolute;left:7103;top:6330;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" strokecolor="#44546a">
                  <v:stroke joinstyle="round"/>
                  <v:textbox inset="1.50514mm,.75258mm,1.50514mm,.75258mm"/>
                </v:rect>
                <v:rect id="Rectangle 1802" o:spid="_x0000_s1435" style="position:absolute;left:7103;top:7705;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" strokecolor="#44546a">
                  <v:stroke joinstyle="round"/>
                  <v:textbox inset="1.50514mm,.75258mm,1.50514mm,.75258mm"/>
                </v:rect>
                <v:rect id="Rectangle 1803" o:spid="_x0000_s1436" style="position:absolute;left:7107;top:911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" strokecolor="#44546a">
                  <v:stroke joinstyle="round"/>
                  <v:textbox inset="1.50514mm,.75258mm,1.50514mm,.75258mm"/>
                </v:rect>
                <v:rect id="Rectangle 1804" o:spid="_x0000_s1437" style="position:absolute;left:7107;top:1052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" strokecolor="#44546a">
                  <v:stroke joinstyle="round"/>
                  <v:textbox inset="1.50514mm,.75258mm,1.50514mm,.75258mm"/>
                </v:rect>
                <v:rect id="Rectangle 1805" o:spid="_x0000_s1438" style="position:absolute;left:7111;top:1193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" strokecolor="#44546a">
                  <v:stroke joinstyle="round"/>
                  <v:textbox inset="1.50514mm,.75258mm,1.50514mm,.75258mm"/>
                </v:rect>
                <v:rect id="Rectangle 1806" o:spid="_x0000_s1439" style="position:absolute;left:7111;top:1334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" strokecolor="#44546a">
                  <v:stroke joinstyle="round"/>
                  <v:textbox inset="1.50514mm,.75258mm,1.50514mm,.75258mm"/>
                </v:rect>
                <v:rect id="Rectangle 1807" o:spid="_x0000_s1440" style="position:absolute;left:7115;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" strokecolor="#44546a">
                  <v:stroke joinstyle="round"/>
                  <v:textbox inset="1.50514mm,.75258mm,1.50514mm,.75258mm"/>
                </v:rect>
                <v:rect id="Rectangle 1808" o:spid="_x0000_s1441" style="position:absolute;left:7115;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" strokecolor="#44546a">
                  <v:stroke joinstyle="round"/>
                  <v:textbox inset="1.50514mm,.75258mm,1.50514mm,.75258mm"/>
                </v:rect>
                <v:rect id="Rectangle 1809" o:spid="_x0000_s1442" style="position:absolute;left:7119;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" strokecolor="#44546a">
                  <v:stroke joinstyle="round"/>
                  <v:textbox inset="1.50514mm,.75258mm,1.50514mm,.75258mm"/>
                </v:rect>
                <v:rect id="Rectangle 1810" o:spid="_x0000_s1443" style="position:absolute;left:8049;top:2101;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" strokecolor="#44546a">
                  <v:stroke joinstyle="round"/>
                  <v:textbox inset="1.50514mm,.75258mm,1.50514mm,.75258mm"/>
                </v:rect>
                <v:rect id="Rectangle 1811" o:spid="_x0000_s1444" style="position:absolute;left:8053;top:3511;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" strokecolor="#44546a">
                  <v:stroke joinstyle="round"/>
                  <v:textbox inset="1.50514mm,.75258mm,1.50514mm,.75258mm"/>
                </v:rect>
                <v:rect id="Rectangle 1812" o:spid="_x0000_s1445" style="position:absolute;left:8053;top:4921;width:937;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" strokecolor="#44546a">
                  <v:stroke joinstyle="round"/>
                  <v:textbox inset="1.50514mm,.75258mm,1.50514mm,.75258mm"/>
                </v:rect>
                <v:rect id="Rectangle 1813" o:spid="_x0000_s1446" style="position:absolute;left:8057;top:6330;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" strokecolor="#44546a">
                  <v:stroke joinstyle="round"/>
                  <v:textbox inset="1.50514mm,.75258mm,1.50514mm,.75258mm"/>
                </v:rect>
                <v:rect id="Rectangle 1814" o:spid="_x0000_s1447" style="position:absolute;left:8057;top:7705;width:937;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" strokecolor="#44546a">
                  <v:stroke joinstyle="round"/>
                  <v:textbox inset="1.50514mm,.75258mm,1.50514mm,.75258mm"/>
                </v:rect>
                <v:rect id="Rectangle 1815" o:spid="_x0000_s1448" style="position:absolute;left:8061;top:9114;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" strokecolor="#44546a">
                  <v:stroke joinstyle="round"/>
                  <v:textbox inset="1.50514mm,.75258mm,1.50514mm,.75258mm"/>
                </v:rect>
                <v:rect id="Rectangle 1816" o:spid="_x0000_s1449" style="position:absolute;left:8061;top:1052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" fillcolor="#a9d18e" strokecolor="#44546a">
                  <v:stroke joinstyle="round"/>
                  <v:textbox inset="1.50514mm,.75258mm,1.50514mm,.75258mm"/>
                </v:rect>
                <v:rect id="Rectangle 1817" o:spid="_x0000_s1450" style="position:absolute;left:8065;top:11934;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" strokecolor="#44546a">
                  <v:stroke joinstyle="round"/>
                  <v:textbox inset="1.50514mm,.75258mm,1.50514mm,.75258mm"/>
                </v:rect>
                <v:rect id="Rectangle 1818" o:spid="_x0000_s1451" style="position:absolute;left:8065;top:13344;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" strokecolor="#44546a">
                  <v:stroke joinstyle="round"/>
                  <v:textbox inset="1.50514mm,.75258mm,1.50514mm,.75258mm"/>
                </v:rect>
                <v:rect id="Rectangle 1819" o:spid="_x0000_s1452" style="position:absolute;left:8068;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" strokecolor="#44546a">
                  <v:stroke joinstyle="round"/>
                  <v:textbox inset="1.50514mm,.75258mm,1.50514mm,.75258mm"/>
                </v:rect>
                <v:rect id="Rectangle 1820" o:spid="_x0000_s1453" style="position:absolute;left:8068;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" strokecolor="#44546a">
                  <v:stroke joinstyle="round"/>
                  <v:textbox inset="1.50514mm,.75258mm,1.50514mm,.75258mm"/>
                </v:rect>
                <v:rect id="Rectangle 1821" o:spid="_x0000_s1454" style="position:absolute;left:8072;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" strokecolor="#44546a">
                  <v:stroke joinstyle="round"/>
                  <v:textbox inset="1.50514mm,.75258mm,1.50514mm,.75258mm"/>
                </v:rect>
                <v:rect id="Rectangle 1822" o:spid="_x0000_s1455" style="position:absolute;left:9010;top:210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" strokecolor="#44546a">
                  <v:stroke joinstyle="round"/>
                  <v:textbox inset="1.50514mm,.75258mm,1.50514mm,.75258mm"/>
                </v:rect>
                <v:rect id="Rectangle 1823" o:spid="_x0000_s1456" style="position:absolute;left:9014;top:3511;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" strokecolor="#44546a">
                  <v:stroke joinstyle="round"/>
                  <v:textbox inset="1.50514mm,.75258mm,1.50514mm,.75258mm"/>
                </v:rect>
                <v:rect id="Rectangle 1824" o:spid="_x0000_s1457" style="position:absolute;left:9014;top:4921;width:934;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" strokecolor="#44546a">
                  <v:stroke joinstyle="round"/>
                  <v:textbox inset="1.50514mm,.75258mm,1.50514mm,.75258mm"/>
                </v:rect>
                <v:rect id="Rectangle 1825" o:spid="_x0000_s1458" style="position:absolute;left:9018;top:6330;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" strokecolor="#44546a">
                  <v:stroke joinstyle="round"/>
                  <v:textbox inset="1.50514mm,.75258mm,1.50514mm,.75258mm"/>
                </v:rect>
                <v:rect id="Rectangle 1826" o:spid="_x0000_s1459" style="position:absolute;left:9018;top:7705;width:934;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" strokecolor="#44546a">
                  <v:stroke joinstyle="round"/>
                  <v:textbox inset="1.50514mm,.75258mm,1.50514mm,.75258mm"/>
                </v:rect>
                <v:rect id="Rectangle 1827" o:spid="_x0000_s1460" style="position:absolute;left:9022;top:911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" strokecolor="#44546a">
                  <v:stroke joinstyle="round"/>
                  <v:textbox inset="1.50514mm,.75258mm,1.50514mm,.75258mm"/>
                </v:rect>
                <v:rect id="Rectangle 1828" o:spid="_x0000_s1461" style="position:absolute;left:9022;top:1052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" strokecolor="#44546a">
                  <v:stroke joinstyle="round"/>
                  <v:textbox inset="1.50514mm,.75258mm,1.50514mm,.75258mm"/>
                </v:rect>
                <v:rect id="Rectangle 1829" o:spid="_x0000_s1462" style="position:absolute;left:9026;top:1193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" strokecolor="#44546a">
                  <v:stroke joinstyle="round"/>
                  <v:textbox inset="1.50514mm,.75258mm,1.50514mm,.75258mm"/>
                </v:rect>
                <v:rect id="Rectangle 1830" o:spid="_x0000_s1463" style="position:absolute;left:9026;top:1334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" strokecolor="#44546a">
                  <v:stroke joinstyle="round"/>
                  <v:textbox inset="1.50514mm,.75258mm,1.50514mm,.75258mm"/>
                </v:rect>
                <v:rect id="Rectangle 1831" o:spid="_x0000_s1464" style="position:absolute;left:9030;top:14754;width:92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" strokecolor="#44546a">
                  <v:stroke joinstyle="round"/>
                  <v:textbox inset="1.50514mm,.75258mm,1.50514mm,.75258mm"/>
                </v:rect>
                <v:rect id="Rectangle 1832" o:spid="_x0000_s1465" style="position:absolute;left:9030;top:16128;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" strokecolor="#44546a">
                  <v:stroke joinstyle="round"/>
                  <v:textbox inset="1.50514mm,.75258mm,1.50514mm,.75258mm"/>
                </v:rect>
                <v:rect id="Rectangle 1833" o:spid="_x0000_s1466" style="position:absolute;left:9034;top:17538;width:92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" strokecolor="#44546a">
                  <v:stroke joinstyle="round"/>
                  <v:textbox inset="1.50514mm,.75258mm,1.50514mm,.75258mm"/>
                </v:rect>
                <v:rect id="Rectangle 1834" o:spid="_x0000_s1467" style="position:absolute;left:9948;top:2101;width:945;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" strokecolor="#44546a">
                  <v:stroke joinstyle="round"/>
                  <v:textbox inset="1.50514mm,.75258mm,1.50514mm,.75258mm"/>
                </v:rect>
                <v:rect id="Rectangle 1835" o:spid="_x0000_s1468" style="position:absolute;left:9952;top:3511;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" strokecolor="#44546a">
                  <v:stroke joinstyle="round"/>
                  <v:textbox inset="1.50514mm,.75258mm,1.50514mm,.75258mm"/>
                </v:rect>
                <v:rect id="Rectangle 1836" o:spid="_x0000_s1469" style="position:absolute;left:9952;top:4921;width:941;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" strokecolor="#44546a">
                  <v:stroke joinstyle="round"/>
                  <v:textbox inset="1.50514mm,.75258mm,1.50514mm,.75258mm"/>
                </v:rect>
                <v:rect id="Rectangle 1837" o:spid="_x0000_s1470" style="position:absolute;left:9956;top:6330;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" strokecolor="#44546a">
                  <v:stroke joinstyle="round"/>
                  <v:textbox inset="1.50514mm,.75258mm,1.50514mm,.75258mm"/>
                </v:rect>
                <v:rect id="Rectangle 1838" o:spid="_x0000_s1471" style="position:absolute;left:9956;top:7705;width:941;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" strokecolor="#44546a">
                  <v:stroke joinstyle="round"/>
                  <v:textbox inset="1.50514mm,.75258mm,1.50514mm,.75258mm"/>
                </v:rect>
                <v:rect id="Rectangle 1839" o:spid="_x0000_s1472" style="position:absolute;left:9960;top:911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" strokecolor="#44546a">
                  <v:stroke joinstyle="round"/>
                  <v:textbox inset="1.50514mm,.75258mm,1.50514mm,.75258mm"/>
                </v:rect>
                <v:rect id="Rectangle 1840" o:spid="_x0000_s1473" style="position:absolute;left:9960;top:10524;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" strokecolor="#44546a">
                  <v:stroke joinstyle="round"/>
                  <v:textbox inset="1.50514mm,.75258mm,1.50514mm,.75258mm"/>
                </v:rect>
                <v:rect id="Rectangle 1841" o:spid="_x0000_s1474" style="position:absolute;left:9964;top:1193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" strokecolor="#44546a">
                  <v:stroke joinstyle="round"/>
                  <v:textbox inset="1.50514mm,.75258mm,1.50514mm,.75258mm"/>
                </v:rect>
                <v:rect id="Rectangle 1842" o:spid="_x0000_s1475" style="position:absolute;left:9964;top:1334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" strokecolor="#44546a">
                  <v:stroke joinstyle="round"/>
                  <v:textbox inset="1.50514mm,.75258mm,1.50514mm,.75258mm"/>
                </v:rect>
                <v:rect id="Rectangle 1843" o:spid="_x0000_s1476" style="position:absolute;left:9968;top:14754;width:933;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" strokecolor="#44546a">
                  <v:stroke joinstyle="round"/>
                  <v:textbox inset="1.50514mm,.75258mm,1.50514mm,.75258mm"/>
                </v:rect>
                <v:rect id="Rectangle 1844" o:spid="_x0000_s1477" style="position:absolute;left:9968;top:16128;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" strokecolor="#44546a">
                  <v:stroke joinstyle="round"/>
                  <v:textbox inset="1.50514mm,.75258mm,1.50514mm,.75258mm"/>
                </v:rect>
                <v:rect id="Rectangle 1845" o:spid="_x0000_s1478" style="position:absolute;left:9971;top:17538;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" strokecolor="#44546a">
                  <v:stroke joinstyle="round"/>
                  <v:textbox inset="1.50514mm,.75258mm,1.50514mm,.75258mm"/>
                </v:rect>
                <v:rect id="Rectangle 1846" o:spid="_x0000_s1479" style="position:absolute;left:10909;top:210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" strokecolor="#44546a">
                  <v:stroke joinstyle="round"/>
                  <v:textbox inset="1.50514mm,.75258mm,1.50514mm,.75258mm"/>
                </v:rect>
                <v:rect id="Rectangle 1847" o:spid="_x0000_s1480" style="position:absolute;left:10913;top:351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" strokecolor="#44546a">
                  <v:stroke joinstyle="round"/>
                  <v:textbox inset="1.50514mm,.75258mm,1.50514mm,.75258mm"/>
                </v:rect>
                <v:rect id="Rectangle 1848" o:spid="_x0000_s1481" style="position:absolute;left:10913;top:4921;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" strokecolor="#44546a">
                  <v:stroke joinstyle="round"/>
                  <v:textbox inset="1.50514mm,.75258mm,1.50514mm,.75258mm"/>
                </v:rect>
                <v:rect id="Rectangle 1849" o:spid="_x0000_s1482" style="position:absolute;left:10917;top:6330;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" strokecolor="#44546a">
                  <v:stroke joinstyle="round"/>
                  <v:textbox inset="1.50514mm,.75258mm,1.50514mm,.75258mm"/>
                </v:rect>
                <v:rect id="Rectangle 1850" o:spid="_x0000_s1483" style="position:absolute;left:10917;top:7705;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" strokecolor="#44546a">
                  <v:stroke joinstyle="round"/>
                  <v:textbox inset="1.50514mm,.75258mm,1.50514mm,.75258mm"/>
                </v:rect>
                <v:rect id="Rectangle 1851" o:spid="_x0000_s1484" style="position:absolute;left:10921;top:911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" strokecolor="#44546a">
                  <v:stroke joinstyle="round"/>
                  <v:textbox inset="1.50514mm,.75258mm,1.50514mm,.75258mm"/>
                </v:rect>
                <v:rect id="Rectangle 1852" o:spid="_x0000_s1485" style="position:absolute;left:10921;top:1052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" strokecolor="#44546a">
                  <v:stroke joinstyle="round"/>
                  <v:textbox inset="1.50514mm,.75258mm,1.50514mm,.75258mm"/>
                </v:rect>
                <v:rect id="Rectangle 1853" o:spid="_x0000_s1486" style="position:absolute;left:10925;top:1193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" strokecolor="#44546a">
                  <v:stroke joinstyle="round"/>
                  <v:textbox inset="1.50514mm,.75258mm,1.50514mm,.75258mm"/>
                </v:rect>
                <v:rect id="Rectangle 1854" o:spid="_x0000_s1487" style="position:absolute;left:10925;top:1334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" strokecolor="#44546a">
                  <v:stroke joinstyle="round"/>
                  <v:textbox inset="1.50514mm,.75258mm,1.50514mm,.75258mm"/>
                </v:rect>
                <v:rect id="Rectangle 1855" o:spid="_x0000_s1488" style="position:absolute;left:10929;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" strokecolor="#44546a">
                  <v:stroke joinstyle="round"/>
                  <v:textbox inset="1.50514mm,.75258mm,1.50514mm,.75258mm"/>
                </v:rect>
                <v:rect id="Rectangle 1856" o:spid="_x0000_s1489" style="position:absolute;left:10929;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" strokecolor="#44546a">
                  <v:stroke joinstyle="round"/>
                  <v:textbox inset="1.50514mm,.75258mm,1.50514mm,.75258mm"/>
                </v:rect>
                <v:rect id="Rectangle 1857" o:spid="_x0000_s1490" style="position:absolute;left:10933;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" strokecolor="#44546a">
                  <v:stroke joinstyle="round"/>
                  <v:textbox inset="1.50514mm,.75258mm,1.50514mm,.75258mm"/>
                </v:rect>
                <v:rect id="Rectangle 1858" o:spid="_x0000_s1491" style="position:absolute;left:11863;top:210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" strokecolor="#44546a">
                  <v:stroke joinstyle="round"/>
                  <v:textbox inset="1.50514mm,.75258mm,1.50514mm,.75258mm"/>
                </v:rect>
                <v:rect id="Rectangle 1859" o:spid="_x0000_s1492" style="position:absolute;left:11867;top:351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" strokecolor="#44546a">
                  <v:stroke joinstyle="round"/>
                  <v:textbox inset="1.50514mm,.75258mm,1.50514mm,.75258mm"/>
                </v:rect>
                <v:rect id="Rectangle 1860" o:spid="_x0000_s1493" style="position:absolute;left:11867;top:4921;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" strokecolor="#44546a">
                  <v:stroke joinstyle="round"/>
                  <v:textbox inset="1.50514mm,.75258mm,1.50514mm,.75258mm"/>
                </v:rect>
                <v:rect id="Rectangle 1861" o:spid="_x0000_s1494" style="position:absolute;left:11871;top:6330;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" strokecolor="#44546a">
                  <v:stroke joinstyle="round"/>
                  <v:textbox inset="1.50514mm,.75258mm,1.50514mm,.75258mm"/>
                </v:rect>
                <v:rect id="Rectangle 1862" o:spid="_x0000_s1495" style="position:absolute;left:11871;top:7705;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" strokecolor="#44546a">
                  <v:stroke joinstyle="round"/>
                  <v:textbox inset="1.50514mm,.75258mm,1.50514mm,.75258mm"/>
                </v:rect>
                <v:rect id="Rectangle 1863" o:spid="_x0000_s1496" style="position:absolute;left:11875;top:911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" strokecolor="#44546a">
                  <v:stroke joinstyle="round"/>
                  <v:textbox inset="1.50514mm,.75258mm,1.50514mm,.75258mm"/>
                </v:rect>
                <v:rect id="Rectangle 1864" o:spid="_x0000_s1497" style="position:absolute;left:11875;top:1052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" fillcolor="#a9d18e" strokecolor="#44546a">
                  <v:stroke joinstyle="round"/>
                  <v:textbox inset="1.50514mm,.75258mm,1.50514mm,.75258mm"/>
                </v:rect>
                <v:rect id="Rectangle 1865" o:spid="_x0000_s1498" style="position:absolute;left:11879;top:1193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" strokecolor="#44546a">
                  <v:stroke joinstyle="round"/>
                  <v:textbox inset="1.50514mm,.75258mm,1.50514mm,.75258mm"/>
                </v:rect>
                <v:rect id="Rectangle 1866" o:spid="_x0000_s1499" style="position:absolute;left:11879;top:1334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" strokecolor="#44546a">
                  <v:stroke joinstyle="round"/>
                  <v:textbox inset="1.50514mm,.75258mm,1.50514mm,.75258mm"/>
                </v:rect>
                <v:rect id="Rectangle 1867" o:spid="_x0000_s1500" style="position:absolute;left:11883;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" strokecolor="#44546a">
                  <v:stroke joinstyle="round"/>
                  <v:textbox inset="1.50514mm,.75258mm,1.50514mm,.75258mm"/>
                </v:rect>
                <v:rect id="Rectangle 1868" o:spid="_x0000_s1501" style="position:absolute;left:11883;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" strokecolor="#44546a">
                  <v:stroke joinstyle="round"/>
                  <v:textbox inset="1.50514mm,.75258mm,1.50514mm,.75258mm"/>
                </v:rect>
                <v:rect id="Rectangle 1869" o:spid="_x0000_s1502" style="position:absolute;left:11887;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" strokecolor="#44546a">
                  <v:stroke joinstyle="round"/>
                  <v:textbox inset="1.50514mm,.75258mm,1.50514mm,.75258mm"/>
                </v:rect>
                <v:rect id="Rectangle 1870" o:spid="_x0000_s1503" style="position:absolute;left:12825;top:2101;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" strokecolor="#44546a">
                  <v:stroke joinstyle="round"/>
                  <v:textbox inset="1.50514mm,.75258mm,1.50514mm,.75258mm"/>
                </v:rect>
                <v:rect id="Rectangle 1871" o:spid="_x0000_s1504" style="position:absolute;left:12829;top:3511;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" strokecolor="#44546a">
                  <v:stroke joinstyle="round"/>
                  <v:textbox inset="1.50514mm,.75258mm,1.50514mm,.75258mm"/>
                </v:rect>
                <v:rect id="Rectangle 1872" o:spid="_x0000_s1505" style="position:absolute;left:12829;top:4921;width:933;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" strokecolor="#44546a">
                  <v:stroke joinstyle="round"/>
                  <v:textbox inset="1.50514mm,.75258mm,1.50514mm,.75258mm"/>
                </v:rect>
                <v:rect id="Rectangle 1873" o:spid="_x0000_s1506" style="position:absolute;left:12833;top:6330;width:929;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" strokecolor="#44546a">
                  <v:stroke joinstyle="round"/>
                  <v:textbox inset="1.50514mm,.75258mm,1.50514mm,.75258mm"/>
                </v:rect>
                <v:rect id="Rectangle 1874" o:spid="_x0000_s1507" style="position:absolute;left:12832;top:7705;width:934;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" strokecolor="#44546a">
                  <v:stroke joinstyle="round"/>
                  <v:textbox inset="1.50514mm,.75258mm,1.50514mm,.75258mm"/>
                </v:rect>
                <v:rect id="Rectangle 1875" o:spid="_x0000_s1508" style="position:absolute;left:12836;top:911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" strokecolor="#44546a">
                  <v:stroke joinstyle="round"/>
                  <v:textbox inset="1.50514mm,.75258mm,1.50514mm,.75258mm"/>
                </v:rect>
                <v:rect id="Rectangle 1876" o:spid="_x0000_s1509" style="position:absolute;left:12836;top:1052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" strokecolor="#44546a">
                  <v:stroke joinstyle="round"/>
                  <v:textbox inset="1.50514mm,.75258mm,1.50514mm,.75258mm"/>
                </v:rect>
                <v:rect id="Rectangle 1877" o:spid="_x0000_s1510" style="position:absolute;left:12840;top:1193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" strokecolor="#44546a">
                  <v:stroke joinstyle="round"/>
                  <v:textbox inset="1.50514mm,.75258mm,1.50514mm,.75258mm"/>
                </v:rect>
                <v:rect id="Rectangle 1878" o:spid="_x0000_s1511" style="position:absolute;left:12840;top:1334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" strokecolor="#44546a">
                  <v:stroke joinstyle="round"/>
                  <v:textbox inset="1.50514mm,.75258mm,1.50514mm,.75258mm"/>
                </v:rect>
                <v:rect id="Rectangle 1879" o:spid="_x0000_s1512" style="position:absolute;left:12844;top:14754;width:92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" strokecolor="#44546a">
                  <v:stroke joinstyle="round"/>
                  <v:textbox inset="1.50514mm,.75258mm,1.50514mm,.75258mm"/>
                </v:rect>
                <v:rect id="Rectangle 1880" o:spid="_x0000_s1513" style="position:absolute;left:12844;top:16128;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" strokecolor="#44546a">
                  <v:stroke joinstyle="round"/>
                  <v:textbox inset="1.50514mm,.75258mm,1.50514mm,.75258mm"/>
                </v:rect>
                <v:rect id="Rectangle 1881" o:spid="_x0000_s1514" style="position:absolute;left:12848;top:17538;width:92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" strokecolor="#44546a">
                  <v:stroke joinstyle="round"/>
                  <v:textbox inset="1.50514mm,.75258mm,1.50514mm,.75258mm"/>
                </v:rect>
                <v:rect id="Rectangle 1882" o:spid="_x0000_s1515" style="position:absolute;left:13762;top:2101;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" strokecolor="#44546a">
                  <v:stroke joinstyle="round"/>
                  <v:textbox inset="1.50514mm,.75258mm,1.50514mm,.75258mm"/>
                </v:rect>
                <v:rect id="Rectangle 1883" o:spid="_x0000_s1516" style="position:absolute;left:13766;top:351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" strokecolor="#44546a">
                  <v:stroke joinstyle="round"/>
                  <v:textbox inset="1.50514mm,.75258mm,1.50514mm,.75258mm"/>
                </v:rect>
                <v:rect id="Rectangle 1884" o:spid="_x0000_s1517" style="position:absolute;left:13766;top:4921;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" strokecolor="#44546a">
                  <v:stroke joinstyle="round"/>
                  <v:textbox inset="1.50514mm,.75258mm,1.50514mm,.75258mm"/>
                </v:rect>
                <v:rect id="Rectangle 1885" o:spid="_x0000_s1518" style="position:absolute;left:13770;top:6330;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" strokecolor="#44546a">
                  <v:stroke joinstyle="round"/>
                  <v:textbox inset="1.50514mm,.75258mm,1.50514mm,.75258mm"/>
                </v:rect>
                <v:rect id="Rectangle 1886" o:spid="_x0000_s1519" style="position:absolute;left:13770;top:7705;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" strokecolor="#44546a">
                  <v:stroke joinstyle="round"/>
                  <v:textbox inset="1.50514mm,.75258mm,1.50514mm,.75258mm"/>
                </v:rect>
                <v:rect id="Rectangle 1887" o:spid="_x0000_s1520" style="position:absolute;left:13774;top:911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" strokecolor="#44546a">
                  <v:stroke joinstyle="round"/>
                  <v:textbox inset="1.50514mm,.75258mm,1.50514mm,.75258mm"/>
                </v:rect>
                <v:rect id="Rectangle 1888" o:spid="_x0000_s1521" style="position:absolute;left:13774;top:1052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" strokecolor="#44546a">
                  <v:stroke joinstyle="round"/>
                  <v:textbox inset="1.50514mm,.75258mm,1.50514mm,.75258mm"/>
                </v:rect>
                <v:rect id="Rectangle 1889" o:spid="_x0000_s1522" style="position:absolute;left:13778;top:1193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" strokecolor="#44546a">
                  <v:stroke joinstyle="round"/>
                  <v:textbox inset="1.50514mm,.75258mm,1.50514mm,.75258mm"/>
                </v:rect>
                <v:rect id="Rectangle 1890" o:spid="_x0000_s1523" style="position:absolute;left:13778;top:1334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" strokecolor="#44546a">
                  <v:stroke joinstyle="round"/>
                  <v:textbox inset="1.50514mm,.75258mm,1.50514mm,.75258mm"/>
                </v:rect>
                <v:rect id="Rectangle 1891" o:spid="_x0000_s1524" style="position:absolute;left:13782;top:14754;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" strokecolor="#44546a">
                  <v:stroke joinstyle="round"/>
                  <v:textbox inset="1.50514mm,.75258mm,1.50514mm,.75258mm"/>
                </v:rect>
                <v:rect id="Rectangle 1892" o:spid="_x0000_s1525" style="position:absolute;left:13782;top:16128;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" strokecolor="#44546a">
                  <v:stroke joinstyle="round"/>
                  <v:textbox inset="1.50514mm,.75258mm,1.50514mm,.75258mm"/>
                </v:rect>
                <v:rect id="Rectangle 1893" o:spid="_x0000_s1526" style="position:absolute;left:13786;top:17538;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" strokecolor="#44546a">
                  <v:stroke joinstyle="round"/>
                  <v:textbox inset="1.50514mm,.75258mm,1.50514mm,.75258mm"/>
                </v:rect>
                <v:rect id="Rectangle 1894" o:spid="_x0000_s1527" style="position:absolute;left:14724;top:210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" strokecolor="#44546a">
                  <v:stroke joinstyle="round"/>
                  <v:textbox inset="1.50514mm,.75258mm,1.50514mm,.75258mm"/>
                </v:rect>
                <v:rect id="Rectangle 1895" o:spid="_x0000_s1528" style="position:absolute;left:14728;top:351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" strokecolor="#44546a">
                  <v:stroke joinstyle="round"/>
                  <v:textbox inset="1.50514mm,.75258mm,1.50514mm,.75258mm"/>
                </v:rect>
                <v:rect id="Rectangle 1896" o:spid="_x0000_s1529" style="position:absolute;left:14728;top:4921;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" strokecolor="#44546a">
                  <v:stroke joinstyle="round"/>
                  <v:textbox inset="1.50514mm,.75258mm,1.50514mm,.75258mm"/>
                </v:rect>
                <v:rect id="Rectangle 1897" o:spid="_x0000_s1530" style="position:absolute;left:14732;top:6330;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" strokecolor="#44546a">
                  <v:stroke joinstyle="round"/>
                  <v:textbox inset="1.50514mm,.75258mm,1.50514mm,.75258mm"/>
                </v:rect>
                <v:rect id="Rectangle 1898" o:spid="_x0000_s1531" style="position:absolute;left:14732;top:7705;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" strokecolor="#44546a">
                  <v:stroke joinstyle="round"/>
                  <v:textbox inset="1.50514mm,.75258mm,1.50514mm,.75258mm"/>
                </v:rect>
                <v:rect id="Rectangle 1899" o:spid="_x0000_s1532" style="position:absolute;left:14736;top:911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" strokecolor="#44546a">
                  <v:stroke joinstyle="round"/>
                  <v:textbox inset="1.50514mm,.75258mm,1.50514mm,.75258mm"/>
                </v:rect>
                <v:rect id="Rectangle 1900" o:spid="_x0000_s1533" style="position:absolute;left:14736;top:1052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" strokecolor="#44546a">
                  <v:stroke joinstyle="round"/>
                  <v:textbox inset="1.50514mm,.75258mm,1.50514mm,.75258mm"/>
                </v:rect>
                <v:rect id="Rectangle 1901" o:spid="_x0000_s1534" style="position:absolute;left:14740;top:1193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" strokecolor="#44546a">
                  <v:stroke joinstyle="round"/>
                  <v:textbox inset="1.50514mm,.75258mm,1.50514mm,.75258mm"/>
                </v:rect>
                <v:rect id="Rectangle 1902" o:spid="_x0000_s1535" style="position:absolute;left:14740;top:1334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" strokecolor="#44546a">
                  <v:stroke joinstyle="round"/>
                  <v:textbox inset="1.50514mm,.75258mm,1.50514mm,.75258mm"/>
                </v:rect>
                <v:rect id="Rectangle 1903" o:spid="_x0000_s1536" style="position:absolute;left:14744;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" strokecolor="#44546a">
                  <v:stroke joinstyle="round"/>
                  <v:textbox inset="1.50514mm,.75258mm,1.50514mm,.75258mm"/>
                </v:rect>
                <v:rect id="Rectangle 1904" o:spid="_x0000_s1537" style="position:absolute;left:14744;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" strokecolor="#44546a">
                  <v:stroke joinstyle="round"/>
                  <v:textbox inset="1.50514mm,.75258mm,1.50514mm,.75258mm"/>
                </v:rect>
                <v:rect id="Rectangle 1905" o:spid="_x0000_s1538" style="position:absolute;left:14748;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" strokecolor="#44546a">
                  <v:stroke joinstyle="round"/>
                  <v:textbox inset="1.50514mm,.75258mm,1.50514mm,.75258mm"/>
                </v:rect>
                <v:shape id="_x0000_s1539" type="#_x0000_t202" style="position:absolute;left:5487;top:19753;width:7264;height:2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" stroked="f">
                  <v:textbox>
                    <w:txbxContent>
                      <w:p w14:paraId="2735AF1C" w14:textId="77777777" w:rsidR="00843AA2" w:rsidRDefault="00843AA2" w:rsidP="00716DFC">
                        <w:pPr>
                          <w:pStyle w:val="NormalWeb"/>
                          <w:overflowPunct w:val="0"/>
                          <w:spacing w:before="0" w:beforeAutospacing="0" w:after="120" w:afterAutospacing="0"/>
                          <w:jc w:val="both"/>
                        </w:pPr>
                        <w:r>
                          <w:rPr>
                            <w:rFonts w:ascii="Arial" w:hAnsi="Arial"/>
                            <w:b/>
                            <w:bCs/>
                            <w:sz w:val="16"/>
                            <w:szCs w:val="16"/>
                            <w:lang w:val="en-GB"/>
                          </w:rPr>
                          <w:t>Pattern 4</w:t>
                        </w:r>
                      </w:p>
                    </w:txbxContent>
                  </v:textbox>
                </v:shape>
                <w10:anchorlock/>
              </v:group>
            </w:pict>
          </mc:Fallback>
        </mc:AlternateContent>
      </w:r>
    </w:p>
    <w:p w14:paraId="758A3DB8" w14:textId="442C7221" w:rsidR="00716DFC" w:rsidRDefault="00716DFC" w:rsidP="00716DFC">
      <w:pPr>
        <w:pStyle w:val="Caption"/>
      </w:pPr>
      <w:bookmarkStart w:id="5" w:name="_Ref471203547"/>
      <w:r>
        <w:t xml:space="preserve">Figure </w:t>
      </w:r>
      <w:r>
        <w:fldChar w:fldCharType="begin"/>
      </w:r>
      <w:r>
        <w:instrText xml:space="preserve"> SEQ Figure \* ARABIC </w:instrText>
      </w:r>
      <w:r>
        <w:fldChar w:fldCharType="separate"/>
      </w:r>
      <w:r w:rsidR="00454D3E">
        <w:rPr>
          <w:noProof/>
        </w:rPr>
        <w:t>1</w:t>
      </w:r>
      <w:r>
        <w:fldChar w:fldCharType="end"/>
      </w:r>
      <w:bookmarkEnd w:id="5"/>
      <w:r>
        <w:t xml:space="preserve">: The three different </w:t>
      </w:r>
      <w:r w:rsidR="00CC695F">
        <w:t xml:space="preserve">PTRS </w:t>
      </w:r>
      <w:r>
        <w:t>time density patterns under consideration</w:t>
      </w:r>
    </w:p>
    <w:p w14:paraId="59FCA6EC" w14:textId="3E57B115" w:rsidR="00FA53CC" w:rsidRPr="00506FF4" w:rsidRDefault="00FA53CC" w:rsidP="00E13505">
      <w:pPr>
        <w:pStyle w:val="Heading3"/>
      </w:pPr>
      <w:r>
        <w:t>High order MCS</w:t>
      </w:r>
    </w:p>
    <w:p w14:paraId="665FB894" w14:textId="3EB732F6" w:rsidR="009F457D" w:rsidRPr="009F457D" w:rsidRDefault="009F457D" w:rsidP="009F457D">
      <w:r>
        <w:t xml:space="preserve">In the first set of simulation results in </w:t>
      </w:r>
      <w:r w:rsidRPr="00D20EF9">
        <w:fldChar w:fldCharType="begin"/>
      </w:r>
      <w:r w:rsidRPr="00D20EF9">
        <w:instrText xml:space="preserve"> REF _Ref471734894 \h  \* MERGEFORMAT </w:instrText>
      </w:r>
      <w:r w:rsidRPr="00D20EF9">
        <w:fldChar w:fldCharType="separate"/>
      </w:r>
      <w:r w:rsidR="00454D3E" w:rsidRPr="00E13505">
        <w:t xml:space="preserve">Figure </w:t>
      </w:r>
      <w:r w:rsidR="00454D3E" w:rsidRPr="00E13505">
        <w:rPr>
          <w:noProof/>
        </w:rPr>
        <w:t>2</w:t>
      </w:r>
      <w:r w:rsidRPr="00D20EF9">
        <w:fldChar w:fldCharType="end"/>
      </w:r>
      <w:r>
        <w:t xml:space="preserve"> we assume 30 GHz carrier frequency and a 60 kHz sub-carrier spacing. In previous contributions [1] we have observed that CPE compensation is needed for higher order modulation</w:t>
      </w:r>
      <w:r w:rsidR="00AE66B2">
        <w:t>.</w:t>
      </w:r>
      <w:r>
        <w:t xml:space="preserve"> </w:t>
      </w:r>
      <w:r w:rsidR="00AE66B2">
        <w:t>I</w:t>
      </w:r>
      <w:r>
        <w:t xml:space="preserve">t is </w:t>
      </w:r>
      <w:r w:rsidR="00AE66B2">
        <w:t xml:space="preserve">also </w:t>
      </w:r>
      <w:r>
        <w:t>beneficial to limit the number of supported patterns</w:t>
      </w:r>
      <w:r w:rsidR="00AE66B2">
        <w:t>, to avoid complexity and</w:t>
      </w:r>
      <w:r>
        <w:t xml:space="preserve"> to use the same PTRS patterns for all users</w:t>
      </w:r>
      <w:r w:rsidR="00AE66B2">
        <w:t xml:space="preserve"> to facilitate interference suppression techniques</w:t>
      </w:r>
      <w:r>
        <w:t xml:space="preserve">. </w:t>
      </w:r>
      <w:r w:rsidR="00AE66B2">
        <w:t xml:space="preserve">From this point of view </w:t>
      </w:r>
      <w:r>
        <w:t>we should assign</w:t>
      </w:r>
      <w:r w:rsidR="00AE66B2">
        <w:t xml:space="preserve"> a</w:t>
      </w:r>
      <w:r>
        <w:t xml:space="preserve"> PTRS patterns to support a </w:t>
      </w:r>
      <w:r w:rsidR="00AE66B2">
        <w:t xml:space="preserve">upper </w:t>
      </w:r>
      <w:r>
        <w:t>modulation at 30 GHz</w:t>
      </w:r>
      <w:r w:rsidR="00AE66B2">
        <w:t xml:space="preserve"> that also gives a good performance for all lower modulations</w:t>
      </w:r>
      <w:r>
        <w:t xml:space="preserve">, we here </w:t>
      </w:r>
      <w:r w:rsidR="00AE66B2">
        <w:t xml:space="preserve">investigate </w:t>
      </w:r>
      <w:r>
        <w:t>64-QAM. First observation is that pattern 4 is too sparse and can be removed as a candidate pattern</w:t>
      </w:r>
      <w:r w:rsidR="002B750F">
        <w:t xml:space="preserve"> for high order MCS</w:t>
      </w:r>
      <w:r>
        <w:t>. Pattern 1 and 2 give very similar performance.</w:t>
      </w:r>
    </w:p>
    <w:p w14:paraId="536EB4DA" w14:textId="77777777" w:rsidR="00716DFC" w:rsidRDefault="0008645F" w:rsidP="00716DFC">
      <w:pPr>
        <w:jc w:val="left"/>
      </w:pPr>
      <w:r>
        <w:rPr>
          <w:noProof/>
          <w:lang w:val="en-US" w:eastAsia="en-US"/>
        </w:rPr>
        <w:drawing>
          <wp:inline distT="0" distB="0" distL="0" distR="0" wp14:anchorId="23601C1D" wp14:editId="6BC4EC5C">
            <wp:extent cx="2884593" cy="2163445"/>
            <wp:effectExtent l="0" t="0" r="0" b="8255"/>
            <wp:docPr id="5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descr="Throughput"/>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r>
        <w:rPr>
          <w:noProof/>
          <w:lang w:val="en-US" w:eastAsia="en-US"/>
        </w:rPr>
        <w:drawing>
          <wp:inline distT="0" distB="0" distL="0" distR="0" wp14:anchorId="1C5B80E3" wp14:editId="655020F4">
            <wp:extent cx="2884593" cy="2163445"/>
            <wp:effectExtent l="0" t="0" r="0" b="8255"/>
            <wp:docPr id="59"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descr="BLER"/>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p>
    <w:p w14:paraId="36DC377A" w14:textId="292E1E81" w:rsidR="008F234E" w:rsidRPr="00506FF4" w:rsidRDefault="00716DFC" w:rsidP="00D2663B">
      <w:pPr>
        <w:jc w:val="left"/>
        <w:rPr>
          <w:b/>
        </w:rPr>
      </w:pPr>
      <w:bookmarkStart w:id="6" w:name="_Ref471734894"/>
      <w:r w:rsidRPr="00565485">
        <w:rPr>
          <w:b/>
        </w:rPr>
        <w:t xml:space="preserve">Figure </w:t>
      </w:r>
      <w:r w:rsidRPr="00565485">
        <w:rPr>
          <w:b/>
        </w:rPr>
        <w:fldChar w:fldCharType="begin"/>
      </w:r>
      <w:r w:rsidRPr="00565485">
        <w:rPr>
          <w:b/>
        </w:rPr>
        <w:instrText xml:space="preserve"> SEQ Figure \* ARABIC </w:instrText>
      </w:r>
      <w:r w:rsidRPr="00565485">
        <w:rPr>
          <w:b/>
        </w:rPr>
        <w:fldChar w:fldCharType="separate"/>
      </w:r>
      <w:r w:rsidR="00454D3E">
        <w:rPr>
          <w:b/>
          <w:noProof/>
        </w:rPr>
        <w:t>2</w:t>
      </w:r>
      <w:r w:rsidRPr="00565485">
        <w:rPr>
          <w:b/>
        </w:rPr>
        <w:fldChar w:fldCharType="end"/>
      </w:r>
      <w:bookmarkEnd w:id="6"/>
      <w:r>
        <w:rPr>
          <w:b/>
        </w:rPr>
        <w:t>: Simulation results</w:t>
      </w:r>
      <w:r w:rsidRPr="00565485">
        <w:rPr>
          <w:b/>
        </w:rPr>
        <w:t>, at 30 GHz using 60 kHz SC</w:t>
      </w:r>
      <w:r w:rsidR="00AE66B2">
        <w:rPr>
          <w:b/>
        </w:rPr>
        <w:t>S</w:t>
      </w:r>
      <w:r w:rsidRPr="00565485">
        <w:rPr>
          <w:b/>
        </w:rPr>
        <w:t xml:space="preserve"> and 64-QAM code rate 5/6</w:t>
      </w:r>
      <w:r w:rsidR="00EB0066">
        <w:rPr>
          <w:b/>
        </w:rPr>
        <w:t xml:space="preserve"> and</w:t>
      </w:r>
      <w:r w:rsidR="00591B8A">
        <w:t xml:space="preserve"> </w:t>
      </w:r>
      <w:r w:rsidR="00EA58EC" w:rsidRPr="00EA58EC">
        <w:rPr>
          <w:b/>
        </w:rPr>
        <w:t>3</w:t>
      </w:r>
      <w:r w:rsidR="00591B8A" w:rsidRPr="00591B8A">
        <w:rPr>
          <w:b/>
        </w:rPr>
        <w:t>2 PRB</w:t>
      </w:r>
      <w:r w:rsidR="00EB0066">
        <w:rPr>
          <w:b/>
        </w:rPr>
        <w:t>.</w:t>
      </w:r>
    </w:p>
    <w:p w14:paraId="0EB7B85F" w14:textId="1A7117DD" w:rsidR="00574BAC" w:rsidRDefault="008F234E" w:rsidP="008F234E">
      <w:r>
        <w:lastRenderedPageBreak/>
        <w:t xml:space="preserve">In the set of simulations in </w:t>
      </w:r>
      <w:r>
        <w:fldChar w:fldCharType="begin"/>
      </w:r>
      <w:r>
        <w:instrText xml:space="preserve"> REF _Ref471205571 \h </w:instrText>
      </w:r>
      <w:r>
        <w:fldChar w:fldCharType="separate"/>
      </w:r>
      <w:r w:rsidR="00454D3E">
        <w:t xml:space="preserve">Figure </w:t>
      </w:r>
      <w:r w:rsidR="00454D3E">
        <w:rPr>
          <w:noProof/>
        </w:rPr>
        <w:t>3</w:t>
      </w:r>
      <w:r>
        <w:fldChar w:fldCharType="end"/>
      </w:r>
      <w:r w:rsidR="00466B86">
        <w:t>,</w:t>
      </w:r>
      <w:r>
        <w:t xml:space="preserve"> we investigate 60 GHz and observe </w:t>
      </w:r>
      <w:r w:rsidR="00466B86">
        <w:t xml:space="preserve">that </w:t>
      </w:r>
      <w:r>
        <w:t xml:space="preserve">none of the time PTRS patterns give sufficiently good phase noise suppression. Only pattern 1 show sufficient performance to give clear benefits of 64-QAM modulation. A target BLER of 10% is not meet for any of the patterns at the used code-rate. </w:t>
      </w:r>
      <w:r w:rsidRPr="00B4144F">
        <w:t xml:space="preserve">The high degradation in the performance in this case is produced by the </w:t>
      </w:r>
      <w:r w:rsidR="00D2663B">
        <w:t xml:space="preserve">Inter-Carrier Interference (ICI), </w:t>
      </w:r>
      <w:r w:rsidRPr="00B4144F">
        <w:t>which is signif</w:t>
      </w:r>
      <w:r w:rsidR="00D2663B">
        <w:t>icant for very high frequencies</w:t>
      </w:r>
      <w:r w:rsidRPr="00B4144F">
        <w:t xml:space="preserve">.  As shown in [1], the ICI effect is reduced if the subcarrier spacing is increased. Therefore, in order to improve </w:t>
      </w:r>
      <w:r w:rsidR="00506FF4">
        <w:t xml:space="preserve">the robustness of NR to phase noise </w:t>
      </w:r>
      <w:r w:rsidRPr="00B4144F">
        <w:t xml:space="preserve">with 64-QAM (5/6) at 60 GHz the subcarrier spacing should be increased. </w:t>
      </w:r>
    </w:p>
    <w:p w14:paraId="13EB5D4C" w14:textId="3863BF95" w:rsidR="00574BAC" w:rsidRDefault="00947527" w:rsidP="00574BAC">
      <w:pPr>
        <w:pStyle w:val="TOC1"/>
        <w:jc w:val="both"/>
      </w:pPr>
      <w:hyperlink w:anchor="_Toc465236017" w:history="1">
        <w:r w:rsidR="00574BAC">
          <w:t>Observation 1</w:t>
        </w:r>
        <w:r w:rsidR="00574BAC" w:rsidRPr="00B4144F">
          <w:tab/>
          <w:t>If ICI compensation algorithms are not used, higher</w:t>
        </w:r>
      </w:hyperlink>
      <w:r w:rsidR="00574BAC" w:rsidRPr="00B4144F">
        <w:t xml:space="preserve"> subcarrier spacing than 60 kHz should be used for very high carrier frequencies</w:t>
      </w:r>
      <w:r w:rsidR="00574BAC">
        <w:t xml:space="preserve"> (as 60 GHz)</w:t>
      </w:r>
      <w:r w:rsidR="00574BAC" w:rsidRPr="00B4144F">
        <w:t xml:space="preserve"> and high order MCS</w:t>
      </w:r>
      <w:r w:rsidR="00574BAC">
        <w:t xml:space="preserve"> (as 64-QAM with code rate 5/6)</w:t>
      </w:r>
      <w:r w:rsidR="00574BAC" w:rsidRPr="00B4144F">
        <w:t>.</w:t>
      </w:r>
    </w:p>
    <w:p w14:paraId="21D0C980" w14:textId="37D9BDF6" w:rsidR="00454D3E" w:rsidRDefault="00454D3E" w:rsidP="00454D3E">
      <w:pPr>
        <w:pStyle w:val="TOC1"/>
        <w:jc w:val="both"/>
      </w:pPr>
      <w:r>
        <w:t>Proposal 1</w:t>
      </w:r>
      <w:r>
        <w:tab/>
        <w:t xml:space="preserve">Support </w:t>
      </w:r>
      <w:r w:rsidR="000F0897">
        <w:t xml:space="preserve">configuring </w:t>
      </w:r>
      <w:r>
        <w:t>PTRS in every OFDM-symbol.</w:t>
      </w:r>
    </w:p>
    <w:p w14:paraId="65B99A68" w14:textId="77777777" w:rsidR="00454D3E" w:rsidRPr="00574BAC" w:rsidRDefault="00454D3E" w:rsidP="00574BAC">
      <w:pPr>
        <w:pStyle w:val="TOC1"/>
        <w:jc w:val="both"/>
      </w:pPr>
    </w:p>
    <w:p w14:paraId="79E03545" w14:textId="77777777" w:rsidR="00716DFC" w:rsidRDefault="0008645F" w:rsidP="00716DFC">
      <w:pPr>
        <w:jc w:val="left"/>
      </w:pPr>
      <w:r>
        <w:rPr>
          <w:noProof/>
          <w:lang w:val="en-US" w:eastAsia="en-US"/>
        </w:rPr>
        <w:drawing>
          <wp:inline distT="0" distB="0" distL="0" distR="0" wp14:anchorId="3D1DB98A" wp14:editId="254B90BA">
            <wp:extent cx="2884593" cy="2163445"/>
            <wp:effectExtent l="0" t="0" r="0" b="8255"/>
            <wp:docPr id="6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descr="Throughput"/>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r>
        <w:rPr>
          <w:noProof/>
          <w:lang w:val="en-US" w:eastAsia="en-US"/>
        </w:rPr>
        <w:drawing>
          <wp:inline distT="0" distB="0" distL="0" distR="0" wp14:anchorId="6618E555" wp14:editId="66BDF9F0">
            <wp:extent cx="2884593" cy="2163445"/>
            <wp:effectExtent l="0" t="0" r="0" b="8255"/>
            <wp:docPr id="61"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descr="BLER"/>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p>
    <w:p w14:paraId="5851F5BA" w14:textId="5E43DBAC" w:rsidR="009250B3" w:rsidRPr="00D12A1D" w:rsidRDefault="00716DFC" w:rsidP="00E13505">
      <w:pPr>
        <w:pStyle w:val="Caption"/>
      </w:pPr>
      <w:bookmarkStart w:id="7" w:name="_Ref471205571"/>
      <w:r>
        <w:t xml:space="preserve">Figure </w:t>
      </w:r>
      <w:r>
        <w:fldChar w:fldCharType="begin"/>
      </w:r>
      <w:r>
        <w:instrText xml:space="preserve"> SEQ Figure \* ARABIC </w:instrText>
      </w:r>
      <w:r>
        <w:fldChar w:fldCharType="separate"/>
      </w:r>
      <w:r w:rsidR="00454D3E">
        <w:rPr>
          <w:noProof/>
        </w:rPr>
        <w:t>3</w:t>
      </w:r>
      <w:r>
        <w:fldChar w:fldCharType="end"/>
      </w:r>
      <w:bookmarkEnd w:id="7"/>
      <w:r>
        <w:t>: Sim</w:t>
      </w:r>
      <w:r w:rsidR="00635997">
        <w:t xml:space="preserve">ulation </w:t>
      </w:r>
      <w:r>
        <w:t>results</w:t>
      </w:r>
      <w:r w:rsidRPr="00D46C9E">
        <w:t xml:space="preserve">, at </w:t>
      </w:r>
      <w:r>
        <w:t>60</w:t>
      </w:r>
      <w:r w:rsidRPr="00D46C9E">
        <w:t xml:space="preserve"> GHz using 60 kHz SC</w:t>
      </w:r>
      <w:r w:rsidR="00AE66B2">
        <w:t>S</w:t>
      </w:r>
      <w:r w:rsidRPr="00D46C9E">
        <w:t xml:space="preserve"> and 64-QAM </w:t>
      </w:r>
      <w:r w:rsidR="00635997">
        <w:t>(</w:t>
      </w:r>
      <w:r w:rsidRPr="00D46C9E">
        <w:t>5/6</w:t>
      </w:r>
      <w:r w:rsidR="00635997">
        <w:t>)</w:t>
      </w:r>
      <w:r w:rsidR="00177A71">
        <w:t xml:space="preserve"> and</w:t>
      </w:r>
      <w:r w:rsidR="00591B8A" w:rsidRPr="00591B8A">
        <w:t xml:space="preserve"> </w:t>
      </w:r>
      <w:r w:rsidR="00EA58EC">
        <w:t>3</w:t>
      </w:r>
      <w:r w:rsidR="00591B8A" w:rsidRPr="00591B8A">
        <w:t>2 PRB</w:t>
      </w:r>
      <w:r w:rsidR="00177A71">
        <w:t>.</w:t>
      </w:r>
    </w:p>
    <w:p w14:paraId="56B9D470" w14:textId="6C4F311F" w:rsidR="00FA53CC" w:rsidRDefault="00FA53CC" w:rsidP="00E13505">
      <w:pPr>
        <w:pStyle w:val="Heading3"/>
      </w:pPr>
      <w:r>
        <w:t>Low order MCS</w:t>
      </w:r>
    </w:p>
    <w:p w14:paraId="467EA787" w14:textId="3ACE682F" w:rsidR="00C14E31" w:rsidRPr="00506FF4" w:rsidRDefault="00C14E31" w:rsidP="00506FF4">
      <w:r>
        <w:t>In the case of 30 GHz, 16-QAM and the phase estimation described in Section 2, pattern 1 gives too high overhead, while pattern 2 and 4 are very similar with a slight advantage to pattern 4 (</w:t>
      </w:r>
      <w:r>
        <w:fldChar w:fldCharType="begin"/>
      </w:r>
      <w:r>
        <w:instrText xml:space="preserve"> REF _Ref471735050 \h  \* MERGEFORMAT </w:instrText>
      </w:r>
      <w:r>
        <w:fldChar w:fldCharType="separate"/>
      </w:r>
      <w:r w:rsidR="00454D3E">
        <w:t xml:space="preserve">Figure </w:t>
      </w:r>
      <w:r w:rsidR="00454D3E">
        <w:rPr>
          <w:noProof/>
        </w:rPr>
        <w:t>4</w:t>
      </w:r>
      <w:r>
        <w:fldChar w:fldCharType="end"/>
      </w:r>
      <w:r>
        <w:t>) .</w:t>
      </w:r>
    </w:p>
    <w:p w14:paraId="254415CD" w14:textId="77777777" w:rsidR="00716DFC" w:rsidRDefault="0008645F" w:rsidP="00716DFC">
      <w:pPr>
        <w:jc w:val="left"/>
      </w:pPr>
      <w:r>
        <w:rPr>
          <w:noProof/>
          <w:lang w:val="en-US" w:eastAsia="en-US"/>
        </w:rPr>
        <w:drawing>
          <wp:inline distT="0" distB="0" distL="0" distR="0" wp14:anchorId="2942C241" wp14:editId="07EC3AF2">
            <wp:extent cx="2884593" cy="2163445"/>
            <wp:effectExtent l="0" t="0" r="0" b="8255"/>
            <wp:docPr id="6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descr="Throughput"/>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r>
        <w:rPr>
          <w:noProof/>
          <w:lang w:val="en-US" w:eastAsia="en-US"/>
        </w:rPr>
        <w:drawing>
          <wp:inline distT="0" distB="0" distL="0" distR="0" wp14:anchorId="35E0892A" wp14:editId="76983D5E">
            <wp:extent cx="2884593" cy="2163445"/>
            <wp:effectExtent l="0" t="0" r="0" b="8255"/>
            <wp:docPr id="63"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descr="BLER"/>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p>
    <w:p w14:paraId="40051232" w14:textId="3EDBA09F" w:rsidR="00716DFC" w:rsidRDefault="00716DFC" w:rsidP="00EA58EC">
      <w:pPr>
        <w:pStyle w:val="Caption"/>
        <w:jc w:val="left"/>
      </w:pPr>
      <w:bookmarkStart w:id="8" w:name="_Ref471735050"/>
      <w:r>
        <w:t xml:space="preserve">Figure </w:t>
      </w:r>
      <w:r>
        <w:fldChar w:fldCharType="begin"/>
      </w:r>
      <w:r>
        <w:instrText xml:space="preserve"> SEQ Figure \* ARABIC </w:instrText>
      </w:r>
      <w:r>
        <w:fldChar w:fldCharType="separate"/>
      </w:r>
      <w:r w:rsidR="00454D3E">
        <w:rPr>
          <w:noProof/>
        </w:rPr>
        <w:t>4</w:t>
      </w:r>
      <w:r>
        <w:fldChar w:fldCharType="end"/>
      </w:r>
      <w:bookmarkEnd w:id="8"/>
      <w:r>
        <w:t>: Simulation results</w:t>
      </w:r>
      <w:r w:rsidRPr="00D46C9E">
        <w:t xml:space="preserve">, at </w:t>
      </w:r>
      <w:r>
        <w:t>30</w:t>
      </w:r>
      <w:r w:rsidRPr="00D46C9E">
        <w:t xml:space="preserve"> GHz using 60 kHz SC and </w:t>
      </w:r>
      <w:r w:rsidR="00635997">
        <w:t>16-QAM (</w:t>
      </w:r>
      <w:r>
        <w:t>3/4</w:t>
      </w:r>
      <w:r w:rsidR="00635997">
        <w:t>)</w:t>
      </w:r>
      <w:r w:rsidR="001B31FC">
        <w:rPr>
          <w:b w:val="0"/>
        </w:rPr>
        <w:t xml:space="preserve"> </w:t>
      </w:r>
      <w:r w:rsidR="001B31FC" w:rsidRPr="00E13505">
        <w:t>and</w:t>
      </w:r>
      <w:r w:rsidR="00EA58EC" w:rsidRPr="00506FF4">
        <w:t xml:space="preserve"> </w:t>
      </w:r>
      <w:r w:rsidR="00EA58EC">
        <w:t>3</w:t>
      </w:r>
      <w:r w:rsidR="00EA58EC" w:rsidRPr="00EA58EC">
        <w:t>2 PRB</w:t>
      </w:r>
      <w:r w:rsidR="001B31FC">
        <w:t>.</w:t>
      </w:r>
    </w:p>
    <w:p w14:paraId="3D4BC3B1" w14:textId="78106655" w:rsidR="00910529" w:rsidRPr="008F234E" w:rsidRDefault="008F234E" w:rsidP="008F234E">
      <w:r>
        <w:t xml:space="preserve">In Figure </w:t>
      </w:r>
      <w:r w:rsidR="006106E8">
        <w:t>5</w:t>
      </w:r>
      <w:r>
        <w:t>, the results for the case with 60 GHz carrier frequency and 16-QAM are shown. In this case, the three patterns offer a very similar performance, with a slightly better result for pattern 4.</w:t>
      </w:r>
      <w:r w:rsidR="00BB3303">
        <w:t xml:space="preserve"> It is important to notice that for 16-QAM and 60 GHz, a subcarrier spacing of 60 kHz </w:t>
      </w:r>
      <w:r w:rsidR="00032FB3">
        <w:t>offers a good performance with PTRS. As observe above</w:t>
      </w:r>
      <w:r w:rsidR="002A1C02">
        <w:t>,</w:t>
      </w:r>
      <w:r w:rsidR="00032FB3">
        <w:t xml:space="preserve"> 64-QAM </w:t>
      </w:r>
      <w:r w:rsidR="002A1C02">
        <w:t>modulation</w:t>
      </w:r>
      <w:r w:rsidR="00032FB3">
        <w:t xml:space="preserve"> could not be supported well in the 60 GHz and 60 kHz case, switching to 16-QAM implies that both pattern 1, 2 and 4 works with a slight advantage to pattern 2.</w:t>
      </w:r>
    </w:p>
    <w:p w14:paraId="63E91303" w14:textId="77777777" w:rsidR="00716DFC" w:rsidRDefault="0008645F" w:rsidP="00716DFC">
      <w:pPr>
        <w:jc w:val="left"/>
      </w:pPr>
      <w:r>
        <w:rPr>
          <w:noProof/>
          <w:lang w:val="en-US" w:eastAsia="en-US"/>
        </w:rPr>
        <w:lastRenderedPageBreak/>
        <w:drawing>
          <wp:inline distT="0" distB="0" distL="0" distR="0" wp14:anchorId="0F197F12" wp14:editId="4DF54B32">
            <wp:extent cx="2884593" cy="2163445"/>
            <wp:effectExtent l="0" t="0" r="0" b="8255"/>
            <wp:docPr id="6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descr="Throughput"/>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r>
        <w:rPr>
          <w:noProof/>
          <w:lang w:val="en-US" w:eastAsia="en-US"/>
        </w:rPr>
        <w:drawing>
          <wp:inline distT="0" distB="0" distL="0" distR="0" wp14:anchorId="27F022DD" wp14:editId="7201ECC0">
            <wp:extent cx="2884593" cy="2163445"/>
            <wp:effectExtent l="0" t="0" r="0" b="8255"/>
            <wp:docPr id="65"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descr="BLER"/>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p>
    <w:p w14:paraId="7F8B4289" w14:textId="4B5C5987" w:rsidR="00716DFC" w:rsidRDefault="00716DFC" w:rsidP="00EA58EC">
      <w:pPr>
        <w:pStyle w:val="Caption"/>
        <w:jc w:val="left"/>
      </w:pPr>
      <w:r>
        <w:t xml:space="preserve">Figure </w:t>
      </w:r>
      <w:r>
        <w:fldChar w:fldCharType="begin"/>
      </w:r>
      <w:r>
        <w:instrText xml:space="preserve"> SEQ Figure \* ARABIC </w:instrText>
      </w:r>
      <w:r>
        <w:fldChar w:fldCharType="separate"/>
      </w:r>
      <w:r w:rsidR="00454D3E">
        <w:rPr>
          <w:noProof/>
        </w:rPr>
        <w:t>5</w:t>
      </w:r>
      <w:r>
        <w:fldChar w:fldCharType="end"/>
      </w:r>
      <w:r>
        <w:t>: Simulation results</w:t>
      </w:r>
      <w:r w:rsidRPr="00D46C9E">
        <w:t xml:space="preserve">, at </w:t>
      </w:r>
      <w:r>
        <w:t>60</w:t>
      </w:r>
      <w:r w:rsidRPr="00D46C9E">
        <w:t xml:space="preserve"> GHz using 60 kHz SC and </w:t>
      </w:r>
      <w:r>
        <w:t xml:space="preserve">16-QAM </w:t>
      </w:r>
      <w:r w:rsidR="00635997">
        <w:t>(</w:t>
      </w:r>
      <w:r>
        <w:t>3/4</w:t>
      </w:r>
      <w:r w:rsidR="00635997">
        <w:t>)</w:t>
      </w:r>
      <w:r w:rsidR="00B936B3">
        <w:rPr>
          <w:b w:val="0"/>
        </w:rPr>
        <w:t xml:space="preserve"> </w:t>
      </w:r>
      <w:r w:rsidR="00B936B3" w:rsidRPr="00E13505">
        <w:t>and</w:t>
      </w:r>
      <w:r w:rsidR="00EA58EC">
        <w:t xml:space="preserve"> </w:t>
      </w:r>
      <w:r w:rsidR="00EA58EC" w:rsidRPr="00EA58EC">
        <w:t>32 PRB</w:t>
      </w:r>
      <w:r w:rsidR="00B936B3">
        <w:t>.</w:t>
      </w:r>
    </w:p>
    <w:p w14:paraId="335B8651" w14:textId="1F451612" w:rsidR="00910529" w:rsidRDefault="00C710E9" w:rsidP="00910529">
      <w:pPr>
        <w:pStyle w:val="TOC1"/>
        <w:jc w:val="both"/>
      </w:pPr>
      <w:hyperlink w:anchor="_Toc465236016" w:history="1">
        <w:r w:rsidR="00032FB3" w:rsidRPr="00FE4346">
          <w:t>Observation</w:t>
        </w:r>
        <w:r w:rsidR="00635997">
          <w:t xml:space="preserve"> </w:t>
        </w:r>
        <w:r w:rsidR="00FB305B">
          <w:t>2</w:t>
        </w:r>
        <w:r w:rsidR="00032FB3" w:rsidRPr="00BE6C24">
          <w:tab/>
        </w:r>
      </w:hyperlink>
      <w:r w:rsidR="00CD6127" w:rsidRPr="00CD6127">
        <w:t xml:space="preserve">High order MCS offer better performance with dense </w:t>
      </w:r>
      <w:r w:rsidR="00CD6127">
        <w:t>time</w:t>
      </w:r>
      <w:r w:rsidR="00CD6127" w:rsidRPr="00CD6127">
        <w:t xml:space="preserve"> PTRS</w:t>
      </w:r>
      <w:r w:rsidR="00CD6127">
        <w:t xml:space="preserve"> patterns</w:t>
      </w:r>
      <w:r w:rsidR="00CD6127" w:rsidRPr="00CD6127">
        <w:t xml:space="preserve">, while low order MCS offer better performance with more </w:t>
      </w:r>
      <w:r w:rsidR="000F0897" w:rsidRPr="00CD6127">
        <w:t>spar</w:t>
      </w:r>
      <w:r w:rsidR="000F0897">
        <w:t>s</w:t>
      </w:r>
      <w:r w:rsidR="000F0897" w:rsidRPr="00CD6127">
        <w:t xml:space="preserve">e </w:t>
      </w:r>
      <w:r w:rsidR="00CD6127">
        <w:t>time</w:t>
      </w:r>
      <w:r w:rsidR="00CD6127" w:rsidRPr="00CD6127">
        <w:t xml:space="preserve"> PTRS</w:t>
      </w:r>
      <w:r w:rsidR="00CD6127">
        <w:t xml:space="preserve"> patterns.</w:t>
      </w:r>
    </w:p>
    <w:p w14:paraId="66058A66" w14:textId="3EA7D9B7" w:rsidR="00454D3E" w:rsidRDefault="00CD6127" w:rsidP="00CD6127">
      <w:pPr>
        <w:pStyle w:val="TOC1"/>
        <w:jc w:val="both"/>
      </w:pPr>
      <w:r>
        <w:t>Proposal</w:t>
      </w:r>
      <w:r w:rsidR="00543979">
        <w:t xml:space="preserve"> 2</w:t>
      </w:r>
      <w:r>
        <w:tab/>
        <w:t xml:space="preserve">Support </w:t>
      </w:r>
      <w:r w:rsidR="000F0897">
        <w:t xml:space="preserve">configuring </w:t>
      </w:r>
      <w:r w:rsidR="0052060B">
        <w:t>PTRS</w:t>
      </w:r>
      <w:r w:rsidR="009E40F7">
        <w:t xml:space="preserve"> in</w:t>
      </w:r>
      <w:r>
        <w:t xml:space="preserve"> every 4</w:t>
      </w:r>
      <w:r w:rsidR="000F0897" w:rsidRPr="00E13505">
        <w:rPr>
          <w:vertAlign w:val="superscript"/>
        </w:rPr>
        <w:t>th</w:t>
      </w:r>
      <w:r>
        <w:t xml:space="preserve"> OFDM-symbol.</w:t>
      </w:r>
    </w:p>
    <w:p w14:paraId="409525E7" w14:textId="0A4A78B6" w:rsidR="00CD6127" w:rsidRDefault="00CD6127" w:rsidP="00CD6127">
      <w:pPr>
        <w:pStyle w:val="TOC1"/>
        <w:jc w:val="both"/>
      </w:pPr>
    </w:p>
    <w:p w14:paraId="096A908A" w14:textId="77777777" w:rsidR="00454D3E" w:rsidRDefault="00454D3E" w:rsidP="00E13505">
      <w:pPr>
        <w:pStyle w:val="Heading3"/>
      </w:pPr>
      <w:r>
        <w:t>Effect of increasing the Sub-carrier spacing</w:t>
      </w:r>
    </w:p>
    <w:p w14:paraId="5837B31B" w14:textId="45F498B0" w:rsidR="00454D3E" w:rsidRDefault="00454D3E" w:rsidP="00454D3E">
      <w:r>
        <w:t xml:space="preserve">In </w:t>
      </w:r>
      <w:r>
        <w:fldChar w:fldCharType="begin"/>
      </w:r>
      <w:r>
        <w:instrText xml:space="preserve"> REF _Ref473978106 \h </w:instrText>
      </w:r>
      <w:r>
        <w:fldChar w:fldCharType="end"/>
      </w:r>
      <w:r>
        <w:t xml:space="preserve"> </w:t>
      </w:r>
      <w:r w:rsidR="00040095">
        <w:t xml:space="preserve">Figure 6 </w:t>
      </w:r>
      <w:r>
        <w:t xml:space="preserve">we show the spectral efficiency obtained in the simulations with ideal CPE correction for four different subcarrier spacing (60, 120, 240, and 480 kHz). It can be seen that increasing the subcarrier spacing from 60 to 120 kHz does not produce a big improvement on the performance. However, if the subcarrier spacing is increased to 480 kHz the performance with and without PN is very similar (because at 480 kHz the degradation produced by ICI is small). This results are aligned with the theoretical results presented in </w:t>
      </w:r>
      <w:r w:rsidRPr="00B4144F">
        <w:t>[1],</w:t>
      </w:r>
      <w:r>
        <w:t xml:space="preserve"> which showed that only a 1 dB gain in the SIR is obtained by increasing the subcarrier spacing from 60 kHz to 120 kHz, but a 6 dB gain is obtained from increasing the subcarrier spacing from 60 kHz to 480 kHz.</w:t>
      </w:r>
    </w:p>
    <w:p w14:paraId="6BDEFCC1" w14:textId="4C727EEA" w:rsidR="00454D3E" w:rsidRPr="00574BAC" w:rsidRDefault="00454D3E" w:rsidP="00454D3E">
      <w:pPr>
        <w:pStyle w:val="TOC1"/>
        <w:jc w:val="both"/>
      </w:pPr>
      <w:hyperlink w:anchor="_Toc465236017" w:history="1">
        <w:r>
          <w:t xml:space="preserve">Observation </w:t>
        </w:r>
        <w:r w:rsidR="00FB305B">
          <w:t>3</w:t>
        </w:r>
        <w:r w:rsidRPr="00B4144F">
          <w:tab/>
        </w:r>
        <w:r>
          <w:t>In the presence of PN and with CPE correction, small performance gain is obtained by increasing the subcarrier spacing from 60  to 120</w:t>
        </w:r>
      </w:hyperlink>
      <w:r>
        <w:t xml:space="preserve"> kHz. However, a significant gain is achieved if it is increased to 480 kHz.</w:t>
      </w:r>
    </w:p>
    <w:p w14:paraId="6493722B" w14:textId="77777777" w:rsidR="00454D3E" w:rsidRPr="00AC6201" w:rsidRDefault="00454D3E" w:rsidP="00454D3E">
      <w:pPr>
        <w:rPr>
          <w:lang w:val="en-US"/>
        </w:rPr>
      </w:pPr>
    </w:p>
    <w:p w14:paraId="078FD7C8" w14:textId="77777777" w:rsidR="00454D3E" w:rsidRPr="00635997" w:rsidRDefault="00454D3E" w:rsidP="00454D3E">
      <w:pPr>
        <w:pStyle w:val="Heading4"/>
        <w:numPr>
          <w:ilvl w:val="0"/>
          <w:numId w:val="0"/>
        </w:numPr>
      </w:pPr>
    </w:p>
    <w:p w14:paraId="3455C64F" w14:textId="77777777" w:rsidR="00454D3E" w:rsidRDefault="00454D3E" w:rsidP="00454D3E">
      <w:pPr>
        <w:pStyle w:val="TOC1"/>
        <w:jc w:val="center"/>
      </w:pPr>
      <w:r w:rsidRPr="009250B3">
        <w:rPr>
          <w:lang w:eastAsia="en-US"/>
        </w:rPr>
        <w:drawing>
          <wp:inline distT="0" distB="0" distL="0" distR="0" wp14:anchorId="66C0930A" wp14:editId="04D5D109">
            <wp:extent cx="3023447" cy="2197100"/>
            <wp:effectExtent l="0" t="0" r="5715" b="0"/>
            <wp:docPr id="713" name="Picture 713" descr="C:\Users\emolvic\Desktop\ERICSSON\3GPP_contributions\RAN_88_Athens\PTRS\Spectral_Efficiency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_88_Athens\PTRS\Spectral_Efficiency_60.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3108"/>
                    <a:stretch/>
                  </pic:blipFill>
                  <pic:spPr bwMode="auto">
                    <a:xfrm>
                      <a:off x="0" y="0"/>
                      <a:ext cx="3024000" cy="2197502"/>
                    </a:xfrm>
                    <a:prstGeom prst="rect">
                      <a:avLst/>
                    </a:prstGeom>
                    <a:noFill/>
                    <a:ln>
                      <a:noFill/>
                    </a:ln>
                    <a:extLst>
                      <a:ext uri="{53640926-AAD7-44D8-BBD7-CCE9431645EC}">
                        <a14:shadowObscured xmlns:a14="http://schemas.microsoft.com/office/drawing/2010/main"/>
                      </a:ext>
                    </a:extLst>
                  </pic:spPr>
                </pic:pic>
              </a:graphicData>
            </a:graphic>
          </wp:inline>
        </w:drawing>
      </w:r>
      <w:r w:rsidRPr="009250B3">
        <w:rPr>
          <w:lang w:eastAsia="en-US"/>
        </w:rPr>
        <w:drawing>
          <wp:inline distT="0" distB="0" distL="0" distR="0" wp14:anchorId="19C0F70D" wp14:editId="1AD26AB8">
            <wp:extent cx="3023447" cy="2203450"/>
            <wp:effectExtent l="0" t="0" r="5715" b="6350"/>
            <wp:docPr id="714" name="Picture 714" descr="C:\Users\emolvic\Desktop\ERICSSON\3GPP_contributions\RAN_88_Athens\PTRS\Spectral_Efficiency_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olvic\Desktop\ERICSSON\3GPP_contributions\RAN_88_Athens\PTRS\Spectral_Efficiency_120.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2828"/>
                    <a:stretch/>
                  </pic:blipFill>
                  <pic:spPr bwMode="auto">
                    <a:xfrm>
                      <a:off x="0" y="0"/>
                      <a:ext cx="3024000" cy="2203853"/>
                    </a:xfrm>
                    <a:prstGeom prst="rect">
                      <a:avLst/>
                    </a:prstGeom>
                    <a:noFill/>
                    <a:ln>
                      <a:noFill/>
                    </a:ln>
                    <a:extLst>
                      <a:ext uri="{53640926-AAD7-44D8-BBD7-CCE9431645EC}">
                        <a14:shadowObscured xmlns:a14="http://schemas.microsoft.com/office/drawing/2010/main"/>
                      </a:ext>
                    </a:extLst>
                  </pic:spPr>
                </pic:pic>
              </a:graphicData>
            </a:graphic>
          </wp:inline>
        </w:drawing>
      </w:r>
    </w:p>
    <w:p w14:paraId="59A59672" w14:textId="77777777" w:rsidR="00454D3E" w:rsidRDefault="00454D3E" w:rsidP="00454D3E">
      <w:pPr>
        <w:pStyle w:val="TOC1"/>
        <w:jc w:val="center"/>
      </w:pPr>
      <w:r>
        <w:rPr>
          <w:lang w:eastAsia="en-US"/>
        </w:rPr>
        <mc:AlternateContent>
          <mc:Choice Requires="wps">
            <w:drawing>
              <wp:anchor distT="45720" distB="45720" distL="114300" distR="114300" simplePos="0" relativeHeight="251668480" behindDoc="0" locked="0" layoutInCell="1" allowOverlap="1" wp14:anchorId="1554C2C7" wp14:editId="6FC10D07">
                <wp:simplePos x="0" y="0"/>
                <wp:positionH relativeFrom="column">
                  <wp:posOffset>3648710</wp:posOffset>
                </wp:positionH>
                <wp:positionV relativeFrom="paragraph">
                  <wp:posOffset>83820</wp:posOffset>
                </wp:positionV>
                <wp:extent cx="1968500" cy="222250"/>
                <wp:effectExtent l="0" t="0" r="12700" b="25400"/>
                <wp:wrapSquare wrapText="bothSides"/>
                <wp:docPr id="7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0" cy="222250"/>
                        </a:xfrm>
                        <a:prstGeom prst="rect">
                          <a:avLst/>
                        </a:prstGeom>
                        <a:solidFill>
                          <a:srgbClr val="FFFFFF"/>
                        </a:solidFill>
                        <a:ln w="9525">
                          <a:solidFill>
                            <a:schemeClr val="bg1"/>
                          </a:solidFill>
                          <a:miter lim="800000"/>
                          <a:headEnd/>
                          <a:tailEnd/>
                        </a:ln>
                      </wps:spPr>
                      <wps:txbx>
                        <w:txbxContent>
                          <w:p w14:paraId="3942E634" w14:textId="77777777" w:rsidR="00454D3E" w:rsidRPr="007160F5" w:rsidRDefault="00454D3E" w:rsidP="00454D3E">
                            <w:pPr>
                              <w:jc w:val="center"/>
                              <w:rPr>
                                <w:b/>
                                <w:sz w:val="16"/>
                              </w:rPr>
                            </w:pPr>
                            <w:r w:rsidRPr="007160F5">
                              <w:rPr>
                                <w:b/>
                                <w:sz w:val="16"/>
                              </w:rPr>
                              <w:t xml:space="preserve">Sub-carrier Spacing </w:t>
                            </w:r>
                            <w:r>
                              <w:rPr>
                                <w:b/>
                                <w:sz w:val="16"/>
                              </w:rPr>
                              <w:t>120</w:t>
                            </w:r>
                            <w:r w:rsidRPr="007160F5">
                              <w:rPr>
                                <w:b/>
                                <w:sz w:val="16"/>
                              </w:rPr>
                              <w:t xml:space="preserve"> kHz.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54C2C7" id="_x0000_s1544" type="#_x0000_t202" style="position:absolute;left:0;text-align:left;margin-left:287.3pt;margin-top:6.6pt;width:155pt;height:17.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" strokecolor="white [3212]">
                <v:textbox>
                  <w:txbxContent>
                    <w:p w14:paraId="3942E634" w14:textId="77777777" w:rsidR="00454D3E" w:rsidRPr="007160F5" w:rsidRDefault="00454D3E" w:rsidP="00454D3E">
                      <w:pPr>
                        <w:jc w:val="center"/>
                        <w:rPr>
                          <w:b/>
                          <w:sz w:val="16"/>
                        </w:rPr>
                      </w:pPr>
                      <w:r w:rsidRPr="007160F5">
                        <w:rPr>
                          <w:b/>
                          <w:sz w:val="16"/>
                        </w:rPr>
                        <w:t xml:space="preserve">Sub-carrier Spacing </w:t>
                      </w:r>
                      <w:r>
                        <w:rPr>
                          <w:b/>
                          <w:sz w:val="16"/>
                        </w:rPr>
                        <w:t>120</w:t>
                      </w:r>
                      <w:r w:rsidRPr="007160F5">
                        <w:rPr>
                          <w:b/>
                          <w:sz w:val="16"/>
                        </w:rPr>
                        <w:t xml:space="preserve"> kHz.</w:t>
                      </w:r>
                    </w:p>
                  </w:txbxContent>
                </v:textbox>
                <w10:wrap type="square"/>
              </v:shape>
            </w:pict>
          </mc:Fallback>
        </mc:AlternateContent>
      </w:r>
      <w:r>
        <w:rPr>
          <w:lang w:eastAsia="en-US"/>
        </w:rPr>
        <mc:AlternateContent>
          <mc:Choice Requires="wps">
            <w:drawing>
              <wp:anchor distT="45720" distB="45720" distL="114300" distR="114300" simplePos="0" relativeHeight="251667456" behindDoc="0" locked="0" layoutInCell="1" allowOverlap="1" wp14:anchorId="5C1DC359" wp14:editId="7CDC0645">
                <wp:simplePos x="0" y="0"/>
                <wp:positionH relativeFrom="column">
                  <wp:posOffset>594360</wp:posOffset>
                </wp:positionH>
                <wp:positionV relativeFrom="paragraph">
                  <wp:posOffset>57785</wp:posOffset>
                </wp:positionV>
                <wp:extent cx="1968500" cy="222250"/>
                <wp:effectExtent l="0" t="0" r="12700" b="25400"/>
                <wp:wrapSquare wrapText="bothSides"/>
                <wp:docPr id="7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0" cy="222250"/>
                        </a:xfrm>
                        <a:prstGeom prst="rect">
                          <a:avLst/>
                        </a:prstGeom>
                        <a:solidFill>
                          <a:srgbClr val="FFFFFF"/>
                        </a:solidFill>
                        <a:ln w="9525">
                          <a:solidFill>
                            <a:schemeClr val="bg1"/>
                          </a:solidFill>
                          <a:miter lim="800000"/>
                          <a:headEnd/>
                          <a:tailEnd/>
                        </a:ln>
                      </wps:spPr>
                      <wps:txbx>
                        <w:txbxContent>
                          <w:p w14:paraId="56861D4D" w14:textId="77777777" w:rsidR="00454D3E" w:rsidRPr="007160F5" w:rsidRDefault="00454D3E" w:rsidP="00454D3E">
                            <w:pPr>
                              <w:jc w:val="center"/>
                              <w:rPr>
                                <w:b/>
                                <w:sz w:val="16"/>
                              </w:rPr>
                            </w:pPr>
                            <w:r w:rsidRPr="007160F5">
                              <w:rPr>
                                <w:b/>
                                <w:sz w:val="16"/>
                              </w:rPr>
                              <w:t>Sub-carrier Spacing 60 kHz.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1DC359" id="_x0000_s1545" type="#_x0000_t202" style="position:absolute;left:0;text-align:left;margin-left:46.8pt;margin-top:4.55pt;width:155pt;height:17.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" strokecolor="white [3212]">
                <v:textbox>
                  <w:txbxContent>
                    <w:p w14:paraId="56861D4D" w14:textId="77777777" w:rsidR="00454D3E" w:rsidRPr="007160F5" w:rsidRDefault="00454D3E" w:rsidP="00454D3E">
                      <w:pPr>
                        <w:jc w:val="center"/>
                        <w:rPr>
                          <w:b/>
                          <w:sz w:val="16"/>
                        </w:rPr>
                      </w:pPr>
                      <w:r w:rsidRPr="007160F5">
                        <w:rPr>
                          <w:b/>
                          <w:sz w:val="16"/>
                        </w:rPr>
                        <w:t>Sub-carrier Spacing 60 kHz.</w:t>
                      </w:r>
                    </w:p>
                  </w:txbxContent>
                </v:textbox>
                <w10:wrap type="square"/>
              </v:shape>
            </w:pict>
          </mc:Fallback>
        </mc:AlternateContent>
      </w:r>
    </w:p>
    <w:p w14:paraId="408973C6" w14:textId="77777777" w:rsidR="00454D3E" w:rsidRPr="007160F5" w:rsidRDefault="00454D3E" w:rsidP="00454D3E">
      <w:pPr>
        <w:pStyle w:val="TOC1"/>
        <w:ind w:left="0" w:firstLine="0"/>
        <w:rPr>
          <w:sz w:val="12"/>
          <w:lang w:val="sv-SE" w:eastAsia="sv-SE"/>
        </w:rPr>
      </w:pPr>
    </w:p>
    <w:p w14:paraId="742B3D08" w14:textId="77777777" w:rsidR="00454D3E" w:rsidRDefault="00454D3E" w:rsidP="00454D3E">
      <w:pPr>
        <w:pStyle w:val="TOC1"/>
        <w:jc w:val="center"/>
      </w:pPr>
      <w:r w:rsidRPr="009250B3">
        <w:rPr>
          <w:lang w:eastAsia="en-US"/>
        </w:rPr>
        <w:drawing>
          <wp:inline distT="0" distB="0" distL="0" distR="0" wp14:anchorId="1FE97636" wp14:editId="5A68B3E2">
            <wp:extent cx="3023235" cy="2127096"/>
            <wp:effectExtent l="0" t="0" r="5715" b="6985"/>
            <wp:docPr id="715" name="Picture 715" descr="C:\Users\emolvic\Desktop\ERICSSON\3GPP_contributions\RAN_88_Athens\PTRS\Spectral_Efficiency_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molvic\Desktop\ERICSSON\3GPP_contributions\RAN_88_Athens\PTRS\Spectral_Efficiency_240.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3080" b="3108"/>
                    <a:stretch/>
                  </pic:blipFill>
                  <pic:spPr bwMode="auto">
                    <a:xfrm>
                      <a:off x="0" y="0"/>
                      <a:ext cx="3024000" cy="2127634"/>
                    </a:xfrm>
                    <a:prstGeom prst="rect">
                      <a:avLst/>
                    </a:prstGeom>
                    <a:noFill/>
                    <a:ln>
                      <a:noFill/>
                    </a:ln>
                    <a:extLst>
                      <a:ext uri="{53640926-AAD7-44D8-BBD7-CCE9431645EC}">
                        <a14:shadowObscured xmlns:a14="http://schemas.microsoft.com/office/drawing/2010/main"/>
                      </a:ext>
                    </a:extLst>
                  </pic:spPr>
                </pic:pic>
              </a:graphicData>
            </a:graphic>
          </wp:inline>
        </w:drawing>
      </w:r>
      <w:r w:rsidRPr="009250B3">
        <w:rPr>
          <w:lang w:eastAsia="en-US"/>
        </w:rPr>
        <w:drawing>
          <wp:inline distT="0" distB="0" distL="0" distR="0" wp14:anchorId="7DC9BCC4" wp14:editId="3F5B98F9">
            <wp:extent cx="3023235" cy="2139795"/>
            <wp:effectExtent l="0" t="0" r="5715" b="0"/>
            <wp:docPr id="716" name="Picture 716" descr="C:\Users\emolvic\Desktop\ERICSSON\3GPP_contributions\RAN_88_Athens\PTRS\Spectral_Efficiency_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molvic\Desktop\ERICSSON\3GPP_contributions\RAN_88_Athens\PTRS\Spectral_Efficiency_480.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3361" b="2269"/>
                    <a:stretch/>
                  </pic:blipFill>
                  <pic:spPr bwMode="auto">
                    <a:xfrm>
                      <a:off x="0" y="0"/>
                      <a:ext cx="3024000" cy="2140336"/>
                    </a:xfrm>
                    <a:prstGeom prst="rect">
                      <a:avLst/>
                    </a:prstGeom>
                    <a:noFill/>
                    <a:ln>
                      <a:noFill/>
                    </a:ln>
                    <a:extLst>
                      <a:ext uri="{53640926-AAD7-44D8-BBD7-CCE9431645EC}">
                        <a14:shadowObscured xmlns:a14="http://schemas.microsoft.com/office/drawing/2010/main"/>
                      </a:ext>
                    </a:extLst>
                  </pic:spPr>
                </pic:pic>
              </a:graphicData>
            </a:graphic>
          </wp:inline>
        </w:drawing>
      </w:r>
    </w:p>
    <w:p w14:paraId="39D14E66" w14:textId="77777777" w:rsidR="00454D3E" w:rsidRDefault="00454D3E" w:rsidP="00454D3E">
      <w:pPr>
        <w:pStyle w:val="TOC1"/>
        <w:jc w:val="both"/>
      </w:pPr>
      <w:r>
        <w:rPr>
          <w:lang w:eastAsia="en-US"/>
        </w:rPr>
        <mc:AlternateContent>
          <mc:Choice Requires="wps">
            <w:drawing>
              <wp:anchor distT="45720" distB="45720" distL="114300" distR="114300" simplePos="0" relativeHeight="251670528" behindDoc="0" locked="0" layoutInCell="1" allowOverlap="1" wp14:anchorId="38086658" wp14:editId="354B084C">
                <wp:simplePos x="0" y="0"/>
                <wp:positionH relativeFrom="column">
                  <wp:posOffset>3676650</wp:posOffset>
                </wp:positionH>
                <wp:positionV relativeFrom="paragraph">
                  <wp:posOffset>76835</wp:posOffset>
                </wp:positionV>
                <wp:extent cx="1968500" cy="222250"/>
                <wp:effectExtent l="0" t="0" r="12700" b="25400"/>
                <wp:wrapSquare wrapText="bothSides"/>
                <wp:docPr id="7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0" cy="222250"/>
                        </a:xfrm>
                        <a:prstGeom prst="rect">
                          <a:avLst/>
                        </a:prstGeom>
                        <a:solidFill>
                          <a:srgbClr val="FFFFFF"/>
                        </a:solidFill>
                        <a:ln w="9525">
                          <a:solidFill>
                            <a:schemeClr val="bg1"/>
                          </a:solidFill>
                          <a:miter lim="800000"/>
                          <a:headEnd/>
                          <a:tailEnd/>
                        </a:ln>
                      </wps:spPr>
                      <wps:txbx>
                        <w:txbxContent>
                          <w:p w14:paraId="268123F8" w14:textId="77777777" w:rsidR="00454D3E" w:rsidRPr="007160F5" w:rsidRDefault="00454D3E" w:rsidP="00454D3E">
                            <w:pPr>
                              <w:jc w:val="center"/>
                              <w:rPr>
                                <w:b/>
                                <w:sz w:val="16"/>
                              </w:rPr>
                            </w:pPr>
                            <w:r w:rsidRPr="007160F5">
                              <w:rPr>
                                <w:b/>
                                <w:sz w:val="16"/>
                              </w:rPr>
                              <w:t xml:space="preserve">Sub-carrier Spacing </w:t>
                            </w:r>
                            <w:r>
                              <w:rPr>
                                <w:b/>
                                <w:sz w:val="16"/>
                              </w:rPr>
                              <w:t>480</w:t>
                            </w:r>
                            <w:r w:rsidRPr="007160F5">
                              <w:rPr>
                                <w:b/>
                                <w:sz w:val="16"/>
                              </w:rPr>
                              <w:t xml:space="preserve"> kHz.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086658" id="_x0000_s1546" type="#_x0000_t202" style="position:absolute;left:0;text-align:left;margin-left:289.5pt;margin-top:6.05pt;width:155pt;height:17.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" strokecolor="white [3212]">
                <v:textbox>
                  <w:txbxContent>
                    <w:p w14:paraId="268123F8" w14:textId="77777777" w:rsidR="00454D3E" w:rsidRPr="007160F5" w:rsidRDefault="00454D3E" w:rsidP="00454D3E">
                      <w:pPr>
                        <w:jc w:val="center"/>
                        <w:rPr>
                          <w:b/>
                          <w:sz w:val="16"/>
                        </w:rPr>
                      </w:pPr>
                      <w:r w:rsidRPr="007160F5">
                        <w:rPr>
                          <w:b/>
                          <w:sz w:val="16"/>
                        </w:rPr>
                        <w:t xml:space="preserve">Sub-carrier Spacing </w:t>
                      </w:r>
                      <w:r>
                        <w:rPr>
                          <w:b/>
                          <w:sz w:val="16"/>
                        </w:rPr>
                        <w:t>480</w:t>
                      </w:r>
                      <w:r w:rsidRPr="007160F5">
                        <w:rPr>
                          <w:b/>
                          <w:sz w:val="16"/>
                        </w:rPr>
                        <w:t xml:space="preserve"> kHz.</w:t>
                      </w:r>
                    </w:p>
                  </w:txbxContent>
                </v:textbox>
                <w10:wrap type="square"/>
              </v:shape>
            </w:pict>
          </mc:Fallback>
        </mc:AlternateContent>
      </w:r>
      <w:r>
        <w:rPr>
          <w:lang w:eastAsia="en-US"/>
        </w:rPr>
        <mc:AlternateContent>
          <mc:Choice Requires="wps">
            <w:drawing>
              <wp:anchor distT="45720" distB="45720" distL="114300" distR="114300" simplePos="0" relativeHeight="251669504" behindDoc="0" locked="0" layoutInCell="1" allowOverlap="1" wp14:anchorId="1A8A2CA5" wp14:editId="41DF7209">
                <wp:simplePos x="0" y="0"/>
                <wp:positionH relativeFrom="column">
                  <wp:posOffset>571500</wp:posOffset>
                </wp:positionH>
                <wp:positionV relativeFrom="paragraph">
                  <wp:posOffset>76835</wp:posOffset>
                </wp:positionV>
                <wp:extent cx="1968500" cy="222250"/>
                <wp:effectExtent l="0" t="0" r="12700" b="25400"/>
                <wp:wrapSquare wrapText="bothSides"/>
                <wp:docPr id="7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0" cy="222250"/>
                        </a:xfrm>
                        <a:prstGeom prst="rect">
                          <a:avLst/>
                        </a:prstGeom>
                        <a:solidFill>
                          <a:srgbClr val="FFFFFF"/>
                        </a:solidFill>
                        <a:ln w="9525">
                          <a:solidFill>
                            <a:schemeClr val="bg1"/>
                          </a:solidFill>
                          <a:miter lim="800000"/>
                          <a:headEnd/>
                          <a:tailEnd/>
                        </a:ln>
                      </wps:spPr>
                      <wps:txbx>
                        <w:txbxContent>
                          <w:p w14:paraId="177F3AB5" w14:textId="77777777" w:rsidR="00454D3E" w:rsidRPr="007160F5" w:rsidRDefault="00454D3E" w:rsidP="00454D3E">
                            <w:pPr>
                              <w:jc w:val="center"/>
                              <w:rPr>
                                <w:b/>
                                <w:sz w:val="16"/>
                              </w:rPr>
                            </w:pPr>
                            <w:r w:rsidRPr="007160F5">
                              <w:rPr>
                                <w:b/>
                                <w:sz w:val="16"/>
                              </w:rPr>
                              <w:t xml:space="preserve">Sub-carrier Spacing </w:t>
                            </w:r>
                            <w:r>
                              <w:rPr>
                                <w:b/>
                                <w:sz w:val="16"/>
                              </w:rPr>
                              <w:t>240</w:t>
                            </w:r>
                            <w:r w:rsidRPr="007160F5">
                              <w:rPr>
                                <w:b/>
                                <w:sz w:val="16"/>
                              </w:rPr>
                              <w:t xml:space="preserve"> kHz.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A2CA5" id="_x0000_s1547" type="#_x0000_t202" style="position:absolute;left:0;text-align:left;margin-left:45pt;margin-top:6.05pt;width:155pt;height:17.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" strokecolor="white [3212]">
                <v:textbox>
                  <w:txbxContent>
                    <w:p w14:paraId="177F3AB5" w14:textId="77777777" w:rsidR="00454D3E" w:rsidRPr="007160F5" w:rsidRDefault="00454D3E" w:rsidP="00454D3E">
                      <w:pPr>
                        <w:jc w:val="center"/>
                        <w:rPr>
                          <w:b/>
                          <w:sz w:val="16"/>
                        </w:rPr>
                      </w:pPr>
                      <w:r w:rsidRPr="007160F5">
                        <w:rPr>
                          <w:b/>
                          <w:sz w:val="16"/>
                        </w:rPr>
                        <w:t xml:space="preserve">Sub-carrier Spacing </w:t>
                      </w:r>
                      <w:r>
                        <w:rPr>
                          <w:b/>
                          <w:sz w:val="16"/>
                        </w:rPr>
                        <w:t>240</w:t>
                      </w:r>
                      <w:r w:rsidRPr="007160F5">
                        <w:rPr>
                          <w:b/>
                          <w:sz w:val="16"/>
                        </w:rPr>
                        <w:t xml:space="preserve"> kHz.</w:t>
                      </w:r>
                    </w:p>
                  </w:txbxContent>
                </v:textbox>
                <w10:wrap type="square"/>
              </v:shape>
            </w:pict>
          </mc:Fallback>
        </mc:AlternateContent>
      </w:r>
    </w:p>
    <w:p w14:paraId="2DB96783" w14:textId="77777777" w:rsidR="00454D3E" w:rsidRPr="007E3406" w:rsidRDefault="00454D3E" w:rsidP="00454D3E">
      <w:pPr>
        <w:pStyle w:val="TOC1"/>
        <w:jc w:val="both"/>
        <w:rPr>
          <w:sz w:val="10"/>
        </w:rPr>
      </w:pPr>
    </w:p>
    <w:p w14:paraId="3CC4D8DE" w14:textId="3D3FAA7F" w:rsidR="00454D3E" w:rsidRDefault="00454D3E" w:rsidP="00454D3E">
      <w:pPr>
        <w:pStyle w:val="Caption"/>
        <w:jc w:val="both"/>
      </w:pPr>
      <w:r>
        <w:t xml:space="preserve">Figure </w:t>
      </w:r>
      <w:r>
        <w:fldChar w:fldCharType="begin"/>
      </w:r>
      <w:r>
        <w:instrText xml:space="preserve"> SEQ Figure \* ARABIC </w:instrText>
      </w:r>
      <w:r>
        <w:fldChar w:fldCharType="separate"/>
      </w:r>
      <w:r>
        <w:rPr>
          <w:noProof/>
        </w:rPr>
        <w:t>6</w:t>
      </w:r>
      <w:r>
        <w:fldChar w:fldCharType="end"/>
      </w:r>
      <w:r w:rsidRPr="00797508">
        <w:t xml:space="preserve"> </w:t>
      </w:r>
      <w:r>
        <w:t>Simulation results</w:t>
      </w:r>
      <w:r w:rsidRPr="00D46C9E">
        <w:t xml:space="preserve">, at </w:t>
      </w:r>
      <w:r>
        <w:t>60</w:t>
      </w:r>
      <w:r w:rsidRPr="00D46C9E">
        <w:t xml:space="preserve"> GHz using 64-QAM </w:t>
      </w:r>
      <w:r>
        <w:t>(</w:t>
      </w:r>
      <w:r w:rsidRPr="00D46C9E">
        <w:t>5/6</w:t>
      </w:r>
      <w:r>
        <w:t>)</w:t>
      </w:r>
      <w:r w:rsidRPr="00591B8A">
        <w:t xml:space="preserve">, </w:t>
      </w:r>
      <w:r>
        <w:t>3</w:t>
      </w:r>
      <w:r w:rsidRPr="00591B8A">
        <w:t>2 PRB</w:t>
      </w:r>
      <w:r>
        <w:t>, time pattern 1, freq. density 1 PT-RS every 4</w:t>
      </w:r>
      <w:r w:rsidRPr="00AC6201">
        <w:rPr>
          <w:vertAlign w:val="superscript"/>
        </w:rPr>
        <w:t>th</w:t>
      </w:r>
      <w:r>
        <w:t xml:space="preserve"> PRB, genie phase estimation and four different numerologies.</w:t>
      </w:r>
    </w:p>
    <w:p w14:paraId="23ABB17F" w14:textId="37506050" w:rsidR="00716DFC" w:rsidRPr="00E13505" w:rsidRDefault="00716DFC" w:rsidP="00716DFC">
      <w:pPr>
        <w:jc w:val="left"/>
      </w:pPr>
    </w:p>
    <w:p w14:paraId="0CC526AA" w14:textId="77777777" w:rsidR="00716DFC" w:rsidRDefault="00716DFC" w:rsidP="00C01BE4">
      <w:pPr>
        <w:pStyle w:val="Heading2"/>
      </w:pPr>
      <w:r>
        <w:t>PTRS frequency density</w:t>
      </w:r>
    </w:p>
    <w:p w14:paraId="0E53174D" w14:textId="5BB6800C" w:rsidR="00716DFC" w:rsidRDefault="00716DFC" w:rsidP="0070702D">
      <w:r>
        <w:t>In this section we switch to investigating the needed frequency density</w:t>
      </w:r>
      <w:r w:rsidR="00D44EB3">
        <w:t xml:space="preserve"> for PT-RS</w:t>
      </w:r>
      <w:r>
        <w:t xml:space="preserve"> if we have the highest density in time-domain. I.e.</w:t>
      </w:r>
      <w:r w:rsidR="00A83AB3">
        <w:t>,</w:t>
      </w:r>
      <w:r>
        <w:t xml:space="preserve"> is there a need for additional processing gain in the CPE estimation. Additional processing gain can also be achieved through more advanced receiver design, including multi-antenna processing for multi-layer transmissions. Hence the conclusions in this section will favour quite high density. In practice if pattern 1 is standardized, some scenarios can utilize the relatively high time density in relation to the phase-noise process to </w:t>
      </w:r>
      <w:r w:rsidR="00A83AB3">
        <w:t>improve</w:t>
      </w:r>
      <w:r>
        <w:t xml:space="preserve"> processing gain. This is not done here to simplify the analysis.</w:t>
      </w:r>
    </w:p>
    <w:p w14:paraId="6F0D4A9F" w14:textId="4E5D57FD" w:rsidR="00FA53CC" w:rsidRDefault="00FA53CC" w:rsidP="00E13505">
      <w:pPr>
        <w:pStyle w:val="Heading3"/>
      </w:pPr>
      <w:r>
        <w:t>High order MCS</w:t>
      </w:r>
    </w:p>
    <w:p w14:paraId="71304070" w14:textId="7E899E47" w:rsidR="0070702D" w:rsidRDefault="0070702D" w:rsidP="003534A8">
      <w:r>
        <w:t>In the case of 64-QAM and 30 GHz (</w:t>
      </w:r>
      <w:r>
        <w:fldChar w:fldCharType="begin"/>
      </w:r>
      <w:r>
        <w:instrText xml:space="preserve"> REF _Ref471735175 \h </w:instrText>
      </w:r>
      <w:r w:rsidR="003534A8">
        <w:instrText xml:space="preserve"> \* MERGEFORMAT </w:instrText>
      </w:r>
      <w:r>
        <w:fldChar w:fldCharType="separate"/>
      </w:r>
      <w:r w:rsidR="00454D3E">
        <w:t xml:space="preserve">Figure </w:t>
      </w:r>
      <w:r w:rsidR="00454D3E">
        <w:rPr>
          <w:noProof/>
        </w:rPr>
        <w:t>7</w:t>
      </w:r>
      <w:r>
        <w:fldChar w:fldCharType="end"/>
      </w:r>
      <w:r>
        <w:t>) a higher frequency density seems to pay off at reasonable SNR.</w:t>
      </w:r>
    </w:p>
    <w:p w14:paraId="24B1AFFB" w14:textId="77777777" w:rsidR="00716DFC" w:rsidRDefault="0008645F" w:rsidP="00716DFC">
      <w:pPr>
        <w:jc w:val="left"/>
      </w:pPr>
      <w:r>
        <w:rPr>
          <w:noProof/>
          <w:lang w:val="en-US" w:eastAsia="en-US"/>
        </w:rPr>
        <w:lastRenderedPageBreak/>
        <w:drawing>
          <wp:inline distT="0" distB="0" distL="0" distR="0" wp14:anchorId="4BAA5BCE" wp14:editId="319F1152">
            <wp:extent cx="2884593" cy="2163445"/>
            <wp:effectExtent l="0" t="0" r="0" b="8255"/>
            <wp:docPr id="66"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descr="Throughput"/>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r>
        <w:rPr>
          <w:noProof/>
          <w:lang w:val="en-US" w:eastAsia="en-US"/>
        </w:rPr>
        <w:drawing>
          <wp:inline distT="0" distB="0" distL="0" distR="0" wp14:anchorId="07FEA3E8" wp14:editId="43E4EE1F">
            <wp:extent cx="2884593" cy="2163445"/>
            <wp:effectExtent l="0" t="0" r="0" b="8255"/>
            <wp:docPr id="67"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descr="BLER"/>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p>
    <w:p w14:paraId="4FB8F3D8" w14:textId="5DB02326" w:rsidR="00716DFC" w:rsidRDefault="00716DFC" w:rsidP="00A44DF1">
      <w:pPr>
        <w:pStyle w:val="Caption"/>
        <w:jc w:val="left"/>
      </w:pPr>
      <w:bookmarkStart w:id="9" w:name="_Ref471735175"/>
      <w:r>
        <w:t xml:space="preserve">Figure </w:t>
      </w:r>
      <w:r>
        <w:fldChar w:fldCharType="begin"/>
      </w:r>
      <w:r>
        <w:instrText xml:space="preserve"> SEQ Figure \* ARABIC </w:instrText>
      </w:r>
      <w:r>
        <w:fldChar w:fldCharType="separate"/>
      </w:r>
      <w:r w:rsidR="00454D3E">
        <w:rPr>
          <w:noProof/>
        </w:rPr>
        <w:t>7</w:t>
      </w:r>
      <w:r>
        <w:fldChar w:fldCharType="end"/>
      </w:r>
      <w:bookmarkEnd w:id="9"/>
      <w:r>
        <w:t>: Simulation results</w:t>
      </w:r>
      <w:r w:rsidRPr="00D46C9E">
        <w:t xml:space="preserve">, at </w:t>
      </w:r>
      <w:r>
        <w:t>30</w:t>
      </w:r>
      <w:r w:rsidR="00A44DF1">
        <w:t xml:space="preserve"> GHz using 60 kHz SC, </w:t>
      </w:r>
      <w:r>
        <w:t xml:space="preserve">64-QAM </w:t>
      </w:r>
      <w:r w:rsidR="00635997">
        <w:t>(</w:t>
      </w:r>
      <w:r>
        <w:t>5/6</w:t>
      </w:r>
      <w:r w:rsidR="00635997">
        <w:t>)</w:t>
      </w:r>
      <w:r w:rsidR="00A44DF1">
        <w:t>, 32 PRB</w:t>
      </w:r>
      <w:r w:rsidRPr="00D46C9E">
        <w:t xml:space="preserve"> and </w:t>
      </w:r>
      <w:r>
        <w:t>time</w:t>
      </w:r>
      <w:r w:rsidRPr="00D46C9E">
        <w:t xml:space="preserve">. density </w:t>
      </w:r>
      <w:r>
        <w:t>pattern 1</w:t>
      </w:r>
      <w:r w:rsidR="00635997">
        <w:t>.</w:t>
      </w:r>
    </w:p>
    <w:p w14:paraId="53A8426F" w14:textId="5BD973FF" w:rsidR="0070702D" w:rsidRDefault="0070702D" w:rsidP="0070702D">
      <w:pPr>
        <w:jc w:val="left"/>
      </w:pPr>
      <w:r>
        <w:t>In the case of 64-QAM and 60 GHz (</w:t>
      </w:r>
      <w:r w:rsidRPr="007C3540">
        <w:fldChar w:fldCharType="begin"/>
      </w:r>
      <w:r w:rsidRPr="007C3540">
        <w:instrText xml:space="preserve"> REF _Ref471735195 \h  \* MERGEFORMAT </w:instrText>
      </w:r>
      <w:r w:rsidRPr="007C3540">
        <w:fldChar w:fldCharType="separate"/>
      </w:r>
      <w:r w:rsidR="00454D3E" w:rsidRPr="00E13505">
        <w:t xml:space="preserve">Figure </w:t>
      </w:r>
      <w:r w:rsidR="00454D3E" w:rsidRPr="00E13505">
        <w:rPr>
          <w:noProof/>
        </w:rPr>
        <w:t>8</w:t>
      </w:r>
      <w:r w:rsidRPr="007C3540">
        <w:fldChar w:fldCharType="end"/>
      </w:r>
      <w:r>
        <w:t>) the higher density is even more beneficial.</w:t>
      </w:r>
    </w:p>
    <w:p w14:paraId="219369F3" w14:textId="77777777" w:rsidR="00716DFC" w:rsidRDefault="0008645F" w:rsidP="00716DFC">
      <w:pPr>
        <w:jc w:val="left"/>
      </w:pPr>
      <w:r>
        <w:rPr>
          <w:noProof/>
          <w:lang w:val="en-US" w:eastAsia="en-US"/>
        </w:rPr>
        <w:drawing>
          <wp:inline distT="0" distB="0" distL="0" distR="0" wp14:anchorId="68C7609D" wp14:editId="012258A5">
            <wp:extent cx="2884593" cy="2163445"/>
            <wp:effectExtent l="0" t="0" r="0" b="8255"/>
            <wp:docPr id="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roughput"/>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r>
        <w:rPr>
          <w:noProof/>
          <w:lang w:val="en-US" w:eastAsia="en-US"/>
        </w:rPr>
        <w:drawing>
          <wp:inline distT="0" distB="0" distL="0" distR="0" wp14:anchorId="76208B3F" wp14:editId="1891FA3D">
            <wp:extent cx="2884593" cy="2163445"/>
            <wp:effectExtent l="0" t="0" r="0" b="8255"/>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ER"/>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p>
    <w:p w14:paraId="2F5461B3" w14:textId="13ACB40C" w:rsidR="00716DFC" w:rsidRDefault="00716DFC" w:rsidP="00A44DF1">
      <w:pPr>
        <w:jc w:val="left"/>
        <w:rPr>
          <w:b/>
        </w:rPr>
      </w:pPr>
      <w:bookmarkStart w:id="10" w:name="_Ref471735195"/>
      <w:r w:rsidRPr="00403802">
        <w:rPr>
          <w:b/>
        </w:rPr>
        <w:t xml:space="preserve">Figure </w:t>
      </w:r>
      <w:r w:rsidRPr="00403802">
        <w:rPr>
          <w:b/>
        </w:rPr>
        <w:fldChar w:fldCharType="begin"/>
      </w:r>
      <w:r w:rsidRPr="00403802">
        <w:rPr>
          <w:b/>
        </w:rPr>
        <w:instrText xml:space="preserve"> SEQ Figure \* ARABIC </w:instrText>
      </w:r>
      <w:r w:rsidRPr="00403802">
        <w:rPr>
          <w:b/>
        </w:rPr>
        <w:fldChar w:fldCharType="separate"/>
      </w:r>
      <w:r w:rsidR="00454D3E">
        <w:rPr>
          <w:b/>
          <w:noProof/>
        </w:rPr>
        <w:t>8</w:t>
      </w:r>
      <w:r w:rsidRPr="00403802">
        <w:rPr>
          <w:b/>
        </w:rPr>
        <w:fldChar w:fldCharType="end"/>
      </w:r>
      <w:bookmarkEnd w:id="10"/>
      <w:r w:rsidRPr="00403802">
        <w:rPr>
          <w:b/>
        </w:rPr>
        <w:t xml:space="preserve">: Simulation results, at </w:t>
      </w:r>
      <w:r>
        <w:rPr>
          <w:b/>
        </w:rPr>
        <w:t>6</w:t>
      </w:r>
      <w:r w:rsidRPr="00403802">
        <w:rPr>
          <w:b/>
        </w:rPr>
        <w:t xml:space="preserve">0 GHz using 60 kHz SC and 64-QAM </w:t>
      </w:r>
      <w:r w:rsidR="00635997">
        <w:rPr>
          <w:b/>
        </w:rPr>
        <w:t>(</w:t>
      </w:r>
      <w:r w:rsidRPr="00403802">
        <w:rPr>
          <w:b/>
        </w:rPr>
        <w:t>5/6</w:t>
      </w:r>
      <w:r w:rsidR="00635997">
        <w:rPr>
          <w:b/>
        </w:rPr>
        <w:t>)</w:t>
      </w:r>
      <w:r w:rsidR="00A44DF1" w:rsidRPr="00A44DF1">
        <w:rPr>
          <w:b/>
        </w:rPr>
        <w:t>, 32 PRB</w:t>
      </w:r>
      <w:r w:rsidRPr="00403802">
        <w:rPr>
          <w:b/>
        </w:rPr>
        <w:t xml:space="preserve"> and time. density pattern 1</w:t>
      </w:r>
      <w:r w:rsidR="00635997">
        <w:rPr>
          <w:b/>
        </w:rPr>
        <w:t>.</w:t>
      </w:r>
    </w:p>
    <w:p w14:paraId="6A6015A1" w14:textId="0C5D277F" w:rsidR="00FA53CC" w:rsidRPr="00506FF4" w:rsidRDefault="00FA53CC" w:rsidP="00E13505">
      <w:pPr>
        <w:pStyle w:val="Heading3"/>
      </w:pPr>
      <w:r>
        <w:t>Low order MCS</w:t>
      </w:r>
    </w:p>
    <w:p w14:paraId="2EDD4841" w14:textId="435586CA" w:rsidR="00716DFC" w:rsidRDefault="0070702D" w:rsidP="0043062B">
      <w:r>
        <w:t>The same observation follow</w:t>
      </w:r>
      <w:r w:rsidR="003534A8">
        <w:t>s</w:t>
      </w:r>
      <w:r>
        <w:t xml:space="preserve"> for 16-QAM (Figure 9 and Figure 10), were at high SNR a slight advantage of lower overhead can be seen.</w:t>
      </w:r>
    </w:p>
    <w:p w14:paraId="7A29B51C" w14:textId="77777777" w:rsidR="00716DFC" w:rsidRDefault="0008645F" w:rsidP="00716DFC">
      <w:pPr>
        <w:jc w:val="left"/>
      </w:pPr>
      <w:r>
        <w:rPr>
          <w:noProof/>
          <w:lang w:val="en-US" w:eastAsia="en-US"/>
        </w:rPr>
        <w:drawing>
          <wp:inline distT="0" distB="0" distL="0" distR="0" wp14:anchorId="4371255C" wp14:editId="5D3DA107">
            <wp:extent cx="2884593" cy="2163445"/>
            <wp:effectExtent l="0" t="0" r="0" b="8255"/>
            <wp:docPr id="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roughput"/>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r>
        <w:rPr>
          <w:noProof/>
          <w:lang w:val="en-US" w:eastAsia="en-US"/>
        </w:rPr>
        <w:drawing>
          <wp:inline distT="0" distB="0" distL="0" distR="0" wp14:anchorId="7EAD050D" wp14:editId="57696645">
            <wp:extent cx="2884593" cy="2163445"/>
            <wp:effectExtent l="0" t="0" r="0" b="8255"/>
            <wp:docPr id="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ER"/>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p>
    <w:p w14:paraId="3C8B6E0A" w14:textId="2E57593B" w:rsidR="00716DFC" w:rsidRDefault="00716DFC" w:rsidP="00716DFC">
      <w:pPr>
        <w:jc w:val="left"/>
      </w:pPr>
      <w:r w:rsidRPr="00403802">
        <w:rPr>
          <w:b/>
        </w:rPr>
        <w:t xml:space="preserve">Figure </w:t>
      </w:r>
      <w:r w:rsidRPr="00403802">
        <w:rPr>
          <w:b/>
        </w:rPr>
        <w:fldChar w:fldCharType="begin"/>
      </w:r>
      <w:r w:rsidRPr="00403802">
        <w:rPr>
          <w:b/>
        </w:rPr>
        <w:instrText xml:space="preserve"> SEQ Figure \* ARABIC </w:instrText>
      </w:r>
      <w:r w:rsidRPr="00403802">
        <w:rPr>
          <w:b/>
        </w:rPr>
        <w:fldChar w:fldCharType="separate"/>
      </w:r>
      <w:r w:rsidR="00454D3E">
        <w:rPr>
          <w:b/>
          <w:noProof/>
        </w:rPr>
        <w:t>9</w:t>
      </w:r>
      <w:r w:rsidRPr="00403802">
        <w:rPr>
          <w:b/>
        </w:rPr>
        <w:fldChar w:fldCharType="end"/>
      </w:r>
      <w:r w:rsidRPr="00403802">
        <w:rPr>
          <w:b/>
        </w:rPr>
        <w:t xml:space="preserve">: Simulation results, at </w:t>
      </w:r>
      <w:r>
        <w:rPr>
          <w:b/>
        </w:rPr>
        <w:t>3</w:t>
      </w:r>
      <w:r w:rsidRPr="00403802">
        <w:rPr>
          <w:b/>
        </w:rPr>
        <w:t xml:space="preserve">0 GHz using 60 kHz SC and </w:t>
      </w:r>
      <w:r>
        <w:rPr>
          <w:b/>
        </w:rPr>
        <w:t>16</w:t>
      </w:r>
      <w:r w:rsidRPr="00403802">
        <w:rPr>
          <w:b/>
        </w:rPr>
        <w:t xml:space="preserve">-QAM </w:t>
      </w:r>
      <w:r w:rsidR="00635997">
        <w:rPr>
          <w:b/>
        </w:rPr>
        <w:t>(</w:t>
      </w:r>
      <w:r>
        <w:rPr>
          <w:b/>
        </w:rPr>
        <w:t>3</w:t>
      </w:r>
      <w:r w:rsidRPr="00403802">
        <w:rPr>
          <w:b/>
        </w:rPr>
        <w:t>/</w:t>
      </w:r>
      <w:r>
        <w:rPr>
          <w:b/>
        </w:rPr>
        <w:t>4</w:t>
      </w:r>
      <w:r w:rsidR="00635997">
        <w:rPr>
          <w:b/>
        </w:rPr>
        <w:t>)</w:t>
      </w:r>
      <w:r w:rsidR="00A44DF1" w:rsidRPr="00A44DF1">
        <w:rPr>
          <w:b/>
        </w:rPr>
        <w:t>, 32 PRB</w:t>
      </w:r>
      <w:r w:rsidRPr="00403802">
        <w:rPr>
          <w:b/>
        </w:rPr>
        <w:t xml:space="preserve"> and time. density pattern 1</w:t>
      </w:r>
      <w:r w:rsidR="00635997">
        <w:rPr>
          <w:b/>
        </w:rPr>
        <w:t>.</w:t>
      </w:r>
    </w:p>
    <w:p w14:paraId="1E3D2F7B" w14:textId="77777777" w:rsidR="00716DFC" w:rsidRDefault="0008645F" w:rsidP="00716DFC">
      <w:pPr>
        <w:jc w:val="left"/>
      </w:pPr>
      <w:r>
        <w:rPr>
          <w:noProof/>
          <w:lang w:val="en-US" w:eastAsia="en-US"/>
        </w:rPr>
        <w:lastRenderedPageBreak/>
        <w:drawing>
          <wp:inline distT="0" distB="0" distL="0" distR="0" wp14:anchorId="1619C127" wp14:editId="6DD5F674">
            <wp:extent cx="2884593" cy="2163445"/>
            <wp:effectExtent l="0" t="0" r="0" b="8255"/>
            <wp:docPr id="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roughput"/>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r>
        <w:rPr>
          <w:noProof/>
          <w:lang w:val="en-US" w:eastAsia="en-US"/>
        </w:rPr>
        <w:drawing>
          <wp:inline distT="0" distB="0" distL="0" distR="0" wp14:anchorId="11898D77" wp14:editId="338355A1">
            <wp:extent cx="2884593" cy="2163445"/>
            <wp:effectExtent l="0" t="0" r="0" b="8255"/>
            <wp:docPr id="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ER"/>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884593" cy="2163445"/>
                    </a:xfrm>
                    <a:prstGeom prst="rect">
                      <a:avLst/>
                    </a:prstGeom>
                    <a:noFill/>
                    <a:ln>
                      <a:noFill/>
                    </a:ln>
                  </pic:spPr>
                </pic:pic>
              </a:graphicData>
            </a:graphic>
          </wp:inline>
        </w:drawing>
      </w:r>
    </w:p>
    <w:p w14:paraId="2C53524F" w14:textId="7DB5A5DC" w:rsidR="00716DFC" w:rsidRPr="007C3540" w:rsidRDefault="00716DFC" w:rsidP="00716DFC">
      <w:pPr>
        <w:jc w:val="left"/>
        <w:rPr>
          <w:b/>
        </w:rPr>
      </w:pPr>
      <w:r w:rsidRPr="00403802">
        <w:rPr>
          <w:b/>
        </w:rPr>
        <w:t xml:space="preserve">Figure </w:t>
      </w:r>
      <w:r w:rsidRPr="00403802">
        <w:rPr>
          <w:b/>
        </w:rPr>
        <w:fldChar w:fldCharType="begin"/>
      </w:r>
      <w:r w:rsidRPr="00403802">
        <w:rPr>
          <w:b/>
        </w:rPr>
        <w:instrText xml:space="preserve"> SEQ Figure \* ARABIC </w:instrText>
      </w:r>
      <w:r w:rsidRPr="00403802">
        <w:rPr>
          <w:b/>
        </w:rPr>
        <w:fldChar w:fldCharType="separate"/>
      </w:r>
      <w:r w:rsidR="00454D3E">
        <w:rPr>
          <w:b/>
          <w:noProof/>
        </w:rPr>
        <w:t>10</w:t>
      </w:r>
      <w:r w:rsidRPr="00403802">
        <w:rPr>
          <w:b/>
        </w:rPr>
        <w:fldChar w:fldCharType="end"/>
      </w:r>
      <w:r w:rsidRPr="00403802">
        <w:rPr>
          <w:b/>
        </w:rPr>
        <w:t xml:space="preserve">: Simulation results, at </w:t>
      </w:r>
      <w:r>
        <w:rPr>
          <w:b/>
        </w:rPr>
        <w:t>6</w:t>
      </w:r>
      <w:r w:rsidRPr="00403802">
        <w:rPr>
          <w:b/>
        </w:rPr>
        <w:t xml:space="preserve">0 GHz using 60 kHz SC and </w:t>
      </w:r>
      <w:r>
        <w:rPr>
          <w:b/>
        </w:rPr>
        <w:t>16</w:t>
      </w:r>
      <w:r w:rsidRPr="00403802">
        <w:rPr>
          <w:b/>
        </w:rPr>
        <w:t xml:space="preserve">-QAM </w:t>
      </w:r>
      <w:r w:rsidR="00635997">
        <w:rPr>
          <w:b/>
        </w:rPr>
        <w:t>(</w:t>
      </w:r>
      <w:r>
        <w:rPr>
          <w:b/>
        </w:rPr>
        <w:t>3</w:t>
      </w:r>
      <w:r w:rsidRPr="00A44DF1">
        <w:rPr>
          <w:b/>
        </w:rPr>
        <w:t>/4</w:t>
      </w:r>
      <w:r w:rsidR="00635997">
        <w:rPr>
          <w:b/>
        </w:rPr>
        <w:t>)</w:t>
      </w:r>
      <w:r w:rsidR="00A44DF1" w:rsidRPr="00A44DF1">
        <w:rPr>
          <w:b/>
        </w:rPr>
        <w:t>, 32 PRB</w:t>
      </w:r>
      <w:r w:rsidRPr="00403802">
        <w:rPr>
          <w:b/>
        </w:rPr>
        <w:t xml:space="preserve"> and time. density pattern 1</w:t>
      </w:r>
      <w:r w:rsidR="00635997">
        <w:rPr>
          <w:b/>
        </w:rPr>
        <w:t>.</w:t>
      </w:r>
    </w:p>
    <w:p w14:paraId="00CB633E" w14:textId="3CA8EE25" w:rsidR="0040233F" w:rsidRDefault="00947527" w:rsidP="0040233F">
      <w:pPr>
        <w:pStyle w:val="TOC1"/>
        <w:jc w:val="both"/>
      </w:pPr>
      <w:hyperlink w:anchor="_Toc465236016" w:history="1">
        <w:r w:rsidR="0040233F" w:rsidRPr="00FE4346">
          <w:t>Observation</w:t>
        </w:r>
        <w:r w:rsidR="00635997">
          <w:t xml:space="preserve"> 4</w:t>
        </w:r>
        <w:r w:rsidR="0040233F" w:rsidRPr="00BE6C24">
          <w:tab/>
        </w:r>
      </w:hyperlink>
      <w:r w:rsidR="0040233F">
        <w:t>At low</w:t>
      </w:r>
      <w:r w:rsidR="0040233F" w:rsidRPr="00CD6127">
        <w:t xml:space="preserve"> </w:t>
      </w:r>
      <w:r w:rsidR="0040233F">
        <w:t xml:space="preserve">SNR, the denser </w:t>
      </w:r>
      <w:r w:rsidR="00A07206">
        <w:t xml:space="preserve">frequency </w:t>
      </w:r>
      <w:r w:rsidR="0040233F">
        <w:t>patter</w:t>
      </w:r>
      <w:r w:rsidR="00623BB2">
        <w:t>n</w:t>
      </w:r>
      <w:r w:rsidR="0040233F">
        <w:t xml:space="preserve">s </w:t>
      </w:r>
      <w:r w:rsidR="00623BB2">
        <w:t xml:space="preserve">offer </w:t>
      </w:r>
      <w:r w:rsidR="0040233F">
        <w:t>better performance, while at high SNR the sparser patter</w:t>
      </w:r>
      <w:r w:rsidR="00623BB2">
        <w:t>n</w:t>
      </w:r>
      <w:r w:rsidR="0040233F">
        <w:t>s offer better performance.</w:t>
      </w:r>
    </w:p>
    <w:p w14:paraId="3C0B5EE1" w14:textId="37C4D9C8" w:rsidR="004D4959" w:rsidRDefault="00947527" w:rsidP="004D4959">
      <w:pPr>
        <w:pStyle w:val="TOC1"/>
        <w:jc w:val="both"/>
      </w:pPr>
      <w:hyperlink w:anchor="_Toc465236017" w:history="1">
        <w:r w:rsidR="004D4959" w:rsidRPr="00FE4346">
          <w:t xml:space="preserve">Observation </w:t>
        </w:r>
        <w:r w:rsidR="00635997">
          <w:t>5</w:t>
        </w:r>
        <w:r w:rsidR="004D4959" w:rsidRPr="00BE6C24">
          <w:tab/>
          <w:t xml:space="preserve">Additional processing gain is benificial for the PTRS </w:t>
        </w:r>
        <w:r w:rsidR="004D4959">
          <w:t xml:space="preserve">and </w:t>
        </w:r>
        <w:r w:rsidR="004D4959" w:rsidRPr="00BE6C24">
          <w:t>every second PRB PTRS can be needed unless additional processing gain is achived</w:t>
        </w:r>
        <w:r w:rsidR="004D4959">
          <w:t xml:space="preserve"> through other means</w:t>
        </w:r>
        <w:r w:rsidR="004D4959" w:rsidRPr="00BE6C24">
          <w:t>.</w:t>
        </w:r>
      </w:hyperlink>
    </w:p>
    <w:p w14:paraId="456334BD" w14:textId="56BA9BBA" w:rsidR="0040233F" w:rsidRDefault="0040233F" w:rsidP="00591B8A">
      <w:pPr>
        <w:pStyle w:val="TOC1"/>
        <w:jc w:val="both"/>
        <w:rPr>
          <w:rFonts w:cs="Arial"/>
        </w:rPr>
      </w:pPr>
      <w:r w:rsidRPr="00A15FA2">
        <w:rPr>
          <w:rFonts w:cs="Arial"/>
        </w:rPr>
        <w:t xml:space="preserve">Proposal </w:t>
      </w:r>
      <w:r>
        <w:rPr>
          <w:rFonts w:cs="Arial"/>
        </w:rPr>
        <w:t>3</w:t>
      </w:r>
      <w:r>
        <w:rPr>
          <w:rFonts w:asciiTheme="minorHAnsi" w:eastAsiaTheme="minorEastAsia" w:hAnsiTheme="minorHAnsi" w:cstheme="minorBidi"/>
          <w:b w:val="0"/>
          <w:sz w:val="22"/>
          <w:lang w:eastAsia="en-US"/>
        </w:rPr>
        <w:tab/>
      </w:r>
      <w:r w:rsidRPr="00A15FA2">
        <w:rPr>
          <w:rFonts w:cs="Arial"/>
          <w:lang w:eastAsia="sv-SE"/>
        </w:rPr>
        <w:t xml:space="preserve">Support configurable PTRS </w:t>
      </w:r>
      <w:r w:rsidRPr="00A15FA2">
        <w:rPr>
          <w:rFonts w:cs="Arial"/>
        </w:rPr>
        <w:t>frequency density, were one supported configuration should be to include PTRS in every second PRB.</w:t>
      </w:r>
      <w:r>
        <w:rPr>
          <w:rFonts w:cs="Arial"/>
        </w:rPr>
        <w:t xml:space="preserve"> The density should be configurated according to the SNR and the MCS.</w:t>
      </w:r>
    </w:p>
    <w:p w14:paraId="4FF504BD" w14:textId="4043DD2C" w:rsidR="00774EEF" w:rsidRDefault="00623BB2" w:rsidP="00623BB2">
      <w:pPr>
        <w:pStyle w:val="Heading3"/>
      </w:pPr>
      <w:r>
        <w:t>PT-RS with small scheduled bandwidth</w:t>
      </w:r>
    </w:p>
    <w:p w14:paraId="7777B1C6" w14:textId="441B3D5A" w:rsidR="00623BB2" w:rsidRDefault="00B51E4A" w:rsidP="00623BB2">
      <w:r>
        <w:t>In Figure 11</w:t>
      </w:r>
      <w:r w:rsidR="00623BB2">
        <w:t xml:space="preserve"> we show the simulation results for </w:t>
      </w:r>
      <w:r w:rsidR="00924264">
        <w:t>a</w:t>
      </w:r>
      <w:r w:rsidR="00591B8A">
        <w:t xml:space="preserve"> </w:t>
      </w:r>
      <w:r w:rsidR="00623BB2">
        <w:t>s</w:t>
      </w:r>
      <w:r w:rsidR="00591B8A">
        <w:t>cenario with one user with 2 PRB</w:t>
      </w:r>
      <w:r w:rsidR="00623BB2">
        <w:t xml:space="preserve"> bandwidth</w:t>
      </w:r>
      <w:r w:rsidR="00591B8A">
        <w:t xml:space="preserve">. </w:t>
      </w:r>
      <w:r w:rsidR="00941EBA">
        <w:t>Two different frequency densities for PTRS are used: 1 s</w:t>
      </w:r>
      <w:r w:rsidR="006106E8">
        <w:t>ub</w:t>
      </w:r>
      <w:r w:rsidR="00941EBA">
        <w:t>c</w:t>
      </w:r>
      <w:r w:rsidR="006106E8">
        <w:t>arrier</w:t>
      </w:r>
      <w:r w:rsidR="00941EBA">
        <w:t xml:space="preserve"> with PTRS each 2 PRB and 1 s</w:t>
      </w:r>
      <w:r w:rsidR="006106E8">
        <w:t>ub</w:t>
      </w:r>
      <w:r w:rsidR="00941EBA">
        <w:t>c</w:t>
      </w:r>
      <w:r w:rsidR="006106E8">
        <w:t>arrier</w:t>
      </w:r>
      <w:r w:rsidR="00941EBA">
        <w:t xml:space="preserve"> with PTRS each PRB. </w:t>
      </w:r>
      <w:r w:rsidR="00591B8A">
        <w:t>It shown that even with a</w:t>
      </w:r>
      <w:r w:rsidR="00623BB2">
        <w:t xml:space="preserve"> small user allocation, a UE-specific PTRS would offer a good performance.</w:t>
      </w:r>
    </w:p>
    <w:p w14:paraId="773DB71B" w14:textId="15E3AD6B" w:rsidR="00910529" w:rsidRDefault="00947527" w:rsidP="00910529">
      <w:pPr>
        <w:pStyle w:val="TOC1"/>
        <w:jc w:val="both"/>
      </w:pPr>
      <w:hyperlink w:anchor="_Toc465236016" w:history="1">
        <w:r w:rsidR="00910529" w:rsidRPr="00FE4346">
          <w:t>Observation</w:t>
        </w:r>
        <w:r w:rsidR="00910529">
          <w:t xml:space="preserve"> 6</w:t>
        </w:r>
        <w:r w:rsidR="00910529" w:rsidRPr="00BE6C24">
          <w:tab/>
        </w:r>
      </w:hyperlink>
      <w:r w:rsidR="00910529">
        <w:t>Even for very small user allocation, UE-specific offers a good performance.</w:t>
      </w:r>
    </w:p>
    <w:p w14:paraId="23F5DA41" w14:textId="640D9064" w:rsidR="00910529" w:rsidRPr="00910529" w:rsidRDefault="005601EE" w:rsidP="00E13505">
      <w:pPr>
        <w:pStyle w:val="TOC1"/>
      </w:pPr>
      <w:hyperlink w:anchor="_Toc465236016" w:history="1">
        <w:r>
          <w:t>Proposal 4</w:t>
        </w:r>
        <w:r w:rsidRPr="00BE6C24">
          <w:tab/>
        </w:r>
      </w:hyperlink>
      <w:r>
        <w:t>For DL and UL scenarios, PTRS should be UE-specific in all cases.</w:t>
      </w:r>
    </w:p>
    <w:p w14:paraId="733CDA3F" w14:textId="407F0894" w:rsidR="00774EEF" w:rsidRDefault="00774EEF" w:rsidP="00BE7DCC">
      <w:pPr>
        <w:pStyle w:val="TOC1"/>
        <w:rPr>
          <w:rFonts w:ascii="Times New Roman" w:hAnsi="Times New Roman"/>
          <w:snapToGrid w:val="0"/>
          <w:color w:val="000000"/>
          <w:w w:val="0"/>
          <w:sz w:val="0"/>
          <w:szCs w:val="0"/>
          <w:u w:color="000000"/>
          <w:bdr w:val="none" w:sz="0" w:space="0" w:color="000000"/>
          <w:shd w:val="clear" w:color="000000" w:fill="000000"/>
          <w:lang w:val="x-none" w:eastAsia="x-none" w:bidi="x-none"/>
        </w:rPr>
      </w:pPr>
      <w:r w:rsidRPr="00774EEF">
        <w:rPr>
          <w:rFonts w:asciiTheme="minorHAnsi" w:eastAsiaTheme="minorEastAsia" w:hAnsiTheme="minorHAnsi" w:cstheme="minorBidi"/>
          <w:b w:val="0"/>
          <w:sz w:val="22"/>
          <w:lang w:eastAsia="en-US"/>
        </w:rPr>
        <w:drawing>
          <wp:inline distT="0" distB="0" distL="0" distR="0" wp14:anchorId="2323E05B" wp14:editId="72C9ADC8">
            <wp:extent cx="2880000" cy="2160000"/>
            <wp:effectExtent l="0" t="0" r="0" b="0"/>
            <wp:docPr id="534" name="Picture 534" descr="C:\Users\emolvic\Desktop\ERICSSON\3GPP_contributions\RAN_88_Athens\PTRS\FREQ_DENSITY\2_RB_240643\Throughput _64Q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molvic\Desktop\ERICSSON\3GPP_contributions\RAN_88_Athens\PTRS\FREQ_DENSITY\2_RB_240643\Throughput _64QAM.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774EEF">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Pr="00774EEF">
        <w:rPr>
          <w:rFonts w:asciiTheme="minorHAnsi" w:eastAsiaTheme="minorEastAsia" w:hAnsiTheme="minorHAnsi" w:cstheme="minorBidi"/>
          <w:b w:val="0"/>
          <w:sz w:val="22"/>
          <w:lang w:eastAsia="en-US"/>
        </w:rPr>
        <w:drawing>
          <wp:inline distT="0" distB="0" distL="0" distR="0" wp14:anchorId="50D6D3F9" wp14:editId="19A83345">
            <wp:extent cx="2880000" cy="2160000"/>
            <wp:effectExtent l="0" t="0" r="0" b="0"/>
            <wp:docPr id="535" name="Picture 535" descr="C:\Users\emolvic\Desktop\ERICSSON\3GPP_contributions\RAN_88_Athens\PTRS\FREQ_DENSITY\2_RB_240643\BLER _64Q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molvic\Desktop\ERICSSON\3GPP_contributions\RAN_88_Athens\PTRS\FREQ_DENSITY\2_RB_240643\BLER _64QAM.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478F97E" w14:textId="29AE19E0" w:rsidR="00774EEF" w:rsidRDefault="00774EEF" w:rsidP="00BE7DCC">
      <w:pPr>
        <w:pStyle w:val="TOC1"/>
        <w:rPr>
          <w:rFonts w:ascii="Times New Roman" w:hAnsi="Times New Roman"/>
          <w:snapToGrid w:val="0"/>
          <w:color w:val="000000"/>
          <w:w w:val="0"/>
          <w:sz w:val="0"/>
          <w:szCs w:val="0"/>
          <w:u w:color="000000"/>
          <w:bdr w:val="none" w:sz="0" w:space="0" w:color="000000"/>
          <w:shd w:val="clear" w:color="000000" w:fill="000000"/>
          <w:lang w:val="x-none" w:eastAsia="x-none" w:bidi="x-none"/>
        </w:rPr>
      </w:pPr>
    </w:p>
    <w:p w14:paraId="1723682A" w14:textId="69F2E1D0" w:rsidR="00774EEF" w:rsidRDefault="00774EEF" w:rsidP="00BE7DCC">
      <w:pPr>
        <w:pStyle w:val="TOC1"/>
        <w:rPr>
          <w:rFonts w:ascii="Times New Roman" w:hAnsi="Times New Roman"/>
          <w:snapToGrid w:val="0"/>
          <w:color w:val="000000"/>
          <w:w w:val="0"/>
          <w:sz w:val="0"/>
          <w:szCs w:val="0"/>
          <w:u w:color="000000"/>
          <w:bdr w:val="none" w:sz="0" w:space="0" w:color="000000"/>
          <w:shd w:val="clear" w:color="000000" w:fill="000000"/>
          <w:lang w:val="x-none" w:eastAsia="x-none" w:bidi="x-none"/>
        </w:rPr>
      </w:pPr>
    </w:p>
    <w:p w14:paraId="25CDDBCE" w14:textId="3EFFEF30" w:rsidR="00774EEF" w:rsidRPr="004D4959" w:rsidRDefault="009173A4" w:rsidP="004D4959">
      <w:pPr>
        <w:pStyle w:val="Caption"/>
        <w:jc w:val="left"/>
      </w:pPr>
      <w:r>
        <w:t xml:space="preserve">Figure </w:t>
      </w:r>
      <w:r>
        <w:fldChar w:fldCharType="begin"/>
      </w:r>
      <w:r>
        <w:instrText xml:space="preserve"> SEQ Figure \* ARABIC </w:instrText>
      </w:r>
      <w:r>
        <w:fldChar w:fldCharType="separate"/>
      </w:r>
      <w:r w:rsidR="00454D3E">
        <w:rPr>
          <w:noProof/>
        </w:rPr>
        <w:t>11</w:t>
      </w:r>
      <w:r>
        <w:fldChar w:fldCharType="end"/>
      </w:r>
      <w:r>
        <w:t>: Simulation results</w:t>
      </w:r>
      <w:r w:rsidRPr="00D46C9E">
        <w:t xml:space="preserve">, at </w:t>
      </w:r>
      <w:r>
        <w:t xml:space="preserve">30 GHz using 60 kHz SC, 64-QAM </w:t>
      </w:r>
      <w:r w:rsidR="00635997">
        <w:t>(</w:t>
      </w:r>
      <w:r>
        <w:t>5/6</w:t>
      </w:r>
      <w:r w:rsidR="00635997">
        <w:t>)</w:t>
      </w:r>
      <w:r>
        <w:t>, 2</w:t>
      </w:r>
      <w:r w:rsidR="006745D7">
        <w:t xml:space="preserve"> </w:t>
      </w:r>
      <w:r>
        <w:t>PRB</w:t>
      </w:r>
      <w:r w:rsidRPr="00D46C9E">
        <w:t xml:space="preserve"> </w:t>
      </w:r>
      <w:r w:rsidR="007610CC">
        <w:t xml:space="preserve">allocation </w:t>
      </w:r>
      <w:r w:rsidRPr="00D46C9E">
        <w:t xml:space="preserve">and </w:t>
      </w:r>
      <w:r>
        <w:t>time</w:t>
      </w:r>
      <w:r w:rsidRPr="00D46C9E">
        <w:t xml:space="preserve">. density </w:t>
      </w:r>
      <w:r>
        <w:t>pattern 1</w:t>
      </w:r>
      <w:r w:rsidR="00543511">
        <w:t>.</w:t>
      </w:r>
    </w:p>
    <w:p w14:paraId="4411DEBD" w14:textId="77777777" w:rsidR="00AD22AE" w:rsidRPr="00CE0424" w:rsidRDefault="00AD22AE" w:rsidP="00AD22AE">
      <w:pPr>
        <w:pStyle w:val="Heading1"/>
      </w:pPr>
      <w:r w:rsidRPr="00CE0424">
        <w:lastRenderedPageBreak/>
        <w:t>Conclusion</w:t>
      </w:r>
    </w:p>
    <w:p w14:paraId="75162C46" w14:textId="4BC149F6" w:rsidR="00716DFC" w:rsidRDefault="005E1002" w:rsidP="00C01BE4">
      <w:r>
        <w:t>In the previous subsections, we have looked at the link performance, at different carrier frequencies and subcarrier spacing, for different time and frequency densi</w:t>
      </w:r>
      <w:r w:rsidR="00AD22AE">
        <w:t>t</w:t>
      </w:r>
      <w:r>
        <w:t xml:space="preserve">y of the PTRS signal. </w:t>
      </w:r>
      <w:r w:rsidR="008C4C59">
        <w:t xml:space="preserve">From the SISO simulation </w:t>
      </w:r>
      <w:r>
        <w:t>presented above, the following observations are made</w:t>
      </w:r>
      <w:r w:rsidR="00716DFC" w:rsidRPr="005E4547">
        <w:t>:</w:t>
      </w:r>
    </w:p>
    <w:p w14:paraId="290EC59A" w14:textId="77777777" w:rsidR="00CE228A" w:rsidRDefault="00CE228A" w:rsidP="00CE228A">
      <w:pPr>
        <w:pStyle w:val="TOC1"/>
        <w:jc w:val="both"/>
      </w:pPr>
      <w:hyperlink w:anchor="_Toc465236017" w:history="1">
        <w:r>
          <w:t>Observation 1</w:t>
        </w:r>
        <w:r w:rsidRPr="00B4144F">
          <w:tab/>
          <w:t>If ICI compensation algorithms are not used, higher</w:t>
        </w:r>
      </w:hyperlink>
      <w:r w:rsidRPr="00B4144F">
        <w:t xml:space="preserve"> subcarrier spacing than 60 kHz should be used for very high carrier frequencies</w:t>
      </w:r>
      <w:r>
        <w:t xml:space="preserve"> (as 60 GHz)</w:t>
      </w:r>
      <w:r w:rsidRPr="00B4144F">
        <w:t xml:space="preserve"> and high order MCS</w:t>
      </w:r>
      <w:r>
        <w:t xml:space="preserve"> (as 64-QAM with code rate 5/6)</w:t>
      </w:r>
      <w:r w:rsidRPr="00B4144F">
        <w:t>.</w:t>
      </w:r>
    </w:p>
    <w:p w14:paraId="36BF62FD" w14:textId="77777777" w:rsidR="00CE228A" w:rsidRDefault="00CE228A" w:rsidP="00CE228A">
      <w:pPr>
        <w:pStyle w:val="TOC1"/>
        <w:jc w:val="both"/>
      </w:pPr>
      <w:hyperlink w:anchor="_Toc465236016" w:history="1">
        <w:r w:rsidRPr="00FE4346">
          <w:t>Observation</w:t>
        </w:r>
        <w:r>
          <w:t xml:space="preserve"> 2</w:t>
        </w:r>
        <w:r w:rsidRPr="00BE6C24">
          <w:tab/>
        </w:r>
      </w:hyperlink>
      <w:r w:rsidRPr="00CD6127">
        <w:t xml:space="preserve">High order MCS offer better performance with dense </w:t>
      </w:r>
      <w:r>
        <w:t>time</w:t>
      </w:r>
      <w:r w:rsidRPr="00CD6127">
        <w:t xml:space="preserve"> PTRS</w:t>
      </w:r>
      <w:r>
        <w:t xml:space="preserve"> patterns</w:t>
      </w:r>
      <w:r w:rsidRPr="00CD6127">
        <w:t xml:space="preserve">, while low order MCS offer better performance with more sparce </w:t>
      </w:r>
      <w:r>
        <w:t>time</w:t>
      </w:r>
      <w:r w:rsidRPr="00CD6127">
        <w:t xml:space="preserve"> PTRS</w:t>
      </w:r>
      <w:r>
        <w:t xml:space="preserve"> patterns.</w:t>
      </w:r>
    </w:p>
    <w:p w14:paraId="67455DAC" w14:textId="77777777" w:rsidR="00CE228A" w:rsidRPr="00574BAC" w:rsidRDefault="00CE228A" w:rsidP="00CE228A">
      <w:pPr>
        <w:pStyle w:val="TOC1"/>
        <w:jc w:val="both"/>
      </w:pPr>
      <w:hyperlink w:anchor="_Toc465236017" w:history="1">
        <w:r>
          <w:t>Observation 3</w:t>
        </w:r>
        <w:r w:rsidRPr="00B4144F">
          <w:tab/>
        </w:r>
        <w:r>
          <w:t>In the presence of PN and with CPE correction, small performance gain is obtained by increasing the subcarrier spacing from 60  to 120</w:t>
        </w:r>
      </w:hyperlink>
      <w:r>
        <w:t xml:space="preserve"> kHz. However, a significant gain is achieved if it is increased to 480 kHz.</w:t>
      </w:r>
    </w:p>
    <w:p w14:paraId="6B27808D" w14:textId="77777777" w:rsidR="00CE228A" w:rsidRDefault="00CE228A" w:rsidP="00CE228A">
      <w:pPr>
        <w:pStyle w:val="TOC1"/>
        <w:jc w:val="both"/>
      </w:pPr>
      <w:hyperlink w:anchor="_Toc465236016" w:history="1">
        <w:r w:rsidRPr="00FE4346">
          <w:t>Observation</w:t>
        </w:r>
        <w:r>
          <w:t xml:space="preserve"> 4</w:t>
        </w:r>
        <w:r w:rsidRPr="00BE6C24">
          <w:tab/>
        </w:r>
      </w:hyperlink>
      <w:r>
        <w:t>At low</w:t>
      </w:r>
      <w:r w:rsidRPr="00CD6127">
        <w:t xml:space="preserve"> </w:t>
      </w:r>
      <w:r>
        <w:t>SNR, the denser frequency patterns offer better performance, while at high SNR the sparser patterns offer better performance.</w:t>
      </w:r>
    </w:p>
    <w:p w14:paraId="657B7EBB" w14:textId="77777777" w:rsidR="00CE228A" w:rsidRDefault="00CE228A" w:rsidP="00CE228A">
      <w:pPr>
        <w:pStyle w:val="TOC1"/>
        <w:jc w:val="both"/>
      </w:pPr>
      <w:hyperlink w:anchor="_Toc465236017" w:history="1">
        <w:r w:rsidRPr="00FE4346">
          <w:t xml:space="preserve">Observation </w:t>
        </w:r>
        <w:r>
          <w:t>5</w:t>
        </w:r>
        <w:r w:rsidRPr="00BE6C24">
          <w:tab/>
          <w:t xml:space="preserve">Additional processing gain is benificial for the PTRS </w:t>
        </w:r>
        <w:r>
          <w:t xml:space="preserve">and </w:t>
        </w:r>
        <w:r w:rsidRPr="00BE6C24">
          <w:t>every second PRB PTRS can be needed unless additional processing gain is achived</w:t>
        </w:r>
        <w:r>
          <w:t xml:space="preserve"> through other means</w:t>
        </w:r>
        <w:r w:rsidRPr="00BE6C24">
          <w:t>.</w:t>
        </w:r>
      </w:hyperlink>
    </w:p>
    <w:p w14:paraId="4DB9C026" w14:textId="77777777" w:rsidR="00CE228A" w:rsidRDefault="00CE228A" w:rsidP="00CE228A">
      <w:pPr>
        <w:pStyle w:val="TOC1"/>
        <w:jc w:val="both"/>
      </w:pPr>
      <w:hyperlink w:anchor="_Toc465236016" w:history="1">
        <w:r w:rsidRPr="00FE4346">
          <w:t>Observation</w:t>
        </w:r>
        <w:r>
          <w:t xml:space="preserve"> 6</w:t>
        </w:r>
        <w:r w:rsidRPr="00BE6C24">
          <w:tab/>
        </w:r>
      </w:hyperlink>
      <w:r>
        <w:t>Even for very small user allocation, UE-specific offers a good performance.</w:t>
      </w:r>
    </w:p>
    <w:p w14:paraId="513F5216" w14:textId="77777777" w:rsidR="004D4959" w:rsidRPr="004D4959" w:rsidRDefault="004D4959" w:rsidP="00C01BE4">
      <w:pPr>
        <w:rPr>
          <w:lang w:val="en-US"/>
        </w:rPr>
      </w:pPr>
    </w:p>
    <w:p w14:paraId="618DDC7D" w14:textId="3C71D2D7" w:rsidR="00AD22AE" w:rsidRPr="00385DAF" w:rsidRDefault="00AD22AE" w:rsidP="004D4959">
      <w:pPr>
        <w:pStyle w:val="TOC1"/>
        <w:ind w:left="0" w:firstLine="0"/>
        <w:rPr>
          <w:b w:val="0"/>
        </w:rPr>
      </w:pPr>
      <w:r w:rsidRPr="00687BC2">
        <w:t xml:space="preserve">Based on the </w:t>
      </w:r>
      <w:r>
        <w:t>SISO simulation results</w:t>
      </w:r>
      <w:r w:rsidRPr="00687BC2">
        <w:t xml:space="preserve"> we </w:t>
      </w:r>
      <w:r>
        <w:t xml:space="preserve">further </w:t>
      </w:r>
      <w:r w:rsidRPr="00687BC2">
        <w:t>propose the following:</w:t>
      </w:r>
    </w:p>
    <w:p w14:paraId="6FDFDBB2" w14:textId="5192DFE5" w:rsidR="00CE228A" w:rsidRDefault="00CE228A" w:rsidP="00CE228A">
      <w:pPr>
        <w:pStyle w:val="TOC1"/>
        <w:jc w:val="both"/>
      </w:pPr>
      <w:r>
        <w:t>Proposal 1</w:t>
      </w:r>
      <w:r>
        <w:tab/>
        <w:t xml:space="preserve">Support </w:t>
      </w:r>
      <w:r w:rsidR="000F0897">
        <w:t xml:space="preserve">configuing </w:t>
      </w:r>
      <w:r>
        <w:t>PTRS in every OFDM-symbol.</w:t>
      </w:r>
    </w:p>
    <w:p w14:paraId="79FC2FBA" w14:textId="566187C5" w:rsidR="00CE228A" w:rsidRDefault="00CE228A" w:rsidP="00CE228A">
      <w:pPr>
        <w:pStyle w:val="TOC1"/>
        <w:jc w:val="both"/>
      </w:pPr>
      <w:r>
        <w:t>Proposal 2</w:t>
      </w:r>
      <w:r>
        <w:tab/>
        <w:t xml:space="preserve">Support </w:t>
      </w:r>
      <w:r w:rsidR="000F0897">
        <w:t xml:space="preserve">configuring </w:t>
      </w:r>
      <w:r>
        <w:t>PTRS in every 4</w:t>
      </w:r>
      <w:r w:rsidR="000F0897" w:rsidRPr="00E13505">
        <w:rPr>
          <w:vertAlign w:val="superscript"/>
        </w:rPr>
        <w:t>th</w:t>
      </w:r>
      <w:r>
        <w:t xml:space="preserve"> OFDM-symbol.</w:t>
      </w:r>
    </w:p>
    <w:p w14:paraId="5ABFDA58" w14:textId="77777777" w:rsidR="00CE228A" w:rsidRDefault="00CE228A" w:rsidP="00CE228A">
      <w:pPr>
        <w:pStyle w:val="TOC1"/>
        <w:jc w:val="both"/>
        <w:rPr>
          <w:rFonts w:cs="Arial"/>
        </w:rPr>
      </w:pPr>
      <w:r w:rsidRPr="00A15FA2">
        <w:rPr>
          <w:rFonts w:cs="Arial"/>
        </w:rPr>
        <w:t xml:space="preserve">Proposal </w:t>
      </w:r>
      <w:r>
        <w:rPr>
          <w:rFonts w:cs="Arial"/>
        </w:rPr>
        <w:t>3</w:t>
      </w:r>
      <w:r>
        <w:rPr>
          <w:rFonts w:asciiTheme="minorHAnsi" w:eastAsiaTheme="minorEastAsia" w:hAnsiTheme="minorHAnsi" w:cstheme="minorBidi"/>
          <w:b w:val="0"/>
          <w:sz w:val="22"/>
          <w:lang w:eastAsia="en-US"/>
        </w:rPr>
        <w:tab/>
      </w:r>
      <w:r w:rsidRPr="00A15FA2">
        <w:rPr>
          <w:rFonts w:cs="Arial"/>
          <w:lang w:eastAsia="sv-SE"/>
        </w:rPr>
        <w:t xml:space="preserve">Support configurable PTRS </w:t>
      </w:r>
      <w:r w:rsidRPr="00A15FA2">
        <w:rPr>
          <w:rFonts w:cs="Arial"/>
        </w:rPr>
        <w:t>frequency density, were one supported configuration should be to include PTRS in every second PRB.</w:t>
      </w:r>
      <w:r>
        <w:rPr>
          <w:rFonts w:cs="Arial"/>
        </w:rPr>
        <w:t xml:space="preserve"> The density should be configurated according to the SNR and the MCS.</w:t>
      </w:r>
    </w:p>
    <w:p w14:paraId="0D2851D7" w14:textId="77777777" w:rsidR="00CE228A" w:rsidRPr="00910529" w:rsidRDefault="00CE228A" w:rsidP="00CE228A">
      <w:pPr>
        <w:pStyle w:val="TOC1"/>
      </w:pPr>
      <w:hyperlink w:anchor="_Toc465236016" w:history="1">
        <w:r>
          <w:t>Proposal 4</w:t>
        </w:r>
        <w:r w:rsidRPr="00BE6C24">
          <w:tab/>
        </w:r>
      </w:hyperlink>
      <w:r>
        <w:t>For DL and UL scenarios, PTRS should be UE-specific in all cases.</w:t>
      </w:r>
    </w:p>
    <w:p w14:paraId="7D501904" w14:textId="0AC05F7C" w:rsidR="007A6004" w:rsidRDefault="007A6004" w:rsidP="007A6004">
      <w:pPr>
        <w:pStyle w:val="Heading1"/>
      </w:pPr>
      <w:bookmarkStart w:id="11" w:name="_Toc462757192"/>
      <w:bookmarkStart w:id="12" w:name="_In-sequence_SDU_delivery"/>
      <w:bookmarkEnd w:id="11"/>
      <w:bookmarkEnd w:id="12"/>
      <w:r w:rsidRPr="00CE0424">
        <w:t>R</w:t>
      </w:r>
      <w:r w:rsidR="004D4959">
        <w:t>eferences</w:t>
      </w:r>
    </w:p>
    <w:p w14:paraId="738B5255" w14:textId="20F73F43" w:rsidR="004C4D10" w:rsidRPr="00F9555A" w:rsidRDefault="00F9555A" w:rsidP="00F9555A">
      <w:pPr>
        <w:pStyle w:val="Reference"/>
        <w:rPr>
          <w:lang w:val="en-US"/>
        </w:rPr>
      </w:pPr>
      <w:r w:rsidRPr="00F53BA4">
        <w:rPr>
          <w:lang w:val="en-US"/>
        </w:rPr>
        <w:t xml:space="preserve">R1-1612335, “On phase noise effects”, Ericsson </w:t>
      </w:r>
    </w:p>
    <w:p w14:paraId="7B4ECBA8" w14:textId="68D22ADC" w:rsidR="00DD5461" w:rsidRPr="00DD5461" w:rsidRDefault="00DD5461" w:rsidP="00DD5461">
      <w:pPr>
        <w:pStyle w:val="Reference"/>
        <w:rPr>
          <w:rFonts w:eastAsia="SimSun"/>
          <w:lang w:eastAsia="en-US"/>
        </w:rPr>
      </w:pPr>
      <w:bookmarkStart w:id="13" w:name="_Ref473900540"/>
      <w:bookmarkStart w:id="14" w:name="_Ref465858378"/>
      <w:r w:rsidRPr="004C4D10">
        <w:t>R1-162885</w:t>
      </w:r>
      <w:r w:rsidRPr="004C4D10">
        <w:rPr>
          <w:lang w:val="en-US"/>
        </w:rPr>
        <w:t xml:space="preserve">, </w:t>
      </w:r>
      <w:r w:rsidRPr="00F53BA4">
        <w:rPr>
          <w:lang w:val="en-US"/>
        </w:rPr>
        <w:t>“</w:t>
      </w:r>
      <w:r w:rsidRPr="004C4D10">
        <w:rPr>
          <w:rFonts w:eastAsia="SimSun"/>
          <w:lang w:eastAsia="en-US"/>
        </w:rPr>
        <w:t>On the phase noise model for 5G New Radio evaluation</w:t>
      </w:r>
      <w:r w:rsidRPr="00F53BA4">
        <w:rPr>
          <w:lang w:val="en-US"/>
        </w:rPr>
        <w:t>“</w:t>
      </w:r>
      <w:r>
        <w:rPr>
          <w:lang w:val="en-US"/>
        </w:rPr>
        <w:t>, Nokia</w:t>
      </w:r>
      <w:bookmarkEnd w:id="13"/>
    </w:p>
    <w:p w14:paraId="7245CDF8" w14:textId="697A3B77" w:rsidR="00E675B6" w:rsidRPr="00E675B6" w:rsidRDefault="00E675B6" w:rsidP="00E675B6">
      <w:pPr>
        <w:pStyle w:val="Heading1"/>
        <w:rPr>
          <w:lang w:val="en-US"/>
        </w:rPr>
      </w:pPr>
      <w:bookmarkStart w:id="15" w:name="_Ref462996376"/>
      <w:bookmarkEnd w:id="14"/>
      <w:r>
        <w:t>Appendix</w:t>
      </w:r>
      <w:bookmarkEnd w:id="15"/>
    </w:p>
    <w:p w14:paraId="7AFB8B47" w14:textId="77777777" w:rsidR="00E675B6" w:rsidRDefault="00E675B6" w:rsidP="00E675B6">
      <w:pPr>
        <w:pStyle w:val="Heading3"/>
        <w:numPr>
          <w:ilvl w:val="2"/>
          <w:numId w:val="28"/>
        </w:numPr>
        <w:overflowPunct/>
        <w:autoSpaceDE/>
        <w:autoSpaceDN/>
        <w:adjustRightInd/>
        <w:textAlignment w:val="auto"/>
      </w:pPr>
      <w:r>
        <w:t>Simulation assumptions</w:t>
      </w:r>
    </w:p>
    <w:tbl>
      <w:tblPr>
        <w:tblStyle w:val="TableGrid"/>
        <w:tblpPr w:leftFromText="141" w:rightFromText="141" w:vertAnchor="text" w:tblpXSpec="center" w:tblpY="1"/>
        <w:tblOverlap w:val="never"/>
        <w:tblW w:w="0" w:type="auto"/>
        <w:tblLook w:val="04A0" w:firstRow="1" w:lastRow="0" w:firstColumn="1" w:lastColumn="0" w:noHBand="0" w:noVBand="1"/>
      </w:tblPr>
      <w:tblGrid>
        <w:gridCol w:w="2830"/>
        <w:gridCol w:w="5103"/>
      </w:tblGrid>
      <w:tr w:rsidR="00E675B6" w14:paraId="40B0E1CE" w14:textId="77777777" w:rsidTr="003534A8">
        <w:tc>
          <w:tcPr>
            <w:tcW w:w="2830" w:type="dxa"/>
            <w:shd w:val="clear" w:color="auto" w:fill="D9D9D9" w:themeFill="background1" w:themeFillShade="D9"/>
          </w:tcPr>
          <w:p w14:paraId="1F1B25D8" w14:textId="77777777" w:rsidR="00E675B6" w:rsidRDefault="00E675B6" w:rsidP="003534A8">
            <w:r>
              <w:t>Parameter</w:t>
            </w:r>
          </w:p>
        </w:tc>
        <w:tc>
          <w:tcPr>
            <w:tcW w:w="5103" w:type="dxa"/>
            <w:shd w:val="clear" w:color="auto" w:fill="D9D9D9" w:themeFill="background1" w:themeFillShade="D9"/>
          </w:tcPr>
          <w:p w14:paraId="6F879D77" w14:textId="77777777" w:rsidR="00E675B6" w:rsidRDefault="00E675B6" w:rsidP="003534A8">
            <w:r>
              <w:t>Value</w:t>
            </w:r>
          </w:p>
        </w:tc>
      </w:tr>
      <w:tr w:rsidR="00E675B6" w14:paraId="654F64E4" w14:textId="77777777" w:rsidTr="003534A8">
        <w:tc>
          <w:tcPr>
            <w:tcW w:w="2830" w:type="dxa"/>
            <w:vAlign w:val="center"/>
          </w:tcPr>
          <w:p w14:paraId="5CD3742D" w14:textId="77777777" w:rsidR="00E675B6" w:rsidRDefault="00E675B6" w:rsidP="003534A8">
            <w:pPr>
              <w:jc w:val="left"/>
            </w:pPr>
            <w:r>
              <w:t>Channel Model</w:t>
            </w:r>
          </w:p>
        </w:tc>
        <w:tc>
          <w:tcPr>
            <w:tcW w:w="5103" w:type="dxa"/>
            <w:vAlign w:val="center"/>
          </w:tcPr>
          <w:p w14:paraId="371CC21B" w14:textId="77777777" w:rsidR="00E675B6" w:rsidRDefault="00E675B6" w:rsidP="003534A8">
            <w:pPr>
              <w:jc w:val="left"/>
            </w:pPr>
            <w:r>
              <w:t>TDL-A</w:t>
            </w:r>
          </w:p>
        </w:tc>
      </w:tr>
      <w:tr w:rsidR="00E675B6" w14:paraId="5823B809" w14:textId="77777777" w:rsidTr="003534A8">
        <w:tc>
          <w:tcPr>
            <w:tcW w:w="2830" w:type="dxa"/>
            <w:vAlign w:val="center"/>
          </w:tcPr>
          <w:p w14:paraId="31DE6BED" w14:textId="77777777" w:rsidR="00E675B6" w:rsidRDefault="00E675B6" w:rsidP="003534A8">
            <w:pPr>
              <w:jc w:val="left"/>
            </w:pPr>
            <w:r>
              <w:t>Numerology</w:t>
            </w:r>
          </w:p>
        </w:tc>
        <w:tc>
          <w:tcPr>
            <w:tcW w:w="5103" w:type="dxa"/>
            <w:vAlign w:val="center"/>
          </w:tcPr>
          <w:p w14:paraId="3CDF288F" w14:textId="77777777" w:rsidR="00E675B6" w:rsidRDefault="00E675B6" w:rsidP="003534A8">
            <w:pPr>
              <w:jc w:val="left"/>
            </w:pPr>
            <w:r>
              <w:t>60 kHz</w:t>
            </w:r>
          </w:p>
        </w:tc>
      </w:tr>
      <w:tr w:rsidR="00E675B6" w14:paraId="2F34CA45" w14:textId="77777777" w:rsidTr="003534A8">
        <w:trPr>
          <w:trHeight w:val="379"/>
        </w:trPr>
        <w:tc>
          <w:tcPr>
            <w:tcW w:w="2830" w:type="dxa"/>
            <w:vAlign w:val="center"/>
          </w:tcPr>
          <w:p w14:paraId="6D58130C" w14:textId="77777777" w:rsidR="00E675B6" w:rsidRDefault="00E675B6" w:rsidP="003534A8">
            <w:pPr>
              <w:jc w:val="left"/>
            </w:pPr>
            <w:r>
              <w:t>Transmission Slot Length</w:t>
            </w:r>
          </w:p>
        </w:tc>
        <w:tc>
          <w:tcPr>
            <w:tcW w:w="5103" w:type="dxa"/>
            <w:vAlign w:val="center"/>
          </w:tcPr>
          <w:p w14:paraId="66DFB522" w14:textId="248543CE" w:rsidR="00E675B6" w:rsidRDefault="00E675B6" w:rsidP="003534A8">
            <w:pPr>
              <w:jc w:val="left"/>
            </w:pPr>
            <w:r>
              <w:t>14 symbols</w:t>
            </w:r>
          </w:p>
        </w:tc>
      </w:tr>
      <w:tr w:rsidR="00E675B6" w14:paraId="63668202" w14:textId="77777777" w:rsidTr="003534A8">
        <w:trPr>
          <w:trHeight w:val="379"/>
        </w:trPr>
        <w:tc>
          <w:tcPr>
            <w:tcW w:w="2830" w:type="dxa"/>
            <w:vAlign w:val="center"/>
          </w:tcPr>
          <w:p w14:paraId="174088A5" w14:textId="77777777" w:rsidR="00E675B6" w:rsidRDefault="00E675B6" w:rsidP="003534A8">
            <w:pPr>
              <w:jc w:val="left"/>
            </w:pPr>
            <w:r>
              <w:t>UE speed</w:t>
            </w:r>
          </w:p>
        </w:tc>
        <w:tc>
          <w:tcPr>
            <w:tcW w:w="5103" w:type="dxa"/>
            <w:vAlign w:val="center"/>
          </w:tcPr>
          <w:p w14:paraId="21C6D1AC" w14:textId="77777777" w:rsidR="00E675B6" w:rsidRDefault="00E675B6" w:rsidP="003534A8">
            <w:pPr>
              <w:jc w:val="left"/>
            </w:pPr>
            <w:r>
              <w:t>3km/h</w:t>
            </w:r>
          </w:p>
        </w:tc>
      </w:tr>
      <w:tr w:rsidR="00E675B6" w14:paraId="52FC87C1" w14:textId="77777777" w:rsidTr="003534A8">
        <w:trPr>
          <w:trHeight w:val="379"/>
        </w:trPr>
        <w:tc>
          <w:tcPr>
            <w:tcW w:w="2830" w:type="dxa"/>
            <w:vAlign w:val="center"/>
          </w:tcPr>
          <w:p w14:paraId="6E966E5A" w14:textId="77777777" w:rsidR="00E675B6" w:rsidRDefault="00E675B6" w:rsidP="003534A8">
            <w:pPr>
              <w:jc w:val="left"/>
            </w:pPr>
            <w:r>
              <w:t>Delay spread</w:t>
            </w:r>
          </w:p>
        </w:tc>
        <w:tc>
          <w:tcPr>
            <w:tcW w:w="5103" w:type="dxa"/>
            <w:vAlign w:val="center"/>
          </w:tcPr>
          <w:p w14:paraId="1C14548E" w14:textId="77777777" w:rsidR="00E675B6" w:rsidRDefault="00E675B6" w:rsidP="003534A8">
            <w:pPr>
              <w:jc w:val="left"/>
            </w:pPr>
            <w:r>
              <w:t>30 ns</w:t>
            </w:r>
          </w:p>
        </w:tc>
      </w:tr>
      <w:tr w:rsidR="00E675B6" w14:paraId="766F82B9" w14:textId="77777777" w:rsidTr="003534A8">
        <w:tc>
          <w:tcPr>
            <w:tcW w:w="2830" w:type="dxa"/>
            <w:vAlign w:val="center"/>
          </w:tcPr>
          <w:p w14:paraId="62791190" w14:textId="76046991" w:rsidR="00E675B6" w:rsidRDefault="00E675B6" w:rsidP="003534A8">
            <w:pPr>
              <w:jc w:val="left"/>
            </w:pPr>
            <w:r>
              <w:t>MCS</w:t>
            </w:r>
          </w:p>
        </w:tc>
        <w:tc>
          <w:tcPr>
            <w:tcW w:w="5103" w:type="dxa"/>
            <w:vAlign w:val="center"/>
          </w:tcPr>
          <w:p w14:paraId="59A3A7F7" w14:textId="77777777" w:rsidR="00E675B6" w:rsidRDefault="00E675B6" w:rsidP="003534A8">
            <w:pPr>
              <w:jc w:val="left"/>
            </w:pPr>
            <w:r>
              <w:t>QPSK (1/2), 16-QAM (3/4), 64-QAM (5/6)</w:t>
            </w:r>
          </w:p>
        </w:tc>
      </w:tr>
      <w:tr w:rsidR="00E675B6" w14:paraId="302286A3" w14:textId="77777777" w:rsidTr="003534A8">
        <w:tc>
          <w:tcPr>
            <w:tcW w:w="2830" w:type="dxa"/>
            <w:vAlign w:val="center"/>
          </w:tcPr>
          <w:p w14:paraId="2EF6E4CD" w14:textId="77777777" w:rsidR="00E675B6" w:rsidRDefault="00E675B6" w:rsidP="003534A8">
            <w:pPr>
              <w:jc w:val="left"/>
            </w:pPr>
            <w:r>
              <w:t>Link Adaptation</w:t>
            </w:r>
          </w:p>
        </w:tc>
        <w:tc>
          <w:tcPr>
            <w:tcW w:w="5103" w:type="dxa"/>
            <w:vAlign w:val="center"/>
          </w:tcPr>
          <w:p w14:paraId="50B44E09" w14:textId="77777777" w:rsidR="00E675B6" w:rsidRDefault="00E675B6" w:rsidP="003534A8">
            <w:pPr>
              <w:jc w:val="left"/>
            </w:pPr>
            <w:r>
              <w:t>Disabled</w:t>
            </w:r>
          </w:p>
        </w:tc>
      </w:tr>
      <w:tr w:rsidR="00E675B6" w14:paraId="27357275" w14:textId="77777777" w:rsidTr="003534A8">
        <w:tc>
          <w:tcPr>
            <w:tcW w:w="2830" w:type="dxa"/>
          </w:tcPr>
          <w:p w14:paraId="3793ED1D" w14:textId="77777777" w:rsidR="00E675B6" w:rsidRPr="002F35C7" w:rsidRDefault="00E675B6" w:rsidP="003534A8">
            <w:pPr>
              <w:pStyle w:val="NormalWeb"/>
              <w:wordWrap w:val="0"/>
              <w:overflowPunct w:val="0"/>
              <w:spacing w:before="0" w:beforeAutospacing="0" w:after="180" w:afterAutospacing="0"/>
              <w:rPr>
                <w:rFonts w:ascii="Arial" w:hAnsi="Arial" w:cs="Arial"/>
                <w:sz w:val="20"/>
                <w:szCs w:val="20"/>
              </w:rPr>
            </w:pPr>
            <w:r w:rsidRPr="002F35C7">
              <w:rPr>
                <w:rFonts w:ascii="Arial" w:eastAsiaTheme="minorEastAsia" w:hAnsi="Arial" w:cs="Arial"/>
                <w:color w:val="000000" w:themeColor="text1"/>
                <w:kern w:val="24"/>
                <w:sz w:val="20"/>
                <w:szCs w:val="20"/>
                <w:lang w:val="en-US"/>
              </w:rPr>
              <w:lastRenderedPageBreak/>
              <w:t>Transmission Scheme</w:t>
            </w:r>
          </w:p>
        </w:tc>
        <w:tc>
          <w:tcPr>
            <w:tcW w:w="5103" w:type="dxa"/>
          </w:tcPr>
          <w:p w14:paraId="40FC3977" w14:textId="77777777" w:rsidR="00E675B6" w:rsidRPr="002F35C7" w:rsidRDefault="00E675B6" w:rsidP="003534A8">
            <w:pPr>
              <w:pStyle w:val="NormalWeb"/>
              <w:wordWrap w:val="0"/>
              <w:overflowPunct w:val="0"/>
              <w:spacing w:before="0" w:beforeAutospacing="0" w:after="0" w:afterAutospacing="0"/>
              <w:rPr>
                <w:rFonts w:ascii="Arial" w:hAnsi="Arial" w:cs="Arial"/>
                <w:sz w:val="20"/>
                <w:szCs w:val="20"/>
                <w:lang w:val="en-US"/>
              </w:rPr>
            </w:pPr>
            <w:r w:rsidRPr="002F35C7">
              <w:rPr>
                <w:rFonts w:ascii="Arial" w:hAnsi="Arial" w:cs="Arial"/>
                <w:color w:val="000000" w:themeColor="text1"/>
                <w:kern w:val="24"/>
                <w:sz w:val="20"/>
                <w:szCs w:val="20"/>
                <w:lang w:val="en-US"/>
              </w:rPr>
              <w:t>Single antenna transmission scheme (1 port)</w:t>
            </w:r>
          </w:p>
        </w:tc>
      </w:tr>
      <w:tr w:rsidR="00E675B6" w14:paraId="1C7866E3" w14:textId="77777777" w:rsidTr="003534A8">
        <w:tc>
          <w:tcPr>
            <w:tcW w:w="2830" w:type="dxa"/>
            <w:vAlign w:val="center"/>
          </w:tcPr>
          <w:p w14:paraId="4874BF61" w14:textId="77777777" w:rsidR="00E675B6" w:rsidRDefault="00E675B6" w:rsidP="003534A8">
            <w:pPr>
              <w:jc w:val="left"/>
            </w:pPr>
            <w:r>
              <w:t>Channel estimator</w:t>
            </w:r>
          </w:p>
        </w:tc>
        <w:tc>
          <w:tcPr>
            <w:tcW w:w="5103" w:type="dxa"/>
            <w:vAlign w:val="center"/>
          </w:tcPr>
          <w:p w14:paraId="41DED404" w14:textId="2B656385" w:rsidR="00E675B6" w:rsidRDefault="00E675B6" w:rsidP="003534A8">
            <w:pPr>
              <w:jc w:val="left"/>
            </w:pPr>
            <w:r>
              <w:t>Real channel estimation using front loaded RS pattern (LMMSE estimator).</w:t>
            </w:r>
          </w:p>
        </w:tc>
      </w:tr>
    </w:tbl>
    <w:p w14:paraId="6762D49D" w14:textId="77777777" w:rsidR="004C4D10" w:rsidRPr="004C4D10" w:rsidRDefault="004C4D10" w:rsidP="004C4D10">
      <w:pPr>
        <w:pStyle w:val="Reference"/>
        <w:numPr>
          <w:ilvl w:val="0"/>
          <w:numId w:val="0"/>
        </w:numPr>
        <w:ind w:left="567" w:hanging="567"/>
      </w:pPr>
    </w:p>
    <w:sectPr w:rsidR="004C4D10" w:rsidRPr="004C4D10">
      <w:headerReference w:type="even" r:id="rId37"/>
      <w:footerReference w:type="default" r:id="rId3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8B37F2" w14:textId="77777777" w:rsidR="00947527" w:rsidRDefault="00947527">
      <w:r>
        <w:separator/>
      </w:r>
    </w:p>
  </w:endnote>
  <w:endnote w:type="continuationSeparator" w:id="0">
    <w:p w14:paraId="1B0A20E9" w14:textId="77777777" w:rsidR="00947527" w:rsidRDefault="00947527">
      <w:r>
        <w:continuationSeparator/>
      </w:r>
    </w:p>
  </w:endnote>
  <w:endnote w:type="continuationNotice" w:id="1">
    <w:p w14:paraId="25CEAA1C" w14:textId="77777777" w:rsidR="00947527" w:rsidRDefault="009475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0ACFF2" w14:textId="59584CEC" w:rsidR="00843AA2" w:rsidRDefault="00843AA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E13505">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13505">
      <w:rPr>
        <w:rStyle w:val="PageNumber"/>
      </w:rPr>
      <w:t>10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AAC974" w14:textId="77777777" w:rsidR="00947527" w:rsidRDefault="00947527">
      <w:r>
        <w:separator/>
      </w:r>
    </w:p>
  </w:footnote>
  <w:footnote w:type="continuationSeparator" w:id="0">
    <w:p w14:paraId="343C5396" w14:textId="77777777" w:rsidR="00947527" w:rsidRDefault="00947527">
      <w:r>
        <w:continuationSeparator/>
      </w:r>
    </w:p>
  </w:footnote>
  <w:footnote w:type="continuationNotice" w:id="1">
    <w:p w14:paraId="2C259EEB" w14:textId="77777777" w:rsidR="00947527" w:rsidRDefault="009475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40F77E" w14:textId="77777777" w:rsidR="00843AA2" w:rsidRDefault="00843AA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BC4D3D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74CE81C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93D4B26C"/>
    <w:lvl w:ilvl="0">
      <w:start w:val="1"/>
      <w:numFmt w:val="decimal"/>
      <w:lvlText w:val="%1."/>
      <w:lvlJc w:val="left"/>
      <w:pPr>
        <w:tabs>
          <w:tab w:val="num" w:pos="926"/>
        </w:tabs>
        <w:ind w:left="926"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2552047"/>
    <w:multiLevelType w:val="multilevel"/>
    <w:tmpl w:val="2C1ED93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5F3618E"/>
    <w:multiLevelType w:val="hybridMultilevel"/>
    <w:tmpl w:val="B6A0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3B579A"/>
    <w:multiLevelType w:val="hybridMultilevel"/>
    <w:tmpl w:val="14FA0E56"/>
    <w:lvl w:ilvl="0" w:tplc="4D88A864">
      <w:start w:val="1"/>
      <w:numFmt w:val="bullet"/>
      <w:lvlText w:val="•"/>
      <w:lvlJc w:val="left"/>
      <w:pPr>
        <w:tabs>
          <w:tab w:val="num" w:pos="360"/>
        </w:tabs>
        <w:ind w:left="360" w:hanging="360"/>
      </w:pPr>
      <w:rPr>
        <w:rFonts w:ascii="Arial" w:hAnsi="Arial" w:hint="default"/>
      </w:rPr>
    </w:lvl>
    <w:lvl w:ilvl="1" w:tplc="96D845AE">
      <w:start w:val="1"/>
      <w:numFmt w:val="bullet"/>
      <w:lvlText w:val="•"/>
      <w:lvlJc w:val="left"/>
      <w:pPr>
        <w:tabs>
          <w:tab w:val="num" w:pos="1080"/>
        </w:tabs>
        <w:ind w:left="1080" w:hanging="360"/>
      </w:pPr>
      <w:rPr>
        <w:rFonts w:ascii="Arial" w:hAnsi="Arial" w:hint="default"/>
      </w:rPr>
    </w:lvl>
    <w:lvl w:ilvl="2" w:tplc="96E09530">
      <w:start w:val="851"/>
      <w:numFmt w:val="bullet"/>
      <w:lvlText w:val="•"/>
      <w:lvlJc w:val="left"/>
      <w:pPr>
        <w:tabs>
          <w:tab w:val="num" w:pos="1800"/>
        </w:tabs>
        <w:ind w:left="1800" w:hanging="360"/>
      </w:pPr>
      <w:rPr>
        <w:rFonts w:ascii="Arial" w:hAnsi="Arial" w:hint="default"/>
      </w:rPr>
    </w:lvl>
    <w:lvl w:ilvl="3" w:tplc="C44C15B2" w:tentative="1">
      <w:start w:val="1"/>
      <w:numFmt w:val="bullet"/>
      <w:lvlText w:val="•"/>
      <w:lvlJc w:val="left"/>
      <w:pPr>
        <w:tabs>
          <w:tab w:val="num" w:pos="2520"/>
        </w:tabs>
        <w:ind w:left="2520" w:hanging="360"/>
      </w:pPr>
      <w:rPr>
        <w:rFonts w:ascii="Arial" w:hAnsi="Arial" w:hint="default"/>
      </w:rPr>
    </w:lvl>
    <w:lvl w:ilvl="4" w:tplc="A89CFBD6" w:tentative="1">
      <w:start w:val="1"/>
      <w:numFmt w:val="bullet"/>
      <w:lvlText w:val="•"/>
      <w:lvlJc w:val="left"/>
      <w:pPr>
        <w:tabs>
          <w:tab w:val="num" w:pos="3240"/>
        </w:tabs>
        <w:ind w:left="3240" w:hanging="360"/>
      </w:pPr>
      <w:rPr>
        <w:rFonts w:ascii="Arial" w:hAnsi="Arial" w:hint="default"/>
      </w:rPr>
    </w:lvl>
    <w:lvl w:ilvl="5" w:tplc="CB4231E4" w:tentative="1">
      <w:start w:val="1"/>
      <w:numFmt w:val="bullet"/>
      <w:lvlText w:val="•"/>
      <w:lvlJc w:val="left"/>
      <w:pPr>
        <w:tabs>
          <w:tab w:val="num" w:pos="3960"/>
        </w:tabs>
        <w:ind w:left="3960" w:hanging="360"/>
      </w:pPr>
      <w:rPr>
        <w:rFonts w:ascii="Arial" w:hAnsi="Arial" w:hint="default"/>
      </w:rPr>
    </w:lvl>
    <w:lvl w:ilvl="6" w:tplc="49968BF6" w:tentative="1">
      <w:start w:val="1"/>
      <w:numFmt w:val="bullet"/>
      <w:lvlText w:val="•"/>
      <w:lvlJc w:val="left"/>
      <w:pPr>
        <w:tabs>
          <w:tab w:val="num" w:pos="4680"/>
        </w:tabs>
        <w:ind w:left="4680" w:hanging="360"/>
      </w:pPr>
      <w:rPr>
        <w:rFonts w:ascii="Arial" w:hAnsi="Arial" w:hint="default"/>
      </w:rPr>
    </w:lvl>
    <w:lvl w:ilvl="7" w:tplc="0732479C" w:tentative="1">
      <w:start w:val="1"/>
      <w:numFmt w:val="bullet"/>
      <w:lvlText w:val="•"/>
      <w:lvlJc w:val="left"/>
      <w:pPr>
        <w:tabs>
          <w:tab w:val="num" w:pos="5400"/>
        </w:tabs>
        <w:ind w:left="5400" w:hanging="360"/>
      </w:pPr>
      <w:rPr>
        <w:rFonts w:ascii="Arial" w:hAnsi="Arial" w:hint="default"/>
      </w:rPr>
    </w:lvl>
    <w:lvl w:ilvl="8" w:tplc="AAF63D4C"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27BB6ACF"/>
    <w:multiLevelType w:val="hybridMultilevel"/>
    <w:tmpl w:val="BE0ECC0A"/>
    <w:lvl w:ilvl="0" w:tplc="35BE2D38">
      <w:start w:val="1"/>
      <w:numFmt w:val="bullet"/>
      <w:lvlText w:val="›"/>
      <w:lvlJc w:val="left"/>
      <w:pPr>
        <w:tabs>
          <w:tab w:val="num" w:pos="720"/>
        </w:tabs>
        <w:ind w:left="720" w:hanging="360"/>
      </w:pPr>
      <w:rPr>
        <w:rFonts w:ascii="Arial" w:hAnsi="Arial" w:hint="default"/>
      </w:rPr>
    </w:lvl>
    <w:lvl w:ilvl="1" w:tplc="11F0787A">
      <w:numFmt w:val="bullet"/>
      <w:lvlText w:val="–"/>
      <w:lvlJc w:val="left"/>
      <w:pPr>
        <w:tabs>
          <w:tab w:val="num" w:pos="1440"/>
        </w:tabs>
        <w:ind w:left="1440" w:hanging="360"/>
      </w:pPr>
      <w:rPr>
        <w:rFonts w:ascii="Ericsson Capital TT" w:hAnsi="Ericsson Capital TT" w:hint="default"/>
      </w:rPr>
    </w:lvl>
    <w:lvl w:ilvl="2" w:tplc="4FE2F342" w:tentative="1">
      <w:start w:val="1"/>
      <w:numFmt w:val="bullet"/>
      <w:lvlText w:val="›"/>
      <w:lvlJc w:val="left"/>
      <w:pPr>
        <w:tabs>
          <w:tab w:val="num" w:pos="2160"/>
        </w:tabs>
        <w:ind w:left="2160" w:hanging="360"/>
      </w:pPr>
      <w:rPr>
        <w:rFonts w:ascii="Arial" w:hAnsi="Arial" w:hint="default"/>
      </w:rPr>
    </w:lvl>
    <w:lvl w:ilvl="3" w:tplc="B1B86F06" w:tentative="1">
      <w:start w:val="1"/>
      <w:numFmt w:val="bullet"/>
      <w:lvlText w:val="›"/>
      <w:lvlJc w:val="left"/>
      <w:pPr>
        <w:tabs>
          <w:tab w:val="num" w:pos="2880"/>
        </w:tabs>
        <w:ind w:left="2880" w:hanging="360"/>
      </w:pPr>
      <w:rPr>
        <w:rFonts w:ascii="Arial" w:hAnsi="Arial" w:hint="default"/>
      </w:rPr>
    </w:lvl>
    <w:lvl w:ilvl="4" w:tplc="A99A224A" w:tentative="1">
      <w:start w:val="1"/>
      <w:numFmt w:val="bullet"/>
      <w:lvlText w:val="›"/>
      <w:lvlJc w:val="left"/>
      <w:pPr>
        <w:tabs>
          <w:tab w:val="num" w:pos="3600"/>
        </w:tabs>
        <w:ind w:left="3600" w:hanging="360"/>
      </w:pPr>
      <w:rPr>
        <w:rFonts w:ascii="Arial" w:hAnsi="Arial" w:hint="default"/>
      </w:rPr>
    </w:lvl>
    <w:lvl w:ilvl="5" w:tplc="FAA067D2" w:tentative="1">
      <w:start w:val="1"/>
      <w:numFmt w:val="bullet"/>
      <w:lvlText w:val="›"/>
      <w:lvlJc w:val="left"/>
      <w:pPr>
        <w:tabs>
          <w:tab w:val="num" w:pos="4320"/>
        </w:tabs>
        <w:ind w:left="4320" w:hanging="360"/>
      </w:pPr>
      <w:rPr>
        <w:rFonts w:ascii="Arial" w:hAnsi="Arial" w:hint="default"/>
      </w:rPr>
    </w:lvl>
    <w:lvl w:ilvl="6" w:tplc="752EF842" w:tentative="1">
      <w:start w:val="1"/>
      <w:numFmt w:val="bullet"/>
      <w:lvlText w:val="›"/>
      <w:lvlJc w:val="left"/>
      <w:pPr>
        <w:tabs>
          <w:tab w:val="num" w:pos="5040"/>
        </w:tabs>
        <w:ind w:left="5040" w:hanging="360"/>
      </w:pPr>
      <w:rPr>
        <w:rFonts w:ascii="Arial" w:hAnsi="Arial" w:hint="default"/>
      </w:rPr>
    </w:lvl>
    <w:lvl w:ilvl="7" w:tplc="BD40E218" w:tentative="1">
      <w:start w:val="1"/>
      <w:numFmt w:val="bullet"/>
      <w:lvlText w:val="›"/>
      <w:lvlJc w:val="left"/>
      <w:pPr>
        <w:tabs>
          <w:tab w:val="num" w:pos="5760"/>
        </w:tabs>
        <w:ind w:left="5760" w:hanging="360"/>
      </w:pPr>
      <w:rPr>
        <w:rFonts w:ascii="Arial" w:hAnsi="Arial" w:hint="default"/>
      </w:rPr>
    </w:lvl>
    <w:lvl w:ilvl="8" w:tplc="3A0C547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AA46647"/>
    <w:multiLevelType w:val="hybridMultilevel"/>
    <w:tmpl w:val="690ECE7A"/>
    <w:lvl w:ilvl="0" w:tplc="D4ECEF9C">
      <w:start w:val="1"/>
      <w:numFmt w:val="decimal"/>
      <w:pStyle w:val="Proposal"/>
      <w:lvlText w:val="Proposal %1"/>
      <w:lvlJc w:val="left"/>
      <w:pPr>
        <w:tabs>
          <w:tab w:val="num" w:pos="1304"/>
        </w:tabs>
        <w:ind w:left="1304" w:hanging="1304"/>
      </w:pPr>
      <w:rPr>
        <w:rFonts w:ascii="Arial" w:hAnsi="Arial" w:cs="Arial"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3C3337A0"/>
    <w:multiLevelType w:val="hybridMultilevel"/>
    <w:tmpl w:val="54B2A8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3C9E018A"/>
    <w:lvl w:ilvl="0" w:tplc="6FCA1C4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035B7F"/>
    <w:multiLevelType w:val="hybridMultilevel"/>
    <w:tmpl w:val="9B604D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tentative="1">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6"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5A39B2"/>
    <w:multiLevelType w:val="hybridMultilevel"/>
    <w:tmpl w:val="66A8B1F0"/>
    <w:lvl w:ilvl="0" w:tplc="E4E014FE">
      <w:start w:val="1"/>
      <w:numFmt w:val="bullet"/>
      <w:lvlText w:val="•"/>
      <w:lvlJc w:val="left"/>
      <w:pPr>
        <w:tabs>
          <w:tab w:val="num" w:pos="360"/>
        </w:tabs>
        <w:ind w:left="360" w:hanging="360"/>
      </w:pPr>
      <w:rPr>
        <w:rFonts w:ascii="Arial" w:hAnsi="Arial" w:hint="default"/>
      </w:rPr>
    </w:lvl>
    <w:lvl w:ilvl="1" w:tplc="9D90372A">
      <w:start w:val="2820"/>
      <w:numFmt w:val="bullet"/>
      <w:lvlText w:val="–"/>
      <w:lvlJc w:val="left"/>
      <w:pPr>
        <w:tabs>
          <w:tab w:val="num" w:pos="1080"/>
        </w:tabs>
        <w:ind w:left="1080" w:hanging="360"/>
      </w:pPr>
      <w:rPr>
        <w:rFonts w:ascii="Arial" w:hAnsi="Arial" w:hint="default"/>
      </w:rPr>
    </w:lvl>
    <w:lvl w:ilvl="2" w:tplc="CEC634BE">
      <w:start w:val="1"/>
      <w:numFmt w:val="bullet"/>
      <w:lvlText w:val="•"/>
      <w:lvlJc w:val="left"/>
      <w:pPr>
        <w:tabs>
          <w:tab w:val="num" w:pos="1800"/>
        </w:tabs>
        <w:ind w:left="1800" w:hanging="360"/>
      </w:pPr>
      <w:rPr>
        <w:rFonts w:ascii="Arial" w:hAnsi="Arial" w:hint="default"/>
      </w:rPr>
    </w:lvl>
    <w:lvl w:ilvl="3" w:tplc="CF2C66A4">
      <w:start w:val="1"/>
      <w:numFmt w:val="bullet"/>
      <w:lvlText w:val="•"/>
      <w:lvlJc w:val="left"/>
      <w:pPr>
        <w:tabs>
          <w:tab w:val="num" w:pos="2520"/>
        </w:tabs>
        <w:ind w:left="2520" w:hanging="360"/>
      </w:pPr>
      <w:rPr>
        <w:rFonts w:ascii="Arial" w:hAnsi="Arial" w:hint="default"/>
      </w:rPr>
    </w:lvl>
    <w:lvl w:ilvl="4" w:tplc="040C8BAE" w:tentative="1">
      <w:start w:val="1"/>
      <w:numFmt w:val="bullet"/>
      <w:lvlText w:val="•"/>
      <w:lvlJc w:val="left"/>
      <w:pPr>
        <w:tabs>
          <w:tab w:val="num" w:pos="3240"/>
        </w:tabs>
        <w:ind w:left="3240" w:hanging="360"/>
      </w:pPr>
      <w:rPr>
        <w:rFonts w:ascii="Arial" w:hAnsi="Arial" w:hint="default"/>
      </w:rPr>
    </w:lvl>
    <w:lvl w:ilvl="5" w:tplc="24FE7532" w:tentative="1">
      <w:start w:val="1"/>
      <w:numFmt w:val="bullet"/>
      <w:lvlText w:val="•"/>
      <w:lvlJc w:val="left"/>
      <w:pPr>
        <w:tabs>
          <w:tab w:val="num" w:pos="3960"/>
        </w:tabs>
        <w:ind w:left="3960" w:hanging="360"/>
      </w:pPr>
      <w:rPr>
        <w:rFonts w:ascii="Arial" w:hAnsi="Arial" w:hint="default"/>
      </w:rPr>
    </w:lvl>
    <w:lvl w:ilvl="6" w:tplc="9E20ADB0" w:tentative="1">
      <w:start w:val="1"/>
      <w:numFmt w:val="bullet"/>
      <w:lvlText w:val="•"/>
      <w:lvlJc w:val="left"/>
      <w:pPr>
        <w:tabs>
          <w:tab w:val="num" w:pos="4680"/>
        </w:tabs>
        <w:ind w:left="4680" w:hanging="360"/>
      </w:pPr>
      <w:rPr>
        <w:rFonts w:ascii="Arial" w:hAnsi="Arial" w:hint="default"/>
      </w:rPr>
    </w:lvl>
    <w:lvl w:ilvl="7" w:tplc="D6F8A36E" w:tentative="1">
      <w:start w:val="1"/>
      <w:numFmt w:val="bullet"/>
      <w:lvlText w:val="•"/>
      <w:lvlJc w:val="left"/>
      <w:pPr>
        <w:tabs>
          <w:tab w:val="num" w:pos="5400"/>
        </w:tabs>
        <w:ind w:left="5400" w:hanging="360"/>
      </w:pPr>
      <w:rPr>
        <w:rFonts w:ascii="Arial" w:hAnsi="Arial" w:hint="default"/>
      </w:rPr>
    </w:lvl>
    <w:lvl w:ilvl="8" w:tplc="3B8610C6"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69233FD7"/>
    <w:multiLevelType w:val="hybridMultilevel"/>
    <w:tmpl w:val="A38A55E2"/>
    <w:lvl w:ilvl="0" w:tplc="23D066B8">
      <w:start w:val="1"/>
      <w:numFmt w:val="bullet"/>
      <w:lvlText w:val="•"/>
      <w:lvlJc w:val="left"/>
      <w:pPr>
        <w:tabs>
          <w:tab w:val="num" w:pos="720"/>
        </w:tabs>
        <w:ind w:left="720" w:hanging="360"/>
      </w:pPr>
      <w:rPr>
        <w:rFonts w:ascii="Arial" w:hAnsi="Arial" w:hint="default"/>
      </w:rPr>
    </w:lvl>
    <w:lvl w:ilvl="1" w:tplc="0C2E89B0">
      <w:start w:val="4012"/>
      <w:numFmt w:val="bullet"/>
      <w:lvlText w:val="–"/>
      <w:lvlJc w:val="left"/>
      <w:pPr>
        <w:tabs>
          <w:tab w:val="num" w:pos="1440"/>
        </w:tabs>
        <w:ind w:left="1440" w:hanging="360"/>
      </w:pPr>
      <w:rPr>
        <w:rFonts w:ascii="Arial" w:hAnsi="Arial" w:hint="default"/>
      </w:rPr>
    </w:lvl>
    <w:lvl w:ilvl="2" w:tplc="B1CEE0FE">
      <w:start w:val="4012"/>
      <w:numFmt w:val="bullet"/>
      <w:lvlText w:val="•"/>
      <w:lvlJc w:val="left"/>
      <w:pPr>
        <w:tabs>
          <w:tab w:val="num" w:pos="2160"/>
        </w:tabs>
        <w:ind w:left="2160" w:hanging="360"/>
      </w:pPr>
      <w:rPr>
        <w:rFonts w:ascii="Arial" w:hAnsi="Arial" w:hint="default"/>
      </w:rPr>
    </w:lvl>
    <w:lvl w:ilvl="3" w:tplc="17940816" w:tentative="1">
      <w:start w:val="1"/>
      <w:numFmt w:val="bullet"/>
      <w:lvlText w:val="•"/>
      <w:lvlJc w:val="left"/>
      <w:pPr>
        <w:tabs>
          <w:tab w:val="num" w:pos="2880"/>
        </w:tabs>
        <w:ind w:left="2880" w:hanging="360"/>
      </w:pPr>
      <w:rPr>
        <w:rFonts w:ascii="Arial" w:hAnsi="Arial" w:hint="default"/>
      </w:rPr>
    </w:lvl>
    <w:lvl w:ilvl="4" w:tplc="9D62361E" w:tentative="1">
      <w:start w:val="1"/>
      <w:numFmt w:val="bullet"/>
      <w:lvlText w:val="•"/>
      <w:lvlJc w:val="left"/>
      <w:pPr>
        <w:tabs>
          <w:tab w:val="num" w:pos="3600"/>
        </w:tabs>
        <w:ind w:left="3600" w:hanging="360"/>
      </w:pPr>
      <w:rPr>
        <w:rFonts w:ascii="Arial" w:hAnsi="Arial" w:hint="default"/>
      </w:rPr>
    </w:lvl>
    <w:lvl w:ilvl="5" w:tplc="9D926246" w:tentative="1">
      <w:start w:val="1"/>
      <w:numFmt w:val="bullet"/>
      <w:lvlText w:val="•"/>
      <w:lvlJc w:val="left"/>
      <w:pPr>
        <w:tabs>
          <w:tab w:val="num" w:pos="4320"/>
        </w:tabs>
        <w:ind w:left="4320" w:hanging="360"/>
      </w:pPr>
      <w:rPr>
        <w:rFonts w:ascii="Arial" w:hAnsi="Arial" w:hint="default"/>
      </w:rPr>
    </w:lvl>
    <w:lvl w:ilvl="6" w:tplc="B6FEE606" w:tentative="1">
      <w:start w:val="1"/>
      <w:numFmt w:val="bullet"/>
      <w:lvlText w:val="•"/>
      <w:lvlJc w:val="left"/>
      <w:pPr>
        <w:tabs>
          <w:tab w:val="num" w:pos="5040"/>
        </w:tabs>
        <w:ind w:left="5040" w:hanging="360"/>
      </w:pPr>
      <w:rPr>
        <w:rFonts w:ascii="Arial" w:hAnsi="Arial" w:hint="default"/>
      </w:rPr>
    </w:lvl>
    <w:lvl w:ilvl="7" w:tplc="FF784BEC" w:tentative="1">
      <w:start w:val="1"/>
      <w:numFmt w:val="bullet"/>
      <w:lvlText w:val="•"/>
      <w:lvlJc w:val="left"/>
      <w:pPr>
        <w:tabs>
          <w:tab w:val="num" w:pos="5760"/>
        </w:tabs>
        <w:ind w:left="5760" w:hanging="360"/>
      </w:pPr>
      <w:rPr>
        <w:rFonts w:ascii="Arial" w:hAnsi="Arial" w:hint="default"/>
      </w:rPr>
    </w:lvl>
    <w:lvl w:ilvl="8" w:tplc="239A44B0" w:tentative="1">
      <w:start w:val="1"/>
      <w:numFmt w:val="bullet"/>
      <w:lvlText w:val="•"/>
      <w:lvlJc w:val="left"/>
      <w:pPr>
        <w:tabs>
          <w:tab w:val="num" w:pos="6480"/>
        </w:tabs>
        <w:ind w:left="6480" w:hanging="360"/>
      </w:pPr>
      <w:rPr>
        <w:rFonts w:ascii="Arial" w:hAnsi="Arial" w:hint="default"/>
      </w:rPr>
    </w:lvl>
  </w:abstractNum>
  <w:num w:numId="1">
    <w:abstractNumId w:val="5"/>
  </w:num>
  <w:num w:numId="2">
    <w:abstractNumId w:val="21"/>
  </w:num>
  <w:num w:numId="3">
    <w:abstractNumId w:val="14"/>
  </w:num>
  <w:num w:numId="4">
    <w:abstractNumId w:val="15"/>
  </w:num>
  <w:num w:numId="5">
    <w:abstractNumId w:val="11"/>
  </w:num>
  <w:num w:numId="6">
    <w:abstractNumId w:val="18"/>
  </w:num>
  <w:num w:numId="7">
    <w:abstractNumId w:val="24"/>
  </w:num>
  <w:num w:numId="8">
    <w:abstractNumId w:val="12"/>
  </w:num>
  <w:num w:numId="9">
    <w:abstractNumId w:val="9"/>
  </w:num>
  <w:num w:numId="10">
    <w:abstractNumId w:val="3"/>
  </w:num>
  <w:num w:numId="11">
    <w:abstractNumId w:val="2"/>
  </w:num>
  <w:num w:numId="12">
    <w:abstractNumId w:val="1"/>
  </w:num>
  <w:num w:numId="13">
    <w:abstractNumId w:val="22"/>
  </w:num>
  <w:num w:numId="14">
    <w:abstractNumId w:val="0"/>
  </w:num>
  <w:num w:numId="15">
    <w:abstractNumId w:val="10"/>
  </w:num>
  <w:num w:numId="16">
    <w:abstractNumId w:val="26"/>
  </w:num>
  <w:num w:numId="17">
    <w:abstractNumId w:val="17"/>
  </w:num>
  <w:num w:numId="18">
    <w:abstractNumId w:val="20"/>
  </w:num>
  <w:num w:numId="19">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19"/>
  </w:num>
  <w:num w:numId="21">
    <w:abstractNumId w:val="23"/>
  </w:num>
  <w:num w:numId="22">
    <w:abstractNumId w:val="25"/>
  </w:num>
  <w:num w:numId="23">
    <w:abstractNumId w:val="7"/>
  </w:num>
  <w:num w:numId="24">
    <w:abstractNumId w:val="16"/>
  </w:num>
  <w:num w:numId="25">
    <w:abstractNumId w:val="27"/>
  </w:num>
  <w:num w:numId="26">
    <w:abstractNumId w:val="6"/>
  </w:num>
  <w:num w:numId="27">
    <w:abstractNumId w:val="13"/>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8"/>
  </w:num>
  <w:num w:numId="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ctiveWritingStyle w:appName="MSWord" w:lang="fi-FI" w:vendorID="64" w:dllVersion="131078" w:nlCheck="1" w:checkStyle="0"/>
  <w:activeWritingStyle w:appName="MSWord" w:lang="fr-FR" w:vendorID="64" w:dllVersion="131078"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0ED3"/>
    <w:rsid w:val="00002A37"/>
    <w:rsid w:val="0000620F"/>
    <w:rsid w:val="00006446"/>
    <w:rsid w:val="00006896"/>
    <w:rsid w:val="00007CDC"/>
    <w:rsid w:val="00007EDB"/>
    <w:rsid w:val="00011B28"/>
    <w:rsid w:val="00015D15"/>
    <w:rsid w:val="00022A5A"/>
    <w:rsid w:val="0002564D"/>
    <w:rsid w:val="00025ECA"/>
    <w:rsid w:val="000325B8"/>
    <w:rsid w:val="00032982"/>
    <w:rsid w:val="00032FB3"/>
    <w:rsid w:val="000340C8"/>
    <w:rsid w:val="00034C15"/>
    <w:rsid w:val="00036BA1"/>
    <w:rsid w:val="000378AB"/>
    <w:rsid w:val="00040095"/>
    <w:rsid w:val="000420A2"/>
    <w:rsid w:val="000422E2"/>
    <w:rsid w:val="00042F22"/>
    <w:rsid w:val="000444EF"/>
    <w:rsid w:val="00052A07"/>
    <w:rsid w:val="000534E3"/>
    <w:rsid w:val="0005527E"/>
    <w:rsid w:val="00055319"/>
    <w:rsid w:val="00055691"/>
    <w:rsid w:val="0005606A"/>
    <w:rsid w:val="00057117"/>
    <w:rsid w:val="00057333"/>
    <w:rsid w:val="000616E7"/>
    <w:rsid w:val="0006478A"/>
    <w:rsid w:val="0006487E"/>
    <w:rsid w:val="00065E1A"/>
    <w:rsid w:val="0007265B"/>
    <w:rsid w:val="00074FA2"/>
    <w:rsid w:val="00076C39"/>
    <w:rsid w:val="00077947"/>
    <w:rsid w:val="00077E5F"/>
    <w:rsid w:val="0008036A"/>
    <w:rsid w:val="00081AE6"/>
    <w:rsid w:val="000824DC"/>
    <w:rsid w:val="00084ACA"/>
    <w:rsid w:val="000855EB"/>
    <w:rsid w:val="00085B52"/>
    <w:rsid w:val="000862EC"/>
    <w:rsid w:val="0008645F"/>
    <w:rsid w:val="000866F2"/>
    <w:rsid w:val="00087FA4"/>
    <w:rsid w:val="0009009F"/>
    <w:rsid w:val="0009012F"/>
    <w:rsid w:val="00091557"/>
    <w:rsid w:val="000924C1"/>
    <w:rsid w:val="000924F0"/>
    <w:rsid w:val="00092B4B"/>
    <w:rsid w:val="00093474"/>
    <w:rsid w:val="0009510F"/>
    <w:rsid w:val="000A1B7B"/>
    <w:rsid w:val="000A56F2"/>
    <w:rsid w:val="000A7852"/>
    <w:rsid w:val="000B2719"/>
    <w:rsid w:val="000B3A8F"/>
    <w:rsid w:val="000B4AB9"/>
    <w:rsid w:val="000B58C3"/>
    <w:rsid w:val="000B5B07"/>
    <w:rsid w:val="000B61E9"/>
    <w:rsid w:val="000B66A8"/>
    <w:rsid w:val="000B79CA"/>
    <w:rsid w:val="000B7B33"/>
    <w:rsid w:val="000C165A"/>
    <w:rsid w:val="000C2E19"/>
    <w:rsid w:val="000D0D07"/>
    <w:rsid w:val="000D4797"/>
    <w:rsid w:val="000D7A7D"/>
    <w:rsid w:val="000E0527"/>
    <w:rsid w:val="000E1E92"/>
    <w:rsid w:val="000E553B"/>
    <w:rsid w:val="000E5AB2"/>
    <w:rsid w:val="000F06D6"/>
    <w:rsid w:val="000F0715"/>
    <w:rsid w:val="000F0897"/>
    <w:rsid w:val="000F0EB1"/>
    <w:rsid w:val="000F1106"/>
    <w:rsid w:val="000F39F8"/>
    <w:rsid w:val="000F3BE9"/>
    <w:rsid w:val="000F3F6C"/>
    <w:rsid w:val="000F5672"/>
    <w:rsid w:val="000F6DF3"/>
    <w:rsid w:val="000F7070"/>
    <w:rsid w:val="000F70ED"/>
    <w:rsid w:val="001005FF"/>
    <w:rsid w:val="001062FB"/>
    <w:rsid w:val="001063E6"/>
    <w:rsid w:val="00111DC7"/>
    <w:rsid w:val="00113CF4"/>
    <w:rsid w:val="001146BB"/>
    <w:rsid w:val="001153EA"/>
    <w:rsid w:val="001155DC"/>
    <w:rsid w:val="00115643"/>
    <w:rsid w:val="00116765"/>
    <w:rsid w:val="001219F5"/>
    <w:rsid w:val="00121A20"/>
    <w:rsid w:val="00122EDF"/>
    <w:rsid w:val="0012377F"/>
    <w:rsid w:val="00124314"/>
    <w:rsid w:val="00124D89"/>
    <w:rsid w:val="00126B4A"/>
    <w:rsid w:val="00132FD0"/>
    <w:rsid w:val="0013449C"/>
    <w:rsid w:val="001344C0"/>
    <w:rsid w:val="00134641"/>
    <w:rsid w:val="001346FA"/>
    <w:rsid w:val="00135252"/>
    <w:rsid w:val="00136BC7"/>
    <w:rsid w:val="00136F34"/>
    <w:rsid w:val="00137AB5"/>
    <w:rsid w:val="00137F0B"/>
    <w:rsid w:val="00140964"/>
    <w:rsid w:val="00142AA9"/>
    <w:rsid w:val="00150F46"/>
    <w:rsid w:val="00151E23"/>
    <w:rsid w:val="001526E0"/>
    <w:rsid w:val="001551B5"/>
    <w:rsid w:val="00156474"/>
    <w:rsid w:val="00157189"/>
    <w:rsid w:val="00160DBD"/>
    <w:rsid w:val="0016360E"/>
    <w:rsid w:val="001659C1"/>
    <w:rsid w:val="00166E7F"/>
    <w:rsid w:val="00170546"/>
    <w:rsid w:val="00170C0D"/>
    <w:rsid w:val="00173A8E"/>
    <w:rsid w:val="00174693"/>
    <w:rsid w:val="001748BD"/>
    <w:rsid w:val="00177795"/>
    <w:rsid w:val="00177A71"/>
    <w:rsid w:val="00180A45"/>
    <w:rsid w:val="0018143F"/>
    <w:rsid w:val="00183D3A"/>
    <w:rsid w:val="0018412F"/>
    <w:rsid w:val="001846E1"/>
    <w:rsid w:val="00185502"/>
    <w:rsid w:val="00190AC1"/>
    <w:rsid w:val="00191A37"/>
    <w:rsid w:val="0019341A"/>
    <w:rsid w:val="001973A8"/>
    <w:rsid w:val="00197DF9"/>
    <w:rsid w:val="001A0FF8"/>
    <w:rsid w:val="001A1796"/>
    <w:rsid w:val="001A1987"/>
    <w:rsid w:val="001A2564"/>
    <w:rsid w:val="001A6173"/>
    <w:rsid w:val="001A6CBA"/>
    <w:rsid w:val="001B0335"/>
    <w:rsid w:val="001B0D97"/>
    <w:rsid w:val="001B31FC"/>
    <w:rsid w:val="001B501F"/>
    <w:rsid w:val="001B5A5D"/>
    <w:rsid w:val="001C1CE5"/>
    <w:rsid w:val="001C2A28"/>
    <w:rsid w:val="001C3D2A"/>
    <w:rsid w:val="001C41A6"/>
    <w:rsid w:val="001C7F89"/>
    <w:rsid w:val="001D51BA"/>
    <w:rsid w:val="001D6342"/>
    <w:rsid w:val="001D6D53"/>
    <w:rsid w:val="001D7DC3"/>
    <w:rsid w:val="001E1DC9"/>
    <w:rsid w:val="001E23E8"/>
    <w:rsid w:val="001E58E2"/>
    <w:rsid w:val="001E6C1B"/>
    <w:rsid w:val="001E7AED"/>
    <w:rsid w:val="001F1DE0"/>
    <w:rsid w:val="001F238A"/>
    <w:rsid w:val="001F3916"/>
    <w:rsid w:val="001F54C5"/>
    <w:rsid w:val="001F662C"/>
    <w:rsid w:val="001F6F78"/>
    <w:rsid w:val="001F7074"/>
    <w:rsid w:val="00200490"/>
    <w:rsid w:val="00200ED0"/>
    <w:rsid w:val="00201F3A"/>
    <w:rsid w:val="00202E6E"/>
    <w:rsid w:val="00203F96"/>
    <w:rsid w:val="002069B2"/>
    <w:rsid w:val="00207FA3"/>
    <w:rsid w:val="0021351A"/>
    <w:rsid w:val="00214DA8"/>
    <w:rsid w:val="00215423"/>
    <w:rsid w:val="002158FA"/>
    <w:rsid w:val="0021738E"/>
    <w:rsid w:val="00220600"/>
    <w:rsid w:val="002221AE"/>
    <w:rsid w:val="002224DB"/>
    <w:rsid w:val="00223FCB"/>
    <w:rsid w:val="002252C3"/>
    <w:rsid w:val="00225C54"/>
    <w:rsid w:val="00230765"/>
    <w:rsid w:val="002319E4"/>
    <w:rsid w:val="00232F39"/>
    <w:rsid w:val="00235479"/>
    <w:rsid w:val="00235632"/>
    <w:rsid w:val="00235872"/>
    <w:rsid w:val="00241559"/>
    <w:rsid w:val="002435B3"/>
    <w:rsid w:val="002458EB"/>
    <w:rsid w:val="002500C8"/>
    <w:rsid w:val="00251205"/>
    <w:rsid w:val="00257543"/>
    <w:rsid w:val="0026100F"/>
    <w:rsid w:val="0026147C"/>
    <w:rsid w:val="002617E7"/>
    <w:rsid w:val="00264228"/>
    <w:rsid w:val="00264334"/>
    <w:rsid w:val="0026473E"/>
    <w:rsid w:val="00266214"/>
    <w:rsid w:val="00267C83"/>
    <w:rsid w:val="0027144F"/>
    <w:rsid w:val="002716FD"/>
    <w:rsid w:val="00271F3A"/>
    <w:rsid w:val="0027269B"/>
    <w:rsid w:val="00272738"/>
    <w:rsid w:val="00273278"/>
    <w:rsid w:val="002737F4"/>
    <w:rsid w:val="002805F5"/>
    <w:rsid w:val="00280751"/>
    <w:rsid w:val="00280C36"/>
    <w:rsid w:val="0028280A"/>
    <w:rsid w:val="002832F1"/>
    <w:rsid w:val="00286ACD"/>
    <w:rsid w:val="00287838"/>
    <w:rsid w:val="002907B5"/>
    <w:rsid w:val="00292EB7"/>
    <w:rsid w:val="00296227"/>
    <w:rsid w:val="00296F44"/>
    <w:rsid w:val="0029777D"/>
    <w:rsid w:val="002A055E"/>
    <w:rsid w:val="002A1C02"/>
    <w:rsid w:val="002A1D4E"/>
    <w:rsid w:val="002A2869"/>
    <w:rsid w:val="002A341F"/>
    <w:rsid w:val="002B24D6"/>
    <w:rsid w:val="002B335E"/>
    <w:rsid w:val="002B4CE9"/>
    <w:rsid w:val="002B750F"/>
    <w:rsid w:val="002C41E6"/>
    <w:rsid w:val="002D071A"/>
    <w:rsid w:val="002D1464"/>
    <w:rsid w:val="002D34B2"/>
    <w:rsid w:val="002D4A15"/>
    <w:rsid w:val="002D7225"/>
    <w:rsid w:val="002D7637"/>
    <w:rsid w:val="002E17F2"/>
    <w:rsid w:val="002E5939"/>
    <w:rsid w:val="002E7CAE"/>
    <w:rsid w:val="002F0792"/>
    <w:rsid w:val="002F17E8"/>
    <w:rsid w:val="002F2771"/>
    <w:rsid w:val="002F37A9"/>
    <w:rsid w:val="002F5BBD"/>
    <w:rsid w:val="002F77C1"/>
    <w:rsid w:val="0030176C"/>
    <w:rsid w:val="00301CE6"/>
    <w:rsid w:val="0030256B"/>
    <w:rsid w:val="00302CA2"/>
    <w:rsid w:val="003042A8"/>
    <w:rsid w:val="0030501F"/>
    <w:rsid w:val="0030638C"/>
    <w:rsid w:val="00307BA1"/>
    <w:rsid w:val="00310490"/>
    <w:rsid w:val="00310A30"/>
    <w:rsid w:val="003110D0"/>
    <w:rsid w:val="00311702"/>
    <w:rsid w:val="00311CC7"/>
    <w:rsid w:val="00311E82"/>
    <w:rsid w:val="00313FD6"/>
    <w:rsid w:val="003143BD"/>
    <w:rsid w:val="0031572C"/>
    <w:rsid w:val="00315A98"/>
    <w:rsid w:val="00316A51"/>
    <w:rsid w:val="003203ED"/>
    <w:rsid w:val="00322C9F"/>
    <w:rsid w:val="003244F4"/>
    <w:rsid w:val="00324D23"/>
    <w:rsid w:val="0032532A"/>
    <w:rsid w:val="003268E0"/>
    <w:rsid w:val="00331751"/>
    <w:rsid w:val="003323F9"/>
    <w:rsid w:val="00334579"/>
    <w:rsid w:val="0033493A"/>
    <w:rsid w:val="00335858"/>
    <w:rsid w:val="0033662A"/>
    <w:rsid w:val="00336BDA"/>
    <w:rsid w:val="00337F45"/>
    <w:rsid w:val="00340C6A"/>
    <w:rsid w:val="00342BD7"/>
    <w:rsid w:val="00343A07"/>
    <w:rsid w:val="00346DB5"/>
    <w:rsid w:val="003477B1"/>
    <w:rsid w:val="003534A8"/>
    <w:rsid w:val="00355F55"/>
    <w:rsid w:val="00357380"/>
    <w:rsid w:val="003602D9"/>
    <w:rsid w:val="003604CE"/>
    <w:rsid w:val="0036053B"/>
    <w:rsid w:val="00365F79"/>
    <w:rsid w:val="00370E47"/>
    <w:rsid w:val="003742AC"/>
    <w:rsid w:val="00374E40"/>
    <w:rsid w:val="003766F3"/>
    <w:rsid w:val="00377CE1"/>
    <w:rsid w:val="0038040E"/>
    <w:rsid w:val="00385BF0"/>
    <w:rsid w:val="00385DAF"/>
    <w:rsid w:val="00386856"/>
    <w:rsid w:val="00390CAE"/>
    <w:rsid w:val="00392E39"/>
    <w:rsid w:val="003939FF"/>
    <w:rsid w:val="00394F41"/>
    <w:rsid w:val="003A1EC8"/>
    <w:rsid w:val="003A2223"/>
    <w:rsid w:val="003A2A0F"/>
    <w:rsid w:val="003A45A1"/>
    <w:rsid w:val="003A585A"/>
    <w:rsid w:val="003A5B0A"/>
    <w:rsid w:val="003A5C65"/>
    <w:rsid w:val="003A6BAC"/>
    <w:rsid w:val="003A7EF3"/>
    <w:rsid w:val="003B159C"/>
    <w:rsid w:val="003B2420"/>
    <w:rsid w:val="003B369F"/>
    <w:rsid w:val="003B36A3"/>
    <w:rsid w:val="003B7FE5"/>
    <w:rsid w:val="003C11C8"/>
    <w:rsid w:val="003C230E"/>
    <w:rsid w:val="003C2702"/>
    <w:rsid w:val="003C7806"/>
    <w:rsid w:val="003D0CD4"/>
    <w:rsid w:val="003D109F"/>
    <w:rsid w:val="003D2478"/>
    <w:rsid w:val="003D3C45"/>
    <w:rsid w:val="003D5B1F"/>
    <w:rsid w:val="003D5D4E"/>
    <w:rsid w:val="003D65EF"/>
    <w:rsid w:val="003D7D00"/>
    <w:rsid w:val="003E0A43"/>
    <w:rsid w:val="003E15FA"/>
    <w:rsid w:val="003E1E1D"/>
    <w:rsid w:val="003E55E4"/>
    <w:rsid w:val="003E5F40"/>
    <w:rsid w:val="003E6711"/>
    <w:rsid w:val="003E74E3"/>
    <w:rsid w:val="003F05C7"/>
    <w:rsid w:val="003F2CD4"/>
    <w:rsid w:val="003F4D1F"/>
    <w:rsid w:val="003F6BBE"/>
    <w:rsid w:val="004000E8"/>
    <w:rsid w:val="0040233F"/>
    <w:rsid w:val="00402E2B"/>
    <w:rsid w:val="00402F72"/>
    <w:rsid w:val="0040512B"/>
    <w:rsid w:val="00405CA5"/>
    <w:rsid w:val="00406E9B"/>
    <w:rsid w:val="00407CD3"/>
    <w:rsid w:val="00410134"/>
    <w:rsid w:val="00410B72"/>
    <w:rsid w:val="00410F18"/>
    <w:rsid w:val="0041263E"/>
    <w:rsid w:val="00413AAC"/>
    <w:rsid w:val="00421105"/>
    <w:rsid w:val="004242F4"/>
    <w:rsid w:val="00427248"/>
    <w:rsid w:val="00427728"/>
    <w:rsid w:val="0043062B"/>
    <w:rsid w:val="00432C4E"/>
    <w:rsid w:val="00437447"/>
    <w:rsid w:val="00440DC0"/>
    <w:rsid w:val="00441A92"/>
    <w:rsid w:val="00443C99"/>
    <w:rsid w:val="00444F56"/>
    <w:rsid w:val="00446488"/>
    <w:rsid w:val="004517AA"/>
    <w:rsid w:val="00452B53"/>
    <w:rsid w:val="00452CAC"/>
    <w:rsid w:val="00453B01"/>
    <w:rsid w:val="00454D3E"/>
    <w:rsid w:val="004560D4"/>
    <w:rsid w:val="00457565"/>
    <w:rsid w:val="00457B71"/>
    <w:rsid w:val="00462134"/>
    <w:rsid w:val="004661F0"/>
    <w:rsid w:val="004669E2"/>
    <w:rsid w:val="00466B86"/>
    <w:rsid w:val="00470C31"/>
    <w:rsid w:val="004734D0"/>
    <w:rsid w:val="0047447B"/>
    <w:rsid w:val="0047556B"/>
    <w:rsid w:val="00477768"/>
    <w:rsid w:val="0048194F"/>
    <w:rsid w:val="004823B4"/>
    <w:rsid w:val="00482815"/>
    <w:rsid w:val="00484FD1"/>
    <w:rsid w:val="004903E5"/>
    <w:rsid w:val="00492BC5"/>
    <w:rsid w:val="0049503D"/>
    <w:rsid w:val="004964F1"/>
    <w:rsid w:val="004978E9"/>
    <w:rsid w:val="004A163A"/>
    <w:rsid w:val="004A16BC"/>
    <w:rsid w:val="004A2B94"/>
    <w:rsid w:val="004B57A1"/>
    <w:rsid w:val="004B7C0C"/>
    <w:rsid w:val="004C3898"/>
    <w:rsid w:val="004C4444"/>
    <w:rsid w:val="004C4D10"/>
    <w:rsid w:val="004C4D69"/>
    <w:rsid w:val="004C51E2"/>
    <w:rsid w:val="004C5B3F"/>
    <w:rsid w:val="004C6818"/>
    <w:rsid w:val="004C74BD"/>
    <w:rsid w:val="004D36B1"/>
    <w:rsid w:val="004D4959"/>
    <w:rsid w:val="004D49A7"/>
    <w:rsid w:val="004D49D5"/>
    <w:rsid w:val="004D7EBD"/>
    <w:rsid w:val="004E0478"/>
    <w:rsid w:val="004E1754"/>
    <w:rsid w:val="004E267D"/>
    <w:rsid w:val="004E2680"/>
    <w:rsid w:val="004E28F9"/>
    <w:rsid w:val="004E462E"/>
    <w:rsid w:val="004E56DC"/>
    <w:rsid w:val="004E5829"/>
    <w:rsid w:val="004E6B56"/>
    <w:rsid w:val="004E76F4"/>
    <w:rsid w:val="004F0B4E"/>
    <w:rsid w:val="004F0B6C"/>
    <w:rsid w:val="004F2078"/>
    <w:rsid w:val="004F4DA3"/>
    <w:rsid w:val="00500B4A"/>
    <w:rsid w:val="00503751"/>
    <w:rsid w:val="0050591F"/>
    <w:rsid w:val="00506557"/>
    <w:rsid w:val="0050677A"/>
    <w:rsid w:val="00506FF4"/>
    <w:rsid w:val="00507F07"/>
    <w:rsid w:val="005108D8"/>
    <w:rsid w:val="0051094B"/>
    <w:rsid w:val="005116F9"/>
    <w:rsid w:val="00512CDD"/>
    <w:rsid w:val="00513029"/>
    <w:rsid w:val="005153A7"/>
    <w:rsid w:val="0052060B"/>
    <w:rsid w:val="005219CF"/>
    <w:rsid w:val="005279A4"/>
    <w:rsid w:val="00534B59"/>
    <w:rsid w:val="0053614C"/>
    <w:rsid w:val="00536759"/>
    <w:rsid w:val="00537C62"/>
    <w:rsid w:val="00543511"/>
    <w:rsid w:val="00543979"/>
    <w:rsid w:val="00543986"/>
    <w:rsid w:val="00544D5B"/>
    <w:rsid w:val="00546970"/>
    <w:rsid w:val="00546C74"/>
    <w:rsid w:val="00554E19"/>
    <w:rsid w:val="00555435"/>
    <w:rsid w:val="005601EE"/>
    <w:rsid w:val="00560630"/>
    <w:rsid w:val="0056121F"/>
    <w:rsid w:val="0057036A"/>
    <w:rsid w:val="00572101"/>
    <w:rsid w:val="005723BB"/>
    <w:rsid w:val="00572505"/>
    <w:rsid w:val="00574BAC"/>
    <w:rsid w:val="00582809"/>
    <w:rsid w:val="00582BED"/>
    <w:rsid w:val="0058798C"/>
    <w:rsid w:val="005900FA"/>
    <w:rsid w:val="005903D1"/>
    <w:rsid w:val="00591B8A"/>
    <w:rsid w:val="005935A4"/>
    <w:rsid w:val="005948C2"/>
    <w:rsid w:val="005954D1"/>
    <w:rsid w:val="00595DCA"/>
    <w:rsid w:val="0059779B"/>
    <w:rsid w:val="005A209A"/>
    <w:rsid w:val="005A3E8F"/>
    <w:rsid w:val="005A61E5"/>
    <w:rsid w:val="005A662D"/>
    <w:rsid w:val="005B1C27"/>
    <w:rsid w:val="005B35D7"/>
    <w:rsid w:val="005B392A"/>
    <w:rsid w:val="005B3AA3"/>
    <w:rsid w:val="005B61E1"/>
    <w:rsid w:val="005B6F83"/>
    <w:rsid w:val="005B7849"/>
    <w:rsid w:val="005C28A8"/>
    <w:rsid w:val="005C74FB"/>
    <w:rsid w:val="005D1602"/>
    <w:rsid w:val="005D22E6"/>
    <w:rsid w:val="005D4142"/>
    <w:rsid w:val="005E1002"/>
    <w:rsid w:val="005E1FE6"/>
    <w:rsid w:val="005E385F"/>
    <w:rsid w:val="005E5469"/>
    <w:rsid w:val="005E5A0F"/>
    <w:rsid w:val="005E5B81"/>
    <w:rsid w:val="005F2CB1"/>
    <w:rsid w:val="005F3025"/>
    <w:rsid w:val="005F618C"/>
    <w:rsid w:val="005F70BD"/>
    <w:rsid w:val="00601A8F"/>
    <w:rsid w:val="0060283C"/>
    <w:rsid w:val="006031FE"/>
    <w:rsid w:val="00604F14"/>
    <w:rsid w:val="00605B43"/>
    <w:rsid w:val="00607213"/>
    <w:rsid w:val="006106E8"/>
    <w:rsid w:val="00611B83"/>
    <w:rsid w:val="0061284B"/>
    <w:rsid w:val="00613257"/>
    <w:rsid w:val="006138E6"/>
    <w:rsid w:val="00616B57"/>
    <w:rsid w:val="00620A71"/>
    <w:rsid w:val="00620D80"/>
    <w:rsid w:val="00621715"/>
    <w:rsid w:val="00621B29"/>
    <w:rsid w:val="00622C15"/>
    <w:rsid w:val="006234A6"/>
    <w:rsid w:val="00623BB2"/>
    <w:rsid w:val="00630001"/>
    <w:rsid w:val="006311B3"/>
    <w:rsid w:val="0063284C"/>
    <w:rsid w:val="00633E78"/>
    <w:rsid w:val="00635997"/>
    <w:rsid w:val="00636398"/>
    <w:rsid w:val="006368D3"/>
    <w:rsid w:val="006377EC"/>
    <w:rsid w:val="0064151F"/>
    <w:rsid w:val="00641533"/>
    <w:rsid w:val="006418B4"/>
    <w:rsid w:val="0064208D"/>
    <w:rsid w:val="00643475"/>
    <w:rsid w:val="0064396A"/>
    <w:rsid w:val="0064624E"/>
    <w:rsid w:val="00650AB9"/>
    <w:rsid w:val="00655733"/>
    <w:rsid w:val="00655ACD"/>
    <w:rsid w:val="00656A92"/>
    <w:rsid w:val="00656DDE"/>
    <w:rsid w:val="0066011D"/>
    <w:rsid w:val="006607C0"/>
    <w:rsid w:val="006613A6"/>
    <w:rsid w:val="006627A2"/>
    <w:rsid w:val="00662E0C"/>
    <w:rsid w:val="006634E6"/>
    <w:rsid w:val="006655EE"/>
    <w:rsid w:val="00667EE7"/>
    <w:rsid w:val="00670922"/>
    <w:rsid w:val="00670BE1"/>
    <w:rsid w:val="0067218F"/>
    <w:rsid w:val="006741F2"/>
    <w:rsid w:val="006745D7"/>
    <w:rsid w:val="00674CC3"/>
    <w:rsid w:val="00675C72"/>
    <w:rsid w:val="006771F9"/>
    <w:rsid w:val="006776D7"/>
    <w:rsid w:val="00681003"/>
    <w:rsid w:val="00681507"/>
    <w:rsid w:val="006817C9"/>
    <w:rsid w:val="00683ECE"/>
    <w:rsid w:val="006876D5"/>
    <w:rsid w:val="0069049E"/>
    <w:rsid w:val="00691094"/>
    <w:rsid w:val="00695FC2"/>
    <w:rsid w:val="00696949"/>
    <w:rsid w:val="00697052"/>
    <w:rsid w:val="006A46FB"/>
    <w:rsid w:val="006A5E28"/>
    <w:rsid w:val="006A697B"/>
    <w:rsid w:val="006A7AFF"/>
    <w:rsid w:val="006B1816"/>
    <w:rsid w:val="006B18FA"/>
    <w:rsid w:val="006B2099"/>
    <w:rsid w:val="006B50CF"/>
    <w:rsid w:val="006B5BE6"/>
    <w:rsid w:val="006C03B8"/>
    <w:rsid w:val="006C19C1"/>
    <w:rsid w:val="006C3409"/>
    <w:rsid w:val="006C5EC9"/>
    <w:rsid w:val="006C6059"/>
    <w:rsid w:val="006C7522"/>
    <w:rsid w:val="006D1623"/>
    <w:rsid w:val="006D1C66"/>
    <w:rsid w:val="006D2139"/>
    <w:rsid w:val="006D2E81"/>
    <w:rsid w:val="006D6F08"/>
    <w:rsid w:val="006E062C"/>
    <w:rsid w:val="006E28B7"/>
    <w:rsid w:val="006E3310"/>
    <w:rsid w:val="006E3F07"/>
    <w:rsid w:val="006E4990"/>
    <w:rsid w:val="006E4E39"/>
    <w:rsid w:val="006E565E"/>
    <w:rsid w:val="006E673D"/>
    <w:rsid w:val="006E7D3B"/>
    <w:rsid w:val="006F16ED"/>
    <w:rsid w:val="006F1B70"/>
    <w:rsid w:val="006F341D"/>
    <w:rsid w:val="006F3CDE"/>
    <w:rsid w:val="006F58D4"/>
    <w:rsid w:val="006F642D"/>
    <w:rsid w:val="00701975"/>
    <w:rsid w:val="00701DA9"/>
    <w:rsid w:val="0070346E"/>
    <w:rsid w:val="00703C66"/>
    <w:rsid w:val="00704EDB"/>
    <w:rsid w:val="00706101"/>
    <w:rsid w:val="0070702D"/>
    <w:rsid w:val="00707072"/>
    <w:rsid w:val="00707D61"/>
    <w:rsid w:val="00712287"/>
    <w:rsid w:val="00712772"/>
    <w:rsid w:val="00712C16"/>
    <w:rsid w:val="00714658"/>
    <w:rsid w:val="007148D3"/>
    <w:rsid w:val="0071565A"/>
    <w:rsid w:val="00715B9A"/>
    <w:rsid w:val="007160F5"/>
    <w:rsid w:val="00716DFC"/>
    <w:rsid w:val="00720D98"/>
    <w:rsid w:val="00726EA6"/>
    <w:rsid w:val="00727208"/>
    <w:rsid w:val="00727680"/>
    <w:rsid w:val="00730A5D"/>
    <w:rsid w:val="00733A4C"/>
    <w:rsid w:val="007348B1"/>
    <w:rsid w:val="007362A6"/>
    <w:rsid w:val="00736D7D"/>
    <w:rsid w:val="007402D1"/>
    <w:rsid w:val="00740E58"/>
    <w:rsid w:val="00742371"/>
    <w:rsid w:val="00743A4B"/>
    <w:rsid w:val="00743D47"/>
    <w:rsid w:val="007445A0"/>
    <w:rsid w:val="0074524B"/>
    <w:rsid w:val="00747D8B"/>
    <w:rsid w:val="00750E8F"/>
    <w:rsid w:val="00751228"/>
    <w:rsid w:val="007557B4"/>
    <w:rsid w:val="007571E1"/>
    <w:rsid w:val="007601C5"/>
    <w:rsid w:val="007604B2"/>
    <w:rsid w:val="007610CC"/>
    <w:rsid w:val="00764796"/>
    <w:rsid w:val="00765281"/>
    <w:rsid w:val="00766BAD"/>
    <w:rsid w:val="007730BD"/>
    <w:rsid w:val="00774EEF"/>
    <w:rsid w:val="007755F2"/>
    <w:rsid w:val="00776971"/>
    <w:rsid w:val="0078177E"/>
    <w:rsid w:val="0078304C"/>
    <w:rsid w:val="00783673"/>
    <w:rsid w:val="00785490"/>
    <w:rsid w:val="0079106C"/>
    <w:rsid w:val="00791306"/>
    <w:rsid w:val="007925EA"/>
    <w:rsid w:val="00793CD8"/>
    <w:rsid w:val="00795C92"/>
    <w:rsid w:val="00796231"/>
    <w:rsid w:val="00797508"/>
    <w:rsid w:val="007A1CB3"/>
    <w:rsid w:val="007A306F"/>
    <w:rsid w:val="007A43A6"/>
    <w:rsid w:val="007A512C"/>
    <w:rsid w:val="007A58A6"/>
    <w:rsid w:val="007A6004"/>
    <w:rsid w:val="007B3D2D"/>
    <w:rsid w:val="007B50AE"/>
    <w:rsid w:val="007B51DF"/>
    <w:rsid w:val="007B5283"/>
    <w:rsid w:val="007B71A3"/>
    <w:rsid w:val="007B7531"/>
    <w:rsid w:val="007B770F"/>
    <w:rsid w:val="007B7801"/>
    <w:rsid w:val="007C05DD"/>
    <w:rsid w:val="007C3540"/>
    <w:rsid w:val="007C3D18"/>
    <w:rsid w:val="007C60BF"/>
    <w:rsid w:val="007C6A07"/>
    <w:rsid w:val="007C75A1"/>
    <w:rsid w:val="007C77A5"/>
    <w:rsid w:val="007D04E5"/>
    <w:rsid w:val="007D497F"/>
    <w:rsid w:val="007D58BA"/>
    <w:rsid w:val="007D5901"/>
    <w:rsid w:val="007D6C56"/>
    <w:rsid w:val="007D7526"/>
    <w:rsid w:val="007E1602"/>
    <w:rsid w:val="007E3406"/>
    <w:rsid w:val="007E4610"/>
    <w:rsid w:val="007E4715"/>
    <w:rsid w:val="007E505B"/>
    <w:rsid w:val="007E671B"/>
    <w:rsid w:val="007E7091"/>
    <w:rsid w:val="007F3430"/>
    <w:rsid w:val="00803FAE"/>
    <w:rsid w:val="00804708"/>
    <w:rsid w:val="0080605F"/>
    <w:rsid w:val="00807786"/>
    <w:rsid w:val="008102F2"/>
    <w:rsid w:val="00811E0C"/>
    <w:rsid w:val="00811FCB"/>
    <w:rsid w:val="008139C7"/>
    <w:rsid w:val="008158D6"/>
    <w:rsid w:val="00817196"/>
    <w:rsid w:val="0082276B"/>
    <w:rsid w:val="008235DB"/>
    <w:rsid w:val="00824AB4"/>
    <w:rsid w:val="00825C42"/>
    <w:rsid w:val="00825D25"/>
    <w:rsid w:val="00827D6F"/>
    <w:rsid w:val="00832AB4"/>
    <w:rsid w:val="00836B3D"/>
    <w:rsid w:val="008376AC"/>
    <w:rsid w:val="00843AA2"/>
    <w:rsid w:val="008444E8"/>
    <w:rsid w:val="00844E80"/>
    <w:rsid w:val="00846FE7"/>
    <w:rsid w:val="00851771"/>
    <w:rsid w:val="00852D00"/>
    <w:rsid w:val="00856911"/>
    <w:rsid w:val="008624C6"/>
    <w:rsid w:val="00864766"/>
    <w:rsid w:val="008677FD"/>
    <w:rsid w:val="00870081"/>
    <w:rsid w:val="008706D4"/>
    <w:rsid w:val="00870F8A"/>
    <w:rsid w:val="008719A4"/>
    <w:rsid w:val="00871D23"/>
    <w:rsid w:val="008724F5"/>
    <w:rsid w:val="00874312"/>
    <w:rsid w:val="0087437C"/>
    <w:rsid w:val="00875CD7"/>
    <w:rsid w:val="00876B4D"/>
    <w:rsid w:val="00877F18"/>
    <w:rsid w:val="00880EC6"/>
    <w:rsid w:val="00887243"/>
    <w:rsid w:val="00894A88"/>
    <w:rsid w:val="00895386"/>
    <w:rsid w:val="00895561"/>
    <w:rsid w:val="008967DC"/>
    <w:rsid w:val="008A21FF"/>
    <w:rsid w:val="008A2CE2"/>
    <w:rsid w:val="008A30AC"/>
    <w:rsid w:val="008A44B8"/>
    <w:rsid w:val="008A51A8"/>
    <w:rsid w:val="008A54C7"/>
    <w:rsid w:val="008A5D96"/>
    <w:rsid w:val="008A77D8"/>
    <w:rsid w:val="008B0483"/>
    <w:rsid w:val="008B120C"/>
    <w:rsid w:val="008B51A0"/>
    <w:rsid w:val="008B592A"/>
    <w:rsid w:val="008B7B5C"/>
    <w:rsid w:val="008C0101"/>
    <w:rsid w:val="008C0C99"/>
    <w:rsid w:val="008C2017"/>
    <w:rsid w:val="008C48E6"/>
    <w:rsid w:val="008C4958"/>
    <w:rsid w:val="008C4BAA"/>
    <w:rsid w:val="008C4C59"/>
    <w:rsid w:val="008C67B9"/>
    <w:rsid w:val="008C6AE8"/>
    <w:rsid w:val="008C7573"/>
    <w:rsid w:val="008C7DAF"/>
    <w:rsid w:val="008D1A14"/>
    <w:rsid w:val="008D34F1"/>
    <w:rsid w:val="008D39D8"/>
    <w:rsid w:val="008D6046"/>
    <w:rsid w:val="008D6D1A"/>
    <w:rsid w:val="008E04B8"/>
    <w:rsid w:val="008E065E"/>
    <w:rsid w:val="008E0927"/>
    <w:rsid w:val="008E1707"/>
    <w:rsid w:val="008E1909"/>
    <w:rsid w:val="008E5913"/>
    <w:rsid w:val="008F1EAB"/>
    <w:rsid w:val="008F234E"/>
    <w:rsid w:val="008F33DC"/>
    <w:rsid w:val="008F3DFC"/>
    <w:rsid w:val="008F477F"/>
    <w:rsid w:val="00902350"/>
    <w:rsid w:val="0090336B"/>
    <w:rsid w:val="00903B34"/>
    <w:rsid w:val="009053AA"/>
    <w:rsid w:val="00906939"/>
    <w:rsid w:val="00907D51"/>
    <w:rsid w:val="009104BD"/>
    <w:rsid w:val="00910529"/>
    <w:rsid w:val="00910B7D"/>
    <w:rsid w:val="00911DFB"/>
    <w:rsid w:val="009139D9"/>
    <w:rsid w:val="00914AD8"/>
    <w:rsid w:val="00916079"/>
    <w:rsid w:val="00917194"/>
    <w:rsid w:val="009173A4"/>
    <w:rsid w:val="00917CE9"/>
    <w:rsid w:val="00920BF2"/>
    <w:rsid w:val="00922010"/>
    <w:rsid w:val="00924264"/>
    <w:rsid w:val="009250B3"/>
    <w:rsid w:val="00931BD9"/>
    <w:rsid w:val="00936136"/>
    <w:rsid w:val="009368F3"/>
    <w:rsid w:val="009413F8"/>
    <w:rsid w:val="009414E8"/>
    <w:rsid w:val="00941636"/>
    <w:rsid w:val="00941EBA"/>
    <w:rsid w:val="00943742"/>
    <w:rsid w:val="00945C05"/>
    <w:rsid w:val="00946945"/>
    <w:rsid w:val="00946E82"/>
    <w:rsid w:val="00947527"/>
    <w:rsid w:val="00947713"/>
    <w:rsid w:val="00950DE7"/>
    <w:rsid w:val="00953920"/>
    <w:rsid w:val="00953D47"/>
    <w:rsid w:val="00954326"/>
    <w:rsid w:val="009543CE"/>
    <w:rsid w:val="0095681E"/>
    <w:rsid w:val="009572D4"/>
    <w:rsid w:val="0095794A"/>
    <w:rsid w:val="00961921"/>
    <w:rsid w:val="0096430A"/>
    <w:rsid w:val="0096518D"/>
    <w:rsid w:val="0096554B"/>
    <w:rsid w:val="0096584A"/>
    <w:rsid w:val="00966F0A"/>
    <w:rsid w:val="00971F08"/>
    <w:rsid w:val="00974BC6"/>
    <w:rsid w:val="00975A11"/>
    <w:rsid w:val="0097603D"/>
    <w:rsid w:val="00976949"/>
    <w:rsid w:val="00976E66"/>
    <w:rsid w:val="00980477"/>
    <w:rsid w:val="0098381D"/>
    <w:rsid w:val="00983A99"/>
    <w:rsid w:val="00985253"/>
    <w:rsid w:val="009853B3"/>
    <w:rsid w:val="0098620A"/>
    <w:rsid w:val="00986895"/>
    <w:rsid w:val="00990630"/>
    <w:rsid w:val="009914F9"/>
    <w:rsid w:val="00991761"/>
    <w:rsid w:val="009921F5"/>
    <w:rsid w:val="00992A22"/>
    <w:rsid w:val="00993301"/>
    <w:rsid w:val="00994DCA"/>
    <w:rsid w:val="00995A19"/>
    <w:rsid w:val="009960EC"/>
    <w:rsid w:val="009970DD"/>
    <w:rsid w:val="009A0FBA"/>
    <w:rsid w:val="009A1601"/>
    <w:rsid w:val="009A462D"/>
    <w:rsid w:val="009A4AD8"/>
    <w:rsid w:val="009A5CBA"/>
    <w:rsid w:val="009B1F30"/>
    <w:rsid w:val="009B3AC2"/>
    <w:rsid w:val="009B4DF4"/>
    <w:rsid w:val="009B564E"/>
    <w:rsid w:val="009B7E87"/>
    <w:rsid w:val="009C11C1"/>
    <w:rsid w:val="009C1D4F"/>
    <w:rsid w:val="009C403E"/>
    <w:rsid w:val="009C5D6A"/>
    <w:rsid w:val="009D4FF0"/>
    <w:rsid w:val="009D56F7"/>
    <w:rsid w:val="009D6342"/>
    <w:rsid w:val="009D703C"/>
    <w:rsid w:val="009D718F"/>
    <w:rsid w:val="009E068F"/>
    <w:rsid w:val="009E14E0"/>
    <w:rsid w:val="009E35DB"/>
    <w:rsid w:val="009E40F7"/>
    <w:rsid w:val="009E47A3"/>
    <w:rsid w:val="009F08F3"/>
    <w:rsid w:val="009F344F"/>
    <w:rsid w:val="009F457D"/>
    <w:rsid w:val="009F5DB9"/>
    <w:rsid w:val="009F6ED9"/>
    <w:rsid w:val="00A0009B"/>
    <w:rsid w:val="00A006B8"/>
    <w:rsid w:val="00A048A8"/>
    <w:rsid w:val="00A04F49"/>
    <w:rsid w:val="00A05B19"/>
    <w:rsid w:val="00A07206"/>
    <w:rsid w:val="00A12B83"/>
    <w:rsid w:val="00A13E54"/>
    <w:rsid w:val="00A17F63"/>
    <w:rsid w:val="00A20500"/>
    <w:rsid w:val="00A20807"/>
    <w:rsid w:val="00A2193B"/>
    <w:rsid w:val="00A221F5"/>
    <w:rsid w:val="00A2351A"/>
    <w:rsid w:val="00A256F8"/>
    <w:rsid w:val="00A264A9"/>
    <w:rsid w:val="00A275C6"/>
    <w:rsid w:val="00A27785"/>
    <w:rsid w:val="00A27ED8"/>
    <w:rsid w:val="00A30187"/>
    <w:rsid w:val="00A314EE"/>
    <w:rsid w:val="00A32ACC"/>
    <w:rsid w:val="00A3448A"/>
    <w:rsid w:val="00A36297"/>
    <w:rsid w:val="00A36946"/>
    <w:rsid w:val="00A41E2B"/>
    <w:rsid w:val="00A44DF1"/>
    <w:rsid w:val="00A45B74"/>
    <w:rsid w:val="00A50C16"/>
    <w:rsid w:val="00A52E1D"/>
    <w:rsid w:val="00A54B08"/>
    <w:rsid w:val="00A61499"/>
    <w:rsid w:val="00A62A77"/>
    <w:rsid w:val="00A63483"/>
    <w:rsid w:val="00A653DB"/>
    <w:rsid w:val="00A657D7"/>
    <w:rsid w:val="00A660AC"/>
    <w:rsid w:val="00A66ED9"/>
    <w:rsid w:val="00A67E6C"/>
    <w:rsid w:val="00A71B99"/>
    <w:rsid w:val="00A72DE0"/>
    <w:rsid w:val="00A7315F"/>
    <w:rsid w:val="00A739D0"/>
    <w:rsid w:val="00A761D4"/>
    <w:rsid w:val="00A77441"/>
    <w:rsid w:val="00A77EC4"/>
    <w:rsid w:val="00A8033B"/>
    <w:rsid w:val="00A83AB3"/>
    <w:rsid w:val="00A870B4"/>
    <w:rsid w:val="00A87CD8"/>
    <w:rsid w:val="00A92879"/>
    <w:rsid w:val="00A939B9"/>
    <w:rsid w:val="00A9442A"/>
    <w:rsid w:val="00A95CF5"/>
    <w:rsid w:val="00A967B9"/>
    <w:rsid w:val="00AA016F"/>
    <w:rsid w:val="00AA1ED6"/>
    <w:rsid w:val="00AA3BFA"/>
    <w:rsid w:val="00AA40C2"/>
    <w:rsid w:val="00AA4801"/>
    <w:rsid w:val="00AA51D6"/>
    <w:rsid w:val="00AB0436"/>
    <w:rsid w:val="00AB0BC8"/>
    <w:rsid w:val="00AB11CA"/>
    <w:rsid w:val="00AB14D9"/>
    <w:rsid w:val="00AB1598"/>
    <w:rsid w:val="00AB4728"/>
    <w:rsid w:val="00AB4AB8"/>
    <w:rsid w:val="00AB655E"/>
    <w:rsid w:val="00AC007F"/>
    <w:rsid w:val="00AC2ECD"/>
    <w:rsid w:val="00AC3119"/>
    <w:rsid w:val="00AC49FB"/>
    <w:rsid w:val="00AC4B2B"/>
    <w:rsid w:val="00AC4DFF"/>
    <w:rsid w:val="00AC5A10"/>
    <w:rsid w:val="00AC733F"/>
    <w:rsid w:val="00AD0AA3"/>
    <w:rsid w:val="00AD22AE"/>
    <w:rsid w:val="00AD3426"/>
    <w:rsid w:val="00AD3F94"/>
    <w:rsid w:val="00AD4A5A"/>
    <w:rsid w:val="00AD6CAF"/>
    <w:rsid w:val="00AE27AC"/>
    <w:rsid w:val="00AE40E0"/>
    <w:rsid w:val="00AE4DBA"/>
    <w:rsid w:val="00AE4DEC"/>
    <w:rsid w:val="00AE4F07"/>
    <w:rsid w:val="00AE5AE8"/>
    <w:rsid w:val="00AE66B2"/>
    <w:rsid w:val="00AE7CA0"/>
    <w:rsid w:val="00AF1C5D"/>
    <w:rsid w:val="00AF2738"/>
    <w:rsid w:val="00AF42D7"/>
    <w:rsid w:val="00AF5275"/>
    <w:rsid w:val="00AF6256"/>
    <w:rsid w:val="00B006FE"/>
    <w:rsid w:val="00B007CB"/>
    <w:rsid w:val="00B00C0A"/>
    <w:rsid w:val="00B02AA9"/>
    <w:rsid w:val="00B02FA3"/>
    <w:rsid w:val="00B05084"/>
    <w:rsid w:val="00B05920"/>
    <w:rsid w:val="00B119E8"/>
    <w:rsid w:val="00B127AC"/>
    <w:rsid w:val="00B13D1E"/>
    <w:rsid w:val="00B157F9"/>
    <w:rsid w:val="00B20256"/>
    <w:rsid w:val="00B20D09"/>
    <w:rsid w:val="00B23879"/>
    <w:rsid w:val="00B2763F"/>
    <w:rsid w:val="00B27AAC"/>
    <w:rsid w:val="00B30929"/>
    <w:rsid w:val="00B372AA"/>
    <w:rsid w:val="00B40445"/>
    <w:rsid w:val="00B40A69"/>
    <w:rsid w:val="00B4144F"/>
    <w:rsid w:val="00B41888"/>
    <w:rsid w:val="00B4408D"/>
    <w:rsid w:val="00B45A52"/>
    <w:rsid w:val="00B46175"/>
    <w:rsid w:val="00B47E43"/>
    <w:rsid w:val="00B51E4A"/>
    <w:rsid w:val="00B5335A"/>
    <w:rsid w:val="00B558AF"/>
    <w:rsid w:val="00B5723B"/>
    <w:rsid w:val="00B60EF1"/>
    <w:rsid w:val="00B6188F"/>
    <w:rsid w:val="00B635AB"/>
    <w:rsid w:val="00B63F2C"/>
    <w:rsid w:val="00B64E41"/>
    <w:rsid w:val="00B64EA6"/>
    <w:rsid w:val="00B664C7"/>
    <w:rsid w:val="00B67791"/>
    <w:rsid w:val="00B70E70"/>
    <w:rsid w:val="00B739F6"/>
    <w:rsid w:val="00B75BB1"/>
    <w:rsid w:val="00B81A6C"/>
    <w:rsid w:val="00B842A0"/>
    <w:rsid w:val="00B85DE5"/>
    <w:rsid w:val="00B90F73"/>
    <w:rsid w:val="00B936B3"/>
    <w:rsid w:val="00B9371D"/>
    <w:rsid w:val="00B93B59"/>
    <w:rsid w:val="00B9406A"/>
    <w:rsid w:val="00BA2280"/>
    <w:rsid w:val="00BA2A08"/>
    <w:rsid w:val="00BA56D2"/>
    <w:rsid w:val="00BA6C49"/>
    <w:rsid w:val="00BA76E0"/>
    <w:rsid w:val="00BB207A"/>
    <w:rsid w:val="00BB2A25"/>
    <w:rsid w:val="00BB3303"/>
    <w:rsid w:val="00BB51E9"/>
    <w:rsid w:val="00BB5A32"/>
    <w:rsid w:val="00BC0FDC"/>
    <w:rsid w:val="00BC3053"/>
    <w:rsid w:val="00BC48E9"/>
    <w:rsid w:val="00BC4D2E"/>
    <w:rsid w:val="00BD48AC"/>
    <w:rsid w:val="00BD5994"/>
    <w:rsid w:val="00BD5C65"/>
    <w:rsid w:val="00BD5F1A"/>
    <w:rsid w:val="00BE1234"/>
    <w:rsid w:val="00BE2FA6"/>
    <w:rsid w:val="00BE333F"/>
    <w:rsid w:val="00BE72C3"/>
    <w:rsid w:val="00BE7406"/>
    <w:rsid w:val="00BE7603"/>
    <w:rsid w:val="00BE7DCC"/>
    <w:rsid w:val="00BF1648"/>
    <w:rsid w:val="00BF3279"/>
    <w:rsid w:val="00BF74C7"/>
    <w:rsid w:val="00C015F1"/>
    <w:rsid w:val="00C01BE4"/>
    <w:rsid w:val="00C01F33"/>
    <w:rsid w:val="00C02CC6"/>
    <w:rsid w:val="00C040F7"/>
    <w:rsid w:val="00C041B0"/>
    <w:rsid w:val="00C044AB"/>
    <w:rsid w:val="00C05706"/>
    <w:rsid w:val="00C07377"/>
    <w:rsid w:val="00C10478"/>
    <w:rsid w:val="00C12107"/>
    <w:rsid w:val="00C1487B"/>
    <w:rsid w:val="00C14D4B"/>
    <w:rsid w:val="00C14E31"/>
    <w:rsid w:val="00C154BB"/>
    <w:rsid w:val="00C25F2F"/>
    <w:rsid w:val="00C273CE"/>
    <w:rsid w:val="00C27624"/>
    <w:rsid w:val="00C279B5"/>
    <w:rsid w:val="00C27C45"/>
    <w:rsid w:val="00C3719D"/>
    <w:rsid w:val="00C37DBB"/>
    <w:rsid w:val="00C4078B"/>
    <w:rsid w:val="00C411DE"/>
    <w:rsid w:val="00C431E4"/>
    <w:rsid w:val="00C530CD"/>
    <w:rsid w:val="00C54995"/>
    <w:rsid w:val="00C54D41"/>
    <w:rsid w:val="00C57720"/>
    <w:rsid w:val="00C57B03"/>
    <w:rsid w:val="00C60783"/>
    <w:rsid w:val="00C63C88"/>
    <w:rsid w:val="00C63F83"/>
    <w:rsid w:val="00C64672"/>
    <w:rsid w:val="00C6798A"/>
    <w:rsid w:val="00C70697"/>
    <w:rsid w:val="00C710E9"/>
    <w:rsid w:val="00C72EF4"/>
    <w:rsid w:val="00C75D2F"/>
    <w:rsid w:val="00C767BE"/>
    <w:rsid w:val="00C76E3C"/>
    <w:rsid w:val="00C77721"/>
    <w:rsid w:val="00C81568"/>
    <w:rsid w:val="00C84149"/>
    <w:rsid w:val="00C9027A"/>
    <w:rsid w:val="00C9068E"/>
    <w:rsid w:val="00C93C4B"/>
    <w:rsid w:val="00C943A5"/>
    <w:rsid w:val="00C944AB"/>
    <w:rsid w:val="00C95B40"/>
    <w:rsid w:val="00C9621A"/>
    <w:rsid w:val="00CA1B65"/>
    <w:rsid w:val="00CA1ED8"/>
    <w:rsid w:val="00CA424B"/>
    <w:rsid w:val="00CA7B0E"/>
    <w:rsid w:val="00CB0BB4"/>
    <w:rsid w:val="00CB1F63"/>
    <w:rsid w:val="00CB43A9"/>
    <w:rsid w:val="00CB456D"/>
    <w:rsid w:val="00CB462A"/>
    <w:rsid w:val="00CB7170"/>
    <w:rsid w:val="00CC040E"/>
    <w:rsid w:val="00CC071B"/>
    <w:rsid w:val="00CC111F"/>
    <w:rsid w:val="00CC2011"/>
    <w:rsid w:val="00CC3EA0"/>
    <w:rsid w:val="00CC49F5"/>
    <w:rsid w:val="00CC5691"/>
    <w:rsid w:val="00CC60BE"/>
    <w:rsid w:val="00CC674A"/>
    <w:rsid w:val="00CC695F"/>
    <w:rsid w:val="00CC6F59"/>
    <w:rsid w:val="00CC7B45"/>
    <w:rsid w:val="00CD1188"/>
    <w:rsid w:val="00CD2ED1"/>
    <w:rsid w:val="00CD337B"/>
    <w:rsid w:val="00CD3BE9"/>
    <w:rsid w:val="00CD582F"/>
    <w:rsid w:val="00CD5D9C"/>
    <w:rsid w:val="00CD6127"/>
    <w:rsid w:val="00CD676E"/>
    <w:rsid w:val="00CE0424"/>
    <w:rsid w:val="00CE228A"/>
    <w:rsid w:val="00CE36CF"/>
    <w:rsid w:val="00CE6967"/>
    <w:rsid w:val="00CE7561"/>
    <w:rsid w:val="00CF1354"/>
    <w:rsid w:val="00CF2907"/>
    <w:rsid w:val="00CF3A6C"/>
    <w:rsid w:val="00CF3B1F"/>
    <w:rsid w:val="00CF3BF6"/>
    <w:rsid w:val="00CF625B"/>
    <w:rsid w:val="00CF687E"/>
    <w:rsid w:val="00D00035"/>
    <w:rsid w:val="00D01C24"/>
    <w:rsid w:val="00D0349B"/>
    <w:rsid w:val="00D0624E"/>
    <w:rsid w:val="00D10249"/>
    <w:rsid w:val="00D115C3"/>
    <w:rsid w:val="00D11897"/>
    <w:rsid w:val="00D12A1D"/>
    <w:rsid w:val="00D13135"/>
    <w:rsid w:val="00D13E4E"/>
    <w:rsid w:val="00D17D6A"/>
    <w:rsid w:val="00D20EF9"/>
    <w:rsid w:val="00D21010"/>
    <w:rsid w:val="00D239A7"/>
    <w:rsid w:val="00D23F47"/>
    <w:rsid w:val="00D260FD"/>
    <w:rsid w:val="00D2663B"/>
    <w:rsid w:val="00D3325C"/>
    <w:rsid w:val="00D34822"/>
    <w:rsid w:val="00D34D96"/>
    <w:rsid w:val="00D35945"/>
    <w:rsid w:val="00D36BB2"/>
    <w:rsid w:val="00D36E71"/>
    <w:rsid w:val="00D37D87"/>
    <w:rsid w:val="00D40B33"/>
    <w:rsid w:val="00D4318F"/>
    <w:rsid w:val="00D438BF"/>
    <w:rsid w:val="00D440F8"/>
    <w:rsid w:val="00D44EB3"/>
    <w:rsid w:val="00D50F97"/>
    <w:rsid w:val="00D5231F"/>
    <w:rsid w:val="00D546FF"/>
    <w:rsid w:val="00D55AD5"/>
    <w:rsid w:val="00D56209"/>
    <w:rsid w:val="00D56655"/>
    <w:rsid w:val="00D576CA"/>
    <w:rsid w:val="00D61AF5"/>
    <w:rsid w:val="00D620BB"/>
    <w:rsid w:val="00D64519"/>
    <w:rsid w:val="00D652B5"/>
    <w:rsid w:val="00D66155"/>
    <w:rsid w:val="00D67FAE"/>
    <w:rsid w:val="00D708B0"/>
    <w:rsid w:val="00D77B1D"/>
    <w:rsid w:val="00D8021F"/>
    <w:rsid w:val="00D80383"/>
    <w:rsid w:val="00D819FE"/>
    <w:rsid w:val="00D823C6"/>
    <w:rsid w:val="00D86CA3"/>
    <w:rsid w:val="00D871CE"/>
    <w:rsid w:val="00D900D8"/>
    <w:rsid w:val="00D9196D"/>
    <w:rsid w:val="00D92982"/>
    <w:rsid w:val="00D95987"/>
    <w:rsid w:val="00DA1A57"/>
    <w:rsid w:val="00DA305E"/>
    <w:rsid w:val="00DA5417"/>
    <w:rsid w:val="00DA56E8"/>
    <w:rsid w:val="00DB0A9F"/>
    <w:rsid w:val="00DB2E53"/>
    <w:rsid w:val="00DB377D"/>
    <w:rsid w:val="00DC0CF9"/>
    <w:rsid w:val="00DC1788"/>
    <w:rsid w:val="00DC2D36"/>
    <w:rsid w:val="00DC2D80"/>
    <w:rsid w:val="00DC53EF"/>
    <w:rsid w:val="00DD0107"/>
    <w:rsid w:val="00DD0ECF"/>
    <w:rsid w:val="00DD1423"/>
    <w:rsid w:val="00DD5461"/>
    <w:rsid w:val="00DD5680"/>
    <w:rsid w:val="00DD78E9"/>
    <w:rsid w:val="00DE5608"/>
    <w:rsid w:val="00DE58D0"/>
    <w:rsid w:val="00DE654F"/>
    <w:rsid w:val="00DE789F"/>
    <w:rsid w:val="00DF0B6E"/>
    <w:rsid w:val="00DF15E0"/>
    <w:rsid w:val="00DF2D12"/>
    <w:rsid w:val="00DF37A0"/>
    <w:rsid w:val="00E03BB8"/>
    <w:rsid w:val="00E110E7"/>
    <w:rsid w:val="00E11B20"/>
    <w:rsid w:val="00E124F0"/>
    <w:rsid w:val="00E13505"/>
    <w:rsid w:val="00E17B98"/>
    <w:rsid w:val="00E17F70"/>
    <w:rsid w:val="00E17FA2"/>
    <w:rsid w:val="00E17FDB"/>
    <w:rsid w:val="00E22330"/>
    <w:rsid w:val="00E27AA3"/>
    <w:rsid w:val="00E30225"/>
    <w:rsid w:val="00E30B5A"/>
    <w:rsid w:val="00E3123D"/>
    <w:rsid w:val="00E31461"/>
    <w:rsid w:val="00E31D43"/>
    <w:rsid w:val="00E32608"/>
    <w:rsid w:val="00E34188"/>
    <w:rsid w:val="00E34B6E"/>
    <w:rsid w:val="00E35559"/>
    <w:rsid w:val="00E3723A"/>
    <w:rsid w:val="00E37860"/>
    <w:rsid w:val="00E446F1"/>
    <w:rsid w:val="00E4474E"/>
    <w:rsid w:val="00E46886"/>
    <w:rsid w:val="00E47AEF"/>
    <w:rsid w:val="00E51A14"/>
    <w:rsid w:val="00E53B75"/>
    <w:rsid w:val="00E54E3B"/>
    <w:rsid w:val="00E57565"/>
    <w:rsid w:val="00E62CF0"/>
    <w:rsid w:val="00E63838"/>
    <w:rsid w:val="00E64434"/>
    <w:rsid w:val="00E67111"/>
    <w:rsid w:val="00E675B6"/>
    <w:rsid w:val="00E67C51"/>
    <w:rsid w:val="00E71CF8"/>
    <w:rsid w:val="00E71E34"/>
    <w:rsid w:val="00E72EFC"/>
    <w:rsid w:val="00E75185"/>
    <w:rsid w:val="00E758EC"/>
    <w:rsid w:val="00E7635C"/>
    <w:rsid w:val="00E76E18"/>
    <w:rsid w:val="00E8234C"/>
    <w:rsid w:val="00E82C4D"/>
    <w:rsid w:val="00E83AA9"/>
    <w:rsid w:val="00E858F9"/>
    <w:rsid w:val="00E85928"/>
    <w:rsid w:val="00E87822"/>
    <w:rsid w:val="00E87D86"/>
    <w:rsid w:val="00E90395"/>
    <w:rsid w:val="00E90E49"/>
    <w:rsid w:val="00E912E0"/>
    <w:rsid w:val="00E917F9"/>
    <w:rsid w:val="00E91D46"/>
    <w:rsid w:val="00E9291C"/>
    <w:rsid w:val="00E93FFE"/>
    <w:rsid w:val="00E94F8A"/>
    <w:rsid w:val="00EA126F"/>
    <w:rsid w:val="00EA3400"/>
    <w:rsid w:val="00EA41B8"/>
    <w:rsid w:val="00EA4A9E"/>
    <w:rsid w:val="00EA4BDF"/>
    <w:rsid w:val="00EA58EC"/>
    <w:rsid w:val="00EA60AE"/>
    <w:rsid w:val="00EA7A41"/>
    <w:rsid w:val="00EB0066"/>
    <w:rsid w:val="00EB077B"/>
    <w:rsid w:val="00EB3AF5"/>
    <w:rsid w:val="00EB4EA2"/>
    <w:rsid w:val="00EC27C6"/>
    <w:rsid w:val="00EC2853"/>
    <w:rsid w:val="00EC4207"/>
    <w:rsid w:val="00EC4CD4"/>
    <w:rsid w:val="00EC5653"/>
    <w:rsid w:val="00EC71CE"/>
    <w:rsid w:val="00ED0D47"/>
    <w:rsid w:val="00ED1006"/>
    <w:rsid w:val="00ED3138"/>
    <w:rsid w:val="00ED3BA3"/>
    <w:rsid w:val="00EE38AE"/>
    <w:rsid w:val="00EE66C7"/>
    <w:rsid w:val="00EE7DBF"/>
    <w:rsid w:val="00EF0F3B"/>
    <w:rsid w:val="00EF18FE"/>
    <w:rsid w:val="00EF191A"/>
    <w:rsid w:val="00EF1CE1"/>
    <w:rsid w:val="00EF1EA9"/>
    <w:rsid w:val="00EF5787"/>
    <w:rsid w:val="00EF60D0"/>
    <w:rsid w:val="00F02322"/>
    <w:rsid w:val="00F02DB2"/>
    <w:rsid w:val="00F02EAC"/>
    <w:rsid w:val="00F0320F"/>
    <w:rsid w:val="00F03D6C"/>
    <w:rsid w:val="00F048A4"/>
    <w:rsid w:val="00F0528D"/>
    <w:rsid w:val="00F06C67"/>
    <w:rsid w:val="00F06DFD"/>
    <w:rsid w:val="00F071D1"/>
    <w:rsid w:val="00F07533"/>
    <w:rsid w:val="00F10629"/>
    <w:rsid w:val="00F15FA5"/>
    <w:rsid w:val="00F209B7"/>
    <w:rsid w:val="00F2376F"/>
    <w:rsid w:val="00F243D8"/>
    <w:rsid w:val="00F27528"/>
    <w:rsid w:val="00F30828"/>
    <w:rsid w:val="00F313D6"/>
    <w:rsid w:val="00F35E4E"/>
    <w:rsid w:val="00F37297"/>
    <w:rsid w:val="00F37A7D"/>
    <w:rsid w:val="00F40F0C"/>
    <w:rsid w:val="00F42B29"/>
    <w:rsid w:val="00F4396A"/>
    <w:rsid w:val="00F46E44"/>
    <w:rsid w:val="00F473C0"/>
    <w:rsid w:val="00F4766C"/>
    <w:rsid w:val="00F507D1"/>
    <w:rsid w:val="00F50B07"/>
    <w:rsid w:val="00F519CE"/>
    <w:rsid w:val="00F51ADA"/>
    <w:rsid w:val="00F53BA4"/>
    <w:rsid w:val="00F607C5"/>
    <w:rsid w:val="00F60DEA"/>
    <w:rsid w:val="00F6302A"/>
    <w:rsid w:val="00F64C2B"/>
    <w:rsid w:val="00F651BE"/>
    <w:rsid w:val="00F66EB7"/>
    <w:rsid w:val="00F67F53"/>
    <w:rsid w:val="00F703BE"/>
    <w:rsid w:val="00F71F69"/>
    <w:rsid w:val="00F72B72"/>
    <w:rsid w:val="00F74501"/>
    <w:rsid w:val="00F74BB9"/>
    <w:rsid w:val="00F75582"/>
    <w:rsid w:val="00F76EFA"/>
    <w:rsid w:val="00F804BE"/>
    <w:rsid w:val="00F817CE"/>
    <w:rsid w:val="00F83346"/>
    <w:rsid w:val="00F84440"/>
    <w:rsid w:val="00F844F5"/>
    <w:rsid w:val="00F8456C"/>
    <w:rsid w:val="00F859D8"/>
    <w:rsid w:val="00F868F5"/>
    <w:rsid w:val="00F86965"/>
    <w:rsid w:val="00F9056A"/>
    <w:rsid w:val="00F90F8D"/>
    <w:rsid w:val="00F92782"/>
    <w:rsid w:val="00F93AA9"/>
    <w:rsid w:val="00F9555A"/>
    <w:rsid w:val="00F96985"/>
    <w:rsid w:val="00F975DB"/>
    <w:rsid w:val="00F97838"/>
    <w:rsid w:val="00FA26AE"/>
    <w:rsid w:val="00FA2BB3"/>
    <w:rsid w:val="00FA53CC"/>
    <w:rsid w:val="00FA6F0B"/>
    <w:rsid w:val="00FA773E"/>
    <w:rsid w:val="00FB305B"/>
    <w:rsid w:val="00FB3DF5"/>
    <w:rsid w:val="00FB4C80"/>
    <w:rsid w:val="00FB6A6A"/>
    <w:rsid w:val="00FB6D06"/>
    <w:rsid w:val="00FC7429"/>
    <w:rsid w:val="00FD0620"/>
    <w:rsid w:val="00FD07F6"/>
    <w:rsid w:val="00FD1206"/>
    <w:rsid w:val="00FD1EC8"/>
    <w:rsid w:val="00FD2240"/>
    <w:rsid w:val="00FD44F7"/>
    <w:rsid w:val="00FD47ED"/>
    <w:rsid w:val="00FD74DB"/>
    <w:rsid w:val="00FD7660"/>
    <w:rsid w:val="00FE0655"/>
    <w:rsid w:val="00FE2365"/>
    <w:rsid w:val="00FE4C7B"/>
    <w:rsid w:val="00FE6410"/>
    <w:rsid w:val="00FE6989"/>
    <w:rsid w:val="00FE7336"/>
    <w:rsid w:val="00FE787C"/>
    <w:rsid w:val="00FF1171"/>
    <w:rsid w:val="00FF4144"/>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075167"/>
  <w15:chartTrackingRefBased/>
  <w15:docId w15:val="{E06CC0AA-54D0-445A-A62E-51729FD1F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uiPriority="35"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val="en-US"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basedOn w:val="Normal"/>
    <w:next w:val="Normal"/>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uiPriority w:val="39"/>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qFormat/>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link w:val="B1Char1"/>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qFormat/>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link w:val="TACChar"/>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link w:val="THChar"/>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customStyle="1" w:styleId="B1Char1">
    <w:name w:val="B1 Char1"/>
    <w:link w:val="B1"/>
    <w:rsid w:val="00F83346"/>
    <w:rPr>
      <w:rFonts w:ascii="Arial" w:hAnsi="Arial"/>
      <w:lang w:val="en-GB"/>
    </w:rPr>
  </w:style>
  <w:style w:type="character" w:customStyle="1" w:styleId="THChar">
    <w:name w:val="TH Char"/>
    <w:link w:val="TH"/>
    <w:rsid w:val="00F83346"/>
    <w:rPr>
      <w:rFonts w:ascii="Arial" w:hAnsi="Arial"/>
      <w:b/>
      <w:lang w:val="en-GB"/>
    </w:rPr>
  </w:style>
  <w:style w:type="paragraph" w:customStyle="1" w:styleId="textintend1">
    <w:name w:val="text intend 1"/>
    <w:basedOn w:val="Normal"/>
    <w:rsid w:val="00F83346"/>
    <w:pPr>
      <w:numPr>
        <w:numId w:val="20"/>
      </w:numPr>
    </w:pPr>
    <w:rPr>
      <w:rFonts w:ascii="Times New Roman" w:eastAsia="MS Mincho" w:hAnsi="Times New Roman"/>
      <w:sz w:val="24"/>
      <w:lang w:val="en-US" w:eastAsia="en-GB"/>
    </w:rPr>
  </w:style>
  <w:style w:type="character" w:customStyle="1" w:styleId="TACChar">
    <w:name w:val="TAC Char"/>
    <w:link w:val="TAC"/>
    <w:locked/>
    <w:rsid w:val="00F83346"/>
    <w:rPr>
      <w:rFonts w:ascii="Arial" w:hAnsi="Arial"/>
      <w:sz w:val="18"/>
      <w:lang w:val="en-GB"/>
    </w:rPr>
  </w:style>
  <w:style w:type="table" w:styleId="TableGrid">
    <w:name w:val="Table Grid"/>
    <w:basedOn w:val="TableNormal"/>
    <w:rsid w:val="009543CE"/>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16DFC"/>
    <w:pPr>
      <w:overflowPunct/>
      <w:autoSpaceDE/>
      <w:autoSpaceDN/>
      <w:adjustRightInd/>
      <w:spacing w:before="100" w:beforeAutospacing="1" w:after="100" w:afterAutospacing="1"/>
      <w:jc w:val="left"/>
      <w:textAlignment w:val="auto"/>
    </w:pPr>
    <w:rPr>
      <w:rFonts w:ascii="Times New Roman" w:hAnsi="Times New Roman"/>
      <w:sz w:val="24"/>
      <w:szCs w:val="24"/>
      <w:lang w:val="sv-SE" w:eastAsia="sv-SE"/>
    </w:rPr>
  </w:style>
  <w:style w:type="character" w:customStyle="1" w:styleId="CommentTextChar">
    <w:name w:val="Comment Text Char"/>
    <w:basedOn w:val="DefaultParagraphFont"/>
    <w:link w:val="CommentText"/>
    <w:semiHidden/>
    <w:rsid w:val="00CE228A"/>
    <w:rPr>
      <w:rFonts w:ascii="Arial"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4030208">
      <w:bodyDiv w:val="1"/>
      <w:marLeft w:val="0"/>
      <w:marRight w:val="0"/>
      <w:marTop w:val="0"/>
      <w:marBottom w:val="0"/>
      <w:divBdr>
        <w:top w:val="none" w:sz="0" w:space="0" w:color="auto"/>
        <w:left w:val="none" w:sz="0" w:space="0" w:color="auto"/>
        <w:bottom w:val="none" w:sz="0" w:space="0" w:color="auto"/>
        <w:right w:val="none" w:sz="0" w:space="0" w:color="auto"/>
      </w:divBdr>
    </w:div>
    <w:div w:id="962149788">
      <w:bodyDiv w:val="1"/>
      <w:marLeft w:val="0"/>
      <w:marRight w:val="0"/>
      <w:marTop w:val="0"/>
      <w:marBottom w:val="0"/>
      <w:divBdr>
        <w:top w:val="none" w:sz="0" w:space="0" w:color="auto"/>
        <w:left w:val="none" w:sz="0" w:space="0" w:color="auto"/>
        <w:bottom w:val="none" w:sz="0" w:space="0" w:color="auto"/>
        <w:right w:val="none" w:sz="0" w:space="0" w:color="auto"/>
      </w:divBdr>
    </w:div>
    <w:div w:id="1192232768">
      <w:bodyDiv w:val="1"/>
      <w:marLeft w:val="0"/>
      <w:marRight w:val="0"/>
      <w:marTop w:val="0"/>
      <w:marBottom w:val="0"/>
      <w:divBdr>
        <w:top w:val="none" w:sz="0" w:space="0" w:color="auto"/>
        <w:left w:val="none" w:sz="0" w:space="0" w:color="auto"/>
        <w:bottom w:val="none" w:sz="0" w:space="0" w:color="auto"/>
        <w:right w:val="none" w:sz="0" w:space="0" w:color="auto"/>
      </w:divBdr>
    </w:div>
    <w:div w:id="1373387382">
      <w:bodyDiv w:val="1"/>
      <w:marLeft w:val="0"/>
      <w:marRight w:val="0"/>
      <w:marTop w:val="0"/>
      <w:marBottom w:val="0"/>
      <w:divBdr>
        <w:top w:val="none" w:sz="0" w:space="0" w:color="auto"/>
        <w:left w:val="none" w:sz="0" w:space="0" w:color="auto"/>
        <w:bottom w:val="none" w:sz="0" w:space="0" w:color="auto"/>
        <w:right w:val="none" w:sz="0" w:space="0" w:color="auto"/>
      </w:divBdr>
      <w:divsChild>
        <w:div w:id="644045643">
          <w:marLeft w:val="274"/>
          <w:marRight w:val="0"/>
          <w:marTop w:val="72"/>
          <w:marBottom w:val="0"/>
          <w:divBdr>
            <w:top w:val="none" w:sz="0" w:space="0" w:color="auto"/>
            <w:left w:val="none" w:sz="0" w:space="0" w:color="auto"/>
            <w:bottom w:val="none" w:sz="0" w:space="0" w:color="auto"/>
            <w:right w:val="none" w:sz="0" w:space="0" w:color="auto"/>
          </w:divBdr>
        </w:div>
        <w:div w:id="648023224">
          <w:marLeft w:val="835"/>
          <w:marRight w:val="0"/>
          <w:marTop w:val="62"/>
          <w:marBottom w:val="0"/>
          <w:divBdr>
            <w:top w:val="none" w:sz="0" w:space="0" w:color="auto"/>
            <w:left w:val="none" w:sz="0" w:space="0" w:color="auto"/>
            <w:bottom w:val="none" w:sz="0" w:space="0" w:color="auto"/>
            <w:right w:val="none" w:sz="0" w:space="0" w:color="auto"/>
          </w:divBdr>
        </w:div>
        <w:div w:id="1706952353">
          <w:marLeft w:val="835"/>
          <w:marRight w:val="0"/>
          <w:marTop w:val="62"/>
          <w:marBottom w:val="0"/>
          <w:divBdr>
            <w:top w:val="none" w:sz="0" w:space="0" w:color="auto"/>
            <w:left w:val="none" w:sz="0" w:space="0" w:color="auto"/>
            <w:bottom w:val="none" w:sz="0" w:space="0" w:color="auto"/>
            <w:right w:val="none" w:sz="0" w:space="0" w:color="auto"/>
          </w:divBdr>
        </w:div>
      </w:divsChild>
    </w:div>
    <w:div w:id="1459762283">
      <w:bodyDiv w:val="1"/>
      <w:marLeft w:val="0"/>
      <w:marRight w:val="0"/>
      <w:marTop w:val="0"/>
      <w:marBottom w:val="0"/>
      <w:divBdr>
        <w:top w:val="none" w:sz="0" w:space="0" w:color="auto"/>
        <w:left w:val="none" w:sz="0" w:space="0" w:color="auto"/>
        <w:bottom w:val="none" w:sz="0" w:space="0" w:color="auto"/>
        <w:right w:val="none" w:sz="0" w:space="0" w:color="auto"/>
      </w:divBdr>
    </w:div>
    <w:div w:id="1987007636">
      <w:bodyDiv w:val="1"/>
      <w:marLeft w:val="0"/>
      <w:marRight w:val="0"/>
      <w:marTop w:val="0"/>
      <w:marBottom w:val="0"/>
      <w:divBdr>
        <w:top w:val="none" w:sz="0" w:space="0" w:color="auto"/>
        <w:left w:val="none" w:sz="0" w:space="0" w:color="auto"/>
        <w:bottom w:val="none" w:sz="0" w:space="0" w:color="auto"/>
        <w:right w:val="none" w:sz="0" w:space="0" w:color="auto"/>
      </w:divBdr>
    </w:div>
    <w:div w:id="2119913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0e710d51-58b4-4530-836b-fce5679fe049" ContentTypeId="0x010100BB337192E63E44A7A744CE7393F41F4E"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1E45FD-13C4-4756-A65F-B83810698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A5C6CF8-A85C-481F-9B1C-1F809B7AFEB5}">
  <ds:schemaRefs>
    <ds:schemaRef ds:uri="Microsoft.SharePoint.Taxonomy.ContentTypeSync"/>
  </ds:schemaRefs>
</ds:datastoreItem>
</file>

<file path=customXml/itemProps3.xml><?xml version="1.0" encoding="utf-8"?>
<ds:datastoreItem xmlns:ds="http://schemas.openxmlformats.org/officeDocument/2006/customXml" ds:itemID="{A198A1EA-CFA8-48D0-A1AB-F8F5700E4129}">
  <ds:schemaRefs>
    <ds:schemaRef ds:uri="http://schemas.microsoft.com/sharepoint/v3/contenttype/forms"/>
  </ds:schemaRefs>
</ds:datastoreItem>
</file>

<file path=customXml/itemProps4.xml><?xml version="1.0" encoding="utf-8"?>
<ds:datastoreItem xmlns:ds="http://schemas.openxmlformats.org/officeDocument/2006/customXml" ds:itemID="{45699987-18FB-4DE3-89A1-B7556EFB8E35}">
  <ds:schemaRefs>
    <ds:schemaRef ds:uri="http://schemas.microsoft.com/office/2006/metadata/longProperties"/>
  </ds:schemaRefs>
</ds:datastoreItem>
</file>

<file path=customXml/itemProps5.xml><?xml version="1.0" encoding="utf-8"?>
<ds:datastoreItem xmlns:ds="http://schemas.openxmlformats.org/officeDocument/2006/customXml" ds:itemID="{4CEF5307-4FDD-467B-8ECB-5AE052C95110}">
  <ds:schemaRefs>
    <ds:schemaRef ds:uri="http://schemas.microsoft.com/sharepoint/events"/>
  </ds:schemaRefs>
</ds:datastoreItem>
</file>

<file path=customXml/itemProps6.xml><?xml version="1.0" encoding="utf-8"?>
<ds:datastoreItem xmlns:ds="http://schemas.openxmlformats.org/officeDocument/2006/customXml" ds:itemID="{58B36404-A374-4910-B8B4-247AD43CB043}">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7.xml><?xml version="1.0" encoding="utf-8"?>
<ds:datastoreItem xmlns:ds="http://schemas.openxmlformats.org/officeDocument/2006/customXml" ds:itemID="{086C8DDC-62F6-4415-A894-6B17A2AB4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450</TotalTime>
  <Pages>10</Pages>
  <Words>2144</Words>
  <Characters>12226</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14342</CharactersWithSpaces>
  <SharedDoc>false</SharedDoc>
  <HLinks>
    <vt:vector size="12" baseType="variant">
      <vt:variant>
        <vt:i4>1310770</vt:i4>
      </vt:variant>
      <vt:variant>
        <vt:i4>77</vt:i4>
      </vt:variant>
      <vt:variant>
        <vt:i4>0</vt:i4>
      </vt:variant>
      <vt:variant>
        <vt:i4>5</vt:i4>
      </vt:variant>
      <vt:variant>
        <vt:lpwstr/>
      </vt:variant>
      <vt:variant>
        <vt:lpwstr>_Toc465236017</vt:lpwstr>
      </vt:variant>
      <vt:variant>
        <vt:i4>1310770</vt:i4>
      </vt:variant>
      <vt:variant>
        <vt:i4>74</vt:i4>
      </vt:variant>
      <vt:variant>
        <vt:i4>0</vt:i4>
      </vt:variant>
      <vt:variant>
        <vt:i4>5</vt:i4>
      </vt:variant>
      <vt:variant>
        <vt:lpwstr/>
      </vt:variant>
      <vt:variant>
        <vt:lpwstr>_Toc465236016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Ericsson; TDoc; 3GPP</cp:keywords>
  <cp:lastModifiedBy>Peter Hammarberg</cp:lastModifiedBy>
  <cp:revision>119</cp:revision>
  <cp:lastPrinted>2016-11-04T11:05:00Z</cp:lastPrinted>
  <dcterms:created xsi:type="dcterms:W3CDTF">2017-01-09T13:12:00Z</dcterms:created>
  <dcterms:modified xsi:type="dcterms:W3CDTF">2017-02-06T20:37:00Z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SAQRZK7RPU5V-1-2992</vt:lpwstr>
  </property>
  <property fmtid="{D5CDD505-2E9C-101B-9397-08002B2CF9AE}" pid="5" name="_dlc_DocIdItemGuid">
    <vt:lpwstr>cefbfc72-bdcf-4ef6-a683-5f7988c272ac</vt:lpwstr>
  </property>
  <property fmtid="{D5CDD505-2E9C-101B-9397-08002B2CF9AE}" pid="6" name="_dlc_DocIdUrl">
    <vt:lpwstr>https://ericoll.internal.ericsson.com/sites/NSA/_layouts/DocIdRedir.aspx?ID=SAQRZK7RPU5V-1-2992, SAQRZK7RPU5V-1-2992</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