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786821E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D54D4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635390" w:rsidRPr="00635390">
        <w:rPr>
          <w:rFonts w:ascii="Arial" w:hAnsi="Arial" w:cs="Arial"/>
          <w:b/>
          <w:sz w:val="24"/>
          <w:szCs w:val="24"/>
        </w:rPr>
        <w:t>R1-1612057</w:t>
      </w:r>
    </w:p>
    <w:p w14:paraId="3DB44C9C" w14:textId="481ECCE9"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w:t>
      </w:r>
      <w:r w:rsidR="00D54D49">
        <w:rPr>
          <w:rFonts w:ascii="Arial" w:hAnsi="Arial" w:cs="Arial"/>
          <w:b/>
          <w:sz w:val="24"/>
          <w:szCs w:val="24"/>
        </w:rPr>
        <w:t>4</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w:t>
      </w:r>
      <w:r w:rsidR="00D54D49">
        <w:rPr>
          <w:rFonts w:ascii="Arial" w:hAnsi="Arial" w:cs="Arial"/>
          <w:b/>
          <w:sz w:val="24"/>
          <w:szCs w:val="24"/>
        </w:rPr>
        <w:t>8</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sidR="00D54D49">
        <w:rPr>
          <w:rFonts w:ascii="Arial" w:hAnsi="Arial" w:cs="Arial"/>
          <w:b/>
          <w:sz w:val="24"/>
          <w:szCs w:val="24"/>
        </w:rPr>
        <w:t>November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107DA4D5" w:rsidR="00D42D5D" w:rsidRPr="000A64D8" w:rsidRDefault="00D54D49" w:rsidP="00D42D5D">
      <w:pPr>
        <w:spacing w:after="0"/>
        <w:rPr>
          <w:rFonts w:ascii="Arial" w:hAnsi="Arial" w:cs="Arial"/>
          <w:b/>
          <w:sz w:val="24"/>
          <w:szCs w:val="24"/>
        </w:rPr>
      </w:pPr>
      <w:r>
        <w:rPr>
          <w:rFonts w:ascii="Arial" w:hAnsi="Arial" w:cs="Arial"/>
          <w:b/>
          <w:sz w:val="24"/>
          <w:szCs w:val="24"/>
        </w:rPr>
        <w:t xml:space="preserve">Reno, </w:t>
      </w:r>
      <w:r w:rsidR="00772BDD">
        <w:rPr>
          <w:rFonts w:ascii="Arial" w:hAnsi="Arial" w:cs="Arial"/>
          <w:b/>
          <w:sz w:val="24"/>
          <w:szCs w:val="24"/>
        </w:rPr>
        <w:t>Nevada</w:t>
      </w:r>
      <w:r>
        <w:rPr>
          <w:rFonts w:ascii="Arial" w:hAnsi="Arial" w:cs="Arial"/>
          <w:b/>
          <w:sz w:val="24"/>
          <w:szCs w:val="24"/>
        </w:rPr>
        <w:t>, USA</w:t>
      </w:r>
    </w:p>
    <w:p w14:paraId="171BD919" w14:textId="77777777" w:rsidR="0068226B" w:rsidRPr="000A64D8" w:rsidRDefault="0068226B" w:rsidP="00480B03">
      <w:pPr>
        <w:pStyle w:val="Footer"/>
        <w:jc w:val="both"/>
        <w:rPr>
          <w:noProof w:val="0"/>
        </w:rPr>
      </w:pPr>
    </w:p>
    <w:p w14:paraId="22644A68" w14:textId="588E12B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54D49">
        <w:rPr>
          <w:rFonts w:ascii="Arial" w:hAnsi="Arial"/>
          <w:sz w:val="24"/>
        </w:rPr>
        <w:t>7</w:t>
      </w:r>
      <w:r w:rsidR="00B214D2">
        <w:rPr>
          <w:rFonts w:ascii="Arial" w:hAnsi="Arial"/>
          <w:sz w:val="24"/>
        </w:rPr>
        <w:t>.1.</w:t>
      </w:r>
      <w:r w:rsidR="00D54D49">
        <w:rPr>
          <w:rFonts w:ascii="Arial" w:hAnsi="Arial"/>
          <w:sz w:val="24"/>
        </w:rPr>
        <w:t>3</w:t>
      </w:r>
      <w:r w:rsidR="004204CB">
        <w:rPr>
          <w:rFonts w:ascii="Arial" w:hAnsi="Arial"/>
          <w:sz w:val="24"/>
        </w:rPr>
        <w:t>.</w:t>
      </w:r>
      <w:r w:rsidR="00E90295">
        <w:rPr>
          <w:rFonts w:ascii="Arial" w:hAnsi="Arial"/>
          <w:sz w:val="24"/>
        </w:rPr>
        <w:t>3</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1FAB73F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144E4" w:rsidRPr="004C3431">
        <w:rPr>
          <w:rFonts w:ascii="Arial" w:hAnsi="Arial"/>
          <w:sz w:val="24"/>
        </w:rPr>
        <w:t>Discussion on CSI Acquisition</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40FA64FA" w14:textId="60061A90" w:rsidR="007A1A15" w:rsidRDefault="007A1A15" w:rsidP="007A1A15">
      <w:pPr>
        <w:jc w:val="both"/>
        <w:rPr>
          <w:szCs w:val="22"/>
        </w:rPr>
      </w:pPr>
      <w:bookmarkStart w:id="2" w:name="_Ref450583331"/>
      <w:bookmarkEnd w:id="2"/>
      <w:r w:rsidRPr="0034718C">
        <w:rPr>
          <w:szCs w:val="22"/>
        </w:rPr>
        <w:t>In RAN</w:t>
      </w:r>
      <w:r>
        <w:rPr>
          <w:szCs w:val="22"/>
        </w:rPr>
        <w:t>1</w:t>
      </w:r>
      <w:r w:rsidRPr="0034718C">
        <w:rPr>
          <w:szCs w:val="22"/>
        </w:rPr>
        <w:t>#</w:t>
      </w:r>
      <w:r>
        <w:rPr>
          <w:szCs w:val="22"/>
        </w:rPr>
        <w:t>86</w:t>
      </w:r>
      <w:r w:rsidR="00836AAB">
        <w:rPr>
          <w:szCs w:val="22"/>
        </w:rPr>
        <w:t>bis</w:t>
      </w:r>
      <w:r w:rsidRPr="0034718C">
        <w:rPr>
          <w:szCs w:val="22"/>
        </w:rPr>
        <w:t>,</w:t>
      </w:r>
      <w:r>
        <w:rPr>
          <w:szCs w:val="22"/>
        </w:rPr>
        <w:t xml:space="preserve"> several WFs </w:t>
      </w:r>
      <w:r w:rsidR="002C021D">
        <w:rPr>
          <w:szCs w:val="22"/>
        </w:rPr>
        <w:t>[1-</w:t>
      </w:r>
      <w:r w:rsidR="00B52AEA">
        <w:rPr>
          <w:szCs w:val="22"/>
        </w:rPr>
        <w:t>8</w:t>
      </w:r>
      <w:r w:rsidR="002C021D">
        <w:rPr>
          <w:szCs w:val="22"/>
        </w:rPr>
        <w:t xml:space="preserve">] </w:t>
      </w:r>
      <w:r>
        <w:rPr>
          <w:szCs w:val="22"/>
        </w:rPr>
        <w:t>related to CSI acquisition were discussed</w:t>
      </w:r>
      <w:r w:rsidR="00800E5C">
        <w:rPr>
          <w:szCs w:val="22"/>
        </w:rPr>
        <w:t>.  The discussion covers various aspects of CSI acquisition.</w:t>
      </w:r>
      <w:r w:rsidR="002C021D">
        <w:rPr>
          <w:szCs w:val="22"/>
        </w:rPr>
        <w:t xml:space="preserve"> </w:t>
      </w:r>
      <w:r w:rsidR="00800E5C">
        <w:rPr>
          <w:szCs w:val="22"/>
        </w:rPr>
        <w:t xml:space="preserve"> S</w:t>
      </w:r>
      <w:r w:rsidR="001A5A29">
        <w:rPr>
          <w:szCs w:val="22"/>
        </w:rPr>
        <w:t>ome</w:t>
      </w:r>
      <w:r w:rsidR="002C021D">
        <w:rPr>
          <w:szCs w:val="22"/>
        </w:rPr>
        <w:t xml:space="preserve"> agreements are as follows [</w:t>
      </w:r>
      <w:r w:rsidR="00B52AEA">
        <w:rPr>
          <w:szCs w:val="22"/>
        </w:rPr>
        <w:t>9</w:t>
      </w:r>
      <w:r w:rsidR="002C021D">
        <w:rPr>
          <w:szCs w:val="22"/>
        </w:rPr>
        <w:t>]</w:t>
      </w:r>
      <w:r>
        <w:rPr>
          <w:szCs w:val="22"/>
        </w:rPr>
        <w:t>.</w:t>
      </w:r>
    </w:p>
    <w:p w14:paraId="7735029F" w14:textId="72F192F9" w:rsidR="0050285B" w:rsidRPr="008B445E" w:rsidRDefault="008E5992" w:rsidP="0050285B">
      <w:pPr>
        <w:spacing w:before="180" w:after="120"/>
        <w:jc w:val="both"/>
        <w:rPr>
          <w:b/>
          <w:szCs w:val="22"/>
        </w:rPr>
      </w:pPr>
      <w:r w:rsidRPr="008B445E">
        <w:rPr>
          <w:b/>
          <w:szCs w:val="22"/>
        </w:rPr>
        <w:t>Relationship between CSI-RS and CSI reporting</w:t>
      </w:r>
    </w:p>
    <w:p w14:paraId="44224C27" w14:textId="77777777" w:rsidR="008E5992" w:rsidRPr="008E5992" w:rsidRDefault="008E5992" w:rsidP="008E5992">
      <w:pPr>
        <w:numPr>
          <w:ilvl w:val="0"/>
          <w:numId w:val="15"/>
        </w:numPr>
        <w:overflowPunct/>
        <w:autoSpaceDE/>
        <w:autoSpaceDN/>
        <w:adjustRightInd/>
        <w:spacing w:after="0"/>
        <w:textAlignment w:val="auto"/>
        <w:rPr>
          <w:i/>
        </w:rPr>
      </w:pPr>
      <w:r w:rsidRPr="008E5992">
        <w:rPr>
          <w:rFonts w:hint="eastAsia"/>
          <w:i/>
        </w:rPr>
        <w:t xml:space="preserve">At least for CSI acquisition, </w:t>
      </w:r>
      <w:r w:rsidRPr="008E5992">
        <w:rPr>
          <w:i/>
        </w:rPr>
        <w:t>NR supports CSI-RS</w:t>
      </w:r>
      <w:r w:rsidRPr="008E5992">
        <w:rPr>
          <w:rFonts w:hint="eastAsia"/>
          <w:i/>
        </w:rPr>
        <w:t>, SRS</w:t>
      </w:r>
    </w:p>
    <w:p w14:paraId="72D05BDE" w14:textId="77777777" w:rsidR="008E5992" w:rsidRPr="008E5992" w:rsidRDefault="008E5992" w:rsidP="008E5992">
      <w:pPr>
        <w:numPr>
          <w:ilvl w:val="1"/>
          <w:numId w:val="15"/>
        </w:numPr>
        <w:overflowPunct/>
        <w:autoSpaceDE/>
        <w:autoSpaceDN/>
        <w:adjustRightInd/>
        <w:spacing w:after="0"/>
        <w:textAlignment w:val="auto"/>
        <w:rPr>
          <w:i/>
        </w:rPr>
      </w:pPr>
      <w:r w:rsidRPr="008E5992">
        <w:rPr>
          <w:i/>
        </w:rPr>
        <w:t>FFS: Use of DL DMRS for CSI measurement</w:t>
      </w:r>
    </w:p>
    <w:p w14:paraId="38A058B6" w14:textId="77777777" w:rsidR="008E5992" w:rsidRDefault="008E5992" w:rsidP="008E5992">
      <w:pPr>
        <w:overflowPunct/>
        <w:autoSpaceDE/>
        <w:autoSpaceDN/>
        <w:adjustRightInd/>
        <w:spacing w:after="0"/>
        <w:ind w:left="720"/>
        <w:textAlignment w:val="auto"/>
        <w:rPr>
          <w:rFonts w:eastAsia="MS Mincho"/>
          <w:i/>
          <w:lang w:eastAsia="ja-JP"/>
        </w:rPr>
      </w:pPr>
    </w:p>
    <w:p w14:paraId="410A6124" w14:textId="77777777" w:rsidR="00C52CC6" w:rsidRPr="00C52CC6" w:rsidRDefault="00C52CC6" w:rsidP="00C52CC6">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C52CC6">
        <w:rPr>
          <w:rFonts w:eastAsia="MS Mincho"/>
          <w:i/>
          <w:lang w:eastAsia="ja-JP"/>
        </w:rPr>
        <w:t xml:space="preserve">With regard to relating CSI-RS transmission and CSI </w:t>
      </w:r>
      <w:bookmarkStart w:id="3" w:name="_GoBack"/>
      <w:bookmarkEnd w:id="3"/>
      <w:r w:rsidRPr="00C52CC6">
        <w:rPr>
          <w:rFonts w:eastAsia="MS Mincho"/>
          <w:i/>
          <w:lang w:eastAsia="ja-JP"/>
        </w:rPr>
        <w:t>reporting, following combinations are supported at least</w:t>
      </w:r>
    </w:p>
    <w:p w14:paraId="463D813D" w14:textId="77777777" w:rsidR="00C52CC6" w:rsidRP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 xml:space="preserve">Aperiodic CSI reporting with aperiodic CSI-RS </w:t>
      </w:r>
    </w:p>
    <w:p w14:paraId="4093CEDC" w14:textId="77777777" w:rsidR="00C52CC6" w:rsidRP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Aperiodic CSI reporting with semi-persistent/periodic CSI-RS</w:t>
      </w:r>
    </w:p>
    <w:p w14:paraId="0173B5A0" w14:textId="77777777" w:rsidR="00C52CC6" w:rsidRP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Semi-persistent/periodic CSI reporting with semi-persistent/periodic CSI-RS</w:t>
      </w:r>
    </w:p>
    <w:p w14:paraId="4F0B7D96" w14:textId="77777777" w:rsidR="00C52CC6" w:rsidRPr="00C52CC6" w:rsidRDefault="00C52CC6" w:rsidP="00C52CC6">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C52CC6">
        <w:rPr>
          <w:rFonts w:eastAsia="MS Mincho"/>
          <w:i/>
          <w:lang w:eastAsia="ja-JP"/>
        </w:rPr>
        <w:t>To support combinations above more flexibly, NR should allow independent control of CSI-RS indication and CSI reporting indication timings.</w:t>
      </w:r>
    </w:p>
    <w:p w14:paraId="06DDC1C2" w14:textId="77777777" w:rsidR="00C52CC6" w:rsidRP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w:t>
      </w:r>
      <w:proofErr w:type="gramStart"/>
      <w:r w:rsidRPr="00C52CC6">
        <w:rPr>
          <w:rFonts w:eastAsia="MS Mincho"/>
          <w:i/>
          <w:lang w:eastAsia="ja-JP"/>
        </w:rPr>
        <w:t>indication</w:t>
      </w:r>
      <w:proofErr w:type="gramEnd"/>
      <w:r w:rsidRPr="00C52CC6">
        <w:rPr>
          <w:rFonts w:eastAsia="MS Mincho"/>
          <w:i/>
          <w:lang w:eastAsia="ja-JP"/>
        </w:rPr>
        <w:t>’ above may refer to triggering, activation, and deactivation depending on type of RS/reporting.</w:t>
      </w:r>
    </w:p>
    <w:p w14:paraId="045EDB63" w14:textId="77777777" w:rsidR="00C52CC6" w:rsidRP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 xml:space="preserve">Further study is needed how to guarantee appropriate time gap between </w:t>
      </w:r>
      <w:r w:rsidRPr="00C52CC6">
        <w:rPr>
          <w:rFonts w:eastAsia="MS Mincho" w:hint="eastAsia"/>
          <w:i/>
          <w:lang w:eastAsia="ja-JP"/>
        </w:rPr>
        <w:t xml:space="preserve">indication of CSI-RS transmission and </w:t>
      </w:r>
      <w:r w:rsidRPr="00C52CC6">
        <w:rPr>
          <w:rFonts w:eastAsia="MS Mincho"/>
          <w:i/>
          <w:lang w:eastAsia="ja-JP"/>
        </w:rPr>
        <w:t>CSI-RS</w:t>
      </w:r>
    </w:p>
    <w:p w14:paraId="46132960" w14:textId="77777777" w:rsidR="00C52CC6" w:rsidRP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Further study is needed how to guarantee appropriate time gap between CSI-R</w:t>
      </w:r>
      <w:r w:rsidRPr="00C52CC6">
        <w:rPr>
          <w:rFonts w:eastAsia="MS Mincho" w:hint="eastAsia"/>
          <w:i/>
          <w:lang w:eastAsia="ja-JP"/>
        </w:rPr>
        <w:t>S</w:t>
      </w:r>
      <w:r w:rsidRPr="00C52CC6">
        <w:rPr>
          <w:rFonts w:eastAsia="MS Mincho"/>
          <w:i/>
          <w:lang w:eastAsia="ja-JP"/>
        </w:rPr>
        <w:t xml:space="preserve"> and CSI reporting</w:t>
      </w:r>
    </w:p>
    <w:p w14:paraId="68271B7E" w14:textId="77777777" w:rsidR="00C52CC6" w:rsidRDefault="00C52CC6"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C52CC6">
        <w:rPr>
          <w:rFonts w:eastAsia="MS Mincho"/>
          <w:i/>
          <w:lang w:eastAsia="ja-JP"/>
        </w:rPr>
        <w:t>Note: This does not preclude joint control of CSI-RS indication and CSI reporting indication.</w:t>
      </w:r>
    </w:p>
    <w:p w14:paraId="1C3DF899" w14:textId="77777777" w:rsidR="0050285B" w:rsidRDefault="0050285B" w:rsidP="0050285B">
      <w:pPr>
        <w:overflowPunct/>
        <w:autoSpaceDE/>
        <w:autoSpaceDN/>
        <w:adjustRightInd/>
        <w:spacing w:after="0"/>
        <w:ind w:left="720"/>
        <w:textAlignment w:val="auto"/>
        <w:rPr>
          <w:i/>
        </w:rPr>
      </w:pPr>
    </w:p>
    <w:p w14:paraId="0B33F804" w14:textId="77777777" w:rsidR="0050285B" w:rsidRPr="00317976" w:rsidRDefault="0050285B" w:rsidP="0050285B">
      <w:pPr>
        <w:numPr>
          <w:ilvl w:val="0"/>
          <w:numId w:val="12"/>
        </w:numPr>
        <w:overflowPunct/>
        <w:autoSpaceDE/>
        <w:autoSpaceDN/>
        <w:adjustRightInd/>
        <w:spacing w:after="0"/>
        <w:textAlignment w:val="auto"/>
        <w:rPr>
          <w:i/>
        </w:rPr>
      </w:pPr>
      <w:r w:rsidRPr="00317976">
        <w:rPr>
          <w:i/>
        </w:rPr>
        <w:t>The feasibility of CSI-RS transmission and CSI reporting in a self-contained structure (e.g., subframe) should be studied, considering UE implementation complexity</w:t>
      </w:r>
    </w:p>
    <w:p w14:paraId="0FE8047A" w14:textId="3BD8D6EF" w:rsidR="0050285B" w:rsidRPr="0050285B" w:rsidRDefault="0050285B" w:rsidP="0050285B">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317976">
        <w:rPr>
          <w:rFonts w:eastAsia="MS Mincho" w:hint="eastAsia"/>
          <w:i/>
          <w:lang w:eastAsia="ja-JP"/>
        </w:rPr>
        <w:t>FFS: DM-RS based CSI reporting</w:t>
      </w:r>
    </w:p>
    <w:p w14:paraId="549A5DB9" w14:textId="5D9431DE" w:rsidR="00C52CC6" w:rsidRPr="008B445E" w:rsidRDefault="0050285B" w:rsidP="0050285B">
      <w:pPr>
        <w:spacing w:before="180" w:after="120"/>
        <w:jc w:val="both"/>
        <w:rPr>
          <w:b/>
          <w:szCs w:val="22"/>
        </w:rPr>
      </w:pPr>
      <w:r w:rsidRPr="008B445E">
        <w:rPr>
          <w:b/>
          <w:szCs w:val="22"/>
        </w:rPr>
        <w:t>CSI framework</w:t>
      </w:r>
    </w:p>
    <w:p w14:paraId="5541CDB1" w14:textId="77777777" w:rsidR="00A208B7" w:rsidRPr="00A208B7" w:rsidRDefault="00A208B7" w:rsidP="00A208B7">
      <w:pPr>
        <w:numPr>
          <w:ilvl w:val="0"/>
          <w:numId w:val="12"/>
        </w:numPr>
        <w:overflowPunct/>
        <w:autoSpaceDE/>
        <w:autoSpaceDN/>
        <w:adjustRightInd/>
        <w:spacing w:after="0"/>
        <w:textAlignment w:val="auto"/>
        <w:rPr>
          <w:i/>
        </w:rPr>
      </w:pPr>
      <w:r w:rsidRPr="00A208B7">
        <w:rPr>
          <w:rFonts w:hint="eastAsia"/>
          <w:i/>
        </w:rPr>
        <w:t>Study the case where a</w:t>
      </w:r>
      <w:r w:rsidRPr="00A208B7">
        <w:rPr>
          <w:i/>
        </w:rPr>
        <w:t xml:space="preserve"> UE can be configured with:</w:t>
      </w:r>
    </w:p>
    <w:p w14:paraId="587CE99F" w14:textId="77777777" w:rsidR="00A208B7" w:rsidRPr="00A208B7" w:rsidRDefault="00A208B7"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A208B7">
        <w:rPr>
          <w:rFonts w:eastAsia="MS Mincho"/>
          <w:i/>
          <w:lang w:eastAsia="ja-JP"/>
        </w:rPr>
        <w:t>N CSI reporting settings</w:t>
      </w:r>
    </w:p>
    <w:p w14:paraId="4B1B6F4C" w14:textId="77777777" w:rsidR="00A208B7" w:rsidRPr="00A208B7" w:rsidRDefault="00A208B7" w:rsidP="00800E5C">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A208B7">
        <w:rPr>
          <w:rFonts w:eastAsia="MS Mincho"/>
          <w:i/>
          <w:lang w:eastAsia="ja-JP"/>
        </w:rPr>
        <w:t>M RS (for CSI measurement) settings</w:t>
      </w:r>
    </w:p>
    <w:p w14:paraId="67211C1D" w14:textId="47B64614" w:rsidR="008B445E" w:rsidRPr="008B445E" w:rsidRDefault="00A208B7" w:rsidP="008B445E">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A208B7">
        <w:rPr>
          <w:rFonts w:eastAsia="MS Mincho"/>
          <w:i/>
          <w:lang w:eastAsia="ja-JP"/>
        </w:rPr>
        <w:t>CSI measurement setting configures mapping/linkage between N CSI reporting and M RS settings</w:t>
      </w:r>
    </w:p>
    <w:p w14:paraId="7C4064D1" w14:textId="3F5318D9" w:rsidR="008B445E" w:rsidRPr="008B445E" w:rsidRDefault="008B445E" w:rsidP="008B445E">
      <w:pPr>
        <w:spacing w:before="180" w:after="120"/>
        <w:jc w:val="both"/>
        <w:rPr>
          <w:b/>
          <w:szCs w:val="22"/>
        </w:rPr>
      </w:pPr>
      <w:r w:rsidRPr="008B445E">
        <w:rPr>
          <w:b/>
          <w:szCs w:val="22"/>
        </w:rPr>
        <w:t>Spatial information feedback</w:t>
      </w:r>
    </w:p>
    <w:p w14:paraId="03EBB68D" w14:textId="77777777" w:rsidR="008B445E" w:rsidRPr="008B445E" w:rsidRDefault="008B445E" w:rsidP="008B445E">
      <w:pPr>
        <w:numPr>
          <w:ilvl w:val="0"/>
          <w:numId w:val="12"/>
        </w:numPr>
        <w:overflowPunct/>
        <w:autoSpaceDE/>
        <w:autoSpaceDN/>
        <w:adjustRightInd/>
        <w:spacing w:after="0"/>
        <w:textAlignment w:val="auto"/>
        <w:rPr>
          <w:i/>
        </w:rPr>
      </w:pPr>
      <w:r w:rsidRPr="008B445E">
        <w:rPr>
          <w:i/>
        </w:rPr>
        <w:t>NR supports CSI reporting with two types of spatial information feedback</w:t>
      </w:r>
    </w:p>
    <w:p w14:paraId="04C6F7CC" w14:textId="77777777" w:rsidR="008B445E" w:rsidRPr="008B445E" w:rsidRDefault="008B445E" w:rsidP="008B445E">
      <w:pPr>
        <w:numPr>
          <w:ilvl w:val="1"/>
          <w:numId w:val="10"/>
        </w:numPr>
        <w:tabs>
          <w:tab w:val="clear" w:pos="864"/>
          <w:tab w:val="num" w:pos="1080"/>
          <w:tab w:val="num" w:pos="1440"/>
        </w:tabs>
        <w:overflowPunct/>
        <w:autoSpaceDE/>
        <w:autoSpaceDN/>
        <w:adjustRightInd/>
        <w:spacing w:after="0"/>
        <w:ind w:left="1440"/>
        <w:textAlignment w:val="auto"/>
        <w:rPr>
          <w:rFonts w:eastAsia="MS Mincho"/>
          <w:i/>
          <w:lang w:eastAsia="ja-JP"/>
        </w:rPr>
      </w:pPr>
      <w:r w:rsidRPr="008B445E">
        <w:rPr>
          <w:rFonts w:eastAsia="MS Mincho"/>
          <w:i/>
          <w:lang w:eastAsia="ja-JP"/>
        </w:rPr>
        <w:t xml:space="preserve">Type I feedback: Normal </w:t>
      </w:r>
    </w:p>
    <w:p w14:paraId="601D05E7" w14:textId="77777777" w:rsidR="008B445E" w:rsidRPr="008B445E" w:rsidRDefault="008B445E" w:rsidP="008B445E">
      <w:pPr>
        <w:numPr>
          <w:ilvl w:val="2"/>
          <w:numId w:val="10"/>
        </w:numPr>
        <w:tabs>
          <w:tab w:val="clear" w:pos="1584"/>
          <w:tab w:val="num" w:pos="1890"/>
        </w:tabs>
        <w:overflowPunct/>
        <w:autoSpaceDE/>
        <w:autoSpaceDN/>
        <w:adjustRightInd/>
        <w:spacing w:after="0"/>
        <w:ind w:left="1980" w:firstLine="0"/>
        <w:textAlignment w:val="auto"/>
        <w:rPr>
          <w:rFonts w:eastAsia="MS Mincho"/>
          <w:i/>
          <w:lang w:eastAsia="ja-JP"/>
        </w:rPr>
      </w:pPr>
      <w:r w:rsidRPr="008B445E">
        <w:rPr>
          <w:rFonts w:eastAsia="MS Mincho"/>
          <w:i/>
          <w:lang w:eastAsia="ja-JP"/>
        </w:rPr>
        <w:t>Codebook-based PMI feedback with normal spatial resolution</w:t>
      </w:r>
    </w:p>
    <w:p w14:paraId="547862FB" w14:textId="77777777" w:rsidR="008B445E" w:rsidRPr="008B445E" w:rsidRDefault="008B445E" w:rsidP="008B445E">
      <w:pPr>
        <w:numPr>
          <w:ilvl w:val="1"/>
          <w:numId w:val="10"/>
        </w:numPr>
        <w:tabs>
          <w:tab w:val="clear" w:pos="864"/>
          <w:tab w:val="num" w:pos="1080"/>
          <w:tab w:val="num" w:pos="1440"/>
        </w:tabs>
        <w:overflowPunct/>
        <w:autoSpaceDE/>
        <w:autoSpaceDN/>
        <w:adjustRightInd/>
        <w:spacing w:after="0"/>
        <w:ind w:left="1440"/>
        <w:textAlignment w:val="auto"/>
        <w:rPr>
          <w:rFonts w:eastAsia="MS Mincho"/>
          <w:i/>
          <w:lang w:eastAsia="ja-JP"/>
        </w:rPr>
      </w:pPr>
      <w:r w:rsidRPr="008B445E">
        <w:rPr>
          <w:rFonts w:eastAsia="MS Mincho"/>
          <w:i/>
          <w:lang w:eastAsia="ja-JP"/>
        </w:rPr>
        <w:t xml:space="preserve">Type II feedback: Enhanced </w:t>
      </w:r>
    </w:p>
    <w:p w14:paraId="297A1EE3" w14:textId="77777777" w:rsidR="008B445E" w:rsidRPr="008B445E" w:rsidRDefault="008B445E" w:rsidP="008B445E">
      <w:pPr>
        <w:numPr>
          <w:ilvl w:val="2"/>
          <w:numId w:val="10"/>
        </w:numPr>
        <w:tabs>
          <w:tab w:val="clear" w:pos="1584"/>
          <w:tab w:val="num" w:pos="1440"/>
          <w:tab w:val="num" w:pos="1890"/>
        </w:tabs>
        <w:overflowPunct/>
        <w:autoSpaceDE/>
        <w:autoSpaceDN/>
        <w:adjustRightInd/>
        <w:spacing w:after="0"/>
        <w:ind w:left="1980" w:firstLine="0"/>
        <w:textAlignment w:val="auto"/>
        <w:rPr>
          <w:rFonts w:eastAsia="MS Mincho"/>
          <w:i/>
          <w:lang w:eastAsia="ja-JP"/>
        </w:rPr>
      </w:pPr>
      <w:r w:rsidRPr="008B445E">
        <w:rPr>
          <w:rFonts w:eastAsia="MS Mincho"/>
          <w:i/>
          <w:lang w:eastAsia="ja-JP"/>
        </w:rPr>
        <w:t xml:space="preserve">“Explicit” feedback and/or codebook-based feedback with higher spatial resolution </w:t>
      </w:r>
    </w:p>
    <w:p w14:paraId="4CFFACED" w14:textId="77777777" w:rsidR="008B445E" w:rsidRPr="008B445E" w:rsidRDefault="008B445E" w:rsidP="008B445E">
      <w:pPr>
        <w:numPr>
          <w:ilvl w:val="0"/>
          <w:numId w:val="12"/>
        </w:numPr>
        <w:overflowPunct/>
        <w:autoSpaceDE/>
        <w:autoSpaceDN/>
        <w:adjustRightInd/>
        <w:spacing w:after="0"/>
        <w:textAlignment w:val="auto"/>
        <w:rPr>
          <w:i/>
        </w:rPr>
      </w:pPr>
      <w:r w:rsidRPr="008B445E">
        <w:rPr>
          <w:i/>
        </w:rPr>
        <w:t>For Type I and II, CSI feedback per subband as well as wideband feedback are supported</w:t>
      </w:r>
    </w:p>
    <w:p w14:paraId="0799DE5C" w14:textId="77777777" w:rsidR="008B445E" w:rsidRPr="008B445E" w:rsidRDefault="008B445E" w:rsidP="008B445E">
      <w:pPr>
        <w:numPr>
          <w:ilvl w:val="0"/>
          <w:numId w:val="12"/>
        </w:numPr>
        <w:overflowPunct/>
        <w:autoSpaceDE/>
        <w:autoSpaceDN/>
        <w:adjustRightInd/>
        <w:spacing w:after="0"/>
        <w:textAlignment w:val="auto"/>
        <w:rPr>
          <w:i/>
        </w:rPr>
      </w:pPr>
      <w:r w:rsidRPr="008B445E">
        <w:rPr>
          <w:i/>
        </w:rPr>
        <w:t>For Type I and II, beam-related feedback can be included</w:t>
      </w:r>
    </w:p>
    <w:p w14:paraId="28672ECB" w14:textId="2CC93828" w:rsidR="007A1A15" w:rsidRPr="003E3A04" w:rsidRDefault="007A1A15" w:rsidP="007A1A15">
      <w:pPr>
        <w:spacing w:before="120"/>
        <w:jc w:val="both"/>
        <w:rPr>
          <w:lang w:val="en-GB"/>
        </w:rPr>
      </w:pPr>
      <w:r>
        <w:rPr>
          <w:lang w:val="en-GB"/>
        </w:rPr>
        <w:t xml:space="preserve">In this contribution, we discuss </w:t>
      </w:r>
      <w:r w:rsidR="00B21ED9">
        <w:rPr>
          <w:lang w:val="en-GB"/>
        </w:rPr>
        <w:t>some open issues related to CSI measurement and CSI reporting</w:t>
      </w:r>
      <w:r>
        <w:rPr>
          <w:lang w:val="en-GB"/>
        </w:rPr>
        <w:t>.</w:t>
      </w:r>
    </w:p>
    <w:p w14:paraId="1CAE0B34" w14:textId="4FB9AD3E" w:rsidR="007A1A15" w:rsidRDefault="006E1260" w:rsidP="00270DF5">
      <w:pPr>
        <w:pStyle w:val="Heading1"/>
      </w:pPr>
      <w:r>
        <w:lastRenderedPageBreak/>
        <w:t>CSI framework</w:t>
      </w:r>
    </w:p>
    <w:p w14:paraId="35A934E6" w14:textId="77777777" w:rsidR="006E1260" w:rsidRDefault="007A1A15" w:rsidP="007A1A15">
      <w:pPr>
        <w:rPr>
          <w:lang w:val="en-GB"/>
        </w:rPr>
      </w:pPr>
      <w:r>
        <w:rPr>
          <w:lang w:val="en-GB"/>
        </w:rPr>
        <w:t xml:space="preserve">The system design is always about the trade-offs between performance and complexity.  We have learnt from the LTE CSI design that redundant configurations, CSI feedback modes and/or types should be avoided in NR.  One way to do that is to decouple those components for CSI acquisition and indicate their dependencies dynamically or semi-statically.  However, from the UE implementation perspective, such decoupling or dynamic indication leads not only to a significant increase in implementation complexity, but also potential impact on UE performance.  </w:t>
      </w:r>
    </w:p>
    <w:p w14:paraId="5012623A" w14:textId="375F3DC9" w:rsidR="006E1260" w:rsidRDefault="007A1A15" w:rsidP="007A1A15">
      <w:pPr>
        <w:rPr>
          <w:lang w:val="en-GB"/>
        </w:rPr>
      </w:pPr>
      <w:r>
        <w:rPr>
          <w:lang w:val="en-GB"/>
        </w:rPr>
        <w:t>For example, decoupling the fixed timing relationship between RS transmission and CSI reporting may require the UE to buffer the CSI measurement results until the dynamically indicated reporting instance arrives.  As NR need to support self-contained transmission, the time budget for CSI processing need to be carefully treated.  It</w:t>
      </w:r>
      <w:r w:rsidR="0037496A">
        <w:rPr>
          <w:lang w:val="en-GB"/>
        </w:rPr>
        <w:t>’s</w:t>
      </w:r>
      <w:r>
        <w:rPr>
          <w:lang w:val="en-GB"/>
        </w:rPr>
        <w:t xml:space="preserve"> more likely that a pipelined processing is unavoidable to achieve self-contained transmissions.  A flexible timing relationship may make the pipeline processing less efficient.  </w:t>
      </w:r>
    </w:p>
    <w:p w14:paraId="5BF08934" w14:textId="6C4F34CB" w:rsidR="007A1A15" w:rsidRDefault="007A1A15" w:rsidP="007A1A15">
      <w:pPr>
        <w:rPr>
          <w:lang w:val="en-GB"/>
        </w:rPr>
      </w:pPr>
      <w:r>
        <w:rPr>
          <w:lang w:val="en-GB"/>
        </w:rPr>
        <w:t xml:space="preserve">For another example, decoupling the joint configuration of CSI measurement and multi-antenna transmission methods/schemes may cause issues too.  It is well known that the efficient link adaptation based on explicit CSI feedback is infeasible due to the feedback overhead and the lack of knowledge of receiver processing capability.  Implicit CSI measurement is thus inevitable.  However, when UE derive the implicit CSI, a reference transmission scheme need to be assumed.  Essentially it is impossible to decouple the transmission scheme from CSI measurement.  In order to support dynamic switching between transmission schemes, the TRP may need a UE to report its CSI assuming each candidate transmission schemes.  It can be achieve either by configure multiple CSI reports each associated with one transmission scheme, or by dynamically indicate the reference transmission scheme for CSI reporting.  The former requires the UE do measure CSI for each transmission scheme which requires additional computational efforts, not to mention in cases like supporting multi-TRP transmission and/or carrier aggregation.  The latter makes the UE to buffer a lot intermediate quantities for each transmission schemes.  As the UE may need to filter those intermediate quantities to provide a better CSI measurement when measurement restriction is disabled.  </w:t>
      </w:r>
    </w:p>
    <w:p w14:paraId="35CC7C63" w14:textId="71D79842" w:rsidR="007A1A15" w:rsidRDefault="007A1A15" w:rsidP="007A1A15">
      <w:pPr>
        <w:rPr>
          <w:b/>
          <w:i/>
          <w:lang w:val="en-GB"/>
        </w:rPr>
      </w:pPr>
      <w:r w:rsidRPr="00CD5049">
        <w:rPr>
          <w:b/>
          <w:i/>
          <w:lang w:val="en-GB"/>
        </w:rPr>
        <w:t>Observation: Decouple relationships between different components for CSI acquisition may lead to not only an increase in UE implementation complexity, but also potential performance degradation.</w:t>
      </w:r>
    </w:p>
    <w:p w14:paraId="00CCBC68" w14:textId="77777777" w:rsidR="007A1A15" w:rsidRDefault="007A1A15" w:rsidP="007A1A15">
      <w:pPr>
        <w:rPr>
          <w:b/>
          <w:i/>
          <w:lang w:val="en-GB"/>
        </w:rPr>
      </w:pPr>
      <w:r w:rsidRPr="00CD5049">
        <w:rPr>
          <w:b/>
          <w:i/>
          <w:lang w:val="en-GB"/>
        </w:rPr>
        <w:t>Proposal</w:t>
      </w:r>
      <w:r>
        <w:rPr>
          <w:b/>
          <w:i/>
          <w:lang w:val="en-GB"/>
        </w:rPr>
        <w:t xml:space="preserve"> 1</w:t>
      </w:r>
      <w:r w:rsidRPr="00CD5049">
        <w:rPr>
          <w:b/>
          <w:i/>
          <w:lang w:val="en-GB"/>
        </w:rPr>
        <w:t>: Support of decoupling of relationships between different components for CSI acquisition need to be justified either by sufficient performance benefit</w:t>
      </w:r>
      <w:r>
        <w:rPr>
          <w:b/>
          <w:i/>
          <w:lang w:val="en-GB"/>
        </w:rPr>
        <w:t>.  Strive to minimize the impact on UE implementation if any decoupling design need to be supported.</w:t>
      </w:r>
    </w:p>
    <w:p w14:paraId="49649E79" w14:textId="66322D31" w:rsidR="007A1A15" w:rsidRDefault="008B445E" w:rsidP="00270DF5">
      <w:pPr>
        <w:pStyle w:val="Heading1"/>
      </w:pPr>
      <w:r>
        <w:t>Spatial information feedback</w:t>
      </w:r>
    </w:p>
    <w:p w14:paraId="1E529ED1" w14:textId="77777777" w:rsidR="00A67A21" w:rsidRDefault="008B445E" w:rsidP="007A1A15">
      <w:pPr>
        <w:rPr>
          <w:lang w:val="en-GB"/>
        </w:rPr>
      </w:pPr>
      <w:r>
        <w:rPr>
          <w:lang w:val="en-GB"/>
        </w:rPr>
        <w:t xml:space="preserve">It was agreed in RAN1#86bis that NR supports two types of spatial information feedback.  The Type I feedback </w:t>
      </w:r>
      <w:r w:rsidR="00A67A21">
        <w:rPr>
          <w:lang w:val="en-GB"/>
        </w:rPr>
        <w:t>is c</w:t>
      </w:r>
      <w:r w:rsidR="00A67A21" w:rsidRPr="00A67A21">
        <w:rPr>
          <w:lang w:val="en-GB"/>
        </w:rPr>
        <w:t>odebook-based PMI feedback with normal spatial resolution</w:t>
      </w:r>
      <w:r w:rsidR="00A67A21">
        <w:rPr>
          <w:lang w:val="en-GB"/>
        </w:rPr>
        <w:t xml:space="preserve">, while the Type II feedback </w:t>
      </w:r>
      <w:r w:rsidR="00A67A21">
        <w:rPr>
          <w:rFonts w:hint="eastAsia"/>
          <w:lang w:val="en-GB"/>
        </w:rPr>
        <w:t xml:space="preserve">includes </w:t>
      </w:r>
      <w:r w:rsidR="00A67A21">
        <w:rPr>
          <w:lang w:val="en-GB"/>
        </w:rPr>
        <w:t>“e</w:t>
      </w:r>
      <w:r w:rsidR="00A67A21" w:rsidRPr="00A67A21">
        <w:rPr>
          <w:lang w:val="en-GB"/>
        </w:rPr>
        <w:t>xplicit” feedback and/or codebook-based feedback with higher spatial resolution</w:t>
      </w:r>
      <w:r w:rsidR="00A67A21">
        <w:rPr>
          <w:lang w:val="en-GB"/>
        </w:rPr>
        <w:t xml:space="preserve">.  </w:t>
      </w:r>
    </w:p>
    <w:p w14:paraId="263A0BCC" w14:textId="4F72BD81" w:rsidR="004C3117" w:rsidRDefault="00306C17" w:rsidP="004C3117">
      <w:pPr>
        <w:pStyle w:val="Heading3"/>
      </w:pPr>
      <w:r>
        <w:t>PMI c</w:t>
      </w:r>
      <w:r w:rsidR="004C3117" w:rsidRPr="004C3117">
        <w:t>odebook-based feedback</w:t>
      </w:r>
    </w:p>
    <w:p w14:paraId="54B1B516" w14:textId="25838BFE" w:rsidR="00A67A21" w:rsidRDefault="00A67A21" w:rsidP="007A1A15">
      <w:pPr>
        <w:rPr>
          <w:lang w:val="en-GB"/>
        </w:rPr>
      </w:pPr>
      <w:r>
        <w:rPr>
          <w:lang w:val="en-GB"/>
        </w:rPr>
        <w:t>For both types, the codebook-based feedback should be implicit CSI feedback which includes at least a PMI and a RI selected from a codebook by a</w:t>
      </w:r>
      <w:r w:rsidR="007A1A15">
        <w:rPr>
          <w:lang w:val="en-GB"/>
        </w:rPr>
        <w:t>ssuming certain transmission scheme</w:t>
      </w:r>
      <w:r>
        <w:rPr>
          <w:lang w:val="en-GB"/>
        </w:rPr>
        <w:t xml:space="preserve">.  </w:t>
      </w:r>
      <w:r w:rsidR="007A1A15">
        <w:rPr>
          <w:lang w:val="en-GB"/>
        </w:rPr>
        <w:t xml:space="preserve">The close-loop MIMO performance with </w:t>
      </w:r>
      <w:r>
        <w:rPr>
          <w:lang w:val="en-GB"/>
        </w:rPr>
        <w:t xml:space="preserve">codebook-based </w:t>
      </w:r>
      <w:r w:rsidR="007A1A15">
        <w:rPr>
          <w:lang w:val="en-GB"/>
        </w:rPr>
        <w:t xml:space="preserve">CSI feedback is tightly coupled with the PMI codebook design for the corresponding antenna port layout.  </w:t>
      </w:r>
      <w:r>
        <w:rPr>
          <w:lang w:val="en-GB"/>
        </w:rPr>
        <w:t xml:space="preserve">Since LTE Rel-10, beam selection codebooks are specified for various antenna layouts.  In LTE Rel-14, beam combination codebook is under discussion.  Compared to beam selection codebook, the beam combination codebook can provide higher spatial resolution by combining multiple beams with some predefined coefficients.  However, the beam combination codebook includes more PMI hypotheses than </w:t>
      </w:r>
      <w:r w:rsidR="00D0663D">
        <w:rPr>
          <w:lang w:val="en-GB"/>
        </w:rPr>
        <w:t>the beam selection codebook with which the spatial resolution is limited by individual beams.  As the Type I feedback is intended for normal spatial resolution, the beam combination codebook should not be included.</w:t>
      </w:r>
    </w:p>
    <w:p w14:paraId="7C99DA8E" w14:textId="77777777" w:rsidR="00D0663D" w:rsidRDefault="007A1A15" w:rsidP="007A1A15">
      <w:pPr>
        <w:rPr>
          <w:b/>
          <w:i/>
          <w:lang w:val="en-GB"/>
        </w:rPr>
      </w:pPr>
      <w:r w:rsidRPr="00940254">
        <w:rPr>
          <w:b/>
          <w:i/>
          <w:lang w:val="en-GB"/>
        </w:rPr>
        <w:t>Proposal</w:t>
      </w:r>
      <w:r>
        <w:rPr>
          <w:b/>
          <w:i/>
          <w:lang w:val="en-GB"/>
        </w:rPr>
        <w:t xml:space="preserve"> 2</w:t>
      </w:r>
      <w:r w:rsidRPr="00940254">
        <w:rPr>
          <w:b/>
          <w:i/>
          <w:lang w:val="en-GB"/>
        </w:rPr>
        <w:t xml:space="preserve">: </w:t>
      </w:r>
      <w:r w:rsidR="00D0663D">
        <w:rPr>
          <w:b/>
          <w:i/>
          <w:lang w:val="en-GB"/>
        </w:rPr>
        <w:t>Beam combination codebooks are not used for Type I feedback.</w:t>
      </w:r>
    </w:p>
    <w:p w14:paraId="340D3DB6" w14:textId="2D357227" w:rsidR="00D0663D" w:rsidRDefault="00D0663D" w:rsidP="007A1A15">
      <w:pPr>
        <w:rPr>
          <w:b/>
          <w:i/>
          <w:lang w:val="en-GB"/>
        </w:rPr>
      </w:pPr>
      <w:r>
        <w:rPr>
          <w:b/>
          <w:i/>
          <w:lang w:val="en-GB"/>
        </w:rPr>
        <w:t xml:space="preserve">Proposal </w:t>
      </w:r>
      <w:r w:rsidR="00281451">
        <w:rPr>
          <w:b/>
          <w:i/>
          <w:lang w:val="en-GB"/>
        </w:rPr>
        <w:t>3</w:t>
      </w:r>
      <w:r>
        <w:rPr>
          <w:b/>
          <w:i/>
          <w:lang w:val="en-GB"/>
        </w:rPr>
        <w:t>: For Type II codebook-based feedback, beam combination codebooks can be considered.</w:t>
      </w:r>
    </w:p>
    <w:p w14:paraId="4D97EE4E" w14:textId="007FFBC8" w:rsidR="004C3117" w:rsidRDefault="004C3117" w:rsidP="004C3117">
      <w:pPr>
        <w:pStyle w:val="Heading3"/>
      </w:pPr>
      <w:r>
        <w:lastRenderedPageBreak/>
        <w:t>Explicit feedback</w:t>
      </w:r>
    </w:p>
    <w:p w14:paraId="66E95CEA" w14:textId="3E917D47" w:rsidR="00281451" w:rsidRDefault="00281451" w:rsidP="00281451">
      <w:pPr>
        <w:rPr>
          <w:lang w:val="en-GB"/>
        </w:rPr>
      </w:pPr>
      <w:r>
        <w:rPr>
          <w:lang w:val="en-GB"/>
        </w:rPr>
        <w:t xml:space="preserve">Besides high resolution implicit feedback, explicit feedback provides another way to report </w:t>
      </w:r>
      <w:r w:rsidR="00047E48">
        <w:rPr>
          <w:lang w:val="en-GB"/>
        </w:rPr>
        <w:t>high resolution spatial information</w:t>
      </w:r>
      <w:r>
        <w:rPr>
          <w:lang w:val="en-GB"/>
        </w:rPr>
        <w:t xml:space="preserve">.  The channel coefficients or some statistics derived from channel coefficient are explicitly reported with or without quantization.  For unquantized explicit feedback, a special UL channel are needed to convey the CSI.  The CSI may suffer from the link failure, especially for cell-edge UEs, depending on the detailed design.  The sensitivity of performance to the erroneous CSI shall be carefully studied for unquantized explicit feedback.  In contrast to unquantized feedback, quantize explicit CSI reporting can be more robust to UL transmission failure by exploiting time and/or spatial diversity. </w:t>
      </w:r>
    </w:p>
    <w:p w14:paraId="219E6FE0" w14:textId="3A5856B1" w:rsidR="00281451" w:rsidRPr="00F1362A" w:rsidRDefault="00281451" w:rsidP="00281451">
      <w:pPr>
        <w:rPr>
          <w:b/>
          <w:i/>
          <w:lang w:val="en-GB"/>
        </w:rPr>
      </w:pPr>
      <w:r w:rsidRPr="00F1362A">
        <w:rPr>
          <w:b/>
          <w:i/>
          <w:lang w:val="en-GB"/>
        </w:rPr>
        <w:t xml:space="preserve">Proposal </w:t>
      </w:r>
      <w:r w:rsidR="004C3117">
        <w:rPr>
          <w:b/>
          <w:i/>
          <w:lang w:val="en-GB"/>
        </w:rPr>
        <w:t>4</w:t>
      </w:r>
      <w:r w:rsidRPr="00F1362A">
        <w:rPr>
          <w:b/>
          <w:i/>
          <w:lang w:val="en-GB"/>
        </w:rPr>
        <w:t xml:space="preserve">: </w:t>
      </w:r>
      <w:r>
        <w:rPr>
          <w:b/>
          <w:i/>
          <w:lang w:val="en-GB"/>
        </w:rPr>
        <w:t>Support quantized explicit CSI feedback and consider improve reporting reliability by exploiting time and/or spatial diversity</w:t>
      </w:r>
      <w:r w:rsidRPr="00F1362A">
        <w:rPr>
          <w:b/>
          <w:i/>
          <w:lang w:val="en-GB"/>
        </w:rPr>
        <w:t>.</w:t>
      </w:r>
    </w:p>
    <w:p w14:paraId="5636A94F" w14:textId="77777777" w:rsidR="00281451" w:rsidRDefault="00281451" w:rsidP="00281451">
      <w:pPr>
        <w:rPr>
          <w:lang w:val="en-GB"/>
        </w:rPr>
      </w:pPr>
      <w:r>
        <w:rPr>
          <w:lang w:val="en-GB"/>
        </w:rPr>
        <w:t xml:space="preserve">The quantized explicit feedback tends to be more robust for cell-edge UEs.  Feedback of channel coefficients seems to be able to provide the cell/TRP with near full knowledge of the channel which is friendly for MU operation.  However, some issues need to be considered for explicit channel coefficient feedback.  First, standalone channel coefficient feedback may not be sufficient as the knowledge of interference is still needed at the cell/TRP to determine a proper MCS. Second, the payload size could be much larger than that of implicit feedback.  So, explicit feedback is more suitable for some long-term/wideband quantities in conjunction with implicit feedback for short-term/subband CSI. </w:t>
      </w:r>
    </w:p>
    <w:p w14:paraId="0A0A19BD" w14:textId="7E210349" w:rsidR="00281451" w:rsidRPr="006465A1" w:rsidRDefault="00281451" w:rsidP="00281451">
      <w:pPr>
        <w:rPr>
          <w:b/>
          <w:i/>
          <w:lang w:val="en-GB"/>
        </w:rPr>
      </w:pPr>
      <w:r w:rsidRPr="006465A1">
        <w:rPr>
          <w:b/>
          <w:i/>
          <w:lang w:val="en-GB"/>
        </w:rPr>
        <w:t xml:space="preserve">Proposal </w:t>
      </w:r>
      <w:r w:rsidR="004C3117">
        <w:rPr>
          <w:b/>
          <w:i/>
          <w:lang w:val="en-GB"/>
        </w:rPr>
        <w:t>5</w:t>
      </w:r>
      <w:r w:rsidRPr="006465A1">
        <w:rPr>
          <w:b/>
          <w:i/>
          <w:lang w:val="en-GB"/>
        </w:rPr>
        <w:t>: Explicit feedback can be considered for long-term/wideband CSI in conjunction with implicit feedback for short-term/subband CSI.</w:t>
      </w:r>
    </w:p>
    <w:p w14:paraId="408A1990" w14:textId="77777777" w:rsidR="00281451" w:rsidRDefault="00281451" w:rsidP="00281451">
      <w:pPr>
        <w:rPr>
          <w:lang w:val="en-GB"/>
        </w:rPr>
      </w:pPr>
      <w:r>
        <w:rPr>
          <w:lang w:val="en-GB"/>
        </w:rPr>
        <w:t xml:space="preserve">One possible use case of joint explicit and implicit feedback is with hybrid of non-beamformed RS and UE-specific RS.  The cell/TRP may transmit non-beamformed RS with a long duty cycle.  A UE can estimate the channel covariance matrix based on the non-beamformed RS.  The estimated channel covariance matrix may be explicitly reported to the cell/TRP.  The cell/TRP may perform UE-specific RS beamforming based on the reported channel covariance matrix.  The UE may measure implicit CSI based on UE-specific RS.  Directly quantize the channel covariance can result in a huge CSI payload size when the number of non-beamformed CSI-RS is getting large.  The dimension reduction representation can be applied to reduce the amount of feedback.  For example, the estimated </w:t>
      </w:r>
      <w:proofErr w:type="spellStart"/>
      <w:r w:rsidRPr="00F1030D">
        <w:rPr>
          <w:i/>
          <w:lang w:val="en-GB"/>
        </w:rPr>
        <w:t>N</w:t>
      </w:r>
      <w:r w:rsidRPr="00F1030D">
        <w:rPr>
          <w:vertAlign w:val="subscript"/>
          <w:lang w:val="en-GB"/>
        </w:rPr>
        <w:t>t</w:t>
      </w:r>
      <w:proofErr w:type="spellEnd"/>
      <w:r>
        <w:rPr>
          <w:lang w:val="en-GB"/>
        </w:rPr>
        <w:t xml:space="preserve"> </w:t>
      </w:r>
      <w:r>
        <w:rPr>
          <w:rFonts w:ascii="Symbol" w:hAnsi="Symbol"/>
          <w:lang w:val="en-GB"/>
        </w:rPr>
        <w:sym w:font="Symbol" w:char="F0B4"/>
      </w:r>
      <w:r w:rsidRPr="00F1030D">
        <w:rPr>
          <w:rFonts w:ascii="Symbol" w:hAnsi="Symbol"/>
          <w:lang w:val="en-GB"/>
        </w:rPr>
        <w:t></w:t>
      </w:r>
      <w:proofErr w:type="spellStart"/>
      <w:r w:rsidRPr="00F1030D">
        <w:rPr>
          <w:i/>
          <w:lang w:val="en-GB"/>
        </w:rPr>
        <w:t>N</w:t>
      </w:r>
      <w:r w:rsidRPr="00F1030D">
        <w:rPr>
          <w:vertAlign w:val="subscript"/>
          <w:lang w:val="en-GB"/>
        </w:rPr>
        <w:t>t</w:t>
      </w:r>
      <w:proofErr w:type="spellEnd"/>
      <w:r>
        <w:rPr>
          <w:lang w:val="en-GB"/>
        </w:rPr>
        <w:t xml:space="preserve"> channel covariance matrix </w:t>
      </w:r>
      <w:r w:rsidRPr="00F1030D">
        <w:rPr>
          <w:b/>
          <w:i/>
          <w:lang w:val="en-GB"/>
        </w:rPr>
        <w:t>R</w:t>
      </w:r>
      <w:r>
        <w:rPr>
          <w:lang w:val="en-GB"/>
        </w:rPr>
        <w:t xml:space="preserve"> can be projected to the subspace spanned by a few number of basis, say {</w:t>
      </w:r>
      <w:r w:rsidRPr="00F1030D">
        <w:rPr>
          <w:b/>
          <w:i/>
          <w:lang w:val="en-GB"/>
        </w:rPr>
        <w:t>b</w:t>
      </w:r>
      <w:r w:rsidRPr="00F1030D">
        <w:rPr>
          <w:i/>
          <w:vertAlign w:val="subscript"/>
          <w:lang w:val="en-GB"/>
        </w:rPr>
        <w:t>i</w:t>
      </w:r>
      <w:r>
        <w:rPr>
          <w:lang w:val="en-GB"/>
        </w:rPr>
        <w:t xml:space="preserve">}, </w:t>
      </w:r>
      <w:proofErr w:type="spellStart"/>
      <w:r w:rsidRPr="00F1030D">
        <w:rPr>
          <w:i/>
          <w:lang w:val="en-GB"/>
        </w:rPr>
        <w:t>i</w:t>
      </w:r>
      <w:proofErr w:type="spellEnd"/>
      <w:r>
        <w:rPr>
          <w:lang w:val="en-GB"/>
        </w:rPr>
        <w:t xml:space="preserve"> = 1, 2</w:t>
      </w:r>
      <w:proofErr w:type="gramStart"/>
      <w:r>
        <w:rPr>
          <w:lang w:val="en-GB"/>
        </w:rPr>
        <w:t>, …,</w:t>
      </w:r>
      <w:proofErr w:type="gramEnd"/>
      <w:r>
        <w:rPr>
          <w:lang w:val="en-GB"/>
        </w:rPr>
        <w:t xml:space="preserve"> </w:t>
      </w:r>
      <w:r w:rsidRPr="00F1030D">
        <w:rPr>
          <w:i/>
          <w:lang w:val="en-GB"/>
        </w:rPr>
        <w:t>K</w:t>
      </w:r>
      <w:r>
        <w:rPr>
          <w:i/>
          <w:lang w:val="en-GB"/>
        </w:rPr>
        <w:t>,</w:t>
      </w:r>
      <w:r w:rsidRPr="00F1030D">
        <w:rPr>
          <w:lang w:val="en-GB"/>
        </w:rPr>
        <w:t xml:space="preserve"> where</w:t>
      </w:r>
      <w:r>
        <w:rPr>
          <w:lang w:val="en-GB"/>
        </w:rPr>
        <w:t xml:space="preserve"> </w:t>
      </w:r>
      <w:r w:rsidRPr="00F1030D">
        <w:rPr>
          <w:i/>
          <w:lang w:val="en-GB"/>
        </w:rPr>
        <w:t>K</w:t>
      </w:r>
      <w:r>
        <w:rPr>
          <w:lang w:val="en-GB"/>
        </w:rPr>
        <w:t xml:space="preserve"> &lt;&lt; </w:t>
      </w:r>
      <w:r w:rsidRPr="00F1030D">
        <w:rPr>
          <w:i/>
          <w:lang w:val="en-GB"/>
        </w:rPr>
        <w:t>N</w:t>
      </w:r>
      <w:r w:rsidRPr="00F1030D">
        <w:rPr>
          <w:vertAlign w:val="subscript"/>
          <w:lang w:val="en-GB"/>
        </w:rPr>
        <w:t>t</w:t>
      </w:r>
      <w:r w:rsidRPr="00F1030D">
        <w:rPr>
          <w:lang w:val="en-GB"/>
        </w:rPr>
        <w:t xml:space="preserve">.  </w:t>
      </w:r>
      <w:r>
        <w:rPr>
          <w:lang w:val="en-GB"/>
        </w:rPr>
        <w:t xml:space="preserve">The basis may be selected from a predefine set.  A UE may quantized projections </w:t>
      </w:r>
      <w:proofErr w:type="spellStart"/>
      <w:r w:rsidRPr="009F1993">
        <w:rPr>
          <w:i/>
          <w:lang w:val="en-GB"/>
        </w:rPr>
        <w:t>a</w:t>
      </w:r>
      <w:r w:rsidRPr="009F1993">
        <w:rPr>
          <w:i/>
          <w:vertAlign w:val="subscript"/>
          <w:lang w:val="en-GB"/>
        </w:rPr>
        <w:t>ij</w:t>
      </w:r>
      <w:proofErr w:type="spellEnd"/>
      <w:r>
        <w:rPr>
          <w:lang w:val="en-GB"/>
        </w:rPr>
        <w:t xml:space="preserve"> = </w:t>
      </w:r>
      <w:proofErr w:type="gramStart"/>
      <w:r w:rsidRPr="009F1993">
        <w:rPr>
          <w:i/>
          <w:lang w:val="en-GB"/>
        </w:rPr>
        <w:t>Q</w:t>
      </w:r>
      <w:r>
        <w:rPr>
          <w:lang w:val="en-GB"/>
        </w:rPr>
        <w:t>(</w:t>
      </w:r>
      <w:proofErr w:type="spellStart"/>
      <w:proofErr w:type="gramEnd"/>
      <w:r w:rsidRPr="009F1993">
        <w:rPr>
          <w:b/>
          <w:i/>
          <w:lang w:val="en-GB"/>
        </w:rPr>
        <w:t>b</w:t>
      </w:r>
      <w:r w:rsidRPr="009F1993">
        <w:rPr>
          <w:i/>
          <w:vertAlign w:val="subscript"/>
          <w:lang w:val="en-GB"/>
        </w:rPr>
        <w:t>i</w:t>
      </w:r>
      <w:r w:rsidRPr="009F1993">
        <w:rPr>
          <w:vertAlign w:val="superscript"/>
          <w:lang w:val="en-GB"/>
        </w:rPr>
        <w:t>H</w:t>
      </w:r>
      <w:r w:rsidRPr="009F1993">
        <w:rPr>
          <w:b/>
          <w:i/>
          <w:lang w:val="en-GB"/>
        </w:rPr>
        <w:t>Rb</w:t>
      </w:r>
      <w:r w:rsidRPr="009F1993">
        <w:rPr>
          <w:i/>
          <w:vertAlign w:val="subscript"/>
          <w:lang w:val="en-GB"/>
        </w:rPr>
        <w:t>j</w:t>
      </w:r>
      <w:proofErr w:type="spellEnd"/>
      <w:r w:rsidRPr="009F1993">
        <w:rPr>
          <w:lang w:val="en-GB"/>
        </w:rPr>
        <w:t>)</w:t>
      </w:r>
      <w:r>
        <w:rPr>
          <w:lang w:val="en-GB"/>
        </w:rPr>
        <w:t xml:space="preserve"> and the indices of the selected basis.  The cell/TRP may recover the eigenvectors of the channel covariance based on {</w:t>
      </w:r>
      <w:r w:rsidRPr="00F1030D">
        <w:rPr>
          <w:b/>
          <w:i/>
          <w:lang w:val="en-GB"/>
        </w:rPr>
        <w:t>b</w:t>
      </w:r>
      <w:r w:rsidRPr="00F1030D">
        <w:rPr>
          <w:i/>
          <w:vertAlign w:val="subscript"/>
          <w:lang w:val="en-GB"/>
        </w:rPr>
        <w:t>i</w:t>
      </w:r>
      <w:r>
        <w:rPr>
          <w:lang w:val="en-GB"/>
        </w:rPr>
        <w:t>} and {</w:t>
      </w:r>
      <w:proofErr w:type="spellStart"/>
      <w:r w:rsidRPr="009F1993">
        <w:rPr>
          <w:i/>
          <w:lang w:val="en-GB"/>
        </w:rPr>
        <w:t>a</w:t>
      </w:r>
      <w:r w:rsidRPr="00F1030D">
        <w:rPr>
          <w:i/>
          <w:vertAlign w:val="subscript"/>
          <w:lang w:val="en-GB"/>
        </w:rPr>
        <w:t>i</w:t>
      </w:r>
      <w:r>
        <w:rPr>
          <w:i/>
          <w:vertAlign w:val="subscript"/>
          <w:lang w:val="en-GB"/>
        </w:rPr>
        <w:t>j</w:t>
      </w:r>
      <w:proofErr w:type="spellEnd"/>
      <w:r>
        <w:rPr>
          <w:lang w:val="en-GB"/>
        </w:rPr>
        <w:t>} and use the eigenvectors as beamformers for UE-specific RS.</w:t>
      </w:r>
    </w:p>
    <w:p w14:paraId="0D03821B" w14:textId="249D15F5" w:rsidR="00281451" w:rsidRDefault="00281451" w:rsidP="00281451">
      <w:pPr>
        <w:rPr>
          <w:b/>
          <w:i/>
          <w:lang w:val="en-GB"/>
        </w:rPr>
      </w:pPr>
      <w:r w:rsidRPr="00F1362A">
        <w:rPr>
          <w:b/>
          <w:i/>
          <w:lang w:val="en-GB"/>
        </w:rPr>
        <w:t xml:space="preserve">Proposal </w:t>
      </w:r>
      <w:r w:rsidR="004C3117">
        <w:rPr>
          <w:b/>
          <w:i/>
          <w:lang w:val="en-GB"/>
        </w:rPr>
        <w:t>6</w:t>
      </w:r>
      <w:r w:rsidRPr="00F1362A">
        <w:rPr>
          <w:b/>
          <w:i/>
          <w:lang w:val="en-GB"/>
        </w:rPr>
        <w:t>: Support of quantized explicit feedback for long-term channel statistics can be considered.</w:t>
      </w:r>
    </w:p>
    <w:p w14:paraId="339D3C1C" w14:textId="5EFEA7F7" w:rsidR="00042C15" w:rsidRDefault="00042C15" w:rsidP="00042C15">
      <w:pPr>
        <w:rPr>
          <w:lang w:val="en-GB"/>
        </w:rPr>
      </w:pPr>
      <w:r w:rsidRPr="00A47AAB">
        <w:rPr>
          <w:lang w:val="en-GB"/>
        </w:rPr>
        <w:t>It</w:t>
      </w:r>
      <w:r w:rsidR="00CB013E">
        <w:rPr>
          <w:lang w:val="en-GB"/>
        </w:rPr>
        <w:t xml:space="preserve">’s </w:t>
      </w:r>
      <w:r>
        <w:rPr>
          <w:lang w:val="en-GB"/>
        </w:rPr>
        <w:t>worth noting that explicit feedback may be partially codebook-based.  For example, in the aforementioned covariance feedback consists of two components, the basis {</w:t>
      </w:r>
      <w:r w:rsidRPr="00F1030D">
        <w:rPr>
          <w:b/>
          <w:i/>
          <w:lang w:val="en-GB"/>
        </w:rPr>
        <w:t>b</w:t>
      </w:r>
      <w:r w:rsidRPr="00F1030D">
        <w:rPr>
          <w:i/>
          <w:vertAlign w:val="subscript"/>
          <w:lang w:val="en-GB"/>
        </w:rPr>
        <w:t>i</w:t>
      </w:r>
      <w:r>
        <w:rPr>
          <w:lang w:val="en-GB"/>
        </w:rPr>
        <w:t>} and the projections {</w:t>
      </w:r>
      <w:proofErr w:type="spellStart"/>
      <w:r w:rsidRPr="009F1993">
        <w:rPr>
          <w:i/>
          <w:lang w:val="en-GB"/>
        </w:rPr>
        <w:t>a</w:t>
      </w:r>
      <w:r w:rsidRPr="00F1030D">
        <w:rPr>
          <w:i/>
          <w:vertAlign w:val="subscript"/>
          <w:lang w:val="en-GB"/>
        </w:rPr>
        <w:t>i</w:t>
      </w:r>
      <w:r>
        <w:rPr>
          <w:i/>
          <w:vertAlign w:val="subscript"/>
          <w:lang w:val="en-GB"/>
        </w:rPr>
        <w:t>j</w:t>
      </w:r>
      <w:proofErr w:type="spellEnd"/>
      <w:r>
        <w:rPr>
          <w:lang w:val="en-GB"/>
        </w:rPr>
        <w:t xml:space="preserve">}.  The former may be represented by a codeword in a predefined codebook, while the latter may be quantized in an element-wise manner.  A common codebook may be used for basis quantization in explicit feedback and for W1 quantization in implicit feedback.  Such common codebook design allows UE to reuse some intermediate result computed for one types of feedback to another.  </w:t>
      </w:r>
    </w:p>
    <w:p w14:paraId="0D9BF89C" w14:textId="567D9B92" w:rsidR="00042C15" w:rsidRDefault="00042C15" w:rsidP="00281451">
      <w:pPr>
        <w:rPr>
          <w:b/>
          <w:i/>
          <w:lang w:val="en-GB"/>
        </w:rPr>
      </w:pPr>
      <w:r w:rsidRPr="00A47AAB">
        <w:rPr>
          <w:b/>
          <w:i/>
          <w:lang w:val="en-GB"/>
        </w:rPr>
        <w:t>Proposal 7: NR shall consider common codebook design for at least some components in explicit feedback and implicit feedback.</w:t>
      </w:r>
    </w:p>
    <w:p w14:paraId="4C0D15F7" w14:textId="08ECC456" w:rsidR="000C30E4" w:rsidRDefault="000C30E4" w:rsidP="000C30E4">
      <w:pPr>
        <w:pStyle w:val="Heading3"/>
      </w:pPr>
      <w:r>
        <w:t>Beam-related feedback</w:t>
      </w:r>
    </w:p>
    <w:p w14:paraId="71E5DC0B" w14:textId="3A2E8548" w:rsidR="007A1A15" w:rsidRDefault="004C3117" w:rsidP="007A1A15">
      <w:pPr>
        <w:rPr>
          <w:lang w:val="en-GB"/>
        </w:rPr>
      </w:pPr>
      <w:r>
        <w:rPr>
          <w:lang w:val="en-GB"/>
        </w:rPr>
        <w:t xml:space="preserve">As agreed in RAN1#86bis, for both Type I and Type II, </w:t>
      </w:r>
      <w:r w:rsidRPr="004C3117">
        <w:rPr>
          <w:lang w:val="en-GB"/>
        </w:rPr>
        <w:t>beam-related feedback can be included</w:t>
      </w:r>
      <w:r>
        <w:rPr>
          <w:lang w:val="en-GB"/>
        </w:rPr>
        <w:t xml:space="preserve">.  </w:t>
      </w:r>
      <w:r w:rsidR="007A1A15">
        <w:rPr>
          <w:lang w:val="en-GB"/>
        </w:rPr>
        <w:t>In LTE Rel-13, the CLASS B CSI feedback based on K &gt; 1 beamformed CSI-RSs include a single CSI-RS resource indicator (CRI) to</w:t>
      </w:r>
      <w:r>
        <w:rPr>
          <w:lang w:val="en-GB"/>
        </w:rPr>
        <w:t xml:space="preserve"> indicate which CSI-RS resource, also known as beam, </w:t>
      </w:r>
      <w:r w:rsidR="007A1A15">
        <w:rPr>
          <w:lang w:val="en-GB"/>
        </w:rPr>
        <w:t xml:space="preserve">is selected as a reference for CQI/PMI/RI reporting.  Similarly, </w:t>
      </w:r>
      <w:r w:rsidR="007A1A15" w:rsidRPr="00614312">
        <w:rPr>
          <w:i/>
          <w:lang w:val="en-GB"/>
        </w:rPr>
        <w:t>K</w:t>
      </w:r>
      <w:r w:rsidR="007A1A15">
        <w:rPr>
          <w:lang w:val="en-GB"/>
        </w:rPr>
        <w:t xml:space="preserve"> &gt; 1 beamformed </w:t>
      </w:r>
      <w:r>
        <w:rPr>
          <w:lang w:val="en-GB"/>
        </w:rPr>
        <w:t>CSI-</w:t>
      </w:r>
      <w:r w:rsidR="007A1A15">
        <w:rPr>
          <w:lang w:val="en-GB"/>
        </w:rPr>
        <w:t xml:space="preserve">RS resources may be configured for CSI measurement in NR MIMO.  The </w:t>
      </w:r>
      <w:r>
        <w:rPr>
          <w:lang w:val="en-GB"/>
        </w:rPr>
        <w:t>spatial information</w:t>
      </w:r>
      <w:r w:rsidR="007A1A15">
        <w:rPr>
          <w:lang w:val="en-GB"/>
        </w:rPr>
        <w:t xml:space="preserve"> feedback based on multiple beamformed </w:t>
      </w:r>
      <w:r>
        <w:rPr>
          <w:lang w:val="en-GB"/>
        </w:rPr>
        <w:t>CSI-</w:t>
      </w:r>
      <w:r w:rsidR="007A1A15">
        <w:rPr>
          <w:lang w:val="en-GB"/>
        </w:rPr>
        <w:t>RSs sh</w:t>
      </w:r>
      <w:r>
        <w:rPr>
          <w:lang w:val="en-GB"/>
        </w:rPr>
        <w:t xml:space="preserve">ould be </w:t>
      </w:r>
      <w:r w:rsidR="007A1A15">
        <w:rPr>
          <w:lang w:val="en-GB"/>
        </w:rPr>
        <w:t>supported.  Several alternatives can be considered.</w:t>
      </w:r>
    </w:p>
    <w:p w14:paraId="1A3793B3" w14:textId="77777777" w:rsidR="007A1A15" w:rsidRPr="00656AD4" w:rsidRDefault="007A1A15" w:rsidP="007A1A15">
      <w:pPr>
        <w:pStyle w:val="ListParagraph"/>
        <w:numPr>
          <w:ilvl w:val="0"/>
          <w:numId w:val="9"/>
        </w:numPr>
        <w:rPr>
          <w:rFonts w:ascii="Times New Roman" w:hAnsi="Times New Roman"/>
          <w:sz w:val="20"/>
          <w:lang w:val="en-GB"/>
        </w:rPr>
      </w:pPr>
      <w:r w:rsidRPr="00656AD4">
        <w:rPr>
          <w:rFonts w:ascii="Times New Roman" w:hAnsi="Times New Roman"/>
          <w:sz w:val="20"/>
          <w:lang w:val="en-GB"/>
        </w:rPr>
        <w:t>Alt-1. Common RI + independent CQI/PMI</w:t>
      </w:r>
    </w:p>
    <w:p w14:paraId="6129FDB0" w14:textId="77777777" w:rsidR="007A1A15" w:rsidRPr="00656AD4" w:rsidRDefault="007A1A15" w:rsidP="007A1A15">
      <w:pPr>
        <w:pStyle w:val="ListParagraph"/>
        <w:numPr>
          <w:ilvl w:val="0"/>
          <w:numId w:val="9"/>
        </w:numPr>
        <w:rPr>
          <w:rFonts w:ascii="Times New Roman" w:hAnsi="Times New Roman"/>
          <w:sz w:val="20"/>
          <w:lang w:val="en-GB"/>
        </w:rPr>
      </w:pPr>
      <w:r w:rsidRPr="00656AD4">
        <w:rPr>
          <w:rFonts w:ascii="Times New Roman" w:hAnsi="Times New Roman"/>
          <w:sz w:val="20"/>
          <w:lang w:val="en-GB"/>
        </w:rPr>
        <w:t>Alt-2. Best set of CRIs + aggregated RI/CQI</w:t>
      </w:r>
    </w:p>
    <w:p w14:paraId="22F6239A" w14:textId="77777777" w:rsidR="007A1A15" w:rsidRPr="00656AD4" w:rsidRDefault="007A1A15" w:rsidP="007A1A15">
      <w:pPr>
        <w:pStyle w:val="ListParagraph"/>
        <w:numPr>
          <w:ilvl w:val="0"/>
          <w:numId w:val="9"/>
        </w:numPr>
        <w:rPr>
          <w:rFonts w:ascii="Times New Roman" w:hAnsi="Times New Roman"/>
          <w:sz w:val="20"/>
          <w:lang w:val="en-GB"/>
        </w:rPr>
      </w:pPr>
      <w:r w:rsidRPr="00656AD4">
        <w:rPr>
          <w:rFonts w:ascii="Times New Roman" w:hAnsi="Times New Roman"/>
          <w:sz w:val="20"/>
          <w:lang w:val="en-GB"/>
        </w:rPr>
        <w:t>Alt-3. Two-level CRI</w:t>
      </w:r>
    </w:p>
    <w:p w14:paraId="57C09C8B" w14:textId="77777777" w:rsidR="007A1A15" w:rsidRPr="00656AD4" w:rsidRDefault="007A1A15" w:rsidP="007A1A15">
      <w:pPr>
        <w:pStyle w:val="ListParagraph"/>
        <w:numPr>
          <w:ilvl w:val="0"/>
          <w:numId w:val="9"/>
        </w:numPr>
        <w:spacing w:after="240"/>
        <w:rPr>
          <w:rFonts w:ascii="Times New Roman" w:hAnsi="Times New Roman"/>
          <w:sz w:val="20"/>
          <w:lang w:val="en-GB"/>
        </w:rPr>
      </w:pPr>
      <w:r w:rsidRPr="00656AD4">
        <w:rPr>
          <w:rFonts w:ascii="Times New Roman" w:hAnsi="Times New Roman"/>
          <w:sz w:val="20"/>
          <w:lang w:val="en-GB"/>
        </w:rPr>
        <w:t>Alt-4. Best-</w:t>
      </w:r>
      <w:r w:rsidRPr="00656AD4">
        <w:rPr>
          <w:rFonts w:ascii="Times New Roman" w:hAnsi="Times New Roman"/>
          <w:i/>
          <w:sz w:val="20"/>
          <w:lang w:val="en-GB"/>
        </w:rPr>
        <w:t>M</w:t>
      </w:r>
      <w:r w:rsidRPr="00656AD4">
        <w:rPr>
          <w:rFonts w:ascii="Times New Roman" w:hAnsi="Times New Roman"/>
          <w:sz w:val="20"/>
          <w:lang w:val="en-GB"/>
        </w:rPr>
        <w:t xml:space="preserve"> subband CRI</w:t>
      </w:r>
    </w:p>
    <w:p w14:paraId="134252EC" w14:textId="77777777" w:rsidR="007A1A15" w:rsidRDefault="007A1A15" w:rsidP="007A1A15">
      <w:pPr>
        <w:rPr>
          <w:lang w:val="en-GB"/>
        </w:rPr>
      </w:pPr>
      <w:r>
        <w:rPr>
          <w:lang w:val="en-GB"/>
        </w:rPr>
        <w:lastRenderedPageBreak/>
        <w:t xml:space="preserve">In Alt-1, a UE may report a common RI for all </w:t>
      </w:r>
      <w:r w:rsidRPr="00614312">
        <w:rPr>
          <w:i/>
          <w:lang w:val="en-GB"/>
        </w:rPr>
        <w:t>K</w:t>
      </w:r>
      <w:r>
        <w:rPr>
          <w:lang w:val="en-GB"/>
        </w:rPr>
        <w:t xml:space="preserve"> CSI-RS resources.  For each CSI-RS resource, a CQI (and a PMI if needed) can be reported for the common RI by assuming certain close- or open-loop MIMO transmission.  This gives the TRP the flexibility to perform dynamic beam switching for DL data transmission.</w:t>
      </w:r>
    </w:p>
    <w:p w14:paraId="7273D3B7" w14:textId="77777777" w:rsidR="007A1A15" w:rsidRDefault="007A1A15" w:rsidP="007A1A15">
      <w:pPr>
        <w:rPr>
          <w:lang w:val="en-GB"/>
        </w:rPr>
      </w:pPr>
      <w:r>
        <w:rPr>
          <w:lang w:val="en-GB"/>
        </w:rPr>
        <w:t>In Alt-2, a UE may report multiple CRIs to indicate a subset of candidate beams for open-loop beam cycling.  The RI and CQI is determined by assuming certain predefined beam cycling on the selected beams associated with the RS resources indicated by CRIs.  The multiple CRIs may be reported individually or using joint encoding.</w:t>
      </w:r>
    </w:p>
    <w:p w14:paraId="608E0538" w14:textId="77777777" w:rsidR="007A1A15" w:rsidRDefault="007A1A15" w:rsidP="007A1A15">
      <w:pPr>
        <w:rPr>
          <w:lang w:val="en-GB"/>
        </w:rPr>
      </w:pPr>
      <w:r>
        <w:rPr>
          <w:lang w:val="en-GB"/>
        </w:rPr>
        <w:t xml:space="preserve">In Alt-2, the beam switching is performed in a deterministic manner.  To enable UE assisted subband beam switching, Alt-3 and Alt-4 can be considered.  In Alt-3, a first level wideband CRI is reported to indicate that the beams associated with the corresponding resource(s) shall be considered for dynamic beam switching.  The UE assisted subband beam is selection is indicated by a second level subband CRI reporting.  The subband CRI reporting indicates which one of the best beams indicated by the first level CRI shall be considered for a given subband.  For close-loop MIMO, the PMI reporting is determined based on the subband CRI.  </w:t>
      </w:r>
    </w:p>
    <w:p w14:paraId="436B2B5B" w14:textId="77777777" w:rsidR="007A1A15" w:rsidRDefault="007A1A15" w:rsidP="007A1A15">
      <w:pPr>
        <w:rPr>
          <w:lang w:val="en-GB"/>
        </w:rPr>
      </w:pPr>
      <w:r>
        <w:rPr>
          <w:lang w:val="en-GB"/>
        </w:rPr>
        <w:t>Alt-4 provides another approach to support UE assisted subband beam switching.  Similar to the best-</w:t>
      </w:r>
      <w:r w:rsidRPr="00A83B6F">
        <w:rPr>
          <w:i/>
          <w:lang w:val="en-GB"/>
        </w:rPr>
        <w:t>M</w:t>
      </w:r>
      <w:r>
        <w:rPr>
          <w:lang w:val="en-GB"/>
        </w:rPr>
        <w:t xml:space="preserve"> subband CQI reporting, a UE can report best-</w:t>
      </w:r>
      <w:r w:rsidRPr="00A83B6F">
        <w:rPr>
          <w:i/>
          <w:lang w:val="en-GB"/>
        </w:rPr>
        <w:t>M</w:t>
      </w:r>
      <w:r>
        <w:rPr>
          <w:lang w:val="en-GB"/>
        </w:rPr>
        <w:t xml:space="preserve"> CRI to indicate several selected subbands and the best CRI on each of them.</w:t>
      </w:r>
    </w:p>
    <w:p w14:paraId="016B1F20" w14:textId="1292D8D6" w:rsidR="007A1A15" w:rsidRDefault="007A1A15" w:rsidP="007A1A15">
      <w:pPr>
        <w:rPr>
          <w:b/>
          <w:i/>
          <w:lang w:val="en-GB"/>
        </w:rPr>
      </w:pPr>
      <w:r w:rsidRPr="00A83B6F">
        <w:rPr>
          <w:b/>
          <w:i/>
          <w:lang w:val="en-GB"/>
        </w:rPr>
        <w:t xml:space="preserve">Proposal </w:t>
      </w:r>
      <w:r w:rsidR="00005C7D">
        <w:rPr>
          <w:b/>
          <w:i/>
          <w:lang w:val="en-GB"/>
        </w:rPr>
        <w:t>8</w:t>
      </w:r>
      <w:r w:rsidRPr="00A83B6F">
        <w:rPr>
          <w:b/>
          <w:i/>
          <w:lang w:val="en-GB"/>
        </w:rPr>
        <w:t xml:space="preserve">: For beamformed </w:t>
      </w:r>
      <w:r w:rsidR="004C3117">
        <w:rPr>
          <w:b/>
          <w:i/>
          <w:lang w:val="en-GB"/>
        </w:rPr>
        <w:t>CSI-</w:t>
      </w:r>
      <w:r w:rsidRPr="00A83B6F">
        <w:rPr>
          <w:b/>
          <w:i/>
          <w:lang w:val="en-GB"/>
        </w:rPr>
        <w:t>RS based feedback, dynamic beam switching shall be supported.  Above four alternatives can be studied.</w:t>
      </w:r>
    </w:p>
    <w:p w14:paraId="0595B2AB" w14:textId="63621CE2" w:rsidR="007A1A15" w:rsidRDefault="000C30E4" w:rsidP="007A1A15">
      <w:pPr>
        <w:rPr>
          <w:lang w:val="en-GB"/>
        </w:rPr>
      </w:pPr>
      <w:r w:rsidRPr="005F535D">
        <w:rPr>
          <w:lang w:val="en-GB"/>
        </w:rPr>
        <w:t xml:space="preserve">In addition to beam switching, beam-related feedback may also provide beam refinement capability.  </w:t>
      </w:r>
      <w:r w:rsidR="008E7609" w:rsidRPr="005F535D">
        <w:rPr>
          <w:lang w:val="en-GB"/>
        </w:rPr>
        <w:t>A UE may report a</w:t>
      </w:r>
      <w:r w:rsidR="007A1A15" w:rsidRPr="005F535D">
        <w:rPr>
          <w:lang w:val="en-GB"/>
        </w:rPr>
        <w:t xml:space="preserve">n indication of how to combine multiple beams to form a better UE-specific beam, e.g., a PMI based on </w:t>
      </w:r>
      <w:r w:rsidR="00A36ECA" w:rsidRPr="00A36ECA">
        <w:rPr>
          <w:lang w:val="en-GB"/>
        </w:rPr>
        <w:t>phase difference between multiple ports</w:t>
      </w:r>
      <w:r w:rsidR="00A36ECA">
        <w:rPr>
          <w:lang w:val="en-GB"/>
        </w:rPr>
        <w:t xml:space="preserve"> </w:t>
      </w:r>
      <w:r w:rsidR="007A1A15" w:rsidRPr="005F535D">
        <w:rPr>
          <w:lang w:val="en-GB"/>
        </w:rPr>
        <w:t xml:space="preserve">to indicate some incremental information for tuning current UE-specific </w:t>
      </w:r>
      <w:r w:rsidR="008E7609" w:rsidRPr="005F535D">
        <w:rPr>
          <w:lang w:val="en-GB"/>
        </w:rPr>
        <w:t>CSI-</w:t>
      </w:r>
      <w:r w:rsidR="007A1A15" w:rsidRPr="005F535D">
        <w:rPr>
          <w:lang w:val="en-GB"/>
        </w:rPr>
        <w:t>RS beamforming.</w:t>
      </w:r>
    </w:p>
    <w:p w14:paraId="5AF40BC2" w14:textId="5371E796" w:rsidR="007A1A15" w:rsidRPr="00C137EC" w:rsidRDefault="007A1A15" w:rsidP="007A1A15">
      <w:pPr>
        <w:rPr>
          <w:b/>
          <w:i/>
          <w:lang w:val="en-GB"/>
        </w:rPr>
      </w:pPr>
      <w:r w:rsidRPr="00C137EC">
        <w:rPr>
          <w:b/>
          <w:i/>
          <w:lang w:val="en-GB"/>
        </w:rPr>
        <w:t xml:space="preserve">Proposal </w:t>
      </w:r>
      <w:r w:rsidR="00005C7D">
        <w:rPr>
          <w:b/>
          <w:i/>
          <w:lang w:val="en-GB"/>
        </w:rPr>
        <w:t>9</w:t>
      </w:r>
      <w:r w:rsidRPr="00C137EC">
        <w:rPr>
          <w:b/>
          <w:i/>
          <w:lang w:val="en-GB"/>
        </w:rPr>
        <w:t xml:space="preserve">: </w:t>
      </w:r>
      <w:r w:rsidR="008E7609">
        <w:rPr>
          <w:b/>
          <w:i/>
          <w:lang w:val="en-GB"/>
        </w:rPr>
        <w:t xml:space="preserve">NR supports </w:t>
      </w:r>
      <w:r w:rsidR="00425354">
        <w:rPr>
          <w:b/>
          <w:i/>
          <w:lang w:val="en-GB"/>
        </w:rPr>
        <w:t xml:space="preserve">differential </w:t>
      </w:r>
      <w:r w:rsidR="00A36ECA">
        <w:rPr>
          <w:b/>
          <w:i/>
          <w:lang w:val="en-GB"/>
        </w:rPr>
        <w:t>channel state</w:t>
      </w:r>
      <w:r w:rsidR="008E7609">
        <w:rPr>
          <w:b/>
          <w:i/>
          <w:lang w:val="en-GB"/>
        </w:rPr>
        <w:t xml:space="preserve"> feedback for beam refinement.</w:t>
      </w:r>
    </w:p>
    <w:p w14:paraId="02D5D9F3" w14:textId="77777777" w:rsidR="007A1A15" w:rsidRDefault="007A1A15" w:rsidP="00270DF5">
      <w:pPr>
        <w:pStyle w:val="Heading1"/>
      </w:pPr>
      <w:r>
        <w:t>Interference feedback for reciprocity-based transmission</w:t>
      </w:r>
    </w:p>
    <w:p w14:paraId="6116F227" w14:textId="77777777" w:rsidR="007A1A15" w:rsidRDefault="007A1A15" w:rsidP="007A1A15">
      <w:r>
        <w:t>When UL-DL reciprocity can be exploited to provide knowledge of the DL channel at the TRP, a reciprocity-based spatial multiplexing transmission scheme could be employed to provide accurate channel state information at the TRP.  Such a transmission scheme would additionally require the UEs to report the interference measured in the RS used for CSI measurements, or in the data resources.  The interference reporting can be in multiple forms, including CQI, interference covariance matrix, and/or RI, and/or PMI, and/or demodulation SINR, etc.  Specifically, an example of interference reporting could be a combination of a properly-quantized or averaged, wideband or narrowband, interference covariance matrix, with the measured CQI, which could be exploited by the TRP for steering the reciprocity-based beams and for adjusting scheduling decisions.  Another example is the demodulation SINR measured in the data resources which could be especially helpful for bursty type of traffic when there might not be sufficient back-to-back transmissions for</w:t>
      </w:r>
      <w:r w:rsidRPr="002260B7">
        <w:t xml:space="preserve"> </w:t>
      </w:r>
      <w:r>
        <w:t>the TRP’s outer loop to converge.  The details of interference measurement reporting need to be carefully studied possibly in conjunction with reciprocity-based transmission schemes.</w:t>
      </w:r>
    </w:p>
    <w:p w14:paraId="4854A8D2" w14:textId="46771DB9" w:rsidR="007A1A15" w:rsidRDefault="007A1A15" w:rsidP="007A1A15">
      <w:pPr>
        <w:rPr>
          <w:b/>
          <w:i/>
        </w:rPr>
      </w:pPr>
      <w:r w:rsidRPr="00AF61E0">
        <w:rPr>
          <w:b/>
          <w:i/>
        </w:rPr>
        <w:t xml:space="preserve">Proposal </w:t>
      </w:r>
      <w:r w:rsidR="00B25A5B">
        <w:rPr>
          <w:b/>
          <w:i/>
        </w:rPr>
        <w:t>10</w:t>
      </w:r>
      <w:r w:rsidRPr="00AF61E0">
        <w:rPr>
          <w:b/>
          <w:i/>
        </w:rPr>
        <w:t>: Study various interference reporting schemes in conjunction with reciprocity based spatial multiplexing.</w:t>
      </w:r>
      <w:r>
        <w:rPr>
          <w:b/>
          <w:i/>
        </w:rPr>
        <w:t xml:space="preserve"> </w:t>
      </w:r>
    </w:p>
    <w:p w14:paraId="4D8DA8FA" w14:textId="4A3925B2" w:rsidR="00E66812" w:rsidRDefault="00E66812" w:rsidP="00270DF5">
      <w:pPr>
        <w:pStyle w:val="Heading1"/>
      </w:pPr>
      <w:r>
        <w:t>CSI feedback timeline</w:t>
      </w:r>
    </w:p>
    <w:p w14:paraId="12D9B0B4" w14:textId="77777777" w:rsidR="00C64FC9" w:rsidRDefault="00464BF9" w:rsidP="00C64FC9">
      <w:r>
        <w:t xml:space="preserve">Another important design aspect of CSI acquisition is the CSI feedback timeline.  </w:t>
      </w:r>
      <w:r>
        <w:rPr>
          <w:lang w:val="en-GB"/>
        </w:rPr>
        <w:t>It was agreed in RAN1#86bi</w:t>
      </w:r>
      <w:r w:rsidRPr="00464BF9">
        <w:rPr>
          <w:lang w:val="en-GB"/>
        </w:rPr>
        <w:t>s to study t</w:t>
      </w:r>
      <w:r w:rsidRPr="00270DF5">
        <w:t xml:space="preserve">he feasibility of CSI-RS transmission and CSI reporting in a self-contained structure (e.g., subframe) considering UE implementation complexity.  </w:t>
      </w:r>
      <w:r w:rsidR="00594659">
        <w:t>Note that concept of CSI-RS transmission and CSI reporting in a self-contained structure is not necessarily restricted to TDD operation.  As shown in Figure 1, three types of self-contained structure can be considered.</w:t>
      </w:r>
      <w:r w:rsidR="00C64FC9">
        <w:t xml:space="preserve"> </w:t>
      </w:r>
    </w:p>
    <w:p w14:paraId="4F539DF9" w14:textId="7B7FF3B8" w:rsidR="00594659" w:rsidRPr="00270DF5" w:rsidRDefault="00C64FC9">
      <w:pPr>
        <w:rPr>
          <w:lang w:val="en-GB"/>
        </w:rPr>
      </w:pPr>
      <w:r>
        <w:rPr>
          <w:lang w:val="en-GB"/>
        </w:rPr>
        <w:t xml:space="preserve">Whether or not a CSI feedback can be fully “self-contained” in same subframe or in a single interlaced subframe depends on the CSI measurement complexity and the timing constraints.  The self-contained full CSI feedback including PMI/RI and CQI can be challenging due to the heavy CSI computational complexity.  Some “relaxed” self-contained CSI feedback can be considered.  One possible relaxation could be allowing CSI triggering and CSI RS transmission are not “self-contained”.  That means the CSI triggering and CSI-RS transmission may be in subframe </w:t>
      </w:r>
      <w:r w:rsidRPr="00660A1C">
        <w:rPr>
          <w:i/>
          <w:lang w:val="en-GB"/>
        </w:rPr>
        <w:t>n</w:t>
      </w:r>
      <w:r>
        <w:rPr>
          <w:lang w:val="en-GB"/>
        </w:rPr>
        <w:t xml:space="preserve"> while CSI reporting happens in subframe </w:t>
      </w:r>
      <w:r w:rsidRPr="00660A1C">
        <w:rPr>
          <w:i/>
          <w:lang w:val="en-GB"/>
        </w:rPr>
        <w:t>n</w:t>
      </w:r>
      <w:r>
        <w:rPr>
          <w:lang w:val="en-GB"/>
        </w:rPr>
        <w:t xml:space="preserve"> + </w:t>
      </w:r>
      <w:r>
        <w:rPr>
          <w:i/>
          <w:lang w:val="en-GB"/>
        </w:rPr>
        <w:t>k</w:t>
      </w:r>
      <w:r>
        <w:rPr>
          <w:lang w:val="en-GB"/>
        </w:rPr>
        <w:t xml:space="preserve">, where </w:t>
      </w:r>
      <w:r w:rsidRPr="00660A1C">
        <w:rPr>
          <w:i/>
          <w:lang w:val="en-GB"/>
        </w:rPr>
        <w:t>k</w:t>
      </w:r>
      <w:r>
        <w:rPr>
          <w:lang w:val="en-GB"/>
        </w:rPr>
        <w:t xml:space="preserve"> &gt; 0.  Another possible relaxation is just feedback some lightweight CSI, e.g., CQI-only reporting can be self-contained.  Actually, self-contained CQI-only reporting can be useful for MU MIMO.  For example, the UE may measure </w:t>
      </w:r>
      <w:r>
        <w:rPr>
          <w:lang w:val="en-GB"/>
        </w:rPr>
        <w:lastRenderedPageBreak/>
        <w:t>some incremental CQI based on DMRS or decoding SINR, which captures the MU interference.  The network may use such MU-CQI for future MU scheduling and/or link adaptation.</w:t>
      </w:r>
    </w:p>
    <w:p w14:paraId="51E49810" w14:textId="2F15ACCD" w:rsidR="00EE4E76" w:rsidRDefault="00EE4E76" w:rsidP="00270DF5">
      <w:pPr>
        <w:jc w:val="center"/>
      </w:pPr>
      <w:r>
        <w:rPr>
          <w:noProof/>
        </w:rPr>
        <w:drawing>
          <wp:inline distT="0" distB="0" distL="0" distR="0" wp14:anchorId="6D930D69" wp14:editId="419D0079">
            <wp:extent cx="4816257" cy="2225233"/>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lf-contained.png"/>
                    <pic:cNvPicPr/>
                  </pic:nvPicPr>
                  <pic:blipFill>
                    <a:blip r:embed="rId8">
                      <a:extLst>
                        <a:ext uri="{28A0092B-C50C-407E-A947-70E740481C1C}">
                          <a14:useLocalDpi xmlns:a14="http://schemas.microsoft.com/office/drawing/2010/main" val="0"/>
                        </a:ext>
                      </a:extLst>
                    </a:blip>
                    <a:stretch>
                      <a:fillRect/>
                    </a:stretch>
                  </pic:blipFill>
                  <pic:spPr>
                    <a:xfrm>
                      <a:off x="0" y="0"/>
                      <a:ext cx="4816257" cy="2225233"/>
                    </a:xfrm>
                    <a:prstGeom prst="rect">
                      <a:avLst/>
                    </a:prstGeom>
                  </pic:spPr>
                </pic:pic>
              </a:graphicData>
            </a:graphic>
          </wp:inline>
        </w:drawing>
      </w:r>
    </w:p>
    <w:p w14:paraId="0B92BA57" w14:textId="1EB9A306" w:rsidR="00464BF9" w:rsidRPr="00270DF5" w:rsidRDefault="00464BF9" w:rsidP="00270DF5">
      <w:pPr>
        <w:jc w:val="center"/>
        <w:rPr>
          <w:lang w:val="en-GB"/>
        </w:rPr>
      </w:pPr>
      <w:r w:rsidRPr="00270DF5">
        <w:rPr>
          <w:b/>
        </w:rPr>
        <w:t xml:space="preserve">Figure </w:t>
      </w:r>
      <w:r w:rsidRPr="00270DF5">
        <w:rPr>
          <w:b/>
        </w:rPr>
        <w:fldChar w:fldCharType="begin"/>
      </w:r>
      <w:r w:rsidRPr="00270DF5">
        <w:rPr>
          <w:b/>
        </w:rPr>
        <w:instrText xml:space="preserve"> SEQ Figure \* ARABIC </w:instrText>
      </w:r>
      <w:r w:rsidRPr="00270DF5">
        <w:rPr>
          <w:b/>
        </w:rPr>
        <w:fldChar w:fldCharType="separate"/>
      </w:r>
      <w:r w:rsidRPr="00270DF5">
        <w:rPr>
          <w:b/>
          <w:noProof/>
        </w:rPr>
        <w:t>1</w:t>
      </w:r>
      <w:r w:rsidRPr="00270DF5">
        <w:rPr>
          <w:b/>
          <w:noProof/>
        </w:rPr>
        <w:fldChar w:fldCharType="end"/>
      </w:r>
      <w:r w:rsidRPr="00270DF5">
        <w:rPr>
          <w:b/>
        </w:rPr>
        <w:t xml:space="preserve">. </w:t>
      </w:r>
      <w:r w:rsidR="00EE4E76">
        <w:rPr>
          <w:b/>
        </w:rPr>
        <w:t>E</w:t>
      </w:r>
      <w:r w:rsidRPr="00270DF5">
        <w:rPr>
          <w:b/>
        </w:rPr>
        <w:t xml:space="preserve">xamples of self-contained CSI feedback in </w:t>
      </w:r>
      <w:r w:rsidR="00EE4E76">
        <w:rPr>
          <w:b/>
        </w:rPr>
        <w:t>T</w:t>
      </w:r>
      <w:r w:rsidRPr="00270DF5">
        <w:rPr>
          <w:b/>
        </w:rPr>
        <w:t xml:space="preserve">DD </w:t>
      </w:r>
      <w:r w:rsidR="00EE4E76">
        <w:rPr>
          <w:b/>
        </w:rPr>
        <w:t>and FDD</w:t>
      </w:r>
      <w:r w:rsidR="00C64FC9">
        <w:rPr>
          <w:b/>
        </w:rPr>
        <w:t xml:space="preserve"> </w:t>
      </w:r>
      <w:r w:rsidR="00EE4E76">
        <w:rPr>
          <w:b/>
        </w:rPr>
        <w:t>systems</w:t>
      </w:r>
      <w:r w:rsidRPr="00270DF5">
        <w:rPr>
          <w:b/>
          <w:lang w:val="en-GB"/>
        </w:rPr>
        <w:t>.</w:t>
      </w:r>
    </w:p>
    <w:p w14:paraId="417A6D0F" w14:textId="409CC19C" w:rsidR="00E66812" w:rsidRPr="00270DF5" w:rsidRDefault="00464BF9" w:rsidP="007A1A15">
      <w:r w:rsidRPr="00660A1C">
        <w:rPr>
          <w:b/>
          <w:i/>
          <w:lang w:val="en-GB"/>
        </w:rPr>
        <w:t xml:space="preserve">Proposal </w:t>
      </w:r>
      <w:r w:rsidR="00833AF1">
        <w:rPr>
          <w:b/>
          <w:i/>
          <w:lang w:val="en-GB"/>
        </w:rPr>
        <w:t>11</w:t>
      </w:r>
      <w:r w:rsidR="00C64FC9">
        <w:rPr>
          <w:b/>
          <w:i/>
          <w:lang w:val="en-GB"/>
        </w:rPr>
        <w:t>:  Support of self-contained CQI-only feedback can be considered for NR</w:t>
      </w:r>
      <w:r>
        <w:rPr>
          <w:b/>
          <w:i/>
          <w:lang w:val="en-GB"/>
        </w:rPr>
        <w:t>.</w:t>
      </w:r>
      <w:r w:rsidR="00935256">
        <w:rPr>
          <w:b/>
          <w:i/>
          <w:lang w:val="en-GB"/>
        </w:rPr>
        <w:t xml:space="preserve">  The self-contained CQI can be based on DMRS.</w:t>
      </w:r>
    </w:p>
    <w:p w14:paraId="725C0A64" w14:textId="77777777" w:rsidR="007A1A15" w:rsidRDefault="007A1A15" w:rsidP="007A1A15">
      <w:pPr>
        <w:pStyle w:val="Heading1"/>
        <w:jc w:val="both"/>
      </w:pPr>
      <w:r w:rsidRPr="00E05A22">
        <w:t xml:space="preserve">Conclusions </w:t>
      </w:r>
    </w:p>
    <w:p w14:paraId="500799E2" w14:textId="77777777" w:rsidR="007A1A15" w:rsidRDefault="007A1A15" w:rsidP="007A1A15">
      <w:pPr>
        <w:rPr>
          <w:lang w:val="en-GB"/>
        </w:rPr>
      </w:pPr>
      <w:r>
        <w:rPr>
          <w:lang w:val="en-GB"/>
        </w:rPr>
        <w:t>To summarize, we discussed views on CSI acquisition, including CSI feedback and CSI measurement.  We observe that</w:t>
      </w:r>
    </w:p>
    <w:p w14:paraId="4EA7612C" w14:textId="101A483C" w:rsidR="007A1A15" w:rsidRPr="00CD5049" w:rsidRDefault="007A1A15" w:rsidP="007A1A15">
      <w:pPr>
        <w:rPr>
          <w:b/>
          <w:i/>
          <w:lang w:val="en-GB"/>
        </w:rPr>
      </w:pPr>
      <w:r w:rsidRPr="00CD5049">
        <w:rPr>
          <w:b/>
          <w:i/>
          <w:lang w:val="en-GB"/>
        </w:rPr>
        <w:t>Observation</w:t>
      </w:r>
      <w:r w:rsidR="00061970">
        <w:rPr>
          <w:b/>
          <w:i/>
          <w:lang w:val="en-GB"/>
        </w:rPr>
        <w:t xml:space="preserve"> 1</w:t>
      </w:r>
      <w:r w:rsidRPr="00CD5049">
        <w:rPr>
          <w:b/>
          <w:i/>
          <w:lang w:val="en-GB"/>
        </w:rPr>
        <w:t>: Decouple relationships between different components for CSI acquisition may lead to not only an increase in UE implementation complexity, but also potential performance degradation.</w:t>
      </w:r>
    </w:p>
    <w:p w14:paraId="0647A84F" w14:textId="77777777" w:rsidR="007A1A15" w:rsidRDefault="007A1A15" w:rsidP="007A1A15">
      <w:pPr>
        <w:rPr>
          <w:lang w:val="en-GB"/>
        </w:rPr>
      </w:pPr>
      <w:r>
        <w:rPr>
          <w:lang w:val="en-GB"/>
        </w:rPr>
        <w:t>We propose following:</w:t>
      </w:r>
    </w:p>
    <w:p w14:paraId="4B455EB4" w14:textId="77777777" w:rsidR="00061970" w:rsidRDefault="00061970" w:rsidP="007C1245">
      <w:pPr>
        <w:spacing w:after="0"/>
        <w:rPr>
          <w:b/>
          <w:i/>
          <w:lang w:val="en-GB"/>
        </w:rPr>
      </w:pPr>
      <w:r w:rsidRPr="00CD5049">
        <w:rPr>
          <w:b/>
          <w:i/>
          <w:lang w:val="en-GB"/>
        </w:rPr>
        <w:t>Proposal</w:t>
      </w:r>
      <w:r>
        <w:rPr>
          <w:b/>
          <w:i/>
          <w:lang w:val="en-GB"/>
        </w:rPr>
        <w:t xml:space="preserve"> 1</w:t>
      </w:r>
      <w:r w:rsidRPr="00CD5049">
        <w:rPr>
          <w:b/>
          <w:i/>
          <w:lang w:val="en-GB"/>
        </w:rPr>
        <w:t>: Support of decoupling of relationships between different components for CSI acquisition need to be justified either by sufficient performance benefit</w:t>
      </w:r>
      <w:r>
        <w:rPr>
          <w:b/>
          <w:i/>
          <w:lang w:val="en-GB"/>
        </w:rPr>
        <w:t>.  Strive to minimize the impact on UE implementation if any decoupling design need to be supported.</w:t>
      </w:r>
    </w:p>
    <w:p w14:paraId="2B78FE56" w14:textId="77777777" w:rsidR="00061970" w:rsidRDefault="00061970" w:rsidP="007C1245">
      <w:pPr>
        <w:spacing w:after="0"/>
        <w:rPr>
          <w:b/>
          <w:i/>
          <w:lang w:val="en-GB"/>
        </w:rPr>
      </w:pPr>
      <w:r w:rsidRPr="00940254">
        <w:rPr>
          <w:b/>
          <w:i/>
          <w:lang w:val="en-GB"/>
        </w:rPr>
        <w:t>Proposal</w:t>
      </w:r>
      <w:r>
        <w:rPr>
          <w:b/>
          <w:i/>
          <w:lang w:val="en-GB"/>
        </w:rPr>
        <w:t xml:space="preserve"> 2</w:t>
      </w:r>
      <w:r w:rsidRPr="00940254">
        <w:rPr>
          <w:b/>
          <w:i/>
          <w:lang w:val="en-GB"/>
        </w:rPr>
        <w:t xml:space="preserve">: </w:t>
      </w:r>
      <w:r>
        <w:rPr>
          <w:b/>
          <w:i/>
          <w:lang w:val="en-GB"/>
        </w:rPr>
        <w:t>Beam combination codebooks are not used for Type I feedback.</w:t>
      </w:r>
    </w:p>
    <w:p w14:paraId="5BC1E748" w14:textId="77777777" w:rsidR="00061970" w:rsidRDefault="00061970" w:rsidP="007C1245">
      <w:pPr>
        <w:spacing w:after="0"/>
        <w:rPr>
          <w:b/>
          <w:i/>
          <w:lang w:val="en-GB"/>
        </w:rPr>
      </w:pPr>
      <w:r>
        <w:rPr>
          <w:b/>
          <w:i/>
          <w:lang w:val="en-GB"/>
        </w:rPr>
        <w:t>Proposal 3: For Type II codebook-based feedback, beam combination codebooks can be considered.</w:t>
      </w:r>
    </w:p>
    <w:p w14:paraId="7DFFEFEB" w14:textId="77777777" w:rsidR="007C1245" w:rsidRPr="00F1362A" w:rsidRDefault="007C1245" w:rsidP="007C1245">
      <w:pPr>
        <w:spacing w:after="0"/>
        <w:rPr>
          <w:b/>
          <w:i/>
          <w:lang w:val="en-GB"/>
        </w:rPr>
      </w:pPr>
      <w:r w:rsidRPr="00F1362A">
        <w:rPr>
          <w:b/>
          <w:i/>
          <w:lang w:val="en-GB"/>
        </w:rPr>
        <w:t xml:space="preserve">Proposal </w:t>
      </w:r>
      <w:r>
        <w:rPr>
          <w:b/>
          <w:i/>
          <w:lang w:val="en-GB"/>
        </w:rPr>
        <w:t>4</w:t>
      </w:r>
      <w:r w:rsidRPr="00F1362A">
        <w:rPr>
          <w:b/>
          <w:i/>
          <w:lang w:val="en-GB"/>
        </w:rPr>
        <w:t xml:space="preserve">: </w:t>
      </w:r>
      <w:r>
        <w:rPr>
          <w:b/>
          <w:i/>
          <w:lang w:val="en-GB"/>
        </w:rPr>
        <w:t>Support quantized explicit CSI feedback and consider improve reporting reliability by exploiting time and/or spatial diversity</w:t>
      </w:r>
      <w:r w:rsidRPr="00F1362A">
        <w:rPr>
          <w:b/>
          <w:i/>
          <w:lang w:val="en-GB"/>
        </w:rPr>
        <w:t>.</w:t>
      </w:r>
    </w:p>
    <w:p w14:paraId="56BAB533" w14:textId="77777777" w:rsidR="007C1245" w:rsidRPr="006465A1" w:rsidRDefault="007C1245" w:rsidP="007C1245">
      <w:pPr>
        <w:spacing w:after="0"/>
        <w:rPr>
          <w:b/>
          <w:i/>
          <w:lang w:val="en-GB"/>
        </w:rPr>
      </w:pPr>
      <w:r w:rsidRPr="006465A1">
        <w:rPr>
          <w:b/>
          <w:i/>
          <w:lang w:val="en-GB"/>
        </w:rPr>
        <w:t xml:space="preserve">Proposal </w:t>
      </w:r>
      <w:r>
        <w:rPr>
          <w:b/>
          <w:i/>
          <w:lang w:val="en-GB"/>
        </w:rPr>
        <w:t>5</w:t>
      </w:r>
      <w:r w:rsidRPr="006465A1">
        <w:rPr>
          <w:b/>
          <w:i/>
          <w:lang w:val="en-GB"/>
        </w:rPr>
        <w:t>: Explicit feedback can be considered for long-term/wideband CSI in conjunction with implicit feedback for short-term/subband CSI.</w:t>
      </w:r>
    </w:p>
    <w:p w14:paraId="78CA1BB0" w14:textId="77777777" w:rsidR="007C1245" w:rsidRDefault="007C1245" w:rsidP="007C1245">
      <w:pPr>
        <w:spacing w:after="0"/>
        <w:rPr>
          <w:b/>
          <w:i/>
          <w:lang w:val="en-GB"/>
        </w:rPr>
      </w:pPr>
      <w:r w:rsidRPr="00F1362A">
        <w:rPr>
          <w:b/>
          <w:i/>
          <w:lang w:val="en-GB"/>
        </w:rPr>
        <w:t xml:space="preserve">Proposal </w:t>
      </w:r>
      <w:r>
        <w:rPr>
          <w:b/>
          <w:i/>
          <w:lang w:val="en-GB"/>
        </w:rPr>
        <w:t>6</w:t>
      </w:r>
      <w:r w:rsidRPr="00F1362A">
        <w:rPr>
          <w:b/>
          <w:i/>
          <w:lang w:val="en-GB"/>
        </w:rPr>
        <w:t>: Support of quantized explicit feedback for long-term channel statistics can be considered.</w:t>
      </w:r>
    </w:p>
    <w:p w14:paraId="4D63B898" w14:textId="77777777" w:rsidR="00D55FB2" w:rsidRDefault="00D55FB2" w:rsidP="00270DF5">
      <w:pPr>
        <w:spacing w:after="0"/>
        <w:rPr>
          <w:b/>
          <w:i/>
          <w:lang w:val="en-GB"/>
        </w:rPr>
      </w:pPr>
      <w:r w:rsidRPr="00A47AAB">
        <w:rPr>
          <w:b/>
          <w:i/>
          <w:lang w:val="en-GB"/>
        </w:rPr>
        <w:t>Proposal 7: NR shall consider common codebook design for at least some components in explicit feedback and implicit feedback.</w:t>
      </w:r>
    </w:p>
    <w:p w14:paraId="3AF50A6E" w14:textId="6F0B0442" w:rsidR="007C1245" w:rsidRDefault="007C1245" w:rsidP="007C1245">
      <w:pPr>
        <w:spacing w:after="0"/>
        <w:rPr>
          <w:b/>
          <w:i/>
          <w:lang w:val="en-GB"/>
        </w:rPr>
      </w:pPr>
      <w:r w:rsidRPr="00A83B6F">
        <w:rPr>
          <w:b/>
          <w:i/>
          <w:lang w:val="en-GB"/>
        </w:rPr>
        <w:t xml:space="preserve">Proposal </w:t>
      </w:r>
      <w:r w:rsidR="00D55FB2">
        <w:rPr>
          <w:b/>
          <w:i/>
          <w:lang w:val="en-GB"/>
        </w:rPr>
        <w:t>8</w:t>
      </w:r>
      <w:r w:rsidRPr="00A83B6F">
        <w:rPr>
          <w:b/>
          <w:i/>
          <w:lang w:val="en-GB"/>
        </w:rPr>
        <w:t xml:space="preserve">: For beamformed </w:t>
      </w:r>
      <w:r>
        <w:rPr>
          <w:b/>
          <w:i/>
          <w:lang w:val="en-GB"/>
        </w:rPr>
        <w:t>CSI-</w:t>
      </w:r>
      <w:r w:rsidRPr="00A83B6F">
        <w:rPr>
          <w:b/>
          <w:i/>
          <w:lang w:val="en-GB"/>
        </w:rPr>
        <w:t>RS based feedback, dynamic beam switching shall be supported.  Above four alternatives can be studied.</w:t>
      </w:r>
    </w:p>
    <w:p w14:paraId="4161462C" w14:textId="77777777" w:rsidR="00271F55" w:rsidRPr="00C137EC" w:rsidRDefault="00271F55" w:rsidP="00271F55">
      <w:pPr>
        <w:spacing w:after="0"/>
        <w:rPr>
          <w:b/>
          <w:i/>
          <w:lang w:val="en-GB"/>
        </w:rPr>
      </w:pPr>
      <w:r w:rsidRPr="00C137EC">
        <w:rPr>
          <w:b/>
          <w:i/>
          <w:lang w:val="en-GB"/>
        </w:rPr>
        <w:t xml:space="preserve">Proposal </w:t>
      </w:r>
      <w:r>
        <w:rPr>
          <w:b/>
          <w:i/>
          <w:lang w:val="en-GB"/>
        </w:rPr>
        <w:t>9</w:t>
      </w:r>
      <w:r w:rsidRPr="00C137EC">
        <w:rPr>
          <w:b/>
          <w:i/>
          <w:lang w:val="en-GB"/>
        </w:rPr>
        <w:t xml:space="preserve">: </w:t>
      </w:r>
      <w:r>
        <w:rPr>
          <w:b/>
          <w:i/>
          <w:lang w:val="en-GB"/>
        </w:rPr>
        <w:t>NR supports differential channel state feedback for beam refinement.</w:t>
      </w:r>
    </w:p>
    <w:p w14:paraId="0E8E23CC" w14:textId="21A67EC6" w:rsidR="007C1245" w:rsidRDefault="007C1245" w:rsidP="00270DF5">
      <w:pPr>
        <w:spacing w:after="0"/>
        <w:rPr>
          <w:b/>
          <w:i/>
        </w:rPr>
      </w:pPr>
      <w:r w:rsidRPr="00AF61E0">
        <w:rPr>
          <w:b/>
          <w:i/>
        </w:rPr>
        <w:t xml:space="preserve">Proposal </w:t>
      </w:r>
      <w:r w:rsidR="00D55FB2">
        <w:rPr>
          <w:b/>
          <w:i/>
        </w:rPr>
        <w:t>10</w:t>
      </w:r>
      <w:r w:rsidRPr="00AF61E0">
        <w:rPr>
          <w:b/>
          <w:i/>
        </w:rPr>
        <w:t>: Study various interference reporting schemes in conjunction with reciprocity based spatial multiplexing.</w:t>
      </w:r>
      <w:r>
        <w:rPr>
          <w:b/>
          <w:i/>
        </w:rPr>
        <w:t xml:space="preserve"> </w:t>
      </w:r>
    </w:p>
    <w:p w14:paraId="4D5C03EA" w14:textId="753D4A4B" w:rsidR="00833AF1" w:rsidRPr="00270DF5" w:rsidRDefault="00833AF1" w:rsidP="00061970">
      <w:r w:rsidRPr="00660A1C">
        <w:rPr>
          <w:b/>
          <w:i/>
          <w:lang w:val="en-GB"/>
        </w:rPr>
        <w:t xml:space="preserve">Proposal </w:t>
      </w:r>
      <w:r>
        <w:rPr>
          <w:b/>
          <w:i/>
          <w:lang w:val="en-GB"/>
        </w:rPr>
        <w:t>11:  Support of self-contained CQI-only feedback can be considered for NR.  The self-contained CQI can be based on DMRS.</w:t>
      </w:r>
    </w:p>
    <w:p w14:paraId="504D2E3E" w14:textId="77777777" w:rsidR="007A1A15" w:rsidRDefault="007A1A15" w:rsidP="007A1A15">
      <w:pPr>
        <w:pStyle w:val="Heading1"/>
        <w:textAlignment w:val="auto"/>
        <w:rPr>
          <w:lang w:val="en-US"/>
        </w:rPr>
      </w:pPr>
      <w:r>
        <w:rPr>
          <w:lang w:val="en-US"/>
        </w:rPr>
        <w:t>References</w:t>
      </w:r>
    </w:p>
    <w:p w14:paraId="19BD9193" w14:textId="7DF7C2CB" w:rsidR="0011034F" w:rsidRDefault="007A1A15" w:rsidP="00836AAB">
      <w:pPr>
        <w:pStyle w:val="References"/>
        <w:numPr>
          <w:ilvl w:val="0"/>
          <w:numId w:val="4"/>
        </w:numPr>
        <w:snapToGrid/>
        <w:spacing w:after="80"/>
        <w:jc w:val="left"/>
        <w:rPr>
          <w:rFonts w:ascii="Times New Roman" w:hAnsi="Times New Roman"/>
          <w:sz w:val="20"/>
          <w:lang w:val="en-GB"/>
        </w:rPr>
      </w:pPr>
      <w:bookmarkStart w:id="4" w:name="_Ref462649278"/>
      <w:bookmarkStart w:id="5" w:name="_Ref458331720"/>
      <w:r>
        <w:rPr>
          <w:rFonts w:ascii="Times New Roman" w:hAnsi="Times New Roman"/>
          <w:sz w:val="20"/>
          <w:lang w:val="en-GB"/>
        </w:rPr>
        <w:t>R1-</w:t>
      </w:r>
      <w:r w:rsidR="00836AAB">
        <w:rPr>
          <w:rFonts w:ascii="Times New Roman" w:hAnsi="Times New Roman"/>
          <w:sz w:val="20"/>
          <w:lang w:val="en-GB"/>
        </w:rPr>
        <w:t>1610716</w:t>
      </w:r>
      <w:r>
        <w:rPr>
          <w:rFonts w:ascii="Times New Roman" w:hAnsi="Times New Roman"/>
          <w:sz w:val="20"/>
          <w:lang w:val="en-GB"/>
        </w:rPr>
        <w:t>, “WF on CSI</w:t>
      </w:r>
      <w:r w:rsidR="00836AAB">
        <w:rPr>
          <w:rFonts w:ascii="Times New Roman" w:hAnsi="Times New Roman"/>
          <w:sz w:val="20"/>
          <w:lang w:val="en-GB"/>
        </w:rPr>
        <w:t>-RS and CSI reporting in NR,” LG Electronics, Ericsson, Intel, Samsung</w:t>
      </w:r>
      <w:bookmarkEnd w:id="4"/>
      <w:bookmarkEnd w:id="5"/>
      <w:r w:rsidR="00836AAB">
        <w:rPr>
          <w:rFonts w:ascii="Times New Roman" w:hAnsi="Times New Roman"/>
          <w:sz w:val="20"/>
          <w:lang w:val="en-GB"/>
        </w:rPr>
        <w:t>.</w:t>
      </w:r>
    </w:p>
    <w:p w14:paraId="3935A260" w14:textId="783EBE81" w:rsidR="00836AAB" w:rsidRDefault="00836AAB" w:rsidP="00836AAB">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R1-1610637, “WF on CSI framework for NR,” Samsung, Ericsson, AT&amp;T, KT Corporation.</w:t>
      </w:r>
    </w:p>
    <w:p w14:paraId="24F8F011" w14:textId="6423E8A5" w:rsidR="00836AAB" w:rsidRDefault="00836AAB" w:rsidP="00836AAB">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lastRenderedPageBreak/>
        <w:t>R1-1610638, “WF on PMI reporting for NR,” Samsung, AT&amp;T, Ericsson, NTT DOCOMO</w:t>
      </w:r>
      <w:r w:rsidR="00543574">
        <w:rPr>
          <w:rFonts w:ascii="Times New Roman" w:hAnsi="Times New Roman"/>
          <w:sz w:val="20"/>
          <w:lang w:val="en-GB"/>
        </w:rPr>
        <w:t>.</w:t>
      </w:r>
    </w:p>
    <w:p w14:paraId="3E1E0222" w14:textId="0BDE9994" w:rsidR="00836AAB" w:rsidRDefault="00836AAB" w:rsidP="00836AAB">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 xml:space="preserve">R1-1610517, “WF on CSI measurement and reporting,” Huawei, </w:t>
      </w:r>
      <w:proofErr w:type="spellStart"/>
      <w:r>
        <w:rPr>
          <w:rFonts w:ascii="Times New Roman" w:hAnsi="Times New Roman"/>
          <w:sz w:val="20"/>
          <w:lang w:val="en-GB"/>
        </w:rPr>
        <w:t>HiSilicon</w:t>
      </w:r>
      <w:proofErr w:type="spellEnd"/>
      <w:r>
        <w:rPr>
          <w:rFonts w:ascii="Times New Roman" w:hAnsi="Times New Roman"/>
          <w:sz w:val="20"/>
          <w:lang w:val="en-GB"/>
        </w:rPr>
        <w:t>, Ericsson, Qualcomm.</w:t>
      </w:r>
    </w:p>
    <w:p w14:paraId="09187F76" w14:textId="3F8A8809" w:rsidR="00836AAB" w:rsidRDefault="00836AAB" w:rsidP="00836AAB">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 xml:space="preserve">R1-1610899, “WF on CSI feedback framework for hybrid beamforming in NR,” </w:t>
      </w:r>
      <w:r w:rsidRPr="00836AAB">
        <w:rPr>
          <w:rFonts w:ascii="Times New Roman" w:hAnsi="Times New Roman"/>
          <w:sz w:val="20"/>
          <w:lang w:val="en-GB"/>
        </w:rPr>
        <w:t xml:space="preserve">CMCC, CATT, </w:t>
      </w:r>
      <w:proofErr w:type="spellStart"/>
      <w:r w:rsidRPr="00836AAB">
        <w:rPr>
          <w:rFonts w:ascii="Times New Roman" w:hAnsi="Times New Roman"/>
          <w:sz w:val="20"/>
          <w:lang w:val="en-GB"/>
        </w:rPr>
        <w:t>Xinwei</w:t>
      </w:r>
      <w:proofErr w:type="spellEnd"/>
      <w:r w:rsidRPr="00836AAB">
        <w:rPr>
          <w:rFonts w:ascii="Times New Roman" w:hAnsi="Times New Roman"/>
          <w:sz w:val="20"/>
          <w:lang w:val="en-GB"/>
        </w:rPr>
        <w:t xml:space="preserve">, Samsung, Ericsson, Huawei, </w:t>
      </w:r>
      <w:proofErr w:type="spellStart"/>
      <w:r w:rsidRPr="00836AAB">
        <w:rPr>
          <w:rFonts w:ascii="Times New Roman" w:hAnsi="Times New Roman"/>
          <w:sz w:val="20"/>
          <w:lang w:val="en-GB"/>
        </w:rPr>
        <w:t>HiSilicon</w:t>
      </w:r>
      <w:proofErr w:type="spellEnd"/>
      <w:r w:rsidRPr="00836AAB">
        <w:rPr>
          <w:rFonts w:ascii="Times New Roman" w:hAnsi="Times New Roman"/>
          <w:sz w:val="20"/>
          <w:lang w:val="en-GB"/>
        </w:rPr>
        <w:t>, Qualcomm</w:t>
      </w:r>
      <w:r>
        <w:rPr>
          <w:rFonts w:ascii="Times New Roman" w:hAnsi="Times New Roman"/>
          <w:sz w:val="20"/>
          <w:lang w:val="en-GB"/>
        </w:rPr>
        <w:t>.</w:t>
      </w:r>
    </w:p>
    <w:p w14:paraId="3B8384CD" w14:textId="5F0F50CA" w:rsidR="00836AAB" w:rsidRDefault="00836AAB" w:rsidP="00836AAB">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R1-1610906, “WF on channel and interference measurements for NR,” Samsung, Intel, Qualcomm.</w:t>
      </w:r>
    </w:p>
    <w:p w14:paraId="1E4CB0F9" w14:textId="77777777" w:rsidR="002C021D" w:rsidRDefault="00836AAB" w:rsidP="00836AAB">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 xml:space="preserve">R1-1610950, “WF on interference measurement for CSI acquisition,” Qualcomm, Huawei, </w:t>
      </w:r>
      <w:proofErr w:type="spellStart"/>
      <w:r>
        <w:rPr>
          <w:rFonts w:ascii="Times New Roman" w:hAnsi="Times New Roman"/>
          <w:sz w:val="20"/>
          <w:lang w:val="en-GB"/>
        </w:rPr>
        <w:t>HiSilicon</w:t>
      </w:r>
      <w:proofErr w:type="spellEnd"/>
      <w:r>
        <w:rPr>
          <w:rFonts w:ascii="Times New Roman" w:hAnsi="Times New Roman"/>
          <w:sz w:val="20"/>
          <w:lang w:val="en-GB"/>
        </w:rPr>
        <w:t>, Samsung.</w:t>
      </w:r>
    </w:p>
    <w:p w14:paraId="7C0324D3" w14:textId="641590A4" w:rsidR="00836AAB" w:rsidRPr="002C021D" w:rsidRDefault="00836AAB" w:rsidP="00836AAB">
      <w:pPr>
        <w:pStyle w:val="References"/>
        <w:numPr>
          <w:ilvl w:val="0"/>
          <w:numId w:val="4"/>
        </w:numPr>
        <w:snapToGrid/>
        <w:spacing w:after="80"/>
        <w:jc w:val="left"/>
        <w:rPr>
          <w:rFonts w:ascii="Times New Roman" w:hAnsi="Times New Roman"/>
          <w:sz w:val="20"/>
          <w:lang w:val="en-GB"/>
        </w:rPr>
      </w:pPr>
      <w:r w:rsidRPr="002C021D">
        <w:rPr>
          <w:rFonts w:ascii="Times New Roman" w:hAnsi="Times New Roman"/>
          <w:sz w:val="20"/>
          <w:lang w:val="en-GB"/>
        </w:rPr>
        <w:t xml:space="preserve">R1-1610937, “WF on CSI parameters for NR,” Samsung, Nokia, </w:t>
      </w:r>
      <w:proofErr w:type="spellStart"/>
      <w:r w:rsidRPr="002C021D">
        <w:rPr>
          <w:rFonts w:ascii="Times New Roman" w:hAnsi="Times New Roman"/>
          <w:sz w:val="20"/>
          <w:lang w:val="en-GB"/>
        </w:rPr>
        <w:t>Acatel</w:t>
      </w:r>
      <w:proofErr w:type="spellEnd"/>
      <w:r w:rsidRPr="002C021D">
        <w:rPr>
          <w:rFonts w:ascii="Times New Roman" w:hAnsi="Times New Roman"/>
          <w:sz w:val="20"/>
          <w:lang w:val="en-GB"/>
        </w:rPr>
        <w:t xml:space="preserve">-Lucent Shanghai Bell, AT&amp;T, CATT, NTT DOCOMO, Ericsson, Intel, LG Electronics, </w:t>
      </w:r>
      <w:proofErr w:type="spellStart"/>
      <w:r w:rsidRPr="002C021D">
        <w:rPr>
          <w:rFonts w:ascii="Times New Roman" w:hAnsi="Times New Roman"/>
          <w:sz w:val="20"/>
          <w:lang w:val="en-GB"/>
        </w:rPr>
        <w:t>InterDigital</w:t>
      </w:r>
      <w:proofErr w:type="spellEnd"/>
      <w:r w:rsidR="00DA2B0E">
        <w:rPr>
          <w:rFonts w:ascii="Times New Roman" w:hAnsi="Times New Roman"/>
          <w:sz w:val="20"/>
          <w:lang w:val="en-GB"/>
        </w:rPr>
        <w:t>.</w:t>
      </w:r>
    </w:p>
    <w:p w14:paraId="4C4A8F3D" w14:textId="0981E2FF" w:rsidR="002C3FF8" w:rsidRPr="00AD0BAC" w:rsidRDefault="003C1B52" w:rsidP="00AD0BAC">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Draft report of 3GPP TSG RAN WG1 #86bis.</w:t>
      </w:r>
    </w:p>
    <w:sectPr w:rsidR="002C3FF8" w:rsidRPr="00AD0BAC" w:rsidSect="00671B4F">
      <w:headerReference w:type="even"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76DD8" w14:textId="77777777" w:rsidR="00BB46F9" w:rsidRDefault="00BB46F9">
      <w:r>
        <w:separator/>
      </w:r>
    </w:p>
  </w:endnote>
  <w:endnote w:type="continuationSeparator" w:id="0">
    <w:p w14:paraId="77B2B791" w14:textId="77777777" w:rsidR="00BB46F9" w:rsidRDefault="00BB46F9">
      <w:r>
        <w:continuationSeparator/>
      </w:r>
    </w:p>
  </w:endnote>
  <w:endnote w:type="continuationNotice" w:id="1">
    <w:p w14:paraId="12C3B6B3" w14:textId="77777777" w:rsidR="00BB46F9" w:rsidRDefault="00BB4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34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343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D9B59" w14:textId="77777777" w:rsidR="00BB46F9" w:rsidRDefault="00BB46F9">
      <w:r>
        <w:separator/>
      </w:r>
    </w:p>
  </w:footnote>
  <w:footnote w:type="continuationSeparator" w:id="0">
    <w:p w14:paraId="15A7C1BA" w14:textId="77777777" w:rsidR="00BB46F9" w:rsidRDefault="00BB46F9">
      <w:r>
        <w:continuationSeparator/>
      </w:r>
    </w:p>
  </w:footnote>
  <w:footnote w:type="continuationNotice" w:id="1">
    <w:p w14:paraId="570B36F4" w14:textId="77777777" w:rsidR="00BB46F9" w:rsidRDefault="00BB46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9F839CC"/>
    <w:multiLevelType w:val="hybridMultilevel"/>
    <w:tmpl w:val="5868E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A6128252"/>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lvlOverride w:ilvl="0">
      <w:startOverride w:val="1"/>
    </w:lvlOverride>
  </w:num>
  <w:num w:numId="4">
    <w:abstractNumId w:val="15"/>
    <w:lvlOverride w:ilvl="0">
      <w:startOverride w:val="1"/>
    </w:lvlOverride>
  </w:num>
  <w:num w:numId="5">
    <w:abstractNumId w:val="5"/>
  </w:num>
  <w:num w:numId="6">
    <w:abstractNumId w:val="0"/>
  </w:num>
  <w:num w:numId="7">
    <w:abstractNumId w:val="16"/>
  </w:num>
  <w:num w:numId="8">
    <w:abstractNumId w:val="1"/>
  </w:num>
  <w:num w:numId="9">
    <w:abstractNumId w:val="2"/>
  </w:num>
  <w:num w:numId="10">
    <w:abstractNumId w:val="7"/>
  </w:num>
  <w:num w:numId="11">
    <w:abstractNumId w:val="4"/>
  </w:num>
  <w:num w:numId="12">
    <w:abstractNumId w:val="6"/>
  </w:num>
  <w:num w:numId="13">
    <w:abstractNumId w:val="11"/>
  </w:num>
  <w:num w:numId="14">
    <w:abstractNumId w:val="14"/>
  </w:num>
  <w:num w:numId="15">
    <w:abstractNumId w:val="10"/>
  </w:num>
  <w:num w:numId="16">
    <w:abstractNumId w:val="12"/>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70F"/>
    <w:rsid w:val="00005C7D"/>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2C15"/>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E48"/>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970"/>
    <w:rsid w:val="00061BDC"/>
    <w:rsid w:val="00061D2A"/>
    <w:rsid w:val="000621A9"/>
    <w:rsid w:val="000623BC"/>
    <w:rsid w:val="0006263A"/>
    <w:rsid w:val="00062D9A"/>
    <w:rsid w:val="000631CE"/>
    <w:rsid w:val="00063485"/>
    <w:rsid w:val="000635CC"/>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2849"/>
    <w:rsid w:val="000B32D4"/>
    <w:rsid w:val="000B38DA"/>
    <w:rsid w:val="000B3935"/>
    <w:rsid w:val="000B3F37"/>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0E4"/>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136"/>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33A"/>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5A29"/>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235"/>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AE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909"/>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DF5"/>
    <w:rsid w:val="00270E57"/>
    <w:rsid w:val="002711C3"/>
    <w:rsid w:val="002713CE"/>
    <w:rsid w:val="0027193C"/>
    <w:rsid w:val="00271EEF"/>
    <w:rsid w:val="00271F55"/>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51"/>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73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21D"/>
    <w:rsid w:val="002C04C2"/>
    <w:rsid w:val="002C0818"/>
    <w:rsid w:val="002C0D11"/>
    <w:rsid w:val="002C1B17"/>
    <w:rsid w:val="002C203A"/>
    <w:rsid w:val="002C2AE9"/>
    <w:rsid w:val="002C2B29"/>
    <w:rsid w:val="002C2E8A"/>
    <w:rsid w:val="002C2F48"/>
    <w:rsid w:val="002C2FCD"/>
    <w:rsid w:val="002C3AE4"/>
    <w:rsid w:val="002C3E89"/>
    <w:rsid w:val="002C3FF8"/>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3E0"/>
    <w:rsid w:val="002E0E94"/>
    <w:rsid w:val="002E15A5"/>
    <w:rsid w:val="002E16BC"/>
    <w:rsid w:val="002E25D2"/>
    <w:rsid w:val="002E2738"/>
    <w:rsid w:val="002E2923"/>
    <w:rsid w:val="002E2A76"/>
    <w:rsid w:val="002E306D"/>
    <w:rsid w:val="002E3653"/>
    <w:rsid w:val="002E38B7"/>
    <w:rsid w:val="002E419B"/>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C17"/>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976"/>
    <w:rsid w:val="00317C5E"/>
    <w:rsid w:val="0032013F"/>
    <w:rsid w:val="0032018E"/>
    <w:rsid w:val="00320B1B"/>
    <w:rsid w:val="00320F1B"/>
    <w:rsid w:val="0032151E"/>
    <w:rsid w:val="0032172E"/>
    <w:rsid w:val="00321822"/>
    <w:rsid w:val="00321B02"/>
    <w:rsid w:val="00322BC3"/>
    <w:rsid w:val="00322C2B"/>
    <w:rsid w:val="00322E3B"/>
    <w:rsid w:val="00323841"/>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141"/>
    <w:rsid w:val="003719F5"/>
    <w:rsid w:val="00372019"/>
    <w:rsid w:val="00372029"/>
    <w:rsid w:val="003724A1"/>
    <w:rsid w:val="00372A6B"/>
    <w:rsid w:val="00373B3C"/>
    <w:rsid w:val="00373E10"/>
    <w:rsid w:val="00373F2C"/>
    <w:rsid w:val="0037406C"/>
    <w:rsid w:val="003741D2"/>
    <w:rsid w:val="003744CB"/>
    <w:rsid w:val="0037450B"/>
    <w:rsid w:val="00374804"/>
    <w:rsid w:val="0037496A"/>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1B5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54"/>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BF9"/>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117"/>
    <w:rsid w:val="004C3431"/>
    <w:rsid w:val="004C3472"/>
    <w:rsid w:val="004C34E8"/>
    <w:rsid w:val="004C3AD1"/>
    <w:rsid w:val="004C3C51"/>
    <w:rsid w:val="004C40A8"/>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5B"/>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94F"/>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9D7"/>
    <w:rsid w:val="00536AEE"/>
    <w:rsid w:val="00536D47"/>
    <w:rsid w:val="00537092"/>
    <w:rsid w:val="00537640"/>
    <w:rsid w:val="00537989"/>
    <w:rsid w:val="00537BE9"/>
    <w:rsid w:val="00540055"/>
    <w:rsid w:val="00540147"/>
    <w:rsid w:val="00540247"/>
    <w:rsid w:val="00540725"/>
    <w:rsid w:val="00540C7A"/>
    <w:rsid w:val="005417A0"/>
    <w:rsid w:val="0054183A"/>
    <w:rsid w:val="00541D0D"/>
    <w:rsid w:val="00541E2B"/>
    <w:rsid w:val="005424CC"/>
    <w:rsid w:val="0054348B"/>
    <w:rsid w:val="00543574"/>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5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29B"/>
    <w:rsid w:val="00591B9C"/>
    <w:rsid w:val="00592160"/>
    <w:rsid w:val="005923C9"/>
    <w:rsid w:val="0059284F"/>
    <w:rsid w:val="00592E68"/>
    <w:rsid w:val="0059323A"/>
    <w:rsid w:val="00593447"/>
    <w:rsid w:val="00594131"/>
    <w:rsid w:val="005943C6"/>
    <w:rsid w:val="00594659"/>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38"/>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5D"/>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1E7"/>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5B6F"/>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90"/>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AD4"/>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68A6"/>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260"/>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5F7"/>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BDD"/>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A15"/>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245"/>
    <w:rsid w:val="007C14BD"/>
    <w:rsid w:val="007C1537"/>
    <w:rsid w:val="007C198E"/>
    <w:rsid w:val="007C1B94"/>
    <w:rsid w:val="007C26FF"/>
    <w:rsid w:val="007C296C"/>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0E5C"/>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3AF1"/>
    <w:rsid w:val="0083417A"/>
    <w:rsid w:val="00834512"/>
    <w:rsid w:val="008349E7"/>
    <w:rsid w:val="0083502E"/>
    <w:rsid w:val="008350E9"/>
    <w:rsid w:val="00835625"/>
    <w:rsid w:val="00835B82"/>
    <w:rsid w:val="00836133"/>
    <w:rsid w:val="0083657B"/>
    <w:rsid w:val="00836AA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6CEB"/>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2CF4"/>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05B2"/>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5E"/>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992"/>
    <w:rsid w:val="008E5B5F"/>
    <w:rsid w:val="008E5D5A"/>
    <w:rsid w:val="008E624A"/>
    <w:rsid w:val="008E6788"/>
    <w:rsid w:val="008E6F35"/>
    <w:rsid w:val="008E743E"/>
    <w:rsid w:val="008E760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0C"/>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256"/>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B88"/>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B5"/>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8B7"/>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ECA"/>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AB"/>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2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C7EB3"/>
    <w:rsid w:val="00AD0BA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4E4"/>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1ED9"/>
    <w:rsid w:val="00B22472"/>
    <w:rsid w:val="00B233A9"/>
    <w:rsid w:val="00B239CC"/>
    <w:rsid w:val="00B23C57"/>
    <w:rsid w:val="00B23E2E"/>
    <w:rsid w:val="00B240FE"/>
    <w:rsid w:val="00B24F49"/>
    <w:rsid w:val="00B25585"/>
    <w:rsid w:val="00B2571D"/>
    <w:rsid w:val="00B25A0E"/>
    <w:rsid w:val="00B25A5B"/>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0EA0"/>
    <w:rsid w:val="00B51420"/>
    <w:rsid w:val="00B51526"/>
    <w:rsid w:val="00B517F1"/>
    <w:rsid w:val="00B51A40"/>
    <w:rsid w:val="00B5238F"/>
    <w:rsid w:val="00B529F2"/>
    <w:rsid w:val="00B52AEA"/>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6F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38A"/>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E67"/>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2CC6"/>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3E1"/>
    <w:rsid w:val="00C6343A"/>
    <w:rsid w:val="00C636B0"/>
    <w:rsid w:val="00C64849"/>
    <w:rsid w:val="00C64FC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3E"/>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0A"/>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63D"/>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B28"/>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49"/>
    <w:rsid w:val="00D54D88"/>
    <w:rsid w:val="00D5521C"/>
    <w:rsid w:val="00D554E6"/>
    <w:rsid w:val="00D55723"/>
    <w:rsid w:val="00D55B68"/>
    <w:rsid w:val="00D55BD5"/>
    <w:rsid w:val="00D55C37"/>
    <w:rsid w:val="00D55FB2"/>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B0E"/>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12"/>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295"/>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E76"/>
    <w:rsid w:val="00EE5112"/>
    <w:rsid w:val="00EE5F8C"/>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B18"/>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53672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86022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E51FB-B3E8-49DC-BC4F-031C8A8F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13419</TotalTime>
  <Pages>6</Pages>
  <Words>2834</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Gaal, Peter</cp:lastModifiedBy>
  <cp:revision>228</cp:revision>
  <cp:lastPrinted>2014-11-07T05:38:00Z</cp:lastPrinted>
  <dcterms:created xsi:type="dcterms:W3CDTF">2015-04-02T06:13:00Z</dcterms:created>
  <dcterms:modified xsi:type="dcterms:W3CDTF">2016-11-05T08:40:00Z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