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38F662AA"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C0295C" w:rsidRPr="00341E03">
        <w:rPr>
          <w:b/>
          <w:bCs/>
          <w:noProof/>
          <w:sz w:val="24"/>
        </w:rPr>
        <w:t>12</w:t>
      </w:r>
      <w:r w:rsidR="00C0295C">
        <w:rPr>
          <w:b/>
          <w:bCs/>
          <w:noProof/>
          <w:sz w:val="24"/>
        </w:rPr>
        <w:t>1</w:t>
      </w:r>
      <w:r w:rsidR="00B2569B">
        <w:rPr>
          <w:b/>
          <w:bCs/>
          <w:noProof/>
          <w:sz w:val="24"/>
        </w:rPr>
        <w:tab/>
      </w:r>
      <w:r w:rsidR="000477EE" w:rsidRPr="000477EE">
        <w:rPr>
          <w:b/>
          <w:bCs/>
          <w:noProof/>
          <w:sz w:val="24"/>
        </w:rPr>
        <w:t>R1-2503933</w:t>
      </w:r>
    </w:p>
    <w:p w14:paraId="5F405E14" w14:textId="68B14236" w:rsidR="00341E03" w:rsidRPr="00341E03" w:rsidRDefault="00A97742" w:rsidP="00CA3993">
      <w:pPr>
        <w:pStyle w:val="CRCoverPage"/>
        <w:rPr>
          <w:b/>
          <w:bCs/>
          <w:noProof/>
          <w:sz w:val="24"/>
        </w:rPr>
      </w:pPr>
      <w:r w:rsidRPr="00A97742">
        <w:rPr>
          <w:b/>
          <w:bCs/>
          <w:noProof/>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E952A" w:rsidR="001E41F3" w:rsidRPr="00410371" w:rsidRDefault="008C7878" w:rsidP="0000508F">
            <w:pPr>
              <w:pStyle w:val="CRCoverPage"/>
              <w:spacing w:after="0"/>
              <w:jc w:val="center"/>
              <w:rPr>
                <w:noProof/>
                <w:lang w:eastAsia="zh-CN"/>
              </w:rPr>
            </w:pPr>
            <w:r>
              <w:rPr>
                <w:b/>
                <w:bCs/>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0C55" w:rsidR="001E41F3" w:rsidRPr="00410371" w:rsidRDefault="00FD65A1" w:rsidP="00FD65A1">
            <w:pPr>
              <w:pStyle w:val="CRCoverPage"/>
              <w:tabs>
                <w:tab w:val="right" w:pos="625"/>
              </w:tabs>
              <w:spacing w:after="0"/>
              <w:jc w:val="center"/>
              <w:rPr>
                <w:b/>
                <w:noProof/>
                <w:lang w:eastAsia="zh-CN"/>
              </w:rPr>
            </w:pPr>
            <w:bookmarkStart w:id="1" w:name="OLE_LINK1"/>
            <w:r w:rsidRPr="00FD65A1">
              <w:rPr>
                <w:rFonts w:hint="eastAsia"/>
                <w:b/>
                <w:bCs/>
                <w:noProof/>
                <w:sz w:val="28"/>
              </w:rPr>
              <w:t>-</w:t>
            </w:r>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DF677" w:rsidR="001E41F3" w:rsidRPr="00304594" w:rsidRDefault="00304594" w:rsidP="00304594">
            <w:pPr>
              <w:pStyle w:val="CRCoverPage"/>
              <w:spacing w:after="0"/>
              <w:jc w:val="center"/>
              <w:rPr>
                <w:b/>
                <w:noProof/>
                <w:sz w:val="28"/>
              </w:rPr>
            </w:pPr>
            <w:r w:rsidRPr="00304594">
              <w:rPr>
                <w:b/>
                <w:noProof/>
                <w:sz w:val="28"/>
              </w:rPr>
              <w:t>18.</w:t>
            </w:r>
            <w:r w:rsidR="00C0295C">
              <w:rPr>
                <w:b/>
                <w:noProof/>
                <w:sz w:val="28"/>
              </w:rPr>
              <w:t>6</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406"/>
        <w:gridCol w:w="253"/>
        <w:gridCol w:w="254"/>
        <w:gridCol w:w="508"/>
        <w:gridCol w:w="1017"/>
        <w:gridCol w:w="1522"/>
        <w:gridCol w:w="508"/>
        <w:gridCol w:w="380"/>
        <w:gridCol w:w="888"/>
        <w:gridCol w:w="1903"/>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914064">
        <w:tc>
          <w:tcPr>
            <w:tcW w:w="956"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4044" w:type="pct"/>
            <w:gridSpan w:val="8"/>
            <w:tcBorders>
              <w:top w:val="single" w:sz="4" w:space="0" w:color="auto"/>
              <w:right w:val="single" w:sz="4" w:space="0" w:color="auto"/>
            </w:tcBorders>
            <w:shd w:val="pct30" w:color="FFFF00" w:fill="auto"/>
          </w:tcPr>
          <w:p w14:paraId="3D393EEE" w14:textId="6BC1B10F" w:rsidR="001E41F3" w:rsidRDefault="00D4003F" w:rsidP="00DC5FD2">
            <w:pPr>
              <w:pStyle w:val="CRCoverPage"/>
              <w:spacing w:after="0"/>
              <w:ind w:left="100"/>
              <w:rPr>
                <w:noProof/>
              </w:rPr>
            </w:pPr>
            <w:r>
              <w:t>Draft CR for TS38.213 on</w:t>
            </w:r>
            <w:r w:rsidR="003D1CBC" w:rsidRPr="003D1CBC">
              <w:t xml:space="preserve"> PUSCH transmission in RACH-less handover</w:t>
            </w:r>
          </w:p>
        </w:tc>
      </w:tr>
      <w:tr w:rsidR="000F5619" w14:paraId="05C08479" w14:textId="77777777" w:rsidTr="00914064">
        <w:tc>
          <w:tcPr>
            <w:tcW w:w="956"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4044"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914064">
        <w:tc>
          <w:tcPr>
            <w:tcW w:w="956"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4044" w:type="pct"/>
            <w:gridSpan w:val="8"/>
            <w:tcBorders>
              <w:right w:val="single" w:sz="4" w:space="0" w:color="auto"/>
            </w:tcBorders>
            <w:shd w:val="pct30" w:color="FFFF00" w:fill="auto"/>
          </w:tcPr>
          <w:p w14:paraId="298AA482" w14:textId="7FE9402A" w:rsidR="001E41F3" w:rsidRDefault="00223E33">
            <w:pPr>
              <w:pStyle w:val="CRCoverPage"/>
              <w:spacing w:after="0"/>
              <w:ind w:left="100"/>
              <w:rPr>
                <w:noProof/>
              </w:rPr>
            </w:pPr>
            <w:r>
              <w:rPr>
                <w:noProof/>
              </w:rPr>
              <w:t>NEC</w:t>
            </w:r>
          </w:p>
        </w:tc>
      </w:tr>
      <w:tr w:rsidR="000F5619" w14:paraId="4196B218" w14:textId="77777777" w:rsidTr="00914064">
        <w:tc>
          <w:tcPr>
            <w:tcW w:w="956"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4044" w:type="pct"/>
            <w:gridSpan w:val="8"/>
            <w:tcBorders>
              <w:right w:val="single" w:sz="4" w:space="0" w:color="auto"/>
            </w:tcBorders>
            <w:shd w:val="pct30" w:color="FFFF00" w:fill="auto"/>
          </w:tcPr>
          <w:p w14:paraId="17FF8B7B" w14:textId="0E6FBF13" w:rsidR="001E41F3" w:rsidRDefault="00CA3BB9" w:rsidP="00547111">
            <w:pPr>
              <w:pStyle w:val="CRCoverPage"/>
              <w:spacing w:after="0"/>
              <w:ind w:left="100"/>
              <w:rPr>
                <w:noProof/>
              </w:rPr>
            </w:pPr>
            <w:r>
              <w:rPr>
                <w:noProof/>
              </w:rPr>
              <w:t>RAN WG1</w:t>
            </w:r>
          </w:p>
        </w:tc>
      </w:tr>
      <w:tr w:rsidR="000F5619" w14:paraId="76303739" w14:textId="77777777" w:rsidTr="00914064">
        <w:tc>
          <w:tcPr>
            <w:tcW w:w="956"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4044"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914064">
        <w:tc>
          <w:tcPr>
            <w:tcW w:w="956"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912"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94" w:type="pct"/>
            <w:tcBorders>
              <w:left w:val="nil"/>
            </w:tcBorders>
          </w:tcPr>
          <w:p w14:paraId="61A86BCF" w14:textId="77777777" w:rsidR="001E41F3" w:rsidRDefault="001E41F3">
            <w:pPr>
              <w:pStyle w:val="CRCoverPage"/>
              <w:spacing w:after="0"/>
              <w:ind w:right="100"/>
              <w:rPr>
                <w:noProof/>
              </w:rPr>
            </w:pPr>
          </w:p>
        </w:tc>
        <w:tc>
          <w:tcPr>
            <w:tcW w:w="735"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1103" w:type="pct"/>
            <w:tcBorders>
              <w:right w:val="single" w:sz="4" w:space="0" w:color="auto"/>
            </w:tcBorders>
            <w:shd w:val="pct30" w:color="FFFF00" w:fill="auto"/>
          </w:tcPr>
          <w:p w14:paraId="56929475" w14:textId="1DF7B39C" w:rsidR="001E41F3" w:rsidRPr="00B61297" w:rsidRDefault="000B030A">
            <w:pPr>
              <w:pStyle w:val="CRCoverPage"/>
              <w:spacing w:after="0"/>
              <w:ind w:left="100"/>
              <w:rPr>
                <w:noProof/>
              </w:rPr>
            </w:pPr>
            <w:r w:rsidRPr="00B61297">
              <w:t>2025-</w:t>
            </w:r>
            <w:r w:rsidR="00C0295C" w:rsidRPr="00B61297">
              <w:t>0</w:t>
            </w:r>
            <w:r w:rsidR="00C0295C">
              <w:t>5</w:t>
            </w:r>
            <w:r w:rsidR="00BB3501" w:rsidRPr="00B61297">
              <w:t>-</w:t>
            </w:r>
            <w:r w:rsidR="00C0295C">
              <w:t>09</w:t>
            </w:r>
          </w:p>
        </w:tc>
      </w:tr>
      <w:tr w:rsidR="000F5619" w14:paraId="690C7843" w14:textId="77777777" w:rsidTr="00914064">
        <w:tc>
          <w:tcPr>
            <w:tcW w:w="956"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1030" w:type="pct"/>
            <w:gridSpan w:val="3"/>
          </w:tcPr>
          <w:p w14:paraId="2F73FCFB" w14:textId="77777777" w:rsidR="001E41F3" w:rsidRDefault="001E41F3">
            <w:pPr>
              <w:pStyle w:val="CRCoverPage"/>
              <w:spacing w:after="0"/>
              <w:rPr>
                <w:noProof/>
                <w:sz w:val="8"/>
                <w:szCs w:val="8"/>
              </w:rPr>
            </w:pPr>
          </w:p>
        </w:tc>
        <w:tc>
          <w:tcPr>
            <w:tcW w:w="1176" w:type="pct"/>
            <w:gridSpan w:val="2"/>
          </w:tcPr>
          <w:p w14:paraId="0FBCFC35" w14:textId="77777777" w:rsidR="001E41F3" w:rsidRDefault="001E41F3">
            <w:pPr>
              <w:pStyle w:val="CRCoverPage"/>
              <w:spacing w:after="0"/>
              <w:rPr>
                <w:noProof/>
                <w:sz w:val="8"/>
                <w:szCs w:val="8"/>
              </w:rPr>
            </w:pPr>
          </w:p>
        </w:tc>
        <w:tc>
          <w:tcPr>
            <w:tcW w:w="735" w:type="pct"/>
            <w:gridSpan w:val="2"/>
          </w:tcPr>
          <w:p w14:paraId="60243A9E" w14:textId="77777777" w:rsidR="001E41F3" w:rsidRDefault="001E41F3">
            <w:pPr>
              <w:pStyle w:val="CRCoverPage"/>
              <w:spacing w:after="0"/>
              <w:rPr>
                <w:noProof/>
                <w:sz w:val="8"/>
                <w:szCs w:val="8"/>
              </w:rPr>
            </w:pPr>
          </w:p>
        </w:tc>
        <w:tc>
          <w:tcPr>
            <w:tcW w:w="1103"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914064">
        <w:trPr>
          <w:cantSplit/>
        </w:trPr>
        <w:tc>
          <w:tcPr>
            <w:tcW w:w="956"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41" w:type="pct"/>
            <w:gridSpan w:val="2"/>
            <w:shd w:val="pct30" w:color="FFFF00" w:fill="auto"/>
          </w:tcPr>
          <w:p w14:paraId="154A6113" w14:textId="168B937C" w:rsidR="001E41F3" w:rsidRDefault="00D16000" w:rsidP="00D24991">
            <w:pPr>
              <w:pStyle w:val="CRCoverPage"/>
              <w:spacing w:after="0"/>
              <w:ind w:left="100" w:right="-609"/>
              <w:rPr>
                <w:b/>
                <w:noProof/>
              </w:rPr>
            </w:pPr>
            <w:r>
              <w:rPr>
                <w:rFonts w:hint="eastAsia"/>
                <w:b/>
                <w:noProof/>
                <w:lang w:eastAsia="zh-CN"/>
              </w:rPr>
              <w:t>F</w:t>
            </w:r>
          </w:p>
        </w:tc>
        <w:tc>
          <w:tcPr>
            <w:tcW w:w="1765" w:type="pct"/>
            <w:gridSpan w:val="3"/>
            <w:tcBorders>
              <w:left w:val="nil"/>
            </w:tcBorders>
          </w:tcPr>
          <w:p w14:paraId="617AE5C6" w14:textId="77777777" w:rsidR="001E41F3" w:rsidRDefault="001E41F3">
            <w:pPr>
              <w:pStyle w:val="CRCoverPage"/>
              <w:spacing w:after="0"/>
              <w:rPr>
                <w:noProof/>
              </w:rPr>
            </w:pPr>
          </w:p>
        </w:tc>
        <w:tc>
          <w:tcPr>
            <w:tcW w:w="735"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6C870B98" w14:textId="3B6A366B" w:rsidR="001E41F3" w:rsidRDefault="00DB0A98">
            <w:pPr>
              <w:pStyle w:val="CRCoverPage"/>
              <w:spacing w:after="0"/>
              <w:ind w:left="100"/>
              <w:rPr>
                <w:noProof/>
              </w:rPr>
            </w:pPr>
            <w:r w:rsidRPr="00DB0A98">
              <w:rPr>
                <w:noProof/>
              </w:rPr>
              <w:t>Rel-18</w:t>
            </w:r>
          </w:p>
        </w:tc>
      </w:tr>
      <w:tr w:rsidR="000F5619" w14:paraId="30122F0C" w14:textId="77777777" w:rsidTr="00914064">
        <w:tc>
          <w:tcPr>
            <w:tcW w:w="956"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426"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618"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914064">
        <w:tc>
          <w:tcPr>
            <w:tcW w:w="956" w:type="pct"/>
            <w:gridSpan w:val="2"/>
          </w:tcPr>
          <w:p w14:paraId="44A3A604" w14:textId="77777777" w:rsidR="001E41F3" w:rsidRDefault="001E41F3">
            <w:pPr>
              <w:pStyle w:val="CRCoverPage"/>
              <w:spacing w:after="0"/>
              <w:rPr>
                <w:b/>
                <w:i/>
                <w:noProof/>
                <w:sz w:val="8"/>
                <w:szCs w:val="8"/>
              </w:rPr>
            </w:pPr>
          </w:p>
        </w:tc>
        <w:tc>
          <w:tcPr>
            <w:tcW w:w="4044" w:type="pct"/>
            <w:gridSpan w:val="8"/>
          </w:tcPr>
          <w:p w14:paraId="5524CC4E" w14:textId="77777777" w:rsidR="001E41F3" w:rsidRDefault="001E41F3">
            <w:pPr>
              <w:pStyle w:val="CRCoverPage"/>
              <w:spacing w:after="0"/>
              <w:rPr>
                <w:noProof/>
                <w:sz w:val="8"/>
                <w:szCs w:val="8"/>
              </w:rPr>
            </w:pPr>
          </w:p>
        </w:tc>
      </w:tr>
      <w:tr w:rsidR="000F5619" w14:paraId="1256F52C" w14:textId="77777777" w:rsidTr="00914064">
        <w:tc>
          <w:tcPr>
            <w:tcW w:w="1397" w:type="pct"/>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4A5483D7" w14:textId="0DB4001D" w:rsidR="006A7B8C" w:rsidRDefault="006A7B8C" w:rsidP="00F440CA">
            <w:pPr>
              <w:pStyle w:val="CRCoverPage"/>
              <w:spacing w:beforeLines="50" w:before="120" w:afterLines="50"/>
              <w:ind w:left="102"/>
              <w:rPr>
                <w:noProof/>
              </w:rPr>
            </w:pPr>
            <w:r>
              <w:rPr>
                <w:noProof/>
              </w:rPr>
              <w:t xml:space="preserve">RACH-less handover is supported in </w:t>
            </w:r>
            <w:r w:rsidR="0065219B">
              <w:rPr>
                <w:noProof/>
              </w:rPr>
              <w:t xml:space="preserve">both </w:t>
            </w:r>
            <w:r>
              <w:rPr>
                <w:noProof/>
              </w:rPr>
              <w:t>mobile IAB</w:t>
            </w:r>
            <w:r w:rsidR="009808A3">
              <w:rPr>
                <w:noProof/>
              </w:rPr>
              <w:t xml:space="preserve"> and NTN, which is captured in TS 38.300 as follows.</w:t>
            </w:r>
          </w:p>
          <w:tbl>
            <w:tblPr>
              <w:tblStyle w:val="afa"/>
              <w:tblW w:w="0" w:type="auto"/>
              <w:tblInd w:w="100" w:type="dxa"/>
              <w:tblLook w:val="04A0" w:firstRow="1" w:lastRow="0" w:firstColumn="1" w:lastColumn="0" w:noHBand="0" w:noVBand="1"/>
            </w:tblPr>
            <w:tblGrid>
              <w:gridCol w:w="6851"/>
            </w:tblGrid>
            <w:tr w:rsidR="006A7B8C" w14:paraId="554C14BB" w14:textId="77777777" w:rsidTr="006A7B8C">
              <w:tc>
                <w:tcPr>
                  <w:tcW w:w="6851" w:type="dxa"/>
                </w:tcPr>
                <w:p w14:paraId="62641364" w14:textId="77777777" w:rsidR="009808A3" w:rsidRPr="009808A3" w:rsidRDefault="009808A3" w:rsidP="00125EB6">
                  <w:pPr>
                    <w:keepNext/>
                    <w:keepLines/>
                    <w:overflowPunct w:val="0"/>
                    <w:autoSpaceDE w:val="0"/>
                    <w:autoSpaceDN w:val="0"/>
                    <w:adjustRightInd w:val="0"/>
                    <w:spacing w:after="120"/>
                    <w:ind w:left="1134" w:hanging="1134"/>
                    <w:outlineLvl w:val="2"/>
                    <w:rPr>
                      <w:rFonts w:ascii="Arial" w:eastAsia="Times New Roman" w:hAnsi="Arial"/>
                      <w:sz w:val="24"/>
                      <w:szCs w:val="18"/>
                      <w:lang w:eastAsia="zh-CN"/>
                    </w:rPr>
                  </w:pPr>
                  <w:bookmarkStart w:id="3" w:name="_Toc171672024"/>
                  <w:r w:rsidRPr="009808A3">
                    <w:rPr>
                      <w:rFonts w:ascii="Arial" w:eastAsia="Times New Roman" w:hAnsi="Arial"/>
                      <w:sz w:val="24"/>
                      <w:szCs w:val="18"/>
                      <w:lang w:eastAsia="zh-CN"/>
                    </w:rPr>
                    <w:t>4.7.5</w:t>
                  </w:r>
                  <w:r w:rsidRPr="009808A3">
                    <w:rPr>
                      <w:rFonts w:ascii="Arial" w:eastAsia="Times New Roman" w:hAnsi="Arial"/>
                      <w:sz w:val="24"/>
                      <w:szCs w:val="18"/>
                      <w:lang w:eastAsia="zh-CN"/>
                    </w:rPr>
                    <w:tab/>
                    <w:t>Mobile IAB</w:t>
                  </w:r>
                  <w:bookmarkEnd w:id="3"/>
                </w:p>
                <w:p w14:paraId="3448DE49" w14:textId="77777777" w:rsidR="009808A3" w:rsidRPr="009808A3" w:rsidRDefault="009808A3" w:rsidP="00125EB6">
                  <w:pPr>
                    <w:keepNext/>
                    <w:keepLines/>
                    <w:overflowPunct w:val="0"/>
                    <w:autoSpaceDE w:val="0"/>
                    <w:autoSpaceDN w:val="0"/>
                    <w:adjustRightInd w:val="0"/>
                    <w:spacing w:after="120"/>
                    <w:ind w:left="1418" w:hanging="1418"/>
                    <w:outlineLvl w:val="3"/>
                    <w:rPr>
                      <w:rFonts w:ascii="Arial" w:eastAsia="Times New Roman" w:hAnsi="Arial"/>
                      <w:sz w:val="22"/>
                      <w:szCs w:val="18"/>
                      <w:lang w:eastAsia="zh-CN"/>
                    </w:rPr>
                  </w:pPr>
                  <w:bookmarkStart w:id="4" w:name="_Toc171672025"/>
                  <w:r w:rsidRPr="009808A3">
                    <w:rPr>
                      <w:rFonts w:ascii="Arial" w:eastAsia="Times New Roman" w:hAnsi="Arial"/>
                      <w:sz w:val="22"/>
                      <w:szCs w:val="18"/>
                      <w:lang w:eastAsia="zh-CN"/>
                    </w:rPr>
                    <w:t>4.7.5.1</w:t>
                  </w:r>
                  <w:r w:rsidRPr="009808A3">
                    <w:rPr>
                      <w:rFonts w:ascii="Arial" w:eastAsia="Times New Roman" w:hAnsi="Arial"/>
                      <w:sz w:val="22"/>
                      <w:szCs w:val="18"/>
                      <w:lang w:eastAsia="zh-CN"/>
                    </w:rPr>
                    <w:tab/>
                    <w:t>General</w:t>
                  </w:r>
                  <w:bookmarkEnd w:id="4"/>
                </w:p>
                <w:p w14:paraId="06B7D3FC" w14:textId="2C6955A1" w:rsidR="006A7B8C" w:rsidRPr="006A7B8C" w:rsidRDefault="006A7B8C" w:rsidP="00125EB6">
                  <w:pPr>
                    <w:rPr>
                      <w:lang w:eastAsia="zh-CN"/>
                    </w:rPr>
                  </w:pPr>
                  <w:r w:rsidRPr="008C69C5">
                    <w:rPr>
                      <w:highlight w:val="yellow"/>
                    </w:rPr>
                    <w:t>RACH-less handover as specified in 9.2.3.6, in TS 38.321 [6] and in TS 38.331 [12] is supported in mobile IAB</w:t>
                  </w:r>
                  <w:r>
                    <w:t>. RACH-less handover can also be used during the mobile IAB-DU migration procedure for a UE that is migrated from the source logical mobile IAB-DU to the target logical mobile IAB-DU.</w:t>
                  </w:r>
                </w:p>
              </w:tc>
            </w:tr>
            <w:tr w:rsidR="009808A3" w14:paraId="2C6D0EA2" w14:textId="77777777" w:rsidTr="009808A3">
              <w:tc>
                <w:tcPr>
                  <w:tcW w:w="6851" w:type="dxa"/>
                </w:tcPr>
                <w:p w14:paraId="5C36BD6C" w14:textId="77777777" w:rsidR="009808A3" w:rsidRDefault="009808A3" w:rsidP="009808A3">
                  <w:pPr>
                    <w:pStyle w:val="5"/>
                    <w:rPr>
                      <w:lang w:eastAsia="zh-CN"/>
                    </w:rPr>
                  </w:pPr>
                  <w:bookmarkStart w:id="5" w:name="_Toc171672419"/>
                  <w:r>
                    <w:t>16.14.3.2.1</w:t>
                  </w:r>
                  <w:r>
                    <w:tab/>
                    <w:t>Handover</w:t>
                  </w:r>
                  <w:bookmarkEnd w:id="5"/>
                </w:p>
                <w:p w14:paraId="065600E5" w14:textId="79332C09" w:rsidR="009808A3" w:rsidRPr="009808A3" w:rsidRDefault="009808A3" w:rsidP="009808A3">
                  <w:pPr>
                    <w:rPr>
                      <w:lang w:eastAsia="zh-CN"/>
                    </w:rPr>
                  </w:pPr>
                  <w:r w:rsidRPr="00384EF6">
                    <w:t>RACH-less handover as specified in 9.2.3.6, in TS 38.321 [6] and in TS 38.331 [12] is supported</w:t>
                  </w:r>
                  <w:r w:rsidRPr="009B6D66">
                    <w:rPr>
                      <w:highlight w:val="yellow"/>
                    </w:rPr>
                    <w:t xml:space="preserve"> in NTNs</w:t>
                  </w:r>
                  <w:r>
                    <w:t>.</w:t>
                  </w:r>
                </w:p>
              </w:tc>
            </w:tr>
          </w:tbl>
          <w:p w14:paraId="79A49E2F" w14:textId="31C25E94" w:rsidR="002D7723" w:rsidRPr="00AD617C" w:rsidRDefault="00AD617C" w:rsidP="002D7723">
            <w:pPr>
              <w:pStyle w:val="CRCoverPage"/>
              <w:spacing w:beforeLines="50" w:before="120" w:afterLines="50"/>
              <w:ind w:left="102"/>
              <w:rPr>
                <w:lang w:eastAsia="zh-CN"/>
              </w:rPr>
            </w:pPr>
            <w:r>
              <w:rPr>
                <w:rFonts w:hint="eastAsia"/>
                <w:lang w:eastAsia="zh-CN"/>
              </w:rPr>
              <w:t>I</w:t>
            </w:r>
            <w:r>
              <w:rPr>
                <w:lang w:eastAsia="zh-CN"/>
              </w:rPr>
              <w:t xml:space="preserve">n addition, RACH-less handover for general TN cell is supported during RAN2#125 meeting. And </w:t>
            </w:r>
            <w:r w:rsidR="00240149">
              <w:rPr>
                <w:lang w:eastAsia="zh-CN"/>
              </w:rPr>
              <w:t>the CR R2-2503167</w:t>
            </w:r>
            <w:r>
              <w:rPr>
                <w:lang w:eastAsia="zh-CN"/>
              </w:rPr>
              <w:t xml:space="preserve"> is principle agreed in RAN2#129bis meeting to capture that </w:t>
            </w:r>
            <w:r w:rsidR="002B3D5C" w:rsidRPr="002B3D5C">
              <w:rPr>
                <w:lang w:eastAsia="zh-CN"/>
              </w:rPr>
              <w:t>RACH-less handover is supported for an intra-</w:t>
            </w:r>
            <w:proofErr w:type="spellStart"/>
            <w:r w:rsidR="002B3D5C" w:rsidRPr="002B3D5C">
              <w:rPr>
                <w:lang w:eastAsia="zh-CN"/>
              </w:rPr>
              <w:t>gNB</w:t>
            </w:r>
            <w:proofErr w:type="spellEnd"/>
            <w:r w:rsidR="002B3D5C" w:rsidRPr="002B3D5C">
              <w:rPr>
                <w:lang w:eastAsia="zh-CN"/>
              </w:rPr>
              <w:t xml:space="preserve"> handover procedure in TN</w:t>
            </w:r>
            <w:r w:rsidR="002B3D5C">
              <w:rPr>
                <w:lang w:eastAsia="zh-CN"/>
              </w:rPr>
              <w:t>.</w:t>
            </w:r>
          </w:p>
          <w:tbl>
            <w:tblPr>
              <w:tblStyle w:val="afa"/>
              <w:tblW w:w="0" w:type="auto"/>
              <w:tblInd w:w="102" w:type="dxa"/>
              <w:tblLook w:val="04A0" w:firstRow="1" w:lastRow="0" w:firstColumn="1" w:lastColumn="0" w:noHBand="0" w:noVBand="1"/>
            </w:tblPr>
            <w:tblGrid>
              <w:gridCol w:w="7034"/>
            </w:tblGrid>
            <w:tr w:rsidR="00AD617C" w14:paraId="6F4310C8" w14:textId="77777777" w:rsidTr="00AD617C">
              <w:tc>
                <w:tcPr>
                  <w:tcW w:w="6960" w:type="dxa"/>
                </w:tcPr>
                <w:p w14:paraId="3E401AAB" w14:textId="653162DB" w:rsidR="00AD617C" w:rsidRPr="00AD617C" w:rsidRDefault="00AD617C" w:rsidP="00AD617C">
                  <w:pPr>
                    <w:pStyle w:val="CRCoverPage"/>
                    <w:spacing w:beforeLines="50" w:before="120" w:afterLines="50"/>
                    <w:rPr>
                      <w:rFonts w:eastAsia="MS Mincho"/>
                      <w:lang w:eastAsia="ja-JP"/>
                    </w:rPr>
                  </w:pPr>
                  <w:r w:rsidRPr="002B3D5C">
                    <w:rPr>
                      <w:rFonts w:eastAsia="MS Mincho"/>
                      <w:b/>
                      <w:bCs/>
                      <w:lang w:eastAsia="ja-JP"/>
                    </w:rPr>
                    <w:t xml:space="preserve">RAN2#125: </w:t>
                  </w:r>
                  <w:r w:rsidRPr="00AD617C">
                    <w:rPr>
                      <w:rFonts w:eastAsia="MS Mincho"/>
                      <w:lang w:eastAsia="ja-JP"/>
                    </w:rPr>
                    <w:t>Agreements on RACH-less HO</w:t>
                  </w:r>
                </w:p>
                <w:p w14:paraId="3C4BEE5C" w14:textId="77777777" w:rsidR="00AD617C" w:rsidRPr="00AD617C" w:rsidRDefault="00AD617C" w:rsidP="00AD617C">
                  <w:pPr>
                    <w:pStyle w:val="CRCoverPage"/>
                    <w:spacing w:beforeLines="50" w:before="120" w:afterLines="50"/>
                    <w:rPr>
                      <w:rFonts w:eastAsia="MS Mincho"/>
                      <w:lang w:eastAsia="ja-JP"/>
                    </w:rPr>
                  </w:pPr>
                  <w:r w:rsidRPr="00AD617C">
                    <w:rPr>
                      <w:rFonts w:eastAsia="MS Mincho"/>
                      <w:lang w:eastAsia="ja-JP"/>
                    </w:rPr>
                    <w:t>1.</w:t>
                  </w:r>
                  <w:r w:rsidRPr="00AD617C">
                    <w:rPr>
                      <w:rFonts w:eastAsia="MS Mincho"/>
                      <w:lang w:eastAsia="ja-JP"/>
                    </w:rPr>
                    <w:tab/>
                    <w:t xml:space="preserve">We will </w:t>
                  </w:r>
                  <w:r w:rsidRPr="001D5542">
                    <w:rPr>
                      <w:rFonts w:eastAsia="MS Mincho"/>
                      <w:highlight w:val="yellow"/>
                      <w:lang w:eastAsia="ja-JP"/>
                    </w:rPr>
                    <w:t>generalize RACH-less HO</w:t>
                  </w:r>
                  <w:r w:rsidRPr="00AD617C">
                    <w:rPr>
                      <w:rFonts w:eastAsia="MS Mincho"/>
                      <w:lang w:eastAsia="ja-JP"/>
                    </w:rPr>
                    <w:t xml:space="preserve"> without impact to RAN3 in Rel-18</w:t>
                  </w:r>
                </w:p>
                <w:p w14:paraId="57F03CD9" w14:textId="77777777" w:rsidR="00AD617C" w:rsidRPr="002B3D5C" w:rsidRDefault="00AD617C" w:rsidP="00AD617C">
                  <w:pPr>
                    <w:pStyle w:val="CRCoverPage"/>
                    <w:spacing w:beforeLines="50" w:before="120" w:afterLines="50"/>
                    <w:rPr>
                      <w:b/>
                      <w:bCs/>
                      <w:lang w:eastAsia="zh-CN"/>
                    </w:rPr>
                  </w:pPr>
                  <w:r w:rsidRPr="002B3D5C">
                    <w:rPr>
                      <w:rFonts w:hint="eastAsia"/>
                      <w:b/>
                      <w:bCs/>
                      <w:lang w:eastAsia="zh-CN"/>
                    </w:rPr>
                    <w:t>R</w:t>
                  </w:r>
                  <w:r w:rsidRPr="002B3D5C">
                    <w:rPr>
                      <w:b/>
                      <w:bCs/>
                      <w:lang w:eastAsia="zh-CN"/>
                    </w:rPr>
                    <w:t xml:space="preserve">AN2#129bis: </w:t>
                  </w:r>
                </w:p>
                <w:p w14:paraId="505C9A1F" w14:textId="77777777" w:rsidR="00AD617C" w:rsidRDefault="00E50794" w:rsidP="00AD617C">
                  <w:pPr>
                    <w:spacing w:before="60"/>
                    <w:ind w:left="1259" w:hanging="1259"/>
                    <w:rPr>
                      <w:rFonts w:ascii="Arial" w:hAnsi="Arial" w:cs="Arial"/>
                      <w:lang w:val="en-US" w:eastAsia="ja-JP"/>
                    </w:rPr>
                  </w:pPr>
                  <w:hyperlink r:id="rId12" w:history="1">
                    <w:r w:rsidR="00AD617C">
                      <w:rPr>
                        <w:rStyle w:val="af"/>
                        <w:rFonts w:ascii="Arial" w:hAnsi="Arial" w:cs="Arial"/>
                        <w:lang w:eastAsia="ja-JP"/>
                      </w:rPr>
                      <w:t>R2-2503167</w:t>
                    </w:r>
                  </w:hyperlink>
                  <w:r w:rsidR="00AD617C">
                    <w:rPr>
                      <w:rFonts w:ascii="Arial" w:hAnsi="Arial" w:cs="Arial"/>
                      <w:lang w:eastAsia="ja-JP"/>
                    </w:rPr>
                    <w:t>   Correction on RACH-less HO Use Case    vivo, Nokia, Nokia Shanghai Bell, Ericsson, Samsung      CR         Rel-</w:t>
                  </w:r>
                  <w:r w:rsidR="00AD617C">
                    <w:rPr>
                      <w:rFonts w:ascii="Arial" w:hAnsi="Arial" w:cs="Arial"/>
                      <w:lang w:eastAsia="ja-JP"/>
                    </w:rPr>
                    <w:lastRenderedPageBreak/>
                    <w:t xml:space="preserve">18    38.300    18.5.0     0904       3       F            </w:t>
                  </w:r>
                  <w:proofErr w:type="spellStart"/>
                  <w:r w:rsidR="00AD617C">
                    <w:rPr>
                      <w:rFonts w:ascii="Arial" w:hAnsi="Arial" w:cs="Arial"/>
                      <w:lang w:eastAsia="ja-JP"/>
                    </w:rPr>
                    <w:t>NR_NTN_enh</w:t>
                  </w:r>
                  <w:proofErr w:type="spellEnd"/>
                  <w:r w:rsidR="00AD617C">
                    <w:rPr>
                      <w:rFonts w:ascii="Arial" w:hAnsi="Arial" w:cs="Arial"/>
                      <w:lang w:eastAsia="ja-JP"/>
                    </w:rPr>
                    <w:t xml:space="preserve">-Core, </w:t>
                  </w:r>
                  <w:proofErr w:type="spellStart"/>
                  <w:r w:rsidR="00AD617C">
                    <w:rPr>
                      <w:rFonts w:ascii="Arial" w:hAnsi="Arial" w:cs="Arial"/>
                      <w:lang w:eastAsia="ja-JP"/>
                    </w:rPr>
                    <w:t>NR_mobile_IAB</w:t>
                  </w:r>
                  <w:proofErr w:type="spellEnd"/>
                  <w:r w:rsidR="00AD617C">
                    <w:rPr>
                      <w:rFonts w:ascii="Arial" w:hAnsi="Arial" w:cs="Arial"/>
                      <w:lang w:eastAsia="ja-JP"/>
                    </w:rPr>
                    <w:t>-Core, TEI18</w:t>
                  </w:r>
                </w:p>
                <w:p w14:paraId="0B917AC5" w14:textId="77777777" w:rsidR="00AD617C" w:rsidRDefault="00AD617C" w:rsidP="00AD617C">
                  <w:pPr>
                    <w:pStyle w:val="afff0"/>
                    <w:numPr>
                      <w:ilvl w:val="0"/>
                      <w:numId w:val="37"/>
                    </w:numPr>
                    <w:spacing w:before="60" w:after="0" w:line="240" w:lineRule="auto"/>
                    <w:contextualSpacing w:val="0"/>
                    <w:rPr>
                      <w:rFonts w:ascii="Segoe UI" w:hAnsi="Segoe UI" w:cs="Segoe UI"/>
                      <w:sz w:val="20"/>
                      <w:szCs w:val="20"/>
                      <w:lang w:eastAsia="ja-JP"/>
                    </w:rPr>
                  </w:pPr>
                  <w:r>
                    <w:rPr>
                      <w:rFonts w:ascii="Arial" w:hAnsi="Arial" w:cs="Arial"/>
                      <w:b/>
                      <w:bCs/>
                      <w:sz w:val="20"/>
                      <w:szCs w:val="20"/>
                      <w:lang w:val="en-GB" w:eastAsia="en-GB"/>
                    </w:rPr>
                    <w:t>The CR is in principle agreed</w:t>
                  </w:r>
                </w:p>
                <w:tbl>
                  <w:tblPr>
                    <w:tblStyle w:val="afa"/>
                    <w:tblW w:w="0" w:type="auto"/>
                    <w:tblLook w:val="04A0" w:firstRow="1" w:lastRow="0" w:firstColumn="1" w:lastColumn="0" w:noHBand="0" w:noVBand="1"/>
                  </w:tblPr>
                  <w:tblGrid>
                    <w:gridCol w:w="6808"/>
                  </w:tblGrid>
                  <w:tr w:rsidR="00AD617C" w14:paraId="6973EF19" w14:textId="77777777" w:rsidTr="00AD617C">
                    <w:tc>
                      <w:tcPr>
                        <w:tcW w:w="6808" w:type="dxa"/>
                      </w:tcPr>
                      <w:p w14:paraId="5A29C02C" w14:textId="77777777" w:rsidR="00AD617C" w:rsidRDefault="00AD617C" w:rsidP="00AD617C">
                        <w:pPr>
                          <w:pStyle w:val="4"/>
                          <w:rPr>
                            <w:lang w:eastAsia="zh-CN"/>
                          </w:rPr>
                        </w:pPr>
                        <w:r>
                          <w:t>9.2.3.6</w:t>
                        </w:r>
                        <w:r>
                          <w:tab/>
                          <w:t>RACH-less handover</w:t>
                        </w:r>
                      </w:p>
                      <w:p w14:paraId="1E9F89BE" w14:textId="364466E1" w:rsidR="00AD617C" w:rsidRPr="00AD617C" w:rsidRDefault="00AD617C" w:rsidP="00AD617C">
                        <w:ins w:id="6" w:author="vivo" w:date="2025-04-08T16:21:00Z">
                          <w:r w:rsidRPr="001D5542">
                            <w:rPr>
                              <w:highlight w:val="yellow"/>
                            </w:rPr>
                            <w:t>RACH-less handover is supported for an intra-</w:t>
                          </w:r>
                          <w:proofErr w:type="spellStart"/>
                          <w:r w:rsidRPr="001D5542">
                            <w:rPr>
                              <w:highlight w:val="yellow"/>
                            </w:rPr>
                            <w:t>gNB</w:t>
                          </w:r>
                          <w:proofErr w:type="spellEnd"/>
                          <w:r w:rsidRPr="001D5542">
                            <w:rPr>
                              <w:highlight w:val="yellow"/>
                            </w:rPr>
                            <w:t xml:space="preserve"> handover procedure in TN</w:t>
                          </w:r>
                          <w:r>
                            <w:t xml:space="preserve"> and NTN. RACH-less handover </w:t>
                          </w:r>
                        </w:ins>
                        <w:ins w:id="7" w:author="vivo" w:date="2025-04-08T16:25:00Z">
                          <w:r>
                            <w:t xml:space="preserve">is </w:t>
                          </w:r>
                        </w:ins>
                        <w:ins w:id="8" w:author="vivo" w:date="2025-04-08T16:21:00Z">
                          <w:r>
                            <w:t>also supported for an inter-</w:t>
                          </w:r>
                          <w:proofErr w:type="spellStart"/>
                          <w:r>
                            <w:t>gNB</w:t>
                          </w:r>
                          <w:proofErr w:type="spellEnd"/>
                          <w:r>
                            <w:t xml:space="preserve"> handover procedure in the case of NTN or </w:t>
                          </w:r>
                          <w:r w:rsidRPr="001D5542">
                            <w:rPr>
                              <w:highlight w:val="yellow"/>
                            </w:rPr>
                            <w:t>mobile IAB-DU</w:t>
                          </w:r>
                          <w:r>
                            <w:t xml:space="preserve"> migration procedure</w:t>
                          </w:r>
                        </w:ins>
                        <w:del w:id="9" w:author="vivo" w:date="2025-03-19T16:53:00Z">
                          <w:r>
                            <w:delText>During intra-gNB HO procedure, RACH-less handover can be configured for a UE</w:delText>
                          </w:r>
                        </w:del>
                        <w:r>
                          <w:t>. The RACH-less handover procedure applies the following functionality:</w:t>
                        </w:r>
                      </w:p>
                    </w:tc>
                  </w:tr>
                </w:tbl>
                <w:p w14:paraId="760314D4" w14:textId="6F02C298" w:rsidR="00AD617C" w:rsidRPr="00AD617C" w:rsidRDefault="00AD617C" w:rsidP="00AD617C">
                  <w:pPr>
                    <w:pStyle w:val="CRCoverPage"/>
                    <w:spacing w:beforeLines="50" w:before="120" w:afterLines="50"/>
                    <w:rPr>
                      <w:lang w:val="x-none" w:eastAsia="zh-CN"/>
                    </w:rPr>
                  </w:pPr>
                </w:p>
              </w:tc>
            </w:tr>
          </w:tbl>
          <w:p w14:paraId="5E7446CC" w14:textId="7695BBE4" w:rsidR="007D146D" w:rsidRDefault="002B3D5C" w:rsidP="002046D8">
            <w:pPr>
              <w:pStyle w:val="CRCoverPage"/>
              <w:spacing w:beforeLines="50" w:before="120" w:afterLines="50"/>
              <w:ind w:left="102"/>
              <w:rPr>
                <w:noProof/>
                <w:lang w:eastAsia="zh-CN"/>
              </w:rPr>
            </w:pPr>
            <w:r>
              <w:rPr>
                <w:noProof/>
                <w:lang w:eastAsia="zh-CN"/>
              </w:rPr>
              <w:lastRenderedPageBreak/>
              <w:t>F</w:t>
            </w:r>
            <w:r w:rsidR="007D146D">
              <w:rPr>
                <w:noProof/>
                <w:lang w:eastAsia="zh-CN"/>
              </w:rPr>
              <w:t xml:space="preserve">or CG-based RACH-less handover, the </w:t>
            </w:r>
            <w:r w:rsidR="00F14E5D">
              <w:rPr>
                <w:noProof/>
                <w:lang w:eastAsia="zh-CN"/>
              </w:rPr>
              <w:t>common design is used for NTN and TN (</w:t>
            </w:r>
            <w:r w:rsidR="00B02654">
              <w:rPr>
                <w:noProof/>
                <w:lang w:eastAsia="zh-CN"/>
              </w:rPr>
              <w:t xml:space="preserve">including </w:t>
            </w:r>
            <w:r w:rsidR="00F14E5D">
              <w:rPr>
                <w:noProof/>
                <w:lang w:eastAsia="zh-CN"/>
              </w:rPr>
              <w:t>mobile IAB) case</w:t>
            </w:r>
            <w:r w:rsidR="007D146D">
              <w:rPr>
                <w:noProof/>
                <w:lang w:eastAsia="zh-CN"/>
              </w:rPr>
              <w:t xml:space="preserve">, including the common procedure in TS 38.321 and the common RRC signalling </w:t>
            </w:r>
            <w:r w:rsidR="007447A7">
              <w:rPr>
                <w:noProof/>
                <w:lang w:eastAsia="zh-CN"/>
              </w:rPr>
              <w:t xml:space="preserve">configuration </w:t>
            </w:r>
            <w:r w:rsidR="007D146D">
              <w:rPr>
                <w:noProof/>
                <w:lang w:eastAsia="zh-CN"/>
              </w:rPr>
              <w:t xml:space="preserve">(i.e., </w:t>
            </w:r>
            <w:r w:rsidR="007D146D" w:rsidRPr="00C35C02">
              <w:rPr>
                <w:i/>
                <w:iCs/>
                <w:noProof/>
                <w:lang w:eastAsia="zh-CN"/>
              </w:rPr>
              <w:t>cg-RRC-Configuration</w:t>
            </w:r>
            <w:r w:rsidR="007D146D">
              <w:rPr>
                <w:noProof/>
                <w:lang w:eastAsia="zh-CN"/>
              </w:rPr>
              <w:t>) in TS 38.331.</w:t>
            </w:r>
          </w:p>
          <w:p w14:paraId="637A05D7" w14:textId="158F7814" w:rsidR="0000734E" w:rsidRDefault="00C542E5" w:rsidP="00C35C02">
            <w:pPr>
              <w:pStyle w:val="CRCoverPage"/>
              <w:spacing w:afterLines="50"/>
              <w:ind w:left="102"/>
              <w:rPr>
                <w:noProof/>
                <w:lang w:eastAsia="zh-CN"/>
              </w:rPr>
            </w:pPr>
            <w:r>
              <w:rPr>
                <w:noProof/>
                <w:lang w:eastAsia="zh-CN"/>
              </w:rPr>
              <w:t xml:space="preserve">For </w:t>
            </w:r>
            <w:r w:rsidR="007D146D">
              <w:rPr>
                <w:noProof/>
                <w:lang w:eastAsia="zh-CN"/>
              </w:rPr>
              <w:t xml:space="preserve">DG-based </w:t>
            </w:r>
            <w:r w:rsidR="00125EB6">
              <w:rPr>
                <w:noProof/>
                <w:lang w:eastAsia="zh-CN"/>
              </w:rPr>
              <w:t>RACH-less handover, the</w:t>
            </w:r>
            <w:r w:rsidR="00125EB6" w:rsidRPr="00DA09BA">
              <w:rPr>
                <w:i/>
                <w:iCs/>
                <w:noProof/>
                <w:lang w:eastAsia="zh-CN"/>
              </w:rPr>
              <w:t xml:space="preserve"> ssb-index</w:t>
            </w:r>
            <w:r w:rsidR="00125EB6">
              <w:rPr>
                <w:noProof/>
                <w:lang w:eastAsia="zh-CN"/>
              </w:rPr>
              <w:t xml:space="preserve"> may be configured </w:t>
            </w:r>
            <w:r w:rsidR="00E40A62">
              <w:rPr>
                <w:noProof/>
                <w:lang w:eastAsia="zh-CN"/>
              </w:rPr>
              <w:t>in</w:t>
            </w:r>
            <w:r w:rsidR="00125EB6">
              <w:rPr>
                <w:noProof/>
                <w:lang w:eastAsia="zh-CN"/>
              </w:rPr>
              <w:t xml:space="preserve"> NTN</w:t>
            </w:r>
            <w:r w:rsidR="00E40A62">
              <w:rPr>
                <w:noProof/>
                <w:lang w:eastAsia="zh-CN"/>
              </w:rPr>
              <w:t xml:space="preserve"> </w:t>
            </w:r>
            <w:r w:rsidR="00E40A62" w:rsidRPr="00E40A62">
              <w:rPr>
                <w:noProof/>
                <w:lang w:eastAsia="zh-CN"/>
              </w:rPr>
              <w:t xml:space="preserve">or in case </w:t>
            </w:r>
            <w:r w:rsidR="00E40A62">
              <w:rPr>
                <w:noProof/>
                <w:lang w:eastAsia="zh-CN"/>
              </w:rPr>
              <w:t>the</w:t>
            </w:r>
            <w:r w:rsidR="00E40A62" w:rsidRPr="00E40A62">
              <w:rPr>
                <w:noProof/>
                <w:lang w:eastAsia="zh-CN"/>
              </w:rPr>
              <w:t xml:space="preserve"> cell is not a mobile IAB cell</w:t>
            </w:r>
            <w:r w:rsidR="00125EB6">
              <w:rPr>
                <w:noProof/>
                <w:lang w:eastAsia="zh-CN"/>
              </w:rPr>
              <w:t xml:space="preserve">, and the </w:t>
            </w:r>
            <w:r w:rsidR="00125EB6" w:rsidRPr="00DA09BA">
              <w:rPr>
                <w:i/>
                <w:iCs/>
                <w:noProof/>
                <w:lang w:eastAsia="zh-CN"/>
              </w:rPr>
              <w:t>tci-StateID</w:t>
            </w:r>
            <w:r w:rsidR="00125EB6">
              <w:rPr>
                <w:noProof/>
                <w:lang w:eastAsia="zh-CN"/>
              </w:rPr>
              <w:t xml:space="preserve"> may be configured </w:t>
            </w:r>
            <w:r w:rsidR="002B3D5C" w:rsidRPr="002B3D5C">
              <w:rPr>
                <w:noProof/>
                <w:lang w:eastAsia="zh-CN"/>
              </w:rPr>
              <w:t>in case th</w:t>
            </w:r>
            <w:r w:rsidR="00E40A62">
              <w:rPr>
                <w:noProof/>
                <w:lang w:eastAsia="zh-CN"/>
              </w:rPr>
              <w:t>e</w:t>
            </w:r>
            <w:r w:rsidR="002B3D5C" w:rsidRPr="002B3D5C">
              <w:rPr>
                <w:noProof/>
                <w:lang w:eastAsia="zh-CN"/>
              </w:rPr>
              <w:t xml:space="preserve"> cell is not a NTN cell</w:t>
            </w:r>
            <w:r w:rsidR="00125EB6">
              <w:rPr>
                <w:noProof/>
                <w:lang w:eastAsia="zh-CN"/>
              </w:rPr>
              <w:t xml:space="preserve">, which used to </w:t>
            </w:r>
            <w:r w:rsidR="006C4799">
              <w:rPr>
                <w:bCs/>
                <w:iCs/>
                <w:lang w:eastAsia="sv-SE"/>
              </w:rPr>
              <w:t>indicate</w:t>
            </w:r>
            <w:r w:rsidR="00C35C02">
              <w:rPr>
                <w:bCs/>
                <w:iCs/>
                <w:lang w:eastAsia="sv-SE"/>
              </w:rPr>
              <w:t xml:space="preserve"> a beam that the UE should use in the target cell to monitor PDCCH for initial uplink transmission.</w:t>
            </w:r>
          </w:p>
          <w:tbl>
            <w:tblPr>
              <w:tblStyle w:val="afa"/>
              <w:tblW w:w="0" w:type="auto"/>
              <w:tblInd w:w="100" w:type="dxa"/>
              <w:tblLook w:val="04A0" w:firstRow="1" w:lastRow="0" w:firstColumn="1" w:lastColumn="0" w:noHBand="0" w:noVBand="1"/>
            </w:tblPr>
            <w:tblGrid>
              <w:gridCol w:w="6851"/>
            </w:tblGrid>
            <w:tr w:rsidR="00B44791" w14:paraId="4595361D" w14:textId="77777777" w:rsidTr="00B44791">
              <w:tc>
                <w:tcPr>
                  <w:tcW w:w="6851" w:type="dxa"/>
                </w:tcPr>
                <w:p w14:paraId="7F88AD6F" w14:textId="77777777" w:rsidR="00B44791" w:rsidRPr="00B44791" w:rsidRDefault="00B44791" w:rsidP="00B44791">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0" w:name="_Toc60777187"/>
                  <w:bookmarkStart w:id="11" w:name="_Toc185577721"/>
                  <w:r w:rsidRPr="00B44791">
                    <w:rPr>
                      <w:rFonts w:ascii="Arial" w:eastAsia="Times New Roman" w:hAnsi="Arial"/>
                      <w:sz w:val="24"/>
                      <w:lang w:eastAsia="zh-CN"/>
                    </w:rPr>
                    <w:t>–</w:t>
                  </w:r>
                  <w:r w:rsidRPr="00B44791">
                    <w:rPr>
                      <w:rFonts w:ascii="Arial" w:eastAsia="Times New Roman" w:hAnsi="Arial"/>
                      <w:sz w:val="24"/>
                      <w:lang w:eastAsia="zh-CN"/>
                    </w:rPr>
                    <w:tab/>
                  </w:r>
                  <w:proofErr w:type="spellStart"/>
                  <w:r w:rsidRPr="00B44791">
                    <w:rPr>
                      <w:rFonts w:ascii="Arial" w:eastAsia="Times New Roman" w:hAnsi="Arial"/>
                      <w:i/>
                      <w:sz w:val="24"/>
                      <w:lang w:eastAsia="zh-CN"/>
                    </w:rPr>
                    <w:t>CellGroupConfig</w:t>
                  </w:r>
                  <w:bookmarkEnd w:id="10"/>
                  <w:bookmarkEnd w:id="11"/>
                  <w:proofErr w:type="spellEnd"/>
                </w:p>
                <w:p w14:paraId="21180943" w14:textId="2908D7AA" w:rsidR="00B44791" w:rsidRDefault="00B44791" w:rsidP="00B44791">
                  <w:pPr>
                    <w:pStyle w:val="PL"/>
                  </w:pPr>
                  <w:r>
                    <w:t xml:space="preserve">CellGroupConfig ::=                        </w:t>
                  </w:r>
                  <w:r>
                    <w:rPr>
                      <w:color w:val="993366"/>
                    </w:rPr>
                    <w:t>SEQUENCE</w:t>
                  </w:r>
                  <w:r>
                    <w:t xml:space="preserve"> {</w:t>
                  </w:r>
                </w:p>
                <w:p w14:paraId="45F855B3" w14:textId="4DBE289A" w:rsidR="00B44791" w:rsidRDefault="00B44791" w:rsidP="00B44791">
                  <w:pPr>
                    <w:pStyle w:val="PL"/>
                    <w:rPr>
                      <w:color w:val="808080"/>
                      <w:lang w:eastAsia="zh-CN"/>
                    </w:rPr>
                  </w:pPr>
                  <w:r>
                    <w:rPr>
                      <w:color w:val="808080"/>
                      <w:lang w:eastAsia="zh-CN"/>
                    </w:rPr>
                    <w:t>… …</w:t>
                  </w:r>
                </w:p>
                <w:p w14:paraId="01A9C1B1" w14:textId="77777777" w:rsidR="00B44791" w:rsidRDefault="00B44791" w:rsidP="00B44791">
                  <w:pPr>
                    <w:pStyle w:val="PL"/>
                    <w:rPr>
                      <w:lang w:eastAsia="en-GB"/>
                    </w:rPr>
                  </w:pPr>
                  <w:r>
                    <w:t xml:space="preserve">RACH-LessHO-r18 ::=                 </w:t>
                  </w:r>
                  <w:r>
                    <w:rPr>
                      <w:color w:val="993366"/>
                    </w:rPr>
                    <w:t>SEQUENCE</w:t>
                  </w:r>
                  <w:r>
                    <w:t xml:space="preserve"> {</w:t>
                  </w:r>
                </w:p>
                <w:p w14:paraId="687850B5" w14:textId="77777777" w:rsidR="00B44791" w:rsidRDefault="00B44791" w:rsidP="00B44791">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14:paraId="6ABD0C70" w14:textId="77777777" w:rsidR="00B44791" w:rsidRPr="005F5B10" w:rsidRDefault="00B44791" w:rsidP="00B44791">
                  <w:pPr>
                    <w:pStyle w:val="PL"/>
                  </w:pPr>
                  <w:r>
                    <w:t xml:space="preserve">    </w:t>
                  </w:r>
                  <w:r w:rsidRPr="005F5B10">
                    <w:t xml:space="preserve">beamIndication-r18                  </w:t>
                  </w:r>
                  <w:r w:rsidRPr="005F5B10">
                    <w:rPr>
                      <w:color w:val="993366"/>
                    </w:rPr>
                    <w:t>CHOICE</w:t>
                  </w:r>
                  <w:r w:rsidRPr="005F5B10">
                    <w:t xml:space="preserve"> {</w:t>
                  </w:r>
                </w:p>
                <w:p w14:paraId="71932470" w14:textId="77777777" w:rsidR="00B44791" w:rsidRPr="00974DB9" w:rsidRDefault="00B44791" w:rsidP="00B44791">
                  <w:pPr>
                    <w:pStyle w:val="PL"/>
                    <w:rPr>
                      <w:rFonts w:eastAsia="等线"/>
                    </w:rPr>
                  </w:pPr>
                  <w:r w:rsidRPr="005F5B10">
                    <w:t xml:space="preserve">        </w:t>
                  </w:r>
                  <w:r w:rsidRPr="007447A7">
                    <w:rPr>
                      <w:highlight w:val="yellow"/>
                    </w:rPr>
                    <w:t>tci-StateID-r18</w:t>
                  </w:r>
                  <w:r w:rsidRPr="00974DB9">
                    <w:t xml:space="preserve">                     TCI-StateId,</w:t>
                  </w:r>
                </w:p>
                <w:p w14:paraId="34E9D147" w14:textId="77777777" w:rsidR="00B44791" w:rsidRDefault="00B44791" w:rsidP="00B44791">
                  <w:pPr>
                    <w:pStyle w:val="PL"/>
                    <w:rPr>
                      <w:rFonts w:eastAsia="Times New Roman"/>
                    </w:rPr>
                  </w:pPr>
                  <w:r w:rsidRPr="005F5B10">
                    <w:t xml:space="preserve">        </w:t>
                  </w:r>
                  <w:r w:rsidRPr="007447A7">
                    <w:rPr>
                      <w:highlight w:val="yellow"/>
                    </w:rPr>
                    <w:t xml:space="preserve">ssb-Index-r18  </w:t>
                  </w:r>
                  <w:r w:rsidRPr="00974DB9">
                    <w:t xml:space="preserve">                     SSB-Index</w:t>
                  </w:r>
                </w:p>
                <w:p w14:paraId="090E5C8D" w14:textId="77777777" w:rsidR="00B44791" w:rsidRDefault="00B44791" w:rsidP="00B44791">
                  <w:pPr>
                    <w:pStyle w:val="PL"/>
                    <w:rPr>
                      <w:color w:val="808080"/>
                    </w:rPr>
                  </w:pPr>
                  <w:r>
                    <w:t xml:space="preserve">    }                                                                                               </w:t>
                  </w:r>
                  <w:r>
                    <w:rPr>
                      <w:color w:val="993366"/>
                    </w:rPr>
                    <w:t>OPTIONAL</w:t>
                  </w:r>
                  <w:r>
                    <w:t xml:space="preserve">,   </w:t>
                  </w:r>
                  <w:r>
                    <w:rPr>
                      <w:color w:val="808080"/>
                    </w:rPr>
                    <w:t>-- Need N</w:t>
                  </w:r>
                </w:p>
                <w:p w14:paraId="070132D7" w14:textId="77777777" w:rsidR="00B44791" w:rsidRDefault="00B44791" w:rsidP="00B44791">
                  <w:pPr>
                    <w:pStyle w:val="PL"/>
                    <w:rPr>
                      <w:rFonts w:eastAsia="等线"/>
                    </w:rPr>
                  </w:pPr>
                  <w:r>
                    <w:rPr>
                      <w:rFonts w:eastAsia="等线"/>
                    </w:rPr>
                    <w:t xml:space="preserve">     ...</w:t>
                  </w:r>
                </w:p>
                <w:p w14:paraId="54081CA0" w14:textId="5C672E09" w:rsidR="00B44791" w:rsidRDefault="00B44791" w:rsidP="00B44791">
                  <w:pPr>
                    <w:pStyle w:val="PL"/>
                  </w:pPr>
                  <w:r>
                    <w:t>}</w:t>
                  </w:r>
                </w:p>
                <w:tbl>
                  <w:tblPr>
                    <w:tblStyle w:val="afa"/>
                    <w:tblW w:w="6602" w:type="dxa"/>
                    <w:tblLook w:val="04A0" w:firstRow="1" w:lastRow="0" w:firstColumn="1" w:lastColumn="0" w:noHBand="0" w:noVBand="1"/>
                  </w:tblPr>
                  <w:tblGrid>
                    <w:gridCol w:w="6602"/>
                  </w:tblGrid>
                  <w:tr w:rsidR="00B44791" w14:paraId="57AF07D9" w14:textId="77777777" w:rsidTr="000F5619">
                    <w:tc>
                      <w:tcPr>
                        <w:tcW w:w="6602" w:type="dxa"/>
                        <w:tcBorders>
                          <w:top w:val="single" w:sz="4" w:space="0" w:color="auto"/>
                          <w:left w:val="single" w:sz="4" w:space="0" w:color="auto"/>
                          <w:bottom w:val="single" w:sz="4" w:space="0" w:color="auto"/>
                          <w:right w:val="single" w:sz="4" w:space="0" w:color="auto"/>
                        </w:tcBorders>
                        <w:hideMark/>
                      </w:tcPr>
                      <w:p w14:paraId="25BCD11D" w14:textId="77777777" w:rsidR="00B44791" w:rsidRDefault="00B44791" w:rsidP="00B44791">
                        <w:pPr>
                          <w:pStyle w:val="TAH"/>
                          <w:rPr>
                            <w:lang w:eastAsia="sv-SE"/>
                          </w:rPr>
                        </w:pPr>
                        <w:r>
                          <w:rPr>
                            <w:i/>
                            <w:lang w:eastAsia="sv-SE"/>
                          </w:rPr>
                          <w:t>RACH-</w:t>
                        </w:r>
                        <w:proofErr w:type="spellStart"/>
                        <w:r>
                          <w:rPr>
                            <w:i/>
                            <w:lang w:eastAsia="sv-SE"/>
                          </w:rPr>
                          <w:t>LessHO</w:t>
                        </w:r>
                        <w:proofErr w:type="spellEnd"/>
                        <w:r>
                          <w:rPr>
                            <w:iCs/>
                            <w:lang w:eastAsia="sv-SE"/>
                          </w:rPr>
                          <w:t xml:space="preserve"> field descriptions</w:t>
                        </w:r>
                      </w:p>
                    </w:tc>
                  </w:tr>
                  <w:tr w:rsidR="00B44791" w14:paraId="4CD8873D" w14:textId="77777777" w:rsidTr="000F5619">
                    <w:tc>
                      <w:tcPr>
                        <w:tcW w:w="6602" w:type="dxa"/>
                        <w:tcBorders>
                          <w:top w:val="single" w:sz="4" w:space="0" w:color="auto"/>
                          <w:left w:val="single" w:sz="4" w:space="0" w:color="auto"/>
                          <w:bottom w:val="single" w:sz="4" w:space="0" w:color="auto"/>
                          <w:right w:val="single" w:sz="4" w:space="0" w:color="auto"/>
                        </w:tcBorders>
                        <w:hideMark/>
                      </w:tcPr>
                      <w:p w14:paraId="70CCEBA7" w14:textId="77777777" w:rsidR="00B44791" w:rsidRDefault="00B44791" w:rsidP="00B44791">
                        <w:pPr>
                          <w:pStyle w:val="TAL"/>
                          <w:rPr>
                            <w:b/>
                            <w:i/>
                            <w:lang w:eastAsia="sv-SE"/>
                          </w:rPr>
                        </w:pPr>
                        <w:proofErr w:type="spellStart"/>
                        <w:r>
                          <w:rPr>
                            <w:b/>
                            <w:i/>
                            <w:lang w:eastAsia="sv-SE"/>
                          </w:rPr>
                          <w:t>ssb</w:t>
                        </w:r>
                        <w:proofErr w:type="spellEnd"/>
                        <w:r>
                          <w:rPr>
                            <w:b/>
                            <w:i/>
                            <w:lang w:eastAsia="sv-SE"/>
                          </w:rPr>
                          <w:t>-Index</w:t>
                        </w:r>
                      </w:p>
                      <w:p w14:paraId="007969B2" w14:textId="77777777" w:rsidR="00B44791" w:rsidRDefault="00B44791" w:rsidP="00B44791">
                        <w:pPr>
                          <w:pStyle w:val="TAL"/>
                          <w:rPr>
                            <w:lang w:eastAsia="sv-SE"/>
                          </w:rPr>
                        </w:pPr>
                        <w:r>
                          <w:rPr>
                            <w:bCs/>
                            <w:iCs/>
                            <w:lang w:eastAsia="sv-SE"/>
                          </w:rPr>
                          <w:t>This field indicates a beam that the UE should use in the target cell to monitor PDCCH for initial up</w:t>
                        </w:r>
                        <w:r w:rsidRPr="00B02654">
                          <w:rPr>
                            <w:bCs/>
                            <w:iCs/>
                            <w:lang w:eastAsia="sv-SE"/>
                          </w:rPr>
                          <w:t xml:space="preserve">link transmission, see TS 38.321 [3]. The network configures this field when </w:t>
                        </w:r>
                        <w:r w:rsidRPr="00B02654">
                          <w:rPr>
                            <w:bCs/>
                            <w:i/>
                            <w:lang w:eastAsia="sv-SE"/>
                          </w:rPr>
                          <w:t>cg-RRC-Configuration</w:t>
                        </w:r>
                        <w:r w:rsidRPr="00B02654">
                          <w:rPr>
                            <w:bCs/>
                            <w:iCs/>
                            <w:lang w:eastAsia="sv-SE"/>
                          </w:rPr>
                          <w:t xml:space="preserve"> is not configured for the initial uplink transmission in RACH-less handover in NTN or in case this cell is not a mobile IAB cell.</w:t>
                        </w:r>
                      </w:p>
                    </w:tc>
                  </w:tr>
                  <w:tr w:rsidR="00B44791" w14:paraId="49288732" w14:textId="77777777" w:rsidTr="000F5619">
                    <w:tc>
                      <w:tcPr>
                        <w:tcW w:w="6602" w:type="dxa"/>
                        <w:tcBorders>
                          <w:top w:val="single" w:sz="4" w:space="0" w:color="auto"/>
                          <w:left w:val="single" w:sz="4" w:space="0" w:color="auto"/>
                          <w:bottom w:val="single" w:sz="4" w:space="0" w:color="auto"/>
                          <w:right w:val="single" w:sz="4" w:space="0" w:color="auto"/>
                        </w:tcBorders>
                        <w:hideMark/>
                      </w:tcPr>
                      <w:p w14:paraId="1FB04A8B" w14:textId="05DAFA56" w:rsidR="00B44791" w:rsidRDefault="006865B7" w:rsidP="006865B7">
                        <w:pPr>
                          <w:pStyle w:val="TAL"/>
                          <w:rPr>
                            <w:lang w:eastAsia="zh-CN"/>
                          </w:rPr>
                        </w:pPr>
                        <w:r>
                          <w:rPr>
                            <w:lang w:eastAsia="zh-CN"/>
                          </w:rPr>
                          <w:t>…</w:t>
                        </w:r>
                      </w:p>
                    </w:tc>
                  </w:tr>
                  <w:tr w:rsidR="00B44791" w14:paraId="613F048A" w14:textId="77777777" w:rsidTr="000F5619">
                    <w:trPr>
                      <w:trHeight w:val="343"/>
                    </w:trPr>
                    <w:tc>
                      <w:tcPr>
                        <w:tcW w:w="6602" w:type="dxa"/>
                        <w:tcBorders>
                          <w:top w:val="single" w:sz="4" w:space="0" w:color="auto"/>
                          <w:left w:val="single" w:sz="4" w:space="0" w:color="auto"/>
                          <w:bottom w:val="single" w:sz="4" w:space="0" w:color="auto"/>
                          <w:right w:val="single" w:sz="4" w:space="0" w:color="auto"/>
                        </w:tcBorders>
                        <w:hideMark/>
                      </w:tcPr>
                      <w:p w14:paraId="32D754B1" w14:textId="77777777" w:rsidR="00B44791" w:rsidRDefault="00B44791" w:rsidP="00B44791">
                        <w:pPr>
                          <w:pStyle w:val="TAL"/>
                          <w:rPr>
                            <w:b/>
                            <w:i/>
                            <w:lang w:eastAsia="sv-SE"/>
                          </w:rPr>
                        </w:pPr>
                        <w:proofErr w:type="spellStart"/>
                        <w:r>
                          <w:rPr>
                            <w:b/>
                            <w:i/>
                            <w:lang w:eastAsia="sv-SE"/>
                          </w:rPr>
                          <w:t>tci-StateID</w:t>
                        </w:r>
                        <w:proofErr w:type="spellEnd"/>
                      </w:p>
                      <w:p w14:paraId="09D8E7BD" w14:textId="77777777" w:rsidR="00B44791" w:rsidRDefault="00B44791" w:rsidP="00B44791">
                        <w:pPr>
                          <w:pStyle w:val="TAL"/>
                          <w:rPr>
                            <w:b/>
                            <w:i/>
                            <w:lang w:eastAsia="sv-SE"/>
                          </w:rPr>
                        </w:pPr>
                        <w:r>
                          <w:rPr>
                            <w:bCs/>
                            <w:iCs/>
                            <w:lang w:eastAsia="sv-SE"/>
                          </w:rPr>
                          <w:t>This field indicates a beam that the UE should use in the target cell to monitor PDCCH for initial uplink transmission</w:t>
                        </w:r>
                        <w:r>
                          <w:rPr>
                            <w:lang w:eastAsia="sv-SE"/>
                          </w:rPr>
                          <w:t xml:space="preserve"> </w:t>
                        </w:r>
                        <w:r>
                          <w:rPr>
                            <w:bCs/>
                            <w:iCs/>
                            <w:lang w:eastAsia="sv-SE"/>
                          </w:rPr>
                          <w:t xml:space="preserve">and also indicates the TCI state information to be used in the target cell. </w:t>
                        </w:r>
                        <w:r w:rsidRPr="002B3D5C">
                          <w:rPr>
                            <w:bCs/>
                            <w:iCs/>
                            <w:highlight w:val="yellow"/>
                            <w:lang w:eastAsia="sv-SE"/>
                          </w:rPr>
                          <w:t xml:space="preserve">The network configures this field in case this cell is not </w:t>
                        </w:r>
                        <w:proofErr w:type="gramStart"/>
                        <w:r w:rsidRPr="002B3D5C">
                          <w:rPr>
                            <w:bCs/>
                            <w:iCs/>
                            <w:highlight w:val="yellow"/>
                            <w:lang w:eastAsia="sv-SE"/>
                          </w:rPr>
                          <w:t>a</w:t>
                        </w:r>
                        <w:proofErr w:type="gramEnd"/>
                        <w:r w:rsidRPr="002B3D5C">
                          <w:rPr>
                            <w:bCs/>
                            <w:iCs/>
                            <w:highlight w:val="yellow"/>
                            <w:lang w:eastAsia="sv-SE"/>
                          </w:rPr>
                          <w:t xml:space="preserve"> NTN cell</w:t>
                        </w:r>
                        <w:r>
                          <w:rPr>
                            <w:bCs/>
                            <w:iCs/>
                            <w:lang w:eastAsia="sv-SE"/>
                          </w:rPr>
                          <w:t>.</w:t>
                        </w:r>
                      </w:p>
                    </w:tc>
                  </w:tr>
                </w:tbl>
                <w:p w14:paraId="5BED9C62" w14:textId="7E73A14A" w:rsidR="000F5619" w:rsidRPr="00B44791" w:rsidRDefault="000F5619" w:rsidP="00476602">
                  <w:pPr>
                    <w:pStyle w:val="CRCoverPage"/>
                    <w:spacing w:beforeLines="50" w:before="120" w:after="0"/>
                    <w:rPr>
                      <w:noProof/>
                      <w:lang w:val="en-US" w:eastAsia="zh-CN"/>
                    </w:rPr>
                  </w:pPr>
                </w:p>
              </w:tc>
            </w:tr>
          </w:tbl>
          <w:p w14:paraId="6B6E18DE" w14:textId="3E69E7BC" w:rsidR="00476602" w:rsidRDefault="00476602" w:rsidP="00B43409">
            <w:pPr>
              <w:pStyle w:val="CRCoverPage"/>
              <w:spacing w:beforeLines="50" w:before="120" w:afterLines="50"/>
              <w:ind w:left="102"/>
              <w:rPr>
                <w:noProof/>
                <w:lang w:eastAsia="zh-CN"/>
              </w:rPr>
            </w:pPr>
            <w:r>
              <w:rPr>
                <w:noProof/>
                <w:lang w:eastAsia="zh-CN"/>
              </w:rPr>
              <w:t xml:space="preserve">Take above into consideration, the </w:t>
            </w:r>
            <w:r>
              <w:rPr>
                <w:rFonts w:hint="eastAsia"/>
                <w:noProof/>
                <w:lang w:eastAsia="zh-CN"/>
              </w:rPr>
              <w:t>RACH-less</w:t>
            </w:r>
            <w:r>
              <w:rPr>
                <w:noProof/>
                <w:lang w:eastAsia="zh-CN"/>
              </w:rPr>
              <w:t xml:space="preserve"> handover </w:t>
            </w:r>
            <w:r w:rsidR="001D5542">
              <w:t xml:space="preserve">for </w:t>
            </w:r>
            <w:r w:rsidR="00CE79A0">
              <w:t>NTN</w:t>
            </w:r>
            <w:r w:rsidR="001C6F19">
              <w:t xml:space="preserve">, </w:t>
            </w:r>
            <w:r w:rsidR="00AD27C3">
              <w:rPr>
                <w:noProof/>
                <w:lang w:eastAsia="zh-CN"/>
              </w:rPr>
              <w:t>TN</w:t>
            </w:r>
            <w:r w:rsidR="00B02654">
              <w:rPr>
                <w:noProof/>
                <w:lang w:eastAsia="zh-CN"/>
              </w:rPr>
              <w:t xml:space="preserve"> (including mobile </w:t>
            </w:r>
            <w:r w:rsidR="00B02654">
              <w:rPr>
                <w:rFonts w:hint="eastAsia"/>
                <w:noProof/>
                <w:lang w:eastAsia="zh-CN"/>
              </w:rPr>
              <w:t>IAB</w:t>
            </w:r>
            <w:r w:rsidR="00B02654">
              <w:rPr>
                <w:noProof/>
                <w:lang w:eastAsia="zh-CN"/>
              </w:rPr>
              <w:t>)</w:t>
            </w:r>
            <w:r w:rsidR="00AD27C3">
              <w:rPr>
                <w:noProof/>
                <w:lang w:eastAsia="zh-CN"/>
              </w:rPr>
              <w:t xml:space="preserve"> are</w:t>
            </w:r>
            <w:r>
              <w:rPr>
                <w:noProof/>
                <w:lang w:eastAsia="zh-CN"/>
              </w:rPr>
              <w:t xml:space="preserve"> supported and specified in RAN2 specifications</w:t>
            </w:r>
            <w:r w:rsidR="00CE79A0">
              <w:rPr>
                <w:noProof/>
                <w:lang w:eastAsia="zh-CN"/>
              </w:rPr>
              <w:t>.</w:t>
            </w:r>
          </w:p>
          <w:p w14:paraId="426D37A9" w14:textId="2C99E056" w:rsidR="006A7B8C" w:rsidRDefault="006A7B8C">
            <w:pPr>
              <w:pStyle w:val="CRCoverPage"/>
              <w:spacing w:after="0"/>
              <w:ind w:left="100"/>
              <w:rPr>
                <w:noProof/>
                <w:lang w:eastAsia="zh-CN"/>
              </w:rPr>
            </w:pPr>
            <w:r>
              <w:rPr>
                <w:rFonts w:hint="eastAsia"/>
                <w:noProof/>
                <w:lang w:eastAsia="zh-CN"/>
              </w:rPr>
              <w:t>H</w:t>
            </w:r>
            <w:r>
              <w:rPr>
                <w:noProof/>
                <w:lang w:eastAsia="zh-CN"/>
              </w:rPr>
              <w:t xml:space="preserve">owever, </w:t>
            </w:r>
            <w:r w:rsidR="009808A3">
              <w:rPr>
                <w:noProof/>
                <w:lang w:eastAsia="zh-CN"/>
              </w:rPr>
              <w:t xml:space="preserve">only the </w:t>
            </w:r>
            <w:r w:rsidR="00EF683E">
              <w:rPr>
                <w:rFonts w:hint="eastAsia"/>
                <w:noProof/>
                <w:lang w:eastAsia="zh-CN"/>
              </w:rPr>
              <w:t>PUSCH</w:t>
            </w:r>
            <w:r w:rsidR="00EF683E">
              <w:rPr>
                <w:noProof/>
                <w:lang w:eastAsia="zh-CN"/>
              </w:rPr>
              <w:t xml:space="preserve"> transmission in </w:t>
            </w:r>
            <w:r w:rsidR="009808A3">
              <w:rPr>
                <w:noProof/>
                <w:lang w:eastAsia="zh-CN"/>
              </w:rPr>
              <w:t xml:space="preserve">RACH-less handover </w:t>
            </w:r>
            <w:r w:rsidR="00C35C02">
              <w:rPr>
                <w:noProof/>
                <w:lang w:eastAsia="zh-CN"/>
              </w:rPr>
              <w:t xml:space="preserve">for NTN </w:t>
            </w:r>
            <w:r w:rsidR="009808A3">
              <w:rPr>
                <w:noProof/>
                <w:lang w:eastAsia="zh-CN"/>
              </w:rPr>
              <w:t>is specified</w:t>
            </w:r>
            <w:r w:rsidR="00C35C02">
              <w:rPr>
                <w:noProof/>
                <w:lang w:eastAsia="zh-CN"/>
              </w:rPr>
              <w:t xml:space="preserve"> in</w:t>
            </w:r>
            <w:r w:rsidR="00EF683E">
              <w:rPr>
                <w:noProof/>
                <w:lang w:eastAsia="zh-CN"/>
              </w:rPr>
              <w:t xml:space="preserve"> </w:t>
            </w:r>
            <w:r w:rsidR="00C35C02">
              <w:rPr>
                <w:noProof/>
                <w:lang w:eastAsia="zh-CN"/>
              </w:rPr>
              <w:t>TS 38.213</w:t>
            </w:r>
            <w:r w:rsidR="009808A3">
              <w:rPr>
                <w:noProof/>
                <w:lang w:eastAsia="zh-CN"/>
              </w:rPr>
              <w:t xml:space="preserve">, the </w:t>
            </w:r>
            <w:r>
              <w:rPr>
                <w:noProof/>
                <w:lang w:eastAsia="zh-CN"/>
              </w:rPr>
              <w:t xml:space="preserve">PUSCH transmission </w:t>
            </w:r>
            <w:r w:rsidR="00CE79A0">
              <w:rPr>
                <w:noProof/>
                <w:lang w:eastAsia="zh-CN"/>
              </w:rPr>
              <w:t>in</w:t>
            </w:r>
            <w:r>
              <w:rPr>
                <w:noProof/>
                <w:lang w:eastAsia="zh-CN"/>
              </w:rPr>
              <w:t xml:space="preserve"> RACH-less handover for </w:t>
            </w:r>
            <w:r w:rsidR="00CE79A0">
              <w:rPr>
                <w:noProof/>
                <w:lang w:eastAsia="zh-CN"/>
              </w:rPr>
              <w:t xml:space="preserve">TN </w:t>
            </w:r>
            <w:r w:rsidR="00B02654">
              <w:rPr>
                <w:noProof/>
                <w:lang w:eastAsia="zh-CN"/>
              </w:rPr>
              <w:t xml:space="preserve">(including </w:t>
            </w:r>
            <w:r w:rsidR="00CE79A0">
              <w:rPr>
                <w:noProof/>
                <w:lang w:eastAsia="zh-CN"/>
              </w:rPr>
              <w:t>mobile IAB</w:t>
            </w:r>
            <w:r w:rsidR="00B02654">
              <w:rPr>
                <w:noProof/>
                <w:lang w:eastAsia="zh-CN"/>
              </w:rPr>
              <w:t>)</w:t>
            </w:r>
            <w:r>
              <w:rPr>
                <w:noProof/>
                <w:lang w:eastAsia="zh-CN"/>
              </w:rPr>
              <w:t xml:space="preserve"> is </w:t>
            </w:r>
            <w:r w:rsidR="00C35C02">
              <w:rPr>
                <w:noProof/>
                <w:lang w:eastAsia="zh-CN"/>
              </w:rPr>
              <w:t>missing</w:t>
            </w:r>
            <w:r>
              <w:rPr>
                <w:noProof/>
                <w:lang w:eastAsia="zh-CN"/>
              </w:rPr>
              <w:t>.</w:t>
            </w:r>
          </w:p>
          <w:p w14:paraId="708AA7DE" w14:textId="428B1A96" w:rsidR="002E11B1" w:rsidRPr="00CE79A0" w:rsidRDefault="002E11B1" w:rsidP="006A7B8C">
            <w:pPr>
              <w:pStyle w:val="CRCoverPage"/>
              <w:spacing w:after="0"/>
              <w:ind w:left="100"/>
              <w:rPr>
                <w:noProof/>
              </w:rPr>
            </w:pPr>
          </w:p>
        </w:tc>
      </w:tr>
      <w:tr w:rsidR="000F5619" w14:paraId="4CA74D09" w14:textId="77777777" w:rsidTr="00914064">
        <w:tc>
          <w:tcPr>
            <w:tcW w:w="1397" w:type="pct"/>
            <w:tcBorders>
              <w:left w:val="single" w:sz="4" w:space="0" w:color="auto"/>
            </w:tcBorders>
          </w:tcPr>
          <w:p w14:paraId="2D0866D6" w14:textId="77777777" w:rsidR="001E41F3" w:rsidRDefault="001E41F3">
            <w:pPr>
              <w:pStyle w:val="CRCoverPage"/>
              <w:spacing w:after="0"/>
              <w:rPr>
                <w:b/>
                <w:i/>
                <w:noProof/>
                <w:sz w:val="8"/>
                <w:szCs w:val="8"/>
              </w:rPr>
            </w:pPr>
          </w:p>
        </w:tc>
        <w:tc>
          <w:tcPr>
            <w:tcW w:w="3603" w:type="pct"/>
            <w:gridSpan w:val="9"/>
            <w:tcBorders>
              <w:right w:val="single" w:sz="4" w:space="0" w:color="auto"/>
            </w:tcBorders>
          </w:tcPr>
          <w:p w14:paraId="365DEF04" w14:textId="77777777" w:rsidR="001E41F3" w:rsidRDefault="001E41F3">
            <w:pPr>
              <w:pStyle w:val="CRCoverPage"/>
              <w:spacing w:after="0"/>
              <w:rPr>
                <w:noProof/>
                <w:sz w:val="8"/>
                <w:szCs w:val="8"/>
              </w:rPr>
            </w:pPr>
          </w:p>
        </w:tc>
      </w:tr>
      <w:tr w:rsidR="000F5619" w14:paraId="21016551" w14:textId="77777777" w:rsidTr="00914064">
        <w:tc>
          <w:tcPr>
            <w:tcW w:w="1397" w:type="pct"/>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3603" w:type="pct"/>
            <w:gridSpan w:val="9"/>
            <w:tcBorders>
              <w:right w:val="single" w:sz="4" w:space="0" w:color="auto"/>
            </w:tcBorders>
            <w:shd w:val="pct30" w:color="FFFF00" w:fill="auto"/>
          </w:tcPr>
          <w:p w14:paraId="49289304" w14:textId="6D528354" w:rsidR="006A7B8C" w:rsidRDefault="002D7723" w:rsidP="006A7B8C">
            <w:pPr>
              <w:pStyle w:val="CRCoverPage"/>
              <w:numPr>
                <w:ilvl w:val="0"/>
                <w:numId w:val="24"/>
              </w:numPr>
              <w:spacing w:after="0"/>
              <w:rPr>
                <w:noProof/>
              </w:rPr>
            </w:pPr>
            <w:r>
              <w:rPr>
                <w:noProof/>
              </w:rPr>
              <w:t>Remove</w:t>
            </w:r>
            <w:r w:rsidRPr="00FB736C">
              <w:rPr>
                <w:noProof/>
              </w:rPr>
              <w:t xml:space="preserve"> </w:t>
            </w:r>
            <w:r w:rsidR="00FB736C" w:rsidRPr="00FB736C">
              <w:rPr>
                <w:noProof/>
              </w:rPr>
              <w:t>the “</w:t>
            </w:r>
            <w:r>
              <w:rPr>
                <w:noProof/>
              </w:rPr>
              <w:t xml:space="preserve"> NTN</w:t>
            </w:r>
            <w:r w:rsidR="00FB736C" w:rsidRPr="00FB736C">
              <w:rPr>
                <w:noProof/>
              </w:rPr>
              <w:t>”</w:t>
            </w:r>
            <w:r w:rsidR="006A7B8C" w:rsidRPr="00FB736C">
              <w:rPr>
                <w:noProof/>
              </w:rPr>
              <w:t xml:space="preserve"> in “</w:t>
            </w:r>
            <w:r w:rsidR="00FB736C" w:rsidRPr="00FB736C">
              <w:rPr>
                <w:noProof/>
              </w:rPr>
              <w:t>P</w:t>
            </w:r>
            <w:r w:rsidR="006A7B8C" w:rsidRPr="00FB736C">
              <w:rPr>
                <w:noProof/>
              </w:rPr>
              <w:t>USCH transmission in NTN RACH-less handover” to cover the PUSCH trans</w:t>
            </w:r>
            <w:r w:rsidR="006A7B8C">
              <w:rPr>
                <w:noProof/>
              </w:rPr>
              <w:t xml:space="preserve">mission procedure in both NTN and </w:t>
            </w:r>
            <w:r>
              <w:rPr>
                <w:noProof/>
              </w:rPr>
              <w:t xml:space="preserve">TN (including </w:t>
            </w:r>
            <w:r w:rsidR="006A7B8C">
              <w:rPr>
                <w:noProof/>
              </w:rPr>
              <w:t>mobile IAB</w:t>
            </w:r>
            <w:r>
              <w:rPr>
                <w:noProof/>
              </w:rPr>
              <w:t>)</w:t>
            </w:r>
            <w:r w:rsidR="006A7B8C">
              <w:rPr>
                <w:noProof/>
              </w:rPr>
              <w:t xml:space="preserve"> RACH-less handover.</w:t>
            </w:r>
          </w:p>
          <w:p w14:paraId="31C656EC" w14:textId="49DD4072" w:rsidR="001E41F3" w:rsidRDefault="006A7B8C" w:rsidP="006A7B8C">
            <w:pPr>
              <w:pStyle w:val="CRCoverPage"/>
              <w:numPr>
                <w:ilvl w:val="0"/>
                <w:numId w:val="24"/>
              </w:numPr>
              <w:spacing w:after="0"/>
              <w:rPr>
                <w:noProof/>
              </w:rPr>
            </w:pPr>
            <w:r>
              <w:rPr>
                <w:rFonts w:hint="eastAsia"/>
                <w:noProof/>
                <w:lang w:eastAsia="zh-CN"/>
              </w:rPr>
              <w:t>A</w:t>
            </w:r>
            <w:r>
              <w:rPr>
                <w:noProof/>
                <w:lang w:eastAsia="zh-CN"/>
              </w:rPr>
              <w:t>dd the des</w:t>
            </w:r>
            <w:r w:rsidRPr="005307B6">
              <w:rPr>
                <w:noProof/>
                <w:lang w:eastAsia="zh-CN"/>
              </w:rPr>
              <w:t>cription “</w:t>
            </w:r>
            <w:r w:rsidR="00CD199B">
              <w:rPr>
                <w:lang w:eastAsia="zh-CN"/>
              </w:rPr>
              <w:t xml:space="preserve">If </w:t>
            </w:r>
            <w:proofErr w:type="spellStart"/>
            <w:r w:rsidR="00CD199B" w:rsidRPr="00BD439E">
              <w:rPr>
                <w:i/>
                <w:iCs/>
                <w:lang w:eastAsia="zh-CN"/>
              </w:rPr>
              <w:t>tci-StateID</w:t>
            </w:r>
            <w:proofErr w:type="spellEnd"/>
            <w:r w:rsidR="00CD199B">
              <w:rPr>
                <w:lang w:eastAsia="zh-CN"/>
              </w:rPr>
              <w:t xml:space="preserve"> is provided in </w:t>
            </w:r>
            <w:r w:rsidR="00CD199B">
              <w:rPr>
                <w:i/>
                <w:lang w:eastAsia="zh-CN"/>
              </w:rPr>
              <w:t>RACH-</w:t>
            </w:r>
            <w:proofErr w:type="spellStart"/>
            <w:r w:rsidR="00CD199B">
              <w:rPr>
                <w:i/>
                <w:lang w:eastAsia="zh-CN"/>
              </w:rPr>
              <w:t>LessHO</w:t>
            </w:r>
            <w:proofErr w:type="spellEnd"/>
            <w:r w:rsidR="00CD199B">
              <w:rPr>
                <w:i/>
                <w:lang w:eastAsia="zh-CN"/>
              </w:rPr>
              <w:t>,</w:t>
            </w:r>
            <w:r w:rsidR="00CD199B">
              <w:rPr>
                <w:bCs/>
                <w:iCs/>
              </w:rPr>
              <w:t xml:space="preserve"> the UE may assume that </w:t>
            </w:r>
            <w:r w:rsidR="00CD199B">
              <w:t>the DM-RS a</w:t>
            </w:r>
            <w:r w:rsidR="00CD199B" w:rsidRPr="002D225C">
              <w:t xml:space="preserve">ntenna port associated with the PDCCH receptions for scheduling initial PUSCH transmission and the SSB block or TRS in TCI state indicated by </w:t>
            </w:r>
            <w:proofErr w:type="spellStart"/>
            <w:r w:rsidR="00CD199B" w:rsidRPr="002D225C">
              <w:rPr>
                <w:i/>
                <w:iCs/>
                <w:lang w:eastAsia="zh-CN"/>
              </w:rPr>
              <w:t>tci-StateID</w:t>
            </w:r>
            <w:proofErr w:type="spellEnd"/>
            <w:r w:rsidR="00CD199B" w:rsidRPr="002D225C">
              <w:rPr>
                <w:i/>
                <w:lang w:eastAsia="zh-CN"/>
              </w:rPr>
              <w:t xml:space="preserve"> </w:t>
            </w:r>
            <w:r w:rsidR="00CD199B" w:rsidRPr="002D225C">
              <w:t xml:space="preserve">are quasi co-located with respect </w:t>
            </w:r>
            <w:r w:rsidR="00CD199B" w:rsidRPr="002D225C">
              <w:lastRenderedPageBreak/>
              <w:t>to average gain and quasi co-location '</w:t>
            </w:r>
            <w:proofErr w:type="spellStart"/>
            <w:r w:rsidR="00CD199B" w:rsidRPr="002D225C">
              <w:t>typeA</w:t>
            </w:r>
            <w:proofErr w:type="spellEnd"/>
            <w:r w:rsidR="00CD199B">
              <w:t>' or '</w:t>
            </w:r>
            <w:proofErr w:type="spellStart"/>
            <w:r w:rsidR="00CD199B">
              <w:t>typeD</w:t>
            </w:r>
            <w:proofErr w:type="spellEnd"/>
            <w:r w:rsidR="00CD199B">
              <w:t>' propertie</w:t>
            </w:r>
            <w:r w:rsidR="00CD199B" w:rsidRPr="00CD199B">
              <w:t>s</w:t>
            </w:r>
            <w:r w:rsidR="00CD199B">
              <w:t>.</w:t>
            </w:r>
            <w:r w:rsidRPr="00CD199B">
              <w:rPr>
                <w:noProof/>
                <w:lang w:eastAsia="zh-CN"/>
              </w:rPr>
              <w:t>” i</w:t>
            </w:r>
            <w:r>
              <w:rPr>
                <w:noProof/>
                <w:lang w:eastAsia="zh-CN"/>
              </w:rPr>
              <w:t>n section 22.2.</w:t>
            </w:r>
          </w:p>
        </w:tc>
      </w:tr>
      <w:tr w:rsidR="000F5619" w14:paraId="1F886379" w14:textId="77777777" w:rsidTr="00914064">
        <w:tc>
          <w:tcPr>
            <w:tcW w:w="1397" w:type="pct"/>
            <w:tcBorders>
              <w:left w:val="single" w:sz="4" w:space="0" w:color="auto"/>
            </w:tcBorders>
          </w:tcPr>
          <w:p w14:paraId="4D989623" w14:textId="77777777" w:rsidR="001E41F3" w:rsidRDefault="001E41F3">
            <w:pPr>
              <w:pStyle w:val="CRCoverPage"/>
              <w:spacing w:after="0"/>
              <w:rPr>
                <w:b/>
                <w:i/>
                <w:noProof/>
                <w:sz w:val="8"/>
                <w:szCs w:val="8"/>
              </w:rPr>
            </w:pPr>
          </w:p>
        </w:tc>
        <w:tc>
          <w:tcPr>
            <w:tcW w:w="3603" w:type="pct"/>
            <w:gridSpan w:val="9"/>
            <w:tcBorders>
              <w:right w:val="single" w:sz="4" w:space="0" w:color="auto"/>
            </w:tcBorders>
          </w:tcPr>
          <w:p w14:paraId="71C4A204" w14:textId="77777777" w:rsidR="001E41F3" w:rsidRDefault="001E41F3">
            <w:pPr>
              <w:pStyle w:val="CRCoverPage"/>
              <w:spacing w:after="0"/>
              <w:rPr>
                <w:noProof/>
                <w:sz w:val="8"/>
                <w:szCs w:val="8"/>
              </w:rPr>
            </w:pPr>
          </w:p>
        </w:tc>
      </w:tr>
      <w:tr w:rsidR="000F5619" w14:paraId="678D7BF9" w14:textId="77777777" w:rsidTr="00914064">
        <w:tc>
          <w:tcPr>
            <w:tcW w:w="1397" w:type="pct"/>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5C4BEB44" w14:textId="48A156E8" w:rsidR="001E41F3" w:rsidRDefault="009808A3">
            <w:pPr>
              <w:pStyle w:val="CRCoverPage"/>
              <w:spacing w:after="0"/>
              <w:ind w:left="100"/>
              <w:rPr>
                <w:noProof/>
              </w:rPr>
            </w:pPr>
            <w:r>
              <w:rPr>
                <w:noProof/>
              </w:rPr>
              <w:t xml:space="preserve">Missing the PUSCH transmission in RACH-less handover for </w:t>
            </w:r>
            <w:r w:rsidR="00CE79A0">
              <w:rPr>
                <w:noProof/>
              </w:rPr>
              <w:t>TN</w:t>
            </w:r>
            <w:r w:rsidR="00B02654">
              <w:rPr>
                <w:noProof/>
              </w:rPr>
              <w:t>(including mobile IAB)</w:t>
            </w:r>
            <w:r w:rsidR="00082591" w:rsidRPr="00082591">
              <w:rPr>
                <w:noProof/>
              </w:rPr>
              <w:t>.</w:t>
            </w:r>
            <w:r>
              <w:rPr>
                <w:rFonts w:eastAsia="等线"/>
                <w:lang w:eastAsia="zh-CN"/>
              </w:rPr>
              <w:t xml:space="preserve"> </w:t>
            </w:r>
            <w:r w:rsidR="00F7114C">
              <w:rPr>
                <w:rFonts w:eastAsia="等线"/>
                <w:lang w:eastAsia="zh-CN"/>
              </w:rPr>
              <w:t xml:space="preserve">RACH-less handover for </w:t>
            </w:r>
            <w:r w:rsidR="00CE79A0">
              <w:rPr>
                <w:rFonts w:eastAsia="等线"/>
                <w:lang w:eastAsia="zh-CN"/>
              </w:rPr>
              <w:t xml:space="preserve">TN or </w:t>
            </w:r>
            <w:r w:rsidR="00F7114C">
              <w:rPr>
                <w:rFonts w:eastAsia="等线"/>
                <w:lang w:eastAsia="zh-CN"/>
              </w:rPr>
              <w:t xml:space="preserve">mobile IAB </w:t>
            </w:r>
            <w:proofErr w:type="spellStart"/>
            <w:r w:rsidR="00F7114C">
              <w:rPr>
                <w:rFonts w:eastAsia="等线"/>
                <w:lang w:eastAsia="zh-CN"/>
              </w:rPr>
              <w:t>can not</w:t>
            </w:r>
            <w:proofErr w:type="spellEnd"/>
            <w:r w:rsidR="00F7114C">
              <w:rPr>
                <w:rFonts w:eastAsia="等线"/>
                <w:lang w:eastAsia="zh-CN"/>
              </w:rPr>
              <w:t xml:space="preserve"> be supported by RAN1 specification. </w:t>
            </w:r>
            <w:r>
              <w:rPr>
                <w:rFonts w:eastAsia="等线"/>
                <w:lang w:eastAsia="zh-CN"/>
              </w:rPr>
              <w:t>RAN1 and RAN2 specifications are not consistent.</w:t>
            </w:r>
          </w:p>
        </w:tc>
      </w:tr>
      <w:tr w:rsidR="000F5619" w14:paraId="034AF533" w14:textId="77777777" w:rsidTr="00914064">
        <w:tc>
          <w:tcPr>
            <w:tcW w:w="1397" w:type="pct"/>
          </w:tcPr>
          <w:p w14:paraId="39D9EB5B" w14:textId="77777777" w:rsidR="001E41F3" w:rsidRDefault="001E41F3">
            <w:pPr>
              <w:pStyle w:val="CRCoverPage"/>
              <w:spacing w:after="0"/>
              <w:rPr>
                <w:b/>
                <w:i/>
                <w:noProof/>
                <w:sz w:val="8"/>
                <w:szCs w:val="8"/>
              </w:rPr>
            </w:pPr>
          </w:p>
        </w:tc>
        <w:tc>
          <w:tcPr>
            <w:tcW w:w="3603" w:type="pct"/>
            <w:gridSpan w:val="9"/>
          </w:tcPr>
          <w:p w14:paraId="7826CB1C" w14:textId="77777777" w:rsidR="001E41F3" w:rsidRDefault="001E41F3">
            <w:pPr>
              <w:pStyle w:val="CRCoverPage"/>
              <w:spacing w:after="0"/>
              <w:rPr>
                <w:noProof/>
                <w:sz w:val="8"/>
                <w:szCs w:val="8"/>
              </w:rPr>
            </w:pPr>
          </w:p>
        </w:tc>
      </w:tr>
      <w:tr w:rsidR="000F5619" w14:paraId="6A17D7AC" w14:textId="77777777" w:rsidTr="00914064">
        <w:tc>
          <w:tcPr>
            <w:tcW w:w="1397" w:type="pct"/>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2E8CC96B" w14:textId="0038D384" w:rsidR="001E41F3" w:rsidRDefault="002E1235">
            <w:pPr>
              <w:pStyle w:val="CRCoverPage"/>
              <w:spacing w:after="0"/>
              <w:ind w:left="100"/>
              <w:rPr>
                <w:noProof/>
                <w:lang w:eastAsia="zh-CN"/>
              </w:rPr>
            </w:pPr>
            <w:r>
              <w:rPr>
                <w:noProof/>
                <w:lang w:eastAsia="zh-CN"/>
              </w:rPr>
              <w:t>22</w:t>
            </w:r>
            <w:r w:rsidR="005B1EC4">
              <w:rPr>
                <w:noProof/>
                <w:lang w:eastAsia="zh-CN"/>
              </w:rPr>
              <w:t>, 22.2</w:t>
            </w:r>
          </w:p>
        </w:tc>
      </w:tr>
      <w:tr w:rsidR="000F5619" w14:paraId="56E1E6C3" w14:textId="77777777" w:rsidTr="00914064">
        <w:tc>
          <w:tcPr>
            <w:tcW w:w="1397" w:type="pct"/>
            <w:tcBorders>
              <w:left w:val="single" w:sz="4" w:space="0" w:color="auto"/>
            </w:tcBorders>
          </w:tcPr>
          <w:p w14:paraId="2FB9DE77" w14:textId="77777777" w:rsidR="001E41F3" w:rsidRDefault="001E41F3">
            <w:pPr>
              <w:pStyle w:val="CRCoverPage"/>
              <w:spacing w:after="0"/>
              <w:rPr>
                <w:b/>
                <w:i/>
                <w:noProof/>
                <w:sz w:val="8"/>
                <w:szCs w:val="8"/>
              </w:rPr>
            </w:pPr>
          </w:p>
        </w:tc>
        <w:tc>
          <w:tcPr>
            <w:tcW w:w="3603" w:type="pct"/>
            <w:gridSpan w:val="9"/>
            <w:tcBorders>
              <w:right w:val="single" w:sz="4" w:space="0" w:color="auto"/>
            </w:tcBorders>
          </w:tcPr>
          <w:p w14:paraId="0898542D" w14:textId="77777777" w:rsidR="001E41F3" w:rsidRDefault="001E41F3">
            <w:pPr>
              <w:pStyle w:val="CRCoverPage"/>
              <w:spacing w:after="0"/>
              <w:rPr>
                <w:noProof/>
                <w:sz w:val="8"/>
                <w:szCs w:val="8"/>
              </w:rPr>
            </w:pPr>
          </w:p>
        </w:tc>
      </w:tr>
      <w:tr w:rsidR="000F5619" w14:paraId="76F95A8B" w14:textId="77777777" w:rsidTr="00914064">
        <w:tc>
          <w:tcPr>
            <w:tcW w:w="1397" w:type="pct"/>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1544" w:type="pct"/>
            <w:gridSpan w:val="3"/>
          </w:tcPr>
          <w:p w14:paraId="304CCBCB" w14:textId="77777777" w:rsidR="001E41F3" w:rsidRDefault="001E41F3">
            <w:pPr>
              <w:pStyle w:val="CRCoverPage"/>
              <w:tabs>
                <w:tab w:val="right" w:pos="2893"/>
              </w:tabs>
              <w:spacing w:after="0"/>
              <w:rPr>
                <w:noProof/>
              </w:rPr>
            </w:pPr>
          </w:p>
        </w:tc>
        <w:tc>
          <w:tcPr>
            <w:tcW w:w="1764" w:type="pct"/>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5619" w14:paraId="34ACE2EB" w14:textId="77777777" w:rsidTr="00914064">
        <w:tc>
          <w:tcPr>
            <w:tcW w:w="1397" w:type="pct"/>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1E41F3" w:rsidRDefault="00082591">
            <w:pPr>
              <w:pStyle w:val="CRCoverPage"/>
              <w:spacing w:after="0"/>
              <w:jc w:val="center"/>
              <w:rPr>
                <w:b/>
                <w:caps/>
                <w:noProof/>
                <w:lang w:eastAsia="zh-CN"/>
              </w:rPr>
            </w:pPr>
            <w:r>
              <w:rPr>
                <w:rFonts w:hint="eastAsia"/>
                <w:b/>
                <w:caps/>
                <w:noProof/>
                <w:lang w:eastAsia="zh-CN"/>
              </w:rPr>
              <w:t>x</w:t>
            </w:r>
          </w:p>
        </w:tc>
        <w:tc>
          <w:tcPr>
            <w:tcW w:w="1544" w:type="pct"/>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1764" w:type="pct"/>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0F5619" w14:paraId="446DDBAC" w14:textId="77777777" w:rsidTr="00914064">
        <w:tc>
          <w:tcPr>
            <w:tcW w:w="1397" w:type="pct"/>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1E41F3" w:rsidRDefault="00082591">
            <w:pPr>
              <w:pStyle w:val="CRCoverPage"/>
              <w:spacing w:after="0"/>
              <w:jc w:val="center"/>
              <w:rPr>
                <w:b/>
                <w:caps/>
                <w:noProof/>
                <w:lang w:eastAsia="zh-CN"/>
              </w:rPr>
            </w:pPr>
            <w:r>
              <w:rPr>
                <w:rFonts w:hint="eastAsia"/>
                <w:b/>
                <w:caps/>
                <w:noProof/>
                <w:lang w:eastAsia="zh-CN"/>
              </w:rPr>
              <w:t>x</w:t>
            </w:r>
          </w:p>
        </w:tc>
        <w:tc>
          <w:tcPr>
            <w:tcW w:w="1544" w:type="pct"/>
            <w:gridSpan w:val="3"/>
          </w:tcPr>
          <w:p w14:paraId="1A4306D9" w14:textId="77777777" w:rsidR="001E41F3" w:rsidRDefault="001E41F3">
            <w:pPr>
              <w:pStyle w:val="CRCoverPage"/>
              <w:spacing w:after="0"/>
              <w:rPr>
                <w:noProof/>
              </w:rPr>
            </w:pPr>
            <w:r>
              <w:rPr>
                <w:noProof/>
              </w:rPr>
              <w:t xml:space="preserve"> Test specifications</w:t>
            </w:r>
          </w:p>
        </w:tc>
        <w:tc>
          <w:tcPr>
            <w:tcW w:w="1764" w:type="pct"/>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0F5619" w14:paraId="55C714D2" w14:textId="77777777" w:rsidTr="00914064">
        <w:tc>
          <w:tcPr>
            <w:tcW w:w="1397" w:type="pct"/>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7" w:type="pct"/>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1E41F3" w:rsidRDefault="00082591">
            <w:pPr>
              <w:pStyle w:val="CRCoverPage"/>
              <w:spacing w:after="0"/>
              <w:jc w:val="center"/>
              <w:rPr>
                <w:b/>
                <w:caps/>
                <w:noProof/>
                <w:lang w:eastAsia="zh-CN"/>
              </w:rPr>
            </w:pPr>
            <w:r>
              <w:rPr>
                <w:rFonts w:hint="eastAsia"/>
                <w:b/>
                <w:caps/>
                <w:noProof/>
                <w:lang w:eastAsia="zh-CN"/>
              </w:rPr>
              <w:t>x</w:t>
            </w:r>
          </w:p>
        </w:tc>
        <w:tc>
          <w:tcPr>
            <w:tcW w:w="1544" w:type="pct"/>
            <w:gridSpan w:val="3"/>
          </w:tcPr>
          <w:p w14:paraId="1B4FF921" w14:textId="77777777" w:rsidR="001E41F3" w:rsidRDefault="001E41F3">
            <w:pPr>
              <w:pStyle w:val="CRCoverPage"/>
              <w:spacing w:after="0"/>
              <w:rPr>
                <w:noProof/>
              </w:rPr>
            </w:pPr>
            <w:r>
              <w:rPr>
                <w:noProof/>
              </w:rPr>
              <w:t xml:space="preserve"> O&amp;M Specifications</w:t>
            </w:r>
          </w:p>
        </w:tc>
        <w:tc>
          <w:tcPr>
            <w:tcW w:w="1764" w:type="pct"/>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0F5619" w14:paraId="60DF82CC" w14:textId="77777777" w:rsidTr="00914064">
        <w:tc>
          <w:tcPr>
            <w:tcW w:w="1397" w:type="pct"/>
            <w:tcBorders>
              <w:left w:val="single" w:sz="4" w:space="0" w:color="auto"/>
            </w:tcBorders>
          </w:tcPr>
          <w:p w14:paraId="517696CD" w14:textId="77777777" w:rsidR="001E41F3" w:rsidRDefault="001E41F3">
            <w:pPr>
              <w:pStyle w:val="CRCoverPage"/>
              <w:spacing w:after="0"/>
              <w:rPr>
                <w:b/>
                <w:i/>
                <w:noProof/>
              </w:rPr>
            </w:pPr>
          </w:p>
        </w:tc>
        <w:tc>
          <w:tcPr>
            <w:tcW w:w="3603" w:type="pct"/>
            <w:gridSpan w:val="9"/>
            <w:tcBorders>
              <w:right w:val="single" w:sz="4" w:space="0" w:color="auto"/>
            </w:tcBorders>
          </w:tcPr>
          <w:p w14:paraId="4D84207F" w14:textId="77777777" w:rsidR="001E41F3" w:rsidRDefault="001E41F3">
            <w:pPr>
              <w:pStyle w:val="CRCoverPage"/>
              <w:spacing w:after="0"/>
              <w:rPr>
                <w:noProof/>
              </w:rPr>
            </w:pPr>
          </w:p>
        </w:tc>
      </w:tr>
      <w:tr w:rsidR="000F5619" w14:paraId="556B87B6" w14:textId="77777777" w:rsidTr="00914064">
        <w:tc>
          <w:tcPr>
            <w:tcW w:w="1397" w:type="pct"/>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0F5619" w:rsidRPr="008863B9" w14:paraId="45BFE792" w14:textId="77777777" w:rsidTr="00914064">
        <w:tc>
          <w:tcPr>
            <w:tcW w:w="1397" w:type="pct"/>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0F5619" w14:paraId="6C3DBC81" w14:textId="77777777" w:rsidTr="00914064">
        <w:tc>
          <w:tcPr>
            <w:tcW w:w="1397" w:type="pct"/>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9D1B201" w14:textId="252A02C8" w:rsidR="002D225C" w:rsidRPr="00D24900" w:rsidRDefault="002D225C" w:rsidP="002D225C">
      <w:pPr>
        <w:pStyle w:val="1"/>
      </w:pPr>
      <w:bookmarkStart w:id="12" w:name="_Toc192000903"/>
      <w:bookmarkStart w:id="13" w:name="_Toc185865841"/>
      <w:r w:rsidRPr="00D24900">
        <w:lastRenderedPageBreak/>
        <w:t>22</w:t>
      </w:r>
      <w:r w:rsidRPr="00D24900">
        <w:rPr>
          <w:rFonts w:hint="eastAsia"/>
        </w:rPr>
        <w:tab/>
      </w:r>
      <w:r w:rsidRPr="00D24900">
        <w:t xml:space="preserve">PUSCH transmission in </w:t>
      </w:r>
      <w:del w:id="14" w:author="NEC" w:date="2025-05-07T16:17:00Z">
        <w:r w:rsidRPr="00D24900" w:rsidDel="002D7723">
          <w:delText xml:space="preserve">NTN </w:delText>
        </w:r>
      </w:del>
      <w:r w:rsidRPr="00D24900">
        <w:t>RACH-less handover</w:t>
      </w:r>
      <w:bookmarkEnd w:id="12"/>
    </w:p>
    <w:p w14:paraId="0CA6A350" w14:textId="77777777" w:rsidR="002D225C" w:rsidRPr="00D24900" w:rsidRDefault="002D225C" w:rsidP="002D225C">
      <w:pPr>
        <w:pStyle w:val="2"/>
        <w:rPr>
          <w:sz w:val="28"/>
          <w:szCs w:val="18"/>
        </w:rPr>
      </w:pPr>
      <w:bookmarkStart w:id="15" w:name="_Toc192000904"/>
      <w:r w:rsidRPr="00D24900">
        <w:t>22.1</w:t>
      </w:r>
      <w:r w:rsidRPr="00D24900">
        <w:rPr>
          <w:rFonts w:hint="eastAsia"/>
        </w:rPr>
        <w:tab/>
      </w:r>
      <w:r w:rsidRPr="00D24900">
        <w:t>Configured-grant PUSCH transmission</w:t>
      </w:r>
      <w:bookmarkEnd w:id="15"/>
    </w:p>
    <w:p w14:paraId="6FD3EA75" w14:textId="77777777" w:rsidR="002D225C" w:rsidRPr="00D24900" w:rsidRDefault="002D225C" w:rsidP="002D225C">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w:t>
      </w:r>
      <w:r>
        <w:t>active</w:t>
      </w:r>
      <w:r w:rsidRPr="00D24900">
        <w:t xml:space="preserve">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p>
    <w:p w14:paraId="2FD685C3" w14:textId="77777777" w:rsidR="002D225C" w:rsidRPr="00D24900" w:rsidRDefault="002D225C" w:rsidP="002D225C">
      <w:r w:rsidRPr="00D24900">
        <w:t xml:space="preserve">A UE can be provided by </w:t>
      </w:r>
      <w:proofErr w:type="spellStart"/>
      <w:r>
        <w:rPr>
          <w:i/>
          <w:iCs/>
          <w:lang w:eastAsia="zh-CN"/>
        </w:rPr>
        <w:t>rrc</w:t>
      </w:r>
      <w:proofErr w:type="spellEnd"/>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proofErr w:type="spellStart"/>
      <w:r>
        <w:rPr>
          <w:i/>
          <w:iCs/>
          <w:lang w:eastAsia="zh-CN"/>
        </w:rPr>
        <w:t>rrc</w:t>
      </w:r>
      <w:proofErr w:type="spellEnd"/>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7A01AD">
        <w:rPr>
          <w:lang w:eastAsia="zh-CN"/>
        </w:rPr>
        <w:t xml:space="preserve">. </w:t>
      </w:r>
      <w:r w:rsidRPr="007A01AD">
        <w:rPr>
          <w:iCs/>
        </w:rPr>
        <w:t>For the initial transmission or autonomous retransmission of an initial transport block provided for PUSCH transmission in RACH-less handover,</w:t>
      </w:r>
      <w:r w:rsidRPr="00D24900">
        <w:t xml:space="preserve"> 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p>
    <w:p w14:paraId="53D65C09" w14:textId="77777777" w:rsidR="002D225C" w:rsidRPr="00D24900" w:rsidRDefault="002D225C" w:rsidP="002D225C">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Pr>
          <w:i/>
          <w:iCs/>
          <w:lang w:eastAsia="zh-CN"/>
        </w:rPr>
        <w:t>rrc</w:t>
      </w:r>
      <w:proofErr w:type="spellEnd"/>
      <w:r w:rsidRPr="00D24900">
        <w:rPr>
          <w:i/>
        </w:rPr>
        <w:t>-SSB-</w:t>
      </w:r>
      <w:proofErr w:type="spellStart"/>
      <w:r w:rsidRPr="00D24900">
        <w:rPr>
          <w:i/>
        </w:rPr>
        <w:t>PerCG</w:t>
      </w:r>
      <w:proofErr w:type="spellEnd"/>
      <w:r w:rsidRPr="00D24900">
        <w:rPr>
          <w:i/>
        </w:rPr>
        <w:t>-PUSCH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6195A913" w14:textId="77777777" w:rsidR="002D225C" w:rsidRPr="00D24900" w:rsidRDefault="002D225C" w:rsidP="002D225C">
      <w:r>
        <w:rPr>
          <w:rFonts w:hAnsi="Cambria Math" w:hint="eastAsia"/>
          <w:lang w:val="en-US" w:eastAsia="zh-CN"/>
        </w:rPr>
        <w:t xml:space="preserve">Each </w:t>
      </w:r>
      <w:r w:rsidRPr="00C744C0">
        <w:rPr>
          <w:rFonts w:hAnsi="Cambria Math"/>
          <w:i/>
          <w:iCs/>
          <w:lang w:val="en-US" w:eastAsia="zh-CN"/>
        </w:rPr>
        <w:t>N</w:t>
      </w:r>
      <w:r>
        <w:rPr>
          <w:rFonts w:hAnsi="Cambria Math" w:hint="eastAsia"/>
          <w:lang w:val="en-US" w:eastAsia="zh-CN"/>
        </w:rPr>
        <w:t xml:space="preserv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w:t>
      </w:r>
      <w:r>
        <w:rPr>
          <w:rFonts w:hint="eastAsia"/>
          <w:lang w:val="en-US" w:eastAsia="zh-CN"/>
        </w:rPr>
        <w:t>in increasing order</w:t>
      </w:r>
      <w:r w:rsidRPr="00D24900">
        <w:t xml:space="preserve"> are mapped to </w:t>
      </w:r>
      <w:r>
        <w:t xml:space="preserve">a </w:t>
      </w:r>
      <w:r w:rsidRPr="00D24900">
        <w:t xml:space="preserve">valid PUSCH occasion and </w:t>
      </w:r>
      <w:r>
        <w:t xml:space="preserve">the </w:t>
      </w:r>
      <w:r w:rsidRPr="00D24900">
        <w:t>associated DMRS resource</w:t>
      </w:r>
    </w:p>
    <w:p w14:paraId="458415A5" w14:textId="77777777" w:rsidR="002D225C" w:rsidRPr="00D24900" w:rsidRDefault="002D225C" w:rsidP="002D225C">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773F2950" w14:textId="77777777" w:rsidR="002D225C" w:rsidRPr="00D24900" w:rsidRDefault="002D225C" w:rsidP="002D225C">
      <w:pPr>
        <w:pStyle w:val="B1"/>
        <w:rPr>
          <w:szCs w:val="24"/>
        </w:rPr>
      </w:pPr>
      <w:r w:rsidRPr="00D24900">
        <w:t>-</w:t>
      </w:r>
      <w:r w:rsidRPr="00D24900">
        <w:tab/>
        <w:t>second, in increasing order of PUSCH configuration period indexes</w:t>
      </w:r>
    </w:p>
    <w:p w14:paraId="4D20E21D" w14:textId="77777777" w:rsidR="002D225C" w:rsidRPr="00075446" w:rsidRDefault="002D225C" w:rsidP="002D225C">
      <w:pPr>
        <w:rPr>
          <w:lang w:val="en-US"/>
        </w:rPr>
      </w:pPr>
      <w:r w:rsidRPr="00075446">
        <w:rPr>
          <w:rFonts w:hint="eastAsia"/>
          <w:lang w:val="en-US" w:eastAsia="zh-CN"/>
        </w:rPr>
        <w:t xml:space="preserve">where </w:t>
      </w:r>
      <w:r w:rsidRPr="00075446">
        <w:rPr>
          <w:rFonts w:hint="eastAsia"/>
          <w:i/>
          <w:iCs/>
          <w:lang w:val="en-US" w:eastAsia="zh-CN"/>
        </w:rPr>
        <w:t>N</w:t>
      </w:r>
      <w:r w:rsidRPr="00075446">
        <w:rPr>
          <w:rFonts w:hint="eastAsia"/>
          <w:lang w:val="en-US" w:eastAsia="zh-CN"/>
        </w:rPr>
        <w:t xml:space="preserve"> is provided by </w:t>
      </w:r>
      <w:proofErr w:type="spellStart"/>
      <w:r w:rsidRPr="00075446">
        <w:rPr>
          <w:i/>
          <w:iCs/>
          <w:lang w:eastAsia="zh-CN"/>
        </w:rPr>
        <w:t>rrc</w:t>
      </w:r>
      <w:proofErr w:type="spellEnd"/>
      <w:r w:rsidRPr="00075446">
        <w:rPr>
          <w:i/>
        </w:rPr>
        <w:t>-SSB-</w:t>
      </w:r>
      <w:proofErr w:type="spellStart"/>
      <w:r w:rsidRPr="00075446">
        <w:rPr>
          <w:i/>
        </w:rPr>
        <w:t>PerCG</w:t>
      </w:r>
      <w:proofErr w:type="spellEnd"/>
      <w:r w:rsidRPr="00075446">
        <w:rPr>
          <w:i/>
        </w:rPr>
        <w:t>-PUSCH</w:t>
      </w:r>
      <w:r w:rsidRPr="00075446">
        <w:rPr>
          <w:rFonts w:hint="eastAsia"/>
          <w:i/>
          <w:iCs/>
          <w:lang w:val="en-US" w:eastAsia="zh-CN"/>
        </w:rPr>
        <w:t>.</w:t>
      </w:r>
    </w:p>
    <w:p w14:paraId="018F5CB6" w14:textId="77777777" w:rsidR="002D225C" w:rsidRPr="00D24900" w:rsidRDefault="002D225C" w:rsidP="002D225C">
      <w:pPr>
        <w:rPr>
          <w:lang w:eastAsia="zh-CN"/>
        </w:rPr>
      </w:pPr>
      <w:r w:rsidRPr="00D24900">
        <w:rPr>
          <w:lang w:eastAsia="zh-CN"/>
        </w:rPr>
        <w:t xml:space="preserve">A PUSCH occasion is valid if it does not overlap with a valid PRACH occasion as described in clause 8.1. </w:t>
      </w:r>
    </w:p>
    <w:p w14:paraId="73E4745A" w14:textId="77777777" w:rsidR="002D225C" w:rsidRPr="00D24900" w:rsidRDefault="002D225C" w:rsidP="002D225C">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1E50906B" w14:textId="77777777" w:rsidR="002D225C" w:rsidRPr="00D24900" w:rsidRDefault="002D225C" w:rsidP="002D225C">
      <w:pPr>
        <w:pStyle w:val="2"/>
        <w:rPr>
          <w:sz w:val="28"/>
          <w:szCs w:val="18"/>
        </w:rPr>
      </w:pPr>
      <w:bookmarkStart w:id="16" w:name="_Toc192000905"/>
      <w:r w:rsidRPr="00D24900">
        <w:t>22.2</w:t>
      </w:r>
      <w:r w:rsidRPr="00D24900">
        <w:rPr>
          <w:rFonts w:hint="eastAsia"/>
        </w:rPr>
        <w:tab/>
      </w:r>
      <w:r w:rsidRPr="00D24900">
        <w:t>Dynamic-grant PUSCH transmission</w:t>
      </w:r>
      <w:bookmarkEnd w:id="16"/>
    </w:p>
    <w:p w14:paraId="13C1114C" w14:textId="77777777" w:rsidR="002D225C" w:rsidRPr="00D24900" w:rsidRDefault="002D225C" w:rsidP="002D225C">
      <w:pPr>
        <w:rPr>
          <w:kern w:val="2"/>
          <w:lang w:eastAsia="zh-CN"/>
        </w:rPr>
      </w:pPr>
      <w:r w:rsidRPr="00D24900">
        <w:rPr>
          <w:lang w:eastAsia="zh-CN"/>
        </w:rPr>
        <w:t xml:space="preserve">If </w:t>
      </w:r>
      <w:proofErr w:type="spellStart"/>
      <w:r w:rsidRPr="00961D57">
        <w:rPr>
          <w:i/>
          <w:lang w:eastAsia="zh-CN"/>
        </w:rPr>
        <w:t>ssb</w:t>
      </w:r>
      <w:proofErr w:type="spellEnd"/>
      <w:r w:rsidRPr="00961D57">
        <w:rPr>
          <w:i/>
          <w:lang w:eastAsia="zh-CN"/>
        </w:rPr>
        <w:t>-Index</w:t>
      </w:r>
      <w:r w:rsidRPr="00D24900">
        <w:rPr>
          <w:lang w:eastAsia="zh-CN"/>
        </w:rPr>
        <w:t xml:space="preserve"> is provided in </w:t>
      </w:r>
      <w:r w:rsidRPr="00D24900">
        <w:rPr>
          <w:i/>
          <w:lang w:eastAsia="zh-CN"/>
        </w:rPr>
        <w:t>RACH-</w:t>
      </w:r>
      <w:proofErr w:type="spellStart"/>
      <w:r w:rsidRPr="00D24900">
        <w:rPr>
          <w:i/>
          <w:lang w:eastAsia="zh-CN"/>
        </w:rPr>
        <w:t>LessHO</w:t>
      </w:r>
      <w:proofErr w:type="spellEnd"/>
      <w:r w:rsidRPr="00D24900">
        <w:rPr>
          <w:i/>
          <w:lang w:eastAsia="zh-CN"/>
        </w:rPr>
        <w:t>,</w:t>
      </w:r>
      <w:r w:rsidRPr="00D24900">
        <w:rPr>
          <w:bCs/>
          <w:iCs/>
        </w:rPr>
        <w:t xml:space="preserve"> the UE may assume that </w:t>
      </w:r>
      <w:r w:rsidRPr="00D24900">
        <w:t xml:space="preserve">the DM-RS antenna port associated with the PDCCH receptions for scheduling initial PUSCH transmission and the SS/PBCH block indicated by </w:t>
      </w:r>
      <w:proofErr w:type="spellStart"/>
      <w:r w:rsidRPr="00961D57">
        <w:rPr>
          <w:i/>
          <w:lang w:eastAsia="zh-CN"/>
        </w:rPr>
        <w:t>ssb</w:t>
      </w:r>
      <w:proofErr w:type="spellEnd"/>
      <w:r w:rsidRPr="00961D57">
        <w:rPr>
          <w:i/>
          <w:lang w:eastAsia="zh-CN"/>
        </w:rPr>
        <w:t>-Index</w:t>
      </w:r>
      <w:r w:rsidRPr="00D24900">
        <w:rPr>
          <w:i/>
          <w:lang w:eastAsia="zh-CN"/>
        </w:rPr>
        <w:t xml:space="preserve"> </w:t>
      </w:r>
      <w:r w:rsidRPr="00D24900">
        <w:t>are quasi co-located with respect to average gain and quasi co-location '</w:t>
      </w:r>
      <w:proofErr w:type="spellStart"/>
      <w:r w:rsidRPr="00D24900">
        <w:t>typeA</w:t>
      </w:r>
      <w:proofErr w:type="spellEnd"/>
      <w:r w:rsidRPr="00D24900">
        <w:t>' or '</w:t>
      </w:r>
      <w:proofErr w:type="spellStart"/>
      <w:r w:rsidRPr="00D24900">
        <w:t>typeD</w:t>
      </w:r>
      <w:proofErr w:type="spellEnd"/>
      <w:r w:rsidRPr="00D24900">
        <w:t>' properties</w:t>
      </w:r>
      <w:r w:rsidRPr="00D24900">
        <w:rPr>
          <w:kern w:val="2"/>
          <w:lang w:eastAsia="zh-CN"/>
        </w:rPr>
        <w:t>.</w:t>
      </w:r>
    </w:p>
    <w:p w14:paraId="6FFA7471" w14:textId="77777777" w:rsidR="002D225C" w:rsidRDefault="002D225C" w:rsidP="002D225C">
      <w:pPr>
        <w:rPr>
          <w:ins w:id="17" w:author="NEC" w:date="2025-04-14T15:42:00Z"/>
          <w:kern w:val="2"/>
          <w:lang w:eastAsia="zh-CN"/>
        </w:rPr>
      </w:pPr>
      <w:ins w:id="18" w:author="NEC" w:date="2025-04-14T15:42:00Z">
        <w:r>
          <w:rPr>
            <w:lang w:eastAsia="zh-CN"/>
          </w:rPr>
          <w:t xml:space="preserve">If </w:t>
        </w:r>
        <w:proofErr w:type="spellStart"/>
        <w:r w:rsidRPr="00BD439E">
          <w:rPr>
            <w:i/>
            <w:iCs/>
            <w:lang w:eastAsia="zh-CN"/>
          </w:rPr>
          <w:t>tci-StateID</w:t>
        </w:r>
        <w:proofErr w:type="spellEnd"/>
        <w:r>
          <w:rPr>
            <w:lang w:eastAsia="zh-CN"/>
          </w:rPr>
          <w:t xml:space="preserve"> is provided in </w:t>
        </w:r>
        <w:r>
          <w:rPr>
            <w:i/>
            <w:lang w:eastAsia="zh-CN"/>
          </w:rPr>
          <w:t>RACH-</w:t>
        </w:r>
        <w:proofErr w:type="spellStart"/>
        <w:r>
          <w:rPr>
            <w:i/>
            <w:lang w:eastAsia="zh-CN"/>
          </w:rPr>
          <w:t>LessHO</w:t>
        </w:r>
        <w:proofErr w:type="spellEnd"/>
        <w:r>
          <w:rPr>
            <w:i/>
            <w:lang w:eastAsia="zh-CN"/>
          </w:rPr>
          <w:t>,</w:t>
        </w:r>
        <w:r>
          <w:rPr>
            <w:bCs/>
            <w:iCs/>
          </w:rPr>
          <w:t xml:space="preserve"> the UE may assume that </w:t>
        </w:r>
        <w:r>
          <w:t>the DM-RS a</w:t>
        </w:r>
        <w:r w:rsidRPr="002D225C">
          <w:t xml:space="preserve">ntenna port associated with the PDCCH receptions for scheduling initial PUSCH transmission and the SSB block or TRS in TCI state indicated by </w:t>
        </w:r>
        <w:proofErr w:type="spellStart"/>
        <w:r w:rsidRPr="002D225C">
          <w:rPr>
            <w:i/>
            <w:iCs/>
            <w:lang w:eastAsia="zh-CN"/>
          </w:rPr>
          <w:t>tci-StateID</w:t>
        </w:r>
        <w:proofErr w:type="spellEnd"/>
        <w:r w:rsidRPr="002D225C">
          <w:rPr>
            <w:i/>
            <w:lang w:eastAsia="zh-CN"/>
          </w:rPr>
          <w:t xml:space="preserve"> </w:t>
        </w:r>
        <w:r w:rsidRPr="002D225C">
          <w:t>are quasi co-located with respect to average gain and quasi co-location '</w:t>
        </w:r>
        <w:proofErr w:type="spellStart"/>
        <w:r w:rsidRPr="002D225C">
          <w:t>typeA</w:t>
        </w:r>
        <w:proofErr w:type="spellEnd"/>
        <w:r>
          <w:t>' or '</w:t>
        </w:r>
        <w:proofErr w:type="spellStart"/>
        <w:r>
          <w:t>typeD</w:t>
        </w:r>
        <w:proofErr w:type="spellEnd"/>
        <w:r>
          <w:t>' properties</w:t>
        </w:r>
        <w:r>
          <w:rPr>
            <w:kern w:val="2"/>
            <w:lang w:eastAsia="zh-CN"/>
          </w:rPr>
          <w:t>.</w:t>
        </w:r>
      </w:ins>
    </w:p>
    <w:bookmarkEnd w:id="13"/>
    <w:p w14:paraId="70C13B77" w14:textId="77777777" w:rsidR="002D225C" w:rsidRPr="002D225C" w:rsidRDefault="002D225C" w:rsidP="002D225C">
      <w:pPr>
        <w:rPr>
          <w:iCs/>
        </w:rPr>
      </w:pPr>
    </w:p>
    <w:sectPr w:rsidR="002D225C" w:rsidRPr="002D22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0DA2" w14:textId="77777777" w:rsidR="00E50794" w:rsidRDefault="00E50794">
      <w:r>
        <w:separator/>
      </w:r>
    </w:p>
  </w:endnote>
  <w:endnote w:type="continuationSeparator" w:id="0">
    <w:p w14:paraId="4AF7E587" w14:textId="77777777" w:rsidR="00E50794" w:rsidRDefault="00E5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5772" w14:textId="77777777" w:rsidR="00E50794" w:rsidRDefault="00E50794">
      <w:r>
        <w:separator/>
      </w:r>
    </w:p>
  </w:footnote>
  <w:footnote w:type="continuationSeparator" w:id="0">
    <w:p w14:paraId="2B1CE427" w14:textId="77777777" w:rsidR="00E50794" w:rsidRDefault="00E5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7"/>
  </w:num>
  <w:num w:numId="6">
    <w:abstractNumId w:val="19"/>
  </w:num>
  <w:num w:numId="7">
    <w:abstractNumId w:val="25"/>
  </w:num>
  <w:num w:numId="8">
    <w:abstractNumId w:val="13"/>
    <w:lvlOverride w:ilvl="0">
      <w:startOverride w:val="1"/>
    </w:lvlOverride>
  </w:num>
  <w:num w:numId="9">
    <w:abstractNumId w:val="2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26"/>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1"/>
  </w:num>
  <w:num w:numId="31">
    <w:abstractNumId w:val="22"/>
  </w:num>
  <w:num w:numId="32">
    <w:abstractNumId w:val="15"/>
  </w:num>
  <w:num w:numId="33">
    <w:abstractNumId w:val="14"/>
  </w:num>
  <w:num w:numId="34">
    <w:abstractNumId w:val="3"/>
  </w:num>
  <w:num w:numId="35">
    <w:abstractNumId w:val="9"/>
  </w:num>
  <w:num w:numId="36">
    <w:abstractNumId w:val="5"/>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Windows Live" w15:userId="6385397d0b85fedf"/>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217CE"/>
    <w:rsid w:val="00022E4A"/>
    <w:rsid w:val="000477EE"/>
    <w:rsid w:val="00070E09"/>
    <w:rsid w:val="0007320F"/>
    <w:rsid w:val="00080122"/>
    <w:rsid w:val="00082591"/>
    <w:rsid w:val="000867FF"/>
    <w:rsid w:val="000A6394"/>
    <w:rsid w:val="000B030A"/>
    <w:rsid w:val="000B7FED"/>
    <w:rsid w:val="000C038A"/>
    <w:rsid w:val="000C6598"/>
    <w:rsid w:val="000D44B3"/>
    <w:rsid w:val="000D456A"/>
    <w:rsid w:val="000E305E"/>
    <w:rsid w:val="000F030C"/>
    <w:rsid w:val="000F5619"/>
    <w:rsid w:val="00105B70"/>
    <w:rsid w:val="001143A0"/>
    <w:rsid w:val="00117357"/>
    <w:rsid w:val="00122283"/>
    <w:rsid w:val="00125EB6"/>
    <w:rsid w:val="0013060D"/>
    <w:rsid w:val="00143481"/>
    <w:rsid w:val="00145D43"/>
    <w:rsid w:val="00154E6D"/>
    <w:rsid w:val="00174B99"/>
    <w:rsid w:val="00183EFD"/>
    <w:rsid w:val="00192C46"/>
    <w:rsid w:val="001A08B3"/>
    <w:rsid w:val="001A1E70"/>
    <w:rsid w:val="001A7B60"/>
    <w:rsid w:val="001B52F0"/>
    <w:rsid w:val="001B64A7"/>
    <w:rsid w:val="001B7A65"/>
    <w:rsid w:val="001C6F19"/>
    <w:rsid w:val="001D5542"/>
    <w:rsid w:val="001E1BC4"/>
    <w:rsid w:val="001E257E"/>
    <w:rsid w:val="001E41F3"/>
    <w:rsid w:val="002046D8"/>
    <w:rsid w:val="002178AC"/>
    <w:rsid w:val="00223E33"/>
    <w:rsid w:val="00233C66"/>
    <w:rsid w:val="00240149"/>
    <w:rsid w:val="002501B8"/>
    <w:rsid w:val="00250AE2"/>
    <w:rsid w:val="00256A1C"/>
    <w:rsid w:val="0026004D"/>
    <w:rsid w:val="002640DD"/>
    <w:rsid w:val="00275D12"/>
    <w:rsid w:val="0028369C"/>
    <w:rsid w:val="00284FEB"/>
    <w:rsid w:val="002860C4"/>
    <w:rsid w:val="002933C2"/>
    <w:rsid w:val="002A778A"/>
    <w:rsid w:val="002B38DA"/>
    <w:rsid w:val="002B3D5C"/>
    <w:rsid w:val="002B5741"/>
    <w:rsid w:val="002D225C"/>
    <w:rsid w:val="002D7723"/>
    <w:rsid w:val="002E11B1"/>
    <w:rsid w:val="002E1235"/>
    <w:rsid w:val="002E472E"/>
    <w:rsid w:val="002F23FD"/>
    <w:rsid w:val="00304594"/>
    <w:rsid w:val="00305409"/>
    <w:rsid w:val="00317812"/>
    <w:rsid w:val="00341E03"/>
    <w:rsid w:val="00355C9A"/>
    <w:rsid w:val="003609EF"/>
    <w:rsid w:val="0036231A"/>
    <w:rsid w:val="00363489"/>
    <w:rsid w:val="00363988"/>
    <w:rsid w:val="00371385"/>
    <w:rsid w:val="00374DD4"/>
    <w:rsid w:val="003838AF"/>
    <w:rsid w:val="00384EF6"/>
    <w:rsid w:val="0038550E"/>
    <w:rsid w:val="003B3B62"/>
    <w:rsid w:val="003D1CBC"/>
    <w:rsid w:val="003D63A2"/>
    <w:rsid w:val="003E1A36"/>
    <w:rsid w:val="003E2D9F"/>
    <w:rsid w:val="00410371"/>
    <w:rsid w:val="004110EF"/>
    <w:rsid w:val="004242F1"/>
    <w:rsid w:val="00427CB8"/>
    <w:rsid w:val="00476602"/>
    <w:rsid w:val="00476C99"/>
    <w:rsid w:val="004A5584"/>
    <w:rsid w:val="004B75B7"/>
    <w:rsid w:val="00500A07"/>
    <w:rsid w:val="005115AF"/>
    <w:rsid w:val="005141D9"/>
    <w:rsid w:val="0051580D"/>
    <w:rsid w:val="00516BE4"/>
    <w:rsid w:val="00517C85"/>
    <w:rsid w:val="005307B6"/>
    <w:rsid w:val="00534212"/>
    <w:rsid w:val="00537071"/>
    <w:rsid w:val="0054192A"/>
    <w:rsid w:val="005448C8"/>
    <w:rsid w:val="00547111"/>
    <w:rsid w:val="005520C1"/>
    <w:rsid w:val="00556D91"/>
    <w:rsid w:val="005905BF"/>
    <w:rsid w:val="00592D74"/>
    <w:rsid w:val="005B1EC4"/>
    <w:rsid w:val="005C678F"/>
    <w:rsid w:val="005E2C44"/>
    <w:rsid w:val="005F5B10"/>
    <w:rsid w:val="00621188"/>
    <w:rsid w:val="006257ED"/>
    <w:rsid w:val="00630E7B"/>
    <w:rsid w:val="006500B5"/>
    <w:rsid w:val="00650DB6"/>
    <w:rsid w:val="0065219B"/>
    <w:rsid w:val="00652597"/>
    <w:rsid w:val="00653DE4"/>
    <w:rsid w:val="00657AF3"/>
    <w:rsid w:val="00663A77"/>
    <w:rsid w:val="00665C47"/>
    <w:rsid w:val="00670F95"/>
    <w:rsid w:val="00671474"/>
    <w:rsid w:val="00682991"/>
    <w:rsid w:val="006865B7"/>
    <w:rsid w:val="00695808"/>
    <w:rsid w:val="006A0A06"/>
    <w:rsid w:val="006A64EA"/>
    <w:rsid w:val="006A7B8C"/>
    <w:rsid w:val="006B46FB"/>
    <w:rsid w:val="006C4799"/>
    <w:rsid w:val="006E21FB"/>
    <w:rsid w:val="00717126"/>
    <w:rsid w:val="007447A7"/>
    <w:rsid w:val="00767438"/>
    <w:rsid w:val="00792342"/>
    <w:rsid w:val="0079256C"/>
    <w:rsid w:val="007977A8"/>
    <w:rsid w:val="007A5B23"/>
    <w:rsid w:val="007A64B1"/>
    <w:rsid w:val="007B1132"/>
    <w:rsid w:val="007B1C1B"/>
    <w:rsid w:val="007B512A"/>
    <w:rsid w:val="007C2097"/>
    <w:rsid w:val="007C511A"/>
    <w:rsid w:val="007D146D"/>
    <w:rsid w:val="007D6A07"/>
    <w:rsid w:val="007F5083"/>
    <w:rsid w:val="007F7259"/>
    <w:rsid w:val="008040A8"/>
    <w:rsid w:val="00821BCC"/>
    <w:rsid w:val="008279FA"/>
    <w:rsid w:val="008317B0"/>
    <w:rsid w:val="00847234"/>
    <w:rsid w:val="00847665"/>
    <w:rsid w:val="008626E7"/>
    <w:rsid w:val="00870EE7"/>
    <w:rsid w:val="008863B9"/>
    <w:rsid w:val="008A23BB"/>
    <w:rsid w:val="008A45A6"/>
    <w:rsid w:val="008A6BA4"/>
    <w:rsid w:val="008B5D13"/>
    <w:rsid w:val="008C69C5"/>
    <w:rsid w:val="008C7878"/>
    <w:rsid w:val="008D3CCC"/>
    <w:rsid w:val="008E4ABB"/>
    <w:rsid w:val="008F3789"/>
    <w:rsid w:val="008F686C"/>
    <w:rsid w:val="0090492E"/>
    <w:rsid w:val="00914064"/>
    <w:rsid w:val="009148DE"/>
    <w:rsid w:val="00932349"/>
    <w:rsid w:val="00941E30"/>
    <w:rsid w:val="0094678B"/>
    <w:rsid w:val="00947BAF"/>
    <w:rsid w:val="009531B0"/>
    <w:rsid w:val="009547E0"/>
    <w:rsid w:val="00956F9C"/>
    <w:rsid w:val="009741B3"/>
    <w:rsid w:val="00974DB9"/>
    <w:rsid w:val="009777D9"/>
    <w:rsid w:val="009808A3"/>
    <w:rsid w:val="00991B88"/>
    <w:rsid w:val="009A5753"/>
    <w:rsid w:val="009A579D"/>
    <w:rsid w:val="009B5E44"/>
    <w:rsid w:val="009B6D66"/>
    <w:rsid w:val="009C18CB"/>
    <w:rsid w:val="009E3297"/>
    <w:rsid w:val="009F52A9"/>
    <w:rsid w:val="009F688D"/>
    <w:rsid w:val="009F6F74"/>
    <w:rsid w:val="009F734F"/>
    <w:rsid w:val="00A11AD1"/>
    <w:rsid w:val="00A246B6"/>
    <w:rsid w:val="00A43650"/>
    <w:rsid w:val="00A478BD"/>
    <w:rsid w:val="00A47E70"/>
    <w:rsid w:val="00A50CF0"/>
    <w:rsid w:val="00A7671C"/>
    <w:rsid w:val="00A815A6"/>
    <w:rsid w:val="00A97742"/>
    <w:rsid w:val="00AA2CBC"/>
    <w:rsid w:val="00AA360D"/>
    <w:rsid w:val="00AC01D5"/>
    <w:rsid w:val="00AC5820"/>
    <w:rsid w:val="00AD1CD8"/>
    <w:rsid w:val="00AD27C3"/>
    <w:rsid w:val="00AD617C"/>
    <w:rsid w:val="00B02654"/>
    <w:rsid w:val="00B16203"/>
    <w:rsid w:val="00B21F64"/>
    <w:rsid w:val="00B25648"/>
    <w:rsid w:val="00B2569B"/>
    <w:rsid w:val="00B258BB"/>
    <w:rsid w:val="00B36CB3"/>
    <w:rsid w:val="00B423B8"/>
    <w:rsid w:val="00B43409"/>
    <w:rsid w:val="00B44791"/>
    <w:rsid w:val="00B61297"/>
    <w:rsid w:val="00B64579"/>
    <w:rsid w:val="00B64DFE"/>
    <w:rsid w:val="00B67B97"/>
    <w:rsid w:val="00B920C3"/>
    <w:rsid w:val="00B968C8"/>
    <w:rsid w:val="00BA3EC5"/>
    <w:rsid w:val="00BA51D9"/>
    <w:rsid w:val="00BB3188"/>
    <w:rsid w:val="00BB3501"/>
    <w:rsid w:val="00BB5DFC"/>
    <w:rsid w:val="00BD279D"/>
    <w:rsid w:val="00BD439E"/>
    <w:rsid w:val="00BD6BB8"/>
    <w:rsid w:val="00C02115"/>
    <w:rsid w:val="00C0295C"/>
    <w:rsid w:val="00C053E0"/>
    <w:rsid w:val="00C1332A"/>
    <w:rsid w:val="00C27FCC"/>
    <w:rsid w:val="00C35C02"/>
    <w:rsid w:val="00C372FD"/>
    <w:rsid w:val="00C42A61"/>
    <w:rsid w:val="00C542E5"/>
    <w:rsid w:val="00C62C9F"/>
    <w:rsid w:val="00C66BA2"/>
    <w:rsid w:val="00C84533"/>
    <w:rsid w:val="00C870F6"/>
    <w:rsid w:val="00C907B5"/>
    <w:rsid w:val="00C95985"/>
    <w:rsid w:val="00CA0F40"/>
    <w:rsid w:val="00CA3993"/>
    <w:rsid w:val="00CA3BB9"/>
    <w:rsid w:val="00CA6BC8"/>
    <w:rsid w:val="00CC17AF"/>
    <w:rsid w:val="00CC31E4"/>
    <w:rsid w:val="00CC5026"/>
    <w:rsid w:val="00CC68D0"/>
    <w:rsid w:val="00CD199B"/>
    <w:rsid w:val="00CE79A0"/>
    <w:rsid w:val="00D0070B"/>
    <w:rsid w:val="00D00B3B"/>
    <w:rsid w:val="00D01166"/>
    <w:rsid w:val="00D03F9A"/>
    <w:rsid w:val="00D05EA5"/>
    <w:rsid w:val="00D0655D"/>
    <w:rsid w:val="00D06D51"/>
    <w:rsid w:val="00D108C2"/>
    <w:rsid w:val="00D14537"/>
    <w:rsid w:val="00D15A1C"/>
    <w:rsid w:val="00D15D74"/>
    <w:rsid w:val="00D16000"/>
    <w:rsid w:val="00D1642A"/>
    <w:rsid w:val="00D177AA"/>
    <w:rsid w:val="00D20ACC"/>
    <w:rsid w:val="00D23E00"/>
    <w:rsid w:val="00D247DD"/>
    <w:rsid w:val="00D24991"/>
    <w:rsid w:val="00D35CA4"/>
    <w:rsid w:val="00D4003F"/>
    <w:rsid w:val="00D50255"/>
    <w:rsid w:val="00D66520"/>
    <w:rsid w:val="00D73048"/>
    <w:rsid w:val="00D8108B"/>
    <w:rsid w:val="00D84AE9"/>
    <w:rsid w:val="00D9124E"/>
    <w:rsid w:val="00DA09BA"/>
    <w:rsid w:val="00DA6F5A"/>
    <w:rsid w:val="00DB0A98"/>
    <w:rsid w:val="00DB2F75"/>
    <w:rsid w:val="00DB3E24"/>
    <w:rsid w:val="00DC5FD2"/>
    <w:rsid w:val="00DE34CF"/>
    <w:rsid w:val="00DE5048"/>
    <w:rsid w:val="00E13F3D"/>
    <w:rsid w:val="00E2268E"/>
    <w:rsid w:val="00E34898"/>
    <w:rsid w:val="00E40A62"/>
    <w:rsid w:val="00E50794"/>
    <w:rsid w:val="00E60432"/>
    <w:rsid w:val="00E76EDC"/>
    <w:rsid w:val="00EB09B7"/>
    <w:rsid w:val="00EB30C5"/>
    <w:rsid w:val="00EC2A22"/>
    <w:rsid w:val="00EE6472"/>
    <w:rsid w:val="00EE7D7C"/>
    <w:rsid w:val="00EF683E"/>
    <w:rsid w:val="00F1198C"/>
    <w:rsid w:val="00F14E5D"/>
    <w:rsid w:val="00F25D98"/>
    <w:rsid w:val="00F300FB"/>
    <w:rsid w:val="00F370D2"/>
    <w:rsid w:val="00F440CA"/>
    <w:rsid w:val="00F64AE7"/>
    <w:rsid w:val="00F7114C"/>
    <w:rsid w:val="00F71F82"/>
    <w:rsid w:val="00F907BF"/>
    <w:rsid w:val="00F9245F"/>
    <w:rsid w:val="00FA211B"/>
    <w:rsid w:val="00FB5A08"/>
    <w:rsid w:val="00FB6386"/>
    <w:rsid w:val="00FB736C"/>
    <w:rsid w:val="00FD65A1"/>
    <w:rsid w:val="00FF3C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uiPriority w:val="99"/>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29bis/Docs/R2-250316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5</Pages>
  <Words>1585</Words>
  <Characters>9037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Yingchao</cp:lastModifiedBy>
  <cp:revision>143</cp:revision>
  <cp:lastPrinted>1899-12-31T23:00:00Z</cp:lastPrinted>
  <dcterms:created xsi:type="dcterms:W3CDTF">2025-01-20T07:35:00Z</dcterms:created>
  <dcterms:modified xsi:type="dcterms:W3CDTF">2025-05-09T05:20:00Z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#121.R1-2503933.St Julian's, Malta, May 19th – 23rd, 2025.</vt:lpwstr>
  </property>
  <property fmtid="{D5CDD505-2E9C-101B-9397-08002B2CF9AE}" pid="19" name="CrTitle">
    <vt:lpwstr>&lt;Title&gt;</vt:lpwstr>
  </property>
  <property fmtid="{D5CDD505-2E9C-101B-9397-08002B2CF9AE}" pid="20" name="MtgTitle">
    <vt:lpwstr>&lt;MTG_TITLE&gt;</vt:lpwstr>
  </property>
</Properties>
</file>