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79C42FE"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bookmarkStart w:id="3" w:name="specVersion"/>
            <w:r w:rsidR="00CC638B" w:rsidRPr="000A43D0">
              <w:t>0</w:t>
            </w:r>
            <w:r w:rsidRPr="000A43D0">
              <w:t>.</w:t>
            </w:r>
            <w:r w:rsidR="00CC638B" w:rsidRPr="000A43D0">
              <w:t>0</w:t>
            </w:r>
            <w:r w:rsidRPr="000A43D0">
              <w:t>.</w:t>
            </w:r>
            <w:bookmarkEnd w:id="3"/>
            <w:r w:rsidR="00CC638B" w:rsidRPr="000A43D0">
              <w:t>1</w:t>
            </w:r>
            <w:r w:rsidRPr="000A43D0">
              <w:t xml:space="preserve"> </w:t>
            </w:r>
            <w:r w:rsidRPr="000A43D0">
              <w:rPr>
                <w:sz w:val="32"/>
              </w:rPr>
              <w:t>(</w:t>
            </w:r>
            <w:r w:rsidR="00CC638B" w:rsidRPr="000A43D0">
              <w:rPr>
                <w:sz w:val="32"/>
              </w:rPr>
              <w:t>2025-04</w:t>
            </w:r>
            <w:r w:rsidRPr="000A43D0">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4" w:name="spectype2"/>
            <w:r w:rsidRPr="000A43D0">
              <w:t>Specification</w:t>
            </w:r>
            <w:bookmarkEnd w:id="4"/>
            <w:r w:rsidRPr="000A43D0">
              <w:br/>
            </w:r>
            <w:r w:rsidRPr="000A43D0">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5D26BC53" w:rsidR="004922D6" w:rsidRPr="000A43D0" w:rsidRDefault="004922D6" w:rsidP="0046516F">
            <w:pPr>
              <w:pStyle w:val="ZT"/>
              <w:framePr w:wrap="auto" w:hAnchor="text" w:yAlign="inline"/>
            </w:pPr>
            <w:r w:rsidRPr="000A43D0">
              <w:t xml:space="preserve">Technical Specification Group </w:t>
            </w:r>
            <w:bookmarkStart w:id="5" w:name="specTitle"/>
            <w:r w:rsidR="00CC638B" w:rsidRPr="000A43D0">
              <w:t>RAN</w:t>
            </w:r>
            <w:r w:rsidRPr="000A43D0">
              <w:t>;</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5"/>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6" w:name="specRelease"/>
            <w:r w:rsidRPr="000A43D0">
              <w:rPr>
                <w:rStyle w:val="ZGSM"/>
              </w:rPr>
              <w:t>19</w:t>
            </w:r>
            <w:bookmarkEnd w:id="6"/>
            <w:r w:rsidRPr="000A43D0">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8pt" o:ole="">
                  <v:imagedata r:id="rId9" o:title=""/>
                </v:shape>
                <o:OLEObject Type="Embed" ProgID="Word.Picture.8" ShapeID="_x0000_i1025" DrawAspect="Content" ObjectID="_180466962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04669621"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1F9BB" w:rsidR="00E16509" w:rsidRPr="000A43D0" w:rsidRDefault="00E16509" w:rsidP="00133525">
            <w:pPr>
              <w:pStyle w:val="FP"/>
              <w:jc w:val="center"/>
              <w:rPr>
                <w:noProof/>
                <w:sz w:val="18"/>
              </w:rPr>
            </w:pPr>
            <w:r w:rsidRPr="000A43D0">
              <w:rPr>
                <w:noProof/>
                <w:sz w:val="18"/>
              </w:rPr>
              <w:t xml:space="preserve">© </w:t>
            </w:r>
            <w:bookmarkStart w:id="11" w:name="copyrightDate"/>
            <w:r w:rsidRPr="000A43D0">
              <w:rPr>
                <w:noProof/>
                <w:sz w:val="18"/>
              </w:rPr>
              <w:t>2</w:t>
            </w:r>
            <w:r w:rsidR="008E2D68" w:rsidRPr="000A43D0">
              <w:rPr>
                <w:noProof/>
                <w:sz w:val="18"/>
              </w:rPr>
              <w:t>02</w:t>
            </w:r>
            <w:bookmarkEnd w:id="11"/>
            <w:r w:rsidR="000A43D0" w:rsidRPr="000A43D0">
              <w:rPr>
                <w:noProof/>
                <w:sz w:val="18"/>
              </w:rPr>
              <w:t>5</w:t>
            </w:r>
            <w:r w:rsidRPr="000A43D0">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18A2865" w14:textId="14F72DB1" w:rsidR="000B758F"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0B758F">
        <w:rPr>
          <w:noProof/>
        </w:rPr>
        <w:t>Foreword</w:t>
      </w:r>
      <w:r w:rsidR="000B758F">
        <w:rPr>
          <w:noProof/>
        </w:rPr>
        <w:tab/>
      </w:r>
      <w:r w:rsidR="000B758F">
        <w:rPr>
          <w:noProof/>
        </w:rPr>
        <w:fldChar w:fldCharType="begin"/>
      </w:r>
      <w:r w:rsidR="000B758F">
        <w:rPr>
          <w:noProof/>
        </w:rPr>
        <w:instrText xml:space="preserve"> PAGEREF _Toc194050429 \h </w:instrText>
      </w:r>
      <w:r w:rsidR="000B758F">
        <w:rPr>
          <w:noProof/>
        </w:rPr>
      </w:r>
      <w:r w:rsidR="000B758F">
        <w:rPr>
          <w:noProof/>
        </w:rPr>
        <w:fldChar w:fldCharType="separate"/>
      </w:r>
      <w:r w:rsidR="000B758F">
        <w:rPr>
          <w:noProof/>
        </w:rPr>
        <w:t>5</w:t>
      </w:r>
      <w:r w:rsidR="000B758F">
        <w:rPr>
          <w:noProof/>
        </w:rPr>
        <w:fldChar w:fldCharType="end"/>
      </w:r>
    </w:p>
    <w:p w14:paraId="4C3C7937" w14:textId="47FAD7CD" w:rsidR="000B758F" w:rsidRDefault="000B758F">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_Toc194050430 \h </w:instrText>
      </w:r>
      <w:r>
        <w:rPr>
          <w:noProof/>
        </w:rPr>
      </w:r>
      <w:r>
        <w:rPr>
          <w:noProof/>
        </w:rPr>
        <w:fldChar w:fldCharType="separate"/>
      </w:r>
      <w:r>
        <w:rPr>
          <w:noProof/>
        </w:rPr>
        <w:t>7</w:t>
      </w:r>
      <w:r>
        <w:rPr>
          <w:noProof/>
        </w:rPr>
        <w:fldChar w:fldCharType="end"/>
      </w:r>
    </w:p>
    <w:p w14:paraId="47031A9B" w14:textId="1C85AC28" w:rsidR="000B758F" w:rsidRDefault="000B758F">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_Toc194050431 \h </w:instrText>
      </w:r>
      <w:r>
        <w:rPr>
          <w:noProof/>
        </w:rPr>
      </w:r>
      <w:r>
        <w:rPr>
          <w:noProof/>
        </w:rPr>
        <w:fldChar w:fldCharType="separate"/>
      </w:r>
      <w:r>
        <w:rPr>
          <w:noProof/>
        </w:rPr>
        <w:t>7</w:t>
      </w:r>
      <w:r>
        <w:rPr>
          <w:noProof/>
        </w:rPr>
        <w:fldChar w:fldCharType="end"/>
      </w:r>
    </w:p>
    <w:p w14:paraId="5D208E2A" w14:textId="24A3199F" w:rsidR="000B758F" w:rsidRDefault="000B758F">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_Toc194050432 \h </w:instrText>
      </w:r>
      <w:r>
        <w:rPr>
          <w:noProof/>
        </w:rPr>
      </w:r>
      <w:r>
        <w:rPr>
          <w:noProof/>
        </w:rPr>
        <w:fldChar w:fldCharType="separate"/>
      </w:r>
      <w:r>
        <w:rPr>
          <w:noProof/>
        </w:rPr>
        <w:t>7</w:t>
      </w:r>
      <w:r>
        <w:rPr>
          <w:noProof/>
        </w:rPr>
        <w:fldChar w:fldCharType="end"/>
      </w:r>
    </w:p>
    <w:p w14:paraId="44FAC3A4" w14:textId="6819E497" w:rsidR="000B758F" w:rsidRDefault="000B758F">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_Toc194050433 \h </w:instrText>
      </w:r>
      <w:r>
        <w:rPr>
          <w:noProof/>
        </w:rPr>
      </w:r>
      <w:r>
        <w:rPr>
          <w:noProof/>
        </w:rPr>
        <w:fldChar w:fldCharType="separate"/>
      </w:r>
      <w:r>
        <w:rPr>
          <w:noProof/>
        </w:rPr>
        <w:t>7</w:t>
      </w:r>
      <w:r>
        <w:rPr>
          <w:noProof/>
        </w:rPr>
        <w:fldChar w:fldCharType="end"/>
      </w:r>
    </w:p>
    <w:p w14:paraId="63303102" w14:textId="770241AA" w:rsidR="000B758F" w:rsidRDefault="000B758F">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_Toc194050434 \h </w:instrText>
      </w:r>
      <w:r>
        <w:rPr>
          <w:noProof/>
        </w:rPr>
      </w:r>
      <w:r>
        <w:rPr>
          <w:noProof/>
        </w:rPr>
        <w:fldChar w:fldCharType="separate"/>
      </w:r>
      <w:r>
        <w:rPr>
          <w:noProof/>
        </w:rPr>
        <w:t>7</w:t>
      </w:r>
      <w:r>
        <w:rPr>
          <w:noProof/>
        </w:rPr>
        <w:fldChar w:fldCharType="end"/>
      </w:r>
    </w:p>
    <w:p w14:paraId="4AD5100A" w14:textId="223391EC" w:rsidR="000B758F" w:rsidRDefault="000B758F">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_Toc194050435 \h </w:instrText>
      </w:r>
      <w:r>
        <w:rPr>
          <w:noProof/>
        </w:rPr>
      </w:r>
      <w:r>
        <w:rPr>
          <w:noProof/>
        </w:rPr>
        <w:fldChar w:fldCharType="separate"/>
      </w:r>
      <w:r>
        <w:rPr>
          <w:noProof/>
        </w:rPr>
        <w:t>8</w:t>
      </w:r>
      <w:r>
        <w:rPr>
          <w:noProof/>
        </w:rPr>
        <w:fldChar w:fldCharType="end"/>
      </w:r>
    </w:p>
    <w:p w14:paraId="6AD52234" w14:textId="4077F668" w:rsidR="000B758F" w:rsidRDefault="000B758F">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Time and frequency domain structures</w:t>
      </w:r>
      <w:r>
        <w:rPr>
          <w:noProof/>
        </w:rPr>
        <w:tab/>
      </w:r>
      <w:r>
        <w:rPr>
          <w:noProof/>
        </w:rPr>
        <w:fldChar w:fldCharType="begin"/>
      </w:r>
      <w:r>
        <w:rPr>
          <w:noProof/>
        </w:rPr>
        <w:instrText xml:space="preserve"> PAGEREF _Toc194050436 \h </w:instrText>
      </w:r>
      <w:r>
        <w:rPr>
          <w:noProof/>
        </w:rPr>
      </w:r>
      <w:r>
        <w:rPr>
          <w:noProof/>
        </w:rPr>
        <w:fldChar w:fldCharType="separate"/>
      </w:r>
      <w:r>
        <w:rPr>
          <w:noProof/>
        </w:rPr>
        <w:t>8</w:t>
      </w:r>
      <w:r>
        <w:rPr>
          <w:noProof/>
        </w:rPr>
        <w:fldChar w:fldCharType="end"/>
      </w:r>
    </w:p>
    <w:p w14:paraId="0D8E052D" w14:textId="7981B44B" w:rsidR="000B758F" w:rsidRDefault="000B758F">
      <w:pPr>
        <w:pStyle w:val="TOC2"/>
        <w:rPr>
          <w:rFonts w:asciiTheme="minorHAnsi" w:eastAsiaTheme="minorEastAsia" w:hAnsiTheme="minorHAnsi" w:cstheme="minorBidi"/>
          <w:noProof/>
          <w:sz w:val="22"/>
          <w:szCs w:val="22"/>
          <w:lang w:val="en-US" w:eastAsia="zh-CN"/>
        </w:rPr>
      </w:pPr>
      <w:r>
        <w:rPr>
          <w:noProof/>
        </w:rPr>
        <w:t>4.x</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_Toc194050437 \h </w:instrText>
      </w:r>
      <w:r>
        <w:rPr>
          <w:noProof/>
        </w:rPr>
      </w:r>
      <w:r>
        <w:rPr>
          <w:noProof/>
        </w:rPr>
        <w:fldChar w:fldCharType="separate"/>
      </w:r>
      <w:r>
        <w:rPr>
          <w:noProof/>
        </w:rPr>
        <w:t>8</w:t>
      </w:r>
      <w:r>
        <w:rPr>
          <w:noProof/>
        </w:rPr>
        <w:fldChar w:fldCharType="end"/>
      </w:r>
    </w:p>
    <w:p w14:paraId="1C695290" w14:textId="07A6CEF6" w:rsidR="000B758F" w:rsidRDefault="000B758F">
      <w:pPr>
        <w:pStyle w:val="TOC2"/>
        <w:rPr>
          <w:rFonts w:asciiTheme="minorHAnsi" w:eastAsiaTheme="minorEastAsia" w:hAnsiTheme="minorHAnsi" w:cstheme="minorBidi"/>
          <w:noProof/>
          <w:sz w:val="22"/>
          <w:szCs w:val="22"/>
          <w:lang w:val="en-US" w:eastAsia="zh-CN"/>
        </w:rPr>
      </w:pPr>
      <w:r>
        <w:rPr>
          <w:noProof/>
        </w:rPr>
        <w:t>4.x</w:t>
      </w:r>
      <w:r>
        <w:rPr>
          <w:rFonts w:asciiTheme="minorHAnsi" w:eastAsiaTheme="minorEastAsia" w:hAnsiTheme="minorHAnsi" w:cstheme="minorBidi"/>
          <w:noProof/>
          <w:sz w:val="22"/>
          <w:szCs w:val="22"/>
          <w:lang w:val="en-US" w:eastAsia="zh-CN"/>
        </w:rPr>
        <w:tab/>
      </w:r>
      <w:r>
        <w:rPr>
          <w:noProof/>
        </w:rPr>
        <w:t>Chips</w:t>
      </w:r>
      <w:r>
        <w:rPr>
          <w:noProof/>
        </w:rPr>
        <w:tab/>
      </w:r>
      <w:r>
        <w:rPr>
          <w:noProof/>
        </w:rPr>
        <w:fldChar w:fldCharType="begin"/>
      </w:r>
      <w:r>
        <w:rPr>
          <w:noProof/>
        </w:rPr>
        <w:instrText xml:space="preserve"> PAGEREF _Toc194050438 \h </w:instrText>
      </w:r>
      <w:r>
        <w:rPr>
          <w:noProof/>
        </w:rPr>
      </w:r>
      <w:r>
        <w:rPr>
          <w:noProof/>
        </w:rPr>
        <w:fldChar w:fldCharType="separate"/>
      </w:r>
      <w:r>
        <w:rPr>
          <w:noProof/>
        </w:rPr>
        <w:t>8</w:t>
      </w:r>
      <w:r>
        <w:rPr>
          <w:noProof/>
        </w:rPr>
        <w:fldChar w:fldCharType="end"/>
      </w:r>
    </w:p>
    <w:p w14:paraId="0F910F2B" w14:textId="45D632A2" w:rsidR="000B758F" w:rsidRDefault="000B758F">
      <w:pPr>
        <w:pStyle w:val="TOC2"/>
        <w:rPr>
          <w:rFonts w:asciiTheme="minorHAnsi" w:eastAsiaTheme="minorEastAsia" w:hAnsiTheme="minorHAnsi" w:cstheme="minorBidi"/>
          <w:noProof/>
          <w:sz w:val="22"/>
          <w:szCs w:val="22"/>
          <w:lang w:val="en-US" w:eastAsia="zh-CN"/>
        </w:rPr>
      </w:pPr>
      <w:r>
        <w:rPr>
          <w:noProof/>
        </w:rPr>
        <w:t>4.xd</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_Toc194050439 \h </w:instrText>
      </w:r>
      <w:r>
        <w:rPr>
          <w:noProof/>
        </w:rPr>
      </w:r>
      <w:r>
        <w:rPr>
          <w:noProof/>
        </w:rPr>
        <w:fldChar w:fldCharType="separate"/>
      </w:r>
      <w:r>
        <w:rPr>
          <w:noProof/>
        </w:rPr>
        <w:t>8</w:t>
      </w:r>
      <w:r>
        <w:rPr>
          <w:noProof/>
        </w:rPr>
        <w:fldChar w:fldCharType="end"/>
      </w:r>
    </w:p>
    <w:p w14:paraId="4AFFA895" w14:textId="26B37239" w:rsidR="000B758F" w:rsidRDefault="000B758F">
      <w:pPr>
        <w:pStyle w:val="TOC2"/>
        <w:rPr>
          <w:rFonts w:asciiTheme="minorHAnsi" w:eastAsiaTheme="minorEastAsia" w:hAnsiTheme="minorHAnsi" w:cstheme="minorBidi"/>
          <w:noProof/>
          <w:sz w:val="22"/>
          <w:szCs w:val="22"/>
          <w:lang w:val="en-US" w:eastAsia="zh-CN"/>
        </w:rPr>
      </w:pPr>
      <w:r>
        <w:rPr>
          <w:noProof/>
        </w:rPr>
        <w:t>4.xr</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_Toc194050440 \h </w:instrText>
      </w:r>
      <w:r>
        <w:rPr>
          <w:noProof/>
        </w:rPr>
      </w:r>
      <w:r>
        <w:rPr>
          <w:noProof/>
        </w:rPr>
        <w:fldChar w:fldCharType="separate"/>
      </w:r>
      <w:r>
        <w:rPr>
          <w:noProof/>
        </w:rPr>
        <w:t>9</w:t>
      </w:r>
      <w:r>
        <w:rPr>
          <w:noProof/>
        </w:rPr>
        <w:fldChar w:fldCharType="end"/>
      </w:r>
    </w:p>
    <w:p w14:paraId="4CF32C4D" w14:textId="35FBD4E4" w:rsidR="000B758F" w:rsidRDefault="000B758F">
      <w:pPr>
        <w:pStyle w:val="TOC3"/>
        <w:rPr>
          <w:rFonts w:asciiTheme="minorHAnsi" w:eastAsiaTheme="minorEastAsia" w:hAnsiTheme="minorHAnsi" w:cstheme="minorBidi"/>
          <w:noProof/>
          <w:sz w:val="22"/>
          <w:szCs w:val="22"/>
          <w:lang w:val="en-US" w:eastAsia="zh-CN"/>
        </w:rPr>
      </w:pPr>
      <w:r>
        <w:rPr>
          <w:noProof/>
        </w:rPr>
        <w:t>4.xr.1</w:t>
      </w:r>
      <w:r>
        <w:rPr>
          <w:rFonts w:asciiTheme="minorHAnsi" w:eastAsiaTheme="minorEastAsia" w:hAnsiTheme="minorHAnsi" w:cstheme="minorBidi"/>
          <w:noProof/>
          <w:sz w:val="22"/>
          <w:szCs w:val="22"/>
          <w:lang w:val="en-US" w:eastAsia="zh-CN"/>
        </w:rPr>
        <w:tab/>
      </w:r>
      <w:r>
        <w:rPr>
          <w:noProof/>
        </w:rPr>
        <w:t>Time domain</w:t>
      </w:r>
      <w:r>
        <w:rPr>
          <w:noProof/>
        </w:rPr>
        <w:tab/>
      </w:r>
      <w:r>
        <w:rPr>
          <w:noProof/>
        </w:rPr>
        <w:fldChar w:fldCharType="begin"/>
      </w:r>
      <w:r>
        <w:rPr>
          <w:noProof/>
        </w:rPr>
        <w:instrText xml:space="preserve"> PAGEREF _Toc194050441 \h </w:instrText>
      </w:r>
      <w:r>
        <w:rPr>
          <w:noProof/>
        </w:rPr>
      </w:r>
      <w:r>
        <w:rPr>
          <w:noProof/>
        </w:rPr>
        <w:fldChar w:fldCharType="separate"/>
      </w:r>
      <w:r>
        <w:rPr>
          <w:noProof/>
        </w:rPr>
        <w:t>9</w:t>
      </w:r>
      <w:r>
        <w:rPr>
          <w:noProof/>
        </w:rPr>
        <w:fldChar w:fldCharType="end"/>
      </w:r>
    </w:p>
    <w:p w14:paraId="27F76D73" w14:textId="75845DA2" w:rsidR="000B758F" w:rsidRDefault="000B758F">
      <w:pPr>
        <w:pStyle w:val="TOC3"/>
        <w:rPr>
          <w:rFonts w:asciiTheme="minorHAnsi" w:eastAsiaTheme="minorEastAsia" w:hAnsiTheme="minorHAnsi" w:cstheme="minorBidi"/>
          <w:noProof/>
          <w:sz w:val="22"/>
          <w:szCs w:val="22"/>
          <w:lang w:val="en-US" w:eastAsia="zh-CN"/>
        </w:rPr>
      </w:pPr>
      <w:r>
        <w:rPr>
          <w:noProof/>
        </w:rPr>
        <w:t>4.xr.2</w:t>
      </w:r>
      <w:r>
        <w:rPr>
          <w:rFonts w:asciiTheme="minorHAnsi" w:eastAsiaTheme="minorEastAsia" w:hAnsiTheme="minorHAnsi" w:cstheme="minorBidi"/>
          <w:noProof/>
          <w:sz w:val="22"/>
          <w:szCs w:val="22"/>
          <w:lang w:val="en-US" w:eastAsia="zh-CN"/>
        </w:rPr>
        <w:tab/>
      </w:r>
      <w:r>
        <w:rPr>
          <w:noProof/>
        </w:rPr>
        <w:t>Physical resources</w:t>
      </w:r>
      <w:r>
        <w:rPr>
          <w:noProof/>
        </w:rPr>
        <w:tab/>
      </w:r>
      <w:r>
        <w:rPr>
          <w:noProof/>
        </w:rPr>
        <w:fldChar w:fldCharType="begin"/>
      </w:r>
      <w:r>
        <w:rPr>
          <w:noProof/>
        </w:rPr>
        <w:instrText xml:space="preserve"> PAGEREF _Toc194050442 \h </w:instrText>
      </w:r>
      <w:r>
        <w:rPr>
          <w:noProof/>
        </w:rPr>
      </w:r>
      <w:r>
        <w:rPr>
          <w:noProof/>
        </w:rPr>
        <w:fldChar w:fldCharType="separate"/>
      </w:r>
      <w:r>
        <w:rPr>
          <w:noProof/>
        </w:rPr>
        <w:t>9</w:t>
      </w:r>
      <w:r>
        <w:rPr>
          <w:noProof/>
        </w:rPr>
        <w:fldChar w:fldCharType="end"/>
      </w:r>
    </w:p>
    <w:p w14:paraId="5A2EA8B2" w14:textId="0DE37C26" w:rsidR="000B758F" w:rsidRDefault="000B758F">
      <w:pPr>
        <w:pStyle w:val="TOC4"/>
        <w:rPr>
          <w:rFonts w:asciiTheme="minorHAnsi" w:eastAsiaTheme="minorEastAsia" w:hAnsiTheme="minorHAnsi" w:cstheme="minorBidi"/>
          <w:noProof/>
          <w:sz w:val="22"/>
          <w:szCs w:val="22"/>
          <w:lang w:val="en-US" w:eastAsia="zh-CN"/>
        </w:rPr>
      </w:pPr>
      <w:r>
        <w:rPr>
          <w:noProof/>
        </w:rPr>
        <w:t>[4.xr.2.x</w:t>
      </w:r>
      <w:r>
        <w:rPr>
          <w:rFonts w:asciiTheme="minorHAnsi" w:eastAsiaTheme="minorEastAsia" w:hAnsiTheme="minorHAnsi" w:cstheme="minorBidi"/>
          <w:noProof/>
          <w:sz w:val="22"/>
          <w:szCs w:val="22"/>
          <w:lang w:val="en-US" w:eastAsia="zh-CN"/>
        </w:rPr>
        <w:tab/>
      </w:r>
      <w:r>
        <w:rPr>
          <w:noProof/>
        </w:rPr>
        <w:t>Resource grid]</w:t>
      </w:r>
      <w:r>
        <w:rPr>
          <w:noProof/>
        </w:rPr>
        <w:tab/>
      </w:r>
      <w:r>
        <w:rPr>
          <w:noProof/>
        </w:rPr>
        <w:fldChar w:fldCharType="begin"/>
      </w:r>
      <w:r>
        <w:rPr>
          <w:noProof/>
        </w:rPr>
        <w:instrText xml:space="preserve"> PAGEREF _Toc194050443 \h </w:instrText>
      </w:r>
      <w:r>
        <w:rPr>
          <w:noProof/>
        </w:rPr>
      </w:r>
      <w:r>
        <w:rPr>
          <w:noProof/>
        </w:rPr>
        <w:fldChar w:fldCharType="separate"/>
      </w:r>
      <w:r>
        <w:rPr>
          <w:noProof/>
        </w:rPr>
        <w:t>9</w:t>
      </w:r>
      <w:r>
        <w:rPr>
          <w:noProof/>
        </w:rPr>
        <w:fldChar w:fldCharType="end"/>
      </w:r>
    </w:p>
    <w:p w14:paraId="4B0A9F49" w14:textId="4B8D30FD" w:rsidR="000B758F" w:rsidRDefault="000B758F">
      <w:pPr>
        <w:pStyle w:val="TOC4"/>
        <w:rPr>
          <w:rFonts w:asciiTheme="minorHAnsi" w:eastAsiaTheme="minorEastAsia" w:hAnsiTheme="minorHAnsi" w:cstheme="minorBidi"/>
          <w:noProof/>
          <w:sz w:val="22"/>
          <w:szCs w:val="22"/>
          <w:lang w:val="en-US" w:eastAsia="zh-CN"/>
        </w:rPr>
      </w:pPr>
      <w:r>
        <w:rPr>
          <w:noProof/>
        </w:rPr>
        <w:t>[4.xr.2.x</w:t>
      </w:r>
      <w:r>
        <w:rPr>
          <w:rFonts w:asciiTheme="minorHAnsi" w:eastAsiaTheme="minorEastAsia" w:hAnsiTheme="minorHAnsi" w:cstheme="minorBidi"/>
          <w:noProof/>
          <w:sz w:val="22"/>
          <w:szCs w:val="22"/>
          <w:lang w:val="en-US" w:eastAsia="zh-CN"/>
        </w:rPr>
        <w:tab/>
      </w:r>
      <w:r>
        <w:rPr>
          <w:noProof/>
        </w:rPr>
        <w:t>Resource elements]</w:t>
      </w:r>
      <w:r>
        <w:rPr>
          <w:noProof/>
        </w:rPr>
        <w:tab/>
      </w:r>
      <w:r>
        <w:rPr>
          <w:noProof/>
        </w:rPr>
        <w:fldChar w:fldCharType="begin"/>
      </w:r>
      <w:r>
        <w:rPr>
          <w:noProof/>
        </w:rPr>
        <w:instrText xml:space="preserve"> PAGEREF _Toc194050444 \h </w:instrText>
      </w:r>
      <w:r>
        <w:rPr>
          <w:noProof/>
        </w:rPr>
      </w:r>
      <w:r>
        <w:rPr>
          <w:noProof/>
        </w:rPr>
        <w:fldChar w:fldCharType="separate"/>
      </w:r>
      <w:r>
        <w:rPr>
          <w:noProof/>
        </w:rPr>
        <w:t>9</w:t>
      </w:r>
      <w:r>
        <w:rPr>
          <w:noProof/>
        </w:rPr>
        <w:fldChar w:fldCharType="end"/>
      </w:r>
    </w:p>
    <w:p w14:paraId="718D9F90" w14:textId="79A68DFE" w:rsidR="000B758F" w:rsidRDefault="000B758F">
      <w:pPr>
        <w:pStyle w:val="TOC4"/>
        <w:rPr>
          <w:rFonts w:asciiTheme="minorHAnsi" w:eastAsiaTheme="minorEastAsia" w:hAnsiTheme="minorHAnsi" w:cstheme="minorBidi"/>
          <w:noProof/>
          <w:sz w:val="22"/>
          <w:szCs w:val="22"/>
          <w:lang w:val="en-US" w:eastAsia="zh-CN"/>
        </w:rPr>
      </w:pPr>
      <w:r>
        <w:rPr>
          <w:noProof/>
        </w:rPr>
        <w:t>4.xr.2.x</w:t>
      </w:r>
      <w:r>
        <w:rPr>
          <w:rFonts w:asciiTheme="minorHAnsi" w:eastAsiaTheme="minorEastAsia" w:hAnsiTheme="minorHAnsi" w:cstheme="minorBidi"/>
          <w:noProof/>
          <w:sz w:val="22"/>
          <w:szCs w:val="22"/>
          <w:lang w:val="en-US" w:eastAsia="zh-CN"/>
        </w:rPr>
        <w:tab/>
      </w:r>
      <w:r>
        <w:rPr>
          <w:noProof/>
        </w:rPr>
        <w:t xml:space="preserve"> Physical resource blocks</w:t>
      </w:r>
      <w:r>
        <w:rPr>
          <w:noProof/>
        </w:rPr>
        <w:tab/>
      </w:r>
      <w:r>
        <w:rPr>
          <w:noProof/>
        </w:rPr>
        <w:fldChar w:fldCharType="begin"/>
      </w:r>
      <w:r>
        <w:rPr>
          <w:noProof/>
        </w:rPr>
        <w:instrText xml:space="preserve"> PAGEREF _Toc194050445 \h </w:instrText>
      </w:r>
      <w:r>
        <w:rPr>
          <w:noProof/>
        </w:rPr>
      </w:r>
      <w:r>
        <w:rPr>
          <w:noProof/>
        </w:rPr>
        <w:fldChar w:fldCharType="separate"/>
      </w:r>
      <w:r>
        <w:rPr>
          <w:noProof/>
        </w:rPr>
        <w:t>9</w:t>
      </w:r>
      <w:r>
        <w:rPr>
          <w:noProof/>
        </w:rPr>
        <w:fldChar w:fldCharType="end"/>
      </w:r>
    </w:p>
    <w:p w14:paraId="612F54AA" w14:textId="708CB38F" w:rsidR="000B758F" w:rsidRDefault="000B758F">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Operations</w:t>
      </w:r>
      <w:r>
        <w:rPr>
          <w:noProof/>
        </w:rPr>
        <w:tab/>
      </w:r>
      <w:r>
        <w:rPr>
          <w:noProof/>
        </w:rPr>
        <w:fldChar w:fldCharType="begin"/>
      </w:r>
      <w:r>
        <w:rPr>
          <w:noProof/>
        </w:rPr>
        <w:instrText xml:space="preserve"> PAGEREF _Toc194050446 \h </w:instrText>
      </w:r>
      <w:r>
        <w:rPr>
          <w:noProof/>
        </w:rPr>
      </w:r>
      <w:r>
        <w:rPr>
          <w:noProof/>
        </w:rPr>
        <w:fldChar w:fldCharType="separate"/>
      </w:r>
      <w:r>
        <w:rPr>
          <w:noProof/>
        </w:rPr>
        <w:t>9</w:t>
      </w:r>
      <w:r>
        <w:rPr>
          <w:noProof/>
        </w:rPr>
        <w:fldChar w:fldCharType="end"/>
      </w:r>
    </w:p>
    <w:p w14:paraId="6FCFF99D" w14:textId="0756EB37" w:rsidR="000B758F" w:rsidRDefault="000B758F">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CRC calculation</w:t>
      </w:r>
      <w:r>
        <w:rPr>
          <w:noProof/>
        </w:rPr>
        <w:tab/>
      </w:r>
      <w:r>
        <w:rPr>
          <w:noProof/>
        </w:rPr>
        <w:fldChar w:fldCharType="begin"/>
      </w:r>
      <w:r>
        <w:rPr>
          <w:noProof/>
        </w:rPr>
        <w:instrText xml:space="preserve"> PAGEREF _Toc194050447 \h </w:instrText>
      </w:r>
      <w:r>
        <w:rPr>
          <w:noProof/>
        </w:rPr>
      </w:r>
      <w:r>
        <w:rPr>
          <w:noProof/>
        </w:rPr>
        <w:fldChar w:fldCharType="separate"/>
      </w:r>
      <w:r>
        <w:rPr>
          <w:noProof/>
        </w:rPr>
        <w:t>9</w:t>
      </w:r>
      <w:r>
        <w:rPr>
          <w:noProof/>
        </w:rPr>
        <w:fldChar w:fldCharType="end"/>
      </w:r>
    </w:p>
    <w:p w14:paraId="18A7DF8B" w14:textId="1E9ED3ED" w:rsidR="000B758F" w:rsidRDefault="000B758F">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Channel coding</w:t>
      </w:r>
      <w:r>
        <w:rPr>
          <w:noProof/>
        </w:rPr>
        <w:tab/>
      </w:r>
      <w:r>
        <w:rPr>
          <w:noProof/>
        </w:rPr>
        <w:fldChar w:fldCharType="begin"/>
      </w:r>
      <w:r>
        <w:rPr>
          <w:noProof/>
        </w:rPr>
        <w:instrText xml:space="preserve"> PAGEREF _Toc194050448 \h </w:instrText>
      </w:r>
      <w:r>
        <w:rPr>
          <w:noProof/>
        </w:rPr>
      </w:r>
      <w:r>
        <w:rPr>
          <w:noProof/>
        </w:rPr>
        <w:fldChar w:fldCharType="separate"/>
      </w:r>
      <w:r>
        <w:rPr>
          <w:noProof/>
        </w:rPr>
        <w:t>10</w:t>
      </w:r>
      <w:r>
        <w:rPr>
          <w:noProof/>
        </w:rPr>
        <w:fldChar w:fldCharType="end"/>
      </w:r>
    </w:p>
    <w:p w14:paraId="7B37935C" w14:textId="69072331" w:rsidR="000B758F" w:rsidRDefault="000B758F">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Sequence generation</w:t>
      </w:r>
      <w:r>
        <w:rPr>
          <w:noProof/>
        </w:rPr>
        <w:tab/>
      </w:r>
      <w:r>
        <w:rPr>
          <w:noProof/>
        </w:rPr>
        <w:fldChar w:fldCharType="begin"/>
      </w:r>
      <w:r>
        <w:rPr>
          <w:noProof/>
        </w:rPr>
        <w:instrText xml:space="preserve"> PAGEREF _Toc194050449 \h </w:instrText>
      </w:r>
      <w:r>
        <w:rPr>
          <w:noProof/>
        </w:rPr>
      </w:r>
      <w:r>
        <w:rPr>
          <w:noProof/>
        </w:rPr>
        <w:fldChar w:fldCharType="separate"/>
      </w:r>
      <w:r>
        <w:rPr>
          <w:noProof/>
        </w:rPr>
        <w:t>10</w:t>
      </w:r>
      <w:r>
        <w:rPr>
          <w:noProof/>
        </w:rPr>
        <w:fldChar w:fldCharType="end"/>
      </w:r>
    </w:p>
    <w:p w14:paraId="1E1D35A6" w14:textId="6155220C" w:rsidR="000B758F" w:rsidRDefault="000B758F">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Modulation mapping for small frequency shift</w:t>
      </w:r>
      <w:r>
        <w:rPr>
          <w:noProof/>
        </w:rPr>
        <w:tab/>
      </w:r>
      <w:r>
        <w:rPr>
          <w:noProof/>
        </w:rPr>
        <w:fldChar w:fldCharType="begin"/>
      </w:r>
      <w:r>
        <w:rPr>
          <w:noProof/>
        </w:rPr>
        <w:instrText xml:space="preserve"> PAGEREF _Toc194050450 \h </w:instrText>
      </w:r>
      <w:r>
        <w:rPr>
          <w:noProof/>
        </w:rPr>
      </w:r>
      <w:r>
        <w:rPr>
          <w:noProof/>
        </w:rPr>
        <w:fldChar w:fldCharType="separate"/>
      </w:r>
      <w:r>
        <w:rPr>
          <w:noProof/>
        </w:rPr>
        <w:t>10</w:t>
      </w:r>
      <w:r>
        <w:rPr>
          <w:noProof/>
        </w:rPr>
        <w:fldChar w:fldCharType="end"/>
      </w:r>
    </w:p>
    <w:p w14:paraId="619FD348" w14:textId="5C7478EA" w:rsidR="000B758F" w:rsidRDefault="000B758F">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OOK</w:t>
      </w:r>
      <w:r>
        <w:rPr>
          <w:noProof/>
        </w:rPr>
        <w:tab/>
      </w:r>
      <w:r>
        <w:rPr>
          <w:noProof/>
        </w:rPr>
        <w:fldChar w:fldCharType="begin"/>
      </w:r>
      <w:r>
        <w:rPr>
          <w:noProof/>
        </w:rPr>
        <w:instrText xml:space="preserve"> PAGEREF _Toc194050451 \h </w:instrText>
      </w:r>
      <w:r>
        <w:rPr>
          <w:noProof/>
        </w:rPr>
      </w:r>
      <w:r>
        <w:rPr>
          <w:noProof/>
        </w:rPr>
        <w:fldChar w:fldCharType="separate"/>
      </w:r>
      <w:r>
        <w:rPr>
          <w:noProof/>
        </w:rPr>
        <w:t>10</w:t>
      </w:r>
      <w:r>
        <w:rPr>
          <w:noProof/>
        </w:rPr>
        <w:fldChar w:fldCharType="end"/>
      </w:r>
    </w:p>
    <w:p w14:paraId="4B7950EA" w14:textId="7A5F9A48" w:rsidR="000B758F" w:rsidRDefault="000B758F">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BPSK</w:t>
      </w:r>
      <w:r>
        <w:rPr>
          <w:noProof/>
        </w:rPr>
        <w:tab/>
      </w:r>
      <w:r>
        <w:rPr>
          <w:noProof/>
        </w:rPr>
        <w:fldChar w:fldCharType="begin"/>
      </w:r>
      <w:r>
        <w:rPr>
          <w:noProof/>
        </w:rPr>
        <w:instrText xml:space="preserve"> PAGEREF _Toc194050452 \h </w:instrText>
      </w:r>
      <w:r>
        <w:rPr>
          <w:noProof/>
        </w:rPr>
      </w:r>
      <w:r>
        <w:rPr>
          <w:noProof/>
        </w:rPr>
        <w:fldChar w:fldCharType="separate"/>
      </w:r>
      <w:r>
        <w:rPr>
          <w:noProof/>
        </w:rPr>
        <w:t>11</w:t>
      </w:r>
      <w:r>
        <w:rPr>
          <w:noProof/>
        </w:rPr>
        <w:fldChar w:fldCharType="end"/>
      </w:r>
    </w:p>
    <w:p w14:paraId="08220018" w14:textId="02ABEAD6" w:rsidR="000B758F" w:rsidRDefault="000B758F">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_Toc194050453 \h </w:instrText>
      </w:r>
      <w:r>
        <w:rPr>
          <w:noProof/>
        </w:rPr>
      </w:r>
      <w:r>
        <w:rPr>
          <w:noProof/>
        </w:rPr>
        <w:fldChar w:fldCharType="separate"/>
      </w:r>
      <w:r>
        <w:rPr>
          <w:noProof/>
        </w:rPr>
        <w:t>11</w:t>
      </w:r>
      <w:r>
        <w:rPr>
          <w:noProof/>
        </w:rPr>
        <w:fldChar w:fldCharType="end"/>
      </w:r>
    </w:p>
    <w:p w14:paraId="1B6A5F74" w14:textId="5C1497BF" w:rsidR="000B758F" w:rsidRDefault="000B758F">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Manchester</w:t>
      </w:r>
      <w:r>
        <w:rPr>
          <w:noProof/>
        </w:rPr>
        <w:tab/>
      </w:r>
      <w:r>
        <w:rPr>
          <w:noProof/>
        </w:rPr>
        <w:fldChar w:fldCharType="begin"/>
      </w:r>
      <w:r>
        <w:rPr>
          <w:noProof/>
        </w:rPr>
        <w:instrText xml:space="preserve"> PAGEREF _Toc194050454 \h </w:instrText>
      </w:r>
      <w:r>
        <w:rPr>
          <w:noProof/>
        </w:rPr>
      </w:r>
      <w:r>
        <w:rPr>
          <w:noProof/>
        </w:rPr>
        <w:fldChar w:fldCharType="separate"/>
      </w:r>
      <w:r>
        <w:rPr>
          <w:noProof/>
        </w:rPr>
        <w:t>11</w:t>
      </w:r>
      <w:r>
        <w:rPr>
          <w:noProof/>
        </w:rPr>
        <w:fldChar w:fldCharType="end"/>
      </w:r>
    </w:p>
    <w:p w14:paraId="5ADCAA99" w14:textId="42FEDB23" w:rsidR="000B758F" w:rsidRDefault="000B758F">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Physical channels and signals generation</w:t>
      </w:r>
      <w:r>
        <w:rPr>
          <w:noProof/>
        </w:rPr>
        <w:tab/>
      </w:r>
      <w:r>
        <w:rPr>
          <w:noProof/>
        </w:rPr>
        <w:fldChar w:fldCharType="begin"/>
      </w:r>
      <w:r>
        <w:rPr>
          <w:noProof/>
        </w:rPr>
        <w:instrText xml:space="preserve"> PAGEREF _Toc194050455 \h </w:instrText>
      </w:r>
      <w:r>
        <w:rPr>
          <w:noProof/>
        </w:rPr>
      </w:r>
      <w:r>
        <w:rPr>
          <w:noProof/>
        </w:rPr>
        <w:fldChar w:fldCharType="separate"/>
      </w:r>
      <w:r>
        <w:rPr>
          <w:noProof/>
        </w:rPr>
        <w:t>11</w:t>
      </w:r>
      <w:r>
        <w:rPr>
          <w:noProof/>
        </w:rPr>
        <w:fldChar w:fldCharType="end"/>
      </w:r>
    </w:p>
    <w:p w14:paraId="5E899808" w14:textId="7203D1EA" w:rsidR="000B758F" w:rsidRDefault="000B758F">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_Toc194050456 \h </w:instrText>
      </w:r>
      <w:r>
        <w:rPr>
          <w:noProof/>
        </w:rPr>
      </w:r>
      <w:r>
        <w:rPr>
          <w:noProof/>
        </w:rPr>
        <w:fldChar w:fldCharType="separate"/>
      </w:r>
      <w:r>
        <w:rPr>
          <w:noProof/>
        </w:rPr>
        <w:t>11</w:t>
      </w:r>
      <w:r>
        <w:rPr>
          <w:noProof/>
        </w:rPr>
        <w:fldChar w:fldCharType="end"/>
      </w:r>
    </w:p>
    <w:p w14:paraId="5F9A4CB0" w14:textId="22A160D5" w:rsidR="000B758F" w:rsidRDefault="000B758F">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_Toc194050457 \h </w:instrText>
      </w:r>
      <w:r>
        <w:rPr>
          <w:noProof/>
        </w:rPr>
      </w:r>
      <w:r>
        <w:rPr>
          <w:noProof/>
        </w:rPr>
        <w:fldChar w:fldCharType="separate"/>
      </w:r>
      <w:r>
        <w:rPr>
          <w:noProof/>
        </w:rPr>
        <w:t>11</w:t>
      </w:r>
      <w:r>
        <w:rPr>
          <w:noProof/>
        </w:rPr>
        <w:fldChar w:fldCharType="end"/>
      </w:r>
    </w:p>
    <w:p w14:paraId="3D7CD75A" w14:textId="613E353B" w:rsidR="000B758F" w:rsidRDefault="000B758F">
      <w:pPr>
        <w:pStyle w:val="TOC3"/>
        <w:rPr>
          <w:rFonts w:asciiTheme="minorHAnsi" w:eastAsiaTheme="minorEastAsia" w:hAnsiTheme="minorHAnsi" w:cstheme="minorBidi"/>
          <w:noProof/>
          <w:sz w:val="22"/>
          <w:szCs w:val="22"/>
          <w:lang w:val="en-US" w:eastAsia="zh-CN"/>
        </w:rPr>
      </w:pPr>
      <w:r>
        <w:rPr>
          <w:noProof/>
        </w:rPr>
        <w:t>6.1.x</w:t>
      </w:r>
      <w:r>
        <w:rPr>
          <w:rFonts w:asciiTheme="minorHAnsi" w:eastAsiaTheme="minorEastAsia"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_Toc194050458 \h </w:instrText>
      </w:r>
      <w:r>
        <w:rPr>
          <w:noProof/>
        </w:rPr>
      </w:r>
      <w:r>
        <w:rPr>
          <w:noProof/>
        </w:rPr>
        <w:fldChar w:fldCharType="separate"/>
      </w:r>
      <w:r>
        <w:rPr>
          <w:noProof/>
        </w:rPr>
        <w:t>11</w:t>
      </w:r>
      <w:r>
        <w:rPr>
          <w:noProof/>
        </w:rPr>
        <w:fldChar w:fldCharType="end"/>
      </w:r>
    </w:p>
    <w:p w14:paraId="795E623F" w14:textId="1EB733D3" w:rsidR="000B758F" w:rsidRDefault="000B758F">
      <w:pPr>
        <w:pStyle w:val="TOC4"/>
        <w:rPr>
          <w:rFonts w:asciiTheme="minorHAnsi" w:eastAsiaTheme="minorEastAsia" w:hAnsiTheme="minorHAnsi" w:cstheme="minorBidi"/>
          <w:noProof/>
          <w:sz w:val="22"/>
          <w:szCs w:val="22"/>
          <w:lang w:val="en-US" w:eastAsia="zh-CN"/>
        </w:rPr>
      </w:pPr>
      <w:r>
        <w:rPr>
          <w:noProof/>
        </w:rPr>
        <w:t>[6.1.x.x</w:t>
      </w:r>
      <w:r>
        <w:rPr>
          <w:rFonts w:asciiTheme="minorHAnsi" w:eastAsiaTheme="minorEastAsia" w:hAnsiTheme="minorHAnsi" w:cstheme="minorBidi"/>
          <w:noProof/>
          <w:sz w:val="22"/>
          <w:szCs w:val="22"/>
          <w:lang w:val="en-US" w:eastAsia="zh-CN"/>
        </w:rPr>
        <w:tab/>
      </w:r>
      <w:r>
        <w:rPr>
          <w:noProof/>
        </w:rPr>
        <w:t>D2R control information and multiplexing]</w:t>
      </w:r>
      <w:r>
        <w:rPr>
          <w:noProof/>
        </w:rPr>
        <w:tab/>
      </w:r>
      <w:r>
        <w:rPr>
          <w:noProof/>
        </w:rPr>
        <w:fldChar w:fldCharType="begin"/>
      </w:r>
      <w:r>
        <w:rPr>
          <w:noProof/>
        </w:rPr>
        <w:instrText xml:space="preserve"> PAGEREF _Toc194050459 \h </w:instrText>
      </w:r>
      <w:r>
        <w:rPr>
          <w:noProof/>
        </w:rPr>
      </w:r>
      <w:r>
        <w:rPr>
          <w:noProof/>
        </w:rPr>
        <w:fldChar w:fldCharType="separate"/>
      </w:r>
      <w:r>
        <w:rPr>
          <w:noProof/>
        </w:rPr>
        <w:t>11</w:t>
      </w:r>
      <w:r>
        <w:rPr>
          <w:noProof/>
        </w:rPr>
        <w:fldChar w:fldCharType="end"/>
      </w:r>
    </w:p>
    <w:p w14:paraId="34EC00D3" w14:textId="435007D0" w:rsidR="000B758F" w:rsidRDefault="000B758F">
      <w:pPr>
        <w:pStyle w:val="TOC4"/>
        <w:rPr>
          <w:rFonts w:asciiTheme="minorHAnsi" w:eastAsiaTheme="minorEastAsia" w:hAnsiTheme="minorHAnsi" w:cstheme="minorBidi"/>
          <w:noProof/>
          <w:sz w:val="22"/>
          <w:szCs w:val="22"/>
          <w:lang w:val="en-US" w:eastAsia="zh-CN"/>
        </w:rPr>
      </w:pPr>
      <w:r>
        <w:rPr>
          <w:noProof/>
        </w:rPr>
        <w:t>6.1.x.x</w:t>
      </w:r>
      <w:r>
        <w:rPr>
          <w:rFonts w:asciiTheme="minorHAnsi" w:eastAsiaTheme="minorEastAsia" w:hAnsiTheme="minorHAnsi" w:cstheme="minorBidi"/>
          <w:noProof/>
          <w:sz w:val="22"/>
          <w:szCs w:val="22"/>
          <w:lang w:val="en-US" w:eastAsia="zh-CN"/>
        </w:rPr>
        <w:tab/>
      </w:r>
      <w:r>
        <w:rPr>
          <w:noProof/>
        </w:rPr>
        <w:t>CRC attachment or omission</w:t>
      </w:r>
      <w:r>
        <w:rPr>
          <w:noProof/>
        </w:rPr>
        <w:tab/>
      </w:r>
      <w:r>
        <w:rPr>
          <w:noProof/>
        </w:rPr>
        <w:fldChar w:fldCharType="begin"/>
      </w:r>
      <w:r>
        <w:rPr>
          <w:noProof/>
        </w:rPr>
        <w:instrText xml:space="preserve"> PAGEREF _Toc194050460 \h </w:instrText>
      </w:r>
      <w:r>
        <w:rPr>
          <w:noProof/>
        </w:rPr>
      </w:r>
      <w:r>
        <w:rPr>
          <w:noProof/>
        </w:rPr>
        <w:fldChar w:fldCharType="separate"/>
      </w:r>
      <w:r>
        <w:rPr>
          <w:noProof/>
        </w:rPr>
        <w:t>11</w:t>
      </w:r>
      <w:r>
        <w:rPr>
          <w:noProof/>
        </w:rPr>
        <w:fldChar w:fldCharType="end"/>
      </w:r>
    </w:p>
    <w:p w14:paraId="5CE874E5" w14:textId="02449BC7" w:rsidR="000B758F" w:rsidRDefault="000B758F">
      <w:pPr>
        <w:pStyle w:val="TOC4"/>
        <w:rPr>
          <w:rFonts w:asciiTheme="minorHAnsi" w:eastAsiaTheme="minorEastAsia" w:hAnsiTheme="minorHAnsi" w:cstheme="minorBidi"/>
          <w:noProof/>
          <w:sz w:val="22"/>
          <w:szCs w:val="22"/>
          <w:lang w:val="en-US" w:eastAsia="zh-CN"/>
        </w:rPr>
      </w:pPr>
      <w:r>
        <w:rPr>
          <w:noProof/>
        </w:rPr>
        <w:t>6.1.x.x</w:t>
      </w:r>
      <w:r>
        <w:rPr>
          <w:rFonts w:asciiTheme="minorHAnsi" w:eastAsiaTheme="minorEastAsia" w:hAnsiTheme="minorHAnsi" w:cstheme="minorBidi"/>
          <w:noProof/>
          <w:sz w:val="22"/>
          <w:szCs w:val="22"/>
          <w:lang w:val="en-US" w:eastAsia="zh-CN"/>
        </w:rPr>
        <w:tab/>
      </w:r>
      <w:r>
        <w:rPr>
          <w:noProof/>
        </w:rPr>
        <w:t>Block repetition</w:t>
      </w:r>
      <w:r>
        <w:rPr>
          <w:noProof/>
        </w:rPr>
        <w:tab/>
      </w:r>
      <w:r>
        <w:rPr>
          <w:noProof/>
        </w:rPr>
        <w:fldChar w:fldCharType="begin"/>
      </w:r>
      <w:r>
        <w:rPr>
          <w:noProof/>
        </w:rPr>
        <w:instrText xml:space="preserve"> PAGEREF _Toc194050461 \h </w:instrText>
      </w:r>
      <w:r>
        <w:rPr>
          <w:noProof/>
        </w:rPr>
      </w:r>
      <w:r>
        <w:rPr>
          <w:noProof/>
        </w:rPr>
        <w:fldChar w:fldCharType="separate"/>
      </w:r>
      <w:r>
        <w:rPr>
          <w:noProof/>
        </w:rPr>
        <w:t>12</w:t>
      </w:r>
      <w:r>
        <w:rPr>
          <w:noProof/>
        </w:rPr>
        <w:fldChar w:fldCharType="end"/>
      </w:r>
    </w:p>
    <w:p w14:paraId="5CD951A7" w14:textId="5E1F5C8A" w:rsidR="000B758F" w:rsidRDefault="000B758F">
      <w:pPr>
        <w:pStyle w:val="TOC4"/>
        <w:rPr>
          <w:rFonts w:asciiTheme="minorHAnsi" w:eastAsiaTheme="minorEastAsia" w:hAnsiTheme="minorHAnsi" w:cstheme="minorBidi"/>
          <w:noProof/>
          <w:sz w:val="22"/>
          <w:szCs w:val="22"/>
          <w:lang w:val="en-US" w:eastAsia="zh-CN"/>
        </w:rPr>
      </w:pPr>
      <w:r>
        <w:rPr>
          <w:noProof/>
        </w:rPr>
        <w:t>6.1.x.x</w:t>
      </w:r>
      <w:r>
        <w:rPr>
          <w:rFonts w:asciiTheme="minorHAnsi" w:eastAsiaTheme="minorEastAsia" w:hAnsiTheme="minorHAnsi" w:cstheme="minorBidi"/>
          <w:noProof/>
          <w:sz w:val="22"/>
          <w:szCs w:val="22"/>
          <w:lang w:val="en-US" w:eastAsia="zh-CN"/>
        </w:rPr>
        <w:tab/>
      </w:r>
      <w:r>
        <w:rPr>
          <w:noProof/>
        </w:rPr>
        <w:t>Channel coding or omission</w:t>
      </w:r>
      <w:r>
        <w:rPr>
          <w:noProof/>
        </w:rPr>
        <w:tab/>
      </w:r>
      <w:r>
        <w:rPr>
          <w:noProof/>
        </w:rPr>
        <w:fldChar w:fldCharType="begin"/>
      </w:r>
      <w:r>
        <w:rPr>
          <w:noProof/>
        </w:rPr>
        <w:instrText xml:space="preserve"> PAGEREF _Toc194050462 \h </w:instrText>
      </w:r>
      <w:r>
        <w:rPr>
          <w:noProof/>
        </w:rPr>
      </w:r>
      <w:r>
        <w:rPr>
          <w:noProof/>
        </w:rPr>
        <w:fldChar w:fldCharType="separate"/>
      </w:r>
      <w:r>
        <w:rPr>
          <w:noProof/>
        </w:rPr>
        <w:t>12</w:t>
      </w:r>
      <w:r>
        <w:rPr>
          <w:noProof/>
        </w:rPr>
        <w:fldChar w:fldCharType="end"/>
      </w:r>
    </w:p>
    <w:p w14:paraId="181E530E" w14:textId="488CE393" w:rsidR="000B758F" w:rsidRDefault="000B758F">
      <w:pPr>
        <w:pStyle w:val="TOC3"/>
        <w:rPr>
          <w:rFonts w:asciiTheme="minorHAnsi" w:eastAsiaTheme="minorEastAsia" w:hAnsiTheme="minorHAnsi" w:cstheme="minorBidi"/>
          <w:noProof/>
          <w:sz w:val="22"/>
          <w:szCs w:val="22"/>
          <w:lang w:val="en-US" w:eastAsia="zh-CN"/>
        </w:rPr>
      </w:pPr>
      <w:r>
        <w:rPr>
          <w:noProof/>
        </w:rPr>
        <w:t>6.1.x</w:t>
      </w:r>
      <w:r>
        <w:rPr>
          <w:rFonts w:asciiTheme="minorHAnsi" w:eastAsiaTheme="minorEastAsia" w:hAnsiTheme="minorHAnsi" w:cstheme="minorBidi"/>
          <w:noProof/>
          <w:sz w:val="22"/>
          <w:szCs w:val="22"/>
          <w:lang w:val="en-US" w:eastAsia="zh-CN"/>
        </w:rPr>
        <w:tab/>
      </w:r>
      <w:r>
        <w:rPr>
          <w:noProof/>
        </w:rPr>
        <w:t>Timing acquisition signal generation</w:t>
      </w:r>
      <w:r>
        <w:rPr>
          <w:noProof/>
        </w:rPr>
        <w:tab/>
      </w:r>
      <w:r>
        <w:rPr>
          <w:noProof/>
        </w:rPr>
        <w:fldChar w:fldCharType="begin"/>
      </w:r>
      <w:r>
        <w:rPr>
          <w:noProof/>
        </w:rPr>
        <w:instrText xml:space="preserve"> PAGEREF _Toc194050463 \h </w:instrText>
      </w:r>
      <w:r>
        <w:rPr>
          <w:noProof/>
        </w:rPr>
      </w:r>
      <w:r>
        <w:rPr>
          <w:noProof/>
        </w:rPr>
        <w:fldChar w:fldCharType="separate"/>
      </w:r>
      <w:r>
        <w:rPr>
          <w:noProof/>
        </w:rPr>
        <w:t>12</w:t>
      </w:r>
      <w:r>
        <w:rPr>
          <w:noProof/>
        </w:rPr>
        <w:fldChar w:fldCharType="end"/>
      </w:r>
    </w:p>
    <w:p w14:paraId="5E64FC54" w14:textId="72095DE1" w:rsidR="000B758F" w:rsidRDefault="000B758F">
      <w:pPr>
        <w:pStyle w:val="TOC3"/>
        <w:rPr>
          <w:rFonts w:asciiTheme="minorHAnsi" w:eastAsiaTheme="minorEastAsia" w:hAnsiTheme="minorHAnsi" w:cstheme="minorBidi"/>
          <w:noProof/>
          <w:sz w:val="22"/>
          <w:szCs w:val="22"/>
          <w:lang w:val="en-US" w:eastAsia="zh-CN"/>
        </w:rPr>
      </w:pPr>
      <w:r>
        <w:rPr>
          <w:noProof/>
        </w:rPr>
        <w:t>6.1.x</w:t>
      </w:r>
      <w:r>
        <w:rPr>
          <w:rFonts w:asciiTheme="minorHAnsi" w:eastAsiaTheme="minorEastAsia" w:hAnsiTheme="minorHAnsi" w:cstheme="minorBidi"/>
          <w:noProof/>
          <w:sz w:val="22"/>
          <w:szCs w:val="22"/>
          <w:lang w:val="en-US" w:eastAsia="zh-CN"/>
        </w:rPr>
        <w:tab/>
      </w:r>
      <w:r>
        <w:rPr>
          <w:noProof/>
        </w:rPr>
        <w:t>Midamble signal generation</w:t>
      </w:r>
      <w:r>
        <w:rPr>
          <w:noProof/>
        </w:rPr>
        <w:tab/>
      </w:r>
      <w:r>
        <w:rPr>
          <w:noProof/>
        </w:rPr>
        <w:fldChar w:fldCharType="begin"/>
      </w:r>
      <w:r>
        <w:rPr>
          <w:noProof/>
        </w:rPr>
        <w:instrText xml:space="preserve"> PAGEREF _Toc194050464 \h </w:instrText>
      </w:r>
      <w:r>
        <w:rPr>
          <w:noProof/>
        </w:rPr>
      </w:r>
      <w:r>
        <w:rPr>
          <w:noProof/>
        </w:rPr>
        <w:fldChar w:fldCharType="separate"/>
      </w:r>
      <w:r>
        <w:rPr>
          <w:noProof/>
        </w:rPr>
        <w:t>12</w:t>
      </w:r>
      <w:r>
        <w:rPr>
          <w:noProof/>
        </w:rPr>
        <w:fldChar w:fldCharType="end"/>
      </w:r>
    </w:p>
    <w:p w14:paraId="6330FDDA" w14:textId="70C31968" w:rsidR="000B758F" w:rsidRDefault="000B758F">
      <w:pPr>
        <w:pStyle w:val="TOC3"/>
        <w:rPr>
          <w:rFonts w:asciiTheme="minorHAnsi" w:eastAsiaTheme="minorEastAsia" w:hAnsiTheme="minorHAnsi" w:cstheme="minorBidi"/>
          <w:noProof/>
          <w:sz w:val="22"/>
          <w:szCs w:val="22"/>
          <w:lang w:val="en-US" w:eastAsia="zh-CN"/>
        </w:rPr>
      </w:pPr>
      <w:r>
        <w:rPr>
          <w:noProof/>
        </w:rPr>
        <w:t>6.1.x</w:t>
      </w:r>
      <w:r>
        <w:rPr>
          <w:rFonts w:asciiTheme="minorHAnsi" w:eastAsiaTheme="minorEastAsia" w:hAnsiTheme="minorHAnsi" w:cstheme="minorBidi"/>
          <w:noProof/>
          <w:sz w:val="22"/>
          <w:szCs w:val="22"/>
          <w:lang w:val="en-US" w:eastAsia="zh-CN"/>
        </w:rPr>
        <w:tab/>
      </w:r>
      <w:r>
        <w:rPr>
          <w:noProof/>
        </w:rPr>
        <w:t>Modulation for small frequency shift and mapping to chips</w:t>
      </w:r>
      <w:r>
        <w:rPr>
          <w:noProof/>
        </w:rPr>
        <w:tab/>
      </w:r>
      <w:r>
        <w:rPr>
          <w:noProof/>
        </w:rPr>
        <w:fldChar w:fldCharType="begin"/>
      </w:r>
      <w:r>
        <w:rPr>
          <w:noProof/>
        </w:rPr>
        <w:instrText xml:space="preserve"> PAGEREF _Toc194050465 \h </w:instrText>
      </w:r>
      <w:r>
        <w:rPr>
          <w:noProof/>
        </w:rPr>
      </w:r>
      <w:r>
        <w:rPr>
          <w:noProof/>
        </w:rPr>
        <w:fldChar w:fldCharType="separate"/>
      </w:r>
      <w:r>
        <w:rPr>
          <w:noProof/>
        </w:rPr>
        <w:t>12</w:t>
      </w:r>
      <w:r>
        <w:rPr>
          <w:noProof/>
        </w:rPr>
        <w:fldChar w:fldCharType="end"/>
      </w:r>
    </w:p>
    <w:p w14:paraId="69877E24" w14:textId="23D04F27" w:rsidR="000B758F" w:rsidRDefault="000B758F">
      <w:pPr>
        <w:pStyle w:val="TOC3"/>
        <w:rPr>
          <w:rFonts w:asciiTheme="minorHAnsi" w:eastAsiaTheme="minorEastAsia" w:hAnsiTheme="minorHAnsi" w:cstheme="minorBidi"/>
          <w:noProof/>
          <w:sz w:val="22"/>
          <w:szCs w:val="22"/>
          <w:lang w:val="en-US" w:eastAsia="zh-CN"/>
        </w:rPr>
      </w:pPr>
      <w:r>
        <w:rPr>
          <w:noProof/>
        </w:rPr>
        <w:t>6.1.x</w:t>
      </w:r>
      <w:r>
        <w:rPr>
          <w:rFonts w:asciiTheme="minorHAnsi" w:eastAsiaTheme="minorEastAsia" w:hAnsiTheme="minorHAnsi" w:cstheme="minorBidi"/>
          <w:noProof/>
          <w:sz w:val="22"/>
          <w:szCs w:val="22"/>
          <w:lang w:val="en-US" w:eastAsia="zh-CN"/>
        </w:rPr>
        <w:tab/>
      </w:r>
      <w:r>
        <w:rPr>
          <w:noProof/>
        </w:rPr>
        <w:t>Backscattering</w:t>
      </w:r>
      <w:r>
        <w:rPr>
          <w:noProof/>
        </w:rPr>
        <w:tab/>
      </w:r>
      <w:r>
        <w:rPr>
          <w:noProof/>
        </w:rPr>
        <w:fldChar w:fldCharType="begin"/>
      </w:r>
      <w:r>
        <w:rPr>
          <w:noProof/>
        </w:rPr>
        <w:instrText xml:space="preserve"> PAGEREF _Toc194050466 \h </w:instrText>
      </w:r>
      <w:r>
        <w:rPr>
          <w:noProof/>
        </w:rPr>
      </w:r>
      <w:r>
        <w:rPr>
          <w:noProof/>
        </w:rPr>
        <w:fldChar w:fldCharType="separate"/>
      </w:r>
      <w:r>
        <w:rPr>
          <w:noProof/>
        </w:rPr>
        <w:t>12</w:t>
      </w:r>
      <w:r>
        <w:rPr>
          <w:noProof/>
        </w:rPr>
        <w:fldChar w:fldCharType="end"/>
      </w:r>
    </w:p>
    <w:p w14:paraId="0DFF2524" w14:textId="432F558D" w:rsidR="000B758F" w:rsidRDefault="000B758F">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_Toc194050467 \h </w:instrText>
      </w:r>
      <w:r>
        <w:rPr>
          <w:noProof/>
        </w:rPr>
      </w:r>
      <w:r>
        <w:rPr>
          <w:noProof/>
        </w:rPr>
        <w:fldChar w:fldCharType="separate"/>
      </w:r>
      <w:r>
        <w:rPr>
          <w:noProof/>
        </w:rPr>
        <w:t>13</w:t>
      </w:r>
      <w:r>
        <w:rPr>
          <w:noProof/>
        </w:rPr>
        <w:fldChar w:fldCharType="end"/>
      </w:r>
    </w:p>
    <w:p w14:paraId="10408570" w14:textId="0284F107" w:rsidR="000B758F" w:rsidRDefault="000B758F">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_Toc194050468 \h </w:instrText>
      </w:r>
      <w:r>
        <w:rPr>
          <w:noProof/>
        </w:rPr>
      </w:r>
      <w:r>
        <w:rPr>
          <w:noProof/>
        </w:rPr>
        <w:fldChar w:fldCharType="separate"/>
      </w:r>
      <w:r>
        <w:rPr>
          <w:noProof/>
        </w:rPr>
        <w:t>13</w:t>
      </w:r>
      <w:r>
        <w:rPr>
          <w:noProof/>
        </w:rPr>
        <w:fldChar w:fldCharType="end"/>
      </w:r>
    </w:p>
    <w:p w14:paraId="164BC560" w14:textId="4CA41AA4" w:rsidR="000B758F" w:rsidRDefault="000B758F">
      <w:pPr>
        <w:pStyle w:val="TOC3"/>
        <w:rPr>
          <w:rFonts w:asciiTheme="minorHAnsi" w:eastAsiaTheme="minorEastAsia" w:hAnsiTheme="minorHAnsi" w:cstheme="minorBidi"/>
          <w:noProof/>
          <w:sz w:val="22"/>
          <w:szCs w:val="22"/>
          <w:lang w:val="en-US" w:eastAsia="zh-CN"/>
        </w:rPr>
      </w:pPr>
      <w:r>
        <w:rPr>
          <w:noProof/>
        </w:rPr>
        <w:t>6.2.x</w:t>
      </w:r>
      <w:r>
        <w:rPr>
          <w:rFonts w:asciiTheme="minorHAnsi" w:eastAsiaTheme="minorEastAsia"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_Toc194050469 \h </w:instrText>
      </w:r>
      <w:r>
        <w:rPr>
          <w:noProof/>
        </w:rPr>
      </w:r>
      <w:r>
        <w:rPr>
          <w:noProof/>
        </w:rPr>
        <w:fldChar w:fldCharType="separate"/>
      </w:r>
      <w:r>
        <w:rPr>
          <w:noProof/>
        </w:rPr>
        <w:t>13</w:t>
      </w:r>
      <w:r>
        <w:rPr>
          <w:noProof/>
        </w:rPr>
        <w:fldChar w:fldCharType="end"/>
      </w:r>
    </w:p>
    <w:p w14:paraId="73DFA360" w14:textId="294BDD4B" w:rsidR="000B758F" w:rsidRDefault="000B758F">
      <w:pPr>
        <w:pStyle w:val="TOC4"/>
        <w:rPr>
          <w:rFonts w:asciiTheme="minorHAnsi" w:eastAsiaTheme="minorEastAsia" w:hAnsiTheme="minorHAnsi" w:cstheme="minorBidi"/>
          <w:noProof/>
          <w:sz w:val="22"/>
          <w:szCs w:val="22"/>
          <w:lang w:val="en-US" w:eastAsia="zh-CN"/>
        </w:rPr>
      </w:pPr>
      <w:r>
        <w:rPr>
          <w:noProof/>
        </w:rPr>
        <w:t>[6.2.x.x</w:t>
      </w:r>
      <w:r>
        <w:rPr>
          <w:rFonts w:asciiTheme="minorHAnsi" w:eastAsiaTheme="minorEastAsia" w:hAnsiTheme="minorHAnsi" w:cstheme="minorBidi"/>
          <w:noProof/>
          <w:sz w:val="22"/>
          <w:szCs w:val="22"/>
          <w:lang w:val="en-US" w:eastAsia="zh-CN"/>
        </w:rPr>
        <w:tab/>
      </w:r>
      <w:r>
        <w:rPr>
          <w:noProof/>
        </w:rPr>
        <w:t>R2D control information and multiplexing]</w:t>
      </w:r>
      <w:r>
        <w:rPr>
          <w:noProof/>
        </w:rPr>
        <w:tab/>
      </w:r>
      <w:r>
        <w:rPr>
          <w:noProof/>
        </w:rPr>
        <w:fldChar w:fldCharType="begin"/>
      </w:r>
      <w:r>
        <w:rPr>
          <w:noProof/>
        </w:rPr>
        <w:instrText xml:space="preserve"> PAGEREF _Toc194050470 \h </w:instrText>
      </w:r>
      <w:r>
        <w:rPr>
          <w:noProof/>
        </w:rPr>
      </w:r>
      <w:r>
        <w:rPr>
          <w:noProof/>
        </w:rPr>
        <w:fldChar w:fldCharType="separate"/>
      </w:r>
      <w:r>
        <w:rPr>
          <w:noProof/>
        </w:rPr>
        <w:t>13</w:t>
      </w:r>
      <w:r>
        <w:rPr>
          <w:noProof/>
        </w:rPr>
        <w:fldChar w:fldCharType="end"/>
      </w:r>
    </w:p>
    <w:p w14:paraId="658BA038" w14:textId="1F739F20" w:rsidR="000B758F" w:rsidRDefault="000B758F">
      <w:pPr>
        <w:pStyle w:val="TOC4"/>
        <w:rPr>
          <w:rFonts w:asciiTheme="minorHAnsi" w:eastAsiaTheme="minorEastAsia" w:hAnsiTheme="minorHAnsi" w:cstheme="minorBidi"/>
          <w:noProof/>
          <w:sz w:val="22"/>
          <w:szCs w:val="22"/>
          <w:lang w:val="en-US" w:eastAsia="zh-CN"/>
        </w:rPr>
      </w:pPr>
      <w:r>
        <w:rPr>
          <w:noProof/>
        </w:rPr>
        <w:t>6.2.x.x</w:t>
      </w:r>
      <w:r>
        <w:rPr>
          <w:rFonts w:asciiTheme="minorHAnsi" w:eastAsiaTheme="minorEastAsia" w:hAnsiTheme="minorHAnsi" w:cstheme="minorBidi"/>
          <w:noProof/>
          <w:sz w:val="22"/>
          <w:szCs w:val="22"/>
          <w:lang w:val="en-US" w:eastAsia="zh-CN"/>
        </w:rPr>
        <w:tab/>
      </w:r>
      <w:r>
        <w:rPr>
          <w:noProof/>
        </w:rPr>
        <w:t>CRC attachment or omission</w:t>
      </w:r>
      <w:r>
        <w:rPr>
          <w:noProof/>
        </w:rPr>
        <w:tab/>
      </w:r>
      <w:r>
        <w:rPr>
          <w:noProof/>
        </w:rPr>
        <w:fldChar w:fldCharType="begin"/>
      </w:r>
      <w:r>
        <w:rPr>
          <w:noProof/>
        </w:rPr>
        <w:instrText xml:space="preserve"> PAGEREF _Toc194050471 \h </w:instrText>
      </w:r>
      <w:r>
        <w:rPr>
          <w:noProof/>
        </w:rPr>
      </w:r>
      <w:r>
        <w:rPr>
          <w:noProof/>
        </w:rPr>
        <w:fldChar w:fldCharType="separate"/>
      </w:r>
      <w:r>
        <w:rPr>
          <w:noProof/>
        </w:rPr>
        <w:t>13</w:t>
      </w:r>
      <w:r>
        <w:rPr>
          <w:noProof/>
        </w:rPr>
        <w:fldChar w:fldCharType="end"/>
      </w:r>
    </w:p>
    <w:p w14:paraId="388E7869" w14:textId="75AECF29" w:rsidR="000B758F" w:rsidRDefault="000B758F">
      <w:pPr>
        <w:pStyle w:val="TOC4"/>
        <w:rPr>
          <w:rFonts w:asciiTheme="minorHAnsi" w:eastAsiaTheme="minorEastAsia" w:hAnsiTheme="minorHAnsi" w:cstheme="minorBidi"/>
          <w:noProof/>
          <w:sz w:val="22"/>
          <w:szCs w:val="22"/>
          <w:lang w:val="en-US" w:eastAsia="zh-CN"/>
        </w:rPr>
      </w:pPr>
      <w:r>
        <w:rPr>
          <w:noProof/>
        </w:rPr>
        <w:t>6.2.x.x</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_Toc194050472 \h </w:instrText>
      </w:r>
      <w:r>
        <w:rPr>
          <w:noProof/>
        </w:rPr>
      </w:r>
      <w:r>
        <w:rPr>
          <w:noProof/>
        </w:rPr>
        <w:fldChar w:fldCharType="separate"/>
      </w:r>
      <w:r>
        <w:rPr>
          <w:noProof/>
        </w:rPr>
        <w:t>13</w:t>
      </w:r>
      <w:r>
        <w:rPr>
          <w:noProof/>
        </w:rPr>
        <w:fldChar w:fldCharType="end"/>
      </w:r>
    </w:p>
    <w:p w14:paraId="4CAE157B" w14:textId="386AE1D6" w:rsidR="000B758F" w:rsidRDefault="000B758F">
      <w:pPr>
        <w:pStyle w:val="TOC3"/>
        <w:rPr>
          <w:rFonts w:asciiTheme="minorHAnsi" w:eastAsiaTheme="minorEastAsia" w:hAnsiTheme="minorHAnsi" w:cstheme="minorBidi"/>
          <w:noProof/>
          <w:sz w:val="22"/>
          <w:szCs w:val="22"/>
          <w:lang w:val="en-US" w:eastAsia="zh-CN"/>
        </w:rPr>
      </w:pPr>
      <w:r>
        <w:rPr>
          <w:noProof/>
        </w:rPr>
        <w:t>6.2.x</w:t>
      </w:r>
      <w:r>
        <w:rPr>
          <w:rFonts w:asciiTheme="minorHAnsi" w:eastAsiaTheme="minorEastAsia" w:hAnsiTheme="minorHAnsi" w:cstheme="minorBidi"/>
          <w:noProof/>
          <w:sz w:val="22"/>
          <w:szCs w:val="22"/>
          <w:lang w:val="en-US" w:eastAsia="zh-CN"/>
        </w:rPr>
        <w:tab/>
      </w:r>
      <w:r>
        <w:rPr>
          <w:noProof/>
        </w:rPr>
        <w:t>Timing acquisition signal</w:t>
      </w:r>
      <w:r>
        <w:rPr>
          <w:noProof/>
        </w:rPr>
        <w:tab/>
      </w:r>
      <w:r>
        <w:rPr>
          <w:noProof/>
        </w:rPr>
        <w:fldChar w:fldCharType="begin"/>
      </w:r>
      <w:r>
        <w:rPr>
          <w:noProof/>
        </w:rPr>
        <w:instrText xml:space="preserve"> PAGEREF _Toc194050473 \h </w:instrText>
      </w:r>
      <w:r>
        <w:rPr>
          <w:noProof/>
        </w:rPr>
      </w:r>
      <w:r>
        <w:rPr>
          <w:noProof/>
        </w:rPr>
        <w:fldChar w:fldCharType="separate"/>
      </w:r>
      <w:r>
        <w:rPr>
          <w:noProof/>
        </w:rPr>
        <w:t>13</w:t>
      </w:r>
      <w:r>
        <w:rPr>
          <w:noProof/>
        </w:rPr>
        <w:fldChar w:fldCharType="end"/>
      </w:r>
    </w:p>
    <w:p w14:paraId="4D7AF882" w14:textId="78828B73" w:rsidR="000B758F" w:rsidRDefault="000B758F">
      <w:pPr>
        <w:pStyle w:val="TOC4"/>
        <w:rPr>
          <w:rFonts w:asciiTheme="minorHAnsi" w:eastAsiaTheme="minorEastAsia" w:hAnsiTheme="minorHAnsi" w:cstheme="minorBidi"/>
          <w:noProof/>
          <w:sz w:val="22"/>
          <w:szCs w:val="22"/>
          <w:lang w:val="en-US" w:eastAsia="zh-CN"/>
        </w:rPr>
      </w:pPr>
      <w:r>
        <w:rPr>
          <w:noProof/>
        </w:rPr>
        <w:t>6.2.x.1</w:t>
      </w:r>
      <w:r>
        <w:rPr>
          <w:rFonts w:asciiTheme="minorHAnsi" w:eastAsiaTheme="minorEastAsia" w:hAnsiTheme="minorHAnsi" w:cstheme="minorBidi"/>
          <w:noProof/>
          <w:sz w:val="22"/>
          <w:szCs w:val="22"/>
          <w:lang w:val="en-US" w:eastAsia="zh-CN"/>
        </w:rPr>
        <w:tab/>
      </w:r>
      <w:r>
        <w:rPr>
          <w:noProof/>
        </w:rPr>
        <w:t>Start indicator part</w:t>
      </w:r>
      <w:r>
        <w:rPr>
          <w:noProof/>
        </w:rPr>
        <w:tab/>
      </w:r>
      <w:r>
        <w:rPr>
          <w:noProof/>
        </w:rPr>
        <w:fldChar w:fldCharType="begin"/>
      </w:r>
      <w:r>
        <w:rPr>
          <w:noProof/>
        </w:rPr>
        <w:instrText xml:space="preserve"> PAGEREF _Toc194050474 \h </w:instrText>
      </w:r>
      <w:r>
        <w:rPr>
          <w:noProof/>
        </w:rPr>
      </w:r>
      <w:r>
        <w:rPr>
          <w:noProof/>
        </w:rPr>
        <w:fldChar w:fldCharType="separate"/>
      </w:r>
      <w:r>
        <w:rPr>
          <w:noProof/>
        </w:rPr>
        <w:t>13</w:t>
      </w:r>
      <w:r>
        <w:rPr>
          <w:noProof/>
        </w:rPr>
        <w:fldChar w:fldCharType="end"/>
      </w:r>
    </w:p>
    <w:p w14:paraId="019C717E" w14:textId="54B8389E" w:rsidR="000B758F" w:rsidRDefault="000B758F">
      <w:pPr>
        <w:pStyle w:val="TOC4"/>
        <w:rPr>
          <w:rFonts w:asciiTheme="minorHAnsi" w:eastAsiaTheme="minorEastAsia" w:hAnsiTheme="minorHAnsi" w:cstheme="minorBidi"/>
          <w:noProof/>
          <w:sz w:val="22"/>
          <w:szCs w:val="22"/>
          <w:lang w:val="en-US" w:eastAsia="zh-CN"/>
        </w:rPr>
      </w:pPr>
      <w:r>
        <w:rPr>
          <w:noProof/>
        </w:rPr>
        <w:t>6.2.x.2</w:t>
      </w:r>
      <w:r>
        <w:rPr>
          <w:rFonts w:asciiTheme="minorHAnsi" w:eastAsiaTheme="minorEastAsia" w:hAnsiTheme="minorHAnsi" w:cstheme="minorBidi"/>
          <w:noProof/>
          <w:sz w:val="22"/>
          <w:szCs w:val="22"/>
          <w:lang w:val="en-US" w:eastAsia="zh-CN"/>
        </w:rPr>
        <w:tab/>
      </w:r>
      <w:r>
        <w:rPr>
          <w:noProof/>
        </w:rPr>
        <w:t>Clock acquisition part</w:t>
      </w:r>
      <w:r>
        <w:rPr>
          <w:noProof/>
        </w:rPr>
        <w:tab/>
      </w:r>
      <w:r>
        <w:rPr>
          <w:noProof/>
        </w:rPr>
        <w:fldChar w:fldCharType="begin"/>
      </w:r>
      <w:r>
        <w:rPr>
          <w:noProof/>
        </w:rPr>
        <w:instrText xml:space="preserve"> PAGEREF _Toc194050475 \h </w:instrText>
      </w:r>
      <w:r>
        <w:rPr>
          <w:noProof/>
        </w:rPr>
      </w:r>
      <w:r>
        <w:rPr>
          <w:noProof/>
        </w:rPr>
        <w:fldChar w:fldCharType="separate"/>
      </w:r>
      <w:r>
        <w:rPr>
          <w:noProof/>
        </w:rPr>
        <w:t>13</w:t>
      </w:r>
      <w:r>
        <w:rPr>
          <w:noProof/>
        </w:rPr>
        <w:fldChar w:fldCharType="end"/>
      </w:r>
    </w:p>
    <w:p w14:paraId="69BA8F37" w14:textId="58A97D5C" w:rsidR="000B758F" w:rsidRDefault="000B758F">
      <w:pPr>
        <w:pStyle w:val="TOC3"/>
        <w:rPr>
          <w:rFonts w:asciiTheme="minorHAnsi" w:eastAsiaTheme="minorEastAsia" w:hAnsiTheme="minorHAnsi" w:cstheme="minorBidi"/>
          <w:noProof/>
          <w:sz w:val="22"/>
          <w:szCs w:val="22"/>
          <w:lang w:val="en-US" w:eastAsia="zh-CN"/>
        </w:rPr>
      </w:pPr>
      <w:r>
        <w:rPr>
          <w:noProof/>
        </w:rPr>
        <w:t>[6.2.x</w:t>
      </w:r>
      <w:r>
        <w:rPr>
          <w:rFonts w:asciiTheme="minorHAnsi" w:eastAsiaTheme="minorEastAsia" w:hAnsiTheme="minorHAnsi" w:cstheme="minorBidi"/>
          <w:noProof/>
          <w:sz w:val="22"/>
          <w:szCs w:val="22"/>
          <w:lang w:val="en-US" w:eastAsia="zh-CN"/>
        </w:rPr>
        <w:tab/>
      </w:r>
      <w:r>
        <w:rPr>
          <w:noProof/>
        </w:rPr>
        <w:t>Padding]</w:t>
      </w:r>
      <w:r>
        <w:rPr>
          <w:noProof/>
        </w:rPr>
        <w:tab/>
      </w:r>
      <w:r>
        <w:rPr>
          <w:noProof/>
        </w:rPr>
        <w:fldChar w:fldCharType="begin"/>
      </w:r>
      <w:r>
        <w:rPr>
          <w:noProof/>
        </w:rPr>
        <w:instrText xml:space="preserve"> PAGEREF _Toc194050476 \h </w:instrText>
      </w:r>
      <w:r>
        <w:rPr>
          <w:noProof/>
        </w:rPr>
      </w:r>
      <w:r>
        <w:rPr>
          <w:noProof/>
        </w:rPr>
        <w:fldChar w:fldCharType="separate"/>
      </w:r>
      <w:r>
        <w:rPr>
          <w:noProof/>
        </w:rPr>
        <w:t>14</w:t>
      </w:r>
      <w:r>
        <w:rPr>
          <w:noProof/>
        </w:rPr>
        <w:fldChar w:fldCharType="end"/>
      </w:r>
    </w:p>
    <w:p w14:paraId="351523C6" w14:textId="64AA727B" w:rsidR="000B758F" w:rsidRDefault="000B758F">
      <w:pPr>
        <w:pStyle w:val="TOC3"/>
        <w:rPr>
          <w:rFonts w:asciiTheme="minorHAnsi" w:eastAsiaTheme="minorEastAsia" w:hAnsiTheme="minorHAnsi" w:cstheme="minorBidi"/>
          <w:noProof/>
          <w:sz w:val="22"/>
          <w:szCs w:val="22"/>
          <w:lang w:val="en-US" w:eastAsia="zh-CN"/>
        </w:rPr>
      </w:pPr>
      <w:r>
        <w:rPr>
          <w:noProof/>
        </w:rPr>
        <w:t>6.2.x</w:t>
      </w:r>
      <w:r>
        <w:rPr>
          <w:rFonts w:asciiTheme="minorHAnsi" w:eastAsiaTheme="minorEastAsia" w:hAnsiTheme="minorHAnsi" w:cstheme="minorBidi"/>
          <w:noProof/>
          <w:sz w:val="22"/>
          <w:szCs w:val="22"/>
          <w:lang w:val="en-US" w:eastAsia="zh-CN"/>
        </w:rPr>
        <w:tab/>
      </w:r>
      <w:r>
        <w:rPr>
          <w:noProof/>
        </w:rPr>
        <w:t>Mapping to chips</w:t>
      </w:r>
      <w:r>
        <w:rPr>
          <w:noProof/>
        </w:rPr>
        <w:tab/>
      </w:r>
      <w:r>
        <w:rPr>
          <w:noProof/>
        </w:rPr>
        <w:fldChar w:fldCharType="begin"/>
      </w:r>
      <w:r>
        <w:rPr>
          <w:noProof/>
        </w:rPr>
        <w:instrText xml:space="preserve"> PAGEREF _Toc194050477 \h </w:instrText>
      </w:r>
      <w:r>
        <w:rPr>
          <w:noProof/>
        </w:rPr>
      </w:r>
      <w:r>
        <w:rPr>
          <w:noProof/>
        </w:rPr>
        <w:fldChar w:fldCharType="separate"/>
      </w:r>
      <w:r>
        <w:rPr>
          <w:noProof/>
        </w:rPr>
        <w:t>14</w:t>
      </w:r>
      <w:r>
        <w:rPr>
          <w:noProof/>
        </w:rPr>
        <w:fldChar w:fldCharType="end"/>
      </w:r>
    </w:p>
    <w:p w14:paraId="070A2C5D" w14:textId="52DCA85F" w:rsidR="000B758F" w:rsidRDefault="000B758F">
      <w:pPr>
        <w:pStyle w:val="TOC3"/>
        <w:rPr>
          <w:rFonts w:asciiTheme="minorHAnsi" w:eastAsiaTheme="minorEastAsia" w:hAnsiTheme="minorHAnsi" w:cstheme="minorBidi"/>
          <w:noProof/>
          <w:sz w:val="22"/>
          <w:szCs w:val="22"/>
          <w:lang w:val="en-US" w:eastAsia="zh-CN"/>
        </w:rPr>
      </w:pPr>
      <w:r>
        <w:rPr>
          <w:noProof/>
        </w:rPr>
        <w:t>6.2.x</w:t>
      </w:r>
      <w:r>
        <w:rPr>
          <w:rFonts w:asciiTheme="minorHAnsi" w:eastAsiaTheme="minorEastAsia" w:hAnsiTheme="minorHAnsi" w:cstheme="minorBidi"/>
          <w:noProof/>
          <w:sz w:val="22"/>
          <w:szCs w:val="22"/>
          <w:lang w:val="en-US" w:eastAsia="zh-CN"/>
        </w:rPr>
        <w:tab/>
      </w:r>
      <w:r>
        <w:rPr>
          <w:noProof/>
        </w:rPr>
        <w:t>Mapping to OFDM symbols</w:t>
      </w:r>
      <w:r>
        <w:rPr>
          <w:noProof/>
        </w:rPr>
        <w:tab/>
      </w:r>
      <w:r>
        <w:rPr>
          <w:noProof/>
        </w:rPr>
        <w:fldChar w:fldCharType="begin"/>
      </w:r>
      <w:r>
        <w:rPr>
          <w:noProof/>
        </w:rPr>
        <w:instrText xml:space="preserve"> PAGEREF _Toc194050478 \h </w:instrText>
      </w:r>
      <w:r>
        <w:rPr>
          <w:noProof/>
        </w:rPr>
      </w:r>
      <w:r>
        <w:rPr>
          <w:noProof/>
        </w:rPr>
        <w:fldChar w:fldCharType="separate"/>
      </w:r>
      <w:r>
        <w:rPr>
          <w:noProof/>
        </w:rPr>
        <w:t>14</w:t>
      </w:r>
      <w:r>
        <w:rPr>
          <w:noProof/>
        </w:rPr>
        <w:fldChar w:fldCharType="end"/>
      </w:r>
    </w:p>
    <w:p w14:paraId="2C549F90" w14:textId="1FA3F9FB" w:rsidR="000B758F" w:rsidRDefault="000B758F">
      <w:pPr>
        <w:pStyle w:val="TOC3"/>
        <w:rPr>
          <w:rFonts w:asciiTheme="minorHAnsi" w:eastAsiaTheme="minorEastAsia" w:hAnsiTheme="minorHAnsi" w:cstheme="minorBidi"/>
          <w:noProof/>
          <w:sz w:val="22"/>
          <w:szCs w:val="22"/>
          <w:lang w:val="en-US" w:eastAsia="zh-CN"/>
        </w:rPr>
      </w:pPr>
      <w:r>
        <w:rPr>
          <w:noProof/>
        </w:rPr>
        <w:t>[6.2.x</w:t>
      </w:r>
      <w:r>
        <w:rPr>
          <w:rFonts w:asciiTheme="minorHAnsi" w:eastAsiaTheme="minorEastAsia" w:hAnsiTheme="minorHAnsi" w:cstheme="minorBidi"/>
          <w:noProof/>
          <w:sz w:val="22"/>
          <w:szCs w:val="22"/>
          <w:lang w:val="en-US" w:eastAsia="zh-CN"/>
        </w:rPr>
        <w:tab/>
      </w:r>
      <w:r>
        <w:rPr>
          <w:noProof/>
        </w:rPr>
        <w:t>Cyclic prefix insertion]</w:t>
      </w:r>
      <w:r>
        <w:rPr>
          <w:noProof/>
        </w:rPr>
        <w:tab/>
      </w:r>
      <w:r>
        <w:rPr>
          <w:noProof/>
        </w:rPr>
        <w:fldChar w:fldCharType="begin"/>
      </w:r>
      <w:r>
        <w:rPr>
          <w:noProof/>
        </w:rPr>
        <w:instrText xml:space="preserve"> PAGEREF _Toc194050479 \h </w:instrText>
      </w:r>
      <w:r>
        <w:rPr>
          <w:noProof/>
        </w:rPr>
      </w:r>
      <w:r>
        <w:rPr>
          <w:noProof/>
        </w:rPr>
        <w:fldChar w:fldCharType="separate"/>
      </w:r>
      <w:r>
        <w:rPr>
          <w:noProof/>
        </w:rPr>
        <w:t>14</w:t>
      </w:r>
      <w:r>
        <w:rPr>
          <w:noProof/>
        </w:rPr>
        <w:fldChar w:fldCharType="end"/>
      </w:r>
    </w:p>
    <w:p w14:paraId="457A1E7F" w14:textId="017DD63A" w:rsidR="000B758F" w:rsidRDefault="000B758F">
      <w:pPr>
        <w:pStyle w:val="TOC3"/>
        <w:rPr>
          <w:rFonts w:asciiTheme="minorHAnsi" w:eastAsiaTheme="minorEastAsia" w:hAnsiTheme="minorHAnsi" w:cstheme="minorBidi"/>
          <w:noProof/>
          <w:sz w:val="22"/>
          <w:szCs w:val="22"/>
          <w:lang w:val="en-US" w:eastAsia="zh-CN"/>
        </w:rPr>
      </w:pPr>
      <w:r>
        <w:rPr>
          <w:noProof/>
        </w:rPr>
        <w:t>6.2.x</w:t>
      </w:r>
      <w:r>
        <w:rPr>
          <w:rFonts w:asciiTheme="minorHAnsi" w:eastAsiaTheme="minorEastAsia" w:hAnsiTheme="minorHAnsi" w:cstheme="minorBidi"/>
          <w:noProof/>
          <w:sz w:val="22"/>
          <w:szCs w:val="22"/>
          <w:lang w:val="en-US" w:eastAsia="zh-CN"/>
        </w:rPr>
        <w:tab/>
      </w:r>
      <w:r>
        <w:rPr>
          <w:noProof/>
        </w:rPr>
        <w:t>Baseband signal [characterisation]</w:t>
      </w:r>
      <w:r>
        <w:rPr>
          <w:noProof/>
        </w:rPr>
        <w:tab/>
      </w:r>
      <w:r>
        <w:rPr>
          <w:noProof/>
        </w:rPr>
        <w:fldChar w:fldCharType="begin"/>
      </w:r>
      <w:r>
        <w:rPr>
          <w:noProof/>
        </w:rPr>
        <w:instrText xml:space="preserve"> PAGEREF _Toc194050480 \h </w:instrText>
      </w:r>
      <w:r>
        <w:rPr>
          <w:noProof/>
        </w:rPr>
      </w:r>
      <w:r>
        <w:rPr>
          <w:noProof/>
        </w:rPr>
        <w:fldChar w:fldCharType="separate"/>
      </w:r>
      <w:r>
        <w:rPr>
          <w:noProof/>
        </w:rPr>
        <w:t>14</w:t>
      </w:r>
      <w:r>
        <w:rPr>
          <w:noProof/>
        </w:rPr>
        <w:fldChar w:fldCharType="end"/>
      </w:r>
    </w:p>
    <w:p w14:paraId="78F0B70A" w14:textId="4BFD43F0" w:rsidR="000B758F" w:rsidRDefault="000B758F">
      <w:pPr>
        <w:pStyle w:val="TOC3"/>
        <w:rPr>
          <w:rFonts w:asciiTheme="minorHAnsi" w:eastAsiaTheme="minorEastAsia" w:hAnsiTheme="minorHAnsi" w:cstheme="minorBidi"/>
          <w:noProof/>
          <w:sz w:val="22"/>
          <w:szCs w:val="22"/>
          <w:lang w:val="en-US" w:eastAsia="zh-CN"/>
        </w:rPr>
      </w:pPr>
      <w:r>
        <w:rPr>
          <w:noProof/>
        </w:rPr>
        <w:t>6.2.x</w:t>
      </w:r>
      <w:r>
        <w:rPr>
          <w:rFonts w:asciiTheme="minorHAnsi" w:eastAsiaTheme="minorEastAsia" w:hAnsiTheme="minorHAnsi" w:cstheme="minorBidi"/>
          <w:noProof/>
          <w:sz w:val="22"/>
          <w:szCs w:val="22"/>
          <w:lang w:val="en-US" w:eastAsia="zh-CN"/>
        </w:rPr>
        <w:tab/>
      </w:r>
      <w:r>
        <w:rPr>
          <w:noProof/>
        </w:rPr>
        <w:t>Modulation and upconversion</w:t>
      </w:r>
      <w:r>
        <w:rPr>
          <w:noProof/>
        </w:rPr>
        <w:tab/>
      </w:r>
      <w:r>
        <w:rPr>
          <w:noProof/>
        </w:rPr>
        <w:fldChar w:fldCharType="begin"/>
      </w:r>
      <w:r>
        <w:rPr>
          <w:noProof/>
        </w:rPr>
        <w:instrText xml:space="preserve"> PAGEREF _Toc194050481 \h </w:instrText>
      </w:r>
      <w:r>
        <w:rPr>
          <w:noProof/>
        </w:rPr>
      </w:r>
      <w:r>
        <w:rPr>
          <w:noProof/>
        </w:rPr>
        <w:fldChar w:fldCharType="separate"/>
      </w:r>
      <w:r>
        <w:rPr>
          <w:noProof/>
        </w:rPr>
        <w:t>14</w:t>
      </w:r>
      <w:r>
        <w:rPr>
          <w:noProof/>
        </w:rPr>
        <w:fldChar w:fldCharType="end"/>
      </w:r>
    </w:p>
    <w:p w14:paraId="45AAF0B8" w14:textId="1F42EC62" w:rsidR="000B758F" w:rsidRDefault="000B758F">
      <w:pPr>
        <w:pStyle w:val="TOC1"/>
        <w:rPr>
          <w:rFonts w:asciiTheme="minorHAnsi" w:eastAsiaTheme="minorEastAsia" w:hAnsiTheme="minorHAnsi" w:cstheme="minorBidi"/>
          <w:noProof/>
          <w:szCs w:val="22"/>
          <w:lang w:val="en-US" w:eastAsia="zh-CN"/>
        </w:rPr>
      </w:pPr>
      <w:r>
        <w:rPr>
          <w:noProof/>
        </w:rPr>
        <w:lastRenderedPageBreak/>
        <w:t>7</w:t>
      </w:r>
      <w:r>
        <w:rPr>
          <w:rFonts w:asciiTheme="minorHAnsi" w:eastAsiaTheme="minorEastAsia" w:hAnsiTheme="minorHAnsi" w:cstheme="minorBidi"/>
          <w:noProof/>
          <w:szCs w:val="22"/>
          <w:lang w:val="en-US" w:eastAsia="zh-CN"/>
        </w:rPr>
        <w:tab/>
      </w:r>
      <w:r>
        <w:rPr>
          <w:noProof/>
        </w:rPr>
        <w:t>Physical layer procedures</w:t>
      </w:r>
      <w:r>
        <w:rPr>
          <w:noProof/>
        </w:rPr>
        <w:tab/>
      </w:r>
      <w:r>
        <w:rPr>
          <w:noProof/>
        </w:rPr>
        <w:fldChar w:fldCharType="begin"/>
      </w:r>
      <w:r>
        <w:rPr>
          <w:noProof/>
        </w:rPr>
        <w:instrText xml:space="preserve"> PAGEREF _Toc194050482 \h </w:instrText>
      </w:r>
      <w:r>
        <w:rPr>
          <w:noProof/>
        </w:rPr>
      </w:r>
      <w:r>
        <w:rPr>
          <w:noProof/>
        </w:rPr>
        <w:fldChar w:fldCharType="separate"/>
      </w:r>
      <w:r>
        <w:rPr>
          <w:noProof/>
        </w:rPr>
        <w:t>14</w:t>
      </w:r>
      <w:r>
        <w:rPr>
          <w:noProof/>
        </w:rPr>
        <w:fldChar w:fldCharType="end"/>
      </w:r>
    </w:p>
    <w:p w14:paraId="49E1A6DF" w14:textId="16730D9F" w:rsidR="000B758F" w:rsidRDefault="000B758F">
      <w:pPr>
        <w:pStyle w:val="TOC2"/>
        <w:rPr>
          <w:rFonts w:asciiTheme="minorHAnsi" w:eastAsiaTheme="minorEastAsia" w:hAnsiTheme="minorHAnsi" w:cstheme="minorBidi"/>
          <w:noProof/>
          <w:sz w:val="22"/>
          <w:szCs w:val="22"/>
          <w:lang w:val="en-US" w:eastAsia="zh-CN"/>
        </w:rPr>
      </w:pPr>
      <w:r>
        <w:rPr>
          <w:noProof/>
        </w:rPr>
        <w:t>[7.x</w:t>
      </w:r>
      <w:r>
        <w:rPr>
          <w:rFonts w:asciiTheme="minorHAnsi" w:eastAsiaTheme="minorEastAsia" w:hAnsiTheme="minorHAnsi" w:cstheme="minorBidi"/>
          <w:noProof/>
          <w:sz w:val="22"/>
          <w:szCs w:val="22"/>
          <w:lang w:val="en-US" w:eastAsia="zh-CN"/>
        </w:rPr>
        <w:tab/>
      </w:r>
      <w:r>
        <w:rPr>
          <w:noProof/>
        </w:rPr>
        <w:t>Physical random access procedures]</w:t>
      </w:r>
      <w:r>
        <w:rPr>
          <w:noProof/>
        </w:rPr>
        <w:tab/>
      </w:r>
      <w:r>
        <w:rPr>
          <w:noProof/>
        </w:rPr>
        <w:fldChar w:fldCharType="begin"/>
      </w:r>
      <w:r>
        <w:rPr>
          <w:noProof/>
        </w:rPr>
        <w:instrText xml:space="preserve"> PAGEREF _Toc194050483 \h </w:instrText>
      </w:r>
      <w:r>
        <w:rPr>
          <w:noProof/>
        </w:rPr>
      </w:r>
      <w:r>
        <w:rPr>
          <w:noProof/>
        </w:rPr>
        <w:fldChar w:fldCharType="separate"/>
      </w:r>
      <w:r>
        <w:rPr>
          <w:noProof/>
        </w:rPr>
        <w:t>14</w:t>
      </w:r>
      <w:r>
        <w:rPr>
          <w:noProof/>
        </w:rPr>
        <w:fldChar w:fldCharType="end"/>
      </w:r>
    </w:p>
    <w:p w14:paraId="70CBA5A8" w14:textId="04CE06E4" w:rsidR="000B758F" w:rsidRDefault="000B758F">
      <w:pPr>
        <w:pStyle w:val="TOC2"/>
        <w:rPr>
          <w:rFonts w:asciiTheme="minorHAnsi" w:eastAsiaTheme="minorEastAsia" w:hAnsiTheme="minorHAnsi" w:cstheme="minorBidi"/>
          <w:noProof/>
          <w:sz w:val="22"/>
          <w:szCs w:val="22"/>
          <w:lang w:val="en-US" w:eastAsia="zh-CN"/>
        </w:rPr>
      </w:pPr>
      <w:r>
        <w:rPr>
          <w:noProof/>
        </w:rPr>
        <w:t>7.xd</w:t>
      </w:r>
      <w:r>
        <w:rPr>
          <w:rFonts w:asciiTheme="minorHAnsi" w:eastAsiaTheme="minorEastAsia" w:hAnsiTheme="minorHAnsi" w:cstheme="minorBidi"/>
          <w:noProof/>
          <w:sz w:val="22"/>
          <w:szCs w:val="22"/>
          <w:lang w:val="en-US" w:eastAsia="zh-CN"/>
        </w:rPr>
        <w:tab/>
      </w:r>
      <w:r>
        <w:rPr>
          <w:noProof/>
        </w:rPr>
        <w:t>D2R related procedures</w:t>
      </w:r>
      <w:r>
        <w:rPr>
          <w:noProof/>
        </w:rPr>
        <w:tab/>
      </w:r>
      <w:r>
        <w:rPr>
          <w:noProof/>
        </w:rPr>
        <w:fldChar w:fldCharType="begin"/>
      </w:r>
      <w:r>
        <w:rPr>
          <w:noProof/>
        </w:rPr>
        <w:instrText xml:space="preserve"> PAGEREF _Toc194050484 \h </w:instrText>
      </w:r>
      <w:r>
        <w:rPr>
          <w:noProof/>
        </w:rPr>
      </w:r>
      <w:r>
        <w:rPr>
          <w:noProof/>
        </w:rPr>
        <w:fldChar w:fldCharType="separate"/>
      </w:r>
      <w:r>
        <w:rPr>
          <w:noProof/>
        </w:rPr>
        <w:t>14</w:t>
      </w:r>
      <w:r>
        <w:rPr>
          <w:noProof/>
        </w:rPr>
        <w:fldChar w:fldCharType="end"/>
      </w:r>
    </w:p>
    <w:p w14:paraId="4F9F0668" w14:textId="2B0C24C2" w:rsidR="000B758F" w:rsidRDefault="000B758F">
      <w:pPr>
        <w:pStyle w:val="TOC3"/>
        <w:rPr>
          <w:rFonts w:asciiTheme="minorHAnsi" w:eastAsiaTheme="minorEastAsia" w:hAnsiTheme="minorHAnsi" w:cstheme="minorBidi"/>
          <w:noProof/>
          <w:sz w:val="22"/>
          <w:szCs w:val="22"/>
          <w:lang w:val="en-US" w:eastAsia="zh-CN"/>
        </w:rPr>
      </w:pPr>
      <w:r>
        <w:rPr>
          <w:noProof/>
        </w:rPr>
        <w:t>7.xd.1</w:t>
      </w:r>
      <w:r>
        <w:rPr>
          <w:rFonts w:asciiTheme="minorHAnsi" w:eastAsiaTheme="minorEastAsia" w:hAnsiTheme="minorHAnsi" w:cstheme="minorBidi"/>
          <w:noProof/>
          <w:sz w:val="22"/>
          <w:szCs w:val="22"/>
          <w:lang w:val="en-US" w:eastAsia="zh-CN"/>
        </w:rPr>
        <w:tab/>
      </w:r>
      <w:r>
        <w:rPr>
          <w:noProof/>
        </w:rPr>
        <w:t>Device procedure for PDRCH transmission</w:t>
      </w:r>
      <w:r>
        <w:rPr>
          <w:noProof/>
        </w:rPr>
        <w:tab/>
      </w:r>
      <w:r>
        <w:rPr>
          <w:noProof/>
        </w:rPr>
        <w:fldChar w:fldCharType="begin"/>
      </w:r>
      <w:r>
        <w:rPr>
          <w:noProof/>
        </w:rPr>
        <w:instrText xml:space="preserve"> PAGEREF _Toc194050485 \h </w:instrText>
      </w:r>
      <w:r>
        <w:rPr>
          <w:noProof/>
        </w:rPr>
      </w:r>
      <w:r>
        <w:rPr>
          <w:noProof/>
        </w:rPr>
        <w:fldChar w:fldCharType="separate"/>
      </w:r>
      <w:r>
        <w:rPr>
          <w:noProof/>
        </w:rPr>
        <w:t>14</w:t>
      </w:r>
      <w:r>
        <w:rPr>
          <w:noProof/>
        </w:rPr>
        <w:fldChar w:fldCharType="end"/>
      </w:r>
    </w:p>
    <w:p w14:paraId="22C59EAC" w14:textId="0221B695" w:rsidR="000B758F" w:rsidRDefault="000B758F">
      <w:pPr>
        <w:pStyle w:val="TOC4"/>
        <w:rPr>
          <w:rFonts w:asciiTheme="minorHAnsi" w:eastAsiaTheme="minorEastAsia" w:hAnsiTheme="minorHAnsi" w:cstheme="minorBidi"/>
          <w:noProof/>
          <w:sz w:val="22"/>
          <w:szCs w:val="22"/>
          <w:lang w:val="en-US" w:eastAsia="zh-CN"/>
        </w:rPr>
      </w:pPr>
      <w:r>
        <w:rPr>
          <w:noProof/>
        </w:rPr>
        <w:t>7.xd.1.1</w:t>
      </w:r>
      <w:r>
        <w:rPr>
          <w:rFonts w:asciiTheme="minorHAnsi" w:eastAsiaTheme="minorEastAsia" w:hAnsiTheme="minorHAnsi" w:cstheme="minorBidi"/>
          <w:noProof/>
          <w:sz w:val="22"/>
          <w:szCs w:val="22"/>
          <w:lang w:val="en-US" w:eastAsia="zh-CN"/>
        </w:rPr>
        <w:tab/>
      </w:r>
      <w:r>
        <w:rPr>
          <w:noProof/>
        </w:rPr>
        <w:t>[Resource allocation]</w:t>
      </w:r>
      <w:r>
        <w:rPr>
          <w:noProof/>
        </w:rPr>
        <w:tab/>
      </w:r>
      <w:r>
        <w:rPr>
          <w:noProof/>
        </w:rPr>
        <w:fldChar w:fldCharType="begin"/>
      </w:r>
      <w:r>
        <w:rPr>
          <w:noProof/>
        </w:rPr>
        <w:instrText xml:space="preserve"> PAGEREF _Toc194050486 \h </w:instrText>
      </w:r>
      <w:r>
        <w:rPr>
          <w:noProof/>
        </w:rPr>
      </w:r>
      <w:r>
        <w:rPr>
          <w:noProof/>
        </w:rPr>
        <w:fldChar w:fldCharType="separate"/>
      </w:r>
      <w:r>
        <w:rPr>
          <w:noProof/>
        </w:rPr>
        <w:t>15</w:t>
      </w:r>
      <w:r>
        <w:rPr>
          <w:noProof/>
        </w:rPr>
        <w:fldChar w:fldCharType="end"/>
      </w:r>
    </w:p>
    <w:p w14:paraId="1264ECA0" w14:textId="603DD613" w:rsidR="000B758F" w:rsidRDefault="000B758F">
      <w:pPr>
        <w:pStyle w:val="TOC4"/>
        <w:rPr>
          <w:rFonts w:asciiTheme="minorHAnsi" w:eastAsiaTheme="minorEastAsia" w:hAnsiTheme="minorHAnsi" w:cstheme="minorBidi"/>
          <w:noProof/>
          <w:sz w:val="22"/>
          <w:szCs w:val="22"/>
          <w:lang w:val="en-US" w:eastAsia="zh-CN"/>
        </w:rPr>
      </w:pPr>
      <w:r>
        <w:rPr>
          <w:noProof/>
        </w:rPr>
        <w:t>7.xd.1.2</w:t>
      </w:r>
      <w:r>
        <w:rPr>
          <w:rFonts w:asciiTheme="minorHAnsi" w:eastAsiaTheme="minorEastAsia" w:hAnsiTheme="minorHAnsi" w:cstheme="minorBidi"/>
          <w:noProof/>
          <w:sz w:val="22"/>
          <w:szCs w:val="22"/>
          <w:lang w:val="en-US" w:eastAsia="zh-CN"/>
        </w:rPr>
        <w:tab/>
      </w:r>
      <w:r>
        <w:rPr>
          <w:noProof/>
        </w:rPr>
        <w:t>Modulation scheme and block size determination</w:t>
      </w:r>
      <w:r>
        <w:rPr>
          <w:noProof/>
        </w:rPr>
        <w:tab/>
      </w:r>
      <w:r>
        <w:rPr>
          <w:noProof/>
        </w:rPr>
        <w:fldChar w:fldCharType="begin"/>
      </w:r>
      <w:r>
        <w:rPr>
          <w:noProof/>
        </w:rPr>
        <w:instrText xml:space="preserve"> PAGEREF _Toc194050487 \h </w:instrText>
      </w:r>
      <w:r>
        <w:rPr>
          <w:noProof/>
        </w:rPr>
      </w:r>
      <w:r>
        <w:rPr>
          <w:noProof/>
        </w:rPr>
        <w:fldChar w:fldCharType="separate"/>
      </w:r>
      <w:r>
        <w:rPr>
          <w:noProof/>
        </w:rPr>
        <w:t>15</w:t>
      </w:r>
      <w:r>
        <w:rPr>
          <w:noProof/>
        </w:rPr>
        <w:fldChar w:fldCharType="end"/>
      </w:r>
    </w:p>
    <w:p w14:paraId="44D67C2F" w14:textId="653124C1" w:rsidR="000B758F" w:rsidRDefault="000B758F">
      <w:pPr>
        <w:pStyle w:val="TOC3"/>
        <w:rPr>
          <w:rFonts w:asciiTheme="minorHAnsi" w:eastAsiaTheme="minorEastAsia" w:hAnsiTheme="minorHAnsi" w:cstheme="minorBidi"/>
          <w:noProof/>
          <w:sz w:val="22"/>
          <w:szCs w:val="22"/>
          <w:lang w:val="en-US" w:eastAsia="zh-CN"/>
        </w:rPr>
      </w:pPr>
      <w:r>
        <w:rPr>
          <w:noProof/>
        </w:rPr>
        <w:t>7.xd.2</w:t>
      </w:r>
      <w:r>
        <w:rPr>
          <w:rFonts w:asciiTheme="minorHAnsi" w:eastAsiaTheme="minorEastAsia" w:hAnsiTheme="minorHAnsi" w:cstheme="minorBidi"/>
          <w:noProof/>
          <w:sz w:val="22"/>
          <w:szCs w:val="22"/>
          <w:lang w:val="en-US" w:eastAsia="zh-CN"/>
        </w:rPr>
        <w:tab/>
      </w:r>
      <w:r>
        <w:rPr>
          <w:noProof/>
        </w:rPr>
        <w:t>Timing requirements</w:t>
      </w:r>
      <w:r>
        <w:rPr>
          <w:noProof/>
        </w:rPr>
        <w:tab/>
      </w:r>
      <w:r>
        <w:rPr>
          <w:noProof/>
        </w:rPr>
        <w:fldChar w:fldCharType="begin"/>
      </w:r>
      <w:r>
        <w:rPr>
          <w:noProof/>
        </w:rPr>
        <w:instrText xml:space="preserve"> PAGEREF _Toc194050488 \h </w:instrText>
      </w:r>
      <w:r>
        <w:rPr>
          <w:noProof/>
        </w:rPr>
      </w:r>
      <w:r>
        <w:rPr>
          <w:noProof/>
        </w:rPr>
        <w:fldChar w:fldCharType="separate"/>
      </w:r>
      <w:r>
        <w:rPr>
          <w:noProof/>
        </w:rPr>
        <w:t>15</w:t>
      </w:r>
      <w:r>
        <w:rPr>
          <w:noProof/>
        </w:rPr>
        <w:fldChar w:fldCharType="end"/>
      </w:r>
    </w:p>
    <w:p w14:paraId="7366EA8B" w14:textId="7D655BDA" w:rsidR="000B758F" w:rsidRDefault="000B758F">
      <w:pPr>
        <w:pStyle w:val="TOC2"/>
        <w:rPr>
          <w:rFonts w:asciiTheme="minorHAnsi" w:eastAsiaTheme="minorEastAsia" w:hAnsiTheme="minorHAnsi" w:cstheme="minorBidi"/>
          <w:noProof/>
          <w:sz w:val="22"/>
          <w:szCs w:val="22"/>
          <w:lang w:val="en-US" w:eastAsia="zh-CN"/>
        </w:rPr>
      </w:pPr>
      <w:r>
        <w:rPr>
          <w:noProof/>
        </w:rPr>
        <w:t>7.xr</w:t>
      </w:r>
      <w:r>
        <w:rPr>
          <w:rFonts w:asciiTheme="minorHAnsi" w:eastAsiaTheme="minorEastAsia" w:hAnsiTheme="minorHAnsi" w:cstheme="minorBidi"/>
          <w:noProof/>
          <w:sz w:val="22"/>
          <w:szCs w:val="22"/>
          <w:lang w:val="en-US" w:eastAsia="zh-CN"/>
        </w:rPr>
        <w:tab/>
      </w:r>
      <w:r>
        <w:rPr>
          <w:noProof/>
        </w:rPr>
        <w:t>R2D related procedures</w:t>
      </w:r>
      <w:r>
        <w:rPr>
          <w:noProof/>
        </w:rPr>
        <w:tab/>
      </w:r>
      <w:r>
        <w:rPr>
          <w:noProof/>
        </w:rPr>
        <w:fldChar w:fldCharType="begin"/>
      </w:r>
      <w:r>
        <w:rPr>
          <w:noProof/>
        </w:rPr>
        <w:instrText xml:space="preserve"> PAGEREF _Toc194050489 \h </w:instrText>
      </w:r>
      <w:r>
        <w:rPr>
          <w:noProof/>
        </w:rPr>
      </w:r>
      <w:r>
        <w:rPr>
          <w:noProof/>
        </w:rPr>
        <w:fldChar w:fldCharType="separate"/>
      </w:r>
      <w:r>
        <w:rPr>
          <w:noProof/>
        </w:rPr>
        <w:t>15</w:t>
      </w:r>
      <w:r>
        <w:rPr>
          <w:noProof/>
        </w:rPr>
        <w:fldChar w:fldCharType="end"/>
      </w:r>
    </w:p>
    <w:p w14:paraId="4E40BDAC" w14:textId="6EC053BA" w:rsidR="000B758F" w:rsidRDefault="000B758F">
      <w:pPr>
        <w:pStyle w:val="TOC3"/>
        <w:rPr>
          <w:rFonts w:asciiTheme="minorHAnsi" w:eastAsiaTheme="minorEastAsia" w:hAnsiTheme="minorHAnsi" w:cstheme="minorBidi"/>
          <w:noProof/>
          <w:sz w:val="22"/>
          <w:szCs w:val="22"/>
          <w:lang w:val="en-US" w:eastAsia="zh-CN"/>
        </w:rPr>
      </w:pPr>
      <w:r>
        <w:rPr>
          <w:noProof/>
        </w:rPr>
        <w:t>7.xr.1</w:t>
      </w:r>
      <w:r>
        <w:rPr>
          <w:rFonts w:asciiTheme="minorHAnsi" w:eastAsiaTheme="minorEastAsia" w:hAnsiTheme="minorHAnsi" w:cstheme="minorBidi"/>
          <w:noProof/>
          <w:sz w:val="22"/>
          <w:szCs w:val="22"/>
          <w:lang w:val="en-US" w:eastAsia="zh-CN"/>
        </w:rPr>
        <w:tab/>
      </w:r>
      <w:r>
        <w:rPr>
          <w:noProof/>
        </w:rPr>
        <w:t>Device procedure for R-TAS reception</w:t>
      </w:r>
      <w:r>
        <w:rPr>
          <w:noProof/>
        </w:rPr>
        <w:tab/>
      </w:r>
      <w:r>
        <w:rPr>
          <w:noProof/>
        </w:rPr>
        <w:fldChar w:fldCharType="begin"/>
      </w:r>
      <w:r>
        <w:rPr>
          <w:noProof/>
        </w:rPr>
        <w:instrText xml:space="preserve"> PAGEREF _Toc194050490 \h </w:instrText>
      </w:r>
      <w:r>
        <w:rPr>
          <w:noProof/>
        </w:rPr>
      </w:r>
      <w:r>
        <w:rPr>
          <w:noProof/>
        </w:rPr>
        <w:fldChar w:fldCharType="separate"/>
      </w:r>
      <w:r>
        <w:rPr>
          <w:noProof/>
        </w:rPr>
        <w:t>15</w:t>
      </w:r>
      <w:r>
        <w:rPr>
          <w:noProof/>
        </w:rPr>
        <w:fldChar w:fldCharType="end"/>
      </w:r>
    </w:p>
    <w:p w14:paraId="24B94DF9" w14:textId="4A0BD9B0" w:rsidR="000B758F" w:rsidRDefault="000B758F">
      <w:pPr>
        <w:pStyle w:val="TOC4"/>
        <w:rPr>
          <w:rFonts w:asciiTheme="minorHAnsi" w:eastAsiaTheme="minorEastAsia" w:hAnsiTheme="minorHAnsi" w:cstheme="minorBidi"/>
          <w:noProof/>
          <w:sz w:val="22"/>
          <w:szCs w:val="22"/>
          <w:lang w:val="en-US" w:eastAsia="zh-CN"/>
        </w:rPr>
      </w:pPr>
      <w:r>
        <w:rPr>
          <w:noProof/>
        </w:rPr>
        <w:t>7.xr.1.1</w:t>
      </w:r>
      <w:r>
        <w:rPr>
          <w:rFonts w:asciiTheme="minorHAnsi" w:eastAsiaTheme="minorEastAsia" w:hAnsiTheme="minorHAnsi" w:cstheme="minorBidi"/>
          <w:noProof/>
          <w:sz w:val="22"/>
          <w:szCs w:val="22"/>
          <w:lang w:val="en-US" w:eastAsia="zh-CN"/>
        </w:rPr>
        <w:tab/>
      </w:r>
      <w:r>
        <w:rPr>
          <w:noProof/>
        </w:rPr>
        <w:t>Device procedure for SIP detection</w:t>
      </w:r>
      <w:r>
        <w:rPr>
          <w:noProof/>
        </w:rPr>
        <w:tab/>
      </w:r>
      <w:r>
        <w:rPr>
          <w:noProof/>
        </w:rPr>
        <w:fldChar w:fldCharType="begin"/>
      </w:r>
      <w:r>
        <w:rPr>
          <w:noProof/>
        </w:rPr>
        <w:instrText xml:space="preserve"> PAGEREF _Toc194050491 \h </w:instrText>
      </w:r>
      <w:r>
        <w:rPr>
          <w:noProof/>
        </w:rPr>
      </w:r>
      <w:r>
        <w:rPr>
          <w:noProof/>
        </w:rPr>
        <w:fldChar w:fldCharType="separate"/>
      </w:r>
      <w:r>
        <w:rPr>
          <w:noProof/>
        </w:rPr>
        <w:t>15</w:t>
      </w:r>
      <w:r>
        <w:rPr>
          <w:noProof/>
        </w:rPr>
        <w:fldChar w:fldCharType="end"/>
      </w:r>
    </w:p>
    <w:p w14:paraId="73F0FECE" w14:textId="78C8C099" w:rsidR="000B758F" w:rsidRDefault="000B758F">
      <w:pPr>
        <w:pStyle w:val="TOC4"/>
        <w:rPr>
          <w:rFonts w:asciiTheme="minorHAnsi" w:eastAsiaTheme="minorEastAsia" w:hAnsiTheme="minorHAnsi" w:cstheme="minorBidi"/>
          <w:noProof/>
          <w:sz w:val="22"/>
          <w:szCs w:val="22"/>
          <w:lang w:val="en-US" w:eastAsia="zh-CN"/>
        </w:rPr>
      </w:pPr>
      <w:r>
        <w:rPr>
          <w:noProof/>
        </w:rPr>
        <w:t>7.xr.1.2</w:t>
      </w:r>
      <w:r>
        <w:rPr>
          <w:rFonts w:asciiTheme="minorHAnsi" w:eastAsiaTheme="minorEastAsia" w:hAnsiTheme="minorHAnsi" w:cstheme="minorBidi"/>
          <w:noProof/>
          <w:sz w:val="22"/>
          <w:szCs w:val="22"/>
          <w:lang w:val="en-US" w:eastAsia="zh-CN"/>
        </w:rPr>
        <w:tab/>
      </w:r>
      <w:r>
        <w:rPr>
          <w:noProof/>
        </w:rPr>
        <w:t>Device procedure for CAP reception</w:t>
      </w:r>
      <w:r>
        <w:rPr>
          <w:noProof/>
        </w:rPr>
        <w:tab/>
      </w:r>
      <w:r>
        <w:rPr>
          <w:noProof/>
        </w:rPr>
        <w:fldChar w:fldCharType="begin"/>
      </w:r>
      <w:r>
        <w:rPr>
          <w:noProof/>
        </w:rPr>
        <w:instrText xml:space="preserve"> PAGEREF _Toc194050492 \h </w:instrText>
      </w:r>
      <w:r>
        <w:rPr>
          <w:noProof/>
        </w:rPr>
      </w:r>
      <w:r>
        <w:rPr>
          <w:noProof/>
        </w:rPr>
        <w:fldChar w:fldCharType="separate"/>
      </w:r>
      <w:r>
        <w:rPr>
          <w:noProof/>
        </w:rPr>
        <w:t>15</w:t>
      </w:r>
      <w:r>
        <w:rPr>
          <w:noProof/>
        </w:rPr>
        <w:fldChar w:fldCharType="end"/>
      </w:r>
    </w:p>
    <w:p w14:paraId="7F6C0B42" w14:textId="0FB517B8" w:rsidR="000B758F" w:rsidRDefault="000B758F">
      <w:pPr>
        <w:pStyle w:val="TOC3"/>
        <w:rPr>
          <w:rFonts w:asciiTheme="minorHAnsi" w:eastAsiaTheme="minorEastAsia" w:hAnsiTheme="minorHAnsi" w:cstheme="minorBidi"/>
          <w:noProof/>
          <w:sz w:val="22"/>
          <w:szCs w:val="22"/>
          <w:lang w:val="en-US" w:eastAsia="zh-CN"/>
        </w:rPr>
      </w:pPr>
      <w:r>
        <w:rPr>
          <w:noProof/>
        </w:rPr>
        <w:t>7.xr.2</w:t>
      </w:r>
      <w:r>
        <w:rPr>
          <w:rFonts w:asciiTheme="minorHAnsi" w:eastAsiaTheme="minorEastAsia" w:hAnsiTheme="minorHAnsi" w:cstheme="minorBidi"/>
          <w:noProof/>
          <w:sz w:val="22"/>
          <w:szCs w:val="22"/>
          <w:lang w:val="en-US" w:eastAsia="zh-CN"/>
        </w:rPr>
        <w:tab/>
      </w:r>
      <w:r>
        <w:rPr>
          <w:noProof/>
        </w:rPr>
        <w:t>Device procedure for PRDCH reception</w:t>
      </w:r>
      <w:r>
        <w:rPr>
          <w:noProof/>
        </w:rPr>
        <w:tab/>
      </w:r>
      <w:r>
        <w:rPr>
          <w:noProof/>
        </w:rPr>
        <w:fldChar w:fldCharType="begin"/>
      </w:r>
      <w:r>
        <w:rPr>
          <w:noProof/>
        </w:rPr>
        <w:instrText xml:space="preserve"> PAGEREF _Toc194050493 \h </w:instrText>
      </w:r>
      <w:r>
        <w:rPr>
          <w:noProof/>
        </w:rPr>
      </w:r>
      <w:r>
        <w:rPr>
          <w:noProof/>
        </w:rPr>
        <w:fldChar w:fldCharType="separate"/>
      </w:r>
      <w:r>
        <w:rPr>
          <w:noProof/>
        </w:rPr>
        <w:t>16</w:t>
      </w:r>
      <w:r>
        <w:rPr>
          <w:noProof/>
        </w:rPr>
        <w:fldChar w:fldCharType="end"/>
      </w:r>
    </w:p>
    <w:p w14:paraId="6EF8EEDD" w14:textId="4C8203BA" w:rsidR="000B758F" w:rsidRDefault="000B758F">
      <w:pPr>
        <w:pStyle w:val="TOC4"/>
        <w:rPr>
          <w:rFonts w:asciiTheme="minorHAnsi" w:eastAsiaTheme="minorEastAsia" w:hAnsiTheme="minorHAnsi" w:cstheme="minorBidi"/>
          <w:noProof/>
          <w:sz w:val="22"/>
          <w:szCs w:val="22"/>
          <w:lang w:val="en-US" w:eastAsia="zh-CN"/>
        </w:rPr>
      </w:pPr>
      <w:r>
        <w:rPr>
          <w:noProof/>
        </w:rPr>
        <w:t>7.xr.2.1</w:t>
      </w:r>
      <w:r>
        <w:rPr>
          <w:rFonts w:asciiTheme="minorHAnsi" w:eastAsiaTheme="minorEastAsia" w:hAnsiTheme="minorHAnsi" w:cstheme="minorBidi"/>
          <w:noProof/>
          <w:sz w:val="22"/>
          <w:szCs w:val="22"/>
          <w:lang w:val="en-US" w:eastAsia="zh-CN"/>
        </w:rPr>
        <w:tab/>
      </w:r>
      <w:r>
        <w:rPr>
          <w:noProof/>
        </w:rPr>
        <w:t>Resource determination</w:t>
      </w:r>
      <w:r>
        <w:rPr>
          <w:noProof/>
        </w:rPr>
        <w:tab/>
      </w:r>
      <w:r>
        <w:rPr>
          <w:noProof/>
        </w:rPr>
        <w:fldChar w:fldCharType="begin"/>
      </w:r>
      <w:r>
        <w:rPr>
          <w:noProof/>
        </w:rPr>
        <w:instrText xml:space="preserve"> PAGEREF _Toc194050494 \h </w:instrText>
      </w:r>
      <w:r>
        <w:rPr>
          <w:noProof/>
        </w:rPr>
      </w:r>
      <w:r>
        <w:rPr>
          <w:noProof/>
        </w:rPr>
        <w:fldChar w:fldCharType="separate"/>
      </w:r>
      <w:r>
        <w:rPr>
          <w:noProof/>
        </w:rPr>
        <w:t>16</w:t>
      </w:r>
      <w:r>
        <w:rPr>
          <w:noProof/>
        </w:rPr>
        <w:fldChar w:fldCharType="end"/>
      </w:r>
    </w:p>
    <w:p w14:paraId="5EF09948" w14:textId="608CE89F" w:rsidR="000B758F" w:rsidRDefault="000B758F">
      <w:pPr>
        <w:pStyle w:val="TOC4"/>
        <w:rPr>
          <w:rFonts w:asciiTheme="minorHAnsi" w:eastAsiaTheme="minorEastAsia" w:hAnsiTheme="minorHAnsi" w:cstheme="minorBidi"/>
          <w:noProof/>
          <w:sz w:val="22"/>
          <w:szCs w:val="22"/>
          <w:lang w:val="en-US" w:eastAsia="zh-CN"/>
        </w:rPr>
      </w:pPr>
      <w:r>
        <w:rPr>
          <w:noProof/>
        </w:rPr>
        <w:t>[7.xr.2.2</w:t>
      </w:r>
      <w:r>
        <w:rPr>
          <w:rFonts w:asciiTheme="minorHAnsi" w:eastAsiaTheme="minorEastAsia" w:hAnsiTheme="minorHAnsi" w:cstheme="minorBidi"/>
          <w:noProof/>
          <w:sz w:val="22"/>
          <w:szCs w:val="22"/>
          <w:lang w:val="en-US" w:eastAsia="zh-CN"/>
        </w:rPr>
        <w:tab/>
      </w:r>
      <w:r>
        <w:rPr>
          <w:noProof/>
        </w:rPr>
        <w:t>PRDCH termination]</w:t>
      </w:r>
      <w:r>
        <w:rPr>
          <w:noProof/>
        </w:rPr>
        <w:tab/>
      </w:r>
      <w:r>
        <w:rPr>
          <w:noProof/>
        </w:rPr>
        <w:fldChar w:fldCharType="begin"/>
      </w:r>
      <w:r>
        <w:rPr>
          <w:noProof/>
        </w:rPr>
        <w:instrText xml:space="preserve"> PAGEREF _Toc194050495 \h </w:instrText>
      </w:r>
      <w:r>
        <w:rPr>
          <w:noProof/>
        </w:rPr>
      </w:r>
      <w:r>
        <w:rPr>
          <w:noProof/>
        </w:rPr>
        <w:fldChar w:fldCharType="separate"/>
      </w:r>
      <w:r>
        <w:rPr>
          <w:noProof/>
        </w:rPr>
        <w:t>16</w:t>
      </w:r>
      <w:r>
        <w:rPr>
          <w:noProof/>
        </w:rPr>
        <w:fldChar w:fldCharType="end"/>
      </w:r>
    </w:p>
    <w:p w14:paraId="4F3548E1" w14:textId="38986D3A" w:rsidR="000B758F" w:rsidRDefault="000B758F">
      <w:pPr>
        <w:pStyle w:val="TOC3"/>
        <w:rPr>
          <w:rFonts w:asciiTheme="minorHAnsi" w:eastAsiaTheme="minorEastAsia" w:hAnsiTheme="minorHAnsi" w:cstheme="minorBidi"/>
          <w:noProof/>
          <w:sz w:val="22"/>
          <w:szCs w:val="22"/>
          <w:lang w:val="en-US" w:eastAsia="zh-CN"/>
        </w:rPr>
      </w:pPr>
      <w:r>
        <w:rPr>
          <w:noProof/>
        </w:rPr>
        <w:t>7.xr.3</w:t>
      </w:r>
      <w:r>
        <w:rPr>
          <w:rFonts w:asciiTheme="minorHAnsi" w:eastAsiaTheme="minorEastAsia" w:hAnsiTheme="minorHAnsi" w:cstheme="minorBidi"/>
          <w:noProof/>
          <w:sz w:val="22"/>
          <w:szCs w:val="22"/>
          <w:lang w:val="en-US" w:eastAsia="zh-CN"/>
        </w:rPr>
        <w:tab/>
      </w:r>
      <w:r>
        <w:rPr>
          <w:noProof/>
        </w:rPr>
        <w:t>Monitoring of R2D</w:t>
      </w:r>
      <w:r>
        <w:rPr>
          <w:noProof/>
        </w:rPr>
        <w:tab/>
      </w:r>
      <w:r>
        <w:rPr>
          <w:noProof/>
        </w:rPr>
        <w:fldChar w:fldCharType="begin"/>
      </w:r>
      <w:r>
        <w:rPr>
          <w:noProof/>
        </w:rPr>
        <w:instrText xml:space="preserve"> PAGEREF _Toc194050496 \h </w:instrText>
      </w:r>
      <w:r>
        <w:rPr>
          <w:noProof/>
        </w:rPr>
      </w:r>
      <w:r>
        <w:rPr>
          <w:noProof/>
        </w:rPr>
        <w:fldChar w:fldCharType="separate"/>
      </w:r>
      <w:r>
        <w:rPr>
          <w:noProof/>
        </w:rPr>
        <w:t>16</w:t>
      </w:r>
      <w:r>
        <w:rPr>
          <w:noProof/>
        </w:rPr>
        <w:fldChar w:fldCharType="end"/>
      </w:r>
    </w:p>
    <w:p w14:paraId="4A39C4E4" w14:textId="572360F3" w:rsidR="000B758F" w:rsidRDefault="000B758F">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_Toc194050497 \h </w:instrText>
      </w:r>
      <w:r>
        <w:rPr>
          <w:noProof/>
        </w:rPr>
      </w:r>
      <w:r>
        <w:rPr>
          <w:noProof/>
        </w:rPr>
        <w:fldChar w:fldCharType="separate"/>
      </w:r>
      <w:r>
        <w:rPr>
          <w:noProof/>
        </w:rPr>
        <w:t>16</w:t>
      </w:r>
      <w:r>
        <w:rPr>
          <w:noProof/>
        </w:rPr>
        <w:fldChar w:fldCharType="end"/>
      </w:r>
    </w:p>
    <w:p w14:paraId="0B9E3498" w14:textId="254340E9"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94050429"/>
      <w:bookmarkEnd w:id="14"/>
      <w:r w:rsidRPr="004D3578">
        <w:t>Foreword</w:t>
      </w:r>
      <w:bookmarkEnd w:id="15"/>
    </w:p>
    <w:p w14:paraId="2511FBFA" w14:textId="5BEFF027" w:rsidR="00080512" w:rsidRPr="004D3578" w:rsidRDefault="00080512">
      <w:r w:rsidRPr="000A43D0">
        <w:t xml:space="preserve">This Technical </w:t>
      </w:r>
      <w:bookmarkStart w:id="16" w:name="spectype3"/>
      <w:r w:rsidRPr="000A43D0">
        <w:t>Specification</w:t>
      </w:r>
      <w:bookmarkEnd w:id="16"/>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94050430"/>
      <w:bookmarkEnd w:id="18"/>
      <w:r w:rsidRPr="004D3578">
        <w:lastRenderedPageBreak/>
        <w:t>1</w:t>
      </w:r>
      <w:r w:rsidRPr="004D3578">
        <w:tab/>
        <w:t>Scope</w:t>
      </w:r>
      <w:bookmarkEnd w:id="19"/>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20" w:name="references"/>
      <w:bookmarkStart w:id="21" w:name="_Toc194050431"/>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653E52E2" w:rsidR="00525495" w:rsidRDefault="00525495" w:rsidP="00525495">
      <w:pPr>
        <w:pStyle w:val="EX"/>
      </w:pPr>
      <w:r>
        <w:t>[</w:t>
      </w:r>
      <w:r w:rsidR="003C6F30">
        <w:t>38211</w:t>
      </w:r>
      <w:r>
        <w:t>]</w:t>
      </w:r>
      <w:r>
        <w:tab/>
        <w:t>3GPP TS 38.211: "NR; Physical channels and modulation".</w:t>
      </w:r>
    </w:p>
    <w:p w14:paraId="1ADB5E43" w14:textId="1F746BE1" w:rsidR="00FD351D" w:rsidRDefault="00FD351D" w:rsidP="00FD351D">
      <w:pPr>
        <w:pStyle w:val="EX"/>
      </w:pPr>
      <w:r>
        <w:t>[38212]</w:t>
      </w:r>
      <w:r>
        <w:tab/>
        <w:t>3GPP TS 38.212: "</w:t>
      </w:r>
      <w:r w:rsidR="004E5E82" w:rsidRPr="004E5E82">
        <w:t>NR; Multiplexing and channel coding</w:t>
      </w:r>
      <w:r>
        <w:t>".</w:t>
      </w:r>
    </w:p>
    <w:p w14:paraId="6CBBEC21" w14:textId="0917A260" w:rsidR="00FD351D" w:rsidRPr="0059337E" w:rsidRDefault="00FD351D" w:rsidP="00FD351D">
      <w:pPr>
        <w:pStyle w:val="EX"/>
        <w:rPr>
          <w:lang w:val="en-US"/>
        </w:rPr>
      </w:pPr>
      <w:r>
        <w:t>[36212]</w:t>
      </w:r>
      <w:r>
        <w:tab/>
        <w:t>3GPP TS 36.212: "</w:t>
      </w:r>
      <w:r w:rsidR="004E5E82" w:rsidRPr="004E5E82">
        <w:t>Evolved Universal Terrestrial Radio Access (E-UTRA); Multiplexing and channel coding</w:t>
      </w:r>
      <w:r>
        <w:t>".</w:t>
      </w:r>
    </w:p>
    <w:p w14:paraId="303B6DCE" w14:textId="77777777" w:rsidR="00DC4AA8" w:rsidRDefault="00DC4AA8" w:rsidP="00DC4AA8">
      <w:pPr>
        <w:pStyle w:val="EX"/>
      </w:pPr>
      <w:r>
        <w:t>[38391]</w:t>
      </w:r>
      <w:r>
        <w:tab/>
        <w:t>3GPP TS 38.391: "</w:t>
      </w:r>
      <w:r w:rsidRPr="00124A29">
        <w:t>Ambient IoT Medium Access Control (MAC) protocol</w:t>
      </w:r>
      <w:r>
        <w:t>".</w:t>
      </w:r>
    </w:p>
    <w:p w14:paraId="22FE8D7B" w14:textId="1C3E06FB" w:rsidR="0059337E" w:rsidRDefault="0059337E" w:rsidP="00525495">
      <w:pPr>
        <w:pStyle w:val="EX"/>
      </w:pPr>
      <w:r>
        <w:t>[38194]</w:t>
      </w:r>
      <w:r>
        <w:tab/>
        <w:t>3GPP TS 38.194: "</w:t>
      </w:r>
      <w:r w:rsidRPr="0059337E">
        <w:t>Ambient IoT Base Station (BS) and Carrier-Wave (CW) node radio transmission and reception</w:t>
      </w:r>
      <w:r>
        <w:t>".</w:t>
      </w:r>
    </w:p>
    <w:p w14:paraId="24ACB616" w14:textId="77777777" w:rsidR="00080512" w:rsidRPr="004D3578" w:rsidRDefault="00080512">
      <w:pPr>
        <w:pStyle w:val="Heading1"/>
      </w:pPr>
      <w:bookmarkStart w:id="22" w:name="_Toc194050432"/>
      <w:r w:rsidRPr="004D3578">
        <w:t>3</w:t>
      </w:r>
      <w:bookmarkStart w:id="23" w:name="definitions"/>
      <w:bookmarkEnd w:id="23"/>
      <w:r w:rsidRPr="004D3578">
        <w:tab/>
        <w:t>Definitions</w:t>
      </w:r>
      <w:r w:rsidR="00602AEA">
        <w:t xml:space="preserve"> of terms, symbols and abbreviations</w:t>
      </w:r>
      <w:bookmarkEnd w:id="2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94050433"/>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94050434"/>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6EAC5D4D" w14:textId="597CC5EE"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4D813712" w14:textId="076DED07" w:rsidR="00EA4E31" w:rsidRDefault="000619BB"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680734D6" w14:textId="2A0E0B8F" w:rsidR="00EA4E31" w:rsidRDefault="000619BB"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0A679004" w:rsidR="00AE40CA" w:rsidRDefault="000619BB"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17DFD9AA" w14:textId="77777777" w:rsidR="00CB7BCE" w:rsidRDefault="000619BB" w:rsidP="00CB7BCE">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symb,CAP</m:t>
            </m:r>
          </m:sup>
        </m:sSubSup>
      </m:oMath>
      <w:r w:rsidR="00CB7BCE">
        <w:t xml:space="preserve"> </w:t>
      </w:r>
      <w:r w:rsidR="00CB7BCE">
        <w:tab/>
        <w:t>Number of chips per OFDM symbol for CAP</w:t>
      </w:r>
    </w:p>
    <w:p w14:paraId="420CAEFD" w14:textId="4AFE1A51" w:rsidR="009B7D59" w:rsidRPr="00B35F2F" w:rsidRDefault="000619BB"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symb,PRDCH</m:t>
            </m:r>
          </m:sup>
        </m:sSubSup>
      </m:oMath>
      <w:r w:rsidR="000E565D">
        <w:t xml:space="preserve"> </w:t>
      </w:r>
      <w:r w:rsidR="009B7D59">
        <w:tab/>
        <w:t>A number of chips</w:t>
      </w:r>
      <w:r w:rsidR="000F0D9F">
        <w:t xml:space="preserve"> per OFDM symbol</w:t>
      </w:r>
      <w:r w:rsidR="00E65ECC">
        <w:t xml:space="preserve"> </w:t>
      </w:r>
      <w:r w:rsidR="006D5737">
        <w:t>of PRDCH</w:t>
      </w:r>
      <w:r w:rsidR="009B7D59">
        <w:t xml:space="preserve"> determined from CAP </w:t>
      </w:r>
    </w:p>
    <w:p w14:paraId="0DDCD5FA" w14:textId="59933CE0" w:rsidR="00E91BFA" w:rsidRDefault="000619BB"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781AB1">
        <w:t>Minimum n</w:t>
      </w:r>
      <w:r w:rsidR="0051506F">
        <w:t>umber of physical resource blocks in R2D</w:t>
      </w:r>
    </w:p>
    <w:p w14:paraId="65EA4CED" w14:textId="77777777" w:rsidR="001C0C0E" w:rsidRDefault="000619BB"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93C17C8" w14:textId="0E5C3CFC" w:rsidR="000A76CF" w:rsidRDefault="000619BB"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039C3CCF" w14:textId="57EDF86F" w:rsidR="009266A1" w:rsidRPr="00941260" w:rsidRDefault="000619BB"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DB5F52E" w14:textId="2180A6C5" w:rsidR="00A03659" w:rsidRDefault="000619BB"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1A98C657" w:rsidR="0057370E" w:rsidRDefault="000619BB"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3093D047" w:rsidR="000A76CF" w:rsidRDefault="000619BB" w:rsidP="000A76CF">
      <w:pPr>
        <w:pStyle w:val="EW"/>
      </w:pPr>
      <m:oMath>
        <m:sSub>
          <m:sSubPr>
            <m:ctrlPr>
              <w:rPr>
                <w:rFonts w:ascii="Cambria Math" w:hAnsi="Cambria Math"/>
                <w:i/>
              </w:rPr>
            </m:ctrlPr>
          </m:sSubPr>
          <m:e>
            <m:r>
              <w:rPr>
                <w:rFonts w:ascii="Cambria Math" w:hAnsi="Cambria Math"/>
              </w:rPr>
              <m:t>z</m:t>
            </m:r>
          </m:e>
          <m:sub>
            <m:r>
              <w:rPr>
                <w:rFonts w:ascii="Cambria Math" w:hAnsi="Cambria Math"/>
              </w:rPr>
              <m:t>k,l</m:t>
            </m:r>
          </m:sub>
        </m:sSub>
      </m:oMath>
      <w:r w:rsidR="000A76CF">
        <w:tab/>
        <w:t xml:space="preserve">Value of resource element </w:t>
      </w:r>
      <m:oMath>
        <m:d>
          <m:dPr>
            <m:ctrlPr>
              <w:rPr>
                <w:rFonts w:ascii="Cambria Math" w:hAnsi="Cambria Math"/>
                <w:i/>
              </w:rPr>
            </m:ctrlPr>
          </m:dPr>
          <m:e>
            <m:r>
              <w:rPr>
                <w:rFonts w:ascii="Cambria Math" w:hAnsi="Cambria Math"/>
              </w:rPr>
              <m:t>k,l</m:t>
            </m:r>
          </m:e>
        </m:d>
      </m:oMath>
      <w:r w:rsidR="000A76CF">
        <w:t xml:space="preserve"> in R2D</w:t>
      </w:r>
    </w:p>
    <w:p w14:paraId="0DEC923D" w14:textId="2D382434" w:rsidR="00F671C8" w:rsidRDefault="000619BB"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p>
    <w:p w14:paraId="5E81C5C1" w14:textId="77777777" w:rsidR="00080512" w:rsidRPr="004D3578" w:rsidRDefault="00080512">
      <w:pPr>
        <w:pStyle w:val="Heading2"/>
      </w:pPr>
      <w:bookmarkStart w:id="26" w:name="_Toc194050435"/>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2C7104F4" w:rsidR="00AD44AF" w:rsidRDefault="00AD44AF">
      <w:pPr>
        <w:pStyle w:val="EW"/>
      </w:pPr>
      <w:r>
        <w:t>CRC</w:t>
      </w:r>
      <w:r>
        <w:tab/>
        <w:t>Cyclic redundancy check</w:t>
      </w:r>
    </w:p>
    <w:p w14:paraId="31D68F18" w14:textId="2543B8D3" w:rsidR="00E32A68" w:rsidRDefault="00E32A68">
      <w:pPr>
        <w:pStyle w:val="EW"/>
      </w:pPr>
      <w:r>
        <w:t>D2R</w:t>
      </w:r>
      <w:r>
        <w:tab/>
        <w:t>Device to reader</w:t>
      </w:r>
    </w:p>
    <w:p w14:paraId="5AB0B2DD" w14:textId="5533AB83" w:rsidR="00866FA1" w:rsidRDefault="00866FA1">
      <w:pPr>
        <w:pStyle w:val="EW"/>
      </w:pPr>
      <w:r>
        <w:t>D-TAS</w:t>
      </w:r>
      <w:r>
        <w:tab/>
        <w:t>D2R timing acquisition signal</w:t>
      </w:r>
    </w:p>
    <w:p w14:paraId="16A04C7F" w14:textId="3B6CDEEB" w:rsidR="00080512" w:rsidRDefault="00D402FC">
      <w:pPr>
        <w:pStyle w:val="EW"/>
      </w:pPr>
      <w:r>
        <w:t>IoT</w:t>
      </w:r>
      <w:r w:rsidR="00080512" w:rsidRPr="004D3578">
        <w:tab/>
      </w:r>
      <w:r>
        <w:t>Internet of Things</w:t>
      </w:r>
    </w:p>
    <w:p w14:paraId="0224B78C" w14:textId="2D845E82" w:rsidR="00C10515" w:rsidRDefault="00C10515">
      <w:pPr>
        <w:pStyle w:val="EW"/>
      </w:pPr>
      <w:r>
        <w:t>OFDM</w:t>
      </w:r>
      <w:r>
        <w:tab/>
        <w:t>Orthogonal frequency division multiplexing</w:t>
      </w:r>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00426353" w14:textId="024493A8" w:rsidR="005D04D9" w:rsidRDefault="005D04D9">
      <w:pPr>
        <w:pStyle w:val="EW"/>
      </w:pPr>
      <w:r>
        <w:t>SIP</w:t>
      </w:r>
      <w:r>
        <w:tab/>
        <w:t>Start indicator part of R-TAS</w:t>
      </w:r>
    </w:p>
    <w:p w14:paraId="1BE136BA" w14:textId="02201070" w:rsidR="00F50B04" w:rsidRPr="004D3578" w:rsidRDefault="00F50B04">
      <w:pPr>
        <w:pStyle w:val="EW"/>
      </w:pPr>
      <w:r>
        <w:t>SFS</w:t>
      </w:r>
      <w:r>
        <w:tab/>
        <w:t>Small frequency-shift</w:t>
      </w:r>
    </w:p>
    <w:p w14:paraId="1EA365ED" w14:textId="77777777" w:rsidR="00080512" w:rsidRPr="004D3578" w:rsidRDefault="00080512">
      <w:pPr>
        <w:pStyle w:val="EW"/>
      </w:pPr>
    </w:p>
    <w:p w14:paraId="2531C740" w14:textId="4B7C339B" w:rsidR="005F3282" w:rsidRDefault="00BE588A">
      <w:pPr>
        <w:pStyle w:val="Heading1"/>
      </w:pPr>
      <w:bookmarkStart w:id="27" w:name="clause4"/>
      <w:bookmarkStart w:id="28" w:name="_Toc194050436"/>
      <w:bookmarkEnd w:id="27"/>
      <w:r>
        <w:t>4</w:t>
      </w:r>
      <w:r w:rsidR="005F3282">
        <w:tab/>
      </w:r>
      <w:r w:rsidR="0050181F">
        <w:t xml:space="preserve">Time </w:t>
      </w:r>
      <w:r w:rsidR="00E2528A">
        <w:t>and frequency domain structures</w:t>
      </w:r>
      <w:bookmarkEnd w:id="28"/>
    </w:p>
    <w:p w14:paraId="515C06D4" w14:textId="5118193A" w:rsidR="005F3282" w:rsidRDefault="00F80F5A" w:rsidP="00411DAE">
      <w:pPr>
        <w:pStyle w:val="Heading2"/>
      </w:pPr>
      <w:bookmarkStart w:id="29" w:name="_Toc194050437"/>
      <w:r>
        <w:t>4.</w:t>
      </w:r>
      <w:r w:rsidR="003816FC">
        <w:t>x</w:t>
      </w:r>
      <w:r>
        <w:tab/>
        <w:t>General</w:t>
      </w:r>
      <w:bookmarkEnd w:id="29"/>
    </w:p>
    <w:p w14:paraId="24C988CF" w14:textId="5E5C3DF2" w:rsidR="00D278F3" w:rsidRDefault="00D278F3" w:rsidP="00D278F3">
      <w:r w:rsidRPr="00B56231">
        <w:t>Throughout this specification, unless otherwise noted</w:t>
      </w:r>
      <w:r w:rsidR="00F129F2" w:rsidRPr="00B56231">
        <w:t xml:space="preserve">, the size of various fields in the time domain </w:t>
      </w:r>
      <w:r w:rsidR="00140BC6">
        <w:t xml:space="preserve">for R2D </w:t>
      </w:r>
      <w:r w:rsidR="00F129F2" w:rsidRPr="00B56231">
        <w:t>is expressed in time units</w:t>
      </w:r>
      <w:r w:rsidR="00A03659">
        <w:t xml:space="preserve"> </w:t>
      </w:r>
      <w:commentRangeStart w:id="30"/>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sidR="00A03659">
        <w:t>.</w:t>
      </w:r>
      <w:r w:rsidR="00D44929">
        <w:t xml:space="preserve"> The </w:t>
      </w:r>
      <w:r w:rsidR="00D44929" w:rsidRPr="009438BC">
        <w:t xml:space="preserve">constant </w:t>
      </w:r>
      <m:oMath>
        <m:r>
          <w:rPr>
            <w:rFonts w:ascii="Cambria Math" w:hAnsi="Cambria Math"/>
          </w:rPr>
          <m:t>κ=64</m:t>
        </m:r>
      </m:oMath>
      <w:r w:rsidR="00D44929" w:rsidRPr="009438BC">
        <w:t>.</w:t>
      </w:r>
      <w:commentRangeEnd w:id="30"/>
      <w:r w:rsidR="009438BC">
        <w:rPr>
          <w:rStyle w:val="CommentReference"/>
        </w:rPr>
        <w:commentReference w:id="30"/>
      </w:r>
    </w:p>
    <w:p w14:paraId="61CE0963" w14:textId="65BB8927" w:rsidR="00DF7C96" w:rsidRDefault="00DF7C96" w:rsidP="00034546">
      <w:pPr>
        <w:pStyle w:val="Heading2"/>
      </w:pPr>
      <w:bookmarkStart w:id="31" w:name="_Toc194050438"/>
      <w:r>
        <w:t>4.</w:t>
      </w:r>
      <w:r w:rsidR="003816FC">
        <w:t>x</w:t>
      </w:r>
      <w:r>
        <w:tab/>
        <w:t>Chips</w:t>
      </w:r>
      <w:bookmarkEnd w:id="31"/>
    </w:p>
    <w:p w14:paraId="670F1FAE" w14:textId="08F56D42"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r>
          <w:rPr>
            <w:rFonts w:ascii="Cambria Math" w:hAnsi="Cambria Math"/>
          </w:rPr>
          <m:t>χ=0,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or respectively, and may be omitted where there is no risk of confusion. </w:t>
      </w:r>
    </w:p>
    <w:p w14:paraId="75740DC4" w14:textId="77777777" w:rsidR="00AC666D" w:rsidRDefault="00AC666D" w:rsidP="00AC666D">
      <w:pPr>
        <w:pStyle w:val="Heading2"/>
      </w:pPr>
      <w:bookmarkStart w:id="32" w:name="_Toc194050439"/>
      <w:r>
        <w:t>4.xd</w:t>
      </w:r>
      <w:r>
        <w:tab/>
        <w:t>D2R</w:t>
      </w:r>
      <w:bookmarkEnd w:id="32"/>
    </w:p>
    <w:p w14:paraId="00410C7F" w14:textId="7947B79E"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672907AD"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FE7B789" w14:textId="100D5B4B" w:rsidR="00F80F5A" w:rsidRDefault="00F80F5A" w:rsidP="001A3906">
      <w:pPr>
        <w:pStyle w:val="Heading2"/>
      </w:pPr>
      <w:bookmarkStart w:id="33" w:name="_Toc194050440"/>
      <w:r>
        <w:lastRenderedPageBreak/>
        <w:t>4.</w:t>
      </w:r>
      <w:r w:rsidR="003816FC">
        <w:t>xr</w:t>
      </w:r>
      <w:r>
        <w:tab/>
        <w:t>R2D</w:t>
      </w:r>
      <w:bookmarkEnd w:id="33"/>
    </w:p>
    <w:p w14:paraId="68812BA9" w14:textId="311CF7ED" w:rsidR="00D275C7" w:rsidRDefault="00D275C7" w:rsidP="00732134">
      <w:pPr>
        <w:pStyle w:val="Heading3"/>
      </w:pPr>
      <w:bookmarkStart w:id="34" w:name="_Toc194050441"/>
      <w:commentRangeStart w:id="35"/>
      <w:r>
        <w:t>4.</w:t>
      </w:r>
      <w:r w:rsidR="009E01AC">
        <w:t>xr</w:t>
      </w:r>
      <w:r>
        <w:t>.</w:t>
      </w:r>
      <w:r w:rsidR="00D86860">
        <w:t>1</w:t>
      </w:r>
      <w:commentRangeEnd w:id="35"/>
      <w:r w:rsidR="00C12000">
        <w:rPr>
          <w:rStyle w:val="CommentReference"/>
          <w:rFonts w:ascii="Times New Roman" w:hAnsi="Times New Roman"/>
        </w:rPr>
        <w:commentReference w:id="35"/>
      </w:r>
      <w:r>
        <w:tab/>
        <w:t>Time domain</w:t>
      </w:r>
      <w:bookmarkEnd w:id="34"/>
    </w:p>
    <w:p w14:paraId="29D317BD" w14:textId="2EBACF09" w:rsidR="00477E3D" w:rsidRDefault="0096211D" w:rsidP="00477E3D">
      <w:r>
        <w:t>R2D transmissions are organised into OFDM symbols. T</w:t>
      </w:r>
      <w:r w:rsidR="00EB599E" w:rsidRPr="00911E0B">
        <w:t>here are</w:t>
      </w:r>
      <w:r w:rsidR="00EB599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r>
              <w:rPr>
                <w:rFonts w:ascii="Cambria Math" w:hAnsi="Cambria Math"/>
              </w:rPr>
              <m:t>,</m:t>
            </m:r>
            <m:r>
              <m:rPr>
                <m:nor/>
              </m:rPr>
              <w:rPr>
                <w:rFonts w:ascii="Cambria Math" w:hAnsi="Cambria Math"/>
              </w:rPr>
              <m:t>CAP</m:t>
            </m:r>
          </m:sup>
        </m:sSubSup>
      </m:oMath>
      <w:r w:rsidR="00EB599E">
        <w:t xml:space="preserve"> chips during each OFDM symbol for R-TAS CAP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r>
              <w:rPr>
                <w:rFonts w:ascii="Cambria Math" w:hAnsi="Cambria Math"/>
              </w:rPr>
              <m:t>,</m:t>
            </m:r>
            <m:r>
              <m:rPr>
                <m:nor/>
              </m:rPr>
              <w:rPr>
                <w:rFonts w:ascii="Cambria Math" w:hAnsi="Cambria Math"/>
              </w:rPr>
              <m:t>PRDCH</m:t>
            </m:r>
          </m:sup>
        </m:sSubSup>
        <m:r>
          <w:rPr>
            <w:rFonts w:ascii="Cambria Math" w:hAnsi="Cambria Math"/>
          </w:rPr>
          <m:t>]</m:t>
        </m:r>
      </m:oMath>
      <w:r w:rsidR="00EB599E">
        <w:t xml:space="preserve"> chips as determined in clause 7.xr.1.2 during each OFDM symbol for PRDCH.</w:t>
      </w:r>
      <w:r w:rsidR="005653C6">
        <w:t xml:space="preserve"> </w:t>
      </w:r>
      <w:r w:rsidR="00477E3D">
        <w:t xml:space="preserve">The duration of a chip in R2D during OFDM symbol </w:t>
      </w:r>
      <m:oMath>
        <m:r>
          <w:rPr>
            <w:rFonts w:ascii="Cambria Math" w:hAnsi="Cambria Math"/>
          </w:rPr>
          <m:t>i</m:t>
        </m:r>
      </m:oMath>
      <w:r w:rsidR="00477E3D">
        <w:t xml:space="preserve"> is:</w:t>
      </w:r>
    </w:p>
    <w:p w14:paraId="701B88E7" w14:textId="454B1A5C" w:rsidR="005653C6" w:rsidRDefault="00477E3D" w:rsidP="006C1161">
      <w:pPr>
        <w:pStyle w:val="EQ"/>
      </w:pPr>
      <w:r>
        <w:tab/>
      </w:r>
      <m:oMath>
        <m:r>
          <m:rPr>
            <m:sty m:val="p"/>
          </m:rPr>
          <w:rPr>
            <w:rFonts w:ascii="Cambria Math" w:hAnsi="Cambria Math"/>
          </w:rPr>
          <m:t>[…]</m:t>
        </m:r>
      </m:oMath>
      <w:r>
        <w:t>.</w:t>
      </w:r>
    </w:p>
    <w:p w14:paraId="03619CAA" w14:textId="0A120AA4" w:rsidR="00C5353F" w:rsidRDefault="00627440" w:rsidP="00732134">
      <w:pPr>
        <w:pStyle w:val="Heading3"/>
      </w:pPr>
      <w:bookmarkStart w:id="36" w:name="_Toc194050442"/>
      <w:r>
        <w:t>4.</w:t>
      </w:r>
      <w:r w:rsidR="009E01AC">
        <w:t>xr</w:t>
      </w:r>
      <w:r>
        <w:t>.</w:t>
      </w:r>
      <w:r w:rsidR="00D86860">
        <w:t>2</w:t>
      </w:r>
      <w:r>
        <w:tab/>
      </w:r>
      <w:r w:rsidR="00732134">
        <w:t>Physical resources</w:t>
      </w:r>
      <w:bookmarkEnd w:id="36"/>
    </w:p>
    <w:p w14:paraId="366D465E" w14:textId="71C006BC" w:rsidR="00131D30" w:rsidRDefault="00627440" w:rsidP="002D29E0">
      <w:pPr>
        <w:pStyle w:val="Heading4"/>
      </w:pPr>
      <w:bookmarkStart w:id="37" w:name="_Toc194050443"/>
      <w:r>
        <w:t>[</w:t>
      </w:r>
      <w:r w:rsidR="00131D30">
        <w:t>4.</w:t>
      </w:r>
      <w:r w:rsidR="003816FC">
        <w:t>xr</w:t>
      </w:r>
      <w:r w:rsidR="00131D30">
        <w:t>.</w:t>
      </w:r>
      <w:r w:rsidR="00D86860">
        <w:t>2</w:t>
      </w:r>
      <w:r>
        <w:t>.</w:t>
      </w:r>
      <w:r w:rsidR="00D86860">
        <w:t>x</w:t>
      </w:r>
      <w:r w:rsidR="00131D30">
        <w:tab/>
        <w:t>Resource grid</w:t>
      </w:r>
      <w:r>
        <w:t>]</w:t>
      </w:r>
      <w:bookmarkEnd w:id="37"/>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56CECB68" w:rsidR="00911E0B" w:rsidRDefault="001F7AD7" w:rsidP="00911E0B">
      <w:r>
        <w:t xml:space="preserve">The subcarrier spacing </w:t>
      </w:r>
      <m:oMath>
        <m:r>
          <m:rPr>
            <m:sty m:val="p"/>
          </m:rPr>
          <w:rPr>
            <w:rFonts w:ascii="Cambria Math" w:hAnsi="Cambria Math"/>
          </w:rPr>
          <m:t>Δ</m:t>
        </m:r>
        <m:r>
          <w:rPr>
            <w:rFonts w:ascii="Cambria Math" w:hAnsi="Cambria Math"/>
          </w:rPr>
          <m:t xml:space="preserve">f=15 </m:t>
        </m:r>
        <m:r>
          <m:rPr>
            <m:nor/>
          </m:rPr>
          <w:rPr>
            <w:rFonts w:ascii="Cambria Math" w:hAnsi="Cambria Math"/>
          </w:rPr>
          <m:t>kHz</m:t>
        </m:r>
      </m:oMath>
      <w:r>
        <w:t>.</w:t>
      </w:r>
      <w:r w:rsidR="00911E0B" w:rsidRPr="00911E0B">
        <w:t xml:space="preserve"> </w:t>
      </w:r>
    </w:p>
    <w:p w14:paraId="1C3B2682" w14:textId="75600A25" w:rsidR="00CC069C" w:rsidRPr="00911E0B" w:rsidRDefault="00CC069C" w:rsidP="00CC069C">
      <w:r>
        <w:t xml:space="preserve">For </w:t>
      </w:r>
      <w:r w:rsidR="009A3EC3">
        <w:t>[</w:t>
      </w:r>
      <w:r>
        <w:t>in-band deployment</w:t>
      </w:r>
      <w:r w:rsidR="009A3EC3">
        <w:t>]</w:t>
      </w:r>
      <w:r>
        <w:t>, the</w:t>
      </w:r>
      <w:r w:rsidR="006D064B">
        <w:t xml:space="preserve"> device expects the</w:t>
      </w:r>
      <w:r>
        <w:t xml:space="preserve"> start of chip </w:t>
      </w:r>
      <m:oMath>
        <m:r>
          <w:rPr>
            <w:rFonts w:ascii="Cambria Math" w:hAnsi="Cambria Math"/>
          </w:rPr>
          <m:t>χ=0</m:t>
        </m:r>
      </m:oMath>
      <w:r>
        <w:t xml:space="preserve"> is aligned in time with the start of an NR OFDM symbol </w:t>
      </w:r>
      <w:commentRangeStart w:id="38"/>
      <m:oMath>
        <m:sSub>
          <m:sSubPr>
            <m:ctrlPr>
              <w:rPr>
                <w:rFonts w:ascii="Cambria Math" w:hAnsi="Cambria Math"/>
                <w:i/>
              </w:rPr>
            </m:ctrlPr>
          </m:sSubPr>
          <m:e>
            <m:r>
              <w:rPr>
                <w:rFonts w:ascii="Cambria Math" w:hAnsi="Cambria Math"/>
              </w:rPr>
              <m:t>l</m:t>
            </m:r>
          </m:e>
          <m:sub>
            <m:r>
              <m:rPr>
                <m:nor/>
              </m:rPr>
              <w:rPr>
                <w:rFonts w:ascii="Cambria Math" w:hAnsi="Cambria Math"/>
              </w:rPr>
              <m:t>NR</m:t>
            </m:r>
          </m:sub>
        </m:sSub>
        <m:r>
          <w:rPr>
            <w:rFonts w:ascii="Cambria Math" w:hAnsi="Cambria Math"/>
          </w:rPr>
          <m:t>=[…]</m:t>
        </m:r>
        <w:commentRangeEnd w:id="38"/>
        <m:r>
          <m:rPr>
            <m:sty m:val="p"/>
          </m:rPr>
          <w:rPr>
            <w:rStyle w:val="CommentReference"/>
          </w:rPr>
          <w:commentReference w:id="38"/>
        </m:r>
      </m:oMath>
      <w:r w:rsidR="00CB2C56">
        <w:t xml:space="preserve"> </w:t>
      </w:r>
      <w:r>
        <w:t>as defined in clause 4.3.2 of [38211, TS 38.211].</w:t>
      </w:r>
    </w:p>
    <w:p w14:paraId="55F96ACE" w14:textId="3EF36FB6" w:rsidR="00131D30" w:rsidRDefault="00627440" w:rsidP="002D29E0">
      <w:pPr>
        <w:pStyle w:val="Heading4"/>
      </w:pPr>
      <w:bookmarkStart w:id="39" w:name="_Toc194050444"/>
      <w:r>
        <w:t>[</w:t>
      </w:r>
      <w:r w:rsidR="00131D30">
        <w:t>4.</w:t>
      </w:r>
      <w:r w:rsidR="003816FC">
        <w:t>xr</w:t>
      </w:r>
      <w:r w:rsidR="00131D30">
        <w:t>.</w:t>
      </w:r>
      <w:r w:rsidR="00D86860">
        <w:t>2</w:t>
      </w:r>
      <w:r w:rsidR="009E01AC">
        <w:t>.</w:t>
      </w:r>
      <w:r w:rsidR="00D86860">
        <w:t>x</w:t>
      </w:r>
      <w:r w:rsidR="00131D30">
        <w:tab/>
        <w:t>Resource elements</w:t>
      </w:r>
      <w:r>
        <w:t>]</w:t>
      </w:r>
      <w:bookmarkEnd w:id="39"/>
    </w:p>
    <w:p w14:paraId="426F89AC" w14:textId="5C3E6785"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77EC61C4" w:rsidR="001F7AD7" w:rsidRDefault="001F7AD7" w:rsidP="001F7AD7">
      <w:r>
        <w:t xml:space="preserve">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5554A47A" w14:textId="11FF4B20" w:rsidR="0008082B" w:rsidRPr="001F7AD7" w:rsidRDefault="0008082B" w:rsidP="001F7AD7">
      <w:r>
        <w:t xml:space="preserve">The start of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is </w:t>
      </w:r>
      <w:r w:rsidR="00D73095">
        <w:t xml:space="preserve">aligned </w:t>
      </w:r>
      <w:r w:rsidR="00C93FEA">
        <w:t xml:space="preserve">in time </w:t>
      </w:r>
      <w:r w:rsidR="00D73095">
        <w:t>with</w:t>
      </w:r>
      <w:r>
        <w:t xml:space="preserve"> the start of chip </w:t>
      </w:r>
      <m:oMath>
        <m:r>
          <w:rPr>
            <w:rFonts w:ascii="Cambria Math" w:hAnsi="Cambria Math"/>
          </w:rPr>
          <m:t>χ=0</m:t>
        </m:r>
      </m:oMath>
      <w:r>
        <w:t>.</w:t>
      </w:r>
    </w:p>
    <w:p w14:paraId="18BD1D5B" w14:textId="5E391323" w:rsidR="00131D30" w:rsidRPr="00131D30" w:rsidRDefault="00131D30" w:rsidP="002D29E0">
      <w:pPr>
        <w:pStyle w:val="Heading4"/>
      </w:pPr>
      <w:bookmarkStart w:id="40" w:name="_Toc194050445"/>
      <w:r>
        <w:t>4.</w:t>
      </w:r>
      <w:r w:rsidR="003816FC">
        <w:t>xr</w:t>
      </w:r>
      <w:r>
        <w:t>.</w:t>
      </w:r>
      <w:r w:rsidR="00D86860">
        <w:t>2</w:t>
      </w:r>
      <w:r w:rsidR="00627440">
        <w:t>.</w:t>
      </w:r>
      <w:r w:rsidR="00D86860">
        <w:t>x</w:t>
      </w:r>
      <w:r>
        <w:tab/>
      </w:r>
      <w:r w:rsidR="002D29E0">
        <w:tab/>
      </w:r>
      <w:r w:rsidR="007A7F71">
        <w:t>Physical r</w:t>
      </w:r>
      <w:r>
        <w:t>esource blocks</w:t>
      </w:r>
      <w:bookmarkEnd w:id="40"/>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w:t>
      </w:r>
      <w:commentRangeStart w:id="41"/>
      <w:r w:rsidR="00B136C6">
        <w:t xml:space="preserve">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w:t>
      </w:r>
      <w:commentRangeEnd w:id="41"/>
      <w:r w:rsidR="006D3FBD">
        <w:rPr>
          <w:rStyle w:val="CommentReference"/>
        </w:rPr>
        <w:commentReference w:id="41"/>
      </w:r>
      <w:r w:rsidR="00B136C6">
        <w:t>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5A422888" w:rsidR="0045425E" w:rsidRDefault="0045425E" w:rsidP="0045425E">
      <w:r>
        <w:t xml:space="preserve">The minimum value of </w:t>
      </w:r>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 xml:space="preserve"> </m:t>
        </m:r>
      </m:oMath>
      <w:r w:rsidRPr="00325685">
        <w:t xml:space="preserve"> </w:t>
      </w:r>
      <w:r>
        <w:t>is as shown in Table 4.xr.2.x-1.</w:t>
      </w:r>
    </w:p>
    <w:p w14:paraId="29F60635" w14:textId="252207B6" w:rsidR="0045425E" w:rsidRDefault="0045425E" w:rsidP="0045425E">
      <w:pPr>
        <w:pStyle w:val="TH"/>
      </w:pPr>
      <w:r>
        <w:t>Table 4.xr.2.x-1: Minimum number of PRBs for R2D transmissions</w:t>
      </w:r>
    </w:p>
    <w:tbl>
      <w:tblPr>
        <w:tblStyle w:val="TableGrid"/>
        <w:tblW w:w="0" w:type="auto"/>
        <w:jc w:val="center"/>
        <w:tblLook w:val="04A0" w:firstRow="1" w:lastRow="0" w:firstColumn="1" w:lastColumn="0" w:noHBand="0" w:noVBand="1"/>
      </w:tblPr>
      <w:tblGrid>
        <w:gridCol w:w="3327"/>
        <w:gridCol w:w="1566"/>
      </w:tblGrid>
      <w:tr w:rsidR="0045425E" w14:paraId="599F0E5B" w14:textId="77777777" w:rsidTr="004E4F6F">
        <w:trPr>
          <w:jc w:val="center"/>
        </w:trPr>
        <w:tc>
          <w:tcPr>
            <w:tcW w:w="3327" w:type="dxa"/>
          </w:tcPr>
          <w:p w14:paraId="5E58D713" w14:textId="77777777" w:rsidR="0045425E" w:rsidRDefault="0045425E" w:rsidP="004E4F6F">
            <w:pPr>
              <w:pStyle w:val="TAH"/>
            </w:pPr>
            <w:r>
              <w:t>Number of chips per OFDM symbol [of…]</w:t>
            </w:r>
          </w:p>
        </w:tc>
        <w:tc>
          <w:tcPr>
            <w:tcW w:w="1566" w:type="dxa"/>
          </w:tcPr>
          <w:p w14:paraId="113FDA1C" w14:textId="77777777" w:rsidR="0045425E" w:rsidRDefault="0045425E" w:rsidP="004E4F6F">
            <w:pPr>
              <w:pStyle w:val="TAH"/>
            </w:pPr>
            <w:r>
              <w:t xml:space="preserve">Minimum </w:t>
            </w:r>
            <m:oMath>
              <m:sSubSup>
                <m:sSubSupPr>
                  <m:ctrlPr>
                    <w:rPr>
                      <w:rFonts w:ascii="Cambria Math" w:hAnsi="Cambria Math"/>
                    </w:rPr>
                  </m:ctrlPr>
                </m:sSubSupPr>
                <m:e>
                  <m:r>
                    <m:rPr>
                      <m:sty m:val="bi"/>
                    </m:rPr>
                    <w:rPr>
                      <w:rFonts w:ascii="Cambria Math" w:hAnsi="Cambria Math"/>
                    </w:rPr>
                    <m:t>N</m:t>
                  </m:r>
                </m:e>
                <m:sub>
                  <m:r>
                    <m:rPr>
                      <m:nor/>
                    </m:rPr>
                    <m:t>RB</m:t>
                  </m:r>
                </m:sub>
                <m:sup>
                  <m:r>
                    <m:rPr>
                      <m:nor/>
                    </m:rPr>
                    <m:t>R2D</m:t>
                  </m:r>
                </m:sup>
              </m:sSubSup>
            </m:oMath>
          </w:p>
        </w:tc>
      </w:tr>
      <w:tr w:rsidR="0045425E" w14:paraId="0D9D88B4" w14:textId="77777777" w:rsidTr="004E4F6F">
        <w:trPr>
          <w:jc w:val="center"/>
        </w:trPr>
        <w:tc>
          <w:tcPr>
            <w:tcW w:w="3327" w:type="dxa"/>
          </w:tcPr>
          <w:p w14:paraId="45F69D03" w14:textId="77777777" w:rsidR="0045425E" w:rsidRDefault="0045425E" w:rsidP="004E4F6F">
            <w:pPr>
              <w:pStyle w:val="TAC"/>
            </w:pPr>
          </w:p>
        </w:tc>
        <w:tc>
          <w:tcPr>
            <w:tcW w:w="1566" w:type="dxa"/>
          </w:tcPr>
          <w:p w14:paraId="20F261C5" w14:textId="77777777" w:rsidR="0045425E" w:rsidRDefault="0045425E" w:rsidP="004E4F6F">
            <w:pPr>
              <w:pStyle w:val="TAC"/>
            </w:pPr>
          </w:p>
        </w:tc>
      </w:tr>
      <w:tr w:rsidR="0045425E" w14:paraId="22C42475" w14:textId="77777777" w:rsidTr="004E4F6F">
        <w:trPr>
          <w:jc w:val="center"/>
        </w:trPr>
        <w:tc>
          <w:tcPr>
            <w:tcW w:w="3327" w:type="dxa"/>
          </w:tcPr>
          <w:p w14:paraId="6F921577" w14:textId="77777777" w:rsidR="0045425E" w:rsidRDefault="0045425E" w:rsidP="004E4F6F">
            <w:pPr>
              <w:pStyle w:val="TAC"/>
            </w:pPr>
          </w:p>
        </w:tc>
        <w:tc>
          <w:tcPr>
            <w:tcW w:w="1566" w:type="dxa"/>
          </w:tcPr>
          <w:p w14:paraId="524E5949" w14:textId="77777777" w:rsidR="0045425E" w:rsidRDefault="0045425E" w:rsidP="004E4F6F">
            <w:pPr>
              <w:pStyle w:val="TAC"/>
            </w:pPr>
          </w:p>
        </w:tc>
      </w:tr>
    </w:tbl>
    <w:p w14:paraId="1F13F91E" w14:textId="77777777" w:rsidR="0045425E" w:rsidRPr="0045425E" w:rsidRDefault="0045425E" w:rsidP="0045425E"/>
    <w:p w14:paraId="00E3D9C3" w14:textId="56A8D5BE" w:rsidR="00A54AD9" w:rsidRDefault="0088277F">
      <w:pPr>
        <w:pStyle w:val="Heading1"/>
      </w:pPr>
      <w:bookmarkStart w:id="42" w:name="_Toc194050446"/>
      <w:r>
        <w:t>5</w:t>
      </w:r>
      <w:r w:rsidR="00A54AD9">
        <w:tab/>
      </w:r>
      <w:r w:rsidR="005E7A9F">
        <w:t>O</w:t>
      </w:r>
      <w:r w:rsidR="00A54AD9">
        <w:t>perations</w:t>
      </w:r>
      <w:bookmarkEnd w:id="42"/>
    </w:p>
    <w:p w14:paraId="254AE179" w14:textId="675B58DE" w:rsidR="00A54AD9" w:rsidRDefault="0088277F" w:rsidP="00912B0D">
      <w:pPr>
        <w:pStyle w:val="Heading2"/>
      </w:pPr>
      <w:bookmarkStart w:id="43" w:name="_Toc194050447"/>
      <w:commentRangeStart w:id="44"/>
      <w:r>
        <w:t>5</w:t>
      </w:r>
      <w:r w:rsidR="00B855DD">
        <w:t>.</w:t>
      </w:r>
      <w:r w:rsidR="00705673">
        <w:t>1</w:t>
      </w:r>
      <w:commentRangeEnd w:id="44"/>
      <w:r w:rsidR="00090C66">
        <w:rPr>
          <w:rStyle w:val="CommentReference"/>
          <w:rFonts w:ascii="Times New Roman" w:hAnsi="Times New Roman"/>
        </w:rPr>
        <w:commentReference w:id="44"/>
      </w:r>
      <w:r w:rsidR="002771D0">
        <w:tab/>
      </w:r>
      <w:r w:rsidR="00A54AD9">
        <w:t>CRC calculation</w:t>
      </w:r>
      <w:bookmarkEnd w:id="43"/>
    </w:p>
    <w:p w14:paraId="2789A590" w14:textId="587EE344" w:rsidR="00760B07" w:rsidRDefault="00760B07" w:rsidP="00760B07">
      <w:r>
        <w:t>Denote the input bits to the CRC computation by</w:t>
      </w:r>
      <w:r w:rsidR="001E1DCD">
        <w:t xml:space="preserv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p</m:t>
            </m:r>
          </m:e>
          <m:sub>
            <m:r>
              <w:rPr>
                <w:rFonts w:ascii="Cambria Math" w:hAnsi="Cambria Math"/>
              </w:rPr>
              <m:t>L-1</m:t>
            </m:r>
          </m:sub>
        </m:sSub>
      </m:oMath>
      <w:r>
        <w:t xml:space="preserve">, where </w:t>
      </w:r>
      <m:oMath>
        <m:r>
          <w:rPr>
            <w:rFonts w:ascii="Cambria Math" w:hAnsi="Cambria Math"/>
          </w:rPr>
          <m:t>A</m:t>
        </m:r>
      </m:oMath>
      <w:r>
        <w:t xml:space="preserve">  is the size of the input sequence and</w:t>
      </w:r>
      <w:r w:rsidR="009C6CE9">
        <w:t xml:space="preserve"> </w:t>
      </w:r>
      <m:oMath>
        <m:r>
          <w:rPr>
            <w:rFonts w:ascii="Cambria Math" w:hAnsi="Cambria Math"/>
          </w:rPr>
          <m:t>L</m:t>
        </m:r>
      </m:oMath>
      <w:r w:rsidR="009C6CE9">
        <w:t xml:space="preserve"> </w:t>
      </w:r>
      <w:r>
        <w:t>is the number of parity bits. The parity bits are generated by one of the following cyclic generator polynomials:</w:t>
      </w:r>
    </w:p>
    <w:p w14:paraId="00EDDA85" w14:textId="0A21DAB4" w:rsidR="00A91C4C" w:rsidRDefault="00A91C4C" w:rsidP="00A91C4C">
      <w:pPr>
        <w:pStyle w:val="B1"/>
      </w:pPr>
      <w:r>
        <w:lastRenderedPageBreak/>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12F103A6" w14:textId="247F9EB4" w:rsidR="00A91C4C" w:rsidRDefault="00A91C4C" w:rsidP="00A91C4C">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30F7E994" w14:textId="77777777" w:rsidR="00700152" w:rsidRDefault="00A91C4C" w:rsidP="00700152">
      <w:r>
        <w:t>The encoding is performed in a systematic form, which means that in GF(2), the polynomial:</w:t>
      </w:r>
    </w:p>
    <w:p w14:paraId="0DCBD87C" w14:textId="46F671E7" w:rsidR="004A2348" w:rsidRPr="00700152" w:rsidRDefault="00700152" w:rsidP="00700152">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m:t>
            </m:r>
            <m:r>
              <m:rPr>
                <m:sty m:val="p"/>
              </m:rPr>
              <w:rPr>
                <w:rFonts w:ascii="Cambria Math" w:hAnsi="Cambria Math"/>
              </w:rPr>
              <m:t>-1</m:t>
            </m:r>
          </m:sub>
        </m:sSub>
      </m:oMath>
    </w:p>
    <w:p w14:paraId="41419BAD" w14:textId="77777777" w:rsidR="001E1DCD" w:rsidRDefault="00A91C4C" w:rsidP="00A91C4C">
      <w:r>
        <w:t>yields a remainder equal to 0 when divided by the corresponding CRC generator polynomial.</w:t>
      </w:r>
    </w:p>
    <w:p w14:paraId="5E5B32BE" w14:textId="77777777" w:rsidR="005E21C3" w:rsidRDefault="00A91C4C" w:rsidP="005E21C3">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1E1DCD">
        <w:t xml:space="preserve">, where </w:t>
      </w:r>
      <m:oMath>
        <m:r>
          <w:rPr>
            <w:rFonts w:ascii="Cambria Math" w:hAnsi="Cambria Math"/>
          </w:rPr>
          <m:t>B=A+L</m:t>
        </m:r>
      </m:oMath>
      <w:r w:rsidR="004A2348">
        <w:t xml:space="preserve">. The relation between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4A2348">
        <w:t xml:space="preserve"> and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4A2348">
        <w:t xml:space="preserve"> is:</w:t>
      </w:r>
    </w:p>
    <w:p w14:paraId="53A895FC" w14:textId="6FDA532E" w:rsidR="001971D1" w:rsidRPr="005E21C3" w:rsidRDefault="005E21C3" w:rsidP="005E21C3">
      <w:pPr>
        <w:pStyle w:val="EQ"/>
      </w:pPr>
      <w:r>
        <w:tab/>
      </w:r>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e>
          </m:mr>
        </m:m>
      </m:oMath>
    </w:p>
    <w:p w14:paraId="69AF5A4E" w14:textId="352F816C" w:rsidR="00A54AD9" w:rsidRDefault="0088277F" w:rsidP="00912B0D">
      <w:pPr>
        <w:pStyle w:val="Heading2"/>
      </w:pPr>
      <w:bookmarkStart w:id="45" w:name="_Toc194050448"/>
      <w:r>
        <w:t>5</w:t>
      </w:r>
      <w:r w:rsidR="00705673">
        <w:t>.2</w:t>
      </w:r>
      <w:r w:rsidR="002771D0">
        <w:tab/>
      </w:r>
      <w:r w:rsidR="00A54AD9">
        <w:t>Channel coding</w:t>
      </w:r>
      <w:bookmarkEnd w:id="45"/>
    </w:p>
    <w:p w14:paraId="7A84E446" w14:textId="16555AE1" w:rsidR="00FC3C74" w:rsidRPr="00FC3C74" w:rsidRDefault="00FC3C74" w:rsidP="00FC3C74">
      <w:r>
        <w:t>The bit sequence for a given block</w:t>
      </w:r>
      <w:r w:rsidR="00EB4A23">
        <w:t xml:space="preserve"> input</w:t>
      </w:r>
      <w:r>
        <w:t xml:space="preserve">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rsidR="00341AF1">
        <w:t xml:space="preserve">, where </w:t>
      </w:r>
      <m:oMath>
        <m:r>
          <w:rPr>
            <w:rFonts w:ascii="Cambria Math" w:hAnsi="Cambria Math"/>
          </w:rPr>
          <m:t>K</m:t>
        </m:r>
      </m:oMath>
      <w:r w:rsidR="00341AF1">
        <w:t xml:space="preserve"> is the number of bits to encode. </w:t>
      </w:r>
    </w:p>
    <w:p w14:paraId="787ABE2B" w14:textId="77777777" w:rsidR="00A4663B" w:rsidRDefault="00A4663B" w:rsidP="00A4663B">
      <w:r>
        <w:t>A tail biting convolutional code with constraint length 7 and coding rate 1/3 is defined.</w:t>
      </w:r>
    </w:p>
    <w:p w14:paraId="17DE70DC" w14:textId="77777777" w:rsidR="00A4663B" w:rsidRDefault="00A4663B" w:rsidP="00A4663B">
      <w:r>
        <w:t>The configuration of the convolutional encoder is presented in Figure 5.2-1.</w:t>
      </w:r>
    </w:p>
    <w:p w14:paraId="4B9C5780" w14:textId="2A3DDAEF" w:rsidR="00A4663B" w:rsidRDefault="00A4663B" w:rsidP="00A4663B">
      <w:r>
        <w:t xml:space="preserve">The initial value of the shift register of the encoder shall be set to the values corresponding to the </w:t>
      </w:r>
      <w:r w:rsidR="00AD34C8">
        <w:t>[</w:t>
      </w:r>
      <w:r>
        <w:t>last 6 information bits</w:t>
      </w:r>
      <w:r w:rsidR="00AD34C8">
        <w:t>]</w:t>
      </w:r>
      <w:r>
        <w:t xml:space="preserve">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7D5B074" w14:textId="77777777" w:rsidR="00A4663B" w:rsidRPr="00BC45EC" w:rsidRDefault="00A4663B" w:rsidP="00A4663B">
      <w:pPr>
        <w:pStyle w:val="EQ"/>
      </w:pPr>
      <w:r>
        <w:tab/>
      </w:r>
      <w:r w:rsidRPr="00BC45EC">
        <w:t>[</w:t>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r>
          <w:rPr>
            <w:rFonts w:ascii="Cambria Math" w:hAnsi="Cambria Math"/>
          </w:rPr>
          <m:t>…</m:t>
        </m:r>
      </m:oMath>
      <w:r>
        <w:t xml:space="preserve">] </w:t>
      </w:r>
    </w:p>
    <w:p w14:paraId="6BDF1BA5" w14:textId="77777777" w:rsidR="00A4663B" w:rsidRDefault="00A4663B" w:rsidP="00A4663B">
      <w:pPr>
        <w:pStyle w:val="TH"/>
      </w:pPr>
      <w:r>
        <w:rPr>
          <w:noProof/>
        </w:rPr>
        <w:drawing>
          <wp:inline distT="0" distB="0" distL="0" distR="0" wp14:anchorId="00C9E34E" wp14:editId="5C21CD2C">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69346A0C" w14:textId="77777777" w:rsidR="00A4663B" w:rsidRDefault="00A4663B" w:rsidP="00A4663B">
      <w:pPr>
        <w:pStyle w:val="TF"/>
      </w:pPr>
      <w:bookmarkStart w:id="46" w:name="_Ref443560933"/>
      <w:r>
        <w:t xml:space="preserve">Figure </w:t>
      </w:r>
      <w:bookmarkEnd w:id="46"/>
      <w:r>
        <w:t>5.2-1: Rate 1/3 tail biting convolutional encoder</w:t>
      </w:r>
    </w:p>
    <w:p w14:paraId="54059347" w14:textId="353DC0CD" w:rsidR="00341AF1" w:rsidRDefault="00341AF1" w:rsidP="00A74530">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t xml:space="preserve">, where </w:t>
      </w:r>
      <m:oMath>
        <m:r>
          <w:rPr>
            <w:rFonts w:ascii="Cambria Math" w:hAnsi="Cambria Math"/>
          </w:rPr>
          <m:t>D</m:t>
        </m:r>
      </m:oMath>
      <w:r>
        <w:t xml:space="preserve"> is the number of encoded bits per output stream of the encoder, </w:t>
      </w:r>
      <m:oMath>
        <m:r>
          <w:rPr>
            <w:rFonts w:ascii="Cambria Math" w:hAnsi="Cambria Math"/>
          </w:rPr>
          <m:t>i=0,1,2</m:t>
        </m:r>
      </m:oMath>
      <w:r>
        <w:t xml:space="preserve"> indexes the streams and </w:t>
      </w:r>
      <m:oMath>
        <m:r>
          <w:rPr>
            <w:rFonts w:ascii="Cambria Math" w:hAnsi="Cambria Math"/>
          </w:rPr>
          <m:t>D=K</m:t>
        </m:r>
      </m:oMath>
      <w:r>
        <w:t>.</w:t>
      </w:r>
    </w:p>
    <w:p w14:paraId="38DA3C4C" w14:textId="1E35B18F" w:rsidR="00A54AD9" w:rsidRDefault="0088277F" w:rsidP="00912B0D">
      <w:pPr>
        <w:pStyle w:val="Heading2"/>
      </w:pPr>
      <w:bookmarkStart w:id="47" w:name="_Toc194050449"/>
      <w:r>
        <w:t>5</w:t>
      </w:r>
      <w:r w:rsidR="00705673">
        <w:t>.3</w:t>
      </w:r>
      <w:r w:rsidR="00705673">
        <w:tab/>
      </w:r>
      <w:r w:rsidR="00A54AD9">
        <w:t>Sequence generation</w:t>
      </w:r>
      <w:bookmarkEnd w:id="47"/>
    </w:p>
    <w:p w14:paraId="0CE97FBD" w14:textId="2BC97FFD" w:rsidR="005E7A9F" w:rsidRDefault="005E7A9F" w:rsidP="005E7A9F">
      <w:pPr>
        <w:pStyle w:val="Heading2"/>
      </w:pPr>
      <w:bookmarkStart w:id="48" w:name="_Toc194050450"/>
      <w:r>
        <w:t>5.4</w:t>
      </w:r>
      <w:r>
        <w:tab/>
        <w:t>Modulation</w:t>
      </w:r>
      <w:r w:rsidR="005F5A20">
        <w:t xml:space="preserve"> mapp</w:t>
      </w:r>
      <w:r w:rsidR="00102479">
        <w:t>ing</w:t>
      </w:r>
      <w:r w:rsidR="005F5A20">
        <w:t xml:space="preserve"> </w:t>
      </w:r>
      <w:r w:rsidR="005C3FA4">
        <w:t>for</w:t>
      </w:r>
      <w:r>
        <w:t xml:space="preserve"> small frequency</w:t>
      </w:r>
      <w:r w:rsidR="00031FE8">
        <w:t xml:space="preserve"> </w:t>
      </w:r>
      <w:r>
        <w:t>shift</w:t>
      </w:r>
      <w:bookmarkEnd w:id="48"/>
    </w:p>
    <w:p w14:paraId="164DA055" w14:textId="6567DFF9" w:rsidR="00073F49" w:rsidRDefault="00073F49" w:rsidP="00073F49">
      <w:pPr>
        <w:pStyle w:val="Heading3"/>
      </w:pPr>
      <w:bookmarkStart w:id="49" w:name="_Toc194050451"/>
      <w:r>
        <w:t>5.4.1</w:t>
      </w:r>
      <w:r>
        <w:tab/>
        <w:t>OOK</w:t>
      </w:r>
      <w:bookmarkEnd w:id="49"/>
    </w:p>
    <w:p w14:paraId="6AE86819" w14:textId="39F78486" w:rsidR="00954695" w:rsidRDefault="005F5A20" w:rsidP="001E52E6">
      <w:r>
        <w:t>In case of OOK modulation</w:t>
      </w:r>
      <w:r w:rsidR="0089319A">
        <w:t xml:space="preserve"> for</w:t>
      </w:r>
      <w:r>
        <w:t xml:space="preserve">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w:t>
      </w:r>
      <w:r w:rsidR="005C3FA4">
        <w:t>element</w:t>
      </w:r>
      <w:r>
        <w:t xml:space="preserve">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w:t>
      </w:r>
      <w:r w:rsidR="005C3FA4">
        <w:t>mapped to modulation symbol</w:t>
      </w:r>
      <w:r w:rsidR="00954695">
        <w:t>s</w:t>
      </w:r>
      <w:r w:rsidR="005C3FA4">
        <w:t xml:space="preserve">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rsidR="005C3FA4">
        <w:t xml:space="preserve"> according to:</w:t>
      </w:r>
    </w:p>
    <w:p w14:paraId="6546DAC0" w14:textId="70E7E9B5" w:rsidR="00954695" w:rsidRPr="00073F49" w:rsidRDefault="000619BB" w:rsidP="001E52E6">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i</m:t>
              </m:r>
            </m:sub>
          </m:sSub>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16B7A5C2" w14:textId="5CEF6F71" w:rsidR="00073F49" w:rsidRDefault="00073F49" w:rsidP="00073F49">
      <w:pPr>
        <w:pStyle w:val="Heading3"/>
      </w:pPr>
      <w:bookmarkStart w:id="50" w:name="_Toc194050452"/>
      <w:r>
        <w:lastRenderedPageBreak/>
        <w:t>5.4.2</w:t>
      </w:r>
      <w:r>
        <w:tab/>
        <w:t>BPSK</w:t>
      </w:r>
      <w:bookmarkEnd w:id="50"/>
    </w:p>
    <w:p w14:paraId="4AD55424" w14:textId="576920E5" w:rsidR="00073F49" w:rsidRDefault="00073F49" w:rsidP="00073F49">
      <w:r>
        <w:t xml:space="preserve">In case of </w:t>
      </w:r>
      <w:r w:rsidR="00105B6B">
        <w:t>BPS</w:t>
      </w:r>
      <w:r>
        <w:t xml:space="preserve">K modulation </w:t>
      </w:r>
      <w:r w:rsidR="0089319A">
        <w:t>for</w:t>
      </w:r>
      <w:r>
        <w:t xml:space="preserve">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75BDDE22" w14:textId="3413BC95" w:rsidR="00105B6B" w:rsidRPr="00073F49" w:rsidRDefault="000619BB" w:rsidP="00105B6B">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sSub>
            <m:sSubPr>
              <m:ctrlPr>
                <w:rPr>
                  <w:rFonts w:ascii="Cambria Math" w:hAnsi="Cambria Math"/>
                </w:rPr>
              </m:ctrlPr>
            </m:sSubPr>
            <m:e>
              <m:r>
                <w:rPr>
                  <w:rFonts w:ascii="Cambria Math" w:hAnsi="Cambria Math"/>
                </w:rPr>
                <m:t>2v</m:t>
              </m:r>
            </m:e>
            <m:sub>
              <m:r>
                <w:rPr>
                  <w:rFonts w:ascii="Cambria Math" w:hAnsi="Cambria Math"/>
                </w:rPr>
                <m:t>i</m:t>
              </m:r>
            </m:sub>
          </m:sSub>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354AD469" w14:textId="6819A939" w:rsidR="00340B97" w:rsidRDefault="00340B97" w:rsidP="00CE3336">
      <w:pPr>
        <w:pStyle w:val="Heading2"/>
      </w:pPr>
      <w:bookmarkStart w:id="51" w:name="_Toc194050453"/>
      <w:r>
        <w:t>5.5</w:t>
      </w:r>
      <w:r>
        <w:tab/>
        <w:t xml:space="preserve">Line </w:t>
      </w:r>
      <w:r w:rsidR="00777AB4">
        <w:t>encoding</w:t>
      </w:r>
      <w:bookmarkEnd w:id="51"/>
    </w:p>
    <w:p w14:paraId="5AE5B28F" w14:textId="34281C0B" w:rsidR="00340B97" w:rsidRDefault="00340B97" w:rsidP="003A0B04">
      <w:pPr>
        <w:pStyle w:val="Heading3"/>
      </w:pPr>
      <w:bookmarkStart w:id="52" w:name="_Toc194050454"/>
      <w:r>
        <w:t>5.5.1</w:t>
      </w:r>
      <w:r>
        <w:tab/>
        <w:t>Manchester</w:t>
      </w:r>
      <w:bookmarkEnd w:id="52"/>
    </w:p>
    <w:p w14:paraId="18A68F97" w14:textId="0B6C7829" w:rsidR="0020339D" w:rsidRDefault="00962033" w:rsidP="00962033">
      <w:r>
        <w:t>In case of Manchester line encoding,</w:t>
      </w:r>
      <w:r w:rsidR="00470DF1">
        <w:t xml:space="preserve"> for</w:t>
      </w:r>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w:t>
      </w:r>
      <w:r w:rsidR="006E50BD">
        <w:t>the encoder output is</w:t>
      </w:r>
      <w:r>
        <w:t xml:space="preserve">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r w:rsidR="0020339D">
        <w:t>:</w:t>
      </w:r>
    </w:p>
    <w:p w14:paraId="1932DE75" w14:textId="0DAEF89B" w:rsidR="00962033" w:rsidRPr="00962033" w:rsidRDefault="0020339D" w:rsidP="0020339D">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sSub>
          <m:sSubPr>
            <m:ctrlPr>
              <w:rPr>
                <w:rFonts w:ascii="Cambria Math" w:hAnsi="Cambria Math"/>
              </w:rPr>
            </m:ctrlPr>
          </m:sSubPr>
          <m:e>
            <m:r>
              <w:rPr>
                <w:rFonts w:ascii="Cambria Math" w:hAnsi="Cambria Math"/>
              </w:rPr>
              <m:t>v</m:t>
            </m:r>
          </m:e>
          <m:sub>
            <m:r>
              <w:rPr>
                <w:rFonts w:ascii="Cambria Math" w:hAnsi="Cambria Math"/>
              </w:rPr>
              <m:t>i</m:t>
            </m:r>
          </m:sub>
        </m:sSub>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33F92577" w14:textId="6248B026" w:rsidR="002771D0" w:rsidRDefault="0088277F" w:rsidP="002771D0">
      <w:pPr>
        <w:pStyle w:val="Heading1"/>
      </w:pPr>
      <w:bookmarkStart w:id="53" w:name="_Toc194050455"/>
      <w:r>
        <w:t>6</w:t>
      </w:r>
      <w:r w:rsidR="002771D0">
        <w:tab/>
        <w:t xml:space="preserve">Physical channels and signals </w:t>
      </w:r>
      <w:r w:rsidR="000576F9">
        <w:t>generation</w:t>
      </w:r>
      <w:bookmarkEnd w:id="53"/>
    </w:p>
    <w:p w14:paraId="78860CC7" w14:textId="7F2B7CED" w:rsidR="002771D0" w:rsidRDefault="0088277F" w:rsidP="00912B0D">
      <w:pPr>
        <w:pStyle w:val="Heading2"/>
      </w:pPr>
      <w:bookmarkStart w:id="54" w:name="_Toc194050456"/>
      <w:r>
        <w:t>6</w:t>
      </w:r>
      <w:r w:rsidR="002771D0">
        <w:t>.1</w:t>
      </w:r>
      <w:r w:rsidR="002771D0">
        <w:tab/>
        <w:t>D2R</w:t>
      </w:r>
      <w:bookmarkEnd w:id="54"/>
    </w:p>
    <w:p w14:paraId="334FC1E1" w14:textId="3008499C" w:rsidR="006044F2" w:rsidRDefault="0088277F" w:rsidP="006044F2">
      <w:pPr>
        <w:pStyle w:val="Heading3"/>
      </w:pPr>
      <w:bookmarkStart w:id="55" w:name="_Toc194050457"/>
      <w:r>
        <w:t>6</w:t>
      </w:r>
      <w:r w:rsidR="006044F2">
        <w:t>.1.</w:t>
      </w:r>
      <w:r w:rsidR="00E67053">
        <w:t>1</w:t>
      </w:r>
      <w:r w:rsidR="006044F2">
        <w:tab/>
        <w:t>Overview</w:t>
      </w:r>
      <w:bookmarkEnd w:id="55"/>
    </w:p>
    <w:p w14:paraId="0EB7D50E" w14:textId="77777777"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51763519" w14:textId="77777777" w:rsidR="006044F2" w:rsidRDefault="006044F2" w:rsidP="006044F2">
      <w:pPr>
        <w:pStyle w:val="B1"/>
      </w:pPr>
      <w:r>
        <w:t>-</w:t>
      </w:r>
      <w:r>
        <w:tab/>
        <w:t>D2R timing acquisition signal, D-TAS</w:t>
      </w:r>
    </w:p>
    <w:p w14:paraId="3EDFE7A2" w14:textId="77777777" w:rsidR="006044F2" w:rsidRPr="00C30BB5" w:rsidRDefault="006044F2" w:rsidP="006044F2">
      <w:pPr>
        <w:pStyle w:val="B1"/>
      </w:pPr>
      <w:r>
        <w:t>-</w:t>
      </w:r>
      <w:r>
        <w:tab/>
        <w:t>D2R midamble</w:t>
      </w:r>
    </w:p>
    <w:p w14:paraId="61E7F743" w14:textId="7B89DFAD" w:rsidR="006044F2" w:rsidRDefault="0088277F" w:rsidP="00F82984">
      <w:pPr>
        <w:pStyle w:val="Heading3"/>
      </w:pPr>
      <w:bookmarkStart w:id="56" w:name="_Toc194050458"/>
      <w:r>
        <w:t>6</w:t>
      </w:r>
      <w:r w:rsidR="00F82984">
        <w:t>.1.</w:t>
      </w:r>
      <w:r w:rsidR="00487979">
        <w:t>x</w:t>
      </w:r>
      <w:r w:rsidR="00F82984">
        <w:tab/>
        <w:t>PDRCH</w:t>
      </w:r>
      <w:bookmarkEnd w:id="56"/>
    </w:p>
    <w:p w14:paraId="5B63D1DD" w14:textId="2195135A" w:rsidR="00A00BBA" w:rsidRPr="00A00BBA" w:rsidRDefault="00FB1682" w:rsidP="00A00BBA">
      <w:r>
        <w:t xml:space="preserve">Data and control streams from/to the MAC layer are encoded/decoded to offer services over the radio transmission link. </w:t>
      </w:r>
      <w:r w:rsidR="00A00BBA">
        <w:t xml:space="preserve">Data arrives to the generation </w:t>
      </w:r>
      <w:r w:rsidR="00C2773A">
        <w:t>unit</w:t>
      </w:r>
      <w:r w:rsidR="00A00BBA">
        <w:t xml:space="preserve"> in the form of a block of bits from higher layers</w:t>
      </w:r>
      <w:r w:rsidR="006A7D4A">
        <w:t xml:space="preserve">, termed </w:t>
      </w:r>
      <w:commentRangeStart w:id="57"/>
      <w:r w:rsidR="006A7D4A">
        <w:t>a D2R block</w:t>
      </w:r>
      <w:commentRangeEnd w:id="57"/>
      <w:r w:rsidR="0039389A">
        <w:rPr>
          <w:rStyle w:val="CommentReference"/>
        </w:rPr>
        <w:commentReference w:id="57"/>
      </w:r>
      <w:r>
        <w:t xml:space="preserve">. </w:t>
      </w:r>
      <w:r w:rsidR="006D01D6">
        <w:t xml:space="preserve">The following steps are identified for each </w:t>
      </w:r>
      <w:r w:rsidR="006A1821">
        <w:t>D2R block</w:t>
      </w:r>
      <w:r>
        <w:t>.</w:t>
      </w:r>
      <w:r w:rsidR="00CB5F70" w:rsidRPr="00CB5F70">
        <w:t xml:space="preserve"> </w:t>
      </w:r>
      <w:r w:rsidR="00CB5F70">
        <w:t xml:space="preserve">Denote the bits in a D2R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rsidR="00CB5F70">
        <w:t xml:space="preserve">, where </w:t>
      </w:r>
      <m:oMath>
        <m:r>
          <w:rPr>
            <w:rFonts w:ascii="Cambria Math" w:hAnsi="Cambria Math"/>
          </w:rPr>
          <m:t>A</m:t>
        </m:r>
      </m:oMath>
      <w:r w:rsidR="00CB5F70">
        <w:t xml:space="preserve"> is the payload size.</w:t>
      </w:r>
    </w:p>
    <w:p w14:paraId="7227AC87" w14:textId="17F7B960" w:rsidR="005C26BF" w:rsidRDefault="005C26BF" w:rsidP="002708E9">
      <w:pPr>
        <w:pStyle w:val="Heading4"/>
      </w:pPr>
      <w:bookmarkStart w:id="58" w:name="_Toc194050459"/>
      <w:commentRangeStart w:id="59"/>
      <w:r>
        <w:t>[</w:t>
      </w:r>
      <w:r w:rsidR="0088277F">
        <w:t>6</w:t>
      </w:r>
      <w:r>
        <w:t>.1.</w:t>
      </w:r>
      <w:r w:rsidR="00487979">
        <w:t>x</w:t>
      </w:r>
      <w:r>
        <w:t>.x</w:t>
      </w:r>
      <w:r>
        <w:tab/>
      </w:r>
      <w:r w:rsidR="00462A07">
        <w:t>D2R control information and multiplexing</w:t>
      </w:r>
      <w:r>
        <w:t>]</w:t>
      </w:r>
      <w:commentRangeEnd w:id="59"/>
      <w:r w:rsidR="004E5BD5">
        <w:rPr>
          <w:rStyle w:val="CommentReference"/>
          <w:rFonts w:ascii="Times New Roman" w:hAnsi="Times New Roman"/>
        </w:rPr>
        <w:commentReference w:id="59"/>
      </w:r>
      <w:bookmarkEnd w:id="58"/>
    </w:p>
    <w:p w14:paraId="35DA79B9" w14:textId="068673CA" w:rsidR="00C578D5" w:rsidRDefault="0088277F" w:rsidP="002708E9">
      <w:pPr>
        <w:pStyle w:val="Heading4"/>
      </w:pPr>
      <w:bookmarkStart w:id="60" w:name="_Toc194050460"/>
      <w:r>
        <w:t>6</w:t>
      </w:r>
      <w:r w:rsidR="00704232">
        <w:t>.</w:t>
      </w:r>
      <w:r w:rsidR="00C578D5">
        <w:t>1.</w:t>
      </w:r>
      <w:r w:rsidR="00487979">
        <w:t>x</w:t>
      </w:r>
      <w:r w:rsidR="00C578D5">
        <w:t>.</w:t>
      </w:r>
      <w:r w:rsidR="00B94536">
        <w:t>x</w:t>
      </w:r>
      <w:r w:rsidR="00C578D5">
        <w:tab/>
        <w:t>CRC attachment</w:t>
      </w:r>
      <w:r w:rsidR="00424480">
        <w:t xml:space="preserve"> or omission</w:t>
      </w:r>
      <w:bookmarkEnd w:id="60"/>
    </w:p>
    <w:p w14:paraId="094F3490" w14:textId="059ADF17" w:rsidR="00540E31" w:rsidRDefault="00540E31" w:rsidP="00424480">
      <w:r>
        <w:t>Only if [</w:t>
      </w:r>
      <m:oMath>
        <m:r>
          <w:rPr>
            <w:rFonts w:ascii="Cambria Math" w:hAnsi="Cambria Math"/>
          </w:rPr>
          <m:t>A≤Y</m:t>
        </m:r>
      </m:oMath>
      <w:r>
        <w:t xml:space="preserve"> or ….] no CRC attachment is performed</w:t>
      </w:r>
      <w:r w:rsidR="007C4CEC">
        <w:t xml:space="preserve">. </w:t>
      </w:r>
      <w:r w:rsidR="004822CB">
        <w:t>In this case, t</w:t>
      </w:r>
      <w:r>
        <w:t xml:space="preserve">he entire D2R block is </w:t>
      </w:r>
      <w:r w:rsidR="007C4CEC">
        <w:t>re-</w:t>
      </w:r>
      <w:r>
        <w:t xml:space="preserve">denoted as the bits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m:t>
        </m:r>
      </m:oMath>
      <w:r>
        <w:t xml:space="preserve">, and the remainder of this clause </w:t>
      </w:r>
      <w:r w:rsidR="00AE120F">
        <w:t>shall be</w:t>
      </w:r>
      <w:r>
        <w:t xml:space="preserve"> omitted.</w:t>
      </w:r>
    </w:p>
    <w:p w14:paraId="2C172554" w14:textId="3EFECE47" w:rsidR="00AD44AF" w:rsidRDefault="00540E31" w:rsidP="00E8500A">
      <w:r>
        <w:t>Otherwise, e</w:t>
      </w:r>
      <w:r w:rsidR="00AD44AF">
        <w:t xml:space="preserve">rror detection is provided for </w:t>
      </w:r>
      <w:r>
        <w:t>the</w:t>
      </w:r>
      <w:r w:rsidR="00AD44AF">
        <w:t xml:space="preserve"> </w:t>
      </w:r>
      <w:r w:rsidR="006A7D4A">
        <w:t>D2R block</w:t>
      </w:r>
      <w:r w:rsidR="009F56AE">
        <w:t xml:space="preserve"> </w:t>
      </w:r>
      <w:r w:rsidR="00AD44AF">
        <w:t>through a CRC.</w:t>
      </w:r>
    </w:p>
    <w:p w14:paraId="02DE6EC8" w14:textId="4E2E2640" w:rsidR="00124A29" w:rsidRDefault="00A00BBA" w:rsidP="00E8500A">
      <w:r>
        <w:t xml:space="preserve">The entire </w:t>
      </w:r>
      <w:r w:rsidR="006A7D4A">
        <w:t>D2R block</w:t>
      </w:r>
      <w:r>
        <w:t xml:space="preserve"> </w:t>
      </w:r>
      <w:r w:rsidR="004A7B4A">
        <w:t>shall be use</w:t>
      </w:r>
      <w:r>
        <w:t xml:space="preserve">d </w:t>
      </w:r>
      <w:r w:rsidR="00124A29">
        <w:t>to calculate the CRC parity bits.</w:t>
      </w:r>
      <w:r w:rsidR="00491BE9">
        <w:t xml:space="preserve"> </w:t>
      </w:r>
      <w:r w:rsidR="009F56AE">
        <w:t>Denote t</w:t>
      </w:r>
      <w:r w:rsidR="00124A29">
        <w:t xml:space="preserve">he parity bits by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L-1</m:t>
            </m:r>
          </m:sub>
        </m:sSub>
      </m:oMath>
      <w:r w:rsidR="009F56AE">
        <w:t>, where</w:t>
      </w:r>
      <w:r w:rsidR="00124A29">
        <w:t xml:space="preserve"> </w:t>
      </w:r>
      <m:oMath>
        <m:r>
          <w:rPr>
            <w:rFonts w:ascii="Cambria Math" w:hAnsi="Cambria Math"/>
          </w:rPr>
          <m:t>L</m:t>
        </m:r>
      </m:oMath>
      <w:r w:rsidR="00124A29">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00124A29">
        <w:t xml:space="preserve"> is mapped to the most </w:t>
      </w:r>
      <w:r w:rsidR="00671A8C">
        <w:t>significant</w:t>
      </w:r>
      <w:r w:rsidR="00124A29">
        <w:t xml:space="preserve"> bit of the </w:t>
      </w:r>
      <w:r w:rsidR="006A7D4A">
        <w:t>D2R block</w:t>
      </w:r>
      <w:r w:rsidR="00124A29">
        <w:t xml:space="preserve"> as defined in clause 6.1.1 of [38391, TS 38.391]</w:t>
      </w:r>
      <w:r w:rsidR="00671A8C">
        <w:t>.</w:t>
      </w:r>
    </w:p>
    <w:p w14:paraId="2338E600" w14:textId="78A1723E" w:rsidR="00671A8C" w:rsidRDefault="00671A8C" w:rsidP="00E8500A">
      <w:r>
        <w:t xml:space="preserve">The parity bits </w:t>
      </w:r>
      <w:r w:rsidR="00AE120F">
        <w:t>shall be</w:t>
      </w:r>
      <w:r>
        <w:t xml:space="preserve"> computed and attached to the </w:t>
      </w:r>
      <w:r w:rsidR="00733F37">
        <w:t>D2R block</w:t>
      </w:r>
      <w:r>
        <w:t xml:space="preserve"> according to clause 5.1</w:t>
      </w:r>
      <w:r w:rsidR="009F56AE">
        <w:t xml:space="preserve">, by setting </w:t>
      </w:r>
      <m:oMath>
        <m:r>
          <w:rPr>
            <w:rFonts w:ascii="Cambria Math" w:hAnsi="Cambria Math"/>
          </w:rPr>
          <m:t>L</m:t>
        </m:r>
      </m:oMath>
      <w:r w:rsidR="009F56AE">
        <w:t xml:space="preserve"> to 16 bits if </w:t>
      </w:r>
      <m:oMath>
        <m:r>
          <w:rPr>
            <w:rFonts w:ascii="Cambria Math" w:hAnsi="Cambria Math"/>
          </w:rPr>
          <m:t>A&gt;X</m:t>
        </m:r>
      </m:oMath>
      <w:r w:rsidR="009F56AE">
        <w:t xml:space="preserve">; and by setting </w:t>
      </w:r>
      <m:oMath>
        <m:r>
          <w:rPr>
            <w:rFonts w:ascii="Cambria Math" w:hAnsi="Cambria Math"/>
          </w:rPr>
          <m:t>L</m:t>
        </m:r>
      </m:oMath>
      <w:r w:rsidR="009F56AE">
        <w:t xml:space="preserve"> to 6 bits otherwise.</w:t>
      </w:r>
    </w:p>
    <w:p w14:paraId="2AE9F6C8" w14:textId="26315483" w:rsidR="00491BE9" w:rsidRPr="00124A29" w:rsidRDefault="00491BE9" w:rsidP="00E8500A">
      <w:r>
        <w:lastRenderedPageBreak/>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C23EA0">
        <w:t xml:space="preserve">, where </w:t>
      </w:r>
      <m:oMath>
        <m:r>
          <w:rPr>
            <w:rFonts w:ascii="Cambria Math" w:hAnsi="Cambria Math"/>
          </w:rPr>
          <m:t>B=A+L</m:t>
        </m:r>
      </m:oMath>
      <w:r w:rsidR="00C23EA0">
        <w:t>.</w:t>
      </w:r>
    </w:p>
    <w:p w14:paraId="0FA451B0" w14:textId="13BF7137" w:rsidR="00C578D5" w:rsidRDefault="0088277F" w:rsidP="002708E9">
      <w:pPr>
        <w:pStyle w:val="Heading4"/>
      </w:pPr>
      <w:bookmarkStart w:id="61" w:name="_Toc194050461"/>
      <w:r>
        <w:t>6</w:t>
      </w:r>
      <w:r w:rsidR="00704232">
        <w:t>.</w:t>
      </w:r>
      <w:r w:rsidR="00C578D5">
        <w:t>1.</w:t>
      </w:r>
      <w:r w:rsidR="00487979">
        <w:t>x</w:t>
      </w:r>
      <w:r w:rsidR="00C578D5">
        <w:t>.</w:t>
      </w:r>
      <w:r w:rsidR="00B94536">
        <w:t>x</w:t>
      </w:r>
      <w:r w:rsidR="00C578D5">
        <w:tab/>
        <w:t>Block repetition</w:t>
      </w:r>
      <w:bookmarkEnd w:id="61"/>
    </w:p>
    <w:p w14:paraId="0F8C9D7D" w14:textId="0EF6CD0F" w:rsidR="00BB3E2D" w:rsidRDefault="00620AF1" w:rsidP="00620AF1">
      <w:r>
        <w:t xml:space="preserve">The bits inputs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D2R block </w:t>
      </w:r>
      <w:r w:rsidR="002C1814">
        <w:t>including CRC parity bits, if applicable</w:t>
      </w:r>
      <w:r>
        <w:t>.</w:t>
      </w:r>
    </w:p>
    <w:p w14:paraId="00D1D5FB" w14:textId="3CAC9566"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w:t>
      </w:r>
      <w:commentRangeStart w:id="62"/>
      <w:r w:rsidR="00293E7A">
        <w:t>block repetition factor</w:t>
      </w:r>
      <w:r w:rsidR="0049626B">
        <w:t xml:space="preserve"> </w:t>
      </w:r>
      <w:commentRangeEnd w:id="62"/>
      <w:r w:rsidR="00412577">
        <w:rPr>
          <w:rStyle w:val="CommentReference"/>
        </w:rPr>
        <w:commentReference w:id="62"/>
      </w:r>
      <w:r w:rsidR="0049626B">
        <w:t>and:</w:t>
      </w:r>
    </w:p>
    <w:p w14:paraId="227782CA" w14:textId="52D8202A" w:rsidR="00140148" w:rsidRPr="009A69C2" w:rsidRDefault="000619BB"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aln/>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374A1384" w:rsidR="00C578D5" w:rsidRDefault="0088277F" w:rsidP="002708E9">
      <w:pPr>
        <w:pStyle w:val="Heading4"/>
      </w:pPr>
      <w:bookmarkStart w:id="63" w:name="_Toc194050462"/>
      <w:r>
        <w:t>6</w:t>
      </w:r>
      <w:r w:rsidR="00704232">
        <w:t>.</w:t>
      </w:r>
      <w:r w:rsidR="00C578D5">
        <w:t>1.</w:t>
      </w:r>
      <w:r w:rsidR="00487979">
        <w:t>x</w:t>
      </w:r>
      <w:r w:rsidR="00C578D5">
        <w:t>.</w:t>
      </w:r>
      <w:r w:rsidR="00B94536">
        <w:t>x</w:t>
      </w:r>
      <w:r w:rsidR="00C578D5">
        <w:tab/>
        <w:t>Channel coding</w:t>
      </w:r>
      <w:r w:rsidR="00EF4F2A">
        <w:t xml:space="preserve"> or omission</w:t>
      </w:r>
      <w:bookmarkEnd w:id="63"/>
    </w:p>
    <w:p w14:paraId="1BBC38EF" w14:textId="658E9E4E" w:rsidR="00395EBE" w:rsidRDefault="003456B2" w:rsidP="00395EBE">
      <w:r>
        <w:t xml:space="preserve">Only if […], </w:t>
      </w:r>
      <w:r w:rsidR="0023723C">
        <w:t xml:space="preserve">then </w:t>
      </w:r>
      <w:r>
        <w:t>no channel coding is performed</w:t>
      </w:r>
      <w:r w:rsidR="007C4CEC">
        <w:t xml:space="preserve">. </w:t>
      </w:r>
      <w:r w:rsidR="004822CB">
        <w:t>In this case, t</w:t>
      </w:r>
      <w:r>
        <w:t>he bits</w:t>
      </w:r>
      <w:r w:rsidR="006747D4">
        <w:t xml:space="preserve"> after block repetition</w:t>
      </w:r>
      <w:r>
        <w:t xml:space="preserve"> are </w:t>
      </w:r>
      <w:r w:rsidR="007C4CEC">
        <w:t>re-</w:t>
      </w:r>
      <w:r>
        <w:t xml:space="preserve">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0</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0</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0</m:t>
                </m:r>
              </m:e>
            </m:d>
          </m:sup>
        </m:sSubSup>
      </m:oMath>
      <w:r>
        <w:t xml:space="preserve">, where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644E1266"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5.2. </w:t>
      </w:r>
    </w:p>
    <w:p w14:paraId="7E9A6DA4" w14:textId="40008A50"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w:t>
      </w:r>
      <w:commentRangeStart w:id="64"/>
      <w:r w:rsidR="006B120A">
        <w:t>in each coded strea</w:t>
      </w:r>
      <w:r w:rsidR="0038145A">
        <w:t>m</w:t>
      </w:r>
      <w:commentRangeEnd w:id="64"/>
      <w:r w:rsidR="00B76CCD">
        <w:rPr>
          <w:rStyle w:val="CommentReference"/>
        </w:rPr>
        <w:commentReference w:id="64"/>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6F1A9899" w14:textId="3A18D0EC" w:rsidR="00F82984" w:rsidRDefault="0088277F" w:rsidP="00F82984">
      <w:pPr>
        <w:pStyle w:val="Heading3"/>
      </w:pPr>
      <w:bookmarkStart w:id="65" w:name="_Toc194050463"/>
      <w:r>
        <w:t>6</w:t>
      </w:r>
      <w:r w:rsidR="00704232">
        <w:t>.</w:t>
      </w:r>
      <w:r w:rsidR="00F82984">
        <w:t>1.</w:t>
      </w:r>
      <w:r w:rsidR="00487979">
        <w:t>x</w:t>
      </w:r>
      <w:r w:rsidR="00F82984">
        <w:tab/>
        <w:t>Timing acquisition signal</w:t>
      </w:r>
      <w:r w:rsidR="009C0A7F">
        <w:t xml:space="preserve"> generation</w:t>
      </w:r>
      <w:bookmarkEnd w:id="65"/>
    </w:p>
    <w:p w14:paraId="22F11A51" w14:textId="4C9F5D4A" w:rsidR="005A2115" w:rsidRDefault="005A2115" w:rsidP="00D964DA">
      <w:r>
        <w:t>The D-TAS shall be generated by …</w:t>
      </w:r>
    </w:p>
    <w:p w14:paraId="511DC108" w14:textId="4452436A" w:rsidR="003B6CAF" w:rsidRDefault="003B6CAF" w:rsidP="00D964DA">
      <w:r>
        <w:t xml:space="preserve">The output bits of the sequence generation are denoted </w:t>
      </w:r>
      <m:oMath>
        <m:sSubSup>
          <m:sSubSupPr>
            <m:ctrlPr>
              <w:rPr>
                <w:rFonts w:ascii="Cambria Math" w:hAnsi="Cambria Math"/>
                <w:i/>
              </w:rPr>
            </m:ctrlPr>
          </m:sSubSupPr>
          <m:e>
            <m:r>
              <w:rPr>
                <w:rFonts w:ascii="Cambria Math" w:hAnsi="Cambria Math"/>
              </w:rPr>
              <m:t>p</m:t>
            </m:r>
          </m:e>
          <m:sub>
            <m:r>
              <w:rPr>
                <w:rFonts w:ascii="Cambria Math" w:hAnsi="Cambria Math"/>
              </w:rPr>
              <m:t>0</m:t>
            </m:r>
          </m:sub>
          <m:sup>
            <m:r>
              <m:rPr>
                <m:nor/>
              </m:rPr>
              <w:rPr>
                <w:rFonts w:ascii="Cambria Math" w:hAnsi="Cambria Math"/>
              </w:rPr>
              <m:t>D-TAS</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1</m:t>
            </m:r>
          </m:sub>
          <m:sup>
            <m:r>
              <m:rPr>
                <m:nor/>
              </m:rPr>
              <w:rPr>
                <w:rFonts w:ascii="Cambria Math" w:hAnsi="Cambria Math"/>
              </w:rPr>
              <m:t>D-TAS</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P-1</m:t>
            </m:r>
          </m:sub>
          <m:sup>
            <m:r>
              <m:rPr>
                <m:nor/>
              </m:rPr>
              <w:rPr>
                <w:rFonts w:ascii="Cambria Math" w:hAnsi="Cambria Math"/>
              </w:rPr>
              <m:t>D-TAS</m:t>
            </m:r>
          </m:sup>
        </m:sSubSup>
      </m:oMath>
      <w:r w:rsidR="009C0A7F">
        <w:t xml:space="preserve"> where </w:t>
      </w:r>
      <m:oMath>
        <m:r>
          <w:rPr>
            <w:rFonts w:ascii="Cambria Math" w:hAnsi="Cambria Math"/>
          </w:rPr>
          <m:t>P=[…]</m:t>
        </m:r>
      </m:oMath>
      <w:r w:rsidR="00A2287F">
        <w:t xml:space="preserve"> is </w:t>
      </w:r>
      <w:r w:rsidR="003616E0">
        <w:t>[</w:t>
      </w:r>
      <w:r w:rsidR="00A2287F">
        <w:t>the number of elements of the</w:t>
      </w:r>
      <w:r w:rsidR="00D97506">
        <w:t xml:space="preserve"> D-TAS</w:t>
      </w:r>
      <w:r w:rsidR="00A2287F">
        <w:t xml:space="preserve"> preamble sequence</w:t>
      </w:r>
      <w:r w:rsidR="003616E0">
        <w:t>]</w:t>
      </w:r>
      <w:r w:rsidR="009C0A7F">
        <w:t>.</w:t>
      </w:r>
    </w:p>
    <w:p w14:paraId="55F7A180" w14:textId="1F91AF34" w:rsidR="00F82984" w:rsidRDefault="0088277F" w:rsidP="00F82984">
      <w:pPr>
        <w:pStyle w:val="Heading3"/>
      </w:pPr>
      <w:bookmarkStart w:id="66" w:name="_Toc194050464"/>
      <w:r>
        <w:t>6</w:t>
      </w:r>
      <w:r w:rsidR="00704232">
        <w:t>.</w:t>
      </w:r>
      <w:r w:rsidR="00F82984">
        <w:t>1.</w:t>
      </w:r>
      <w:r w:rsidR="00487979">
        <w:t>x</w:t>
      </w:r>
      <w:r w:rsidR="00F82984">
        <w:tab/>
        <w:t>Midamble</w:t>
      </w:r>
      <w:r w:rsidR="005E0AC0">
        <w:t xml:space="preserve"> signal</w:t>
      </w:r>
      <w:r w:rsidR="009C0A7F">
        <w:t xml:space="preserve"> generation</w:t>
      </w:r>
      <w:bookmarkEnd w:id="66"/>
    </w:p>
    <w:p w14:paraId="32FB290B" w14:textId="3404303A" w:rsidR="005A2115" w:rsidRPr="005A2115" w:rsidRDefault="005A2115" w:rsidP="005A2115">
      <w:r>
        <w:t>The midamble signal unit shall be generated by …</w:t>
      </w:r>
    </w:p>
    <w:p w14:paraId="5CE75D00" w14:textId="3DAF8870" w:rsidR="00A2287F" w:rsidRDefault="00A2287F" w:rsidP="00A2287F">
      <w:r>
        <w:t xml:space="preserve">The output bits of the sequence generation are 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M-1</m:t>
            </m:r>
          </m:sub>
        </m:sSub>
      </m:oMath>
      <w:r>
        <w:t xml:space="preserve">, where </w:t>
      </w:r>
      <m:oMath>
        <m:r>
          <w:rPr>
            <w:rFonts w:ascii="Cambria Math" w:hAnsi="Cambria Math"/>
          </w:rPr>
          <m:t>M=[…]</m:t>
        </m:r>
      </m:oMath>
      <w:r>
        <w:t xml:space="preserve"> is </w:t>
      </w:r>
      <w:r w:rsidR="003616E0">
        <w:t>[</w:t>
      </w:r>
      <w:r>
        <w:t>the number of elements of the midamble sequence</w:t>
      </w:r>
      <w:r w:rsidR="0071434E">
        <w:t>]</w:t>
      </w:r>
      <w:r>
        <w:t>.</w:t>
      </w:r>
    </w:p>
    <w:p w14:paraId="3B12A350" w14:textId="3448A33C" w:rsidR="00D014F3" w:rsidRDefault="0088277F" w:rsidP="0097154C">
      <w:pPr>
        <w:pStyle w:val="Heading3"/>
      </w:pPr>
      <w:bookmarkStart w:id="67" w:name="_Toc194050465"/>
      <w:r>
        <w:t>6</w:t>
      </w:r>
      <w:r w:rsidR="00D014F3">
        <w:t>.1.</w:t>
      </w:r>
      <w:r w:rsidR="00487979">
        <w:t>x</w:t>
      </w:r>
      <w:r w:rsidR="00D014F3">
        <w:tab/>
      </w:r>
      <w:r w:rsidR="002B0CB0">
        <w:t>M</w:t>
      </w:r>
      <w:r w:rsidR="0098059B">
        <w:t>odulation</w:t>
      </w:r>
      <w:r w:rsidR="007155BE">
        <w:t xml:space="preserve"> for</w:t>
      </w:r>
      <w:r w:rsidR="00FD7B71">
        <w:t xml:space="preserve"> </w:t>
      </w:r>
      <w:r w:rsidR="0098059B">
        <w:t>small frequency</w:t>
      </w:r>
      <w:r w:rsidR="00031FE8">
        <w:t xml:space="preserve"> </w:t>
      </w:r>
      <w:r w:rsidR="0098059B">
        <w:t>shift</w:t>
      </w:r>
      <w:r w:rsidR="00FD7B71">
        <w:t xml:space="preserve"> and mapping to chips</w:t>
      </w:r>
      <w:bookmarkEnd w:id="67"/>
    </w:p>
    <w:p w14:paraId="4C9EB160" w14:textId="6131E06C" w:rsidR="0090191E" w:rsidRDefault="00ED1B76" w:rsidP="00C87DA0">
      <w:r>
        <w:t>An assembly of bits</w:t>
      </w:r>
      <w:r w:rsidR="002B0CB0">
        <w:t xml:space="preserve"> denoted</w:t>
      </w:r>
      <w:r w:rsidR="0052558F">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m:t>
            </m:r>
          </m:sub>
        </m:sSub>
      </m:oMath>
      <w:r>
        <w:t xml:space="preserve"> is </w:t>
      </w:r>
      <w:r w:rsidR="002B0CB0">
        <w:t>defined on</w:t>
      </w:r>
      <w:r w:rsidR="0090191E">
        <w:t xml:space="preserve"> the PDRCH bits, D-TAS bits and midamble signal bits</w:t>
      </w:r>
      <w:r w:rsidR="002B0CB0">
        <w:t>.</w:t>
      </w:r>
    </w:p>
    <w:p w14:paraId="2407D91B" w14:textId="46ACB17F" w:rsidR="003A1C85" w:rsidRDefault="003A1C85" w:rsidP="00C87DA0">
      <w:r>
        <w:t xml:space="preserve">The </w:t>
      </w:r>
      <w:r w:rsidR="0097305A">
        <w:t xml:space="preserve">bits </w:t>
      </w:r>
      <m:oMath>
        <m:sSubSup>
          <m:sSubSupPr>
            <m:ctrlPr>
              <w:rPr>
                <w:rFonts w:ascii="Cambria Math" w:hAnsi="Cambria Math"/>
                <w:i/>
              </w:rPr>
            </m:ctrlPr>
          </m:sSubSupPr>
          <m:e>
            <m:r>
              <w:rPr>
                <w:rFonts w:ascii="Cambria Math" w:hAnsi="Cambria Math"/>
              </w:rPr>
              <m:t>p</m:t>
            </m:r>
          </m:e>
          <m:sub>
            <m:r>
              <w:rPr>
                <w:rFonts w:ascii="Cambria Math" w:hAnsi="Cambria Math"/>
              </w:rPr>
              <m:t>0</m:t>
            </m:r>
          </m:sub>
          <m:sup>
            <m:r>
              <m:rPr>
                <m:nor/>
              </m:rPr>
              <w:rPr>
                <w:rFonts w:ascii="Cambria Math" w:hAnsi="Cambria Math"/>
              </w:rPr>
              <m:t>D-TAS</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1</m:t>
            </m:r>
          </m:sub>
          <m:sup>
            <m:r>
              <m:rPr>
                <m:nor/>
              </m:rPr>
              <w:rPr>
                <w:rFonts w:ascii="Cambria Math" w:hAnsi="Cambria Math"/>
              </w:rPr>
              <m:t>D-TAS</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P-1</m:t>
            </m:r>
          </m:sub>
          <m:sup>
            <m:r>
              <m:rPr>
                <m:nor/>
              </m:rPr>
              <w:rPr>
                <w:rFonts w:ascii="Cambria Math" w:hAnsi="Cambria Math"/>
              </w:rPr>
              <m:t>D-TAS</m:t>
            </m:r>
          </m:sup>
        </m:sSubSup>
      </m:oMath>
      <w:r w:rsidR="0097305A">
        <w:t xml:space="preserve"> of the </w:t>
      </w:r>
      <w:r>
        <w:t xml:space="preserve">D-TAS </w:t>
      </w:r>
      <w:r w:rsidR="009F703B">
        <w:t>are arranged</w:t>
      </w:r>
      <w:r>
        <w:t xml:space="preserve">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k</m:t>
            </m:r>
          </m:sub>
          <m:sup>
            <m:r>
              <w:rPr>
                <w:rFonts w:ascii="Cambria Math" w:hAnsi="Cambria Math"/>
              </w:rPr>
              <m:t>D-TAS</m:t>
            </m:r>
          </m:sup>
        </m:sSubSup>
      </m:oMath>
      <w:r>
        <w:t xml:space="preserve"> for </w:t>
      </w:r>
      <m:oMath>
        <m:r>
          <w:rPr>
            <w:rFonts w:ascii="Cambria Math" w:hAnsi="Cambria Math"/>
          </w:rPr>
          <m:t>k=0, 1, …, P-1</m:t>
        </m:r>
      </m:oMath>
      <w:r>
        <w:t>.</w:t>
      </w:r>
    </w:p>
    <w:p w14:paraId="7CE6DF0D" w14:textId="4927D54C" w:rsidR="002B623A" w:rsidRDefault="003A1C85" w:rsidP="00C87DA0">
      <w:r>
        <w:t xml:space="preserve">The </w:t>
      </w:r>
      <w:r w:rsidR="00840F83">
        <w:t xml:space="preserve">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r>
              <w:rPr>
                <w:rFonts w:ascii="Cambria Math" w:hAnsi="Cambria Math"/>
              </w:rPr>
              <m:t>M-1</m:t>
            </m:r>
          </m:sub>
        </m:sSub>
      </m:oMath>
      <w:r w:rsidR="00840F83">
        <w:t xml:space="preserve"> of the </w:t>
      </w:r>
      <w:r>
        <w:t>midamble signal</w:t>
      </w:r>
      <w:r w:rsidR="00666EAA">
        <w:t>(s)</w:t>
      </w:r>
      <w:r w:rsidR="002B623A">
        <w:t>, if any,</w:t>
      </w:r>
      <w:r>
        <w:t xml:space="preserve"> </w:t>
      </w:r>
      <w:r w:rsidR="009F703B">
        <w:t>are arranged</w:t>
      </w:r>
      <w:r>
        <w:t xml:space="preserve"> into</w:t>
      </w:r>
      <w:r w:rsidR="008C3953">
        <w:t xml:space="preserve">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oMath>
      <w:r w:rsidR="0051786C">
        <w:t xml:space="preserve"> </w:t>
      </w:r>
      <w:r w:rsidR="002B623A">
        <w:t>according to</w:t>
      </w:r>
      <w:r w:rsidR="00C17CAC">
        <w:t>…</w:t>
      </w:r>
    </w:p>
    <w:p w14:paraId="096964BC" w14:textId="062961D0" w:rsidR="002B623A" w:rsidRDefault="003A1C85" w:rsidP="009F703B">
      <w:r>
        <w:t xml:space="preserve">The PDRCH bits are </w:t>
      </w:r>
      <w:r w:rsidR="009F703B">
        <w:t>arranged</w:t>
      </w:r>
      <w:r>
        <w:t xml:space="preserve"> into</w:t>
      </w:r>
      <w:r w:rsidR="008C3953">
        <w:t xml:space="preserve">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oMath>
      <w:r w:rsidR="0051786C">
        <w:t xml:space="preserve"> </w:t>
      </w:r>
      <w:r w:rsidR="002B623A">
        <w:t>according to</w:t>
      </w:r>
      <w:r w:rsidR="00C17CAC">
        <w:t>…</w:t>
      </w:r>
    </w:p>
    <w:p w14:paraId="4BD0591C" w14:textId="510BC1E6" w:rsidR="008D625F" w:rsidRPr="008D625F" w:rsidRDefault="00FD7B71" w:rsidP="00FD7B71">
      <w:r>
        <w:t xml:space="preserve">The assembly of bits </w:t>
      </w:r>
      <w:r w:rsidR="00DF15E9">
        <w:t>shall be</w:t>
      </w:r>
      <w:r>
        <w:t xml:space="preserve"> modulated </w:t>
      </w:r>
      <w:r w:rsidR="00031FE8">
        <w:t>for</w:t>
      </w:r>
      <w:r>
        <w:t xml:space="preserve"> small frequency-shift according to clause 5.4</w:t>
      </w:r>
      <w:r w:rsidR="005F5A20">
        <w:t xml:space="preserve"> using a small frequency</w:t>
      </w:r>
      <w:r w:rsidR="00031FE8">
        <w:t xml:space="preserve"> </w:t>
      </w:r>
      <w:r w:rsidR="005F5A20">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after which the </w:t>
      </w:r>
      <w:r w:rsidR="00983AAA">
        <w:t xml:space="preserve">set </w:t>
      </w:r>
      <w:r w:rsidR="00031FE8">
        <w:t xml:space="preserve">of modulated </w:t>
      </w:r>
      <w:r>
        <w:t xml:space="preserve">symbols </w:t>
      </w:r>
      <w:r w:rsidR="00983AAA">
        <w:t xml:space="preserve">is </w:t>
      </w:r>
      <w:r>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t xml:space="preserve">. </w:t>
      </w:r>
      <w:r w:rsidR="007148BB">
        <w:t xml:space="preserve">The block of </w:t>
      </w:r>
      <w:r w:rsidR="00031FE8">
        <w:t xml:space="preserve">modulated </w:t>
      </w:r>
      <w:r w:rsidR="007148BB">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t xml:space="preserve"> to chips </w:t>
      </w:r>
      <m:oMath>
        <m:r>
          <w:rPr>
            <w:rFonts w:ascii="Cambria Math" w:hAnsi="Cambria Math"/>
          </w:rPr>
          <m:t>χ</m:t>
        </m:r>
      </m:oMath>
      <w:r w:rsidR="007148BB">
        <w:t xml:space="preserve"> </w:t>
      </w:r>
      <w:r w:rsidR="00531FEB">
        <w:t>in increasing order</w:t>
      </w:r>
      <w:r w:rsidR="00BD50EF">
        <w:t>.</w:t>
      </w:r>
    </w:p>
    <w:p w14:paraId="62FCBBBF" w14:textId="2F2454E6" w:rsidR="00834580" w:rsidRDefault="006B1565" w:rsidP="00BE5C9B">
      <w:pPr>
        <w:pStyle w:val="Heading3"/>
      </w:pPr>
      <w:bookmarkStart w:id="68" w:name="_Toc194050466"/>
      <w:r>
        <w:t>6.1.</w:t>
      </w:r>
      <w:r w:rsidR="00BE5C9B">
        <w:t>x</w:t>
      </w:r>
      <w:r>
        <w:tab/>
      </w:r>
      <w:r w:rsidR="00BE5C9B">
        <w:t>Backscattering</w:t>
      </w:r>
      <w:bookmarkEnd w:id="68"/>
    </w:p>
    <w:p w14:paraId="1FD9CC8E" w14:textId="597F5DB3"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=χ</m:t>
        </m:r>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r w:rsidR="00194869">
        <w:t xml:space="preserve">is denoted by </w:t>
      </w:r>
      <m:oMath>
        <m:r>
          <w:rPr>
            <w:rFonts w:ascii="Cambria Math" w:hAnsi="Cambria Math"/>
          </w:rPr>
          <m:t>w(</m:t>
        </m:r>
        <m:sSub>
          <m:sSubPr>
            <m:ctrlPr>
              <w:rPr>
                <w:rFonts w:ascii="Cambria Math" w:hAnsi="Cambria Math"/>
                <w:i/>
              </w:rPr>
            </m:ctrlPr>
          </m:sSubPr>
          <m:e>
            <m:r>
              <w:rPr>
                <w:rFonts w:ascii="Cambria Math" w:hAnsi="Cambria Math"/>
              </w:rPr>
              <m:t>f</m:t>
            </m:r>
            <m:sSub>
              <m:sSubPr>
                <m:ctrlPr>
                  <w:rPr>
                    <w:rFonts w:ascii="Cambria Math" w:hAnsi="Cambria Math"/>
                    <w:i/>
                  </w:rPr>
                </m:ctrlPr>
              </m:sSubPr>
              <m:e>
                <m:r>
                  <m:rPr>
                    <m:sty m:val="p"/>
                  </m:rPr>
                  <w:rPr>
                    <w:rFonts w:ascii="Cambria Math" w:hAnsi="Cambria Math"/>
                  </w:rPr>
                  <w:softHyphen/>
                </m:r>
              </m:e>
              <m:sub>
                <m:r>
                  <w:rPr>
                    <w:rFonts w:ascii="Cambria Math" w:hAnsi="Cambria Math"/>
                  </w:rPr>
                  <m:t>0</m:t>
                </m:r>
              </m:sub>
            </m:sSub>
            <m:r>
              <w:rPr>
                <w:rFonts w:ascii="Cambria Math" w:hAnsi="Cambria Math"/>
              </w:rPr>
              <m:t>,t</m:t>
            </m:r>
          </m:e>
          <m:sub>
            <m:r>
              <m:rPr>
                <m:nor/>
              </m:rPr>
              <w:rPr>
                <w:rFonts w:ascii="Cambria Math" w:hAnsi="Cambria Math"/>
              </w:rPr>
              <m:t>CW</m:t>
            </m:r>
          </m:sub>
        </m:sSub>
        <m:r>
          <w:rPr>
            <w:rFonts w:ascii="Cambria Math" w:hAnsi="Cambria Math"/>
          </w:rPr>
          <m:t>)</m:t>
        </m:r>
      </m:oMath>
      <w:r w:rsidR="00194869">
        <w:t xml:space="preserve"> as specified in </w:t>
      </w:r>
      <w:commentRangeStart w:id="69"/>
      <w:r w:rsidR="00194869">
        <w:t>[38191, TS 38.191]</w:t>
      </w:r>
      <w:commentRangeEnd w:id="69"/>
      <w:r w:rsidR="00194869">
        <w:rPr>
          <w:rStyle w:val="CommentReference"/>
        </w:rPr>
        <w:commentReference w:id="69"/>
      </w:r>
      <w:r>
        <w:t>.</w:t>
      </w:r>
    </w:p>
    <w:p w14:paraId="7A2B5597" w14:textId="1150616A" w:rsidR="005B7C1A" w:rsidRDefault="005B7C1A" w:rsidP="00194869">
      <w:r>
        <w:t>The backscattered signal on the carrier wave is given by:</w:t>
      </w:r>
    </w:p>
    <w:p w14:paraId="5B2F7689" w14:textId="1789247C" w:rsidR="005B7C1A" w:rsidRPr="00194869" w:rsidRDefault="00DB16D0" w:rsidP="00DB16D0">
      <w:pPr>
        <w:pStyle w:val="EQ"/>
      </w:pPr>
      <w:r>
        <w:lastRenderedPageBreak/>
        <w:tab/>
      </w:r>
      <m:oMath>
        <m:r>
          <m:rPr>
            <m:nor/>
          </m:rPr>
          <w:rPr>
            <w:rFonts w:ascii="Cambria Math" w:hAnsi="Cambria Math"/>
            <w:iCs/>
          </w:rPr>
          <m:t>Re</m:t>
        </m:r>
        <m:d>
          <m:dPr>
            <m:begChr m:val="{"/>
            <m:endChr m:val="}"/>
            <m:ctrlPr>
              <w:rPr>
                <w:rFonts w:ascii="Cambria Math" w:hAnsi="Cambria Math"/>
              </w:rPr>
            </m:ctrlPr>
          </m:dPr>
          <m:e>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r>
              <m:rPr>
                <m:sty m:val="p"/>
              </m:rPr>
              <w:rPr>
                <w:rFonts w:ascii="Cambria Math" w:hAnsi="Cambria Math"/>
              </w:rPr>
              <m:t>(</m:t>
            </m:r>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e>
        </m:d>
      </m:oMath>
      <w:r>
        <w:t>.</w:t>
      </w:r>
    </w:p>
    <w:p w14:paraId="1A53AF8F" w14:textId="61D95A48" w:rsidR="002771D0" w:rsidRDefault="0088277F" w:rsidP="006044F2">
      <w:pPr>
        <w:pStyle w:val="Heading2"/>
      </w:pPr>
      <w:bookmarkStart w:id="70" w:name="_Toc194050467"/>
      <w:r>
        <w:t>6</w:t>
      </w:r>
      <w:r w:rsidR="002771D0">
        <w:t>.2</w:t>
      </w:r>
      <w:r w:rsidR="002771D0">
        <w:tab/>
        <w:t>R2D</w:t>
      </w:r>
      <w:bookmarkEnd w:id="70"/>
    </w:p>
    <w:p w14:paraId="3773E12F" w14:textId="0DF11CC6" w:rsidR="00AE2A90" w:rsidRPr="00AE2A90" w:rsidRDefault="0088277F" w:rsidP="00AE2A90">
      <w:pPr>
        <w:pStyle w:val="Heading3"/>
      </w:pPr>
      <w:bookmarkStart w:id="71" w:name="_Toc194050468"/>
      <w:r>
        <w:t>6</w:t>
      </w:r>
      <w:r w:rsidR="00AE2A90" w:rsidRPr="00AE2A90">
        <w:t>.2.</w:t>
      </w:r>
      <w:r w:rsidR="00487979">
        <w:t>1</w:t>
      </w:r>
      <w:r w:rsidR="00AE2A90" w:rsidRPr="00AE2A90">
        <w:tab/>
        <w:t>Overview</w:t>
      </w:r>
      <w:bookmarkEnd w:id="71"/>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77777777" w:rsidR="00AE2A90" w:rsidRDefault="00AE2A90" w:rsidP="00AE2A90">
      <w:pPr>
        <w:pStyle w:val="B1"/>
      </w:pPr>
      <w:r>
        <w:t>-</w:t>
      </w:r>
      <w:r>
        <w:tab/>
        <w:t>Physical reader-to-device channel, PDRCH</w:t>
      </w:r>
    </w:p>
    <w:p w14:paraId="2C75F5AA" w14:textId="77777777" w:rsidR="00AE2A90" w:rsidRDefault="00AE2A90" w:rsidP="00AE2A90">
      <w:pPr>
        <w:pStyle w:val="B1"/>
      </w:pPr>
      <w:r>
        <w:t>-</w:t>
      </w:r>
      <w:r>
        <w:tab/>
        <w:t>R2D timing acquisition signal, R-TAS</w:t>
      </w:r>
    </w:p>
    <w:p w14:paraId="2B9D1833" w14:textId="40BC8F55" w:rsidR="00AE2A90" w:rsidRDefault="0088277F" w:rsidP="00514115">
      <w:pPr>
        <w:pStyle w:val="Heading3"/>
      </w:pPr>
      <w:bookmarkStart w:id="72" w:name="_Toc194050469"/>
      <w:r>
        <w:t>6</w:t>
      </w:r>
      <w:r w:rsidR="00AE2A90">
        <w:t>.2.</w:t>
      </w:r>
      <w:r w:rsidR="00834580">
        <w:t>x</w:t>
      </w:r>
      <w:r w:rsidR="00AE2A90">
        <w:tab/>
        <w:t>PRDCH</w:t>
      </w:r>
      <w:bookmarkEnd w:id="72"/>
    </w:p>
    <w:p w14:paraId="2D4542D0" w14:textId="5EF7AAB6" w:rsidR="002F25E2" w:rsidRPr="00A00BBA" w:rsidRDefault="002F25E2" w:rsidP="002F25E2">
      <w:r>
        <w:t>Data and control streams from/to the MAC layer are encoded/decoded to offer services over the radio transmission link. Data arrives to the generation unit in the form of a block of bits from higher layers, termed a</w:t>
      </w:r>
      <w:r w:rsidR="007C6014">
        <w:t>n</w:t>
      </w:r>
      <w:r>
        <w:t xml:space="preserve"> R2D block. The following steps are identified for each R2D block.</w:t>
      </w:r>
      <w:r w:rsidRPr="00CB5F70">
        <w:t xml:space="preserve"> </w:t>
      </w:r>
      <w:r>
        <w:t xml:space="preserve">Denote the bits in a R2D 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where </w:t>
      </w:r>
      <m:oMath>
        <m:r>
          <w:rPr>
            <w:rFonts w:ascii="Cambria Math" w:hAnsi="Cambria Math"/>
          </w:rPr>
          <m:t>A</m:t>
        </m:r>
      </m:oMath>
      <w:r>
        <w:t xml:space="preserve"> is the payload size.</w:t>
      </w:r>
    </w:p>
    <w:p w14:paraId="622EF711" w14:textId="71C2B973" w:rsidR="000C60D5" w:rsidRDefault="000C60D5" w:rsidP="00514115">
      <w:pPr>
        <w:pStyle w:val="Heading4"/>
      </w:pPr>
      <w:bookmarkStart w:id="73" w:name="_Toc194050470"/>
      <w:r>
        <w:t>[</w:t>
      </w:r>
      <w:r w:rsidR="0088277F">
        <w:t>6</w:t>
      </w:r>
      <w:r>
        <w:t>.2.</w:t>
      </w:r>
      <w:r w:rsidR="00834580">
        <w:t>x</w:t>
      </w:r>
      <w:r w:rsidR="00AE2A90">
        <w:t>.</w:t>
      </w:r>
      <w:r>
        <w:t>x</w:t>
      </w:r>
      <w:r>
        <w:tab/>
      </w:r>
      <w:r w:rsidR="005F7F9A">
        <w:t>R2D control information and multiplexing</w:t>
      </w:r>
      <w:r>
        <w:t>]</w:t>
      </w:r>
      <w:bookmarkEnd w:id="73"/>
    </w:p>
    <w:p w14:paraId="456B9E90" w14:textId="7883B0AF" w:rsidR="000C60D5" w:rsidRDefault="0088277F" w:rsidP="00514115">
      <w:pPr>
        <w:pStyle w:val="Heading4"/>
      </w:pPr>
      <w:bookmarkStart w:id="74" w:name="_Toc194050471"/>
      <w:r>
        <w:t>6</w:t>
      </w:r>
      <w:r w:rsidR="000C60D5">
        <w:t>.2.</w:t>
      </w:r>
      <w:r w:rsidR="00834580">
        <w:t>x</w:t>
      </w:r>
      <w:r w:rsidR="00AE2A90">
        <w:t>.</w:t>
      </w:r>
      <w:r w:rsidR="000C60D5">
        <w:t>x</w:t>
      </w:r>
      <w:r w:rsidR="000C60D5">
        <w:tab/>
        <w:t>CRC attachment</w:t>
      </w:r>
      <w:r w:rsidR="00B22D58">
        <w:t xml:space="preserve"> or omission</w:t>
      </w:r>
      <w:bookmarkEnd w:id="74"/>
    </w:p>
    <w:p w14:paraId="652FE3BD" w14:textId="093044B9" w:rsidR="00B22D58" w:rsidRDefault="00B22D58" w:rsidP="00B22D58">
      <w:r>
        <w:t>Only if [</w:t>
      </w:r>
      <m:oMath>
        <m:r>
          <w:rPr>
            <w:rFonts w:ascii="Cambria Math" w:hAnsi="Cambria Math"/>
          </w:rPr>
          <m:t>A≤Y</m:t>
        </m:r>
      </m:oMath>
      <w:r>
        <w:t xml:space="preserve"> or ….] no CRC attachment is performed</w:t>
      </w:r>
      <w:r w:rsidR="007C4CEC">
        <w:t xml:space="preserve">. </w:t>
      </w:r>
      <w:r w:rsidR="004822CB">
        <w:t>In this case, t</w:t>
      </w:r>
      <w:r>
        <w:t xml:space="preserve">he entire R2D block is </w:t>
      </w:r>
      <w:r w:rsidR="007C4CEC">
        <w:t>re-</w:t>
      </w:r>
      <w:r>
        <w:t xml:space="preserve">denoted as the bits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m:t>
        </m:r>
      </m:oMath>
      <w:r>
        <w:t>, and the remainder of this clause is omitted.</w:t>
      </w:r>
    </w:p>
    <w:p w14:paraId="7940AEBC" w14:textId="6AA279A7" w:rsidR="00B22D58" w:rsidRDefault="00B22D58" w:rsidP="00B22D58">
      <w:r>
        <w:t>Otherwise, error detection is provided for the R2D block through a CRC.</w:t>
      </w:r>
    </w:p>
    <w:p w14:paraId="417C63C6" w14:textId="6260D0D9" w:rsidR="00B22D58" w:rsidRDefault="00B22D58" w:rsidP="00B22D58">
      <w:r>
        <w:t xml:space="preserve">The entire R2D block is used to calculate the CRC parity bits. Denote the parity bits by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L-1</m:t>
            </m:r>
          </m:sub>
        </m:sSub>
      </m:oMath>
      <w:r>
        <w:t xml:space="preserve">, where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R2D block as defined in clause 6.1.1 of [38391, TS 38.391].</w:t>
      </w:r>
    </w:p>
    <w:p w14:paraId="5C0C77F9" w14:textId="572B0DB8" w:rsidR="00B22D58" w:rsidRDefault="00B22D58" w:rsidP="00B22D58">
      <w:r>
        <w:t xml:space="preserve">The parity bits are computed and attached to the R2D block according to clause 5.1, by setting </w:t>
      </w:r>
      <m:oMath>
        <m:r>
          <w:rPr>
            <w:rFonts w:ascii="Cambria Math" w:hAnsi="Cambria Math"/>
          </w:rPr>
          <m:t>L</m:t>
        </m:r>
      </m:oMath>
      <w:r>
        <w:t xml:space="preserve"> to 16 bits if </w:t>
      </w:r>
      <m:oMath>
        <m:r>
          <w:rPr>
            <w:rFonts w:ascii="Cambria Math" w:hAnsi="Cambria Math"/>
          </w:rPr>
          <m:t>A&gt;X</m:t>
        </m:r>
      </m:oMath>
      <w:r>
        <w:t xml:space="preserve">; and by setting </w:t>
      </w:r>
      <m:oMath>
        <m:r>
          <w:rPr>
            <w:rFonts w:ascii="Cambria Math" w:hAnsi="Cambria Math"/>
          </w:rPr>
          <m:t>L</m:t>
        </m:r>
      </m:oMath>
      <w:r>
        <w:t xml:space="preserve"> to 6 bits otherwise.</w:t>
      </w:r>
    </w:p>
    <w:p w14:paraId="65636B83" w14:textId="77777777" w:rsidR="00B22D58" w:rsidRPr="00124A29" w:rsidRDefault="00B22D58" w:rsidP="00B22D58">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2282ACBD" w:rsidR="000C60D5" w:rsidRDefault="0088277F" w:rsidP="00514115">
      <w:pPr>
        <w:pStyle w:val="Heading4"/>
      </w:pPr>
      <w:bookmarkStart w:id="75" w:name="_Toc194050472"/>
      <w:r>
        <w:t>6</w:t>
      </w:r>
      <w:r w:rsidR="000C60D5">
        <w:t>.2.</w:t>
      </w:r>
      <w:r w:rsidR="00834580">
        <w:t>x</w:t>
      </w:r>
      <w:r w:rsidR="00AE2A90">
        <w:t>.</w:t>
      </w:r>
      <w:r w:rsidR="000C60D5">
        <w:t>x</w:t>
      </w:r>
      <w:r w:rsidR="000C60D5">
        <w:tab/>
      </w:r>
      <w:r w:rsidR="00E8057A">
        <w:t>Line encoding</w:t>
      </w:r>
      <w:bookmarkEnd w:id="75"/>
    </w:p>
    <w:p w14:paraId="05F5561B" w14:textId="5043774A"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R2D block including CRC parity bits, if applicable.</w:t>
      </w:r>
      <w:r w:rsidR="00B23451">
        <w:t xml:space="preserve"> The bits are </w:t>
      </w:r>
      <w:r w:rsidR="00D66AD2">
        <w:t xml:space="preserve">Manchester </w:t>
      </w:r>
      <w:r w:rsidR="00B23451">
        <w:t xml:space="preserve">line encoded according to clause </w:t>
      </w:r>
      <w:r w:rsidR="007403BD">
        <w:t>5.5.1</w:t>
      </w:r>
      <w:r w:rsidR="00B23451">
        <w:t>.</w:t>
      </w:r>
    </w:p>
    <w:p w14:paraId="36DA3C43" w14:textId="576E839B"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49700BDC" w:rsidR="00A271DA" w:rsidRDefault="0088277F" w:rsidP="00A271DA">
      <w:pPr>
        <w:pStyle w:val="Heading3"/>
      </w:pPr>
      <w:bookmarkStart w:id="76" w:name="_Toc194050473"/>
      <w:r>
        <w:t>6</w:t>
      </w:r>
      <w:r w:rsidR="00A271DA">
        <w:t>.2.</w:t>
      </w:r>
      <w:r w:rsidR="00834580">
        <w:t>x</w:t>
      </w:r>
      <w:r w:rsidR="00A271DA">
        <w:tab/>
        <w:t>Timing acquisition signal</w:t>
      </w:r>
      <w:bookmarkEnd w:id="76"/>
    </w:p>
    <w:p w14:paraId="6491223F" w14:textId="7FA8D34E" w:rsidR="00A271DA" w:rsidRDefault="0088277F" w:rsidP="00A271DA">
      <w:pPr>
        <w:pStyle w:val="Heading4"/>
      </w:pPr>
      <w:bookmarkStart w:id="77" w:name="_Toc194050474"/>
      <w:r>
        <w:t>6</w:t>
      </w:r>
      <w:r w:rsidR="00A271DA">
        <w:t>.2.</w:t>
      </w:r>
      <w:r w:rsidR="00834580">
        <w:t>x</w:t>
      </w:r>
      <w:r w:rsidR="00A271DA">
        <w:t>.1</w:t>
      </w:r>
      <w:r w:rsidR="00A271DA">
        <w:tab/>
        <w:t>Start indicator part</w:t>
      </w:r>
      <w:bookmarkEnd w:id="77"/>
    </w:p>
    <w:p w14:paraId="501C472E" w14:textId="4A8C165B" w:rsidR="001A1718" w:rsidRDefault="001A1718" w:rsidP="002F121C">
      <w:r>
        <w:t xml:space="preserve">The SIP </w:t>
      </w:r>
      <w:r w:rsidR="00BB5176">
        <w:t>[</w:t>
      </w:r>
      <w:r>
        <w:t>…</w:t>
      </w:r>
      <w:r w:rsidR="00BB5176">
        <w:t>]</w:t>
      </w:r>
    </w:p>
    <w:p w14:paraId="1965E9D9" w14:textId="140684FC" w:rsidR="002F121C" w:rsidRDefault="002F121C" w:rsidP="002F121C">
      <w:r>
        <w:t xml:space="preserve">The output </w:t>
      </w:r>
      <w:r w:rsidR="00570EB6">
        <w:t>elements</w:t>
      </w:r>
      <w:r>
        <w:t xml:space="preserve"> of the generation are denoted </w:t>
      </w:r>
      <m:oMath>
        <m:sSubSup>
          <m:sSubSupPr>
            <m:ctrlPr>
              <w:rPr>
                <w:rFonts w:ascii="Cambria Math" w:hAnsi="Cambria Math"/>
                <w:i/>
              </w:rPr>
            </m:ctrlPr>
          </m:sSubSupPr>
          <m:e>
            <m:r>
              <w:rPr>
                <w:rFonts w:ascii="Cambria Math" w:hAnsi="Cambria Math"/>
              </w:rPr>
              <m:t>p</m:t>
            </m:r>
          </m:e>
          <m:sub>
            <m:r>
              <w:rPr>
                <w:rFonts w:ascii="Cambria Math" w:hAnsi="Cambria Math"/>
              </w:rPr>
              <m:t>0</m:t>
            </m:r>
          </m:sub>
          <m:sup>
            <m:r>
              <m:rPr>
                <m:nor/>
              </m:rPr>
              <w:rPr>
                <w:rFonts w:ascii="Cambria Math" w:hAnsi="Cambria Math"/>
              </w:rPr>
              <m:t>SIP</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1</m:t>
            </m:r>
          </m:sub>
          <m:sup>
            <m:r>
              <m:rPr>
                <m:nor/>
              </m:rPr>
              <w:rPr>
                <w:rFonts w:ascii="Cambria Math" w:hAnsi="Cambria Math"/>
              </w:rPr>
              <m:t>SIP</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S-1</m:t>
            </m:r>
          </m:sub>
          <m:sup>
            <m:r>
              <m:rPr>
                <m:nor/>
              </m:rPr>
              <w:rPr>
                <w:rFonts w:ascii="Cambria Math" w:hAnsi="Cambria Math"/>
              </w:rPr>
              <m:t>SIP</m:t>
            </m:r>
          </m:sup>
        </m:sSubSup>
      </m:oMath>
      <w:r>
        <w:t xml:space="preserve"> where </w:t>
      </w:r>
      <m:oMath>
        <m:r>
          <w:rPr>
            <w:rFonts w:ascii="Cambria Math" w:hAnsi="Cambria Math"/>
          </w:rPr>
          <m:t>S=[…]</m:t>
        </m:r>
      </m:oMath>
      <w:r>
        <w:t xml:space="preserve"> is [the number of elements of the </w:t>
      </w:r>
      <w:r w:rsidR="00BF4923">
        <w:t>R-TAS SIP</w:t>
      </w:r>
      <w:r>
        <w:t>].</w:t>
      </w:r>
    </w:p>
    <w:p w14:paraId="2EDBA801" w14:textId="18B34151" w:rsidR="00A271DA" w:rsidRDefault="0088277F" w:rsidP="00A271DA">
      <w:pPr>
        <w:pStyle w:val="Heading4"/>
      </w:pPr>
      <w:bookmarkStart w:id="78" w:name="_Toc194050475"/>
      <w:r>
        <w:t>6</w:t>
      </w:r>
      <w:r w:rsidR="00A271DA">
        <w:t>.2.</w:t>
      </w:r>
      <w:r w:rsidR="00834580">
        <w:t>x</w:t>
      </w:r>
      <w:r w:rsidR="00A271DA">
        <w:t>.2</w:t>
      </w:r>
      <w:r w:rsidR="00A271DA">
        <w:tab/>
        <w:t>Clock acquisition part</w:t>
      </w:r>
      <w:bookmarkEnd w:id="78"/>
    </w:p>
    <w:p w14:paraId="644C16E9" w14:textId="4616A792" w:rsidR="001A1718" w:rsidRDefault="001A1718" w:rsidP="00DD273B">
      <w:r>
        <w:t xml:space="preserve">The CAP </w:t>
      </w:r>
      <w:r w:rsidR="006A749A">
        <w:t>[</w:t>
      </w:r>
      <w:r>
        <w:t>…</w:t>
      </w:r>
      <w:r w:rsidR="006A749A">
        <w:t xml:space="preserve">] </w:t>
      </w:r>
    </w:p>
    <w:p w14:paraId="60A316A6" w14:textId="61ED2B3A" w:rsidR="00DD273B" w:rsidRDefault="00DD273B" w:rsidP="00DD273B">
      <w:r>
        <w:lastRenderedPageBreak/>
        <w:t xml:space="preserve">The output </w:t>
      </w:r>
      <w:r w:rsidR="00570EB6">
        <w:t>element</w:t>
      </w:r>
      <w:r>
        <w:t xml:space="preserve">s of the generation are denoted </w:t>
      </w:r>
      <m:oMath>
        <m:sSubSup>
          <m:sSubSupPr>
            <m:ctrlPr>
              <w:rPr>
                <w:rFonts w:ascii="Cambria Math" w:hAnsi="Cambria Math"/>
                <w:i/>
              </w:rPr>
            </m:ctrlPr>
          </m:sSubSupPr>
          <m:e>
            <m:r>
              <w:rPr>
                <w:rFonts w:ascii="Cambria Math" w:hAnsi="Cambria Math"/>
              </w:rPr>
              <m:t>p</m:t>
            </m:r>
          </m:e>
          <m:sub>
            <m:r>
              <w:rPr>
                <w:rFonts w:ascii="Cambria Math" w:hAnsi="Cambria Math"/>
              </w:rPr>
              <m:t>0</m:t>
            </m:r>
          </m:sub>
          <m:sup>
            <m:r>
              <m:rPr>
                <m:nor/>
              </m:rPr>
              <w:rPr>
                <w:rFonts w:ascii="Cambria Math" w:hAnsi="Cambria Math"/>
              </w:rPr>
              <m:t>CAP</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1</m:t>
            </m:r>
          </m:sub>
          <m:sup>
            <m:r>
              <m:rPr>
                <m:nor/>
              </m:rPr>
              <w:rPr>
                <w:rFonts w:ascii="Cambria Math" w:hAnsi="Cambria Math"/>
              </w:rPr>
              <m:t>CAP</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C-1</m:t>
            </m:r>
          </m:sub>
          <m:sup>
            <m:r>
              <m:rPr>
                <m:nor/>
              </m:rPr>
              <w:rPr>
                <w:rFonts w:ascii="Cambria Math" w:hAnsi="Cambria Math"/>
              </w:rPr>
              <m:t>CAP</m:t>
            </m:r>
          </m:sup>
        </m:sSubSup>
      </m:oMath>
      <w:r>
        <w:t xml:space="preserve"> where </w:t>
      </w:r>
      <m:oMath>
        <m:r>
          <w:rPr>
            <w:rFonts w:ascii="Cambria Math" w:hAnsi="Cambria Math"/>
          </w:rPr>
          <m:t>C=[…]</m:t>
        </m:r>
      </m:oMath>
      <w:r>
        <w:t xml:space="preserve"> is [the number of elements </w:t>
      </w:r>
      <w:r w:rsidR="00BF4923">
        <w:t>of the R-TAS CAP</w:t>
      </w:r>
      <w:r>
        <w:t>].</w:t>
      </w:r>
    </w:p>
    <w:p w14:paraId="084701CE" w14:textId="28EE2A0C" w:rsidR="004B028A" w:rsidRDefault="004B028A" w:rsidP="00CA115B">
      <w:pPr>
        <w:pStyle w:val="Heading3"/>
      </w:pPr>
      <w:bookmarkStart w:id="79" w:name="_Toc194050476"/>
      <w:commentRangeStart w:id="80"/>
      <w:r>
        <w:t>[6.2.x</w:t>
      </w:r>
      <w:r>
        <w:tab/>
        <w:t>Padding]</w:t>
      </w:r>
      <w:commentRangeEnd w:id="80"/>
      <w:r w:rsidR="000F7FC6">
        <w:rPr>
          <w:rStyle w:val="CommentReference"/>
          <w:rFonts w:ascii="Times New Roman" w:hAnsi="Times New Roman"/>
        </w:rPr>
        <w:commentReference w:id="80"/>
      </w:r>
      <w:bookmarkEnd w:id="79"/>
    </w:p>
    <w:p w14:paraId="38BECE92" w14:textId="2285F64F" w:rsidR="00F53DF0" w:rsidRPr="00D066C6" w:rsidRDefault="00F53DF0" w:rsidP="00CA115B">
      <w:pPr>
        <w:pStyle w:val="Heading3"/>
      </w:pPr>
      <w:bookmarkStart w:id="81" w:name="_Toc194050477"/>
      <w:r w:rsidRPr="00D066C6">
        <w:t>6.2.x</w:t>
      </w:r>
      <w:r w:rsidRPr="00D066C6">
        <w:tab/>
        <w:t xml:space="preserve">Mapping to </w:t>
      </w:r>
      <w:r w:rsidR="00325685">
        <w:t>chips</w:t>
      </w:r>
      <w:bookmarkEnd w:id="81"/>
    </w:p>
    <w:p w14:paraId="7E750FCC" w14:textId="4733C002" w:rsidR="00B13FE8" w:rsidRDefault="006E250F" w:rsidP="00210084">
      <w:commentRangeStart w:id="82"/>
      <w:r>
        <w:t>[</w:t>
      </w:r>
      <w:r w:rsidR="00B13FE8">
        <w:t xml:space="preserve">The </w:t>
      </w:r>
      <w:r w:rsidR="00570EB6">
        <w:t>elements</w:t>
      </w:r>
      <w:r w:rsidR="00B13FE8">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0</m:t>
            </m:r>
          </m:sub>
          <m:sup>
            <m:r>
              <m:rPr>
                <m:nor/>
              </m:rPr>
              <w:rPr>
                <w:rFonts w:ascii="Cambria Math" w:hAnsi="Cambria Math"/>
              </w:rPr>
              <m:t>SIP</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1</m:t>
            </m:r>
          </m:sub>
          <m:sup>
            <m:r>
              <m:rPr>
                <m:nor/>
              </m:rPr>
              <w:rPr>
                <w:rFonts w:ascii="Cambria Math" w:hAnsi="Cambria Math"/>
              </w:rPr>
              <m:t>SIP</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S-1</m:t>
            </m:r>
          </m:sub>
          <m:sup>
            <m:r>
              <m:rPr>
                <m:nor/>
              </m:rPr>
              <w:rPr>
                <w:rFonts w:ascii="Cambria Math" w:hAnsi="Cambria Math"/>
              </w:rPr>
              <m:t>SIP</m:t>
            </m:r>
          </m:sup>
        </m:sSubSup>
      </m:oMath>
      <w:r w:rsidR="00A35EEC">
        <w:t xml:space="preserve"> </w:t>
      </w:r>
      <w:r w:rsidR="00B13FE8">
        <w:t xml:space="preserve">of the </w:t>
      </w:r>
      <w:r w:rsidR="00A35EEC">
        <w:t>R-TAS SIP</w:t>
      </w:r>
      <w:r w:rsidR="00B13FE8">
        <w:t xml:space="preserve"> </w:t>
      </w:r>
      <w:r w:rsidR="009158E1">
        <w:t>are</w:t>
      </w:r>
      <w:r w:rsidR="00B13FE8">
        <w:t xml:space="preserve"> mapped in sequence starting with </w:t>
      </w:r>
      <m:oMath>
        <m:sSubSup>
          <m:sSubSupPr>
            <m:ctrlPr>
              <w:rPr>
                <w:rFonts w:ascii="Cambria Math" w:hAnsi="Cambria Math"/>
                <w:i/>
              </w:rPr>
            </m:ctrlPr>
          </m:sSubSupPr>
          <m:e>
            <m:r>
              <w:rPr>
                <w:rFonts w:ascii="Cambria Math" w:hAnsi="Cambria Math"/>
              </w:rPr>
              <m:t>p</m:t>
            </m:r>
          </m:e>
          <m:sub>
            <m:r>
              <w:rPr>
                <w:rFonts w:ascii="Cambria Math" w:hAnsi="Cambria Math"/>
              </w:rPr>
              <m:t>0</m:t>
            </m:r>
          </m:sub>
          <m:sup>
            <m:r>
              <m:rPr>
                <m:nor/>
              </m:rPr>
              <w:rPr>
                <w:rFonts w:ascii="Cambria Math" w:hAnsi="Cambria Math"/>
              </w:rPr>
              <m:t>SIP</m:t>
            </m:r>
          </m:sup>
        </m:sSubSup>
      </m:oMath>
      <w:r w:rsidR="00B13FE8">
        <w:t xml:space="preserve"> to chips </w:t>
      </w:r>
      <m:oMath>
        <m:r>
          <w:rPr>
            <w:rFonts w:ascii="Cambria Math" w:hAnsi="Cambria Math"/>
          </w:rPr>
          <m:t>χ=0, 1, …S-1</m:t>
        </m:r>
      </m:oMath>
      <w:r w:rsidR="00B13FE8">
        <w:t>.</w:t>
      </w:r>
      <w:r>
        <w:t>]</w:t>
      </w:r>
      <w:commentRangeEnd w:id="82"/>
      <w:r w:rsidR="000A3CB1">
        <w:rPr>
          <w:rStyle w:val="CommentReference"/>
        </w:rPr>
        <w:commentReference w:id="82"/>
      </w:r>
    </w:p>
    <w:p w14:paraId="63EC3308" w14:textId="57BC2A2F" w:rsidR="00B13FE8" w:rsidRDefault="00B13FE8" w:rsidP="00210084">
      <w:r>
        <w:t xml:space="preserve">The </w:t>
      </w:r>
      <w:r w:rsidR="00570EB6">
        <w:t>element</w:t>
      </w:r>
      <w:r>
        <w:t xml:space="preserve">s </w:t>
      </w:r>
      <m:oMath>
        <m:sSubSup>
          <m:sSubSupPr>
            <m:ctrlPr>
              <w:rPr>
                <w:rFonts w:ascii="Cambria Math" w:hAnsi="Cambria Math"/>
                <w:i/>
              </w:rPr>
            </m:ctrlPr>
          </m:sSubSupPr>
          <m:e>
            <m:r>
              <w:rPr>
                <w:rFonts w:ascii="Cambria Math" w:hAnsi="Cambria Math"/>
              </w:rPr>
              <m:t>p</m:t>
            </m:r>
          </m:e>
          <m:sub>
            <m:r>
              <w:rPr>
                <w:rFonts w:ascii="Cambria Math" w:hAnsi="Cambria Math"/>
              </w:rPr>
              <m:t>0</m:t>
            </m:r>
          </m:sub>
          <m:sup>
            <m:r>
              <m:rPr>
                <m:nor/>
              </m:rPr>
              <w:rPr>
                <w:rFonts w:ascii="Cambria Math" w:hAnsi="Cambria Math"/>
              </w:rPr>
              <m:t>CAP</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1</m:t>
            </m:r>
          </m:sub>
          <m:sup>
            <m:r>
              <m:rPr>
                <m:nor/>
              </m:rPr>
              <w:rPr>
                <w:rFonts w:ascii="Cambria Math" w:hAnsi="Cambria Math"/>
              </w:rPr>
              <m:t>CAP</m:t>
            </m:r>
          </m:sup>
        </m:sSubSup>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C-1</m:t>
            </m:r>
          </m:sub>
          <m:sup>
            <m:r>
              <m:rPr>
                <m:nor/>
              </m:rPr>
              <w:rPr>
                <w:rFonts w:ascii="Cambria Math" w:hAnsi="Cambria Math"/>
              </w:rPr>
              <m:t>CAP</m:t>
            </m:r>
          </m:sup>
        </m:sSubSup>
      </m:oMath>
      <w:r w:rsidR="00A35EEC">
        <w:t xml:space="preserve"> </w:t>
      </w:r>
      <w:r>
        <w:t xml:space="preserve">of </w:t>
      </w:r>
      <w:r w:rsidR="00A35EEC">
        <w:t>the R-TAS CAP</w:t>
      </w:r>
      <w:r>
        <w:t xml:space="preserve"> </w:t>
      </w:r>
      <w:r w:rsidR="009158E1">
        <w:t>are</w:t>
      </w:r>
      <w:r>
        <w:t xml:space="preserve"> mapped in sequence starting with </w:t>
      </w:r>
      <m:oMath>
        <m:sSubSup>
          <m:sSubSupPr>
            <m:ctrlPr>
              <w:rPr>
                <w:rFonts w:ascii="Cambria Math" w:hAnsi="Cambria Math"/>
                <w:i/>
              </w:rPr>
            </m:ctrlPr>
          </m:sSubSupPr>
          <m:e>
            <m:r>
              <w:rPr>
                <w:rFonts w:ascii="Cambria Math" w:hAnsi="Cambria Math"/>
              </w:rPr>
              <m:t>p</m:t>
            </m:r>
          </m:e>
          <m:sub>
            <m:r>
              <w:rPr>
                <w:rFonts w:ascii="Cambria Math" w:hAnsi="Cambria Math"/>
              </w:rPr>
              <m:t>0</m:t>
            </m:r>
          </m:sub>
          <m:sup>
            <m:r>
              <m:rPr>
                <m:nor/>
              </m:rPr>
              <w:rPr>
                <w:rFonts w:ascii="Cambria Math" w:hAnsi="Cambria Math"/>
              </w:rPr>
              <m:t>CAP</m:t>
            </m:r>
          </m:sup>
        </m:sSubSup>
      </m:oMath>
      <w:r>
        <w:t xml:space="preserve"> to chips </w:t>
      </w:r>
      <m:oMath>
        <m:r>
          <w:rPr>
            <w:rFonts w:ascii="Cambria Math" w:hAnsi="Cambria Math"/>
          </w:rPr>
          <m:t>χ=S, S+1, …, S+C-1</m:t>
        </m:r>
      </m:oMath>
      <w:r w:rsidR="0061795E">
        <w:t>.</w:t>
      </w:r>
    </w:p>
    <w:p w14:paraId="125D17F4" w14:textId="442DD2C7" w:rsidR="00B13FE8" w:rsidRPr="008D625F" w:rsidRDefault="00B13FE8" w:rsidP="00210084">
      <w:r>
        <w:t xml:space="preserve">The bits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rsidR="001A46CA">
        <w:t xml:space="preserve"> </w:t>
      </w:r>
      <w:r>
        <w:t xml:space="preserve">of PRDCH </w:t>
      </w:r>
      <w:r w:rsidR="009158E1">
        <w:t>are</w:t>
      </w:r>
      <w:r>
        <w:t xml:space="preserve"> mapped 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to chips </w:t>
      </w:r>
      <w:bookmarkStart w:id="83" w:name="_Hlk193919391"/>
      <m:oMath>
        <m:r>
          <w:rPr>
            <w:rFonts w:ascii="Cambria Math" w:hAnsi="Cambria Math"/>
          </w:rPr>
          <m:t xml:space="preserve">χ=S+C+1, C+2, …, </m:t>
        </m:r>
        <m:sSub>
          <m:sSubPr>
            <m:ctrlPr>
              <w:rPr>
                <w:rFonts w:ascii="Cambria Math" w:hAnsi="Cambria Math"/>
                <w:i/>
              </w:rPr>
            </m:ctrlPr>
          </m:sSubPr>
          <m:e>
            <m:r>
              <w:rPr>
                <w:rFonts w:ascii="Cambria Math" w:hAnsi="Cambria Math"/>
              </w:rPr>
              <m:t>M</m:t>
            </m:r>
          </m:e>
          <m:sub>
            <m:r>
              <m:rPr>
                <m:nor/>
              </m:rPr>
              <w:rPr>
                <w:rFonts w:ascii="Cambria Math" w:hAnsi="Cambria Math"/>
              </w:rPr>
              <m:t>chips</m:t>
            </m:r>
          </m:sub>
        </m:sSub>
      </m:oMath>
      <w:bookmarkEnd w:id="83"/>
      <w:r w:rsidR="00BE1173">
        <w:t xml:space="preserve">, where </w:t>
      </w:r>
      <w:r w:rsidR="00DE1A98">
        <w:t>[</w:t>
      </w:r>
      <m:oMath>
        <m:sSub>
          <m:sSubPr>
            <m:ctrlPr>
              <w:rPr>
                <w:rFonts w:ascii="Cambria Math" w:hAnsi="Cambria Math"/>
                <w:i/>
              </w:rPr>
            </m:ctrlPr>
          </m:sSubPr>
          <m:e>
            <m:r>
              <w:rPr>
                <w:rFonts w:ascii="Cambria Math" w:hAnsi="Cambria Math"/>
              </w:rPr>
              <m:t>M</m:t>
            </m:r>
          </m:e>
          <m:sub>
            <m:r>
              <m:rPr>
                <m:nor/>
              </m:rPr>
              <w:rPr>
                <w:rFonts w:ascii="Cambria Math" w:hAnsi="Cambria Math"/>
              </w:rPr>
              <m:t>chips</m:t>
            </m:r>
          </m:sub>
        </m:sSub>
        <m:r>
          <w:rPr>
            <w:rFonts w:ascii="Cambria Math" w:hAnsi="Cambria Math"/>
          </w:rPr>
          <m:t>=…</m:t>
        </m:r>
      </m:oMath>
      <w:r w:rsidR="00DE1A98">
        <w:t>]</w:t>
      </w:r>
      <w:r w:rsidR="00BE1173">
        <w:t>.</w:t>
      </w:r>
      <w:r>
        <w:t xml:space="preserve"> </w:t>
      </w:r>
    </w:p>
    <w:p w14:paraId="1E17D55C" w14:textId="09961E1B" w:rsidR="00CC1C85" w:rsidRDefault="00CC1C85" w:rsidP="00CA115B">
      <w:pPr>
        <w:pStyle w:val="Heading3"/>
      </w:pPr>
      <w:bookmarkStart w:id="84" w:name="_Toc194050478"/>
      <w:r>
        <w:t>6.2.x</w:t>
      </w:r>
      <w:r>
        <w:tab/>
        <w:t>Mapping to OFDM symbols</w:t>
      </w:r>
      <w:bookmarkEnd w:id="84"/>
    </w:p>
    <w:p w14:paraId="5DF96F99" w14:textId="55FB206D" w:rsidR="00694D4E" w:rsidRDefault="001406F9" w:rsidP="00CA115B">
      <w:pPr>
        <w:pStyle w:val="Heading3"/>
      </w:pPr>
      <w:bookmarkStart w:id="85" w:name="_Toc194050479"/>
      <w:r>
        <w:t>[</w:t>
      </w:r>
      <w:r w:rsidR="0088277F">
        <w:t>6</w:t>
      </w:r>
      <w:r w:rsidR="00CA115B">
        <w:t>.2.</w:t>
      </w:r>
      <w:r w:rsidR="00834580">
        <w:t>x</w:t>
      </w:r>
      <w:r w:rsidR="00CA115B">
        <w:tab/>
      </w:r>
      <w:r w:rsidR="00170D1F">
        <w:t>Cyclic prefix insertion</w:t>
      </w:r>
      <w:r w:rsidR="00382AC0">
        <w:t>]</w:t>
      </w:r>
      <w:bookmarkEnd w:id="85"/>
    </w:p>
    <w:p w14:paraId="1AF0A7A1" w14:textId="188A4E83" w:rsidR="00382AC0" w:rsidRDefault="00382AC0" w:rsidP="007C259E">
      <w:pPr>
        <w:pStyle w:val="Heading3"/>
      </w:pPr>
      <w:bookmarkStart w:id="86" w:name="_Toc194050480"/>
      <w:r>
        <w:t>6.2.x</w:t>
      </w:r>
      <w:r>
        <w:tab/>
        <w:t>Baseband signal [characterisation]</w:t>
      </w:r>
      <w:bookmarkEnd w:id="86"/>
    </w:p>
    <w:p w14:paraId="0A66A19C" w14:textId="22033AEF" w:rsidR="00124533" w:rsidRDefault="0007493C" w:rsidP="00475C6C">
      <w:r>
        <w:t>The time continuous signal</w:t>
      </w:r>
      <w:r w:rsidR="00FC10C7">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t xml:space="preserve"> is [characterised] by:</w:t>
      </w:r>
    </w:p>
    <w:p w14:paraId="5D04CC5B" w14:textId="244D0B5D" w:rsidR="00475C6C" w:rsidRDefault="00B865EF" w:rsidP="00B865EF">
      <w:pPr>
        <w:pStyle w:val="EQ"/>
      </w:pPr>
      <w:r>
        <w:tab/>
      </w:r>
      <w:r w:rsidR="005869B3">
        <w:t>[</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d>
          <m:dPr>
            <m:ctrlPr>
              <w:rPr>
                <w:rFonts w:ascii="Cambria Math" w:hAnsi="Cambria Math"/>
                <w:i/>
              </w:rPr>
            </m:ctrlPr>
          </m:dPr>
          <m:e>
            <m:r>
              <w:rPr>
                <w:rFonts w:ascii="Cambria Math" w:hAnsi="Cambria Math"/>
              </w:rPr>
              <m:t>t</m:t>
            </m:r>
          </m:e>
        </m:d>
        <m:r>
          <w:rPr>
            <w:rFonts w:ascii="Cambria Math" w:hAnsi="Cambria Math"/>
          </w:rPr>
          <m:t xml:space="preserve">= </m:t>
        </m:r>
      </m:oMath>
      <w:r w:rsidR="005869B3">
        <w:t>a function of</w:t>
      </w:r>
      <w:r w:rsidR="007943AC">
        <w:t xml:space="preserv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5869B3">
        <w:t>]</w:t>
      </w:r>
      <w:r>
        <w:t>.</w:t>
      </w:r>
    </w:p>
    <w:p w14:paraId="2B046D09" w14:textId="70F8AA3A" w:rsidR="00124533" w:rsidRDefault="00124533" w:rsidP="00475C6C">
      <w:r>
        <w:t xml:space="preserve">where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w:t>
      </w:r>
    </w:p>
    <w:p w14:paraId="2D3626BD" w14:textId="2B36A90B" w:rsidR="00124533" w:rsidRPr="00475C6C" w:rsidRDefault="000619BB" w:rsidP="00475C6C">
      <m:oMathPara>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160κ</m:t>
                    </m:r>
                  </m:e>
                  <m:e>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=0 </m:t>
                    </m:r>
                    <m:r>
                      <m:rPr>
                        <m:nor/>
                      </m:rPr>
                      <w:rPr>
                        <w:rFonts w:ascii="Cambria Math" w:hAnsi="Cambria Math"/>
                      </w:rPr>
                      <m:t xml:space="preserve">modulo </m:t>
                    </m:r>
                    <m:r>
                      <w:rPr>
                        <w:rFonts w:ascii="Cambria Math" w:hAnsi="Cambria Math"/>
                      </w:rPr>
                      <m:t>7</m:t>
                    </m:r>
                  </m:e>
                </m:mr>
                <m:mr>
                  <m:e>
                    <m:r>
                      <w:rPr>
                        <w:rFonts w:ascii="Cambria Math" w:hAnsi="Cambria Math"/>
                      </w:rPr>
                      <m:t>144κ</m:t>
                    </m:r>
                  </m:e>
                  <m:e>
                    <m:r>
                      <m:rPr>
                        <m:nor/>
                      </m:rPr>
                      <w:rPr>
                        <w:rFonts w:ascii="Cambria Math" w:hAnsi="Cambria Math"/>
                      </w:rPr>
                      <m:t>otherwise</m:t>
                    </m:r>
                  </m:e>
                </m:mr>
              </m:m>
            </m:e>
          </m:d>
        </m:oMath>
      </m:oMathPara>
    </w:p>
    <w:p w14:paraId="28CC7055" w14:textId="71355190" w:rsidR="006B1565" w:rsidRDefault="006B1565" w:rsidP="006B1565">
      <w:pPr>
        <w:pStyle w:val="Heading3"/>
      </w:pPr>
      <w:bookmarkStart w:id="87" w:name="_Toc194050481"/>
      <w:r>
        <w:t>6.2.</w:t>
      </w:r>
      <w:r w:rsidR="00834580">
        <w:t>x</w:t>
      </w:r>
      <w:r>
        <w:tab/>
        <w:t>Modulation and upconversion</w:t>
      </w:r>
      <w:bookmarkEnd w:id="87"/>
    </w:p>
    <w:p w14:paraId="6CD2FFFB" w14:textId="6AFFC6B6" w:rsidR="007B493E" w:rsidRDefault="007B493E" w:rsidP="007B493E">
      <w:r>
        <w:t xml:space="preserve">Modulation and upconversion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00C75CA1"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28E4D0E4" w:rsidR="000A2F54" w:rsidRDefault="0088277F" w:rsidP="000A2F54">
      <w:pPr>
        <w:pStyle w:val="Heading1"/>
      </w:pPr>
      <w:bookmarkStart w:id="88" w:name="_Toc194050482"/>
      <w:r>
        <w:t>7</w:t>
      </w:r>
      <w:r w:rsidR="000A2F54">
        <w:tab/>
        <w:t>P</w:t>
      </w:r>
      <w:r w:rsidR="0026725C">
        <w:t>hysical layer p</w:t>
      </w:r>
      <w:r w:rsidR="000A2F54">
        <w:t>rocedures</w:t>
      </w:r>
      <w:bookmarkEnd w:id="88"/>
    </w:p>
    <w:p w14:paraId="287A8B98" w14:textId="42167798" w:rsidR="00877AB7" w:rsidRDefault="0020763A" w:rsidP="007858FB">
      <w:pPr>
        <w:pStyle w:val="Heading2"/>
      </w:pPr>
      <w:bookmarkStart w:id="89" w:name="_Toc194050483"/>
      <w:commentRangeStart w:id="90"/>
      <w:r>
        <w:t>[</w:t>
      </w:r>
      <w:r w:rsidR="003B22D9">
        <w:t>7.</w:t>
      </w:r>
      <w:r>
        <w:t>x</w:t>
      </w:r>
      <w:r w:rsidR="003B22D9">
        <w:tab/>
      </w:r>
      <w:r w:rsidR="009B652F">
        <w:t>Physical</w:t>
      </w:r>
      <w:r w:rsidR="009A34E8">
        <w:t xml:space="preserve"> r</w:t>
      </w:r>
      <w:r w:rsidR="003B22D9">
        <w:t>andom access procedure</w:t>
      </w:r>
      <w:r w:rsidR="009A34E8">
        <w:t>s</w:t>
      </w:r>
      <w:r>
        <w:t>]</w:t>
      </w:r>
      <w:commentRangeEnd w:id="90"/>
      <w:r>
        <w:rPr>
          <w:rStyle w:val="CommentReference"/>
          <w:rFonts w:ascii="Times New Roman" w:hAnsi="Times New Roman"/>
        </w:rPr>
        <w:commentReference w:id="90"/>
      </w:r>
      <w:bookmarkEnd w:id="89"/>
    </w:p>
    <w:p w14:paraId="369B15E1" w14:textId="3F0673D0" w:rsidR="000A2F54" w:rsidRDefault="0088277F" w:rsidP="007858FB">
      <w:pPr>
        <w:pStyle w:val="Heading2"/>
      </w:pPr>
      <w:bookmarkStart w:id="91" w:name="_Toc194050484"/>
      <w:r>
        <w:t>7</w:t>
      </w:r>
      <w:r w:rsidR="007858FB">
        <w:t>.</w:t>
      </w:r>
      <w:r w:rsidR="00877AB7">
        <w:t>x</w:t>
      </w:r>
      <w:r w:rsidR="00491199">
        <w:t>d</w:t>
      </w:r>
      <w:r w:rsidR="007858FB">
        <w:tab/>
      </w:r>
      <w:r w:rsidR="00735AB0">
        <w:t>D2R</w:t>
      </w:r>
      <w:r w:rsidR="0017066D">
        <w:t xml:space="preserve"> </w:t>
      </w:r>
      <w:r w:rsidR="00FF3BFB">
        <w:t xml:space="preserve">related </w:t>
      </w:r>
      <w:r w:rsidR="0017066D">
        <w:t>procedures</w:t>
      </w:r>
      <w:bookmarkEnd w:id="91"/>
    </w:p>
    <w:p w14:paraId="1C87EB9D" w14:textId="7DB92AA6" w:rsidR="007D3988" w:rsidRDefault="0088277F" w:rsidP="007D3988">
      <w:pPr>
        <w:pStyle w:val="Heading3"/>
      </w:pPr>
      <w:bookmarkStart w:id="92" w:name="_Toc194050485"/>
      <w:r>
        <w:t>7</w:t>
      </w:r>
      <w:r w:rsidR="007D3988">
        <w:t>.</w:t>
      </w:r>
      <w:r w:rsidR="00877AB7">
        <w:t>x</w:t>
      </w:r>
      <w:r w:rsidR="00491199">
        <w:t>d</w:t>
      </w:r>
      <w:r w:rsidR="007D3988">
        <w:t>.</w:t>
      </w:r>
      <w:r w:rsidR="00C07D12">
        <w:t>1</w:t>
      </w:r>
      <w:r w:rsidR="007D3988">
        <w:tab/>
      </w:r>
      <w:r w:rsidR="00BA0C70">
        <w:t>Device p</w:t>
      </w:r>
      <w:r w:rsidR="007D3988">
        <w:t>rocedure for PDRCH transmission</w:t>
      </w:r>
      <w:bookmarkEnd w:id="92"/>
    </w:p>
    <w:p w14:paraId="2D48BB4A" w14:textId="14290844" w:rsidR="00AB17E8" w:rsidRDefault="00E06FA7" w:rsidP="00AB17E8">
      <w:r>
        <w:t>A d</w:t>
      </w:r>
      <w:r w:rsidR="00AB17E8">
        <w:t>evice shall upon [</w:t>
      </w:r>
      <w:r w:rsidR="00FF364D">
        <w:t>receiving</w:t>
      </w:r>
      <w:r w:rsidR="00666EAA">
        <w:t>…</w:t>
      </w:r>
      <w:r w:rsidR="00AB17E8">
        <w:t xml:space="preserve">] ending </w:t>
      </w:r>
      <w:r w:rsidR="00666EAA">
        <w:t xml:space="preserve">in chip </w:t>
      </w:r>
      <m:oMath>
        <m:r>
          <w:rPr>
            <w:rFonts w:ascii="Cambria Math" w:hAnsi="Cambria Math"/>
          </w:rPr>
          <m:t>χ=</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oMath>
      <w:r w:rsidR="00AB17E8">
        <w:t xml:space="preserve"> intended for the device, at</w:t>
      </w:r>
    </w:p>
    <w:p w14:paraId="1F9490D1" w14:textId="50DB5C50" w:rsidR="00AB17E8" w:rsidRDefault="00AB17E8" w:rsidP="00AB17E8">
      <w:pPr>
        <w:pStyle w:val="B1"/>
      </w:pPr>
      <w:r>
        <w:t>-</w:t>
      </w:r>
      <w:r>
        <w:tab/>
        <w:t>[…]</w:t>
      </w:r>
    </w:p>
    <w:p w14:paraId="35248B84" w14:textId="682D4D03" w:rsidR="00AB17E8" w:rsidRPr="00AB17E8" w:rsidRDefault="002A758A" w:rsidP="00AB17E8">
      <w:r>
        <w:t>transmit</w:t>
      </w:r>
      <w:r w:rsidR="000753E2">
        <w:t xml:space="preserve"> the</w:t>
      </w:r>
      <w:r w:rsidR="00AB17E8">
        <w:t xml:space="preserve"> corresponding PDRCH</w:t>
      </w:r>
      <w:r w:rsidR="00C420B9">
        <w:t xml:space="preserve"> according to the […] information, where…</w:t>
      </w:r>
      <w:r w:rsidR="000753E2">
        <w:t>.</w:t>
      </w:r>
    </w:p>
    <w:p w14:paraId="58E5D252" w14:textId="598CA98D" w:rsidR="007D3988" w:rsidRDefault="0088277F" w:rsidP="00C07D12">
      <w:pPr>
        <w:pStyle w:val="Heading4"/>
      </w:pPr>
      <w:bookmarkStart w:id="93" w:name="_Toc194050486"/>
      <w:r>
        <w:lastRenderedPageBreak/>
        <w:t>7</w:t>
      </w:r>
      <w:r w:rsidR="007D3988">
        <w:t>.</w:t>
      </w:r>
      <w:r w:rsidR="00877AB7">
        <w:t>x</w:t>
      </w:r>
      <w:r w:rsidR="00491199">
        <w:t>d</w:t>
      </w:r>
      <w:r w:rsidR="007D3988">
        <w:t>.</w:t>
      </w:r>
      <w:r w:rsidR="004A2B2B">
        <w:t>1</w:t>
      </w:r>
      <w:r w:rsidR="00C07D12">
        <w:t>.1</w:t>
      </w:r>
      <w:r w:rsidR="007D3988">
        <w:tab/>
      </w:r>
      <w:r w:rsidR="00AB17E8">
        <w:t>[</w:t>
      </w:r>
      <w:r w:rsidR="007D3988">
        <w:t>Resource allocation</w:t>
      </w:r>
      <w:r w:rsidR="00AB17E8">
        <w:t>]</w:t>
      </w:r>
      <w:bookmarkEnd w:id="93"/>
    </w:p>
    <w:p w14:paraId="02A14F54" w14:textId="400C64CE" w:rsidR="00AB17E8" w:rsidRDefault="00AB17E8" w:rsidP="00AB17E8">
      <w:r>
        <w:t>The</w:t>
      </w:r>
      <w:r w:rsidR="0096626F">
        <w:t xml:space="preserve"> device shall determine the</w:t>
      </w:r>
      <w:r>
        <w:t xml:space="preserve"> [resource allocation]</w:t>
      </w:r>
      <w:r w:rsidR="0096626F">
        <w:t xml:space="preserve"> for PDRCH transmission using the</w:t>
      </w:r>
      <w:r>
        <w:t xml:space="preserve"> information in […]</w:t>
      </w:r>
      <w:r w:rsidR="0096626F">
        <w:t xml:space="preserve">. The […] </w:t>
      </w:r>
      <w:r w:rsidR="00D02DCD">
        <w:t>indicates</w:t>
      </w:r>
      <w:r w:rsidR="0096626F">
        <w:t>:</w:t>
      </w:r>
    </w:p>
    <w:p w14:paraId="08112364" w14:textId="7231D286" w:rsidR="00B3732C" w:rsidRDefault="00AB17E8" w:rsidP="001C404A">
      <w:pPr>
        <w:pStyle w:val="B1"/>
      </w:pPr>
      <w:r>
        <w:t>-</w:t>
      </w:r>
      <w:r>
        <w:tab/>
        <w:t>the duration of each D2R chip</w:t>
      </w:r>
      <w:r w:rsidR="00AD769A">
        <w:t>,</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ctrlPr>
              <w:rPr>
                <w:rFonts w:ascii="Cambria Math" w:hAnsi="Cambria Math"/>
              </w:rPr>
            </m:ctrlPr>
          </m:sub>
          <m:sup>
            <m:r>
              <m:rPr>
                <m:nor/>
              </m:rPr>
              <w:rPr>
                <w:rFonts w:ascii="Cambria Math" w:hAnsi="Cambria Math"/>
              </w:rPr>
              <m:t>D2R</m:t>
            </m:r>
          </m:sup>
        </m:sSubSup>
      </m:oMath>
    </w:p>
    <w:p w14:paraId="7C666399" w14:textId="6892DC8A" w:rsidR="00FD2B40" w:rsidRDefault="00FD2B40" w:rsidP="001C404A">
      <w:pPr>
        <w:pStyle w:val="B1"/>
      </w:pPr>
      <w:r>
        <w:t>-</w:t>
      </w:r>
      <w:r>
        <w:tab/>
        <w:t xml:space="preserve">the block repetition factor,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6523935D" w14:textId="01A96D46" w:rsidR="00A55A97" w:rsidRDefault="00A55A97" w:rsidP="001C404A">
      <w:pPr>
        <w:pStyle w:val="B1"/>
      </w:pPr>
      <w:r>
        <w:t>-</w:t>
      </w:r>
      <w:r>
        <w:tab/>
        <w:t xml:space="preserve">the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53DDCCE7" w14:textId="6F346DFE" w:rsidR="00D72C1F" w:rsidRDefault="00D72C1F" w:rsidP="001C404A">
      <w:pPr>
        <w:pStyle w:val="B1"/>
      </w:pPr>
      <w:r>
        <w:t>-</w:t>
      </w:r>
      <w:r>
        <w:tab/>
        <w:t>…</w:t>
      </w:r>
    </w:p>
    <w:p w14:paraId="0D620560" w14:textId="0679F68B" w:rsidR="00D81F68" w:rsidRDefault="00C07D12" w:rsidP="00254A06">
      <w:pPr>
        <w:pStyle w:val="Heading4"/>
      </w:pPr>
      <w:bookmarkStart w:id="94" w:name="_Toc194050487"/>
      <w:r>
        <w:t>7.xd.</w:t>
      </w:r>
      <w:r w:rsidR="004A2B2B">
        <w:t>1</w:t>
      </w:r>
      <w:r>
        <w:t>.2</w:t>
      </w:r>
      <w:r>
        <w:tab/>
      </w:r>
      <w:r w:rsidR="00F1517E">
        <w:t>M</w:t>
      </w:r>
      <w:r>
        <w:t xml:space="preserve">odulation </w:t>
      </w:r>
      <w:r w:rsidR="00B3732C">
        <w:t>scheme</w:t>
      </w:r>
      <w:r>
        <w:t xml:space="preserve"> and block size determination</w:t>
      </w:r>
      <w:bookmarkEnd w:id="94"/>
    </w:p>
    <w:p w14:paraId="03D6A89D" w14:textId="3C02AA08" w:rsidR="00B3732C" w:rsidRDefault="00B3732C" w:rsidP="00B3732C">
      <w:r>
        <w:t>To determine the D2R block size for the PDRCH, the device shall [first]:</w:t>
      </w:r>
    </w:p>
    <w:p w14:paraId="649DC5A3" w14:textId="0CF98C41" w:rsidR="00B3732C" w:rsidRDefault="00B3732C" w:rsidP="00B3732C">
      <w:pPr>
        <w:pStyle w:val="B1"/>
      </w:pPr>
      <w:r>
        <w:t>-</w:t>
      </w:r>
      <w:r>
        <w:tab/>
        <w:t>read the [D2R block size] field</w:t>
      </w:r>
      <w:r w:rsidR="00473FD9">
        <w:t xml:space="preserve"> in the […] and </w:t>
      </w:r>
      <w:r w:rsidR="00563577">
        <w:t>use […]</w:t>
      </w:r>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4E06B1FF" w:rsidR="005F25C2" w:rsidRDefault="00C349EA" w:rsidP="00B3732C">
      <w:pPr>
        <w:pStyle w:val="B1"/>
      </w:pPr>
      <w:r>
        <w:t>-</w:t>
      </w:r>
      <w:r w:rsidR="00697A82">
        <w:tab/>
        <w:t>if the P</w:t>
      </w:r>
      <w:r w:rsidR="007A492F">
        <w:t>DR</w:t>
      </w:r>
      <w:r w:rsidR="00697A82">
        <w:t>CH is for</w:t>
      </w:r>
      <w:r w:rsidR="00062EFA">
        <w:t xml:space="preserve"> transmitting</w:t>
      </w:r>
      <w:r w:rsidR="00697A82">
        <w:t xml:space="preserve"> Msg1</w:t>
      </w:r>
    </w:p>
    <w:p w14:paraId="7CC1C67F" w14:textId="47DB5868" w:rsidR="007C0795" w:rsidRDefault="005F25C2" w:rsidP="005F25C2">
      <w:pPr>
        <w:pStyle w:val="B2"/>
      </w:pPr>
      <w:r>
        <w:t>-</w:t>
      </w:r>
      <w:r>
        <w:tab/>
        <w:t xml:space="preserve">if </w:t>
      </w:r>
      <w:r w:rsidR="007C0559">
        <w:t xml:space="preserve">the applicable </w:t>
      </w:r>
      <w:commentRangeStart w:id="95"/>
      <w:r w:rsidR="007C0559">
        <w:t>[Transaction ID]</w:t>
      </w:r>
      <w:r w:rsidR="007A492F">
        <w:t xml:space="preserve"> according to clause 5.2 of [38391, TS 38.391]</w:t>
      </w:r>
      <w:r w:rsidR="007C0559">
        <w:t xml:space="preserve"> is not the same as the value stored by the device if any</w:t>
      </w:r>
      <w:commentRangeEnd w:id="95"/>
      <w:r>
        <w:rPr>
          <w:rStyle w:val="CommentReference"/>
        </w:rPr>
        <w:commentReference w:id="95"/>
      </w:r>
    </w:p>
    <w:p w14:paraId="558A1FC7" w14:textId="6103B8EC" w:rsidR="007C0559" w:rsidRDefault="007C0795" w:rsidP="007C0795">
      <w:pPr>
        <w:pStyle w:val="B3"/>
      </w:pPr>
      <w:r>
        <w:t>-</w:t>
      </w:r>
      <w:r>
        <w:tab/>
      </w:r>
      <w:r w:rsidR="007C0559">
        <w:t>determine according to its implementation to use either OOK modulation or BPSK modulation</w:t>
      </w:r>
    </w:p>
    <w:p w14:paraId="2A06BE14" w14:textId="2CC48494" w:rsidR="007C0795" w:rsidRDefault="005F25C2" w:rsidP="005F25C2">
      <w:pPr>
        <w:pStyle w:val="B2"/>
        <w:rPr>
          <w:lang w:eastAsia="zh-CN"/>
        </w:rPr>
      </w:pPr>
      <w:r>
        <w:t>-</w:t>
      </w:r>
      <w:r>
        <w:tab/>
        <w:t xml:space="preserve">if the applicable [Transaction ID] </w:t>
      </w:r>
      <w:r w:rsidR="00952974">
        <w:t xml:space="preserve">according to clause 5.2 of [38391, TS 38.391] </w:t>
      </w:r>
      <w:r>
        <w:t xml:space="preserve">is the same as the value stored by the device if any and </w:t>
      </w:r>
      <w:r>
        <w:rPr>
          <w:lang w:eastAsia="zh-CN"/>
        </w:rPr>
        <w:t>the previous procedure associated with the received value indicated in the [Transaction ID] is determined as a failure according to clause 5.5 of [38391, TS 38.391]</w:t>
      </w:r>
    </w:p>
    <w:p w14:paraId="2C0C7FE8" w14:textId="4B726E11" w:rsidR="005F25C2" w:rsidRDefault="007C0795" w:rsidP="007C0795">
      <w:pPr>
        <w:pStyle w:val="B3"/>
      </w:pPr>
      <w:r>
        <w:rPr>
          <w:lang w:eastAsia="zh-CN"/>
        </w:rPr>
        <w:t>-</w:t>
      </w:r>
      <w:r>
        <w:rPr>
          <w:lang w:eastAsia="zh-CN"/>
        </w:rPr>
        <w:tab/>
      </w:r>
      <w:r w:rsidR="003524D2">
        <w:t>determine according to its implementation to use either OOK modulation or BPSK modulation</w:t>
      </w:r>
    </w:p>
    <w:p w14:paraId="53AE199F" w14:textId="77777777" w:rsidR="00D7350D" w:rsidRDefault="007C0559" w:rsidP="007C0559">
      <w:pPr>
        <w:pStyle w:val="B2"/>
      </w:pPr>
      <w:r>
        <w:t>-</w:t>
      </w:r>
      <w:r>
        <w:tab/>
        <w:t>otherwise</w:t>
      </w:r>
    </w:p>
    <w:p w14:paraId="3B79B183" w14:textId="1235F945" w:rsidR="00697A82" w:rsidRDefault="00D7350D" w:rsidP="00D7350D">
      <w:pPr>
        <w:pStyle w:val="B3"/>
        <w:rPr>
          <w:lang w:eastAsia="zh-CN"/>
        </w:rPr>
      </w:pPr>
      <w:r>
        <w:rPr>
          <w:lang w:eastAsia="zh-CN"/>
        </w:rPr>
        <w:t>-</w:t>
      </w:r>
      <w:r>
        <w:rPr>
          <w:lang w:eastAsia="zh-CN"/>
        </w:rPr>
        <w:tab/>
      </w:r>
      <w:r w:rsidR="007C0559">
        <w:rPr>
          <w:lang w:eastAsia="zh-CN"/>
        </w:rPr>
        <w:t>use the same modulation as previously determined</w:t>
      </w:r>
      <w:r w:rsidR="007C0795">
        <w:rPr>
          <w:lang w:eastAsia="zh-CN"/>
        </w:rPr>
        <w:t xml:space="preserve"> for </w:t>
      </w:r>
      <w:r w:rsidR="00B226A8">
        <w:rPr>
          <w:lang w:eastAsia="zh-CN"/>
        </w:rPr>
        <w:t xml:space="preserve">transmitting </w:t>
      </w:r>
      <w:r w:rsidR="007C0795">
        <w:rPr>
          <w:lang w:eastAsia="zh-CN"/>
        </w:rPr>
        <w:t>Msg1</w:t>
      </w:r>
    </w:p>
    <w:p w14:paraId="1895F537" w14:textId="00E65F1E" w:rsidR="00127FE1" w:rsidRDefault="00127FE1" w:rsidP="00127FE1">
      <w:pPr>
        <w:pStyle w:val="B1"/>
      </w:pPr>
      <w:r>
        <w:t>-</w:t>
      </w:r>
      <w:r>
        <w:tab/>
        <w:t>otherwise</w:t>
      </w:r>
    </w:p>
    <w:p w14:paraId="20DBBFF1" w14:textId="5B564A6F" w:rsidR="00127FE1" w:rsidRDefault="00127FE1" w:rsidP="00127FE1">
      <w:pPr>
        <w:pStyle w:val="B2"/>
      </w:pPr>
      <w:r>
        <w:t>-</w:t>
      </w:r>
      <w:r>
        <w:tab/>
        <w:t xml:space="preserve">use the same modulation as previously determined for </w:t>
      </w:r>
      <w:r w:rsidR="00B226A8">
        <w:t xml:space="preserve">transmitting </w:t>
      </w:r>
      <w:r>
        <w:t>Msg1.</w:t>
      </w:r>
    </w:p>
    <w:p w14:paraId="61857433" w14:textId="11567D9B" w:rsidR="004A2B2B" w:rsidRDefault="004A2B2B" w:rsidP="004A2B2B">
      <w:pPr>
        <w:pStyle w:val="Heading3"/>
      </w:pPr>
      <w:bookmarkStart w:id="96" w:name="_Toc194050488"/>
      <w:r>
        <w:t>7.xd.2</w:t>
      </w:r>
      <w:r>
        <w:tab/>
        <w:t xml:space="preserve">Timing </w:t>
      </w:r>
      <w:r w:rsidR="00713FB8">
        <w:t>re</w:t>
      </w:r>
      <w:r w:rsidR="00613E5B">
        <w:t>quirements</w:t>
      </w:r>
      <w:bookmarkEnd w:id="96"/>
    </w:p>
    <w:p w14:paraId="225FA35D" w14:textId="15A94CF4" w:rsidR="0017066D" w:rsidRPr="0017066D" w:rsidRDefault="0088277F" w:rsidP="0017066D">
      <w:pPr>
        <w:pStyle w:val="Heading2"/>
      </w:pPr>
      <w:bookmarkStart w:id="97" w:name="_Toc194050489"/>
      <w:r>
        <w:t>7</w:t>
      </w:r>
      <w:r w:rsidR="0017066D">
        <w:t>.</w:t>
      </w:r>
      <w:r w:rsidR="00877AB7">
        <w:t>x</w:t>
      </w:r>
      <w:r w:rsidR="00491199">
        <w:t>r</w:t>
      </w:r>
      <w:r w:rsidR="0017066D">
        <w:tab/>
      </w:r>
      <w:r w:rsidR="009120E2">
        <w:t xml:space="preserve">R2D </w:t>
      </w:r>
      <w:r w:rsidR="00FF3BFB">
        <w:t xml:space="preserve">related </w:t>
      </w:r>
      <w:r w:rsidR="0017066D">
        <w:t>procedures</w:t>
      </w:r>
      <w:bookmarkEnd w:id="97"/>
    </w:p>
    <w:p w14:paraId="20614131" w14:textId="15EB3999" w:rsidR="00AA08F1" w:rsidRDefault="00AA08F1" w:rsidP="00AA08F1">
      <w:pPr>
        <w:pStyle w:val="Heading3"/>
      </w:pPr>
      <w:bookmarkStart w:id="98" w:name="_Toc194050490"/>
      <w:r w:rsidRPr="00BE14ED">
        <w:t>7.x</w:t>
      </w:r>
      <w:r>
        <w:t>r.1</w:t>
      </w:r>
      <w:r w:rsidRPr="00BE14ED">
        <w:tab/>
      </w:r>
      <w:r w:rsidR="00CE3507">
        <w:t>Device p</w:t>
      </w:r>
      <w:r>
        <w:t>rocedure for R-TAS reception</w:t>
      </w:r>
      <w:bookmarkEnd w:id="98"/>
    </w:p>
    <w:p w14:paraId="4E0EC220" w14:textId="0350390B" w:rsidR="00AA08F1" w:rsidRDefault="00AA08F1" w:rsidP="00AA08F1">
      <w:pPr>
        <w:pStyle w:val="Heading4"/>
      </w:pPr>
      <w:bookmarkStart w:id="99" w:name="_Toc194050491"/>
      <w:r>
        <w:t>7.xr.1.1</w:t>
      </w:r>
      <w:r>
        <w:tab/>
      </w:r>
      <w:r w:rsidR="00CE3507">
        <w:t>Device p</w:t>
      </w:r>
      <w:r>
        <w:t xml:space="preserve">rocedure for SIP </w:t>
      </w:r>
      <w:r w:rsidR="00F6293F">
        <w:t>detection</w:t>
      </w:r>
      <w:bookmarkEnd w:id="99"/>
    </w:p>
    <w:p w14:paraId="43220082" w14:textId="608666F2" w:rsidR="00871D14" w:rsidRDefault="0010449E" w:rsidP="00E70460">
      <w:r>
        <w:t>If</w:t>
      </w:r>
      <w:r w:rsidR="00C85225">
        <w:t xml:space="preserve"> in any </w:t>
      </w:r>
      <w:r w:rsidR="00E70460">
        <w:t>[</w:t>
      </w:r>
      <m:oMath>
        <m:sSub>
          <m:sSubPr>
            <m:ctrlPr>
              <w:rPr>
                <w:rFonts w:ascii="Cambria Math" w:hAnsi="Cambria Math"/>
                <w:i/>
              </w:rPr>
            </m:ctrlPr>
          </m:sSubPr>
          <m:e>
            <m:r>
              <w:rPr>
                <w:rFonts w:ascii="Cambria Math" w:hAnsi="Cambria Math"/>
              </w:rPr>
              <m:t>N</m:t>
            </m:r>
          </m:e>
          <m:sub>
            <m:r>
              <m:rPr>
                <m:nor/>
              </m:rPr>
              <w:rPr>
                <w:rFonts w:ascii="Cambria Math" w:hAnsi="Cambria Math"/>
              </w:rPr>
              <m:t>trigger</m:t>
            </m:r>
          </m:sub>
        </m:sSub>
        <m:r>
          <w:rPr>
            <w:rFonts w:ascii="Cambria Math" w:hAnsi="Cambria Math"/>
          </w:rPr>
          <m:t>]</m:t>
        </m:r>
      </m:oMath>
      <w:r w:rsidR="00871D14">
        <w:t xml:space="preserve"> </w:t>
      </w:r>
      <w:r w:rsidR="00805337">
        <w:t>[</w:t>
      </w:r>
      <w:r w:rsidR="00C85225">
        <w:t>chips</w:t>
      </w:r>
      <w:r w:rsidR="00E70460">
        <w:t>]</w:t>
      </w:r>
      <w:r w:rsidR="00C85225">
        <w:t xml:space="preserve"> for which the device is required to monitor R2D the device detects […]</w:t>
      </w:r>
    </w:p>
    <w:p w14:paraId="6EC4E2CD" w14:textId="39422B17" w:rsidR="0010449E" w:rsidRPr="00634356" w:rsidRDefault="0010449E" w:rsidP="00634356">
      <w:r>
        <w:t xml:space="preserve">the device shall determine that a SIP of R-TAS has been received and assume the start of chip </w:t>
      </w:r>
      <m:oMath>
        <m:r>
          <w:rPr>
            <w:rFonts w:ascii="Cambria Math" w:hAnsi="Cambria Math"/>
          </w:rPr>
          <m:t>χ=0</m:t>
        </m:r>
      </m:oMath>
      <w:r>
        <w:t xml:space="preserve"> to be aligned in time with the start of </w:t>
      </w:r>
      <w:r w:rsidR="005335A7">
        <w:t xml:space="preserve">the </w:t>
      </w:r>
      <w:r>
        <w:t>SIP.</w:t>
      </w:r>
    </w:p>
    <w:p w14:paraId="273A30D9" w14:textId="6DC7F950" w:rsidR="00AA08F1" w:rsidRDefault="00AA08F1" w:rsidP="00AA08F1">
      <w:pPr>
        <w:pStyle w:val="Heading4"/>
      </w:pPr>
      <w:bookmarkStart w:id="100" w:name="_Toc194050492"/>
      <w:r>
        <w:t>7.xr.1.2</w:t>
      </w:r>
      <w:r>
        <w:tab/>
      </w:r>
      <w:r w:rsidR="00CE3507">
        <w:t>Device p</w:t>
      </w:r>
      <w:r>
        <w:t>rocedure for CAP reception</w:t>
      </w:r>
      <w:bookmarkEnd w:id="100"/>
    </w:p>
    <w:p w14:paraId="63C30FC9" w14:textId="6BBDB39F" w:rsidR="00DA08C7" w:rsidRPr="00136A40" w:rsidRDefault="00B67B41" w:rsidP="00B67B41">
      <w:r>
        <w:t xml:space="preserve">A device shall upon </w:t>
      </w:r>
      <w:r w:rsidR="0035236A">
        <w:t>receiving a SIP of R-TAS</w:t>
      </w:r>
      <w:r>
        <w:t xml:space="preserve"> assume that a CAP transmission begins in chip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CAP</m:t>
            </m:r>
          </m:sub>
          <m:sup>
            <m:r>
              <m:rPr>
                <m:nor/>
              </m:rPr>
              <w:rPr>
                <w:rFonts w:ascii="Cambria Math" w:hAnsi="Cambria Math"/>
              </w:rPr>
              <m:t>start</m:t>
            </m:r>
          </m:sup>
        </m:sSubSup>
      </m:oMath>
      <w:r>
        <w:t>, receive the CAP and determine a value for</w:t>
      </w:r>
      <w:r w:rsidR="009A6018">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symb,PRDCH</m:t>
            </m:r>
          </m:sup>
        </m:sSubSup>
      </m:oMath>
      <w:r w:rsidR="009A6018">
        <w:t xml:space="preserve"> </w:t>
      </w:r>
      <w:r w:rsidR="00F63681">
        <w:t>where</w:t>
      </w:r>
      <w:r w:rsidR="00871D14">
        <w:t>:</w:t>
      </w:r>
    </w:p>
    <w:p w14:paraId="069D1814" w14:textId="574502A3" w:rsidR="00871D14" w:rsidRDefault="00871D14" w:rsidP="00871D14">
      <w:pPr>
        <w:pStyle w:val="B1"/>
      </w:pPr>
      <w:r>
        <w:t>-</w:t>
      </w:r>
      <w:r>
        <w:tab/>
      </w:r>
      <w:r w:rsidR="0013408D">
        <w:t>…</w:t>
      </w:r>
    </w:p>
    <w:p w14:paraId="4D2E6AF3" w14:textId="14CD8606" w:rsidR="007858FB" w:rsidRDefault="0088277F" w:rsidP="007D3988">
      <w:pPr>
        <w:pStyle w:val="Heading3"/>
      </w:pPr>
      <w:bookmarkStart w:id="101" w:name="_Toc194050493"/>
      <w:r>
        <w:lastRenderedPageBreak/>
        <w:t>7</w:t>
      </w:r>
      <w:r w:rsidR="007D3988">
        <w:t>.</w:t>
      </w:r>
      <w:r w:rsidR="00877AB7">
        <w:t>x</w:t>
      </w:r>
      <w:r w:rsidR="00491199">
        <w:t>r</w:t>
      </w:r>
      <w:r w:rsidR="007D3988">
        <w:t>.</w:t>
      </w:r>
      <w:r w:rsidR="00AA08F1">
        <w:t>2</w:t>
      </w:r>
      <w:r w:rsidR="007D3988">
        <w:tab/>
      </w:r>
      <w:r w:rsidR="00BA0C70">
        <w:t>Device p</w:t>
      </w:r>
      <w:r w:rsidR="007D3988">
        <w:t>rocedure for PRDCH reception</w:t>
      </w:r>
      <w:bookmarkEnd w:id="101"/>
    </w:p>
    <w:p w14:paraId="49C90CA9" w14:textId="18958587" w:rsidR="002D4B12" w:rsidRDefault="002D4B12" w:rsidP="002D4B12">
      <w:pPr>
        <w:pStyle w:val="Heading4"/>
      </w:pPr>
      <w:bookmarkStart w:id="102" w:name="_Toc194050494"/>
      <w:r>
        <w:t>7.xr.2.1</w:t>
      </w:r>
      <w:r>
        <w:tab/>
        <w:t>Resource determination</w:t>
      </w:r>
      <w:bookmarkEnd w:id="102"/>
    </w:p>
    <w:p w14:paraId="1B534741" w14:textId="456F0431" w:rsidR="002F0C09" w:rsidRDefault="00F23B8A" w:rsidP="002F0C09">
      <w:r>
        <w:t xml:space="preserve">A device shall </w:t>
      </w:r>
      <w:r w:rsidR="00771818">
        <w:t>[</w:t>
      </w:r>
      <w:r>
        <w:t xml:space="preserve">upon </w:t>
      </w:r>
      <w:r w:rsidR="0015714A">
        <w:t>receiving a SIP of R-TAS</w:t>
      </w:r>
      <w:r w:rsidR="00771818">
        <w:t>]</w:t>
      </w:r>
      <w:r>
        <w:t xml:space="preserve">, assume that a PRDCH </w:t>
      </w:r>
      <w:r w:rsidRPr="005D5826">
        <w:t>transmission begins in chip</w:t>
      </w:r>
      <w:r w:rsidR="00F6293F">
        <w:t xml:space="preserve">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PRDCH</m:t>
            </m:r>
          </m:sub>
          <m:sup>
            <m:r>
              <m:rPr>
                <m:nor/>
              </m:rPr>
              <w:rPr>
                <w:rFonts w:ascii="Cambria Math" w:hAnsi="Cambria Math"/>
              </w:rPr>
              <m:t>start</m:t>
            </m:r>
          </m:sup>
        </m:sSubSup>
      </m:oMath>
      <w:r w:rsidR="00E7711B" w:rsidRPr="005D5826">
        <w:t>,</w:t>
      </w:r>
      <w:r w:rsidR="000422FA">
        <w:t xml:space="preserve"> receive </w:t>
      </w:r>
      <w:r w:rsidR="00E7711B">
        <w:t xml:space="preserve">the assumed PRDCH </w:t>
      </w:r>
      <w:r w:rsidR="000422FA">
        <w:t>and attempt to decode the corresponding R2D block, where…</w:t>
      </w:r>
    </w:p>
    <w:p w14:paraId="0486C1E8" w14:textId="48D8A7A1" w:rsidR="000422FA" w:rsidRDefault="000422FA" w:rsidP="000422FA">
      <w:pPr>
        <w:pStyle w:val="B1"/>
      </w:pPr>
      <w:r>
        <w:t>-</w:t>
      </w:r>
      <w:r>
        <w:tab/>
        <w:t>…</w:t>
      </w:r>
    </w:p>
    <w:p w14:paraId="3AA39598" w14:textId="05875CF5" w:rsidR="000422FA" w:rsidRPr="002F0C09" w:rsidRDefault="00A31F2A" w:rsidP="000422FA">
      <w:pPr>
        <w:pStyle w:val="B1"/>
        <w:ind w:left="0" w:firstLine="0"/>
      </w:pPr>
      <w:r>
        <w:t>Only i</w:t>
      </w:r>
      <w:r w:rsidR="00870603">
        <w:t>f</w:t>
      </w:r>
      <w:r w:rsidR="00BE1173">
        <w:t xml:space="preserve"> the</w:t>
      </w:r>
      <w:r w:rsidR="00870603">
        <w:t xml:space="preserve"> R2D block is successful</w:t>
      </w:r>
      <w:r w:rsidR="00BE1173">
        <w:t>ly decoded</w:t>
      </w:r>
      <w:r w:rsidR="00870603">
        <w:t>, it shall be passed to higher layers.</w:t>
      </w:r>
    </w:p>
    <w:p w14:paraId="7FFD90E0" w14:textId="46964913" w:rsidR="00771818" w:rsidRDefault="00A15AFA" w:rsidP="002D4B12">
      <w:pPr>
        <w:pStyle w:val="Heading4"/>
      </w:pPr>
      <w:bookmarkStart w:id="103" w:name="_Toc194050495"/>
      <w:r>
        <w:t>[</w:t>
      </w:r>
      <w:r w:rsidR="00771818">
        <w:t>7.xr.</w:t>
      </w:r>
      <w:r w:rsidR="002D4B12">
        <w:t>2.2</w:t>
      </w:r>
      <w:r w:rsidR="00771818">
        <w:tab/>
      </w:r>
      <w:r w:rsidR="002D4B12">
        <w:t>PRDCH</w:t>
      </w:r>
      <w:r w:rsidR="00771818">
        <w:t xml:space="preserve"> termination</w:t>
      </w:r>
      <w:r>
        <w:t>]</w:t>
      </w:r>
      <w:bookmarkEnd w:id="103"/>
    </w:p>
    <w:p w14:paraId="0C72A6DD" w14:textId="7B059076" w:rsidR="001B5045" w:rsidRDefault="0088277F" w:rsidP="004A2B2B">
      <w:pPr>
        <w:pStyle w:val="Heading3"/>
      </w:pPr>
      <w:bookmarkStart w:id="104" w:name="_Toc194050496"/>
      <w:r>
        <w:t>7</w:t>
      </w:r>
      <w:r w:rsidR="001B5045">
        <w:t>.</w:t>
      </w:r>
      <w:r w:rsidR="00877AB7">
        <w:t>x</w:t>
      </w:r>
      <w:r w:rsidR="007256D5">
        <w:t>r.</w:t>
      </w:r>
      <w:r w:rsidR="008E7CFD">
        <w:t>3</w:t>
      </w:r>
      <w:r w:rsidR="001B5045">
        <w:tab/>
      </w:r>
      <w:r w:rsidR="007C520D">
        <w:t>Monitoring of R2D</w:t>
      </w:r>
      <w:bookmarkEnd w:id="104"/>
    </w:p>
    <w:p w14:paraId="0852EC99" w14:textId="0FF9514A" w:rsidR="00CE2BE4" w:rsidRDefault="00CE2BE4" w:rsidP="00C3673E">
      <w:r>
        <w:t xml:space="preserve">The device shall </w:t>
      </w:r>
      <w:r w:rsidR="00E23C6A">
        <w:t xml:space="preserve">monitor </w:t>
      </w:r>
      <w:r w:rsidR="004E628F">
        <w:t>R2D</w:t>
      </w:r>
      <w:r w:rsidR="00E23C6A">
        <w:t xml:space="preserve"> for reception </w:t>
      </w:r>
      <w:r w:rsidR="00EC75E3">
        <w:t xml:space="preserve">continuously in time </w:t>
      </w:r>
      <w:r w:rsidR="00E23C6A">
        <w:t>except:</w:t>
      </w:r>
    </w:p>
    <w:p w14:paraId="63CBD313" w14:textId="0982D655" w:rsidR="00E23C6A" w:rsidRDefault="00E23C6A" w:rsidP="00481C28">
      <w:pPr>
        <w:pStyle w:val="B1"/>
      </w:pPr>
      <w:r>
        <w:t>-</w:t>
      </w:r>
      <w:r>
        <w:tab/>
        <w:t>…</w:t>
      </w:r>
    </w:p>
    <w:p w14:paraId="5CA5E6C2" w14:textId="09832170" w:rsidR="00080512" w:rsidRPr="004D3578" w:rsidRDefault="00080512">
      <w:pPr>
        <w:pStyle w:val="Heading8"/>
      </w:pPr>
      <w:bookmarkStart w:id="105" w:name="startOfAnnexes"/>
      <w:bookmarkStart w:id="106" w:name="_Toc194050497"/>
      <w:bookmarkEnd w:id="105"/>
      <w:r w:rsidRPr="004D3578">
        <w:t>Annex &lt;</w:t>
      </w:r>
      <w:r w:rsidR="00AF557C">
        <w:t>X</w:t>
      </w:r>
      <w:r w:rsidRPr="004D3578">
        <w:t>&gt; (informative):</w:t>
      </w:r>
      <w:r w:rsidRPr="004D3578">
        <w:br/>
        <w:t>Change history</w:t>
      </w:r>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C26FF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89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26FF0">
        <w:tc>
          <w:tcPr>
            <w:tcW w:w="800" w:type="dxa"/>
            <w:shd w:val="solid" w:color="FFFFFF" w:fill="auto"/>
          </w:tcPr>
          <w:p w14:paraId="433EA83C" w14:textId="743C3C4C" w:rsidR="003C3971" w:rsidRPr="00315B85" w:rsidRDefault="00C26FF0" w:rsidP="00315B85">
            <w:pPr>
              <w:pStyle w:val="TAC"/>
              <w:rPr>
                <w:sz w:val="16"/>
                <w:szCs w:val="16"/>
              </w:rPr>
            </w:pPr>
            <w:r>
              <w:rPr>
                <w:sz w:val="16"/>
                <w:szCs w:val="16"/>
              </w:rPr>
              <w:t>2025-04</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898" w:type="dxa"/>
            <w:shd w:val="solid" w:color="FFFFFF" w:fill="auto"/>
          </w:tcPr>
          <w:p w14:paraId="134723C6" w14:textId="60108E91" w:rsidR="003C3971" w:rsidRPr="00315B85" w:rsidRDefault="00AB441E" w:rsidP="00315B85">
            <w:pPr>
              <w:pStyle w:val="TAC"/>
              <w:rPr>
                <w:sz w:val="16"/>
                <w:szCs w:val="16"/>
              </w:rPr>
            </w:pPr>
            <w:r w:rsidRPr="00AB441E">
              <w:rPr>
                <w:sz w:val="16"/>
                <w:szCs w:val="16"/>
                <w:highlight w:val="yellow"/>
              </w:rPr>
              <w:t>R1-25xxxxx</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D71E8B7" w:rsidR="003C3971" w:rsidRPr="00315B85" w:rsidRDefault="00C26FF0" w:rsidP="00315B85">
            <w:pPr>
              <w:pStyle w:val="TAL"/>
              <w:rPr>
                <w:sz w:val="16"/>
                <w:szCs w:val="16"/>
              </w:rPr>
            </w:pPr>
            <w:r>
              <w:rPr>
                <w:sz w:val="16"/>
                <w:szCs w:val="16"/>
              </w:rPr>
              <w:t xml:space="preserve">Initial </w:t>
            </w:r>
            <w:r w:rsidR="007B1936">
              <w:rPr>
                <w:sz w:val="16"/>
                <w:szCs w:val="16"/>
              </w:rPr>
              <w:t>skeleton</w:t>
            </w:r>
          </w:p>
        </w:tc>
        <w:tc>
          <w:tcPr>
            <w:tcW w:w="708" w:type="dxa"/>
            <w:shd w:val="solid" w:color="FFFFFF" w:fill="auto"/>
          </w:tcPr>
          <w:p w14:paraId="5E97A6B2" w14:textId="53FDD664" w:rsidR="003C3971" w:rsidRPr="00315B85" w:rsidRDefault="00C26FF0" w:rsidP="00315B85">
            <w:pPr>
              <w:pStyle w:val="TAC"/>
              <w:rPr>
                <w:sz w:val="16"/>
                <w:szCs w:val="16"/>
              </w:rPr>
            </w:pPr>
            <w:r>
              <w:rPr>
                <w:sz w:val="16"/>
                <w:szCs w:val="16"/>
              </w:rPr>
              <w:t>0.0.1</w:t>
            </w:r>
          </w:p>
        </w:tc>
      </w:tr>
    </w:tbl>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Matthew Webb" w:date="2025-03-23T18:14:00Z" w:initials="MWW">
    <w:p w14:paraId="12E97F27" w14:textId="13F475BD" w:rsidR="009438BC" w:rsidRDefault="009438BC">
      <w:pPr>
        <w:pStyle w:val="CommentText"/>
        <w:rPr>
          <w:noProof/>
        </w:rPr>
      </w:pPr>
      <w:r>
        <w:rPr>
          <w:noProof/>
        </w:rPr>
        <w:t xml:space="preserve">Temporary note: </w:t>
      </w:r>
      <w:r>
        <w:rPr>
          <w:rStyle w:val="CommentReference"/>
        </w:rPr>
        <w:annotationRef/>
      </w:r>
      <w:r>
        <w:rPr>
          <w:noProof/>
        </w:rPr>
        <w:t xml:space="preserve">Introduced in case needed in R2D </w:t>
      </w:r>
      <w:r w:rsidR="000601B4">
        <w:rPr>
          <w:noProof/>
        </w:rPr>
        <w:t xml:space="preserve">CP definition, </w:t>
      </w:r>
      <w:r>
        <w:rPr>
          <w:noProof/>
        </w:rPr>
        <w:t>baseband signal generation</w:t>
      </w:r>
      <w:r w:rsidR="000601B4">
        <w:rPr>
          <w:noProof/>
        </w:rPr>
        <w:t xml:space="preserve">, </w:t>
      </w:r>
      <w:r>
        <w:rPr>
          <w:noProof/>
        </w:rPr>
        <w:t xml:space="preserve">upconversion. </w:t>
      </w:r>
      <w:r w:rsidR="00B8515A">
        <w:rPr>
          <w:noProof/>
        </w:rPr>
        <w:t>Would</w:t>
      </w:r>
      <w:r>
        <w:rPr>
          <w:noProof/>
        </w:rPr>
        <w:t xml:space="preserve"> be removed if not used.</w:t>
      </w:r>
    </w:p>
    <w:p w14:paraId="253058FB" w14:textId="77777777" w:rsidR="006C6C9A" w:rsidRDefault="006C6C9A">
      <w:pPr>
        <w:pStyle w:val="CommentText"/>
        <w:rPr>
          <w:noProof/>
        </w:rPr>
      </w:pPr>
    </w:p>
    <w:p w14:paraId="2565D304" w14:textId="426411EB" w:rsidR="006C6C9A" w:rsidRDefault="006C6C9A">
      <w:pPr>
        <w:pStyle w:val="CommentText"/>
      </w:pPr>
      <w:r>
        <w:rPr>
          <w:noProof/>
        </w:rPr>
        <w:t>There may also be a need for a scaled version of Tc, depending on R2D M-value choices.</w:t>
      </w:r>
    </w:p>
  </w:comment>
  <w:comment w:id="35" w:author="Matthew Webb" w:date="2025-03-25T21:48:00Z" w:initials="MWW">
    <w:p w14:paraId="5E59F6F6" w14:textId="135289CB" w:rsidR="00C12000" w:rsidRDefault="00C12000">
      <w:pPr>
        <w:pStyle w:val="CommentText"/>
      </w:pPr>
      <w:r>
        <w:rPr>
          <w:rStyle w:val="CommentReference"/>
        </w:rPr>
        <w:annotationRef/>
      </w:r>
      <w:r>
        <w:t>Temporary note: Th</w:t>
      </w:r>
      <w:r w:rsidR="00CE318D">
        <w:t>is clause and those</w:t>
      </w:r>
      <w:r>
        <w:t xml:space="preserve"> on resource grid and R</w:t>
      </w:r>
      <w:r w:rsidR="00A41D2F">
        <w:t>E</w:t>
      </w:r>
      <w:r>
        <w:t xml:space="preserve">s are </w:t>
      </w:r>
      <w:r w:rsidR="00CC1C85">
        <w:t>added with [..]</w:t>
      </w:r>
      <w:r>
        <w:t xml:space="preserve"> as they seem the only way to create the PRBs</w:t>
      </w:r>
      <w:r w:rsidR="00FA199C">
        <w:t xml:space="preserve"> and OFDM symbols</w:t>
      </w:r>
      <w:r>
        <w:t xml:space="preserve"> needed.</w:t>
      </w:r>
      <w:r w:rsidR="00A41D2F">
        <w:t xml:space="preserve"> There is not a RAN1 agreement for them directly</w:t>
      </w:r>
      <w:r w:rsidR="00BA104A">
        <w:t>, however</w:t>
      </w:r>
      <w:r w:rsidR="00FA199C">
        <w:t>, so they would be replaced if RAN1 chooses an alternative expression.</w:t>
      </w:r>
    </w:p>
  </w:comment>
  <w:comment w:id="38" w:author="Matthew Webb" w:date="2025-03-27T12:02:00Z" w:initials="MWW">
    <w:p w14:paraId="28A8760B" w14:textId="5FD5F306" w:rsidR="00CB2C56" w:rsidRPr="00CB2C56" w:rsidRDefault="00CB2C56">
      <w:pPr>
        <w:pStyle w:val="CommentText"/>
      </w:pPr>
      <w:r>
        <w:rPr>
          <w:rStyle w:val="CommentReference"/>
        </w:rPr>
        <w:annotationRef/>
      </w:r>
      <w:r>
        <w:t xml:space="preserve">Temporary note: The </w:t>
      </w:r>
      <w:r>
        <w:rPr>
          <w:b/>
          <w:bCs/>
          <w:u w:val="single"/>
        </w:rPr>
        <w:t>entire</w:t>
      </w:r>
      <w:r>
        <w:t xml:space="preserve"> specification is written to be standalone for A-IoT, apart from this sentence and (if needed) parts of BB signal generation. This NR OFDM symbol is not the same as A-IoT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in the next clause</w:t>
      </w:r>
      <w:r w:rsidR="00556BE2">
        <w:t>s</w:t>
      </w:r>
      <w:r>
        <w:t>.</w:t>
      </w:r>
      <w:r w:rsidR="00DB169C">
        <w:t xml:space="preserve"> </w:t>
      </w:r>
      <w:r w:rsidR="001D24D2">
        <w:t>If/how</w:t>
      </w:r>
      <w:r w:rsidR="00556BE2">
        <w:t xml:space="preserve"> </w:t>
      </w:r>
      <w:r w:rsidR="00DB169C">
        <w:t xml:space="preserve">to </w:t>
      </w:r>
      <w:r w:rsidR="00556BE2">
        <w:t xml:space="preserve">specify the NR to A-IoT </w:t>
      </w:r>
      <w:r w:rsidR="00DB169C">
        <w:t>alignment has not yet been agreed.</w:t>
      </w:r>
    </w:p>
  </w:comment>
  <w:comment w:id="41" w:author="Matthew Webb" w:date="2025-03-21T14:11:00Z" w:initials="MWW">
    <w:p w14:paraId="68638102" w14:textId="1DDEA05D" w:rsidR="006D3FBD" w:rsidRDefault="006D3FBD">
      <w:pPr>
        <w:pStyle w:val="CommentText"/>
      </w:pPr>
      <w:r w:rsidRPr="006F6B6E">
        <w:rPr>
          <w:rStyle w:val="CommentReference"/>
          <w:highlight w:val="yellow"/>
        </w:rPr>
        <w:annotationRef/>
      </w:r>
      <w:r w:rsidR="0066219E">
        <w:rPr>
          <w:rStyle w:val="CommentReference"/>
        </w:rPr>
        <w:t xml:space="preserve">Temporary note: Reference for </w:t>
      </w:r>
      <m:oMath>
        <m:sSub>
          <m:sSubPr>
            <m:ctrlPr>
              <w:rPr>
                <w:rStyle w:val="CommentReference"/>
                <w:rFonts w:ascii="Cambria Math" w:hAnsi="Cambria Math"/>
                <w:i/>
              </w:rPr>
            </m:ctrlPr>
          </m:sSubPr>
          <m:e>
            <m:r>
              <w:rPr>
                <w:rStyle w:val="CommentReference"/>
                <w:rFonts w:ascii="Cambria Math" w:hAnsi="Cambria Math"/>
              </w:rPr>
              <m:t>k</m:t>
            </m:r>
          </m:e>
          <m:sub>
            <m:r>
              <m:rPr>
                <m:nor/>
              </m:rPr>
              <w:rPr>
                <w:rStyle w:val="CommentReference"/>
                <w:rFonts w:ascii="Cambria Math" w:hAnsi="Cambria Math"/>
              </w:rPr>
              <m:t>RE</m:t>
            </m:r>
          </m:sub>
        </m:sSub>
        <m:r>
          <w:rPr>
            <w:rStyle w:val="CommentReference"/>
            <w:rFonts w:ascii="Cambria Math" w:hAnsi="Cambria Math"/>
          </w:rPr>
          <m:t>=0</m:t>
        </m:r>
      </m:oMath>
      <w:r w:rsidR="0066219E">
        <w:rPr>
          <w:rStyle w:val="CommentReference"/>
        </w:rPr>
        <w:t xml:space="preserve"> needs to be defined.</w:t>
      </w:r>
    </w:p>
  </w:comment>
  <w:comment w:id="44" w:author="Matthew Webb" w:date="2025-03-25T21:35:00Z" w:initials="MWW">
    <w:p w14:paraId="6CACBFEC" w14:textId="7FB7D5BF" w:rsidR="00090C66" w:rsidRDefault="00090C66">
      <w:pPr>
        <w:pStyle w:val="CommentText"/>
      </w:pPr>
      <w:r>
        <w:rPr>
          <w:rStyle w:val="CommentReference"/>
        </w:rPr>
        <w:annotationRef/>
      </w:r>
      <w:r>
        <w:t xml:space="preserve">Temporary note: For CRC and </w:t>
      </w:r>
      <w:r w:rsidR="001D24D2">
        <w:t>FE</w:t>
      </w:r>
      <w:r>
        <w:t>C, there was the sense in RAN to have A-IoT specifications which did not require opening of other specifications where possible, hence the creation of the new TSes. Therefore, these sections have been copied from 36.212 and 38.212, rather than referred there.</w:t>
      </w:r>
    </w:p>
  </w:comment>
  <w:comment w:id="57" w:author="Matthew Webb" w:date="2025-03-23T22:13:00Z" w:initials="MWW">
    <w:p w14:paraId="39FE625A" w14:textId="60F03F32" w:rsidR="0039389A" w:rsidRDefault="0039389A">
      <w:pPr>
        <w:pStyle w:val="CommentText"/>
      </w:pPr>
      <w:r>
        <w:rPr>
          <w:rStyle w:val="CommentReference"/>
        </w:rPr>
        <w:annotationRef/>
      </w:r>
      <w:r>
        <w:t>Temporary note: In this version, this term replaces “transport block” since RAN2 has defined neither transport blocks nor transport channels to date.</w:t>
      </w:r>
    </w:p>
  </w:comment>
  <w:comment w:id="59" w:author="Matthew Webb" w:date="2025-03-26T23:26:00Z" w:initials="MWW">
    <w:p w14:paraId="56250EDC" w14:textId="20F05405" w:rsidR="00042382" w:rsidRDefault="004E5BD5">
      <w:pPr>
        <w:pStyle w:val="CommentText"/>
      </w:pPr>
      <w:r>
        <w:t xml:space="preserve">Temporary note: </w:t>
      </w:r>
      <w:r>
        <w:rPr>
          <w:rStyle w:val="CommentReference"/>
        </w:rPr>
        <w:annotationRef/>
      </w:r>
      <w:r>
        <w:t>If there is L1 control, clause</w:t>
      </w:r>
      <w:r w:rsidR="008006FC">
        <w:t>(s)</w:t>
      </w:r>
      <w:r>
        <w:t xml:space="preserve"> like this</w:t>
      </w:r>
      <w:r w:rsidR="00042382">
        <w:t xml:space="preserve"> (and in R2D)</w:t>
      </w:r>
      <w:r>
        <w:t xml:space="preserve"> </w:t>
      </w:r>
      <w:r w:rsidR="00BF1206">
        <w:t>are presumed</w:t>
      </w:r>
      <w:r>
        <w:t xml:space="preserve"> needed, </w:t>
      </w:r>
      <w:r w:rsidR="00042382">
        <w:t xml:space="preserve">with similar purpose as 38.212 clause 6.3.2, </w:t>
      </w:r>
      <w:r>
        <w:t xml:space="preserve">but the naming </w:t>
      </w:r>
      <w:r w:rsidR="00042382">
        <w:t>and location are only</w:t>
      </w:r>
      <w:r w:rsidR="008A36E7">
        <w:t xml:space="preserve"> placeholder</w:t>
      </w:r>
      <w:r w:rsidR="00042382">
        <w:t xml:space="preserve"> guesses at present</w:t>
      </w:r>
      <w:r>
        <w:t>.</w:t>
      </w:r>
    </w:p>
    <w:p w14:paraId="1FF1038B" w14:textId="77777777" w:rsidR="00042382" w:rsidRDefault="00042382">
      <w:pPr>
        <w:pStyle w:val="CommentText"/>
      </w:pPr>
    </w:p>
    <w:p w14:paraId="11E2DF58" w14:textId="3A390705" w:rsidR="004E5BD5" w:rsidRDefault="004E5BD5">
      <w:pPr>
        <w:pStyle w:val="CommentText"/>
      </w:pPr>
      <w:r>
        <w:t>Other changes to CRC attachment and etc. could also follow, depending on agreements.</w:t>
      </w:r>
    </w:p>
  </w:comment>
  <w:comment w:id="62" w:author="Matthew Webb" w:date="2025-03-20T23:17:00Z" w:initials="MWW">
    <w:p w14:paraId="6EF91A28" w14:textId="7B736A61" w:rsidR="007B2FC0" w:rsidRPr="00A528CF" w:rsidRDefault="00412577" w:rsidP="002417DF">
      <w:pPr>
        <w:pStyle w:val="CommentText"/>
        <w:rPr>
          <w:sz w:val="16"/>
          <w:szCs w:val="16"/>
        </w:rPr>
      </w:pPr>
      <w:r>
        <w:rPr>
          <w:rStyle w:val="CommentReference"/>
        </w:rPr>
        <w:annotationRef/>
      </w:r>
      <w:r w:rsidR="003A3E37">
        <w:rPr>
          <w:rStyle w:val="CommentReference"/>
        </w:rPr>
        <w:t>Temporary</w:t>
      </w:r>
      <w:r w:rsidR="00D46591">
        <w:rPr>
          <w:rStyle w:val="CommentReference"/>
        </w:rPr>
        <w:t xml:space="preserve"> note:</w:t>
      </w:r>
      <w:r w:rsidR="002417DF">
        <w:rPr>
          <w:rStyle w:val="CommentReference"/>
        </w:rPr>
        <w:t xml:space="preserve"> </w:t>
      </w:r>
      <w:r w:rsidR="00D46591">
        <w:rPr>
          <w:rStyle w:val="CommentReference"/>
        </w:rPr>
        <w:t xml:space="preserve">This part can be re-indexed </w:t>
      </w:r>
      <w:r w:rsidR="005E42F6">
        <w:rPr>
          <w:rStyle w:val="CommentReference"/>
        </w:rPr>
        <w:t xml:space="preserve">if needed </w:t>
      </w:r>
      <w:r w:rsidR="007B2FC0">
        <w:rPr>
          <w:rStyle w:val="CommentReference"/>
        </w:rPr>
        <w:t xml:space="preserve">when the definition of </w:t>
      </w:r>
      <m:oMath>
        <m:sSub>
          <m:sSubPr>
            <m:ctrlPr>
              <w:rPr>
                <w:rStyle w:val="CommentReference"/>
                <w:rFonts w:ascii="Cambria Math" w:hAnsi="Cambria Math"/>
                <w:i/>
              </w:rPr>
            </m:ctrlPr>
          </m:sSubPr>
          <m:e>
            <m:r>
              <w:rPr>
                <w:rStyle w:val="CommentReference"/>
                <w:rFonts w:ascii="Cambria Math" w:hAnsi="Cambria Math"/>
              </w:rPr>
              <m:t>R</m:t>
            </m:r>
          </m:e>
          <m:sub>
            <m:r>
              <m:rPr>
                <m:nor/>
              </m:rPr>
              <w:rPr>
                <w:rStyle w:val="CommentReference"/>
                <w:rFonts w:ascii="Cambria Math" w:hAnsi="Cambria Math"/>
              </w:rPr>
              <m:t>block</m:t>
            </m:r>
          </m:sub>
        </m:sSub>
        <m:r>
          <w:rPr>
            <w:rStyle w:val="CommentReference"/>
            <w:rFonts w:ascii="Cambria Math" w:hAnsi="Cambria Math"/>
          </w:rPr>
          <m:t xml:space="preserve"> </m:t>
        </m:r>
      </m:oMath>
      <w:r w:rsidR="007B2FC0">
        <w:rPr>
          <w:rStyle w:val="CommentReference"/>
        </w:rPr>
        <w:t>is decided.</w:t>
      </w:r>
    </w:p>
  </w:comment>
  <w:comment w:id="64" w:author="Matthew Webb" w:date="2025-03-25T20:28:00Z" w:initials="MWW">
    <w:p w14:paraId="281AFE1C" w14:textId="66315A7E" w:rsidR="00B76CCD" w:rsidRDefault="00B76CCD">
      <w:pPr>
        <w:pStyle w:val="CommentText"/>
      </w:pPr>
      <w:r>
        <w:rPr>
          <w:rStyle w:val="CommentReference"/>
        </w:rPr>
        <w:annotationRef/>
      </w:r>
      <w:r w:rsidR="00A41D2F">
        <w:t xml:space="preserve">Temporary note: There is no agreement on how to map each of the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i</m:t>
                </m:r>
              </m:e>
            </m:d>
          </m:sup>
        </m:sSup>
      </m:oMath>
      <w:r w:rsidR="00A41D2F">
        <w:t xml:space="preserve"> streams to the time domain.</w:t>
      </w:r>
    </w:p>
  </w:comment>
  <w:comment w:id="69" w:author="Matthew Webb" w:date="2025-03-25T08:49:00Z" w:initials="MWW">
    <w:p w14:paraId="5B1B26D6" w14:textId="4448F951" w:rsidR="00194869" w:rsidRDefault="00194869">
      <w:pPr>
        <w:pStyle w:val="CommentText"/>
      </w:pPr>
      <w:r>
        <w:rPr>
          <w:rStyle w:val="CommentReference"/>
        </w:rPr>
        <w:annotationRef/>
      </w:r>
      <w:r>
        <w:rPr>
          <w:rStyle w:val="CommentReference"/>
        </w:rPr>
        <w:t>Temporary note: This has been aligned with the new TS 38.191 editor, who will capture a straightforward sinusoid description</w:t>
      </w:r>
      <w:r w:rsidR="0049227A">
        <w:rPr>
          <w:rStyle w:val="CommentReference"/>
        </w:rPr>
        <w:t xml:space="preserve"> for CW waveform 1.</w:t>
      </w:r>
    </w:p>
  </w:comment>
  <w:comment w:id="80" w:author="Matthew Webb" w:date="2025-03-27T13:50:00Z" w:initials="MWW">
    <w:p w14:paraId="15C73B3B" w14:textId="1F52D9A3" w:rsidR="000F7FC6" w:rsidRDefault="000F7FC6">
      <w:pPr>
        <w:pStyle w:val="CommentText"/>
      </w:pPr>
      <w:r>
        <w:rPr>
          <w:rStyle w:val="CommentReference"/>
        </w:rPr>
        <w:annotationRef/>
      </w:r>
      <w:r>
        <w:t>Temporary note: Placeholder in case padding content is specified. If not, it should be possible to express padding in the “Mapping to OFDM symbols” clause.</w:t>
      </w:r>
    </w:p>
  </w:comment>
  <w:comment w:id="82" w:author="Matthew Webb" w:date="2025-03-26T20:44:00Z" w:initials="MWW">
    <w:p w14:paraId="3CBC28B0" w14:textId="30188A7A" w:rsidR="000A3CB1" w:rsidRDefault="000A3CB1">
      <w:pPr>
        <w:pStyle w:val="CommentText"/>
      </w:pPr>
      <w:r>
        <w:rPr>
          <w:rStyle w:val="CommentReference"/>
        </w:rPr>
        <w:annotationRef/>
      </w:r>
      <w:r>
        <w:t>Temporary note: Presently, the agreements do not use chips for SIP. They may nevertheless prove to be a convenient concept for smooth specification writing</w:t>
      </w:r>
      <w:r w:rsidR="00F53FDA">
        <w:t>, depending on agreed SIP design</w:t>
      </w:r>
      <w:r>
        <w:t>. TBD.</w:t>
      </w:r>
    </w:p>
  </w:comment>
  <w:comment w:id="90" w:author="Matthew Webb" w:date="2025-03-22T21:46:00Z" w:initials="MWW">
    <w:p w14:paraId="0734498B" w14:textId="6174F586" w:rsidR="0020763A" w:rsidRDefault="009C6A2C">
      <w:pPr>
        <w:pStyle w:val="CommentText"/>
      </w:pPr>
      <w:r>
        <w:rPr>
          <w:noProof/>
        </w:rPr>
        <w:t>Temporary</w:t>
      </w:r>
      <w:r w:rsidR="00047ED1">
        <w:rPr>
          <w:noProof/>
        </w:rPr>
        <w:t xml:space="preserve"> note: </w:t>
      </w:r>
      <w:r w:rsidR="0020763A">
        <w:rPr>
          <w:rStyle w:val="CommentReference"/>
        </w:rPr>
        <w:annotationRef/>
      </w:r>
      <w:r w:rsidR="00047ED1">
        <w:rPr>
          <w:noProof/>
        </w:rPr>
        <w:t xml:space="preserve">The procedural steps may all be defined in </w:t>
      </w:r>
      <w:r w:rsidR="002417DF">
        <w:rPr>
          <w:noProof/>
        </w:rPr>
        <w:t>new TS </w:t>
      </w:r>
      <w:r w:rsidR="00047ED1">
        <w:rPr>
          <w:noProof/>
        </w:rPr>
        <w:t>38</w:t>
      </w:r>
      <w:r w:rsidR="002417DF">
        <w:rPr>
          <w:noProof/>
        </w:rPr>
        <w:t>.</w:t>
      </w:r>
      <w:r w:rsidR="00047ED1">
        <w:rPr>
          <w:noProof/>
        </w:rPr>
        <w:t xml:space="preserve">391 (A-IoT MAC spsecifiation), with only tx/rx procedures for PRDCH/PDRCH needed in L1. </w:t>
      </w:r>
    </w:p>
  </w:comment>
  <w:comment w:id="95" w:author="Matthew Webb" w:date="2025-03-22T22:32:00Z" w:initials="MWW">
    <w:p w14:paraId="40A84787" w14:textId="785302A6" w:rsidR="005F25C2" w:rsidRDefault="005F25C2">
      <w:pPr>
        <w:pStyle w:val="CommentText"/>
      </w:pPr>
      <w:r>
        <w:rPr>
          <w:rStyle w:val="CommentReference"/>
        </w:rPr>
        <w:annotationRef/>
      </w:r>
      <w:r w:rsidR="00F306C2">
        <w:rPr>
          <w:noProof/>
        </w:rPr>
        <w:t>Temporary</w:t>
      </w:r>
      <w:r w:rsidR="00047ED1">
        <w:rPr>
          <w:noProof/>
        </w:rPr>
        <w:t xml:space="preserve"> note: See TS 38.391 draft, clause 5.2.</w:t>
      </w:r>
      <w:r w:rsidR="005F0B58">
        <w:rPr>
          <w:noProof/>
        </w:rPr>
        <w:t xml:space="preserve"> Intention is to replace this copied text with reference to a convenient term in MAC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65D304" w15:done="0"/>
  <w15:commentEx w15:paraId="5E59F6F6" w15:done="0"/>
  <w15:commentEx w15:paraId="28A8760B" w15:done="0"/>
  <w15:commentEx w15:paraId="68638102" w15:done="0"/>
  <w15:commentEx w15:paraId="6CACBFEC" w15:done="0"/>
  <w15:commentEx w15:paraId="39FE625A" w15:done="0"/>
  <w15:commentEx w15:paraId="11E2DF58" w15:done="0"/>
  <w15:commentEx w15:paraId="6EF91A28" w15:done="0"/>
  <w15:commentEx w15:paraId="281AFE1C" w15:done="0"/>
  <w15:commentEx w15:paraId="5B1B26D6" w15:done="0"/>
  <w15:commentEx w15:paraId="15C73B3B" w15:done="0"/>
  <w15:commentEx w15:paraId="3CBC28B0" w15:done="0"/>
  <w15:commentEx w15:paraId="0734498B" w15:done="0"/>
  <w15:commentEx w15:paraId="40A847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ACE05" w16cex:dateUtc="2025-03-23T18:14:00Z"/>
  <w16cex:commentExtensible w16cex:durableId="2B8DA323" w16cex:dateUtc="2025-03-25T21:48:00Z"/>
  <w16cex:commentExtensible w16cex:durableId="2B8FBCBC" w16cex:dateUtc="2025-03-27T12:02:00Z"/>
  <w16cex:commentExtensible w16cex:durableId="2B87F21D" w16cex:dateUtc="2025-03-21T14:11:00Z"/>
  <w16cex:commentExtensible w16cex:durableId="2B8DA02F" w16cex:dateUtc="2025-03-25T21:35:00Z"/>
  <w16cex:commentExtensible w16cex:durableId="2B8B05F8" w16cex:dateUtc="2025-03-23T22:13:00Z"/>
  <w16cex:commentExtensible w16cex:durableId="2B8F0B98" w16cex:dateUtc="2025-03-26T23:26:00Z"/>
  <w16cex:commentExtensible w16cex:durableId="2B872086" w16cex:dateUtc="2025-03-20T23:17:00Z"/>
  <w16cex:commentExtensible w16cex:durableId="2B8D9075" w16cex:dateUtc="2025-03-25T20:28:00Z"/>
  <w16cex:commentExtensible w16cex:durableId="2B8CECA0" w16cex:dateUtc="2025-03-25T08:49:00Z"/>
  <w16cex:commentExtensible w16cex:durableId="2B8FD61C" w16cex:dateUtc="2025-03-27T13:50:00Z"/>
  <w16cex:commentExtensible w16cex:durableId="2B8EE597" w16cex:dateUtc="2025-03-26T20:44:00Z"/>
  <w16cex:commentExtensible w16cex:durableId="2B89AE3B" w16cex:dateUtc="2025-03-22T21:46:00Z"/>
  <w16cex:commentExtensible w16cex:durableId="2B89B8E0" w16cex:dateUtc="2025-03-22T2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65D304" w16cid:durableId="2B8ACE05"/>
  <w16cid:commentId w16cid:paraId="5E59F6F6" w16cid:durableId="2B8DA323"/>
  <w16cid:commentId w16cid:paraId="28A8760B" w16cid:durableId="2B8FBCBC"/>
  <w16cid:commentId w16cid:paraId="68638102" w16cid:durableId="2B87F21D"/>
  <w16cid:commentId w16cid:paraId="6CACBFEC" w16cid:durableId="2B8DA02F"/>
  <w16cid:commentId w16cid:paraId="39FE625A" w16cid:durableId="2B8B05F8"/>
  <w16cid:commentId w16cid:paraId="11E2DF58" w16cid:durableId="2B8F0B98"/>
  <w16cid:commentId w16cid:paraId="6EF91A28" w16cid:durableId="2B872086"/>
  <w16cid:commentId w16cid:paraId="281AFE1C" w16cid:durableId="2B8D9075"/>
  <w16cid:commentId w16cid:paraId="5B1B26D6" w16cid:durableId="2B8CECA0"/>
  <w16cid:commentId w16cid:paraId="15C73B3B" w16cid:durableId="2B8FD61C"/>
  <w16cid:commentId w16cid:paraId="3CBC28B0" w16cid:durableId="2B8EE597"/>
  <w16cid:commentId w16cid:paraId="0734498B" w16cid:durableId="2B89AE3B"/>
  <w16cid:commentId w16cid:paraId="40A84787" w16cid:durableId="2B89B8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B3950" w14:textId="77777777" w:rsidR="000619BB" w:rsidRDefault="000619BB">
      <w:r>
        <w:separator/>
      </w:r>
    </w:p>
  </w:endnote>
  <w:endnote w:type="continuationSeparator" w:id="0">
    <w:p w14:paraId="106BC56A" w14:textId="77777777" w:rsidR="000619BB" w:rsidRDefault="0006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2744D" w14:textId="77777777" w:rsidR="000619BB" w:rsidRDefault="000619BB">
      <w:r>
        <w:separator/>
      </w:r>
    </w:p>
  </w:footnote>
  <w:footnote w:type="continuationSeparator" w:id="0">
    <w:p w14:paraId="1E23B867" w14:textId="77777777" w:rsidR="000619BB" w:rsidRDefault="00061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01CC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EDF">
      <w:rPr>
        <w:rFonts w:ascii="Arial" w:hAnsi="Arial" w:cs="Arial"/>
        <w:b/>
        <w:noProof/>
        <w:sz w:val="18"/>
        <w:szCs w:val="18"/>
      </w:rPr>
      <w:t>3GPP TS 38.291 V0.0.1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9350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ED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3"/>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2496"/>
    <w:rsid w:val="00003626"/>
    <w:rsid w:val="00011314"/>
    <w:rsid w:val="000230DC"/>
    <w:rsid w:val="000270B9"/>
    <w:rsid w:val="00031FE8"/>
    <w:rsid w:val="00033397"/>
    <w:rsid w:val="00034546"/>
    <w:rsid w:val="00035B9B"/>
    <w:rsid w:val="00037C9A"/>
    <w:rsid w:val="00040095"/>
    <w:rsid w:val="000412AE"/>
    <w:rsid w:val="000422FA"/>
    <w:rsid w:val="00042382"/>
    <w:rsid w:val="0004426D"/>
    <w:rsid w:val="00047ED1"/>
    <w:rsid w:val="00051834"/>
    <w:rsid w:val="000521B1"/>
    <w:rsid w:val="000523A0"/>
    <w:rsid w:val="00054A22"/>
    <w:rsid w:val="000576F9"/>
    <w:rsid w:val="000601B4"/>
    <w:rsid w:val="000606C7"/>
    <w:rsid w:val="000619BB"/>
    <w:rsid w:val="00062023"/>
    <w:rsid w:val="00062EFA"/>
    <w:rsid w:val="00063A1C"/>
    <w:rsid w:val="000655A6"/>
    <w:rsid w:val="00073F49"/>
    <w:rsid w:val="0007493C"/>
    <w:rsid w:val="000753E2"/>
    <w:rsid w:val="00080512"/>
    <w:rsid w:val="0008082B"/>
    <w:rsid w:val="00084D3D"/>
    <w:rsid w:val="00087092"/>
    <w:rsid w:val="00090C66"/>
    <w:rsid w:val="000969C0"/>
    <w:rsid w:val="000A19F9"/>
    <w:rsid w:val="000A2F54"/>
    <w:rsid w:val="000A3CB1"/>
    <w:rsid w:val="000A43D0"/>
    <w:rsid w:val="000A76CF"/>
    <w:rsid w:val="000B0E9A"/>
    <w:rsid w:val="000B329B"/>
    <w:rsid w:val="000B43BB"/>
    <w:rsid w:val="000B5CBE"/>
    <w:rsid w:val="000B758F"/>
    <w:rsid w:val="000C1D4D"/>
    <w:rsid w:val="000C2B18"/>
    <w:rsid w:val="000C47C3"/>
    <w:rsid w:val="000C60D5"/>
    <w:rsid w:val="000D202D"/>
    <w:rsid w:val="000D3D6E"/>
    <w:rsid w:val="000D58AB"/>
    <w:rsid w:val="000E3080"/>
    <w:rsid w:val="000E565D"/>
    <w:rsid w:val="000F0D9F"/>
    <w:rsid w:val="000F3B52"/>
    <w:rsid w:val="000F7FC6"/>
    <w:rsid w:val="00102479"/>
    <w:rsid w:val="00103743"/>
    <w:rsid w:val="0010449E"/>
    <w:rsid w:val="00105B6B"/>
    <w:rsid w:val="00111EE6"/>
    <w:rsid w:val="00115F87"/>
    <w:rsid w:val="0012035B"/>
    <w:rsid w:val="001217BE"/>
    <w:rsid w:val="00124533"/>
    <w:rsid w:val="00124A29"/>
    <w:rsid w:val="001266B7"/>
    <w:rsid w:val="00127FE1"/>
    <w:rsid w:val="00131D30"/>
    <w:rsid w:val="00133525"/>
    <w:rsid w:val="0013408D"/>
    <w:rsid w:val="00135F06"/>
    <w:rsid w:val="001369CD"/>
    <w:rsid w:val="00136A40"/>
    <w:rsid w:val="00140148"/>
    <w:rsid w:val="001406F9"/>
    <w:rsid w:val="00140BC6"/>
    <w:rsid w:val="00142D51"/>
    <w:rsid w:val="0014619E"/>
    <w:rsid w:val="00150CA9"/>
    <w:rsid w:val="00151804"/>
    <w:rsid w:val="0015714A"/>
    <w:rsid w:val="001574F3"/>
    <w:rsid w:val="0017066D"/>
    <w:rsid w:val="00170D1F"/>
    <w:rsid w:val="00173C39"/>
    <w:rsid w:val="00173E3B"/>
    <w:rsid w:val="00174E78"/>
    <w:rsid w:val="00176D36"/>
    <w:rsid w:val="001776DE"/>
    <w:rsid w:val="001833DC"/>
    <w:rsid w:val="00184E4C"/>
    <w:rsid w:val="0019415F"/>
    <w:rsid w:val="00194869"/>
    <w:rsid w:val="001962D4"/>
    <w:rsid w:val="00196BFC"/>
    <w:rsid w:val="001971D1"/>
    <w:rsid w:val="001A1718"/>
    <w:rsid w:val="001A3906"/>
    <w:rsid w:val="001A46CA"/>
    <w:rsid w:val="001A4C42"/>
    <w:rsid w:val="001A6677"/>
    <w:rsid w:val="001A7420"/>
    <w:rsid w:val="001A74A4"/>
    <w:rsid w:val="001A77B2"/>
    <w:rsid w:val="001B5045"/>
    <w:rsid w:val="001B6637"/>
    <w:rsid w:val="001B71FC"/>
    <w:rsid w:val="001B780C"/>
    <w:rsid w:val="001C0C0E"/>
    <w:rsid w:val="001C216D"/>
    <w:rsid w:val="001C21C3"/>
    <w:rsid w:val="001C300D"/>
    <w:rsid w:val="001C404A"/>
    <w:rsid w:val="001C5125"/>
    <w:rsid w:val="001D02C2"/>
    <w:rsid w:val="001D24D2"/>
    <w:rsid w:val="001D4694"/>
    <w:rsid w:val="001D579D"/>
    <w:rsid w:val="001D5C52"/>
    <w:rsid w:val="001D6747"/>
    <w:rsid w:val="001D6D47"/>
    <w:rsid w:val="001E0240"/>
    <w:rsid w:val="001E1DCD"/>
    <w:rsid w:val="001E52E6"/>
    <w:rsid w:val="001E7232"/>
    <w:rsid w:val="001F0C1D"/>
    <w:rsid w:val="001F1132"/>
    <w:rsid w:val="001F168B"/>
    <w:rsid w:val="001F2102"/>
    <w:rsid w:val="001F7AD7"/>
    <w:rsid w:val="0020339D"/>
    <w:rsid w:val="00203E8F"/>
    <w:rsid w:val="00205FF7"/>
    <w:rsid w:val="00206E91"/>
    <w:rsid w:val="0020763A"/>
    <w:rsid w:val="00210084"/>
    <w:rsid w:val="00212949"/>
    <w:rsid w:val="002131BA"/>
    <w:rsid w:val="002244C0"/>
    <w:rsid w:val="00224D57"/>
    <w:rsid w:val="00232AFA"/>
    <w:rsid w:val="002347A2"/>
    <w:rsid w:val="0023638E"/>
    <w:rsid w:val="0023723C"/>
    <w:rsid w:val="00241312"/>
    <w:rsid w:val="002417DF"/>
    <w:rsid w:val="00241D38"/>
    <w:rsid w:val="00243E50"/>
    <w:rsid w:val="00245FC3"/>
    <w:rsid w:val="00247F4C"/>
    <w:rsid w:val="00252856"/>
    <w:rsid w:val="00254A06"/>
    <w:rsid w:val="00255C5C"/>
    <w:rsid w:val="00256280"/>
    <w:rsid w:val="00257F35"/>
    <w:rsid w:val="00266EE0"/>
    <w:rsid w:val="0026725C"/>
    <w:rsid w:val="002675F0"/>
    <w:rsid w:val="002708E9"/>
    <w:rsid w:val="00272954"/>
    <w:rsid w:val="00272F42"/>
    <w:rsid w:val="002760EE"/>
    <w:rsid w:val="002771D0"/>
    <w:rsid w:val="002829B2"/>
    <w:rsid w:val="002863BA"/>
    <w:rsid w:val="00286EDF"/>
    <w:rsid w:val="002930BF"/>
    <w:rsid w:val="00293E7A"/>
    <w:rsid w:val="00294072"/>
    <w:rsid w:val="002A309C"/>
    <w:rsid w:val="002A416B"/>
    <w:rsid w:val="002A7304"/>
    <w:rsid w:val="002A74AE"/>
    <w:rsid w:val="002A758A"/>
    <w:rsid w:val="002A7D40"/>
    <w:rsid w:val="002B0CB0"/>
    <w:rsid w:val="002B0DBE"/>
    <w:rsid w:val="002B2087"/>
    <w:rsid w:val="002B25D6"/>
    <w:rsid w:val="002B623A"/>
    <w:rsid w:val="002B6339"/>
    <w:rsid w:val="002C1814"/>
    <w:rsid w:val="002C33B1"/>
    <w:rsid w:val="002C61C9"/>
    <w:rsid w:val="002D29E0"/>
    <w:rsid w:val="002D3F1E"/>
    <w:rsid w:val="002D4B12"/>
    <w:rsid w:val="002E00EE"/>
    <w:rsid w:val="002E3869"/>
    <w:rsid w:val="002E63D0"/>
    <w:rsid w:val="002E73F3"/>
    <w:rsid w:val="002E7AE0"/>
    <w:rsid w:val="002F0C09"/>
    <w:rsid w:val="002F121C"/>
    <w:rsid w:val="002F25E2"/>
    <w:rsid w:val="00300F17"/>
    <w:rsid w:val="003042F2"/>
    <w:rsid w:val="00304746"/>
    <w:rsid w:val="003058AF"/>
    <w:rsid w:val="00307B65"/>
    <w:rsid w:val="00311D2C"/>
    <w:rsid w:val="00315B85"/>
    <w:rsid w:val="003172DC"/>
    <w:rsid w:val="00325685"/>
    <w:rsid w:val="00330FEB"/>
    <w:rsid w:val="0033198E"/>
    <w:rsid w:val="00336358"/>
    <w:rsid w:val="00336A4F"/>
    <w:rsid w:val="00340077"/>
    <w:rsid w:val="00340B97"/>
    <w:rsid w:val="00341AF1"/>
    <w:rsid w:val="00342681"/>
    <w:rsid w:val="003439D9"/>
    <w:rsid w:val="003456B2"/>
    <w:rsid w:val="00351E6D"/>
    <w:rsid w:val="0035236A"/>
    <w:rsid w:val="003524D2"/>
    <w:rsid w:val="0035462D"/>
    <w:rsid w:val="003563D8"/>
    <w:rsid w:val="00356555"/>
    <w:rsid w:val="0036001F"/>
    <w:rsid w:val="003616E0"/>
    <w:rsid w:val="00363A24"/>
    <w:rsid w:val="00366264"/>
    <w:rsid w:val="003765B8"/>
    <w:rsid w:val="00377F82"/>
    <w:rsid w:val="0038145A"/>
    <w:rsid w:val="003816FC"/>
    <w:rsid w:val="00382AC0"/>
    <w:rsid w:val="0039389A"/>
    <w:rsid w:val="0039439B"/>
    <w:rsid w:val="00395EBE"/>
    <w:rsid w:val="00397729"/>
    <w:rsid w:val="003A0B04"/>
    <w:rsid w:val="003A1C85"/>
    <w:rsid w:val="003A3AAB"/>
    <w:rsid w:val="003A3E37"/>
    <w:rsid w:val="003A44B7"/>
    <w:rsid w:val="003A48AB"/>
    <w:rsid w:val="003B1281"/>
    <w:rsid w:val="003B22D9"/>
    <w:rsid w:val="003B2442"/>
    <w:rsid w:val="003B3620"/>
    <w:rsid w:val="003B386D"/>
    <w:rsid w:val="003B655C"/>
    <w:rsid w:val="003B6BE6"/>
    <w:rsid w:val="003B6CAF"/>
    <w:rsid w:val="003C20EB"/>
    <w:rsid w:val="003C3971"/>
    <w:rsid w:val="003C4F02"/>
    <w:rsid w:val="003C5452"/>
    <w:rsid w:val="003C5F17"/>
    <w:rsid w:val="003C5F4C"/>
    <w:rsid w:val="003C6F30"/>
    <w:rsid w:val="003D19C5"/>
    <w:rsid w:val="003E01D1"/>
    <w:rsid w:val="003E15D2"/>
    <w:rsid w:val="003E26D5"/>
    <w:rsid w:val="003E642F"/>
    <w:rsid w:val="003E7E69"/>
    <w:rsid w:val="003F2299"/>
    <w:rsid w:val="004012B0"/>
    <w:rsid w:val="00401618"/>
    <w:rsid w:val="0040315D"/>
    <w:rsid w:val="00407134"/>
    <w:rsid w:val="0040756E"/>
    <w:rsid w:val="004108F8"/>
    <w:rsid w:val="00411DAE"/>
    <w:rsid w:val="00412577"/>
    <w:rsid w:val="00415BDE"/>
    <w:rsid w:val="0041615F"/>
    <w:rsid w:val="00423334"/>
    <w:rsid w:val="00424480"/>
    <w:rsid w:val="00432086"/>
    <w:rsid w:val="004328E4"/>
    <w:rsid w:val="004345EC"/>
    <w:rsid w:val="00435A58"/>
    <w:rsid w:val="00435AE0"/>
    <w:rsid w:val="0044063A"/>
    <w:rsid w:val="004411D2"/>
    <w:rsid w:val="00442139"/>
    <w:rsid w:val="0044344B"/>
    <w:rsid w:val="00444AE7"/>
    <w:rsid w:val="0045091C"/>
    <w:rsid w:val="0045425E"/>
    <w:rsid w:val="00461A64"/>
    <w:rsid w:val="00462A07"/>
    <w:rsid w:val="00464BC0"/>
    <w:rsid w:val="00465515"/>
    <w:rsid w:val="00470DF1"/>
    <w:rsid w:val="00471519"/>
    <w:rsid w:val="0047256C"/>
    <w:rsid w:val="00473FD9"/>
    <w:rsid w:val="004755E9"/>
    <w:rsid w:val="00475C6C"/>
    <w:rsid w:val="00477E3D"/>
    <w:rsid w:val="00480DA1"/>
    <w:rsid w:val="00481C28"/>
    <w:rsid w:val="004822CB"/>
    <w:rsid w:val="00487979"/>
    <w:rsid w:val="00491199"/>
    <w:rsid w:val="00491BE9"/>
    <w:rsid w:val="0049227A"/>
    <w:rsid w:val="004922D6"/>
    <w:rsid w:val="0049626B"/>
    <w:rsid w:val="0049688E"/>
    <w:rsid w:val="0049751D"/>
    <w:rsid w:val="004A2348"/>
    <w:rsid w:val="004A2B2B"/>
    <w:rsid w:val="004A308E"/>
    <w:rsid w:val="004A7B4A"/>
    <w:rsid w:val="004B002B"/>
    <w:rsid w:val="004B028A"/>
    <w:rsid w:val="004B37F5"/>
    <w:rsid w:val="004B7CB7"/>
    <w:rsid w:val="004C07FB"/>
    <w:rsid w:val="004C30AC"/>
    <w:rsid w:val="004C706E"/>
    <w:rsid w:val="004D3578"/>
    <w:rsid w:val="004D4577"/>
    <w:rsid w:val="004D6B4B"/>
    <w:rsid w:val="004E1E1F"/>
    <w:rsid w:val="004E207D"/>
    <w:rsid w:val="004E213A"/>
    <w:rsid w:val="004E5BD5"/>
    <w:rsid w:val="004E5C59"/>
    <w:rsid w:val="004E5E82"/>
    <w:rsid w:val="004E628F"/>
    <w:rsid w:val="004E6944"/>
    <w:rsid w:val="004F0988"/>
    <w:rsid w:val="004F3340"/>
    <w:rsid w:val="004F5D06"/>
    <w:rsid w:val="00500102"/>
    <w:rsid w:val="0050181F"/>
    <w:rsid w:val="00502717"/>
    <w:rsid w:val="00514115"/>
    <w:rsid w:val="00514CDC"/>
    <w:rsid w:val="0051506F"/>
    <w:rsid w:val="00515307"/>
    <w:rsid w:val="0051786C"/>
    <w:rsid w:val="00520879"/>
    <w:rsid w:val="005213FA"/>
    <w:rsid w:val="00522755"/>
    <w:rsid w:val="00522AB7"/>
    <w:rsid w:val="00525495"/>
    <w:rsid w:val="0052558F"/>
    <w:rsid w:val="00525636"/>
    <w:rsid w:val="00531FEB"/>
    <w:rsid w:val="005335A7"/>
    <w:rsid w:val="0053388B"/>
    <w:rsid w:val="00533B31"/>
    <w:rsid w:val="00534C59"/>
    <w:rsid w:val="00535773"/>
    <w:rsid w:val="00535F42"/>
    <w:rsid w:val="005378BC"/>
    <w:rsid w:val="00540ACB"/>
    <w:rsid w:val="00540E31"/>
    <w:rsid w:val="0054294D"/>
    <w:rsid w:val="00543400"/>
    <w:rsid w:val="00543E6C"/>
    <w:rsid w:val="00556BE2"/>
    <w:rsid w:val="005574B3"/>
    <w:rsid w:val="00561BBD"/>
    <w:rsid w:val="00563577"/>
    <w:rsid w:val="0056488B"/>
    <w:rsid w:val="00565087"/>
    <w:rsid w:val="005653C6"/>
    <w:rsid w:val="0056565B"/>
    <w:rsid w:val="00566059"/>
    <w:rsid w:val="005666EF"/>
    <w:rsid w:val="00567F02"/>
    <w:rsid w:val="00570EB6"/>
    <w:rsid w:val="0057370E"/>
    <w:rsid w:val="005748B3"/>
    <w:rsid w:val="0057638D"/>
    <w:rsid w:val="00580B8D"/>
    <w:rsid w:val="00580F75"/>
    <w:rsid w:val="00584369"/>
    <w:rsid w:val="00585AE7"/>
    <w:rsid w:val="005869B3"/>
    <w:rsid w:val="00586B55"/>
    <w:rsid w:val="0059073E"/>
    <w:rsid w:val="00590E89"/>
    <w:rsid w:val="00592709"/>
    <w:rsid w:val="0059337E"/>
    <w:rsid w:val="00593964"/>
    <w:rsid w:val="00594396"/>
    <w:rsid w:val="005948C7"/>
    <w:rsid w:val="0059733C"/>
    <w:rsid w:val="00597B11"/>
    <w:rsid w:val="005A1E7D"/>
    <w:rsid w:val="005A2115"/>
    <w:rsid w:val="005A4270"/>
    <w:rsid w:val="005A68A9"/>
    <w:rsid w:val="005B0291"/>
    <w:rsid w:val="005B0931"/>
    <w:rsid w:val="005B5E22"/>
    <w:rsid w:val="005B7C1A"/>
    <w:rsid w:val="005C26BF"/>
    <w:rsid w:val="005C3FA4"/>
    <w:rsid w:val="005C595B"/>
    <w:rsid w:val="005C6617"/>
    <w:rsid w:val="005C7C7C"/>
    <w:rsid w:val="005D04D9"/>
    <w:rsid w:val="005D1B85"/>
    <w:rsid w:val="005D2E01"/>
    <w:rsid w:val="005D43A9"/>
    <w:rsid w:val="005D5826"/>
    <w:rsid w:val="005D61A0"/>
    <w:rsid w:val="005D7526"/>
    <w:rsid w:val="005E0AC0"/>
    <w:rsid w:val="005E0BB0"/>
    <w:rsid w:val="005E21C3"/>
    <w:rsid w:val="005E27AF"/>
    <w:rsid w:val="005E42F6"/>
    <w:rsid w:val="005E4BB2"/>
    <w:rsid w:val="005E7A9F"/>
    <w:rsid w:val="005E7B60"/>
    <w:rsid w:val="005F0B58"/>
    <w:rsid w:val="005F25C2"/>
    <w:rsid w:val="005F3282"/>
    <w:rsid w:val="005F424C"/>
    <w:rsid w:val="005F5A20"/>
    <w:rsid w:val="005F788A"/>
    <w:rsid w:val="005F7F9A"/>
    <w:rsid w:val="00602AEA"/>
    <w:rsid w:val="006044F2"/>
    <w:rsid w:val="00612CC0"/>
    <w:rsid w:val="0061357A"/>
    <w:rsid w:val="00613E5B"/>
    <w:rsid w:val="00614FDF"/>
    <w:rsid w:val="0061795E"/>
    <w:rsid w:val="00620AF1"/>
    <w:rsid w:val="00624215"/>
    <w:rsid w:val="00624FEF"/>
    <w:rsid w:val="0062602E"/>
    <w:rsid w:val="00627440"/>
    <w:rsid w:val="0063012D"/>
    <w:rsid w:val="00634356"/>
    <w:rsid w:val="0063543D"/>
    <w:rsid w:val="006362BE"/>
    <w:rsid w:val="006374FF"/>
    <w:rsid w:val="00640023"/>
    <w:rsid w:val="00647114"/>
    <w:rsid w:val="00647BCD"/>
    <w:rsid w:val="00655E21"/>
    <w:rsid w:val="00656051"/>
    <w:rsid w:val="00657676"/>
    <w:rsid w:val="0066219E"/>
    <w:rsid w:val="0066496D"/>
    <w:rsid w:val="00666495"/>
    <w:rsid w:val="00666DED"/>
    <w:rsid w:val="00666EAA"/>
    <w:rsid w:val="00670429"/>
    <w:rsid w:val="006708A4"/>
    <w:rsid w:val="00670CF4"/>
    <w:rsid w:val="00671A8C"/>
    <w:rsid w:val="00672836"/>
    <w:rsid w:val="00672AE3"/>
    <w:rsid w:val="00673DBF"/>
    <w:rsid w:val="006747D4"/>
    <w:rsid w:val="00676910"/>
    <w:rsid w:val="00680DEA"/>
    <w:rsid w:val="006828E9"/>
    <w:rsid w:val="00690F75"/>
    <w:rsid w:val="006912E9"/>
    <w:rsid w:val="00694D4E"/>
    <w:rsid w:val="00696A7B"/>
    <w:rsid w:val="00697A82"/>
    <w:rsid w:val="006A0227"/>
    <w:rsid w:val="006A0494"/>
    <w:rsid w:val="006A1821"/>
    <w:rsid w:val="006A2881"/>
    <w:rsid w:val="006A323F"/>
    <w:rsid w:val="006A390D"/>
    <w:rsid w:val="006A749A"/>
    <w:rsid w:val="006A7D4A"/>
    <w:rsid w:val="006B0135"/>
    <w:rsid w:val="006B120A"/>
    <w:rsid w:val="006B1565"/>
    <w:rsid w:val="006B30D0"/>
    <w:rsid w:val="006B408D"/>
    <w:rsid w:val="006B5DC4"/>
    <w:rsid w:val="006B7A10"/>
    <w:rsid w:val="006C1161"/>
    <w:rsid w:val="006C3D95"/>
    <w:rsid w:val="006C5AC0"/>
    <w:rsid w:val="006C6C9A"/>
    <w:rsid w:val="006D01D6"/>
    <w:rsid w:val="006D064B"/>
    <w:rsid w:val="006D3A54"/>
    <w:rsid w:val="006D3FBD"/>
    <w:rsid w:val="006D5737"/>
    <w:rsid w:val="006D5C76"/>
    <w:rsid w:val="006D61F6"/>
    <w:rsid w:val="006E0EC4"/>
    <w:rsid w:val="006E108D"/>
    <w:rsid w:val="006E250F"/>
    <w:rsid w:val="006E2943"/>
    <w:rsid w:val="006E50BD"/>
    <w:rsid w:val="006E5C86"/>
    <w:rsid w:val="006E770F"/>
    <w:rsid w:val="006F3E51"/>
    <w:rsid w:val="006F6B6E"/>
    <w:rsid w:val="007000D6"/>
    <w:rsid w:val="00700152"/>
    <w:rsid w:val="00701116"/>
    <w:rsid w:val="00704232"/>
    <w:rsid w:val="00704F7C"/>
    <w:rsid w:val="00705673"/>
    <w:rsid w:val="00706ADC"/>
    <w:rsid w:val="007077D5"/>
    <w:rsid w:val="007079D3"/>
    <w:rsid w:val="0071174C"/>
    <w:rsid w:val="0071300F"/>
    <w:rsid w:val="00713C44"/>
    <w:rsid w:val="00713FB8"/>
    <w:rsid w:val="0071434E"/>
    <w:rsid w:val="007148BB"/>
    <w:rsid w:val="007155BE"/>
    <w:rsid w:val="00715B95"/>
    <w:rsid w:val="00724579"/>
    <w:rsid w:val="007256D5"/>
    <w:rsid w:val="0072615B"/>
    <w:rsid w:val="0072784D"/>
    <w:rsid w:val="00732134"/>
    <w:rsid w:val="007336E1"/>
    <w:rsid w:val="00733F37"/>
    <w:rsid w:val="00734A5B"/>
    <w:rsid w:val="00735AB0"/>
    <w:rsid w:val="00735E6C"/>
    <w:rsid w:val="0074026F"/>
    <w:rsid w:val="007403BD"/>
    <w:rsid w:val="007410B4"/>
    <w:rsid w:val="00742959"/>
    <w:rsid w:val="007429F6"/>
    <w:rsid w:val="00744E76"/>
    <w:rsid w:val="00746126"/>
    <w:rsid w:val="00747C79"/>
    <w:rsid w:val="007543DD"/>
    <w:rsid w:val="00760B07"/>
    <w:rsid w:val="00760E17"/>
    <w:rsid w:val="007637CC"/>
    <w:rsid w:val="00764471"/>
    <w:rsid w:val="00765EA3"/>
    <w:rsid w:val="00770561"/>
    <w:rsid w:val="00771818"/>
    <w:rsid w:val="00772269"/>
    <w:rsid w:val="00774DA4"/>
    <w:rsid w:val="00775106"/>
    <w:rsid w:val="00776A8C"/>
    <w:rsid w:val="00777AB4"/>
    <w:rsid w:val="007806B8"/>
    <w:rsid w:val="00781AB1"/>
    <w:rsid w:val="00781F0F"/>
    <w:rsid w:val="00782121"/>
    <w:rsid w:val="007858FB"/>
    <w:rsid w:val="00793C5F"/>
    <w:rsid w:val="007943AC"/>
    <w:rsid w:val="00796622"/>
    <w:rsid w:val="007A2304"/>
    <w:rsid w:val="007A2393"/>
    <w:rsid w:val="007A492F"/>
    <w:rsid w:val="007A5AFA"/>
    <w:rsid w:val="007A7F71"/>
    <w:rsid w:val="007B1936"/>
    <w:rsid w:val="007B2FC0"/>
    <w:rsid w:val="007B493E"/>
    <w:rsid w:val="007B600E"/>
    <w:rsid w:val="007C01AE"/>
    <w:rsid w:val="007C0559"/>
    <w:rsid w:val="007C0795"/>
    <w:rsid w:val="007C259E"/>
    <w:rsid w:val="007C4CEC"/>
    <w:rsid w:val="007C520D"/>
    <w:rsid w:val="007C6014"/>
    <w:rsid w:val="007D3988"/>
    <w:rsid w:val="007D546A"/>
    <w:rsid w:val="007D5473"/>
    <w:rsid w:val="007E1518"/>
    <w:rsid w:val="007E330F"/>
    <w:rsid w:val="007E5949"/>
    <w:rsid w:val="007F0F4A"/>
    <w:rsid w:val="007F1399"/>
    <w:rsid w:val="007F1F06"/>
    <w:rsid w:val="007F44BD"/>
    <w:rsid w:val="007F6922"/>
    <w:rsid w:val="007F6F1C"/>
    <w:rsid w:val="008006FC"/>
    <w:rsid w:val="008028A4"/>
    <w:rsid w:val="00804A50"/>
    <w:rsid w:val="00805337"/>
    <w:rsid w:val="00805A62"/>
    <w:rsid w:val="008067FB"/>
    <w:rsid w:val="00806831"/>
    <w:rsid w:val="008079B2"/>
    <w:rsid w:val="0081411B"/>
    <w:rsid w:val="00815D4A"/>
    <w:rsid w:val="00820B63"/>
    <w:rsid w:val="008214DB"/>
    <w:rsid w:val="00825C27"/>
    <w:rsid w:val="00825C37"/>
    <w:rsid w:val="00830747"/>
    <w:rsid w:val="00830904"/>
    <w:rsid w:val="0083229F"/>
    <w:rsid w:val="00834580"/>
    <w:rsid w:val="00835BDC"/>
    <w:rsid w:val="0083775E"/>
    <w:rsid w:val="00840F83"/>
    <w:rsid w:val="00840FAF"/>
    <w:rsid w:val="0084207B"/>
    <w:rsid w:val="00853E81"/>
    <w:rsid w:val="00863B26"/>
    <w:rsid w:val="00866FA1"/>
    <w:rsid w:val="00870603"/>
    <w:rsid w:val="00871D14"/>
    <w:rsid w:val="00875497"/>
    <w:rsid w:val="008768CA"/>
    <w:rsid w:val="008769D0"/>
    <w:rsid w:val="00877AB7"/>
    <w:rsid w:val="00877D54"/>
    <w:rsid w:val="008807E3"/>
    <w:rsid w:val="0088277F"/>
    <w:rsid w:val="00883971"/>
    <w:rsid w:val="00883A3D"/>
    <w:rsid w:val="008865F7"/>
    <w:rsid w:val="0088710A"/>
    <w:rsid w:val="0089319A"/>
    <w:rsid w:val="00893387"/>
    <w:rsid w:val="00894F52"/>
    <w:rsid w:val="008A3287"/>
    <w:rsid w:val="008A36E7"/>
    <w:rsid w:val="008A485F"/>
    <w:rsid w:val="008A6B67"/>
    <w:rsid w:val="008B1343"/>
    <w:rsid w:val="008C0313"/>
    <w:rsid w:val="008C384C"/>
    <w:rsid w:val="008C3953"/>
    <w:rsid w:val="008C7B64"/>
    <w:rsid w:val="008D0485"/>
    <w:rsid w:val="008D625F"/>
    <w:rsid w:val="008E0D4D"/>
    <w:rsid w:val="008E1FED"/>
    <w:rsid w:val="008E2D68"/>
    <w:rsid w:val="008E6756"/>
    <w:rsid w:val="008E7CFD"/>
    <w:rsid w:val="008F2A5E"/>
    <w:rsid w:val="008F5B16"/>
    <w:rsid w:val="0090191E"/>
    <w:rsid w:val="0090271F"/>
    <w:rsid w:val="00902E23"/>
    <w:rsid w:val="00904CD8"/>
    <w:rsid w:val="009053F4"/>
    <w:rsid w:val="0091010C"/>
    <w:rsid w:val="009114D7"/>
    <w:rsid w:val="00911E0B"/>
    <w:rsid w:val="009120E2"/>
    <w:rsid w:val="00912B0D"/>
    <w:rsid w:val="0091348E"/>
    <w:rsid w:val="00914F05"/>
    <w:rsid w:val="009158E1"/>
    <w:rsid w:val="00916E83"/>
    <w:rsid w:val="00917CCB"/>
    <w:rsid w:val="00920E3F"/>
    <w:rsid w:val="00921C0B"/>
    <w:rsid w:val="00923490"/>
    <w:rsid w:val="00925E35"/>
    <w:rsid w:val="009266A1"/>
    <w:rsid w:val="00927A35"/>
    <w:rsid w:val="0093042B"/>
    <w:rsid w:val="0093116B"/>
    <w:rsid w:val="00933958"/>
    <w:rsid w:val="00933FB0"/>
    <w:rsid w:val="00941260"/>
    <w:rsid w:val="009423A8"/>
    <w:rsid w:val="00942EC2"/>
    <w:rsid w:val="009438BC"/>
    <w:rsid w:val="00943EE0"/>
    <w:rsid w:val="0095125D"/>
    <w:rsid w:val="00952974"/>
    <w:rsid w:val="00954695"/>
    <w:rsid w:val="0095764E"/>
    <w:rsid w:val="00960E5A"/>
    <w:rsid w:val="00962033"/>
    <w:rsid w:val="0096211D"/>
    <w:rsid w:val="009633E1"/>
    <w:rsid w:val="00964C51"/>
    <w:rsid w:val="0096626F"/>
    <w:rsid w:val="0096668D"/>
    <w:rsid w:val="0097154C"/>
    <w:rsid w:val="00972300"/>
    <w:rsid w:val="0097305A"/>
    <w:rsid w:val="009733CB"/>
    <w:rsid w:val="00974005"/>
    <w:rsid w:val="00974FF2"/>
    <w:rsid w:val="00975DAE"/>
    <w:rsid w:val="009777D4"/>
    <w:rsid w:val="0098059B"/>
    <w:rsid w:val="00981102"/>
    <w:rsid w:val="00983AAA"/>
    <w:rsid w:val="00990970"/>
    <w:rsid w:val="00993261"/>
    <w:rsid w:val="009A05BC"/>
    <w:rsid w:val="009A1D1D"/>
    <w:rsid w:val="009A34E8"/>
    <w:rsid w:val="009A3EC3"/>
    <w:rsid w:val="009A6018"/>
    <w:rsid w:val="009A695D"/>
    <w:rsid w:val="009A69C2"/>
    <w:rsid w:val="009B652F"/>
    <w:rsid w:val="009B73F8"/>
    <w:rsid w:val="009B7D59"/>
    <w:rsid w:val="009C057A"/>
    <w:rsid w:val="009C0A7F"/>
    <w:rsid w:val="009C6A2C"/>
    <w:rsid w:val="009C6CE9"/>
    <w:rsid w:val="009D76CD"/>
    <w:rsid w:val="009E01AC"/>
    <w:rsid w:val="009E2532"/>
    <w:rsid w:val="009E3323"/>
    <w:rsid w:val="009F37B7"/>
    <w:rsid w:val="009F56AE"/>
    <w:rsid w:val="009F671E"/>
    <w:rsid w:val="009F703B"/>
    <w:rsid w:val="00A00BBA"/>
    <w:rsid w:val="00A01D25"/>
    <w:rsid w:val="00A03659"/>
    <w:rsid w:val="00A0783A"/>
    <w:rsid w:val="00A10F02"/>
    <w:rsid w:val="00A12CC2"/>
    <w:rsid w:val="00A13945"/>
    <w:rsid w:val="00A15AFA"/>
    <w:rsid w:val="00A15DD2"/>
    <w:rsid w:val="00A164B4"/>
    <w:rsid w:val="00A2287F"/>
    <w:rsid w:val="00A26956"/>
    <w:rsid w:val="00A271DA"/>
    <w:rsid w:val="00A2734D"/>
    <w:rsid w:val="00A27486"/>
    <w:rsid w:val="00A27DB1"/>
    <w:rsid w:val="00A316F6"/>
    <w:rsid w:val="00A31F2A"/>
    <w:rsid w:val="00A35EEC"/>
    <w:rsid w:val="00A36F9C"/>
    <w:rsid w:val="00A41D2F"/>
    <w:rsid w:val="00A46445"/>
    <w:rsid w:val="00A4663B"/>
    <w:rsid w:val="00A528CF"/>
    <w:rsid w:val="00A53724"/>
    <w:rsid w:val="00A54AD9"/>
    <w:rsid w:val="00A55A97"/>
    <w:rsid w:val="00A56066"/>
    <w:rsid w:val="00A61433"/>
    <w:rsid w:val="00A73129"/>
    <w:rsid w:val="00A74530"/>
    <w:rsid w:val="00A82346"/>
    <w:rsid w:val="00A83A64"/>
    <w:rsid w:val="00A87D03"/>
    <w:rsid w:val="00A91C4C"/>
    <w:rsid w:val="00A9234C"/>
    <w:rsid w:val="00A9270E"/>
    <w:rsid w:val="00A92BA1"/>
    <w:rsid w:val="00A95A32"/>
    <w:rsid w:val="00AA08F1"/>
    <w:rsid w:val="00AA1BA0"/>
    <w:rsid w:val="00AA6B49"/>
    <w:rsid w:val="00AA7B02"/>
    <w:rsid w:val="00AB17E8"/>
    <w:rsid w:val="00AB441E"/>
    <w:rsid w:val="00AB4A5D"/>
    <w:rsid w:val="00AC37D3"/>
    <w:rsid w:val="00AC6305"/>
    <w:rsid w:val="00AC666D"/>
    <w:rsid w:val="00AC6BC6"/>
    <w:rsid w:val="00AC7086"/>
    <w:rsid w:val="00AC7595"/>
    <w:rsid w:val="00AD1DA3"/>
    <w:rsid w:val="00AD31F8"/>
    <w:rsid w:val="00AD34C8"/>
    <w:rsid w:val="00AD44AF"/>
    <w:rsid w:val="00AD45A1"/>
    <w:rsid w:val="00AD769A"/>
    <w:rsid w:val="00AE120F"/>
    <w:rsid w:val="00AE2A90"/>
    <w:rsid w:val="00AE40CA"/>
    <w:rsid w:val="00AE6164"/>
    <w:rsid w:val="00AE65E2"/>
    <w:rsid w:val="00AE70F9"/>
    <w:rsid w:val="00AF1460"/>
    <w:rsid w:val="00AF3260"/>
    <w:rsid w:val="00AF557C"/>
    <w:rsid w:val="00AF5B81"/>
    <w:rsid w:val="00B02E87"/>
    <w:rsid w:val="00B02F19"/>
    <w:rsid w:val="00B07100"/>
    <w:rsid w:val="00B10F44"/>
    <w:rsid w:val="00B110C4"/>
    <w:rsid w:val="00B11544"/>
    <w:rsid w:val="00B136C6"/>
    <w:rsid w:val="00B13FE8"/>
    <w:rsid w:val="00B14B97"/>
    <w:rsid w:val="00B15449"/>
    <w:rsid w:val="00B20EAF"/>
    <w:rsid w:val="00B226A8"/>
    <w:rsid w:val="00B22D58"/>
    <w:rsid w:val="00B23451"/>
    <w:rsid w:val="00B3210E"/>
    <w:rsid w:val="00B33FA9"/>
    <w:rsid w:val="00B34325"/>
    <w:rsid w:val="00B345E3"/>
    <w:rsid w:val="00B35F2F"/>
    <w:rsid w:val="00B36160"/>
    <w:rsid w:val="00B3732C"/>
    <w:rsid w:val="00B40E0D"/>
    <w:rsid w:val="00B468AA"/>
    <w:rsid w:val="00B50D61"/>
    <w:rsid w:val="00B5318C"/>
    <w:rsid w:val="00B53300"/>
    <w:rsid w:val="00B54B83"/>
    <w:rsid w:val="00B555F5"/>
    <w:rsid w:val="00B561D4"/>
    <w:rsid w:val="00B56F74"/>
    <w:rsid w:val="00B621E4"/>
    <w:rsid w:val="00B64E62"/>
    <w:rsid w:val="00B660A5"/>
    <w:rsid w:val="00B67B41"/>
    <w:rsid w:val="00B70887"/>
    <w:rsid w:val="00B75D59"/>
    <w:rsid w:val="00B76CCD"/>
    <w:rsid w:val="00B770D4"/>
    <w:rsid w:val="00B8284E"/>
    <w:rsid w:val="00B8515A"/>
    <w:rsid w:val="00B855DD"/>
    <w:rsid w:val="00B865EF"/>
    <w:rsid w:val="00B93086"/>
    <w:rsid w:val="00B94037"/>
    <w:rsid w:val="00B94536"/>
    <w:rsid w:val="00B96C47"/>
    <w:rsid w:val="00BA0C70"/>
    <w:rsid w:val="00BA104A"/>
    <w:rsid w:val="00BA19ED"/>
    <w:rsid w:val="00BA1B51"/>
    <w:rsid w:val="00BA4B8D"/>
    <w:rsid w:val="00BA644E"/>
    <w:rsid w:val="00BB3E2D"/>
    <w:rsid w:val="00BB5176"/>
    <w:rsid w:val="00BB6595"/>
    <w:rsid w:val="00BB7E34"/>
    <w:rsid w:val="00BC0858"/>
    <w:rsid w:val="00BC0F7D"/>
    <w:rsid w:val="00BC105F"/>
    <w:rsid w:val="00BC1C4B"/>
    <w:rsid w:val="00BC45EC"/>
    <w:rsid w:val="00BC5DDA"/>
    <w:rsid w:val="00BC782D"/>
    <w:rsid w:val="00BC7A0C"/>
    <w:rsid w:val="00BD1A84"/>
    <w:rsid w:val="00BD5082"/>
    <w:rsid w:val="00BD50EF"/>
    <w:rsid w:val="00BD7D31"/>
    <w:rsid w:val="00BE1173"/>
    <w:rsid w:val="00BE14ED"/>
    <w:rsid w:val="00BE3255"/>
    <w:rsid w:val="00BE47AE"/>
    <w:rsid w:val="00BE588A"/>
    <w:rsid w:val="00BE5C9B"/>
    <w:rsid w:val="00BE79E4"/>
    <w:rsid w:val="00BF1206"/>
    <w:rsid w:val="00BF128E"/>
    <w:rsid w:val="00BF4923"/>
    <w:rsid w:val="00BF6142"/>
    <w:rsid w:val="00C07286"/>
    <w:rsid w:val="00C074DD"/>
    <w:rsid w:val="00C07D12"/>
    <w:rsid w:val="00C10515"/>
    <w:rsid w:val="00C12000"/>
    <w:rsid w:val="00C1496A"/>
    <w:rsid w:val="00C16795"/>
    <w:rsid w:val="00C17CAC"/>
    <w:rsid w:val="00C215C6"/>
    <w:rsid w:val="00C23EA0"/>
    <w:rsid w:val="00C26FF0"/>
    <w:rsid w:val="00C2773A"/>
    <w:rsid w:val="00C30BB5"/>
    <w:rsid w:val="00C31DE7"/>
    <w:rsid w:val="00C33079"/>
    <w:rsid w:val="00C3485E"/>
    <w:rsid w:val="00C349EA"/>
    <w:rsid w:val="00C3673E"/>
    <w:rsid w:val="00C37077"/>
    <w:rsid w:val="00C375DB"/>
    <w:rsid w:val="00C420B9"/>
    <w:rsid w:val="00C431F9"/>
    <w:rsid w:val="00C4479D"/>
    <w:rsid w:val="00C45231"/>
    <w:rsid w:val="00C45DE3"/>
    <w:rsid w:val="00C45ED5"/>
    <w:rsid w:val="00C4601C"/>
    <w:rsid w:val="00C5353F"/>
    <w:rsid w:val="00C551FF"/>
    <w:rsid w:val="00C578D5"/>
    <w:rsid w:val="00C63094"/>
    <w:rsid w:val="00C64667"/>
    <w:rsid w:val="00C666B3"/>
    <w:rsid w:val="00C6688B"/>
    <w:rsid w:val="00C71C2B"/>
    <w:rsid w:val="00C72833"/>
    <w:rsid w:val="00C76337"/>
    <w:rsid w:val="00C80F1D"/>
    <w:rsid w:val="00C82333"/>
    <w:rsid w:val="00C83B1D"/>
    <w:rsid w:val="00C85225"/>
    <w:rsid w:val="00C8776C"/>
    <w:rsid w:val="00C87DA0"/>
    <w:rsid w:val="00C91962"/>
    <w:rsid w:val="00C93F40"/>
    <w:rsid w:val="00C93FEA"/>
    <w:rsid w:val="00C95A53"/>
    <w:rsid w:val="00C96601"/>
    <w:rsid w:val="00C97634"/>
    <w:rsid w:val="00CA115B"/>
    <w:rsid w:val="00CA3D0C"/>
    <w:rsid w:val="00CA502F"/>
    <w:rsid w:val="00CB09E0"/>
    <w:rsid w:val="00CB16D4"/>
    <w:rsid w:val="00CB2C56"/>
    <w:rsid w:val="00CB47C8"/>
    <w:rsid w:val="00CB5F70"/>
    <w:rsid w:val="00CB7BCE"/>
    <w:rsid w:val="00CC069C"/>
    <w:rsid w:val="00CC13F2"/>
    <w:rsid w:val="00CC1C85"/>
    <w:rsid w:val="00CC25CF"/>
    <w:rsid w:val="00CC5920"/>
    <w:rsid w:val="00CC638B"/>
    <w:rsid w:val="00CD040F"/>
    <w:rsid w:val="00CD0727"/>
    <w:rsid w:val="00CD45AB"/>
    <w:rsid w:val="00CD4925"/>
    <w:rsid w:val="00CD5468"/>
    <w:rsid w:val="00CD64B0"/>
    <w:rsid w:val="00CE00DA"/>
    <w:rsid w:val="00CE0D23"/>
    <w:rsid w:val="00CE2763"/>
    <w:rsid w:val="00CE2BE4"/>
    <w:rsid w:val="00CE318D"/>
    <w:rsid w:val="00CE3336"/>
    <w:rsid w:val="00CE3507"/>
    <w:rsid w:val="00CE6A86"/>
    <w:rsid w:val="00D014F3"/>
    <w:rsid w:val="00D02DCD"/>
    <w:rsid w:val="00D066C6"/>
    <w:rsid w:val="00D07760"/>
    <w:rsid w:val="00D1059B"/>
    <w:rsid w:val="00D119C0"/>
    <w:rsid w:val="00D167D0"/>
    <w:rsid w:val="00D2296B"/>
    <w:rsid w:val="00D270BA"/>
    <w:rsid w:val="00D275C7"/>
    <w:rsid w:val="00D278F3"/>
    <w:rsid w:val="00D3208E"/>
    <w:rsid w:val="00D335C4"/>
    <w:rsid w:val="00D402FC"/>
    <w:rsid w:val="00D41813"/>
    <w:rsid w:val="00D44929"/>
    <w:rsid w:val="00D45590"/>
    <w:rsid w:val="00D46591"/>
    <w:rsid w:val="00D52C81"/>
    <w:rsid w:val="00D546DE"/>
    <w:rsid w:val="00D5575B"/>
    <w:rsid w:val="00D5702B"/>
    <w:rsid w:val="00D57972"/>
    <w:rsid w:val="00D62923"/>
    <w:rsid w:val="00D62D89"/>
    <w:rsid w:val="00D66AD2"/>
    <w:rsid w:val="00D675A9"/>
    <w:rsid w:val="00D72C1F"/>
    <w:rsid w:val="00D73095"/>
    <w:rsid w:val="00D733E9"/>
    <w:rsid w:val="00D7350D"/>
    <w:rsid w:val="00D738D6"/>
    <w:rsid w:val="00D755EB"/>
    <w:rsid w:val="00D76048"/>
    <w:rsid w:val="00D81C24"/>
    <w:rsid w:val="00D81F68"/>
    <w:rsid w:val="00D82E6F"/>
    <w:rsid w:val="00D86860"/>
    <w:rsid w:val="00D87E00"/>
    <w:rsid w:val="00D9095C"/>
    <w:rsid w:val="00D9134D"/>
    <w:rsid w:val="00D957C9"/>
    <w:rsid w:val="00D964DA"/>
    <w:rsid w:val="00D97506"/>
    <w:rsid w:val="00DA08C7"/>
    <w:rsid w:val="00DA7A03"/>
    <w:rsid w:val="00DB169C"/>
    <w:rsid w:val="00DB16D0"/>
    <w:rsid w:val="00DB1818"/>
    <w:rsid w:val="00DB20CE"/>
    <w:rsid w:val="00DB3BB4"/>
    <w:rsid w:val="00DB4D28"/>
    <w:rsid w:val="00DC1B57"/>
    <w:rsid w:val="00DC309B"/>
    <w:rsid w:val="00DC4AA8"/>
    <w:rsid w:val="00DC4DA2"/>
    <w:rsid w:val="00DC598C"/>
    <w:rsid w:val="00DD12DD"/>
    <w:rsid w:val="00DD1B29"/>
    <w:rsid w:val="00DD210F"/>
    <w:rsid w:val="00DD273B"/>
    <w:rsid w:val="00DD4C17"/>
    <w:rsid w:val="00DD7415"/>
    <w:rsid w:val="00DD74A5"/>
    <w:rsid w:val="00DE1A98"/>
    <w:rsid w:val="00DE20F2"/>
    <w:rsid w:val="00DE55CD"/>
    <w:rsid w:val="00DE6B00"/>
    <w:rsid w:val="00DE6EE2"/>
    <w:rsid w:val="00DF15E9"/>
    <w:rsid w:val="00DF2649"/>
    <w:rsid w:val="00DF2B1F"/>
    <w:rsid w:val="00DF61F2"/>
    <w:rsid w:val="00DF62CD"/>
    <w:rsid w:val="00DF7C96"/>
    <w:rsid w:val="00E00CB0"/>
    <w:rsid w:val="00E05436"/>
    <w:rsid w:val="00E06B63"/>
    <w:rsid w:val="00E06FA7"/>
    <w:rsid w:val="00E16509"/>
    <w:rsid w:val="00E20EA3"/>
    <w:rsid w:val="00E23C6A"/>
    <w:rsid w:val="00E24999"/>
    <w:rsid w:val="00E2528A"/>
    <w:rsid w:val="00E301F6"/>
    <w:rsid w:val="00E31385"/>
    <w:rsid w:val="00E32A68"/>
    <w:rsid w:val="00E34BAF"/>
    <w:rsid w:val="00E4012D"/>
    <w:rsid w:val="00E42B2D"/>
    <w:rsid w:val="00E44582"/>
    <w:rsid w:val="00E44FFC"/>
    <w:rsid w:val="00E549E1"/>
    <w:rsid w:val="00E55A86"/>
    <w:rsid w:val="00E65ECC"/>
    <w:rsid w:val="00E67053"/>
    <w:rsid w:val="00E70460"/>
    <w:rsid w:val="00E712D5"/>
    <w:rsid w:val="00E73FB5"/>
    <w:rsid w:val="00E7711B"/>
    <w:rsid w:val="00E77645"/>
    <w:rsid w:val="00E8057A"/>
    <w:rsid w:val="00E8180D"/>
    <w:rsid w:val="00E829B3"/>
    <w:rsid w:val="00E834DA"/>
    <w:rsid w:val="00E83922"/>
    <w:rsid w:val="00E8500A"/>
    <w:rsid w:val="00E85622"/>
    <w:rsid w:val="00E85B6B"/>
    <w:rsid w:val="00E91BFA"/>
    <w:rsid w:val="00E95B68"/>
    <w:rsid w:val="00EA15B0"/>
    <w:rsid w:val="00EA4E31"/>
    <w:rsid w:val="00EA5EA7"/>
    <w:rsid w:val="00EA66BD"/>
    <w:rsid w:val="00EB08A0"/>
    <w:rsid w:val="00EB1FC5"/>
    <w:rsid w:val="00EB27F1"/>
    <w:rsid w:val="00EB4A23"/>
    <w:rsid w:val="00EB4E21"/>
    <w:rsid w:val="00EB599E"/>
    <w:rsid w:val="00EB7327"/>
    <w:rsid w:val="00EC0511"/>
    <w:rsid w:val="00EC1A6A"/>
    <w:rsid w:val="00EC2A71"/>
    <w:rsid w:val="00EC2CE3"/>
    <w:rsid w:val="00EC4A25"/>
    <w:rsid w:val="00EC578C"/>
    <w:rsid w:val="00EC641B"/>
    <w:rsid w:val="00EC75E3"/>
    <w:rsid w:val="00ED1B76"/>
    <w:rsid w:val="00EE1A56"/>
    <w:rsid w:val="00EE27C8"/>
    <w:rsid w:val="00EE59F0"/>
    <w:rsid w:val="00EE7141"/>
    <w:rsid w:val="00EF05D8"/>
    <w:rsid w:val="00EF1B48"/>
    <w:rsid w:val="00EF4F2A"/>
    <w:rsid w:val="00EF608C"/>
    <w:rsid w:val="00EF7098"/>
    <w:rsid w:val="00F025A2"/>
    <w:rsid w:val="00F04712"/>
    <w:rsid w:val="00F05CCD"/>
    <w:rsid w:val="00F129F2"/>
    <w:rsid w:val="00F12C91"/>
    <w:rsid w:val="00F1310D"/>
    <w:rsid w:val="00F13360"/>
    <w:rsid w:val="00F1517E"/>
    <w:rsid w:val="00F15CF4"/>
    <w:rsid w:val="00F17508"/>
    <w:rsid w:val="00F202B6"/>
    <w:rsid w:val="00F20CCA"/>
    <w:rsid w:val="00F20F52"/>
    <w:rsid w:val="00F211D6"/>
    <w:rsid w:val="00F22EC7"/>
    <w:rsid w:val="00F23B8A"/>
    <w:rsid w:val="00F244E8"/>
    <w:rsid w:val="00F306C2"/>
    <w:rsid w:val="00F325C8"/>
    <w:rsid w:val="00F34834"/>
    <w:rsid w:val="00F50533"/>
    <w:rsid w:val="00F50B04"/>
    <w:rsid w:val="00F53DF0"/>
    <w:rsid w:val="00F53FDA"/>
    <w:rsid w:val="00F555FC"/>
    <w:rsid w:val="00F56537"/>
    <w:rsid w:val="00F603A1"/>
    <w:rsid w:val="00F6293F"/>
    <w:rsid w:val="00F63681"/>
    <w:rsid w:val="00F63CA9"/>
    <w:rsid w:val="00F653B8"/>
    <w:rsid w:val="00F671C8"/>
    <w:rsid w:val="00F6755B"/>
    <w:rsid w:val="00F772D2"/>
    <w:rsid w:val="00F77322"/>
    <w:rsid w:val="00F80F5A"/>
    <w:rsid w:val="00F82984"/>
    <w:rsid w:val="00F85E00"/>
    <w:rsid w:val="00F9008D"/>
    <w:rsid w:val="00F9467D"/>
    <w:rsid w:val="00F94FE7"/>
    <w:rsid w:val="00F969B6"/>
    <w:rsid w:val="00FA1266"/>
    <w:rsid w:val="00FA199C"/>
    <w:rsid w:val="00FA27E1"/>
    <w:rsid w:val="00FB1682"/>
    <w:rsid w:val="00FB1DBA"/>
    <w:rsid w:val="00FB4F5A"/>
    <w:rsid w:val="00FC10C7"/>
    <w:rsid w:val="00FC1192"/>
    <w:rsid w:val="00FC158C"/>
    <w:rsid w:val="00FC2AD2"/>
    <w:rsid w:val="00FC3020"/>
    <w:rsid w:val="00FC357D"/>
    <w:rsid w:val="00FC3C74"/>
    <w:rsid w:val="00FC4BBE"/>
    <w:rsid w:val="00FD2B40"/>
    <w:rsid w:val="00FD351D"/>
    <w:rsid w:val="00FD4690"/>
    <w:rsid w:val="00FD6DCF"/>
    <w:rsid w:val="00FD7B71"/>
    <w:rsid w:val="00FF364D"/>
    <w:rsid w:val="00FF3A9C"/>
    <w:rsid w:val="00FF3BFB"/>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D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4274</Words>
  <Characters>24362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7</cp:revision>
  <cp:lastPrinted>2019-02-25T14:05:00Z</cp:lastPrinted>
  <dcterms:created xsi:type="dcterms:W3CDTF">2025-03-28T10:17:00Z</dcterms:created>
  <dcterms:modified xsi:type="dcterms:W3CDTF">2025-03-28T12:20:00Z</dcterms:modified>
</cp:coreProperties>
</file>