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0D7C3322"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213488">
        <w:rPr>
          <w:rFonts w:ascii="Arial" w:hAnsi="Arial"/>
          <w:b/>
          <w:sz w:val="24"/>
          <w:szCs w:val="24"/>
        </w:rPr>
        <w:t>3GPP TSG RAN WG1 #120b</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213488">
        <w:rPr>
          <w:rFonts w:ascii="Arial" w:hAnsi="Arial"/>
          <w:b/>
          <w:sz w:val="24"/>
          <w:szCs w:val="24"/>
        </w:rPr>
        <w:t>R1-2501778</w:t>
      </w:r>
      <w:r w:rsidRPr="00B03586">
        <w:rPr>
          <w:rFonts w:ascii="Arial" w:hAnsi="Arial"/>
          <w:b/>
          <w:sz w:val="24"/>
          <w:szCs w:val="24"/>
        </w:rPr>
        <w:fldChar w:fldCharType="end"/>
      </w:r>
    </w:p>
    <w:p w14:paraId="336F22A5" w14:textId="71C61226"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213488">
        <w:rPr>
          <w:rFonts w:ascii="Arial" w:hAnsi="Arial"/>
          <w:b/>
          <w:sz w:val="24"/>
          <w:szCs w:val="24"/>
        </w:rPr>
        <w:t>Wuhan, China, April 7th - 11th,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0600A8E3"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213488">
        <w:rPr>
          <w:rFonts w:ascii="Arial" w:hAnsi="Arial" w:cs="Arial"/>
          <w:b/>
          <w:sz w:val="24"/>
          <w:szCs w:val="24"/>
        </w:rPr>
        <w:t>Nokia</w:t>
      </w:r>
      <w:r w:rsidRPr="00B03586">
        <w:rPr>
          <w:rFonts w:ascii="Arial" w:hAnsi="Arial" w:cs="Arial"/>
          <w:b/>
          <w:sz w:val="24"/>
          <w:szCs w:val="24"/>
        </w:rPr>
        <w:fldChar w:fldCharType="end"/>
      </w:r>
    </w:p>
    <w:p w14:paraId="7DEB4524" w14:textId="05B99DCF"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213488">
        <w:rPr>
          <w:rFonts w:ascii="Arial" w:hAnsi="Arial" w:cs="Arial"/>
          <w:b/>
          <w:sz w:val="24"/>
          <w:szCs w:val="24"/>
        </w:rPr>
        <w:t>AIoT Timing acquisition and synchronization</w:t>
      </w:r>
      <w:r w:rsidRPr="00B03586">
        <w:rPr>
          <w:rFonts w:ascii="Arial" w:hAnsi="Arial" w:cs="Arial"/>
          <w:b/>
          <w:sz w:val="24"/>
          <w:szCs w:val="24"/>
        </w:rPr>
        <w:fldChar w:fldCharType="end"/>
      </w:r>
    </w:p>
    <w:p w14:paraId="45C85EE7" w14:textId="6AD74A9F"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213488">
        <w:rPr>
          <w:rFonts w:ascii="Arial" w:eastAsia="MS Mincho" w:hAnsi="Arial" w:cs="Arial"/>
          <w:b/>
          <w:sz w:val="24"/>
          <w:szCs w:val="24"/>
        </w:rPr>
        <w:t>9.4.3</w:t>
      </w:r>
      <w:r w:rsidRPr="00B03586">
        <w:rPr>
          <w:rFonts w:ascii="Arial" w:eastAsia="MS Mincho" w:hAnsi="Arial" w:cs="Arial"/>
          <w:b/>
          <w:sz w:val="24"/>
          <w:szCs w:val="24"/>
        </w:rPr>
        <w:fldChar w:fldCharType="end"/>
      </w:r>
    </w:p>
    <w:p w14:paraId="32EDA241" w14:textId="79FFB181"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213488">
        <w:rPr>
          <w:rFonts w:ascii="Arial" w:hAnsi="Arial" w:cs="Arial"/>
          <w:b/>
          <w:sz w:val="24"/>
          <w:szCs w:val="24"/>
        </w:rPr>
        <w:t>Discussion and Decision</w:t>
      </w:r>
      <w:r w:rsidRPr="00B03586">
        <w:rPr>
          <w:rFonts w:ascii="Arial" w:hAnsi="Arial" w:cs="Arial"/>
          <w:b/>
          <w:sz w:val="24"/>
          <w:szCs w:val="24"/>
        </w:rPr>
        <w:fldChar w:fldCharType="end"/>
      </w:r>
    </w:p>
    <w:p w14:paraId="06460424" w14:textId="77777777" w:rsidR="008207FD" w:rsidRPr="00B7321B" w:rsidRDefault="008207FD" w:rsidP="008207FD">
      <w:pPr>
        <w:rPr>
          <w:rFonts w:ascii="Arial" w:hAnsi="Arial" w:cs="Arial"/>
          <w:b/>
          <w:bCs/>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2650C334" w14:textId="77777777" w:rsidR="000941CE" w:rsidRDefault="000941CE" w:rsidP="00CE553D">
      <w:bookmarkStart w:id="1" w:name="_Hlk510705081"/>
    </w:p>
    <w:p w14:paraId="2405D693" w14:textId="4676F405" w:rsidR="00146940" w:rsidRPr="00146940" w:rsidRDefault="00146940" w:rsidP="00146940">
      <w:r w:rsidRPr="00146940">
        <w:t>At RAN#10</w:t>
      </w:r>
      <w:r>
        <w:t>6</w:t>
      </w:r>
      <w:r w:rsidRPr="00146940">
        <w:t xml:space="preserve">, a new </w:t>
      </w:r>
      <w:r>
        <w:t>work</w:t>
      </w:r>
      <w:r w:rsidRPr="00146940">
        <w:t xml:space="preserve"> item “Solutions for Ambient IoT (Internet of Things) in NR” (Ambient_IoT_</w:t>
      </w:r>
      <w:r>
        <w:t>S</w:t>
      </w:r>
      <w:r w:rsidRPr="00146940">
        <w:t>olutions) was approved</w:t>
      </w:r>
      <w:r w:rsidR="00FD6F9B" w:rsidRPr="007D5F6E">
        <w:rPr>
          <w:lang w:val="en-GB"/>
        </w:rPr>
        <w:t>; the WID was most recently revised in</w:t>
      </w:r>
      <w:r w:rsidR="00F94C30">
        <w:t xml:space="preserve"> </w:t>
      </w:r>
      <w:r w:rsidR="00F94C30">
        <w:fldChar w:fldCharType="begin"/>
      </w:r>
      <w:r w:rsidR="00F94C30">
        <w:instrText xml:space="preserve"> REF _Ref189129408 \r \h </w:instrText>
      </w:r>
      <w:r w:rsidR="00F94C30">
        <w:fldChar w:fldCharType="separate"/>
      </w:r>
      <w:r w:rsidR="00213488">
        <w:t>[1]</w:t>
      </w:r>
      <w:r w:rsidR="00F94C30">
        <w:fldChar w:fldCharType="end"/>
      </w:r>
      <w:r w:rsidRPr="00146940">
        <w:t>.</w:t>
      </w:r>
    </w:p>
    <w:p w14:paraId="28CA1707" w14:textId="743591E1" w:rsidR="000941CE" w:rsidRDefault="00146940" w:rsidP="00146940">
      <w:r w:rsidRPr="00146940">
        <w:t xml:space="preserve">The following objective(s) is/are relevant for the </w:t>
      </w:r>
      <w:r w:rsidR="0016411A">
        <w:t>AIoT while considering the topic specific to each agenda item</w:t>
      </w:r>
      <w:r w:rsidRPr="00146940">
        <w:t>:</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198A4CEE" w14:textId="77777777" w:rsidR="00A47A3D" w:rsidRPr="00A47A3D" w:rsidRDefault="00A47A3D" w:rsidP="00A47A3D">
            <w:pPr>
              <w:rPr>
                <w:u w:val="single"/>
              </w:rPr>
            </w:pPr>
            <w:bookmarkStart w:id="2" w:name="_Hlk180502956"/>
            <w:r w:rsidRPr="00226328">
              <w:rPr>
                <w:highlight w:val="green"/>
                <w:u w:val="single"/>
              </w:rPr>
              <w:t>General Scope</w:t>
            </w:r>
          </w:p>
          <w:p w14:paraId="69B5FB6F" w14:textId="77777777" w:rsidR="00A47A3D" w:rsidRPr="00A47A3D" w:rsidRDefault="00A47A3D" w:rsidP="00A47A3D">
            <w:r w:rsidRPr="00A47A3D">
              <w:t>The definitions provided in TR 38.848, TR 38.769, and decisions, etc. made during the Rel-19 SI in RAN WGs are taken into this WI, and the following is the exclusive general scope:</w:t>
            </w:r>
          </w:p>
          <w:p w14:paraId="057BBB47" w14:textId="77777777" w:rsidR="00A47A3D" w:rsidRPr="00A47A3D" w:rsidRDefault="00A47A3D" w:rsidP="00A47A3D">
            <w:pPr>
              <w:numPr>
                <w:ilvl w:val="0"/>
                <w:numId w:val="45"/>
              </w:numPr>
            </w:pPr>
            <w:r w:rsidRPr="00A47A3D">
              <w:t>The overall objective shall be to standardize the following Ambient IoT device:</w:t>
            </w:r>
          </w:p>
          <w:p w14:paraId="76CC401F" w14:textId="77777777" w:rsidR="00A47A3D" w:rsidRPr="00A47A3D" w:rsidRDefault="00A47A3D" w:rsidP="00A47A3D">
            <w:r w:rsidRPr="00A47A3D">
              <w:t xml:space="preserve">Device 1: ~1 </w:t>
            </w:r>
            <w:r w:rsidRPr="00A47A3D">
              <w:rPr>
                <w:i/>
                <w:iCs/>
              </w:rPr>
              <w:t>µ</w:t>
            </w:r>
            <w:r w:rsidRPr="00A47A3D">
              <w:t>W peak power consumption, has energy storage, RF envelope detector receiver, initial sampling frequency offset (SFO) up to 10</w:t>
            </w:r>
            <w:r w:rsidRPr="00A47A3D">
              <w:rPr>
                <w:i/>
                <w:iCs/>
                <w:vertAlign w:val="superscript"/>
              </w:rPr>
              <w:t>X</w:t>
            </w:r>
            <w:r w:rsidRPr="00A47A3D">
              <w:t xml:space="preserve"> ppm, neither R2D nor D2R amplification in the device. The device’s D2R transmission is backscattered on a carrier wave provided externally.</w:t>
            </w:r>
          </w:p>
          <w:p w14:paraId="14C4E159" w14:textId="77777777" w:rsidR="00A47A3D" w:rsidRPr="00A47A3D" w:rsidRDefault="00A47A3D" w:rsidP="00A47A3D">
            <w:pPr>
              <w:numPr>
                <w:ilvl w:val="0"/>
                <w:numId w:val="45"/>
              </w:numPr>
            </w:pPr>
            <w:bookmarkStart w:id="3" w:name="_Hlk160560296"/>
            <w:r w:rsidRPr="00A47A3D">
              <w:t xml:space="preserve">Deployment scenario 1 with Topology 1, according to D1T1-B. </w:t>
            </w:r>
          </w:p>
          <w:bookmarkEnd w:id="3"/>
          <w:p w14:paraId="6005BF03" w14:textId="77777777" w:rsidR="00A47A3D" w:rsidRPr="00A47A3D" w:rsidRDefault="00A47A3D" w:rsidP="00A47A3D">
            <w:pPr>
              <w:numPr>
                <w:ilvl w:val="0"/>
                <w:numId w:val="45"/>
              </w:numPr>
            </w:pPr>
            <w:r w:rsidRPr="00A47A3D">
              <w:t>FR1 licensed spectrum in FDD, with R2D in DL spectrum and D2R and CW in UL spectrum.</w:t>
            </w:r>
          </w:p>
          <w:p w14:paraId="577DD252" w14:textId="77777777" w:rsidR="00A47A3D" w:rsidRPr="00A47A3D" w:rsidRDefault="00A47A3D" w:rsidP="00A47A3D">
            <w:pPr>
              <w:numPr>
                <w:ilvl w:val="0"/>
                <w:numId w:val="45"/>
              </w:numPr>
            </w:pPr>
            <w:r w:rsidRPr="00A47A3D">
              <w:t>Spectrum deployment in-band to NR and standalone, with A-IoT BS located indoor.</w:t>
            </w:r>
          </w:p>
          <w:p w14:paraId="10FA73C7" w14:textId="77777777" w:rsidR="00A47A3D" w:rsidRPr="00A47A3D" w:rsidRDefault="00A47A3D" w:rsidP="00A47A3D">
            <w:pPr>
              <w:numPr>
                <w:ilvl w:val="0"/>
                <w:numId w:val="45"/>
              </w:numPr>
            </w:pPr>
            <w:r w:rsidRPr="00A47A3D">
              <w:t xml:space="preserve">Traffic types DO-DTT, DT, for rUC1 (indoor inventory) and rUC4 (indoor command). </w:t>
            </w:r>
          </w:p>
          <w:p w14:paraId="7338408D" w14:textId="77777777" w:rsidR="00A47A3D" w:rsidRPr="00A47A3D" w:rsidRDefault="00A47A3D" w:rsidP="00A47A3D">
            <w:pPr>
              <w:numPr>
                <w:ilvl w:val="0"/>
                <w:numId w:val="45"/>
              </w:numPr>
            </w:pPr>
            <w:r w:rsidRPr="00A47A3D">
              <w:t>Carrier wave transmission for waveform 1 only, without hopping, per the following cases in TR 38.769:</w:t>
            </w:r>
          </w:p>
          <w:p w14:paraId="50116851" w14:textId="77777777" w:rsidR="00A47A3D" w:rsidRPr="00A47A3D" w:rsidRDefault="00A47A3D" w:rsidP="00A47A3D">
            <w:pPr>
              <w:numPr>
                <w:ilvl w:val="1"/>
                <w:numId w:val="44"/>
              </w:numPr>
            </w:pPr>
            <w:r w:rsidRPr="00A47A3D">
              <w:t>Case 1-4 for D1T1-B</w:t>
            </w:r>
          </w:p>
          <w:p w14:paraId="46DBD872" w14:textId="77777777" w:rsidR="00A47A3D" w:rsidRPr="00A47A3D" w:rsidRDefault="00A47A3D" w:rsidP="00A47A3D">
            <w:pPr>
              <w:numPr>
                <w:ilvl w:val="0"/>
                <w:numId w:val="45"/>
              </w:numPr>
            </w:pPr>
            <w:r w:rsidRPr="00A47A3D">
              <w:t>Proximity determination via Solution 1 in TR 38.769 only.</w:t>
            </w:r>
          </w:p>
          <w:p w14:paraId="7B0B7244" w14:textId="77777777" w:rsidR="00A47A3D" w:rsidRPr="00A47A3D" w:rsidRDefault="00A47A3D" w:rsidP="00A47A3D">
            <w:pPr>
              <w:numPr>
                <w:ilvl w:val="0"/>
                <w:numId w:val="45"/>
              </w:numPr>
            </w:pPr>
            <w:r w:rsidRPr="00A47A3D">
              <w:t>Device (un)availability via Direction 1 in TR 38.769 only.</w:t>
            </w:r>
          </w:p>
          <w:bookmarkEnd w:id="2"/>
          <w:p w14:paraId="29C5840E" w14:textId="31A3EEAE" w:rsidR="00146940" w:rsidRDefault="00A47A3D" w:rsidP="00146940">
            <w:r w:rsidRPr="00A47A3D">
              <w:t xml:space="preserve">WGs begin their discussions from the decisions already made in TR 38.769, with the following refinements for the scope: </w:t>
            </w:r>
          </w:p>
        </w:tc>
      </w:tr>
    </w:tbl>
    <w:p w14:paraId="07ED792D" w14:textId="77777777" w:rsidR="00146940" w:rsidRDefault="00146940" w:rsidP="00146940"/>
    <w:p w14:paraId="616035DB" w14:textId="7AEA94ED" w:rsidR="00F242B7" w:rsidRDefault="00F242B7" w:rsidP="00146940">
      <w:r>
        <w:t>From RAN1 perspective, following topics are considered for further evaluation.</w:t>
      </w:r>
      <w:r w:rsidR="0016411A">
        <w:t xml:space="preserve"> The topic specific to this agenda item is highlighted </w:t>
      </w:r>
    </w:p>
    <w:tbl>
      <w:tblPr>
        <w:tblStyle w:val="TableGrid"/>
        <w:tblW w:w="0" w:type="auto"/>
        <w:tblLook w:val="04A0" w:firstRow="1" w:lastRow="0" w:firstColumn="1" w:lastColumn="0" w:noHBand="0" w:noVBand="1"/>
      </w:tblPr>
      <w:tblGrid>
        <w:gridCol w:w="9962"/>
      </w:tblGrid>
      <w:tr w:rsidR="00A47A3D" w14:paraId="2721AD33" w14:textId="77777777" w:rsidTr="00A47A3D">
        <w:tc>
          <w:tcPr>
            <w:tcW w:w="9962" w:type="dxa"/>
          </w:tcPr>
          <w:p w14:paraId="551F5F18" w14:textId="77777777" w:rsidR="00A47A3D" w:rsidRPr="007111C7" w:rsidRDefault="00A47A3D" w:rsidP="00226328">
            <w:pPr>
              <w:spacing w:after="120"/>
              <w:ind w:left="360" w:right="-96"/>
              <w:jc w:val="both"/>
              <w:rPr>
                <w:lang w:eastAsia="ja-JP"/>
              </w:rPr>
            </w:pPr>
            <w:r w:rsidRPr="00226328">
              <w:rPr>
                <w:highlight w:val="green"/>
                <w:lang w:eastAsia="ja-JP"/>
              </w:rPr>
              <w:t>RAN1 scope</w:t>
            </w:r>
            <w:r w:rsidRPr="007111C7">
              <w:rPr>
                <w:lang w:eastAsia="ja-JP"/>
              </w:rPr>
              <w:t>:</w:t>
            </w:r>
          </w:p>
          <w:p w14:paraId="2F8FFFAD" w14:textId="77777777" w:rsidR="00A47A3D" w:rsidRPr="007111C7" w:rsidRDefault="00A47A3D" w:rsidP="00226328">
            <w:pPr>
              <w:numPr>
                <w:ilvl w:val="0"/>
                <w:numId w:val="46"/>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2504F2A" w14:textId="77777777" w:rsidR="00A47A3D" w:rsidRDefault="00A47A3D" w:rsidP="00226328">
            <w:pPr>
              <w:numPr>
                <w:ilvl w:val="0"/>
                <w:numId w:val="46"/>
              </w:numPr>
              <w:spacing w:after="120"/>
              <w:ind w:right="-96"/>
              <w:jc w:val="both"/>
              <w:rPr>
                <w:lang w:eastAsia="ja-JP"/>
              </w:rPr>
            </w:pPr>
            <w:r>
              <w:rPr>
                <w:lang w:eastAsia="ja-JP"/>
              </w:rPr>
              <w:lastRenderedPageBreak/>
              <w:t>R2D and D2R signal(s)</w:t>
            </w:r>
          </w:p>
          <w:p w14:paraId="1DF9C465" w14:textId="77777777" w:rsidR="00A47A3D" w:rsidRPr="007111C7" w:rsidRDefault="00A47A3D" w:rsidP="00226328">
            <w:pPr>
              <w:numPr>
                <w:ilvl w:val="0"/>
                <w:numId w:val="46"/>
              </w:numPr>
              <w:spacing w:after="120"/>
              <w:ind w:right="-96"/>
              <w:jc w:val="both"/>
              <w:rPr>
                <w:lang w:eastAsia="ja-JP"/>
              </w:rPr>
            </w:pPr>
            <w:r w:rsidRPr="007111C7">
              <w:rPr>
                <w:lang w:eastAsia="ja-JP"/>
              </w:rPr>
              <w:t>Multiplexing/multiple access in R2D is by only TDMA, and in D2R is by only TDMA and FDMA.</w:t>
            </w:r>
          </w:p>
          <w:p w14:paraId="11F00AC5" w14:textId="77777777" w:rsidR="00A47A3D" w:rsidRPr="007111C7" w:rsidRDefault="00A47A3D" w:rsidP="00226328">
            <w:pPr>
              <w:numPr>
                <w:ilvl w:val="0"/>
                <w:numId w:val="46"/>
              </w:numPr>
              <w:spacing w:after="120"/>
              <w:ind w:right="-96"/>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40D9E442" w14:textId="77777777" w:rsidR="00A47A3D" w:rsidRDefault="00A47A3D" w:rsidP="00226328">
            <w:pPr>
              <w:numPr>
                <w:ilvl w:val="0"/>
                <w:numId w:val="46"/>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021696C4" w14:textId="77777777" w:rsidR="00A47A3D" w:rsidRDefault="00A47A3D" w:rsidP="00226328">
            <w:pPr>
              <w:numPr>
                <w:ilvl w:val="0"/>
                <w:numId w:val="46"/>
              </w:numPr>
              <w:spacing w:after="120"/>
              <w:ind w:right="-96"/>
              <w:jc w:val="both"/>
              <w:rPr>
                <w:lang w:eastAsia="ja-JP"/>
              </w:rPr>
            </w:pPr>
            <w:r w:rsidRPr="007111C7">
              <w:rPr>
                <w:lang w:eastAsia="ja-JP"/>
              </w:rPr>
              <w:t>D2R</w:t>
            </w:r>
            <w:r>
              <w:rPr>
                <w:lang w:eastAsia="ja-JP"/>
              </w:rPr>
              <w:t xml:space="preserve"> transmission supports:</w:t>
            </w:r>
          </w:p>
          <w:p w14:paraId="37A28810" w14:textId="77777777" w:rsidR="00A47A3D" w:rsidRDefault="00A47A3D" w:rsidP="00226328">
            <w:pPr>
              <w:numPr>
                <w:ilvl w:val="1"/>
                <w:numId w:val="46"/>
              </w:numPr>
              <w:spacing w:after="120"/>
              <w:ind w:right="-96"/>
              <w:jc w:val="both"/>
              <w:rPr>
                <w:lang w:eastAsia="ja-JP"/>
              </w:rPr>
            </w:pPr>
            <w:r>
              <w:rPr>
                <w:lang w:eastAsia="ja-JP"/>
              </w:rPr>
              <w:t>Either the Manchester line code in TR 38.769 or no line code (one to be down-selected); and</w:t>
            </w:r>
          </w:p>
          <w:p w14:paraId="714AA3C1" w14:textId="77777777" w:rsidR="00A47A3D" w:rsidRPr="007111C7" w:rsidRDefault="00A47A3D" w:rsidP="00226328">
            <w:pPr>
              <w:numPr>
                <w:ilvl w:val="1"/>
                <w:numId w:val="46"/>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57792111" w14:textId="77777777" w:rsidR="00A47A3D" w:rsidRPr="00AB3944" w:rsidRDefault="00A47A3D" w:rsidP="00226328">
            <w:pPr>
              <w:numPr>
                <w:ilvl w:val="0"/>
                <w:numId w:val="46"/>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5CF6700D" w14:textId="77777777" w:rsidR="00A47A3D" w:rsidRPr="007111C7" w:rsidRDefault="00A47A3D" w:rsidP="00226328">
            <w:pPr>
              <w:numPr>
                <w:ilvl w:val="0"/>
                <w:numId w:val="46"/>
              </w:numPr>
              <w:spacing w:after="120"/>
              <w:ind w:right="-96"/>
              <w:jc w:val="both"/>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75358B9F" w14:textId="77777777" w:rsidR="00A47A3D" w:rsidRPr="007111C7" w:rsidRDefault="00A47A3D" w:rsidP="00226328">
            <w:pPr>
              <w:numPr>
                <w:ilvl w:val="0"/>
                <w:numId w:val="46"/>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7F457836" w14:textId="77777777" w:rsidR="00A47A3D" w:rsidRDefault="00A47A3D" w:rsidP="00146940"/>
        </w:tc>
      </w:tr>
    </w:tbl>
    <w:p w14:paraId="61534FB0" w14:textId="77777777" w:rsidR="00A47A3D" w:rsidRPr="00B7321B" w:rsidRDefault="00A47A3D" w:rsidP="00146940"/>
    <w:bookmarkEnd w:id="1"/>
    <w:p w14:paraId="68476DBD" w14:textId="17B53499" w:rsidR="00CE41E8" w:rsidRPr="00B7321B" w:rsidRDefault="00C6795E" w:rsidP="00CE41E8">
      <w:pPr>
        <w:pStyle w:val="Heading1"/>
        <w:rPr>
          <w:lang w:val="en-US"/>
        </w:rPr>
      </w:pPr>
      <w:r w:rsidRPr="00B7321B">
        <w:rPr>
          <w:lang w:val="en-US"/>
        </w:rPr>
        <w:t>Discussion</w:t>
      </w:r>
    </w:p>
    <w:p w14:paraId="49EC61A8" w14:textId="1E86E9A3" w:rsidR="000941CE" w:rsidRDefault="00AB208C" w:rsidP="000941CE">
      <w:r>
        <w:t>In this agend</w:t>
      </w:r>
      <w:r w:rsidR="00E102C5">
        <w:t>a</w:t>
      </w:r>
      <w:r>
        <w:t>, we discuss on the design of</w:t>
      </w:r>
      <w:r w:rsidR="00E102C5">
        <w:t xml:space="preserve"> timing acquisition and clock synchronization signal </w:t>
      </w:r>
      <w:r w:rsidR="003C11A7">
        <w:t>used before PDRCH and PRDCH transmissions.</w:t>
      </w:r>
      <w:r w:rsidR="007253B7">
        <w:t xml:space="preserve"> Unlike the data channel, the </w:t>
      </w:r>
      <w:r w:rsidR="00847201">
        <w:t>timing acquisition and clock synchronization signal</w:t>
      </w:r>
      <w:r w:rsidR="007C0DA6">
        <w:t xml:space="preserve"> </w:t>
      </w:r>
      <w:r w:rsidR="00871DBB">
        <w:t xml:space="preserve">provides frame boundary and </w:t>
      </w:r>
      <w:r w:rsidR="00295207">
        <w:t xml:space="preserve">sampling accuracy for AIoT device before receiving PRDCH transmission. Similarly, </w:t>
      </w:r>
      <w:r w:rsidR="000D2691">
        <w:t>in the PDRCH transmission, the AIoT device transmits synchronization signal</w:t>
      </w:r>
      <w:r w:rsidR="00A16E2F">
        <w:t xml:space="preserve">s to provide timing and sampling accuracy </w:t>
      </w:r>
      <w:r w:rsidR="00FC118A">
        <w:t xml:space="preserve">for the reader to detect the AIoT transmission. </w:t>
      </w:r>
      <w:r w:rsidR="00C42ACF">
        <w:t xml:space="preserve">To distinguish the synchronization signal design specific to PRDCH and PDRCH, we </w:t>
      </w:r>
      <w:r w:rsidR="00087977">
        <w:t>present them depending on the transmission type.</w:t>
      </w:r>
    </w:p>
    <w:p w14:paraId="4E74A3D8" w14:textId="05089CBB" w:rsidR="00087977" w:rsidRDefault="00087977" w:rsidP="00087977">
      <w:pPr>
        <w:pStyle w:val="Heading2"/>
        <w:rPr>
          <w:lang w:val="en-US"/>
        </w:rPr>
      </w:pPr>
      <w:r>
        <w:rPr>
          <w:lang w:val="en-US"/>
        </w:rPr>
        <w:t>R2D Transmission</w:t>
      </w:r>
    </w:p>
    <w:p w14:paraId="74C9F810" w14:textId="52069F84"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954CD0" w:rsidRPr="00C16732" w14:paraId="1BE378D1" w14:textId="77777777" w:rsidTr="00954CD0">
        <w:tc>
          <w:tcPr>
            <w:tcW w:w="9962" w:type="dxa"/>
          </w:tcPr>
          <w:p w14:paraId="763C63D2" w14:textId="77777777" w:rsidR="00A01368" w:rsidRPr="00CA0840" w:rsidRDefault="00A01368" w:rsidP="00A01368">
            <w:pPr>
              <w:rPr>
                <w:rFonts w:eastAsia="DengXian"/>
                <w:sz w:val="18"/>
                <w:szCs w:val="18"/>
              </w:rPr>
            </w:pPr>
            <w:r w:rsidRPr="00CA0840">
              <w:rPr>
                <w:rFonts w:eastAsia="DengXian"/>
                <w:sz w:val="18"/>
                <w:szCs w:val="18"/>
              </w:rPr>
              <w:t xml:space="preserve">The R-TAS start-indicator part is not included in </w:t>
            </w:r>
            <w:r w:rsidRPr="00CA0840">
              <w:rPr>
                <w:rFonts w:eastAsia="DengXian"/>
                <w:i/>
                <w:iCs/>
                <w:sz w:val="18"/>
                <w:szCs w:val="18"/>
              </w:rPr>
              <w:t>T</w:t>
            </w:r>
            <w:r w:rsidRPr="00CA0840">
              <w:rPr>
                <w:rFonts w:eastAsia="DengXian"/>
                <w:sz w:val="18"/>
                <w:szCs w:val="18"/>
                <w:vertAlign w:val="subscript"/>
              </w:rPr>
              <w:t>D2R_min</w:t>
            </w:r>
            <w:r w:rsidRPr="00CA0840">
              <w:rPr>
                <w:rFonts w:eastAsia="DengXian"/>
                <w:sz w:val="18"/>
                <w:szCs w:val="18"/>
              </w:rPr>
              <w:t>, and an ON/OFF pattern i.e., high/low voltage transmission, is applied. The following options have been studied for the start-indicator part:</w:t>
            </w:r>
          </w:p>
          <w:p w14:paraId="05CE63BB" w14:textId="77777777" w:rsidR="00A01368" w:rsidRPr="00CA0840" w:rsidRDefault="00A01368" w:rsidP="00A01368">
            <w:pPr>
              <w:pStyle w:val="B1"/>
              <w:rPr>
                <w:rFonts w:eastAsia="DengXian"/>
                <w:sz w:val="18"/>
                <w:szCs w:val="18"/>
              </w:rPr>
            </w:pPr>
            <w:r w:rsidRPr="00CA0840">
              <w:rPr>
                <w:rFonts w:eastAsia="DengXian"/>
                <w:sz w:val="18"/>
                <w:szCs w:val="18"/>
              </w:rPr>
              <w:t>-</w:t>
            </w:r>
            <w:r w:rsidRPr="00CA0840">
              <w:rPr>
                <w:rFonts w:eastAsia="DengXian"/>
                <w:sz w:val="18"/>
                <w:szCs w:val="18"/>
              </w:rPr>
              <w:tab/>
              <w:t xml:space="preserve">Option 1: ON-OFF transmission is considered based on energy/edge detection, and multiple alternatives have been studied including </w:t>
            </w:r>
          </w:p>
          <w:p w14:paraId="59D4BAE6" w14:textId="77777777" w:rsidR="00A01368" w:rsidRPr="00CA0840" w:rsidRDefault="00A01368" w:rsidP="00A01368">
            <w:pPr>
              <w:pStyle w:val="B2"/>
              <w:rPr>
                <w:rFonts w:eastAsia="DengXian"/>
                <w:sz w:val="18"/>
                <w:szCs w:val="18"/>
              </w:rPr>
            </w:pPr>
            <w:r w:rsidRPr="00CA0840">
              <w:rPr>
                <w:rFonts w:eastAsia="DengXian"/>
                <w:sz w:val="18"/>
                <w:szCs w:val="18"/>
              </w:rPr>
              <w:t>-</w:t>
            </w:r>
            <w:r w:rsidRPr="00CA0840">
              <w:rPr>
                <w:rFonts w:eastAsia="DengXian"/>
                <w:sz w:val="18"/>
                <w:szCs w:val="18"/>
              </w:rPr>
              <w:tab/>
              <w:t>Alt 1: A single ON-OFF transmission, i.e. one high-voltage transmission followed by one low-voltage transmission, where ON and OFF may have same or different durations</w:t>
            </w:r>
          </w:p>
          <w:p w14:paraId="5112EBB6" w14:textId="77777777" w:rsidR="00A01368" w:rsidRPr="00CA0840" w:rsidRDefault="00A01368" w:rsidP="00A01368">
            <w:pPr>
              <w:pStyle w:val="B2"/>
              <w:rPr>
                <w:rFonts w:eastAsia="DengXian"/>
                <w:sz w:val="18"/>
                <w:szCs w:val="18"/>
              </w:rPr>
            </w:pPr>
            <w:r w:rsidRPr="00CA0840">
              <w:rPr>
                <w:rFonts w:eastAsia="DengXian"/>
                <w:sz w:val="18"/>
                <w:szCs w:val="18"/>
              </w:rPr>
              <w:t>-</w:t>
            </w:r>
            <w:r w:rsidRPr="00CA0840">
              <w:rPr>
                <w:rFonts w:eastAsia="DengXian"/>
                <w:sz w:val="18"/>
                <w:szCs w:val="18"/>
              </w:rPr>
              <w:tab/>
              <w:t>Alt 2: A multi-ON-OFF transmission, where different ON and different OFF may have same or different durations and different parts may have same or different duration</w:t>
            </w:r>
          </w:p>
          <w:p w14:paraId="5DE97D02" w14:textId="77777777" w:rsidR="00A01368" w:rsidRPr="00CA0840" w:rsidRDefault="00A01368" w:rsidP="00A01368">
            <w:pPr>
              <w:pStyle w:val="B1"/>
              <w:rPr>
                <w:rFonts w:eastAsia="DengXian"/>
                <w:sz w:val="18"/>
                <w:szCs w:val="18"/>
              </w:rPr>
            </w:pPr>
            <w:r w:rsidRPr="00CA0840">
              <w:rPr>
                <w:rFonts w:eastAsia="DengXian"/>
                <w:sz w:val="18"/>
                <w:szCs w:val="18"/>
              </w:rPr>
              <w:t>-</w:t>
            </w:r>
            <w:r w:rsidRPr="00CA0840">
              <w:rPr>
                <w:rFonts w:eastAsia="DengXian"/>
                <w:sz w:val="18"/>
                <w:szCs w:val="18"/>
              </w:rPr>
              <w:tab/>
              <w:t>Option 2: ON-OFF sequence-based design is considered which consists of a pre-defined sequence for detection of start-indicator part based on digital correlation</w:t>
            </w:r>
          </w:p>
          <w:p w14:paraId="3AD51716" w14:textId="18CE4ED0" w:rsidR="00954CD0" w:rsidRPr="00CA0840" w:rsidRDefault="00A01368" w:rsidP="00226328">
            <w:pPr>
              <w:pStyle w:val="B1"/>
              <w:rPr>
                <w:rFonts w:eastAsia="DengXian"/>
                <w:sz w:val="18"/>
                <w:szCs w:val="18"/>
              </w:rPr>
            </w:pPr>
            <w:r w:rsidRPr="00CA0840">
              <w:rPr>
                <w:rFonts w:eastAsia="DengXian"/>
                <w:sz w:val="18"/>
                <w:szCs w:val="18"/>
              </w:rPr>
              <w:t>-</w:t>
            </w:r>
            <w:r w:rsidRPr="00CA0840">
              <w:rPr>
                <w:rFonts w:eastAsia="DengXian"/>
                <w:sz w:val="18"/>
                <w:szCs w:val="18"/>
              </w:rPr>
              <w:tab/>
              <w:t xml:space="preserve">For both the options, it is observed that a fixed duration for the start-indicator part can be considered, regardless of the value of </w:t>
            </w:r>
            <w:r w:rsidRPr="00CA0840">
              <w:rPr>
                <w:rFonts w:eastAsia="DengXian"/>
                <w:i/>
                <w:iCs/>
                <w:sz w:val="18"/>
                <w:szCs w:val="18"/>
              </w:rPr>
              <w:t>M</w:t>
            </w:r>
            <w:r w:rsidRPr="00CA0840">
              <w:rPr>
                <w:rFonts w:eastAsia="DengXian"/>
                <w:sz w:val="18"/>
                <w:szCs w:val="18"/>
              </w:rPr>
              <w:t xml:space="preserve"> used for PRDCH transmissions.</w:t>
            </w:r>
          </w:p>
        </w:tc>
      </w:tr>
    </w:tbl>
    <w:p w14:paraId="30273E26" w14:textId="77777777" w:rsidR="00954CD0" w:rsidRDefault="00954CD0" w:rsidP="00954CD0"/>
    <w:p w14:paraId="0DAFF3AF" w14:textId="6C65272D" w:rsidR="00F1725D" w:rsidRDefault="00F1725D" w:rsidP="00F1725D">
      <w:r>
        <w:lastRenderedPageBreak/>
        <w:t xml:space="preserve">In this section, we will discuss the design and need of various synchronization signals intended to provide timing, frequency, or sampling corrections. </w:t>
      </w:r>
      <w:r w:rsidR="00705130">
        <w:fldChar w:fldCharType="begin"/>
      </w:r>
      <w:r w:rsidR="00705130">
        <w:instrText xml:space="preserve"> REF _Ref189821684 \h </w:instrText>
      </w:r>
      <w:r w:rsidR="00705130">
        <w:fldChar w:fldCharType="separate"/>
      </w:r>
      <w:r w:rsidR="00213488">
        <w:t xml:space="preserve">Fig. </w:t>
      </w:r>
      <w:r w:rsidR="00213488">
        <w:rPr>
          <w:noProof/>
        </w:rPr>
        <w:t>1</w:t>
      </w:r>
      <w:r w:rsidR="00705130">
        <w:fldChar w:fldCharType="end"/>
      </w:r>
      <w:r w:rsidR="00705130">
        <w:t xml:space="preserve"> </w:t>
      </w:r>
      <w:r>
        <w:t>highlights PRDCH transmission with different segments/parts of synchronization signal, which are discussed below.</w:t>
      </w:r>
    </w:p>
    <w:p w14:paraId="324326BD" w14:textId="77777777" w:rsidR="002E76D1" w:rsidRDefault="00CA551A" w:rsidP="002E76D1">
      <w:pPr>
        <w:pStyle w:val="BodyText"/>
        <w:keepNext/>
        <w:overflowPunct/>
        <w:autoSpaceDE/>
        <w:autoSpaceDN/>
        <w:adjustRightInd/>
        <w:spacing w:before="240" w:after="0"/>
        <w:jc w:val="center"/>
        <w:textAlignment w:val="auto"/>
      </w:pPr>
      <w:r>
        <w:rPr>
          <w:noProof/>
        </w:rPr>
        <w:drawing>
          <wp:inline distT="0" distB="0" distL="0" distR="0" wp14:anchorId="63BD39F3" wp14:editId="6E79EB9C">
            <wp:extent cx="6118877" cy="632942"/>
            <wp:effectExtent l="0" t="0" r="0" b="0"/>
            <wp:docPr id="285617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3075" cy="638548"/>
                    </a:xfrm>
                    <a:prstGeom prst="rect">
                      <a:avLst/>
                    </a:prstGeom>
                    <a:noFill/>
                  </pic:spPr>
                </pic:pic>
              </a:graphicData>
            </a:graphic>
          </wp:inline>
        </w:drawing>
      </w:r>
    </w:p>
    <w:p w14:paraId="34E76620" w14:textId="213EEFA6" w:rsidR="00F1725D" w:rsidRDefault="002E76D1" w:rsidP="00226328">
      <w:pPr>
        <w:pStyle w:val="Caption"/>
        <w:jc w:val="center"/>
      </w:pPr>
      <w:bookmarkStart w:id="4" w:name="_Ref189821684"/>
      <w:r>
        <w:t xml:space="preserve">Fig. </w:t>
      </w:r>
      <w:r>
        <w:fldChar w:fldCharType="begin"/>
      </w:r>
      <w:r>
        <w:instrText xml:space="preserve"> SEQ Fig. \* ARABIC </w:instrText>
      </w:r>
      <w:r>
        <w:fldChar w:fldCharType="separate"/>
      </w:r>
      <w:r w:rsidR="00213488">
        <w:rPr>
          <w:noProof/>
        </w:rPr>
        <w:t>1</w:t>
      </w:r>
      <w:r>
        <w:fldChar w:fldCharType="end"/>
      </w:r>
      <w:bookmarkEnd w:id="4"/>
      <w:r>
        <w:t xml:space="preserve"> </w:t>
      </w:r>
      <w:r w:rsidRPr="00044BD2">
        <w:t>R2D timing acquisition signal (R=TAS)</w:t>
      </w:r>
    </w:p>
    <w:p w14:paraId="2C45A11C" w14:textId="77777777" w:rsidR="00F1725D" w:rsidRPr="001E0B15" w:rsidRDefault="00F1725D" w:rsidP="00F1725D">
      <w:r>
        <w:t>In RAN1#118bis, FL provided the way forward for next meeting discussion topics.</w:t>
      </w:r>
    </w:p>
    <w:tbl>
      <w:tblPr>
        <w:tblStyle w:val="TableGrid"/>
        <w:tblW w:w="0" w:type="auto"/>
        <w:tblLook w:val="04A0" w:firstRow="1" w:lastRow="0" w:firstColumn="1" w:lastColumn="0" w:noHBand="0" w:noVBand="1"/>
      </w:tblPr>
      <w:tblGrid>
        <w:gridCol w:w="9629"/>
      </w:tblGrid>
      <w:tr w:rsidR="00F1725D" w:rsidRPr="00F1725D" w14:paraId="4AE29672" w14:textId="77777777" w:rsidTr="0080672C">
        <w:tc>
          <w:tcPr>
            <w:tcW w:w="9629" w:type="dxa"/>
          </w:tcPr>
          <w:p w14:paraId="06426D97" w14:textId="77777777" w:rsidR="00F1725D" w:rsidRPr="00226328" w:rsidRDefault="00F1725D" w:rsidP="0080672C">
            <w:pPr>
              <w:rPr>
                <w:b/>
                <w:bCs/>
                <w:u w:val="single"/>
                <w:lang w:eastAsia="zh-CN"/>
              </w:rPr>
            </w:pPr>
            <w:r w:rsidRPr="00226328">
              <w:rPr>
                <w:b/>
                <w:bCs/>
                <w:u w:val="single"/>
                <w:lang w:eastAsia="zh-CN"/>
              </w:rPr>
              <w:t>R2D</w:t>
            </w:r>
          </w:p>
          <w:p w14:paraId="3D72F918" w14:textId="77777777" w:rsidR="00F1725D" w:rsidRPr="00226328" w:rsidRDefault="00F1725D" w:rsidP="00226328">
            <w:pPr>
              <w:pStyle w:val="ListParagraph"/>
              <w:numPr>
                <w:ilvl w:val="0"/>
                <w:numId w:val="56"/>
              </w:numPr>
              <w:snapToGrid w:val="0"/>
              <w:spacing w:after="120"/>
              <w:jc w:val="both"/>
              <w:rPr>
                <w:lang w:val="en-US"/>
              </w:rPr>
            </w:pPr>
            <w:r w:rsidRPr="00226328">
              <w:rPr>
                <w:lang w:val="en-US"/>
              </w:rPr>
              <w:t>Remaining design details for R2D signals including clock-acquisition part and other signals (if any, potentially for frequency synchronization)</w:t>
            </w:r>
          </w:p>
          <w:p w14:paraId="7ECAF33E" w14:textId="77777777" w:rsidR="00F1725D" w:rsidRPr="00226328" w:rsidRDefault="00F1725D" w:rsidP="00226328">
            <w:pPr>
              <w:pStyle w:val="ListParagraph"/>
              <w:numPr>
                <w:ilvl w:val="0"/>
                <w:numId w:val="56"/>
              </w:numPr>
              <w:spacing w:before="120" w:after="120" w:line="259" w:lineRule="auto"/>
              <w:rPr>
                <w:lang w:val="en-US"/>
              </w:rPr>
            </w:pPr>
            <w:r w:rsidRPr="00226328">
              <w:rPr>
                <w:lang w:val="en-US"/>
              </w:rPr>
              <w:t>Remaining R2D control information for D2R scheduling and/or R2D reception</w:t>
            </w:r>
          </w:p>
        </w:tc>
      </w:tr>
    </w:tbl>
    <w:p w14:paraId="71B2763E" w14:textId="77777777" w:rsidR="00F1725D" w:rsidRDefault="00F1725D" w:rsidP="00F1725D">
      <w:pPr>
        <w:pStyle w:val="Heading4"/>
      </w:pPr>
      <w:r>
        <w:t>Start delimiter</w:t>
      </w:r>
    </w:p>
    <w:p w14:paraId="666F18C4" w14:textId="77777777" w:rsidR="00F1725D" w:rsidRDefault="00F1725D" w:rsidP="00F1725D">
      <w:pPr>
        <w:spacing w:before="240"/>
      </w:pPr>
      <w:r>
        <w:t>To avoid any unwanted AIoT tag triggering to perform preamble correlation, a start delimiter is used only to initiate the AIoT tag to get into active state to initiate preamble detection followed by PRDCH reception. Thus, the start delimiter is used only to initiate the AIoT tag, during which the tag has no timing accuracy. Thus, to ensure reliable start delimiter detection, the silence length should be longer with two ON segments to avoid any unwanted glitch getting detected as a start delimiter. Furthermore, the width of two ON pulses should be wide enough to provide sufficient energy to trigger the AIoT tag.</w:t>
      </w:r>
    </w:p>
    <w:tbl>
      <w:tblPr>
        <w:tblStyle w:val="TableGrid"/>
        <w:tblW w:w="0" w:type="auto"/>
        <w:tblInd w:w="-5" w:type="dxa"/>
        <w:tblLook w:val="04A0" w:firstRow="1" w:lastRow="0" w:firstColumn="1" w:lastColumn="0" w:noHBand="0" w:noVBand="1"/>
      </w:tblPr>
      <w:tblGrid>
        <w:gridCol w:w="9634"/>
      </w:tblGrid>
      <w:tr w:rsidR="00F1725D" w:rsidRPr="002E5551" w14:paraId="23CE7850" w14:textId="77777777" w:rsidTr="0080672C">
        <w:tc>
          <w:tcPr>
            <w:tcW w:w="9634" w:type="dxa"/>
          </w:tcPr>
          <w:p w14:paraId="409A3BB4" w14:textId="77777777" w:rsidR="002E5551" w:rsidRPr="00CA0840" w:rsidRDefault="002E5551" w:rsidP="002E5551">
            <w:pPr>
              <w:rPr>
                <w:color w:val="000000" w:themeColor="text1"/>
                <w:sz w:val="18"/>
                <w:szCs w:val="18"/>
              </w:rPr>
            </w:pPr>
            <w:r w:rsidRPr="00CA0840">
              <w:rPr>
                <w:color w:val="000000" w:themeColor="text1"/>
                <w:sz w:val="18"/>
                <w:szCs w:val="18"/>
                <w:highlight w:val="green"/>
              </w:rPr>
              <w:t>Agreement</w:t>
            </w:r>
          </w:p>
          <w:p w14:paraId="77F13830" w14:textId="57089004" w:rsidR="002E5551" w:rsidRPr="00CA0840" w:rsidRDefault="002E5551" w:rsidP="002E5551">
            <w:pPr>
              <w:rPr>
                <w:color w:val="000000" w:themeColor="text1"/>
                <w:sz w:val="18"/>
                <w:szCs w:val="18"/>
              </w:rPr>
            </w:pPr>
            <w:r w:rsidRPr="00CA0840">
              <w:rPr>
                <w:color w:val="000000" w:themeColor="text1"/>
                <w:sz w:val="18"/>
                <w:szCs w:val="18"/>
              </w:rPr>
              <w:t>For the SIP of R-TAS, for providing the start of the R2D transmission, one single design based on Option 1 is supported and further down-selection to be done among Alt 1 and Alt 2:</w:t>
            </w:r>
          </w:p>
          <w:p w14:paraId="7C05746F"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Option 1: ON-OFF transmission with following alternatives:</w:t>
            </w:r>
          </w:p>
          <w:p w14:paraId="7850AED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Alt 1: A single ON-OFF transmission with pre-defined duration for each of the ON-OFF, where ON and OFF may have same or different durations</w:t>
            </w:r>
          </w:p>
          <w:p w14:paraId="4A50A3A8"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clarify the duration of each of the ON and OFF</w:t>
            </w:r>
          </w:p>
          <w:p w14:paraId="12A3425E"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list the different candidate proposals under Alt1</w:t>
            </w:r>
          </w:p>
          <w:p w14:paraId="1C35DDED"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Alt 2: A multi-ON-OFF transmission with pre-defined duration for each of the ON(s)-OFF(s), where different ON and different OFF may have same or different durations and different parts may have same or different duration</w:t>
            </w:r>
          </w:p>
          <w:p w14:paraId="598F9567"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clarify the duration of each of the ON and OFF</w:t>
            </w:r>
          </w:p>
          <w:p w14:paraId="7463751E" w14:textId="77777777" w:rsidR="002E5551" w:rsidRPr="00CA0840" w:rsidRDefault="002E5551" w:rsidP="002E5551">
            <w:pPr>
              <w:pStyle w:val="ListParagraph"/>
              <w:numPr>
                <w:ilvl w:val="2"/>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to list the different candidate proposals under Alt2</w:t>
            </w:r>
          </w:p>
          <w:p w14:paraId="269104E6"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Only a single fixed value for entire duration of SIP of R-TAS is supported, which is independent of the value of “M” used in CAP and PRDCH</w:t>
            </w:r>
          </w:p>
          <w:p w14:paraId="2475AEEB" w14:textId="77777777" w:rsidR="002E5551" w:rsidRPr="00CA0840" w:rsidRDefault="002E5551" w:rsidP="002E5551">
            <w:pPr>
              <w:pStyle w:val="ListParagraph"/>
              <w:numPr>
                <w:ilvl w:val="0"/>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 xml:space="preserve">Note: Specific design and duration for SIP of R-TAS are further discussed, and companies are encouraged to evaluate the designs in terms </w:t>
            </w:r>
            <w:r w:rsidRPr="00CA0840">
              <w:rPr>
                <w:sz w:val="18"/>
                <w:szCs w:val="18"/>
                <w:lang w:val="en-US"/>
              </w:rPr>
              <w:t>of target MDR of [10%] for a FAR up to [1%] and at l</w:t>
            </w:r>
            <w:r w:rsidRPr="00CA0840">
              <w:rPr>
                <w:color w:val="000000" w:themeColor="text1"/>
                <w:sz w:val="18"/>
                <w:szCs w:val="18"/>
                <w:lang w:val="en-US"/>
              </w:rPr>
              <w:t>east following assumptions are used:</w:t>
            </w:r>
          </w:p>
          <w:p w14:paraId="51C42C2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MDR refers to the probability that SIP is not detected when it was actually transmitted</w:t>
            </w:r>
          </w:p>
          <w:p w14:paraId="6DDF02F9"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FAR probability that the receiver incorrectly detects SIP when SIP was not transmitted</w:t>
            </w:r>
          </w:p>
          <w:p w14:paraId="1F8201BF" w14:textId="77777777" w:rsidR="002E5551" w:rsidRPr="00CA0840"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Energy/edge detection-based method is the baseline assumption for evaluation purpose</w:t>
            </w:r>
          </w:p>
          <w:p w14:paraId="5989B674" w14:textId="77777777" w:rsidR="002E5551" w:rsidRDefault="002E5551" w:rsidP="002E5551">
            <w:pPr>
              <w:pStyle w:val="ListParagraph"/>
              <w:numPr>
                <w:ilvl w:val="1"/>
                <w:numId w:val="47"/>
              </w:numPr>
              <w:autoSpaceDE w:val="0"/>
              <w:autoSpaceDN w:val="0"/>
              <w:adjustRightInd w:val="0"/>
              <w:snapToGrid w:val="0"/>
              <w:jc w:val="both"/>
              <w:rPr>
                <w:color w:val="000000" w:themeColor="text1"/>
                <w:sz w:val="18"/>
                <w:szCs w:val="18"/>
                <w:lang w:val="en-US"/>
              </w:rPr>
            </w:pPr>
            <w:r w:rsidRPr="00CA0840">
              <w:rPr>
                <w:color w:val="000000" w:themeColor="text1"/>
                <w:sz w:val="18"/>
                <w:szCs w:val="18"/>
                <w:lang w:val="en-US"/>
              </w:rPr>
              <w:t>Continue discussion on necessary details for simulation assumptions</w:t>
            </w:r>
          </w:p>
          <w:p w14:paraId="17A196FE" w14:textId="77777777" w:rsidR="00B118DB" w:rsidRPr="00CA0840" w:rsidRDefault="00B118DB" w:rsidP="00B118DB">
            <w:pPr>
              <w:rPr>
                <w:sz w:val="18"/>
                <w:szCs w:val="18"/>
              </w:rPr>
            </w:pPr>
            <w:r w:rsidRPr="00CA0840">
              <w:rPr>
                <w:sz w:val="18"/>
                <w:szCs w:val="18"/>
                <w:highlight w:val="green"/>
              </w:rPr>
              <w:t>Agreement</w:t>
            </w:r>
          </w:p>
          <w:p w14:paraId="2D2A39F5" w14:textId="77777777" w:rsidR="00B118DB" w:rsidRPr="00CA0840" w:rsidRDefault="00B118DB" w:rsidP="00B118DB">
            <w:pPr>
              <w:rPr>
                <w:color w:val="000000" w:themeColor="text1"/>
                <w:sz w:val="18"/>
                <w:szCs w:val="18"/>
              </w:rPr>
            </w:pPr>
            <w:r w:rsidRPr="00CA0840">
              <w:rPr>
                <w:color w:val="000000" w:themeColor="text1"/>
                <w:sz w:val="18"/>
                <w:szCs w:val="18"/>
              </w:rPr>
              <w:t>For the SIP of R-TAS, down-select among the following candidates:</w:t>
            </w:r>
          </w:p>
          <w:p w14:paraId="47FE41DF"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Alt 1 (Single ON-OFF transmission)</w:t>
            </w:r>
          </w:p>
          <w:p w14:paraId="0031E800"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1-1: ON followed by OFF with same duration for both</w:t>
            </w:r>
          </w:p>
          <w:p w14:paraId="159DEF44"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1-2: ON followed by OFF with a duration ratio of 1:[2,3]</w:t>
            </w:r>
          </w:p>
          <w:p w14:paraId="66F0BE12"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1-3: ON followed by OFF with a duration ratio of [2,3]:1</w:t>
            </w:r>
          </w:p>
          <w:p w14:paraId="3CB8B3DA"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Alt 2 (Multi-ON-OFF transmission)</w:t>
            </w:r>
          </w:p>
          <w:p w14:paraId="14D89328"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2-1: A number of repetition instances of Alt 1-1 or Alt 1-2 or Alt 1-3</w:t>
            </w:r>
          </w:p>
          <w:p w14:paraId="53921AA8"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2-2: ON-OFF-ON (duration of ON and OFF can be different)</w:t>
            </w:r>
          </w:p>
          <w:p w14:paraId="2715708E"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Alt 2-3: OFF-ON-OFF (duration of ON and OFF can be different)</w:t>
            </w:r>
          </w:p>
          <w:p w14:paraId="7C8BC30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lastRenderedPageBreak/>
              <w:t>Alt 2-4: Combination of single instance of Alt 1-1 and single instance of Alt 1-2</w:t>
            </w:r>
          </w:p>
          <w:p w14:paraId="18C62D1A"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For the evaluation purpose, for both options, candidate values related to duration are considered:</w:t>
            </w:r>
          </w:p>
          <w:p w14:paraId="05BD099A"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 xml:space="preserve">Entire duration of SIP: 1/2 OFDM symbol duration or 1 OFDM symbol duration (including clarifying whether OFDM symbol duration includes CP); additional durations can be considered and reported by companies with justification </w:t>
            </w:r>
          </w:p>
          <w:p w14:paraId="4026138A"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Companies to report the exact duration(s) for ON or OFF</w:t>
            </w:r>
          </w:p>
          <w:p w14:paraId="0FC870A0" w14:textId="77777777" w:rsidR="00B118DB" w:rsidRPr="00CA0840" w:rsidRDefault="00B118DB" w:rsidP="00B118DB">
            <w:pPr>
              <w:pStyle w:val="ListParagraph"/>
              <w:numPr>
                <w:ilvl w:val="0"/>
                <w:numId w:val="60"/>
              </w:numPr>
              <w:autoSpaceDE w:val="0"/>
              <w:autoSpaceDN w:val="0"/>
              <w:adjustRightInd w:val="0"/>
              <w:snapToGrid w:val="0"/>
              <w:jc w:val="both"/>
              <w:rPr>
                <w:sz w:val="18"/>
                <w:szCs w:val="22"/>
                <w:lang w:val="en-US"/>
              </w:rPr>
            </w:pPr>
            <w:r w:rsidRPr="00CA0840">
              <w:rPr>
                <w:sz w:val="18"/>
                <w:szCs w:val="22"/>
                <w:lang w:val="en-US"/>
              </w:rPr>
              <w:t>Companies are encouraged to report at least the following details for the evaluations:</w:t>
            </w:r>
          </w:p>
          <w:p w14:paraId="1795554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Baseline assumption is that RF transmission is not present; companies can report other consideration</w:t>
            </w:r>
          </w:p>
          <w:p w14:paraId="56F59CF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For FAR calculation, whether noise and/or PRDCH transmission is considered</w:t>
            </w:r>
          </w:p>
          <w:p w14:paraId="2793D2ED"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Details on threshold detection method including whether/how threshold detection training is used based on the proposed design alternative or not</w:t>
            </w:r>
          </w:p>
          <w:p w14:paraId="6D0F9919" w14:textId="77777777" w:rsidR="00B118DB" w:rsidRPr="00CA0840"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BW assumptions for RF-ED and BB-LPF</w:t>
            </w:r>
          </w:p>
          <w:p w14:paraId="0A714D78" w14:textId="77777777" w:rsidR="00B118DB" w:rsidRDefault="00B118DB" w:rsidP="00B118DB">
            <w:pPr>
              <w:pStyle w:val="ListParagraph"/>
              <w:numPr>
                <w:ilvl w:val="1"/>
                <w:numId w:val="60"/>
              </w:numPr>
              <w:autoSpaceDE w:val="0"/>
              <w:autoSpaceDN w:val="0"/>
              <w:adjustRightInd w:val="0"/>
              <w:snapToGrid w:val="0"/>
              <w:jc w:val="both"/>
              <w:rPr>
                <w:sz w:val="18"/>
                <w:szCs w:val="22"/>
                <w:lang w:val="en-US"/>
              </w:rPr>
            </w:pPr>
            <w:r w:rsidRPr="00CA0840">
              <w:rPr>
                <w:sz w:val="18"/>
                <w:szCs w:val="22"/>
                <w:lang w:val="en-US"/>
              </w:rPr>
              <w:t>Target MDR of up to 1% for FAR of up to [1%, 10%]</w:t>
            </w:r>
          </w:p>
          <w:p w14:paraId="37BE8A5A" w14:textId="3E1E509E" w:rsidR="00B118DB" w:rsidRPr="00B118DB" w:rsidRDefault="00B118DB" w:rsidP="00CA0840">
            <w:pPr>
              <w:rPr>
                <w:bCs/>
                <w:color w:val="000000"/>
              </w:rPr>
            </w:pPr>
          </w:p>
        </w:tc>
      </w:tr>
    </w:tbl>
    <w:p w14:paraId="42EA51D4" w14:textId="68E26B6E" w:rsidR="00F1725D" w:rsidRDefault="00457567" w:rsidP="00F1725D">
      <w:pPr>
        <w:spacing w:before="240"/>
      </w:pPr>
      <w:r>
        <w:lastRenderedPageBreak/>
        <w:t>T</w:t>
      </w:r>
      <w:r w:rsidR="00F1725D">
        <w:t>he start delimiter signal must be robust enough to be detected even in the presence of interference. As the device is assumed to perform preamble detection only after the start delimiter detection, any failure in detecting start delimiter may cause the complete failure of AIoT transmission destined to the tag. Thus, the start delimiter should be designed by considering both interference and interference-free scenarios.</w:t>
      </w:r>
      <w:r w:rsidR="00F42B25">
        <w:t xml:space="preserve"> However, using sequence for SIP may not be optimal as it may require correlation to be performed by the AIoT device continuously, which incurs more power. Thus, a simple signal that can ensure the reliable detection of edges and then count the duration of the signal level before the next transition would be ideal.</w:t>
      </w:r>
    </w:p>
    <w:p w14:paraId="35218060" w14:textId="0B6782EF" w:rsidR="00A25718" w:rsidRDefault="00221910" w:rsidP="00CA0840">
      <w:pPr>
        <w:keepNext/>
        <w:spacing w:before="240"/>
        <w:jc w:val="center"/>
      </w:pPr>
      <w:r w:rsidRPr="00221910">
        <w:rPr>
          <w:noProof/>
        </w:rPr>
        <w:drawing>
          <wp:inline distT="0" distB="0" distL="0" distR="0" wp14:anchorId="792508DB" wp14:editId="14E551CF">
            <wp:extent cx="5701145" cy="3384039"/>
            <wp:effectExtent l="0" t="0" r="0" b="6985"/>
            <wp:docPr id="12294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extLst>
                        <a:ext uri="{28A0092B-C50C-407E-A947-70E740481C1C}">
                          <a14:useLocalDpi xmlns:a14="http://schemas.microsoft.com/office/drawing/2010/main" val="0"/>
                        </a:ext>
                      </a:extLst>
                    </a:blip>
                    <a:srcRect l="6345" t="2426" r="7010" b="2547"/>
                    <a:stretch/>
                  </pic:blipFill>
                  <pic:spPr bwMode="auto">
                    <a:xfrm>
                      <a:off x="0" y="0"/>
                      <a:ext cx="5706366" cy="3387138"/>
                    </a:xfrm>
                    <a:prstGeom prst="rect">
                      <a:avLst/>
                    </a:prstGeom>
                    <a:noFill/>
                    <a:ln>
                      <a:noFill/>
                    </a:ln>
                    <a:extLst>
                      <a:ext uri="{53640926-AAD7-44D8-BBD7-CCE9431645EC}">
                        <a14:shadowObscured xmlns:a14="http://schemas.microsoft.com/office/drawing/2010/main"/>
                      </a:ext>
                    </a:extLst>
                  </pic:spPr>
                </pic:pic>
              </a:graphicData>
            </a:graphic>
          </wp:inline>
        </w:drawing>
      </w:r>
    </w:p>
    <w:p w14:paraId="6BE8D721" w14:textId="1D80899C" w:rsidR="00A25718" w:rsidRDefault="00A25718" w:rsidP="00CA0840">
      <w:pPr>
        <w:pStyle w:val="Caption"/>
        <w:jc w:val="center"/>
      </w:pPr>
      <w:bookmarkStart w:id="5" w:name="_Ref193885145"/>
      <w:r>
        <w:t xml:space="preserve">Fig. </w:t>
      </w:r>
      <w:r>
        <w:fldChar w:fldCharType="begin"/>
      </w:r>
      <w:r>
        <w:instrText xml:space="preserve"> SEQ Fig. \* ARABIC </w:instrText>
      </w:r>
      <w:r>
        <w:fldChar w:fldCharType="separate"/>
      </w:r>
      <w:r w:rsidR="00213488">
        <w:rPr>
          <w:noProof/>
        </w:rPr>
        <w:t>2</w:t>
      </w:r>
      <w:r>
        <w:fldChar w:fldCharType="end"/>
      </w:r>
      <w:bookmarkEnd w:id="5"/>
      <w:r>
        <w:t xml:space="preserve"> SIP signal detection</w:t>
      </w:r>
      <w:r w:rsidR="002B37C4">
        <w:t xml:space="preserve"> using edge detection/energy level detection</w:t>
      </w:r>
      <w:r w:rsidR="005E7692">
        <w:t>.</w:t>
      </w:r>
    </w:p>
    <w:p w14:paraId="325217C5" w14:textId="3DECC9BE" w:rsidR="00F1725D" w:rsidRDefault="00F1725D" w:rsidP="00F1725D">
      <w:r>
        <w:t>Thus, to ensure proper detection of start delimiter, having a ON/OFF pattern with high/low transition enables the device to identify the presence of start delimiter even in the presence or absence of interference as long as the interference stays constant for a duration of start delimiter</w:t>
      </w:r>
      <w:r w:rsidR="00366301">
        <w:t xml:space="preserve"> as illustrated in </w:t>
      </w:r>
      <w:r w:rsidR="00366301">
        <w:fldChar w:fldCharType="begin"/>
      </w:r>
      <w:r w:rsidR="00366301">
        <w:instrText xml:space="preserve"> REF _Ref193885145 \h </w:instrText>
      </w:r>
      <w:r w:rsidR="00366301">
        <w:fldChar w:fldCharType="separate"/>
      </w:r>
      <w:r w:rsidR="00213488">
        <w:t xml:space="preserve">Fig. </w:t>
      </w:r>
      <w:r w:rsidR="00213488">
        <w:rPr>
          <w:noProof/>
        </w:rPr>
        <w:t>2</w:t>
      </w:r>
      <w:r w:rsidR="00366301">
        <w:fldChar w:fldCharType="end"/>
      </w:r>
      <w:r>
        <w:t xml:space="preserve">. However, </w:t>
      </w:r>
      <w:r w:rsidR="00366301">
        <w:t xml:space="preserve">having </w:t>
      </w:r>
      <w:r>
        <w:t>OFF only pattern for start delimiter may not solve the purpose of reliable detection as the device cannot ensure the constant voltage with variations is due to interference or silence. Therefore, having a constant low voltage may not guarantee proper detection when there is interference. During silence period, having a low voltage as start delimiter will force the device to start preamble detection unnecessarily.</w:t>
      </w:r>
    </w:p>
    <w:p w14:paraId="2D8EA9DA" w14:textId="40044C19" w:rsidR="00656AF0" w:rsidRDefault="00F1725D" w:rsidP="00773F09">
      <w:pPr>
        <w:pStyle w:val="Observation"/>
      </w:pPr>
      <w:bookmarkStart w:id="6" w:name="_Toc181961968"/>
      <w:bookmarkStart w:id="7" w:name="_Toc189822524"/>
      <w:bookmarkStart w:id="8" w:name="_Toc189856904"/>
      <w:bookmarkStart w:id="9" w:name="_Toc189863372"/>
      <w:bookmarkStart w:id="10" w:name="_Toc192854917"/>
      <w:bookmarkStart w:id="11" w:name="_Toc192855001"/>
      <w:bookmarkStart w:id="12" w:name="_Toc193974088"/>
      <w:bookmarkStart w:id="13" w:name="_Toc194091941"/>
      <w:bookmarkStart w:id="14" w:name="_Toc194091962"/>
      <w:bookmarkStart w:id="15" w:name="_Toc194091983"/>
      <w:bookmarkStart w:id="16" w:name="_Toc194092004"/>
      <w:bookmarkStart w:id="17" w:name="_Toc194092216"/>
      <w:r>
        <w:t>Start delimiter should be long enough to ensure reliable detection due to large sampling offset observed in the AIoT tag before estimating/correcting from preamble.</w:t>
      </w:r>
      <w:bookmarkStart w:id="18" w:name="_Toc193974089"/>
      <w:bookmarkStart w:id="19" w:name="_Toc194091942"/>
      <w:bookmarkStart w:id="20" w:name="_Toc194091963"/>
      <w:bookmarkStart w:id="21" w:name="_Toc194091984"/>
      <w:bookmarkStart w:id="22" w:name="_Toc194092005"/>
      <w:bookmarkStart w:id="23" w:name="_Toc19409221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8214F71" w14:textId="7FE83F42" w:rsidR="00F1725D" w:rsidRDefault="00656AF0" w:rsidP="00773F09">
      <w:pPr>
        <w:pStyle w:val="Observation"/>
      </w:pPr>
      <w:bookmarkStart w:id="24" w:name="_Toc193974090"/>
      <w:bookmarkStart w:id="25" w:name="_Toc194091943"/>
      <w:bookmarkStart w:id="26" w:name="_Toc194091964"/>
      <w:bookmarkStart w:id="27" w:name="_Toc194091985"/>
      <w:bookmarkStart w:id="28" w:name="_Toc194092006"/>
      <w:bookmarkStart w:id="29" w:name="_Toc194092218"/>
      <w:bookmarkStart w:id="30" w:name="_Toc180742264"/>
      <w:r>
        <w:t>SIP design should consider level detection followed by edge detection to ensure reliability while expending lower power.</w:t>
      </w:r>
      <w:bookmarkEnd w:id="24"/>
      <w:bookmarkEnd w:id="25"/>
      <w:bookmarkEnd w:id="26"/>
      <w:bookmarkEnd w:id="27"/>
      <w:bookmarkEnd w:id="28"/>
      <w:bookmarkEnd w:id="29"/>
      <w:bookmarkEnd w:id="30"/>
    </w:p>
    <w:p w14:paraId="45BB5BA0" w14:textId="38158547" w:rsidR="00873BE8" w:rsidRDefault="00873BE8" w:rsidP="00873BE8">
      <w:r>
        <w:t xml:space="preserve">In </w:t>
      </w:r>
      <w:r>
        <w:fldChar w:fldCharType="begin"/>
      </w:r>
      <w:r>
        <w:instrText xml:space="preserve"> REF _Ref193885282 \h </w:instrText>
      </w:r>
      <w:r>
        <w:fldChar w:fldCharType="separate"/>
      </w:r>
      <w:r w:rsidR="00213488">
        <w:t xml:space="preserve">Fig. </w:t>
      </w:r>
      <w:r w:rsidR="00213488">
        <w:rPr>
          <w:noProof/>
        </w:rPr>
        <w:t>3</w:t>
      </w:r>
      <w:r>
        <w:fldChar w:fldCharType="end"/>
      </w:r>
      <w:r>
        <w:t>, we compare the performance of SIP detection using different patterns agreed in the previous RAN1#120 meeting. The objective of detecting SIP is under huge SFO at the device as the AIoT device may not have reliable clock calibration while detecting the SIP.</w:t>
      </w:r>
      <w:r w:rsidR="00776C16">
        <w:t xml:space="preserve"> Under this assumption, we consider the SIP detection under SFO of </w:t>
      </w:r>
      <m:oMath>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776C16">
        <w:t>ppm error.</w:t>
      </w:r>
      <w:r w:rsidR="00FB502B">
        <w:t xml:space="preserve"> From </w:t>
      </w:r>
      <w:r w:rsidR="00FB502B">
        <w:fldChar w:fldCharType="begin"/>
      </w:r>
      <w:r w:rsidR="00FB502B">
        <w:instrText xml:space="preserve"> REF _Ref193885282 \h </w:instrText>
      </w:r>
      <w:r w:rsidR="00FB502B">
        <w:fldChar w:fldCharType="separate"/>
      </w:r>
      <w:r w:rsidR="00213488">
        <w:t xml:space="preserve">Fig. </w:t>
      </w:r>
      <w:r w:rsidR="00213488">
        <w:rPr>
          <w:noProof/>
        </w:rPr>
        <w:t>3</w:t>
      </w:r>
      <w:r w:rsidR="00FB502B">
        <w:fldChar w:fldCharType="end"/>
      </w:r>
      <w:r w:rsidR="00FB502B">
        <w:t xml:space="preserve">, we can see that the need for repetition in SIP may not be needed as it may reduce the detection rate due to more pulses to determine before start detecting the preamble for certainty. Thus, the SIP shall be a simple signal with few 1’s and 0’s. On the contrary, having </w:t>
      </w:r>
      <m:oMath>
        <m:r>
          <w:rPr>
            <w:rFonts w:ascii="Cambria Math" w:hAnsi="Cambria Math"/>
          </w:rPr>
          <m:t>[0,1,0,1]</m:t>
        </m:r>
      </m:oMath>
      <w:r w:rsidR="00FB502B">
        <w:t xml:space="preserve"> as SIP pattern is not ideal as well as it is very common to make a mistake in the detection procedure.</w:t>
      </w:r>
    </w:p>
    <w:p w14:paraId="611DF75E" w14:textId="04C3E6EF" w:rsidR="008F11EF" w:rsidRDefault="008F11EF" w:rsidP="00CA0840">
      <w:pPr>
        <w:jc w:val="center"/>
      </w:pPr>
      <w:r w:rsidRPr="00CA0840">
        <w:rPr>
          <w:noProof/>
          <w:color w:val="FF0000"/>
          <w:sz w:val="16"/>
          <w:szCs w:val="16"/>
        </w:rPr>
        <w:drawing>
          <wp:inline distT="0" distB="0" distL="0" distR="0" wp14:anchorId="6A7F179E" wp14:editId="15546B87">
            <wp:extent cx="4682142" cy="3514725"/>
            <wp:effectExtent l="0" t="0" r="4445" b="0"/>
            <wp:docPr id="120653453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3">
                      <a:extLst>
                        <a:ext uri="{28A0092B-C50C-407E-A947-70E740481C1C}">
                          <a14:useLocalDpi xmlns:a14="http://schemas.microsoft.com/office/drawing/2010/main" val="0"/>
                        </a:ext>
                      </a:extLst>
                    </a:blip>
                    <a:srcRect l="5103" t="4492" r="7135" b="5363"/>
                    <a:stretch/>
                  </pic:blipFill>
                  <pic:spPr bwMode="auto">
                    <a:xfrm>
                      <a:off x="0" y="0"/>
                      <a:ext cx="4727827" cy="3549019"/>
                    </a:xfrm>
                    <a:prstGeom prst="rect">
                      <a:avLst/>
                    </a:prstGeom>
                    <a:noFill/>
                    <a:ln>
                      <a:noFill/>
                    </a:ln>
                    <a:extLst>
                      <a:ext uri="{53640926-AAD7-44D8-BBD7-CCE9431645EC}">
                        <a14:shadowObscured xmlns:a14="http://schemas.microsoft.com/office/drawing/2010/main"/>
                      </a:ext>
                    </a:extLst>
                  </pic:spPr>
                </pic:pic>
              </a:graphicData>
            </a:graphic>
          </wp:inline>
        </w:drawing>
      </w:r>
    </w:p>
    <w:p w14:paraId="7F8BBB0C" w14:textId="475FB1AA" w:rsidR="002155B7" w:rsidRDefault="00C6741F" w:rsidP="00C6741F">
      <w:pPr>
        <w:pStyle w:val="Caption"/>
        <w:jc w:val="center"/>
      </w:pPr>
      <w:bookmarkStart w:id="31" w:name="_Ref193885282"/>
      <w:r>
        <w:t xml:space="preserve">Fig. </w:t>
      </w:r>
      <w:r>
        <w:fldChar w:fldCharType="begin"/>
      </w:r>
      <w:r>
        <w:instrText xml:space="preserve"> SEQ Fig. \* ARABIC </w:instrText>
      </w:r>
      <w:r>
        <w:fldChar w:fldCharType="separate"/>
      </w:r>
      <w:r w:rsidR="00213488">
        <w:rPr>
          <w:noProof/>
        </w:rPr>
        <w:t>3</w:t>
      </w:r>
      <w:r>
        <w:fldChar w:fldCharType="end"/>
      </w:r>
      <w:bookmarkEnd w:id="31"/>
      <w:r>
        <w:t xml:space="preserve"> SIP detection performance of various patterns</w:t>
      </w:r>
      <w:r w:rsidR="00742B14">
        <w:t xml:space="preserve"> under SFO offset</w:t>
      </w:r>
      <w:r w:rsidR="00D66DE0">
        <w:t xml:space="preserve"> in TDL-A 30ns channel.</w:t>
      </w:r>
    </w:p>
    <w:p w14:paraId="2D64DC72" w14:textId="153C17A0" w:rsidR="00FB502B" w:rsidRDefault="00FB502B" w:rsidP="00FB502B">
      <w:r>
        <w:fldChar w:fldCharType="begin"/>
      </w:r>
      <w:r>
        <w:instrText xml:space="preserve"> REF _Ref193885282 \h </w:instrText>
      </w:r>
      <w:r>
        <w:fldChar w:fldCharType="separate"/>
      </w:r>
      <w:r w:rsidR="00213488">
        <w:t xml:space="preserve">Fig. </w:t>
      </w:r>
      <w:r w:rsidR="00213488">
        <w:rPr>
          <w:noProof/>
        </w:rPr>
        <w:t>3</w:t>
      </w:r>
      <w:r>
        <w:fldChar w:fldCharType="end"/>
      </w:r>
      <w:r>
        <w:t xml:space="preserve"> is designed with M=1 as the baseline modulation and the performance of repetition is not that different than the one without repetition of the same underlying pattern. </w:t>
      </w:r>
      <w:r w:rsidR="004C7A67">
        <w:t xml:space="preserve">Even though there is no difference in the detection performance between Alt-1 and Alt-2, the reliability of detection in the presence of NR signal that spans over a symbol may cause </w:t>
      </w:r>
      <w:r w:rsidR="00DC6D53">
        <w:t>misdetection</w:t>
      </w:r>
      <w:r w:rsidR="004C7A67">
        <w:t>, which may lead to increased power consumption. Thus, we prefer to use Alt-2 having [</w:t>
      </w:r>
      <w:r w:rsidR="00285A0F">
        <w:t>0,1,</w:t>
      </w:r>
      <w:r w:rsidR="004C7A67">
        <w:t xml:space="preserve">1,0,1,1,0] as the SIP pattern </w:t>
      </w:r>
      <w:r w:rsidR="00DC6D53">
        <w:t>to</w:t>
      </w:r>
      <w:r w:rsidR="004C7A67">
        <w:t xml:space="preserve"> avoid false alarm due to reference signal transmission that are separated by 4 symbols (TRS).</w:t>
      </w:r>
      <w:r>
        <w:t xml:space="preserve"> </w:t>
      </w:r>
    </w:p>
    <w:p w14:paraId="42B37840" w14:textId="4CD952FC" w:rsidR="00FB502B" w:rsidRPr="00FB502B" w:rsidRDefault="00FB502B" w:rsidP="00CA0840">
      <w:pPr>
        <w:pStyle w:val="Proposal"/>
      </w:pPr>
      <w:bookmarkStart w:id="32" w:name="_Toc193974157"/>
      <w:bookmarkStart w:id="33" w:name="_Toc194092025"/>
      <w:bookmarkStart w:id="34" w:name="_Toc194092237"/>
      <w:r>
        <w:t>RAN1 shall consider SIP using Alt-</w:t>
      </w:r>
      <w:r w:rsidR="00974284">
        <w:t>2</w:t>
      </w:r>
      <w:r>
        <w:t xml:space="preserve"> </w:t>
      </w:r>
      <w:r w:rsidR="004C7A67">
        <w:t>shall be favored</w:t>
      </w:r>
      <w:r w:rsidR="00633C61">
        <w:t>, in particular Alt-2-1</w:t>
      </w:r>
      <w:r>
        <w:t>.</w:t>
      </w:r>
      <w:bookmarkEnd w:id="32"/>
      <w:bookmarkEnd w:id="33"/>
      <w:bookmarkEnd w:id="34"/>
    </w:p>
    <w:p w14:paraId="140CCF18" w14:textId="77777777" w:rsidR="002155B7" w:rsidRPr="00CA0840" w:rsidRDefault="002155B7" w:rsidP="00CA0840">
      <w:pPr>
        <w:pStyle w:val="Proposal"/>
        <w:numPr>
          <w:ilvl w:val="0"/>
          <w:numId w:val="0"/>
        </w:numPr>
        <w:ind w:left="1418" w:hanging="1418"/>
        <w:rPr>
          <w:i w:val="0"/>
          <w:iCs/>
        </w:rPr>
      </w:pPr>
    </w:p>
    <w:p w14:paraId="00F15F1F" w14:textId="45D416AC" w:rsidR="00F1725D" w:rsidRPr="001B2FB1" w:rsidRDefault="009F6FE8" w:rsidP="00F1725D">
      <w:pPr>
        <w:pStyle w:val="Heading4"/>
      </w:pPr>
      <w:r>
        <w:t>Clock acquisition signal</w:t>
      </w:r>
    </w:p>
    <w:p w14:paraId="46DADD29" w14:textId="77777777" w:rsidR="00F1725D" w:rsidRDefault="00F1725D" w:rsidP="00F1725D">
      <w:r w:rsidRPr="001B2FB1">
        <w:t xml:space="preserve">Given the nature of the devices to be read and the agreed topologies, there is no need for periodic synchronization signal transmission. Instead, a preamble-based synchronization is the preferred option, where the preamble is attached to the R2D signal. </w:t>
      </w:r>
      <w:r w:rsidRPr="00E4329F">
        <w:t xml:space="preserve">The preamble serves at least two purposes i.e., that of synchronization and </w:t>
      </w:r>
      <w:r>
        <w:t xml:space="preserve">to provide some knowledge about the channel condition between the reader and the AIoT device. The following agreement was agreed </w:t>
      </w:r>
      <w:r w:rsidRPr="001B2FB1">
        <w:t xml:space="preserve">in </w:t>
      </w:r>
      <w:r>
        <w:t xml:space="preserve">previous RAN1 meeting 118, where the start delimiter is not a part of preamble but will be used before the transmission. </w:t>
      </w:r>
    </w:p>
    <w:tbl>
      <w:tblPr>
        <w:tblStyle w:val="TableGrid"/>
        <w:tblW w:w="0" w:type="auto"/>
        <w:tblLook w:val="04A0" w:firstRow="1" w:lastRow="0" w:firstColumn="1" w:lastColumn="0" w:noHBand="0" w:noVBand="1"/>
      </w:tblPr>
      <w:tblGrid>
        <w:gridCol w:w="9629"/>
      </w:tblGrid>
      <w:tr w:rsidR="00F1725D" w:rsidRPr="00A55E5F" w14:paraId="1CD7D31A" w14:textId="77777777" w:rsidTr="0080672C">
        <w:tc>
          <w:tcPr>
            <w:tcW w:w="9629" w:type="dxa"/>
          </w:tcPr>
          <w:p w14:paraId="556350E0" w14:textId="77777777" w:rsidR="00F1725D" w:rsidRPr="00CA0840" w:rsidRDefault="00F1725D" w:rsidP="0080672C">
            <w:pPr>
              <w:spacing w:after="0"/>
              <w:rPr>
                <w:iCs/>
                <w:sz w:val="18"/>
                <w:szCs w:val="18"/>
                <w:lang w:eastAsia="zh-CN"/>
              </w:rPr>
            </w:pPr>
            <w:r w:rsidRPr="00CA0840">
              <w:rPr>
                <w:iCs/>
                <w:sz w:val="18"/>
                <w:szCs w:val="18"/>
                <w:highlight w:val="green"/>
                <w:lang w:eastAsia="zh-CN"/>
              </w:rPr>
              <w:t>Agreement</w:t>
            </w:r>
          </w:p>
          <w:p w14:paraId="5E2284A7" w14:textId="77777777" w:rsidR="00F1725D" w:rsidRDefault="00F1725D" w:rsidP="0080672C">
            <w:pPr>
              <w:spacing w:after="0"/>
              <w:rPr>
                <w:iCs/>
                <w:sz w:val="18"/>
                <w:szCs w:val="18"/>
                <w:lang w:eastAsia="zh-CN"/>
              </w:rPr>
            </w:pPr>
            <w:r w:rsidRPr="00CA0840">
              <w:rPr>
                <w:iCs/>
                <w:sz w:val="18"/>
                <w:szCs w:val="18"/>
                <w:lang w:eastAsia="zh-CN"/>
              </w:rPr>
              <w:t>For each D2R transmission, no separate part for start-indicator is considered for the preamble preceding the PDRCH.</w:t>
            </w:r>
          </w:p>
          <w:p w14:paraId="36984112" w14:textId="77777777" w:rsidR="00A55E5F" w:rsidRPr="00CA0840" w:rsidRDefault="00A55E5F" w:rsidP="0080672C">
            <w:pPr>
              <w:spacing w:after="0"/>
              <w:rPr>
                <w:iCs/>
                <w:sz w:val="18"/>
                <w:szCs w:val="18"/>
                <w:lang w:eastAsia="zh-CN"/>
              </w:rPr>
            </w:pPr>
          </w:p>
          <w:p w14:paraId="6D47EE5B" w14:textId="77777777" w:rsidR="00F1725D" w:rsidRPr="00CA0840" w:rsidRDefault="00F1725D" w:rsidP="0080672C">
            <w:pPr>
              <w:spacing w:after="0"/>
              <w:rPr>
                <w:iCs/>
                <w:sz w:val="18"/>
                <w:szCs w:val="18"/>
                <w:lang w:eastAsia="x-none"/>
              </w:rPr>
            </w:pPr>
            <w:r w:rsidRPr="00CA0840">
              <w:rPr>
                <w:iCs/>
                <w:sz w:val="18"/>
                <w:szCs w:val="18"/>
                <w:highlight w:val="green"/>
                <w:lang w:eastAsia="x-none"/>
              </w:rPr>
              <w:t>Agreement</w:t>
            </w:r>
          </w:p>
          <w:p w14:paraId="7B900447" w14:textId="77777777" w:rsidR="00F1725D" w:rsidRPr="00CA0840" w:rsidRDefault="00F1725D" w:rsidP="0080672C">
            <w:pPr>
              <w:spacing w:after="0"/>
              <w:rPr>
                <w:sz w:val="18"/>
                <w:szCs w:val="18"/>
              </w:rPr>
            </w:pPr>
            <w:r w:rsidRPr="00CA0840">
              <w:rPr>
                <w:sz w:val="18"/>
                <w:szCs w:val="18"/>
              </w:rPr>
              <w:t>For D2R transmission, preamble preceding the PDRCH is studied also for the potential additional functionalities:</w:t>
            </w:r>
          </w:p>
          <w:p w14:paraId="5F01154C"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SFO estimation</w:t>
            </w:r>
          </w:p>
          <w:p w14:paraId="479AE80A"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CFO estimation</w:t>
            </w:r>
          </w:p>
          <w:p w14:paraId="1CC4A2E6"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Channel estimation</w:t>
            </w:r>
          </w:p>
          <w:p w14:paraId="3EAA0E2C" w14:textId="77777777" w:rsidR="00F1725D" w:rsidRPr="00CA0840" w:rsidRDefault="00F1725D" w:rsidP="00F1725D">
            <w:pPr>
              <w:pStyle w:val="owapara"/>
              <w:numPr>
                <w:ilvl w:val="0"/>
                <w:numId w:val="48"/>
              </w:numPr>
              <w:autoSpaceDE w:val="0"/>
              <w:autoSpaceDN w:val="0"/>
              <w:adjustRightInd w:val="0"/>
              <w:snapToGrid w:val="0"/>
              <w:jc w:val="both"/>
              <w:rPr>
                <w:sz w:val="18"/>
                <w:szCs w:val="18"/>
              </w:rPr>
            </w:pPr>
            <w:r w:rsidRPr="00CA0840">
              <w:rPr>
                <w:sz w:val="18"/>
                <w:szCs w:val="18"/>
              </w:rPr>
              <w:t>Interference estimation</w:t>
            </w:r>
          </w:p>
          <w:p w14:paraId="1CEE85CE" w14:textId="77777777" w:rsidR="00F1725D" w:rsidRPr="00CA0840" w:rsidRDefault="00F1725D" w:rsidP="0080672C">
            <w:pPr>
              <w:spacing w:after="0"/>
              <w:rPr>
                <w:sz w:val="18"/>
                <w:szCs w:val="18"/>
              </w:rPr>
            </w:pPr>
            <w:r w:rsidRPr="00CA0840">
              <w:rPr>
                <w:sz w:val="18"/>
                <w:szCs w:val="18"/>
              </w:rPr>
              <w:t>Note: this does not preclude studying the above functionalities by using a midamble and/or postamble, if supported</w:t>
            </w:r>
          </w:p>
          <w:p w14:paraId="058FDED2" w14:textId="77777777" w:rsidR="00F1725D" w:rsidRDefault="00F1725D" w:rsidP="0080672C">
            <w:pPr>
              <w:widowControl w:val="0"/>
              <w:overflowPunct/>
              <w:spacing w:after="0"/>
              <w:jc w:val="both"/>
              <w:textAlignment w:val="auto"/>
              <w:rPr>
                <w:sz w:val="18"/>
                <w:szCs w:val="18"/>
              </w:rPr>
            </w:pPr>
            <w:r w:rsidRPr="00CA0840">
              <w:rPr>
                <w:sz w:val="18"/>
                <w:szCs w:val="18"/>
              </w:rPr>
              <w:t>FFS: Other functionalities, if any</w:t>
            </w:r>
          </w:p>
          <w:p w14:paraId="1FD15CC1" w14:textId="77777777" w:rsidR="00A55E5F" w:rsidRDefault="00A55E5F" w:rsidP="0080672C">
            <w:pPr>
              <w:widowControl w:val="0"/>
              <w:overflowPunct/>
              <w:spacing w:after="0"/>
              <w:jc w:val="both"/>
              <w:textAlignment w:val="auto"/>
              <w:rPr>
                <w:sz w:val="18"/>
                <w:szCs w:val="18"/>
              </w:rPr>
            </w:pPr>
          </w:p>
          <w:p w14:paraId="7B63CD7E" w14:textId="77777777" w:rsidR="00F1725D" w:rsidRPr="00CA0840" w:rsidRDefault="00F1725D" w:rsidP="00CA0840">
            <w:pPr>
              <w:pStyle w:val="0Maintext"/>
              <w:rPr>
                <w:sz w:val="18"/>
                <w:szCs w:val="18"/>
                <w:lang w:eastAsia="zh-CN"/>
              </w:rPr>
            </w:pPr>
            <w:r w:rsidRPr="00CA0840">
              <w:rPr>
                <w:sz w:val="18"/>
                <w:szCs w:val="18"/>
                <w:highlight w:val="green"/>
                <w:lang w:eastAsia="zh-CN"/>
              </w:rPr>
              <w:t>Agreement</w:t>
            </w:r>
          </w:p>
          <w:p w14:paraId="3ECF453F" w14:textId="77777777" w:rsidR="00F1725D" w:rsidRPr="00CA0840" w:rsidRDefault="00F1725D" w:rsidP="0080672C">
            <w:pPr>
              <w:spacing w:after="0"/>
              <w:rPr>
                <w:color w:val="000000"/>
                <w:sz w:val="18"/>
                <w:szCs w:val="18"/>
              </w:rPr>
            </w:pPr>
            <w:r w:rsidRPr="00CA0840">
              <w:rPr>
                <w:color w:val="000000"/>
                <w:sz w:val="18"/>
                <w:szCs w:val="18"/>
              </w:rPr>
              <w:t>For the clock-acquisition part of the R2D time acquisition signal for OOK chip duration determination, following options are studied:</w:t>
            </w:r>
          </w:p>
          <w:p w14:paraId="30A06013"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Option 1: Duration of the clock-acquisition part is variable for different M values, i.e. the duration becomes shorter with increasing value of M</w:t>
            </w:r>
          </w:p>
          <w:p w14:paraId="139278BF"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Option 2: Duration of the clock-acquisition part is constant for different M values based on repetition, i.e. repetition factor is increased with increasing value of M to keep the duration constant</w:t>
            </w:r>
          </w:p>
          <w:p w14:paraId="752EE192" w14:textId="77777777" w:rsidR="00F1725D" w:rsidRPr="00CA0840" w:rsidRDefault="00F1725D" w:rsidP="00F1725D">
            <w:pPr>
              <w:pStyle w:val="ListParagraph"/>
              <w:numPr>
                <w:ilvl w:val="0"/>
                <w:numId w:val="47"/>
              </w:numPr>
              <w:autoSpaceDE w:val="0"/>
              <w:autoSpaceDN w:val="0"/>
              <w:adjustRightInd w:val="0"/>
              <w:snapToGrid w:val="0"/>
              <w:jc w:val="both"/>
              <w:rPr>
                <w:color w:val="000000"/>
                <w:sz w:val="18"/>
                <w:szCs w:val="18"/>
                <w:lang w:val="en-US"/>
              </w:rPr>
            </w:pPr>
            <w:r w:rsidRPr="00CA0840">
              <w:rPr>
                <w:color w:val="000000"/>
                <w:sz w:val="18"/>
                <w:szCs w:val="18"/>
                <w:lang w:val="en-US"/>
              </w:rPr>
              <w:t>FFS: Whether/what restriction on M values for the clock-acquisition part</w:t>
            </w:r>
          </w:p>
          <w:p w14:paraId="0C6BE652" w14:textId="77777777" w:rsidR="00F1725D" w:rsidRDefault="00F1725D" w:rsidP="0080672C">
            <w:pPr>
              <w:spacing w:after="0"/>
              <w:rPr>
                <w:color w:val="000000"/>
                <w:sz w:val="18"/>
                <w:szCs w:val="18"/>
              </w:rPr>
            </w:pPr>
            <w:r w:rsidRPr="00CA0840">
              <w:rPr>
                <w:color w:val="000000"/>
                <w:sz w:val="18"/>
                <w:szCs w:val="18"/>
              </w:rPr>
              <w:t>Note: Other functionalities of clock-acquisition part is a separate discussion</w:t>
            </w:r>
          </w:p>
          <w:p w14:paraId="3F0792A7" w14:textId="77777777" w:rsidR="00E91289" w:rsidRDefault="00E91289" w:rsidP="0080672C">
            <w:pPr>
              <w:spacing w:after="0"/>
              <w:rPr>
                <w:color w:val="000000"/>
                <w:sz w:val="18"/>
                <w:szCs w:val="18"/>
              </w:rPr>
            </w:pPr>
          </w:p>
          <w:p w14:paraId="36A21D5A" w14:textId="77777777" w:rsidR="00A55E5F" w:rsidRPr="00CA0840" w:rsidRDefault="00A55E5F" w:rsidP="00A55E5F">
            <w:pPr>
              <w:rPr>
                <w:sz w:val="18"/>
                <w:szCs w:val="18"/>
              </w:rPr>
            </w:pPr>
            <w:r w:rsidRPr="00CA0840">
              <w:rPr>
                <w:sz w:val="18"/>
                <w:szCs w:val="18"/>
                <w:highlight w:val="green"/>
              </w:rPr>
              <w:t>Agreement</w:t>
            </w:r>
          </w:p>
          <w:p w14:paraId="044CD007" w14:textId="77777777" w:rsidR="00A55E5F" w:rsidRDefault="00A55E5F" w:rsidP="00A55E5F">
            <w:pPr>
              <w:rPr>
                <w:color w:val="000000" w:themeColor="text1"/>
                <w:sz w:val="18"/>
                <w:szCs w:val="18"/>
              </w:rPr>
            </w:pPr>
            <w:r w:rsidRPr="00CA0840">
              <w:rPr>
                <w:color w:val="000000" w:themeColor="text1"/>
                <w:sz w:val="18"/>
                <w:szCs w:val="18"/>
              </w:rPr>
              <w:t>For the CAP of R-TAS, the starting chip has a different voltage level compared to the end of the SIP of R-TAS.</w:t>
            </w:r>
          </w:p>
          <w:p w14:paraId="10CE03FF" w14:textId="77777777" w:rsidR="00D317BB" w:rsidRPr="00CA0840" w:rsidRDefault="00D317BB" w:rsidP="00D317BB">
            <w:pPr>
              <w:pStyle w:val="0Maintext"/>
              <w:rPr>
                <w:sz w:val="18"/>
                <w:szCs w:val="18"/>
                <w:lang w:eastAsia="zh-CN"/>
              </w:rPr>
            </w:pPr>
            <w:r w:rsidRPr="00CA0840">
              <w:rPr>
                <w:sz w:val="18"/>
                <w:szCs w:val="18"/>
                <w:highlight w:val="green"/>
                <w:lang w:eastAsia="zh-CN"/>
              </w:rPr>
              <w:t>Agreement</w:t>
            </w:r>
          </w:p>
          <w:p w14:paraId="229081FF" w14:textId="4E721548" w:rsidR="00A55E5F" w:rsidRPr="00CA0840" w:rsidRDefault="00D317BB" w:rsidP="00CA0840">
            <w:pPr>
              <w:rPr>
                <w:strike/>
              </w:rPr>
            </w:pPr>
            <w:r w:rsidRPr="00CA0840">
              <w:rPr>
                <w:color w:val="000000" w:themeColor="text1"/>
                <w:sz w:val="18"/>
                <w:szCs w:val="18"/>
              </w:rPr>
              <w:t xml:space="preserve">For the design of the CAP of R-TAS, at least 2 transition edges in same direction are included, i.e. at least two </w:t>
            </w:r>
            <w:r w:rsidRPr="00CA0840">
              <w:rPr>
                <w:sz w:val="18"/>
                <w:szCs w:val="18"/>
              </w:rPr>
              <w:t>transitions from “OFF” chip to “ON” chip or two transitions from “ON” chip to “OFF” chip.</w:t>
            </w:r>
          </w:p>
        </w:tc>
      </w:tr>
    </w:tbl>
    <w:p w14:paraId="1ECA6084" w14:textId="77777777" w:rsidR="00F1725D" w:rsidRDefault="00F1725D" w:rsidP="00F1725D">
      <w:pPr>
        <w:pStyle w:val="BodyText"/>
        <w:keepNext/>
        <w:overflowPunct/>
        <w:autoSpaceDE/>
        <w:autoSpaceDN/>
        <w:adjustRightInd/>
        <w:spacing w:before="240" w:after="0"/>
        <w:textAlignment w:val="auto"/>
      </w:pPr>
      <w:r w:rsidRPr="001B2FB1">
        <w:t xml:space="preserve">The preamble is a known sequence that is used by the </w:t>
      </w:r>
      <w:r>
        <w:t xml:space="preserve">AIoT </w:t>
      </w:r>
      <w:r w:rsidRPr="001B2FB1">
        <w:t xml:space="preserve">tag </w:t>
      </w:r>
      <w:r>
        <w:t xml:space="preserve">upon activation </w:t>
      </w:r>
      <w:r w:rsidRPr="001B2FB1">
        <w:t xml:space="preserve">to obtain the synchronization by determining the start of a transmission, i.e., identifying the frame boundary. </w:t>
      </w:r>
      <w:r>
        <w:t>The AIoT tag must perform a sequence correlation with a known preamble sequence and determine the peak to obtain the timing of PRDCH receptions. The use Manchester coding is subjected to the synchronization accuracy and the quality of autocorrelation from the resulting sequence correlation.</w:t>
      </w:r>
    </w:p>
    <w:p w14:paraId="7D670D04" w14:textId="77777777" w:rsidR="00705130" w:rsidRDefault="00F1725D" w:rsidP="00705130">
      <w:pPr>
        <w:pStyle w:val="BodyText"/>
        <w:keepNext/>
        <w:overflowPunct/>
        <w:autoSpaceDE/>
        <w:autoSpaceDN/>
        <w:adjustRightInd/>
        <w:spacing w:before="240" w:after="0"/>
        <w:jc w:val="center"/>
        <w:textAlignment w:val="auto"/>
      </w:pPr>
      <w:r>
        <w:rPr>
          <w:noProof/>
        </w:rPr>
        <w:drawing>
          <wp:inline distT="0" distB="0" distL="0" distR="0" wp14:anchorId="5584AA9B" wp14:editId="770FDD17">
            <wp:extent cx="3957955" cy="557329"/>
            <wp:effectExtent l="0" t="0" r="0" b="0"/>
            <wp:docPr id="1244279188"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79188" name="Picture 5"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7223" cy="560042"/>
                    </a:xfrm>
                    <a:prstGeom prst="rect">
                      <a:avLst/>
                    </a:prstGeom>
                    <a:noFill/>
                  </pic:spPr>
                </pic:pic>
              </a:graphicData>
            </a:graphic>
          </wp:inline>
        </w:drawing>
      </w:r>
    </w:p>
    <w:p w14:paraId="54E57A26" w14:textId="1D0F34C1" w:rsidR="00F1725D" w:rsidRDefault="00705130" w:rsidP="00226328">
      <w:pPr>
        <w:pStyle w:val="Caption"/>
        <w:jc w:val="center"/>
      </w:pPr>
      <w:r>
        <w:t xml:space="preserve">Fig. </w:t>
      </w:r>
      <w:r>
        <w:fldChar w:fldCharType="begin"/>
      </w:r>
      <w:r>
        <w:instrText xml:space="preserve"> SEQ Fig. \* ARABIC </w:instrText>
      </w:r>
      <w:r>
        <w:fldChar w:fldCharType="separate"/>
      </w:r>
      <w:r w:rsidR="00213488">
        <w:rPr>
          <w:noProof/>
        </w:rPr>
        <w:t>4</w:t>
      </w:r>
      <w:r>
        <w:fldChar w:fldCharType="end"/>
      </w:r>
      <w:r>
        <w:t xml:space="preserve"> </w:t>
      </w:r>
      <w:r w:rsidRPr="002768CC">
        <w:t>Clock acquisition signal design with or without Manchester encoding</w:t>
      </w:r>
    </w:p>
    <w:p w14:paraId="5DB54DEC" w14:textId="77777777" w:rsidR="00E80DDA" w:rsidRDefault="00F508AF" w:rsidP="00F1725D">
      <w:pPr>
        <w:pStyle w:val="BodyText"/>
        <w:keepNext/>
        <w:overflowPunct/>
        <w:autoSpaceDE/>
        <w:autoSpaceDN/>
        <w:adjustRightInd/>
        <w:spacing w:after="0"/>
        <w:textAlignment w:val="auto"/>
      </w:pPr>
      <w:r>
        <w:t xml:space="preserve">Once the start delimiter is detected and the device is in </w:t>
      </w:r>
      <w:r w:rsidR="00962925">
        <w:t>active mode to detect the preamble or clock acquisition signal, t</w:t>
      </w:r>
      <w:r w:rsidR="00F1725D">
        <w:t xml:space="preserve">he need for Manchester encoding on preamble sequence is not imperative unlike the payload, which is detected bit by bit. </w:t>
      </w:r>
    </w:p>
    <w:p w14:paraId="51797D28" w14:textId="340BC3E9" w:rsidR="00644362" w:rsidRDefault="00E80DDA" w:rsidP="00F1725D">
      <w:pPr>
        <w:pStyle w:val="BodyText"/>
        <w:keepNext/>
        <w:overflowPunct/>
        <w:autoSpaceDE/>
        <w:autoSpaceDN/>
        <w:adjustRightInd/>
        <w:spacing w:after="0"/>
        <w:textAlignment w:val="auto"/>
      </w:pPr>
      <w:r>
        <w:t xml:space="preserve">Unlike RFID, which use a sequence of alternating 1’s and 0’s of length 16, </w:t>
      </w:r>
      <w:r w:rsidR="00F1725D">
        <w:t xml:space="preserve">the preamble detection is typically performed as a sequence correlation, it is essential to design the sequence robust against all receiver impairments, such as, frequency and sampling frequency offsets. The timing estimation is the primary target of preamble sequence, and thus the preamble sequence must demonstrate better autocorrelation properties. Thus, to satisfy the above properties, such as, balanced number of ones and zeros to aid AGC tuning and threshold determination together with better autocorrelation properties, </w:t>
      </w:r>
      <w:r w:rsidR="00F1725D" w:rsidRPr="001F451B">
        <w:rPr>
          <w:i/>
          <w:iCs/>
        </w:rPr>
        <w:t>“m-sequence”</w:t>
      </w:r>
      <w:r w:rsidR="00F1725D">
        <w:rPr>
          <w:i/>
          <w:iCs/>
        </w:rPr>
        <w:t xml:space="preserve"> </w:t>
      </w:r>
      <w:r w:rsidR="00F1725D" w:rsidRPr="001F451B">
        <w:t>family of sequences can be considered</w:t>
      </w:r>
      <w:r w:rsidR="00F1725D">
        <w:rPr>
          <w:i/>
          <w:iCs/>
        </w:rPr>
        <w:t>.</w:t>
      </w:r>
      <w:r w:rsidR="00F1725D">
        <w:t xml:space="preserve"> </w:t>
      </w:r>
    </w:p>
    <w:p w14:paraId="79F867E2" w14:textId="77777777" w:rsidR="00F1725D" w:rsidRPr="000A443D" w:rsidRDefault="00F1725D" w:rsidP="00F1725D">
      <w:pPr>
        <w:pStyle w:val="Observation"/>
      </w:pPr>
      <w:bookmarkStart w:id="35" w:name="_Toc181961969"/>
      <w:bookmarkStart w:id="36" w:name="_Toc189822525"/>
      <w:bookmarkStart w:id="37" w:name="_Toc189856905"/>
      <w:bookmarkStart w:id="38" w:name="_Toc189863373"/>
      <w:bookmarkStart w:id="39" w:name="_Toc192854918"/>
      <w:bookmarkStart w:id="40" w:name="_Toc192855002"/>
      <w:bookmarkStart w:id="41" w:name="_Toc193974091"/>
      <w:bookmarkStart w:id="42" w:name="_Toc194091944"/>
      <w:bookmarkStart w:id="43" w:name="_Toc194091965"/>
      <w:bookmarkStart w:id="44" w:name="_Toc194091986"/>
      <w:bookmarkStart w:id="45" w:name="_Toc194092007"/>
      <w:bookmarkStart w:id="46" w:name="_Toc194092219"/>
      <w:r w:rsidRPr="000A443D">
        <w:t>Preamble sequences must have better autocorrelation properties to obtain better timing accuracy even with large sampling offset.</w:t>
      </w:r>
      <w:bookmarkEnd w:id="35"/>
      <w:bookmarkEnd w:id="36"/>
      <w:bookmarkEnd w:id="37"/>
      <w:bookmarkEnd w:id="38"/>
      <w:bookmarkEnd w:id="39"/>
      <w:bookmarkEnd w:id="40"/>
      <w:bookmarkEnd w:id="41"/>
      <w:bookmarkEnd w:id="42"/>
      <w:bookmarkEnd w:id="43"/>
      <w:bookmarkEnd w:id="44"/>
      <w:bookmarkEnd w:id="45"/>
      <w:bookmarkEnd w:id="46"/>
    </w:p>
    <w:p w14:paraId="6ED401C7" w14:textId="77777777" w:rsidR="00F1725D" w:rsidRDefault="00F1725D" w:rsidP="00F1725D">
      <w:pPr>
        <w:pStyle w:val="Observation"/>
      </w:pPr>
      <w:bookmarkStart w:id="47" w:name="_Toc181961971"/>
      <w:bookmarkStart w:id="48" w:name="_Toc189822526"/>
      <w:bookmarkStart w:id="49" w:name="_Toc189856906"/>
      <w:bookmarkStart w:id="50" w:name="_Toc189863374"/>
      <w:bookmarkStart w:id="51" w:name="_Toc192854919"/>
      <w:bookmarkStart w:id="52" w:name="_Toc192855003"/>
      <w:bookmarkStart w:id="53" w:name="_Toc193974092"/>
      <w:bookmarkStart w:id="54" w:name="_Toc194091945"/>
      <w:bookmarkStart w:id="55" w:name="_Toc194091966"/>
      <w:bookmarkStart w:id="56" w:name="_Toc194091987"/>
      <w:bookmarkStart w:id="57" w:name="_Toc194092008"/>
      <w:bookmarkStart w:id="58" w:name="_Toc194092220"/>
      <w:r>
        <w:t>Increasing the value of M limits the coverage of transmission but improves the timing accuracy.</w:t>
      </w:r>
      <w:bookmarkEnd w:id="47"/>
      <w:bookmarkEnd w:id="48"/>
      <w:bookmarkEnd w:id="49"/>
      <w:bookmarkEnd w:id="50"/>
      <w:bookmarkEnd w:id="51"/>
      <w:bookmarkEnd w:id="52"/>
      <w:bookmarkEnd w:id="53"/>
      <w:bookmarkEnd w:id="54"/>
      <w:bookmarkEnd w:id="55"/>
      <w:bookmarkEnd w:id="56"/>
      <w:bookmarkEnd w:id="57"/>
      <w:bookmarkEnd w:id="58"/>
      <w:r>
        <w:t xml:space="preserve"> </w:t>
      </w:r>
    </w:p>
    <w:p w14:paraId="565511BF" w14:textId="77777777" w:rsidR="00F1725D" w:rsidRDefault="00F1725D" w:rsidP="00F1725D">
      <w:pPr>
        <w:pStyle w:val="Observation"/>
      </w:pPr>
      <w:bookmarkStart w:id="59" w:name="_Toc181961972"/>
      <w:bookmarkStart w:id="60" w:name="_Toc189822527"/>
      <w:bookmarkStart w:id="61" w:name="_Toc189856907"/>
      <w:bookmarkStart w:id="62" w:name="_Toc189863375"/>
      <w:bookmarkStart w:id="63" w:name="_Toc192854920"/>
      <w:bookmarkStart w:id="64" w:name="_Toc192855004"/>
      <w:bookmarkStart w:id="65" w:name="_Toc193974093"/>
      <w:bookmarkStart w:id="66" w:name="_Toc194091946"/>
      <w:bookmarkStart w:id="67" w:name="_Toc194091967"/>
      <w:bookmarkStart w:id="68" w:name="_Toc194091988"/>
      <w:bookmarkStart w:id="69" w:name="_Toc194092009"/>
      <w:bookmarkStart w:id="70" w:name="_Toc194092221"/>
      <w:r>
        <w:t>Increasing the value of M, while retaining the same transmission duration, improves the auto-/cross- correlation properties of the sequence due to increase in sequence length.</w:t>
      </w:r>
      <w:bookmarkEnd w:id="59"/>
      <w:bookmarkEnd w:id="60"/>
      <w:bookmarkEnd w:id="61"/>
      <w:bookmarkEnd w:id="62"/>
      <w:bookmarkEnd w:id="63"/>
      <w:bookmarkEnd w:id="64"/>
      <w:bookmarkEnd w:id="65"/>
      <w:bookmarkEnd w:id="66"/>
      <w:bookmarkEnd w:id="67"/>
      <w:bookmarkEnd w:id="68"/>
      <w:bookmarkEnd w:id="69"/>
      <w:bookmarkEnd w:id="70"/>
    </w:p>
    <w:p w14:paraId="0BA62B5D" w14:textId="1F166B08" w:rsidR="00C86519" w:rsidRDefault="0066107A" w:rsidP="0066107A">
      <w:r>
        <w:t xml:space="preserve">Even though Manchester encoding is not needed for preamble sequence, </w:t>
      </w:r>
      <w:r w:rsidR="00D45CAF">
        <w:t xml:space="preserve">the sequence design must ensure that equal number of 1’s and 0’s should be </w:t>
      </w:r>
      <w:r w:rsidR="005F7C01">
        <w:t xml:space="preserve">available within an OFDM symbol as the generation of preamble from reader (e.g., gNB) </w:t>
      </w:r>
      <w:r w:rsidR="00A7578F">
        <w:t xml:space="preserve">uses OOK4 type of generation. Due to DFT based generation, the power within each symbol will be constant, and therefore if there is unbalanced number of 0’s and 1’s within OFDM symbol, </w:t>
      </w:r>
      <w:r w:rsidR="00D1306B">
        <w:t>few ON duration may carry different power</w:t>
      </w:r>
      <w:r w:rsidR="0084008C">
        <w:t xml:space="preserve"> than the remaining due to per symbol power constraint.</w:t>
      </w:r>
      <w:r w:rsidR="00664F1B">
        <w:t xml:space="preserve"> </w:t>
      </w:r>
      <w:r w:rsidR="00F32B97">
        <w:fldChar w:fldCharType="begin"/>
      </w:r>
      <w:r w:rsidR="00F32B97">
        <w:instrText xml:space="preserve"> REF _Ref193973646 \h </w:instrText>
      </w:r>
      <w:r w:rsidR="00F32B97">
        <w:fldChar w:fldCharType="separate"/>
      </w:r>
      <w:r w:rsidR="00213488">
        <w:t xml:space="preserve">Fig. </w:t>
      </w:r>
      <w:r w:rsidR="00213488">
        <w:rPr>
          <w:noProof/>
        </w:rPr>
        <w:t>5</w:t>
      </w:r>
      <w:r w:rsidR="00F32B97">
        <w:fldChar w:fldCharType="end"/>
      </w:r>
      <w:r w:rsidR="00F32B97">
        <w:t xml:space="preserve"> demonstrates the FAR of preamble sequence in the presence of noise. Note that for a fixed length of 16, the FAR of M=8 is smaller than M=24, due to the overall length of the signal over which the evaluation is performed.</w:t>
      </w:r>
    </w:p>
    <w:p w14:paraId="6CFCE7FB" w14:textId="3A14DB7D" w:rsidR="009122B0" w:rsidRDefault="00C86519" w:rsidP="00C86519">
      <w:pPr>
        <w:pStyle w:val="Observation"/>
      </w:pPr>
      <w:bookmarkStart w:id="71" w:name="_Toc193974094"/>
      <w:bookmarkStart w:id="72" w:name="_Toc194091947"/>
      <w:bookmarkStart w:id="73" w:name="_Toc194091968"/>
      <w:bookmarkStart w:id="74" w:name="_Toc194091989"/>
      <w:bookmarkStart w:id="75" w:name="_Toc194092010"/>
      <w:bookmarkStart w:id="76" w:name="_Toc194092222"/>
      <w:r>
        <w:t>Having a shorter CAP sequence may trigger higher FAR for higher M values than the one with lower M values.</w:t>
      </w:r>
      <w:bookmarkEnd w:id="71"/>
      <w:bookmarkEnd w:id="72"/>
      <w:bookmarkEnd w:id="73"/>
      <w:bookmarkEnd w:id="74"/>
      <w:bookmarkEnd w:id="75"/>
      <w:bookmarkEnd w:id="76"/>
    </w:p>
    <w:tbl>
      <w:tblPr>
        <w:tblStyle w:val="TableGrid"/>
        <w:tblW w:w="10220" w:type="dxa"/>
        <w:tblLook w:val="04A0" w:firstRow="1" w:lastRow="0" w:firstColumn="1" w:lastColumn="0" w:noHBand="0" w:noVBand="1"/>
      </w:tblPr>
      <w:tblGrid>
        <w:gridCol w:w="5108"/>
        <w:gridCol w:w="5112"/>
      </w:tblGrid>
      <w:tr w:rsidR="009122B0" w:rsidRPr="00764A45" w14:paraId="36AD4459" w14:textId="77777777" w:rsidTr="00CA0840">
        <w:trPr>
          <w:trHeight w:val="4101"/>
        </w:trPr>
        <w:tc>
          <w:tcPr>
            <w:tcW w:w="5108" w:type="dxa"/>
          </w:tcPr>
          <w:p w14:paraId="3CFA0B9E" w14:textId="3D95F44B" w:rsidR="009122B0" w:rsidRPr="00CA0840" w:rsidRDefault="009122B0" w:rsidP="00402AC6">
            <w:pPr>
              <w:keepNext/>
              <w:jc w:val="center"/>
              <w:rPr>
                <w:sz w:val="16"/>
                <w:szCs w:val="16"/>
              </w:rPr>
            </w:pPr>
            <w:r w:rsidRPr="00CA0840">
              <w:rPr>
                <w:noProof/>
                <w:sz w:val="16"/>
                <w:szCs w:val="16"/>
              </w:rPr>
              <w:drawing>
                <wp:inline distT="0" distB="0" distL="0" distR="0" wp14:anchorId="6065109F" wp14:editId="2D4DE5D8">
                  <wp:extent cx="3041549" cy="2468880"/>
                  <wp:effectExtent l="0" t="0" r="6985" b="7620"/>
                  <wp:docPr id="6239244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5">
                            <a:extLst>
                              <a:ext uri="{28A0092B-C50C-407E-A947-70E740481C1C}">
                                <a14:useLocalDpi xmlns:a14="http://schemas.microsoft.com/office/drawing/2010/main" val="0"/>
                              </a:ext>
                            </a:extLst>
                          </a:blip>
                          <a:srcRect l="8097" t="4818" r="8863" b="5246"/>
                          <a:stretch/>
                        </pic:blipFill>
                        <pic:spPr bwMode="auto">
                          <a:xfrm>
                            <a:off x="0" y="0"/>
                            <a:ext cx="3051450" cy="2476917"/>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SNR 10dB</w:t>
            </w:r>
          </w:p>
        </w:tc>
        <w:tc>
          <w:tcPr>
            <w:tcW w:w="5112" w:type="dxa"/>
          </w:tcPr>
          <w:p w14:paraId="5F9C71DB" w14:textId="0DF83422" w:rsidR="009122B0" w:rsidRPr="00CA0840" w:rsidRDefault="009122B0" w:rsidP="00402AC6">
            <w:pPr>
              <w:keepNext/>
              <w:jc w:val="center"/>
              <w:rPr>
                <w:sz w:val="16"/>
                <w:szCs w:val="16"/>
              </w:rPr>
            </w:pPr>
            <w:r w:rsidRPr="00CA0840">
              <w:rPr>
                <w:noProof/>
                <w:sz w:val="16"/>
                <w:szCs w:val="16"/>
              </w:rPr>
              <w:drawing>
                <wp:inline distT="0" distB="0" distL="0" distR="0" wp14:anchorId="63AFD705" wp14:editId="45134267">
                  <wp:extent cx="3052907" cy="2469343"/>
                  <wp:effectExtent l="0" t="0" r="0" b="7620"/>
                  <wp:docPr id="38978499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6">
                            <a:extLst>
                              <a:ext uri="{28A0092B-C50C-407E-A947-70E740481C1C}">
                                <a14:useLocalDpi xmlns:a14="http://schemas.microsoft.com/office/drawing/2010/main" val="0"/>
                              </a:ext>
                            </a:extLst>
                          </a:blip>
                          <a:srcRect l="8317" t="4963" r="8754" b="5537"/>
                          <a:stretch/>
                        </pic:blipFill>
                        <pic:spPr bwMode="auto">
                          <a:xfrm>
                            <a:off x="0" y="0"/>
                            <a:ext cx="3066745" cy="2480536"/>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SNR 20dB</w:t>
            </w:r>
          </w:p>
        </w:tc>
      </w:tr>
    </w:tbl>
    <w:p w14:paraId="4FB20F54" w14:textId="689DE0C2" w:rsidR="00402AC6" w:rsidRDefault="00402AC6" w:rsidP="00A56658">
      <w:pPr>
        <w:pStyle w:val="Caption"/>
        <w:jc w:val="center"/>
      </w:pPr>
      <w:bookmarkStart w:id="77" w:name="_Ref193973646"/>
      <w:r>
        <w:t xml:space="preserve">Fig. </w:t>
      </w:r>
      <w:r>
        <w:fldChar w:fldCharType="begin"/>
      </w:r>
      <w:r>
        <w:instrText xml:space="preserve"> SEQ Fig. \* ARABIC </w:instrText>
      </w:r>
      <w:r>
        <w:fldChar w:fldCharType="separate"/>
      </w:r>
      <w:r w:rsidR="00213488">
        <w:rPr>
          <w:noProof/>
        </w:rPr>
        <w:t>5</w:t>
      </w:r>
      <w:r>
        <w:fldChar w:fldCharType="end"/>
      </w:r>
      <w:bookmarkEnd w:id="77"/>
      <w:r>
        <w:t xml:space="preserve"> </w:t>
      </w:r>
      <w:r w:rsidR="009122B0">
        <w:t>Detecting alternating 1/0’s from noise (FAR of preamble detection).</w:t>
      </w:r>
    </w:p>
    <w:p w14:paraId="09ADC54F" w14:textId="3663124E" w:rsidR="00B77A79" w:rsidRPr="00B77A79" w:rsidRDefault="00B77A79" w:rsidP="00CA0840">
      <w:r>
        <w:fldChar w:fldCharType="begin"/>
      </w:r>
      <w:r>
        <w:instrText xml:space="preserve"> REF _Ref193973774 \h </w:instrText>
      </w:r>
      <w:r>
        <w:fldChar w:fldCharType="separate"/>
      </w:r>
      <w:r w:rsidR="00213488">
        <w:t xml:space="preserve">Fig. </w:t>
      </w:r>
      <w:r w:rsidR="00213488">
        <w:rPr>
          <w:noProof/>
        </w:rPr>
        <w:t>6</w:t>
      </w:r>
      <w:r>
        <w:fldChar w:fldCharType="end"/>
      </w:r>
      <w:r>
        <w:t xml:space="preserve"> illustrates the preamble detection with different M values. The choice of M up to 24 is possible to ensure reliable detection with different CAP length. However, considering the outcome of both </w:t>
      </w:r>
      <w:r>
        <w:fldChar w:fldCharType="begin"/>
      </w:r>
      <w:r>
        <w:instrText xml:space="preserve"> REF _Ref193973646 \h </w:instrText>
      </w:r>
      <w:r>
        <w:fldChar w:fldCharType="separate"/>
      </w:r>
      <w:r w:rsidR="00213488">
        <w:t xml:space="preserve">Fig. </w:t>
      </w:r>
      <w:r w:rsidR="00213488">
        <w:rPr>
          <w:noProof/>
        </w:rPr>
        <w:t>5</w:t>
      </w:r>
      <w:r>
        <w:fldChar w:fldCharType="end"/>
      </w:r>
      <w:r>
        <w:t xml:space="preserve"> and </w:t>
      </w:r>
      <w:r>
        <w:fldChar w:fldCharType="begin"/>
      </w:r>
      <w:r>
        <w:instrText xml:space="preserve"> REF _Ref193973774 \h </w:instrText>
      </w:r>
      <w:r>
        <w:fldChar w:fldCharType="separate"/>
      </w:r>
      <w:r w:rsidR="00213488">
        <w:t xml:space="preserve">Fig. </w:t>
      </w:r>
      <w:r w:rsidR="00213488">
        <w:rPr>
          <w:noProof/>
        </w:rPr>
        <w:t>6</w:t>
      </w:r>
      <w:r>
        <w:fldChar w:fldCharType="end"/>
      </w:r>
      <w:r>
        <w:t>, if we check the performance of CAP sequence as a function of length, higher CAP length is beneficial for higher M values to reduce the FAR. Even though it benefits lower M values, it may not be needed to use that.</w:t>
      </w:r>
    </w:p>
    <w:tbl>
      <w:tblPr>
        <w:tblStyle w:val="TableGrid"/>
        <w:tblW w:w="10157" w:type="dxa"/>
        <w:tblLook w:val="04A0" w:firstRow="1" w:lastRow="0" w:firstColumn="1" w:lastColumn="0" w:noHBand="0" w:noVBand="1"/>
      </w:tblPr>
      <w:tblGrid>
        <w:gridCol w:w="5106"/>
        <w:gridCol w:w="5166"/>
      </w:tblGrid>
      <w:tr w:rsidR="00D44ACC" w:rsidRPr="00D44ACC" w14:paraId="1CD0D657" w14:textId="77777777" w:rsidTr="00CA0840">
        <w:trPr>
          <w:trHeight w:val="4360"/>
        </w:trPr>
        <w:tc>
          <w:tcPr>
            <w:tcW w:w="5047" w:type="dxa"/>
          </w:tcPr>
          <w:p w14:paraId="6771ED05" w14:textId="453FAF5D" w:rsidR="00D44ACC" w:rsidRPr="00CA0840" w:rsidRDefault="00D44ACC" w:rsidP="00CA0840">
            <w:pPr>
              <w:jc w:val="center"/>
              <w:rPr>
                <w:sz w:val="16"/>
                <w:szCs w:val="16"/>
              </w:rPr>
            </w:pPr>
            <w:r w:rsidRPr="00CA0840">
              <w:rPr>
                <w:noProof/>
                <w:sz w:val="16"/>
                <w:szCs w:val="16"/>
              </w:rPr>
              <w:drawing>
                <wp:inline distT="0" distB="0" distL="0" distR="0" wp14:anchorId="7F32E1E1" wp14:editId="43041A18">
                  <wp:extent cx="3102636" cy="2534920"/>
                  <wp:effectExtent l="0" t="0" r="2540" b="0"/>
                  <wp:docPr id="211462189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7">
                            <a:extLst>
                              <a:ext uri="{28A0092B-C50C-407E-A947-70E740481C1C}">
                                <a14:useLocalDpi xmlns:a14="http://schemas.microsoft.com/office/drawing/2010/main" val="0"/>
                              </a:ext>
                            </a:extLst>
                          </a:blip>
                          <a:srcRect l="8425" t="4818" r="9082" b="5254"/>
                          <a:stretch/>
                        </pic:blipFill>
                        <pic:spPr bwMode="auto">
                          <a:xfrm>
                            <a:off x="0" y="0"/>
                            <a:ext cx="3116491" cy="2546240"/>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SNR 10dB</w:t>
            </w:r>
          </w:p>
        </w:tc>
        <w:tc>
          <w:tcPr>
            <w:tcW w:w="5110" w:type="dxa"/>
          </w:tcPr>
          <w:p w14:paraId="189EBD4C" w14:textId="528A15F7" w:rsidR="00D44ACC" w:rsidRPr="00CA0840" w:rsidRDefault="00D44ACC" w:rsidP="00CA0840">
            <w:pPr>
              <w:keepNext/>
              <w:jc w:val="center"/>
              <w:rPr>
                <w:sz w:val="16"/>
                <w:szCs w:val="16"/>
              </w:rPr>
            </w:pPr>
            <w:r w:rsidRPr="00CA0840">
              <w:rPr>
                <w:noProof/>
                <w:sz w:val="16"/>
                <w:szCs w:val="16"/>
              </w:rPr>
              <w:drawing>
                <wp:inline distT="0" distB="0" distL="0" distR="0" wp14:anchorId="014F1EC7" wp14:editId="1D7FAFEB">
                  <wp:extent cx="3140105" cy="2535382"/>
                  <wp:effectExtent l="0" t="0" r="3175" b="0"/>
                  <wp:docPr id="62294153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a:extLst>
                              <a:ext uri="{28A0092B-C50C-407E-A947-70E740481C1C}">
                                <a14:useLocalDpi xmlns:a14="http://schemas.microsoft.com/office/drawing/2010/main" val="0"/>
                              </a:ext>
                            </a:extLst>
                          </a:blip>
                          <a:srcRect l="7550" t="4819" r="8970" b="5245"/>
                          <a:stretch/>
                        </pic:blipFill>
                        <pic:spPr bwMode="auto">
                          <a:xfrm>
                            <a:off x="0" y="0"/>
                            <a:ext cx="3159910" cy="2551373"/>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SNR 20dB</w:t>
            </w:r>
          </w:p>
        </w:tc>
      </w:tr>
    </w:tbl>
    <w:p w14:paraId="0FEFA731" w14:textId="28E2666B" w:rsidR="00D44ACC" w:rsidRPr="00D44ACC" w:rsidRDefault="0052166A" w:rsidP="0052166A">
      <w:pPr>
        <w:pStyle w:val="Caption"/>
        <w:jc w:val="center"/>
      </w:pPr>
      <w:bookmarkStart w:id="78" w:name="_Ref193973774"/>
      <w:r>
        <w:t xml:space="preserve">Fig. </w:t>
      </w:r>
      <w:r>
        <w:fldChar w:fldCharType="begin"/>
      </w:r>
      <w:r>
        <w:instrText xml:space="preserve"> SEQ Fig. \* ARABIC </w:instrText>
      </w:r>
      <w:r>
        <w:fldChar w:fldCharType="separate"/>
      </w:r>
      <w:r w:rsidR="00213488">
        <w:rPr>
          <w:noProof/>
        </w:rPr>
        <w:t>6</w:t>
      </w:r>
      <w:r>
        <w:fldChar w:fldCharType="end"/>
      </w:r>
      <w:bookmarkEnd w:id="78"/>
      <w:r>
        <w:t xml:space="preserve"> Preamble detection @SNR levels</w:t>
      </w:r>
      <w:r>
        <w:rPr>
          <w:noProof/>
        </w:rPr>
        <w:t xml:space="preserve"> [10,20]dB</w:t>
      </w:r>
    </w:p>
    <w:p w14:paraId="534834C2" w14:textId="52DFD6D8" w:rsidR="0080384E" w:rsidRDefault="0080384E" w:rsidP="0080384E">
      <w:pPr>
        <w:pStyle w:val="Observation"/>
      </w:pPr>
      <w:bookmarkStart w:id="79" w:name="_Toc178681258"/>
      <w:bookmarkStart w:id="80" w:name="_Toc178870147"/>
      <w:bookmarkStart w:id="81" w:name="_Toc178892174"/>
      <w:bookmarkStart w:id="82" w:name="_Toc178949055"/>
      <w:bookmarkStart w:id="83" w:name="_Toc178949761"/>
      <w:bookmarkStart w:id="84" w:name="_Toc189056919"/>
      <w:bookmarkStart w:id="85" w:name="_Toc189564297"/>
      <w:bookmarkStart w:id="86" w:name="_Toc189575879"/>
      <w:bookmarkStart w:id="87" w:name="_Toc189641667"/>
      <w:bookmarkStart w:id="88" w:name="_Toc189644813"/>
      <w:bookmarkStart w:id="89" w:name="_Toc189645091"/>
      <w:bookmarkStart w:id="90" w:name="_Toc189816658"/>
      <w:bookmarkStart w:id="91" w:name="_Toc189822528"/>
      <w:bookmarkStart w:id="92" w:name="_Toc189856908"/>
      <w:bookmarkStart w:id="93" w:name="_Toc189863376"/>
      <w:bookmarkStart w:id="94" w:name="_Toc192854921"/>
      <w:bookmarkStart w:id="95" w:name="_Toc192855005"/>
      <w:bookmarkStart w:id="96" w:name="_Toc193974095"/>
      <w:bookmarkStart w:id="97" w:name="_Toc194091948"/>
      <w:bookmarkStart w:id="98" w:name="_Toc194091969"/>
      <w:bookmarkStart w:id="99" w:name="_Toc194091990"/>
      <w:bookmarkStart w:id="100" w:name="_Toc194092011"/>
      <w:bookmarkStart w:id="101" w:name="_Toc194092223"/>
      <w:r w:rsidRPr="0080384E">
        <w:t>RAN1 to consider designing</w:t>
      </w:r>
      <w:r w:rsidR="00812D92">
        <w:t xml:space="preserve"> PRDCH</w:t>
      </w:r>
      <w:r w:rsidRPr="0080384E">
        <w:t xml:space="preserve"> </w:t>
      </w:r>
      <w:r w:rsidR="00664F1B">
        <w:t xml:space="preserve">preamble </w:t>
      </w:r>
      <w:r w:rsidRPr="0080384E">
        <w:t>by ensuring uniform distribution of 1’s and 0’s</w:t>
      </w:r>
      <w:bookmarkEnd w:id="79"/>
      <w:bookmarkEnd w:id="80"/>
      <w:bookmarkEnd w:id="81"/>
      <w:bookmarkEnd w:id="82"/>
      <w:bookmarkEnd w:id="83"/>
      <w:r w:rsidR="00812D92">
        <w:t>, i.e., by simply repeating 1,0 pattern to the desired length</w:t>
      </w:r>
      <w:r w:rsidRPr="0080384E">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0610498" w14:textId="1801A5CE" w:rsidR="002E76D1" w:rsidRPr="0080384E" w:rsidRDefault="00A402EA" w:rsidP="00226328">
      <w:pPr>
        <w:pStyle w:val="Proposal"/>
      </w:pPr>
      <w:bookmarkStart w:id="102" w:name="_Toc193974158"/>
      <w:bookmarkStart w:id="103" w:name="_Toc194092026"/>
      <w:bookmarkStart w:id="104" w:name="_Toc194092238"/>
      <w:r>
        <w:rPr>
          <w:i w:val="0"/>
          <w:iCs/>
        </w:rPr>
        <w:t>RAN1 to consider designing PRDCH preamble using alternate 1’s and 0’s</w:t>
      </w:r>
      <w:r w:rsidR="007C1DDC">
        <w:rPr>
          <w:i w:val="0"/>
          <w:iCs/>
        </w:rPr>
        <w:t>.</w:t>
      </w:r>
      <w:bookmarkEnd w:id="102"/>
      <w:bookmarkEnd w:id="103"/>
      <w:bookmarkEnd w:id="104"/>
    </w:p>
    <w:p w14:paraId="6A5C23BC" w14:textId="5C1BEB3A" w:rsidR="00F1725D" w:rsidRDefault="00F1725D" w:rsidP="00F1725D">
      <w:r>
        <w:t>To evaluate the impact of preamble length on the timing estimation accuracy</w:t>
      </w:r>
      <w:r w:rsidR="00294A8C">
        <w:t>, detection performance and FAR</w:t>
      </w:r>
      <w:r>
        <w:t xml:space="preserve">, we considered preamble sequence design with </w:t>
      </w:r>
      <m:oMath>
        <m:r>
          <w:rPr>
            <w:rFonts w:ascii="Cambria Math" w:hAnsi="Cambria Math"/>
          </w:rPr>
          <m:t>L={16,24,32,48}</m:t>
        </m:r>
      </m:oMath>
      <w:r>
        <w:t xml:space="preserve"> using</w:t>
      </w:r>
      <w:r w:rsidR="008B65C2">
        <w:t xml:space="preserve"> simple repetition of alternating 1’s and 0’s</w:t>
      </w:r>
      <w:r>
        <w:t xml:space="preserve">. The channel used is “TDLA30ns” with </w:t>
      </w:r>
      <m:oMath>
        <m:r>
          <w:rPr>
            <w:rFonts w:ascii="Cambria Math" w:hAnsi="Cambria Math"/>
          </w:rPr>
          <m:t>1.92</m:t>
        </m:r>
        <m:r>
          <m:rPr>
            <m:sty m:val="p"/>
          </m:rPr>
          <w:rPr>
            <w:rFonts w:ascii="Cambria Math" w:hAnsi="Cambria Math"/>
          </w:rPr>
          <m:t>MHz</m:t>
        </m:r>
      </m:oMath>
      <w:r>
        <w:rPr>
          <w:iCs/>
        </w:rPr>
        <w:t xml:space="preserve"> transmission BW and </w:t>
      </w:r>
      <m:oMath>
        <m:r>
          <w:rPr>
            <w:rFonts w:ascii="Cambria Math" w:hAnsi="Cambria Math"/>
          </w:rPr>
          <m:t>2.08</m:t>
        </m:r>
        <m:r>
          <m:rPr>
            <m:sty m:val="p"/>
          </m:rPr>
          <w:rPr>
            <w:rFonts w:ascii="Cambria Math" w:hAnsi="Cambria Math"/>
          </w:rPr>
          <m:t>MHz</m:t>
        </m:r>
      </m:oMath>
      <w:r>
        <w:t xml:space="preserve"> occupied BW and sampling rate of the AIoT device. The comparison is drawn with sampling offsets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 xml:space="preserve">ppm and at SNR of </w:t>
      </w:r>
      <m:oMath>
        <m:r>
          <w:rPr>
            <w:rFonts w:ascii="Cambria Math" w:hAnsi="Cambria Math"/>
          </w:rPr>
          <m:t>{10,20}</m:t>
        </m:r>
      </m:oMath>
      <w:r>
        <w:t>dB.</w:t>
      </w:r>
    </w:p>
    <w:tbl>
      <w:tblPr>
        <w:tblStyle w:val="TableGrid"/>
        <w:tblW w:w="9688" w:type="dxa"/>
        <w:tblLook w:val="04A0" w:firstRow="1" w:lastRow="0" w:firstColumn="1" w:lastColumn="0" w:noHBand="0" w:noVBand="1"/>
      </w:tblPr>
      <w:tblGrid>
        <w:gridCol w:w="5022"/>
        <w:gridCol w:w="4940"/>
      </w:tblGrid>
      <w:tr w:rsidR="00C4760F" w:rsidRPr="00FB0CE3" w14:paraId="5DEF99A9" w14:textId="77777777" w:rsidTr="00B87106">
        <w:trPr>
          <w:trHeight w:val="3822"/>
        </w:trPr>
        <w:tc>
          <w:tcPr>
            <w:tcW w:w="4839" w:type="dxa"/>
          </w:tcPr>
          <w:p w14:paraId="27181E76" w14:textId="7B7971AF" w:rsidR="00F1725D" w:rsidRPr="001F451B" w:rsidRDefault="00C4760F" w:rsidP="0080672C">
            <w:pPr>
              <w:keepNext/>
              <w:jc w:val="center"/>
              <w:rPr>
                <w:b/>
                <w:bCs/>
                <w:sz w:val="16"/>
                <w:szCs w:val="16"/>
              </w:rPr>
            </w:pPr>
            <w:r w:rsidRPr="00C4760F">
              <w:rPr>
                <w:b/>
                <w:bCs/>
                <w:noProof/>
                <w:sz w:val="16"/>
                <w:szCs w:val="16"/>
              </w:rPr>
              <w:drawing>
                <wp:inline distT="0" distB="0" distL="0" distR="0" wp14:anchorId="2C67CECB" wp14:editId="528D31D4">
                  <wp:extent cx="3096916" cy="2517140"/>
                  <wp:effectExtent l="0" t="0" r="8255" b="0"/>
                  <wp:docPr id="59213935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9">
                            <a:extLst>
                              <a:ext uri="{28A0092B-C50C-407E-A947-70E740481C1C}">
                                <a14:useLocalDpi xmlns:a14="http://schemas.microsoft.com/office/drawing/2010/main" val="0"/>
                              </a:ext>
                            </a:extLst>
                          </a:blip>
                          <a:srcRect l="8207" t="4818" r="8862" b="5246"/>
                          <a:stretch/>
                        </pic:blipFill>
                        <pic:spPr bwMode="auto">
                          <a:xfrm>
                            <a:off x="0" y="0"/>
                            <a:ext cx="3104718" cy="2523481"/>
                          </a:xfrm>
                          <a:prstGeom prst="rect">
                            <a:avLst/>
                          </a:prstGeom>
                          <a:noFill/>
                          <a:ln>
                            <a:noFill/>
                          </a:ln>
                          <a:extLst>
                            <a:ext uri="{53640926-AAD7-44D8-BBD7-CCE9431645EC}">
                              <a14:shadowObscured xmlns:a14="http://schemas.microsoft.com/office/drawing/2010/main"/>
                            </a:ext>
                          </a:extLst>
                        </pic:spPr>
                      </pic:pic>
                    </a:graphicData>
                  </a:graphic>
                </wp:inline>
              </w:drawing>
            </w:r>
            <w:r w:rsidRPr="00C4760F" w:rsidDel="00B87106">
              <w:rPr>
                <w:b/>
                <w:bCs/>
                <w:sz w:val="16"/>
                <w:szCs w:val="16"/>
              </w:rPr>
              <w:t xml:space="preserve"> </w:t>
            </w:r>
            <w:r w:rsidR="00F1725D" w:rsidRPr="001F451B">
              <w:rPr>
                <w:b/>
                <w:bCs/>
                <w:sz w:val="16"/>
                <w:szCs w:val="16"/>
              </w:rPr>
              <w:t xml:space="preserve">(a) </w:t>
            </w:r>
            <w:r w:rsidR="008B65C2">
              <w:rPr>
                <w:b/>
                <w:bCs/>
                <w:sz w:val="16"/>
                <w:szCs w:val="16"/>
              </w:rPr>
              <w:t xml:space="preserve">Residual timing error after </w:t>
            </w:r>
            <w:r w:rsidR="008B65C2">
              <w:rPr>
                <w:sz w:val="16"/>
                <w:szCs w:val="16"/>
              </w:rPr>
              <w:t>CAP detection</w:t>
            </w:r>
            <w:r w:rsidR="008B65C2" w:rsidRPr="009378E5">
              <w:rPr>
                <w:sz w:val="16"/>
                <w:szCs w:val="16"/>
              </w:rPr>
              <w:t xml:space="preserve"> @</w:t>
            </w:r>
            <w:r>
              <w:rPr>
                <w:sz w:val="16"/>
                <w:szCs w:val="16"/>
              </w:rPr>
              <w:t>10dB SNR</w:t>
            </w:r>
          </w:p>
        </w:tc>
        <w:tc>
          <w:tcPr>
            <w:tcW w:w="4849" w:type="dxa"/>
          </w:tcPr>
          <w:p w14:paraId="63556424" w14:textId="3D95CC86" w:rsidR="00F1725D" w:rsidRPr="001F451B" w:rsidRDefault="00C4760F" w:rsidP="00705130">
            <w:pPr>
              <w:keepNext/>
              <w:spacing w:after="0"/>
              <w:jc w:val="center"/>
              <w:rPr>
                <w:b/>
                <w:bCs/>
                <w:sz w:val="16"/>
                <w:szCs w:val="16"/>
              </w:rPr>
            </w:pPr>
            <w:r w:rsidRPr="00C4760F">
              <w:rPr>
                <w:b/>
                <w:bCs/>
                <w:noProof/>
                <w:sz w:val="16"/>
                <w:szCs w:val="16"/>
              </w:rPr>
              <w:drawing>
                <wp:inline distT="0" distB="0" distL="0" distR="0" wp14:anchorId="424A5F6F" wp14:editId="3A3C0E99">
                  <wp:extent cx="3052562" cy="2517274"/>
                  <wp:effectExtent l="0" t="0" r="0" b="0"/>
                  <wp:docPr id="38499515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20">
                            <a:extLst>
                              <a:ext uri="{28A0092B-C50C-407E-A947-70E740481C1C}">
                                <a14:useLocalDpi xmlns:a14="http://schemas.microsoft.com/office/drawing/2010/main" val="0"/>
                              </a:ext>
                            </a:extLst>
                          </a:blip>
                          <a:srcRect l="8863" t="4646" r="8859" b="5341"/>
                          <a:stretch/>
                        </pic:blipFill>
                        <pic:spPr bwMode="auto">
                          <a:xfrm>
                            <a:off x="0" y="0"/>
                            <a:ext cx="3060020" cy="2523424"/>
                          </a:xfrm>
                          <a:prstGeom prst="rect">
                            <a:avLst/>
                          </a:prstGeom>
                          <a:noFill/>
                          <a:ln>
                            <a:noFill/>
                          </a:ln>
                          <a:extLst>
                            <a:ext uri="{53640926-AAD7-44D8-BBD7-CCE9431645EC}">
                              <a14:shadowObscured xmlns:a14="http://schemas.microsoft.com/office/drawing/2010/main"/>
                            </a:ext>
                          </a:extLst>
                        </pic:spPr>
                      </pic:pic>
                    </a:graphicData>
                  </a:graphic>
                </wp:inline>
              </w:drawing>
            </w:r>
            <w:r w:rsidR="00F1725D" w:rsidRPr="001F451B">
              <w:rPr>
                <w:b/>
                <w:bCs/>
                <w:sz w:val="16"/>
                <w:szCs w:val="16"/>
              </w:rPr>
              <w:t xml:space="preserve">(b) </w:t>
            </w:r>
            <w:r w:rsidR="008B65C2">
              <w:rPr>
                <w:b/>
                <w:bCs/>
                <w:sz w:val="16"/>
                <w:szCs w:val="16"/>
              </w:rPr>
              <w:t xml:space="preserve">Residual timing error after </w:t>
            </w:r>
            <w:r w:rsidR="008B65C2">
              <w:rPr>
                <w:sz w:val="16"/>
                <w:szCs w:val="16"/>
              </w:rPr>
              <w:t>CAP detection</w:t>
            </w:r>
            <w:r w:rsidR="008B65C2" w:rsidRPr="009378E5">
              <w:rPr>
                <w:sz w:val="16"/>
                <w:szCs w:val="16"/>
              </w:rPr>
              <w:t xml:space="preserve"> @</w:t>
            </w:r>
            <w:r>
              <w:rPr>
                <w:sz w:val="16"/>
                <w:szCs w:val="16"/>
              </w:rPr>
              <w:t>20dB SNR</w:t>
            </w:r>
          </w:p>
        </w:tc>
      </w:tr>
    </w:tbl>
    <w:p w14:paraId="4BE6C767" w14:textId="20E9E62C" w:rsidR="00F1725D" w:rsidRDefault="00705130" w:rsidP="00705130">
      <w:pPr>
        <w:pStyle w:val="Caption"/>
        <w:jc w:val="center"/>
      </w:pPr>
      <w:bookmarkStart w:id="105" w:name="_Ref189821652"/>
      <w:r>
        <w:t xml:space="preserve">Fig. </w:t>
      </w:r>
      <w:r>
        <w:fldChar w:fldCharType="begin"/>
      </w:r>
      <w:r>
        <w:instrText xml:space="preserve"> SEQ Fig. \* ARABIC </w:instrText>
      </w:r>
      <w:r>
        <w:fldChar w:fldCharType="separate"/>
      </w:r>
      <w:r w:rsidR="00213488">
        <w:rPr>
          <w:noProof/>
        </w:rPr>
        <w:t>7</w:t>
      </w:r>
      <w:r>
        <w:fldChar w:fldCharType="end"/>
      </w:r>
      <w:bookmarkEnd w:id="105"/>
      <w:r>
        <w:t xml:space="preserve"> </w:t>
      </w:r>
      <w:r w:rsidR="00B87106">
        <w:t xml:space="preserve">Residual timing estimation under varying </w:t>
      </w:r>
      <w:r w:rsidRPr="003D4DA5">
        <w:t>SFO</w:t>
      </w:r>
      <w:r w:rsidR="00B87106">
        <w:t>, M, and preamble length in TDL-A 30ns.</w:t>
      </w:r>
    </w:p>
    <w:p w14:paraId="2C7C14B4" w14:textId="049B4CE5" w:rsidR="001005B5" w:rsidRDefault="00705130" w:rsidP="001005B5">
      <w:r>
        <w:fldChar w:fldCharType="begin"/>
      </w:r>
      <w:r>
        <w:instrText xml:space="preserve"> REF _Ref189821652 \h </w:instrText>
      </w:r>
      <w:r>
        <w:fldChar w:fldCharType="separate"/>
      </w:r>
      <w:r w:rsidR="00213488">
        <w:t xml:space="preserve">Fig. </w:t>
      </w:r>
      <w:r w:rsidR="00213488">
        <w:rPr>
          <w:noProof/>
        </w:rPr>
        <w:t>7</w:t>
      </w:r>
      <w:r>
        <w:fldChar w:fldCharType="end"/>
      </w:r>
      <w:r w:rsidR="001005B5">
        <w:t xml:space="preserve"> illustrates </w:t>
      </w:r>
      <m:oMath>
        <m:r>
          <w:rPr>
            <w:rFonts w:ascii="Cambria Math" w:hAnsi="Cambria Math"/>
          </w:rPr>
          <m:t xml:space="preserve">90 </m:t>
        </m:r>
      </m:oMath>
      <w:r w:rsidR="001005B5">
        <w:t xml:space="preserve">percentile timing estimation accuracy against the preamble length, OOK chip rate </w:t>
      </w:r>
      <m:oMath>
        <m:r>
          <w:rPr>
            <w:rFonts w:ascii="Cambria Math" w:hAnsi="Cambria Math"/>
          </w:rPr>
          <m:t>M∈{8,12,18,24}</m:t>
        </m:r>
      </m:oMath>
      <w:r w:rsidR="001005B5">
        <w:t xml:space="preserve">, and </w:t>
      </w:r>
      <w:r w:rsidR="00E86139">
        <w:t xml:space="preserve">with </w:t>
      </w:r>
      <w:r w:rsidR="001005B5">
        <w:t>sampling offsets</w:t>
      </w:r>
      <w:r w:rsidR="00E86139">
        <w:t xml:space="preserve"> of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E86139">
        <w:t xml:space="preserve">ppm and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00E86139">
        <w:t>ppm, respectively</w:t>
      </w:r>
      <w:r w:rsidR="001005B5">
        <w:t xml:space="preserve">. </w:t>
      </w:r>
      <w:r w:rsidR="00C917FE">
        <w:t>As the detection is only based on the edge transition and identifying the pulse width from the</w:t>
      </w:r>
    </w:p>
    <w:p w14:paraId="29A9A7C2" w14:textId="189B47A1" w:rsidR="00991F84" w:rsidRDefault="001005B5" w:rsidP="00226328">
      <w:r>
        <w:t xml:space="preserve">On the contrary, when the SFO is high, i.e., </w:t>
      </w:r>
      <m:oMath>
        <m:r>
          <w:rPr>
            <w:rFonts w:ascii="Cambria Math" w:hAnsi="Cambria Math"/>
          </w:rPr>
          <m:t>≈100000</m:t>
        </m:r>
      </m:oMath>
      <w:r>
        <w:t xml:space="preserve">ppm, the accuracy of estimating timing offset degrades with the increase in the preamble sequence length. This is due to the drift experienced over time, which is quite evident with lower </w:t>
      </w:r>
      <m:oMath>
        <m:r>
          <w:rPr>
            <w:rFonts w:ascii="Cambria Math" w:hAnsi="Cambria Math"/>
          </w:rPr>
          <m:t>M={1,2}</m:t>
        </m:r>
      </m:oMath>
      <w:r>
        <w:t xml:space="preserve"> than with higher </w:t>
      </w:r>
      <m:oMath>
        <m:r>
          <w:rPr>
            <w:rFonts w:ascii="Cambria Math" w:hAnsi="Cambria Math"/>
          </w:rPr>
          <m:t>M</m:t>
        </m:r>
      </m:oMath>
      <w:r>
        <w:t xml:space="preserve"> values. Thus, the preamble sequence length should be designed by considering both OOK </w:t>
      </w:r>
      <m:oMath>
        <m:r>
          <w:rPr>
            <w:rFonts w:ascii="Cambria Math" w:hAnsi="Cambria Math"/>
          </w:rPr>
          <m:t>M</m:t>
        </m:r>
      </m:oMath>
      <w:r>
        <w:t xml:space="preserve"> value and the minimum SFO that must be supported by the sequence design.</w:t>
      </w:r>
    </w:p>
    <w:tbl>
      <w:tblPr>
        <w:tblStyle w:val="TableGrid"/>
        <w:tblW w:w="0" w:type="auto"/>
        <w:tblLook w:val="04A0" w:firstRow="1" w:lastRow="0" w:firstColumn="1" w:lastColumn="0" w:noHBand="0" w:noVBand="1"/>
      </w:tblPr>
      <w:tblGrid>
        <w:gridCol w:w="5059"/>
        <w:gridCol w:w="4553"/>
      </w:tblGrid>
      <w:tr w:rsidR="00B85C02" w:rsidRPr="00B85C02" w14:paraId="0FF20D0C" w14:textId="77777777" w:rsidTr="00CA0840">
        <w:trPr>
          <w:trHeight w:val="3601"/>
        </w:trPr>
        <w:tc>
          <w:tcPr>
            <w:tcW w:w="4865" w:type="dxa"/>
          </w:tcPr>
          <w:p w14:paraId="2DA1EE66" w14:textId="2A460FAC" w:rsidR="00991F84" w:rsidRPr="00CA0840" w:rsidRDefault="00991F84" w:rsidP="00CA0840">
            <w:pPr>
              <w:jc w:val="center"/>
              <w:rPr>
                <w:sz w:val="16"/>
                <w:szCs w:val="16"/>
              </w:rPr>
            </w:pPr>
            <w:r w:rsidRPr="00CA0840">
              <w:rPr>
                <w:noProof/>
                <w:sz w:val="16"/>
                <w:szCs w:val="16"/>
              </w:rPr>
              <w:drawing>
                <wp:inline distT="0" distB="0" distL="0" distR="0" wp14:anchorId="5C397AC5" wp14:editId="06276D62">
                  <wp:extent cx="3075473" cy="2075543"/>
                  <wp:effectExtent l="0" t="0" r="0" b="1270"/>
                  <wp:docPr id="51767327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a:extLst>
                              <a:ext uri="{28A0092B-C50C-407E-A947-70E740481C1C}">
                                <a14:useLocalDpi xmlns:a14="http://schemas.microsoft.com/office/drawing/2010/main" val="0"/>
                              </a:ext>
                            </a:extLst>
                          </a:blip>
                          <a:srcRect l="6580" t="4070" r="8944" b="4053"/>
                          <a:stretch/>
                        </pic:blipFill>
                        <pic:spPr bwMode="auto">
                          <a:xfrm>
                            <a:off x="0" y="0"/>
                            <a:ext cx="3089992" cy="2085342"/>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(a) Impact of transmission BW on the pulse shape</w:t>
            </w:r>
          </w:p>
        </w:tc>
        <w:tc>
          <w:tcPr>
            <w:tcW w:w="4553" w:type="dxa"/>
          </w:tcPr>
          <w:p w14:paraId="38437BD3" w14:textId="5182C5F1" w:rsidR="00991F84" w:rsidRPr="00CA0840" w:rsidRDefault="00B85C02" w:rsidP="00CA0840">
            <w:pPr>
              <w:keepNext/>
              <w:jc w:val="center"/>
              <w:rPr>
                <w:sz w:val="16"/>
                <w:szCs w:val="16"/>
              </w:rPr>
            </w:pPr>
            <w:r w:rsidRPr="00CA0840">
              <w:rPr>
                <w:noProof/>
                <w:sz w:val="16"/>
                <w:szCs w:val="16"/>
              </w:rPr>
              <w:drawing>
                <wp:inline distT="0" distB="0" distL="0" distR="0" wp14:anchorId="6FE59BF4" wp14:editId="3B34B039">
                  <wp:extent cx="2738130" cy="2075180"/>
                  <wp:effectExtent l="0" t="0" r="5080" b="1270"/>
                  <wp:docPr id="6859020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2">
                            <a:extLst>
                              <a:ext uri="{28A0092B-C50C-407E-A947-70E740481C1C}">
                                <a14:useLocalDpi xmlns:a14="http://schemas.microsoft.com/office/drawing/2010/main" val="0"/>
                              </a:ext>
                            </a:extLst>
                          </a:blip>
                          <a:srcRect l="5505" t="3464" r="7628" b="3339"/>
                          <a:stretch/>
                        </pic:blipFill>
                        <pic:spPr bwMode="auto">
                          <a:xfrm>
                            <a:off x="0" y="0"/>
                            <a:ext cx="2752445" cy="2086029"/>
                          </a:xfrm>
                          <a:prstGeom prst="rect">
                            <a:avLst/>
                          </a:prstGeom>
                          <a:noFill/>
                          <a:ln>
                            <a:noFill/>
                          </a:ln>
                          <a:extLst>
                            <a:ext uri="{53640926-AAD7-44D8-BBD7-CCE9431645EC}">
                              <a14:shadowObscured xmlns:a14="http://schemas.microsoft.com/office/drawing/2010/main"/>
                            </a:ext>
                          </a:extLst>
                        </pic:spPr>
                      </pic:pic>
                    </a:graphicData>
                  </a:graphic>
                </wp:inline>
              </w:drawing>
            </w:r>
            <w:r w:rsidRPr="00CA0840">
              <w:rPr>
                <w:sz w:val="16"/>
                <w:szCs w:val="16"/>
              </w:rPr>
              <w:t>(b) Impact of SFO on the pulse width and edges</w:t>
            </w:r>
          </w:p>
        </w:tc>
      </w:tr>
    </w:tbl>
    <w:p w14:paraId="0E572843" w14:textId="2BFB786D" w:rsidR="00991F84" w:rsidRPr="001005B5" w:rsidRDefault="00B85C02" w:rsidP="00CA0840">
      <w:pPr>
        <w:pStyle w:val="Caption"/>
        <w:jc w:val="center"/>
      </w:pPr>
      <w:r>
        <w:t xml:space="preserve">Fig. </w:t>
      </w:r>
      <w:r>
        <w:fldChar w:fldCharType="begin"/>
      </w:r>
      <w:r>
        <w:instrText xml:space="preserve"> SEQ Fig. \* ARABIC </w:instrText>
      </w:r>
      <w:r>
        <w:fldChar w:fldCharType="separate"/>
      </w:r>
      <w:r w:rsidR="00213488">
        <w:rPr>
          <w:noProof/>
        </w:rPr>
        <w:t>8</w:t>
      </w:r>
      <w:r>
        <w:fldChar w:fldCharType="end"/>
      </w:r>
      <w:r>
        <w:t xml:space="preserve"> Factors impacting CAP detection accuracy.</w:t>
      </w:r>
    </w:p>
    <w:p w14:paraId="6F7CA08B" w14:textId="77777777" w:rsidR="00F1725D" w:rsidRPr="001B2FB1" w:rsidRDefault="00F1725D" w:rsidP="00F1725D">
      <w:pPr>
        <w:pStyle w:val="Observation"/>
        <w:rPr>
          <w:lang w:eastAsia="en-GB"/>
        </w:rPr>
      </w:pPr>
      <w:bookmarkStart w:id="106" w:name="_Toc181961973"/>
      <w:bookmarkStart w:id="107" w:name="_Toc189822529"/>
      <w:bookmarkStart w:id="108" w:name="_Toc189856909"/>
      <w:bookmarkStart w:id="109" w:name="_Toc189863377"/>
      <w:bookmarkStart w:id="110" w:name="_Toc192854922"/>
      <w:bookmarkStart w:id="111" w:name="_Toc192855006"/>
      <w:bookmarkStart w:id="112" w:name="_Toc193974096"/>
      <w:bookmarkStart w:id="113" w:name="_Toc194091949"/>
      <w:bookmarkStart w:id="114" w:name="_Toc194091970"/>
      <w:bookmarkStart w:id="115" w:name="_Toc194091991"/>
      <w:bookmarkStart w:id="116" w:name="_Toc194092012"/>
      <w:bookmarkStart w:id="117" w:name="_Toc194092224"/>
      <w:r>
        <w:t xml:space="preserve">Use of </w:t>
      </w:r>
      <m:oMath>
        <m:r>
          <w:rPr>
            <w:rFonts w:ascii="Cambria Math" w:hAnsi="Cambria Math"/>
          </w:rPr>
          <m:t>M≥4</m:t>
        </m:r>
      </m:oMath>
      <w:r>
        <w:t xml:space="preserve"> provides better timing estimation accuracy even in the presence of SFO as the sequence length spans only over a shorter duration.</w:t>
      </w:r>
      <w:bookmarkEnd w:id="106"/>
      <w:bookmarkEnd w:id="107"/>
      <w:bookmarkEnd w:id="108"/>
      <w:bookmarkEnd w:id="109"/>
      <w:bookmarkEnd w:id="110"/>
      <w:bookmarkEnd w:id="111"/>
      <w:bookmarkEnd w:id="112"/>
      <w:bookmarkEnd w:id="113"/>
      <w:bookmarkEnd w:id="114"/>
      <w:bookmarkEnd w:id="115"/>
      <w:bookmarkEnd w:id="116"/>
      <w:bookmarkEnd w:id="117"/>
      <w:r>
        <w:t xml:space="preserve"> </w:t>
      </w:r>
    </w:p>
    <w:p w14:paraId="1B27E471" w14:textId="77777777" w:rsidR="00F1725D" w:rsidRPr="001B2FB1" w:rsidRDefault="00F1725D" w:rsidP="00F1725D">
      <w:pPr>
        <w:pStyle w:val="Observation"/>
        <w:rPr>
          <w:lang w:eastAsia="en-GB"/>
        </w:rPr>
      </w:pPr>
      <w:bookmarkStart w:id="118" w:name="_Toc181961974"/>
      <w:bookmarkStart w:id="119" w:name="_Toc189822530"/>
      <w:bookmarkStart w:id="120" w:name="_Toc189856910"/>
      <w:bookmarkStart w:id="121" w:name="_Toc189863378"/>
      <w:bookmarkStart w:id="122" w:name="_Toc192854923"/>
      <w:bookmarkStart w:id="123" w:name="_Toc192855007"/>
      <w:bookmarkStart w:id="124" w:name="_Toc193974097"/>
      <w:bookmarkStart w:id="125" w:name="_Toc194091950"/>
      <w:bookmarkStart w:id="126" w:name="_Toc194091971"/>
      <w:bookmarkStart w:id="127" w:name="_Toc194091992"/>
      <w:bookmarkStart w:id="128" w:name="_Toc194092013"/>
      <w:bookmarkStart w:id="129" w:name="_Toc194092225"/>
      <w:r>
        <w:t>The length of preamble sequence must be decided considering coverage, timing estimation accuracy, and the robustness against SFO.</w:t>
      </w:r>
      <w:bookmarkEnd w:id="118"/>
      <w:bookmarkEnd w:id="119"/>
      <w:bookmarkEnd w:id="120"/>
      <w:bookmarkEnd w:id="121"/>
      <w:bookmarkEnd w:id="122"/>
      <w:bookmarkEnd w:id="123"/>
      <w:bookmarkEnd w:id="124"/>
      <w:bookmarkEnd w:id="125"/>
      <w:bookmarkEnd w:id="126"/>
      <w:bookmarkEnd w:id="127"/>
      <w:bookmarkEnd w:id="128"/>
      <w:bookmarkEnd w:id="129"/>
    </w:p>
    <w:p w14:paraId="647384E9" w14:textId="2200D5A0" w:rsidR="00F1725D" w:rsidRDefault="00F1725D" w:rsidP="00F1725D">
      <w:pPr>
        <w:pStyle w:val="Proposal"/>
      </w:pPr>
      <w:bookmarkStart w:id="130" w:name="_Toc180742266"/>
      <w:bookmarkStart w:id="131" w:name="_Toc193974159"/>
      <w:bookmarkStart w:id="132" w:name="_Toc194092027"/>
      <w:bookmarkStart w:id="133" w:name="_Toc194092239"/>
      <w:r>
        <w:t>RAN1 should consider</w:t>
      </w:r>
      <w:r w:rsidR="00B76ACE">
        <w:t xml:space="preserve"> a </w:t>
      </w:r>
      <w:r>
        <w:t>preamble sequence of length</w:t>
      </w:r>
      <w:r w:rsidR="00B76ACE">
        <w:t xml:space="preserve"> at least 32 to ensure reliable detection and to lower FAR</w:t>
      </w:r>
      <w:r>
        <w:t>.</w:t>
      </w:r>
      <w:bookmarkEnd w:id="130"/>
      <w:bookmarkEnd w:id="131"/>
      <w:bookmarkEnd w:id="132"/>
      <w:bookmarkEnd w:id="133"/>
    </w:p>
    <w:p w14:paraId="2ECB08DE" w14:textId="15101592" w:rsidR="000C1128" w:rsidRDefault="000C1128" w:rsidP="000C1128">
      <w:pPr>
        <w:pStyle w:val="Proposal"/>
      </w:pPr>
      <w:bookmarkStart w:id="134" w:name="_Toc193974160"/>
      <w:bookmarkStart w:id="135" w:name="_Toc194092028"/>
      <w:bookmarkStart w:id="136" w:name="_Toc194092240"/>
      <w:bookmarkStart w:id="137" w:name="_Toc180742267"/>
      <w:r>
        <w:t>Consider fixed transmission duration irrespective of the value of M, i.e., option 2 is preferrable</w:t>
      </w:r>
      <w:r w:rsidR="00360BEF">
        <w:t>, i.e., the sequence length will scale by the value of M.</w:t>
      </w:r>
      <w:bookmarkEnd w:id="134"/>
      <w:bookmarkEnd w:id="135"/>
      <w:bookmarkEnd w:id="136"/>
    </w:p>
    <w:bookmarkEnd w:id="137"/>
    <w:p w14:paraId="3986B2E1" w14:textId="77777777" w:rsidR="00F1725D" w:rsidRDefault="00F1725D" w:rsidP="00F1725D">
      <w:r>
        <w:t>The use of preamble to estimate sampling frequency requires multiple preamble correlations and calculating the timing drift at each correlation attempts. However, using a single preamble to determine the sampling offset may not be efficient as the drift observed over a smaller duration cannot provide robust estimate of the sampling offset.</w:t>
      </w:r>
    </w:p>
    <w:p w14:paraId="3B7AC341" w14:textId="412501DE" w:rsidR="00746A5F" w:rsidRPr="00CA0840" w:rsidRDefault="00746A5F" w:rsidP="00CA0840">
      <w:pPr>
        <w:pStyle w:val="Proposal"/>
        <w:numPr>
          <w:ilvl w:val="0"/>
          <w:numId w:val="0"/>
        </w:numPr>
        <w:rPr>
          <w:i w:val="0"/>
          <w:iCs/>
        </w:rPr>
      </w:pPr>
    </w:p>
    <w:p w14:paraId="03F64246" w14:textId="6AA0599D" w:rsidR="00087977" w:rsidRDefault="00087977" w:rsidP="00087977">
      <w:pPr>
        <w:pStyle w:val="Heading3"/>
        <w:rPr>
          <w:lang w:val="en-US"/>
        </w:rPr>
      </w:pPr>
      <w:r>
        <w:rPr>
          <w:lang w:val="en-US"/>
        </w:rPr>
        <w:t>Midamble</w:t>
      </w:r>
    </w:p>
    <w:p w14:paraId="566DABD6" w14:textId="77777777" w:rsidR="00F1725D" w:rsidRDefault="00F1725D" w:rsidP="00F1725D">
      <w:r w:rsidRPr="001B2FB1">
        <w:t xml:space="preserve">RAN1 also discussed the need of a midamble in R2D signal for ensuring that the device remains synchronized with the reader (activator). It is worth noting that the AIoT transmission uses low data rate and may last only for a shorter period. Therefore, impact of sampling frequency 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Pr="001B2FB1">
        <w:t>ppm, may not</w:t>
      </w:r>
      <w:r>
        <w:t xml:space="preserve"> severely</w:t>
      </w:r>
      <w:r w:rsidRPr="001B2FB1">
        <w:t xml:space="preserve"> degrade the detectability of AIoT device. </w:t>
      </w:r>
    </w:p>
    <w:p w14:paraId="486616CB" w14:textId="77777777" w:rsidR="00F1725D" w:rsidRDefault="00F1725D" w:rsidP="00F1725D">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in each SINR range</w:t>
      </w:r>
      <w:r>
        <w:t xml:space="preserve">) and ease the reader in performing the CW interference prior to detection. </w:t>
      </w:r>
    </w:p>
    <w:p w14:paraId="0F8552B9" w14:textId="77777777" w:rsidR="00F1725D" w:rsidRDefault="00F1725D" w:rsidP="00F1725D">
      <w:pPr>
        <w:pStyle w:val="Observation"/>
      </w:pPr>
      <w:bookmarkStart w:id="138" w:name="_Toc181961977"/>
      <w:bookmarkStart w:id="139" w:name="_Toc189822532"/>
      <w:bookmarkStart w:id="140" w:name="_Toc189856912"/>
      <w:bookmarkStart w:id="141" w:name="_Toc189863380"/>
      <w:bookmarkStart w:id="142" w:name="_Toc192854925"/>
      <w:bookmarkStart w:id="143" w:name="_Toc192855009"/>
      <w:bookmarkStart w:id="144" w:name="_Toc193974098"/>
      <w:bookmarkStart w:id="145" w:name="_Toc194091951"/>
      <w:bookmarkStart w:id="146" w:name="_Toc194091972"/>
      <w:bookmarkStart w:id="147" w:name="_Toc194091993"/>
      <w:bookmarkStart w:id="148" w:name="_Toc194092014"/>
      <w:bookmarkStart w:id="149" w:name="_Toc194092226"/>
      <w:r>
        <w:t>As the Manchester encoding is assumed for PRDCH payload, midamble may not be needed as Manchester coding itself is a self-synchronizing sequence.</w:t>
      </w:r>
      <w:bookmarkEnd w:id="138"/>
      <w:bookmarkEnd w:id="139"/>
      <w:bookmarkEnd w:id="140"/>
      <w:bookmarkEnd w:id="141"/>
      <w:bookmarkEnd w:id="142"/>
      <w:bookmarkEnd w:id="143"/>
      <w:bookmarkEnd w:id="144"/>
      <w:bookmarkEnd w:id="145"/>
      <w:bookmarkEnd w:id="146"/>
      <w:bookmarkEnd w:id="147"/>
      <w:bookmarkEnd w:id="148"/>
      <w:bookmarkEnd w:id="149"/>
    </w:p>
    <w:p w14:paraId="08C3490B" w14:textId="77777777" w:rsidR="00F1725D" w:rsidRPr="001B2FB1" w:rsidRDefault="00F1725D" w:rsidP="00F1725D">
      <w:r w:rsidRPr="001B2FB1">
        <w:t>Lastly, a postamble to end the R2D signal reception, was also discussed by many companies in the previous meeting. The use of postamble may not be needed if the length of each R2D transmission uses a fixed length or the size of the payload is indicated by other means, namely, a control signal or by using a unique preamble sequence. This has been captured by the FL summary in one of the proposals presented [1], which is as follows.</w:t>
      </w:r>
    </w:p>
    <w:tbl>
      <w:tblPr>
        <w:tblStyle w:val="TableGrid"/>
        <w:tblW w:w="0" w:type="auto"/>
        <w:tblLook w:val="04A0" w:firstRow="1" w:lastRow="0" w:firstColumn="1" w:lastColumn="0" w:noHBand="0" w:noVBand="1"/>
      </w:tblPr>
      <w:tblGrid>
        <w:gridCol w:w="9629"/>
      </w:tblGrid>
      <w:tr w:rsidR="00F1725D" w:rsidRPr="009E1705" w14:paraId="3A0E2118" w14:textId="77777777" w:rsidTr="0080672C">
        <w:tc>
          <w:tcPr>
            <w:tcW w:w="9629" w:type="dxa"/>
          </w:tcPr>
          <w:p w14:paraId="5F7B9793" w14:textId="77777777" w:rsidR="009E1705" w:rsidRPr="00CA0840" w:rsidRDefault="009E1705" w:rsidP="009E1705">
            <w:pPr>
              <w:rPr>
                <w:sz w:val="18"/>
                <w:szCs w:val="18"/>
              </w:rPr>
            </w:pPr>
            <w:r w:rsidRPr="00CA0840">
              <w:rPr>
                <w:sz w:val="18"/>
                <w:szCs w:val="18"/>
                <w:highlight w:val="green"/>
              </w:rPr>
              <w:t>Agreement</w:t>
            </w:r>
          </w:p>
          <w:p w14:paraId="400279F9" w14:textId="00876044" w:rsidR="00F1725D" w:rsidRPr="00CA0840" w:rsidRDefault="009E1705" w:rsidP="00CA0840">
            <w:pPr>
              <w:rPr>
                <w:sz w:val="18"/>
                <w:szCs w:val="18"/>
              </w:rPr>
            </w:pPr>
            <w:r w:rsidRPr="00CA0840">
              <w:rPr>
                <w:color w:val="000000" w:themeColor="text1"/>
                <w:sz w:val="18"/>
                <w:szCs w:val="18"/>
              </w:rPr>
              <w:t>R2D transmission does not include a midamble.</w:t>
            </w:r>
          </w:p>
        </w:tc>
      </w:tr>
    </w:tbl>
    <w:p w14:paraId="4B18752D" w14:textId="77777777" w:rsidR="00F1725D" w:rsidRPr="001B2FB1" w:rsidRDefault="00F1725D" w:rsidP="00F1725D">
      <w:pPr>
        <w:pStyle w:val="Observation"/>
      </w:pPr>
      <w:bookmarkStart w:id="150" w:name="_Toc181961978"/>
      <w:bookmarkStart w:id="151" w:name="_Toc189822533"/>
      <w:bookmarkStart w:id="152" w:name="_Toc189856913"/>
      <w:bookmarkStart w:id="153" w:name="_Toc189863381"/>
      <w:bookmarkStart w:id="154" w:name="_Toc192854926"/>
      <w:bookmarkStart w:id="155" w:name="_Toc192855010"/>
      <w:bookmarkStart w:id="156" w:name="_Toc193974099"/>
      <w:bookmarkStart w:id="157" w:name="_Toc194091952"/>
      <w:bookmarkStart w:id="158" w:name="_Toc194091973"/>
      <w:bookmarkStart w:id="159" w:name="_Toc194091994"/>
      <w:bookmarkStart w:id="160" w:name="_Toc194092015"/>
      <w:bookmarkStart w:id="161" w:name="_Toc194092227"/>
      <w:r w:rsidRPr="001B2FB1">
        <w:t>The use of midamble is needed to reacquire the timing synchronization for the device having large sampling offset, if the duration of the transmission lasts longer following the preamble.</w:t>
      </w:r>
      <w:bookmarkEnd w:id="150"/>
      <w:bookmarkEnd w:id="151"/>
      <w:bookmarkEnd w:id="152"/>
      <w:bookmarkEnd w:id="153"/>
      <w:bookmarkEnd w:id="154"/>
      <w:bookmarkEnd w:id="155"/>
      <w:bookmarkEnd w:id="156"/>
      <w:bookmarkEnd w:id="157"/>
      <w:bookmarkEnd w:id="158"/>
      <w:bookmarkEnd w:id="159"/>
      <w:bookmarkEnd w:id="160"/>
      <w:bookmarkEnd w:id="161"/>
    </w:p>
    <w:p w14:paraId="045428ED" w14:textId="77777777" w:rsidR="00F1725D" w:rsidRPr="001B2FB1" w:rsidRDefault="00F1725D" w:rsidP="00F1725D">
      <w:pPr>
        <w:pStyle w:val="Observation"/>
      </w:pPr>
      <w:bookmarkStart w:id="162" w:name="_Toc181961979"/>
      <w:bookmarkStart w:id="163" w:name="_Toc189822534"/>
      <w:bookmarkStart w:id="164" w:name="_Toc189856914"/>
      <w:bookmarkStart w:id="165" w:name="_Toc189863382"/>
      <w:bookmarkStart w:id="166" w:name="_Toc192854927"/>
      <w:bookmarkStart w:id="167" w:name="_Toc192855011"/>
      <w:bookmarkStart w:id="168" w:name="_Toc193974100"/>
      <w:bookmarkStart w:id="169" w:name="_Toc194091953"/>
      <w:bookmarkStart w:id="170" w:name="_Toc194091974"/>
      <w:bookmarkStart w:id="171" w:name="_Toc194091995"/>
      <w:bookmarkStart w:id="172" w:name="_Toc194092016"/>
      <w:bookmarkStart w:id="173" w:name="_Toc194092228"/>
      <w:r w:rsidRPr="001B2FB1">
        <w:t>Even with large sampling offset, midamble may not be needed if the payload length is short, since the initial timing alignment is carried out by the preamble sequence.</w:t>
      </w:r>
      <w:bookmarkEnd w:id="162"/>
      <w:bookmarkEnd w:id="163"/>
      <w:bookmarkEnd w:id="164"/>
      <w:bookmarkEnd w:id="165"/>
      <w:bookmarkEnd w:id="166"/>
      <w:bookmarkEnd w:id="167"/>
      <w:bookmarkEnd w:id="168"/>
      <w:bookmarkEnd w:id="169"/>
      <w:bookmarkEnd w:id="170"/>
      <w:bookmarkEnd w:id="171"/>
      <w:bookmarkEnd w:id="172"/>
      <w:bookmarkEnd w:id="173"/>
    </w:p>
    <w:p w14:paraId="2BB2BCF4" w14:textId="77777777" w:rsidR="00F1725D" w:rsidRPr="001B2FB1" w:rsidRDefault="00F1725D" w:rsidP="00F1725D">
      <w:pPr>
        <w:pStyle w:val="Observation"/>
      </w:pPr>
      <w:bookmarkStart w:id="174" w:name="_Toc181961980"/>
      <w:bookmarkStart w:id="175" w:name="_Toc189822535"/>
      <w:bookmarkStart w:id="176" w:name="_Toc189856915"/>
      <w:bookmarkStart w:id="177" w:name="_Toc189863383"/>
      <w:bookmarkStart w:id="178" w:name="_Toc192854928"/>
      <w:bookmarkStart w:id="179" w:name="_Toc192855012"/>
      <w:bookmarkStart w:id="180" w:name="_Toc193974101"/>
      <w:bookmarkStart w:id="181" w:name="_Toc194091954"/>
      <w:bookmarkStart w:id="182" w:name="_Toc194091975"/>
      <w:bookmarkStart w:id="183" w:name="_Toc194091996"/>
      <w:bookmarkStart w:id="184" w:name="_Toc194092017"/>
      <w:bookmarkStart w:id="185" w:name="_Toc194092229"/>
      <w:r w:rsidRPr="001B2FB1">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174"/>
      <w:bookmarkEnd w:id="175"/>
      <w:bookmarkEnd w:id="176"/>
      <w:bookmarkEnd w:id="177"/>
      <w:bookmarkEnd w:id="178"/>
      <w:bookmarkEnd w:id="179"/>
      <w:bookmarkEnd w:id="180"/>
      <w:bookmarkEnd w:id="181"/>
      <w:bookmarkEnd w:id="182"/>
      <w:bookmarkEnd w:id="183"/>
      <w:bookmarkEnd w:id="184"/>
      <w:bookmarkEnd w:id="185"/>
    </w:p>
    <w:p w14:paraId="0307A09B" w14:textId="156E65BE" w:rsidR="00F1725D" w:rsidRPr="00226328" w:rsidRDefault="00F1725D" w:rsidP="00E3531D">
      <w:pPr>
        <w:pStyle w:val="Proposal"/>
      </w:pPr>
      <w:bookmarkStart w:id="186" w:name="_Toc180742269"/>
      <w:bookmarkStart w:id="187" w:name="_Toc193974161"/>
      <w:bookmarkStart w:id="188" w:name="_Toc194092029"/>
      <w:bookmarkStart w:id="189" w:name="_Toc194092241"/>
      <w:r>
        <w:t xml:space="preserve">As Manchester encoding is considered for R2D transmission, the need for </w:t>
      </w:r>
      <w:r w:rsidR="00E3531D">
        <w:t>midamble</w:t>
      </w:r>
      <w:r>
        <w:t xml:space="preserve"> is not imperative</w:t>
      </w:r>
      <w:r w:rsidRPr="15F31DFD">
        <w:t>.</w:t>
      </w:r>
      <w:bookmarkEnd w:id="186"/>
      <w:bookmarkEnd w:id="187"/>
      <w:bookmarkEnd w:id="188"/>
      <w:bookmarkEnd w:id="189"/>
    </w:p>
    <w:p w14:paraId="12377206" w14:textId="77777777" w:rsidR="00114758" w:rsidRPr="007411D1" w:rsidRDefault="00114758" w:rsidP="00226328">
      <w:pPr>
        <w:pStyle w:val="Proposal"/>
        <w:numPr>
          <w:ilvl w:val="0"/>
          <w:numId w:val="0"/>
        </w:numPr>
        <w:ind w:left="1418" w:hanging="1418"/>
      </w:pPr>
    </w:p>
    <w:p w14:paraId="36C5542A" w14:textId="3D4A542B" w:rsidR="00087977" w:rsidRDefault="00087977">
      <w:pPr>
        <w:pStyle w:val="Heading3"/>
        <w:rPr>
          <w:lang w:val="en-US"/>
        </w:rPr>
      </w:pPr>
      <w:r>
        <w:rPr>
          <w:lang w:val="en-US"/>
        </w:rPr>
        <w:t>Postamble</w:t>
      </w:r>
    </w:p>
    <w:p w14:paraId="17055443" w14:textId="5284B99A" w:rsidR="008B6B1D" w:rsidRDefault="00611B98" w:rsidP="008B6B1D">
      <w:r>
        <w:t xml:space="preserve">The </w:t>
      </w:r>
      <w:r w:rsidR="008E2B7B">
        <w:t xml:space="preserve">postamble can be attached to the PRDCH transmission to improve the reliability of the </w:t>
      </w:r>
      <w:r w:rsidR="00373718">
        <w:t xml:space="preserve">estimation in case the sampling offset experienced by the device is </w:t>
      </w:r>
      <w:r w:rsidR="00BB0F07">
        <w:t xml:space="preserve">high. In such cases, the device can utilize the additional synchronization signal that is coming at the end of transmission to </w:t>
      </w:r>
      <w:r w:rsidR="009A794D">
        <w:t>estimate the sampling offset/drift experienced between the preamble and the postamble together with the message size to correct the sampling clock.</w:t>
      </w:r>
      <w:r w:rsidR="00C97313">
        <w:t xml:space="preserve"> However, if Manchester encoding is used as line code for PRDCH transmission, this becomes redundant and adds only to a</w:t>
      </w:r>
      <w:r w:rsidR="00C23D42">
        <w:t>n overhead with marginal performance improvement.</w:t>
      </w:r>
    </w:p>
    <w:p w14:paraId="4AF71B87" w14:textId="6484C081" w:rsidR="00F309F6" w:rsidRDefault="00F309F6" w:rsidP="00F309F6">
      <w:pPr>
        <w:pStyle w:val="Observation"/>
      </w:pPr>
      <w:bookmarkStart w:id="190" w:name="_Toc189822536"/>
      <w:bookmarkStart w:id="191" w:name="_Toc189856916"/>
      <w:bookmarkStart w:id="192" w:name="_Toc189863384"/>
      <w:bookmarkStart w:id="193" w:name="_Toc192854929"/>
      <w:bookmarkStart w:id="194" w:name="_Toc192855013"/>
      <w:bookmarkStart w:id="195" w:name="_Toc193974102"/>
      <w:bookmarkStart w:id="196" w:name="_Toc194091955"/>
      <w:bookmarkStart w:id="197" w:name="_Toc194091976"/>
      <w:bookmarkStart w:id="198" w:name="_Toc194091997"/>
      <w:bookmarkStart w:id="199" w:name="_Toc194092018"/>
      <w:bookmarkStart w:id="200" w:name="_Toc194092230"/>
      <w:r>
        <w:t xml:space="preserve">Using postamble and preamble together with the length of PRDCH transmission, </w:t>
      </w:r>
      <w:r w:rsidR="00526905">
        <w:t>an AIoT device can determine the sampling offset/drift experienced</w:t>
      </w:r>
      <w:r w:rsidR="00C23D42">
        <w:t>.</w:t>
      </w:r>
      <w:bookmarkEnd w:id="190"/>
      <w:bookmarkEnd w:id="191"/>
      <w:bookmarkEnd w:id="192"/>
      <w:bookmarkEnd w:id="193"/>
      <w:bookmarkEnd w:id="194"/>
      <w:bookmarkEnd w:id="195"/>
      <w:bookmarkEnd w:id="196"/>
      <w:bookmarkEnd w:id="197"/>
      <w:bookmarkEnd w:id="198"/>
      <w:bookmarkEnd w:id="199"/>
      <w:bookmarkEnd w:id="200"/>
    </w:p>
    <w:p w14:paraId="05BEDD39" w14:textId="61C4950C" w:rsidR="00526905" w:rsidRDefault="00526905" w:rsidP="00526905">
      <w:r>
        <w:t xml:space="preserve">On the contrary, </w:t>
      </w:r>
      <w:r w:rsidR="001840CF">
        <w:t xml:space="preserve">if the postamble </w:t>
      </w:r>
      <w:r w:rsidR="00911ADB">
        <w:t>is not used, the device may not be able to detect the end of PRDCH transmission reliably even though the length of the payload is signaled before the transmission as a control message</w:t>
      </w:r>
      <w:r w:rsidR="00C06B7A">
        <w:t xml:space="preserve"> due to the sampling drift observed by the device. Thus, to provide a reliable form of communication, postamble must be included in each message, that can provide additional reliability </w:t>
      </w:r>
      <w:r w:rsidR="000619AB">
        <w:t>for the proper functioning of AIoT scheme.</w:t>
      </w:r>
    </w:p>
    <w:p w14:paraId="2E90E854" w14:textId="1E65AACF" w:rsidR="000619AB" w:rsidRDefault="00663081">
      <w:pPr>
        <w:pStyle w:val="Proposal"/>
      </w:pPr>
      <w:bookmarkStart w:id="201" w:name="_Toc193974162"/>
      <w:bookmarkStart w:id="202" w:name="_Toc194092030"/>
      <w:bookmarkStart w:id="203" w:name="_Toc194092242"/>
      <w:r>
        <w:t xml:space="preserve">RAN1 shall </w:t>
      </w:r>
      <w:r w:rsidR="005976E4">
        <w:t xml:space="preserve">not </w:t>
      </w:r>
      <w:r>
        <w:t>consider postamble</w:t>
      </w:r>
      <w:r w:rsidR="007F4ABC">
        <w:t xml:space="preserve"> </w:t>
      </w:r>
      <w:r>
        <w:t xml:space="preserve">for PRDCH transmission </w:t>
      </w:r>
      <w:r w:rsidR="005976E4">
        <w:t xml:space="preserve">as the reader is controlling </w:t>
      </w:r>
      <w:r w:rsidR="007A51D3">
        <w:t xml:space="preserve">both </w:t>
      </w:r>
      <w:r w:rsidR="005976E4">
        <w:t>transmission size and power level</w:t>
      </w:r>
      <w:r w:rsidR="00DC2930">
        <w:t>.</w:t>
      </w:r>
      <w:bookmarkEnd w:id="201"/>
      <w:bookmarkEnd w:id="202"/>
      <w:bookmarkEnd w:id="203"/>
    </w:p>
    <w:p w14:paraId="3F0F7319" w14:textId="4E4B304C" w:rsidR="00087977" w:rsidRDefault="00087977" w:rsidP="00087977">
      <w:pPr>
        <w:pStyle w:val="Heading2"/>
        <w:rPr>
          <w:lang w:val="en-US"/>
        </w:rPr>
      </w:pPr>
      <w:r>
        <w:rPr>
          <w:lang w:val="en-US"/>
        </w:rPr>
        <w:t>D2R Transmission</w:t>
      </w:r>
    </w:p>
    <w:p w14:paraId="5873532C" w14:textId="77777777"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072C6B" w:rsidRPr="009110F0" w14:paraId="61772860" w14:textId="77777777" w:rsidTr="00072C6B">
        <w:tc>
          <w:tcPr>
            <w:tcW w:w="9962" w:type="dxa"/>
          </w:tcPr>
          <w:p w14:paraId="543A8AF2" w14:textId="77777777" w:rsidR="00072C6B" w:rsidRPr="00CA0840" w:rsidRDefault="00072C6B" w:rsidP="00072C6B">
            <w:pPr>
              <w:spacing w:after="0"/>
              <w:rPr>
                <w:iCs/>
                <w:sz w:val="18"/>
                <w:szCs w:val="18"/>
                <w:lang w:eastAsia="zh-CN"/>
              </w:rPr>
            </w:pPr>
            <w:r w:rsidRPr="00CA0840">
              <w:rPr>
                <w:iCs/>
                <w:sz w:val="18"/>
                <w:szCs w:val="18"/>
                <w:highlight w:val="green"/>
                <w:lang w:eastAsia="zh-CN"/>
              </w:rPr>
              <w:t>Agreement</w:t>
            </w:r>
          </w:p>
          <w:p w14:paraId="64F1363C" w14:textId="77777777" w:rsidR="00072C6B" w:rsidRPr="00CA0840" w:rsidRDefault="00072C6B" w:rsidP="00072C6B">
            <w:pPr>
              <w:spacing w:after="0"/>
              <w:rPr>
                <w:iCs/>
                <w:sz w:val="18"/>
                <w:szCs w:val="18"/>
                <w:lang w:eastAsia="zh-CN"/>
              </w:rPr>
            </w:pPr>
            <w:r w:rsidRPr="00CA0840">
              <w:rPr>
                <w:iCs/>
                <w:sz w:val="18"/>
                <w:szCs w:val="18"/>
                <w:lang w:eastAsia="zh-CN"/>
              </w:rPr>
              <w:t>For each D2R transmission, no separate part for start-indicator is considered for the preamble preceding the PDRCH.</w:t>
            </w:r>
          </w:p>
          <w:p w14:paraId="6E3E06B6" w14:textId="77777777" w:rsidR="009110F0" w:rsidRPr="00CA0840" w:rsidRDefault="009110F0" w:rsidP="00072C6B">
            <w:pPr>
              <w:spacing w:after="0"/>
              <w:rPr>
                <w:iCs/>
                <w:sz w:val="18"/>
                <w:szCs w:val="18"/>
                <w:lang w:eastAsia="zh-CN"/>
              </w:rPr>
            </w:pPr>
          </w:p>
          <w:p w14:paraId="14BA9136" w14:textId="77777777" w:rsidR="00072C6B" w:rsidRPr="00CA0840" w:rsidRDefault="00072C6B" w:rsidP="00072C6B">
            <w:pPr>
              <w:spacing w:after="0"/>
              <w:rPr>
                <w:iCs/>
                <w:sz w:val="18"/>
                <w:szCs w:val="18"/>
                <w:lang w:eastAsia="x-none"/>
              </w:rPr>
            </w:pPr>
            <w:r w:rsidRPr="00CA0840">
              <w:rPr>
                <w:iCs/>
                <w:sz w:val="18"/>
                <w:szCs w:val="18"/>
                <w:highlight w:val="green"/>
                <w:lang w:eastAsia="x-none"/>
              </w:rPr>
              <w:t>Agreement</w:t>
            </w:r>
          </w:p>
          <w:p w14:paraId="5461904B" w14:textId="77777777" w:rsidR="00072C6B" w:rsidRPr="00CA0840" w:rsidRDefault="00072C6B" w:rsidP="00072C6B">
            <w:pPr>
              <w:spacing w:after="0"/>
              <w:rPr>
                <w:sz w:val="18"/>
                <w:szCs w:val="18"/>
              </w:rPr>
            </w:pPr>
            <w:r w:rsidRPr="00CA0840">
              <w:rPr>
                <w:sz w:val="18"/>
                <w:szCs w:val="18"/>
              </w:rPr>
              <w:t>For D2R transmission, preamble preceding the PDRCH is studied also for the potential additional functionalities:</w:t>
            </w:r>
          </w:p>
          <w:p w14:paraId="3DE9789E"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SFO estimation</w:t>
            </w:r>
          </w:p>
          <w:p w14:paraId="40C52A67"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CFO estimation</w:t>
            </w:r>
          </w:p>
          <w:p w14:paraId="66F8858F"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Channel estimation</w:t>
            </w:r>
          </w:p>
          <w:p w14:paraId="6728BE7A" w14:textId="77777777" w:rsidR="00072C6B" w:rsidRPr="00CA0840" w:rsidRDefault="00072C6B" w:rsidP="00072C6B">
            <w:pPr>
              <w:pStyle w:val="owapara"/>
              <w:numPr>
                <w:ilvl w:val="0"/>
                <w:numId w:val="48"/>
              </w:numPr>
              <w:autoSpaceDE w:val="0"/>
              <w:autoSpaceDN w:val="0"/>
              <w:adjustRightInd w:val="0"/>
              <w:snapToGrid w:val="0"/>
              <w:jc w:val="both"/>
              <w:rPr>
                <w:sz w:val="18"/>
                <w:szCs w:val="18"/>
              </w:rPr>
            </w:pPr>
            <w:r w:rsidRPr="00CA0840">
              <w:rPr>
                <w:sz w:val="18"/>
                <w:szCs w:val="18"/>
              </w:rPr>
              <w:t>Interference estimation</w:t>
            </w:r>
          </w:p>
          <w:p w14:paraId="21202E02" w14:textId="77777777" w:rsidR="00072C6B" w:rsidRPr="00CA0840" w:rsidRDefault="00072C6B" w:rsidP="00072C6B">
            <w:pPr>
              <w:spacing w:after="0"/>
              <w:rPr>
                <w:sz w:val="18"/>
                <w:szCs w:val="18"/>
              </w:rPr>
            </w:pPr>
            <w:r w:rsidRPr="00CA0840">
              <w:rPr>
                <w:sz w:val="18"/>
                <w:szCs w:val="18"/>
              </w:rPr>
              <w:t>Note: this does not preclude studying the above functionalities by using a midamble and/or postamble, if supported</w:t>
            </w:r>
          </w:p>
          <w:p w14:paraId="614123F8" w14:textId="77777777" w:rsidR="00072C6B" w:rsidRPr="00CA0840" w:rsidRDefault="00072C6B" w:rsidP="00226328">
            <w:pPr>
              <w:widowControl w:val="0"/>
              <w:overflowPunct/>
              <w:spacing w:after="0"/>
              <w:jc w:val="both"/>
              <w:textAlignment w:val="auto"/>
              <w:rPr>
                <w:sz w:val="18"/>
                <w:szCs w:val="18"/>
              </w:rPr>
            </w:pPr>
            <w:r w:rsidRPr="00CA0840">
              <w:rPr>
                <w:sz w:val="18"/>
                <w:szCs w:val="18"/>
              </w:rPr>
              <w:t>FFS: Other functionalities, if any</w:t>
            </w:r>
          </w:p>
          <w:p w14:paraId="0E876C47" w14:textId="77777777" w:rsidR="009110F0" w:rsidRPr="00CA0840" w:rsidRDefault="009110F0" w:rsidP="00226328">
            <w:pPr>
              <w:widowControl w:val="0"/>
              <w:overflowPunct/>
              <w:spacing w:after="0"/>
              <w:jc w:val="both"/>
              <w:textAlignment w:val="auto"/>
              <w:rPr>
                <w:sz w:val="18"/>
                <w:szCs w:val="18"/>
              </w:rPr>
            </w:pPr>
          </w:p>
          <w:p w14:paraId="6784F25D" w14:textId="77777777" w:rsidR="009110F0" w:rsidRPr="00CA0840" w:rsidRDefault="009110F0" w:rsidP="009110F0">
            <w:pPr>
              <w:pStyle w:val="0Maintext"/>
              <w:rPr>
                <w:sz w:val="18"/>
                <w:szCs w:val="18"/>
                <w:lang w:eastAsia="zh-CN"/>
              </w:rPr>
            </w:pPr>
            <w:r w:rsidRPr="00CA0840">
              <w:rPr>
                <w:sz w:val="18"/>
                <w:szCs w:val="18"/>
                <w:highlight w:val="green"/>
                <w:lang w:eastAsia="zh-CN"/>
              </w:rPr>
              <w:t>Agreement</w:t>
            </w:r>
          </w:p>
          <w:p w14:paraId="7252BFC3" w14:textId="77777777" w:rsidR="009110F0" w:rsidRPr="00CA0840" w:rsidRDefault="009110F0" w:rsidP="009110F0">
            <w:pPr>
              <w:pStyle w:val="ListParagraph"/>
              <w:numPr>
                <w:ilvl w:val="0"/>
                <w:numId w:val="61"/>
              </w:numPr>
              <w:autoSpaceDE w:val="0"/>
              <w:autoSpaceDN w:val="0"/>
              <w:adjustRightInd w:val="0"/>
              <w:snapToGrid w:val="0"/>
              <w:jc w:val="both"/>
              <w:rPr>
                <w:sz w:val="18"/>
                <w:szCs w:val="18"/>
                <w:lang w:val="en-US"/>
              </w:rPr>
            </w:pPr>
            <w:r w:rsidRPr="00CA0840">
              <w:rPr>
                <w:sz w:val="18"/>
                <w:szCs w:val="18"/>
                <w:lang w:val="en-US"/>
              </w:rPr>
              <w:t>For D2R preamble design, the functionalities of timing acquisition, SFO estimation/time tracking and channel estimation should be supported</w:t>
            </w:r>
          </w:p>
          <w:p w14:paraId="6B937DD8" w14:textId="77777777" w:rsidR="009110F0" w:rsidRPr="00CA0840" w:rsidRDefault="009110F0" w:rsidP="009110F0">
            <w:pPr>
              <w:pStyle w:val="ListParagraph"/>
              <w:numPr>
                <w:ilvl w:val="0"/>
                <w:numId w:val="61"/>
              </w:numPr>
              <w:autoSpaceDE w:val="0"/>
              <w:autoSpaceDN w:val="0"/>
              <w:adjustRightInd w:val="0"/>
              <w:snapToGrid w:val="0"/>
              <w:jc w:val="both"/>
              <w:rPr>
                <w:sz w:val="18"/>
                <w:szCs w:val="18"/>
                <w:lang w:val="en-US"/>
              </w:rPr>
            </w:pPr>
            <w:r w:rsidRPr="00CA0840">
              <w:rPr>
                <w:sz w:val="18"/>
                <w:szCs w:val="18"/>
                <w:lang w:val="en-US"/>
              </w:rPr>
              <w:t>For D2R midamble design, the functionalities of SFO estimation/time tracking and channel estimation should be supported</w:t>
            </w:r>
          </w:p>
          <w:p w14:paraId="144FB7CA" w14:textId="77777777" w:rsidR="009110F0" w:rsidRPr="00CA0840" w:rsidRDefault="009110F0" w:rsidP="009110F0">
            <w:pPr>
              <w:pStyle w:val="ListParagraph"/>
              <w:numPr>
                <w:ilvl w:val="1"/>
                <w:numId w:val="61"/>
              </w:numPr>
              <w:autoSpaceDE w:val="0"/>
              <w:autoSpaceDN w:val="0"/>
              <w:adjustRightInd w:val="0"/>
              <w:snapToGrid w:val="0"/>
              <w:jc w:val="both"/>
              <w:rPr>
                <w:sz w:val="18"/>
                <w:szCs w:val="18"/>
                <w:lang w:val="en-US"/>
              </w:rPr>
            </w:pPr>
            <w:r w:rsidRPr="00CA0840">
              <w:rPr>
                <w:sz w:val="18"/>
                <w:szCs w:val="18"/>
                <w:lang w:val="en-US"/>
              </w:rPr>
              <w:t>D2R midamble can be transmitted at the end of the PDRCH transmission. If it is at the end, it is not designed for being used for indicating the end of PDRCH transmission</w:t>
            </w:r>
          </w:p>
          <w:p w14:paraId="514A7EA6" w14:textId="77777777" w:rsidR="009110F0" w:rsidRPr="00CA0840" w:rsidRDefault="009110F0" w:rsidP="009110F0">
            <w:pPr>
              <w:pStyle w:val="ListParagraph"/>
              <w:numPr>
                <w:ilvl w:val="1"/>
                <w:numId w:val="61"/>
              </w:numPr>
              <w:autoSpaceDE w:val="0"/>
              <w:autoSpaceDN w:val="0"/>
              <w:adjustRightInd w:val="0"/>
              <w:snapToGrid w:val="0"/>
              <w:jc w:val="both"/>
              <w:rPr>
                <w:sz w:val="18"/>
                <w:szCs w:val="18"/>
                <w:lang w:val="en-US"/>
              </w:rPr>
            </w:pPr>
            <w:r w:rsidRPr="00CA0840">
              <w:rPr>
                <w:sz w:val="18"/>
                <w:szCs w:val="18"/>
                <w:lang w:val="en-US"/>
              </w:rPr>
              <w:t>FFS: condition(s) and/or indication where the D2R midamble is present or not</w:t>
            </w:r>
          </w:p>
          <w:p w14:paraId="1A9501EA" w14:textId="3C2F14A0" w:rsidR="009110F0" w:rsidRPr="00CA0840" w:rsidRDefault="009110F0" w:rsidP="00226328">
            <w:pPr>
              <w:widowControl w:val="0"/>
              <w:overflowPunct/>
              <w:spacing w:after="0"/>
              <w:jc w:val="both"/>
              <w:textAlignment w:val="auto"/>
              <w:rPr>
                <w:sz w:val="18"/>
                <w:szCs w:val="18"/>
              </w:rPr>
            </w:pPr>
          </w:p>
        </w:tc>
      </w:tr>
    </w:tbl>
    <w:p w14:paraId="2BE153AE" w14:textId="77777777" w:rsidR="00482135" w:rsidRDefault="00482135" w:rsidP="00342660"/>
    <w:p w14:paraId="5387E5D8" w14:textId="0E855382" w:rsidR="00342660" w:rsidRDefault="00342660" w:rsidP="00342660">
      <w:r w:rsidRPr="00E4329F">
        <w:t xml:space="preserve">The D2R signal transmission </w:t>
      </w:r>
      <w:r w:rsidRPr="001B2FB1">
        <w:t>between the</w:t>
      </w:r>
      <w:r w:rsidRPr="00E4329F">
        <w:t xml:space="preserve"> </w:t>
      </w:r>
      <w:r w:rsidRPr="001B2FB1">
        <w:t>AIoT</w:t>
      </w:r>
      <w:r w:rsidRPr="00E4329F">
        <w:t xml:space="preserve"> device to the reader</w:t>
      </w:r>
      <w:r>
        <w:t xml:space="preserve"> contain preamble without the start delimiter as the reader can detect the preamble sequence once the R2D transmission ends. This has been agreed in previous RAN1 meeting. Thus, following our earlier discussions on the preamble length and the sequence type, it can reuse the same content provide for R2D, i.e., preamble sequence can be based on “m-sequence” of length </w:t>
      </w:r>
      <m:oMath>
        <m:r>
          <w:rPr>
            <w:rFonts w:ascii="Cambria Math" w:hAnsi="Cambria Math"/>
          </w:rPr>
          <m:t>[16,32]</m:t>
        </m:r>
      </m:oMath>
      <w:r>
        <w:t xml:space="preserve"> without Manchester encoding to obtain better autocorrelation peak, which helps in determining the timing estimation.</w:t>
      </w:r>
    </w:p>
    <w:p w14:paraId="7A2B3561" w14:textId="595E7ABA" w:rsidR="002B2830" w:rsidRDefault="00B36712" w:rsidP="00342660">
      <w:r>
        <w:fldChar w:fldCharType="begin"/>
      </w:r>
      <w:r>
        <w:instrText xml:space="preserve"> REF _Ref193805698 \h </w:instrText>
      </w:r>
      <w:r>
        <w:fldChar w:fldCharType="separate"/>
      </w:r>
      <w:r w:rsidR="00213488">
        <w:t xml:space="preserve">Fig. </w:t>
      </w:r>
      <w:r w:rsidR="00213488">
        <w:rPr>
          <w:noProof/>
        </w:rPr>
        <w:t>9</w:t>
      </w:r>
      <w:r>
        <w:fldChar w:fldCharType="end"/>
      </w:r>
      <w:r>
        <w:t xml:space="preserve"> demonstrates the residual timing estimation observed at the reader upon receiving the PDRCH preamble of lengths </w:t>
      </w:r>
      <m:oMath>
        <m:r>
          <w:rPr>
            <w:rFonts w:ascii="Cambria Math" w:hAnsi="Cambria Math"/>
          </w:rPr>
          <m:t>{8,16,24,32,48,64}</m:t>
        </m:r>
      </m:oMath>
      <w:r>
        <w:t xml:space="preserve"> bits. In this simulation, a single carrier tone is generated and modulated using ‘m-sequence’ with OOK scheme. At the reader side, the DSB signal is filtered and detected using simple correlator with multiple hypothesis for SFO error. In this evaluation, we assumed 51 hypothesis that are spaced around 400ppm interval to span the SFO offset of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ppm error. To determine the timing hypothesis, we used </w:t>
      </w:r>
      <m:oMath>
        <m:r>
          <w:rPr>
            <w:rFonts w:ascii="Cambria Math" w:hAnsi="Cambria Math"/>
          </w:rPr>
          <m:t>±20μsec</m:t>
        </m:r>
      </m:oMath>
      <w:r>
        <w:t xml:space="preserve"> uncertainty interval to determine the timing offset of actual preamble correlation peak. </w:t>
      </w:r>
      <w:r>
        <w:fldChar w:fldCharType="begin"/>
      </w:r>
      <w:r>
        <w:instrText xml:space="preserve"> REF _Ref193805698 \h </w:instrText>
      </w:r>
      <w:r>
        <w:fldChar w:fldCharType="separate"/>
      </w:r>
      <w:r w:rsidR="00213488">
        <w:t xml:space="preserve">Fig. </w:t>
      </w:r>
      <w:r w:rsidR="00213488">
        <w:rPr>
          <w:noProof/>
        </w:rPr>
        <w:t>9</w:t>
      </w:r>
      <w:r>
        <w:fldChar w:fldCharType="end"/>
      </w:r>
      <w:r>
        <w:t xml:space="preserve"> illustrates the performance of PDRCH preamble detection accuracy in estimating the timing and the plots demonstrates the residual estimation error after correcting the timing from preamble. </w:t>
      </w:r>
    </w:p>
    <w:tbl>
      <w:tblPr>
        <w:tblStyle w:val="TableGrid"/>
        <w:tblW w:w="10373" w:type="dxa"/>
        <w:tblLook w:val="04A0" w:firstRow="1" w:lastRow="0" w:firstColumn="1" w:lastColumn="0" w:noHBand="0" w:noVBand="1"/>
      </w:tblPr>
      <w:tblGrid>
        <w:gridCol w:w="5177"/>
        <w:gridCol w:w="5196"/>
      </w:tblGrid>
      <w:tr w:rsidR="00FB1642" w:rsidRPr="00FB1642" w14:paraId="334F1191" w14:textId="77777777" w:rsidTr="00CA0840">
        <w:trPr>
          <w:trHeight w:val="3836"/>
        </w:trPr>
        <w:tc>
          <w:tcPr>
            <w:tcW w:w="5177" w:type="dxa"/>
          </w:tcPr>
          <w:p w14:paraId="3DD28CF2" w14:textId="487BAFB6" w:rsidR="002B2830" w:rsidRPr="00CA0840" w:rsidRDefault="00B7222C" w:rsidP="00CA0840">
            <w:pPr>
              <w:jc w:val="center"/>
              <w:rPr>
                <w:sz w:val="16"/>
                <w:szCs w:val="16"/>
              </w:rPr>
            </w:pPr>
            <w:r w:rsidRPr="00B7222C">
              <w:rPr>
                <w:noProof/>
                <w:sz w:val="16"/>
                <w:szCs w:val="16"/>
              </w:rPr>
              <w:drawing>
                <wp:inline distT="0" distB="0" distL="0" distR="0" wp14:anchorId="165553AB" wp14:editId="3ADF1BF4">
                  <wp:extent cx="3150392" cy="2431473"/>
                  <wp:effectExtent l="0" t="0" r="0" b="6985"/>
                  <wp:docPr id="163004623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3">
                            <a:extLst>
                              <a:ext uri="{28A0092B-C50C-407E-A947-70E740481C1C}">
                                <a14:useLocalDpi xmlns:a14="http://schemas.microsoft.com/office/drawing/2010/main" val="0"/>
                              </a:ext>
                            </a:extLst>
                          </a:blip>
                          <a:srcRect l="8216" t="3912" r="8762" b="4537"/>
                          <a:stretch/>
                        </pic:blipFill>
                        <pic:spPr bwMode="auto">
                          <a:xfrm>
                            <a:off x="0" y="0"/>
                            <a:ext cx="3156376" cy="2436091"/>
                          </a:xfrm>
                          <a:prstGeom prst="rect">
                            <a:avLst/>
                          </a:prstGeom>
                          <a:noFill/>
                          <a:ln>
                            <a:noFill/>
                          </a:ln>
                          <a:extLst>
                            <a:ext uri="{53640926-AAD7-44D8-BBD7-CCE9431645EC}">
                              <a14:shadowObscured xmlns:a14="http://schemas.microsoft.com/office/drawing/2010/main"/>
                            </a:ext>
                          </a:extLst>
                        </pic:spPr>
                      </pic:pic>
                    </a:graphicData>
                  </a:graphic>
                </wp:inline>
              </w:drawing>
            </w:r>
            <w:r w:rsidRPr="00B7222C">
              <w:rPr>
                <w:sz w:val="16"/>
                <w:szCs w:val="16"/>
              </w:rPr>
              <w:t xml:space="preserve"> </w:t>
            </w:r>
            <w:r w:rsidR="002B2830" w:rsidRPr="00CA0840">
              <w:rPr>
                <w:sz w:val="16"/>
                <w:szCs w:val="16"/>
              </w:rPr>
              <w:t>(a) Initial SFO of 100</w:t>
            </w:r>
            <w:r>
              <w:rPr>
                <w:sz w:val="16"/>
                <w:szCs w:val="16"/>
              </w:rPr>
              <w:t>0</w:t>
            </w:r>
            <w:r w:rsidR="002B2830" w:rsidRPr="00CA0840">
              <w:rPr>
                <w:sz w:val="16"/>
                <w:szCs w:val="16"/>
              </w:rPr>
              <w:t>ppm</w:t>
            </w:r>
          </w:p>
        </w:tc>
        <w:tc>
          <w:tcPr>
            <w:tcW w:w="5196" w:type="dxa"/>
          </w:tcPr>
          <w:p w14:paraId="5175E7EB" w14:textId="4DAEE0C7" w:rsidR="002B2830" w:rsidRPr="00CA0840" w:rsidRDefault="00B7222C" w:rsidP="00CA0840">
            <w:pPr>
              <w:keepNext/>
              <w:jc w:val="center"/>
              <w:rPr>
                <w:sz w:val="16"/>
                <w:szCs w:val="16"/>
              </w:rPr>
            </w:pPr>
            <w:r w:rsidRPr="00B7222C">
              <w:rPr>
                <w:noProof/>
                <w:sz w:val="16"/>
                <w:szCs w:val="16"/>
              </w:rPr>
              <w:drawing>
                <wp:inline distT="0" distB="0" distL="0" distR="0" wp14:anchorId="33D83B27" wp14:editId="2B7522EB">
                  <wp:extent cx="3157681" cy="2431415"/>
                  <wp:effectExtent l="0" t="0" r="5080" b="6985"/>
                  <wp:docPr id="102652090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4">
                            <a:extLst>
                              <a:ext uri="{28A0092B-C50C-407E-A947-70E740481C1C}">
                                <a14:useLocalDpi xmlns:a14="http://schemas.microsoft.com/office/drawing/2010/main" val="0"/>
                              </a:ext>
                            </a:extLst>
                          </a:blip>
                          <a:srcRect l="8434" t="4225" r="8780" b="4696"/>
                          <a:stretch/>
                        </pic:blipFill>
                        <pic:spPr bwMode="auto">
                          <a:xfrm>
                            <a:off x="0" y="0"/>
                            <a:ext cx="3161832" cy="2434611"/>
                          </a:xfrm>
                          <a:prstGeom prst="rect">
                            <a:avLst/>
                          </a:prstGeom>
                          <a:noFill/>
                          <a:ln>
                            <a:noFill/>
                          </a:ln>
                          <a:extLst>
                            <a:ext uri="{53640926-AAD7-44D8-BBD7-CCE9431645EC}">
                              <a14:shadowObscured xmlns:a14="http://schemas.microsoft.com/office/drawing/2010/main"/>
                            </a:ext>
                          </a:extLst>
                        </pic:spPr>
                      </pic:pic>
                    </a:graphicData>
                  </a:graphic>
                </wp:inline>
              </w:drawing>
            </w:r>
            <w:r w:rsidRPr="00B7222C">
              <w:rPr>
                <w:sz w:val="16"/>
                <w:szCs w:val="16"/>
              </w:rPr>
              <w:t xml:space="preserve"> </w:t>
            </w:r>
            <w:r w:rsidR="002B2830" w:rsidRPr="00CA0840">
              <w:rPr>
                <w:sz w:val="16"/>
                <w:szCs w:val="16"/>
              </w:rPr>
              <w:t>(b) Initial SFO of 1000</w:t>
            </w:r>
            <w:r>
              <w:rPr>
                <w:sz w:val="16"/>
                <w:szCs w:val="16"/>
              </w:rPr>
              <w:t>0</w:t>
            </w:r>
            <w:r w:rsidR="002B2830" w:rsidRPr="00CA0840">
              <w:rPr>
                <w:sz w:val="16"/>
                <w:szCs w:val="16"/>
              </w:rPr>
              <w:t xml:space="preserve"> ppm</w:t>
            </w:r>
          </w:p>
        </w:tc>
      </w:tr>
    </w:tbl>
    <w:p w14:paraId="1F897779" w14:textId="41476339" w:rsidR="00342660" w:rsidRDefault="002B2830" w:rsidP="00CA0840">
      <w:pPr>
        <w:pStyle w:val="Caption"/>
        <w:jc w:val="center"/>
      </w:pPr>
      <w:bookmarkStart w:id="204" w:name="_Ref193805698"/>
      <w:r>
        <w:t xml:space="preserve">Fig. </w:t>
      </w:r>
      <w:r>
        <w:fldChar w:fldCharType="begin"/>
      </w:r>
      <w:r>
        <w:instrText xml:space="preserve"> SEQ Fig. \* ARABIC </w:instrText>
      </w:r>
      <w:r>
        <w:fldChar w:fldCharType="separate"/>
      </w:r>
      <w:r w:rsidR="00213488">
        <w:rPr>
          <w:noProof/>
        </w:rPr>
        <w:t>9</w:t>
      </w:r>
      <w:r>
        <w:fldChar w:fldCharType="end"/>
      </w:r>
      <w:bookmarkEnd w:id="204"/>
      <w:r>
        <w:t xml:space="preserve"> Residual timing estimation error using PDRCH preamble of different lengths.</w:t>
      </w:r>
    </w:p>
    <w:p w14:paraId="32D4FE49" w14:textId="3CB87CE8" w:rsidR="00342660" w:rsidRDefault="0062446D" w:rsidP="00342660">
      <w:pPr>
        <w:pStyle w:val="Observation"/>
      </w:pPr>
      <w:bookmarkStart w:id="205" w:name="_Toc181961984"/>
      <w:bookmarkStart w:id="206" w:name="_Toc178952502"/>
      <w:bookmarkStart w:id="207" w:name="_Toc178952558"/>
      <w:bookmarkStart w:id="208" w:name="_Toc178952614"/>
      <w:bookmarkStart w:id="209" w:name="_Toc178981154"/>
      <w:bookmarkStart w:id="210" w:name="_Toc178952503"/>
      <w:bookmarkStart w:id="211" w:name="_Toc178952559"/>
      <w:bookmarkStart w:id="212" w:name="_Toc178952615"/>
      <w:bookmarkStart w:id="213" w:name="_Toc178981155"/>
      <w:bookmarkStart w:id="214" w:name="_Toc181961985"/>
      <w:bookmarkStart w:id="215" w:name="_Toc189822537"/>
      <w:bookmarkStart w:id="216" w:name="_Toc189856917"/>
      <w:bookmarkStart w:id="217" w:name="_Toc189863385"/>
      <w:bookmarkStart w:id="218" w:name="_Toc192854930"/>
      <w:bookmarkStart w:id="219" w:name="_Toc192855014"/>
      <w:bookmarkStart w:id="220" w:name="_Toc193974103"/>
      <w:bookmarkStart w:id="221" w:name="_Toc194091956"/>
      <w:bookmarkStart w:id="222" w:name="_Toc194091977"/>
      <w:bookmarkStart w:id="223" w:name="_Toc194091998"/>
      <w:bookmarkStart w:id="224" w:name="_Toc194092019"/>
      <w:bookmarkStart w:id="225" w:name="_Toc194092231"/>
      <w:bookmarkEnd w:id="205"/>
      <w:bookmarkEnd w:id="206"/>
      <w:bookmarkEnd w:id="207"/>
      <w:bookmarkEnd w:id="208"/>
      <w:bookmarkEnd w:id="209"/>
      <w:bookmarkEnd w:id="210"/>
      <w:bookmarkEnd w:id="211"/>
      <w:bookmarkEnd w:id="212"/>
      <w:bookmarkEnd w:id="213"/>
      <w:r>
        <w:t>The choice of preamble sequence, i.e., m-sequence or Golay sequence, may not affect the correlation performance as both are formed from primitive polynomial sequence family</w:t>
      </w:r>
      <w:r w:rsidR="00342660" w:rsidRPr="001B2FB1">
        <w:t>.</w:t>
      </w:r>
      <w:bookmarkEnd w:id="214"/>
      <w:bookmarkEnd w:id="215"/>
      <w:bookmarkEnd w:id="216"/>
      <w:bookmarkEnd w:id="217"/>
      <w:bookmarkEnd w:id="218"/>
      <w:bookmarkEnd w:id="219"/>
      <w:bookmarkEnd w:id="220"/>
      <w:bookmarkEnd w:id="221"/>
      <w:bookmarkEnd w:id="222"/>
      <w:bookmarkEnd w:id="223"/>
      <w:bookmarkEnd w:id="224"/>
      <w:bookmarkEnd w:id="225"/>
    </w:p>
    <w:p w14:paraId="2185CAFA" w14:textId="0B7FB26D" w:rsidR="00A9250D" w:rsidRPr="00582350" w:rsidRDefault="00A9250D" w:rsidP="00CA0840">
      <w:r>
        <w:fldChar w:fldCharType="begin"/>
      </w:r>
      <w:r>
        <w:instrText xml:space="preserve"> REF _Ref193807090 \h </w:instrText>
      </w:r>
      <w:r>
        <w:fldChar w:fldCharType="separate"/>
      </w:r>
      <w:r w:rsidR="00213488">
        <w:t xml:space="preserve">Fig. </w:t>
      </w:r>
      <w:r w:rsidR="00213488">
        <w:rPr>
          <w:noProof/>
        </w:rPr>
        <w:t>10</w:t>
      </w:r>
      <w:r>
        <w:fldChar w:fldCharType="end"/>
      </w:r>
      <w:r>
        <w:t xml:space="preserve"> outlines the residual sampling frequency offset estimating using PDRCH preamble with different lengths. Even though the SFO hypothesis used at the reader is in the steps of 400ppm, spanning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t>ppm using 51 hypothesis, further resolution can be obtained by simple Lagrange interpolation to find the optimal sampling offset.</w:t>
      </w:r>
      <w:r w:rsidR="009F1316">
        <w:t xml:space="preserve"> It is evident that the residual SFO error can be restricted within </w:t>
      </w:r>
      <m:oMath>
        <m:r>
          <w:rPr>
            <w:rFonts w:ascii="Cambria Math" w:hAnsi="Cambria Math"/>
          </w:rPr>
          <m:t>±300</m:t>
        </m:r>
      </m:oMath>
      <w:r w:rsidR="009F1316">
        <w:t xml:space="preserve">ppm by using the preamble sequence of length 32 for all M values within </w:t>
      </w:r>
      <m:oMath>
        <m:r>
          <w:rPr>
            <w:rFonts w:ascii="Cambria Math" w:hAnsi="Cambria Math"/>
          </w:rPr>
          <m:t>≤12</m:t>
        </m:r>
      </m:oMath>
      <w:r w:rsidR="009F1316">
        <w:t xml:space="preserve">. </w:t>
      </w:r>
      <w:r w:rsidR="00582350">
        <w:t>The preamble design is based on ‘</w:t>
      </w:r>
      <w:r w:rsidR="00582350">
        <w:rPr>
          <w:i/>
          <w:iCs/>
        </w:rPr>
        <w:t>m-sequence’</w:t>
      </w:r>
      <w:r w:rsidR="00582350">
        <w:t xml:space="preserve"> </w:t>
      </w:r>
      <w:r w:rsidR="00AF7210">
        <w:t xml:space="preserve">and Golay sequence </w:t>
      </w:r>
      <w:r w:rsidR="00582350">
        <w:t xml:space="preserve">with simple extension if the length is not compatible with </w:t>
      </w:r>
      <m:oMath>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-1</m:t>
        </m:r>
      </m:oMath>
      <w:r w:rsidR="00582350">
        <w:t>.</w:t>
      </w:r>
    </w:p>
    <w:tbl>
      <w:tblPr>
        <w:tblStyle w:val="TableGrid"/>
        <w:tblW w:w="10416" w:type="dxa"/>
        <w:tblInd w:w="-5" w:type="dxa"/>
        <w:tblLook w:val="04A0" w:firstRow="1" w:lastRow="0" w:firstColumn="1" w:lastColumn="0" w:noHBand="0" w:noVBand="1"/>
      </w:tblPr>
      <w:tblGrid>
        <w:gridCol w:w="5573"/>
        <w:gridCol w:w="5458"/>
      </w:tblGrid>
      <w:tr w:rsidR="00D6758A" w14:paraId="10243538" w14:textId="77777777" w:rsidTr="00CA0840">
        <w:trPr>
          <w:trHeight w:val="582"/>
        </w:trPr>
        <w:tc>
          <w:tcPr>
            <w:tcW w:w="5267" w:type="dxa"/>
          </w:tcPr>
          <w:p w14:paraId="05AB5397" w14:textId="41D3B5FA" w:rsidR="003B650E" w:rsidRDefault="00D6758A" w:rsidP="00CA0840">
            <w:pPr>
              <w:pStyle w:val="maintext"/>
              <w:ind w:firstLine="400"/>
            </w:pPr>
            <w:bookmarkStart w:id="226" w:name="_Toc193974163"/>
            <w:bookmarkStart w:id="227" w:name="_Toc194092031"/>
            <w:r w:rsidRPr="00D6758A">
              <w:rPr>
                <w:i/>
                <w:noProof/>
              </w:rPr>
              <w:drawing>
                <wp:inline distT="0" distB="0" distL="0" distR="0" wp14:anchorId="20EAF490" wp14:editId="5DB4C928">
                  <wp:extent cx="3147695" cy="2389760"/>
                  <wp:effectExtent l="0" t="0" r="0" b="0"/>
                  <wp:docPr id="18412665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5">
                            <a:extLst>
                              <a:ext uri="{28A0092B-C50C-407E-A947-70E740481C1C}">
                                <a14:useLocalDpi xmlns:a14="http://schemas.microsoft.com/office/drawing/2010/main" val="0"/>
                              </a:ext>
                            </a:extLst>
                          </a:blip>
                          <a:srcRect l="7120" t="4226" r="8754" b="4519"/>
                          <a:stretch/>
                        </pic:blipFill>
                        <pic:spPr bwMode="auto">
                          <a:xfrm>
                            <a:off x="0" y="0"/>
                            <a:ext cx="3185359" cy="2418355"/>
                          </a:xfrm>
                          <a:prstGeom prst="rect">
                            <a:avLst/>
                          </a:prstGeom>
                          <a:noFill/>
                          <a:ln>
                            <a:noFill/>
                          </a:ln>
                          <a:extLst>
                            <a:ext uri="{53640926-AAD7-44D8-BBD7-CCE9431645EC}">
                              <a14:shadowObscured xmlns:a14="http://schemas.microsoft.com/office/drawing/2010/main"/>
                            </a:ext>
                          </a:extLst>
                        </pic:spPr>
                      </pic:pic>
                    </a:graphicData>
                  </a:graphic>
                </wp:inline>
              </w:drawing>
            </w:r>
            <w:r w:rsidRPr="00D6758A">
              <w:t xml:space="preserve"> </w:t>
            </w:r>
            <w:r w:rsidR="00874EB1">
              <w:t>(a) Initial SFO of 1000ppm</w:t>
            </w:r>
            <w:bookmarkEnd w:id="226"/>
            <w:bookmarkEnd w:id="227"/>
          </w:p>
        </w:tc>
        <w:tc>
          <w:tcPr>
            <w:tcW w:w="5149" w:type="dxa"/>
          </w:tcPr>
          <w:p w14:paraId="18B26D9F" w14:textId="77AE2757" w:rsidR="003B650E" w:rsidRDefault="00D6758A" w:rsidP="00CA0840">
            <w:pPr>
              <w:pStyle w:val="maintext"/>
              <w:ind w:firstLine="400"/>
            </w:pPr>
            <w:bookmarkStart w:id="228" w:name="_Toc193974164"/>
            <w:bookmarkStart w:id="229" w:name="_Toc194092032"/>
            <w:r w:rsidRPr="00D6758A">
              <w:rPr>
                <w:i/>
                <w:noProof/>
              </w:rPr>
              <w:drawing>
                <wp:inline distT="0" distB="0" distL="0" distR="0" wp14:anchorId="176B4394" wp14:editId="164A7D77">
                  <wp:extent cx="3075220" cy="2349079"/>
                  <wp:effectExtent l="0" t="0" r="0" b="0"/>
                  <wp:docPr id="107795308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6">
                            <a:extLst>
                              <a:ext uri="{28A0092B-C50C-407E-A947-70E740481C1C}">
                                <a14:useLocalDpi xmlns:a14="http://schemas.microsoft.com/office/drawing/2010/main" val="0"/>
                              </a:ext>
                            </a:extLst>
                          </a:blip>
                          <a:srcRect l="6900" t="3912" r="9060" b="4366"/>
                          <a:stretch/>
                        </pic:blipFill>
                        <pic:spPr bwMode="auto">
                          <a:xfrm>
                            <a:off x="0" y="0"/>
                            <a:ext cx="3087530" cy="2358482"/>
                          </a:xfrm>
                          <a:prstGeom prst="rect">
                            <a:avLst/>
                          </a:prstGeom>
                          <a:noFill/>
                          <a:ln>
                            <a:noFill/>
                          </a:ln>
                          <a:extLst>
                            <a:ext uri="{53640926-AAD7-44D8-BBD7-CCE9431645EC}">
                              <a14:shadowObscured xmlns:a14="http://schemas.microsoft.com/office/drawing/2010/main"/>
                            </a:ext>
                          </a:extLst>
                        </pic:spPr>
                      </pic:pic>
                    </a:graphicData>
                  </a:graphic>
                </wp:inline>
              </w:drawing>
            </w:r>
            <w:r w:rsidRPr="00D6758A">
              <w:t xml:space="preserve"> </w:t>
            </w:r>
            <w:r w:rsidR="00874EB1">
              <w:t>(b) Initial SFO of 10000ppm</w:t>
            </w:r>
            <w:bookmarkEnd w:id="228"/>
            <w:bookmarkEnd w:id="229"/>
          </w:p>
        </w:tc>
      </w:tr>
    </w:tbl>
    <w:p w14:paraId="75BA275A" w14:textId="5197719A" w:rsidR="003B650E" w:rsidRDefault="009A0A46" w:rsidP="009A0A46">
      <w:pPr>
        <w:pStyle w:val="Caption"/>
        <w:jc w:val="center"/>
      </w:pPr>
      <w:bookmarkStart w:id="230" w:name="_Ref193807090"/>
      <w:r>
        <w:t xml:space="preserve">Fig. </w:t>
      </w:r>
      <w:r>
        <w:fldChar w:fldCharType="begin"/>
      </w:r>
      <w:r>
        <w:instrText xml:space="preserve"> SEQ Fig. \* ARABIC </w:instrText>
      </w:r>
      <w:r>
        <w:fldChar w:fldCharType="separate"/>
      </w:r>
      <w:r w:rsidR="00213488">
        <w:rPr>
          <w:noProof/>
        </w:rPr>
        <w:t>10</w:t>
      </w:r>
      <w:r>
        <w:fldChar w:fldCharType="end"/>
      </w:r>
      <w:bookmarkEnd w:id="230"/>
      <w:r>
        <w:t xml:space="preserve"> Residual SFO estimation error using PDRCH preamble of different lengths in ppm.</w:t>
      </w:r>
    </w:p>
    <w:p w14:paraId="708EC5FA" w14:textId="71F6E772" w:rsidR="009F1316" w:rsidRDefault="009F1316" w:rsidP="009F1316">
      <w:pPr>
        <w:pStyle w:val="Observation"/>
      </w:pPr>
      <w:bookmarkStart w:id="231" w:name="_Toc193974104"/>
      <w:bookmarkStart w:id="232" w:name="_Toc194091957"/>
      <w:bookmarkStart w:id="233" w:name="_Toc194091978"/>
      <w:bookmarkStart w:id="234" w:name="_Toc194091999"/>
      <w:bookmarkStart w:id="235" w:name="_Toc194092020"/>
      <w:bookmarkStart w:id="236" w:name="_Toc194092232"/>
      <w:r>
        <w:t xml:space="preserve">The length of </w:t>
      </w:r>
      <w:r w:rsidR="00F62C9D">
        <w:t xml:space="preserve">the preamble </w:t>
      </w:r>
      <w:r>
        <w:t xml:space="preserve">for PDRCH preamble </w:t>
      </w:r>
      <w:r w:rsidR="00F62C9D">
        <w:t>can be limited to 32 or 48</w:t>
      </w:r>
      <w:r>
        <w:t xml:space="preserve"> as the reader can utilize coherent detection to improve the detectability.</w:t>
      </w:r>
      <w:bookmarkEnd w:id="231"/>
      <w:bookmarkEnd w:id="232"/>
      <w:bookmarkEnd w:id="233"/>
      <w:bookmarkEnd w:id="234"/>
      <w:bookmarkEnd w:id="235"/>
      <w:bookmarkEnd w:id="236"/>
    </w:p>
    <w:p w14:paraId="7C9C42A2" w14:textId="77777777" w:rsidR="00342660" w:rsidRDefault="00342660" w:rsidP="00342660">
      <w:pPr>
        <w:pStyle w:val="Proposal"/>
      </w:pPr>
      <w:bookmarkStart w:id="237" w:name="_Toc193974117"/>
      <w:bookmarkStart w:id="238" w:name="_Toc193974165"/>
      <w:bookmarkStart w:id="239" w:name="_Toc194092033"/>
      <w:bookmarkStart w:id="240" w:name="_Toc194092243"/>
      <w:bookmarkStart w:id="241" w:name="_Toc193974118"/>
      <w:bookmarkStart w:id="242" w:name="_Toc193974166"/>
      <w:bookmarkStart w:id="243" w:name="_Toc194092034"/>
      <w:bookmarkStart w:id="244" w:name="_Toc194092244"/>
      <w:bookmarkStart w:id="245" w:name="_Toc193974119"/>
      <w:bookmarkStart w:id="246" w:name="_Toc193974167"/>
      <w:bookmarkStart w:id="247" w:name="_Toc194092035"/>
      <w:bookmarkStart w:id="248" w:name="_Toc194092245"/>
      <w:bookmarkStart w:id="249" w:name="_Toc180742276"/>
      <w:bookmarkStart w:id="250" w:name="_Toc193974168"/>
      <w:bookmarkStart w:id="251" w:name="_Toc194092036"/>
      <w:bookmarkStart w:id="252" w:name="_Toc194092246"/>
      <w:bookmarkEnd w:id="237"/>
      <w:bookmarkEnd w:id="238"/>
      <w:bookmarkEnd w:id="239"/>
      <w:bookmarkEnd w:id="240"/>
      <w:bookmarkEnd w:id="241"/>
      <w:bookmarkEnd w:id="242"/>
      <w:bookmarkEnd w:id="243"/>
      <w:bookmarkEnd w:id="244"/>
      <w:bookmarkEnd w:id="245"/>
      <w:bookmarkEnd w:id="246"/>
      <w:bookmarkEnd w:id="247"/>
      <w:bookmarkEnd w:id="248"/>
      <w:r>
        <w:t>RAN1 should consider generating preamble sequence for D2R transmission using m-sequence as it is simpler to implement at AIoT device and has better auto/cross correlation properties.</w:t>
      </w:r>
      <w:bookmarkEnd w:id="249"/>
      <w:bookmarkEnd w:id="250"/>
      <w:bookmarkEnd w:id="251"/>
      <w:bookmarkEnd w:id="252"/>
    </w:p>
    <w:p w14:paraId="4E187FE9" w14:textId="5F59F58C" w:rsidR="00F62C9D" w:rsidRDefault="00F62C9D" w:rsidP="00F62C9D">
      <w:pPr>
        <w:pStyle w:val="Proposal"/>
      </w:pPr>
      <w:bookmarkStart w:id="253" w:name="_Toc193974169"/>
      <w:bookmarkStart w:id="254" w:name="_Toc194092037"/>
      <w:bookmarkStart w:id="255" w:name="_Toc194092247"/>
      <w:r>
        <w:t xml:space="preserve">RAN1 should consider D2R preamble sequence of length of </w:t>
      </w:r>
      <w:r w:rsidR="00262031">
        <w:t>16- or 32-bits</w:t>
      </w:r>
      <w:r>
        <w:t xml:space="preserve"> </w:t>
      </w:r>
      <w:r w:rsidR="00A76009">
        <w:t>using m-sequence</w:t>
      </w:r>
      <w:r>
        <w:t>.</w:t>
      </w:r>
      <w:bookmarkEnd w:id="253"/>
      <w:bookmarkEnd w:id="254"/>
      <w:bookmarkEnd w:id="255"/>
    </w:p>
    <w:p w14:paraId="1DA10623" w14:textId="77777777" w:rsidR="00A41804" w:rsidRPr="00CA0840" w:rsidRDefault="00A41804" w:rsidP="00CA0840">
      <w:pPr>
        <w:pStyle w:val="Proposal"/>
        <w:numPr>
          <w:ilvl w:val="0"/>
          <w:numId w:val="0"/>
        </w:numPr>
        <w:ind w:left="1418" w:hanging="1418"/>
        <w:rPr>
          <w:i w:val="0"/>
          <w:iCs/>
        </w:rPr>
      </w:pPr>
    </w:p>
    <w:p w14:paraId="5B4AAE40" w14:textId="77777777" w:rsidR="00087977" w:rsidRDefault="00087977" w:rsidP="00087977">
      <w:pPr>
        <w:pStyle w:val="Heading3"/>
        <w:rPr>
          <w:lang w:val="en-US"/>
        </w:rPr>
      </w:pPr>
      <w:r>
        <w:rPr>
          <w:lang w:val="en-US"/>
        </w:rPr>
        <w:t>Midamble</w:t>
      </w:r>
    </w:p>
    <w:p w14:paraId="0532DA6B" w14:textId="63A039E7" w:rsidR="00EA44F0" w:rsidRDefault="009D1C10" w:rsidP="009D1C10">
      <w:r>
        <w:t xml:space="preserve">As discussed in our companion paper, the need for </w:t>
      </w:r>
      <w:r w:rsidR="00663D9E">
        <w:t>midamble is subjected to the type of modulation used for D2R transmission, i.e., FM0</w:t>
      </w:r>
      <w:r w:rsidR="002417C3">
        <w:t xml:space="preserve">, Miller, or some other waveform schemes. If the waveform design is based on FM0, Miller, MC encoded </w:t>
      </w:r>
      <w:r w:rsidR="00502D37">
        <w:t xml:space="preserve">binary sequence, the need for midamble is not </w:t>
      </w:r>
      <w:r w:rsidR="00A65F95">
        <w:t xml:space="preserve">demanding as the modulated data sequence itself provides </w:t>
      </w:r>
      <w:r w:rsidR="00EA44F0">
        <w:t xml:space="preserve">synchronization to a certain extent. On the contrary, if BPSK/OOK based transmission is used with simple square wave modulation, then the need for midamble </w:t>
      </w:r>
      <w:r w:rsidR="00BD1278">
        <w:t>assists the reader in detecting the D2R transmission with improved reliability.</w:t>
      </w:r>
    </w:p>
    <w:p w14:paraId="07ED7727" w14:textId="1E4F0323" w:rsidR="00BD1278" w:rsidRDefault="00BD1278" w:rsidP="00BD1278">
      <w:pPr>
        <w:pStyle w:val="Observation"/>
      </w:pPr>
      <w:bookmarkStart w:id="256" w:name="_Toc189822540"/>
      <w:bookmarkStart w:id="257" w:name="_Toc189856920"/>
      <w:bookmarkStart w:id="258" w:name="_Toc189863388"/>
      <w:bookmarkStart w:id="259" w:name="_Toc192854933"/>
      <w:bookmarkStart w:id="260" w:name="_Toc192855017"/>
      <w:bookmarkStart w:id="261" w:name="_Toc193974105"/>
      <w:bookmarkStart w:id="262" w:name="_Toc194091958"/>
      <w:bookmarkStart w:id="263" w:name="_Toc194091979"/>
      <w:bookmarkStart w:id="264" w:name="_Toc194092000"/>
      <w:bookmarkStart w:id="265" w:name="_Toc194092021"/>
      <w:bookmarkStart w:id="266" w:name="_Toc194092233"/>
      <w:r>
        <w:t xml:space="preserve">The need for </w:t>
      </w:r>
      <w:r w:rsidR="00D63674">
        <w:t>midamble</w:t>
      </w:r>
      <w:r>
        <w:t xml:space="preserve"> depends on the type of modulation used for D2R transmission. If the D2R transmission </w:t>
      </w:r>
      <w:r w:rsidR="003F3A29">
        <w:t xml:space="preserve">uses self-synchronizing modulation schemes like FM0, Miller, or MC, then the need for midamble is not </w:t>
      </w:r>
      <w:r w:rsidR="00E31DB7">
        <w:t>essential.</w:t>
      </w:r>
      <w:bookmarkEnd w:id="256"/>
      <w:bookmarkEnd w:id="257"/>
      <w:bookmarkEnd w:id="258"/>
      <w:bookmarkEnd w:id="259"/>
      <w:bookmarkEnd w:id="260"/>
      <w:bookmarkEnd w:id="261"/>
      <w:bookmarkEnd w:id="262"/>
      <w:bookmarkEnd w:id="263"/>
      <w:bookmarkEnd w:id="264"/>
      <w:bookmarkEnd w:id="265"/>
      <w:bookmarkEnd w:id="266"/>
    </w:p>
    <w:p w14:paraId="27994B74" w14:textId="10DCE130" w:rsidR="00100B7D" w:rsidRDefault="00C07F9B" w:rsidP="00CA0840">
      <w:pPr>
        <w:pStyle w:val="Observation"/>
      </w:pPr>
      <w:bookmarkStart w:id="267" w:name="_Toc193974106"/>
      <w:bookmarkStart w:id="268" w:name="_Toc194091959"/>
      <w:bookmarkStart w:id="269" w:name="_Toc194091980"/>
      <w:bookmarkStart w:id="270" w:name="_Toc194092001"/>
      <w:bookmarkStart w:id="271" w:name="_Toc194092022"/>
      <w:bookmarkStart w:id="272" w:name="_Toc194092234"/>
      <w:r>
        <w:t>Since the residual SFO after receiving PDRCH preamble at the reader is less than 500ppm, the use of midamble may not provide significant detection improvement if Manchester encoding is used for data</w:t>
      </w:r>
      <w:r w:rsidR="00156DB6">
        <w:t>.</w:t>
      </w:r>
      <w:bookmarkEnd w:id="267"/>
      <w:bookmarkEnd w:id="268"/>
      <w:bookmarkEnd w:id="269"/>
      <w:bookmarkEnd w:id="270"/>
      <w:bookmarkEnd w:id="271"/>
      <w:bookmarkEnd w:id="272"/>
      <w:r w:rsidR="00156DB6">
        <w:t xml:space="preserve"> </w:t>
      </w:r>
    </w:p>
    <w:p w14:paraId="09FAC20B" w14:textId="7824BC8C" w:rsidR="00984071" w:rsidRDefault="00E43CCA" w:rsidP="00226328">
      <w:pPr>
        <w:pStyle w:val="Proposal"/>
      </w:pPr>
      <w:bookmarkStart w:id="273" w:name="_Toc193974170"/>
      <w:bookmarkStart w:id="274" w:name="_Toc194092038"/>
      <w:bookmarkStart w:id="275" w:name="_Toc194092248"/>
      <w:r>
        <w:t>Due to</w:t>
      </w:r>
      <w:r w:rsidR="00984071">
        <w:t xml:space="preserve"> Manchester encoding like ON/OFF pattern used for PDRCH, </w:t>
      </w:r>
      <w:r>
        <w:t>RAN1 shall refrain from using midamble</w:t>
      </w:r>
      <w:r w:rsidR="001657DD">
        <w:t>.</w:t>
      </w:r>
      <w:bookmarkEnd w:id="273"/>
      <w:bookmarkEnd w:id="274"/>
      <w:bookmarkEnd w:id="275"/>
    </w:p>
    <w:p w14:paraId="10D0CE8E" w14:textId="77777777" w:rsidR="00A223F3" w:rsidRPr="00CA0840" w:rsidRDefault="00A223F3" w:rsidP="00CA0840">
      <w:pPr>
        <w:pStyle w:val="Proposal"/>
        <w:numPr>
          <w:ilvl w:val="0"/>
          <w:numId w:val="0"/>
        </w:numPr>
        <w:rPr>
          <w:i w:val="0"/>
          <w:iCs/>
        </w:rPr>
      </w:pPr>
    </w:p>
    <w:p w14:paraId="52AF6CD9" w14:textId="2E001BED" w:rsidR="00087977" w:rsidRDefault="00087977">
      <w:pPr>
        <w:pStyle w:val="Heading3"/>
        <w:rPr>
          <w:lang w:val="en-US"/>
        </w:rPr>
      </w:pPr>
      <w:bookmarkStart w:id="276" w:name="_Toc163248970"/>
      <w:bookmarkStart w:id="277" w:name="_Toc163248999"/>
      <w:bookmarkStart w:id="278" w:name="_Toc163249026"/>
      <w:bookmarkStart w:id="279" w:name="_Toc163249052"/>
      <w:bookmarkStart w:id="280" w:name="_Toc163249077"/>
      <w:bookmarkStart w:id="281" w:name="_Toc163249103"/>
      <w:bookmarkStart w:id="282" w:name="_Toc163249129"/>
      <w:bookmarkStart w:id="283" w:name="_Toc163249156"/>
      <w:bookmarkStart w:id="284" w:name="_Toc163249184"/>
      <w:bookmarkStart w:id="285" w:name="_Toc163249212"/>
      <w:bookmarkStart w:id="286" w:name="_Toc163249239"/>
      <w:bookmarkStart w:id="287" w:name="_Toc163249267"/>
      <w:bookmarkStart w:id="288" w:name="_Toc163249295"/>
      <w:bookmarkStart w:id="289" w:name="_Toc163249325"/>
      <w:bookmarkStart w:id="290" w:name="_Toc163249357"/>
      <w:bookmarkStart w:id="291" w:name="_Toc163249381"/>
      <w:bookmarkStart w:id="292" w:name="_Toc163249452"/>
      <w:bookmarkStart w:id="293" w:name="_Toc163249496"/>
      <w:bookmarkStart w:id="294" w:name="_Toc163249692"/>
      <w:bookmarkStart w:id="295" w:name="_Toc163249802"/>
      <w:bookmarkStart w:id="296" w:name="_Toc163250130"/>
      <w:bookmarkStart w:id="297" w:name="_Toc181961976"/>
      <w:bookmarkStart w:id="298" w:name="_Toc178952495"/>
      <w:bookmarkStart w:id="299" w:name="_Toc178952551"/>
      <w:bookmarkStart w:id="300" w:name="_Toc178952607"/>
      <w:bookmarkStart w:id="301" w:name="_Toc178981147"/>
      <w:bookmarkStart w:id="302" w:name="_Toc163249395"/>
      <w:bookmarkStart w:id="303" w:name="_Toc163249462"/>
      <w:bookmarkStart w:id="304" w:name="_Toc163249506"/>
      <w:bookmarkStart w:id="305" w:name="_Toc163249702"/>
      <w:bookmarkStart w:id="306" w:name="_Toc163249812"/>
      <w:bookmarkStart w:id="307" w:name="_Toc16325014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087977">
        <w:rPr>
          <w:lang w:val="en-US"/>
        </w:rPr>
        <w:t>Postamble</w:t>
      </w:r>
    </w:p>
    <w:p w14:paraId="3AC6D51D" w14:textId="29B30D5B" w:rsidR="00C32231" w:rsidRDefault="00A67206" w:rsidP="00C32231">
      <w:r>
        <w:t>Unlike PRDCH, PDRCH is designed to be detected by the reader with higher processing capability</w:t>
      </w:r>
      <w:r w:rsidR="000E41FA">
        <w:t>. Furthermore, due to the use of FEC by the device in D2R transmission, the size of the information bits and the length of the transmission are</w:t>
      </w:r>
      <w:r w:rsidR="003A6007">
        <w:t xml:space="preserve"> to be known at both encoder and decoder. Thus, in this case, the reader provides the information about the information size and the length of transmission in bits, which fixes the code rate of FEC. Thus, the device cannot autonomously send a postamble to terminate the transmission until the whole codeword is transmitted.</w:t>
      </w:r>
    </w:p>
    <w:p w14:paraId="630E1E72" w14:textId="7F88D6B9" w:rsidR="003A6007" w:rsidRDefault="004C264A" w:rsidP="003A6007">
      <w:pPr>
        <w:pStyle w:val="Observation"/>
      </w:pPr>
      <w:bookmarkStart w:id="308" w:name="_Toc189822541"/>
      <w:bookmarkStart w:id="309" w:name="_Toc189856921"/>
      <w:bookmarkStart w:id="310" w:name="_Toc189863389"/>
      <w:bookmarkStart w:id="311" w:name="_Toc192854934"/>
      <w:bookmarkStart w:id="312" w:name="_Toc192855018"/>
      <w:bookmarkStart w:id="313" w:name="_Toc193974107"/>
      <w:bookmarkStart w:id="314" w:name="_Toc194091960"/>
      <w:bookmarkStart w:id="315" w:name="_Toc194091981"/>
      <w:bookmarkStart w:id="316" w:name="_Toc194092002"/>
      <w:bookmarkStart w:id="317" w:name="_Toc194092023"/>
      <w:bookmarkStart w:id="318" w:name="_Toc194092235"/>
      <w:r>
        <w:t>As FEC is adopted in D2R transmission, device cannot autonomously terminate the transmission by sending postamble for early termination</w:t>
      </w:r>
      <w:r w:rsidR="007A5906">
        <w:t xml:space="preserve">, since the coding rate is fixed by the size of the information bits and the </w:t>
      </w:r>
      <w:r w:rsidR="00677242">
        <w:t>codeword length, both are signaled in the previous PRDCH control.</w:t>
      </w:r>
      <w:bookmarkEnd w:id="308"/>
      <w:bookmarkEnd w:id="309"/>
      <w:bookmarkEnd w:id="310"/>
      <w:bookmarkEnd w:id="311"/>
      <w:bookmarkEnd w:id="312"/>
      <w:bookmarkEnd w:id="313"/>
      <w:bookmarkEnd w:id="314"/>
      <w:bookmarkEnd w:id="315"/>
      <w:bookmarkEnd w:id="316"/>
      <w:bookmarkEnd w:id="317"/>
      <w:bookmarkEnd w:id="318"/>
    </w:p>
    <w:p w14:paraId="414E2820" w14:textId="3B55F044" w:rsidR="007E356E" w:rsidRDefault="007E356E" w:rsidP="003A6007">
      <w:pPr>
        <w:pStyle w:val="Observation"/>
      </w:pPr>
      <w:bookmarkStart w:id="319" w:name="_Toc193974108"/>
      <w:bookmarkStart w:id="320" w:name="_Toc194091961"/>
      <w:bookmarkStart w:id="321" w:name="_Toc194091982"/>
      <w:bookmarkStart w:id="322" w:name="_Toc194092003"/>
      <w:bookmarkStart w:id="323" w:name="_Toc194092024"/>
      <w:bookmarkStart w:id="324" w:name="_Toc194092236"/>
      <w:r>
        <w:t xml:space="preserve">The postamble may improve detection if it is used as stop bits </w:t>
      </w:r>
      <w:r w:rsidR="003D70E3">
        <w:t>to</w:t>
      </w:r>
      <w:r>
        <w:t xml:space="preserve"> ensure reception of all payload bits in PDRCH before FEC decoding when there is larger SFO at the AIoT device.</w:t>
      </w:r>
      <w:bookmarkEnd w:id="319"/>
      <w:bookmarkEnd w:id="320"/>
      <w:bookmarkEnd w:id="321"/>
      <w:bookmarkEnd w:id="322"/>
      <w:bookmarkEnd w:id="323"/>
      <w:bookmarkEnd w:id="324"/>
    </w:p>
    <w:p w14:paraId="739F4B4E" w14:textId="048D2596" w:rsidR="00DC151A" w:rsidRPr="00C32231" w:rsidRDefault="003D70E3" w:rsidP="00226328">
      <w:pPr>
        <w:pStyle w:val="Proposal"/>
      </w:pPr>
      <w:bookmarkStart w:id="325" w:name="_Toc193974171"/>
      <w:bookmarkStart w:id="326" w:name="_Toc194092039"/>
      <w:bookmarkStart w:id="327" w:name="_Toc194092249"/>
      <w:r>
        <w:t xml:space="preserve">The use of postamble </w:t>
      </w:r>
      <w:r w:rsidR="00DC151A">
        <w:t xml:space="preserve">for PDRCH transmission </w:t>
      </w:r>
      <w:r>
        <w:t xml:space="preserve">shall be </w:t>
      </w:r>
      <w:r w:rsidR="006E5F18">
        <w:t>signaled</w:t>
      </w:r>
      <w:r>
        <w:t xml:space="preserve"> by the reader depending on the payload size</w:t>
      </w:r>
      <w:r w:rsidR="008D4FB3">
        <w:t xml:space="preserve"> and the SFO accuracy of the AIoT device</w:t>
      </w:r>
      <w:r w:rsidR="006E5F18">
        <w:t>.</w:t>
      </w:r>
      <w:bookmarkEnd w:id="325"/>
      <w:bookmarkEnd w:id="326"/>
      <w:bookmarkEnd w:id="327"/>
    </w:p>
    <w:p w14:paraId="17D7BDE6" w14:textId="5350281A" w:rsidR="002F6CCE" w:rsidRDefault="00085A2D" w:rsidP="002F6CCE">
      <w:pPr>
        <w:pStyle w:val="Heading1"/>
        <w:rPr>
          <w:lang w:val="en-US"/>
        </w:rPr>
      </w:pPr>
      <w:r w:rsidRPr="00B7321B">
        <w:rPr>
          <w:lang w:val="en-US"/>
        </w:rPr>
        <w:t>Conclusion</w:t>
      </w:r>
    </w:p>
    <w:p w14:paraId="2359779A" w14:textId="77777777" w:rsidR="000941CE" w:rsidRPr="000941CE" w:rsidRDefault="000941CE" w:rsidP="000941CE"/>
    <w:p w14:paraId="4A68671A" w14:textId="2C39345D" w:rsidR="000941CE" w:rsidRDefault="00146940" w:rsidP="000941CE">
      <w:r>
        <w:t>In this contribution w</w:t>
      </w:r>
      <w:r w:rsidRPr="00146940">
        <w:t>e have made the following observations and proposals:</w:t>
      </w:r>
    </w:p>
    <w:p w14:paraId="63BF0407" w14:textId="49AFB890" w:rsidR="00F75810" w:rsidRDefault="00F75810" w:rsidP="00F75810">
      <w:pPr>
        <w:pStyle w:val="Heading2"/>
        <w:rPr>
          <w:lang w:val="en-US"/>
        </w:rPr>
      </w:pPr>
      <w:r>
        <w:rPr>
          <w:lang w:val="en-US"/>
        </w:rPr>
        <w:t>List of Observations</w:t>
      </w:r>
    </w:p>
    <w:p w14:paraId="30A77D84" w14:textId="1C465955" w:rsidR="00213488" w:rsidRDefault="00F75810">
      <w:pPr>
        <w:pStyle w:val="TOC1"/>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w:instrText>
      </w:r>
      <w:r w:rsidR="00213488">
        <w:instrText xml:space="preserve"> \h</w:instrText>
      </w:r>
      <w:r>
        <w:instrText xml:space="preserve"> \n \p " " \t "Observation,1" </w:instrText>
      </w:r>
      <w:r>
        <w:fldChar w:fldCharType="separate"/>
      </w:r>
      <w:hyperlink w:anchor="_Toc194092216" w:history="1">
        <w:r w:rsidR="00213488">
          <w:rPr>
            <w:rFonts w:asciiTheme="minorHAnsi" w:eastAsiaTheme="minorEastAsia" w:hAnsiTheme="minorHAnsi" w:cstheme="minorBidi"/>
            <w:kern w:val="2"/>
            <w:sz w:val="24"/>
            <w:szCs w:val="21"/>
            <w:lang w:val="en-GB" w:eastAsia="ko-KR" w:bidi="hi-IN"/>
            <w14:ligatures w14:val="standardContextual"/>
          </w:rPr>
          <w:tab/>
        </w:r>
        <w:r w:rsidR="00213488" w:rsidRPr="00111BE6">
          <w:rPr>
            <w:rStyle w:val="Hyperlink"/>
          </w:rPr>
          <w:t>Start delimiter should be long enough to ensure reliable detection due to large sampling offset observed in the AIoT tag before estimating/correcting from preamble.</w:t>
        </w:r>
      </w:hyperlink>
    </w:p>
    <w:p w14:paraId="2486F42A" w14:textId="46E5A354" w:rsidR="00213488" w:rsidRDefault="00213488">
      <w:pPr>
        <w:pStyle w:val="TOC1"/>
        <w:rPr>
          <w:rFonts w:asciiTheme="minorHAnsi" w:eastAsiaTheme="minorEastAsia" w:hAnsiTheme="minorHAnsi" w:cstheme="minorBidi"/>
          <w:kern w:val="2"/>
          <w:sz w:val="24"/>
          <w:szCs w:val="21"/>
          <w:lang w:val="en-GB" w:eastAsia="ko-KR" w:bidi="hi-IN"/>
          <w14:ligatures w14:val="standardContextual"/>
        </w:rPr>
      </w:pPr>
      <w:hyperlink w:anchor="_Toc194092217" w:history="1">
        <w:r w:rsidRPr="00111BE6">
          <w:rPr>
            <w:rStyle w:val="Hyperlink"/>
            <w:b/>
          </w:rPr>
          <w:t>Observation 1:</w:t>
        </w:r>
      </w:hyperlink>
    </w:p>
    <w:p w14:paraId="6851C679" w14:textId="0CFD8451"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18" w:history="1">
        <w:r w:rsidRPr="00111BE6">
          <w:rPr>
            <w:rStyle w:val="Hyperlink"/>
            <w:b/>
          </w:rPr>
          <w:t>Observation 2:</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SIP design should consider level detection followed by edge detection to ensure reliability while expending lower power.</w:t>
        </w:r>
      </w:hyperlink>
    </w:p>
    <w:p w14:paraId="2437FA48" w14:textId="7DBBC31A"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19" w:history="1">
        <w:r w:rsidRPr="00111BE6">
          <w:rPr>
            <w:rStyle w:val="Hyperlink"/>
            <w:b/>
          </w:rPr>
          <w:t>Observation 3:</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Preamble sequences must have better autocorrelation properties to obtain better timing accuracy even with large sampling offset.</w:t>
        </w:r>
      </w:hyperlink>
    </w:p>
    <w:p w14:paraId="12896C55" w14:textId="467080A3"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0" w:history="1">
        <w:r w:rsidRPr="00111BE6">
          <w:rPr>
            <w:rStyle w:val="Hyperlink"/>
            <w:b/>
          </w:rPr>
          <w:t>Observation 4:</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Increasing the value of M limits the coverage of transmission but improves the timing accuracy.</w:t>
        </w:r>
      </w:hyperlink>
    </w:p>
    <w:p w14:paraId="3D0DB9FE" w14:textId="5ECCC0AD"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1" w:history="1">
        <w:r w:rsidRPr="00111BE6">
          <w:rPr>
            <w:rStyle w:val="Hyperlink"/>
            <w:b/>
          </w:rPr>
          <w:t>Observation 5:</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Increasing the value of M, while retaining the same transmission duration, improves the auto-/cross- correlation properties of the sequence due to increase in sequence length.</w:t>
        </w:r>
      </w:hyperlink>
    </w:p>
    <w:p w14:paraId="52A51931" w14:textId="14E41FED"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2" w:history="1">
        <w:r w:rsidRPr="00111BE6">
          <w:rPr>
            <w:rStyle w:val="Hyperlink"/>
            <w:b/>
          </w:rPr>
          <w:t>Observation 6:</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Having a shorter CAP sequence may trigger higher FAR for higher M values than the one with lower M values.</w:t>
        </w:r>
      </w:hyperlink>
    </w:p>
    <w:p w14:paraId="22C4576D" w14:textId="1AACFE97"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3" w:history="1">
        <w:r w:rsidRPr="00111BE6">
          <w:rPr>
            <w:rStyle w:val="Hyperlink"/>
            <w:b/>
          </w:rPr>
          <w:t>Observation 7:</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RAN1 to consider designing PRDCH preamble by ensuring uniform distribution of 1’s and 0’s, i.e., by simply repeating 1,0 pattern to the desired length.</w:t>
        </w:r>
      </w:hyperlink>
    </w:p>
    <w:p w14:paraId="615AB647" w14:textId="60F43E39"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4" w:history="1">
        <w:r w:rsidRPr="00111BE6">
          <w:rPr>
            <w:rStyle w:val="Hyperlink"/>
            <w:b/>
            <w:lang w:eastAsia="en-GB"/>
          </w:rPr>
          <w:t>Observation 8:</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 xml:space="preserve">Use of </w:t>
        </w:r>
        <m:oMath>
          <m:r>
            <m:rPr>
              <m:sty m:val="p"/>
            </m:rPr>
            <w:rPr>
              <w:rStyle w:val="Hyperlink"/>
              <w:rFonts w:ascii="Cambria Math" w:hAnsi="Cambria Math"/>
            </w:rPr>
            <m:t>M</m:t>
          </m:r>
          <m:r>
            <m:rPr>
              <m:sty m:val="p"/>
            </m:rPr>
            <w:rPr>
              <w:rStyle w:val="Hyperlink"/>
              <w:rFonts w:ascii="Cambria Math" w:hAnsi="Cambria Math" w:hint="eastAsia"/>
            </w:rPr>
            <m:t>≥</m:t>
          </m:r>
          <m:r>
            <m:rPr>
              <m:sty m:val="p"/>
            </m:rPr>
            <w:rPr>
              <w:rStyle w:val="Hyperlink"/>
              <w:rFonts w:ascii="Cambria Math" w:hAnsi="Cambria Math" w:hint="eastAsia"/>
            </w:rPr>
            <m:t>4</m:t>
          </m:r>
        </m:oMath>
        <w:r w:rsidRPr="00111BE6">
          <w:rPr>
            <w:rStyle w:val="Hyperlink"/>
          </w:rPr>
          <w:t xml:space="preserve"> provides better timing estimation accuracy even in the presence of SFO as the sequence length spans only over a shorter duration.</w:t>
        </w:r>
      </w:hyperlink>
    </w:p>
    <w:p w14:paraId="700FBF25" w14:textId="529A4AE9" w:rsidR="00213488" w:rsidRDefault="00213488">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hyperlink w:anchor="_Toc194092225" w:history="1">
        <w:r w:rsidRPr="00111BE6">
          <w:rPr>
            <w:rStyle w:val="Hyperlink"/>
            <w:b/>
            <w:lang w:eastAsia="en-GB"/>
          </w:rPr>
          <w:t>Observation 9:</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length of preamble sequence must be decided considering coverage, timing estimation accuracy, and the robustness against SFO.</w:t>
        </w:r>
      </w:hyperlink>
    </w:p>
    <w:p w14:paraId="2724EA3A" w14:textId="0C3AF604"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26" w:history="1">
        <w:r w:rsidRPr="00111BE6">
          <w:rPr>
            <w:rStyle w:val="Hyperlink"/>
            <w:b/>
          </w:rPr>
          <w:t>Observation 10:</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As the Manchester encoding is assumed for PRDCH payload, midamble may not be needed as Manchester coding itself is a self-synchronizing sequence.</w:t>
        </w:r>
      </w:hyperlink>
    </w:p>
    <w:p w14:paraId="4E3A693E" w14:textId="149239FF"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27" w:history="1">
        <w:r w:rsidRPr="00111BE6">
          <w:rPr>
            <w:rStyle w:val="Hyperlink"/>
            <w:b/>
          </w:rPr>
          <w:t>Observation 11:</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use of midamble is needed to reacquire the timing synchronization for the device having large sampling offset, if the duration of the transmission lasts longer following the preamble.</w:t>
        </w:r>
      </w:hyperlink>
    </w:p>
    <w:p w14:paraId="31E455E0" w14:textId="305A88BD"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28" w:history="1">
        <w:r w:rsidRPr="00111BE6">
          <w:rPr>
            <w:rStyle w:val="Hyperlink"/>
            <w:b/>
          </w:rPr>
          <w:t>Observation 12:</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Even with large sampling offset, midamble may not be needed if the payload length is short, since the initial timing alignment is carried out by the preamble sequence.</w:t>
        </w:r>
      </w:hyperlink>
    </w:p>
    <w:p w14:paraId="1FBF50DD" w14:textId="59595858"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29" w:history="1">
        <w:r w:rsidRPr="00111BE6">
          <w:rPr>
            <w:rStyle w:val="Hyperlink"/>
            <w:b/>
          </w:rPr>
          <w:t>Observation 13:</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098DE3A3" w14:textId="1A5F4279"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0" w:history="1">
        <w:r w:rsidRPr="00111BE6">
          <w:rPr>
            <w:rStyle w:val="Hyperlink"/>
            <w:b/>
          </w:rPr>
          <w:t>Observation 14:</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Using postamble and preamble together with the length of PRDCH transmission, an AIoT device can determine the sampling offset/drift experienced.</w:t>
        </w:r>
      </w:hyperlink>
    </w:p>
    <w:p w14:paraId="2362A448" w14:textId="4F2EAA19"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1" w:history="1">
        <w:r w:rsidRPr="00111BE6">
          <w:rPr>
            <w:rStyle w:val="Hyperlink"/>
            <w:b/>
          </w:rPr>
          <w:t>Observation 15:</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choice of preamble sequence, i.e., m-sequence or Golay sequence, may not affect the correlation performance as both are formed from primitive polynomial sequence family.</w:t>
        </w:r>
      </w:hyperlink>
    </w:p>
    <w:p w14:paraId="1A451D40" w14:textId="5F2E7BE6"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2" w:history="1">
        <w:r w:rsidRPr="00111BE6">
          <w:rPr>
            <w:rStyle w:val="Hyperlink"/>
            <w:b/>
          </w:rPr>
          <w:t>Observation 16:</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length of the preamble for PDRCH preamble can be limited to 32 or 48 as the reader can utilize coherent detection to improve the detectability.</w:t>
        </w:r>
      </w:hyperlink>
    </w:p>
    <w:p w14:paraId="687FD17A" w14:textId="576E3D03"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3" w:history="1">
        <w:r w:rsidRPr="00111BE6">
          <w:rPr>
            <w:rStyle w:val="Hyperlink"/>
            <w:b/>
          </w:rPr>
          <w:t>Observation 17:</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need for midamble depends on the type of modulation used for D2R transmission. If the D2R transmission uses self-synchronizing modulation schemes like FM0, Miller, or MC, then the need for midamble is not essential.</w:t>
        </w:r>
      </w:hyperlink>
    </w:p>
    <w:p w14:paraId="0A941C20" w14:textId="73F53C5B"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4" w:history="1">
        <w:r w:rsidRPr="00111BE6">
          <w:rPr>
            <w:rStyle w:val="Hyperlink"/>
            <w:b/>
          </w:rPr>
          <w:t>Observation 18:</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Since the residual SFO after receiving PDRCH preamble at the reader is less than 500ppm, the use of midamble may not provide significant detection improvement if Manchester encoding is used for data.</w:t>
        </w:r>
      </w:hyperlink>
    </w:p>
    <w:p w14:paraId="6F07B331" w14:textId="41085A8A"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5" w:history="1">
        <w:r w:rsidRPr="00111BE6">
          <w:rPr>
            <w:rStyle w:val="Hyperlink"/>
            <w:b/>
          </w:rPr>
          <w:t>Observation 19:</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As FEC is adopted in D2R transmission, device cannot autonomously terminate the transmission by sending postamble for early termination, since the coding rate is fixed by the size of the information bits and the codeword length, both are signaled in the previous PRDCH control.</w:t>
        </w:r>
      </w:hyperlink>
    </w:p>
    <w:p w14:paraId="15724827" w14:textId="51EEE5AB" w:rsidR="00213488" w:rsidRDefault="00213488">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hyperlink w:anchor="_Toc194092236" w:history="1">
        <w:r w:rsidRPr="00111BE6">
          <w:rPr>
            <w:rStyle w:val="Hyperlink"/>
            <w:b/>
          </w:rPr>
          <w:t>Observation 20:</w:t>
        </w:r>
        <w:r>
          <w:rPr>
            <w:rFonts w:asciiTheme="minorHAnsi" w:eastAsiaTheme="minorEastAsia" w:hAnsiTheme="minorHAnsi" w:cstheme="minorBidi"/>
            <w:kern w:val="2"/>
            <w:sz w:val="24"/>
            <w:szCs w:val="21"/>
            <w:lang w:val="en-GB" w:eastAsia="ko-KR" w:bidi="hi-IN"/>
            <w14:ligatures w14:val="standardContextual"/>
          </w:rPr>
          <w:tab/>
        </w:r>
        <w:r w:rsidRPr="00111BE6">
          <w:rPr>
            <w:rStyle w:val="Hyperlink"/>
          </w:rPr>
          <w:t>The postamble may improve detection if it is used as stop bits to ensure reception of all payload bits in PDRCH before FEC decoding when there is larger SFO at the AIoT device.</w:t>
        </w:r>
      </w:hyperlink>
    </w:p>
    <w:p w14:paraId="6965A0C2" w14:textId="39A7CDA7" w:rsidR="00F75810" w:rsidRPr="00F75810" w:rsidRDefault="00F75810" w:rsidP="00226328">
      <w:pPr>
        <w:pStyle w:val="Style2"/>
      </w:pPr>
      <w:r>
        <w:fldChar w:fldCharType="end"/>
      </w:r>
    </w:p>
    <w:p w14:paraId="3DF7620F" w14:textId="1892A5F9" w:rsidR="004C69BD" w:rsidRDefault="004C69BD" w:rsidP="00226328">
      <w:pPr>
        <w:pStyle w:val="Heading2"/>
        <w:rPr>
          <w:lang w:val="en-US"/>
        </w:rPr>
      </w:pPr>
      <w:r>
        <w:rPr>
          <w:lang w:val="en-US"/>
        </w:rPr>
        <w:t>List of Proposals</w:t>
      </w:r>
    </w:p>
    <w:p w14:paraId="27D4234E" w14:textId="29F9D20A"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 \h \n \p " " \t "Proposal,1" </w:instrText>
      </w:r>
      <w:r>
        <w:fldChar w:fldCharType="separate"/>
      </w:r>
      <w:hyperlink w:anchor="_Toc194092237" w:history="1">
        <w:r w:rsidRPr="00A978F7">
          <w:rPr>
            <w:rStyle w:val="Hyperlink"/>
          </w:rPr>
          <w:t>Proposal 1:</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RAN1 shall consider SIP using Alt-2 shall be favored, in particular Alt-2-1.</w:t>
        </w:r>
      </w:hyperlink>
    </w:p>
    <w:p w14:paraId="105B2DFF" w14:textId="1F939A7B"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38" w:history="1">
        <w:r w:rsidRPr="00A978F7">
          <w:rPr>
            <w:rStyle w:val="Hyperlink"/>
          </w:rPr>
          <w:t>Proposal 2:</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iCs/>
          </w:rPr>
          <w:t>RAN1 to consider designing PRDCH preamble using alternate 1’s and 0’s.</w:t>
        </w:r>
      </w:hyperlink>
    </w:p>
    <w:p w14:paraId="15004E21" w14:textId="423D09F1"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39" w:history="1">
        <w:r w:rsidRPr="00A978F7">
          <w:rPr>
            <w:rStyle w:val="Hyperlink"/>
          </w:rPr>
          <w:t>Proposal 3:</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RAN1 should consider a preamble sequence of length at least 32 to ensure reliable detection and to lower FAR.</w:t>
        </w:r>
      </w:hyperlink>
    </w:p>
    <w:p w14:paraId="47C20E32" w14:textId="06D63463"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0" w:history="1">
        <w:r w:rsidRPr="00A978F7">
          <w:rPr>
            <w:rStyle w:val="Hyperlink"/>
          </w:rPr>
          <w:t>Proposal 4:</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Consider fixed transmission duration irrespective of the value of M, i.e., option 2 is preferrable, i.e., the sequence length will scale by the value of M.</w:t>
        </w:r>
      </w:hyperlink>
    </w:p>
    <w:p w14:paraId="7AA77591" w14:textId="5877A030"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1" w:history="1">
        <w:r w:rsidRPr="00A978F7">
          <w:rPr>
            <w:rStyle w:val="Hyperlink"/>
          </w:rPr>
          <w:t>Proposal 5:</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As Manchester encoding is considered for R2D transmission, the need for midamble is not imperative.</w:t>
        </w:r>
      </w:hyperlink>
    </w:p>
    <w:p w14:paraId="055640FA" w14:textId="141EFCAC"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2" w:history="1">
        <w:r w:rsidRPr="00A978F7">
          <w:rPr>
            <w:rStyle w:val="Hyperlink"/>
          </w:rPr>
          <w:t>Proposal 6:</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RAN1 shall not consider postamble for PRDCH transmission as the reader is controlling both transmission size and power level.</w:t>
        </w:r>
      </w:hyperlink>
    </w:p>
    <w:p w14:paraId="59076FB1" w14:textId="5FC93FA9"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6" w:history="1">
        <w:r w:rsidRPr="00A978F7">
          <w:rPr>
            <w:rStyle w:val="Hyperlink"/>
          </w:rPr>
          <w:t>Proposal 7:</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RAN1 should consider generating preamble sequence for D2R transmission using m-sequence as it is simpler to implement at AIoT device and has better auto/cross correlation properties.</w:t>
        </w:r>
      </w:hyperlink>
    </w:p>
    <w:p w14:paraId="0D54ADF9" w14:textId="70E11112"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7" w:history="1">
        <w:r w:rsidRPr="00A978F7">
          <w:rPr>
            <w:rStyle w:val="Hyperlink"/>
          </w:rPr>
          <w:t>Proposal 8:</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RAN1 should consider D2R preamble sequence of length of 16- or 32-bits using m-sequence.</w:t>
        </w:r>
      </w:hyperlink>
    </w:p>
    <w:p w14:paraId="04A2E6AD" w14:textId="3C9AD8A2"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8" w:history="1">
        <w:r w:rsidRPr="00A978F7">
          <w:rPr>
            <w:rStyle w:val="Hyperlink"/>
          </w:rPr>
          <w:t>Proposal 9:</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Due to Manchester encoding like ON/OFF pattern used for PDRCH, RAN1 shall refrain from using midamble.</w:t>
        </w:r>
      </w:hyperlink>
    </w:p>
    <w:p w14:paraId="78783DAE" w14:textId="0A8C232C" w:rsidR="00213488" w:rsidRDefault="00213488">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94092249" w:history="1">
        <w:r w:rsidRPr="00A978F7">
          <w:rPr>
            <w:rStyle w:val="Hyperlink"/>
          </w:rPr>
          <w:t>Proposal 10:</w:t>
        </w:r>
        <w:r>
          <w:rPr>
            <w:rFonts w:asciiTheme="minorHAnsi" w:eastAsiaTheme="minorEastAsia" w:hAnsiTheme="minorHAnsi" w:cstheme="minorBidi"/>
            <w:kern w:val="2"/>
            <w:sz w:val="24"/>
            <w:szCs w:val="21"/>
            <w:lang w:val="en-GB" w:eastAsia="ko-KR" w:bidi="hi-IN"/>
            <w14:ligatures w14:val="standardContextual"/>
          </w:rPr>
          <w:tab/>
        </w:r>
        <w:r w:rsidRPr="00A978F7">
          <w:rPr>
            <w:rStyle w:val="Hyperlink"/>
          </w:rPr>
          <w:t>The use of postamble for PDRCH transmission shall be signaled by the reader depending on the payload size and the SFO accuracy of the AIoT device.</w:t>
        </w:r>
      </w:hyperlink>
    </w:p>
    <w:p w14:paraId="38B46A8C" w14:textId="37E33D50" w:rsidR="00213488" w:rsidRPr="00F75810" w:rsidRDefault="00213488" w:rsidP="00213488">
      <w:pPr>
        <w:pStyle w:val="Style2"/>
      </w:pPr>
      <w:r>
        <w:fldChar w:fldCharType="end"/>
      </w:r>
    </w:p>
    <w:p w14:paraId="1952241D" w14:textId="77777777" w:rsidR="009C7AB4" w:rsidRPr="009C7AB4" w:rsidRDefault="009C7AB4" w:rsidP="00CA0840"/>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20D0564D" w14:textId="5ED1261E" w:rsidR="00146940" w:rsidRPr="00146940" w:rsidRDefault="00146940" w:rsidP="00146940">
      <w:pPr>
        <w:pStyle w:val="ListParagraph"/>
        <w:numPr>
          <w:ilvl w:val="0"/>
          <w:numId w:val="35"/>
        </w:numPr>
        <w:rPr>
          <w:rStyle w:val="normaltextrun"/>
          <w:rFonts w:eastAsia="Times New Roman"/>
          <w:noProof/>
          <w:szCs w:val="20"/>
          <w:lang w:val="en-US"/>
        </w:rPr>
      </w:pPr>
      <w:bookmarkStart w:id="328" w:name="_Ref189129408"/>
      <w:r w:rsidRPr="00146940">
        <w:rPr>
          <w:rStyle w:val="normaltextrun"/>
          <w:rFonts w:eastAsia="Times New Roman"/>
          <w:noProof/>
          <w:szCs w:val="20"/>
          <w:lang w:val="en-US"/>
        </w:rPr>
        <w:t>RP-</w:t>
      </w:r>
      <w:r w:rsidR="00FD6F9B" w:rsidRPr="007D5F6E">
        <w:rPr>
          <w:rStyle w:val="normaltextrun"/>
          <w:rFonts w:eastAsia="Times New Roman"/>
          <w:szCs w:val="20"/>
          <w:lang w:val="en-GB"/>
        </w:rPr>
        <w:t>250796</w:t>
      </w:r>
      <w:r w:rsidRPr="00146940">
        <w:rPr>
          <w:rStyle w:val="normaltextrun"/>
          <w:rFonts w:eastAsia="Times New Roman"/>
          <w:noProof/>
          <w:szCs w:val="20"/>
          <w:lang w:val="en-US"/>
        </w:rPr>
        <w:t>, ”</w:t>
      </w:r>
      <w:r w:rsidRPr="00CA0840">
        <w:rPr>
          <w:lang w:val="en-US"/>
        </w:rPr>
        <w:t xml:space="preserve"> </w:t>
      </w:r>
      <w:r w:rsidRPr="00146940">
        <w:rPr>
          <w:rStyle w:val="normaltextrun"/>
          <w:rFonts w:eastAsia="Times New Roman"/>
          <w:noProof/>
          <w:szCs w:val="20"/>
          <w:lang w:val="en-US"/>
        </w:rPr>
        <w:t>New WID on Rel-19 Ambient IoT”, RAN#10</w:t>
      </w:r>
      <w:r w:rsidR="00FD6F9B">
        <w:rPr>
          <w:rStyle w:val="normaltextrun"/>
          <w:rFonts w:eastAsia="Times New Roman"/>
          <w:noProof/>
          <w:szCs w:val="20"/>
          <w:lang w:val="en-US"/>
        </w:rPr>
        <w:t>7</w:t>
      </w:r>
      <w:bookmarkEnd w:id="328"/>
    </w:p>
    <w:p w14:paraId="6D4D0600" w14:textId="7651E713" w:rsidR="00DB6729" w:rsidRPr="00DB6729" w:rsidRDefault="00146940" w:rsidP="00146940">
      <w:pPr>
        <w:pStyle w:val="ListParagraph"/>
        <w:numPr>
          <w:ilvl w:val="0"/>
          <w:numId w:val="35"/>
        </w:numPr>
        <w:rPr>
          <w:szCs w:val="20"/>
          <w:lang w:val="en-US"/>
        </w:rPr>
      </w:pPr>
      <w:r w:rsidRPr="00146940">
        <w:rPr>
          <w:szCs w:val="20"/>
          <w:lang w:val="en-US"/>
        </w:rPr>
        <w:t>TR 38.769</w:t>
      </w:r>
      <w:r w:rsidR="00917177">
        <w:rPr>
          <w:szCs w:val="20"/>
          <w:lang w:val="en-US"/>
        </w:rPr>
        <w:t>, “</w:t>
      </w:r>
      <w:r w:rsidR="00917177" w:rsidRPr="00917177">
        <w:rPr>
          <w:szCs w:val="20"/>
          <w:lang w:val="en-US"/>
        </w:rPr>
        <w:t>Study on solutions for Ambient IoT (Internet of Things) in NR</w:t>
      </w:r>
      <w:r w:rsidR="00917177">
        <w:rPr>
          <w:szCs w:val="20"/>
          <w:lang w:val="en-US"/>
        </w:rPr>
        <w:t>”</w:t>
      </w:r>
    </w:p>
    <w:sectPr w:rsidR="00DB6729"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AE7E0" w14:textId="77777777" w:rsidR="000470DD" w:rsidRDefault="000470DD">
      <w:r>
        <w:separator/>
      </w:r>
    </w:p>
  </w:endnote>
  <w:endnote w:type="continuationSeparator" w:id="0">
    <w:p w14:paraId="606C4754" w14:textId="77777777" w:rsidR="000470DD" w:rsidRDefault="000470DD">
      <w:r>
        <w:continuationSeparator/>
      </w:r>
    </w:p>
  </w:endnote>
  <w:endnote w:type="continuationNotice" w:id="1">
    <w:p w14:paraId="5D91283D" w14:textId="77777777" w:rsidR="000470DD" w:rsidRDefault="00047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B821" w14:textId="77777777" w:rsidR="000470DD" w:rsidRDefault="000470DD">
      <w:r>
        <w:separator/>
      </w:r>
    </w:p>
  </w:footnote>
  <w:footnote w:type="continuationSeparator" w:id="0">
    <w:p w14:paraId="5E6D5DB9" w14:textId="77777777" w:rsidR="000470DD" w:rsidRDefault="000470DD">
      <w:r>
        <w:continuationSeparator/>
      </w:r>
    </w:p>
  </w:footnote>
  <w:footnote w:type="continuationNotice" w:id="1">
    <w:p w14:paraId="44EB3599" w14:textId="77777777" w:rsidR="000470DD" w:rsidRDefault="00047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760C1"/>
    <w:multiLevelType w:val="multilevel"/>
    <w:tmpl w:val="ED3EFD9E"/>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FB2176"/>
    <w:multiLevelType w:val="hybridMultilevel"/>
    <w:tmpl w:val="55367E0C"/>
    <w:lvl w:ilvl="0" w:tplc="98D47C28">
      <w:start w:val="1"/>
      <w:numFmt w:val="decimal"/>
      <w:pStyle w:val="Proposal"/>
      <w:lvlText w:val="Proposal %1:"/>
      <w:lvlJc w:val="left"/>
      <w:pPr>
        <w:ind w:left="1636" w:hanging="360"/>
      </w:pPr>
      <w:rPr>
        <w:rFonts w:hint="default"/>
        <w:b/>
        <w:i w:val="0"/>
        <w:sz w:val="20"/>
      </w:rPr>
    </w:lvl>
    <w:lvl w:ilvl="1" w:tplc="12E069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37780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6" w15:restartNumberingAfterBreak="0">
    <w:nsid w:val="50B86E5F"/>
    <w:multiLevelType w:val="hybridMultilevel"/>
    <w:tmpl w:val="EEAA7CAC"/>
    <w:lvl w:ilvl="0" w:tplc="65FE3110">
      <w:start w:val="1"/>
      <w:numFmt w:val="bullet"/>
      <w:lvlText w:val=""/>
      <w:lvlJc w:val="left"/>
      <w:pPr>
        <w:ind w:left="720" w:hanging="360"/>
      </w:pPr>
      <w:rPr>
        <w:rFonts w:ascii="Symbol" w:hAnsi="Symbol"/>
      </w:rPr>
    </w:lvl>
    <w:lvl w:ilvl="1" w:tplc="8116A78E">
      <w:start w:val="1"/>
      <w:numFmt w:val="bullet"/>
      <w:lvlText w:val=""/>
      <w:lvlJc w:val="left"/>
      <w:pPr>
        <w:ind w:left="720" w:hanging="360"/>
      </w:pPr>
      <w:rPr>
        <w:rFonts w:ascii="Symbol" w:hAnsi="Symbol"/>
      </w:rPr>
    </w:lvl>
    <w:lvl w:ilvl="2" w:tplc="9C026B34">
      <w:start w:val="1"/>
      <w:numFmt w:val="bullet"/>
      <w:lvlText w:val=""/>
      <w:lvlJc w:val="left"/>
      <w:pPr>
        <w:ind w:left="720" w:hanging="360"/>
      </w:pPr>
      <w:rPr>
        <w:rFonts w:ascii="Symbol" w:hAnsi="Symbol"/>
      </w:rPr>
    </w:lvl>
    <w:lvl w:ilvl="3" w:tplc="469E9968">
      <w:start w:val="1"/>
      <w:numFmt w:val="bullet"/>
      <w:lvlText w:val=""/>
      <w:lvlJc w:val="left"/>
      <w:pPr>
        <w:ind w:left="720" w:hanging="360"/>
      </w:pPr>
      <w:rPr>
        <w:rFonts w:ascii="Symbol" w:hAnsi="Symbol"/>
      </w:rPr>
    </w:lvl>
    <w:lvl w:ilvl="4" w:tplc="D960F1A4">
      <w:start w:val="1"/>
      <w:numFmt w:val="bullet"/>
      <w:lvlText w:val=""/>
      <w:lvlJc w:val="left"/>
      <w:pPr>
        <w:ind w:left="720" w:hanging="360"/>
      </w:pPr>
      <w:rPr>
        <w:rFonts w:ascii="Symbol" w:hAnsi="Symbol"/>
      </w:rPr>
    </w:lvl>
    <w:lvl w:ilvl="5" w:tplc="D35AB884">
      <w:start w:val="1"/>
      <w:numFmt w:val="bullet"/>
      <w:lvlText w:val=""/>
      <w:lvlJc w:val="left"/>
      <w:pPr>
        <w:ind w:left="720" w:hanging="360"/>
      </w:pPr>
      <w:rPr>
        <w:rFonts w:ascii="Symbol" w:hAnsi="Symbol"/>
      </w:rPr>
    </w:lvl>
    <w:lvl w:ilvl="6" w:tplc="4CE44786">
      <w:start w:val="1"/>
      <w:numFmt w:val="bullet"/>
      <w:lvlText w:val=""/>
      <w:lvlJc w:val="left"/>
      <w:pPr>
        <w:ind w:left="720" w:hanging="360"/>
      </w:pPr>
      <w:rPr>
        <w:rFonts w:ascii="Symbol" w:hAnsi="Symbol"/>
      </w:rPr>
    </w:lvl>
    <w:lvl w:ilvl="7" w:tplc="37ECCB8E">
      <w:start w:val="1"/>
      <w:numFmt w:val="bullet"/>
      <w:lvlText w:val=""/>
      <w:lvlJc w:val="left"/>
      <w:pPr>
        <w:ind w:left="720" w:hanging="360"/>
      </w:pPr>
      <w:rPr>
        <w:rFonts w:ascii="Symbol" w:hAnsi="Symbol"/>
      </w:rPr>
    </w:lvl>
    <w:lvl w:ilvl="8" w:tplc="8B1E7A08">
      <w:start w:val="1"/>
      <w:numFmt w:val="bullet"/>
      <w:lvlText w:val=""/>
      <w:lvlJc w:val="left"/>
      <w:pPr>
        <w:ind w:left="720" w:hanging="360"/>
      </w:pPr>
      <w:rPr>
        <w:rFonts w:ascii="Symbol" w:hAnsi="Symbol"/>
      </w:rPr>
    </w:lvl>
  </w:abstractNum>
  <w:abstractNum w:abstractNumId="37" w15:restartNumberingAfterBreak="0">
    <w:nsid w:val="53D71C80"/>
    <w:multiLevelType w:val="hybridMultilevel"/>
    <w:tmpl w:val="7A14EF20"/>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8132F2"/>
    <w:multiLevelType w:val="hybridMultilevel"/>
    <w:tmpl w:val="5CC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7"/>
  </w:num>
  <w:num w:numId="2" w16cid:durableId="357124585">
    <w:abstractNumId w:val="25"/>
  </w:num>
  <w:num w:numId="3" w16cid:durableId="1559780918">
    <w:abstractNumId w:val="3"/>
  </w:num>
  <w:num w:numId="4" w16cid:durableId="718750690">
    <w:abstractNumId w:val="49"/>
  </w:num>
  <w:num w:numId="5" w16cid:durableId="1547567976">
    <w:abstractNumId w:val="21"/>
  </w:num>
  <w:num w:numId="6" w16cid:durableId="1485706495">
    <w:abstractNumId w:val="48"/>
  </w:num>
  <w:num w:numId="7" w16cid:durableId="1709142021">
    <w:abstractNumId w:val="20"/>
  </w:num>
  <w:num w:numId="8" w16cid:durableId="1316760466">
    <w:abstractNumId w:val="42"/>
  </w:num>
  <w:num w:numId="9" w16cid:durableId="440952079">
    <w:abstractNumId w:val="32"/>
  </w:num>
  <w:num w:numId="10" w16cid:durableId="1177697182">
    <w:abstractNumId w:val="51"/>
  </w:num>
  <w:num w:numId="11" w16cid:durableId="50622417">
    <w:abstractNumId w:val="45"/>
  </w:num>
  <w:num w:numId="12" w16cid:durableId="1302345153">
    <w:abstractNumId w:val="50"/>
  </w:num>
  <w:num w:numId="13" w16cid:durableId="1965308432">
    <w:abstractNumId w:val="18"/>
  </w:num>
  <w:num w:numId="14" w16cid:durableId="1182354916">
    <w:abstractNumId w:val="13"/>
  </w:num>
  <w:num w:numId="15" w16cid:durableId="1501045113">
    <w:abstractNumId w:val="8"/>
  </w:num>
  <w:num w:numId="16" w16cid:durableId="1353458069">
    <w:abstractNumId w:val="55"/>
  </w:num>
  <w:num w:numId="17" w16cid:durableId="456678639">
    <w:abstractNumId w:val="2"/>
  </w:num>
  <w:num w:numId="18" w16cid:durableId="146094901">
    <w:abstractNumId w:val="30"/>
  </w:num>
  <w:num w:numId="19" w16cid:durableId="933244442">
    <w:abstractNumId w:val="33"/>
  </w:num>
  <w:num w:numId="20" w16cid:durableId="872618463">
    <w:abstractNumId w:val="26"/>
  </w:num>
  <w:num w:numId="21" w16cid:durableId="1417170195">
    <w:abstractNumId w:val="53"/>
  </w:num>
  <w:num w:numId="22" w16cid:durableId="1839999773">
    <w:abstractNumId w:val="56"/>
  </w:num>
  <w:num w:numId="23"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6"/>
  </w:num>
  <w:num w:numId="27" w16cid:durableId="438570035">
    <w:abstractNumId w:val="19"/>
  </w:num>
  <w:num w:numId="28" w16cid:durableId="1889340046">
    <w:abstractNumId w:val="15"/>
  </w:num>
  <w:num w:numId="29" w16cid:durableId="1935703544">
    <w:abstractNumId w:val="44"/>
  </w:num>
  <w:num w:numId="30" w16cid:durableId="1830707453">
    <w:abstractNumId w:val="4"/>
  </w:num>
  <w:num w:numId="31" w16cid:durableId="871918329">
    <w:abstractNumId w:val="6"/>
  </w:num>
  <w:num w:numId="32" w16cid:durableId="918758943">
    <w:abstractNumId w:val="35"/>
  </w:num>
  <w:num w:numId="33" w16cid:durableId="955402489">
    <w:abstractNumId w:val="47"/>
  </w:num>
  <w:num w:numId="34" w16cid:durableId="1288005063">
    <w:abstractNumId w:val="28"/>
  </w:num>
  <w:num w:numId="35" w16cid:durableId="1943226331">
    <w:abstractNumId w:val="39"/>
  </w:num>
  <w:num w:numId="36" w16cid:durableId="1163467163">
    <w:abstractNumId w:val="54"/>
  </w:num>
  <w:num w:numId="37" w16cid:durableId="1033992767">
    <w:abstractNumId w:val="10"/>
  </w:num>
  <w:num w:numId="38" w16cid:durableId="1748382395">
    <w:abstractNumId w:val="47"/>
  </w:num>
  <w:num w:numId="39" w16cid:durableId="1610431453">
    <w:abstractNumId w:val="54"/>
  </w:num>
  <w:num w:numId="40" w16cid:durableId="993415652">
    <w:abstractNumId w:val="17"/>
  </w:num>
  <w:num w:numId="41" w16cid:durableId="2097365214">
    <w:abstractNumId w:val="29"/>
  </w:num>
  <w:num w:numId="42" w16cid:durableId="377358731">
    <w:abstractNumId w:val="41"/>
  </w:num>
  <w:num w:numId="43" w16cid:durableId="485630386">
    <w:abstractNumId w:val="1"/>
  </w:num>
  <w:num w:numId="44" w16cid:durableId="422189655">
    <w:abstractNumId w:val="7"/>
  </w:num>
  <w:num w:numId="45" w16cid:durableId="704721123">
    <w:abstractNumId w:val="34"/>
  </w:num>
  <w:num w:numId="46" w16cid:durableId="342246473">
    <w:abstractNumId w:val="43"/>
  </w:num>
  <w:num w:numId="47" w16cid:durableId="523441750">
    <w:abstractNumId w:val="0"/>
  </w:num>
  <w:num w:numId="48" w16cid:durableId="1292636877">
    <w:abstractNumId w:val="11"/>
  </w:num>
  <w:num w:numId="49" w16cid:durableId="1682968922">
    <w:abstractNumId w:val="37"/>
  </w:num>
  <w:num w:numId="50" w16cid:durableId="541483546">
    <w:abstractNumId w:val="38"/>
  </w:num>
  <w:num w:numId="51" w16cid:durableId="198204037">
    <w:abstractNumId w:val="12"/>
  </w:num>
  <w:num w:numId="52" w16cid:durableId="1469277388">
    <w:abstractNumId w:val="5"/>
  </w:num>
  <w:num w:numId="53" w16cid:durableId="1713262131">
    <w:abstractNumId w:val="22"/>
  </w:num>
  <w:num w:numId="54" w16cid:durableId="2116822789">
    <w:abstractNumId w:val="31"/>
  </w:num>
  <w:num w:numId="55" w16cid:durableId="933629838">
    <w:abstractNumId w:val="27"/>
  </w:num>
  <w:num w:numId="56" w16cid:durableId="1793279713">
    <w:abstractNumId w:val="52"/>
  </w:num>
  <w:num w:numId="57" w16cid:durableId="2144959551">
    <w:abstractNumId w:val="36"/>
  </w:num>
  <w:num w:numId="58" w16cid:durableId="1892496690">
    <w:abstractNumId w:val="23"/>
  </w:num>
  <w:num w:numId="59" w16cid:durableId="897059129">
    <w:abstractNumId w:val="9"/>
  </w:num>
  <w:num w:numId="60" w16cid:durableId="1861241162">
    <w:abstractNumId w:val="46"/>
  </w:num>
  <w:num w:numId="61" w16cid:durableId="1923950682">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640"/>
    <w:rsid w:val="00040833"/>
    <w:rsid w:val="00040F4F"/>
    <w:rsid w:val="0004132D"/>
    <w:rsid w:val="00041C9D"/>
    <w:rsid w:val="00044CFA"/>
    <w:rsid w:val="000454E0"/>
    <w:rsid w:val="0004584D"/>
    <w:rsid w:val="000459C7"/>
    <w:rsid w:val="00046630"/>
    <w:rsid w:val="00046C80"/>
    <w:rsid w:val="000470DD"/>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9AB"/>
    <w:rsid w:val="00062159"/>
    <w:rsid w:val="00063D9E"/>
    <w:rsid w:val="00064AA2"/>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C6B"/>
    <w:rsid w:val="00072FF5"/>
    <w:rsid w:val="000730DC"/>
    <w:rsid w:val="00075965"/>
    <w:rsid w:val="00075FDA"/>
    <w:rsid w:val="00076386"/>
    <w:rsid w:val="00076D82"/>
    <w:rsid w:val="000778C0"/>
    <w:rsid w:val="00081EC2"/>
    <w:rsid w:val="00082154"/>
    <w:rsid w:val="00083800"/>
    <w:rsid w:val="000843C3"/>
    <w:rsid w:val="00084A65"/>
    <w:rsid w:val="00084B0C"/>
    <w:rsid w:val="0008559A"/>
    <w:rsid w:val="00085A2D"/>
    <w:rsid w:val="00087977"/>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0EB"/>
    <w:rsid w:val="000B2282"/>
    <w:rsid w:val="000B27E9"/>
    <w:rsid w:val="000B2A11"/>
    <w:rsid w:val="000B2A5B"/>
    <w:rsid w:val="000B3B91"/>
    <w:rsid w:val="000B4207"/>
    <w:rsid w:val="000B4839"/>
    <w:rsid w:val="000B4B1B"/>
    <w:rsid w:val="000B50C3"/>
    <w:rsid w:val="000B5AC9"/>
    <w:rsid w:val="000B5F0A"/>
    <w:rsid w:val="000B6D65"/>
    <w:rsid w:val="000B743C"/>
    <w:rsid w:val="000C1128"/>
    <w:rsid w:val="000C1D59"/>
    <w:rsid w:val="000C2B09"/>
    <w:rsid w:val="000C30CF"/>
    <w:rsid w:val="000C433E"/>
    <w:rsid w:val="000C501D"/>
    <w:rsid w:val="000C5348"/>
    <w:rsid w:val="000C5B5B"/>
    <w:rsid w:val="000C5CBA"/>
    <w:rsid w:val="000C686C"/>
    <w:rsid w:val="000C74BA"/>
    <w:rsid w:val="000C7531"/>
    <w:rsid w:val="000C7BA7"/>
    <w:rsid w:val="000C7C3F"/>
    <w:rsid w:val="000D0BD6"/>
    <w:rsid w:val="000D0C61"/>
    <w:rsid w:val="000D1440"/>
    <w:rsid w:val="000D2691"/>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1FA"/>
    <w:rsid w:val="000E4350"/>
    <w:rsid w:val="000E4376"/>
    <w:rsid w:val="000E4408"/>
    <w:rsid w:val="000E5262"/>
    <w:rsid w:val="000E53AB"/>
    <w:rsid w:val="000E5716"/>
    <w:rsid w:val="000E6337"/>
    <w:rsid w:val="000E7A79"/>
    <w:rsid w:val="000E7C3D"/>
    <w:rsid w:val="000F04D5"/>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05B5"/>
    <w:rsid w:val="00100B7D"/>
    <w:rsid w:val="0010170B"/>
    <w:rsid w:val="00101C4F"/>
    <w:rsid w:val="00102C9F"/>
    <w:rsid w:val="00103FC9"/>
    <w:rsid w:val="001068D2"/>
    <w:rsid w:val="001069F2"/>
    <w:rsid w:val="00106A1B"/>
    <w:rsid w:val="00106AB7"/>
    <w:rsid w:val="001103BD"/>
    <w:rsid w:val="00111208"/>
    <w:rsid w:val="001115E4"/>
    <w:rsid w:val="00111808"/>
    <w:rsid w:val="00112220"/>
    <w:rsid w:val="0011339F"/>
    <w:rsid w:val="00113B8F"/>
    <w:rsid w:val="00113EC8"/>
    <w:rsid w:val="0011475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351"/>
    <w:rsid w:val="0014060C"/>
    <w:rsid w:val="001409A0"/>
    <w:rsid w:val="00141E40"/>
    <w:rsid w:val="00141F08"/>
    <w:rsid w:val="00141FF2"/>
    <w:rsid w:val="0014287A"/>
    <w:rsid w:val="00142DE2"/>
    <w:rsid w:val="00144C87"/>
    <w:rsid w:val="001467B1"/>
    <w:rsid w:val="00146940"/>
    <w:rsid w:val="00147276"/>
    <w:rsid w:val="00150175"/>
    <w:rsid w:val="001502C8"/>
    <w:rsid w:val="00151011"/>
    <w:rsid w:val="00151224"/>
    <w:rsid w:val="0015130F"/>
    <w:rsid w:val="001532BA"/>
    <w:rsid w:val="00153FED"/>
    <w:rsid w:val="001543BF"/>
    <w:rsid w:val="001556D9"/>
    <w:rsid w:val="00155A77"/>
    <w:rsid w:val="00155BFD"/>
    <w:rsid w:val="00156ABA"/>
    <w:rsid w:val="00156DB6"/>
    <w:rsid w:val="00157390"/>
    <w:rsid w:val="00160998"/>
    <w:rsid w:val="00160CD6"/>
    <w:rsid w:val="00160F5F"/>
    <w:rsid w:val="001613B1"/>
    <w:rsid w:val="00162308"/>
    <w:rsid w:val="00163030"/>
    <w:rsid w:val="0016316A"/>
    <w:rsid w:val="00163539"/>
    <w:rsid w:val="0016381F"/>
    <w:rsid w:val="00163D1D"/>
    <w:rsid w:val="0016411A"/>
    <w:rsid w:val="00164171"/>
    <w:rsid w:val="00164E58"/>
    <w:rsid w:val="00165033"/>
    <w:rsid w:val="001657DD"/>
    <w:rsid w:val="00165926"/>
    <w:rsid w:val="001665EB"/>
    <w:rsid w:val="00166BF4"/>
    <w:rsid w:val="00166D4C"/>
    <w:rsid w:val="001670EA"/>
    <w:rsid w:val="001674A0"/>
    <w:rsid w:val="0016766D"/>
    <w:rsid w:val="00170A50"/>
    <w:rsid w:val="001732F1"/>
    <w:rsid w:val="00174FFD"/>
    <w:rsid w:val="001759CA"/>
    <w:rsid w:val="0017726A"/>
    <w:rsid w:val="00177DD3"/>
    <w:rsid w:val="00180278"/>
    <w:rsid w:val="001807F2"/>
    <w:rsid w:val="0018157F"/>
    <w:rsid w:val="001818A7"/>
    <w:rsid w:val="00182647"/>
    <w:rsid w:val="00182725"/>
    <w:rsid w:val="001829C8"/>
    <w:rsid w:val="001840CF"/>
    <w:rsid w:val="00184239"/>
    <w:rsid w:val="00185158"/>
    <w:rsid w:val="00186904"/>
    <w:rsid w:val="00186B0A"/>
    <w:rsid w:val="001905BD"/>
    <w:rsid w:val="001917CF"/>
    <w:rsid w:val="00191E79"/>
    <w:rsid w:val="00191FB5"/>
    <w:rsid w:val="00192FE6"/>
    <w:rsid w:val="0019360B"/>
    <w:rsid w:val="00193986"/>
    <w:rsid w:val="00193B08"/>
    <w:rsid w:val="00194570"/>
    <w:rsid w:val="00195BAB"/>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A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D6F"/>
    <w:rsid w:val="00206F0F"/>
    <w:rsid w:val="002075E0"/>
    <w:rsid w:val="00210309"/>
    <w:rsid w:val="00211519"/>
    <w:rsid w:val="0021224B"/>
    <w:rsid w:val="00212950"/>
    <w:rsid w:val="00212FB8"/>
    <w:rsid w:val="00213488"/>
    <w:rsid w:val="00213709"/>
    <w:rsid w:val="002149AF"/>
    <w:rsid w:val="00214A86"/>
    <w:rsid w:val="002155B7"/>
    <w:rsid w:val="00215AAA"/>
    <w:rsid w:val="0021683C"/>
    <w:rsid w:val="00216F5F"/>
    <w:rsid w:val="00220615"/>
    <w:rsid w:val="00221910"/>
    <w:rsid w:val="00221985"/>
    <w:rsid w:val="00221EC5"/>
    <w:rsid w:val="00222A08"/>
    <w:rsid w:val="00222A7A"/>
    <w:rsid w:val="0022336E"/>
    <w:rsid w:val="00224A2C"/>
    <w:rsid w:val="00225217"/>
    <w:rsid w:val="002256D9"/>
    <w:rsid w:val="00226328"/>
    <w:rsid w:val="00226577"/>
    <w:rsid w:val="0022687C"/>
    <w:rsid w:val="002277E7"/>
    <w:rsid w:val="002306F8"/>
    <w:rsid w:val="002312F4"/>
    <w:rsid w:val="002313A2"/>
    <w:rsid w:val="00231FC7"/>
    <w:rsid w:val="00232428"/>
    <w:rsid w:val="00232930"/>
    <w:rsid w:val="00232A95"/>
    <w:rsid w:val="00232C3F"/>
    <w:rsid w:val="00232DD9"/>
    <w:rsid w:val="0023308F"/>
    <w:rsid w:val="00233403"/>
    <w:rsid w:val="00233440"/>
    <w:rsid w:val="00233D0E"/>
    <w:rsid w:val="00234E13"/>
    <w:rsid w:val="00235B7C"/>
    <w:rsid w:val="00236450"/>
    <w:rsid w:val="002364F0"/>
    <w:rsid w:val="0023765A"/>
    <w:rsid w:val="00237921"/>
    <w:rsid w:val="00240342"/>
    <w:rsid w:val="00241311"/>
    <w:rsid w:val="002417C3"/>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031"/>
    <w:rsid w:val="002621A6"/>
    <w:rsid w:val="00262661"/>
    <w:rsid w:val="00262D9D"/>
    <w:rsid w:val="002632DF"/>
    <w:rsid w:val="00263946"/>
    <w:rsid w:val="00263AFF"/>
    <w:rsid w:val="002640BA"/>
    <w:rsid w:val="00264CF2"/>
    <w:rsid w:val="002667A8"/>
    <w:rsid w:val="002667E4"/>
    <w:rsid w:val="00267587"/>
    <w:rsid w:val="002675C8"/>
    <w:rsid w:val="00267760"/>
    <w:rsid w:val="00271589"/>
    <w:rsid w:val="00273177"/>
    <w:rsid w:val="0027455B"/>
    <w:rsid w:val="00275074"/>
    <w:rsid w:val="002758C0"/>
    <w:rsid w:val="002763E9"/>
    <w:rsid w:val="002765EA"/>
    <w:rsid w:val="00276736"/>
    <w:rsid w:val="00276F4E"/>
    <w:rsid w:val="0027773D"/>
    <w:rsid w:val="002778BD"/>
    <w:rsid w:val="002815FA"/>
    <w:rsid w:val="002824C2"/>
    <w:rsid w:val="00284E32"/>
    <w:rsid w:val="0028510B"/>
    <w:rsid w:val="00285137"/>
    <w:rsid w:val="002851EB"/>
    <w:rsid w:val="00285510"/>
    <w:rsid w:val="00285A0F"/>
    <w:rsid w:val="00285BD1"/>
    <w:rsid w:val="00285DE2"/>
    <w:rsid w:val="0028616D"/>
    <w:rsid w:val="00286965"/>
    <w:rsid w:val="002900D0"/>
    <w:rsid w:val="00290F74"/>
    <w:rsid w:val="0029136E"/>
    <w:rsid w:val="00292399"/>
    <w:rsid w:val="00292458"/>
    <w:rsid w:val="00294445"/>
    <w:rsid w:val="00294A8C"/>
    <w:rsid w:val="00294B4D"/>
    <w:rsid w:val="00295207"/>
    <w:rsid w:val="0029537E"/>
    <w:rsid w:val="002960D5"/>
    <w:rsid w:val="00296652"/>
    <w:rsid w:val="00297926"/>
    <w:rsid w:val="00297B5F"/>
    <w:rsid w:val="002A02C9"/>
    <w:rsid w:val="002A1062"/>
    <w:rsid w:val="002A2012"/>
    <w:rsid w:val="002A2413"/>
    <w:rsid w:val="002A2F5E"/>
    <w:rsid w:val="002A352A"/>
    <w:rsid w:val="002A607D"/>
    <w:rsid w:val="002B132E"/>
    <w:rsid w:val="002B1499"/>
    <w:rsid w:val="002B2813"/>
    <w:rsid w:val="002B2830"/>
    <w:rsid w:val="002B2D29"/>
    <w:rsid w:val="002B37C4"/>
    <w:rsid w:val="002B3B31"/>
    <w:rsid w:val="002B3BBD"/>
    <w:rsid w:val="002B5C81"/>
    <w:rsid w:val="002B694C"/>
    <w:rsid w:val="002B7DF5"/>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551"/>
    <w:rsid w:val="002E563B"/>
    <w:rsid w:val="002E619E"/>
    <w:rsid w:val="002E62D2"/>
    <w:rsid w:val="002E734F"/>
    <w:rsid w:val="002E74AF"/>
    <w:rsid w:val="002E758C"/>
    <w:rsid w:val="002E76D1"/>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144"/>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148"/>
    <w:rsid w:val="003262F7"/>
    <w:rsid w:val="00327163"/>
    <w:rsid w:val="00327305"/>
    <w:rsid w:val="00327531"/>
    <w:rsid w:val="00330187"/>
    <w:rsid w:val="003310FC"/>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660"/>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0BEF"/>
    <w:rsid w:val="00361412"/>
    <w:rsid w:val="003615CA"/>
    <w:rsid w:val="00362B31"/>
    <w:rsid w:val="00362F59"/>
    <w:rsid w:val="00363849"/>
    <w:rsid w:val="00363B2C"/>
    <w:rsid w:val="003642A6"/>
    <w:rsid w:val="00364763"/>
    <w:rsid w:val="00365C3D"/>
    <w:rsid w:val="00366301"/>
    <w:rsid w:val="00366C1B"/>
    <w:rsid w:val="00367337"/>
    <w:rsid w:val="00367367"/>
    <w:rsid w:val="00367FD8"/>
    <w:rsid w:val="0037004E"/>
    <w:rsid w:val="0037012A"/>
    <w:rsid w:val="0037049D"/>
    <w:rsid w:val="00370B63"/>
    <w:rsid w:val="00370FCC"/>
    <w:rsid w:val="003711AF"/>
    <w:rsid w:val="003735C6"/>
    <w:rsid w:val="00373718"/>
    <w:rsid w:val="00374848"/>
    <w:rsid w:val="003757A1"/>
    <w:rsid w:val="00375D09"/>
    <w:rsid w:val="003762DC"/>
    <w:rsid w:val="00376990"/>
    <w:rsid w:val="00376CB7"/>
    <w:rsid w:val="0037739D"/>
    <w:rsid w:val="0037751C"/>
    <w:rsid w:val="00377D61"/>
    <w:rsid w:val="00380865"/>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94E"/>
    <w:rsid w:val="00393E44"/>
    <w:rsid w:val="00394301"/>
    <w:rsid w:val="00395E78"/>
    <w:rsid w:val="00396CC6"/>
    <w:rsid w:val="0039747B"/>
    <w:rsid w:val="00397AB6"/>
    <w:rsid w:val="00397ACA"/>
    <w:rsid w:val="003A10C3"/>
    <w:rsid w:val="003A4705"/>
    <w:rsid w:val="003A495D"/>
    <w:rsid w:val="003A4A40"/>
    <w:rsid w:val="003A4C13"/>
    <w:rsid w:val="003A4C7C"/>
    <w:rsid w:val="003A5611"/>
    <w:rsid w:val="003A5844"/>
    <w:rsid w:val="003A597F"/>
    <w:rsid w:val="003A6007"/>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50E"/>
    <w:rsid w:val="003B6EA0"/>
    <w:rsid w:val="003B6EC0"/>
    <w:rsid w:val="003B75B9"/>
    <w:rsid w:val="003B7D31"/>
    <w:rsid w:val="003C087B"/>
    <w:rsid w:val="003C0DA2"/>
    <w:rsid w:val="003C0DED"/>
    <w:rsid w:val="003C11A7"/>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0E3"/>
    <w:rsid w:val="003D764F"/>
    <w:rsid w:val="003D76EF"/>
    <w:rsid w:val="003E0042"/>
    <w:rsid w:val="003E0392"/>
    <w:rsid w:val="003E0667"/>
    <w:rsid w:val="003E0BCE"/>
    <w:rsid w:val="003E0DF3"/>
    <w:rsid w:val="003E13E0"/>
    <w:rsid w:val="003E1660"/>
    <w:rsid w:val="003E1CD1"/>
    <w:rsid w:val="003E2A2D"/>
    <w:rsid w:val="003E47D4"/>
    <w:rsid w:val="003E50B9"/>
    <w:rsid w:val="003E604D"/>
    <w:rsid w:val="003E64A9"/>
    <w:rsid w:val="003E7905"/>
    <w:rsid w:val="003F0336"/>
    <w:rsid w:val="003F0F90"/>
    <w:rsid w:val="003F3A29"/>
    <w:rsid w:val="003F3FCC"/>
    <w:rsid w:val="003F5547"/>
    <w:rsid w:val="003F5C40"/>
    <w:rsid w:val="003F6E12"/>
    <w:rsid w:val="003F6F8B"/>
    <w:rsid w:val="003F75ED"/>
    <w:rsid w:val="003F7C1A"/>
    <w:rsid w:val="004002B7"/>
    <w:rsid w:val="00400F31"/>
    <w:rsid w:val="004023BA"/>
    <w:rsid w:val="00402AC6"/>
    <w:rsid w:val="00403148"/>
    <w:rsid w:val="004042C6"/>
    <w:rsid w:val="00405895"/>
    <w:rsid w:val="00406B4D"/>
    <w:rsid w:val="0041405B"/>
    <w:rsid w:val="0041443C"/>
    <w:rsid w:val="0041488F"/>
    <w:rsid w:val="004154F7"/>
    <w:rsid w:val="00416662"/>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125"/>
    <w:rsid w:val="004309D8"/>
    <w:rsid w:val="004313D1"/>
    <w:rsid w:val="0043197F"/>
    <w:rsid w:val="00432110"/>
    <w:rsid w:val="00432521"/>
    <w:rsid w:val="004328EE"/>
    <w:rsid w:val="00433EBE"/>
    <w:rsid w:val="00434406"/>
    <w:rsid w:val="00440FED"/>
    <w:rsid w:val="00441B92"/>
    <w:rsid w:val="00443A9F"/>
    <w:rsid w:val="0044474B"/>
    <w:rsid w:val="00445FF7"/>
    <w:rsid w:val="004478E9"/>
    <w:rsid w:val="004508A8"/>
    <w:rsid w:val="00451BAE"/>
    <w:rsid w:val="00452CA7"/>
    <w:rsid w:val="00453341"/>
    <w:rsid w:val="00454193"/>
    <w:rsid w:val="0045446A"/>
    <w:rsid w:val="004545C6"/>
    <w:rsid w:val="00454DCA"/>
    <w:rsid w:val="00454E26"/>
    <w:rsid w:val="00455441"/>
    <w:rsid w:val="00456544"/>
    <w:rsid w:val="00456649"/>
    <w:rsid w:val="004567B7"/>
    <w:rsid w:val="004567DC"/>
    <w:rsid w:val="00456856"/>
    <w:rsid w:val="004571EF"/>
    <w:rsid w:val="00457567"/>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77CFA"/>
    <w:rsid w:val="0048076D"/>
    <w:rsid w:val="0048134D"/>
    <w:rsid w:val="00481624"/>
    <w:rsid w:val="00481765"/>
    <w:rsid w:val="00481D90"/>
    <w:rsid w:val="00482135"/>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64A"/>
    <w:rsid w:val="004C394F"/>
    <w:rsid w:val="004C3EC7"/>
    <w:rsid w:val="004C3EEE"/>
    <w:rsid w:val="004C483D"/>
    <w:rsid w:val="004C49EA"/>
    <w:rsid w:val="004C4D15"/>
    <w:rsid w:val="004C5725"/>
    <w:rsid w:val="004C58B9"/>
    <w:rsid w:val="004C69BD"/>
    <w:rsid w:val="004C6DA5"/>
    <w:rsid w:val="004C795A"/>
    <w:rsid w:val="004C7A67"/>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05C9"/>
    <w:rsid w:val="004E10CD"/>
    <w:rsid w:val="004E1401"/>
    <w:rsid w:val="004E2892"/>
    <w:rsid w:val="004E310F"/>
    <w:rsid w:val="004E362B"/>
    <w:rsid w:val="004E3681"/>
    <w:rsid w:val="004E3A66"/>
    <w:rsid w:val="004E3D74"/>
    <w:rsid w:val="004E3DDD"/>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2D37"/>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814"/>
    <w:rsid w:val="00520D6D"/>
    <w:rsid w:val="00520FD7"/>
    <w:rsid w:val="005212FD"/>
    <w:rsid w:val="00521425"/>
    <w:rsid w:val="0052166A"/>
    <w:rsid w:val="00523E75"/>
    <w:rsid w:val="005243E0"/>
    <w:rsid w:val="005256F3"/>
    <w:rsid w:val="005265A3"/>
    <w:rsid w:val="00526783"/>
    <w:rsid w:val="00526905"/>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0B12"/>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1F4D"/>
    <w:rsid w:val="00572947"/>
    <w:rsid w:val="00573138"/>
    <w:rsid w:val="005734A7"/>
    <w:rsid w:val="005746C4"/>
    <w:rsid w:val="00574B50"/>
    <w:rsid w:val="005765AD"/>
    <w:rsid w:val="00577835"/>
    <w:rsid w:val="00580793"/>
    <w:rsid w:val="00581470"/>
    <w:rsid w:val="00581B62"/>
    <w:rsid w:val="00581BAD"/>
    <w:rsid w:val="00581D62"/>
    <w:rsid w:val="00582087"/>
    <w:rsid w:val="00582350"/>
    <w:rsid w:val="00582F21"/>
    <w:rsid w:val="005831DD"/>
    <w:rsid w:val="00584320"/>
    <w:rsid w:val="00584CB8"/>
    <w:rsid w:val="00585484"/>
    <w:rsid w:val="00585CDB"/>
    <w:rsid w:val="00587229"/>
    <w:rsid w:val="00587503"/>
    <w:rsid w:val="00587C31"/>
    <w:rsid w:val="00587F7F"/>
    <w:rsid w:val="00590E8D"/>
    <w:rsid w:val="00591511"/>
    <w:rsid w:val="00591E50"/>
    <w:rsid w:val="00592623"/>
    <w:rsid w:val="00592CDA"/>
    <w:rsid w:val="0059331A"/>
    <w:rsid w:val="00593A72"/>
    <w:rsid w:val="0059425E"/>
    <w:rsid w:val="00594845"/>
    <w:rsid w:val="005954FB"/>
    <w:rsid w:val="00595A8C"/>
    <w:rsid w:val="00595C2C"/>
    <w:rsid w:val="00596418"/>
    <w:rsid w:val="00596BBA"/>
    <w:rsid w:val="00597386"/>
    <w:rsid w:val="005975C4"/>
    <w:rsid w:val="005976E4"/>
    <w:rsid w:val="00597ED8"/>
    <w:rsid w:val="005A17AE"/>
    <w:rsid w:val="005A2B20"/>
    <w:rsid w:val="005A34D5"/>
    <w:rsid w:val="005A357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A8F"/>
    <w:rsid w:val="005C3DC6"/>
    <w:rsid w:val="005C4BFB"/>
    <w:rsid w:val="005C533E"/>
    <w:rsid w:val="005C5870"/>
    <w:rsid w:val="005C7D39"/>
    <w:rsid w:val="005D059A"/>
    <w:rsid w:val="005D07C5"/>
    <w:rsid w:val="005D21B7"/>
    <w:rsid w:val="005D2CA4"/>
    <w:rsid w:val="005D2DAD"/>
    <w:rsid w:val="005D2F42"/>
    <w:rsid w:val="005D40B8"/>
    <w:rsid w:val="005D4302"/>
    <w:rsid w:val="005D5A20"/>
    <w:rsid w:val="005D786C"/>
    <w:rsid w:val="005E0023"/>
    <w:rsid w:val="005E00E5"/>
    <w:rsid w:val="005E0148"/>
    <w:rsid w:val="005E049F"/>
    <w:rsid w:val="005E0BB6"/>
    <w:rsid w:val="005E3073"/>
    <w:rsid w:val="005E316A"/>
    <w:rsid w:val="005E3475"/>
    <w:rsid w:val="005E4D7D"/>
    <w:rsid w:val="005E7088"/>
    <w:rsid w:val="005E7182"/>
    <w:rsid w:val="005E7692"/>
    <w:rsid w:val="005E7E1B"/>
    <w:rsid w:val="005F0108"/>
    <w:rsid w:val="005F0291"/>
    <w:rsid w:val="005F0ECC"/>
    <w:rsid w:val="005F1C74"/>
    <w:rsid w:val="005F21A5"/>
    <w:rsid w:val="005F2470"/>
    <w:rsid w:val="005F28C6"/>
    <w:rsid w:val="005F3F16"/>
    <w:rsid w:val="005F52CC"/>
    <w:rsid w:val="005F5E6F"/>
    <w:rsid w:val="005F6510"/>
    <w:rsid w:val="005F681C"/>
    <w:rsid w:val="005F6BD4"/>
    <w:rsid w:val="005F7188"/>
    <w:rsid w:val="005F7985"/>
    <w:rsid w:val="005F7C01"/>
    <w:rsid w:val="00600CB4"/>
    <w:rsid w:val="00600CEB"/>
    <w:rsid w:val="0060130F"/>
    <w:rsid w:val="00602A78"/>
    <w:rsid w:val="00602A84"/>
    <w:rsid w:val="00602AA1"/>
    <w:rsid w:val="00603123"/>
    <w:rsid w:val="006036F4"/>
    <w:rsid w:val="00603E34"/>
    <w:rsid w:val="00604151"/>
    <w:rsid w:val="00604367"/>
    <w:rsid w:val="006044BE"/>
    <w:rsid w:val="0060475F"/>
    <w:rsid w:val="006047DF"/>
    <w:rsid w:val="00604804"/>
    <w:rsid w:val="00604DE1"/>
    <w:rsid w:val="006060C2"/>
    <w:rsid w:val="00606A26"/>
    <w:rsid w:val="00607916"/>
    <w:rsid w:val="00607A7F"/>
    <w:rsid w:val="00607D81"/>
    <w:rsid w:val="00610747"/>
    <w:rsid w:val="00610E03"/>
    <w:rsid w:val="0061176E"/>
    <w:rsid w:val="00611B98"/>
    <w:rsid w:val="0061334A"/>
    <w:rsid w:val="00613EA5"/>
    <w:rsid w:val="00614CD1"/>
    <w:rsid w:val="006151F2"/>
    <w:rsid w:val="0061567B"/>
    <w:rsid w:val="00615AC8"/>
    <w:rsid w:val="0062152A"/>
    <w:rsid w:val="00621753"/>
    <w:rsid w:val="00623583"/>
    <w:rsid w:val="0062446D"/>
    <w:rsid w:val="0062462F"/>
    <w:rsid w:val="00624BA1"/>
    <w:rsid w:val="0062661B"/>
    <w:rsid w:val="00627832"/>
    <w:rsid w:val="00630118"/>
    <w:rsid w:val="00630514"/>
    <w:rsid w:val="006310AE"/>
    <w:rsid w:val="0063145C"/>
    <w:rsid w:val="00631762"/>
    <w:rsid w:val="00632196"/>
    <w:rsid w:val="006321DE"/>
    <w:rsid w:val="00632579"/>
    <w:rsid w:val="00632BA2"/>
    <w:rsid w:val="00633BF2"/>
    <w:rsid w:val="00633C61"/>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01D"/>
    <w:rsid w:val="006433BD"/>
    <w:rsid w:val="00643562"/>
    <w:rsid w:val="00643784"/>
    <w:rsid w:val="00644186"/>
    <w:rsid w:val="00644362"/>
    <w:rsid w:val="00644A21"/>
    <w:rsid w:val="00645C9F"/>
    <w:rsid w:val="00646305"/>
    <w:rsid w:val="00646864"/>
    <w:rsid w:val="00646A6C"/>
    <w:rsid w:val="00646D03"/>
    <w:rsid w:val="006475E6"/>
    <w:rsid w:val="006508B9"/>
    <w:rsid w:val="00650CA1"/>
    <w:rsid w:val="0065143C"/>
    <w:rsid w:val="00651854"/>
    <w:rsid w:val="00652578"/>
    <w:rsid w:val="006539E8"/>
    <w:rsid w:val="006540B1"/>
    <w:rsid w:val="00656307"/>
    <w:rsid w:val="006565D8"/>
    <w:rsid w:val="00656A8D"/>
    <w:rsid w:val="00656AF0"/>
    <w:rsid w:val="00656B96"/>
    <w:rsid w:val="00656F79"/>
    <w:rsid w:val="0065736B"/>
    <w:rsid w:val="006578E4"/>
    <w:rsid w:val="00657AE5"/>
    <w:rsid w:val="0066107A"/>
    <w:rsid w:val="006619B0"/>
    <w:rsid w:val="00662012"/>
    <w:rsid w:val="00662543"/>
    <w:rsid w:val="006626D0"/>
    <w:rsid w:val="006628E9"/>
    <w:rsid w:val="00663081"/>
    <w:rsid w:val="0066388C"/>
    <w:rsid w:val="00663D9E"/>
    <w:rsid w:val="006641F4"/>
    <w:rsid w:val="00664E8C"/>
    <w:rsid w:val="00664F1B"/>
    <w:rsid w:val="00665F7C"/>
    <w:rsid w:val="00666228"/>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242"/>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2A3"/>
    <w:rsid w:val="006C1445"/>
    <w:rsid w:val="006C2A44"/>
    <w:rsid w:val="006C3AB0"/>
    <w:rsid w:val="006C4FC1"/>
    <w:rsid w:val="006C51A5"/>
    <w:rsid w:val="006C529D"/>
    <w:rsid w:val="006C6798"/>
    <w:rsid w:val="006C6DF7"/>
    <w:rsid w:val="006D0826"/>
    <w:rsid w:val="006D0C12"/>
    <w:rsid w:val="006D0E6B"/>
    <w:rsid w:val="006D2146"/>
    <w:rsid w:val="006D4870"/>
    <w:rsid w:val="006D48AB"/>
    <w:rsid w:val="006D632E"/>
    <w:rsid w:val="006D6C9C"/>
    <w:rsid w:val="006D7589"/>
    <w:rsid w:val="006E094A"/>
    <w:rsid w:val="006E12B1"/>
    <w:rsid w:val="006E13D1"/>
    <w:rsid w:val="006E3562"/>
    <w:rsid w:val="006E4D0C"/>
    <w:rsid w:val="006E4D1B"/>
    <w:rsid w:val="006E5B78"/>
    <w:rsid w:val="006E5F18"/>
    <w:rsid w:val="006E67BA"/>
    <w:rsid w:val="006E699D"/>
    <w:rsid w:val="006E6BA3"/>
    <w:rsid w:val="006F0C49"/>
    <w:rsid w:val="006F1116"/>
    <w:rsid w:val="006F2654"/>
    <w:rsid w:val="006F3196"/>
    <w:rsid w:val="006F3C54"/>
    <w:rsid w:val="006F3D47"/>
    <w:rsid w:val="006F4032"/>
    <w:rsid w:val="006F418C"/>
    <w:rsid w:val="006F41A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130"/>
    <w:rsid w:val="007108D3"/>
    <w:rsid w:val="0071118B"/>
    <w:rsid w:val="00711C66"/>
    <w:rsid w:val="00711E13"/>
    <w:rsid w:val="00712EDA"/>
    <w:rsid w:val="007136D0"/>
    <w:rsid w:val="0071502D"/>
    <w:rsid w:val="007155A9"/>
    <w:rsid w:val="007158E1"/>
    <w:rsid w:val="00716AA6"/>
    <w:rsid w:val="0071705B"/>
    <w:rsid w:val="00720505"/>
    <w:rsid w:val="00723324"/>
    <w:rsid w:val="007236A3"/>
    <w:rsid w:val="007239B6"/>
    <w:rsid w:val="007240B2"/>
    <w:rsid w:val="0072490A"/>
    <w:rsid w:val="00724B64"/>
    <w:rsid w:val="0072517D"/>
    <w:rsid w:val="007253B7"/>
    <w:rsid w:val="00726878"/>
    <w:rsid w:val="00727686"/>
    <w:rsid w:val="00730603"/>
    <w:rsid w:val="0073124A"/>
    <w:rsid w:val="00731B79"/>
    <w:rsid w:val="007320A2"/>
    <w:rsid w:val="007327CE"/>
    <w:rsid w:val="00733893"/>
    <w:rsid w:val="00734A05"/>
    <w:rsid w:val="00734ECC"/>
    <w:rsid w:val="00735C6F"/>
    <w:rsid w:val="00737A31"/>
    <w:rsid w:val="007411D1"/>
    <w:rsid w:val="00742A6A"/>
    <w:rsid w:val="00742B14"/>
    <w:rsid w:val="00742B44"/>
    <w:rsid w:val="0074656E"/>
    <w:rsid w:val="00746A5F"/>
    <w:rsid w:val="00746F72"/>
    <w:rsid w:val="007472D5"/>
    <w:rsid w:val="007511F4"/>
    <w:rsid w:val="00752B03"/>
    <w:rsid w:val="00753454"/>
    <w:rsid w:val="00753BB5"/>
    <w:rsid w:val="007544F1"/>
    <w:rsid w:val="00755E4A"/>
    <w:rsid w:val="00756832"/>
    <w:rsid w:val="00757F0B"/>
    <w:rsid w:val="00760C65"/>
    <w:rsid w:val="007626D0"/>
    <w:rsid w:val="00764048"/>
    <w:rsid w:val="00764A45"/>
    <w:rsid w:val="007651CA"/>
    <w:rsid w:val="007666BD"/>
    <w:rsid w:val="00767519"/>
    <w:rsid w:val="007704E1"/>
    <w:rsid w:val="00770E5C"/>
    <w:rsid w:val="00772569"/>
    <w:rsid w:val="00772E8C"/>
    <w:rsid w:val="00772FDB"/>
    <w:rsid w:val="0077316B"/>
    <w:rsid w:val="007736D3"/>
    <w:rsid w:val="00773C9C"/>
    <w:rsid w:val="0077500F"/>
    <w:rsid w:val="0077548E"/>
    <w:rsid w:val="00776C16"/>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1D3"/>
    <w:rsid w:val="007A5906"/>
    <w:rsid w:val="007A6CFD"/>
    <w:rsid w:val="007A72EE"/>
    <w:rsid w:val="007B0397"/>
    <w:rsid w:val="007B07D6"/>
    <w:rsid w:val="007B0ADB"/>
    <w:rsid w:val="007B26EE"/>
    <w:rsid w:val="007B3431"/>
    <w:rsid w:val="007B3502"/>
    <w:rsid w:val="007B3E6D"/>
    <w:rsid w:val="007B4252"/>
    <w:rsid w:val="007B44ED"/>
    <w:rsid w:val="007B491A"/>
    <w:rsid w:val="007B5370"/>
    <w:rsid w:val="007B61F5"/>
    <w:rsid w:val="007B63FA"/>
    <w:rsid w:val="007B7496"/>
    <w:rsid w:val="007C0802"/>
    <w:rsid w:val="007C0DA6"/>
    <w:rsid w:val="007C12BE"/>
    <w:rsid w:val="007C1DD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FAD"/>
    <w:rsid w:val="007E25AB"/>
    <w:rsid w:val="007E2F41"/>
    <w:rsid w:val="007E356E"/>
    <w:rsid w:val="007E3838"/>
    <w:rsid w:val="007E44C9"/>
    <w:rsid w:val="007E44FC"/>
    <w:rsid w:val="007E5AC2"/>
    <w:rsid w:val="007E79C5"/>
    <w:rsid w:val="007F0798"/>
    <w:rsid w:val="007F2845"/>
    <w:rsid w:val="007F2A69"/>
    <w:rsid w:val="007F33EB"/>
    <w:rsid w:val="007F38A2"/>
    <w:rsid w:val="007F43BC"/>
    <w:rsid w:val="007F4740"/>
    <w:rsid w:val="007F4ABC"/>
    <w:rsid w:val="007F72A2"/>
    <w:rsid w:val="008006C6"/>
    <w:rsid w:val="00800C52"/>
    <w:rsid w:val="0080153E"/>
    <w:rsid w:val="008018C8"/>
    <w:rsid w:val="0080263A"/>
    <w:rsid w:val="0080329D"/>
    <w:rsid w:val="0080384E"/>
    <w:rsid w:val="00803C2B"/>
    <w:rsid w:val="008055A9"/>
    <w:rsid w:val="0080742D"/>
    <w:rsid w:val="008100AC"/>
    <w:rsid w:val="00810C05"/>
    <w:rsid w:val="0081151E"/>
    <w:rsid w:val="00811A5F"/>
    <w:rsid w:val="00812498"/>
    <w:rsid w:val="008127E6"/>
    <w:rsid w:val="00812D92"/>
    <w:rsid w:val="0081336E"/>
    <w:rsid w:val="00813928"/>
    <w:rsid w:val="00814BBF"/>
    <w:rsid w:val="0081535F"/>
    <w:rsid w:val="008154EC"/>
    <w:rsid w:val="008173AB"/>
    <w:rsid w:val="00817CCE"/>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08C"/>
    <w:rsid w:val="008409AA"/>
    <w:rsid w:val="00840FB8"/>
    <w:rsid w:val="00842E0C"/>
    <w:rsid w:val="00843A7A"/>
    <w:rsid w:val="008447F5"/>
    <w:rsid w:val="00846292"/>
    <w:rsid w:val="00847201"/>
    <w:rsid w:val="00847C7A"/>
    <w:rsid w:val="008506E1"/>
    <w:rsid w:val="00850D96"/>
    <w:rsid w:val="008515EE"/>
    <w:rsid w:val="00851A8E"/>
    <w:rsid w:val="00851EC7"/>
    <w:rsid w:val="008528D3"/>
    <w:rsid w:val="00854553"/>
    <w:rsid w:val="00855B86"/>
    <w:rsid w:val="00856D47"/>
    <w:rsid w:val="00860586"/>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1854"/>
    <w:rsid w:val="00871DBB"/>
    <w:rsid w:val="00873BE8"/>
    <w:rsid w:val="00874009"/>
    <w:rsid w:val="00874158"/>
    <w:rsid w:val="008743F3"/>
    <w:rsid w:val="0087444A"/>
    <w:rsid w:val="00874EB1"/>
    <w:rsid w:val="00875139"/>
    <w:rsid w:val="00875187"/>
    <w:rsid w:val="00875410"/>
    <w:rsid w:val="008767EA"/>
    <w:rsid w:val="00876AC3"/>
    <w:rsid w:val="008805E6"/>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5F"/>
    <w:rsid w:val="008A6D62"/>
    <w:rsid w:val="008B0520"/>
    <w:rsid w:val="008B0583"/>
    <w:rsid w:val="008B0F7D"/>
    <w:rsid w:val="008B13E9"/>
    <w:rsid w:val="008B2257"/>
    <w:rsid w:val="008B2436"/>
    <w:rsid w:val="008B3B51"/>
    <w:rsid w:val="008B4057"/>
    <w:rsid w:val="008B4145"/>
    <w:rsid w:val="008B5071"/>
    <w:rsid w:val="008B5290"/>
    <w:rsid w:val="008B52DB"/>
    <w:rsid w:val="008B65C2"/>
    <w:rsid w:val="008B6A40"/>
    <w:rsid w:val="008B6B1D"/>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4FB3"/>
    <w:rsid w:val="008D6541"/>
    <w:rsid w:val="008D7D7B"/>
    <w:rsid w:val="008E0F52"/>
    <w:rsid w:val="008E1AC7"/>
    <w:rsid w:val="008E216C"/>
    <w:rsid w:val="008E2316"/>
    <w:rsid w:val="008E2B7B"/>
    <w:rsid w:val="008E3063"/>
    <w:rsid w:val="008E34BE"/>
    <w:rsid w:val="008E3AA8"/>
    <w:rsid w:val="008E3E57"/>
    <w:rsid w:val="008E42CE"/>
    <w:rsid w:val="008E42F4"/>
    <w:rsid w:val="008E4333"/>
    <w:rsid w:val="008E4A31"/>
    <w:rsid w:val="008E5657"/>
    <w:rsid w:val="008E577F"/>
    <w:rsid w:val="008E5E51"/>
    <w:rsid w:val="008E6A0E"/>
    <w:rsid w:val="008E6D91"/>
    <w:rsid w:val="008F00DB"/>
    <w:rsid w:val="008F11EF"/>
    <w:rsid w:val="008F1264"/>
    <w:rsid w:val="008F2721"/>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0F0"/>
    <w:rsid w:val="009118BB"/>
    <w:rsid w:val="0091191F"/>
    <w:rsid w:val="00911ADB"/>
    <w:rsid w:val="00911E7D"/>
    <w:rsid w:val="009120A9"/>
    <w:rsid w:val="009122B0"/>
    <w:rsid w:val="009134C3"/>
    <w:rsid w:val="009143D9"/>
    <w:rsid w:val="00914F33"/>
    <w:rsid w:val="00915B81"/>
    <w:rsid w:val="00915D6B"/>
    <w:rsid w:val="009160DF"/>
    <w:rsid w:val="009162BF"/>
    <w:rsid w:val="009162C7"/>
    <w:rsid w:val="00916EC2"/>
    <w:rsid w:val="00917177"/>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84E"/>
    <w:rsid w:val="00946C4D"/>
    <w:rsid w:val="00947D6F"/>
    <w:rsid w:val="0095019A"/>
    <w:rsid w:val="0095285B"/>
    <w:rsid w:val="00953FE9"/>
    <w:rsid w:val="00954417"/>
    <w:rsid w:val="0095481C"/>
    <w:rsid w:val="00954CD0"/>
    <w:rsid w:val="0095526F"/>
    <w:rsid w:val="009567E6"/>
    <w:rsid w:val="00957076"/>
    <w:rsid w:val="00957132"/>
    <w:rsid w:val="009576FD"/>
    <w:rsid w:val="009578EB"/>
    <w:rsid w:val="009578FF"/>
    <w:rsid w:val="00960446"/>
    <w:rsid w:val="0096050C"/>
    <w:rsid w:val="009610ED"/>
    <w:rsid w:val="00961EE9"/>
    <w:rsid w:val="00962925"/>
    <w:rsid w:val="009633BB"/>
    <w:rsid w:val="00963A36"/>
    <w:rsid w:val="00963AD9"/>
    <w:rsid w:val="009643DA"/>
    <w:rsid w:val="0096485F"/>
    <w:rsid w:val="00965C40"/>
    <w:rsid w:val="00967354"/>
    <w:rsid w:val="00971592"/>
    <w:rsid w:val="00971617"/>
    <w:rsid w:val="009717F8"/>
    <w:rsid w:val="00971DDF"/>
    <w:rsid w:val="0097225C"/>
    <w:rsid w:val="009731D6"/>
    <w:rsid w:val="00973FC6"/>
    <w:rsid w:val="00974284"/>
    <w:rsid w:val="00974746"/>
    <w:rsid w:val="00975119"/>
    <w:rsid w:val="00975971"/>
    <w:rsid w:val="009763ED"/>
    <w:rsid w:val="00976F04"/>
    <w:rsid w:val="009777F4"/>
    <w:rsid w:val="00977AD8"/>
    <w:rsid w:val="00980299"/>
    <w:rsid w:val="00980A10"/>
    <w:rsid w:val="00980CF6"/>
    <w:rsid w:val="00981130"/>
    <w:rsid w:val="009813B5"/>
    <w:rsid w:val="0098229C"/>
    <w:rsid w:val="0098289D"/>
    <w:rsid w:val="009835E0"/>
    <w:rsid w:val="00983D46"/>
    <w:rsid w:val="00983DCA"/>
    <w:rsid w:val="00984071"/>
    <w:rsid w:val="00985BC7"/>
    <w:rsid w:val="00985EF7"/>
    <w:rsid w:val="00986093"/>
    <w:rsid w:val="00986146"/>
    <w:rsid w:val="0098632C"/>
    <w:rsid w:val="00986CF9"/>
    <w:rsid w:val="0098727B"/>
    <w:rsid w:val="0098732F"/>
    <w:rsid w:val="00987416"/>
    <w:rsid w:val="00990C0E"/>
    <w:rsid w:val="00990D75"/>
    <w:rsid w:val="00990FD1"/>
    <w:rsid w:val="00991093"/>
    <w:rsid w:val="0099163B"/>
    <w:rsid w:val="00991EAE"/>
    <w:rsid w:val="00991F84"/>
    <w:rsid w:val="00992343"/>
    <w:rsid w:val="0099356B"/>
    <w:rsid w:val="0099383D"/>
    <w:rsid w:val="009938B1"/>
    <w:rsid w:val="00996258"/>
    <w:rsid w:val="00996306"/>
    <w:rsid w:val="00996744"/>
    <w:rsid w:val="00997CF4"/>
    <w:rsid w:val="009A0A46"/>
    <w:rsid w:val="009A0CCC"/>
    <w:rsid w:val="009A1169"/>
    <w:rsid w:val="009A164C"/>
    <w:rsid w:val="009A1AAC"/>
    <w:rsid w:val="009A2BB6"/>
    <w:rsid w:val="009A2CB8"/>
    <w:rsid w:val="009A35BE"/>
    <w:rsid w:val="009A3789"/>
    <w:rsid w:val="009A3C95"/>
    <w:rsid w:val="009A45A2"/>
    <w:rsid w:val="009A6919"/>
    <w:rsid w:val="009A6AC7"/>
    <w:rsid w:val="009A794D"/>
    <w:rsid w:val="009B0288"/>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4BC"/>
    <w:rsid w:val="009C599A"/>
    <w:rsid w:val="009C5EFF"/>
    <w:rsid w:val="009C650E"/>
    <w:rsid w:val="009C70DB"/>
    <w:rsid w:val="009C774A"/>
    <w:rsid w:val="009C7AB4"/>
    <w:rsid w:val="009D19BC"/>
    <w:rsid w:val="009D1C10"/>
    <w:rsid w:val="009D2348"/>
    <w:rsid w:val="009D2727"/>
    <w:rsid w:val="009D2EA8"/>
    <w:rsid w:val="009D2F0C"/>
    <w:rsid w:val="009D3306"/>
    <w:rsid w:val="009D3578"/>
    <w:rsid w:val="009D3A5F"/>
    <w:rsid w:val="009D4F88"/>
    <w:rsid w:val="009D4FBD"/>
    <w:rsid w:val="009D5193"/>
    <w:rsid w:val="009D5C32"/>
    <w:rsid w:val="009D5C56"/>
    <w:rsid w:val="009D6108"/>
    <w:rsid w:val="009D6472"/>
    <w:rsid w:val="009D744C"/>
    <w:rsid w:val="009D79F4"/>
    <w:rsid w:val="009D7D19"/>
    <w:rsid w:val="009E008C"/>
    <w:rsid w:val="009E126D"/>
    <w:rsid w:val="009E1705"/>
    <w:rsid w:val="009E33D7"/>
    <w:rsid w:val="009E3CD1"/>
    <w:rsid w:val="009E5520"/>
    <w:rsid w:val="009E5AF5"/>
    <w:rsid w:val="009E5EB5"/>
    <w:rsid w:val="009E74F0"/>
    <w:rsid w:val="009E7F23"/>
    <w:rsid w:val="009F0768"/>
    <w:rsid w:val="009F102A"/>
    <w:rsid w:val="009F1316"/>
    <w:rsid w:val="009F151C"/>
    <w:rsid w:val="009F2A19"/>
    <w:rsid w:val="009F514E"/>
    <w:rsid w:val="009F6FE8"/>
    <w:rsid w:val="009F7867"/>
    <w:rsid w:val="009F7D66"/>
    <w:rsid w:val="00A001CE"/>
    <w:rsid w:val="00A00BD2"/>
    <w:rsid w:val="00A00E56"/>
    <w:rsid w:val="00A01368"/>
    <w:rsid w:val="00A027F3"/>
    <w:rsid w:val="00A03978"/>
    <w:rsid w:val="00A03AB1"/>
    <w:rsid w:val="00A0496D"/>
    <w:rsid w:val="00A04D7E"/>
    <w:rsid w:val="00A051D9"/>
    <w:rsid w:val="00A052DE"/>
    <w:rsid w:val="00A05DF3"/>
    <w:rsid w:val="00A06AFD"/>
    <w:rsid w:val="00A07768"/>
    <w:rsid w:val="00A07E08"/>
    <w:rsid w:val="00A10D79"/>
    <w:rsid w:val="00A11535"/>
    <w:rsid w:val="00A11E56"/>
    <w:rsid w:val="00A11FFC"/>
    <w:rsid w:val="00A12798"/>
    <w:rsid w:val="00A13A09"/>
    <w:rsid w:val="00A153BE"/>
    <w:rsid w:val="00A15DEE"/>
    <w:rsid w:val="00A16462"/>
    <w:rsid w:val="00A1678B"/>
    <w:rsid w:val="00A167B5"/>
    <w:rsid w:val="00A16DBE"/>
    <w:rsid w:val="00A16E2F"/>
    <w:rsid w:val="00A179E0"/>
    <w:rsid w:val="00A17C4F"/>
    <w:rsid w:val="00A20653"/>
    <w:rsid w:val="00A20A39"/>
    <w:rsid w:val="00A223D5"/>
    <w:rsid w:val="00A223F3"/>
    <w:rsid w:val="00A238BD"/>
    <w:rsid w:val="00A23DCA"/>
    <w:rsid w:val="00A240D8"/>
    <w:rsid w:val="00A243E4"/>
    <w:rsid w:val="00A2459D"/>
    <w:rsid w:val="00A24E23"/>
    <w:rsid w:val="00A2566C"/>
    <w:rsid w:val="00A25718"/>
    <w:rsid w:val="00A25F05"/>
    <w:rsid w:val="00A26491"/>
    <w:rsid w:val="00A30A0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2EA"/>
    <w:rsid w:val="00A40669"/>
    <w:rsid w:val="00A41804"/>
    <w:rsid w:val="00A427C4"/>
    <w:rsid w:val="00A42A85"/>
    <w:rsid w:val="00A42D07"/>
    <w:rsid w:val="00A44B43"/>
    <w:rsid w:val="00A4503E"/>
    <w:rsid w:val="00A450C0"/>
    <w:rsid w:val="00A45468"/>
    <w:rsid w:val="00A471A8"/>
    <w:rsid w:val="00A4791B"/>
    <w:rsid w:val="00A47A3D"/>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5E5F"/>
    <w:rsid w:val="00A56658"/>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5F95"/>
    <w:rsid w:val="00A6665F"/>
    <w:rsid w:val="00A66F36"/>
    <w:rsid w:val="00A67206"/>
    <w:rsid w:val="00A676D9"/>
    <w:rsid w:val="00A67D86"/>
    <w:rsid w:val="00A67EFC"/>
    <w:rsid w:val="00A7031E"/>
    <w:rsid w:val="00A71140"/>
    <w:rsid w:val="00A7205E"/>
    <w:rsid w:val="00A74692"/>
    <w:rsid w:val="00A7578F"/>
    <w:rsid w:val="00A75A52"/>
    <w:rsid w:val="00A76009"/>
    <w:rsid w:val="00A7618B"/>
    <w:rsid w:val="00A7640B"/>
    <w:rsid w:val="00A76455"/>
    <w:rsid w:val="00A773A8"/>
    <w:rsid w:val="00A7778B"/>
    <w:rsid w:val="00A803BC"/>
    <w:rsid w:val="00A806D4"/>
    <w:rsid w:val="00A80969"/>
    <w:rsid w:val="00A85798"/>
    <w:rsid w:val="00A8609D"/>
    <w:rsid w:val="00A8686A"/>
    <w:rsid w:val="00A86B99"/>
    <w:rsid w:val="00A86EA7"/>
    <w:rsid w:val="00A9084D"/>
    <w:rsid w:val="00A91244"/>
    <w:rsid w:val="00A91774"/>
    <w:rsid w:val="00A91C7F"/>
    <w:rsid w:val="00A92066"/>
    <w:rsid w:val="00A9250D"/>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4A0A"/>
    <w:rsid w:val="00AA51AD"/>
    <w:rsid w:val="00AA5736"/>
    <w:rsid w:val="00AA591E"/>
    <w:rsid w:val="00AA5DF4"/>
    <w:rsid w:val="00AA65C9"/>
    <w:rsid w:val="00AA66CB"/>
    <w:rsid w:val="00AB0A32"/>
    <w:rsid w:val="00AB0B90"/>
    <w:rsid w:val="00AB0E56"/>
    <w:rsid w:val="00AB0ED5"/>
    <w:rsid w:val="00AB13B6"/>
    <w:rsid w:val="00AB13C3"/>
    <w:rsid w:val="00AB18AC"/>
    <w:rsid w:val="00AB1EB7"/>
    <w:rsid w:val="00AB208C"/>
    <w:rsid w:val="00AB2A23"/>
    <w:rsid w:val="00AB35D0"/>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68F"/>
    <w:rsid w:val="00AE3DE1"/>
    <w:rsid w:val="00AE5439"/>
    <w:rsid w:val="00AE61B2"/>
    <w:rsid w:val="00AE72DE"/>
    <w:rsid w:val="00AE78D1"/>
    <w:rsid w:val="00AE7F89"/>
    <w:rsid w:val="00AF2D54"/>
    <w:rsid w:val="00AF3458"/>
    <w:rsid w:val="00AF370B"/>
    <w:rsid w:val="00AF3A2E"/>
    <w:rsid w:val="00AF3F7B"/>
    <w:rsid w:val="00AF42B4"/>
    <w:rsid w:val="00AF4B8A"/>
    <w:rsid w:val="00AF4F1B"/>
    <w:rsid w:val="00AF5EC6"/>
    <w:rsid w:val="00AF6C38"/>
    <w:rsid w:val="00AF6E8A"/>
    <w:rsid w:val="00AF7210"/>
    <w:rsid w:val="00AF7213"/>
    <w:rsid w:val="00AF7771"/>
    <w:rsid w:val="00AF7D92"/>
    <w:rsid w:val="00B011CC"/>
    <w:rsid w:val="00B0264D"/>
    <w:rsid w:val="00B03586"/>
    <w:rsid w:val="00B04048"/>
    <w:rsid w:val="00B0429A"/>
    <w:rsid w:val="00B04F3D"/>
    <w:rsid w:val="00B05702"/>
    <w:rsid w:val="00B0619C"/>
    <w:rsid w:val="00B06DD9"/>
    <w:rsid w:val="00B074FE"/>
    <w:rsid w:val="00B07CD6"/>
    <w:rsid w:val="00B07E52"/>
    <w:rsid w:val="00B10010"/>
    <w:rsid w:val="00B1079B"/>
    <w:rsid w:val="00B10C05"/>
    <w:rsid w:val="00B11775"/>
    <w:rsid w:val="00B118DB"/>
    <w:rsid w:val="00B12F75"/>
    <w:rsid w:val="00B1302D"/>
    <w:rsid w:val="00B13368"/>
    <w:rsid w:val="00B1388E"/>
    <w:rsid w:val="00B1513F"/>
    <w:rsid w:val="00B15B89"/>
    <w:rsid w:val="00B1746F"/>
    <w:rsid w:val="00B205F5"/>
    <w:rsid w:val="00B20725"/>
    <w:rsid w:val="00B2087E"/>
    <w:rsid w:val="00B20B11"/>
    <w:rsid w:val="00B20B94"/>
    <w:rsid w:val="00B20DDB"/>
    <w:rsid w:val="00B22DE3"/>
    <w:rsid w:val="00B248D0"/>
    <w:rsid w:val="00B2628E"/>
    <w:rsid w:val="00B266B0"/>
    <w:rsid w:val="00B27921"/>
    <w:rsid w:val="00B3000E"/>
    <w:rsid w:val="00B312C7"/>
    <w:rsid w:val="00B326A8"/>
    <w:rsid w:val="00B327BC"/>
    <w:rsid w:val="00B3291A"/>
    <w:rsid w:val="00B329EB"/>
    <w:rsid w:val="00B32FCD"/>
    <w:rsid w:val="00B33508"/>
    <w:rsid w:val="00B3377E"/>
    <w:rsid w:val="00B33B1F"/>
    <w:rsid w:val="00B34E63"/>
    <w:rsid w:val="00B35DA4"/>
    <w:rsid w:val="00B36602"/>
    <w:rsid w:val="00B36712"/>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7"/>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822"/>
    <w:rsid w:val="00B66594"/>
    <w:rsid w:val="00B67805"/>
    <w:rsid w:val="00B67E40"/>
    <w:rsid w:val="00B701FE"/>
    <w:rsid w:val="00B721CD"/>
    <w:rsid w:val="00B7222C"/>
    <w:rsid w:val="00B7267A"/>
    <w:rsid w:val="00B726FF"/>
    <w:rsid w:val="00B72A5B"/>
    <w:rsid w:val="00B72AA4"/>
    <w:rsid w:val="00B7321B"/>
    <w:rsid w:val="00B74830"/>
    <w:rsid w:val="00B75454"/>
    <w:rsid w:val="00B75544"/>
    <w:rsid w:val="00B760DB"/>
    <w:rsid w:val="00B76ACE"/>
    <w:rsid w:val="00B76BCD"/>
    <w:rsid w:val="00B76EE9"/>
    <w:rsid w:val="00B77231"/>
    <w:rsid w:val="00B77880"/>
    <w:rsid w:val="00B77A79"/>
    <w:rsid w:val="00B77B84"/>
    <w:rsid w:val="00B80D90"/>
    <w:rsid w:val="00B82613"/>
    <w:rsid w:val="00B828B5"/>
    <w:rsid w:val="00B82ED8"/>
    <w:rsid w:val="00B83E1B"/>
    <w:rsid w:val="00B8431C"/>
    <w:rsid w:val="00B845D0"/>
    <w:rsid w:val="00B84A80"/>
    <w:rsid w:val="00B84E9C"/>
    <w:rsid w:val="00B85522"/>
    <w:rsid w:val="00B85C02"/>
    <w:rsid w:val="00B87106"/>
    <w:rsid w:val="00B90E2A"/>
    <w:rsid w:val="00B90F2A"/>
    <w:rsid w:val="00B9198D"/>
    <w:rsid w:val="00B92D25"/>
    <w:rsid w:val="00B93008"/>
    <w:rsid w:val="00B9406D"/>
    <w:rsid w:val="00B94BA7"/>
    <w:rsid w:val="00B94E0E"/>
    <w:rsid w:val="00B96413"/>
    <w:rsid w:val="00B97724"/>
    <w:rsid w:val="00B97CA3"/>
    <w:rsid w:val="00BA0EE5"/>
    <w:rsid w:val="00BA1104"/>
    <w:rsid w:val="00BA1872"/>
    <w:rsid w:val="00BA1913"/>
    <w:rsid w:val="00BA2BC9"/>
    <w:rsid w:val="00BA4641"/>
    <w:rsid w:val="00BA4A54"/>
    <w:rsid w:val="00BA562D"/>
    <w:rsid w:val="00BA7205"/>
    <w:rsid w:val="00BA76A9"/>
    <w:rsid w:val="00BB0595"/>
    <w:rsid w:val="00BB0F07"/>
    <w:rsid w:val="00BB1E3D"/>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24BE"/>
    <w:rsid w:val="00BC3257"/>
    <w:rsid w:val="00BC32E7"/>
    <w:rsid w:val="00BC4F81"/>
    <w:rsid w:val="00BC5670"/>
    <w:rsid w:val="00BC58B9"/>
    <w:rsid w:val="00BC65F9"/>
    <w:rsid w:val="00BD0815"/>
    <w:rsid w:val="00BD1278"/>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2F8"/>
    <w:rsid w:val="00BE4EC9"/>
    <w:rsid w:val="00BE5908"/>
    <w:rsid w:val="00BE5A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BF7E4C"/>
    <w:rsid w:val="00C009AD"/>
    <w:rsid w:val="00C00DA5"/>
    <w:rsid w:val="00C029A5"/>
    <w:rsid w:val="00C03309"/>
    <w:rsid w:val="00C037E0"/>
    <w:rsid w:val="00C06B7A"/>
    <w:rsid w:val="00C072FE"/>
    <w:rsid w:val="00C07F9B"/>
    <w:rsid w:val="00C11090"/>
    <w:rsid w:val="00C11ADE"/>
    <w:rsid w:val="00C126E0"/>
    <w:rsid w:val="00C128BC"/>
    <w:rsid w:val="00C12E39"/>
    <w:rsid w:val="00C13913"/>
    <w:rsid w:val="00C13D47"/>
    <w:rsid w:val="00C14164"/>
    <w:rsid w:val="00C14C53"/>
    <w:rsid w:val="00C15D8E"/>
    <w:rsid w:val="00C16732"/>
    <w:rsid w:val="00C17012"/>
    <w:rsid w:val="00C178FB"/>
    <w:rsid w:val="00C17DF9"/>
    <w:rsid w:val="00C201EB"/>
    <w:rsid w:val="00C20ACC"/>
    <w:rsid w:val="00C228E9"/>
    <w:rsid w:val="00C22B28"/>
    <w:rsid w:val="00C22D3F"/>
    <w:rsid w:val="00C23D42"/>
    <w:rsid w:val="00C257B7"/>
    <w:rsid w:val="00C272E8"/>
    <w:rsid w:val="00C301A9"/>
    <w:rsid w:val="00C306B8"/>
    <w:rsid w:val="00C30ABC"/>
    <w:rsid w:val="00C30B60"/>
    <w:rsid w:val="00C31FAA"/>
    <w:rsid w:val="00C32231"/>
    <w:rsid w:val="00C33359"/>
    <w:rsid w:val="00C348D6"/>
    <w:rsid w:val="00C3504C"/>
    <w:rsid w:val="00C35C93"/>
    <w:rsid w:val="00C365E7"/>
    <w:rsid w:val="00C36E34"/>
    <w:rsid w:val="00C37623"/>
    <w:rsid w:val="00C40388"/>
    <w:rsid w:val="00C404D7"/>
    <w:rsid w:val="00C404EE"/>
    <w:rsid w:val="00C41377"/>
    <w:rsid w:val="00C4171B"/>
    <w:rsid w:val="00C42689"/>
    <w:rsid w:val="00C42988"/>
    <w:rsid w:val="00C42ACF"/>
    <w:rsid w:val="00C42BD4"/>
    <w:rsid w:val="00C43FF0"/>
    <w:rsid w:val="00C44124"/>
    <w:rsid w:val="00C44641"/>
    <w:rsid w:val="00C45EF5"/>
    <w:rsid w:val="00C46B7E"/>
    <w:rsid w:val="00C46C26"/>
    <w:rsid w:val="00C474D6"/>
    <w:rsid w:val="00C47538"/>
    <w:rsid w:val="00C4760F"/>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7FC"/>
    <w:rsid w:val="00C62B0A"/>
    <w:rsid w:val="00C63C52"/>
    <w:rsid w:val="00C63F08"/>
    <w:rsid w:val="00C64A34"/>
    <w:rsid w:val="00C6528C"/>
    <w:rsid w:val="00C661E8"/>
    <w:rsid w:val="00C6741F"/>
    <w:rsid w:val="00C6795E"/>
    <w:rsid w:val="00C70084"/>
    <w:rsid w:val="00C7090B"/>
    <w:rsid w:val="00C7235B"/>
    <w:rsid w:val="00C72E18"/>
    <w:rsid w:val="00C731AD"/>
    <w:rsid w:val="00C7380B"/>
    <w:rsid w:val="00C74421"/>
    <w:rsid w:val="00C75F2F"/>
    <w:rsid w:val="00C75FEE"/>
    <w:rsid w:val="00C76F1D"/>
    <w:rsid w:val="00C77131"/>
    <w:rsid w:val="00C77937"/>
    <w:rsid w:val="00C77CA4"/>
    <w:rsid w:val="00C77D26"/>
    <w:rsid w:val="00C80BDF"/>
    <w:rsid w:val="00C815DF"/>
    <w:rsid w:val="00C81819"/>
    <w:rsid w:val="00C82FEE"/>
    <w:rsid w:val="00C83E0E"/>
    <w:rsid w:val="00C84D39"/>
    <w:rsid w:val="00C84E86"/>
    <w:rsid w:val="00C85277"/>
    <w:rsid w:val="00C85806"/>
    <w:rsid w:val="00C85D76"/>
    <w:rsid w:val="00C86519"/>
    <w:rsid w:val="00C873AC"/>
    <w:rsid w:val="00C87D7A"/>
    <w:rsid w:val="00C87DA6"/>
    <w:rsid w:val="00C917FE"/>
    <w:rsid w:val="00C91857"/>
    <w:rsid w:val="00C91D0F"/>
    <w:rsid w:val="00C9213B"/>
    <w:rsid w:val="00C92223"/>
    <w:rsid w:val="00C93462"/>
    <w:rsid w:val="00C93B5D"/>
    <w:rsid w:val="00C94384"/>
    <w:rsid w:val="00C94A34"/>
    <w:rsid w:val="00C94C2B"/>
    <w:rsid w:val="00C94F73"/>
    <w:rsid w:val="00C95609"/>
    <w:rsid w:val="00C96F79"/>
    <w:rsid w:val="00C97313"/>
    <w:rsid w:val="00C97CF9"/>
    <w:rsid w:val="00CA0840"/>
    <w:rsid w:val="00CA17DD"/>
    <w:rsid w:val="00CA1863"/>
    <w:rsid w:val="00CA1941"/>
    <w:rsid w:val="00CA26CE"/>
    <w:rsid w:val="00CA391D"/>
    <w:rsid w:val="00CA3ACD"/>
    <w:rsid w:val="00CA4F8B"/>
    <w:rsid w:val="00CA5445"/>
    <w:rsid w:val="00CA551A"/>
    <w:rsid w:val="00CB0007"/>
    <w:rsid w:val="00CB0951"/>
    <w:rsid w:val="00CB09DA"/>
    <w:rsid w:val="00CB0BD9"/>
    <w:rsid w:val="00CB1CAC"/>
    <w:rsid w:val="00CB1DE8"/>
    <w:rsid w:val="00CB1E3B"/>
    <w:rsid w:val="00CB1F1D"/>
    <w:rsid w:val="00CB245A"/>
    <w:rsid w:val="00CB36C5"/>
    <w:rsid w:val="00CB3CB5"/>
    <w:rsid w:val="00CB3F80"/>
    <w:rsid w:val="00CB6795"/>
    <w:rsid w:val="00CB6FF9"/>
    <w:rsid w:val="00CB71F8"/>
    <w:rsid w:val="00CC0A11"/>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93D"/>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36DA"/>
    <w:rsid w:val="00D040B7"/>
    <w:rsid w:val="00D060FF"/>
    <w:rsid w:val="00D064E8"/>
    <w:rsid w:val="00D06546"/>
    <w:rsid w:val="00D06572"/>
    <w:rsid w:val="00D065CD"/>
    <w:rsid w:val="00D0724B"/>
    <w:rsid w:val="00D07965"/>
    <w:rsid w:val="00D11A21"/>
    <w:rsid w:val="00D12325"/>
    <w:rsid w:val="00D12761"/>
    <w:rsid w:val="00D1306B"/>
    <w:rsid w:val="00D14487"/>
    <w:rsid w:val="00D15E7E"/>
    <w:rsid w:val="00D16058"/>
    <w:rsid w:val="00D16FDD"/>
    <w:rsid w:val="00D17FE3"/>
    <w:rsid w:val="00D20016"/>
    <w:rsid w:val="00D207A7"/>
    <w:rsid w:val="00D21EE8"/>
    <w:rsid w:val="00D2279F"/>
    <w:rsid w:val="00D22AF1"/>
    <w:rsid w:val="00D22E93"/>
    <w:rsid w:val="00D242DA"/>
    <w:rsid w:val="00D247EC"/>
    <w:rsid w:val="00D26448"/>
    <w:rsid w:val="00D264CE"/>
    <w:rsid w:val="00D26670"/>
    <w:rsid w:val="00D2670E"/>
    <w:rsid w:val="00D26910"/>
    <w:rsid w:val="00D27B8B"/>
    <w:rsid w:val="00D27D5A"/>
    <w:rsid w:val="00D3047D"/>
    <w:rsid w:val="00D30CF0"/>
    <w:rsid w:val="00D31681"/>
    <w:rsid w:val="00D317BB"/>
    <w:rsid w:val="00D3191C"/>
    <w:rsid w:val="00D31AD9"/>
    <w:rsid w:val="00D31AEA"/>
    <w:rsid w:val="00D31B6E"/>
    <w:rsid w:val="00D3232B"/>
    <w:rsid w:val="00D3239F"/>
    <w:rsid w:val="00D324A4"/>
    <w:rsid w:val="00D3250C"/>
    <w:rsid w:val="00D328F6"/>
    <w:rsid w:val="00D337EE"/>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4ACC"/>
    <w:rsid w:val="00D45CAF"/>
    <w:rsid w:val="00D46111"/>
    <w:rsid w:val="00D4662F"/>
    <w:rsid w:val="00D46A4D"/>
    <w:rsid w:val="00D46F1B"/>
    <w:rsid w:val="00D475FB"/>
    <w:rsid w:val="00D47ACE"/>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3022"/>
    <w:rsid w:val="00D63674"/>
    <w:rsid w:val="00D64426"/>
    <w:rsid w:val="00D64475"/>
    <w:rsid w:val="00D64A2A"/>
    <w:rsid w:val="00D65D78"/>
    <w:rsid w:val="00D66AAA"/>
    <w:rsid w:val="00D66B04"/>
    <w:rsid w:val="00D66DE0"/>
    <w:rsid w:val="00D6758A"/>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D24"/>
    <w:rsid w:val="00D80B04"/>
    <w:rsid w:val="00D81D97"/>
    <w:rsid w:val="00D81F10"/>
    <w:rsid w:val="00D82798"/>
    <w:rsid w:val="00D82BF2"/>
    <w:rsid w:val="00D844BE"/>
    <w:rsid w:val="00D84A57"/>
    <w:rsid w:val="00D852EF"/>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364"/>
    <w:rsid w:val="00DB39D4"/>
    <w:rsid w:val="00DB3A47"/>
    <w:rsid w:val="00DB46D0"/>
    <w:rsid w:val="00DB46DF"/>
    <w:rsid w:val="00DB49B6"/>
    <w:rsid w:val="00DB4E06"/>
    <w:rsid w:val="00DB6729"/>
    <w:rsid w:val="00DB6A80"/>
    <w:rsid w:val="00DB6C06"/>
    <w:rsid w:val="00DB7B06"/>
    <w:rsid w:val="00DC043D"/>
    <w:rsid w:val="00DC1034"/>
    <w:rsid w:val="00DC151A"/>
    <w:rsid w:val="00DC2930"/>
    <w:rsid w:val="00DC318A"/>
    <w:rsid w:val="00DC33A2"/>
    <w:rsid w:val="00DC3445"/>
    <w:rsid w:val="00DC3A9D"/>
    <w:rsid w:val="00DC4004"/>
    <w:rsid w:val="00DC4243"/>
    <w:rsid w:val="00DC4405"/>
    <w:rsid w:val="00DC5584"/>
    <w:rsid w:val="00DC5BD5"/>
    <w:rsid w:val="00DC64EA"/>
    <w:rsid w:val="00DC6C1E"/>
    <w:rsid w:val="00DC6D53"/>
    <w:rsid w:val="00DC7255"/>
    <w:rsid w:val="00DC72CE"/>
    <w:rsid w:val="00DC7951"/>
    <w:rsid w:val="00DC7C8F"/>
    <w:rsid w:val="00DD1C4B"/>
    <w:rsid w:val="00DD1F63"/>
    <w:rsid w:val="00DD1F7B"/>
    <w:rsid w:val="00DD229E"/>
    <w:rsid w:val="00DD23B7"/>
    <w:rsid w:val="00DD3029"/>
    <w:rsid w:val="00DD31A8"/>
    <w:rsid w:val="00DD55E0"/>
    <w:rsid w:val="00DD60C4"/>
    <w:rsid w:val="00DD6657"/>
    <w:rsid w:val="00DE0293"/>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2C5"/>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1DB7"/>
    <w:rsid w:val="00E3250F"/>
    <w:rsid w:val="00E3409E"/>
    <w:rsid w:val="00E34F76"/>
    <w:rsid w:val="00E3531D"/>
    <w:rsid w:val="00E36641"/>
    <w:rsid w:val="00E37BE5"/>
    <w:rsid w:val="00E4090F"/>
    <w:rsid w:val="00E41A27"/>
    <w:rsid w:val="00E41A3E"/>
    <w:rsid w:val="00E41AB4"/>
    <w:rsid w:val="00E42737"/>
    <w:rsid w:val="00E43CCA"/>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40D9"/>
    <w:rsid w:val="00E65D15"/>
    <w:rsid w:val="00E66CD8"/>
    <w:rsid w:val="00E67285"/>
    <w:rsid w:val="00E67802"/>
    <w:rsid w:val="00E67EE5"/>
    <w:rsid w:val="00E67F67"/>
    <w:rsid w:val="00E7013A"/>
    <w:rsid w:val="00E72C6B"/>
    <w:rsid w:val="00E73AB7"/>
    <w:rsid w:val="00E74F5D"/>
    <w:rsid w:val="00E75F13"/>
    <w:rsid w:val="00E76034"/>
    <w:rsid w:val="00E763A4"/>
    <w:rsid w:val="00E77C2A"/>
    <w:rsid w:val="00E80440"/>
    <w:rsid w:val="00E80DDA"/>
    <w:rsid w:val="00E817E0"/>
    <w:rsid w:val="00E82EE4"/>
    <w:rsid w:val="00E83106"/>
    <w:rsid w:val="00E831E7"/>
    <w:rsid w:val="00E843B5"/>
    <w:rsid w:val="00E84A3B"/>
    <w:rsid w:val="00E85307"/>
    <w:rsid w:val="00E85B0A"/>
    <w:rsid w:val="00E86139"/>
    <w:rsid w:val="00E87742"/>
    <w:rsid w:val="00E907E4"/>
    <w:rsid w:val="00E90A24"/>
    <w:rsid w:val="00E90C34"/>
    <w:rsid w:val="00E91289"/>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D44"/>
    <w:rsid w:val="00EA44F0"/>
    <w:rsid w:val="00EA4C04"/>
    <w:rsid w:val="00EA4EC9"/>
    <w:rsid w:val="00EA568E"/>
    <w:rsid w:val="00EA5E0F"/>
    <w:rsid w:val="00EA5F4C"/>
    <w:rsid w:val="00EA6FE4"/>
    <w:rsid w:val="00EA798D"/>
    <w:rsid w:val="00EA7F4C"/>
    <w:rsid w:val="00EB1D47"/>
    <w:rsid w:val="00EB2146"/>
    <w:rsid w:val="00EB2317"/>
    <w:rsid w:val="00EB25BF"/>
    <w:rsid w:val="00EB26C6"/>
    <w:rsid w:val="00EB279B"/>
    <w:rsid w:val="00EB2ABB"/>
    <w:rsid w:val="00EB2B18"/>
    <w:rsid w:val="00EB2FBC"/>
    <w:rsid w:val="00EB4F83"/>
    <w:rsid w:val="00EB555E"/>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1725D"/>
    <w:rsid w:val="00F2052B"/>
    <w:rsid w:val="00F22183"/>
    <w:rsid w:val="00F2260F"/>
    <w:rsid w:val="00F23174"/>
    <w:rsid w:val="00F238B9"/>
    <w:rsid w:val="00F242AD"/>
    <w:rsid w:val="00F242B7"/>
    <w:rsid w:val="00F247F2"/>
    <w:rsid w:val="00F2518F"/>
    <w:rsid w:val="00F252A8"/>
    <w:rsid w:val="00F255D9"/>
    <w:rsid w:val="00F265F7"/>
    <w:rsid w:val="00F27FA6"/>
    <w:rsid w:val="00F309F6"/>
    <w:rsid w:val="00F32B97"/>
    <w:rsid w:val="00F33DC8"/>
    <w:rsid w:val="00F34444"/>
    <w:rsid w:val="00F34E6B"/>
    <w:rsid w:val="00F378F1"/>
    <w:rsid w:val="00F37DBF"/>
    <w:rsid w:val="00F403A1"/>
    <w:rsid w:val="00F403DB"/>
    <w:rsid w:val="00F4065A"/>
    <w:rsid w:val="00F41378"/>
    <w:rsid w:val="00F4275C"/>
    <w:rsid w:val="00F42B25"/>
    <w:rsid w:val="00F434B2"/>
    <w:rsid w:val="00F45693"/>
    <w:rsid w:val="00F463EB"/>
    <w:rsid w:val="00F508AF"/>
    <w:rsid w:val="00F52339"/>
    <w:rsid w:val="00F5277A"/>
    <w:rsid w:val="00F532E8"/>
    <w:rsid w:val="00F537FF"/>
    <w:rsid w:val="00F54E36"/>
    <w:rsid w:val="00F560FE"/>
    <w:rsid w:val="00F56433"/>
    <w:rsid w:val="00F60CD6"/>
    <w:rsid w:val="00F6111C"/>
    <w:rsid w:val="00F614C0"/>
    <w:rsid w:val="00F61647"/>
    <w:rsid w:val="00F61F6E"/>
    <w:rsid w:val="00F62C9D"/>
    <w:rsid w:val="00F64279"/>
    <w:rsid w:val="00F65426"/>
    <w:rsid w:val="00F657CF"/>
    <w:rsid w:val="00F65808"/>
    <w:rsid w:val="00F6587D"/>
    <w:rsid w:val="00F66A00"/>
    <w:rsid w:val="00F66CFB"/>
    <w:rsid w:val="00F70C73"/>
    <w:rsid w:val="00F713A3"/>
    <w:rsid w:val="00F71A8F"/>
    <w:rsid w:val="00F72632"/>
    <w:rsid w:val="00F75330"/>
    <w:rsid w:val="00F75810"/>
    <w:rsid w:val="00F75B66"/>
    <w:rsid w:val="00F75CC9"/>
    <w:rsid w:val="00F76BD9"/>
    <w:rsid w:val="00F80318"/>
    <w:rsid w:val="00F803D0"/>
    <w:rsid w:val="00F80703"/>
    <w:rsid w:val="00F80948"/>
    <w:rsid w:val="00F81387"/>
    <w:rsid w:val="00F8167C"/>
    <w:rsid w:val="00F82134"/>
    <w:rsid w:val="00F822E3"/>
    <w:rsid w:val="00F82866"/>
    <w:rsid w:val="00F82A08"/>
    <w:rsid w:val="00F841FB"/>
    <w:rsid w:val="00F84421"/>
    <w:rsid w:val="00F8449B"/>
    <w:rsid w:val="00F84B44"/>
    <w:rsid w:val="00F85691"/>
    <w:rsid w:val="00F87032"/>
    <w:rsid w:val="00F87094"/>
    <w:rsid w:val="00F87AB3"/>
    <w:rsid w:val="00F91114"/>
    <w:rsid w:val="00F913DC"/>
    <w:rsid w:val="00F91DDA"/>
    <w:rsid w:val="00F9397A"/>
    <w:rsid w:val="00F93A37"/>
    <w:rsid w:val="00F94182"/>
    <w:rsid w:val="00F9431F"/>
    <w:rsid w:val="00F944D9"/>
    <w:rsid w:val="00F94C30"/>
    <w:rsid w:val="00F94DB3"/>
    <w:rsid w:val="00F96500"/>
    <w:rsid w:val="00F97C4B"/>
    <w:rsid w:val="00FA2C35"/>
    <w:rsid w:val="00FA31E7"/>
    <w:rsid w:val="00FA413A"/>
    <w:rsid w:val="00FA4144"/>
    <w:rsid w:val="00FA4DDF"/>
    <w:rsid w:val="00FA5C71"/>
    <w:rsid w:val="00FA645E"/>
    <w:rsid w:val="00FA6A01"/>
    <w:rsid w:val="00FA6E7F"/>
    <w:rsid w:val="00FA7114"/>
    <w:rsid w:val="00FB052D"/>
    <w:rsid w:val="00FB1642"/>
    <w:rsid w:val="00FB22D7"/>
    <w:rsid w:val="00FB2379"/>
    <w:rsid w:val="00FB3CB7"/>
    <w:rsid w:val="00FB4B8A"/>
    <w:rsid w:val="00FB502B"/>
    <w:rsid w:val="00FB5152"/>
    <w:rsid w:val="00FB5F8F"/>
    <w:rsid w:val="00FB680E"/>
    <w:rsid w:val="00FB69AB"/>
    <w:rsid w:val="00FB6B73"/>
    <w:rsid w:val="00FB7A0B"/>
    <w:rsid w:val="00FC0065"/>
    <w:rsid w:val="00FC062F"/>
    <w:rsid w:val="00FC0754"/>
    <w:rsid w:val="00FC118A"/>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F9B"/>
    <w:rsid w:val="00FD70AE"/>
    <w:rsid w:val="00FD7275"/>
    <w:rsid w:val="00FD7500"/>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087977"/>
    <w:rPr>
      <w:rFonts w:ascii="Arial" w:hAnsi="Arial"/>
      <w:sz w:val="28"/>
      <w:lang w:val="en-GB"/>
    </w:rPr>
  </w:style>
  <w:style w:type="character" w:customStyle="1" w:styleId="0MaintextChar">
    <w:name w:val="0 Main text Char"/>
    <w:link w:val="0Maintext"/>
    <w:qFormat/>
    <w:locked/>
    <w:rsid w:val="00954CD0"/>
    <w:rPr>
      <w:rFonts w:ascii="Times New Roman" w:hAnsi="Times New Roman"/>
      <w:lang w:val="en-GB"/>
    </w:rPr>
  </w:style>
  <w:style w:type="paragraph" w:customStyle="1" w:styleId="0Maintext">
    <w:name w:val="0 Main text"/>
    <w:basedOn w:val="Normal"/>
    <w:link w:val="0MaintextChar"/>
    <w:qFormat/>
    <w:rsid w:val="00954CD0"/>
    <w:pPr>
      <w:overflowPunct/>
      <w:autoSpaceDE/>
      <w:autoSpaceDN/>
      <w:adjustRightInd/>
      <w:spacing w:before="120" w:after="0" w:line="259" w:lineRule="auto"/>
      <w:jc w:val="both"/>
      <w:textAlignment w:val="auto"/>
    </w:pPr>
  </w:style>
  <w:style w:type="paragraph" w:customStyle="1" w:styleId="Observation">
    <w:name w:val="Observation"/>
    <w:basedOn w:val="List"/>
    <w:link w:val="ObservationChar"/>
    <w:qFormat/>
    <w:rsid w:val="007411D1"/>
    <w:pPr>
      <w:numPr>
        <w:numId w:val="49"/>
      </w:numPr>
      <w:spacing w:before="120" w:after="120" w:line="259" w:lineRule="auto"/>
      <w:ind w:left="1418" w:hanging="1418"/>
    </w:pPr>
    <w:rPr>
      <w:i/>
    </w:rPr>
  </w:style>
  <w:style w:type="character" w:customStyle="1" w:styleId="ObservationChar">
    <w:name w:val="Observation Char"/>
    <w:basedOn w:val="DefaultParagraphFont"/>
    <w:link w:val="Observation"/>
    <w:rsid w:val="007411D1"/>
    <w:rPr>
      <w:rFonts w:ascii="Times New Roman" w:hAnsi="Times New Roman"/>
      <w:i/>
      <w:lang w:val="en-GB"/>
    </w:rPr>
  </w:style>
  <w:style w:type="paragraph" w:customStyle="1" w:styleId="Proposal">
    <w:name w:val="Proposal"/>
    <w:basedOn w:val="ListBullet"/>
    <w:link w:val="ProposalChar"/>
    <w:qFormat/>
    <w:rsid w:val="00F1725D"/>
    <w:pPr>
      <w:numPr>
        <w:numId w:val="53"/>
      </w:numPr>
      <w:spacing w:before="180" w:after="120" w:line="259" w:lineRule="auto"/>
      <w:ind w:left="1418" w:hanging="1418"/>
    </w:pPr>
    <w:rPr>
      <w:rFonts w:eastAsia="Malgun Gothic"/>
      <w:b/>
      <w:i/>
      <w:kern w:val="2"/>
      <w:lang w:eastAsia="en-GB"/>
      <w14:ligatures w14:val="standardContextual"/>
    </w:rPr>
  </w:style>
  <w:style w:type="character" w:customStyle="1" w:styleId="ProposalChar">
    <w:name w:val="Proposal Char"/>
    <w:basedOn w:val="DefaultParagraphFont"/>
    <w:link w:val="Proposal"/>
    <w:rsid w:val="00F1725D"/>
    <w:rPr>
      <w:rFonts w:ascii="Times New Roman" w:eastAsia="Malgun Gothic" w:hAnsi="Times New Roman"/>
      <w:b/>
      <w:i/>
      <w:kern w:val="2"/>
      <w:lang w:val="en-GB" w:eastAsia="en-GB"/>
      <w14:ligatures w14:val="standardContextual"/>
    </w:rPr>
  </w:style>
  <w:style w:type="character" w:customStyle="1" w:styleId="B1Char1">
    <w:name w:val="B1 Char1"/>
    <w:qFormat/>
    <w:rsid w:val="00A01368"/>
  </w:style>
  <w:style w:type="character" w:customStyle="1" w:styleId="B2Char">
    <w:name w:val="B2 Char"/>
    <w:link w:val="B2"/>
    <w:qFormat/>
    <w:rsid w:val="00A01368"/>
    <w:rPr>
      <w:rFonts w:ascii="Times New Roman" w:hAnsi="Times New Roman"/>
      <w:lang w:val="en-GB"/>
    </w:rPr>
  </w:style>
  <w:style w:type="character" w:customStyle="1" w:styleId="ProposalTextChar">
    <w:name w:val="Proposal Text Char"/>
    <w:basedOn w:val="DefaultParagraphFont"/>
    <w:link w:val="ProposalText"/>
    <w:qFormat/>
    <w:rsid w:val="0080384E"/>
    <w:rPr>
      <w:rFonts w:ascii="Times New Roman" w:hAnsi="Times New Roman"/>
      <w:b/>
      <w:szCs w:val="18"/>
      <w:lang w:eastAsia="zh-CN"/>
    </w:rPr>
  </w:style>
  <w:style w:type="paragraph" w:customStyle="1" w:styleId="ProposalText">
    <w:name w:val="Proposal Text"/>
    <w:basedOn w:val="ListParagraph"/>
    <w:next w:val="Normal"/>
    <w:link w:val="ProposalTextChar"/>
    <w:qFormat/>
    <w:rsid w:val="0080384E"/>
    <w:pPr>
      <w:numPr>
        <w:numId w:val="59"/>
      </w:numPr>
      <w:tabs>
        <w:tab w:val="left" w:pos="1440"/>
      </w:tabs>
      <w:suppressAutoHyphens/>
      <w:overflowPunct w:val="0"/>
      <w:spacing w:before="100" w:after="100"/>
      <w:ind w:left="1418" w:hanging="1418"/>
      <w:contextualSpacing w:val="0"/>
      <w:textAlignment w:val="baseline"/>
    </w:pPr>
    <w:rPr>
      <w:b/>
      <w:szCs w:val="18"/>
      <w:lang w:val="en-US"/>
    </w:rPr>
  </w:style>
  <w:style w:type="paragraph" w:customStyle="1" w:styleId="Style1">
    <w:name w:val="Style1"/>
    <w:basedOn w:val="TOC1"/>
    <w:link w:val="Style1Char"/>
    <w:qFormat/>
    <w:rsid w:val="00914F33"/>
    <w:pPr>
      <w:tabs>
        <w:tab w:val="left" w:pos="1418"/>
      </w:tabs>
      <w:spacing w:line="259" w:lineRule="auto"/>
      <w:ind w:left="1418" w:hanging="1418"/>
    </w:pPr>
    <w:rPr>
      <w:b/>
      <w:sz w:val="20"/>
    </w:rPr>
  </w:style>
  <w:style w:type="character" w:customStyle="1" w:styleId="TOC1Char">
    <w:name w:val="TOC 1 Char"/>
    <w:basedOn w:val="DefaultParagraphFont"/>
    <w:link w:val="TOC1"/>
    <w:uiPriority w:val="39"/>
    <w:rsid w:val="00914F33"/>
    <w:rPr>
      <w:rFonts w:ascii="Times New Roman" w:hAnsi="Times New Roman"/>
      <w:noProof/>
      <w:sz w:val="22"/>
    </w:rPr>
  </w:style>
  <w:style w:type="character" w:customStyle="1" w:styleId="Style1Char">
    <w:name w:val="Style1 Char"/>
    <w:basedOn w:val="TOC1Char"/>
    <w:link w:val="Style1"/>
    <w:rsid w:val="00914F33"/>
    <w:rPr>
      <w:rFonts w:ascii="Times New Roman" w:hAnsi="Times New Roman"/>
      <w:b/>
      <w:noProof/>
      <w:sz w:val="22"/>
    </w:rPr>
  </w:style>
  <w:style w:type="paragraph" w:customStyle="1" w:styleId="Style2">
    <w:name w:val="Style2"/>
    <w:basedOn w:val="TOC1"/>
    <w:link w:val="Style2Char"/>
    <w:qFormat/>
    <w:rsid w:val="00F75810"/>
    <w:pPr>
      <w:tabs>
        <w:tab w:val="left" w:pos="1701"/>
      </w:tabs>
      <w:ind w:left="1418" w:hanging="1418"/>
    </w:pPr>
    <w:rPr>
      <w:i/>
      <w:sz w:val="20"/>
    </w:rPr>
  </w:style>
  <w:style w:type="character" w:customStyle="1" w:styleId="Style2Char">
    <w:name w:val="Style2 Char"/>
    <w:basedOn w:val="TOC1Char"/>
    <w:link w:val="Style2"/>
    <w:rsid w:val="00F75810"/>
    <w:rPr>
      <w:rFonts w:ascii="Times New Roman" w:hAnsi="Times New Roman"/>
      <w:i/>
      <w:noProof/>
      <w:sz w:val="22"/>
    </w:rPr>
  </w:style>
  <w:style w:type="paragraph" w:customStyle="1" w:styleId="Style3">
    <w:name w:val="Style3"/>
    <w:basedOn w:val="Style1"/>
    <w:next w:val="Style1"/>
    <w:link w:val="Style3Char"/>
    <w:qFormat/>
    <w:rsid w:val="00E763A4"/>
    <w:pPr>
      <w:spacing w:line="240" w:lineRule="auto"/>
    </w:pPr>
  </w:style>
  <w:style w:type="character" w:customStyle="1" w:styleId="Style3Char">
    <w:name w:val="Style3 Char"/>
    <w:basedOn w:val="Style1Char"/>
    <w:link w:val="Style3"/>
    <w:rsid w:val="00E763A4"/>
    <w:rPr>
      <w:rFonts w:ascii="Times New Roman" w:hAnsi="Times New Roman"/>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Pages>
  <Words>5548</Words>
  <Characters>31625</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2025-03-28T23:54:00Z</dcterms:created>
  <dcterms:modified xsi:type="dcterms:W3CDTF">2025-03-28T23:54:00Z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fd356dda-9f83-4e34-961f-0637bb9fa563</vt:lpwstr>
  </property>
  <property fmtid="{D5CDD505-2E9C-101B-9397-08002B2CF9AE}" pid="9" name="MediaServiceImageTags">
    <vt:lpwstr/>
  </property>
  <property fmtid="{D5CDD505-2E9C-101B-9397-08002B2CF9AE}" pid="10" name="TdocId">
    <vt:lpwstr>R1-2501778</vt:lpwstr>
  </property>
  <property fmtid="{D5CDD505-2E9C-101B-9397-08002B2CF9AE}" pid="11" name="MeetingPlaceDates">
    <vt:lpwstr>Wuhan, China, April 7th - 11th, 2025</vt:lpwstr>
  </property>
  <property fmtid="{D5CDD505-2E9C-101B-9397-08002B2CF9AE}" pid="12" name="TdocFor">
    <vt:lpwstr>Discussion and Decision</vt:lpwstr>
  </property>
  <property fmtid="{D5CDD505-2E9C-101B-9397-08002B2CF9AE}" pid="13" name="TdocTitle">
    <vt:lpwstr>AIoT Timing acquisition and synchronization</vt:lpwstr>
  </property>
  <property fmtid="{D5CDD505-2E9C-101B-9397-08002B2CF9AE}" pid="14" name="MeetingName">
    <vt:lpwstr>3GPP TSG RAN WG1 #120b</vt:lpwstr>
  </property>
  <property fmtid="{D5CDD505-2E9C-101B-9397-08002B2CF9AE}" pid="15" name="TdocAgendaItem">
    <vt:lpwstr>9.4.3</vt:lpwstr>
  </property>
  <property fmtid="{D5CDD505-2E9C-101B-9397-08002B2CF9AE}" pid="16" name="TdocSource">
    <vt:lpwstr>Nokia</vt:lpwstr>
  </property>
</Properties>
</file>