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7AA1555A"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F61656">
        <w:rPr>
          <w:noProof w:val="0"/>
          <w:sz w:val="24"/>
        </w:rPr>
        <w:t>6</w:t>
      </w:r>
      <w:r>
        <w:rPr>
          <w:noProof w:val="0"/>
          <w:sz w:val="24"/>
        </w:rPr>
        <w:tab/>
      </w:r>
      <w:r w:rsidR="00921773" w:rsidRPr="00921773">
        <w:rPr>
          <w:noProof w:val="0"/>
          <w:sz w:val="24"/>
        </w:rPr>
        <w:t>R1-2400960</w:t>
      </w:r>
    </w:p>
    <w:p w14:paraId="03B06193" w14:textId="223636E9" w:rsidR="002E2FAF" w:rsidRDefault="00F61656">
      <w:pPr>
        <w:pStyle w:val="Header"/>
        <w:tabs>
          <w:tab w:val="right" w:pos="10206"/>
        </w:tabs>
        <w:rPr>
          <w:noProof w:val="0"/>
          <w:sz w:val="24"/>
        </w:rPr>
      </w:pPr>
      <w:r>
        <w:rPr>
          <w:noProof w:val="0"/>
          <w:sz w:val="24"/>
        </w:rPr>
        <w:t>Athens Greece</w:t>
      </w:r>
      <w:r w:rsidR="004362A4">
        <w:rPr>
          <w:noProof w:val="0"/>
          <w:sz w:val="24"/>
        </w:rPr>
        <w:t xml:space="preserve">, </w:t>
      </w:r>
      <w:r>
        <w:rPr>
          <w:noProof w:val="0"/>
          <w:sz w:val="24"/>
        </w:rPr>
        <w:t>February</w:t>
      </w:r>
      <w:r w:rsidR="00933FD5">
        <w:rPr>
          <w:noProof w:val="0"/>
          <w:sz w:val="24"/>
        </w:rPr>
        <w:t xml:space="preserve"> </w:t>
      </w:r>
      <w:r w:rsidR="00516E5E">
        <w:rPr>
          <w:noProof w:val="0"/>
          <w:sz w:val="24"/>
        </w:rPr>
        <w:t>26</w:t>
      </w:r>
      <w:r w:rsidR="00A71BB4">
        <w:rPr>
          <w:noProof w:val="0"/>
          <w:sz w:val="24"/>
        </w:rPr>
        <w:t xml:space="preserve"> – </w:t>
      </w:r>
      <w:r w:rsidR="00516E5E">
        <w:rPr>
          <w:noProof w:val="0"/>
          <w:sz w:val="24"/>
        </w:rPr>
        <w:t>March</w:t>
      </w:r>
      <w:r w:rsidR="00933FD5">
        <w:rPr>
          <w:noProof w:val="0"/>
          <w:sz w:val="24"/>
        </w:rPr>
        <w:t xml:space="preserve"> </w:t>
      </w:r>
      <w:r w:rsidR="00516E5E">
        <w:rPr>
          <w:noProof w:val="0"/>
          <w:sz w:val="24"/>
        </w:rPr>
        <w:t>1</w:t>
      </w:r>
      <w:r w:rsidR="00A71BB4">
        <w:rPr>
          <w:noProof w:val="0"/>
          <w:sz w:val="24"/>
        </w:rPr>
        <w:t>, 202</w:t>
      </w:r>
      <w:r w:rsidR="000F17F9">
        <w:rPr>
          <w:noProof w:val="0"/>
          <w:sz w:val="24"/>
        </w:rPr>
        <w:t>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17D743C9"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215407" w:rsidRPr="00215407">
        <w:rPr>
          <w:rFonts w:ascii="Arial" w:hAnsi="Arial"/>
          <w:bCs/>
          <w:sz w:val="24"/>
        </w:rPr>
        <w:t xml:space="preserve">ISAC </w:t>
      </w:r>
      <w:r w:rsidR="007D1549">
        <w:rPr>
          <w:rFonts w:ascii="Arial" w:hAnsi="Arial"/>
          <w:bCs/>
          <w:sz w:val="24"/>
        </w:rPr>
        <w:t xml:space="preserve">Deployment Scenarios </w:t>
      </w:r>
      <w:r>
        <w:rPr>
          <w:rFonts w:ascii="Arial" w:hAnsi="Arial"/>
          <w:b/>
          <w:sz w:val="24"/>
        </w:rPr>
        <w:tab/>
      </w:r>
    </w:p>
    <w:p w14:paraId="4675ECCD" w14:textId="71ADB3B4"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B80196">
        <w:rPr>
          <w:rFonts w:ascii="Arial" w:hAnsi="Arial"/>
          <w:sz w:val="24"/>
        </w:rPr>
        <w:t>7.</w:t>
      </w:r>
      <w:r w:rsidR="007D1549">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00C20345" w14:textId="208E8E24" w:rsidR="00327730" w:rsidRDefault="008104AD" w:rsidP="00B70D70">
      <w:pPr>
        <w:pStyle w:val="BodyText"/>
      </w:pPr>
      <w:r>
        <w:rPr>
          <w:noProof/>
        </w:rPr>
        <mc:AlternateContent>
          <mc:Choice Requires="wps">
            <w:drawing>
              <wp:anchor distT="0" distB="0" distL="114300" distR="114300" simplePos="0" relativeHeight="251659776" behindDoc="0" locked="0" layoutInCell="1" allowOverlap="1" wp14:anchorId="7BA9D4E4" wp14:editId="1F3DE2AF">
                <wp:simplePos x="0" y="0"/>
                <wp:positionH relativeFrom="column">
                  <wp:posOffset>14471</wp:posOffset>
                </wp:positionH>
                <wp:positionV relativeFrom="paragraph">
                  <wp:posOffset>346443</wp:posOffset>
                </wp:positionV>
                <wp:extent cx="6247732" cy="3389162"/>
                <wp:effectExtent l="0" t="0" r="20320" b="20955"/>
                <wp:wrapNone/>
                <wp:docPr id="1" name="Rectangle 1"/>
                <wp:cNvGraphicFramePr/>
                <a:graphic xmlns:a="http://schemas.openxmlformats.org/drawingml/2006/main">
                  <a:graphicData uri="http://schemas.microsoft.com/office/word/2010/wordprocessingShape">
                    <wps:wsp>
                      <wps:cNvSpPr/>
                      <wps:spPr>
                        <a:xfrm>
                          <a:off x="0" y="0"/>
                          <a:ext cx="6247732" cy="338916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E9AA62" id="Rectangle 1" o:spid="_x0000_s1026" style="position:absolute;margin-left:1.15pt;margin-top:27.3pt;width:491.95pt;height:266.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" filled="f" strokecolor="black [3213]" strokeweight=".25pt"/>
            </w:pict>
          </mc:Fallback>
        </mc:AlternateContent>
      </w:r>
      <w:r w:rsidR="00B70D70" w:rsidRPr="006E062B">
        <w:t>During RAN#</w:t>
      </w:r>
      <w:r w:rsidR="00833508">
        <w:t>102</w:t>
      </w:r>
      <w:r w:rsidR="00B70D70" w:rsidRPr="006E062B">
        <w:t xml:space="preserve">, a </w:t>
      </w:r>
      <w:r w:rsidR="00B70D70">
        <w:t>new</w:t>
      </w:r>
      <w:r w:rsidR="00B70D70" w:rsidRPr="006E062B">
        <w:t xml:space="preserve"> </w:t>
      </w:r>
      <w:r w:rsidR="00833508">
        <w:t>S</w:t>
      </w:r>
      <w:r w:rsidR="00B70D70" w:rsidRPr="006E062B">
        <w:t>ID for Rel-1</w:t>
      </w:r>
      <w:r w:rsidR="008D0382">
        <w:t>9</w:t>
      </w:r>
      <w:r w:rsidR="00B70D70" w:rsidRPr="006E062B">
        <w:t xml:space="preserve"> </w:t>
      </w:r>
      <w:r w:rsidR="008D0382" w:rsidRPr="008D0382">
        <w:t xml:space="preserve">on channel modelling for Integrated Sensing </w:t>
      </w:r>
      <w:proofErr w:type="gramStart"/>
      <w:r w:rsidR="008D0382" w:rsidRPr="008D0382">
        <w:t>And</w:t>
      </w:r>
      <w:proofErr w:type="gramEnd"/>
      <w:r w:rsidR="008D0382" w:rsidRPr="008D0382">
        <w:t xml:space="preserve"> Communication (ISAC) for NR</w:t>
      </w:r>
      <w:r w:rsidR="00B70D70" w:rsidRPr="006E062B">
        <w:t xml:space="preserve"> was agreed</w:t>
      </w:r>
      <w:r w:rsidR="009051A0">
        <w:t xml:space="preserve"> </w:t>
      </w:r>
      <w:r w:rsidR="00B70D70" w:rsidRPr="006E062B">
        <w:fldChar w:fldCharType="begin"/>
      </w:r>
      <w:r w:rsidR="00B70D70" w:rsidRPr="006E062B">
        <w:instrText xml:space="preserve"> REF _Ref31185007 \r \h </w:instrText>
      </w:r>
      <w:r w:rsidR="00B70D70">
        <w:instrText xml:space="preserve"> \* MERGEFORMAT </w:instrText>
      </w:r>
      <w:r w:rsidR="00B70D70" w:rsidRPr="006E062B">
        <w:fldChar w:fldCharType="separate"/>
      </w:r>
      <w:r w:rsidR="00B70D70">
        <w:t>[1]</w:t>
      </w:r>
      <w:r w:rsidR="00B70D70" w:rsidRPr="006E062B">
        <w:fldChar w:fldCharType="end"/>
      </w:r>
      <w:r w:rsidR="00B70D70" w:rsidRPr="006E062B">
        <w:t xml:space="preserve">. </w:t>
      </w:r>
      <w:r w:rsidR="00327730">
        <w:t>T</w:t>
      </w:r>
      <w:r w:rsidR="00E54982">
        <w:t>he</w:t>
      </w:r>
      <w:r w:rsidR="00B70D70">
        <w:t xml:space="preserve"> objective</w:t>
      </w:r>
      <w:r w:rsidR="00327730">
        <w:t xml:space="preserve"> of the study item</w:t>
      </w:r>
      <w:r w:rsidR="00B70D70">
        <w:t xml:space="preserve"> </w:t>
      </w:r>
      <w:r w:rsidR="00EB6C9C">
        <w:t>is:</w:t>
      </w:r>
    </w:p>
    <w:p w14:paraId="6E6A97D5" w14:textId="697AA165" w:rsidR="00327730" w:rsidRPr="001A5065" w:rsidRDefault="00327730" w:rsidP="001A5065">
      <w:pPr>
        <w:spacing w:after="0"/>
        <w:ind w:left="568"/>
        <w:rPr>
          <w:bCs/>
          <w:sz w:val="18"/>
          <w:szCs w:val="18"/>
        </w:rPr>
      </w:pPr>
      <w:r w:rsidRPr="001A5065">
        <w:rPr>
          <w:bCs/>
          <w:sz w:val="18"/>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A4FB61A" w14:textId="04180136" w:rsidR="00327730" w:rsidRPr="001A5065" w:rsidRDefault="00327730" w:rsidP="007C0856">
      <w:pPr>
        <w:numPr>
          <w:ilvl w:val="0"/>
          <w:numId w:val="10"/>
        </w:numPr>
        <w:overflowPunct w:val="0"/>
        <w:autoSpaceDE w:val="0"/>
        <w:autoSpaceDN w:val="0"/>
        <w:adjustRightInd w:val="0"/>
        <w:spacing w:after="0"/>
        <w:ind w:left="1288"/>
        <w:textAlignment w:val="baseline"/>
        <w:rPr>
          <w:bCs/>
          <w:sz w:val="18"/>
          <w:szCs w:val="18"/>
        </w:rPr>
      </w:pPr>
      <w:r w:rsidRPr="001A5065">
        <w:rPr>
          <w:bCs/>
          <w:sz w:val="18"/>
          <w:szCs w:val="18"/>
        </w:rPr>
        <w:t>UAVs</w:t>
      </w:r>
    </w:p>
    <w:p w14:paraId="2F09B054" w14:textId="41E1FDBB" w:rsidR="00327730" w:rsidRPr="001A5065" w:rsidRDefault="00327730" w:rsidP="007C0856">
      <w:pPr>
        <w:numPr>
          <w:ilvl w:val="0"/>
          <w:numId w:val="10"/>
        </w:numPr>
        <w:overflowPunct w:val="0"/>
        <w:autoSpaceDE w:val="0"/>
        <w:autoSpaceDN w:val="0"/>
        <w:adjustRightInd w:val="0"/>
        <w:spacing w:after="0"/>
        <w:ind w:left="1288"/>
        <w:textAlignment w:val="baseline"/>
        <w:rPr>
          <w:bCs/>
          <w:sz w:val="18"/>
          <w:szCs w:val="18"/>
        </w:rPr>
      </w:pPr>
      <w:r w:rsidRPr="001A5065">
        <w:rPr>
          <w:bCs/>
          <w:sz w:val="18"/>
          <w:szCs w:val="18"/>
        </w:rPr>
        <w:t xml:space="preserve">Humans indoors and outdoors </w:t>
      </w:r>
    </w:p>
    <w:p w14:paraId="21BE58CA" w14:textId="10A01DFE" w:rsidR="00327730" w:rsidRPr="001A5065" w:rsidRDefault="00327730" w:rsidP="007C0856">
      <w:pPr>
        <w:numPr>
          <w:ilvl w:val="0"/>
          <w:numId w:val="10"/>
        </w:numPr>
        <w:overflowPunct w:val="0"/>
        <w:autoSpaceDE w:val="0"/>
        <w:autoSpaceDN w:val="0"/>
        <w:adjustRightInd w:val="0"/>
        <w:spacing w:after="0"/>
        <w:ind w:left="1288"/>
        <w:textAlignment w:val="baseline"/>
        <w:rPr>
          <w:bCs/>
          <w:sz w:val="18"/>
          <w:szCs w:val="18"/>
        </w:rPr>
      </w:pPr>
      <w:r w:rsidRPr="001A5065">
        <w:rPr>
          <w:bCs/>
          <w:sz w:val="18"/>
          <w:szCs w:val="18"/>
        </w:rPr>
        <w:t>Automotive vehicles (at least outdoors)</w:t>
      </w:r>
    </w:p>
    <w:p w14:paraId="1E6101CB" w14:textId="7B9400F4" w:rsidR="00327730" w:rsidRPr="001A5065" w:rsidRDefault="00327730" w:rsidP="007C0856">
      <w:pPr>
        <w:numPr>
          <w:ilvl w:val="0"/>
          <w:numId w:val="10"/>
        </w:numPr>
        <w:overflowPunct w:val="0"/>
        <w:autoSpaceDE w:val="0"/>
        <w:autoSpaceDN w:val="0"/>
        <w:adjustRightInd w:val="0"/>
        <w:spacing w:after="0"/>
        <w:ind w:left="1288"/>
        <w:textAlignment w:val="baseline"/>
        <w:rPr>
          <w:bCs/>
          <w:sz w:val="18"/>
          <w:szCs w:val="18"/>
        </w:rPr>
      </w:pPr>
      <w:r w:rsidRPr="001A5065">
        <w:rPr>
          <w:bCs/>
          <w:sz w:val="18"/>
          <w:szCs w:val="18"/>
        </w:rPr>
        <w:t>Automated guided vehicles (e.g. in indoor factories)</w:t>
      </w:r>
    </w:p>
    <w:p w14:paraId="0A8E9C5F" w14:textId="77777777" w:rsidR="00327730" w:rsidRPr="001A5065" w:rsidRDefault="00327730" w:rsidP="007C0856">
      <w:pPr>
        <w:numPr>
          <w:ilvl w:val="0"/>
          <w:numId w:val="10"/>
        </w:numPr>
        <w:overflowPunct w:val="0"/>
        <w:autoSpaceDE w:val="0"/>
        <w:autoSpaceDN w:val="0"/>
        <w:adjustRightInd w:val="0"/>
        <w:spacing w:after="0"/>
        <w:ind w:left="1288"/>
        <w:textAlignment w:val="baseline"/>
        <w:rPr>
          <w:bCs/>
          <w:sz w:val="18"/>
          <w:szCs w:val="18"/>
        </w:rPr>
      </w:pPr>
      <w:r w:rsidRPr="001A5065">
        <w:rPr>
          <w:bCs/>
          <w:sz w:val="18"/>
          <w:szCs w:val="18"/>
        </w:rPr>
        <w:t xml:space="preserve">Objects creating hazards on roads/railways, with a minimum size dependent on </w:t>
      </w:r>
      <w:proofErr w:type="gramStart"/>
      <w:r w:rsidRPr="001A5065">
        <w:rPr>
          <w:bCs/>
          <w:sz w:val="18"/>
          <w:szCs w:val="18"/>
        </w:rPr>
        <w:t>frequency</w:t>
      </w:r>
      <w:proofErr w:type="gramEnd"/>
    </w:p>
    <w:p w14:paraId="1C1190E7" w14:textId="7ED886C6" w:rsidR="00327730" w:rsidRPr="001A5065" w:rsidRDefault="00327730" w:rsidP="001A5065">
      <w:pPr>
        <w:spacing w:after="0"/>
        <w:ind w:left="568"/>
        <w:rPr>
          <w:bCs/>
          <w:sz w:val="18"/>
          <w:szCs w:val="18"/>
        </w:rPr>
      </w:pPr>
    </w:p>
    <w:p w14:paraId="68F09DB8" w14:textId="5C084B31" w:rsidR="00327730" w:rsidRPr="001A5065" w:rsidRDefault="00327730" w:rsidP="001A5065">
      <w:pPr>
        <w:spacing w:after="0"/>
        <w:ind w:left="568"/>
        <w:rPr>
          <w:bCs/>
          <w:sz w:val="18"/>
          <w:szCs w:val="18"/>
        </w:rPr>
      </w:pPr>
      <w:r w:rsidRPr="001A5065">
        <w:rPr>
          <w:bCs/>
          <w:sz w:val="18"/>
          <w:szCs w:val="18"/>
        </w:rPr>
        <w:t xml:space="preserve">All six sensing modes should be considered (i.e. TRP-TRP bistatic, TRP monostatic, TRP-UE bistatic, UE-TRP bistatic, UE-UE bistatic, UE monostatic). </w:t>
      </w:r>
    </w:p>
    <w:p w14:paraId="71DF97B3" w14:textId="250F8E28" w:rsidR="00327730" w:rsidRPr="001A5065" w:rsidRDefault="00327730" w:rsidP="001A5065">
      <w:pPr>
        <w:spacing w:after="0"/>
        <w:ind w:left="568"/>
        <w:rPr>
          <w:bCs/>
          <w:sz w:val="18"/>
          <w:szCs w:val="18"/>
        </w:rPr>
      </w:pPr>
    </w:p>
    <w:p w14:paraId="29CB9189" w14:textId="4F15CF0C" w:rsidR="00327730" w:rsidRPr="001A5065" w:rsidRDefault="00327730" w:rsidP="001A5065">
      <w:pPr>
        <w:spacing w:after="0"/>
        <w:ind w:left="568"/>
        <w:rPr>
          <w:bCs/>
          <w:sz w:val="18"/>
          <w:szCs w:val="18"/>
        </w:rPr>
      </w:pPr>
      <w:r w:rsidRPr="001A5065">
        <w:rPr>
          <w:bCs/>
          <w:sz w:val="18"/>
          <w:szCs w:val="18"/>
        </w:rPr>
        <w:t>Frequencies from 0.5 to 52.6 GHz are the primary focus, with the assumption that the modelling approach should scale to 100 GHz. (If significant problems are identified with scaling above 52.6 GHz, the range above 52.6 GHz can be deprioritized.)</w:t>
      </w:r>
    </w:p>
    <w:p w14:paraId="019AF0A4" w14:textId="6BD63AFA" w:rsidR="00327730" w:rsidRPr="001A5065" w:rsidRDefault="00327730" w:rsidP="001A5065">
      <w:pPr>
        <w:spacing w:after="0"/>
        <w:ind w:left="568"/>
        <w:rPr>
          <w:bCs/>
          <w:sz w:val="18"/>
          <w:szCs w:val="18"/>
        </w:rPr>
      </w:pPr>
    </w:p>
    <w:p w14:paraId="300E7C13" w14:textId="77777777" w:rsidR="00327730" w:rsidRPr="001A5065" w:rsidRDefault="00327730" w:rsidP="001A5065">
      <w:pPr>
        <w:spacing w:after="0"/>
        <w:ind w:left="568"/>
        <w:rPr>
          <w:bCs/>
          <w:sz w:val="18"/>
          <w:szCs w:val="18"/>
        </w:rPr>
      </w:pPr>
      <w:r w:rsidRPr="001A5065">
        <w:rPr>
          <w:bCs/>
          <w:sz w:val="18"/>
          <w:szCs w:val="18"/>
        </w:rPr>
        <w:t>For the above use cases, sensing modes and frequencies:</w:t>
      </w:r>
    </w:p>
    <w:p w14:paraId="36BABD18" w14:textId="60BF0E60" w:rsidR="00327730" w:rsidRPr="001A5065" w:rsidRDefault="00327730" w:rsidP="007C0856">
      <w:pPr>
        <w:numPr>
          <w:ilvl w:val="0"/>
          <w:numId w:val="8"/>
        </w:numPr>
        <w:overflowPunct w:val="0"/>
        <w:autoSpaceDE w:val="0"/>
        <w:autoSpaceDN w:val="0"/>
        <w:adjustRightInd w:val="0"/>
        <w:spacing w:after="0"/>
        <w:ind w:left="1288"/>
        <w:textAlignment w:val="baseline"/>
        <w:rPr>
          <w:bCs/>
          <w:sz w:val="18"/>
          <w:szCs w:val="18"/>
        </w:rPr>
      </w:pPr>
      <w:r w:rsidRPr="001A5065">
        <w:rPr>
          <w:bCs/>
          <w:sz w:val="18"/>
          <w:szCs w:val="18"/>
        </w:rPr>
        <w:t>Identify details of the deployment scenarios corresponding to the above use cases.</w:t>
      </w:r>
    </w:p>
    <w:p w14:paraId="34F51F0B" w14:textId="77777777" w:rsidR="00327730" w:rsidRPr="001A5065" w:rsidRDefault="00327730" w:rsidP="007C0856">
      <w:pPr>
        <w:numPr>
          <w:ilvl w:val="0"/>
          <w:numId w:val="8"/>
        </w:numPr>
        <w:overflowPunct w:val="0"/>
        <w:autoSpaceDE w:val="0"/>
        <w:autoSpaceDN w:val="0"/>
        <w:adjustRightInd w:val="0"/>
        <w:spacing w:after="0"/>
        <w:ind w:left="1288"/>
        <w:textAlignment w:val="baseline"/>
        <w:rPr>
          <w:bCs/>
          <w:sz w:val="18"/>
          <w:szCs w:val="18"/>
        </w:rPr>
      </w:pPr>
      <w:r w:rsidRPr="001A5065">
        <w:rPr>
          <w:bCs/>
          <w:sz w:val="18"/>
          <w:szCs w:val="18"/>
        </w:rPr>
        <w:t xml:space="preserve">Define channel modelling details for sensing using 38.901 as a starting point, and </w:t>
      </w:r>
      <w:proofErr w:type="gramStart"/>
      <w:r w:rsidRPr="001A5065">
        <w:rPr>
          <w:bCs/>
          <w:sz w:val="18"/>
          <w:szCs w:val="18"/>
        </w:rPr>
        <w:t>taking into account</w:t>
      </w:r>
      <w:proofErr w:type="gramEnd"/>
      <w:r w:rsidRPr="001A5065">
        <w:rPr>
          <w:bCs/>
          <w:sz w:val="18"/>
          <w:szCs w:val="18"/>
        </w:rPr>
        <w:t xml:space="preserve"> relevant measurements, including:</w:t>
      </w:r>
    </w:p>
    <w:p w14:paraId="3AB4B892" w14:textId="5995C3C0" w:rsidR="00327730" w:rsidRPr="001A5065" w:rsidRDefault="00327730" w:rsidP="007C0856">
      <w:pPr>
        <w:numPr>
          <w:ilvl w:val="0"/>
          <w:numId w:val="9"/>
        </w:numPr>
        <w:overflowPunct w:val="0"/>
        <w:autoSpaceDE w:val="0"/>
        <w:autoSpaceDN w:val="0"/>
        <w:adjustRightInd w:val="0"/>
        <w:spacing w:after="0"/>
        <w:ind w:left="1648"/>
        <w:textAlignment w:val="baseline"/>
        <w:rPr>
          <w:bCs/>
          <w:sz w:val="18"/>
          <w:szCs w:val="18"/>
        </w:rPr>
      </w:pPr>
      <w:r w:rsidRPr="001A5065">
        <w:rPr>
          <w:bCs/>
          <w:sz w:val="18"/>
          <w:szCs w:val="18"/>
        </w:rPr>
        <w:t xml:space="preserve">modelling of sensing targets and background environment, including, for example (if needed by the above use cases), radar cross-section (RCS), mobility and clutter/scattering </w:t>
      </w:r>
      <w:proofErr w:type="gramStart"/>
      <w:r w:rsidRPr="001A5065">
        <w:rPr>
          <w:bCs/>
          <w:sz w:val="18"/>
          <w:szCs w:val="18"/>
        </w:rPr>
        <w:t>patterns;</w:t>
      </w:r>
      <w:proofErr w:type="gramEnd"/>
    </w:p>
    <w:p w14:paraId="42198F22" w14:textId="227A2F89" w:rsidR="00327730" w:rsidRPr="001A5065" w:rsidRDefault="00327730" w:rsidP="007C0856">
      <w:pPr>
        <w:numPr>
          <w:ilvl w:val="0"/>
          <w:numId w:val="9"/>
        </w:numPr>
        <w:overflowPunct w:val="0"/>
        <w:autoSpaceDE w:val="0"/>
        <w:autoSpaceDN w:val="0"/>
        <w:adjustRightInd w:val="0"/>
        <w:spacing w:after="0"/>
        <w:ind w:left="1648"/>
        <w:textAlignment w:val="baseline"/>
        <w:rPr>
          <w:bCs/>
          <w:sz w:val="18"/>
          <w:szCs w:val="18"/>
        </w:rPr>
      </w:pPr>
      <w:r w:rsidRPr="001A5065">
        <w:rPr>
          <w:bCs/>
          <w:sz w:val="18"/>
          <w:szCs w:val="18"/>
        </w:rPr>
        <w:t>spatial consistency.</w:t>
      </w:r>
    </w:p>
    <w:p w14:paraId="6994D9E0" w14:textId="73A166C0" w:rsidR="00327730" w:rsidRPr="001A5065" w:rsidRDefault="00327730" w:rsidP="001A5065">
      <w:pPr>
        <w:spacing w:after="0"/>
        <w:ind w:left="568"/>
        <w:rPr>
          <w:bCs/>
          <w:sz w:val="18"/>
          <w:szCs w:val="18"/>
        </w:rPr>
      </w:pPr>
    </w:p>
    <w:p w14:paraId="0E774E01" w14:textId="1F6B9BBE" w:rsidR="00327730" w:rsidRDefault="00327730" w:rsidP="001A5065">
      <w:pPr>
        <w:spacing w:after="0"/>
        <w:ind w:left="568"/>
        <w:rPr>
          <w:bCs/>
        </w:rPr>
      </w:pPr>
      <w:r w:rsidRPr="001A5065">
        <w:rPr>
          <w:bCs/>
          <w:sz w:val="18"/>
          <w:szCs w:val="18"/>
        </w:rPr>
        <w:t>It will be discussed at RAN#105 whether to include additional study beyond channel modelling for ISAC.</w:t>
      </w:r>
    </w:p>
    <w:p w14:paraId="53B18633" w14:textId="7252C387" w:rsidR="00EB6C9C" w:rsidRPr="006E062B" w:rsidRDefault="00EB6C9C" w:rsidP="00B70D70">
      <w:pPr>
        <w:pStyle w:val="BodyText"/>
      </w:pPr>
    </w:p>
    <w:p w14:paraId="748E8744" w14:textId="624F8CE1" w:rsidR="00767D7C" w:rsidRDefault="0031358B" w:rsidP="00D03326">
      <w:pPr>
        <w:spacing w:after="0"/>
        <w:jc w:val="both"/>
        <w:rPr>
          <w:rFonts w:ascii="Times" w:eastAsia="Batang" w:hAnsi="Times" w:cs="Times"/>
          <w:szCs w:val="24"/>
          <w:lang w:eastAsia="zh-TW"/>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ution, we discuss</w:t>
      </w:r>
      <w:r w:rsidR="00C92DD6">
        <w:rPr>
          <w:rFonts w:ascii="Times" w:eastAsia="Batang" w:hAnsi="Times" w:cs="Times"/>
          <w:szCs w:val="24"/>
          <w:lang w:eastAsia="zh-TW"/>
        </w:rPr>
        <w:t xml:space="preserve"> what deployment scenarios should be considered for </w:t>
      </w:r>
      <w:r w:rsidR="0065018B">
        <w:rPr>
          <w:rFonts w:ascii="Times" w:eastAsia="Batang" w:hAnsi="Times" w:cs="Times"/>
          <w:szCs w:val="24"/>
          <w:lang w:eastAsia="zh-TW"/>
        </w:rPr>
        <w:t xml:space="preserve">channel modelling </w:t>
      </w:r>
      <w:r w:rsidR="006A4809">
        <w:rPr>
          <w:rFonts w:ascii="Times" w:eastAsia="Batang" w:hAnsi="Times" w:cs="Times"/>
          <w:szCs w:val="24"/>
          <w:lang w:eastAsia="zh-TW"/>
        </w:rPr>
        <w:t xml:space="preserve">based on the </w:t>
      </w:r>
      <w:r w:rsidR="00CE564A">
        <w:rPr>
          <w:rFonts w:ascii="Times" w:eastAsia="Batang" w:hAnsi="Times" w:cs="Times"/>
          <w:szCs w:val="24"/>
          <w:lang w:eastAsia="zh-TW"/>
        </w:rPr>
        <w:t xml:space="preserve">5 objects of interest described above. </w:t>
      </w:r>
    </w:p>
    <w:p w14:paraId="1B70A940" w14:textId="77777777" w:rsidR="002E2FAF" w:rsidRDefault="00CB24EA">
      <w:pPr>
        <w:pStyle w:val="Heading1"/>
        <w:rPr>
          <w:rFonts w:cs="Arial"/>
        </w:rPr>
      </w:pPr>
      <w:r>
        <w:rPr>
          <w:rFonts w:cs="Arial"/>
        </w:rPr>
        <w:t>Discussion</w:t>
      </w:r>
    </w:p>
    <w:p w14:paraId="530110AA" w14:textId="608A54CF" w:rsidR="00D94F27" w:rsidRPr="008D3AB0" w:rsidRDefault="00D94F27" w:rsidP="00D94F27">
      <w:r w:rsidRPr="008D3AB0">
        <w:t>The SID</w:t>
      </w:r>
      <w:r w:rsidR="00537E1E" w:rsidRPr="008D3AB0">
        <w:t xml:space="preserve"> mentions the following target objects: </w:t>
      </w:r>
    </w:p>
    <w:p w14:paraId="259533D8" w14:textId="77777777" w:rsidR="00537E1E" w:rsidRPr="008D3AB0" w:rsidRDefault="00537E1E" w:rsidP="007C0856">
      <w:pPr>
        <w:numPr>
          <w:ilvl w:val="0"/>
          <w:numId w:val="10"/>
        </w:numPr>
        <w:overflowPunct w:val="0"/>
        <w:autoSpaceDE w:val="0"/>
        <w:autoSpaceDN w:val="0"/>
        <w:adjustRightInd w:val="0"/>
        <w:spacing w:after="0"/>
        <w:ind w:left="1288"/>
        <w:textAlignment w:val="baseline"/>
        <w:rPr>
          <w:bCs/>
        </w:rPr>
      </w:pPr>
      <w:r w:rsidRPr="008D3AB0">
        <w:rPr>
          <w:bCs/>
        </w:rPr>
        <w:t>UAVs</w:t>
      </w:r>
    </w:p>
    <w:p w14:paraId="67F2BC89" w14:textId="77777777" w:rsidR="00537E1E" w:rsidRPr="008D3AB0" w:rsidRDefault="00537E1E" w:rsidP="007C0856">
      <w:pPr>
        <w:numPr>
          <w:ilvl w:val="0"/>
          <w:numId w:val="10"/>
        </w:numPr>
        <w:overflowPunct w:val="0"/>
        <w:autoSpaceDE w:val="0"/>
        <w:autoSpaceDN w:val="0"/>
        <w:adjustRightInd w:val="0"/>
        <w:spacing w:after="0"/>
        <w:ind w:left="1288"/>
        <w:textAlignment w:val="baseline"/>
        <w:rPr>
          <w:bCs/>
        </w:rPr>
      </w:pPr>
      <w:r w:rsidRPr="008D3AB0">
        <w:rPr>
          <w:bCs/>
        </w:rPr>
        <w:t xml:space="preserve">Humans indoors and outdoors </w:t>
      </w:r>
    </w:p>
    <w:p w14:paraId="6637B027" w14:textId="77777777" w:rsidR="00537E1E" w:rsidRPr="008D3AB0" w:rsidRDefault="00537E1E" w:rsidP="007C0856">
      <w:pPr>
        <w:numPr>
          <w:ilvl w:val="0"/>
          <w:numId w:val="10"/>
        </w:numPr>
        <w:overflowPunct w:val="0"/>
        <w:autoSpaceDE w:val="0"/>
        <w:autoSpaceDN w:val="0"/>
        <w:adjustRightInd w:val="0"/>
        <w:spacing w:after="0"/>
        <w:ind w:left="1288"/>
        <w:textAlignment w:val="baseline"/>
        <w:rPr>
          <w:bCs/>
        </w:rPr>
      </w:pPr>
      <w:r w:rsidRPr="008D3AB0">
        <w:rPr>
          <w:bCs/>
        </w:rPr>
        <w:t>Automotive vehicles (at least outdoors)</w:t>
      </w:r>
    </w:p>
    <w:p w14:paraId="016DC6F3" w14:textId="1E1AE006" w:rsidR="00537E1E" w:rsidRPr="008D3AB0" w:rsidRDefault="00537E1E" w:rsidP="007C0856">
      <w:pPr>
        <w:numPr>
          <w:ilvl w:val="0"/>
          <w:numId w:val="10"/>
        </w:numPr>
        <w:overflowPunct w:val="0"/>
        <w:autoSpaceDE w:val="0"/>
        <w:autoSpaceDN w:val="0"/>
        <w:adjustRightInd w:val="0"/>
        <w:spacing w:after="0"/>
        <w:ind w:left="1288"/>
        <w:textAlignment w:val="baseline"/>
        <w:rPr>
          <w:bCs/>
        </w:rPr>
      </w:pPr>
      <w:r w:rsidRPr="008D3AB0">
        <w:rPr>
          <w:bCs/>
        </w:rPr>
        <w:t>Automated guided vehicles (</w:t>
      </w:r>
      <w:r w:rsidR="000A63AD" w:rsidRPr="008D3AB0">
        <w:rPr>
          <w:bCs/>
        </w:rPr>
        <w:t>e.g.,</w:t>
      </w:r>
      <w:r w:rsidRPr="008D3AB0">
        <w:rPr>
          <w:bCs/>
        </w:rPr>
        <w:t xml:space="preserve"> in indoor factories)</w:t>
      </w:r>
    </w:p>
    <w:p w14:paraId="6B7618A3" w14:textId="77777777" w:rsidR="00537E1E" w:rsidRPr="008D3AB0" w:rsidRDefault="00537E1E" w:rsidP="007C0856">
      <w:pPr>
        <w:numPr>
          <w:ilvl w:val="0"/>
          <w:numId w:val="10"/>
        </w:numPr>
        <w:overflowPunct w:val="0"/>
        <w:autoSpaceDE w:val="0"/>
        <w:autoSpaceDN w:val="0"/>
        <w:adjustRightInd w:val="0"/>
        <w:spacing w:after="0"/>
        <w:ind w:left="1288"/>
        <w:textAlignment w:val="baseline"/>
        <w:rPr>
          <w:bCs/>
        </w:rPr>
      </w:pPr>
      <w:r w:rsidRPr="008D3AB0">
        <w:rPr>
          <w:bCs/>
        </w:rPr>
        <w:t xml:space="preserve">Objects creating hazards on roads/railways, with a minimum size dependent on </w:t>
      </w:r>
      <w:proofErr w:type="gramStart"/>
      <w:r w:rsidRPr="008D3AB0">
        <w:rPr>
          <w:bCs/>
        </w:rPr>
        <w:t>frequency</w:t>
      </w:r>
      <w:proofErr w:type="gramEnd"/>
    </w:p>
    <w:p w14:paraId="0E9CC406" w14:textId="77777777" w:rsidR="00D94F27" w:rsidRPr="008D3AB0" w:rsidRDefault="00D94F27" w:rsidP="00D94F27"/>
    <w:p w14:paraId="0915C6E1" w14:textId="3010A469" w:rsidR="00537E1E" w:rsidRDefault="0075034D" w:rsidP="00D94F27">
      <w:pPr>
        <w:rPr>
          <w:bCs/>
        </w:rPr>
      </w:pPr>
      <w:r w:rsidRPr="008D3AB0">
        <w:t xml:space="preserve">We need to discuss what scenarios in </w:t>
      </w:r>
      <w:r w:rsidR="00FF1F7D">
        <w:t xml:space="preserve">TR </w:t>
      </w:r>
      <w:r w:rsidRPr="008D3AB0">
        <w:t>38.901</w:t>
      </w:r>
      <w:r w:rsidR="00324AEA">
        <w:t xml:space="preserve"> [2]</w:t>
      </w:r>
      <w:r w:rsidRPr="008D3AB0">
        <w:t xml:space="preserve"> </w:t>
      </w:r>
      <w:r w:rsidR="00D826C0" w:rsidRPr="008D3AB0">
        <w:t xml:space="preserve">can cover </w:t>
      </w:r>
      <w:r w:rsidR="008D3AB0" w:rsidRPr="008D3AB0">
        <w:t>environments</w:t>
      </w:r>
      <w:r w:rsidR="00D826C0" w:rsidRPr="008D3AB0">
        <w:t xml:space="preserve"> </w:t>
      </w:r>
      <w:r w:rsidR="008D3AB0" w:rsidRPr="008D3AB0">
        <w:t xml:space="preserve">where the </w:t>
      </w:r>
      <w:r w:rsidR="008D3AB0" w:rsidRPr="008D3AB0">
        <w:rPr>
          <w:bCs/>
        </w:rPr>
        <w:t xml:space="preserve">detection and/or tracking </w:t>
      </w:r>
      <w:r w:rsidR="008D3AB0">
        <w:rPr>
          <w:bCs/>
        </w:rPr>
        <w:t xml:space="preserve">the objects </w:t>
      </w:r>
      <w:r w:rsidR="00324AEA">
        <w:rPr>
          <w:bCs/>
        </w:rPr>
        <w:t xml:space="preserve">above can take place. </w:t>
      </w:r>
      <w:r w:rsidR="00FF1F7D">
        <w:rPr>
          <w:bCs/>
        </w:rPr>
        <w:t xml:space="preserve">TR </w:t>
      </w:r>
      <w:r w:rsidR="000C30EB">
        <w:rPr>
          <w:bCs/>
        </w:rPr>
        <w:t xml:space="preserve">38.901 </w:t>
      </w:r>
      <w:r w:rsidR="0059726E">
        <w:rPr>
          <w:bCs/>
        </w:rPr>
        <w:t xml:space="preserve">(section </w:t>
      </w:r>
      <w:r w:rsidR="009F02DE">
        <w:rPr>
          <w:bCs/>
        </w:rPr>
        <w:t xml:space="preserve">7.2) </w:t>
      </w:r>
      <w:r w:rsidR="0059726E">
        <w:rPr>
          <w:bCs/>
        </w:rPr>
        <w:t>considers the following scenarios:</w:t>
      </w:r>
    </w:p>
    <w:p w14:paraId="0513BFEC" w14:textId="4E0D95D1" w:rsidR="009F02DE" w:rsidRDefault="009F02DE" w:rsidP="007C0856">
      <w:pPr>
        <w:pStyle w:val="ListParagraph"/>
        <w:numPr>
          <w:ilvl w:val="0"/>
          <w:numId w:val="8"/>
        </w:numPr>
        <w:rPr>
          <w:bCs/>
        </w:rPr>
      </w:pPr>
      <w:r>
        <w:rPr>
          <w:bCs/>
        </w:rPr>
        <w:t>U</w:t>
      </w:r>
      <w:r w:rsidR="0030130A">
        <w:rPr>
          <w:bCs/>
        </w:rPr>
        <w:t>M</w:t>
      </w:r>
      <w:r>
        <w:rPr>
          <w:bCs/>
        </w:rPr>
        <w:t>i-street canyon</w:t>
      </w:r>
      <w:r w:rsidR="00500ECA">
        <w:rPr>
          <w:bCs/>
        </w:rPr>
        <w:t xml:space="preserve"> (Urban Micro)</w:t>
      </w:r>
    </w:p>
    <w:p w14:paraId="6624C832" w14:textId="129F6178" w:rsidR="0030130A" w:rsidRDefault="0030130A" w:rsidP="007C0856">
      <w:pPr>
        <w:pStyle w:val="ListParagraph"/>
        <w:numPr>
          <w:ilvl w:val="0"/>
          <w:numId w:val="8"/>
        </w:numPr>
        <w:rPr>
          <w:bCs/>
        </w:rPr>
      </w:pPr>
      <w:r>
        <w:rPr>
          <w:bCs/>
        </w:rPr>
        <w:t>U</w:t>
      </w:r>
      <w:r w:rsidR="00500ECA">
        <w:rPr>
          <w:bCs/>
        </w:rPr>
        <w:t>M</w:t>
      </w:r>
      <w:r>
        <w:rPr>
          <w:bCs/>
        </w:rPr>
        <w:t>a</w:t>
      </w:r>
      <w:r w:rsidR="00500ECA">
        <w:rPr>
          <w:bCs/>
        </w:rPr>
        <w:t xml:space="preserve"> (Urban Macro) </w:t>
      </w:r>
    </w:p>
    <w:p w14:paraId="4D8EA5ED" w14:textId="7EB48C62" w:rsidR="004033FB" w:rsidRDefault="004033FB" w:rsidP="007C0856">
      <w:pPr>
        <w:pStyle w:val="ListParagraph"/>
        <w:numPr>
          <w:ilvl w:val="0"/>
          <w:numId w:val="8"/>
        </w:numPr>
        <w:rPr>
          <w:bCs/>
        </w:rPr>
      </w:pPr>
      <w:r>
        <w:rPr>
          <w:bCs/>
        </w:rPr>
        <w:lastRenderedPageBreak/>
        <w:t>Indoor office</w:t>
      </w:r>
    </w:p>
    <w:p w14:paraId="49134973" w14:textId="13A1A304" w:rsidR="004033FB" w:rsidRDefault="00071498" w:rsidP="007C0856">
      <w:pPr>
        <w:pStyle w:val="ListParagraph"/>
        <w:numPr>
          <w:ilvl w:val="0"/>
          <w:numId w:val="8"/>
        </w:numPr>
        <w:rPr>
          <w:bCs/>
        </w:rPr>
      </w:pPr>
      <w:r>
        <w:rPr>
          <w:bCs/>
        </w:rPr>
        <w:t>R</w:t>
      </w:r>
      <w:r w:rsidR="004E1300">
        <w:rPr>
          <w:bCs/>
        </w:rPr>
        <w:t>M</w:t>
      </w:r>
      <w:r>
        <w:rPr>
          <w:bCs/>
        </w:rPr>
        <w:t>a (rural</w:t>
      </w:r>
      <w:r w:rsidR="00500ECA">
        <w:rPr>
          <w:bCs/>
        </w:rPr>
        <w:t xml:space="preserve"> Macro)</w:t>
      </w:r>
    </w:p>
    <w:p w14:paraId="4608A20C" w14:textId="77777777" w:rsidR="004E1300" w:rsidRDefault="004E1300" w:rsidP="007C0856">
      <w:pPr>
        <w:pStyle w:val="ListParagraph"/>
        <w:numPr>
          <w:ilvl w:val="0"/>
          <w:numId w:val="8"/>
        </w:numPr>
        <w:rPr>
          <w:bCs/>
        </w:rPr>
      </w:pPr>
      <w:r>
        <w:rPr>
          <w:bCs/>
        </w:rPr>
        <w:t>InF (Indoor factory)</w:t>
      </w:r>
    </w:p>
    <w:p w14:paraId="6EA70CBC" w14:textId="77777777" w:rsidR="00664BB3" w:rsidRDefault="00664BB3" w:rsidP="003C3C59">
      <w:pPr>
        <w:pStyle w:val="ListParagraph"/>
        <w:rPr>
          <w:bCs/>
        </w:rPr>
      </w:pPr>
    </w:p>
    <w:p w14:paraId="42E3AB87" w14:textId="09800BA4" w:rsidR="005C6B88" w:rsidRPr="00D01954" w:rsidRDefault="00307A35" w:rsidP="004508B5">
      <w:pPr>
        <w:rPr>
          <w:bCs/>
        </w:rPr>
      </w:pPr>
      <w:r>
        <w:rPr>
          <w:bCs/>
        </w:rPr>
        <w:t xml:space="preserve">To start with UAVs, </w:t>
      </w:r>
      <w:r w:rsidR="0016765A">
        <w:t xml:space="preserve">the detection environment of UAVs can be </w:t>
      </w:r>
      <w:proofErr w:type="spellStart"/>
      <w:r w:rsidR="0016765A">
        <w:t>UMi</w:t>
      </w:r>
      <w:proofErr w:type="spellEnd"/>
      <w:r w:rsidR="0016765A">
        <w:t xml:space="preserve">-street canyon, </w:t>
      </w:r>
      <w:proofErr w:type="spellStart"/>
      <w:r w:rsidR="0016765A">
        <w:t>UMa</w:t>
      </w:r>
      <w:proofErr w:type="spellEnd"/>
      <w:r w:rsidR="0016765A">
        <w:t xml:space="preserve">, </w:t>
      </w:r>
      <w:proofErr w:type="spellStart"/>
      <w:r w:rsidR="0016765A">
        <w:t>RMa</w:t>
      </w:r>
      <w:proofErr w:type="spellEnd"/>
      <w:r w:rsidR="0016765A">
        <w:t xml:space="preserve"> (rural Macro)</w:t>
      </w:r>
      <w:r w:rsidR="008550CF">
        <w:t xml:space="preserve"> in </w:t>
      </w:r>
      <w:r w:rsidR="00FF1F7D">
        <w:t xml:space="preserve">TR </w:t>
      </w:r>
      <w:r w:rsidR="008550CF">
        <w:t>38.901</w:t>
      </w:r>
      <w:r w:rsidR="0016765A">
        <w:t>.</w:t>
      </w:r>
      <w:r w:rsidR="00D01954">
        <w:t xml:space="preserve"> This is also aligned with </w:t>
      </w:r>
      <w:r w:rsidR="00FF1F7D">
        <w:t xml:space="preserve">TR </w:t>
      </w:r>
      <w:r w:rsidR="00D01954">
        <w:t>36.777</w:t>
      </w:r>
      <w:r w:rsidR="00D01954">
        <w:rPr>
          <w:bCs/>
        </w:rPr>
        <w:t xml:space="preserve"> </w:t>
      </w:r>
      <w:r>
        <w:rPr>
          <w:bCs/>
        </w:rPr>
        <w:t>“S</w:t>
      </w:r>
      <w:r w:rsidR="00C57879" w:rsidRPr="00C57879">
        <w:rPr>
          <w:bCs/>
        </w:rPr>
        <w:t>tudy on Enhanced LTE Support for Aerial Vehicles</w:t>
      </w:r>
      <w:r w:rsidR="00D01954">
        <w:rPr>
          <w:bCs/>
        </w:rPr>
        <w:t>.</w:t>
      </w:r>
      <w:r>
        <w:rPr>
          <w:bCs/>
        </w:rPr>
        <w:t xml:space="preserve">” </w:t>
      </w:r>
      <w:r w:rsidR="006773F2">
        <w:rPr>
          <w:bCs/>
        </w:rPr>
        <w:t>Moreover,</w:t>
      </w:r>
      <w:r w:rsidR="000B1457">
        <w:rPr>
          <w:bCs/>
        </w:rPr>
        <w:t xml:space="preserve"> i</w:t>
      </w:r>
      <w:r w:rsidR="00D01954">
        <w:rPr>
          <w:bCs/>
        </w:rPr>
        <w:t xml:space="preserve">n </w:t>
      </w:r>
      <w:r w:rsidR="00FF1F7D">
        <w:rPr>
          <w:bCs/>
        </w:rPr>
        <w:t xml:space="preserve">TR </w:t>
      </w:r>
      <w:r w:rsidR="00D01954">
        <w:rPr>
          <w:bCs/>
        </w:rPr>
        <w:t>36.777,</w:t>
      </w:r>
      <w:r>
        <w:rPr>
          <w:bCs/>
        </w:rPr>
        <w:t xml:space="preserve"> </w:t>
      </w:r>
      <w:r w:rsidR="005F1B8E">
        <w:rPr>
          <w:bCs/>
        </w:rPr>
        <w:t>it was considered that t</w:t>
      </w:r>
      <w:r>
        <w:t>he maximum target height and the maximum horizontal speed requirement for aerial vehicles are 300 m AGL and 160 km/h, respectively. The maximum horizontal speed requirement is applicable to both urban and rural scenarios.</w:t>
      </w:r>
    </w:p>
    <w:p w14:paraId="03BA1BE0" w14:textId="02D0083B" w:rsidR="00CC7AD0" w:rsidRPr="00CC7AD0" w:rsidRDefault="00487676" w:rsidP="00CC7AD0">
      <w:pPr>
        <w:rPr>
          <w:bCs/>
        </w:rPr>
      </w:pPr>
      <w:r w:rsidRPr="00CC7AD0">
        <w:rPr>
          <w:bCs/>
        </w:rPr>
        <w:t xml:space="preserve">As for humans indoors and outdoors, this can be covered with the </w:t>
      </w:r>
      <w:r w:rsidR="00207184" w:rsidRPr="00CC7AD0">
        <w:rPr>
          <w:bCs/>
        </w:rPr>
        <w:t xml:space="preserve">scenarios in </w:t>
      </w:r>
      <w:r w:rsidR="00FF1F7D">
        <w:rPr>
          <w:bCs/>
        </w:rPr>
        <w:t xml:space="preserve">TR </w:t>
      </w:r>
      <w:r w:rsidR="00CC7AD0" w:rsidRPr="00CC7AD0">
        <w:rPr>
          <w:bCs/>
        </w:rPr>
        <w:t xml:space="preserve">38.901 for </w:t>
      </w:r>
      <w:r w:rsidR="000A63AD" w:rsidRPr="00CC7AD0">
        <w:rPr>
          <w:bCs/>
        </w:rPr>
        <w:t>example,</w:t>
      </w:r>
      <w:r w:rsidR="00CC7AD0" w:rsidRPr="00CC7AD0">
        <w:rPr>
          <w:bCs/>
        </w:rPr>
        <w:t xml:space="preserve"> </w:t>
      </w:r>
      <w:proofErr w:type="spellStart"/>
      <w:r w:rsidR="00CC7AD0" w:rsidRPr="00CC7AD0">
        <w:rPr>
          <w:bCs/>
        </w:rPr>
        <w:t>UMi</w:t>
      </w:r>
      <w:proofErr w:type="spellEnd"/>
      <w:r w:rsidR="00CC7AD0" w:rsidRPr="00CC7AD0">
        <w:rPr>
          <w:bCs/>
        </w:rPr>
        <w:t>-street canyon (Urban Micro)</w:t>
      </w:r>
      <w:r w:rsidR="00CC7AD0">
        <w:rPr>
          <w:bCs/>
        </w:rPr>
        <w:t xml:space="preserve">, </w:t>
      </w:r>
      <w:proofErr w:type="spellStart"/>
      <w:r w:rsidR="00CC7AD0" w:rsidRPr="00CC7AD0">
        <w:rPr>
          <w:bCs/>
        </w:rPr>
        <w:t>UMa</w:t>
      </w:r>
      <w:proofErr w:type="spellEnd"/>
      <w:r w:rsidR="00CC7AD0" w:rsidRPr="00CC7AD0">
        <w:rPr>
          <w:bCs/>
        </w:rPr>
        <w:t xml:space="preserve"> (Urban Macro</w:t>
      </w:r>
      <w:r w:rsidR="000A63AD" w:rsidRPr="00CC7AD0">
        <w:rPr>
          <w:bCs/>
        </w:rPr>
        <w:t>),</w:t>
      </w:r>
      <w:r w:rsidR="00CC7AD0">
        <w:rPr>
          <w:bCs/>
        </w:rPr>
        <w:t xml:space="preserve"> </w:t>
      </w:r>
      <w:r w:rsidR="00CC7AD0" w:rsidRPr="00CC7AD0">
        <w:rPr>
          <w:bCs/>
        </w:rPr>
        <w:t>Indoor office</w:t>
      </w:r>
      <w:r w:rsidR="00CC7AD0">
        <w:rPr>
          <w:bCs/>
        </w:rPr>
        <w:t xml:space="preserve">, </w:t>
      </w:r>
      <w:proofErr w:type="spellStart"/>
      <w:r w:rsidR="00CC7AD0" w:rsidRPr="00CC7AD0">
        <w:rPr>
          <w:bCs/>
        </w:rPr>
        <w:t>RMa</w:t>
      </w:r>
      <w:proofErr w:type="spellEnd"/>
      <w:r w:rsidR="00CC7AD0" w:rsidRPr="00CC7AD0">
        <w:rPr>
          <w:bCs/>
        </w:rPr>
        <w:t xml:space="preserve"> (rural Macro)</w:t>
      </w:r>
      <w:r w:rsidR="00CC7AD0">
        <w:rPr>
          <w:bCs/>
        </w:rPr>
        <w:t xml:space="preserve">, </w:t>
      </w:r>
      <w:proofErr w:type="spellStart"/>
      <w:r w:rsidR="00CC7AD0" w:rsidRPr="00CC7AD0">
        <w:rPr>
          <w:bCs/>
        </w:rPr>
        <w:t>InF</w:t>
      </w:r>
      <w:proofErr w:type="spellEnd"/>
      <w:r w:rsidR="00CC7AD0" w:rsidRPr="00CC7AD0">
        <w:rPr>
          <w:bCs/>
        </w:rPr>
        <w:t xml:space="preserve"> (Indoor factory)</w:t>
      </w:r>
      <w:r w:rsidR="00CC7AD0">
        <w:rPr>
          <w:bCs/>
        </w:rPr>
        <w:t xml:space="preserve">. </w:t>
      </w:r>
    </w:p>
    <w:p w14:paraId="2E1CA322" w14:textId="15CC1401" w:rsidR="00487676" w:rsidRPr="008D3AB0" w:rsidRDefault="00487676" w:rsidP="00487676">
      <w:pPr>
        <w:overflowPunct w:val="0"/>
        <w:autoSpaceDE w:val="0"/>
        <w:autoSpaceDN w:val="0"/>
        <w:adjustRightInd w:val="0"/>
        <w:spacing w:after="0"/>
        <w:textAlignment w:val="baseline"/>
        <w:rPr>
          <w:bCs/>
        </w:rPr>
      </w:pPr>
    </w:p>
    <w:p w14:paraId="5DAA6026" w14:textId="64E2AE04" w:rsidR="00114ADF" w:rsidRDefault="005E04D9" w:rsidP="00114ADF">
      <w:pPr>
        <w:overflowPunct w:val="0"/>
        <w:autoSpaceDE w:val="0"/>
        <w:autoSpaceDN w:val="0"/>
        <w:adjustRightInd w:val="0"/>
        <w:textAlignment w:val="baseline"/>
        <w:rPr>
          <w:lang w:val="en-US" w:eastAsia="ko-KR"/>
        </w:rPr>
      </w:pPr>
      <w:r>
        <w:rPr>
          <w:bCs/>
        </w:rPr>
        <w:t>For automotive vehicles</w:t>
      </w:r>
      <w:r w:rsidR="00F7290F">
        <w:rPr>
          <w:bCs/>
        </w:rPr>
        <w:t xml:space="preserve"> outdoors, this is not covered </w:t>
      </w:r>
      <w:r w:rsidR="005C34C2">
        <w:rPr>
          <w:bCs/>
        </w:rPr>
        <w:t xml:space="preserve">in </w:t>
      </w:r>
      <w:r w:rsidR="00FF1F7D">
        <w:rPr>
          <w:bCs/>
        </w:rPr>
        <w:t xml:space="preserve">TR </w:t>
      </w:r>
      <w:r w:rsidR="005C34C2">
        <w:rPr>
          <w:bCs/>
        </w:rPr>
        <w:t xml:space="preserve">38.901, given that a </w:t>
      </w:r>
      <w:r w:rsidR="00A4413A">
        <w:rPr>
          <w:bCs/>
        </w:rPr>
        <w:t>more dedicated</w:t>
      </w:r>
      <w:r w:rsidR="005C34C2">
        <w:rPr>
          <w:bCs/>
        </w:rPr>
        <w:t xml:space="preserve"> </w:t>
      </w:r>
      <w:r w:rsidR="00F92FF7">
        <w:rPr>
          <w:bCs/>
        </w:rPr>
        <w:t>infrastructure</w:t>
      </w:r>
      <w:r w:rsidR="00FF1F7D">
        <w:rPr>
          <w:bCs/>
        </w:rPr>
        <w:t xml:space="preserve"> or environment</w:t>
      </w:r>
      <w:r w:rsidR="005C34C2">
        <w:rPr>
          <w:bCs/>
        </w:rPr>
        <w:t xml:space="preserve"> is needed for this type of applications. </w:t>
      </w:r>
      <w:r w:rsidR="007D28EB">
        <w:rPr>
          <w:bCs/>
        </w:rPr>
        <w:t>Therefore</w:t>
      </w:r>
      <w:r w:rsidR="00F92FF7">
        <w:rPr>
          <w:bCs/>
        </w:rPr>
        <w:t>,</w:t>
      </w:r>
      <w:r w:rsidR="007D28EB">
        <w:rPr>
          <w:bCs/>
        </w:rPr>
        <w:t xml:space="preserve"> a new scenario </w:t>
      </w:r>
      <w:r w:rsidR="002C035F">
        <w:rPr>
          <w:bCs/>
        </w:rPr>
        <w:t xml:space="preserve">needs to be added </w:t>
      </w:r>
      <w:r w:rsidR="00005C7B">
        <w:rPr>
          <w:bCs/>
        </w:rPr>
        <w:t>to</w:t>
      </w:r>
      <w:r w:rsidR="002C035F">
        <w:rPr>
          <w:bCs/>
        </w:rPr>
        <w:t xml:space="preserve"> 38.901, one that borrow</w:t>
      </w:r>
      <w:r w:rsidR="00005C7B">
        <w:rPr>
          <w:bCs/>
        </w:rPr>
        <w:t>s</w:t>
      </w:r>
      <w:r w:rsidR="002C035F">
        <w:rPr>
          <w:bCs/>
        </w:rPr>
        <w:t xml:space="preserve"> from </w:t>
      </w:r>
      <w:r w:rsidR="002C035F" w:rsidRPr="002C035F">
        <w:rPr>
          <w:bCs/>
        </w:rPr>
        <w:t>3GPP TR 37.885</w:t>
      </w:r>
      <w:r w:rsidR="006024F4">
        <w:rPr>
          <w:bCs/>
        </w:rPr>
        <w:t xml:space="preserve"> “</w:t>
      </w:r>
      <w:r w:rsidR="002C035F" w:rsidRPr="002C035F">
        <w:rPr>
          <w:bCs/>
        </w:rPr>
        <w:t>Study on evaluation methodology of new Vehicle-to-Everything (V2X) use cases for LTE and NR</w:t>
      </w:r>
      <w:r w:rsidR="006024F4">
        <w:rPr>
          <w:bCs/>
        </w:rPr>
        <w:t>.”</w:t>
      </w:r>
      <w:r w:rsidR="00114ADF">
        <w:rPr>
          <w:bCs/>
        </w:rPr>
        <w:t xml:space="preserve"> In </w:t>
      </w:r>
      <w:r w:rsidR="00AF1077">
        <w:rPr>
          <w:bCs/>
        </w:rPr>
        <w:t xml:space="preserve">TR </w:t>
      </w:r>
      <w:r w:rsidR="00114ADF">
        <w:rPr>
          <w:bCs/>
        </w:rPr>
        <w:t xml:space="preserve">37.885, two scenarios, </w:t>
      </w:r>
      <w:r w:rsidR="00114ADF">
        <w:rPr>
          <w:lang w:val="en-US" w:eastAsia="ko-KR"/>
        </w:rPr>
        <w:t xml:space="preserve">urban </w:t>
      </w:r>
      <w:proofErr w:type="gramStart"/>
      <w:r w:rsidR="00114ADF">
        <w:rPr>
          <w:lang w:val="en-US" w:eastAsia="ko-KR"/>
        </w:rPr>
        <w:t>grid</w:t>
      </w:r>
      <w:proofErr w:type="gramEnd"/>
      <w:r w:rsidR="00114ADF">
        <w:rPr>
          <w:lang w:val="en-US" w:eastAsia="ko-KR"/>
        </w:rPr>
        <w:t xml:space="preserve"> and highway</w:t>
      </w:r>
      <w:r w:rsidR="001A7BBD">
        <w:rPr>
          <w:lang w:val="en-US" w:eastAsia="ko-KR"/>
        </w:rPr>
        <w:t xml:space="preserve">, were used </w:t>
      </w:r>
      <w:r w:rsidR="00114ADF">
        <w:rPr>
          <w:bCs/>
        </w:rPr>
        <w:t xml:space="preserve">for </w:t>
      </w:r>
      <w:r w:rsidR="00114ADF">
        <w:rPr>
          <w:lang w:val="en-US" w:eastAsia="ko-KR"/>
        </w:rPr>
        <w:t>both below and above 6 GHz</w:t>
      </w:r>
      <w:r w:rsidR="001A7BBD">
        <w:rPr>
          <w:lang w:val="en-US" w:eastAsia="ko-KR"/>
        </w:rPr>
        <w:t>.</w:t>
      </w:r>
      <w:r w:rsidR="00114ADF">
        <w:rPr>
          <w:lang w:val="en-US" w:eastAsia="ko-KR"/>
        </w:rPr>
        <w:t xml:space="preserve"> </w:t>
      </w:r>
    </w:p>
    <w:p w14:paraId="714738B9" w14:textId="736B58CB" w:rsidR="00342A99" w:rsidRPr="008D3AB0" w:rsidRDefault="00342A99" w:rsidP="00342A99">
      <w:pPr>
        <w:overflowPunct w:val="0"/>
        <w:autoSpaceDE w:val="0"/>
        <w:autoSpaceDN w:val="0"/>
        <w:adjustRightInd w:val="0"/>
        <w:spacing w:after="0"/>
        <w:textAlignment w:val="baseline"/>
        <w:rPr>
          <w:bCs/>
        </w:rPr>
      </w:pPr>
      <w:r>
        <w:rPr>
          <w:bCs/>
        </w:rPr>
        <w:t xml:space="preserve">For </w:t>
      </w:r>
      <w:r w:rsidRPr="008D3AB0">
        <w:rPr>
          <w:bCs/>
        </w:rPr>
        <w:t>Automated guided vehicles (</w:t>
      </w:r>
      <w:r w:rsidR="000A63AD" w:rsidRPr="008D3AB0">
        <w:rPr>
          <w:bCs/>
        </w:rPr>
        <w:t>e.g.,</w:t>
      </w:r>
      <w:r w:rsidRPr="008D3AB0">
        <w:rPr>
          <w:bCs/>
        </w:rPr>
        <w:t xml:space="preserve"> in indoor factories)</w:t>
      </w:r>
      <w:r>
        <w:rPr>
          <w:bCs/>
        </w:rPr>
        <w:t xml:space="preserve">, this can be covered by </w:t>
      </w:r>
      <w:r w:rsidR="00566361">
        <w:rPr>
          <w:bCs/>
        </w:rPr>
        <w:t xml:space="preserve">the Indoor factory scenario in </w:t>
      </w:r>
      <w:r w:rsidR="00D201C0">
        <w:rPr>
          <w:bCs/>
        </w:rPr>
        <w:t xml:space="preserve">TR </w:t>
      </w:r>
      <w:r w:rsidR="00566361" w:rsidRPr="00CC7AD0">
        <w:rPr>
          <w:bCs/>
        </w:rPr>
        <w:t>38.901</w:t>
      </w:r>
      <w:r w:rsidR="00566361">
        <w:rPr>
          <w:bCs/>
        </w:rPr>
        <w:t xml:space="preserve">. </w:t>
      </w:r>
    </w:p>
    <w:p w14:paraId="6589D92F" w14:textId="77777777" w:rsidR="00005C7B" w:rsidRDefault="00005C7B" w:rsidP="00F83DDE">
      <w:pPr>
        <w:overflowPunct w:val="0"/>
        <w:autoSpaceDE w:val="0"/>
        <w:autoSpaceDN w:val="0"/>
        <w:adjustRightInd w:val="0"/>
        <w:spacing w:after="0"/>
        <w:textAlignment w:val="baseline"/>
        <w:rPr>
          <w:bCs/>
        </w:rPr>
      </w:pPr>
    </w:p>
    <w:p w14:paraId="18EA9B8E" w14:textId="1386E8C7" w:rsidR="00F83DDE" w:rsidRDefault="00F83DDE" w:rsidP="00F83DDE">
      <w:pPr>
        <w:overflowPunct w:val="0"/>
        <w:autoSpaceDE w:val="0"/>
        <w:autoSpaceDN w:val="0"/>
        <w:adjustRightInd w:val="0"/>
        <w:spacing w:after="0"/>
        <w:textAlignment w:val="baseline"/>
        <w:rPr>
          <w:bCs/>
        </w:rPr>
      </w:pPr>
      <w:r>
        <w:rPr>
          <w:bCs/>
        </w:rPr>
        <w:t>For “</w:t>
      </w:r>
      <w:r w:rsidRPr="008D3AB0">
        <w:rPr>
          <w:bCs/>
        </w:rPr>
        <w:t>Objects creating hazards on roads/railways</w:t>
      </w:r>
      <w:r>
        <w:rPr>
          <w:bCs/>
        </w:rPr>
        <w:t>,” this</w:t>
      </w:r>
      <w:r w:rsidR="004269F9">
        <w:rPr>
          <w:bCs/>
        </w:rPr>
        <w:t xml:space="preserve"> means we are dealing with a </w:t>
      </w:r>
      <w:r w:rsidR="000A63AD">
        <w:rPr>
          <w:bCs/>
        </w:rPr>
        <w:t>high-speed environment</w:t>
      </w:r>
      <w:r w:rsidR="008D1E88">
        <w:rPr>
          <w:bCs/>
        </w:rPr>
        <w:t xml:space="preserve"> for example on</w:t>
      </w:r>
      <w:r w:rsidR="001B19FA">
        <w:rPr>
          <w:bCs/>
        </w:rPr>
        <w:t xml:space="preserve"> a</w:t>
      </w:r>
      <w:r w:rsidR="008D1E88">
        <w:rPr>
          <w:bCs/>
        </w:rPr>
        <w:t xml:space="preserve"> highway or </w:t>
      </w:r>
      <w:r w:rsidR="001B19FA">
        <w:rPr>
          <w:bCs/>
        </w:rPr>
        <w:t>on</w:t>
      </w:r>
      <w:r w:rsidR="008D1E88">
        <w:rPr>
          <w:bCs/>
        </w:rPr>
        <w:t xml:space="preserve"> </w:t>
      </w:r>
      <w:proofErr w:type="gramStart"/>
      <w:r w:rsidR="008D1E88">
        <w:rPr>
          <w:bCs/>
        </w:rPr>
        <w:t>high speed</w:t>
      </w:r>
      <w:proofErr w:type="gramEnd"/>
      <w:r w:rsidR="008D1E88">
        <w:rPr>
          <w:bCs/>
        </w:rPr>
        <w:t xml:space="preserve"> </w:t>
      </w:r>
      <w:r w:rsidR="00461230">
        <w:rPr>
          <w:bCs/>
        </w:rPr>
        <w:t xml:space="preserve">train railways. </w:t>
      </w:r>
      <w:proofErr w:type="spellStart"/>
      <w:r w:rsidR="00A97D03" w:rsidRPr="00CC7AD0">
        <w:rPr>
          <w:bCs/>
        </w:rPr>
        <w:t>RMa</w:t>
      </w:r>
      <w:proofErr w:type="spellEnd"/>
      <w:r w:rsidR="00A97D03" w:rsidRPr="00CC7AD0">
        <w:rPr>
          <w:bCs/>
        </w:rPr>
        <w:t xml:space="preserve"> (rural Macro)</w:t>
      </w:r>
      <w:r w:rsidR="00A97D03">
        <w:rPr>
          <w:bCs/>
        </w:rPr>
        <w:t xml:space="preserve"> </w:t>
      </w:r>
      <w:r w:rsidR="007F5FCC">
        <w:rPr>
          <w:bCs/>
        </w:rPr>
        <w:t xml:space="preserve">from 38.901 </w:t>
      </w:r>
      <w:r w:rsidR="00A97D03">
        <w:rPr>
          <w:bCs/>
        </w:rPr>
        <w:t xml:space="preserve">can be </w:t>
      </w:r>
      <w:r w:rsidR="001C7CAD">
        <w:rPr>
          <w:bCs/>
        </w:rPr>
        <w:t>used</w:t>
      </w:r>
      <w:r w:rsidR="00A97D03">
        <w:rPr>
          <w:bCs/>
        </w:rPr>
        <w:t xml:space="preserve">. </w:t>
      </w:r>
      <w:r w:rsidR="00D54177">
        <w:rPr>
          <w:bCs/>
        </w:rPr>
        <w:t xml:space="preserve">The highway scenario of the outdoor automotive outdoors </w:t>
      </w:r>
      <w:r w:rsidR="007F5FCC">
        <w:rPr>
          <w:bCs/>
        </w:rPr>
        <w:t xml:space="preserve">when agreed </w:t>
      </w:r>
      <w:r w:rsidR="00D54177">
        <w:rPr>
          <w:bCs/>
        </w:rPr>
        <w:t xml:space="preserve">can be </w:t>
      </w:r>
      <w:r w:rsidR="007F5FCC">
        <w:rPr>
          <w:bCs/>
        </w:rPr>
        <w:t xml:space="preserve">also </w:t>
      </w:r>
      <w:r w:rsidR="00D54177">
        <w:rPr>
          <w:bCs/>
        </w:rPr>
        <w:t>used</w:t>
      </w:r>
      <w:r w:rsidR="007F5FCC">
        <w:rPr>
          <w:bCs/>
        </w:rPr>
        <w:t xml:space="preserve"> here</w:t>
      </w:r>
      <w:r w:rsidR="00D54177">
        <w:rPr>
          <w:bCs/>
        </w:rPr>
        <w:t>.</w:t>
      </w:r>
      <w:r w:rsidR="007F5FCC">
        <w:rPr>
          <w:bCs/>
        </w:rPr>
        <w:t xml:space="preserve"> </w:t>
      </w:r>
      <w:r w:rsidR="007804AB">
        <w:rPr>
          <w:bCs/>
        </w:rPr>
        <w:t>Or to check RAN4 high speed scenario environment can be one way.</w:t>
      </w:r>
    </w:p>
    <w:p w14:paraId="0B05BDD1" w14:textId="77777777" w:rsidR="001D0A01" w:rsidRDefault="001D0A01" w:rsidP="00F83DDE">
      <w:pPr>
        <w:overflowPunct w:val="0"/>
        <w:autoSpaceDE w:val="0"/>
        <w:autoSpaceDN w:val="0"/>
        <w:adjustRightInd w:val="0"/>
        <w:spacing w:after="0"/>
        <w:textAlignment w:val="baseline"/>
        <w:rPr>
          <w:bCs/>
        </w:rPr>
      </w:pPr>
    </w:p>
    <w:p w14:paraId="6A0D9526" w14:textId="37275EDF" w:rsidR="001D0A01" w:rsidRDefault="006D688D" w:rsidP="006D688D">
      <w:pPr>
        <w:pStyle w:val="Proposal"/>
      </w:pPr>
      <w:r>
        <w:t xml:space="preserve">For each of the </w:t>
      </w:r>
      <w:r w:rsidR="00E73B22">
        <w:t>targets</w:t>
      </w:r>
      <w:r>
        <w:t xml:space="preserve"> of interest, </w:t>
      </w:r>
      <w:r w:rsidR="00643B93">
        <w:t>consider the</w:t>
      </w:r>
      <w:r>
        <w:t xml:space="preserve"> following deployment scenarios </w:t>
      </w:r>
      <w:r w:rsidR="00AD6233">
        <w:t xml:space="preserve">in Table 1 </w:t>
      </w:r>
      <w:r w:rsidR="00643B93">
        <w:t>to</w:t>
      </w:r>
      <w:r w:rsidR="00AD6233">
        <w:t xml:space="preserve"> be studied</w:t>
      </w:r>
      <w:r w:rsidR="00643B93">
        <w:t>.</w:t>
      </w:r>
    </w:p>
    <w:p w14:paraId="5E331AA2" w14:textId="0402B2ED" w:rsidR="00A516BE" w:rsidRPr="00921773" w:rsidRDefault="00B65D74" w:rsidP="00AD6233">
      <w:pPr>
        <w:overflowPunct w:val="0"/>
        <w:autoSpaceDE w:val="0"/>
        <w:autoSpaceDN w:val="0"/>
        <w:adjustRightInd w:val="0"/>
        <w:spacing w:after="0"/>
        <w:jc w:val="center"/>
        <w:textAlignment w:val="baseline"/>
        <w:rPr>
          <w:b/>
        </w:rPr>
      </w:pPr>
      <w:r w:rsidRPr="00921773">
        <w:rPr>
          <w:b/>
        </w:rPr>
        <w:t xml:space="preserve">Table 1: </w:t>
      </w:r>
      <w:r w:rsidR="00971807" w:rsidRPr="00921773">
        <w:rPr>
          <w:b/>
        </w:rPr>
        <w:t xml:space="preserve">Target objects and </w:t>
      </w:r>
      <w:r w:rsidR="000B3B95" w:rsidRPr="00921773">
        <w:rPr>
          <w:b/>
        </w:rPr>
        <w:t>deployment scenarios</w:t>
      </w:r>
    </w:p>
    <w:tbl>
      <w:tblPr>
        <w:tblStyle w:val="TableGrid"/>
        <w:tblW w:w="0" w:type="auto"/>
        <w:tblLook w:val="04A0" w:firstRow="1" w:lastRow="0" w:firstColumn="1" w:lastColumn="0" w:noHBand="0" w:noVBand="1"/>
      </w:tblPr>
      <w:tblGrid>
        <w:gridCol w:w="4815"/>
        <w:gridCol w:w="4816"/>
      </w:tblGrid>
      <w:tr w:rsidR="00BE39E6" w14:paraId="5FF781C4" w14:textId="77777777" w:rsidTr="00BE39E6">
        <w:tc>
          <w:tcPr>
            <w:tcW w:w="4815" w:type="dxa"/>
          </w:tcPr>
          <w:p w14:paraId="60D1D4F1" w14:textId="677AAA35" w:rsidR="00BE39E6" w:rsidRPr="00C10B53" w:rsidRDefault="00593467" w:rsidP="00593467">
            <w:pPr>
              <w:overflowPunct w:val="0"/>
              <w:autoSpaceDE w:val="0"/>
              <w:autoSpaceDN w:val="0"/>
              <w:adjustRightInd w:val="0"/>
              <w:spacing w:after="0"/>
              <w:jc w:val="center"/>
              <w:textAlignment w:val="baseline"/>
              <w:rPr>
                <w:b/>
                <w:sz w:val="24"/>
                <w:szCs w:val="24"/>
              </w:rPr>
            </w:pPr>
            <w:r w:rsidRPr="00C10B53">
              <w:rPr>
                <w:b/>
                <w:sz w:val="24"/>
                <w:szCs w:val="24"/>
              </w:rPr>
              <w:t>Target Objects of Interest</w:t>
            </w:r>
          </w:p>
        </w:tc>
        <w:tc>
          <w:tcPr>
            <w:tcW w:w="4816" w:type="dxa"/>
          </w:tcPr>
          <w:p w14:paraId="6CE31DB4" w14:textId="3DB2F34F" w:rsidR="00BE39E6" w:rsidRPr="00C10B53" w:rsidRDefault="00593467" w:rsidP="00593467">
            <w:pPr>
              <w:overflowPunct w:val="0"/>
              <w:autoSpaceDE w:val="0"/>
              <w:autoSpaceDN w:val="0"/>
              <w:adjustRightInd w:val="0"/>
              <w:spacing w:after="0"/>
              <w:jc w:val="center"/>
              <w:textAlignment w:val="baseline"/>
              <w:rPr>
                <w:b/>
                <w:sz w:val="24"/>
                <w:szCs w:val="24"/>
              </w:rPr>
            </w:pPr>
            <w:r w:rsidRPr="00C10B53">
              <w:rPr>
                <w:b/>
                <w:sz w:val="24"/>
                <w:szCs w:val="24"/>
              </w:rPr>
              <w:t>Detection and Tracking Environment</w:t>
            </w:r>
          </w:p>
        </w:tc>
      </w:tr>
      <w:tr w:rsidR="00BE39E6" w14:paraId="330A1657" w14:textId="77777777" w:rsidTr="00BE39E6">
        <w:tc>
          <w:tcPr>
            <w:tcW w:w="4815" w:type="dxa"/>
          </w:tcPr>
          <w:p w14:paraId="353A3450" w14:textId="63ACA664" w:rsidR="00BE39E6" w:rsidRDefault="00593467" w:rsidP="00593467">
            <w:pPr>
              <w:overflowPunct w:val="0"/>
              <w:autoSpaceDE w:val="0"/>
              <w:autoSpaceDN w:val="0"/>
              <w:adjustRightInd w:val="0"/>
              <w:spacing w:after="0"/>
              <w:jc w:val="center"/>
              <w:textAlignment w:val="baseline"/>
              <w:rPr>
                <w:bCs/>
              </w:rPr>
            </w:pPr>
            <w:r>
              <w:rPr>
                <w:bCs/>
              </w:rPr>
              <w:t>UAVs</w:t>
            </w:r>
          </w:p>
        </w:tc>
        <w:tc>
          <w:tcPr>
            <w:tcW w:w="4816" w:type="dxa"/>
          </w:tcPr>
          <w:p w14:paraId="14F5C16C" w14:textId="22F5BC97" w:rsidR="00BE39E6" w:rsidRDefault="00537F4E" w:rsidP="00250916">
            <w:pPr>
              <w:overflowPunct w:val="0"/>
              <w:autoSpaceDE w:val="0"/>
              <w:autoSpaceDN w:val="0"/>
              <w:adjustRightInd w:val="0"/>
              <w:spacing w:after="0"/>
              <w:textAlignment w:val="baseline"/>
              <w:rPr>
                <w:bCs/>
              </w:rPr>
            </w:pPr>
            <w:proofErr w:type="spellStart"/>
            <w:r>
              <w:t>UMi</w:t>
            </w:r>
            <w:proofErr w:type="spellEnd"/>
            <w:r>
              <w:t xml:space="preserve">-street canyon, </w:t>
            </w:r>
            <w:proofErr w:type="spellStart"/>
            <w:r>
              <w:t>UMa</w:t>
            </w:r>
            <w:proofErr w:type="spellEnd"/>
            <w:r>
              <w:t xml:space="preserve">, </w:t>
            </w:r>
            <w:proofErr w:type="spellStart"/>
            <w:r>
              <w:t>RMa</w:t>
            </w:r>
            <w:proofErr w:type="spellEnd"/>
            <w:r w:rsidR="00E20239">
              <w:t xml:space="preserve"> </w:t>
            </w:r>
            <w:r>
              <w:t xml:space="preserve">in </w:t>
            </w:r>
            <w:r w:rsidR="006A39A1">
              <w:t xml:space="preserve">TR </w:t>
            </w:r>
            <w:r>
              <w:t>38.901</w:t>
            </w:r>
          </w:p>
        </w:tc>
      </w:tr>
      <w:tr w:rsidR="00BE39E6" w14:paraId="542E0764" w14:textId="77777777" w:rsidTr="00921773">
        <w:trPr>
          <w:trHeight w:val="383"/>
        </w:trPr>
        <w:tc>
          <w:tcPr>
            <w:tcW w:w="4815" w:type="dxa"/>
          </w:tcPr>
          <w:p w14:paraId="2507D3BC" w14:textId="307F26BF" w:rsidR="00BE39E6" w:rsidRDefault="00593467" w:rsidP="00593467">
            <w:pPr>
              <w:overflowPunct w:val="0"/>
              <w:autoSpaceDE w:val="0"/>
              <w:autoSpaceDN w:val="0"/>
              <w:adjustRightInd w:val="0"/>
              <w:spacing w:after="0"/>
              <w:jc w:val="center"/>
              <w:textAlignment w:val="baseline"/>
              <w:rPr>
                <w:bCs/>
              </w:rPr>
            </w:pPr>
            <w:r>
              <w:rPr>
                <w:bCs/>
              </w:rPr>
              <w:t>H</w:t>
            </w:r>
            <w:r w:rsidRPr="00CC7AD0">
              <w:rPr>
                <w:bCs/>
              </w:rPr>
              <w:t>umans indoors and outdoors</w:t>
            </w:r>
          </w:p>
        </w:tc>
        <w:tc>
          <w:tcPr>
            <w:tcW w:w="4816" w:type="dxa"/>
          </w:tcPr>
          <w:p w14:paraId="38529BC1" w14:textId="2C828421" w:rsidR="00BE39E6" w:rsidRDefault="00537F4E" w:rsidP="00921773">
            <w:pPr>
              <w:spacing w:after="0"/>
              <w:rPr>
                <w:bCs/>
              </w:rPr>
            </w:pPr>
            <w:proofErr w:type="spellStart"/>
            <w:r w:rsidRPr="00CC7AD0">
              <w:rPr>
                <w:bCs/>
              </w:rPr>
              <w:t>UMi</w:t>
            </w:r>
            <w:proofErr w:type="spellEnd"/>
            <w:r w:rsidRPr="00CC7AD0">
              <w:rPr>
                <w:bCs/>
              </w:rPr>
              <w:t>-street canyon</w:t>
            </w:r>
            <w:r>
              <w:rPr>
                <w:bCs/>
              </w:rPr>
              <w:t xml:space="preserve">, </w:t>
            </w:r>
            <w:proofErr w:type="spellStart"/>
            <w:r w:rsidRPr="00CC7AD0">
              <w:rPr>
                <w:bCs/>
              </w:rPr>
              <w:t>UMa</w:t>
            </w:r>
            <w:proofErr w:type="spellEnd"/>
            <w:r>
              <w:rPr>
                <w:bCs/>
              </w:rPr>
              <w:t xml:space="preserve">, </w:t>
            </w:r>
            <w:r w:rsidRPr="00CC7AD0">
              <w:rPr>
                <w:bCs/>
              </w:rPr>
              <w:t>Indoor office</w:t>
            </w:r>
            <w:r>
              <w:rPr>
                <w:bCs/>
              </w:rPr>
              <w:t xml:space="preserve">, </w:t>
            </w:r>
            <w:proofErr w:type="spellStart"/>
            <w:r w:rsidRPr="00CC7AD0">
              <w:rPr>
                <w:bCs/>
              </w:rPr>
              <w:t>RMa</w:t>
            </w:r>
            <w:proofErr w:type="spellEnd"/>
            <w:r>
              <w:rPr>
                <w:bCs/>
              </w:rPr>
              <w:t xml:space="preserve">, </w:t>
            </w:r>
            <w:proofErr w:type="spellStart"/>
            <w:r w:rsidRPr="00CC7AD0">
              <w:rPr>
                <w:bCs/>
              </w:rPr>
              <w:t>InF</w:t>
            </w:r>
            <w:proofErr w:type="spellEnd"/>
            <w:r>
              <w:rPr>
                <w:bCs/>
              </w:rPr>
              <w:t xml:space="preserve"> in </w:t>
            </w:r>
            <w:r w:rsidR="006A39A1">
              <w:rPr>
                <w:bCs/>
              </w:rPr>
              <w:t xml:space="preserve">TR </w:t>
            </w:r>
            <w:r>
              <w:rPr>
                <w:bCs/>
              </w:rPr>
              <w:t>38.901</w:t>
            </w:r>
          </w:p>
        </w:tc>
      </w:tr>
      <w:tr w:rsidR="00BE39E6" w14:paraId="5B998FAA" w14:textId="77777777" w:rsidTr="00BE39E6">
        <w:tc>
          <w:tcPr>
            <w:tcW w:w="4815" w:type="dxa"/>
          </w:tcPr>
          <w:p w14:paraId="04DE5DB9" w14:textId="1772C229" w:rsidR="00BE39E6" w:rsidRDefault="00593467" w:rsidP="00593467">
            <w:pPr>
              <w:overflowPunct w:val="0"/>
              <w:autoSpaceDE w:val="0"/>
              <w:autoSpaceDN w:val="0"/>
              <w:adjustRightInd w:val="0"/>
              <w:spacing w:after="0"/>
              <w:jc w:val="center"/>
              <w:textAlignment w:val="baseline"/>
              <w:rPr>
                <w:bCs/>
              </w:rPr>
            </w:pPr>
            <w:r>
              <w:rPr>
                <w:bCs/>
              </w:rPr>
              <w:t>Automotive vehicles outdoors</w:t>
            </w:r>
          </w:p>
        </w:tc>
        <w:tc>
          <w:tcPr>
            <w:tcW w:w="4816" w:type="dxa"/>
          </w:tcPr>
          <w:p w14:paraId="61BE463D" w14:textId="6C1A2E42" w:rsidR="00BE39E6" w:rsidRDefault="0026607F" w:rsidP="00250916">
            <w:pPr>
              <w:overflowPunct w:val="0"/>
              <w:autoSpaceDE w:val="0"/>
              <w:autoSpaceDN w:val="0"/>
              <w:adjustRightInd w:val="0"/>
              <w:spacing w:after="0"/>
              <w:textAlignment w:val="baseline"/>
              <w:rPr>
                <w:bCs/>
              </w:rPr>
            </w:pPr>
            <w:r>
              <w:rPr>
                <w:bCs/>
              </w:rPr>
              <w:t xml:space="preserve">Not in </w:t>
            </w:r>
            <w:r w:rsidR="006A39A1">
              <w:rPr>
                <w:bCs/>
              </w:rPr>
              <w:t xml:space="preserve">TR </w:t>
            </w:r>
            <w:r>
              <w:rPr>
                <w:bCs/>
              </w:rPr>
              <w:t xml:space="preserve">38.901. Adapt </w:t>
            </w:r>
            <w:r w:rsidR="00C10B53">
              <w:rPr>
                <w:bCs/>
              </w:rPr>
              <w:t>U</w:t>
            </w:r>
            <w:proofErr w:type="spellStart"/>
            <w:r>
              <w:rPr>
                <w:lang w:val="en-US" w:eastAsia="ko-KR"/>
              </w:rPr>
              <w:t>rban</w:t>
            </w:r>
            <w:proofErr w:type="spellEnd"/>
            <w:r>
              <w:rPr>
                <w:lang w:val="en-US" w:eastAsia="ko-KR"/>
              </w:rPr>
              <w:t xml:space="preserve"> </w:t>
            </w:r>
            <w:r w:rsidR="00C10B53">
              <w:rPr>
                <w:lang w:val="en-US" w:eastAsia="ko-KR"/>
              </w:rPr>
              <w:t>G</w:t>
            </w:r>
            <w:r>
              <w:rPr>
                <w:lang w:val="en-US" w:eastAsia="ko-KR"/>
              </w:rPr>
              <w:t xml:space="preserve">rid and </w:t>
            </w:r>
            <w:r w:rsidR="00C10B53">
              <w:rPr>
                <w:lang w:val="en-US" w:eastAsia="ko-KR"/>
              </w:rPr>
              <w:t>H</w:t>
            </w:r>
            <w:r>
              <w:rPr>
                <w:lang w:val="en-US" w:eastAsia="ko-KR"/>
              </w:rPr>
              <w:t>ighway</w:t>
            </w:r>
            <w:r w:rsidR="00250916">
              <w:rPr>
                <w:lang w:val="en-US" w:eastAsia="ko-KR"/>
              </w:rPr>
              <w:t xml:space="preserve"> from </w:t>
            </w:r>
            <w:r w:rsidR="006A39A1">
              <w:rPr>
                <w:lang w:val="en-US" w:eastAsia="ko-KR"/>
              </w:rPr>
              <w:t xml:space="preserve">TR </w:t>
            </w:r>
            <w:r w:rsidR="00250916">
              <w:rPr>
                <w:lang w:val="en-US" w:eastAsia="ko-KR"/>
              </w:rPr>
              <w:t>37.885</w:t>
            </w:r>
          </w:p>
        </w:tc>
      </w:tr>
      <w:tr w:rsidR="00BE39E6" w14:paraId="2271781E" w14:textId="77777777" w:rsidTr="00BE39E6">
        <w:tc>
          <w:tcPr>
            <w:tcW w:w="4815" w:type="dxa"/>
          </w:tcPr>
          <w:p w14:paraId="2D29501D" w14:textId="292CF71D" w:rsidR="00BE39E6" w:rsidRDefault="00593467" w:rsidP="00593467">
            <w:pPr>
              <w:overflowPunct w:val="0"/>
              <w:autoSpaceDE w:val="0"/>
              <w:autoSpaceDN w:val="0"/>
              <w:adjustRightInd w:val="0"/>
              <w:spacing w:after="0"/>
              <w:jc w:val="center"/>
              <w:textAlignment w:val="baseline"/>
              <w:rPr>
                <w:bCs/>
              </w:rPr>
            </w:pPr>
            <w:r w:rsidRPr="008D3AB0">
              <w:rPr>
                <w:bCs/>
              </w:rPr>
              <w:t>Automated guided vehicles</w:t>
            </w:r>
          </w:p>
        </w:tc>
        <w:tc>
          <w:tcPr>
            <w:tcW w:w="4816" w:type="dxa"/>
          </w:tcPr>
          <w:p w14:paraId="24F33CD5" w14:textId="55DCAECC" w:rsidR="00BE39E6" w:rsidRDefault="00250916" w:rsidP="00250916">
            <w:pPr>
              <w:overflowPunct w:val="0"/>
              <w:autoSpaceDE w:val="0"/>
              <w:autoSpaceDN w:val="0"/>
              <w:adjustRightInd w:val="0"/>
              <w:spacing w:after="0"/>
              <w:textAlignment w:val="baseline"/>
              <w:rPr>
                <w:bCs/>
              </w:rPr>
            </w:pPr>
            <w:proofErr w:type="spellStart"/>
            <w:r w:rsidRPr="00CC7AD0">
              <w:rPr>
                <w:bCs/>
              </w:rPr>
              <w:t>InF</w:t>
            </w:r>
            <w:proofErr w:type="spellEnd"/>
            <w:r>
              <w:rPr>
                <w:bCs/>
              </w:rPr>
              <w:t xml:space="preserve"> in </w:t>
            </w:r>
            <w:r w:rsidR="006A39A1">
              <w:rPr>
                <w:bCs/>
              </w:rPr>
              <w:t xml:space="preserve">TR </w:t>
            </w:r>
            <w:r>
              <w:rPr>
                <w:bCs/>
              </w:rPr>
              <w:t>38.901</w:t>
            </w:r>
          </w:p>
        </w:tc>
      </w:tr>
      <w:tr w:rsidR="00BE39E6" w14:paraId="3C23DDEB" w14:textId="77777777" w:rsidTr="00BE39E6">
        <w:tc>
          <w:tcPr>
            <w:tcW w:w="4815" w:type="dxa"/>
          </w:tcPr>
          <w:p w14:paraId="7619EE56" w14:textId="561BBBD9" w:rsidR="00BE39E6" w:rsidRDefault="00593467" w:rsidP="00593467">
            <w:pPr>
              <w:overflowPunct w:val="0"/>
              <w:autoSpaceDE w:val="0"/>
              <w:autoSpaceDN w:val="0"/>
              <w:adjustRightInd w:val="0"/>
              <w:spacing w:after="0"/>
              <w:jc w:val="center"/>
              <w:textAlignment w:val="baseline"/>
              <w:rPr>
                <w:bCs/>
              </w:rPr>
            </w:pPr>
            <w:r w:rsidRPr="008D3AB0">
              <w:rPr>
                <w:bCs/>
              </w:rPr>
              <w:t>Objects creating hazards on roads/railways</w:t>
            </w:r>
          </w:p>
        </w:tc>
        <w:tc>
          <w:tcPr>
            <w:tcW w:w="4816" w:type="dxa"/>
          </w:tcPr>
          <w:p w14:paraId="5BD95878" w14:textId="54450D46" w:rsidR="00BE39E6" w:rsidRDefault="00C10B53" w:rsidP="00250916">
            <w:pPr>
              <w:overflowPunct w:val="0"/>
              <w:autoSpaceDE w:val="0"/>
              <w:autoSpaceDN w:val="0"/>
              <w:adjustRightInd w:val="0"/>
              <w:spacing w:after="0"/>
              <w:textAlignment w:val="baseline"/>
              <w:rPr>
                <w:bCs/>
              </w:rPr>
            </w:pPr>
            <w:proofErr w:type="spellStart"/>
            <w:r w:rsidRPr="00CC7AD0">
              <w:rPr>
                <w:bCs/>
              </w:rPr>
              <w:t>RMa</w:t>
            </w:r>
            <w:proofErr w:type="spellEnd"/>
            <w:r w:rsidRPr="00CC7AD0">
              <w:rPr>
                <w:bCs/>
              </w:rPr>
              <w:t xml:space="preserve"> </w:t>
            </w:r>
            <w:r>
              <w:rPr>
                <w:bCs/>
              </w:rPr>
              <w:t xml:space="preserve">from </w:t>
            </w:r>
            <w:r w:rsidR="006A39A1">
              <w:rPr>
                <w:bCs/>
              </w:rPr>
              <w:t xml:space="preserve">TR </w:t>
            </w:r>
            <w:r>
              <w:rPr>
                <w:bCs/>
              </w:rPr>
              <w:t xml:space="preserve">38.901, </w:t>
            </w:r>
            <w:r>
              <w:rPr>
                <w:lang w:val="en-US" w:eastAsia="ko-KR"/>
              </w:rPr>
              <w:t xml:space="preserve">Highway from </w:t>
            </w:r>
            <w:r w:rsidR="006A39A1">
              <w:rPr>
                <w:lang w:val="en-US" w:eastAsia="ko-KR"/>
              </w:rPr>
              <w:t xml:space="preserve">TR </w:t>
            </w:r>
            <w:r>
              <w:rPr>
                <w:lang w:val="en-US" w:eastAsia="ko-KR"/>
              </w:rPr>
              <w:t>37.885</w:t>
            </w:r>
          </w:p>
        </w:tc>
      </w:tr>
    </w:tbl>
    <w:p w14:paraId="46BD99EA" w14:textId="53E640FD" w:rsidR="004E1300" w:rsidRDefault="004E1300" w:rsidP="00664BB3">
      <w:pPr>
        <w:rPr>
          <w:bCs/>
        </w:rPr>
      </w:pPr>
    </w:p>
    <w:p w14:paraId="1F1C97AA" w14:textId="1DF74B39" w:rsidR="00456766" w:rsidRDefault="00C333BB" w:rsidP="006A3468">
      <w:pPr>
        <w:spacing w:after="0"/>
        <w:rPr>
          <w:bCs/>
        </w:rPr>
      </w:pPr>
      <w:r>
        <w:rPr>
          <w:bCs/>
        </w:rPr>
        <w:t>For</w:t>
      </w:r>
      <w:r w:rsidR="00003F4B">
        <w:rPr>
          <w:bCs/>
        </w:rPr>
        <w:t xml:space="preserve"> each of the above scenarios</w:t>
      </w:r>
      <w:r w:rsidR="00430350">
        <w:rPr>
          <w:bCs/>
        </w:rPr>
        <w:t xml:space="preserve">, parameters related to sensing need to be added. </w:t>
      </w:r>
      <w:r w:rsidR="006A3468">
        <w:rPr>
          <w:bCs/>
        </w:rPr>
        <w:t xml:space="preserve">Most importantly, </w:t>
      </w:r>
      <w:r w:rsidR="00250735">
        <w:t>t</w:t>
      </w:r>
      <w:r w:rsidR="006A3468">
        <w:t xml:space="preserve">he SID states that </w:t>
      </w:r>
      <w:r w:rsidR="006A3468" w:rsidRPr="00205E79">
        <w:rPr>
          <w:bCs/>
        </w:rPr>
        <w:t>all six sensing modes should</w:t>
      </w:r>
      <w:r w:rsidR="006A3468" w:rsidRPr="009004F5">
        <w:rPr>
          <w:bCs/>
        </w:rPr>
        <w:t xml:space="preserve"> be considered</w:t>
      </w:r>
      <w:r w:rsidR="006A3468">
        <w:rPr>
          <w:bCs/>
        </w:rPr>
        <w:t xml:space="preserve"> </w:t>
      </w:r>
      <w:r w:rsidR="006A3468" w:rsidRPr="00D84683">
        <w:rPr>
          <w:bCs/>
        </w:rPr>
        <w:t xml:space="preserve">(i.e. </w:t>
      </w:r>
      <w:r w:rsidR="006A3468">
        <w:rPr>
          <w:bCs/>
        </w:rPr>
        <w:t>TRP</w:t>
      </w:r>
      <w:r w:rsidR="006A3468" w:rsidRPr="00D84683">
        <w:rPr>
          <w:bCs/>
        </w:rPr>
        <w:t>-</w:t>
      </w:r>
      <w:r w:rsidR="006A3468">
        <w:rPr>
          <w:bCs/>
        </w:rPr>
        <w:t>TRP</w:t>
      </w:r>
      <w:r w:rsidR="006A3468" w:rsidRPr="00D84683">
        <w:rPr>
          <w:bCs/>
        </w:rPr>
        <w:t xml:space="preserve"> bistatic, </w:t>
      </w:r>
      <w:r w:rsidR="006A3468">
        <w:rPr>
          <w:bCs/>
        </w:rPr>
        <w:t>TRP</w:t>
      </w:r>
      <w:r w:rsidR="006A3468" w:rsidRPr="00D84683">
        <w:rPr>
          <w:bCs/>
        </w:rPr>
        <w:t xml:space="preserve"> monostatic, </w:t>
      </w:r>
      <w:r w:rsidR="006A3468">
        <w:rPr>
          <w:bCs/>
        </w:rPr>
        <w:t>TRP</w:t>
      </w:r>
      <w:r w:rsidR="006A3468" w:rsidRPr="00D84683">
        <w:rPr>
          <w:bCs/>
        </w:rPr>
        <w:t>-UE bistatic, UE-</w:t>
      </w:r>
      <w:r w:rsidR="006A3468">
        <w:rPr>
          <w:bCs/>
        </w:rPr>
        <w:t>TRP</w:t>
      </w:r>
      <w:r w:rsidR="006A3468" w:rsidRPr="00D84683">
        <w:rPr>
          <w:bCs/>
        </w:rPr>
        <w:t xml:space="preserve"> bistatic, UE-UE bistatic, UE monostatic).</w:t>
      </w:r>
      <w:r w:rsidR="00250735">
        <w:rPr>
          <w:bCs/>
        </w:rPr>
        <w:t xml:space="preserve"> We feel that prioritization is needed</w:t>
      </w:r>
      <w:r w:rsidR="000A63AD">
        <w:rPr>
          <w:bCs/>
        </w:rPr>
        <w:t>, especially that e</w:t>
      </w:r>
      <w:r w:rsidR="006A3468">
        <w:rPr>
          <w:bCs/>
        </w:rPr>
        <w:t>ach sensing mode has its advantages and its challenges. Moreover, some sensing modes are suitable for certain type of applications and not suitable for others</w:t>
      </w:r>
      <w:r w:rsidR="003E0525">
        <w:rPr>
          <w:bCs/>
        </w:rPr>
        <w:t xml:space="preserve"> (see table</w:t>
      </w:r>
      <w:r w:rsidR="007B0513">
        <w:rPr>
          <w:bCs/>
        </w:rPr>
        <w:t xml:space="preserve"> 2</w:t>
      </w:r>
      <w:r w:rsidR="003E0525">
        <w:rPr>
          <w:bCs/>
        </w:rPr>
        <w:t xml:space="preserve"> below). </w:t>
      </w:r>
    </w:p>
    <w:p w14:paraId="5EB0819B" w14:textId="77777777" w:rsidR="00C92D7C" w:rsidRDefault="00C92D7C" w:rsidP="00C92D7C">
      <w:pPr>
        <w:spacing w:after="0"/>
        <w:rPr>
          <w:bCs/>
        </w:rPr>
      </w:pPr>
    </w:p>
    <w:p w14:paraId="199FD368" w14:textId="7A9EA3E8" w:rsidR="003E0525" w:rsidRPr="00921773" w:rsidRDefault="00C92D7C" w:rsidP="00921773">
      <w:pPr>
        <w:overflowPunct w:val="0"/>
        <w:autoSpaceDE w:val="0"/>
        <w:autoSpaceDN w:val="0"/>
        <w:adjustRightInd w:val="0"/>
        <w:spacing w:after="0"/>
        <w:jc w:val="center"/>
        <w:textAlignment w:val="baseline"/>
        <w:rPr>
          <w:b/>
        </w:rPr>
      </w:pPr>
      <w:r w:rsidRPr="00921773">
        <w:rPr>
          <w:b/>
        </w:rPr>
        <w:t>Table 2</w:t>
      </w:r>
      <w:r w:rsidR="00544529" w:rsidRPr="00921773">
        <w:rPr>
          <w:b/>
        </w:rPr>
        <w:t xml:space="preserve">: Sensing methods and </w:t>
      </w:r>
      <w:r w:rsidR="007A1A7A" w:rsidRPr="00921773">
        <w:rPr>
          <w:b/>
        </w:rPr>
        <w:t>requirements on duplex</w:t>
      </w:r>
    </w:p>
    <w:tbl>
      <w:tblPr>
        <w:tblStyle w:val="TableGrid"/>
        <w:tblW w:w="0" w:type="auto"/>
        <w:tblLook w:val="04A0" w:firstRow="1" w:lastRow="0" w:firstColumn="1" w:lastColumn="0" w:noHBand="0" w:noVBand="1"/>
      </w:tblPr>
      <w:tblGrid>
        <w:gridCol w:w="2407"/>
        <w:gridCol w:w="2408"/>
        <w:gridCol w:w="4540"/>
      </w:tblGrid>
      <w:tr w:rsidR="00F308EE" w14:paraId="796B8590" w14:textId="77777777" w:rsidTr="004B4356">
        <w:tc>
          <w:tcPr>
            <w:tcW w:w="2407" w:type="dxa"/>
          </w:tcPr>
          <w:p w14:paraId="1E5AB6FE" w14:textId="526C21CA" w:rsidR="00F308EE" w:rsidRPr="00692A04" w:rsidRDefault="00F308EE" w:rsidP="00692A04">
            <w:pPr>
              <w:spacing w:after="0"/>
              <w:jc w:val="center"/>
              <w:rPr>
                <w:b/>
                <w:sz w:val="24"/>
                <w:szCs w:val="24"/>
              </w:rPr>
            </w:pPr>
            <w:r w:rsidRPr="00692A04">
              <w:rPr>
                <w:b/>
                <w:sz w:val="24"/>
                <w:szCs w:val="24"/>
              </w:rPr>
              <w:t>Sensing method</w:t>
            </w:r>
          </w:p>
        </w:tc>
        <w:tc>
          <w:tcPr>
            <w:tcW w:w="2408" w:type="dxa"/>
          </w:tcPr>
          <w:p w14:paraId="192AE234" w14:textId="0DE53127" w:rsidR="00F308EE" w:rsidRPr="00692A04" w:rsidRDefault="00F308EE" w:rsidP="00692A04">
            <w:pPr>
              <w:spacing w:after="0"/>
              <w:jc w:val="center"/>
              <w:rPr>
                <w:b/>
                <w:sz w:val="24"/>
                <w:szCs w:val="24"/>
              </w:rPr>
            </w:pPr>
            <w:r w:rsidRPr="00692A04">
              <w:rPr>
                <w:b/>
                <w:sz w:val="24"/>
                <w:szCs w:val="24"/>
              </w:rPr>
              <w:t>Compatible Scenario</w:t>
            </w:r>
          </w:p>
        </w:tc>
        <w:tc>
          <w:tcPr>
            <w:tcW w:w="4540" w:type="dxa"/>
          </w:tcPr>
          <w:p w14:paraId="1D3493A6" w14:textId="5CCBE3F5" w:rsidR="00F308EE" w:rsidRPr="00692A04" w:rsidRDefault="00DC3484" w:rsidP="00692A04">
            <w:pPr>
              <w:spacing w:after="0"/>
              <w:jc w:val="center"/>
              <w:rPr>
                <w:b/>
                <w:sz w:val="24"/>
                <w:szCs w:val="24"/>
              </w:rPr>
            </w:pPr>
            <w:r>
              <w:rPr>
                <w:b/>
                <w:sz w:val="24"/>
                <w:szCs w:val="24"/>
              </w:rPr>
              <w:t xml:space="preserve">Duplex </w:t>
            </w:r>
            <w:r w:rsidR="00F308EE" w:rsidRPr="00692A04">
              <w:rPr>
                <w:b/>
                <w:sz w:val="24"/>
                <w:szCs w:val="24"/>
              </w:rPr>
              <w:t>Requirements</w:t>
            </w:r>
          </w:p>
        </w:tc>
      </w:tr>
      <w:tr w:rsidR="00F308EE" w14:paraId="41B6712A" w14:textId="77777777" w:rsidTr="004B4356">
        <w:tc>
          <w:tcPr>
            <w:tcW w:w="2407" w:type="dxa"/>
          </w:tcPr>
          <w:p w14:paraId="2CEFE8AA" w14:textId="33746E77" w:rsidR="00F308EE" w:rsidRDefault="00F308EE" w:rsidP="00046F71">
            <w:pPr>
              <w:spacing w:after="0"/>
              <w:jc w:val="center"/>
              <w:rPr>
                <w:bCs/>
              </w:rPr>
            </w:pPr>
            <w:r>
              <w:rPr>
                <w:bCs/>
              </w:rPr>
              <w:t>TRP</w:t>
            </w:r>
            <w:r w:rsidRPr="00D84683">
              <w:rPr>
                <w:bCs/>
              </w:rPr>
              <w:t xml:space="preserve"> monostatic</w:t>
            </w:r>
          </w:p>
        </w:tc>
        <w:tc>
          <w:tcPr>
            <w:tcW w:w="2408" w:type="dxa"/>
          </w:tcPr>
          <w:p w14:paraId="0ABD8546" w14:textId="3B1E9AE4" w:rsidR="00F308EE" w:rsidRDefault="00F308EE" w:rsidP="006A3468">
            <w:pPr>
              <w:spacing w:after="0"/>
              <w:rPr>
                <w:bCs/>
              </w:rPr>
            </w:pPr>
            <w:r>
              <w:rPr>
                <w:bCs/>
              </w:rPr>
              <w:t>Target is near TRP</w:t>
            </w:r>
          </w:p>
        </w:tc>
        <w:tc>
          <w:tcPr>
            <w:tcW w:w="4540" w:type="dxa"/>
          </w:tcPr>
          <w:p w14:paraId="23AE74CC" w14:textId="56ED44DE" w:rsidR="00F308EE" w:rsidRDefault="00F308EE" w:rsidP="006A3468">
            <w:pPr>
              <w:spacing w:after="0"/>
              <w:rPr>
                <w:bCs/>
              </w:rPr>
            </w:pPr>
            <w:r>
              <w:rPr>
                <w:bCs/>
              </w:rPr>
              <w:t>Full Duplex at TRP</w:t>
            </w:r>
          </w:p>
        </w:tc>
      </w:tr>
      <w:tr w:rsidR="00F308EE" w14:paraId="7AE1E6A1" w14:textId="77777777" w:rsidTr="004B4356">
        <w:tc>
          <w:tcPr>
            <w:tcW w:w="2407" w:type="dxa"/>
          </w:tcPr>
          <w:p w14:paraId="0F2031CD" w14:textId="38C7B6B4" w:rsidR="00F308EE" w:rsidRDefault="00F308EE" w:rsidP="00046F71">
            <w:pPr>
              <w:spacing w:after="0"/>
              <w:jc w:val="center"/>
              <w:rPr>
                <w:bCs/>
              </w:rPr>
            </w:pPr>
            <w:r w:rsidRPr="00D84683">
              <w:rPr>
                <w:bCs/>
              </w:rPr>
              <w:t>UE monostatic</w:t>
            </w:r>
          </w:p>
        </w:tc>
        <w:tc>
          <w:tcPr>
            <w:tcW w:w="2408" w:type="dxa"/>
          </w:tcPr>
          <w:p w14:paraId="61233B45" w14:textId="2A5986E9" w:rsidR="00F308EE" w:rsidRDefault="00F308EE" w:rsidP="006A3468">
            <w:pPr>
              <w:spacing w:after="0"/>
              <w:rPr>
                <w:bCs/>
              </w:rPr>
            </w:pPr>
            <w:r>
              <w:rPr>
                <w:bCs/>
              </w:rPr>
              <w:t>Target near UE</w:t>
            </w:r>
          </w:p>
        </w:tc>
        <w:tc>
          <w:tcPr>
            <w:tcW w:w="4540" w:type="dxa"/>
          </w:tcPr>
          <w:p w14:paraId="1FA5AFF1" w14:textId="76AB0660" w:rsidR="00F308EE" w:rsidRDefault="00F308EE" w:rsidP="006A3468">
            <w:pPr>
              <w:spacing w:after="0"/>
              <w:rPr>
                <w:bCs/>
              </w:rPr>
            </w:pPr>
            <w:r>
              <w:rPr>
                <w:bCs/>
              </w:rPr>
              <w:t>Full Duplex at UE</w:t>
            </w:r>
          </w:p>
        </w:tc>
      </w:tr>
      <w:tr w:rsidR="00F308EE" w14:paraId="70921162" w14:textId="77777777" w:rsidTr="004B4356">
        <w:tc>
          <w:tcPr>
            <w:tcW w:w="2407" w:type="dxa"/>
          </w:tcPr>
          <w:p w14:paraId="4759A686" w14:textId="4D92BB41" w:rsidR="00F308EE" w:rsidRDefault="00F308EE" w:rsidP="00046F71">
            <w:pPr>
              <w:spacing w:after="0"/>
              <w:jc w:val="center"/>
              <w:rPr>
                <w:bCs/>
              </w:rPr>
            </w:pPr>
            <w:r>
              <w:rPr>
                <w:bCs/>
              </w:rPr>
              <w:t>TRP</w:t>
            </w:r>
            <w:r w:rsidRPr="00D84683">
              <w:rPr>
                <w:bCs/>
              </w:rPr>
              <w:t>-</w:t>
            </w:r>
            <w:r>
              <w:rPr>
                <w:bCs/>
              </w:rPr>
              <w:t>TRP</w:t>
            </w:r>
            <w:r w:rsidRPr="00D84683">
              <w:rPr>
                <w:bCs/>
              </w:rPr>
              <w:t xml:space="preserve"> bistatic</w:t>
            </w:r>
          </w:p>
        </w:tc>
        <w:tc>
          <w:tcPr>
            <w:tcW w:w="2408" w:type="dxa"/>
          </w:tcPr>
          <w:p w14:paraId="55563C38" w14:textId="2284BEED" w:rsidR="00F308EE" w:rsidRDefault="00F308EE" w:rsidP="006A3468">
            <w:pPr>
              <w:spacing w:after="0"/>
              <w:rPr>
                <w:bCs/>
              </w:rPr>
            </w:pPr>
            <w:r>
              <w:rPr>
                <w:bCs/>
              </w:rPr>
              <w:t>Flexible coverage</w:t>
            </w:r>
          </w:p>
        </w:tc>
        <w:tc>
          <w:tcPr>
            <w:tcW w:w="4540" w:type="dxa"/>
          </w:tcPr>
          <w:p w14:paraId="48A9C4B2" w14:textId="77777777" w:rsidR="00F308EE" w:rsidRPr="006C4E0F" w:rsidRDefault="00F308EE" w:rsidP="007C0856">
            <w:pPr>
              <w:pStyle w:val="ListParagraph"/>
              <w:numPr>
                <w:ilvl w:val="0"/>
                <w:numId w:val="11"/>
              </w:numPr>
              <w:spacing w:after="0"/>
              <w:rPr>
                <w:bCs/>
              </w:rPr>
            </w:pPr>
            <w:r w:rsidRPr="006C4E0F">
              <w:rPr>
                <w:bCs/>
              </w:rPr>
              <w:t>Half Duplex</w:t>
            </w:r>
          </w:p>
          <w:p w14:paraId="68510C81" w14:textId="7050D4FA" w:rsidR="00F308EE" w:rsidRPr="006C4E0F" w:rsidRDefault="00F308EE" w:rsidP="007C0856">
            <w:pPr>
              <w:pStyle w:val="ListParagraph"/>
              <w:numPr>
                <w:ilvl w:val="0"/>
                <w:numId w:val="12"/>
              </w:numPr>
              <w:spacing w:after="0"/>
              <w:rPr>
                <w:bCs/>
              </w:rPr>
            </w:pPr>
            <w:r w:rsidRPr="006C4E0F">
              <w:rPr>
                <w:bCs/>
              </w:rPr>
              <w:t>Accurate synchronization among TRPs</w:t>
            </w:r>
          </w:p>
        </w:tc>
      </w:tr>
      <w:tr w:rsidR="00F308EE" w14:paraId="237284D3" w14:textId="77777777" w:rsidTr="004B4356">
        <w:tc>
          <w:tcPr>
            <w:tcW w:w="2407" w:type="dxa"/>
          </w:tcPr>
          <w:p w14:paraId="2EB1DCCE" w14:textId="09D84B3E" w:rsidR="00F308EE" w:rsidRDefault="00F308EE" w:rsidP="00046F71">
            <w:pPr>
              <w:spacing w:after="0"/>
              <w:jc w:val="center"/>
              <w:rPr>
                <w:bCs/>
              </w:rPr>
            </w:pPr>
            <w:r>
              <w:rPr>
                <w:bCs/>
              </w:rPr>
              <w:t>TRP</w:t>
            </w:r>
            <w:r w:rsidRPr="00D84683">
              <w:rPr>
                <w:bCs/>
              </w:rPr>
              <w:t>-UE bistatic</w:t>
            </w:r>
          </w:p>
        </w:tc>
        <w:tc>
          <w:tcPr>
            <w:tcW w:w="2408" w:type="dxa"/>
          </w:tcPr>
          <w:p w14:paraId="78709C94" w14:textId="2363EC69" w:rsidR="00F308EE" w:rsidRDefault="00F308EE" w:rsidP="006A3468">
            <w:pPr>
              <w:spacing w:after="0"/>
              <w:rPr>
                <w:bCs/>
              </w:rPr>
            </w:pPr>
            <w:r>
              <w:rPr>
                <w:bCs/>
              </w:rPr>
              <w:t>There is a UE nearby</w:t>
            </w:r>
          </w:p>
        </w:tc>
        <w:tc>
          <w:tcPr>
            <w:tcW w:w="4540" w:type="dxa"/>
          </w:tcPr>
          <w:p w14:paraId="4AEB9BFF" w14:textId="77777777" w:rsidR="00F308EE" w:rsidRPr="006C4E0F" w:rsidRDefault="00F308EE" w:rsidP="007C0856">
            <w:pPr>
              <w:pStyle w:val="ListParagraph"/>
              <w:numPr>
                <w:ilvl w:val="0"/>
                <w:numId w:val="11"/>
              </w:numPr>
              <w:spacing w:after="0"/>
              <w:rPr>
                <w:bCs/>
              </w:rPr>
            </w:pPr>
            <w:r w:rsidRPr="006C4E0F">
              <w:rPr>
                <w:bCs/>
              </w:rPr>
              <w:t>Half Duplex</w:t>
            </w:r>
          </w:p>
          <w:p w14:paraId="1333E07D" w14:textId="73CF8CA5" w:rsidR="00F308EE" w:rsidRPr="0030144C" w:rsidRDefault="00F308EE" w:rsidP="007C0856">
            <w:pPr>
              <w:pStyle w:val="ListParagraph"/>
              <w:numPr>
                <w:ilvl w:val="0"/>
                <w:numId w:val="11"/>
              </w:numPr>
              <w:spacing w:after="0"/>
              <w:rPr>
                <w:bCs/>
              </w:rPr>
            </w:pPr>
            <w:r>
              <w:rPr>
                <w:bCs/>
              </w:rPr>
              <w:t>High computation at UE</w:t>
            </w:r>
          </w:p>
        </w:tc>
      </w:tr>
      <w:tr w:rsidR="00F308EE" w14:paraId="19F4BB51" w14:textId="77777777" w:rsidTr="004B4356">
        <w:tc>
          <w:tcPr>
            <w:tcW w:w="2407" w:type="dxa"/>
          </w:tcPr>
          <w:p w14:paraId="7B5E52DD" w14:textId="16C13B3B" w:rsidR="00F308EE" w:rsidRDefault="00F308EE" w:rsidP="005E162C">
            <w:pPr>
              <w:spacing w:after="0"/>
              <w:jc w:val="center"/>
              <w:rPr>
                <w:bCs/>
              </w:rPr>
            </w:pPr>
            <w:r w:rsidRPr="00D84683">
              <w:rPr>
                <w:bCs/>
              </w:rPr>
              <w:t>UE-</w:t>
            </w:r>
            <w:r>
              <w:rPr>
                <w:bCs/>
              </w:rPr>
              <w:t>TRP</w:t>
            </w:r>
            <w:r w:rsidRPr="00D84683">
              <w:rPr>
                <w:bCs/>
              </w:rPr>
              <w:t xml:space="preserve"> bistatic</w:t>
            </w:r>
          </w:p>
        </w:tc>
        <w:tc>
          <w:tcPr>
            <w:tcW w:w="2408" w:type="dxa"/>
          </w:tcPr>
          <w:p w14:paraId="6C9DDBAC" w14:textId="0045391B" w:rsidR="00F308EE" w:rsidRDefault="00F308EE" w:rsidP="005E162C">
            <w:pPr>
              <w:spacing w:after="0"/>
              <w:rPr>
                <w:bCs/>
              </w:rPr>
            </w:pPr>
            <w:r>
              <w:rPr>
                <w:bCs/>
              </w:rPr>
              <w:t>There is a UE nearby</w:t>
            </w:r>
          </w:p>
        </w:tc>
        <w:tc>
          <w:tcPr>
            <w:tcW w:w="4540" w:type="dxa"/>
          </w:tcPr>
          <w:p w14:paraId="7F014B31" w14:textId="6CA94FF3" w:rsidR="00F308EE" w:rsidRPr="00065A29" w:rsidRDefault="00F308EE" w:rsidP="007C0856">
            <w:pPr>
              <w:pStyle w:val="ListParagraph"/>
              <w:numPr>
                <w:ilvl w:val="0"/>
                <w:numId w:val="11"/>
              </w:numPr>
              <w:spacing w:after="0"/>
              <w:rPr>
                <w:bCs/>
              </w:rPr>
            </w:pPr>
            <w:r w:rsidRPr="006C4E0F">
              <w:rPr>
                <w:bCs/>
              </w:rPr>
              <w:t>Half Duplex</w:t>
            </w:r>
          </w:p>
        </w:tc>
      </w:tr>
      <w:tr w:rsidR="00F308EE" w14:paraId="7406CE09" w14:textId="77777777" w:rsidTr="004B4356">
        <w:tc>
          <w:tcPr>
            <w:tcW w:w="2407" w:type="dxa"/>
          </w:tcPr>
          <w:p w14:paraId="5CC2D57C" w14:textId="569B2B90" w:rsidR="00F308EE" w:rsidRDefault="00F308EE" w:rsidP="005E162C">
            <w:pPr>
              <w:spacing w:after="0"/>
              <w:jc w:val="center"/>
              <w:rPr>
                <w:bCs/>
              </w:rPr>
            </w:pPr>
            <w:r w:rsidRPr="00D84683">
              <w:rPr>
                <w:bCs/>
              </w:rPr>
              <w:t>UE-UE bistatic</w:t>
            </w:r>
          </w:p>
        </w:tc>
        <w:tc>
          <w:tcPr>
            <w:tcW w:w="2408" w:type="dxa"/>
          </w:tcPr>
          <w:p w14:paraId="3984E5B1" w14:textId="32F92D57" w:rsidR="00F308EE" w:rsidRDefault="00F308EE" w:rsidP="005E162C">
            <w:pPr>
              <w:spacing w:after="0"/>
              <w:rPr>
                <w:bCs/>
              </w:rPr>
            </w:pPr>
            <w:r>
              <w:rPr>
                <w:bCs/>
              </w:rPr>
              <w:t>There is a UE nearby</w:t>
            </w:r>
          </w:p>
        </w:tc>
        <w:tc>
          <w:tcPr>
            <w:tcW w:w="4540" w:type="dxa"/>
          </w:tcPr>
          <w:p w14:paraId="5A6DDC58" w14:textId="77777777" w:rsidR="00F308EE" w:rsidRDefault="00F308EE" w:rsidP="007C0856">
            <w:pPr>
              <w:pStyle w:val="ListParagraph"/>
              <w:numPr>
                <w:ilvl w:val="0"/>
                <w:numId w:val="11"/>
              </w:numPr>
              <w:spacing w:after="0"/>
              <w:rPr>
                <w:bCs/>
              </w:rPr>
            </w:pPr>
            <w:r w:rsidRPr="006C4E0F">
              <w:rPr>
                <w:bCs/>
              </w:rPr>
              <w:t>Half Duplex</w:t>
            </w:r>
          </w:p>
          <w:p w14:paraId="3A6C8381" w14:textId="24408653" w:rsidR="00F308EE" w:rsidRPr="0030144C" w:rsidRDefault="00F308EE" w:rsidP="007C0856">
            <w:pPr>
              <w:pStyle w:val="ListParagraph"/>
              <w:numPr>
                <w:ilvl w:val="0"/>
                <w:numId w:val="11"/>
              </w:numPr>
              <w:spacing w:after="0"/>
              <w:rPr>
                <w:bCs/>
              </w:rPr>
            </w:pPr>
            <w:r w:rsidRPr="0030144C">
              <w:rPr>
                <w:bCs/>
              </w:rPr>
              <w:t>High computation at UE</w:t>
            </w:r>
          </w:p>
        </w:tc>
      </w:tr>
    </w:tbl>
    <w:p w14:paraId="68821F9E" w14:textId="77777777" w:rsidR="007B0513" w:rsidRDefault="007B0513" w:rsidP="007B0513">
      <w:pPr>
        <w:spacing w:after="0"/>
        <w:jc w:val="center"/>
        <w:rPr>
          <w:bCs/>
        </w:rPr>
      </w:pPr>
    </w:p>
    <w:p w14:paraId="3B82C7F2" w14:textId="20DA1EDE" w:rsidR="00465A17" w:rsidRDefault="00DF66B8" w:rsidP="006A3468">
      <w:pPr>
        <w:spacing w:after="0"/>
      </w:pPr>
      <w:r>
        <w:lastRenderedPageBreak/>
        <w:t>UE monostatic sensing seems to be challenging since it requires full duplex at UE</w:t>
      </w:r>
      <w:r w:rsidR="00DE3DD9">
        <w:t xml:space="preserve"> and hence it should not be a priority whenever permissible</w:t>
      </w:r>
      <w:r w:rsidR="00947A5C">
        <w:t xml:space="preserve"> except </w:t>
      </w:r>
      <w:r w:rsidR="00947A5C">
        <w:rPr>
          <w:bCs/>
        </w:rPr>
        <w:t>Automotive vehicles outdoors where the more complexity could be handled for the safety of Automotive vehicles</w:t>
      </w:r>
      <w:r w:rsidR="00DE3DD9">
        <w:t xml:space="preserve">. </w:t>
      </w:r>
      <w:r w:rsidR="00C369EC">
        <w:t xml:space="preserve">We therefore identify a suitable sensing method for each other targets </w:t>
      </w:r>
      <w:r w:rsidR="00465A17">
        <w:t xml:space="preserve">described in the SID: </w:t>
      </w:r>
    </w:p>
    <w:p w14:paraId="0C8DBF36" w14:textId="77777777" w:rsidR="00465A17" w:rsidRDefault="00465A17" w:rsidP="006A3468">
      <w:pPr>
        <w:spacing w:after="0"/>
      </w:pPr>
    </w:p>
    <w:p w14:paraId="08257661" w14:textId="77777777" w:rsidR="00465A17" w:rsidRPr="00DE3DD9" w:rsidRDefault="00465A17" w:rsidP="006A3468">
      <w:pPr>
        <w:spacing w:after="0"/>
      </w:pPr>
    </w:p>
    <w:p w14:paraId="6D5FAC70" w14:textId="7A3F847B" w:rsidR="00465A17" w:rsidRPr="006A67C7" w:rsidRDefault="007B0513" w:rsidP="006A67C7">
      <w:pPr>
        <w:pStyle w:val="Proposal"/>
      </w:pPr>
      <w:r>
        <w:t xml:space="preserve">Consider the following prioritization in sensing modes </w:t>
      </w:r>
      <w:r w:rsidR="00643B93">
        <w:t xml:space="preserve">in </w:t>
      </w:r>
      <w:r>
        <w:t xml:space="preserve">Table 3 for each </w:t>
      </w:r>
      <w:r w:rsidR="006A67C7">
        <w:t xml:space="preserve">of the target objects of interest. </w:t>
      </w:r>
    </w:p>
    <w:p w14:paraId="360FD90F" w14:textId="77777777" w:rsidR="00465A17" w:rsidRDefault="00465A17" w:rsidP="006A3468">
      <w:pPr>
        <w:spacing w:after="0"/>
        <w:rPr>
          <w:bCs/>
        </w:rPr>
      </w:pPr>
    </w:p>
    <w:p w14:paraId="4FC6629E" w14:textId="14CBCA1C" w:rsidR="0057412A" w:rsidRPr="00921773" w:rsidRDefault="0057412A" w:rsidP="00921773">
      <w:pPr>
        <w:spacing w:after="0"/>
        <w:jc w:val="center"/>
        <w:rPr>
          <w:b/>
          <w:lang w:eastAsia="ja-JP"/>
        </w:rPr>
      </w:pPr>
      <w:r w:rsidRPr="00921773">
        <w:rPr>
          <w:b/>
        </w:rPr>
        <w:t>Table 3</w:t>
      </w:r>
      <w:r w:rsidRPr="00921773">
        <w:rPr>
          <w:b/>
          <w:lang w:eastAsia="ja-JP"/>
        </w:rPr>
        <w:t xml:space="preserve">: </w:t>
      </w:r>
      <w:r w:rsidR="006B2273" w:rsidRPr="00921773">
        <w:rPr>
          <w:b/>
          <w:lang w:eastAsia="ja-JP"/>
        </w:rPr>
        <w:t>Target objects and suitable sensing modes</w:t>
      </w:r>
    </w:p>
    <w:tbl>
      <w:tblPr>
        <w:tblStyle w:val="TableGrid"/>
        <w:tblW w:w="0" w:type="auto"/>
        <w:tblLook w:val="04A0" w:firstRow="1" w:lastRow="0" w:firstColumn="1" w:lastColumn="0" w:noHBand="0" w:noVBand="1"/>
      </w:tblPr>
      <w:tblGrid>
        <w:gridCol w:w="2978"/>
        <w:gridCol w:w="3498"/>
        <w:gridCol w:w="3155"/>
      </w:tblGrid>
      <w:tr w:rsidR="00B95936" w14:paraId="5F67B421" w14:textId="203D49B3" w:rsidTr="00B95936">
        <w:tc>
          <w:tcPr>
            <w:tcW w:w="2978" w:type="dxa"/>
          </w:tcPr>
          <w:p w14:paraId="4D0F7CF8" w14:textId="77777777" w:rsidR="00B95936" w:rsidRPr="00C10B53" w:rsidRDefault="00B95936" w:rsidP="00107432">
            <w:pPr>
              <w:overflowPunct w:val="0"/>
              <w:autoSpaceDE w:val="0"/>
              <w:autoSpaceDN w:val="0"/>
              <w:adjustRightInd w:val="0"/>
              <w:spacing w:after="0"/>
              <w:jc w:val="center"/>
              <w:textAlignment w:val="baseline"/>
              <w:rPr>
                <w:b/>
                <w:sz w:val="24"/>
                <w:szCs w:val="24"/>
              </w:rPr>
            </w:pPr>
            <w:r w:rsidRPr="00C10B53">
              <w:rPr>
                <w:b/>
                <w:sz w:val="24"/>
                <w:szCs w:val="24"/>
              </w:rPr>
              <w:t>Target Objects of Interest</w:t>
            </w:r>
          </w:p>
        </w:tc>
        <w:tc>
          <w:tcPr>
            <w:tcW w:w="3498" w:type="dxa"/>
          </w:tcPr>
          <w:p w14:paraId="663A2343" w14:textId="2724CB62" w:rsidR="00B95936" w:rsidRPr="00C10B53" w:rsidRDefault="00E962CE" w:rsidP="00107432">
            <w:pPr>
              <w:overflowPunct w:val="0"/>
              <w:autoSpaceDE w:val="0"/>
              <w:autoSpaceDN w:val="0"/>
              <w:adjustRightInd w:val="0"/>
              <w:spacing w:after="0"/>
              <w:jc w:val="center"/>
              <w:textAlignment w:val="baseline"/>
              <w:rPr>
                <w:b/>
                <w:sz w:val="24"/>
                <w:szCs w:val="24"/>
              </w:rPr>
            </w:pPr>
            <w:r>
              <w:rPr>
                <w:b/>
                <w:sz w:val="24"/>
                <w:szCs w:val="24"/>
              </w:rPr>
              <w:t xml:space="preserve">Suitable </w:t>
            </w:r>
            <w:r w:rsidR="00B95936">
              <w:rPr>
                <w:b/>
                <w:sz w:val="24"/>
                <w:szCs w:val="24"/>
              </w:rPr>
              <w:t>Sensing Mode</w:t>
            </w:r>
          </w:p>
        </w:tc>
        <w:tc>
          <w:tcPr>
            <w:tcW w:w="3155" w:type="dxa"/>
          </w:tcPr>
          <w:p w14:paraId="6A412B32" w14:textId="346C17EE" w:rsidR="00B95936" w:rsidRDefault="00E962CE" w:rsidP="00107432">
            <w:pPr>
              <w:overflowPunct w:val="0"/>
              <w:autoSpaceDE w:val="0"/>
              <w:autoSpaceDN w:val="0"/>
              <w:adjustRightInd w:val="0"/>
              <w:spacing w:after="0"/>
              <w:jc w:val="center"/>
              <w:textAlignment w:val="baseline"/>
              <w:rPr>
                <w:b/>
                <w:sz w:val="24"/>
                <w:szCs w:val="24"/>
              </w:rPr>
            </w:pPr>
            <w:r>
              <w:rPr>
                <w:b/>
                <w:sz w:val="24"/>
                <w:szCs w:val="24"/>
              </w:rPr>
              <w:t>Remarks</w:t>
            </w:r>
          </w:p>
        </w:tc>
      </w:tr>
      <w:tr w:rsidR="00B95936" w14:paraId="7D9D8704" w14:textId="34DAC2E4" w:rsidTr="00B95936">
        <w:tc>
          <w:tcPr>
            <w:tcW w:w="2978" w:type="dxa"/>
          </w:tcPr>
          <w:p w14:paraId="28763A52" w14:textId="77777777" w:rsidR="00B95936" w:rsidRDefault="00B95936" w:rsidP="00D57108">
            <w:pPr>
              <w:overflowPunct w:val="0"/>
              <w:autoSpaceDE w:val="0"/>
              <w:autoSpaceDN w:val="0"/>
              <w:adjustRightInd w:val="0"/>
              <w:spacing w:after="0"/>
              <w:jc w:val="center"/>
              <w:textAlignment w:val="baseline"/>
              <w:rPr>
                <w:bCs/>
              </w:rPr>
            </w:pPr>
            <w:r>
              <w:rPr>
                <w:bCs/>
              </w:rPr>
              <w:t>UAVs</w:t>
            </w:r>
          </w:p>
        </w:tc>
        <w:tc>
          <w:tcPr>
            <w:tcW w:w="3498" w:type="dxa"/>
          </w:tcPr>
          <w:p w14:paraId="3F86E5F2" w14:textId="77777777" w:rsidR="00B95936" w:rsidRPr="00065A9A" w:rsidRDefault="00B95936" w:rsidP="007C0856">
            <w:pPr>
              <w:pStyle w:val="ListParagraph"/>
              <w:numPr>
                <w:ilvl w:val="0"/>
                <w:numId w:val="13"/>
              </w:numPr>
              <w:overflowPunct w:val="0"/>
              <w:autoSpaceDE w:val="0"/>
              <w:autoSpaceDN w:val="0"/>
              <w:adjustRightInd w:val="0"/>
              <w:spacing w:after="0"/>
              <w:textAlignment w:val="baseline"/>
              <w:rPr>
                <w:bCs/>
              </w:rPr>
            </w:pPr>
            <w:r w:rsidRPr="00304256">
              <w:t>gNB1 to gNB2 bistatic</w:t>
            </w:r>
          </w:p>
          <w:p w14:paraId="5AA81795" w14:textId="12A06CF7" w:rsidR="00065A9A" w:rsidRPr="00065A9A" w:rsidRDefault="00065A9A" w:rsidP="007C0856">
            <w:pPr>
              <w:pStyle w:val="ListParagraph"/>
              <w:numPr>
                <w:ilvl w:val="0"/>
                <w:numId w:val="13"/>
              </w:numPr>
            </w:pPr>
            <w:r w:rsidRPr="00304256">
              <w:t>gNB monostatic</w:t>
            </w:r>
          </w:p>
        </w:tc>
        <w:tc>
          <w:tcPr>
            <w:tcW w:w="3155" w:type="dxa"/>
          </w:tcPr>
          <w:p w14:paraId="47737719" w14:textId="335FE488" w:rsidR="00B95936" w:rsidRPr="00304256" w:rsidRDefault="00465D80" w:rsidP="00465D80">
            <w:r>
              <w:t>No UE is around UAV</w:t>
            </w:r>
          </w:p>
        </w:tc>
      </w:tr>
      <w:tr w:rsidR="00B95936" w14:paraId="0BEA832D" w14:textId="1439A877" w:rsidTr="00B95936">
        <w:trPr>
          <w:trHeight w:val="473"/>
        </w:trPr>
        <w:tc>
          <w:tcPr>
            <w:tcW w:w="2978" w:type="dxa"/>
          </w:tcPr>
          <w:p w14:paraId="1F51A721" w14:textId="77777777" w:rsidR="00B95936" w:rsidRDefault="00B95936" w:rsidP="00D57108">
            <w:pPr>
              <w:overflowPunct w:val="0"/>
              <w:autoSpaceDE w:val="0"/>
              <w:autoSpaceDN w:val="0"/>
              <w:adjustRightInd w:val="0"/>
              <w:spacing w:after="0"/>
              <w:jc w:val="center"/>
              <w:textAlignment w:val="baseline"/>
              <w:rPr>
                <w:bCs/>
              </w:rPr>
            </w:pPr>
            <w:r>
              <w:rPr>
                <w:bCs/>
              </w:rPr>
              <w:t>H</w:t>
            </w:r>
            <w:r w:rsidRPr="00CC7AD0">
              <w:rPr>
                <w:bCs/>
              </w:rPr>
              <w:t>umans indoors and outdoors</w:t>
            </w:r>
          </w:p>
        </w:tc>
        <w:tc>
          <w:tcPr>
            <w:tcW w:w="3498" w:type="dxa"/>
          </w:tcPr>
          <w:p w14:paraId="066282C0" w14:textId="77777777" w:rsidR="00B95936" w:rsidRPr="00E962CE" w:rsidRDefault="00B95936" w:rsidP="007C0856">
            <w:pPr>
              <w:pStyle w:val="ListParagraph"/>
              <w:numPr>
                <w:ilvl w:val="0"/>
                <w:numId w:val="14"/>
              </w:numPr>
            </w:pPr>
            <w:r w:rsidRPr="00E962CE">
              <w:t>gNB1 to gNB2 bistatic</w:t>
            </w:r>
          </w:p>
          <w:p w14:paraId="4D6822AA" w14:textId="77777777" w:rsidR="00B95936" w:rsidRDefault="00B95936" w:rsidP="007C0856">
            <w:pPr>
              <w:pStyle w:val="ListParagraph"/>
              <w:numPr>
                <w:ilvl w:val="0"/>
                <w:numId w:val="14"/>
              </w:numPr>
            </w:pPr>
            <w:r w:rsidRPr="00E962CE">
              <w:t>UE to gNB bistatic</w:t>
            </w:r>
          </w:p>
          <w:p w14:paraId="762E39E6" w14:textId="15FD4730" w:rsidR="00F53CAE" w:rsidRPr="00E962CE" w:rsidRDefault="00F53CAE" w:rsidP="007C0856">
            <w:pPr>
              <w:pStyle w:val="ListParagraph"/>
              <w:numPr>
                <w:ilvl w:val="0"/>
                <w:numId w:val="14"/>
              </w:numPr>
            </w:pPr>
            <w:r w:rsidRPr="00E962CE">
              <w:t>gNB monostatic</w:t>
            </w:r>
          </w:p>
          <w:p w14:paraId="1A856E70" w14:textId="0E1B84DF" w:rsidR="00496E07" w:rsidRPr="002A7E6C" w:rsidRDefault="00496E07" w:rsidP="007C0856">
            <w:pPr>
              <w:pStyle w:val="ListParagraph"/>
              <w:numPr>
                <w:ilvl w:val="0"/>
                <w:numId w:val="14"/>
              </w:numPr>
              <w:rPr>
                <w:strike/>
              </w:rPr>
            </w:pPr>
            <w:r w:rsidRPr="00E962CE">
              <w:t>gNB to UE bistatic</w:t>
            </w:r>
          </w:p>
        </w:tc>
        <w:tc>
          <w:tcPr>
            <w:tcW w:w="3155" w:type="dxa"/>
          </w:tcPr>
          <w:p w14:paraId="03008D0A" w14:textId="469BB975" w:rsidR="00B95936" w:rsidRPr="00F53CAE" w:rsidRDefault="00076FED" w:rsidP="00465D80">
            <w:pPr>
              <w:rPr>
                <w:b/>
                <w:bCs/>
              </w:rPr>
            </w:pPr>
            <w:proofErr w:type="spellStart"/>
            <w:r w:rsidRPr="00E962CE">
              <w:t>gNB</w:t>
            </w:r>
            <w:proofErr w:type="spellEnd"/>
            <w:r w:rsidRPr="00E962CE">
              <w:t xml:space="preserve"> monostatic</w:t>
            </w:r>
            <w:r w:rsidR="00F53CAE">
              <w:t xml:space="preserve"> and </w:t>
            </w:r>
            <w:proofErr w:type="spellStart"/>
            <w:r w:rsidR="00F53CAE" w:rsidRPr="00E962CE">
              <w:t>gNB</w:t>
            </w:r>
            <w:proofErr w:type="spellEnd"/>
            <w:r w:rsidR="00F53CAE" w:rsidRPr="00E962CE">
              <w:t xml:space="preserve"> to UE bistatic</w:t>
            </w:r>
            <w:r w:rsidR="00F53CAE">
              <w:t xml:space="preserve"> can be lower priority because of higher requirements</w:t>
            </w:r>
          </w:p>
        </w:tc>
      </w:tr>
      <w:tr w:rsidR="00B95936" w14:paraId="383B6473" w14:textId="75D13433" w:rsidTr="00B95936">
        <w:tc>
          <w:tcPr>
            <w:tcW w:w="2978" w:type="dxa"/>
          </w:tcPr>
          <w:p w14:paraId="3EB70993" w14:textId="77777777" w:rsidR="00B95936" w:rsidRDefault="00B95936" w:rsidP="00D57108">
            <w:pPr>
              <w:overflowPunct w:val="0"/>
              <w:autoSpaceDE w:val="0"/>
              <w:autoSpaceDN w:val="0"/>
              <w:adjustRightInd w:val="0"/>
              <w:spacing w:after="0"/>
              <w:jc w:val="center"/>
              <w:textAlignment w:val="baseline"/>
              <w:rPr>
                <w:bCs/>
              </w:rPr>
            </w:pPr>
            <w:r>
              <w:rPr>
                <w:bCs/>
              </w:rPr>
              <w:t>Automotive vehicles outdoors</w:t>
            </w:r>
          </w:p>
        </w:tc>
        <w:tc>
          <w:tcPr>
            <w:tcW w:w="3498" w:type="dxa"/>
          </w:tcPr>
          <w:p w14:paraId="10C412CB" w14:textId="6DC59A28" w:rsidR="00B95936" w:rsidRDefault="00B95936" w:rsidP="007C0856">
            <w:pPr>
              <w:pStyle w:val="ListParagraph"/>
              <w:numPr>
                <w:ilvl w:val="0"/>
                <w:numId w:val="14"/>
              </w:numPr>
            </w:pPr>
            <w:r w:rsidRPr="00304256">
              <w:t>gNB1 to gNB2 bistatic</w:t>
            </w:r>
          </w:p>
          <w:p w14:paraId="3E68DA27" w14:textId="77777777" w:rsidR="008E6408" w:rsidRDefault="008E6408" w:rsidP="007C0856">
            <w:pPr>
              <w:pStyle w:val="ListParagraph"/>
              <w:numPr>
                <w:ilvl w:val="0"/>
                <w:numId w:val="14"/>
              </w:numPr>
            </w:pPr>
            <w:r w:rsidRPr="00E962CE">
              <w:t>UE to gNB bistatic</w:t>
            </w:r>
          </w:p>
          <w:p w14:paraId="0EF71709" w14:textId="6717B5C9" w:rsidR="00B95936" w:rsidRPr="008E6408" w:rsidRDefault="008E6408" w:rsidP="007C0856">
            <w:pPr>
              <w:pStyle w:val="ListParagraph"/>
              <w:numPr>
                <w:ilvl w:val="0"/>
                <w:numId w:val="14"/>
              </w:numPr>
            </w:pPr>
            <w:r>
              <w:t>g</w:t>
            </w:r>
            <w:r w:rsidRPr="00304256">
              <w:t>NB monostatic</w:t>
            </w:r>
          </w:p>
        </w:tc>
        <w:tc>
          <w:tcPr>
            <w:tcW w:w="3155" w:type="dxa"/>
          </w:tcPr>
          <w:p w14:paraId="75CC84AF" w14:textId="7DC7BF9A" w:rsidR="00B95936" w:rsidRPr="00304256" w:rsidRDefault="001F2D2C" w:rsidP="00D57108">
            <w:r>
              <w:t xml:space="preserve">Only in urban scenarios, UEs could possibly be near the vehicle. </w:t>
            </w:r>
          </w:p>
        </w:tc>
      </w:tr>
      <w:tr w:rsidR="00B95936" w14:paraId="3DB2B169" w14:textId="76AB1139" w:rsidTr="00B95936">
        <w:tc>
          <w:tcPr>
            <w:tcW w:w="2978" w:type="dxa"/>
          </w:tcPr>
          <w:p w14:paraId="598961BF" w14:textId="2AC50AE2" w:rsidR="00B95936" w:rsidRDefault="00B95936" w:rsidP="00D57108">
            <w:pPr>
              <w:overflowPunct w:val="0"/>
              <w:autoSpaceDE w:val="0"/>
              <w:autoSpaceDN w:val="0"/>
              <w:adjustRightInd w:val="0"/>
              <w:spacing w:after="0"/>
              <w:jc w:val="center"/>
              <w:textAlignment w:val="baseline"/>
              <w:rPr>
                <w:bCs/>
              </w:rPr>
            </w:pPr>
            <w:r w:rsidRPr="008D3AB0">
              <w:rPr>
                <w:bCs/>
              </w:rPr>
              <w:t>Automated guided vehicles</w:t>
            </w:r>
            <w:r w:rsidR="008D0732">
              <w:rPr>
                <w:bCs/>
              </w:rPr>
              <w:t xml:space="preserve"> in factory</w:t>
            </w:r>
          </w:p>
        </w:tc>
        <w:tc>
          <w:tcPr>
            <w:tcW w:w="3498" w:type="dxa"/>
          </w:tcPr>
          <w:p w14:paraId="3D0559CE" w14:textId="563666BD" w:rsidR="00B95936" w:rsidRPr="00304256" w:rsidRDefault="00B95936" w:rsidP="007C0856">
            <w:pPr>
              <w:pStyle w:val="ListParagraph"/>
              <w:numPr>
                <w:ilvl w:val="0"/>
                <w:numId w:val="15"/>
              </w:numPr>
            </w:pPr>
            <w:r w:rsidRPr="00304256">
              <w:t>gNB monostatic</w:t>
            </w:r>
          </w:p>
          <w:p w14:paraId="0677D1A7" w14:textId="7B539419" w:rsidR="00B95936" w:rsidRPr="008D0732" w:rsidRDefault="00B95936" w:rsidP="007C0856">
            <w:pPr>
              <w:pStyle w:val="ListParagraph"/>
              <w:numPr>
                <w:ilvl w:val="0"/>
                <w:numId w:val="15"/>
              </w:numPr>
            </w:pPr>
            <w:r w:rsidRPr="00304256">
              <w:t>gNB1 to gNB2 bistatic</w:t>
            </w:r>
          </w:p>
        </w:tc>
        <w:tc>
          <w:tcPr>
            <w:tcW w:w="3155" w:type="dxa"/>
          </w:tcPr>
          <w:p w14:paraId="1BC0B7C3" w14:textId="522C73E1" w:rsidR="00B95936" w:rsidRPr="00304256" w:rsidRDefault="008D0732" w:rsidP="00D57108">
            <w:r>
              <w:t xml:space="preserve">Controlled environment </w:t>
            </w:r>
            <w:r w:rsidR="002957F1">
              <w:t>so UE involvement can be avoided</w:t>
            </w:r>
          </w:p>
        </w:tc>
      </w:tr>
      <w:tr w:rsidR="00B95936" w14:paraId="6095531A" w14:textId="5957A4A3" w:rsidTr="00B95936">
        <w:tc>
          <w:tcPr>
            <w:tcW w:w="2978" w:type="dxa"/>
          </w:tcPr>
          <w:p w14:paraId="0B4CD666" w14:textId="77777777" w:rsidR="00B95936" w:rsidRDefault="00B95936" w:rsidP="00D57108">
            <w:pPr>
              <w:overflowPunct w:val="0"/>
              <w:autoSpaceDE w:val="0"/>
              <w:autoSpaceDN w:val="0"/>
              <w:adjustRightInd w:val="0"/>
              <w:spacing w:after="0"/>
              <w:jc w:val="center"/>
              <w:textAlignment w:val="baseline"/>
              <w:rPr>
                <w:bCs/>
              </w:rPr>
            </w:pPr>
            <w:r w:rsidRPr="008D3AB0">
              <w:rPr>
                <w:bCs/>
              </w:rPr>
              <w:t>Objects creating hazards on roads/railways</w:t>
            </w:r>
          </w:p>
        </w:tc>
        <w:tc>
          <w:tcPr>
            <w:tcW w:w="3498" w:type="dxa"/>
          </w:tcPr>
          <w:p w14:paraId="2EB6D426" w14:textId="6094D39E" w:rsidR="00B95936" w:rsidRPr="00304256" w:rsidRDefault="00B95936" w:rsidP="00921773">
            <w:pPr>
              <w:pStyle w:val="ListParagraph"/>
              <w:numPr>
                <w:ilvl w:val="0"/>
                <w:numId w:val="15"/>
              </w:numPr>
            </w:pPr>
            <w:r w:rsidRPr="00304256">
              <w:t>gNB monostatic</w:t>
            </w:r>
          </w:p>
          <w:p w14:paraId="36F57425" w14:textId="488732A8" w:rsidR="00B95936" w:rsidRPr="00304256" w:rsidRDefault="00B95936" w:rsidP="00921773">
            <w:pPr>
              <w:pStyle w:val="ListParagraph"/>
              <w:numPr>
                <w:ilvl w:val="0"/>
                <w:numId w:val="15"/>
              </w:numPr>
            </w:pPr>
            <w:r w:rsidRPr="00304256">
              <w:t>gNB1 to gNB2 bistatic</w:t>
            </w:r>
          </w:p>
          <w:p w14:paraId="1DC9C4F3" w14:textId="600CCB3B" w:rsidR="00B95936" w:rsidRDefault="00B95936" w:rsidP="00D57108">
            <w:pPr>
              <w:overflowPunct w:val="0"/>
              <w:autoSpaceDE w:val="0"/>
              <w:autoSpaceDN w:val="0"/>
              <w:adjustRightInd w:val="0"/>
              <w:spacing w:after="0"/>
              <w:textAlignment w:val="baseline"/>
              <w:rPr>
                <w:bCs/>
              </w:rPr>
            </w:pPr>
          </w:p>
        </w:tc>
        <w:tc>
          <w:tcPr>
            <w:tcW w:w="3155" w:type="dxa"/>
          </w:tcPr>
          <w:p w14:paraId="1253D463" w14:textId="28DBF9A1" w:rsidR="00B95936" w:rsidRPr="00304256" w:rsidRDefault="00C50DF8" w:rsidP="00D57108">
            <w:r>
              <w:t>D</w:t>
            </w:r>
            <w:r w:rsidRPr="00304256">
              <w:t xml:space="preserve">angerous for UEs to be in the proximity of </w:t>
            </w:r>
            <w:r>
              <w:t xml:space="preserve">those targets in </w:t>
            </w:r>
            <w:proofErr w:type="gramStart"/>
            <w:r>
              <w:t>high speed</w:t>
            </w:r>
            <w:proofErr w:type="gramEnd"/>
            <w:r>
              <w:t xml:space="preserve"> scenarios. </w:t>
            </w:r>
          </w:p>
        </w:tc>
      </w:tr>
    </w:tbl>
    <w:p w14:paraId="14A92FAC" w14:textId="77777777" w:rsidR="00456766" w:rsidRDefault="00456766" w:rsidP="006A3468">
      <w:pPr>
        <w:spacing w:after="0"/>
        <w:rPr>
          <w:bCs/>
        </w:rPr>
      </w:pPr>
    </w:p>
    <w:p w14:paraId="070043BB" w14:textId="77777777" w:rsidR="006A67C7" w:rsidRDefault="006A67C7" w:rsidP="006A67C7">
      <w:pPr>
        <w:spacing w:after="0"/>
        <w:jc w:val="center"/>
        <w:rPr>
          <w:bCs/>
        </w:rPr>
      </w:pPr>
    </w:p>
    <w:p w14:paraId="172D6ECE" w14:textId="77777777" w:rsidR="002E2FAF" w:rsidRDefault="002E2FAF">
      <w:pPr>
        <w:pStyle w:val="Heading1"/>
        <w:ind w:left="0" w:firstLine="0"/>
      </w:pPr>
      <w:r>
        <w:rPr>
          <w:rFonts w:hint="eastAsia"/>
        </w:rPr>
        <w:t>Conclusions</w:t>
      </w:r>
    </w:p>
    <w:p w14:paraId="45009BF1" w14:textId="4B47102E" w:rsidR="002E2FAF" w:rsidRPr="00836CE2" w:rsidRDefault="00C73C41">
      <w:pPr>
        <w:pStyle w:val="CommentText"/>
        <w:rPr>
          <w:rFonts w:ascii="Arial" w:hAnsi="Arial" w:cs="Arial"/>
        </w:rPr>
      </w:pPr>
      <w:r>
        <w:rPr>
          <w:rFonts w:ascii="Arial" w:hAnsi="Arial" w:cs="Arial"/>
        </w:rPr>
        <w:t>Based on the discussion above, we propose the following:</w:t>
      </w:r>
    </w:p>
    <w:p w14:paraId="3BD455FF" w14:textId="77777777" w:rsidR="00C63F36" w:rsidRDefault="00C63F36" w:rsidP="00C63F36">
      <w:pPr>
        <w:pStyle w:val="Proposal"/>
        <w:numPr>
          <w:ilvl w:val="0"/>
          <w:numId w:val="16"/>
        </w:numPr>
      </w:pPr>
      <w:r>
        <w:t>For each of the targets of interest, consider the following deployment scenarios in to be studied:</w:t>
      </w:r>
    </w:p>
    <w:tbl>
      <w:tblPr>
        <w:tblStyle w:val="TableGrid"/>
        <w:tblW w:w="0" w:type="auto"/>
        <w:tblLook w:val="04A0" w:firstRow="1" w:lastRow="0" w:firstColumn="1" w:lastColumn="0" w:noHBand="0" w:noVBand="1"/>
      </w:tblPr>
      <w:tblGrid>
        <w:gridCol w:w="4815"/>
        <w:gridCol w:w="4816"/>
      </w:tblGrid>
      <w:tr w:rsidR="00C63F36" w14:paraId="7E13046B" w14:textId="77777777" w:rsidTr="00537B40">
        <w:tc>
          <w:tcPr>
            <w:tcW w:w="4815" w:type="dxa"/>
          </w:tcPr>
          <w:p w14:paraId="5BF3FEA9" w14:textId="77777777" w:rsidR="00C63F36" w:rsidRPr="00C10B53" w:rsidRDefault="00C63F36" w:rsidP="00537B40">
            <w:pPr>
              <w:overflowPunct w:val="0"/>
              <w:autoSpaceDE w:val="0"/>
              <w:autoSpaceDN w:val="0"/>
              <w:adjustRightInd w:val="0"/>
              <w:spacing w:after="0"/>
              <w:jc w:val="center"/>
              <w:textAlignment w:val="baseline"/>
              <w:rPr>
                <w:b/>
                <w:sz w:val="24"/>
                <w:szCs w:val="24"/>
              </w:rPr>
            </w:pPr>
            <w:r w:rsidRPr="00C10B53">
              <w:rPr>
                <w:b/>
                <w:sz w:val="24"/>
                <w:szCs w:val="24"/>
              </w:rPr>
              <w:t>Target Objects of Interest</w:t>
            </w:r>
          </w:p>
        </w:tc>
        <w:tc>
          <w:tcPr>
            <w:tcW w:w="4816" w:type="dxa"/>
          </w:tcPr>
          <w:p w14:paraId="3A7D903B" w14:textId="77777777" w:rsidR="00C63F36" w:rsidRPr="00C10B53" w:rsidRDefault="00C63F36" w:rsidP="00537B40">
            <w:pPr>
              <w:overflowPunct w:val="0"/>
              <w:autoSpaceDE w:val="0"/>
              <w:autoSpaceDN w:val="0"/>
              <w:adjustRightInd w:val="0"/>
              <w:spacing w:after="0"/>
              <w:jc w:val="center"/>
              <w:textAlignment w:val="baseline"/>
              <w:rPr>
                <w:b/>
                <w:sz w:val="24"/>
                <w:szCs w:val="24"/>
              </w:rPr>
            </w:pPr>
            <w:r w:rsidRPr="00C10B53">
              <w:rPr>
                <w:b/>
                <w:sz w:val="24"/>
                <w:szCs w:val="24"/>
              </w:rPr>
              <w:t>Detection and Tracking Environment</w:t>
            </w:r>
          </w:p>
        </w:tc>
      </w:tr>
      <w:tr w:rsidR="00C63F36" w14:paraId="04C21A7D" w14:textId="77777777" w:rsidTr="00537B40">
        <w:tc>
          <w:tcPr>
            <w:tcW w:w="4815" w:type="dxa"/>
          </w:tcPr>
          <w:p w14:paraId="3A9D66AC" w14:textId="77777777" w:rsidR="00C63F36" w:rsidRDefault="00C63F36" w:rsidP="00537B40">
            <w:pPr>
              <w:overflowPunct w:val="0"/>
              <w:autoSpaceDE w:val="0"/>
              <w:autoSpaceDN w:val="0"/>
              <w:adjustRightInd w:val="0"/>
              <w:spacing w:after="0"/>
              <w:jc w:val="center"/>
              <w:textAlignment w:val="baseline"/>
              <w:rPr>
                <w:bCs/>
              </w:rPr>
            </w:pPr>
            <w:r>
              <w:rPr>
                <w:bCs/>
              </w:rPr>
              <w:t>UAVs</w:t>
            </w:r>
          </w:p>
        </w:tc>
        <w:tc>
          <w:tcPr>
            <w:tcW w:w="4816" w:type="dxa"/>
          </w:tcPr>
          <w:p w14:paraId="43789A3E" w14:textId="77777777" w:rsidR="00C63F36" w:rsidRDefault="00C63F36" w:rsidP="00537B40">
            <w:pPr>
              <w:overflowPunct w:val="0"/>
              <w:autoSpaceDE w:val="0"/>
              <w:autoSpaceDN w:val="0"/>
              <w:adjustRightInd w:val="0"/>
              <w:spacing w:after="0"/>
              <w:textAlignment w:val="baseline"/>
              <w:rPr>
                <w:bCs/>
              </w:rPr>
            </w:pPr>
            <w:proofErr w:type="spellStart"/>
            <w:r>
              <w:t>UMi</w:t>
            </w:r>
            <w:proofErr w:type="spellEnd"/>
            <w:r>
              <w:t xml:space="preserve">-street canyon, </w:t>
            </w:r>
            <w:proofErr w:type="spellStart"/>
            <w:r>
              <w:t>UMa</w:t>
            </w:r>
            <w:proofErr w:type="spellEnd"/>
            <w:r>
              <w:t xml:space="preserve">, </w:t>
            </w:r>
            <w:proofErr w:type="spellStart"/>
            <w:r>
              <w:t>RMa</w:t>
            </w:r>
            <w:proofErr w:type="spellEnd"/>
            <w:r>
              <w:t xml:space="preserve"> in TR 38.901</w:t>
            </w:r>
          </w:p>
        </w:tc>
      </w:tr>
      <w:tr w:rsidR="00C63F36" w14:paraId="0F7C8E92" w14:textId="77777777" w:rsidTr="00537B40">
        <w:trPr>
          <w:trHeight w:val="383"/>
        </w:trPr>
        <w:tc>
          <w:tcPr>
            <w:tcW w:w="4815" w:type="dxa"/>
          </w:tcPr>
          <w:p w14:paraId="257ED859" w14:textId="77777777" w:rsidR="00C63F36" w:rsidRDefault="00C63F36" w:rsidP="00537B40">
            <w:pPr>
              <w:overflowPunct w:val="0"/>
              <w:autoSpaceDE w:val="0"/>
              <w:autoSpaceDN w:val="0"/>
              <w:adjustRightInd w:val="0"/>
              <w:spacing w:after="0"/>
              <w:jc w:val="center"/>
              <w:textAlignment w:val="baseline"/>
              <w:rPr>
                <w:bCs/>
              </w:rPr>
            </w:pPr>
            <w:r>
              <w:rPr>
                <w:bCs/>
              </w:rPr>
              <w:t>H</w:t>
            </w:r>
            <w:r w:rsidRPr="00CC7AD0">
              <w:rPr>
                <w:bCs/>
              </w:rPr>
              <w:t>umans indoors and outdoors</w:t>
            </w:r>
          </w:p>
        </w:tc>
        <w:tc>
          <w:tcPr>
            <w:tcW w:w="4816" w:type="dxa"/>
          </w:tcPr>
          <w:p w14:paraId="0E3E84E2" w14:textId="77777777" w:rsidR="00C63F36" w:rsidRDefault="00C63F36" w:rsidP="00537B40">
            <w:pPr>
              <w:spacing w:after="0"/>
              <w:rPr>
                <w:bCs/>
              </w:rPr>
            </w:pPr>
            <w:proofErr w:type="spellStart"/>
            <w:r w:rsidRPr="00CC7AD0">
              <w:rPr>
                <w:bCs/>
              </w:rPr>
              <w:t>UMi</w:t>
            </w:r>
            <w:proofErr w:type="spellEnd"/>
            <w:r w:rsidRPr="00CC7AD0">
              <w:rPr>
                <w:bCs/>
              </w:rPr>
              <w:t>-street canyon</w:t>
            </w:r>
            <w:r>
              <w:rPr>
                <w:bCs/>
              </w:rPr>
              <w:t xml:space="preserve">, </w:t>
            </w:r>
            <w:proofErr w:type="spellStart"/>
            <w:r w:rsidRPr="00CC7AD0">
              <w:rPr>
                <w:bCs/>
              </w:rPr>
              <w:t>UMa</w:t>
            </w:r>
            <w:proofErr w:type="spellEnd"/>
            <w:r>
              <w:rPr>
                <w:bCs/>
              </w:rPr>
              <w:t xml:space="preserve">, </w:t>
            </w:r>
            <w:r w:rsidRPr="00CC7AD0">
              <w:rPr>
                <w:bCs/>
              </w:rPr>
              <w:t>Indoor office</w:t>
            </w:r>
            <w:r>
              <w:rPr>
                <w:bCs/>
              </w:rPr>
              <w:t xml:space="preserve">, </w:t>
            </w:r>
            <w:proofErr w:type="spellStart"/>
            <w:r w:rsidRPr="00CC7AD0">
              <w:rPr>
                <w:bCs/>
              </w:rPr>
              <w:t>RMa</w:t>
            </w:r>
            <w:proofErr w:type="spellEnd"/>
            <w:r>
              <w:rPr>
                <w:bCs/>
              </w:rPr>
              <w:t xml:space="preserve">, </w:t>
            </w:r>
            <w:proofErr w:type="spellStart"/>
            <w:r w:rsidRPr="00CC7AD0">
              <w:rPr>
                <w:bCs/>
              </w:rPr>
              <w:t>InF</w:t>
            </w:r>
            <w:proofErr w:type="spellEnd"/>
            <w:r>
              <w:rPr>
                <w:bCs/>
              </w:rPr>
              <w:t xml:space="preserve"> in TR 38.901</w:t>
            </w:r>
          </w:p>
        </w:tc>
      </w:tr>
      <w:tr w:rsidR="00C63F36" w14:paraId="00B90FD4" w14:textId="77777777" w:rsidTr="00537B40">
        <w:tc>
          <w:tcPr>
            <w:tcW w:w="4815" w:type="dxa"/>
          </w:tcPr>
          <w:p w14:paraId="387640EB" w14:textId="77777777" w:rsidR="00C63F36" w:rsidRDefault="00C63F36" w:rsidP="00537B40">
            <w:pPr>
              <w:overflowPunct w:val="0"/>
              <w:autoSpaceDE w:val="0"/>
              <w:autoSpaceDN w:val="0"/>
              <w:adjustRightInd w:val="0"/>
              <w:spacing w:after="0"/>
              <w:jc w:val="center"/>
              <w:textAlignment w:val="baseline"/>
              <w:rPr>
                <w:bCs/>
              </w:rPr>
            </w:pPr>
            <w:r>
              <w:rPr>
                <w:bCs/>
              </w:rPr>
              <w:t>Automotive vehicles outdoors</w:t>
            </w:r>
          </w:p>
        </w:tc>
        <w:tc>
          <w:tcPr>
            <w:tcW w:w="4816" w:type="dxa"/>
          </w:tcPr>
          <w:p w14:paraId="2BA554F5" w14:textId="77777777" w:rsidR="00C63F36" w:rsidRDefault="00C63F36" w:rsidP="00537B40">
            <w:pPr>
              <w:overflowPunct w:val="0"/>
              <w:autoSpaceDE w:val="0"/>
              <w:autoSpaceDN w:val="0"/>
              <w:adjustRightInd w:val="0"/>
              <w:spacing w:after="0"/>
              <w:textAlignment w:val="baseline"/>
              <w:rPr>
                <w:bCs/>
              </w:rPr>
            </w:pPr>
            <w:r>
              <w:rPr>
                <w:bCs/>
              </w:rPr>
              <w:t>Not in TR 38.901. Adapt U</w:t>
            </w:r>
            <w:proofErr w:type="spellStart"/>
            <w:r>
              <w:rPr>
                <w:lang w:val="en-US" w:eastAsia="ko-KR"/>
              </w:rPr>
              <w:t>rban</w:t>
            </w:r>
            <w:proofErr w:type="spellEnd"/>
            <w:r>
              <w:rPr>
                <w:lang w:val="en-US" w:eastAsia="ko-KR"/>
              </w:rPr>
              <w:t xml:space="preserve"> Grid and Highway from TR 37.885</w:t>
            </w:r>
          </w:p>
        </w:tc>
      </w:tr>
      <w:tr w:rsidR="00C63F36" w14:paraId="632271B2" w14:textId="77777777" w:rsidTr="00537B40">
        <w:tc>
          <w:tcPr>
            <w:tcW w:w="4815" w:type="dxa"/>
          </w:tcPr>
          <w:p w14:paraId="56A0DCCE" w14:textId="77777777" w:rsidR="00C63F36" w:rsidRDefault="00C63F36" w:rsidP="00537B40">
            <w:pPr>
              <w:overflowPunct w:val="0"/>
              <w:autoSpaceDE w:val="0"/>
              <w:autoSpaceDN w:val="0"/>
              <w:adjustRightInd w:val="0"/>
              <w:spacing w:after="0"/>
              <w:jc w:val="center"/>
              <w:textAlignment w:val="baseline"/>
              <w:rPr>
                <w:bCs/>
              </w:rPr>
            </w:pPr>
            <w:r w:rsidRPr="008D3AB0">
              <w:rPr>
                <w:bCs/>
              </w:rPr>
              <w:t>Automated guided vehicles</w:t>
            </w:r>
          </w:p>
        </w:tc>
        <w:tc>
          <w:tcPr>
            <w:tcW w:w="4816" w:type="dxa"/>
          </w:tcPr>
          <w:p w14:paraId="7443ABCB" w14:textId="77777777" w:rsidR="00C63F36" w:rsidRDefault="00C63F36" w:rsidP="00537B40">
            <w:pPr>
              <w:overflowPunct w:val="0"/>
              <w:autoSpaceDE w:val="0"/>
              <w:autoSpaceDN w:val="0"/>
              <w:adjustRightInd w:val="0"/>
              <w:spacing w:after="0"/>
              <w:textAlignment w:val="baseline"/>
              <w:rPr>
                <w:bCs/>
              </w:rPr>
            </w:pPr>
            <w:proofErr w:type="spellStart"/>
            <w:r w:rsidRPr="00CC7AD0">
              <w:rPr>
                <w:bCs/>
              </w:rPr>
              <w:t>InF</w:t>
            </w:r>
            <w:proofErr w:type="spellEnd"/>
            <w:r>
              <w:rPr>
                <w:bCs/>
              </w:rPr>
              <w:t xml:space="preserve"> in TR 38.901</w:t>
            </w:r>
          </w:p>
        </w:tc>
      </w:tr>
      <w:tr w:rsidR="00C63F36" w14:paraId="31C809CC" w14:textId="77777777" w:rsidTr="00537B40">
        <w:tc>
          <w:tcPr>
            <w:tcW w:w="4815" w:type="dxa"/>
          </w:tcPr>
          <w:p w14:paraId="3B70A9AF" w14:textId="77777777" w:rsidR="00C63F36" w:rsidRDefault="00C63F36" w:rsidP="00537B40">
            <w:pPr>
              <w:overflowPunct w:val="0"/>
              <w:autoSpaceDE w:val="0"/>
              <w:autoSpaceDN w:val="0"/>
              <w:adjustRightInd w:val="0"/>
              <w:spacing w:after="0"/>
              <w:jc w:val="center"/>
              <w:textAlignment w:val="baseline"/>
              <w:rPr>
                <w:bCs/>
              </w:rPr>
            </w:pPr>
            <w:r w:rsidRPr="008D3AB0">
              <w:rPr>
                <w:bCs/>
              </w:rPr>
              <w:t>Objects creating hazards on roads/railways</w:t>
            </w:r>
          </w:p>
        </w:tc>
        <w:tc>
          <w:tcPr>
            <w:tcW w:w="4816" w:type="dxa"/>
          </w:tcPr>
          <w:p w14:paraId="6C2A6741" w14:textId="77777777" w:rsidR="00C63F36" w:rsidRDefault="00C63F36" w:rsidP="00537B40">
            <w:pPr>
              <w:overflowPunct w:val="0"/>
              <w:autoSpaceDE w:val="0"/>
              <w:autoSpaceDN w:val="0"/>
              <w:adjustRightInd w:val="0"/>
              <w:spacing w:after="0"/>
              <w:textAlignment w:val="baseline"/>
              <w:rPr>
                <w:bCs/>
              </w:rPr>
            </w:pPr>
            <w:proofErr w:type="spellStart"/>
            <w:r w:rsidRPr="00CC7AD0">
              <w:rPr>
                <w:bCs/>
              </w:rPr>
              <w:t>RMa</w:t>
            </w:r>
            <w:proofErr w:type="spellEnd"/>
            <w:r w:rsidRPr="00CC7AD0">
              <w:rPr>
                <w:bCs/>
              </w:rPr>
              <w:t xml:space="preserve"> </w:t>
            </w:r>
            <w:r>
              <w:rPr>
                <w:bCs/>
              </w:rPr>
              <w:t xml:space="preserve">from TR 38.901, </w:t>
            </w:r>
            <w:r>
              <w:rPr>
                <w:lang w:val="en-US" w:eastAsia="ko-KR"/>
              </w:rPr>
              <w:t>Highway from TR 37.885</w:t>
            </w:r>
          </w:p>
        </w:tc>
      </w:tr>
    </w:tbl>
    <w:p w14:paraId="1584B5D9" w14:textId="77777777" w:rsidR="00C63F36" w:rsidRDefault="00C63F36" w:rsidP="00CC6606">
      <w:pPr>
        <w:pStyle w:val="Proposal"/>
        <w:numPr>
          <w:ilvl w:val="0"/>
          <w:numId w:val="0"/>
        </w:numPr>
      </w:pPr>
    </w:p>
    <w:p w14:paraId="381905A1" w14:textId="12DFA1AB" w:rsidR="00C63F36" w:rsidRPr="000C1904" w:rsidRDefault="00C63F36" w:rsidP="000C1904">
      <w:pPr>
        <w:pStyle w:val="Proposal"/>
      </w:pPr>
      <w:r>
        <w:t>Consider the following prioritization in sensing modes for each of the target objects of interest:</w:t>
      </w:r>
    </w:p>
    <w:tbl>
      <w:tblPr>
        <w:tblStyle w:val="TableGrid"/>
        <w:tblW w:w="0" w:type="auto"/>
        <w:tblLook w:val="04A0" w:firstRow="1" w:lastRow="0" w:firstColumn="1" w:lastColumn="0" w:noHBand="0" w:noVBand="1"/>
      </w:tblPr>
      <w:tblGrid>
        <w:gridCol w:w="2978"/>
        <w:gridCol w:w="3498"/>
        <w:gridCol w:w="3155"/>
      </w:tblGrid>
      <w:tr w:rsidR="00C63F36" w14:paraId="2D2F1F8B" w14:textId="77777777" w:rsidTr="00537B40">
        <w:tc>
          <w:tcPr>
            <w:tcW w:w="2978" w:type="dxa"/>
          </w:tcPr>
          <w:p w14:paraId="32F9BDC4" w14:textId="77777777" w:rsidR="00C63F36" w:rsidRPr="00C10B53" w:rsidRDefault="00C63F36" w:rsidP="00537B40">
            <w:pPr>
              <w:overflowPunct w:val="0"/>
              <w:autoSpaceDE w:val="0"/>
              <w:autoSpaceDN w:val="0"/>
              <w:adjustRightInd w:val="0"/>
              <w:spacing w:after="0"/>
              <w:jc w:val="center"/>
              <w:textAlignment w:val="baseline"/>
              <w:rPr>
                <w:b/>
                <w:sz w:val="24"/>
                <w:szCs w:val="24"/>
              </w:rPr>
            </w:pPr>
            <w:r w:rsidRPr="00C10B53">
              <w:rPr>
                <w:b/>
                <w:sz w:val="24"/>
                <w:szCs w:val="24"/>
              </w:rPr>
              <w:t>Target Objects of Interest</w:t>
            </w:r>
          </w:p>
        </w:tc>
        <w:tc>
          <w:tcPr>
            <w:tcW w:w="3498" w:type="dxa"/>
          </w:tcPr>
          <w:p w14:paraId="31F1DE99" w14:textId="77777777" w:rsidR="00C63F36" w:rsidRPr="00C10B53" w:rsidRDefault="00C63F36" w:rsidP="00537B40">
            <w:pPr>
              <w:overflowPunct w:val="0"/>
              <w:autoSpaceDE w:val="0"/>
              <w:autoSpaceDN w:val="0"/>
              <w:adjustRightInd w:val="0"/>
              <w:spacing w:after="0"/>
              <w:jc w:val="center"/>
              <w:textAlignment w:val="baseline"/>
              <w:rPr>
                <w:b/>
                <w:sz w:val="24"/>
                <w:szCs w:val="24"/>
              </w:rPr>
            </w:pPr>
            <w:r>
              <w:rPr>
                <w:b/>
                <w:sz w:val="24"/>
                <w:szCs w:val="24"/>
              </w:rPr>
              <w:t>Suitable Sensing Mode</w:t>
            </w:r>
          </w:p>
        </w:tc>
        <w:tc>
          <w:tcPr>
            <w:tcW w:w="3155" w:type="dxa"/>
          </w:tcPr>
          <w:p w14:paraId="26F5579E" w14:textId="77777777" w:rsidR="00C63F36" w:rsidRDefault="00C63F36" w:rsidP="00537B40">
            <w:pPr>
              <w:overflowPunct w:val="0"/>
              <w:autoSpaceDE w:val="0"/>
              <w:autoSpaceDN w:val="0"/>
              <w:adjustRightInd w:val="0"/>
              <w:spacing w:after="0"/>
              <w:jc w:val="center"/>
              <w:textAlignment w:val="baseline"/>
              <w:rPr>
                <w:b/>
                <w:sz w:val="24"/>
                <w:szCs w:val="24"/>
              </w:rPr>
            </w:pPr>
            <w:r>
              <w:rPr>
                <w:b/>
                <w:sz w:val="24"/>
                <w:szCs w:val="24"/>
              </w:rPr>
              <w:t>Remarks</w:t>
            </w:r>
          </w:p>
        </w:tc>
      </w:tr>
      <w:tr w:rsidR="00C63F36" w14:paraId="63380AD8" w14:textId="77777777" w:rsidTr="00537B40">
        <w:tc>
          <w:tcPr>
            <w:tcW w:w="2978" w:type="dxa"/>
          </w:tcPr>
          <w:p w14:paraId="03D9D47E" w14:textId="77777777" w:rsidR="00C63F36" w:rsidRDefault="00C63F36" w:rsidP="00537B40">
            <w:pPr>
              <w:overflowPunct w:val="0"/>
              <w:autoSpaceDE w:val="0"/>
              <w:autoSpaceDN w:val="0"/>
              <w:adjustRightInd w:val="0"/>
              <w:spacing w:after="0"/>
              <w:jc w:val="center"/>
              <w:textAlignment w:val="baseline"/>
              <w:rPr>
                <w:bCs/>
              </w:rPr>
            </w:pPr>
            <w:r>
              <w:rPr>
                <w:bCs/>
              </w:rPr>
              <w:t>UAVs</w:t>
            </w:r>
          </w:p>
        </w:tc>
        <w:tc>
          <w:tcPr>
            <w:tcW w:w="3498" w:type="dxa"/>
          </w:tcPr>
          <w:p w14:paraId="56B993B4" w14:textId="77777777" w:rsidR="00C63F36" w:rsidRPr="00065A9A" w:rsidRDefault="00C63F36" w:rsidP="00537B40">
            <w:pPr>
              <w:pStyle w:val="ListParagraph"/>
              <w:numPr>
                <w:ilvl w:val="0"/>
                <w:numId w:val="13"/>
              </w:numPr>
              <w:overflowPunct w:val="0"/>
              <w:autoSpaceDE w:val="0"/>
              <w:autoSpaceDN w:val="0"/>
              <w:adjustRightInd w:val="0"/>
              <w:spacing w:after="0"/>
              <w:textAlignment w:val="baseline"/>
              <w:rPr>
                <w:bCs/>
              </w:rPr>
            </w:pPr>
            <w:r w:rsidRPr="00304256">
              <w:t>gNB1 to gNB2 bistatic</w:t>
            </w:r>
          </w:p>
          <w:p w14:paraId="2864477E" w14:textId="77777777" w:rsidR="00C63F36" w:rsidRPr="00065A9A" w:rsidRDefault="00C63F36" w:rsidP="00537B40">
            <w:pPr>
              <w:pStyle w:val="ListParagraph"/>
              <w:numPr>
                <w:ilvl w:val="0"/>
                <w:numId w:val="13"/>
              </w:numPr>
            </w:pPr>
            <w:r w:rsidRPr="00304256">
              <w:t>gNB monostatic</w:t>
            </w:r>
          </w:p>
        </w:tc>
        <w:tc>
          <w:tcPr>
            <w:tcW w:w="3155" w:type="dxa"/>
          </w:tcPr>
          <w:p w14:paraId="2A178437" w14:textId="77777777" w:rsidR="00C63F36" w:rsidRPr="00304256" w:rsidRDefault="00C63F36" w:rsidP="00537B40">
            <w:r>
              <w:t>No UE is around UAV</w:t>
            </w:r>
          </w:p>
        </w:tc>
      </w:tr>
      <w:tr w:rsidR="00C63F36" w14:paraId="75F8C598" w14:textId="77777777" w:rsidTr="00537B40">
        <w:trPr>
          <w:trHeight w:val="473"/>
        </w:trPr>
        <w:tc>
          <w:tcPr>
            <w:tcW w:w="2978" w:type="dxa"/>
          </w:tcPr>
          <w:p w14:paraId="7804EAA4" w14:textId="77777777" w:rsidR="00C63F36" w:rsidRDefault="00C63F36" w:rsidP="00537B40">
            <w:pPr>
              <w:overflowPunct w:val="0"/>
              <w:autoSpaceDE w:val="0"/>
              <w:autoSpaceDN w:val="0"/>
              <w:adjustRightInd w:val="0"/>
              <w:spacing w:after="0"/>
              <w:jc w:val="center"/>
              <w:textAlignment w:val="baseline"/>
              <w:rPr>
                <w:bCs/>
              </w:rPr>
            </w:pPr>
            <w:r>
              <w:rPr>
                <w:bCs/>
              </w:rPr>
              <w:t>H</w:t>
            </w:r>
            <w:r w:rsidRPr="00CC7AD0">
              <w:rPr>
                <w:bCs/>
              </w:rPr>
              <w:t>umans indoors and outdoors</w:t>
            </w:r>
          </w:p>
        </w:tc>
        <w:tc>
          <w:tcPr>
            <w:tcW w:w="3498" w:type="dxa"/>
          </w:tcPr>
          <w:p w14:paraId="6FAA7E2D" w14:textId="77777777" w:rsidR="00C63F36" w:rsidRPr="00E962CE" w:rsidRDefault="00C63F36" w:rsidP="00537B40">
            <w:pPr>
              <w:pStyle w:val="ListParagraph"/>
              <w:numPr>
                <w:ilvl w:val="0"/>
                <w:numId w:val="14"/>
              </w:numPr>
            </w:pPr>
            <w:r w:rsidRPr="00E962CE">
              <w:t>gNB1 to gNB2 bistatic</w:t>
            </w:r>
          </w:p>
          <w:p w14:paraId="7AB77410" w14:textId="77777777" w:rsidR="00C63F36" w:rsidRDefault="00C63F36" w:rsidP="00537B40">
            <w:pPr>
              <w:pStyle w:val="ListParagraph"/>
              <w:numPr>
                <w:ilvl w:val="0"/>
                <w:numId w:val="14"/>
              </w:numPr>
            </w:pPr>
            <w:r w:rsidRPr="00E962CE">
              <w:t>UE to gNB bistatic</w:t>
            </w:r>
          </w:p>
          <w:p w14:paraId="6AEC836B" w14:textId="77777777" w:rsidR="00C63F36" w:rsidRPr="00E962CE" w:rsidRDefault="00C63F36" w:rsidP="00537B40">
            <w:pPr>
              <w:pStyle w:val="ListParagraph"/>
              <w:numPr>
                <w:ilvl w:val="0"/>
                <w:numId w:val="14"/>
              </w:numPr>
            </w:pPr>
            <w:r w:rsidRPr="00E962CE">
              <w:t>gNB monostatic</w:t>
            </w:r>
          </w:p>
          <w:p w14:paraId="0E7A9895" w14:textId="77777777" w:rsidR="00C63F36" w:rsidRPr="002A7E6C" w:rsidRDefault="00C63F36" w:rsidP="00537B40">
            <w:pPr>
              <w:pStyle w:val="ListParagraph"/>
              <w:numPr>
                <w:ilvl w:val="0"/>
                <w:numId w:val="14"/>
              </w:numPr>
              <w:rPr>
                <w:strike/>
              </w:rPr>
            </w:pPr>
            <w:r w:rsidRPr="00E962CE">
              <w:t>gNB to UE bistatic</w:t>
            </w:r>
          </w:p>
        </w:tc>
        <w:tc>
          <w:tcPr>
            <w:tcW w:w="3155" w:type="dxa"/>
          </w:tcPr>
          <w:p w14:paraId="103C5796" w14:textId="77777777" w:rsidR="00C63F36" w:rsidRPr="00F53CAE" w:rsidRDefault="00C63F36" w:rsidP="00537B40">
            <w:pPr>
              <w:rPr>
                <w:b/>
                <w:bCs/>
              </w:rPr>
            </w:pPr>
            <w:proofErr w:type="spellStart"/>
            <w:r w:rsidRPr="00E962CE">
              <w:t>gNB</w:t>
            </w:r>
            <w:proofErr w:type="spellEnd"/>
            <w:r w:rsidRPr="00E962CE">
              <w:t xml:space="preserve"> monostatic</w:t>
            </w:r>
            <w:r>
              <w:t xml:space="preserve"> and </w:t>
            </w:r>
            <w:proofErr w:type="spellStart"/>
            <w:r w:rsidRPr="00E962CE">
              <w:t>gNB</w:t>
            </w:r>
            <w:proofErr w:type="spellEnd"/>
            <w:r w:rsidRPr="00E962CE">
              <w:t xml:space="preserve"> to UE bistatic</w:t>
            </w:r>
            <w:r>
              <w:t xml:space="preserve"> can be lower priority because of higher requirements</w:t>
            </w:r>
          </w:p>
        </w:tc>
      </w:tr>
      <w:tr w:rsidR="00C63F36" w14:paraId="413B38E2" w14:textId="77777777" w:rsidTr="00537B40">
        <w:tc>
          <w:tcPr>
            <w:tcW w:w="2978" w:type="dxa"/>
          </w:tcPr>
          <w:p w14:paraId="63C14995" w14:textId="77777777" w:rsidR="00C63F36" w:rsidRDefault="00C63F36" w:rsidP="00537B40">
            <w:pPr>
              <w:overflowPunct w:val="0"/>
              <w:autoSpaceDE w:val="0"/>
              <w:autoSpaceDN w:val="0"/>
              <w:adjustRightInd w:val="0"/>
              <w:spacing w:after="0"/>
              <w:jc w:val="center"/>
              <w:textAlignment w:val="baseline"/>
              <w:rPr>
                <w:bCs/>
              </w:rPr>
            </w:pPr>
            <w:r>
              <w:rPr>
                <w:bCs/>
              </w:rPr>
              <w:lastRenderedPageBreak/>
              <w:t>Automotive vehicles outdoors</w:t>
            </w:r>
          </w:p>
        </w:tc>
        <w:tc>
          <w:tcPr>
            <w:tcW w:w="3498" w:type="dxa"/>
          </w:tcPr>
          <w:p w14:paraId="0930D297" w14:textId="77777777" w:rsidR="00C63F36" w:rsidRDefault="00C63F36" w:rsidP="00537B40">
            <w:pPr>
              <w:pStyle w:val="ListParagraph"/>
              <w:numPr>
                <w:ilvl w:val="0"/>
                <w:numId w:val="14"/>
              </w:numPr>
            </w:pPr>
            <w:r w:rsidRPr="00304256">
              <w:t>gNB1 to gNB2 bistatic</w:t>
            </w:r>
          </w:p>
          <w:p w14:paraId="310BAF31" w14:textId="77777777" w:rsidR="00C63F36" w:rsidRDefault="00C63F36" w:rsidP="00537B40">
            <w:pPr>
              <w:pStyle w:val="ListParagraph"/>
              <w:numPr>
                <w:ilvl w:val="0"/>
                <w:numId w:val="14"/>
              </w:numPr>
            </w:pPr>
            <w:r w:rsidRPr="00E962CE">
              <w:t>UE to gNB bistatic</w:t>
            </w:r>
          </w:p>
          <w:p w14:paraId="284CB774" w14:textId="77777777" w:rsidR="00C63F36" w:rsidRPr="008E6408" w:rsidRDefault="00C63F36" w:rsidP="00537B40">
            <w:pPr>
              <w:pStyle w:val="ListParagraph"/>
              <w:numPr>
                <w:ilvl w:val="0"/>
                <w:numId w:val="14"/>
              </w:numPr>
            </w:pPr>
            <w:r>
              <w:t>g</w:t>
            </w:r>
            <w:r w:rsidRPr="00304256">
              <w:t>NB monostatic</w:t>
            </w:r>
          </w:p>
        </w:tc>
        <w:tc>
          <w:tcPr>
            <w:tcW w:w="3155" w:type="dxa"/>
          </w:tcPr>
          <w:p w14:paraId="2226B003" w14:textId="77777777" w:rsidR="00C63F36" w:rsidRPr="00304256" w:rsidRDefault="00C63F36" w:rsidP="00537B40">
            <w:r>
              <w:t xml:space="preserve">Only in urban scenarios, UEs could possibly be near the vehicle. </w:t>
            </w:r>
          </w:p>
        </w:tc>
      </w:tr>
      <w:tr w:rsidR="00C63F36" w14:paraId="54240864" w14:textId="77777777" w:rsidTr="00537B40">
        <w:tc>
          <w:tcPr>
            <w:tcW w:w="2978" w:type="dxa"/>
          </w:tcPr>
          <w:p w14:paraId="18020F1E" w14:textId="77777777" w:rsidR="00C63F36" w:rsidRDefault="00C63F36" w:rsidP="00537B40">
            <w:pPr>
              <w:overflowPunct w:val="0"/>
              <w:autoSpaceDE w:val="0"/>
              <w:autoSpaceDN w:val="0"/>
              <w:adjustRightInd w:val="0"/>
              <w:spacing w:after="0"/>
              <w:jc w:val="center"/>
              <w:textAlignment w:val="baseline"/>
              <w:rPr>
                <w:bCs/>
              </w:rPr>
            </w:pPr>
            <w:r w:rsidRPr="008D3AB0">
              <w:rPr>
                <w:bCs/>
              </w:rPr>
              <w:t>Automated guided vehicles</w:t>
            </w:r>
            <w:r>
              <w:rPr>
                <w:bCs/>
              </w:rPr>
              <w:t xml:space="preserve"> in factory</w:t>
            </w:r>
          </w:p>
        </w:tc>
        <w:tc>
          <w:tcPr>
            <w:tcW w:w="3498" w:type="dxa"/>
          </w:tcPr>
          <w:p w14:paraId="220AC3A6" w14:textId="77777777" w:rsidR="00C63F36" w:rsidRPr="00304256" w:rsidRDefault="00C63F36" w:rsidP="00537B40">
            <w:pPr>
              <w:pStyle w:val="ListParagraph"/>
              <w:numPr>
                <w:ilvl w:val="0"/>
                <w:numId w:val="15"/>
              </w:numPr>
            </w:pPr>
            <w:r w:rsidRPr="00304256">
              <w:t>gNB monostatic</w:t>
            </w:r>
          </w:p>
          <w:p w14:paraId="1200714D" w14:textId="77777777" w:rsidR="00C63F36" w:rsidRPr="008D0732" w:rsidRDefault="00C63F36" w:rsidP="00537B40">
            <w:pPr>
              <w:pStyle w:val="ListParagraph"/>
              <w:numPr>
                <w:ilvl w:val="0"/>
                <w:numId w:val="15"/>
              </w:numPr>
            </w:pPr>
            <w:r w:rsidRPr="00304256">
              <w:t>gNB1 to gNB2 bistatic</w:t>
            </w:r>
          </w:p>
        </w:tc>
        <w:tc>
          <w:tcPr>
            <w:tcW w:w="3155" w:type="dxa"/>
          </w:tcPr>
          <w:p w14:paraId="36076114" w14:textId="77777777" w:rsidR="00C63F36" w:rsidRPr="00304256" w:rsidRDefault="00C63F36" w:rsidP="00537B40">
            <w:r>
              <w:t>Controlled environment so UE involvement can be avoided</w:t>
            </w:r>
          </w:p>
        </w:tc>
      </w:tr>
      <w:tr w:rsidR="00C63F36" w14:paraId="3980C4B1" w14:textId="77777777" w:rsidTr="00537B40">
        <w:tc>
          <w:tcPr>
            <w:tcW w:w="2978" w:type="dxa"/>
          </w:tcPr>
          <w:p w14:paraId="0562D327" w14:textId="77777777" w:rsidR="00C63F36" w:rsidRDefault="00C63F36" w:rsidP="00537B40">
            <w:pPr>
              <w:overflowPunct w:val="0"/>
              <w:autoSpaceDE w:val="0"/>
              <w:autoSpaceDN w:val="0"/>
              <w:adjustRightInd w:val="0"/>
              <w:spacing w:after="0"/>
              <w:jc w:val="center"/>
              <w:textAlignment w:val="baseline"/>
              <w:rPr>
                <w:bCs/>
              </w:rPr>
            </w:pPr>
            <w:r w:rsidRPr="008D3AB0">
              <w:rPr>
                <w:bCs/>
              </w:rPr>
              <w:t>Objects creating hazards on roads/railways</w:t>
            </w:r>
          </w:p>
        </w:tc>
        <w:tc>
          <w:tcPr>
            <w:tcW w:w="3498" w:type="dxa"/>
          </w:tcPr>
          <w:p w14:paraId="3B4B2515" w14:textId="77777777" w:rsidR="00C63F36" w:rsidRPr="00304256" w:rsidRDefault="00C63F36" w:rsidP="00537B40">
            <w:pPr>
              <w:pStyle w:val="ListParagraph"/>
              <w:numPr>
                <w:ilvl w:val="0"/>
                <w:numId w:val="15"/>
              </w:numPr>
            </w:pPr>
            <w:r w:rsidRPr="00304256">
              <w:t>gNB monostatic</w:t>
            </w:r>
          </w:p>
          <w:p w14:paraId="4CDA6D05" w14:textId="77777777" w:rsidR="00C63F36" w:rsidRPr="00304256" w:rsidRDefault="00C63F36" w:rsidP="00537B40">
            <w:pPr>
              <w:pStyle w:val="ListParagraph"/>
              <w:numPr>
                <w:ilvl w:val="0"/>
                <w:numId w:val="15"/>
              </w:numPr>
            </w:pPr>
            <w:r w:rsidRPr="00304256">
              <w:t>gNB1 to gNB2 bistatic</w:t>
            </w:r>
          </w:p>
          <w:p w14:paraId="72954336" w14:textId="77777777" w:rsidR="00C63F36" w:rsidRDefault="00C63F36" w:rsidP="00537B40">
            <w:pPr>
              <w:overflowPunct w:val="0"/>
              <w:autoSpaceDE w:val="0"/>
              <w:autoSpaceDN w:val="0"/>
              <w:adjustRightInd w:val="0"/>
              <w:spacing w:after="0"/>
              <w:textAlignment w:val="baseline"/>
              <w:rPr>
                <w:bCs/>
              </w:rPr>
            </w:pPr>
          </w:p>
        </w:tc>
        <w:tc>
          <w:tcPr>
            <w:tcW w:w="3155" w:type="dxa"/>
          </w:tcPr>
          <w:p w14:paraId="63406C1F" w14:textId="77777777" w:rsidR="00C63F36" w:rsidRPr="00304256" w:rsidRDefault="00C63F36" w:rsidP="00537B40">
            <w:r>
              <w:t>D</w:t>
            </w:r>
            <w:r w:rsidRPr="00304256">
              <w:t xml:space="preserve">angerous for UEs to be in the proximity of </w:t>
            </w:r>
            <w:r>
              <w:t xml:space="preserve">those targets in </w:t>
            </w:r>
            <w:proofErr w:type="gramStart"/>
            <w:r>
              <w:t>high speed</w:t>
            </w:r>
            <w:proofErr w:type="gramEnd"/>
            <w:r>
              <w:t xml:space="preserve"> scenarios. </w:t>
            </w:r>
          </w:p>
        </w:tc>
      </w:tr>
    </w:tbl>
    <w:p w14:paraId="1C069591" w14:textId="77777777" w:rsidR="00C63F36" w:rsidRPr="00836CE2" w:rsidRDefault="00C63F36" w:rsidP="00C63F36">
      <w:pPr>
        <w:pStyle w:val="Proposal"/>
        <w:numPr>
          <w:ilvl w:val="0"/>
          <w:numId w:val="0"/>
        </w:numPr>
        <w:rPr>
          <w:lang w:eastAsia="zh-TW"/>
        </w:rPr>
      </w:pPr>
    </w:p>
    <w:p w14:paraId="0DC5B12A" w14:textId="28EEDC8A" w:rsidR="005D0FA5" w:rsidRPr="00836CE2" w:rsidRDefault="005D0FA5" w:rsidP="00921773">
      <w:pPr>
        <w:pStyle w:val="Proposal"/>
        <w:numPr>
          <w:ilvl w:val="0"/>
          <w:numId w:val="0"/>
        </w:numPr>
        <w:ind w:left="1304"/>
        <w:rPr>
          <w:lang w:eastAsia="zh-TW"/>
        </w:rPr>
      </w:pPr>
    </w:p>
    <w:p w14:paraId="436B54DA" w14:textId="77777777" w:rsidR="002E2FAF" w:rsidRDefault="002E2FAF">
      <w:pPr>
        <w:pStyle w:val="Heading1"/>
        <w:rPr>
          <w:rFonts w:cs="Arial"/>
        </w:rPr>
      </w:pPr>
      <w:r>
        <w:rPr>
          <w:rFonts w:cs="Arial" w:hint="eastAsia"/>
        </w:rPr>
        <w:t>References</w:t>
      </w:r>
    </w:p>
    <w:p w14:paraId="41D72EF1" w14:textId="515334B9" w:rsidR="003975AD" w:rsidRDefault="002E2FAF" w:rsidP="00F61656">
      <w:pPr>
        <w:pStyle w:val="Reference"/>
        <w:numPr>
          <w:ilvl w:val="0"/>
          <w:numId w:val="0"/>
        </w:numPr>
        <w:ind w:left="567" w:hanging="567"/>
      </w:pPr>
      <w:r>
        <w:t>[</w:t>
      </w:r>
      <w:r w:rsidR="00751155">
        <w:fldChar w:fldCharType="begin"/>
      </w:r>
      <w:r w:rsidR="00751155">
        <w:instrText xml:space="preserve"> SEQ test \* Arabic \* MERGEFORMAT </w:instrText>
      </w:r>
      <w:r w:rsidR="00751155">
        <w:fldChar w:fldCharType="separate"/>
      </w:r>
      <w:r w:rsidR="00D90795">
        <w:rPr>
          <w:noProof/>
        </w:rPr>
        <w:t>1</w:t>
      </w:r>
      <w:r w:rsidR="00751155">
        <w:rPr>
          <w:noProof/>
        </w:rPr>
        <w:fldChar w:fldCharType="end"/>
      </w:r>
      <w:r>
        <w:t>]</w:t>
      </w:r>
      <w:r>
        <w:tab/>
      </w:r>
      <w:r>
        <w:tab/>
      </w:r>
      <w:bookmarkStart w:id="1" w:name="_Ref31185007"/>
      <w:bookmarkStart w:id="2" w:name="_Ref174151459"/>
      <w:bookmarkStart w:id="3" w:name="_Ref189809556"/>
      <w:r w:rsidR="001B68D3" w:rsidRPr="00B25BEA">
        <w:t>RP-</w:t>
      </w:r>
      <w:r w:rsidR="001B68D3">
        <w:t>2</w:t>
      </w:r>
      <w:r w:rsidR="00AF1853">
        <w:t>34069</w:t>
      </w:r>
      <w:r w:rsidR="001B68D3" w:rsidRPr="00B25BEA">
        <w:t xml:space="preserve">, </w:t>
      </w:r>
      <w:r w:rsidR="005840BD" w:rsidRPr="005840BD">
        <w:t xml:space="preserve">New SID: Study on channel modelling for Integrated Sensing </w:t>
      </w:r>
      <w:proofErr w:type="gramStart"/>
      <w:r w:rsidR="005840BD" w:rsidRPr="005840BD">
        <w:t>And</w:t>
      </w:r>
      <w:proofErr w:type="gramEnd"/>
      <w:r w:rsidR="005840BD" w:rsidRPr="005840BD">
        <w:t xml:space="preserve"> Communication (ISAC) for NR</w:t>
      </w:r>
      <w:r w:rsidR="001B68D3" w:rsidRPr="00B25BEA">
        <w:t>, RAN#</w:t>
      </w:r>
      <w:r w:rsidR="005840BD">
        <w:t>102</w:t>
      </w:r>
      <w:r w:rsidR="001B68D3" w:rsidRPr="00B25BEA">
        <w:t xml:space="preserve">, </w:t>
      </w:r>
      <w:r w:rsidR="001B68D3">
        <w:t>Dec 202</w:t>
      </w:r>
      <w:bookmarkEnd w:id="1"/>
      <w:r w:rsidR="005840BD">
        <w:t>3</w:t>
      </w:r>
      <w:r w:rsidR="001B68D3" w:rsidRPr="00B25BEA">
        <w:t xml:space="preserve"> </w:t>
      </w:r>
      <w:bookmarkEnd w:id="2"/>
      <w:bookmarkEnd w:id="3"/>
    </w:p>
    <w:p w14:paraId="174891E8" w14:textId="7C3378DD" w:rsidR="00715096" w:rsidRPr="009670E3" w:rsidRDefault="00715096" w:rsidP="00F61656">
      <w:pPr>
        <w:pStyle w:val="Reference"/>
        <w:numPr>
          <w:ilvl w:val="0"/>
          <w:numId w:val="0"/>
        </w:numPr>
        <w:ind w:left="567" w:hanging="567"/>
      </w:pPr>
      <w:r w:rsidRPr="00715096">
        <w:t>[2]</w:t>
      </w:r>
      <w:r w:rsidRPr="00715096">
        <w:tab/>
        <w:t>3GPP TR 38.901, Study on channel model for frequencies from 0.5 to 100 GHz, V17.1.0 (2024-01)</w:t>
      </w:r>
    </w:p>
    <w:sectPr w:rsidR="00715096"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38115" w14:textId="77777777" w:rsidR="00B1037A" w:rsidRDefault="00B1037A">
      <w:r>
        <w:separator/>
      </w:r>
    </w:p>
  </w:endnote>
  <w:endnote w:type="continuationSeparator" w:id="0">
    <w:p w14:paraId="63094FAD" w14:textId="77777777" w:rsidR="00B1037A" w:rsidRDefault="00B10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9A774" w14:textId="77777777" w:rsidR="00B1037A" w:rsidRDefault="00B1037A">
      <w:r>
        <w:separator/>
      </w:r>
    </w:p>
  </w:footnote>
  <w:footnote w:type="continuationSeparator" w:id="0">
    <w:p w14:paraId="32205B70" w14:textId="77777777" w:rsidR="00B1037A" w:rsidRDefault="00B103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7203"/>
    <w:multiLevelType w:val="hybridMultilevel"/>
    <w:tmpl w:val="E496EB06"/>
    <w:lvl w:ilvl="0" w:tplc="502056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B006B"/>
    <w:multiLevelType w:val="hybridMultilevel"/>
    <w:tmpl w:val="83C478D4"/>
    <w:lvl w:ilvl="0" w:tplc="502056B2">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800F5E"/>
    <w:multiLevelType w:val="hybridMultilevel"/>
    <w:tmpl w:val="978AFEA4"/>
    <w:lvl w:ilvl="0" w:tplc="502056B2">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07EC1"/>
    <w:multiLevelType w:val="hybridMultilevel"/>
    <w:tmpl w:val="662AF698"/>
    <w:lvl w:ilvl="0" w:tplc="502056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D2D6F5F6"/>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7E4469"/>
    <w:multiLevelType w:val="hybridMultilevel"/>
    <w:tmpl w:val="7BEEC298"/>
    <w:lvl w:ilvl="0" w:tplc="502056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14"/>
  </w:num>
  <w:num w:numId="2" w16cid:durableId="1460759151">
    <w:abstractNumId w:val="5"/>
  </w:num>
  <w:num w:numId="3" w16cid:durableId="377896395">
    <w:abstractNumId w:val="7"/>
  </w:num>
  <w:num w:numId="4" w16cid:durableId="1828667656">
    <w:abstractNumId w:val="8"/>
  </w:num>
  <w:num w:numId="5" w16cid:durableId="1230851042">
    <w:abstractNumId w:val="12"/>
  </w:num>
  <w:num w:numId="6" w16cid:durableId="1790659296">
    <w:abstractNumId w:val="11"/>
  </w:num>
  <w:num w:numId="7" w16cid:durableId="85154347">
    <w:abstractNumId w:val="13"/>
  </w:num>
  <w:num w:numId="8" w16cid:durableId="44986589">
    <w:abstractNumId w:val="10"/>
  </w:num>
  <w:num w:numId="9" w16cid:durableId="121580487">
    <w:abstractNumId w:val="3"/>
  </w:num>
  <w:num w:numId="10" w16cid:durableId="1230535956">
    <w:abstractNumId w:val="6"/>
  </w:num>
  <w:num w:numId="11" w16cid:durableId="1887138937">
    <w:abstractNumId w:val="2"/>
  </w:num>
  <w:num w:numId="12" w16cid:durableId="879709102">
    <w:abstractNumId w:val="1"/>
  </w:num>
  <w:num w:numId="13" w16cid:durableId="236938480">
    <w:abstractNumId w:val="0"/>
  </w:num>
  <w:num w:numId="14" w16cid:durableId="1014069825">
    <w:abstractNumId w:val="9"/>
  </w:num>
  <w:num w:numId="15" w16cid:durableId="1989045162">
    <w:abstractNumId w:val="4"/>
  </w:num>
  <w:num w:numId="16" w16cid:durableId="906649978">
    <w:abstractNumId w:val="5"/>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3F4B"/>
    <w:rsid w:val="000042C6"/>
    <w:rsid w:val="00004392"/>
    <w:rsid w:val="00005C7B"/>
    <w:rsid w:val="0001224C"/>
    <w:rsid w:val="00017411"/>
    <w:rsid w:val="00020534"/>
    <w:rsid w:val="00021EE8"/>
    <w:rsid w:val="000249B1"/>
    <w:rsid w:val="00031B8A"/>
    <w:rsid w:val="00036A11"/>
    <w:rsid w:val="000372B5"/>
    <w:rsid w:val="0004197E"/>
    <w:rsid w:val="00041A3B"/>
    <w:rsid w:val="0004462A"/>
    <w:rsid w:val="00044DBD"/>
    <w:rsid w:val="00046F71"/>
    <w:rsid w:val="00054A03"/>
    <w:rsid w:val="00057BE2"/>
    <w:rsid w:val="0006501C"/>
    <w:rsid w:val="00065A29"/>
    <w:rsid w:val="00065A9A"/>
    <w:rsid w:val="000668D2"/>
    <w:rsid w:val="00071498"/>
    <w:rsid w:val="0007372F"/>
    <w:rsid w:val="000740AC"/>
    <w:rsid w:val="00075451"/>
    <w:rsid w:val="00076FED"/>
    <w:rsid w:val="00081545"/>
    <w:rsid w:val="00082340"/>
    <w:rsid w:val="00083C04"/>
    <w:rsid w:val="000860D9"/>
    <w:rsid w:val="00087341"/>
    <w:rsid w:val="00091A8A"/>
    <w:rsid w:val="00092C30"/>
    <w:rsid w:val="00093E90"/>
    <w:rsid w:val="00094478"/>
    <w:rsid w:val="00096ACF"/>
    <w:rsid w:val="000A0146"/>
    <w:rsid w:val="000A20A0"/>
    <w:rsid w:val="000A24FB"/>
    <w:rsid w:val="000A2D18"/>
    <w:rsid w:val="000A3750"/>
    <w:rsid w:val="000A50C0"/>
    <w:rsid w:val="000A63AD"/>
    <w:rsid w:val="000A779A"/>
    <w:rsid w:val="000A7F50"/>
    <w:rsid w:val="000B02FC"/>
    <w:rsid w:val="000B0C6E"/>
    <w:rsid w:val="000B1457"/>
    <w:rsid w:val="000B34D8"/>
    <w:rsid w:val="000B3B95"/>
    <w:rsid w:val="000B5E0A"/>
    <w:rsid w:val="000C1904"/>
    <w:rsid w:val="000C30EB"/>
    <w:rsid w:val="000D65E3"/>
    <w:rsid w:val="000D6793"/>
    <w:rsid w:val="000E0297"/>
    <w:rsid w:val="000E26C7"/>
    <w:rsid w:val="000F17F9"/>
    <w:rsid w:val="000F3FFD"/>
    <w:rsid w:val="000F44AA"/>
    <w:rsid w:val="000F6410"/>
    <w:rsid w:val="000F6ADB"/>
    <w:rsid w:val="00101AA3"/>
    <w:rsid w:val="001109CD"/>
    <w:rsid w:val="00114ADF"/>
    <w:rsid w:val="00121F35"/>
    <w:rsid w:val="001236B5"/>
    <w:rsid w:val="001259BF"/>
    <w:rsid w:val="0012708D"/>
    <w:rsid w:val="001319CB"/>
    <w:rsid w:val="00131F3E"/>
    <w:rsid w:val="001415DD"/>
    <w:rsid w:val="001419B0"/>
    <w:rsid w:val="001469FF"/>
    <w:rsid w:val="00151F19"/>
    <w:rsid w:val="00162809"/>
    <w:rsid w:val="00167156"/>
    <w:rsid w:val="001671D6"/>
    <w:rsid w:val="0016765A"/>
    <w:rsid w:val="001866C7"/>
    <w:rsid w:val="00191256"/>
    <w:rsid w:val="00197C71"/>
    <w:rsid w:val="001A37EB"/>
    <w:rsid w:val="001A5065"/>
    <w:rsid w:val="001A5861"/>
    <w:rsid w:val="001A58AA"/>
    <w:rsid w:val="001A6589"/>
    <w:rsid w:val="001A7B0F"/>
    <w:rsid w:val="001A7BBD"/>
    <w:rsid w:val="001B19FA"/>
    <w:rsid w:val="001B3138"/>
    <w:rsid w:val="001B4444"/>
    <w:rsid w:val="001B5383"/>
    <w:rsid w:val="001B6003"/>
    <w:rsid w:val="001B68D3"/>
    <w:rsid w:val="001B6C87"/>
    <w:rsid w:val="001C7CAD"/>
    <w:rsid w:val="001D0377"/>
    <w:rsid w:val="001D0A01"/>
    <w:rsid w:val="001D0FC6"/>
    <w:rsid w:val="001D2E3E"/>
    <w:rsid w:val="001D4DD3"/>
    <w:rsid w:val="001D53BE"/>
    <w:rsid w:val="001D61EF"/>
    <w:rsid w:val="001E10A2"/>
    <w:rsid w:val="001E1101"/>
    <w:rsid w:val="001E44D6"/>
    <w:rsid w:val="001E4617"/>
    <w:rsid w:val="001F0D99"/>
    <w:rsid w:val="001F1831"/>
    <w:rsid w:val="001F2D2C"/>
    <w:rsid w:val="001F4236"/>
    <w:rsid w:val="00207184"/>
    <w:rsid w:val="00210C66"/>
    <w:rsid w:val="00212E26"/>
    <w:rsid w:val="00215407"/>
    <w:rsid w:val="0021695C"/>
    <w:rsid w:val="00216F7D"/>
    <w:rsid w:val="00223FA5"/>
    <w:rsid w:val="00227CCA"/>
    <w:rsid w:val="00230FDF"/>
    <w:rsid w:val="00231132"/>
    <w:rsid w:val="002325CB"/>
    <w:rsid w:val="00241E38"/>
    <w:rsid w:val="00243790"/>
    <w:rsid w:val="002466FB"/>
    <w:rsid w:val="00250735"/>
    <w:rsid w:val="00250916"/>
    <w:rsid w:val="00263129"/>
    <w:rsid w:val="00263A8C"/>
    <w:rsid w:val="0026607F"/>
    <w:rsid w:val="00271893"/>
    <w:rsid w:val="00272F37"/>
    <w:rsid w:val="0027386B"/>
    <w:rsid w:val="002739B8"/>
    <w:rsid w:val="00287A1D"/>
    <w:rsid w:val="00291C44"/>
    <w:rsid w:val="002957F1"/>
    <w:rsid w:val="0029593E"/>
    <w:rsid w:val="002A47F6"/>
    <w:rsid w:val="002A7E6C"/>
    <w:rsid w:val="002B151B"/>
    <w:rsid w:val="002B79AE"/>
    <w:rsid w:val="002C035F"/>
    <w:rsid w:val="002C04F0"/>
    <w:rsid w:val="002C257D"/>
    <w:rsid w:val="002C388E"/>
    <w:rsid w:val="002C3F13"/>
    <w:rsid w:val="002C7178"/>
    <w:rsid w:val="002D08B6"/>
    <w:rsid w:val="002D302D"/>
    <w:rsid w:val="002D33B4"/>
    <w:rsid w:val="002D4F9C"/>
    <w:rsid w:val="002D51A9"/>
    <w:rsid w:val="002D5441"/>
    <w:rsid w:val="002E1C82"/>
    <w:rsid w:val="002E2FAF"/>
    <w:rsid w:val="002F1A20"/>
    <w:rsid w:val="002F1A53"/>
    <w:rsid w:val="002F1D8A"/>
    <w:rsid w:val="002F2490"/>
    <w:rsid w:val="002F6744"/>
    <w:rsid w:val="002F6FB6"/>
    <w:rsid w:val="0030130A"/>
    <w:rsid w:val="0030144C"/>
    <w:rsid w:val="003028E4"/>
    <w:rsid w:val="00302F72"/>
    <w:rsid w:val="00306919"/>
    <w:rsid w:val="00307A35"/>
    <w:rsid w:val="00311A68"/>
    <w:rsid w:val="0031358B"/>
    <w:rsid w:val="00323781"/>
    <w:rsid w:val="00324AEA"/>
    <w:rsid w:val="00327730"/>
    <w:rsid w:val="00332DFD"/>
    <w:rsid w:val="0033300E"/>
    <w:rsid w:val="00333270"/>
    <w:rsid w:val="00336217"/>
    <w:rsid w:val="00342A99"/>
    <w:rsid w:val="00344BE2"/>
    <w:rsid w:val="003460A8"/>
    <w:rsid w:val="0034763B"/>
    <w:rsid w:val="00351403"/>
    <w:rsid w:val="003541C0"/>
    <w:rsid w:val="00355FB6"/>
    <w:rsid w:val="003571BC"/>
    <w:rsid w:val="003679BC"/>
    <w:rsid w:val="0037594D"/>
    <w:rsid w:val="00382E6D"/>
    <w:rsid w:val="00383762"/>
    <w:rsid w:val="0038510C"/>
    <w:rsid w:val="00385525"/>
    <w:rsid w:val="00385B44"/>
    <w:rsid w:val="00391565"/>
    <w:rsid w:val="00394BC4"/>
    <w:rsid w:val="0039517D"/>
    <w:rsid w:val="003965E7"/>
    <w:rsid w:val="003975AD"/>
    <w:rsid w:val="00397882"/>
    <w:rsid w:val="003A0D68"/>
    <w:rsid w:val="003A25A6"/>
    <w:rsid w:val="003B01A8"/>
    <w:rsid w:val="003B041F"/>
    <w:rsid w:val="003B316D"/>
    <w:rsid w:val="003C3C59"/>
    <w:rsid w:val="003C6C90"/>
    <w:rsid w:val="003C7A0A"/>
    <w:rsid w:val="003D3489"/>
    <w:rsid w:val="003D6382"/>
    <w:rsid w:val="003E0525"/>
    <w:rsid w:val="003E7A2F"/>
    <w:rsid w:val="003E7A87"/>
    <w:rsid w:val="003F0BE8"/>
    <w:rsid w:val="003F1006"/>
    <w:rsid w:val="003F39FE"/>
    <w:rsid w:val="004005CD"/>
    <w:rsid w:val="004014BC"/>
    <w:rsid w:val="004033FB"/>
    <w:rsid w:val="00412C0A"/>
    <w:rsid w:val="00414BBC"/>
    <w:rsid w:val="004154E7"/>
    <w:rsid w:val="00416FB5"/>
    <w:rsid w:val="00420BFD"/>
    <w:rsid w:val="00422A47"/>
    <w:rsid w:val="00425A7E"/>
    <w:rsid w:val="004269F9"/>
    <w:rsid w:val="00430341"/>
    <w:rsid w:val="00430350"/>
    <w:rsid w:val="00435CEC"/>
    <w:rsid w:val="004362A4"/>
    <w:rsid w:val="00437B56"/>
    <w:rsid w:val="0044074F"/>
    <w:rsid w:val="00441E43"/>
    <w:rsid w:val="00446BD7"/>
    <w:rsid w:val="00447051"/>
    <w:rsid w:val="004508B5"/>
    <w:rsid w:val="00451CEE"/>
    <w:rsid w:val="00453524"/>
    <w:rsid w:val="00456766"/>
    <w:rsid w:val="00461230"/>
    <w:rsid w:val="00465A17"/>
    <w:rsid w:val="00465B56"/>
    <w:rsid w:val="00465D80"/>
    <w:rsid w:val="00470B1D"/>
    <w:rsid w:val="00473DE3"/>
    <w:rsid w:val="00474CAE"/>
    <w:rsid w:val="00480524"/>
    <w:rsid w:val="0048498F"/>
    <w:rsid w:val="00487676"/>
    <w:rsid w:val="004921DE"/>
    <w:rsid w:val="00496E07"/>
    <w:rsid w:val="004A7084"/>
    <w:rsid w:val="004B4356"/>
    <w:rsid w:val="004C0F0F"/>
    <w:rsid w:val="004C36D6"/>
    <w:rsid w:val="004D5EED"/>
    <w:rsid w:val="004E1300"/>
    <w:rsid w:val="004E25C0"/>
    <w:rsid w:val="004E3071"/>
    <w:rsid w:val="004E7656"/>
    <w:rsid w:val="004F037C"/>
    <w:rsid w:val="004F2BDB"/>
    <w:rsid w:val="00500ECA"/>
    <w:rsid w:val="00510ACA"/>
    <w:rsid w:val="00513F5F"/>
    <w:rsid w:val="00516E5E"/>
    <w:rsid w:val="0051710A"/>
    <w:rsid w:val="00521BE3"/>
    <w:rsid w:val="005302BD"/>
    <w:rsid w:val="005307DB"/>
    <w:rsid w:val="00531267"/>
    <w:rsid w:val="005313AA"/>
    <w:rsid w:val="0053573E"/>
    <w:rsid w:val="00536EC5"/>
    <w:rsid w:val="00537364"/>
    <w:rsid w:val="00537E1E"/>
    <w:rsid w:val="00537F4E"/>
    <w:rsid w:val="00544529"/>
    <w:rsid w:val="005469A2"/>
    <w:rsid w:val="00553567"/>
    <w:rsid w:val="00553FBD"/>
    <w:rsid w:val="00555393"/>
    <w:rsid w:val="00556795"/>
    <w:rsid w:val="00557DDE"/>
    <w:rsid w:val="00560E35"/>
    <w:rsid w:val="00566361"/>
    <w:rsid w:val="00566AB3"/>
    <w:rsid w:val="00567176"/>
    <w:rsid w:val="00572EB5"/>
    <w:rsid w:val="0057412A"/>
    <w:rsid w:val="005744D8"/>
    <w:rsid w:val="00580A90"/>
    <w:rsid w:val="00582A8E"/>
    <w:rsid w:val="00583A58"/>
    <w:rsid w:val="00583E20"/>
    <w:rsid w:val="005840BD"/>
    <w:rsid w:val="0058472A"/>
    <w:rsid w:val="00587B28"/>
    <w:rsid w:val="00590AF6"/>
    <w:rsid w:val="00593467"/>
    <w:rsid w:val="0059452B"/>
    <w:rsid w:val="0059726E"/>
    <w:rsid w:val="005A4ED1"/>
    <w:rsid w:val="005A7EF1"/>
    <w:rsid w:val="005B062A"/>
    <w:rsid w:val="005B0791"/>
    <w:rsid w:val="005B117B"/>
    <w:rsid w:val="005B190C"/>
    <w:rsid w:val="005B2D7E"/>
    <w:rsid w:val="005B6BC9"/>
    <w:rsid w:val="005C34C2"/>
    <w:rsid w:val="005C5964"/>
    <w:rsid w:val="005C6B88"/>
    <w:rsid w:val="005D0FA5"/>
    <w:rsid w:val="005D7721"/>
    <w:rsid w:val="005D7B28"/>
    <w:rsid w:val="005E04D9"/>
    <w:rsid w:val="005E162C"/>
    <w:rsid w:val="005F133B"/>
    <w:rsid w:val="005F1B8E"/>
    <w:rsid w:val="005F30EC"/>
    <w:rsid w:val="005F54FD"/>
    <w:rsid w:val="006024F4"/>
    <w:rsid w:val="006027B9"/>
    <w:rsid w:val="00604344"/>
    <w:rsid w:val="00604ED9"/>
    <w:rsid w:val="00607823"/>
    <w:rsid w:val="00614E92"/>
    <w:rsid w:val="00621168"/>
    <w:rsid w:val="00624D86"/>
    <w:rsid w:val="006325ED"/>
    <w:rsid w:val="00633D34"/>
    <w:rsid w:val="00634163"/>
    <w:rsid w:val="00641405"/>
    <w:rsid w:val="006428A0"/>
    <w:rsid w:val="00643026"/>
    <w:rsid w:val="00643B93"/>
    <w:rsid w:val="00646789"/>
    <w:rsid w:val="0065018B"/>
    <w:rsid w:val="006506DC"/>
    <w:rsid w:val="0065294D"/>
    <w:rsid w:val="00654DA1"/>
    <w:rsid w:val="00655EDE"/>
    <w:rsid w:val="00656B27"/>
    <w:rsid w:val="006627F2"/>
    <w:rsid w:val="00664BB3"/>
    <w:rsid w:val="00674388"/>
    <w:rsid w:val="00674C00"/>
    <w:rsid w:val="006773F2"/>
    <w:rsid w:val="0068005D"/>
    <w:rsid w:val="00682DE0"/>
    <w:rsid w:val="00683E11"/>
    <w:rsid w:val="00692A04"/>
    <w:rsid w:val="00693B44"/>
    <w:rsid w:val="0069402F"/>
    <w:rsid w:val="00696F96"/>
    <w:rsid w:val="0069720A"/>
    <w:rsid w:val="006A3468"/>
    <w:rsid w:val="006A39A1"/>
    <w:rsid w:val="006A4809"/>
    <w:rsid w:val="006A5A34"/>
    <w:rsid w:val="006A641D"/>
    <w:rsid w:val="006A67C7"/>
    <w:rsid w:val="006A6D3E"/>
    <w:rsid w:val="006B0BD8"/>
    <w:rsid w:val="006B2273"/>
    <w:rsid w:val="006B2ABD"/>
    <w:rsid w:val="006C1E99"/>
    <w:rsid w:val="006C4E0F"/>
    <w:rsid w:val="006C648B"/>
    <w:rsid w:val="006D4B95"/>
    <w:rsid w:val="006D570F"/>
    <w:rsid w:val="006D6867"/>
    <w:rsid w:val="006D688D"/>
    <w:rsid w:val="006D71CB"/>
    <w:rsid w:val="006E02E9"/>
    <w:rsid w:val="006E2671"/>
    <w:rsid w:val="006E3AB5"/>
    <w:rsid w:val="00701DD0"/>
    <w:rsid w:val="00703892"/>
    <w:rsid w:val="007061CA"/>
    <w:rsid w:val="0071052A"/>
    <w:rsid w:val="00710DE3"/>
    <w:rsid w:val="00715096"/>
    <w:rsid w:val="00715099"/>
    <w:rsid w:val="007224BA"/>
    <w:rsid w:val="0072665C"/>
    <w:rsid w:val="0072725D"/>
    <w:rsid w:val="00731A7C"/>
    <w:rsid w:val="0073580A"/>
    <w:rsid w:val="00735BC3"/>
    <w:rsid w:val="0073663E"/>
    <w:rsid w:val="00737532"/>
    <w:rsid w:val="00744499"/>
    <w:rsid w:val="00746CAC"/>
    <w:rsid w:val="0075034D"/>
    <w:rsid w:val="00757195"/>
    <w:rsid w:val="00757263"/>
    <w:rsid w:val="00763E69"/>
    <w:rsid w:val="007653B5"/>
    <w:rsid w:val="00767D7C"/>
    <w:rsid w:val="0078015F"/>
    <w:rsid w:val="007804AB"/>
    <w:rsid w:val="0078132B"/>
    <w:rsid w:val="00781348"/>
    <w:rsid w:val="0078624F"/>
    <w:rsid w:val="00786B17"/>
    <w:rsid w:val="007936F9"/>
    <w:rsid w:val="00794F4E"/>
    <w:rsid w:val="007972E4"/>
    <w:rsid w:val="007A07C8"/>
    <w:rsid w:val="007A1A7A"/>
    <w:rsid w:val="007A32E2"/>
    <w:rsid w:val="007B0513"/>
    <w:rsid w:val="007B06B8"/>
    <w:rsid w:val="007B0938"/>
    <w:rsid w:val="007B0974"/>
    <w:rsid w:val="007B13ED"/>
    <w:rsid w:val="007C0856"/>
    <w:rsid w:val="007D13A6"/>
    <w:rsid w:val="007D13F3"/>
    <w:rsid w:val="007D1549"/>
    <w:rsid w:val="007D28EB"/>
    <w:rsid w:val="007D3899"/>
    <w:rsid w:val="007D55C8"/>
    <w:rsid w:val="007D6A53"/>
    <w:rsid w:val="007E0F1A"/>
    <w:rsid w:val="007E3C89"/>
    <w:rsid w:val="007E4416"/>
    <w:rsid w:val="007E68BA"/>
    <w:rsid w:val="007F180E"/>
    <w:rsid w:val="007F3B71"/>
    <w:rsid w:val="007F5FCC"/>
    <w:rsid w:val="007F709E"/>
    <w:rsid w:val="008104AD"/>
    <w:rsid w:val="00813E29"/>
    <w:rsid w:val="0081646A"/>
    <w:rsid w:val="00823CB5"/>
    <w:rsid w:val="00825CC1"/>
    <w:rsid w:val="0082654C"/>
    <w:rsid w:val="00831272"/>
    <w:rsid w:val="00832326"/>
    <w:rsid w:val="0083244F"/>
    <w:rsid w:val="00833508"/>
    <w:rsid w:val="008361FA"/>
    <w:rsid w:val="00836CE2"/>
    <w:rsid w:val="00845194"/>
    <w:rsid w:val="0085456D"/>
    <w:rsid w:val="008550CF"/>
    <w:rsid w:val="0086217A"/>
    <w:rsid w:val="00866657"/>
    <w:rsid w:val="00870671"/>
    <w:rsid w:val="008804A2"/>
    <w:rsid w:val="00880AB4"/>
    <w:rsid w:val="0088195C"/>
    <w:rsid w:val="00884897"/>
    <w:rsid w:val="00884A3C"/>
    <w:rsid w:val="00887D72"/>
    <w:rsid w:val="0089146B"/>
    <w:rsid w:val="00893C66"/>
    <w:rsid w:val="008943A7"/>
    <w:rsid w:val="0089521E"/>
    <w:rsid w:val="008975A5"/>
    <w:rsid w:val="008A22BC"/>
    <w:rsid w:val="008A7DB5"/>
    <w:rsid w:val="008B31B3"/>
    <w:rsid w:val="008B4027"/>
    <w:rsid w:val="008C72C4"/>
    <w:rsid w:val="008D0382"/>
    <w:rsid w:val="008D0732"/>
    <w:rsid w:val="008D1E88"/>
    <w:rsid w:val="008D2A6D"/>
    <w:rsid w:val="008D3AB0"/>
    <w:rsid w:val="008D4A68"/>
    <w:rsid w:val="008D4BC7"/>
    <w:rsid w:val="008D4D2E"/>
    <w:rsid w:val="008D4F6A"/>
    <w:rsid w:val="008D64A0"/>
    <w:rsid w:val="008E05EB"/>
    <w:rsid w:val="008E067E"/>
    <w:rsid w:val="008E10EA"/>
    <w:rsid w:val="008E4CB9"/>
    <w:rsid w:val="008E6408"/>
    <w:rsid w:val="008F0D46"/>
    <w:rsid w:val="008F2F27"/>
    <w:rsid w:val="00901F06"/>
    <w:rsid w:val="00902AFB"/>
    <w:rsid w:val="00904B6E"/>
    <w:rsid w:val="009051A0"/>
    <w:rsid w:val="0092153A"/>
    <w:rsid w:val="00921773"/>
    <w:rsid w:val="00921CA8"/>
    <w:rsid w:val="00921CAD"/>
    <w:rsid w:val="00922CB3"/>
    <w:rsid w:val="00922D4A"/>
    <w:rsid w:val="0092529F"/>
    <w:rsid w:val="00926CC5"/>
    <w:rsid w:val="00931D3C"/>
    <w:rsid w:val="00933FD5"/>
    <w:rsid w:val="009359F1"/>
    <w:rsid w:val="0093661C"/>
    <w:rsid w:val="00941BC8"/>
    <w:rsid w:val="009429F1"/>
    <w:rsid w:val="00944F80"/>
    <w:rsid w:val="00947A5C"/>
    <w:rsid w:val="009533DA"/>
    <w:rsid w:val="009639E9"/>
    <w:rsid w:val="009670E3"/>
    <w:rsid w:val="00970185"/>
    <w:rsid w:val="00971807"/>
    <w:rsid w:val="00983E66"/>
    <w:rsid w:val="00987811"/>
    <w:rsid w:val="009905B2"/>
    <w:rsid w:val="009926D5"/>
    <w:rsid w:val="009962AD"/>
    <w:rsid w:val="009A02EC"/>
    <w:rsid w:val="009A1E3E"/>
    <w:rsid w:val="009A2B2F"/>
    <w:rsid w:val="009A5F84"/>
    <w:rsid w:val="009A68F2"/>
    <w:rsid w:val="009A7673"/>
    <w:rsid w:val="009A7DBB"/>
    <w:rsid w:val="009C1B02"/>
    <w:rsid w:val="009C6515"/>
    <w:rsid w:val="009C75FD"/>
    <w:rsid w:val="009D2AEA"/>
    <w:rsid w:val="009D5F59"/>
    <w:rsid w:val="009D7C28"/>
    <w:rsid w:val="009F02DE"/>
    <w:rsid w:val="009F0B81"/>
    <w:rsid w:val="00A00F28"/>
    <w:rsid w:val="00A04E24"/>
    <w:rsid w:val="00A06759"/>
    <w:rsid w:val="00A06B6C"/>
    <w:rsid w:val="00A15329"/>
    <w:rsid w:val="00A16645"/>
    <w:rsid w:val="00A260C1"/>
    <w:rsid w:val="00A27E55"/>
    <w:rsid w:val="00A315FD"/>
    <w:rsid w:val="00A33A08"/>
    <w:rsid w:val="00A348E0"/>
    <w:rsid w:val="00A44132"/>
    <w:rsid w:val="00A4413A"/>
    <w:rsid w:val="00A44E8C"/>
    <w:rsid w:val="00A46AE4"/>
    <w:rsid w:val="00A503E8"/>
    <w:rsid w:val="00A516BE"/>
    <w:rsid w:val="00A533A2"/>
    <w:rsid w:val="00A55BB4"/>
    <w:rsid w:val="00A55D7E"/>
    <w:rsid w:val="00A64A15"/>
    <w:rsid w:val="00A64EDE"/>
    <w:rsid w:val="00A66A6C"/>
    <w:rsid w:val="00A67080"/>
    <w:rsid w:val="00A672EE"/>
    <w:rsid w:val="00A70159"/>
    <w:rsid w:val="00A71BB4"/>
    <w:rsid w:val="00A76153"/>
    <w:rsid w:val="00A76BD4"/>
    <w:rsid w:val="00A8260C"/>
    <w:rsid w:val="00A8331A"/>
    <w:rsid w:val="00A86509"/>
    <w:rsid w:val="00A915FB"/>
    <w:rsid w:val="00A95BE5"/>
    <w:rsid w:val="00A97D03"/>
    <w:rsid w:val="00AA4A89"/>
    <w:rsid w:val="00AA6646"/>
    <w:rsid w:val="00AB05C0"/>
    <w:rsid w:val="00AB511C"/>
    <w:rsid w:val="00AC0DDD"/>
    <w:rsid w:val="00AC18B0"/>
    <w:rsid w:val="00AC355C"/>
    <w:rsid w:val="00AC56B2"/>
    <w:rsid w:val="00AD2A61"/>
    <w:rsid w:val="00AD35C4"/>
    <w:rsid w:val="00AD6233"/>
    <w:rsid w:val="00AE5560"/>
    <w:rsid w:val="00AF1077"/>
    <w:rsid w:val="00AF1853"/>
    <w:rsid w:val="00AF6E29"/>
    <w:rsid w:val="00B02580"/>
    <w:rsid w:val="00B02CB3"/>
    <w:rsid w:val="00B03E5A"/>
    <w:rsid w:val="00B1037A"/>
    <w:rsid w:val="00B107E1"/>
    <w:rsid w:val="00B17EA1"/>
    <w:rsid w:val="00B17F76"/>
    <w:rsid w:val="00B20BD6"/>
    <w:rsid w:val="00B30980"/>
    <w:rsid w:val="00B31D8B"/>
    <w:rsid w:val="00B31E59"/>
    <w:rsid w:val="00B335BD"/>
    <w:rsid w:val="00B440BC"/>
    <w:rsid w:val="00B46D3E"/>
    <w:rsid w:val="00B503F2"/>
    <w:rsid w:val="00B510E0"/>
    <w:rsid w:val="00B60014"/>
    <w:rsid w:val="00B605F3"/>
    <w:rsid w:val="00B65722"/>
    <w:rsid w:val="00B65D74"/>
    <w:rsid w:val="00B70D70"/>
    <w:rsid w:val="00B71766"/>
    <w:rsid w:val="00B80196"/>
    <w:rsid w:val="00B836E8"/>
    <w:rsid w:val="00B908F3"/>
    <w:rsid w:val="00B916E0"/>
    <w:rsid w:val="00B917B8"/>
    <w:rsid w:val="00B93415"/>
    <w:rsid w:val="00B946EF"/>
    <w:rsid w:val="00B95936"/>
    <w:rsid w:val="00BA09BC"/>
    <w:rsid w:val="00BA19E3"/>
    <w:rsid w:val="00BA24A2"/>
    <w:rsid w:val="00BC1884"/>
    <w:rsid w:val="00BC1F2C"/>
    <w:rsid w:val="00BC1FD4"/>
    <w:rsid w:val="00BC44F7"/>
    <w:rsid w:val="00BD2F8A"/>
    <w:rsid w:val="00BD47B7"/>
    <w:rsid w:val="00BD577A"/>
    <w:rsid w:val="00BD7055"/>
    <w:rsid w:val="00BE39E6"/>
    <w:rsid w:val="00BF13DA"/>
    <w:rsid w:val="00BF42D5"/>
    <w:rsid w:val="00BF5625"/>
    <w:rsid w:val="00C00940"/>
    <w:rsid w:val="00C05170"/>
    <w:rsid w:val="00C10B53"/>
    <w:rsid w:val="00C13012"/>
    <w:rsid w:val="00C15666"/>
    <w:rsid w:val="00C16189"/>
    <w:rsid w:val="00C20BA9"/>
    <w:rsid w:val="00C2465A"/>
    <w:rsid w:val="00C333BB"/>
    <w:rsid w:val="00C33F8C"/>
    <w:rsid w:val="00C340D3"/>
    <w:rsid w:val="00C369EC"/>
    <w:rsid w:val="00C40CA4"/>
    <w:rsid w:val="00C50DF8"/>
    <w:rsid w:val="00C57879"/>
    <w:rsid w:val="00C60D27"/>
    <w:rsid w:val="00C61594"/>
    <w:rsid w:val="00C63F36"/>
    <w:rsid w:val="00C6512A"/>
    <w:rsid w:val="00C7207C"/>
    <w:rsid w:val="00C7270F"/>
    <w:rsid w:val="00C72D6C"/>
    <w:rsid w:val="00C73C41"/>
    <w:rsid w:val="00C74279"/>
    <w:rsid w:val="00C76390"/>
    <w:rsid w:val="00C8059C"/>
    <w:rsid w:val="00C806EC"/>
    <w:rsid w:val="00C81C81"/>
    <w:rsid w:val="00C824F9"/>
    <w:rsid w:val="00C85039"/>
    <w:rsid w:val="00C86D8B"/>
    <w:rsid w:val="00C91395"/>
    <w:rsid w:val="00C91690"/>
    <w:rsid w:val="00C91C38"/>
    <w:rsid w:val="00C92D7C"/>
    <w:rsid w:val="00C92DD6"/>
    <w:rsid w:val="00C92EA9"/>
    <w:rsid w:val="00C95C64"/>
    <w:rsid w:val="00CA1FF2"/>
    <w:rsid w:val="00CA2B87"/>
    <w:rsid w:val="00CA509B"/>
    <w:rsid w:val="00CB24EA"/>
    <w:rsid w:val="00CB5496"/>
    <w:rsid w:val="00CC3C24"/>
    <w:rsid w:val="00CC489E"/>
    <w:rsid w:val="00CC5785"/>
    <w:rsid w:val="00CC6606"/>
    <w:rsid w:val="00CC7AD0"/>
    <w:rsid w:val="00CD0D28"/>
    <w:rsid w:val="00CD4DAC"/>
    <w:rsid w:val="00CD5CB3"/>
    <w:rsid w:val="00CE28A2"/>
    <w:rsid w:val="00CE3D57"/>
    <w:rsid w:val="00CE564A"/>
    <w:rsid w:val="00CF5A86"/>
    <w:rsid w:val="00D01954"/>
    <w:rsid w:val="00D03326"/>
    <w:rsid w:val="00D06D77"/>
    <w:rsid w:val="00D105A3"/>
    <w:rsid w:val="00D17F7A"/>
    <w:rsid w:val="00D201C0"/>
    <w:rsid w:val="00D21A36"/>
    <w:rsid w:val="00D249D0"/>
    <w:rsid w:val="00D356A3"/>
    <w:rsid w:val="00D374F4"/>
    <w:rsid w:val="00D41BA2"/>
    <w:rsid w:val="00D441A7"/>
    <w:rsid w:val="00D444C2"/>
    <w:rsid w:val="00D4621A"/>
    <w:rsid w:val="00D50D7C"/>
    <w:rsid w:val="00D5141C"/>
    <w:rsid w:val="00D527BF"/>
    <w:rsid w:val="00D54177"/>
    <w:rsid w:val="00D55C04"/>
    <w:rsid w:val="00D55D32"/>
    <w:rsid w:val="00D57108"/>
    <w:rsid w:val="00D5764E"/>
    <w:rsid w:val="00D61276"/>
    <w:rsid w:val="00D6540F"/>
    <w:rsid w:val="00D6755C"/>
    <w:rsid w:val="00D7120A"/>
    <w:rsid w:val="00D73EBF"/>
    <w:rsid w:val="00D74AA5"/>
    <w:rsid w:val="00D752DD"/>
    <w:rsid w:val="00D75CC2"/>
    <w:rsid w:val="00D8051E"/>
    <w:rsid w:val="00D826C0"/>
    <w:rsid w:val="00D86C53"/>
    <w:rsid w:val="00D87F90"/>
    <w:rsid w:val="00D906F7"/>
    <w:rsid w:val="00D90795"/>
    <w:rsid w:val="00D94F27"/>
    <w:rsid w:val="00DA1021"/>
    <w:rsid w:val="00DA1E54"/>
    <w:rsid w:val="00DA7118"/>
    <w:rsid w:val="00DB3EE8"/>
    <w:rsid w:val="00DB58D7"/>
    <w:rsid w:val="00DB7D83"/>
    <w:rsid w:val="00DC0A2C"/>
    <w:rsid w:val="00DC0B84"/>
    <w:rsid w:val="00DC1147"/>
    <w:rsid w:val="00DC21A7"/>
    <w:rsid w:val="00DC3484"/>
    <w:rsid w:val="00DC426E"/>
    <w:rsid w:val="00DC6F64"/>
    <w:rsid w:val="00DC7391"/>
    <w:rsid w:val="00DC73E1"/>
    <w:rsid w:val="00DC7ECE"/>
    <w:rsid w:val="00DD08E1"/>
    <w:rsid w:val="00DD368F"/>
    <w:rsid w:val="00DD3F9C"/>
    <w:rsid w:val="00DE3DD9"/>
    <w:rsid w:val="00DE5A2F"/>
    <w:rsid w:val="00DE7576"/>
    <w:rsid w:val="00DE7A43"/>
    <w:rsid w:val="00DF003A"/>
    <w:rsid w:val="00DF0F64"/>
    <w:rsid w:val="00DF1E37"/>
    <w:rsid w:val="00DF382F"/>
    <w:rsid w:val="00DF5ECD"/>
    <w:rsid w:val="00DF66B8"/>
    <w:rsid w:val="00DF6AB8"/>
    <w:rsid w:val="00E05568"/>
    <w:rsid w:val="00E072AC"/>
    <w:rsid w:val="00E0761E"/>
    <w:rsid w:val="00E12065"/>
    <w:rsid w:val="00E20239"/>
    <w:rsid w:val="00E305F8"/>
    <w:rsid w:val="00E30FF6"/>
    <w:rsid w:val="00E31C8B"/>
    <w:rsid w:val="00E36127"/>
    <w:rsid w:val="00E37403"/>
    <w:rsid w:val="00E40980"/>
    <w:rsid w:val="00E41F0F"/>
    <w:rsid w:val="00E43810"/>
    <w:rsid w:val="00E44DB8"/>
    <w:rsid w:val="00E5440E"/>
    <w:rsid w:val="00E54982"/>
    <w:rsid w:val="00E54DB0"/>
    <w:rsid w:val="00E579B4"/>
    <w:rsid w:val="00E73B22"/>
    <w:rsid w:val="00E73F7E"/>
    <w:rsid w:val="00E744A3"/>
    <w:rsid w:val="00E75C16"/>
    <w:rsid w:val="00E857C9"/>
    <w:rsid w:val="00E86D90"/>
    <w:rsid w:val="00E907F8"/>
    <w:rsid w:val="00E91104"/>
    <w:rsid w:val="00E95C09"/>
    <w:rsid w:val="00E962CE"/>
    <w:rsid w:val="00EA22E5"/>
    <w:rsid w:val="00EA32F8"/>
    <w:rsid w:val="00EA348D"/>
    <w:rsid w:val="00EA4FED"/>
    <w:rsid w:val="00EA7DB1"/>
    <w:rsid w:val="00EB32D8"/>
    <w:rsid w:val="00EB34A8"/>
    <w:rsid w:val="00EB6C9C"/>
    <w:rsid w:val="00EC0302"/>
    <w:rsid w:val="00EC0544"/>
    <w:rsid w:val="00EC19F3"/>
    <w:rsid w:val="00EC2CEB"/>
    <w:rsid w:val="00ED0E03"/>
    <w:rsid w:val="00ED1D20"/>
    <w:rsid w:val="00ED2E4A"/>
    <w:rsid w:val="00ED3DEE"/>
    <w:rsid w:val="00ED4C74"/>
    <w:rsid w:val="00ED66D7"/>
    <w:rsid w:val="00ED758E"/>
    <w:rsid w:val="00EE04C3"/>
    <w:rsid w:val="00EF0205"/>
    <w:rsid w:val="00EF08C6"/>
    <w:rsid w:val="00EF0C13"/>
    <w:rsid w:val="00EF3934"/>
    <w:rsid w:val="00F01C8C"/>
    <w:rsid w:val="00F12684"/>
    <w:rsid w:val="00F127B1"/>
    <w:rsid w:val="00F12CB4"/>
    <w:rsid w:val="00F157D6"/>
    <w:rsid w:val="00F211D7"/>
    <w:rsid w:val="00F21A18"/>
    <w:rsid w:val="00F25BF0"/>
    <w:rsid w:val="00F308EE"/>
    <w:rsid w:val="00F34489"/>
    <w:rsid w:val="00F40AE2"/>
    <w:rsid w:val="00F43E2E"/>
    <w:rsid w:val="00F45199"/>
    <w:rsid w:val="00F45A8A"/>
    <w:rsid w:val="00F529D9"/>
    <w:rsid w:val="00F53CAE"/>
    <w:rsid w:val="00F56B33"/>
    <w:rsid w:val="00F60180"/>
    <w:rsid w:val="00F611D5"/>
    <w:rsid w:val="00F612E4"/>
    <w:rsid w:val="00F61656"/>
    <w:rsid w:val="00F63815"/>
    <w:rsid w:val="00F638DF"/>
    <w:rsid w:val="00F6420E"/>
    <w:rsid w:val="00F648AC"/>
    <w:rsid w:val="00F66D65"/>
    <w:rsid w:val="00F707B8"/>
    <w:rsid w:val="00F70E21"/>
    <w:rsid w:val="00F7290F"/>
    <w:rsid w:val="00F72DA4"/>
    <w:rsid w:val="00F736E0"/>
    <w:rsid w:val="00F76C1E"/>
    <w:rsid w:val="00F81F84"/>
    <w:rsid w:val="00F83DDE"/>
    <w:rsid w:val="00F87736"/>
    <w:rsid w:val="00F91514"/>
    <w:rsid w:val="00F92054"/>
    <w:rsid w:val="00F92FF7"/>
    <w:rsid w:val="00F93024"/>
    <w:rsid w:val="00F93663"/>
    <w:rsid w:val="00F93DC1"/>
    <w:rsid w:val="00F94204"/>
    <w:rsid w:val="00F951D0"/>
    <w:rsid w:val="00F97CFA"/>
    <w:rsid w:val="00FA0453"/>
    <w:rsid w:val="00FA386D"/>
    <w:rsid w:val="00FA4B3A"/>
    <w:rsid w:val="00FA4E84"/>
    <w:rsid w:val="00FA6767"/>
    <w:rsid w:val="00FA6F2D"/>
    <w:rsid w:val="00FB50EC"/>
    <w:rsid w:val="00FC2EFE"/>
    <w:rsid w:val="00FC5562"/>
    <w:rsid w:val="00FC6B60"/>
    <w:rsid w:val="00FD4479"/>
    <w:rsid w:val="00FE00EF"/>
    <w:rsid w:val="00FE26D0"/>
    <w:rsid w:val="00FE417B"/>
    <w:rsid w:val="00FE4780"/>
    <w:rsid w:val="00FE627C"/>
    <w:rsid w:val="00FE7825"/>
    <w:rsid w:val="00FF0346"/>
    <w:rsid w:val="00FF1A35"/>
    <w:rsid w:val="00FF1F7D"/>
    <w:rsid w:val="00FF2A0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B70D70"/>
    <w:rPr>
      <w:lang w:val="en-GB" w:eastAsia="en-US"/>
    </w:rPr>
  </w:style>
  <w:style w:type="paragraph" w:customStyle="1" w:styleId="Proposal">
    <w:name w:val="Proposal"/>
    <w:basedOn w:val="BodyText"/>
    <w:link w:val="ProposalChar"/>
    <w:qFormat/>
    <w:rsid w:val="004921DE"/>
    <w:pPr>
      <w:numPr>
        <w:numId w:val="2"/>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3"/>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
    <w:basedOn w:val="TableNormal"/>
    <w:uiPriority w:val="3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4"/>
      </w:numPr>
      <w:pBdr>
        <w:top w:val="single" w:sz="4" w:space="1" w:color="auto"/>
      </w:pBdr>
      <w:ind w:left="360"/>
    </w:pPr>
    <w:rPr>
      <w:b/>
      <w:sz w:val="36"/>
    </w:rPr>
  </w:style>
  <w:style w:type="paragraph" w:customStyle="1" w:styleId="AppendixLevel2">
    <w:name w:val="AppendixLevel2"/>
    <w:basedOn w:val="Heading3"/>
    <w:qFormat/>
    <w:rsid w:val="008D4A68"/>
    <w:pPr>
      <w:numPr>
        <w:ilvl w:val="0"/>
        <w:numId w:val="5"/>
      </w:numPr>
    </w:pPr>
    <w:rPr>
      <w:rFonts w:cstheme="minorHAnsi"/>
      <w:lang w:val="en-US"/>
    </w:rPr>
  </w:style>
  <w:style w:type="paragraph" w:customStyle="1" w:styleId="AppendixLevel3">
    <w:name w:val="AppendixLevel3"/>
    <w:basedOn w:val="Heading4"/>
    <w:qFormat/>
    <w:rsid w:val="004F037C"/>
    <w:pPr>
      <w:numPr>
        <w:ilvl w:val="0"/>
        <w:numId w:val="6"/>
      </w:numPr>
      <w:ind w:left="360"/>
    </w:pPr>
    <w:rPr>
      <w:lang w:val="en-US"/>
    </w:rPr>
  </w:style>
  <w:style w:type="paragraph" w:customStyle="1" w:styleId="Observation">
    <w:name w:val="Observation"/>
    <w:basedOn w:val="BodyText"/>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184712910">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401751836">
      <w:bodyDiv w:val="1"/>
      <w:marLeft w:val="0"/>
      <w:marRight w:val="0"/>
      <w:marTop w:val="0"/>
      <w:marBottom w:val="0"/>
      <w:divBdr>
        <w:top w:val="none" w:sz="0" w:space="0" w:color="auto"/>
        <w:left w:val="none" w:sz="0" w:space="0" w:color="auto"/>
        <w:bottom w:val="none" w:sz="0" w:space="0" w:color="auto"/>
        <w:right w:val="none" w:sz="0" w:space="0" w:color="auto"/>
      </w:divBdr>
    </w:div>
    <w:div w:id="1441758831">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4708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B167F54D-4B74-4E6C-B651-283ABAFBE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0</TotalTime>
  <Pages>4</Pages>
  <Words>1327</Words>
  <Characters>7566</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2024-02-18T19:32:00Z</dcterms:created>
  <dcterms:modified xsi:type="dcterms:W3CDTF">2024-02-18T19:32:00Z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y fmtid="{D5CDD505-2E9C-101B-9397-08002B2CF9AE}" pid="3" name="MediaServiceImageTags">
    <vt:lpwstr/>
  </property>
</Properties>
</file>