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FECB0" w14:textId="13C8E26D" w:rsidR="00F574A5" w:rsidRDefault="00930FB6">
      <w:pPr>
        <w:pStyle w:val="CRCoverPage"/>
        <w:outlineLvl w:val="0"/>
        <w:rPr>
          <w:b/>
          <w:sz w:val="24"/>
        </w:rPr>
      </w:pPr>
      <w:bookmarkStart w:id="0" w:name="_Hlk495298459"/>
      <w:r>
        <w:rPr>
          <w:b/>
          <w:sz w:val="24"/>
          <w:szCs w:val="24"/>
        </w:rPr>
        <w:t>3GPP TSG-RAN WG1 Meeting #114</w:t>
      </w:r>
      <w:r>
        <w:rPr>
          <w:b/>
          <w:sz w:val="24"/>
          <w:szCs w:val="24"/>
        </w:rPr>
        <w:tab/>
      </w:r>
      <w:r>
        <w:rPr>
          <w:b/>
          <w:sz w:val="24"/>
          <w:szCs w:val="24"/>
        </w:rPr>
        <w:tab/>
      </w:r>
      <w:r>
        <w:rPr>
          <w:b/>
          <w:sz w:val="24"/>
          <w:szCs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w:t>
      </w:r>
      <w:r w:rsidR="006754E6">
        <w:rPr>
          <w:b/>
          <w:sz w:val="24"/>
        </w:rPr>
        <w:t>2308288</w:t>
      </w:r>
    </w:p>
    <w:p w14:paraId="3387D423" w14:textId="77777777" w:rsidR="00F574A5" w:rsidRDefault="00930FB6">
      <w:pPr>
        <w:tabs>
          <w:tab w:val="center" w:pos="4536"/>
          <w:tab w:val="right" w:pos="9072"/>
        </w:tabs>
        <w:rPr>
          <w:rFonts w:ascii="Arial" w:hAnsi="Arial"/>
          <w:b/>
        </w:rPr>
      </w:pPr>
      <w:r>
        <w:rPr>
          <w:rFonts w:ascii="Arial" w:hAnsi="Arial"/>
          <w:b/>
        </w:rPr>
        <w:t>Toulouse, France, Aug 21st – Aug 25th, 2023</w:t>
      </w:r>
    </w:p>
    <w:p w14:paraId="7CE1FF07" w14:textId="77777777" w:rsidR="00F574A5" w:rsidRDefault="00F574A5">
      <w:pPr>
        <w:pStyle w:val="Footer"/>
        <w:jc w:val="both"/>
        <w:rPr>
          <w:rFonts w:cs="Arial"/>
          <w:i w:val="0"/>
          <w:sz w:val="24"/>
          <w:szCs w:val="24"/>
        </w:rPr>
      </w:pPr>
    </w:p>
    <w:p w14:paraId="0501B837" w14:textId="77777777" w:rsidR="00F574A5" w:rsidRDefault="00930FB6">
      <w:pPr>
        <w:tabs>
          <w:tab w:val="left" w:pos="1985"/>
        </w:tabs>
        <w:jc w:val="both"/>
        <w:rPr>
          <w:rFonts w:ascii="Arial" w:hAnsi="Arial"/>
        </w:rPr>
      </w:pPr>
      <w:r>
        <w:rPr>
          <w:rFonts w:ascii="Arial" w:hAnsi="Arial"/>
          <w:b/>
        </w:rPr>
        <w:t>Agenda item:</w:t>
      </w:r>
      <w:r>
        <w:rPr>
          <w:rFonts w:ascii="Arial" w:hAnsi="Arial"/>
        </w:rPr>
        <w:tab/>
        <w:t>9.2.1</w:t>
      </w:r>
    </w:p>
    <w:p w14:paraId="2E04D572" w14:textId="77777777" w:rsidR="00F574A5" w:rsidRDefault="00930FB6">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0A7D4A7D" w14:textId="6B84D464" w:rsidR="00F574A5" w:rsidRDefault="00930FB6">
      <w:pPr>
        <w:ind w:left="1988" w:hanging="1988"/>
        <w:rPr>
          <w:rFonts w:ascii="Arial" w:hAnsi="Arial"/>
        </w:rPr>
      </w:pPr>
      <w:r>
        <w:rPr>
          <w:rFonts w:ascii="Arial" w:hAnsi="Arial"/>
          <w:b/>
        </w:rPr>
        <w:t>Title:</w:t>
      </w:r>
      <w:r>
        <w:rPr>
          <w:rFonts w:ascii="Arial" w:hAnsi="Arial"/>
        </w:rPr>
        <w:t xml:space="preserve"> </w:t>
      </w:r>
      <w:r>
        <w:rPr>
          <w:rFonts w:ascii="Arial" w:hAnsi="Arial"/>
        </w:rPr>
        <w:tab/>
      </w:r>
      <w:r w:rsidR="0056721C" w:rsidRPr="0056721C">
        <w:rPr>
          <w:rFonts w:ascii="Arial" w:hAnsi="Arial"/>
        </w:rPr>
        <w:t>Summary#3 of General Aspects of AI/ML Framework</w:t>
      </w:r>
    </w:p>
    <w:bookmarkEnd w:id="0"/>
    <w:p w14:paraId="039F493F" w14:textId="77777777" w:rsidR="00F574A5" w:rsidRDefault="00930FB6">
      <w:pPr>
        <w:ind w:left="1988" w:hanging="1988"/>
        <w:jc w:val="both"/>
        <w:rPr>
          <w:rFonts w:ascii="Arial" w:hAnsi="Arial"/>
        </w:rPr>
      </w:pPr>
      <w:r>
        <w:rPr>
          <w:rFonts w:ascii="Arial" w:hAnsi="Arial"/>
          <w:b/>
        </w:rPr>
        <w:t>Document for:</w:t>
      </w:r>
      <w:r>
        <w:rPr>
          <w:rFonts w:ascii="Arial" w:hAnsi="Arial"/>
        </w:rPr>
        <w:tab/>
        <w:t>Discussion/Decision</w:t>
      </w:r>
    </w:p>
    <w:p w14:paraId="29E248A0" w14:textId="728C3F5C" w:rsidR="00F574A5" w:rsidRDefault="00930FB6">
      <w:pPr>
        <w:pStyle w:val="Heading1"/>
        <w:numPr>
          <w:ilvl w:val="0"/>
          <w:numId w:val="17"/>
        </w:numPr>
      </w:pPr>
      <w:r>
        <w:t>GTW session (</w:t>
      </w:r>
      <w:r w:rsidR="00375D88">
        <w:t>Wednesday</w:t>
      </w:r>
      <w:r>
        <w:t>)</w:t>
      </w:r>
    </w:p>
    <w:p w14:paraId="6908DAEB" w14:textId="77777777" w:rsidR="00F574A5" w:rsidRDefault="00F574A5"/>
    <w:p w14:paraId="649B46B2" w14:textId="738DD5B7" w:rsidR="00461CE9" w:rsidRDefault="00461CE9" w:rsidP="00461CE9">
      <w:pPr>
        <w:pStyle w:val="Heading6"/>
        <w:ind w:left="1152" w:hanging="1152"/>
      </w:pPr>
      <w:r>
        <w:t>Discussion 8-21</w:t>
      </w:r>
      <w:r>
        <w:t>d</w:t>
      </w:r>
      <w:r>
        <w:t>: (</w:t>
      </w:r>
      <w:r w:rsidRPr="00461CE9">
        <w:rPr>
          <w:color w:val="00B0F0"/>
        </w:rPr>
        <w:t xml:space="preserve">minor edit </w:t>
      </w:r>
      <w:r>
        <w:t xml:space="preserve">on </w:t>
      </w:r>
      <w:r>
        <w:t>latest status after offline session)</w:t>
      </w:r>
    </w:p>
    <w:tbl>
      <w:tblPr>
        <w:tblStyle w:val="TableGrid"/>
        <w:tblW w:w="0" w:type="auto"/>
        <w:tblLook w:val="04A0" w:firstRow="1" w:lastRow="0" w:firstColumn="1" w:lastColumn="0" w:noHBand="0" w:noVBand="1"/>
      </w:tblPr>
      <w:tblGrid>
        <w:gridCol w:w="9962"/>
      </w:tblGrid>
      <w:tr w:rsidR="00461CE9" w14:paraId="4AC0985D" w14:textId="77777777" w:rsidTr="00461CE9">
        <w:tc>
          <w:tcPr>
            <w:tcW w:w="9962" w:type="dxa"/>
            <w:tcBorders>
              <w:top w:val="single" w:sz="4" w:space="0" w:color="auto"/>
              <w:left w:val="single" w:sz="4" w:space="0" w:color="auto"/>
              <w:bottom w:val="single" w:sz="4" w:space="0" w:color="auto"/>
              <w:right w:val="single" w:sz="4" w:space="0" w:color="auto"/>
            </w:tcBorders>
            <w:hideMark/>
          </w:tcPr>
          <w:p w14:paraId="4427714F" w14:textId="77777777" w:rsidR="00461CE9" w:rsidRDefault="00461CE9">
            <w:pPr>
              <w:spacing w:after="120"/>
              <w:rPr>
                <w:rFonts w:ascii="Arial" w:hAnsi="Arial" w:cs="Arial"/>
                <w:b/>
                <w:lang w:eastAsia="zh-CN"/>
              </w:rPr>
            </w:pPr>
            <w:r>
              <w:rPr>
                <w:rFonts w:ascii="Arial" w:hAnsi="Arial" w:cs="Arial"/>
                <w:b/>
                <w:lang w:eastAsia="zh-CN"/>
              </w:rPr>
              <w:t>Assumption 1:</w:t>
            </w:r>
          </w:p>
          <w:p w14:paraId="3832AF27" w14:textId="77777777" w:rsidR="00461CE9" w:rsidRDefault="00461CE9">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0B7641A4" w14:textId="77777777" w:rsidR="00461CE9" w:rsidRDefault="00461CE9" w:rsidP="00461CE9">
            <w:pPr>
              <w:pStyle w:val="ListParagraph"/>
              <w:widowControl w:val="0"/>
              <w:numPr>
                <w:ilvl w:val="0"/>
                <w:numId w:val="147"/>
              </w:numPr>
              <w:spacing w:after="160" w:line="240" w:lineRule="auto"/>
              <w:jc w:val="left"/>
              <w:rPr>
                <w:rFonts w:ascii="Arial" w:hAnsi="Arial" w:cs="Arial"/>
                <w:sz w:val="20"/>
                <w:szCs w:val="20"/>
                <w:lang w:eastAsia="zh-CN"/>
              </w:rPr>
            </w:pPr>
            <w:r>
              <w:rPr>
                <w:rFonts w:ascii="Arial" w:hAnsi="Arial" w:cs="Arial"/>
                <w:sz w:val="20"/>
                <w:szCs w:val="20"/>
                <w:lang w:eastAsia="zh-CN"/>
              </w:rPr>
              <w:t>For model inference of the UE-sided model, input data for model inference is available inside the UE.</w:t>
            </w:r>
          </w:p>
          <w:p w14:paraId="52C0D538" w14:textId="77777777" w:rsidR="00461CE9" w:rsidRDefault="00461CE9" w:rsidP="00461CE9">
            <w:pPr>
              <w:pStyle w:val="ListParagraph"/>
              <w:widowControl w:val="0"/>
              <w:numPr>
                <w:ilvl w:val="0"/>
                <w:numId w:val="147"/>
              </w:numPr>
              <w:spacing w:after="160" w:line="240" w:lineRule="auto"/>
              <w:jc w:val="left"/>
              <w:rPr>
                <w:rFonts w:ascii="Arial" w:hAnsi="Arial" w:cs="Arial"/>
                <w:sz w:val="20"/>
                <w:szCs w:val="20"/>
                <w:lang w:eastAsia="zh-CN"/>
              </w:rPr>
            </w:pPr>
            <w:r>
              <w:rPr>
                <w:rFonts w:ascii="Arial" w:hAnsi="Arial" w:cs="Arial"/>
                <w:sz w:val="20"/>
                <w:szCs w:val="20"/>
                <w:lang w:eastAsia="zh-CN"/>
              </w:rPr>
              <w:t>For UE-side (real-time) monitoring of the UE-sided model, performance metrics are available inside the UE. UE can independently monitor a model's performance without any data input from NW.</w:t>
            </w:r>
          </w:p>
        </w:tc>
      </w:tr>
    </w:tbl>
    <w:p w14:paraId="150B119E" w14:textId="77777777" w:rsidR="00461CE9" w:rsidRPr="00461CE9" w:rsidRDefault="00461CE9" w:rsidP="00461CE9"/>
    <w:p w14:paraId="33F40849" w14:textId="7426F17C" w:rsidR="00461CE9" w:rsidRDefault="00461CE9" w:rsidP="00461CE9">
      <w:pPr>
        <w:rPr>
          <w:lang w:val="en-GB"/>
        </w:rPr>
      </w:pPr>
      <w:r>
        <w:rPr>
          <w:lang w:val="en-GB"/>
        </w:rPr>
        <w:t>RAN1 confirms RAN2 assumption 1 with the following additional clarifications.</w:t>
      </w:r>
    </w:p>
    <w:p w14:paraId="33EEA865" w14:textId="77777777" w:rsidR="00461CE9" w:rsidRDefault="00461CE9" w:rsidP="00461CE9">
      <w:pPr>
        <w:pStyle w:val="ListParagraph"/>
        <w:numPr>
          <w:ilvl w:val="0"/>
          <w:numId w:val="14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is under RAN1 disussion</w:t>
      </w:r>
      <w:r>
        <w:rPr>
          <w:strike/>
          <w:color w:val="FF0000"/>
          <w:lang w:val="en-GB"/>
        </w:rPr>
        <w:t>may also be needed</w:t>
      </w:r>
      <w:r>
        <w:rPr>
          <w:lang w:val="en-GB"/>
        </w:rPr>
        <w:t>.</w:t>
      </w:r>
    </w:p>
    <w:p w14:paraId="65BEF64B" w14:textId="77777777" w:rsidR="00461CE9" w:rsidRDefault="00461CE9" w:rsidP="00461CE9">
      <w:pPr>
        <w:pStyle w:val="ListParagraph"/>
        <w:numPr>
          <w:ilvl w:val="0"/>
          <w:numId w:val="14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69FB7FA6" w14:textId="77777777" w:rsidR="00461CE9" w:rsidRDefault="00461CE9" w:rsidP="00461CE9">
      <w:pPr>
        <w:rPr>
          <w:lang w:val="en-GB"/>
        </w:rPr>
      </w:pPr>
      <w:r>
        <w:rPr>
          <w:lang w:val="en-GB"/>
        </w:rPr>
        <w:t xml:space="preserve">For UE-side (real-time) monitoring of the UE-sided model, </w:t>
      </w:r>
    </w:p>
    <w:p w14:paraId="705CEC6D" w14:textId="77777777" w:rsidR="00461CE9" w:rsidRDefault="00461CE9" w:rsidP="00461CE9">
      <w:pPr>
        <w:pStyle w:val="ListParagraph"/>
        <w:numPr>
          <w:ilvl w:val="0"/>
          <w:numId w:val="146"/>
        </w:numPr>
        <w:spacing w:after="160"/>
        <w:rPr>
          <w:strike/>
          <w:color w:val="FF0000"/>
          <w:lang w:val="en-GB"/>
        </w:rPr>
      </w:pPr>
      <w:r>
        <w:rPr>
          <w:lang w:val="en-GB"/>
        </w:rPr>
        <w:t>For some use cases, UE may require certain assistance information</w:t>
      </w:r>
      <w:r w:rsidRPr="00461CE9">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37E70BBB" w14:textId="77777777" w:rsidR="00461CE9" w:rsidRDefault="00461CE9" w:rsidP="00461CE9">
      <w:pPr>
        <w:pStyle w:val="ListParagraph"/>
        <w:numPr>
          <w:ilvl w:val="1"/>
          <w:numId w:val="146"/>
        </w:numPr>
        <w:spacing w:after="160"/>
        <w:rPr>
          <w:strike/>
          <w:color w:val="FF0000"/>
          <w:lang w:val="en-GB"/>
        </w:rPr>
      </w:pPr>
      <w:r>
        <w:rPr>
          <w:strike/>
          <w:color w:val="FF0000"/>
          <w:lang w:val="en-GB"/>
        </w:rPr>
        <w:t>UE-sided monitoring of two-sided CSI compression may require reconstructed eigenvectors from the NW.</w:t>
      </w:r>
    </w:p>
    <w:p w14:paraId="35B9E1C5" w14:textId="77777777" w:rsidR="00461CE9" w:rsidRDefault="00461CE9" w:rsidP="00461CE9">
      <w:pPr>
        <w:pStyle w:val="ListParagraph"/>
        <w:numPr>
          <w:ilvl w:val="1"/>
          <w:numId w:val="146"/>
        </w:numPr>
        <w:spacing w:after="160"/>
        <w:rPr>
          <w:strike/>
          <w:color w:val="FF0000"/>
          <w:lang w:val="en-GB"/>
        </w:rPr>
      </w:pPr>
      <w:r>
        <w:rPr>
          <w:strike/>
          <w:color w:val="FF0000"/>
          <w:lang w:val="en-GB"/>
        </w:rPr>
        <w:t>RS transmission for ground truth measurement for CSI prediction and beam prediction</w:t>
      </w:r>
    </w:p>
    <w:p w14:paraId="37171E6E" w14:textId="77777777" w:rsidR="00461CE9" w:rsidRDefault="00461CE9" w:rsidP="00461CE9">
      <w:pPr>
        <w:pStyle w:val="ListParagraph"/>
        <w:numPr>
          <w:ilvl w:val="1"/>
          <w:numId w:val="146"/>
        </w:numPr>
        <w:spacing w:after="160"/>
        <w:rPr>
          <w:strike/>
          <w:color w:val="FF0000"/>
          <w:lang w:val="en-GB"/>
        </w:rPr>
      </w:pPr>
      <w:r>
        <w:rPr>
          <w:strike/>
          <w:color w:val="FF0000"/>
          <w:lang w:val="en-GB"/>
        </w:rPr>
        <w:t>Assistance information from NW to limit the number of beam measurements for Set A in beam prediction.</w:t>
      </w:r>
    </w:p>
    <w:p w14:paraId="0CF72FF7" w14:textId="77777777" w:rsidR="00461CE9" w:rsidRDefault="00461CE9" w:rsidP="00461CE9">
      <w:pPr>
        <w:pStyle w:val="ListParagraph"/>
        <w:numPr>
          <w:ilvl w:val="1"/>
          <w:numId w:val="146"/>
        </w:numPr>
        <w:spacing w:after="160"/>
        <w:rPr>
          <w:strike/>
          <w:color w:val="FF0000"/>
          <w:lang w:val="en-GB"/>
        </w:rPr>
      </w:pPr>
      <w:r>
        <w:rPr>
          <w:strike/>
          <w:color w:val="FF0000"/>
          <w:lang w:val="en-GB"/>
        </w:rPr>
        <w:t>Labelling assistance from LMF to UE for label-based monitoring methods for AI/ML assisted positioning.</w:t>
      </w:r>
    </w:p>
    <w:p w14:paraId="01F7CD95" w14:textId="77777777" w:rsidR="00461CE9" w:rsidRDefault="00461CE9" w:rsidP="00461CE9">
      <w:pPr>
        <w:pStyle w:val="ListParagraph"/>
        <w:numPr>
          <w:ilvl w:val="1"/>
          <w:numId w:val="146"/>
        </w:numPr>
        <w:spacing w:after="160"/>
        <w:rPr>
          <w:strike/>
          <w:color w:val="FF0000"/>
          <w:lang w:val="en-GB"/>
        </w:rPr>
      </w:pPr>
      <w:r>
        <w:rPr>
          <w:strike/>
          <w:color w:val="FF0000"/>
          <w:lang w:val="en-GB"/>
        </w:rPr>
        <w:lastRenderedPageBreak/>
        <w:t>NW providing PRU-generated monitoring measurements to UE for UE-side positioning.</w:t>
      </w:r>
    </w:p>
    <w:p w14:paraId="1A967F1C" w14:textId="77777777" w:rsidR="00461CE9" w:rsidRDefault="00461CE9" w:rsidP="00461CE9">
      <w:pPr>
        <w:pStyle w:val="ListParagraph"/>
        <w:numPr>
          <w:ilvl w:val="1"/>
          <w:numId w:val="146"/>
        </w:numPr>
        <w:spacing w:after="160"/>
        <w:rPr>
          <w:strike/>
          <w:color w:val="FF0000"/>
          <w:lang w:val="en-GB"/>
        </w:rPr>
      </w:pPr>
      <w:r>
        <w:rPr>
          <w:strike/>
          <w:color w:val="FF0000"/>
          <w:lang w:val="en-GB"/>
        </w:rPr>
        <w:t>There are proposals in RAN1 where NW can send data samples to help UE to do the monitoring.</w:t>
      </w:r>
    </w:p>
    <w:p w14:paraId="6959E574" w14:textId="77777777" w:rsidR="00375D88" w:rsidRPr="00D11F43" w:rsidRDefault="00375D88">
      <w:pPr>
        <w:rPr>
          <w:lang w:val="en-GB"/>
        </w:rPr>
      </w:pPr>
    </w:p>
    <w:p w14:paraId="71E40A31" w14:textId="2F6B2EA4" w:rsidR="00461CE9" w:rsidRDefault="00461CE9" w:rsidP="00461CE9">
      <w:pPr>
        <w:pStyle w:val="Heading6"/>
        <w:ind w:left="1152" w:hanging="1152"/>
      </w:pPr>
      <w:r>
        <w:t>Discussion 8-22b: (agreement from offline session)</w:t>
      </w:r>
    </w:p>
    <w:tbl>
      <w:tblPr>
        <w:tblStyle w:val="TableGrid"/>
        <w:tblW w:w="0" w:type="auto"/>
        <w:tblLook w:val="04A0" w:firstRow="1" w:lastRow="0" w:firstColumn="1" w:lastColumn="0" w:noHBand="0" w:noVBand="1"/>
      </w:tblPr>
      <w:tblGrid>
        <w:gridCol w:w="9962"/>
      </w:tblGrid>
      <w:tr w:rsidR="00461CE9" w14:paraId="2D4572D8" w14:textId="77777777" w:rsidTr="00DB25F2">
        <w:tc>
          <w:tcPr>
            <w:tcW w:w="9962" w:type="dxa"/>
            <w:tcBorders>
              <w:top w:val="single" w:sz="4" w:space="0" w:color="auto"/>
              <w:left w:val="single" w:sz="4" w:space="0" w:color="auto"/>
              <w:bottom w:val="single" w:sz="4" w:space="0" w:color="auto"/>
              <w:right w:val="single" w:sz="4" w:space="0" w:color="auto"/>
            </w:tcBorders>
            <w:hideMark/>
          </w:tcPr>
          <w:p w14:paraId="3508AC17" w14:textId="77777777" w:rsidR="00461CE9" w:rsidRDefault="00461CE9" w:rsidP="00DB25F2">
            <w:pPr>
              <w:spacing w:after="120"/>
              <w:rPr>
                <w:rFonts w:ascii="Arial" w:hAnsi="Arial" w:cs="Arial"/>
                <w:b/>
                <w:lang w:eastAsia="zh-CN"/>
              </w:rPr>
            </w:pPr>
            <w:r>
              <w:rPr>
                <w:rFonts w:ascii="Arial" w:hAnsi="Arial" w:cs="Arial"/>
                <w:b/>
                <w:lang w:eastAsia="zh-CN"/>
              </w:rPr>
              <w:t>Assumption 2:</w:t>
            </w:r>
          </w:p>
          <w:p w14:paraId="28BEB491" w14:textId="77777777" w:rsidR="00461CE9" w:rsidRDefault="00461CE9" w:rsidP="00DB25F2">
            <w:pPr>
              <w:jc w:val="left"/>
              <w:rPr>
                <w:rFonts w:ascii="Arial" w:hAnsi="Arial" w:cs="Arial"/>
                <w:lang w:eastAsia="zh-CN"/>
              </w:rPr>
            </w:pPr>
            <w:r>
              <w:rPr>
                <w:rFonts w:ascii="Arial" w:hAnsi="Arial" w:cs="Arial"/>
                <w:lang w:eastAsia="zh-CN"/>
              </w:rPr>
              <w:t>For the latency requirement of data collection, RAN2 assumes:</w:t>
            </w:r>
          </w:p>
          <w:p w14:paraId="3721D9B8" w14:textId="77777777" w:rsidR="00461CE9" w:rsidRDefault="00461CE9" w:rsidP="00DB25F2">
            <w:pPr>
              <w:pStyle w:val="ListParagraph"/>
              <w:widowControl w:val="0"/>
              <w:numPr>
                <w:ilvl w:val="0"/>
                <w:numId w:val="147"/>
              </w:numPr>
              <w:spacing w:after="160" w:line="240" w:lineRule="auto"/>
              <w:jc w:val="left"/>
              <w:rPr>
                <w:rFonts w:ascii="Arial" w:hAnsi="Arial" w:cs="Arial"/>
                <w:lang w:eastAsia="zh-CN"/>
              </w:rPr>
            </w:pPr>
            <w:r>
              <w:rPr>
                <w:rFonts w:ascii="Arial" w:hAnsi="Arial" w:cs="Arial"/>
                <w:lang w:eastAsia="zh-CN"/>
              </w:rPr>
              <w:t xml:space="preserve">For all types of offline model training (i.e., UE- /NW-/ two-sided model training), there is no latency requirement for data collection </w:t>
            </w:r>
          </w:p>
          <w:p w14:paraId="28AA46C8" w14:textId="77777777" w:rsidR="00461CE9" w:rsidRDefault="00461CE9" w:rsidP="00DB25F2">
            <w:pPr>
              <w:pStyle w:val="ListParagraph"/>
              <w:widowControl w:val="0"/>
              <w:numPr>
                <w:ilvl w:val="0"/>
                <w:numId w:val="147"/>
              </w:numPr>
              <w:spacing w:after="160" w:line="240" w:lineRule="auto"/>
              <w:jc w:val="left"/>
              <w:rPr>
                <w:rFonts w:ascii="Arial" w:hAnsi="Arial" w:cs="Arial"/>
                <w:lang w:eastAsia="zh-CN"/>
              </w:rPr>
            </w:pPr>
            <w:r>
              <w:rPr>
                <w:rFonts w:ascii="Arial" w:hAnsi="Arial" w:cs="Arial"/>
                <w:lang w:eastAsia="zh-CN"/>
              </w:rPr>
              <w:t>For model inference, when required data comes from other entities, there is a latency requirement for data collection</w:t>
            </w:r>
          </w:p>
          <w:p w14:paraId="276A1F74" w14:textId="77777777" w:rsidR="00461CE9" w:rsidRDefault="00461CE9" w:rsidP="00DB25F2">
            <w:pPr>
              <w:pStyle w:val="ListParagraph"/>
              <w:widowControl w:val="0"/>
              <w:numPr>
                <w:ilvl w:val="0"/>
                <w:numId w:val="147"/>
              </w:numPr>
              <w:spacing w:after="160" w:line="240" w:lineRule="auto"/>
              <w:jc w:val="left"/>
              <w:rPr>
                <w:rFonts w:ascii="Arial" w:hAnsi="Arial" w:cs="Arial"/>
                <w:lang w:eastAsia="zh-CN"/>
              </w:rPr>
            </w:pPr>
            <w:r>
              <w:rPr>
                <w:rFonts w:ascii="Arial" w:hAnsi="Arial" w:cs="Arial"/>
                <w:lang w:eastAsia="zh-CN"/>
              </w:rPr>
              <w:t>For</w:t>
            </w:r>
            <w:r>
              <w:rPr>
                <w:rFonts w:ascii="Arial" w:hAnsi="Arial" w:cs="Arial"/>
                <w:sz w:val="20"/>
                <w:szCs w:val="20"/>
                <w:lang w:eastAsia="zh-CN"/>
              </w:rPr>
              <w:t xml:space="preserve"> (real-time) </w:t>
            </w:r>
            <w:r>
              <w:rPr>
                <w:rFonts w:ascii="Arial" w:hAnsi="Arial" w:cs="Arial"/>
                <w:lang w:eastAsia="zh-CN"/>
              </w:rPr>
              <w:t>model monitoring, when required monitoring data (e.g., performance metric) comes from other entities, there is a latency requirement for data collection.</w:t>
            </w:r>
          </w:p>
        </w:tc>
      </w:tr>
    </w:tbl>
    <w:p w14:paraId="6A831ADD" w14:textId="77777777" w:rsidR="00461CE9" w:rsidRPr="00461CE9" w:rsidRDefault="00461CE9" w:rsidP="00461CE9"/>
    <w:p w14:paraId="5467F402" w14:textId="1C790A0B" w:rsidR="00461CE9" w:rsidRDefault="00461CE9" w:rsidP="00461CE9">
      <w:pPr>
        <w:rPr>
          <w:lang w:val="en-GB"/>
        </w:rPr>
      </w:pPr>
      <w:r>
        <w:rPr>
          <w:lang w:val="en-GB"/>
        </w:rPr>
        <w:t>RAN1 confirms Assumption 2</w:t>
      </w:r>
      <w:r>
        <w:rPr>
          <w:strike/>
          <w:color w:val="FF0000"/>
          <w:lang w:val="en-GB"/>
        </w:rPr>
        <w:t>, with the following clarification on the third bullet</w:t>
      </w:r>
      <w:r>
        <w:rPr>
          <w:lang w:val="en-GB"/>
        </w:rPr>
        <w:t>.</w:t>
      </w:r>
    </w:p>
    <w:p w14:paraId="3308D475" w14:textId="77777777" w:rsidR="00461CE9" w:rsidRDefault="00461CE9" w:rsidP="00461CE9">
      <w:pPr>
        <w:pStyle w:val="ListParagraph"/>
        <w:numPr>
          <w:ilvl w:val="0"/>
          <w:numId w:val="146"/>
        </w:numPr>
        <w:spacing w:after="160"/>
        <w:rPr>
          <w:strike/>
          <w:color w:val="FF0000"/>
          <w:lang w:val="en-GB"/>
        </w:rPr>
      </w:pPr>
      <w:r>
        <w:rPr>
          <w:strike/>
          <w:color w:val="FF0000"/>
          <w:lang w:val="en-GB"/>
        </w:rPr>
        <w:t>Monitoring data includes both calculated performance metric and the input data for metric calculation.</w:t>
      </w:r>
    </w:p>
    <w:p w14:paraId="12C1A9A1"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A422BF6" w14:textId="3586F88E" w:rsidR="004966C6" w:rsidRDefault="004966C6" w:rsidP="004966C6">
      <w:pPr>
        <w:keepNext/>
        <w:keepLines/>
        <w:overflowPunct w:val="0"/>
        <w:autoSpaceDE w:val="0"/>
        <w:autoSpaceDN w:val="0"/>
        <w:adjustRightInd w:val="0"/>
        <w:spacing w:before="120" w:after="180"/>
        <w:outlineLvl w:val="5"/>
        <w:rPr>
          <w:rFonts w:ascii="Arial" w:eastAsia="SimSun" w:hAnsi="Arial"/>
          <w:szCs w:val="20"/>
          <w:lang w:eastAsia="ko-KR"/>
        </w:rPr>
      </w:pPr>
      <w:r>
        <w:rPr>
          <w:rFonts w:ascii="Arial" w:eastAsia="SimSun" w:hAnsi="Arial"/>
          <w:szCs w:val="20"/>
        </w:rPr>
        <w:t>Discussion 8-23a: (agreement from offline session)</w:t>
      </w:r>
    </w:p>
    <w:tbl>
      <w:tblPr>
        <w:tblStyle w:val="TableGrid"/>
        <w:tblW w:w="0" w:type="auto"/>
        <w:tblLook w:val="04A0" w:firstRow="1" w:lastRow="0" w:firstColumn="1" w:lastColumn="0" w:noHBand="0" w:noVBand="1"/>
      </w:tblPr>
      <w:tblGrid>
        <w:gridCol w:w="9962"/>
      </w:tblGrid>
      <w:tr w:rsidR="00461CE9" w14:paraId="6E8E2E5C" w14:textId="77777777" w:rsidTr="00DB25F2">
        <w:tc>
          <w:tcPr>
            <w:tcW w:w="9962" w:type="dxa"/>
            <w:tcBorders>
              <w:top w:val="single" w:sz="4" w:space="0" w:color="auto"/>
              <w:left w:val="single" w:sz="4" w:space="0" w:color="auto"/>
              <w:bottom w:val="single" w:sz="4" w:space="0" w:color="auto"/>
              <w:right w:val="single" w:sz="4" w:space="0" w:color="auto"/>
            </w:tcBorders>
            <w:hideMark/>
          </w:tcPr>
          <w:p w14:paraId="02D01627" w14:textId="77777777" w:rsidR="00461CE9" w:rsidRDefault="00461CE9" w:rsidP="00DB25F2">
            <w:pPr>
              <w:spacing w:after="120"/>
              <w:rPr>
                <w:rFonts w:ascii="Arial" w:hAnsi="Arial" w:cs="Arial"/>
                <w:b/>
                <w:lang w:eastAsia="zh-CN"/>
              </w:rPr>
            </w:pPr>
            <w:r>
              <w:rPr>
                <w:rFonts w:ascii="Arial" w:hAnsi="Arial" w:cs="Arial"/>
                <w:b/>
                <w:lang w:eastAsia="zh-CN"/>
              </w:rPr>
              <w:t>Assumption 3:</w:t>
            </w:r>
          </w:p>
          <w:p w14:paraId="03EE786A" w14:textId="77777777" w:rsidR="00461CE9" w:rsidRDefault="00461CE9" w:rsidP="00DB25F2">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0DF7CD2" w14:textId="77777777" w:rsidR="00461CE9" w:rsidRDefault="00461CE9" w:rsidP="00461CE9"/>
    <w:p w14:paraId="7F048EEC" w14:textId="2FA4F0BC" w:rsidR="00461CE9" w:rsidRDefault="00461CE9" w:rsidP="00461CE9">
      <w:pPr>
        <w:rPr>
          <w:lang w:val="en-GB"/>
        </w:rPr>
      </w:pPr>
      <w:r>
        <w:rPr>
          <w:lang w:val="en-GB"/>
        </w:rPr>
        <w:t>RAN1 confirms RAN2’s Assumption 3 for CSI compression, CSI prediction, and beam prediction use cases.</w:t>
      </w:r>
    </w:p>
    <w:p w14:paraId="6CEC0192" w14:textId="77777777" w:rsidR="00461CE9" w:rsidRDefault="00461CE9" w:rsidP="00461CE9">
      <w:pPr>
        <w:rPr>
          <w:lang w:val="en-GB"/>
        </w:rPr>
      </w:pPr>
    </w:p>
    <w:p w14:paraId="35053866" w14:textId="77777777" w:rsidR="00461CE9" w:rsidRDefault="00461CE9" w:rsidP="00461CE9">
      <w:pPr>
        <w:rPr>
          <w:lang w:val="en-GB"/>
        </w:rPr>
      </w:pPr>
      <w:r>
        <w:rPr>
          <w:lang w:val="en-GB"/>
        </w:rPr>
        <w:t xml:space="preserve">For positioning, it is noted that existing specification supports </w:t>
      </w:r>
      <w:r>
        <w:t xml:space="preserve">DL PRS measurement and </w:t>
      </w:r>
      <w:r>
        <w:rPr>
          <w:lang w:val="en-GB"/>
        </w:rPr>
        <w:t>UE positioning in RRC_INACTIVE state. It is also noted that there are already some existing mechanisms to support measurements outside RRC connected state, e.g., logged MDT and positioning measurement in RRC inactive state. That being said, RAN1 confirms that RRC_CONNECTED can be a starting point and that non-connected state can be revisited when needed.</w:t>
      </w:r>
    </w:p>
    <w:p w14:paraId="33D5737C" w14:textId="77777777" w:rsidR="00461CE9" w:rsidRDefault="00461CE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A9546FA"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2A1F947" w14:textId="1D40FF34" w:rsidR="00461CE9" w:rsidRDefault="00461CE9" w:rsidP="00461CE9">
      <w:pPr>
        <w:keepNext/>
        <w:keepLines/>
        <w:overflowPunct w:val="0"/>
        <w:autoSpaceDE w:val="0"/>
        <w:autoSpaceDN w:val="0"/>
        <w:adjustRightInd w:val="0"/>
        <w:spacing w:before="120" w:after="180" w:line="254" w:lineRule="auto"/>
        <w:outlineLvl w:val="5"/>
        <w:rPr>
          <w:rFonts w:ascii="Arial" w:eastAsia="SimSun" w:hAnsi="Arial"/>
          <w:szCs w:val="20"/>
        </w:rPr>
      </w:pPr>
      <w:r>
        <w:rPr>
          <w:rFonts w:ascii="Arial" w:eastAsia="SimSun" w:hAnsi="Arial"/>
          <w:szCs w:val="20"/>
        </w:rPr>
        <w:t>Discussion 8-24</w:t>
      </w:r>
      <w:r w:rsidR="007F000F">
        <w:rPr>
          <w:rFonts w:ascii="Arial" w:eastAsia="SimSun" w:hAnsi="Arial"/>
          <w:szCs w:val="20"/>
        </w:rPr>
        <w:t>b</w:t>
      </w:r>
      <w:r>
        <w:rPr>
          <w:rFonts w:ascii="Arial" w:eastAsia="SimSun" w:hAnsi="Arial"/>
          <w:szCs w:val="20"/>
        </w:rPr>
        <w:t>:</w:t>
      </w:r>
    </w:p>
    <w:tbl>
      <w:tblPr>
        <w:tblStyle w:val="TableGrid"/>
        <w:tblW w:w="0" w:type="auto"/>
        <w:tblLook w:val="04A0" w:firstRow="1" w:lastRow="0" w:firstColumn="1" w:lastColumn="0" w:noHBand="0" w:noVBand="1"/>
      </w:tblPr>
      <w:tblGrid>
        <w:gridCol w:w="9962"/>
      </w:tblGrid>
      <w:tr w:rsidR="00461CE9" w14:paraId="2F8DCAC9" w14:textId="77777777" w:rsidTr="00461CE9">
        <w:tc>
          <w:tcPr>
            <w:tcW w:w="9962" w:type="dxa"/>
            <w:tcBorders>
              <w:top w:val="single" w:sz="4" w:space="0" w:color="auto"/>
              <w:left w:val="single" w:sz="4" w:space="0" w:color="auto"/>
              <w:bottom w:val="single" w:sz="4" w:space="0" w:color="auto"/>
              <w:right w:val="single" w:sz="4" w:space="0" w:color="auto"/>
            </w:tcBorders>
            <w:hideMark/>
          </w:tcPr>
          <w:p w14:paraId="78F8ADFE" w14:textId="77777777" w:rsidR="00461CE9" w:rsidRDefault="00461CE9">
            <w:pPr>
              <w:spacing w:after="120"/>
              <w:rPr>
                <w:rFonts w:ascii="Arial" w:hAnsi="Arial" w:cs="Arial"/>
                <w:b/>
                <w:lang w:eastAsia="zh-CN"/>
              </w:rPr>
            </w:pPr>
            <w:r>
              <w:rPr>
                <w:rFonts w:ascii="Arial" w:hAnsi="Arial" w:cs="Arial"/>
                <w:b/>
                <w:lang w:eastAsia="zh-CN"/>
              </w:rPr>
              <w:t>Assumption 4:</w:t>
            </w:r>
          </w:p>
          <w:p w14:paraId="7737D4F1" w14:textId="77777777" w:rsidR="00461CE9" w:rsidRDefault="00461CE9">
            <w:pPr>
              <w:jc w:val="left"/>
              <w:rPr>
                <w:rFonts w:ascii="Arial" w:hAnsi="Arial" w:cs="Arial"/>
                <w:lang w:eastAsia="zh-CN"/>
              </w:rPr>
            </w:pPr>
            <w:r>
              <w:rPr>
                <w:rFonts w:ascii="Arial" w:hAnsi="Arial" w:cs="Arial"/>
                <w:lang w:eastAsia="zh-CN"/>
              </w:rPr>
              <w:t>For the data generation entity and termination entity deployed at different entities, RAN2 made the following assumptions:</w:t>
            </w:r>
          </w:p>
          <w:p w14:paraId="33F12281" w14:textId="77777777" w:rsidR="00461CE9" w:rsidRDefault="00461CE9" w:rsidP="00461CE9">
            <w:pPr>
              <w:pStyle w:val="ListParagraph"/>
              <w:numPr>
                <w:ilvl w:val="0"/>
                <w:numId w:val="147"/>
              </w:numPr>
              <w:spacing w:after="160" w:line="240" w:lineRule="auto"/>
              <w:jc w:val="left"/>
              <w:rPr>
                <w:rFonts w:ascii="Arial" w:hAnsi="Arial" w:cs="Arial"/>
                <w:lang w:eastAsia="zh-CN"/>
              </w:rPr>
            </w:pPr>
            <w:r>
              <w:rPr>
                <w:rFonts w:ascii="Arial" w:hAnsi="Arial" w:cs="Arial"/>
                <w:lang w:eastAsia="zh-CN"/>
              </w:rPr>
              <w:t>For CSI enhancement and beam management use cases:</w:t>
            </w:r>
          </w:p>
          <w:p w14:paraId="44C57991"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gNB/OAM/OTT server.</w:t>
            </w:r>
          </w:p>
          <w:p w14:paraId="66D58D2F"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lastRenderedPageBreak/>
              <w:t>For NW-sided model inference, input data can be generated by UE and terminated at gNB.</w:t>
            </w:r>
          </w:p>
          <w:p w14:paraId="2996384A"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gNB and terminated at UE.</w:t>
            </w:r>
          </w:p>
          <w:p w14:paraId="02FA3E29"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 and terminated at gNB.</w:t>
            </w:r>
          </w:p>
          <w:p w14:paraId="552F651D" w14:textId="77777777" w:rsidR="00461CE9" w:rsidRDefault="00461CE9" w:rsidP="00461CE9">
            <w:pPr>
              <w:pStyle w:val="ListParagraph"/>
              <w:numPr>
                <w:ilvl w:val="0"/>
                <w:numId w:val="147"/>
              </w:numPr>
              <w:spacing w:after="160" w:line="240" w:lineRule="auto"/>
              <w:jc w:val="left"/>
              <w:rPr>
                <w:rFonts w:ascii="Arial" w:hAnsi="Arial" w:cs="Arial"/>
                <w:lang w:eastAsia="zh-CN"/>
              </w:rPr>
            </w:pPr>
            <w:r>
              <w:rPr>
                <w:rFonts w:ascii="Arial" w:hAnsi="Arial" w:cs="Arial"/>
                <w:lang w:eastAsia="zh-CN"/>
              </w:rPr>
              <w:t>For positioning enhancement use case:</w:t>
            </w:r>
          </w:p>
          <w:p w14:paraId="1646E88D"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LMF/OTT server.</w:t>
            </w:r>
          </w:p>
          <w:p w14:paraId="395419A1"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UE/gNB and terminated at LMF and/or gNB.</w:t>
            </w:r>
          </w:p>
          <w:p w14:paraId="6A67F600"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LMF/gNB and terminated at the UE.</w:t>
            </w:r>
          </w:p>
          <w:p w14:paraId="315546E7" w14:textId="77777777" w:rsidR="00461CE9" w:rsidRDefault="00461CE9" w:rsidP="00461CE9">
            <w:pPr>
              <w:pStyle w:val="ListParagraph"/>
              <w:widowControl w:val="0"/>
              <w:numPr>
                <w:ilvl w:val="0"/>
                <w:numId w:val="148"/>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UE/gNB and terminated at LMF.</w:t>
            </w:r>
          </w:p>
        </w:tc>
      </w:tr>
    </w:tbl>
    <w:p w14:paraId="2EF863CD" w14:textId="77777777" w:rsidR="00461CE9" w:rsidRDefault="00461CE9" w:rsidP="00461CE9">
      <w:pPr>
        <w:spacing w:line="254" w:lineRule="auto"/>
        <w:rPr>
          <w:rFonts w:ascii="Calibri" w:eastAsia="SimSun" w:hAnsi="Calibri" w:cs="Calibri"/>
          <w:lang w:eastAsia="zh-CN"/>
        </w:rPr>
      </w:pPr>
    </w:p>
    <w:p w14:paraId="0D265CBC" w14:textId="77777777" w:rsidR="00461CE9" w:rsidRDefault="00461CE9" w:rsidP="00461CE9">
      <w:pPr>
        <w:spacing w:line="254" w:lineRule="auto"/>
        <w:rPr>
          <w:rFonts w:ascii="Calibri" w:eastAsia="SimSun" w:hAnsi="Calibri" w:cs="Calibri"/>
          <w:lang w:eastAsia="zh-CN"/>
        </w:rPr>
      </w:pPr>
    </w:p>
    <w:p w14:paraId="271D02AC" w14:textId="77777777" w:rsidR="007F000F" w:rsidRDefault="007F000F" w:rsidP="007F000F">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1EFC3FBA" w14:textId="77777777" w:rsidR="007F000F" w:rsidRDefault="007F000F" w:rsidP="007F000F">
      <w:pPr>
        <w:numPr>
          <w:ilvl w:val="0"/>
          <w:numId w:val="147"/>
        </w:numPr>
        <w:spacing w:after="160" w:line="254" w:lineRule="auto"/>
        <w:rPr>
          <w:rFonts w:ascii="Calibri" w:eastAsia="SimSun" w:hAnsi="Calibri" w:cs="Calibri"/>
          <w:lang w:eastAsia="ko-KR"/>
        </w:rPr>
      </w:pPr>
      <w:r>
        <w:rPr>
          <w:rFonts w:ascii="Calibri" w:eastAsia="SimSun" w:hAnsi="Calibri" w:cs="Calibri"/>
        </w:rPr>
        <w:t xml:space="preserve">For CSI </w:t>
      </w:r>
      <w:r>
        <w:rPr>
          <w:rFonts w:ascii="Calibri" w:eastAsia="SimSun" w:hAnsi="Calibri" w:cs="Calibri"/>
          <w:color w:val="FF0000"/>
        </w:rPr>
        <w:t xml:space="preserve">compression </w:t>
      </w:r>
      <w:r>
        <w:rPr>
          <w:rFonts w:ascii="Calibri" w:eastAsia="SimSun" w:hAnsi="Calibri" w:cs="Calibri"/>
          <w:strike/>
          <w:color w:val="FF0000"/>
        </w:rPr>
        <w:t>enhancement</w:t>
      </w:r>
      <w:r>
        <w:rPr>
          <w:rFonts w:ascii="Calibri" w:eastAsia="SimSun" w:hAnsi="Calibri" w:cs="Calibri"/>
        </w:rPr>
        <w:t xml:space="preserve"> and beam management use cases:</w:t>
      </w:r>
    </w:p>
    <w:p w14:paraId="4E2581BC"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 xml:space="preserve">For model training, training data can be generated by UE/gNB and terminated at </w:t>
      </w:r>
      <w:r>
        <w:rPr>
          <w:rFonts w:ascii="Calibri" w:eastAsia="SimSun" w:hAnsi="Calibri" w:cs="Calibri"/>
          <w:color w:val="FF0000"/>
        </w:rPr>
        <w:t>NW</w:t>
      </w:r>
      <w:r>
        <w:rPr>
          <w:rFonts w:ascii="Calibri" w:eastAsia="SimSun" w:hAnsi="Calibri" w:cs="Calibri"/>
          <w:strike/>
          <w:color w:val="FF0000"/>
        </w:rPr>
        <w:t>gNB/OAM</w:t>
      </w:r>
      <w:r>
        <w:rPr>
          <w:rFonts w:ascii="Calibri" w:eastAsia="SimSun" w:hAnsi="Calibri" w:cs="Calibri"/>
        </w:rPr>
        <w:t>/OTT server.</w:t>
      </w:r>
    </w:p>
    <w:p w14:paraId="0FEEE7DC"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For NW-sided model inference</w:t>
      </w:r>
      <w:r>
        <w:rPr>
          <w:rFonts w:ascii="Calibri" w:eastAsia="SimSun" w:hAnsi="Calibri" w:cs="Calibri"/>
          <w:color w:val="FF0000"/>
        </w:rPr>
        <w:t xml:space="preserve"> and NW-part of two-sided model inference</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 and terminated at gNB.</w:t>
      </w:r>
    </w:p>
    <w:p w14:paraId="5B419F3D"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For UE-side model inference</w:t>
      </w:r>
      <w:r>
        <w:rPr>
          <w:rFonts w:ascii="Calibri" w:eastAsia="SimSun" w:hAnsi="Calibri" w:cs="Calibri"/>
          <w:color w:val="FF0000"/>
        </w:rPr>
        <w:t xml:space="preserve"> and UE-part of two-sided model inference</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gNB and terminated at UE.</w:t>
      </w:r>
    </w:p>
    <w:p w14:paraId="7F86C976"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 xml:space="preserve">(real-time) </w:t>
      </w:r>
      <w:r>
        <w:rPr>
          <w:rFonts w:ascii="Calibri" w:eastAsia="SimSun" w:hAnsi="Calibri" w:cs="Calibri"/>
        </w:rPr>
        <w:t>model monitoring at the NW</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Calibri"/>
        </w:rPr>
        <w:t xml:space="preserve">can be generated </w:t>
      </w:r>
      <w:r>
        <w:rPr>
          <w:rFonts w:ascii="Calibri" w:eastAsia="SimSun" w:hAnsi="Calibri" w:cs="Calibri"/>
        </w:rPr>
        <w:tab/>
        <w:t>by UE</w:t>
      </w:r>
      <w:r>
        <w:rPr>
          <w:rFonts w:ascii="Calibri" w:eastAsia="SimSun" w:hAnsi="Calibri" w:cs="Calibri"/>
          <w:color w:val="FF0000"/>
        </w:rPr>
        <w:t xml:space="preserve"> </w:t>
      </w:r>
      <w:r>
        <w:rPr>
          <w:rFonts w:ascii="Calibri" w:eastAsia="SimSun" w:hAnsi="Calibri" w:cs="Calibri"/>
        </w:rPr>
        <w:t>and terminated at gNB</w:t>
      </w:r>
      <w:r>
        <w:rPr>
          <w:rFonts w:ascii="Calibri" w:eastAsia="SimSun" w:hAnsi="Calibri" w:cs="Calibri"/>
          <w:strike/>
          <w:color w:val="5B9BD5" w:themeColor="accent1"/>
        </w:rPr>
        <w:t>/OTT</w:t>
      </w:r>
      <w:r>
        <w:rPr>
          <w:rFonts w:ascii="Calibri" w:eastAsia="SimSun" w:hAnsi="Calibri" w:cs="Calibri"/>
        </w:rPr>
        <w:t>.</w:t>
      </w:r>
    </w:p>
    <w:p w14:paraId="70EBC00E"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color w:val="FF0000"/>
        </w:rPr>
        <w:t>For (real-time) model monitoring at the UE side,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 and terminated at UE.</w:t>
      </w:r>
    </w:p>
    <w:p w14:paraId="1F33D399" w14:textId="77777777" w:rsidR="007F000F" w:rsidRDefault="007F000F" w:rsidP="007F000F">
      <w:pPr>
        <w:numPr>
          <w:ilvl w:val="0"/>
          <w:numId w:val="147"/>
        </w:numPr>
        <w:spacing w:after="160" w:line="254" w:lineRule="auto"/>
        <w:rPr>
          <w:rFonts w:ascii="Calibri" w:eastAsia="SimSun" w:hAnsi="Calibri" w:cs="Calibri"/>
        </w:rPr>
      </w:pPr>
      <w:r>
        <w:rPr>
          <w:rFonts w:ascii="Calibri" w:eastAsia="SimSun" w:hAnsi="Calibri" w:cs="Calibri"/>
        </w:rPr>
        <w:t>For positioning enhancement use case:</w:t>
      </w:r>
    </w:p>
    <w:p w14:paraId="22494776"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For model training, training data can be generated by UE/</w:t>
      </w:r>
      <w:r>
        <w:rPr>
          <w:rFonts w:ascii="Calibri" w:eastAsia="SimSun" w:hAnsi="Calibri" w:cs="Calibri"/>
          <w:color w:val="FF0000"/>
        </w:rPr>
        <w:t>PRU</w:t>
      </w:r>
      <w:r>
        <w:rPr>
          <w:rFonts w:ascii="Calibri" w:eastAsia="SimSun" w:hAnsi="Calibri" w:cs="Calibri"/>
        </w:rPr>
        <w:t>/gNB/</w:t>
      </w:r>
      <w:r>
        <w:rPr>
          <w:rFonts w:ascii="Calibri" w:eastAsia="SimSun" w:hAnsi="Calibri" w:cs="Calibri"/>
          <w:color w:val="FF0000"/>
        </w:rPr>
        <w:t xml:space="preserve">LMF </w:t>
      </w:r>
      <w:r>
        <w:rPr>
          <w:rFonts w:ascii="Calibri" w:eastAsia="SimSun" w:hAnsi="Calibri" w:cs="Calibri"/>
        </w:rPr>
        <w:t xml:space="preserve">and terminated at </w:t>
      </w:r>
      <w:r>
        <w:rPr>
          <w:rFonts w:ascii="Calibri" w:eastAsia="SimSun" w:hAnsi="Calibri" w:cs="Calibri"/>
          <w:color w:val="FF0000"/>
        </w:rPr>
        <w:t>NW</w:t>
      </w:r>
      <w:r>
        <w:rPr>
          <w:rFonts w:ascii="Calibri" w:eastAsia="SimSun" w:hAnsi="Calibri" w:cs="Calibri"/>
          <w:strike/>
          <w:color w:val="FF0000"/>
        </w:rPr>
        <w:t>LMF</w:t>
      </w:r>
      <w:r>
        <w:rPr>
          <w:rFonts w:ascii="Calibri" w:eastAsia="SimSun" w:hAnsi="Calibri" w:cs="Calibri"/>
        </w:rPr>
        <w:t>/OTT server.</w:t>
      </w:r>
    </w:p>
    <w:p w14:paraId="70473A27"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LMF</w:t>
      </w:r>
      <w:r>
        <w:rPr>
          <w:rFonts w:ascii="Calibri" w:eastAsia="SimSun" w:hAnsi="Calibri" w:cs="Calibri"/>
          <w:strike/>
          <w:color w:val="FF0000"/>
        </w:rPr>
        <w:t>NW</w:t>
      </w:r>
      <w:r>
        <w:rPr>
          <w:rFonts w:ascii="Calibri" w:eastAsia="SimSun" w:hAnsi="Calibri" w:cs="Calibri"/>
        </w:rPr>
        <w:t>-sided model inference</w:t>
      </w:r>
      <w:r>
        <w:rPr>
          <w:rFonts w:ascii="Calibri" w:eastAsia="SimSun" w:hAnsi="Calibri" w:cs="Calibri"/>
          <w:color w:val="FF0000"/>
        </w:rPr>
        <w:t xml:space="preserve"> (Case 2b, Case 3b)</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UE/gNB and terminated at LMF</w:t>
      </w:r>
      <w:r>
        <w:rPr>
          <w:rFonts w:ascii="Calibri" w:eastAsia="SimSun" w:hAnsi="Calibri" w:cs="Calibri"/>
          <w:strike/>
          <w:color w:val="FF0000"/>
        </w:rPr>
        <w:t xml:space="preserve"> and/or gNB</w:t>
      </w:r>
      <w:r>
        <w:rPr>
          <w:rFonts w:ascii="Calibri" w:eastAsia="SimSun" w:hAnsi="Calibri" w:cs="Calibri"/>
        </w:rPr>
        <w:t>.</w:t>
      </w:r>
    </w:p>
    <w:p w14:paraId="778EE486" w14:textId="77777777" w:rsidR="007F000F" w:rsidRDefault="007F000F" w:rsidP="007F000F">
      <w:pPr>
        <w:widowControl w:val="0"/>
        <w:numPr>
          <w:ilvl w:val="0"/>
          <w:numId w:val="148"/>
        </w:numPr>
        <w:spacing w:after="160" w:line="254" w:lineRule="auto"/>
        <w:ind w:leftChars="100" w:left="640"/>
        <w:rPr>
          <w:rFonts w:ascii="Calibri" w:eastAsia="SimSun" w:hAnsi="Calibri" w:cs="Calibri"/>
          <w:color w:val="FF0000"/>
        </w:rPr>
      </w:pPr>
      <w:r>
        <w:rPr>
          <w:rFonts w:ascii="Calibri" w:eastAsia="SimSun" w:hAnsi="Calibri" w:cs="Calibri"/>
          <w:color w:val="FF0000"/>
        </w:rPr>
        <w:t>For gNB-sided model inference (Case 3a), assistance information (if needed) can be generated by LMF and terminated at gNB.</w:t>
      </w:r>
    </w:p>
    <w:p w14:paraId="3FE1DA59" w14:textId="77777777" w:rsidR="007F000F" w:rsidRDefault="007F000F" w:rsidP="007F000F">
      <w:pPr>
        <w:widowControl w:val="0"/>
        <w:numPr>
          <w:ilvl w:val="0"/>
          <w:numId w:val="148"/>
        </w:numPr>
        <w:spacing w:after="160" w:line="254" w:lineRule="auto"/>
        <w:ind w:leftChars="100" w:left="640"/>
        <w:rPr>
          <w:rFonts w:ascii="Calibri" w:eastAsia="SimSun" w:hAnsi="Calibri" w:cs="Calibri"/>
        </w:rPr>
      </w:pPr>
      <w:r>
        <w:rPr>
          <w:rFonts w:ascii="Calibri" w:eastAsia="SimSun" w:hAnsi="Calibri" w:cs="Calibri"/>
        </w:rPr>
        <w:t xml:space="preserve">For UE-side model inference </w:t>
      </w:r>
      <w:r>
        <w:rPr>
          <w:rFonts w:ascii="Calibri" w:eastAsia="SimSun" w:hAnsi="Calibri" w:cs="Calibri"/>
          <w:color w:val="FF0000"/>
        </w:rPr>
        <w:t>(Case 1, Case 2a)</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LMF/gNB and terminated at the UE.</w:t>
      </w:r>
    </w:p>
    <w:p w14:paraId="568250F0" w14:textId="77777777" w:rsidR="007F000F" w:rsidRDefault="007F000F" w:rsidP="007F000F">
      <w:pPr>
        <w:widowControl w:val="0"/>
        <w:numPr>
          <w:ilvl w:val="0"/>
          <w:numId w:val="148"/>
        </w:numPr>
        <w:spacing w:after="160" w:line="254" w:lineRule="auto"/>
        <w:ind w:leftChars="100" w:left="640"/>
        <w:rPr>
          <w:rFonts w:ascii="Calibri" w:eastAsia="SimSun" w:hAnsi="Calibri" w:cs="Calibri"/>
          <w:lang w:eastAsia="zh-CN"/>
        </w:rPr>
      </w:pPr>
      <w:r>
        <w:rPr>
          <w:rFonts w:ascii="Calibri" w:eastAsia="SimSun" w:hAnsi="Calibri" w:cs="Calibri"/>
        </w:rPr>
        <w:lastRenderedPageBreak/>
        <w:t xml:space="preserve">For </w:t>
      </w:r>
      <w:r>
        <w:rPr>
          <w:rFonts w:ascii="Calibri" w:eastAsia="SimSun" w:hAnsi="Calibri" w:cs="Calibri"/>
          <w:color w:val="FF0000"/>
        </w:rPr>
        <w:t xml:space="preserve">(real-time) </w:t>
      </w:r>
      <w:r>
        <w:rPr>
          <w:rFonts w:ascii="Calibri" w:eastAsia="SimSun" w:hAnsi="Calibri" w:cs="Calibri"/>
        </w:rPr>
        <w:t xml:space="preserve">model monitoring at the </w:t>
      </w:r>
      <w:r>
        <w:rPr>
          <w:rFonts w:ascii="Calibri" w:eastAsia="SimSun" w:hAnsi="Calibri" w:cs="Calibri"/>
          <w:strike/>
          <w:color w:val="FF0000"/>
        </w:rPr>
        <w:t>NW</w:t>
      </w:r>
      <w:r>
        <w:rPr>
          <w:rFonts w:ascii="Calibri" w:eastAsia="SimSun" w:hAnsi="Calibri" w:cs="Calibri"/>
          <w:color w:val="FF0000"/>
        </w:rPr>
        <w:t>LMF</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Arial"/>
        </w:rPr>
        <w:t>can be generated by UE/gNB and terminated at LMF</w:t>
      </w:r>
      <w:r>
        <w:rPr>
          <w:rFonts w:ascii="Calibri" w:eastAsia="SimSun" w:hAnsi="Calibri" w:cs="Arial"/>
          <w:strike/>
          <w:color w:val="5B9BD5" w:themeColor="accent1"/>
        </w:rPr>
        <w:t>/OTT</w:t>
      </w:r>
      <w:r>
        <w:rPr>
          <w:rFonts w:ascii="Calibri" w:eastAsia="SimSun" w:hAnsi="Calibri" w:cs="Arial"/>
        </w:rPr>
        <w:t>.</w:t>
      </w:r>
    </w:p>
    <w:p w14:paraId="6067E166" w14:textId="77777777" w:rsidR="007F000F" w:rsidRDefault="007F000F" w:rsidP="007F000F">
      <w:pPr>
        <w:widowControl w:val="0"/>
        <w:numPr>
          <w:ilvl w:val="0"/>
          <w:numId w:val="148"/>
        </w:numPr>
        <w:spacing w:after="160" w:line="254" w:lineRule="auto"/>
        <w:ind w:leftChars="100" w:left="640"/>
        <w:rPr>
          <w:rFonts w:ascii="Calibri" w:eastAsia="SimSun" w:hAnsi="Calibri" w:cs="Calibri"/>
          <w:color w:val="FF0000"/>
          <w:lang w:eastAsia="ko-KR"/>
        </w:rPr>
      </w:pPr>
      <w:r>
        <w:rPr>
          <w:rFonts w:ascii="Calibri" w:eastAsia="SimSun" w:hAnsi="Calibri" w:cs="Calibri"/>
          <w:color w:val="FF0000"/>
        </w:rPr>
        <w:t>For (real-time) model monitoring at the UE side of the UE-side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gNB/LMF and terminated at UE.</w:t>
      </w:r>
    </w:p>
    <w:p w14:paraId="0C3EFA92" w14:textId="77777777" w:rsidR="007F000F" w:rsidRDefault="007F000F" w:rsidP="007F000F">
      <w:pPr>
        <w:widowControl w:val="0"/>
        <w:numPr>
          <w:ilvl w:val="0"/>
          <w:numId w:val="148"/>
        </w:numPr>
        <w:spacing w:after="160" w:line="254" w:lineRule="auto"/>
        <w:ind w:leftChars="100" w:left="640"/>
        <w:rPr>
          <w:rFonts w:ascii="Calibri" w:eastAsia="SimSun" w:hAnsi="Calibri" w:cs="Calibri"/>
          <w:color w:val="FF0000"/>
        </w:rPr>
      </w:pPr>
      <w:r>
        <w:rPr>
          <w:rFonts w:ascii="Calibri" w:eastAsia="SimSun" w:hAnsi="Calibri" w:cs="Calibri"/>
          <w:color w:val="FF0000"/>
        </w:rPr>
        <w:t>For (real-time) model monitoring at the gNB side of the gNB-side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LMF and terminated at gNB.</w:t>
      </w:r>
    </w:p>
    <w:p w14:paraId="671F77D2" w14:textId="77777777" w:rsidR="007F000F" w:rsidRDefault="007F000F" w:rsidP="007F000F">
      <w:pPr>
        <w:spacing w:line="254" w:lineRule="auto"/>
        <w:rPr>
          <w:rFonts w:ascii="Arial" w:eastAsia="SimSun" w:hAnsi="Arial" w:cs="Arial"/>
          <w:lang w:eastAsia="zh-CN"/>
        </w:rPr>
      </w:pPr>
    </w:p>
    <w:p w14:paraId="3D44A9C0" w14:textId="77777777" w:rsidR="007F000F" w:rsidRDefault="007F000F" w:rsidP="007F000F">
      <w:pPr>
        <w:spacing w:line="254"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0E310B43" w14:textId="77777777" w:rsidR="007F000F" w:rsidRDefault="007F000F" w:rsidP="007F000F">
      <w:pPr>
        <w:spacing w:line="254" w:lineRule="auto"/>
        <w:rPr>
          <w:rFonts w:ascii="Calibri" w:eastAsia="SimSun" w:hAnsi="Calibri" w:cs="Calibri"/>
          <w:highlight w:val="yellow"/>
          <w:lang w:eastAsia="zh-CN"/>
        </w:rPr>
      </w:pPr>
    </w:p>
    <w:p w14:paraId="0A89BB05" w14:textId="77777777" w:rsidR="007F000F" w:rsidRDefault="007F000F" w:rsidP="007F000F">
      <w:pPr>
        <w:spacing w:line="254"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60D872B3" w14:textId="77777777" w:rsidR="007F000F" w:rsidRDefault="007F000F" w:rsidP="007F000F">
      <w:pPr>
        <w:spacing w:line="254" w:lineRule="auto"/>
        <w:rPr>
          <w:rFonts w:ascii="Calibri" w:eastAsia="SimSun" w:hAnsi="Calibri" w:cs="Calibri"/>
          <w:lang w:eastAsia="zh-CN"/>
        </w:rPr>
      </w:pPr>
    </w:p>
    <w:p w14:paraId="6AB52C98" w14:textId="77777777" w:rsidR="007F000F" w:rsidRDefault="007F000F" w:rsidP="007F000F">
      <w:pPr>
        <w:spacing w:line="254"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437CAED1" w14:textId="77777777" w:rsidR="007F000F" w:rsidRDefault="007F000F" w:rsidP="007F000F">
      <w:pPr>
        <w:spacing w:line="254" w:lineRule="auto"/>
        <w:rPr>
          <w:rFonts w:ascii="Calibri" w:eastAsia="SimSun" w:hAnsi="Calibri" w:cs="Calibri"/>
          <w:lang w:eastAsia="zh-CN"/>
        </w:rPr>
      </w:pPr>
    </w:p>
    <w:p w14:paraId="75A3D3D3" w14:textId="77777777" w:rsidR="00461CE9" w:rsidRDefault="00461CE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35D8D34A" w14:textId="77777777" w:rsidR="007F000F" w:rsidRDefault="007F000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tbl>
      <w:tblPr>
        <w:tblStyle w:val="TableGrid"/>
        <w:tblW w:w="0" w:type="auto"/>
        <w:tblLook w:val="04A0" w:firstRow="1" w:lastRow="0" w:firstColumn="1" w:lastColumn="0" w:noHBand="0" w:noVBand="1"/>
      </w:tblPr>
      <w:tblGrid>
        <w:gridCol w:w="9962"/>
      </w:tblGrid>
      <w:tr w:rsidR="005B743D" w14:paraId="0170D34E" w14:textId="77777777" w:rsidTr="005B743D">
        <w:tc>
          <w:tcPr>
            <w:tcW w:w="9962" w:type="dxa"/>
            <w:tcBorders>
              <w:top w:val="single" w:sz="4" w:space="0" w:color="auto"/>
              <w:left w:val="single" w:sz="4" w:space="0" w:color="auto"/>
              <w:bottom w:val="single" w:sz="4" w:space="0" w:color="auto"/>
              <w:right w:val="single" w:sz="4" w:space="0" w:color="auto"/>
            </w:tcBorders>
            <w:hideMark/>
          </w:tcPr>
          <w:p w14:paraId="7C5DC8D5" w14:textId="77777777" w:rsidR="005B743D" w:rsidRDefault="005B743D">
            <w:pPr>
              <w:spacing w:line="312" w:lineRule="auto"/>
              <w:rPr>
                <w:rFonts w:ascii="Arial" w:hAnsi="Arial" w:cs="Arial"/>
                <w:lang w:eastAsia="zh-CN"/>
              </w:rPr>
            </w:pPr>
            <w:r>
              <w:rPr>
                <w:rFonts w:ascii="Arial" w:hAnsi="Arial" w:cs="Arial"/>
                <w:lang w:eastAsia="zh-CN"/>
              </w:rPr>
              <w:t>To facilitate the discussion on data collection in RAN2 for further progress, RAN2 would like RAN1 to provide feedback/inputs on the following essential aspects:</w:t>
            </w:r>
          </w:p>
          <w:p w14:paraId="34EE9D53" w14:textId="77777777" w:rsidR="005B743D" w:rsidRDefault="005B743D" w:rsidP="005B743D">
            <w:pPr>
              <w:pStyle w:val="ListParagraph"/>
              <w:numPr>
                <w:ilvl w:val="0"/>
                <w:numId w:val="147"/>
              </w:numPr>
              <w:spacing w:after="160" w:line="312" w:lineRule="auto"/>
              <w:ind w:left="780"/>
              <w:jc w:val="left"/>
              <w:rPr>
                <w:rFonts w:ascii="Arial" w:hAnsi="Arial" w:cs="Arial"/>
                <w:sz w:val="20"/>
                <w:lang w:eastAsia="zh-CN"/>
              </w:rPr>
            </w:pPr>
            <w:r>
              <w:rPr>
                <w:rFonts w:ascii="Arial" w:hAnsi="Arial" w:cs="Arial"/>
                <w:sz w:val="20"/>
                <w:szCs w:val="20"/>
                <w:lang w:eastAsia="zh-CN"/>
              </w:rPr>
              <w:t>Data content</w:t>
            </w:r>
          </w:p>
          <w:p w14:paraId="41163C10" w14:textId="77777777" w:rsidR="005B743D" w:rsidRDefault="005B743D" w:rsidP="005B743D">
            <w:pPr>
              <w:pStyle w:val="ListParagraph"/>
              <w:numPr>
                <w:ilvl w:val="0"/>
                <w:numId w:val="147"/>
              </w:numPr>
              <w:spacing w:after="160" w:line="312" w:lineRule="auto"/>
              <w:ind w:left="780"/>
              <w:jc w:val="left"/>
              <w:rPr>
                <w:rFonts w:ascii="Arial" w:hAnsi="Arial" w:cs="Arial"/>
                <w:sz w:val="20"/>
                <w:szCs w:val="20"/>
                <w:lang w:eastAsia="zh-CN"/>
              </w:rPr>
            </w:pPr>
            <w:r>
              <w:rPr>
                <w:rFonts w:ascii="Arial" w:hAnsi="Arial" w:cs="Arial"/>
                <w:sz w:val="20"/>
                <w:szCs w:val="20"/>
                <w:lang w:eastAsia="zh-CN"/>
              </w:rPr>
              <w:t>Typical data size (value or value range) of the identified data content</w:t>
            </w:r>
          </w:p>
          <w:p w14:paraId="0D0B1386" w14:textId="77777777" w:rsidR="005B743D" w:rsidRDefault="005B743D" w:rsidP="005B743D">
            <w:pPr>
              <w:pStyle w:val="ListParagraph"/>
              <w:numPr>
                <w:ilvl w:val="0"/>
                <w:numId w:val="147"/>
              </w:numPr>
              <w:spacing w:after="160" w:line="312" w:lineRule="auto"/>
              <w:ind w:left="780"/>
              <w:jc w:val="left"/>
              <w:rPr>
                <w:rFonts w:ascii="Arial" w:hAnsi="Arial" w:cs="Arial"/>
                <w:sz w:val="20"/>
                <w:lang w:eastAsia="zh-CN"/>
              </w:rPr>
            </w:pPr>
            <w:r>
              <w:rPr>
                <w:rFonts w:ascii="Arial" w:hAnsi="Arial" w:cs="Arial"/>
                <w:sz w:val="20"/>
                <w:szCs w:val="20"/>
                <w:lang w:eastAsia="zh-CN"/>
              </w:rPr>
              <w:t>Reporting type (e.g., periodic, event triggered, other) of the identified data content</w:t>
            </w:r>
          </w:p>
          <w:p w14:paraId="7CF8A9C2" w14:textId="77777777" w:rsidR="005B743D" w:rsidRDefault="005B743D" w:rsidP="005B743D">
            <w:pPr>
              <w:pStyle w:val="ListParagraph"/>
              <w:numPr>
                <w:ilvl w:val="0"/>
                <w:numId w:val="147"/>
              </w:numPr>
              <w:spacing w:after="160" w:line="312" w:lineRule="auto"/>
              <w:ind w:left="780"/>
              <w:jc w:val="left"/>
              <w:rPr>
                <w:rFonts w:ascii="Arial" w:hAnsi="Arial" w:cs="Arial"/>
                <w:sz w:val="20"/>
                <w:lang w:eastAsia="zh-CN"/>
              </w:rPr>
            </w:pPr>
            <w:r>
              <w:rPr>
                <w:rFonts w:ascii="Arial" w:hAnsi="Arial" w:cs="Arial"/>
                <w:sz w:val="20"/>
                <w:szCs w:val="20"/>
                <w:lang w:eastAsia="zh-CN"/>
              </w:rPr>
              <w:t>Typical latency requirement (value or value range) to transfer the identified data content</w:t>
            </w:r>
          </w:p>
          <w:p w14:paraId="6A956C83" w14:textId="77777777" w:rsidR="005B743D" w:rsidRDefault="005B743D">
            <w:pPr>
              <w:rPr>
                <w:lang w:val="en-GB" w:eastAsia="zh-CN"/>
              </w:rPr>
            </w:pPr>
            <w:r>
              <w:rPr>
                <w:rFonts w:ascii="Arial" w:hAnsi="Arial" w:cs="Arial"/>
                <w:lang w:eastAsia="zh-CN"/>
              </w:rPr>
              <w:t>RAN2 would require RAN1 feedback/inputs on the data collection requirements per LCM purpose (i.e., model training, inference and monitoring) for each (sub)use case, and the LCM sidedness should also be considered. Besides, RAN2 would also like to know to what extent the data would / should be specified (in detail).</w:t>
            </w:r>
          </w:p>
        </w:tc>
      </w:tr>
    </w:tbl>
    <w:p w14:paraId="50D32873" w14:textId="77777777" w:rsid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191267B" w14:textId="5A687CAA" w:rsidR="005B743D" w:rsidRDefault="005B743D" w:rsidP="005B743D">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8-25b:</w:t>
      </w:r>
    </w:p>
    <w:p w14:paraId="687E3B89" w14:textId="77777777" w:rsidR="005B743D" w:rsidRDefault="005B743D" w:rsidP="005B743D">
      <w:pPr>
        <w:spacing w:line="254" w:lineRule="auto"/>
        <w:rPr>
          <w:rFonts w:ascii="Calibri" w:eastAsia="SimSun" w:hAnsi="Calibri" w:cs="Arial"/>
        </w:rPr>
      </w:pPr>
      <w:r>
        <w:rPr>
          <w:rFonts w:ascii="Calibri" w:eastAsia="SimSun" w:hAnsi="Calibri" w:cs="Arial"/>
        </w:rPr>
        <w:t>In answering latency requirements, RAN1 used the following descriptions:</w:t>
      </w:r>
    </w:p>
    <w:p w14:paraId="4DBEE48A" w14:textId="77777777"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t>Relaxed (e.g., minutes, hours, days, or no latency requirement)</w:t>
      </w:r>
    </w:p>
    <w:p w14:paraId="2F525FF2" w14:textId="77777777"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t xml:space="preserve">Near-real-time (e.g., </w:t>
      </w:r>
      <w:r>
        <w:rPr>
          <w:rFonts w:ascii="Calibri" w:eastAsia="SimSun" w:hAnsi="Calibri" w:cs="Arial"/>
          <w:color w:val="FF0000"/>
        </w:rPr>
        <w:t xml:space="preserve">several tens </w:t>
      </w:r>
      <w:r>
        <w:rPr>
          <w:rFonts w:ascii="Calibri" w:eastAsia="SimSun" w:hAnsi="Calibri" w:cs="Arial"/>
          <w:strike/>
          <w:color w:val="FF0000"/>
        </w:rPr>
        <w:t xml:space="preserve">100s </w:t>
      </w:r>
      <w:r>
        <w:rPr>
          <w:rFonts w:ascii="Calibri" w:eastAsia="SimSun" w:hAnsi="Calibri" w:cs="Arial"/>
        </w:rPr>
        <w:t>of msecs to a few seconds)</w:t>
      </w:r>
    </w:p>
    <w:p w14:paraId="06378A47" w14:textId="77777777"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t>Time-critical (e.g., a few msecs)</w:t>
      </w:r>
    </w:p>
    <w:p w14:paraId="479C5018" w14:textId="77777777" w:rsidR="007F000F" w:rsidRDefault="007F000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A6460C5" w14:textId="14F310DA" w:rsidR="005B743D" w:rsidRDefault="005B743D" w:rsidP="005B743D">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8-26</w:t>
      </w:r>
      <w:r>
        <w:rPr>
          <w:rFonts w:ascii="Arial" w:eastAsia="SimSun" w:hAnsi="Arial"/>
          <w:szCs w:val="20"/>
        </w:rPr>
        <w:t>c</w:t>
      </w:r>
      <w:r>
        <w:rPr>
          <w:rFonts w:ascii="Arial" w:eastAsia="SimSun" w:hAnsi="Arial"/>
          <w:szCs w:val="20"/>
        </w:rPr>
        <w:t>:</w:t>
      </w:r>
    </w:p>
    <w:p w14:paraId="77E14DA4" w14:textId="77777777" w:rsidR="005B743D" w:rsidRDefault="005B743D" w:rsidP="005B743D">
      <w:pPr>
        <w:spacing w:line="254" w:lineRule="auto"/>
        <w:rPr>
          <w:rFonts w:ascii="Calibri" w:eastAsia="SimSun" w:hAnsi="Calibri" w:cs="Arial"/>
        </w:rPr>
      </w:pPr>
      <w:r>
        <w:rPr>
          <w:rFonts w:ascii="Calibri" w:eastAsia="SimSun" w:hAnsi="Calibri" w:cs="Arial"/>
        </w:rPr>
        <w:t>General assumptions/remarks in RAN1’s answer:</w:t>
      </w:r>
    </w:p>
    <w:p w14:paraId="196C71F5" w14:textId="77777777"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t>Model training is assumed to be offline training.</w:t>
      </w:r>
    </w:p>
    <w:p w14:paraId="705C94B3" w14:textId="1AD56231"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lastRenderedPageBreak/>
        <w:t xml:space="preserve">Monitoring may be </w:t>
      </w:r>
      <w:r>
        <w:rPr>
          <w:rFonts w:ascii="Calibri" w:eastAsia="SimSun" w:hAnsi="Calibri" w:cs="Arial"/>
          <w:color w:val="FF0000"/>
        </w:rPr>
        <w:t>near-</w:t>
      </w:r>
      <w:r>
        <w:rPr>
          <w:rFonts w:ascii="Calibri" w:eastAsia="SimSun" w:hAnsi="Calibri" w:cs="Arial"/>
        </w:rPr>
        <w:t xml:space="preserve">real-time or non-real-time. </w:t>
      </w:r>
      <w:r w:rsidR="001B528C" w:rsidRPr="001B528C">
        <w:rPr>
          <w:rFonts w:ascii="Calibri" w:eastAsia="SimSun" w:hAnsi="Calibri" w:cs="Arial"/>
          <w:color w:val="00B0F0"/>
        </w:rPr>
        <w:t xml:space="preserve">RAN1 provided </w:t>
      </w:r>
      <w:r w:rsidR="001B528C">
        <w:rPr>
          <w:rFonts w:ascii="Calibri" w:eastAsia="SimSun" w:hAnsi="Calibri" w:cs="Arial"/>
          <w:color w:val="00B0F0"/>
        </w:rPr>
        <w:t>reply</w:t>
      </w:r>
      <w:r w:rsidR="001B528C" w:rsidRPr="001B528C">
        <w:rPr>
          <w:rFonts w:ascii="Calibri" w:eastAsia="SimSun" w:hAnsi="Calibri" w:cs="Arial"/>
          <w:color w:val="00B0F0"/>
        </w:rPr>
        <w:t xml:space="preserve"> for near-real-time monitoring only. </w:t>
      </w:r>
      <w:r>
        <w:rPr>
          <w:rFonts w:ascii="Calibri" w:eastAsia="SimSun" w:hAnsi="Calibri" w:cs="Arial"/>
        </w:rPr>
        <w:t>RAN2 can consider the requirements for data collection for non-real-time monitoring to be similar to offline training requirements.</w:t>
      </w:r>
    </w:p>
    <w:p w14:paraId="2AC188EC" w14:textId="7565BDAC" w:rsidR="005B743D" w:rsidRDefault="005B743D" w:rsidP="005B743D">
      <w:pPr>
        <w:numPr>
          <w:ilvl w:val="0"/>
          <w:numId w:val="146"/>
        </w:numPr>
        <w:spacing w:after="160" w:line="360" w:lineRule="auto"/>
        <w:rPr>
          <w:rFonts w:ascii="Calibri" w:eastAsia="SimSun" w:hAnsi="Calibri" w:cs="Arial"/>
          <w:color w:val="FF0000"/>
        </w:rPr>
      </w:pPr>
      <w:r>
        <w:rPr>
          <w:rFonts w:ascii="Calibri" w:eastAsia="SimSun" w:hAnsi="Calibri" w:cs="Arial"/>
        </w:rPr>
        <w:t xml:space="preserve">In addition to contents listed in the tables, </w:t>
      </w:r>
      <w:r>
        <w:rPr>
          <w:rFonts w:ascii="Calibri" w:eastAsia="SimSun" w:hAnsi="Calibri" w:cs="Arial"/>
          <w:strike/>
          <w:color w:val="FF0000"/>
        </w:rPr>
        <w:t xml:space="preserve">there may be </w:t>
      </w:r>
      <w:r>
        <w:rPr>
          <w:rFonts w:ascii="Calibri" w:eastAsia="SimSun" w:hAnsi="Calibri" w:cs="Arial"/>
          <w:color w:val="FF0000"/>
        </w:rPr>
        <w:t xml:space="preserve">RAN1 has discussed </w:t>
      </w:r>
      <w:r>
        <w:rPr>
          <w:rFonts w:ascii="Calibri" w:eastAsia="SimSun" w:hAnsi="Calibri" w:cs="Arial"/>
        </w:rPr>
        <w:t>assistance information from NW</w:t>
      </w:r>
      <w:r>
        <w:rPr>
          <w:rFonts w:ascii="Calibri" w:eastAsia="SimSun" w:hAnsi="Calibri" w:cs="Arial"/>
          <w:color w:val="FF0000"/>
        </w:rPr>
        <w:t>/UE</w:t>
      </w:r>
      <w:r>
        <w:rPr>
          <w:rFonts w:ascii="Calibri" w:eastAsia="SimSun" w:hAnsi="Calibri" w:cs="Arial"/>
          <w:strike/>
          <w:color w:val="FF0000"/>
        </w:rPr>
        <w:t xml:space="preserve"> to UE</w:t>
      </w:r>
      <w:r>
        <w:rPr>
          <w:rFonts w:ascii="Calibri" w:eastAsia="SimSun" w:hAnsi="Calibri" w:cs="Arial"/>
        </w:rPr>
        <w:t xml:space="preserve">, such as </w:t>
      </w:r>
      <w:r w:rsidRPr="005B743D">
        <w:rPr>
          <w:rFonts w:ascii="Calibri" w:eastAsia="SimSun" w:hAnsi="Calibri" w:cs="Arial"/>
          <w:color w:val="00B0F0"/>
        </w:rPr>
        <w:t xml:space="preserve">beam </w:t>
      </w:r>
      <w:r>
        <w:rPr>
          <w:rFonts w:ascii="Calibri" w:eastAsia="SimSun" w:hAnsi="Calibri" w:cs="Arial"/>
        </w:rPr>
        <w:t>codebook</w:t>
      </w:r>
      <w:r>
        <w:rPr>
          <w:rFonts w:ascii="Calibri" w:eastAsia="SimSun" w:hAnsi="Calibri" w:cs="Arial"/>
          <w:color w:val="FF0000"/>
        </w:rPr>
        <w:t>,</w:t>
      </w:r>
      <w:r>
        <w:rPr>
          <w:rFonts w:ascii="Calibri" w:eastAsia="SimSun" w:hAnsi="Calibri" w:cs="Arial"/>
          <w:strike/>
          <w:color w:val="FF0000"/>
        </w:rPr>
        <w:t xml:space="preserve"> and</w:t>
      </w:r>
      <w:r>
        <w:rPr>
          <w:rFonts w:ascii="Calibri" w:eastAsia="SimSun" w:hAnsi="Calibri" w:cs="Arial"/>
        </w:rPr>
        <w:t xml:space="preserve"> beam information</w:t>
      </w:r>
      <w:r>
        <w:rPr>
          <w:rFonts w:ascii="Calibri" w:eastAsia="SimSun" w:hAnsi="Calibri" w:cs="Arial"/>
          <w:color w:val="FF0000"/>
        </w:rPr>
        <w:t xml:space="preserve">, timestamp, data quality, UE speed, SNR, and vendor-specific information </w:t>
      </w:r>
      <w:r>
        <w:rPr>
          <w:rFonts w:ascii="Calibri" w:eastAsia="SimSun" w:hAnsi="Calibri" w:cs="Ari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rPr>
        <w:t>necessity/feasibility/</w:t>
      </w:r>
      <w:r>
        <w:rPr>
          <w:rFonts w:ascii="Calibri" w:eastAsia="SimSun" w:hAnsi="Calibri" w:cs="Arial"/>
        </w:rPr>
        <w:t xml:space="preserve">contents of such assistance information. </w:t>
      </w:r>
      <w:r>
        <w:rPr>
          <w:rFonts w:ascii="Calibri" w:eastAsia="SimSun" w:hAnsi="Calibri" w:cs="Arial"/>
          <w:strike/>
          <w:color w:val="FF0000"/>
        </w:rPr>
        <w:t>If agreed, the assistance information or reference to the assistance information (from UE to the network, or vice versa) may need to be standardized.</w:t>
      </w:r>
      <w:r>
        <w:rPr>
          <w:rFonts w:ascii="Calibri" w:eastAsia="SimSun" w:hAnsi="Calibri" w:cs="Arial"/>
        </w:rPr>
        <w:t xml:space="preserve"> </w:t>
      </w:r>
    </w:p>
    <w:p w14:paraId="5DAE7CCE" w14:textId="77777777" w:rsidR="005B743D" w:rsidRDefault="005B743D" w:rsidP="005B743D">
      <w:pPr>
        <w:numPr>
          <w:ilvl w:val="0"/>
          <w:numId w:val="146"/>
        </w:numPr>
        <w:spacing w:after="160" w:line="360" w:lineRule="auto"/>
        <w:rPr>
          <w:rFonts w:ascii="Calibri" w:eastAsia="SimSun" w:hAnsi="Calibri" w:cs="Arial"/>
        </w:rPr>
      </w:pPr>
      <w:r>
        <w:rPr>
          <w:rFonts w:ascii="Calibri" w:eastAsia="SimSun" w:hAnsi="Calibri" w:cs="Ari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09F6D816" w14:textId="77777777" w:rsidR="005B743D" w:rsidRDefault="005B743D" w:rsidP="005B743D">
      <w:pPr>
        <w:numPr>
          <w:ilvl w:val="0"/>
          <w:numId w:val="146"/>
        </w:numPr>
        <w:spacing w:after="160" w:line="360" w:lineRule="auto"/>
        <w:jc w:val="both"/>
        <w:rPr>
          <w:rFonts w:ascii="Calibri" w:eastAsia="SimSun" w:hAnsi="Calibri" w:cs="Arial"/>
        </w:rPr>
      </w:pPr>
      <w:r>
        <w:rPr>
          <w:rFonts w:ascii="Calibri" w:eastAsia="SimSun" w:hAnsi="Calibri" w:cs="Ari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5DCC7106" w14:textId="77777777" w:rsidR="005B743D" w:rsidRDefault="005B743D" w:rsidP="005B743D">
      <w:pPr>
        <w:numPr>
          <w:ilvl w:val="0"/>
          <w:numId w:val="146"/>
        </w:numPr>
        <w:spacing w:after="160" w:line="360" w:lineRule="auto"/>
        <w:jc w:val="both"/>
        <w:rPr>
          <w:rFonts w:ascii="Calibri" w:eastAsia="SimSun" w:hAnsi="Calibri" w:cs="Arial"/>
          <w:color w:val="FF0000"/>
        </w:rPr>
      </w:pPr>
      <w:r>
        <w:rPr>
          <w:rFonts w:ascii="Calibri" w:eastAsia="SimSun" w:hAnsi="Calibri" w:cs="Arial"/>
          <w:color w:val="FF0000"/>
        </w:rPr>
        <w:t>In the reply for Part B, RAN1 captured the typical data size per each data sample.</w:t>
      </w:r>
    </w:p>
    <w:p w14:paraId="0ABC308B" w14:textId="6B8E01E7" w:rsidR="005B743D" w:rsidRDefault="005B743D" w:rsidP="005B743D">
      <w:pPr>
        <w:pStyle w:val="Heading6"/>
      </w:pPr>
      <w:r>
        <w:t>Discussion 8-28</w:t>
      </w:r>
      <w:r w:rsidR="001D6959">
        <w:t>b</w:t>
      </w:r>
      <w:r>
        <w:t>:</w:t>
      </w:r>
    </w:p>
    <w:tbl>
      <w:tblPr>
        <w:tblStyle w:val="TableGrid"/>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5B743D" w14:paraId="6E59A888"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709F084E" w14:textId="77777777" w:rsidR="005B743D" w:rsidRDefault="005B743D">
            <w:pPr>
              <w:autoSpaceDE w:val="0"/>
              <w:autoSpaceDN w:val="0"/>
              <w:snapToGrid w:val="0"/>
              <w:spacing w:before="100" w:beforeAutospacing="1" w:after="120"/>
              <w:jc w:val="left"/>
              <w:rPr>
                <w:b/>
                <w:bCs/>
                <w:lang w:eastAsia="zh-CN"/>
              </w:rPr>
            </w:pPr>
            <w:r>
              <w:rPr>
                <w:b/>
                <w:bCs/>
                <w:lang w:eastAsia="zh-CN"/>
              </w:rPr>
              <w:t>LCM purpose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0E80F0" w14:textId="77777777" w:rsidR="005B743D" w:rsidRDefault="005B743D">
            <w:pPr>
              <w:autoSpaceDE w:val="0"/>
              <w:autoSpaceDN w:val="0"/>
              <w:snapToGrid w:val="0"/>
              <w:spacing w:before="100" w:beforeAutospacing="1" w:after="120"/>
              <w:jc w:val="left"/>
              <w:rPr>
                <w:b/>
                <w:bCs/>
                <w:lang w:eastAsia="zh-CN"/>
              </w:rPr>
            </w:pPr>
            <w:r>
              <w:rPr>
                <w:b/>
                <w:bCs/>
                <w:lang w:eastAsia="zh-CN"/>
              </w:rPr>
              <w:t>Data content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75408A"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839E7AB"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079566E"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tcBorders>
              <w:top w:val="single" w:sz="4" w:space="0" w:color="auto"/>
              <w:left w:val="single" w:sz="4" w:space="0" w:color="auto"/>
              <w:bottom w:val="single" w:sz="4" w:space="0" w:color="auto"/>
              <w:right w:val="single" w:sz="4" w:space="0" w:color="auto"/>
            </w:tcBorders>
            <w:vAlign w:val="center"/>
            <w:hideMark/>
          </w:tcPr>
          <w:p w14:paraId="49F55C21"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DC313C"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Notes</w:t>
            </w:r>
          </w:p>
        </w:tc>
      </w:tr>
      <w:tr w:rsidR="005B743D" w14:paraId="211EB5EB" w14:textId="77777777" w:rsidTr="005B743D">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00A34C2A" w14:textId="77777777" w:rsidR="005B743D" w:rsidRDefault="005B743D">
            <w:pPr>
              <w:autoSpaceDE w:val="0"/>
              <w:autoSpaceDN w:val="0"/>
              <w:snapToGrid w:val="0"/>
              <w:spacing w:before="100" w:beforeAutospacing="1" w:after="120"/>
              <w:jc w:val="left"/>
              <w:rPr>
                <w:lang w:eastAsia="zh-CN"/>
              </w:rPr>
            </w:pPr>
            <w:r>
              <w:rPr>
                <w:lang w:eastAsia="zh-CN"/>
              </w:rPr>
              <w:t>Offline model training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DAA52" w14:textId="3395A12E" w:rsidR="005B743D" w:rsidRDefault="005B743D">
            <w:pPr>
              <w:autoSpaceDE w:val="0"/>
              <w:autoSpaceDN w:val="0"/>
              <w:snapToGrid w:val="0"/>
              <w:spacing w:before="100" w:beforeAutospacing="1" w:after="120"/>
              <w:jc w:val="left"/>
              <w:rPr>
                <w:lang w:eastAsia="zh-CN"/>
              </w:rPr>
            </w:pPr>
            <w:r>
              <w:rPr>
                <w:rFonts w:ascii="Calibri" w:hAnsi="Calibri" w:cs="Calibri"/>
                <w:color w:val="000000"/>
                <w:lang w:eastAsia="zh-CN"/>
              </w:rPr>
              <w:t>Target CSI (Precoding Matrix</w:t>
            </w:r>
            <w:r w:rsidR="001D6959">
              <w:rPr>
                <w:rFonts w:ascii="Calibri" w:hAnsi="Calibri" w:cs="Calibri"/>
                <w:color w:val="000000"/>
                <w:lang w:eastAsia="zh-CN"/>
              </w:rPr>
              <w:t xml:space="preserve"> </w:t>
            </w:r>
            <w:r w:rsidR="001D6959" w:rsidRPr="001D6959">
              <w:rPr>
                <w:rFonts w:ascii="Calibri" w:hAnsi="Calibri" w:cs="Calibri"/>
                <w:color w:val="00B0F0"/>
                <w:lang w:eastAsia="zh-CN"/>
              </w:rPr>
              <w:t>or channel matrix</w:t>
            </w:r>
            <w:r>
              <w:rPr>
                <w:rFonts w:ascii="Calibri" w:hAnsi="Calibri" w:cs="Calibri"/>
                <w:color w:val="000000"/>
                <w:lang w:eastAsia="zh-CN"/>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D513" w14:textId="77777777" w:rsidR="005B743D" w:rsidRDefault="005B743D">
            <w:pPr>
              <w:autoSpaceDE w:val="0"/>
              <w:autoSpaceDN w:val="0"/>
              <w:snapToGrid w:val="0"/>
              <w:spacing w:before="100" w:beforeAutospacing="1" w:after="120"/>
              <w:jc w:val="left"/>
              <w:rPr>
                <w:lang w:eastAsia="zh-CN"/>
              </w:rPr>
            </w:pPr>
            <w:r>
              <w:rPr>
                <w:rFonts w:ascii="Calibri" w:hAnsi="Calibri" w:cs="Calibri"/>
                <w:color w:val="000000"/>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BD9EB3F" w14:textId="77777777" w:rsidR="005B743D" w:rsidRDefault="005B743D">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228798" w14:textId="77777777" w:rsidR="005B743D" w:rsidRDefault="005B743D">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61B8C126" w14:textId="77777777" w:rsidR="005B743D" w:rsidRDefault="005B743D">
            <w:pPr>
              <w:autoSpaceDE w:val="0"/>
              <w:autoSpaceDN w:val="0"/>
              <w:snapToGrid w:val="0"/>
              <w:spacing w:before="100" w:beforeAutospacing="1" w:after="120"/>
              <w:jc w:val="left"/>
              <w:rPr>
                <w:lang w:eastAsia="zh-CN"/>
              </w:rPr>
            </w:pPr>
            <w:r>
              <w:rPr>
                <w:lang w:eastAsia="zh-CN"/>
              </w:rPr>
              <w:t>Relaxed</w:t>
            </w:r>
          </w:p>
          <w:p w14:paraId="07D6B8C2" w14:textId="77777777" w:rsidR="005B743D" w:rsidRDefault="005B743D">
            <w:pPr>
              <w:autoSpaceDE w:val="0"/>
              <w:autoSpaceDN w:val="0"/>
              <w:snapToGrid w:val="0"/>
              <w:spacing w:before="100" w:beforeAutospacing="1" w:after="120"/>
              <w:rPr>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537A97CF" w14:textId="77777777" w:rsidR="005B743D" w:rsidRDefault="005B743D">
            <w:pPr>
              <w:autoSpaceDE w:val="0"/>
              <w:autoSpaceDN w:val="0"/>
              <w:snapToGrid w:val="0"/>
              <w:spacing w:before="100" w:beforeAutospacing="1" w:after="120"/>
              <w:rPr>
                <w:lang w:eastAsia="zh-CN"/>
              </w:rPr>
            </w:pPr>
          </w:p>
        </w:tc>
      </w:tr>
      <w:tr w:rsidR="005B743D" w14:paraId="56DAD5D5" w14:textId="77777777" w:rsidTr="005B743D">
        <w:tc>
          <w:tcPr>
            <w:tcW w:w="1525" w:type="dxa"/>
            <w:vMerge/>
            <w:tcBorders>
              <w:top w:val="single" w:sz="4" w:space="0" w:color="auto"/>
              <w:left w:val="single" w:sz="4" w:space="0" w:color="auto"/>
              <w:bottom w:val="single" w:sz="4" w:space="0" w:color="auto"/>
              <w:right w:val="single" w:sz="4" w:space="0" w:color="auto"/>
            </w:tcBorders>
            <w:vAlign w:val="center"/>
            <w:hideMark/>
          </w:tcPr>
          <w:p w14:paraId="3235CA6B" w14:textId="77777777" w:rsidR="005B743D" w:rsidRDefault="005B743D">
            <w:pPr>
              <w:spacing w:before="0"/>
              <w:rPr>
                <w:lang w:eastAsia="zh-CN"/>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7C314C9" w14:textId="77777777" w:rsidR="005B743D" w:rsidRPr="001D6959" w:rsidRDefault="005B743D">
            <w:pPr>
              <w:autoSpaceDE w:val="0"/>
              <w:autoSpaceDN w:val="0"/>
              <w:snapToGrid w:val="0"/>
              <w:spacing w:before="100" w:beforeAutospacing="1" w:after="120"/>
              <w:rPr>
                <w:rFonts w:ascii="Calibri" w:hAnsi="Calibri" w:cs="Calibri"/>
                <w:strike/>
                <w:color w:val="00B0F0"/>
                <w:lang w:eastAsia="zh-CN"/>
              </w:rPr>
            </w:pPr>
            <w:r w:rsidRPr="001D6959">
              <w:rPr>
                <w:rFonts w:ascii="Calibri" w:hAnsi="Calibri" w:cs="Calibri"/>
                <w:strike/>
                <w:color w:val="00B0F0"/>
                <w:lang w:eastAsia="zh-CN"/>
              </w:rPr>
              <w:t>Compressed CSI</w:t>
            </w:r>
            <w:r w:rsidRPr="001D6959">
              <w:rPr>
                <w:rFonts w:ascii="Calibri" w:hAnsi="Calibri" w:cs="Calibri"/>
                <w:strike/>
                <w:color w:val="00B0F0"/>
                <w:lang w:eastAsia="zh-CN"/>
              </w:rPr>
              <w:br/>
            </w:r>
            <w:r w:rsidRPr="001D6959">
              <w:rPr>
                <w:rFonts w:ascii="Calibri" w:hAnsi="Calibri" w:cs="Calibri"/>
                <w:strike/>
                <w:color w:val="00B0F0"/>
                <w:lang w:eastAsia="zh-CN"/>
              </w:rPr>
              <w:lastRenderedPageBreak/>
              <w:t>(for sequential training)</w:t>
            </w:r>
          </w:p>
          <w:p w14:paraId="54A340BD" w14:textId="4644C15D" w:rsidR="001D6959" w:rsidRDefault="001D6959">
            <w:pPr>
              <w:autoSpaceDE w:val="0"/>
              <w:autoSpaceDN w:val="0"/>
              <w:snapToGrid w:val="0"/>
              <w:spacing w:before="100" w:beforeAutospacing="1" w:after="120"/>
              <w:rPr>
                <w:lang w:eastAsia="zh-CN"/>
              </w:rPr>
            </w:pPr>
            <w:r w:rsidRPr="001D6959">
              <w:rPr>
                <w:rFonts w:cstheme="minorHAnsi"/>
                <w:color w:val="00B0F0"/>
                <w:lang w:eastAsia="zh-CN"/>
              </w:rPr>
              <w:t>Target CSI</w:t>
            </w:r>
            <w:r>
              <w:rPr>
                <w:rFonts w:cstheme="minorHAnsi"/>
                <w:color w:val="00B0F0"/>
                <w:lang w:eastAsia="zh-CN"/>
              </w:rPr>
              <w:t xml:space="preserve"> </w:t>
            </w:r>
            <w:r w:rsidRPr="001D6959">
              <w:rPr>
                <w:rFonts w:cstheme="minorHAnsi"/>
                <w:color w:val="00B0F0"/>
                <w:lang w:eastAsia="zh-CN"/>
              </w:rPr>
              <w:t>(precoding matrix for Type 3 separate training)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F772A5" w14:textId="77777777" w:rsidR="005B743D" w:rsidRDefault="005B743D">
            <w:pPr>
              <w:autoSpaceDE w:val="0"/>
              <w:autoSpaceDN w:val="0"/>
              <w:snapToGrid w:val="0"/>
              <w:spacing w:before="100" w:beforeAutospacing="1" w:after="120"/>
              <w:rPr>
                <w:lang w:eastAsia="zh-CN"/>
              </w:rPr>
            </w:pPr>
            <w:r>
              <w:rPr>
                <w:rFonts w:ascii="Calibri" w:hAnsi="Calibri" w:cs="Calibri"/>
                <w:color w:val="000000"/>
                <w:lang w:eastAsia="zh-CN"/>
              </w:rPr>
              <w:lastRenderedPageBreak/>
              <w:t xml:space="preserve">NW-first: NW-side </w:t>
            </w:r>
            <w:r w:rsidRPr="001D6959">
              <w:rPr>
                <w:rFonts w:ascii="Calibri" w:hAnsi="Calibri" w:cs="Calibri"/>
                <w:strike/>
                <w:color w:val="00B0F0"/>
                <w:lang w:eastAsia="zh-CN"/>
              </w:rPr>
              <w:t xml:space="preserve">training </w:t>
            </w:r>
            <w:r w:rsidRPr="001D6959">
              <w:rPr>
                <w:rFonts w:ascii="Calibri" w:hAnsi="Calibri" w:cs="Calibri"/>
                <w:strike/>
                <w:color w:val="00B0F0"/>
                <w:lang w:eastAsia="zh-CN"/>
              </w:rPr>
              <w:lastRenderedPageBreak/>
              <w:t>entity</w:t>
            </w:r>
            <w:r>
              <w:rPr>
                <w:rFonts w:ascii="Calibri" w:hAnsi="Calibri" w:cs="Calibri"/>
                <w:color w:val="000000"/>
                <w:lang w:eastAsia="zh-CN"/>
              </w:rPr>
              <w:t xml:space="preserve"> to UE-side </w:t>
            </w:r>
            <w:r w:rsidRPr="001D6959">
              <w:rPr>
                <w:rFonts w:ascii="Calibri" w:hAnsi="Calibri" w:cs="Calibri"/>
                <w:strike/>
                <w:color w:val="00B0F0"/>
                <w:lang w:eastAsia="zh-CN"/>
              </w:rPr>
              <w:t>training entity</w:t>
            </w:r>
            <w:r>
              <w:rPr>
                <w:rFonts w:ascii="Calibri" w:hAnsi="Calibri" w:cs="Calibri"/>
                <w:color w:val="000000"/>
                <w:lang w:eastAsia="zh-CN"/>
              </w:rPr>
              <w:t xml:space="preserve">; </w:t>
            </w:r>
            <w:r>
              <w:rPr>
                <w:rFonts w:ascii="Calibri" w:hAnsi="Calibri" w:cs="Calibri"/>
                <w:color w:val="000000"/>
                <w:lang w:eastAsia="zh-CN"/>
              </w:rPr>
              <w:br/>
            </w:r>
            <w:r>
              <w:rPr>
                <w:rFonts w:ascii="Calibri" w:hAnsi="Calibri" w:cs="Calibri"/>
                <w:color w:val="000000"/>
                <w:lang w:eastAsia="zh-CN"/>
              </w:rPr>
              <w:br/>
              <w:t xml:space="preserve">UE-first: UE-side  </w:t>
            </w:r>
            <w:r w:rsidRPr="001D6959">
              <w:rPr>
                <w:rFonts w:ascii="Calibri" w:hAnsi="Calibri" w:cs="Calibri"/>
                <w:strike/>
                <w:color w:val="00B0F0"/>
                <w:lang w:eastAsia="zh-CN"/>
              </w:rPr>
              <w:t>training entity</w:t>
            </w:r>
            <w:r w:rsidRPr="001D6959">
              <w:rPr>
                <w:rFonts w:ascii="Calibri" w:hAnsi="Calibri" w:cs="Calibri"/>
                <w:color w:val="00B0F0"/>
                <w:lang w:eastAsia="zh-CN"/>
              </w:rPr>
              <w:t xml:space="preserve"> </w:t>
            </w:r>
            <w:r>
              <w:rPr>
                <w:rFonts w:ascii="Calibri" w:hAnsi="Calibri" w:cs="Calibri"/>
                <w:color w:val="000000"/>
                <w:lang w:eastAsia="zh-CN"/>
              </w:rPr>
              <w:t xml:space="preserve">to NW-side  </w:t>
            </w:r>
            <w:r w:rsidRPr="001D6959">
              <w:rPr>
                <w:rFonts w:ascii="Calibri" w:hAnsi="Calibri" w:cs="Calibri"/>
                <w:strike/>
                <w:color w:val="00B0F0"/>
                <w:lang w:eastAsia="zh-CN"/>
              </w:rPr>
              <w:t>training entity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F5F191" w14:textId="77777777" w:rsidR="005B743D" w:rsidRDefault="005B743D">
            <w:pPr>
              <w:autoSpaceDE w:val="0"/>
              <w:autoSpaceDN w:val="0"/>
              <w:snapToGrid w:val="0"/>
              <w:spacing w:before="100" w:beforeAutospacing="1" w:after="120"/>
              <w:rPr>
                <w:lang w:eastAsia="zh-CN"/>
              </w:rPr>
            </w:pPr>
            <w:r>
              <w:rPr>
                <w:lang w:eastAsia="zh-CN"/>
              </w:rPr>
              <w:lastRenderedPageBreak/>
              <w:t>~ 1000 bits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6412869" w14:textId="77777777" w:rsidR="005B743D" w:rsidRDefault="005B743D">
            <w:pPr>
              <w:autoSpaceDE w:val="0"/>
              <w:autoSpaceDN w:val="0"/>
              <w:snapToGrid w:val="0"/>
              <w:spacing w:before="100" w:beforeAutospacing="1" w:after="120"/>
              <w:rPr>
                <w:lang w:eastAsia="zh-CN"/>
              </w:rPr>
            </w:pPr>
            <w:r>
              <w:rPr>
                <w:lang w:eastAsia="zh-CN"/>
              </w:rPr>
              <w:t>offline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B80ABB" w14:textId="77777777" w:rsidR="005B743D" w:rsidRDefault="005B743D">
            <w:pPr>
              <w:autoSpaceDE w:val="0"/>
              <w:autoSpaceDN w:val="0"/>
              <w:snapToGrid w:val="0"/>
              <w:spacing w:before="100" w:beforeAutospacing="1" w:after="120"/>
              <w:jc w:val="left"/>
              <w:rPr>
                <w:lang w:eastAsia="zh-CN"/>
              </w:rPr>
            </w:pPr>
            <w:r>
              <w:rPr>
                <w:lang w:eastAsia="zh-CN"/>
              </w:rPr>
              <w:t>Relaxed</w:t>
            </w:r>
          </w:p>
        </w:tc>
        <w:tc>
          <w:tcPr>
            <w:tcW w:w="1260" w:type="dxa"/>
            <w:tcBorders>
              <w:top w:val="single" w:sz="4" w:space="0" w:color="auto"/>
              <w:left w:val="single" w:sz="4" w:space="0" w:color="auto"/>
              <w:bottom w:val="single" w:sz="4" w:space="0" w:color="auto"/>
              <w:right w:val="single" w:sz="4" w:space="0" w:color="auto"/>
            </w:tcBorders>
            <w:vAlign w:val="center"/>
          </w:tcPr>
          <w:p w14:paraId="0B805F76" w14:textId="77777777" w:rsidR="005B743D" w:rsidRDefault="005B743D">
            <w:pPr>
              <w:autoSpaceDE w:val="0"/>
              <w:autoSpaceDN w:val="0"/>
              <w:snapToGrid w:val="0"/>
              <w:spacing w:before="100" w:beforeAutospacing="1" w:after="120"/>
              <w:rPr>
                <w:lang w:eastAsia="zh-CN"/>
              </w:rPr>
            </w:pPr>
          </w:p>
        </w:tc>
      </w:tr>
      <w:tr w:rsidR="005B743D" w14:paraId="6FB1709D"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244A2D6A" w14:textId="77777777" w:rsidR="005B743D" w:rsidRDefault="005B743D">
            <w:pPr>
              <w:autoSpaceDE w:val="0"/>
              <w:autoSpaceDN w:val="0"/>
              <w:snapToGrid w:val="0"/>
              <w:spacing w:before="100" w:beforeAutospacing="1" w:after="120"/>
              <w:rPr>
                <w:lang w:eastAsia="zh-CN"/>
              </w:rPr>
            </w:pPr>
            <w:r>
              <w:rPr>
                <w:lang w:eastAsia="zh-CN"/>
              </w:rPr>
              <w:t>Inference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BCF79A" w14:textId="77777777" w:rsidR="005B743D" w:rsidRDefault="005B743D">
            <w:pPr>
              <w:autoSpaceDE w:val="0"/>
              <w:autoSpaceDN w:val="0"/>
              <w:snapToGrid w:val="0"/>
              <w:spacing w:before="100" w:beforeAutospacing="1" w:after="120"/>
              <w:rPr>
                <w:lang w:eastAsia="zh-CN"/>
              </w:rPr>
            </w:pPr>
            <w:r>
              <w:rPr>
                <w:lang w:eastAsia="zh-CN"/>
              </w:rPr>
              <w:t>CSI Feedback</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739C5A" w14:textId="77777777" w:rsidR="005B743D" w:rsidRDefault="005B743D">
            <w:pPr>
              <w:autoSpaceDE w:val="0"/>
              <w:autoSpaceDN w:val="0"/>
              <w:snapToGrid w:val="0"/>
              <w:spacing w:before="100" w:beforeAutospacing="1" w:after="120"/>
              <w:rPr>
                <w:lang w:eastAsia="zh-CN"/>
              </w:rPr>
            </w:pPr>
            <w:r>
              <w:rPr>
                <w:lang w:eastAsia="zh-CN"/>
              </w:rPr>
              <w:t>UE to NW</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641CE29" w14:textId="77777777" w:rsidR="005B743D" w:rsidRDefault="005B743D">
            <w:pPr>
              <w:autoSpaceDE w:val="0"/>
              <w:autoSpaceDN w:val="0"/>
              <w:snapToGrid w:val="0"/>
              <w:spacing w:before="100" w:beforeAutospacing="1" w:after="120"/>
              <w:rPr>
                <w:lang w:eastAsia="zh-CN"/>
              </w:rPr>
            </w:pPr>
            <w:r>
              <w:rPr>
                <w:lang w:eastAsia="zh-CN"/>
              </w:rPr>
              <w:t>~ 1000 bits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8ECDD7" w14:textId="77777777" w:rsidR="005B743D" w:rsidRDefault="005B743D">
            <w:pPr>
              <w:autoSpaceDE w:val="0"/>
              <w:autoSpaceDN w:val="0"/>
              <w:snapToGrid w:val="0"/>
              <w:spacing w:before="100" w:beforeAutospacing="1" w:after="120"/>
              <w:rPr>
                <w:lang w:eastAsia="zh-CN"/>
              </w:rPr>
            </w:pPr>
            <w:r>
              <w:rPr>
                <w:lang w:eastAsia="zh-CN"/>
              </w:rPr>
              <w:t>periodic, aperiodic</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7B8DDE" w14:textId="77777777" w:rsidR="005B743D" w:rsidRDefault="005B743D">
            <w:pPr>
              <w:autoSpaceDE w:val="0"/>
              <w:autoSpaceDN w:val="0"/>
              <w:snapToGrid w:val="0"/>
              <w:spacing w:before="100" w:beforeAutospacing="1" w:after="120"/>
              <w:rPr>
                <w:lang w:eastAsia="zh-CN"/>
              </w:rPr>
            </w:pPr>
            <w:r>
              <w:rPr>
                <w:lang w:val="en-GB" w:eastAsia="zh-CN"/>
              </w:rPr>
              <w:t>Time-critical</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FE528B" w14:textId="77777777" w:rsidR="005B743D" w:rsidRDefault="005B743D">
            <w:pPr>
              <w:autoSpaceDE w:val="0"/>
              <w:autoSpaceDN w:val="0"/>
              <w:snapToGrid w:val="0"/>
              <w:spacing w:before="100" w:beforeAutospacing="1" w:after="120"/>
              <w:rPr>
                <w:lang w:eastAsia="zh-CN"/>
              </w:rPr>
            </w:pPr>
            <w:r>
              <w:rPr>
                <w:lang w:eastAsia="zh-CN"/>
              </w:rPr>
              <w:t>Can use L1 report similar to legacy CSI</w:t>
            </w:r>
          </w:p>
        </w:tc>
      </w:tr>
      <w:tr w:rsidR="005B743D" w14:paraId="57CA4D7D"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053A3A3D" w14:textId="77777777" w:rsidR="005B743D" w:rsidRDefault="005B743D">
            <w:pPr>
              <w:autoSpaceDE w:val="0"/>
              <w:autoSpaceDN w:val="0"/>
              <w:snapToGrid w:val="0"/>
              <w:spacing w:before="100" w:beforeAutospacing="1" w:after="120"/>
              <w:rPr>
                <w:lang w:eastAsia="zh-CN"/>
              </w:rPr>
            </w:pPr>
            <w:r>
              <w:rPr>
                <w:lang w:eastAsia="zh-CN"/>
              </w:rPr>
              <w:t>UE-sided Monitoring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D8EBBC" w14:textId="77777777" w:rsidR="005B743D" w:rsidRDefault="005B743D">
            <w:pPr>
              <w:autoSpaceDE w:val="0"/>
              <w:autoSpaceDN w:val="0"/>
              <w:snapToGrid w:val="0"/>
              <w:spacing w:before="100" w:beforeAutospacing="1" w:after="120"/>
              <w:rPr>
                <w:lang w:eastAsia="zh-CN"/>
              </w:rPr>
            </w:pPr>
            <w:r>
              <w:rPr>
                <w:rFonts w:ascii="Calibri" w:hAnsi="Calibri" w:cs="Calibri"/>
                <w:color w:val="000000"/>
                <w:lang w:eastAsia="zh-CN"/>
              </w:rPr>
              <w:t>Reconstructed CSI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D86045" w14:textId="77777777" w:rsidR="005B743D" w:rsidRDefault="005B743D">
            <w:pPr>
              <w:autoSpaceDE w:val="0"/>
              <w:autoSpaceDN w:val="0"/>
              <w:snapToGrid w:val="0"/>
              <w:spacing w:before="100" w:beforeAutospacing="1" w:after="120"/>
              <w:rPr>
                <w:lang w:eastAsia="zh-CN"/>
              </w:rPr>
            </w:pPr>
            <w:r>
              <w:rPr>
                <w:rFonts w:ascii="Calibri" w:hAnsi="Calibri" w:cs="Calibri"/>
                <w:color w:val="000000"/>
                <w:lang w:eastAsia="zh-CN"/>
              </w:rPr>
              <w:t>NW to 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0F1E9CB" w14:textId="77777777" w:rsidR="005B743D" w:rsidRDefault="005B743D">
            <w:pPr>
              <w:autoSpaceDE w:val="0"/>
              <w:autoSpaceDN w:val="0"/>
              <w:snapToGrid w:val="0"/>
              <w:spacing w:before="100" w:beforeAutospacing="1" w:after="120"/>
              <w:rPr>
                <w:lang w:eastAsia="zh-CN"/>
              </w:rPr>
            </w:pPr>
            <w:r>
              <w:rPr>
                <w:lang w:eastAsia="zh-CN"/>
              </w:rPr>
              <w:t>~ 1000 bits (eType II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8FCBF" w14:textId="77777777" w:rsidR="005B743D" w:rsidRPr="001D6959" w:rsidRDefault="005B743D">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1BA2E977" w14:textId="64E627A0" w:rsidR="001D6959" w:rsidRDefault="001D6959">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E3301A" w14:textId="77777777" w:rsidR="005B743D" w:rsidRDefault="005B743D">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4DB94649" w14:textId="77777777" w:rsidR="005B743D" w:rsidRDefault="005B743D">
            <w:pPr>
              <w:autoSpaceDE w:val="0"/>
              <w:autoSpaceDN w:val="0"/>
              <w:snapToGrid w:val="0"/>
              <w:spacing w:before="100" w:beforeAutospacing="1" w:after="120"/>
              <w:rPr>
                <w:lang w:eastAsia="zh-CN"/>
              </w:rPr>
            </w:pPr>
          </w:p>
        </w:tc>
      </w:tr>
      <w:tr w:rsidR="005B743D" w14:paraId="59634979"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070B8EA1" w14:textId="77777777" w:rsidR="005B743D" w:rsidRDefault="005B743D">
            <w:pPr>
              <w:autoSpaceDE w:val="0"/>
              <w:autoSpaceDN w:val="0"/>
              <w:snapToGrid w:val="0"/>
              <w:spacing w:before="100" w:beforeAutospacing="1" w:after="120"/>
              <w:rPr>
                <w:lang w:eastAsia="zh-CN"/>
              </w:rPr>
            </w:pPr>
            <w:r>
              <w:rPr>
                <w:lang w:eastAsia="zh-CN"/>
              </w:rPr>
              <w:t>NW</w:t>
            </w:r>
            <w:r w:rsidRPr="00874F50">
              <w:rPr>
                <w:lang w:eastAsia="zh-CN"/>
              </w:rPr>
              <w:t>/OTT</w:t>
            </w:r>
            <w:r>
              <w:rPr>
                <w:lang w:eastAsia="zh-CN"/>
              </w:rPr>
              <w:t>-sided monitoring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6B5E46" w14:textId="77777777" w:rsidR="005B743D" w:rsidRDefault="005B743D">
            <w:pPr>
              <w:autoSpaceDE w:val="0"/>
              <w:autoSpaceDN w:val="0"/>
              <w:snapToGrid w:val="0"/>
              <w:spacing w:before="100" w:beforeAutospacing="1" w:after="120"/>
              <w:rPr>
                <w:lang w:eastAsia="zh-CN"/>
              </w:rPr>
            </w:pPr>
            <w:r>
              <w:rPr>
                <w:lang w:eastAsia="zh-CN"/>
              </w:rPr>
              <w:t>Target CSI (Precoding Matrix)</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0C8E93" w14:textId="77777777" w:rsidR="005B743D" w:rsidRDefault="005B743D">
            <w:pPr>
              <w:autoSpaceDE w:val="0"/>
              <w:autoSpaceDN w:val="0"/>
              <w:snapToGrid w:val="0"/>
              <w:spacing w:before="100" w:beforeAutospacing="1" w:after="120"/>
              <w:rPr>
                <w:lang w:eastAsia="zh-CN"/>
              </w:rPr>
            </w:pPr>
            <w:r>
              <w:rPr>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FC693DD" w14:textId="77777777" w:rsidR="005B743D" w:rsidRDefault="005B743D">
            <w:pPr>
              <w:autoSpaceDE w:val="0"/>
              <w:autoSpaceDN w:val="0"/>
              <w:snapToGrid w:val="0"/>
              <w:spacing w:before="100" w:beforeAutospacing="1" w:after="120"/>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enhanced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85265B" w14:textId="77777777" w:rsidR="001D6959" w:rsidRPr="001D6959" w:rsidRDefault="001D6959" w:rsidP="001D6959">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102365DF" w14:textId="771D16D2" w:rsidR="005B743D" w:rsidRDefault="001D6959" w:rsidP="001D6959">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07D4A9" w14:textId="77777777" w:rsidR="005B743D" w:rsidRDefault="005B743D">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7C761728" w14:textId="77777777" w:rsidR="005B743D" w:rsidRDefault="005B743D">
            <w:pPr>
              <w:autoSpaceDE w:val="0"/>
              <w:autoSpaceDN w:val="0"/>
              <w:snapToGrid w:val="0"/>
              <w:spacing w:before="100" w:beforeAutospacing="1" w:after="120"/>
              <w:rPr>
                <w:lang w:eastAsia="zh-CN"/>
              </w:rPr>
            </w:pPr>
          </w:p>
        </w:tc>
      </w:tr>
    </w:tbl>
    <w:p w14:paraId="51068F2E" w14:textId="77777777" w:rsidR="005B743D" w:rsidRDefault="005B743D" w:rsidP="005B743D">
      <w:pPr>
        <w:rPr>
          <w:lang w:eastAsia="zh-CN"/>
        </w:rPr>
      </w:pPr>
    </w:p>
    <w:p w14:paraId="500AB34F" w14:textId="77777777" w:rsid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5759DEAC" w14:textId="53FB8842" w:rsidR="005B743D" w:rsidRDefault="005B743D" w:rsidP="005B743D">
      <w:pPr>
        <w:pStyle w:val="Heading6"/>
        <w:ind w:left="1152" w:hanging="1152"/>
      </w:pPr>
      <w:r>
        <w:t>Discussion 8-29a:</w:t>
      </w:r>
    </w:p>
    <w:tbl>
      <w:tblPr>
        <w:tblStyle w:val="TableGrid"/>
        <w:tblW w:w="10080" w:type="dxa"/>
        <w:tblLayout w:type="fixed"/>
        <w:tblLook w:val="04A0" w:firstRow="1" w:lastRow="0" w:firstColumn="1" w:lastColumn="0" w:noHBand="0" w:noVBand="1"/>
      </w:tblPr>
      <w:tblGrid>
        <w:gridCol w:w="1525"/>
        <w:gridCol w:w="1621"/>
        <w:gridCol w:w="810"/>
        <w:gridCol w:w="2611"/>
        <w:gridCol w:w="1261"/>
        <w:gridCol w:w="1081"/>
        <w:gridCol w:w="1171"/>
      </w:tblGrid>
      <w:tr w:rsidR="005B743D" w14:paraId="7A192D5F"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2DC05C94" w14:textId="77777777" w:rsidR="005B743D" w:rsidRDefault="005B743D">
            <w:pPr>
              <w:autoSpaceDE w:val="0"/>
              <w:autoSpaceDN w:val="0"/>
              <w:snapToGrid w:val="0"/>
              <w:spacing w:before="100" w:beforeAutospacing="1" w:after="120"/>
              <w:jc w:val="left"/>
              <w:rPr>
                <w:b/>
                <w:bCs/>
                <w:lang w:eastAsia="zh-CN"/>
              </w:rPr>
            </w:pPr>
            <w:r>
              <w:rPr>
                <w:b/>
                <w:bCs/>
                <w:lang w:eastAsia="zh-CN"/>
              </w:rPr>
              <w:t>LCM purpose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7AC696A" w14:textId="77777777" w:rsidR="005B743D" w:rsidRDefault="005B743D">
            <w:pPr>
              <w:autoSpaceDE w:val="0"/>
              <w:autoSpaceDN w:val="0"/>
              <w:snapToGrid w:val="0"/>
              <w:spacing w:before="100" w:beforeAutospacing="1" w:after="120"/>
              <w:jc w:val="left"/>
              <w:rPr>
                <w:b/>
                <w:bCs/>
                <w:lang w:eastAsia="zh-CN"/>
              </w:rPr>
            </w:pPr>
            <w:r>
              <w:rPr>
                <w:b/>
                <w:bCs/>
                <w:lang w:eastAsia="zh-CN"/>
              </w:rPr>
              <w:t>Data content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54E492"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FD17F72"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312FA0D"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tcBorders>
              <w:top w:val="single" w:sz="4" w:space="0" w:color="auto"/>
              <w:left w:val="single" w:sz="4" w:space="0" w:color="auto"/>
              <w:bottom w:val="single" w:sz="4" w:space="0" w:color="auto"/>
              <w:right w:val="single" w:sz="4" w:space="0" w:color="auto"/>
            </w:tcBorders>
            <w:vAlign w:val="center"/>
            <w:hideMark/>
          </w:tcPr>
          <w:p w14:paraId="4A0FA30F"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EF4439"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Notes</w:t>
            </w:r>
          </w:p>
        </w:tc>
      </w:tr>
      <w:tr w:rsidR="005B743D" w14:paraId="5616E06B"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32EEA094" w14:textId="77777777" w:rsidR="005B743D" w:rsidRDefault="005B743D">
            <w:pPr>
              <w:autoSpaceDE w:val="0"/>
              <w:autoSpaceDN w:val="0"/>
              <w:snapToGrid w:val="0"/>
              <w:spacing w:before="100" w:beforeAutospacing="1" w:after="120"/>
              <w:jc w:val="left"/>
              <w:rPr>
                <w:lang w:eastAsia="zh-CN"/>
              </w:rPr>
            </w:pPr>
            <w:r>
              <w:rPr>
                <w:lang w:eastAsia="zh-CN"/>
              </w:rPr>
              <w:t>Offline model training</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932C67" w14:textId="77777777" w:rsidR="005B743D" w:rsidRDefault="005B743D">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1B2EB4" w14:textId="77777777" w:rsidR="005B743D" w:rsidRDefault="005B743D">
            <w:pPr>
              <w:autoSpaceDE w:val="0"/>
              <w:autoSpaceDN w:val="0"/>
              <w:snapToGrid w:val="0"/>
              <w:spacing w:before="100" w:beforeAutospacing="1" w:after="120"/>
              <w:jc w:val="left"/>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1DB8D94" w14:textId="77777777" w:rsidR="005B743D" w:rsidRDefault="005B743D">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and window size (assumed 10 samples below): </w:t>
            </w:r>
            <w:r>
              <w:rPr>
                <w:rFonts w:ascii="Calibri" w:hAnsi="Calibri" w:cs="Calibri"/>
                <w:color w:val="000000"/>
                <w:lang w:eastAsia="zh-CN"/>
              </w:rPr>
              <w:br/>
              <w:t xml:space="preserve">~ 10K bits (eType II), </w:t>
            </w:r>
            <w:r>
              <w:rPr>
                <w:rFonts w:ascii="Calibri" w:hAnsi="Calibri" w:cs="Calibri"/>
                <w:color w:val="000000"/>
                <w:lang w:eastAsia="zh-CN"/>
              </w:rPr>
              <w:br/>
              <w:t xml:space="preserve">~ A few tens of Kbits (eType-like with enhance </w:t>
            </w:r>
            <w:r>
              <w:rPr>
                <w:rFonts w:ascii="Calibri" w:hAnsi="Calibri" w:cs="Calibri"/>
                <w:color w:val="000000"/>
                <w:lang w:eastAsia="zh-CN"/>
              </w:rPr>
              <w:lastRenderedPageBreak/>
              <w:t xml:space="preserve">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D3269B" w14:textId="77777777" w:rsidR="005B743D" w:rsidRDefault="005B743D">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lastRenderedPageBreak/>
              <w:t>No agreement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7CD8DB" w14:textId="77777777" w:rsidR="005B743D" w:rsidRDefault="005B743D">
            <w:pPr>
              <w:autoSpaceDE w:val="0"/>
              <w:autoSpaceDN w:val="0"/>
              <w:snapToGrid w:val="0"/>
              <w:spacing w:before="100" w:beforeAutospacing="1" w:after="120"/>
              <w:jc w:val="left"/>
              <w:rPr>
                <w:lang w:eastAsia="zh-CN"/>
              </w:rPr>
            </w:pPr>
            <w:r>
              <w:rPr>
                <w:lang w:eastAsia="zh-CN"/>
              </w:rPr>
              <w:t>Relaxed</w:t>
            </w:r>
          </w:p>
        </w:tc>
        <w:tc>
          <w:tcPr>
            <w:tcW w:w="1170" w:type="dxa"/>
            <w:tcBorders>
              <w:top w:val="single" w:sz="4" w:space="0" w:color="auto"/>
              <w:left w:val="single" w:sz="4" w:space="0" w:color="auto"/>
              <w:bottom w:val="single" w:sz="4" w:space="0" w:color="auto"/>
              <w:right w:val="single" w:sz="4" w:space="0" w:color="auto"/>
            </w:tcBorders>
            <w:vAlign w:val="center"/>
          </w:tcPr>
          <w:p w14:paraId="51982D83" w14:textId="77777777" w:rsidR="005B743D" w:rsidRDefault="005B743D">
            <w:pPr>
              <w:autoSpaceDE w:val="0"/>
              <w:autoSpaceDN w:val="0"/>
              <w:snapToGrid w:val="0"/>
              <w:spacing w:before="100" w:beforeAutospacing="1" w:after="120"/>
              <w:rPr>
                <w:lang w:eastAsia="zh-CN"/>
              </w:rPr>
            </w:pPr>
          </w:p>
        </w:tc>
      </w:tr>
      <w:tr w:rsidR="005B743D" w14:paraId="3BF0CD42"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46AC3CF1" w14:textId="77777777" w:rsidR="005B743D" w:rsidRDefault="005B743D">
            <w:pPr>
              <w:autoSpaceDE w:val="0"/>
              <w:autoSpaceDN w:val="0"/>
              <w:snapToGrid w:val="0"/>
              <w:spacing w:before="100" w:beforeAutospacing="1" w:after="120"/>
              <w:jc w:val="left"/>
              <w:rPr>
                <w:lang w:eastAsia="zh-CN"/>
              </w:rPr>
            </w:pPr>
            <w:r>
              <w:rPr>
                <w:lang w:eastAsia="zh-CN"/>
              </w:rPr>
              <w:t>Inference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AABBBF" w14:textId="77777777" w:rsidR="005B743D" w:rsidRDefault="005B743D">
            <w:pPr>
              <w:autoSpaceDE w:val="0"/>
              <w:autoSpaceDN w:val="0"/>
              <w:snapToGrid w:val="0"/>
              <w:spacing w:before="100" w:beforeAutospacing="1" w:after="120"/>
              <w:jc w:val="left"/>
              <w:rPr>
                <w:lang w:eastAsia="zh-CN"/>
              </w:rPr>
            </w:pPr>
            <w:r>
              <w:rPr>
                <w:lang w:eastAsia="zh-CN"/>
              </w:rPr>
              <w:t>Predicted CSI feedback (AI/ML output)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F17231" w14:textId="77777777" w:rsidR="005B743D" w:rsidRDefault="005B743D">
            <w:pPr>
              <w:autoSpaceDE w:val="0"/>
              <w:autoSpaceDN w:val="0"/>
              <w:snapToGrid w:val="0"/>
              <w:spacing w:before="100" w:beforeAutospacing="1" w:after="120"/>
              <w:jc w:val="left"/>
              <w:rPr>
                <w:lang w:eastAsia="zh-CN"/>
              </w:rPr>
            </w:pPr>
            <w:r>
              <w:rPr>
                <w:lang w:eastAsia="zh-CN"/>
              </w:rPr>
              <w:t>UE to NW</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1B6998B" w14:textId="77777777" w:rsidR="005B743D" w:rsidRDefault="005B743D">
            <w:pPr>
              <w:autoSpaceDE w:val="0"/>
              <w:autoSpaceDN w:val="0"/>
              <w:snapToGrid w:val="0"/>
              <w:spacing w:before="100" w:beforeAutospacing="1" w:after="120"/>
              <w:jc w:val="left"/>
              <w:rPr>
                <w:lang w:eastAsia="zh-CN"/>
              </w:rPr>
            </w:pPr>
            <w:r>
              <w:rPr>
                <w:lang w:eastAsia="zh-CN"/>
              </w:rPr>
              <w:t>~ 1000 bits (eType II)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2D37DF" w14:textId="77777777" w:rsidR="005B743D" w:rsidRDefault="005B743D">
            <w:pPr>
              <w:autoSpaceDE w:val="0"/>
              <w:autoSpaceDN w:val="0"/>
              <w:snapToGrid w:val="0"/>
              <w:spacing w:before="100" w:beforeAutospacing="1" w:after="120"/>
              <w:jc w:val="left"/>
              <w:rPr>
                <w:lang w:eastAsia="zh-CN"/>
              </w:rPr>
            </w:pPr>
            <w:r>
              <w:rPr>
                <w:lang w:eastAsia="zh-CN"/>
              </w:rPr>
              <w:t>Periodic, aperiodic</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C53FB4" w14:textId="77777777" w:rsidR="005B743D" w:rsidRDefault="005B743D">
            <w:pPr>
              <w:autoSpaceDE w:val="0"/>
              <w:autoSpaceDN w:val="0"/>
              <w:snapToGrid w:val="0"/>
              <w:spacing w:before="100" w:beforeAutospacing="1" w:after="120"/>
              <w:jc w:val="left"/>
              <w:rPr>
                <w:lang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29A020" w14:textId="77777777" w:rsidR="005B743D" w:rsidRDefault="005B743D">
            <w:pPr>
              <w:autoSpaceDE w:val="0"/>
              <w:autoSpaceDN w:val="0"/>
              <w:snapToGrid w:val="0"/>
              <w:spacing w:before="100" w:beforeAutospacing="1" w:after="120"/>
              <w:jc w:val="left"/>
              <w:rPr>
                <w:lang w:eastAsia="zh-CN"/>
              </w:rPr>
            </w:pPr>
            <w:r>
              <w:rPr>
                <w:lang w:eastAsia="zh-CN"/>
              </w:rPr>
              <w:t>Can use L1 report similar to legacy CSI</w:t>
            </w:r>
          </w:p>
        </w:tc>
      </w:tr>
      <w:tr w:rsidR="005B743D" w14:paraId="3C2FB73D" w14:textId="77777777" w:rsidTr="005B743D">
        <w:tc>
          <w:tcPr>
            <w:tcW w:w="1525" w:type="dxa"/>
            <w:tcBorders>
              <w:top w:val="single" w:sz="4" w:space="0" w:color="auto"/>
              <w:left w:val="single" w:sz="4" w:space="0" w:color="auto"/>
              <w:bottom w:val="single" w:sz="4" w:space="0" w:color="auto"/>
              <w:right w:val="single" w:sz="4" w:space="0" w:color="auto"/>
            </w:tcBorders>
            <w:vAlign w:val="center"/>
            <w:hideMark/>
          </w:tcPr>
          <w:p w14:paraId="1FFF2A74" w14:textId="77777777" w:rsidR="005B743D" w:rsidRDefault="005B743D">
            <w:pPr>
              <w:autoSpaceDE w:val="0"/>
              <w:autoSpaceDN w:val="0"/>
              <w:snapToGrid w:val="0"/>
              <w:spacing w:before="100" w:beforeAutospacing="1" w:after="120"/>
              <w:rPr>
                <w:lang w:eastAsia="zh-CN"/>
              </w:rPr>
            </w:pPr>
            <w:r>
              <w:rPr>
                <w:lang w:eastAsia="zh-CN"/>
              </w:rPr>
              <w:t>NW/OTT-sided monitoring</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B0C76F0" w14:textId="77777777" w:rsidR="005B743D" w:rsidRDefault="005B743D">
            <w:pPr>
              <w:autoSpaceDE w:val="0"/>
              <w:autoSpaceDN w:val="0"/>
              <w:snapToGrid w:val="0"/>
              <w:spacing w:before="100" w:beforeAutospacing="1" w:after="120"/>
              <w:rPr>
                <w:lang w:eastAsia="zh-CN"/>
              </w:rPr>
            </w:pPr>
            <w:r>
              <w:rPr>
                <w:lang w:eastAsia="zh-CN"/>
              </w:rPr>
              <w:t>Ground truth corresponding to future CSI</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3BA403" w14:textId="77777777" w:rsidR="005B743D" w:rsidRDefault="005B743D">
            <w:pPr>
              <w:autoSpaceDE w:val="0"/>
              <w:autoSpaceDN w:val="0"/>
              <w:snapToGrid w:val="0"/>
              <w:spacing w:before="100" w:beforeAutospacing="1" w:after="120"/>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30FE43A" w14:textId="77777777" w:rsidR="005B743D" w:rsidRDefault="005B743D">
            <w:pPr>
              <w:autoSpaceDE w:val="0"/>
              <w:autoSpaceDN w:val="0"/>
              <w:snapToGrid w:val="0"/>
              <w:spacing w:before="100" w:beforeAutospacing="1" w:after="120"/>
              <w:rPr>
                <w:lang w:eastAsia="zh-CN"/>
              </w:rPr>
            </w:pPr>
            <w:r>
              <w:rPr>
                <w:lang w:eastAsia="zh-CN"/>
              </w:rPr>
              <w:t>~ 1000 bits (eType II)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3B35672" w14:textId="77777777" w:rsidR="005B743D" w:rsidRDefault="005B743D">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0810EF" w14:textId="77777777" w:rsidR="005B743D" w:rsidRDefault="005B743D">
            <w:pPr>
              <w:autoSpaceDE w:val="0"/>
              <w:autoSpaceDN w:val="0"/>
              <w:snapToGrid w:val="0"/>
              <w:spacing w:before="100" w:beforeAutospacing="1" w:after="120"/>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vAlign w:val="center"/>
          </w:tcPr>
          <w:p w14:paraId="5A7E592B" w14:textId="77777777" w:rsidR="005B743D" w:rsidRDefault="005B743D">
            <w:pPr>
              <w:autoSpaceDE w:val="0"/>
              <w:autoSpaceDN w:val="0"/>
              <w:snapToGrid w:val="0"/>
              <w:spacing w:before="100" w:beforeAutospacing="1" w:after="120"/>
              <w:rPr>
                <w:lang w:eastAsia="zh-CN"/>
              </w:rPr>
            </w:pPr>
          </w:p>
        </w:tc>
      </w:tr>
    </w:tbl>
    <w:p w14:paraId="0D95793A" w14:textId="77777777" w:rsidR="005B743D" w:rsidRDefault="005B743D" w:rsidP="005B743D">
      <w:pPr>
        <w:rPr>
          <w:lang w:eastAsia="ko-KR"/>
        </w:rPr>
      </w:pPr>
    </w:p>
    <w:p w14:paraId="68C13B10" w14:textId="77777777" w:rsid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24966F8E" w14:textId="7C904F3B" w:rsidR="005B743D" w:rsidRDefault="005B743D" w:rsidP="005B743D">
      <w:pPr>
        <w:pStyle w:val="Heading6"/>
        <w:ind w:left="1152" w:hanging="1152"/>
      </w:pPr>
      <w:r>
        <w:t>Discussion 8-30a:</w:t>
      </w:r>
    </w:p>
    <w:p w14:paraId="3A426A03" w14:textId="77777777" w:rsidR="005B743D" w:rsidRDefault="005B743D" w:rsidP="005B743D"/>
    <w:p w14:paraId="20E9BD3F" w14:textId="77777777" w:rsidR="005B743D" w:rsidRDefault="005B743D" w:rsidP="005B743D">
      <w:pPr>
        <w:pStyle w:val="Caption"/>
        <w:keepNext/>
        <w:jc w:val="center"/>
      </w:pPr>
      <w:r>
        <w:t xml:space="preserve">Table </w:t>
      </w:r>
      <w:r>
        <w:fldChar w:fldCharType="begin"/>
      </w:r>
      <w:r>
        <w:instrText xml:space="preserve"> SEQ Table \* ARABIC </w:instrText>
      </w:r>
      <w:r>
        <w:fldChar w:fldCharType="separate"/>
      </w:r>
      <w:r>
        <w:t>12</w:t>
      </w:r>
      <w:r>
        <w:fldChar w:fldCharType="end"/>
      </w:r>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5B743D" w14:paraId="193F2EB1" w14:textId="77777777" w:rsidTr="005B743D">
        <w:trPr>
          <w:trHeight w:val="85"/>
        </w:trPr>
        <w:tc>
          <w:tcPr>
            <w:tcW w:w="1080" w:type="dxa"/>
            <w:tcBorders>
              <w:top w:val="single" w:sz="4" w:space="0" w:color="auto"/>
              <w:left w:val="single" w:sz="4" w:space="0" w:color="auto"/>
              <w:bottom w:val="single" w:sz="4" w:space="0" w:color="auto"/>
              <w:right w:val="single" w:sz="4" w:space="0" w:color="auto"/>
            </w:tcBorders>
            <w:hideMark/>
          </w:tcPr>
          <w:p w14:paraId="420DF0A7"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Borders>
              <w:top w:val="single" w:sz="4" w:space="0" w:color="auto"/>
              <w:left w:val="single" w:sz="4" w:space="0" w:color="auto"/>
              <w:bottom w:val="single" w:sz="4" w:space="0" w:color="auto"/>
              <w:right w:val="single" w:sz="4" w:space="0" w:color="auto"/>
            </w:tcBorders>
            <w:hideMark/>
          </w:tcPr>
          <w:p w14:paraId="2BD61D8C" w14:textId="77777777" w:rsidR="005B743D" w:rsidRDefault="005B743D">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Borders>
              <w:top w:val="single" w:sz="4" w:space="0" w:color="auto"/>
              <w:left w:val="single" w:sz="4" w:space="0" w:color="auto"/>
              <w:bottom w:val="single" w:sz="4" w:space="0" w:color="auto"/>
              <w:right w:val="single" w:sz="4" w:space="0" w:color="auto"/>
            </w:tcBorders>
            <w:hideMark/>
          </w:tcPr>
          <w:p w14:paraId="50384665"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Borders>
              <w:top w:val="single" w:sz="4" w:space="0" w:color="auto"/>
              <w:left w:val="single" w:sz="4" w:space="0" w:color="auto"/>
              <w:bottom w:val="single" w:sz="4" w:space="0" w:color="auto"/>
              <w:right w:val="single" w:sz="4" w:space="0" w:color="auto"/>
            </w:tcBorders>
            <w:hideMark/>
          </w:tcPr>
          <w:p w14:paraId="19F175EC"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Borders>
              <w:top w:val="single" w:sz="4" w:space="0" w:color="auto"/>
              <w:left w:val="single" w:sz="4" w:space="0" w:color="auto"/>
              <w:bottom w:val="single" w:sz="4" w:space="0" w:color="auto"/>
              <w:right w:val="single" w:sz="4" w:space="0" w:color="auto"/>
            </w:tcBorders>
            <w:hideMark/>
          </w:tcPr>
          <w:p w14:paraId="5F45A16B"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Borders>
              <w:top w:val="single" w:sz="4" w:space="0" w:color="auto"/>
              <w:left w:val="single" w:sz="4" w:space="0" w:color="auto"/>
              <w:bottom w:val="single" w:sz="4" w:space="0" w:color="auto"/>
              <w:right w:val="single" w:sz="4" w:space="0" w:color="auto"/>
            </w:tcBorders>
            <w:hideMark/>
          </w:tcPr>
          <w:p w14:paraId="0D4E790A"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Borders>
              <w:top w:val="single" w:sz="4" w:space="0" w:color="auto"/>
              <w:left w:val="single" w:sz="4" w:space="0" w:color="auto"/>
              <w:bottom w:val="single" w:sz="4" w:space="0" w:color="auto"/>
              <w:right w:val="single" w:sz="4" w:space="0" w:color="auto"/>
            </w:tcBorders>
            <w:hideMark/>
          </w:tcPr>
          <w:p w14:paraId="16862F14" w14:textId="77777777" w:rsidR="005B743D" w:rsidRDefault="005B743D">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hideMark/>
          </w:tcPr>
          <w:p w14:paraId="34C8DFD1" w14:textId="77777777" w:rsidR="005B743D" w:rsidRDefault="005B743D">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5B743D" w14:paraId="4B43A152" w14:textId="77777777" w:rsidTr="005B743D">
        <w:trPr>
          <w:trHeight w:val="1075"/>
        </w:trPr>
        <w:tc>
          <w:tcPr>
            <w:tcW w:w="1080" w:type="dxa"/>
            <w:vMerge w:val="restart"/>
            <w:tcBorders>
              <w:top w:val="single" w:sz="4" w:space="0" w:color="auto"/>
              <w:left w:val="single" w:sz="4" w:space="0" w:color="auto"/>
              <w:bottom w:val="single" w:sz="4" w:space="0" w:color="auto"/>
              <w:right w:val="single" w:sz="4" w:space="0" w:color="auto"/>
            </w:tcBorders>
            <w:hideMark/>
          </w:tcPr>
          <w:p w14:paraId="27EF0702" w14:textId="77777777" w:rsidR="005B743D" w:rsidRDefault="005B743D">
            <w:pPr>
              <w:spacing w:before="120" w:line="312" w:lineRule="auto"/>
              <w:rPr>
                <w:lang w:eastAsia="zh-CN"/>
              </w:rPr>
            </w:pPr>
            <w:r>
              <w:rPr>
                <w:lang w:eastAsia="zh-CN"/>
              </w:rPr>
              <w:t>offline model training</w:t>
            </w:r>
          </w:p>
        </w:tc>
        <w:tc>
          <w:tcPr>
            <w:tcW w:w="1260" w:type="dxa"/>
            <w:tcBorders>
              <w:top w:val="single" w:sz="4" w:space="0" w:color="auto"/>
              <w:left w:val="single" w:sz="4" w:space="0" w:color="auto"/>
              <w:bottom w:val="single" w:sz="4" w:space="0" w:color="auto"/>
              <w:right w:val="single" w:sz="4" w:space="0" w:color="auto"/>
            </w:tcBorders>
            <w:hideMark/>
          </w:tcPr>
          <w:p w14:paraId="17EC8EE0" w14:textId="77777777" w:rsidR="005B743D" w:rsidRDefault="005B743D">
            <w:pPr>
              <w:spacing w:before="120" w:line="312" w:lineRule="auto"/>
              <w:rPr>
                <w:lang w:eastAsia="zh-CN"/>
              </w:rPr>
            </w:pPr>
            <w:r>
              <w:rPr>
                <w:lang w:eastAsia="zh-CN"/>
              </w:rPr>
              <w:t>UE-side</w:t>
            </w:r>
          </w:p>
        </w:tc>
        <w:tc>
          <w:tcPr>
            <w:tcW w:w="1620" w:type="dxa"/>
            <w:tcBorders>
              <w:top w:val="single" w:sz="4" w:space="0" w:color="auto"/>
              <w:left w:val="single" w:sz="4" w:space="0" w:color="auto"/>
              <w:bottom w:val="single" w:sz="4" w:space="0" w:color="auto"/>
              <w:right w:val="single" w:sz="4" w:space="0" w:color="auto"/>
            </w:tcBorders>
            <w:hideMark/>
          </w:tcPr>
          <w:p w14:paraId="6931F539"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Borders>
              <w:top w:val="single" w:sz="4" w:space="0" w:color="auto"/>
              <w:left w:val="single" w:sz="4" w:space="0" w:color="auto"/>
              <w:bottom w:val="single" w:sz="4" w:space="0" w:color="auto"/>
              <w:right w:val="single" w:sz="4" w:space="0" w:color="auto"/>
            </w:tcBorders>
          </w:tcPr>
          <w:p w14:paraId="3C998158"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6803ED8D" w14:textId="77777777" w:rsidR="005B743D" w:rsidRDefault="005B743D">
            <w:pPr>
              <w:spacing w:before="120" w:line="312" w:lineRule="auto"/>
              <w:rPr>
                <w:rFonts w:ascii="Arial" w:eastAsia="SimSun" w:hAnsi="Arial" w:cs="Arial"/>
                <w:sz w:val="20"/>
                <w:szCs w:val="20"/>
                <w:lang w:val="en-GB" w:eastAsia="zh-CN"/>
              </w:rPr>
            </w:pPr>
          </w:p>
        </w:tc>
        <w:tc>
          <w:tcPr>
            <w:tcW w:w="1800" w:type="dxa"/>
            <w:tcBorders>
              <w:top w:val="single" w:sz="4" w:space="0" w:color="auto"/>
              <w:left w:val="single" w:sz="4" w:space="0" w:color="auto"/>
              <w:bottom w:val="single" w:sz="4" w:space="0" w:color="auto"/>
              <w:right w:val="single" w:sz="4" w:space="0" w:color="auto"/>
            </w:tcBorders>
            <w:hideMark/>
          </w:tcPr>
          <w:p w14:paraId="79BD193B"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667DD28F"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0403A7F9"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hideMark/>
          </w:tcPr>
          <w:p w14:paraId="1B4F9DC7"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tcPr>
          <w:p w14:paraId="5864961C"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25DFA091" w14:textId="77777777" w:rsidR="005B743D" w:rsidRDefault="005B743D">
            <w:pPr>
              <w:spacing w:before="120" w:line="312" w:lineRule="auto"/>
              <w:rPr>
                <w:rFonts w:ascii="Arial" w:eastAsia="SimSun" w:hAnsi="Arial" w:cs="Arial"/>
                <w:sz w:val="20"/>
                <w:szCs w:val="20"/>
                <w:lang w:val="en-GB" w:eastAsia="zh-CN"/>
              </w:rPr>
            </w:pPr>
          </w:p>
          <w:p w14:paraId="0F1F9FD7" w14:textId="77777777" w:rsidR="005B743D" w:rsidRDefault="005B743D">
            <w:pPr>
              <w:spacing w:before="120" w:line="312" w:lineRule="auto"/>
              <w:rPr>
                <w:rFonts w:ascii="Arial" w:eastAsia="SimSun" w:hAnsi="Arial" w:cs="Arial"/>
                <w:sz w:val="20"/>
                <w:szCs w:val="20"/>
                <w:lang w:val="en-GB" w:eastAsia="zh-CN"/>
              </w:rPr>
            </w:pPr>
          </w:p>
        </w:tc>
      </w:tr>
      <w:tr w:rsidR="005B743D" w14:paraId="4C6627DF" w14:textId="77777777" w:rsidTr="005B743D">
        <w:trPr>
          <w:trHeight w:val="1075"/>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7C9092B0"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51586A37" w14:textId="77777777" w:rsidR="005B743D" w:rsidRDefault="005B743D">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tcPr>
          <w:p w14:paraId="47EF989F" w14:textId="77777777" w:rsidR="005B743D" w:rsidRDefault="005B743D">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Batang" w:hAnsi="Arial" w:cs="Arial"/>
                <w:color w:val="262626"/>
                <w:kern w:val="24"/>
                <w:sz w:val="20"/>
                <w:szCs w:val="20"/>
                <w:lang w:val="en-GB" w:eastAsia="zh-CN"/>
              </w:rPr>
              <w:t>For Set B: L1-RSRPs [and beam-IDs]</w:t>
            </w:r>
          </w:p>
          <w:p w14:paraId="4DBEE108" w14:textId="77777777" w:rsidR="005B743D" w:rsidRDefault="005B743D">
            <w:pPr>
              <w:overflowPunct w:val="0"/>
              <w:spacing w:line="276" w:lineRule="auto"/>
              <w:contextualSpacing/>
              <w:jc w:val="both"/>
              <w:textAlignment w:val="baseline"/>
              <w:rPr>
                <w:rFonts w:ascii="Arial" w:eastAsia="Batang" w:hAnsi="Arial" w:cs="Arial"/>
                <w:color w:val="262626"/>
                <w:kern w:val="24"/>
                <w:sz w:val="20"/>
                <w:szCs w:val="20"/>
                <w:lang w:val="en-GB" w:eastAsia="zh-CN"/>
              </w:rPr>
            </w:pPr>
          </w:p>
          <w:p w14:paraId="2ECBBE82" w14:textId="77777777" w:rsidR="005B743D" w:rsidRDefault="005B743D">
            <w:pPr>
              <w:overflowPunct w:val="0"/>
              <w:spacing w:line="276" w:lineRule="auto"/>
              <w:contextualSpacing/>
              <w:jc w:val="both"/>
              <w:textAlignment w:val="baseline"/>
              <w:rPr>
                <w:rFonts w:ascii="Arial" w:eastAsia="Times New Roman" w:hAnsi="Arial" w:cs="Arial"/>
                <w:color w:val="3253DC"/>
                <w:sz w:val="20"/>
                <w:szCs w:val="20"/>
                <w:lang w:eastAsia="zh-CN"/>
              </w:rPr>
            </w:pPr>
            <w:r>
              <w:rPr>
                <w:rFonts w:ascii="Arial" w:eastAsia="Batang" w:hAnsi="Arial" w:cs="Arial"/>
                <w:color w:val="262626"/>
                <w:kern w:val="24"/>
                <w:sz w:val="20"/>
                <w:szCs w:val="20"/>
                <w:lang w:val="en-GB" w:eastAsia="zh-CN"/>
              </w:rPr>
              <w:t>For Set A: L1-RSRPs and/or beam-IDs</w:t>
            </w:r>
          </w:p>
        </w:tc>
        <w:tc>
          <w:tcPr>
            <w:tcW w:w="1170" w:type="dxa"/>
            <w:tcBorders>
              <w:top w:val="single" w:sz="4" w:space="0" w:color="auto"/>
              <w:left w:val="single" w:sz="4" w:space="0" w:color="auto"/>
              <w:bottom w:val="single" w:sz="4" w:space="0" w:color="auto"/>
              <w:right w:val="single" w:sz="4" w:space="0" w:color="auto"/>
            </w:tcBorders>
            <w:hideMark/>
          </w:tcPr>
          <w:p w14:paraId="59584975"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tcPr>
          <w:p w14:paraId="2B06EB3E" w14:textId="77777777" w:rsidR="005B743D" w:rsidRDefault="005B743D">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437B65EA" w14:textId="77777777" w:rsidR="005B743D" w:rsidRDefault="005B743D">
            <w:pPr>
              <w:spacing w:before="120" w:line="312" w:lineRule="auto"/>
              <w:rPr>
                <w:rFonts w:ascii="Arial" w:eastAsia="SimSun" w:hAnsi="Arial" w:cs="Arial"/>
                <w:sz w:val="20"/>
                <w:szCs w:val="20"/>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7001AB48"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hideMark/>
          </w:tcPr>
          <w:p w14:paraId="0B14CADE"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hideMark/>
          </w:tcPr>
          <w:p w14:paraId="37B754BB"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0F3A589D"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5B743D" w14:paraId="18CCFCB3" w14:textId="77777777" w:rsidTr="005B743D">
        <w:trPr>
          <w:trHeight w:val="1075"/>
        </w:trPr>
        <w:tc>
          <w:tcPr>
            <w:tcW w:w="1080" w:type="dxa"/>
            <w:tcBorders>
              <w:top w:val="single" w:sz="4" w:space="0" w:color="auto"/>
              <w:left w:val="single" w:sz="4" w:space="0" w:color="auto"/>
              <w:bottom w:val="single" w:sz="4" w:space="0" w:color="auto"/>
              <w:right w:val="single" w:sz="4" w:space="0" w:color="auto"/>
            </w:tcBorders>
            <w:hideMark/>
          </w:tcPr>
          <w:p w14:paraId="06146FA1" w14:textId="77777777" w:rsidR="005B743D" w:rsidRDefault="005B743D">
            <w:pPr>
              <w:spacing w:before="120" w:line="312" w:lineRule="auto"/>
              <w:rPr>
                <w:lang w:eastAsia="zh-CN"/>
              </w:rPr>
            </w:pPr>
            <w:r>
              <w:rPr>
                <w:lang w:eastAsia="zh-CN"/>
              </w:rPr>
              <w:t>Inference</w:t>
            </w:r>
          </w:p>
        </w:tc>
        <w:tc>
          <w:tcPr>
            <w:tcW w:w="1260" w:type="dxa"/>
            <w:tcBorders>
              <w:top w:val="single" w:sz="4" w:space="0" w:color="auto"/>
              <w:left w:val="single" w:sz="4" w:space="0" w:color="auto"/>
              <w:bottom w:val="single" w:sz="4" w:space="0" w:color="auto"/>
              <w:right w:val="single" w:sz="4" w:space="0" w:color="auto"/>
            </w:tcBorders>
            <w:hideMark/>
          </w:tcPr>
          <w:p w14:paraId="590B3041" w14:textId="77777777" w:rsidR="005B743D" w:rsidRDefault="005B743D">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hideMark/>
          </w:tcPr>
          <w:p w14:paraId="1D47135E" w14:textId="77777777" w:rsidR="005B743D" w:rsidRDefault="005B743D">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SimSun" w:hAnsi="Arial" w:cs="Arial"/>
                <w:sz w:val="20"/>
                <w:szCs w:val="20"/>
                <w:lang w:val="en-GB" w:eastAsia="zh-CN"/>
              </w:rPr>
              <w:t>L1-RSRP, Beam-ID for Set B</w:t>
            </w:r>
          </w:p>
        </w:tc>
        <w:tc>
          <w:tcPr>
            <w:tcW w:w="1170" w:type="dxa"/>
            <w:tcBorders>
              <w:top w:val="single" w:sz="4" w:space="0" w:color="auto"/>
              <w:left w:val="single" w:sz="4" w:space="0" w:color="auto"/>
              <w:bottom w:val="single" w:sz="4" w:space="0" w:color="auto"/>
              <w:right w:val="single" w:sz="4" w:space="0" w:color="auto"/>
            </w:tcBorders>
            <w:hideMark/>
          </w:tcPr>
          <w:p w14:paraId="4ABECA40"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Borders>
              <w:top w:val="single" w:sz="4" w:space="0" w:color="auto"/>
              <w:left w:val="single" w:sz="4" w:space="0" w:color="auto"/>
              <w:bottom w:val="single" w:sz="4" w:space="0" w:color="auto"/>
              <w:right w:val="single" w:sz="4" w:space="0" w:color="auto"/>
            </w:tcBorders>
            <w:hideMark/>
          </w:tcPr>
          <w:p w14:paraId="1461CF92"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0764D11C"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 xml:space="preserve">Typical data size is based on existing L1-RSRP </w:t>
            </w:r>
            <w:r>
              <w:rPr>
                <w:rFonts w:ascii="Arial" w:eastAsia="SimSun" w:hAnsi="Arial" w:cs="Arial"/>
                <w:sz w:val="20"/>
                <w:szCs w:val="20"/>
                <w:lang w:val="en-GB" w:eastAsia="zh-CN"/>
              </w:rPr>
              <w:lastRenderedPageBreak/>
              <w:t>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41B6D412"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lastRenderedPageBreak/>
              <w:t>TBD (periodic/semi-persistent/aperiodic)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F29986" w14:textId="77777777" w:rsidR="005B743D" w:rsidRDefault="005B743D">
            <w:pPr>
              <w:spacing w:before="120" w:line="312" w:lineRule="auto"/>
              <w:rPr>
                <w:rFonts w:ascii="Arial" w:eastAsia="SimSun" w:hAnsi="Arial" w:cs="Arial"/>
                <w:sz w:val="20"/>
                <w:szCs w:val="20"/>
                <w:lang w:val="en-GB"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tcPr>
          <w:p w14:paraId="7EF85B21" w14:textId="77777777" w:rsidR="005B743D" w:rsidRDefault="005B743D">
            <w:pPr>
              <w:spacing w:before="120" w:line="312" w:lineRule="auto"/>
              <w:rPr>
                <w:rFonts w:ascii="Arial" w:eastAsia="SimSun" w:hAnsi="Arial" w:cs="Arial"/>
                <w:sz w:val="20"/>
                <w:szCs w:val="20"/>
                <w:lang w:val="en-GB" w:eastAsia="zh-CN"/>
              </w:rPr>
            </w:pPr>
          </w:p>
        </w:tc>
      </w:tr>
      <w:tr w:rsidR="005B743D" w14:paraId="50C53B1E" w14:textId="77777777" w:rsidTr="005B743D">
        <w:trPr>
          <w:trHeight w:val="1075"/>
        </w:trPr>
        <w:tc>
          <w:tcPr>
            <w:tcW w:w="1080" w:type="dxa"/>
            <w:tcBorders>
              <w:top w:val="single" w:sz="4" w:space="0" w:color="auto"/>
              <w:left w:val="single" w:sz="4" w:space="0" w:color="auto"/>
              <w:bottom w:val="single" w:sz="4" w:space="0" w:color="auto"/>
              <w:right w:val="single" w:sz="4" w:space="0" w:color="auto"/>
            </w:tcBorders>
            <w:hideMark/>
          </w:tcPr>
          <w:p w14:paraId="0B070E50" w14:textId="77777777" w:rsidR="005B743D" w:rsidRDefault="005B743D">
            <w:pPr>
              <w:spacing w:before="120" w:line="312" w:lineRule="auto"/>
              <w:rPr>
                <w:rFonts w:ascii="Arial" w:eastAsia="SimSun" w:hAnsi="Arial" w:cs="Arial"/>
                <w:b/>
                <w:bCs/>
                <w:sz w:val="20"/>
                <w:szCs w:val="20"/>
                <w:lang w:val="en-GB" w:eastAsia="zh-CN"/>
              </w:rPr>
            </w:pPr>
            <w:r>
              <w:rPr>
                <w:lang w:eastAsia="zh-CN"/>
              </w:rPr>
              <w:t>NW/OTT-sided monitoring</w:t>
            </w:r>
          </w:p>
        </w:tc>
        <w:tc>
          <w:tcPr>
            <w:tcW w:w="1260" w:type="dxa"/>
            <w:tcBorders>
              <w:top w:val="single" w:sz="4" w:space="0" w:color="auto"/>
              <w:left w:val="single" w:sz="4" w:space="0" w:color="auto"/>
              <w:bottom w:val="single" w:sz="4" w:space="0" w:color="auto"/>
              <w:right w:val="single" w:sz="4" w:space="0" w:color="auto"/>
            </w:tcBorders>
            <w:hideMark/>
          </w:tcPr>
          <w:p w14:paraId="28BCB7C7" w14:textId="77777777" w:rsidR="005B743D" w:rsidRDefault="005B743D">
            <w:pPr>
              <w:spacing w:before="120" w:line="312" w:lineRule="auto"/>
              <w:rPr>
                <w:lang w:eastAsia="zh-CN"/>
              </w:rPr>
            </w:pPr>
            <w:r>
              <w:rPr>
                <w:lang w:eastAsia="zh-CN"/>
              </w:rPr>
              <w:t>NW-side (model)</w:t>
            </w:r>
          </w:p>
        </w:tc>
        <w:tc>
          <w:tcPr>
            <w:tcW w:w="1620" w:type="dxa"/>
            <w:tcBorders>
              <w:top w:val="single" w:sz="4" w:space="0" w:color="auto"/>
              <w:left w:val="single" w:sz="4" w:space="0" w:color="auto"/>
              <w:bottom w:val="single" w:sz="4" w:space="0" w:color="auto"/>
              <w:right w:val="single" w:sz="4" w:space="0" w:color="auto"/>
            </w:tcBorders>
            <w:hideMark/>
          </w:tcPr>
          <w:p w14:paraId="6AE32748" w14:textId="77777777" w:rsidR="005B743D" w:rsidRDefault="005B743D">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Borders>
              <w:top w:val="single" w:sz="4" w:space="0" w:color="auto"/>
              <w:left w:val="single" w:sz="4" w:space="0" w:color="auto"/>
              <w:bottom w:val="single" w:sz="4" w:space="0" w:color="auto"/>
              <w:right w:val="single" w:sz="4" w:space="0" w:color="auto"/>
            </w:tcBorders>
            <w:hideMark/>
          </w:tcPr>
          <w:p w14:paraId="2766D4C4"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hideMark/>
          </w:tcPr>
          <w:p w14:paraId="2EFD345A"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2CE2FAB" w14:textId="77777777" w:rsidR="005B743D" w:rsidRDefault="005B743D">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7B079E31" w14:textId="77777777" w:rsidR="005B743D" w:rsidRDefault="005B743D">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4CAD4B" w14:textId="77777777" w:rsidR="005B743D" w:rsidRDefault="005B743D">
            <w:pPr>
              <w:spacing w:before="120" w:line="312" w:lineRule="auto"/>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tcPr>
          <w:p w14:paraId="0EA0FAE1" w14:textId="77777777" w:rsidR="005B743D" w:rsidRDefault="005B743D">
            <w:pPr>
              <w:spacing w:before="120" w:line="312" w:lineRule="auto"/>
              <w:rPr>
                <w:rFonts w:ascii="Arial" w:eastAsia="SimSun" w:hAnsi="Arial" w:cs="Arial"/>
                <w:sz w:val="20"/>
                <w:szCs w:val="20"/>
                <w:lang w:val="en-GB" w:eastAsia="zh-CN"/>
              </w:rPr>
            </w:pPr>
          </w:p>
        </w:tc>
      </w:tr>
    </w:tbl>
    <w:p w14:paraId="3979BC46" w14:textId="77777777" w:rsidR="005B743D" w:rsidRDefault="005B743D" w:rsidP="005B743D">
      <w:pPr>
        <w:rPr>
          <w:lang w:eastAsia="ko-KR"/>
        </w:rPr>
      </w:pPr>
    </w:p>
    <w:p w14:paraId="6E57151D" w14:textId="77777777" w:rsid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7D909F5" w14:textId="77777777" w:rsid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CEECCFA" w14:textId="09695AAC" w:rsidR="005B743D" w:rsidRDefault="005B743D" w:rsidP="005B743D">
      <w:pPr>
        <w:pStyle w:val="Heading6"/>
        <w:ind w:left="1152" w:hanging="1152"/>
      </w:pPr>
      <w:r>
        <w:t>Discussion 8-31a:</w:t>
      </w:r>
    </w:p>
    <w:p w14:paraId="703A7CEB" w14:textId="77777777" w:rsidR="005B743D" w:rsidRDefault="005B743D" w:rsidP="005B743D">
      <w:pPr>
        <w:rPr>
          <w:lang w:val="en-GB"/>
        </w:rPr>
      </w:pPr>
    </w:p>
    <w:tbl>
      <w:tblPr>
        <w:tblStyle w:val="TableGrid"/>
        <w:tblW w:w="10710" w:type="dxa"/>
        <w:tblLayout w:type="fixed"/>
        <w:tblLook w:val="04A0" w:firstRow="1" w:lastRow="0" w:firstColumn="1" w:lastColumn="0" w:noHBand="0" w:noVBand="1"/>
      </w:tblPr>
      <w:tblGrid>
        <w:gridCol w:w="895"/>
        <w:gridCol w:w="720"/>
        <w:gridCol w:w="1981"/>
        <w:gridCol w:w="1351"/>
        <w:gridCol w:w="2251"/>
        <w:gridCol w:w="1261"/>
        <w:gridCol w:w="1261"/>
        <w:gridCol w:w="990"/>
      </w:tblGrid>
      <w:tr w:rsidR="005B743D" w14:paraId="3DFCF856" w14:textId="77777777" w:rsidTr="005B743D">
        <w:tc>
          <w:tcPr>
            <w:tcW w:w="895" w:type="dxa"/>
            <w:tcBorders>
              <w:top w:val="single" w:sz="4" w:space="0" w:color="auto"/>
              <w:left w:val="single" w:sz="4" w:space="0" w:color="auto"/>
              <w:bottom w:val="single" w:sz="4" w:space="0" w:color="auto"/>
              <w:right w:val="single" w:sz="4" w:space="0" w:color="auto"/>
            </w:tcBorders>
            <w:vAlign w:val="center"/>
            <w:hideMark/>
          </w:tcPr>
          <w:p w14:paraId="0ED72502" w14:textId="77777777" w:rsidR="005B743D" w:rsidRDefault="005B743D">
            <w:pPr>
              <w:autoSpaceDE w:val="0"/>
              <w:autoSpaceDN w:val="0"/>
              <w:snapToGrid w:val="0"/>
              <w:spacing w:before="100" w:beforeAutospacing="1" w:after="120"/>
              <w:rPr>
                <w:b/>
                <w:bCs/>
                <w:lang w:eastAsia="zh-CN"/>
              </w:rPr>
            </w:pPr>
            <w:r>
              <w:rPr>
                <w:b/>
                <w:bCs/>
                <w:lang w:eastAsia="zh-CN"/>
              </w:rPr>
              <w:t>LCM purpose</w:t>
            </w:r>
          </w:p>
        </w:tc>
        <w:tc>
          <w:tcPr>
            <w:tcW w:w="720" w:type="dxa"/>
            <w:tcBorders>
              <w:top w:val="single" w:sz="4" w:space="0" w:color="auto"/>
              <w:left w:val="single" w:sz="4" w:space="0" w:color="auto"/>
              <w:bottom w:val="single" w:sz="4" w:space="0" w:color="auto"/>
              <w:right w:val="single" w:sz="4" w:space="0" w:color="auto"/>
            </w:tcBorders>
            <w:hideMark/>
          </w:tcPr>
          <w:p w14:paraId="6EB364E9" w14:textId="77777777" w:rsidR="005B743D" w:rsidRDefault="005B743D">
            <w:pPr>
              <w:autoSpaceDE w:val="0"/>
              <w:autoSpaceDN w:val="0"/>
              <w:snapToGrid w:val="0"/>
              <w:spacing w:before="100" w:beforeAutospacing="1" w:after="120"/>
              <w:rPr>
                <w:b/>
                <w:bCs/>
                <w:lang w:eastAsia="zh-CN"/>
              </w:rPr>
            </w:pPr>
            <w:r>
              <w:rPr>
                <w:b/>
                <w:bCs/>
                <w:lang w:eastAsia="zh-CN"/>
              </w:rPr>
              <w:t>Case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333EC5" w14:textId="77777777" w:rsidR="005B743D" w:rsidRDefault="005B743D">
            <w:pPr>
              <w:autoSpaceDE w:val="0"/>
              <w:autoSpaceDN w:val="0"/>
              <w:snapToGrid w:val="0"/>
              <w:spacing w:before="100" w:beforeAutospacing="1" w:after="120"/>
              <w:jc w:val="left"/>
              <w:rPr>
                <w:b/>
                <w:bCs/>
                <w:lang w:eastAsia="zh-CN"/>
              </w:rPr>
            </w:pPr>
            <w:r>
              <w:rPr>
                <w:b/>
                <w:bCs/>
                <w:lang w:eastAsia="zh-CN"/>
              </w:rPr>
              <w:t>Data content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FBFCC9"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11D702D"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656149"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tcBorders>
              <w:top w:val="single" w:sz="4" w:space="0" w:color="auto"/>
              <w:left w:val="single" w:sz="4" w:space="0" w:color="auto"/>
              <w:bottom w:val="single" w:sz="4" w:space="0" w:color="auto"/>
              <w:right w:val="single" w:sz="4" w:space="0" w:color="auto"/>
            </w:tcBorders>
            <w:vAlign w:val="center"/>
            <w:hideMark/>
          </w:tcPr>
          <w:p w14:paraId="59521FC9"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9A3C02" w14:textId="77777777" w:rsidR="005B743D" w:rsidRDefault="005B743D">
            <w:pPr>
              <w:autoSpaceDE w:val="0"/>
              <w:autoSpaceDN w:val="0"/>
              <w:snapToGrid w:val="0"/>
              <w:spacing w:before="100" w:beforeAutospacing="1" w:after="120" w:line="240" w:lineRule="auto"/>
              <w:jc w:val="left"/>
              <w:rPr>
                <w:b/>
                <w:bCs/>
                <w:lang w:eastAsia="zh-CN"/>
              </w:rPr>
            </w:pPr>
            <w:r>
              <w:rPr>
                <w:b/>
                <w:bCs/>
                <w:lang w:eastAsia="zh-CN"/>
              </w:rPr>
              <w:t>Notes</w:t>
            </w:r>
          </w:p>
        </w:tc>
      </w:tr>
      <w:tr w:rsidR="005B743D" w14:paraId="324B1A5F" w14:textId="77777777" w:rsidTr="005B743D">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2CCFCC64" w14:textId="77777777" w:rsidR="005B743D" w:rsidRDefault="005B743D">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Borders>
              <w:top w:val="single" w:sz="4" w:space="0" w:color="auto"/>
              <w:left w:val="single" w:sz="4" w:space="0" w:color="auto"/>
              <w:bottom w:val="single" w:sz="4" w:space="0" w:color="auto"/>
              <w:right w:val="single" w:sz="4" w:space="0" w:color="auto"/>
            </w:tcBorders>
            <w:hideMark/>
          </w:tcPr>
          <w:p w14:paraId="3AE0E74E" w14:textId="77777777" w:rsidR="005B743D" w:rsidRDefault="005B743D">
            <w:pPr>
              <w:autoSpaceDE w:val="0"/>
              <w:autoSpaceDN w:val="0"/>
              <w:snapToGrid w:val="0"/>
              <w:spacing w:before="100" w:beforeAutospacing="1" w:after="120"/>
              <w:rPr>
                <w:lang w:eastAsia="zh-CN"/>
              </w:rPr>
            </w:pPr>
            <w:r>
              <w:rPr>
                <w:lang w:eastAsia="zh-CN"/>
              </w:rPr>
              <w:t>1, 2a, 3a, 3b</w:t>
            </w:r>
          </w:p>
        </w:tc>
        <w:tc>
          <w:tcPr>
            <w:tcW w:w="1980" w:type="dxa"/>
            <w:tcBorders>
              <w:top w:val="single" w:sz="4" w:space="0" w:color="auto"/>
              <w:left w:val="single" w:sz="4" w:space="0" w:color="auto"/>
              <w:bottom w:val="single" w:sz="4" w:space="0" w:color="auto"/>
              <w:right w:val="single" w:sz="4" w:space="0" w:color="auto"/>
            </w:tcBorders>
          </w:tcPr>
          <w:p w14:paraId="6116600B" w14:textId="77777777" w:rsidR="005B743D" w:rsidRDefault="005B743D">
            <w:pPr>
              <w:rPr>
                <w:lang w:eastAsia="zh-CN"/>
              </w:rPr>
            </w:pPr>
            <w:r>
              <w:rPr>
                <w:u w:val="single"/>
                <w:lang w:eastAsia="zh-CN"/>
              </w:rPr>
              <w:t>Measurements:</w:t>
            </w:r>
            <w:r>
              <w:rPr>
                <w:lang w:eastAsia="zh-CN"/>
              </w:rPr>
              <w:t xml:space="preserve"> timing, power, and/or phase info</w:t>
            </w:r>
          </w:p>
          <w:p w14:paraId="326F757E" w14:textId="77777777" w:rsidR="005B743D" w:rsidRDefault="005B743D">
            <w:pPr>
              <w:rPr>
                <w:lang w:eastAsia="zh-CN"/>
              </w:rPr>
            </w:pPr>
          </w:p>
          <w:p w14:paraId="78FB2109" w14:textId="77777777" w:rsidR="005B743D" w:rsidRDefault="005B743D">
            <w:pPr>
              <w:autoSpaceDE w:val="0"/>
              <w:autoSpaceDN w:val="0"/>
              <w:snapToGrid w:val="0"/>
              <w:spacing w:before="100" w:beforeAutospacing="1" w:after="120"/>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52F544C" w14:textId="77777777" w:rsidR="005B743D" w:rsidRDefault="005B743D">
            <w:pPr>
              <w:rPr>
                <w:lang w:eastAsia="zh-CN"/>
              </w:rPr>
            </w:pPr>
            <w:r>
              <w:rPr>
                <w:lang w:eastAsia="zh-CN"/>
              </w:rPr>
              <w:t>1,2a: UE/PRU to NW/OTT</w:t>
            </w:r>
          </w:p>
          <w:p w14:paraId="13C1D588" w14:textId="77777777" w:rsidR="005B743D" w:rsidRDefault="005B743D">
            <w:pPr>
              <w:rPr>
                <w:lang w:eastAsia="zh-CN"/>
              </w:rPr>
            </w:pPr>
            <w:r>
              <w:rPr>
                <w:lang w:eastAsia="zh-CN"/>
              </w:rPr>
              <w:t>3a,3b: gNB to NW/OTT</w:t>
            </w:r>
          </w:p>
          <w:p w14:paraId="0E2987CB" w14:textId="77777777" w:rsidR="005B743D" w:rsidRDefault="005B743D">
            <w:pPr>
              <w:rPr>
                <w:lang w:eastAsia="zh-CN"/>
              </w:rPr>
            </w:pPr>
          </w:p>
          <w:p w14:paraId="6A4B31DD" w14:textId="77777777" w:rsidR="005B743D" w:rsidRDefault="005B743D">
            <w:pPr>
              <w:autoSpaceDE w:val="0"/>
              <w:autoSpaceDN w:val="0"/>
              <w:snapToGrid w:val="0"/>
              <w:spacing w:before="100" w:beforeAutospacing="1" w:after="120"/>
              <w:rPr>
                <w:lang w:eastAsia="zh-CN"/>
              </w:rPr>
            </w:pPr>
          </w:p>
        </w:tc>
        <w:tc>
          <w:tcPr>
            <w:tcW w:w="2250" w:type="dxa"/>
            <w:tcBorders>
              <w:top w:val="single" w:sz="4" w:space="0" w:color="auto"/>
              <w:left w:val="single" w:sz="4" w:space="0" w:color="auto"/>
              <w:bottom w:val="single" w:sz="4" w:space="0" w:color="auto"/>
              <w:right w:val="single" w:sz="4" w:space="0" w:color="auto"/>
            </w:tcBorders>
          </w:tcPr>
          <w:p w14:paraId="61C4D130" w14:textId="77777777" w:rsidR="005B743D" w:rsidRDefault="005B743D">
            <w:pPr>
              <w:rPr>
                <w:lang w:eastAsia="zh-CN"/>
              </w:rPr>
            </w:pPr>
            <w:r>
              <w:rPr>
                <w:lang w:eastAsia="zh-CN"/>
              </w:rPr>
              <w:t>26.66k bits (256 measurements/PRS; 4 PRS resources)</w:t>
            </w:r>
          </w:p>
          <w:p w14:paraId="5699F979" w14:textId="77777777" w:rsidR="005B743D" w:rsidRDefault="005B743D">
            <w:pPr>
              <w:rPr>
                <w:lang w:eastAsia="zh-CN"/>
              </w:rPr>
            </w:pPr>
            <w:r>
              <w:rPr>
                <w:lang w:eastAsia="zh-CN"/>
              </w:rPr>
              <w:t xml:space="preserve">426.56k bits (256 measurements/PRS; 64 PRS resources) </w:t>
            </w:r>
          </w:p>
          <w:p w14:paraId="6C048B65" w14:textId="77777777" w:rsidR="005B743D" w:rsidRDefault="005B743D">
            <w:pPr>
              <w:rPr>
                <w:u w:val="single"/>
                <w:lang w:eastAsia="zh-CN"/>
              </w:rPr>
            </w:pPr>
          </w:p>
          <w:p w14:paraId="056485E0"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7C70904D" w14:textId="77777777" w:rsidR="005B743D" w:rsidRDefault="005B743D">
            <w:pPr>
              <w:rPr>
                <w:lang w:eastAsia="zh-CN"/>
              </w:rPr>
            </w:pPr>
          </w:p>
          <w:p w14:paraId="055CE771" w14:textId="77777777" w:rsidR="005B743D" w:rsidRDefault="005B743D">
            <w:pPr>
              <w:autoSpaceDE w:val="0"/>
              <w:autoSpaceDN w:val="0"/>
              <w:snapToGrid w:val="0"/>
              <w:spacing w:before="100" w:beforeAutospacing="1" w:after="120"/>
              <w:jc w:val="left"/>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58278B21" w14:textId="77777777" w:rsidR="005B743D" w:rsidRDefault="005B743D">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001149DC" w14:textId="77777777" w:rsidR="005B743D" w:rsidRDefault="005B743D">
            <w:pPr>
              <w:autoSpaceDE w:val="0"/>
              <w:autoSpaceDN w:val="0"/>
              <w:snapToGrid w:val="0"/>
              <w:spacing w:before="100" w:beforeAutospacing="1" w:after="120"/>
              <w:rPr>
                <w:lang w:eastAsia="zh-CN"/>
              </w:rPr>
            </w:pPr>
          </w:p>
        </w:tc>
      </w:tr>
      <w:tr w:rsidR="005B743D" w14:paraId="47058FB3" w14:textId="77777777" w:rsidTr="005B743D">
        <w:tc>
          <w:tcPr>
            <w:tcW w:w="10705" w:type="dxa"/>
            <w:vMerge/>
            <w:tcBorders>
              <w:top w:val="single" w:sz="4" w:space="0" w:color="auto"/>
              <w:left w:val="single" w:sz="4" w:space="0" w:color="auto"/>
              <w:bottom w:val="single" w:sz="4" w:space="0" w:color="auto"/>
              <w:right w:val="single" w:sz="4" w:space="0" w:color="auto"/>
            </w:tcBorders>
            <w:vAlign w:val="center"/>
            <w:hideMark/>
          </w:tcPr>
          <w:p w14:paraId="063F70C1" w14:textId="77777777" w:rsidR="005B743D" w:rsidRDefault="005B743D">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4AD54CBE" w14:textId="77777777" w:rsidR="005B743D" w:rsidRDefault="005B743D">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hideMark/>
          </w:tcPr>
          <w:p w14:paraId="73EDEA70" w14:textId="77777777" w:rsidR="005B743D" w:rsidRDefault="005B743D">
            <w:pPr>
              <w:rPr>
                <w:u w:val="single"/>
                <w:lang w:eastAsia="zh-CN"/>
              </w:rPr>
            </w:pPr>
            <w:r>
              <w:rPr>
                <w:u w:val="single"/>
                <w:lang w:eastAsia="zh-CN"/>
              </w:rPr>
              <w:t>Measurements:</w:t>
            </w:r>
            <w:r>
              <w:rPr>
                <w:lang w:eastAsia="zh-CN"/>
              </w:rPr>
              <w:t xml:space="preserve"> 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hideMark/>
          </w:tcPr>
          <w:p w14:paraId="0947CD97" w14:textId="77777777" w:rsidR="005B743D" w:rsidRDefault="005B743D">
            <w:pPr>
              <w:rPr>
                <w:lang w:eastAsia="zh-CN"/>
              </w:rPr>
            </w:pPr>
            <w:r>
              <w:rPr>
                <w:lang w:eastAsia="zh-CN"/>
              </w:rPr>
              <w:t>UE/PRU to NW/OTT</w:t>
            </w:r>
          </w:p>
        </w:tc>
        <w:tc>
          <w:tcPr>
            <w:tcW w:w="2250" w:type="dxa"/>
            <w:tcBorders>
              <w:top w:val="single" w:sz="4" w:space="0" w:color="auto"/>
              <w:left w:val="single" w:sz="4" w:space="0" w:color="auto"/>
              <w:bottom w:val="single" w:sz="4" w:space="0" w:color="auto"/>
              <w:right w:val="single" w:sz="4" w:space="0" w:color="auto"/>
            </w:tcBorders>
          </w:tcPr>
          <w:p w14:paraId="22A6D9EC" w14:textId="77777777" w:rsidR="005B743D" w:rsidRDefault="005B743D">
            <w:pPr>
              <w:rPr>
                <w:lang w:eastAsia="zh-CN"/>
              </w:rPr>
            </w:pPr>
            <w:r>
              <w:rPr>
                <w:lang w:eastAsia="zh-CN"/>
              </w:rPr>
              <w:t>752 bits (9 measurements/PRS; 4 PRS resources)</w:t>
            </w:r>
          </w:p>
          <w:p w14:paraId="7602F1D2" w14:textId="77777777" w:rsidR="005B743D" w:rsidRDefault="005B743D">
            <w:pPr>
              <w:rPr>
                <w:lang w:eastAsia="zh-CN"/>
              </w:rPr>
            </w:pPr>
          </w:p>
          <w:p w14:paraId="6A04033E" w14:textId="77777777" w:rsidR="005B743D" w:rsidRDefault="005B743D">
            <w:pPr>
              <w:rPr>
                <w:lang w:eastAsia="zh-CN"/>
              </w:rPr>
            </w:pPr>
            <w:r>
              <w:rPr>
                <w:lang w:eastAsia="zh-CN"/>
              </w:rPr>
              <w:t>12.032 kbits (9 measurements/PRS; 64 PRS resources)</w:t>
            </w:r>
          </w:p>
        </w:tc>
        <w:tc>
          <w:tcPr>
            <w:tcW w:w="1260" w:type="dxa"/>
            <w:tcBorders>
              <w:top w:val="single" w:sz="4" w:space="0" w:color="auto"/>
              <w:left w:val="single" w:sz="4" w:space="0" w:color="auto"/>
              <w:bottom w:val="single" w:sz="4" w:space="0" w:color="auto"/>
              <w:right w:val="single" w:sz="4" w:space="0" w:color="auto"/>
            </w:tcBorders>
            <w:hideMark/>
          </w:tcPr>
          <w:p w14:paraId="36FD4867" w14:textId="77777777" w:rsidR="005B743D" w:rsidRDefault="005B743D">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2DCF59F5"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06BACADF" w14:textId="77777777" w:rsidR="005B743D" w:rsidRDefault="005B743D">
            <w:pPr>
              <w:autoSpaceDE w:val="0"/>
              <w:autoSpaceDN w:val="0"/>
              <w:snapToGrid w:val="0"/>
              <w:spacing w:before="100" w:beforeAutospacing="1" w:after="120"/>
              <w:rPr>
                <w:lang w:eastAsia="zh-CN"/>
              </w:rPr>
            </w:pPr>
          </w:p>
        </w:tc>
      </w:tr>
      <w:tr w:rsidR="005B743D" w14:paraId="46F2C34F" w14:textId="77777777" w:rsidTr="005B743D">
        <w:tc>
          <w:tcPr>
            <w:tcW w:w="10705" w:type="dxa"/>
            <w:vMerge/>
            <w:tcBorders>
              <w:top w:val="single" w:sz="4" w:space="0" w:color="auto"/>
              <w:left w:val="single" w:sz="4" w:space="0" w:color="auto"/>
              <w:bottom w:val="single" w:sz="4" w:space="0" w:color="auto"/>
              <w:right w:val="single" w:sz="4" w:space="0" w:color="auto"/>
            </w:tcBorders>
            <w:vAlign w:val="center"/>
            <w:hideMark/>
          </w:tcPr>
          <w:p w14:paraId="3B6692D4" w14:textId="77777777" w:rsidR="005B743D" w:rsidRDefault="005B743D">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691BAFD2" w14:textId="77777777" w:rsidR="005B743D" w:rsidRDefault="005B743D">
            <w:pPr>
              <w:autoSpaceDE w:val="0"/>
              <w:autoSpaceDN w:val="0"/>
              <w:snapToGrid w:val="0"/>
              <w:spacing w:before="100" w:beforeAutospacing="1" w:after="120"/>
              <w:rPr>
                <w:lang w:eastAsia="zh-CN"/>
              </w:rPr>
            </w:pPr>
            <w:r>
              <w:rPr>
                <w:lang w:eastAsia="zh-CN"/>
              </w:rPr>
              <w:t>1, 2b, 3b</w:t>
            </w:r>
          </w:p>
        </w:tc>
        <w:tc>
          <w:tcPr>
            <w:tcW w:w="1980" w:type="dxa"/>
            <w:tcBorders>
              <w:top w:val="single" w:sz="4" w:space="0" w:color="auto"/>
              <w:left w:val="single" w:sz="4" w:space="0" w:color="auto"/>
              <w:bottom w:val="single" w:sz="4" w:space="0" w:color="auto"/>
              <w:right w:val="single" w:sz="4" w:space="0" w:color="auto"/>
            </w:tcBorders>
            <w:hideMark/>
          </w:tcPr>
          <w:p w14:paraId="6634FF33" w14:textId="77777777" w:rsidR="005B743D" w:rsidRDefault="005B743D">
            <w:pPr>
              <w:rPr>
                <w:lang w:eastAsia="zh-CN"/>
              </w:rPr>
            </w:pPr>
            <w:r>
              <w:rPr>
                <w:u w:val="single"/>
                <w:lang w:eastAsia="zh-CN"/>
              </w:rPr>
              <w:t>Label:</w:t>
            </w:r>
            <w:r>
              <w:rPr>
                <w:lang w:eastAsia="zh-CN"/>
              </w:rPr>
              <w:t xml:space="preserve"> Location information</w:t>
            </w:r>
          </w:p>
        </w:tc>
        <w:tc>
          <w:tcPr>
            <w:tcW w:w="1350" w:type="dxa"/>
            <w:tcBorders>
              <w:top w:val="single" w:sz="4" w:space="0" w:color="auto"/>
              <w:left w:val="single" w:sz="4" w:space="0" w:color="auto"/>
              <w:bottom w:val="single" w:sz="4" w:space="0" w:color="auto"/>
              <w:right w:val="single" w:sz="4" w:space="0" w:color="auto"/>
            </w:tcBorders>
            <w:hideMark/>
          </w:tcPr>
          <w:p w14:paraId="1A2F47A8" w14:textId="77777777" w:rsidR="005B743D" w:rsidRDefault="005B743D">
            <w:pPr>
              <w:rPr>
                <w:lang w:eastAsia="zh-CN"/>
              </w:rPr>
            </w:pPr>
            <w:r>
              <w:rPr>
                <w:lang w:eastAsia="zh-CN"/>
              </w:rPr>
              <w:t>UE/PRU/LMF to NW/OTT</w:t>
            </w:r>
          </w:p>
          <w:p w14:paraId="22DCC2BD" w14:textId="77777777" w:rsidR="005B743D" w:rsidRDefault="005B743D">
            <w:pPr>
              <w:rPr>
                <w:lang w:eastAsia="zh-CN"/>
              </w:rPr>
            </w:pPr>
            <w:r>
              <w:rPr>
                <w:lang w:eastAsia="zh-CN"/>
              </w:rPr>
              <w:t>3b: gNB to NW/OTT</w:t>
            </w:r>
          </w:p>
        </w:tc>
        <w:tc>
          <w:tcPr>
            <w:tcW w:w="2250" w:type="dxa"/>
            <w:tcBorders>
              <w:top w:val="single" w:sz="4" w:space="0" w:color="auto"/>
              <w:left w:val="single" w:sz="4" w:space="0" w:color="auto"/>
              <w:bottom w:val="single" w:sz="4" w:space="0" w:color="auto"/>
              <w:right w:val="single" w:sz="4" w:space="0" w:color="auto"/>
            </w:tcBorders>
          </w:tcPr>
          <w:p w14:paraId="0A2783D0" w14:textId="77777777" w:rsidR="005B743D" w:rsidRDefault="005B743D">
            <w:pPr>
              <w:rPr>
                <w:lang w:eastAsia="zh-CN"/>
              </w:rPr>
            </w:pPr>
            <w:r>
              <w:rPr>
                <w:lang w:eastAsia="zh-CN"/>
              </w:rPr>
              <w:t xml:space="preserve">32 to 144 bits </w:t>
            </w:r>
          </w:p>
          <w:p w14:paraId="28F86A0D" w14:textId="77777777" w:rsidR="005B743D" w:rsidRDefault="005B743D">
            <w:pPr>
              <w:rPr>
                <w:lang w:eastAsia="zh-CN"/>
              </w:rPr>
            </w:pPr>
            <w:r>
              <w:rPr>
                <w:lang w:eastAsia="zh-CN"/>
              </w:rPr>
              <w:t>[See Note1 below for assumptions]</w:t>
            </w:r>
          </w:p>
          <w:p w14:paraId="5D0943FF" w14:textId="77777777" w:rsidR="005B743D" w:rsidRDefault="005B743D">
            <w:pPr>
              <w:rPr>
                <w:u w:val="single"/>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47826E38" w14:textId="77777777" w:rsidR="005B743D" w:rsidRDefault="005B743D">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71CB395A"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1C6417D3" w14:textId="77777777" w:rsidR="005B743D" w:rsidRDefault="005B743D">
            <w:pPr>
              <w:autoSpaceDE w:val="0"/>
              <w:autoSpaceDN w:val="0"/>
              <w:snapToGrid w:val="0"/>
              <w:spacing w:before="100" w:beforeAutospacing="1" w:after="120"/>
              <w:rPr>
                <w:lang w:eastAsia="zh-CN"/>
              </w:rPr>
            </w:pPr>
          </w:p>
        </w:tc>
      </w:tr>
      <w:tr w:rsidR="005B743D" w14:paraId="346D21A3" w14:textId="77777777" w:rsidTr="005B743D">
        <w:tc>
          <w:tcPr>
            <w:tcW w:w="10705" w:type="dxa"/>
            <w:vMerge/>
            <w:tcBorders>
              <w:top w:val="single" w:sz="4" w:space="0" w:color="auto"/>
              <w:left w:val="single" w:sz="4" w:space="0" w:color="auto"/>
              <w:bottom w:val="single" w:sz="4" w:space="0" w:color="auto"/>
              <w:right w:val="single" w:sz="4" w:space="0" w:color="auto"/>
            </w:tcBorders>
            <w:vAlign w:val="center"/>
            <w:hideMark/>
          </w:tcPr>
          <w:p w14:paraId="6A3B7661" w14:textId="77777777" w:rsidR="005B743D" w:rsidRDefault="005B743D">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0639486D" w14:textId="77777777" w:rsidR="005B743D" w:rsidRDefault="005B743D">
            <w:pPr>
              <w:autoSpaceDE w:val="0"/>
              <w:autoSpaceDN w:val="0"/>
              <w:snapToGrid w:val="0"/>
              <w:spacing w:before="100" w:beforeAutospacing="1" w:after="120"/>
              <w:rPr>
                <w:lang w:eastAsia="zh-CN"/>
              </w:rPr>
            </w:pPr>
            <w:r>
              <w:rPr>
                <w:lang w:eastAsia="zh-CN"/>
              </w:rPr>
              <w:t xml:space="preserve">2a, </w:t>
            </w:r>
            <w:r>
              <w:rPr>
                <w:lang w:eastAsia="zh-CN"/>
              </w:rPr>
              <w:lastRenderedPageBreak/>
              <w:t>3a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9C2143" w14:textId="77777777" w:rsidR="005B743D" w:rsidRDefault="005B743D">
            <w:pPr>
              <w:autoSpaceDE w:val="0"/>
              <w:autoSpaceDN w:val="0"/>
              <w:snapToGrid w:val="0"/>
              <w:spacing w:before="100" w:beforeAutospacing="1" w:after="120"/>
              <w:rPr>
                <w:lang w:eastAsia="zh-CN"/>
              </w:rPr>
            </w:pPr>
            <w:r>
              <w:rPr>
                <w:u w:val="single"/>
                <w:lang w:eastAsia="zh-CN"/>
              </w:rPr>
              <w:lastRenderedPageBreak/>
              <w:t>Label:</w:t>
            </w:r>
            <w:r>
              <w:rPr>
                <w:lang w:eastAsia="zh-CN"/>
              </w:rPr>
              <w:t xml:space="preserve"> Intermediate </w:t>
            </w:r>
            <w:r>
              <w:rPr>
                <w:lang w:eastAsia="zh-CN"/>
              </w:rPr>
              <w:lastRenderedPageBreak/>
              <w:t>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B4F2DD" w14:textId="77777777" w:rsidR="005B743D" w:rsidRDefault="005B743D">
            <w:pPr>
              <w:autoSpaceDE w:val="0"/>
              <w:autoSpaceDN w:val="0"/>
              <w:snapToGrid w:val="0"/>
              <w:spacing w:before="100" w:beforeAutospacing="1" w:after="120"/>
              <w:rPr>
                <w:lang w:eastAsia="zh-CN"/>
              </w:rPr>
            </w:pPr>
            <w:r>
              <w:rPr>
                <w:lang w:eastAsia="zh-CN"/>
              </w:rPr>
              <w:lastRenderedPageBreak/>
              <w:t xml:space="preserve">2a: </w:t>
            </w:r>
            <w:r>
              <w:rPr>
                <w:lang w:eastAsia="zh-CN"/>
              </w:rPr>
              <w:lastRenderedPageBreak/>
              <w:t>UE/PRU/LMF to NW/OTT</w:t>
            </w:r>
          </w:p>
          <w:p w14:paraId="06D5D4DE" w14:textId="77777777" w:rsidR="005B743D" w:rsidRDefault="005B743D">
            <w:pPr>
              <w:autoSpaceDE w:val="0"/>
              <w:autoSpaceDN w:val="0"/>
              <w:snapToGrid w:val="0"/>
              <w:spacing w:before="100" w:beforeAutospacing="1" w:after="120"/>
              <w:rPr>
                <w:lang w:eastAsia="zh-CN"/>
              </w:rPr>
            </w:pPr>
            <w:r>
              <w:rPr>
                <w:lang w:eastAsia="zh-CN"/>
              </w:rPr>
              <w:t>3a: LMF to NW/OTT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453EE30" w14:textId="77777777" w:rsidR="005B743D" w:rsidRDefault="005B743D">
            <w:pPr>
              <w:rPr>
                <w:lang w:eastAsia="zh-CN"/>
              </w:rPr>
            </w:pPr>
            <w:r>
              <w:rPr>
                <w:lang w:eastAsia="zh-CN"/>
              </w:rPr>
              <w:lastRenderedPageBreak/>
              <w:t xml:space="preserve">112 bits (one </w:t>
            </w:r>
            <w:r>
              <w:rPr>
                <w:lang w:eastAsia="zh-CN"/>
              </w:rPr>
              <w:lastRenderedPageBreak/>
              <w:t>measurement/PRS; 4 PRS resources)</w:t>
            </w:r>
          </w:p>
          <w:p w14:paraId="32E5815A" w14:textId="77777777" w:rsidR="005B743D" w:rsidRDefault="005B743D">
            <w:pPr>
              <w:rPr>
                <w:lang w:eastAsia="zh-CN"/>
              </w:rPr>
            </w:pPr>
            <w:r>
              <w:rPr>
                <w:lang w:eastAsia="zh-CN"/>
              </w:rPr>
              <w:t>1792 bits (one measurement/PRS; 64 PRS resources)</w:t>
            </w:r>
          </w:p>
          <w:p w14:paraId="29A03256" w14:textId="77777777" w:rsidR="005B743D" w:rsidRDefault="005B743D">
            <w:pPr>
              <w:rPr>
                <w:lang w:eastAsia="zh-CN"/>
              </w:rPr>
            </w:pPr>
            <w:r>
              <w:rPr>
                <w:lang w:eastAsia="zh-CN"/>
              </w:rPr>
              <w:t>[See Note1 below for assumptions]</w:t>
            </w:r>
          </w:p>
        </w:tc>
        <w:tc>
          <w:tcPr>
            <w:tcW w:w="1260" w:type="dxa"/>
            <w:tcBorders>
              <w:top w:val="single" w:sz="4" w:space="0" w:color="auto"/>
              <w:left w:val="single" w:sz="4" w:space="0" w:color="auto"/>
              <w:bottom w:val="single" w:sz="4" w:space="0" w:color="auto"/>
              <w:right w:val="single" w:sz="4" w:space="0" w:color="auto"/>
            </w:tcBorders>
            <w:hideMark/>
          </w:tcPr>
          <w:p w14:paraId="01B7E284" w14:textId="77777777" w:rsidR="005B743D" w:rsidRDefault="005B743D">
            <w:pPr>
              <w:autoSpaceDE w:val="0"/>
              <w:autoSpaceDN w:val="0"/>
              <w:snapToGrid w:val="0"/>
              <w:spacing w:before="100" w:beforeAutospacing="1" w:after="120"/>
              <w:rPr>
                <w:lang w:eastAsia="zh-CN"/>
              </w:rPr>
            </w:pPr>
            <w:r>
              <w:rPr>
                <w:lang w:eastAsia="zh-CN"/>
              </w:rPr>
              <w:lastRenderedPageBreak/>
              <w:t xml:space="preserve">No </w:t>
            </w:r>
            <w:r>
              <w:rPr>
                <w:lang w:eastAsia="zh-CN"/>
              </w:rPr>
              <w:lastRenderedPageBreak/>
              <w:t>agreement</w:t>
            </w:r>
          </w:p>
        </w:tc>
        <w:tc>
          <w:tcPr>
            <w:tcW w:w="1260" w:type="dxa"/>
            <w:tcBorders>
              <w:top w:val="single" w:sz="4" w:space="0" w:color="auto"/>
              <w:left w:val="single" w:sz="4" w:space="0" w:color="auto"/>
              <w:bottom w:val="single" w:sz="4" w:space="0" w:color="auto"/>
              <w:right w:val="single" w:sz="4" w:space="0" w:color="auto"/>
            </w:tcBorders>
            <w:hideMark/>
          </w:tcPr>
          <w:p w14:paraId="06798A32" w14:textId="77777777" w:rsidR="005B743D" w:rsidRDefault="005B743D">
            <w:pPr>
              <w:autoSpaceDE w:val="0"/>
              <w:autoSpaceDN w:val="0"/>
              <w:snapToGrid w:val="0"/>
              <w:spacing w:before="100" w:beforeAutospacing="1" w:after="120"/>
              <w:rPr>
                <w:lang w:eastAsia="zh-CN"/>
              </w:rPr>
            </w:pPr>
            <w:r>
              <w:rPr>
                <w:rFonts w:ascii="Arial" w:eastAsia="SimSun" w:hAnsi="Arial" w:cs="Arial"/>
                <w:sz w:val="20"/>
                <w:szCs w:val="20"/>
                <w:lang w:val="en-GB" w:eastAsia="zh-CN"/>
              </w:rPr>
              <w:lastRenderedPageBreak/>
              <w:t>Relaxed</w:t>
            </w:r>
          </w:p>
        </w:tc>
        <w:tc>
          <w:tcPr>
            <w:tcW w:w="990" w:type="dxa"/>
            <w:tcBorders>
              <w:top w:val="single" w:sz="4" w:space="0" w:color="auto"/>
              <w:left w:val="single" w:sz="4" w:space="0" w:color="auto"/>
              <w:bottom w:val="single" w:sz="4" w:space="0" w:color="auto"/>
              <w:right w:val="single" w:sz="4" w:space="0" w:color="auto"/>
            </w:tcBorders>
            <w:vAlign w:val="center"/>
          </w:tcPr>
          <w:p w14:paraId="7FB74208" w14:textId="77777777" w:rsidR="005B743D" w:rsidRDefault="005B743D">
            <w:pPr>
              <w:autoSpaceDE w:val="0"/>
              <w:autoSpaceDN w:val="0"/>
              <w:snapToGrid w:val="0"/>
              <w:spacing w:before="100" w:beforeAutospacing="1" w:after="120"/>
              <w:rPr>
                <w:lang w:eastAsia="zh-CN"/>
              </w:rPr>
            </w:pPr>
          </w:p>
        </w:tc>
      </w:tr>
      <w:tr w:rsidR="005B743D" w14:paraId="49B2770B" w14:textId="77777777" w:rsidTr="005B743D">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59B034C4" w14:textId="77777777" w:rsidR="005B743D" w:rsidRDefault="005B743D">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Borders>
              <w:top w:val="single" w:sz="4" w:space="0" w:color="auto"/>
              <w:left w:val="single" w:sz="4" w:space="0" w:color="auto"/>
              <w:bottom w:val="single" w:sz="4" w:space="0" w:color="auto"/>
              <w:right w:val="single" w:sz="4" w:space="0" w:color="auto"/>
            </w:tcBorders>
            <w:hideMark/>
          </w:tcPr>
          <w:p w14:paraId="57E53924" w14:textId="77777777" w:rsidR="005B743D" w:rsidRDefault="005B743D">
            <w:pPr>
              <w:autoSpaceDE w:val="0"/>
              <w:autoSpaceDN w:val="0"/>
              <w:snapToGrid w:val="0"/>
              <w:spacing w:before="100" w:beforeAutospacing="1" w:after="120"/>
              <w:rPr>
                <w:lang w:eastAsia="zh-CN"/>
              </w:rPr>
            </w:pPr>
            <w:r>
              <w:rPr>
                <w:lang w:eastAsia="zh-CN"/>
              </w:rPr>
              <w:t>1</w:t>
            </w:r>
          </w:p>
        </w:tc>
        <w:tc>
          <w:tcPr>
            <w:tcW w:w="1980" w:type="dxa"/>
            <w:tcBorders>
              <w:top w:val="single" w:sz="4" w:space="0" w:color="auto"/>
              <w:left w:val="single" w:sz="4" w:space="0" w:color="auto"/>
              <w:bottom w:val="single" w:sz="4" w:space="0" w:color="auto"/>
              <w:right w:val="single" w:sz="4" w:space="0" w:color="auto"/>
            </w:tcBorders>
          </w:tcPr>
          <w:p w14:paraId="0FCDF02D" w14:textId="77777777" w:rsidR="005B743D" w:rsidRDefault="005B743D">
            <w:pPr>
              <w:rPr>
                <w:lang w:eastAsia="zh-CN"/>
              </w:rPr>
            </w:pPr>
            <w:r>
              <w:rPr>
                <w:lang w:eastAsia="zh-CN"/>
              </w:rPr>
              <w:t>Location information</w:t>
            </w:r>
          </w:p>
          <w:p w14:paraId="6A839682" w14:textId="77777777" w:rsidR="005B743D" w:rsidRDefault="005B743D">
            <w:pPr>
              <w:rPr>
                <w:lang w:eastAsia="zh-CN"/>
              </w:rPr>
            </w:pPr>
            <w:r>
              <w:rPr>
                <w:lang w:eastAsia="zh-CN"/>
              </w:rPr>
              <w:t>See note.2 for additional content</w:t>
            </w:r>
          </w:p>
          <w:p w14:paraId="5531E0DA" w14:textId="77777777" w:rsidR="005B743D" w:rsidRDefault="005B743D">
            <w:pPr>
              <w:rPr>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758BED0C" w14:textId="77777777" w:rsidR="005B743D" w:rsidRDefault="005B743D">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1411EE1B" w14:textId="77777777" w:rsidR="005B743D" w:rsidRDefault="005B743D">
            <w:pPr>
              <w:rPr>
                <w:lang w:eastAsia="zh-CN"/>
              </w:rPr>
            </w:pPr>
            <w:r>
              <w:rPr>
                <w:lang w:eastAsia="zh-CN"/>
              </w:rPr>
              <w:t xml:space="preserve">32 to 144 bits </w:t>
            </w:r>
          </w:p>
          <w:p w14:paraId="0EE84852"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002B2259" w14:textId="77777777" w:rsidR="005B743D" w:rsidRDefault="005B743D">
            <w:pPr>
              <w:rPr>
                <w:lang w:eastAsia="zh-CN"/>
              </w:rPr>
            </w:pPr>
            <w:r>
              <w:rPr>
                <w:lang w:eastAsia="zh-CN"/>
              </w:rPr>
              <w:t>Event triggered, semi-periodic, periodic</w:t>
            </w:r>
          </w:p>
          <w:p w14:paraId="11D1586C" w14:textId="77777777" w:rsidR="005B743D" w:rsidRDefault="005B743D">
            <w:pPr>
              <w:autoSpaceDE w:val="0"/>
              <w:autoSpaceDN w:val="0"/>
              <w:snapToGrid w:val="0"/>
              <w:spacing w:before="100" w:beforeAutospacing="1" w:after="120"/>
              <w:rPr>
                <w:lang w:eastAsia="zh-CN"/>
              </w:rPr>
            </w:pPr>
            <w:r>
              <w:rPr>
                <w:lang w:eastAsia="zh-CN"/>
              </w:rPr>
              <w:t>(1 to 64 seconds) see IE Periodic Reporting [TS 37.355]</w:t>
            </w:r>
          </w:p>
        </w:tc>
        <w:tc>
          <w:tcPr>
            <w:tcW w:w="1260" w:type="dxa"/>
            <w:tcBorders>
              <w:top w:val="single" w:sz="4" w:space="0" w:color="auto"/>
              <w:left w:val="single" w:sz="4" w:space="0" w:color="auto"/>
              <w:bottom w:val="single" w:sz="4" w:space="0" w:color="auto"/>
              <w:right w:val="single" w:sz="4" w:space="0" w:color="auto"/>
            </w:tcBorders>
            <w:hideMark/>
          </w:tcPr>
          <w:p w14:paraId="2739E188"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lang w:eastAsia="zh-CN"/>
              </w:rPr>
              <w:t>Response time (e.g., 10s millisecond to hundreds of seconds) [see IE ResponseTime in TS 37.355]</w:t>
            </w:r>
          </w:p>
        </w:tc>
        <w:tc>
          <w:tcPr>
            <w:tcW w:w="990" w:type="dxa"/>
            <w:tcBorders>
              <w:top w:val="single" w:sz="4" w:space="0" w:color="auto"/>
              <w:left w:val="single" w:sz="4" w:space="0" w:color="auto"/>
              <w:bottom w:val="single" w:sz="4" w:space="0" w:color="auto"/>
              <w:right w:val="single" w:sz="4" w:space="0" w:color="auto"/>
            </w:tcBorders>
            <w:vAlign w:val="center"/>
          </w:tcPr>
          <w:p w14:paraId="728DEC63" w14:textId="77777777" w:rsidR="005B743D" w:rsidRDefault="005B743D">
            <w:pPr>
              <w:autoSpaceDE w:val="0"/>
              <w:autoSpaceDN w:val="0"/>
              <w:snapToGrid w:val="0"/>
              <w:spacing w:before="100" w:beforeAutospacing="1" w:after="120"/>
              <w:rPr>
                <w:lang w:eastAsia="zh-CN"/>
              </w:rPr>
            </w:pPr>
          </w:p>
        </w:tc>
      </w:tr>
      <w:tr w:rsidR="005B743D" w14:paraId="60908B06" w14:textId="77777777" w:rsidTr="005B743D">
        <w:tc>
          <w:tcPr>
            <w:tcW w:w="10705" w:type="dxa"/>
            <w:vMerge/>
            <w:tcBorders>
              <w:top w:val="single" w:sz="4" w:space="0" w:color="auto"/>
              <w:left w:val="single" w:sz="4" w:space="0" w:color="auto"/>
              <w:bottom w:val="single" w:sz="4" w:space="0" w:color="auto"/>
              <w:right w:val="single" w:sz="4" w:space="0" w:color="auto"/>
            </w:tcBorders>
            <w:vAlign w:val="center"/>
            <w:hideMark/>
          </w:tcPr>
          <w:p w14:paraId="5E8DBC2F" w14:textId="77777777" w:rsidR="005B743D" w:rsidRDefault="005B743D">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7E793315" w14:textId="77777777" w:rsidR="005B743D" w:rsidRDefault="005B743D">
            <w:pPr>
              <w:autoSpaceDE w:val="0"/>
              <w:autoSpaceDN w:val="0"/>
              <w:snapToGrid w:val="0"/>
              <w:spacing w:before="100" w:beforeAutospacing="1" w:after="120"/>
              <w:rPr>
                <w:lang w:eastAsia="zh-CN"/>
              </w:rPr>
            </w:pPr>
            <w:r>
              <w:rPr>
                <w:lang w:eastAsia="zh-CN"/>
              </w:rPr>
              <w:t>2a, 3a</w:t>
            </w:r>
          </w:p>
        </w:tc>
        <w:tc>
          <w:tcPr>
            <w:tcW w:w="1980" w:type="dxa"/>
            <w:tcBorders>
              <w:top w:val="single" w:sz="4" w:space="0" w:color="auto"/>
              <w:left w:val="single" w:sz="4" w:space="0" w:color="auto"/>
              <w:bottom w:val="single" w:sz="4" w:space="0" w:color="auto"/>
              <w:right w:val="single" w:sz="4" w:space="0" w:color="auto"/>
            </w:tcBorders>
            <w:hideMark/>
          </w:tcPr>
          <w:p w14:paraId="0AA9AEEF" w14:textId="77777777" w:rsidR="005B743D" w:rsidRDefault="005B743D">
            <w:pPr>
              <w:rPr>
                <w:lang w:eastAsia="zh-CN"/>
              </w:rPr>
            </w:pPr>
            <w:r>
              <w:rPr>
                <w:lang w:eastAsia="zh-CN"/>
              </w:rPr>
              <w:t>Intermediate positioning measurement of PRS (timing, RSRP/RSRPP, LOS/NLOS indicator, angle, etc.)</w:t>
            </w:r>
          </w:p>
          <w:p w14:paraId="2AA8B582" w14:textId="77777777" w:rsidR="005B743D" w:rsidRDefault="005B743D">
            <w:pPr>
              <w:rPr>
                <w:lang w:eastAsia="zh-CN"/>
              </w:rPr>
            </w:pPr>
            <w:r>
              <w:rPr>
                <w:lang w:eastAsia="zh-CN"/>
              </w:rPr>
              <w:t>See note.2 for additional content</w:t>
            </w:r>
          </w:p>
        </w:tc>
        <w:tc>
          <w:tcPr>
            <w:tcW w:w="1350" w:type="dxa"/>
            <w:tcBorders>
              <w:top w:val="single" w:sz="4" w:space="0" w:color="auto"/>
              <w:left w:val="single" w:sz="4" w:space="0" w:color="auto"/>
              <w:bottom w:val="single" w:sz="4" w:space="0" w:color="auto"/>
              <w:right w:val="single" w:sz="4" w:space="0" w:color="auto"/>
            </w:tcBorders>
            <w:hideMark/>
          </w:tcPr>
          <w:p w14:paraId="2547F5EC" w14:textId="77777777" w:rsidR="005B743D" w:rsidRDefault="005B743D">
            <w:pPr>
              <w:rPr>
                <w:lang w:eastAsia="zh-CN"/>
              </w:rPr>
            </w:pPr>
            <w:r>
              <w:rPr>
                <w:lang w:eastAsia="zh-CN"/>
              </w:rPr>
              <w:t>2a: UE to LMF</w:t>
            </w:r>
          </w:p>
          <w:p w14:paraId="54B23354" w14:textId="77777777" w:rsidR="005B743D" w:rsidRDefault="005B743D">
            <w:pPr>
              <w:rPr>
                <w:lang w:eastAsia="zh-CN"/>
              </w:rPr>
            </w:pPr>
            <w:r>
              <w:rPr>
                <w:lang w:eastAsia="zh-CN"/>
              </w:rPr>
              <w:t>3a: gNB to LMF</w:t>
            </w:r>
          </w:p>
        </w:tc>
        <w:tc>
          <w:tcPr>
            <w:tcW w:w="2250" w:type="dxa"/>
            <w:tcBorders>
              <w:top w:val="single" w:sz="4" w:space="0" w:color="auto"/>
              <w:left w:val="single" w:sz="4" w:space="0" w:color="auto"/>
              <w:bottom w:val="single" w:sz="4" w:space="0" w:color="auto"/>
              <w:right w:val="single" w:sz="4" w:space="0" w:color="auto"/>
            </w:tcBorders>
          </w:tcPr>
          <w:p w14:paraId="5367FA20" w14:textId="77777777" w:rsidR="005B743D" w:rsidRDefault="005B743D">
            <w:pPr>
              <w:rPr>
                <w:lang w:eastAsia="zh-CN"/>
              </w:rPr>
            </w:pPr>
            <w:r>
              <w:rPr>
                <w:lang w:eastAsia="zh-CN"/>
              </w:rPr>
              <w:t>112 bits (one measurement/PRS; 4 PRS resources)</w:t>
            </w:r>
          </w:p>
          <w:p w14:paraId="56F38AF2" w14:textId="77777777" w:rsidR="005B743D" w:rsidRDefault="005B743D">
            <w:pPr>
              <w:rPr>
                <w:lang w:eastAsia="zh-CN"/>
              </w:rPr>
            </w:pPr>
            <w:r>
              <w:rPr>
                <w:lang w:eastAsia="zh-CN"/>
              </w:rPr>
              <w:t>1792 bits (one measurement/PRS; 64 PRS resources)</w:t>
            </w:r>
          </w:p>
          <w:p w14:paraId="58264047" w14:textId="77777777" w:rsidR="005B743D" w:rsidRDefault="005B743D">
            <w:pPr>
              <w:rPr>
                <w:lang w:eastAsia="zh-CN"/>
              </w:rPr>
            </w:pPr>
            <w:r>
              <w:rPr>
                <w:lang w:eastAsia="zh-CN"/>
              </w:rPr>
              <w:t>[See Note1 below for assumptions]</w:t>
            </w:r>
          </w:p>
          <w:p w14:paraId="4E7CBFE1"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22D9FDA5" w14:textId="77777777" w:rsidR="005B743D" w:rsidRDefault="005B743D">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1FE473CB"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1A3AE5DA" w14:textId="77777777" w:rsidR="005B743D" w:rsidRDefault="005B743D">
            <w:pPr>
              <w:autoSpaceDE w:val="0"/>
              <w:autoSpaceDN w:val="0"/>
              <w:snapToGrid w:val="0"/>
              <w:spacing w:before="100" w:beforeAutospacing="1" w:after="120"/>
              <w:rPr>
                <w:lang w:eastAsia="zh-CN"/>
              </w:rPr>
            </w:pPr>
          </w:p>
        </w:tc>
      </w:tr>
      <w:tr w:rsidR="005B743D" w14:paraId="467AD774" w14:textId="77777777" w:rsidTr="005B743D">
        <w:tc>
          <w:tcPr>
            <w:tcW w:w="10705" w:type="dxa"/>
            <w:vMerge/>
            <w:tcBorders>
              <w:top w:val="single" w:sz="4" w:space="0" w:color="auto"/>
              <w:left w:val="single" w:sz="4" w:space="0" w:color="auto"/>
              <w:bottom w:val="single" w:sz="4" w:space="0" w:color="auto"/>
              <w:right w:val="single" w:sz="4" w:space="0" w:color="auto"/>
            </w:tcBorders>
            <w:vAlign w:val="center"/>
            <w:hideMark/>
          </w:tcPr>
          <w:p w14:paraId="2432532D" w14:textId="77777777" w:rsidR="005B743D" w:rsidRDefault="005B743D">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39ADB1B3" w14:textId="77777777" w:rsidR="005B743D" w:rsidRDefault="005B743D">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hideMark/>
          </w:tcPr>
          <w:p w14:paraId="5786FD63" w14:textId="77777777" w:rsidR="005B743D" w:rsidRDefault="005B743D">
            <w:pPr>
              <w:rPr>
                <w:lang w:eastAsia="zh-CN"/>
              </w:rPr>
            </w:pPr>
            <w:r>
              <w:rPr>
                <w:lang w:eastAsia="zh-CN"/>
              </w:rPr>
              <w:t>Intermediate positioning measurement of PRS (timing, RSRP/RSRPP, LOS/NLOS indicator, and angle, etc.)</w:t>
            </w:r>
          </w:p>
        </w:tc>
        <w:tc>
          <w:tcPr>
            <w:tcW w:w="1350" w:type="dxa"/>
            <w:tcBorders>
              <w:top w:val="single" w:sz="4" w:space="0" w:color="auto"/>
              <w:left w:val="single" w:sz="4" w:space="0" w:color="auto"/>
              <w:bottom w:val="single" w:sz="4" w:space="0" w:color="auto"/>
              <w:right w:val="single" w:sz="4" w:space="0" w:color="auto"/>
            </w:tcBorders>
            <w:hideMark/>
          </w:tcPr>
          <w:p w14:paraId="70B3A53D" w14:textId="77777777" w:rsidR="005B743D" w:rsidRDefault="005B743D">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36D7130A" w14:textId="77777777" w:rsidR="005B743D" w:rsidRDefault="005B743D">
            <w:pPr>
              <w:rPr>
                <w:lang w:eastAsia="zh-CN"/>
              </w:rPr>
            </w:pPr>
            <w:r>
              <w:rPr>
                <w:lang w:eastAsia="zh-CN"/>
              </w:rPr>
              <w:t>752 bits (9 measurements/PRS; 4 PRS resources)</w:t>
            </w:r>
          </w:p>
          <w:p w14:paraId="74024677" w14:textId="77777777" w:rsidR="005B743D" w:rsidRDefault="005B743D">
            <w:pPr>
              <w:rPr>
                <w:u w:val="single"/>
                <w:lang w:eastAsia="zh-CN"/>
              </w:rPr>
            </w:pPr>
            <w:r>
              <w:rPr>
                <w:lang w:eastAsia="zh-CN"/>
              </w:rPr>
              <w:t>12.032 kbits (9 measurements/PRS; 64 PRS resources)</w:t>
            </w:r>
          </w:p>
          <w:p w14:paraId="16562949" w14:textId="77777777" w:rsidR="005B743D" w:rsidRDefault="005B743D">
            <w:pPr>
              <w:rPr>
                <w:lang w:eastAsia="zh-CN"/>
              </w:rPr>
            </w:pPr>
            <w:r>
              <w:rPr>
                <w:lang w:eastAsia="zh-CN"/>
              </w:rPr>
              <w:t>[See Note1 below for assumptions]</w:t>
            </w:r>
          </w:p>
          <w:p w14:paraId="027A9849"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3430D5ED" w14:textId="77777777" w:rsidR="005B743D" w:rsidRDefault="005B743D">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508BC1C9"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1C9620F3" w14:textId="77777777" w:rsidR="005B743D" w:rsidRDefault="005B743D">
            <w:pPr>
              <w:autoSpaceDE w:val="0"/>
              <w:autoSpaceDN w:val="0"/>
              <w:snapToGrid w:val="0"/>
              <w:spacing w:before="100" w:beforeAutospacing="1" w:after="120"/>
              <w:rPr>
                <w:lang w:eastAsia="zh-CN"/>
              </w:rPr>
            </w:pPr>
          </w:p>
        </w:tc>
      </w:tr>
      <w:tr w:rsidR="005B743D" w14:paraId="58AAB761" w14:textId="77777777" w:rsidTr="005B743D">
        <w:trPr>
          <w:trHeight w:val="2320"/>
        </w:trPr>
        <w:tc>
          <w:tcPr>
            <w:tcW w:w="10705" w:type="dxa"/>
            <w:vMerge/>
            <w:tcBorders>
              <w:top w:val="single" w:sz="4" w:space="0" w:color="auto"/>
              <w:left w:val="single" w:sz="4" w:space="0" w:color="auto"/>
              <w:bottom w:val="single" w:sz="4" w:space="0" w:color="auto"/>
              <w:right w:val="single" w:sz="4" w:space="0" w:color="auto"/>
            </w:tcBorders>
            <w:vAlign w:val="center"/>
            <w:hideMark/>
          </w:tcPr>
          <w:p w14:paraId="71A85A6C" w14:textId="77777777" w:rsidR="005B743D" w:rsidRDefault="005B743D">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62A1E6E8" w14:textId="77777777" w:rsidR="005B743D" w:rsidRDefault="005B743D">
            <w:pPr>
              <w:autoSpaceDE w:val="0"/>
              <w:autoSpaceDN w:val="0"/>
              <w:snapToGrid w:val="0"/>
              <w:spacing w:before="100" w:beforeAutospacing="1" w:after="120"/>
              <w:rPr>
                <w:lang w:eastAsia="zh-CN"/>
              </w:rPr>
            </w:pPr>
            <w:r>
              <w:rPr>
                <w:lang w:eastAsia="zh-CN"/>
              </w:rPr>
              <w:t>3b</w:t>
            </w:r>
          </w:p>
        </w:tc>
        <w:tc>
          <w:tcPr>
            <w:tcW w:w="1980" w:type="dxa"/>
            <w:tcBorders>
              <w:top w:val="single" w:sz="4" w:space="0" w:color="auto"/>
              <w:left w:val="single" w:sz="4" w:space="0" w:color="auto"/>
              <w:bottom w:val="single" w:sz="4" w:space="0" w:color="auto"/>
              <w:right w:val="single" w:sz="4" w:space="0" w:color="auto"/>
            </w:tcBorders>
            <w:hideMark/>
          </w:tcPr>
          <w:p w14:paraId="78242DEA" w14:textId="77777777" w:rsidR="005B743D" w:rsidRDefault="005B743D">
            <w:pPr>
              <w:rPr>
                <w:lang w:eastAsia="zh-CN"/>
              </w:rPr>
            </w:pPr>
            <w:r>
              <w:rPr>
                <w:lang w:eastAsia="zh-CN"/>
              </w:rPr>
              <w:t>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hideMark/>
          </w:tcPr>
          <w:p w14:paraId="1F026FD5" w14:textId="77777777" w:rsidR="005B743D" w:rsidRDefault="005B743D">
            <w:pPr>
              <w:rPr>
                <w:lang w:eastAsia="zh-CN"/>
              </w:rPr>
            </w:pPr>
            <w:r>
              <w:rPr>
                <w:lang w:eastAsia="zh-CN"/>
              </w:rPr>
              <w:t>gNB to LMF</w:t>
            </w:r>
          </w:p>
        </w:tc>
        <w:tc>
          <w:tcPr>
            <w:tcW w:w="2250" w:type="dxa"/>
            <w:tcBorders>
              <w:top w:val="single" w:sz="4" w:space="0" w:color="auto"/>
              <w:left w:val="single" w:sz="4" w:space="0" w:color="auto"/>
              <w:bottom w:val="single" w:sz="4" w:space="0" w:color="auto"/>
              <w:right w:val="single" w:sz="4" w:space="0" w:color="auto"/>
            </w:tcBorders>
          </w:tcPr>
          <w:p w14:paraId="3B8901BD" w14:textId="77777777" w:rsidR="005B743D" w:rsidRDefault="005B743D">
            <w:pPr>
              <w:rPr>
                <w:lang w:eastAsia="zh-CN"/>
              </w:rPr>
            </w:pPr>
            <w:r>
              <w:rPr>
                <w:lang w:eastAsia="zh-CN"/>
              </w:rPr>
              <w:t>26.66k bits (256 measurements/PRS; 4 PRS resources)</w:t>
            </w:r>
          </w:p>
          <w:p w14:paraId="121494D1" w14:textId="77777777" w:rsidR="005B743D" w:rsidRDefault="005B743D">
            <w:pPr>
              <w:rPr>
                <w:lang w:eastAsia="zh-CN"/>
              </w:rPr>
            </w:pPr>
            <w:r>
              <w:rPr>
                <w:lang w:eastAsia="zh-CN"/>
              </w:rPr>
              <w:t xml:space="preserve">426.56k bits (256 measurements/PRS; 64 PRS resources) </w:t>
            </w:r>
          </w:p>
          <w:p w14:paraId="3A9DD1A5" w14:textId="77777777" w:rsidR="005B743D" w:rsidRDefault="005B743D">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538077DD" w14:textId="77777777" w:rsidR="005B743D" w:rsidRDefault="005B743D">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028339B9" w14:textId="77777777" w:rsidR="005B743D" w:rsidRDefault="005B743D">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7F4A18EA" w14:textId="77777777" w:rsidR="005B743D" w:rsidRDefault="005B743D">
            <w:pPr>
              <w:autoSpaceDE w:val="0"/>
              <w:autoSpaceDN w:val="0"/>
              <w:snapToGrid w:val="0"/>
              <w:spacing w:before="100" w:beforeAutospacing="1" w:after="120"/>
              <w:rPr>
                <w:lang w:eastAsia="zh-CN"/>
              </w:rPr>
            </w:pPr>
          </w:p>
        </w:tc>
      </w:tr>
      <w:tr w:rsidR="005B743D" w14:paraId="0E62260A" w14:textId="77777777" w:rsidTr="005B743D">
        <w:trPr>
          <w:trHeight w:val="2320"/>
        </w:trPr>
        <w:tc>
          <w:tcPr>
            <w:tcW w:w="10705" w:type="dxa"/>
            <w:gridSpan w:val="8"/>
            <w:tcBorders>
              <w:top w:val="single" w:sz="4" w:space="0" w:color="auto"/>
              <w:left w:val="single" w:sz="4" w:space="0" w:color="auto"/>
              <w:bottom w:val="single" w:sz="4" w:space="0" w:color="auto"/>
              <w:right w:val="single" w:sz="4" w:space="0" w:color="auto"/>
            </w:tcBorders>
            <w:vAlign w:val="center"/>
            <w:hideMark/>
          </w:tcPr>
          <w:p w14:paraId="2849E413" w14:textId="77777777" w:rsidR="005B743D" w:rsidRDefault="005B743D">
            <w:pPr>
              <w:rPr>
                <w:lang w:eastAsia="zh-CN"/>
              </w:rPr>
            </w:pPr>
            <w:r>
              <w:rPr>
                <w:lang w:eastAsia="zh-CN"/>
              </w:rPr>
              <w:t>Note1: Timing info is 21 bits for first arrival and 14 bits for relative timing; power/real info is 7 bits for first value and 6 bits for relative powers/real values (see TS 37.355)</w:t>
            </w:r>
          </w:p>
          <w:p w14:paraId="35BF6C98" w14:textId="77777777" w:rsidR="005B743D" w:rsidRDefault="005B743D">
            <w:pPr>
              <w:spacing w:before="0"/>
              <w:rPr>
                <w:rFonts w:ascii="Arial" w:hAnsi="Arial" w:cs="Arial"/>
                <w:sz w:val="16"/>
                <w:szCs w:val="16"/>
                <w:lang w:eastAsia="zh-CN"/>
              </w:rPr>
            </w:pPr>
            <w:r>
              <w:rPr>
                <w:rFonts w:ascii="Arial" w:hAnsi="Arial" w:cs="Arial"/>
                <w:sz w:val="16"/>
                <w:szCs w:val="16"/>
                <w:lang w:eastAsia="zh-CN"/>
              </w:rPr>
              <w:t xml:space="preserve">nr-DL-PRS-RSRP-Result-r16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7 bits</w:t>
            </w:r>
          </w:p>
          <w:p w14:paraId="0BB5C5D5" w14:textId="77777777" w:rsidR="005B743D" w:rsidRDefault="005B743D">
            <w:pPr>
              <w:spacing w:before="0"/>
              <w:rPr>
                <w:rFonts w:ascii="Arial" w:hAnsi="Arial" w:cs="Arial"/>
                <w:sz w:val="16"/>
                <w:szCs w:val="16"/>
                <w:lang w:eastAsia="zh-CN"/>
              </w:rPr>
            </w:pPr>
            <w:r>
              <w:rPr>
                <w:rFonts w:ascii="Arial" w:hAnsi="Arial" w:cs="Arial"/>
                <w:sz w:val="16"/>
                <w:szCs w:val="16"/>
                <w:lang w:eastAsia="zh-CN"/>
              </w:rPr>
              <w:t xml:space="preserve">nr-DL-PRS-RSRP-ResultDiff-r16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6 bits</w:t>
            </w:r>
          </w:p>
          <w:p w14:paraId="57734236" w14:textId="77777777" w:rsidR="005B743D" w:rsidRDefault="005B743D">
            <w:pPr>
              <w:spacing w:before="0"/>
              <w:rPr>
                <w:rFonts w:ascii="Arial" w:hAnsi="Arial" w:cs="Arial"/>
                <w:sz w:val="16"/>
                <w:szCs w:val="16"/>
                <w:lang w:eastAsia="zh-CN"/>
              </w:rPr>
            </w:pPr>
            <w:r>
              <w:rPr>
                <w:rFonts w:ascii="Arial" w:hAnsi="Arial" w:cs="Arial"/>
                <w:sz w:val="16"/>
                <w:szCs w:val="16"/>
                <w:lang w:eastAsia="zh-CN"/>
              </w:rPr>
              <w:t xml:space="preserve">nr-RSTD-r16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16 to 21 bits</w:t>
            </w:r>
          </w:p>
          <w:p w14:paraId="7BBFF68B" w14:textId="77777777" w:rsidR="005B743D" w:rsidRDefault="005B743D">
            <w:pPr>
              <w:spacing w:before="0"/>
              <w:rPr>
                <w:lang w:eastAsia="zh-CN"/>
              </w:rPr>
            </w:pPr>
            <w:r>
              <w:rPr>
                <w:rFonts w:ascii="Arial" w:hAnsi="Arial" w:cs="Arial"/>
                <w:sz w:val="16"/>
                <w:szCs w:val="16"/>
                <w:lang w:eastAsia="zh-CN"/>
              </w:rPr>
              <w:t xml:space="preserve">nr-RelativeTimeDifference-r16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9 to 14 bits</w:t>
            </w:r>
          </w:p>
        </w:tc>
      </w:tr>
    </w:tbl>
    <w:p w14:paraId="665A04B4" w14:textId="77777777" w:rsidR="005B743D" w:rsidRDefault="005B743D" w:rsidP="005B743D">
      <w:pPr>
        <w:rPr>
          <w:lang w:val="en-GB" w:eastAsia="ko-KR"/>
        </w:rPr>
      </w:pPr>
    </w:p>
    <w:p w14:paraId="26735AA3" w14:textId="77777777" w:rsidR="005B743D" w:rsidRDefault="005B743D" w:rsidP="005B743D">
      <w:pPr>
        <w:rPr>
          <w:lang w:val="en-GB"/>
        </w:rPr>
      </w:pPr>
    </w:p>
    <w:p w14:paraId="67FF7EB9" w14:textId="77777777" w:rsidR="005B743D" w:rsidRPr="005B743D" w:rsidRDefault="005B743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BD0B538" w14:textId="77777777" w:rsidR="00F574A5" w:rsidRDefault="00930FB6">
      <w:pPr>
        <w:pStyle w:val="Heading1"/>
        <w:numPr>
          <w:ilvl w:val="0"/>
          <w:numId w:val="17"/>
        </w:numPr>
      </w:pPr>
      <w:r>
        <w:t>Working list of terminologies</w:t>
      </w:r>
    </w:p>
    <w:p w14:paraId="50C4FB5C" w14:textId="77777777" w:rsidR="00F574A5" w:rsidRDefault="00930FB6">
      <w:r>
        <w:rPr>
          <w:rFonts w:eastAsia="Times" w:cs="Times"/>
          <w:szCs w:val="20"/>
          <w:highlight w:val="darkYellow"/>
        </w:rPr>
        <w:t xml:space="preserve">Working Assumption </w:t>
      </w:r>
    </w:p>
    <w:p w14:paraId="2FEBE658" w14:textId="77777777" w:rsidR="00F574A5" w:rsidRDefault="00930FB6">
      <w:r>
        <w:rPr>
          <w:rFonts w:eastAsia="Times" w:cs="Times"/>
          <w:szCs w:val="20"/>
        </w:rPr>
        <w:t xml:space="preserve">Include the following into a working list of terminologies to be used for RAN1 AI/ML air interface SI discussion. </w:t>
      </w:r>
    </w:p>
    <w:p w14:paraId="07F0835B" w14:textId="77777777" w:rsidR="00F574A5" w:rsidRDefault="00930FB6">
      <w:r>
        <w:rPr>
          <w:rFonts w:eastAsia="Times" w:cs="Times"/>
          <w:szCs w:val="20"/>
        </w:rPr>
        <w:t>The description of the terminologies may be further refined as the study progresses.</w:t>
      </w:r>
    </w:p>
    <w:p w14:paraId="30EBF52E" w14:textId="77777777" w:rsidR="00F574A5" w:rsidRDefault="00930FB6">
      <w:r>
        <w:rPr>
          <w:rFonts w:eastAsia="Times" w:cs="Times"/>
          <w:szCs w:val="20"/>
        </w:rPr>
        <w:t>New terminologies may be added as the study progresses.</w:t>
      </w:r>
    </w:p>
    <w:p w14:paraId="6729A540" w14:textId="77777777" w:rsidR="00F574A5" w:rsidRDefault="00930FB6">
      <w:r>
        <w:rPr>
          <w:rFonts w:eastAsia="Times" w:cs="Times"/>
          <w:szCs w:val="20"/>
        </w:rPr>
        <w:t>It is FFS which subset of terminologies to capture into the TR.</w:t>
      </w:r>
    </w:p>
    <w:p w14:paraId="43B5634A" w14:textId="77777777" w:rsidR="00F574A5" w:rsidRDefault="00930FB6">
      <w:pPr>
        <w:rPr>
          <w:rFonts w:eastAsia="Times" w:cs="Times"/>
          <w:szCs w:val="20"/>
        </w:rPr>
      </w:pPr>
      <w:r>
        <w:rPr>
          <w:rFonts w:eastAsia="Times" w:cs="Times"/>
          <w:szCs w:val="20"/>
        </w:rPr>
        <w:t xml:space="preserve"> </w:t>
      </w:r>
    </w:p>
    <w:p w14:paraId="20AEDBF6" w14:textId="77777777" w:rsidR="00F574A5" w:rsidRDefault="00F574A5">
      <w:pPr>
        <w:rPr>
          <w:rFonts w:eastAsia="Times" w:cs="Times"/>
          <w:szCs w:val="20"/>
        </w:rPr>
      </w:pPr>
    </w:p>
    <w:p w14:paraId="6F392A2E" w14:textId="77777777" w:rsidR="00F574A5" w:rsidRDefault="00930FB6">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7F14214A"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424E1A61" w14:textId="77777777" w:rsidR="00F574A5" w:rsidRDefault="00930FB6">
      <w:pPr>
        <w:pStyle w:val="Caption"/>
        <w:keepNext/>
      </w:pPr>
      <w:bookmarkStart w:id="1" w:name="_Ref115696702"/>
      <w:r>
        <w:t xml:space="preserve">Table </w:t>
      </w:r>
      <w:fldSimple w:instr=" SEQ Table \* ARABIC ">
        <w:r>
          <w:t>14</w:t>
        </w:r>
      </w:fldSimple>
      <w:bookmarkEnd w:id="1"/>
      <w:r>
        <w:t>: Working list of terminologies</w:t>
      </w:r>
    </w:p>
    <w:tbl>
      <w:tblPr>
        <w:tblW w:w="0" w:type="auto"/>
        <w:tblLayout w:type="fixed"/>
        <w:tblLook w:val="04A0" w:firstRow="1" w:lastRow="0" w:firstColumn="1" w:lastColumn="0" w:noHBand="0" w:noVBand="1"/>
      </w:tblPr>
      <w:tblGrid>
        <w:gridCol w:w="3046"/>
        <w:gridCol w:w="6584"/>
      </w:tblGrid>
      <w:tr w:rsidR="00F574A5" w14:paraId="3AD78AF4" w14:textId="77777777">
        <w:tc>
          <w:tcPr>
            <w:tcW w:w="3046" w:type="dxa"/>
            <w:tcBorders>
              <w:top w:val="single" w:sz="8" w:space="0" w:color="auto"/>
              <w:left w:val="single" w:sz="8" w:space="0" w:color="auto"/>
              <w:bottom w:val="single" w:sz="8" w:space="0" w:color="auto"/>
              <w:right w:val="single" w:sz="8" w:space="0" w:color="auto"/>
            </w:tcBorders>
          </w:tcPr>
          <w:p w14:paraId="4956D6E0"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37E2ED6" w14:textId="77777777" w:rsidR="00F574A5" w:rsidRDefault="00930FB6">
            <w:r>
              <w:rPr>
                <w:rFonts w:eastAsia="Times" w:cs="Times"/>
                <w:szCs w:val="20"/>
              </w:rPr>
              <w:t>Description</w:t>
            </w:r>
          </w:p>
        </w:tc>
      </w:tr>
      <w:tr w:rsidR="00F574A5" w14:paraId="38682E5A" w14:textId="77777777">
        <w:tc>
          <w:tcPr>
            <w:tcW w:w="3046" w:type="dxa"/>
            <w:tcBorders>
              <w:top w:val="single" w:sz="8" w:space="0" w:color="auto"/>
              <w:left w:val="single" w:sz="8" w:space="0" w:color="auto"/>
              <w:bottom w:val="single" w:sz="8" w:space="0" w:color="auto"/>
              <w:right w:val="single" w:sz="8" w:space="0" w:color="auto"/>
            </w:tcBorders>
          </w:tcPr>
          <w:p w14:paraId="79FA89DB" w14:textId="77777777" w:rsidR="00F574A5" w:rsidRDefault="00930FB6">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B8780E2" w14:textId="77777777" w:rsidR="00F574A5" w:rsidRDefault="00930FB6">
            <w:r>
              <w:rPr>
                <w:rFonts w:eastAsia="Times" w:cs="Times"/>
                <w:szCs w:val="20"/>
              </w:rPr>
              <w:t xml:space="preserve">A data driven algorithm that applies AI/ML techniques to generate a set of outputs based on a set of inputs. </w:t>
            </w:r>
          </w:p>
        </w:tc>
      </w:tr>
      <w:tr w:rsidR="00F574A5" w14:paraId="5A204238" w14:textId="77777777">
        <w:tc>
          <w:tcPr>
            <w:tcW w:w="3046" w:type="dxa"/>
            <w:tcBorders>
              <w:top w:val="single" w:sz="8" w:space="0" w:color="auto"/>
              <w:left w:val="single" w:sz="8" w:space="0" w:color="auto"/>
              <w:bottom w:val="single" w:sz="8" w:space="0" w:color="auto"/>
              <w:right w:val="single" w:sz="8" w:space="0" w:color="auto"/>
            </w:tcBorders>
          </w:tcPr>
          <w:p w14:paraId="0FC6FAC8" w14:textId="77777777" w:rsidR="00F574A5" w:rsidRDefault="00930FB6">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F8F7417" w14:textId="77777777" w:rsidR="00F574A5" w:rsidRDefault="00930FB6">
            <w:pPr>
              <w:rPr>
                <w:iCs/>
                <w:lang w:val="en-GB"/>
              </w:rPr>
            </w:pPr>
            <w:r>
              <w:rPr>
                <w:iCs/>
                <w:lang w:val="en-GB"/>
              </w:rPr>
              <w:t>A generic term referring to delivery of an AI/ML model from one entity to another entity in any manner.</w:t>
            </w:r>
          </w:p>
          <w:p w14:paraId="1D65815B" w14:textId="77777777" w:rsidR="00F574A5" w:rsidRDefault="00930FB6">
            <w:pPr>
              <w:rPr>
                <w:rFonts w:eastAsia="Times" w:cs="Times"/>
                <w:color w:val="000000" w:themeColor="text1"/>
                <w:szCs w:val="20"/>
              </w:rPr>
            </w:pPr>
            <w:r>
              <w:rPr>
                <w:iCs/>
                <w:lang w:val="en-GB"/>
              </w:rPr>
              <w:t>Note: An entity could mean a network node/function (e.g., gNB, LMF, etc.), UE, proprietary server, etc.</w:t>
            </w:r>
          </w:p>
        </w:tc>
      </w:tr>
      <w:tr w:rsidR="00F574A5" w14:paraId="2D69AD05" w14:textId="77777777">
        <w:tc>
          <w:tcPr>
            <w:tcW w:w="3046" w:type="dxa"/>
            <w:tcBorders>
              <w:top w:val="single" w:sz="8" w:space="0" w:color="auto"/>
              <w:left w:val="single" w:sz="8" w:space="0" w:color="auto"/>
              <w:bottom w:val="single" w:sz="8" w:space="0" w:color="auto"/>
              <w:right w:val="single" w:sz="8" w:space="0" w:color="auto"/>
            </w:tcBorders>
          </w:tcPr>
          <w:p w14:paraId="22994718" w14:textId="77777777" w:rsidR="00F574A5" w:rsidRDefault="00930FB6">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6D493B02" w14:textId="77777777" w:rsidR="00F574A5" w:rsidRDefault="00930FB6">
            <w:r>
              <w:rPr>
                <w:rFonts w:eastAsia="Times" w:cs="Times"/>
                <w:color w:val="000000" w:themeColor="text1"/>
                <w:szCs w:val="20"/>
              </w:rPr>
              <w:t>A process of using a trained AI/ML model to produce a set of outputs based on a set of inputs</w:t>
            </w:r>
          </w:p>
        </w:tc>
      </w:tr>
      <w:tr w:rsidR="00F574A5" w14:paraId="50E77EE6" w14:textId="77777777">
        <w:tc>
          <w:tcPr>
            <w:tcW w:w="3046" w:type="dxa"/>
            <w:tcBorders>
              <w:top w:val="single" w:sz="8" w:space="0" w:color="auto"/>
              <w:left w:val="single" w:sz="8" w:space="0" w:color="auto"/>
              <w:bottom w:val="single" w:sz="8" w:space="0" w:color="auto"/>
              <w:right w:val="single" w:sz="8" w:space="0" w:color="auto"/>
            </w:tcBorders>
          </w:tcPr>
          <w:p w14:paraId="4A1F64DE" w14:textId="77777777" w:rsidR="00F574A5" w:rsidRDefault="00930FB6">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316D8080" w14:textId="77777777" w:rsidR="00F574A5" w:rsidRDefault="00930FB6">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74A5" w14:paraId="215C63C1" w14:textId="77777777">
        <w:tc>
          <w:tcPr>
            <w:tcW w:w="3046" w:type="dxa"/>
            <w:tcBorders>
              <w:top w:val="single" w:sz="8" w:space="0" w:color="auto"/>
              <w:left w:val="single" w:sz="8" w:space="0" w:color="auto"/>
              <w:bottom w:val="single" w:sz="8" w:space="0" w:color="auto"/>
              <w:right w:val="single" w:sz="8" w:space="0" w:color="auto"/>
            </w:tcBorders>
          </w:tcPr>
          <w:p w14:paraId="5BFC1392" w14:textId="77777777" w:rsidR="00F574A5" w:rsidRDefault="00930FB6">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087B5F5" w14:textId="77777777" w:rsidR="00F574A5" w:rsidRDefault="00930FB6">
            <w:r>
              <w:rPr>
                <w:rFonts w:eastAsia="Times" w:cs="Times"/>
                <w:szCs w:val="20"/>
              </w:rPr>
              <w:t xml:space="preserve">A process to train an AI/ML Model [by learning the input/output </w:t>
            </w:r>
            <w:r>
              <w:rPr>
                <w:rFonts w:eastAsia="Times" w:cs="Times"/>
                <w:szCs w:val="20"/>
              </w:rPr>
              <w:lastRenderedPageBreak/>
              <w:t>relationship] in a data driven manner and obtain the trained AI/ML Model for inference</w:t>
            </w:r>
          </w:p>
        </w:tc>
      </w:tr>
      <w:tr w:rsidR="00F574A5" w14:paraId="22BF4937" w14:textId="77777777">
        <w:tc>
          <w:tcPr>
            <w:tcW w:w="3046" w:type="dxa"/>
            <w:tcBorders>
              <w:top w:val="single" w:sz="8" w:space="0" w:color="auto"/>
              <w:left w:val="single" w:sz="8" w:space="0" w:color="auto"/>
              <w:bottom w:val="single" w:sz="8" w:space="0" w:color="auto"/>
              <w:right w:val="single" w:sz="8" w:space="0" w:color="auto"/>
            </w:tcBorders>
          </w:tcPr>
          <w:p w14:paraId="706B9E61" w14:textId="77777777" w:rsidR="00F574A5" w:rsidRDefault="00930FB6">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6BA7E313" w14:textId="77777777" w:rsidR="00F574A5" w:rsidRDefault="00930FB6">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r w:rsidR="00F574A5" w14:paraId="03997B5E" w14:textId="77777777">
        <w:tc>
          <w:tcPr>
            <w:tcW w:w="3046" w:type="dxa"/>
            <w:tcBorders>
              <w:top w:val="single" w:sz="8" w:space="0" w:color="auto"/>
              <w:left w:val="single" w:sz="8" w:space="0" w:color="auto"/>
              <w:bottom w:val="single" w:sz="8" w:space="0" w:color="auto"/>
              <w:right w:val="single" w:sz="8" w:space="0" w:color="auto"/>
            </w:tcBorders>
          </w:tcPr>
          <w:p w14:paraId="1F687975" w14:textId="77777777" w:rsidR="00F574A5" w:rsidRDefault="00930FB6">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06083302" w14:textId="77777777" w:rsidR="00F574A5" w:rsidRDefault="00930FB6">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F574A5" w14:paraId="308FFF94" w14:textId="77777777">
        <w:tc>
          <w:tcPr>
            <w:tcW w:w="3046" w:type="dxa"/>
            <w:tcBorders>
              <w:top w:val="single" w:sz="8" w:space="0" w:color="auto"/>
              <w:left w:val="single" w:sz="8" w:space="0" w:color="auto"/>
              <w:bottom w:val="single" w:sz="8" w:space="0" w:color="auto"/>
              <w:right w:val="single" w:sz="8" w:space="0" w:color="auto"/>
            </w:tcBorders>
          </w:tcPr>
          <w:p w14:paraId="321E7BFF" w14:textId="77777777" w:rsidR="00F574A5" w:rsidRDefault="00930FB6">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687BDFA" w14:textId="77777777" w:rsidR="00F574A5" w:rsidRDefault="00930FB6">
            <w:r>
              <w:rPr>
                <w:rFonts w:eastAsia="Times" w:cs="Times"/>
                <w:szCs w:val="20"/>
              </w:rPr>
              <w:t>A process of collecting data by the network nodes, management entity, or UE for the purpose of AI/ML model training, data analytics and inference</w:t>
            </w:r>
          </w:p>
        </w:tc>
      </w:tr>
      <w:tr w:rsidR="00F574A5" w14:paraId="7AE0E3EB" w14:textId="77777777">
        <w:tc>
          <w:tcPr>
            <w:tcW w:w="3046" w:type="dxa"/>
            <w:tcBorders>
              <w:top w:val="single" w:sz="8" w:space="0" w:color="auto"/>
              <w:left w:val="single" w:sz="8" w:space="0" w:color="auto"/>
              <w:bottom w:val="single" w:sz="8" w:space="0" w:color="auto"/>
              <w:right w:val="single" w:sz="8" w:space="0" w:color="auto"/>
            </w:tcBorders>
          </w:tcPr>
          <w:p w14:paraId="1F4CAFDA" w14:textId="77777777" w:rsidR="00F574A5" w:rsidRDefault="00930FB6">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C0304ED" w14:textId="77777777" w:rsidR="00F574A5" w:rsidRDefault="00930FB6">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74A5" w14:paraId="4147A9E3" w14:textId="77777777">
        <w:tc>
          <w:tcPr>
            <w:tcW w:w="3046" w:type="dxa"/>
            <w:tcBorders>
              <w:top w:val="single" w:sz="8" w:space="0" w:color="auto"/>
              <w:left w:val="single" w:sz="8" w:space="0" w:color="auto"/>
              <w:bottom w:val="single" w:sz="8" w:space="0" w:color="auto"/>
              <w:right w:val="single" w:sz="8" w:space="0" w:color="auto"/>
            </w:tcBorders>
          </w:tcPr>
          <w:p w14:paraId="209496D3" w14:textId="77777777" w:rsidR="00F574A5" w:rsidRDefault="00930FB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7F6AD837" w14:textId="77777777" w:rsidR="00F574A5" w:rsidRDefault="00930FB6">
            <w:r>
              <w:t>A process/method of identifying an AI/ML functionality for the common understanding between the NW and the UE</w:t>
            </w:r>
          </w:p>
          <w:p w14:paraId="40F5C5B1" w14:textId="77777777" w:rsidR="00F574A5" w:rsidRDefault="00930FB6">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2FAE0020" w14:textId="77777777" w:rsidR="00F574A5" w:rsidRDefault="00930FB6">
            <w:pPr>
              <w:rPr>
                <w:rFonts w:cs="Times"/>
                <w:color w:val="000000"/>
                <w:lang w:eastAsia="zh-CN"/>
              </w:rPr>
            </w:pPr>
            <w:r>
              <w:t>FFS: granularity of functionality</w:t>
            </w:r>
          </w:p>
        </w:tc>
      </w:tr>
      <w:tr w:rsidR="00F574A5" w14:paraId="4D83EAE3" w14:textId="77777777">
        <w:tc>
          <w:tcPr>
            <w:tcW w:w="3046" w:type="dxa"/>
            <w:tcBorders>
              <w:top w:val="single" w:sz="8" w:space="0" w:color="auto"/>
              <w:left w:val="single" w:sz="8" w:space="0" w:color="auto"/>
              <w:bottom w:val="single" w:sz="8" w:space="0" w:color="auto"/>
              <w:right w:val="single" w:sz="8" w:space="0" w:color="auto"/>
            </w:tcBorders>
          </w:tcPr>
          <w:p w14:paraId="754D3045" w14:textId="77777777" w:rsidR="00F574A5" w:rsidRDefault="00930FB6">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2D41B9DC" w14:textId="77777777" w:rsidR="00F574A5" w:rsidRDefault="00930FB6">
            <w:r>
              <w:rPr>
                <w:rFonts w:eastAsia="Times" w:cs="Times"/>
                <w:szCs w:val="20"/>
              </w:rPr>
              <w:t>enable an AI/ML model for a specific function</w:t>
            </w:r>
          </w:p>
        </w:tc>
      </w:tr>
      <w:tr w:rsidR="00F574A5" w14:paraId="6ADE29FA" w14:textId="77777777">
        <w:tc>
          <w:tcPr>
            <w:tcW w:w="3046" w:type="dxa"/>
            <w:tcBorders>
              <w:top w:val="single" w:sz="8" w:space="0" w:color="auto"/>
              <w:left w:val="single" w:sz="8" w:space="0" w:color="auto"/>
              <w:bottom w:val="single" w:sz="8" w:space="0" w:color="auto"/>
              <w:right w:val="single" w:sz="8" w:space="0" w:color="auto"/>
            </w:tcBorders>
          </w:tcPr>
          <w:p w14:paraId="58D6E89F" w14:textId="77777777" w:rsidR="00F574A5" w:rsidRDefault="00930FB6">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7A6F3A7" w14:textId="77777777" w:rsidR="00F574A5" w:rsidRDefault="00930FB6">
            <w:r>
              <w:rPr>
                <w:rFonts w:eastAsia="Times" w:cs="Times"/>
                <w:szCs w:val="20"/>
              </w:rPr>
              <w:t>disable an AI/ML model for a specific function</w:t>
            </w:r>
          </w:p>
        </w:tc>
      </w:tr>
      <w:tr w:rsidR="00F574A5" w14:paraId="1060C7B4" w14:textId="77777777">
        <w:tc>
          <w:tcPr>
            <w:tcW w:w="3046" w:type="dxa"/>
            <w:tcBorders>
              <w:top w:val="single" w:sz="8" w:space="0" w:color="auto"/>
              <w:left w:val="single" w:sz="8" w:space="0" w:color="auto"/>
              <w:bottom w:val="single" w:sz="8" w:space="0" w:color="auto"/>
              <w:right w:val="single" w:sz="8" w:space="0" w:color="auto"/>
            </w:tcBorders>
          </w:tcPr>
          <w:p w14:paraId="67FD53A1" w14:textId="77777777" w:rsidR="00F574A5" w:rsidRDefault="00930FB6">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C7E3268" w14:textId="77777777" w:rsidR="00F574A5" w:rsidRDefault="00930FB6">
            <w:r>
              <w:rPr>
                <w:rFonts w:eastAsia="Times" w:cs="Times"/>
                <w:color w:val="000000" w:themeColor="text1"/>
                <w:szCs w:val="20"/>
              </w:rPr>
              <w:t>Model transfer from the network to UE</w:t>
            </w:r>
          </w:p>
        </w:tc>
      </w:tr>
      <w:tr w:rsidR="00F574A5" w14:paraId="18262F56" w14:textId="77777777">
        <w:tc>
          <w:tcPr>
            <w:tcW w:w="3046" w:type="dxa"/>
            <w:tcBorders>
              <w:top w:val="single" w:sz="8" w:space="0" w:color="auto"/>
              <w:left w:val="single" w:sz="8" w:space="0" w:color="auto"/>
              <w:bottom w:val="single" w:sz="8" w:space="0" w:color="auto"/>
              <w:right w:val="single" w:sz="8" w:space="0" w:color="auto"/>
            </w:tcBorders>
          </w:tcPr>
          <w:p w14:paraId="6BDA0B0C" w14:textId="77777777" w:rsidR="00F574A5" w:rsidRDefault="00930FB6">
            <w:r>
              <w:t>Model identification</w:t>
            </w:r>
          </w:p>
        </w:tc>
        <w:tc>
          <w:tcPr>
            <w:tcW w:w="6584" w:type="dxa"/>
            <w:tcBorders>
              <w:top w:val="single" w:sz="8" w:space="0" w:color="auto"/>
              <w:left w:val="single" w:sz="8" w:space="0" w:color="auto"/>
              <w:bottom w:val="single" w:sz="8" w:space="0" w:color="auto"/>
              <w:right w:val="single" w:sz="8" w:space="0" w:color="auto"/>
            </w:tcBorders>
          </w:tcPr>
          <w:p w14:paraId="26E6B037" w14:textId="77777777" w:rsidR="00F574A5" w:rsidRDefault="00930FB6">
            <w:r>
              <w:t>A process/method of identifying an AI/ML model for the common understanding between the NW and the UE</w:t>
            </w:r>
          </w:p>
          <w:p w14:paraId="7B02F456" w14:textId="77777777" w:rsidR="00F574A5" w:rsidRDefault="00930FB6">
            <w:r>
              <w:t>Note: The process/method of model identification may or may not be applicable.</w:t>
            </w:r>
          </w:p>
          <w:p w14:paraId="3B647696" w14:textId="77777777" w:rsidR="00F574A5" w:rsidRDefault="00930FB6">
            <w:r>
              <w:t>Note: Information regarding the AI/ML model may be shared during model identification.</w:t>
            </w:r>
          </w:p>
        </w:tc>
      </w:tr>
      <w:tr w:rsidR="00F574A5" w14:paraId="1A611727" w14:textId="77777777">
        <w:tc>
          <w:tcPr>
            <w:tcW w:w="3046" w:type="dxa"/>
            <w:tcBorders>
              <w:top w:val="single" w:sz="8" w:space="0" w:color="auto"/>
              <w:left w:val="single" w:sz="8" w:space="0" w:color="auto"/>
              <w:bottom w:val="single" w:sz="8" w:space="0" w:color="auto"/>
              <w:right w:val="single" w:sz="8" w:space="0" w:color="auto"/>
            </w:tcBorders>
          </w:tcPr>
          <w:p w14:paraId="0BF2BDBA" w14:textId="77777777" w:rsidR="00F574A5" w:rsidRDefault="00930FB6">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A6546FB" w14:textId="77777777" w:rsidR="00F574A5" w:rsidRDefault="00930FB6">
            <w:r>
              <w:rPr>
                <w:rFonts w:eastAsia="Times" w:cs="Times"/>
                <w:szCs w:val="20"/>
              </w:rPr>
              <w:t>A procedure that monitors the inference performance of the AI/ML model</w:t>
            </w:r>
          </w:p>
        </w:tc>
      </w:tr>
      <w:tr w:rsidR="00F574A5" w14:paraId="375DFC5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9C1F256" w14:textId="77777777" w:rsidR="00F574A5" w:rsidRDefault="00930FB6">
            <w:pPr>
              <w:rPr>
                <w:rFonts w:eastAsia="Times" w:cs="Times"/>
                <w:szCs w:val="20"/>
              </w:rPr>
            </w:pPr>
            <w:r>
              <w:rPr>
                <w:rFonts w:eastAsia="Times" w:cs="Times" w:hint="eastAsia"/>
                <w:szCs w:val="20"/>
              </w:rPr>
              <w:t>M</w:t>
            </w:r>
            <w:r>
              <w:rPr>
                <w:rFonts w:eastAsia="Times" w:cs="Times"/>
                <w:szCs w:val="20"/>
              </w:rPr>
              <w:t>odel parameter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407A8570" w14:textId="77777777" w:rsidR="00F574A5" w:rsidRDefault="00930FB6">
            <w:pPr>
              <w:rPr>
                <w:rFonts w:eastAsia="Times" w:cs="Times"/>
                <w:szCs w:val="20"/>
              </w:rPr>
            </w:pPr>
            <w:r>
              <w:rPr>
                <w:rFonts w:eastAsia="Times" w:cs="Times"/>
                <w:szCs w:val="20"/>
              </w:rPr>
              <w:t>Process of updating the model parameters of a model</w:t>
            </w:r>
          </w:p>
        </w:tc>
      </w:tr>
      <w:tr w:rsidR="00F574A5" w14:paraId="0B86B675"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BA78475" w14:textId="77777777" w:rsidR="00F574A5" w:rsidRDefault="00930FB6">
            <w:pPr>
              <w:rPr>
                <w:rFonts w:eastAsia="Times" w:cs="Times"/>
                <w:szCs w:val="20"/>
              </w:rPr>
            </w:pPr>
            <w:r>
              <w:rPr>
                <w:rFonts w:eastAsia="DengXian" w:hint="eastAsia"/>
                <w:lang w:eastAsia="zh-CN"/>
              </w:rPr>
              <w:t>Model selection</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54913BF8" w14:textId="77777777" w:rsidR="00F574A5" w:rsidRDefault="00930FB6">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62B66D29" w14:textId="77777777" w:rsidR="00F574A5" w:rsidRDefault="00930FB6">
            <w:pPr>
              <w:rPr>
                <w:rFonts w:eastAsia="Times" w:cs="Times"/>
                <w:szCs w:val="20"/>
              </w:rPr>
            </w:pPr>
            <w:r>
              <w:rPr>
                <w:rFonts w:eastAsia="DengXian" w:hint="eastAsia"/>
                <w:lang w:eastAsia="zh-CN"/>
              </w:rPr>
              <w:t>Note: Model selection may or may not be carried out simultaneously with model activation</w:t>
            </w:r>
          </w:p>
        </w:tc>
      </w:tr>
      <w:tr w:rsidR="00F574A5" w14:paraId="5E858568" w14:textId="77777777">
        <w:tc>
          <w:tcPr>
            <w:tcW w:w="3046" w:type="dxa"/>
            <w:tcBorders>
              <w:top w:val="single" w:sz="8" w:space="0" w:color="auto"/>
              <w:left w:val="single" w:sz="8" w:space="0" w:color="auto"/>
              <w:bottom w:val="single" w:sz="8" w:space="0" w:color="auto"/>
              <w:right w:val="single" w:sz="8" w:space="0" w:color="auto"/>
            </w:tcBorders>
          </w:tcPr>
          <w:p w14:paraId="4A1263F2" w14:textId="77777777" w:rsidR="00F574A5" w:rsidRDefault="00930FB6">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3E9112A8" w14:textId="77777777" w:rsidR="00F574A5" w:rsidRDefault="00930FB6">
            <w:r>
              <w:rPr>
                <w:rFonts w:eastAsia="Times" w:cs="Times"/>
                <w:szCs w:val="20"/>
              </w:rPr>
              <w:t>Deactivating a currently active AI/ML model and activating a different AI/ML model for a specific function</w:t>
            </w:r>
          </w:p>
        </w:tc>
      </w:tr>
      <w:tr w:rsidR="00F574A5" w14:paraId="6B2858E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435BC078" w14:textId="77777777" w:rsidR="00F574A5" w:rsidRDefault="00930FB6">
            <w:pPr>
              <w:rPr>
                <w:rFonts w:eastAsia="Times" w:cs="Times"/>
                <w:szCs w:val="20"/>
              </w:rPr>
            </w:pPr>
            <w:r>
              <w:rPr>
                <w:rFonts w:eastAsia="Times" w:cs="Times"/>
                <w:szCs w:val="20"/>
              </w:rPr>
              <w:t>Model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1F3A5B2" w14:textId="77777777" w:rsidR="00F574A5" w:rsidRDefault="00930FB6">
            <w:pPr>
              <w:rPr>
                <w:rFonts w:eastAsia="Times" w:cs="Times"/>
                <w:szCs w:val="20"/>
              </w:rPr>
            </w:pPr>
            <w:r>
              <w:rPr>
                <w:rFonts w:eastAsia="Times" w:cs="Times"/>
                <w:szCs w:val="20"/>
              </w:rPr>
              <w:t>Process of updating the model parameters and/or model structure of a model</w:t>
            </w:r>
          </w:p>
        </w:tc>
      </w:tr>
      <w:tr w:rsidR="00F574A5" w14:paraId="550D4622" w14:textId="77777777">
        <w:tc>
          <w:tcPr>
            <w:tcW w:w="3046" w:type="dxa"/>
            <w:tcBorders>
              <w:top w:val="single" w:sz="8" w:space="0" w:color="auto"/>
              <w:left w:val="single" w:sz="8" w:space="0" w:color="auto"/>
              <w:bottom w:val="single" w:sz="8" w:space="0" w:color="auto"/>
              <w:right w:val="single" w:sz="8" w:space="0" w:color="auto"/>
            </w:tcBorders>
          </w:tcPr>
          <w:p w14:paraId="05E8964E" w14:textId="77777777" w:rsidR="00F574A5" w:rsidRDefault="00930FB6">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6DADAEB" w14:textId="77777777" w:rsidR="00F574A5" w:rsidRDefault="00930FB6">
            <w:r>
              <w:rPr>
                <w:rFonts w:eastAsia="Times" w:cs="Times"/>
                <w:color w:val="000000" w:themeColor="text1"/>
                <w:szCs w:val="20"/>
              </w:rPr>
              <w:t>Model transfer from UE to the network</w:t>
            </w:r>
          </w:p>
        </w:tc>
      </w:tr>
      <w:tr w:rsidR="00F574A5" w14:paraId="4A13F390" w14:textId="77777777">
        <w:tc>
          <w:tcPr>
            <w:tcW w:w="3046" w:type="dxa"/>
            <w:tcBorders>
              <w:top w:val="single" w:sz="8" w:space="0" w:color="auto"/>
              <w:left w:val="single" w:sz="8" w:space="0" w:color="auto"/>
              <w:bottom w:val="single" w:sz="8" w:space="0" w:color="auto"/>
              <w:right w:val="single" w:sz="8" w:space="0" w:color="auto"/>
            </w:tcBorders>
          </w:tcPr>
          <w:p w14:paraId="79485B3E" w14:textId="77777777" w:rsidR="00F574A5" w:rsidRDefault="00930FB6">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67E15202" w14:textId="77777777" w:rsidR="00F574A5" w:rsidRDefault="00930FB6">
            <w:r>
              <w:rPr>
                <w:rFonts w:eastAsia="Times" w:cs="Times"/>
                <w:color w:val="000000" w:themeColor="text1"/>
                <w:szCs w:val="20"/>
              </w:rPr>
              <w:t>An AI/ML Model whose inference is performed entirely at the network</w:t>
            </w:r>
          </w:p>
        </w:tc>
      </w:tr>
      <w:tr w:rsidR="00F574A5" w14:paraId="73F1BE9D" w14:textId="77777777">
        <w:tc>
          <w:tcPr>
            <w:tcW w:w="3046" w:type="dxa"/>
            <w:tcBorders>
              <w:top w:val="single" w:sz="8" w:space="0" w:color="auto"/>
              <w:left w:val="single" w:sz="8" w:space="0" w:color="auto"/>
              <w:bottom w:val="single" w:sz="8" w:space="0" w:color="auto"/>
              <w:right w:val="single" w:sz="8" w:space="0" w:color="auto"/>
            </w:tcBorders>
          </w:tcPr>
          <w:p w14:paraId="7A73B72C" w14:textId="77777777" w:rsidR="00F574A5" w:rsidRDefault="00930FB6">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4470759" w14:textId="77777777" w:rsidR="00F574A5" w:rsidRDefault="00930FB6">
            <w:r>
              <w:rPr>
                <w:rFonts w:eastAsia="Times" w:cs="Times"/>
                <w:szCs w:val="20"/>
              </w:rPr>
              <w:t>The data collected from field and used for offline training of the AI/ML model</w:t>
            </w:r>
          </w:p>
        </w:tc>
      </w:tr>
      <w:tr w:rsidR="00F574A5" w14:paraId="57638498" w14:textId="77777777">
        <w:tc>
          <w:tcPr>
            <w:tcW w:w="3046" w:type="dxa"/>
            <w:tcBorders>
              <w:top w:val="single" w:sz="8" w:space="0" w:color="auto"/>
              <w:left w:val="single" w:sz="8" w:space="0" w:color="auto"/>
              <w:bottom w:val="single" w:sz="8" w:space="0" w:color="auto"/>
              <w:right w:val="single" w:sz="8" w:space="0" w:color="auto"/>
            </w:tcBorders>
          </w:tcPr>
          <w:p w14:paraId="1C2A92B6" w14:textId="77777777" w:rsidR="00F574A5" w:rsidRDefault="00930FB6">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284B0565" w14:textId="77777777" w:rsidR="00F574A5" w:rsidRDefault="00930FB6">
            <w:pPr>
              <w:rPr>
                <w:lang w:val="en-GB"/>
              </w:rPr>
            </w:pPr>
            <w:r>
              <w:rPr>
                <w:lang w:val="en-GB"/>
              </w:rPr>
              <w:t xml:space="preserve">An AI/ML training process where the model is trained based on </w:t>
            </w:r>
            <w:r>
              <w:rPr>
                <w:lang w:val="en-GB"/>
              </w:rPr>
              <w:lastRenderedPageBreak/>
              <w:t>collected dataset, and where the trained model is later used or delivered for inference.</w:t>
            </w:r>
          </w:p>
          <w:p w14:paraId="611AACC9" w14:textId="77777777" w:rsidR="00F574A5" w:rsidRDefault="00930FB6">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F574A5" w14:paraId="14582E7B" w14:textId="77777777">
        <w:tc>
          <w:tcPr>
            <w:tcW w:w="3046" w:type="dxa"/>
            <w:tcBorders>
              <w:top w:val="single" w:sz="8" w:space="0" w:color="auto"/>
              <w:left w:val="single" w:sz="8" w:space="0" w:color="auto"/>
              <w:bottom w:val="single" w:sz="8" w:space="0" w:color="auto"/>
              <w:right w:val="single" w:sz="8" w:space="0" w:color="auto"/>
            </w:tcBorders>
          </w:tcPr>
          <w:p w14:paraId="1FE29270" w14:textId="77777777" w:rsidR="00F574A5" w:rsidRDefault="00930FB6">
            <w:r>
              <w:rPr>
                <w:rFonts w:eastAsia="Times" w:cs="Times"/>
                <w:color w:val="000000" w:themeColor="text1"/>
                <w:szCs w:val="20"/>
                <w:lang w:val="it"/>
              </w:rPr>
              <w:lastRenderedPageBreak/>
              <w:t>One-sided (AI/ML) model</w:t>
            </w:r>
          </w:p>
        </w:tc>
        <w:tc>
          <w:tcPr>
            <w:tcW w:w="6584" w:type="dxa"/>
            <w:tcBorders>
              <w:top w:val="single" w:sz="8" w:space="0" w:color="auto"/>
              <w:left w:val="single" w:sz="8" w:space="0" w:color="auto"/>
              <w:bottom w:val="single" w:sz="8" w:space="0" w:color="auto"/>
              <w:right w:val="single" w:sz="8" w:space="0" w:color="auto"/>
            </w:tcBorders>
          </w:tcPr>
          <w:p w14:paraId="521896A6" w14:textId="77777777" w:rsidR="00F574A5" w:rsidRDefault="00930FB6">
            <w:r>
              <w:rPr>
                <w:rFonts w:eastAsia="Times" w:cs="Times"/>
                <w:color w:val="000000" w:themeColor="text1"/>
                <w:szCs w:val="20"/>
              </w:rPr>
              <w:t>A UE-side (AI/ML) model or a Network-side (AI/ML) model</w:t>
            </w:r>
          </w:p>
        </w:tc>
      </w:tr>
      <w:tr w:rsidR="00F574A5" w14:paraId="00CDD22C" w14:textId="77777777">
        <w:tc>
          <w:tcPr>
            <w:tcW w:w="3046" w:type="dxa"/>
            <w:tcBorders>
              <w:top w:val="single" w:sz="8" w:space="0" w:color="auto"/>
              <w:left w:val="single" w:sz="8" w:space="0" w:color="auto"/>
              <w:bottom w:val="single" w:sz="8" w:space="0" w:color="auto"/>
              <w:right w:val="single" w:sz="8" w:space="0" w:color="auto"/>
            </w:tcBorders>
          </w:tcPr>
          <w:p w14:paraId="15FBE5CD" w14:textId="77777777" w:rsidR="00F574A5" w:rsidRDefault="00930FB6">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BAB9707" w14:textId="77777777" w:rsidR="00F574A5" w:rsidRDefault="00930FB6">
            <w:r>
              <w:rPr>
                <w:rFonts w:eastAsia="Times" w:cs="Times"/>
                <w:szCs w:val="20"/>
              </w:rPr>
              <w:t>The data collected from field and used for online training of the AI/ML model</w:t>
            </w:r>
          </w:p>
        </w:tc>
      </w:tr>
      <w:tr w:rsidR="00F574A5" w14:paraId="736B2F9E" w14:textId="77777777">
        <w:tc>
          <w:tcPr>
            <w:tcW w:w="3046" w:type="dxa"/>
            <w:tcBorders>
              <w:top w:val="single" w:sz="8" w:space="0" w:color="auto"/>
              <w:left w:val="single" w:sz="8" w:space="0" w:color="auto"/>
              <w:bottom w:val="single" w:sz="8" w:space="0" w:color="auto"/>
              <w:right w:val="single" w:sz="8" w:space="0" w:color="auto"/>
            </w:tcBorders>
          </w:tcPr>
          <w:p w14:paraId="73048160" w14:textId="77777777" w:rsidR="00F574A5" w:rsidRDefault="00930FB6">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0EE44434" w14:textId="77777777" w:rsidR="00F574A5" w:rsidRDefault="00930FB6">
            <w:pPr>
              <w:rPr>
                <w:lang w:val="en-GB"/>
              </w:rPr>
            </w:pPr>
            <w:r>
              <w:rPr>
                <w:lang w:val="en-GB"/>
              </w:rPr>
              <w:t xml:space="preserve">An AI/ML training process where the model being used for inference) is (typically continuously) trained in (near) real-time with the arrival of new training samples. </w:t>
            </w:r>
          </w:p>
          <w:p w14:paraId="6619355D" w14:textId="77777777" w:rsidR="00F574A5" w:rsidRDefault="00930FB6">
            <w:pPr>
              <w:rPr>
                <w:lang w:val="en-GB"/>
              </w:rPr>
            </w:pPr>
            <w:r>
              <w:rPr>
                <w:lang w:val="en-GB"/>
              </w:rPr>
              <w:t>Note: the notion of (near) real-time vs. non real-time is context-dependent and is relative to the inference time-scale.</w:t>
            </w:r>
          </w:p>
          <w:p w14:paraId="70210CA5" w14:textId="77777777" w:rsidR="00F574A5" w:rsidRDefault="00930FB6">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EEF0A4E" w14:textId="77777777" w:rsidR="00F574A5" w:rsidRDefault="00930FB6">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F574A5" w14:paraId="6E95A9E1" w14:textId="77777777">
        <w:tc>
          <w:tcPr>
            <w:tcW w:w="3046" w:type="dxa"/>
            <w:tcBorders>
              <w:top w:val="single" w:sz="8" w:space="0" w:color="auto"/>
              <w:left w:val="single" w:sz="8" w:space="0" w:color="auto"/>
              <w:bottom w:val="single" w:sz="8" w:space="0" w:color="auto"/>
              <w:right w:val="single" w:sz="8" w:space="0" w:color="auto"/>
            </w:tcBorders>
          </w:tcPr>
          <w:p w14:paraId="720EC611" w14:textId="77777777" w:rsidR="00F574A5" w:rsidRDefault="00930FB6">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3BD17C2D" w14:textId="77777777" w:rsidR="00F574A5" w:rsidRDefault="00930FB6">
            <w:r>
              <w:rPr>
                <w:rFonts w:eastAsia="Times" w:cs="Times"/>
                <w:szCs w:val="20"/>
              </w:rPr>
              <w:t>A process of training an AI/ML model from input (a.k.a. state) and a feedback signal (a.k.a.  reward) resulting from the model’s output (a.k.a. action) in an environment the model is interacting with.</w:t>
            </w:r>
          </w:p>
        </w:tc>
      </w:tr>
      <w:tr w:rsidR="00F574A5" w14:paraId="759C7FC3" w14:textId="77777777">
        <w:tc>
          <w:tcPr>
            <w:tcW w:w="3046" w:type="dxa"/>
            <w:tcBorders>
              <w:top w:val="single" w:sz="8" w:space="0" w:color="auto"/>
              <w:left w:val="single" w:sz="8" w:space="0" w:color="auto"/>
              <w:bottom w:val="single" w:sz="8" w:space="0" w:color="auto"/>
              <w:right w:val="single" w:sz="8" w:space="0" w:color="auto"/>
            </w:tcBorders>
          </w:tcPr>
          <w:p w14:paraId="7EA30D47" w14:textId="77777777" w:rsidR="00F574A5" w:rsidRDefault="00930FB6">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50415667" w14:textId="77777777" w:rsidR="00F574A5" w:rsidRDefault="00930FB6">
            <w:r>
              <w:rPr>
                <w:rFonts w:eastAsia="Times" w:cs="Times"/>
                <w:szCs w:val="20"/>
              </w:rPr>
              <w:t>A process of training a model with a mix of labelled data and unlabelled data</w:t>
            </w:r>
          </w:p>
        </w:tc>
      </w:tr>
      <w:tr w:rsidR="00F574A5" w14:paraId="3583DB5B" w14:textId="77777777">
        <w:tc>
          <w:tcPr>
            <w:tcW w:w="3046" w:type="dxa"/>
            <w:tcBorders>
              <w:top w:val="single" w:sz="8" w:space="0" w:color="auto"/>
              <w:left w:val="single" w:sz="8" w:space="0" w:color="auto"/>
              <w:bottom w:val="single" w:sz="8" w:space="0" w:color="auto"/>
              <w:right w:val="single" w:sz="8" w:space="0" w:color="auto"/>
            </w:tcBorders>
          </w:tcPr>
          <w:p w14:paraId="0FDE4D96" w14:textId="77777777" w:rsidR="00F574A5" w:rsidRDefault="00930FB6">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5E531CC7" w14:textId="77777777" w:rsidR="00F574A5" w:rsidRDefault="00930FB6">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F574A5" w14:paraId="2C727CFC" w14:textId="77777777">
        <w:tc>
          <w:tcPr>
            <w:tcW w:w="3046" w:type="dxa"/>
            <w:tcBorders>
              <w:top w:val="single" w:sz="8" w:space="0" w:color="auto"/>
              <w:left w:val="single" w:sz="8" w:space="0" w:color="auto"/>
              <w:bottom w:val="single" w:sz="8" w:space="0" w:color="auto"/>
              <w:right w:val="single" w:sz="8" w:space="0" w:color="auto"/>
            </w:tcBorders>
          </w:tcPr>
          <w:p w14:paraId="1E82FC77" w14:textId="77777777" w:rsidR="00F574A5" w:rsidRDefault="00930FB6">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21C22DF" w14:textId="77777777" w:rsidR="00F574A5" w:rsidRDefault="00930FB6">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574A5" w14:paraId="13750A36" w14:textId="77777777">
        <w:tc>
          <w:tcPr>
            <w:tcW w:w="3046" w:type="dxa"/>
            <w:tcBorders>
              <w:top w:val="single" w:sz="8" w:space="0" w:color="auto"/>
              <w:left w:val="single" w:sz="8" w:space="0" w:color="auto"/>
              <w:bottom w:val="single" w:sz="8" w:space="0" w:color="auto"/>
              <w:right w:val="single" w:sz="8" w:space="0" w:color="auto"/>
            </w:tcBorders>
          </w:tcPr>
          <w:p w14:paraId="3F319D53" w14:textId="77777777" w:rsidR="00F574A5" w:rsidRDefault="00930FB6">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D6D4175" w14:textId="77777777" w:rsidR="00F574A5" w:rsidRDefault="00930FB6">
            <w:r>
              <w:rPr>
                <w:rFonts w:eastAsia="Times" w:cs="Times"/>
                <w:color w:val="000000" w:themeColor="text1"/>
                <w:szCs w:val="20"/>
              </w:rPr>
              <w:t>An AI/ML Model whose inference is performed entirely at the UE</w:t>
            </w:r>
          </w:p>
        </w:tc>
      </w:tr>
      <w:tr w:rsidR="00F574A5" w14:paraId="12B465B9" w14:textId="77777777">
        <w:tc>
          <w:tcPr>
            <w:tcW w:w="3046" w:type="dxa"/>
            <w:tcBorders>
              <w:top w:val="single" w:sz="8" w:space="0" w:color="auto"/>
              <w:left w:val="single" w:sz="8" w:space="0" w:color="auto"/>
              <w:bottom w:val="single" w:sz="8" w:space="0" w:color="auto"/>
              <w:right w:val="single" w:sz="8" w:space="0" w:color="auto"/>
            </w:tcBorders>
          </w:tcPr>
          <w:p w14:paraId="0C1571E4" w14:textId="77777777" w:rsidR="00F574A5" w:rsidRDefault="00930FB6">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DBEFB1D" w14:textId="77777777" w:rsidR="00F574A5" w:rsidRDefault="00930FB6">
            <w:r>
              <w:rPr>
                <w:rFonts w:eastAsia="Times" w:cs="Times"/>
                <w:szCs w:val="20"/>
              </w:rPr>
              <w:t>A process of training a model without labelled data.</w:t>
            </w:r>
          </w:p>
        </w:tc>
      </w:tr>
      <w:tr w:rsidR="00F574A5" w14:paraId="5536397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DAF2A0C" w14:textId="77777777" w:rsidR="00F574A5" w:rsidRDefault="00930FB6">
            <w:pPr>
              <w:rPr>
                <w:rFonts w:eastAsia="Times" w:cs="Times"/>
                <w:szCs w:val="20"/>
              </w:rPr>
            </w:pPr>
            <w:r>
              <w:rPr>
                <w:rFonts w:eastAsia="Times" w:cs="Times"/>
                <w:szCs w:val="20"/>
              </w:rPr>
              <w:t>Proprietary-format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3ECDEE9" w14:textId="77777777" w:rsidR="00F574A5" w:rsidRDefault="00930FB6">
            <w:pPr>
              <w:rPr>
                <w:rFonts w:eastAsia="Times" w:cs="Times"/>
                <w:szCs w:val="20"/>
              </w:rPr>
            </w:pPr>
            <w:r>
              <w:rPr>
                <w:rFonts w:eastAsia="Times" w:cs="Times"/>
                <w:szCs w:val="20"/>
              </w:rPr>
              <w:t>ML models of vendor-/device-specific proprietary format, from 3GPP perspective</w:t>
            </w:r>
          </w:p>
          <w:p w14:paraId="21304E3D" w14:textId="77777777" w:rsidR="00F574A5" w:rsidRDefault="00930FB6">
            <w:pPr>
              <w:rPr>
                <w:rFonts w:eastAsia="Times" w:cs="Times"/>
                <w:szCs w:val="20"/>
              </w:rPr>
            </w:pPr>
            <w:r>
              <w:rPr>
                <w:rFonts w:eastAsia="Times" w:cs="Times"/>
                <w:szCs w:val="20"/>
              </w:rPr>
              <w:t>NOTE: An example is a device-specific binary executable format</w:t>
            </w:r>
          </w:p>
        </w:tc>
      </w:tr>
      <w:tr w:rsidR="00F574A5" w14:paraId="1E55F7D3"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C47C375" w14:textId="77777777" w:rsidR="00F574A5" w:rsidRDefault="00930FB6">
            <w:pPr>
              <w:rPr>
                <w:rFonts w:eastAsia="Times" w:cs="Times"/>
                <w:szCs w:val="20"/>
              </w:rPr>
            </w:pPr>
            <w:r>
              <w:rPr>
                <w:rFonts w:eastAsia="Times" w:cs="Times"/>
                <w:szCs w:val="20"/>
              </w:rPr>
              <w:t>Open-format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08221395" w14:textId="77777777" w:rsidR="00F574A5" w:rsidRDefault="00930FB6">
            <w:pPr>
              <w:rPr>
                <w:rFonts w:eastAsia="Times" w:cs="Times"/>
                <w:szCs w:val="20"/>
              </w:rPr>
            </w:pPr>
            <w:r>
              <w:rPr>
                <w:rFonts w:eastAsia="Times" w:cs="Times"/>
                <w:szCs w:val="20"/>
              </w:rPr>
              <w:t>ML models of specified format that are mutually recognizable across vendors and allow interoperability, from 3GPP perspecive</w:t>
            </w:r>
          </w:p>
        </w:tc>
      </w:tr>
    </w:tbl>
    <w:p w14:paraId="63111212" w14:textId="77777777" w:rsidR="00F574A5" w:rsidRDefault="00F574A5">
      <w:pPr>
        <w:rPr>
          <w:lang w:val="en-GB"/>
        </w:rPr>
      </w:pPr>
    </w:p>
    <w:p w14:paraId="20EF3420" w14:textId="77777777" w:rsidR="00F574A5" w:rsidRDefault="00930FB6">
      <w:pPr>
        <w:pStyle w:val="Heading1"/>
        <w:numPr>
          <w:ilvl w:val="0"/>
          <w:numId w:val="17"/>
        </w:numPr>
      </w:pPr>
      <w:r>
        <w:t xml:space="preserve">Agreement from </w:t>
      </w:r>
      <w:bookmarkStart w:id="2" w:name="_Hlk128574930"/>
      <w:r>
        <w:t>RAN#1 109-e</w:t>
      </w:r>
      <w:bookmarkEnd w:id="2"/>
    </w:p>
    <w:p w14:paraId="13AF8592" w14:textId="77777777" w:rsidR="00F574A5" w:rsidRDefault="00930FB6">
      <w:pPr>
        <w:rPr>
          <w:highlight w:val="green"/>
          <w:lang w:eastAsia="zh-CN"/>
        </w:rPr>
      </w:pPr>
      <w:r>
        <w:rPr>
          <w:rFonts w:hint="eastAsia"/>
          <w:highlight w:val="green"/>
          <w:lang w:eastAsia="zh-CN"/>
        </w:rPr>
        <w:t>A</w:t>
      </w:r>
      <w:r>
        <w:rPr>
          <w:highlight w:val="green"/>
          <w:lang w:eastAsia="zh-CN"/>
        </w:rPr>
        <w:t>greement</w:t>
      </w:r>
    </w:p>
    <w:p w14:paraId="4FA3F2A0" w14:textId="77777777" w:rsidR="00F574A5" w:rsidRDefault="00930FB6">
      <w:pPr>
        <w:pStyle w:val="ListParagraph"/>
        <w:numPr>
          <w:ilvl w:val="0"/>
          <w:numId w:val="136"/>
        </w:numPr>
      </w:pPr>
      <w:r>
        <w:t>Use 3gpp channel models (TR 38.901) as the baseline for evaluations.</w:t>
      </w:r>
    </w:p>
    <w:p w14:paraId="5F9FD3FE" w14:textId="77777777" w:rsidR="00F574A5" w:rsidRDefault="00930FB6">
      <w:pPr>
        <w:pStyle w:val="ListParagraph"/>
        <w:numPr>
          <w:ilvl w:val="0"/>
          <w:numId w:val="136"/>
        </w:numPr>
      </w:pPr>
      <w:r>
        <w:t>Note: Companies may submit additional results based on other dataset than generated by 3GPP channel models</w:t>
      </w:r>
    </w:p>
    <w:p w14:paraId="11949862" w14:textId="77777777" w:rsidR="00F574A5" w:rsidRDefault="00930FB6">
      <w:r>
        <w:rPr>
          <w:rFonts w:eastAsia="Times" w:cs="Times"/>
          <w:szCs w:val="20"/>
          <w:highlight w:val="green"/>
        </w:rPr>
        <w:t xml:space="preserve"> </w:t>
      </w:r>
    </w:p>
    <w:p w14:paraId="0CA6AAAA" w14:textId="77777777" w:rsidR="00F574A5" w:rsidRDefault="00930FB6">
      <w:pPr>
        <w:rPr>
          <w:highlight w:val="darkYellow"/>
        </w:rPr>
      </w:pPr>
      <w:r>
        <w:rPr>
          <w:highlight w:val="darkYellow"/>
        </w:rPr>
        <w:lastRenderedPageBreak/>
        <w:t>Working Assumption</w:t>
      </w:r>
    </w:p>
    <w:p w14:paraId="70EE0509" w14:textId="77777777" w:rsidR="00F574A5" w:rsidRDefault="00930FB6">
      <w:r>
        <w:t xml:space="preserve">Include the following into a working list of terminologies to be used for RAN1 AI/ML air interface SI discussion. </w:t>
      </w:r>
    </w:p>
    <w:p w14:paraId="76441CD5" w14:textId="77777777" w:rsidR="00F574A5" w:rsidRDefault="00930FB6">
      <w:r>
        <w:t>The description of the terminologies may be further refined as the study progresses.</w:t>
      </w:r>
    </w:p>
    <w:p w14:paraId="2E130D3E" w14:textId="77777777" w:rsidR="00F574A5" w:rsidRDefault="00930FB6">
      <w:r>
        <w:t>New terminologies may be added as the study progresses.</w:t>
      </w:r>
    </w:p>
    <w:p w14:paraId="2BEFD2B9" w14:textId="77777777" w:rsidR="00F574A5" w:rsidRDefault="00930FB6">
      <w:r>
        <w:t>It is FFS which subset of terminologies to capture into the TR.</w:t>
      </w:r>
    </w:p>
    <w:p w14:paraId="2A73DCD3" w14:textId="77777777" w:rsidR="00F574A5" w:rsidRDefault="00F574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74A5" w14:paraId="6620FC39" w14:textId="77777777">
        <w:tc>
          <w:tcPr>
            <w:tcW w:w="3145" w:type="dxa"/>
            <w:shd w:val="clear" w:color="auto" w:fill="auto"/>
          </w:tcPr>
          <w:p w14:paraId="39EB476B" w14:textId="77777777" w:rsidR="00F574A5" w:rsidRDefault="00930FB6">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121FB9A0" w14:textId="77777777" w:rsidR="00F574A5" w:rsidRDefault="00930FB6">
            <w:pPr>
              <w:rPr>
                <w:rFonts w:ascii="Arial" w:hAnsi="Arial" w:cs="Arial"/>
                <w:b/>
                <w:bCs/>
                <w:sz w:val="16"/>
                <w:szCs w:val="16"/>
              </w:rPr>
            </w:pPr>
            <w:r>
              <w:rPr>
                <w:rFonts w:ascii="Arial" w:hAnsi="Arial" w:cs="Arial"/>
                <w:b/>
                <w:bCs/>
                <w:sz w:val="16"/>
                <w:szCs w:val="16"/>
              </w:rPr>
              <w:t>Description</w:t>
            </w:r>
          </w:p>
        </w:tc>
      </w:tr>
      <w:tr w:rsidR="00F574A5" w14:paraId="6ABB1DF4" w14:textId="77777777">
        <w:tc>
          <w:tcPr>
            <w:tcW w:w="3145" w:type="dxa"/>
            <w:shd w:val="clear" w:color="auto" w:fill="auto"/>
          </w:tcPr>
          <w:p w14:paraId="1A791364" w14:textId="77777777" w:rsidR="00F574A5" w:rsidRDefault="00930FB6">
            <w:pPr>
              <w:rPr>
                <w:rFonts w:ascii="Arial" w:hAnsi="Arial" w:cs="Arial"/>
                <w:sz w:val="16"/>
                <w:szCs w:val="16"/>
              </w:rPr>
            </w:pPr>
            <w:r>
              <w:rPr>
                <w:rFonts w:ascii="Arial" w:hAnsi="Arial" w:cs="Arial"/>
                <w:sz w:val="16"/>
                <w:szCs w:val="16"/>
              </w:rPr>
              <w:t>Data collection</w:t>
            </w:r>
          </w:p>
        </w:tc>
        <w:tc>
          <w:tcPr>
            <w:tcW w:w="6817" w:type="dxa"/>
            <w:shd w:val="clear" w:color="auto" w:fill="auto"/>
          </w:tcPr>
          <w:p w14:paraId="31E9A065" w14:textId="77777777" w:rsidR="00F574A5" w:rsidRDefault="00930FB6">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F574A5" w14:paraId="3CE0FE1C" w14:textId="77777777">
        <w:tc>
          <w:tcPr>
            <w:tcW w:w="3145" w:type="dxa"/>
            <w:shd w:val="clear" w:color="auto" w:fill="auto"/>
          </w:tcPr>
          <w:p w14:paraId="2778FC9F" w14:textId="77777777" w:rsidR="00F574A5" w:rsidRDefault="00930FB6">
            <w:pPr>
              <w:rPr>
                <w:rFonts w:ascii="Arial" w:hAnsi="Arial" w:cs="Arial"/>
                <w:sz w:val="16"/>
                <w:szCs w:val="16"/>
              </w:rPr>
            </w:pPr>
            <w:r>
              <w:rPr>
                <w:rFonts w:ascii="Arial" w:hAnsi="Arial" w:cs="Arial"/>
                <w:sz w:val="16"/>
                <w:szCs w:val="16"/>
              </w:rPr>
              <w:t>AI/ML Model</w:t>
            </w:r>
          </w:p>
        </w:tc>
        <w:tc>
          <w:tcPr>
            <w:tcW w:w="6817" w:type="dxa"/>
            <w:shd w:val="clear" w:color="auto" w:fill="auto"/>
          </w:tcPr>
          <w:p w14:paraId="67803793" w14:textId="77777777" w:rsidR="00F574A5" w:rsidRDefault="00930FB6">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F574A5" w14:paraId="74799475" w14:textId="77777777">
        <w:tc>
          <w:tcPr>
            <w:tcW w:w="3145" w:type="dxa"/>
            <w:shd w:val="clear" w:color="auto" w:fill="auto"/>
          </w:tcPr>
          <w:p w14:paraId="1E814DBE" w14:textId="77777777" w:rsidR="00F574A5" w:rsidRDefault="00930FB6">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61903622" w14:textId="77777777" w:rsidR="00F574A5" w:rsidRDefault="00930FB6">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F574A5" w14:paraId="7597100F" w14:textId="77777777">
        <w:tc>
          <w:tcPr>
            <w:tcW w:w="3145" w:type="dxa"/>
            <w:shd w:val="clear" w:color="auto" w:fill="auto"/>
          </w:tcPr>
          <w:p w14:paraId="77415219" w14:textId="77777777" w:rsidR="00F574A5" w:rsidRDefault="00930FB6">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1FF78431" w14:textId="77777777" w:rsidR="00F574A5" w:rsidRDefault="00930FB6">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F574A5" w14:paraId="37E09D26" w14:textId="77777777">
        <w:tc>
          <w:tcPr>
            <w:tcW w:w="3145" w:type="dxa"/>
            <w:shd w:val="clear" w:color="auto" w:fill="auto"/>
          </w:tcPr>
          <w:p w14:paraId="3F4FFB7F" w14:textId="77777777" w:rsidR="00F574A5" w:rsidRDefault="00930FB6">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7A700E46" w14:textId="77777777" w:rsidR="00F574A5" w:rsidRDefault="00930FB6">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F574A5" w14:paraId="26D54B4C" w14:textId="77777777">
        <w:tc>
          <w:tcPr>
            <w:tcW w:w="3145" w:type="dxa"/>
            <w:shd w:val="clear" w:color="auto" w:fill="auto"/>
          </w:tcPr>
          <w:p w14:paraId="3EF98F40" w14:textId="77777777" w:rsidR="00F574A5" w:rsidRDefault="00930FB6">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06F958EE" w14:textId="77777777" w:rsidR="00F574A5" w:rsidRDefault="00930FB6">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74A5" w14:paraId="03F6EC80" w14:textId="77777777">
        <w:tc>
          <w:tcPr>
            <w:tcW w:w="3145" w:type="dxa"/>
            <w:shd w:val="clear" w:color="auto" w:fill="auto"/>
          </w:tcPr>
          <w:p w14:paraId="5FB67C39" w14:textId="77777777" w:rsidR="00F574A5" w:rsidRDefault="00930FB6">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76C879D6" w14:textId="77777777" w:rsidR="00F574A5" w:rsidRDefault="00930FB6">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F574A5" w14:paraId="4935AA88" w14:textId="77777777">
        <w:tc>
          <w:tcPr>
            <w:tcW w:w="3145" w:type="dxa"/>
            <w:shd w:val="clear" w:color="auto" w:fill="auto"/>
          </w:tcPr>
          <w:p w14:paraId="32DB9164" w14:textId="77777777" w:rsidR="00F574A5" w:rsidRDefault="00930FB6">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2C656738" w14:textId="77777777" w:rsidR="00F574A5" w:rsidRDefault="00930FB6">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F574A5" w14:paraId="1180E52C" w14:textId="77777777">
        <w:tc>
          <w:tcPr>
            <w:tcW w:w="3145" w:type="dxa"/>
            <w:shd w:val="clear" w:color="auto" w:fill="auto"/>
          </w:tcPr>
          <w:p w14:paraId="2ADBFF6B" w14:textId="77777777" w:rsidR="00F574A5" w:rsidRDefault="00930FB6">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54E287CF" w14:textId="77777777" w:rsidR="00F574A5" w:rsidRDefault="00930FB6">
            <w:pPr>
              <w:rPr>
                <w:rFonts w:ascii="Arial" w:hAnsi="Arial" w:cs="Arial"/>
                <w:color w:val="000000"/>
                <w:sz w:val="16"/>
                <w:szCs w:val="16"/>
              </w:rPr>
            </w:pPr>
            <w:r>
              <w:rPr>
                <w:rFonts w:ascii="Arial" w:hAnsi="Arial" w:cs="Arial"/>
                <w:color w:val="000000"/>
                <w:sz w:val="16"/>
                <w:szCs w:val="16"/>
              </w:rPr>
              <w:t>A UE-side (AI/ML) model or a Network-side (AI/ML) model</w:t>
            </w:r>
          </w:p>
        </w:tc>
      </w:tr>
      <w:tr w:rsidR="00F574A5" w14:paraId="6C67409D" w14:textId="77777777">
        <w:tc>
          <w:tcPr>
            <w:tcW w:w="3145" w:type="dxa"/>
            <w:shd w:val="clear" w:color="auto" w:fill="auto"/>
          </w:tcPr>
          <w:p w14:paraId="18E47BB7" w14:textId="77777777" w:rsidR="00F574A5" w:rsidRDefault="00930FB6">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106ACDD6" w14:textId="77777777" w:rsidR="00F574A5" w:rsidRDefault="00930FB6">
            <w:pPr>
              <w:rPr>
                <w:rFonts w:ascii="Arial" w:hAnsi="Arial" w:cs="Arial"/>
                <w:color w:val="000000"/>
                <w:sz w:val="16"/>
                <w:szCs w:val="16"/>
              </w:rPr>
            </w:pPr>
            <w:r>
              <w:rPr>
                <w:rFonts w:ascii="Arial" w:hAnsi="Arial" w:cs="Arial"/>
                <w:color w:val="000000"/>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574A5" w14:paraId="6E84F8EC" w14:textId="77777777">
        <w:tc>
          <w:tcPr>
            <w:tcW w:w="3145" w:type="dxa"/>
            <w:shd w:val="clear" w:color="auto" w:fill="auto"/>
          </w:tcPr>
          <w:p w14:paraId="5026B7E0" w14:textId="77777777" w:rsidR="00F574A5" w:rsidRDefault="00930FB6">
            <w:pPr>
              <w:rPr>
                <w:rFonts w:ascii="Arial" w:hAnsi="Arial" w:cs="Arial"/>
                <w:color w:val="000000"/>
                <w:sz w:val="16"/>
                <w:szCs w:val="16"/>
              </w:rPr>
            </w:pPr>
            <w:bookmarkStart w:id="3" w:name="_Hlk128574772"/>
            <w:r>
              <w:rPr>
                <w:rFonts w:ascii="Arial" w:hAnsi="Arial" w:cs="Arial"/>
                <w:color w:val="000000"/>
                <w:sz w:val="16"/>
                <w:szCs w:val="16"/>
              </w:rPr>
              <w:t>AI/ML model transfer</w:t>
            </w:r>
          </w:p>
        </w:tc>
        <w:tc>
          <w:tcPr>
            <w:tcW w:w="6817" w:type="dxa"/>
            <w:shd w:val="clear" w:color="auto" w:fill="auto"/>
          </w:tcPr>
          <w:p w14:paraId="7868FB7E" w14:textId="77777777" w:rsidR="00F574A5" w:rsidRDefault="00930FB6">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bookmarkEnd w:id="3"/>
      <w:tr w:rsidR="00F574A5" w14:paraId="63F7031F" w14:textId="77777777">
        <w:tc>
          <w:tcPr>
            <w:tcW w:w="3145" w:type="dxa"/>
            <w:shd w:val="clear" w:color="auto" w:fill="auto"/>
          </w:tcPr>
          <w:p w14:paraId="7E4E6227" w14:textId="77777777" w:rsidR="00F574A5" w:rsidRDefault="00930FB6">
            <w:pPr>
              <w:rPr>
                <w:rFonts w:ascii="Arial" w:hAnsi="Arial" w:cs="Arial"/>
                <w:sz w:val="16"/>
                <w:szCs w:val="16"/>
              </w:rPr>
            </w:pPr>
            <w:r>
              <w:rPr>
                <w:rFonts w:ascii="Arial" w:hAnsi="Arial" w:cs="Arial"/>
                <w:sz w:val="16"/>
                <w:szCs w:val="16"/>
              </w:rPr>
              <w:t>Model download</w:t>
            </w:r>
          </w:p>
        </w:tc>
        <w:tc>
          <w:tcPr>
            <w:tcW w:w="6817" w:type="dxa"/>
            <w:shd w:val="clear" w:color="auto" w:fill="auto"/>
          </w:tcPr>
          <w:p w14:paraId="20186C14" w14:textId="77777777" w:rsidR="00F574A5" w:rsidRDefault="00930FB6">
            <w:pPr>
              <w:rPr>
                <w:rFonts w:ascii="Arial" w:hAnsi="Arial" w:cs="Arial"/>
                <w:color w:val="000000"/>
                <w:sz w:val="16"/>
                <w:szCs w:val="16"/>
              </w:rPr>
            </w:pPr>
            <w:r>
              <w:rPr>
                <w:rFonts w:ascii="Arial" w:hAnsi="Arial" w:cs="Arial"/>
                <w:color w:val="000000"/>
                <w:sz w:val="16"/>
                <w:szCs w:val="16"/>
              </w:rPr>
              <w:t>Model transfer from the network to UE</w:t>
            </w:r>
          </w:p>
        </w:tc>
      </w:tr>
      <w:tr w:rsidR="00F574A5" w14:paraId="64338C76" w14:textId="77777777">
        <w:tc>
          <w:tcPr>
            <w:tcW w:w="3145" w:type="dxa"/>
            <w:shd w:val="clear" w:color="auto" w:fill="auto"/>
          </w:tcPr>
          <w:p w14:paraId="163F9D86" w14:textId="77777777" w:rsidR="00F574A5" w:rsidRDefault="00930FB6">
            <w:pPr>
              <w:rPr>
                <w:rFonts w:ascii="Arial" w:hAnsi="Arial" w:cs="Arial"/>
                <w:sz w:val="16"/>
                <w:szCs w:val="16"/>
              </w:rPr>
            </w:pPr>
            <w:r>
              <w:rPr>
                <w:rFonts w:ascii="Arial" w:hAnsi="Arial" w:cs="Arial"/>
                <w:sz w:val="16"/>
                <w:szCs w:val="16"/>
              </w:rPr>
              <w:t>Model upload</w:t>
            </w:r>
          </w:p>
        </w:tc>
        <w:tc>
          <w:tcPr>
            <w:tcW w:w="6817" w:type="dxa"/>
            <w:shd w:val="clear" w:color="auto" w:fill="auto"/>
          </w:tcPr>
          <w:p w14:paraId="218AC851" w14:textId="77777777" w:rsidR="00F574A5" w:rsidRDefault="00930FB6">
            <w:pPr>
              <w:rPr>
                <w:rFonts w:ascii="Arial" w:hAnsi="Arial" w:cs="Arial"/>
                <w:color w:val="000000"/>
                <w:sz w:val="16"/>
                <w:szCs w:val="16"/>
              </w:rPr>
            </w:pPr>
            <w:r>
              <w:rPr>
                <w:rFonts w:ascii="Arial" w:hAnsi="Arial" w:cs="Arial"/>
                <w:color w:val="000000"/>
                <w:sz w:val="16"/>
                <w:szCs w:val="16"/>
              </w:rPr>
              <w:t>Model transfer from UE to the network</w:t>
            </w:r>
          </w:p>
        </w:tc>
      </w:tr>
      <w:tr w:rsidR="00F574A5" w14:paraId="47ACE2D0" w14:textId="77777777">
        <w:tc>
          <w:tcPr>
            <w:tcW w:w="3145" w:type="dxa"/>
            <w:shd w:val="clear" w:color="auto" w:fill="auto"/>
          </w:tcPr>
          <w:p w14:paraId="28A07E2F" w14:textId="77777777" w:rsidR="00F574A5" w:rsidRDefault="00930FB6">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0159975" w14:textId="77777777" w:rsidR="00F574A5" w:rsidRDefault="00930FB6">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74A5" w14:paraId="53A4F8C3" w14:textId="77777777">
        <w:tc>
          <w:tcPr>
            <w:tcW w:w="3145" w:type="dxa"/>
            <w:shd w:val="clear" w:color="auto" w:fill="auto"/>
          </w:tcPr>
          <w:p w14:paraId="4E862013" w14:textId="77777777" w:rsidR="00F574A5" w:rsidRDefault="00930FB6">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0A8962EE" w14:textId="77777777" w:rsidR="00F574A5" w:rsidRDefault="00930FB6">
            <w:pPr>
              <w:rPr>
                <w:rFonts w:ascii="Arial" w:hAnsi="Arial" w:cs="Arial"/>
                <w:sz w:val="16"/>
                <w:szCs w:val="16"/>
              </w:rPr>
            </w:pPr>
            <w:r>
              <w:rPr>
                <w:rFonts w:ascii="Arial" w:hAnsi="Arial" w:cs="Arial"/>
                <w:sz w:val="16"/>
                <w:szCs w:val="16"/>
              </w:rPr>
              <w:t>The data collected from field and used for offline training of the AI/ML model</w:t>
            </w:r>
          </w:p>
        </w:tc>
      </w:tr>
      <w:tr w:rsidR="00F574A5" w14:paraId="19310585" w14:textId="77777777">
        <w:tc>
          <w:tcPr>
            <w:tcW w:w="3145" w:type="dxa"/>
            <w:shd w:val="clear" w:color="auto" w:fill="auto"/>
          </w:tcPr>
          <w:p w14:paraId="7AE8226F" w14:textId="77777777" w:rsidR="00F574A5" w:rsidRDefault="00930FB6">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67DF51C" w14:textId="77777777" w:rsidR="00F574A5" w:rsidRDefault="00930FB6">
            <w:pPr>
              <w:rPr>
                <w:rFonts w:ascii="Arial" w:hAnsi="Arial" w:cs="Arial"/>
                <w:sz w:val="16"/>
                <w:szCs w:val="16"/>
              </w:rPr>
            </w:pPr>
            <w:r>
              <w:rPr>
                <w:rFonts w:ascii="Arial" w:hAnsi="Arial" w:cs="Arial"/>
                <w:sz w:val="16"/>
                <w:szCs w:val="16"/>
              </w:rPr>
              <w:t>The data collected from field and used for online training of the AI/ML model</w:t>
            </w:r>
          </w:p>
        </w:tc>
      </w:tr>
      <w:tr w:rsidR="00F574A5" w14:paraId="39F68062" w14:textId="77777777">
        <w:tc>
          <w:tcPr>
            <w:tcW w:w="3145" w:type="dxa"/>
            <w:shd w:val="clear" w:color="auto" w:fill="auto"/>
          </w:tcPr>
          <w:p w14:paraId="08AD8AB3" w14:textId="77777777" w:rsidR="00F574A5" w:rsidRDefault="00930FB6">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04AE9E2B" w14:textId="77777777" w:rsidR="00F574A5" w:rsidRDefault="00930FB6">
            <w:pPr>
              <w:rPr>
                <w:rFonts w:ascii="Arial" w:hAnsi="Arial" w:cs="Arial"/>
                <w:sz w:val="16"/>
                <w:szCs w:val="16"/>
              </w:rPr>
            </w:pPr>
            <w:r>
              <w:rPr>
                <w:rFonts w:ascii="Arial" w:hAnsi="Arial" w:cs="Arial"/>
                <w:sz w:val="16"/>
                <w:szCs w:val="16"/>
              </w:rPr>
              <w:t>A procedure that monitors the inference performance of the AI/ML model</w:t>
            </w:r>
          </w:p>
        </w:tc>
      </w:tr>
      <w:tr w:rsidR="00F574A5" w14:paraId="0EA3AE19" w14:textId="77777777">
        <w:tc>
          <w:tcPr>
            <w:tcW w:w="3145" w:type="dxa"/>
            <w:shd w:val="clear" w:color="auto" w:fill="auto"/>
          </w:tcPr>
          <w:p w14:paraId="40A8023F" w14:textId="77777777" w:rsidR="00F574A5" w:rsidRDefault="00930FB6">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086B1224" w14:textId="77777777" w:rsidR="00F574A5" w:rsidRDefault="00930FB6">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F574A5" w14:paraId="1550979A" w14:textId="77777777">
        <w:tc>
          <w:tcPr>
            <w:tcW w:w="3145" w:type="dxa"/>
            <w:shd w:val="clear" w:color="auto" w:fill="auto"/>
          </w:tcPr>
          <w:p w14:paraId="385A9F58" w14:textId="77777777" w:rsidR="00F574A5" w:rsidRDefault="00930FB6">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079FB788" w14:textId="77777777" w:rsidR="00F574A5" w:rsidRDefault="00930FB6">
            <w:pPr>
              <w:rPr>
                <w:rFonts w:ascii="Arial" w:hAnsi="Arial" w:cs="Arial"/>
                <w:sz w:val="16"/>
                <w:szCs w:val="16"/>
              </w:rPr>
            </w:pPr>
            <w:r>
              <w:rPr>
                <w:rFonts w:ascii="Arial" w:hAnsi="Arial" w:cs="Arial"/>
                <w:sz w:val="16"/>
                <w:szCs w:val="16"/>
              </w:rPr>
              <w:t>A process of training a model without labelled data.</w:t>
            </w:r>
          </w:p>
        </w:tc>
      </w:tr>
      <w:tr w:rsidR="00F574A5" w14:paraId="3422DFE6" w14:textId="77777777">
        <w:tc>
          <w:tcPr>
            <w:tcW w:w="3145" w:type="dxa"/>
            <w:shd w:val="clear" w:color="auto" w:fill="auto"/>
          </w:tcPr>
          <w:p w14:paraId="4FD4B574" w14:textId="77777777" w:rsidR="00F574A5" w:rsidRDefault="00930FB6">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2E41FA0F" w14:textId="77777777" w:rsidR="00F574A5" w:rsidRDefault="00930FB6">
            <w:pPr>
              <w:rPr>
                <w:rFonts w:ascii="Arial" w:hAnsi="Arial" w:cs="Arial"/>
                <w:sz w:val="16"/>
                <w:szCs w:val="16"/>
              </w:rPr>
            </w:pPr>
            <w:r>
              <w:rPr>
                <w:rFonts w:ascii="Arial" w:hAnsi="Arial" w:cs="Arial"/>
                <w:sz w:val="16"/>
                <w:szCs w:val="16"/>
              </w:rPr>
              <w:t>A process of training a model with a mix of labelled data and unlabelled data</w:t>
            </w:r>
          </w:p>
        </w:tc>
      </w:tr>
      <w:tr w:rsidR="00F574A5" w14:paraId="135C053A" w14:textId="77777777">
        <w:tc>
          <w:tcPr>
            <w:tcW w:w="3145" w:type="dxa"/>
            <w:shd w:val="clear" w:color="auto" w:fill="auto"/>
          </w:tcPr>
          <w:p w14:paraId="38F45B37" w14:textId="77777777" w:rsidR="00F574A5" w:rsidRDefault="00930FB6">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115C0C99" w14:textId="77777777" w:rsidR="00F574A5" w:rsidRDefault="00930FB6">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F574A5" w14:paraId="43880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C414C06" w14:textId="77777777" w:rsidR="00F574A5" w:rsidRDefault="00930FB6">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00E66BD" w14:textId="77777777" w:rsidR="00F574A5" w:rsidRDefault="00930FB6">
            <w:pPr>
              <w:spacing w:after="120"/>
              <w:rPr>
                <w:rFonts w:ascii="Arial" w:hAnsi="Arial" w:cs="Arial"/>
                <w:sz w:val="16"/>
                <w:szCs w:val="16"/>
              </w:rPr>
            </w:pPr>
            <w:r>
              <w:rPr>
                <w:rFonts w:ascii="Arial" w:hAnsi="Arial" w:cs="Arial"/>
                <w:sz w:val="16"/>
                <w:szCs w:val="16"/>
              </w:rPr>
              <w:t>enable an AI/ML model for a specific function</w:t>
            </w:r>
          </w:p>
        </w:tc>
      </w:tr>
      <w:tr w:rsidR="00F574A5" w14:paraId="2416E8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51AA42A" w14:textId="77777777" w:rsidR="00F574A5" w:rsidRDefault="00930FB6">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A18CA54" w14:textId="77777777" w:rsidR="00F574A5" w:rsidRDefault="00930FB6">
            <w:pPr>
              <w:spacing w:after="120"/>
              <w:rPr>
                <w:rFonts w:ascii="Arial" w:hAnsi="Arial" w:cs="Arial"/>
                <w:sz w:val="16"/>
                <w:szCs w:val="16"/>
              </w:rPr>
            </w:pPr>
            <w:r>
              <w:rPr>
                <w:rFonts w:ascii="Arial" w:hAnsi="Arial" w:cs="Arial"/>
                <w:sz w:val="16"/>
                <w:szCs w:val="16"/>
              </w:rPr>
              <w:t>disable an AI/ML model for a specific function</w:t>
            </w:r>
          </w:p>
        </w:tc>
      </w:tr>
      <w:tr w:rsidR="00F574A5" w14:paraId="3D1DF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DCF795C" w14:textId="77777777" w:rsidR="00F574A5" w:rsidRDefault="00930FB6">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B6F6FBA" w14:textId="77777777" w:rsidR="00F574A5" w:rsidRDefault="00930FB6">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420BC9A1" w14:textId="77777777" w:rsidR="00F574A5" w:rsidRDefault="00F574A5"/>
    <w:p w14:paraId="59430F36" w14:textId="77777777" w:rsidR="00F574A5" w:rsidRDefault="00930FB6">
      <w:pPr>
        <w:rPr>
          <w:u w:val="single"/>
        </w:rPr>
      </w:pPr>
      <w:r>
        <w:rPr>
          <w:u w:val="single"/>
        </w:rPr>
        <w:t>Conclusion</w:t>
      </w:r>
    </w:p>
    <w:p w14:paraId="7CAB6FC4" w14:textId="77777777" w:rsidR="00F574A5" w:rsidRDefault="00930FB6">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7EBBAA5" w14:textId="77777777" w:rsidR="00F574A5" w:rsidRDefault="00F574A5">
      <w:pPr>
        <w:rPr>
          <w:iCs/>
        </w:rPr>
      </w:pPr>
    </w:p>
    <w:p w14:paraId="0964434E" w14:textId="77777777" w:rsidR="00F574A5" w:rsidRDefault="00930FB6">
      <w:pPr>
        <w:rPr>
          <w:u w:val="single"/>
        </w:rPr>
      </w:pPr>
      <w:r>
        <w:rPr>
          <w:u w:val="single"/>
        </w:rPr>
        <w:t>Observation</w:t>
      </w:r>
    </w:p>
    <w:p w14:paraId="6676C85F" w14:textId="77777777" w:rsidR="00F574A5" w:rsidRDefault="00930FB6">
      <w:r>
        <w:t>Where AI/ML functionality resides depends on specific use cases and sub-use cases.</w:t>
      </w:r>
    </w:p>
    <w:p w14:paraId="75F1D7D3" w14:textId="77777777" w:rsidR="00F574A5" w:rsidRDefault="00F574A5"/>
    <w:p w14:paraId="59F1A865" w14:textId="77777777" w:rsidR="00F574A5" w:rsidRDefault="00930FB6">
      <w:pPr>
        <w:rPr>
          <w:u w:val="single"/>
        </w:rPr>
      </w:pPr>
      <w:r>
        <w:rPr>
          <w:u w:val="single"/>
        </w:rPr>
        <w:t>Conclusion</w:t>
      </w:r>
    </w:p>
    <w:p w14:paraId="26D61684" w14:textId="77777777" w:rsidR="00F574A5" w:rsidRDefault="00930FB6">
      <w:pPr>
        <w:pStyle w:val="ListParagraph"/>
        <w:numPr>
          <w:ilvl w:val="0"/>
          <w:numId w:val="137"/>
        </w:numPr>
      </w:pPr>
      <w:r>
        <w:t>RAN1 discussion should focus on network-UE interaction.</w:t>
      </w:r>
    </w:p>
    <w:p w14:paraId="7E2A8809" w14:textId="77777777" w:rsidR="00F574A5" w:rsidRDefault="00930FB6">
      <w:pPr>
        <w:pStyle w:val="ListParagraph"/>
        <w:numPr>
          <w:ilvl w:val="1"/>
          <w:numId w:val="137"/>
        </w:numPr>
      </w:pPr>
      <w:r>
        <w:lastRenderedPageBreak/>
        <w:t>AI/ML functionality mapping within the network (such as gNB, LMF, or OAM) is up to RAN2/3 discussion.</w:t>
      </w:r>
    </w:p>
    <w:p w14:paraId="40B1C96A" w14:textId="77777777" w:rsidR="00F574A5" w:rsidRDefault="00F574A5">
      <w:pPr>
        <w:rPr>
          <w:iCs/>
        </w:rPr>
      </w:pPr>
    </w:p>
    <w:p w14:paraId="7F88C2FE" w14:textId="77777777" w:rsidR="00F574A5" w:rsidRDefault="00930FB6">
      <w:r>
        <w:rPr>
          <w:rFonts w:eastAsia="Times" w:cs="Times"/>
          <w:szCs w:val="20"/>
        </w:rPr>
        <w:t xml:space="preserve"> </w:t>
      </w:r>
    </w:p>
    <w:p w14:paraId="3CAD8229" w14:textId="77777777" w:rsidR="00F574A5" w:rsidRDefault="00930FB6">
      <w:pPr>
        <w:rPr>
          <w:highlight w:val="green"/>
        </w:rPr>
      </w:pPr>
      <w:bookmarkStart w:id="4" w:name="_Hlk128574804"/>
      <w:r>
        <w:rPr>
          <w:highlight w:val="green"/>
        </w:rPr>
        <w:t>Agreement</w:t>
      </w:r>
    </w:p>
    <w:p w14:paraId="67672A58" w14:textId="77777777" w:rsidR="00F574A5" w:rsidRDefault="00930FB6">
      <w:pPr>
        <w:rPr>
          <w:rStyle w:val="mc-span"/>
          <w:rFonts w:eastAsia="Times New Roman"/>
        </w:rPr>
      </w:pPr>
      <w:bookmarkStart w:id="5" w:name="_Hlk128574796"/>
      <w:bookmarkEnd w:id="4"/>
      <w:r>
        <w:rPr>
          <w:rStyle w:val="mc-span"/>
          <w:rFonts w:eastAsia="Times New Roman"/>
        </w:rPr>
        <w:t>Take the following network-UE collaboration levels as one aspect for defining collaboration levels</w:t>
      </w:r>
    </w:p>
    <w:p w14:paraId="7BD06ECC" w14:textId="77777777" w:rsidR="00F574A5" w:rsidRDefault="00930FB6">
      <w:pPr>
        <w:ind w:left="720"/>
        <w:rPr>
          <w:rStyle w:val="mc-span"/>
        </w:rPr>
      </w:pPr>
      <w:r>
        <w:rPr>
          <w:rStyle w:val="mc-span"/>
          <w:rFonts w:eastAsia="Times New Roman"/>
        </w:rPr>
        <w:t>1.</w:t>
      </w:r>
      <w:r>
        <w:rPr>
          <w:rStyle w:val="mc-span"/>
          <w:rFonts w:eastAsia="Times New Roman"/>
        </w:rPr>
        <w:tab/>
        <w:t>Level x: No collaboration</w:t>
      </w:r>
    </w:p>
    <w:p w14:paraId="0637797B" w14:textId="77777777" w:rsidR="00F574A5" w:rsidRDefault="00930FB6">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193C106B" w14:textId="77777777" w:rsidR="00F574A5" w:rsidRDefault="00930FB6">
      <w:pPr>
        <w:ind w:left="720"/>
        <w:rPr>
          <w:rStyle w:val="mc-span"/>
        </w:rPr>
      </w:pPr>
      <w:r>
        <w:rPr>
          <w:rStyle w:val="mc-span"/>
          <w:rFonts w:eastAsia="Times New Roman"/>
        </w:rPr>
        <w:t>3.</w:t>
      </w:r>
      <w:r>
        <w:rPr>
          <w:rStyle w:val="mc-span"/>
          <w:rFonts w:eastAsia="Times New Roman"/>
        </w:rPr>
        <w:tab/>
        <w:t>Level z: Signaling-based collaboration with model transfer</w:t>
      </w:r>
    </w:p>
    <w:p w14:paraId="304E9D35" w14:textId="77777777" w:rsidR="00F574A5" w:rsidRDefault="00930FB6">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2F1C6E8" w14:textId="77777777" w:rsidR="00F574A5" w:rsidRDefault="00930FB6">
      <w:pPr>
        <w:rPr>
          <w:rStyle w:val="mc-span"/>
          <w:rFonts w:eastAsia="DengXian"/>
          <w:lang w:eastAsia="zh-CN"/>
        </w:rPr>
      </w:pPr>
      <w:r>
        <w:rPr>
          <w:rStyle w:val="mc-span"/>
          <w:rFonts w:eastAsia="DengXian"/>
          <w:lang w:eastAsia="zh-CN"/>
        </w:rPr>
        <w:t xml:space="preserve">FFS: Clarification is needed for Level x-y boundary </w:t>
      </w:r>
    </w:p>
    <w:bookmarkEnd w:id="5"/>
    <w:p w14:paraId="20688527" w14:textId="77777777" w:rsidR="00F574A5" w:rsidRDefault="00F574A5"/>
    <w:p w14:paraId="64C8FEF5"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DE9FC63" w14:textId="77777777" w:rsidR="00F574A5" w:rsidRDefault="00930FB6">
      <w:pPr>
        <w:pStyle w:val="Heading1"/>
        <w:numPr>
          <w:ilvl w:val="0"/>
          <w:numId w:val="17"/>
        </w:numPr>
      </w:pPr>
      <w:r>
        <w:t xml:space="preserve">Agreement from </w:t>
      </w:r>
      <w:bookmarkStart w:id="6" w:name="_Hlk128574900"/>
      <w:r>
        <w:t>RAN#1 110</w:t>
      </w:r>
      <w:bookmarkEnd w:id="6"/>
    </w:p>
    <w:p w14:paraId="64840D59" w14:textId="77777777" w:rsidR="00F574A5" w:rsidRDefault="00F574A5">
      <w:pPr>
        <w:rPr>
          <w:lang w:val="en-GB"/>
        </w:rPr>
      </w:pPr>
    </w:p>
    <w:p w14:paraId="3900EFB1" w14:textId="77777777" w:rsidR="00F574A5" w:rsidRDefault="00930FB6">
      <w:pPr>
        <w:rPr>
          <w:highlight w:val="green"/>
        </w:rPr>
      </w:pPr>
      <w:r>
        <w:rPr>
          <w:highlight w:val="green"/>
        </w:rPr>
        <w:t xml:space="preserve">Agreement </w:t>
      </w:r>
    </w:p>
    <w:p w14:paraId="73F82367" w14:textId="77777777" w:rsidR="00F574A5" w:rsidRDefault="00930FB6">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117318E9" w14:textId="77777777" w:rsidR="00F574A5" w:rsidRDefault="00930FB6">
      <w:pPr>
        <w:numPr>
          <w:ilvl w:val="0"/>
          <w:numId w:val="25"/>
        </w:numPr>
        <w:rPr>
          <w:rFonts w:ascii="Times New Roman" w:hAnsi="Times New Roman"/>
          <w:lang w:eastAsia="zh-CN"/>
        </w:rPr>
      </w:pPr>
      <w:r>
        <w:rPr>
          <w:rFonts w:ascii="Times New Roman" w:hAnsi="Times New Roman"/>
          <w:lang w:eastAsia="zh-CN"/>
        </w:rPr>
        <w:t>Data collection</w:t>
      </w:r>
    </w:p>
    <w:p w14:paraId="078F6B1B"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240C90B9"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training</w:t>
      </w:r>
    </w:p>
    <w:p w14:paraId="1118DF9A"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registration]</w:t>
      </w:r>
    </w:p>
    <w:p w14:paraId="0246DAF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deployment</w:t>
      </w:r>
    </w:p>
    <w:p w14:paraId="734BA653" w14:textId="77777777" w:rsidR="00F574A5" w:rsidRDefault="00930FB6">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838A183"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configuration]</w:t>
      </w:r>
    </w:p>
    <w:p w14:paraId="6F98E399"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inference operation</w:t>
      </w:r>
    </w:p>
    <w:p w14:paraId="57604996"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selection, activation, deactivation, switching, and fallback operation</w:t>
      </w:r>
    </w:p>
    <w:p w14:paraId="23F3D3A4" w14:textId="77777777" w:rsidR="00F574A5" w:rsidRDefault="00930FB6">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5C0AED61"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monitoring</w:t>
      </w:r>
    </w:p>
    <w:p w14:paraId="2A4181E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update</w:t>
      </w:r>
    </w:p>
    <w:p w14:paraId="2E2212DA"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C3A000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transfer</w:t>
      </w:r>
    </w:p>
    <w:p w14:paraId="0820B7CF" w14:textId="77777777" w:rsidR="00F574A5" w:rsidRDefault="00930FB6">
      <w:pPr>
        <w:numPr>
          <w:ilvl w:val="0"/>
          <w:numId w:val="25"/>
        </w:numPr>
        <w:rPr>
          <w:rFonts w:ascii="Times New Roman" w:hAnsi="Times New Roman"/>
          <w:lang w:eastAsia="zh-CN"/>
        </w:rPr>
      </w:pPr>
      <w:r>
        <w:rPr>
          <w:rFonts w:ascii="Times New Roman" w:hAnsi="Times New Roman"/>
          <w:lang w:eastAsia="zh-CN"/>
        </w:rPr>
        <w:t>UE capability</w:t>
      </w:r>
    </w:p>
    <w:p w14:paraId="6A3845F5" w14:textId="77777777" w:rsidR="00F574A5" w:rsidRDefault="00930FB6">
      <w:pPr>
        <w:rPr>
          <w:rFonts w:ascii="Times New Roman" w:hAnsi="Times New Roman"/>
        </w:rPr>
      </w:pPr>
      <w:r>
        <w:rPr>
          <w:rFonts w:ascii="Times New Roman" w:hAnsi="Times New Roman"/>
        </w:rPr>
        <w:t>Note: Some aspects in the list may not have specification impact.</w:t>
      </w:r>
    </w:p>
    <w:p w14:paraId="0BE0A5F8" w14:textId="77777777" w:rsidR="00F574A5" w:rsidRDefault="00930FB6">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444BC607" w14:textId="77777777" w:rsidR="00F574A5" w:rsidRDefault="00930FB6">
      <w:pPr>
        <w:rPr>
          <w:rFonts w:ascii="Times New Roman" w:hAnsi="Times New Roman"/>
        </w:rPr>
      </w:pPr>
      <w:r>
        <w:rPr>
          <w:rFonts w:ascii="Times New Roman" w:hAnsi="Times New Roman"/>
        </w:rPr>
        <w:t xml:space="preserve">Note: More aspects may be added as study progresses. </w:t>
      </w:r>
    </w:p>
    <w:p w14:paraId="29F8D775" w14:textId="77777777" w:rsidR="00F574A5" w:rsidRDefault="00F574A5">
      <w:pPr>
        <w:rPr>
          <w:rFonts w:eastAsia="DengXian"/>
          <w:iCs/>
          <w:lang w:eastAsia="zh-CN"/>
        </w:rPr>
      </w:pPr>
    </w:p>
    <w:p w14:paraId="4A6E5FF9" w14:textId="77777777" w:rsidR="00F574A5" w:rsidRDefault="00930FB6">
      <w:r>
        <w:rPr>
          <w:highlight w:val="green"/>
        </w:rPr>
        <w:t>Agreement</w:t>
      </w:r>
    </w:p>
    <w:p w14:paraId="07649D57" w14:textId="77777777" w:rsidR="00F574A5" w:rsidRDefault="00930FB6">
      <w:r>
        <w:t>The following is an initial list of common KPIs (if applicable) for evaluating performance benefits of AI/ML</w:t>
      </w:r>
    </w:p>
    <w:p w14:paraId="39F4C9D4" w14:textId="77777777" w:rsidR="00F574A5" w:rsidRDefault="00930FB6">
      <w:pPr>
        <w:pStyle w:val="ListParagraph"/>
        <w:numPr>
          <w:ilvl w:val="0"/>
          <w:numId w:val="117"/>
        </w:numPr>
      </w:pPr>
      <w:r>
        <w:t>Performance</w:t>
      </w:r>
    </w:p>
    <w:p w14:paraId="7EEF9ED5" w14:textId="77777777" w:rsidR="00F574A5" w:rsidRDefault="00930FB6">
      <w:pPr>
        <w:pStyle w:val="ListParagraph"/>
        <w:numPr>
          <w:ilvl w:val="1"/>
          <w:numId w:val="117"/>
        </w:numPr>
      </w:pPr>
      <w:r>
        <w:t>Intermediate KPIs</w:t>
      </w:r>
    </w:p>
    <w:p w14:paraId="49AD42E5" w14:textId="77777777" w:rsidR="00F574A5" w:rsidRDefault="00930FB6">
      <w:pPr>
        <w:pStyle w:val="ListParagraph"/>
        <w:numPr>
          <w:ilvl w:val="1"/>
          <w:numId w:val="117"/>
        </w:numPr>
      </w:pPr>
      <w:r>
        <w:lastRenderedPageBreak/>
        <w:t xml:space="preserve">Link and system level performance </w:t>
      </w:r>
    </w:p>
    <w:p w14:paraId="16EC2C3A" w14:textId="77777777" w:rsidR="00F574A5" w:rsidRDefault="00930FB6">
      <w:pPr>
        <w:pStyle w:val="ListParagraph"/>
        <w:numPr>
          <w:ilvl w:val="1"/>
          <w:numId w:val="117"/>
        </w:numPr>
      </w:pPr>
      <w:r>
        <w:t>Generalization performance</w:t>
      </w:r>
    </w:p>
    <w:p w14:paraId="7D696929" w14:textId="77777777" w:rsidR="00F574A5" w:rsidRDefault="00930FB6">
      <w:pPr>
        <w:pStyle w:val="ListParagraph"/>
        <w:numPr>
          <w:ilvl w:val="0"/>
          <w:numId w:val="117"/>
        </w:numPr>
      </w:pPr>
      <w:r>
        <w:t>Over-the-air Overhead</w:t>
      </w:r>
    </w:p>
    <w:p w14:paraId="4FF43DA8" w14:textId="77777777" w:rsidR="00F574A5" w:rsidRDefault="00930FB6">
      <w:pPr>
        <w:pStyle w:val="ListParagraph"/>
        <w:numPr>
          <w:ilvl w:val="1"/>
          <w:numId w:val="117"/>
        </w:numPr>
      </w:pPr>
      <w:r>
        <w:t>Overhead of assistance information</w:t>
      </w:r>
    </w:p>
    <w:p w14:paraId="67EE484B" w14:textId="77777777" w:rsidR="00F574A5" w:rsidRDefault="00930FB6">
      <w:pPr>
        <w:pStyle w:val="ListParagraph"/>
        <w:numPr>
          <w:ilvl w:val="1"/>
          <w:numId w:val="117"/>
        </w:numPr>
      </w:pPr>
      <w:r>
        <w:t>Overhead of data collection</w:t>
      </w:r>
    </w:p>
    <w:p w14:paraId="3B586586" w14:textId="77777777" w:rsidR="00F574A5" w:rsidRDefault="00930FB6">
      <w:pPr>
        <w:pStyle w:val="ListParagraph"/>
        <w:numPr>
          <w:ilvl w:val="1"/>
          <w:numId w:val="117"/>
        </w:numPr>
      </w:pPr>
      <w:r>
        <w:t>Overhead of model delivery/transfer</w:t>
      </w:r>
    </w:p>
    <w:p w14:paraId="493B9E52" w14:textId="77777777" w:rsidR="00F574A5" w:rsidRDefault="00930FB6">
      <w:pPr>
        <w:pStyle w:val="ListParagraph"/>
        <w:numPr>
          <w:ilvl w:val="1"/>
          <w:numId w:val="117"/>
        </w:numPr>
      </w:pPr>
      <w:r>
        <w:t>Overhead of other AI/ML-related signaling</w:t>
      </w:r>
    </w:p>
    <w:p w14:paraId="0F358510" w14:textId="77777777" w:rsidR="00F574A5" w:rsidRDefault="00930FB6">
      <w:pPr>
        <w:pStyle w:val="ListParagraph"/>
        <w:numPr>
          <w:ilvl w:val="0"/>
          <w:numId w:val="117"/>
        </w:numPr>
      </w:pPr>
      <w:r>
        <w:t>Inference complexity</w:t>
      </w:r>
    </w:p>
    <w:p w14:paraId="133E5F0D" w14:textId="77777777" w:rsidR="00F574A5" w:rsidRDefault="00930FB6">
      <w:pPr>
        <w:pStyle w:val="ListParagraph"/>
        <w:numPr>
          <w:ilvl w:val="1"/>
          <w:numId w:val="117"/>
        </w:numPr>
      </w:pPr>
      <w:r>
        <w:t>Computational complexity of model inference: FLOPs</w:t>
      </w:r>
    </w:p>
    <w:p w14:paraId="5AD13DF4" w14:textId="77777777" w:rsidR="00F574A5" w:rsidRDefault="00930FB6">
      <w:pPr>
        <w:pStyle w:val="ListParagraph"/>
        <w:numPr>
          <w:ilvl w:val="1"/>
          <w:numId w:val="117"/>
        </w:numPr>
      </w:pPr>
      <w:r>
        <w:t>Computational complexity for pre- and post-processing</w:t>
      </w:r>
    </w:p>
    <w:p w14:paraId="28429761" w14:textId="77777777" w:rsidR="00F574A5" w:rsidRDefault="00930FB6">
      <w:pPr>
        <w:pStyle w:val="ListParagraph"/>
        <w:numPr>
          <w:ilvl w:val="1"/>
          <w:numId w:val="117"/>
        </w:numPr>
      </w:pPr>
      <w:r>
        <w:t>Model complexity: e.g., the number of parameters and/or size (e.g. Mbyte)</w:t>
      </w:r>
    </w:p>
    <w:p w14:paraId="1DB620A2" w14:textId="77777777" w:rsidR="00F574A5" w:rsidRDefault="00930FB6">
      <w:pPr>
        <w:pStyle w:val="ListParagraph"/>
        <w:numPr>
          <w:ilvl w:val="0"/>
          <w:numId w:val="117"/>
        </w:numPr>
      </w:pPr>
      <w:r>
        <w:rPr>
          <w:rFonts w:eastAsia="DengXian" w:hint="eastAsia"/>
        </w:rPr>
        <w:t>T</w:t>
      </w:r>
      <w:r>
        <w:rPr>
          <w:rFonts w:eastAsia="DengXian"/>
        </w:rPr>
        <w:t>raining complexity</w:t>
      </w:r>
    </w:p>
    <w:p w14:paraId="6F0EA9C3" w14:textId="77777777" w:rsidR="00F574A5" w:rsidRDefault="00930FB6">
      <w:pPr>
        <w:pStyle w:val="ListParagraph"/>
        <w:numPr>
          <w:ilvl w:val="0"/>
          <w:numId w:val="117"/>
        </w:numPr>
      </w:pPr>
      <w:r>
        <w:t>LCM related complexity and storage overhead</w:t>
      </w:r>
    </w:p>
    <w:p w14:paraId="20937F8C" w14:textId="77777777" w:rsidR="00F574A5" w:rsidRDefault="00930FB6">
      <w:pPr>
        <w:pStyle w:val="ListParagraph"/>
        <w:numPr>
          <w:ilvl w:val="1"/>
          <w:numId w:val="117"/>
        </w:numPr>
      </w:pPr>
      <w:r>
        <w:t>FFS: specific aspects</w:t>
      </w:r>
    </w:p>
    <w:p w14:paraId="5590F24D" w14:textId="77777777" w:rsidR="00F574A5" w:rsidRDefault="00930FB6">
      <w:pPr>
        <w:pStyle w:val="ListParagraph"/>
        <w:numPr>
          <w:ilvl w:val="0"/>
          <w:numId w:val="117"/>
        </w:numPr>
      </w:pPr>
      <w:r>
        <w:t xml:space="preserve">FFS: Latency, </w:t>
      </w:r>
      <w:r>
        <w:rPr>
          <w:rFonts w:eastAsia="DengXian" w:hint="eastAsia"/>
        </w:rPr>
        <w:t>e</w:t>
      </w:r>
      <w:r>
        <w:rPr>
          <w:rFonts w:eastAsia="DengXian"/>
        </w:rPr>
        <w:t xml:space="preserve">.g., </w:t>
      </w:r>
      <w:r>
        <w:t>Inference latency</w:t>
      </w:r>
    </w:p>
    <w:p w14:paraId="34AC6903" w14:textId="77777777" w:rsidR="00F574A5" w:rsidRDefault="00930FB6">
      <w:r>
        <w:t>Note: Other aspects may be added in the future, e.g. training related KPIs</w:t>
      </w:r>
    </w:p>
    <w:p w14:paraId="5545674A" w14:textId="77777777" w:rsidR="00F574A5" w:rsidRDefault="00930FB6">
      <w:r>
        <w:t xml:space="preserve">Note: Use-case specific KPIs may be additionally considered for the given use-case. </w:t>
      </w:r>
    </w:p>
    <w:p w14:paraId="62985B7F" w14:textId="77777777" w:rsidR="00F574A5" w:rsidRDefault="00F574A5">
      <w:pPr>
        <w:rPr>
          <w:rFonts w:eastAsia="DengXian"/>
          <w:highlight w:val="darkYellow"/>
          <w:lang w:eastAsia="zh-CN"/>
        </w:rPr>
      </w:pPr>
    </w:p>
    <w:p w14:paraId="09FAFA45" w14:textId="77777777" w:rsidR="00F574A5" w:rsidRDefault="00930FB6">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F574A5" w14:paraId="035C19B4" w14:textId="77777777">
        <w:tc>
          <w:tcPr>
            <w:tcW w:w="3046" w:type="dxa"/>
            <w:tcBorders>
              <w:top w:val="single" w:sz="8" w:space="0" w:color="auto"/>
              <w:left w:val="single" w:sz="8" w:space="0" w:color="auto"/>
              <w:bottom w:val="single" w:sz="8" w:space="0" w:color="auto"/>
              <w:right w:val="single" w:sz="8" w:space="0" w:color="auto"/>
            </w:tcBorders>
          </w:tcPr>
          <w:p w14:paraId="7C5FE874" w14:textId="77777777" w:rsidR="00F574A5" w:rsidRDefault="00930FB6">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6659D9C" w14:textId="77777777" w:rsidR="00F574A5" w:rsidRDefault="00930FB6">
            <w:pPr>
              <w:rPr>
                <w:rFonts w:ascii="Arial" w:hAnsi="Arial" w:cs="Arial"/>
                <w:sz w:val="16"/>
                <w:szCs w:val="16"/>
              </w:rPr>
            </w:pPr>
            <w:r>
              <w:rPr>
                <w:rFonts w:ascii="Arial" w:eastAsia="Times" w:hAnsi="Arial" w:cs="Arial"/>
                <w:sz w:val="16"/>
                <w:szCs w:val="16"/>
              </w:rPr>
              <w:t>Description</w:t>
            </w:r>
          </w:p>
        </w:tc>
      </w:tr>
      <w:tr w:rsidR="00F574A5" w14:paraId="29D08A0E" w14:textId="77777777">
        <w:tc>
          <w:tcPr>
            <w:tcW w:w="3046" w:type="dxa"/>
            <w:tcBorders>
              <w:top w:val="single" w:sz="8" w:space="0" w:color="auto"/>
              <w:left w:val="single" w:sz="8" w:space="0" w:color="auto"/>
              <w:bottom w:val="single" w:sz="8" w:space="0" w:color="auto"/>
              <w:right w:val="single" w:sz="8" w:space="0" w:color="auto"/>
            </w:tcBorders>
          </w:tcPr>
          <w:p w14:paraId="7F52D26C" w14:textId="77777777" w:rsidR="00F574A5" w:rsidRDefault="00930FB6">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275F76BE" w14:textId="77777777" w:rsidR="00F574A5" w:rsidRDefault="00930FB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145B1418" w14:textId="77777777" w:rsidR="00F574A5" w:rsidRDefault="00930FB6">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51E919F" w14:textId="77777777" w:rsidR="00F574A5" w:rsidRDefault="00930FB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00C53D62" w14:textId="77777777" w:rsidR="00F574A5" w:rsidRDefault="00930FB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574A5" w14:paraId="04B30E59" w14:textId="77777777">
        <w:tc>
          <w:tcPr>
            <w:tcW w:w="3046" w:type="dxa"/>
            <w:tcBorders>
              <w:top w:val="single" w:sz="8" w:space="0" w:color="auto"/>
              <w:left w:val="single" w:sz="8" w:space="0" w:color="auto"/>
              <w:bottom w:val="single" w:sz="8" w:space="0" w:color="auto"/>
              <w:right w:val="single" w:sz="8" w:space="0" w:color="auto"/>
            </w:tcBorders>
          </w:tcPr>
          <w:p w14:paraId="404D106E" w14:textId="77777777" w:rsidR="00F574A5" w:rsidRDefault="00930FB6">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77C2D07" w14:textId="77777777" w:rsidR="00F574A5" w:rsidRDefault="00930FB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1D85EA1" w14:textId="77777777" w:rsidR="00F574A5" w:rsidRDefault="00930FB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43A2739" w14:textId="77777777" w:rsidR="00F574A5" w:rsidRDefault="00F574A5"/>
    <w:p w14:paraId="25FFAD12" w14:textId="77777777" w:rsidR="00F574A5" w:rsidRDefault="00930FB6">
      <w:r>
        <w:t>Note: It is encouraged for the 3gpp discussion to proceed without waiting for online/offline training terminologies.</w:t>
      </w:r>
    </w:p>
    <w:p w14:paraId="5C9F4C93" w14:textId="77777777" w:rsidR="00F574A5" w:rsidRDefault="00F574A5">
      <w:pPr>
        <w:rPr>
          <w:rFonts w:eastAsia="DengXian"/>
          <w:iCs/>
          <w:lang w:eastAsia="zh-CN"/>
        </w:rPr>
      </w:pPr>
    </w:p>
    <w:p w14:paraId="664996B7" w14:textId="77777777" w:rsidR="00F574A5" w:rsidRDefault="00930FB6">
      <w:pPr>
        <w:rPr>
          <w:rFonts w:eastAsia="DengXian"/>
          <w:iCs/>
          <w:highlight w:val="darkYellow"/>
          <w:lang w:eastAsia="zh-CN"/>
        </w:rPr>
      </w:pPr>
      <w:r>
        <w:rPr>
          <w:rFonts w:eastAsia="DengXian"/>
          <w:iCs/>
          <w:highlight w:val="darkYellow"/>
          <w:lang w:eastAsia="zh-CN"/>
        </w:rPr>
        <w:t>Working Assumption</w:t>
      </w:r>
    </w:p>
    <w:p w14:paraId="3027D93A" w14:textId="77777777" w:rsidR="00F574A5" w:rsidRDefault="00930FB6">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F574A5" w14:paraId="181589C7" w14:textId="77777777">
        <w:tc>
          <w:tcPr>
            <w:tcW w:w="3046" w:type="dxa"/>
            <w:tcBorders>
              <w:top w:val="single" w:sz="8" w:space="0" w:color="auto"/>
              <w:left w:val="single" w:sz="8" w:space="0" w:color="auto"/>
              <w:bottom w:val="single" w:sz="8" w:space="0" w:color="auto"/>
              <w:right w:val="single" w:sz="8" w:space="0" w:color="auto"/>
            </w:tcBorders>
          </w:tcPr>
          <w:p w14:paraId="03C54B62" w14:textId="77777777" w:rsidR="00F574A5" w:rsidRDefault="00930FB6">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2E9A2C0" w14:textId="77777777" w:rsidR="00F574A5" w:rsidRDefault="00930FB6">
            <w:pPr>
              <w:rPr>
                <w:rFonts w:ascii="Arial" w:hAnsi="Arial" w:cs="Arial"/>
                <w:sz w:val="16"/>
                <w:szCs w:val="16"/>
              </w:rPr>
            </w:pPr>
            <w:r>
              <w:rPr>
                <w:rFonts w:ascii="Arial" w:eastAsia="Times" w:hAnsi="Arial" w:cs="Arial"/>
                <w:sz w:val="16"/>
                <w:szCs w:val="16"/>
              </w:rPr>
              <w:t>Description</w:t>
            </w:r>
          </w:p>
        </w:tc>
      </w:tr>
      <w:tr w:rsidR="00F574A5" w14:paraId="2BDE0BAE" w14:textId="77777777">
        <w:tc>
          <w:tcPr>
            <w:tcW w:w="3046" w:type="dxa"/>
            <w:tcBorders>
              <w:top w:val="single" w:sz="8" w:space="0" w:color="auto"/>
              <w:left w:val="single" w:sz="8" w:space="0" w:color="auto"/>
              <w:bottom w:val="single" w:sz="8" w:space="0" w:color="auto"/>
              <w:right w:val="single" w:sz="8" w:space="0" w:color="auto"/>
            </w:tcBorders>
          </w:tcPr>
          <w:p w14:paraId="0D534B99" w14:textId="77777777" w:rsidR="00F574A5" w:rsidRDefault="00930FB6">
            <w:pPr>
              <w:rPr>
                <w:rFonts w:ascii="Arial" w:hAnsi="Arial" w:cs="Arial"/>
                <w:iCs/>
                <w:sz w:val="16"/>
                <w:szCs w:val="16"/>
              </w:rPr>
            </w:pPr>
            <w:bookmarkStart w:id="7" w:name="_Hlk128574821"/>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4F87D7D1" w14:textId="77777777" w:rsidR="00F574A5" w:rsidRDefault="00930FB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96F3F59" w14:textId="77777777" w:rsidR="00F574A5" w:rsidRDefault="00930FB6">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bookmarkEnd w:id="7"/>
    </w:tbl>
    <w:p w14:paraId="0072DD98" w14:textId="77777777" w:rsidR="00F574A5" w:rsidRDefault="00F574A5">
      <w:pPr>
        <w:rPr>
          <w:rFonts w:eastAsia="DengXian"/>
          <w:iCs/>
          <w:lang w:eastAsia="zh-CN"/>
        </w:rPr>
      </w:pPr>
    </w:p>
    <w:p w14:paraId="51ABB95B" w14:textId="77777777" w:rsidR="00F574A5" w:rsidRDefault="00930FB6">
      <w:pPr>
        <w:rPr>
          <w:rFonts w:eastAsia="DengXian"/>
          <w:iCs/>
          <w:lang w:eastAsia="zh-CN"/>
        </w:rPr>
      </w:pPr>
      <w:bookmarkStart w:id="8" w:name="_Hlk128574832"/>
      <w:r>
        <w:lastRenderedPageBreak/>
        <w:t>Note: Companies are encouraged to bring discussions on various options and their views on how to define Level y/z boundary in the next RAN1 meeting.</w:t>
      </w:r>
    </w:p>
    <w:bookmarkEnd w:id="8"/>
    <w:p w14:paraId="43F2A72F" w14:textId="77777777" w:rsidR="00F574A5" w:rsidRDefault="00F574A5">
      <w:pPr>
        <w:rPr>
          <w:rStyle w:val="Hyperlink"/>
          <w:rFonts w:ascii="Times New Roman" w:eastAsia="SimSun" w:hAnsi="Times New Roman" w:cs="Times New Roman"/>
          <w:color w:val="auto"/>
          <w:sz w:val="20"/>
          <w:szCs w:val="20"/>
          <w:u w:val="none"/>
          <w:lang w:val="en-GB"/>
        </w:rPr>
      </w:pPr>
    </w:p>
    <w:p w14:paraId="4F04942F" w14:textId="77777777" w:rsidR="00F574A5" w:rsidRDefault="00F574A5">
      <w:pPr>
        <w:rPr>
          <w:rStyle w:val="Hyperlink"/>
          <w:rFonts w:ascii="Times New Roman" w:eastAsia="SimSun" w:hAnsi="Times New Roman" w:cs="Times New Roman"/>
          <w:color w:val="auto"/>
          <w:sz w:val="20"/>
          <w:szCs w:val="20"/>
          <w:u w:val="none"/>
          <w:lang w:val="en-GB"/>
        </w:rPr>
      </w:pPr>
    </w:p>
    <w:p w14:paraId="7DB5AE4E" w14:textId="77777777" w:rsidR="00F574A5" w:rsidRDefault="00930FB6">
      <w:pPr>
        <w:pStyle w:val="Heading1"/>
        <w:numPr>
          <w:ilvl w:val="0"/>
          <w:numId w:val="17"/>
        </w:numPr>
      </w:pPr>
      <w:r>
        <w:t xml:space="preserve">Agreement from </w:t>
      </w:r>
      <w:bookmarkStart w:id="9" w:name="_Hlk128574890"/>
      <w:r>
        <w:t>RAN#1 110-bis-e</w:t>
      </w:r>
      <w:bookmarkEnd w:id="9"/>
    </w:p>
    <w:p w14:paraId="3DECE15E" w14:textId="77777777" w:rsidR="00F574A5" w:rsidRDefault="00930FB6">
      <w:pPr>
        <w:rPr>
          <w:iCs/>
        </w:rPr>
      </w:pPr>
      <w:r>
        <w:rPr>
          <w:b/>
          <w:bCs/>
          <w:iCs/>
        </w:rPr>
        <w:tab/>
        <w:t>Summary#1 of General Aspects of AI/ML Framework</w:t>
      </w:r>
      <w:r>
        <w:rPr>
          <w:b/>
          <w:bCs/>
          <w:iCs/>
        </w:rPr>
        <w:tab/>
        <w:t>Moderator (Qualcomm Incorporated)</w:t>
      </w:r>
      <w:r>
        <w:rPr>
          <w:iCs/>
        </w:rPr>
        <w:tab/>
        <w:t>(rev of R1-2210375)</w:t>
      </w:r>
    </w:p>
    <w:p w14:paraId="438EB6E1" w14:textId="77777777" w:rsidR="00F574A5" w:rsidRDefault="00930FB6">
      <w:pPr>
        <w:rPr>
          <w:iCs/>
        </w:rPr>
      </w:pPr>
      <w:r>
        <w:rPr>
          <w:iCs/>
        </w:rPr>
        <w:t>From Oct 11th GTW session</w:t>
      </w:r>
    </w:p>
    <w:p w14:paraId="550AA683" w14:textId="77777777" w:rsidR="00F574A5" w:rsidRDefault="00930FB6">
      <w:pPr>
        <w:rPr>
          <w:rFonts w:eastAsia="DengXian"/>
          <w:highlight w:val="darkYellow"/>
          <w:lang w:eastAsia="zh-CN"/>
        </w:rPr>
      </w:pPr>
      <w:r>
        <w:rPr>
          <w:rFonts w:eastAsia="DengXian"/>
          <w:highlight w:val="darkYellow"/>
          <w:lang w:eastAsia="zh-CN"/>
        </w:rPr>
        <w:t>Working Assumption</w:t>
      </w:r>
    </w:p>
    <w:p w14:paraId="14A2C217" w14:textId="77777777" w:rsidR="00F574A5" w:rsidRDefault="00930FB6">
      <w:pPr>
        <w:pStyle w:val="ListParagraph"/>
        <w:numPr>
          <w:ilvl w:val="0"/>
          <w:numId w:val="21"/>
        </w:numPr>
      </w:pPr>
      <w:bookmarkStart w:id="10" w:name="_Hlk128575058"/>
      <w:r>
        <w:t>Define Level y-z boundary based on whether model delivery is transparent to 3gpp signalling over the air interface or not.</w:t>
      </w:r>
    </w:p>
    <w:p w14:paraId="42FC9F4F" w14:textId="77777777" w:rsidR="00F574A5" w:rsidRDefault="00930FB6">
      <w:pPr>
        <w:pStyle w:val="ListParagraph"/>
        <w:numPr>
          <w:ilvl w:val="0"/>
          <w:numId w:val="21"/>
        </w:numPr>
      </w:pPr>
      <w:r>
        <w:rPr>
          <w:rFonts w:eastAsia="DengXian" w:hint="eastAsia"/>
        </w:rPr>
        <w:t>N</w:t>
      </w:r>
      <w:r>
        <w:rPr>
          <w:rFonts w:eastAsia="DengXian"/>
        </w:rPr>
        <w:t>ote: Other procedures than model transfer/delivery are decoupled with collaboration level y-z.</w:t>
      </w:r>
    </w:p>
    <w:p w14:paraId="707860F4" w14:textId="77777777" w:rsidR="00F574A5" w:rsidRDefault="00930FB6">
      <w:pPr>
        <w:pStyle w:val="ListParagraph"/>
        <w:numPr>
          <w:ilvl w:val="0"/>
          <w:numId w:val="21"/>
        </w:numPr>
      </w:pPr>
      <w:r>
        <w:t>Clarifying note: Level y includes cases without model delivery.</w:t>
      </w:r>
    </w:p>
    <w:bookmarkEnd w:id="10"/>
    <w:p w14:paraId="552C66E0" w14:textId="77777777" w:rsidR="00F574A5" w:rsidRDefault="00F574A5">
      <w:pPr>
        <w:rPr>
          <w:iCs/>
        </w:rPr>
      </w:pPr>
    </w:p>
    <w:p w14:paraId="2373917E" w14:textId="77777777" w:rsidR="00F574A5" w:rsidRDefault="00930FB6">
      <w:pPr>
        <w:rPr>
          <w:b/>
          <w:bCs/>
          <w:iCs/>
        </w:rPr>
      </w:pPr>
      <w:r>
        <w:rPr>
          <w:b/>
          <w:bCs/>
          <w:iCs/>
        </w:rPr>
        <w:t>R1-2210472</w:t>
      </w:r>
      <w:r>
        <w:rPr>
          <w:b/>
          <w:bCs/>
          <w:iCs/>
        </w:rPr>
        <w:tab/>
        <w:t>Summary#2 of General Aspects of AI/ML Framework</w:t>
      </w:r>
      <w:r>
        <w:rPr>
          <w:b/>
          <w:bCs/>
          <w:iCs/>
        </w:rPr>
        <w:tab/>
        <w:t>Moderator (Qualcomm Incorporated)</w:t>
      </w:r>
    </w:p>
    <w:p w14:paraId="23A15AC1" w14:textId="77777777" w:rsidR="00F574A5" w:rsidRDefault="00930FB6">
      <w:pPr>
        <w:rPr>
          <w:iCs/>
        </w:rPr>
      </w:pPr>
      <w:r>
        <w:rPr>
          <w:iCs/>
        </w:rPr>
        <w:t>From Oct 13th GTW session</w:t>
      </w:r>
    </w:p>
    <w:p w14:paraId="002358A3"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0C135E" w14:textId="77777777" w:rsidR="00F574A5" w:rsidRDefault="00930FB6">
      <w:bookmarkStart w:id="11" w:name="_Hlk128574864"/>
      <w:r>
        <w:t>Clarify Level x/y boundary as:</w:t>
      </w:r>
    </w:p>
    <w:p w14:paraId="554FF928" w14:textId="77777777" w:rsidR="00F574A5" w:rsidRDefault="00930FB6">
      <w:pPr>
        <w:pStyle w:val="ListParagraph"/>
        <w:numPr>
          <w:ilvl w:val="0"/>
          <w:numId w:val="38"/>
        </w:numPr>
      </w:pPr>
      <w:r>
        <w:t xml:space="preserve">Level x is implementation-based AI/ML operation without any dedicated AI/ML-specific enhancement </w:t>
      </w:r>
      <w:r>
        <w:rPr>
          <w:color w:val="FF0000"/>
        </w:rPr>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bookmarkEnd w:id="11"/>
    <w:p w14:paraId="78164CFE" w14:textId="77777777" w:rsidR="00F574A5" w:rsidRDefault="00930FB6">
      <w:pPr>
        <w:rPr>
          <w:highlight w:val="green"/>
        </w:rPr>
      </w:pPr>
      <w:r>
        <w:rPr>
          <w:rFonts w:hint="eastAsia"/>
          <w:highlight w:val="green"/>
        </w:rPr>
        <w:t>A</w:t>
      </w:r>
      <w:r>
        <w:rPr>
          <w:highlight w:val="green"/>
        </w:rPr>
        <w:t>greement</w:t>
      </w:r>
    </w:p>
    <w:p w14:paraId="0A94A7D5" w14:textId="77777777" w:rsidR="00F574A5" w:rsidRDefault="00930FB6">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03F75E17" w14:textId="77777777" w:rsidR="00F574A5" w:rsidRDefault="00930FB6">
      <w:pPr>
        <w:pStyle w:val="ListParagraph"/>
        <w:numPr>
          <w:ilvl w:val="0"/>
          <w:numId w:val="38"/>
        </w:numPr>
      </w:pPr>
      <w:r>
        <w:t>FFS: Detailed discussion of model ID with associated information and/or model functionality.</w:t>
      </w:r>
    </w:p>
    <w:p w14:paraId="43E14550" w14:textId="77777777" w:rsidR="00F574A5" w:rsidRDefault="00930FB6">
      <w:pPr>
        <w:pStyle w:val="ListParagraph"/>
        <w:numPr>
          <w:ilvl w:val="0"/>
          <w:numId w:val="38"/>
        </w:numPr>
        <w:rPr>
          <w:rFonts w:eastAsia="DengXian"/>
        </w:rPr>
      </w:pPr>
      <w:r>
        <w:rPr>
          <w:rFonts w:eastAsia="DengXian" w:hint="eastAsia"/>
        </w:rPr>
        <w:t>F</w:t>
      </w:r>
      <w:r>
        <w:rPr>
          <w:rFonts w:eastAsia="DengXian"/>
        </w:rPr>
        <w:t xml:space="preserve">FS: usage of </w:t>
      </w:r>
      <w:r>
        <w:t>model ID with associated information and/or model functionality</w:t>
      </w:r>
      <w:r>
        <w:rPr>
          <w:rFonts w:eastAsia="DengXian"/>
        </w:rPr>
        <w:t xml:space="preserve"> based LCM procedure</w:t>
      </w:r>
    </w:p>
    <w:p w14:paraId="342CE74E" w14:textId="77777777" w:rsidR="00F574A5" w:rsidRDefault="00930FB6">
      <w:pPr>
        <w:pStyle w:val="ListParagraph"/>
        <w:numPr>
          <w:ilvl w:val="0"/>
          <w:numId w:val="38"/>
        </w:numPr>
        <w:rPr>
          <w:rFonts w:eastAsia="DengXian"/>
        </w:rPr>
      </w:pPr>
      <w:r>
        <w:rPr>
          <w:rFonts w:eastAsia="DengXian" w:hint="eastAsia"/>
        </w:rPr>
        <w:t>F</w:t>
      </w:r>
      <w:r>
        <w:rPr>
          <w:rFonts w:eastAsia="DengXian"/>
        </w:rPr>
        <w:t>FS: whether support of model ID</w:t>
      </w:r>
    </w:p>
    <w:p w14:paraId="39B25BA0" w14:textId="77777777" w:rsidR="00F574A5" w:rsidRDefault="00930FB6">
      <w:pPr>
        <w:pStyle w:val="ListParagraph"/>
        <w:numPr>
          <w:ilvl w:val="0"/>
          <w:numId w:val="38"/>
        </w:numPr>
        <w:rPr>
          <w:rFonts w:eastAsia="DengXian"/>
        </w:rPr>
      </w:pPr>
      <w:r>
        <w:rPr>
          <w:rFonts w:eastAsia="DengXian" w:hint="eastAsia"/>
        </w:rPr>
        <w:t>F</w:t>
      </w:r>
      <w:r>
        <w:rPr>
          <w:rFonts w:eastAsia="DengXian"/>
        </w:rPr>
        <w:t>FS: the detailed applicable AI/ML</w:t>
      </w:r>
      <w:r>
        <w:rPr>
          <w:rFonts w:eastAsia="DengXian" w:hint="eastAsia"/>
        </w:rPr>
        <w:t xml:space="preserve"> </w:t>
      </w:r>
      <w:r>
        <w:rPr>
          <w:rFonts w:eastAsia="DengXian"/>
        </w:rPr>
        <w:t>operations</w:t>
      </w:r>
    </w:p>
    <w:p w14:paraId="0A71DD20" w14:textId="77777777" w:rsidR="00F574A5" w:rsidRDefault="00930FB6">
      <w:pPr>
        <w:rPr>
          <w:rFonts w:eastAsia="DengXian"/>
          <w:highlight w:val="green"/>
          <w:lang w:eastAsia="zh-CN"/>
        </w:rPr>
      </w:pPr>
      <w:r>
        <w:rPr>
          <w:rFonts w:eastAsia="DengXian"/>
          <w:highlight w:val="green"/>
          <w:lang w:eastAsia="zh-CN"/>
        </w:rPr>
        <w:t>Agreement</w:t>
      </w:r>
    </w:p>
    <w:p w14:paraId="4D3CB97D" w14:textId="77777777" w:rsidR="00F574A5" w:rsidRDefault="00930FB6">
      <w:r>
        <w:t>For model selection, activation, deactivation, switching, and fallback at least for UE sided models and two-sided models, study the following mechanisms:</w:t>
      </w:r>
    </w:p>
    <w:p w14:paraId="2DA4D856" w14:textId="77777777" w:rsidR="00F574A5" w:rsidRDefault="00930FB6">
      <w:pPr>
        <w:pStyle w:val="ListParagraph"/>
        <w:numPr>
          <w:ilvl w:val="0"/>
          <w:numId w:val="138"/>
        </w:numPr>
      </w:pPr>
      <w:r>
        <w:t xml:space="preserve">Decision by the network </w:t>
      </w:r>
    </w:p>
    <w:p w14:paraId="280C329C" w14:textId="77777777" w:rsidR="00F574A5" w:rsidRDefault="00930FB6">
      <w:pPr>
        <w:pStyle w:val="ListParagraph"/>
        <w:numPr>
          <w:ilvl w:val="1"/>
          <w:numId w:val="138"/>
        </w:numPr>
      </w:pPr>
      <w:r>
        <w:t>Network-initiated</w:t>
      </w:r>
    </w:p>
    <w:p w14:paraId="76FE5C91" w14:textId="77777777" w:rsidR="00F574A5" w:rsidRDefault="00930FB6">
      <w:pPr>
        <w:pStyle w:val="ListParagraph"/>
        <w:numPr>
          <w:ilvl w:val="1"/>
          <w:numId w:val="138"/>
        </w:numPr>
      </w:pPr>
      <w:r>
        <w:t>UE-initiated, requested to the network</w:t>
      </w:r>
    </w:p>
    <w:p w14:paraId="173214F9" w14:textId="77777777" w:rsidR="00F574A5" w:rsidRDefault="00930FB6">
      <w:pPr>
        <w:pStyle w:val="ListParagraph"/>
        <w:numPr>
          <w:ilvl w:val="0"/>
          <w:numId w:val="138"/>
        </w:numPr>
      </w:pPr>
      <w:r>
        <w:t>Decision by the UE</w:t>
      </w:r>
    </w:p>
    <w:p w14:paraId="775B5651" w14:textId="77777777" w:rsidR="00F574A5" w:rsidRDefault="00930FB6">
      <w:pPr>
        <w:pStyle w:val="ListParagraph"/>
        <w:numPr>
          <w:ilvl w:val="1"/>
          <w:numId w:val="138"/>
        </w:numPr>
      </w:pPr>
      <w:r>
        <w:t>Event-triggered as configured by the network, UE’s decision is reported to network</w:t>
      </w:r>
    </w:p>
    <w:p w14:paraId="060B54AB" w14:textId="77777777" w:rsidR="00F574A5" w:rsidRDefault="00930FB6">
      <w:pPr>
        <w:pStyle w:val="ListParagraph"/>
        <w:numPr>
          <w:ilvl w:val="1"/>
          <w:numId w:val="138"/>
        </w:numPr>
      </w:pPr>
      <w:r>
        <w:t>UE-autonomous, UE’s decision is reported to the network</w:t>
      </w:r>
    </w:p>
    <w:p w14:paraId="7BBBE5AE" w14:textId="77777777" w:rsidR="00F574A5" w:rsidRDefault="00930FB6">
      <w:pPr>
        <w:pStyle w:val="ListParagraph"/>
        <w:numPr>
          <w:ilvl w:val="1"/>
          <w:numId w:val="138"/>
        </w:numPr>
      </w:pPr>
      <w:r>
        <w:lastRenderedPageBreak/>
        <w:t>UE-autonomous, UE’s decision is not reported to the network</w:t>
      </w:r>
    </w:p>
    <w:p w14:paraId="726741F0" w14:textId="77777777" w:rsidR="00F574A5" w:rsidRDefault="00930FB6">
      <w:pPr>
        <w:rPr>
          <w:rFonts w:eastAsia="DengXian"/>
          <w:lang w:eastAsia="zh-CN"/>
        </w:rPr>
      </w:pPr>
      <w:r>
        <w:rPr>
          <w:rFonts w:eastAsia="DengXian"/>
          <w:lang w:eastAsia="zh-CN"/>
        </w:rPr>
        <w:t>FFS: for network sided models</w:t>
      </w:r>
    </w:p>
    <w:p w14:paraId="7E598C98" w14:textId="77777777" w:rsidR="00F574A5" w:rsidRDefault="00930FB6">
      <w:pPr>
        <w:rPr>
          <w:rFonts w:eastAsia="DengXian"/>
          <w:lang w:eastAsia="zh-CN"/>
        </w:rPr>
      </w:pPr>
      <w:r>
        <w:rPr>
          <w:rFonts w:eastAsia="DengXian" w:hint="eastAsia"/>
          <w:lang w:eastAsia="zh-CN"/>
        </w:rPr>
        <w:t>F</w:t>
      </w:r>
      <w:r>
        <w:rPr>
          <w:rFonts w:eastAsia="DengXian"/>
          <w:lang w:eastAsia="zh-CN"/>
        </w:rPr>
        <w:t>FS: other mechanisms</w:t>
      </w:r>
    </w:p>
    <w:p w14:paraId="4C739F86" w14:textId="77777777" w:rsidR="00F574A5" w:rsidRDefault="00F574A5">
      <w:pPr>
        <w:rPr>
          <w:iCs/>
        </w:rPr>
      </w:pPr>
    </w:p>
    <w:p w14:paraId="0ABBBEB6" w14:textId="77777777" w:rsidR="00F574A5" w:rsidRDefault="00F574A5">
      <w:pPr>
        <w:rPr>
          <w:iCs/>
        </w:rPr>
      </w:pPr>
    </w:p>
    <w:p w14:paraId="5F8FF63A" w14:textId="77777777" w:rsidR="00F574A5" w:rsidRDefault="00930FB6">
      <w:pPr>
        <w:rPr>
          <w:b/>
          <w:bCs/>
          <w:iCs/>
        </w:rPr>
      </w:pPr>
      <w:bookmarkStart w:id="12" w:name="_Hlk132229306"/>
      <w:r>
        <w:rPr>
          <w:b/>
          <w:bCs/>
          <w:iCs/>
        </w:rPr>
        <w:t>R1-2210661</w:t>
      </w:r>
      <w:r>
        <w:rPr>
          <w:b/>
          <w:bCs/>
          <w:iCs/>
        </w:rPr>
        <w:tab/>
        <w:t>Summary#3 of General Aspects of AI/ML Framework</w:t>
      </w:r>
      <w:r>
        <w:rPr>
          <w:b/>
          <w:bCs/>
          <w:iCs/>
        </w:rPr>
        <w:tab/>
        <w:t>Moderator (Qualcomm)</w:t>
      </w:r>
    </w:p>
    <w:bookmarkEnd w:id="12"/>
    <w:p w14:paraId="30E5EC0F" w14:textId="77777777" w:rsidR="00F574A5" w:rsidRDefault="00930FB6">
      <w:pPr>
        <w:rPr>
          <w:iCs/>
        </w:rPr>
      </w:pPr>
      <w:r>
        <w:rPr>
          <w:iCs/>
        </w:rPr>
        <w:t>From Oct 18th GTW session</w:t>
      </w:r>
    </w:p>
    <w:p w14:paraId="7F9DBEE2" w14:textId="77777777" w:rsidR="00F574A5" w:rsidRDefault="00930FB6">
      <w:pPr>
        <w:rPr>
          <w:rFonts w:ascii="Times New Roman" w:eastAsia="DengXian" w:hAnsi="Times New Roman"/>
          <w:u w:val="single"/>
          <w:lang w:eastAsia="zh-CN"/>
        </w:rPr>
      </w:pPr>
      <w:r>
        <w:rPr>
          <w:rFonts w:ascii="Times New Roman" w:eastAsia="DengXian" w:hAnsi="Times New Roman"/>
          <w:u w:val="single"/>
          <w:lang w:eastAsia="zh-CN"/>
        </w:rPr>
        <w:t>Conclusion</w:t>
      </w:r>
    </w:p>
    <w:p w14:paraId="61B0D039" w14:textId="77777777" w:rsidR="00F574A5" w:rsidRDefault="00930FB6">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5730F8BE" w14:textId="77777777" w:rsidR="00F574A5" w:rsidRDefault="00930FB6">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0CC3694B" w14:textId="77777777" w:rsidR="00F574A5" w:rsidRDefault="00F574A5">
      <w:pPr>
        <w:rPr>
          <w:rFonts w:ascii="Times New Roman" w:hAnsi="Times New Roman"/>
        </w:rPr>
      </w:pPr>
    </w:p>
    <w:p w14:paraId="3FAB14AC"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144EDB1" w14:textId="77777777" w:rsidR="00F574A5" w:rsidRDefault="00930FB6">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6C5F65A8" w14:textId="77777777" w:rsidR="00F574A5" w:rsidRDefault="00930FB6">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22CBCD60" w14:textId="77777777" w:rsidR="00F574A5" w:rsidRDefault="00F574A5">
      <w:pPr>
        <w:rPr>
          <w:rFonts w:ascii="Times New Roman" w:hAnsi="Times New Roman"/>
        </w:rPr>
      </w:pPr>
    </w:p>
    <w:p w14:paraId="7F92B2B7"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9DF0453" w14:textId="77777777" w:rsidR="00F574A5" w:rsidRDefault="00930FB6">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3BB5C915" w14:textId="77777777" w:rsidR="00F574A5" w:rsidRDefault="00930FB6">
      <w:pPr>
        <w:pStyle w:val="ListParagraph"/>
        <w:numPr>
          <w:ilvl w:val="0"/>
          <w:numId w:val="139"/>
        </w:numPr>
      </w:pPr>
      <w:r>
        <w:t>Procedure and assistance signaling for the AI model switching and/or selection</w:t>
      </w:r>
    </w:p>
    <w:p w14:paraId="47EFF7CE" w14:textId="77777777" w:rsidR="00F574A5" w:rsidRDefault="00930FB6">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5C02771F" w14:textId="77777777" w:rsidR="00F574A5" w:rsidRDefault="00F574A5">
      <w:pPr>
        <w:rPr>
          <w:rFonts w:ascii="Times New Roman" w:hAnsi="Times New Roman"/>
        </w:rPr>
      </w:pPr>
    </w:p>
    <w:p w14:paraId="65A0BF92"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2E21FAD" w14:textId="77777777" w:rsidR="00F574A5" w:rsidRDefault="00930FB6">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7E60F4F" w14:textId="77777777" w:rsidR="00F574A5" w:rsidRDefault="00930FB6">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6FE60CE8" w14:textId="77777777" w:rsidR="00F574A5" w:rsidRDefault="00F574A5">
      <w:pPr>
        <w:rPr>
          <w:rFonts w:ascii="Times New Roman" w:eastAsia="DengXian" w:hAnsi="Times New Roman"/>
          <w:iCs/>
          <w:lang w:eastAsia="zh-CN"/>
        </w:rPr>
      </w:pPr>
    </w:p>
    <w:p w14:paraId="678A1DDC"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8A86B3F" w14:textId="77777777" w:rsidR="00F574A5" w:rsidRDefault="00930FB6">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30272010"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6805C6EC"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Monitoring based on system performance, including metrics related to system peformance KPIs</w:t>
      </w:r>
    </w:p>
    <w:p w14:paraId="40AD4605"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5263F213" w14:textId="77777777" w:rsidR="00F574A5" w:rsidRDefault="00930FB6">
      <w:pPr>
        <w:numPr>
          <w:ilvl w:val="1"/>
          <w:numId w:val="140"/>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5F4AAEF3" w14:textId="77777777" w:rsidR="00F574A5" w:rsidRDefault="00930FB6">
      <w:pPr>
        <w:numPr>
          <w:ilvl w:val="2"/>
          <w:numId w:val="140"/>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4F267745" w14:textId="77777777" w:rsidR="00F574A5" w:rsidRDefault="00930FB6">
      <w:pPr>
        <w:numPr>
          <w:ilvl w:val="2"/>
          <w:numId w:val="140"/>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11BA677D" w14:textId="77777777" w:rsidR="00F574A5" w:rsidRDefault="00930FB6">
      <w:pPr>
        <w:numPr>
          <w:ilvl w:val="1"/>
          <w:numId w:val="140"/>
        </w:numPr>
        <w:rPr>
          <w:rFonts w:ascii="Times New Roman" w:hAnsi="Times New Roman"/>
          <w:lang w:eastAsia="zh-CN"/>
        </w:rPr>
      </w:pPr>
      <w:r>
        <w:rPr>
          <w:rFonts w:ascii="Times New Roman" w:hAnsi="Times New Roman"/>
          <w:lang w:eastAsia="zh-CN"/>
        </w:rPr>
        <w:t>Monitoring based on applicable condition</w:t>
      </w:r>
    </w:p>
    <w:p w14:paraId="3720DC96" w14:textId="77777777" w:rsidR="00F574A5" w:rsidRDefault="00930FB6">
      <w:pPr>
        <w:rPr>
          <w:rFonts w:ascii="Times New Roman" w:hAnsi="Times New Roman"/>
          <w:lang w:eastAsia="zh-CN"/>
        </w:rPr>
      </w:pPr>
      <w:r>
        <w:rPr>
          <w:rFonts w:ascii="Times New Roman" w:hAnsi="Times New Roman"/>
          <w:lang w:eastAsia="zh-CN"/>
        </w:rPr>
        <w:t>Note: Model monitoring metric calculation may be done at NW or UE</w:t>
      </w:r>
    </w:p>
    <w:p w14:paraId="02BB267C" w14:textId="77777777" w:rsidR="00F574A5" w:rsidRDefault="00F574A5">
      <w:pPr>
        <w:rPr>
          <w:iCs/>
        </w:rPr>
      </w:pPr>
    </w:p>
    <w:p w14:paraId="60C01B2B" w14:textId="77777777" w:rsidR="00F574A5" w:rsidRDefault="00F574A5">
      <w:pPr>
        <w:rPr>
          <w:iCs/>
        </w:rPr>
      </w:pPr>
    </w:p>
    <w:p w14:paraId="44DF1C56" w14:textId="77777777" w:rsidR="00F574A5" w:rsidRDefault="00930FB6">
      <w:pPr>
        <w:rPr>
          <w:rFonts w:ascii="Times New Roman" w:hAnsi="Times New Roman"/>
          <w:iCs/>
        </w:rPr>
      </w:pPr>
      <w:r>
        <w:rPr>
          <w:rFonts w:ascii="Times New Roman" w:hAnsi="Times New Roman"/>
          <w:iCs/>
        </w:rPr>
        <w:t>From Oct 19th GTW session</w:t>
      </w:r>
    </w:p>
    <w:p w14:paraId="3E4EE64F" w14:textId="77777777" w:rsidR="00F574A5" w:rsidRDefault="00930FB6">
      <w:pPr>
        <w:rPr>
          <w:rFonts w:ascii="Times New Roman" w:hAnsi="Times New Roman"/>
          <w:szCs w:val="20"/>
          <w:highlight w:val="green"/>
        </w:rPr>
      </w:pPr>
      <w:r>
        <w:rPr>
          <w:rFonts w:ascii="Times New Roman" w:hAnsi="Times New Roman"/>
          <w:szCs w:val="20"/>
          <w:highlight w:val="green"/>
        </w:rPr>
        <w:t>Agreement</w:t>
      </w:r>
    </w:p>
    <w:p w14:paraId="73E64115" w14:textId="77777777" w:rsidR="00F574A5" w:rsidRDefault="00930FB6">
      <w:pPr>
        <w:rPr>
          <w:rFonts w:ascii="Times New Roman" w:hAnsi="Times New Roman"/>
          <w:szCs w:val="20"/>
        </w:rPr>
      </w:pPr>
      <w:r>
        <w:rPr>
          <w:rFonts w:ascii="Times New Roman" w:hAnsi="Times New Roman"/>
          <w:szCs w:val="20"/>
        </w:rPr>
        <w:lastRenderedPageBreak/>
        <w:t>Study performance monitoring approaches, considering the following model monitoring KPIs as general guidance</w:t>
      </w:r>
    </w:p>
    <w:p w14:paraId="635BC168" w14:textId="77777777" w:rsidR="00F574A5" w:rsidRDefault="00930FB6">
      <w:pPr>
        <w:pStyle w:val="ListParagraph"/>
        <w:numPr>
          <w:ilvl w:val="0"/>
          <w:numId w:val="102"/>
        </w:numPr>
      </w:pPr>
      <w:r>
        <w:t>Accuracy and relevance (i.e., how well does the given monitoring metric/methods reflect the model and system performance)</w:t>
      </w:r>
    </w:p>
    <w:p w14:paraId="52179982" w14:textId="77777777" w:rsidR="00F574A5" w:rsidRDefault="00930FB6">
      <w:pPr>
        <w:pStyle w:val="ListParagraph"/>
        <w:numPr>
          <w:ilvl w:val="0"/>
          <w:numId w:val="102"/>
        </w:numPr>
      </w:pPr>
      <w:r>
        <w:t>Overhead (e.g., signaling overhead associated with model monitoring)</w:t>
      </w:r>
    </w:p>
    <w:p w14:paraId="6E68EB30" w14:textId="77777777" w:rsidR="00F574A5" w:rsidRDefault="00930FB6">
      <w:pPr>
        <w:pStyle w:val="ListParagraph"/>
        <w:numPr>
          <w:ilvl w:val="0"/>
          <w:numId w:val="102"/>
        </w:numPr>
      </w:pPr>
      <w:r>
        <w:t>Complexity (e.g., computation and memory cost for model monitoring)</w:t>
      </w:r>
    </w:p>
    <w:p w14:paraId="4A137DE8" w14:textId="77777777" w:rsidR="00F574A5" w:rsidRDefault="00930FB6">
      <w:pPr>
        <w:pStyle w:val="ListParagraph"/>
        <w:numPr>
          <w:ilvl w:val="0"/>
          <w:numId w:val="102"/>
        </w:numPr>
      </w:pPr>
      <w:r>
        <w:t>Latency (i.e., timeliness of monitoring result, from model failure to action, given the purpose of model monitoring)</w:t>
      </w:r>
    </w:p>
    <w:p w14:paraId="68D215A7" w14:textId="77777777" w:rsidR="00F574A5" w:rsidRDefault="00930FB6">
      <w:pPr>
        <w:pStyle w:val="ListParagraph"/>
        <w:numPr>
          <w:ilvl w:val="0"/>
          <w:numId w:val="102"/>
        </w:numPr>
      </w:pPr>
      <w:r>
        <w:t>FFS: Power consumption</w:t>
      </w:r>
    </w:p>
    <w:p w14:paraId="5E95A8D8" w14:textId="77777777" w:rsidR="00F574A5" w:rsidRDefault="00930FB6">
      <w:pPr>
        <w:pStyle w:val="ListParagraph"/>
        <w:numPr>
          <w:ilvl w:val="0"/>
          <w:numId w:val="102"/>
        </w:numPr>
      </w:pPr>
      <w:r>
        <w:t>Other KPIs are not precluded.</w:t>
      </w:r>
    </w:p>
    <w:p w14:paraId="2E7B4601"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4A395E8B"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5ECCD98" w14:textId="77777777" w:rsidR="00F574A5" w:rsidRDefault="00F574A5">
      <w:pPr>
        <w:tabs>
          <w:tab w:val="left" w:pos="720"/>
          <w:tab w:val="left" w:pos="1440"/>
          <w:tab w:val="left" w:pos="2160"/>
        </w:tabs>
        <w:rPr>
          <w:rFonts w:ascii="Times New Roman" w:eastAsia="Malgun Gothic" w:hAnsi="Times New Roman"/>
          <w:szCs w:val="20"/>
          <w:lang w:eastAsia="ko-KR"/>
        </w:rPr>
      </w:pPr>
    </w:p>
    <w:p w14:paraId="3898048E" w14:textId="77777777" w:rsidR="00F574A5" w:rsidRDefault="00930FB6">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AF3883D" w14:textId="77777777" w:rsidR="00F574A5" w:rsidRDefault="00930FB6">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2BBE5F08" w14:textId="77777777" w:rsidR="00F574A5" w:rsidRDefault="00930FB6">
      <w:pPr>
        <w:pStyle w:val="ListParagraph"/>
        <w:numPr>
          <w:ilvl w:val="0"/>
          <w:numId w:val="114"/>
        </w:numPr>
      </w:pPr>
      <w:r>
        <w:t>Model generalization, i.e., using one model that is generalizable to different scenarios/configurations/sites</w:t>
      </w:r>
    </w:p>
    <w:p w14:paraId="41508BB3" w14:textId="77777777" w:rsidR="00F574A5" w:rsidRDefault="00930FB6">
      <w:pPr>
        <w:pStyle w:val="ListParagraph"/>
        <w:numPr>
          <w:ilvl w:val="0"/>
          <w:numId w:val="114"/>
        </w:numPr>
      </w:pPr>
      <w:r>
        <w:t>Model switching, i.e., switching among a group of models where each model is for a particular scenario/configuration/site</w:t>
      </w:r>
    </w:p>
    <w:p w14:paraId="4A0C2B0B" w14:textId="77777777" w:rsidR="00F574A5" w:rsidRDefault="00930FB6">
      <w:pPr>
        <w:pStyle w:val="ListParagraph"/>
        <w:numPr>
          <w:ilvl w:val="1"/>
          <w:numId w:val="114"/>
        </w:numPr>
      </w:pPr>
      <w:r>
        <w:t>[Models in a group of models may have varying model structures, share a common model structure, or partially share a common sub-structure. Models in a group of models may have different input/output format and/or different pre-/post-processing.]</w:t>
      </w:r>
    </w:p>
    <w:p w14:paraId="4FDC16BE" w14:textId="77777777" w:rsidR="00F574A5" w:rsidRDefault="00930FB6">
      <w:pPr>
        <w:pStyle w:val="ListParagraph"/>
        <w:numPr>
          <w:ilvl w:val="0"/>
          <w:numId w:val="114"/>
        </w:numPr>
      </w:pPr>
      <w:r>
        <w:t>Model update, i.e., using one model whose parameters are flexibly updated as the scenario/configuration/site that the device experiences changes over time. Fine-tuning is one example.</w:t>
      </w:r>
    </w:p>
    <w:p w14:paraId="49615762" w14:textId="77777777" w:rsidR="00F574A5" w:rsidRDefault="00930FB6">
      <w:pPr>
        <w:rPr>
          <w:rFonts w:ascii="Times New Roman" w:hAnsi="Times New Roman"/>
          <w:szCs w:val="20"/>
          <w:highlight w:val="green"/>
          <w:lang w:eastAsia="zh-CN"/>
        </w:rPr>
      </w:pPr>
      <w:r>
        <w:rPr>
          <w:rFonts w:ascii="Times New Roman" w:hAnsi="Times New Roman"/>
          <w:szCs w:val="20"/>
          <w:highlight w:val="green"/>
          <w:lang w:eastAsia="zh-CN"/>
        </w:rPr>
        <w:t>Agreement</w:t>
      </w:r>
    </w:p>
    <w:p w14:paraId="366214B5" w14:textId="77777777" w:rsidR="00F574A5" w:rsidRDefault="00930FB6">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6BC12FE1"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D56B98E" w14:textId="77777777" w:rsidR="00F574A5" w:rsidRDefault="00930FB6">
      <w:pPr>
        <w:numPr>
          <w:ilvl w:val="1"/>
          <w:numId w:val="117"/>
        </w:numPr>
        <w:rPr>
          <w:rFonts w:ascii="Times New Roman" w:hAnsi="Times New Roman"/>
          <w:szCs w:val="20"/>
          <w:lang w:eastAsia="zh-CN"/>
        </w:rPr>
      </w:pPr>
      <w:bookmarkStart w:id="13" w:name="_Hlk132228966"/>
      <w:r>
        <w:rPr>
          <w:rFonts w:ascii="Times New Roman" w:hAnsi="Times New Roman"/>
          <w:szCs w:val="20"/>
          <w:lang w:eastAsia="zh-CN"/>
        </w:rPr>
        <w:t>Note: Inference complexity includes complexity for pre- and post-processing.</w:t>
      </w:r>
      <w:bookmarkEnd w:id="13"/>
    </w:p>
    <w:p w14:paraId="33196F4D"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71CFBA68"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492F1507"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2E468117"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61D31723"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7A2B7400" w14:textId="77777777" w:rsidR="00F574A5" w:rsidRDefault="00930FB6">
      <w:pPr>
        <w:numPr>
          <w:ilvl w:val="0"/>
          <w:numId w:val="117"/>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700E1F7B" w14:textId="77777777" w:rsidR="00F574A5" w:rsidRDefault="00F574A5">
      <w:pPr>
        <w:rPr>
          <w:rFonts w:ascii="Times New Roman" w:eastAsia="DengXian" w:hAnsi="Times New Roman"/>
          <w:iCs/>
          <w:szCs w:val="20"/>
          <w:lang w:eastAsia="zh-CN"/>
        </w:rPr>
      </w:pPr>
    </w:p>
    <w:p w14:paraId="68DA98B5" w14:textId="77777777" w:rsidR="00F574A5" w:rsidRDefault="00930FB6">
      <w:pPr>
        <w:rPr>
          <w:rFonts w:ascii="Times New Roman" w:hAnsi="Times New Roman"/>
          <w:szCs w:val="20"/>
          <w:u w:val="single"/>
          <w:lang w:eastAsia="zh-CN"/>
        </w:rPr>
      </w:pPr>
      <w:r>
        <w:rPr>
          <w:rFonts w:ascii="Times New Roman" w:hAnsi="Times New Roman"/>
          <w:szCs w:val="20"/>
          <w:u w:val="single"/>
          <w:lang w:eastAsia="zh-CN"/>
        </w:rPr>
        <w:t>Conclusion</w:t>
      </w:r>
    </w:p>
    <w:p w14:paraId="25214EAB" w14:textId="77777777" w:rsidR="00F574A5" w:rsidRDefault="00930FB6">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w:t>
      </w:r>
      <w:r>
        <w:rPr>
          <w:rFonts w:ascii="Times New Roman" w:hAnsi="Times New Roman"/>
          <w:szCs w:val="20"/>
        </w:rPr>
        <w:lastRenderedPageBreak/>
        <w:t>KPIs due to the platform- dependency and implementation (hardware and software) optimization solutions, which are out of the scope of 3GPP.</w:t>
      </w:r>
    </w:p>
    <w:p w14:paraId="09D3B3B7" w14:textId="77777777" w:rsidR="00F574A5" w:rsidRDefault="00F574A5"/>
    <w:p w14:paraId="19A232CC" w14:textId="77777777" w:rsidR="00F574A5" w:rsidRDefault="00F574A5"/>
    <w:p w14:paraId="7E83823D" w14:textId="77777777" w:rsidR="00F574A5" w:rsidRDefault="00930FB6">
      <w:pPr>
        <w:pStyle w:val="Heading1"/>
        <w:numPr>
          <w:ilvl w:val="0"/>
          <w:numId w:val="17"/>
        </w:numPr>
      </w:pPr>
      <w:r>
        <w:t>Agreement from RAN#1 111</w:t>
      </w:r>
    </w:p>
    <w:p w14:paraId="16285EF7" w14:textId="77777777" w:rsidR="00F574A5" w:rsidRDefault="00930FB6">
      <w:pPr>
        <w:rPr>
          <w:rFonts w:ascii="Times" w:eastAsia="DengXian" w:hAnsi="Times" w:cs="Times New Roman"/>
          <w:sz w:val="20"/>
          <w:szCs w:val="24"/>
          <w:highlight w:val="green"/>
          <w:lang w:eastAsia="zh-CN"/>
        </w:rPr>
      </w:pPr>
      <w:r>
        <w:rPr>
          <w:rFonts w:eastAsia="DengXian"/>
          <w:highlight w:val="green"/>
          <w:lang w:eastAsia="zh-CN"/>
        </w:rPr>
        <w:t>Agreement</w:t>
      </w:r>
    </w:p>
    <w:p w14:paraId="25CFE680" w14:textId="77777777" w:rsidR="00F574A5" w:rsidRDefault="00930FB6">
      <w:pPr>
        <w:rPr>
          <w:rFonts w:eastAsia="Batang"/>
        </w:rPr>
      </w:pPr>
      <w:r>
        <w:t>For UE-part/UE-side models, study the following mechanisms for LCM procedures:</w:t>
      </w:r>
    </w:p>
    <w:p w14:paraId="33CA7BE4" w14:textId="77777777" w:rsidR="00F574A5" w:rsidRDefault="00930FB6">
      <w:pPr>
        <w:pStyle w:val="ListParagraph"/>
        <w:numPr>
          <w:ilvl w:val="0"/>
          <w:numId w:val="38"/>
        </w:numPr>
      </w:pPr>
      <w:r>
        <w:t>For functionality-based LCM procedure: indication of activation/deactivation/switching/fallback based on individual AI/ML functionality</w:t>
      </w:r>
    </w:p>
    <w:p w14:paraId="79FFA6ED" w14:textId="77777777" w:rsidR="00F574A5" w:rsidRDefault="00930FB6">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5FB3CEC7" w14:textId="77777777" w:rsidR="00F574A5" w:rsidRDefault="00930FB6">
      <w:pPr>
        <w:pStyle w:val="ListParagraph"/>
        <w:numPr>
          <w:ilvl w:val="1"/>
          <w:numId w:val="38"/>
        </w:numPr>
      </w:pPr>
      <w:r>
        <w:rPr>
          <w:rFonts w:eastAsia="DengXian"/>
        </w:rPr>
        <w:t>FFS: Whether or how to indicate Funtionality</w:t>
      </w:r>
    </w:p>
    <w:p w14:paraId="10108BBA" w14:textId="77777777" w:rsidR="00F574A5" w:rsidRDefault="00930FB6">
      <w:pPr>
        <w:pStyle w:val="ListParagraph"/>
        <w:numPr>
          <w:ilvl w:val="0"/>
          <w:numId w:val="38"/>
        </w:numPr>
      </w:pPr>
      <w:r>
        <w:t>For model-ID-based LCM procedure, indication of model selection/activation/deactivation/switching/fallback based on individual model IDs</w:t>
      </w:r>
    </w:p>
    <w:p w14:paraId="65CD1378" w14:textId="77777777" w:rsidR="00F574A5" w:rsidRDefault="00F574A5">
      <w:pPr>
        <w:rPr>
          <w:rFonts w:eastAsia="DengXian"/>
          <w:iCs/>
          <w:lang w:eastAsia="zh-CN"/>
        </w:rPr>
      </w:pPr>
    </w:p>
    <w:p w14:paraId="0770C594" w14:textId="77777777" w:rsidR="00F574A5" w:rsidRDefault="00F574A5">
      <w:pPr>
        <w:rPr>
          <w:rFonts w:eastAsia="DengXian"/>
          <w:iCs/>
          <w:lang w:eastAsia="zh-CN"/>
        </w:rPr>
      </w:pPr>
    </w:p>
    <w:p w14:paraId="0C587039" w14:textId="77777777" w:rsidR="00F574A5" w:rsidRDefault="00930FB6">
      <w:pPr>
        <w:rPr>
          <w:rFonts w:eastAsia="DengXian"/>
          <w:iCs/>
          <w:highlight w:val="darkYellow"/>
          <w:lang w:eastAsia="zh-CN"/>
        </w:rPr>
      </w:pPr>
      <w:r>
        <w:rPr>
          <w:rFonts w:eastAsia="DengXian"/>
          <w:iCs/>
          <w:highlight w:val="darkYellow"/>
          <w:lang w:eastAsia="zh-CN"/>
        </w:rPr>
        <w:t>Working Assumption</w:t>
      </w:r>
    </w:p>
    <w:p w14:paraId="37D5E9B0" w14:textId="77777777" w:rsidR="00F574A5" w:rsidRDefault="00930FB6">
      <w:pPr>
        <w:jc w:val="both"/>
        <w:rPr>
          <w:rFonts w:eastAsia="Batang"/>
        </w:rPr>
      </w:pPr>
      <w:r>
        <w:t xml:space="preserve">Consider “proprietary model” and “open-format model” as two separate model format categories for RAN1 discussion, </w:t>
      </w:r>
    </w:p>
    <w:p w14:paraId="2472DA82" w14:textId="77777777" w:rsidR="00F574A5" w:rsidRDefault="00F574A5">
      <w:pPr>
        <w:jc w:val="both"/>
      </w:pPr>
    </w:p>
    <w:tbl>
      <w:tblPr>
        <w:tblW w:w="0" w:type="auto"/>
        <w:tblLook w:val="04A0" w:firstRow="1" w:lastRow="0" w:firstColumn="1" w:lastColumn="0" w:noHBand="0" w:noVBand="1"/>
      </w:tblPr>
      <w:tblGrid>
        <w:gridCol w:w="2902"/>
        <w:gridCol w:w="6717"/>
      </w:tblGrid>
      <w:tr w:rsidR="00F574A5" w14:paraId="044E4C22"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5357156" w14:textId="77777777" w:rsidR="00F574A5" w:rsidRDefault="00930FB6">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E49CE5A" w14:textId="77777777" w:rsidR="00F574A5" w:rsidRDefault="00930FB6">
            <w:pPr>
              <w:rPr>
                <w:b/>
                <w:bCs/>
                <w:lang w:eastAsia="ja-JP"/>
              </w:rPr>
            </w:pPr>
            <w:r>
              <w:rPr>
                <w:lang w:eastAsia="ja-JP"/>
              </w:rPr>
              <w:t>ML models of vendor-/device-specific proprietary format, from 3GPP perspective</w:t>
            </w:r>
          </w:p>
          <w:p w14:paraId="007E31EF" w14:textId="77777777" w:rsidR="00F574A5" w:rsidRDefault="00930FB6">
            <w:pPr>
              <w:rPr>
                <w:lang w:eastAsia="ja-JP"/>
              </w:rPr>
            </w:pPr>
            <w:r>
              <w:rPr>
                <w:lang w:eastAsia="ja-JP"/>
              </w:rPr>
              <w:t>NOTE: An example is a device-specific binary executable format</w:t>
            </w:r>
          </w:p>
        </w:tc>
      </w:tr>
      <w:tr w:rsidR="00F574A5" w14:paraId="57D76A4B"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ACB7192" w14:textId="77777777" w:rsidR="00F574A5" w:rsidRDefault="00930FB6">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9D0BC5E" w14:textId="77777777" w:rsidR="00F574A5" w:rsidRDefault="00930FB6">
            <w:pPr>
              <w:rPr>
                <w:rFonts w:eastAsia="Yu Mincho"/>
                <w:lang w:eastAsia="ja-JP"/>
              </w:rPr>
            </w:pPr>
            <w:r>
              <w:rPr>
                <w:lang w:eastAsia="ja-JP"/>
              </w:rPr>
              <w:t>ML models of specified format that are mutually recognizable across vendors and allow interoperability, from 3GPP perspecive</w:t>
            </w:r>
          </w:p>
        </w:tc>
      </w:tr>
    </w:tbl>
    <w:p w14:paraId="7E159ABB" w14:textId="77777777" w:rsidR="00F574A5" w:rsidRDefault="00930FB6">
      <w:pPr>
        <w:rPr>
          <w:rFonts w:ascii="Times" w:eastAsia="Batang" w:hAnsi="Times"/>
          <w:sz w:val="20"/>
          <w:lang w:val="en-GB"/>
        </w:rPr>
      </w:pPr>
      <w:r>
        <w:t>From RAN1 discussion viewpoint, RAN1 may assume that:</w:t>
      </w:r>
    </w:p>
    <w:p w14:paraId="1DDDEFD2" w14:textId="77777777" w:rsidR="00F574A5" w:rsidRDefault="00930FB6">
      <w:pPr>
        <w:pStyle w:val="ListParagraph"/>
        <w:numPr>
          <w:ilvl w:val="0"/>
          <w:numId w:val="57"/>
        </w:numPr>
      </w:pPr>
      <w:r>
        <w:t>Proprietary-format models are not mutually recognizable across vendors, hide model design information from other vendors when shared.</w:t>
      </w:r>
    </w:p>
    <w:p w14:paraId="664616BD" w14:textId="77777777" w:rsidR="00F574A5" w:rsidRDefault="00930FB6">
      <w:pPr>
        <w:pStyle w:val="ListParagraph"/>
        <w:numPr>
          <w:ilvl w:val="0"/>
          <w:numId w:val="57"/>
        </w:numPr>
      </w:pPr>
      <w:r>
        <w:t>Open-format models are mutually recognizable between vendors, do not hide model design information from other vendors when shared</w:t>
      </w:r>
    </w:p>
    <w:p w14:paraId="29E34D7E" w14:textId="77777777" w:rsidR="00F574A5" w:rsidRDefault="00F574A5"/>
    <w:p w14:paraId="1020A5C8" w14:textId="77777777" w:rsidR="00F574A5" w:rsidRDefault="00F574A5"/>
    <w:p w14:paraId="4F849650" w14:textId="77777777" w:rsidR="00F574A5" w:rsidRDefault="00930FB6">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F574A5" w14:paraId="6D6C5ACF" w14:textId="77777777">
        <w:tc>
          <w:tcPr>
            <w:tcW w:w="3046" w:type="dxa"/>
            <w:tcBorders>
              <w:top w:val="single" w:sz="8" w:space="0" w:color="auto"/>
              <w:left w:val="single" w:sz="8" w:space="0" w:color="auto"/>
              <w:bottom w:val="single" w:sz="8" w:space="0" w:color="auto"/>
              <w:right w:val="single" w:sz="8" w:space="0" w:color="auto"/>
            </w:tcBorders>
          </w:tcPr>
          <w:p w14:paraId="2C875ECB"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04C6284" w14:textId="77777777" w:rsidR="00F574A5" w:rsidRDefault="00930FB6">
            <w:r>
              <w:rPr>
                <w:rFonts w:eastAsia="Times" w:cs="Times"/>
                <w:szCs w:val="20"/>
              </w:rPr>
              <w:t>Description</w:t>
            </w:r>
          </w:p>
        </w:tc>
      </w:tr>
      <w:tr w:rsidR="00F574A5" w14:paraId="59190118" w14:textId="77777777">
        <w:tc>
          <w:tcPr>
            <w:tcW w:w="3046" w:type="dxa"/>
            <w:tcBorders>
              <w:top w:val="single" w:sz="8" w:space="0" w:color="auto"/>
              <w:left w:val="single" w:sz="8" w:space="0" w:color="auto"/>
              <w:bottom w:val="single" w:sz="8" w:space="0" w:color="auto"/>
              <w:right w:val="single" w:sz="8" w:space="0" w:color="auto"/>
            </w:tcBorders>
          </w:tcPr>
          <w:p w14:paraId="70E4B6E0" w14:textId="77777777" w:rsidR="00F574A5" w:rsidRDefault="00930FB6">
            <w:r>
              <w:t>Model identification</w:t>
            </w:r>
          </w:p>
        </w:tc>
        <w:tc>
          <w:tcPr>
            <w:tcW w:w="6584" w:type="dxa"/>
            <w:tcBorders>
              <w:top w:val="single" w:sz="8" w:space="0" w:color="auto"/>
              <w:left w:val="single" w:sz="8" w:space="0" w:color="auto"/>
              <w:bottom w:val="single" w:sz="8" w:space="0" w:color="auto"/>
              <w:right w:val="single" w:sz="8" w:space="0" w:color="auto"/>
            </w:tcBorders>
          </w:tcPr>
          <w:p w14:paraId="11489D00" w14:textId="77777777" w:rsidR="00F574A5" w:rsidRDefault="00930FB6">
            <w:r>
              <w:t>A process/method of identifying an AI/ML model for the common understanding between the NW and the UE</w:t>
            </w:r>
          </w:p>
          <w:p w14:paraId="29BBB296" w14:textId="77777777" w:rsidR="00F574A5" w:rsidRDefault="00930FB6">
            <w:r>
              <w:t>Note: The process/method of model identification may or may not be applicable.</w:t>
            </w:r>
          </w:p>
          <w:p w14:paraId="20BEF711" w14:textId="77777777" w:rsidR="00F574A5" w:rsidRDefault="00930FB6">
            <w:r>
              <w:t>Note: Information regarding the AI/ML model may be shared during model identification.</w:t>
            </w:r>
          </w:p>
        </w:tc>
      </w:tr>
    </w:tbl>
    <w:p w14:paraId="2F4BDF38" w14:textId="77777777" w:rsidR="00F574A5" w:rsidRDefault="00F574A5">
      <w:pPr>
        <w:rPr>
          <w:u w:val="single"/>
        </w:rPr>
      </w:pPr>
    </w:p>
    <w:tbl>
      <w:tblPr>
        <w:tblW w:w="0" w:type="auto"/>
        <w:tblLayout w:type="fixed"/>
        <w:tblLook w:val="04A0" w:firstRow="1" w:lastRow="0" w:firstColumn="1" w:lastColumn="0" w:noHBand="0" w:noVBand="1"/>
      </w:tblPr>
      <w:tblGrid>
        <w:gridCol w:w="3046"/>
        <w:gridCol w:w="6584"/>
      </w:tblGrid>
      <w:tr w:rsidR="00F574A5" w14:paraId="74FA7BC5" w14:textId="77777777">
        <w:tc>
          <w:tcPr>
            <w:tcW w:w="3046" w:type="dxa"/>
            <w:tcBorders>
              <w:top w:val="single" w:sz="8" w:space="0" w:color="auto"/>
              <w:left w:val="single" w:sz="8" w:space="0" w:color="auto"/>
              <w:bottom w:val="single" w:sz="8" w:space="0" w:color="auto"/>
              <w:right w:val="single" w:sz="8" w:space="0" w:color="auto"/>
            </w:tcBorders>
          </w:tcPr>
          <w:p w14:paraId="0CBF3798" w14:textId="77777777" w:rsidR="00F574A5" w:rsidRDefault="00930FB6">
            <w:r>
              <w:rPr>
                <w:rFonts w:eastAsia="Times" w:cs="Times"/>
                <w:szCs w:val="20"/>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1EC48A4D" w14:textId="77777777" w:rsidR="00F574A5" w:rsidRDefault="00930FB6">
            <w:r>
              <w:rPr>
                <w:rFonts w:eastAsia="Times" w:cs="Times"/>
                <w:szCs w:val="20"/>
              </w:rPr>
              <w:t>Description</w:t>
            </w:r>
          </w:p>
        </w:tc>
      </w:tr>
      <w:tr w:rsidR="00F574A5" w14:paraId="0167911C" w14:textId="77777777">
        <w:tc>
          <w:tcPr>
            <w:tcW w:w="3046" w:type="dxa"/>
            <w:tcBorders>
              <w:top w:val="single" w:sz="8" w:space="0" w:color="auto"/>
              <w:left w:val="single" w:sz="8" w:space="0" w:color="auto"/>
              <w:bottom w:val="single" w:sz="8" w:space="0" w:color="auto"/>
              <w:right w:val="single" w:sz="8" w:space="0" w:color="auto"/>
            </w:tcBorders>
          </w:tcPr>
          <w:p w14:paraId="486B1F90" w14:textId="77777777" w:rsidR="00F574A5" w:rsidRDefault="00930FB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50A6BFD6" w14:textId="77777777" w:rsidR="00F574A5" w:rsidRDefault="00930FB6">
            <w:r>
              <w:t>A process/method of identifying an AI/ML functionality for the common understanding between the NW and the UE</w:t>
            </w:r>
          </w:p>
          <w:p w14:paraId="281A5D7E" w14:textId="77777777" w:rsidR="00F574A5" w:rsidRDefault="00930FB6">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16818211" w14:textId="77777777" w:rsidR="00F574A5" w:rsidRDefault="00930FB6">
            <w:pPr>
              <w:rPr>
                <w:rFonts w:cs="Times"/>
                <w:color w:val="000000"/>
                <w:lang w:eastAsia="zh-CN"/>
              </w:rPr>
            </w:pPr>
            <w:r>
              <w:t>FFS: granularity of functionality</w:t>
            </w:r>
          </w:p>
        </w:tc>
      </w:tr>
    </w:tbl>
    <w:p w14:paraId="7D3684DB" w14:textId="77777777" w:rsidR="00F574A5" w:rsidRDefault="00930FB6">
      <w:pPr>
        <w:rPr>
          <w:rFonts w:eastAsia="DengXian"/>
          <w:lang w:eastAsia="zh-CN"/>
        </w:rPr>
      </w:pPr>
      <w:r>
        <w:rPr>
          <w:rFonts w:eastAsia="DengXian"/>
          <w:lang w:eastAsia="zh-CN"/>
        </w:rPr>
        <w:t xml:space="preserve">Note: whether and how to indicate Functionality will be discussed separately. </w:t>
      </w:r>
    </w:p>
    <w:p w14:paraId="2F93D3C6" w14:textId="77777777" w:rsidR="00F574A5" w:rsidRDefault="00F574A5"/>
    <w:p w14:paraId="55302EDE" w14:textId="77777777" w:rsidR="00F574A5" w:rsidRDefault="00930FB6">
      <w:pPr>
        <w:rPr>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F574A5" w14:paraId="21CFC921"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482CF9E" w14:textId="77777777" w:rsidR="00F574A5" w:rsidRDefault="00930FB6">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63B97E" w14:textId="77777777" w:rsidR="00F574A5" w:rsidRDefault="00930FB6">
            <w:pPr>
              <w:rPr>
                <w:rFonts w:eastAsia="Malgun Gothic" w:cs="DengXian"/>
                <w:lang w:eastAsia="zh-CN"/>
              </w:rPr>
            </w:pPr>
            <w:r>
              <w:rPr>
                <w:rFonts w:eastAsia="Times" w:cs="Times"/>
                <w:szCs w:val="20"/>
              </w:rPr>
              <w:t>Description</w:t>
            </w:r>
          </w:p>
        </w:tc>
      </w:tr>
      <w:tr w:rsidR="00F574A5" w14:paraId="56857BCF"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B63ACDD" w14:textId="77777777" w:rsidR="00F574A5" w:rsidRDefault="00930FB6">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9EB64C3" w14:textId="77777777" w:rsidR="00F574A5" w:rsidRDefault="00930FB6">
            <w:pPr>
              <w:rPr>
                <w:rFonts w:eastAsia="DengXian" w:cs="DengXian"/>
                <w:lang w:eastAsia="zh-CN"/>
              </w:rPr>
            </w:pPr>
            <w:r>
              <w:rPr>
                <w:rFonts w:eastAsia="Malgun Gothic" w:cs="DengXian"/>
                <w:lang w:eastAsia="zh-CN"/>
              </w:rPr>
              <w:t>Process of updating the model parameters and/or model structure of a model</w:t>
            </w:r>
          </w:p>
        </w:tc>
      </w:tr>
      <w:tr w:rsidR="00F574A5" w14:paraId="18C0F012"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59EB8E7D" w14:textId="77777777" w:rsidR="00F574A5" w:rsidRDefault="00930FB6">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3CC62687" w14:textId="77777777" w:rsidR="00F574A5" w:rsidRDefault="00930FB6">
            <w:pPr>
              <w:rPr>
                <w:rFonts w:eastAsia="Malgun Gothic" w:cs="DengXian"/>
                <w:lang w:eastAsia="zh-CN"/>
              </w:rPr>
            </w:pPr>
            <w:r>
              <w:rPr>
                <w:rFonts w:eastAsia="Malgun Gothic" w:cs="DengXian"/>
                <w:lang w:eastAsia="zh-CN"/>
              </w:rPr>
              <w:t>Process of updating the model parameters of a model</w:t>
            </w:r>
          </w:p>
        </w:tc>
      </w:tr>
    </w:tbl>
    <w:p w14:paraId="3CC6B303" w14:textId="77777777" w:rsidR="00F574A5" w:rsidRDefault="00F574A5">
      <w:pPr>
        <w:rPr>
          <w:rFonts w:eastAsia="DengXian"/>
          <w:lang w:eastAsia="zh-CN"/>
        </w:rPr>
      </w:pPr>
    </w:p>
    <w:p w14:paraId="2DCE5714" w14:textId="77777777" w:rsidR="00F574A5" w:rsidRDefault="00F574A5"/>
    <w:p w14:paraId="5FEF5DB3" w14:textId="77777777" w:rsidR="00F574A5" w:rsidRDefault="00930FB6">
      <w:pPr>
        <w:pStyle w:val="Heading1"/>
        <w:numPr>
          <w:ilvl w:val="0"/>
          <w:numId w:val="17"/>
        </w:numPr>
      </w:pPr>
      <w:r>
        <w:t>Agreement from RAN#1 112</w:t>
      </w:r>
    </w:p>
    <w:p w14:paraId="7CEA8825"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C75F7C4" w14:textId="77777777" w:rsidR="00F574A5" w:rsidRDefault="00930FB6">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64AEEBA6" w14:textId="77777777" w:rsidR="00F574A5" w:rsidRDefault="00F574A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F574A5" w14:paraId="0C48B1AC" w14:textId="77777777">
        <w:tc>
          <w:tcPr>
            <w:tcW w:w="684" w:type="dxa"/>
            <w:shd w:val="clear" w:color="auto" w:fill="auto"/>
          </w:tcPr>
          <w:p w14:paraId="25932A28" w14:textId="77777777" w:rsidR="00F574A5" w:rsidRDefault="00930FB6">
            <w:pPr>
              <w:rPr>
                <w:b/>
              </w:rPr>
            </w:pPr>
            <w:r>
              <w:rPr>
                <w:b/>
              </w:rPr>
              <w:t>Case</w:t>
            </w:r>
          </w:p>
        </w:tc>
        <w:tc>
          <w:tcPr>
            <w:tcW w:w="3924" w:type="dxa"/>
            <w:shd w:val="clear" w:color="auto" w:fill="auto"/>
          </w:tcPr>
          <w:p w14:paraId="19C4F4C2" w14:textId="77777777" w:rsidR="00F574A5" w:rsidRDefault="00930FB6">
            <w:pPr>
              <w:rPr>
                <w:b/>
              </w:rPr>
            </w:pPr>
            <w:r>
              <w:rPr>
                <w:b/>
              </w:rPr>
              <w:t>Model delivery/transfer</w:t>
            </w:r>
          </w:p>
        </w:tc>
        <w:tc>
          <w:tcPr>
            <w:tcW w:w="2250" w:type="dxa"/>
            <w:shd w:val="clear" w:color="auto" w:fill="auto"/>
          </w:tcPr>
          <w:p w14:paraId="33EE811B" w14:textId="77777777" w:rsidR="00F574A5" w:rsidRDefault="00930FB6">
            <w:pPr>
              <w:rPr>
                <w:b/>
              </w:rPr>
            </w:pPr>
            <w:r>
              <w:rPr>
                <w:b/>
              </w:rPr>
              <w:t>Model storage location</w:t>
            </w:r>
          </w:p>
        </w:tc>
        <w:tc>
          <w:tcPr>
            <w:tcW w:w="3060" w:type="dxa"/>
            <w:shd w:val="clear" w:color="auto" w:fill="auto"/>
          </w:tcPr>
          <w:p w14:paraId="5FDBBF59" w14:textId="77777777" w:rsidR="00F574A5" w:rsidRDefault="00930FB6">
            <w:pPr>
              <w:rPr>
                <w:b/>
              </w:rPr>
            </w:pPr>
            <w:r>
              <w:rPr>
                <w:b/>
              </w:rPr>
              <w:t>Training location</w:t>
            </w:r>
          </w:p>
        </w:tc>
      </w:tr>
      <w:tr w:rsidR="00F574A5" w14:paraId="571CE3A9" w14:textId="77777777">
        <w:tc>
          <w:tcPr>
            <w:tcW w:w="684" w:type="dxa"/>
            <w:shd w:val="clear" w:color="auto" w:fill="auto"/>
          </w:tcPr>
          <w:p w14:paraId="5BD4BC05" w14:textId="77777777" w:rsidR="00F574A5" w:rsidRDefault="00930FB6">
            <w:pPr>
              <w:rPr>
                <w:b/>
              </w:rPr>
            </w:pPr>
            <w:r>
              <w:rPr>
                <w:b/>
              </w:rPr>
              <w:t>y</w:t>
            </w:r>
          </w:p>
        </w:tc>
        <w:tc>
          <w:tcPr>
            <w:tcW w:w="3924" w:type="dxa"/>
            <w:shd w:val="clear" w:color="auto" w:fill="auto"/>
          </w:tcPr>
          <w:p w14:paraId="0B3DEFED" w14:textId="77777777" w:rsidR="00F574A5" w:rsidRDefault="00930FB6">
            <w:r>
              <w:t>model delivery (if needed) over-the-top</w:t>
            </w:r>
          </w:p>
        </w:tc>
        <w:tc>
          <w:tcPr>
            <w:tcW w:w="2250" w:type="dxa"/>
            <w:shd w:val="clear" w:color="auto" w:fill="auto"/>
          </w:tcPr>
          <w:p w14:paraId="6229FDFC" w14:textId="77777777" w:rsidR="00F574A5" w:rsidRDefault="00930FB6">
            <w:r>
              <w:t>Outside 3gpp Network</w:t>
            </w:r>
          </w:p>
        </w:tc>
        <w:tc>
          <w:tcPr>
            <w:tcW w:w="3060" w:type="dxa"/>
            <w:shd w:val="clear" w:color="auto" w:fill="auto"/>
          </w:tcPr>
          <w:p w14:paraId="000190CE" w14:textId="77777777" w:rsidR="00F574A5" w:rsidRDefault="00930FB6">
            <w:r>
              <w:t>UE-side / NW-side / neutral site</w:t>
            </w:r>
          </w:p>
        </w:tc>
      </w:tr>
      <w:tr w:rsidR="00F574A5" w14:paraId="5502E2E5" w14:textId="77777777">
        <w:tc>
          <w:tcPr>
            <w:tcW w:w="684" w:type="dxa"/>
            <w:shd w:val="clear" w:color="auto" w:fill="auto"/>
          </w:tcPr>
          <w:p w14:paraId="0A56A669" w14:textId="77777777" w:rsidR="00F574A5" w:rsidRDefault="00930FB6">
            <w:pPr>
              <w:rPr>
                <w:b/>
              </w:rPr>
            </w:pPr>
            <w:r>
              <w:rPr>
                <w:b/>
              </w:rPr>
              <w:t>z1</w:t>
            </w:r>
          </w:p>
        </w:tc>
        <w:tc>
          <w:tcPr>
            <w:tcW w:w="3924" w:type="dxa"/>
            <w:shd w:val="clear" w:color="auto" w:fill="auto"/>
          </w:tcPr>
          <w:p w14:paraId="393ACD95" w14:textId="77777777" w:rsidR="00F574A5" w:rsidRDefault="00930FB6">
            <w:r>
              <w:t>model transfer in proprietary format</w:t>
            </w:r>
          </w:p>
        </w:tc>
        <w:tc>
          <w:tcPr>
            <w:tcW w:w="2250" w:type="dxa"/>
            <w:shd w:val="clear" w:color="auto" w:fill="auto"/>
          </w:tcPr>
          <w:p w14:paraId="1FED92E4" w14:textId="77777777" w:rsidR="00F574A5" w:rsidRDefault="00930FB6">
            <w:r>
              <w:t>3GPP Network</w:t>
            </w:r>
          </w:p>
        </w:tc>
        <w:tc>
          <w:tcPr>
            <w:tcW w:w="3060" w:type="dxa"/>
            <w:shd w:val="clear" w:color="auto" w:fill="auto"/>
          </w:tcPr>
          <w:p w14:paraId="7828EC6C" w14:textId="77777777" w:rsidR="00F574A5" w:rsidRDefault="00930FB6">
            <w:r>
              <w:t>UE-side / neutral site</w:t>
            </w:r>
          </w:p>
        </w:tc>
      </w:tr>
      <w:tr w:rsidR="00F574A5" w14:paraId="75301798" w14:textId="77777777">
        <w:tc>
          <w:tcPr>
            <w:tcW w:w="684" w:type="dxa"/>
            <w:shd w:val="clear" w:color="auto" w:fill="auto"/>
          </w:tcPr>
          <w:p w14:paraId="6AC7482D" w14:textId="77777777" w:rsidR="00F574A5" w:rsidRDefault="00930FB6">
            <w:pPr>
              <w:rPr>
                <w:b/>
              </w:rPr>
            </w:pPr>
            <w:r>
              <w:rPr>
                <w:b/>
              </w:rPr>
              <w:t>z2</w:t>
            </w:r>
          </w:p>
        </w:tc>
        <w:tc>
          <w:tcPr>
            <w:tcW w:w="3924" w:type="dxa"/>
            <w:shd w:val="clear" w:color="auto" w:fill="auto"/>
          </w:tcPr>
          <w:p w14:paraId="7A28D025" w14:textId="77777777" w:rsidR="00F574A5" w:rsidRDefault="00930FB6">
            <w:r>
              <w:t>model transfer in proprietary format</w:t>
            </w:r>
          </w:p>
        </w:tc>
        <w:tc>
          <w:tcPr>
            <w:tcW w:w="2250" w:type="dxa"/>
            <w:shd w:val="clear" w:color="auto" w:fill="auto"/>
          </w:tcPr>
          <w:p w14:paraId="0AC60791" w14:textId="77777777" w:rsidR="00F574A5" w:rsidRDefault="00930FB6">
            <w:r>
              <w:t>3GPP Network</w:t>
            </w:r>
          </w:p>
        </w:tc>
        <w:tc>
          <w:tcPr>
            <w:tcW w:w="3060" w:type="dxa"/>
            <w:shd w:val="clear" w:color="auto" w:fill="auto"/>
          </w:tcPr>
          <w:p w14:paraId="6A1CFD58" w14:textId="77777777" w:rsidR="00F574A5" w:rsidRDefault="00930FB6">
            <w:r>
              <w:t>NW-side</w:t>
            </w:r>
          </w:p>
        </w:tc>
      </w:tr>
      <w:tr w:rsidR="00F574A5" w14:paraId="083065E9" w14:textId="77777777">
        <w:tc>
          <w:tcPr>
            <w:tcW w:w="684" w:type="dxa"/>
            <w:shd w:val="clear" w:color="auto" w:fill="auto"/>
          </w:tcPr>
          <w:p w14:paraId="5106215F" w14:textId="77777777" w:rsidR="00F574A5" w:rsidRDefault="00930FB6">
            <w:pPr>
              <w:rPr>
                <w:b/>
              </w:rPr>
            </w:pPr>
            <w:r>
              <w:rPr>
                <w:b/>
              </w:rPr>
              <w:t>z3</w:t>
            </w:r>
          </w:p>
        </w:tc>
        <w:tc>
          <w:tcPr>
            <w:tcW w:w="3924" w:type="dxa"/>
            <w:shd w:val="clear" w:color="auto" w:fill="auto"/>
          </w:tcPr>
          <w:p w14:paraId="733B1CCA" w14:textId="77777777" w:rsidR="00F574A5" w:rsidRDefault="00930FB6">
            <w:r>
              <w:t>model transfer in open format</w:t>
            </w:r>
          </w:p>
        </w:tc>
        <w:tc>
          <w:tcPr>
            <w:tcW w:w="2250" w:type="dxa"/>
            <w:shd w:val="clear" w:color="auto" w:fill="auto"/>
          </w:tcPr>
          <w:p w14:paraId="3DCC6513" w14:textId="77777777" w:rsidR="00F574A5" w:rsidRDefault="00930FB6">
            <w:r>
              <w:t>3GPP Network</w:t>
            </w:r>
          </w:p>
        </w:tc>
        <w:tc>
          <w:tcPr>
            <w:tcW w:w="3060" w:type="dxa"/>
            <w:shd w:val="clear" w:color="auto" w:fill="auto"/>
          </w:tcPr>
          <w:p w14:paraId="654E4EC2" w14:textId="77777777" w:rsidR="00F574A5" w:rsidRDefault="00930FB6">
            <w:r>
              <w:t>UE-side / neutral site</w:t>
            </w:r>
          </w:p>
        </w:tc>
      </w:tr>
      <w:tr w:rsidR="00F574A5" w14:paraId="5C88FA8D" w14:textId="77777777">
        <w:tc>
          <w:tcPr>
            <w:tcW w:w="684" w:type="dxa"/>
            <w:shd w:val="clear" w:color="auto" w:fill="auto"/>
          </w:tcPr>
          <w:p w14:paraId="43C251AB" w14:textId="77777777" w:rsidR="00F574A5" w:rsidRDefault="00930FB6">
            <w:pPr>
              <w:rPr>
                <w:b/>
              </w:rPr>
            </w:pPr>
            <w:r>
              <w:rPr>
                <w:b/>
              </w:rPr>
              <w:t>z4</w:t>
            </w:r>
          </w:p>
        </w:tc>
        <w:tc>
          <w:tcPr>
            <w:tcW w:w="3924" w:type="dxa"/>
            <w:shd w:val="clear" w:color="auto" w:fill="auto"/>
          </w:tcPr>
          <w:p w14:paraId="10C3E58A" w14:textId="77777777" w:rsidR="00F574A5" w:rsidRDefault="00930FB6">
            <w:r>
              <w:t>model transfer in open format of a known model structure at UE</w:t>
            </w:r>
          </w:p>
        </w:tc>
        <w:tc>
          <w:tcPr>
            <w:tcW w:w="2250" w:type="dxa"/>
            <w:shd w:val="clear" w:color="auto" w:fill="auto"/>
          </w:tcPr>
          <w:p w14:paraId="46499F7F" w14:textId="77777777" w:rsidR="00F574A5" w:rsidRDefault="00930FB6">
            <w:r>
              <w:t>3GPP Network</w:t>
            </w:r>
          </w:p>
        </w:tc>
        <w:tc>
          <w:tcPr>
            <w:tcW w:w="3060" w:type="dxa"/>
            <w:shd w:val="clear" w:color="auto" w:fill="auto"/>
          </w:tcPr>
          <w:p w14:paraId="1178A61A" w14:textId="77777777" w:rsidR="00F574A5" w:rsidRDefault="00930FB6">
            <w:r>
              <w:t>NW-side</w:t>
            </w:r>
          </w:p>
        </w:tc>
      </w:tr>
      <w:tr w:rsidR="00F574A5" w14:paraId="0ABF86FB" w14:textId="77777777">
        <w:tc>
          <w:tcPr>
            <w:tcW w:w="684" w:type="dxa"/>
            <w:shd w:val="clear" w:color="auto" w:fill="auto"/>
          </w:tcPr>
          <w:p w14:paraId="0E00DB87" w14:textId="77777777" w:rsidR="00F574A5" w:rsidRDefault="00930FB6">
            <w:pPr>
              <w:rPr>
                <w:b/>
              </w:rPr>
            </w:pPr>
            <w:r>
              <w:rPr>
                <w:b/>
              </w:rPr>
              <w:t>z5</w:t>
            </w:r>
          </w:p>
        </w:tc>
        <w:tc>
          <w:tcPr>
            <w:tcW w:w="3924" w:type="dxa"/>
            <w:shd w:val="clear" w:color="auto" w:fill="auto"/>
          </w:tcPr>
          <w:p w14:paraId="51F27786" w14:textId="77777777" w:rsidR="00F574A5" w:rsidRDefault="00930FB6">
            <w:r>
              <w:t>model transfer in open format of an unknown model structure at UE</w:t>
            </w:r>
          </w:p>
        </w:tc>
        <w:tc>
          <w:tcPr>
            <w:tcW w:w="2250" w:type="dxa"/>
            <w:shd w:val="clear" w:color="auto" w:fill="auto"/>
          </w:tcPr>
          <w:p w14:paraId="5DE03355" w14:textId="77777777" w:rsidR="00F574A5" w:rsidRDefault="00930FB6">
            <w:r>
              <w:t>3GPP Network</w:t>
            </w:r>
          </w:p>
        </w:tc>
        <w:tc>
          <w:tcPr>
            <w:tcW w:w="3060" w:type="dxa"/>
            <w:shd w:val="clear" w:color="auto" w:fill="auto"/>
          </w:tcPr>
          <w:p w14:paraId="7D1E340B" w14:textId="77777777" w:rsidR="00F574A5" w:rsidRDefault="00930FB6">
            <w:r>
              <w:t>NW-side</w:t>
            </w:r>
          </w:p>
        </w:tc>
      </w:tr>
    </w:tbl>
    <w:p w14:paraId="70A9FDC2" w14:textId="77777777" w:rsidR="00F574A5" w:rsidRDefault="00F574A5">
      <w:pPr>
        <w:rPr>
          <w:b/>
        </w:rPr>
      </w:pPr>
    </w:p>
    <w:p w14:paraId="4478EC9E" w14:textId="77777777" w:rsidR="00F574A5" w:rsidRDefault="00930FB6">
      <w:pPr>
        <w:rPr>
          <w:b/>
        </w:rPr>
      </w:pPr>
      <w:r>
        <w:rPr>
          <w:b/>
        </w:rPr>
        <w:t>Note: The Case definition is only for the purpose of facilitating discussion and does not imply applicability, feasibility, entity mapping, architecture, signalling nor any prioritization.</w:t>
      </w:r>
    </w:p>
    <w:p w14:paraId="6E1A4E06" w14:textId="77777777" w:rsidR="00F574A5" w:rsidRDefault="00930FB6">
      <w:pPr>
        <w:rPr>
          <w:b/>
        </w:rPr>
      </w:pPr>
      <w:r>
        <w:rPr>
          <w:b/>
        </w:rPr>
        <w:t>Note: The Case definition is NOT intended to introduce sub-levels of Level z.</w:t>
      </w:r>
    </w:p>
    <w:p w14:paraId="02303A37" w14:textId="77777777" w:rsidR="00F574A5" w:rsidRDefault="00930FB6">
      <w:pPr>
        <w:rPr>
          <w:b/>
        </w:rPr>
      </w:pPr>
      <w:r>
        <w:rPr>
          <w:b/>
        </w:rPr>
        <w:t>Note: Other cases may be included further upon interest from companies.</w:t>
      </w:r>
    </w:p>
    <w:p w14:paraId="0F35F12D" w14:textId="77777777" w:rsidR="00F574A5" w:rsidRDefault="00930FB6">
      <w:pPr>
        <w:rPr>
          <w:rFonts w:eastAsia="DengXian"/>
          <w:b/>
          <w:lang w:eastAsia="zh-CN"/>
        </w:rPr>
      </w:pPr>
      <w:r>
        <w:rPr>
          <w:rFonts w:eastAsia="DengXian" w:hint="eastAsia"/>
          <w:b/>
          <w:lang w:eastAsia="zh-CN"/>
        </w:rPr>
        <w:t>F</w:t>
      </w:r>
      <w:r>
        <w:rPr>
          <w:rFonts w:eastAsia="DengXian"/>
          <w:b/>
          <w:lang w:eastAsia="zh-CN"/>
        </w:rPr>
        <w:t xml:space="preserve">FS: Z4 and Z5 boundary </w:t>
      </w:r>
    </w:p>
    <w:p w14:paraId="237210BC" w14:textId="77777777" w:rsidR="00F574A5" w:rsidRDefault="00F574A5">
      <w:pPr>
        <w:rPr>
          <w:i/>
          <w:iCs/>
        </w:rPr>
      </w:pPr>
    </w:p>
    <w:p w14:paraId="69F8CE6B" w14:textId="77777777" w:rsidR="00F574A5" w:rsidRDefault="00F574A5">
      <w:pPr>
        <w:rPr>
          <w:b/>
        </w:rPr>
      </w:pPr>
    </w:p>
    <w:p w14:paraId="0913BBB6"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14EA9D" w14:textId="77777777" w:rsidR="00F574A5" w:rsidRDefault="00930FB6">
      <w:r>
        <w:t>For UE-side models and UE-part of two-sided models:</w:t>
      </w:r>
    </w:p>
    <w:p w14:paraId="1E797D67" w14:textId="77777777" w:rsidR="00F574A5" w:rsidRDefault="00930FB6">
      <w:pPr>
        <w:pStyle w:val="ListParagraph"/>
        <w:numPr>
          <w:ilvl w:val="0"/>
          <w:numId w:val="39"/>
        </w:numPr>
      </w:pPr>
      <w:r>
        <w:t>For AI/ML functionality identification</w:t>
      </w:r>
    </w:p>
    <w:p w14:paraId="35CC8F44" w14:textId="77777777" w:rsidR="00F574A5" w:rsidRDefault="00930FB6">
      <w:pPr>
        <w:pStyle w:val="ListParagraph"/>
        <w:numPr>
          <w:ilvl w:val="1"/>
          <w:numId w:val="39"/>
        </w:numPr>
      </w:pPr>
      <w:r>
        <w:t>Reuse legacy 3GPP framework of Features as a starting point for discussion.</w:t>
      </w:r>
    </w:p>
    <w:p w14:paraId="03A0FC0C" w14:textId="77777777" w:rsidR="00F574A5" w:rsidRDefault="00930FB6">
      <w:pPr>
        <w:pStyle w:val="ListParagraph"/>
        <w:numPr>
          <w:ilvl w:val="1"/>
          <w:numId w:val="39"/>
        </w:numPr>
      </w:pPr>
      <w:r>
        <w:t>UE indicates supported functionalities/functionality for a given sub-use-case.</w:t>
      </w:r>
    </w:p>
    <w:p w14:paraId="51F211C1" w14:textId="77777777" w:rsidR="00F574A5" w:rsidRDefault="00930FB6">
      <w:pPr>
        <w:pStyle w:val="ListParagraph"/>
        <w:numPr>
          <w:ilvl w:val="3"/>
          <w:numId w:val="39"/>
        </w:numPr>
      </w:pPr>
      <w:r>
        <w:rPr>
          <w:rFonts w:eastAsia="DengXian"/>
        </w:rPr>
        <w:t>UE capability reporting is taken as starting point.</w:t>
      </w:r>
    </w:p>
    <w:p w14:paraId="4E9FF832" w14:textId="77777777" w:rsidR="00F574A5" w:rsidRDefault="00930FB6">
      <w:pPr>
        <w:pStyle w:val="ListParagraph"/>
        <w:numPr>
          <w:ilvl w:val="0"/>
          <w:numId w:val="39"/>
        </w:numPr>
      </w:pPr>
      <w:r>
        <w:lastRenderedPageBreak/>
        <w:t xml:space="preserve">For AI/ML model identification </w:t>
      </w:r>
    </w:p>
    <w:p w14:paraId="6A018342" w14:textId="77777777" w:rsidR="00F574A5" w:rsidRDefault="00930FB6">
      <w:pPr>
        <w:pStyle w:val="ListParagraph"/>
        <w:numPr>
          <w:ilvl w:val="1"/>
          <w:numId w:val="39"/>
        </w:numPr>
      </w:pPr>
      <w:r>
        <w:t>Models are identified by model ID at the Network. UE indicates supported AI/ML models.</w:t>
      </w:r>
    </w:p>
    <w:p w14:paraId="571566CC" w14:textId="77777777" w:rsidR="00F574A5" w:rsidRDefault="00930FB6">
      <w:pPr>
        <w:pStyle w:val="ListParagraph"/>
        <w:numPr>
          <w:ilvl w:val="0"/>
          <w:numId w:val="39"/>
        </w:numPr>
      </w:pPr>
      <w:r>
        <w:t>In functionality-based LCM</w:t>
      </w:r>
    </w:p>
    <w:p w14:paraId="6B15888F" w14:textId="77777777" w:rsidR="00F574A5" w:rsidRDefault="00930FB6">
      <w:pPr>
        <w:pStyle w:val="ListParagraph"/>
        <w:numPr>
          <w:ilvl w:val="1"/>
          <w:numId w:val="39"/>
        </w:numPr>
      </w:pPr>
      <w:r>
        <w:t xml:space="preserve">Network indicates activation/deactivation/fallback/switching of AI/ML functionality via 3GPP signaling (e.g., RRC, MAC-CE, DCI). </w:t>
      </w:r>
    </w:p>
    <w:p w14:paraId="3424B7BB" w14:textId="77777777" w:rsidR="00F574A5" w:rsidRDefault="00930FB6">
      <w:pPr>
        <w:pStyle w:val="ListParagraph"/>
        <w:numPr>
          <w:ilvl w:val="1"/>
          <w:numId w:val="39"/>
        </w:numPr>
      </w:pPr>
      <w:r>
        <w:t>Models may not be identified at the Network, and UE may perform model-level LCM.</w:t>
      </w:r>
    </w:p>
    <w:p w14:paraId="7FA95C6B" w14:textId="77777777" w:rsidR="00F574A5" w:rsidRDefault="00930FB6">
      <w:pPr>
        <w:pStyle w:val="ListParagraph"/>
        <w:numPr>
          <w:ilvl w:val="3"/>
          <w:numId w:val="39"/>
        </w:numPr>
      </w:pPr>
      <w:r>
        <w:t>Study whether and how much awareness/interaction NW should have about model-level LCM</w:t>
      </w:r>
    </w:p>
    <w:p w14:paraId="1F4B6CC2" w14:textId="77777777" w:rsidR="00F574A5" w:rsidRDefault="00930FB6">
      <w:pPr>
        <w:pStyle w:val="ListParagraph"/>
        <w:numPr>
          <w:ilvl w:val="0"/>
          <w:numId w:val="39"/>
        </w:numPr>
      </w:pPr>
      <w:r>
        <w:t xml:space="preserve">In model-ID-based LCM, models are identified at the Network, and Network/UE may activate/deactivate/select/switch individual AI/ML models via model ID. </w:t>
      </w:r>
    </w:p>
    <w:p w14:paraId="2B9819EE" w14:textId="77777777" w:rsidR="00F574A5" w:rsidRDefault="00930FB6">
      <w:pPr>
        <w:spacing w:line="252" w:lineRule="auto"/>
      </w:pPr>
      <w:r>
        <w:t>FFS: Relationship between functionality identification and model identification</w:t>
      </w:r>
    </w:p>
    <w:p w14:paraId="052795EF" w14:textId="77777777" w:rsidR="00F574A5" w:rsidRDefault="00930FB6">
      <w:r>
        <w:t>FFS: Performance monitoring and RAN4 impact</w:t>
      </w:r>
      <w:r>
        <w:rPr>
          <w:strike/>
        </w:rPr>
        <w:t xml:space="preserve"> </w:t>
      </w:r>
    </w:p>
    <w:p w14:paraId="5AAF9676" w14:textId="77777777" w:rsidR="00F574A5" w:rsidRDefault="00930FB6">
      <w:r>
        <w:t xml:space="preserve">FFS: detailed understanding on model </w:t>
      </w:r>
    </w:p>
    <w:p w14:paraId="1D2C2641" w14:textId="77777777" w:rsidR="00F574A5" w:rsidRDefault="00F574A5"/>
    <w:p w14:paraId="41C448FB" w14:textId="77777777" w:rsidR="00F574A5" w:rsidRDefault="00F574A5"/>
    <w:p w14:paraId="223095F5" w14:textId="77777777" w:rsidR="00F574A5" w:rsidRDefault="00930FB6">
      <w:pPr>
        <w:pStyle w:val="ListParagraph"/>
        <w:rPr>
          <w:rFonts w:eastAsia="DengXian"/>
          <w:highlight w:val="green"/>
        </w:rPr>
      </w:pPr>
      <w:r>
        <w:rPr>
          <w:rFonts w:eastAsia="DengXian" w:hint="eastAsia"/>
          <w:highlight w:val="green"/>
        </w:rPr>
        <w:t>A</w:t>
      </w:r>
      <w:r>
        <w:rPr>
          <w:rFonts w:eastAsia="DengXian"/>
          <w:highlight w:val="green"/>
        </w:rPr>
        <w:t>greement</w:t>
      </w:r>
    </w:p>
    <w:p w14:paraId="3CF5AA80" w14:textId="77777777" w:rsidR="00F574A5" w:rsidRDefault="00930FB6">
      <w:pPr>
        <w:pStyle w:val="ListParagraph"/>
        <w:numPr>
          <w:ilvl w:val="0"/>
          <w:numId w:val="39"/>
        </w:numPr>
      </w:pPr>
      <w:r>
        <w:t xml:space="preserve">AI/ML-enabled Feature refers to a Feature where AI/ML may be used. </w:t>
      </w:r>
    </w:p>
    <w:p w14:paraId="379AC9D1" w14:textId="77777777" w:rsidR="00F574A5" w:rsidRDefault="00930FB6">
      <w:pPr>
        <w:pStyle w:val="ListParagraph"/>
        <w:rPr>
          <w:rFonts w:eastAsia="DengXian"/>
          <w:highlight w:val="green"/>
        </w:rPr>
      </w:pPr>
      <w:r>
        <w:rPr>
          <w:rFonts w:eastAsia="DengXian" w:hint="eastAsia"/>
          <w:highlight w:val="green"/>
        </w:rPr>
        <w:t>A</w:t>
      </w:r>
      <w:r>
        <w:rPr>
          <w:rFonts w:eastAsia="DengXian"/>
          <w:highlight w:val="green"/>
        </w:rPr>
        <w:t>greement</w:t>
      </w:r>
    </w:p>
    <w:p w14:paraId="483D1E2F" w14:textId="77777777" w:rsidR="00F574A5" w:rsidRDefault="00930FB6">
      <w:pPr>
        <w:pStyle w:val="ListParagraph"/>
        <w:numPr>
          <w:ilvl w:val="0"/>
          <w:numId w:val="39"/>
        </w:numPr>
      </w:pPr>
      <w:r>
        <w:t>For functionality identification, there may be either one or more than one Functionalities defined within an AI/ML-enabled feature.</w:t>
      </w:r>
    </w:p>
    <w:p w14:paraId="6BBBC0F2" w14:textId="77777777" w:rsidR="00F574A5" w:rsidRDefault="00F574A5">
      <w:pPr>
        <w:pStyle w:val="ListParagraph"/>
      </w:pPr>
    </w:p>
    <w:p w14:paraId="1CE5F5E2"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3D169D38" w14:textId="77777777" w:rsidR="00F574A5" w:rsidRDefault="00930FB6">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279A3713" w14:textId="77777777" w:rsidR="00F574A5" w:rsidRDefault="00F574A5">
      <w:pPr>
        <w:rPr>
          <w:rFonts w:eastAsia="DengXian"/>
          <w:highlight w:val="yellow"/>
          <w:lang w:eastAsia="zh-CN"/>
        </w:rPr>
      </w:pPr>
    </w:p>
    <w:p w14:paraId="623FA38D" w14:textId="77777777" w:rsidR="00F574A5" w:rsidRDefault="00F574A5"/>
    <w:p w14:paraId="3E723549" w14:textId="77777777" w:rsidR="00F574A5" w:rsidRDefault="00930FB6">
      <w:pPr>
        <w:pStyle w:val="Heading1"/>
        <w:numPr>
          <w:ilvl w:val="0"/>
          <w:numId w:val="17"/>
        </w:numPr>
      </w:pPr>
      <w:r>
        <w:t>Agreement from RAN#1 112-bis-e</w:t>
      </w:r>
    </w:p>
    <w:p w14:paraId="3E72FBEC" w14:textId="77777777" w:rsidR="00F574A5" w:rsidRDefault="00930FB6">
      <w:pPr>
        <w:rPr>
          <w:highlight w:val="green"/>
          <w:lang w:eastAsia="zh-CN"/>
        </w:rPr>
      </w:pPr>
      <w:r>
        <w:rPr>
          <w:rFonts w:hint="eastAsia"/>
          <w:highlight w:val="green"/>
          <w:lang w:eastAsia="zh-CN"/>
        </w:rPr>
        <w:t>A</w:t>
      </w:r>
      <w:r>
        <w:rPr>
          <w:highlight w:val="green"/>
          <w:lang w:eastAsia="zh-CN"/>
        </w:rPr>
        <w:t>greement</w:t>
      </w:r>
    </w:p>
    <w:p w14:paraId="5C3774BC" w14:textId="77777777" w:rsidR="00F574A5" w:rsidRDefault="00930FB6">
      <w:pPr>
        <w:numPr>
          <w:ilvl w:val="0"/>
          <w:numId w:val="40"/>
        </w:numPr>
        <w:rPr>
          <w:lang w:eastAsia="zh-CN"/>
        </w:rPr>
      </w:pPr>
      <w:r>
        <w:rPr>
          <w:lang w:eastAsia="zh-CN"/>
        </w:rPr>
        <w:t>For AI/ML functionality identification and functionality-based LCM of UE-side models and/or UE-part of two-sided models:</w:t>
      </w:r>
    </w:p>
    <w:p w14:paraId="56862EA1" w14:textId="77777777" w:rsidR="00F574A5" w:rsidRDefault="00930FB6">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74B7CAA0" w14:textId="77777777" w:rsidR="00F574A5" w:rsidRDefault="00930FB6">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49E54ACB" w14:textId="77777777" w:rsidR="00F574A5" w:rsidRDefault="00930FB6">
      <w:pPr>
        <w:pStyle w:val="ListParagraph"/>
        <w:numPr>
          <w:ilvl w:val="2"/>
          <w:numId w:val="41"/>
        </w:numPr>
        <w:rPr>
          <w:rFonts w:eastAsia="MS Mincho"/>
          <w:lang w:eastAsia="ja-JP"/>
        </w:rPr>
      </w:pPr>
      <w:r>
        <w:rPr>
          <w:rFonts w:eastAsia="MS Mincho"/>
          <w:lang w:eastAsia="ja-JP"/>
        </w:rPr>
        <w:lastRenderedPageBreak/>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7C733285"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A662448"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6B8AC3AF" w14:textId="77777777" w:rsidR="00F574A5" w:rsidRDefault="00930FB6">
      <w:pPr>
        <w:pStyle w:val="ListParagraph"/>
        <w:numPr>
          <w:ilvl w:val="1"/>
          <w:numId w:val="41"/>
        </w:numPr>
      </w:pPr>
      <w:r>
        <w:t>FFS: which aspects should be specified as conditions of a Feature/FG available for functionality will be discussed in each sub-use-case agenda.</w:t>
      </w:r>
    </w:p>
    <w:p w14:paraId="4581EF22" w14:textId="77777777" w:rsidR="00F574A5" w:rsidRDefault="00930FB6">
      <w:pPr>
        <w:numPr>
          <w:ilvl w:val="0"/>
          <w:numId w:val="40"/>
        </w:numPr>
        <w:rPr>
          <w:rFonts w:ascii="Calibri" w:eastAsia="SimSun" w:hAnsi="Calibri" w:cs="Arial"/>
        </w:rPr>
      </w:pPr>
      <w:r>
        <w:rPr>
          <w:lang w:eastAsia="zh-CN"/>
        </w:rPr>
        <w:t>For AI/ML model identification and model-ID-based LCM of UE-side models and/or UE-part of two-sided models:</w:t>
      </w:r>
    </w:p>
    <w:p w14:paraId="24BFCE2F" w14:textId="77777777" w:rsidR="00F574A5" w:rsidRDefault="00930FB6">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D55AAF3" w14:textId="77777777" w:rsidR="00F574A5" w:rsidRDefault="00930FB6">
      <w:pPr>
        <w:pStyle w:val="ListParagraph"/>
        <w:numPr>
          <w:ilvl w:val="1"/>
          <w:numId w:val="41"/>
        </w:numPr>
      </w:pPr>
      <w:r>
        <w:t>FFS: Which aspects should be considered as additional conditions, and how to include them into model description information during model identification will be discussed in each sub-use-case agenda.</w:t>
      </w:r>
    </w:p>
    <w:p w14:paraId="0A8C303B" w14:textId="77777777" w:rsidR="00F574A5" w:rsidRDefault="00930FB6">
      <w:pPr>
        <w:pStyle w:val="ListParagraph"/>
        <w:numPr>
          <w:ilvl w:val="1"/>
          <w:numId w:val="41"/>
        </w:numPr>
      </w:pPr>
      <w:r>
        <w:t>FFS: Relationship between functionality and model, e.g., whether a model may be identified referring to functionality(s).</w:t>
      </w:r>
    </w:p>
    <w:p w14:paraId="3F22F5F7" w14:textId="77777777" w:rsidR="00F574A5" w:rsidRDefault="00930FB6">
      <w:pPr>
        <w:pStyle w:val="ListParagraph"/>
        <w:numPr>
          <w:ilvl w:val="1"/>
          <w:numId w:val="41"/>
        </w:numPr>
      </w:pPr>
      <w:r>
        <w:t>FFS: relationship between functionality-based LCM and model-ID-based LCM</w:t>
      </w:r>
    </w:p>
    <w:p w14:paraId="3B42D6DA" w14:textId="77777777" w:rsidR="00F574A5" w:rsidRDefault="00930FB6">
      <w:pPr>
        <w:pStyle w:val="ListParagraph"/>
        <w:numPr>
          <w:ilvl w:val="0"/>
          <w:numId w:val="41"/>
        </w:numPr>
      </w:pPr>
      <w:r>
        <w:t>Note: Applicability of functionality-based LCM and model-ID-based LCM is a separate discussion.</w:t>
      </w:r>
    </w:p>
    <w:p w14:paraId="0E394609" w14:textId="77777777" w:rsidR="00F574A5" w:rsidRDefault="00F574A5">
      <w:pPr>
        <w:spacing w:line="360" w:lineRule="auto"/>
        <w:jc w:val="both"/>
        <w:rPr>
          <w:rFonts w:eastAsia="DengXian"/>
          <w:lang w:eastAsia="zh-CN"/>
        </w:rPr>
      </w:pPr>
    </w:p>
    <w:p w14:paraId="46407CC5" w14:textId="77777777" w:rsidR="00F574A5" w:rsidRDefault="00930FB6">
      <w:pPr>
        <w:jc w:val="both"/>
        <w:rPr>
          <w:rFonts w:eastAsia="DengXian"/>
          <w:lang w:eastAsia="zh-CN"/>
        </w:rPr>
      </w:pPr>
      <w:r>
        <w:rPr>
          <w:rFonts w:eastAsia="DengXian" w:hint="eastAsia"/>
          <w:lang w:eastAsia="zh-CN"/>
        </w:rPr>
        <w:t>C</w:t>
      </w:r>
      <w:r>
        <w:rPr>
          <w:rFonts w:eastAsia="DengXian"/>
          <w:lang w:eastAsia="zh-CN"/>
        </w:rPr>
        <w:t>onclusion</w:t>
      </w:r>
    </w:p>
    <w:p w14:paraId="32FF5F91" w14:textId="77777777" w:rsidR="00F574A5" w:rsidRDefault="00930FB6">
      <w:pPr>
        <w:jc w:val="both"/>
      </w:pPr>
      <w:r>
        <w:t>From RAN1 perspective, it is clarified that an AI/ML model identified by a model ID may be logical, and how it maps to physical AI/ML model(s) may be up to implementation.</w:t>
      </w:r>
    </w:p>
    <w:p w14:paraId="0A021AE4" w14:textId="77777777" w:rsidR="00F574A5" w:rsidRDefault="00930FB6">
      <w:pPr>
        <w:numPr>
          <w:ilvl w:val="0"/>
          <w:numId w:val="39"/>
        </w:numPr>
        <w:jc w:val="both"/>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DCE4ECF" w14:textId="77777777" w:rsidR="00F574A5" w:rsidRDefault="00F574A5">
      <w:pPr>
        <w:spacing w:line="360" w:lineRule="auto"/>
        <w:jc w:val="both"/>
        <w:rPr>
          <w:rFonts w:eastAsia="DengXian"/>
          <w:lang w:eastAsia="zh-CN"/>
        </w:rPr>
      </w:pPr>
    </w:p>
    <w:p w14:paraId="3EB21498" w14:textId="77777777" w:rsidR="00F574A5" w:rsidRDefault="00930FB6">
      <w:pPr>
        <w:spacing w:line="360" w:lineRule="auto"/>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CCEA4D" w14:textId="77777777" w:rsidR="00F574A5" w:rsidRDefault="00930FB6">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0457911" w14:textId="77777777" w:rsidR="00F574A5" w:rsidRDefault="00930FB6">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64426CFF" w14:textId="77777777" w:rsidR="00F574A5" w:rsidRDefault="00F574A5">
      <w:pPr>
        <w:spacing w:line="360" w:lineRule="auto"/>
        <w:jc w:val="both"/>
        <w:rPr>
          <w:rFonts w:eastAsia="DengXian"/>
          <w:lang w:eastAsia="zh-CN"/>
        </w:rPr>
      </w:pPr>
    </w:p>
    <w:p w14:paraId="635C5B16"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Working</w:t>
      </w:r>
      <w:r>
        <w:rPr>
          <w:rFonts w:eastAsia="DengXian"/>
          <w:highlight w:val="darkYellow"/>
          <w:lang w:eastAsia="zh-CN"/>
        </w:rPr>
        <w:t xml:space="preserve"> </w:t>
      </w:r>
      <w:r>
        <w:rPr>
          <w:rFonts w:eastAsia="DengXian" w:hint="eastAsia"/>
          <w:highlight w:val="darkYellow"/>
          <w:lang w:eastAsia="zh-CN"/>
        </w:rPr>
        <w:t>Assumption</w:t>
      </w:r>
    </w:p>
    <w:p w14:paraId="691F3CC5" w14:textId="77777777" w:rsidR="00F574A5" w:rsidRDefault="00930FB6">
      <w:pPr>
        <w:spacing w:line="360" w:lineRule="auto"/>
        <w:jc w:val="both"/>
        <w:rPr>
          <w:rFonts w:ascii="SimSun" w:eastAsia="SimSun" w:hAnsi="SimSun" w:cs="SimSun"/>
          <w:color w:val="000000"/>
          <w:sz w:val="24"/>
          <w:lang w:eastAsia="zh-CN"/>
        </w:rPr>
      </w:pPr>
      <w:r>
        <w:rPr>
          <w:rFonts w:eastAsia="DengXian"/>
          <w:lang w:eastAsia="zh-CN"/>
        </w:rPr>
        <w:lastRenderedPageBreak/>
        <w:t xml:space="preserve">The definition of ‘AI/ML model transfer’ is revised (marked in </w:t>
      </w:r>
      <w:r>
        <w:rPr>
          <w:rFonts w:eastAsia="DengXian"/>
          <w:color w:val="FF0000"/>
          <w:lang w:eastAsia="zh-CN"/>
        </w:rPr>
        <w:t>red</w:t>
      </w:r>
      <w:r>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574A5" w14:paraId="2A37E155" w14:textId="77777777">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E6B5357" w14:textId="77777777" w:rsidR="00F574A5" w:rsidRDefault="00930FB6">
            <w:pPr>
              <w:spacing w:after="120"/>
              <w:rPr>
                <w:rFonts w:eastAsia="DengXian"/>
                <w:lang w:eastAsia="zh-CN"/>
              </w:rPr>
            </w:pPr>
            <w:r>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6692186" w14:textId="77777777" w:rsidR="00F574A5" w:rsidRDefault="00930FB6">
            <w:pPr>
              <w:spacing w:after="120"/>
              <w:rPr>
                <w:rFonts w:eastAsia="DengXian"/>
                <w:lang w:eastAsia="zh-CN"/>
              </w:rPr>
            </w:pPr>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3CCC3094" w14:textId="77777777" w:rsidR="00F574A5" w:rsidRDefault="00930FB6">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0070682C"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F574A5" w14:paraId="31758F2F" w14:textId="7777777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359219E" w14:textId="77777777" w:rsidR="00F574A5" w:rsidRDefault="00930FB6">
            <w:pPr>
              <w:spacing w:line="233" w:lineRule="atLeast"/>
              <w:rPr>
                <w:rFonts w:eastAsia="DengXian"/>
                <w:lang w:eastAsia="zh-CN"/>
              </w:rPr>
            </w:pPr>
            <w:r>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D6BAF19" w14:textId="77777777" w:rsidR="00F574A5" w:rsidRDefault="00930FB6">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67292B78" w14:textId="77777777" w:rsidR="00F574A5" w:rsidRDefault="00930FB6">
            <w:pPr>
              <w:spacing w:line="280" w:lineRule="atLeast"/>
              <w:jc w:val="both"/>
              <w:rPr>
                <w:rFonts w:eastAsia="DengXian"/>
                <w:lang w:eastAsia="zh-CN"/>
              </w:rPr>
            </w:pPr>
            <w:r>
              <w:rPr>
                <w:rFonts w:eastAsia="DengXian" w:hint="eastAsia"/>
                <w:lang w:eastAsia="zh-CN"/>
              </w:rPr>
              <w:t>Note: Model selection may or may not be carried out simultaneously with model activation</w:t>
            </w:r>
          </w:p>
        </w:tc>
      </w:tr>
    </w:tbl>
    <w:p w14:paraId="0602C9D5" w14:textId="77777777" w:rsidR="00F574A5" w:rsidRDefault="00F574A5">
      <w:pPr>
        <w:spacing w:line="360" w:lineRule="auto"/>
        <w:jc w:val="both"/>
        <w:rPr>
          <w:rFonts w:eastAsia="DengXian"/>
          <w:lang w:eastAsia="zh-CN"/>
        </w:rPr>
      </w:pPr>
    </w:p>
    <w:p w14:paraId="340595FE" w14:textId="77777777" w:rsidR="00F574A5" w:rsidRDefault="00F574A5"/>
    <w:p w14:paraId="55581228" w14:textId="77777777" w:rsidR="00F574A5" w:rsidRDefault="00930FB6">
      <w:pPr>
        <w:pStyle w:val="Heading1"/>
        <w:numPr>
          <w:ilvl w:val="0"/>
          <w:numId w:val="17"/>
        </w:numPr>
      </w:pPr>
      <w:r>
        <w:t>Agreement from RAN#1 113</w:t>
      </w:r>
    </w:p>
    <w:p w14:paraId="2EBD5D0D" w14:textId="77777777" w:rsidR="00F574A5" w:rsidRDefault="00F574A5"/>
    <w:p w14:paraId="31A7915E" w14:textId="77777777" w:rsidR="00F574A5" w:rsidRDefault="00930FB6">
      <w:pPr>
        <w:rPr>
          <w:highlight w:val="green"/>
          <w:lang w:eastAsia="zh-CN"/>
        </w:rPr>
      </w:pPr>
      <w:r>
        <w:rPr>
          <w:rFonts w:hint="eastAsia"/>
          <w:highlight w:val="green"/>
          <w:lang w:eastAsia="zh-CN"/>
        </w:rPr>
        <w:t>A</w:t>
      </w:r>
      <w:r>
        <w:rPr>
          <w:highlight w:val="green"/>
          <w:lang w:eastAsia="zh-CN"/>
        </w:rPr>
        <w:t>greement</w:t>
      </w:r>
    </w:p>
    <w:p w14:paraId="04808E3B" w14:textId="77777777" w:rsidR="00F574A5" w:rsidRDefault="00930FB6">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52DD210F"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Measurement configuration and reporting</w:t>
      </w:r>
    </w:p>
    <w:p w14:paraId="084A1C10"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Contents, type and format of data including:</w:t>
      </w:r>
    </w:p>
    <w:p w14:paraId="1E233C99"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Data related to model input</w:t>
      </w:r>
    </w:p>
    <w:p w14:paraId="48D8888E"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35FB9AA9"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Quality of the data</w:t>
      </w:r>
    </w:p>
    <w:p w14:paraId="10690E87"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Other information</w:t>
      </w:r>
    </w:p>
    <w:p w14:paraId="295F0F4F"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Signaling of assistance information for categorizing the data</w:t>
      </w:r>
    </w:p>
    <w:p w14:paraId="3EDB215E"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779BDA8D"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Signaling for data collection procedure</w:t>
      </w:r>
    </w:p>
    <w:p w14:paraId="311C5766"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2751A76B"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029072AA" w14:textId="77777777" w:rsidR="00F574A5" w:rsidRDefault="00F574A5">
      <w:pPr>
        <w:rPr>
          <w:i/>
          <w:iCs/>
        </w:rPr>
      </w:pPr>
    </w:p>
    <w:p w14:paraId="7A8B9F79" w14:textId="77777777" w:rsidR="00F574A5" w:rsidRDefault="00F574A5">
      <w:pPr>
        <w:rPr>
          <w:i/>
          <w:iCs/>
        </w:rPr>
      </w:pPr>
    </w:p>
    <w:p w14:paraId="5971DC3E"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01B2E0A" w14:textId="77777777" w:rsidR="00F574A5" w:rsidRDefault="00930FB6">
      <w:r>
        <w:t>For model identification of UE-side or UE-part of two-sided models, categorize model identification types as follows, and further study relevant aspects, necessity, and specification impact (if any).</w:t>
      </w:r>
    </w:p>
    <w:p w14:paraId="2DC1DE3F" w14:textId="77777777" w:rsidR="00F574A5" w:rsidRDefault="00930FB6">
      <w:pPr>
        <w:numPr>
          <w:ilvl w:val="0"/>
          <w:numId w:val="39"/>
        </w:numPr>
        <w:rPr>
          <w:rFonts w:eastAsia="Calibri"/>
        </w:rPr>
      </w:pPr>
      <w:r>
        <w:rPr>
          <w:rFonts w:eastAsia="Calibri"/>
        </w:rPr>
        <w:t>Type A: Model is identified to NW (if applicable) and UE (if applicable) without over-the-air signaling</w:t>
      </w:r>
    </w:p>
    <w:p w14:paraId="0177DB9A" w14:textId="77777777" w:rsidR="00F574A5" w:rsidRDefault="00930FB6">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6E305419" w14:textId="77777777" w:rsidR="00F574A5" w:rsidRDefault="00930FB6">
      <w:pPr>
        <w:numPr>
          <w:ilvl w:val="1"/>
          <w:numId w:val="39"/>
        </w:numPr>
        <w:rPr>
          <w:rFonts w:eastAsia="Calibri"/>
        </w:rPr>
      </w:pPr>
      <w:r>
        <w:rPr>
          <w:rFonts w:eastAsia="Calibri" w:hint="eastAsia"/>
          <w:lang w:eastAsia="zh-CN"/>
        </w:rPr>
        <w:t>F</w:t>
      </w:r>
      <w:r>
        <w:rPr>
          <w:rFonts w:eastAsia="Calibri"/>
          <w:lang w:eastAsia="zh-CN"/>
        </w:rPr>
        <w:t>FS: Spec impact to other WGs</w:t>
      </w:r>
    </w:p>
    <w:p w14:paraId="4F1722EA" w14:textId="77777777" w:rsidR="00F574A5" w:rsidRDefault="00930FB6">
      <w:pPr>
        <w:numPr>
          <w:ilvl w:val="0"/>
          <w:numId w:val="39"/>
        </w:numPr>
        <w:rPr>
          <w:rFonts w:eastAsia="Calibri"/>
        </w:rPr>
      </w:pPr>
      <w:r>
        <w:rPr>
          <w:rFonts w:eastAsia="Calibri"/>
        </w:rPr>
        <w:lastRenderedPageBreak/>
        <w:t xml:space="preserve">Type B: Model is identified via over-the-air signaling, </w:t>
      </w:r>
    </w:p>
    <w:p w14:paraId="45A35CAD" w14:textId="77777777" w:rsidR="00F574A5" w:rsidRDefault="00930FB6">
      <w:pPr>
        <w:numPr>
          <w:ilvl w:val="1"/>
          <w:numId w:val="39"/>
        </w:numPr>
        <w:rPr>
          <w:rFonts w:eastAsia="Calibri"/>
          <w:strike/>
        </w:rPr>
      </w:pPr>
      <w:r>
        <w:rPr>
          <w:rFonts w:eastAsia="Calibri"/>
        </w:rPr>
        <w:t xml:space="preserve">Type B1: </w:t>
      </w:r>
    </w:p>
    <w:p w14:paraId="27272161" w14:textId="77777777" w:rsidR="00F574A5" w:rsidRDefault="00930FB6">
      <w:pPr>
        <w:numPr>
          <w:ilvl w:val="2"/>
          <w:numId w:val="39"/>
        </w:numPr>
        <w:rPr>
          <w:rFonts w:eastAsia="Calibri"/>
        </w:rPr>
      </w:pPr>
      <w:r>
        <w:rPr>
          <w:rFonts w:eastAsia="Calibri"/>
        </w:rPr>
        <w:t>Model identification initiated by the UE, and NW assists the remaining steps (if any) of the model identification</w:t>
      </w:r>
    </w:p>
    <w:p w14:paraId="2338597C"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43CDBC51" w14:textId="77777777" w:rsidR="00F574A5" w:rsidRDefault="00930FB6">
      <w:pPr>
        <w:numPr>
          <w:ilvl w:val="2"/>
          <w:numId w:val="39"/>
        </w:numPr>
        <w:rPr>
          <w:rFonts w:eastAsia="Calibri"/>
        </w:rPr>
      </w:pPr>
      <w:r>
        <w:rPr>
          <w:rFonts w:eastAsia="Calibri"/>
        </w:rPr>
        <w:t>FFS: details of steps</w:t>
      </w:r>
    </w:p>
    <w:p w14:paraId="46BE5A33" w14:textId="77777777" w:rsidR="00F574A5" w:rsidRDefault="00930FB6">
      <w:pPr>
        <w:numPr>
          <w:ilvl w:val="1"/>
          <w:numId w:val="39"/>
        </w:numPr>
        <w:rPr>
          <w:rFonts w:eastAsia="Calibri"/>
        </w:rPr>
      </w:pPr>
      <w:r>
        <w:rPr>
          <w:rFonts w:eastAsia="Calibri"/>
        </w:rPr>
        <w:t>Type B2:</w:t>
      </w:r>
      <w:r>
        <w:rPr>
          <w:rFonts w:eastAsia="Calibri"/>
          <w:strike/>
        </w:rPr>
        <w:t xml:space="preserve"> </w:t>
      </w:r>
    </w:p>
    <w:p w14:paraId="0F972A27" w14:textId="77777777" w:rsidR="00F574A5" w:rsidRDefault="00930FB6">
      <w:pPr>
        <w:numPr>
          <w:ilvl w:val="2"/>
          <w:numId w:val="39"/>
        </w:numPr>
        <w:rPr>
          <w:rFonts w:eastAsia="Calibri"/>
        </w:rPr>
      </w:pPr>
      <w:r>
        <w:rPr>
          <w:rFonts w:eastAsia="Calibri"/>
        </w:rPr>
        <w:t>Model identification initiated by the NW, and UE responds (if applicable) for the remaining steps (if any) of the model identification</w:t>
      </w:r>
    </w:p>
    <w:p w14:paraId="3538C28E"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5D8C97C1" w14:textId="77777777" w:rsidR="00F574A5" w:rsidRDefault="00930FB6">
      <w:pPr>
        <w:numPr>
          <w:ilvl w:val="2"/>
          <w:numId w:val="39"/>
        </w:numPr>
        <w:rPr>
          <w:rFonts w:eastAsia="Calibri"/>
        </w:rPr>
      </w:pPr>
      <w:r>
        <w:rPr>
          <w:rFonts w:eastAsia="Calibri"/>
        </w:rPr>
        <w:t>FFS: details of steps</w:t>
      </w:r>
    </w:p>
    <w:p w14:paraId="75A69C9A" w14:textId="77777777" w:rsidR="00F574A5" w:rsidRDefault="00930FB6">
      <w:pPr>
        <w:numPr>
          <w:ilvl w:val="0"/>
          <w:numId w:val="45"/>
        </w:numPr>
        <w:rPr>
          <w:rFonts w:eastAsia="Calibri"/>
          <w:strike/>
        </w:rPr>
      </w:pPr>
      <w:r>
        <w:t>Note: The support and applicability of each model identification Type is a separate discussion. This study does not imply that model identification is necessary.</w:t>
      </w:r>
    </w:p>
    <w:p w14:paraId="13D2C9D1" w14:textId="77777777" w:rsidR="00F574A5" w:rsidRDefault="00F574A5">
      <w:pPr>
        <w:rPr>
          <w:i/>
          <w:iCs/>
        </w:rPr>
      </w:pPr>
    </w:p>
    <w:p w14:paraId="189512CC" w14:textId="77777777" w:rsidR="00F574A5" w:rsidRDefault="00F574A5"/>
    <w:p w14:paraId="29FED49B" w14:textId="77777777" w:rsidR="00F574A5" w:rsidRDefault="00930FB6">
      <w:pPr>
        <w:rPr>
          <w:highlight w:val="green"/>
        </w:rPr>
      </w:pPr>
      <w:r>
        <w:rPr>
          <w:highlight w:val="green"/>
        </w:rPr>
        <w:t>Agreement</w:t>
      </w:r>
    </w:p>
    <w:p w14:paraId="302F1680" w14:textId="77777777" w:rsidR="00F574A5" w:rsidRDefault="00930FB6">
      <w:pPr>
        <w:shd w:val="clear" w:color="auto" w:fill="FFFFFF"/>
        <w:spacing w:line="330" w:lineRule="atLeast"/>
      </w:pPr>
      <w:r>
        <w:t>For functionality/model-ID based LCM,</w:t>
      </w:r>
    </w:p>
    <w:p w14:paraId="197EFE53" w14:textId="77777777" w:rsidR="00F574A5" w:rsidRDefault="00930FB6">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7EF771E" w14:textId="77777777" w:rsidR="00F574A5" w:rsidRDefault="00F574A5"/>
    <w:p w14:paraId="78B97FE1" w14:textId="77777777" w:rsidR="00F574A5" w:rsidRDefault="00930FB6">
      <w:pPr>
        <w:shd w:val="clear" w:color="auto" w:fill="FFFFFF"/>
        <w:spacing w:line="330" w:lineRule="atLeast"/>
        <w:rPr>
          <w:highlight w:val="green"/>
        </w:rPr>
      </w:pPr>
      <w:r>
        <w:rPr>
          <w:highlight w:val="green"/>
        </w:rPr>
        <w:t>Agreement</w:t>
      </w:r>
    </w:p>
    <w:p w14:paraId="7F6BCD9A" w14:textId="77777777" w:rsidR="00F574A5" w:rsidRDefault="00930FB6">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65BB7851" w14:textId="77777777" w:rsidR="00F574A5" w:rsidRDefault="00930FB6">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6403A081" w14:textId="77777777" w:rsidR="00F574A5" w:rsidRDefault="00930FB6">
      <w:pPr>
        <w:pStyle w:val="ListParagraph"/>
        <w:numPr>
          <w:ilvl w:val="2"/>
          <w:numId w:val="44"/>
        </w:numPr>
      </w:pPr>
      <w:r>
        <w:t>FFS: Using a procedure other than UE capability report</w:t>
      </w:r>
    </w:p>
    <w:p w14:paraId="7A314FF9" w14:textId="77777777" w:rsidR="00F574A5" w:rsidRDefault="00930FB6">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50D5FEDD" w14:textId="77777777" w:rsidR="00F574A5" w:rsidRDefault="00F574A5">
      <w:pPr>
        <w:shd w:val="clear" w:color="auto" w:fill="FFFFFF"/>
        <w:spacing w:line="330" w:lineRule="atLeast"/>
        <w:rPr>
          <w:rFonts w:ascii="Calibri" w:hAnsi="Calibri" w:cs="Calibri"/>
        </w:rPr>
      </w:pPr>
    </w:p>
    <w:p w14:paraId="3C9F446B" w14:textId="77777777" w:rsidR="00F574A5" w:rsidRDefault="00F574A5">
      <w:pPr>
        <w:pStyle w:val="ListBullet"/>
        <w:numPr>
          <w:ilvl w:val="0"/>
          <w:numId w:val="0"/>
        </w:numPr>
        <w:rPr>
          <w:lang w:val="en-GB"/>
        </w:rPr>
      </w:pPr>
    </w:p>
    <w:p w14:paraId="4510986F" w14:textId="77777777" w:rsidR="00F574A5" w:rsidRDefault="00930FB6">
      <w:pPr>
        <w:shd w:val="clear" w:color="auto" w:fill="FFFFFF"/>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8B4B2D1" w14:textId="77777777" w:rsidR="00F574A5" w:rsidRDefault="00930FB6">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373CC342" w14:textId="77777777" w:rsidR="00F574A5" w:rsidRDefault="00930FB6">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311B91D2" w14:textId="77777777" w:rsidR="00F574A5" w:rsidRDefault="00F574A5">
      <w:pPr>
        <w:shd w:val="clear" w:color="auto" w:fill="FFFFFF"/>
        <w:rPr>
          <w:iCs/>
        </w:rPr>
      </w:pPr>
    </w:p>
    <w:p w14:paraId="09B5ECC6" w14:textId="77777777" w:rsidR="00F574A5" w:rsidRDefault="00F574A5">
      <w:pPr>
        <w:rPr>
          <w:rFonts w:cs="DengXian"/>
        </w:rPr>
      </w:pPr>
    </w:p>
    <w:p w14:paraId="23492659" w14:textId="77777777" w:rsidR="00F574A5" w:rsidRDefault="00930FB6">
      <w:pPr>
        <w:shd w:val="clear" w:color="auto" w:fill="FFFFF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850E392" w14:textId="77777777" w:rsidR="00F574A5" w:rsidRDefault="00930FB6">
      <w:pPr>
        <w:pStyle w:val="ZTE-Proposal-20210505"/>
        <w:numPr>
          <w:ilvl w:val="0"/>
          <w:numId w:val="0"/>
        </w:numPr>
        <w:spacing w:before="72" w:after="72"/>
        <w:rPr>
          <w:rFonts w:ascii="Times" w:eastAsia="DengXian" w:hAnsi="Times" w:cs="Times New Roman"/>
          <w:b w:val="0"/>
          <w:bCs w:val="0"/>
          <w:i w:val="0"/>
          <w:iCs w:val="0"/>
          <w:kern w:val="0"/>
          <w:szCs w:val="24"/>
        </w:rPr>
      </w:pPr>
      <w:r>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74A5" w14:paraId="01C55A7B" w14:textId="77777777">
        <w:tc>
          <w:tcPr>
            <w:tcW w:w="3145" w:type="dxa"/>
            <w:tcBorders>
              <w:top w:val="single" w:sz="4" w:space="0" w:color="auto"/>
              <w:left w:val="single" w:sz="4" w:space="0" w:color="auto"/>
              <w:bottom w:val="single" w:sz="4" w:space="0" w:color="auto"/>
              <w:right w:val="single" w:sz="4" w:space="0" w:color="auto"/>
            </w:tcBorders>
          </w:tcPr>
          <w:p w14:paraId="62373D91" w14:textId="77777777" w:rsidR="00F574A5" w:rsidRDefault="00930FB6">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7C41C23B" w14:textId="77777777" w:rsidR="00F574A5" w:rsidRDefault="00930FB6">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F574A5" w14:paraId="679BA498" w14:textId="77777777">
        <w:tc>
          <w:tcPr>
            <w:tcW w:w="3145" w:type="dxa"/>
            <w:tcBorders>
              <w:top w:val="single" w:sz="4" w:space="0" w:color="auto"/>
              <w:left w:val="single" w:sz="4" w:space="0" w:color="auto"/>
              <w:bottom w:val="single" w:sz="4" w:space="0" w:color="auto"/>
              <w:right w:val="single" w:sz="4" w:space="0" w:color="auto"/>
            </w:tcBorders>
          </w:tcPr>
          <w:p w14:paraId="0B2CDCB4" w14:textId="77777777" w:rsidR="00F574A5" w:rsidRDefault="00930FB6">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531BABD3" w14:textId="77777777" w:rsidR="00F574A5" w:rsidRDefault="00930FB6">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F574A5" w14:paraId="76D282CF" w14:textId="77777777">
        <w:tc>
          <w:tcPr>
            <w:tcW w:w="3145" w:type="dxa"/>
            <w:tcBorders>
              <w:top w:val="single" w:sz="4" w:space="0" w:color="auto"/>
              <w:left w:val="single" w:sz="4" w:space="0" w:color="auto"/>
              <w:bottom w:val="single" w:sz="4" w:space="0" w:color="auto"/>
              <w:right w:val="single" w:sz="4" w:space="0" w:color="auto"/>
            </w:tcBorders>
          </w:tcPr>
          <w:p w14:paraId="59063BCD" w14:textId="77777777" w:rsidR="00F574A5" w:rsidRDefault="00930FB6">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5F31067B" w14:textId="77777777" w:rsidR="00F574A5" w:rsidRDefault="00930FB6">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04F12F25" w14:textId="77777777" w:rsidR="00F574A5" w:rsidRDefault="00F574A5">
      <w:pPr>
        <w:rPr>
          <w:rFonts w:cs="DengXian"/>
        </w:rPr>
      </w:pPr>
    </w:p>
    <w:p w14:paraId="33AA604E" w14:textId="77777777" w:rsidR="00F574A5" w:rsidRDefault="00930FB6">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2A3D5D37" w14:textId="77777777" w:rsidR="00F574A5" w:rsidRDefault="00930FB6">
      <w:pPr>
        <w:rPr>
          <w:bCs/>
        </w:rPr>
      </w:pPr>
      <w:r>
        <w:rPr>
          <w:bCs/>
        </w:rPr>
        <w:lastRenderedPageBreak/>
        <w:t>In model delivery/transfer Case z4, the “known model structure” means an exact model structure as has been previously identified between NW and UE and for which the UE has explicitly indicated its support.</w:t>
      </w:r>
    </w:p>
    <w:p w14:paraId="0F2DC865" w14:textId="77777777" w:rsidR="00F574A5" w:rsidRDefault="00930FB6">
      <w:pPr>
        <w:rPr>
          <w:bCs/>
        </w:rPr>
      </w:pPr>
      <w:r>
        <w:rPr>
          <w:bCs/>
        </w:rPr>
        <w:t xml:space="preserve">In model delivery/transfer Case z5, the “unknown model structure” means any other model structure not covered in z4, including any model structure that is only partially known. </w:t>
      </w:r>
    </w:p>
    <w:p w14:paraId="6A6D941E" w14:textId="77777777" w:rsidR="00F574A5" w:rsidRDefault="00F574A5">
      <w:pPr>
        <w:shd w:val="clear" w:color="auto" w:fill="FFFFFF"/>
        <w:spacing w:line="330" w:lineRule="atLeast"/>
      </w:pPr>
    </w:p>
    <w:p w14:paraId="08D84367" w14:textId="77777777" w:rsidR="00F574A5" w:rsidRDefault="00930FB6">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p>
    <w:p w14:paraId="6B9E8D99" w14:textId="77777777" w:rsidR="00F574A5" w:rsidRDefault="00930FB6">
      <w:pPr>
        <w:autoSpaceDE w:val="0"/>
        <w:autoSpaceDN w:val="0"/>
        <w:adjustRightInd w:val="0"/>
        <w:snapToGrid w:val="0"/>
        <w:spacing w:after="120"/>
        <w:rPr>
          <w:rFonts w:eastAsia="SimSun" w:cs="DengXian"/>
          <w:bCs/>
          <w:iCs/>
          <w:sz w:val="21"/>
          <w:szCs w:val="21"/>
          <w:lang w:eastAsia="zh-CN"/>
        </w:rPr>
      </w:pPr>
      <w:r>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CAB15DA"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model/functionality</w:t>
      </w:r>
    </w:p>
    <w:p w14:paraId="0A721BFF"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input/output data distribution</w:t>
      </w:r>
    </w:p>
    <w:p w14:paraId="56A8CA45"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using the inactive model/functionality for monitoring purpose and measuring the inference accuracy</w:t>
      </w:r>
    </w:p>
    <w:p w14:paraId="2464A198"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4398069B"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3A423F9A"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1A8EC1E0" w14:textId="77777777" w:rsidR="00F574A5" w:rsidRDefault="00F574A5">
      <w:pPr>
        <w:shd w:val="clear" w:color="auto" w:fill="FFFFFF"/>
        <w:spacing w:line="330" w:lineRule="atLeast"/>
        <w:ind w:left="644" w:hanging="360"/>
        <w:rPr>
          <w:rFonts w:ascii="Calibri" w:hAnsi="Calibri" w:cs="Calibri"/>
          <w:color w:val="7030A0"/>
        </w:rPr>
      </w:pPr>
    </w:p>
    <w:p w14:paraId="71B07A6D" w14:textId="77777777" w:rsidR="00F574A5" w:rsidRDefault="00F574A5"/>
    <w:p w14:paraId="1A558F73" w14:textId="77777777" w:rsidR="00F574A5" w:rsidRDefault="00930FB6">
      <w:pPr>
        <w:pStyle w:val="Heading1"/>
        <w:numPr>
          <w:ilvl w:val="0"/>
          <w:numId w:val="17"/>
        </w:numPr>
      </w:pPr>
      <w:r>
        <w:t>Agreement from RAN#1 114</w:t>
      </w:r>
    </w:p>
    <w:p w14:paraId="5F6CFF53" w14:textId="77777777" w:rsidR="00F574A5" w:rsidRDefault="00F574A5"/>
    <w:p w14:paraId="738BF71B" w14:textId="77777777" w:rsidR="00F574A5" w:rsidRDefault="00930FB6">
      <w:pPr>
        <w:pStyle w:val="ListParagraph"/>
        <w:numPr>
          <w:ilvl w:val="0"/>
          <w:numId w:val="0"/>
        </w:numPr>
        <w:rPr>
          <w:highlight w:val="green"/>
        </w:rPr>
      </w:pPr>
      <w:r>
        <w:rPr>
          <w:highlight w:val="green"/>
        </w:rPr>
        <w:t>Agreement</w:t>
      </w:r>
    </w:p>
    <w:p w14:paraId="5B93AC7C" w14:textId="77777777" w:rsidR="00F574A5" w:rsidRDefault="00930FB6">
      <w:pPr>
        <w:pStyle w:val="ListParagraph"/>
        <w:numPr>
          <w:ilvl w:val="0"/>
          <w:numId w:val="0"/>
        </w:numPr>
      </w:pPr>
      <w:r>
        <w:t>Conclude that applicable functionalities/models can be reported by UE.</w:t>
      </w:r>
    </w:p>
    <w:p w14:paraId="4B4CFD9E" w14:textId="77777777" w:rsidR="00F574A5" w:rsidRDefault="00F574A5">
      <w:pPr>
        <w:rPr>
          <w:rFonts w:ascii="DengXian" w:eastAsia="DengXian" w:hAnsi="DengXian"/>
          <w:lang w:eastAsia="zh-CN"/>
        </w:rPr>
      </w:pPr>
    </w:p>
    <w:p w14:paraId="63AA77CE" w14:textId="77777777" w:rsidR="00F574A5" w:rsidRDefault="00930FB6">
      <w:pPr>
        <w:rPr>
          <w:bCs/>
          <w:highlight w:val="green"/>
          <w:lang w:eastAsia="zh-CN"/>
        </w:rPr>
      </w:pPr>
      <w:r>
        <w:rPr>
          <w:rFonts w:hint="eastAsia"/>
          <w:bCs/>
          <w:highlight w:val="green"/>
          <w:lang w:eastAsia="zh-CN"/>
        </w:rPr>
        <w:t>A</w:t>
      </w:r>
      <w:r>
        <w:rPr>
          <w:bCs/>
          <w:highlight w:val="green"/>
          <w:lang w:eastAsia="zh-CN"/>
        </w:rPr>
        <w:t>greement</w:t>
      </w:r>
    </w:p>
    <w:p w14:paraId="1DC2F8C6" w14:textId="77777777" w:rsidR="00F574A5" w:rsidRDefault="00F574A5">
      <w:pPr>
        <w:rPr>
          <w:bCs/>
          <w:lang w:eastAsia="zh-CN"/>
        </w:rPr>
      </w:pPr>
    </w:p>
    <w:p w14:paraId="5BCE7CB9" w14:textId="77777777" w:rsidR="00F574A5" w:rsidRDefault="00930FB6">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1B93B946" w14:textId="77777777" w:rsidR="00F574A5" w:rsidRDefault="00930FB6">
      <w:pPr>
        <w:pStyle w:val="ListParagraph"/>
        <w:numPr>
          <w:ilvl w:val="1"/>
          <w:numId w:val="66"/>
        </w:numPr>
        <w:spacing w:after="160"/>
        <w:rPr>
          <w:color w:val="FF0000"/>
          <w:lang w:eastAsia="ko-KR"/>
        </w:rPr>
      </w:pPr>
      <w:r>
        <w:rPr>
          <w:color w:val="FF0000"/>
        </w:rPr>
        <w:t>FFS: Using a procedure other than UE capability report</w:t>
      </w:r>
    </w:p>
    <w:p w14:paraId="0D3773C5" w14:textId="77777777" w:rsidR="00F574A5" w:rsidRDefault="00930FB6">
      <w:pPr>
        <w:numPr>
          <w:ilvl w:val="0"/>
          <w:numId w:val="66"/>
        </w:numPr>
        <w:rPr>
          <w:rFonts w:eastAsia="Calibri"/>
          <w:strike/>
        </w:rPr>
      </w:pPr>
      <w:r>
        <w:t>Note: The support and applicability of model identification Type A is a separate discussion.</w:t>
      </w:r>
    </w:p>
    <w:p w14:paraId="23610F08" w14:textId="77777777" w:rsidR="00F574A5" w:rsidRDefault="00F574A5">
      <w:pPr>
        <w:spacing w:after="160"/>
        <w:ind w:left="644" w:hanging="360"/>
        <w:rPr>
          <w:strike/>
          <w:color w:val="FF0000"/>
          <w:lang w:eastAsia="ko-KR"/>
        </w:rPr>
      </w:pPr>
    </w:p>
    <w:p w14:paraId="5D8A5DCD" w14:textId="77777777" w:rsidR="00F574A5" w:rsidRDefault="00930FB6">
      <w:pPr>
        <w:rPr>
          <w:bCs/>
          <w:highlight w:val="green"/>
          <w:lang w:eastAsia="zh-CN"/>
        </w:rPr>
      </w:pPr>
      <w:r>
        <w:rPr>
          <w:rFonts w:hint="eastAsia"/>
          <w:bCs/>
          <w:highlight w:val="green"/>
          <w:lang w:eastAsia="zh-CN"/>
        </w:rPr>
        <w:t>A</w:t>
      </w:r>
      <w:r>
        <w:rPr>
          <w:bCs/>
          <w:highlight w:val="green"/>
          <w:lang w:eastAsia="zh-CN"/>
        </w:rPr>
        <w:t>greement</w:t>
      </w:r>
    </w:p>
    <w:p w14:paraId="203D6EA5" w14:textId="77777777" w:rsidR="00F574A5" w:rsidRDefault="00930FB6">
      <w:pPr>
        <w:pStyle w:val="ListParagraph"/>
        <w:numPr>
          <w:ilvl w:val="0"/>
          <w:numId w:val="66"/>
        </w:numPr>
        <w:spacing w:after="160"/>
        <w:jc w:val="both"/>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r>
        <w:rPr>
          <w:bCs/>
          <w:color w:val="00B0F0"/>
          <w:lang w:eastAsia="zh-CN"/>
        </w:rPr>
        <w:t>an previously identified model at the Network and UE</w:t>
      </w:r>
    </w:p>
    <w:p w14:paraId="6FCA7C5E" w14:textId="77777777" w:rsidR="00F574A5" w:rsidRDefault="00930FB6">
      <w:pPr>
        <w:pStyle w:val="ListParagraph"/>
        <w:numPr>
          <w:ilvl w:val="1"/>
          <w:numId w:val="66"/>
        </w:numPr>
        <w:spacing w:after="160"/>
        <w:jc w:val="both"/>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4612067A" w14:textId="77777777" w:rsidR="00F574A5" w:rsidRDefault="00F574A5">
      <w:pPr>
        <w:pStyle w:val="ListParagraph"/>
        <w:numPr>
          <w:ilvl w:val="0"/>
          <w:numId w:val="0"/>
        </w:numPr>
        <w:spacing w:after="160"/>
        <w:jc w:val="both"/>
        <w:rPr>
          <w:rFonts w:eastAsia="DengXian"/>
          <w:bCs/>
          <w:lang w:eastAsia="zh-CN"/>
        </w:rPr>
      </w:pPr>
    </w:p>
    <w:p w14:paraId="3C8F588D" w14:textId="77777777" w:rsidR="00F574A5" w:rsidRDefault="00930FB6">
      <w:pPr>
        <w:rPr>
          <w:rFonts w:cs="DengXian"/>
          <w:highlight w:val="green"/>
        </w:rPr>
      </w:pPr>
      <w:r>
        <w:rPr>
          <w:rFonts w:cs="DengXian"/>
          <w:highlight w:val="green"/>
        </w:rPr>
        <w:lastRenderedPageBreak/>
        <w:t>Agreement</w:t>
      </w:r>
    </w:p>
    <w:p w14:paraId="6244F815" w14:textId="77777777" w:rsidR="00F574A5" w:rsidRDefault="00930FB6">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0AEE15D3" w14:textId="77777777" w:rsidR="00F574A5" w:rsidRDefault="00930FB6">
      <w:pPr>
        <w:numPr>
          <w:ilvl w:val="0"/>
          <w:numId w:val="80"/>
        </w:numPr>
        <w:spacing w:line="360" w:lineRule="auto"/>
        <w:rPr>
          <w:rFonts w:cs="DengXian"/>
        </w:rPr>
      </w:pPr>
      <w:r>
        <w:rPr>
          <w:rFonts w:cs="DengXian"/>
        </w:rPr>
        <w:t>Note: Details can be studied in the WI phase.</w:t>
      </w:r>
    </w:p>
    <w:p w14:paraId="6AC7EB1C" w14:textId="77777777" w:rsidR="00F574A5" w:rsidRDefault="00F574A5">
      <w:pPr>
        <w:rPr>
          <w:rFonts w:ascii="DengXian" w:eastAsia="DengXian" w:hAnsi="DengXian"/>
          <w:b/>
          <w:bCs/>
          <w:i/>
          <w:iCs/>
          <w:lang w:eastAsia="zh-CN"/>
        </w:rPr>
      </w:pPr>
    </w:p>
    <w:p w14:paraId="12937880" w14:textId="77777777" w:rsidR="00F574A5" w:rsidRDefault="00F574A5"/>
    <w:sectPr w:rsidR="00F574A5">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A85DA" w14:textId="77777777" w:rsidR="009D27BD" w:rsidRDefault="009D27BD">
      <w:r>
        <w:separator/>
      </w:r>
    </w:p>
  </w:endnote>
  <w:endnote w:type="continuationSeparator" w:id="0">
    <w:p w14:paraId="7DB6DC77" w14:textId="77777777" w:rsidR="009D27BD" w:rsidRDefault="009D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ED3C" w14:textId="77777777" w:rsidR="00D545FF" w:rsidRDefault="00D545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9BDA88" w14:textId="77777777" w:rsidR="00D545FF" w:rsidRDefault="00D545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CE1C" w14:textId="77777777" w:rsidR="00D545FF" w:rsidRDefault="00D545FF">
    <w:pPr>
      <w:pStyle w:val="Footer"/>
      <w:ind w:right="360"/>
    </w:pPr>
    <w:r>
      <w:rPr>
        <w:rStyle w:val="PageNumber"/>
      </w:rPr>
      <w:fldChar w:fldCharType="begin"/>
    </w:r>
    <w:r>
      <w:rPr>
        <w:rStyle w:val="PageNumber"/>
      </w:rPr>
      <w:instrText xml:space="preserve"> PAGE </w:instrText>
    </w:r>
    <w:r>
      <w:rPr>
        <w:rStyle w:val="PageNumber"/>
      </w:rPr>
      <w:fldChar w:fldCharType="separate"/>
    </w:r>
    <w:r w:rsidR="00DF3EEE">
      <w:rPr>
        <w:rStyle w:val="PageNumber"/>
        <w:noProof/>
      </w:rPr>
      <w:t>172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3EEE">
      <w:rPr>
        <w:rStyle w:val="PageNumber"/>
        <w:noProof/>
      </w:rPr>
      <w:t>206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BCE6" w14:textId="77777777" w:rsidR="009D27BD" w:rsidRDefault="009D27BD">
      <w:r>
        <w:separator/>
      </w:r>
    </w:p>
  </w:footnote>
  <w:footnote w:type="continuationSeparator" w:id="0">
    <w:p w14:paraId="3FCA121D" w14:textId="77777777" w:rsidR="009D27BD" w:rsidRDefault="009D2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FED3" w14:textId="77777777" w:rsidR="00D545FF" w:rsidRDefault="00D545F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E895DA"/>
    <w:multiLevelType w:val="multilevel"/>
    <w:tmpl w:val="94E895D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DB802A"/>
    <w:multiLevelType w:val="multilevel"/>
    <w:tmpl w:val="97DB802A"/>
    <w:lvl w:ilvl="0">
      <w:start w:val="1"/>
      <w:numFmt w:val="bullet"/>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 w15:restartNumberingAfterBreak="0">
    <w:nsid w:val="BF20981F"/>
    <w:multiLevelType w:val="singleLevel"/>
    <w:tmpl w:val="BF20981F"/>
    <w:lvl w:ilvl="0">
      <w:start w:val="1"/>
      <w:numFmt w:val="decimal"/>
      <w:suff w:val="space"/>
      <w:lvlText w:val="%1)"/>
      <w:lvlJc w:val="left"/>
    </w:lvl>
  </w:abstractNum>
  <w:abstractNum w:abstractNumId="3" w15:restartNumberingAfterBreak="0">
    <w:nsid w:val="CF01B64B"/>
    <w:multiLevelType w:val="singleLevel"/>
    <w:tmpl w:val="CF01B64B"/>
    <w:lvl w:ilvl="0">
      <w:start w:val="1"/>
      <w:numFmt w:val="bullet"/>
      <w:lvlText w:val="▪"/>
      <w:lvlJc w:val="left"/>
      <w:pPr>
        <w:ind w:left="420" w:hanging="420"/>
      </w:pPr>
      <w:rPr>
        <w:rFonts w:ascii="Arial" w:hAnsi="Arial" w:cs="Arial" w:hint="default"/>
      </w:rPr>
    </w:lvl>
  </w:abstractNum>
  <w:abstractNum w:abstractNumId="4"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F2F874C3"/>
    <w:multiLevelType w:val="singleLevel"/>
    <w:tmpl w:val="F2F874C3"/>
    <w:lvl w:ilvl="0">
      <w:start w:val="1"/>
      <w:numFmt w:val="bullet"/>
      <w:lvlText w:val=""/>
      <w:lvlJc w:val="left"/>
      <w:pPr>
        <w:ind w:left="420" w:hanging="420"/>
      </w:pPr>
      <w:rPr>
        <w:rFonts w:ascii="Wingdings" w:hAnsi="Wingdings" w:hint="default"/>
      </w:rPr>
    </w:lvl>
  </w:abstractNum>
  <w:abstractNum w:abstractNumId="6" w15:restartNumberingAfterBreak="0">
    <w:nsid w:val="FED511AF"/>
    <w:multiLevelType w:val="singleLevel"/>
    <w:tmpl w:val="FED511AF"/>
    <w:lvl w:ilvl="0">
      <w:start w:val="1"/>
      <w:numFmt w:val="decimal"/>
      <w:suff w:val="space"/>
      <w:lvlText w:val="%1)"/>
      <w:lvlJc w:val="left"/>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DD9C88"/>
    <w:multiLevelType w:val="singleLevel"/>
    <w:tmpl w:val="00DD9C88"/>
    <w:lvl w:ilvl="0">
      <w:start w:val="1"/>
      <w:numFmt w:val="bullet"/>
      <w:lvlText w:val="▪"/>
      <w:lvlJc w:val="left"/>
      <w:pPr>
        <w:ind w:left="420" w:hanging="420"/>
      </w:pPr>
      <w:rPr>
        <w:rFonts w:ascii="Arial" w:hAnsi="Arial" w:cs="Arial" w:hint="default"/>
      </w:rPr>
    </w:lvl>
  </w:abstractNum>
  <w:abstractNum w:abstractNumId="10" w15:restartNumberingAfterBreak="0">
    <w:nsid w:val="02286D37"/>
    <w:multiLevelType w:val="multilevel"/>
    <w:tmpl w:val="02286D3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D72032"/>
    <w:multiLevelType w:val="multilevel"/>
    <w:tmpl w:val="02D7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14" w15:restartNumberingAfterBreak="0">
    <w:nsid w:val="04264F5B"/>
    <w:multiLevelType w:val="multilevel"/>
    <w:tmpl w:val="04264F5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44D1DA8"/>
    <w:multiLevelType w:val="multilevel"/>
    <w:tmpl w:val="044D1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F015FA"/>
    <w:multiLevelType w:val="multilevel"/>
    <w:tmpl w:val="0CF015F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15:restartNumberingAfterBreak="0">
    <w:nsid w:val="0DFD5154"/>
    <w:multiLevelType w:val="multilevel"/>
    <w:tmpl w:val="0DFD515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034510F"/>
    <w:multiLevelType w:val="multilevel"/>
    <w:tmpl w:val="10345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2" w15:restartNumberingAfterBreak="0">
    <w:nsid w:val="11E648C0"/>
    <w:multiLevelType w:val="multilevel"/>
    <w:tmpl w:val="11E648C0"/>
    <w:lvl w:ilvl="0">
      <w:start w:val="8"/>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30F520F"/>
    <w:multiLevelType w:val="multilevel"/>
    <w:tmpl w:val="130F5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3F37A4B"/>
    <w:multiLevelType w:val="multilevel"/>
    <w:tmpl w:val="13F37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9C6012"/>
    <w:multiLevelType w:val="multilevel"/>
    <w:tmpl w:val="149C60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5BF6B65"/>
    <w:multiLevelType w:val="multilevel"/>
    <w:tmpl w:val="15BF6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395C4D"/>
    <w:multiLevelType w:val="singleLevel"/>
    <w:tmpl w:val="17395C4D"/>
    <w:lvl w:ilvl="0">
      <w:start w:val="1"/>
      <w:numFmt w:val="bullet"/>
      <w:lvlText w:val="▪"/>
      <w:lvlJc w:val="left"/>
      <w:pPr>
        <w:ind w:left="420" w:hanging="420"/>
      </w:pPr>
      <w:rPr>
        <w:rFonts w:ascii="Arial" w:hAnsi="Arial" w:cs="Arial" w:hint="default"/>
      </w:rPr>
    </w:lvl>
  </w:abstractNum>
  <w:abstractNum w:abstractNumId="31"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9F20364"/>
    <w:multiLevelType w:val="multilevel"/>
    <w:tmpl w:val="19F20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Symbol" w:eastAsia="MS Mincho" w:hAnsi="Symbol" w:cs="Times New Roman"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174BA13"/>
    <w:multiLevelType w:val="singleLevel"/>
    <w:tmpl w:val="2174BA13"/>
    <w:lvl w:ilvl="0">
      <w:start w:val="1"/>
      <w:numFmt w:val="decimal"/>
      <w:suff w:val="space"/>
      <w:lvlText w:val="%1)"/>
      <w:lvlJc w:val="left"/>
    </w:lvl>
  </w:abstractNum>
  <w:abstractNum w:abstractNumId="37"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0" w15:restartNumberingAfterBreak="0">
    <w:nsid w:val="24477F7D"/>
    <w:multiLevelType w:val="multilevel"/>
    <w:tmpl w:val="24477F7D"/>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41"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693E50"/>
    <w:multiLevelType w:val="multilevel"/>
    <w:tmpl w:val="25693E50"/>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3" w15:restartNumberingAfterBreak="0">
    <w:nsid w:val="262D4AB3"/>
    <w:multiLevelType w:val="multilevel"/>
    <w:tmpl w:val="262D4AB3"/>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4" w15:restartNumberingAfterBreak="0">
    <w:nsid w:val="267D41DB"/>
    <w:multiLevelType w:val="multilevel"/>
    <w:tmpl w:val="267D41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8FF6BB5"/>
    <w:multiLevelType w:val="multilevel"/>
    <w:tmpl w:val="28FF6B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920316"/>
    <w:multiLevelType w:val="multilevel"/>
    <w:tmpl w:val="2992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B3A7E73"/>
    <w:multiLevelType w:val="multilevel"/>
    <w:tmpl w:val="2B3A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C160E27"/>
    <w:multiLevelType w:val="multilevel"/>
    <w:tmpl w:val="2C160E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3"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ED967C8"/>
    <w:multiLevelType w:val="multilevel"/>
    <w:tmpl w:val="2ED96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8A0542"/>
    <w:multiLevelType w:val="multilevel"/>
    <w:tmpl w:val="2F8A0542"/>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0711135"/>
    <w:multiLevelType w:val="multilevel"/>
    <w:tmpl w:val="3071113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35B7091"/>
    <w:multiLevelType w:val="multilevel"/>
    <w:tmpl w:val="335B709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1"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4"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8B0A4D"/>
    <w:multiLevelType w:val="multilevel"/>
    <w:tmpl w:val="378B0A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9" w15:restartNumberingAfterBreak="0">
    <w:nsid w:val="3DED00F5"/>
    <w:multiLevelType w:val="multilevel"/>
    <w:tmpl w:val="3DED00F5"/>
    <w:lvl w:ilvl="0">
      <w:start w:val="4"/>
      <w:numFmt w:val="bullet"/>
      <w:lvlText w:val="・"/>
      <w:lvlJc w:val="left"/>
      <w:pPr>
        <w:ind w:left="360" w:hanging="360"/>
      </w:pPr>
      <w:rPr>
        <w:rFonts w:ascii="MS Gothic" w:eastAsia="MS Gothic" w:hAnsi="MS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F874F79"/>
    <w:multiLevelType w:val="multilevel"/>
    <w:tmpl w:val="3F87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C21911"/>
    <w:multiLevelType w:val="multilevel"/>
    <w:tmpl w:val="40C21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1285399"/>
    <w:multiLevelType w:val="multilevel"/>
    <w:tmpl w:val="41285399"/>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68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74"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54B0440"/>
    <w:multiLevelType w:val="multilevel"/>
    <w:tmpl w:val="454B04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6A602C8"/>
    <w:multiLevelType w:val="multilevel"/>
    <w:tmpl w:val="46A602C8"/>
    <w:lvl w:ilvl="0">
      <w:start w:val="1"/>
      <w:numFmt w:val="bullet"/>
      <w:lvlText w:val=""/>
      <w:lvlJc w:val="left"/>
      <w:pPr>
        <w:ind w:left="680" w:hanging="440"/>
      </w:pPr>
      <w:rPr>
        <w:rFonts w:ascii="Wingdings" w:hAnsi="Wingdings"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8" w15:restartNumberingAfterBreak="0">
    <w:nsid w:val="474D205F"/>
    <w:multiLevelType w:val="multilevel"/>
    <w:tmpl w:val="474D20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7C8136C"/>
    <w:multiLevelType w:val="multilevel"/>
    <w:tmpl w:val="47C813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0" w15:restartNumberingAfterBreak="0">
    <w:nsid w:val="48D436C2"/>
    <w:multiLevelType w:val="multilevel"/>
    <w:tmpl w:val="48D43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DED4690"/>
    <w:multiLevelType w:val="multilevel"/>
    <w:tmpl w:val="4DED46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3" w15:restartNumberingAfterBreak="0">
    <w:nsid w:val="4E99082B"/>
    <w:multiLevelType w:val="multilevel"/>
    <w:tmpl w:val="4E99082B"/>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FA82124"/>
    <w:multiLevelType w:val="multilevel"/>
    <w:tmpl w:val="4FA8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0"/>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53B457E8"/>
    <w:multiLevelType w:val="multilevel"/>
    <w:tmpl w:val="53B457E8"/>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eastAsiaTheme="minorEastAsia" w:hAnsi="Wingdings" w:cstheme="minorBid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543A068B"/>
    <w:multiLevelType w:val="hybridMultilevel"/>
    <w:tmpl w:val="571EA422"/>
    <w:lvl w:ilvl="0" w:tplc="00DD9C8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97F221C"/>
    <w:multiLevelType w:val="multilevel"/>
    <w:tmpl w:val="597F221C"/>
    <w:lvl w:ilvl="0">
      <w:start w:val="16"/>
      <w:numFmt w:val="bullet"/>
      <w:lvlText w:val="-"/>
      <w:lvlJc w:val="left"/>
      <w:pPr>
        <w:ind w:left="420" w:hanging="420"/>
      </w:pPr>
      <w:rPr>
        <w:rFonts w:ascii="Arial" w:eastAsia="Times New Roman"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CA16187"/>
    <w:multiLevelType w:val="multilevel"/>
    <w:tmpl w:val="5CA16187"/>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E053E5B"/>
    <w:multiLevelType w:val="multilevel"/>
    <w:tmpl w:val="5E053E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E621353"/>
    <w:multiLevelType w:val="multilevel"/>
    <w:tmpl w:val="5E621353"/>
    <w:lvl w:ilvl="0">
      <w:start w:val="1"/>
      <w:numFmt w:val="decimal"/>
      <w:lvlText w:val="%1."/>
      <w:lvlJc w:val="left"/>
      <w:pPr>
        <w:ind w:left="720" w:hanging="360"/>
      </w:pPr>
      <w:rPr>
        <w:rFonts w:ascii="Times" w:hAnsi="Times" w:cs="Times" w:hint="default"/>
        <w:color w:val="000000"/>
        <w:sz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EE010E2"/>
    <w:multiLevelType w:val="multilevel"/>
    <w:tmpl w:val="5EE010E2"/>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03C32F7"/>
    <w:multiLevelType w:val="multilevel"/>
    <w:tmpl w:val="603C32F7"/>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102" w15:restartNumberingAfterBreak="0">
    <w:nsid w:val="63131647"/>
    <w:multiLevelType w:val="multilevel"/>
    <w:tmpl w:val="6313164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5B814A1"/>
    <w:multiLevelType w:val="multilevel"/>
    <w:tmpl w:val="65B814A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05"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71729C5"/>
    <w:multiLevelType w:val="multilevel"/>
    <w:tmpl w:val="671729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8"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9303163"/>
    <w:multiLevelType w:val="multilevel"/>
    <w:tmpl w:val="6930316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9814C60"/>
    <w:multiLevelType w:val="multilevel"/>
    <w:tmpl w:val="69814C60"/>
    <w:lvl w:ilvl="0">
      <w:start w:val="4"/>
      <w:numFmt w:val="bullet"/>
      <w:pStyle w:val="ListParagraph"/>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2" w15:restartNumberingAfterBreak="0">
    <w:nsid w:val="6AF875BE"/>
    <w:multiLevelType w:val="multilevel"/>
    <w:tmpl w:val="6AF875B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B7A74FA"/>
    <w:multiLevelType w:val="multilevel"/>
    <w:tmpl w:val="6B7A74FA"/>
    <w:lvl w:ilvl="0">
      <w:start w:val="1"/>
      <w:numFmt w:val="bullet"/>
      <w:lvlText w:val="•"/>
      <w:lvlJc w:val="left"/>
      <w:pPr>
        <w:ind w:left="1604" w:hanging="400"/>
      </w:pPr>
      <w:rPr>
        <w:rFonts w:ascii="Arial" w:hAnsi="Arial" w:hint="default"/>
      </w:rPr>
    </w:lvl>
    <w:lvl w:ilvl="1">
      <w:start w:val="1"/>
      <w:numFmt w:val="bullet"/>
      <w:lvlText w:val=""/>
      <w:lvlJc w:val="left"/>
      <w:pPr>
        <w:ind w:left="2004" w:hanging="400"/>
      </w:pPr>
      <w:rPr>
        <w:rFonts w:ascii="Wingdings" w:hAnsi="Wingdings" w:hint="default"/>
      </w:rPr>
    </w:lvl>
    <w:lvl w:ilvl="2">
      <w:start w:val="1"/>
      <w:numFmt w:val="bullet"/>
      <w:lvlText w:val=""/>
      <w:lvlJc w:val="left"/>
      <w:pPr>
        <w:ind w:left="2404" w:hanging="400"/>
      </w:pPr>
      <w:rPr>
        <w:rFonts w:ascii="Wingdings" w:hAnsi="Wingdings" w:hint="default"/>
      </w:rPr>
    </w:lvl>
    <w:lvl w:ilvl="3">
      <w:start w:val="1"/>
      <w:numFmt w:val="bullet"/>
      <w:lvlText w:val=""/>
      <w:lvlJc w:val="left"/>
      <w:pPr>
        <w:ind w:left="2804" w:hanging="400"/>
      </w:pPr>
      <w:rPr>
        <w:rFonts w:ascii="Wingdings" w:hAnsi="Wingdings" w:hint="default"/>
      </w:rPr>
    </w:lvl>
    <w:lvl w:ilvl="4">
      <w:start w:val="1"/>
      <w:numFmt w:val="bullet"/>
      <w:lvlText w:val=""/>
      <w:lvlJc w:val="left"/>
      <w:pPr>
        <w:ind w:left="3204" w:hanging="400"/>
      </w:pPr>
      <w:rPr>
        <w:rFonts w:ascii="Wingdings" w:hAnsi="Wingdings" w:hint="default"/>
      </w:rPr>
    </w:lvl>
    <w:lvl w:ilvl="5">
      <w:start w:val="1"/>
      <w:numFmt w:val="bullet"/>
      <w:lvlText w:val=""/>
      <w:lvlJc w:val="left"/>
      <w:pPr>
        <w:ind w:left="3604" w:hanging="400"/>
      </w:pPr>
      <w:rPr>
        <w:rFonts w:ascii="Wingdings" w:hAnsi="Wingdings" w:hint="default"/>
      </w:rPr>
    </w:lvl>
    <w:lvl w:ilvl="6">
      <w:start w:val="1"/>
      <w:numFmt w:val="bullet"/>
      <w:lvlText w:val=""/>
      <w:lvlJc w:val="left"/>
      <w:pPr>
        <w:ind w:left="4004" w:hanging="400"/>
      </w:pPr>
      <w:rPr>
        <w:rFonts w:ascii="Wingdings" w:hAnsi="Wingdings" w:hint="default"/>
      </w:rPr>
    </w:lvl>
    <w:lvl w:ilvl="7">
      <w:start w:val="1"/>
      <w:numFmt w:val="bullet"/>
      <w:lvlText w:val=""/>
      <w:lvlJc w:val="left"/>
      <w:pPr>
        <w:ind w:left="4404" w:hanging="400"/>
      </w:pPr>
      <w:rPr>
        <w:rFonts w:ascii="Wingdings" w:hAnsi="Wingdings" w:hint="default"/>
      </w:rPr>
    </w:lvl>
    <w:lvl w:ilvl="8">
      <w:start w:val="1"/>
      <w:numFmt w:val="bullet"/>
      <w:lvlText w:val=""/>
      <w:lvlJc w:val="left"/>
      <w:pPr>
        <w:ind w:left="4804" w:hanging="400"/>
      </w:pPr>
      <w:rPr>
        <w:rFonts w:ascii="Wingdings" w:hAnsi="Wingdings" w:hint="default"/>
      </w:rPr>
    </w:lvl>
  </w:abstractNum>
  <w:abstractNum w:abstractNumId="114" w15:restartNumberingAfterBreak="0">
    <w:nsid w:val="6CC74A9C"/>
    <w:multiLevelType w:val="multilevel"/>
    <w:tmpl w:val="6CC74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D3F6BFF"/>
    <w:multiLevelType w:val="multilevel"/>
    <w:tmpl w:val="6D3F6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F5A2B93"/>
    <w:multiLevelType w:val="multilevel"/>
    <w:tmpl w:val="6F5A2B93"/>
    <w:lvl w:ilvl="0">
      <w:start w:val="1"/>
      <w:numFmt w:val="bullet"/>
      <w:lvlText w:val="−"/>
      <w:lvlJc w:val="left"/>
      <w:pPr>
        <w:tabs>
          <w:tab w:val="left" w:pos="720"/>
        </w:tabs>
        <w:ind w:left="720" w:hanging="360"/>
      </w:pPr>
      <w:rPr>
        <w:rFonts w:ascii="Arial" w:hAnsi="Aria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D44C77"/>
    <w:multiLevelType w:val="hybridMultilevel"/>
    <w:tmpl w:val="8D72D2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19062AC"/>
    <w:multiLevelType w:val="multilevel"/>
    <w:tmpl w:val="719062A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0" w15:restartNumberingAfterBreak="0">
    <w:nsid w:val="71F049AE"/>
    <w:multiLevelType w:val="multilevel"/>
    <w:tmpl w:val="71F04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22" w15:restartNumberingAfterBreak="0">
    <w:nsid w:val="73DB5B7F"/>
    <w:multiLevelType w:val="multilevel"/>
    <w:tmpl w:val="73DB5B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42B7253"/>
    <w:multiLevelType w:val="multilevel"/>
    <w:tmpl w:val="742B7253"/>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5"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4D5704B"/>
    <w:multiLevelType w:val="multilevel"/>
    <w:tmpl w:val="74D570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B83D61"/>
    <w:multiLevelType w:val="multilevel"/>
    <w:tmpl w:val="76B83D61"/>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30"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82E45F9"/>
    <w:multiLevelType w:val="multilevel"/>
    <w:tmpl w:val="782E4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877221A"/>
    <w:multiLevelType w:val="singleLevel"/>
    <w:tmpl w:val="7877221A"/>
    <w:lvl w:ilvl="0">
      <w:start w:val="1"/>
      <w:numFmt w:val="bullet"/>
      <w:lvlText w:val="▪"/>
      <w:lvlJc w:val="left"/>
      <w:pPr>
        <w:ind w:left="420" w:hanging="420"/>
      </w:pPr>
      <w:rPr>
        <w:rFonts w:ascii="Arial" w:hAnsi="Arial" w:cs="Arial" w:hint="default"/>
      </w:rPr>
    </w:lvl>
  </w:abstractNum>
  <w:abstractNum w:abstractNumId="133" w15:restartNumberingAfterBreak="0">
    <w:nsid w:val="79823F67"/>
    <w:multiLevelType w:val="multilevel"/>
    <w:tmpl w:val="79823F67"/>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1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F7B7487"/>
    <w:multiLevelType w:val="multilevel"/>
    <w:tmpl w:val="7F7B74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81179378">
    <w:abstractNumId w:val="7"/>
  </w:num>
  <w:num w:numId="2" w16cid:durableId="1170410018">
    <w:abstractNumId w:val="52"/>
  </w:num>
  <w:num w:numId="3" w16cid:durableId="1246573468">
    <w:abstractNumId w:val="110"/>
  </w:num>
  <w:num w:numId="4" w16cid:durableId="1762529264">
    <w:abstractNumId w:val="68"/>
  </w:num>
  <w:num w:numId="5" w16cid:durableId="1780444895">
    <w:abstractNumId w:val="107"/>
  </w:num>
  <w:num w:numId="6" w16cid:durableId="889614819">
    <w:abstractNumId w:val="128"/>
  </w:num>
  <w:num w:numId="7" w16cid:durableId="1101606108">
    <w:abstractNumId w:val="35"/>
  </w:num>
  <w:num w:numId="8" w16cid:durableId="1545633785">
    <w:abstractNumId w:val="64"/>
  </w:num>
  <w:num w:numId="9" w16cid:durableId="2021813892">
    <w:abstractNumId w:val="134"/>
  </w:num>
  <w:num w:numId="10" w16cid:durableId="42413903">
    <w:abstractNumId w:val="124"/>
  </w:num>
  <w:num w:numId="11" w16cid:durableId="914049406">
    <w:abstractNumId w:val="86"/>
  </w:num>
  <w:num w:numId="12" w16cid:durableId="1934702170">
    <w:abstractNumId w:val="96"/>
  </w:num>
  <w:num w:numId="13" w16cid:durableId="1334798139">
    <w:abstractNumId w:val="137"/>
  </w:num>
  <w:num w:numId="14" w16cid:durableId="412169312">
    <w:abstractNumId w:val="117"/>
  </w:num>
  <w:num w:numId="15" w16cid:durableId="1131821003">
    <w:abstractNumId w:val="39"/>
  </w:num>
  <w:num w:numId="16" w16cid:durableId="2038045003">
    <w:abstractNumId w:val="67"/>
  </w:num>
  <w:num w:numId="17" w16cid:durableId="2140757547">
    <w:abstractNumId w:val="19"/>
  </w:num>
  <w:num w:numId="18" w16cid:durableId="1184901567">
    <w:abstractNumId w:val="84"/>
  </w:num>
  <w:num w:numId="19" w16cid:durableId="1685012495">
    <w:abstractNumId w:val="125"/>
  </w:num>
  <w:num w:numId="20" w16cid:durableId="485633185">
    <w:abstractNumId w:val="21"/>
  </w:num>
  <w:num w:numId="21" w16cid:durableId="1955357158">
    <w:abstractNumId w:val="61"/>
  </w:num>
  <w:num w:numId="22" w16cid:durableId="47848071">
    <w:abstractNumId w:val="72"/>
  </w:num>
  <w:num w:numId="23" w16cid:durableId="2143686892">
    <w:abstractNumId w:val="112"/>
  </w:num>
  <w:num w:numId="24" w16cid:durableId="910428375">
    <w:abstractNumId w:val="105"/>
  </w:num>
  <w:num w:numId="25" w16cid:durableId="388961836">
    <w:abstractNumId w:val="59"/>
  </w:num>
  <w:num w:numId="26" w16cid:durableId="672030748">
    <w:abstractNumId w:val="103"/>
  </w:num>
  <w:num w:numId="27" w16cid:durableId="262735852">
    <w:abstractNumId w:val="60"/>
  </w:num>
  <w:num w:numId="28" w16cid:durableId="2085642907">
    <w:abstractNumId w:val="47"/>
  </w:num>
  <w:num w:numId="29" w16cid:durableId="738214352">
    <w:abstractNumId w:val="95"/>
  </w:num>
  <w:num w:numId="30" w16cid:durableId="1463232850">
    <w:abstractNumId w:val="127"/>
  </w:num>
  <w:num w:numId="31" w16cid:durableId="304900200">
    <w:abstractNumId w:val="43"/>
  </w:num>
  <w:num w:numId="32" w16cid:durableId="1889993027">
    <w:abstractNumId w:val="79"/>
  </w:num>
  <w:num w:numId="33" w16cid:durableId="1743257793">
    <w:abstractNumId w:val="104"/>
  </w:num>
  <w:num w:numId="34" w16cid:durableId="582186534">
    <w:abstractNumId w:val="71"/>
  </w:num>
  <w:num w:numId="35" w16cid:durableId="1259100200">
    <w:abstractNumId w:val="17"/>
  </w:num>
  <w:num w:numId="36" w16cid:durableId="1630357217">
    <w:abstractNumId w:val="92"/>
  </w:num>
  <w:num w:numId="37" w16cid:durableId="43213841">
    <w:abstractNumId w:val="18"/>
  </w:num>
  <w:num w:numId="38" w16cid:durableId="1653021660">
    <w:abstractNumId w:val="54"/>
  </w:num>
  <w:num w:numId="39" w16cid:durableId="99448690">
    <w:abstractNumId w:val="24"/>
  </w:num>
  <w:num w:numId="40" w16cid:durableId="1158114574">
    <w:abstractNumId w:val="62"/>
  </w:num>
  <w:num w:numId="41" w16cid:durableId="1990360254">
    <w:abstractNumId w:val="139"/>
  </w:num>
  <w:num w:numId="42" w16cid:durableId="1804736581">
    <w:abstractNumId w:val="130"/>
  </w:num>
  <w:num w:numId="43" w16cid:durableId="1375079725">
    <w:abstractNumId w:val="100"/>
  </w:num>
  <w:num w:numId="44" w16cid:durableId="1807506414">
    <w:abstractNumId w:val="65"/>
  </w:num>
  <w:num w:numId="45" w16cid:durableId="120270896">
    <w:abstractNumId w:val="29"/>
  </w:num>
  <w:num w:numId="46" w16cid:durableId="503713188">
    <w:abstractNumId w:val="111"/>
  </w:num>
  <w:num w:numId="47" w16cid:durableId="1385638270">
    <w:abstractNumId w:val="88"/>
  </w:num>
  <w:num w:numId="48" w16cid:durableId="878205537">
    <w:abstractNumId w:val="116"/>
  </w:num>
  <w:num w:numId="49" w16cid:durableId="244733478">
    <w:abstractNumId w:val="99"/>
  </w:num>
  <w:num w:numId="50" w16cid:durableId="1984117926">
    <w:abstractNumId w:val="87"/>
  </w:num>
  <w:num w:numId="51" w16cid:durableId="1029061733">
    <w:abstractNumId w:val="123"/>
  </w:num>
  <w:num w:numId="52" w16cid:durableId="901017470">
    <w:abstractNumId w:val="109"/>
  </w:num>
  <w:num w:numId="53" w16cid:durableId="9185067">
    <w:abstractNumId w:val="94"/>
  </w:num>
  <w:num w:numId="54" w16cid:durableId="174879557">
    <w:abstractNumId w:val="40"/>
  </w:num>
  <w:num w:numId="55" w16cid:durableId="709694272">
    <w:abstractNumId w:val="22"/>
  </w:num>
  <w:num w:numId="56" w16cid:durableId="56171706">
    <w:abstractNumId w:val="91"/>
  </w:num>
  <w:num w:numId="57" w16cid:durableId="1025714758">
    <w:abstractNumId w:val="121"/>
  </w:num>
  <w:num w:numId="58" w16cid:durableId="743454218">
    <w:abstractNumId w:val="129"/>
  </w:num>
  <w:num w:numId="59" w16cid:durableId="1994292480">
    <w:abstractNumId w:val="133"/>
  </w:num>
  <w:num w:numId="60" w16cid:durableId="1215775195">
    <w:abstractNumId w:val="77"/>
  </w:num>
  <w:num w:numId="61" w16cid:durableId="1598559671">
    <w:abstractNumId w:val="32"/>
  </w:num>
  <w:num w:numId="62" w16cid:durableId="1734624001">
    <w:abstractNumId w:val="26"/>
  </w:num>
  <w:num w:numId="63" w16cid:durableId="1305962651">
    <w:abstractNumId w:val="49"/>
  </w:num>
  <w:num w:numId="64" w16cid:durableId="1443262756">
    <w:abstractNumId w:val="55"/>
  </w:num>
  <w:num w:numId="65" w16cid:durableId="232476325">
    <w:abstractNumId w:val="80"/>
  </w:num>
  <w:num w:numId="66" w16cid:durableId="1304314127">
    <w:abstractNumId w:val="90"/>
  </w:num>
  <w:num w:numId="67" w16cid:durableId="1243371907">
    <w:abstractNumId w:val="25"/>
  </w:num>
  <w:num w:numId="68" w16cid:durableId="447164204">
    <w:abstractNumId w:val="69"/>
  </w:num>
  <w:num w:numId="69" w16cid:durableId="1089082003">
    <w:abstractNumId w:val="78"/>
  </w:num>
  <w:num w:numId="70" w16cid:durableId="1704986977">
    <w:abstractNumId w:val="98"/>
  </w:num>
  <w:num w:numId="71" w16cid:durableId="424618446">
    <w:abstractNumId w:val="15"/>
  </w:num>
  <w:num w:numId="72" w16cid:durableId="1659071093">
    <w:abstractNumId w:val="51"/>
  </w:num>
  <w:num w:numId="73" w16cid:durableId="1410931528">
    <w:abstractNumId w:val="102"/>
  </w:num>
  <w:num w:numId="74" w16cid:durableId="822310859">
    <w:abstractNumId w:val="37"/>
  </w:num>
  <w:num w:numId="75" w16cid:durableId="533423270">
    <w:abstractNumId w:val="76"/>
  </w:num>
  <w:num w:numId="76" w16cid:durableId="526718389">
    <w:abstractNumId w:val="5"/>
  </w:num>
  <w:num w:numId="77" w16cid:durableId="688873756">
    <w:abstractNumId w:val="97"/>
  </w:num>
  <w:num w:numId="78" w16cid:durableId="280453104">
    <w:abstractNumId w:val="27"/>
  </w:num>
  <w:num w:numId="79" w16cid:durableId="715160683">
    <w:abstractNumId w:val="106"/>
  </w:num>
  <w:num w:numId="80" w16cid:durableId="1079905655">
    <w:abstractNumId w:val="53"/>
  </w:num>
  <w:num w:numId="81" w16cid:durableId="2147240113">
    <w:abstractNumId w:val="44"/>
  </w:num>
  <w:num w:numId="82" w16cid:durableId="633340007">
    <w:abstractNumId w:val="48"/>
  </w:num>
  <w:num w:numId="83" w16cid:durableId="2081521096">
    <w:abstractNumId w:val="138"/>
  </w:num>
  <w:num w:numId="84" w16cid:durableId="1274939573">
    <w:abstractNumId w:val="120"/>
  </w:num>
  <w:num w:numId="85" w16cid:durableId="64187121">
    <w:abstractNumId w:val="12"/>
  </w:num>
  <w:num w:numId="86" w16cid:durableId="167406727">
    <w:abstractNumId w:val="33"/>
  </w:num>
  <w:num w:numId="87" w16cid:durableId="862979667">
    <w:abstractNumId w:val="1"/>
  </w:num>
  <w:num w:numId="88" w16cid:durableId="951984118">
    <w:abstractNumId w:val="4"/>
  </w:num>
  <w:num w:numId="89" w16cid:durableId="1799100552">
    <w:abstractNumId w:val="13"/>
  </w:num>
  <w:num w:numId="90" w16cid:durableId="883060913">
    <w:abstractNumId w:val="33"/>
    <w:lvlOverride w:ilvl="0">
      <w:startOverride w:val="1"/>
    </w:lvlOverride>
    <w:lvlOverride w:ilvl="1">
      <w:startOverride w:val="1"/>
    </w:lvlOverride>
  </w:num>
  <w:num w:numId="91" w16cid:durableId="365109207">
    <w:abstractNumId w:val="140"/>
  </w:num>
  <w:num w:numId="92" w16cid:durableId="340283578">
    <w:abstractNumId w:val="113"/>
  </w:num>
  <w:num w:numId="93" w16cid:durableId="509684946">
    <w:abstractNumId w:val="75"/>
  </w:num>
  <w:num w:numId="94" w16cid:durableId="536359137">
    <w:abstractNumId w:val="82"/>
  </w:num>
  <w:num w:numId="95" w16cid:durableId="1625119358">
    <w:abstractNumId w:val="122"/>
  </w:num>
  <w:num w:numId="96" w16cid:durableId="939876500">
    <w:abstractNumId w:val="114"/>
  </w:num>
  <w:num w:numId="97" w16cid:durableId="2078672015">
    <w:abstractNumId w:val="23"/>
  </w:num>
  <w:num w:numId="98" w16cid:durableId="1735855762">
    <w:abstractNumId w:val="101"/>
  </w:num>
  <w:num w:numId="99" w16cid:durableId="1746493372">
    <w:abstractNumId w:val="34"/>
  </w:num>
  <w:num w:numId="100" w16cid:durableId="1573932050">
    <w:abstractNumId w:val="11"/>
  </w:num>
  <w:num w:numId="101" w16cid:durableId="1814449825">
    <w:abstractNumId w:val="33"/>
    <w:lvlOverride w:ilvl="0">
      <w:startOverride w:val="1"/>
    </w:lvlOverride>
    <w:lvlOverride w:ilvl="1">
      <w:startOverride w:val="1"/>
    </w:lvlOverride>
  </w:num>
  <w:num w:numId="102" w16cid:durableId="1048606110">
    <w:abstractNumId w:val="16"/>
  </w:num>
  <w:num w:numId="103" w16cid:durableId="838040169">
    <w:abstractNumId w:val="58"/>
  </w:num>
  <w:num w:numId="104" w16cid:durableId="1102335991">
    <w:abstractNumId w:val="66"/>
  </w:num>
  <w:num w:numId="105" w16cid:durableId="310334433">
    <w:abstractNumId w:val="57"/>
  </w:num>
  <w:num w:numId="106" w16cid:durableId="173614693">
    <w:abstractNumId w:val="10"/>
  </w:num>
  <w:num w:numId="107" w16cid:durableId="1947762319">
    <w:abstractNumId w:val="119"/>
  </w:num>
  <w:num w:numId="108" w16cid:durableId="371657617">
    <w:abstractNumId w:val="115"/>
  </w:num>
  <w:num w:numId="109" w16cid:durableId="1043872140">
    <w:abstractNumId w:val="20"/>
  </w:num>
  <w:num w:numId="110" w16cid:durableId="2122919025">
    <w:abstractNumId w:val="70"/>
  </w:num>
  <w:num w:numId="111" w16cid:durableId="2017994963">
    <w:abstractNumId w:val="38"/>
  </w:num>
  <w:num w:numId="112" w16cid:durableId="1923945628">
    <w:abstractNumId w:val="0"/>
  </w:num>
  <w:num w:numId="113" w16cid:durableId="1346442005">
    <w:abstractNumId w:val="28"/>
  </w:num>
  <w:num w:numId="114" w16cid:durableId="133178116">
    <w:abstractNumId w:val="136"/>
  </w:num>
  <w:num w:numId="115" w16cid:durableId="415135821">
    <w:abstractNumId w:val="14"/>
  </w:num>
  <w:num w:numId="116" w16cid:durableId="772627851">
    <w:abstractNumId w:val="50"/>
  </w:num>
  <w:num w:numId="117" w16cid:durableId="965113916">
    <w:abstractNumId w:val="93"/>
  </w:num>
  <w:num w:numId="118" w16cid:durableId="686367332">
    <w:abstractNumId w:val="45"/>
  </w:num>
  <w:num w:numId="119" w16cid:durableId="1374886636">
    <w:abstractNumId w:val="73"/>
  </w:num>
  <w:num w:numId="120" w16cid:durableId="1485271843">
    <w:abstractNumId w:val="83"/>
  </w:num>
  <w:num w:numId="121" w16cid:durableId="1049114581">
    <w:abstractNumId w:val="46"/>
  </w:num>
  <w:num w:numId="122" w16cid:durableId="740099707">
    <w:abstractNumId w:val="9"/>
  </w:num>
  <w:num w:numId="123" w16cid:durableId="966544432">
    <w:abstractNumId w:val="131"/>
  </w:num>
  <w:num w:numId="124" w16cid:durableId="463819329">
    <w:abstractNumId w:val="81"/>
  </w:num>
  <w:num w:numId="125" w16cid:durableId="1213464793">
    <w:abstractNumId w:val="30"/>
  </w:num>
  <w:num w:numId="126" w16cid:durableId="1353874574">
    <w:abstractNumId w:val="2"/>
  </w:num>
  <w:num w:numId="127" w16cid:durableId="321668161">
    <w:abstractNumId w:val="56"/>
  </w:num>
  <w:num w:numId="128" w16cid:durableId="1566529970">
    <w:abstractNumId w:val="132"/>
  </w:num>
  <w:num w:numId="129" w16cid:durableId="1454328900">
    <w:abstractNumId w:val="3"/>
  </w:num>
  <w:num w:numId="130" w16cid:durableId="1031107421">
    <w:abstractNumId w:val="42"/>
  </w:num>
  <w:num w:numId="131" w16cid:durableId="1430542302">
    <w:abstractNumId w:val="85"/>
  </w:num>
  <w:num w:numId="132" w16cid:durableId="473331046">
    <w:abstractNumId w:val="6"/>
  </w:num>
  <w:num w:numId="133" w16cid:durableId="812984483">
    <w:abstractNumId w:val="126"/>
  </w:num>
  <w:num w:numId="134" w16cid:durableId="144901632">
    <w:abstractNumId w:val="36"/>
  </w:num>
  <w:num w:numId="135" w16cid:durableId="768502060">
    <w:abstractNumId w:val="31"/>
  </w:num>
  <w:num w:numId="136" w16cid:durableId="1361515441">
    <w:abstractNumId w:val="108"/>
  </w:num>
  <w:num w:numId="137" w16cid:durableId="474563537">
    <w:abstractNumId w:val="74"/>
  </w:num>
  <w:num w:numId="138" w16cid:durableId="989289158">
    <w:abstractNumId w:val="8"/>
  </w:num>
  <w:num w:numId="139" w16cid:durableId="332296735">
    <w:abstractNumId w:val="135"/>
  </w:num>
  <w:num w:numId="140" w16cid:durableId="1075274809">
    <w:abstractNumId w:val="41"/>
  </w:num>
  <w:num w:numId="141" w16cid:durableId="399207291">
    <w:abstractNumId w:val="63"/>
  </w:num>
  <w:num w:numId="142" w16cid:durableId="1675836017">
    <w:abstractNumId w:val="89"/>
  </w:num>
  <w:num w:numId="143" w16cid:durableId="1412653656">
    <w:abstractNumId w:val="118"/>
  </w:num>
  <w:num w:numId="144" w16cid:durableId="1481457318">
    <w:abstractNumId w:val="82"/>
    <w:lvlOverride w:ilvl="0"/>
    <w:lvlOverride w:ilvl="1"/>
    <w:lvlOverride w:ilvl="2"/>
    <w:lvlOverride w:ilvl="3"/>
    <w:lvlOverride w:ilvl="4"/>
    <w:lvlOverride w:ilvl="5"/>
    <w:lvlOverride w:ilvl="6"/>
    <w:lvlOverride w:ilvl="7"/>
    <w:lvlOverride w:ilvl="8"/>
  </w:num>
  <w:num w:numId="145" w16cid:durableId="396785272">
    <w:abstractNumId w:val="110"/>
    <w:lvlOverride w:ilvl="0"/>
    <w:lvlOverride w:ilvl="1"/>
    <w:lvlOverride w:ilvl="2"/>
    <w:lvlOverride w:ilvl="3"/>
    <w:lvlOverride w:ilvl="4"/>
    <w:lvlOverride w:ilvl="5"/>
    <w:lvlOverride w:ilvl="6"/>
    <w:lvlOverride w:ilvl="7"/>
    <w:lvlOverride w:ilvl="8"/>
  </w:num>
  <w:num w:numId="146" w16cid:durableId="1739398304">
    <w:abstractNumId w:val="91"/>
    <w:lvlOverride w:ilvl="0"/>
    <w:lvlOverride w:ilvl="1"/>
    <w:lvlOverride w:ilvl="2"/>
    <w:lvlOverride w:ilvl="3"/>
    <w:lvlOverride w:ilvl="4"/>
    <w:lvlOverride w:ilvl="5"/>
    <w:lvlOverride w:ilvl="6"/>
    <w:lvlOverride w:ilvl="7"/>
    <w:lvlOverride w:ilvl="8"/>
  </w:num>
  <w:num w:numId="147" w16cid:durableId="474030901">
    <w:abstractNumId w:val="46"/>
    <w:lvlOverride w:ilvl="0"/>
    <w:lvlOverride w:ilvl="1"/>
    <w:lvlOverride w:ilvl="2"/>
    <w:lvlOverride w:ilvl="3"/>
    <w:lvlOverride w:ilvl="4"/>
    <w:lvlOverride w:ilvl="5"/>
    <w:lvlOverride w:ilvl="6"/>
    <w:lvlOverride w:ilvl="7"/>
    <w:lvlOverride w:ilvl="8"/>
  </w:num>
  <w:num w:numId="148" w16cid:durableId="44958160">
    <w:abstractNumId w:val="81"/>
    <w:lvlOverride w:ilvl="0"/>
    <w:lvlOverride w:ilvl="1"/>
    <w:lvlOverride w:ilvl="2"/>
    <w:lvlOverride w:ilvl="3"/>
    <w:lvlOverride w:ilvl="4"/>
    <w:lvlOverride w:ilvl="5"/>
    <w:lvlOverride w:ilvl="6"/>
    <w:lvlOverride w:ilvl="7"/>
    <w:lvlOverride w:ilvl="8"/>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QUANa4QXiwAAAA="/>
  </w:docVars>
  <w:rsids>
    <w:rsidRoot w:val="008810FA"/>
    <w:rsid w:val="000000A2"/>
    <w:rsid w:val="000000DA"/>
    <w:rsid w:val="00000232"/>
    <w:rsid w:val="00000273"/>
    <w:rsid w:val="00000284"/>
    <w:rsid w:val="0000030F"/>
    <w:rsid w:val="0000032C"/>
    <w:rsid w:val="000003F7"/>
    <w:rsid w:val="000004CA"/>
    <w:rsid w:val="00000515"/>
    <w:rsid w:val="0000060F"/>
    <w:rsid w:val="000007D3"/>
    <w:rsid w:val="000007DE"/>
    <w:rsid w:val="000007F9"/>
    <w:rsid w:val="0000083F"/>
    <w:rsid w:val="00000919"/>
    <w:rsid w:val="00000922"/>
    <w:rsid w:val="00000979"/>
    <w:rsid w:val="000009BE"/>
    <w:rsid w:val="00000B5F"/>
    <w:rsid w:val="00000B64"/>
    <w:rsid w:val="00000D10"/>
    <w:rsid w:val="00000ECA"/>
    <w:rsid w:val="00000F7F"/>
    <w:rsid w:val="000010AD"/>
    <w:rsid w:val="0000111D"/>
    <w:rsid w:val="00001375"/>
    <w:rsid w:val="0000155C"/>
    <w:rsid w:val="0000156B"/>
    <w:rsid w:val="00001699"/>
    <w:rsid w:val="0000194B"/>
    <w:rsid w:val="000019EE"/>
    <w:rsid w:val="00001B72"/>
    <w:rsid w:val="00001BAF"/>
    <w:rsid w:val="00001C51"/>
    <w:rsid w:val="00001CA3"/>
    <w:rsid w:val="00001E2C"/>
    <w:rsid w:val="00001F79"/>
    <w:rsid w:val="00001FC3"/>
    <w:rsid w:val="00002375"/>
    <w:rsid w:val="000023E0"/>
    <w:rsid w:val="000024E7"/>
    <w:rsid w:val="00002524"/>
    <w:rsid w:val="000025F5"/>
    <w:rsid w:val="0000270A"/>
    <w:rsid w:val="00002770"/>
    <w:rsid w:val="00002956"/>
    <w:rsid w:val="00002986"/>
    <w:rsid w:val="00002A8E"/>
    <w:rsid w:val="00002B56"/>
    <w:rsid w:val="00002BC6"/>
    <w:rsid w:val="00002D5A"/>
    <w:rsid w:val="0000306C"/>
    <w:rsid w:val="000030CD"/>
    <w:rsid w:val="00003101"/>
    <w:rsid w:val="00003131"/>
    <w:rsid w:val="00003179"/>
    <w:rsid w:val="000031DA"/>
    <w:rsid w:val="00003227"/>
    <w:rsid w:val="00003330"/>
    <w:rsid w:val="000033B4"/>
    <w:rsid w:val="00003497"/>
    <w:rsid w:val="000034E5"/>
    <w:rsid w:val="00003710"/>
    <w:rsid w:val="000037FB"/>
    <w:rsid w:val="0000381E"/>
    <w:rsid w:val="00003852"/>
    <w:rsid w:val="00003869"/>
    <w:rsid w:val="0000386C"/>
    <w:rsid w:val="00003907"/>
    <w:rsid w:val="0000398B"/>
    <w:rsid w:val="00003BD7"/>
    <w:rsid w:val="00003C3C"/>
    <w:rsid w:val="00003CDB"/>
    <w:rsid w:val="00003EF4"/>
    <w:rsid w:val="00003F1A"/>
    <w:rsid w:val="00003F73"/>
    <w:rsid w:val="00003FC9"/>
    <w:rsid w:val="0000403F"/>
    <w:rsid w:val="000040D2"/>
    <w:rsid w:val="000042C3"/>
    <w:rsid w:val="000044A5"/>
    <w:rsid w:val="000047B0"/>
    <w:rsid w:val="00004885"/>
    <w:rsid w:val="000048E5"/>
    <w:rsid w:val="00004977"/>
    <w:rsid w:val="0000499E"/>
    <w:rsid w:val="000049C3"/>
    <w:rsid w:val="00004BAF"/>
    <w:rsid w:val="00004D8C"/>
    <w:rsid w:val="00004DCB"/>
    <w:rsid w:val="000051F0"/>
    <w:rsid w:val="00005269"/>
    <w:rsid w:val="00005499"/>
    <w:rsid w:val="0000553B"/>
    <w:rsid w:val="000055B3"/>
    <w:rsid w:val="00005A22"/>
    <w:rsid w:val="00005BEE"/>
    <w:rsid w:val="00005CC4"/>
    <w:rsid w:val="00005E57"/>
    <w:rsid w:val="00005EBC"/>
    <w:rsid w:val="00005F5A"/>
    <w:rsid w:val="00005F7B"/>
    <w:rsid w:val="0000601D"/>
    <w:rsid w:val="0000624B"/>
    <w:rsid w:val="000062D2"/>
    <w:rsid w:val="000062DA"/>
    <w:rsid w:val="000063BC"/>
    <w:rsid w:val="00006436"/>
    <w:rsid w:val="000065CC"/>
    <w:rsid w:val="0000661A"/>
    <w:rsid w:val="000066EE"/>
    <w:rsid w:val="000066F3"/>
    <w:rsid w:val="00006780"/>
    <w:rsid w:val="0000679D"/>
    <w:rsid w:val="0000689D"/>
    <w:rsid w:val="00006A88"/>
    <w:rsid w:val="00006B48"/>
    <w:rsid w:val="00006C7A"/>
    <w:rsid w:val="00006CF6"/>
    <w:rsid w:val="00006DCC"/>
    <w:rsid w:val="00006F90"/>
    <w:rsid w:val="0000706D"/>
    <w:rsid w:val="000071B1"/>
    <w:rsid w:val="000071D7"/>
    <w:rsid w:val="0000730F"/>
    <w:rsid w:val="00007495"/>
    <w:rsid w:val="00007613"/>
    <w:rsid w:val="000076A9"/>
    <w:rsid w:val="00007705"/>
    <w:rsid w:val="0000773C"/>
    <w:rsid w:val="00007878"/>
    <w:rsid w:val="000078E2"/>
    <w:rsid w:val="0000792C"/>
    <w:rsid w:val="00007A6C"/>
    <w:rsid w:val="00007AA4"/>
    <w:rsid w:val="00007B4B"/>
    <w:rsid w:val="00007BAA"/>
    <w:rsid w:val="00007D2E"/>
    <w:rsid w:val="00007DA1"/>
    <w:rsid w:val="00007F08"/>
    <w:rsid w:val="00010000"/>
    <w:rsid w:val="00010061"/>
    <w:rsid w:val="00010082"/>
    <w:rsid w:val="00010174"/>
    <w:rsid w:val="000101EF"/>
    <w:rsid w:val="00010265"/>
    <w:rsid w:val="000102E0"/>
    <w:rsid w:val="00010361"/>
    <w:rsid w:val="000103A0"/>
    <w:rsid w:val="00010462"/>
    <w:rsid w:val="000104D1"/>
    <w:rsid w:val="000105F8"/>
    <w:rsid w:val="0001073E"/>
    <w:rsid w:val="000108A7"/>
    <w:rsid w:val="000109F1"/>
    <w:rsid w:val="00010A4B"/>
    <w:rsid w:val="00010A5C"/>
    <w:rsid w:val="00010D10"/>
    <w:rsid w:val="00010E70"/>
    <w:rsid w:val="00010E97"/>
    <w:rsid w:val="00010EF5"/>
    <w:rsid w:val="00010F61"/>
    <w:rsid w:val="00010FD1"/>
    <w:rsid w:val="000110B2"/>
    <w:rsid w:val="000110DC"/>
    <w:rsid w:val="00011144"/>
    <w:rsid w:val="0001116F"/>
    <w:rsid w:val="0001117C"/>
    <w:rsid w:val="00011185"/>
    <w:rsid w:val="000111D3"/>
    <w:rsid w:val="00011223"/>
    <w:rsid w:val="00011239"/>
    <w:rsid w:val="000112D6"/>
    <w:rsid w:val="0001137B"/>
    <w:rsid w:val="000114B0"/>
    <w:rsid w:val="0001152F"/>
    <w:rsid w:val="00011530"/>
    <w:rsid w:val="000116BF"/>
    <w:rsid w:val="0001178C"/>
    <w:rsid w:val="00011939"/>
    <w:rsid w:val="000119A9"/>
    <w:rsid w:val="000119CF"/>
    <w:rsid w:val="00011A8E"/>
    <w:rsid w:val="00011D26"/>
    <w:rsid w:val="00011DE2"/>
    <w:rsid w:val="00011EAE"/>
    <w:rsid w:val="00011EBE"/>
    <w:rsid w:val="00011F1E"/>
    <w:rsid w:val="00011FB9"/>
    <w:rsid w:val="00012010"/>
    <w:rsid w:val="00012026"/>
    <w:rsid w:val="00012069"/>
    <w:rsid w:val="0001213E"/>
    <w:rsid w:val="00012144"/>
    <w:rsid w:val="00012296"/>
    <w:rsid w:val="000123BD"/>
    <w:rsid w:val="000124D1"/>
    <w:rsid w:val="00012581"/>
    <w:rsid w:val="0001258A"/>
    <w:rsid w:val="000126B2"/>
    <w:rsid w:val="00012706"/>
    <w:rsid w:val="00012871"/>
    <w:rsid w:val="00012926"/>
    <w:rsid w:val="000129DB"/>
    <w:rsid w:val="00012A18"/>
    <w:rsid w:val="00012B2A"/>
    <w:rsid w:val="00012BB5"/>
    <w:rsid w:val="00012C09"/>
    <w:rsid w:val="00012C67"/>
    <w:rsid w:val="00012C87"/>
    <w:rsid w:val="00012D57"/>
    <w:rsid w:val="00012D6D"/>
    <w:rsid w:val="00012E36"/>
    <w:rsid w:val="00012F5B"/>
    <w:rsid w:val="00012F97"/>
    <w:rsid w:val="0001301B"/>
    <w:rsid w:val="0001310E"/>
    <w:rsid w:val="0001321B"/>
    <w:rsid w:val="00013269"/>
    <w:rsid w:val="00013353"/>
    <w:rsid w:val="000133A9"/>
    <w:rsid w:val="000133D4"/>
    <w:rsid w:val="00013785"/>
    <w:rsid w:val="000137BA"/>
    <w:rsid w:val="00013875"/>
    <w:rsid w:val="00013898"/>
    <w:rsid w:val="00013910"/>
    <w:rsid w:val="00013922"/>
    <w:rsid w:val="00013AF8"/>
    <w:rsid w:val="00013B63"/>
    <w:rsid w:val="00013C84"/>
    <w:rsid w:val="00013D4C"/>
    <w:rsid w:val="00013DA1"/>
    <w:rsid w:val="00013E0B"/>
    <w:rsid w:val="00013F64"/>
    <w:rsid w:val="00014178"/>
    <w:rsid w:val="000141F0"/>
    <w:rsid w:val="0001441C"/>
    <w:rsid w:val="00014430"/>
    <w:rsid w:val="000145D2"/>
    <w:rsid w:val="00014631"/>
    <w:rsid w:val="0001472F"/>
    <w:rsid w:val="0001484F"/>
    <w:rsid w:val="00014A3C"/>
    <w:rsid w:val="00014B31"/>
    <w:rsid w:val="00014B8F"/>
    <w:rsid w:val="00014E0E"/>
    <w:rsid w:val="00014EFA"/>
    <w:rsid w:val="00014FEB"/>
    <w:rsid w:val="0001504B"/>
    <w:rsid w:val="00015137"/>
    <w:rsid w:val="000155F2"/>
    <w:rsid w:val="00015805"/>
    <w:rsid w:val="0001587E"/>
    <w:rsid w:val="000158D6"/>
    <w:rsid w:val="000159C4"/>
    <w:rsid w:val="000159FA"/>
    <w:rsid w:val="00015A7E"/>
    <w:rsid w:val="00015A93"/>
    <w:rsid w:val="00015ABC"/>
    <w:rsid w:val="00015B79"/>
    <w:rsid w:val="00015BCB"/>
    <w:rsid w:val="00015C72"/>
    <w:rsid w:val="00015CED"/>
    <w:rsid w:val="00015E7D"/>
    <w:rsid w:val="00015F7F"/>
    <w:rsid w:val="000161C8"/>
    <w:rsid w:val="00016282"/>
    <w:rsid w:val="000162B2"/>
    <w:rsid w:val="0001645D"/>
    <w:rsid w:val="0001649E"/>
    <w:rsid w:val="000164BB"/>
    <w:rsid w:val="000164EC"/>
    <w:rsid w:val="00016639"/>
    <w:rsid w:val="000167A6"/>
    <w:rsid w:val="00016879"/>
    <w:rsid w:val="000168AB"/>
    <w:rsid w:val="00016A5C"/>
    <w:rsid w:val="00016BD0"/>
    <w:rsid w:val="00016DCE"/>
    <w:rsid w:val="00016E92"/>
    <w:rsid w:val="00016EC9"/>
    <w:rsid w:val="00017149"/>
    <w:rsid w:val="00017309"/>
    <w:rsid w:val="0001746A"/>
    <w:rsid w:val="0001748A"/>
    <w:rsid w:val="00017585"/>
    <w:rsid w:val="000175CB"/>
    <w:rsid w:val="0001766D"/>
    <w:rsid w:val="00017761"/>
    <w:rsid w:val="00017779"/>
    <w:rsid w:val="00017928"/>
    <w:rsid w:val="00017BE6"/>
    <w:rsid w:val="00017D15"/>
    <w:rsid w:val="00017D28"/>
    <w:rsid w:val="00017D6F"/>
    <w:rsid w:val="00017DA3"/>
    <w:rsid w:val="00017DAB"/>
    <w:rsid w:val="00017DE1"/>
    <w:rsid w:val="00017FE8"/>
    <w:rsid w:val="0002002A"/>
    <w:rsid w:val="00020077"/>
    <w:rsid w:val="0002009F"/>
    <w:rsid w:val="00020197"/>
    <w:rsid w:val="000201BF"/>
    <w:rsid w:val="000201C1"/>
    <w:rsid w:val="0002020A"/>
    <w:rsid w:val="0002021C"/>
    <w:rsid w:val="000203F0"/>
    <w:rsid w:val="000205A3"/>
    <w:rsid w:val="000205C1"/>
    <w:rsid w:val="000206C4"/>
    <w:rsid w:val="000206E8"/>
    <w:rsid w:val="000206F4"/>
    <w:rsid w:val="0002081B"/>
    <w:rsid w:val="0002084A"/>
    <w:rsid w:val="0002085F"/>
    <w:rsid w:val="00020867"/>
    <w:rsid w:val="000208C8"/>
    <w:rsid w:val="0002095A"/>
    <w:rsid w:val="000209D8"/>
    <w:rsid w:val="000209F5"/>
    <w:rsid w:val="00020A2F"/>
    <w:rsid w:val="00020A4E"/>
    <w:rsid w:val="00020ADE"/>
    <w:rsid w:val="00020B05"/>
    <w:rsid w:val="00020B70"/>
    <w:rsid w:val="00020D61"/>
    <w:rsid w:val="00020F03"/>
    <w:rsid w:val="00020F93"/>
    <w:rsid w:val="00021001"/>
    <w:rsid w:val="0002113C"/>
    <w:rsid w:val="0002119E"/>
    <w:rsid w:val="00021258"/>
    <w:rsid w:val="000212A0"/>
    <w:rsid w:val="0002130A"/>
    <w:rsid w:val="00021364"/>
    <w:rsid w:val="000216D0"/>
    <w:rsid w:val="00021713"/>
    <w:rsid w:val="0002172D"/>
    <w:rsid w:val="000218DF"/>
    <w:rsid w:val="00021911"/>
    <w:rsid w:val="00021960"/>
    <w:rsid w:val="00021A25"/>
    <w:rsid w:val="00021A36"/>
    <w:rsid w:val="00021A4F"/>
    <w:rsid w:val="00021B1D"/>
    <w:rsid w:val="00021C2D"/>
    <w:rsid w:val="00021C67"/>
    <w:rsid w:val="00021CA8"/>
    <w:rsid w:val="00021CF0"/>
    <w:rsid w:val="00021DEC"/>
    <w:rsid w:val="00021EAD"/>
    <w:rsid w:val="0002214D"/>
    <w:rsid w:val="000221EB"/>
    <w:rsid w:val="000222F7"/>
    <w:rsid w:val="000223D4"/>
    <w:rsid w:val="000225F3"/>
    <w:rsid w:val="00022650"/>
    <w:rsid w:val="00022972"/>
    <w:rsid w:val="00022CD6"/>
    <w:rsid w:val="00022D06"/>
    <w:rsid w:val="00022D1F"/>
    <w:rsid w:val="00022D87"/>
    <w:rsid w:val="00022D90"/>
    <w:rsid w:val="00022F09"/>
    <w:rsid w:val="000230AF"/>
    <w:rsid w:val="00023164"/>
    <w:rsid w:val="0002323E"/>
    <w:rsid w:val="00023246"/>
    <w:rsid w:val="000233F4"/>
    <w:rsid w:val="00023403"/>
    <w:rsid w:val="0002340C"/>
    <w:rsid w:val="00023422"/>
    <w:rsid w:val="00023591"/>
    <w:rsid w:val="000236CA"/>
    <w:rsid w:val="0002374E"/>
    <w:rsid w:val="000237CA"/>
    <w:rsid w:val="00023889"/>
    <w:rsid w:val="000238FC"/>
    <w:rsid w:val="00023B23"/>
    <w:rsid w:val="00023BA6"/>
    <w:rsid w:val="00023BB0"/>
    <w:rsid w:val="00023C29"/>
    <w:rsid w:val="00023C9D"/>
    <w:rsid w:val="00023D2C"/>
    <w:rsid w:val="00023D59"/>
    <w:rsid w:val="00023E3A"/>
    <w:rsid w:val="00023E59"/>
    <w:rsid w:val="00023F1D"/>
    <w:rsid w:val="00024008"/>
    <w:rsid w:val="00024088"/>
    <w:rsid w:val="0002408D"/>
    <w:rsid w:val="000240FD"/>
    <w:rsid w:val="00024287"/>
    <w:rsid w:val="000243A5"/>
    <w:rsid w:val="00024424"/>
    <w:rsid w:val="00024472"/>
    <w:rsid w:val="000244EF"/>
    <w:rsid w:val="00024566"/>
    <w:rsid w:val="00024791"/>
    <w:rsid w:val="00024794"/>
    <w:rsid w:val="0002487D"/>
    <w:rsid w:val="000248C9"/>
    <w:rsid w:val="0002491F"/>
    <w:rsid w:val="0002496A"/>
    <w:rsid w:val="00024974"/>
    <w:rsid w:val="000249B3"/>
    <w:rsid w:val="00024AFA"/>
    <w:rsid w:val="00024BC1"/>
    <w:rsid w:val="00024C00"/>
    <w:rsid w:val="00024C6F"/>
    <w:rsid w:val="00024D14"/>
    <w:rsid w:val="00024D30"/>
    <w:rsid w:val="00024D64"/>
    <w:rsid w:val="00024E37"/>
    <w:rsid w:val="00024EE3"/>
    <w:rsid w:val="00024FD0"/>
    <w:rsid w:val="00025059"/>
    <w:rsid w:val="0002506A"/>
    <w:rsid w:val="00025184"/>
    <w:rsid w:val="00025336"/>
    <w:rsid w:val="0002533D"/>
    <w:rsid w:val="00025494"/>
    <w:rsid w:val="00025568"/>
    <w:rsid w:val="000255A1"/>
    <w:rsid w:val="0002569C"/>
    <w:rsid w:val="000258DD"/>
    <w:rsid w:val="0002591B"/>
    <w:rsid w:val="000259C5"/>
    <w:rsid w:val="00025B60"/>
    <w:rsid w:val="00025BAA"/>
    <w:rsid w:val="00025C7E"/>
    <w:rsid w:val="00025D56"/>
    <w:rsid w:val="00025F24"/>
    <w:rsid w:val="00025F62"/>
    <w:rsid w:val="000260B6"/>
    <w:rsid w:val="000261F3"/>
    <w:rsid w:val="000261F6"/>
    <w:rsid w:val="000262DA"/>
    <w:rsid w:val="000264EF"/>
    <w:rsid w:val="000266AE"/>
    <w:rsid w:val="00026782"/>
    <w:rsid w:val="000267EB"/>
    <w:rsid w:val="000268D4"/>
    <w:rsid w:val="000268EA"/>
    <w:rsid w:val="00026905"/>
    <w:rsid w:val="00026970"/>
    <w:rsid w:val="00026977"/>
    <w:rsid w:val="00026B7D"/>
    <w:rsid w:val="00026BDF"/>
    <w:rsid w:val="00026C64"/>
    <w:rsid w:val="00026CFC"/>
    <w:rsid w:val="00026D19"/>
    <w:rsid w:val="00026DA5"/>
    <w:rsid w:val="00026EF9"/>
    <w:rsid w:val="00026F34"/>
    <w:rsid w:val="00026FE0"/>
    <w:rsid w:val="00026FED"/>
    <w:rsid w:val="0002701F"/>
    <w:rsid w:val="00027037"/>
    <w:rsid w:val="0002704A"/>
    <w:rsid w:val="0002708B"/>
    <w:rsid w:val="00027152"/>
    <w:rsid w:val="0002728C"/>
    <w:rsid w:val="00027333"/>
    <w:rsid w:val="000273DF"/>
    <w:rsid w:val="0002740C"/>
    <w:rsid w:val="000275F4"/>
    <w:rsid w:val="000275F6"/>
    <w:rsid w:val="000276D5"/>
    <w:rsid w:val="000276E7"/>
    <w:rsid w:val="00027B5C"/>
    <w:rsid w:val="00027D56"/>
    <w:rsid w:val="00027DEA"/>
    <w:rsid w:val="00027E7B"/>
    <w:rsid w:val="00027F9A"/>
    <w:rsid w:val="00027FC6"/>
    <w:rsid w:val="00030019"/>
    <w:rsid w:val="000300FE"/>
    <w:rsid w:val="00030155"/>
    <w:rsid w:val="0003032F"/>
    <w:rsid w:val="00030432"/>
    <w:rsid w:val="00030506"/>
    <w:rsid w:val="0003058B"/>
    <w:rsid w:val="000305B8"/>
    <w:rsid w:val="00030619"/>
    <w:rsid w:val="000307C6"/>
    <w:rsid w:val="000307CD"/>
    <w:rsid w:val="000308B1"/>
    <w:rsid w:val="000308B6"/>
    <w:rsid w:val="000308EA"/>
    <w:rsid w:val="0003092A"/>
    <w:rsid w:val="0003093E"/>
    <w:rsid w:val="000309FD"/>
    <w:rsid w:val="00030A5C"/>
    <w:rsid w:val="00030B9C"/>
    <w:rsid w:val="00030F74"/>
    <w:rsid w:val="00030F82"/>
    <w:rsid w:val="00030F85"/>
    <w:rsid w:val="000312B4"/>
    <w:rsid w:val="00031345"/>
    <w:rsid w:val="0003134F"/>
    <w:rsid w:val="00031378"/>
    <w:rsid w:val="000314F9"/>
    <w:rsid w:val="00031503"/>
    <w:rsid w:val="00031555"/>
    <w:rsid w:val="00031601"/>
    <w:rsid w:val="000316F8"/>
    <w:rsid w:val="0003176A"/>
    <w:rsid w:val="00031799"/>
    <w:rsid w:val="000317B2"/>
    <w:rsid w:val="000317F0"/>
    <w:rsid w:val="0003184F"/>
    <w:rsid w:val="0003186A"/>
    <w:rsid w:val="000319EA"/>
    <w:rsid w:val="00031A15"/>
    <w:rsid w:val="00031AB9"/>
    <w:rsid w:val="00031B61"/>
    <w:rsid w:val="00031B9F"/>
    <w:rsid w:val="00031BE6"/>
    <w:rsid w:val="00031C35"/>
    <w:rsid w:val="00031C9A"/>
    <w:rsid w:val="00031D58"/>
    <w:rsid w:val="00031EDD"/>
    <w:rsid w:val="000321DC"/>
    <w:rsid w:val="000321EC"/>
    <w:rsid w:val="00032373"/>
    <w:rsid w:val="00032391"/>
    <w:rsid w:val="00032524"/>
    <w:rsid w:val="00032551"/>
    <w:rsid w:val="000325E1"/>
    <w:rsid w:val="000325EF"/>
    <w:rsid w:val="0003260D"/>
    <w:rsid w:val="00032624"/>
    <w:rsid w:val="0003295E"/>
    <w:rsid w:val="000329E9"/>
    <w:rsid w:val="00032A0C"/>
    <w:rsid w:val="00032AFA"/>
    <w:rsid w:val="00032C84"/>
    <w:rsid w:val="00032C9C"/>
    <w:rsid w:val="00032D1F"/>
    <w:rsid w:val="00032D20"/>
    <w:rsid w:val="00032F26"/>
    <w:rsid w:val="00032F8C"/>
    <w:rsid w:val="00033102"/>
    <w:rsid w:val="000331EF"/>
    <w:rsid w:val="000332A3"/>
    <w:rsid w:val="000332CA"/>
    <w:rsid w:val="0003334B"/>
    <w:rsid w:val="00033381"/>
    <w:rsid w:val="0003343B"/>
    <w:rsid w:val="0003347A"/>
    <w:rsid w:val="0003370A"/>
    <w:rsid w:val="000337AE"/>
    <w:rsid w:val="00033879"/>
    <w:rsid w:val="00033927"/>
    <w:rsid w:val="00033CA9"/>
    <w:rsid w:val="00033F12"/>
    <w:rsid w:val="00033FE5"/>
    <w:rsid w:val="00034296"/>
    <w:rsid w:val="00034345"/>
    <w:rsid w:val="00034469"/>
    <w:rsid w:val="00034520"/>
    <w:rsid w:val="000345D2"/>
    <w:rsid w:val="00034808"/>
    <w:rsid w:val="00034831"/>
    <w:rsid w:val="00034882"/>
    <w:rsid w:val="0003499F"/>
    <w:rsid w:val="000349B7"/>
    <w:rsid w:val="00034A2E"/>
    <w:rsid w:val="00034B73"/>
    <w:rsid w:val="00034C50"/>
    <w:rsid w:val="00034C9F"/>
    <w:rsid w:val="00034CED"/>
    <w:rsid w:val="00034D30"/>
    <w:rsid w:val="00034D7C"/>
    <w:rsid w:val="00034E34"/>
    <w:rsid w:val="00035097"/>
    <w:rsid w:val="00035125"/>
    <w:rsid w:val="0003514A"/>
    <w:rsid w:val="000351AB"/>
    <w:rsid w:val="000352AF"/>
    <w:rsid w:val="000352CF"/>
    <w:rsid w:val="000353F8"/>
    <w:rsid w:val="0003540B"/>
    <w:rsid w:val="00035574"/>
    <w:rsid w:val="00035601"/>
    <w:rsid w:val="00035647"/>
    <w:rsid w:val="0003578B"/>
    <w:rsid w:val="0003579F"/>
    <w:rsid w:val="00035803"/>
    <w:rsid w:val="000358C9"/>
    <w:rsid w:val="00035934"/>
    <w:rsid w:val="0003595D"/>
    <w:rsid w:val="00035963"/>
    <w:rsid w:val="000359BA"/>
    <w:rsid w:val="00035A4E"/>
    <w:rsid w:val="00035C2E"/>
    <w:rsid w:val="00035D8C"/>
    <w:rsid w:val="00035E08"/>
    <w:rsid w:val="00035FC9"/>
    <w:rsid w:val="00036199"/>
    <w:rsid w:val="0003623F"/>
    <w:rsid w:val="000365A2"/>
    <w:rsid w:val="000365E8"/>
    <w:rsid w:val="000366E2"/>
    <w:rsid w:val="000367D2"/>
    <w:rsid w:val="00036843"/>
    <w:rsid w:val="000368FF"/>
    <w:rsid w:val="0003698E"/>
    <w:rsid w:val="0003699E"/>
    <w:rsid w:val="00036AC5"/>
    <w:rsid w:val="00036AF0"/>
    <w:rsid w:val="00036AFC"/>
    <w:rsid w:val="00036C45"/>
    <w:rsid w:val="00036C62"/>
    <w:rsid w:val="00036E73"/>
    <w:rsid w:val="00036FA7"/>
    <w:rsid w:val="000370B4"/>
    <w:rsid w:val="0003723F"/>
    <w:rsid w:val="00037324"/>
    <w:rsid w:val="0003745D"/>
    <w:rsid w:val="0003750F"/>
    <w:rsid w:val="00037756"/>
    <w:rsid w:val="000377E3"/>
    <w:rsid w:val="00037A21"/>
    <w:rsid w:val="00037B6D"/>
    <w:rsid w:val="00037C2D"/>
    <w:rsid w:val="00037C66"/>
    <w:rsid w:val="00037D2E"/>
    <w:rsid w:val="00037DBF"/>
    <w:rsid w:val="00037F4F"/>
    <w:rsid w:val="00037FBE"/>
    <w:rsid w:val="00040042"/>
    <w:rsid w:val="000402B6"/>
    <w:rsid w:val="00040450"/>
    <w:rsid w:val="00040457"/>
    <w:rsid w:val="000404C2"/>
    <w:rsid w:val="000404F2"/>
    <w:rsid w:val="00040538"/>
    <w:rsid w:val="000407D1"/>
    <w:rsid w:val="000408EB"/>
    <w:rsid w:val="0004092A"/>
    <w:rsid w:val="00040977"/>
    <w:rsid w:val="00040A96"/>
    <w:rsid w:val="00040AAD"/>
    <w:rsid w:val="00040B80"/>
    <w:rsid w:val="00040C15"/>
    <w:rsid w:val="00040CEF"/>
    <w:rsid w:val="00040DEE"/>
    <w:rsid w:val="00040E18"/>
    <w:rsid w:val="00040EC9"/>
    <w:rsid w:val="00040ED9"/>
    <w:rsid w:val="00040FD1"/>
    <w:rsid w:val="000410C3"/>
    <w:rsid w:val="000410E6"/>
    <w:rsid w:val="0004123E"/>
    <w:rsid w:val="000413B8"/>
    <w:rsid w:val="0004143D"/>
    <w:rsid w:val="00041481"/>
    <w:rsid w:val="00041543"/>
    <w:rsid w:val="000416DE"/>
    <w:rsid w:val="00041790"/>
    <w:rsid w:val="000417DF"/>
    <w:rsid w:val="0004182E"/>
    <w:rsid w:val="000418C8"/>
    <w:rsid w:val="00041973"/>
    <w:rsid w:val="0004198A"/>
    <w:rsid w:val="0004198D"/>
    <w:rsid w:val="0004198E"/>
    <w:rsid w:val="000419B0"/>
    <w:rsid w:val="00041A91"/>
    <w:rsid w:val="00041AE1"/>
    <w:rsid w:val="00041B47"/>
    <w:rsid w:val="00041C00"/>
    <w:rsid w:val="00041C4E"/>
    <w:rsid w:val="00041CCF"/>
    <w:rsid w:val="00041CD3"/>
    <w:rsid w:val="00041CD9"/>
    <w:rsid w:val="00041D14"/>
    <w:rsid w:val="00041D3F"/>
    <w:rsid w:val="00041D52"/>
    <w:rsid w:val="00041EC3"/>
    <w:rsid w:val="00041ED1"/>
    <w:rsid w:val="00041F6B"/>
    <w:rsid w:val="00041F79"/>
    <w:rsid w:val="000420A8"/>
    <w:rsid w:val="000420BD"/>
    <w:rsid w:val="00042119"/>
    <w:rsid w:val="0004216A"/>
    <w:rsid w:val="0004232B"/>
    <w:rsid w:val="00042357"/>
    <w:rsid w:val="0004264B"/>
    <w:rsid w:val="00042658"/>
    <w:rsid w:val="00042667"/>
    <w:rsid w:val="00042859"/>
    <w:rsid w:val="000428F5"/>
    <w:rsid w:val="000429EC"/>
    <w:rsid w:val="00042A11"/>
    <w:rsid w:val="00042A80"/>
    <w:rsid w:val="00042BFC"/>
    <w:rsid w:val="00042C24"/>
    <w:rsid w:val="00042C28"/>
    <w:rsid w:val="00042C42"/>
    <w:rsid w:val="00042DAA"/>
    <w:rsid w:val="00043049"/>
    <w:rsid w:val="00043067"/>
    <w:rsid w:val="000430CF"/>
    <w:rsid w:val="000430F9"/>
    <w:rsid w:val="000431CB"/>
    <w:rsid w:val="000431FB"/>
    <w:rsid w:val="000432DA"/>
    <w:rsid w:val="00043302"/>
    <w:rsid w:val="00043407"/>
    <w:rsid w:val="000434F0"/>
    <w:rsid w:val="000435B4"/>
    <w:rsid w:val="0004369E"/>
    <w:rsid w:val="00043703"/>
    <w:rsid w:val="000438F3"/>
    <w:rsid w:val="00043A3F"/>
    <w:rsid w:val="00043C5E"/>
    <w:rsid w:val="00043CF7"/>
    <w:rsid w:val="0004405E"/>
    <w:rsid w:val="000440D4"/>
    <w:rsid w:val="00044225"/>
    <w:rsid w:val="0004422F"/>
    <w:rsid w:val="000442E5"/>
    <w:rsid w:val="00044574"/>
    <w:rsid w:val="00044576"/>
    <w:rsid w:val="00044845"/>
    <w:rsid w:val="00044872"/>
    <w:rsid w:val="0004496E"/>
    <w:rsid w:val="00044994"/>
    <w:rsid w:val="000449B0"/>
    <w:rsid w:val="00044AAF"/>
    <w:rsid w:val="00044ABB"/>
    <w:rsid w:val="00044C22"/>
    <w:rsid w:val="00044DBF"/>
    <w:rsid w:val="00044F4F"/>
    <w:rsid w:val="00044FBB"/>
    <w:rsid w:val="00044FC4"/>
    <w:rsid w:val="00044FCB"/>
    <w:rsid w:val="000450C5"/>
    <w:rsid w:val="000451BD"/>
    <w:rsid w:val="000451E5"/>
    <w:rsid w:val="000451FF"/>
    <w:rsid w:val="0004521E"/>
    <w:rsid w:val="000452D6"/>
    <w:rsid w:val="000453F6"/>
    <w:rsid w:val="000453FD"/>
    <w:rsid w:val="000455AB"/>
    <w:rsid w:val="0004562A"/>
    <w:rsid w:val="0004566A"/>
    <w:rsid w:val="00045720"/>
    <w:rsid w:val="00045740"/>
    <w:rsid w:val="00045965"/>
    <w:rsid w:val="00045A54"/>
    <w:rsid w:val="00045BB7"/>
    <w:rsid w:val="00045C35"/>
    <w:rsid w:val="00045D44"/>
    <w:rsid w:val="00045D64"/>
    <w:rsid w:val="0004608E"/>
    <w:rsid w:val="000460FE"/>
    <w:rsid w:val="00046190"/>
    <w:rsid w:val="00046193"/>
    <w:rsid w:val="0004625A"/>
    <w:rsid w:val="00046263"/>
    <w:rsid w:val="000463E3"/>
    <w:rsid w:val="000464FE"/>
    <w:rsid w:val="0004666A"/>
    <w:rsid w:val="0004687E"/>
    <w:rsid w:val="0004688F"/>
    <w:rsid w:val="00046AB2"/>
    <w:rsid w:val="00046B5E"/>
    <w:rsid w:val="00046B6E"/>
    <w:rsid w:val="00046C70"/>
    <w:rsid w:val="00046C8F"/>
    <w:rsid w:val="00046CD6"/>
    <w:rsid w:val="00046CE4"/>
    <w:rsid w:val="00046DC6"/>
    <w:rsid w:val="00046E6F"/>
    <w:rsid w:val="00046ECD"/>
    <w:rsid w:val="00046F9A"/>
    <w:rsid w:val="00047033"/>
    <w:rsid w:val="00047112"/>
    <w:rsid w:val="00047161"/>
    <w:rsid w:val="000472B8"/>
    <w:rsid w:val="000472DD"/>
    <w:rsid w:val="000472F3"/>
    <w:rsid w:val="00047383"/>
    <w:rsid w:val="00047441"/>
    <w:rsid w:val="00047449"/>
    <w:rsid w:val="0004769C"/>
    <w:rsid w:val="000477BB"/>
    <w:rsid w:val="00047848"/>
    <w:rsid w:val="000478C5"/>
    <w:rsid w:val="00047A1D"/>
    <w:rsid w:val="00047A82"/>
    <w:rsid w:val="00047B11"/>
    <w:rsid w:val="00047BC1"/>
    <w:rsid w:val="00047BFA"/>
    <w:rsid w:val="00047DE6"/>
    <w:rsid w:val="00047E39"/>
    <w:rsid w:val="00050031"/>
    <w:rsid w:val="000500AD"/>
    <w:rsid w:val="0005028B"/>
    <w:rsid w:val="00050335"/>
    <w:rsid w:val="00050489"/>
    <w:rsid w:val="0005055B"/>
    <w:rsid w:val="000505E0"/>
    <w:rsid w:val="00050638"/>
    <w:rsid w:val="00050765"/>
    <w:rsid w:val="00050A47"/>
    <w:rsid w:val="00050CA0"/>
    <w:rsid w:val="00050CE3"/>
    <w:rsid w:val="00050EC4"/>
    <w:rsid w:val="00050F69"/>
    <w:rsid w:val="00050F7F"/>
    <w:rsid w:val="0005106C"/>
    <w:rsid w:val="00051135"/>
    <w:rsid w:val="00051196"/>
    <w:rsid w:val="000512A4"/>
    <w:rsid w:val="00051441"/>
    <w:rsid w:val="000514AF"/>
    <w:rsid w:val="000515E0"/>
    <w:rsid w:val="000515F7"/>
    <w:rsid w:val="0005166C"/>
    <w:rsid w:val="000518A0"/>
    <w:rsid w:val="00051925"/>
    <w:rsid w:val="0005192D"/>
    <w:rsid w:val="0005193E"/>
    <w:rsid w:val="000519E4"/>
    <w:rsid w:val="00051B10"/>
    <w:rsid w:val="00051B67"/>
    <w:rsid w:val="00051C85"/>
    <w:rsid w:val="00051D5F"/>
    <w:rsid w:val="00051FB0"/>
    <w:rsid w:val="0005201C"/>
    <w:rsid w:val="000521BD"/>
    <w:rsid w:val="0005241E"/>
    <w:rsid w:val="0005241F"/>
    <w:rsid w:val="000524AB"/>
    <w:rsid w:val="00052561"/>
    <w:rsid w:val="000525B8"/>
    <w:rsid w:val="000525FD"/>
    <w:rsid w:val="000527E2"/>
    <w:rsid w:val="000528D6"/>
    <w:rsid w:val="0005291A"/>
    <w:rsid w:val="00052AE3"/>
    <w:rsid w:val="00052C37"/>
    <w:rsid w:val="00052CD1"/>
    <w:rsid w:val="00052F39"/>
    <w:rsid w:val="0005309A"/>
    <w:rsid w:val="000531A8"/>
    <w:rsid w:val="000531F5"/>
    <w:rsid w:val="000532B1"/>
    <w:rsid w:val="000532B4"/>
    <w:rsid w:val="000532C1"/>
    <w:rsid w:val="00053570"/>
    <w:rsid w:val="000535D6"/>
    <w:rsid w:val="00053849"/>
    <w:rsid w:val="00053866"/>
    <w:rsid w:val="00053A47"/>
    <w:rsid w:val="00053A90"/>
    <w:rsid w:val="00053A9F"/>
    <w:rsid w:val="00053AD4"/>
    <w:rsid w:val="00053B14"/>
    <w:rsid w:val="00053C1B"/>
    <w:rsid w:val="00053C1F"/>
    <w:rsid w:val="00053CC7"/>
    <w:rsid w:val="00053CE5"/>
    <w:rsid w:val="00053DC9"/>
    <w:rsid w:val="00053EB8"/>
    <w:rsid w:val="00053FE1"/>
    <w:rsid w:val="0005400A"/>
    <w:rsid w:val="000542CC"/>
    <w:rsid w:val="000543B1"/>
    <w:rsid w:val="0005456E"/>
    <w:rsid w:val="000545C0"/>
    <w:rsid w:val="000545E8"/>
    <w:rsid w:val="00054649"/>
    <w:rsid w:val="00054694"/>
    <w:rsid w:val="000546EA"/>
    <w:rsid w:val="00054877"/>
    <w:rsid w:val="000548D4"/>
    <w:rsid w:val="00054A5F"/>
    <w:rsid w:val="00054A63"/>
    <w:rsid w:val="00054ACE"/>
    <w:rsid w:val="00054AE4"/>
    <w:rsid w:val="00054B6B"/>
    <w:rsid w:val="00054C59"/>
    <w:rsid w:val="00054C73"/>
    <w:rsid w:val="00054CC0"/>
    <w:rsid w:val="00054DAB"/>
    <w:rsid w:val="00054E99"/>
    <w:rsid w:val="00054EC9"/>
    <w:rsid w:val="00054F34"/>
    <w:rsid w:val="00054F75"/>
    <w:rsid w:val="0005504C"/>
    <w:rsid w:val="000550B0"/>
    <w:rsid w:val="00055345"/>
    <w:rsid w:val="00055366"/>
    <w:rsid w:val="00055429"/>
    <w:rsid w:val="0005543A"/>
    <w:rsid w:val="000554E2"/>
    <w:rsid w:val="00055873"/>
    <w:rsid w:val="00055975"/>
    <w:rsid w:val="00055981"/>
    <w:rsid w:val="0005598A"/>
    <w:rsid w:val="000559F8"/>
    <w:rsid w:val="00055B00"/>
    <w:rsid w:val="00055B6A"/>
    <w:rsid w:val="00055B8E"/>
    <w:rsid w:val="00055C1F"/>
    <w:rsid w:val="00055CB7"/>
    <w:rsid w:val="00055DFC"/>
    <w:rsid w:val="00055E37"/>
    <w:rsid w:val="0005602E"/>
    <w:rsid w:val="0005604D"/>
    <w:rsid w:val="00056057"/>
    <w:rsid w:val="0005618C"/>
    <w:rsid w:val="0005639C"/>
    <w:rsid w:val="000563F3"/>
    <w:rsid w:val="0005640C"/>
    <w:rsid w:val="00056423"/>
    <w:rsid w:val="000565F3"/>
    <w:rsid w:val="00056673"/>
    <w:rsid w:val="000569D7"/>
    <w:rsid w:val="00056A03"/>
    <w:rsid w:val="00056A0B"/>
    <w:rsid w:val="00056A15"/>
    <w:rsid w:val="00056A6A"/>
    <w:rsid w:val="00056BC2"/>
    <w:rsid w:val="00056BFD"/>
    <w:rsid w:val="00056CE7"/>
    <w:rsid w:val="00056EC1"/>
    <w:rsid w:val="00056F35"/>
    <w:rsid w:val="00056F41"/>
    <w:rsid w:val="0005709B"/>
    <w:rsid w:val="000572A2"/>
    <w:rsid w:val="000572A7"/>
    <w:rsid w:val="00057307"/>
    <w:rsid w:val="00057388"/>
    <w:rsid w:val="00057413"/>
    <w:rsid w:val="00057474"/>
    <w:rsid w:val="00057642"/>
    <w:rsid w:val="000576D2"/>
    <w:rsid w:val="000576DF"/>
    <w:rsid w:val="00057816"/>
    <w:rsid w:val="00057854"/>
    <w:rsid w:val="000579A9"/>
    <w:rsid w:val="00057A57"/>
    <w:rsid w:val="00057AA3"/>
    <w:rsid w:val="00057CCC"/>
    <w:rsid w:val="00057D7C"/>
    <w:rsid w:val="00057DCA"/>
    <w:rsid w:val="00057DCC"/>
    <w:rsid w:val="00057DF9"/>
    <w:rsid w:val="00057E3B"/>
    <w:rsid w:val="00057E83"/>
    <w:rsid w:val="00057F61"/>
    <w:rsid w:val="00057F68"/>
    <w:rsid w:val="00057F6C"/>
    <w:rsid w:val="00057FA7"/>
    <w:rsid w:val="00060038"/>
    <w:rsid w:val="0006004A"/>
    <w:rsid w:val="00060161"/>
    <w:rsid w:val="000602B9"/>
    <w:rsid w:val="000602F9"/>
    <w:rsid w:val="0006031E"/>
    <w:rsid w:val="0006042A"/>
    <w:rsid w:val="0006055F"/>
    <w:rsid w:val="00060586"/>
    <w:rsid w:val="000607D0"/>
    <w:rsid w:val="0006089A"/>
    <w:rsid w:val="0006090A"/>
    <w:rsid w:val="00060932"/>
    <w:rsid w:val="00060959"/>
    <w:rsid w:val="00060A3F"/>
    <w:rsid w:val="00060AE1"/>
    <w:rsid w:val="00060B9E"/>
    <w:rsid w:val="00060BA2"/>
    <w:rsid w:val="00060DF5"/>
    <w:rsid w:val="00060E7B"/>
    <w:rsid w:val="00060F16"/>
    <w:rsid w:val="00060F2D"/>
    <w:rsid w:val="00060FDB"/>
    <w:rsid w:val="0006115A"/>
    <w:rsid w:val="0006121F"/>
    <w:rsid w:val="0006129E"/>
    <w:rsid w:val="000612C5"/>
    <w:rsid w:val="00061359"/>
    <w:rsid w:val="000613C1"/>
    <w:rsid w:val="00061496"/>
    <w:rsid w:val="000615EB"/>
    <w:rsid w:val="000616E1"/>
    <w:rsid w:val="000616EE"/>
    <w:rsid w:val="00061704"/>
    <w:rsid w:val="000617E2"/>
    <w:rsid w:val="0006185A"/>
    <w:rsid w:val="00061867"/>
    <w:rsid w:val="0006191E"/>
    <w:rsid w:val="00061A59"/>
    <w:rsid w:val="00061AFD"/>
    <w:rsid w:val="00061BDC"/>
    <w:rsid w:val="00061CB7"/>
    <w:rsid w:val="00061D2A"/>
    <w:rsid w:val="00061D31"/>
    <w:rsid w:val="00061DC4"/>
    <w:rsid w:val="00061FCB"/>
    <w:rsid w:val="00061FE1"/>
    <w:rsid w:val="000620AE"/>
    <w:rsid w:val="00062135"/>
    <w:rsid w:val="000621A9"/>
    <w:rsid w:val="000621B3"/>
    <w:rsid w:val="000621C2"/>
    <w:rsid w:val="00062254"/>
    <w:rsid w:val="00062256"/>
    <w:rsid w:val="0006246B"/>
    <w:rsid w:val="0006247F"/>
    <w:rsid w:val="00062555"/>
    <w:rsid w:val="0006263A"/>
    <w:rsid w:val="00062865"/>
    <w:rsid w:val="000629F8"/>
    <w:rsid w:val="00062D57"/>
    <w:rsid w:val="00062D9A"/>
    <w:rsid w:val="00062E8B"/>
    <w:rsid w:val="000630D9"/>
    <w:rsid w:val="000631CE"/>
    <w:rsid w:val="0006321A"/>
    <w:rsid w:val="000633AF"/>
    <w:rsid w:val="000633FA"/>
    <w:rsid w:val="000633FF"/>
    <w:rsid w:val="00063403"/>
    <w:rsid w:val="00063485"/>
    <w:rsid w:val="000634A9"/>
    <w:rsid w:val="000634BA"/>
    <w:rsid w:val="000634E5"/>
    <w:rsid w:val="0006352B"/>
    <w:rsid w:val="00063683"/>
    <w:rsid w:val="000636F0"/>
    <w:rsid w:val="00063837"/>
    <w:rsid w:val="000639AD"/>
    <w:rsid w:val="000639E0"/>
    <w:rsid w:val="00063A96"/>
    <w:rsid w:val="00063AC7"/>
    <w:rsid w:val="00063D23"/>
    <w:rsid w:val="00063D8E"/>
    <w:rsid w:val="00063DC0"/>
    <w:rsid w:val="00063E4A"/>
    <w:rsid w:val="00063EBC"/>
    <w:rsid w:val="00063F0F"/>
    <w:rsid w:val="00063F57"/>
    <w:rsid w:val="00063F5B"/>
    <w:rsid w:val="00063FAB"/>
    <w:rsid w:val="000640B0"/>
    <w:rsid w:val="000641C6"/>
    <w:rsid w:val="000641F5"/>
    <w:rsid w:val="00064331"/>
    <w:rsid w:val="000643BD"/>
    <w:rsid w:val="0006444E"/>
    <w:rsid w:val="000644E4"/>
    <w:rsid w:val="000645A0"/>
    <w:rsid w:val="000647F3"/>
    <w:rsid w:val="0006480B"/>
    <w:rsid w:val="00064A2B"/>
    <w:rsid w:val="00064B46"/>
    <w:rsid w:val="00064C96"/>
    <w:rsid w:val="00064CBA"/>
    <w:rsid w:val="00064F3C"/>
    <w:rsid w:val="00065016"/>
    <w:rsid w:val="00065031"/>
    <w:rsid w:val="00065053"/>
    <w:rsid w:val="00065090"/>
    <w:rsid w:val="00065201"/>
    <w:rsid w:val="0006526E"/>
    <w:rsid w:val="0006544A"/>
    <w:rsid w:val="00065475"/>
    <w:rsid w:val="0006549C"/>
    <w:rsid w:val="000654D2"/>
    <w:rsid w:val="00065638"/>
    <w:rsid w:val="0006571D"/>
    <w:rsid w:val="00065720"/>
    <w:rsid w:val="0006573E"/>
    <w:rsid w:val="000659DD"/>
    <w:rsid w:val="00065A02"/>
    <w:rsid w:val="00065ADC"/>
    <w:rsid w:val="00065B57"/>
    <w:rsid w:val="00065C2A"/>
    <w:rsid w:val="00065C9D"/>
    <w:rsid w:val="00065D64"/>
    <w:rsid w:val="00065DB6"/>
    <w:rsid w:val="00065ED5"/>
    <w:rsid w:val="00065F41"/>
    <w:rsid w:val="000660B3"/>
    <w:rsid w:val="00066173"/>
    <w:rsid w:val="000662AA"/>
    <w:rsid w:val="000662FB"/>
    <w:rsid w:val="00066458"/>
    <w:rsid w:val="000665D2"/>
    <w:rsid w:val="00066707"/>
    <w:rsid w:val="0006674D"/>
    <w:rsid w:val="000667D1"/>
    <w:rsid w:val="000668E7"/>
    <w:rsid w:val="00066957"/>
    <w:rsid w:val="00066A10"/>
    <w:rsid w:val="00066A80"/>
    <w:rsid w:val="00066B22"/>
    <w:rsid w:val="00066B48"/>
    <w:rsid w:val="00066D5C"/>
    <w:rsid w:val="00066E7E"/>
    <w:rsid w:val="00066F98"/>
    <w:rsid w:val="00066FB6"/>
    <w:rsid w:val="0006702B"/>
    <w:rsid w:val="0006703F"/>
    <w:rsid w:val="00067069"/>
    <w:rsid w:val="00067087"/>
    <w:rsid w:val="0006709B"/>
    <w:rsid w:val="00067304"/>
    <w:rsid w:val="0006739D"/>
    <w:rsid w:val="00067440"/>
    <w:rsid w:val="00067463"/>
    <w:rsid w:val="00067496"/>
    <w:rsid w:val="00067510"/>
    <w:rsid w:val="00067659"/>
    <w:rsid w:val="000676ED"/>
    <w:rsid w:val="0006777C"/>
    <w:rsid w:val="000677A4"/>
    <w:rsid w:val="00067854"/>
    <w:rsid w:val="00067864"/>
    <w:rsid w:val="00067D1C"/>
    <w:rsid w:val="00067D68"/>
    <w:rsid w:val="00067E4B"/>
    <w:rsid w:val="00067FE2"/>
    <w:rsid w:val="000700AB"/>
    <w:rsid w:val="00070101"/>
    <w:rsid w:val="00070192"/>
    <w:rsid w:val="0007032A"/>
    <w:rsid w:val="000703E7"/>
    <w:rsid w:val="000703F9"/>
    <w:rsid w:val="00070519"/>
    <w:rsid w:val="00070615"/>
    <w:rsid w:val="0007069D"/>
    <w:rsid w:val="0007072D"/>
    <w:rsid w:val="00070A6B"/>
    <w:rsid w:val="00070BEA"/>
    <w:rsid w:val="00070C40"/>
    <w:rsid w:val="00070E14"/>
    <w:rsid w:val="00070F9B"/>
    <w:rsid w:val="00070FB6"/>
    <w:rsid w:val="0007114E"/>
    <w:rsid w:val="0007116A"/>
    <w:rsid w:val="0007118F"/>
    <w:rsid w:val="000711C1"/>
    <w:rsid w:val="0007131B"/>
    <w:rsid w:val="000713B6"/>
    <w:rsid w:val="0007162A"/>
    <w:rsid w:val="000716FB"/>
    <w:rsid w:val="00071740"/>
    <w:rsid w:val="000717FD"/>
    <w:rsid w:val="00071915"/>
    <w:rsid w:val="00071964"/>
    <w:rsid w:val="00071B97"/>
    <w:rsid w:val="00071BE6"/>
    <w:rsid w:val="00071E2F"/>
    <w:rsid w:val="00071FD0"/>
    <w:rsid w:val="00071FF9"/>
    <w:rsid w:val="00072128"/>
    <w:rsid w:val="000721EC"/>
    <w:rsid w:val="000722A1"/>
    <w:rsid w:val="000722DD"/>
    <w:rsid w:val="0007230D"/>
    <w:rsid w:val="000725D1"/>
    <w:rsid w:val="00072697"/>
    <w:rsid w:val="000726BC"/>
    <w:rsid w:val="00072726"/>
    <w:rsid w:val="0007274E"/>
    <w:rsid w:val="000728D6"/>
    <w:rsid w:val="00072923"/>
    <w:rsid w:val="00072A59"/>
    <w:rsid w:val="00072A7C"/>
    <w:rsid w:val="00072C20"/>
    <w:rsid w:val="00072C3A"/>
    <w:rsid w:val="00072C9C"/>
    <w:rsid w:val="00072E75"/>
    <w:rsid w:val="00072EFA"/>
    <w:rsid w:val="00072FF7"/>
    <w:rsid w:val="00073260"/>
    <w:rsid w:val="000732F3"/>
    <w:rsid w:val="0007337F"/>
    <w:rsid w:val="00073387"/>
    <w:rsid w:val="0007339A"/>
    <w:rsid w:val="000733C2"/>
    <w:rsid w:val="00073442"/>
    <w:rsid w:val="000734E4"/>
    <w:rsid w:val="000735A6"/>
    <w:rsid w:val="00073606"/>
    <w:rsid w:val="0007364D"/>
    <w:rsid w:val="00073654"/>
    <w:rsid w:val="0007368E"/>
    <w:rsid w:val="00073698"/>
    <w:rsid w:val="000736C7"/>
    <w:rsid w:val="00073785"/>
    <w:rsid w:val="000738A6"/>
    <w:rsid w:val="000738E1"/>
    <w:rsid w:val="0007396A"/>
    <w:rsid w:val="00073974"/>
    <w:rsid w:val="00073A0A"/>
    <w:rsid w:val="00073A64"/>
    <w:rsid w:val="00073A9B"/>
    <w:rsid w:val="00073B85"/>
    <w:rsid w:val="00073C58"/>
    <w:rsid w:val="00073CB1"/>
    <w:rsid w:val="00073DB8"/>
    <w:rsid w:val="00073DE2"/>
    <w:rsid w:val="00073DEA"/>
    <w:rsid w:val="00073E1A"/>
    <w:rsid w:val="000740D3"/>
    <w:rsid w:val="00074195"/>
    <w:rsid w:val="000741B3"/>
    <w:rsid w:val="000742DB"/>
    <w:rsid w:val="00074375"/>
    <w:rsid w:val="000743A0"/>
    <w:rsid w:val="00074556"/>
    <w:rsid w:val="00074A65"/>
    <w:rsid w:val="00074A9E"/>
    <w:rsid w:val="00074BF5"/>
    <w:rsid w:val="00074CFB"/>
    <w:rsid w:val="00074EE9"/>
    <w:rsid w:val="000752CD"/>
    <w:rsid w:val="000752EC"/>
    <w:rsid w:val="00075381"/>
    <w:rsid w:val="0007543B"/>
    <w:rsid w:val="00075680"/>
    <w:rsid w:val="00075713"/>
    <w:rsid w:val="00075895"/>
    <w:rsid w:val="00075920"/>
    <w:rsid w:val="00075966"/>
    <w:rsid w:val="00075999"/>
    <w:rsid w:val="00075AB6"/>
    <w:rsid w:val="00075AC2"/>
    <w:rsid w:val="00075B29"/>
    <w:rsid w:val="00075D10"/>
    <w:rsid w:val="00075D34"/>
    <w:rsid w:val="00075DAB"/>
    <w:rsid w:val="00075F9A"/>
    <w:rsid w:val="00076084"/>
    <w:rsid w:val="00076160"/>
    <w:rsid w:val="00076291"/>
    <w:rsid w:val="00076408"/>
    <w:rsid w:val="00076445"/>
    <w:rsid w:val="000764B5"/>
    <w:rsid w:val="000765E3"/>
    <w:rsid w:val="00076612"/>
    <w:rsid w:val="0007661E"/>
    <w:rsid w:val="0007667A"/>
    <w:rsid w:val="00076809"/>
    <w:rsid w:val="00076826"/>
    <w:rsid w:val="00076873"/>
    <w:rsid w:val="00076880"/>
    <w:rsid w:val="0007692B"/>
    <w:rsid w:val="000769E7"/>
    <w:rsid w:val="00076A39"/>
    <w:rsid w:val="00076B98"/>
    <w:rsid w:val="00076BC1"/>
    <w:rsid w:val="00076C83"/>
    <w:rsid w:val="00076D3D"/>
    <w:rsid w:val="00076D63"/>
    <w:rsid w:val="00076D8D"/>
    <w:rsid w:val="00076FD1"/>
    <w:rsid w:val="00076FED"/>
    <w:rsid w:val="0007706F"/>
    <w:rsid w:val="00077073"/>
    <w:rsid w:val="0007722D"/>
    <w:rsid w:val="0007725B"/>
    <w:rsid w:val="000773E9"/>
    <w:rsid w:val="000774F3"/>
    <w:rsid w:val="0007763A"/>
    <w:rsid w:val="00077750"/>
    <w:rsid w:val="000777CF"/>
    <w:rsid w:val="0007796F"/>
    <w:rsid w:val="00077BBF"/>
    <w:rsid w:val="00077C3C"/>
    <w:rsid w:val="00077DF5"/>
    <w:rsid w:val="00077E4F"/>
    <w:rsid w:val="00077F2F"/>
    <w:rsid w:val="000800CC"/>
    <w:rsid w:val="000800DC"/>
    <w:rsid w:val="000800F3"/>
    <w:rsid w:val="000801D0"/>
    <w:rsid w:val="000801F7"/>
    <w:rsid w:val="0008022A"/>
    <w:rsid w:val="000803B1"/>
    <w:rsid w:val="00080418"/>
    <w:rsid w:val="0008043F"/>
    <w:rsid w:val="0008054D"/>
    <w:rsid w:val="000805A2"/>
    <w:rsid w:val="000805B2"/>
    <w:rsid w:val="000805FD"/>
    <w:rsid w:val="00080696"/>
    <w:rsid w:val="00080810"/>
    <w:rsid w:val="000808A3"/>
    <w:rsid w:val="00080A33"/>
    <w:rsid w:val="00080BE6"/>
    <w:rsid w:val="00080CDE"/>
    <w:rsid w:val="00080D15"/>
    <w:rsid w:val="00080D74"/>
    <w:rsid w:val="00080DD1"/>
    <w:rsid w:val="00080F1C"/>
    <w:rsid w:val="00080F92"/>
    <w:rsid w:val="00080FED"/>
    <w:rsid w:val="00080FF5"/>
    <w:rsid w:val="0008109D"/>
    <w:rsid w:val="00081265"/>
    <w:rsid w:val="00081383"/>
    <w:rsid w:val="0008140D"/>
    <w:rsid w:val="00081501"/>
    <w:rsid w:val="000815DB"/>
    <w:rsid w:val="000819C6"/>
    <w:rsid w:val="00081A7E"/>
    <w:rsid w:val="00081B61"/>
    <w:rsid w:val="00081C5F"/>
    <w:rsid w:val="00081E39"/>
    <w:rsid w:val="00081F1D"/>
    <w:rsid w:val="00082390"/>
    <w:rsid w:val="000823AE"/>
    <w:rsid w:val="000824B8"/>
    <w:rsid w:val="00082543"/>
    <w:rsid w:val="0008264C"/>
    <w:rsid w:val="000826C4"/>
    <w:rsid w:val="000826D7"/>
    <w:rsid w:val="000826FF"/>
    <w:rsid w:val="00082768"/>
    <w:rsid w:val="000827C5"/>
    <w:rsid w:val="00082852"/>
    <w:rsid w:val="00082A49"/>
    <w:rsid w:val="00082B12"/>
    <w:rsid w:val="00082B9A"/>
    <w:rsid w:val="00082BB5"/>
    <w:rsid w:val="00082C90"/>
    <w:rsid w:val="00082D97"/>
    <w:rsid w:val="00082DA2"/>
    <w:rsid w:val="00082ED5"/>
    <w:rsid w:val="00083124"/>
    <w:rsid w:val="00083207"/>
    <w:rsid w:val="000832AA"/>
    <w:rsid w:val="000832D0"/>
    <w:rsid w:val="00083305"/>
    <w:rsid w:val="00083322"/>
    <w:rsid w:val="00083466"/>
    <w:rsid w:val="00083490"/>
    <w:rsid w:val="000834D0"/>
    <w:rsid w:val="0008353B"/>
    <w:rsid w:val="0008367C"/>
    <w:rsid w:val="000836C6"/>
    <w:rsid w:val="000838E5"/>
    <w:rsid w:val="000838F5"/>
    <w:rsid w:val="0008399B"/>
    <w:rsid w:val="00083ABE"/>
    <w:rsid w:val="00083BC2"/>
    <w:rsid w:val="00083CAB"/>
    <w:rsid w:val="00083E37"/>
    <w:rsid w:val="00083ED4"/>
    <w:rsid w:val="00083EF9"/>
    <w:rsid w:val="00083FDE"/>
    <w:rsid w:val="0008419D"/>
    <w:rsid w:val="00084206"/>
    <w:rsid w:val="00084255"/>
    <w:rsid w:val="0008433A"/>
    <w:rsid w:val="00084345"/>
    <w:rsid w:val="00084388"/>
    <w:rsid w:val="000843D1"/>
    <w:rsid w:val="00084552"/>
    <w:rsid w:val="0008455B"/>
    <w:rsid w:val="00084604"/>
    <w:rsid w:val="0008461F"/>
    <w:rsid w:val="0008473D"/>
    <w:rsid w:val="00084841"/>
    <w:rsid w:val="0008491D"/>
    <w:rsid w:val="00084A7B"/>
    <w:rsid w:val="00084B80"/>
    <w:rsid w:val="00084C3F"/>
    <w:rsid w:val="00084D77"/>
    <w:rsid w:val="00084DDC"/>
    <w:rsid w:val="00084EC3"/>
    <w:rsid w:val="00084EE6"/>
    <w:rsid w:val="00084FE8"/>
    <w:rsid w:val="00084FEF"/>
    <w:rsid w:val="0008516B"/>
    <w:rsid w:val="00085239"/>
    <w:rsid w:val="00085348"/>
    <w:rsid w:val="000853D0"/>
    <w:rsid w:val="00085535"/>
    <w:rsid w:val="00085558"/>
    <w:rsid w:val="000855E4"/>
    <w:rsid w:val="000855E8"/>
    <w:rsid w:val="00085637"/>
    <w:rsid w:val="000856A3"/>
    <w:rsid w:val="000858F5"/>
    <w:rsid w:val="00085A01"/>
    <w:rsid w:val="00085B7A"/>
    <w:rsid w:val="00085BDA"/>
    <w:rsid w:val="00085C6C"/>
    <w:rsid w:val="00085CB8"/>
    <w:rsid w:val="00085E73"/>
    <w:rsid w:val="00085EEC"/>
    <w:rsid w:val="00085F08"/>
    <w:rsid w:val="00086097"/>
    <w:rsid w:val="00086265"/>
    <w:rsid w:val="000862BA"/>
    <w:rsid w:val="000862BF"/>
    <w:rsid w:val="000862F6"/>
    <w:rsid w:val="0008633B"/>
    <w:rsid w:val="0008635A"/>
    <w:rsid w:val="0008652A"/>
    <w:rsid w:val="00086573"/>
    <w:rsid w:val="000865C9"/>
    <w:rsid w:val="00086780"/>
    <w:rsid w:val="0008684F"/>
    <w:rsid w:val="00086864"/>
    <w:rsid w:val="000868B5"/>
    <w:rsid w:val="000868F4"/>
    <w:rsid w:val="00086936"/>
    <w:rsid w:val="00086AA3"/>
    <w:rsid w:val="00086B50"/>
    <w:rsid w:val="00086B78"/>
    <w:rsid w:val="00086C4D"/>
    <w:rsid w:val="00086C6B"/>
    <w:rsid w:val="00087107"/>
    <w:rsid w:val="000871EA"/>
    <w:rsid w:val="0008722B"/>
    <w:rsid w:val="000874F0"/>
    <w:rsid w:val="0008755A"/>
    <w:rsid w:val="0008760B"/>
    <w:rsid w:val="00087624"/>
    <w:rsid w:val="00087636"/>
    <w:rsid w:val="00087724"/>
    <w:rsid w:val="0008782D"/>
    <w:rsid w:val="000879A8"/>
    <w:rsid w:val="00087E29"/>
    <w:rsid w:val="00087F19"/>
    <w:rsid w:val="00087F5D"/>
    <w:rsid w:val="00090010"/>
    <w:rsid w:val="00090077"/>
    <w:rsid w:val="000900E0"/>
    <w:rsid w:val="00090200"/>
    <w:rsid w:val="000902A3"/>
    <w:rsid w:val="00090339"/>
    <w:rsid w:val="0009037D"/>
    <w:rsid w:val="00090394"/>
    <w:rsid w:val="00090466"/>
    <w:rsid w:val="000904F3"/>
    <w:rsid w:val="00090573"/>
    <w:rsid w:val="000905CF"/>
    <w:rsid w:val="0009062A"/>
    <w:rsid w:val="00090674"/>
    <w:rsid w:val="00090779"/>
    <w:rsid w:val="00090805"/>
    <w:rsid w:val="0009084A"/>
    <w:rsid w:val="000908E5"/>
    <w:rsid w:val="00090B8E"/>
    <w:rsid w:val="00090C13"/>
    <w:rsid w:val="00090CBA"/>
    <w:rsid w:val="00090E94"/>
    <w:rsid w:val="00090FFD"/>
    <w:rsid w:val="000910C8"/>
    <w:rsid w:val="00091318"/>
    <w:rsid w:val="00091458"/>
    <w:rsid w:val="000915B8"/>
    <w:rsid w:val="000915D9"/>
    <w:rsid w:val="0009168D"/>
    <w:rsid w:val="000916C9"/>
    <w:rsid w:val="000916F5"/>
    <w:rsid w:val="000917AB"/>
    <w:rsid w:val="00091800"/>
    <w:rsid w:val="00091A24"/>
    <w:rsid w:val="00091A44"/>
    <w:rsid w:val="00091A50"/>
    <w:rsid w:val="00091AC1"/>
    <w:rsid w:val="00091B3E"/>
    <w:rsid w:val="00091E49"/>
    <w:rsid w:val="00091ECF"/>
    <w:rsid w:val="00091F60"/>
    <w:rsid w:val="00091FE8"/>
    <w:rsid w:val="0009216D"/>
    <w:rsid w:val="0009217E"/>
    <w:rsid w:val="000921E3"/>
    <w:rsid w:val="00092270"/>
    <w:rsid w:val="00092309"/>
    <w:rsid w:val="00092368"/>
    <w:rsid w:val="0009239D"/>
    <w:rsid w:val="000923C5"/>
    <w:rsid w:val="00092475"/>
    <w:rsid w:val="000926F7"/>
    <w:rsid w:val="00092789"/>
    <w:rsid w:val="000927C3"/>
    <w:rsid w:val="000928A5"/>
    <w:rsid w:val="000928E3"/>
    <w:rsid w:val="00092987"/>
    <w:rsid w:val="00092A3D"/>
    <w:rsid w:val="00092C3F"/>
    <w:rsid w:val="00092DEB"/>
    <w:rsid w:val="00092E29"/>
    <w:rsid w:val="00092F03"/>
    <w:rsid w:val="00093001"/>
    <w:rsid w:val="000931C3"/>
    <w:rsid w:val="00093276"/>
    <w:rsid w:val="0009343A"/>
    <w:rsid w:val="00093566"/>
    <w:rsid w:val="0009376B"/>
    <w:rsid w:val="00093815"/>
    <w:rsid w:val="000938EC"/>
    <w:rsid w:val="00093AAA"/>
    <w:rsid w:val="00093C83"/>
    <w:rsid w:val="00093CF6"/>
    <w:rsid w:val="00093EF0"/>
    <w:rsid w:val="00093F75"/>
    <w:rsid w:val="0009411A"/>
    <w:rsid w:val="00094179"/>
    <w:rsid w:val="000941BF"/>
    <w:rsid w:val="0009437A"/>
    <w:rsid w:val="00094489"/>
    <w:rsid w:val="0009448B"/>
    <w:rsid w:val="00094627"/>
    <w:rsid w:val="00094692"/>
    <w:rsid w:val="00094722"/>
    <w:rsid w:val="0009475C"/>
    <w:rsid w:val="000947B7"/>
    <w:rsid w:val="000947DC"/>
    <w:rsid w:val="000947FC"/>
    <w:rsid w:val="000948A6"/>
    <w:rsid w:val="000948F0"/>
    <w:rsid w:val="00094B79"/>
    <w:rsid w:val="00094B89"/>
    <w:rsid w:val="00094C31"/>
    <w:rsid w:val="00094C57"/>
    <w:rsid w:val="00094D53"/>
    <w:rsid w:val="000950D6"/>
    <w:rsid w:val="0009512D"/>
    <w:rsid w:val="0009536E"/>
    <w:rsid w:val="000954C6"/>
    <w:rsid w:val="00095545"/>
    <w:rsid w:val="000955C5"/>
    <w:rsid w:val="00095671"/>
    <w:rsid w:val="000956BC"/>
    <w:rsid w:val="000957B4"/>
    <w:rsid w:val="000957D5"/>
    <w:rsid w:val="000957FF"/>
    <w:rsid w:val="00095920"/>
    <w:rsid w:val="00095BF4"/>
    <w:rsid w:val="00095C4F"/>
    <w:rsid w:val="00095DF1"/>
    <w:rsid w:val="00095F05"/>
    <w:rsid w:val="00095F53"/>
    <w:rsid w:val="00096039"/>
    <w:rsid w:val="000960C2"/>
    <w:rsid w:val="00096146"/>
    <w:rsid w:val="0009644F"/>
    <w:rsid w:val="0009653B"/>
    <w:rsid w:val="000965EC"/>
    <w:rsid w:val="0009677A"/>
    <w:rsid w:val="000968D8"/>
    <w:rsid w:val="000969F6"/>
    <w:rsid w:val="00096BFE"/>
    <w:rsid w:val="00096C1C"/>
    <w:rsid w:val="00096C58"/>
    <w:rsid w:val="00096D47"/>
    <w:rsid w:val="00096D86"/>
    <w:rsid w:val="00096E05"/>
    <w:rsid w:val="00096E32"/>
    <w:rsid w:val="00096FF5"/>
    <w:rsid w:val="00097068"/>
    <w:rsid w:val="0009709B"/>
    <w:rsid w:val="000970D0"/>
    <w:rsid w:val="00097163"/>
    <w:rsid w:val="000971C9"/>
    <w:rsid w:val="0009720E"/>
    <w:rsid w:val="0009725C"/>
    <w:rsid w:val="00097297"/>
    <w:rsid w:val="00097407"/>
    <w:rsid w:val="00097581"/>
    <w:rsid w:val="000975F3"/>
    <w:rsid w:val="0009788F"/>
    <w:rsid w:val="0009799D"/>
    <w:rsid w:val="000979F0"/>
    <w:rsid w:val="00097AC8"/>
    <w:rsid w:val="00097AE8"/>
    <w:rsid w:val="00097B9F"/>
    <w:rsid w:val="00097FC2"/>
    <w:rsid w:val="000A0001"/>
    <w:rsid w:val="000A021C"/>
    <w:rsid w:val="000A02DC"/>
    <w:rsid w:val="000A05D5"/>
    <w:rsid w:val="000A0758"/>
    <w:rsid w:val="000A08E0"/>
    <w:rsid w:val="000A0926"/>
    <w:rsid w:val="000A0934"/>
    <w:rsid w:val="000A09A2"/>
    <w:rsid w:val="000A0A3E"/>
    <w:rsid w:val="000A0B44"/>
    <w:rsid w:val="000A0B8F"/>
    <w:rsid w:val="000A0BCE"/>
    <w:rsid w:val="000A0CA1"/>
    <w:rsid w:val="000A0D1D"/>
    <w:rsid w:val="000A0D2C"/>
    <w:rsid w:val="000A0D4D"/>
    <w:rsid w:val="000A0D70"/>
    <w:rsid w:val="000A0E28"/>
    <w:rsid w:val="000A0E3C"/>
    <w:rsid w:val="000A0E99"/>
    <w:rsid w:val="000A0F37"/>
    <w:rsid w:val="000A111C"/>
    <w:rsid w:val="000A113E"/>
    <w:rsid w:val="000A1298"/>
    <w:rsid w:val="000A139A"/>
    <w:rsid w:val="000A14F8"/>
    <w:rsid w:val="000A1669"/>
    <w:rsid w:val="000A1692"/>
    <w:rsid w:val="000A1736"/>
    <w:rsid w:val="000A17B9"/>
    <w:rsid w:val="000A18E3"/>
    <w:rsid w:val="000A1944"/>
    <w:rsid w:val="000A195E"/>
    <w:rsid w:val="000A198B"/>
    <w:rsid w:val="000A19E5"/>
    <w:rsid w:val="000A1A17"/>
    <w:rsid w:val="000A1ABC"/>
    <w:rsid w:val="000A1AD3"/>
    <w:rsid w:val="000A1B16"/>
    <w:rsid w:val="000A1B3C"/>
    <w:rsid w:val="000A1B63"/>
    <w:rsid w:val="000A1D49"/>
    <w:rsid w:val="000A1E7B"/>
    <w:rsid w:val="000A1F35"/>
    <w:rsid w:val="000A1FE6"/>
    <w:rsid w:val="000A210A"/>
    <w:rsid w:val="000A219A"/>
    <w:rsid w:val="000A21AE"/>
    <w:rsid w:val="000A21FD"/>
    <w:rsid w:val="000A224A"/>
    <w:rsid w:val="000A23E5"/>
    <w:rsid w:val="000A24A6"/>
    <w:rsid w:val="000A25BE"/>
    <w:rsid w:val="000A26E4"/>
    <w:rsid w:val="000A27C9"/>
    <w:rsid w:val="000A295F"/>
    <w:rsid w:val="000A2C00"/>
    <w:rsid w:val="000A2C06"/>
    <w:rsid w:val="000A2CFE"/>
    <w:rsid w:val="000A2D70"/>
    <w:rsid w:val="000A2DA8"/>
    <w:rsid w:val="000A3034"/>
    <w:rsid w:val="000A31F7"/>
    <w:rsid w:val="000A3227"/>
    <w:rsid w:val="000A3237"/>
    <w:rsid w:val="000A324C"/>
    <w:rsid w:val="000A3290"/>
    <w:rsid w:val="000A32C7"/>
    <w:rsid w:val="000A3389"/>
    <w:rsid w:val="000A3405"/>
    <w:rsid w:val="000A34DE"/>
    <w:rsid w:val="000A355B"/>
    <w:rsid w:val="000A35C2"/>
    <w:rsid w:val="000A3645"/>
    <w:rsid w:val="000A3756"/>
    <w:rsid w:val="000A37DD"/>
    <w:rsid w:val="000A37EA"/>
    <w:rsid w:val="000A3871"/>
    <w:rsid w:val="000A393B"/>
    <w:rsid w:val="000A39CA"/>
    <w:rsid w:val="000A39F2"/>
    <w:rsid w:val="000A3ACB"/>
    <w:rsid w:val="000A3AD6"/>
    <w:rsid w:val="000A3DC1"/>
    <w:rsid w:val="000A3EC5"/>
    <w:rsid w:val="000A3F43"/>
    <w:rsid w:val="000A3F84"/>
    <w:rsid w:val="000A40F1"/>
    <w:rsid w:val="000A4179"/>
    <w:rsid w:val="000A424D"/>
    <w:rsid w:val="000A4279"/>
    <w:rsid w:val="000A429A"/>
    <w:rsid w:val="000A4338"/>
    <w:rsid w:val="000A4496"/>
    <w:rsid w:val="000A45EE"/>
    <w:rsid w:val="000A4642"/>
    <w:rsid w:val="000A49DE"/>
    <w:rsid w:val="000A4A3A"/>
    <w:rsid w:val="000A4B74"/>
    <w:rsid w:val="000A4FEA"/>
    <w:rsid w:val="000A50EC"/>
    <w:rsid w:val="000A527C"/>
    <w:rsid w:val="000A52F5"/>
    <w:rsid w:val="000A52FA"/>
    <w:rsid w:val="000A53E9"/>
    <w:rsid w:val="000A5418"/>
    <w:rsid w:val="000A54DF"/>
    <w:rsid w:val="000A555A"/>
    <w:rsid w:val="000A566F"/>
    <w:rsid w:val="000A5674"/>
    <w:rsid w:val="000A5796"/>
    <w:rsid w:val="000A57DF"/>
    <w:rsid w:val="000A5866"/>
    <w:rsid w:val="000A59F3"/>
    <w:rsid w:val="000A5AFF"/>
    <w:rsid w:val="000A5DA0"/>
    <w:rsid w:val="000A5DF4"/>
    <w:rsid w:val="000A5E3F"/>
    <w:rsid w:val="000A5E7A"/>
    <w:rsid w:val="000A5EEF"/>
    <w:rsid w:val="000A5FC2"/>
    <w:rsid w:val="000A601D"/>
    <w:rsid w:val="000A6023"/>
    <w:rsid w:val="000A60D6"/>
    <w:rsid w:val="000A619D"/>
    <w:rsid w:val="000A61CB"/>
    <w:rsid w:val="000A6243"/>
    <w:rsid w:val="000A6252"/>
    <w:rsid w:val="000A6311"/>
    <w:rsid w:val="000A6318"/>
    <w:rsid w:val="000A6345"/>
    <w:rsid w:val="000A63BF"/>
    <w:rsid w:val="000A6405"/>
    <w:rsid w:val="000A647A"/>
    <w:rsid w:val="000A64D8"/>
    <w:rsid w:val="000A65A4"/>
    <w:rsid w:val="000A65BC"/>
    <w:rsid w:val="000A66AE"/>
    <w:rsid w:val="000A670C"/>
    <w:rsid w:val="000A6723"/>
    <w:rsid w:val="000A6788"/>
    <w:rsid w:val="000A68A9"/>
    <w:rsid w:val="000A6949"/>
    <w:rsid w:val="000A69D7"/>
    <w:rsid w:val="000A69F2"/>
    <w:rsid w:val="000A6A19"/>
    <w:rsid w:val="000A6AC6"/>
    <w:rsid w:val="000A6B89"/>
    <w:rsid w:val="000A6CD5"/>
    <w:rsid w:val="000A6CFE"/>
    <w:rsid w:val="000A6E08"/>
    <w:rsid w:val="000A6EED"/>
    <w:rsid w:val="000A6F12"/>
    <w:rsid w:val="000A6F82"/>
    <w:rsid w:val="000A7398"/>
    <w:rsid w:val="000A73FF"/>
    <w:rsid w:val="000A772C"/>
    <w:rsid w:val="000A77D2"/>
    <w:rsid w:val="000A77F6"/>
    <w:rsid w:val="000A7805"/>
    <w:rsid w:val="000A7BE9"/>
    <w:rsid w:val="000A7C88"/>
    <w:rsid w:val="000A7CA5"/>
    <w:rsid w:val="000A7D37"/>
    <w:rsid w:val="000A7F1F"/>
    <w:rsid w:val="000A7F52"/>
    <w:rsid w:val="000A7FBA"/>
    <w:rsid w:val="000B001A"/>
    <w:rsid w:val="000B00E9"/>
    <w:rsid w:val="000B014E"/>
    <w:rsid w:val="000B025E"/>
    <w:rsid w:val="000B028D"/>
    <w:rsid w:val="000B0292"/>
    <w:rsid w:val="000B02C2"/>
    <w:rsid w:val="000B032C"/>
    <w:rsid w:val="000B04EE"/>
    <w:rsid w:val="000B04F9"/>
    <w:rsid w:val="000B0592"/>
    <w:rsid w:val="000B0691"/>
    <w:rsid w:val="000B072E"/>
    <w:rsid w:val="000B081C"/>
    <w:rsid w:val="000B0944"/>
    <w:rsid w:val="000B0953"/>
    <w:rsid w:val="000B0A28"/>
    <w:rsid w:val="000B0A4C"/>
    <w:rsid w:val="000B0AFA"/>
    <w:rsid w:val="000B0B08"/>
    <w:rsid w:val="000B0D5D"/>
    <w:rsid w:val="000B0DFD"/>
    <w:rsid w:val="000B0E09"/>
    <w:rsid w:val="000B0E14"/>
    <w:rsid w:val="000B0E8D"/>
    <w:rsid w:val="000B0EE6"/>
    <w:rsid w:val="000B0F12"/>
    <w:rsid w:val="000B10AB"/>
    <w:rsid w:val="000B10E2"/>
    <w:rsid w:val="000B1145"/>
    <w:rsid w:val="000B1155"/>
    <w:rsid w:val="000B1176"/>
    <w:rsid w:val="000B11A8"/>
    <w:rsid w:val="000B12BF"/>
    <w:rsid w:val="000B12D1"/>
    <w:rsid w:val="000B130E"/>
    <w:rsid w:val="000B1337"/>
    <w:rsid w:val="000B13BE"/>
    <w:rsid w:val="000B1411"/>
    <w:rsid w:val="000B1418"/>
    <w:rsid w:val="000B1535"/>
    <w:rsid w:val="000B1575"/>
    <w:rsid w:val="000B15F2"/>
    <w:rsid w:val="000B1635"/>
    <w:rsid w:val="000B1706"/>
    <w:rsid w:val="000B1B50"/>
    <w:rsid w:val="000B1BDD"/>
    <w:rsid w:val="000B1BFB"/>
    <w:rsid w:val="000B1C0F"/>
    <w:rsid w:val="000B1C39"/>
    <w:rsid w:val="000B1CD3"/>
    <w:rsid w:val="000B1DDA"/>
    <w:rsid w:val="000B1DE8"/>
    <w:rsid w:val="000B1EBC"/>
    <w:rsid w:val="000B1EFC"/>
    <w:rsid w:val="000B1F3E"/>
    <w:rsid w:val="000B2097"/>
    <w:rsid w:val="000B21CB"/>
    <w:rsid w:val="000B21E2"/>
    <w:rsid w:val="000B2206"/>
    <w:rsid w:val="000B2282"/>
    <w:rsid w:val="000B24C2"/>
    <w:rsid w:val="000B256B"/>
    <w:rsid w:val="000B29F6"/>
    <w:rsid w:val="000B2A84"/>
    <w:rsid w:val="000B2ACE"/>
    <w:rsid w:val="000B2ADD"/>
    <w:rsid w:val="000B2C4A"/>
    <w:rsid w:val="000B2CD3"/>
    <w:rsid w:val="000B2F30"/>
    <w:rsid w:val="000B3176"/>
    <w:rsid w:val="000B31DD"/>
    <w:rsid w:val="000B321F"/>
    <w:rsid w:val="000B3236"/>
    <w:rsid w:val="000B3271"/>
    <w:rsid w:val="000B3285"/>
    <w:rsid w:val="000B32D4"/>
    <w:rsid w:val="000B3389"/>
    <w:rsid w:val="000B33BA"/>
    <w:rsid w:val="000B3413"/>
    <w:rsid w:val="000B3475"/>
    <w:rsid w:val="000B3476"/>
    <w:rsid w:val="000B34CD"/>
    <w:rsid w:val="000B35FF"/>
    <w:rsid w:val="000B37B5"/>
    <w:rsid w:val="000B3854"/>
    <w:rsid w:val="000B38DA"/>
    <w:rsid w:val="000B38DE"/>
    <w:rsid w:val="000B38F3"/>
    <w:rsid w:val="000B39BF"/>
    <w:rsid w:val="000B3AE8"/>
    <w:rsid w:val="000B3B70"/>
    <w:rsid w:val="000B3BA0"/>
    <w:rsid w:val="000B3C66"/>
    <w:rsid w:val="000B3C94"/>
    <w:rsid w:val="000B3F20"/>
    <w:rsid w:val="000B3F37"/>
    <w:rsid w:val="000B3FEA"/>
    <w:rsid w:val="000B4060"/>
    <w:rsid w:val="000B45EC"/>
    <w:rsid w:val="000B460F"/>
    <w:rsid w:val="000B4788"/>
    <w:rsid w:val="000B4793"/>
    <w:rsid w:val="000B48A6"/>
    <w:rsid w:val="000B48BC"/>
    <w:rsid w:val="000B491E"/>
    <w:rsid w:val="000B498A"/>
    <w:rsid w:val="000B49D7"/>
    <w:rsid w:val="000B4A00"/>
    <w:rsid w:val="000B4A17"/>
    <w:rsid w:val="000B4A2A"/>
    <w:rsid w:val="000B4B3D"/>
    <w:rsid w:val="000B4C0D"/>
    <w:rsid w:val="000B4C3E"/>
    <w:rsid w:val="000B4CEE"/>
    <w:rsid w:val="000B4D6B"/>
    <w:rsid w:val="000B4E1A"/>
    <w:rsid w:val="000B4FF1"/>
    <w:rsid w:val="000B5017"/>
    <w:rsid w:val="000B5167"/>
    <w:rsid w:val="000B51A3"/>
    <w:rsid w:val="000B53D2"/>
    <w:rsid w:val="000B546F"/>
    <w:rsid w:val="000B562C"/>
    <w:rsid w:val="000B564E"/>
    <w:rsid w:val="000B56A9"/>
    <w:rsid w:val="000B56E9"/>
    <w:rsid w:val="000B57A8"/>
    <w:rsid w:val="000B5832"/>
    <w:rsid w:val="000B5D4A"/>
    <w:rsid w:val="000B5FC8"/>
    <w:rsid w:val="000B6000"/>
    <w:rsid w:val="000B6030"/>
    <w:rsid w:val="000B616B"/>
    <w:rsid w:val="000B61EA"/>
    <w:rsid w:val="000B6221"/>
    <w:rsid w:val="000B6305"/>
    <w:rsid w:val="000B632E"/>
    <w:rsid w:val="000B63D7"/>
    <w:rsid w:val="000B6512"/>
    <w:rsid w:val="000B65BE"/>
    <w:rsid w:val="000B65F2"/>
    <w:rsid w:val="000B66F5"/>
    <w:rsid w:val="000B6757"/>
    <w:rsid w:val="000B6877"/>
    <w:rsid w:val="000B6BDF"/>
    <w:rsid w:val="000B6C8A"/>
    <w:rsid w:val="000B6C99"/>
    <w:rsid w:val="000B6CB8"/>
    <w:rsid w:val="000B6CCB"/>
    <w:rsid w:val="000B6E6C"/>
    <w:rsid w:val="000B6EAC"/>
    <w:rsid w:val="000B6F56"/>
    <w:rsid w:val="000B7124"/>
    <w:rsid w:val="000B71B6"/>
    <w:rsid w:val="000B71E7"/>
    <w:rsid w:val="000B740F"/>
    <w:rsid w:val="000B7424"/>
    <w:rsid w:val="000B748E"/>
    <w:rsid w:val="000B752A"/>
    <w:rsid w:val="000B7531"/>
    <w:rsid w:val="000B757F"/>
    <w:rsid w:val="000B75DA"/>
    <w:rsid w:val="000B7684"/>
    <w:rsid w:val="000B76BF"/>
    <w:rsid w:val="000B76D8"/>
    <w:rsid w:val="000B7799"/>
    <w:rsid w:val="000B7859"/>
    <w:rsid w:val="000B7A2D"/>
    <w:rsid w:val="000B7B2B"/>
    <w:rsid w:val="000B7C81"/>
    <w:rsid w:val="000B7D5E"/>
    <w:rsid w:val="000B7DEA"/>
    <w:rsid w:val="000B7F34"/>
    <w:rsid w:val="000B7FF8"/>
    <w:rsid w:val="000C0068"/>
    <w:rsid w:val="000C011F"/>
    <w:rsid w:val="000C028F"/>
    <w:rsid w:val="000C02D4"/>
    <w:rsid w:val="000C0340"/>
    <w:rsid w:val="000C0359"/>
    <w:rsid w:val="000C0383"/>
    <w:rsid w:val="000C0394"/>
    <w:rsid w:val="000C03BF"/>
    <w:rsid w:val="000C03DA"/>
    <w:rsid w:val="000C03DC"/>
    <w:rsid w:val="000C040E"/>
    <w:rsid w:val="000C05E2"/>
    <w:rsid w:val="000C071C"/>
    <w:rsid w:val="000C08CD"/>
    <w:rsid w:val="000C099E"/>
    <w:rsid w:val="000C0B92"/>
    <w:rsid w:val="000C0C40"/>
    <w:rsid w:val="000C0E3C"/>
    <w:rsid w:val="000C0E78"/>
    <w:rsid w:val="000C1133"/>
    <w:rsid w:val="000C1278"/>
    <w:rsid w:val="000C1294"/>
    <w:rsid w:val="000C12D1"/>
    <w:rsid w:val="000C133A"/>
    <w:rsid w:val="000C1378"/>
    <w:rsid w:val="000C152F"/>
    <w:rsid w:val="000C1545"/>
    <w:rsid w:val="000C16DC"/>
    <w:rsid w:val="000C1756"/>
    <w:rsid w:val="000C1759"/>
    <w:rsid w:val="000C1769"/>
    <w:rsid w:val="000C17DB"/>
    <w:rsid w:val="000C19AE"/>
    <w:rsid w:val="000C1A3D"/>
    <w:rsid w:val="000C1A70"/>
    <w:rsid w:val="000C1ADA"/>
    <w:rsid w:val="000C1B94"/>
    <w:rsid w:val="000C1DBD"/>
    <w:rsid w:val="000C1EF3"/>
    <w:rsid w:val="000C2024"/>
    <w:rsid w:val="000C2229"/>
    <w:rsid w:val="000C2314"/>
    <w:rsid w:val="000C240A"/>
    <w:rsid w:val="000C243E"/>
    <w:rsid w:val="000C26A4"/>
    <w:rsid w:val="000C270A"/>
    <w:rsid w:val="000C28CF"/>
    <w:rsid w:val="000C2B2C"/>
    <w:rsid w:val="000C2D69"/>
    <w:rsid w:val="000C2DBB"/>
    <w:rsid w:val="000C2DE1"/>
    <w:rsid w:val="000C2E7E"/>
    <w:rsid w:val="000C2F78"/>
    <w:rsid w:val="000C2FC0"/>
    <w:rsid w:val="000C30F7"/>
    <w:rsid w:val="000C3463"/>
    <w:rsid w:val="000C3624"/>
    <w:rsid w:val="000C3842"/>
    <w:rsid w:val="000C3900"/>
    <w:rsid w:val="000C393F"/>
    <w:rsid w:val="000C3A13"/>
    <w:rsid w:val="000C3A7D"/>
    <w:rsid w:val="000C3CC5"/>
    <w:rsid w:val="000C3D64"/>
    <w:rsid w:val="000C3F92"/>
    <w:rsid w:val="000C3FA5"/>
    <w:rsid w:val="000C3FAE"/>
    <w:rsid w:val="000C4065"/>
    <w:rsid w:val="000C40C6"/>
    <w:rsid w:val="000C4137"/>
    <w:rsid w:val="000C42B7"/>
    <w:rsid w:val="000C42E9"/>
    <w:rsid w:val="000C4538"/>
    <w:rsid w:val="000C4546"/>
    <w:rsid w:val="000C4600"/>
    <w:rsid w:val="000C4607"/>
    <w:rsid w:val="000C46F8"/>
    <w:rsid w:val="000C472B"/>
    <w:rsid w:val="000C474A"/>
    <w:rsid w:val="000C4792"/>
    <w:rsid w:val="000C487F"/>
    <w:rsid w:val="000C4C1C"/>
    <w:rsid w:val="000C4C76"/>
    <w:rsid w:val="000C4DEE"/>
    <w:rsid w:val="000C4E40"/>
    <w:rsid w:val="000C4E51"/>
    <w:rsid w:val="000C4F78"/>
    <w:rsid w:val="000C5023"/>
    <w:rsid w:val="000C5092"/>
    <w:rsid w:val="000C5351"/>
    <w:rsid w:val="000C5371"/>
    <w:rsid w:val="000C53BA"/>
    <w:rsid w:val="000C5443"/>
    <w:rsid w:val="000C54B9"/>
    <w:rsid w:val="000C5615"/>
    <w:rsid w:val="000C568D"/>
    <w:rsid w:val="000C569F"/>
    <w:rsid w:val="000C5759"/>
    <w:rsid w:val="000C5A9C"/>
    <w:rsid w:val="000C5AE3"/>
    <w:rsid w:val="000C5B19"/>
    <w:rsid w:val="000C5D70"/>
    <w:rsid w:val="000C5E7D"/>
    <w:rsid w:val="000C5F42"/>
    <w:rsid w:val="000C622C"/>
    <w:rsid w:val="000C6295"/>
    <w:rsid w:val="000C62ED"/>
    <w:rsid w:val="000C63E6"/>
    <w:rsid w:val="000C6449"/>
    <w:rsid w:val="000C64E2"/>
    <w:rsid w:val="000C64EA"/>
    <w:rsid w:val="000C6665"/>
    <w:rsid w:val="000C66D9"/>
    <w:rsid w:val="000C673C"/>
    <w:rsid w:val="000C6817"/>
    <w:rsid w:val="000C68C4"/>
    <w:rsid w:val="000C698D"/>
    <w:rsid w:val="000C69F8"/>
    <w:rsid w:val="000C6A01"/>
    <w:rsid w:val="000C6A13"/>
    <w:rsid w:val="000C6A1B"/>
    <w:rsid w:val="000C6AC8"/>
    <w:rsid w:val="000C6B49"/>
    <w:rsid w:val="000C6B53"/>
    <w:rsid w:val="000C6B8E"/>
    <w:rsid w:val="000C6C22"/>
    <w:rsid w:val="000C6DC7"/>
    <w:rsid w:val="000C71BD"/>
    <w:rsid w:val="000C71D9"/>
    <w:rsid w:val="000C7240"/>
    <w:rsid w:val="000C72A4"/>
    <w:rsid w:val="000C7397"/>
    <w:rsid w:val="000C73D0"/>
    <w:rsid w:val="000C73EC"/>
    <w:rsid w:val="000C7432"/>
    <w:rsid w:val="000C75C2"/>
    <w:rsid w:val="000C75E2"/>
    <w:rsid w:val="000C77E4"/>
    <w:rsid w:val="000C796F"/>
    <w:rsid w:val="000C7A3E"/>
    <w:rsid w:val="000C7B97"/>
    <w:rsid w:val="000C7BAD"/>
    <w:rsid w:val="000C7CAA"/>
    <w:rsid w:val="000C7CF2"/>
    <w:rsid w:val="000C7E66"/>
    <w:rsid w:val="000C7E9B"/>
    <w:rsid w:val="000C7FC3"/>
    <w:rsid w:val="000D0153"/>
    <w:rsid w:val="000D01E0"/>
    <w:rsid w:val="000D0211"/>
    <w:rsid w:val="000D022D"/>
    <w:rsid w:val="000D0361"/>
    <w:rsid w:val="000D037E"/>
    <w:rsid w:val="000D03BC"/>
    <w:rsid w:val="000D0486"/>
    <w:rsid w:val="000D05B7"/>
    <w:rsid w:val="000D05F9"/>
    <w:rsid w:val="000D0609"/>
    <w:rsid w:val="000D07EF"/>
    <w:rsid w:val="000D084E"/>
    <w:rsid w:val="000D0A0F"/>
    <w:rsid w:val="000D0A31"/>
    <w:rsid w:val="000D0A86"/>
    <w:rsid w:val="000D0AB8"/>
    <w:rsid w:val="000D0ABB"/>
    <w:rsid w:val="000D0BCC"/>
    <w:rsid w:val="000D0CEB"/>
    <w:rsid w:val="000D0DC0"/>
    <w:rsid w:val="000D0E7C"/>
    <w:rsid w:val="000D0EF2"/>
    <w:rsid w:val="000D0F9A"/>
    <w:rsid w:val="000D10A8"/>
    <w:rsid w:val="000D10C2"/>
    <w:rsid w:val="000D11B5"/>
    <w:rsid w:val="000D1393"/>
    <w:rsid w:val="000D148D"/>
    <w:rsid w:val="000D14EB"/>
    <w:rsid w:val="000D15D5"/>
    <w:rsid w:val="000D1610"/>
    <w:rsid w:val="000D175C"/>
    <w:rsid w:val="000D185D"/>
    <w:rsid w:val="000D1870"/>
    <w:rsid w:val="000D18B8"/>
    <w:rsid w:val="000D19D6"/>
    <w:rsid w:val="000D1A84"/>
    <w:rsid w:val="000D1B60"/>
    <w:rsid w:val="000D1D2A"/>
    <w:rsid w:val="000D1F64"/>
    <w:rsid w:val="000D1FBF"/>
    <w:rsid w:val="000D206C"/>
    <w:rsid w:val="000D20AF"/>
    <w:rsid w:val="000D2185"/>
    <w:rsid w:val="000D242F"/>
    <w:rsid w:val="000D2464"/>
    <w:rsid w:val="000D2515"/>
    <w:rsid w:val="000D2763"/>
    <w:rsid w:val="000D297A"/>
    <w:rsid w:val="000D2A86"/>
    <w:rsid w:val="000D2AE0"/>
    <w:rsid w:val="000D2CA5"/>
    <w:rsid w:val="000D2CC9"/>
    <w:rsid w:val="000D2CD8"/>
    <w:rsid w:val="000D2CDA"/>
    <w:rsid w:val="000D30BC"/>
    <w:rsid w:val="000D30E8"/>
    <w:rsid w:val="000D314A"/>
    <w:rsid w:val="000D314C"/>
    <w:rsid w:val="000D3319"/>
    <w:rsid w:val="000D3392"/>
    <w:rsid w:val="000D33ED"/>
    <w:rsid w:val="000D3441"/>
    <w:rsid w:val="000D3509"/>
    <w:rsid w:val="000D355C"/>
    <w:rsid w:val="000D362A"/>
    <w:rsid w:val="000D368B"/>
    <w:rsid w:val="000D3792"/>
    <w:rsid w:val="000D37FA"/>
    <w:rsid w:val="000D383E"/>
    <w:rsid w:val="000D389E"/>
    <w:rsid w:val="000D3A78"/>
    <w:rsid w:val="000D3AEF"/>
    <w:rsid w:val="000D3B38"/>
    <w:rsid w:val="000D3E2F"/>
    <w:rsid w:val="000D3E5D"/>
    <w:rsid w:val="000D3EC1"/>
    <w:rsid w:val="000D3ED2"/>
    <w:rsid w:val="000D3F8F"/>
    <w:rsid w:val="000D3FEA"/>
    <w:rsid w:val="000D4044"/>
    <w:rsid w:val="000D4126"/>
    <w:rsid w:val="000D426A"/>
    <w:rsid w:val="000D4324"/>
    <w:rsid w:val="000D46D6"/>
    <w:rsid w:val="000D46EE"/>
    <w:rsid w:val="000D4819"/>
    <w:rsid w:val="000D4896"/>
    <w:rsid w:val="000D48F5"/>
    <w:rsid w:val="000D4948"/>
    <w:rsid w:val="000D498B"/>
    <w:rsid w:val="000D4C58"/>
    <w:rsid w:val="000D4D31"/>
    <w:rsid w:val="000D4DBF"/>
    <w:rsid w:val="000D4DE6"/>
    <w:rsid w:val="000D4E6E"/>
    <w:rsid w:val="000D4E7B"/>
    <w:rsid w:val="000D4F84"/>
    <w:rsid w:val="000D4FD2"/>
    <w:rsid w:val="000D4FF2"/>
    <w:rsid w:val="000D5004"/>
    <w:rsid w:val="000D50C0"/>
    <w:rsid w:val="000D5158"/>
    <w:rsid w:val="000D5283"/>
    <w:rsid w:val="000D54C3"/>
    <w:rsid w:val="000D5588"/>
    <w:rsid w:val="000D55A1"/>
    <w:rsid w:val="000D55E5"/>
    <w:rsid w:val="000D55EA"/>
    <w:rsid w:val="000D56F8"/>
    <w:rsid w:val="000D5965"/>
    <w:rsid w:val="000D5968"/>
    <w:rsid w:val="000D598A"/>
    <w:rsid w:val="000D59D6"/>
    <w:rsid w:val="000D5AB0"/>
    <w:rsid w:val="000D5AD1"/>
    <w:rsid w:val="000D5AF6"/>
    <w:rsid w:val="000D5BA6"/>
    <w:rsid w:val="000D5C5D"/>
    <w:rsid w:val="000D5C73"/>
    <w:rsid w:val="000D5CA9"/>
    <w:rsid w:val="000D5D71"/>
    <w:rsid w:val="000D5E4D"/>
    <w:rsid w:val="000D6246"/>
    <w:rsid w:val="000D630C"/>
    <w:rsid w:val="000D63DB"/>
    <w:rsid w:val="000D642E"/>
    <w:rsid w:val="000D6685"/>
    <w:rsid w:val="000D67F1"/>
    <w:rsid w:val="000D687C"/>
    <w:rsid w:val="000D69A7"/>
    <w:rsid w:val="000D6A96"/>
    <w:rsid w:val="000D6B47"/>
    <w:rsid w:val="000D6CCE"/>
    <w:rsid w:val="000D6E27"/>
    <w:rsid w:val="000D6E88"/>
    <w:rsid w:val="000D6E96"/>
    <w:rsid w:val="000D6E98"/>
    <w:rsid w:val="000D6F47"/>
    <w:rsid w:val="000D6F9C"/>
    <w:rsid w:val="000D700A"/>
    <w:rsid w:val="000D70D1"/>
    <w:rsid w:val="000D70EF"/>
    <w:rsid w:val="000D71E9"/>
    <w:rsid w:val="000D7268"/>
    <w:rsid w:val="000D7310"/>
    <w:rsid w:val="000D7387"/>
    <w:rsid w:val="000D7437"/>
    <w:rsid w:val="000D7445"/>
    <w:rsid w:val="000D7591"/>
    <w:rsid w:val="000D7626"/>
    <w:rsid w:val="000D764E"/>
    <w:rsid w:val="000D76CE"/>
    <w:rsid w:val="000D770F"/>
    <w:rsid w:val="000D771B"/>
    <w:rsid w:val="000D7783"/>
    <w:rsid w:val="000D798F"/>
    <w:rsid w:val="000D7A6F"/>
    <w:rsid w:val="000D7E21"/>
    <w:rsid w:val="000D7EDF"/>
    <w:rsid w:val="000D7F33"/>
    <w:rsid w:val="000D7F85"/>
    <w:rsid w:val="000D7FA0"/>
    <w:rsid w:val="000D7FB8"/>
    <w:rsid w:val="000E011D"/>
    <w:rsid w:val="000E0164"/>
    <w:rsid w:val="000E0208"/>
    <w:rsid w:val="000E022B"/>
    <w:rsid w:val="000E02CB"/>
    <w:rsid w:val="000E03CF"/>
    <w:rsid w:val="000E03F8"/>
    <w:rsid w:val="000E0490"/>
    <w:rsid w:val="000E04C0"/>
    <w:rsid w:val="000E068C"/>
    <w:rsid w:val="000E08D2"/>
    <w:rsid w:val="000E0D89"/>
    <w:rsid w:val="000E0E8F"/>
    <w:rsid w:val="000E0F48"/>
    <w:rsid w:val="000E0FBE"/>
    <w:rsid w:val="000E1003"/>
    <w:rsid w:val="000E113F"/>
    <w:rsid w:val="000E1140"/>
    <w:rsid w:val="000E12C3"/>
    <w:rsid w:val="000E140B"/>
    <w:rsid w:val="000E1484"/>
    <w:rsid w:val="000E148E"/>
    <w:rsid w:val="000E14B9"/>
    <w:rsid w:val="000E1547"/>
    <w:rsid w:val="000E16E4"/>
    <w:rsid w:val="000E1722"/>
    <w:rsid w:val="000E1820"/>
    <w:rsid w:val="000E182B"/>
    <w:rsid w:val="000E1CE6"/>
    <w:rsid w:val="000E1CFC"/>
    <w:rsid w:val="000E1E8E"/>
    <w:rsid w:val="000E1EC9"/>
    <w:rsid w:val="000E2019"/>
    <w:rsid w:val="000E20FE"/>
    <w:rsid w:val="000E2466"/>
    <w:rsid w:val="000E2666"/>
    <w:rsid w:val="000E26C3"/>
    <w:rsid w:val="000E2734"/>
    <w:rsid w:val="000E2787"/>
    <w:rsid w:val="000E279B"/>
    <w:rsid w:val="000E27D6"/>
    <w:rsid w:val="000E27F9"/>
    <w:rsid w:val="000E28AE"/>
    <w:rsid w:val="000E28DA"/>
    <w:rsid w:val="000E2A2E"/>
    <w:rsid w:val="000E2BA8"/>
    <w:rsid w:val="000E2C65"/>
    <w:rsid w:val="000E2C7C"/>
    <w:rsid w:val="000E2DAD"/>
    <w:rsid w:val="000E2F02"/>
    <w:rsid w:val="000E3075"/>
    <w:rsid w:val="000E30B0"/>
    <w:rsid w:val="000E3310"/>
    <w:rsid w:val="000E331F"/>
    <w:rsid w:val="000E3358"/>
    <w:rsid w:val="000E3456"/>
    <w:rsid w:val="000E3568"/>
    <w:rsid w:val="000E3753"/>
    <w:rsid w:val="000E37A7"/>
    <w:rsid w:val="000E37BD"/>
    <w:rsid w:val="000E37C8"/>
    <w:rsid w:val="000E3821"/>
    <w:rsid w:val="000E38AD"/>
    <w:rsid w:val="000E38ED"/>
    <w:rsid w:val="000E3930"/>
    <w:rsid w:val="000E3986"/>
    <w:rsid w:val="000E39D6"/>
    <w:rsid w:val="000E3A10"/>
    <w:rsid w:val="000E3ACA"/>
    <w:rsid w:val="000E3CC6"/>
    <w:rsid w:val="000E3CF2"/>
    <w:rsid w:val="000E3DD8"/>
    <w:rsid w:val="000E3E4B"/>
    <w:rsid w:val="000E3F14"/>
    <w:rsid w:val="000E3F84"/>
    <w:rsid w:val="000E40C3"/>
    <w:rsid w:val="000E44A5"/>
    <w:rsid w:val="000E47EB"/>
    <w:rsid w:val="000E4BD6"/>
    <w:rsid w:val="000E4C9B"/>
    <w:rsid w:val="000E4D01"/>
    <w:rsid w:val="000E4D8C"/>
    <w:rsid w:val="000E4FD1"/>
    <w:rsid w:val="000E506B"/>
    <w:rsid w:val="000E515D"/>
    <w:rsid w:val="000E51D0"/>
    <w:rsid w:val="000E531C"/>
    <w:rsid w:val="000E539A"/>
    <w:rsid w:val="000E546E"/>
    <w:rsid w:val="000E54EF"/>
    <w:rsid w:val="000E56AF"/>
    <w:rsid w:val="000E57FE"/>
    <w:rsid w:val="000E5830"/>
    <w:rsid w:val="000E5984"/>
    <w:rsid w:val="000E59A1"/>
    <w:rsid w:val="000E5A27"/>
    <w:rsid w:val="000E5AF5"/>
    <w:rsid w:val="000E5B39"/>
    <w:rsid w:val="000E5B63"/>
    <w:rsid w:val="000E5C4E"/>
    <w:rsid w:val="000E5C67"/>
    <w:rsid w:val="000E5CA5"/>
    <w:rsid w:val="000E5CF6"/>
    <w:rsid w:val="000E5E14"/>
    <w:rsid w:val="000E5E15"/>
    <w:rsid w:val="000E5E3A"/>
    <w:rsid w:val="000E5FB4"/>
    <w:rsid w:val="000E614D"/>
    <w:rsid w:val="000E6187"/>
    <w:rsid w:val="000E6188"/>
    <w:rsid w:val="000E6206"/>
    <w:rsid w:val="000E628D"/>
    <w:rsid w:val="000E630C"/>
    <w:rsid w:val="000E63A7"/>
    <w:rsid w:val="000E64FA"/>
    <w:rsid w:val="000E6576"/>
    <w:rsid w:val="000E65A7"/>
    <w:rsid w:val="000E6635"/>
    <w:rsid w:val="000E68BE"/>
    <w:rsid w:val="000E6A24"/>
    <w:rsid w:val="000E6BAF"/>
    <w:rsid w:val="000E6ED9"/>
    <w:rsid w:val="000E6EED"/>
    <w:rsid w:val="000E6F62"/>
    <w:rsid w:val="000E70E0"/>
    <w:rsid w:val="000E715D"/>
    <w:rsid w:val="000E720F"/>
    <w:rsid w:val="000E739E"/>
    <w:rsid w:val="000E73E7"/>
    <w:rsid w:val="000E73F5"/>
    <w:rsid w:val="000E74D3"/>
    <w:rsid w:val="000E75F5"/>
    <w:rsid w:val="000E7972"/>
    <w:rsid w:val="000E7A2F"/>
    <w:rsid w:val="000E7A7F"/>
    <w:rsid w:val="000E7ACF"/>
    <w:rsid w:val="000E7C3A"/>
    <w:rsid w:val="000E7CB9"/>
    <w:rsid w:val="000E7E2C"/>
    <w:rsid w:val="000E7F51"/>
    <w:rsid w:val="000E7F8F"/>
    <w:rsid w:val="000E7FD0"/>
    <w:rsid w:val="000F0046"/>
    <w:rsid w:val="000F00D8"/>
    <w:rsid w:val="000F00FA"/>
    <w:rsid w:val="000F02E1"/>
    <w:rsid w:val="000F03D6"/>
    <w:rsid w:val="000F0454"/>
    <w:rsid w:val="000F05CF"/>
    <w:rsid w:val="000F073D"/>
    <w:rsid w:val="000F0747"/>
    <w:rsid w:val="000F07D4"/>
    <w:rsid w:val="000F093E"/>
    <w:rsid w:val="000F095B"/>
    <w:rsid w:val="000F0977"/>
    <w:rsid w:val="000F0AAF"/>
    <w:rsid w:val="000F0CD0"/>
    <w:rsid w:val="000F0EA4"/>
    <w:rsid w:val="000F0EAA"/>
    <w:rsid w:val="000F0EC3"/>
    <w:rsid w:val="000F12DD"/>
    <w:rsid w:val="000F13C4"/>
    <w:rsid w:val="000F13D7"/>
    <w:rsid w:val="000F1534"/>
    <w:rsid w:val="000F1540"/>
    <w:rsid w:val="000F15EB"/>
    <w:rsid w:val="000F179E"/>
    <w:rsid w:val="000F17E4"/>
    <w:rsid w:val="000F180D"/>
    <w:rsid w:val="000F1878"/>
    <w:rsid w:val="000F189F"/>
    <w:rsid w:val="000F1A07"/>
    <w:rsid w:val="000F1AB5"/>
    <w:rsid w:val="000F1B54"/>
    <w:rsid w:val="000F1B8D"/>
    <w:rsid w:val="000F1BF7"/>
    <w:rsid w:val="000F1CF3"/>
    <w:rsid w:val="000F1E17"/>
    <w:rsid w:val="000F1E3D"/>
    <w:rsid w:val="000F1E76"/>
    <w:rsid w:val="000F1F98"/>
    <w:rsid w:val="000F20CD"/>
    <w:rsid w:val="000F230E"/>
    <w:rsid w:val="000F236E"/>
    <w:rsid w:val="000F2382"/>
    <w:rsid w:val="000F239A"/>
    <w:rsid w:val="000F2430"/>
    <w:rsid w:val="000F24B4"/>
    <w:rsid w:val="000F2862"/>
    <w:rsid w:val="000F2965"/>
    <w:rsid w:val="000F2A55"/>
    <w:rsid w:val="000F2AF4"/>
    <w:rsid w:val="000F2B14"/>
    <w:rsid w:val="000F2B66"/>
    <w:rsid w:val="000F2D9C"/>
    <w:rsid w:val="000F2DF2"/>
    <w:rsid w:val="000F2E18"/>
    <w:rsid w:val="000F2F5A"/>
    <w:rsid w:val="000F3067"/>
    <w:rsid w:val="000F30AF"/>
    <w:rsid w:val="000F30E1"/>
    <w:rsid w:val="000F30E7"/>
    <w:rsid w:val="000F32A1"/>
    <w:rsid w:val="000F32C0"/>
    <w:rsid w:val="000F33C4"/>
    <w:rsid w:val="000F34C7"/>
    <w:rsid w:val="000F34E4"/>
    <w:rsid w:val="000F34F8"/>
    <w:rsid w:val="000F35A9"/>
    <w:rsid w:val="000F3621"/>
    <w:rsid w:val="000F387E"/>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33C"/>
    <w:rsid w:val="000F444C"/>
    <w:rsid w:val="000F4469"/>
    <w:rsid w:val="000F446F"/>
    <w:rsid w:val="000F44E7"/>
    <w:rsid w:val="000F4714"/>
    <w:rsid w:val="000F47DF"/>
    <w:rsid w:val="000F481F"/>
    <w:rsid w:val="000F48E0"/>
    <w:rsid w:val="000F4922"/>
    <w:rsid w:val="000F4A38"/>
    <w:rsid w:val="000F4A84"/>
    <w:rsid w:val="000F4A9E"/>
    <w:rsid w:val="000F4CAE"/>
    <w:rsid w:val="000F4CAF"/>
    <w:rsid w:val="000F4D2F"/>
    <w:rsid w:val="000F4D65"/>
    <w:rsid w:val="000F4DA0"/>
    <w:rsid w:val="000F4E96"/>
    <w:rsid w:val="000F4EC7"/>
    <w:rsid w:val="000F4EFC"/>
    <w:rsid w:val="000F4F44"/>
    <w:rsid w:val="000F4FA3"/>
    <w:rsid w:val="000F4FD0"/>
    <w:rsid w:val="000F5025"/>
    <w:rsid w:val="000F510C"/>
    <w:rsid w:val="000F52C0"/>
    <w:rsid w:val="000F53CB"/>
    <w:rsid w:val="000F53EB"/>
    <w:rsid w:val="000F547E"/>
    <w:rsid w:val="000F570A"/>
    <w:rsid w:val="000F589A"/>
    <w:rsid w:val="000F58AC"/>
    <w:rsid w:val="000F5A98"/>
    <w:rsid w:val="000F5B09"/>
    <w:rsid w:val="000F5B7F"/>
    <w:rsid w:val="000F5BB4"/>
    <w:rsid w:val="000F5D13"/>
    <w:rsid w:val="000F5E11"/>
    <w:rsid w:val="000F5F28"/>
    <w:rsid w:val="000F5F50"/>
    <w:rsid w:val="000F6041"/>
    <w:rsid w:val="000F6099"/>
    <w:rsid w:val="000F60A0"/>
    <w:rsid w:val="000F62AF"/>
    <w:rsid w:val="000F633D"/>
    <w:rsid w:val="000F6359"/>
    <w:rsid w:val="000F63D4"/>
    <w:rsid w:val="000F63EE"/>
    <w:rsid w:val="000F6529"/>
    <w:rsid w:val="000F6539"/>
    <w:rsid w:val="000F65AC"/>
    <w:rsid w:val="000F6715"/>
    <w:rsid w:val="000F6799"/>
    <w:rsid w:val="000F6881"/>
    <w:rsid w:val="000F6AC3"/>
    <w:rsid w:val="000F6C18"/>
    <w:rsid w:val="000F6C32"/>
    <w:rsid w:val="000F6C5F"/>
    <w:rsid w:val="000F6D08"/>
    <w:rsid w:val="000F6D86"/>
    <w:rsid w:val="000F6E0B"/>
    <w:rsid w:val="000F6F01"/>
    <w:rsid w:val="000F6F2C"/>
    <w:rsid w:val="000F719C"/>
    <w:rsid w:val="000F72A7"/>
    <w:rsid w:val="000F73BA"/>
    <w:rsid w:val="000F7598"/>
    <w:rsid w:val="000F75F3"/>
    <w:rsid w:val="000F76D2"/>
    <w:rsid w:val="000F7725"/>
    <w:rsid w:val="000F7935"/>
    <w:rsid w:val="000F79F5"/>
    <w:rsid w:val="000F7A0B"/>
    <w:rsid w:val="000F7B59"/>
    <w:rsid w:val="000F7C0A"/>
    <w:rsid w:val="000F7CAD"/>
    <w:rsid w:val="000F7D13"/>
    <w:rsid w:val="000F7E5B"/>
    <w:rsid w:val="00100097"/>
    <w:rsid w:val="001000E9"/>
    <w:rsid w:val="00100161"/>
    <w:rsid w:val="00100169"/>
    <w:rsid w:val="0010017A"/>
    <w:rsid w:val="00100185"/>
    <w:rsid w:val="001001E2"/>
    <w:rsid w:val="001002D5"/>
    <w:rsid w:val="001003C4"/>
    <w:rsid w:val="001005CE"/>
    <w:rsid w:val="0010067A"/>
    <w:rsid w:val="00100854"/>
    <w:rsid w:val="00100C5D"/>
    <w:rsid w:val="00100D9B"/>
    <w:rsid w:val="00100E43"/>
    <w:rsid w:val="00101072"/>
    <w:rsid w:val="00101081"/>
    <w:rsid w:val="001010D7"/>
    <w:rsid w:val="001011D6"/>
    <w:rsid w:val="00101306"/>
    <w:rsid w:val="0010136E"/>
    <w:rsid w:val="00101489"/>
    <w:rsid w:val="0010173D"/>
    <w:rsid w:val="00101799"/>
    <w:rsid w:val="001017C8"/>
    <w:rsid w:val="00101987"/>
    <w:rsid w:val="00101A0E"/>
    <w:rsid w:val="00101ACE"/>
    <w:rsid w:val="00101CAB"/>
    <w:rsid w:val="00101D6C"/>
    <w:rsid w:val="00101E95"/>
    <w:rsid w:val="001020C7"/>
    <w:rsid w:val="001020E2"/>
    <w:rsid w:val="00102147"/>
    <w:rsid w:val="001021DD"/>
    <w:rsid w:val="001021F1"/>
    <w:rsid w:val="00102277"/>
    <w:rsid w:val="0010229C"/>
    <w:rsid w:val="001022DE"/>
    <w:rsid w:val="00102366"/>
    <w:rsid w:val="001023A6"/>
    <w:rsid w:val="00102498"/>
    <w:rsid w:val="001025B4"/>
    <w:rsid w:val="001025E4"/>
    <w:rsid w:val="00102692"/>
    <w:rsid w:val="001026E6"/>
    <w:rsid w:val="0010278D"/>
    <w:rsid w:val="00102898"/>
    <w:rsid w:val="001029E4"/>
    <w:rsid w:val="00102A33"/>
    <w:rsid w:val="00102AE1"/>
    <w:rsid w:val="00102B52"/>
    <w:rsid w:val="00102B88"/>
    <w:rsid w:val="00102B8B"/>
    <w:rsid w:val="00102C78"/>
    <w:rsid w:val="00102CA1"/>
    <w:rsid w:val="00102D46"/>
    <w:rsid w:val="00102E31"/>
    <w:rsid w:val="00102E56"/>
    <w:rsid w:val="00102F90"/>
    <w:rsid w:val="00103047"/>
    <w:rsid w:val="001030A7"/>
    <w:rsid w:val="001030AE"/>
    <w:rsid w:val="001030D9"/>
    <w:rsid w:val="001032D0"/>
    <w:rsid w:val="00103382"/>
    <w:rsid w:val="0010342A"/>
    <w:rsid w:val="00103464"/>
    <w:rsid w:val="00103545"/>
    <w:rsid w:val="001035F4"/>
    <w:rsid w:val="00103658"/>
    <w:rsid w:val="0010366C"/>
    <w:rsid w:val="00103881"/>
    <w:rsid w:val="0010397D"/>
    <w:rsid w:val="001039E1"/>
    <w:rsid w:val="00103AD3"/>
    <w:rsid w:val="00103BD7"/>
    <w:rsid w:val="00103BED"/>
    <w:rsid w:val="00103F60"/>
    <w:rsid w:val="00103FB7"/>
    <w:rsid w:val="00104058"/>
    <w:rsid w:val="0010405D"/>
    <w:rsid w:val="00104228"/>
    <w:rsid w:val="0010424E"/>
    <w:rsid w:val="0010467D"/>
    <w:rsid w:val="0010477B"/>
    <w:rsid w:val="00104979"/>
    <w:rsid w:val="0010499B"/>
    <w:rsid w:val="00104A80"/>
    <w:rsid w:val="00104B66"/>
    <w:rsid w:val="00104BB1"/>
    <w:rsid w:val="00104D68"/>
    <w:rsid w:val="00104E60"/>
    <w:rsid w:val="00104FBD"/>
    <w:rsid w:val="00105013"/>
    <w:rsid w:val="00105045"/>
    <w:rsid w:val="0010508E"/>
    <w:rsid w:val="001050B7"/>
    <w:rsid w:val="001050F9"/>
    <w:rsid w:val="0010512E"/>
    <w:rsid w:val="00105134"/>
    <w:rsid w:val="001051A7"/>
    <w:rsid w:val="001051AC"/>
    <w:rsid w:val="0010521E"/>
    <w:rsid w:val="0010526E"/>
    <w:rsid w:val="00105298"/>
    <w:rsid w:val="00105301"/>
    <w:rsid w:val="00105316"/>
    <w:rsid w:val="00105398"/>
    <w:rsid w:val="001054F7"/>
    <w:rsid w:val="0010563E"/>
    <w:rsid w:val="0010568A"/>
    <w:rsid w:val="001056C5"/>
    <w:rsid w:val="001057CF"/>
    <w:rsid w:val="00105820"/>
    <w:rsid w:val="00105B50"/>
    <w:rsid w:val="00105BA0"/>
    <w:rsid w:val="00105CEE"/>
    <w:rsid w:val="00105D5A"/>
    <w:rsid w:val="00105DA1"/>
    <w:rsid w:val="00105FA1"/>
    <w:rsid w:val="00106031"/>
    <w:rsid w:val="0010610C"/>
    <w:rsid w:val="00106159"/>
    <w:rsid w:val="0010628F"/>
    <w:rsid w:val="001063E0"/>
    <w:rsid w:val="00106491"/>
    <w:rsid w:val="001064B7"/>
    <w:rsid w:val="0010660E"/>
    <w:rsid w:val="0010698A"/>
    <w:rsid w:val="00106A08"/>
    <w:rsid w:val="00106A95"/>
    <w:rsid w:val="00106CC3"/>
    <w:rsid w:val="00106CF0"/>
    <w:rsid w:val="00106D29"/>
    <w:rsid w:val="00106D2B"/>
    <w:rsid w:val="00106E16"/>
    <w:rsid w:val="00106E7E"/>
    <w:rsid w:val="00106FE3"/>
    <w:rsid w:val="00106FF1"/>
    <w:rsid w:val="001072F9"/>
    <w:rsid w:val="001076F8"/>
    <w:rsid w:val="0010778F"/>
    <w:rsid w:val="001077E8"/>
    <w:rsid w:val="00107875"/>
    <w:rsid w:val="0010795D"/>
    <w:rsid w:val="00107984"/>
    <w:rsid w:val="00107B09"/>
    <w:rsid w:val="00107BB1"/>
    <w:rsid w:val="00107C05"/>
    <w:rsid w:val="00107C98"/>
    <w:rsid w:val="00107D5C"/>
    <w:rsid w:val="00107DCE"/>
    <w:rsid w:val="00107DE6"/>
    <w:rsid w:val="00107E31"/>
    <w:rsid w:val="00110165"/>
    <w:rsid w:val="001101F6"/>
    <w:rsid w:val="00110287"/>
    <w:rsid w:val="001102A0"/>
    <w:rsid w:val="0011034F"/>
    <w:rsid w:val="00110401"/>
    <w:rsid w:val="0011040A"/>
    <w:rsid w:val="001105A2"/>
    <w:rsid w:val="00110851"/>
    <w:rsid w:val="001108AC"/>
    <w:rsid w:val="00110B21"/>
    <w:rsid w:val="00110D83"/>
    <w:rsid w:val="00110E29"/>
    <w:rsid w:val="0011113E"/>
    <w:rsid w:val="0011117E"/>
    <w:rsid w:val="0011122F"/>
    <w:rsid w:val="0011124B"/>
    <w:rsid w:val="0011137D"/>
    <w:rsid w:val="0011140C"/>
    <w:rsid w:val="0011141B"/>
    <w:rsid w:val="001115C0"/>
    <w:rsid w:val="001115F4"/>
    <w:rsid w:val="00111672"/>
    <w:rsid w:val="001116D2"/>
    <w:rsid w:val="00111702"/>
    <w:rsid w:val="00111867"/>
    <w:rsid w:val="0011190B"/>
    <w:rsid w:val="00111AD9"/>
    <w:rsid w:val="00111BA4"/>
    <w:rsid w:val="00111C62"/>
    <w:rsid w:val="00111C6F"/>
    <w:rsid w:val="00111CCD"/>
    <w:rsid w:val="00111E71"/>
    <w:rsid w:val="00111F8D"/>
    <w:rsid w:val="001120A5"/>
    <w:rsid w:val="001120C3"/>
    <w:rsid w:val="001122D7"/>
    <w:rsid w:val="001122FE"/>
    <w:rsid w:val="0011230B"/>
    <w:rsid w:val="0011259D"/>
    <w:rsid w:val="00112623"/>
    <w:rsid w:val="001126EA"/>
    <w:rsid w:val="001126ED"/>
    <w:rsid w:val="001128C7"/>
    <w:rsid w:val="00112975"/>
    <w:rsid w:val="00112B8F"/>
    <w:rsid w:val="00112D9C"/>
    <w:rsid w:val="00112EE7"/>
    <w:rsid w:val="00112F63"/>
    <w:rsid w:val="00113034"/>
    <w:rsid w:val="0011303E"/>
    <w:rsid w:val="00113281"/>
    <w:rsid w:val="001133BB"/>
    <w:rsid w:val="001133FE"/>
    <w:rsid w:val="001134DA"/>
    <w:rsid w:val="00113509"/>
    <w:rsid w:val="001135A8"/>
    <w:rsid w:val="0011372B"/>
    <w:rsid w:val="001137FF"/>
    <w:rsid w:val="0011380A"/>
    <w:rsid w:val="001139DA"/>
    <w:rsid w:val="001139E7"/>
    <w:rsid w:val="00113C44"/>
    <w:rsid w:val="00113D49"/>
    <w:rsid w:val="00113D8F"/>
    <w:rsid w:val="00113EAD"/>
    <w:rsid w:val="00113ECC"/>
    <w:rsid w:val="00113F0E"/>
    <w:rsid w:val="001140A0"/>
    <w:rsid w:val="001140FA"/>
    <w:rsid w:val="001141CF"/>
    <w:rsid w:val="001141E8"/>
    <w:rsid w:val="0011424F"/>
    <w:rsid w:val="001142B5"/>
    <w:rsid w:val="00114379"/>
    <w:rsid w:val="001144E4"/>
    <w:rsid w:val="001145A9"/>
    <w:rsid w:val="0011460A"/>
    <w:rsid w:val="0011462B"/>
    <w:rsid w:val="00114693"/>
    <w:rsid w:val="001146A3"/>
    <w:rsid w:val="001146C6"/>
    <w:rsid w:val="0011477C"/>
    <w:rsid w:val="001147B8"/>
    <w:rsid w:val="0011485E"/>
    <w:rsid w:val="00114949"/>
    <w:rsid w:val="00114B5C"/>
    <w:rsid w:val="00114C8C"/>
    <w:rsid w:val="00114E61"/>
    <w:rsid w:val="00114EA7"/>
    <w:rsid w:val="00114F42"/>
    <w:rsid w:val="00115213"/>
    <w:rsid w:val="00115361"/>
    <w:rsid w:val="0011536C"/>
    <w:rsid w:val="0011541B"/>
    <w:rsid w:val="00115525"/>
    <w:rsid w:val="00115696"/>
    <w:rsid w:val="00115716"/>
    <w:rsid w:val="00115783"/>
    <w:rsid w:val="0011584C"/>
    <w:rsid w:val="00115880"/>
    <w:rsid w:val="001158A5"/>
    <w:rsid w:val="001158B1"/>
    <w:rsid w:val="001158D5"/>
    <w:rsid w:val="00115AB7"/>
    <w:rsid w:val="00115AD9"/>
    <w:rsid w:val="00115AFC"/>
    <w:rsid w:val="00115BD9"/>
    <w:rsid w:val="00115D1B"/>
    <w:rsid w:val="00115E5B"/>
    <w:rsid w:val="00115E96"/>
    <w:rsid w:val="00115EA2"/>
    <w:rsid w:val="00116056"/>
    <w:rsid w:val="0011614A"/>
    <w:rsid w:val="00116232"/>
    <w:rsid w:val="00116259"/>
    <w:rsid w:val="00116339"/>
    <w:rsid w:val="001163FC"/>
    <w:rsid w:val="0011644E"/>
    <w:rsid w:val="00116564"/>
    <w:rsid w:val="0011670E"/>
    <w:rsid w:val="001169D8"/>
    <w:rsid w:val="001169F0"/>
    <w:rsid w:val="00116A2D"/>
    <w:rsid w:val="00116AF7"/>
    <w:rsid w:val="00116B53"/>
    <w:rsid w:val="00116B7D"/>
    <w:rsid w:val="00116D89"/>
    <w:rsid w:val="00116DC9"/>
    <w:rsid w:val="00116DF4"/>
    <w:rsid w:val="00116E33"/>
    <w:rsid w:val="00117096"/>
    <w:rsid w:val="00117163"/>
    <w:rsid w:val="001171C0"/>
    <w:rsid w:val="0011729C"/>
    <w:rsid w:val="001173A0"/>
    <w:rsid w:val="001174E0"/>
    <w:rsid w:val="001175EF"/>
    <w:rsid w:val="00117677"/>
    <w:rsid w:val="001176EA"/>
    <w:rsid w:val="0011780E"/>
    <w:rsid w:val="00117907"/>
    <w:rsid w:val="00117957"/>
    <w:rsid w:val="00117A76"/>
    <w:rsid w:val="00117B6C"/>
    <w:rsid w:val="00117BD2"/>
    <w:rsid w:val="00117C27"/>
    <w:rsid w:val="00117C78"/>
    <w:rsid w:val="00117F03"/>
    <w:rsid w:val="00117F3E"/>
    <w:rsid w:val="00120126"/>
    <w:rsid w:val="00120140"/>
    <w:rsid w:val="001201A2"/>
    <w:rsid w:val="001201EA"/>
    <w:rsid w:val="001203DB"/>
    <w:rsid w:val="001205EB"/>
    <w:rsid w:val="00120600"/>
    <w:rsid w:val="0012063E"/>
    <w:rsid w:val="0012077B"/>
    <w:rsid w:val="0012079F"/>
    <w:rsid w:val="001207F3"/>
    <w:rsid w:val="0012096F"/>
    <w:rsid w:val="00120A94"/>
    <w:rsid w:val="00120B38"/>
    <w:rsid w:val="00120BC8"/>
    <w:rsid w:val="00120C0C"/>
    <w:rsid w:val="00120C13"/>
    <w:rsid w:val="00120C34"/>
    <w:rsid w:val="00120C56"/>
    <w:rsid w:val="00120DE9"/>
    <w:rsid w:val="00120F91"/>
    <w:rsid w:val="0012106B"/>
    <w:rsid w:val="00121271"/>
    <w:rsid w:val="0012134A"/>
    <w:rsid w:val="00121376"/>
    <w:rsid w:val="00121512"/>
    <w:rsid w:val="00121636"/>
    <w:rsid w:val="00121697"/>
    <w:rsid w:val="001216CF"/>
    <w:rsid w:val="00121769"/>
    <w:rsid w:val="0012181D"/>
    <w:rsid w:val="001218C9"/>
    <w:rsid w:val="00121913"/>
    <w:rsid w:val="00121970"/>
    <w:rsid w:val="00121AC6"/>
    <w:rsid w:val="00121C5E"/>
    <w:rsid w:val="00121C72"/>
    <w:rsid w:val="00121C81"/>
    <w:rsid w:val="00121CAF"/>
    <w:rsid w:val="00121E1A"/>
    <w:rsid w:val="00121ED8"/>
    <w:rsid w:val="00121EE8"/>
    <w:rsid w:val="00121FDF"/>
    <w:rsid w:val="0012210F"/>
    <w:rsid w:val="00122197"/>
    <w:rsid w:val="001221AE"/>
    <w:rsid w:val="00122243"/>
    <w:rsid w:val="00122283"/>
    <w:rsid w:val="00122446"/>
    <w:rsid w:val="001226DF"/>
    <w:rsid w:val="00122714"/>
    <w:rsid w:val="00122727"/>
    <w:rsid w:val="001227FD"/>
    <w:rsid w:val="00122842"/>
    <w:rsid w:val="00122911"/>
    <w:rsid w:val="001229F0"/>
    <w:rsid w:val="00122AE3"/>
    <w:rsid w:val="00122AE7"/>
    <w:rsid w:val="00122B47"/>
    <w:rsid w:val="00122B4F"/>
    <w:rsid w:val="00122C42"/>
    <w:rsid w:val="00122CD2"/>
    <w:rsid w:val="00122D04"/>
    <w:rsid w:val="00122D3F"/>
    <w:rsid w:val="00122DD0"/>
    <w:rsid w:val="00122DD5"/>
    <w:rsid w:val="00122FCE"/>
    <w:rsid w:val="0012304A"/>
    <w:rsid w:val="001230FA"/>
    <w:rsid w:val="00123103"/>
    <w:rsid w:val="0012313C"/>
    <w:rsid w:val="001232D2"/>
    <w:rsid w:val="00123325"/>
    <w:rsid w:val="0012336F"/>
    <w:rsid w:val="00123446"/>
    <w:rsid w:val="0012345C"/>
    <w:rsid w:val="00123574"/>
    <w:rsid w:val="0012379C"/>
    <w:rsid w:val="00123975"/>
    <w:rsid w:val="00123A99"/>
    <w:rsid w:val="00123B7D"/>
    <w:rsid w:val="00123C7B"/>
    <w:rsid w:val="00123D30"/>
    <w:rsid w:val="00123D83"/>
    <w:rsid w:val="00123DED"/>
    <w:rsid w:val="00123F0B"/>
    <w:rsid w:val="00123FAE"/>
    <w:rsid w:val="00123FE3"/>
    <w:rsid w:val="0012407D"/>
    <w:rsid w:val="00124100"/>
    <w:rsid w:val="001245EF"/>
    <w:rsid w:val="0012467D"/>
    <w:rsid w:val="001246EC"/>
    <w:rsid w:val="00124798"/>
    <w:rsid w:val="001247A5"/>
    <w:rsid w:val="001247A9"/>
    <w:rsid w:val="0012491E"/>
    <w:rsid w:val="001249D7"/>
    <w:rsid w:val="001249FC"/>
    <w:rsid w:val="00124AF4"/>
    <w:rsid w:val="00124C99"/>
    <w:rsid w:val="00124D6B"/>
    <w:rsid w:val="00124D97"/>
    <w:rsid w:val="00124E10"/>
    <w:rsid w:val="00124EF1"/>
    <w:rsid w:val="00124F46"/>
    <w:rsid w:val="00125078"/>
    <w:rsid w:val="00125211"/>
    <w:rsid w:val="001252D4"/>
    <w:rsid w:val="001252FE"/>
    <w:rsid w:val="001253FF"/>
    <w:rsid w:val="0012544C"/>
    <w:rsid w:val="00125454"/>
    <w:rsid w:val="001254AB"/>
    <w:rsid w:val="001254AE"/>
    <w:rsid w:val="001255A6"/>
    <w:rsid w:val="001255C4"/>
    <w:rsid w:val="0012563F"/>
    <w:rsid w:val="001256CC"/>
    <w:rsid w:val="0012570B"/>
    <w:rsid w:val="00125883"/>
    <w:rsid w:val="00125A91"/>
    <w:rsid w:val="00125B18"/>
    <w:rsid w:val="00125B3F"/>
    <w:rsid w:val="00125D34"/>
    <w:rsid w:val="00125E7C"/>
    <w:rsid w:val="00125E8C"/>
    <w:rsid w:val="00125FBF"/>
    <w:rsid w:val="0012622B"/>
    <w:rsid w:val="0012636F"/>
    <w:rsid w:val="001263A4"/>
    <w:rsid w:val="001263E7"/>
    <w:rsid w:val="001264D9"/>
    <w:rsid w:val="001264E7"/>
    <w:rsid w:val="00126573"/>
    <w:rsid w:val="001266E8"/>
    <w:rsid w:val="00126817"/>
    <w:rsid w:val="001268D1"/>
    <w:rsid w:val="0012698A"/>
    <w:rsid w:val="001269AB"/>
    <w:rsid w:val="001269ED"/>
    <w:rsid w:val="00126B3D"/>
    <w:rsid w:val="00126B4D"/>
    <w:rsid w:val="00126CC9"/>
    <w:rsid w:val="00126D17"/>
    <w:rsid w:val="00126D19"/>
    <w:rsid w:val="00126D3B"/>
    <w:rsid w:val="00126F17"/>
    <w:rsid w:val="00126F32"/>
    <w:rsid w:val="00127055"/>
    <w:rsid w:val="00127084"/>
    <w:rsid w:val="001270D2"/>
    <w:rsid w:val="0012711B"/>
    <w:rsid w:val="001273F9"/>
    <w:rsid w:val="001274AC"/>
    <w:rsid w:val="001274D4"/>
    <w:rsid w:val="001275E6"/>
    <w:rsid w:val="0012773D"/>
    <w:rsid w:val="001279F1"/>
    <w:rsid w:val="001279F6"/>
    <w:rsid w:val="00127B50"/>
    <w:rsid w:val="00127BBE"/>
    <w:rsid w:val="00127CB2"/>
    <w:rsid w:val="00127D37"/>
    <w:rsid w:val="00127DC1"/>
    <w:rsid w:val="00127DE2"/>
    <w:rsid w:val="00127E13"/>
    <w:rsid w:val="00127F28"/>
    <w:rsid w:val="00127FDB"/>
    <w:rsid w:val="00130032"/>
    <w:rsid w:val="001300CA"/>
    <w:rsid w:val="0013016D"/>
    <w:rsid w:val="00130260"/>
    <w:rsid w:val="001302F6"/>
    <w:rsid w:val="00130484"/>
    <w:rsid w:val="001304ED"/>
    <w:rsid w:val="00130714"/>
    <w:rsid w:val="0013072D"/>
    <w:rsid w:val="001307AE"/>
    <w:rsid w:val="001308C7"/>
    <w:rsid w:val="001308D9"/>
    <w:rsid w:val="00130953"/>
    <w:rsid w:val="00130962"/>
    <w:rsid w:val="00130991"/>
    <w:rsid w:val="001309D1"/>
    <w:rsid w:val="001309F5"/>
    <w:rsid w:val="00130AFD"/>
    <w:rsid w:val="00130B4E"/>
    <w:rsid w:val="00130B89"/>
    <w:rsid w:val="00130BBD"/>
    <w:rsid w:val="00130E1B"/>
    <w:rsid w:val="00130F83"/>
    <w:rsid w:val="00131168"/>
    <w:rsid w:val="001311B5"/>
    <w:rsid w:val="001313A5"/>
    <w:rsid w:val="00131416"/>
    <w:rsid w:val="00131595"/>
    <w:rsid w:val="00131599"/>
    <w:rsid w:val="00131683"/>
    <w:rsid w:val="001317C3"/>
    <w:rsid w:val="00131922"/>
    <w:rsid w:val="001319A4"/>
    <w:rsid w:val="00131AC6"/>
    <w:rsid w:val="00131B99"/>
    <w:rsid w:val="00131BD7"/>
    <w:rsid w:val="00131C15"/>
    <w:rsid w:val="00131C17"/>
    <w:rsid w:val="00131C70"/>
    <w:rsid w:val="00131E12"/>
    <w:rsid w:val="00132116"/>
    <w:rsid w:val="00132143"/>
    <w:rsid w:val="001321CE"/>
    <w:rsid w:val="0013227A"/>
    <w:rsid w:val="001322B0"/>
    <w:rsid w:val="001322B7"/>
    <w:rsid w:val="00132321"/>
    <w:rsid w:val="00132333"/>
    <w:rsid w:val="00132420"/>
    <w:rsid w:val="00132435"/>
    <w:rsid w:val="00132500"/>
    <w:rsid w:val="00132671"/>
    <w:rsid w:val="00132767"/>
    <w:rsid w:val="00132861"/>
    <w:rsid w:val="00132871"/>
    <w:rsid w:val="00132917"/>
    <w:rsid w:val="00132956"/>
    <w:rsid w:val="00132BDC"/>
    <w:rsid w:val="00132E89"/>
    <w:rsid w:val="00132F0E"/>
    <w:rsid w:val="00132F76"/>
    <w:rsid w:val="00132F84"/>
    <w:rsid w:val="00133020"/>
    <w:rsid w:val="0013305B"/>
    <w:rsid w:val="001330E6"/>
    <w:rsid w:val="00133176"/>
    <w:rsid w:val="0013327F"/>
    <w:rsid w:val="001332F4"/>
    <w:rsid w:val="0013334C"/>
    <w:rsid w:val="00133482"/>
    <w:rsid w:val="001334C4"/>
    <w:rsid w:val="0013352C"/>
    <w:rsid w:val="001335D1"/>
    <w:rsid w:val="001336FD"/>
    <w:rsid w:val="00133AB2"/>
    <w:rsid w:val="00133CAA"/>
    <w:rsid w:val="00133CC8"/>
    <w:rsid w:val="00133EBD"/>
    <w:rsid w:val="00133EE5"/>
    <w:rsid w:val="00134112"/>
    <w:rsid w:val="001341C8"/>
    <w:rsid w:val="001341FA"/>
    <w:rsid w:val="0013421B"/>
    <w:rsid w:val="001342C3"/>
    <w:rsid w:val="00134334"/>
    <w:rsid w:val="0013446C"/>
    <w:rsid w:val="001344AB"/>
    <w:rsid w:val="0013452A"/>
    <w:rsid w:val="001346A7"/>
    <w:rsid w:val="001347C2"/>
    <w:rsid w:val="00134859"/>
    <w:rsid w:val="001348D4"/>
    <w:rsid w:val="001349A2"/>
    <w:rsid w:val="00134AA1"/>
    <w:rsid w:val="00134AED"/>
    <w:rsid w:val="00134B4A"/>
    <w:rsid w:val="00134B4E"/>
    <w:rsid w:val="00134BD9"/>
    <w:rsid w:val="00134C0D"/>
    <w:rsid w:val="00134DCD"/>
    <w:rsid w:val="00134F32"/>
    <w:rsid w:val="00135015"/>
    <w:rsid w:val="00135095"/>
    <w:rsid w:val="00135329"/>
    <w:rsid w:val="00135372"/>
    <w:rsid w:val="00135383"/>
    <w:rsid w:val="001353A7"/>
    <w:rsid w:val="001353D5"/>
    <w:rsid w:val="001353DE"/>
    <w:rsid w:val="0013543F"/>
    <w:rsid w:val="00135517"/>
    <w:rsid w:val="001357C9"/>
    <w:rsid w:val="00135829"/>
    <w:rsid w:val="00135884"/>
    <w:rsid w:val="00135888"/>
    <w:rsid w:val="001358A7"/>
    <w:rsid w:val="001358F4"/>
    <w:rsid w:val="00135959"/>
    <w:rsid w:val="0013595E"/>
    <w:rsid w:val="00135993"/>
    <w:rsid w:val="00135AD7"/>
    <w:rsid w:val="00135B39"/>
    <w:rsid w:val="00135B6D"/>
    <w:rsid w:val="00135BEF"/>
    <w:rsid w:val="00135C9C"/>
    <w:rsid w:val="00135CC9"/>
    <w:rsid w:val="00135DA2"/>
    <w:rsid w:val="001360DD"/>
    <w:rsid w:val="00136104"/>
    <w:rsid w:val="0013612A"/>
    <w:rsid w:val="001361F7"/>
    <w:rsid w:val="00136438"/>
    <w:rsid w:val="001366E7"/>
    <w:rsid w:val="001367FE"/>
    <w:rsid w:val="00136802"/>
    <w:rsid w:val="00136825"/>
    <w:rsid w:val="00136895"/>
    <w:rsid w:val="001368A1"/>
    <w:rsid w:val="00136998"/>
    <w:rsid w:val="00136A43"/>
    <w:rsid w:val="00136AAD"/>
    <w:rsid w:val="00136AF6"/>
    <w:rsid w:val="00136B76"/>
    <w:rsid w:val="00136C34"/>
    <w:rsid w:val="00136D51"/>
    <w:rsid w:val="00136D70"/>
    <w:rsid w:val="001371A6"/>
    <w:rsid w:val="001371D9"/>
    <w:rsid w:val="00137280"/>
    <w:rsid w:val="00137288"/>
    <w:rsid w:val="001372A6"/>
    <w:rsid w:val="001372F1"/>
    <w:rsid w:val="00137472"/>
    <w:rsid w:val="00137480"/>
    <w:rsid w:val="001374DE"/>
    <w:rsid w:val="001375B9"/>
    <w:rsid w:val="00137653"/>
    <w:rsid w:val="001376F7"/>
    <w:rsid w:val="001378C6"/>
    <w:rsid w:val="0013793E"/>
    <w:rsid w:val="00137A3A"/>
    <w:rsid w:val="00137E2C"/>
    <w:rsid w:val="00137EA0"/>
    <w:rsid w:val="00137F65"/>
    <w:rsid w:val="00140036"/>
    <w:rsid w:val="001403C3"/>
    <w:rsid w:val="0014049F"/>
    <w:rsid w:val="0014053A"/>
    <w:rsid w:val="0014058D"/>
    <w:rsid w:val="00140608"/>
    <w:rsid w:val="0014073C"/>
    <w:rsid w:val="00140762"/>
    <w:rsid w:val="001407F9"/>
    <w:rsid w:val="00140810"/>
    <w:rsid w:val="00140825"/>
    <w:rsid w:val="0014086C"/>
    <w:rsid w:val="00140915"/>
    <w:rsid w:val="00140926"/>
    <w:rsid w:val="00140999"/>
    <w:rsid w:val="00140ABC"/>
    <w:rsid w:val="00140B48"/>
    <w:rsid w:val="00140B4A"/>
    <w:rsid w:val="00140CA6"/>
    <w:rsid w:val="00140D03"/>
    <w:rsid w:val="00140E5E"/>
    <w:rsid w:val="00140EA5"/>
    <w:rsid w:val="00140F7A"/>
    <w:rsid w:val="00140FAF"/>
    <w:rsid w:val="00140FD0"/>
    <w:rsid w:val="00141006"/>
    <w:rsid w:val="001410AA"/>
    <w:rsid w:val="001410F1"/>
    <w:rsid w:val="0014115B"/>
    <w:rsid w:val="0014127D"/>
    <w:rsid w:val="00141404"/>
    <w:rsid w:val="0014145E"/>
    <w:rsid w:val="0014154F"/>
    <w:rsid w:val="00141578"/>
    <w:rsid w:val="0014159E"/>
    <w:rsid w:val="001415D3"/>
    <w:rsid w:val="001415D8"/>
    <w:rsid w:val="001416E3"/>
    <w:rsid w:val="001417CD"/>
    <w:rsid w:val="0014180F"/>
    <w:rsid w:val="0014182E"/>
    <w:rsid w:val="0014184D"/>
    <w:rsid w:val="00141853"/>
    <w:rsid w:val="001418FE"/>
    <w:rsid w:val="00141940"/>
    <w:rsid w:val="00141AAB"/>
    <w:rsid w:val="00141AC2"/>
    <w:rsid w:val="00141C33"/>
    <w:rsid w:val="00141CCF"/>
    <w:rsid w:val="00141CE3"/>
    <w:rsid w:val="00141E46"/>
    <w:rsid w:val="00141E83"/>
    <w:rsid w:val="00141ED1"/>
    <w:rsid w:val="00141F02"/>
    <w:rsid w:val="00141F43"/>
    <w:rsid w:val="00141F58"/>
    <w:rsid w:val="00141F72"/>
    <w:rsid w:val="00141FD3"/>
    <w:rsid w:val="0014203F"/>
    <w:rsid w:val="0014206B"/>
    <w:rsid w:val="00142093"/>
    <w:rsid w:val="001420EC"/>
    <w:rsid w:val="001421B8"/>
    <w:rsid w:val="001422A9"/>
    <w:rsid w:val="00142400"/>
    <w:rsid w:val="00142455"/>
    <w:rsid w:val="0014250A"/>
    <w:rsid w:val="001425D9"/>
    <w:rsid w:val="00142781"/>
    <w:rsid w:val="001428DC"/>
    <w:rsid w:val="001429C2"/>
    <w:rsid w:val="001429DC"/>
    <w:rsid w:val="00142CBD"/>
    <w:rsid w:val="00142CCC"/>
    <w:rsid w:val="00142E42"/>
    <w:rsid w:val="00142F91"/>
    <w:rsid w:val="001430DF"/>
    <w:rsid w:val="00143153"/>
    <w:rsid w:val="001435F0"/>
    <w:rsid w:val="0014371A"/>
    <w:rsid w:val="0014371C"/>
    <w:rsid w:val="00143863"/>
    <w:rsid w:val="001439F8"/>
    <w:rsid w:val="00143B38"/>
    <w:rsid w:val="00143BFF"/>
    <w:rsid w:val="00143D7D"/>
    <w:rsid w:val="00143DF3"/>
    <w:rsid w:val="00143E06"/>
    <w:rsid w:val="00143E96"/>
    <w:rsid w:val="00143EFE"/>
    <w:rsid w:val="00143F07"/>
    <w:rsid w:val="00143FF5"/>
    <w:rsid w:val="00143FFE"/>
    <w:rsid w:val="00144349"/>
    <w:rsid w:val="001443A6"/>
    <w:rsid w:val="001443C8"/>
    <w:rsid w:val="001443F5"/>
    <w:rsid w:val="001444C8"/>
    <w:rsid w:val="0014471E"/>
    <w:rsid w:val="0014477F"/>
    <w:rsid w:val="001447A6"/>
    <w:rsid w:val="001448D6"/>
    <w:rsid w:val="0014491B"/>
    <w:rsid w:val="00144A8E"/>
    <w:rsid w:val="00144B3F"/>
    <w:rsid w:val="00144C90"/>
    <w:rsid w:val="00144CB2"/>
    <w:rsid w:val="00144D67"/>
    <w:rsid w:val="00144E04"/>
    <w:rsid w:val="00144E0F"/>
    <w:rsid w:val="00144EB8"/>
    <w:rsid w:val="00144EE5"/>
    <w:rsid w:val="001450CD"/>
    <w:rsid w:val="00145264"/>
    <w:rsid w:val="00145346"/>
    <w:rsid w:val="00145438"/>
    <w:rsid w:val="001454C4"/>
    <w:rsid w:val="0014554B"/>
    <w:rsid w:val="0014560C"/>
    <w:rsid w:val="001456A6"/>
    <w:rsid w:val="001457C6"/>
    <w:rsid w:val="00145965"/>
    <w:rsid w:val="00145B83"/>
    <w:rsid w:val="00145BA6"/>
    <w:rsid w:val="00145F8C"/>
    <w:rsid w:val="00145FA8"/>
    <w:rsid w:val="001460EB"/>
    <w:rsid w:val="0014617B"/>
    <w:rsid w:val="001461E9"/>
    <w:rsid w:val="0014622B"/>
    <w:rsid w:val="0014626B"/>
    <w:rsid w:val="001462D7"/>
    <w:rsid w:val="00146346"/>
    <w:rsid w:val="0014654A"/>
    <w:rsid w:val="00146577"/>
    <w:rsid w:val="001465DE"/>
    <w:rsid w:val="001466F7"/>
    <w:rsid w:val="00146773"/>
    <w:rsid w:val="00146932"/>
    <w:rsid w:val="00146963"/>
    <w:rsid w:val="00146991"/>
    <w:rsid w:val="00146A1D"/>
    <w:rsid w:val="00146AC1"/>
    <w:rsid w:val="00146AD5"/>
    <w:rsid w:val="00146AE1"/>
    <w:rsid w:val="00146E8F"/>
    <w:rsid w:val="00146EE8"/>
    <w:rsid w:val="0014703E"/>
    <w:rsid w:val="0014708C"/>
    <w:rsid w:val="00147164"/>
    <w:rsid w:val="0014725A"/>
    <w:rsid w:val="001472CF"/>
    <w:rsid w:val="001473C7"/>
    <w:rsid w:val="00147421"/>
    <w:rsid w:val="00147516"/>
    <w:rsid w:val="00147531"/>
    <w:rsid w:val="00147539"/>
    <w:rsid w:val="001475DE"/>
    <w:rsid w:val="00147630"/>
    <w:rsid w:val="001477BE"/>
    <w:rsid w:val="00147903"/>
    <w:rsid w:val="00147923"/>
    <w:rsid w:val="00147A27"/>
    <w:rsid w:val="00147AE7"/>
    <w:rsid w:val="00147BC2"/>
    <w:rsid w:val="00147C56"/>
    <w:rsid w:val="00147C5A"/>
    <w:rsid w:val="00147C5D"/>
    <w:rsid w:val="00147D65"/>
    <w:rsid w:val="00147D91"/>
    <w:rsid w:val="00147EEC"/>
    <w:rsid w:val="00147F82"/>
    <w:rsid w:val="00147FB4"/>
    <w:rsid w:val="00150020"/>
    <w:rsid w:val="0015011A"/>
    <w:rsid w:val="001501BE"/>
    <w:rsid w:val="00150427"/>
    <w:rsid w:val="001504D1"/>
    <w:rsid w:val="0015055B"/>
    <w:rsid w:val="0015060A"/>
    <w:rsid w:val="00150655"/>
    <w:rsid w:val="001506BB"/>
    <w:rsid w:val="001508E1"/>
    <w:rsid w:val="00150AB3"/>
    <w:rsid w:val="00150AFE"/>
    <w:rsid w:val="00150B8E"/>
    <w:rsid w:val="00150CB6"/>
    <w:rsid w:val="00150D09"/>
    <w:rsid w:val="00150D0E"/>
    <w:rsid w:val="00150D19"/>
    <w:rsid w:val="00150D41"/>
    <w:rsid w:val="00150D85"/>
    <w:rsid w:val="00150E73"/>
    <w:rsid w:val="00150EA9"/>
    <w:rsid w:val="00151038"/>
    <w:rsid w:val="00151044"/>
    <w:rsid w:val="00151057"/>
    <w:rsid w:val="0015109F"/>
    <w:rsid w:val="001510A3"/>
    <w:rsid w:val="001510ED"/>
    <w:rsid w:val="001511FC"/>
    <w:rsid w:val="00151253"/>
    <w:rsid w:val="001512E5"/>
    <w:rsid w:val="00151358"/>
    <w:rsid w:val="001515DF"/>
    <w:rsid w:val="00151608"/>
    <w:rsid w:val="001516D1"/>
    <w:rsid w:val="0015178E"/>
    <w:rsid w:val="001517AB"/>
    <w:rsid w:val="00151805"/>
    <w:rsid w:val="00151897"/>
    <w:rsid w:val="001518C4"/>
    <w:rsid w:val="001518CD"/>
    <w:rsid w:val="0015193B"/>
    <w:rsid w:val="00151A58"/>
    <w:rsid w:val="00151A8A"/>
    <w:rsid w:val="00151ACC"/>
    <w:rsid w:val="00151D41"/>
    <w:rsid w:val="00151D46"/>
    <w:rsid w:val="00151DB9"/>
    <w:rsid w:val="00151EF0"/>
    <w:rsid w:val="00152066"/>
    <w:rsid w:val="0015206F"/>
    <w:rsid w:val="001520D0"/>
    <w:rsid w:val="001522AB"/>
    <w:rsid w:val="001522E0"/>
    <w:rsid w:val="0015233A"/>
    <w:rsid w:val="001524EC"/>
    <w:rsid w:val="00152559"/>
    <w:rsid w:val="00152579"/>
    <w:rsid w:val="0015282E"/>
    <w:rsid w:val="00152A3B"/>
    <w:rsid w:val="00152A97"/>
    <w:rsid w:val="00152B5D"/>
    <w:rsid w:val="00152D5E"/>
    <w:rsid w:val="00152DBF"/>
    <w:rsid w:val="00152E1D"/>
    <w:rsid w:val="00152E40"/>
    <w:rsid w:val="00152EEC"/>
    <w:rsid w:val="00153118"/>
    <w:rsid w:val="00153121"/>
    <w:rsid w:val="00153334"/>
    <w:rsid w:val="00153392"/>
    <w:rsid w:val="001533A6"/>
    <w:rsid w:val="0015347E"/>
    <w:rsid w:val="0015356F"/>
    <w:rsid w:val="00153606"/>
    <w:rsid w:val="0015369B"/>
    <w:rsid w:val="001536DC"/>
    <w:rsid w:val="00153700"/>
    <w:rsid w:val="00153816"/>
    <w:rsid w:val="0015382E"/>
    <w:rsid w:val="001538F6"/>
    <w:rsid w:val="00153A48"/>
    <w:rsid w:val="00153A6B"/>
    <w:rsid w:val="00153B4B"/>
    <w:rsid w:val="00153CB6"/>
    <w:rsid w:val="00153CC5"/>
    <w:rsid w:val="00153E39"/>
    <w:rsid w:val="00153E69"/>
    <w:rsid w:val="00153EEF"/>
    <w:rsid w:val="00153EFF"/>
    <w:rsid w:val="00153F18"/>
    <w:rsid w:val="00153F21"/>
    <w:rsid w:val="00153F29"/>
    <w:rsid w:val="00153F85"/>
    <w:rsid w:val="001542A1"/>
    <w:rsid w:val="001542BD"/>
    <w:rsid w:val="001543C1"/>
    <w:rsid w:val="001544AB"/>
    <w:rsid w:val="00154533"/>
    <w:rsid w:val="00154740"/>
    <w:rsid w:val="0015475B"/>
    <w:rsid w:val="001548AA"/>
    <w:rsid w:val="001548D0"/>
    <w:rsid w:val="00154937"/>
    <w:rsid w:val="00154981"/>
    <w:rsid w:val="00154A8B"/>
    <w:rsid w:val="00154BA7"/>
    <w:rsid w:val="00154DD1"/>
    <w:rsid w:val="00154DE8"/>
    <w:rsid w:val="00154F0D"/>
    <w:rsid w:val="00154FA3"/>
    <w:rsid w:val="001550C4"/>
    <w:rsid w:val="00155178"/>
    <w:rsid w:val="00155385"/>
    <w:rsid w:val="001553C0"/>
    <w:rsid w:val="001553FB"/>
    <w:rsid w:val="001555D6"/>
    <w:rsid w:val="00155605"/>
    <w:rsid w:val="0015568E"/>
    <w:rsid w:val="00155767"/>
    <w:rsid w:val="001557E7"/>
    <w:rsid w:val="001557F5"/>
    <w:rsid w:val="001558B5"/>
    <w:rsid w:val="001558DA"/>
    <w:rsid w:val="001558EE"/>
    <w:rsid w:val="00155A5A"/>
    <w:rsid w:val="00155B05"/>
    <w:rsid w:val="00155B08"/>
    <w:rsid w:val="00155B5C"/>
    <w:rsid w:val="00155BE1"/>
    <w:rsid w:val="00155D53"/>
    <w:rsid w:val="00155DDF"/>
    <w:rsid w:val="00156164"/>
    <w:rsid w:val="001561B8"/>
    <w:rsid w:val="0015622B"/>
    <w:rsid w:val="00156260"/>
    <w:rsid w:val="00156284"/>
    <w:rsid w:val="00156446"/>
    <w:rsid w:val="00156497"/>
    <w:rsid w:val="001564F2"/>
    <w:rsid w:val="00156502"/>
    <w:rsid w:val="001568FF"/>
    <w:rsid w:val="00156C71"/>
    <w:rsid w:val="00156DD1"/>
    <w:rsid w:val="00156DED"/>
    <w:rsid w:val="00156ECF"/>
    <w:rsid w:val="00156FAE"/>
    <w:rsid w:val="00156FF1"/>
    <w:rsid w:val="00157043"/>
    <w:rsid w:val="00157120"/>
    <w:rsid w:val="001571C5"/>
    <w:rsid w:val="001571F2"/>
    <w:rsid w:val="0015722B"/>
    <w:rsid w:val="00157248"/>
    <w:rsid w:val="00157352"/>
    <w:rsid w:val="001573E7"/>
    <w:rsid w:val="00157541"/>
    <w:rsid w:val="00157583"/>
    <w:rsid w:val="00157621"/>
    <w:rsid w:val="00157636"/>
    <w:rsid w:val="0015781B"/>
    <w:rsid w:val="00157FD0"/>
    <w:rsid w:val="001600AB"/>
    <w:rsid w:val="0016019C"/>
    <w:rsid w:val="001601C7"/>
    <w:rsid w:val="001602C2"/>
    <w:rsid w:val="001603B9"/>
    <w:rsid w:val="00160674"/>
    <w:rsid w:val="00160786"/>
    <w:rsid w:val="001607A2"/>
    <w:rsid w:val="001607C6"/>
    <w:rsid w:val="00160AC9"/>
    <w:rsid w:val="00160ACD"/>
    <w:rsid w:val="00160AD4"/>
    <w:rsid w:val="00160B9D"/>
    <w:rsid w:val="00160BE9"/>
    <w:rsid w:val="00160DD3"/>
    <w:rsid w:val="001612A5"/>
    <w:rsid w:val="00161368"/>
    <w:rsid w:val="001613A1"/>
    <w:rsid w:val="00161501"/>
    <w:rsid w:val="0016164F"/>
    <w:rsid w:val="00161777"/>
    <w:rsid w:val="001617FD"/>
    <w:rsid w:val="00161AD5"/>
    <w:rsid w:val="00161B5E"/>
    <w:rsid w:val="00161CB4"/>
    <w:rsid w:val="00161ECF"/>
    <w:rsid w:val="00161EEF"/>
    <w:rsid w:val="00162193"/>
    <w:rsid w:val="00162222"/>
    <w:rsid w:val="00162252"/>
    <w:rsid w:val="00162262"/>
    <w:rsid w:val="001622D2"/>
    <w:rsid w:val="001623A3"/>
    <w:rsid w:val="00162488"/>
    <w:rsid w:val="00162492"/>
    <w:rsid w:val="00162500"/>
    <w:rsid w:val="0016253C"/>
    <w:rsid w:val="00162642"/>
    <w:rsid w:val="00162827"/>
    <w:rsid w:val="0016288F"/>
    <w:rsid w:val="00162A2D"/>
    <w:rsid w:val="00162BD5"/>
    <w:rsid w:val="00162CF1"/>
    <w:rsid w:val="00162E3D"/>
    <w:rsid w:val="00162E48"/>
    <w:rsid w:val="00162E4B"/>
    <w:rsid w:val="00162F82"/>
    <w:rsid w:val="0016306C"/>
    <w:rsid w:val="00163071"/>
    <w:rsid w:val="001630E4"/>
    <w:rsid w:val="00163109"/>
    <w:rsid w:val="0016313F"/>
    <w:rsid w:val="00163270"/>
    <w:rsid w:val="001632BD"/>
    <w:rsid w:val="00163300"/>
    <w:rsid w:val="00163620"/>
    <w:rsid w:val="0016368F"/>
    <w:rsid w:val="001636EF"/>
    <w:rsid w:val="001639BC"/>
    <w:rsid w:val="00163AAF"/>
    <w:rsid w:val="00163AFC"/>
    <w:rsid w:val="00163BAC"/>
    <w:rsid w:val="00163C9A"/>
    <w:rsid w:val="00163CB0"/>
    <w:rsid w:val="00163D0D"/>
    <w:rsid w:val="00163E61"/>
    <w:rsid w:val="00163EE9"/>
    <w:rsid w:val="00163F2E"/>
    <w:rsid w:val="00164092"/>
    <w:rsid w:val="0016409E"/>
    <w:rsid w:val="001640E4"/>
    <w:rsid w:val="001641BF"/>
    <w:rsid w:val="001641CE"/>
    <w:rsid w:val="001642AB"/>
    <w:rsid w:val="00164336"/>
    <w:rsid w:val="001643BA"/>
    <w:rsid w:val="001645B1"/>
    <w:rsid w:val="00164646"/>
    <w:rsid w:val="001646DA"/>
    <w:rsid w:val="00164721"/>
    <w:rsid w:val="00164782"/>
    <w:rsid w:val="001647FA"/>
    <w:rsid w:val="00164835"/>
    <w:rsid w:val="0016487F"/>
    <w:rsid w:val="0016493C"/>
    <w:rsid w:val="00164982"/>
    <w:rsid w:val="00164AE3"/>
    <w:rsid w:val="00164BDB"/>
    <w:rsid w:val="00164BE0"/>
    <w:rsid w:val="00164D32"/>
    <w:rsid w:val="00164D7C"/>
    <w:rsid w:val="00164D9D"/>
    <w:rsid w:val="00164EED"/>
    <w:rsid w:val="00165137"/>
    <w:rsid w:val="00165155"/>
    <w:rsid w:val="00165204"/>
    <w:rsid w:val="001652DD"/>
    <w:rsid w:val="001652FB"/>
    <w:rsid w:val="00165448"/>
    <w:rsid w:val="0016544D"/>
    <w:rsid w:val="0016547F"/>
    <w:rsid w:val="00165532"/>
    <w:rsid w:val="0016554E"/>
    <w:rsid w:val="001656D4"/>
    <w:rsid w:val="001657B9"/>
    <w:rsid w:val="0016589B"/>
    <w:rsid w:val="00165987"/>
    <w:rsid w:val="001659BB"/>
    <w:rsid w:val="00165A03"/>
    <w:rsid w:val="00165A27"/>
    <w:rsid w:val="00165A63"/>
    <w:rsid w:val="00165B2B"/>
    <w:rsid w:val="00165B79"/>
    <w:rsid w:val="00165C62"/>
    <w:rsid w:val="00165C6C"/>
    <w:rsid w:val="00165D9A"/>
    <w:rsid w:val="00165DEE"/>
    <w:rsid w:val="00165E28"/>
    <w:rsid w:val="00165E71"/>
    <w:rsid w:val="00165FC2"/>
    <w:rsid w:val="00166348"/>
    <w:rsid w:val="0016634F"/>
    <w:rsid w:val="00166585"/>
    <w:rsid w:val="00166678"/>
    <w:rsid w:val="00166700"/>
    <w:rsid w:val="00166800"/>
    <w:rsid w:val="00166809"/>
    <w:rsid w:val="0016686C"/>
    <w:rsid w:val="00166879"/>
    <w:rsid w:val="00166913"/>
    <w:rsid w:val="001669F9"/>
    <w:rsid w:val="00166A92"/>
    <w:rsid w:val="00166D78"/>
    <w:rsid w:val="00166D82"/>
    <w:rsid w:val="00166D9E"/>
    <w:rsid w:val="00166DA0"/>
    <w:rsid w:val="00166EE2"/>
    <w:rsid w:val="00166FD8"/>
    <w:rsid w:val="0016700E"/>
    <w:rsid w:val="00167036"/>
    <w:rsid w:val="00167099"/>
    <w:rsid w:val="00167125"/>
    <w:rsid w:val="0016733C"/>
    <w:rsid w:val="001675E8"/>
    <w:rsid w:val="00167607"/>
    <w:rsid w:val="0016764C"/>
    <w:rsid w:val="00167A26"/>
    <w:rsid w:val="00167A7B"/>
    <w:rsid w:val="00167B38"/>
    <w:rsid w:val="00167BBE"/>
    <w:rsid w:val="00167DAC"/>
    <w:rsid w:val="00167E37"/>
    <w:rsid w:val="0017014F"/>
    <w:rsid w:val="001701A3"/>
    <w:rsid w:val="00170397"/>
    <w:rsid w:val="001703AC"/>
    <w:rsid w:val="001703B3"/>
    <w:rsid w:val="001703F2"/>
    <w:rsid w:val="00170482"/>
    <w:rsid w:val="001704BF"/>
    <w:rsid w:val="001705B5"/>
    <w:rsid w:val="00170687"/>
    <w:rsid w:val="001706A9"/>
    <w:rsid w:val="001706E4"/>
    <w:rsid w:val="001707BE"/>
    <w:rsid w:val="001707DA"/>
    <w:rsid w:val="001708D0"/>
    <w:rsid w:val="001709E1"/>
    <w:rsid w:val="00170B2D"/>
    <w:rsid w:val="00170B59"/>
    <w:rsid w:val="00170B70"/>
    <w:rsid w:val="00170C1F"/>
    <w:rsid w:val="00170D94"/>
    <w:rsid w:val="00170E00"/>
    <w:rsid w:val="00170E05"/>
    <w:rsid w:val="00170E83"/>
    <w:rsid w:val="00170EA9"/>
    <w:rsid w:val="00170EDA"/>
    <w:rsid w:val="00170F9B"/>
    <w:rsid w:val="001711B9"/>
    <w:rsid w:val="0017133A"/>
    <w:rsid w:val="001714AC"/>
    <w:rsid w:val="001714E9"/>
    <w:rsid w:val="00171551"/>
    <w:rsid w:val="0017162E"/>
    <w:rsid w:val="00171661"/>
    <w:rsid w:val="00171687"/>
    <w:rsid w:val="00171734"/>
    <w:rsid w:val="00171995"/>
    <w:rsid w:val="00171A33"/>
    <w:rsid w:val="00171A4F"/>
    <w:rsid w:val="00171A71"/>
    <w:rsid w:val="00171B55"/>
    <w:rsid w:val="00171B5E"/>
    <w:rsid w:val="00171B63"/>
    <w:rsid w:val="00171BC2"/>
    <w:rsid w:val="00171C9E"/>
    <w:rsid w:val="00171D7E"/>
    <w:rsid w:val="00171DA2"/>
    <w:rsid w:val="00171DC8"/>
    <w:rsid w:val="00171E4E"/>
    <w:rsid w:val="00171EB5"/>
    <w:rsid w:val="00171F14"/>
    <w:rsid w:val="00172027"/>
    <w:rsid w:val="0017204F"/>
    <w:rsid w:val="0017211D"/>
    <w:rsid w:val="001721B1"/>
    <w:rsid w:val="00172471"/>
    <w:rsid w:val="00172617"/>
    <w:rsid w:val="001727FD"/>
    <w:rsid w:val="00172977"/>
    <w:rsid w:val="001729E1"/>
    <w:rsid w:val="001729FE"/>
    <w:rsid w:val="00172A66"/>
    <w:rsid w:val="00172B61"/>
    <w:rsid w:val="00172B7D"/>
    <w:rsid w:val="00172BDB"/>
    <w:rsid w:val="00172C20"/>
    <w:rsid w:val="00172E68"/>
    <w:rsid w:val="00172F4C"/>
    <w:rsid w:val="0017300F"/>
    <w:rsid w:val="0017303D"/>
    <w:rsid w:val="00173067"/>
    <w:rsid w:val="001730EC"/>
    <w:rsid w:val="001731F5"/>
    <w:rsid w:val="0017337B"/>
    <w:rsid w:val="001736FA"/>
    <w:rsid w:val="0017375C"/>
    <w:rsid w:val="00173777"/>
    <w:rsid w:val="001738A5"/>
    <w:rsid w:val="001738B5"/>
    <w:rsid w:val="001738CE"/>
    <w:rsid w:val="00173902"/>
    <w:rsid w:val="0017393F"/>
    <w:rsid w:val="001739C7"/>
    <w:rsid w:val="00173A00"/>
    <w:rsid w:val="00173A1B"/>
    <w:rsid w:val="00173A7E"/>
    <w:rsid w:val="00173B1C"/>
    <w:rsid w:val="00173BC6"/>
    <w:rsid w:val="00173D38"/>
    <w:rsid w:val="00173E42"/>
    <w:rsid w:val="001741DB"/>
    <w:rsid w:val="0017425C"/>
    <w:rsid w:val="0017430D"/>
    <w:rsid w:val="00174405"/>
    <w:rsid w:val="00174499"/>
    <w:rsid w:val="00174555"/>
    <w:rsid w:val="001745A5"/>
    <w:rsid w:val="00174648"/>
    <w:rsid w:val="001746A2"/>
    <w:rsid w:val="001746F7"/>
    <w:rsid w:val="00174700"/>
    <w:rsid w:val="0017494C"/>
    <w:rsid w:val="0017495B"/>
    <w:rsid w:val="00174AFC"/>
    <w:rsid w:val="00174B04"/>
    <w:rsid w:val="00174B4F"/>
    <w:rsid w:val="00174C65"/>
    <w:rsid w:val="00174C87"/>
    <w:rsid w:val="00174D8A"/>
    <w:rsid w:val="00174DDB"/>
    <w:rsid w:val="00174E50"/>
    <w:rsid w:val="00175009"/>
    <w:rsid w:val="0017520E"/>
    <w:rsid w:val="00175244"/>
    <w:rsid w:val="001752EC"/>
    <w:rsid w:val="00175435"/>
    <w:rsid w:val="001754B2"/>
    <w:rsid w:val="001754E4"/>
    <w:rsid w:val="00175524"/>
    <w:rsid w:val="0017559F"/>
    <w:rsid w:val="00175650"/>
    <w:rsid w:val="0017590E"/>
    <w:rsid w:val="00175A16"/>
    <w:rsid w:val="00175A4F"/>
    <w:rsid w:val="00175A59"/>
    <w:rsid w:val="00175A6E"/>
    <w:rsid w:val="00175ABE"/>
    <w:rsid w:val="00175AE2"/>
    <w:rsid w:val="00175B5A"/>
    <w:rsid w:val="00175CE4"/>
    <w:rsid w:val="00175DE0"/>
    <w:rsid w:val="00175ECD"/>
    <w:rsid w:val="00175EF2"/>
    <w:rsid w:val="00176078"/>
    <w:rsid w:val="001760B4"/>
    <w:rsid w:val="001760D7"/>
    <w:rsid w:val="00176220"/>
    <w:rsid w:val="00176296"/>
    <w:rsid w:val="001763B7"/>
    <w:rsid w:val="001763FF"/>
    <w:rsid w:val="00176414"/>
    <w:rsid w:val="0017654A"/>
    <w:rsid w:val="00176606"/>
    <w:rsid w:val="001767DB"/>
    <w:rsid w:val="00176804"/>
    <w:rsid w:val="001768C3"/>
    <w:rsid w:val="00176B11"/>
    <w:rsid w:val="00176B82"/>
    <w:rsid w:val="00176B94"/>
    <w:rsid w:val="00176BD4"/>
    <w:rsid w:val="00176BDB"/>
    <w:rsid w:val="00176CF4"/>
    <w:rsid w:val="00176F9A"/>
    <w:rsid w:val="00176FD9"/>
    <w:rsid w:val="00177097"/>
    <w:rsid w:val="0017714C"/>
    <w:rsid w:val="0017722E"/>
    <w:rsid w:val="00177280"/>
    <w:rsid w:val="001772E1"/>
    <w:rsid w:val="00177482"/>
    <w:rsid w:val="001775B0"/>
    <w:rsid w:val="001775D7"/>
    <w:rsid w:val="00177605"/>
    <w:rsid w:val="00177711"/>
    <w:rsid w:val="00177950"/>
    <w:rsid w:val="00177A0D"/>
    <w:rsid w:val="00177AC2"/>
    <w:rsid w:val="00177B28"/>
    <w:rsid w:val="00177BAC"/>
    <w:rsid w:val="00177DC7"/>
    <w:rsid w:val="00177DFF"/>
    <w:rsid w:val="00177EBD"/>
    <w:rsid w:val="00180001"/>
    <w:rsid w:val="00180041"/>
    <w:rsid w:val="001800DC"/>
    <w:rsid w:val="0018016C"/>
    <w:rsid w:val="0018065A"/>
    <w:rsid w:val="001806A9"/>
    <w:rsid w:val="001806B5"/>
    <w:rsid w:val="001807A3"/>
    <w:rsid w:val="00180860"/>
    <w:rsid w:val="0018097D"/>
    <w:rsid w:val="00180A0C"/>
    <w:rsid w:val="00180A66"/>
    <w:rsid w:val="00180B9D"/>
    <w:rsid w:val="00180D96"/>
    <w:rsid w:val="00180E60"/>
    <w:rsid w:val="00180F5B"/>
    <w:rsid w:val="00180FE7"/>
    <w:rsid w:val="0018150E"/>
    <w:rsid w:val="00181593"/>
    <w:rsid w:val="001815D1"/>
    <w:rsid w:val="0018160F"/>
    <w:rsid w:val="0018168E"/>
    <w:rsid w:val="001816E5"/>
    <w:rsid w:val="00181739"/>
    <w:rsid w:val="001817BA"/>
    <w:rsid w:val="001817E5"/>
    <w:rsid w:val="001819C3"/>
    <w:rsid w:val="001819D4"/>
    <w:rsid w:val="001819F5"/>
    <w:rsid w:val="00181B20"/>
    <w:rsid w:val="00181B3A"/>
    <w:rsid w:val="00181B43"/>
    <w:rsid w:val="00181BA0"/>
    <w:rsid w:val="00181C83"/>
    <w:rsid w:val="00181DC0"/>
    <w:rsid w:val="00181DFB"/>
    <w:rsid w:val="00181ECB"/>
    <w:rsid w:val="00181F4A"/>
    <w:rsid w:val="00181F96"/>
    <w:rsid w:val="00182005"/>
    <w:rsid w:val="0018207D"/>
    <w:rsid w:val="001820A6"/>
    <w:rsid w:val="001820B2"/>
    <w:rsid w:val="001821E9"/>
    <w:rsid w:val="001821F9"/>
    <w:rsid w:val="001823B3"/>
    <w:rsid w:val="001823DC"/>
    <w:rsid w:val="0018246F"/>
    <w:rsid w:val="00182483"/>
    <w:rsid w:val="00182541"/>
    <w:rsid w:val="0018254B"/>
    <w:rsid w:val="00182626"/>
    <w:rsid w:val="00182718"/>
    <w:rsid w:val="00182757"/>
    <w:rsid w:val="001827C2"/>
    <w:rsid w:val="001828D1"/>
    <w:rsid w:val="001829FD"/>
    <w:rsid w:val="00182A26"/>
    <w:rsid w:val="00182B61"/>
    <w:rsid w:val="00182B8C"/>
    <w:rsid w:val="00182C4D"/>
    <w:rsid w:val="00182E01"/>
    <w:rsid w:val="00182F3F"/>
    <w:rsid w:val="00182FBF"/>
    <w:rsid w:val="00183054"/>
    <w:rsid w:val="00183064"/>
    <w:rsid w:val="001830B2"/>
    <w:rsid w:val="00183110"/>
    <w:rsid w:val="0018321C"/>
    <w:rsid w:val="00183249"/>
    <w:rsid w:val="001836B6"/>
    <w:rsid w:val="001836DF"/>
    <w:rsid w:val="00183733"/>
    <w:rsid w:val="00183835"/>
    <w:rsid w:val="0018383F"/>
    <w:rsid w:val="00183876"/>
    <w:rsid w:val="0018394E"/>
    <w:rsid w:val="0018395D"/>
    <w:rsid w:val="0018398E"/>
    <w:rsid w:val="001839D2"/>
    <w:rsid w:val="001839F4"/>
    <w:rsid w:val="00183A7A"/>
    <w:rsid w:val="00183BF4"/>
    <w:rsid w:val="00183C17"/>
    <w:rsid w:val="00183CB7"/>
    <w:rsid w:val="00183CC6"/>
    <w:rsid w:val="00183D0B"/>
    <w:rsid w:val="00183DA8"/>
    <w:rsid w:val="00183F11"/>
    <w:rsid w:val="00183F19"/>
    <w:rsid w:val="00183F21"/>
    <w:rsid w:val="001840C3"/>
    <w:rsid w:val="001840F5"/>
    <w:rsid w:val="00184229"/>
    <w:rsid w:val="00184301"/>
    <w:rsid w:val="00184412"/>
    <w:rsid w:val="001844B1"/>
    <w:rsid w:val="0018451F"/>
    <w:rsid w:val="00184631"/>
    <w:rsid w:val="00184658"/>
    <w:rsid w:val="00184706"/>
    <w:rsid w:val="001848BF"/>
    <w:rsid w:val="00184946"/>
    <w:rsid w:val="00184A29"/>
    <w:rsid w:val="00184B0C"/>
    <w:rsid w:val="00184C21"/>
    <w:rsid w:val="00184C44"/>
    <w:rsid w:val="00184C9F"/>
    <w:rsid w:val="00184DAB"/>
    <w:rsid w:val="00184EC7"/>
    <w:rsid w:val="00184F51"/>
    <w:rsid w:val="0018501F"/>
    <w:rsid w:val="001850CF"/>
    <w:rsid w:val="0018514B"/>
    <w:rsid w:val="00185249"/>
    <w:rsid w:val="00185257"/>
    <w:rsid w:val="001854A8"/>
    <w:rsid w:val="001855D5"/>
    <w:rsid w:val="001855E2"/>
    <w:rsid w:val="00185705"/>
    <w:rsid w:val="0018578A"/>
    <w:rsid w:val="001857EE"/>
    <w:rsid w:val="00185A3C"/>
    <w:rsid w:val="00185AAD"/>
    <w:rsid w:val="00185B74"/>
    <w:rsid w:val="00185BCC"/>
    <w:rsid w:val="00185CB7"/>
    <w:rsid w:val="00185E05"/>
    <w:rsid w:val="00185E59"/>
    <w:rsid w:val="00185EA5"/>
    <w:rsid w:val="00185F10"/>
    <w:rsid w:val="00185F15"/>
    <w:rsid w:val="00185FDA"/>
    <w:rsid w:val="00186133"/>
    <w:rsid w:val="00186163"/>
    <w:rsid w:val="00186172"/>
    <w:rsid w:val="0018633F"/>
    <w:rsid w:val="00186395"/>
    <w:rsid w:val="001863B3"/>
    <w:rsid w:val="001863E3"/>
    <w:rsid w:val="0018662D"/>
    <w:rsid w:val="00186634"/>
    <w:rsid w:val="00186653"/>
    <w:rsid w:val="001867E6"/>
    <w:rsid w:val="0018680F"/>
    <w:rsid w:val="0018695F"/>
    <w:rsid w:val="00186B4D"/>
    <w:rsid w:val="00186BCD"/>
    <w:rsid w:val="00186D4C"/>
    <w:rsid w:val="00186DFC"/>
    <w:rsid w:val="00186EFA"/>
    <w:rsid w:val="001870D4"/>
    <w:rsid w:val="00187103"/>
    <w:rsid w:val="0018742A"/>
    <w:rsid w:val="001874C2"/>
    <w:rsid w:val="001875AC"/>
    <w:rsid w:val="0018767B"/>
    <w:rsid w:val="0018771C"/>
    <w:rsid w:val="0018773D"/>
    <w:rsid w:val="00187893"/>
    <w:rsid w:val="00187A76"/>
    <w:rsid w:val="00187B5E"/>
    <w:rsid w:val="00187C0A"/>
    <w:rsid w:val="00187CFC"/>
    <w:rsid w:val="00187E77"/>
    <w:rsid w:val="00187F32"/>
    <w:rsid w:val="00190010"/>
    <w:rsid w:val="0019002A"/>
    <w:rsid w:val="0019014B"/>
    <w:rsid w:val="00190179"/>
    <w:rsid w:val="00190257"/>
    <w:rsid w:val="0019050F"/>
    <w:rsid w:val="00190802"/>
    <w:rsid w:val="001908C5"/>
    <w:rsid w:val="00190927"/>
    <w:rsid w:val="0019094E"/>
    <w:rsid w:val="00190AD7"/>
    <w:rsid w:val="00190AE1"/>
    <w:rsid w:val="00190BD5"/>
    <w:rsid w:val="00190C05"/>
    <w:rsid w:val="00190C4F"/>
    <w:rsid w:val="00190C5A"/>
    <w:rsid w:val="00190D28"/>
    <w:rsid w:val="00190E17"/>
    <w:rsid w:val="00190E39"/>
    <w:rsid w:val="00191025"/>
    <w:rsid w:val="00191080"/>
    <w:rsid w:val="00191166"/>
    <w:rsid w:val="0019122F"/>
    <w:rsid w:val="00191245"/>
    <w:rsid w:val="0019126B"/>
    <w:rsid w:val="00191279"/>
    <w:rsid w:val="001912BE"/>
    <w:rsid w:val="0019137D"/>
    <w:rsid w:val="0019137E"/>
    <w:rsid w:val="00191445"/>
    <w:rsid w:val="001914CB"/>
    <w:rsid w:val="00191596"/>
    <w:rsid w:val="001915CD"/>
    <w:rsid w:val="00191640"/>
    <w:rsid w:val="00191727"/>
    <w:rsid w:val="0019176B"/>
    <w:rsid w:val="00191892"/>
    <w:rsid w:val="001918E1"/>
    <w:rsid w:val="00191925"/>
    <w:rsid w:val="00191CD3"/>
    <w:rsid w:val="00191DA1"/>
    <w:rsid w:val="00191E12"/>
    <w:rsid w:val="00191EA9"/>
    <w:rsid w:val="00191EBF"/>
    <w:rsid w:val="00192040"/>
    <w:rsid w:val="0019209B"/>
    <w:rsid w:val="001920B3"/>
    <w:rsid w:val="00192125"/>
    <w:rsid w:val="00192207"/>
    <w:rsid w:val="0019226D"/>
    <w:rsid w:val="001922F1"/>
    <w:rsid w:val="00192338"/>
    <w:rsid w:val="0019238F"/>
    <w:rsid w:val="001923B3"/>
    <w:rsid w:val="001923F4"/>
    <w:rsid w:val="001923FE"/>
    <w:rsid w:val="0019246F"/>
    <w:rsid w:val="00192484"/>
    <w:rsid w:val="00192589"/>
    <w:rsid w:val="001925E5"/>
    <w:rsid w:val="00192900"/>
    <w:rsid w:val="00192953"/>
    <w:rsid w:val="001929F7"/>
    <w:rsid w:val="00192A39"/>
    <w:rsid w:val="00192B20"/>
    <w:rsid w:val="00192BB2"/>
    <w:rsid w:val="00192BB3"/>
    <w:rsid w:val="00192C88"/>
    <w:rsid w:val="00192CB7"/>
    <w:rsid w:val="00192CEC"/>
    <w:rsid w:val="00192F54"/>
    <w:rsid w:val="001931EB"/>
    <w:rsid w:val="00193223"/>
    <w:rsid w:val="001932BD"/>
    <w:rsid w:val="001933B4"/>
    <w:rsid w:val="0019343A"/>
    <w:rsid w:val="0019351D"/>
    <w:rsid w:val="001935B6"/>
    <w:rsid w:val="00193672"/>
    <w:rsid w:val="00193760"/>
    <w:rsid w:val="001937A2"/>
    <w:rsid w:val="00193987"/>
    <w:rsid w:val="001939D4"/>
    <w:rsid w:val="001939FD"/>
    <w:rsid w:val="00193A4E"/>
    <w:rsid w:val="00193A7C"/>
    <w:rsid w:val="00193B85"/>
    <w:rsid w:val="00193D07"/>
    <w:rsid w:val="00193DC9"/>
    <w:rsid w:val="00193F21"/>
    <w:rsid w:val="00193F84"/>
    <w:rsid w:val="0019418C"/>
    <w:rsid w:val="001941AA"/>
    <w:rsid w:val="00194339"/>
    <w:rsid w:val="0019443E"/>
    <w:rsid w:val="00194562"/>
    <w:rsid w:val="001945BC"/>
    <w:rsid w:val="00194688"/>
    <w:rsid w:val="00194748"/>
    <w:rsid w:val="0019483D"/>
    <w:rsid w:val="00194955"/>
    <w:rsid w:val="001949AF"/>
    <w:rsid w:val="00194BB6"/>
    <w:rsid w:val="00194C2F"/>
    <w:rsid w:val="00194D82"/>
    <w:rsid w:val="0019508C"/>
    <w:rsid w:val="001950E1"/>
    <w:rsid w:val="00195299"/>
    <w:rsid w:val="001952A4"/>
    <w:rsid w:val="00195334"/>
    <w:rsid w:val="001953A8"/>
    <w:rsid w:val="001953D1"/>
    <w:rsid w:val="001953D5"/>
    <w:rsid w:val="001954CA"/>
    <w:rsid w:val="00195517"/>
    <w:rsid w:val="0019560A"/>
    <w:rsid w:val="00195657"/>
    <w:rsid w:val="0019573B"/>
    <w:rsid w:val="001958FB"/>
    <w:rsid w:val="0019592C"/>
    <w:rsid w:val="001959D9"/>
    <w:rsid w:val="00195AAC"/>
    <w:rsid w:val="00195C01"/>
    <w:rsid w:val="00195C38"/>
    <w:rsid w:val="00195D3D"/>
    <w:rsid w:val="00195F41"/>
    <w:rsid w:val="00196085"/>
    <w:rsid w:val="00196183"/>
    <w:rsid w:val="0019631E"/>
    <w:rsid w:val="0019640F"/>
    <w:rsid w:val="0019661A"/>
    <w:rsid w:val="0019664C"/>
    <w:rsid w:val="00196805"/>
    <w:rsid w:val="001969BB"/>
    <w:rsid w:val="001969C7"/>
    <w:rsid w:val="00196A2A"/>
    <w:rsid w:val="00196A54"/>
    <w:rsid w:val="00196A56"/>
    <w:rsid w:val="00196B90"/>
    <w:rsid w:val="00196CE3"/>
    <w:rsid w:val="00196D11"/>
    <w:rsid w:val="00196D1B"/>
    <w:rsid w:val="00196DE8"/>
    <w:rsid w:val="00196EF9"/>
    <w:rsid w:val="00196F4A"/>
    <w:rsid w:val="00196FA6"/>
    <w:rsid w:val="00196FD4"/>
    <w:rsid w:val="00196FF4"/>
    <w:rsid w:val="00197048"/>
    <w:rsid w:val="00197149"/>
    <w:rsid w:val="0019724B"/>
    <w:rsid w:val="0019734F"/>
    <w:rsid w:val="00197572"/>
    <w:rsid w:val="001976A3"/>
    <w:rsid w:val="001977CD"/>
    <w:rsid w:val="00197941"/>
    <w:rsid w:val="00197B97"/>
    <w:rsid w:val="00197BD5"/>
    <w:rsid w:val="00197BFC"/>
    <w:rsid w:val="00197CEC"/>
    <w:rsid w:val="00197EBE"/>
    <w:rsid w:val="001A00AE"/>
    <w:rsid w:val="001A017A"/>
    <w:rsid w:val="001A01E2"/>
    <w:rsid w:val="001A0221"/>
    <w:rsid w:val="001A0303"/>
    <w:rsid w:val="001A0313"/>
    <w:rsid w:val="001A0591"/>
    <w:rsid w:val="001A05A0"/>
    <w:rsid w:val="001A0636"/>
    <w:rsid w:val="001A064F"/>
    <w:rsid w:val="001A0676"/>
    <w:rsid w:val="001A067A"/>
    <w:rsid w:val="001A06A0"/>
    <w:rsid w:val="001A06C8"/>
    <w:rsid w:val="001A0919"/>
    <w:rsid w:val="001A09EE"/>
    <w:rsid w:val="001A0AC3"/>
    <w:rsid w:val="001A0B1A"/>
    <w:rsid w:val="001A0CBF"/>
    <w:rsid w:val="001A1053"/>
    <w:rsid w:val="001A1337"/>
    <w:rsid w:val="001A13D4"/>
    <w:rsid w:val="001A14D3"/>
    <w:rsid w:val="001A15DB"/>
    <w:rsid w:val="001A1660"/>
    <w:rsid w:val="001A1695"/>
    <w:rsid w:val="001A16D0"/>
    <w:rsid w:val="001A1760"/>
    <w:rsid w:val="001A1767"/>
    <w:rsid w:val="001A1A95"/>
    <w:rsid w:val="001A1BFF"/>
    <w:rsid w:val="001A1CA4"/>
    <w:rsid w:val="001A1CC6"/>
    <w:rsid w:val="001A1F22"/>
    <w:rsid w:val="001A1F5D"/>
    <w:rsid w:val="001A2254"/>
    <w:rsid w:val="001A22E3"/>
    <w:rsid w:val="001A2357"/>
    <w:rsid w:val="001A2579"/>
    <w:rsid w:val="001A261D"/>
    <w:rsid w:val="001A262E"/>
    <w:rsid w:val="001A268E"/>
    <w:rsid w:val="001A26E9"/>
    <w:rsid w:val="001A273B"/>
    <w:rsid w:val="001A2866"/>
    <w:rsid w:val="001A2939"/>
    <w:rsid w:val="001A294C"/>
    <w:rsid w:val="001A2951"/>
    <w:rsid w:val="001A29CE"/>
    <w:rsid w:val="001A2B6F"/>
    <w:rsid w:val="001A2E3D"/>
    <w:rsid w:val="001A2EB3"/>
    <w:rsid w:val="001A2F60"/>
    <w:rsid w:val="001A2FD5"/>
    <w:rsid w:val="001A3037"/>
    <w:rsid w:val="001A3076"/>
    <w:rsid w:val="001A30FB"/>
    <w:rsid w:val="001A31BE"/>
    <w:rsid w:val="001A3273"/>
    <w:rsid w:val="001A3374"/>
    <w:rsid w:val="001A33F4"/>
    <w:rsid w:val="001A33FA"/>
    <w:rsid w:val="001A3640"/>
    <w:rsid w:val="001A3663"/>
    <w:rsid w:val="001A367B"/>
    <w:rsid w:val="001A36CF"/>
    <w:rsid w:val="001A3721"/>
    <w:rsid w:val="001A3810"/>
    <w:rsid w:val="001A387D"/>
    <w:rsid w:val="001A3974"/>
    <w:rsid w:val="001A3986"/>
    <w:rsid w:val="001A3A69"/>
    <w:rsid w:val="001A3BBA"/>
    <w:rsid w:val="001A3C92"/>
    <w:rsid w:val="001A3D3D"/>
    <w:rsid w:val="001A3F0F"/>
    <w:rsid w:val="001A3F73"/>
    <w:rsid w:val="001A3FA5"/>
    <w:rsid w:val="001A4281"/>
    <w:rsid w:val="001A4287"/>
    <w:rsid w:val="001A438D"/>
    <w:rsid w:val="001A44FB"/>
    <w:rsid w:val="001A4601"/>
    <w:rsid w:val="001A474D"/>
    <w:rsid w:val="001A4964"/>
    <w:rsid w:val="001A49AA"/>
    <w:rsid w:val="001A4A85"/>
    <w:rsid w:val="001A4D59"/>
    <w:rsid w:val="001A4E3F"/>
    <w:rsid w:val="001A4EDF"/>
    <w:rsid w:val="001A51BB"/>
    <w:rsid w:val="001A5308"/>
    <w:rsid w:val="001A5383"/>
    <w:rsid w:val="001A53D6"/>
    <w:rsid w:val="001A5465"/>
    <w:rsid w:val="001A54E5"/>
    <w:rsid w:val="001A5599"/>
    <w:rsid w:val="001A5772"/>
    <w:rsid w:val="001A5856"/>
    <w:rsid w:val="001A58A6"/>
    <w:rsid w:val="001A58C3"/>
    <w:rsid w:val="001A58DB"/>
    <w:rsid w:val="001A59D2"/>
    <w:rsid w:val="001A5AC0"/>
    <w:rsid w:val="001A5AD6"/>
    <w:rsid w:val="001A5B14"/>
    <w:rsid w:val="001A5BCA"/>
    <w:rsid w:val="001A5D22"/>
    <w:rsid w:val="001A5D97"/>
    <w:rsid w:val="001A5F09"/>
    <w:rsid w:val="001A6164"/>
    <w:rsid w:val="001A616B"/>
    <w:rsid w:val="001A61A0"/>
    <w:rsid w:val="001A62AE"/>
    <w:rsid w:val="001A64B2"/>
    <w:rsid w:val="001A6729"/>
    <w:rsid w:val="001A682E"/>
    <w:rsid w:val="001A68A0"/>
    <w:rsid w:val="001A6990"/>
    <w:rsid w:val="001A6AFE"/>
    <w:rsid w:val="001A6B86"/>
    <w:rsid w:val="001A6BE1"/>
    <w:rsid w:val="001A6E27"/>
    <w:rsid w:val="001A7040"/>
    <w:rsid w:val="001A706D"/>
    <w:rsid w:val="001A708F"/>
    <w:rsid w:val="001A716F"/>
    <w:rsid w:val="001A7178"/>
    <w:rsid w:val="001A71EB"/>
    <w:rsid w:val="001A72B2"/>
    <w:rsid w:val="001A72EE"/>
    <w:rsid w:val="001A735D"/>
    <w:rsid w:val="001A75C3"/>
    <w:rsid w:val="001A75FE"/>
    <w:rsid w:val="001A7704"/>
    <w:rsid w:val="001A771B"/>
    <w:rsid w:val="001A7826"/>
    <w:rsid w:val="001A79DA"/>
    <w:rsid w:val="001A7A25"/>
    <w:rsid w:val="001A7C02"/>
    <w:rsid w:val="001A7D43"/>
    <w:rsid w:val="001A7DB7"/>
    <w:rsid w:val="001A7E5F"/>
    <w:rsid w:val="001A7EB4"/>
    <w:rsid w:val="001B0028"/>
    <w:rsid w:val="001B00B2"/>
    <w:rsid w:val="001B00D8"/>
    <w:rsid w:val="001B00FA"/>
    <w:rsid w:val="001B010E"/>
    <w:rsid w:val="001B011D"/>
    <w:rsid w:val="001B0149"/>
    <w:rsid w:val="001B01FD"/>
    <w:rsid w:val="001B0251"/>
    <w:rsid w:val="001B033E"/>
    <w:rsid w:val="001B035D"/>
    <w:rsid w:val="001B054D"/>
    <w:rsid w:val="001B0A33"/>
    <w:rsid w:val="001B0B3A"/>
    <w:rsid w:val="001B0BF8"/>
    <w:rsid w:val="001B0E78"/>
    <w:rsid w:val="001B0FE7"/>
    <w:rsid w:val="001B0FF5"/>
    <w:rsid w:val="001B113B"/>
    <w:rsid w:val="001B11B9"/>
    <w:rsid w:val="001B11E9"/>
    <w:rsid w:val="001B12B9"/>
    <w:rsid w:val="001B12CC"/>
    <w:rsid w:val="001B13E8"/>
    <w:rsid w:val="001B1565"/>
    <w:rsid w:val="001B158B"/>
    <w:rsid w:val="001B15D0"/>
    <w:rsid w:val="001B16DC"/>
    <w:rsid w:val="001B17A5"/>
    <w:rsid w:val="001B192D"/>
    <w:rsid w:val="001B1937"/>
    <w:rsid w:val="001B1962"/>
    <w:rsid w:val="001B19F5"/>
    <w:rsid w:val="001B1A33"/>
    <w:rsid w:val="001B1B68"/>
    <w:rsid w:val="001B1B6C"/>
    <w:rsid w:val="001B1CBA"/>
    <w:rsid w:val="001B1CC8"/>
    <w:rsid w:val="001B1CDC"/>
    <w:rsid w:val="001B1DBB"/>
    <w:rsid w:val="001B1E39"/>
    <w:rsid w:val="001B1FD7"/>
    <w:rsid w:val="001B2013"/>
    <w:rsid w:val="001B2099"/>
    <w:rsid w:val="001B210A"/>
    <w:rsid w:val="001B23D5"/>
    <w:rsid w:val="001B24FA"/>
    <w:rsid w:val="001B2779"/>
    <w:rsid w:val="001B27AF"/>
    <w:rsid w:val="001B287B"/>
    <w:rsid w:val="001B28A9"/>
    <w:rsid w:val="001B2993"/>
    <w:rsid w:val="001B29C3"/>
    <w:rsid w:val="001B29E8"/>
    <w:rsid w:val="001B2A36"/>
    <w:rsid w:val="001B2B7F"/>
    <w:rsid w:val="001B2BD3"/>
    <w:rsid w:val="001B2C18"/>
    <w:rsid w:val="001B2E3F"/>
    <w:rsid w:val="001B2EA9"/>
    <w:rsid w:val="001B33C7"/>
    <w:rsid w:val="001B3412"/>
    <w:rsid w:val="001B35C1"/>
    <w:rsid w:val="001B35DC"/>
    <w:rsid w:val="001B35E8"/>
    <w:rsid w:val="001B361A"/>
    <w:rsid w:val="001B3754"/>
    <w:rsid w:val="001B3A10"/>
    <w:rsid w:val="001B3A2D"/>
    <w:rsid w:val="001B3B08"/>
    <w:rsid w:val="001B3B35"/>
    <w:rsid w:val="001B3B82"/>
    <w:rsid w:val="001B3BDA"/>
    <w:rsid w:val="001B3D34"/>
    <w:rsid w:val="001B3D4B"/>
    <w:rsid w:val="001B3ECD"/>
    <w:rsid w:val="001B3FAC"/>
    <w:rsid w:val="001B3FF2"/>
    <w:rsid w:val="001B4094"/>
    <w:rsid w:val="001B40B3"/>
    <w:rsid w:val="001B4112"/>
    <w:rsid w:val="001B417D"/>
    <w:rsid w:val="001B41E4"/>
    <w:rsid w:val="001B429C"/>
    <w:rsid w:val="001B4371"/>
    <w:rsid w:val="001B43C3"/>
    <w:rsid w:val="001B43CD"/>
    <w:rsid w:val="001B4452"/>
    <w:rsid w:val="001B447F"/>
    <w:rsid w:val="001B44FD"/>
    <w:rsid w:val="001B4719"/>
    <w:rsid w:val="001B4868"/>
    <w:rsid w:val="001B489C"/>
    <w:rsid w:val="001B4BD7"/>
    <w:rsid w:val="001B4D0E"/>
    <w:rsid w:val="001B4D33"/>
    <w:rsid w:val="001B4EA0"/>
    <w:rsid w:val="001B4F67"/>
    <w:rsid w:val="001B5067"/>
    <w:rsid w:val="001B50E5"/>
    <w:rsid w:val="001B510D"/>
    <w:rsid w:val="001B5120"/>
    <w:rsid w:val="001B528C"/>
    <w:rsid w:val="001B5332"/>
    <w:rsid w:val="001B53DA"/>
    <w:rsid w:val="001B54A0"/>
    <w:rsid w:val="001B54E9"/>
    <w:rsid w:val="001B55D1"/>
    <w:rsid w:val="001B55DE"/>
    <w:rsid w:val="001B5783"/>
    <w:rsid w:val="001B57B2"/>
    <w:rsid w:val="001B59A5"/>
    <w:rsid w:val="001B59A9"/>
    <w:rsid w:val="001B59C0"/>
    <w:rsid w:val="001B59ED"/>
    <w:rsid w:val="001B5FAA"/>
    <w:rsid w:val="001B6018"/>
    <w:rsid w:val="001B601E"/>
    <w:rsid w:val="001B6050"/>
    <w:rsid w:val="001B6084"/>
    <w:rsid w:val="001B61E6"/>
    <w:rsid w:val="001B61EA"/>
    <w:rsid w:val="001B6231"/>
    <w:rsid w:val="001B62A2"/>
    <w:rsid w:val="001B62F7"/>
    <w:rsid w:val="001B6618"/>
    <w:rsid w:val="001B6740"/>
    <w:rsid w:val="001B6792"/>
    <w:rsid w:val="001B6839"/>
    <w:rsid w:val="001B684D"/>
    <w:rsid w:val="001B6883"/>
    <w:rsid w:val="001B68BE"/>
    <w:rsid w:val="001B6917"/>
    <w:rsid w:val="001B6A15"/>
    <w:rsid w:val="001B6B26"/>
    <w:rsid w:val="001B6B66"/>
    <w:rsid w:val="001B6C2F"/>
    <w:rsid w:val="001B6E06"/>
    <w:rsid w:val="001B7038"/>
    <w:rsid w:val="001B7060"/>
    <w:rsid w:val="001B7066"/>
    <w:rsid w:val="001B70CF"/>
    <w:rsid w:val="001B72D9"/>
    <w:rsid w:val="001B748B"/>
    <w:rsid w:val="001B749C"/>
    <w:rsid w:val="001B7522"/>
    <w:rsid w:val="001B7614"/>
    <w:rsid w:val="001B76F6"/>
    <w:rsid w:val="001B7787"/>
    <w:rsid w:val="001B7905"/>
    <w:rsid w:val="001B7979"/>
    <w:rsid w:val="001B7A35"/>
    <w:rsid w:val="001B7B2A"/>
    <w:rsid w:val="001B7C13"/>
    <w:rsid w:val="001B7FA0"/>
    <w:rsid w:val="001B7FBD"/>
    <w:rsid w:val="001B7FC1"/>
    <w:rsid w:val="001C0085"/>
    <w:rsid w:val="001C0298"/>
    <w:rsid w:val="001C02C2"/>
    <w:rsid w:val="001C031F"/>
    <w:rsid w:val="001C041C"/>
    <w:rsid w:val="001C04EC"/>
    <w:rsid w:val="001C0555"/>
    <w:rsid w:val="001C055B"/>
    <w:rsid w:val="001C063F"/>
    <w:rsid w:val="001C069E"/>
    <w:rsid w:val="001C06AF"/>
    <w:rsid w:val="001C06E9"/>
    <w:rsid w:val="001C0874"/>
    <w:rsid w:val="001C0883"/>
    <w:rsid w:val="001C0896"/>
    <w:rsid w:val="001C0972"/>
    <w:rsid w:val="001C09B6"/>
    <w:rsid w:val="001C0A1A"/>
    <w:rsid w:val="001C0A6A"/>
    <w:rsid w:val="001C0B90"/>
    <w:rsid w:val="001C0BC6"/>
    <w:rsid w:val="001C0C8D"/>
    <w:rsid w:val="001C0CBF"/>
    <w:rsid w:val="001C1044"/>
    <w:rsid w:val="001C10F2"/>
    <w:rsid w:val="001C1112"/>
    <w:rsid w:val="001C1216"/>
    <w:rsid w:val="001C125C"/>
    <w:rsid w:val="001C12A0"/>
    <w:rsid w:val="001C1358"/>
    <w:rsid w:val="001C150B"/>
    <w:rsid w:val="001C1612"/>
    <w:rsid w:val="001C16A9"/>
    <w:rsid w:val="001C1729"/>
    <w:rsid w:val="001C17B8"/>
    <w:rsid w:val="001C1812"/>
    <w:rsid w:val="001C1896"/>
    <w:rsid w:val="001C1975"/>
    <w:rsid w:val="001C19EB"/>
    <w:rsid w:val="001C1B69"/>
    <w:rsid w:val="001C1BAC"/>
    <w:rsid w:val="001C1BC7"/>
    <w:rsid w:val="001C1CCC"/>
    <w:rsid w:val="001C1DD5"/>
    <w:rsid w:val="001C1E21"/>
    <w:rsid w:val="001C1E53"/>
    <w:rsid w:val="001C1F43"/>
    <w:rsid w:val="001C1F98"/>
    <w:rsid w:val="001C2068"/>
    <w:rsid w:val="001C211D"/>
    <w:rsid w:val="001C223E"/>
    <w:rsid w:val="001C227A"/>
    <w:rsid w:val="001C2371"/>
    <w:rsid w:val="001C254E"/>
    <w:rsid w:val="001C26A7"/>
    <w:rsid w:val="001C2715"/>
    <w:rsid w:val="001C27A6"/>
    <w:rsid w:val="001C27E9"/>
    <w:rsid w:val="001C2865"/>
    <w:rsid w:val="001C2928"/>
    <w:rsid w:val="001C2957"/>
    <w:rsid w:val="001C2A5B"/>
    <w:rsid w:val="001C2A6F"/>
    <w:rsid w:val="001C2A8B"/>
    <w:rsid w:val="001C2AD5"/>
    <w:rsid w:val="001C2BA3"/>
    <w:rsid w:val="001C2C9E"/>
    <w:rsid w:val="001C2CAA"/>
    <w:rsid w:val="001C2CEA"/>
    <w:rsid w:val="001C2EF4"/>
    <w:rsid w:val="001C3001"/>
    <w:rsid w:val="001C306F"/>
    <w:rsid w:val="001C30FC"/>
    <w:rsid w:val="001C312D"/>
    <w:rsid w:val="001C3252"/>
    <w:rsid w:val="001C3278"/>
    <w:rsid w:val="001C3397"/>
    <w:rsid w:val="001C3434"/>
    <w:rsid w:val="001C3474"/>
    <w:rsid w:val="001C3506"/>
    <w:rsid w:val="001C35E6"/>
    <w:rsid w:val="001C39E9"/>
    <w:rsid w:val="001C3ACC"/>
    <w:rsid w:val="001C3C24"/>
    <w:rsid w:val="001C3CA5"/>
    <w:rsid w:val="001C3D59"/>
    <w:rsid w:val="001C3DC6"/>
    <w:rsid w:val="001C3DCE"/>
    <w:rsid w:val="001C3DF9"/>
    <w:rsid w:val="001C3E02"/>
    <w:rsid w:val="001C3E2C"/>
    <w:rsid w:val="001C3EC4"/>
    <w:rsid w:val="001C3F5C"/>
    <w:rsid w:val="001C40A5"/>
    <w:rsid w:val="001C4182"/>
    <w:rsid w:val="001C4456"/>
    <w:rsid w:val="001C451C"/>
    <w:rsid w:val="001C45E0"/>
    <w:rsid w:val="001C4640"/>
    <w:rsid w:val="001C46C0"/>
    <w:rsid w:val="001C47C8"/>
    <w:rsid w:val="001C47E7"/>
    <w:rsid w:val="001C4901"/>
    <w:rsid w:val="001C49C9"/>
    <w:rsid w:val="001C4A39"/>
    <w:rsid w:val="001C4BC5"/>
    <w:rsid w:val="001C4BD4"/>
    <w:rsid w:val="001C4D3A"/>
    <w:rsid w:val="001C4F09"/>
    <w:rsid w:val="001C4F5F"/>
    <w:rsid w:val="001C4FA2"/>
    <w:rsid w:val="001C5105"/>
    <w:rsid w:val="001C5373"/>
    <w:rsid w:val="001C54B8"/>
    <w:rsid w:val="001C54C0"/>
    <w:rsid w:val="001C553B"/>
    <w:rsid w:val="001C55AC"/>
    <w:rsid w:val="001C5611"/>
    <w:rsid w:val="001C5663"/>
    <w:rsid w:val="001C5710"/>
    <w:rsid w:val="001C5780"/>
    <w:rsid w:val="001C580F"/>
    <w:rsid w:val="001C589B"/>
    <w:rsid w:val="001C58A6"/>
    <w:rsid w:val="001C5BC8"/>
    <w:rsid w:val="001C5C55"/>
    <w:rsid w:val="001C5D77"/>
    <w:rsid w:val="001C5DBB"/>
    <w:rsid w:val="001C5F88"/>
    <w:rsid w:val="001C5FD6"/>
    <w:rsid w:val="001C60EC"/>
    <w:rsid w:val="001C60FF"/>
    <w:rsid w:val="001C614D"/>
    <w:rsid w:val="001C6182"/>
    <w:rsid w:val="001C619C"/>
    <w:rsid w:val="001C61DC"/>
    <w:rsid w:val="001C61E0"/>
    <w:rsid w:val="001C6204"/>
    <w:rsid w:val="001C6234"/>
    <w:rsid w:val="001C624E"/>
    <w:rsid w:val="001C6269"/>
    <w:rsid w:val="001C629B"/>
    <w:rsid w:val="001C6304"/>
    <w:rsid w:val="001C63A4"/>
    <w:rsid w:val="001C6488"/>
    <w:rsid w:val="001C66D2"/>
    <w:rsid w:val="001C6708"/>
    <w:rsid w:val="001C6D92"/>
    <w:rsid w:val="001C6F12"/>
    <w:rsid w:val="001C6FA1"/>
    <w:rsid w:val="001C70A8"/>
    <w:rsid w:val="001C71CC"/>
    <w:rsid w:val="001C723A"/>
    <w:rsid w:val="001C734E"/>
    <w:rsid w:val="001C738D"/>
    <w:rsid w:val="001C73D3"/>
    <w:rsid w:val="001C7456"/>
    <w:rsid w:val="001C760E"/>
    <w:rsid w:val="001C77C6"/>
    <w:rsid w:val="001C77D5"/>
    <w:rsid w:val="001C78A3"/>
    <w:rsid w:val="001C78E0"/>
    <w:rsid w:val="001C78F7"/>
    <w:rsid w:val="001C7981"/>
    <w:rsid w:val="001C7B56"/>
    <w:rsid w:val="001C7C19"/>
    <w:rsid w:val="001C7C4B"/>
    <w:rsid w:val="001C7DF5"/>
    <w:rsid w:val="001C7ED6"/>
    <w:rsid w:val="001C7F47"/>
    <w:rsid w:val="001C7F51"/>
    <w:rsid w:val="001C7FBE"/>
    <w:rsid w:val="001D0042"/>
    <w:rsid w:val="001D006C"/>
    <w:rsid w:val="001D016D"/>
    <w:rsid w:val="001D0338"/>
    <w:rsid w:val="001D0378"/>
    <w:rsid w:val="001D048B"/>
    <w:rsid w:val="001D053F"/>
    <w:rsid w:val="001D056C"/>
    <w:rsid w:val="001D0578"/>
    <w:rsid w:val="001D0593"/>
    <w:rsid w:val="001D0601"/>
    <w:rsid w:val="001D08E8"/>
    <w:rsid w:val="001D095B"/>
    <w:rsid w:val="001D0A09"/>
    <w:rsid w:val="001D0C34"/>
    <w:rsid w:val="001D0D95"/>
    <w:rsid w:val="001D0DF6"/>
    <w:rsid w:val="001D0E20"/>
    <w:rsid w:val="001D1023"/>
    <w:rsid w:val="001D108D"/>
    <w:rsid w:val="001D1258"/>
    <w:rsid w:val="001D1266"/>
    <w:rsid w:val="001D14ED"/>
    <w:rsid w:val="001D1545"/>
    <w:rsid w:val="001D15F6"/>
    <w:rsid w:val="001D17AE"/>
    <w:rsid w:val="001D18D4"/>
    <w:rsid w:val="001D18EC"/>
    <w:rsid w:val="001D18F0"/>
    <w:rsid w:val="001D191E"/>
    <w:rsid w:val="001D1968"/>
    <w:rsid w:val="001D19F8"/>
    <w:rsid w:val="001D1B49"/>
    <w:rsid w:val="001D1BE8"/>
    <w:rsid w:val="001D1BF0"/>
    <w:rsid w:val="001D1CFF"/>
    <w:rsid w:val="001D1E04"/>
    <w:rsid w:val="001D1F0C"/>
    <w:rsid w:val="001D206F"/>
    <w:rsid w:val="001D216E"/>
    <w:rsid w:val="001D21B0"/>
    <w:rsid w:val="001D22B2"/>
    <w:rsid w:val="001D2363"/>
    <w:rsid w:val="001D2386"/>
    <w:rsid w:val="001D23CB"/>
    <w:rsid w:val="001D242D"/>
    <w:rsid w:val="001D257F"/>
    <w:rsid w:val="001D25B8"/>
    <w:rsid w:val="001D2715"/>
    <w:rsid w:val="001D27A7"/>
    <w:rsid w:val="001D28C1"/>
    <w:rsid w:val="001D29AE"/>
    <w:rsid w:val="001D29DE"/>
    <w:rsid w:val="001D2AA3"/>
    <w:rsid w:val="001D2AFD"/>
    <w:rsid w:val="001D2B3C"/>
    <w:rsid w:val="001D2BC2"/>
    <w:rsid w:val="001D2D03"/>
    <w:rsid w:val="001D2E49"/>
    <w:rsid w:val="001D2E6C"/>
    <w:rsid w:val="001D2E8F"/>
    <w:rsid w:val="001D2EEF"/>
    <w:rsid w:val="001D2FA3"/>
    <w:rsid w:val="001D3056"/>
    <w:rsid w:val="001D3150"/>
    <w:rsid w:val="001D3257"/>
    <w:rsid w:val="001D330C"/>
    <w:rsid w:val="001D337F"/>
    <w:rsid w:val="001D3554"/>
    <w:rsid w:val="001D35DC"/>
    <w:rsid w:val="001D3731"/>
    <w:rsid w:val="001D3745"/>
    <w:rsid w:val="001D376E"/>
    <w:rsid w:val="001D37C7"/>
    <w:rsid w:val="001D3808"/>
    <w:rsid w:val="001D383D"/>
    <w:rsid w:val="001D390E"/>
    <w:rsid w:val="001D395E"/>
    <w:rsid w:val="001D3AA7"/>
    <w:rsid w:val="001D3AE4"/>
    <w:rsid w:val="001D3E38"/>
    <w:rsid w:val="001D3F49"/>
    <w:rsid w:val="001D4096"/>
    <w:rsid w:val="001D40D5"/>
    <w:rsid w:val="001D419D"/>
    <w:rsid w:val="001D421A"/>
    <w:rsid w:val="001D43C0"/>
    <w:rsid w:val="001D448E"/>
    <w:rsid w:val="001D44C4"/>
    <w:rsid w:val="001D450A"/>
    <w:rsid w:val="001D470D"/>
    <w:rsid w:val="001D4761"/>
    <w:rsid w:val="001D4764"/>
    <w:rsid w:val="001D4780"/>
    <w:rsid w:val="001D47C0"/>
    <w:rsid w:val="001D4969"/>
    <w:rsid w:val="001D4A3C"/>
    <w:rsid w:val="001D4AE3"/>
    <w:rsid w:val="001D4AEE"/>
    <w:rsid w:val="001D4AF0"/>
    <w:rsid w:val="001D4B1F"/>
    <w:rsid w:val="001D4B96"/>
    <w:rsid w:val="001D4BCD"/>
    <w:rsid w:val="001D4DFA"/>
    <w:rsid w:val="001D4F24"/>
    <w:rsid w:val="001D4F31"/>
    <w:rsid w:val="001D4FE3"/>
    <w:rsid w:val="001D506F"/>
    <w:rsid w:val="001D50E4"/>
    <w:rsid w:val="001D5149"/>
    <w:rsid w:val="001D519F"/>
    <w:rsid w:val="001D53BA"/>
    <w:rsid w:val="001D53F6"/>
    <w:rsid w:val="001D55CD"/>
    <w:rsid w:val="001D55F9"/>
    <w:rsid w:val="001D5723"/>
    <w:rsid w:val="001D57BC"/>
    <w:rsid w:val="001D59F8"/>
    <w:rsid w:val="001D5A35"/>
    <w:rsid w:val="001D5AFB"/>
    <w:rsid w:val="001D5CB1"/>
    <w:rsid w:val="001D5CC4"/>
    <w:rsid w:val="001D5D4A"/>
    <w:rsid w:val="001D5EC4"/>
    <w:rsid w:val="001D5F84"/>
    <w:rsid w:val="001D5FD3"/>
    <w:rsid w:val="001D5FF6"/>
    <w:rsid w:val="001D6068"/>
    <w:rsid w:val="001D60FF"/>
    <w:rsid w:val="001D610D"/>
    <w:rsid w:val="001D61F5"/>
    <w:rsid w:val="001D6224"/>
    <w:rsid w:val="001D62F5"/>
    <w:rsid w:val="001D6334"/>
    <w:rsid w:val="001D63A8"/>
    <w:rsid w:val="001D63D6"/>
    <w:rsid w:val="001D6480"/>
    <w:rsid w:val="001D64BC"/>
    <w:rsid w:val="001D659C"/>
    <w:rsid w:val="001D67DB"/>
    <w:rsid w:val="001D686D"/>
    <w:rsid w:val="001D68CD"/>
    <w:rsid w:val="001D6959"/>
    <w:rsid w:val="001D6A3E"/>
    <w:rsid w:val="001D6B2C"/>
    <w:rsid w:val="001D6BD1"/>
    <w:rsid w:val="001D6E61"/>
    <w:rsid w:val="001D6EE7"/>
    <w:rsid w:val="001D6EE8"/>
    <w:rsid w:val="001D6F30"/>
    <w:rsid w:val="001D6FB4"/>
    <w:rsid w:val="001D70F4"/>
    <w:rsid w:val="001D7260"/>
    <w:rsid w:val="001D7471"/>
    <w:rsid w:val="001D747C"/>
    <w:rsid w:val="001D74F7"/>
    <w:rsid w:val="001D7816"/>
    <w:rsid w:val="001D785F"/>
    <w:rsid w:val="001D7898"/>
    <w:rsid w:val="001D78A1"/>
    <w:rsid w:val="001D78D8"/>
    <w:rsid w:val="001D7901"/>
    <w:rsid w:val="001D79D9"/>
    <w:rsid w:val="001D7ADE"/>
    <w:rsid w:val="001D7B3D"/>
    <w:rsid w:val="001D7B58"/>
    <w:rsid w:val="001D7B96"/>
    <w:rsid w:val="001D7C43"/>
    <w:rsid w:val="001D7C4A"/>
    <w:rsid w:val="001D7E70"/>
    <w:rsid w:val="001D7F53"/>
    <w:rsid w:val="001D7FE2"/>
    <w:rsid w:val="001E003E"/>
    <w:rsid w:val="001E0074"/>
    <w:rsid w:val="001E00D4"/>
    <w:rsid w:val="001E01A1"/>
    <w:rsid w:val="001E01B2"/>
    <w:rsid w:val="001E02BA"/>
    <w:rsid w:val="001E02C6"/>
    <w:rsid w:val="001E041F"/>
    <w:rsid w:val="001E04E2"/>
    <w:rsid w:val="001E054C"/>
    <w:rsid w:val="001E05D2"/>
    <w:rsid w:val="001E061F"/>
    <w:rsid w:val="001E06C4"/>
    <w:rsid w:val="001E0767"/>
    <w:rsid w:val="001E0811"/>
    <w:rsid w:val="001E0851"/>
    <w:rsid w:val="001E087A"/>
    <w:rsid w:val="001E08EE"/>
    <w:rsid w:val="001E098C"/>
    <w:rsid w:val="001E09F4"/>
    <w:rsid w:val="001E0A73"/>
    <w:rsid w:val="001E0BC7"/>
    <w:rsid w:val="001E0CD1"/>
    <w:rsid w:val="001E0CF6"/>
    <w:rsid w:val="001E0D3F"/>
    <w:rsid w:val="001E0E64"/>
    <w:rsid w:val="001E0EC4"/>
    <w:rsid w:val="001E0F6E"/>
    <w:rsid w:val="001E0F8B"/>
    <w:rsid w:val="001E111F"/>
    <w:rsid w:val="001E1284"/>
    <w:rsid w:val="001E12F4"/>
    <w:rsid w:val="001E14B3"/>
    <w:rsid w:val="001E151D"/>
    <w:rsid w:val="001E1524"/>
    <w:rsid w:val="001E1565"/>
    <w:rsid w:val="001E159A"/>
    <w:rsid w:val="001E1676"/>
    <w:rsid w:val="001E167D"/>
    <w:rsid w:val="001E16D8"/>
    <w:rsid w:val="001E1710"/>
    <w:rsid w:val="001E1759"/>
    <w:rsid w:val="001E1875"/>
    <w:rsid w:val="001E1A5C"/>
    <w:rsid w:val="001E1B20"/>
    <w:rsid w:val="001E1D1E"/>
    <w:rsid w:val="001E1D3C"/>
    <w:rsid w:val="001E1D82"/>
    <w:rsid w:val="001E1DDA"/>
    <w:rsid w:val="001E1E42"/>
    <w:rsid w:val="001E1ECB"/>
    <w:rsid w:val="001E1F63"/>
    <w:rsid w:val="001E1FD2"/>
    <w:rsid w:val="001E206B"/>
    <w:rsid w:val="001E220A"/>
    <w:rsid w:val="001E23EA"/>
    <w:rsid w:val="001E2488"/>
    <w:rsid w:val="001E251E"/>
    <w:rsid w:val="001E2625"/>
    <w:rsid w:val="001E266E"/>
    <w:rsid w:val="001E274F"/>
    <w:rsid w:val="001E2756"/>
    <w:rsid w:val="001E276F"/>
    <w:rsid w:val="001E27C2"/>
    <w:rsid w:val="001E27DA"/>
    <w:rsid w:val="001E299C"/>
    <w:rsid w:val="001E2A2D"/>
    <w:rsid w:val="001E2A7B"/>
    <w:rsid w:val="001E2B4E"/>
    <w:rsid w:val="001E2B52"/>
    <w:rsid w:val="001E2C41"/>
    <w:rsid w:val="001E2D5E"/>
    <w:rsid w:val="001E2D9C"/>
    <w:rsid w:val="001E2E63"/>
    <w:rsid w:val="001E2EEF"/>
    <w:rsid w:val="001E2F1F"/>
    <w:rsid w:val="001E2FA8"/>
    <w:rsid w:val="001E3072"/>
    <w:rsid w:val="001E3188"/>
    <w:rsid w:val="001E3199"/>
    <w:rsid w:val="001E31BF"/>
    <w:rsid w:val="001E31D1"/>
    <w:rsid w:val="001E3219"/>
    <w:rsid w:val="001E32BE"/>
    <w:rsid w:val="001E32EF"/>
    <w:rsid w:val="001E33BF"/>
    <w:rsid w:val="001E37D4"/>
    <w:rsid w:val="001E3A45"/>
    <w:rsid w:val="001E3B0A"/>
    <w:rsid w:val="001E3BF4"/>
    <w:rsid w:val="001E3C5E"/>
    <w:rsid w:val="001E3CAE"/>
    <w:rsid w:val="001E3CED"/>
    <w:rsid w:val="001E3D86"/>
    <w:rsid w:val="001E3DF5"/>
    <w:rsid w:val="001E3FE1"/>
    <w:rsid w:val="001E4099"/>
    <w:rsid w:val="001E41E9"/>
    <w:rsid w:val="001E420B"/>
    <w:rsid w:val="001E4282"/>
    <w:rsid w:val="001E42A5"/>
    <w:rsid w:val="001E42AE"/>
    <w:rsid w:val="001E43CB"/>
    <w:rsid w:val="001E456D"/>
    <w:rsid w:val="001E4662"/>
    <w:rsid w:val="001E4704"/>
    <w:rsid w:val="001E47A0"/>
    <w:rsid w:val="001E4809"/>
    <w:rsid w:val="001E48CC"/>
    <w:rsid w:val="001E4918"/>
    <w:rsid w:val="001E50D9"/>
    <w:rsid w:val="001E51A0"/>
    <w:rsid w:val="001E52A0"/>
    <w:rsid w:val="001E5390"/>
    <w:rsid w:val="001E53E2"/>
    <w:rsid w:val="001E5440"/>
    <w:rsid w:val="001E55AA"/>
    <w:rsid w:val="001E560C"/>
    <w:rsid w:val="001E56B3"/>
    <w:rsid w:val="001E572D"/>
    <w:rsid w:val="001E58E2"/>
    <w:rsid w:val="001E5994"/>
    <w:rsid w:val="001E5BB2"/>
    <w:rsid w:val="001E5BD5"/>
    <w:rsid w:val="001E5C1B"/>
    <w:rsid w:val="001E5C41"/>
    <w:rsid w:val="001E5D1E"/>
    <w:rsid w:val="001E5D1F"/>
    <w:rsid w:val="001E5DE3"/>
    <w:rsid w:val="001E5F0B"/>
    <w:rsid w:val="001E5F59"/>
    <w:rsid w:val="001E5F64"/>
    <w:rsid w:val="001E60F8"/>
    <w:rsid w:val="001E6186"/>
    <w:rsid w:val="001E6199"/>
    <w:rsid w:val="001E61A2"/>
    <w:rsid w:val="001E62AA"/>
    <w:rsid w:val="001E6313"/>
    <w:rsid w:val="001E640A"/>
    <w:rsid w:val="001E644D"/>
    <w:rsid w:val="001E64FE"/>
    <w:rsid w:val="001E6620"/>
    <w:rsid w:val="001E66C5"/>
    <w:rsid w:val="001E6BDA"/>
    <w:rsid w:val="001E6C1B"/>
    <w:rsid w:val="001E6E1A"/>
    <w:rsid w:val="001E6EE3"/>
    <w:rsid w:val="001E6F5E"/>
    <w:rsid w:val="001E7173"/>
    <w:rsid w:val="001E719A"/>
    <w:rsid w:val="001E71C9"/>
    <w:rsid w:val="001E7254"/>
    <w:rsid w:val="001E750C"/>
    <w:rsid w:val="001E77EB"/>
    <w:rsid w:val="001E7891"/>
    <w:rsid w:val="001E7A8F"/>
    <w:rsid w:val="001E7D26"/>
    <w:rsid w:val="001E7D32"/>
    <w:rsid w:val="001E7DB7"/>
    <w:rsid w:val="001E7E81"/>
    <w:rsid w:val="001E7E85"/>
    <w:rsid w:val="001E7FDB"/>
    <w:rsid w:val="001F0004"/>
    <w:rsid w:val="001F014C"/>
    <w:rsid w:val="001F020C"/>
    <w:rsid w:val="001F02D7"/>
    <w:rsid w:val="001F02DE"/>
    <w:rsid w:val="001F0351"/>
    <w:rsid w:val="001F0475"/>
    <w:rsid w:val="001F0544"/>
    <w:rsid w:val="001F0546"/>
    <w:rsid w:val="001F063E"/>
    <w:rsid w:val="001F06A7"/>
    <w:rsid w:val="001F07A7"/>
    <w:rsid w:val="001F0974"/>
    <w:rsid w:val="001F09F6"/>
    <w:rsid w:val="001F0A09"/>
    <w:rsid w:val="001F0B04"/>
    <w:rsid w:val="001F0B89"/>
    <w:rsid w:val="001F0BDC"/>
    <w:rsid w:val="001F0DA7"/>
    <w:rsid w:val="001F0DDF"/>
    <w:rsid w:val="001F0E8D"/>
    <w:rsid w:val="001F1116"/>
    <w:rsid w:val="001F11F0"/>
    <w:rsid w:val="001F126E"/>
    <w:rsid w:val="001F132B"/>
    <w:rsid w:val="001F13A6"/>
    <w:rsid w:val="001F13E4"/>
    <w:rsid w:val="001F14CB"/>
    <w:rsid w:val="001F156D"/>
    <w:rsid w:val="001F15FA"/>
    <w:rsid w:val="001F17FF"/>
    <w:rsid w:val="001F18C3"/>
    <w:rsid w:val="001F18E2"/>
    <w:rsid w:val="001F1978"/>
    <w:rsid w:val="001F19AE"/>
    <w:rsid w:val="001F1B1E"/>
    <w:rsid w:val="001F1B64"/>
    <w:rsid w:val="001F1BEA"/>
    <w:rsid w:val="001F1DFA"/>
    <w:rsid w:val="001F1E26"/>
    <w:rsid w:val="001F1E2B"/>
    <w:rsid w:val="001F1E3C"/>
    <w:rsid w:val="001F1F66"/>
    <w:rsid w:val="001F2046"/>
    <w:rsid w:val="001F217C"/>
    <w:rsid w:val="001F220A"/>
    <w:rsid w:val="001F22A9"/>
    <w:rsid w:val="001F253A"/>
    <w:rsid w:val="001F2568"/>
    <w:rsid w:val="001F257B"/>
    <w:rsid w:val="001F2685"/>
    <w:rsid w:val="001F26E9"/>
    <w:rsid w:val="001F288A"/>
    <w:rsid w:val="001F2982"/>
    <w:rsid w:val="001F29D5"/>
    <w:rsid w:val="001F2A94"/>
    <w:rsid w:val="001F2B5B"/>
    <w:rsid w:val="001F2CCF"/>
    <w:rsid w:val="001F2E08"/>
    <w:rsid w:val="001F2E16"/>
    <w:rsid w:val="001F307F"/>
    <w:rsid w:val="001F31B8"/>
    <w:rsid w:val="001F3322"/>
    <w:rsid w:val="001F3378"/>
    <w:rsid w:val="001F339F"/>
    <w:rsid w:val="001F33A0"/>
    <w:rsid w:val="001F348F"/>
    <w:rsid w:val="001F350F"/>
    <w:rsid w:val="001F35A8"/>
    <w:rsid w:val="001F36BC"/>
    <w:rsid w:val="001F36DD"/>
    <w:rsid w:val="001F39AB"/>
    <w:rsid w:val="001F39B5"/>
    <w:rsid w:val="001F3A71"/>
    <w:rsid w:val="001F3ABA"/>
    <w:rsid w:val="001F3C10"/>
    <w:rsid w:val="001F3C7F"/>
    <w:rsid w:val="001F3E14"/>
    <w:rsid w:val="001F4113"/>
    <w:rsid w:val="001F41F4"/>
    <w:rsid w:val="001F4323"/>
    <w:rsid w:val="001F4406"/>
    <w:rsid w:val="001F457C"/>
    <w:rsid w:val="001F457D"/>
    <w:rsid w:val="001F45E8"/>
    <w:rsid w:val="001F4605"/>
    <w:rsid w:val="001F4650"/>
    <w:rsid w:val="001F4698"/>
    <w:rsid w:val="001F4730"/>
    <w:rsid w:val="001F47B3"/>
    <w:rsid w:val="001F4817"/>
    <w:rsid w:val="001F49F2"/>
    <w:rsid w:val="001F4B5B"/>
    <w:rsid w:val="001F4BAF"/>
    <w:rsid w:val="001F4C15"/>
    <w:rsid w:val="001F4C35"/>
    <w:rsid w:val="001F4C71"/>
    <w:rsid w:val="001F4CBF"/>
    <w:rsid w:val="001F4D54"/>
    <w:rsid w:val="001F4D92"/>
    <w:rsid w:val="001F4DE8"/>
    <w:rsid w:val="001F4E3B"/>
    <w:rsid w:val="001F4E57"/>
    <w:rsid w:val="001F4E5A"/>
    <w:rsid w:val="001F4FBA"/>
    <w:rsid w:val="001F5093"/>
    <w:rsid w:val="001F50E0"/>
    <w:rsid w:val="001F5172"/>
    <w:rsid w:val="001F5177"/>
    <w:rsid w:val="001F519C"/>
    <w:rsid w:val="001F51CE"/>
    <w:rsid w:val="001F53A2"/>
    <w:rsid w:val="001F53CA"/>
    <w:rsid w:val="001F5459"/>
    <w:rsid w:val="001F5599"/>
    <w:rsid w:val="001F565E"/>
    <w:rsid w:val="001F5892"/>
    <w:rsid w:val="001F5913"/>
    <w:rsid w:val="001F5B3C"/>
    <w:rsid w:val="001F5BB9"/>
    <w:rsid w:val="001F5BCC"/>
    <w:rsid w:val="001F5C1A"/>
    <w:rsid w:val="001F5C95"/>
    <w:rsid w:val="001F5C9E"/>
    <w:rsid w:val="001F5E2D"/>
    <w:rsid w:val="001F5E73"/>
    <w:rsid w:val="001F5E7E"/>
    <w:rsid w:val="001F5ED8"/>
    <w:rsid w:val="001F5F10"/>
    <w:rsid w:val="001F5F2A"/>
    <w:rsid w:val="001F6089"/>
    <w:rsid w:val="001F60B5"/>
    <w:rsid w:val="001F626E"/>
    <w:rsid w:val="001F628D"/>
    <w:rsid w:val="001F6292"/>
    <w:rsid w:val="001F63ED"/>
    <w:rsid w:val="001F6437"/>
    <w:rsid w:val="001F6438"/>
    <w:rsid w:val="001F644E"/>
    <w:rsid w:val="001F6563"/>
    <w:rsid w:val="001F662A"/>
    <w:rsid w:val="001F6680"/>
    <w:rsid w:val="001F6706"/>
    <w:rsid w:val="001F6748"/>
    <w:rsid w:val="001F6820"/>
    <w:rsid w:val="001F6902"/>
    <w:rsid w:val="001F6AC6"/>
    <w:rsid w:val="001F6B96"/>
    <w:rsid w:val="001F6BEA"/>
    <w:rsid w:val="001F6C7E"/>
    <w:rsid w:val="001F6CA0"/>
    <w:rsid w:val="001F6D21"/>
    <w:rsid w:val="001F6D65"/>
    <w:rsid w:val="001F6E26"/>
    <w:rsid w:val="001F6E45"/>
    <w:rsid w:val="001F6F37"/>
    <w:rsid w:val="001F6F9E"/>
    <w:rsid w:val="001F7107"/>
    <w:rsid w:val="001F712D"/>
    <w:rsid w:val="001F71C3"/>
    <w:rsid w:val="001F71E6"/>
    <w:rsid w:val="001F7291"/>
    <w:rsid w:val="001F72A0"/>
    <w:rsid w:val="001F7317"/>
    <w:rsid w:val="001F737D"/>
    <w:rsid w:val="001F7408"/>
    <w:rsid w:val="001F7409"/>
    <w:rsid w:val="001F7543"/>
    <w:rsid w:val="001F7647"/>
    <w:rsid w:val="001F7879"/>
    <w:rsid w:val="001F798D"/>
    <w:rsid w:val="001F79AE"/>
    <w:rsid w:val="001F79FC"/>
    <w:rsid w:val="001F7BB8"/>
    <w:rsid w:val="001F7C35"/>
    <w:rsid w:val="001F7DD6"/>
    <w:rsid w:val="00200085"/>
    <w:rsid w:val="00200094"/>
    <w:rsid w:val="002000F2"/>
    <w:rsid w:val="002000FC"/>
    <w:rsid w:val="002001B9"/>
    <w:rsid w:val="00200229"/>
    <w:rsid w:val="00200376"/>
    <w:rsid w:val="00200386"/>
    <w:rsid w:val="002003FD"/>
    <w:rsid w:val="0020087C"/>
    <w:rsid w:val="002008FE"/>
    <w:rsid w:val="00200951"/>
    <w:rsid w:val="00200978"/>
    <w:rsid w:val="00200A17"/>
    <w:rsid w:val="00200A3A"/>
    <w:rsid w:val="00200A92"/>
    <w:rsid w:val="00200ACB"/>
    <w:rsid w:val="00200B0D"/>
    <w:rsid w:val="00200B81"/>
    <w:rsid w:val="00200B9A"/>
    <w:rsid w:val="00200BF9"/>
    <w:rsid w:val="00200CC2"/>
    <w:rsid w:val="00200CDE"/>
    <w:rsid w:val="00200CE5"/>
    <w:rsid w:val="00200D0B"/>
    <w:rsid w:val="002010F1"/>
    <w:rsid w:val="00201153"/>
    <w:rsid w:val="00201288"/>
    <w:rsid w:val="002012C5"/>
    <w:rsid w:val="00201368"/>
    <w:rsid w:val="0020142D"/>
    <w:rsid w:val="00201446"/>
    <w:rsid w:val="00201488"/>
    <w:rsid w:val="00201559"/>
    <w:rsid w:val="002016C0"/>
    <w:rsid w:val="00201779"/>
    <w:rsid w:val="0020182A"/>
    <w:rsid w:val="00201840"/>
    <w:rsid w:val="0020185F"/>
    <w:rsid w:val="00201942"/>
    <w:rsid w:val="00201994"/>
    <w:rsid w:val="002019BC"/>
    <w:rsid w:val="002019C0"/>
    <w:rsid w:val="00201A5F"/>
    <w:rsid w:val="00201A77"/>
    <w:rsid w:val="00201B59"/>
    <w:rsid w:val="00201DB7"/>
    <w:rsid w:val="00201DEC"/>
    <w:rsid w:val="00201F6B"/>
    <w:rsid w:val="00201F75"/>
    <w:rsid w:val="00201F9D"/>
    <w:rsid w:val="00202142"/>
    <w:rsid w:val="00202269"/>
    <w:rsid w:val="00202285"/>
    <w:rsid w:val="002022D6"/>
    <w:rsid w:val="002022F1"/>
    <w:rsid w:val="0020233D"/>
    <w:rsid w:val="002024B8"/>
    <w:rsid w:val="002024E6"/>
    <w:rsid w:val="002024EC"/>
    <w:rsid w:val="002025CC"/>
    <w:rsid w:val="002027AD"/>
    <w:rsid w:val="00202883"/>
    <w:rsid w:val="002028D0"/>
    <w:rsid w:val="002028F8"/>
    <w:rsid w:val="0020293E"/>
    <w:rsid w:val="00202B2C"/>
    <w:rsid w:val="00202BE4"/>
    <w:rsid w:val="00202C5C"/>
    <w:rsid w:val="00202D08"/>
    <w:rsid w:val="00202D2E"/>
    <w:rsid w:val="0020300B"/>
    <w:rsid w:val="00203069"/>
    <w:rsid w:val="00203086"/>
    <w:rsid w:val="00203143"/>
    <w:rsid w:val="00203159"/>
    <w:rsid w:val="002031E7"/>
    <w:rsid w:val="002032CF"/>
    <w:rsid w:val="002033D7"/>
    <w:rsid w:val="00203668"/>
    <w:rsid w:val="00203730"/>
    <w:rsid w:val="00203883"/>
    <w:rsid w:val="0020396D"/>
    <w:rsid w:val="00203A64"/>
    <w:rsid w:val="00203A6E"/>
    <w:rsid w:val="00203A71"/>
    <w:rsid w:val="00203A88"/>
    <w:rsid w:val="00203BB9"/>
    <w:rsid w:val="00203C18"/>
    <w:rsid w:val="00203C5A"/>
    <w:rsid w:val="00203C77"/>
    <w:rsid w:val="00203D02"/>
    <w:rsid w:val="00203EED"/>
    <w:rsid w:val="00203F00"/>
    <w:rsid w:val="00203F5C"/>
    <w:rsid w:val="00203FAF"/>
    <w:rsid w:val="00204016"/>
    <w:rsid w:val="00204074"/>
    <w:rsid w:val="0020416B"/>
    <w:rsid w:val="00204377"/>
    <w:rsid w:val="00204448"/>
    <w:rsid w:val="00204773"/>
    <w:rsid w:val="002047DE"/>
    <w:rsid w:val="00204839"/>
    <w:rsid w:val="002048D6"/>
    <w:rsid w:val="00204981"/>
    <w:rsid w:val="002049AE"/>
    <w:rsid w:val="00204A31"/>
    <w:rsid w:val="00204A5A"/>
    <w:rsid w:val="00204B2A"/>
    <w:rsid w:val="00204BB6"/>
    <w:rsid w:val="00204C12"/>
    <w:rsid w:val="00204DDC"/>
    <w:rsid w:val="00204E56"/>
    <w:rsid w:val="00204EDE"/>
    <w:rsid w:val="00204F1C"/>
    <w:rsid w:val="00204F32"/>
    <w:rsid w:val="00204F4A"/>
    <w:rsid w:val="00205000"/>
    <w:rsid w:val="0020500B"/>
    <w:rsid w:val="00205124"/>
    <w:rsid w:val="00205179"/>
    <w:rsid w:val="00205236"/>
    <w:rsid w:val="0020523A"/>
    <w:rsid w:val="0020551A"/>
    <w:rsid w:val="002055B7"/>
    <w:rsid w:val="002055D5"/>
    <w:rsid w:val="002055F2"/>
    <w:rsid w:val="00205610"/>
    <w:rsid w:val="00205635"/>
    <w:rsid w:val="0020563D"/>
    <w:rsid w:val="0020565C"/>
    <w:rsid w:val="002057DB"/>
    <w:rsid w:val="0020598D"/>
    <w:rsid w:val="002059A3"/>
    <w:rsid w:val="00205A70"/>
    <w:rsid w:val="00205AB2"/>
    <w:rsid w:val="00205CB2"/>
    <w:rsid w:val="00205D19"/>
    <w:rsid w:val="00205D98"/>
    <w:rsid w:val="00205E04"/>
    <w:rsid w:val="00205ECF"/>
    <w:rsid w:val="00205F46"/>
    <w:rsid w:val="00206015"/>
    <w:rsid w:val="0020610B"/>
    <w:rsid w:val="00206204"/>
    <w:rsid w:val="002062F1"/>
    <w:rsid w:val="0020631E"/>
    <w:rsid w:val="00206321"/>
    <w:rsid w:val="00206329"/>
    <w:rsid w:val="002063A7"/>
    <w:rsid w:val="00206417"/>
    <w:rsid w:val="002064AC"/>
    <w:rsid w:val="002065FC"/>
    <w:rsid w:val="00206602"/>
    <w:rsid w:val="0020666F"/>
    <w:rsid w:val="00206693"/>
    <w:rsid w:val="00206700"/>
    <w:rsid w:val="0020671A"/>
    <w:rsid w:val="0020674D"/>
    <w:rsid w:val="002067B7"/>
    <w:rsid w:val="002069A1"/>
    <w:rsid w:val="00206A24"/>
    <w:rsid w:val="00206B20"/>
    <w:rsid w:val="00206B53"/>
    <w:rsid w:val="00206B5B"/>
    <w:rsid w:val="00206BDE"/>
    <w:rsid w:val="00206BF6"/>
    <w:rsid w:val="00206C4E"/>
    <w:rsid w:val="00206E5A"/>
    <w:rsid w:val="00206EFC"/>
    <w:rsid w:val="00206F2D"/>
    <w:rsid w:val="00206FA6"/>
    <w:rsid w:val="00207009"/>
    <w:rsid w:val="0020706E"/>
    <w:rsid w:val="00207116"/>
    <w:rsid w:val="0020713A"/>
    <w:rsid w:val="002071D0"/>
    <w:rsid w:val="00207206"/>
    <w:rsid w:val="00207371"/>
    <w:rsid w:val="00207372"/>
    <w:rsid w:val="00207386"/>
    <w:rsid w:val="0020756A"/>
    <w:rsid w:val="0020760F"/>
    <w:rsid w:val="00207613"/>
    <w:rsid w:val="0020765D"/>
    <w:rsid w:val="0020776D"/>
    <w:rsid w:val="00207847"/>
    <w:rsid w:val="002079CA"/>
    <w:rsid w:val="00207AF9"/>
    <w:rsid w:val="00207B02"/>
    <w:rsid w:val="00207B66"/>
    <w:rsid w:val="00207BB9"/>
    <w:rsid w:val="00207EB6"/>
    <w:rsid w:val="0021005B"/>
    <w:rsid w:val="002100DF"/>
    <w:rsid w:val="0021011E"/>
    <w:rsid w:val="00210174"/>
    <w:rsid w:val="002101CC"/>
    <w:rsid w:val="002101F6"/>
    <w:rsid w:val="00210281"/>
    <w:rsid w:val="0021036C"/>
    <w:rsid w:val="00210392"/>
    <w:rsid w:val="002104AD"/>
    <w:rsid w:val="002104FB"/>
    <w:rsid w:val="002105CD"/>
    <w:rsid w:val="002105E9"/>
    <w:rsid w:val="0021065B"/>
    <w:rsid w:val="0021067D"/>
    <w:rsid w:val="00210691"/>
    <w:rsid w:val="002107AC"/>
    <w:rsid w:val="002107E2"/>
    <w:rsid w:val="0021095F"/>
    <w:rsid w:val="002109A6"/>
    <w:rsid w:val="002109D5"/>
    <w:rsid w:val="00210A2E"/>
    <w:rsid w:val="00210A3C"/>
    <w:rsid w:val="00210B05"/>
    <w:rsid w:val="00210BB5"/>
    <w:rsid w:val="00210BE5"/>
    <w:rsid w:val="00210C84"/>
    <w:rsid w:val="00210C91"/>
    <w:rsid w:val="00210D83"/>
    <w:rsid w:val="00210E4A"/>
    <w:rsid w:val="00210F42"/>
    <w:rsid w:val="00210F93"/>
    <w:rsid w:val="00211042"/>
    <w:rsid w:val="002110DC"/>
    <w:rsid w:val="00211345"/>
    <w:rsid w:val="002113F2"/>
    <w:rsid w:val="00211482"/>
    <w:rsid w:val="002114FA"/>
    <w:rsid w:val="002115BC"/>
    <w:rsid w:val="002117EC"/>
    <w:rsid w:val="0021185B"/>
    <w:rsid w:val="002119AA"/>
    <w:rsid w:val="00211AF1"/>
    <w:rsid w:val="00211AFE"/>
    <w:rsid w:val="00211B44"/>
    <w:rsid w:val="00211BCE"/>
    <w:rsid w:val="00211CC0"/>
    <w:rsid w:val="00211CC4"/>
    <w:rsid w:val="00211D31"/>
    <w:rsid w:val="00211DD9"/>
    <w:rsid w:val="00211F24"/>
    <w:rsid w:val="00211FD6"/>
    <w:rsid w:val="0021209E"/>
    <w:rsid w:val="002120D3"/>
    <w:rsid w:val="002120FA"/>
    <w:rsid w:val="002121C0"/>
    <w:rsid w:val="00212358"/>
    <w:rsid w:val="00212409"/>
    <w:rsid w:val="0021254B"/>
    <w:rsid w:val="00212664"/>
    <w:rsid w:val="00212682"/>
    <w:rsid w:val="00212693"/>
    <w:rsid w:val="00212816"/>
    <w:rsid w:val="002128F8"/>
    <w:rsid w:val="00212A8F"/>
    <w:rsid w:val="00212AC0"/>
    <w:rsid w:val="00212B53"/>
    <w:rsid w:val="00212DCE"/>
    <w:rsid w:val="00212DF5"/>
    <w:rsid w:val="00212E14"/>
    <w:rsid w:val="00213001"/>
    <w:rsid w:val="002130A9"/>
    <w:rsid w:val="002130BD"/>
    <w:rsid w:val="0021318B"/>
    <w:rsid w:val="00213221"/>
    <w:rsid w:val="00213428"/>
    <w:rsid w:val="00213494"/>
    <w:rsid w:val="002136D5"/>
    <w:rsid w:val="00213721"/>
    <w:rsid w:val="00213776"/>
    <w:rsid w:val="00213796"/>
    <w:rsid w:val="00213798"/>
    <w:rsid w:val="00213851"/>
    <w:rsid w:val="002138A9"/>
    <w:rsid w:val="00213B8B"/>
    <w:rsid w:val="00213BB8"/>
    <w:rsid w:val="00213C73"/>
    <w:rsid w:val="00213DCB"/>
    <w:rsid w:val="00213EA6"/>
    <w:rsid w:val="00213FB7"/>
    <w:rsid w:val="0021401B"/>
    <w:rsid w:val="0021406E"/>
    <w:rsid w:val="002141F2"/>
    <w:rsid w:val="00214298"/>
    <w:rsid w:val="00214375"/>
    <w:rsid w:val="00214489"/>
    <w:rsid w:val="00214721"/>
    <w:rsid w:val="00214789"/>
    <w:rsid w:val="002147AE"/>
    <w:rsid w:val="00214866"/>
    <w:rsid w:val="00214898"/>
    <w:rsid w:val="00214A02"/>
    <w:rsid w:val="00214AA6"/>
    <w:rsid w:val="00214B7F"/>
    <w:rsid w:val="00214C99"/>
    <w:rsid w:val="00214DB1"/>
    <w:rsid w:val="00214E0D"/>
    <w:rsid w:val="00214E26"/>
    <w:rsid w:val="00214EC2"/>
    <w:rsid w:val="00214EEC"/>
    <w:rsid w:val="00214F12"/>
    <w:rsid w:val="00214FCA"/>
    <w:rsid w:val="00215002"/>
    <w:rsid w:val="0021512E"/>
    <w:rsid w:val="002151FA"/>
    <w:rsid w:val="002154C4"/>
    <w:rsid w:val="00215504"/>
    <w:rsid w:val="00215550"/>
    <w:rsid w:val="0021558E"/>
    <w:rsid w:val="0021562B"/>
    <w:rsid w:val="002156E3"/>
    <w:rsid w:val="00215845"/>
    <w:rsid w:val="0021586D"/>
    <w:rsid w:val="002159CB"/>
    <w:rsid w:val="00215B0C"/>
    <w:rsid w:val="00215B77"/>
    <w:rsid w:val="00215BC4"/>
    <w:rsid w:val="00215C24"/>
    <w:rsid w:val="00215C36"/>
    <w:rsid w:val="00215CDD"/>
    <w:rsid w:val="00215D76"/>
    <w:rsid w:val="00215E67"/>
    <w:rsid w:val="00215EA8"/>
    <w:rsid w:val="00215F86"/>
    <w:rsid w:val="00216181"/>
    <w:rsid w:val="002161DF"/>
    <w:rsid w:val="002162EA"/>
    <w:rsid w:val="00216368"/>
    <w:rsid w:val="002163EA"/>
    <w:rsid w:val="00216437"/>
    <w:rsid w:val="00216530"/>
    <w:rsid w:val="00216570"/>
    <w:rsid w:val="002165F9"/>
    <w:rsid w:val="00216685"/>
    <w:rsid w:val="002166E5"/>
    <w:rsid w:val="00216788"/>
    <w:rsid w:val="00216989"/>
    <w:rsid w:val="00216993"/>
    <w:rsid w:val="00216A1C"/>
    <w:rsid w:val="00216B17"/>
    <w:rsid w:val="00216BBF"/>
    <w:rsid w:val="00216C25"/>
    <w:rsid w:val="00216C53"/>
    <w:rsid w:val="00216C78"/>
    <w:rsid w:val="00216D0D"/>
    <w:rsid w:val="00216DA0"/>
    <w:rsid w:val="00216E6C"/>
    <w:rsid w:val="00217135"/>
    <w:rsid w:val="002172F0"/>
    <w:rsid w:val="00217381"/>
    <w:rsid w:val="00217398"/>
    <w:rsid w:val="0021766B"/>
    <w:rsid w:val="00217685"/>
    <w:rsid w:val="002177BF"/>
    <w:rsid w:val="0021786C"/>
    <w:rsid w:val="0021797D"/>
    <w:rsid w:val="002179B9"/>
    <w:rsid w:val="00217C20"/>
    <w:rsid w:val="00217C2F"/>
    <w:rsid w:val="00217C32"/>
    <w:rsid w:val="00217CAE"/>
    <w:rsid w:val="00217CE8"/>
    <w:rsid w:val="00217F66"/>
    <w:rsid w:val="00220038"/>
    <w:rsid w:val="0022003A"/>
    <w:rsid w:val="0022013F"/>
    <w:rsid w:val="00220181"/>
    <w:rsid w:val="002201F0"/>
    <w:rsid w:val="002202EC"/>
    <w:rsid w:val="00220441"/>
    <w:rsid w:val="002204ED"/>
    <w:rsid w:val="002205D3"/>
    <w:rsid w:val="00220670"/>
    <w:rsid w:val="0022070D"/>
    <w:rsid w:val="0022073E"/>
    <w:rsid w:val="002207CA"/>
    <w:rsid w:val="00220848"/>
    <w:rsid w:val="002208BE"/>
    <w:rsid w:val="00220918"/>
    <w:rsid w:val="0022091D"/>
    <w:rsid w:val="002209D3"/>
    <w:rsid w:val="00220A5F"/>
    <w:rsid w:val="00220E92"/>
    <w:rsid w:val="00220FD0"/>
    <w:rsid w:val="00221022"/>
    <w:rsid w:val="00221127"/>
    <w:rsid w:val="00221188"/>
    <w:rsid w:val="0022121E"/>
    <w:rsid w:val="00221293"/>
    <w:rsid w:val="0022135D"/>
    <w:rsid w:val="0022147B"/>
    <w:rsid w:val="002214B8"/>
    <w:rsid w:val="002214DA"/>
    <w:rsid w:val="0022154F"/>
    <w:rsid w:val="002217A6"/>
    <w:rsid w:val="00221989"/>
    <w:rsid w:val="00221A25"/>
    <w:rsid w:val="00221A55"/>
    <w:rsid w:val="00221AD1"/>
    <w:rsid w:val="00221EA5"/>
    <w:rsid w:val="00221F49"/>
    <w:rsid w:val="00221F85"/>
    <w:rsid w:val="00221FB9"/>
    <w:rsid w:val="00221FE9"/>
    <w:rsid w:val="00222052"/>
    <w:rsid w:val="002221D4"/>
    <w:rsid w:val="00222217"/>
    <w:rsid w:val="00222287"/>
    <w:rsid w:val="002222A4"/>
    <w:rsid w:val="0022232E"/>
    <w:rsid w:val="00222336"/>
    <w:rsid w:val="002223FE"/>
    <w:rsid w:val="0022254A"/>
    <w:rsid w:val="002225A5"/>
    <w:rsid w:val="0022276C"/>
    <w:rsid w:val="002227BA"/>
    <w:rsid w:val="002227CB"/>
    <w:rsid w:val="002227D1"/>
    <w:rsid w:val="0022290C"/>
    <w:rsid w:val="002229B8"/>
    <w:rsid w:val="00222A09"/>
    <w:rsid w:val="00222AB8"/>
    <w:rsid w:val="00222ADF"/>
    <w:rsid w:val="00222B25"/>
    <w:rsid w:val="00222C7E"/>
    <w:rsid w:val="00222D38"/>
    <w:rsid w:val="00222D61"/>
    <w:rsid w:val="00222D8A"/>
    <w:rsid w:val="00222E0E"/>
    <w:rsid w:val="00222EFF"/>
    <w:rsid w:val="00222FC6"/>
    <w:rsid w:val="00222FE7"/>
    <w:rsid w:val="00223057"/>
    <w:rsid w:val="002231AD"/>
    <w:rsid w:val="00223429"/>
    <w:rsid w:val="002234A4"/>
    <w:rsid w:val="002234BE"/>
    <w:rsid w:val="002235D2"/>
    <w:rsid w:val="002235DF"/>
    <w:rsid w:val="0022367D"/>
    <w:rsid w:val="00223833"/>
    <w:rsid w:val="00223A37"/>
    <w:rsid w:val="00223ACD"/>
    <w:rsid w:val="00223B01"/>
    <w:rsid w:val="00223C6E"/>
    <w:rsid w:val="00223CCE"/>
    <w:rsid w:val="00223F80"/>
    <w:rsid w:val="00224124"/>
    <w:rsid w:val="00224226"/>
    <w:rsid w:val="00224279"/>
    <w:rsid w:val="002246E2"/>
    <w:rsid w:val="0022474A"/>
    <w:rsid w:val="0022474F"/>
    <w:rsid w:val="00224794"/>
    <w:rsid w:val="0022498C"/>
    <w:rsid w:val="00224A38"/>
    <w:rsid w:val="00224A78"/>
    <w:rsid w:val="00224A9B"/>
    <w:rsid w:val="00224AB2"/>
    <w:rsid w:val="00224ACC"/>
    <w:rsid w:val="00224CC9"/>
    <w:rsid w:val="00224D32"/>
    <w:rsid w:val="00224D71"/>
    <w:rsid w:val="00224D86"/>
    <w:rsid w:val="00224DD5"/>
    <w:rsid w:val="00224EFE"/>
    <w:rsid w:val="00225154"/>
    <w:rsid w:val="002253E2"/>
    <w:rsid w:val="00225418"/>
    <w:rsid w:val="00225480"/>
    <w:rsid w:val="002254F6"/>
    <w:rsid w:val="00225568"/>
    <w:rsid w:val="002255B3"/>
    <w:rsid w:val="002255C6"/>
    <w:rsid w:val="00225643"/>
    <w:rsid w:val="0022585D"/>
    <w:rsid w:val="002258FF"/>
    <w:rsid w:val="00225BD3"/>
    <w:rsid w:val="00225D2C"/>
    <w:rsid w:val="00225D36"/>
    <w:rsid w:val="00225D7A"/>
    <w:rsid w:val="00225DBC"/>
    <w:rsid w:val="00225DC1"/>
    <w:rsid w:val="00225ECD"/>
    <w:rsid w:val="00225F86"/>
    <w:rsid w:val="00225F8B"/>
    <w:rsid w:val="00225FBB"/>
    <w:rsid w:val="0022602F"/>
    <w:rsid w:val="0022629D"/>
    <w:rsid w:val="002262A2"/>
    <w:rsid w:val="00226467"/>
    <w:rsid w:val="0022657F"/>
    <w:rsid w:val="002265EF"/>
    <w:rsid w:val="002266D7"/>
    <w:rsid w:val="00226714"/>
    <w:rsid w:val="00226823"/>
    <w:rsid w:val="00226834"/>
    <w:rsid w:val="00226890"/>
    <w:rsid w:val="002268F2"/>
    <w:rsid w:val="00226919"/>
    <w:rsid w:val="00226939"/>
    <w:rsid w:val="002269A7"/>
    <w:rsid w:val="00226A4A"/>
    <w:rsid w:val="00226A52"/>
    <w:rsid w:val="00226AD9"/>
    <w:rsid w:val="00226AE0"/>
    <w:rsid w:val="00226B59"/>
    <w:rsid w:val="00226BD3"/>
    <w:rsid w:val="00226CDD"/>
    <w:rsid w:val="00226D75"/>
    <w:rsid w:val="00226FDC"/>
    <w:rsid w:val="00226FED"/>
    <w:rsid w:val="00227101"/>
    <w:rsid w:val="00227129"/>
    <w:rsid w:val="002271FF"/>
    <w:rsid w:val="0022735A"/>
    <w:rsid w:val="00227391"/>
    <w:rsid w:val="002273CC"/>
    <w:rsid w:val="002273F1"/>
    <w:rsid w:val="002274CD"/>
    <w:rsid w:val="00227652"/>
    <w:rsid w:val="0022768C"/>
    <w:rsid w:val="00227836"/>
    <w:rsid w:val="00227850"/>
    <w:rsid w:val="00227873"/>
    <w:rsid w:val="002279B7"/>
    <w:rsid w:val="002279D2"/>
    <w:rsid w:val="00227A1E"/>
    <w:rsid w:val="00227C2A"/>
    <w:rsid w:val="00227D0D"/>
    <w:rsid w:val="00227D34"/>
    <w:rsid w:val="00227D53"/>
    <w:rsid w:val="00227E00"/>
    <w:rsid w:val="00227E35"/>
    <w:rsid w:val="00227F72"/>
    <w:rsid w:val="00227F78"/>
    <w:rsid w:val="00227F9E"/>
    <w:rsid w:val="00230040"/>
    <w:rsid w:val="00230189"/>
    <w:rsid w:val="0023018F"/>
    <w:rsid w:val="00230213"/>
    <w:rsid w:val="002302C9"/>
    <w:rsid w:val="002302F6"/>
    <w:rsid w:val="00230637"/>
    <w:rsid w:val="0023080A"/>
    <w:rsid w:val="0023098A"/>
    <w:rsid w:val="00230AD3"/>
    <w:rsid w:val="00230B62"/>
    <w:rsid w:val="00230B66"/>
    <w:rsid w:val="00230B75"/>
    <w:rsid w:val="00230B9A"/>
    <w:rsid w:val="00230BB1"/>
    <w:rsid w:val="00230BF6"/>
    <w:rsid w:val="00230D64"/>
    <w:rsid w:val="00230F2E"/>
    <w:rsid w:val="00231141"/>
    <w:rsid w:val="002311E9"/>
    <w:rsid w:val="002311EB"/>
    <w:rsid w:val="0023122E"/>
    <w:rsid w:val="0023124C"/>
    <w:rsid w:val="00231262"/>
    <w:rsid w:val="0023148A"/>
    <w:rsid w:val="002314E6"/>
    <w:rsid w:val="002314EE"/>
    <w:rsid w:val="00231666"/>
    <w:rsid w:val="00231714"/>
    <w:rsid w:val="00231740"/>
    <w:rsid w:val="002317E3"/>
    <w:rsid w:val="0023187D"/>
    <w:rsid w:val="00231AA7"/>
    <w:rsid w:val="00231B30"/>
    <w:rsid w:val="00231B71"/>
    <w:rsid w:val="00231B8F"/>
    <w:rsid w:val="00231BEC"/>
    <w:rsid w:val="00231CD9"/>
    <w:rsid w:val="00231D67"/>
    <w:rsid w:val="00231DD0"/>
    <w:rsid w:val="00231E22"/>
    <w:rsid w:val="00231E71"/>
    <w:rsid w:val="00231F3A"/>
    <w:rsid w:val="00232060"/>
    <w:rsid w:val="002320BB"/>
    <w:rsid w:val="00232149"/>
    <w:rsid w:val="00232191"/>
    <w:rsid w:val="002321BB"/>
    <w:rsid w:val="002322C8"/>
    <w:rsid w:val="00232397"/>
    <w:rsid w:val="002323E9"/>
    <w:rsid w:val="0023240C"/>
    <w:rsid w:val="0023257B"/>
    <w:rsid w:val="00232715"/>
    <w:rsid w:val="0023278C"/>
    <w:rsid w:val="0023287C"/>
    <w:rsid w:val="002329B4"/>
    <w:rsid w:val="002329E3"/>
    <w:rsid w:val="00232A87"/>
    <w:rsid w:val="00232ADB"/>
    <w:rsid w:val="00232B31"/>
    <w:rsid w:val="00232BB4"/>
    <w:rsid w:val="00232C37"/>
    <w:rsid w:val="00232C95"/>
    <w:rsid w:val="00232E9D"/>
    <w:rsid w:val="00232ED5"/>
    <w:rsid w:val="00232F62"/>
    <w:rsid w:val="0023324F"/>
    <w:rsid w:val="002332C7"/>
    <w:rsid w:val="0023340E"/>
    <w:rsid w:val="00233543"/>
    <w:rsid w:val="00233561"/>
    <w:rsid w:val="0023357A"/>
    <w:rsid w:val="002335DE"/>
    <w:rsid w:val="002337C0"/>
    <w:rsid w:val="002338C7"/>
    <w:rsid w:val="002338CA"/>
    <w:rsid w:val="00233A5F"/>
    <w:rsid w:val="00233ED8"/>
    <w:rsid w:val="002340E5"/>
    <w:rsid w:val="0023421D"/>
    <w:rsid w:val="0023423F"/>
    <w:rsid w:val="00234259"/>
    <w:rsid w:val="00234313"/>
    <w:rsid w:val="00234355"/>
    <w:rsid w:val="0023435E"/>
    <w:rsid w:val="00234480"/>
    <w:rsid w:val="002344C8"/>
    <w:rsid w:val="002344F2"/>
    <w:rsid w:val="00234615"/>
    <w:rsid w:val="00234827"/>
    <w:rsid w:val="002348C8"/>
    <w:rsid w:val="002348E3"/>
    <w:rsid w:val="002348FA"/>
    <w:rsid w:val="00234981"/>
    <w:rsid w:val="002349C5"/>
    <w:rsid w:val="00234AEB"/>
    <w:rsid w:val="00234AF1"/>
    <w:rsid w:val="00234B73"/>
    <w:rsid w:val="00234BBB"/>
    <w:rsid w:val="00234CCB"/>
    <w:rsid w:val="00234D52"/>
    <w:rsid w:val="00234D59"/>
    <w:rsid w:val="0023500B"/>
    <w:rsid w:val="00235025"/>
    <w:rsid w:val="0023504D"/>
    <w:rsid w:val="00235061"/>
    <w:rsid w:val="002353C5"/>
    <w:rsid w:val="00235559"/>
    <w:rsid w:val="00235581"/>
    <w:rsid w:val="00235587"/>
    <w:rsid w:val="00235611"/>
    <w:rsid w:val="00235685"/>
    <w:rsid w:val="00235698"/>
    <w:rsid w:val="00235789"/>
    <w:rsid w:val="002357D8"/>
    <w:rsid w:val="002357EE"/>
    <w:rsid w:val="00235862"/>
    <w:rsid w:val="002358AB"/>
    <w:rsid w:val="002358E9"/>
    <w:rsid w:val="0023594B"/>
    <w:rsid w:val="00235A15"/>
    <w:rsid w:val="00235B15"/>
    <w:rsid w:val="00235B8A"/>
    <w:rsid w:val="00235EC6"/>
    <w:rsid w:val="00235F14"/>
    <w:rsid w:val="00235F2C"/>
    <w:rsid w:val="0023604C"/>
    <w:rsid w:val="0023605E"/>
    <w:rsid w:val="00236106"/>
    <w:rsid w:val="00236419"/>
    <w:rsid w:val="00236426"/>
    <w:rsid w:val="0023651F"/>
    <w:rsid w:val="00236541"/>
    <w:rsid w:val="00236561"/>
    <w:rsid w:val="00236615"/>
    <w:rsid w:val="00236731"/>
    <w:rsid w:val="0023673E"/>
    <w:rsid w:val="0023697E"/>
    <w:rsid w:val="00236DAE"/>
    <w:rsid w:val="00236DD4"/>
    <w:rsid w:val="00236E6D"/>
    <w:rsid w:val="00236E7B"/>
    <w:rsid w:val="00236E80"/>
    <w:rsid w:val="00236F49"/>
    <w:rsid w:val="00236F71"/>
    <w:rsid w:val="00236F88"/>
    <w:rsid w:val="00237009"/>
    <w:rsid w:val="00237134"/>
    <w:rsid w:val="0023713D"/>
    <w:rsid w:val="00237233"/>
    <w:rsid w:val="00237374"/>
    <w:rsid w:val="002373FC"/>
    <w:rsid w:val="00237514"/>
    <w:rsid w:val="002376E1"/>
    <w:rsid w:val="002377B3"/>
    <w:rsid w:val="002377CC"/>
    <w:rsid w:val="00237805"/>
    <w:rsid w:val="0023781F"/>
    <w:rsid w:val="002378FD"/>
    <w:rsid w:val="00237915"/>
    <w:rsid w:val="0023793D"/>
    <w:rsid w:val="00237A8F"/>
    <w:rsid w:val="00237B05"/>
    <w:rsid w:val="00237C6F"/>
    <w:rsid w:val="00237D22"/>
    <w:rsid w:val="0024000A"/>
    <w:rsid w:val="0024019A"/>
    <w:rsid w:val="0024020C"/>
    <w:rsid w:val="00240229"/>
    <w:rsid w:val="00240282"/>
    <w:rsid w:val="0024029F"/>
    <w:rsid w:val="002402DD"/>
    <w:rsid w:val="0024045B"/>
    <w:rsid w:val="00240487"/>
    <w:rsid w:val="002404A1"/>
    <w:rsid w:val="00240549"/>
    <w:rsid w:val="002405C9"/>
    <w:rsid w:val="00240741"/>
    <w:rsid w:val="00240956"/>
    <w:rsid w:val="00240B7D"/>
    <w:rsid w:val="00240C63"/>
    <w:rsid w:val="00240C75"/>
    <w:rsid w:val="00240CB5"/>
    <w:rsid w:val="00240CF5"/>
    <w:rsid w:val="00240F65"/>
    <w:rsid w:val="00240FF9"/>
    <w:rsid w:val="0024103F"/>
    <w:rsid w:val="002410A6"/>
    <w:rsid w:val="0024141D"/>
    <w:rsid w:val="0024143A"/>
    <w:rsid w:val="002415CD"/>
    <w:rsid w:val="0024173C"/>
    <w:rsid w:val="002417B9"/>
    <w:rsid w:val="00241B0D"/>
    <w:rsid w:val="00241B51"/>
    <w:rsid w:val="00241C7B"/>
    <w:rsid w:val="00241C8C"/>
    <w:rsid w:val="00241CE7"/>
    <w:rsid w:val="00241D5D"/>
    <w:rsid w:val="00241D6D"/>
    <w:rsid w:val="00241FEC"/>
    <w:rsid w:val="002420BE"/>
    <w:rsid w:val="00242169"/>
    <w:rsid w:val="002421F2"/>
    <w:rsid w:val="002421F5"/>
    <w:rsid w:val="002422C9"/>
    <w:rsid w:val="0024232B"/>
    <w:rsid w:val="00242442"/>
    <w:rsid w:val="00242489"/>
    <w:rsid w:val="00242566"/>
    <w:rsid w:val="0024262B"/>
    <w:rsid w:val="00242636"/>
    <w:rsid w:val="0024284B"/>
    <w:rsid w:val="0024286B"/>
    <w:rsid w:val="002428B8"/>
    <w:rsid w:val="00242B1F"/>
    <w:rsid w:val="00242B2A"/>
    <w:rsid w:val="00242CA5"/>
    <w:rsid w:val="00242CAE"/>
    <w:rsid w:val="00242D01"/>
    <w:rsid w:val="00242DBC"/>
    <w:rsid w:val="00243093"/>
    <w:rsid w:val="002431DE"/>
    <w:rsid w:val="00243370"/>
    <w:rsid w:val="00243469"/>
    <w:rsid w:val="00243497"/>
    <w:rsid w:val="002434D3"/>
    <w:rsid w:val="002435BF"/>
    <w:rsid w:val="002435DB"/>
    <w:rsid w:val="002435F2"/>
    <w:rsid w:val="00243618"/>
    <w:rsid w:val="0024363F"/>
    <w:rsid w:val="00243683"/>
    <w:rsid w:val="002436C3"/>
    <w:rsid w:val="0024372E"/>
    <w:rsid w:val="002437B9"/>
    <w:rsid w:val="00243A2B"/>
    <w:rsid w:val="00243A9A"/>
    <w:rsid w:val="00243ACD"/>
    <w:rsid w:val="00243D17"/>
    <w:rsid w:val="00243D86"/>
    <w:rsid w:val="00243DA3"/>
    <w:rsid w:val="00243E41"/>
    <w:rsid w:val="00243F4A"/>
    <w:rsid w:val="00243F8D"/>
    <w:rsid w:val="00244196"/>
    <w:rsid w:val="00244319"/>
    <w:rsid w:val="00244356"/>
    <w:rsid w:val="0024438E"/>
    <w:rsid w:val="0024445A"/>
    <w:rsid w:val="002444B0"/>
    <w:rsid w:val="00244528"/>
    <w:rsid w:val="00244606"/>
    <w:rsid w:val="002447A3"/>
    <w:rsid w:val="00244924"/>
    <w:rsid w:val="002449F4"/>
    <w:rsid w:val="00244B1A"/>
    <w:rsid w:val="00244B68"/>
    <w:rsid w:val="00244BAA"/>
    <w:rsid w:val="00244BF9"/>
    <w:rsid w:val="00244C66"/>
    <w:rsid w:val="00244F14"/>
    <w:rsid w:val="00244F32"/>
    <w:rsid w:val="00244F6B"/>
    <w:rsid w:val="00244FB8"/>
    <w:rsid w:val="00244FDC"/>
    <w:rsid w:val="0024520E"/>
    <w:rsid w:val="002452B7"/>
    <w:rsid w:val="0024530E"/>
    <w:rsid w:val="00245363"/>
    <w:rsid w:val="00245492"/>
    <w:rsid w:val="00245497"/>
    <w:rsid w:val="00245985"/>
    <w:rsid w:val="00245A41"/>
    <w:rsid w:val="00245A48"/>
    <w:rsid w:val="00245B48"/>
    <w:rsid w:val="00245B70"/>
    <w:rsid w:val="00245BF6"/>
    <w:rsid w:val="00245C0C"/>
    <w:rsid w:val="00245D7D"/>
    <w:rsid w:val="00245DBB"/>
    <w:rsid w:val="00245DE0"/>
    <w:rsid w:val="00245E39"/>
    <w:rsid w:val="00245ED3"/>
    <w:rsid w:val="00245EF8"/>
    <w:rsid w:val="00245FBA"/>
    <w:rsid w:val="00246017"/>
    <w:rsid w:val="002460D0"/>
    <w:rsid w:val="00246132"/>
    <w:rsid w:val="00246282"/>
    <w:rsid w:val="002463E5"/>
    <w:rsid w:val="002463F7"/>
    <w:rsid w:val="002464F6"/>
    <w:rsid w:val="00246514"/>
    <w:rsid w:val="00246521"/>
    <w:rsid w:val="0024662D"/>
    <w:rsid w:val="00246753"/>
    <w:rsid w:val="00246757"/>
    <w:rsid w:val="0024680C"/>
    <w:rsid w:val="00246820"/>
    <w:rsid w:val="002468E4"/>
    <w:rsid w:val="00246AC2"/>
    <w:rsid w:val="00246B09"/>
    <w:rsid w:val="00246BEB"/>
    <w:rsid w:val="00246BEF"/>
    <w:rsid w:val="00246C4A"/>
    <w:rsid w:val="00246C52"/>
    <w:rsid w:val="00246D28"/>
    <w:rsid w:val="00246EB6"/>
    <w:rsid w:val="002470B2"/>
    <w:rsid w:val="00247217"/>
    <w:rsid w:val="00247250"/>
    <w:rsid w:val="0024726A"/>
    <w:rsid w:val="002475BE"/>
    <w:rsid w:val="00247660"/>
    <w:rsid w:val="002477BC"/>
    <w:rsid w:val="002477BE"/>
    <w:rsid w:val="0024785A"/>
    <w:rsid w:val="0024785D"/>
    <w:rsid w:val="00247924"/>
    <w:rsid w:val="00247A4F"/>
    <w:rsid w:val="00247B8F"/>
    <w:rsid w:val="00247BD2"/>
    <w:rsid w:val="00247C92"/>
    <w:rsid w:val="00247D8C"/>
    <w:rsid w:val="00247DD1"/>
    <w:rsid w:val="00247DE0"/>
    <w:rsid w:val="00247DF6"/>
    <w:rsid w:val="00247FB6"/>
    <w:rsid w:val="00247FE3"/>
    <w:rsid w:val="0025000B"/>
    <w:rsid w:val="0025010D"/>
    <w:rsid w:val="002501CC"/>
    <w:rsid w:val="00250237"/>
    <w:rsid w:val="00250392"/>
    <w:rsid w:val="0025044A"/>
    <w:rsid w:val="00250515"/>
    <w:rsid w:val="0025052B"/>
    <w:rsid w:val="00250563"/>
    <w:rsid w:val="00250582"/>
    <w:rsid w:val="002506F5"/>
    <w:rsid w:val="0025080A"/>
    <w:rsid w:val="002508C7"/>
    <w:rsid w:val="002508D9"/>
    <w:rsid w:val="00250B14"/>
    <w:rsid w:val="00250CD8"/>
    <w:rsid w:val="00250CEC"/>
    <w:rsid w:val="00250D9C"/>
    <w:rsid w:val="00250DBD"/>
    <w:rsid w:val="00251117"/>
    <w:rsid w:val="002511C7"/>
    <w:rsid w:val="0025124C"/>
    <w:rsid w:val="0025127B"/>
    <w:rsid w:val="002512A9"/>
    <w:rsid w:val="00251370"/>
    <w:rsid w:val="0025159F"/>
    <w:rsid w:val="002515AF"/>
    <w:rsid w:val="002515EA"/>
    <w:rsid w:val="0025169E"/>
    <w:rsid w:val="002516EE"/>
    <w:rsid w:val="00251723"/>
    <w:rsid w:val="00251728"/>
    <w:rsid w:val="00251843"/>
    <w:rsid w:val="00251929"/>
    <w:rsid w:val="00251978"/>
    <w:rsid w:val="00251ACD"/>
    <w:rsid w:val="00251B7D"/>
    <w:rsid w:val="00251BF7"/>
    <w:rsid w:val="00251CCF"/>
    <w:rsid w:val="00251D47"/>
    <w:rsid w:val="00251D4F"/>
    <w:rsid w:val="00251F4B"/>
    <w:rsid w:val="00251F5E"/>
    <w:rsid w:val="00251F78"/>
    <w:rsid w:val="0025204B"/>
    <w:rsid w:val="0025208E"/>
    <w:rsid w:val="00252149"/>
    <w:rsid w:val="00252185"/>
    <w:rsid w:val="00252228"/>
    <w:rsid w:val="002523AD"/>
    <w:rsid w:val="00252500"/>
    <w:rsid w:val="002525B0"/>
    <w:rsid w:val="00252AEF"/>
    <w:rsid w:val="00252E2A"/>
    <w:rsid w:val="00252F65"/>
    <w:rsid w:val="00252FC1"/>
    <w:rsid w:val="002530D6"/>
    <w:rsid w:val="002530D9"/>
    <w:rsid w:val="002530F1"/>
    <w:rsid w:val="00253231"/>
    <w:rsid w:val="0025325D"/>
    <w:rsid w:val="002532DC"/>
    <w:rsid w:val="002533FF"/>
    <w:rsid w:val="00253400"/>
    <w:rsid w:val="0025348F"/>
    <w:rsid w:val="00253623"/>
    <w:rsid w:val="00253781"/>
    <w:rsid w:val="002537F5"/>
    <w:rsid w:val="00253808"/>
    <w:rsid w:val="00253905"/>
    <w:rsid w:val="00253932"/>
    <w:rsid w:val="00253952"/>
    <w:rsid w:val="00253AE8"/>
    <w:rsid w:val="00253AED"/>
    <w:rsid w:val="00253B59"/>
    <w:rsid w:val="00253BF8"/>
    <w:rsid w:val="00253C68"/>
    <w:rsid w:val="00253DE6"/>
    <w:rsid w:val="00253E24"/>
    <w:rsid w:val="00253EAF"/>
    <w:rsid w:val="00253F6A"/>
    <w:rsid w:val="00253F7E"/>
    <w:rsid w:val="0025420E"/>
    <w:rsid w:val="0025427A"/>
    <w:rsid w:val="0025429A"/>
    <w:rsid w:val="00254313"/>
    <w:rsid w:val="0025431A"/>
    <w:rsid w:val="00254349"/>
    <w:rsid w:val="002544EC"/>
    <w:rsid w:val="00254529"/>
    <w:rsid w:val="002546E0"/>
    <w:rsid w:val="002546E6"/>
    <w:rsid w:val="0025476C"/>
    <w:rsid w:val="00254828"/>
    <w:rsid w:val="00254862"/>
    <w:rsid w:val="00254AB2"/>
    <w:rsid w:val="00254AE8"/>
    <w:rsid w:val="00254B38"/>
    <w:rsid w:val="00254D05"/>
    <w:rsid w:val="00254E5F"/>
    <w:rsid w:val="00254E68"/>
    <w:rsid w:val="00254EF8"/>
    <w:rsid w:val="0025520F"/>
    <w:rsid w:val="002553DC"/>
    <w:rsid w:val="002554EE"/>
    <w:rsid w:val="0025562B"/>
    <w:rsid w:val="0025569F"/>
    <w:rsid w:val="002557BC"/>
    <w:rsid w:val="0025588A"/>
    <w:rsid w:val="0025595D"/>
    <w:rsid w:val="00255986"/>
    <w:rsid w:val="00255A9E"/>
    <w:rsid w:val="00255B8C"/>
    <w:rsid w:val="00255BC6"/>
    <w:rsid w:val="00255C1B"/>
    <w:rsid w:val="00255C2F"/>
    <w:rsid w:val="00255C69"/>
    <w:rsid w:val="00255C8A"/>
    <w:rsid w:val="00255C9D"/>
    <w:rsid w:val="00255DA7"/>
    <w:rsid w:val="00255E23"/>
    <w:rsid w:val="00255F88"/>
    <w:rsid w:val="00255FA9"/>
    <w:rsid w:val="00256320"/>
    <w:rsid w:val="002563E6"/>
    <w:rsid w:val="00256501"/>
    <w:rsid w:val="00256753"/>
    <w:rsid w:val="00256782"/>
    <w:rsid w:val="002568D7"/>
    <w:rsid w:val="00256A58"/>
    <w:rsid w:val="00256B22"/>
    <w:rsid w:val="00256BFC"/>
    <w:rsid w:val="00256C26"/>
    <w:rsid w:val="00256D51"/>
    <w:rsid w:val="00256F02"/>
    <w:rsid w:val="00256F6D"/>
    <w:rsid w:val="00256F93"/>
    <w:rsid w:val="00257034"/>
    <w:rsid w:val="0025706E"/>
    <w:rsid w:val="002571AA"/>
    <w:rsid w:val="002571C8"/>
    <w:rsid w:val="002572F1"/>
    <w:rsid w:val="002573A7"/>
    <w:rsid w:val="00257415"/>
    <w:rsid w:val="0025742F"/>
    <w:rsid w:val="00257699"/>
    <w:rsid w:val="00257774"/>
    <w:rsid w:val="002577DE"/>
    <w:rsid w:val="00257A62"/>
    <w:rsid w:val="00257A81"/>
    <w:rsid w:val="00257CA0"/>
    <w:rsid w:val="00257CAE"/>
    <w:rsid w:val="00257D2A"/>
    <w:rsid w:val="00257E1F"/>
    <w:rsid w:val="00257E9A"/>
    <w:rsid w:val="00260010"/>
    <w:rsid w:val="002600A8"/>
    <w:rsid w:val="00260156"/>
    <w:rsid w:val="002601D1"/>
    <w:rsid w:val="0026028F"/>
    <w:rsid w:val="00260395"/>
    <w:rsid w:val="0026041E"/>
    <w:rsid w:val="002604B2"/>
    <w:rsid w:val="0026055E"/>
    <w:rsid w:val="00260596"/>
    <w:rsid w:val="002606A0"/>
    <w:rsid w:val="0026075E"/>
    <w:rsid w:val="002608BD"/>
    <w:rsid w:val="002608E5"/>
    <w:rsid w:val="002608F0"/>
    <w:rsid w:val="00260A4C"/>
    <w:rsid w:val="00260AB0"/>
    <w:rsid w:val="00260AE1"/>
    <w:rsid w:val="00260C59"/>
    <w:rsid w:val="00260C6C"/>
    <w:rsid w:val="00260DD5"/>
    <w:rsid w:val="00260DFE"/>
    <w:rsid w:val="00260EA4"/>
    <w:rsid w:val="00260EDB"/>
    <w:rsid w:val="00260FAD"/>
    <w:rsid w:val="00261001"/>
    <w:rsid w:val="00261027"/>
    <w:rsid w:val="00261207"/>
    <w:rsid w:val="00261225"/>
    <w:rsid w:val="00261356"/>
    <w:rsid w:val="00261455"/>
    <w:rsid w:val="0026178A"/>
    <w:rsid w:val="002617F3"/>
    <w:rsid w:val="002617F6"/>
    <w:rsid w:val="0026184D"/>
    <w:rsid w:val="00261AAD"/>
    <w:rsid w:val="00261D05"/>
    <w:rsid w:val="00261D1B"/>
    <w:rsid w:val="00261DD9"/>
    <w:rsid w:val="00261E0E"/>
    <w:rsid w:val="00261F3C"/>
    <w:rsid w:val="00262168"/>
    <w:rsid w:val="002621D6"/>
    <w:rsid w:val="00262354"/>
    <w:rsid w:val="002623AC"/>
    <w:rsid w:val="00262554"/>
    <w:rsid w:val="00262912"/>
    <w:rsid w:val="00262979"/>
    <w:rsid w:val="002629A2"/>
    <w:rsid w:val="00262DD6"/>
    <w:rsid w:val="00262FD5"/>
    <w:rsid w:val="00263015"/>
    <w:rsid w:val="00263038"/>
    <w:rsid w:val="002630DD"/>
    <w:rsid w:val="002631DC"/>
    <w:rsid w:val="00263263"/>
    <w:rsid w:val="002632F9"/>
    <w:rsid w:val="00263302"/>
    <w:rsid w:val="002633EA"/>
    <w:rsid w:val="002633F3"/>
    <w:rsid w:val="0026345E"/>
    <w:rsid w:val="00263627"/>
    <w:rsid w:val="00263720"/>
    <w:rsid w:val="002637F7"/>
    <w:rsid w:val="0026382D"/>
    <w:rsid w:val="0026385F"/>
    <w:rsid w:val="00263909"/>
    <w:rsid w:val="00263935"/>
    <w:rsid w:val="002639C4"/>
    <w:rsid w:val="002639DA"/>
    <w:rsid w:val="00263C94"/>
    <w:rsid w:val="00263D5C"/>
    <w:rsid w:val="00263DB2"/>
    <w:rsid w:val="00263DD9"/>
    <w:rsid w:val="00263F3E"/>
    <w:rsid w:val="00263F3F"/>
    <w:rsid w:val="00263F6E"/>
    <w:rsid w:val="00264256"/>
    <w:rsid w:val="002642BB"/>
    <w:rsid w:val="0026432F"/>
    <w:rsid w:val="002643A5"/>
    <w:rsid w:val="002644FE"/>
    <w:rsid w:val="00264507"/>
    <w:rsid w:val="0026455A"/>
    <w:rsid w:val="0026460B"/>
    <w:rsid w:val="0026468A"/>
    <w:rsid w:val="0026474A"/>
    <w:rsid w:val="002647CB"/>
    <w:rsid w:val="002647E2"/>
    <w:rsid w:val="0026485F"/>
    <w:rsid w:val="002648FF"/>
    <w:rsid w:val="00264A9D"/>
    <w:rsid w:val="00264AB3"/>
    <w:rsid w:val="00264AD9"/>
    <w:rsid w:val="00264B5F"/>
    <w:rsid w:val="00264C28"/>
    <w:rsid w:val="00264CE9"/>
    <w:rsid w:val="00264DA2"/>
    <w:rsid w:val="00264DEB"/>
    <w:rsid w:val="00264EBB"/>
    <w:rsid w:val="00264EE1"/>
    <w:rsid w:val="00264F11"/>
    <w:rsid w:val="0026507F"/>
    <w:rsid w:val="00265173"/>
    <w:rsid w:val="0026543A"/>
    <w:rsid w:val="002654D9"/>
    <w:rsid w:val="00265701"/>
    <w:rsid w:val="00265746"/>
    <w:rsid w:val="002657AA"/>
    <w:rsid w:val="00265834"/>
    <w:rsid w:val="00265AEF"/>
    <w:rsid w:val="00265B19"/>
    <w:rsid w:val="00265C5F"/>
    <w:rsid w:val="00265CB1"/>
    <w:rsid w:val="00265D66"/>
    <w:rsid w:val="00265E9A"/>
    <w:rsid w:val="00265EB8"/>
    <w:rsid w:val="00266111"/>
    <w:rsid w:val="0026613D"/>
    <w:rsid w:val="002661E1"/>
    <w:rsid w:val="00266210"/>
    <w:rsid w:val="0026640C"/>
    <w:rsid w:val="0026641A"/>
    <w:rsid w:val="0026645B"/>
    <w:rsid w:val="002664CC"/>
    <w:rsid w:val="002664E3"/>
    <w:rsid w:val="002664FA"/>
    <w:rsid w:val="00266578"/>
    <w:rsid w:val="00266767"/>
    <w:rsid w:val="00266867"/>
    <w:rsid w:val="0026698B"/>
    <w:rsid w:val="00266A5D"/>
    <w:rsid w:val="00266B56"/>
    <w:rsid w:val="00266B64"/>
    <w:rsid w:val="00266B82"/>
    <w:rsid w:val="00266B9C"/>
    <w:rsid w:val="00266CF6"/>
    <w:rsid w:val="00266DA5"/>
    <w:rsid w:val="00266F32"/>
    <w:rsid w:val="00266FC9"/>
    <w:rsid w:val="00267009"/>
    <w:rsid w:val="00267013"/>
    <w:rsid w:val="002670A4"/>
    <w:rsid w:val="0026712D"/>
    <w:rsid w:val="0026716C"/>
    <w:rsid w:val="002671F4"/>
    <w:rsid w:val="0026730E"/>
    <w:rsid w:val="0026738B"/>
    <w:rsid w:val="00267494"/>
    <w:rsid w:val="002674A7"/>
    <w:rsid w:val="00267666"/>
    <w:rsid w:val="002676A4"/>
    <w:rsid w:val="002678AE"/>
    <w:rsid w:val="00267FB3"/>
    <w:rsid w:val="00267FDE"/>
    <w:rsid w:val="00270167"/>
    <w:rsid w:val="0027027E"/>
    <w:rsid w:val="0027043E"/>
    <w:rsid w:val="0027053E"/>
    <w:rsid w:val="00270545"/>
    <w:rsid w:val="002705FA"/>
    <w:rsid w:val="0027065C"/>
    <w:rsid w:val="002706CC"/>
    <w:rsid w:val="002707AD"/>
    <w:rsid w:val="002708D5"/>
    <w:rsid w:val="002708DA"/>
    <w:rsid w:val="0027096D"/>
    <w:rsid w:val="00270B10"/>
    <w:rsid w:val="00270C34"/>
    <w:rsid w:val="00270C3F"/>
    <w:rsid w:val="00270C63"/>
    <w:rsid w:val="00270C69"/>
    <w:rsid w:val="00270C73"/>
    <w:rsid w:val="00270C98"/>
    <w:rsid w:val="00270CF1"/>
    <w:rsid w:val="00270D35"/>
    <w:rsid w:val="00270D81"/>
    <w:rsid w:val="00270DA0"/>
    <w:rsid w:val="00270DF6"/>
    <w:rsid w:val="00270E57"/>
    <w:rsid w:val="00270E89"/>
    <w:rsid w:val="0027100F"/>
    <w:rsid w:val="002710EC"/>
    <w:rsid w:val="00271127"/>
    <w:rsid w:val="002711C3"/>
    <w:rsid w:val="00271281"/>
    <w:rsid w:val="00271286"/>
    <w:rsid w:val="0027132A"/>
    <w:rsid w:val="0027132E"/>
    <w:rsid w:val="00271379"/>
    <w:rsid w:val="00271388"/>
    <w:rsid w:val="002713CE"/>
    <w:rsid w:val="002713FC"/>
    <w:rsid w:val="0027160B"/>
    <w:rsid w:val="0027162C"/>
    <w:rsid w:val="002716BE"/>
    <w:rsid w:val="00271754"/>
    <w:rsid w:val="00271776"/>
    <w:rsid w:val="00271779"/>
    <w:rsid w:val="0027193C"/>
    <w:rsid w:val="0027193F"/>
    <w:rsid w:val="00271960"/>
    <w:rsid w:val="00271A81"/>
    <w:rsid w:val="00271C62"/>
    <w:rsid w:val="00271EEF"/>
    <w:rsid w:val="00271F24"/>
    <w:rsid w:val="00271F79"/>
    <w:rsid w:val="00271F7C"/>
    <w:rsid w:val="00271F8D"/>
    <w:rsid w:val="0027207B"/>
    <w:rsid w:val="0027217B"/>
    <w:rsid w:val="002722EE"/>
    <w:rsid w:val="00272376"/>
    <w:rsid w:val="002723A6"/>
    <w:rsid w:val="0027242C"/>
    <w:rsid w:val="00272474"/>
    <w:rsid w:val="0027257A"/>
    <w:rsid w:val="002725E0"/>
    <w:rsid w:val="00272672"/>
    <w:rsid w:val="002726C6"/>
    <w:rsid w:val="00272736"/>
    <w:rsid w:val="00272828"/>
    <w:rsid w:val="00272958"/>
    <w:rsid w:val="002729D5"/>
    <w:rsid w:val="00272B22"/>
    <w:rsid w:val="00272BF4"/>
    <w:rsid w:val="00272CBC"/>
    <w:rsid w:val="00272CDA"/>
    <w:rsid w:val="00272CE3"/>
    <w:rsid w:val="00272D06"/>
    <w:rsid w:val="00272D32"/>
    <w:rsid w:val="00272D44"/>
    <w:rsid w:val="00272F54"/>
    <w:rsid w:val="00272F80"/>
    <w:rsid w:val="00272FEB"/>
    <w:rsid w:val="00273014"/>
    <w:rsid w:val="002733E4"/>
    <w:rsid w:val="0027349F"/>
    <w:rsid w:val="002734A2"/>
    <w:rsid w:val="0027363A"/>
    <w:rsid w:val="00273644"/>
    <w:rsid w:val="0027367D"/>
    <w:rsid w:val="002736A1"/>
    <w:rsid w:val="002736FF"/>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3EF"/>
    <w:rsid w:val="00274488"/>
    <w:rsid w:val="0027463C"/>
    <w:rsid w:val="00274668"/>
    <w:rsid w:val="00274725"/>
    <w:rsid w:val="002747BA"/>
    <w:rsid w:val="0027484F"/>
    <w:rsid w:val="00274894"/>
    <w:rsid w:val="00274900"/>
    <w:rsid w:val="0027499E"/>
    <w:rsid w:val="00274AA5"/>
    <w:rsid w:val="00274B32"/>
    <w:rsid w:val="00274B7A"/>
    <w:rsid w:val="00274BA4"/>
    <w:rsid w:val="00274BEA"/>
    <w:rsid w:val="00274CDD"/>
    <w:rsid w:val="00274CE5"/>
    <w:rsid w:val="00274D08"/>
    <w:rsid w:val="00274DE3"/>
    <w:rsid w:val="00274DF5"/>
    <w:rsid w:val="00274E3B"/>
    <w:rsid w:val="00275327"/>
    <w:rsid w:val="00275334"/>
    <w:rsid w:val="0027540F"/>
    <w:rsid w:val="00275464"/>
    <w:rsid w:val="0027549B"/>
    <w:rsid w:val="00275537"/>
    <w:rsid w:val="00275550"/>
    <w:rsid w:val="0027568B"/>
    <w:rsid w:val="002756AA"/>
    <w:rsid w:val="002756D5"/>
    <w:rsid w:val="00275713"/>
    <w:rsid w:val="00275A00"/>
    <w:rsid w:val="00275A2A"/>
    <w:rsid w:val="00275B92"/>
    <w:rsid w:val="00275D8C"/>
    <w:rsid w:val="00275E10"/>
    <w:rsid w:val="00275E2C"/>
    <w:rsid w:val="00275F3B"/>
    <w:rsid w:val="00275FF8"/>
    <w:rsid w:val="00276001"/>
    <w:rsid w:val="00276050"/>
    <w:rsid w:val="00276243"/>
    <w:rsid w:val="0027629C"/>
    <w:rsid w:val="00276356"/>
    <w:rsid w:val="00276364"/>
    <w:rsid w:val="002764FB"/>
    <w:rsid w:val="002765A3"/>
    <w:rsid w:val="0027662B"/>
    <w:rsid w:val="00276660"/>
    <w:rsid w:val="002766C9"/>
    <w:rsid w:val="0027677E"/>
    <w:rsid w:val="002767AC"/>
    <w:rsid w:val="002768E3"/>
    <w:rsid w:val="002769C5"/>
    <w:rsid w:val="00276A23"/>
    <w:rsid w:val="00276AA4"/>
    <w:rsid w:val="00276B1E"/>
    <w:rsid w:val="00276CBB"/>
    <w:rsid w:val="00276CDC"/>
    <w:rsid w:val="00276E9C"/>
    <w:rsid w:val="00276FCC"/>
    <w:rsid w:val="00277173"/>
    <w:rsid w:val="00277512"/>
    <w:rsid w:val="00277771"/>
    <w:rsid w:val="002777E4"/>
    <w:rsid w:val="00277839"/>
    <w:rsid w:val="00277858"/>
    <w:rsid w:val="002779A0"/>
    <w:rsid w:val="00277B37"/>
    <w:rsid w:val="00277CBB"/>
    <w:rsid w:val="00277E66"/>
    <w:rsid w:val="00277E97"/>
    <w:rsid w:val="002800DD"/>
    <w:rsid w:val="002801E2"/>
    <w:rsid w:val="00280362"/>
    <w:rsid w:val="00280364"/>
    <w:rsid w:val="00280383"/>
    <w:rsid w:val="0028038B"/>
    <w:rsid w:val="0028044A"/>
    <w:rsid w:val="002804EC"/>
    <w:rsid w:val="002804F4"/>
    <w:rsid w:val="00280612"/>
    <w:rsid w:val="0028073A"/>
    <w:rsid w:val="0028082C"/>
    <w:rsid w:val="00280954"/>
    <w:rsid w:val="00280960"/>
    <w:rsid w:val="00280C5E"/>
    <w:rsid w:val="00280E31"/>
    <w:rsid w:val="00280E35"/>
    <w:rsid w:val="00280E74"/>
    <w:rsid w:val="002810D5"/>
    <w:rsid w:val="00281222"/>
    <w:rsid w:val="002813A0"/>
    <w:rsid w:val="002813DC"/>
    <w:rsid w:val="00281437"/>
    <w:rsid w:val="00281542"/>
    <w:rsid w:val="0028154B"/>
    <w:rsid w:val="002815B9"/>
    <w:rsid w:val="002815C7"/>
    <w:rsid w:val="002815CE"/>
    <w:rsid w:val="0028164E"/>
    <w:rsid w:val="0028168F"/>
    <w:rsid w:val="00281751"/>
    <w:rsid w:val="00281A3C"/>
    <w:rsid w:val="00281C5F"/>
    <w:rsid w:val="00281C6E"/>
    <w:rsid w:val="00281E90"/>
    <w:rsid w:val="00281ED6"/>
    <w:rsid w:val="00281FBF"/>
    <w:rsid w:val="00282052"/>
    <w:rsid w:val="0028210E"/>
    <w:rsid w:val="0028222F"/>
    <w:rsid w:val="0028234A"/>
    <w:rsid w:val="00282413"/>
    <w:rsid w:val="00282558"/>
    <w:rsid w:val="002825CE"/>
    <w:rsid w:val="002825EF"/>
    <w:rsid w:val="002826BD"/>
    <w:rsid w:val="002827CE"/>
    <w:rsid w:val="00282904"/>
    <w:rsid w:val="00282994"/>
    <w:rsid w:val="002829AA"/>
    <w:rsid w:val="00282A03"/>
    <w:rsid w:val="00282A11"/>
    <w:rsid w:val="00282A3B"/>
    <w:rsid w:val="00282AFB"/>
    <w:rsid w:val="00282B3C"/>
    <w:rsid w:val="00282DD0"/>
    <w:rsid w:val="00282EB8"/>
    <w:rsid w:val="00282F09"/>
    <w:rsid w:val="00282FBC"/>
    <w:rsid w:val="002830E0"/>
    <w:rsid w:val="00283137"/>
    <w:rsid w:val="00283165"/>
    <w:rsid w:val="002832E7"/>
    <w:rsid w:val="002832F0"/>
    <w:rsid w:val="0028348C"/>
    <w:rsid w:val="002834B4"/>
    <w:rsid w:val="00283520"/>
    <w:rsid w:val="002835A1"/>
    <w:rsid w:val="00283633"/>
    <w:rsid w:val="0028363C"/>
    <w:rsid w:val="00283852"/>
    <w:rsid w:val="002838BE"/>
    <w:rsid w:val="00283ACF"/>
    <w:rsid w:val="00283B20"/>
    <w:rsid w:val="00283B52"/>
    <w:rsid w:val="00283BA2"/>
    <w:rsid w:val="00283C40"/>
    <w:rsid w:val="00283FFA"/>
    <w:rsid w:val="00284181"/>
    <w:rsid w:val="002841A6"/>
    <w:rsid w:val="00284293"/>
    <w:rsid w:val="002844B3"/>
    <w:rsid w:val="0028455A"/>
    <w:rsid w:val="002846EE"/>
    <w:rsid w:val="002846FC"/>
    <w:rsid w:val="0028478B"/>
    <w:rsid w:val="002848DB"/>
    <w:rsid w:val="0028496A"/>
    <w:rsid w:val="00284A2C"/>
    <w:rsid w:val="00284A85"/>
    <w:rsid w:val="00284B96"/>
    <w:rsid w:val="00284C10"/>
    <w:rsid w:val="00284C7A"/>
    <w:rsid w:val="00284E7F"/>
    <w:rsid w:val="00284E89"/>
    <w:rsid w:val="00284F32"/>
    <w:rsid w:val="00284F62"/>
    <w:rsid w:val="00284F91"/>
    <w:rsid w:val="0028509D"/>
    <w:rsid w:val="00285122"/>
    <w:rsid w:val="00285221"/>
    <w:rsid w:val="00285286"/>
    <w:rsid w:val="0028528C"/>
    <w:rsid w:val="00285378"/>
    <w:rsid w:val="0028539B"/>
    <w:rsid w:val="00285443"/>
    <w:rsid w:val="0028546A"/>
    <w:rsid w:val="0028550D"/>
    <w:rsid w:val="00285520"/>
    <w:rsid w:val="0028554C"/>
    <w:rsid w:val="0028556C"/>
    <w:rsid w:val="0028564F"/>
    <w:rsid w:val="00285894"/>
    <w:rsid w:val="00285918"/>
    <w:rsid w:val="0028592F"/>
    <w:rsid w:val="0028598D"/>
    <w:rsid w:val="00285A2A"/>
    <w:rsid w:val="00285AAE"/>
    <w:rsid w:val="00285AE0"/>
    <w:rsid w:val="00285C60"/>
    <w:rsid w:val="00285C81"/>
    <w:rsid w:val="00285E28"/>
    <w:rsid w:val="00285F7F"/>
    <w:rsid w:val="002860F3"/>
    <w:rsid w:val="00286236"/>
    <w:rsid w:val="00286324"/>
    <w:rsid w:val="0028639F"/>
    <w:rsid w:val="002863A8"/>
    <w:rsid w:val="00286483"/>
    <w:rsid w:val="002864E5"/>
    <w:rsid w:val="002864EF"/>
    <w:rsid w:val="00286631"/>
    <w:rsid w:val="00286888"/>
    <w:rsid w:val="0028692D"/>
    <w:rsid w:val="00286930"/>
    <w:rsid w:val="00286BF3"/>
    <w:rsid w:val="00286C6C"/>
    <w:rsid w:val="00286E26"/>
    <w:rsid w:val="00286F06"/>
    <w:rsid w:val="00286F76"/>
    <w:rsid w:val="00287045"/>
    <w:rsid w:val="00287118"/>
    <w:rsid w:val="0028714D"/>
    <w:rsid w:val="0028718A"/>
    <w:rsid w:val="00287283"/>
    <w:rsid w:val="00287329"/>
    <w:rsid w:val="00287376"/>
    <w:rsid w:val="002873BB"/>
    <w:rsid w:val="002873C2"/>
    <w:rsid w:val="00287433"/>
    <w:rsid w:val="0028762F"/>
    <w:rsid w:val="002877DE"/>
    <w:rsid w:val="00287821"/>
    <w:rsid w:val="0028785C"/>
    <w:rsid w:val="0028786F"/>
    <w:rsid w:val="00287917"/>
    <w:rsid w:val="002879D9"/>
    <w:rsid w:val="002879F7"/>
    <w:rsid w:val="00287ABD"/>
    <w:rsid w:val="00287BA4"/>
    <w:rsid w:val="00287BB3"/>
    <w:rsid w:val="00287BBC"/>
    <w:rsid w:val="00287BDB"/>
    <w:rsid w:val="00287C28"/>
    <w:rsid w:val="00287C39"/>
    <w:rsid w:val="00287CB7"/>
    <w:rsid w:val="00287D55"/>
    <w:rsid w:val="00287E0A"/>
    <w:rsid w:val="00290016"/>
    <w:rsid w:val="00290087"/>
    <w:rsid w:val="0029009B"/>
    <w:rsid w:val="00290254"/>
    <w:rsid w:val="002902BF"/>
    <w:rsid w:val="00290862"/>
    <w:rsid w:val="00290A06"/>
    <w:rsid w:val="00290B4D"/>
    <w:rsid w:val="00290BC2"/>
    <w:rsid w:val="00290C58"/>
    <w:rsid w:val="00290C75"/>
    <w:rsid w:val="00290C83"/>
    <w:rsid w:val="00290F53"/>
    <w:rsid w:val="00291025"/>
    <w:rsid w:val="00291182"/>
    <w:rsid w:val="0029118B"/>
    <w:rsid w:val="0029130D"/>
    <w:rsid w:val="0029131E"/>
    <w:rsid w:val="0029134B"/>
    <w:rsid w:val="0029142E"/>
    <w:rsid w:val="0029147C"/>
    <w:rsid w:val="002915DA"/>
    <w:rsid w:val="0029161E"/>
    <w:rsid w:val="0029178F"/>
    <w:rsid w:val="0029190C"/>
    <w:rsid w:val="00291B85"/>
    <w:rsid w:val="00291C1E"/>
    <w:rsid w:val="00291C45"/>
    <w:rsid w:val="00291E31"/>
    <w:rsid w:val="00291F2A"/>
    <w:rsid w:val="0029204F"/>
    <w:rsid w:val="00292162"/>
    <w:rsid w:val="002921E1"/>
    <w:rsid w:val="00292301"/>
    <w:rsid w:val="00292540"/>
    <w:rsid w:val="002925D4"/>
    <w:rsid w:val="0029260E"/>
    <w:rsid w:val="0029269D"/>
    <w:rsid w:val="0029279E"/>
    <w:rsid w:val="002928D3"/>
    <w:rsid w:val="00292CB1"/>
    <w:rsid w:val="00292D26"/>
    <w:rsid w:val="00292D35"/>
    <w:rsid w:val="00292EB0"/>
    <w:rsid w:val="00292FA2"/>
    <w:rsid w:val="00292FAB"/>
    <w:rsid w:val="00293000"/>
    <w:rsid w:val="002930D2"/>
    <w:rsid w:val="0029317F"/>
    <w:rsid w:val="00293504"/>
    <w:rsid w:val="00293545"/>
    <w:rsid w:val="00293569"/>
    <w:rsid w:val="00293808"/>
    <w:rsid w:val="0029387F"/>
    <w:rsid w:val="00293A93"/>
    <w:rsid w:val="00293A97"/>
    <w:rsid w:val="00293C49"/>
    <w:rsid w:val="00293D4A"/>
    <w:rsid w:val="00293D93"/>
    <w:rsid w:val="00293EED"/>
    <w:rsid w:val="00293F6C"/>
    <w:rsid w:val="00293F87"/>
    <w:rsid w:val="002940AE"/>
    <w:rsid w:val="00294109"/>
    <w:rsid w:val="002941DB"/>
    <w:rsid w:val="00294266"/>
    <w:rsid w:val="00294273"/>
    <w:rsid w:val="0029436B"/>
    <w:rsid w:val="002944B3"/>
    <w:rsid w:val="002944CA"/>
    <w:rsid w:val="00294504"/>
    <w:rsid w:val="0029451D"/>
    <w:rsid w:val="00294553"/>
    <w:rsid w:val="00294722"/>
    <w:rsid w:val="002947A0"/>
    <w:rsid w:val="002949AB"/>
    <w:rsid w:val="00294A1B"/>
    <w:rsid w:val="00294AB1"/>
    <w:rsid w:val="00294B82"/>
    <w:rsid w:val="00294B86"/>
    <w:rsid w:val="00294B88"/>
    <w:rsid w:val="00294C4F"/>
    <w:rsid w:val="00294C8C"/>
    <w:rsid w:val="00294D3C"/>
    <w:rsid w:val="00294DFF"/>
    <w:rsid w:val="00294E77"/>
    <w:rsid w:val="00294E90"/>
    <w:rsid w:val="00294ECC"/>
    <w:rsid w:val="00294F01"/>
    <w:rsid w:val="00294F11"/>
    <w:rsid w:val="0029508A"/>
    <w:rsid w:val="00295226"/>
    <w:rsid w:val="00295240"/>
    <w:rsid w:val="0029527C"/>
    <w:rsid w:val="0029530E"/>
    <w:rsid w:val="002953CE"/>
    <w:rsid w:val="002953D0"/>
    <w:rsid w:val="00295531"/>
    <w:rsid w:val="002955F9"/>
    <w:rsid w:val="00295823"/>
    <w:rsid w:val="0029584B"/>
    <w:rsid w:val="00295988"/>
    <w:rsid w:val="00295C87"/>
    <w:rsid w:val="00295D32"/>
    <w:rsid w:val="00295D7B"/>
    <w:rsid w:val="00295E32"/>
    <w:rsid w:val="00295F1C"/>
    <w:rsid w:val="00295F2E"/>
    <w:rsid w:val="00296013"/>
    <w:rsid w:val="002960D8"/>
    <w:rsid w:val="00296181"/>
    <w:rsid w:val="00296198"/>
    <w:rsid w:val="0029619A"/>
    <w:rsid w:val="002962EC"/>
    <w:rsid w:val="0029633B"/>
    <w:rsid w:val="00296389"/>
    <w:rsid w:val="002963DA"/>
    <w:rsid w:val="00296536"/>
    <w:rsid w:val="00296758"/>
    <w:rsid w:val="002968E2"/>
    <w:rsid w:val="00296955"/>
    <w:rsid w:val="0029696C"/>
    <w:rsid w:val="00296976"/>
    <w:rsid w:val="00296AE8"/>
    <w:rsid w:val="00296B61"/>
    <w:rsid w:val="00296BC2"/>
    <w:rsid w:val="00296D16"/>
    <w:rsid w:val="00296D39"/>
    <w:rsid w:val="00296D93"/>
    <w:rsid w:val="00296DAB"/>
    <w:rsid w:val="00296F94"/>
    <w:rsid w:val="00296FD8"/>
    <w:rsid w:val="00297140"/>
    <w:rsid w:val="00297298"/>
    <w:rsid w:val="002972C4"/>
    <w:rsid w:val="002973F9"/>
    <w:rsid w:val="0029743A"/>
    <w:rsid w:val="00297499"/>
    <w:rsid w:val="002974AA"/>
    <w:rsid w:val="00297550"/>
    <w:rsid w:val="002977A0"/>
    <w:rsid w:val="002977C0"/>
    <w:rsid w:val="002978EC"/>
    <w:rsid w:val="00297928"/>
    <w:rsid w:val="00297B6E"/>
    <w:rsid w:val="00297D56"/>
    <w:rsid w:val="00297DBF"/>
    <w:rsid w:val="00297E6E"/>
    <w:rsid w:val="00297EA9"/>
    <w:rsid w:val="00297F46"/>
    <w:rsid w:val="002A00EC"/>
    <w:rsid w:val="002A01E7"/>
    <w:rsid w:val="002A025C"/>
    <w:rsid w:val="002A030B"/>
    <w:rsid w:val="002A0330"/>
    <w:rsid w:val="002A0331"/>
    <w:rsid w:val="002A04BD"/>
    <w:rsid w:val="002A04D4"/>
    <w:rsid w:val="002A0581"/>
    <w:rsid w:val="002A0588"/>
    <w:rsid w:val="002A05AA"/>
    <w:rsid w:val="002A05CC"/>
    <w:rsid w:val="002A05EF"/>
    <w:rsid w:val="002A0724"/>
    <w:rsid w:val="002A0856"/>
    <w:rsid w:val="002A08DA"/>
    <w:rsid w:val="002A09C9"/>
    <w:rsid w:val="002A0B0D"/>
    <w:rsid w:val="002A0BB1"/>
    <w:rsid w:val="002A0BD9"/>
    <w:rsid w:val="002A0C42"/>
    <w:rsid w:val="002A0EA5"/>
    <w:rsid w:val="002A0F5F"/>
    <w:rsid w:val="002A1036"/>
    <w:rsid w:val="002A1089"/>
    <w:rsid w:val="002A10D7"/>
    <w:rsid w:val="002A113A"/>
    <w:rsid w:val="002A11D7"/>
    <w:rsid w:val="002A11FB"/>
    <w:rsid w:val="002A1316"/>
    <w:rsid w:val="002A1411"/>
    <w:rsid w:val="002A1488"/>
    <w:rsid w:val="002A14AD"/>
    <w:rsid w:val="002A14E2"/>
    <w:rsid w:val="002A153A"/>
    <w:rsid w:val="002A18E7"/>
    <w:rsid w:val="002A191E"/>
    <w:rsid w:val="002A1A0C"/>
    <w:rsid w:val="002A1A57"/>
    <w:rsid w:val="002A1AD4"/>
    <w:rsid w:val="002A1B26"/>
    <w:rsid w:val="002A1BB2"/>
    <w:rsid w:val="002A1C7D"/>
    <w:rsid w:val="002A1CBB"/>
    <w:rsid w:val="002A1D7F"/>
    <w:rsid w:val="002A1DA1"/>
    <w:rsid w:val="002A1E3B"/>
    <w:rsid w:val="002A1F20"/>
    <w:rsid w:val="002A205B"/>
    <w:rsid w:val="002A20B1"/>
    <w:rsid w:val="002A20E5"/>
    <w:rsid w:val="002A221B"/>
    <w:rsid w:val="002A2259"/>
    <w:rsid w:val="002A22EC"/>
    <w:rsid w:val="002A233E"/>
    <w:rsid w:val="002A25B2"/>
    <w:rsid w:val="002A25D6"/>
    <w:rsid w:val="002A2652"/>
    <w:rsid w:val="002A2712"/>
    <w:rsid w:val="002A2927"/>
    <w:rsid w:val="002A296E"/>
    <w:rsid w:val="002A29F3"/>
    <w:rsid w:val="002A2D66"/>
    <w:rsid w:val="002A2EAD"/>
    <w:rsid w:val="002A2FB8"/>
    <w:rsid w:val="002A31A0"/>
    <w:rsid w:val="002A31C9"/>
    <w:rsid w:val="002A31FF"/>
    <w:rsid w:val="002A3256"/>
    <w:rsid w:val="002A361D"/>
    <w:rsid w:val="002A364B"/>
    <w:rsid w:val="002A3668"/>
    <w:rsid w:val="002A3771"/>
    <w:rsid w:val="002A37C5"/>
    <w:rsid w:val="002A383D"/>
    <w:rsid w:val="002A3873"/>
    <w:rsid w:val="002A38A4"/>
    <w:rsid w:val="002A3962"/>
    <w:rsid w:val="002A3A5F"/>
    <w:rsid w:val="002A3AFD"/>
    <w:rsid w:val="002A3B12"/>
    <w:rsid w:val="002A3BE1"/>
    <w:rsid w:val="002A3BF3"/>
    <w:rsid w:val="002A3D39"/>
    <w:rsid w:val="002A3DB7"/>
    <w:rsid w:val="002A3EEF"/>
    <w:rsid w:val="002A3F7F"/>
    <w:rsid w:val="002A3FB5"/>
    <w:rsid w:val="002A40C0"/>
    <w:rsid w:val="002A4102"/>
    <w:rsid w:val="002A43B1"/>
    <w:rsid w:val="002A4414"/>
    <w:rsid w:val="002A459C"/>
    <w:rsid w:val="002A46FC"/>
    <w:rsid w:val="002A4918"/>
    <w:rsid w:val="002A4A62"/>
    <w:rsid w:val="002A4B7D"/>
    <w:rsid w:val="002A4CC9"/>
    <w:rsid w:val="002A4D61"/>
    <w:rsid w:val="002A4E20"/>
    <w:rsid w:val="002A4E7F"/>
    <w:rsid w:val="002A4FA8"/>
    <w:rsid w:val="002A4FAF"/>
    <w:rsid w:val="002A523D"/>
    <w:rsid w:val="002A52C2"/>
    <w:rsid w:val="002A5388"/>
    <w:rsid w:val="002A546D"/>
    <w:rsid w:val="002A554E"/>
    <w:rsid w:val="002A557C"/>
    <w:rsid w:val="002A55C8"/>
    <w:rsid w:val="002A5623"/>
    <w:rsid w:val="002A568B"/>
    <w:rsid w:val="002A57AC"/>
    <w:rsid w:val="002A58EF"/>
    <w:rsid w:val="002A5938"/>
    <w:rsid w:val="002A594A"/>
    <w:rsid w:val="002A599D"/>
    <w:rsid w:val="002A5D5A"/>
    <w:rsid w:val="002A5F1C"/>
    <w:rsid w:val="002A5FC1"/>
    <w:rsid w:val="002A601D"/>
    <w:rsid w:val="002A6123"/>
    <w:rsid w:val="002A6137"/>
    <w:rsid w:val="002A6218"/>
    <w:rsid w:val="002A626C"/>
    <w:rsid w:val="002A627F"/>
    <w:rsid w:val="002A6475"/>
    <w:rsid w:val="002A647A"/>
    <w:rsid w:val="002A64FB"/>
    <w:rsid w:val="002A652A"/>
    <w:rsid w:val="002A6550"/>
    <w:rsid w:val="002A6567"/>
    <w:rsid w:val="002A65C7"/>
    <w:rsid w:val="002A675D"/>
    <w:rsid w:val="002A67B5"/>
    <w:rsid w:val="002A67DB"/>
    <w:rsid w:val="002A68B8"/>
    <w:rsid w:val="002A6926"/>
    <w:rsid w:val="002A69EA"/>
    <w:rsid w:val="002A6C2A"/>
    <w:rsid w:val="002A6E01"/>
    <w:rsid w:val="002A6EF8"/>
    <w:rsid w:val="002A7180"/>
    <w:rsid w:val="002A726E"/>
    <w:rsid w:val="002A732C"/>
    <w:rsid w:val="002A7431"/>
    <w:rsid w:val="002A7446"/>
    <w:rsid w:val="002A7655"/>
    <w:rsid w:val="002A7757"/>
    <w:rsid w:val="002A787A"/>
    <w:rsid w:val="002A7886"/>
    <w:rsid w:val="002A7A6A"/>
    <w:rsid w:val="002A7AB4"/>
    <w:rsid w:val="002A7B66"/>
    <w:rsid w:val="002A7C20"/>
    <w:rsid w:val="002A7D84"/>
    <w:rsid w:val="002A7DAC"/>
    <w:rsid w:val="002A7E7D"/>
    <w:rsid w:val="002A7F53"/>
    <w:rsid w:val="002B0183"/>
    <w:rsid w:val="002B0267"/>
    <w:rsid w:val="002B053A"/>
    <w:rsid w:val="002B05BA"/>
    <w:rsid w:val="002B0677"/>
    <w:rsid w:val="002B07BF"/>
    <w:rsid w:val="002B0805"/>
    <w:rsid w:val="002B0812"/>
    <w:rsid w:val="002B0830"/>
    <w:rsid w:val="002B0960"/>
    <w:rsid w:val="002B09BA"/>
    <w:rsid w:val="002B09C6"/>
    <w:rsid w:val="002B0B44"/>
    <w:rsid w:val="002B0BC0"/>
    <w:rsid w:val="002B0BEF"/>
    <w:rsid w:val="002B0C99"/>
    <w:rsid w:val="002B0D3E"/>
    <w:rsid w:val="002B0F8A"/>
    <w:rsid w:val="002B10F9"/>
    <w:rsid w:val="002B1126"/>
    <w:rsid w:val="002B12B5"/>
    <w:rsid w:val="002B12C7"/>
    <w:rsid w:val="002B137B"/>
    <w:rsid w:val="002B13E2"/>
    <w:rsid w:val="002B154C"/>
    <w:rsid w:val="002B16A7"/>
    <w:rsid w:val="002B16E5"/>
    <w:rsid w:val="002B1788"/>
    <w:rsid w:val="002B182E"/>
    <w:rsid w:val="002B184E"/>
    <w:rsid w:val="002B1901"/>
    <w:rsid w:val="002B1AFA"/>
    <w:rsid w:val="002B1B3E"/>
    <w:rsid w:val="002B1C7F"/>
    <w:rsid w:val="002B1D94"/>
    <w:rsid w:val="002B1E22"/>
    <w:rsid w:val="002B1E3C"/>
    <w:rsid w:val="002B1E45"/>
    <w:rsid w:val="002B1E84"/>
    <w:rsid w:val="002B2157"/>
    <w:rsid w:val="002B21D6"/>
    <w:rsid w:val="002B2713"/>
    <w:rsid w:val="002B291F"/>
    <w:rsid w:val="002B2A36"/>
    <w:rsid w:val="002B2A38"/>
    <w:rsid w:val="002B2A76"/>
    <w:rsid w:val="002B2B20"/>
    <w:rsid w:val="002B2B48"/>
    <w:rsid w:val="002B2B78"/>
    <w:rsid w:val="002B2C1D"/>
    <w:rsid w:val="002B2C79"/>
    <w:rsid w:val="002B2C92"/>
    <w:rsid w:val="002B2D5A"/>
    <w:rsid w:val="002B2D71"/>
    <w:rsid w:val="002B2ED4"/>
    <w:rsid w:val="002B2F4E"/>
    <w:rsid w:val="002B3081"/>
    <w:rsid w:val="002B315D"/>
    <w:rsid w:val="002B318B"/>
    <w:rsid w:val="002B32BC"/>
    <w:rsid w:val="002B32D8"/>
    <w:rsid w:val="002B32E3"/>
    <w:rsid w:val="002B32FA"/>
    <w:rsid w:val="002B3333"/>
    <w:rsid w:val="002B33E8"/>
    <w:rsid w:val="002B340B"/>
    <w:rsid w:val="002B34AE"/>
    <w:rsid w:val="002B3906"/>
    <w:rsid w:val="002B3B86"/>
    <w:rsid w:val="002B3BCE"/>
    <w:rsid w:val="002B3C7C"/>
    <w:rsid w:val="002B3D90"/>
    <w:rsid w:val="002B3F71"/>
    <w:rsid w:val="002B40CA"/>
    <w:rsid w:val="002B4119"/>
    <w:rsid w:val="002B417C"/>
    <w:rsid w:val="002B4194"/>
    <w:rsid w:val="002B428A"/>
    <w:rsid w:val="002B445A"/>
    <w:rsid w:val="002B452C"/>
    <w:rsid w:val="002B453B"/>
    <w:rsid w:val="002B482A"/>
    <w:rsid w:val="002B4898"/>
    <w:rsid w:val="002B4924"/>
    <w:rsid w:val="002B4958"/>
    <w:rsid w:val="002B495C"/>
    <w:rsid w:val="002B4962"/>
    <w:rsid w:val="002B4C2C"/>
    <w:rsid w:val="002B4C39"/>
    <w:rsid w:val="002B4CCD"/>
    <w:rsid w:val="002B4CD6"/>
    <w:rsid w:val="002B4D3A"/>
    <w:rsid w:val="002B4F7E"/>
    <w:rsid w:val="002B4FE6"/>
    <w:rsid w:val="002B4FEC"/>
    <w:rsid w:val="002B50A1"/>
    <w:rsid w:val="002B50A2"/>
    <w:rsid w:val="002B50DD"/>
    <w:rsid w:val="002B5252"/>
    <w:rsid w:val="002B5355"/>
    <w:rsid w:val="002B54A6"/>
    <w:rsid w:val="002B5560"/>
    <w:rsid w:val="002B5574"/>
    <w:rsid w:val="002B5579"/>
    <w:rsid w:val="002B578D"/>
    <w:rsid w:val="002B5791"/>
    <w:rsid w:val="002B5823"/>
    <w:rsid w:val="002B5866"/>
    <w:rsid w:val="002B59D1"/>
    <w:rsid w:val="002B5B05"/>
    <w:rsid w:val="002B5B6E"/>
    <w:rsid w:val="002B5E50"/>
    <w:rsid w:val="002B601A"/>
    <w:rsid w:val="002B603D"/>
    <w:rsid w:val="002B61F1"/>
    <w:rsid w:val="002B6345"/>
    <w:rsid w:val="002B64FE"/>
    <w:rsid w:val="002B68F5"/>
    <w:rsid w:val="002B68F7"/>
    <w:rsid w:val="002B694E"/>
    <w:rsid w:val="002B6B10"/>
    <w:rsid w:val="002B6B9A"/>
    <w:rsid w:val="002B6C46"/>
    <w:rsid w:val="002B6D31"/>
    <w:rsid w:val="002B6E12"/>
    <w:rsid w:val="002B6E42"/>
    <w:rsid w:val="002B6E9F"/>
    <w:rsid w:val="002B6EBE"/>
    <w:rsid w:val="002B70A2"/>
    <w:rsid w:val="002B72FB"/>
    <w:rsid w:val="002B7319"/>
    <w:rsid w:val="002B7328"/>
    <w:rsid w:val="002B73BC"/>
    <w:rsid w:val="002B7648"/>
    <w:rsid w:val="002B772D"/>
    <w:rsid w:val="002B7815"/>
    <w:rsid w:val="002B781D"/>
    <w:rsid w:val="002B78AB"/>
    <w:rsid w:val="002B7B82"/>
    <w:rsid w:val="002B7D25"/>
    <w:rsid w:val="002B7D56"/>
    <w:rsid w:val="002B7FE2"/>
    <w:rsid w:val="002C03A1"/>
    <w:rsid w:val="002C0411"/>
    <w:rsid w:val="002C04C2"/>
    <w:rsid w:val="002C0601"/>
    <w:rsid w:val="002C0759"/>
    <w:rsid w:val="002C07B2"/>
    <w:rsid w:val="002C07C1"/>
    <w:rsid w:val="002C0818"/>
    <w:rsid w:val="002C084F"/>
    <w:rsid w:val="002C095B"/>
    <w:rsid w:val="002C096F"/>
    <w:rsid w:val="002C0AA7"/>
    <w:rsid w:val="002C0B9C"/>
    <w:rsid w:val="002C0BAF"/>
    <w:rsid w:val="002C0BBC"/>
    <w:rsid w:val="002C0D11"/>
    <w:rsid w:val="002C0F2F"/>
    <w:rsid w:val="002C11CD"/>
    <w:rsid w:val="002C1358"/>
    <w:rsid w:val="002C13D0"/>
    <w:rsid w:val="002C13F5"/>
    <w:rsid w:val="002C148D"/>
    <w:rsid w:val="002C14C2"/>
    <w:rsid w:val="002C1739"/>
    <w:rsid w:val="002C1778"/>
    <w:rsid w:val="002C17F8"/>
    <w:rsid w:val="002C18A9"/>
    <w:rsid w:val="002C1B17"/>
    <w:rsid w:val="002C1D61"/>
    <w:rsid w:val="002C1E59"/>
    <w:rsid w:val="002C1EF8"/>
    <w:rsid w:val="002C1F5E"/>
    <w:rsid w:val="002C203A"/>
    <w:rsid w:val="002C2223"/>
    <w:rsid w:val="002C22E1"/>
    <w:rsid w:val="002C233B"/>
    <w:rsid w:val="002C24D8"/>
    <w:rsid w:val="002C25AA"/>
    <w:rsid w:val="002C2745"/>
    <w:rsid w:val="002C2914"/>
    <w:rsid w:val="002C2AB0"/>
    <w:rsid w:val="002C2AE9"/>
    <w:rsid w:val="002C2B29"/>
    <w:rsid w:val="002C2C05"/>
    <w:rsid w:val="002C2D14"/>
    <w:rsid w:val="002C2D31"/>
    <w:rsid w:val="002C2E50"/>
    <w:rsid w:val="002C2E59"/>
    <w:rsid w:val="002C2E8A"/>
    <w:rsid w:val="002C2ECE"/>
    <w:rsid w:val="002C2F5E"/>
    <w:rsid w:val="002C2FB1"/>
    <w:rsid w:val="002C2FCD"/>
    <w:rsid w:val="002C2FE0"/>
    <w:rsid w:val="002C313F"/>
    <w:rsid w:val="002C3237"/>
    <w:rsid w:val="002C328B"/>
    <w:rsid w:val="002C385E"/>
    <w:rsid w:val="002C3A0C"/>
    <w:rsid w:val="002C3A86"/>
    <w:rsid w:val="002C3AE4"/>
    <w:rsid w:val="002C3C46"/>
    <w:rsid w:val="002C3C8B"/>
    <w:rsid w:val="002C3CA0"/>
    <w:rsid w:val="002C3D2B"/>
    <w:rsid w:val="002C3D7E"/>
    <w:rsid w:val="002C3D82"/>
    <w:rsid w:val="002C3E7F"/>
    <w:rsid w:val="002C3E89"/>
    <w:rsid w:val="002C4115"/>
    <w:rsid w:val="002C42AA"/>
    <w:rsid w:val="002C43BE"/>
    <w:rsid w:val="002C43EC"/>
    <w:rsid w:val="002C46BB"/>
    <w:rsid w:val="002C4750"/>
    <w:rsid w:val="002C477C"/>
    <w:rsid w:val="002C4838"/>
    <w:rsid w:val="002C49A8"/>
    <w:rsid w:val="002C4AF6"/>
    <w:rsid w:val="002C4B64"/>
    <w:rsid w:val="002C4BD3"/>
    <w:rsid w:val="002C4C29"/>
    <w:rsid w:val="002C4CDE"/>
    <w:rsid w:val="002C4F4E"/>
    <w:rsid w:val="002C4F4F"/>
    <w:rsid w:val="002C4FF2"/>
    <w:rsid w:val="002C5022"/>
    <w:rsid w:val="002C50B5"/>
    <w:rsid w:val="002C5284"/>
    <w:rsid w:val="002C52AF"/>
    <w:rsid w:val="002C53FB"/>
    <w:rsid w:val="002C5533"/>
    <w:rsid w:val="002C55D3"/>
    <w:rsid w:val="002C5620"/>
    <w:rsid w:val="002C56B8"/>
    <w:rsid w:val="002C57CB"/>
    <w:rsid w:val="002C587A"/>
    <w:rsid w:val="002C5988"/>
    <w:rsid w:val="002C5A6B"/>
    <w:rsid w:val="002C5AAF"/>
    <w:rsid w:val="002C5AD4"/>
    <w:rsid w:val="002C5B74"/>
    <w:rsid w:val="002C5B79"/>
    <w:rsid w:val="002C5BE0"/>
    <w:rsid w:val="002C5DB8"/>
    <w:rsid w:val="002C5EC5"/>
    <w:rsid w:val="002C5EE7"/>
    <w:rsid w:val="002C6065"/>
    <w:rsid w:val="002C615E"/>
    <w:rsid w:val="002C616B"/>
    <w:rsid w:val="002C61E0"/>
    <w:rsid w:val="002C62B4"/>
    <w:rsid w:val="002C6349"/>
    <w:rsid w:val="002C63E9"/>
    <w:rsid w:val="002C63F6"/>
    <w:rsid w:val="002C640C"/>
    <w:rsid w:val="002C6422"/>
    <w:rsid w:val="002C6685"/>
    <w:rsid w:val="002C682D"/>
    <w:rsid w:val="002C695B"/>
    <w:rsid w:val="002C6ABA"/>
    <w:rsid w:val="002C6BE3"/>
    <w:rsid w:val="002C6C5D"/>
    <w:rsid w:val="002C6D3C"/>
    <w:rsid w:val="002C6E1E"/>
    <w:rsid w:val="002C7000"/>
    <w:rsid w:val="002C71CE"/>
    <w:rsid w:val="002C73B9"/>
    <w:rsid w:val="002C73F3"/>
    <w:rsid w:val="002C7412"/>
    <w:rsid w:val="002C753B"/>
    <w:rsid w:val="002C7713"/>
    <w:rsid w:val="002C77D6"/>
    <w:rsid w:val="002C782F"/>
    <w:rsid w:val="002C7840"/>
    <w:rsid w:val="002C7A49"/>
    <w:rsid w:val="002C7A87"/>
    <w:rsid w:val="002C7AE7"/>
    <w:rsid w:val="002C7B03"/>
    <w:rsid w:val="002C7B0D"/>
    <w:rsid w:val="002C7B1B"/>
    <w:rsid w:val="002C7BF3"/>
    <w:rsid w:val="002C7CDA"/>
    <w:rsid w:val="002C7CE0"/>
    <w:rsid w:val="002C7CFA"/>
    <w:rsid w:val="002C7EBB"/>
    <w:rsid w:val="002D001E"/>
    <w:rsid w:val="002D0115"/>
    <w:rsid w:val="002D01B5"/>
    <w:rsid w:val="002D0212"/>
    <w:rsid w:val="002D0298"/>
    <w:rsid w:val="002D031E"/>
    <w:rsid w:val="002D039C"/>
    <w:rsid w:val="002D04BD"/>
    <w:rsid w:val="002D04DC"/>
    <w:rsid w:val="002D05D9"/>
    <w:rsid w:val="002D05EC"/>
    <w:rsid w:val="002D0657"/>
    <w:rsid w:val="002D065B"/>
    <w:rsid w:val="002D06AE"/>
    <w:rsid w:val="002D06F9"/>
    <w:rsid w:val="002D0820"/>
    <w:rsid w:val="002D0988"/>
    <w:rsid w:val="002D09B3"/>
    <w:rsid w:val="002D0ADA"/>
    <w:rsid w:val="002D0AFC"/>
    <w:rsid w:val="002D0B52"/>
    <w:rsid w:val="002D0BA6"/>
    <w:rsid w:val="002D0CF9"/>
    <w:rsid w:val="002D0DF4"/>
    <w:rsid w:val="002D0E49"/>
    <w:rsid w:val="002D0ED0"/>
    <w:rsid w:val="002D0F10"/>
    <w:rsid w:val="002D0F36"/>
    <w:rsid w:val="002D0F91"/>
    <w:rsid w:val="002D0FED"/>
    <w:rsid w:val="002D109B"/>
    <w:rsid w:val="002D119B"/>
    <w:rsid w:val="002D11D2"/>
    <w:rsid w:val="002D1224"/>
    <w:rsid w:val="002D124F"/>
    <w:rsid w:val="002D1258"/>
    <w:rsid w:val="002D13B7"/>
    <w:rsid w:val="002D13D5"/>
    <w:rsid w:val="002D17B3"/>
    <w:rsid w:val="002D17CF"/>
    <w:rsid w:val="002D17F8"/>
    <w:rsid w:val="002D1965"/>
    <w:rsid w:val="002D19E3"/>
    <w:rsid w:val="002D1A94"/>
    <w:rsid w:val="002D1B6F"/>
    <w:rsid w:val="002D1BCE"/>
    <w:rsid w:val="002D1BEC"/>
    <w:rsid w:val="002D1C3D"/>
    <w:rsid w:val="002D1C87"/>
    <w:rsid w:val="002D1D3C"/>
    <w:rsid w:val="002D1D59"/>
    <w:rsid w:val="002D1D65"/>
    <w:rsid w:val="002D1DAF"/>
    <w:rsid w:val="002D1DCF"/>
    <w:rsid w:val="002D1E66"/>
    <w:rsid w:val="002D1E7F"/>
    <w:rsid w:val="002D1F5E"/>
    <w:rsid w:val="002D2102"/>
    <w:rsid w:val="002D2290"/>
    <w:rsid w:val="002D2474"/>
    <w:rsid w:val="002D25F7"/>
    <w:rsid w:val="002D2629"/>
    <w:rsid w:val="002D2680"/>
    <w:rsid w:val="002D269A"/>
    <w:rsid w:val="002D26CD"/>
    <w:rsid w:val="002D280E"/>
    <w:rsid w:val="002D284F"/>
    <w:rsid w:val="002D296C"/>
    <w:rsid w:val="002D29EE"/>
    <w:rsid w:val="002D2AFE"/>
    <w:rsid w:val="002D2B4E"/>
    <w:rsid w:val="002D2B96"/>
    <w:rsid w:val="002D2C08"/>
    <w:rsid w:val="002D2C38"/>
    <w:rsid w:val="002D2DA9"/>
    <w:rsid w:val="002D2DB6"/>
    <w:rsid w:val="002D2E8B"/>
    <w:rsid w:val="002D3022"/>
    <w:rsid w:val="002D30E2"/>
    <w:rsid w:val="002D347B"/>
    <w:rsid w:val="002D34CE"/>
    <w:rsid w:val="002D3674"/>
    <w:rsid w:val="002D38B7"/>
    <w:rsid w:val="002D3900"/>
    <w:rsid w:val="002D3968"/>
    <w:rsid w:val="002D39DB"/>
    <w:rsid w:val="002D39F4"/>
    <w:rsid w:val="002D3AB8"/>
    <w:rsid w:val="002D3B71"/>
    <w:rsid w:val="002D3D37"/>
    <w:rsid w:val="002D401A"/>
    <w:rsid w:val="002D4058"/>
    <w:rsid w:val="002D408F"/>
    <w:rsid w:val="002D40E1"/>
    <w:rsid w:val="002D425A"/>
    <w:rsid w:val="002D4314"/>
    <w:rsid w:val="002D43E9"/>
    <w:rsid w:val="002D443F"/>
    <w:rsid w:val="002D44AE"/>
    <w:rsid w:val="002D4591"/>
    <w:rsid w:val="002D4659"/>
    <w:rsid w:val="002D4719"/>
    <w:rsid w:val="002D4773"/>
    <w:rsid w:val="002D4870"/>
    <w:rsid w:val="002D48B8"/>
    <w:rsid w:val="002D48F6"/>
    <w:rsid w:val="002D4902"/>
    <w:rsid w:val="002D4960"/>
    <w:rsid w:val="002D4997"/>
    <w:rsid w:val="002D4A18"/>
    <w:rsid w:val="002D4A21"/>
    <w:rsid w:val="002D4A54"/>
    <w:rsid w:val="002D4C60"/>
    <w:rsid w:val="002D4C87"/>
    <w:rsid w:val="002D4DA7"/>
    <w:rsid w:val="002D4DC4"/>
    <w:rsid w:val="002D4E23"/>
    <w:rsid w:val="002D4E37"/>
    <w:rsid w:val="002D4F56"/>
    <w:rsid w:val="002D505B"/>
    <w:rsid w:val="002D50E8"/>
    <w:rsid w:val="002D5102"/>
    <w:rsid w:val="002D5208"/>
    <w:rsid w:val="002D5234"/>
    <w:rsid w:val="002D52CB"/>
    <w:rsid w:val="002D52E0"/>
    <w:rsid w:val="002D5673"/>
    <w:rsid w:val="002D56A0"/>
    <w:rsid w:val="002D57F3"/>
    <w:rsid w:val="002D5945"/>
    <w:rsid w:val="002D59FA"/>
    <w:rsid w:val="002D5ABC"/>
    <w:rsid w:val="002D5AC0"/>
    <w:rsid w:val="002D5B11"/>
    <w:rsid w:val="002D5BBE"/>
    <w:rsid w:val="002D5C0C"/>
    <w:rsid w:val="002D5DEA"/>
    <w:rsid w:val="002D6127"/>
    <w:rsid w:val="002D61A1"/>
    <w:rsid w:val="002D61BE"/>
    <w:rsid w:val="002D61F0"/>
    <w:rsid w:val="002D642B"/>
    <w:rsid w:val="002D6550"/>
    <w:rsid w:val="002D65F2"/>
    <w:rsid w:val="002D664F"/>
    <w:rsid w:val="002D6B3E"/>
    <w:rsid w:val="002D6B50"/>
    <w:rsid w:val="002D6C19"/>
    <w:rsid w:val="002D6CC3"/>
    <w:rsid w:val="002D6D29"/>
    <w:rsid w:val="002D6DC4"/>
    <w:rsid w:val="002D6F8D"/>
    <w:rsid w:val="002D6FC2"/>
    <w:rsid w:val="002D70F3"/>
    <w:rsid w:val="002D7194"/>
    <w:rsid w:val="002D7235"/>
    <w:rsid w:val="002D723F"/>
    <w:rsid w:val="002D7255"/>
    <w:rsid w:val="002D727C"/>
    <w:rsid w:val="002D7369"/>
    <w:rsid w:val="002D7395"/>
    <w:rsid w:val="002D73C1"/>
    <w:rsid w:val="002D73DE"/>
    <w:rsid w:val="002D7438"/>
    <w:rsid w:val="002D7568"/>
    <w:rsid w:val="002D7608"/>
    <w:rsid w:val="002D7643"/>
    <w:rsid w:val="002D76E8"/>
    <w:rsid w:val="002D7765"/>
    <w:rsid w:val="002D7787"/>
    <w:rsid w:val="002D79F8"/>
    <w:rsid w:val="002D7D01"/>
    <w:rsid w:val="002D7DA9"/>
    <w:rsid w:val="002D7E34"/>
    <w:rsid w:val="002D7F02"/>
    <w:rsid w:val="002E0268"/>
    <w:rsid w:val="002E0303"/>
    <w:rsid w:val="002E0390"/>
    <w:rsid w:val="002E0399"/>
    <w:rsid w:val="002E0444"/>
    <w:rsid w:val="002E0489"/>
    <w:rsid w:val="002E0585"/>
    <w:rsid w:val="002E0725"/>
    <w:rsid w:val="002E07B6"/>
    <w:rsid w:val="002E08F4"/>
    <w:rsid w:val="002E0B47"/>
    <w:rsid w:val="002E0E03"/>
    <w:rsid w:val="002E0E94"/>
    <w:rsid w:val="002E0FD9"/>
    <w:rsid w:val="002E11B3"/>
    <w:rsid w:val="002E12BA"/>
    <w:rsid w:val="002E14B1"/>
    <w:rsid w:val="002E14CF"/>
    <w:rsid w:val="002E14ED"/>
    <w:rsid w:val="002E15A5"/>
    <w:rsid w:val="002E16BC"/>
    <w:rsid w:val="002E19BE"/>
    <w:rsid w:val="002E1BA8"/>
    <w:rsid w:val="002E1BFD"/>
    <w:rsid w:val="002E1C62"/>
    <w:rsid w:val="002E1D40"/>
    <w:rsid w:val="002E1DC6"/>
    <w:rsid w:val="002E1E3D"/>
    <w:rsid w:val="002E2023"/>
    <w:rsid w:val="002E20A2"/>
    <w:rsid w:val="002E20B2"/>
    <w:rsid w:val="002E2129"/>
    <w:rsid w:val="002E21C0"/>
    <w:rsid w:val="002E222E"/>
    <w:rsid w:val="002E25D2"/>
    <w:rsid w:val="002E267C"/>
    <w:rsid w:val="002E2724"/>
    <w:rsid w:val="002E2738"/>
    <w:rsid w:val="002E273F"/>
    <w:rsid w:val="002E289F"/>
    <w:rsid w:val="002E2923"/>
    <w:rsid w:val="002E2A11"/>
    <w:rsid w:val="002E2A76"/>
    <w:rsid w:val="002E2BD7"/>
    <w:rsid w:val="002E2E08"/>
    <w:rsid w:val="002E2E69"/>
    <w:rsid w:val="002E2EF4"/>
    <w:rsid w:val="002E306D"/>
    <w:rsid w:val="002E33FE"/>
    <w:rsid w:val="002E3436"/>
    <w:rsid w:val="002E344A"/>
    <w:rsid w:val="002E3476"/>
    <w:rsid w:val="002E349B"/>
    <w:rsid w:val="002E3653"/>
    <w:rsid w:val="002E36FC"/>
    <w:rsid w:val="002E3738"/>
    <w:rsid w:val="002E37B0"/>
    <w:rsid w:val="002E37BF"/>
    <w:rsid w:val="002E38B7"/>
    <w:rsid w:val="002E3C88"/>
    <w:rsid w:val="002E3D74"/>
    <w:rsid w:val="002E3E06"/>
    <w:rsid w:val="002E3F0F"/>
    <w:rsid w:val="002E4119"/>
    <w:rsid w:val="002E412D"/>
    <w:rsid w:val="002E41BD"/>
    <w:rsid w:val="002E4301"/>
    <w:rsid w:val="002E437F"/>
    <w:rsid w:val="002E4474"/>
    <w:rsid w:val="002E44FD"/>
    <w:rsid w:val="002E45B3"/>
    <w:rsid w:val="002E45D1"/>
    <w:rsid w:val="002E462B"/>
    <w:rsid w:val="002E470B"/>
    <w:rsid w:val="002E474D"/>
    <w:rsid w:val="002E4881"/>
    <w:rsid w:val="002E489D"/>
    <w:rsid w:val="002E495D"/>
    <w:rsid w:val="002E4AE4"/>
    <w:rsid w:val="002E4B6F"/>
    <w:rsid w:val="002E4D55"/>
    <w:rsid w:val="002E505E"/>
    <w:rsid w:val="002E50F8"/>
    <w:rsid w:val="002E51CF"/>
    <w:rsid w:val="002E5200"/>
    <w:rsid w:val="002E5214"/>
    <w:rsid w:val="002E52D8"/>
    <w:rsid w:val="002E52EE"/>
    <w:rsid w:val="002E5338"/>
    <w:rsid w:val="002E5715"/>
    <w:rsid w:val="002E582B"/>
    <w:rsid w:val="002E58E1"/>
    <w:rsid w:val="002E59FB"/>
    <w:rsid w:val="002E5A44"/>
    <w:rsid w:val="002E5BDD"/>
    <w:rsid w:val="002E5C56"/>
    <w:rsid w:val="002E5CEA"/>
    <w:rsid w:val="002E5D78"/>
    <w:rsid w:val="002E5D86"/>
    <w:rsid w:val="002E5DD7"/>
    <w:rsid w:val="002E5EAD"/>
    <w:rsid w:val="002E6309"/>
    <w:rsid w:val="002E65AB"/>
    <w:rsid w:val="002E65C3"/>
    <w:rsid w:val="002E65F3"/>
    <w:rsid w:val="002E6632"/>
    <w:rsid w:val="002E6754"/>
    <w:rsid w:val="002E679C"/>
    <w:rsid w:val="002E67B5"/>
    <w:rsid w:val="002E67C4"/>
    <w:rsid w:val="002E6809"/>
    <w:rsid w:val="002E6810"/>
    <w:rsid w:val="002E6911"/>
    <w:rsid w:val="002E695F"/>
    <w:rsid w:val="002E6A34"/>
    <w:rsid w:val="002E6A78"/>
    <w:rsid w:val="002E6B3E"/>
    <w:rsid w:val="002E6D20"/>
    <w:rsid w:val="002E6D66"/>
    <w:rsid w:val="002E6EE5"/>
    <w:rsid w:val="002E6EF2"/>
    <w:rsid w:val="002E6F92"/>
    <w:rsid w:val="002E7014"/>
    <w:rsid w:val="002E706F"/>
    <w:rsid w:val="002E717D"/>
    <w:rsid w:val="002E725C"/>
    <w:rsid w:val="002E729D"/>
    <w:rsid w:val="002E7463"/>
    <w:rsid w:val="002E757C"/>
    <w:rsid w:val="002E7632"/>
    <w:rsid w:val="002E76AD"/>
    <w:rsid w:val="002E7761"/>
    <w:rsid w:val="002E778C"/>
    <w:rsid w:val="002E79F7"/>
    <w:rsid w:val="002E7A12"/>
    <w:rsid w:val="002E7A4D"/>
    <w:rsid w:val="002E7A71"/>
    <w:rsid w:val="002E7A8A"/>
    <w:rsid w:val="002E7AB1"/>
    <w:rsid w:val="002E7B12"/>
    <w:rsid w:val="002E7BCD"/>
    <w:rsid w:val="002E7C18"/>
    <w:rsid w:val="002E7D69"/>
    <w:rsid w:val="002E7E5A"/>
    <w:rsid w:val="002F0045"/>
    <w:rsid w:val="002F00F0"/>
    <w:rsid w:val="002F0219"/>
    <w:rsid w:val="002F025B"/>
    <w:rsid w:val="002F02D0"/>
    <w:rsid w:val="002F0503"/>
    <w:rsid w:val="002F05C1"/>
    <w:rsid w:val="002F062C"/>
    <w:rsid w:val="002F0684"/>
    <w:rsid w:val="002F0720"/>
    <w:rsid w:val="002F076E"/>
    <w:rsid w:val="002F07FE"/>
    <w:rsid w:val="002F0811"/>
    <w:rsid w:val="002F088D"/>
    <w:rsid w:val="002F08A1"/>
    <w:rsid w:val="002F09C0"/>
    <w:rsid w:val="002F0A24"/>
    <w:rsid w:val="002F0ADB"/>
    <w:rsid w:val="002F0B68"/>
    <w:rsid w:val="002F0E34"/>
    <w:rsid w:val="002F0EB6"/>
    <w:rsid w:val="002F0F50"/>
    <w:rsid w:val="002F10C0"/>
    <w:rsid w:val="002F112D"/>
    <w:rsid w:val="002F11D3"/>
    <w:rsid w:val="002F128F"/>
    <w:rsid w:val="002F12A7"/>
    <w:rsid w:val="002F1346"/>
    <w:rsid w:val="002F1619"/>
    <w:rsid w:val="002F16B9"/>
    <w:rsid w:val="002F176A"/>
    <w:rsid w:val="002F1977"/>
    <w:rsid w:val="002F19A8"/>
    <w:rsid w:val="002F1C61"/>
    <w:rsid w:val="002F1CB0"/>
    <w:rsid w:val="002F1CBC"/>
    <w:rsid w:val="002F1CC0"/>
    <w:rsid w:val="002F1D1A"/>
    <w:rsid w:val="002F1E33"/>
    <w:rsid w:val="002F1EF4"/>
    <w:rsid w:val="002F1F4A"/>
    <w:rsid w:val="002F2138"/>
    <w:rsid w:val="002F2166"/>
    <w:rsid w:val="002F21C8"/>
    <w:rsid w:val="002F21E7"/>
    <w:rsid w:val="002F232D"/>
    <w:rsid w:val="002F24C3"/>
    <w:rsid w:val="002F2524"/>
    <w:rsid w:val="002F25EC"/>
    <w:rsid w:val="002F2625"/>
    <w:rsid w:val="002F2855"/>
    <w:rsid w:val="002F2864"/>
    <w:rsid w:val="002F28F2"/>
    <w:rsid w:val="002F2AE0"/>
    <w:rsid w:val="002F2BD0"/>
    <w:rsid w:val="002F2C58"/>
    <w:rsid w:val="002F2D27"/>
    <w:rsid w:val="002F2E0D"/>
    <w:rsid w:val="002F2F3E"/>
    <w:rsid w:val="002F301E"/>
    <w:rsid w:val="002F3122"/>
    <w:rsid w:val="002F314C"/>
    <w:rsid w:val="002F31C4"/>
    <w:rsid w:val="002F322F"/>
    <w:rsid w:val="002F33D2"/>
    <w:rsid w:val="002F33F5"/>
    <w:rsid w:val="002F34E0"/>
    <w:rsid w:val="002F35E3"/>
    <w:rsid w:val="002F35EB"/>
    <w:rsid w:val="002F3619"/>
    <w:rsid w:val="002F36A2"/>
    <w:rsid w:val="002F3855"/>
    <w:rsid w:val="002F3B58"/>
    <w:rsid w:val="002F3C2B"/>
    <w:rsid w:val="002F3D20"/>
    <w:rsid w:val="002F3EC8"/>
    <w:rsid w:val="002F3F16"/>
    <w:rsid w:val="002F402C"/>
    <w:rsid w:val="002F40ED"/>
    <w:rsid w:val="002F4134"/>
    <w:rsid w:val="002F413F"/>
    <w:rsid w:val="002F4357"/>
    <w:rsid w:val="002F43AD"/>
    <w:rsid w:val="002F446A"/>
    <w:rsid w:val="002F44AD"/>
    <w:rsid w:val="002F45D3"/>
    <w:rsid w:val="002F4697"/>
    <w:rsid w:val="002F46C1"/>
    <w:rsid w:val="002F486E"/>
    <w:rsid w:val="002F4934"/>
    <w:rsid w:val="002F4A52"/>
    <w:rsid w:val="002F4A60"/>
    <w:rsid w:val="002F4AAE"/>
    <w:rsid w:val="002F4B3B"/>
    <w:rsid w:val="002F4CF5"/>
    <w:rsid w:val="002F4E98"/>
    <w:rsid w:val="002F4F2A"/>
    <w:rsid w:val="002F4F6A"/>
    <w:rsid w:val="002F4FC5"/>
    <w:rsid w:val="002F4FFD"/>
    <w:rsid w:val="002F51EF"/>
    <w:rsid w:val="002F530C"/>
    <w:rsid w:val="002F5312"/>
    <w:rsid w:val="002F5323"/>
    <w:rsid w:val="002F533B"/>
    <w:rsid w:val="002F5422"/>
    <w:rsid w:val="002F5634"/>
    <w:rsid w:val="002F566C"/>
    <w:rsid w:val="002F5680"/>
    <w:rsid w:val="002F570B"/>
    <w:rsid w:val="002F5714"/>
    <w:rsid w:val="002F57C4"/>
    <w:rsid w:val="002F5809"/>
    <w:rsid w:val="002F586F"/>
    <w:rsid w:val="002F5874"/>
    <w:rsid w:val="002F5881"/>
    <w:rsid w:val="002F5A7F"/>
    <w:rsid w:val="002F5D83"/>
    <w:rsid w:val="002F5FDA"/>
    <w:rsid w:val="002F61C3"/>
    <w:rsid w:val="002F62B3"/>
    <w:rsid w:val="002F63ED"/>
    <w:rsid w:val="002F644F"/>
    <w:rsid w:val="002F6478"/>
    <w:rsid w:val="002F6486"/>
    <w:rsid w:val="002F64F5"/>
    <w:rsid w:val="002F66DB"/>
    <w:rsid w:val="002F6795"/>
    <w:rsid w:val="002F68FA"/>
    <w:rsid w:val="002F697D"/>
    <w:rsid w:val="002F69CA"/>
    <w:rsid w:val="002F6AC6"/>
    <w:rsid w:val="002F6BC2"/>
    <w:rsid w:val="002F6BDA"/>
    <w:rsid w:val="002F6BE8"/>
    <w:rsid w:val="002F6EC3"/>
    <w:rsid w:val="002F706A"/>
    <w:rsid w:val="002F70C0"/>
    <w:rsid w:val="002F720D"/>
    <w:rsid w:val="002F7241"/>
    <w:rsid w:val="002F7267"/>
    <w:rsid w:val="002F72D1"/>
    <w:rsid w:val="002F72DE"/>
    <w:rsid w:val="002F7360"/>
    <w:rsid w:val="002F7409"/>
    <w:rsid w:val="002F7435"/>
    <w:rsid w:val="002F74DA"/>
    <w:rsid w:val="002F750D"/>
    <w:rsid w:val="002F7525"/>
    <w:rsid w:val="002F7673"/>
    <w:rsid w:val="002F7768"/>
    <w:rsid w:val="002F7809"/>
    <w:rsid w:val="002F7903"/>
    <w:rsid w:val="002F7919"/>
    <w:rsid w:val="002F7A3A"/>
    <w:rsid w:val="002F7B27"/>
    <w:rsid w:val="002F7B6D"/>
    <w:rsid w:val="002F7D48"/>
    <w:rsid w:val="002F7D81"/>
    <w:rsid w:val="002F7EBC"/>
    <w:rsid w:val="002F7EC5"/>
    <w:rsid w:val="00300085"/>
    <w:rsid w:val="0030010F"/>
    <w:rsid w:val="0030027C"/>
    <w:rsid w:val="003003AD"/>
    <w:rsid w:val="0030049B"/>
    <w:rsid w:val="00300553"/>
    <w:rsid w:val="00300579"/>
    <w:rsid w:val="00300727"/>
    <w:rsid w:val="0030097E"/>
    <w:rsid w:val="00300A5F"/>
    <w:rsid w:val="00300B29"/>
    <w:rsid w:val="00300B2A"/>
    <w:rsid w:val="00300B7C"/>
    <w:rsid w:val="00300C95"/>
    <w:rsid w:val="00300CD1"/>
    <w:rsid w:val="00300D80"/>
    <w:rsid w:val="00300E22"/>
    <w:rsid w:val="00300E5F"/>
    <w:rsid w:val="003010C2"/>
    <w:rsid w:val="003011C0"/>
    <w:rsid w:val="003011C6"/>
    <w:rsid w:val="003011F6"/>
    <w:rsid w:val="0030129E"/>
    <w:rsid w:val="003012A6"/>
    <w:rsid w:val="003012AE"/>
    <w:rsid w:val="00301498"/>
    <w:rsid w:val="003014C3"/>
    <w:rsid w:val="00301686"/>
    <w:rsid w:val="00301710"/>
    <w:rsid w:val="003018E0"/>
    <w:rsid w:val="00301A0A"/>
    <w:rsid w:val="00301A0F"/>
    <w:rsid w:val="00301B42"/>
    <w:rsid w:val="00301D5D"/>
    <w:rsid w:val="00301DA6"/>
    <w:rsid w:val="00301EE4"/>
    <w:rsid w:val="00302005"/>
    <w:rsid w:val="00302033"/>
    <w:rsid w:val="00302047"/>
    <w:rsid w:val="0030223A"/>
    <w:rsid w:val="00302293"/>
    <w:rsid w:val="003022E1"/>
    <w:rsid w:val="0030240F"/>
    <w:rsid w:val="003024C4"/>
    <w:rsid w:val="003024DE"/>
    <w:rsid w:val="0030255B"/>
    <w:rsid w:val="00302561"/>
    <w:rsid w:val="003026E9"/>
    <w:rsid w:val="00302701"/>
    <w:rsid w:val="00302739"/>
    <w:rsid w:val="00302764"/>
    <w:rsid w:val="00302768"/>
    <w:rsid w:val="0030277C"/>
    <w:rsid w:val="00302796"/>
    <w:rsid w:val="0030289C"/>
    <w:rsid w:val="00302A44"/>
    <w:rsid w:val="00302ABB"/>
    <w:rsid w:val="00302B48"/>
    <w:rsid w:val="00302BE2"/>
    <w:rsid w:val="00302C50"/>
    <w:rsid w:val="00302C77"/>
    <w:rsid w:val="00302C88"/>
    <w:rsid w:val="00302CF5"/>
    <w:rsid w:val="00302D7C"/>
    <w:rsid w:val="00302D9F"/>
    <w:rsid w:val="00302EDE"/>
    <w:rsid w:val="00302F65"/>
    <w:rsid w:val="00302F89"/>
    <w:rsid w:val="00302FEF"/>
    <w:rsid w:val="0030318E"/>
    <w:rsid w:val="00303294"/>
    <w:rsid w:val="00303321"/>
    <w:rsid w:val="0030332C"/>
    <w:rsid w:val="00303352"/>
    <w:rsid w:val="00303571"/>
    <w:rsid w:val="00303695"/>
    <w:rsid w:val="0030375A"/>
    <w:rsid w:val="0030380C"/>
    <w:rsid w:val="00303912"/>
    <w:rsid w:val="003039F4"/>
    <w:rsid w:val="00303AE7"/>
    <w:rsid w:val="00303B2F"/>
    <w:rsid w:val="00303D34"/>
    <w:rsid w:val="00303EAC"/>
    <w:rsid w:val="00303F5A"/>
    <w:rsid w:val="00304030"/>
    <w:rsid w:val="00304198"/>
    <w:rsid w:val="00304246"/>
    <w:rsid w:val="0030430D"/>
    <w:rsid w:val="00304556"/>
    <w:rsid w:val="0030465E"/>
    <w:rsid w:val="00304677"/>
    <w:rsid w:val="00304685"/>
    <w:rsid w:val="00304715"/>
    <w:rsid w:val="0030475A"/>
    <w:rsid w:val="00304861"/>
    <w:rsid w:val="0030498E"/>
    <w:rsid w:val="00304AC0"/>
    <w:rsid w:val="00304AC5"/>
    <w:rsid w:val="00304AF5"/>
    <w:rsid w:val="00304B99"/>
    <w:rsid w:val="00304BFE"/>
    <w:rsid w:val="00304C6B"/>
    <w:rsid w:val="00304C9E"/>
    <w:rsid w:val="00304CC1"/>
    <w:rsid w:val="00304E34"/>
    <w:rsid w:val="00304F0A"/>
    <w:rsid w:val="00304F1C"/>
    <w:rsid w:val="00304FBC"/>
    <w:rsid w:val="00305221"/>
    <w:rsid w:val="003052C4"/>
    <w:rsid w:val="0030530C"/>
    <w:rsid w:val="00305498"/>
    <w:rsid w:val="00305566"/>
    <w:rsid w:val="003056CC"/>
    <w:rsid w:val="00305790"/>
    <w:rsid w:val="003058AC"/>
    <w:rsid w:val="00305A4E"/>
    <w:rsid w:val="00305A65"/>
    <w:rsid w:val="00305CB6"/>
    <w:rsid w:val="00305DD4"/>
    <w:rsid w:val="00305E5E"/>
    <w:rsid w:val="00305E94"/>
    <w:rsid w:val="00305F50"/>
    <w:rsid w:val="0030608A"/>
    <w:rsid w:val="003060CA"/>
    <w:rsid w:val="0030610B"/>
    <w:rsid w:val="00306138"/>
    <w:rsid w:val="0030615E"/>
    <w:rsid w:val="0030634E"/>
    <w:rsid w:val="003065FB"/>
    <w:rsid w:val="00306682"/>
    <w:rsid w:val="003066A5"/>
    <w:rsid w:val="003066DC"/>
    <w:rsid w:val="00306861"/>
    <w:rsid w:val="00306862"/>
    <w:rsid w:val="003068EE"/>
    <w:rsid w:val="00306928"/>
    <w:rsid w:val="003069F9"/>
    <w:rsid w:val="00306AD5"/>
    <w:rsid w:val="00306AF9"/>
    <w:rsid w:val="00306B43"/>
    <w:rsid w:val="00306B7E"/>
    <w:rsid w:val="00306C7D"/>
    <w:rsid w:val="00306ED2"/>
    <w:rsid w:val="00306F89"/>
    <w:rsid w:val="00306FC1"/>
    <w:rsid w:val="00306FE2"/>
    <w:rsid w:val="0030702A"/>
    <w:rsid w:val="00307257"/>
    <w:rsid w:val="0030734B"/>
    <w:rsid w:val="00307439"/>
    <w:rsid w:val="0030748A"/>
    <w:rsid w:val="0030749E"/>
    <w:rsid w:val="00307645"/>
    <w:rsid w:val="003076C9"/>
    <w:rsid w:val="003076CD"/>
    <w:rsid w:val="003077AA"/>
    <w:rsid w:val="00307865"/>
    <w:rsid w:val="003079B6"/>
    <w:rsid w:val="003079DF"/>
    <w:rsid w:val="00307A86"/>
    <w:rsid w:val="00307B27"/>
    <w:rsid w:val="00307CAB"/>
    <w:rsid w:val="00307D33"/>
    <w:rsid w:val="00307EB9"/>
    <w:rsid w:val="00307F28"/>
    <w:rsid w:val="00307F46"/>
    <w:rsid w:val="00307FDB"/>
    <w:rsid w:val="00310140"/>
    <w:rsid w:val="003101BF"/>
    <w:rsid w:val="003101DC"/>
    <w:rsid w:val="003101FC"/>
    <w:rsid w:val="0031027D"/>
    <w:rsid w:val="003103F4"/>
    <w:rsid w:val="0031046F"/>
    <w:rsid w:val="0031049F"/>
    <w:rsid w:val="0031057E"/>
    <w:rsid w:val="00310601"/>
    <w:rsid w:val="00310743"/>
    <w:rsid w:val="0031087D"/>
    <w:rsid w:val="003108A1"/>
    <w:rsid w:val="00310978"/>
    <w:rsid w:val="00310A2F"/>
    <w:rsid w:val="00310A93"/>
    <w:rsid w:val="00310AAE"/>
    <w:rsid w:val="00310BF5"/>
    <w:rsid w:val="00310C5F"/>
    <w:rsid w:val="00310C8D"/>
    <w:rsid w:val="00310CC6"/>
    <w:rsid w:val="00310CD6"/>
    <w:rsid w:val="00310E2D"/>
    <w:rsid w:val="00310F30"/>
    <w:rsid w:val="00310FFD"/>
    <w:rsid w:val="003111E2"/>
    <w:rsid w:val="003111EE"/>
    <w:rsid w:val="0031123B"/>
    <w:rsid w:val="00311349"/>
    <w:rsid w:val="0031137F"/>
    <w:rsid w:val="0031151D"/>
    <w:rsid w:val="003115E0"/>
    <w:rsid w:val="00311642"/>
    <w:rsid w:val="00311683"/>
    <w:rsid w:val="00311727"/>
    <w:rsid w:val="00311761"/>
    <w:rsid w:val="003117A5"/>
    <w:rsid w:val="003117EC"/>
    <w:rsid w:val="0031180E"/>
    <w:rsid w:val="0031187E"/>
    <w:rsid w:val="00311941"/>
    <w:rsid w:val="00311A39"/>
    <w:rsid w:val="00311ADC"/>
    <w:rsid w:val="00311B09"/>
    <w:rsid w:val="00311DBF"/>
    <w:rsid w:val="00311E5A"/>
    <w:rsid w:val="00311E66"/>
    <w:rsid w:val="00311EC6"/>
    <w:rsid w:val="00311F24"/>
    <w:rsid w:val="00311FBC"/>
    <w:rsid w:val="003120A5"/>
    <w:rsid w:val="003121E0"/>
    <w:rsid w:val="00312219"/>
    <w:rsid w:val="0031228E"/>
    <w:rsid w:val="0031241C"/>
    <w:rsid w:val="00312423"/>
    <w:rsid w:val="003124D7"/>
    <w:rsid w:val="0031254B"/>
    <w:rsid w:val="00312709"/>
    <w:rsid w:val="003127A5"/>
    <w:rsid w:val="003127E1"/>
    <w:rsid w:val="003128BD"/>
    <w:rsid w:val="00312955"/>
    <w:rsid w:val="00312BD0"/>
    <w:rsid w:val="00312C31"/>
    <w:rsid w:val="00312D50"/>
    <w:rsid w:val="00312D60"/>
    <w:rsid w:val="00312FC7"/>
    <w:rsid w:val="003130B6"/>
    <w:rsid w:val="0031314F"/>
    <w:rsid w:val="0031316B"/>
    <w:rsid w:val="003131CF"/>
    <w:rsid w:val="003131E1"/>
    <w:rsid w:val="00313241"/>
    <w:rsid w:val="003132C0"/>
    <w:rsid w:val="00313346"/>
    <w:rsid w:val="00313428"/>
    <w:rsid w:val="0031356D"/>
    <w:rsid w:val="00313752"/>
    <w:rsid w:val="00313765"/>
    <w:rsid w:val="003137A0"/>
    <w:rsid w:val="003137F9"/>
    <w:rsid w:val="0031382D"/>
    <w:rsid w:val="00313AD2"/>
    <w:rsid w:val="00313AFC"/>
    <w:rsid w:val="00313BC1"/>
    <w:rsid w:val="00313C4F"/>
    <w:rsid w:val="003141C2"/>
    <w:rsid w:val="003141CB"/>
    <w:rsid w:val="00314240"/>
    <w:rsid w:val="0031446E"/>
    <w:rsid w:val="003146A1"/>
    <w:rsid w:val="003146D2"/>
    <w:rsid w:val="00314ACB"/>
    <w:rsid w:val="00314B1F"/>
    <w:rsid w:val="00314C05"/>
    <w:rsid w:val="00314CBB"/>
    <w:rsid w:val="00314D22"/>
    <w:rsid w:val="00314D7C"/>
    <w:rsid w:val="00314DAD"/>
    <w:rsid w:val="00314DC8"/>
    <w:rsid w:val="003150FC"/>
    <w:rsid w:val="00315583"/>
    <w:rsid w:val="00315739"/>
    <w:rsid w:val="003158E9"/>
    <w:rsid w:val="0031597F"/>
    <w:rsid w:val="0031599D"/>
    <w:rsid w:val="003159D3"/>
    <w:rsid w:val="00315A34"/>
    <w:rsid w:val="00315D47"/>
    <w:rsid w:val="00315DF3"/>
    <w:rsid w:val="00315E4B"/>
    <w:rsid w:val="00315EAF"/>
    <w:rsid w:val="00315EB9"/>
    <w:rsid w:val="00315FB3"/>
    <w:rsid w:val="00315FB6"/>
    <w:rsid w:val="00316064"/>
    <w:rsid w:val="00316079"/>
    <w:rsid w:val="003161E6"/>
    <w:rsid w:val="003161FF"/>
    <w:rsid w:val="00316229"/>
    <w:rsid w:val="00316347"/>
    <w:rsid w:val="00316601"/>
    <w:rsid w:val="00316678"/>
    <w:rsid w:val="0031669B"/>
    <w:rsid w:val="00316BF5"/>
    <w:rsid w:val="00316C3A"/>
    <w:rsid w:val="00316C58"/>
    <w:rsid w:val="00316C98"/>
    <w:rsid w:val="00316CED"/>
    <w:rsid w:val="00316CEE"/>
    <w:rsid w:val="00316E2A"/>
    <w:rsid w:val="00316E6E"/>
    <w:rsid w:val="00316EAE"/>
    <w:rsid w:val="00316FB8"/>
    <w:rsid w:val="00316FBB"/>
    <w:rsid w:val="00317050"/>
    <w:rsid w:val="0031710C"/>
    <w:rsid w:val="00317162"/>
    <w:rsid w:val="003171AB"/>
    <w:rsid w:val="003172F2"/>
    <w:rsid w:val="003174B7"/>
    <w:rsid w:val="00317548"/>
    <w:rsid w:val="00317581"/>
    <w:rsid w:val="00317625"/>
    <w:rsid w:val="0031765F"/>
    <w:rsid w:val="0031767A"/>
    <w:rsid w:val="00317721"/>
    <w:rsid w:val="00317731"/>
    <w:rsid w:val="00317741"/>
    <w:rsid w:val="003177FF"/>
    <w:rsid w:val="003179E6"/>
    <w:rsid w:val="003179F8"/>
    <w:rsid w:val="003179F9"/>
    <w:rsid w:val="00317B62"/>
    <w:rsid w:val="00317BA2"/>
    <w:rsid w:val="00317C5E"/>
    <w:rsid w:val="00317D5B"/>
    <w:rsid w:val="00320132"/>
    <w:rsid w:val="0032013F"/>
    <w:rsid w:val="0032018E"/>
    <w:rsid w:val="003201AE"/>
    <w:rsid w:val="00320244"/>
    <w:rsid w:val="0032025F"/>
    <w:rsid w:val="00320350"/>
    <w:rsid w:val="0032037A"/>
    <w:rsid w:val="0032042A"/>
    <w:rsid w:val="00320507"/>
    <w:rsid w:val="00320563"/>
    <w:rsid w:val="00320609"/>
    <w:rsid w:val="003206A2"/>
    <w:rsid w:val="00320759"/>
    <w:rsid w:val="0032083D"/>
    <w:rsid w:val="003208CF"/>
    <w:rsid w:val="0032099F"/>
    <w:rsid w:val="00320A1B"/>
    <w:rsid w:val="00320B1B"/>
    <w:rsid w:val="00320B8F"/>
    <w:rsid w:val="00320BA7"/>
    <w:rsid w:val="00320BDC"/>
    <w:rsid w:val="00320D4C"/>
    <w:rsid w:val="00320D63"/>
    <w:rsid w:val="00320DFB"/>
    <w:rsid w:val="00320F1B"/>
    <w:rsid w:val="00321176"/>
    <w:rsid w:val="0032119A"/>
    <w:rsid w:val="00321278"/>
    <w:rsid w:val="003212A5"/>
    <w:rsid w:val="00321368"/>
    <w:rsid w:val="003213B6"/>
    <w:rsid w:val="003214EB"/>
    <w:rsid w:val="003214F9"/>
    <w:rsid w:val="0032151E"/>
    <w:rsid w:val="0032159B"/>
    <w:rsid w:val="00321663"/>
    <w:rsid w:val="0032168C"/>
    <w:rsid w:val="0032172E"/>
    <w:rsid w:val="00321822"/>
    <w:rsid w:val="00321B02"/>
    <w:rsid w:val="00321E0D"/>
    <w:rsid w:val="00321E10"/>
    <w:rsid w:val="00321EBB"/>
    <w:rsid w:val="0032205B"/>
    <w:rsid w:val="003224B5"/>
    <w:rsid w:val="00322569"/>
    <w:rsid w:val="003225B5"/>
    <w:rsid w:val="00322676"/>
    <w:rsid w:val="003228E9"/>
    <w:rsid w:val="00322BC3"/>
    <w:rsid w:val="00322BE0"/>
    <w:rsid w:val="00322C2B"/>
    <w:rsid w:val="00322C47"/>
    <w:rsid w:val="00322CF4"/>
    <w:rsid w:val="00322E01"/>
    <w:rsid w:val="00322E3B"/>
    <w:rsid w:val="00323013"/>
    <w:rsid w:val="00323204"/>
    <w:rsid w:val="003232E3"/>
    <w:rsid w:val="00323362"/>
    <w:rsid w:val="003236C3"/>
    <w:rsid w:val="00323777"/>
    <w:rsid w:val="003237F1"/>
    <w:rsid w:val="003238BA"/>
    <w:rsid w:val="00323A5E"/>
    <w:rsid w:val="00323A76"/>
    <w:rsid w:val="00323BAC"/>
    <w:rsid w:val="00323C8A"/>
    <w:rsid w:val="00323DCD"/>
    <w:rsid w:val="00323E1D"/>
    <w:rsid w:val="00323FAD"/>
    <w:rsid w:val="00323FB2"/>
    <w:rsid w:val="00324039"/>
    <w:rsid w:val="00324089"/>
    <w:rsid w:val="003241E9"/>
    <w:rsid w:val="003241EF"/>
    <w:rsid w:val="0032444E"/>
    <w:rsid w:val="00324488"/>
    <w:rsid w:val="003244B3"/>
    <w:rsid w:val="0032458B"/>
    <w:rsid w:val="0032466A"/>
    <w:rsid w:val="0032467A"/>
    <w:rsid w:val="00324701"/>
    <w:rsid w:val="0032477D"/>
    <w:rsid w:val="0032489D"/>
    <w:rsid w:val="003249AD"/>
    <w:rsid w:val="003249DE"/>
    <w:rsid w:val="003249F8"/>
    <w:rsid w:val="00324B64"/>
    <w:rsid w:val="00324C15"/>
    <w:rsid w:val="00324E41"/>
    <w:rsid w:val="00325053"/>
    <w:rsid w:val="0032505D"/>
    <w:rsid w:val="00325191"/>
    <w:rsid w:val="003251E4"/>
    <w:rsid w:val="003252E4"/>
    <w:rsid w:val="00325564"/>
    <w:rsid w:val="0032556B"/>
    <w:rsid w:val="0032588C"/>
    <w:rsid w:val="003259C0"/>
    <w:rsid w:val="00325A6B"/>
    <w:rsid w:val="00325C93"/>
    <w:rsid w:val="00325DAE"/>
    <w:rsid w:val="00325E32"/>
    <w:rsid w:val="00325F0C"/>
    <w:rsid w:val="00325FC7"/>
    <w:rsid w:val="00326175"/>
    <w:rsid w:val="0032618C"/>
    <w:rsid w:val="003263AE"/>
    <w:rsid w:val="00326425"/>
    <w:rsid w:val="003264C7"/>
    <w:rsid w:val="0032651E"/>
    <w:rsid w:val="0032652D"/>
    <w:rsid w:val="003267A6"/>
    <w:rsid w:val="003267F9"/>
    <w:rsid w:val="00326831"/>
    <w:rsid w:val="003268D6"/>
    <w:rsid w:val="00326A5C"/>
    <w:rsid w:val="00326B29"/>
    <w:rsid w:val="00326BA7"/>
    <w:rsid w:val="00326C32"/>
    <w:rsid w:val="00326C78"/>
    <w:rsid w:val="00326CA8"/>
    <w:rsid w:val="00326CC7"/>
    <w:rsid w:val="0032718A"/>
    <w:rsid w:val="003271E3"/>
    <w:rsid w:val="00327225"/>
    <w:rsid w:val="00327231"/>
    <w:rsid w:val="003272D0"/>
    <w:rsid w:val="003273DE"/>
    <w:rsid w:val="0032756F"/>
    <w:rsid w:val="003275A9"/>
    <w:rsid w:val="003276C7"/>
    <w:rsid w:val="00327886"/>
    <w:rsid w:val="003278C7"/>
    <w:rsid w:val="0032793B"/>
    <w:rsid w:val="00327A07"/>
    <w:rsid w:val="00327AEA"/>
    <w:rsid w:val="00327BA7"/>
    <w:rsid w:val="00327BAB"/>
    <w:rsid w:val="00327C27"/>
    <w:rsid w:val="00327D99"/>
    <w:rsid w:val="00327DAF"/>
    <w:rsid w:val="00327FA5"/>
    <w:rsid w:val="00327FE7"/>
    <w:rsid w:val="003300D9"/>
    <w:rsid w:val="003300F9"/>
    <w:rsid w:val="00330258"/>
    <w:rsid w:val="00330325"/>
    <w:rsid w:val="003303AC"/>
    <w:rsid w:val="003303ED"/>
    <w:rsid w:val="00330426"/>
    <w:rsid w:val="0033045A"/>
    <w:rsid w:val="0033050B"/>
    <w:rsid w:val="0033054B"/>
    <w:rsid w:val="0033061B"/>
    <w:rsid w:val="00330725"/>
    <w:rsid w:val="003308C4"/>
    <w:rsid w:val="00330A90"/>
    <w:rsid w:val="00330A9A"/>
    <w:rsid w:val="00330AF0"/>
    <w:rsid w:val="00330BB4"/>
    <w:rsid w:val="00330C12"/>
    <w:rsid w:val="00330C30"/>
    <w:rsid w:val="00330DE8"/>
    <w:rsid w:val="00330EA3"/>
    <w:rsid w:val="00330F5D"/>
    <w:rsid w:val="0033107D"/>
    <w:rsid w:val="003311EE"/>
    <w:rsid w:val="0033124A"/>
    <w:rsid w:val="003312E1"/>
    <w:rsid w:val="003313FA"/>
    <w:rsid w:val="0033146D"/>
    <w:rsid w:val="00331508"/>
    <w:rsid w:val="0033156B"/>
    <w:rsid w:val="003315F8"/>
    <w:rsid w:val="00331610"/>
    <w:rsid w:val="00331844"/>
    <w:rsid w:val="00331865"/>
    <w:rsid w:val="00331966"/>
    <w:rsid w:val="00331A88"/>
    <w:rsid w:val="00331A93"/>
    <w:rsid w:val="00331B2B"/>
    <w:rsid w:val="00331B82"/>
    <w:rsid w:val="00331DC1"/>
    <w:rsid w:val="00331EC2"/>
    <w:rsid w:val="00331F12"/>
    <w:rsid w:val="00332040"/>
    <w:rsid w:val="00332123"/>
    <w:rsid w:val="003321C3"/>
    <w:rsid w:val="00332550"/>
    <w:rsid w:val="00332552"/>
    <w:rsid w:val="00332570"/>
    <w:rsid w:val="0033259D"/>
    <w:rsid w:val="00332660"/>
    <w:rsid w:val="0033277B"/>
    <w:rsid w:val="00332816"/>
    <w:rsid w:val="00332962"/>
    <w:rsid w:val="0033296A"/>
    <w:rsid w:val="00332B5A"/>
    <w:rsid w:val="00332B88"/>
    <w:rsid w:val="00332B9B"/>
    <w:rsid w:val="00332BC2"/>
    <w:rsid w:val="00332D1D"/>
    <w:rsid w:val="00332D96"/>
    <w:rsid w:val="00332D99"/>
    <w:rsid w:val="00332E11"/>
    <w:rsid w:val="00332F1E"/>
    <w:rsid w:val="00332FA9"/>
    <w:rsid w:val="0033302E"/>
    <w:rsid w:val="00333150"/>
    <w:rsid w:val="003332AB"/>
    <w:rsid w:val="003332C2"/>
    <w:rsid w:val="003333D0"/>
    <w:rsid w:val="003334CE"/>
    <w:rsid w:val="003335EA"/>
    <w:rsid w:val="003336F4"/>
    <w:rsid w:val="0033372F"/>
    <w:rsid w:val="00333730"/>
    <w:rsid w:val="0033374E"/>
    <w:rsid w:val="00333A35"/>
    <w:rsid w:val="00333BE3"/>
    <w:rsid w:val="00333D3D"/>
    <w:rsid w:val="00333E74"/>
    <w:rsid w:val="00333EB0"/>
    <w:rsid w:val="00334148"/>
    <w:rsid w:val="00334170"/>
    <w:rsid w:val="00334282"/>
    <w:rsid w:val="0033440A"/>
    <w:rsid w:val="00334532"/>
    <w:rsid w:val="00334587"/>
    <w:rsid w:val="003346CD"/>
    <w:rsid w:val="003347E2"/>
    <w:rsid w:val="003348FB"/>
    <w:rsid w:val="003349B8"/>
    <w:rsid w:val="003349BE"/>
    <w:rsid w:val="00334B28"/>
    <w:rsid w:val="00334C61"/>
    <w:rsid w:val="00334E18"/>
    <w:rsid w:val="00334E22"/>
    <w:rsid w:val="00334EA8"/>
    <w:rsid w:val="00334EBB"/>
    <w:rsid w:val="0033500C"/>
    <w:rsid w:val="0033509C"/>
    <w:rsid w:val="0033513F"/>
    <w:rsid w:val="00335192"/>
    <w:rsid w:val="00335217"/>
    <w:rsid w:val="00335247"/>
    <w:rsid w:val="00335250"/>
    <w:rsid w:val="003352B5"/>
    <w:rsid w:val="00335351"/>
    <w:rsid w:val="003353C5"/>
    <w:rsid w:val="00335670"/>
    <w:rsid w:val="0033569B"/>
    <w:rsid w:val="0033572D"/>
    <w:rsid w:val="00335745"/>
    <w:rsid w:val="00335848"/>
    <w:rsid w:val="0033592C"/>
    <w:rsid w:val="00335938"/>
    <w:rsid w:val="00335A31"/>
    <w:rsid w:val="00335A8E"/>
    <w:rsid w:val="00335CBA"/>
    <w:rsid w:val="00335CCC"/>
    <w:rsid w:val="00335E2A"/>
    <w:rsid w:val="00335E36"/>
    <w:rsid w:val="00335ED2"/>
    <w:rsid w:val="0033601D"/>
    <w:rsid w:val="0033623B"/>
    <w:rsid w:val="00336262"/>
    <w:rsid w:val="0033634C"/>
    <w:rsid w:val="003363B0"/>
    <w:rsid w:val="003363B8"/>
    <w:rsid w:val="003363DD"/>
    <w:rsid w:val="00336583"/>
    <w:rsid w:val="0033660C"/>
    <w:rsid w:val="00336746"/>
    <w:rsid w:val="00336780"/>
    <w:rsid w:val="003367C5"/>
    <w:rsid w:val="00336AA1"/>
    <w:rsid w:val="00336B37"/>
    <w:rsid w:val="00336B55"/>
    <w:rsid w:val="00336B5F"/>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6A7"/>
    <w:rsid w:val="003377CB"/>
    <w:rsid w:val="003377FD"/>
    <w:rsid w:val="00337845"/>
    <w:rsid w:val="003378FF"/>
    <w:rsid w:val="00337B29"/>
    <w:rsid w:val="00337B48"/>
    <w:rsid w:val="00337C09"/>
    <w:rsid w:val="00337C16"/>
    <w:rsid w:val="00337C71"/>
    <w:rsid w:val="00337CDE"/>
    <w:rsid w:val="00337DE4"/>
    <w:rsid w:val="00337E40"/>
    <w:rsid w:val="00337E41"/>
    <w:rsid w:val="00337F1B"/>
    <w:rsid w:val="00337F28"/>
    <w:rsid w:val="00340055"/>
    <w:rsid w:val="00340237"/>
    <w:rsid w:val="003404DD"/>
    <w:rsid w:val="00340905"/>
    <w:rsid w:val="0034097E"/>
    <w:rsid w:val="003409B2"/>
    <w:rsid w:val="00340B48"/>
    <w:rsid w:val="00340CC6"/>
    <w:rsid w:val="00340D8B"/>
    <w:rsid w:val="00340DFF"/>
    <w:rsid w:val="00340E31"/>
    <w:rsid w:val="00340E58"/>
    <w:rsid w:val="00340E8D"/>
    <w:rsid w:val="00340ED1"/>
    <w:rsid w:val="00340F6D"/>
    <w:rsid w:val="00341087"/>
    <w:rsid w:val="00341317"/>
    <w:rsid w:val="00341322"/>
    <w:rsid w:val="00341679"/>
    <w:rsid w:val="00341706"/>
    <w:rsid w:val="00341738"/>
    <w:rsid w:val="00341771"/>
    <w:rsid w:val="0034178C"/>
    <w:rsid w:val="003417BE"/>
    <w:rsid w:val="0034190E"/>
    <w:rsid w:val="003419B7"/>
    <w:rsid w:val="00341A5A"/>
    <w:rsid w:val="00341A90"/>
    <w:rsid w:val="00341C52"/>
    <w:rsid w:val="00341CFA"/>
    <w:rsid w:val="00341D0C"/>
    <w:rsid w:val="00341D54"/>
    <w:rsid w:val="00341E06"/>
    <w:rsid w:val="00341E46"/>
    <w:rsid w:val="00341F6C"/>
    <w:rsid w:val="00342092"/>
    <w:rsid w:val="0034217E"/>
    <w:rsid w:val="0034227F"/>
    <w:rsid w:val="003422A1"/>
    <w:rsid w:val="0034230C"/>
    <w:rsid w:val="0034245F"/>
    <w:rsid w:val="0034246D"/>
    <w:rsid w:val="0034259A"/>
    <w:rsid w:val="00342695"/>
    <w:rsid w:val="003426FD"/>
    <w:rsid w:val="0034280B"/>
    <w:rsid w:val="003429B5"/>
    <w:rsid w:val="00342A2F"/>
    <w:rsid w:val="00342B8A"/>
    <w:rsid w:val="00342C2D"/>
    <w:rsid w:val="00342C5A"/>
    <w:rsid w:val="00342D82"/>
    <w:rsid w:val="00342EBA"/>
    <w:rsid w:val="00342F8C"/>
    <w:rsid w:val="00342F90"/>
    <w:rsid w:val="00342FA0"/>
    <w:rsid w:val="0034305B"/>
    <w:rsid w:val="003431CC"/>
    <w:rsid w:val="00343524"/>
    <w:rsid w:val="003436D0"/>
    <w:rsid w:val="003436E7"/>
    <w:rsid w:val="003437EA"/>
    <w:rsid w:val="00343ACC"/>
    <w:rsid w:val="00343BF0"/>
    <w:rsid w:val="00343C08"/>
    <w:rsid w:val="00343C24"/>
    <w:rsid w:val="00343C94"/>
    <w:rsid w:val="00343D3F"/>
    <w:rsid w:val="00343DE2"/>
    <w:rsid w:val="00343E12"/>
    <w:rsid w:val="00343E50"/>
    <w:rsid w:val="00343E5E"/>
    <w:rsid w:val="00343E80"/>
    <w:rsid w:val="00343F57"/>
    <w:rsid w:val="00343FA6"/>
    <w:rsid w:val="003440A1"/>
    <w:rsid w:val="003440B0"/>
    <w:rsid w:val="003441B8"/>
    <w:rsid w:val="003443C5"/>
    <w:rsid w:val="003444DA"/>
    <w:rsid w:val="003446AD"/>
    <w:rsid w:val="00344725"/>
    <w:rsid w:val="0034472A"/>
    <w:rsid w:val="00344779"/>
    <w:rsid w:val="0034479F"/>
    <w:rsid w:val="00344861"/>
    <w:rsid w:val="00344901"/>
    <w:rsid w:val="00344938"/>
    <w:rsid w:val="0034493C"/>
    <w:rsid w:val="003449E7"/>
    <w:rsid w:val="003449FD"/>
    <w:rsid w:val="00344DAE"/>
    <w:rsid w:val="00344F17"/>
    <w:rsid w:val="00344F93"/>
    <w:rsid w:val="0034511B"/>
    <w:rsid w:val="0034516C"/>
    <w:rsid w:val="003452C8"/>
    <w:rsid w:val="003453CE"/>
    <w:rsid w:val="0034553A"/>
    <w:rsid w:val="003455F4"/>
    <w:rsid w:val="003456CE"/>
    <w:rsid w:val="00345770"/>
    <w:rsid w:val="00345894"/>
    <w:rsid w:val="0034591D"/>
    <w:rsid w:val="003459A7"/>
    <w:rsid w:val="00345ADC"/>
    <w:rsid w:val="00345B2C"/>
    <w:rsid w:val="00345BAB"/>
    <w:rsid w:val="00345DBF"/>
    <w:rsid w:val="00345DDB"/>
    <w:rsid w:val="00345DF7"/>
    <w:rsid w:val="00345EE0"/>
    <w:rsid w:val="00345F4C"/>
    <w:rsid w:val="00345FB5"/>
    <w:rsid w:val="0034603B"/>
    <w:rsid w:val="00346064"/>
    <w:rsid w:val="003460B7"/>
    <w:rsid w:val="00346174"/>
    <w:rsid w:val="003461B4"/>
    <w:rsid w:val="003461D4"/>
    <w:rsid w:val="00346307"/>
    <w:rsid w:val="003463E6"/>
    <w:rsid w:val="003464A9"/>
    <w:rsid w:val="00346560"/>
    <w:rsid w:val="0034676C"/>
    <w:rsid w:val="00346933"/>
    <w:rsid w:val="00346973"/>
    <w:rsid w:val="00346A8E"/>
    <w:rsid w:val="00346B1E"/>
    <w:rsid w:val="00346C01"/>
    <w:rsid w:val="00346F99"/>
    <w:rsid w:val="00346FF8"/>
    <w:rsid w:val="00347015"/>
    <w:rsid w:val="0034722D"/>
    <w:rsid w:val="003473DB"/>
    <w:rsid w:val="0034742D"/>
    <w:rsid w:val="0034744B"/>
    <w:rsid w:val="0034745C"/>
    <w:rsid w:val="003474CD"/>
    <w:rsid w:val="003475D7"/>
    <w:rsid w:val="0034772C"/>
    <w:rsid w:val="0034799F"/>
    <w:rsid w:val="003479B6"/>
    <w:rsid w:val="00347B3D"/>
    <w:rsid w:val="00347C3E"/>
    <w:rsid w:val="00347C98"/>
    <w:rsid w:val="00347D49"/>
    <w:rsid w:val="00347D51"/>
    <w:rsid w:val="00347E18"/>
    <w:rsid w:val="00347F0E"/>
    <w:rsid w:val="0035025F"/>
    <w:rsid w:val="00350311"/>
    <w:rsid w:val="0035041A"/>
    <w:rsid w:val="003504D4"/>
    <w:rsid w:val="003505AD"/>
    <w:rsid w:val="00350631"/>
    <w:rsid w:val="00350801"/>
    <w:rsid w:val="00350868"/>
    <w:rsid w:val="00350972"/>
    <w:rsid w:val="00350AA3"/>
    <w:rsid w:val="00350BB9"/>
    <w:rsid w:val="00350CC2"/>
    <w:rsid w:val="00350CCE"/>
    <w:rsid w:val="00350E35"/>
    <w:rsid w:val="00350EDB"/>
    <w:rsid w:val="00350EE7"/>
    <w:rsid w:val="00350F8E"/>
    <w:rsid w:val="003512E1"/>
    <w:rsid w:val="00351355"/>
    <w:rsid w:val="00351439"/>
    <w:rsid w:val="003515ED"/>
    <w:rsid w:val="0035160D"/>
    <w:rsid w:val="0035169E"/>
    <w:rsid w:val="003516FC"/>
    <w:rsid w:val="003517F5"/>
    <w:rsid w:val="0035180B"/>
    <w:rsid w:val="003519BC"/>
    <w:rsid w:val="00351ACA"/>
    <w:rsid w:val="00351C37"/>
    <w:rsid w:val="00351C98"/>
    <w:rsid w:val="003520DB"/>
    <w:rsid w:val="00352153"/>
    <w:rsid w:val="0035216E"/>
    <w:rsid w:val="00352234"/>
    <w:rsid w:val="003523B5"/>
    <w:rsid w:val="00352427"/>
    <w:rsid w:val="003524F8"/>
    <w:rsid w:val="00352519"/>
    <w:rsid w:val="00352593"/>
    <w:rsid w:val="00352759"/>
    <w:rsid w:val="003527E4"/>
    <w:rsid w:val="00352828"/>
    <w:rsid w:val="003528A4"/>
    <w:rsid w:val="00352902"/>
    <w:rsid w:val="00352952"/>
    <w:rsid w:val="003529CC"/>
    <w:rsid w:val="00352A16"/>
    <w:rsid w:val="00352A9F"/>
    <w:rsid w:val="00352B2C"/>
    <w:rsid w:val="00352B6B"/>
    <w:rsid w:val="00352C3F"/>
    <w:rsid w:val="00352CB8"/>
    <w:rsid w:val="00352DAE"/>
    <w:rsid w:val="003530A0"/>
    <w:rsid w:val="00353142"/>
    <w:rsid w:val="0035318E"/>
    <w:rsid w:val="003531B0"/>
    <w:rsid w:val="00353223"/>
    <w:rsid w:val="003532D2"/>
    <w:rsid w:val="00353466"/>
    <w:rsid w:val="003536C6"/>
    <w:rsid w:val="00353811"/>
    <w:rsid w:val="00353965"/>
    <w:rsid w:val="00353984"/>
    <w:rsid w:val="003539B2"/>
    <w:rsid w:val="00353A58"/>
    <w:rsid w:val="00353A5A"/>
    <w:rsid w:val="00353C3E"/>
    <w:rsid w:val="00353DFC"/>
    <w:rsid w:val="00353F64"/>
    <w:rsid w:val="003540A4"/>
    <w:rsid w:val="003540D0"/>
    <w:rsid w:val="0035414B"/>
    <w:rsid w:val="003541AA"/>
    <w:rsid w:val="00354246"/>
    <w:rsid w:val="00354248"/>
    <w:rsid w:val="0035427D"/>
    <w:rsid w:val="00354448"/>
    <w:rsid w:val="003545C0"/>
    <w:rsid w:val="003547A9"/>
    <w:rsid w:val="00354836"/>
    <w:rsid w:val="003548D6"/>
    <w:rsid w:val="00354971"/>
    <w:rsid w:val="00354A5E"/>
    <w:rsid w:val="00354B19"/>
    <w:rsid w:val="00354C6B"/>
    <w:rsid w:val="00354C95"/>
    <w:rsid w:val="00354DFC"/>
    <w:rsid w:val="00354E1C"/>
    <w:rsid w:val="00354E3D"/>
    <w:rsid w:val="00354EA2"/>
    <w:rsid w:val="00354F0D"/>
    <w:rsid w:val="00354FE6"/>
    <w:rsid w:val="0035511C"/>
    <w:rsid w:val="003552B8"/>
    <w:rsid w:val="003552C6"/>
    <w:rsid w:val="0035542F"/>
    <w:rsid w:val="003554D6"/>
    <w:rsid w:val="0035559B"/>
    <w:rsid w:val="003558D1"/>
    <w:rsid w:val="003558FD"/>
    <w:rsid w:val="00355A42"/>
    <w:rsid w:val="00355A83"/>
    <w:rsid w:val="00355B39"/>
    <w:rsid w:val="00355E69"/>
    <w:rsid w:val="00355EC1"/>
    <w:rsid w:val="00355FBC"/>
    <w:rsid w:val="00356007"/>
    <w:rsid w:val="0035618E"/>
    <w:rsid w:val="00356249"/>
    <w:rsid w:val="003562D7"/>
    <w:rsid w:val="00356353"/>
    <w:rsid w:val="0035637D"/>
    <w:rsid w:val="003563A6"/>
    <w:rsid w:val="003563C6"/>
    <w:rsid w:val="0035668A"/>
    <w:rsid w:val="00356697"/>
    <w:rsid w:val="003567C9"/>
    <w:rsid w:val="00356934"/>
    <w:rsid w:val="003569B8"/>
    <w:rsid w:val="00356A90"/>
    <w:rsid w:val="00356CEC"/>
    <w:rsid w:val="00356E21"/>
    <w:rsid w:val="00356E9E"/>
    <w:rsid w:val="003570AB"/>
    <w:rsid w:val="00357265"/>
    <w:rsid w:val="003572DE"/>
    <w:rsid w:val="003572E0"/>
    <w:rsid w:val="0035737B"/>
    <w:rsid w:val="003573FB"/>
    <w:rsid w:val="0035741A"/>
    <w:rsid w:val="0035751B"/>
    <w:rsid w:val="00357588"/>
    <w:rsid w:val="003575DB"/>
    <w:rsid w:val="00357659"/>
    <w:rsid w:val="00357712"/>
    <w:rsid w:val="00357960"/>
    <w:rsid w:val="003579A4"/>
    <w:rsid w:val="00357CAE"/>
    <w:rsid w:val="00357EFE"/>
    <w:rsid w:val="00357F10"/>
    <w:rsid w:val="00357FEE"/>
    <w:rsid w:val="0036013D"/>
    <w:rsid w:val="003601F5"/>
    <w:rsid w:val="003602B7"/>
    <w:rsid w:val="0036046C"/>
    <w:rsid w:val="003604DB"/>
    <w:rsid w:val="00360505"/>
    <w:rsid w:val="0036084D"/>
    <w:rsid w:val="00360851"/>
    <w:rsid w:val="003608A6"/>
    <w:rsid w:val="00360962"/>
    <w:rsid w:val="00360972"/>
    <w:rsid w:val="00360A0B"/>
    <w:rsid w:val="00360B10"/>
    <w:rsid w:val="00360B25"/>
    <w:rsid w:val="00360DC0"/>
    <w:rsid w:val="00360DF9"/>
    <w:rsid w:val="00360EB0"/>
    <w:rsid w:val="00360ED2"/>
    <w:rsid w:val="00360EF2"/>
    <w:rsid w:val="00360F79"/>
    <w:rsid w:val="00360FE5"/>
    <w:rsid w:val="00361148"/>
    <w:rsid w:val="003613C0"/>
    <w:rsid w:val="003613DC"/>
    <w:rsid w:val="003613E1"/>
    <w:rsid w:val="00361427"/>
    <w:rsid w:val="003617B5"/>
    <w:rsid w:val="0036185C"/>
    <w:rsid w:val="00361B1A"/>
    <w:rsid w:val="00361B30"/>
    <w:rsid w:val="00361C77"/>
    <w:rsid w:val="00361CCD"/>
    <w:rsid w:val="00361CD2"/>
    <w:rsid w:val="00361DC3"/>
    <w:rsid w:val="00361E58"/>
    <w:rsid w:val="00361E71"/>
    <w:rsid w:val="00361FAB"/>
    <w:rsid w:val="00361FB1"/>
    <w:rsid w:val="00361FB4"/>
    <w:rsid w:val="00362066"/>
    <w:rsid w:val="00362085"/>
    <w:rsid w:val="00362098"/>
    <w:rsid w:val="003620DB"/>
    <w:rsid w:val="00362105"/>
    <w:rsid w:val="00362175"/>
    <w:rsid w:val="003621B0"/>
    <w:rsid w:val="00362229"/>
    <w:rsid w:val="0036227D"/>
    <w:rsid w:val="00362520"/>
    <w:rsid w:val="0036262C"/>
    <w:rsid w:val="0036273E"/>
    <w:rsid w:val="0036282B"/>
    <w:rsid w:val="003628F3"/>
    <w:rsid w:val="003628F6"/>
    <w:rsid w:val="0036291A"/>
    <w:rsid w:val="00362981"/>
    <w:rsid w:val="003629AA"/>
    <w:rsid w:val="00362B28"/>
    <w:rsid w:val="00362BA6"/>
    <w:rsid w:val="00362C4E"/>
    <w:rsid w:val="00362C5A"/>
    <w:rsid w:val="00362D73"/>
    <w:rsid w:val="00362ED5"/>
    <w:rsid w:val="00362F19"/>
    <w:rsid w:val="00363067"/>
    <w:rsid w:val="003630B0"/>
    <w:rsid w:val="003630C0"/>
    <w:rsid w:val="00363302"/>
    <w:rsid w:val="00363334"/>
    <w:rsid w:val="0036336A"/>
    <w:rsid w:val="0036342A"/>
    <w:rsid w:val="00363464"/>
    <w:rsid w:val="0036348D"/>
    <w:rsid w:val="0036352C"/>
    <w:rsid w:val="003635B6"/>
    <w:rsid w:val="0036371C"/>
    <w:rsid w:val="003638B5"/>
    <w:rsid w:val="0036398A"/>
    <w:rsid w:val="00363B11"/>
    <w:rsid w:val="00363C32"/>
    <w:rsid w:val="00363C65"/>
    <w:rsid w:val="00363CC0"/>
    <w:rsid w:val="00363D46"/>
    <w:rsid w:val="00363DBE"/>
    <w:rsid w:val="00363EA3"/>
    <w:rsid w:val="00363EBC"/>
    <w:rsid w:val="00363FC9"/>
    <w:rsid w:val="00364009"/>
    <w:rsid w:val="003640BB"/>
    <w:rsid w:val="003640E0"/>
    <w:rsid w:val="00364131"/>
    <w:rsid w:val="003641DC"/>
    <w:rsid w:val="00364261"/>
    <w:rsid w:val="0036430C"/>
    <w:rsid w:val="003643AA"/>
    <w:rsid w:val="003643AB"/>
    <w:rsid w:val="003643EB"/>
    <w:rsid w:val="00364546"/>
    <w:rsid w:val="003645A2"/>
    <w:rsid w:val="003645FD"/>
    <w:rsid w:val="00364763"/>
    <w:rsid w:val="003647F7"/>
    <w:rsid w:val="0036484F"/>
    <w:rsid w:val="003648C2"/>
    <w:rsid w:val="00364A42"/>
    <w:rsid w:val="00364BF9"/>
    <w:rsid w:val="00364F0C"/>
    <w:rsid w:val="00364F30"/>
    <w:rsid w:val="00364FEE"/>
    <w:rsid w:val="00365023"/>
    <w:rsid w:val="003650DE"/>
    <w:rsid w:val="0036512E"/>
    <w:rsid w:val="00365137"/>
    <w:rsid w:val="003653D0"/>
    <w:rsid w:val="003653FE"/>
    <w:rsid w:val="003654D9"/>
    <w:rsid w:val="00365639"/>
    <w:rsid w:val="00365644"/>
    <w:rsid w:val="003656B2"/>
    <w:rsid w:val="003658CA"/>
    <w:rsid w:val="0036590C"/>
    <w:rsid w:val="003659F4"/>
    <w:rsid w:val="00365B46"/>
    <w:rsid w:val="00365B60"/>
    <w:rsid w:val="00365C23"/>
    <w:rsid w:val="00365D57"/>
    <w:rsid w:val="00365DB8"/>
    <w:rsid w:val="00365DBB"/>
    <w:rsid w:val="00365E2F"/>
    <w:rsid w:val="00365E69"/>
    <w:rsid w:val="00366178"/>
    <w:rsid w:val="003665C5"/>
    <w:rsid w:val="003665C8"/>
    <w:rsid w:val="0036671E"/>
    <w:rsid w:val="00366AD4"/>
    <w:rsid w:val="00366B3A"/>
    <w:rsid w:val="00366C3F"/>
    <w:rsid w:val="00366C5F"/>
    <w:rsid w:val="00366D42"/>
    <w:rsid w:val="00366F02"/>
    <w:rsid w:val="0036703E"/>
    <w:rsid w:val="0036708C"/>
    <w:rsid w:val="00367238"/>
    <w:rsid w:val="003672CD"/>
    <w:rsid w:val="00367482"/>
    <w:rsid w:val="003674AB"/>
    <w:rsid w:val="00367520"/>
    <w:rsid w:val="003675A9"/>
    <w:rsid w:val="00367692"/>
    <w:rsid w:val="003677B2"/>
    <w:rsid w:val="003677F1"/>
    <w:rsid w:val="003678B6"/>
    <w:rsid w:val="00367AA4"/>
    <w:rsid w:val="00367B13"/>
    <w:rsid w:val="00367BC3"/>
    <w:rsid w:val="00367D6B"/>
    <w:rsid w:val="00367D71"/>
    <w:rsid w:val="00367F02"/>
    <w:rsid w:val="003700C0"/>
    <w:rsid w:val="003701A5"/>
    <w:rsid w:val="003701BA"/>
    <w:rsid w:val="00370285"/>
    <w:rsid w:val="00370387"/>
    <w:rsid w:val="003703E5"/>
    <w:rsid w:val="00370403"/>
    <w:rsid w:val="00370410"/>
    <w:rsid w:val="00370483"/>
    <w:rsid w:val="003704EE"/>
    <w:rsid w:val="00370580"/>
    <w:rsid w:val="003706A5"/>
    <w:rsid w:val="00370880"/>
    <w:rsid w:val="00370A0B"/>
    <w:rsid w:val="00370ABA"/>
    <w:rsid w:val="00370C86"/>
    <w:rsid w:val="00370CE8"/>
    <w:rsid w:val="00370E8C"/>
    <w:rsid w:val="00370EFD"/>
    <w:rsid w:val="00370F82"/>
    <w:rsid w:val="003710F5"/>
    <w:rsid w:val="00371130"/>
    <w:rsid w:val="00371137"/>
    <w:rsid w:val="003711BF"/>
    <w:rsid w:val="003712F9"/>
    <w:rsid w:val="00371464"/>
    <w:rsid w:val="00371507"/>
    <w:rsid w:val="00371528"/>
    <w:rsid w:val="00371558"/>
    <w:rsid w:val="0037164C"/>
    <w:rsid w:val="0037184B"/>
    <w:rsid w:val="003719D3"/>
    <w:rsid w:val="003719F5"/>
    <w:rsid w:val="00371AE1"/>
    <w:rsid w:val="00371B4F"/>
    <w:rsid w:val="00371B8D"/>
    <w:rsid w:val="00371C1C"/>
    <w:rsid w:val="00371C90"/>
    <w:rsid w:val="00371DB7"/>
    <w:rsid w:val="00371F4D"/>
    <w:rsid w:val="00371F9D"/>
    <w:rsid w:val="00372019"/>
    <w:rsid w:val="00372029"/>
    <w:rsid w:val="003723AE"/>
    <w:rsid w:val="0037241B"/>
    <w:rsid w:val="0037248D"/>
    <w:rsid w:val="003724A1"/>
    <w:rsid w:val="00372609"/>
    <w:rsid w:val="003726A8"/>
    <w:rsid w:val="003726FB"/>
    <w:rsid w:val="0037281E"/>
    <w:rsid w:val="003728C6"/>
    <w:rsid w:val="00372944"/>
    <w:rsid w:val="0037298C"/>
    <w:rsid w:val="00372A6B"/>
    <w:rsid w:val="00372BAE"/>
    <w:rsid w:val="00372C12"/>
    <w:rsid w:val="00372C40"/>
    <w:rsid w:val="00372D7F"/>
    <w:rsid w:val="00372E9B"/>
    <w:rsid w:val="00372ED3"/>
    <w:rsid w:val="00373020"/>
    <w:rsid w:val="003735BC"/>
    <w:rsid w:val="00373B3C"/>
    <w:rsid w:val="00373B6D"/>
    <w:rsid w:val="00373D69"/>
    <w:rsid w:val="00373E10"/>
    <w:rsid w:val="00373EEF"/>
    <w:rsid w:val="00373F2C"/>
    <w:rsid w:val="00373FA3"/>
    <w:rsid w:val="00373FE2"/>
    <w:rsid w:val="0037406C"/>
    <w:rsid w:val="00374157"/>
    <w:rsid w:val="003741D2"/>
    <w:rsid w:val="003741F0"/>
    <w:rsid w:val="0037425D"/>
    <w:rsid w:val="003744CB"/>
    <w:rsid w:val="003744D8"/>
    <w:rsid w:val="0037450B"/>
    <w:rsid w:val="0037466D"/>
    <w:rsid w:val="003747BE"/>
    <w:rsid w:val="003747CE"/>
    <w:rsid w:val="00374804"/>
    <w:rsid w:val="00374878"/>
    <w:rsid w:val="003748F9"/>
    <w:rsid w:val="00374984"/>
    <w:rsid w:val="003749EF"/>
    <w:rsid w:val="00374A24"/>
    <w:rsid w:val="00374A56"/>
    <w:rsid w:val="00374AE2"/>
    <w:rsid w:val="00374AF2"/>
    <w:rsid w:val="00374BA2"/>
    <w:rsid w:val="00374C61"/>
    <w:rsid w:val="00374C80"/>
    <w:rsid w:val="00374CD0"/>
    <w:rsid w:val="00374DB9"/>
    <w:rsid w:val="00374F06"/>
    <w:rsid w:val="00375066"/>
    <w:rsid w:val="003750AE"/>
    <w:rsid w:val="003750D1"/>
    <w:rsid w:val="00375183"/>
    <w:rsid w:val="00375222"/>
    <w:rsid w:val="00375324"/>
    <w:rsid w:val="00375404"/>
    <w:rsid w:val="00375427"/>
    <w:rsid w:val="00375695"/>
    <w:rsid w:val="003759C1"/>
    <w:rsid w:val="00375A5D"/>
    <w:rsid w:val="00375AF7"/>
    <w:rsid w:val="00375C30"/>
    <w:rsid w:val="00375D88"/>
    <w:rsid w:val="00375FFC"/>
    <w:rsid w:val="00376234"/>
    <w:rsid w:val="003762AC"/>
    <w:rsid w:val="00376312"/>
    <w:rsid w:val="0037633A"/>
    <w:rsid w:val="00376356"/>
    <w:rsid w:val="003763AA"/>
    <w:rsid w:val="003763FA"/>
    <w:rsid w:val="003764D9"/>
    <w:rsid w:val="003764FA"/>
    <w:rsid w:val="00376610"/>
    <w:rsid w:val="00376778"/>
    <w:rsid w:val="00376838"/>
    <w:rsid w:val="003769FC"/>
    <w:rsid w:val="00376C7C"/>
    <w:rsid w:val="00376E0C"/>
    <w:rsid w:val="00376EE8"/>
    <w:rsid w:val="00377028"/>
    <w:rsid w:val="00377082"/>
    <w:rsid w:val="0037709A"/>
    <w:rsid w:val="00377137"/>
    <w:rsid w:val="00377146"/>
    <w:rsid w:val="003771C8"/>
    <w:rsid w:val="003771CA"/>
    <w:rsid w:val="003772B4"/>
    <w:rsid w:val="00377397"/>
    <w:rsid w:val="00377463"/>
    <w:rsid w:val="0037757C"/>
    <w:rsid w:val="003775BD"/>
    <w:rsid w:val="003777EF"/>
    <w:rsid w:val="00377A1A"/>
    <w:rsid w:val="00377A65"/>
    <w:rsid w:val="00377A69"/>
    <w:rsid w:val="00377B20"/>
    <w:rsid w:val="00377B43"/>
    <w:rsid w:val="00377C25"/>
    <w:rsid w:val="00377DB8"/>
    <w:rsid w:val="00377E0E"/>
    <w:rsid w:val="00377F1C"/>
    <w:rsid w:val="0038007C"/>
    <w:rsid w:val="003802B9"/>
    <w:rsid w:val="00380307"/>
    <w:rsid w:val="00380311"/>
    <w:rsid w:val="00380543"/>
    <w:rsid w:val="00380568"/>
    <w:rsid w:val="00380602"/>
    <w:rsid w:val="00380681"/>
    <w:rsid w:val="00380892"/>
    <w:rsid w:val="00380954"/>
    <w:rsid w:val="003809E9"/>
    <w:rsid w:val="003809FB"/>
    <w:rsid w:val="00380BBD"/>
    <w:rsid w:val="00380C33"/>
    <w:rsid w:val="00380E30"/>
    <w:rsid w:val="00380E68"/>
    <w:rsid w:val="00380EA5"/>
    <w:rsid w:val="003810D0"/>
    <w:rsid w:val="00381152"/>
    <w:rsid w:val="0038155B"/>
    <w:rsid w:val="00381914"/>
    <w:rsid w:val="00381A9D"/>
    <w:rsid w:val="00381B03"/>
    <w:rsid w:val="00381BDA"/>
    <w:rsid w:val="00381D29"/>
    <w:rsid w:val="00381E5E"/>
    <w:rsid w:val="00381F0C"/>
    <w:rsid w:val="00381F3B"/>
    <w:rsid w:val="0038205E"/>
    <w:rsid w:val="003820CF"/>
    <w:rsid w:val="00382190"/>
    <w:rsid w:val="003821E7"/>
    <w:rsid w:val="00382244"/>
    <w:rsid w:val="0038228A"/>
    <w:rsid w:val="00382304"/>
    <w:rsid w:val="00382328"/>
    <w:rsid w:val="00382379"/>
    <w:rsid w:val="003823D6"/>
    <w:rsid w:val="00382439"/>
    <w:rsid w:val="00382443"/>
    <w:rsid w:val="003824B5"/>
    <w:rsid w:val="00382903"/>
    <w:rsid w:val="00382A34"/>
    <w:rsid w:val="00382CD0"/>
    <w:rsid w:val="00382DD6"/>
    <w:rsid w:val="00382F84"/>
    <w:rsid w:val="003830A6"/>
    <w:rsid w:val="0038321A"/>
    <w:rsid w:val="0038355F"/>
    <w:rsid w:val="0038356D"/>
    <w:rsid w:val="00383980"/>
    <w:rsid w:val="003839EB"/>
    <w:rsid w:val="00383B13"/>
    <w:rsid w:val="00383B86"/>
    <w:rsid w:val="00383D4B"/>
    <w:rsid w:val="00383DDB"/>
    <w:rsid w:val="00383E0E"/>
    <w:rsid w:val="00383F35"/>
    <w:rsid w:val="00384094"/>
    <w:rsid w:val="003842A8"/>
    <w:rsid w:val="003842E7"/>
    <w:rsid w:val="003843B5"/>
    <w:rsid w:val="003843BA"/>
    <w:rsid w:val="003843DE"/>
    <w:rsid w:val="003843F6"/>
    <w:rsid w:val="00384488"/>
    <w:rsid w:val="003844CE"/>
    <w:rsid w:val="00384543"/>
    <w:rsid w:val="00384680"/>
    <w:rsid w:val="003846A6"/>
    <w:rsid w:val="003846AB"/>
    <w:rsid w:val="003846D8"/>
    <w:rsid w:val="00384747"/>
    <w:rsid w:val="003848D9"/>
    <w:rsid w:val="00384946"/>
    <w:rsid w:val="00384960"/>
    <w:rsid w:val="0038498A"/>
    <w:rsid w:val="00384BC0"/>
    <w:rsid w:val="00384EFD"/>
    <w:rsid w:val="00384F29"/>
    <w:rsid w:val="00384F60"/>
    <w:rsid w:val="00384F7C"/>
    <w:rsid w:val="00384FD0"/>
    <w:rsid w:val="0038511F"/>
    <w:rsid w:val="003852B7"/>
    <w:rsid w:val="003852CC"/>
    <w:rsid w:val="003852D6"/>
    <w:rsid w:val="00385403"/>
    <w:rsid w:val="003855C1"/>
    <w:rsid w:val="003855FF"/>
    <w:rsid w:val="0038563C"/>
    <w:rsid w:val="0038578D"/>
    <w:rsid w:val="00385866"/>
    <w:rsid w:val="003858F0"/>
    <w:rsid w:val="003859B1"/>
    <w:rsid w:val="00385A70"/>
    <w:rsid w:val="00385BBB"/>
    <w:rsid w:val="00385BD7"/>
    <w:rsid w:val="00385DED"/>
    <w:rsid w:val="00385DF6"/>
    <w:rsid w:val="00385ED7"/>
    <w:rsid w:val="00385F9F"/>
    <w:rsid w:val="0038619F"/>
    <w:rsid w:val="003861EC"/>
    <w:rsid w:val="003862A5"/>
    <w:rsid w:val="0038639F"/>
    <w:rsid w:val="003863A1"/>
    <w:rsid w:val="0038644D"/>
    <w:rsid w:val="00386541"/>
    <w:rsid w:val="00386684"/>
    <w:rsid w:val="00386688"/>
    <w:rsid w:val="0038675C"/>
    <w:rsid w:val="003867F2"/>
    <w:rsid w:val="0038680F"/>
    <w:rsid w:val="003868BA"/>
    <w:rsid w:val="0038693A"/>
    <w:rsid w:val="00386A15"/>
    <w:rsid w:val="00386A32"/>
    <w:rsid w:val="00386B5C"/>
    <w:rsid w:val="00386B5F"/>
    <w:rsid w:val="00386B71"/>
    <w:rsid w:val="00386B76"/>
    <w:rsid w:val="00386C0E"/>
    <w:rsid w:val="00386C4E"/>
    <w:rsid w:val="00386CA4"/>
    <w:rsid w:val="00386D07"/>
    <w:rsid w:val="00386D57"/>
    <w:rsid w:val="00386D6A"/>
    <w:rsid w:val="00386E45"/>
    <w:rsid w:val="00386E61"/>
    <w:rsid w:val="0038702D"/>
    <w:rsid w:val="003870BC"/>
    <w:rsid w:val="0038717E"/>
    <w:rsid w:val="003871F4"/>
    <w:rsid w:val="003872B0"/>
    <w:rsid w:val="0038732E"/>
    <w:rsid w:val="0038733A"/>
    <w:rsid w:val="003873B3"/>
    <w:rsid w:val="00387416"/>
    <w:rsid w:val="00387456"/>
    <w:rsid w:val="00387469"/>
    <w:rsid w:val="0038757C"/>
    <w:rsid w:val="003875A7"/>
    <w:rsid w:val="00387675"/>
    <w:rsid w:val="00387771"/>
    <w:rsid w:val="003877F5"/>
    <w:rsid w:val="0038780F"/>
    <w:rsid w:val="00387848"/>
    <w:rsid w:val="00387866"/>
    <w:rsid w:val="003878F9"/>
    <w:rsid w:val="003879B7"/>
    <w:rsid w:val="00387A36"/>
    <w:rsid w:val="00387A9A"/>
    <w:rsid w:val="00387B2B"/>
    <w:rsid w:val="00387D1A"/>
    <w:rsid w:val="00390040"/>
    <w:rsid w:val="003900B2"/>
    <w:rsid w:val="00390139"/>
    <w:rsid w:val="003901F8"/>
    <w:rsid w:val="003903E9"/>
    <w:rsid w:val="00390449"/>
    <w:rsid w:val="00390495"/>
    <w:rsid w:val="003904B1"/>
    <w:rsid w:val="0039059E"/>
    <w:rsid w:val="003905D9"/>
    <w:rsid w:val="003906F3"/>
    <w:rsid w:val="003907D2"/>
    <w:rsid w:val="003907DA"/>
    <w:rsid w:val="003909D2"/>
    <w:rsid w:val="00390B18"/>
    <w:rsid w:val="00390BBF"/>
    <w:rsid w:val="00390C56"/>
    <w:rsid w:val="00390C79"/>
    <w:rsid w:val="00390DB4"/>
    <w:rsid w:val="00390E91"/>
    <w:rsid w:val="00390E9A"/>
    <w:rsid w:val="00390F4A"/>
    <w:rsid w:val="0039101D"/>
    <w:rsid w:val="003910A7"/>
    <w:rsid w:val="0039118C"/>
    <w:rsid w:val="0039122C"/>
    <w:rsid w:val="00391240"/>
    <w:rsid w:val="0039124D"/>
    <w:rsid w:val="0039145A"/>
    <w:rsid w:val="00391893"/>
    <w:rsid w:val="003918A4"/>
    <w:rsid w:val="003919A2"/>
    <w:rsid w:val="00391A8D"/>
    <w:rsid w:val="00391A92"/>
    <w:rsid w:val="00391AD1"/>
    <w:rsid w:val="00391B38"/>
    <w:rsid w:val="00391B40"/>
    <w:rsid w:val="00391BA4"/>
    <w:rsid w:val="00391C78"/>
    <w:rsid w:val="00391C99"/>
    <w:rsid w:val="00391D23"/>
    <w:rsid w:val="00391D7C"/>
    <w:rsid w:val="00391E74"/>
    <w:rsid w:val="00392109"/>
    <w:rsid w:val="0039216F"/>
    <w:rsid w:val="00392248"/>
    <w:rsid w:val="0039234F"/>
    <w:rsid w:val="00392558"/>
    <w:rsid w:val="003926BE"/>
    <w:rsid w:val="00392714"/>
    <w:rsid w:val="00392798"/>
    <w:rsid w:val="003929BE"/>
    <w:rsid w:val="003929C4"/>
    <w:rsid w:val="003929F2"/>
    <w:rsid w:val="003929FA"/>
    <w:rsid w:val="00392A1F"/>
    <w:rsid w:val="00392A63"/>
    <w:rsid w:val="00392A9C"/>
    <w:rsid w:val="00392B66"/>
    <w:rsid w:val="00392D00"/>
    <w:rsid w:val="00392DB8"/>
    <w:rsid w:val="00392EF2"/>
    <w:rsid w:val="003930BC"/>
    <w:rsid w:val="0039323D"/>
    <w:rsid w:val="00393409"/>
    <w:rsid w:val="003935DB"/>
    <w:rsid w:val="003937AC"/>
    <w:rsid w:val="0039380B"/>
    <w:rsid w:val="0039391A"/>
    <w:rsid w:val="0039397F"/>
    <w:rsid w:val="00393A68"/>
    <w:rsid w:val="00393B38"/>
    <w:rsid w:val="00393B71"/>
    <w:rsid w:val="00393B78"/>
    <w:rsid w:val="00393BD2"/>
    <w:rsid w:val="00393EF8"/>
    <w:rsid w:val="00393F08"/>
    <w:rsid w:val="0039400B"/>
    <w:rsid w:val="00394063"/>
    <w:rsid w:val="00394112"/>
    <w:rsid w:val="00394146"/>
    <w:rsid w:val="00394148"/>
    <w:rsid w:val="003941E5"/>
    <w:rsid w:val="0039458F"/>
    <w:rsid w:val="003946B1"/>
    <w:rsid w:val="003946BB"/>
    <w:rsid w:val="003946D3"/>
    <w:rsid w:val="00394775"/>
    <w:rsid w:val="0039477F"/>
    <w:rsid w:val="00394832"/>
    <w:rsid w:val="00394948"/>
    <w:rsid w:val="00394969"/>
    <w:rsid w:val="00394A64"/>
    <w:rsid w:val="00394B44"/>
    <w:rsid w:val="00394CEC"/>
    <w:rsid w:val="00394D21"/>
    <w:rsid w:val="00394D6C"/>
    <w:rsid w:val="00394E76"/>
    <w:rsid w:val="00394E9F"/>
    <w:rsid w:val="00394EA6"/>
    <w:rsid w:val="00394F1D"/>
    <w:rsid w:val="00394F5F"/>
    <w:rsid w:val="0039502C"/>
    <w:rsid w:val="003950AD"/>
    <w:rsid w:val="0039511F"/>
    <w:rsid w:val="00395202"/>
    <w:rsid w:val="003952AA"/>
    <w:rsid w:val="00395309"/>
    <w:rsid w:val="00395331"/>
    <w:rsid w:val="00395469"/>
    <w:rsid w:val="0039557C"/>
    <w:rsid w:val="003955F5"/>
    <w:rsid w:val="003956FE"/>
    <w:rsid w:val="003957DB"/>
    <w:rsid w:val="00395813"/>
    <w:rsid w:val="003958F1"/>
    <w:rsid w:val="0039598F"/>
    <w:rsid w:val="00395A88"/>
    <w:rsid w:val="00395B80"/>
    <w:rsid w:val="00395CF4"/>
    <w:rsid w:val="00395D18"/>
    <w:rsid w:val="00395DB3"/>
    <w:rsid w:val="00395F85"/>
    <w:rsid w:val="00396034"/>
    <w:rsid w:val="00396057"/>
    <w:rsid w:val="0039610F"/>
    <w:rsid w:val="00396138"/>
    <w:rsid w:val="00396187"/>
    <w:rsid w:val="003962E9"/>
    <w:rsid w:val="003962EC"/>
    <w:rsid w:val="00396339"/>
    <w:rsid w:val="003963C9"/>
    <w:rsid w:val="0039659F"/>
    <w:rsid w:val="003965AE"/>
    <w:rsid w:val="003965F8"/>
    <w:rsid w:val="0039665F"/>
    <w:rsid w:val="00396853"/>
    <w:rsid w:val="00396863"/>
    <w:rsid w:val="003968D1"/>
    <w:rsid w:val="003968E5"/>
    <w:rsid w:val="00396955"/>
    <w:rsid w:val="00396A1B"/>
    <w:rsid w:val="00396A43"/>
    <w:rsid w:val="00396BBB"/>
    <w:rsid w:val="00396CD7"/>
    <w:rsid w:val="00396DAD"/>
    <w:rsid w:val="00396DEB"/>
    <w:rsid w:val="00396EF5"/>
    <w:rsid w:val="00396FDF"/>
    <w:rsid w:val="00397048"/>
    <w:rsid w:val="00397086"/>
    <w:rsid w:val="0039709E"/>
    <w:rsid w:val="003970E8"/>
    <w:rsid w:val="003970ED"/>
    <w:rsid w:val="00397242"/>
    <w:rsid w:val="0039728B"/>
    <w:rsid w:val="00397292"/>
    <w:rsid w:val="0039734C"/>
    <w:rsid w:val="0039740E"/>
    <w:rsid w:val="0039748A"/>
    <w:rsid w:val="00397496"/>
    <w:rsid w:val="00397519"/>
    <w:rsid w:val="003975F6"/>
    <w:rsid w:val="0039766B"/>
    <w:rsid w:val="003976DD"/>
    <w:rsid w:val="003976F2"/>
    <w:rsid w:val="00397867"/>
    <w:rsid w:val="003978B8"/>
    <w:rsid w:val="00397A2B"/>
    <w:rsid w:val="00397AD4"/>
    <w:rsid w:val="00397B04"/>
    <w:rsid w:val="00397C75"/>
    <w:rsid w:val="00397C89"/>
    <w:rsid w:val="00397DA8"/>
    <w:rsid w:val="00397E2A"/>
    <w:rsid w:val="00397EC3"/>
    <w:rsid w:val="00397F20"/>
    <w:rsid w:val="00397F2F"/>
    <w:rsid w:val="003A022E"/>
    <w:rsid w:val="003A027F"/>
    <w:rsid w:val="003A0311"/>
    <w:rsid w:val="003A03C2"/>
    <w:rsid w:val="003A042B"/>
    <w:rsid w:val="003A05E9"/>
    <w:rsid w:val="003A0736"/>
    <w:rsid w:val="003A088A"/>
    <w:rsid w:val="003A093B"/>
    <w:rsid w:val="003A0985"/>
    <w:rsid w:val="003A09D3"/>
    <w:rsid w:val="003A0C90"/>
    <w:rsid w:val="003A0CCA"/>
    <w:rsid w:val="003A0CD4"/>
    <w:rsid w:val="003A0D80"/>
    <w:rsid w:val="003A0E26"/>
    <w:rsid w:val="003A0EB2"/>
    <w:rsid w:val="003A0EC8"/>
    <w:rsid w:val="003A0F6C"/>
    <w:rsid w:val="003A1009"/>
    <w:rsid w:val="003A100C"/>
    <w:rsid w:val="003A1135"/>
    <w:rsid w:val="003A1161"/>
    <w:rsid w:val="003A1341"/>
    <w:rsid w:val="003A1525"/>
    <w:rsid w:val="003A163E"/>
    <w:rsid w:val="003A168E"/>
    <w:rsid w:val="003A16BA"/>
    <w:rsid w:val="003A16D4"/>
    <w:rsid w:val="003A17BA"/>
    <w:rsid w:val="003A17CD"/>
    <w:rsid w:val="003A1929"/>
    <w:rsid w:val="003A19D7"/>
    <w:rsid w:val="003A19E0"/>
    <w:rsid w:val="003A1B5C"/>
    <w:rsid w:val="003A1B73"/>
    <w:rsid w:val="003A1BC8"/>
    <w:rsid w:val="003A1BE1"/>
    <w:rsid w:val="003A1C9B"/>
    <w:rsid w:val="003A1D76"/>
    <w:rsid w:val="003A1DD5"/>
    <w:rsid w:val="003A1E7D"/>
    <w:rsid w:val="003A2019"/>
    <w:rsid w:val="003A2021"/>
    <w:rsid w:val="003A22B8"/>
    <w:rsid w:val="003A258B"/>
    <w:rsid w:val="003A266C"/>
    <w:rsid w:val="003A274B"/>
    <w:rsid w:val="003A2751"/>
    <w:rsid w:val="003A27D1"/>
    <w:rsid w:val="003A28D1"/>
    <w:rsid w:val="003A2A7E"/>
    <w:rsid w:val="003A2AA5"/>
    <w:rsid w:val="003A2AFF"/>
    <w:rsid w:val="003A2B81"/>
    <w:rsid w:val="003A2C70"/>
    <w:rsid w:val="003A2D39"/>
    <w:rsid w:val="003A2FB5"/>
    <w:rsid w:val="003A2FE7"/>
    <w:rsid w:val="003A3193"/>
    <w:rsid w:val="003A3196"/>
    <w:rsid w:val="003A349E"/>
    <w:rsid w:val="003A34B0"/>
    <w:rsid w:val="003A35E5"/>
    <w:rsid w:val="003A3710"/>
    <w:rsid w:val="003A3883"/>
    <w:rsid w:val="003A38AC"/>
    <w:rsid w:val="003A3917"/>
    <w:rsid w:val="003A3C1B"/>
    <w:rsid w:val="003A3C5D"/>
    <w:rsid w:val="003A3E2B"/>
    <w:rsid w:val="003A3EC6"/>
    <w:rsid w:val="003A3EE5"/>
    <w:rsid w:val="003A3F2E"/>
    <w:rsid w:val="003A415B"/>
    <w:rsid w:val="003A42BB"/>
    <w:rsid w:val="003A44AA"/>
    <w:rsid w:val="003A4511"/>
    <w:rsid w:val="003A45C9"/>
    <w:rsid w:val="003A45DB"/>
    <w:rsid w:val="003A45FB"/>
    <w:rsid w:val="003A4612"/>
    <w:rsid w:val="003A4684"/>
    <w:rsid w:val="003A4689"/>
    <w:rsid w:val="003A46D0"/>
    <w:rsid w:val="003A48DF"/>
    <w:rsid w:val="003A48FC"/>
    <w:rsid w:val="003A4983"/>
    <w:rsid w:val="003A4B35"/>
    <w:rsid w:val="003A4E82"/>
    <w:rsid w:val="003A4F26"/>
    <w:rsid w:val="003A4F40"/>
    <w:rsid w:val="003A520F"/>
    <w:rsid w:val="003A5236"/>
    <w:rsid w:val="003A523B"/>
    <w:rsid w:val="003A5528"/>
    <w:rsid w:val="003A5547"/>
    <w:rsid w:val="003A55F3"/>
    <w:rsid w:val="003A577F"/>
    <w:rsid w:val="003A5865"/>
    <w:rsid w:val="003A58DA"/>
    <w:rsid w:val="003A590E"/>
    <w:rsid w:val="003A5931"/>
    <w:rsid w:val="003A593E"/>
    <w:rsid w:val="003A5B6B"/>
    <w:rsid w:val="003A5B81"/>
    <w:rsid w:val="003A5BE6"/>
    <w:rsid w:val="003A5CC0"/>
    <w:rsid w:val="003A5E8A"/>
    <w:rsid w:val="003A5EC6"/>
    <w:rsid w:val="003A5EC9"/>
    <w:rsid w:val="003A5F48"/>
    <w:rsid w:val="003A5F8E"/>
    <w:rsid w:val="003A5FB3"/>
    <w:rsid w:val="003A6160"/>
    <w:rsid w:val="003A628C"/>
    <w:rsid w:val="003A630A"/>
    <w:rsid w:val="003A6330"/>
    <w:rsid w:val="003A63D9"/>
    <w:rsid w:val="003A64B4"/>
    <w:rsid w:val="003A6619"/>
    <w:rsid w:val="003A66E8"/>
    <w:rsid w:val="003A67E2"/>
    <w:rsid w:val="003A6857"/>
    <w:rsid w:val="003A6A97"/>
    <w:rsid w:val="003A6BA1"/>
    <w:rsid w:val="003A6CC0"/>
    <w:rsid w:val="003A6F0F"/>
    <w:rsid w:val="003A7065"/>
    <w:rsid w:val="003A71E1"/>
    <w:rsid w:val="003A72C2"/>
    <w:rsid w:val="003A757D"/>
    <w:rsid w:val="003A76A9"/>
    <w:rsid w:val="003A76C3"/>
    <w:rsid w:val="003A7747"/>
    <w:rsid w:val="003A79C3"/>
    <w:rsid w:val="003A7B41"/>
    <w:rsid w:val="003A7BE8"/>
    <w:rsid w:val="003A7C9C"/>
    <w:rsid w:val="003A7CAA"/>
    <w:rsid w:val="003A7D46"/>
    <w:rsid w:val="003A7DF6"/>
    <w:rsid w:val="003A7E2F"/>
    <w:rsid w:val="003A7E64"/>
    <w:rsid w:val="003B0101"/>
    <w:rsid w:val="003B0299"/>
    <w:rsid w:val="003B0330"/>
    <w:rsid w:val="003B03BF"/>
    <w:rsid w:val="003B05A2"/>
    <w:rsid w:val="003B061E"/>
    <w:rsid w:val="003B068B"/>
    <w:rsid w:val="003B0783"/>
    <w:rsid w:val="003B0837"/>
    <w:rsid w:val="003B0909"/>
    <w:rsid w:val="003B0A81"/>
    <w:rsid w:val="003B0B4D"/>
    <w:rsid w:val="003B0E1B"/>
    <w:rsid w:val="003B0F0A"/>
    <w:rsid w:val="003B0FD2"/>
    <w:rsid w:val="003B10BF"/>
    <w:rsid w:val="003B111E"/>
    <w:rsid w:val="003B115A"/>
    <w:rsid w:val="003B12A9"/>
    <w:rsid w:val="003B142B"/>
    <w:rsid w:val="003B151C"/>
    <w:rsid w:val="003B1870"/>
    <w:rsid w:val="003B1DFE"/>
    <w:rsid w:val="003B1E0A"/>
    <w:rsid w:val="003B1F90"/>
    <w:rsid w:val="003B20A6"/>
    <w:rsid w:val="003B2130"/>
    <w:rsid w:val="003B2180"/>
    <w:rsid w:val="003B21E8"/>
    <w:rsid w:val="003B248F"/>
    <w:rsid w:val="003B255A"/>
    <w:rsid w:val="003B25A3"/>
    <w:rsid w:val="003B2692"/>
    <w:rsid w:val="003B26B7"/>
    <w:rsid w:val="003B26BB"/>
    <w:rsid w:val="003B27A3"/>
    <w:rsid w:val="003B27F3"/>
    <w:rsid w:val="003B284A"/>
    <w:rsid w:val="003B2908"/>
    <w:rsid w:val="003B29F6"/>
    <w:rsid w:val="003B2A1A"/>
    <w:rsid w:val="003B2ADB"/>
    <w:rsid w:val="003B2B4D"/>
    <w:rsid w:val="003B2B79"/>
    <w:rsid w:val="003B2BC0"/>
    <w:rsid w:val="003B2C28"/>
    <w:rsid w:val="003B2C70"/>
    <w:rsid w:val="003B2D25"/>
    <w:rsid w:val="003B2D77"/>
    <w:rsid w:val="003B2EFF"/>
    <w:rsid w:val="003B2F42"/>
    <w:rsid w:val="003B2F44"/>
    <w:rsid w:val="003B2F49"/>
    <w:rsid w:val="003B3171"/>
    <w:rsid w:val="003B3323"/>
    <w:rsid w:val="003B332F"/>
    <w:rsid w:val="003B33B6"/>
    <w:rsid w:val="003B3454"/>
    <w:rsid w:val="003B3462"/>
    <w:rsid w:val="003B3474"/>
    <w:rsid w:val="003B349C"/>
    <w:rsid w:val="003B36B0"/>
    <w:rsid w:val="003B374C"/>
    <w:rsid w:val="003B3843"/>
    <w:rsid w:val="003B3B14"/>
    <w:rsid w:val="003B3B53"/>
    <w:rsid w:val="003B3C2B"/>
    <w:rsid w:val="003B3E56"/>
    <w:rsid w:val="003B3FC2"/>
    <w:rsid w:val="003B4039"/>
    <w:rsid w:val="003B41B1"/>
    <w:rsid w:val="003B4207"/>
    <w:rsid w:val="003B4482"/>
    <w:rsid w:val="003B44AB"/>
    <w:rsid w:val="003B450E"/>
    <w:rsid w:val="003B46F1"/>
    <w:rsid w:val="003B470B"/>
    <w:rsid w:val="003B4791"/>
    <w:rsid w:val="003B47B4"/>
    <w:rsid w:val="003B480D"/>
    <w:rsid w:val="003B4871"/>
    <w:rsid w:val="003B48F7"/>
    <w:rsid w:val="003B491A"/>
    <w:rsid w:val="003B495C"/>
    <w:rsid w:val="003B4B02"/>
    <w:rsid w:val="003B4B8C"/>
    <w:rsid w:val="003B4B90"/>
    <w:rsid w:val="003B4BDF"/>
    <w:rsid w:val="003B4C4E"/>
    <w:rsid w:val="003B4D35"/>
    <w:rsid w:val="003B4D9B"/>
    <w:rsid w:val="003B4DCC"/>
    <w:rsid w:val="003B4E9C"/>
    <w:rsid w:val="003B4F3F"/>
    <w:rsid w:val="003B4F59"/>
    <w:rsid w:val="003B4FBB"/>
    <w:rsid w:val="003B5097"/>
    <w:rsid w:val="003B51FE"/>
    <w:rsid w:val="003B540C"/>
    <w:rsid w:val="003B54BA"/>
    <w:rsid w:val="003B5546"/>
    <w:rsid w:val="003B5617"/>
    <w:rsid w:val="003B56F8"/>
    <w:rsid w:val="003B570F"/>
    <w:rsid w:val="003B5859"/>
    <w:rsid w:val="003B5A90"/>
    <w:rsid w:val="003B5B57"/>
    <w:rsid w:val="003B5B7E"/>
    <w:rsid w:val="003B5BCB"/>
    <w:rsid w:val="003B5E30"/>
    <w:rsid w:val="003B6511"/>
    <w:rsid w:val="003B65EA"/>
    <w:rsid w:val="003B6819"/>
    <w:rsid w:val="003B6825"/>
    <w:rsid w:val="003B6837"/>
    <w:rsid w:val="003B69F4"/>
    <w:rsid w:val="003B69F5"/>
    <w:rsid w:val="003B6A3E"/>
    <w:rsid w:val="003B6B65"/>
    <w:rsid w:val="003B6BCF"/>
    <w:rsid w:val="003B6CF3"/>
    <w:rsid w:val="003B6FCB"/>
    <w:rsid w:val="003B7020"/>
    <w:rsid w:val="003B70B3"/>
    <w:rsid w:val="003B70CA"/>
    <w:rsid w:val="003B70EE"/>
    <w:rsid w:val="003B7175"/>
    <w:rsid w:val="003B7294"/>
    <w:rsid w:val="003B7345"/>
    <w:rsid w:val="003B7491"/>
    <w:rsid w:val="003B74EB"/>
    <w:rsid w:val="003B750F"/>
    <w:rsid w:val="003B7589"/>
    <w:rsid w:val="003B76FE"/>
    <w:rsid w:val="003B7712"/>
    <w:rsid w:val="003B7798"/>
    <w:rsid w:val="003B77FC"/>
    <w:rsid w:val="003B7827"/>
    <w:rsid w:val="003B7999"/>
    <w:rsid w:val="003B79F7"/>
    <w:rsid w:val="003B7ABD"/>
    <w:rsid w:val="003B7B37"/>
    <w:rsid w:val="003B7D8E"/>
    <w:rsid w:val="003B7E5E"/>
    <w:rsid w:val="003B7F07"/>
    <w:rsid w:val="003B7F46"/>
    <w:rsid w:val="003C0052"/>
    <w:rsid w:val="003C009A"/>
    <w:rsid w:val="003C00F0"/>
    <w:rsid w:val="003C0163"/>
    <w:rsid w:val="003C022D"/>
    <w:rsid w:val="003C0404"/>
    <w:rsid w:val="003C0636"/>
    <w:rsid w:val="003C0698"/>
    <w:rsid w:val="003C07D7"/>
    <w:rsid w:val="003C087B"/>
    <w:rsid w:val="003C091C"/>
    <w:rsid w:val="003C092B"/>
    <w:rsid w:val="003C093A"/>
    <w:rsid w:val="003C0985"/>
    <w:rsid w:val="003C0C1E"/>
    <w:rsid w:val="003C0C8D"/>
    <w:rsid w:val="003C0CEB"/>
    <w:rsid w:val="003C0CF8"/>
    <w:rsid w:val="003C0D25"/>
    <w:rsid w:val="003C0DA5"/>
    <w:rsid w:val="003C102E"/>
    <w:rsid w:val="003C1050"/>
    <w:rsid w:val="003C106B"/>
    <w:rsid w:val="003C10B8"/>
    <w:rsid w:val="003C130A"/>
    <w:rsid w:val="003C1342"/>
    <w:rsid w:val="003C13E5"/>
    <w:rsid w:val="003C158A"/>
    <w:rsid w:val="003C16A8"/>
    <w:rsid w:val="003C1B61"/>
    <w:rsid w:val="003C1B6D"/>
    <w:rsid w:val="003C1C5F"/>
    <w:rsid w:val="003C1DD7"/>
    <w:rsid w:val="003C1DF6"/>
    <w:rsid w:val="003C213A"/>
    <w:rsid w:val="003C21F4"/>
    <w:rsid w:val="003C22DB"/>
    <w:rsid w:val="003C22E1"/>
    <w:rsid w:val="003C230D"/>
    <w:rsid w:val="003C23DE"/>
    <w:rsid w:val="003C257A"/>
    <w:rsid w:val="003C26FD"/>
    <w:rsid w:val="003C2711"/>
    <w:rsid w:val="003C2754"/>
    <w:rsid w:val="003C2771"/>
    <w:rsid w:val="003C27E8"/>
    <w:rsid w:val="003C28A6"/>
    <w:rsid w:val="003C291D"/>
    <w:rsid w:val="003C29B0"/>
    <w:rsid w:val="003C29B7"/>
    <w:rsid w:val="003C2A2A"/>
    <w:rsid w:val="003C2A2B"/>
    <w:rsid w:val="003C2BDB"/>
    <w:rsid w:val="003C2C9D"/>
    <w:rsid w:val="003C2D6E"/>
    <w:rsid w:val="003C2E06"/>
    <w:rsid w:val="003C2E0C"/>
    <w:rsid w:val="003C2F57"/>
    <w:rsid w:val="003C32CA"/>
    <w:rsid w:val="003C3329"/>
    <w:rsid w:val="003C33CA"/>
    <w:rsid w:val="003C3459"/>
    <w:rsid w:val="003C34C6"/>
    <w:rsid w:val="003C35A7"/>
    <w:rsid w:val="003C374D"/>
    <w:rsid w:val="003C3878"/>
    <w:rsid w:val="003C3986"/>
    <w:rsid w:val="003C3AF8"/>
    <w:rsid w:val="003C3B73"/>
    <w:rsid w:val="003C3D6E"/>
    <w:rsid w:val="003C3DD1"/>
    <w:rsid w:val="003C3EF8"/>
    <w:rsid w:val="003C3F09"/>
    <w:rsid w:val="003C3F8B"/>
    <w:rsid w:val="003C4097"/>
    <w:rsid w:val="003C4213"/>
    <w:rsid w:val="003C4250"/>
    <w:rsid w:val="003C42A8"/>
    <w:rsid w:val="003C43A3"/>
    <w:rsid w:val="003C441C"/>
    <w:rsid w:val="003C442D"/>
    <w:rsid w:val="003C4496"/>
    <w:rsid w:val="003C44DB"/>
    <w:rsid w:val="003C461F"/>
    <w:rsid w:val="003C4830"/>
    <w:rsid w:val="003C48C4"/>
    <w:rsid w:val="003C49CD"/>
    <w:rsid w:val="003C4A0B"/>
    <w:rsid w:val="003C4B1A"/>
    <w:rsid w:val="003C4DC1"/>
    <w:rsid w:val="003C4F25"/>
    <w:rsid w:val="003C509B"/>
    <w:rsid w:val="003C51E2"/>
    <w:rsid w:val="003C53EF"/>
    <w:rsid w:val="003C56DA"/>
    <w:rsid w:val="003C5719"/>
    <w:rsid w:val="003C5722"/>
    <w:rsid w:val="003C5739"/>
    <w:rsid w:val="003C5848"/>
    <w:rsid w:val="003C58A7"/>
    <w:rsid w:val="003C58CB"/>
    <w:rsid w:val="003C5CD0"/>
    <w:rsid w:val="003C5D34"/>
    <w:rsid w:val="003C5D4A"/>
    <w:rsid w:val="003C5DDA"/>
    <w:rsid w:val="003C5E44"/>
    <w:rsid w:val="003C5F83"/>
    <w:rsid w:val="003C60BC"/>
    <w:rsid w:val="003C6118"/>
    <w:rsid w:val="003C6279"/>
    <w:rsid w:val="003C6324"/>
    <w:rsid w:val="003C64CD"/>
    <w:rsid w:val="003C656D"/>
    <w:rsid w:val="003C6580"/>
    <w:rsid w:val="003C663A"/>
    <w:rsid w:val="003C680F"/>
    <w:rsid w:val="003C6CCB"/>
    <w:rsid w:val="003C6D9A"/>
    <w:rsid w:val="003C6DA9"/>
    <w:rsid w:val="003C6DD7"/>
    <w:rsid w:val="003C7160"/>
    <w:rsid w:val="003C7172"/>
    <w:rsid w:val="003C71AB"/>
    <w:rsid w:val="003C71AC"/>
    <w:rsid w:val="003C7855"/>
    <w:rsid w:val="003C7918"/>
    <w:rsid w:val="003C79A8"/>
    <w:rsid w:val="003C7A57"/>
    <w:rsid w:val="003C7A7B"/>
    <w:rsid w:val="003C7AB8"/>
    <w:rsid w:val="003C7CFF"/>
    <w:rsid w:val="003C7D4C"/>
    <w:rsid w:val="003C7D9D"/>
    <w:rsid w:val="003C7E9D"/>
    <w:rsid w:val="003D0188"/>
    <w:rsid w:val="003D01E0"/>
    <w:rsid w:val="003D0240"/>
    <w:rsid w:val="003D0493"/>
    <w:rsid w:val="003D06A7"/>
    <w:rsid w:val="003D0857"/>
    <w:rsid w:val="003D0868"/>
    <w:rsid w:val="003D08A7"/>
    <w:rsid w:val="003D09DA"/>
    <w:rsid w:val="003D09FF"/>
    <w:rsid w:val="003D0AF2"/>
    <w:rsid w:val="003D0CAC"/>
    <w:rsid w:val="003D0D75"/>
    <w:rsid w:val="003D0E78"/>
    <w:rsid w:val="003D0EA3"/>
    <w:rsid w:val="003D0FFC"/>
    <w:rsid w:val="003D106A"/>
    <w:rsid w:val="003D12F5"/>
    <w:rsid w:val="003D13E2"/>
    <w:rsid w:val="003D140B"/>
    <w:rsid w:val="003D1426"/>
    <w:rsid w:val="003D144C"/>
    <w:rsid w:val="003D159E"/>
    <w:rsid w:val="003D15E8"/>
    <w:rsid w:val="003D1618"/>
    <w:rsid w:val="003D1A18"/>
    <w:rsid w:val="003D1A7E"/>
    <w:rsid w:val="003D1A91"/>
    <w:rsid w:val="003D1C2A"/>
    <w:rsid w:val="003D1CC8"/>
    <w:rsid w:val="003D1F11"/>
    <w:rsid w:val="003D1F75"/>
    <w:rsid w:val="003D1F83"/>
    <w:rsid w:val="003D2096"/>
    <w:rsid w:val="003D21F8"/>
    <w:rsid w:val="003D22AC"/>
    <w:rsid w:val="003D2314"/>
    <w:rsid w:val="003D2339"/>
    <w:rsid w:val="003D240B"/>
    <w:rsid w:val="003D26AA"/>
    <w:rsid w:val="003D280A"/>
    <w:rsid w:val="003D28ED"/>
    <w:rsid w:val="003D299A"/>
    <w:rsid w:val="003D29AD"/>
    <w:rsid w:val="003D2AC8"/>
    <w:rsid w:val="003D2B31"/>
    <w:rsid w:val="003D2B3E"/>
    <w:rsid w:val="003D2BAE"/>
    <w:rsid w:val="003D2C17"/>
    <w:rsid w:val="003D2C3E"/>
    <w:rsid w:val="003D2E43"/>
    <w:rsid w:val="003D2EDA"/>
    <w:rsid w:val="003D2F36"/>
    <w:rsid w:val="003D2F6C"/>
    <w:rsid w:val="003D2FEE"/>
    <w:rsid w:val="003D301E"/>
    <w:rsid w:val="003D30A0"/>
    <w:rsid w:val="003D313F"/>
    <w:rsid w:val="003D3192"/>
    <w:rsid w:val="003D31B9"/>
    <w:rsid w:val="003D31C0"/>
    <w:rsid w:val="003D3227"/>
    <w:rsid w:val="003D3238"/>
    <w:rsid w:val="003D3324"/>
    <w:rsid w:val="003D34CC"/>
    <w:rsid w:val="003D34D8"/>
    <w:rsid w:val="003D34D9"/>
    <w:rsid w:val="003D355D"/>
    <w:rsid w:val="003D355F"/>
    <w:rsid w:val="003D3567"/>
    <w:rsid w:val="003D35D4"/>
    <w:rsid w:val="003D38BB"/>
    <w:rsid w:val="003D3950"/>
    <w:rsid w:val="003D39C1"/>
    <w:rsid w:val="003D39F4"/>
    <w:rsid w:val="003D3AD8"/>
    <w:rsid w:val="003D3B78"/>
    <w:rsid w:val="003D3B95"/>
    <w:rsid w:val="003D3C07"/>
    <w:rsid w:val="003D3CE9"/>
    <w:rsid w:val="003D3EE3"/>
    <w:rsid w:val="003D3F7A"/>
    <w:rsid w:val="003D4239"/>
    <w:rsid w:val="003D4320"/>
    <w:rsid w:val="003D4350"/>
    <w:rsid w:val="003D43C5"/>
    <w:rsid w:val="003D4409"/>
    <w:rsid w:val="003D461B"/>
    <w:rsid w:val="003D475A"/>
    <w:rsid w:val="003D4768"/>
    <w:rsid w:val="003D47D1"/>
    <w:rsid w:val="003D489C"/>
    <w:rsid w:val="003D4A5C"/>
    <w:rsid w:val="003D4A89"/>
    <w:rsid w:val="003D4AD0"/>
    <w:rsid w:val="003D4B03"/>
    <w:rsid w:val="003D4E97"/>
    <w:rsid w:val="003D4EC2"/>
    <w:rsid w:val="003D4FF4"/>
    <w:rsid w:val="003D5092"/>
    <w:rsid w:val="003D519A"/>
    <w:rsid w:val="003D51B1"/>
    <w:rsid w:val="003D524A"/>
    <w:rsid w:val="003D5288"/>
    <w:rsid w:val="003D54E8"/>
    <w:rsid w:val="003D5717"/>
    <w:rsid w:val="003D5720"/>
    <w:rsid w:val="003D57CB"/>
    <w:rsid w:val="003D5878"/>
    <w:rsid w:val="003D59FE"/>
    <w:rsid w:val="003D5A0B"/>
    <w:rsid w:val="003D5B75"/>
    <w:rsid w:val="003D5C4B"/>
    <w:rsid w:val="003D5C74"/>
    <w:rsid w:val="003D5DC9"/>
    <w:rsid w:val="003D5E3F"/>
    <w:rsid w:val="003D5E76"/>
    <w:rsid w:val="003D5E77"/>
    <w:rsid w:val="003D5E7F"/>
    <w:rsid w:val="003D5EDA"/>
    <w:rsid w:val="003D5F73"/>
    <w:rsid w:val="003D5F81"/>
    <w:rsid w:val="003D6156"/>
    <w:rsid w:val="003D6228"/>
    <w:rsid w:val="003D62AC"/>
    <w:rsid w:val="003D6300"/>
    <w:rsid w:val="003D63BA"/>
    <w:rsid w:val="003D6473"/>
    <w:rsid w:val="003D64F1"/>
    <w:rsid w:val="003D66C2"/>
    <w:rsid w:val="003D66D6"/>
    <w:rsid w:val="003D672B"/>
    <w:rsid w:val="003D680E"/>
    <w:rsid w:val="003D6814"/>
    <w:rsid w:val="003D686E"/>
    <w:rsid w:val="003D69CF"/>
    <w:rsid w:val="003D69ED"/>
    <w:rsid w:val="003D6B43"/>
    <w:rsid w:val="003D6C26"/>
    <w:rsid w:val="003D6D20"/>
    <w:rsid w:val="003D6D6E"/>
    <w:rsid w:val="003D6E44"/>
    <w:rsid w:val="003D713B"/>
    <w:rsid w:val="003D7201"/>
    <w:rsid w:val="003D740C"/>
    <w:rsid w:val="003D7434"/>
    <w:rsid w:val="003D74BA"/>
    <w:rsid w:val="003D74C2"/>
    <w:rsid w:val="003D762D"/>
    <w:rsid w:val="003D765F"/>
    <w:rsid w:val="003D778F"/>
    <w:rsid w:val="003D7855"/>
    <w:rsid w:val="003D7887"/>
    <w:rsid w:val="003D790B"/>
    <w:rsid w:val="003D793F"/>
    <w:rsid w:val="003D796E"/>
    <w:rsid w:val="003D79E8"/>
    <w:rsid w:val="003D7C63"/>
    <w:rsid w:val="003D7C8C"/>
    <w:rsid w:val="003D7EB0"/>
    <w:rsid w:val="003D7EB9"/>
    <w:rsid w:val="003D7EBA"/>
    <w:rsid w:val="003E004B"/>
    <w:rsid w:val="003E010D"/>
    <w:rsid w:val="003E033C"/>
    <w:rsid w:val="003E03E2"/>
    <w:rsid w:val="003E040B"/>
    <w:rsid w:val="003E041E"/>
    <w:rsid w:val="003E0504"/>
    <w:rsid w:val="003E056B"/>
    <w:rsid w:val="003E0766"/>
    <w:rsid w:val="003E0836"/>
    <w:rsid w:val="003E089F"/>
    <w:rsid w:val="003E0905"/>
    <w:rsid w:val="003E093F"/>
    <w:rsid w:val="003E0974"/>
    <w:rsid w:val="003E0A2C"/>
    <w:rsid w:val="003E0A53"/>
    <w:rsid w:val="003E0ADB"/>
    <w:rsid w:val="003E0CE4"/>
    <w:rsid w:val="003E0DDE"/>
    <w:rsid w:val="003E0E2C"/>
    <w:rsid w:val="003E0E3F"/>
    <w:rsid w:val="003E0F2E"/>
    <w:rsid w:val="003E0FFA"/>
    <w:rsid w:val="003E10F1"/>
    <w:rsid w:val="003E1130"/>
    <w:rsid w:val="003E11AF"/>
    <w:rsid w:val="003E1211"/>
    <w:rsid w:val="003E13A9"/>
    <w:rsid w:val="003E1664"/>
    <w:rsid w:val="003E16FD"/>
    <w:rsid w:val="003E17BE"/>
    <w:rsid w:val="003E1868"/>
    <w:rsid w:val="003E1978"/>
    <w:rsid w:val="003E1994"/>
    <w:rsid w:val="003E1A2E"/>
    <w:rsid w:val="003E1B00"/>
    <w:rsid w:val="003E1B1A"/>
    <w:rsid w:val="003E1B39"/>
    <w:rsid w:val="003E1C4F"/>
    <w:rsid w:val="003E1CF4"/>
    <w:rsid w:val="003E1D2F"/>
    <w:rsid w:val="003E20C7"/>
    <w:rsid w:val="003E2213"/>
    <w:rsid w:val="003E2218"/>
    <w:rsid w:val="003E223B"/>
    <w:rsid w:val="003E23A4"/>
    <w:rsid w:val="003E23CC"/>
    <w:rsid w:val="003E248C"/>
    <w:rsid w:val="003E24C8"/>
    <w:rsid w:val="003E25E9"/>
    <w:rsid w:val="003E26A9"/>
    <w:rsid w:val="003E2704"/>
    <w:rsid w:val="003E270B"/>
    <w:rsid w:val="003E27B0"/>
    <w:rsid w:val="003E2880"/>
    <w:rsid w:val="003E289C"/>
    <w:rsid w:val="003E28E7"/>
    <w:rsid w:val="003E2941"/>
    <w:rsid w:val="003E2A24"/>
    <w:rsid w:val="003E2A47"/>
    <w:rsid w:val="003E2BED"/>
    <w:rsid w:val="003E2BF4"/>
    <w:rsid w:val="003E2CF1"/>
    <w:rsid w:val="003E2DB0"/>
    <w:rsid w:val="003E2E6E"/>
    <w:rsid w:val="003E300E"/>
    <w:rsid w:val="003E3015"/>
    <w:rsid w:val="003E302B"/>
    <w:rsid w:val="003E3149"/>
    <w:rsid w:val="003E31E4"/>
    <w:rsid w:val="003E3307"/>
    <w:rsid w:val="003E333A"/>
    <w:rsid w:val="003E33AF"/>
    <w:rsid w:val="003E3524"/>
    <w:rsid w:val="003E35D3"/>
    <w:rsid w:val="003E3668"/>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1C6"/>
    <w:rsid w:val="003E41FD"/>
    <w:rsid w:val="003E4398"/>
    <w:rsid w:val="003E43D4"/>
    <w:rsid w:val="003E448B"/>
    <w:rsid w:val="003E44DC"/>
    <w:rsid w:val="003E44FF"/>
    <w:rsid w:val="003E46CC"/>
    <w:rsid w:val="003E4759"/>
    <w:rsid w:val="003E4843"/>
    <w:rsid w:val="003E49E1"/>
    <w:rsid w:val="003E4A04"/>
    <w:rsid w:val="003E4C8C"/>
    <w:rsid w:val="003E4CCB"/>
    <w:rsid w:val="003E4CDB"/>
    <w:rsid w:val="003E4D72"/>
    <w:rsid w:val="003E4D83"/>
    <w:rsid w:val="003E4E06"/>
    <w:rsid w:val="003E51A3"/>
    <w:rsid w:val="003E5344"/>
    <w:rsid w:val="003E5446"/>
    <w:rsid w:val="003E5518"/>
    <w:rsid w:val="003E5556"/>
    <w:rsid w:val="003E5565"/>
    <w:rsid w:val="003E5625"/>
    <w:rsid w:val="003E573D"/>
    <w:rsid w:val="003E57F3"/>
    <w:rsid w:val="003E5818"/>
    <w:rsid w:val="003E5828"/>
    <w:rsid w:val="003E5943"/>
    <w:rsid w:val="003E59E8"/>
    <w:rsid w:val="003E5A92"/>
    <w:rsid w:val="003E5B07"/>
    <w:rsid w:val="003E5C20"/>
    <w:rsid w:val="003E5C86"/>
    <w:rsid w:val="003E5CB1"/>
    <w:rsid w:val="003E5DFB"/>
    <w:rsid w:val="003E5E53"/>
    <w:rsid w:val="003E5F02"/>
    <w:rsid w:val="003E60C1"/>
    <w:rsid w:val="003E61F5"/>
    <w:rsid w:val="003E6289"/>
    <w:rsid w:val="003E6592"/>
    <w:rsid w:val="003E668B"/>
    <w:rsid w:val="003E6753"/>
    <w:rsid w:val="003E6798"/>
    <w:rsid w:val="003E679D"/>
    <w:rsid w:val="003E68AD"/>
    <w:rsid w:val="003E6A3C"/>
    <w:rsid w:val="003E6AEB"/>
    <w:rsid w:val="003E6B44"/>
    <w:rsid w:val="003E6B64"/>
    <w:rsid w:val="003E6CCA"/>
    <w:rsid w:val="003E6DED"/>
    <w:rsid w:val="003E6E23"/>
    <w:rsid w:val="003E6F78"/>
    <w:rsid w:val="003E700A"/>
    <w:rsid w:val="003E702F"/>
    <w:rsid w:val="003E7313"/>
    <w:rsid w:val="003E733B"/>
    <w:rsid w:val="003E73BC"/>
    <w:rsid w:val="003E7428"/>
    <w:rsid w:val="003E76BB"/>
    <w:rsid w:val="003E7706"/>
    <w:rsid w:val="003E7718"/>
    <w:rsid w:val="003E77D2"/>
    <w:rsid w:val="003E78FA"/>
    <w:rsid w:val="003E7B74"/>
    <w:rsid w:val="003E7B90"/>
    <w:rsid w:val="003E7BB3"/>
    <w:rsid w:val="003E7C33"/>
    <w:rsid w:val="003E7C5E"/>
    <w:rsid w:val="003E7D6C"/>
    <w:rsid w:val="003E7ED4"/>
    <w:rsid w:val="003E7F72"/>
    <w:rsid w:val="003F008C"/>
    <w:rsid w:val="003F00D2"/>
    <w:rsid w:val="003F010C"/>
    <w:rsid w:val="003F0123"/>
    <w:rsid w:val="003F0143"/>
    <w:rsid w:val="003F0213"/>
    <w:rsid w:val="003F025F"/>
    <w:rsid w:val="003F031C"/>
    <w:rsid w:val="003F0434"/>
    <w:rsid w:val="003F0656"/>
    <w:rsid w:val="003F0659"/>
    <w:rsid w:val="003F073C"/>
    <w:rsid w:val="003F0798"/>
    <w:rsid w:val="003F08F7"/>
    <w:rsid w:val="003F0905"/>
    <w:rsid w:val="003F0A95"/>
    <w:rsid w:val="003F0B04"/>
    <w:rsid w:val="003F0BAF"/>
    <w:rsid w:val="003F0CFC"/>
    <w:rsid w:val="003F0E82"/>
    <w:rsid w:val="003F0FD4"/>
    <w:rsid w:val="003F114A"/>
    <w:rsid w:val="003F11DA"/>
    <w:rsid w:val="003F1260"/>
    <w:rsid w:val="003F135D"/>
    <w:rsid w:val="003F13D9"/>
    <w:rsid w:val="003F148D"/>
    <w:rsid w:val="003F1B43"/>
    <w:rsid w:val="003F1B67"/>
    <w:rsid w:val="003F1B6D"/>
    <w:rsid w:val="003F1B6E"/>
    <w:rsid w:val="003F1BC5"/>
    <w:rsid w:val="003F1C12"/>
    <w:rsid w:val="003F1C93"/>
    <w:rsid w:val="003F1E48"/>
    <w:rsid w:val="003F1F48"/>
    <w:rsid w:val="003F20B0"/>
    <w:rsid w:val="003F20E2"/>
    <w:rsid w:val="003F2244"/>
    <w:rsid w:val="003F2399"/>
    <w:rsid w:val="003F23A7"/>
    <w:rsid w:val="003F23E4"/>
    <w:rsid w:val="003F2425"/>
    <w:rsid w:val="003F2564"/>
    <w:rsid w:val="003F2624"/>
    <w:rsid w:val="003F26FA"/>
    <w:rsid w:val="003F2711"/>
    <w:rsid w:val="003F27E1"/>
    <w:rsid w:val="003F28C8"/>
    <w:rsid w:val="003F28EC"/>
    <w:rsid w:val="003F298C"/>
    <w:rsid w:val="003F298F"/>
    <w:rsid w:val="003F2A56"/>
    <w:rsid w:val="003F2A7A"/>
    <w:rsid w:val="003F2AFC"/>
    <w:rsid w:val="003F2C04"/>
    <w:rsid w:val="003F2C80"/>
    <w:rsid w:val="003F2D3F"/>
    <w:rsid w:val="003F2D55"/>
    <w:rsid w:val="003F2DC5"/>
    <w:rsid w:val="003F2E4A"/>
    <w:rsid w:val="003F2E68"/>
    <w:rsid w:val="003F3062"/>
    <w:rsid w:val="003F307C"/>
    <w:rsid w:val="003F32A7"/>
    <w:rsid w:val="003F32C0"/>
    <w:rsid w:val="003F33ED"/>
    <w:rsid w:val="003F344E"/>
    <w:rsid w:val="003F3486"/>
    <w:rsid w:val="003F348A"/>
    <w:rsid w:val="003F3601"/>
    <w:rsid w:val="003F36EB"/>
    <w:rsid w:val="003F377C"/>
    <w:rsid w:val="003F378F"/>
    <w:rsid w:val="003F3AD9"/>
    <w:rsid w:val="003F3DB1"/>
    <w:rsid w:val="003F3F6D"/>
    <w:rsid w:val="003F3FA8"/>
    <w:rsid w:val="003F421D"/>
    <w:rsid w:val="003F4306"/>
    <w:rsid w:val="003F4310"/>
    <w:rsid w:val="003F441E"/>
    <w:rsid w:val="003F457C"/>
    <w:rsid w:val="003F46FE"/>
    <w:rsid w:val="003F4722"/>
    <w:rsid w:val="003F4933"/>
    <w:rsid w:val="003F4977"/>
    <w:rsid w:val="003F49C4"/>
    <w:rsid w:val="003F4A21"/>
    <w:rsid w:val="003F4A43"/>
    <w:rsid w:val="003F4E1C"/>
    <w:rsid w:val="003F4E69"/>
    <w:rsid w:val="003F503F"/>
    <w:rsid w:val="003F518C"/>
    <w:rsid w:val="003F52A3"/>
    <w:rsid w:val="003F536B"/>
    <w:rsid w:val="003F53DC"/>
    <w:rsid w:val="003F560A"/>
    <w:rsid w:val="003F561F"/>
    <w:rsid w:val="003F5625"/>
    <w:rsid w:val="003F5689"/>
    <w:rsid w:val="003F570B"/>
    <w:rsid w:val="003F5767"/>
    <w:rsid w:val="003F582E"/>
    <w:rsid w:val="003F586D"/>
    <w:rsid w:val="003F58D3"/>
    <w:rsid w:val="003F5B11"/>
    <w:rsid w:val="003F5C1D"/>
    <w:rsid w:val="003F5C2B"/>
    <w:rsid w:val="003F5CBD"/>
    <w:rsid w:val="003F5CCF"/>
    <w:rsid w:val="003F5CDF"/>
    <w:rsid w:val="003F5D4F"/>
    <w:rsid w:val="003F5D6D"/>
    <w:rsid w:val="003F6031"/>
    <w:rsid w:val="003F61A8"/>
    <w:rsid w:val="003F61FC"/>
    <w:rsid w:val="003F62AA"/>
    <w:rsid w:val="003F62AB"/>
    <w:rsid w:val="003F62B4"/>
    <w:rsid w:val="003F62B8"/>
    <w:rsid w:val="003F633A"/>
    <w:rsid w:val="003F6399"/>
    <w:rsid w:val="003F641D"/>
    <w:rsid w:val="003F6449"/>
    <w:rsid w:val="003F6489"/>
    <w:rsid w:val="003F653B"/>
    <w:rsid w:val="003F6646"/>
    <w:rsid w:val="003F6798"/>
    <w:rsid w:val="003F67BF"/>
    <w:rsid w:val="003F682D"/>
    <w:rsid w:val="003F6853"/>
    <w:rsid w:val="003F68CB"/>
    <w:rsid w:val="003F6930"/>
    <w:rsid w:val="003F697D"/>
    <w:rsid w:val="003F6A1D"/>
    <w:rsid w:val="003F6A55"/>
    <w:rsid w:val="003F6B2E"/>
    <w:rsid w:val="003F6C2A"/>
    <w:rsid w:val="003F6DAE"/>
    <w:rsid w:val="003F6DEC"/>
    <w:rsid w:val="003F6EFD"/>
    <w:rsid w:val="003F700A"/>
    <w:rsid w:val="003F7112"/>
    <w:rsid w:val="003F7319"/>
    <w:rsid w:val="003F73A0"/>
    <w:rsid w:val="003F74B2"/>
    <w:rsid w:val="003F74D8"/>
    <w:rsid w:val="003F750E"/>
    <w:rsid w:val="003F7513"/>
    <w:rsid w:val="003F75C4"/>
    <w:rsid w:val="003F75DD"/>
    <w:rsid w:val="003F7768"/>
    <w:rsid w:val="003F777F"/>
    <w:rsid w:val="003F7825"/>
    <w:rsid w:val="003F78AA"/>
    <w:rsid w:val="003F7908"/>
    <w:rsid w:val="003F7A7C"/>
    <w:rsid w:val="003F7AD8"/>
    <w:rsid w:val="003F7C57"/>
    <w:rsid w:val="003F7DFF"/>
    <w:rsid w:val="003F7E78"/>
    <w:rsid w:val="00400021"/>
    <w:rsid w:val="00400093"/>
    <w:rsid w:val="00400123"/>
    <w:rsid w:val="0040015E"/>
    <w:rsid w:val="004002A3"/>
    <w:rsid w:val="004002AF"/>
    <w:rsid w:val="00400427"/>
    <w:rsid w:val="00400615"/>
    <w:rsid w:val="004007F0"/>
    <w:rsid w:val="0040080D"/>
    <w:rsid w:val="00400963"/>
    <w:rsid w:val="00400C1C"/>
    <w:rsid w:val="00400C5B"/>
    <w:rsid w:val="00400CE9"/>
    <w:rsid w:val="00400D3C"/>
    <w:rsid w:val="00400D64"/>
    <w:rsid w:val="00400D86"/>
    <w:rsid w:val="00400DEA"/>
    <w:rsid w:val="00401041"/>
    <w:rsid w:val="004010EF"/>
    <w:rsid w:val="004011FF"/>
    <w:rsid w:val="0040127E"/>
    <w:rsid w:val="0040128E"/>
    <w:rsid w:val="0040135F"/>
    <w:rsid w:val="00401395"/>
    <w:rsid w:val="004014ED"/>
    <w:rsid w:val="0040151D"/>
    <w:rsid w:val="004015DB"/>
    <w:rsid w:val="004017C6"/>
    <w:rsid w:val="00401A0B"/>
    <w:rsid w:val="00401E65"/>
    <w:rsid w:val="00401F00"/>
    <w:rsid w:val="00401F7B"/>
    <w:rsid w:val="0040212E"/>
    <w:rsid w:val="00402198"/>
    <w:rsid w:val="004021B5"/>
    <w:rsid w:val="00402286"/>
    <w:rsid w:val="00402433"/>
    <w:rsid w:val="00402474"/>
    <w:rsid w:val="004024AB"/>
    <w:rsid w:val="004024B3"/>
    <w:rsid w:val="00402625"/>
    <w:rsid w:val="00402748"/>
    <w:rsid w:val="004028A5"/>
    <w:rsid w:val="004029EA"/>
    <w:rsid w:val="00402D0D"/>
    <w:rsid w:val="00402D8E"/>
    <w:rsid w:val="00402DC4"/>
    <w:rsid w:val="00402F28"/>
    <w:rsid w:val="00402F2C"/>
    <w:rsid w:val="0040303D"/>
    <w:rsid w:val="004030AA"/>
    <w:rsid w:val="00403289"/>
    <w:rsid w:val="0040339E"/>
    <w:rsid w:val="00403402"/>
    <w:rsid w:val="0040343D"/>
    <w:rsid w:val="004034E6"/>
    <w:rsid w:val="0040369C"/>
    <w:rsid w:val="00403732"/>
    <w:rsid w:val="00403788"/>
    <w:rsid w:val="0040379F"/>
    <w:rsid w:val="00403805"/>
    <w:rsid w:val="00403875"/>
    <w:rsid w:val="00403889"/>
    <w:rsid w:val="00403AD7"/>
    <w:rsid w:val="00403D8F"/>
    <w:rsid w:val="00403DC5"/>
    <w:rsid w:val="00403E15"/>
    <w:rsid w:val="00403F25"/>
    <w:rsid w:val="00404011"/>
    <w:rsid w:val="00404046"/>
    <w:rsid w:val="00404048"/>
    <w:rsid w:val="004040D5"/>
    <w:rsid w:val="00404233"/>
    <w:rsid w:val="004042A7"/>
    <w:rsid w:val="00404300"/>
    <w:rsid w:val="0040435C"/>
    <w:rsid w:val="00404362"/>
    <w:rsid w:val="004045D2"/>
    <w:rsid w:val="00404768"/>
    <w:rsid w:val="00404772"/>
    <w:rsid w:val="00404786"/>
    <w:rsid w:val="004047BB"/>
    <w:rsid w:val="004047FE"/>
    <w:rsid w:val="0040495B"/>
    <w:rsid w:val="00404A38"/>
    <w:rsid w:val="00404AE2"/>
    <w:rsid w:val="00404C0E"/>
    <w:rsid w:val="00404CE4"/>
    <w:rsid w:val="00404D4D"/>
    <w:rsid w:val="00404E06"/>
    <w:rsid w:val="00404E62"/>
    <w:rsid w:val="00404E70"/>
    <w:rsid w:val="00405050"/>
    <w:rsid w:val="00405076"/>
    <w:rsid w:val="0040536F"/>
    <w:rsid w:val="004053DB"/>
    <w:rsid w:val="00405415"/>
    <w:rsid w:val="004054EE"/>
    <w:rsid w:val="0040559F"/>
    <w:rsid w:val="004055B3"/>
    <w:rsid w:val="004055E2"/>
    <w:rsid w:val="0040561F"/>
    <w:rsid w:val="004056A1"/>
    <w:rsid w:val="00405783"/>
    <w:rsid w:val="004057B1"/>
    <w:rsid w:val="00405846"/>
    <w:rsid w:val="00405898"/>
    <w:rsid w:val="004058F1"/>
    <w:rsid w:val="00405A9F"/>
    <w:rsid w:val="00405B28"/>
    <w:rsid w:val="00405BFA"/>
    <w:rsid w:val="00405D13"/>
    <w:rsid w:val="00405D95"/>
    <w:rsid w:val="00405E5F"/>
    <w:rsid w:val="00405F6C"/>
    <w:rsid w:val="00405F79"/>
    <w:rsid w:val="00405F90"/>
    <w:rsid w:val="0040609D"/>
    <w:rsid w:val="00406108"/>
    <w:rsid w:val="004062D5"/>
    <w:rsid w:val="004063ED"/>
    <w:rsid w:val="00406412"/>
    <w:rsid w:val="00406560"/>
    <w:rsid w:val="00406797"/>
    <w:rsid w:val="00406806"/>
    <w:rsid w:val="00406957"/>
    <w:rsid w:val="00406AB4"/>
    <w:rsid w:val="00406BAE"/>
    <w:rsid w:val="00406BB2"/>
    <w:rsid w:val="00406D4A"/>
    <w:rsid w:val="00406EC6"/>
    <w:rsid w:val="00406F4B"/>
    <w:rsid w:val="00406FB1"/>
    <w:rsid w:val="00406FBD"/>
    <w:rsid w:val="00406FD8"/>
    <w:rsid w:val="00407074"/>
    <w:rsid w:val="00407087"/>
    <w:rsid w:val="00407101"/>
    <w:rsid w:val="0040713B"/>
    <w:rsid w:val="0040718F"/>
    <w:rsid w:val="0040725C"/>
    <w:rsid w:val="0040728B"/>
    <w:rsid w:val="0040735E"/>
    <w:rsid w:val="004073B0"/>
    <w:rsid w:val="00407578"/>
    <w:rsid w:val="004075D9"/>
    <w:rsid w:val="004075DA"/>
    <w:rsid w:val="00407612"/>
    <w:rsid w:val="0040773D"/>
    <w:rsid w:val="00407891"/>
    <w:rsid w:val="00407944"/>
    <w:rsid w:val="00407B43"/>
    <w:rsid w:val="00407B6F"/>
    <w:rsid w:val="00407B7F"/>
    <w:rsid w:val="00407E8F"/>
    <w:rsid w:val="00407EF6"/>
    <w:rsid w:val="00407F58"/>
    <w:rsid w:val="00407FA6"/>
    <w:rsid w:val="00410029"/>
    <w:rsid w:val="0041015C"/>
    <w:rsid w:val="0041018E"/>
    <w:rsid w:val="00410271"/>
    <w:rsid w:val="0041029D"/>
    <w:rsid w:val="004102A7"/>
    <w:rsid w:val="004102B4"/>
    <w:rsid w:val="0041038A"/>
    <w:rsid w:val="004103C3"/>
    <w:rsid w:val="00410585"/>
    <w:rsid w:val="004105C0"/>
    <w:rsid w:val="004107F6"/>
    <w:rsid w:val="0041081C"/>
    <w:rsid w:val="00410A22"/>
    <w:rsid w:val="00410A97"/>
    <w:rsid w:val="00410B07"/>
    <w:rsid w:val="00410BA8"/>
    <w:rsid w:val="00410DF4"/>
    <w:rsid w:val="00410E42"/>
    <w:rsid w:val="00411210"/>
    <w:rsid w:val="00411230"/>
    <w:rsid w:val="00411231"/>
    <w:rsid w:val="00411358"/>
    <w:rsid w:val="004113FD"/>
    <w:rsid w:val="004114CC"/>
    <w:rsid w:val="004114E3"/>
    <w:rsid w:val="00411612"/>
    <w:rsid w:val="004116C3"/>
    <w:rsid w:val="00411868"/>
    <w:rsid w:val="004118C9"/>
    <w:rsid w:val="00411910"/>
    <w:rsid w:val="004119E0"/>
    <w:rsid w:val="00411AEA"/>
    <w:rsid w:val="00411D2B"/>
    <w:rsid w:val="00411D47"/>
    <w:rsid w:val="00411D62"/>
    <w:rsid w:val="00411E41"/>
    <w:rsid w:val="0041204B"/>
    <w:rsid w:val="004122EA"/>
    <w:rsid w:val="00412481"/>
    <w:rsid w:val="0041249C"/>
    <w:rsid w:val="00412614"/>
    <w:rsid w:val="00412630"/>
    <w:rsid w:val="00412697"/>
    <w:rsid w:val="004126AD"/>
    <w:rsid w:val="00412710"/>
    <w:rsid w:val="00412B25"/>
    <w:rsid w:val="00412C46"/>
    <w:rsid w:val="00412C50"/>
    <w:rsid w:val="00412DAB"/>
    <w:rsid w:val="00412E4C"/>
    <w:rsid w:val="00412F46"/>
    <w:rsid w:val="00412F90"/>
    <w:rsid w:val="00412FA8"/>
    <w:rsid w:val="00412FBE"/>
    <w:rsid w:val="004131CD"/>
    <w:rsid w:val="004131E3"/>
    <w:rsid w:val="00413369"/>
    <w:rsid w:val="004134B9"/>
    <w:rsid w:val="004134C1"/>
    <w:rsid w:val="004136D9"/>
    <w:rsid w:val="0041391A"/>
    <w:rsid w:val="004139BF"/>
    <w:rsid w:val="00413A11"/>
    <w:rsid w:val="00413AC6"/>
    <w:rsid w:val="00413BAF"/>
    <w:rsid w:val="00413BCF"/>
    <w:rsid w:val="00413C4E"/>
    <w:rsid w:val="00413D35"/>
    <w:rsid w:val="00413E7E"/>
    <w:rsid w:val="00413E8B"/>
    <w:rsid w:val="00413EE2"/>
    <w:rsid w:val="00413FCD"/>
    <w:rsid w:val="00413FF3"/>
    <w:rsid w:val="004141DD"/>
    <w:rsid w:val="004142BB"/>
    <w:rsid w:val="0041447A"/>
    <w:rsid w:val="0041450C"/>
    <w:rsid w:val="00414598"/>
    <w:rsid w:val="004145AE"/>
    <w:rsid w:val="0041478C"/>
    <w:rsid w:val="00414798"/>
    <w:rsid w:val="004147AA"/>
    <w:rsid w:val="004147F4"/>
    <w:rsid w:val="00414824"/>
    <w:rsid w:val="00414910"/>
    <w:rsid w:val="00414AD7"/>
    <w:rsid w:val="00414C3F"/>
    <w:rsid w:val="00414C4E"/>
    <w:rsid w:val="00414FAA"/>
    <w:rsid w:val="00414FC1"/>
    <w:rsid w:val="00415012"/>
    <w:rsid w:val="00415032"/>
    <w:rsid w:val="00415050"/>
    <w:rsid w:val="0041527F"/>
    <w:rsid w:val="0041539C"/>
    <w:rsid w:val="00415419"/>
    <w:rsid w:val="0041554F"/>
    <w:rsid w:val="00415639"/>
    <w:rsid w:val="00415646"/>
    <w:rsid w:val="00415669"/>
    <w:rsid w:val="0041577E"/>
    <w:rsid w:val="00415793"/>
    <w:rsid w:val="0041579D"/>
    <w:rsid w:val="004157C0"/>
    <w:rsid w:val="004157D3"/>
    <w:rsid w:val="004157F6"/>
    <w:rsid w:val="00415916"/>
    <w:rsid w:val="004159D3"/>
    <w:rsid w:val="00415A14"/>
    <w:rsid w:val="00415A95"/>
    <w:rsid w:val="00415B89"/>
    <w:rsid w:val="00415CAA"/>
    <w:rsid w:val="00415D4E"/>
    <w:rsid w:val="00415D98"/>
    <w:rsid w:val="00415E76"/>
    <w:rsid w:val="00415FB7"/>
    <w:rsid w:val="00416091"/>
    <w:rsid w:val="0041616B"/>
    <w:rsid w:val="0041616C"/>
    <w:rsid w:val="00416273"/>
    <w:rsid w:val="0041627F"/>
    <w:rsid w:val="0041634C"/>
    <w:rsid w:val="00416389"/>
    <w:rsid w:val="004164AC"/>
    <w:rsid w:val="004165A2"/>
    <w:rsid w:val="00416625"/>
    <w:rsid w:val="0041664E"/>
    <w:rsid w:val="0041669D"/>
    <w:rsid w:val="0041676E"/>
    <w:rsid w:val="0041679E"/>
    <w:rsid w:val="00416A66"/>
    <w:rsid w:val="00416BDA"/>
    <w:rsid w:val="00416E7F"/>
    <w:rsid w:val="00416EEC"/>
    <w:rsid w:val="00416F07"/>
    <w:rsid w:val="00416F34"/>
    <w:rsid w:val="00416F3B"/>
    <w:rsid w:val="00416F4A"/>
    <w:rsid w:val="00416F84"/>
    <w:rsid w:val="00417064"/>
    <w:rsid w:val="00417089"/>
    <w:rsid w:val="0041716B"/>
    <w:rsid w:val="004171F2"/>
    <w:rsid w:val="00417201"/>
    <w:rsid w:val="004173F1"/>
    <w:rsid w:val="0041743D"/>
    <w:rsid w:val="00417473"/>
    <w:rsid w:val="004174FC"/>
    <w:rsid w:val="00417678"/>
    <w:rsid w:val="00417723"/>
    <w:rsid w:val="00417800"/>
    <w:rsid w:val="00417878"/>
    <w:rsid w:val="00417903"/>
    <w:rsid w:val="00417A4D"/>
    <w:rsid w:val="00417B46"/>
    <w:rsid w:val="00417BFF"/>
    <w:rsid w:val="00417D0D"/>
    <w:rsid w:val="00417D10"/>
    <w:rsid w:val="00417D96"/>
    <w:rsid w:val="00417EA5"/>
    <w:rsid w:val="00417EFA"/>
    <w:rsid w:val="00417F51"/>
    <w:rsid w:val="004200FD"/>
    <w:rsid w:val="00420126"/>
    <w:rsid w:val="00420249"/>
    <w:rsid w:val="004202B3"/>
    <w:rsid w:val="0042039B"/>
    <w:rsid w:val="004203CF"/>
    <w:rsid w:val="0042045B"/>
    <w:rsid w:val="004204AE"/>
    <w:rsid w:val="004205A9"/>
    <w:rsid w:val="00420755"/>
    <w:rsid w:val="0042076B"/>
    <w:rsid w:val="004207F1"/>
    <w:rsid w:val="00420824"/>
    <w:rsid w:val="00420923"/>
    <w:rsid w:val="00420B46"/>
    <w:rsid w:val="00420CB7"/>
    <w:rsid w:val="00420CF3"/>
    <w:rsid w:val="00420F8D"/>
    <w:rsid w:val="0042114A"/>
    <w:rsid w:val="00421176"/>
    <w:rsid w:val="0042127F"/>
    <w:rsid w:val="004212F6"/>
    <w:rsid w:val="00421326"/>
    <w:rsid w:val="00421387"/>
    <w:rsid w:val="004213C2"/>
    <w:rsid w:val="004213E8"/>
    <w:rsid w:val="00421402"/>
    <w:rsid w:val="004214DA"/>
    <w:rsid w:val="0042156E"/>
    <w:rsid w:val="004215D2"/>
    <w:rsid w:val="0042162E"/>
    <w:rsid w:val="00421960"/>
    <w:rsid w:val="00421962"/>
    <w:rsid w:val="0042196D"/>
    <w:rsid w:val="00421B9E"/>
    <w:rsid w:val="00421C80"/>
    <w:rsid w:val="00421D25"/>
    <w:rsid w:val="00421D28"/>
    <w:rsid w:val="00421D9E"/>
    <w:rsid w:val="00421E05"/>
    <w:rsid w:val="00421F01"/>
    <w:rsid w:val="004222BF"/>
    <w:rsid w:val="004223F1"/>
    <w:rsid w:val="00422435"/>
    <w:rsid w:val="0042243B"/>
    <w:rsid w:val="004225F6"/>
    <w:rsid w:val="004226E4"/>
    <w:rsid w:val="004227F7"/>
    <w:rsid w:val="004228C8"/>
    <w:rsid w:val="004228F4"/>
    <w:rsid w:val="004229E5"/>
    <w:rsid w:val="00422A01"/>
    <w:rsid w:val="00422AA3"/>
    <w:rsid w:val="00422AAB"/>
    <w:rsid w:val="00422C45"/>
    <w:rsid w:val="00422C8A"/>
    <w:rsid w:val="00422CD0"/>
    <w:rsid w:val="00422D62"/>
    <w:rsid w:val="00422DB5"/>
    <w:rsid w:val="004230CA"/>
    <w:rsid w:val="0042326B"/>
    <w:rsid w:val="004232D4"/>
    <w:rsid w:val="00423326"/>
    <w:rsid w:val="00423440"/>
    <w:rsid w:val="00423481"/>
    <w:rsid w:val="00423583"/>
    <w:rsid w:val="004236FD"/>
    <w:rsid w:val="0042381B"/>
    <w:rsid w:val="00423848"/>
    <w:rsid w:val="0042384A"/>
    <w:rsid w:val="004238FD"/>
    <w:rsid w:val="0042393F"/>
    <w:rsid w:val="00423980"/>
    <w:rsid w:val="00423AB3"/>
    <w:rsid w:val="00423B47"/>
    <w:rsid w:val="00423D0E"/>
    <w:rsid w:val="00423DA1"/>
    <w:rsid w:val="00423DAB"/>
    <w:rsid w:val="00423EDF"/>
    <w:rsid w:val="00423F27"/>
    <w:rsid w:val="004241DB"/>
    <w:rsid w:val="004242EC"/>
    <w:rsid w:val="0042446E"/>
    <w:rsid w:val="004244BD"/>
    <w:rsid w:val="004247E7"/>
    <w:rsid w:val="0042480D"/>
    <w:rsid w:val="00424844"/>
    <w:rsid w:val="004248EF"/>
    <w:rsid w:val="00424970"/>
    <w:rsid w:val="00424C59"/>
    <w:rsid w:val="00424C8B"/>
    <w:rsid w:val="00424D3F"/>
    <w:rsid w:val="00424E39"/>
    <w:rsid w:val="00424E7A"/>
    <w:rsid w:val="00424FC2"/>
    <w:rsid w:val="00425042"/>
    <w:rsid w:val="00425104"/>
    <w:rsid w:val="00425119"/>
    <w:rsid w:val="0042511C"/>
    <w:rsid w:val="004251F8"/>
    <w:rsid w:val="004253B1"/>
    <w:rsid w:val="00425530"/>
    <w:rsid w:val="00425668"/>
    <w:rsid w:val="004256CB"/>
    <w:rsid w:val="0042572D"/>
    <w:rsid w:val="004257CF"/>
    <w:rsid w:val="00425B86"/>
    <w:rsid w:val="00425C97"/>
    <w:rsid w:val="00425E65"/>
    <w:rsid w:val="00425EFB"/>
    <w:rsid w:val="00425FA4"/>
    <w:rsid w:val="00425FFD"/>
    <w:rsid w:val="00426125"/>
    <w:rsid w:val="004262AE"/>
    <w:rsid w:val="004262F8"/>
    <w:rsid w:val="00426442"/>
    <w:rsid w:val="0042644C"/>
    <w:rsid w:val="0042654A"/>
    <w:rsid w:val="00426670"/>
    <w:rsid w:val="00426692"/>
    <w:rsid w:val="0042681C"/>
    <w:rsid w:val="00426A22"/>
    <w:rsid w:val="00426A93"/>
    <w:rsid w:val="00426DFA"/>
    <w:rsid w:val="00427068"/>
    <w:rsid w:val="0042706A"/>
    <w:rsid w:val="00427079"/>
    <w:rsid w:val="00427124"/>
    <w:rsid w:val="00427287"/>
    <w:rsid w:val="004272ED"/>
    <w:rsid w:val="0042733F"/>
    <w:rsid w:val="004276BF"/>
    <w:rsid w:val="004276E3"/>
    <w:rsid w:val="00427843"/>
    <w:rsid w:val="00427956"/>
    <w:rsid w:val="00427A36"/>
    <w:rsid w:val="00427A9D"/>
    <w:rsid w:val="00427AC4"/>
    <w:rsid w:val="00427B9D"/>
    <w:rsid w:val="00427BFB"/>
    <w:rsid w:val="00427D66"/>
    <w:rsid w:val="00427E67"/>
    <w:rsid w:val="00430168"/>
    <w:rsid w:val="00430178"/>
    <w:rsid w:val="004302C5"/>
    <w:rsid w:val="00430344"/>
    <w:rsid w:val="00430359"/>
    <w:rsid w:val="004303C4"/>
    <w:rsid w:val="0043042C"/>
    <w:rsid w:val="00430436"/>
    <w:rsid w:val="00430495"/>
    <w:rsid w:val="0043063B"/>
    <w:rsid w:val="00430733"/>
    <w:rsid w:val="00430A52"/>
    <w:rsid w:val="00430A75"/>
    <w:rsid w:val="00430B1C"/>
    <w:rsid w:val="00430EF1"/>
    <w:rsid w:val="00431090"/>
    <w:rsid w:val="00431149"/>
    <w:rsid w:val="00431239"/>
    <w:rsid w:val="004312E4"/>
    <w:rsid w:val="004313DD"/>
    <w:rsid w:val="00431427"/>
    <w:rsid w:val="0043147A"/>
    <w:rsid w:val="00431510"/>
    <w:rsid w:val="004315ED"/>
    <w:rsid w:val="0043189C"/>
    <w:rsid w:val="004318FB"/>
    <w:rsid w:val="004318FF"/>
    <w:rsid w:val="00431A97"/>
    <w:rsid w:val="00431B6A"/>
    <w:rsid w:val="00431BAE"/>
    <w:rsid w:val="00431C6C"/>
    <w:rsid w:val="00431CB1"/>
    <w:rsid w:val="00431DB5"/>
    <w:rsid w:val="00431EDB"/>
    <w:rsid w:val="00431F81"/>
    <w:rsid w:val="004320DF"/>
    <w:rsid w:val="004321E2"/>
    <w:rsid w:val="00432223"/>
    <w:rsid w:val="00432225"/>
    <w:rsid w:val="004325FB"/>
    <w:rsid w:val="0043261B"/>
    <w:rsid w:val="004326A4"/>
    <w:rsid w:val="004326D0"/>
    <w:rsid w:val="00432707"/>
    <w:rsid w:val="0043270B"/>
    <w:rsid w:val="00432780"/>
    <w:rsid w:val="0043283A"/>
    <w:rsid w:val="0043286A"/>
    <w:rsid w:val="00432B38"/>
    <w:rsid w:val="00432B43"/>
    <w:rsid w:val="00432C9A"/>
    <w:rsid w:val="00432CE8"/>
    <w:rsid w:val="00432D42"/>
    <w:rsid w:val="00432D4E"/>
    <w:rsid w:val="00432F8F"/>
    <w:rsid w:val="00432F9E"/>
    <w:rsid w:val="00432FA0"/>
    <w:rsid w:val="00432FB2"/>
    <w:rsid w:val="00433006"/>
    <w:rsid w:val="00433106"/>
    <w:rsid w:val="00433362"/>
    <w:rsid w:val="004333F6"/>
    <w:rsid w:val="0043357E"/>
    <w:rsid w:val="0043359F"/>
    <w:rsid w:val="004335D1"/>
    <w:rsid w:val="004336D8"/>
    <w:rsid w:val="004337E9"/>
    <w:rsid w:val="00433876"/>
    <w:rsid w:val="0043396E"/>
    <w:rsid w:val="00433AC7"/>
    <w:rsid w:val="00433C26"/>
    <w:rsid w:val="00433C41"/>
    <w:rsid w:val="00433D50"/>
    <w:rsid w:val="00433D8A"/>
    <w:rsid w:val="00433DCF"/>
    <w:rsid w:val="00433EB5"/>
    <w:rsid w:val="00434066"/>
    <w:rsid w:val="004342DA"/>
    <w:rsid w:val="0043437B"/>
    <w:rsid w:val="004344FB"/>
    <w:rsid w:val="00434604"/>
    <w:rsid w:val="00434619"/>
    <w:rsid w:val="00434639"/>
    <w:rsid w:val="004346A8"/>
    <w:rsid w:val="00434754"/>
    <w:rsid w:val="004347B1"/>
    <w:rsid w:val="004347F8"/>
    <w:rsid w:val="0043480E"/>
    <w:rsid w:val="00434838"/>
    <w:rsid w:val="004348CB"/>
    <w:rsid w:val="00434995"/>
    <w:rsid w:val="00434AD0"/>
    <w:rsid w:val="00434C24"/>
    <w:rsid w:val="00434C4D"/>
    <w:rsid w:val="00434D46"/>
    <w:rsid w:val="0043511D"/>
    <w:rsid w:val="00435202"/>
    <w:rsid w:val="0043523A"/>
    <w:rsid w:val="00435248"/>
    <w:rsid w:val="004352C6"/>
    <w:rsid w:val="004352E4"/>
    <w:rsid w:val="004352F6"/>
    <w:rsid w:val="0043532B"/>
    <w:rsid w:val="00435394"/>
    <w:rsid w:val="0043542F"/>
    <w:rsid w:val="004355EB"/>
    <w:rsid w:val="00435602"/>
    <w:rsid w:val="004356FA"/>
    <w:rsid w:val="004357CD"/>
    <w:rsid w:val="004358E4"/>
    <w:rsid w:val="004358F4"/>
    <w:rsid w:val="004359E7"/>
    <w:rsid w:val="00435B40"/>
    <w:rsid w:val="00435CCF"/>
    <w:rsid w:val="00435EE4"/>
    <w:rsid w:val="00435F62"/>
    <w:rsid w:val="00435F69"/>
    <w:rsid w:val="00435F7E"/>
    <w:rsid w:val="00435F87"/>
    <w:rsid w:val="00436220"/>
    <w:rsid w:val="00436333"/>
    <w:rsid w:val="0043643C"/>
    <w:rsid w:val="00436463"/>
    <w:rsid w:val="0043649E"/>
    <w:rsid w:val="0043657A"/>
    <w:rsid w:val="004365F4"/>
    <w:rsid w:val="00436696"/>
    <w:rsid w:val="004367AF"/>
    <w:rsid w:val="00436802"/>
    <w:rsid w:val="00436898"/>
    <w:rsid w:val="00436A3B"/>
    <w:rsid w:val="00436BA9"/>
    <w:rsid w:val="00436D76"/>
    <w:rsid w:val="00436D7C"/>
    <w:rsid w:val="00436DE7"/>
    <w:rsid w:val="00436EF7"/>
    <w:rsid w:val="00436F5A"/>
    <w:rsid w:val="004371AB"/>
    <w:rsid w:val="00437413"/>
    <w:rsid w:val="0043741A"/>
    <w:rsid w:val="00437457"/>
    <w:rsid w:val="004375CD"/>
    <w:rsid w:val="004375D2"/>
    <w:rsid w:val="00437739"/>
    <w:rsid w:val="00437871"/>
    <w:rsid w:val="00437895"/>
    <w:rsid w:val="00437A9D"/>
    <w:rsid w:val="00437D5A"/>
    <w:rsid w:val="00437E45"/>
    <w:rsid w:val="00437E77"/>
    <w:rsid w:val="00437E90"/>
    <w:rsid w:val="0044001D"/>
    <w:rsid w:val="0044001E"/>
    <w:rsid w:val="004400D2"/>
    <w:rsid w:val="0044024D"/>
    <w:rsid w:val="00440293"/>
    <w:rsid w:val="004402A7"/>
    <w:rsid w:val="004402BF"/>
    <w:rsid w:val="00440349"/>
    <w:rsid w:val="0044035D"/>
    <w:rsid w:val="00440469"/>
    <w:rsid w:val="0044047E"/>
    <w:rsid w:val="00440507"/>
    <w:rsid w:val="0044052C"/>
    <w:rsid w:val="0044053B"/>
    <w:rsid w:val="004405F0"/>
    <w:rsid w:val="00440631"/>
    <w:rsid w:val="0044084C"/>
    <w:rsid w:val="00440850"/>
    <w:rsid w:val="004409A9"/>
    <w:rsid w:val="004409CA"/>
    <w:rsid w:val="00440A50"/>
    <w:rsid w:val="00440B3E"/>
    <w:rsid w:val="00440D6A"/>
    <w:rsid w:val="00440EA5"/>
    <w:rsid w:val="00440FD1"/>
    <w:rsid w:val="00440FEE"/>
    <w:rsid w:val="00441076"/>
    <w:rsid w:val="004410B3"/>
    <w:rsid w:val="0044125C"/>
    <w:rsid w:val="00441264"/>
    <w:rsid w:val="00441425"/>
    <w:rsid w:val="0044142F"/>
    <w:rsid w:val="0044146D"/>
    <w:rsid w:val="004416B6"/>
    <w:rsid w:val="00441775"/>
    <w:rsid w:val="00441799"/>
    <w:rsid w:val="0044192A"/>
    <w:rsid w:val="00441A32"/>
    <w:rsid w:val="00441AD9"/>
    <w:rsid w:val="00441BFC"/>
    <w:rsid w:val="00441C0E"/>
    <w:rsid w:val="00441C38"/>
    <w:rsid w:val="00441C44"/>
    <w:rsid w:val="00441CA2"/>
    <w:rsid w:val="00441DE2"/>
    <w:rsid w:val="00441F69"/>
    <w:rsid w:val="0044205E"/>
    <w:rsid w:val="00442114"/>
    <w:rsid w:val="00442173"/>
    <w:rsid w:val="004425C2"/>
    <w:rsid w:val="004426FE"/>
    <w:rsid w:val="0044274A"/>
    <w:rsid w:val="004427AE"/>
    <w:rsid w:val="00442824"/>
    <w:rsid w:val="0044288D"/>
    <w:rsid w:val="00442B70"/>
    <w:rsid w:val="00442CCE"/>
    <w:rsid w:val="00442D97"/>
    <w:rsid w:val="00442D9E"/>
    <w:rsid w:val="00442E33"/>
    <w:rsid w:val="00442F12"/>
    <w:rsid w:val="00442FFB"/>
    <w:rsid w:val="00442FFE"/>
    <w:rsid w:val="0044307B"/>
    <w:rsid w:val="00443094"/>
    <w:rsid w:val="004430FD"/>
    <w:rsid w:val="004430FE"/>
    <w:rsid w:val="004432F9"/>
    <w:rsid w:val="00443345"/>
    <w:rsid w:val="00443586"/>
    <w:rsid w:val="004435E2"/>
    <w:rsid w:val="00443694"/>
    <w:rsid w:val="0044385C"/>
    <w:rsid w:val="00443973"/>
    <w:rsid w:val="004439AB"/>
    <w:rsid w:val="00443A73"/>
    <w:rsid w:val="00443EE1"/>
    <w:rsid w:val="00443FEC"/>
    <w:rsid w:val="004440FF"/>
    <w:rsid w:val="004441C3"/>
    <w:rsid w:val="004441F4"/>
    <w:rsid w:val="004442A6"/>
    <w:rsid w:val="004442A7"/>
    <w:rsid w:val="00444489"/>
    <w:rsid w:val="004444AE"/>
    <w:rsid w:val="004444D8"/>
    <w:rsid w:val="0044460B"/>
    <w:rsid w:val="00444616"/>
    <w:rsid w:val="00444634"/>
    <w:rsid w:val="004448CB"/>
    <w:rsid w:val="00444901"/>
    <w:rsid w:val="00444934"/>
    <w:rsid w:val="00444960"/>
    <w:rsid w:val="00444972"/>
    <w:rsid w:val="00444B08"/>
    <w:rsid w:val="00444B21"/>
    <w:rsid w:val="00444DD4"/>
    <w:rsid w:val="00444E8A"/>
    <w:rsid w:val="00444F5E"/>
    <w:rsid w:val="0044503E"/>
    <w:rsid w:val="004450DE"/>
    <w:rsid w:val="0044510A"/>
    <w:rsid w:val="00445150"/>
    <w:rsid w:val="00445189"/>
    <w:rsid w:val="004451D1"/>
    <w:rsid w:val="00445221"/>
    <w:rsid w:val="0044539A"/>
    <w:rsid w:val="004453C1"/>
    <w:rsid w:val="004453D9"/>
    <w:rsid w:val="00445513"/>
    <w:rsid w:val="0044552B"/>
    <w:rsid w:val="0044557F"/>
    <w:rsid w:val="00445625"/>
    <w:rsid w:val="00445645"/>
    <w:rsid w:val="00445752"/>
    <w:rsid w:val="0044580B"/>
    <w:rsid w:val="00445907"/>
    <w:rsid w:val="0044598C"/>
    <w:rsid w:val="004459BA"/>
    <w:rsid w:val="00445C13"/>
    <w:rsid w:val="00445C33"/>
    <w:rsid w:val="00445CFF"/>
    <w:rsid w:val="00445D67"/>
    <w:rsid w:val="00445EAE"/>
    <w:rsid w:val="00445EBA"/>
    <w:rsid w:val="00445EBF"/>
    <w:rsid w:val="00445EEF"/>
    <w:rsid w:val="00445F1B"/>
    <w:rsid w:val="00446006"/>
    <w:rsid w:val="00446185"/>
    <w:rsid w:val="004461F9"/>
    <w:rsid w:val="004462AF"/>
    <w:rsid w:val="00446348"/>
    <w:rsid w:val="00446424"/>
    <w:rsid w:val="004464E5"/>
    <w:rsid w:val="00446541"/>
    <w:rsid w:val="0044662A"/>
    <w:rsid w:val="00446721"/>
    <w:rsid w:val="004467DF"/>
    <w:rsid w:val="004468B0"/>
    <w:rsid w:val="00446A50"/>
    <w:rsid w:val="00446B46"/>
    <w:rsid w:val="00446BF5"/>
    <w:rsid w:val="00446E4A"/>
    <w:rsid w:val="00446E75"/>
    <w:rsid w:val="00446EFC"/>
    <w:rsid w:val="00446F84"/>
    <w:rsid w:val="00446F8A"/>
    <w:rsid w:val="00446FBE"/>
    <w:rsid w:val="004470B7"/>
    <w:rsid w:val="0044718C"/>
    <w:rsid w:val="0044739B"/>
    <w:rsid w:val="004474D7"/>
    <w:rsid w:val="00447544"/>
    <w:rsid w:val="0044766A"/>
    <w:rsid w:val="004478FA"/>
    <w:rsid w:val="00447908"/>
    <w:rsid w:val="004479BB"/>
    <w:rsid w:val="00447A3C"/>
    <w:rsid w:val="00447B3E"/>
    <w:rsid w:val="00447D19"/>
    <w:rsid w:val="00447EFD"/>
    <w:rsid w:val="00447FF2"/>
    <w:rsid w:val="00450037"/>
    <w:rsid w:val="00450169"/>
    <w:rsid w:val="0045039C"/>
    <w:rsid w:val="0045046A"/>
    <w:rsid w:val="004504D2"/>
    <w:rsid w:val="00450654"/>
    <w:rsid w:val="004506D1"/>
    <w:rsid w:val="00450778"/>
    <w:rsid w:val="00450AED"/>
    <w:rsid w:val="00450B9B"/>
    <w:rsid w:val="00450C7B"/>
    <w:rsid w:val="00450D35"/>
    <w:rsid w:val="00450D3B"/>
    <w:rsid w:val="00450D58"/>
    <w:rsid w:val="00450DEA"/>
    <w:rsid w:val="00450E1F"/>
    <w:rsid w:val="00450F01"/>
    <w:rsid w:val="00450FC6"/>
    <w:rsid w:val="00451082"/>
    <w:rsid w:val="004512E9"/>
    <w:rsid w:val="0045137E"/>
    <w:rsid w:val="0045144B"/>
    <w:rsid w:val="00451526"/>
    <w:rsid w:val="0045169D"/>
    <w:rsid w:val="0045169F"/>
    <w:rsid w:val="004516B6"/>
    <w:rsid w:val="00451730"/>
    <w:rsid w:val="0045180E"/>
    <w:rsid w:val="004518D3"/>
    <w:rsid w:val="004518D5"/>
    <w:rsid w:val="0045194C"/>
    <w:rsid w:val="00451A92"/>
    <w:rsid w:val="00451B06"/>
    <w:rsid w:val="00451B9D"/>
    <w:rsid w:val="00451BEB"/>
    <w:rsid w:val="00451C53"/>
    <w:rsid w:val="00451D6F"/>
    <w:rsid w:val="00451E2E"/>
    <w:rsid w:val="00451E30"/>
    <w:rsid w:val="00451ED7"/>
    <w:rsid w:val="00451F4F"/>
    <w:rsid w:val="004520FE"/>
    <w:rsid w:val="00452149"/>
    <w:rsid w:val="0045214F"/>
    <w:rsid w:val="00452298"/>
    <w:rsid w:val="004523F0"/>
    <w:rsid w:val="0045247B"/>
    <w:rsid w:val="004524DE"/>
    <w:rsid w:val="00452540"/>
    <w:rsid w:val="00452635"/>
    <w:rsid w:val="0045265C"/>
    <w:rsid w:val="0045272A"/>
    <w:rsid w:val="004527C0"/>
    <w:rsid w:val="004528AB"/>
    <w:rsid w:val="004528C1"/>
    <w:rsid w:val="004528C6"/>
    <w:rsid w:val="00452A4E"/>
    <w:rsid w:val="00452A8B"/>
    <w:rsid w:val="00452B92"/>
    <w:rsid w:val="00452BB5"/>
    <w:rsid w:val="00452DF7"/>
    <w:rsid w:val="00452EC3"/>
    <w:rsid w:val="00452ED3"/>
    <w:rsid w:val="00452F26"/>
    <w:rsid w:val="00452F3E"/>
    <w:rsid w:val="00453065"/>
    <w:rsid w:val="00453346"/>
    <w:rsid w:val="004533E9"/>
    <w:rsid w:val="004536B7"/>
    <w:rsid w:val="00453871"/>
    <w:rsid w:val="004539EB"/>
    <w:rsid w:val="00453A43"/>
    <w:rsid w:val="00453DEF"/>
    <w:rsid w:val="00453E28"/>
    <w:rsid w:val="00453F26"/>
    <w:rsid w:val="004540AC"/>
    <w:rsid w:val="00454187"/>
    <w:rsid w:val="004543E4"/>
    <w:rsid w:val="004545FF"/>
    <w:rsid w:val="00454631"/>
    <w:rsid w:val="00454655"/>
    <w:rsid w:val="0045483F"/>
    <w:rsid w:val="004548E5"/>
    <w:rsid w:val="00454937"/>
    <w:rsid w:val="00454ACD"/>
    <w:rsid w:val="00454BB2"/>
    <w:rsid w:val="00454C55"/>
    <w:rsid w:val="00454C7A"/>
    <w:rsid w:val="00454C97"/>
    <w:rsid w:val="00454DA2"/>
    <w:rsid w:val="00454EB1"/>
    <w:rsid w:val="00454F08"/>
    <w:rsid w:val="00454F70"/>
    <w:rsid w:val="00454F85"/>
    <w:rsid w:val="00455071"/>
    <w:rsid w:val="004550E4"/>
    <w:rsid w:val="00455105"/>
    <w:rsid w:val="00455345"/>
    <w:rsid w:val="004553E8"/>
    <w:rsid w:val="0045553C"/>
    <w:rsid w:val="00455586"/>
    <w:rsid w:val="004555B5"/>
    <w:rsid w:val="004555B9"/>
    <w:rsid w:val="004555F6"/>
    <w:rsid w:val="0045579A"/>
    <w:rsid w:val="004557B9"/>
    <w:rsid w:val="00455AC8"/>
    <w:rsid w:val="00455D55"/>
    <w:rsid w:val="00455E1A"/>
    <w:rsid w:val="00455E20"/>
    <w:rsid w:val="00455E86"/>
    <w:rsid w:val="00455EAF"/>
    <w:rsid w:val="00455FFC"/>
    <w:rsid w:val="00456017"/>
    <w:rsid w:val="004560E7"/>
    <w:rsid w:val="00456114"/>
    <w:rsid w:val="004561C1"/>
    <w:rsid w:val="0045623E"/>
    <w:rsid w:val="0045629B"/>
    <w:rsid w:val="0045639F"/>
    <w:rsid w:val="004567AE"/>
    <w:rsid w:val="004567CC"/>
    <w:rsid w:val="00456876"/>
    <w:rsid w:val="0045688E"/>
    <w:rsid w:val="004568F8"/>
    <w:rsid w:val="004568FB"/>
    <w:rsid w:val="00456971"/>
    <w:rsid w:val="00456AC7"/>
    <w:rsid w:val="00456B1B"/>
    <w:rsid w:val="00456B33"/>
    <w:rsid w:val="00456B4F"/>
    <w:rsid w:val="00456D46"/>
    <w:rsid w:val="00456F10"/>
    <w:rsid w:val="00457021"/>
    <w:rsid w:val="00457076"/>
    <w:rsid w:val="00457078"/>
    <w:rsid w:val="00457128"/>
    <w:rsid w:val="00457306"/>
    <w:rsid w:val="004573B3"/>
    <w:rsid w:val="004573FA"/>
    <w:rsid w:val="0045742D"/>
    <w:rsid w:val="00457441"/>
    <w:rsid w:val="00457582"/>
    <w:rsid w:val="0045762C"/>
    <w:rsid w:val="0045768B"/>
    <w:rsid w:val="00457704"/>
    <w:rsid w:val="0045798D"/>
    <w:rsid w:val="00457A4F"/>
    <w:rsid w:val="00457B27"/>
    <w:rsid w:val="00457C5E"/>
    <w:rsid w:val="00457CBE"/>
    <w:rsid w:val="00457F94"/>
    <w:rsid w:val="00457FA3"/>
    <w:rsid w:val="00460086"/>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24"/>
    <w:rsid w:val="004611F9"/>
    <w:rsid w:val="00461267"/>
    <w:rsid w:val="004612C8"/>
    <w:rsid w:val="0046136B"/>
    <w:rsid w:val="004614A1"/>
    <w:rsid w:val="004614D8"/>
    <w:rsid w:val="004615C1"/>
    <w:rsid w:val="0046164D"/>
    <w:rsid w:val="004616E5"/>
    <w:rsid w:val="004616FF"/>
    <w:rsid w:val="0046189D"/>
    <w:rsid w:val="0046194F"/>
    <w:rsid w:val="00461A66"/>
    <w:rsid w:val="00461BBE"/>
    <w:rsid w:val="00461C00"/>
    <w:rsid w:val="00461CE9"/>
    <w:rsid w:val="00461CFE"/>
    <w:rsid w:val="00461D1E"/>
    <w:rsid w:val="00461E56"/>
    <w:rsid w:val="00461EED"/>
    <w:rsid w:val="0046215F"/>
    <w:rsid w:val="00462178"/>
    <w:rsid w:val="00462179"/>
    <w:rsid w:val="004621A9"/>
    <w:rsid w:val="00462274"/>
    <w:rsid w:val="004622A1"/>
    <w:rsid w:val="004622D0"/>
    <w:rsid w:val="00462342"/>
    <w:rsid w:val="00462380"/>
    <w:rsid w:val="00462420"/>
    <w:rsid w:val="0046243F"/>
    <w:rsid w:val="00462465"/>
    <w:rsid w:val="0046260A"/>
    <w:rsid w:val="00462812"/>
    <w:rsid w:val="004629B1"/>
    <w:rsid w:val="00462AE4"/>
    <w:rsid w:val="00462B09"/>
    <w:rsid w:val="00462B31"/>
    <w:rsid w:val="00462BB1"/>
    <w:rsid w:val="00462C65"/>
    <w:rsid w:val="00462CFC"/>
    <w:rsid w:val="00462D46"/>
    <w:rsid w:val="00462D76"/>
    <w:rsid w:val="00462E3D"/>
    <w:rsid w:val="00462E91"/>
    <w:rsid w:val="00462E98"/>
    <w:rsid w:val="00462F1D"/>
    <w:rsid w:val="004631AB"/>
    <w:rsid w:val="004632A4"/>
    <w:rsid w:val="004632AB"/>
    <w:rsid w:val="00463303"/>
    <w:rsid w:val="00463337"/>
    <w:rsid w:val="00463448"/>
    <w:rsid w:val="00463476"/>
    <w:rsid w:val="004634D5"/>
    <w:rsid w:val="004634F8"/>
    <w:rsid w:val="00463631"/>
    <w:rsid w:val="00463687"/>
    <w:rsid w:val="004636ED"/>
    <w:rsid w:val="004636FA"/>
    <w:rsid w:val="0046388F"/>
    <w:rsid w:val="004638B8"/>
    <w:rsid w:val="004638E5"/>
    <w:rsid w:val="00463906"/>
    <w:rsid w:val="00463977"/>
    <w:rsid w:val="00463B88"/>
    <w:rsid w:val="00463B91"/>
    <w:rsid w:val="00463C9F"/>
    <w:rsid w:val="00463DEC"/>
    <w:rsid w:val="00463FB1"/>
    <w:rsid w:val="0046400B"/>
    <w:rsid w:val="0046405D"/>
    <w:rsid w:val="00464082"/>
    <w:rsid w:val="00464131"/>
    <w:rsid w:val="004641A0"/>
    <w:rsid w:val="0046434B"/>
    <w:rsid w:val="004643C4"/>
    <w:rsid w:val="004644CC"/>
    <w:rsid w:val="004646FC"/>
    <w:rsid w:val="004647F7"/>
    <w:rsid w:val="00464897"/>
    <w:rsid w:val="00464A82"/>
    <w:rsid w:val="00464BD1"/>
    <w:rsid w:val="00464C1F"/>
    <w:rsid w:val="00464EDA"/>
    <w:rsid w:val="00464EE0"/>
    <w:rsid w:val="00464F39"/>
    <w:rsid w:val="00465062"/>
    <w:rsid w:val="004650FE"/>
    <w:rsid w:val="0046512B"/>
    <w:rsid w:val="00465142"/>
    <w:rsid w:val="00465180"/>
    <w:rsid w:val="00465191"/>
    <w:rsid w:val="004651F7"/>
    <w:rsid w:val="00465235"/>
    <w:rsid w:val="004652D8"/>
    <w:rsid w:val="004652D9"/>
    <w:rsid w:val="004653F0"/>
    <w:rsid w:val="00465451"/>
    <w:rsid w:val="00465467"/>
    <w:rsid w:val="00465573"/>
    <w:rsid w:val="00465693"/>
    <w:rsid w:val="0046573D"/>
    <w:rsid w:val="00465888"/>
    <w:rsid w:val="004658AF"/>
    <w:rsid w:val="00465AB0"/>
    <w:rsid w:val="00465B1D"/>
    <w:rsid w:val="00465BDB"/>
    <w:rsid w:val="00465C0E"/>
    <w:rsid w:val="00465C24"/>
    <w:rsid w:val="00465C8A"/>
    <w:rsid w:val="00465CCE"/>
    <w:rsid w:val="00465D0A"/>
    <w:rsid w:val="00465D59"/>
    <w:rsid w:val="00465EB3"/>
    <w:rsid w:val="00466003"/>
    <w:rsid w:val="00466035"/>
    <w:rsid w:val="0046610D"/>
    <w:rsid w:val="00466141"/>
    <w:rsid w:val="0046618C"/>
    <w:rsid w:val="004661BA"/>
    <w:rsid w:val="004661E0"/>
    <w:rsid w:val="00466288"/>
    <w:rsid w:val="0046642D"/>
    <w:rsid w:val="004664D3"/>
    <w:rsid w:val="00466613"/>
    <w:rsid w:val="004667E7"/>
    <w:rsid w:val="00466BB1"/>
    <w:rsid w:val="00466BFD"/>
    <w:rsid w:val="00466DA8"/>
    <w:rsid w:val="00466FDE"/>
    <w:rsid w:val="004670D7"/>
    <w:rsid w:val="0046719D"/>
    <w:rsid w:val="004672B5"/>
    <w:rsid w:val="0046731D"/>
    <w:rsid w:val="004674BF"/>
    <w:rsid w:val="004674F2"/>
    <w:rsid w:val="004675B7"/>
    <w:rsid w:val="004675C4"/>
    <w:rsid w:val="00467742"/>
    <w:rsid w:val="00467775"/>
    <w:rsid w:val="00467857"/>
    <w:rsid w:val="00467898"/>
    <w:rsid w:val="0046799F"/>
    <w:rsid w:val="00467A8B"/>
    <w:rsid w:val="00467BA9"/>
    <w:rsid w:val="00467C4E"/>
    <w:rsid w:val="00467C50"/>
    <w:rsid w:val="00467CA0"/>
    <w:rsid w:val="00467D80"/>
    <w:rsid w:val="00467DFA"/>
    <w:rsid w:val="00467EF6"/>
    <w:rsid w:val="0047035A"/>
    <w:rsid w:val="0047041E"/>
    <w:rsid w:val="00470539"/>
    <w:rsid w:val="00470559"/>
    <w:rsid w:val="004705F5"/>
    <w:rsid w:val="00470628"/>
    <w:rsid w:val="004706A6"/>
    <w:rsid w:val="00470750"/>
    <w:rsid w:val="004707C5"/>
    <w:rsid w:val="00470893"/>
    <w:rsid w:val="00470A0C"/>
    <w:rsid w:val="00470A1F"/>
    <w:rsid w:val="00470A2E"/>
    <w:rsid w:val="00470B9B"/>
    <w:rsid w:val="00470C58"/>
    <w:rsid w:val="00470F8D"/>
    <w:rsid w:val="00470FD1"/>
    <w:rsid w:val="004711E6"/>
    <w:rsid w:val="00471381"/>
    <w:rsid w:val="0047139B"/>
    <w:rsid w:val="0047166D"/>
    <w:rsid w:val="004716AE"/>
    <w:rsid w:val="00471779"/>
    <w:rsid w:val="0047184B"/>
    <w:rsid w:val="00471856"/>
    <w:rsid w:val="0047186E"/>
    <w:rsid w:val="004718B8"/>
    <w:rsid w:val="00471926"/>
    <w:rsid w:val="00471936"/>
    <w:rsid w:val="0047199A"/>
    <w:rsid w:val="004719ED"/>
    <w:rsid w:val="00471A08"/>
    <w:rsid w:val="00471B35"/>
    <w:rsid w:val="00471BA8"/>
    <w:rsid w:val="00471C3F"/>
    <w:rsid w:val="00471CC8"/>
    <w:rsid w:val="00471DB0"/>
    <w:rsid w:val="00471DB1"/>
    <w:rsid w:val="00471FA7"/>
    <w:rsid w:val="00471FAB"/>
    <w:rsid w:val="004723F2"/>
    <w:rsid w:val="0047251C"/>
    <w:rsid w:val="0047253B"/>
    <w:rsid w:val="004725AA"/>
    <w:rsid w:val="004725D7"/>
    <w:rsid w:val="00472684"/>
    <w:rsid w:val="004726E0"/>
    <w:rsid w:val="00472709"/>
    <w:rsid w:val="0047270D"/>
    <w:rsid w:val="00472903"/>
    <w:rsid w:val="00472ACB"/>
    <w:rsid w:val="00472B69"/>
    <w:rsid w:val="00472EC2"/>
    <w:rsid w:val="00472ECF"/>
    <w:rsid w:val="00472F80"/>
    <w:rsid w:val="00472FE1"/>
    <w:rsid w:val="004735E8"/>
    <w:rsid w:val="00473631"/>
    <w:rsid w:val="004736A3"/>
    <w:rsid w:val="004737CD"/>
    <w:rsid w:val="004737D3"/>
    <w:rsid w:val="00473800"/>
    <w:rsid w:val="004738AF"/>
    <w:rsid w:val="004739AC"/>
    <w:rsid w:val="00473B77"/>
    <w:rsid w:val="00473EBA"/>
    <w:rsid w:val="00473EE6"/>
    <w:rsid w:val="00473F5F"/>
    <w:rsid w:val="00473F9E"/>
    <w:rsid w:val="0047410D"/>
    <w:rsid w:val="0047413B"/>
    <w:rsid w:val="004741DC"/>
    <w:rsid w:val="00474204"/>
    <w:rsid w:val="00474382"/>
    <w:rsid w:val="00474579"/>
    <w:rsid w:val="004745A1"/>
    <w:rsid w:val="004746C4"/>
    <w:rsid w:val="004746D6"/>
    <w:rsid w:val="00474729"/>
    <w:rsid w:val="0047473D"/>
    <w:rsid w:val="0047475B"/>
    <w:rsid w:val="0047482E"/>
    <w:rsid w:val="004748F6"/>
    <w:rsid w:val="00474939"/>
    <w:rsid w:val="004749A7"/>
    <w:rsid w:val="004749DE"/>
    <w:rsid w:val="00474A07"/>
    <w:rsid w:val="00474B5E"/>
    <w:rsid w:val="00474BEF"/>
    <w:rsid w:val="00474C13"/>
    <w:rsid w:val="00474C50"/>
    <w:rsid w:val="00474C9A"/>
    <w:rsid w:val="00474E76"/>
    <w:rsid w:val="00474EF8"/>
    <w:rsid w:val="00474FC6"/>
    <w:rsid w:val="0047506E"/>
    <w:rsid w:val="0047517B"/>
    <w:rsid w:val="00475230"/>
    <w:rsid w:val="00475260"/>
    <w:rsid w:val="004752C4"/>
    <w:rsid w:val="0047530A"/>
    <w:rsid w:val="0047539C"/>
    <w:rsid w:val="004753D8"/>
    <w:rsid w:val="00475458"/>
    <w:rsid w:val="00475529"/>
    <w:rsid w:val="004755D5"/>
    <w:rsid w:val="00475674"/>
    <w:rsid w:val="0047568A"/>
    <w:rsid w:val="00475830"/>
    <w:rsid w:val="00475866"/>
    <w:rsid w:val="004759E9"/>
    <w:rsid w:val="004759EE"/>
    <w:rsid w:val="00475BC8"/>
    <w:rsid w:val="00475CCE"/>
    <w:rsid w:val="00475CE5"/>
    <w:rsid w:val="00475D11"/>
    <w:rsid w:val="00475D13"/>
    <w:rsid w:val="00475E50"/>
    <w:rsid w:val="00475E54"/>
    <w:rsid w:val="00475F32"/>
    <w:rsid w:val="00475F90"/>
    <w:rsid w:val="0047611D"/>
    <w:rsid w:val="004761B0"/>
    <w:rsid w:val="004762C3"/>
    <w:rsid w:val="00476412"/>
    <w:rsid w:val="00476549"/>
    <w:rsid w:val="0047658C"/>
    <w:rsid w:val="0047658F"/>
    <w:rsid w:val="0047667B"/>
    <w:rsid w:val="004766A1"/>
    <w:rsid w:val="00476783"/>
    <w:rsid w:val="00476789"/>
    <w:rsid w:val="004767D8"/>
    <w:rsid w:val="0047686F"/>
    <w:rsid w:val="00476961"/>
    <w:rsid w:val="004769E4"/>
    <w:rsid w:val="00476A43"/>
    <w:rsid w:val="00476A5E"/>
    <w:rsid w:val="00476ACF"/>
    <w:rsid w:val="00476B91"/>
    <w:rsid w:val="00476BB2"/>
    <w:rsid w:val="00476C5A"/>
    <w:rsid w:val="00476D14"/>
    <w:rsid w:val="00476D8B"/>
    <w:rsid w:val="00476E5C"/>
    <w:rsid w:val="00476E89"/>
    <w:rsid w:val="00476E98"/>
    <w:rsid w:val="00476EAE"/>
    <w:rsid w:val="00476F4F"/>
    <w:rsid w:val="00476F50"/>
    <w:rsid w:val="00476FFC"/>
    <w:rsid w:val="004771AB"/>
    <w:rsid w:val="00477281"/>
    <w:rsid w:val="00477282"/>
    <w:rsid w:val="00477321"/>
    <w:rsid w:val="00477399"/>
    <w:rsid w:val="0047739D"/>
    <w:rsid w:val="004773BB"/>
    <w:rsid w:val="004774C5"/>
    <w:rsid w:val="004774EA"/>
    <w:rsid w:val="004775ED"/>
    <w:rsid w:val="004778C0"/>
    <w:rsid w:val="00477A69"/>
    <w:rsid w:val="00477A8D"/>
    <w:rsid w:val="00477B06"/>
    <w:rsid w:val="00477B60"/>
    <w:rsid w:val="00477B63"/>
    <w:rsid w:val="00477BEC"/>
    <w:rsid w:val="00477C3A"/>
    <w:rsid w:val="00477D9D"/>
    <w:rsid w:val="00480356"/>
    <w:rsid w:val="00480487"/>
    <w:rsid w:val="00480509"/>
    <w:rsid w:val="00480511"/>
    <w:rsid w:val="00480618"/>
    <w:rsid w:val="0048061F"/>
    <w:rsid w:val="004808E8"/>
    <w:rsid w:val="00480B03"/>
    <w:rsid w:val="00480B29"/>
    <w:rsid w:val="00480C0B"/>
    <w:rsid w:val="00480C44"/>
    <w:rsid w:val="00480C70"/>
    <w:rsid w:val="00480CC5"/>
    <w:rsid w:val="00480D92"/>
    <w:rsid w:val="00480EAA"/>
    <w:rsid w:val="00480FA9"/>
    <w:rsid w:val="004810EC"/>
    <w:rsid w:val="0048117C"/>
    <w:rsid w:val="0048127F"/>
    <w:rsid w:val="0048129B"/>
    <w:rsid w:val="00481310"/>
    <w:rsid w:val="00481319"/>
    <w:rsid w:val="004813B6"/>
    <w:rsid w:val="00481407"/>
    <w:rsid w:val="00481503"/>
    <w:rsid w:val="00481537"/>
    <w:rsid w:val="00481607"/>
    <w:rsid w:val="00481611"/>
    <w:rsid w:val="00481686"/>
    <w:rsid w:val="00481799"/>
    <w:rsid w:val="00481840"/>
    <w:rsid w:val="00481894"/>
    <w:rsid w:val="0048189E"/>
    <w:rsid w:val="004818D6"/>
    <w:rsid w:val="004818FF"/>
    <w:rsid w:val="004819E2"/>
    <w:rsid w:val="00481B06"/>
    <w:rsid w:val="00481B60"/>
    <w:rsid w:val="00481BE0"/>
    <w:rsid w:val="00481DEC"/>
    <w:rsid w:val="00481F98"/>
    <w:rsid w:val="0048202F"/>
    <w:rsid w:val="00482051"/>
    <w:rsid w:val="0048215F"/>
    <w:rsid w:val="00482163"/>
    <w:rsid w:val="00482389"/>
    <w:rsid w:val="00482392"/>
    <w:rsid w:val="0048243A"/>
    <w:rsid w:val="0048243E"/>
    <w:rsid w:val="004824A5"/>
    <w:rsid w:val="00482571"/>
    <w:rsid w:val="0048274C"/>
    <w:rsid w:val="00482752"/>
    <w:rsid w:val="004827DA"/>
    <w:rsid w:val="00482943"/>
    <w:rsid w:val="004829B1"/>
    <w:rsid w:val="00482ADC"/>
    <w:rsid w:val="00482BE6"/>
    <w:rsid w:val="00482C2F"/>
    <w:rsid w:val="00482C93"/>
    <w:rsid w:val="00482CFE"/>
    <w:rsid w:val="00482D77"/>
    <w:rsid w:val="00482F79"/>
    <w:rsid w:val="00482F83"/>
    <w:rsid w:val="00482FA3"/>
    <w:rsid w:val="00482FBB"/>
    <w:rsid w:val="00482FD3"/>
    <w:rsid w:val="00483100"/>
    <w:rsid w:val="00483199"/>
    <w:rsid w:val="00483222"/>
    <w:rsid w:val="00483239"/>
    <w:rsid w:val="0048327F"/>
    <w:rsid w:val="004832FB"/>
    <w:rsid w:val="0048332D"/>
    <w:rsid w:val="0048352C"/>
    <w:rsid w:val="0048352E"/>
    <w:rsid w:val="0048354C"/>
    <w:rsid w:val="00483911"/>
    <w:rsid w:val="00483C1D"/>
    <w:rsid w:val="00483D11"/>
    <w:rsid w:val="00483D20"/>
    <w:rsid w:val="00483F47"/>
    <w:rsid w:val="00483FBC"/>
    <w:rsid w:val="00483FD3"/>
    <w:rsid w:val="0048406D"/>
    <w:rsid w:val="00484242"/>
    <w:rsid w:val="004845FA"/>
    <w:rsid w:val="00484707"/>
    <w:rsid w:val="004847AF"/>
    <w:rsid w:val="00484943"/>
    <w:rsid w:val="004849DC"/>
    <w:rsid w:val="00484C46"/>
    <w:rsid w:val="00484D0C"/>
    <w:rsid w:val="00484DC1"/>
    <w:rsid w:val="00484EB1"/>
    <w:rsid w:val="0048500D"/>
    <w:rsid w:val="00485052"/>
    <w:rsid w:val="0048508C"/>
    <w:rsid w:val="00485312"/>
    <w:rsid w:val="0048542B"/>
    <w:rsid w:val="00485525"/>
    <w:rsid w:val="004855B6"/>
    <w:rsid w:val="00485640"/>
    <w:rsid w:val="00485657"/>
    <w:rsid w:val="004856EF"/>
    <w:rsid w:val="0048577C"/>
    <w:rsid w:val="00485809"/>
    <w:rsid w:val="004858F4"/>
    <w:rsid w:val="0048598C"/>
    <w:rsid w:val="00485998"/>
    <w:rsid w:val="00485A0B"/>
    <w:rsid w:val="00485A8A"/>
    <w:rsid w:val="00485D03"/>
    <w:rsid w:val="00485E59"/>
    <w:rsid w:val="00485E8A"/>
    <w:rsid w:val="00485F3A"/>
    <w:rsid w:val="0048607C"/>
    <w:rsid w:val="004860EC"/>
    <w:rsid w:val="0048622D"/>
    <w:rsid w:val="0048625C"/>
    <w:rsid w:val="004862DE"/>
    <w:rsid w:val="0048635C"/>
    <w:rsid w:val="004863AA"/>
    <w:rsid w:val="004863D7"/>
    <w:rsid w:val="004864FB"/>
    <w:rsid w:val="00486503"/>
    <w:rsid w:val="00486587"/>
    <w:rsid w:val="0048663E"/>
    <w:rsid w:val="004866BE"/>
    <w:rsid w:val="004866F0"/>
    <w:rsid w:val="00486716"/>
    <w:rsid w:val="004867B3"/>
    <w:rsid w:val="00486821"/>
    <w:rsid w:val="004868F1"/>
    <w:rsid w:val="004868FF"/>
    <w:rsid w:val="004869B5"/>
    <w:rsid w:val="00486BF1"/>
    <w:rsid w:val="00486BFA"/>
    <w:rsid w:val="00486DC6"/>
    <w:rsid w:val="00486DF8"/>
    <w:rsid w:val="00486E2C"/>
    <w:rsid w:val="00486FC1"/>
    <w:rsid w:val="00487014"/>
    <w:rsid w:val="0048702F"/>
    <w:rsid w:val="00487064"/>
    <w:rsid w:val="0048707C"/>
    <w:rsid w:val="004870C8"/>
    <w:rsid w:val="004871E9"/>
    <w:rsid w:val="00487350"/>
    <w:rsid w:val="00487451"/>
    <w:rsid w:val="00487466"/>
    <w:rsid w:val="004874BD"/>
    <w:rsid w:val="004874CB"/>
    <w:rsid w:val="004874D2"/>
    <w:rsid w:val="004874D3"/>
    <w:rsid w:val="00487563"/>
    <w:rsid w:val="0048758C"/>
    <w:rsid w:val="0048761C"/>
    <w:rsid w:val="004876A1"/>
    <w:rsid w:val="00487750"/>
    <w:rsid w:val="00487866"/>
    <w:rsid w:val="004878A0"/>
    <w:rsid w:val="004878BC"/>
    <w:rsid w:val="0048796A"/>
    <w:rsid w:val="00487A6F"/>
    <w:rsid w:val="00487C04"/>
    <w:rsid w:val="00487C7F"/>
    <w:rsid w:val="00487E48"/>
    <w:rsid w:val="00487F28"/>
    <w:rsid w:val="00490152"/>
    <w:rsid w:val="00490185"/>
    <w:rsid w:val="004902C4"/>
    <w:rsid w:val="004904C8"/>
    <w:rsid w:val="004904FA"/>
    <w:rsid w:val="00490532"/>
    <w:rsid w:val="00490570"/>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29C"/>
    <w:rsid w:val="0049143D"/>
    <w:rsid w:val="00491491"/>
    <w:rsid w:val="0049162E"/>
    <w:rsid w:val="004916A7"/>
    <w:rsid w:val="00491793"/>
    <w:rsid w:val="004917C1"/>
    <w:rsid w:val="004918A0"/>
    <w:rsid w:val="004918F4"/>
    <w:rsid w:val="00491F46"/>
    <w:rsid w:val="00491FBC"/>
    <w:rsid w:val="00492074"/>
    <w:rsid w:val="004920EA"/>
    <w:rsid w:val="0049226B"/>
    <w:rsid w:val="0049238F"/>
    <w:rsid w:val="004924E5"/>
    <w:rsid w:val="0049258C"/>
    <w:rsid w:val="00492596"/>
    <w:rsid w:val="00492597"/>
    <w:rsid w:val="004925A0"/>
    <w:rsid w:val="00492619"/>
    <w:rsid w:val="004927F3"/>
    <w:rsid w:val="0049281E"/>
    <w:rsid w:val="00492AD9"/>
    <w:rsid w:val="00492AFE"/>
    <w:rsid w:val="00492B2B"/>
    <w:rsid w:val="00492CCD"/>
    <w:rsid w:val="00492CDE"/>
    <w:rsid w:val="00492D10"/>
    <w:rsid w:val="00492D88"/>
    <w:rsid w:val="00492E75"/>
    <w:rsid w:val="00493031"/>
    <w:rsid w:val="00493194"/>
    <w:rsid w:val="004932EF"/>
    <w:rsid w:val="00493374"/>
    <w:rsid w:val="0049349F"/>
    <w:rsid w:val="004935A4"/>
    <w:rsid w:val="00493765"/>
    <w:rsid w:val="00493846"/>
    <w:rsid w:val="00493881"/>
    <w:rsid w:val="004938AA"/>
    <w:rsid w:val="00493946"/>
    <w:rsid w:val="00493994"/>
    <w:rsid w:val="00493A2F"/>
    <w:rsid w:val="00493B0D"/>
    <w:rsid w:val="00493D08"/>
    <w:rsid w:val="00493DA2"/>
    <w:rsid w:val="00493DA7"/>
    <w:rsid w:val="00493F5C"/>
    <w:rsid w:val="00494091"/>
    <w:rsid w:val="00494129"/>
    <w:rsid w:val="00494173"/>
    <w:rsid w:val="004942C1"/>
    <w:rsid w:val="00494353"/>
    <w:rsid w:val="0049438C"/>
    <w:rsid w:val="00494496"/>
    <w:rsid w:val="0049454A"/>
    <w:rsid w:val="00494671"/>
    <w:rsid w:val="004947A2"/>
    <w:rsid w:val="004947B9"/>
    <w:rsid w:val="00494830"/>
    <w:rsid w:val="00494852"/>
    <w:rsid w:val="00494985"/>
    <w:rsid w:val="004949D8"/>
    <w:rsid w:val="00494A3E"/>
    <w:rsid w:val="00494ADD"/>
    <w:rsid w:val="00494AF6"/>
    <w:rsid w:val="00494C32"/>
    <w:rsid w:val="00494D54"/>
    <w:rsid w:val="00494D80"/>
    <w:rsid w:val="00494E75"/>
    <w:rsid w:val="00495071"/>
    <w:rsid w:val="00495161"/>
    <w:rsid w:val="004951B0"/>
    <w:rsid w:val="00495217"/>
    <w:rsid w:val="00495346"/>
    <w:rsid w:val="004953BF"/>
    <w:rsid w:val="004953C6"/>
    <w:rsid w:val="0049545D"/>
    <w:rsid w:val="0049545F"/>
    <w:rsid w:val="00495567"/>
    <w:rsid w:val="00495619"/>
    <w:rsid w:val="004956A4"/>
    <w:rsid w:val="00495A32"/>
    <w:rsid w:val="00495A9E"/>
    <w:rsid w:val="00495C33"/>
    <w:rsid w:val="00495D26"/>
    <w:rsid w:val="00495D76"/>
    <w:rsid w:val="00495F93"/>
    <w:rsid w:val="004960B1"/>
    <w:rsid w:val="004960F6"/>
    <w:rsid w:val="0049610C"/>
    <w:rsid w:val="004961A7"/>
    <w:rsid w:val="004961DB"/>
    <w:rsid w:val="00496255"/>
    <w:rsid w:val="004962B8"/>
    <w:rsid w:val="0049633A"/>
    <w:rsid w:val="00496519"/>
    <w:rsid w:val="0049653E"/>
    <w:rsid w:val="00496614"/>
    <w:rsid w:val="004966C6"/>
    <w:rsid w:val="004966E1"/>
    <w:rsid w:val="0049682E"/>
    <w:rsid w:val="0049686E"/>
    <w:rsid w:val="004968AD"/>
    <w:rsid w:val="004968C2"/>
    <w:rsid w:val="004968F4"/>
    <w:rsid w:val="00496958"/>
    <w:rsid w:val="0049695F"/>
    <w:rsid w:val="0049698F"/>
    <w:rsid w:val="00496A23"/>
    <w:rsid w:val="00496BEF"/>
    <w:rsid w:val="00496C64"/>
    <w:rsid w:val="00496DC2"/>
    <w:rsid w:val="00496E38"/>
    <w:rsid w:val="00496F91"/>
    <w:rsid w:val="00496FAD"/>
    <w:rsid w:val="00496FE5"/>
    <w:rsid w:val="00497119"/>
    <w:rsid w:val="00497123"/>
    <w:rsid w:val="00497173"/>
    <w:rsid w:val="00497341"/>
    <w:rsid w:val="0049738A"/>
    <w:rsid w:val="00497456"/>
    <w:rsid w:val="004974BF"/>
    <w:rsid w:val="004974C7"/>
    <w:rsid w:val="004974F3"/>
    <w:rsid w:val="00497600"/>
    <w:rsid w:val="0049777B"/>
    <w:rsid w:val="004977EB"/>
    <w:rsid w:val="0049799A"/>
    <w:rsid w:val="00497A36"/>
    <w:rsid w:val="00497A9A"/>
    <w:rsid w:val="00497AAB"/>
    <w:rsid w:val="00497BC8"/>
    <w:rsid w:val="00497C03"/>
    <w:rsid w:val="00497C44"/>
    <w:rsid w:val="00497C6F"/>
    <w:rsid w:val="00497CCB"/>
    <w:rsid w:val="00497CFA"/>
    <w:rsid w:val="004A01E1"/>
    <w:rsid w:val="004A02B2"/>
    <w:rsid w:val="004A03DA"/>
    <w:rsid w:val="004A0578"/>
    <w:rsid w:val="004A073B"/>
    <w:rsid w:val="004A0835"/>
    <w:rsid w:val="004A08C9"/>
    <w:rsid w:val="004A0911"/>
    <w:rsid w:val="004A0974"/>
    <w:rsid w:val="004A0A05"/>
    <w:rsid w:val="004A0C35"/>
    <w:rsid w:val="004A0CD4"/>
    <w:rsid w:val="004A0E00"/>
    <w:rsid w:val="004A0E19"/>
    <w:rsid w:val="004A0E47"/>
    <w:rsid w:val="004A0E58"/>
    <w:rsid w:val="004A1022"/>
    <w:rsid w:val="004A108A"/>
    <w:rsid w:val="004A1452"/>
    <w:rsid w:val="004A15F7"/>
    <w:rsid w:val="004A1600"/>
    <w:rsid w:val="004A1675"/>
    <w:rsid w:val="004A1857"/>
    <w:rsid w:val="004A1899"/>
    <w:rsid w:val="004A1950"/>
    <w:rsid w:val="004A1AE5"/>
    <w:rsid w:val="004A1AEB"/>
    <w:rsid w:val="004A1CDC"/>
    <w:rsid w:val="004A1DAA"/>
    <w:rsid w:val="004A1DAB"/>
    <w:rsid w:val="004A1E2C"/>
    <w:rsid w:val="004A1FBB"/>
    <w:rsid w:val="004A200B"/>
    <w:rsid w:val="004A201F"/>
    <w:rsid w:val="004A203E"/>
    <w:rsid w:val="004A21E3"/>
    <w:rsid w:val="004A23B8"/>
    <w:rsid w:val="004A23C0"/>
    <w:rsid w:val="004A24BC"/>
    <w:rsid w:val="004A2833"/>
    <w:rsid w:val="004A289E"/>
    <w:rsid w:val="004A28D4"/>
    <w:rsid w:val="004A2908"/>
    <w:rsid w:val="004A2A24"/>
    <w:rsid w:val="004A2AD2"/>
    <w:rsid w:val="004A2B3F"/>
    <w:rsid w:val="004A2BB2"/>
    <w:rsid w:val="004A2BE1"/>
    <w:rsid w:val="004A2D03"/>
    <w:rsid w:val="004A2D13"/>
    <w:rsid w:val="004A2D82"/>
    <w:rsid w:val="004A2E44"/>
    <w:rsid w:val="004A2EEE"/>
    <w:rsid w:val="004A3026"/>
    <w:rsid w:val="004A31D0"/>
    <w:rsid w:val="004A325D"/>
    <w:rsid w:val="004A328E"/>
    <w:rsid w:val="004A32C1"/>
    <w:rsid w:val="004A351C"/>
    <w:rsid w:val="004A366E"/>
    <w:rsid w:val="004A36C0"/>
    <w:rsid w:val="004A36F1"/>
    <w:rsid w:val="004A3877"/>
    <w:rsid w:val="004A39AD"/>
    <w:rsid w:val="004A3AA3"/>
    <w:rsid w:val="004A3CB9"/>
    <w:rsid w:val="004A3E2E"/>
    <w:rsid w:val="004A4117"/>
    <w:rsid w:val="004A41B5"/>
    <w:rsid w:val="004A4268"/>
    <w:rsid w:val="004A426E"/>
    <w:rsid w:val="004A43EB"/>
    <w:rsid w:val="004A4527"/>
    <w:rsid w:val="004A45B5"/>
    <w:rsid w:val="004A4625"/>
    <w:rsid w:val="004A46CE"/>
    <w:rsid w:val="004A46E5"/>
    <w:rsid w:val="004A47C3"/>
    <w:rsid w:val="004A4900"/>
    <w:rsid w:val="004A4CE7"/>
    <w:rsid w:val="004A4D38"/>
    <w:rsid w:val="004A4DF2"/>
    <w:rsid w:val="004A4E7E"/>
    <w:rsid w:val="004A4E95"/>
    <w:rsid w:val="004A4EB4"/>
    <w:rsid w:val="004A51FA"/>
    <w:rsid w:val="004A5270"/>
    <w:rsid w:val="004A52A0"/>
    <w:rsid w:val="004A532F"/>
    <w:rsid w:val="004A5373"/>
    <w:rsid w:val="004A544F"/>
    <w:rsid w:val="004A54E1"/>
    <w:rsid w:val="004A551E"/>
    <w:rsid w:val="004A5627"/>
    <w:rsid w:val="004A56F3"/>
    <w:rsid w:val="004A57A3"/>
    <w:rsid w:val="004A57FA"/>
    <w:rsid w:val="004A57FC"/>
    <w:rsid w:val="004A5898"/>
    <w:rsid w:val="004A59AE"/>
    <w:rsid w:val="004A5B1D"/>
    <w:rsid w:val="004A5B54"/>
    <w:rsid w:val="004A5C7C"/>
    <w:rsid w:val="004A5D36"/>
    <w:rsid w:val="004A5D78"/>
    <w:rsid w:val="004A5EA0"/>
    <w:rsid w:val="004A61F7"/>
    <w:rsid w:val="004A6255"/>
    <w:rsid w:val="004A63C5"/>
    <w:rsid w:val="004A6416"/>
    <w:rsid w:val="004A6546"/>
    <w:rsid w:val="004A6557"/>
    <w:rsid w:val="004A6570"/>
    <w:rsid w:val="004A66DA"/>
    <w:rsid w:val="004A683B"/>
    <w:rsid w:val="004A6A07"/>
    <w:rsid w:val="004A6AE1"/>
    <w:rsid w:val="004A6C5B"/>
    <w:rsid w:val="004A6CA3"/>
    <w:rsid w:val="004A6E84"/>
    <w:rsid w:val="004A6EE9"/>
    <w:rsid w:val="004A6F31"/>
    <w:rsid w:val="004A705C"/>
    <w:rsid w:val="004A7060"/>
    <w:rsid w:val="004A716A"/>
    <w:rsid w:val="004A7172"/>
    <w:rsid w:val="004A723F"/>
    <w:rsid w:val="004A7276"/>
    <w:rsid w:val="004A7385"/>
    <w:rsid w:val="004A7389"/>
    <w:rsid w:val="004A73E5"/>
    <w:rsid w:val="004A741D"/>
    <w:rsid w:val="004A746B"/>
    <w:rsid w:val="004A7522"/>
    <w:rsid w:val="004A7545"/>
    <w:rsid w:val="004A7577"/>
    <w:rsid w:val="004A75DD"/>
    <w:rsid w:val="004A75F8"/>
    <w:rsid w:val="004A770C"/>
    <w:rsid w:val="004A7737"/>
    <w:rsid w:val="004A7753"/>
    <w:rsid w:val="004A7766"/>
    <w:rsid w:val="004A77A8"/>
    <w:rsid w:val="004A7820"/>
    <w:rsid w:val="004A7A5B"/>
    <w:rsid w:val="004A7B80"/>
    <w:rsid w:val="004A7C10"/>
    <w:rsid w:val="004A7CE1"/>
    <w:rsid w:val="004A7EE7"/>
    <w:rsid w:val="004A7F5E"/>
    <w:rsid w:val="004A7FB0"/>
    <w:rsid w:val="004B0090"/>
    <w:rsid w:val="004B0164"/>
    <w:rsid w:val="004B01EA"/>
    <w:rsid w:val="004B036F"/>
    <w:rsid w:val="004B057C"/>
    <w:rsid w:val="004B0706"/>
    <w:rsid w:val="004B0780"/>
    <w:rsid w:val="004B0787"/>
    <w:rsid w:val="004B07E3"/>
    <w:rsid w:val="004B08DF"/>
    <w:rsid w:val="004B0B1E"/>
    <w:rsid w:val="004B110E"/>
    <w:rsid w:val="004B11BC"/>
    <w:rsid w:val="004B1264"/>
    <w:rsid w:val="004B1313"/>
    <w:rsid w:val="004B13AD"/>
    <w:rsid w:val="004B13D8"/>
    <w:rsid w:val="004B1480"/>
    <w:rsid w:val="004B14A5"/>
    <w:rsid w:val="004B14D9"/>
    <w:rsid w:val="004B155B"/>
    <w:rsid w:val="004B161B"/>
    <w:rsid w:val="004B169E"/>
    <w:rsid w:val="004B182A"/>
    <w:rsid w:val="004B19BB"/>
    <w:rsid w:val="004B1A40"/>
    <w:rsid w:val="004B1BD2"/>
    <w:rsid w:val="004B1C42"/>
    <w:rsid w:val="004B1E07"/>
    <w:rsid w:val="004B1F10"/>
    <w:rsid w:val="004B205A"/>
    <w:rsid w:val="004B2060"/>
    <w:rsid w:val="004B21F0"/>
    <w:rsid w:val="004B2270"/>
    <w:rsid w:val="004B24DB"/>
    <w:rsid w:val="004B24FB"/>
    <w:rsid w:val="004B2656"/>
    <w:rsid w:val="004B269E"/>
    <w:rsid w:val="004B26B6"/>
    <w:rsid w:val="004B2700"/>
    <w:rsid w:val="004B2707"/>
    <w:rsid w:val="004B2808"/>
    <w:rsid w:val="004B28B3"/>
    <w:rsid w:val="004B2AAC"/>
    <w:rsid w:val="004B2B31"/>
    <w:rsid w:val="004B2BBD"/>
    <w:rsid w:val="004B2C16"/>
    <w:rsid w:val="004B2C33"/>
    <w:rsid w:val="004B2CD9"/>
    <w:rsid w:val="004B2CDB"/>
    <w:rsid w:val="004B2D31"/>
    <w:rsid w:val="004B2DE8"/>
    <w:rsid w:val="004B2E34"/>
    <w:rsid w:val="004B2ECE"/>
    <w:rsid w:val="004B2EEA"/>
    <w:rsid w:val="004B2F36"/>
    <w:rsid w:val="004B2F6E"/>
    <w:rsid w:val="004B2FD8"/>
    <w:rsid w:val="004B2FE0"/>
    <w:rsid w:val="004B3065"/>
    <w:rsid w:val="004B3192"/>
    <w:rsid w:val="004B31A0"/>
    <w:rsid w:val="004B3298"/>
    <w:rsid w:val="004B32F5"/>
    <w:rsid w:val="004B3429"/>
    <w:rsid w:val="004B34A2"/>
    <w:rsid w:val="004B3557"/>
    <w:rsid w:val="004B35E1"/>
    <w:rsid w:val="004B3640"/>
    <w:rsid w:val="004B3904"/>
    <w:rsid w:val="004B3949"/>
    <w:rsid w:val="004B3A16"/>
    <w:rsid w:val="004B3A66"/>
    <w:rsid w:val="004B3B51"/>
    <w:rsid w:val="004B3C0D"/>
    <w:rsid w:val="004B3C3F"/>
    <w:rsid w:val="004B3CD4"/>
    <w:rsid w:val="004B3D2B"/>
    <w:rsid w:val="004B3D5A"/>
    <w:rsid w:val="004B3D62"/>
    <w:rsid w:val="004B3D7D"/>
    <w:rsid w:val="004B3D81"/>
    <w:rsid w:val="004B3DB3"/>
    <w:rsid w:val="004B3E0A"/>
    <w:rsid w:val="004B3E3B"/>
    <w:rsid w:val="004B3E42"/>
    <w:rsid w:val="004B3E7A"/>
    <w:rsid w:val="004B3EC9"/>
    <w:rsid w:val="004B4018"/>
    <w:rsid w:val="004B41A3"/>
    <w:rsid w:val="004B4220"/>
    <w:rsid w:val="004B4285"/>
    <w:rsid w:val="004B42FA"/>
    <w:rsid w:val="004B4379"/>
    <w:rsid w:val="004B43D9"/>
    <w:rsid w:val="004B43DA"/>
    <w:rsid w:val="004B44DF"/>
    <w:rsid w:val="004B44F4"/>
    <w:rsid w:val="004B45A2"/>
    <w:rsid w:val="004B46C3"/>
    <w:rsid w:val="004B46EB"/>
    <w:rsid w:val="004B4789"/>
    <w:rsid w:val="004B4A0F"/>
    <w:rsid w:val="004B4C2F"/>
    <w:rsid w:val="004B4CCF"/>
    <w:rsid w:val="004B4F1D"/>
    <w:rsid w:val="004B4F6B"/>
    <w:rsid w:val="004B4F9C"/>
    <w:rsid w:val="004B50E0"/>
    <w:rsid w:val="004B52D9"/>
    <w:rsid w:val="004B556C"/>
    <w:rsid w:val="004B55C4"/>
    <w:rsid w:val="004B55EC"/>
    <w:rsid w:val="004B560D"/>
    <w:rsid w:val="004B56C3"/>
    <w:rsid w:val="004B57D3"/>
    <w:rsid w:val="004B57F6"/>
    <w:rsid w:val="004B5A41"/>
    <w:rsid w:val="004B5C33"/>
    <w:rsid w:val="004B5C59"/>
    <w:rsid w:val="004B5D01"/>
    <w:rsid w:val="004B5DAC"/>
    <w:rsid w:val="004B5E10"/>
    <w:rsid w:val="004B5F38"/>
    <w:rsid w:val="004B5F94"/>
    <w:rsid w:val="004B5FDF"/>
    <w:rsid w:val="004B624C"/>
    <w:rsid w:val="004B6301"/>
    <w:rsid w:val="004B64EA"/>
    <w:rsid w:val="004B650B"/>
    <w:rsid w:val="004B661E"/>
    <w:rsid w:val="004B6672"/>
    <w:rsid w:val="004B669C"/>
    <w:rsid w:val="004B670B"/>
    <w:rsid w:val="004B6919"/>
    <w:rsid w:val="004B696D"/>
    <w:rsid w:val="004B6B78"/>
    <w:rsid w:val="004B6C1A"/>
    <w:rsid w:val="004B6CEA"/>
    <w:rsid w:val="004B6D6B"/>
    <w:rsid w:val="004B6EF5"/>
    <w:rsid w:val="004B6F40"/>
    <w:rsid w:val="004B6FD2"/>
    <w:rsid w:val="004B6FFB"/>
    <w:rsid w:val="004B7130"/>
    <w:rsid w:val="004B7174"/>
    <w:rsid w:val="004B72D4"/>
    <w:rsid w:val="004B7311"/>
    <w:rsid w:val="004B73DD"/>
    <w:rsid w:val="004B743E"/>
    <w:rsid w:val="004B75BA"/>
    <w:rsid w:val="004B761B"/>
    <w:rsid w:val="004B774D"/>
    <w:rsid w:val="004B7879"/>
    <w:rsid w:val="004B795F"/>
    <w:rsid w:val="004B79B6"/>
    <w:rsid w:val="004B7A9F"/>
    <w:rsid w:val="004B7BA5"/>
    <w:rsid w:val="004B7C6F"/>
    <w:rsid w:val="004B7DED"/>
    <w:rsid w:val="004B7E99"/>
    <w:rsid w:val="004B7FC9"/>
    <w:rsid w:val="004C0023"/>
    <w:rsid w:val="004C0346"/>
    <w:rsid w:val="004C03E0"/>
    <w:rsid w:val="004C075E"/>
    <w:rsid w:val="004C0768"/>
    <w:rsid w:val="004C07C9"/>
    <w:rsid w:val="004C088A"/>
    <w:rsid w:val="004C09FD"/>
    <w:rsid w:val="004C0A04"/>
    <w:rsid w:val="004C0B5B"/>
    <w:rsid w:val="004C0C5C"/>
    <w:rsid w:val="004C0C74"/>
    <w:rsid w:val="004C0ECF"/>
    <w:rsid w:val="004C0EF0"/>
    <w:rsid w:val="004C0F99"/>
    <w:rsid w:val="004C1074"/>
    <w:rsid w:val="004C109D"/>
    <w:rsid w:val="004C10AA"/>
    <w:rsid w:val="004C1125"/>
    <w:rsid w:val="004C1137"/>
    <w:rsid w:val="004C11A3"/>
    <w:rsid w:val="004C12A0"/>
    <w:rsid w:val="004C12C0"/>
    <w:rsid w:val="004C130D"/>
    <w:rsid w:val="004C1319"/>
    <w:rsid w:val="004C133A"/>
    <w:rsid w:val="004C13B9"/>
    <w:rsid w:val="004C14B9"/>
    <w:rsid w:val="004C14F8"/>
    <w:rsid w:val="004C154E"/>
    <w:rsid w:val="004C1624"/>
    <w:rsid w:val="004C17E4"/>
    <w:rsid w:val="004C1905"/>
    <w:rsid w:val="004C19E4"/>
    <w:rsid w:val="004C1B38"/>
    <w:rsid w:val="004C1D3E"/>
    <w:rsid w:val="004C1ED8"/>
    <w:rsid w:val="004C1F6C"/>
    <w:rsid w:val="004C1FB7"/>
    <w:rsid w:val="004C22B5"/>
    <w:rsid w:val="004C2371"/>
    <w:rsid w:val="004C2440"/>
    <w:rsid w:val="004C2447"/>
    <w:rsid w:val="004C245B"/>
    <w:rsid w:val="004C2475"/>
    <w:rsid w:val="004C27AB"/>
    <w:rsid w:val="004C2832"/>
    <w:rsid w:val="004C2862"/>
    <w:rsid w:val="004C28DF"/>
    <w:rsid w:val="004C2ACD"/>
    <w:rsid w:val="004C2BC0"/>
    <w:rsid w:val="004C2E30"/>
    <w:rsid w:val="004C2F01"/>
    <w:rsid w:val="004C2F40"/>
    <w:rsid w:val="004C3005"/>
    <w:rsid w:val="004C300D"/>
    <w:rsid w:val="004C30D0"/>
    <w:rsid w:val="004C3423"/>
    <w:rsid w:val="004C3472"/>
    <w:rsid w:val="004C34E8"/>
    <w:rsid w:val="004C3610"/>
    <w:rsid w:val="004C3964"/>
    <w:rsid w:val="004C3A0E"/>
    <w:rsid w:val="004C3AD1"/>
    <w:rsid w:val="004C3C51"/>
    <w:rsid w:val="004C3D27"/>
    <w:rsid w:val="004C3EE9"/>
    <w:rsid w:val="004C3F0E"/>
    <w:rsid w:val="004C40F0"/>
    <w:rsid w:val="004C4117"/>
    <w:rsid w:val="004C4264"/>
    <w:rsid w:val="004C459F"/>
    <w:rsid w:val="004C4680"/>
    <w:rsid w:val="004C47E8"/>
    <w:rsid w:val="004C47FE"/>
    <w:rsid w:val="004C497B"/>
    <w:rsid w:val="004C4A79"/>
    <w:rsid w:val="004C4AC9"/>
    <w:rsid w:val="004C4B98"/>
    <w:rsid w:val="004C4BCE"/>
    <w:rsid w:val="004C4BF3"/>
    <w:rsid w:val="004C4D45"/>
    <w:rsid w:val="004C4DDA"/>
    <w:rsid w:val="004C4E5B"/>
    <w:rsid w:val="004C4F33"/>
    <w:rsid w:val="004C4FB4"/>
    <w:rsid w:val="004C4FD0"/>
    <w:rsid w:val="004C501B"/>
    <w:rsid w:val="004C5022"/>
    <w:rsid w:val="004C5048"/>
    <w:rsid w:val="004C5075"/>
    <w:rsid w:val="004C521E"/>
    <w:rsid w:val="004C523E"/>
    <w:rsid w:val="004C5283"/>
    <w:rsid w:val="004C5476"/>
    <w:rsid w:val="004C5577"/>
    <w:rsid w:val="004C566C"/>
    <w:rsid w:val="004C572D"/>
    <w:rsid w:val="004C5941"/>
    <w:rsid w:val="004C5A41"/>
    <w:rsid w:val="004C5AA5"/>
    <w:rsid w:val="004C5B40"/>
    <w:rsid w:val="004C5BBF"/>
    <w:rsid w:val="004C5C44"/>
    <w:rsid w:val="004C5C98"/>
    <w:rsid w:val="004C5CB9"/>
    <w:rsid w:val="004C5E08"/>
    <w:rsid w:val="004C5EA3"/>
    <w:rsid w:val="004C5EF0"/>
    <w:rsid w:val="004C6151"/>
    <w:rsid w:val="004C61B4"/>
    <w:rsid w:val="004C61D8"/>
    <w:rsid w:val="004C6223"/>
    <w:rsid w:val="004C622D"/>
    <w:rsid w:val="004C6322"/>
    <w:rsid w:val="004C63D6"/>
    <w:rsid w:val="004C63E7"/>
    <w:rsid w:val="004C6424"/>
    <w:rsid w:val="004C647A"/>
    <w:rsid w:val="004C655E"/>
    <w:rsid w:val="004C660B"/>
    <w:rsid w:val="004C6768"/>
    <w:rsid w:val="004C679C"/>
    <w:rsid w:val="004C68B8"/>
    <w:rsid w:val="004C6954"/>
    <w:rsid w:val="004C6A4F"/>
    <w:rsid w:val="004C6AFD"/>
    <w:rsid w:val="004C6B9D"/>
    <w:rsid w:val="004C6D45"/>
    <w:rsid w:val="004C6D50"/>
    <w:rsid w:val="004C6DE4"/>
    <w:rsid w:val="004C6E93"/>
    <w:rsid w:val="004C6F99"/>
    <w:rsid w:val="004C6FF9"/>
    <w:rsid w:val="004C7050"/>
    <w:rsid w:val="004C7101"/>
    <w:rsid w:val="004C714A"/>
    <w:rsid w:val="004C7188"/>
    <w:rsid w:val="004C71F2"/>
    <w:rsid w:val="004C730E"/>
    <w:rsid w:val="004C7397"/>
    <w:rsid w:val="004C75B8"/>
    <w:rsid w:val="004C7635"/>
    <w:rsid w:val="004C7739"/>
    <w:rsid w:val="004C7BDF"/>
    <w:rsid w:val="004C7C74"/>
    <w:rsid w:val="004C7C7E"/>
    <w:rsid w:val="004C7CC4"/>
    <w:rsid w:val="004C7D1D"/>
    <w:rsid w:val="004C7D41"/>
    <w:rsid w:val="004D0074"/>
    <w:rsid w:val="004D00D7"/>
    <w:rsid w:val="004D0133"/>
    <w:rsid w:val="004D01FE"/>
    <w:rsid w:val="004D0274"/>
    <w:rsid w:val="004D0419"/>
    <w:rsid w:val="004D04B9"/>
    <w:rsid w:val="004D04FB"/>
    <w:rsid w:val="004D05C8"/>
    <w:rsid w:val="004D05D0"/>
    <w:rsid w:val="004D0895"/>
    <w:rsid w:val="004D08E3"/>
    <w:rsid w:val="004D09A2"/>
    <w:rsid w:val="004D0E42"/>
    <w:rsid w:val="004D0ECB"/>
    <w:rsid w:val="004D0ED5"/>
    <w:rsid w:val="004D0F5B"/>
    <w:rsid w:val="004D0FA5"/>
    <w:rsid w:val="004D1059"/>
    <w:rsid w:val="004D10DE"/>
    <w:rsid w:val="004D1293"/>
    <w:rsid w:val="004D12DD"/>
    <w:rsid w:val="004D139F"/>
    <w:rsid w:val="004D1415"/>
    <w:rsid w:val="004D144C"/>
    <w:rsid w:val="004D14D0"/>
    <w:rsid w:val="004D17B2"/>
    <w:rsid w:val="004D17E6"/>
    <w:rsid w:val="004D1906"/>
    <w:rsid w:val="004D1A33"/>
    <w:rsid w:val="004D1C35"/>
    <w:rsid w:val="004D1C78"/>
    <w:rsid w:val="004D1D64"/>
    <w:rsid w:val="004D1DBB"/>
    <w:rsid w:val="004D20B7"/>
    <w:rsid w:val="004D225B"/>
    <w:rsid w:val="004D2260"/>
    <w:rsid w:val="004D2394"/>
    <w:rsid w:val="004D2474"/>
    <w:rsid w:val="004D2546"/>
    <w:rsid w:val="004D27C4"/>
    <w:rsid w:val="004D2855"/>
    <w:rsid w:val="004D2870"/>
    <w:rsid w:val="004D2952"/>
    <w:rsid w:val="004D2C9A"/>
    <w:rsid w:val="004D2D2D"/>
    <w:rsid w:val="004D2E57"/>
    <w:rsid w:val="004D2F99"/>
    <w:rsid w:val="004D30AD"/>
    <w:rsid w:val="004D30D0"/>
    <w:rsid w:val="004D3251"/>
    <w:rsid w:val="004D339F"/>
    <w:rsid w:val="004D3403"/>
    <w:rsid w:val="004D35E1"/>
    <w:rsid w:val="004D369F"/>
    <w:rsid w:val="004D372E"/>
    <w:rsid w:val="004D37B9"/>
    <w:rsid w:val="004D39CA"/>
    <w:rsid w:val="004D3BA6"/>
    <w:rsid w:val="004D3DAF"/>
    <w:rsid w:val="004D3F64"/>
    <w:rsid w:val="004D4000"/>
    <w:rsid w:val="004D4048"/>
    <w:rsid w:val="004D40D5"/>
    <w:rsid w:val="004D418F"/>
    <w:rsid w:val="004D41AA"/>
    <w:rsid w:val="004D44D6"/>
    <w:rsid w:val="004D44ED"/>
    <w:rsid w:val="004D4621"/>
    <w:rsid w:val="004D464C"/>
    <w:rsid w:val="004D4668"/>
    <w:rsid w:val="004D466C"/>
    <w:rsid w:val="004D468B"/>
    <w:rsid w:val="004D4764"/>
    <w:rsid w:val="004D48E3"/>
    <w:rsid w:val="004D4968"/>
    <w:rsid w:val="004D4A01"/>
    <w:rsid w:val="004D4A8A"/>
    <w:rsid w:val="004D4ABF"/>
    <w:rsid w:val="004D4BE1"/>
    <w:rsid w:val="004D4C8C"/>
    <w:rsid w:val="004D4CB6"/>
    <w:rsid w:val="004D4D09"/>
    <w:rsid w:val="004D4D8A"/>
    <w:rsid w:val="004D4DC2"/>
    <w:rsid w:val="004D4F8B"/>
    <w:rsid w:val="004D504B"/>
    <w:rsid w:val="004D5091"/>
    <w:rsid w:val="004D50CC"/>
    <w:rsid w:val="004D51AF"/>
    <w:rsid w:val="004D51E0"/>
    <w:rsid w:val="004D5261"/>
    <w:rsid w:val="004D5728"/>
    <w:rsid w:val="004D57FF"/>
    <w:rsid w:val="004D5886"/>
    <w:rsid w:val="004D58D1"/>
    <w:rsid w:val="004D599F"/>
    <w:rsid w:val="004D5A45"/>
    <w:rsid w:val="004D5A9B"/>
    <w:rsid w:val="004D5AD0"/>
    <w:rsid w:val="004D5AE9"/>
    <w:rsid w:val="004D5CC0"/>
    <w:rsid w:val="004D5E80"/>
    <w:rsid w:val="004D5F02"/>
    <w:rsid w:val="004D602D"/>
    <w:rsid w:val="004D62EE"/>
    <w:rsid w:val="004D65AF"/>
    <w:rsid w:val="004D65BA"/>
    <w:rsid w:val="004D6708"/>
    <w:rsid w:val="004D68C0"/>
    <w:rsid w:val="004D6B15"/>
    <w:rsid w:val="004D6B64"/>
    <w:rsid w:val="004D6BE8"/>
    <w:rsid w:val="004D6C1A"/>
    <w:rsid w:val="004D6D97"/>
    <w:rsid w:val="004D6E75"/>
    <w:rsid w:val="004D70E1"/>
    <w:rsid w:val="004D710C"/>
    <w:rsid w:val="004D72FA"/>
    <w:rsid w:val="004D73E8"/>
    <w:rsid w:val="004D76A0"/>
    <w:rsid w:val="004D7769"/>
    <w:rsid w:val="004D77EA"/>
    <w:rsid w:val="004D78EB"/>
    <w:rsid w:val="004D7962"/>
    <w:rsid w:val="004D7971"/>
    <w:rsid w:val="004D79A0"/>
    <w:rsid w:val="004D7A13"/>
    <w:rsid w:val="004D7D3D"/>
    <w:rsid w:val="004D7DA3"/>
    <w:rsid w:val="004D7F49"/>
    <w:rsid w:val="004E0007"/>
    <w:rsid w:val="004E0033"/>
    <w:rsid w:val="004E00F1"/>
    <w:rsid w:val="004E02D5"/>
    <w:rsid w:val="004E0341"/>
    <w:rsid w:val="004E0393"/>
    <w:rsid w:val="004E0394"/>
    <w:rsid w:val="004E03BE"/>
    <w:rsid w:val="004E03F2"/>
    <w:rsid w:val="004E071E"/>
    <w:rsid w:val="004E077F"/>
    <w:rsid w:val="004E0836"/>
    <w:rsid w:val="004E0A91"/>
    <w:rsid w:val="004E0BD7"/>
    <w:rsid w:val="004E0C42"/>
    <w:rsid w:val="004E0C9F"/>
    <w:rsid w:val="004E0CD0"/>
    <w:rsid w:val="004E0DD0"/>
    <w:rsid w:val="004E0E0B"/>
    <w:rsid w:val="004E0E3D"/>
    <w:rsid w:val="004E1131"/>
    <w:rsid w:val="004E1260"/>
    <w:rsid w:val="004E12FF"/>
    <w:rsid w:val="004E1464"/>
    <w:rsid w:val="004E1588"/>
    <w:rsid w:val="004E160D"/>
    <w:rsid w:val="004E1659"/>
    <w:rsid w:val="004E1667"/>
    <w:rsid w:val="004E16B3"/>
    <w:rsid w:val="004E175D"/>
    <w:rsid w:val="004E1925"/>
    <w:rsid w:val="004E1927"/>
    <w:rsid w:val="004E1CBB"/>
    <w:rsid w:val="004E1D07"/>
    <w:rsid w:val="004E1E31"/>
    <w:rsid w:val="004E1EB2"/>
    <w:rsid w:val="004E1F27"/>
    <w:rsid w:val="004E1F29"/>
    <w:rsid w:val="004E209D"/>
    <w:rsid w:val="004E20DB"/>
    <w:rsid w:val="004E2141"/>
    <w:rsid w:val="004E21D3"/>
    <w:rsid w:val="004E2205"/>
    <w:rsid w:val="004E2250"/>
    <w:rsid w:val="004E226F"/>
    <w:rsid w:val="004E273A"/>
    <w:rsid w:val="004E2A12"/>
    <w:rsid w:val="004E2A48"/>
    <w:rsid w:val="004E2ABD"/>
    <w:rsid w:val="004E2C0F"/>
    <w:rsid w:val="004E2C4C"/>
    <w:rsid w:val="004E2D37"/>
    <w:rsid w:val="004E2D4A"/>
    <w:rsid w:val="004E2DBC"/>
    <w:rsid w:val="004E2E15"/>
    <w:rsid w:val="004E2E33"/>
    <w:rsid w:val="004E2F51"/>
    <w:rsid w:val="004E2F57"/>
    <w:rsid w:val="004E3086"/>
    <w:rsid w:val="004E30E3"/>
    <w:rsid w:val="004E340F"/>
    <w:rsid w:val="004E3579"/>
    <w:rsid w:val="004E35E8"/>
    <w:rsid w:val="004E371F"/>
    <w:rsid w:val="004E3813"/>
    <w:rsid w:val="004E383F"/>
    <w:rsid w:val="004E3892"/>
    <w:rsid w:val="004E3B0E"/>
    <w:rsid w:val="004E3B28"/>
    <w:rsid w:val="004E3B7D"/>
    <w:rsid w:val="004E3C05"/>
    <w:rsid w:val="004E3CDE"/>
    <w:rsid w:val="004E3D37"/>
    <w:rsid w:val="004E3D87"/>
    <w:rsid w:val="004E3EB5"/>
    <w:rsid w:val="004E3F5E"/>
    <w:rsid w:val="004E3FD8"/>
    <w:rsid w:val="004E4032"/>
    <w:rsid w:val="004E41CF"/>
    <w:rsid w:val="004E438C"/>
    <w:rsid w:val="004E43A9"/>
    <w:rsid w:val="004E4446"/>
    <w:rsid w:val="004E4482"/>
    <w:rsid w:val="004E471C"/>
    <w:rsid w:val="004E47C8"/>
    <w:rsid w:val="004E4976"/>
    <w:rsid w:val="004E49DE"/>
    <w:rsid w:val="004E49E6"/>
    <w:rsid w:val="004E4E5F"/>
    <w:rsid w:val="004E4EF1"/>
    <w:rsid w:val="004E524E"/>
    <w:rsid w:val="004E52C5"/>
    <w:rsid w:val="004E53AE"/>
    <w:rsid w:val="004E541E"/>
    <w:rsid w:val="004E5449"/>
    <w:rsid w:val="004E5480"/>
    <w:rsid w:val="004E54C7"/>
    <w:rsid w:val="004E55CF"/>
    <w:rsid w:val="004E56AA"/>
    <w:rsid w:val="004E56D6"/>
    <w:rsid w:val="004E5710"/>
    <w:rsid w:val="004E5788"/>
    <w:rsid w:val="004E5856"/>
    <w:rsid w:val="004E58C8"/>
    <w:rsid w:val="004E58E8"/>
    <w:rsid w:val="004E592D"/>
    <w:rsid w:val="004E59D9"/>
    <w:rsid w:val="004E5A51"/>
    <w:rsid w:val="004E5B7A"/>
    <w:rsid w:val="004E5BC3"/>
    <w:rsid w:val="004E5C35"/>
    <w:rsid w:val="004E5C3B"/>
    <w:rsid w:val="004E5C61"/>
    <w:rsid w:val="004E5D68"/>
    <w:rsid w:val="004E5E63"/>
    <w:rsid w:val="004E5EEB"/>
    <w:rsid w:val="004E5F81"/>
    <w:rsid w:val="004E6158"/>
    <w:rsid w:val="004E6184"/>
    <w:rsid w:val="004E61CC"/>
    <w:rsid w:val="004E6257"/>
    <w:rsid w:val="004E6331"/>
    <w:rsid w:val="004E6395"/>
    <w:rsid w:val="004E6463"/>
    <w:rsid w:val="004E647F"/>
    <w:rsid w:val="004E6486"/>
    <w:rsid w:val="004E64CB"/>
    <w:rsid w:val="004E655B"/>
    <w:rsid w:val="004E6597"/>
    <w:rsid w:val="004E66F0"/>
    <w:rsid w:val="004E6739"/>
    <w:rsid w:val="004E6A92"/>
    <w:rsid w:val="004E6B68"/>
    <w:rsid w:val="004E6CEA"/>
    <w:rsid w:val="004E6F18"/>
    <w:rsid w:val="004E713C"/>
    <w:rsid w:val="004E723C"/>
    <w:rsid w:val="004E75D4"/>
    <w:rsid w:val="004E75DB"/>
    <w:rsid w:val="004E7643"/>
    <w:rsid w:val="004E76A5"/>
    <w:rsid w:val="004E7839"/>
    <w:rsid w:val="004E78AE"/>
    <w:rsid w:val="004E7A98"/>
    <w:rsid w:val="004E7B7F"/>
    <w:rsid w:val="004E7BDB"/>
    <w:rsid w:val="004E7BEB"/>
    <w:rsid w:val="004E7C85"/>
    <w:rsid w:val="004E7E49"/>
    <w:rsid w:val="004E7F58"/>
    <w:rsid w:val="004F000E"/>
    <w:rsid w:val="004F0035"/>
    <w:rsid w:val="004F004D"/>
    <w:rsid w:val="004F01B4"/>
    <w:rsid w:val="004F020A"/>
    <w:rsid w:val="004F0212"/>
    <w:rsid w:val="004F0279"/>
    <w:rsid w:val="004F0418"/>
    <w:rsid w:val="004F0434"/>
    <w:rsid w:val="004F0780"/>
    <w:rsid w:val="004F082C"/>
    <w:rsid w:val="004F0960"/>
    <w:rsid w:val="004F0A3A"/>
    <w:rsid w:val="004F0BB6"/>
    <w:rsid w:val="004F0CAC"/>
    <w:rsid w:val="004F0D6F"/>
    <w:rsid w:val="004F0DA7"/>
    <w:rsid w:val="004F0E1B"/>
    <w:rsid w:val="004F10B1"/>
    <w:rsid w:val="004F1165"/>
    <w:rsid w:val="004F12B3"/>
    <w:rsid w:val="004F133C"/>
    <w:rsid w:val="004F13D2"/>
    <w:rsid w:val="004F1443"/>
    <w:rsid w:val="004F152A"/>
    <w:rsid w:val="004F152C"/>
    <w:rsid w:val="004F1633"/>
    <w:rsid w:val="004F1730"/>
    <w:rsid w:val="004F17F4"/>
    <w:rsid w:val="004F180E"/>
    <w:rsid w:val="004F1891"/>
    <w:rsid w:val="004F18ED"/>
    <w:rsid w:val="004F19C9"/>
    <w:rsid w:val="004F1A00"/>
    <w:rsid w:val="004F1AEF"/>
    <w:rsid w:val="004F1DA2"/>
    <w:rsid w:val="004F1E49"/>
    <w:rsid w:val="004F1EF8"/>
    <w:rsid w:val="004F1F29"/>
    <w:rsid w:val="004F1F83"/>
    <w:rsid w:val="004F2081"/>
    <w:rsid w:val="004F21FB"/>
    <w:rsid w:val="004F224B"/>
    <w:rsid w:val="004F2261"/>
    <w:rsid w:val="004F22C0"/>
    <w:rsid w:val="004F2393"/>
    <w:rsid w:val="004F244A"/>
    <w:rsid w:val="004F24EF"/>
    <w:rsid w:val="004F25C8"/>
    <w:rsid w:val="004F25E2"/>
    <w:rsid w:val="004F2774"/>
    <w:rsid w:val="004F2808"/>
    <w:rsid w:val="004F2826"/>
    <w:rsid w:val="004F287F"/>
    <w:rsid w:val="004F290E"/>
    <w:rsid w:val="004F2989"/>
    <w:rsid w:val="004F29DD"/>
    <w:rsid w:val="004F2AA6"/>
    <w:rsid w:val="004F2AC7"/>
    <w:rsid w:val="004F2B9C"/>
    <w:rsid w:val="004F2CCE"/>
    <w:rsid w:val="004F2EFC"/>
    <w:rsid w:val="004F2F1F"/>
    <w:rsid w:val="004F32CD"/>
    <w:rsid w:val="004F3352"/>
    <w:rsid w:val="004F3368"/>
    <w:rsid w:val="004F3373"/>
    <w:rsid w:val="004F33A7"/>
    <w:rsid w:val="004F343F"/>
    <w:rsid w:val="004F349F"/>
    <w:rsid w:val="004F3590"/>
    <w:rsid w:val="004F359A"/>
    <w:rsid w:val="004F36E2"/>
    <w:rsid w:val="004F3731"/>
    <w:rsid w:val="004F3743"/>
    <w:rsid w:val="004F388D"/>
    <w:rsid w:val="004F39E3"/>
    <w:rsid w:val="004F3A15"/>
    <w:rsid w:val="004F3B94"/>
    <w:rsid w:val="004F3C92"/>
    <w:rsid w:val="004F3D16"/>
    <w:rsid w:val="004F3D40"/>
    <w:rsid w:val="004F3D83"/>
    <w:rsid w:val="004F3DD1"/>
    <w:rsid w:val="004F3E4A"/>
    <w:rsid w:val="004F3F14"/>
    <w:rsid w:val="004F3FF0"/>
    <w:rsid w:val="004F40CC"/>
    <w:rsid w:val="004F4388"/>
    <w:rsid w:val="004F4518"/>
    <w:rsid w:val="004F45CC"/>
    <w:rsid w:val="004F45E3"/>
    <w:rsid w:val="004F4639"/>
    <w:rsid w:val="004F4884"/>
    <w:rsid w:val="004F48EB"/>
    <w:rsid w:val="004F4964"/>
    <w:rsid w:val="004F4967"/>
    <w:rsid w:val="004F49DD"/>
    <w:rsid w:val="004F4C6F"/>
    <w:rsid w:val="004F4D88"/>
    <w:rsid w:val="004F4E53"/>
    <w:rsid w:val="004F5029"/>
    <w:rsid w:val="004F512B"/>
    <w:rsid w:val="004F5228"/>
    <w:rsid w:val="004F5253"/>
    <w:rsid w:val="004F5266"/>
    <w:rsid w:val="004F526B"/>
    <w:rsid w:val="004F5380"/>
    <w:rsid w:val="004F5452"/>
    <w:rsid w:val="004F54B9"/>
    <w:rsid w:val="004F55ED"/>
    <w:rsid w:val="004F56BB"/>
    <w:rsid w:val="004F56CA"/>
    <w:rsid w:val="004F5748"/>
    <w:rsid w:val="004F579F"/>
    <w:rsid w:val="004F5810"/>
    <w:rsid w:val="004F5827"/>
    <w:rsid w:val="004F58AB"/>
    <w:rsid w:val="004F5952"/>
    <w:rsid w:val="004F5B08"/>
    <w:rsid w:val="004F5B9F"/>
    <w:rsid w:val="004F5D4A"/>
    <w:rsid w:val="004F5D6E"/>
    <w:rsid w:val="004F5E66"/>
    <w:rsid w:val="004F5EBB"/>
    <w:rsid w:val="004F6142"/>
    <w:rsid w:val="004F6149"/>
    <w:rsid w:val="004F6249"/>
    <w:rsid w:val="004F62A0"/>
    <w:rsid w:val="004F67A0"/>
    <w:rsid w:val="004F67B0"/>
    <w:rsid w:val="004F6807"/>
    <w:rsid w:val="004F6836"/>
    <w:rsid w:val="004F6844"/>
    <w:rsid w:val="004F689B"/>
    <w:rsid w:val="004F699D"/>
    <w:rsid w:val="004F69E5"/>
    <w:rsid w:val="004F6AFE"/>
    <w:rsid w:val="004F6BBF"/>
    <w:rsid w:val="004F6E01"/>
    <w:rsid w:val="004F6E1E"/>
    <w:rsid w:val="004F6EC2"/>
    <w:rsid w:val="004F6F20"/>
    <w:rsid w:val="004F6F28"/>
    <w:rsid w:val="004F7268"/>
    <w:rsid w:val="004F728D"/>
    <w:rsid w:val="004F735F"/>
    <w:rsid w:val="004F7373"/>
    <w:rsid w:val="004F73A5"/>
    <w:rsid w:val="004F7488"/>
    <w:rsid w:val="004F7546"/>
    <w:rsid w:val="004F7585"/>
    <w:rsid w:val="004F75FE"/>
    <w:rsid w:val="004F760F"/>
    <w:rsid w:val="004F76A6"/>
    <w:rsid w:val="004F7799"/>
    <w:rsid w:val="004F7851"/>
    <w:rsid w:val="004F794B"/>
    <w:rsid w:val="004F7A14"/>
    <w:rsid w:val="004F7A76"/>
    <w:rsid w:val="004F7C51"/>
    <w:rsid w:val="004F7CDB"/>
    <w:rsid w:val="004F7D6B"/>
    <w:rsid w:val="004F7E9A"/>
    <w:rsid w:val="004F7EA3"/>
    <w:rsid w:val="004F7F1A"/>
    <w:rsid w:val="004F7F38"/>
    <w:rsid w:val="00500102"/>
    <w:rsid w:val="0050010B"/>
    <w:rsid w:val="00500131"/>
    <w:rsid w:val="0050027A"/>
    <w:rsid w:val="0050031C"/>
    <w:rsid w:val="00500390"/>
    <w:rsid w:val="005003AD"/>
    <w:rsid w:val="005003CC"/>
    <w:rsid w:val="00500460"/>
    <w:rsid w:val="005004F7"/>
    <w:rsid w:val="005006FE"/>
    <w:rsid w:val="00500798"/>
    <w:rsid w:val="005007E7"/>
    <w:rsid w:val="00500841"/>
    <w:rsid w:val="00500918"/>
    <w:rsid w:val="00500925"/>
    <w:rsid w:val="00500929"/>
    <w:rsid w:val="0050096E"/>
    <w:rsid w:val="005009F1"/>
    <w:rsid w:val="00500A59"/>
    <w:rsid w:val="00500B08"/>
    <w:rsid w:val="00500C21"/>
    <w:rsid w:val="00500D57"/>
    <w:rsid w:val="00500DB3"/>
    <w:rsid w:val="00500F21"/>
    <w:rsid w:val="00500F4C"/>
    <w:rsid w:val="00500F63"/>
    <w:rsid w:val="00500FBC"/>
    <w:rsid w:val="00500FDE"/>
    <w:rsid w:val="00500FDF"/>
    <w:rsid w:val="00500FED"/>
    <w:rsid w:val="005010C4"/>
    <w:rsid w:val="00501325"/>
    <w:rsid w:val="0050132F"/>
    <w:rsid w:val="005013EF"/>
    <w:rsid w:val="00501470"/>
    <w:rsid w:val="005014E0"/>
    <w:rsid w:val="0050162A"/>
    <w:rsid w:val="00501723"/>
    <w:rsid w:val="0050173C"/>
    <w:rsid w:val="00501A8C"/>
    <w:rsid w:val="00501AD3"/>
    <w:rsid w:val="00501BFC"/>
    <w:rsid w:val="00501CE2"/>
    <w:rsid w:val="00501D0A"/>
    <w:rsid w:val="00501D23"/>
    <w:rsid w:val="00501D2D"/>
    <w:rsid w:val="00501D8D"/>
    <w:rsid w:val="00501E54"/>
    <w:rsid w:val="00501F0D"/>
    <w:rsid w:val="00501F43"/>
    <w:rsid w:val="00501F5E"/>
    <w:rsid w:val="005020FB"/>
    <w:rsid w:val="005023DC"/>
    <w:rsid w:val="005025A5"/>
    <w:rsid w:val="005027C0"/>
    <w:rsid w:val="005027CF"/>
    <w:rsid w:val="005027FC"/>
    <w:rsid w:val="00502843"/>
    <w:rsid w:val="00502857"/>
    <w:rsid w:val="005028CC"/>
    <w:rsid w:val="005029A2"/>
    <w:rsid w:val="005029C6"/>
    <w:rsid w:val="00502A1F"/>
    <w:rsid w:val="00502B4E"/>
    <w:rsid w:val="00502DDC"/>
    <w:rsid w:val="00502FCA"/>
    <w:rsid w:val="00503032"/>
    <w:rsid w:val="005030C8"/>
    <w:rsid w:val="005030F7"/>
    <w:rsid w:val="005031E2"/>
    <w:rsid w:val="005033EE"/>
    <w:rsid w:val="005036BF"/>
    <w:rsid w:val="0050377B"/>
    <w:rsid w:val="005037EC"/>
    <w:rsid w:val="0050380E"/>
    <w:rsid w:val="00503816"/>
    <w:rsid w:val="005038A7"/>
    <w:rsid w:val="005038C9"/>
    <w:rsid w:val="0050398B"/>
    <w:rsid w:val="00503995"/>
    <w:rsid w:val="005039C3"/>
    <w:rsid w:val="00503A01"/>
    <w:rsid w:val="00503ADA"/>
    <w:rsid w:val="00503C61"/>
    <w:rsid w:val="00503FAD"/>
    <w:rsid w:val="00504152"/>
    <w:rsid w:val="0050420D"/>
    <w:rsid w:val="0050421E"/>
    <w:rsid w:val="00504558"/>
    <w:rsid w:val="00504639"/>
    <w:rsid w:val="005047CD"/>
    <w:rsid w:val="00504836"/>
    <w:rsid w:val="00504849"/>
    <w:rsid w:val="005048A7"/>
    <w:rsid w:val="00504944"/>
    <w:rsid w:val="00504960"/>
    <w:rsid w:val="00504A0F"/>
    <w:rsid w:val="00504B15"/>
    <w:rsid w:val="00504B34"/>
    <w:rsid w:val="00504BF5"/>
    <w:rsid w:val="00504C77"/>
    <w:rsid w:val="00504CBB"/>
    <w:rsid w:val="00504CF5"/>
    <w:rsid w:val="00504D69"/>
    <w:rsid w:val="00504D9B"/>
    <w:rsid w:val="00504EFE"/>
    <w:rsid w:val="00504F55"/>
    <w:rsid w:val="00504F64"/>
    <w:rsid w:val="00504F81"/>
    <w:rsid w:val="00504FC2"/>
    <w:rsid w:val="00505168"/>
    <w:rsid w:val="00505172"/>
    <w:rsid w:val="005053A1"/>
    <w:rsid w:val="005054B1"/>
    <w:rsid w:val="0050556B"/>
    <w:rsid w:val="005055D4"/>
    <w:rsid w:val="005056EC"/>
    <w:rsid w:val="005057FB"/>
    <w:rsid w:val="00505919"/>
    <w:rsid w:val="00505A2A"/>
    <w:rsid w:val="00505A91"/>
    <w:rsid w:val="00505AA1"/>
    <w:rsid w:val="00505B6C"/>
    <w:rsid w:val="00505B7C"/>
    <w:rsid w:val="00505BA6"/>
    <w:rsid w:val="00505BC5"/>
    <w:rsid w:val="00505DBF"/>
    <w:rsid w:val="00505E28"/>
    <w:rsid w:val="00505E39"/>
    <w:rsid w:val="00505EDD"/>
    <w:rsid w:val="00505F58"/>
    <w:rsid w:val="0050611C"/>
    <w:rsid w:val="0050614B"/>
    <w:rsid w:val="005061F3"/>
    <w:rsid w:val="0050636F"/>
    <w:rsid w:val="005063A6"/>
    <w:rsid w:val="005063D6"/>
    <w:rsid w:val="005064CB"/>
    <w:rsid w:val="00506571"/>
    <w:rsid w:val="005065BE"/>
    <w:rsid w:val="00506803"/>
    <w:rsid w:val="0050680A"/>
    <w:rsid w:val="005068F0"/>
    <w:rsid w:val="00506980"/>
    <w:rsid w:val="00506A1F"/>
    <w:rsid w:val="00506A8D"/>
    <w:rsid w:val="00506A8F"/>
    <w:rsid w:val="00506B00"/>
    <w:rsid w:val="00506B0D"/>
    <w:rsid w:val="00506B72"/>
    <w:rsid w:val="00506BA5"/>
    <w:rsid w:val="00506C2E"/>
    <w:rsid w:val="00506C44"/>
    <w:rsid w:val="00506D41"/>
    <w:rsid w:val="00506D5A"/>
    <w:rsid w:val="00506DB5"/>
    <w:rsid w:val="00506E4E"/>
    <w:rsid w:val="00507174"/>
    <w:rsid w:val="00507276"/>
    <w:rsid w:val="005073E1"/>
    <w:rsid w:val="005074C9"/>
    <w:rsid w:val="00507559"/>
    <w:rsid w:val="0050757F"/>
    <w:rsid w:val="0050759B"/>
    <w:rsid w:val="00507651"/>
    <w:rsid w:val="00507754"/>
    <w:rsid w:val="00507914"/>
    <w:rsid w:val="00507955"/>
    <w:rsid w:val="005079E7"/>
    <w:rsid w:val="00507A33"/>
    <w:rsid w:val="00507BD5"/>
    <w:rsid w:val="00507CAF"/>
    <w:rsid w:val="00507D30"/>
    <w:rsid w:val="00507DA0"/>
    <w:rsid w:val="00507DE0"/>
    <w:rsid w:val="00507F0D"/>
    <w:rsid w:val="00510092"/>
    <w:rsid w:val="005100F2"/>
    <w:rsid w:val="005101E1"/>
    <w:rsid w:val="00510304"/>
    <w:rsid w:val="00510374"/>
    <w:rsid w:val="00510444"/>
    <w:rsid w:val="0051046B"/>
    <w:rsid w:val="00510624"/>
    <w:rsid w:val="00510846"/>
    <w:rsid w:val="00510ABF"/>
    <w:rsid w:val="00510DFE"/>
    <w:rsid w:val="00510E50"/>
    <w:rsid w:val="00511010"/>
    <w:rsid w:val="00511081"/>
    <w:rsid w:val="0051145A"/>
    <w:rsid w:val="00511599"/>
    <w:rsid w:val="00511778"/>
    <w:rsid w:val="005117EA"/>
    <w:rsid w:val="00511867"/>
    <w:rsid w:val="0051186D"/>
    <w:rsid w:val="00511876"/>
    <w:rsid w:val="005118DC"/>
    <w:rsid w:val="0051190A"/>
    <w:rsid w:val="005119D6"/>
    <w:rsid w:val="00511A04"/>
    <w:rsid w:val="00511A8C"/>
    <w:rsid w:val="00511C8A"/>
    <w:rsid w:val="00511CA4"/>
    <w:rsid w:val="00511D3A"/>
    <w:rsid w:val="00511D50"/>
    <w:rsid w:val="00511E67"/>
    <w:rsid w:val="00512032"/>
    <w:rsid w:val="00512597"/>
    <w:rsid w:val="0051263C"/>
    <w:rsid w:val="00512667"/>
    <w:rsid w:val="00512673"/>
    <w:rsid w:val="005126E9"/>
    <w:rsid w:val="00512747"/>
    <w:rsid w:val="00512836"/>
    <w:rsid w:val="0051287F"/>
    <w:rsid w:val="00512A53"/>
    <w:rsid w:val="00512A57"/>
    <w:rsid w:val="00512A75"/>
    <w:rsid w:val="00512A7B"/>
    <w:rsid w:val="00512AB7"/>
    <w:rsid w:val="00512BAD"/>
    <w:rsid w:val="00512C63"/>
    <w:rsid w:val="00512D39"/>
    <w:rsid w:val="00512DAA"/>
    <w:rsid w:val="00512EDF"/>
    <w:rsid w:val="00512F0B"/>
    <w:rsid w:val="0051320B"/>
    <w:rsid w:val="005132F5"/>
    <w:rsid w:val="00513304"/>
    <w:rsid w:val="0051338B"/>
    <w:rsid w:val="005135B1"/>
    <w:rsid w:val="00513665"/>
    <w:rsid w:val="005136CC"/>
    <w:rsid w:val="00513773"/>
    <w:rsid w:val="0051387D"/>
    <w:rsid w:val="005138C5"/>
    <w:rsid w:val="00513AB1"/>
    <w:rsid w:val="00513ACE"/>
    <w:rsid w:val="00513B8C"/>
    <w:rsid w:val="00513BE7"/>
    <w:rsid w:val="00513F8F"/>
    <w:rsid w:val="00513FF0"/>
    <w:rsid w:val="00514045"/>
    <w:rsid w:val="0051404A"/>
    <w:rsid w:val="0051444F"/>
    <w:rsid w:val="005144D1"/>
    <w:rsid w:val="00514574"/>
    <w:rsid w:val="00514728"/>
    <w:rsid w:val="005147E7"/>
    <w:rsid w:val="0051497D"/>
    <w:rsid w:val="005149A2"/>
    <w:rsid w:val="00514C4D"/>
    <w:rsid w:val="00514CEB"/>
    <w:rsid w:val="00514CEE"/>
    <w:rsid w:val="00514D88"/>
    <w:rsid w:val="00514E09"/>
    <w:rsid w:val="00514E54"/>
    <w:rsid w:val="00514ED8"/>
    <w:rsid w:val="00514F47"/>
    <w:rsid w:val="005150E4"/>
    <w:rsid w:val="0051518A"/>
    <w:rsid w:val="005152B9"/>
    <w:rsid w:val="00515507"/>
    <w:rsid w:val="00515556"/>
    <w:rsid w:val="00515596"/>
    <w:rsid w:val="00515708"/>
    <w:rsid w:val="00515746"/>
    <w:rsid w:val="00515907"/>
    <w:rsid w:val="005159BA"/>
    <w:rsid w:val="00515A51"/>
    <w:rsid w:val="00515BEE"/>
    <w:rsid w:val="00515C35"/>
    <w:rsid w:val="00515E2B"/>
    <w:rsid w:val="00515F8D"/>
    <w:rsid w:val="00515FB7"/>
    <w:rsid w:val="00516105"/>
    <w:rsid w:val="00516145"/>
    <w:rsid w:val="00516409"/>
    <w:rsid w:val="00516470"/>
    <w:rsid w:val="00516575"/>
    <w:rsid w:val="00516632"/>
    <w:rsid w:val="00516665"/>
    <w:rsid w:val="00516922"/>
    <w:rsid w:val="00516960"/>
    <w:rsid w:val="0051696F"/>
    <w:rsid w:val="00516A12"/>
    <w:rsid w:val="00516AA1"/>
    <w:rsid w:val="00516AF2"/>
    <w:rsid w:val="00516B96"/>
    <w:rsid w:val="00516C0E"/>
    <w:rsid w:val="00516E63"/>
    <w:rsid w:val="00516E9E"/>
    <w:rsid w:val="005170A2"/>
    <w:rsid w:val="00517102"/>
    <w:rsid w:val="0051714A"/>
    <w:rsid w:val="005171F7"/>
    <w:rsid w:val="005173A4"/>
    <w:rsid w:val="005175F5"/>
    <w:rsid w:val="0051776E"/>
    <w:rsid w:val="0051777A"/>
    <w:rsid w:val="00517840"/>
    <w:rsid w:val="00517895"/>
    <w:rsid w:val="005179DC"/>
    <w:rsid w:val="00517A81"/>
    <w:rsid w:val="00517AC9"/>
    <w:rsid w:val="00517BB4"/>
    <w:rsid w:val="00517CD6"/>
    <w:rsid w:val="00517DEA"/>
    <w:rsid w:val="00517EFE"/>
    <w:rsid w:val="00517FC8"/>
    <w:rsid w:val="0052000F"/>
    <w:rsid w:val="0052001B"/>
    <w:rsid w:val="00520080"/>
    <w:rsid w:val="00520085"/>
    <w:rsid w:val="0052009B"/>
    <w:rsid w:val="005200B2"/>
    <w:rsid w:val="005200C4"/>
    <w:rsid w:val="005200C5"/>
    <w:rsid w:val="005201EC"/>
    <w:rsid w:val="00520253"/>
    <w:rsid w:val="0052030B"/>
    <w:rsid w:val="0052042E"/>
    <w:rsid w:val="0052074D"/>
    <w:rsid w:val="005207E1"/>
    <w:rsid w:val="005207E7"/>
    <w:rsid w:val="0052082D"/>
    <w:rsid w:val="00520949"/>
    <w:rsid w:val="005209F1"/>
    <w:rsid w:val="00520A9F"/>
    <w:rsid w:val="00520AE3"/>
    <w:rsid w:val="00520AFE"/>
    <w:rsid w:val="00520D74"/>
    <w:rsid w:val="00520E46"/>
    <w:rsid w:val="00520EFA"/>
    <w:rsid w:val="00520FEC"/>
    <w:rsid w:val="00521209"/>
    <w:rsid w:val="00521241"/>
    <w:rsid w:val="00521294"/>
    <w:rsid w:val="00521525"/>
    <w:rsid w:val="005216CA"/>
    <w:rsid w:val="005216EB"/>
    <w:rsid w:val="005217B2"/>
    <w:rsid w:val="005217BB"/>
    <w:rsid w:val="00521877"/>
    <w:rsid w:val="005218B4"/>
    <w:rsid w:val="00521904"/>
    <w:rsid w:val="00521964"/>
    <w:rsid w:val="00521ABC"/>
    <w:rsid w:val="00521B38"/>
    <w:rsid w:val="00521D5B"/>
    <w:rsid w:val="00521D65"/>
    <w:rsid w:val="00521EB2"/>
    <w:rsid w:val="0052207B"/>
    <w:rsid w:val="005221A4"/>
    <w:rsid w:val="005222C8"/>
    <w:rsid w:val="0052238A"/>
    <w:rsid w:val="005225C5"/>
    <w:rsid w:val="00522603"/>
    <w:rsid w:val="0052260B"/>
    <w:rsid w:val="0052264F"/>
    <w:rsid w:val="0052269A"/>
    <w:rsid w:val="005226A2"/>
    <w:rsid w:val="00522707"/>
    <w:rsid w:val="0052275E"/>
    <w:rsid w:val="00522805"/>
    <w:rsid w:val="00522822"/>
    <w:rsid w:val="00522A41"/>
    <w:rsid w:val="00522BCC"/>
    <w:rsid w:val="00522C31"/>
    <w:rsid w:val="00522CD6"/>
    <w:rsid w:val="005231A1"/>
    <w:rsid w:val="00523268"/>
    <w:rsid w:val="0052329E"/>
    <w:rsid w:val="00523366"/>
    <w:rsid w:val="00523452"/>
    <w:rsid w:val="005234F9"/>
    <w:rsid w:val="00523526"/>
    <w:rsid w:val="00523574"/>
    <w:rsid w:val="00523592"/>
    <w:rsid w:val="005235B4"/>
    <w:rsid w:val="00523655"/>
    <w:rsid w:val="0052370E"/>
    <w:rsid w:val="005237B7"/>
    <w:rsid w:val="005237BB"/>
    <w:rsid w:val="0052381F"/>
    <w:rsid w:val="0052383D"/>
    <w:rsid w:val="00523857"/>
    <w:rsid w:val="0052397E"/>
    <w:rsid w:val="00523A84"/>
    <w:rsid w:val="00523D3C"/>
    <w:rsid w:val="00523D3D"/>
    <w:rsid w:val="00523D5F"/>
    <w:rsid w:val="00523E18"/>
    <w:rsid w:val="00523E93"/>
    <w:rsid w:val="00523F32"/>
    <w:rsid w:val="00523F35"/>
    <w:rsid w:val="0052402A"/>
    <w:rsid w:val="0052407B"/>
    <w:rsid w:val="0052422C"/>
    <w:rsid w:val="0052440C"/>
    <w:rsid w:val="00524440"/>
    <w:rsid w:val="005244D5"/>
    <w:rsid w:val="00524754"/>
    <w:rsid w:val="0052494D"/>
    <w:rsid w:val="00524AD1"/>
    <w:rsid w:val="00524AE9"/>
    <w:rsid w:val="00524C91"/>
    <w:rsid w:val="00524CAC"/>
    <w:rsid w:val="00524CBA"/>
    <w:rsid w:val="00524CC5"/>
    <w:rsid w:val="00524D71"/>
    <w:rsid w:val="00524E6A"/>
    <w:rsid w:val="005250A0"/>
    <w:rsid w:val="005250C4"/>
    <w:rsid w:val="005251DA"/>
    <w:rsid w:val="0052526C"/>
    <w:rsid w:val="00525407"/>
    <w:rsid w:val="005254F4"/>
    <w:rsid w:val="0052577B"/>
    <w:rsid w:val="005257A9"/>
    <w:rsid w:val="00525966"/>
    <w:rsid w:val="005259B2"/>
    <w:rsid w:val="00525A02"/>
    <w:rsid w:val="00525A4A"/>
    <w:rsid w:val="00525A5C"/>
    <w:rsid w:val="00525A93"/>
    <w:rsid w:val="00525B12"/>
    <w:rsid w:val="00525BC8"/>
    <w:rsid w:val="00525BFB"/>
    <w:rsid w:val="00525CCF"/>
    <w:rsid w:val="00525D99"/>
    <w:rsid w:val="00525EC2"/>
    <w:rsid w:val="00525F71"/>
    <w:rsid w:val="0052603A"/>
    <w:rsid w:val="0052608B"/>
    <w:rsid w:val="0052611E"/>
    <w:rsid w:val="00526270"/>
    <w:rsid w:val="00526284"/>
    <w:rsid w:val="005262C8"/>
    <w:rsid w:val="00526469"/>
    <w:rsid w:val="00526495"/>
    <w:rsid w:val="005264C2"/>
    <w:rsid w:val="00526783"/>
    <w:rsid w:val="0052682E"/>
    <w:rsid w:val="00526870"/>
    <w:rsid w:val="00526884"/>
    <w:rsid w:val="005268E9"/>
    <w:rsid w:val="005269C2"/>
    <w:rsid w:val="00526A30"/>
    <w:rsid w:val="00526A3D"/>
    <w:rsid w:val="00526A5E"/>
    <w:rsid w:val="00526C48"/>
    <w:rsid w:val="00526C8A"/>
    <w:rsid w:val="00526D0A"/>
    <w:rsid w:val="00526E0D"/>
    <w:rsid w:val="00526E8B"/>
    <w:rsid w:val="00526E8D"/>
    <w:rsid w:val="00526F20"/>
    <w:rsid w:val="00526F4B"/>
    <w:rsid w:val="005270F5"/>
    <w:rsid w:val="0052719A"/>
    <w:rsid w:val="00527266"/>
    <w:rsid w:val="0052726F"/>
    <w:rsid w:val="005272A8"/>
    <w:rsid w:val="005272C3"/>
    <w:rsid w:val="00527412"/>
    <w:rsid w:val="00527489"/>
    <w:rsid w:val="0052765C"/>
    <w:rsid w:val="00527860"/>
    <w:rsid w:val="005278CA"/>
    <w:rsid w:val="005278F0"/>
    <w:rsid w:val="00527A40"/>
    <w:rsid w:val="00527A58"/>
    <w:rsid w:val="00527A73"/>
    <w:rsid w:val="00527B1F"/>
    <w:rsid w:val="00527BE9"/>
    <w:rsid w:val="00527C48"/>
    <w:rsid w:val="00527C92"/>
    <w:rsid w:val="00527E98"/>
    <w:rsid w:val="00527F30"/>
    <w:rsid w:val="0053005D"/>
    <w:rsid w:val="005300E6"/>
    <w:rsid w:val="005300FD"/>
    <w:rsid w:val="0053012B"/>
    <w:rsid w:val="005301EC"/>
    <w:rsid w:val="00530295"/>
    <w:rsid w:val="0053036D"/>
    <w:rsid w:val="00530456"/>
    <w:rsid w:val="00530509"/>
    <w:rsid w:val="005305A8"/>
    <w:rsid w:val="0053066C"/>
    <w:rsid w:val="00530959"/>
    <w:rsid w:val="00530980"/>
    <w:rsid w:val="00530AFD"/>
    <w:rsid w:val="00530DE6"/>
    <w:rsid w:val="00530F55"/>
    <w:rsid w:val="00531153"/>
    <w:rsid w:val="00531208"/>
    <w:rsid w:val="00531282"/>
    <w:rsid w:val="00531370"/>
    <w:rsid w:val="0053144B"/>
    <w:rsid w:val="0053145A"/>
    <w:rsid w:val="0053150C"/>
    <w:rsid w:val="00531562"/>
    <w:rsid w:val="00531647"/>
    <w:rsid w:val="005316C9"/>
    <w:rsid w:val="00531705"/>
    <w:rsid w:val="0053173A"/>
    <w:rsid w:val="005317EC"/>
    <w:rsid w:val="00531824"/>
    <w:rsid w:val="0053189A"/>
    <w:rsid w:val="005318ED"/>
    <w:rsid w:val="00531903"/>
    <w:rsid w:val="0053192E"/>
    <w:rsid w:val="00531959"/>
    <w:rsid w:val="005319CF"/>
    <w:rsid w:val="00531AAD"/>
    <w:rsid w:val="00531AF4"/>
    <w:rsid w:val="00531BD0"/>
    <w:rsid w:val="00531CAF"/>
    <w:rsid w:val="00531DC2"/>
    <w:rsid w:val="00531EA2"/>
    <w:rsid w:val="00531F71"/>
    <w:rsid w:val="00531FAE"/>
    <w:rsid w:val="0053211F"/>
    <w:rsid w:val="00532292"/>
    <w:rsid w:val="005322EF"/>
    <w:rsid w:val="0053239F"/>
    <w:rsid w:val="00532462"/>
    <w:rsid w:val="005326DE"/>
    <w:rsid w:val="005326ED"/>
    <w:rsid w:val="00532879"/>
    <w:rsid w:val="0053289E"/>
    <w:rsid w:val="005328D8"/>
    <w:rsid w:val="0053291B"/>
    <w:rsid w:val="00532AC9"/>
    <w:rsid w:val="00532B16"/>
    <w:rsid w:val="00532B1A"/>
    <w:rsid w:val="00532C26"/>
    <w:rsid w:val="00532C76"/>
    <w:rsid w:val="00532C99"/>
    <w:rsid w:val="00532C9D"/>
    <w:rsid w:val="00532E51"/>
    <w:rsid w:val="00532F58"/>
    <w:rsid w:val="00532F7B"/>
    <w:rsid w:val="00533215"/>
    <w:rsid w:val="0053326E"/>
    <w:rsid w:val="00533296"/>
    <w:rsid w:val="005332EC"/>
    <w:rsid w:val="00533309"/>
    <w:rsid w:val="00533340"/>
    <w:rsid w:val="00533364"/>
    <w:rsid w:val="005333AE"/>
    <w:rsid w:val="005333E9"/>
    <w:rsid w:val="005334E4"/>
    <w:rsid w:val="00533524"/>
    <w:rsid w:val="00533548"/>
    <w:rsid w:val="00533865"/>
    <w:rsid w:val="00533886"/>
    <w:rsid w:val="005338E3"/>
    <w:rsid w:val="005339D6"/>
    <w:rsid w:val="005339E8"/>
    <w:rsid w:val="005339FD"/>
    <w:rsid w:val="00533A50"/>
    <w:rsid w:val="00533BB6"/>
    <w:rsid w:val="00533C61"/>
    <w:rsid w:val="00533CE1"/>
    <w:rsid w:val="00533D70"/>
    <w:rsid w:val="00533EAA"/>
    <w:rsid w:val="00533ECB"/>
    <w:rsid w:val="00533F4E"/>
    <w:rsid w:val="00534314"/>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BC"/>
    <w:rsid w:val="00534ECA"/>
    <w:rsid w:val="00534EE4"/>
    <w:rsid w:val="00534F4C"/>
    <w:rsid w:val="005354AB"/>
    <w:rsid w:val="005357A8"/>
    <w:rsid w:val="00535A27"/>
    <w:rsid w:val="00535B3B"/>
    <w:rsid w:val="00535B60"/>
    <w:rsid w:val="00535D0C"/>
    <w:rsid w:val="00535D0F"/>
    <w:rsid w:val="00535DE2"/>
    <w:rsid w:val="005360EB"/>
    <w:rsid w:val="0053613D"/>
    <w:rsid w:val="00536166"/>
    <w:rsid w:val="005361D8"/>
    <w:rsid w:val="00536246"/>
    <w:rsid w:val="005362DC"/>
    <w:rsid w:val="005362F0"/>
    <w:rsid w:val="005367C1"/>
    <w:rsid w:val="005367E3"/>
    <w:rsid w:val="005369D4"/>
    <w:rsid w:val="00536AEE"/>
    <w:rsid w:val="00536B64"/>
    <w:rsid w:val="00536C20"/>
    <w:rsid w:val="00536D47"/>
    <w:rsid w:val="00536E9E"/>
    <w:rsid w:val="00537001"/>
    <w:rsid w:val="00537092"/>
    <w:rsid w:val="005370CE"/>
    <w:rsid w:val="00537205"/>
    <w:rsid w:val="0053740A"/>
    <w:rsid w:val="0053747A"/>
    <w:rsid w:val="005374AE"/>
    <w:rsid w:val="005375C9"/>
    <w:rsid w:val="00537640"/>
    <w:rsid w:val="00537653"/>
    <w:rsid w:val="005376A5"/>
    <w:rsid w:val="005377F4"/>
    <w:rsid w:val="00537841"/>
    <w:rsid w:val="005378A6"/>
    <w:rsid w:val="0053794A"/>
    <w:rsid w:val="00537989"/>
    <w:rsid w:val="005379CE"/>
    <w:rsid w:val="005379DD"/>
    <w:rsid w:val="005379F2"/>
    <w:rsid w:val="00537AA8"/>
    <w:rsid w:val="00537AAC"/>
    <w:rsid w:val="00537AD4"/>
    <w:rsid w:val="00537BE9"/>
    <w:rsid w:val="00537E2E"/>
    <w:rsid w:val="00537E60"/>
    <w:rsid w:val="00540030"/>
    <w:rsid w:val="00540055"/>
    <w:rsid w:val="0054006E"/>
    <w:rsid w:val="00540147"/>
    <w:rsid w:val="005401F4"/>
    <w:rsid w:val="00540249"/>
    <w:rsid w:val="00540259"/>
    <w:rsid w:val="00540299"/>
    <w:rsid w:val="0054036A"/>
    <w:rsid w:val="005403A0"/>
    <w:rsid w:val="00540455"/>
    <w:rsid w:val="005404C0"/>
    <w:rsid w:val="0054056A"/>
    <w:rsid w:val="00540656"/>
    <w:rsid w:val="005406B9"/>
    <w:rsid w:val="00540725"/>
    <w:rsid w:val="00540908"/>
    <w:rsid w:val="00540BB8"/>
    <w:rsid w:val="00540C7A"/>
    <w:rsid w:val="00540C95"/>
    <w:rsid w:val="00540CE8"/>
    <w:rsid w:val="00540D50"/>
    <w:rsid w:val="00540E2C"/>
    <w:rsid w:val="00540E76"/>
    <w:rsid w:val="00540F83"/>
    <w:rsid w:val="00540FA6"/>
    <w:rsid w:val="00541065"/>
    <w:rsid w:val="00541088"/>
    <w:rsid w:val="0054126F"/>
    <w:rsid w:val="00541309"/>
    <w:rsid w:val="0054138D"/>
    <w:rsid w:val="005413E0"/>
    <w:rsid w:val="0054154A"/>
    <w:rsid w:val="005416C7"/>
    <w:rsid w:val="005416ED"/>
    <w:rsid w:val="005417A0"/>
    <w:rsid w:val="0054183A"/>
    <w:rsid w:val="005418BA"/>
    <w:rsid w:val="00541992"/>
    <w:rsid w:val="00541C69"/>
    <w:rsid w:val="00541C6A"/>
    <w:rsid w:val="00541D0D"/>
    <w:rsid w:val="00541E2B"/>
    <w:rsid w:val="00541E7F"/>
    <w:rsid w:val="00541F0C"/>
    <w:rsid w:val="005420AB"/>
    <w:rsid w:val="0054213F"/>
    <w:rsid w:val="00542189"/>
    <w:rsid w:val="005422AA"/>
    <w:rsid w:val="00542379"/>
    <w:rsid w:val="00542410"/>
    <w:rsid w:val="00542458"/>
    <w:rsid w:val="00542517"/>
    <w:rsid w:val="00542575"/>
    <w:rsid w:val="00542693"/>
    <w:rsid w:val="005428DB"/>
    <w:rsid w:val="00542993"/>
    <w:rsid w:val="005429DA"/>
    <w:rsid w:val="00542A60"/>
    <w:rsid w:val="00542AF2"/>
    <w:rsid w:val="00542D07"/>
    <w:rsid w:val="00542D0D"/>
    <w:rsid w:val="00542D10"/>
    <w:rsid w:val="00542D7B"/>
    <w:rsid w:val="00542E0C"/>
    <w:rsid w:val="00542E34"/>
    <w:rsid w:val="00542EFE"/>
    <w:rsid w:val="00542F1F"/>
    <w:rsid w:val="0054316B"/>
    <w:rsid w:val="00543275"/>
    <w:rsid w:val="00543381"/>
    <w:rsid w:val="005433DA"/>
    <w:rsid w:val="0054348B"/>
    <w:rsid w:val="005436B8"/>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26F"/>
    <w:rsid w:val="0054443D"/>
    <w:rsid w:val="0054445C"/>
    <w:rsid w:val="00544643"/>
    <w:rsid w:val="00544753"/>
    <w:rsid w:val="00544923"/>
    <w:rsid w:val="00544927"/>
    <w:rsid w:val="00544B02"/>
    <w:rsid w:val="00544B9E"/>
    <w:rsid w:val="00544C16"/>
    <w:rsid w:val="00544CCA"/>
    <w:rsid w:val="00544CDB"/>
    <w:rsid w:val="00544DE4"/>
    <w:rsid w:val="00544E7B"/>
    <w:rsid w:val="00544FD1"/>
    <w:rsid w:val="0054512B"/>
    <w:rsid w:val="005451CA"/>
    <w:rsid w:val="005451F3"/>
    <w:rsid w:val="00545264"/>
    <w:rsid w:val="005452C0"/>
    <w:rsid w:val="005454B1"/>
    <w:rsid w:val="00545510"/>
    <w:rsid w:val="0054556F"/>
    <w:rsid w:val="005456AD"/>
    <w:rsid w:val="005456C3"/>
    <w:rsid w:val="0054576C"/>
    <w:rsid w:val="005457CA"/>
    <w:rsid w:val="00545951"/>
    <w:rsid w:val="00545B27"/>
    <w:rsid w:val="00545B32"/>
    <w:rsid w:val="00545B36"/>
    <w:rsid w:val="00545C3D"/>
    <w:rsid w:val="00545D40"/>
    <w:rsid w:val="00545E6A"/>
    <w:rsid w:val="00545E8E"/>
    <w:rsid w:val="00546175"/>
    <w:rsid w:val="005462E0"/>
    <w:rsid w:val="00546310"/>
    <w:rsid w:val="00546343"/>
    <w:rsid w:val="005463EC"/>
    <w:rsid w:val="00546489"/>
    <w:rsid w:val="00546506"/>
    <w:rsid w:val="0054656C"/>
    <w:rsid w:val="005466E9"/>
    <w:rsid w:val="00546738"/>
    <w:rsid w:val="005467D6"/>
    <w:rsid w:val="00546908"/>
    <w:rsid w:val="00546942"/>
    <w:rsid w:val="00546ACD"/>
    <w:rsid w:val="00546B2E"/>
    <w:rsid w:val="00546C3B"/>
    <w:rsid w:val="00546D12"/>
    <w:rsid w:val="00546D63"/>
    <w:rsid w:val="00546EAB"/>
    <w:rsid w:val="00546F2A"/>
    <w:rsid w:val="00546FD4"/>
    <w:rsid w:val="0054702B"/>
    <w:rsid w:val="005470D0"/>
    <w:rsid w:val="005471A3"/>
    <w:rsid w:val="00547236"/>
    <w:rsid w:val="0054726A"/>
    <w:rsid w:val="005472B5"/>
    <w:rsid w:val="005472C3"/>
    <w:rsid w:val="00547334"/>
    <w:rsid w:val="005473AB"/>
    <w:rsid w:val="00547484"/>
    <w:rsid w:val="0054754A"/>
    <w:rsid w:val="005477F1"/>
    <w:rsid w:val="00547829"/>
    <w:rsid w:val="00547BDE"/>
    <w:rsid w:val="00547CC6"/>
    <w:rsid w:val="00547D9B"/>
    <w:rsid w:val="00547D9D"/>
    <w:rsid w:val="00547EA7"/>
    <w:rsid w:val="00547F14"/>
    <w:rsid w:val="00547F5D"/>
    <w:rsid w:val="00547F8D"/>
    <w:rsid w:val="00550030"/>
    <w:rsid w:val="00550078"/>
    <w:rsid w:val="0055014A"/>
    <w:rsid w:val="0055019C"/>
    <w:rsid w:val="00550234"/>
    <w:rsid w:val="005502E7"/>
    <w:rsid w:val="005502EF"/>
    <w:rsid w:val="005503EC"/>
    <w:rsid w:val="00550432"/>
    <w:rsid w:val="005505BA"/>
    <w:rsid w:val="005505C3"/>
    <w:rsid w:val="0055079D"/>
    <w:rsid w:val="00550835"/>
    <w:rsid w:val="0055088A"/>
    <w:rsid w:val="005509B9"/>
    <w:rsid w:val="005509D0"/>
    <w:rsid w:val="00550A40"/>
    <w:rsid w:val="00550D6F"/>
    <w:rsid w:val="00550E38"/>
    <w:rsid w:val="00550E71"/>
    <w:rsid w:val="005511B1"/>
    <w:rsid w:val="005511F4"/>
    <w:rsid w:val="00551248"/>
    <w:rsid w:val="00551257"/>
    <w:rsid w:val="0055126A"/>
    <w:rsid w:val="005512CD"/>
    <w:rsid w:val="00551328"/>
    <w:rsid w:val="00551443"/>
    <w:rsid w:val="00551593"/>
    <w:rsid w:val="005515F2"/>
    <w:rsid w:val="00551702"/>
    <w:rsid w:val="00551768"/>
    <w:rsid w:val="0055194D"/>
    <w:rsid w:val="00551A77"/>
    <w:rsid w:val="00551E52"/>
    <w:rsid w:val="00552038"/>
    <w:rsid w:val="005520F7"/>
    <w:rsid w:val="00552101"/>
    <w:rsid w:val="00552163"/>
    <w:rsid w:val="00552332"/>
    <w:rsid w:val="0055233E"/>
    <w:rsid w:val="00552569"/>
    <w:rsid w:val="00552579"/>
    <w:rsid w:val="00552840"/>
    <w:rsid w:val="00552894"/>
    <w:rsid w:val="005528E1"/>
    <w:rsid w:val="00552B03"/>
    <w:rsid w:val="00552C3B"/>
    <w:rsid w:val="00552D32"/>
    <w:rsid w:val="00552E20"/>
    <w:rsid w:val="00552F51"/>
    <w:rsid w:val="00552F6D"/>
    <w:rsid w:val="00552FF4"/>
    <w:rsid w:val="005530D9"/>
    <w:rsid w:val="00553413"/>
    <w:rsid w:val="005535E4"/>
    <w:rsid w:val="0055360E"/>
    <w:rsid w:val="005536E5"/>
    <w:rsid w:val="00553824"/>
    <w:rsid w:val="005538B0"/>
    <w:rsid w:val="005539AF"/>
    <w:rsid w:val="005539F4"/>
    <w:rsid w:val="00553A48"/>
    <w:rsid w:val="00553ABB"/>
    <w:rsid w:val="00553B25"/>
    <w:rsid w:val="00553BB5"/>
    <w:rsid w:val="00553F94"/>
    <w:rsid w:val="00553FCC"/>
    <w:rsid w:val="005540F9"/>
    <w:rsid w:val="0055410A"/>
    <w:rsid w:val="0055412B"/>
    <w:rsid w:val="00554136"/>
    <w:rsid w:val="00554176"/>
    <w:rsid w:val="00554209"/>
    <w:rsid w:val="0055425C"/>
    <w:rsid w:val="00554385"/>
    <w:rsid w:val="00554505"/>
    <w:rsid w:val="005546A4"/>
    <w:rsid w:val="0055477D"/>
    <w:rsid w:val="005547A3"/>
    <w:rsid w:val="005547CB"/>
    <w:rsid w:val="00554987"/>
    <w:rsid w:val="00554A7E"/>
    <w:rsid w:val="00554B4E"/>
    <w:rsid w:val="00554DF7"/>
    <w:rsid w:val="00554E1D"/>
    <w:rsid w:val="00555037"/>
    <w:rsid w:val="00555245"/>
    <w:rsid w:val="005552B9"/>
    <w:rsid w:val="005554EA"/>
    <w:rsid w:val="00555520"/>
    <w:rsid w:val="0055556D"/>
    <w:rsid w:val="00555613"/>
    <w:rsid w:val="00555713"/>
    <w:rsid w:val="00555745"/>
    <w:rsid w:val="00555772"/>
    <w:rsid w:val="0055578C"/>
    <w:rsid w:val="005557A5"/>
    <w:rsid w:val="00555848"/>
    <w:rsid w:val="00555923"/>
    <w:rsid w:val="00555958"/>
    <w:rsid w:val="0055597F"/>
    <w:rsid w:val="00555A97"/>
    <w:rsid w:val="00555AC2"/>
    <w:rsid w:val="00555B05"/>
    <w:rsid w:val="00555BE7"/>
    <w:rsid w:val="00555D6F"/>
    <w:rsid w:val="00555F05"/>
    <w:rsid w:val="00555F07"/>
    <w:rsid w:val="00555FDF"/>
    <w:rsid w:val="0055603B"/>
    <w:rsid w:val="00556156"/>
    <w:rsid w:val="0055620D"/>
    <w:rsid w:val="005562AF"/>
    <w:rsid w:val="005562EC"/>
    <w:rsid w:val="00556504"/>
    <w:rsid w:val="00556541"/>
    <w:rsid w:val="00556624"/>
    <w:rsid w:val="00556680"/>
    <w:rsid w:val="005566D8"/>
    <w:rsid w:val="0055671D"/>
    <w:rsid w:val="00556773"/>
    <w:rsid w:val="005567BF"/>
    <w:rsid w:val="0055682E"/>
    <w:rsid w:val="005569D2"/>
    <w:rsid w:val="00556ADB"/>
    <w:rsid w:val="00556BF2"/>
    <w:rsid w:val="00556FD4"/>
    <w:rsid w:val="00557089"/>
    <w:rsid w:val="005570BB"/>
    <w:rsid w:val="005570E7"/>
    <w:rsid w:val="0055717B"/>
    <w:rsid w:val="0055718D"/>
    <w:rsid w:val="0055727A"/>
    <w:rsid w:val="005572C2"/>
    <w:rsid w:val="005572D1"/>
    <w:rsid w:val="005573B9"/>
    <w:rsid w:val="005573C4"/>
    <w:rsid w:val="00557464"/>
    <w:rsid w:val="0055749D"/>
    <w:rsid w:val="005574CA"/>
    <w:rsid w:val="005575B3"/>
    <w:rsid w:val="00557637"/>
    <w:rsid w:val="005576A2"/>
    <w:rsid w:val="005576CC"/>
    <w:rsid w:val="0055771C"/>
    <w:rsid w:val="005578FA"/>
    <w:rsid w:val="00557A2C"/>
    <w:rsid w:val="00557A37"/>
    <w:rsid w:val="00557B3C"/>
    <w:rsid w:val="00557B63"/>
    <w:rsid w:val="00557CAB"/>
    <w:rsid w:val="00557CB9"/>
    <w:rsid w:val="00557D87"/>
    <w:rsid w:val="00557FB7"/>
    <w:rsid w:val="00560029"/>
    <w:rsid w:val="00560074"/>
    <w:rsid w:val="005600A9"/>
    <w:rsid w:val="0056014D"/>
    <w:rsid w:val="0056022D"/>
    <w:rsid w:val="00560232"/>
    <w:rsid w:val="005602DF"/>
    <w:rsid w:val="005603AD"/>
    <w:rsid w:val="005603F4"/>
    <w:rsid w:val="005604AF"/>
    <w:rsid w:val="005607B2"/>
    <w:rsid w:val="005607B8"/>
    <w:rsid w:val="005607F5"/>
    <w:rsid w:val="00560935"/>
    <w:rsid w:val="0056099B"/>
    <w:rsid w:val="005609CE"/>
    <w:rsid w:val="00560AC9"/>
    <w:rsid w:val="00560AF5"/>
    <w:rsid w:val="00560B59"/>
    <w:rsid w:val="00560D42"/>
    <w:rsid w:val="00560D87"/>
    <w:rsid w:val="00560F99"/>
    <w:rsid w:val="00561069"/>
    <w:rsid w:val="00561072"/>
    <w:rsid w:val="005610BA"/>
    <w:rsid w:val="005611C7"/>
    <w:rsid w:val="00561250"/>
    <w:rsid w:val="0056134D"/>
    <w:rsid w:val="005613CD"/>
    <w:rsid w:val="005614D1"/>
    <w:rsid w:val="005615DE"/>
    <w:rsid w:val="005616CF"/>
    <w:rsid w:val="00561A95"/>
    <w:rsid w:val="00561B5C"/>
    <w:rsid w:val="00561B89"/>
    <w:rsid w:val="00561BF6"/>
    <w:rsid w:val="00561C45"/>
    <w:rsid w:val="00561CF0"/>
    <w:rsid w:val="00561D67"/>
    <w:rsid w:val="00561D6B"/>
    <w:rsid w:val="00561FFA"/>
    <w:rsid w:val="0056204B"/>
    <w:rsid w:val="00562053"/>
    <w:rsid w:val="005620EA"/>
    <w:rsid w:val="00562375"/>
    <w:rsid w:val="0056249D"/>
    <w:rsid w:val="005625AD"/>
    <w:rsid w:val="00562626"/>
    <w:rsid w:val="00562757"/>
    <w:rsid w:val="005627C0"/>
    <w:rsid w:val="0056280F"/>
    <w:rsid w:val="00562829"/>
    <w:rsid w:val="00562840"/>
    <w:rsid w:val="00562850"/>
    <w:rsid w:val="005628E8"/>
    <w:rsid w:val="00562A8B"/>
    <w:rsid w:val="00562ADC"/>
    <w:rsid w:val="00562B0E"/>
    <w:rsid w:val="00562CDC"/>
    <w:rsid w:val="00562CDE"/>
    <w:rsid w:val="00562F09"/>
    <w:rsid w:val="00562FB9"/>
    <w:rsid w:val="00562FD3"/>
    <w:rsid w:val="0056305A"/>
    <w:rsid w:val="0056306A"/>
    <w:rsid w:val="00563154"/>
    <w:rsid w:val="0056327E"/>
    <w:rsid w:val="005632EC"/>
    <w:rsid w:val="0056335B"/>
    <w:rsid w:val="00563495"/>
    <w:rsid w:val="00563499"/>
    <w:rsid w:val="005634EB"/>
    <w:rsid w:val="0056350A"/>
    <w:rsid w:val="00563675"/>
    <w:rsid w:val="0056368A"/>
    <w:rsid w:val="005637FA"/>
    <w:rsid w:val="00563958"/>
    <w:rsid w:val="0056396F"/>
    <w:rsid w:val="00563B2E"/>
    <w:rsid w:val="00563CA3"/>
    <w:rsid w:val="00563E07"/>
    <w:rsid w:val="00563EE7"/>
    <w:rsid w:val="00563FD2"/>
    <w:rsid w:val="00563FF1"/>
    <w:rsid w:val="0056402A"/>
    <w:rsid w:val="00564242"/>
    <w:rsid w:val="00564261"/>
    <w:rsid w:val="005642B6"/>
    <w:rsid w:val="0056434D"/>
    <w:rsid w:val="0056439C"/>
    <w:rsid w:val="005643AD"/>
    <w:rsid w:val="0056456A"/>
    <w:rsid w:val="00564595"/>
    <w:rsid w:val="00564597"/>
    <w:rsid w:val="0056469A"/>
    <w:rsid w:val="005647CB"/>
    <w:rsid w:val="0056489A"/>
    <w:rsid w:val="00564A21"/>
    <w:rsid w:val="00564B48"/>
    <w:rsid w:val="00564B7B"/>
    <w:rsid w:val="00564C88"/>
    <w:rsid w:val="00564DD0"/>
    <w:rsid w:val="00564E2C"/>
    <w:rsid w:val="00564EB9"/>
    <w:rsid w:val="0056518E"/>
    <w:rsid w:val="00565459"/>
    <w:rsid w:val="0056547D"/>
    <w:rsid w:val="0056567B"/>
    <w:rsid w:val="00565739"/>
    <w:rsid w:val="005657DD"/>
    <w:rsid w:val="00565D94"/>
    <w:rsid w:val="00565DA2"/>
    <w:rsid w:val="00565E25"/>
    <w:rsid w:val="00565E74"/>
    <w:rsid w:val="005662D6"/>
    <w:rsid w:val="00566548"/>
    <w:rsid w:val="0056654A"/>
    <w:rsid w:val="005665C8"/>
    <w:rsid w:val="00566787"/>
    <w:rsid w:val="00566862"/>
    <w:rsid w:val="00566A2A"/>
    <w:rsid w:val="00566D7C"/>
    <w:rsid w:val="00566DE4"/>
    <w:rsid w:val="00566E10"/>
    <w:rsid w:val="00566E4F"/>
    <w:rsid w:val="00566F94"/>
    <w:rsid w:val="00566FDD"/>
    <w:rsid w:val="0056719E"/>
    <w:rsid w:val="0056721C"/>
    <w:rsid w:val="005672A1"/>
    <w:rsid w:val="0056748E"/>
    <w:rsid w:val="005674B4"/>
    <w:rsid w:val="005675F7"/>
    <w:rsid w:val="005676A7"/>
    <w:rsid w:val="005676F8"/>
    <w:rsid w:val="00567710"/>
    <w:rsid w:val="0056779F"/>
    <w:rsid w:val="0056797A"/>
    <w:rsid w:val="005679FA"/>
    <w:rsid w:val="00567A58"/>
    <w:rsid w:val="00567AEA"/>
    <w:rsid w:val="00567B07"/>
    <w:rsid w:val="00567B3B"/>
    <w:rsid w:val="00567B75"/>
    <w:rsid w:val="00567B79"/>
    <w:rsid w:val="00567BAB"/>
    <w:rsid w:val="00567BCB"/>
    <w:rsid w:val="005700C7"/>
    <w:rsid w:val="005701C5"/>
    <w:rsid w:val="0057021C"/>
    <w:rsid w:val="0057025F"/>
    <w:rsid w:val="00570282"/>
    <w:rsid w:val="005703E3"/>
    <w:rsid w:val="00570494"/>
    <w:rsid w:val="0057054C"/>
    <w:rsid w:val="00570764"/>
    <w:rsid w:val="00570815"/>
    <w:rsid w:val="0057088B"/>
    <w:rsid w:val="00570890"/>
    <w:rsid w:val="005708C3"/>
    <w:rsid w:val="005708C6"/>
    <w:rsid w:val="005708E6"/>
    <w:rsid w:val="00570934"/>
    <w:rsid w:val="00570B31"/>
    <w:rsid w:val="00570BBA"/>
    <w:rsid w:val="00570C3D"/>
    <w:rsid w:val="00570C83"/>
    <w:rsid w:val="00570D83"/>
    <w:rsid w:val="00570E2A"/>
    <w:rsid w:val="0057101B"/>
    <w:rsid w:val="0057105C"/>
    <w:rsid w:val="00571094"/>
    <w:rsid w:val="00571124"/>
    <w:rsid w:val="00571184"/>
    <w:rsid w:val="005711D7"/>
    <w:rsid w:val="005712E3"/>
    <w:rsid w:val="00571309"/>
    <w:rsid w:val="00571358"/>
    <w:rsid w:val="00571382"/>
    <w:rsid w:val="005714FA"/>
    <w:rsid w:val="0057165D"/>
    <w:rsid w:val="0057174A"/>
    <w:rsid w:val="0057174B"/>
    <w:rsid w:val="00571754"/>
    <w:rsid w:val="0057184E"/>
    <w:rsid w:val="00571850"/>
    <w:rsid w:val="005718C6"/>
    <w:rsid w:val="005719B3"/>
    <w:rsid w:val="005719D5"/>
    <w:rsid w:val="005719F4"/>
    <w:rsid w:val="00571A14"/>
    <w:rsid w:val="00571B54"/>
    <w:rsid w:val="00571B71"/>
    <w:rsid w:val="00571CDA"/>
    <w:rsid w:val="00571EE1"/>
    <w:rsid w:val="00571EEB"/>
    <w:rsid w:val="00571F0B"/>
    <w:rsid w:val="00572023"/>
    <w:rsid w:val="0057214F"/>
    <w:rsid w:val="00572266"/>
    <w:rsid w:val="005722CE"/>
    <w:rsid w:val="005723A2"/>
    <w:rsid w:val="005724D0"/>
    <w:rsid w:val="00572583"/>
    <w:rsid w:val="00572643"/>
    <w:rsid w:val="00572683"/>
    <w:rsid w:val="005726EB"/>
    <w:rsid w:val="005726F1"/>
    <w:rsid w:val="00572792"/>
    <w:rsid w:val="00572995"/>
    <w:rsid w:val="00572A7F"/>
    <w:rsid w:val="00572B31"/>
    <w:rsid w:val="00572EFC"/>
    <w:rsid w:val="00572F26"/>
    <w:rsid w:val="005730FF"/>
    <w:rsid w:val="005732C9"/>
    <w:rsid w:val="005735D5"/>
    <w:rsid w:val="005735E0"/>
    <w:rsid w:val="00573617"/>
    <w:rsid w:val="0057365E"/>
    <w:rsid w:val="00573688"/>
    <w:rsid w:val="0057380A"/>
    <w:rsid w:val="005738CB"/>
    <w:rsid w:val="005738E6"/>
    <w:rsid w:val="00573A93"/>
    <w:rsid w:val="00573AA0"/>
    <w:rsid w:val="00573BB0"/>
    <w:rsid w:val="00573D2B"/>
    <w:rsid w:val="00573D92"/>
    <w:rsid w:val="00573F24"/>
    <w:rsid w:val="00573F9D"/>
    <w:rsid w:val="00573FDF"/>
    <w:rsid w:val="00574055"/>
    <w:rsid w:val="0057408A"/>
    <w:rsid w:val="00574130"/>
    <w:rsid w:val="0057414B"/>
    <w:rsid w:val="00574159"/>
    <w:rsid w:val="00574167"/>
    <w:rsid w:val="00574415"/>
    <w:rsid w:val="005744FB"/>
    <w:rsid w:val="00574598"/>
    <w:rsid w:val="005746E2"/>
    <w:rsid w:val="00574700"/>
    <w:rsid w:val="0057477D"/>
    <w:rsid w:val="00574A09"/>
    <w:rsid w:val="00574A1B"/>
    <w:rsid w:val="00574B0E"/>
    <w:rsid w:val="00574C0A"/>
    <w:rsid w:val="00574D14"/>
    <w:rsid w:val="00574DCC"/>
    <w:rsid w:val="00574E23"/>
    <w:rsid w:val="00574ED9"/>
    <w:rsid w:val="00574FDC"/>
    <w:rsid w:val="005750B7"/>
    <w:rsid w:val="00575235"/>
    <w:rsid w:val="005753DB"/>
    <w:rsid w:val="00575465"/>
    <w:rsid w:val="00575476"/>
    <w:rsid w:val="0057562B"/>
    <w:rsid w:val="005756BD"/>
    <w:rsid w:val="005756BF"/>
    <w:rsid w:val="005758BE"/>
    <w:rsid w:val="00575D08"/>
    <w:rsid w:val="00575D14"/>
    <w:rsid w:val="00575D89"/>
    <w:rsid w:val="00575DBF"/>
    <w:rsid w:val="00575DDF"/>
    <w:rsid w:val="00575DFD"/>
    <w:rsid w:val="005760A2"/>
    <w:rsid w:val="005760C5"/>
    <w:rsid w:val="005762E0"/>
    <w:rsid w:val="005764BB"/>
    <w:rsid w:val="0057656F"/>
    <w:rsid w:val="00576648"/>
    <w:rsid w:val="00576683"/>
    <w:rsid w:val="005766AA"/>
    <w:rsid w:val="005766EA"/>
    <w:rsid w:val="00576764"/>
    <w:rsid w:val="00576897"/>
    <w:rsid w:val="00576916"/>
    <w:rsid w:val="00576925"/>
    <w:rsid w:val="0057692A"/>
    <w:rsid w:val="0057692E"/>
    <w:rsid w:val="0057699D"/>
    <w:rsid w:val="005769A4"/>
    <w:rsid w:val="00576A37"/>
    <w:rsid w:val="00576C37"/>
    <w:rsid w:val="00576C54"/>
    <w:rsid w:val="00576CA4"/>
    <w:rsid w:val="00577012"/>
    <w:rsid w:val="00577104"/>
    <w:rsid w:val="005771CD"/>
    <w:rsid w:val="0057727E"/>
    <w:rsid w:val="0057734A"/>
    <w:rsid w:val="00577368"/>
    <w:rsid w:val="005773FF"/>
    <w:rsid w:val="005774A8"/>
    <w:rsid w:val="00577540"/>
    <w:rsid w:val="0057756A"/>
    <w:rsid w:val="005775E7"/>
    <w:rsid w:val="005777AC"/>
    <w:rsid w:val="00577864"/>
    <w:rsid w:val="005778AE"/>
    <w:rsid w:val="0057790E"/>
    <w:rsid w:val="00577912"/>
    <w:rsid w:val="00577A38"/>
    <w:rsid w:val="00577A7E"/>
    <w:rsid w:val="00577B1E"/>
    <w:rsid w:val="00577B66"/>
    <w:rsid w:val="00577B7A"/>
    <w:rsid w:val="00577B87"/>
    <w:rsid w:val="00577C1A"/>
    <w:rsid w:val="00577CC2"/>
    <w:rsid w:val="00577EB4"/>
    <w:rsid w:val="005803F3"/>
    <w:rsid w:val="00580495"/>
    <w:rsid w:val="005805E5"/>
    <w:rsid w:val="005805EB"/>
    <w:rsid w:val="0058078F"/>
    <w:rsid w:val="005808D2"/>
    <w:rsid w:val="005809DE"/>
    <w:rsid w:val="00580ACA"/>
    <w:rsid w:val="00580B24"/>
    <w:rsid w:val="00580D25"/>
    <w:rsid w:val="00580D82"/>
    <w:rsid w:val="00580EA4"/>
    <w:rsid w:val="00580F82"/>
    <w:rsid w:val="0058107E"/>
    <w:rsid w:val="00581081"/>
    <w:rsid w:val="005811E1"/>
    <w:rsid w:val="00581239"/>
    <w:rsid w:val="005812BF"/>
    <w:rsid w:val="0058130C"/>
    <w:rsid w:val="00581529"/>
    <w:rsid w:val="0058155B"/>
    <w:rsid w:val="005815D2"/>
    <w:rsid w:val="005816A3"/>
    <w:rsid w:val="0058171D"/>
    <w:rsid w:val="0058171E"/>
    <w:rsid w:val="005818D4"/>
    <w:rsid w:val="0058190F"/>
    <w:rsid w:val="00581965"/>
    <w:rsid w:val="005819A1"/>
    <w:rsid w:val="005819D7"/>
    <w:rsid w:val="00581A19"/>
    <w:rsid w:val="00581AB8"/>
    <w:rsid w:val="00581BAB"/>
    <w:rsid w:val="00581C3D"/>
    <w:rsid w:val="00581C6E"/>
    <w:rsid w:val="00581DB0"/>
    <w:rsid w:val="00581DF8"/>
    <w:rsid w:val="00581E46"/>
    <w:rsid w:val="00581E84"/>
    <w:rsid w:val="00581F40"/>
    <w:rsid w:val="00582106"/>
    <w:rsid w:val="00582202"/>
    <w:rsid w:val="00582342"/>
    <w:rsid w:val="0058235A"/>
    <w:rsid w:val="005823AC"/>
    <w:rsid w:val="00582638"/>
    <w:rsid w:val="00582764"/>
    <w:rsid w:val="005827CF"/>
    <w:rsid w:val="00582833"/>
    <w:rsid w:val="005829CC"/>
    <w:rsid w:val="00582ABE"/>
    <w:rsid w:val="00582B52"/>
    <w:rsid w:val="00582B84"/>
    <w:rsid w:val="00582B9E"/>
    <w:rsid w:val="00582CF1"/>
    <w:rsid w:val="00582DB4"/>
    <w:rsid w:val="00582E3D"/>
    <w:rsid w:val="00582ED6"/>
    <w:rsid w:val="00582F27"/>
    <w:rsid w:val="00582F28"/>
    <w:rsid w:val="00582F9E"/>
    <w:rsid w:val="00583088"/>
    <w:rsid w:val="00583147"/>
    <w:rsid w:val="00583250"/>
    <w:rsid w:val="00583503"/>
    <w:rsid w:val="0058362B"/>
    <w:rsid w:val="0058363E"/>
    <w:rsid w:val="005836D0"/>
    <w:rsid w:val="00583724"/>
    <w:rsid w:val="005837B4"/>
    <w:rsid w:val="005837FD"/>
    <w:rsid w:val="005838BD"/>
    <w:rsid w:val="005839D5"/>
    <w:rsid w:val="00583B27"/>
    <w:rsid w:val="00583C7A"/>
    <w:rsid w:val="00583C83"/>
    <w:rsid w:val="00583D56"/>
    <w:rsid w:val="00583D60"/>
    <w:rsid w:val="00583DEF"/>
    <w:rsid w:val="00583E78"/>
    <w:rsid w:val="00583F40"/>
    <w:rsid w:val="005843B3"/>
    <w:rsid w:val="005843F1"/>
    <w:rsid w:val="0058444D"/>
    <w:rsid w:val="00584496"/>
    <w:rsid w:val="0058457B"/>
    <w:rsid w:val="00584632"/>
    <w:rsid w:val="005846B7"/>
    <w:rsid w:val="0058474B"/>
    <w:rsid w:val="005849BF"/>
    <w:rsid w:val="005849F7"/>
    <w:rsid w:val="00584A38"/>
    <w:rsid w:val="00584B43"/>
    <w:rsid w:val="00584C91"/>
    <w:rsid w:val="00584CBD"/>
    <w:rsid w:val="00584DA8"/>
    <w:rsid w:val="00584E27"/>
    <w:rsid w:val="00584E9D"/>
    <w:rsid w:val="00584FC5"/>
    <w:rsid w:val="0058506C"/>
    <w:rsid w:val="005851E2"/>
    <w:rsid w:val="0058523A"/>
    <w:rsid w:val="0058526A"/>
    <w:rsid w:val="00585279"/>
    <w:rsid w:val="005852AA"/>
    <w:rsid w:val="0058533B"/>
    <w:rsid w:val="00585345"/>
    <w:rsid w:val="00585402"/>
    <w:rsid w:val="005854F9"/>
    <w:rsid w:val="00585668"/>
    <w:rsid w:val="005857CC"/>
    <w:rsid w:val="00585803"/>
    <w:rsid w:val="00585867"/>
    <w:rsid w:val="005858B5"/>
    <w:rsid w:val="00585AED"/>
    <w:rsid w:val="00585B5E"/>
    <w:rsid w:val="00585C3A"/>
    <w:rsid w:val="00585C92"/>
    <w:rsid w:val="00585D4B"/>
    <w:rsid w:val="00585DA3"/>
    <w:rsid w:val="00585EC4"/>
    <w:rsid w:val="00585F95"/>
    <w:rsid w:val="00586013"/>
    <w:rsid w:val="0058601C"/>
    <w:rsid w:val="00586090"/>
    <w:rsid w:val="005860E7"/>
    <w:rsid w:val="00586195"/>
    <w:rsid w:val="005861E8"/>
    <w:rsid w:val="00586222"/>
    <w:rsid w:val="0058628A"/>
    <w:rsid w:val="005862C8"/>
    <w:rsid w:val="00586388"/>
    <w:rsid w:val="0058643E"/>
    <w:rsid w:val="005864DB"/>
    <w:rsid w:val="0058674E"/>
    <w:rsid w:val="00586786"/>
    <w:rsid w:val="00586973"/>
    <w:rsid w:val="00586A03"/>
    <w:rsid w:val="00586A7C"/>
    <w:rsid w:val="00586B34"/>
    <w:rsid w:val="00586C05"/>
    <w:rsid w:val="00586D57"/>
    <w:rsid w:val="00586ECA"/>
    <w:rsid w:val="00586F4A"/>
    <w:rsid w:val="00586F72"/>
    <w:rsid w:val="00586FB0"/>
    <w:rsid w:val="00586FC5"/>
    <w:rsid w:val="00587117"/>
    <w:rsid w:val="00587158"/>
    <w:rsid w:val="00587307"/>
    <w:rsid w:val="00587332"/>
    <w:rsid w:val="005873C4"/>
    <w:rsid w:val="0058759B"/>
    <w:rsid w:val="00587642"/>
    <w:rsid w:val="0058764D"/>
    <w:rsid w:val="0058765C"/>
    <w:rsid w:val="00587778"/>
    <w:rsid w:val="005878A7"/>
    <w:rsid w:val="00587943"/>
    <w:rsid w:val="00587988"/>
    <w:rsid w:val="005879C2"/>
    <w:rsid w:val="00587B2B"/>
    <w:rsid w:val="00587CF4"/>
    <w:rsid w:val="00587D30"/>
    <w:rsid w:val="00587EA1"/>
    <w:rsid w:val="00587EF4"/>
    <w:rsid w:val="00587F46"/>
    <w:rsid w:val="00587F88"/>
    <w:rsid w:val="00590060"/>
    <w:rsid w:val="005900DA"/>
    <w:rsid w:val="00590114"/>
    <w:rsid w:val="0059036D"/>
    <w:rsid w:val="005905FA"/>
    <w:rsid w:val="0059075C"/>
    <w:rsid w:val="00590862"/>
    <w:rsid w:val="005908CA"/>
    <w:rsid w:val="005909AD"/>
    <w:rsid w:val="00590A13"/>
    <w:rsid w:val="00590A1A"/>
    <w:rsid w:val="00590A71"/>
    <w:rsid w:val="00590B2F"/>
    <w:rsid w:val="00590BF6"/>
    <w:rsid w:val="00590C31"/>
    <w:rsid w:val="00590CDA"/>
    <w:rsid w:val="00590E9D"/>
    <w:rsid w:val="00590F50"/>
    <w:rsid w:val="00590FE4"/>
    <w:rsid w:val="0059100A"/>
    <w:rsid w:val="005911ED"/>
    <w:rsid w:val="0059132A"/>
    <w:rsid w:val="00591366"/>
    <w:rsid w:val="0059145C"/>
    <w:rsid w:val="0059157A"/>
    <w:rsid w:val="005915CA"/>
    <w:rsid w:val="00591711"/>
    <w:rsid w:val="005918FA"/>
    <w:rsid w:val="0059191D"/>
    <w:rsid w:val="00591B43"/>
    <w:rsid w:val="00591B9C"/>
    <w:rsid w:val="00591D13"/>
    <w:rsid w:val="00591E7F"/>
    <w:rsid w:val="00591E8B"/>
    <w:rsid w:val="00591F2F"/>
    <w:rsid w:val="00591F5F"/>
    <w:rsid w:val="0059202D"/>
    <w:rsid w:val="00592160"/>
    <w:rsid w:val="005922E6"/>
    <w:rsid w:val="005922F7"/>
    <w:rsid w:val="00592363"/>
    <w:rsid w:val="005923C9"/>
    <w:rsid w:val="00592470"/>
    <w:rsid w:val="0059248A"/>
    <w:rsid w:val="0059257E"/>
    <w:rsid w:val="00592843"/>
    <w:rsid w:val="0059284F"/>
    <w:rsid w:val="00592A6D"/>
    <w:rsid w:val="00592A7F"/>
    <w:rsid w:val="00592A90"/>
    <w:rsid w:val="00592B48"/>
    <w:rsid w:val="00592D11"/>
    <w:rsid w:val="00592E68"/>
    <w:rsid w:val="00592F2C"/>
    <w:rsid w:val="00592FD6"/>
    <w:rsid w:val="0059300A"/>
    <w:rsid w:val="005930CE"/>
    <w:rsid w:val="0059323A"/>
    <w:rsid w:val="005932D4"/>
    <w:rsid w:val="005933EC"/>
    <w:rsid w:val="00593447"/>
    <w:rsid w:val="0059361F"/>
    <w:rsid w:val="005936CE"/>
    <w:rsid w:val="00593739"/>
    <w:rsid w:val="00593753"/>
    <w:rsid w:val="005937CF"/>
    <w:rsid w:val="00593913"/>
    <w:rsid w:val="00593963"/>
    <w:rsid w:val="0059396B"/>
    <w:rsid w:val="00593A04"/>
    <w:rsid w:val="00593B0E"/>
    <w:rsid w:val="00593B3A"/>
    <w:rsid w:val="00593B45"/>
    <w:rsid w:val="00593BE0"/>
    <w:rsid w:val="00593C15"/>
    <w:rsid w:val="00593F52"/>
    <w:rsid w:val="00594131"/>
    <w:rsid w:val="00594165"/>
    <w:rsid w:val="005941CA"/>
    <w:rsid w:val="00594218"/>
    <w:rsid w:val="00594221"/>
    <w:rsid w:val="0059428B"/>
    <w:rsid w:val="00594315"/>
    <w:rsid w:val="005943C6"/>
    <w:rsid w:val="0059448C"/>
    <w:rsid w:val="005944F9"/>
    <w:rsid w:val="00594645"/>
    <w:rsid w:val="0059466E"/>
    <w:rsid w:val="005946E2"/>
    <w:rsid w:val="005946EF"/>
    <w:rsid w:val="00594737"/>
    <w:rsid w:val="00594856"/>
    <w:rsid w:val="0059486C"/>
    <w:rsid w:val="00594943"/>
    <w:rsid w:val="005949A9"/>
    <w:rsid w:val="00594A72"/>
    <w:rsid w:val="00594AD2"/>
    <w:rsid w:val="00594C97"/>
    <w:rsid w:val="00594E3F"/>
    <w:rsid w:val="00594EF8"/>
    <w:rsid w:val="00594FB8"/>
    <w:rsid w:val="00595004"/>
    <w:rsid w:val="0059507D"/>
    <w:rsid w:val="00595110"/>
    <w:rsid w:val="0059513A"/>
    <w:rsid w:val="0059514A"/>
    <w:rsid w:val="00595173"/>
    <w:rsid w:val="00595275"/>
    <w:rsid w:val="00595278"/>
    <w:rsid w:val="00595308"/>
    <w:rsid w:val="00595333"/>
    <w:rsid w:val="00595347"/>
    <w:rsid w:val="00595373"/>
    <w:rsid w:val="00595383"/>
    <w:rsid w:val="005953AA"/>
    <w:rsid w:val="005955F3"/>
    <w:rsid w:val="00595777"/>
    <w:rsid w:val="005958C9"/>
    <w:rsid w:val="0059594B"/>
    <w:rsid w:val="00595A22"/>
    <w:rsid w:val="00595BEB"/>
    <w:rsid w:val="00595C3E"/>
    <w:rsid w:val="00595C7B"/>
    <w:rsid w:val="00595C82"/>
    <w:rsid w:val="00595D52"/>
    <w:rsid w:val="00595DA2"/>
    <w:rsid w:val="00595DD7"/>
    <w:rsid w:val="00595E51"/>
    <w:rsid w:val="00595E99"/>
    <w:rsid w:val="0059610C"/>
    <w:rsid w:val="0059614A"/>
    <w:rsid w:val="005961F8"/>
    <w:rsid w:val="005962C7"/>
    <w:rsid w:val="00596308"/>
    <w:rsid w:val="0059642E"/>
    <w:rsid w:val="0059652B"/>
    <w:rsid w:val="005965C9"/>
    <w:rsid w:val="00596699"/>
    <w:rsid w:val="00596709"/>
    <w:rsid w:val="005967F6"/>
    <w:rsid w:val="0059686E"/>
    <w:rsid w:val="005968C4"/>
    <w:rsid w:val="0059691C"/>
    <w:rsid w:val="00596924"/>
    <w:rsid w:val="005969B5"/>
    <w:rsid w:val="005969BA"/>
    <w:rsid w:val="00596A80"/>
    <w:rsid w:val="00596ACD"/>
    <w:rsid w:val="00596B74"/>
    <w:rsid w:val="00596C8E"/>
    <w:rsid w:val="00596DB3"/>
    <w:rsid w:val="00596E08"/>
    <w:rsid w:val="00596E50"/>
    <w:rsid w:val="005970C8"/>
    <w:rsid w:val="0059715B"/>
    <w:rsid w:val="005972AC"/>
    <w:rsid w:val="005973A3"/>
    <w:rsid w:val="0059741A"/>
    <w:rsid w:val="00597487"/>
    <w:rsid w:val="005974E7"/>
    <w:rsid w:val="00597605"/>
    <w:rsid w:val="00597640"/>
    <w:rsid w:val="00597768"/>
    <w:rsid w:val="005978AF"/>
    <w:rsid w:val="005978FE"/>
    <w:rsid w:val="00597906"/>
    <w:rsid w:val="00597993"/>
    <w:rsid w:val="005979E7"/>
    <w:rsid w:val="00597A36"/>
    <w:rsid w:val="00597A9C"/>
    <w:rsid w:val="00597B17"/>
    <w:rsid w:val="00597C17"/>
    <w:rsid w:val="00597DF6"/>
    <w:rsid w:val="00597E48"/>
    <w:rsid w:val="00597F80"/>
    <w:rsid w:val="00597FD6"/>
    <w:rsid w:val="005A0274"/>
    <w:rsid w:val="005A038D"/>
    <w:rsid w:val="005A03D2"/>
    <w:rsid w:val="005A049F"/>
    <w:rsid w:val="005A04CE"/>
    <w:rsid w:val="005A05C6"/>
    <w:rsid w:val="005A0674"/>
    <w:rsid w:val="005A0753"/>
    <w:rsid w:val="005A0854"/>
    <w:rsid w:val="005A08D4"/>
    <w:rsid w:val="005A08EB"/>
    <w:rsid w:val="005A099F"/>
    <w:rsid w:val="005A0A37"/>
    <w:rsid w:val="005A0A79"/>
    <w:rsid w:val="005A0B84"/>
    <w:rsid w:val="005A0CB2"/>
    <w:rsid w:val="005A0CB6"/>
    <w:rsid w:val="005A0D33"/>
    <w:rsid w:val="005A0E88"/>
    <w:rsid w:val="005A0EFD"/>
    <w:rsid w:val="005A0F7F"/>
    <w:rsid w:val="005A0FB5"/>
    <w:rsid w:val="005A0FB6"/>
    <w:rsid w:val="005A1242"/>
    <w:rsid w:val="005A133B"/>
    <w:rsid w:val="005A14AD"/>
    <w:rsid w:val="005A1535"/>
    <w:rsid w:val="005A1591"/>
    <w:rsid w:val="005A15FD"/>
    <w:rsid w:val="005A1716"/>
    <w:rsid w:val="005A17ED"/>
    <w:rsid w:val="005A17F5"/>
    <w:rsid w:val="005A18F9"/>
    <w:rsid w:val="005A19C7"/>
    <w:rsid w:val="005A1A63"/>
    <w:rsid w:val="005A1AA7"/>
    <w:rsid w:val="005A1BAF"/>
    <w:rsid w:val="005A1C03"/>
    <w:rsid w:val="005A1C4D"/>
    <w:rsid w:val="005A1C52"/>
    <w:rsid w:val="005A1CC6"/>
    <w:rsid w:val="005A1E7B"/>
    <w:rsid w:val="005A21B6"/>
    <w:rsid w:val="005A2227"/>
    <w:rsid w:val="005A2229"/>
    <w:rsid w:val="005A2235"/>
    <w:rsid w:val="005A22E5"/>
    <w:rsid w:val="005A22EA"/>
    <w:rsid w:val="005A23BE"/>
    <w:rsid w:val="005A2497"/>
    <w:rsid w:val="005A24A7"/>
    <w:rsid w:val="005A24CC"/>
    <w:rsid w:val="005A26E2"/>
    <w:rsid w:val="005A2705"/>
    <w:rsid w:val="005A279B"/>
    <w:rsid w:val="005A293B"/>
    <w:rsid w:val="005A298E"/>
    <w:rsid w:val="005A2A4E"/>
    <w:rsid w:val="005A2B1B"/>
    <w:rsid w:val="005A2B3C"/>
    <w:rsid w:val="005A2C5E"/>
    <w:rsid w:val="005A2C64"/>
    <w:rsid w:val="005A2F85"/>
    <w:rsid w:val="005A3019"/>
    <w:rsid w:val="005A320D"/>
    <w:rsid w:val="005A3296"/>
    <w:rsid w:val="005A32B1"/>
    <w:rsid w:val="005A32E0"/>
    <w:rsid w:val="005A3330"/>
    <w:rsid w:val="005A34F5"/>
    <w:rsid w:val="005A35DB"/>
    <w:rsid w:val="005A35FE"/>
    <w:rsid w:val="005A36E3"/>
    <w:rsid w:val="005A3805"/>
    <w:rsid w:val="005A3A31"/>
    <w:rsid w:val="005A3A9E"/>
    <w:rsid w:val="005A3BB8"/>
    <w:rsid w:val="005A3D2F"/>
    <w:rsid w:val="005A3D72"/>
    <w:rsid w:val="005A3D74"/>
    <w:rsid w:val="005A3D79"/>
    <w:rsid w:val="005A3E30"/>
    <w:rsid w:val="005A3E8B"/>
    <w:rsid w:val="005A40A8"/>
    <w:rsid w:val="005A416C"/>
    <w:rsid w:val="005A4217"/>
    <w:rsid w:val="005A42AE"/>
    <w:rsid w:val="005A435B"/>
    <w:rsid w:val="005A43C6"/>
    <w:rsid w:val="005A4432"/>
    <w:rsid w:val="005A45DB"/>
    <w:rsid w:val="005A4780"/>
    <w:rsid w:val="005A492E"/>
    <w:rsid w:val="005A494C"/>
    <w:rsid w:val="005A4B09"/>
    <w:rsid w:val="005A4B42"/>
    <w:rsid w:val="005A4B66"/>
    <w:rsid w:val="005A4CD5"/>
    <w:rsid w:val="005A4D15"/>
    <w:rsid w:val="005A4E71"/>
    <w:rsid w:val="005A553D"/>
    <w:rsid w:val="005A55FF"/>
    <w:rsid w:val="005A5774"/>
    <w:rsid w:val="005A585B"/>
    <w:rsid w:val="005A588D"/>
    <w:rsid w:val="005A5898"/>
    <w:rsid w:val="005A58B6"/>
    <w:rsid w:val="005A597A"/>
    <w:rsid w:val="005A59CF"/>
    <w:rsid w:val="005A5A82"/>
    <w:rsid w:val="005A5B44"/>
    <w:rsid w:val="005A5B4B"/>
    <w:rsid w:val="005A5DD0"/>
    <w:rsid w:val="005A5E17"/>
    <w:rsid w:val="005A5E29"/>
    <w:rsid w:val="005A5F0E"/>
    <w:rsid w:val="005A5FBB"/>
    <w:rsid w:val="005A6223"/>
    <w:rsid w:val="005A6227"/>
    <w:rsid w:val="005A62EE"/>
    <w:rsid w:val="005A6385"/>
    <w:rsid w:val="005A6437"/>
    <w:rsid w:val="005A66B8"/>
    <w:rsid w:val="005A684D"/>
    <w:rsid w:val="005A684E"/>
    <w:rsid w:val="005A68C6"/>
    <w:rsid w:val="005A6A11"/>
    <w:rsid w:val="005A6A3A"/>
    <w:rsid w:val="005A6A88"/>
    <w:rsid w:val="005A6AA1"/>
    <w:rsid w:val="005A6ACA"/>
    <w:rsid w:val="005A6C1C"/>
    <w:rsid w:val="005A6D51"/>
    <w:rsid w:val="005A6E87"/>
    <w:rsid w:val="005A7000"/>
    <w:rsid w:val="005A701C"/>
    <w:rsid w:val="005A7046"/>
    <w:rsid w:val="005A7093"/>
    <w:rsid w:val="005A7210"/>
    <w:rsid w:val="005A7249"/>
    <w:rsid w:val="005A728D"/>
    <w:rsid w:val="005A740B"/>
    <w:rsid w:val="005A7495"/>
    <w:rsid w:val="005A7790"/>
    <w:rsid w:val="005A799F"/>
    <w:rsid w:val="005A79AD"/>
    <w:rsid w:val="005A7A16"/>
    <w:rsid w:val="005A7B14"/>
    <w:rsid w:val="005A7BA7"/>
    <w:rsid w:val="005A7C69"/>
    <w:rsid w:val="005A7CE5"/>
    <w:rsid w:val="005A7DC1"/>
    <w:rsid w:val="005A7E86"/>
    <w:rsid w:val="005A7F0B"/>
    <w:rsid w:val="005A7F72"/>
    <w:rsid w:val="005B0003"/>
    <w:rsid w:val="005B012F"/>
    <w:rsid w:val="005B01E7"/>
    <w:rsid w:val="005B0334"/>
    <w:rsid w:val="005B0459"/>
    <w:rsid w:val="005B061B"/>
    <w:rsid w:val="005B0641"/>
    <w:rsid w:val="005B06A8"/>
    <w:rsid w:val="005B06CC"/>
    <w:rsid w:val="005B07C4"/>
    <w:rsid w:val="005B0859"/>
    <w:rsid w:val="005B0985"/>
    <w:rsid w:val="005B09F8"/>
    <w:rsid w:val="005B0A7D"/>
    <w:rsid w:val="005B0D8E"/>
    <w:rsid w:val="005B0E56"/>
    <w:rsid w:val="005B0E95"/>
    <w:rsid w:val="005B0F18"/>
    <w:rsid w:val="005B118C"/>
    <w:rsid w:val="005B1197"/>
    <w:rsid w:val="005B13B9"/>
    <w:rsid w:val="005B13DF"/>
    <w:rsid w:val="005B13E9"/>
    <w:rsid w:val="005B1436"/>
    <w:rsid w:val="005B144C"/>
    <w:rsid w:val="005B14D3"/>
    <w:rsid w:val="005B1568"/>
    <w:rsid w:val="005B1640"/>
    <w:rsid w:val="005B16CC"/>
    <w:rsid w:val="005B16DA"/>
    <w:rsid w:val="005B16F0"/>
    <w:rsid w:val="005B18BB"/>
    <w:rsid w:val="005B193B"/>
    <w:rsid w:val="005B19ED"/>
    <w:rsid w:val="005B1B9C"/>
    <w:rsid w:val="005B1C8B"/>
    <w:rsid w:val="005B1D81"/>
    <w:rsid w:val="005B1EEA"/>
    <w:rsid w:val="005B2070"/>
    <w:rsid w:val="005B22A0"/>
    <w:rsid w:val="005B247B"/>
    <w:rsid w:val="005B2614"/>
    <w:rsid w:val="005B2899"/>
    <w:rsid w:val="005B29E5"/>
    <w:rsid w:val="005B2A13"/>
    <w:rsid w:val="005B2B24"/>
    <w:rsid w:val="005B2C4A"/>
    <w:rsid w:val="005B2C99"/>
    <w:rsid w:val="005B2D5B"/>
    <w:rsid w:val="005B2DA2"/>
    <w:rsid w:val="005B2EB1"/>
    <w:rsid w:val="005B2EB8"/>
    <w:rsid w:val="005B2EE6"/>
    <w:rsid w:val="005B31DB"/>
    <w:rsid w:val="005B324A"/>
    <w:rsid w:val="005B3265"/>
    <w:rsid w:val="005B32A9"/>
    <w:rsid w:val="005B33DE"/>
    <w:rsid w:val="005B3415"/>
    <w:rsid w:val="005B34FF"/>
    <w:rsid w:val="005B3518"/>
    <w:rsid w:val="005B355C"/>
    <w:rsid w:val="005B36C6"/>
    <w:rsid w:val="005B3758"/>
    <w:rsid w:val="005B37BA"/>
    <w:rsid w:val="005B37CA"/>
    <w:rsid w:val="005B3840"/>
    <w:rsid w:val="005B38B5"/>
    <w:rsid w:val="005B38EE"/>
    <w:rsid w:val="005B39AF"/>
    <w:rsid w:val="005B3A9A"/>
    <w:rsid w:val="005B3ADB"/>
    <w:rsid w:val="005B3B62"/>
    <w:rsid w:val="005B3B6C"/>
    <w:rsid w:val="005B3C7C"/>
    <w:rsid w:val="005B3CB8"/>
    <w:rsid w:val="005B3D0F"/>
    <w:rsid w:val="005B411A"/>
    <w:rsid w:val="005B4312"/>
    <w:rsid w:val="005B43BB"/>
    <w:rsid w:val="005B43C6"/>
    <w:rsid w:val="005B447E"/>
    <w:rsid w:val="005B4495"/>
    <w:rsid w:val="005B45D3"/>
    <w:rsid w:val="005B476D"/>
    <w:rsid w:val="005B4840"/>
    <w:rsid w:val="005B4911"/>
    <w:rsid w:val="005B49C8"/>
    <w:rsid w:val="005B4C49"/>
    <w:rsid w:val="005B4C5C"/>
    <w:rsid w:val="005B4C83"/>
    <w:rsid w:val="005B4D59"/>
    <w:rsid w:val="005B4D89"/>
    <w:rsid w:val="005B4E30"/>
    <w:rsid w:val="005B4E68"/>
    <w:rsid w:val="005B4E74"/>
    <w:rsid w:val="005B4E83"/>
    <w:rsid w:val="005B4F62"/>
    <w:rsid w:val="005B5082"/>
    <w:rsid w:val="005B50B3"/>
    <w:rsid w:val="005B50BB"/>
    <w:rsid w:val="005B50EF"/>
    <w:rsid w:val="005B5127"/>
    <w:rsid w:val="005B5152"/>
    <w:rsid w:val="005B5425"/>
    <w:rsid w:val="005B546C"/>
    <w:rsid w:val="005B54FE"/>
    <w:rsid w:val="005B553D"/>
    <w:rsid w:val="005B5580"/>
    <w:rsid w:val="005B5631"/>
    <w:rsid w:val="005B56F1"/>
    <w:rsid w:val="005B583C"/>
    <w:rsid w:val="005B59B9"/>
    <w:rsid w:val="005B5A40"/>
    <w:rsid w:val="005B5A51"/>
    <w:rsid w:val="005B5A55"/>
    <w:rsid w:val="005B5B4D"/>
    <w:rsid w:val="005B5BFB"/>
    <w:rsid w:val="005B5C5C"/>
    <w:rsid w:val="005B5CE2"/>
    <w:rsid w:val="005B5EF9"/>
    <w:rsid w:val="005B5FC4"/>
    <w:rsid w:val="005B60C3"/>
    <w:rsid w:val="005B6100"/>
    <w:rsid w:val="005B61C0"/>
    <w:rsid w:val="005B6207"/>
    <w:rsid w:val="005B62A0"/>
    <w:rsid w:val="005B6463"/>
    <w:rsid w:val="005B64D8"/>
    <w:rsid w:val="005B6533"/>
    <w:rsid w:val="005B6549"/>
    <w:rsid w:val="005B6592"/>
    <w:rsid w:val="005B65BB"/>
    <w:rsid w:val="005B65FD"/>
    <w:rsid w:val="005B6743"/>
    <w:rsid w:val="005B675A"/>
    <w:rsid w:val="005B691A"/>
    <w:rsid w:val="005B6939"/>
    <w:rsid w:val="005B6A6F"/>
    <w:rsid w:val="005B6AEC"/>
    <w:rsid w:val="005B6C9A"/>
    <w:rsid w:val="005B6EA7"/>
    <w:rsid w:val="005B6F00"/>
    <w:rsid w:val="005B6F29"/>
    <w:rsid w:val="005B6F5E"/>
    <w:rsid w:val="005B6FAE"/>
    <w:rsid w:val="005B703E"/>
    <w:rsid w:val="005B717F"/>
    <w:rsid w:val="005B7279"/>
    <w:rsid w:val="005B7298"/>
    <w:rsid w:val="005B743D"/>
    <w:rsid w:val="005B754D"/>
    <w:rsid w:val="005B77DE"/>
    <w:rsid w:val="005B7824"/>
    <w:rsid w:val="005B789A"/>
    <w:rsid w:val="005B79F7"/>
    <w:rsid w:val="005B7A4C"/>
    <w:rsid w:val="005B7A5C"/>
    <w:rsid w:val="005B7BBC"/>
    <w:rsid w:val="005B7C4A"/>
    <w:rsid w:val="005B7CFC"/>
    <w:rsid w:val="005B7DBE"/>
    <w:rsid w:val="005B7E37"/>
    <w:rsid w:val="005B7E8E"/>
    <w:rsid w:val="005B7FBA"/>
    <w:rsid w:val="005C001C"/>
    <w:rsid w:val="005C01BD"/>
    <w:rsid w:val="005C02C6"/>
    <w:rsid w:val="005C0350"/>
    <w:rsid w:val="005C03F7"/>
    <w:rsid w:val="005C044F"/>
    <w:rsid w:val="005C0468"/>
    <w:rsid w:val="005C0480"/>
    <w:rsid w:val="005C050F"/>
    <w:rsid w:val="005C0625"/>
    <w:rsid w:val="005C0646"/>
    <w:rsid w:val="005C077D"/>
    <w:rsid w:val="005C0872"/>
    <w:rsid w:val="005C0873"/>
    <w:rsid w:val="005C0904"/>
    <w:rsid w:val="005C096E"/>
    <w:rsid w:val="005C09BF"/>
    <w:rsid w:val="005C0AA6"/>
    <w:rsid w:val="005C0BE8"/>
    <w:rsid w:val="005C0C08"/>
    <w:rsid w:val="005C0D61"/>
    <w:rsid w:val="005C0DDE"/>
    <w:rsid w:val="005C0E40"/>
    <w:rsid w:val="005C0E62"/>
    <w:rsid w:val="005C0FA9"/>
    <w:rsid w:val="005C10E6"/>
    <w:rsid w:val="005C1225"/>
    <w:rsid w:val="005C127B"/>
    <w:rsid w:val="005C12DF"/>
    <w:rsid w:val="005C132F"/>
    <w:rsid w:val="005C133C"/>
    <w:rsid w:val="005C138F"/>
    <w:rsid w:val="005C15FA"/>
    <w:rsid w:val="005C1626"/>
    <w:rsid w:val="005C16AA"/>
    <w:rsid w:val="005C1717"/>
    <w:rsid w:val="005C1752"/>
    <w:rsid w:val="005C17C4"/>
    <w:rsid w:val="005C1BF2"/>
    <w:rsid w:val="005C1EC0"/>
    <w:rsid w:val="005C1EFD"/>
    <w:rsid w:val="005C1F65"/>
    <w:rsid w:val="005C2144"/>
    <w:rsid w:val="005C23C3"/>
    <w:rsid w:val="005C247C"/>
    <w:rsid w:val="005C2480"/>
    <w:rsid w:val="005C2636"/>
    <w:rsid w:val="005C26BF"/>
    <w:rsid w:val="005C286E"/>
    <w:rsid w:val="005C2886"/>
    <w:rsid w:val="005C2907"/>
    <w:rsid w:val="005C295E"/>
    <w:rsid w:val="005C2A8D"/>
    <w:rsid w:val="005C2B2A"/>
    <w:rsid w:val="005C2B9B"/>
    <w:rsid w:val="005C2BEC"/>
    <w:rsid w:val="005C2BEF"/>
    <w:rsid w:val="005C2D0E"/>
    <w:rsid w:val="005C2D32"/>
    <w:rsid w:val="005C2D7A"/>
    <w:rsid w:val="005C2D8F"/>
    <w:rsid w:val="005C2DAD"/>
    <w:rsid w:val="005C2E1E"/>
    <w:rsid w:val="005C3118"/>
    <w:rsid w:val="005C314A"/>
    <w:rsid w:val="005C3192"/>
    <w:rsid w:val="005C325D"/>
    <w:rsid w:val="005C32CA"/>
    <w:rsid w:val="005C3371"/>
    <w:rsid w:val="005C3528"/>
    <w:rsid w:val="005C3544"/>
    <w:rsid w:val="005C36A2"/>
    <w:rsid w:val="005C36A3"/>
    <w:rsid w:val="005C36C3"/>
    <w:rsid w:val="005C376D"/>
    <w:rsid w:val="005C378D"/>
    <w:rsid w:val="005C37D0"/>
    <w:rsid w:val="005C388B"/>
    <w:rsid w:val="005C39AD"/>
    <w:rsid w:val="005C3A26"/>
    <w:rsid w:val="005C3B7D"/>
    <w:rsid w:val="005C3CBC"/>
    <w:rsid w:val="005C3DC3"/>
    <w:rsid w:val="005C3E0E"/>
    <w:rsid w:val="005C3E72"/>
    <w:rsid w:val="005C3EBA"/>
    <w:rsid w:val="005C3F2F"/>
    <w:rsid w:val="005C408F"/>
    <w:rsid w:val="005C40F3"/>
    <w:rsid w:val="005C4384"/>
    <w:rsid w:val="005C4549"/>
    <w:rsid w:val="005C456A"/>
    <w:rsid w:val="005C4679"/>
    <w:rsid w:val="005C46BF"/>
    <w:rsid w:val="005C46F2"/>
    <w:rsid w:val="005C4971"/>
    <w:rsid w:val="005C4B4D"/>
    <w:rsid w:val="005C4C00"/>
    <w:rsid w:val="005C4C4F"/>
    <w:rsid w:val="005C4CC6"/>
    <w:rsid w:val="005C4DE3"/>
    <w:rsid w:val="005C4E2B"/>
    <w:rsid w:val="005C4E85"/>
    <w:rsid w:val="005C4EE9"/>
    <w:rsid w:val="005C4FD6"/>
    <w:rsid w:val="005C5024"/>
    <w:rsid w:val="005C5039"/>
    <w:rsid w:val="005C5277"/>
    <w:rsid w:val="005C5361"/>
    <w:rsid w:val="005C5372"/>
    <w:rsid w:val="005C5379"/>
    <w:rsid w:val="005C5400"/>
    <w:rsid w:val="005C5409"/>
    <w:rsid w:val="005C5425"/>
    <w:rsid w:val="005C56C8"/>
    <w:rsid w:val="005C5846"/>
    <w:rsid w:val="005C5849"/>
    <w:rsid w:val="005C596C"/>
    <w:rsid w:val="005C5A28"/>
    <w:rsid w:val="005C5B85"/>
    <w:rsid w:val="005C5BBA"/>
    <w:rsid w:val="005C5BDE"/>
    <w:rsid w:val="005C5BE8"/>
    <w:rsid w:val="005C5CDE"/>
    <w:rsid w:val="005C5CEB"/>
    <w:rsid w:val="005C5F1D"/>
    <w:rsid w:val="005C5F1E"/>
    <w:rsid w:val="005C5F85"/>
    <w:rsid w:val="005C60C0"/>
    <w:rsid w:val="005C60E5"/>
    <w:rsid w:val="005C6162"/>
    <w:rsid w:val="005C6222"/>
    <w:rsid w:val="005C62A5"/>
    <w:rsid w:val="005C65CE"/>
    <w:rsid w:val="005C688E"/>
    <w:rsid w:val="005C68F2"/>
    <w:rsid w:val="005C69DD"/>
    <w:rsid w:val="005C69FA"/>
    <w:rsid w:val="005C6B26"/>
    <w:rsid w:val="005C6C5E"/>
    <w:rsid w:val="005C6CCC"/>
    <w:rsid w:val="005C6D1D"/>
    <w:rsid w:val="005C6F41"/>
    <w:rsid w:val="005C7419"/>
    <w:rsid w:val="005C7576"/>
    <w:rsid w:val="005C75EA"/>
    <w:rsid w:val="005C76FB"/>
    <w:rsid w:val="005C772B"/>
    <w:rsid w:val="005C7747"/>
    <w:rsid w:val="005C77FB"/>
    <w:rsid w:val="005C78A1"/>
    <w:rsid w:val="005C78EA"/>
    <w:rsid w:val="005C78F7"/>
    <w:rsid w:val="005C79AD"/>
    <w:rsid w:val="005C7A54"/>
    <w:rsid w:val="005C7AD5"/>
    <w:rsid w:val="005C7BB1"/>
    <w:rsid w:val="005C7BE4"/>
    <w:rsid w:val="005C7CAD"/>
    <w:rsid w:val="005C7CF2"/>
    <w:rsid w:val="005C7DAB"/>
    <w:rsid w:val="005C7DCF"/>
    <w:rsid w:val="005C7EF8"/>
    <w:rsid w:val="005C7F16"/>
    <w:rsid w:val="005D024F"/>
    <w:rsid w:val="005D028C"/>
    <w:rsid w:val="005D02FA"/>
    <w:rsid w:val="005D0308"/>
    <w:rsid w:val="005D03A0"/>
    <w:rsid w:val="005D03FC"/>
    <w:rsid w:val="005D047B"/>
    <w:rsid w:val="005D055E"/>
    <w:rsid w:val="005D0685"/>
    <w:rsid w:val="005D0790"/>
    <w:rsid w:val="005D0921"/>
    <w:rsid w:val="005D094B"/>
    <w:rsid w:val="005D09A9"/>
    <w:rsid w:val="005D09F5"/>
    <w:rsid w:val="005D0B40"/>
    <w:rsid w:val="005D0C37"/>
    <w:rsid w:val="005D0CB1"/>
    <w:rsid w:val="005D0D3E"/>
    <w:rsid w:val="005D0DC0"/>
    <w:rsid w:val="005D0F31"/>
    <w:rsid w:val="005D1091"/>
    <w:rsid w:val="005D13B3"/>
    <w:rsid w:val="005D13E0"/>
    <w:rsid w:val="005D17AC"/>
    <w:rsid w:val="005D17BF"/>
    <w:rsid w:val="005D1854"/>
    <w:rsid w:val="005D18B1"/>
    <w:rsid w:val="005D18CA"/>
    <w:rsid w:val="005D1916"/>
    <w:rsid w:val="005D1955"/>
    <w:rsid w:val="005D1B8C"/>
    <w:rsid w:val="005D1C8A"/>
    <w:rsid w:val="005D1DCF"/>
    <w:rsid w:val="005D1E09"/>
    <w:rsid w:val="005D1E21"/>
    <w:rsid w:val="005D1E64"/>
    <w:rsid w:val="005D2044"/>
    <w:rsid w:val="005D20FC"/>
    <w:rsid w:val="005D2157"/>
    <w:rsid w:val="005D2250"/>
    <w:rsid w:val="005D22A7"/>
    <w:rsid w:val="005D2393"/>
    <w:rsid w:val="005D2469"/>
    <w:rsid w:val="005D24A2"/>
    <w:rsid w:val="005D2559"/>
    <w:rsid w:val="005D25C2"/>
    <w:rsid w:val="005D25D7"/>
    <w:rsid w:val="005D2669"/>
    <w:rsid w:val="005D275C"/>
    <w:rsid w:val="005D285F"/>
    <w:rsid w:val="005D28F0"/>
    <w:rsid w:val="005D2999"/>
    <w:rsid w:val="005D2A38"/>
    <w:rsid w:val="005D2A49"/>
    <w:rsid w:val="005D2AB9"/>
    <w:rsid w:val="005D2B2B"/>
    <w:rsid w:val="005D2BB8"/>
    <w:rsid w:val="005D2C47"/>
    <w:rsid w:val="005D2CB0"/>
    <w:rsid w:val="005D2D08"/>
    <w:rsid w:val="005D2EE8"/>
    <w:rsid w:val="005D30C8"/>
    <w:rsid w:val="005D32CC"/>
    <w:rsid w:val="005D3534"/>
    <w:rsid w:val="005D353F"/>
    <w:rsid w:val="005D35C0"/>
    <w:rsid w:val="005D35C2"/>
    <w:rsid w:val="005D35E1"/>
    <w:rsid w:val="005D3707"/>
    <w:rsid w:val="005D37E7"/>
    <w:rsid w:val="005D382F"/>
    <w:rsid w:val="005D39B8"/>
    <w:rsid w:val="005D3A5F"/>
    <w:rsid w:val="005D3AF0"/>
    <w:rsid w:val="005D3BFD"/>
    <w:rsid w:val="005D3E07"/>
    <w:rsid w:val="005D3EDF"/>
    <w:rsid w:val="005D4043"/>
    <w:rsid w:val="005D41E3"/>
    <w:rsid w:val="005D41E6"/>
    <w:rsid w:val="005D42C2"/>
    <w:rsid w:val="005D441B"/>
    <w:rsid w:val="005D46B3"/>
    <w:rsid w:val="005D46B4"/>
    <w:rsid w:val="005D46D0"/>
    <w:rsid w:val="005D46E9"/>
    <w:rsid w:val="005D4906"/>
    <w:rsid w:val="005D49D1"/>
    <w:rsid w:val="005D4ABC"/>
    <w:rsid w:val="005D4B21"/>
    <w:rsid w:val="005D4C8C"/>
    <w:rsid w:val="005D4EB6"/>
    <w:rsid w:val="005D4EE0"/>
    <w:rsid w:val="005D5012"/>
    <w:rsid w:val="005D5065"/>
    <w:rsid w:val="005D50E7"/>
    <w:rsid w:val="005D5152"/>
    <w:rsid w:val="005D5239"/>
    <w:rsid w:val="005D5241"/>
    <w:rsid w:val="005D5272"/>
    <w:rsid w:val="005D5298"/>
    <w:rsid w:val="005D52CB"/>
    <w:rsid w:val="005D52D4"/>
    <w:rsid w:val="005D535E"/>
    <w:rsid w:val="005D55DD"/>
    <w:rsid w:val="005D56CC"/>
    <w:rsid w:val="005D570B"/>
    <w:rsid w:val="005D5789"/>
    <w:rsid w:val="005D5933"/>
    <w:rsid w:val="005D5A62"/>
    <w:rsid w:val="005D5B8D"/>
    <w:rsid w:val="005D5BC4"/>
    <w:rsid w:val="005D5C51"/>
    <w:rsid w:val="005D5CCB"/>
    <w:rsid w:val="005D5DA8"/>
    <w:rsid w:val="005D5E46"/>
    <w:rsid w:val="005D5E4A"/>
    <w:rsid w:val="005D5E68"/>
    <w:rsid w:val="005D607F"/>
    <w:rsid w:val="005D609E"/>
    <w:rsid w:val="005D6133"/>
    <w:rsid w:val="005D6384"/>
    <w:rsid w:val="005D63CE"/>
    <w:rsid w:val="005D64A5"/>
    <w:rsid w:val="005D64AE"/>
    <w:rsid w:val="005D6929"/>
    <w:rsid w:val="005D69CB"/>
    <w:rsid w:val="005D6B30"/>
    <w:rsid w:val="005D6DF4"/>
    <w:rsid w:val="005D6E1C"/>
    <w:rsid w:val="005D6E90"/>
    <w:rsid w:val="005D7018"/>
    <w:rsid w:val="005D704D"/>
    <w:rsid w:val="005D7458"/>
    <w:rsid w:val="005D7539"/>
    <w:rsid w:val="005D768A"/>
    <w:rsid w:val="005D76F4"/>
    <w:rsid w:val="005D7703"/>
    <w:rsid w:val="005D770B"/>
    <w:rsid w:val="005D7778"/>
    <w:rsid w:val="005D7876"/>
    <w:rsid w:val="005D79C1"/>
    <w:rsid w:val="005D7ABA"/>
    <w:rsid w:val="005D7B9A"/>
    <w:rsid w:val="005D7E04"/>
    <w:rsid w:val="005D7E55"/>
    <w:rsid w:val="005D7EB9"/>
    <w:rsid w:val="005D7F27"/>
    <w:rsid w:val="005D7F5C"/>
    <w:rsid w:val="005E0082"/>
    <w:rsid w:val="005E008C"/>
    <w:rsid w:val="005E026E"/>
    <w:rsid w:val="005E02BE"/>
    <w:rsid w:val="005E05D7"/>
    <w:rsid w:val="005E06E1"/>
    <w:rsid w:val="005E06E7"/>
    <w:rsid w:val="005E07FF"/>
    <w:rsid w:val="005E0899"/>
    <w:rsid w:val="005E08BD"/>
    <w:rsid w:val="005E0912"/>
    <w:rsid w:val="005E0BEE"/>
    <w:rsid w:val="005E0C31"/>
    <w:rsid w:val="005E0C9E"/>
    <w:rsid w:val="005E0CE9"/>
    <w:rsid w:val="005E0E8F"/>
    <w:rsid w:val="005E114A"/>
    <w:rsid w:val="005E11A0"/>
    <w:rsid w:val="005E129B"/>
    <w:rsid w:val="005E1393"/>
    <w:rsid w:val="005E1411"/>
    <w:rsid w:val="005E1499"/>
    <w:rsid w:val="005E14AC"/>
    <w:rsid w:val="005E14DB"/>
    <w:rsid w:val="005E1513"/>
    <w:rsid w:val="005E161A"/>
    <w:rsid w:val="005E1628"/>
    <w:rsid w:val="005E16AC"/>
    <w:rsid w:val="005E1972"/>
    <w:rsid w:val="005E1DB0"/>
    <w:rsid w:val="005E1FF4"/>
    <w:rsid w:val="005E21DB"/>
    <w:rsid w:val="005E2210"/>
    <w:rsid w:val="005E2370"/>
    <w:rsid w:val="005E244B"/>
    <w:rsid w:val="005E2490"/>
    <w:rsid w:val="005E24FE"/>
    <w:rsid w:val="005E269F"/>
    <w:rsid w:val="005E288F"/>
    <w:rsid w:val="005E295F"/>
    <w:rsid w:val="005E2A1A"/>
    <w:rsid w:val="005E2AA9"/>
    <w:rsid w:val="005E2BD4"/>
    <w:rsid w:val="005E2E24"/>
    <w:rsid w:val="005E2E3E"/>
    <w:rsid w:val="005E2EB7"/>
    <w:rsid w:val="005E3035"/>
    <w:rsid w:val="005E3096"/>
    <w:rsid w:val="005E32D7"/>
    <w:rsid w:val="005E3347"/>
    <w:rsid w:val="005E33A0"/>
    <w:rsid w:val="005E35FD"/>
    <w:rsid w:val="005E3647"/>
    <w:rsid w:val="005E382F"/>
    <w:rsid w:val="005E383A"/>
    <w:rsid w:val="005E383F"/>
    <w:rsid w:val="005E390E"/>
    <w:rsid w:val="005E3A24"/>
    <w:rsid w:val="005E3B77"/>
    <w:rsid w:val="005E3BEE"/>
    <w:rsid w:val="005E3C12"/>
    <w:rsid w:val="005E3E9F"/>
    <w:rsid w:val="005E3F06"/>
    <w:rsid w:val="005E3F68"/>
    <w:rsid w:val="005E3FFF"/>
    <w:rsid w:val="005E404A"/>
    <w:rsid w:val="005E4100"/>
    <w:rsid w:val="005E41AE"/>
    <w:rsid w:val="005E4206"/>
    <w:rsid w:val="005E43AD"/>
    <w:rsid w:val="005E44E4"/>
    <w:rsid w:val="005E44EE"/>
    <w:rsid w:val="005E4569"/>
    <w:rsid w:val="005E464D"/>
    <w:rsid w:val="005E4896"/>
    <w:rsid w:val="005E48F7"/>
    <w:rsid w:val="005E4B97"/>
    <w:rsid w:val="005E4BD4"/>
    <w:rsid w:val="005E4CB8"/>
    <w:rsid w:val="005E4CCB"/>
    <w:rsid w:val="005E4ED6"/>
    <w:rsid w:val="005E4F14"/>
    <w:rsid w:val="005E503A"/>
    <w:rsid w:val="005E5094"/>
    <w:rsid w:val="005E5290"/>
    <w:rsid w:val="005E54A5"/>
    <w:rsid w:val="005E5563"/>
    <w:rsid w:val="005E568D"/>
    <w:rsid w:val="005E5769"/>
    <w:rsid w:val="005E584D"/>
    <w:rsid w:val="005E5855"/>
    <w:rsid w:val="005E59C5"/>
    <w:rsid w:val="005E5A69"/>
    <w:rsid w:val="005E5E74"/>
    <w:rsid w:val="005E5E87"/>
    <w:rsid w:val="005E5F42"/>
    <w:rsid w:val="005E5FE7"/>
    <w:rsid w:val="005E615A"/>
    <w:rsid w:val="005E61CD"/>
    <w:rsid w:val="005E6252"/>
    <w:rsid w:val="005E62FB"/>
    <w:rsid w:val="005E63F0"/>
    <w:rsid w:val="005E65B3"/>
    <w:rsid w:val="005E65F4"/>
    <w:rsid w:val="005E66F1"/>
    <w:rsid w:val="005E670F"/>
    <w:rsid w:val="005E6918"/>
    <w:rsid w:val="005E6963"/>
    <w:rsid w:val="005E6AFB"/>
    <w:rsid w:val="005E6B92"/>
    <w:rsid w:val="005E6BC0"/>
    <w:rsid w:val="005E6D39"/>
    <w:rsid w:val="005E6E08"/>
    <w:rsid w:val="005E6E7F"/>
    <w:rsid w:val="005E7144"/>
    <w:rsid w:val="005E71A8"/>
    <w:rsid w:val="005E71B2"/>
    <w:rsid w:val="005E7376"/>
    <w:rsid w:val="005E7484"/>
    <w:rsid w:val="005E7556"/>
    <w:rsid w:val="005E75D2"/>
    <w:rsid w:val="005E75EA"/>
    <w:rsid w:val="005E7613"/>
    <w:rsid w:val="005E7698"/>
    <w:rsid w:val="005E76A1"/>
    <w:rsid w:val="005E7701"/>
    <w:rsid w:val="005E7849"/>
    <w:rsid w:val="005E7875"/>
    <w:rsid w:val="005E78A2"/>
    <w:rsid w:val="005E79E8"/>
    <w:rsid w:val="005E7A8C"/>
    <w:rsid w:val="005E7CE3"/>
    <w:rsid w:val="005E7D42"/>
    <w:rsid w:val="005E7E31"/>
    <w:rsid w:val="005E7E4C"/>
    <w:rsid w:val="005E7F15"/>
    <w:rsid w:val="005E7F3A"/>
    <w:rsid w:val="005E7F66"/>
    <w:rsid w:val="005F00DA"/>
    <w:rsid w:val="005F00F8"/>
    <w:rsid w:val="005F0193"/>
    <w:rsid w:val="005F0213"/>
    <w:rsid w:val="005F0405"/>
    <w:rsid w:val="005F0412"/>
    <w:rsid w:val="005F0534"/>
    <w:rsid w:val="005F0694"/>
    <w:rsid w:val="005F06FA"/>
    <w:rsid w:val="005F06FD"/>
    <w:rsid w:val="005F07FD"/>
    <w:rsid w:val="005F083C"/>
    <w:rsid w:val="005F091E"/>
    <w:rsid w:val="005F0979"/>
    <w:rsid w:val="005F0A11"/>
    <w:rsid w:val="005F0B4C"/>
    <w:rsid w:val="005F0B53"/>
    <w:rsid w:val="005F0B82"/>
    <w:rsid w:val="005F0BF4"/>
    <w:rsid w:val="005F0C46"/>
    <w:rsid w:val="005F0C67"/>
    <w:rsid w:val="005F0CFA"/>
    <w:rsid w:val="005F0D0B"/>
    <w:rsid w:val="005F0DA0"/>
    <w:rsid w:val="005F0E42"/>
    <w:rsid w:val="005F0E6D"/>
    <w:rsid w:val="005F0F4A"/>
    <w:rsid w:val="005F0F7C"/>
    <w:rsid w:val="005F0FD7"/>
    <w:rsid w:val="005F1069"/>
    <w:rsid w:val="005F10B0"/>
    <w:rsid w:val="005F10C7"/>
    <w:rsid w:val="005F1392"/>
    <w:rsid w:val="005F1448"/>
    <w:rsid w:val="005F1510"/>
    <w:rsid w:val="005F1579"/>
    <w:rsid w:val="005F176C"/>
    <w:rsid w:val="005F177B"/>
    <w:rsid w:val="005F187F"/>
    <w:rsid w:val="005F18C0"/>
    <w:rsid w:val="005F1A5D"/>
    <w:rsid w:val="005F1AB3"/>
    <w:rsid w:val="005F1B4F"/>
    <w:rsid w:val="005F1B9C"/>
    <w:rsid w:val="005F1C36"/>
    <w:rsid w:val="005F1C79"/>
    <w:rsid w:val="005F1CA3"/>
    <w:rsid w:val="005F1CBB"/>
    <w:rsid w:val="005F1F4E"/>
    <w:rsid w:val="005F1FE4"/>
    <w:rsid w:val="005F1FEB"/>
    <w:rsid w:val="005F21BE"/>
    <w:rsid w:val="005F21BF"/>
    <w:rsid w:val="005F23DF"/>
    <w:rsid w:val="005F2506"/>
    <w:rsid w:val="005F2517"/>
    <w:rsid w:val="005F2528"/>
    <w:rsid w:val="005F26D3"/>
    <w:rsid w:val="005F274B"/>
    <w:rsid w:val="005F2AC1"/>
    <w:rsid w:val="005F2B05"/>
    <w:rsid w:val="005F2D42"/>
    <w:rsid w:val="005F2F54"/>
    <w:rsid w:val="005F309A"/>
    <w:rsid w:val="005F335E"/>
    <w:rsid w:val="005F34DC"/>
    <w:rsid w:val="005F35E5"/>
    <w:rsid w:val="005F369B"/>
    <w:rsid w:val="005F36FB"/>
    <w:rsid w:val="005F3730"/>
    <w:rsid w:val="005F37BE"/>
    <w:rsid w:val="005F37E3"/>
    <w:rsid w:val="005F38D7"/>
    <w:rsid w:val="005F38D8"/>
    <w:rsid w:val="005F3955"/>
    <w:rsid w:val="005F39EC"/>
    <w:rsid w:val="005F3A93"/>
    <w:rsid w:val="005F3DEA"/>
    <w:rsid w:val="005F3F7F"/>
    <w:rsid w:val="005F4068"/>
    <w:rsid w:val="005F40E5"/>
    <w:rsid w:val="005F419B"/>
    <w:rsid w:val="005F41E7"/>
    <w:rsid w:val="005F44B1"/>
    <w:rsid w:val="005F45C0"/>
    <w:rsid w:val="005F46C4"/>
    <w:rsid w:val="005F46D9"/>
    <w:rsid w:val="005F4757"/>
    <w:rsid w:val="005F47BF"/>
    <w:rsid w:val="005F48EA"/>
    <w:rsid w:val="005F4931"/>
    <w:rsid w:val="005F4950"/>
    <w:rsid w:val="005F49EC"/>
    <w:rsid w:val="005F4CC4"/>
    <w:rsid w:val="005F4D16"/>
    <w:rsid w:val="005F4D97"/>
    <w:rsid w:val="005F4E7E"/>
    <w:rsid w:val="005F4F88"/>
    <w:rsid w:val="005F4FB8"/>
    <w:rsid w:val="005F5037"/>
    <w:rsid w:val="005F506B"/>
    <w:rsid w:val="005F50D5"/>
    <w:rsid w:val="005F50F5"/>
    <w:rsid w:val="005F5201"/>
    <w:rsid w:val="005F521D"/>
    <w:rsid w:val="005F523F"/>
    <w:rsid w:val="005F528C"/>
    <w:rsid w:val="005F52BD"/>
    <w:rsid w:val="005F52C4"/>
    <w:rsid w:val="005F5351"/>
    <w:rsid w:val="005F5361"/>
    <w:rsid w:val="005F5362"/>
    <w:rsid w:val="005F544D"/>
    <w:rsid w:val="005F547B"/>
    <w:rsid w:val="005F54C2"/>
    <w:rsid w:val="005F556F"/>
    <w:rsid w:val="005F5664"/>
    <w:rsid w:val="005F5AE1"/>
    <w:rsid w:val="005F5B8A"/>
    <w:rsid w:val="005F5C3D"/>
    <w:rsid w:val="005F60E6"/>
    <w:rsid w:val="005F6117"/>
    <w:rsid w:val="005F6118"/>
    <w:rsid w:val="005F6156"/>
    <w:rsid w:val="005F621D"/>
    <w:rsid w:val="005F63B4"/>
    <w:rsid w:val="005F645B"/>
    <w:rsid w:val="005F645C"/>
    <w:rsid w:val="005F660A"/>
    <w:rsid w:val="005F6679"/>
    <w:rsid w:val="005F6697"/>
    <w:rsid w:val="005F66E3"/>
    <w:rsid w:val="005F676D"/>
    <w:rsid w:val="005F679A"/>
    <w:rsid w:val="005F69DD"/>
    <w:rsid w:val="005F6A21"/>
    <w:rsid w:val="005F6B78"/>
    <w:rsid w:val="005F6CA5"/>
    <w:rsid w:val="005F6D03"/>
    <w:rsid w:val="005F6E21"/>
    <w:rsid w:val="005F6E2F"/>
    <w:rsid w:val="005F6ED0"/>
    <w:rsid w:val="005F6EDA"/>
    <w:rsid w:val="005F6EF0"/>
    <w:rsid w:val="005F6F60"/>
    <w:rsid w:val="005F6F65"/>
    <w:rsid w:val="005F6F9C"/>
    <w:rsid w:val="005F6FFC"/>
    <w:rsid w:val="005F704D"/>
    <w:rsid w:val="005F7256"/>
    <w:rsid w:val="005F7286"/>
    <w:rsid w:val="005F7400"/>
    <w:rsid w:val="005F740F"/>
    <w:rsid w:val="005F7516"/>
    <w:rsid w:val="005F763B"/>
    <w:rsid w:val="005F7782"/>
    <w:rsid w:val="005F7943"/>
    <w:rsid w:val="005F7954"/>
    <w:rsid w:val="005F7A28"/>
    <w:rsid w:val="005F7A51"/>
    <w:rsid w:val="005F7AE4"/>
    <w:rsid w:val="005F7B8C"/>
    <w:rsid w:val="005F7CC1"/>
    <w:rsid w:val="005F7CD9"/>
    <w:rsid w:val="005F7D06"/>
    <w:rsid w:val="005F7DA3"/>
    <w:rsid w:val="005F7E5A"/>
    <w:rsid w:val="005F7FB4"/>
    <w:rsid w:val="005F7FC9"/>
    <w:rsid w:val="0060025A"/>
    <w:rsid w:val="006002E4"/>
    <w:rsid w:val="0060048E"/>
    <w:rsid w:val="006004DE"/>
    <w:rsid w:val="0060053A"/>
    <w:rsid w:val="0060065D"/>
    <w:rsid w:val="006007B8"/>
    <w:rsid w:val="006007C1"/>
    <w:rsid w:val="006007C8"/>
    <w:rsid w:val="00600873"/>
    <w:rsid w:val="00600891"/>
    <w:rsid w:val="0060089C"/>
    <w:rsid w:val="0060092A"/>
    <w:rsid w:val="006009EC"/>
    <w:rsid w:val="00600AAB"/>
    <w:rsid w:val="00600B25"/>
    <w:rsid w:val="00600B6C"/>
    <w:rsid w:val="00600BAF"/>
    <w:rsid w:val="00600C2A"/>
    <w:rsid w:val="00600CC9"/>
    <w:rsid w:val="00600E8C"/>
    <w:rsid w:val="00601072"/>
    <w:rsid w:val="00601097"/>
    <w:rsid w:val="006010AC"/>
    <w:rsid w:val="00601159"/>
    <w:rsid w:val="00601166"/>
    <w:rsid w:val="006012DA"/>
    <w:rsid w:val="006013DE"/>
    <w:rsid w:val="00601449"/>
    <w:rsid w:val="0060144E"/>
    <w:rsid w:val="0060150D"/>
    <w:rsid w:val="006016FB"/>
    <w:rsid w:val="0060172C"/>
    <w:rsid w:val="0060173A"/>
    <w:rsid w:val="00601904"/>
    <w:rsid w:val="00601924"/>
    <w:rsid w:val="00601A3F"/>
    <w:rsid w:val="00601ACD"/>
    <w:rsid w:val="00601D0C"/>
    <w:rsid w:val="00601E1B"/>
    <w:rsid w:val="00601FCD"/>
    <w:rsid w:val="0060203A"/>
    <w:rsid w:val="0060212D"/>
    <w:rsid w:val="00602134"/>
    <w:rsid w:val="00602322"/>
    <w:rsid w:val="00602354"/>
    <w:rsid w:val="0060242E"/>
    <w:rsid w:val="006024A6"/>
    <w:rsid w:val="0060254B"/>
    <w:rsid w:val="006025CB"/>
    <w:rsid w:val="0060268D"/>
    <w:rsid w:val="006027D5"/>
    <w:rsid w:val="0060280F"/>
    <w:rsid w:val="00602944"/>
    <w:rsid w:val="006029A1"/>
    <w:rsid w:val="00602A83"/>
    <w:rsid w:val="00602B89"/>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69"/>
    <w:rsid w:val="00603AC0"/>
    <w:rsid w:val="00603B1B"/>
    <w:rsid w:val="00603CDB"/>
    <w:rsid w:val="00603CF2"/>
    <w:rsid w:val="00603DA1"/>
    <w:rsid w:val="00603F74"/>
    <w:rsid w:val="00604030"/>
    <w:rsid w:val="006040FA"/>
    <w:rsid w:val="006041B2"/>
    <w:rsid w:val="006042F1"/>
    <w:rsid w:val="0060438C"/>
    <w:rsid w:val="006043D7"/>
    <w:rsid w:val="006043E1"/>
    <w:rsid w:val="00604488"/>
    <w:rsid w:val="006044D4"/>
    <w:rsid w:val="00604594"/>
    <w:rsid w:val="006045E3"/>
    <w:rsid w:val="0060469E"/>
    <w:rsid w:val="006046C1"/>
    <w:rsid w:val="006046F2"/>
    <w:rsid w:val="00604708"/>
    <w:rsid w:val="006049C5"/>
    <w:rsid w:val="006049CF"/>
    <w:rsid w:val="00604A44"/>
    <w:rsid w:val="00604BE8"/>
    <w:rsid w:val="00604BF2"/>
    <w:rsid w:val="00604C0C"/>
    <w:rsid w:val="00604CFF"/>
    <w:rsid w:val="00604D9F"/>
    <w:rsid w:val="00604E3D"/>
    <w:rsid w:val="00604E56"/>
    <w:rsid w:val="00604F87"/>
    <w:rsid w:val="00604FE3"/>
    <w:rsid w:val="00605133"/>
    <w:rsid w:val="00605138"/>
    <w:rsid w:val="00605313"/>
    <w:rsid w:val="00605399"/>
    <w:rsid w:val="0060544E"/>
    <w:rsid w:val="006054A4"/>
    <w:rsid w:val="006054D3"/>
    <w:rsid w:val="006054EE"/>
    <w:rsid w:val="0060563B"/>
    <w:rsid w:val="00605665"/>
    <w:rsid w:val="00605737"/>
    <w:rsid w:val="006057DF"/>
    <w:rsid w:val="0060591D"/>
    <w:rsid w:val="006059EC"/>
    <w:rsid w:val="00605A02"/>
    <w:rsid w:val="00605A5D"/>
    <w:rsid w:val="00605B5D"/>
    <w:rsid w:val="00605CCD"/>
    <w:rsid w:val="00605D77"/>
    <w:rsid w:val="00605E99"/>
    <w:rsid w:val="0060609F"/>
    <w:rsid w:val="006061EC"/>
    <w:rsid w:val="0060637E"/>
    <w:rsid w:val="00606417"/>
    <w:rsid w:val="00606429"/>
    <w:rsid w:val="0060645F"/>
    <w:rsid w:val="006064DC"/>
    <w:rsid w:val="006067DA"/>
    <w:rsid w:val="0060684F"/>
    <w:rsid w:val="0060697A"/>
    <w:rsid w:val="006069B3"/>
    <w:rsid w:val="00606B0C"/>
    <w:rsid w:val="00606B31"/>
    <w:rsid w:val="00606C9B"/>
    <w:rsid w:val="00606CA3"/>
    <w:rsid w:val="00606DDA"/>
    <w:rsid w:val="00606E65"/>
    <w:rsid w:val="00607185"/>
    <w:rsid w:val="0060718B"/>
    <w:rsid w:val="00607291"/>
    <w:rsid w:val="006073E7"/>
    <w:rsid w:val="00607430"/>
    <w:rsid w:val="0060749B"/>
    <w:rsid w:val="006074B1"/>
    <w:rsid w:val="006074D6"/>
    <w:rsid w:val="00607596"/>
    <w:rsid w:val="00607606"/>
    <w:rsid w:val="0060764C"/>
    <w:rsid w:val="006076E2"/>
    <w:rsid w:val="0060770E"/>
    <w:rsid w:val="00607879"/>
    <w:rsid w:val="00607A2D"/>
    <w:rsid w:val="00607ADE"/>
    <w:rsid w:val="00607BAE"/>
    <w:rsid w:val="00607C44"/>
    <w:rsid w:val="00607E68"/>
    <w:rsid w:val="00607FD2"/>
    <w:rsid w:val="0061002F"/>
    <w:rsid w:val="00610224"/>
    <w:rsid w:val="0061023F"/>
    <w:rsid w:val="00610272"/>
    <w:rsid w:val="006102C0"/>
    <w:rsid w:val="006102C6"/>
    <w:rsid w:val="006102DC"/>
    <w:rsid w:val="006103F0"/>
    <w:rsid w:val="0061075C"/>
    <w:rsid w:val="00610B78"/>
    <w:rsid w:val="00610D6C"/>
    <w:rsid w:val="00610D8D"/>
    <w:rsid w:val="00610F1C"/>
    <w:rsid w:val="00610F79"/>
    <w:rsid w:val="00611062"/>
    <w:rsid w:val="0061113B"/>
    <w:rsid w:val="00611256"/>
    <w:rsid w:val="006112DD"/>
    <w:rsid w:val="006112E3"/>
    <w:rsid w:val="006113A9"/>
    <w:rsid w:val="0061154C"/>
    <w:rsid w:val="00611629"/>
    <w:rsid w:val="006117EF"/>
    <w:rsid w:val="00611A8E"/>
    <w:rsid w:val="00611ABD"/>
    <w:rsid w:val="00611C34"/>
    <w:rsid w:val="00611C3D"/>
    <w:rsid w:val="00611C80"/>
    <w:rsid w:val="00611C82"/>
    <w:rsid w:val="00611CBE"/>
    <w:rsid w:val="00611DE7"/>
    <w:rsid w:val="00612081"/>
    <w:rsid w:val="00612112"/>
    <w:rsid w:val="0061221E"/>
    <w:rsid w:val="00612475"/>
    <w:rsid w:val="00612478"/>
    <w:rsid w:val="006125DB"/>
    <w:rsid w:val="00612760"/>
    <w:rsid w:val="00612774"/>
    <w:rsid w:val="006128A8"/>
    <w:rsid w:val="0061297E"/>
    <w:rsid w:val="00612AA2"/>
    <w:rsid w:val="00612B05"/>
    <w:rsid w:val="00612BEF"/>
    <w:rsid w:val="00612C73"/>
    <w:rsid w:val="00612E67"/>
    <w:rsid w:val="00612E96"/>
    <w:rsid w:val="00612EC1"/>
    <w:rsid w:val="00612F2C"/>
    <w:rsid w:val="00613100"/>
    <w:rsid w:val="00613120"/>
    <w:rsid w:val="0061318B"/>
    <w:rsid w:val="006133A2"/>
    <w:rsid w:val="006134CE"/>
    <w:rsid w:val="0061362A"/>
    <w:rsid w:val="0061375C"/>
    <w:rsid w:val="006138D8"/>
    <w:rsid w:val="006139C5"/>
    <w:rsid w:val="00613A55"/>
    <w:rsid w:val="00613C15"/>
    <w:rsid w:val="00613C40"/>
    <w:rsid w:val="00613DB0"/>
    <w:rsid w:val="00613EF8"/>
    <w:rsid w:val="00613FE1"/>
    <w:rsid w:val="00614016"/>
    <w:rsid w:val="00614064"/>
    <w:rsid w:val="006140AE"/>
    <w:rsid w:val="006141D8"/>
    <w:rsid w:val="00614225"/>
    <w:rsid w:val="00614289"/>
    <w:rsid w:val="006143B3"/>
    <w:rsid w:val="006143C8"/>
    <w:rsid w:val="006144B0"/>
    <w:rsid w:val="00614594"/>
    <w:rsid w:val="006145BE"/>
    <w:rsid w:val="00614623"/>
    <w:rsid w:val="006146BD"/>
    <w:rsid w:val="00614837"/>
    <w:rsid w:val="006149B9"/>
    <w:rsid w:val="00614BDD"/>
    <w:rsid w:val="00614C2F"/>
    <w:rsid w:val="00614CB4"/>
    <w:rsid w:val="00614CCF"/>
    <w:rsid w:val="00614D1E"/>
    <w:rsid w:val="00614D64"/>
    <w:rsid w:val="00614E35"/>
    <w:rsid w:val="00614FD1"/>
    <w:rsid w:val="0061513A"/>
    <w:rsid w:val="006151ED"/>
    <w:rsid w:val="0061524B"/>
    <w:rsid w:val="006153D5"/>
    <w:rsid w:val="00615453"/>
    <w:rsid w:val="006154B6"/>
    <w:rsid w:val="006155F5"/>
    <w:rsid w:val="0061565F"/>
    <w:rsid w:val="0061573A"/>
    <w:rsid w:val="00615859"/>
    <w:rsid w:val="00615940"/>
    <w:rsid w:val="006159FA"/>
    <w:rsid w:val="00615A1E"/>
    <w:rsid w:val="00615BDB"/>
    <w:rsid w:val="00615BFE"/>
    <w:rsid w:val="00615C77"/>
    <w:rsid w:val="00615CEC"/>
    <w:rsid w:val="00615D40"/>
    <w:rsid w:val="00615D64"/>
    <w:rsid w:val="00615E00"/>
    <w:rsid w:val="00615F78"/>
    <w:rsid w:val="00615FFA"/>
    <w:rsid w:val="00616045"/>
    <w:rsid w:val="006160FC"/>
    <w:rsid w:val="00616184"/>
    <w:rsid w:val="006161E2"/>
    <w:rsid w:val="006162D2"/>
    <w:rsid w:val="0061635C"/>
    <w:rsid w:val="00616375"/>
    <w:rsid w:val="006164D5"/>
    <w:rsid w:val="006164DD"/>
    <w:rsid w:val="0061654B"/>
    <w:rsid w:val="00616619"/>
    <w:rsid w:val="0061686D"/>
    <w:rsid w:val="00616871"/>
    <w:rsid w:val="00616885"/>
    <w:rsid w:val="00616886"/>
    <w:rsid w:val="00616C27"/>
    <w:rsid w:val="00616C3A"/>
    <w:rsid w:val="00616D41"/>
    <w:rsid w:val="00616D57"/>
    <w:rsid w:val="00616D6F"/>
    <w:rsid w:val="00616DE1"/>
    <w:rsid w:val="00616F90"/>
    <w:rsid w:val="00616F96"/>
    <w:rsid w:val="00616FC6"/>
    <w:rsid w:val="00617004"/>
    <w:rsid w:val="00617014"/>
    <w:rsid w:val="0061717B"/>
    <w:rsid w:val="0061717F"/>
    <w:rsid w:val="006171A3"/>
    <w:rsid w:val="00617304"/>
    <w:rsid w:val="00617368"/>
    <w:rsid w:val="00617571"/>
    <w:rsid w:val="006175CF"/>
    <w:rsid w:val="006175EE"/>
    <w:rsid w:val="0061762B"/>
    <w:rsid w:val="00617647"/>
    <w:rsid w:val="00617660"/>
    <w:rsid w:val="0061789F"/>
    <w:rsid w:val="006178F2"/>
    <w:rsid w:val="006179C2"/>
    <w:rsid w:val="00617A39"/>
    <w:rsid w:val="00617B41"/>
    <w:rsid w:val="00617B93"/>
    <w:rsid w:val="00617C0A"/>
    <w:rsid w:val="00617E1D"/>
    <w:rsid w:val="00617EA3"/>
    <w:rsid w:val="00617F26"/>
    <w:rsid w:val="00620020"/>
    <w:rsid w:val="00620049"/>
    <w:rsid w:val="0062006F"/>
    <w:rsid w:val="006200FF"/>
    <w:rsid w:val="0062013D"/>
    <w:rsid w:val="0062017A"/>
    <w:rsid w:val="006201A2"/>
    <w:rsid w:val="006201CD"/>
    <w:rsid w:val="006201F5"/>
    <w:rsid w:val="00620254"/>
    <w:rsid w:val="00620312"/>
    <w:rsid w:val="006203B3"/>
    <w:rsid w:val="00620503"/>
    <w:rsid w:val="00620536"/>
    <w:rsid w:val="006205EA"/>
    <w:rsid w:val="00620686"/>
    <w:rsid w:val="00620721"/>
    <w:rsid w:val="006207A6"/>
    <w:rsid w:val="00620836"/>
    <w:rsid w:val="00620856"/>
    <w:rsid w:val="0062086C"/>
    <w:rsid w:val="006209D1"/>
    <w:rsid w:val="006209E8"/>
    <w:rsid w:val="00620DC3"/>
    <w:rsid w:val="00620DEB"/>
    <w:rsid w:val="00620ECB"/>
    <w:rsid w:val="00620EDE"/>
    <w:rsid w:val="00620F96"/>
    <w:rsid w:val="006210FF"/>
    <w:rsid w:val="00621185"/>
    <w:rsid w:val="006211BC"/>
    <w:rsid w:val="006211E8"/>
    <w:rsid w:val="006212C2"/>
    <w:rsid w:val="00621392"/>
    <w:rsid w:val="00621402"/>
    <w:rsid w:val="00621519"/>
    <w:rsid w:val="006215DE"/>
    <w:rsid w:val="00621707"/>
    <w:rsid w:val="00621787"/>
    <w:rsid w:val="006217B4"/>
    <w:rsid w:val="006217C7"/>
    <w:rsid w:val="006217DC"/>
    <w:rsid w:val="00621946"/>
    <w:rsid w:val="006219AC"/>
    <w:rsid w:val="00621B6A"/>
    <w:rsid w:val="00621BC6"/>
    <w:rsid w:val="00621C0B"/>
    <w:rsid w:val="00621C72"/>
    <w:rsid w:val="00621C7A"/>
    <w:rsid w:val="00621CAD"/>
    <w:rsid w:val="00621FC5"/>
    <w:rsid w:val="006220A5"/>
    <w:rsid w:val="006220B0"/>
    <w:rsid w:val="006221EC"/>
    <w:rsid w:val="006222DE"/>
    <w:rsid w:val="0062235F"/>
    <w:rsid w:val="006224F4"/>
    <w:rsid w:val="0062251E"/>
    <w:rsid w:val="0062257C"/>
    <w:rsid w:val="006225D5"/>
    <w:rsid w:val="00622713"/>
    <w:rsid w:val="00622717"/>
    <w:rsid w:val="00622753"/>
    <w:rsid w:val="0062275B"/>
    <w:rsid w:val="006227E1"/>
    <w:rsid w:val="00622829"/>
    <w:rsid w:val="006228D4"/>
    <w:rsid w:val="006228F4"/>
    <w:rsid w:val="006229FD"/>
    <w:rsid w:val="00622B00"/>
    <w:rsid w:val="00622D25"/>
    <w:rsid w:val="00622F29"/>
    <w:rsid w:val="006230E6"/>
    <w:rsid w:val="00623129"/>
    <w:rsid w:val="00623157"/>
    <w:rsid w:val="00623180"/>
    <w:rsid w:val="00623274"/>
    <w:rsid w:val="006233CC"/>
    <w:rsid w:val="00623412"/>
    <w:rsid w:val="00623427"/>
    <w:rsid w:val="0062347B"/>
    <w:rsid w:val="006234EA"/>
    <w:rsid w:val="00623507"/>
    <w:rsid w:val="00623522"/>
    <w:rsid w:val="00623592"/>
    <w:rsid w:val="006235F4"/>
    <w:rsid w:val="00623794"/>
    <w:rsid w:val="006237BE"/>
    <w:rsid w:val="0062384B"/>
    <w:rsid w:val="00623A7A"/>
    <w:rsid w:val="00623ADA"/>
    <w:rsid w:val="00623AEB"/>
    <w:rsid w:val="00623BA2"/>
    <w:rsid w:val="00623BB4"/>
    <w:rsid w:val="00623DEC"/>
    <w:rsid w:val="00623E4E"/>
    <w:rsid w:val="0062424E"/>
    <w:rsid w:val="00624372"/>
    <w:rsid w:val="00624436"/>
    <w:rsid w:val="006245CA"/>
    <w:rsid w:val="0062465F"/>
    <w:rsid w:val="006246CE"/>
    <w:rsid w:val="006246E7"/>
    <w:rsid w:val="00624725"/>
    <w:rsid w:val="00624A19"/>
    <w:rsid w:val="00624A40"/>
    <w:rsid w:val="00624C2C"/>
    <w:rsid w:val="00624C6E"/>
    <w:rsid w:val="00624CDE"/>
    <w:rsid w:val="00624D81"/>
    <w:rsid w:val="00624DEE"/>
    <w:rsid w:val="00624EA7"/>
    <w:rsid w:val="00624F20"/>
    <w:rsid w:val="00624F53"/>
    <w:rsid w:val="00624FB3"/>
    <w:rsid w:val="00624FEE"/>
    <w:rsid w:val="006251C6"/>
    <w:rsid w:val="0062521E"/>
    <w:rsid w:val="00625276"/>
    <w:rsid w:val="0062528B"/>
    <w:rsid w:val="006252EA"/>
    <w:rsid w:val="006252F6"/>
    <w:rsid w:val="00625443"/>
    <w:rsid w:val="006254E5"/>
    <w:rsid w:val="00625515"/>
    <w:rsid w:val="00625910"/>
    <w:rsid w:val="00625A2C"/>
    <w:rsid w:val="00625B24"/>
    <w:rsid w:val="00625B67"/>
    <w:rsid w:val="00625CD7"/>
    <w:rsid w:val="00625D4E"/>
    <w:rsid w:val="00625E91"/>
    <w:rsid w:val="00625F4F"/>
    <w:rsid w:val="0062602B"/>
    <w:rsid w:val="0062606F"/>
    <w:rsid w:val="00626272"/>
    <w:rsid w:val="0062631D"/>
    <w:rsid w:val="00626371"/>
    <w:rsid w:val="00626387"/>
    <w:rsid w:val="006263D3"/>
    <w:rsid w:val="0062640B"/>
    <w:rsid w:val="00626506"/>
    <w:rsid w:val="0062657C"/>
    <w:rsid w:val="00626643"/>
    <w:rsid w:val="00626651"/>
    <w:rsid w:val="006266C4"/>
    <w:rsid w:val="00626767"/>
    <w:rsid w:val="0062679E"/>
    <w:rsid w:val="006267AC"/>
    <w:rsid w:val="006268C8"/>
    <w:rsid w:val="006269A1"/>
    <w:rsid w:val="00626C25"/>
    <w:rsid w:val="00626C9B"/>
    <w:rsid w:val="00626D56"/>
    <w:rsid w:val="00626D71"/>
    <w:rsid w:val="00626E57"/>
    <w:rsid w:val="00626E64"/>
    <w:rsid w:val="00626E98"/>
    <w:rsid w:val="00626EC1"/>
    <w:rsid w:val="006270A1"/>
    <w:rsid w:val="006270EC"/>
    <w:rsid w:val="006271F4"/>
    <w:rsid w:val="0062725A"/>
    <w:rsid w:val="0062729E"/>
    <w:rsid w:val="0062732E"/>
    <w:rsid w:val="00627374"/>
    <w:rsid w:val="0062778F"/>
    <w:rsid w:val="006277CB"/>
    <w:rsid w:val="00627950"/>
    <w:rsid w:val="00627A06"/>
    <w:rsid w:val="00627BA3"/>
    <w:rsid w:val="00627BD7"/>
    <w:rsid w:val="00627C39"/>
    <w:rsid w:val="00627D5F"/>
    <w:rsid w:val="00627DE3"/>
    <w:rsid w:val="00627DF6"/>
    <w:rsid w:val="00627E44"/>
    <w:rsid w:val="00627E9C"/>
    <w:rsid w:val="00627EBF"/>
    <w:rsid w:val="00627EED"/>
    <w:rsid w:val="00627F69"/>
    <w:rsid w:val="00627FD7"/>
    <w:rsid w:val="0063003E"/>
    <w:rsid w:val="0063005F"/>
    <w:rsid w:val="006300D7"/>
    <w:rsid w:val="0063011A"/>
    <w:rsid w:val="006302BC"/>
    <w:rsid w:val="006302E0"/>
    <w:rsid w:val="00630333"/>
    <w:rsid w:val="0063037C"/>
    <w:rsid w:val="0063059B"/>
    <w:rsid w:val="00630818"/>
    <w:rsid w:val="00630875"/>
    <w:rsid w:val="006308D2"/>
    <w:rsid w:val="006309AC"/>
    <w:rsid w:val="00630B00"/>
    <w:rsid w:val="00630B46"/>
    <w:rsid w:val="00630E41"/>
    <w:rsid w:val="00631007"/>
    <w:rsid w:val="00631047"/>
    <w:rsid w:val="00631059"/>
    <w:rsid w:val="006310E4"/>
    <w:rsid w:val="006311B3"/>
    <w:rsid w:val="006314D1"/>
    <w:rsid w:val="00631528"/>
    <w:rsid w:val="0063164E"/>
    <w:rsid w:val="006317E0"/>
    <w:rsid w:val="00631826"/>
    <w:rsid w:val="0063187F"/>
    <w:rsid w:val="00631B1A"/>
    <w:rsid w:val="00631B2B"/>
    <w:rsid w:val="00631C5D"/>
    <w:rsid w:val="00631D10"/>
    <w:rsid w:val="00631D64"/>
    <w:rsid w:val="00631E3B"/>
    <w:rsid w:val="00631E46"/>
    <w:rsid w:val="00631F71"/>
    <w:rsid w:val="0063207F"/>
    <w:rsid w:val="00632110"/>
    <w:rsid w:val="00632179"/>
    <w:rsid w:val="006324E9"/>
    <w:rsid w:val="006324FF"/>
    <w:rsid w:val="00632594"/>
    <w:rsid w:val="006326BC"/>
    <w:rsid w:val="006326D7"/>
    <w:rsid w:val="00632763"/>
    <w:rsid w:val="006327B8"/>
    <w:rsid w:val="00632814"/>
    <w:rsid w:val="00632927"/>
    <w:rsid w:val="00632A0E"/>
    <w:rsid w:val="00632A24"/>
    <w:rsid w:val="00632A4C"/>
    <w:rsid w:val="00632D6D"/>
    <w:rsid w:val="00632E16"/>
    <w:rsid w:val="00632E56"/>
    <w:rsid w:val="00632EEF"/>
    <w:rsid w:val="0063305B"/>
    <w:rsid w:val="0063309C"/>
    <w:rsid w:val="006331CA"/>
    <w:rsid w:val="006332C3"/>
    <w:rsid w:val="006333DE"/>
    <w:rsid w:val="006335CC"/>
    <w:rsid w:val="00633897"/>
    <w:rsid w:val="00633951"/>
    <w:rsid w:val="00633965"/>
    <w:rsid w:val="00633A3A"/>
    <w:rsid w:val="00633B5E"/>
    <w:rsid w:val="00633C0A"/>
    <w:rsid w:val="00633CD3"/>
    <w:rsid w:val="00633DF5"/>
    <w:rsid w:val="00633EDD"/>
    <w:rsid w:val="00633F18"/>
    <w:rsid w:val="00633F5B"/>
    <w:rsid w:val="00633F63"/>
    <w:rsid w:val="00634003"/>
    <w:rsid w:val="0063405E"/>
    <w:rsid w:val="006341AD"/>
    <w:rsid w:val="006341E8"/>
    <w:rsid w:val="006342C3"/>
    <w:rsid w:val="00634320"/>
    <w:rsid w:val="00634328"/>
    <w:rsid w:val="006345EA"/>
    <w:rsid w:val="006346E6"/>
    <w:rsid w:val="006346F1"/>
    <w:rsid w:val="00634704"/>
    <w:rsid w:val="006347F5"/>
    <w:rsid w:val="00634843"/>
    <w:rsid w:val="006348CE"/>
    <w:rsid w:val="00634A43"/>
    <w:rsid w:val="00634B4F"/>
    <w:rsid w:val="00634E28"/>
    <w:rsid w:val="00634F0C"/>
    <w:rsid w:val="00634F76"/>
    <w:rsid w:val="0063506A"/>
    <w:rsid w:val="0063509D"/>
    <w:rsid w:val="006350E1"/>
    <w:rsid w:val="00635120"/>
    <w:rsid w:val="00635180"/>
    <w:rsid w:val="006351A1"/>
    <w:rsid w:val="0063528D"/>
    <w:rsid w:val="006353D0"/>
    <w:rsid w:val="006355AD"/>
    <w:rsid w:val="00635715"/>
    <w:rsid w:val="00635B09"/>
    <w:rsid w:val="00635C1B"/>
    <w:rsid w:val="00635C1F"/>
    <w:rsid w:val="00635CE0"/>
    <w:rsid w:val="00635CE9"/>
    <w:rsid w:val="00635E32"/>
    <w:rsid w:val="00635EDC"/>
    <w:rsid w:val="00635F56"/>
    <w:rsid w:val="00635FE7"/>
    <w:rsid w:val="00636094"/>
    <w:rsid w:val="0063612C"/>
    <w:rsid w:val="006361AB"/>
    <w:rsid w:val="006361E1"/>
    <w:rsid w:val="00636250"/>
    <w:rsid w:val="0063633A"/>
    <w:rsid w:val="0063644C"/>
    <w:rsid w:val="0063650D"/>
    <w:rsid w:val="00636561"/>
    <w:rsid w:val="006365E7"/>
    <w:rsid w:val="006365EB"/>
    <w:rsid w:val="006365FD"/>
    <w:rsid w:val="0063662B"/>
    <w:rsid w:val="006366B5"/>
    <w:rsid w:val="006368C6"/>
    <w:rsid w:val="0063692F"/>
    <w:rsid w:val="00636931"/>
    <w:rsid w:val="00636A76"/>
    <w:rsid w:val="00636A93"/>
    <w:rsid w:val="00636E61"/>
    <w:rsid w:val="00636F07"/>
    <w:rsid w:val="0063717F"/>
    <w:rsid w:val="0063720A"/>
    <w:rsid w:val="00637268"/>
    <w:rsid w:val="0063739E"/>
    <w:rsid w:val="006373C7"/>
    <w:rsid w:val="00637479"/>
    <w:rsid w:val="006374B1"/>
    <w:rsid w:val="0063760C"/>
    <w:rsid w:val="006377B8"/>
    <w:rsid w:val="0063785E"/>
    <w:rsid w:val="00637877"/>
    <w:rsid w:val="006378A9"/>
    <w:rsid w:val="00637AD4"/>
    <w:rsid w:val="00637B70"/>
    <w:rsid w:val="00637C46"/>
    <w:rsid w:val="00637CF9"/>
    <w:rsid w:val="00637E00"/>
    <w:rsid w:val="00637F23"/>
    <w:rsid w:val="00640199"/>
    <w:rsid w:val="006401C6"/>
    <w:rsid w:val="00640207"/>
    <w:rsid w:val="00640222"/>
    <w:rsid w:val="006402CC"/>
    <w:rsid w:val="006403CC"/>
    <w:rsid w:val="00640551"/>
    <w:rsid w:val="006405AF"/>
    <w:rsid w:val="00640826"/>
    <w:rsid w:val="0064087E"/>
    <w:rsid w:val="00640957"/>
    <w:rsid w:val="006409F3"/>
    <w:rsid w:val="00640A36"/>
    <w:rsid w:val="00640C6B"/>
    <w:rsid w:val="00640D9D"/>
    <w:rsid w:val="00640E78"/>
    <w:rsid w:val="00640EE5"/>
    <w:rsid w:val="00640F14"/>
    <w:rsid w:val="00640FD6"/>
    <w:rsid w:val="00641061"/>
    <w:rsid w:val="0064115A"/>
    <w:rsid w:val="006411AF"/>
    <w:rsid w:val="006411DF"/>
    <w:rsid w:val="0064122B"/>
    <w:rsid w:val="00641287"/>
    <w:rsid w:val="006412E0"/>
    <w:rsid w:val="0064131A"/>
    <w:rsid w:val="006416F7"/>
    <w:rsid w:val="00641728"/>
    <w:rsid w:val="006418DA"/>
    <w:rsid w:val="006418FD"/>
    <w:rsid w:val="00641939"/>
    <w:rsid w:val="006419ED"/>
    <w:rsid w:val="00641A66"/>
    <w:rsid w:val="00641B0D"/>
    <w:rsid w:val="00641C67"/>
    <w:rsid w:val="00641D1F"/>
    <w:rsid w:val="00641EC6"/>
    <w:rsid w:val="00641F4B"/>
    <w:rsid w:val="00641FC0"/>
    <w:rsid w:val="006420D9"/>
    <w:rsid w:val="0064213A"/>
    <w:rsid w:val="0064235A"/>
    <w:rsid w:val="0064235F"/>
    <w:rsid w:val="006424AE"/>
    <w:rsid w:val="00642558"/>
    <w:rsid w:val="0064264B"/>
    <w:rsid w:val="006427DE"/>
    <w:rsid w:val="00642805"/>
    <w:rsid w:val="00642850"/>
    <w:rsid w:val="006429C4"/>
    <w:rsid w:val="006429E5"/>
    <w:rsid w:val="00642A84"/>
    <w:rsid w:val="00642BF5"/>
    <w:rsid w:val="00642C6D"/>
    <w:rsid w:val="00642CD8"/>
    <w:rsid w:val="00642CFF"/>
    <w:rsid w:val="00642D10"/>
    <w:rsid w:val="00642DB6"/>
    <w:rsid w:val="00642E65"/>
    <w:rsid w:val="00643281"/>
    <w:rsid w:val="00643286"/>
    <w:rsid w:val="00643298"/>
    <w:rsid w:val="006434F6"/>
    <w:rsid w:val="00643538"/>
    <w:rsid w:val="00643666"/>
    <w:rsid w:val="00643736"/>
    <w:rsid w:val="00643769"/>
    <w:rsid w:val="00643891"/>
    <w:rsid w:val="0064389F"/>
    <w:rsid w:val="006438BB"/>
    <w:rsid w:val="006439C1"/>
    <w:rsid w:val="00643A15"/>
    <w:rsid w:val="00643A9A"/>
    <w:rsid w:val="00643B73"/>
    <w:rsid w:val="00643DCD"/>
    <w:rsid w:val="00643DD1"/>
    <w:rsid w:val="00643DD4"/>
    <w:rsid w:val="00643E0E"/>
    <w:rsid w:val="00643E25"/>
    <w:rsid w:val="00643F0C"/>
    <w:rsid w:val="00643F29"/>
    <w:rsid w:val="00643F49"/>
    <w:rsid w:val="00643F4C"/>
    <w:rsid w:val="00644200"/>
    <w:rsid w:val="0064428B"/>
    <w:rsid w:val="006443B7"/>
    <w:rsid w:val="00644511"/>
    <w:rsid w:val="0064469C"/>
    <w:rsid w:val="006446CD"/>
    <w:rsid w:val="006447C4"/>
    <w:rsid w:val="0064486C"/>
    <w:rsid w:val="00644907"/>
    <w:rsid w:val="00644A08"/>
    <w:rsid w:val="00644A30"/>
    <w:rsid w:val="00644A48"/>
    <w:rsid w:val="00644A4C"/>
    <w:rsid w:val="00644C5F"/>
    <w:rsid w:val="00644CAF"/>
    <w:rsid w:val="00644CCB"/>
    <w:rsid w:val="00644CEF"/>
    <w:rsid w:val="00644DE6"/>
    <w:rsid w:val="00644E60"/>
    <w:rsid w:val="00645073"/>
    <w:rsid w:val="00645190"/>
    <w:rsid w:val="00645213"/>
    <w:rsid w:val="006452CD"/>
    <w:rsid w:val="006452D0"/>
    <w:rsid w:val="00645376"/>
    <w:rsid w:val="006454A1"/>
    <w:rsid w:val="006454D5"/>
    <w:rsid w:val="00645592"/>
    <w:rsid w:val="0064576D"/>
    <w:rsid w:val="006457AF"/>
    <w:rsid w:val="0064597C"/>
    <w:rsid w:val="006459F6"/>
    <w:rsid w:val="00645A09"/>
    <w:rsid w:val="00645A97"/>
    <w:rsid w:val="00645ACC"/>
    <w:rsid w:val="00645AD8"/>
    <w:rsid w:val="00645B16"/>
    <w:rsid w:val="00645D5C"/>
    <w:rsid w:val="0064617D"/>
    <w:rsid w:val="006461CF"/>
    <w:rsid w:val="006461EE"/>
    <w:rsid w:val="00646238"/>
    <w:rsid w:val="006462C9"/>
    <w:rsid w:val="00646506"/>
    <w:rsid w:val="00646567"/>
    <w:rsid w:val="0064656E"/>
    <w:rsid w:val="006466B5"/>
    <w:rsid w:val="0064670A"/>
    <w:rsid w:val="00646890"/>
    <w:rsid w:val="00646C19"/>
    <w:rsid w:val="00646C7E"/>
    <w:rsid w:val="00646D8F"/>
    <w:rsid w:val="00646DCC"/>
    <w:rsid w:val="00646ED9"/>
    <w:rsid w:val="00646EFC"/>
    <w:rsid w:val="00646F54"/>
    <w:rsid w:val="0064701A"/>
    <w:rsid w:val="00647182"/>
    <w:rsid w:val="006473AA"/>
    <w:rsid w:val="0064755B"/>
    <w:rsid w:val="00647594"/>
    <w:rsid w:val="006475CE"/>
    <w:rsid w:val="006477A7"/>
    <w:rsid w:val="00647850"/>
    <w:rsid w:val="006479A8"/>
    <w:rsid w:val="00647ABB"/>
    <w:rsid w:val="00647B27"/>
    <w:rsid w:val="00647BF3"/>
    <w:rsid w:val="00647CB3"/>
    <w:rsid w:val="00647DA7"/>
    <w:rsid w:val="00647E60"/>
    <w:rsid w:val="00647EA7"/>
    <w:rsid w:val="00647EAA"/>
    <w:rsid w:val="00647EDE"/>
    <w:rsid w:val="006500A4"/>
    <w:rsid w:val="00650150"/>
    <w:rsid w:val="00650362"/>
    <w:rsid w:val="0065039B"/>
    <w:rsid w:val="00650475"/>
    <w:rsid w:val="006505A1"/>
    <w:rsid w:val="00650696"/>
    <w:rsid w:val="0065070F"/>
    <w:rsid w:val="006507EB"/>
    <w:rsid w:val="00650800"/>
    <w:rsid w:val="00650801"/>
    <w:rsid w:val="00650829"/>
    <w:rsid w:val="00650854"/>
    <w:rsid w:val="006508FC"/>
    <w:rsid w:val="00650B1C"/>
    <w:rsid w:val="00650C25"/>
    <w:rsid w:val="00650D01"/>
    <w:rsid w:val="00650D1E"/>
    <w:rsid w:val="00650D3F"/>
    <w:rsid w:val="00650D61"/>
    <w:rsid w:val="00650E4C"/>
    <w:rsid w:val="00650EB8"/>
    <w:rsid w:val="00650F7C"/>
    <w:rsid w:val="00650FBE"/>
    <w:rsid w:val="006510E0"/>
    <w:rsid w:val="006510F9"/>
    <w:rsid w:val="00651133"/>
    <w:rsid w:val="006511C9"/>
    <w:rsid w:val="006513D5"/>
    <w:rsid w:val="00651589"/>
    <w:rsid w:val="006515E9"/>
    <w:rsid w:val="00651622"/>
    <w:rsid w:val="006517F8"/>
    <w:rsid w:val="0065189C"/>
    <w:rsid w:val="006518B1"/>
    <w:rsid w:val="006518B7"/>
    <w:rsid w:val="00651A9D"/>
    <w:rsid w:val="00651AD3"/>
    <w:rsid w:val="00651B74"/>
    <w:rsid w:val="00651C94"/>
    <w:rsid w:val="00651CAC"/>
    <w:rsid w:val="00651D66"/>
    <w:rsid w:val="00651DA6"/>
    <w:rsid w:val="00651FA0"/>
    <w:rsid w:val="00651FD9"/>
    <w:rsid w:val="00652019"/>
    <w:rsid w:val="006520E9"/>
    <w:rsid w:val="00652159"/>
    <w:rsid w:val="00652187"/>
    <w:rsid w:val="006522A4"/>
    <w:rsid w:val="0065233C"/>
    <w:rsid w:val="00652391"/>
    <w:rsid w:val="00652636"/>
    <w:rsid w:val="0065273A"/>
    <w:rsid w:val="00652751"/>
    <w:rsid w:val="006527EC"/>
    <w:rsid w:val="006528F0"/>
    <w:rsid w:val="00652900"/>
    <w:rsid w:val="00652912"/>
    <w:rsid w:val="00652A42"/>
    <w:rsid w:val="00652D0D"/>
    <w:rsid w:val="00652D99"/>
    <w:rsid w:val="00652E85"/>
    <w:rsid w:val="00652F7B"/>
    <w:rsid w:val="0065318E"/>
    <w:rsid w:val="00653217"/>
    <w:rsid w:val="00653273"/>
    <w:rsid w:val="0065330B"/>
    <w:rsid w:val="006534AC"/>
    <w:rsid w:val="006534F9"/>
    <w:rsid w:val="0065355F"/>
    <w:rsid w:val="00653581"/>
    <w:rsid w:val="006535EA"/>
    <w:rsid w:val="00653875"/>
    <w:rsid w:val="006539BD"/>
    <w:rsid w:val="00653ACF"/>
    <w:rsid w:val="00653B4B"/>
    <w:rsid w:val="00653B8E"/>
    <w:rsid w:val="00653ECF"/>
    <w:rsid w:val="00653FCC"/>
    <w:rsid w:val="00653FED"/>
    <w:rsid w:val="00654055"/>
    <w:rsid w:val="006540AC"/>
    <w:rsid w:val="0065422D"/>
    <w:rsid w:val="0065424F"/>
    <w:rsid w:val="006543BB"/>
    <w:rsid w:val="006543E1"/>
    <w:rsid w:val="006544A4"/>
    <w:rsid w:val="006544F6"/>
    <w:rsid w:val="00654544"/>
    <w:rsid w:val="00654556"/>
    <w:rsid w:val="006545C1"/>
    <w:rsid w:val="00654610"/>
    <w:rsid w:val="00654619"/>
    <w:rsid w:val="0065463B"/>
    <w:rsid w:val="006548FB"/>
    <w:rsid w:val="0065495C"/>
    <w:rsid w:val="00654A5A"/>
    <w:rsid w:val="00654AC4"/>
    <w:rsid w:val="00654BE4"/>
    <w:rsid w:val="00654BE5"/>
    <w:rsid w:val="00654E2B"/>
    <w:rsid w:val="00654FCA"/>
    <w:rsid w:val="00655070"/>
    <w:rsid w:val="00655086"/>
    <w:rsid w:val="0065508A"/>
    <w:rsid w:val="006551B9"/>
    <w:rsid w:val="00655223"/>
    <w:rsid w:val="0065531C"/>
    <w:rsid w:val="00655675"/>
    <w:rsid w:val="006556C9"/>
    <w:rsid w:val="00655780"/>
    <w:rsid w:val="00655802"/>
    <w:rsid w:val="006558DE"/>
    <w:rsid w:val="006558F3"/>
    <w:rsid w:val="0065594D"/>
    <w:rsid w:val="00655B1D"/>
    <w:rsid w:val="00655B8A"/>
    <w:rsid w:val="00655C21"/>
    <w:rsid w:val="00655C98"/>
    <w:rsid w:val="00655CFB"/>
    <w:rsid w:val="00655DB5"/>
    <w:rsid w:val="00655E87"/>
    <w:rsid w:val="00655EA0"/>
    <w:rsid w:val="00655ED9"/>
    <w:rsid w:val="00655F0E"/>
    <w:rsid w:val="00655FF8"/>
    <w:rsid w:val="00656057"/>
    <w:rsid w:val="006561CD"/>
    <w:rsid w:val="006561FF"/>
    <w:rsid w:val="006562FF"/>
    <w:rsid w:val="00656527"/>
    <w:rsid w:val="00656594"/>
    <w:rsid w:val="00656607"/>
    <w:rsid w:val="00656630"/>
    <w:rsid w:val="006566E2"/>
    <w:rsid w:val="0065670D"/>
    <w:rsid w:val="00656876"/>
    <w:rsid w:val="006568FA"/>
    <w:rsid w:val="0065696C"/>
    <w:rsid w:val="00656980"/>
    <w:rsid w:val="00656CBA"/>
    <w:rsid w:val="00656D36"/>
    <w:rsid w:val="00656D6F"/>
    <w:rsid w:val="00656E76"/>
    <w:rsid w:val="00656F43"/>
    <w:rsid w:val="00656F7A"/>
    <w:rsid w:val="00657005"/>
    <w:rsid w:val="00657126"/>
    <w:rsid w:val="00657156"/>
    <w:rsid w:val="006572CB"/>
    <w:rsid w:val="006572F9"/>
    <w:rsid w:val="006572FB"/>
    <w:rsid w:val="00657495"/>
    <w:rsid w:val="006574A3"/>
    <w:rsid w:val="006574D4"/>
    <w:rsid w:val="00657683"/>
    <w:rsid w:val="006577DF"/>
    <w:rsid w:val="006578D9"/>
    <w:rsid w:val="00657936"/>
    <w:rsid w:val="00657A45"/>
    <w:rsid w:val="00657B4D"/>
    <w:rsid w:val="00657C1F"/>
    <w:rsid w:val="00657C28"/>
    <w:rsid w:val="00657DA9"/>
    <w:rsid w:val="00657DD7"/>
    <w:rsid w:val="00657F67"/>
    <w:rsid w:val="006600DD"/>
    <w:rsid w:val="00660334"/>
    <w:rsid w:val="0066034D"/>
    <w:rsid w:val="00660389"/>
    <w:rsid w:val="006604A2"/>
    <w:rsid w:val="006605DC"/>
    <w:rsid w:val="00660861"/>
    <w:rsid w:val="00660874"/>
    <w:rsid w:val="006608B7"/>
    <w:rsid w:val="00660B34"/>
    <w:rsid w:val="00660F9D"/>
    <w:rsid w:val="006610E3"/>
    <w:rsid w:val="006610EE"/>
    <w:rsid w:val="0066112D"/>
    <w:rsid w:val="00661169"/>
    <w:rsid w:val="006611C4"/>
    <w:rsid w:val="0066121C"/>
    <w:rsid w:val="00661234"/>
    <w:rsid w:val="00661308"/>
    <w:rsid w:val="00661374"/>
    <w:rsid w:val="0066146F"/>
    <w:rsid w:val="006614F3"/>
    <w:rsid w:val="00661636"/>
    <w:rsid w:val="00661749"/>
    <w:rsid w:val="0066178D"/>
    <w:rsid w:val="006617DE"/>
    <w:rsid w:val="006619AC"/>
    <w:rsid w:val="00661A48"/>
    <w:rsid w:val="00661AFC"/>
    <w:rsid w:val="00661B42"/>
    <w:rsid w:val="00661C4E"/>
    <w:rsid w:val="00661CC2"/>
    <w:rsid w:val="00661D7C"/>
    <w:rsid w:val="00661E88"/>
    <w:rsid w:val="00662069"/>
    <w:rsid w:val="006620B3"/>
    <w:rsid w:val="006620FF"/>
    <w:rsid w:val="00662159"/>
    <w:rsid w:val="00662166"/>
    <w:rsid w:val="00662234"/>
    <w:rsid w:val="0066224B"/>
    <w:rsid w:val="006623CB"/>
    <w:rsid w:val="00662458"/>
    <w:rsid w:val="006624A5"/>
    <w:rsid w:val="006625BF"/>
    <w:rsid w:val="006625CC"/>
    <w:rsid w:val="006625FD"/>
    <w:rsid w:val="00662638"/>
    <w:rsid w:val="0066268F"/>
    <w:rsid w:val="006627E9"/>
    <w:rsid w:val="00662959"/>
    <w:rsid w:val="00662A10"/>
    <w:rsid w:val="00662DBE"/>
    <w:rsid w:val="00662FA0"/>
    <w:rsid w:val="00662FA2"/>
    <w:rsid w:val="0066310A"/>
    <w:rsid w:val="006631C7"/>
    <w:rsid w:val="006632E9"/>
    <w:rsid w:val="00663318"/>
    <w:rsid w:val="0066333F"/>
    <w:rsid w:val="00663403"/>
    <w:rsid w:val="00663408"/>
    <w:rsid w:val="006634E5"/>
    <w:rsid w:val="006635B3"/>
    <w:rsid w:val="006635DC"/>
    <w:rsid w:val="006635E0"/>
    <w:rsid w:val="0066369A"/>
    <w:rsid w:val="006636E0"/>
    <w:rsid w:val="00663908"/>
    <w:rsid w:val="00663A58"/>
    <w:rsid w:val="00663A60"/>
    <w:rsid w:val="00663A98"/>
    <w:rsid w:val="00663ADF"/>
    <w:rsid w:val="00663AE8"/>
    <w:rsid w:val="00663AFA"/>
    <w:rsid w:val="00663D7A"/>
    <w:rsid w:val="00663DAB"/>
    <w:rsid w:val="00663DF4"/>
    <w:rsid w:val="00663FA6"/>
    <w:rsid w:val="006640CC"/>
    <w:rsid w:val="0066433B"/>
    <w:rsid w:val="006643CC"/>
    <w:rsid w:val="0066441D"/>
    <w:rsid w:val="006644C0"/>
    <w:rsid w:val="00664678"/>
    <w:rsid w:val="006646F0"/>
    <w:rsid w:val="006646F4"/>
    <w:rsid w:val="0066478D"/>
    <w:rsid w:val="00664805"/>
    <w:rsid w:val="00664C98"/>
    <w:rsid w:val="00664F18"/>
    <w:rsid w:val="00665131"/>
    <w:rsid w:val="00665229"/>
    <w:rsid w:val="00665242"/>
    <w:rsid w:val="006652DF"/>
    <w:rsid w:val="00665316"/>
    <w:rsid w:val="00665437"/>
    <w:rsid w:val="006654E8"/>
    <w:rsid w:val="006654EC"/>
    <w:rsid w:val="0066568F"/>
    <w:rsid w:val="00665690"/>
    <w:rsid w:val="00665874"/>
    <w:rsid w:val="00665B71"/>
    <w:rsid w:val="00665CCE"/>
    <w:rsid w:val="00665D7C"/>
    <w:rsid w:val="00665F93"/>
    <w:rsid w:val="00666025"/>
    <w:rsid w:val="00666140"/>
    <w:rsid w:val="00666214"/>
    <w:rsid w:val="006662C4"/>
    <w:rsid w:val="006662C9"/>
    <w:rsid w:val="00666300"/>
    <w:rsid w:val="006663B5"/>
    <w:rsid w:val="00666753"/>
    <w:rsid w:val="00666814"/>
    <w:rsid w:val="00666849"/>
    <w:rsid w:val="0066692E"/>
    <w:rsid w:val="006669A6"/>
    <w:rsid w:val="006669D4"/>
    <w:rsid w:val="006669D9"/>
    <w:rsid w:val="00666AE0"/>
    <w:rsid w:val="00666B59"/>
    <w:rsid w:val="00666BC0"/>
    <w:rsid w:val="00666BC7"/>
    <w:rsid w:val="00666C20"/>
    <w:rsid w:val="00666C3D"/>
    <w:rsid w:val="00666C54"/>
    <w:rsid w:val="00666CAD"/>
    <w:rsid w:val="00666D48"/>
    <w:rsid w:val="00666E14"/>
    <w:rsid w:val="00666E39"/>
    <w:rsid w:val="00666E49"/>
    <w:rsid w:val="00666F2A"/>
    <w:rsid w:val="006670CC"/>
    <w:rsid w:val="0066725F"/>
    <w:rsid w:val="006672FC"/>
    <w:rsid w:val="00667378"/>
    <w:rsid w:val="0066745C"/>
    <w:rsid w:val="006676A4"/>
    <w:rsid w:val="006677A9"/>
    <w:rsid w:val="006677CC"/>
    <w:rsid w:val="0066785C"/>
    <w:rsid w:val="00667A27"/>
    <w:rsid w:val="00667BAE"/>
    <w:rsid w:val="00667C02"/>
    <w:rsid w:val="00667C5F"/>
    <w:rsid w:val="00667D9A"/>
    <w:rsid w:val="00667DFF"/>
    <w:rsid w:val="00667EA8"/>
    <w:rsid w:val="00670179"/>
    <w:rsid w:val="00670204"/>
    <w:rsid w:val="00670290"/>
    <w:rsid w:val="006702D2"/>
    <w:rsid w:val="006703D7"/>
    <w:rsid w:val="006704A0"/>
    <w:rsid w:val="006704BF"/>
    <w:rsid w:val="006705CE"/>
    <w:rsid w:val="00670646"/>
    <w:rsid w:val="0067070B"/>
    <w:rsid w:val="0067078E"/>
    <w:rsid w:val="00670793"/>
    <w:rsid w:val="00670AD6"/>
    <w:rsid w:val="00670B1E"/>
    <w:rsid w:val="00670B3C"/>
    <w:rsid w:val="00670C04"/>
    <w:rsid w:val="00670C08"/>
    <w:rsid w:val="00670CB9"/>
    <w:rsid w:val="00670E79"/>
    <w:rsid w:val="00670EAC"/>
    <w:rsid w:val="00670ECD"/>
    <w:rsid w:val="00670F92"/>
    <w:rsid w:val="00670F9F"/>
    <w:rsid w:val="00671010"/>
    <w:rsid w:val="0067106A"/>
    <w:rsid w:val="006710C5"/>
    <w:rsid w:val="00671151"/>
    <w:rsid w:val="0067128B"/>
    <w:rsid w:val="006713F6"/>
    <w:rsid w:val="006713FA"/>
    <w:rsid w:val="00671482"/>
    <w:rsid w:val="0067154B"/>
    <w:rsid w:val="0067165A"/>
    <w:rsid w:val="00671850"/>
    <w:rsid w:val="006718F8"/>
    <w:rsid w:val="00671B4F"/>
    <w:rsid w:val="00671BA7"/>
    <w:rsid w:val="00671BE4"/>
    <w:rsid w:val="00671C88"/>
    <w:rsid w:val="00671D85"/>
    <w:rsid w:val="00671DB7"/>
    <w:rsid w:val="00671FCF"/>
    <w:rsid w:val="00671FFE"/>
    <w:rsid w:val="006720AC"/>
    <w:rsid w:val="0067225B"/>
    <w:rsid w:val="00672305"/>
    <w:rsid w:val="00672558"/>
    <w:rsid w:val="006725CC"/>
    <w:rsid w:val="006726B1"/>
    <w:rsid w:val="006726E7"/>
    <w:rsid w:val="0067273D"/>
    <w:rsid w:val="006727E1"/>
    <w:rsid w:val="006728AD"/>
    <w:rsid w:val="006728B1"/>
    <w:rsid w:val="006728B9"/>
    <w:rsid w:val="006728F2"/>
    <w:rsid w:val="0067294D"/>
    <w:rsid w:val="00672966"/>
    <w:rsid w:val="00672A39"/>
    <w:rsid w:val="00672BDB"/>
    <w:rsid w:val="00672CF3"/>
    <w:rsid w:val="00672D3A"/>
    <w:rsid w:val="00672E29"/>
    <w:rsid w:val="00672F89"/>
    <w:rsid w:val="0067300F"/>
    <w:rsid w:val="0067317A"/>
    <w:rsid w:val="0067328A"/>
    <w:rsid w:val="00673309"/>
    <w:rsid w:val="00673371"/>
    <w:rsid w:val="0067340A"/>
    <w:rsid w:val="0067347D"/>
    <w:rsid w:val="006735BC"/>
    <w:rsid w:val="006735C5"/>
    <w:rsid w:val="0067374C"/>
    <w:rsid w:val="00673979"/>
    <w:rsid w:val="0067397F"/>
    <w:rsid w:val="006739DC"/>
    <w:rsid w:val="006739EC"/>
    <w:rsid w:val="00673A88"/>
    <w:rsid w:val="00673B5A"/>
    <w:rsid w:val="00673B6C"/>
    <w:rsid w:val="00673BDE"/>
    <w:rsid w:val="00673BDF"/>
    <w:rsid w:val="00673C87"/>
    <w:rsid w:val="00673CAA"/>
    <w:rsid w:val="00673CFE"/>
    <w:rsid w:val="00673D7F"/>
    <w:rsid w:val="00673DDD"/>
    <w:rsid w:val="00673E9D"/>
    <w:rsid w:val="00673EA9"/>
    <w:rsid w:val="00673EB7"/>
    <w:rsid w:val="00673FBF"/>
    <w:rsid w:val="00674073"/>
    <w:rsid w:val="006740F1"/>
    <w:rsid w:val="0067410D"/>
    <w:rsid w:val="00674233"/>
    <w:rsid w:val="006742DF"/>
    <w:rsid w:val="0067439E"/>
    <w:rsid w:val="00674460"/>
    <w:rsid w:val="00674481"/>
    <w:rsid w:val="0067453B"/>
    <w:rsid w:val="00674657"/>
    <w:rsid w:val="006746BA"/>
    <w:rsid w:val="0067476F"/>
    <w:rsid w:val="0067495F"/>
    <w:rsid w:val="00674B5E"/>
    <w:rsid w:val="00674CAB"/>
    <w:rsid w:val="00674CEF"/>
    <w:rsid w:val="00674DEC"/>
    <w:rsid w:val="00674EEC"/>
    <w:rsid w:val="00674FD6"/>
    <w:rsid w:val="00675006"/>
    <w:rsid w:val="0067501C"/>
    <w:rsid w:val="006750AD"/>
    <w:rsid w:val="0067511F"/>
    <w:rsid w:val="006751A6"/>
    <w:rsid w:val="006752DD"/>
    <w:rsid w:val="006752FA"/>
    <w:rsid w:val="006753AF"/>
    <w:rsid w:val="00675402"/>
    <w:rsid w:val="006754D4"/>
    <w:rsid w:val="006754E6"/>
    <w:rsid w:val="00675652"/>
    <w:rsid w:val="006757A6"/>
    <w:rsid w:val="006757BC"/>
    <w:rsid w:val="006757DF"/>
    <w:rsid w:val="0067581F"/>
    <w:rsid w:val="006758E5"/>
    <w:rsid w:val="006758ED"/>
    <w:rsid w:val="00675985"/>
    <w:rsid w:val="00675A9E"/>
    <w:rsid w:val="00675AF8"/>
    <w:rsid w:val="00675C13"/>
    <w:rsid w:val="00675C18"/>
    <w:rsid w:val="00675C23"/>
    <w:rsid w:val="00675C45"/>
    <w:rsid w:val="00675C9F"/>
    <w:rsid w:val="00675CB1"/>
    <w:rsid w:val="00675EAB"/>
    <w:rsid w:val="00675ECB"/>
    <w:rsid w:val="00675FD2"/>
    <w:rsid w:val="00675FED"/>
    <w:rsid w:val="00676185"/>
    <w:rsid w:val="0067639D"/>
    <w:rsid w:val="006763AF"/>
    <w:rsid w:val="006763FE"/>
    <w:rsid w:val="0067649C"/>
    <w:rsid w:val="006765EB"/>
    <w:rsid w:val="006766A1"/>
    <w:rsid w:val="0067670F"/>
    <w:rsid w:val="006767B8"/>
    <w:rsid w:val="006767D5"/>
    <w:rsid w:val="00676D6D"/>
    <w:rsid w:val="00676E1A"/>
    <w:rsid w:val="00676E47"/>
    <w:rsid w:val="006771A9"/>
    <w:rsid w:val="00677245"/>
    <w:rsid w:val="00677269"/>
    <w:rsid w:val="006773B0"/>
    <w:rsid w:val="006773D9"/>
    <w:rsid w:val="00677527"/>
    <w:rsid w:val="00677539"/>
    <w:rsid w:val="00677678"/>
    <w:rsid w:val="00677725"/>
    <w:rsid w:val="0067785B"/>
    <w:rsid w:val="00677D34"/>
    <w:rsid w:val="00677D7D"/>
    <w:rsid w:val="00677DB8"/>
    <w:rsid w:val="00677F10"/>
    <w:rsid w:val="00677FB9"/>
    <w:rsid w:val="00680006"/>
    <w:rsid w:val="00680038"/>
    <w:rsid w:val="006800C5"/>
    <w:rsid w:val="00680118"/>
    <w:rsid w:val="0068013A"/>
    <w:rsid w:val="00680321"/>
    <w:rsid w:val="006803A9"/>
    <w:rsid w:val="0068057B"/>
    <w:rsid w:val="006805E2"/>
    <w:rsid w:val="00680630"/>
    <w:rsid w:val="0068066A"/>
    <w:rsid w:val="006807F1"/>
    <w:rsid w:val="00680815"/>
    <w:rsid w:val="006809D2"/>
    <w:rsid w:val="00680A74"/>
    <w:rsid w:val="00680A97"/>
    <w:rsid w:val="00680B29"/>
    <w:rsid w:val="00680B41"/>
    <w:rsid w:val="00680C5A"/>
    <w:rsid w:val="00680C6F"/>
    <w:rsid w:val="00680E47"/>
    <w:rsid w:val="00680F02"/>
    <w:rsid w:val="00680F1F"/>
    <w:rsid w:val="00680F30"/>
    <w:rsid w:val="00680F3F"/>
    <w:rsid w:val="00680F7A"/>
    <w:rsid w:val="00680F81"/>
    <w:rsid w:val="00680FE5"/>
    <w:rsid w:val="00680FFE"/>
    <w:rsid w:val="00681010"/>
    <w:rsid w:val="0068102D"/>
    <w:rsid w:val="00681059"/>
    <w:rsid w:val="0068113A"/>
    <w:rsid w:val="00681254"/>
    <w:rsid w:val="00681307"/>
    <w:rsid w:val="00681319"/>
    <w:rsid w:val="0068131F"/>
    <w:rsid w:val="006814B4"/>
    <w:rsid w:val="00681548"/>
    <w:rsid w:val="00681643"/>
    <w:rsid w:val="006816C0"/>
    <w:rsid w:val="00681834"/>
    <w:rsid w:val="006819DF"/>
    <w:rsid w:val="006819E3"/>
    <w:rsid w:val="00681B4A"/>
    <w:rsid w:val="00681C5F"/>
    <w:rsid w:val="00681CC5"/>
    <w:rsid w:val="00681E7E"/>
    <w:rsid w:val="00681F6E"/>
    <w:rsid w:val="00681FC5"/>
    <w:rsid w:val="00682085"/>
    <w:rsid w:val="006820BE"/>
    <w:rsid w:val="006820C0"/>
    <w:rsid w:val="00682266"/>
    <w:rsid w:val="0068226B"/>
    <w:rsid w:val="006822FA"/>
    <w:rsid w:val="006823C6"/>
    <w:rsid w:val="0068244B"/>
    <w:rsid w:val="006825EC"/>
    <w:rsid w:val="00682670"/>
    <w:rsid w:val="006826EA"/>
    <w:rsid w:val="00682824"/>
    <w:rsid w:val="00682A21"/>
    <w:rsid w:val="00682CA1"/>
    <w:rsid w:val="00682E47"/>
    <w:rsid w:val="00682EAB"/>
    <w:rsid w:val="00682EAE"/>
    <w:rsid w:val="00682ED3"/>
    <w:rsid w:val="006830A0"/>
    <w:rsid w:val="00683117"/>
    <w:rsid w:val="00683351"/>
    <w:rsid w:val="006834C1"/>
    <w:rsid w:val="006834DB"/>
    <w:rsid w:val="00683550"/>
    <w:rsid w:val="0068355F"/>
    <w:rsid w:val="00683B55"/>
    <w:rsid w:val="00683B88"/>
    <w:rsid w:val="00683C44"/>
    <w:rsid w:val="00683C52"/>
    <w:rsid w:val="00683D1B"/>
    <w:rsid w:val="00683D70"/>
    <w:rsid w:val="00683D7F"/>
    <w:rsid w:val="00683E9E"/>
    <w:rsid w:val="00684001"/>
    <w:rsid w:val="00684035"/>
    <w:rsid w:val="006840FE"/>
    <w:rsid w:val="00684258"/>
    <w:rsid w:val="00684497"/>
    <w:rsid w:val="006845C9"/>
    <w:rsid w:val="006848E5"/>
    <w:rsid w:val="006848E8"/>
    <w:rsid w:val="006848F1"/>
    <w:rsid w:val="00684D06"/>
    <w:rsid w:val="00684D65"/>
    <w:rsid w:val="00684DCF"/>
    <w:rsid w:val="00684E93"/>
    <w:rsid w:val="006852EA"/>
    <w:rsid w:val="00685309"/>
    <w:rsid w:val="0068530B"/>
    <w:rsid w:val="0068530E"/>
    <w:rsid w:val="0068537A"/>
    <w:rsid w:val="006853AD"/>
    <w:rsid w:val="006853CF"/>
    <w:rsid w:val="006853FF"/>
    <w:rsid w:val="00685414"/>
    <w:rsid w:val="00685611"/>
    <w:rsid w:val="00685645"/>
    <w:rsid w:val="00685725"/>
    <w:rsid w:val="00685834"/>
    <w:rsid w:val="0068588C"/>
    <w:rsid w:val="00685892"/>
    <w:rsid w:val="00685B47"/>
    <w:rsid w:val="00685D3B"/>
    <w:rsid w:val="00685D58"/>
    <w:rsid w:val="00685DB7"/>
    <w:rsid w:val="00685EDA"/>
    <w:rsid w:val="00685FA7"/>
    <w:rsid w:val="00686164"/>
    <w:rsid w:val="006861B3"/>
    <w:rsid w:val="0068623E"/>
    <w:rsid w:val="00686245"/>
    <w:rsid w:val="006862BE"/>
    <w:rsid w:val="00686366"/>
    <w:rsid w:val="006863E7"/>
    <w:rsid w:val="00686527"/>
    <w:rsid w:val="0068653A"/>
    <w:rsid w:val="00686553"/>
    <w:rsid w:val="006865C7"/>
    <w:rsid w:val="0068696D"/>
    <w:rsid w:val="006869B2"/>
    <w:rsid w:val="00686A14"/>
    <w:rsid w:val="00686A21"/>
    <w:rsid w:val="00686AD4"/>
    <w:rsid w:val="00686B5D"/>
    <w:rsid w:val="00686B7C"/>
    <w:rsid w:val="00686C42"/>
    <w:rsid w:val="00686CE0"/>
    <w:rsid w:val="00686D26"/>
    <w:rsid w:val="00686EA6"/>
    <w:rsid w:val="00686EAC"/>
    <w:rsid w:val="00686EB2"/>
    <w:rsid w:val="00686F8A"/>
    <w:rsid w:val="00686FAD"/>
    <w:rsid w:val="00686FCA"/>
    <w:rsid w:val="0068718A"/>
    <w:rsid w:val="006871E2"/>
    <w:rsid w:val="00687215"/>
    <w:rsid w:val="0068721F"/>
    <w:rsid w:val="006873C3"/>
    <w:rsid w:val="006873F6"/>
    <w:rsid w:val="0068748E"/>
    <w:rsid w:val="006875F8"/>
    <w:rsid w:val="0068767A"/>
    <w:rsid w:val="006876B6"/>
    <w:rsid w:val="006877E9"/>
    <w:rsid w:val="00687837"/>
    <w:rsid w:val="006878B2"/>
    <w:rsid w:val="006879A1"/>
    <w:rsid w:val="00687A10"/>
    <w:rsid w:val="00687A7B"/>
    <w:rsid w:val="00687C29"/>
    <w:rsid w:val="00687CD7"/>
    <w:rsid w:val="00687E08"/>
    <w:rsid w:val="00687E49"/>
    <w:rsid w:val="00687F1F"/>
    <w:rsid w:val="00687FB6"/>
    <w:rsid w:val="00690123"/>
    <w:rsid w:val="00690136"/>
    <w:rsid w:val="00690252"/>
    <w:rsid w:val="0069025E"/>
    <w:rsid w:val="00690271"/>
    <w:rsid w:val="00690571"/>
    <w:rsid w:val="006906FF"/>
    <w:rsid w:val="00690810"/>
    <w:rsid w:val="0069084B"/>
    <w:rsid w:val="00690882"/>
    <w:rsid w:val="0069092D"/>
    <w:rsid w:val="006909EF"/>
    <w:rsid w:val="006909FF"/>
    <w:rsid w:val="00690D12"/>
    <w:rsid w:val="00690DD1"/>
    <w:rsid w:val="00690EFD"/>
    <w:rsid w:val="00690F0E"/>
    <w:rsid w:val="00690F8D"/>
    <w:rsid w:val="006910E3"/>
    <w:rsid w:val="006910EB"/>
    <w:rsid w:val="0069120C"/>
    <w:rsid w:val="00691308"/>
    <w:rsid w:val="00691366"/>
    <w:rsid w:val="0069136B"/>
    <w:rsid w:val="00691453"/>
    <w:rsid w:val="006914FB"/>
    <w:rsid w:val="00691628"/>
    <w:rsid w:val="00691686"/>
    <w:rsid w:val="006919C5"/>
    <w:rsid w:val="00691A10"/>
    <w:rsid w:val="00691BB7"/>
    <w:rsid w:val="00691C47"/>
    <w:rsid w:val="00691C8B"/>
    <w:rsid w:val="00691E2E"/>
    <w:rsid w:val="00692155"/>
    <w:rsid w:val="0069220C"/>
    <w:rsid w:val="0069235A"/>
    <w:rsid w:val="006924C0"/>
    <w:rsid w:val="006924E7"/>
    <w:rsid w:val="006925E1"/>
    <w:rsid w:val="006926D2"/>
    <w:rsid w:val="00692799"/>
    <w:rsid w:val="006927A3"/>
    <w:rsid w:val="006927F0"/>
    <w:rsid w:val="00692868"/>
    <w:rsid w:val="0069289F"/>
    <w:rsid w:val="00692A0D"/>
    <w:rsid w:val="00692AE6"/>
    <w:rsid w:val="00692B2A"/>
    <w:rsid w:val="00692BDC"/>
    <w:rsid w:val="00692C5F"/>
    <w:rsid w:val="00692C6B"/>
    <w:rsid w:val="00692E59"/>
    <w:rsid w:val="00692E81"/>
    <w:rsid w:val="00692EA1"/>
    <w:rsid w:val="00693017"/>
    <w:rsid w:val="00693077"/>
    <w:rsid w:val="0069315F"/>
    <w:rsid w:val="0069320D"/>
    <w:rsid w:val="00693223"/>
    <w:rsid w:val="00693295"/>
    <w:rsid w:val="00693299"/>
    <w:rsid w:val="00693529"/>
    <w:rsid w:val="006935E1"/>
    <w:rsid w:val="0069362B"/>
    <w:rsid w:val="00693A5C"/>
    <w:rsid w:val="00693ACD"/>
    <w:rsid w:val="00693C5F"/>
    <w:rsid w:val="00693D1B"/>
    <w:rsid w:val="00693D60"/>
    <w:rsid w:val="00693D6C"/>
    <w:rsid w:val="00693E77"/>
    <w:rsid w:val="00693EF4"/>
    <w:rsid w:val="00693F0A"/>
    <w:rsid w:val="00694136"/>
    <w:rsid w:val="006943E3"/>
    <w:rsid w:val="0069447C"/>
    <w:rsid w:val="006945F2"/>
    <w:rsid w:val="006947F4"/>
    <w:rsid w:val="0069487E"/>
    <w:rsid w:val="0069493A"/>
    <w:rsid w:val="006949AD"/>
    <w:rsid w:val="00694A59"/>
    <w:rsid w:val="00694B5C"/>
    <w:rsid w:val="00694BA0"/>
    <w:rsid w:val="00694C38"/>
    <w:rsid w:val="00694CE3"/>
    <w:rsid w:val="00694DE0"/>
    <w:rsid w:val="00694E1F"/>
    <w:rsid w:val="00694E55"/>
    <w:rsid w:val="00694EFA"/>
    <w:rsid w:val="00694FCA"/>
    <w:rsid w:val="006951E3"/>
    <w:rsid w:val="00695227"/>
    <w:rsid w:val="006952EE"/>
    <w:rsid w:val="00695314"/>
    <w:rsid w:val="00695319"/>
    <w:rsid w:val="00695523"/>
    <w:rsid w:val="00695535"/>
    <w:rsid w:val="006956E2"/>
    <w:rsid w:val="006958EF"/>
    <w:rsid w:val="00695900"/>
    <w:rsid w:val="00695A21"/>
    <w:rsid w:val="00695CC5"/>
    <w:rsid w:val="00695CF2"/>
    <w:rsid w:val="00695D23"/>
    <w:rsid w:val="00695E75"/>
    <w:rsid w:val="00695E7D"/>
    <w:rsid w:val="00695ECA"/>
    <w:rsid w:val="00696057"/>
    <w:rsid w:val="00696244"/>
    <w:rsid w:val="00696449"/>
    <w:rsid w:val="006965D4"/>
    <w:rsid w:val="00696747"/>
    <w:rsid w:val="00696832"/>
    <w:rsid w:val="00696895"/>
    <w:rsid w:val="006969D6"/>
    <w:rsid w:val="006969F3"/>
    <w:rsid w:val="00696B0D"/>
    <w:rsid w:val="00696B37"/>
    <w:rsid w:val="00696B6A"/>
    <w:rsid w:val="00696D26"/>
    <w:rsid w:val="00696DD1"/>
    <w:rsid w:val="00696E60"/>
    <w:rsid w:val="00696E72"/>
    <w:rsid w:val="00696FB2"/>
    <w:rsid w:val="00696FC8"/>
    <w:rsid w:val="0069724C"/>
    <w:rsid w:val="006972D3"/>
    <w:rsid w:val="006974E0"/>
    <w:rsid w:val="0069755C"/>
    <w:rsid w:val="006976B7"/>
    <w:rsid w:val="0069777C"/>
    <w:rsid w:val="006979DC"/>
    <w:rsid w:val="00697AAF"/>
    <w:rsid w:val="00697BAE"/>
    <w:rsid w:val="00697C2C"/>
    <w:rsid w:val="00697D01"/>
    <w:rsid w:val="00697D12"/>
    <w:rsid w:val="00697DBD"/>
    <w:rsid w:val="00697E0B"/>
    <w:rsid w:val="00697F71"/>
    <w:rsid w:val="00697F9B"/>
    <w:rsid w:val="006A005A"/>
    <w:rsid w:val="006A04D8"/>
    <w:rsid w:val="006A052D"/>
    <w:rsid w:val="006A05EF"/>
    <w:rsid w:val="006A0776"/>
    <w:rsid w:val="006A07C3"/>
    <w:rsid w:val="006A0942"/>
    <w:rsid w:val="006A0C0A"/>
    <w:rsid w:val="006A0C32"/>
    <w:rsid w:val="006A0D56"/>
    <w:rsid w:val="006A0F44"/>
    <w:rsid w:val="006A0F72"/>
    <w:rsid w:val="006A11E0"/>
    <w:rsid w:val="006A1206"/>
    <w:rsid w:val="006A16B6"/>
    <w:rsid w:val="006A17F9"/>
    <w:rsid w:val="006A182C"/>
    <w:rsid w:val="006A18DD"/>
    <w:rsid w:val="006A1973"/>
    <w:rsid w:val="006A1A6C"/>
    <w:rsid w:val="006A1B3E"/>
    <w:rsid w:val="006A1BB1"/>
    <w:rsid w:val="006A2098"/>
    <w:rsid w:val="006A20BD"/>
    <w:rsid w:val="006A2123"/>
    <w:rsid w:val="006A21AD"/>
    <w:rsid w:val="006A2266"/>
    <w:rsid w:val="006A228F"/>
    <w:rsid w:val="006A22BA"/>
    <w:rsid w:val="006A2312"/>
    <w:rsid w:val="006A2347"/>
    <w:rsid w:val="006A23AB"/>
    <w:rsid w:val="006A242D"/>
    <w:rsid w:val="006A244C"/>
    <w:rsid w:val="006A24B3"/>
    <w:rsid w:val="006A27C3"/>
    <w:rsid w:val="006A2947"/>
    <w:rsid w:val="006A29FC"/>
    <w:rsid w:val="006A2AA0"/>
    <w:rsid w:val="006A2B11"/>
    <w:rsid w:val="006A2B62"/>
    <w:rsid w:val="006A2BF5"/>
    <w:rsid w:val="006A2C27"/>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8AE"/>
    <w:rsid w:val="006A39BE"/>
    <w:rsid w:val="006A39BF"/>
    <w:rsid w:val="006A3ADC"/>
    <w:rsid w:val="006A3BF2"/>
    <w:rsid w:val="006A3D01"/>
    <w:rsid w:val="006A3EC5"/>
    <w:rsid w:val="006A3F89"/>
    <w:rsid w:val="006A3F94"/>
    <w:rsid w:val="006A3FF3"/>
    <w:rsid w:val="006A4015"/>
    <w:rsid w:val="006A40D0"/>
    <w:rsid w:val="006A410C"/>
    <w:rsid w:val="006A4113"/>
    <w:rsid w:val="006A431B"/>
    <w:rsid w:val="006A4377"/>
    <w:rsid w:val="006A43AA"/>
    <w:rsid w:val="006A45FA"/>
    <w:rsid w:val="006A4674"/>
    <w:rsid w:val="006A47E6"/>
    <w:rsid w:val="006A4851"/>
    <w:rsid w:val="006A491D"/>
    <w:rsid w:val="006A492D"/>
    <w:rsid w:val="006A494F"/>
    <w:rsid w:val="006A49B5"/>
    <w:rsid w:val="006A4A36"/>
    <w:rsid w:val="006A4B5C"/>
    <w:rsid w:val="006A4BB3"/>
    <w:rsid w:val="006A4BDE"/>
    <w:rsid w:val="006A4D06"/>
    <w:rsid w:val="006A4DA2"/>
    <w:rsid w:val="006A4FF3"/>
    <w:rsid w:val="006A502E"/>
    <w:rsid w:val="006A508D"/>
    <w:rsid w:val="006A52FB"/>
    <w:rsid w:val="006A52FC"/>
    <w:rsid w:val="006A544D"/>
    <w:rsid w:val="006A55A1"/>
    <w:rsid w:val="006A5601"/>
    <w:rsid w:val="006A56D2"/>
    <w:rsid w:val="006A57C6"/>
    <w:rsid w:val="006A5911"/>
    <w:rsid w:val="006A592E"/>
    <w:rsid w:val="006A5A45"/>
    <w:rsid w:val="006A5A62"/>
    <w:rsid w:val="006A5B3F"/>
    <w:rsid w:val="006A5C5A"/>
    <w:rsid w:val="006A5C5B"/>
    <w:rsid w:val="006A5CA3"/>
    <w:rsid w:val="006A5D5C"/>
    <w:rsid w:val="006A5E26"/>
    <w:rsid w:val="006A60FE"/>
    <w:rsid w:val="006A6209"/>
    <w:rsid w:val="006A6221"/>
    <w:rsid w:val="006A62DC"/>
    <w:rsid w:val="006A6566"/>
    <w:rsid w:val="006A65B6"/>
    <w:rsid w:val="006A6609"/>
    <w:rsid w:val="006A661A"/>
    <w:rsid w:val="006A6653"/>
    <w:rsid w:val="006A6654"/>
    <w:rsid w:val="006A67A1"/>
    <w:rsid w:val="006A682F"/>
    <w:rsid w:val="006A683C"/>
    <w:rsid w:val="006A6A56"/>
    <w:rsid w:val="006A6B3F"/>
    <w:rsid w:val="006A6B69"/>
    <w:rsid w:val="006A6C9F"/>
    <w:rsid w:val="006A6E05"/>
    <w:rsid w:val="006A6F90"/>
    <w:rsid w:val="006A70A2"/>
    <w:rsid w:val="006A70B4"/>
    <w:rsid w:val="006A715D"/>
    <w:rsid w:val="006A71DF"/>
    <w:rsid w:val="006A71F4"/>
    <w:rsid w:val="006A721E"/>
    <w:rsid w:val="006A74C0"/>
    <w:rsid w:val="006A7574"/>
    <w:rsid w:val="006A7632"/>
    <w:rsid w:val="006A76BF"/>
    <w:rsid w:val="006A771B"/>
    <w:rsid w:val="006A77E0"/>
    <w:rsid w:val="006A78ED"/>
    <w:rsid w:val="006A7E5B"/>
    <w:rsid w:val="006A7FCA"/>
    <w:rsid w:val="006B0032"/>
    <w:rsid w:val="006B0076"/>
    <w:rsid w:val="006B00BC"/>
    <w:rsid w:val="006B00DF"/>
    <w:rsid w:val="006B01B7"/>
    <w:rsid w:val="006B0398"/>
    <w:rsid w:val="006B03CF"/>
    <w:rsid w:val="006B0410"/>
    <w:rsid w:val="006B043A"/>
    <w:rsid w:val="006B047F"/>
    <w:rsid w:val="006B0489"/>
    <w:rsid w:val="006B049B"/>
    <w:rsid w:val="006B05F5"/>
    <w:rsid w:val="006B0709"/>
    <w:rsid w:val="006B0774"/>
    <w:rsid w:val="006B0829"/>
    <w:rsid w:val="006B090A"/>
    <w:rsid w:val="006B090E"/>
    <w:rsid w:val="006B0A20"/>
    <w:rsid w:val="006B0A30"/>
    <w:rsid w:val="006B0A59"/>
    <w:rsid w:val="006B0E66"/>
    <w:rsid w:val="006B0EA2"/>
    <w:rsid w:val="006B102A"/>
    <w:rsid w:val="006B10E7"/>
    <w:rsid w:val="006B1213"/>
    <w:rsid w:val="006B13FA"/>
    <w:rsid w:val="006B1406"/>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0A1"/>
    <w:rsid w:val="006B21E9"/>
    <w:rsid w:val="006B2363"/>
    <w:rsid w:val="006B242D"/>
    <w:rsid w:val="006B2431"/>
    <w:rsid w:val="006B2511"/>
    <w:rsid w:val="006B2744"/>
    <w:rsid w:val="006B2C60"/>
    <w:rsid w:val="006B2CD1"/>
    <w:rsid w:val="006B2CEC"/>
    <w:rsid w:val="006B2E27"/>
    <w:rsid w:val="006B2E40"/>
    <w:rsid w:val="006B2E64"/>
    <w:rsid w:val="006B3018"/>
    <w:rsid w:val="006B3135"/>
    <w:rsid w:val="006B325A"/>
    <w:rsid w:val="006B32F8"/>
    <w:rsid w:val="006B3493"/>
    <w:rsid w:val="006B35C8"/>
    <w:rsid w:val="006B3662"/>
    <w:rsid w:val="006B380B"/>
    <w:rsid w:val="006B393F"/>
    <w:rsid w:val="006B3A88"/>
    <w:rsid w:val="006B3AB0"/>
    <w:rsid w:val="006B3B64"/>
    <w:rsid w:val="006B3BF1"/>
    <w:rsid w:val="006B3C57"/>
    <w:rsid w:val="006B3DAE"/>
    <w:rsid w:val="006B3E55"/>
    <w:rsid w:val="006B401E"/>
    <w:rsid w:val="006B43A5"/>
    <w:rsid w:val="006B4637"/>
    <w:rsid w:val="006B47D1"/>
    <w:rsid w:val="006B47EA"/>
    <w:rsid w:val="006B48C9"/>
    <w:rsid w:val="006B4A65"/>
    <w:rsid w:val="006B4A96"/>
    <w:rsid w:val="006B4D21"/>
    <w:rsid w:val="006B4D7E"/>
    <w:rsid w:val="006B4E26"/>
    <w:rsid w:val="006B4E5B"/>
    <w:rsid w:val="006B4FED"/>
    <w:rsid w:val="006B500E"/>
    <w:rsid w:val="006B503D"/>
    <w:rsid w:val="006B5111"/>
    <w:rsid w:val="006B52EE"/>
    <w:rsid w:val="006B53CF"/>
    <w:rsid w:val="006B5574"/>
    <w:rsid w:val="006B55FE"/>
    <w:rsid w:val="006B5631"/>
    <w:rsid w:val="006B57E1"/>
    <w:rsid w:val="006B582F"/>
    <w:rsid w:val="006B588F"/>
    <w:rsid w:val="006B5AFE"/>
    <w:rsid w:val="006B5C01"/>
    <w:rsid w:val="006B5E33"/>
    <w:rsid w:val="006B5F5D"/>
    <w:rsid w:val="006B600D"/>
    <w:rsid w:val="006B60EE"/>
    <w:rsid w:val="006B61CE"/>
    <w:rsid w:val="006B622A"/>
    <w:rsid w:val="006B6346"/>
    <w:rsid w:val="006B640A"/>
    <w:rsid w:val="006B646F"/>
    <w:rsid w:val="006B65DE"/>
    <w:rsid w:val="006B6628"/>
    <w:rsid w:val="006B66F3"/>
    <w:rsid w:val="006B676B"/>
    <w:rsid w:val="006B6A73"/>
    <w:rsid w:val="006B6AD0"/>
    <w:rsid w:val="006B6BA3"/>
    <w:rsid w:val="006B6C82"/>
    <w:rsid w:val="006B6C83"/>
    <w:rsid w:val="006B6C95"/>
    <w:rsid w:val="006B6EC7"/>
    <w:rsid w:val="006B6F7C"/>
    <w:rsid w:val="006B708B"/>
    <w:rsid w:val="006B7121"/>
    <w:rsid w:val="006B717E"/>
    <w:rsid w:val="006B7242"/>
    <w:rsid w:val="006B725C"/>
    <w:rsid w:val="006B7270"/>
    <w:rsid w:val="006B72DC"/>
    <w:rsid w:val="006B743C"/>
    <w:rsid w:val="006B7472"/>
    <w:rsid w:val="006B7512"/>
    <w:rsid w:val="006B760B"/>
    <w:rsid w:val="006B7785"/>
    <w:rsid w:val="006B7864"/>
    <w:rsid w:val="006B78A2"/>
    <w:rsid w:val="006B79D7"/>
    <w:rsid w:val="006B79EA"/>
    <w:rsid w:val="006B7C47"/>
    <w:rsid w:val="006B7D07"/>
    <w:rsid w:val="006B7D31"/>
    <w:rsid w:val="006B7D7C"/>
    <w:rsid w:val="006B7F29"/>
    <w:rsid w:val="006C0070"/>
    <w:rsid w:val="006C0151"/>
    <w:rsid w:val="006C0170"/>
    <w:rsid w:val="006C02B8"/>
    <w:rsid w:val="006C02DC"/>
    <w:rsid w:val="006C03B2"/>
    <w:rsid w:val="006C03B8"/>
    <w:rsid w:val="006C0435"/>
    <w:rsid w:val="006C0458"/>
    <w:rsid w:val="006C0502"/>
    <w:rsid w:val="006C05D6"/>
    <w:rsid w:val="006C05FA"/>
    <w:rsid w:val="006C06C1"/>
    <w:rsid w:val="006C06D7"/>
    <w:rsid w:val="006C083A"/>
    <w:rsid w:val="006C0923"/>
    <w:rsid w:val="006C09BB"/>
    <w:rsid w:val="006C09DD"/>
    <w:rsid w:val="006C0A13"/>
    <w:rsid w:val="006C0AE8"/>
    <w:rsid w:val="006C0B07"/>
    <w:rsid w:val="006C0B08"/>
    <w:rsid w:val="006C0B9B"/>
    <w:rsid w:val="006C0CC3"/>
    <w:rsid w:val="006C0E3E"/>
    <w:rsid w:val="006C1120"/>
    <w:rsid w:val="006C1142"/>
    <w:rsid w:val="006C11BF"/>
    <w:rsid w:val="006C1226"/>
    <w:rsid w:val="006C144F"/>
    <w:rsid w:val="006C1469"/>
    <w:rsid w:val="006C1512"/>
    <w:rsid w:val="006C1761"/>
    <w:rsid w:val="006C1897"/>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4C"/>
    <w:rsid w:val="006C2661"/>
    <w:rsid w:val="006C279D"/>
    <w:rsid w:val="006C28C0"/>
    <w:rsid w:val="006C2A39"/>
    <w:rsid w:val="006C2B8C"/>
    <w:rsid w:val="006C2C8F"/>
    <w:rsid w:val="006C2CB1"/>
    <w:rsid w:val="006C2E40"/>
    <w:rsid w:val="006C30BE"/>
    <w:rsid w:val="006C3111"/>
    <w:rsid w:val="006C3166"/>
    <w:rsid w:val="006C31A8"/>
    <w:rsid w:val="006C31C9"/>
    <w:rsid w:val="006C3259"/>
    <w:rsid w:val="006C3309"/>
    <w:rsid w:val="006C3637"/>
    <w:rsid w:val="006C371F"/>
    <w:rsid w:val="006C375B"/>
    <w:rsid w:val="006C3948"/>
    <w:rsid w:val="006C3A8A"/>
    <w:rsid w:val="006C3C77"/>
    <w:rsid w:val="006C3CA9"/>
    <w:rsid w:val="006C3CD9"/>
    <w:rsid w:val="006C3E66"/>
    <w:rsid w:val="006C3E67"/>
    <w:rsid w:val="006C3F1A"/>
    <w:rsid w:val="006C3FF3"/>
    <w:rsid w:val="006C40E7"/>
    <w:rsid w:val="006C41A7"/>
    <w:rsid w:val="006C426B"/>
    <w:rsid w:val="006C42CA"/>
    <w:rsid w:val="006C43E3"/>
    <w:rsid w:val="006C4470"/>
    <w:rsid w:val="006C44D0"/>
    <w:rsid w:val="006C44D3"/>
    <w:rsid w:val="006C45C1"/>
    <w:rsid w:val="006C4821"/>
    <w:rsid w:val="006C4A9B"/>
    <w:rsid w:val="006C4B11"/>
    <w:rsid w:val="006C4D31"/>
    <w:rsid w:val="006C4D69"/>
    <w:rsid w:val="006C4E0B"/>
    <w:rsid w:val="006C4E13"/>
    <w:rsid w:val="006C4E89"/>
    <w:rsid w:val="006C4EA3"/>
    <w:rsid w:val="006C4EB1"/>
    <w:rsid w:val="006C4EF6"/>
    <w:rsid w:val="006C4EFC"/>
    <w:rsid w:val="006C4FA1"/>
    <w:rsid w:val="006C4FF2"/>
    <w:rsid w:val="006C50C3"/>
    <w:rsid w:val="006C50DF"/>
    <w:rsid w:val="006C51BC"/>
    <w:rsid w:val="006C51DA"/>
    <w:rsid w:val="006C54AC"/>
    <w:rsid w:val="006C54E7"/>
    <w:rsid w:val="006C566C"/>
    <w:rsid w:val="006C5720"/>
    <w:rsid w:val="006C577A"/>
    <w:rsid w:val="006C57EC"/>
    <w:rsid w:val="006C5820"/>
    <w:rsid w:val="006C588A"/>
    <w:rsid w:val="006C5996"/>
    <w:rsid w:val="006C5A23"/>
    <w:rsid w:val="006C5AE5"/>
    <w:rsid w:val="006C5C20"/>
    <w:rsid w:val="006C5C36"/>
    <w:rsid w:val="006C5D27"/>
    <w:rsid w:val="006C5D32"/>
    <w:rsid w:val="006C5D53"/>
    <w:rsid w:val="006C5D60"/>
    <w:rsid w:val="006C5E14"/>
    <w:rsid w:val="006C5F47"/>
    <w:rsid w:val="006C5FB1"/>
    <w:rsid w:val="006C5FF1"/>
    <w:rsid w:val="006C60CA"/>
    <w:rsid w:val="006C6162"/>
    <w:rsid w:val="006C6287"/>
    <w:rsid w:val="006C645D"/>
    <w:rsid w:val="006C6461"/>
    <w:rsid w:val="006C64F9"/>
    <w:rsid w:val="006C654C"/>
    <w:rsid w:val="006C657C"/>
    <w:rsid w:val="006C677C"/>
    <w:rsid w:val="006C67A4"/>
    <w:rsid w:val="006C6865"/>
    <w:rsid w:val="006C6A50"/>
    <w:rsid w:val="006C6AA9"/>
    <w:rsid w:val="006C6BD6"/>
    <w:rsid w:val="006C6C75"/>
    <w:rsid w:val="006C6CEA"/>
    <w:rsid w:val="006C6D4D"/>
    <w:rsid w:val="006C6E92"/>
    <w:rsid w:val="006C6FB5"/>
    <w:rsid w:val="006C6FE7"/>
    <w:rsid w:val="006C71CF"/>
    <w:rsid w:val="006C7305"/>
    <w:rsid w:val="006C736B"/>
    <w:rsid w:val="006C7388"/>
    <w:rsid w:val="006C753E"/>
    <w:rsid w:val="006C7547"/>
    <w:rsid w:val="006C75C2"/>
    <w:rsid w:val="006C75C9"/>
    <w:rsid w:val="006C7616"/>
    <w:rsid w:val="006C76AB"/>
    <w:rsid w:val="006C7A09"/>
    <w:rsid w:val="006C7A15"/>
    <w:rsid w:val="006C7AED"/>
    <w:rsid w:val="006C7C89"/>
    <w:rsid w:val="006C7CAC"/>
    <w:rsid w:val="006C7DA5"/>
    <w:rsid w:val="006C7DFE"/>
    <w:rsid w:val="006C7F29"/>
    <w:rsid w:val="006C7FB9"/>
    <w:rsid w:val="006D0001"/>
    <w:rsid w:val="006D0029"/>
    <w:rsid w:val="006D00A0"/>
    <w:rsid w:val="006D022E"/>
    <w:rsid w:val="006D04A4"/>
    <w:rsid w:val="006D06CE"/>
    <w:rsid w:val="006D06E3"/>
    <w:rsid w:val="006D072D"/>
    <w:rsid w:val="006D0846"/>
    <w:rsid w:val="006D0986"/>
    <w:rsid w:val="006D0A9C"/>
    <w:rsid w:val="006D0A9F"/>
    <w:rsid w:val="006D0BEE"/>
    <w:rsid w:val="006D0C01"/>
    <w:rsid w:val="006D0C09"/>
    <w:rsid w:val="006D0C0D"/>
    <w:rsid w:val="006D0CE0"/>
    <w:rsid w:val="006D0D47"/>
    <w:rsid w:val="006D0DE7"/>
    <w:rsid w:val="006D0E68"/>
    <w:rsid w:val="006D1106"/>
    <w:rsid w:val="006D114C"/>
    <w:rsid w:val="006D1164"/>
    <w:rsid w:val="006D12AA"/>
    <w:rsid w:val="006D12F8"/>
    <w:rsid w:val="006D1531"/>
    <w:rsid w:val="006D1776"/>
    <w:rsid w:val="006D18DA"/>
    <w:rsid w:val="006D1991"/>
    <w:rsid w:val="006D19CF"/>
    <w:rsid w:val="006D1A0B"/>
    <w:rsid w:val="006D1A23"/>
    <w:rsid w:val="006D1AAE"/>
    <w:rsid w:val="006D1AB8"/>
    <w:rsid w:val="006D1ADF"/>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B11"/>
    <w:rsid w:val="006D2C59"/>
    <w:rsid w:val="006D2D03"/>
    <w:rsid w:val="006D2D42"/>
    <w:rsid w:val="006D2FE0"/>
    <w:rsid w:val="006D30D1"/>
    <w:rsid w:val="006D31AF"/>
    <w:rsid w:val="006D31DD"/>
    <w:rsid w:val="006D3238"/>
    <w:rsid w:val="006D3335"/>
    <w:rsid w:val="006D3373"/>
    <w:rsid w:val="006D340A"/>
    <w:rsid w:val="006D3565"/>
    <w:rsid w:val="006D35CD"/>
    <w:rsid w:val="006D37F1"/>
    <w:rsid w:val="006D38FE"/>
    <w:rsid w:val="006D3A0E"/>
    <w:rsid w:val="006D3BF2"/>
    <w:rsid w:val="006D3C8E"/>
    <w:rsid w:val="006D3D01"/>
    <w:rsid w:val="006D3D18"/>
    <w:rsid w:val="006D3D54"/>
    <w:rsid w:val="006D3D9D"/>
    <w:rsid w:val="006D3D9F"/>
    <w:rsid w:val="006D3E0E"/>
    <w:rsid w:val="006D3E10"/>
    <w:rsid w:val="006D3F12"/>
    <w:rsid w:val="006D3FC4"/>
    <w:rsid w:val="006D3FFB"/>
    <w:rsid w:val="006D4057"/>
    <w:rsid w:val="006D405F"/>
    <w:rsid w:val="006D4133"/>
    <w:rsid w:val="006D4373"/>
    <w:rsid w:val="006D4382"/>
    <w:rsid w:val="006D4499"/>
    <w:rsid w:val="006D44F3"/>
    <w:rsid w:val="006D4501"/>
    <w:rsid w:val="006D45F8"/>
    <w:rsid w:val="006D47FD"/>
    <w:rsid w:val="006D487F"/>
    <w:rsid w:val="006D4894"/>
    <w:rsid w:val="006D48D6"/>
    <w:rsid w:val="006D490D"/>
    <w:rsid w:val="006D492A"/>
    <w:rsid w:val="006D493C"/>
    <w:rsid w:val="006D4B19"/>
    <w:rsid w:val="006D4BC2"/>
    <w:rsid w:val="006D4C8D"/>
    <w:rsid w:val="006D4CE3"/>
    <w:rsid w:val="006D4EE1"/>
    <w:rsid w:val="006D4FEF"/>
    <w:rsid w:val="006D510B"/>
    <w:rsid w:val="006D521B"/>
    <w:rsid w:val="006D53CF"/>
    <w:rsid w:val="006D5457"/>
    <w:rsid w:val="006D558E"/>
    <w:rsid w:val="006D55E0"/>
    <w:rsid w:val="006D5718"/>
    <w:rsid w:val="006D576E"/>
    <w:rsid w:val="006D577D"/>
    <w:rsid w:val="006D5859"/>
    <w:rsid w:val="006D58EB"/>
    <w:rsid w:val="006D59BF"/>
    <w:rsid w:val="006D5A62"/>
    <w:rsid w:val="006D5AE7"/>
    <w:rsid w:val="006D5EC2"/>
    <w:rsid w:val="006D5F70"/>
    <w:rsid w:val="006D5FD9"/>
    <w:rsid w:val="006D5FE7"/>
    <w:rsid w:val="006D5FEF"/>
    <w:rsid w:val="006D6143"/>
    <w:rsid w:val="006D6472"/>
    <w:rsid w:val="006D652B"/>
    <w:rsid w:val="006D6538"/>
    <w:rsid w:val="006D667A"/>
    <w:rsid w:val="006D6702"/>
    <w:rsid w:val="006D69BB"/>
    <w:rsid w:val="006D69C0"/>
    <w:rsid w:val="006D6A85"/>
    <w:rsid w:val="006D6B64"/>
    <w:rsid w:val="006D6BCB"/>
    <w:rsid w:val="006D6BFC"/>
    <w:rsid w:val="006D6CD7"/>
    <w:rsid w:val="006D6D0B"/>
    <w:rsid w:val="006D6D53"/>
    <w:rsid w:val="006D6D8C"/>
    <w:rsid w:val="006D6DE8"/>
    <w:rsid w:val="006D6E16"/>
    <w:rsid w:val="006D6E45"/>
    <w:rsid w:val="006D6E9C"/>
    <w:rsid w:val="006D7007"/>
    <w:rsid w:val="006D71FE"/>
    <w:rsid w:val="006D7218"/>
    <w:rsid w:val="006D72E1"/>
    <w:rsid w:val="006D731B"/>
    <w:rsid w:val="006D74A0"/>
    <w:rsid w:val="006D74C9"/>
    <w:rsid w:val="006D7598"/>
    <w:rsid w:val="006D768A"/>
    <w:rsid w:val="006D770E"/>
    <w:rsid w:val="006D7929"/>
    <w:rsid w:val="006D79CF"/>
    <w:rsid w:val="006D79EE"/>
    <w:rsid w:val="006D7A10"/>
    <w:rsid w:val="006D7AB7"/>
    <w:rsid w:val="006D7B93"/>
    <w:rsid w:val="006D7BBD"/>
    <w:rsid w:val="006D7C30"/>
    <w:rsid w:val="006D7CDE"/>
    <w:rsid w:val="006D7D69"/>
    <w:rsid w:val="006D7DAD"/>
    <w:rsid w:val="006D7EC6"/>
    <w:rsid w:val="006D7EEA"/>
    <w:rsid w:val="006D7F42"/>
    <w:rsid w:val="006D7F64"/>
    <w:rsid w:val="006E019C"/>
    <w:rsid w:val="006E0396"/>
    <w:rsid w:val="006E04C0"/>
    <w:rsid w:val="006E0566"/>
    <w:rsid w:val="006E071A"/>
    <w:rsid w:val="006E0983"/>
    <w:rsid w:val="006E0B16"/>
    <w:rsid w:val="006E0C6A"/>
    <w:rsid w:val="006E0C6F"/>
    <w:rsid w:val="006E0E00"/>
    <w:rsid w:val="006E0E96"/>
    <w:rsid w:val="006E0F96"/>
    <w:rsid w:val="006E1135"/>
    <w:rsid w:val="006E13EB"/>
    <w:rsid w:val="006E1406"/>
    <w:rsid w:val="006E1469"/>
    <w:rsid w:val="006E14FD"/>
    <w:rsid w:val="006E176F"/>
    <w:rsid w:val="006E1778"/>
    <w:rsid w:val="006E1A4D"/>
    <w:rsid w:val="006E1C34"/>
    <w:rsid w:val="006E1C92"/>
    <w:rsid w:val="006E1DBD"/>
    <w:rsid w:val="006E1E45"/>
    <w:rsid w:val="006E1F8A"/>
    <w:rsid w:val="006E2226"/>
    <w:rsid w:val="006E22C2"/>
    <w:rsid w:val="006E22CC"/>
    <w:rsid w:val="006E23D3"/>
    <w:rsid w:val="006E255A"/>
    <w:rsid w:val="006E26C5"/>
    <w:rsid w:val="006E2795"/>
    <w:rsid w:val="006E293E"/>
    <w:rsid w:val="006E2998"/>
    <w:rsid w:val="006E29CA"/>
    <w:rsid w:val="006E2BBE"/>
    <w:rsid w:val="006E2D51"/>
    <w:rsid w:val="006E2EC6"/>
    <w:rsid w:val="006E2F48"/>
    <w:rsid w:val="006E30AC"/>
    <w:rsid w:val="006E3318"/>
    <w:rsid w:val="006E3319"/>
    <w:rsid w:val="006E332B"/>
    <w:rsid w:val="006E3331"/>
    <w:rsid w:val="006E3489"/>
    <w:rsid w:val="006E34FE"/>
    <w:rsid w:val="006E36EA"/>
    <w:rsid w:val="006E37BD"/>
    <w:rsid w:val="006E37C5"/>
    <w:rsid w:val="006E3864"/>
    <w:rsid w:val="006E38C3"/>
    <w:rsid w:val="006E39A8"/>
    <w:rsid w:val="006E39CF"/>
    <w:rsid w:val="006E3A6E"/>
    <w:rsid w:val="006E3BD6"/>
    <w:rsid w:val="006E3C4A"/>
    <w:rsid w:val="006E3C7B"/>
    <w:rsid w:val="006E3D3A"/>
    <w:rsid w:val="006E4044"/>
    <w:rsid w:val="006E436C"/>
    <w:rsid w:val="006E438B"/>
    <w:rsid w:val="006E439C"/>
    <w:rsid w:val="006E43DC"/>
    <w:rsid w:val="006E43F0"/>
    <w:rsid w:val="006E43F3"/>
    <w:rsid w:val="006E44E0"/>
    <w:rsid w:val="006E4646"/>
    <w:rsid w:val="006E468D"/>
    <w:rsid w:val="006E46EB"/>
    <w:rsid w:val="006E4721"/>
    <w:rsid w:val="006E4791"/>
    <w:rsid w:val="006E4959"/>
    <w:rsid w:val="006E4AC1"/>
    <w:rsid w:val="006E4D1A"/>
    <w:rsid w:val="006E4DFC"/>
    <w:rsid w:val="006E4E89"/>
    <w:rsid w:val="006E4EEC"/>
    <w:rsid w:val="006E4FDB"/>
    <w:rsid w:val="006E5006"/>
    <w:rsid w:val="006E50C3"/>
    <w:rsid w:val="006E512D"/>
    <w:rsid w:val="006E5199"/>
    <w:rsid w:val="006E52F9"/>
    <w:rsid w:val="006E5477"/>
    <w:rsid w:val="006E5536"/>
    <w:rsid w:val="006E554E"/>
    <w:rsid w:val="006E56E4"/>
    <w:rsid w:val="006E575C"/>
    <w:rsid w:val="006E57E7"/>
    <w:rsid w:val="006E5924"/>
    <w:rsid w:val="006E5949"/>
    <w:rsid w:val="006E59CB"/>
    <w:rsid w:val="006E5AFE"/>
    <w:rsid w:val="006E5C10"/>
    <w:rsid w:val="006E5C75"/>
    <w:rsid w:val="006E5D74"/>
    <w:rsid w:val="006E5E81"/>
    <w:rsid w:val="006E618D"/>
    <w:rsid w:val="006E618F"/>
    <w:rsid w:val="006E630C"/>
    <w:rsid w:val="006E63C4"/>
    <w:rsid w:val="006E63E5"/>
    <w:rsid w:val="006E64BD"/>
    <w:rsid w:val="006E64F3"/>
    <w:rsid w:val="006E6616"/>
    <w:rsid w:val="006E662B"/>
    <w:rsid w:val="006E672D"/>
    <w:rsid w:val="006E696A"/>
    <w:rsid w:val="006E6AD1"/>
    <w:rsid w:val="006E6C33"/>
    <w:rsid w:val="006E6C43"/>
    <w:rsid w:val="006E6CA5"/>
    <w:rsid w:val="006E6DF9"/>
    <w:rsid w:val="006E6E19"/>
    <w:rsid w:val="006E6E83"/>
    <w:rsid w:val="006E6F03"/>
    <w:rsid w:val="006E6F13"/>
    <w:rsid w:val="006E71A8"/>
    <w:rsid w:val="006E7250"/>
    <w:rsid w:val="006E73B9"/>
    <w:rsid w:val="006E73DE"/>
    <w:rsid w:val="006E7496"/>
    <w:rsid w:val="006E74FF"/>
    <w:rsid w:val="006E7548"/>
    <w:rsid w:val="006E7697"/>
    <w:rsid w:val="006E7863"/>
    <w:rsid w:val="006E7883"/>
    <w:rsid w:val="006E7969"/>
    <w:rsid w:val="006E7B2D"/>
    <w:rsid w:val="006E7B8E"/>
    <w:rsid w:val="006E7E49"/>
    <w:rsid w:val="006E7F71"/>
    <w:rsid w:val="006E7F7B"/>
    <w:rsid w:val="006F01C5"/>
    <w:rsid w:val="006F0209"/>
    <w:rsid w:val="006F0240"/>
    <w:rsid w:val="006F0415"/>
    <w:rsid w:val="006F05C2"/>
    <w:rsid w:val="006F063B"/>
    <w:rsid w:val="006F07A2"/>
    <w:rsid w:val="006F07EE"/>
    <w:rsid w:val="006F090B"/>
    <w:rsid w:val="006F0AB7"/>
    <w:rsid w:val="006F0B57"/>
    <w:rsid w:val="006F0BC3"/>
    <w:rsid w:val="006F0C12"/>
    <w:rsid w:val="006F0DB2"/>
    <w:rsid w:val="006F0E38"/>
    <w:rsid w:val="006F0EB1"/>
    <w:rsid w:val="006F107D"/>
    <w:rsid w:val="006F10C3"/>
    <w:rsid w:val="006F120F"/>
    <w:rsid w:val="006F137F"/>
    <w:rsid w:val="006F148B"/>
    <w:rsid w:val="006F14DA"/>
    <w:rsid w:val="006F156B"/>
    <w:rsid w:val="006F15F9"/>
    <w:rsid w:val="006F16FF"/>
    <w:rsid w:val="006F17EB"/>
    <w:rsid w:val="006F189A"/>
    <w:rsid w:val="006F1946"/>
    <w:rsid w:val="006F1A72"/>
    <w:rsid w:val="006F1B22"/>
    <w:rsid w:val="006F1B7F"/>
    <w:rsid w:val="006F1BA1"/>
    <w:rsid w:val="006F1D86"/>
    <w:rsid w:val="006F1DE0"/>
    <w:rsid w:val="006F1E30"/>
    <w:rsid w:val="006F1E69"/>
    <w:rsid w:val="006F1F47"/>
    <w:rsid w:val="006F20A6"/>
    <w:rsid w:val="006F213B"/>
    <w:rsid w:val="006F21A4"/>
    <w:rsid w:val="006F232D"/>
    <w:rsid w:val="006F2491"/>
    <w:rsid w:val="006F2624"/>
    <w:rsid w:val="006F27D9"/>
    <w:rsid w:val="006F280B"/>
    <w:rsid w:val="006F283E"/>
    <w:rsid w:val="006F2845"/>
    <w:rsid w:val="006F291E"/>
    <w:rsid w:val="006F2936"/>
    <w:rsid w:val="006F2A07"/>
    <w:rsid w:val="006F2A57"/>
    <w:rsid w:val="006F2A6B"/>
    <w:rsid w:val="006F2A92"/>
    <w:rsid w:val="006F2B02"/>
    <w:rsid w:val="006F2BC7"/>
    <w:rsid w:val="006F2C87"/>
    <w:rsid w:val="006F2C94"/>
    <w:rsid w:val="006F2CEC"/>
    <w:rsid w:val="006F2DB4"/>
    <w:rsid w:val="006F2F5E"/>
    <w:rsid w:val="006F3052"/>
    <w:rsid w:val="006F314D"/>
    <w:rsid w:val="006F321E"/>
    <w:rsid w:val="006F3232"/>
    <w:rsid w:val="006F3293"/>
    <w:rsid w:val="006F33A3"/>
    <w:rsid w:val="006F340D"/>
    <w:rsid w:val="006F3509"/>
    <w:rsid w:val="006F3511"/>
    <w:rsid w:val="006F351C"/>
    <w:rsid w:val="006F35A3"/>
    <w:rsid w:val="006F35B1"/>
    <w:rsid w:val="006F3688"/>
    <w:rsid w:val="006F36D4"/>
    <w:rsid w:val="006F3965"/>
    <w:rsid w:val="006F39CB"/>
    <w:rsid w:val="006F3B01"/>
    <w:rsid w:val="006F3BC6"/>
    <w:rsid w:val="006F3C66"/>
    <w:rsid w:val="006F3DD3"/>
    <w:rsid w:val="006F3E45"/>
    <w:rsid w:val="006F3E99"/>
    <w:rsid w:val="006F4189"/>
    <w:rsid w:val="006F41EB"/>
    <w:rsid w:val="006F428A"/>
    <w:rsid w:val="006F432E"/>
    <w:rsid w:val="006F43C1"/>
    <w:rsid w:val="006F4494"/>
    <w:rsid w:val="006F4573"/>
    <w:rsid w:val="006F468E"/>
    <w:rsid w:val="006F46FC"/>
    <w:rsid w:val="006F471C"/>
    <w:rsid w:val="006F4734"/>
    <w:rsid w:val="006F4755"/>
    <w:rsid w:val="006F47DF"/>
    <w:rsid w:val="006F4818"/>
    <w:rsid w:val="006F4827"/>
    <w:rsid w:val="006F48A7"/>
    <w:rsid w:val="006F4A80"/>
    <w:rsid w:val="006F4AE6"/>
    <w:rsid w:val="006F4B85"/>
    <w:rsid w:val="006F4E00"/>
    <w:rsid w:val="006F4FC5"/>
    <w:rsid w:val="006F513C"/>
    <w:rsid w:val="006F5267"/>
    <w:rsid w:val="006F543B"/>
    <w:rsid w:val="006F557B"/>
    <w:rsid w:val="006F55EC"/>
    <w:rsid w:val="006F5674"/>
    <w:rsid w:val="006F56DE"/>
    <w:rsid w:val="006F570E"/>
    <w:rsid w:val="006F57C0"/>
    <w:rsid w:val="006F587C"/>
    <w:rsid w:val="006F59BB"/>
    <w:rsid w:val="006F5AC3"/>
    <w:rsid w:val="006F5AEB"/>
    <w:rsid w:val="006F5B41"/>
    <w:rsid w:val="006F5BD7"/>
    <w:rsid w:val="006F5C9B"/>
    <w:rsid w:val="006F5CBF"/>
    <w:rsid w:val="006F5E38"/>
    <w:rsid w:val="006F5EBC"/>
    <w:rsid w:val="006F6023"/>
    <w:rsid w:val="006F6087"/>
    <w:rsid w:val="006F621C"/>
    <w:rsid w:val="006F6304"/>
    <w:rsid w:val="006F647F"/>
    <w:rsid w:val="006F648B"/>
    <w:rsid w:val="006F65B9"/>
    <w:rsid w:val="006F6689"/>
    <w:rsid w:val="006F6718"/>
    <w:rsid w:val="006F6740"/>
    <w:rsid w:val="006F6768"/>
    <w:rsid w:val="006F6A52"/>
    <w:rsid w:val="006F6AD3"/>
    <w:rsid w:val="006F6B1D"/>
    <w:rsid w:val="006F6B30"/>
    <w:rsid w:val="006F6B6E"/>
    <w:rsid w:val="006F6CA4"/>
    <w:rsid w:val="006F6DFA"/>
    <w:rsid w:val="006F6FA1"/>
    <w:rsid w:val="006F6FEA"/>
    <w:rsid w:val="006F7011"/>
    <w:rsid w:val="006F70E1"/>
    <w:rsid w:val="006F7228"/>
    <w:rsid w:val="006F7309"/>
    <w:rsid w:val="006F7316"/>
    <w:rsid w:val="006F7336"/>
    <w:rsid w:val="006F7427"/>
    <w:rsid w:val="006F746D"/>
    <w:rsid w:val="006F750E"/>
    <w:rsid w:val="006F75C2"/>
    <w:rsid w:val="006F770C"/>
    <w:rsid w:val="006F77D5"/>
    <w:rsid w:val="006F793E"/>
    <w:rsid w:val="006F7965"/>
    <w:rsid w:val="006F79D9"/>
    <w:rsid w:val="006F7A49"/>
    <w:rsid w:val="006F7A6F"/>
    <w:rsid w:val="006F7A92"/>
    <w:rsid w:val="006F7B6F"/>
    <w:rsid w:val="006F7C0B"/>
    <w:rsid w:val="006F7CB3"/>
    <w:rsid w:val="006F7D1B"/>
    <w:rsid w:val="006F7D30"/>
    <w:rsid w:val="006F7DFA"/>
    <w:rsid w:val="006F7E42"/>
    <w:rsid w:val="006F7F8B"/>
    <w:rsid w:val="00700042"/>
    <w:rsid w:val="0070013B"/>
    <w:rsid w:val="0070013F"/>
    <w:rsid w:val="00700156"/>
    <w:rsid w:val="007001E8"/>
    <w:rsid w:val="0070022B"/>
    <w:rsid w:val="0070023A"/>
    <w:rsid w:val="007002A5"/>
    <w:rsid w:val="00700403"/>
    <w:rsid w:val="0070063F"/>
    <w:rsid w:val="0070065C"/>
    <w:rsid w:val="00700673"/>
    <w:rsid w:val="007006A9"/>
    <w:rsid w:val="00700770"/>
    <w:rsid w:val="007007E6"/>
    <w:rsid w:val="007008CC"/>
    <w:rsid w:val="00700AD2"/>
    <w:rsid w:val="00700C65"/>
    <w:rsid w:val="00700ED3"/>
    <w:rsid w:val="00700F50"/>
    <w:rsid w:val="00700FA6"/>
    <w:rsid w:val="00700FA9"/>
    <w:rsid w:val="0070123E"/>
    <w:rsid w:val="0070124B"/>
    <w:rsid w:val="007012E1"/>
    <w:rsid w:val="007012E8"/>
    <w:rsid w:val="0070131B"/>
    <w:rsid w:val="0070151E"/>
    <w:rsid w:val="00701725"/>
    <w:rsid w:val="007017EA"/>
    <w:rsid w:val="0070181F"/>
    <w:rsid w:val="00701873"/>
    <w:rsid w:val="0070193E"/>
    <w:rsid w:val="00701AAD"/>
    <w:rsid w:val="00701B27"/>
    <w:rsid w:val="00701B31"/>
    <w:rsid w:val="00701B38"/>
    <w:rsid w:val="00701B62"/>
    <w:rsid w:val="00701CB8"/>
    <w:rsid w:val="00701EFE"/>
    <w:rsid w:val="00701F84"/>
    <w:rsid w:val="00701F97"/>
    <w:rsid w:val="00702007"/>
    <w:rsid w:val="0070207D"/>
    <w:rsid w:val="0070215A"/>
    <w:rsid w:val="0070231B"/>
    <w:rsid w:val="00702517"/>
    <w:rsid w:val="00702795"/>
    <w:rsid w:val="00702A19"/>
    <w:rsid w:val="00702AEB"/>
    <w:rsid w:val="00702B2D"/>
    <w:rsid w:val="00702C2F"/>
    <w:rsid w:val="00702E2D"/>
    <w:rsid w:val="00702FA9"/>
    <w:rsid w:val="007032E6"/>
    <w:rsid w:val="00703380"/>
    <w:rsid w:val="00703417"/>
    <w:rsid w:val="007035CE"/>
    <w:rsid w:val="007036AD"/>
    <w:rsid w:val="007036E5"/>
    <w:rsid w:val="007039B8"/>
    <w:rsid w:val="00703A7B"/>
    <w:rsid w:val="00703B03"/>
    <w:rsid w:val="00703B1B"/>
    <w:rsid w:val="00703B50"/>
    <w:rsid w:val="00703C6C"/>
    <w:rsid w:val="00703C9D"/>
    <w:rsid w:val="00703D8A"/>
    <w:rsid w:val="00703E15"/>
    <w:rsid w:val="00703EF1"/>
    <w:rsid w:val="00703EF8"/>
    <w:rsid w:val="00703F01"/>
    <w:rsid w:val="00703F23"/>
    <w:rsid w:val="0070407B"/>
    <w:rsid w:val="0070410E"/>
    <w:rsid w:val="00704123"/>
    <w:rsid w:val="007041BC"/>
    <w:rsid w:val="0070420E"/>
    <w:rsid w:val="0070442C"/>
    <w:rsid w:val="00704641"/>
    <w:rsid w:val="00704737"/>
    <w:rsid w:val="007047A7"/>
    <w:rsid w:val="0070494A"/>
    <w:rsid w:val="00704AD9"/>
    <w:rsid w:val="00704B21"/>
    <w:rsid w:val="00704BFB"/>
    <w:rsid w:val="00704C2F"/>
    <w:rsid w:val="00704C77"/>
    <w:rsid w:val="00704D48"/>
    <w:rsid w:val="00704DF5"/>
    <w:rsid w:val="00704EC4"/>
    <w:rsid w:val="00704F4E"/>
    <w:rsid w:val="007050A6"/>
    <w:rsid w:val="00705254"/>
    <w:rsid w:val="0070525B"/>
    <w:rsid w:val="0070529C"/>
    <w:rsid w:val="007053B4"/>
    <w:rsid w:val="0070547C"/>
    <w:rsid w:val="00705566"/>
    <w:rsid w:val="007055EA"/>
    <w:rsid w:val="00705672"/>
    <w:rsid w:val="007056B6"/>
    <w:rsid w:val="007056ED"/>
    <w:rsid w:val="007057AB"/>
    <w:rsid w:val="007057AE"/>
    <w:rsid w:val="007057BC"/>
    <w:rsid w:val="007057F6"/>
    <w:rsid w:val="0070589C"/>
    <w:rsid w:val="007058C2"/>
    <w:rsid w:val="007059FD"/>
    <w:rsid w:val="00705B1D"/>
    <w:rsid w:val="00705B56"/>
    <w:rsid w:val="00705C25"/>
    <w:rsid w:val="00705D28"/>
    <w:rsid w:val="00705D67"/>
    <w:rsid w:val="00705D8C"/>
    <w:rsid w:val="00705F88"/>
    <w:rsid w:val="00706054"/>
    <w:rsid w:val="007061BF"/>
    <w:rsid w:val="0070627C"/>
    <w:rsid w:val="00706314"/>
    <w:rsid w:val="0070632C"/>
    <w:rsid w:val="007063B6"/>
    <w:rsid w:val="007063EA"/>
    <w:rsid w:val="007064B6"/>
    <w:rsid w:val="007064BB"/>
    <w:rsid w:val="0070655C"/>
    <w:rsid w:val="00706609"/>
    <w:rsid w:val="00706617"/>
    <w:rsid w:val="007066EC"/>
    <w:rsid w:val="00706781"/>
    <w:rsid w:val="0070692C"/>
    <w:rsid w:val="00706AC2"/>
    <w:rsid w:val="00706B18"/>
    <w:rsid w:val="00706BED"/>
    <w:rsid w:val="00706D7D"/>
    <w:rsid w:val="00707051"/>
    <w:rsid w:val="00707070"/>
    <w:rsid w:val="007070A8"/>
    <w:rsid w:val="0070718E"/>
    <w:rsid w:val="007071BE"/>
    <w:rsid w:val="0070743B"/>
    <w:rsid w:val="0070743D"/>
    <w:rsid w:val="007074E8"/>
    <w:rsid w:val="00707504"/>
    <w:rsid w:val="0070752D"/>
    <w:rsid w:val="00707597"/>
    <w:rsid w:val="0070763C"/>
    <w:rsid w:val="00707688"/>
    <w:rsid w:val="00707740"/>
    <w:rsid w:val="00707748"/>
    <w:rsid w:val="00707765"/>
    <w:rsid w:val="00707980"/>
    <w:rsid w:val="00707AA5"/>
    <w:rsid w:val="00707B13"/>
    <w:rsid w:val="00707CC2"/>
    <w:rsid w:val="00707D51"/>
    <w:rsid w:val="00707EC9"/>
    <w:rsid w:val="00707EFC"/>
    <w:rsid w:val="00707F4F"/>
    <w:rsid w:val="00707F89"/>
    <w:rsid w:val="00710076"/>
    <w:rsid w:val="007101A8"/>
    <w:rsid w:val="007101EE"/>
    <w:rsid w:val="00710291"/>
    <w:rsid w:val="007105D2"/>
    <w:rsid w:val="00710765"/>
    <w:rsid w:val="007107B5"/>
    <w:rsid w:val="00710994"/>
    <w:rsid w:val="007109CD"/>
    <w:rsid w:val="00710A3E"/>
    <w:rsid w:val="00710B79"/>
    <w:rsid w:val="00710D33"/>
    <w:rsid w:val="00710D7D"/>
    <w:rsid w:val="00710D7F"/>
    <w:rsid w:val="00710E0C"/>
    <w:rsid w:val="00710F00"/>
    <w:rsid w:val="007110A2"/>
    <w:rsid w:val="007111FA"/>
    <w:rsid w:val="0071127B"/>
    <w:rsid w:val="007112DF"/>
    <w:rsid w:val="007113D3"/>
    <w:rsid w:val="007113D5"/>
    <w:rsid w:val="00711406"/>
    <w:rsid w:val="00711419"/>
    <w:rsid w:val="007114C7"/>
    <w:rsid w:val="00711760"/>
    <w:rsid w:val="007117B4"/>
    <w:rsid w:val="00711863"/>
    <w:rsid w:val="007118BC"/>
    <w:rsid w:val="007118EA"/>
    <w:rsid w:val="0071196B"/>
    <w:rsid w:val="00711A0F"/>
    <w:rsid w:val="00711AE4"/>
    <w:rsid w:val="00711B30"/>
    <w:rsid w:val="00711B94"/>
    <w:rsid w:val="00711C59"/>
    <w:rsid w:val="00711D10"/>
    <w:rsid w:val="00711D73"/>
    <w:rsid w:val="00712202"/>
    <w:rsid w:val="007122FC"/>
    <w:rsid w:val="00712619"/>
    <w:rsid w:val="00712775"/>
    <w:rsid w:val="00712783"/>
    <w:rsid w:val="007127CF"/>
    <w:rsid w:val="007127FB"/>
    <w:rsid w:val="00712A0F"/>
    <w:rsid w:val="00712A96"/>
    <w:rsid w:val="00712AA3"/>
    <w:rsid w:val="00712C06"/>
    <w:rsid w:val="00712CCF"/>
    <w:rsid w:val="00712CDE"/>
    <w:rsid w:val="00712E13"/>
    <w:rsid w:val="00712F22"/>
    <w:rsid w:val="00712FDB"/>
    <w:rsid w:val="00713051"/>
    <w:rsid w:val="007130E0"/>
    <w:rsid w:val="0071313D"/>
    <w:rsid w:val="007131B0"/>
    <w:rsid w:val="007132A7"/>
    <w:rsid w:val="007133CC"/>
    <w:rsid w:val="00713483"/>
    <w:rsid w:val="007136FC"/>
    <w:rsid w:val="0071371F"/>
    <w:rsid w:val="0071374D"/>
    <w:rsid w:val="007137C3"/>
    <w:rsid w:val="00713889"/>
    <w:rsid w:val="0071390F"/>
    <w:rsid w:val="00713972"/>
    <w:rsid w:val="00713AF3"/>
    <w:rsid w:val="00713C60"/>
    <w:rsid w:val="00713D2A"/>
    <w:rsid w:val="00713D50"/>
    <w:rsid w:val="00713D8B"/>
    <w:rsid w:val="00713DC7"/>
    <w:rsid w:val="00713E22"/>
    <w:rsid w:val="00714065"/>
    <w:rsid w:val="00714168"/>
    <w:rsid w:val="00714186"/>
    <w:rsid w:val="00714312"/>
    <w:rsid w:val="00714362"/>
    <w:rsid w:val="00714540"/>
    <w:rsid w:val="007145BB"/>
    <w:rsid w:val="00714796"/>
    <w:rsid w:val="0071488B"/>
    <w:rsid w:val="007148BB"/>
    <w:rsid w:val="00714ABE"/>
    <w:rsid w:val="00714D6A"/>
    <w:rsid w:val="00714E13"/>
    <w:rsid w:val="00714E9C"/>
    <w:rsid w:val="00714FBA"/>
    <w:rsid w:val="007150EB"/>
    <w:rsid w:val="007152CE"/>
    <w:rsid w:val="00715446"/>
    <w:rsid w:val="0071576D"/>
    <w:rsid w:val="0071587A"/>
    <w:rsid w:val="00715B99"/>
    <w:rsid w:val="00715BD8"/>
    <w:rsid w:val="00715D0C"/>
    <w:rsid w:val="00715DD6"/>
    <w:rsid w:val="00715F49"/>
    <w:rsid w:val="0071602D"/>
    <w:rsid w:val="0071619B"/>
    <w:rsid w:val="007162C8"/>
    <w:rsid w:val="007162E4"/>
    <w:rsid w:val="00716316"/>
    <w:rsid w:val="00716324"/>
    <w:rsid w:val="00716377"/>
    <w:rsid w:val="007163BF"/>
    <w:rsid w:val="00716460"/>
    <w:rsid w:val="0071649C"/>
    <w:rsid w:val="00716657"/>
    <w:rsid w:val="0071673B"/>
    <w:rsid w:val="007167E3"/>
    <w:rsid w:val="00716904"/>
    <w:rsid w:val="00716916"/>
    <w:rsid w:val="00716990"/>
    <w:rsid w:val="0071699F"/>
    <w:rsid w:val="007169BA"/>
    <w:rsid w:val="00716AB2"/>
    <w:rsid w:val="00716AE1"/>
    <w:rsid w:val="00716B63"/>
    <w:rsid w:val="00716CDA"/>
    <w:rsid w:val="00716D45"/>
    <w:rsid w:val="00716FC0"/>
    <w:rsid w:val="00717144"/>
    <w:rsid w:val="0071714F"/>
    <w:rsid w:val="00717204"/>
    <w:rsid w:val="00717251"/>
    <w:rsid w:val="00717267"/>
    <w:rsid w:val="00717280"/>
    <w:rsid w:val="007172EE"/>
    <w:rsid w:val="007172F0"/>
    <w:rsid w:val="007175A5"/>
    <w:rsid w:val="00717648"/>
    <w:rsid w:val="00717692"/>
    <w:rsid w:val="00717757"/>
    <w:rsid w:val="0071777A"/>
    <w:rsid w:val="00717890"/>
    <w:rsid w:val="007178EE"/>
    <w:rsid w:val="007179FA"/>
    <w:rsid w:val="00717B5A"/>
    <w:rsid w:val="00717DB9"/>
    <w:rsid w:val="00717E77"/>
    <w:rsid w:val="00717F55"/>
    <w:rsid w:val="00720010"/>
    <w:rsid w:val="007200D1"/>
    <w:rsid w:val="00720265"/>
    <w:rsid w:val="00720284"/>
    <w:rsid w:val="00720449"/>
    <w:rsid w:val="0072047E"/>
    <w:rsid w:val="007205D5"/>
    <w:rsid w:val="007205D9"/>
    <w:rsid w:val="007205F9"/>
    <w:rsid w:val="0072070A"/>
    <w:rsid w:val="00720759"/>
    <w:rsid w:val="00720781"/>
    <w:rsid w:val="007207B1"/>
    <w:rsid w:val="007207F5"/>
    <w:rsid w:val="007208A8"/>
    <w:rsid w:val="00720A0C"/>
    <w:rsid w:val="00720AD9"/>
    <w:rsid w:val="00720BB9"/>
    <w:rsid w:val="00720C3C"/>
    <w:rsid w:val="00720E16"/>
    <w:rsid w:val="00720E3C"/>
    <w:rsid w:val="00720E48"/>
    <w:rsid w:val="00720E87"/>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040"/>
    <w:rsid w:val="00722078"/>
    <w:rsid w:val="00722260"/>
    <w:rsid w:val="007222A3"/>
    <w:rsid w:val="0072236A"/>
    <w:rsid w:val="00722395"/>
    <w:rsid w:val="00722599"/>
    <w:rsid w:val="00722979"/>
    <w:rsid w:val="00722AA1"/>
    <w:rsid w:val="00722AE0"/>
    <w:rsid w:val="00722B49"/>
    <w:rsid w:val="00722B72"/>
    <w:rsid w:val="00722BC0"/>
    <w:rsid w:val="00722BC8"/>
    <w:rsid w:val="00722BD3"/>
    <w:rsid w:val="00722BFF"/>
    <w:rsid w:val="00722CE7"/>
    <w:rsid w:val="00722DBC"/>
    <w:rsid w:val="00722DDF"/>
    <w:rsid w:val="00723099"/>
    <w:rsid w:val="007231EE"/>
    <w:rsid w:val="007231F2"/>
    <w:rsid w:val="00723240"/>
    <w:rsid w:val="007233B6"/>
    <w:rsid w:val="007234F8"/>
    <w:rsid w:val="0072350B"/>
    <w:rsid w:val="00723534"/>
    <w:rsid w:val="00723658"/>
    <w:rsid w:val="007237A9"/>
    <w:rsid w:val="007237DB"/>
    <w:rsid w:val="007238F1"/>
    <w:rsid w:val="00723C1C"/>
    <w:rsid w:val="00723F52"/>
    <w:rsid w:val="0072401D"/>
    <w:rsid w:val="00724426"/>
    <w:rsid w:val="00724437"/>
    <w:rsid w:val="00724485"/>
    <w:rsid w:val="007244BA"/>
    <w:rsid w:val="007244DC"/>
    <w:rsid w:val="007245F9"/>
    <w:rsid w:val="0072461A"/>
    <w:rsid w:val="00724728"/>
    <w:rsid w:val="007248F9"/>
    <w:rsid w:val="00724A5A"/>
    <w:rsid w:val="00724AF8"/>
    <w:rsid w:val="00724B90"/>
    <w:rsid w:val="00724C6E"/>
    <w:rsid w:val="00724D6D"/>
    <w:rsid w:val="00724DC4"/>
    <w:rsid w:val="00724F75"/>
    <w:rsid w:val="00725068"/>
    <w:rsid w:val="007250D0"/>
    <w:rsid w:val="007252DC"/>
    <w:rsid w:val="007253C5"/>
    <w:rsid w:val="00725491"/>
    <w:rsid w:val="0072551E"/>
    <w:rsid w:val="00725582"/>
    <w:rsid w:val="0072560E"/>
    <w:rsid w:val="00725686"/>
    <w:rsid w:val="00725692"/>
    <w:rsid w:val="0072575D"/>
    <w:rsid w:val="0072577B"/>
    <w:rsid w:val="00725849"/>
    <w:rsid w:val="00725A08"/>
    <w:rsid w:val="00725C90"/>
    <w:rsid w:val="00725CAE"/>
    <w:rsid w:val="00725CB6"/>
    <w:rsid w:val="00725CD3"/>
    <w:rsid w:val="00725CD7"/>
    <w:rsid w:val="00725CDC"/>
    <w:rsid w:val="00725D0E"/>
    <w:rsid w:val="00725EC6"/>
    <w:rsid w:val="00725F6B"/>
    <w:rsid w:val="00725FEF"/>
    <w:rsid w:val="0072608A"/>
    <w:rsid w:val="007260E7"/>
    <w:rsid w:val="00726253"/>
    <w:rsid w:val="00726281"/>
    <w:rsid w:val="007262C6"/>
    <w:rsid w:val="007263CD"/>
    <w:rsid w:val="0072648D"/>
    <w:rsid w:val="0072650B"/>
    <w:rsid w:val="00726537"/>
    <w:rsid w:val="0072665F"/>
    <w:rsid w:val="007266F3"/>
    <w:rsid w:val="00726890"/>
    <w:rsid w:val="00726929"/>
    <w:rsid w:val="00726BC4"/>
    <w:rsid w:val="00726D73"/>
    <w:rsid w:val="00726E44"/>
    <w:rsid w:val="00726FA7"/>
    <w:rsid w:val="0072705C"/>
    <w:rsid w:val="00727241"/>
    <w:rsid w:val="007272E8"/>
    <w:rsid w:val="007273A4"/>
    <w:rsid w:val="007273EC"/>
    <w:rsid w:val="00727514"/>
    <w:rsid w:val="00727636"/>
    <w:rsid w:val="00727653"/>
    <w:rsid w:val="007277B7"/>
    <w:rsid w:val="0072786D"/>
    <w:rsid w:val="007279F1"/>
    <w:rsid w:val="00727A2A"/>
    <w:rsid w:val="00727AEE"/>
    <w:rsid w:val="00727CAB"/>
    <w:rsid w:val="00727CD9"/>
    <w:rsid w:val="00727DC6"/>
    <w:rsid w:val="00727DD1"/>
    <w:rsid w:val="00727DF9"/>
    <w:rsid w:val="00727E19"/>
    <w:rsid w:val="00727E9F"/>
    <w:rsid w:val="00730112"/>
    <w:rsid w:val="007301BA"/>
    <w:rsid w:val="00730281"/>
    <w:rsid w:val="0073047D"/>
    <w:rsid w:val="0073051D"/>
    <w:rsid w:val="00730617"/>
    <w:rsid w:val="0073070D"/>
    <w:rsid w:val="00730ADE"/>
    <w:rsid w:val="00730B2D"/>
    <w:rsid w:val="00730B3B"/>
    <w:rsid w:val="00730BA8"/>
    <w:rsid w:val="00730C7A"/>
    <w:rsid w:val="00730CB1"/>
    <w:rsid w:val="00730F14"/>
    <w:rsid w:val="00730FEC"/>
    <w:rsid w:val="0073101E"/>
    <w:rsid w:val="0073128B"/>
    <w:rsid w:val="007314CE"/>
    <w:rsid w:val="0073150C"/>
    <w:rsid w:val="0073154D"/>
    <w:rsid w:val="007315CC"/>
    <w:rsid w:val="0073171A"/>
    <w:rsid w:val="007317E0"/>
    <w:rsid w:val="007317EC"/>
    <w:rsid w:val="00731886"/>
    <w:rsid w:val="00731908"/>
    <w:rsid w:val="0073192F"/>
    <w:rsid w:val="00731976"/>
    <w:rsid w:val="00731C58"/>
    <w:rsid w:val="00731D96"/>
    <w:rsid w:val="00731D9D"/>
    <w:rsid w:val="00731DBA"/>
    <w:rsid w:val="00731F50"/>
    <w:rsid w:val="00731FF6"/>
    <w:rsid w:val="007320A0"/>
    <w:rsid w:val="00732174"/>
    <w:rsid w:val="0073229C"/>
    <w:rsid w:val="00732358"/>
    <w:rsid w:val="007325D3"/>
    <w:rsid w:val="00732885"/>
    <w:rsid w:val="007328E0"/>
    <w:rsid w:val="00732EB3"/>
    <w:rsid w:val="007332EE"/>
    <w:rsid w:val="00733472"/>
    <w:rsid w:val="00733618"/>
    <w:rsid w:val="00733730"/>
    <w:rsid w:val="0073382C"/>
    <w:rsid w:val="00733858"/>
    <w:rsid w:val="00733A80"/>
    <w:rsid w:val="00733C86"/>
    <w:rsid w:val="00733D6C"/>
    <w:rsid w:val="0073414F"/>
    <w:rsid w:val="00734211"/>
    <w:rsid w:val="007343E7"/>
    <w:rsid w:val="007344A5"/>
    <w:rsid w:val="0073465D"/>
    <w:rsid w:val="007347D4"/>
    <w:rsid w:val="0073487C"/>
    <w:rsid w:val="0073497A"/>
    <w:rsid w:val="00734B61"/>
    <w:rsid w:val="00734D29"/>
    <w:rsid w:val="00734D7B"/>
    <w:rsid w:val="00734F46"/>
    <w:rsid w:val="00735025"/>
    <w:rsid w:val="00735080"/>
    <w:rsid w:val="0073520C"/>
    <w:rsid w:val="0073532A"/>
    <w:rsid w:val="007353E6"/>
    <w:rsid w:val="00735436"/>
    <w:rsid w:val="0073543A"/>
    <w:rsid w:val="00735650"/>
    <w:rsid w:val="0073583A"/>
    <w:rsid w:val="00735934"/>
    <w:rsid w:val="00735998"/>
    <w:rsid w:val="00735A2D"/>
    <w:rsid w:val="00735AA7"/>
    <w:rsid w:val="00735AB7"/>
    <w:rsid w:val="00735B69"/>
    <w:rsid w:val="00735B71"/>
    <w:rsid w:val="00735E35"/>
    <w:rsid w:val="00736167"/>
    <w:rsid w:val="0073616A"/>
    <w:rsid w:val="0073626C"/>
    <w:rsid w:val="0073637C"/>
    <w:rsid w:val="0073643C"/>
    <w:rsid w:val="007367AF"/>
    <w:rsid w:val="00736886"/>
    <w:rsid w:val="00736922"/>
    <w:rsid w:val="00736930"/>
    <w:rsid w:val="00736990"/>
    <w:rsid w:val="00736ADC"/>
    <w:rsid w:val="00736B97"/>
    <w:rsid w:val="00736C8A"/>
    <w:rsid w:val="00736CA6"/>
    <w:rsid w:val="00736D7B"/>
    <w:rsid w:val="007370A1"/>
    <w:rsid w:val="0073720E"/>
    <w:rsid w:val="00737305"/>
    <w:rsid w:val="0073742E"/>
    <w:rsid w:val="00737545"/>
    <w:rsid w:val="007375B2"/>
    <w:rsid w:val="00737678"/>
    <w:rsid w:val="0073772B"/>
    <w:rsid w:val="007377ED"/>
    <w:rsid w:val="00737928"/>
    <w:rsid w:val="00737944"/>
    <w:rsid w:val="0073796A"/>
    <w:rsid w:val="007379C4"/>
    <w:rsid w:val="007379C8"/>
    <w:rsid w:val="00737ACB"/>
    <w:rsid w:val="00737B9A"/>
    <w:rsid w:val="00737DA9"/>
    <w:rsid w:val="00737DE0"/>
    <w:rsid w:val="00737DE8"/>
    <w:rsid w:val="00737E27"/>
    <w:rsid w:val="00737ED5"/>
    <w:rsid w:val="00737F24"/>
    <w:rsid w:val="007402C9"/>
    <w:rsid w:val="007402FC"/>
    <w:rsid w:val="007402FE"/>
    <w:rsid w:val="007405C3"/>
    <w:rsid w:val="007406A2"/>
    <w:rsid w:val="007406C0"/>
    <w:rsid w:val="007406CB"/>
    <w:rsid w:val="007406D4"/>
    <w:rsid w:val="00740735"/>
    <w:rsid w:val="00740818"/>
    <w:rsid w:val="0074085D"/>
    <w:rsid w:val="007409E8"/>
    <w:rsid w:val="00740AB7"/>
    <w:rsid w:val="00740AC1"/>
    <w:rsid w:val="00740ACF"/>
    <w:rsid w:val="00740B5C"/>
    <w:rsid w:val="00740BF9"/>
    <w:rsid w:val="00740C1A"/>
    <w:rsid w:val="00740CFB"/>
    <w:rsid w:val="00740EC6"/>
    <w:rsid w:val="00741047"/>
    <w:rsid w:val="0074108B"/>
    <w:rsid w:val="00741294"/>
    <w:rsid w:val="00741361"/>
    <w:rsid w:val="007413AC"/>
    <w:rsid w:val="00741434"/>
    <w:rsid w:val="007414C1"/>
    <w:rsid w:val="0074150F"/>
    <w:rsid w:val="00741550"/>
    <w:rsid w:val="007415B6"/>
    <w:rsid w:val="007415E7"/>
    <w:rsid w:val="007415ED"/>
    <w:rsid w:val="00741613"/>
    <w:rsid w:val="007418A6"/>
    <w:rsid w:val="007418FC"/>
    <w:rsid w:val="007419A5"/>
    <w:rsid w:val="007419DA"/>
    <w:rsid w:val="007419DE"/>
    <w:rsid w:val="00741A56"/>
    <w:rsid w:val="00741A9D"/>
    <w:rsid w:val="00741AC1"/>
    <w:rsid w:val="00741B31"/>
    <w:rsid w:val="00741BD1"/>
    <w:rsid w:val="00741C01"/>
    <w:rsid w:val="00741D60"/>
    <w:rsid w:val="00741F26"/>
    <w:rsid w:val="00741F9D"/>
    <w:rsid w:val="0074205F"/>
    <w:rsid w:val="007420C8"/>
    <w:rsid w:val="007420C9"/>
    <w:rsid w:val="0074211A"/>
    <w:rsid w:val="0074226C"/>
    <w:rsid w:val="0074228F"/>
    <w:rsid w:val="0074254B"/>
    <w:rsid w:val="00742593"/>
    <w:rsid w:val="00742695"/>
    <w:rsid w:val="0074284F"/>
    <w:rsid w:val="00742A51"/>
    <w:rsid w:val="00742A5E"/>
    <w:rsid w:val="00742B89"/>
    <w:rsid w:val="00742C3B"/>
    <w:rsid w:val="00742CC7"/>
    <w:rsid w:val="00742E0B"/>
    <w:rsid w:val="00742F9B"/>
    <w:rsid w:val="00743109"/>
    <w:rsid w:val="0074345B"/>
    <w:rsid w:val="00743468"/>
    <w:rsid w:val="007434F4"/>
    <w:rsid w:val="0074351A"/>
    <w:rsid w:val="007436B1"/>
    <w:rsid w:val="007436D5"/>
    <w:rsid w:val="0074370A"/>
    <w:rsid w:val="0074373B"/>
    <w:rsid w:val="00743802"/>
    <w:rsid w:val="00743820"/>
    <w:rsid w:val="00743850"/>
    <w:rsid w:val="00743867"/>
    <w:rsid w:val="00743909"/>
    <w:rsid w:val="0074390F"/>
    <w:rsid w:val="00743D2A"/>
    <w:rsid w:val="00743D7F"/>
    <w:rsid w:val="00743EC3"/>
    <w:rsid w:val="00743FB2"/>
    <w:rsid w:val="00744055"/>
    <w:rsid w:val="007441E9"/>
    <w:rsid w:val="00744234"/>
    <w:rsid w:val="007442A8"/>
    <w:rsid w:val="0074443A"/>
    <w:rsid w:val="007444AC"/>
    <w:rsid w:val="00744674"/>
    <w:rsid w:val="007446D1"/>
    <w:rsid w:val="0074475B"/>
    <w:rsid w:val="00744A32"/>
    <w:rsid w:val="00744B27"/>
    <w:rsid w:val="00744B86"/>
    <w:rsid w:val="00744BF9"/>
    <w:rsid w:val="00744C25"/>
    <w:rsid w:val="00744C35"/>
    <w:rsid w:val="00744C39"/>
    <w:rsid w:val="00744E4F"/>
    <w:rsid w:val="00744E71"/>
    <w:rsid w:val="00744F3A"/>
    <w:rsid w:val="00744F46"/>
    <w:rsid w:val="00744F52"/>
    <w:rsid w:val="00744F80"/>
    <w:rsid w:val="007450EB"/>
    <w:rsid w:val="007450F4"/>
    <w:rsid w:val="007451E9"/>
    <w:rsid w:val="00745311"/>
    <w:rsid w:val="0074544C"/>
    <w:rsid w:val="00745513"/>
    <w:rsid w:val="007455B2"/>
    <w:rsid w:val="00745709"/>
    <w:rsid w:val="0074576E"/>
    <w:rsid w:val="007457FF"/>
    <w:rsid w:val="007458E7"/>
    <w:rsid w:val="00745A57"/>
    <w:rsid w:val="00745C0F"/>
    <w:rsid w:val="00745C61"/>
    <w:rsid w:val="00745DBB"/>
    <w:rsid w:val="00745E38"/>
    <w:rsid w:val="00745EBB"/>
    <w:rsid w:val="00745F57"/>
    <w:rsid w:val="007460BD"/>
    <w:rsid w:val="007460D2"/>
    <w:rsid w:val="007460F3"/>
    <w:rsid w:val="00746163"/>
    <w:rsid w:val="00746167"/>
    <w:rsid w:val="00746199"/>
    <w:rsid w:val="00746243"/>
    <w:rsid w:val="0074631C"/>
    <w:rsid w:val="007464FA"/>
    <w:rsid w:val="00746568"/>
    <w:rsid w:val="007466D6"/>
    <w:rsid w:val="007466E9"/>
    <w:rsid w:val="0074671B"/>
    <w:rsid w:val="007467BC"/>
    <w:rsid w:val="007469DC"/>
    <w:rsid w:val="00746D35"/>
    <w:rsid w:val="00746D95"/>
    <w:rsid w:val="00746DB1"/>
    <w:rsid w:val="00746E92"/>
    <w:rsid w:val="00746FF8"/>
    <w:rsid w:val="00747023"/>
    <w:rsid w:val="00747131"/>
    <w:rsid w:val="007471C5"/>
    <w:rsid w:val="007472AA"/>
    <w:rsid w:val="0074730A"/>
    <w:rsid w:val="0074732F"/>
    <w:rsid w:val="00747365"/>
    <w:rsid w:val="00747446"/>
    <w:rsid w:val="007475CC"/>
    <w:rsid w:val="007475EA"/>
    <w:rsid w:val="00747993"/>
    <w:rsid w:val="00747BD8"/>
    <w:rsid w:val="00747DE5"/>
    <w:rsid w:val="00747DF5"/>
    <w:rsid w:val="00747F05"/>
    <w:rsid w:val="00747F1A"/>
    <w:rsid w:val="00747F6F"/>
    <w:rsid w:val="00750006"/>
    <w:rsid w:val="00750206"/>
    <w:rsid w:val="007502D5"/>
    <w:rsid w:val="0075038A"/>
    <w:rsid w:val="007503A7"/>
    <w:rsid w:val="007503B7"/>
    <w:rsid w:val="00750430"/>
    <w:rsid w:val="007504B9"/>
    <w:rsid w:val="0075053A"/>
    <w:rsid w:val="0075058E"/>
    <w:rsid w:val="007505C6"/>
    <w:rsid w:val="007505FD"/>
    <w:rsid w:val="0075076E"/>
    <w:rsid w:val="007509F9"/>
    <w:rsid w:val="00750A4E"/>
    <w:rsid w:val="00750CA6"/>
    <w:rsid w:val="00750CF6"/>
    <w:rsid w:val="00750E65"/>
    <w:rsid w:val="00750FE9"/>
    <w:rsid w:val="007511A5"/>
    <w:rsid w:val="0075122A"/>
    <w:rsid w:val="0075130E"/>
    <w:rsid w:val="007514B4"/>
    <w:rsid w:val="00751550"/>
    <w:rsid w:val="0075160E"/>
    <w:rsid w:val="0075174D"/>
    <w:rsid w:val="00751A5F"/>
    <w:rsid w:val="00751DB3"/>
    <w:rsid w:val="00751DCF"/>
    <w:rsid w:val="00751ED5"/>
    <w:rsid w:val="00751F76"/>
    <w:rsid w:val="00752042"/>
    <w:rsid w:val="00752060"/>
    <w:rsid w:val="00752083"/>
    <w:rsid w:val="0075210F"/>
    <w:rsid w:val="00752155"/>
    <w:rsid w:val="007521B7"/>
    <w:rsid w:val="00752214"/>
    <w:rsid w:val="007522A5"/>
    <w:rsid w:val="007522F9"/>
    <w:rsid w:val="00752497"/>
    <w:rsid w:val="007524E2"/>
    <w:rsid w:val="00752568"/>
    <w:rsid w:val="00752629"/>
    <w:rsid w:val="00752659"/>
    <w:rsid w:val="00752692"/>
    <w:rsid w:val="0075290C"/>
    <w:rsid w:val="0075293E"/>
    <w:rsid w:val="00752AA5"/>
    <w:rsid w:val="00752F66"/>
    <w:rsid w:val="00752FE7"/>
    <w:rsid w:val="00753014"/>
    <w:rsid w:val="007530FB"/>
    <w:rsid w:val="0075316C"/>
    <w:rsid w:val="0075325E"/>
    <w:rsid w:val="0075336F"/>
    <w:rsid w:val="00753475"/>
    <w:rsid w:val="0075347A"/>
    <w:rsid w:val="007534B1"/>
    <w:rsid w:val="007534F6"/>
    <w:rsid w:val="00753571"/>
    <w:rsid w:val="007536D7"/>
    <w:rsid w:val="00753823"/>
    <w:rsid w:val="00753905"/>
    <w:rsid w:val="007539AF"/>
    <w:rsid w:val="007539E4"/>
    <w:rsid w:val="00753AA0"/>
    <w:rsid w:val="00753C2E"/>
    <w:rsid w:val="00753CD5"/>
    <w:rsid w:val="00753D06"/>
    <w:rsid w:val="00753D70"/>
    <w:rsid w:val="00753ED3"/>
    <w:rsid w:val="00753F01"/>
    <w:rsid w:val="0075400F"/>
    <w:rsid w:val="007540F6"/>
    <w:rsid w:val="00754113"/>
    <w:rsid w:val="0075412E"/>
    <w:rsid w:val="00754261"/>
    <w:rsid w:val="0075427D"/>
    <w:rsid w:val="0075434C"/>
    <w:rsid w:val="00754658"/>
    <w:rsid w:val="00754747"/>
    <w:rsid w:val="007547E8"/>
    <w:rsid w:val="007547F4"/>
    <w:rsid w:val="007548AF"/>
    <w:rsid w:val="0075491A"/>
    <w:rsid w:val="00754A28"/>
    <w:rsid w:val="00754AD5"/>
    <w:rsid w:val="00754B9C"/>
    <w:rsid w:val="00754D64"/>
    <w:rsid w:val="00754FCC"/>
    <w:rsid w:val="00754FEF"/>
    <w:rsid w:val="0075502E"/>
    <w:rsid w:val="007552F7"/>
    <w:rsid w:val="0075532E"/>
    <w:rsid w:val="00755420"/>
    <w:rsid w:val="00755559"/>
    <w:rsid w:val="007555A1"/>
    <w:rsid w:val="007555B8"/>
    <w:rsid w:val="007555D7"/>
    <w:rsid w:val="0075561C"/>
    <w:rsid w:val="0075565D"/>
    <w:rsid w:val="007556F8"/>
    <w:rsid w:val="007557E8"/>
    <w:rsid w:val="0075598E"/>
    <w:rsid w:val="00755ABD"/>
    <w:rsid w:val="00755B06"/>
    <w:rsid w:val="00755B8B"/>
    <w:rsid w:val="00755C24"/>
    <w:rsid w:val="00755D41"/>
    <w:rsid w:val="00755E06"/>
    <w:rsid w:val="00755F8B"/>
    <w:rsid w:val="0075611E"/>
    <w:rsid w:val="0075638D"/>
    <w:rsid w:val="007563CF"/>
    <w:rsid w:val="00756449"/>
    <w:rsid w:val="0075649C"/>
    <w:rsid w:val="00756517"/>
    <w:rsid w:val="0075655C"/>
    <w:rsid w:val="007565E2"/>
    <w:rsid w:val="00756684"/>
    <w:rsid w:val="0075670A"/>
    <w:rsid w:val="0075672C"/>
    <w:rsid w:val="00756810"/>
    <w:rsid w:val="0075696F"/>
    <w:rsid w:val="007569EA"/>
    <w:rsid w:val="00756AFA"/>
    <w:rsid w:val="00756BAD"/>
    <w:rsid w:val="00756BB9"/>
    <w:rsid w:val="00756CF3"/>
    <w:rsid w:val="00756DC0"/>
    <w:rsid w:val="00756F15"/>
    <w:rsid w:val="00756F1E"/>
    <w:rsid w:val="00756F4B"/>
    <w:rsid w:val="00757004"/>
    <w:rsid w:val="0075701C"/>
    <w:rsid w:val="00757039"/>
    <w:rsid w:val="007570D5"/>
    <w:rsid w:val="0075712E"/>
    <w:rsid w:val="007571E7"/>
    <w:rsid w:val="0075727F"/>
    <w:rsid w:val="007572E9"/>
    <w:rsid w:val="007573DE"/>
    <w:rsid w:val="0075773A"/>
    <w:rsid w:val="00757882"/>
    <w:rsid w:val="00757A61"/>
    <w:rsid w:val="00757B5B"/>
    <w:rsid w:val="00757C04"/>
    <w:rsid w:val="00757CD9"/>
    <w:rsid w:val="00757D02"/>
    <w:rsid w:val="00757DBC"/>
    <w:rsid w:val="00757E00"/>
    <w:rsid w:val="00757E74"/>
    <w:rsid w:val="00757E8E"/>
    <w:rsid w:val="00757E9F"/>
    <w:rsid w:val="00757FE8"/>
    <w:rsid w:val="007600CA"/>
    <w:rsid w:val="007600CF"/>
    <w:rsid w:val="0076015A"/>
    <w:rsid w:val="007602F8"/>
    <w:rsid w:val="0076031F"/>
    <w:rsid w:val="00760350"/>
    <w:rsid w:val="00760389"/>
    <w:rsid w:val="007604F9"/>
    <w:rsid w:val="00760579"/>
    <w:rsid w:val="00760601"/>
    <w:rsid w:val="00760637"/>
    <w:rsid w:val="007606EF"/>
    <w:rsid w:val="00760731"/>
    <w:rsid w:val="00760743"/>
    <w:rsid w:val="00760756"/>
    <w:rsid w:val="007609B6"/>
    <w:rsid w:val="007609E0"/>
    <w:rsid w:val="00760A30"/>
    <w:rsid w:val="00760A54"/>
    <w:rsid w:val="00760AA3"/>
    <w:rsid w:val="00760D79"/>
    <w:rsid w:val="00760DFD"/>
    <w:rsid w:val="00760FBF"/>
    <w:rsid w:val="007610FD"/>
    <w:rsid w:val="00761132"/>
    <w:rsid w:val="0076116A"/>
    <w:rsid w:val="0076121F"/>
    <w:rsid w:val="00761397"/>
    <w:rsid w:val="007613AF"/>
    <w:rsid w:val="0076145C"/>
    <w:rsid w:val="0076156B"/>
    <w:rsid w:val="0076177D"/>
    <w:rsid w:val="00761780"/>
    <w:rsid w:val="00761781"/>
    <w:rsid w:val="007619FB"/>
    <w:rsid w:val="00761A37"/>
    <w:rsid w:val="00761A4E"/>
    <w:rsid w:val="00761A6A"/>
    <w:rsid w:val="00761E20"/>
    <w:rsid w:val="00761FA8"/>
    <w:rsid w:val="00761FEE"/>
    <w:rsid w:val="0076200C"/>
    <w:rsid w:val="0076225C"/>
    <w:rsid w:val="00762353"/>
    <w:rsid w:val="0076244D"/>
    <w:rsid w:val="007624AF"/>
    <w:rsid w:val="00762767"/>
    <w:rsid w:val="00762924"/>
    <w:rsid w:val="0076295C"/>
    <w:rsid w:val="00762A2B"/>
    <w:rsid w:val="00762AD4"/>
    <w:rsid w:val="00762C1E"/>
    <w:rsid w:val="00762D1E"/>
    <w:rsid w:val="00762DBC"/>
    <w:rsid w:val="00762E83"/>
    <w:rsid w:val="00762F16"/>
    <w:rsid w:val="00762F53"/>
    <w:rsid w:val="00762F6C"/>
    <w:rsid w:val="00762F97"/>
    <w:rsid w:val="00762FA7"/>
    <w:rsid w:val="00762FEF"/>
    <w:rsid w:val="00763055"/>
    <w:rsid w:val="00763058"/>
    <w:rsid w:val="00763136"/>
    <w:rsid w:val="0076324C"/>
    <w:rsid w:val="0076340F"/>
    <w:rsid w:val="00763432"/>
    <w:rsid w:val="00763448"/>
    <w:rsid w:val="00763558"/>
    <w:rsid w:val="007635F6"/>
    <w:rsid w:val="007636F5"/>
    <w:rsid w:val="0076372A"/>
    <w:rsid w:val="00763756"/>
    <w:rsid w:val="007637D1"/>
    <w:rsid w:val="00763977"/>
    <w:rsid w:val="00763981"/>
    <w:rsid w:val="007639D5"/>
    <w:rsid w:val="007639FD"/>
    <w:rsid w:val="007639FE"/>
    <w:rsid w:val="00763A07"/>
    <w:rsid w:val="00763A60"/>
    <w:rsid w:val="00763B4D"/>
    <w:rsid w:val="00763BA2"/>
    <w:rsid w:val="00763CCA"/>
    <w:rsid w:val="00763D9A"/>
    <w:rsid w:val="00763E73"/>
    <w:rsid w:val="00763EB7"/>
    <w:rsid w:val="00763FE4"/>
    <w:rsid w:val="00764043"/>
    <w:rsid w:val="007640D8"/>
    <w:rsid w:val="007642F4"/>
    <w:rsid w:val="007643CF"/>
    <w:rsid w:val="00764493"/>
    <w:rsid w:val="00764574"/>
    <w:rsid w:val="007645D3"/>
    <w:rsid w:val="007645FE"/>
    <w:rsid w:val="00764894"/>
    <w:rsid w:val="00764A0A"/>
    <w:rsid w:val="00764B01"/>
    <w:rsid w:val="00764B0D"/>
    <w:rsid w:val="00764CB4"/>
    <w:rsid w:val="00764D12"/>
    <w:rsid w:val="00764D84"/>
    <w:rsid w:val="00764EB8"/>
    <w:rsid w:val="00764EDC"/>
    <w:rsid w:val="00764F6F"/>
    <w:rsid w:val="0076500A"/>
    <w:rsid w:val="00765098"/>
    <w:rsid w:val="007650A8"/>
    <w:rsid w:val="0076539C"/>
    <w:rsid w:val="00765500"/>
    <w:rsid w:val="00765530"/>
    <w:rsid w:val="007655FC"/>
    <w:rsid w:val="00765832"/>
    <w:rsid w:val="007659C3"/>
    <w:rsid w:val="00765A58"/>
    <w:rsid w:val="00765A69"/>
    <w:rsid w:val="00765BAF"/>
    <w:rsid w:val="00765BC3"/>
    <w:rsid w:val="00765CA6"/>
    <w:rsid w:val="00765D28"/>
    <w:rsid w:val="00765E97"/>
    <w:rsid w:val="00765F2A"/>
    <w:rsid w:val="00765FDC"/>
    <w:rsid w:val="007661B8"/>
    <w:rsid w:val="00766258"/>
    <w:rsid w:val="007663A3"/>
    <w:rsid w:val="00766559"/>
    <w:rsid w:val="0076659E"/>
    <w:rsid w:val="00766731"/>
    <w:rsid w:val="00766801"/>
    <w:rsid w:val="00766917"/>
    <w:rsid w:val="0076693D"/>
    <w:rsid w:val="00766976"/>
    <w:rsid w:val="0076699B"/>
    <w:rsid w:val="007669EF"/>
    <w:rsid w:val="00766AF6"/>
    <w:rsid w:val="00766B0E"/>
    <w:rsid w:val="00766BB8"/>
    <w:rsid w:val="00766BFB"/>
    <w:rsid w:val="00766DF2"/>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CBD"/>
    <w:rsid w:val="00767CC6"/>
    <w:rsid w:val="00767DB6"/>
    <w:rsid w:val="00767F6E"/>
    <w:rsid w:val="007700B6"/>
    <w:rsid w:val="007700C8"/>
    <w:rsid w:val="00770108"/>
    <w:rsid w:val="00770128"/>
    <w:rsid w:val="007703F4"/>
    <w:rsid w:val="00770453"/>
    <w:rsid w:val="007704D8"/>
    <w:rsid w:val="007704DA"/>
    <w:rsid w:val="00770624"/>
    <w:rsid w:val="00770762"/>
    <w:rsid w:val="007707D8"/>
    <w:rsid w:val="007708B0"/>
    <w:rsid w:val="0077093E"/>
    <w:rsid w:val="00770957"/>
    <w:rsid w:val="00770A2C"/>
    <w:rsid w:val="00770A2E"/>
    <w:rsid w:val="00770A70"/>
    <w:rsid w:val="00770CEE"/>
    <w:rsid w:val="00770D2F"/>
    <w:rsid w:val="00770DA1"/>
    <w:rsid w:val="00770EBB"/>
    <w:rsid w:val="00770F69"/>
    <w:rsid w:val="00770F81"/>
    <w:rsid w:val="00771074"/>
    <w:rsid w:val="007710F5"/>
    <w:rsid w:val="0077117C"/>
    <w:rsid w:val="007711A1"/>
    <w:rsid w:val="007711C6"/>
    <w:rsid w:val="007712AE"/>
    <w:rsid w:val="007712B9"/>
    <w:rsid w:val="0077140C"/>
    <w:rsid w:val="00771419"/>
    <w:rsid w:val="00771516"/>
    <w:rsid w:val="00771542"/>
    <w:rsid w:val="00771593"/>
    <w:rsid w:val="007715B8"/>
    <w:rsid w:val="00771607"/>
    <w:rsid w:val="00771743"/>
    <w:rsid w:val="007717DE"/>
    <w:rsid w:val="00771B67"/>
    <w:rsid w:val="00771BDA"/>
    <w:rsid w:val="00771CAE"/>
    <w:rsid w:val="00771CBD"/>
    <w:rsid w:val="00771EFA"/>
    <w:rsid w:val="00771FE1"/>
    <w:rsid w:val="00772182"/>
    <w:rsid w:val="007721AD"/>
    <w:rsid w:val="00772232"/>
    <w:rsid w:val="0077240D"/>
    <w:rsid w:val="0077243E"/>
    <w:rsid w:val="007725DD"/>
    <w:rsid w:val="00772664"/>
    <w:rsid w:val="00772732"/>
    <w:rsid w:val="00772772"/>
    <w:rsid w:val="00772787"/>
    <w:rsid w:val="0077279A"/>
    <w:rsid w:val="007727C1"/>
    <w:rsid w:val="007727D6"/>
    <w:rsid w:val="00772875"/>
    <w:rsid w:val="007728F4"/>
    <w:rsid w:val="0077291B"/>
    <w:rsid w:val="00772A0E"/>
    <w:rsid w:val="00772D15"/>
    <w:rsid w:val="00772D88"/>
    <w:rsid w:val="00772DC3"/>
    <w:rsid w:val="00772E07"/>
    <w:rsid w:val="00772E16"/>
    <w:rsid w:val="00772F38"/>
    <w:rsid w:val="00772F45"/>
    <w:rsid w:val="00772FA6"/>
    <w:rsid w:val="00773196"/>
    <w:rsid w:val="007732AF"/>
    <w:rsid w:val="007733C4"/>
    <w:rsid w:val="00773584"/>
    <w:rsid w:val="0077385B"/>
    <w:rsid w:val="00773BF2"/>
    <w:rsid w:val="00773CCA"/>
    <w:rsid w:val="00773DE3"/>
    <w:rsid w:val="00773EC7"/>
    <w:rsid w:val="00773F21"/>
    <w:rsid w:val="00773F73"/>
    <w:rsid w:val="0077420C"/>
    <w:rsid w:val="0077433B"/>
    <w:rsid w:val="007743A1"/>
    <w:rsid w:val="00774412"/>
    <w:rsid w:val="00774485"/>
    <w:rsid w:val="007744B6"/>
    <w:rsid w:val="007744ED"/>
    <w:rsid w:val="007744EF"/>
    <w:rsid w:val="007745AD"/>
    <w:rsid w:val="0077470C"/>
    <w:rsid w:val="007747F9"/>
    <w:rsid w:val="00774810"/>
    <w:rsid w:val="007748A7"/>
    <w:rsid w:val="007748D3"/>
    <w:rsid w:val="00774A55"/>
    <w:rsid w:val="00774AF4"/>
    <w:rsid w:val="00774BB2"/>
    <w:rsid w:val="00774C73"/>
    <w:rsid w:val="00774CF7"/>
    <w:rsid w:val="00774DFE"/>
    <w:rsid w:val="00774E5B"/>
    <w:rsid w:val="00774FD2"/>
    <w:rsid w:val="00775019"/>
    <w:rsid w:val="00775029"/>
    <w:rsid w:val="00775032"/>
    <w:rsid w:val="007750F8"/>
    <w:rsid w:val="007751EB"/>
    <w:rsid w:val="00775233"/>
    <w:rsid w:val="007752CD"/>
    <w:rsid w:val="007759B5"/>
    <w:rsid w:val="00775A02"/>
    <w:rsid w:val="00775B04"/>
    <w:rsid w:val="00775B1D"/>
    <w:rsid w:val="00775BAA"/>
    <w:rsid w:val="00775C49"/>
    <w:rsid w:val="00775D7C"/>
    <w:rsid w:val="00775DF1"/>
    <w:rsid w:val="00775EA3"/>
    <w:rsid w:val="00775EFD"/>
    <w:rsid w:val="00775F11"/>
    <w:rsid w:val="00776081"/>
    <w:rsid w:val="007760D6"/>
    <w:rsid w:val="00776102"/>
    <w:rsid w:val="00776277"/>
    <w:rsid w:val="00776351"/>
    <w:rsid w:val="00776490"/>
    <w:rsid w:val="00776530"/>
    <w:rsid w:val="00776679"/>
    <w:rsid w:val="0077673C"/>
    <w:rsid w:val="007767C8"/>
    <w:rsid w:val="00776826"/>
    <w:rsid w:val="00776832"/>
    <w:rsid w:val="00776873"/>
    <w:rsid w:val="007768F0"/>
    <w:rsid w:val="007768F2"/>
    <w:rsid w:val="00776901"/>
    <w:rsid w:val="00776B37"/>
    <w:rsid w:val="00776C10"/>
    <w:rsid w:val="00776DC3"/>
    <w:rsid w:val="00776E47"/>
    <w:rsid w:val="00776E9E"/>
    <w:rsid w:val="00776EB5"/>
    <w:rsid w:val="00776EF8"/>
    <w:rsid w:val="00776F96"/>
    <w:rsid w:val="00776F98"/>
    <w:rsid w:val="0077701D"/>
    <w:rsid w:val="00777053"/>
    <w:rsid w:val="00777056"/>
    <w:rsid w:val="00777140"/>
    <w:rsid w:val="00777177"/>
    <w:rsid w:val="007771B0"/>
    <w:rsid w:val="0077721A"/>
    <w:rsid w:val="00777244"/>
    <w:rsid w:val="0077726A"/>
    <w:rsid w:val="007772DD"/>
    <w:rsid w:val="007773A9"/>
    <w:rsid w:val="007773B3"/>
    <w:rsid w:val="007774C1"/>
    <w:rsid w:val="007775D0"/>
    <w:rsid w:val="007775DE"/>
    <w:rsid w:val="0077762C"/>
    <w:rsid w:val="007778C9"/>
    <w:rsid w:val="00777955"/>
    <w:rsid w:val="00777A62"/>
    <w:rsid w:val="00777B0B"/>
    <w:rsid w:val="00777B46"/>
    <w:rsid w:val="00777BB2"/>
    <w:rsid w:val="00777C04"/>
    <w:rsid w:val="00777D16"/>
    <w:rsid w:val="00777DAC"/>
    <w:rsid w:val="00777EE9"/>
    <w:rsid w:val="0078012C"/>
    <w:rsid w:val="00780252"/>
    <w:rsid w:val="00780311"/>
    <w:rsid w:val="00780491"/>
    <w:rsid w:val="007804DE"/>
    <w:rsid w:val="0078089B"/>
    <w:rsid w:val="00780915"/>
    <w:rsid w:val="00780980"/>
    <w:rsid w:val="007809E1"/>
    <w:rsid w:val="00780A03"/>
    <w:rsid w:val="00780AED"/>
    <w:rsid w:val="00780AF4"/>
    <w:rsid w:val="00780B1C"/>
    <w:rsid w:val="00780B57"/>
    <w:rsid w:val="00780DB2"/>
    <w:rsid w:val="00780F0C"/>
    <w:rsid w:val="00780F3D"/>
    <w:rsid w:val="00780F61"/>
    <w:rsid w:val="0078105E"/>
    <w:rsid w:val="00781112"/>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26"/>
    <w:rsid w:val="00781F82"/>
    <w:rsid w:val="00781F93"/>
    <w:rsid w:val="00782081"/>
    <w:rsid w:val="007820B1"/>
    <w:rsid w:val="007820CA"/>
    <w:rsid w:val="007820CB"/>
    <w:rsid w:val="0078243D"/>
    <w:rsid w:val="007825A6"/>
    <w:rsid w:val="007825C3"/>
    <w:rsid w:val="0078274E"/>
    <w:rsid w:val="007827CD"/>
    <w:rsid w:val="00782870"/>
    <w:rsid w:val="00782C39"/>
    <w:rsid w:val="00782C6B"/>
    <w:rsid w:val="00782CBE"/>
    <w:rsid w:val="00782D1E"/>
    <w:rsid w:val="00782D8A"/>
    <w:rsid w:val="00783067"/>
    <w:rsid w:val="0078309C"/>
    <w:rsid w:val="007830B5"/>
    <w:rsid w:val="007830BD"/>
    <w:rsid w:val="007830FD"/>
    <w:rsid w:val="00783386"/>
    <w:rsid w:val="007833C3"/>
    <w:rsid w:val="00783440"/>
    <w:rsid w:val="007835A6"/>
    <w:rsid w:val="007837BE"/>
    <w:rsid w:val="0078380D"/>
    <w:rsid w:val="00783822"/>
    <w:rsid w:val="007838A0"/>
    <w:rsid w:val="007838AF"/>
    <w:rsid w:val="007838CA"/>
    <w:rsid w:val="00783D0A"/>
    <w:rsid w:val="00783DB7"/>
    <w:rsid w:val="00783ED4"/>
    <w:rsid w:val="00783F28"/>
    <w:rsid w:val="00784071"/>
    <w:rsid w:val="007840A0"/>
    <w:rsid w:val="007840BD"/>
    <w:rsid w:val="00784112"/>
    <w:rsid w:val="007842FE"/>
    <w:rsid w:val="00784311"/>
    <w:rsid w:val="0078433A"/>
    <w:rsid w:val="007843A4"/>
    <w:rsid w:val="0078440C"/>
    <w:rsid w:val="0078454E"/>
    <w:rsid w:val="00784630"/>
    <w:rsid w:val="00784692"/>
    <w:rsid w:val="00784702"/>
    <w:rsid w:val="0078495C"/>
    <w:rsid w:val="00784C31"/>
    <w:rsid w:val="00784DB7"/>
    <w:rsid w:val="00784E5F"/>
    <w:rsid w:val="00784EA1"/>
    <w:rsid w:val="00784ECF"/>
    <w:rsid w:val="00784F4A"/>
    <w:rsid w:val="00784FC7"/>
    <w:rsid w:val="007850D3"/>
    <w:rsid w:val="0078512E"/>
    <w:rsid w:val="00785157"/>
    <w:rsid w:val="0078523A"/>
    <w:rsid w:val="0078533F"/>
    <w:rsid w:val="0078537C"/>
    <w:rsid w:val="00785425"/>
    <w:rsid w:val="0078558E"/>
    <w:rsid w:val="00785632"/>
    <w:rsid w:val="0078564E"/>
    <w:rsid w:val="007858CD"/>
    <w:rsid w:val="007859E1"/>
    <w:rsid w:val="00785B29"/>
    <w:rsid w:val="00785BFF"/>
    <w:rsid w:val="00785D96"/>
    <w:rsid w:val="00785D9B"/>
    <w:rsid w:val="00785EEB"/>
    <w:rsid w:val="00785FE3"/>
    <w:rsid w:val="0078612A"/>
    <w:rsid w:val="00786179"/>
    <w:rsid w:val="007861D1"/>
    <w:rsid w:val="00786272"/>
    <w:rsid w:val="00786275"/>
    <w:rsid w:val="007862C8"/>
    <w:rsid w:val="0078637F"/>
    <w:rsid w:val="0078639C"/>
    <w:rsid w:val="007864B2"/>
    <w:rsid w:val="00786549"/>
    <w:rsid w:val="00786572"/>
    <w:rsid w:val="007865C8"/>
    <w:rsid w:val="00786620"/>
    <w:rsid w:val="00786726"/>
    <w:rsid w:val="00786787"/>
    <w:rsid w:val="007867DA"/>
    <w:rsid w:val="0078681A"/>
    <w:rsid w:val="00786844"/>
    <w:rsid w:val="007868A5"/>
    <w:rsid w:val="007868B7"/>
    <w:rsid w:val="007869E9"/>
    <w:rsid w:val="00786A8B"/>
    <w:rsid w:val="00786B29"/>
    <w:rsid w:val="00786B74"/>
    <w:rsid w:val="00786BC0"/>
    <w:rsid w:val="00786CB2"/>
    <w:rsid w:val="00786CC0"/>
    <w:rsid w:val="00786D07"/>
    <w:rsid w:val="00786DD0"/>
    <w:rsid w:val="00786DE0"/>
    <w:rsid w:val="00786E5B"/>
    <w:rsid w:val="00786F9B"/>
    <w:rsid w:val="00786FA1"/>
    <w:rsid w:val="0078708D"/>
    <w:rsid w:val="007871DA"/>
    <w:rsid w:val="007873CF"/>
    <w:rsid w:val="00787484"/>
    <w:rsid w:val="00787527"/>
    <w:rsid w:val="007875E7"/>
    <w:rsid w:val="00787736"/>
    <w:rsid w:val="007878DA"/>
    <w:rsid w:val="00787A55"/>
    <w:rsid w:val="00787B92"/>
    <w:rsid w:val="00787C08"/>
    <w:rsid w:val="00787D80"/>
    <w:rsid w:val="00787D9E"/>
    <w:rsid w:val="00787E04"/>
    <w:rsid w:val="00787F1C"/>
    <w:rsid w:val="00787FF1"/>
    <w:rsid w:val="00790143"/>
    <w:rsid w:val="0079035F"/>
    <w:rsid w:val="00790396"/>
    <w:rsid w:val="00790423"/>
    <w:rsid w:val="0079045D"/>
    <w:rsid w:val="007904E7"/>
    <w:rsid w:val="0079050E"/>
    <w:rsid w:val="00790523"/>
    <w:rsid w:val="00790764"/>
    <w:rsid w:val="00790844"/>
    <w:rsid w:val="0079094E"/>
    <w:rsid w:val="00790A2E"/>
    <w:rsid w:val="00790ACF"/>
    <w:rsid w:val="00790B66"/>
    <w:rsid w:val="00790D91"/>
    <w:rsid w:val="00790EF1"/>
    <w:rsid w:val="007910E1"/>
    <w:rsid w:val="00791100"/>
    <w:rsid w:val="00791161"/>
    <w:rsid w:val="00791190"/>
    <w:rsid w:val="007911BD"/>
    <w:rsid w:val="007912A1"/>
    <w:rsid w:val="007912A8"/>
    <w:rsid w:val="00791307"/>
    <w:rsid w:val="00791345"/>
    <w:rsid w:val="007915B8"/>
    <w:rsid w:val="007916D2"/>
    <w:rsid w:val="00791866"/>
    <w:rsid w:val="007919DB"/>
    <w:rsid w:val="00791A26"/>
    <w:rsid w:val="00791AB3"/>
    <w:rsid w:val="00791ADE"/>
    <w:rsid w:val="00791BE9"/>
    <w:rsid w:val="00791BEA"/>
    <w:rsid w:val="00791C8E"/>
    <w:rsid w:val="00791DE3"/>
    <w:rsid w:val="00791E7A"/>
    <w:rsid w:val="00791FD1"/>
    <w:rsid w:val="00791FD3"/>
    <w:rsid w:val="00791FDD"/>
    <w:rsid w:val="00792194"/>
    <w:rsid w:val="0079221A"/>
    <w:rsid w:val="0079226A"/>
    <w:rsid w:val="007923B5"/>
    <w:rsid w:val="007924B1"/>
    <w:rsid w:val="007924C6"/>
    <w:rsid w:val="007926B7"/>
    <w:rsid w:val="0079276C"/>
    <w:rsid w:val="007927C1"/>
    <w:rsid w:val="00792A27"/>
    <w:rsid w:val="00792AD3"/>
    <w:rsid w:val="00792BE0"/>
    <w:rsid w:val="00792BEC"/>
    <w:rsid w:val="00792E12"/>
    <w:rsid w:val="00792E39"/>
    <w:rsid w:val="00792E96"/>
    <w:rsid w:val="00792ECC"/>
    <w:rsid w:val="00792F76"/>
    <w:rsid w:val="00792FF1"/>
    <w:rsid w:val="007930E2"/>
    <w:rsid w:val="0079324F"/>
    <w:rsid w:val="00793315"/>
    <w:rsid w:val="00793401"/>
    <w:rsid w:val="0079348A"/>
    <w:rsid w:val="007936DF"/>
    <w:rsid w:val="0079374D"/>
    <w:rsid w:val="00793773"/>
    <w:rsid w:val="00793774"/>
    <w:rsid w:val="0079381A"/>
    <w:rsid w:val="007938A2"/>
    <w:rsid w:val="007938B7"/>
    <w:rsid w:val="00793901"/>
    <w:rsid w:val="0079391F"/>
    <w:rsid w:val="0079392A"/>
    <w:rsid w:val="00793975"/>
    <w:rsid w:val="00793995"/>
    <w:rsid w:val="007939C7"/>
    <w:rsid w:val="00793A9E"/>
    <w:rsid w:val="00793ACC"/>
    <w:rsid w:val="00793ADF"/>
    <w:rsid w:val="00793B06"/>
    <w:rsid w:val="00793B11"/>
    <w:rsid w:val="00793B4E"/>
    <w:rsid w:val="00793B54"/>
    <w:rsid w:val="00793CA4"/>
    <w:rsid w:val="00793CCF"/>
    <w:rsid w:val="00793CD9"/>
    <w:rsid w:val="00793E52"/>
    <w:rsid w:val="00793F70"/>
    <w:rsid w:val="00793FB7"/>
    <w:rsid w:val="00793FDA"/>
    <w:rsid w:val="00794067"/>
    <w:rsid w:val="007940C4"/>
    <w:rsid w:val="007941A7"/>
    <w:rsid w:val="0079448A"/>
    <w:rsid w:val="007945A2"/>
    <w:rsid w:val="0079467D"/>
    <w:rsid w:val="007947FB"/>
    <w:rsid w:val="00794BB3"/>
    <w:rsid w:val="00794CE6"/>
    <w:rsid w:val="00794D22"/>
    <w:rsid w:val="00794D8A"/>
    <w:rsid w:val="00794DFE"/>
    <w:rsid w:val="007950E3"/>
    <w:rsid w:val="00795250"/>
    <w:rsid w:val="007953A9"/>
    <w:rsid w:val="007953CC"/>
    <w:rsid w:val="007954AC"/>
    <w:rsid w:val="0079551C"/>
    <w:rsid w:val="0079567A"/>
    <w:rsid w:val="007957C3"/>
    <w:rsid w:val="00795804"/>
    <w:rsid w:val="00795809"/>
    <w:rsid w:val="00795A51"/>
    <w:rsid w:val="00795ABF"/>
    <w:rsid w:val="00795B21"/>
    <w:rsid w:val="00795BA6"/>
    <w:rsid w:val="00795F20"/>
    <w:rsid w:val="0079601B"/>
    <w:rsid w:val="0079603E"/>
    <w:rsid w:val="007960E1"/>
    <w:rsid w:val="007960E3"/>
    <w:rsid w:val="00796144"/>
    <w:rsid w:val="00796199"/>
    <w:rsid w:val="007962E1"/>
    <w:rsid w:val="007963B2"/>
    <w:rsid w:val="00796448"/>
    <w:rsid w:val="00796467"/>
    <w:rsid w:val="007964B8"/>
    <w:rsid w:val="0079675E"/>
    <w:rsid w:val="007967DC"/>
    <w:rsid w:val="00796AEB"/>
    <w:rsid w:val="00796B15"/>
    <w:rsid w:val="00796B76"/>
    <w:rsid w:val="00796CA4"/>
    <w:rsid w:val="00796E37"/>
    <w:rsid w:val="00796ED0"/>
    <w:rsid w:val="00796F67"/>
    <w:rsid w:val="00796FCC"/>
    <w:rsid w:val="00797033"/>
    <w:rsid w:val="007970B4"/>
    <w:rsid w:val="0079716A"/>
    <w:rsid w:val="0079731C"/>
    <w:rsid w:val="00797481"/>
    <w:rsid w:val="0079798A"/>
    <w:rsid w:val="00797BA0"/>
    <w:rsid w:val="00797CB1"/>
    <w:rsid w:val="00797CDE"/>
    <w:rsid w:val="00797DAA"/>
    <w:rsid w:val="00797E01"/>
    <w:rsid w:val="00797E18"/>
    <w:rsid w:val="00797E71"/>
    <w:rsid w:val="00797EF1"/>
    <w:rsid w:val="00797F79"/>
    <w:rsid w:val="00797FC2"/>
    <w:rsid w:val="00797FCF"/>
    <w:rsid w:val="007A001E"/>
    <w:rsid w:val="007A0055"/>
    <w:rsid w:val="007A017C"/>
    <w:rsid w:val="007A01C2"/>
    <w:rsid w:val="007A0256"/>
    <w:rsid w:val="007A0292"/>
    <w:rsid w:val="007A0318"/>
    <w:rsid w:val="007A0338"/>
    <w:rsid w:val="007A034D"/>
    <w:rsid w:val="007A037B"/>
    <w:rsid w:val="007A0486"/>
    <w:rsid w:val="007A050C"/>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1EA"/>
    <w:rsid w:val="007A1200"/>
    <w:rsid w:val="007A1402"/>
    <w:rsid w:val="007A14A6"/>
    <w:rsid w:val="007A15BA"/>
    <w:rsid w:val="007A16E9"/>
    <w:rsid w:val="007A16F1"/>
    <w:rsid w:val="007A171E"/>
    <w:rsid w:val="007A1736"/>
    <w:rsid w:val="007A1813"/>
    <w:rsid w:val="007A1882"/>
    <w:rsid w:val="007A1921"/>
    <w:rsid w:val="007A199D"/>
    <w:rsid w:val="007A19DA"/>
    <w:rsid w:val="007A1A0C"/>
    <w:rsid w:val="007A1AA3"/>
    <w:rsid w:val="007A1B34"/>
    <w:rsid w:val="007A1B63"/>
    <w:rsid w:val="007A2045"/>
    <w:rsid w:val="007A2067"/>
    <w:rsid w:val="007A2099"/>
    <w:rsid w:val="007A20D3"/>
    <w:rsid w:val="007A2205"/>
    <w:rsid w:val="007A2270"/>
    <w:rsid w:val="007A22CA"/>
    <w:rsid w:val="007A22D6"/>
    <w:rsid w:val="007A234E"/>
    <w:rsid w:val="007A24B8"/>
    <w:rsid w:val="007A25C3"/>
    <w:rsid w:val="007A2603"/>
    <w:rsid w:val="007A2694"/>
    <w:rsid w:val="007A26CC"/>
    <w:rsid w:val="007A2703"/>
    <w:rsid w:val="007A27AE"/>
    <w:rsid w:val="007A2818"/>
    <w:rsid w:val="007A2888"/>
    <w:rsid w:val="007A29A9"/>
    <w:rsid w:val="007A2AC2"/>
    <w:rsid w:val="007A2B29"/>
    <w:rsid w:val="007A2BFF"/>
    <w:rsid w:val="007A2D56"/>
    <w:rsid w:val="007A2D6E"/>
    <w:rsid w:val="007A2D80"/>
    <w:rsid w:val="007A2E08"/>
    <w:rsid w:val="007A2E57"/>
    <w:rsid w:val="007A2E6B"/>
    <w:rsid w:val="007A2E83"/>
    <w:rsid w:val="007A2ED0"/>
    <w:rsid w:val="007A2F06"/>
    <w:rsid w:val="007A32E9"/>
    <w:rsid w:val="007A3343"/>
    <w:rsid w:val="007A3395"/>
    <w:rsid w:val="007A3505"/>
    <w:rsid w:val="007A350E"/>
    <w:rsid w:val="007A35B2"/>
    <w:rsid w:val="007A35E2"/>
    <w:rsid w:val="007A3642"/>
    <w:rsid w:val="007A378E"/>
    <w:rsid w:val="007A37F2"/>
    <w:rsid w:val="007A3815"/>
    <w:rsid w:val="007A3816"/>
    <w:rsid w:val="007A3890"/>
    <w:rsid w:val="007A3BF2"/>
    <w:rsid w:val="007A3C37"/>
    <w:rsid w:val="007A3D27"/>
    <w:rsid w:val="007A4041"/>
    <w:rsid w:val="007A406F"/>
    <w:rsid w:val="007A407A"/>
    <w:rsid w:val="007A40A7"/>
    <w:rsid w:val="007A4125"/>
    <w:rsid w:val="007A412C"/>
    <w:rsid w:val="007A4246"/>
    <w:rsid w:val="007A4338"/>
    <w:rsid w:val="007A43A8"/>
    <w:rsid w:val="007A45A5"/>
    <w:rsid w:val="007A4602"/>
    <w:rsid w:val="007A468B"/>
    <w:rsid w:val="007A4823"/>
    <w:rsid w:val="007A4910"/>
    <w:rsid w:val="007A49DF"/>
    <w:rsid w:val="007A4AF1"/>
    <w:rsid w:val="007A4C76"/>
    <w:rsid w:val="007A4DD6"/>
    <w:rsid w:val="007A4DD7"/>
    <w:rsid w:val="007A4DE4"/>
    <w:rsid w:val="007A4E03"/>
    <w:rsid w:val="007A4ED7"/>
    <w:rsid w:val="007A4EF8"/>
    <w:rsid w:val="007A4F3C"/>
    <w:rsid w:val="007A4F59"/>
    <w:rsid w:val="007A4FF8"/>
    <w:rsid w:val="007A50BA"/>
    <w:rsid w:val="007A5272"/>
    <w:rsid w:val="007A5288"/>
    <w:rsid w:val="007A52ED"/>
    <w:rsid w:val="007A54DC"/>
    <w:rsid w:val="007A5772"/>
    <w:rsid w:val="007A57BB"/>
    <w:rsid w:val="007A587B"/>
    <w:rsid w:val="007A5C80"/>
    <w:rsid w:val="007A5DC5"/>
    <w:rsid w:val="007A5DE7"/>
    <w:rsid w:val="007A5F72"/>
    <w:rsid w:val="007A5F87"/>
    <w:rsid w:val="007A5F99"/>
    <w:rsid w:val="007A5FFB"/>
    <w:rsid w:val="007A6053"/>
    <w:rsid w:val="007A618D"/>
    <w:rsid w:val="007A6256"/>
    <w:rsid w:val="007A6333"/>
    <w:rsid w:val="007A6403"/>
    <w:rsid w:val="007A6477"/>
    <w:rsid w:val="007A650C"/>
    <w:rsid w:val="007A6589"/>
    <w:rsid w:val="007A65BD"/>
    <w:rsid w:val="007A6642"/>
    <w:rsid w:val="007A66F5"/>
    <w:rsid w:val="007A6909"/>
    <w:rsid w:val="007A6978"/>
    <w:rsid w:val="007A6A76"/>
    <w:rsid w:val="007A6BB7"/>
    <w:rsid w:val="007A6C07"/>
    <w:rsid w:val="007A6C5D"/>
    <w:rsid w:val="007A6CA6"/>
    <w:rsid w:val="007A6D83"/>
    <w:rsid w:val="007A6EDB"/>
    <w:rsid w:val="007A6F8C"/>
    <w:rsid w:val="007A6FD3"/>
    <w:rsid w:val="007A700D"/>
    <w:rsid w:val="007A7032"/>
    <w:rsid w:val="007A708C"/>
    <w:rsid w:val="007A70AB"/>
    <w:rsid w:val="007A71A6"/>
    <w:rsid w:val="007A7228"/>
    <w:rsid w:val="007A7490"/>
    <w:rsid w:val="007A74AA"/>
    <w:rsid w:val="007A7523"/>
    <w:rsid w:val="007A75A3"/>
    <w:rsid w:val="007A760A"/>
    <w:rsid w:val="007A764A"/>
    <w:rsid w:val="007A76C9"/>
    <w:rsid w:val="007A77F0"/>
    <w:rsid w:val="007A7818"/>
    <w:rsid w:val="007A784C"/>
    <w:rsid w:val="007A7866"/>
    <w:rsid w:val="007A7916"/>
    <w:rsid w:val="007A793B"/>
    <w:rsid w:val="007A7A5A"/>
    <w:rsid w:val="007A7AD5"/>
    <w:rsid w:val="007A7C3F"/>
    <w:rsid w:val="007A7CD5"/>
    <w:rsid w:val="007A7DB8"/>
    <w:rsid w:val="007A7DBC"/>
    <w:rsid w:val="007B0047"/>
    <w:rsid w:val="007B0253"/>
    <w:rsid w:val="007B0301"/>
    <w:rsid w:val="007B073B"/>
    <w:rsid w:val="007B0817"/>
    <w:rsid w:val="007B0A5B"/>
    <w:rsid w:val="007B0AAF"/>
    <w:rsid w:val="007B0C5C"/>
    <w:rsid w:val="007B0E3B"/>
    <w:rsid w:val="007B0F12"/>
    <w:rsid w:val="007B1001"/>
    <w:rsid w:val="007B1061"/>
    <w:rsid w:val="007B110F"/>
    <w:rsid w:val="007B1127"/>
    <w:rsid w:val="007B1219"/>
    <w:rsid w:val="007B1375"/>
    <w:rsid w:val="007B1908"/>
    <w:rsid w:val="007B1A6E"/>
    <w:rsid w:val="007B1AAF"/>
    <w:rsid w:val="007B1D47"/>
    <w:rsid w:val="007B1DCD"/>
    <w:rsid w:val="007B1E2D"/>
    <w:rsid w:val="007B1F25"/>
    <w:rsid w:val="007B1F9A"/>
    <w:rsid w:val="007B1FAC"/>
    <w:rsid w:val="007B2074"/>
    <w:rsid w:val="007B215E"/>
    <w:rsid w:val="007B22F1"/>
    <w:rsid w:val="007B24C0"/>
    <w:rsid w:val="007B2638"/>
    <w:rsid w:val="007B26A7"/>
    <w:rsid w:val="007B28F8"/>
    <w:rsid w:val="007B2901"/>
    <w:rsid w:val="007B2AE1"/>
    <w:rsid w:val="007B2BA6"/>
    <w:rsid w:val="007B2BB1"/>
    <w:rsid w:val="007B2BDA"/>
    <w:rsid w:val="007B2DF4"/>
    <w:rsid w:val="007B2E24"/>
    <w:rsid w:val="007B2F62"/>
    <w:rsid w:val="007B2F9D"/>
    <w:rsid w:val="007B2FB2"/>
    <w:rsid w:val="007B301E"/>
    <w:rsid w:val="007B302C"/>
    <w:rsid w:val="007B30AB"/>
    <w:rsid w:val="007B30E7"/>
    <w:rsid w:val="007B3215"/>
    <w:rsid w:val="007B3476"/>
    <w:rsid w:val="007B35CB"/>
    <w:rsid w:val="007B3635"/>
    <w:rsid w:val="007B38C1"/>
    <w:rsid w:val="007B3B95"/>
    <w:rsid w:val="007B3D36"/>
    <w:rsid w:val="007B3D6E"/>
    <w:rsid w:val="007B3DE7"/>
    <w:rsid w:val="007B3E45"/>
    <w:rsid w:val="007B3EA9"/>
    <w:rsid w:val="007B3F21"/>
    <w:rsid w:val="007B3F8C"/>
    <w:rsid w:val="007B40F2"/>
    <w:rsid w:val="007B4147"/>
    <w:rsid w:val="007B4188"/>
    <w:rsid w:val="007B4203"/>
    <w:rsid w:val="007B42B1"/>
    <w:rsid w:val="007B4360"/>
    <w:rsid w:val="007B4418"/>
    <w:rsid w:val="007B448A"/>
    <w:rsid w:val="007B44DC"/>
    <w:rsid w:val="007B4522"/>
    <w:rsid w:val="007B4543"/>
    <w:rsid w:val="007B45C0"/>
    <w:rsid w:val="007B48EE"/>
    <w:rsid w:val="007B4937"/>
    <w:rsid w:val="007B4CA4"/>
    <w:rsid w:val="007B4D32"/>
    <w:rsid w:val="007B4D3D"/>
    <w:rsid w:val="007B4E13"/>
    <w:rsid w:val="007B4EBD"/>
    <w:rsid w:val="007B50AF"/>
    <w:rsid w:val="007B527D"/>
    <w:rsid w:val="007B550D"/>
    <w:rsid w:val="007B57C5"/>
    <w:rsid w:val="007B5A01"/>
    <w:rsid w:val="007B5A55"/>
    <w:rsid w:val="007B5A66"/>
    <w:rsid w:val="007B5B64"/>
    <w:rsid w:val="007B5CCB"/>
    <w:rsid w:val="007B5CFC"/>
    <w:rsid w:val="007B5E44"/>
    <w:rsid w:val="007B5E86"/>
    <w:rsid w:val="007B5EB5"/>
    <w:rsid w:val="007B5EC3"/>
    <w:rsid w:val="007B5FB8"/>
    <w:rsid w:val="007B6193"/>
    <w:rsid w:val="007B61CE"/>
    <w:rsid w:val="007B630D"/>
    <w:rsid w:val="007B6347"/>
    <w:rsid w:val="007B6461"/>
    <w:rsid w:val="007B6624"/>
    <w:rsid w:val="007B68D7"/>
    <w:rsid w:val="007B68FC"/>
    <w:rsid w:val="007B6942"/>
    <w:rsid w:val="007B6B55"/>
    <w:rsid w:val="007B6BEA"/>
    <w:rsid w:val="007B6DB4"/>
    <w:rsid w:val="007B6E25"/>
    <w:rsid w:val="007B6FED"/>
    <w:rsid w:val="007B70C7"/>
    <w:rsid w:val="007B7152"/>
    <w:rsid w:val="007B71AA"/>
    <w:rsid w:val="007B72AC"/>
    <w:rsid w:val="007B72F8"/>
    <w:rsid w:val="007B7529"/>
    <w:rsid w:val="007B75DB"/>
    <w:rsid w:val="007B7607"/>
    <w:rsid w:val="007B77FB"/>
    <w:rsid w:val="007B7922"/>
    <w:rsid w:val="007B7978"/>
    <w:rsid w:val="007B79EC"/>
    <w:rsid w:val="007B7CEF"/>
    <w:rsid w:val="007B7D58"/>
    <w:rsid w:val="007B7E59"/>
    <w:rsid w:val="007B7F3A"/>
    <w:rsid w:val="007B7FBF"/>
    <w:rsid w:val="007B7FF5"/>
    <w:rsid w:val="007C00BD"/>
    <w:rsid w:val="007C01EE"/>
    <w:rsid w:val="007C03E7"/>
    <w:rsid w:val="007C0414"/>
    <w:rsid w:val="007C04F5"/>
    <w:rsid w:val="007C062C"/>
    <w:rsid w:val="007C0880"/>
    <w:rsid w:val="007C0892"/>
    <w:rsid w:val="007C096E"/>
    <w:rsid w:val="007C0A49"/>
    <w:rsid w:val="007C0A67"/>
    <w:rsid w:val="007C0A6D"/>
    <w:rsid w:val="007C0ADD"/>
    <w:rsid w:val="007C0AE5"/>
    <w:rsid w:val="007C0BC7"/>
    <w:rsid w:val="007C0BD2"/>
    <w:rsid w:val="007C0E27"/>
    <w:rsid w:val="007C0F3A"/>
    <w:rsid w:val="007C0FA1"/>
    <w:rsid w:val="007C0FAE"/>
    <w:rsid w:val="007C1027"/>
    <w:rsid w:val="007C1054"/>
    <w:rsid w:val="007C1065"/>
    <w:rsid w:val="007C11EB"/>
    <w:rsid w:val="007C134C"/>
    <w:rsid w:val="007C136E"/>
    <w:rsid w:val="007C1482"/>
    <w:rsid w:val="007C14BD"/>
    <w:rsid w:val="007C1504"/>
    <w:rsid w:val="007C1516"/>
    <w:rsid w:val="007C1537"/>
    <w:rsid w:val="007C1546"/>
    <w:rsid w:val="007C16F7"/>
    <w:rsid w:val="007C1741"/>
    <w:rsid w:val="007C1772"/>
    <w:rsid w:val="007C1784"/>
    <w:rsid w:val="007C187E"/>
    <w:rsid w:val="007C18A6"/>
    <w:rsid w:val="007C18DB"/>
    <w:rsid w:val="007C194F"/>
    <w:rsid w:val="007C1972"/>
    <w:rsid w:val="007C198E"/>
    <w:rsid w:val="007C1ABE"/>
    <w:rsid w:val="007C1B94"/>
    <w:rsid w:val="007C1DFD"/>
    <w:rsid w:val="007C1E23"/>
    <w:rsid w:val="007C1F03"/>
    <w:rsid w:val="007C20E7"/>
    <w:rsid w:val="007C21C0"/>
    <w:rsid w:val="007C21D4"/>
    <w:rsid w:val="007C22B6"/>
    <w:rsid w:val="007C2314"/>
    <w:rsid w:val="007C23FB"/>
    <w:rsid w:val="007C2696"/>
    <w:rsid w:val="007C26FF"/>
    <w:rsid w:val="007C290F"/>
    <w:rsid w:val="007C2A39"/>
    <w:rsid w:val="007C2A99"/>
    <w:rsid w:val="007C2AAF"/>
    <w:rsid w:val="007C2AEE"/>
    <w:rsid w:val="007C2B42"/>
    <w:rsid w:val="007C2BCD"/>
    <w:rsid w:val="007C2C8B"/>
    <w:rsid w:val="007C2CEC"/>
    <w:rsid w:val="007C2D37"/>
    <w:rsid w:val="007C2DE9"/>
    <w:rsid w:val="007C2E6D"/>
    <w:rsid w:val="007C3013"/>
    <w:rsid w:val="007C301B"/>
    <w:rsid w:val="007C30A9"/>
    <w:rsid w:val="007C30CA"/>
    <w:rsid w:val="007C31A0"/>
    <w:rsid w:val="007C31CD"/>
    <w:rsid w:val="007C3285"/>
    <w:rsid w:val="007C329E"/>
    <w:rsid w:val="007C32A4"/>
    <w:rsid w:val="007C32D3"/>
    <w:rsid w:val="007C34BF"/>
    <w:rsid w:val="007C34DF"/>
    <w:rsid w:val="007C378F"/>
    <w:rsid w:val="007C3855"/>
    <w:rsid w:val="007C3977"/>
    <w:rsid w:val="007C399D"/>
    <w:rsid w:val="007C3A0E"/>
    <w:rsid w:val="007C3AF8"/>
    <w:rsid w:val="007C3C31"/>
    <w:rsid w:val="007C3C8F"/>
    <w:rsid w:val="007C3C91"/>
    <w:rsid w:val="007C3CA7"/>
    <w:rsid w:val="007C3CBD"/>
    <w:rsid w:val="007C3D88"/>
    <w:rsid w:val="007C3DBC"/>
    <w:rsid w:val="007C3EE5"/>
    <w:rsid w:val="007C3F14"/>
    <w:rsid w:val="007C4123"/>
    <w:rsid w:val="007C41D6"/>
    <w:rsid w:val="007C42F8"/>
    <w:rsid w:val="007C4380"/>
    <w:rsid w:val="007C450E"/>
    <w:rsid w:val="007C4757"/>
    <w:rsid w:val="007C485F"/>
    <w:rsid w:val="007C491B"/>
    <w:rsid w:val="007C4947"/>
    <w:rsid w:val="007C49A6"/>
    <w:rsid w:val="007C4BFF"/>
    <w:rsid w:val="007C4D7D"/>
    <w:rsid w:val="007C4E91"/>
    <w:rsid w:val="007C5013"/>
    <w:rsid w:val="007C508D"/>
    <w:rsid w:val="007C515A"/>
    <w:rsid w:val="007C516E"/>
    <w:rsid w:val="007C5173"/>
    <w:rsid w:val="007C52ED"/>
    <w:rsid w:val="007C52F0"/>
    <w:rsid w:val="007C53F7"/>
    <w:rsid w:val="007C5401"/>
    <w:rsid w:val="007C56CE"/>
    <w:rsid w:val="007C58C4"/>
    <w:rsid w:val="007C58FD"/>
    <w:rsid w:val="007C59B4"/>
    <w:rsid w:val="007C5A58"/>
    <w:rsid w:val="007C5C0E"/>
    <w:rsid w:val="007C5CD4"/>
    <w:rsid w:val="007C5CE6"/>
    <w:rsid w:val="007C5D89"/>
    <w:rsid w:val="007C5DB6"/>
    <w:rsid w:val="007C5E7E"/>
    <w:rsid w:val="007C61D4"/>
    <w:rsid w:val="007C6355"/>
    <w:rsid w:val="007C64BC"/>
    <w:rsid w:val="007C6650"/>
    <w:rsid w:val="007C677E"/>
    <w:rsid w:val="007C67EF"/>
    <w:rsid w:val="007C6939"/>
    <w:rsid w:val="007C6941"/>
    <w:rsid w:val="007C6AE9"/>
    <w:rsid w:val="007C6B79"/>
    <w:rsid w:val="007C6D8A"/>
    <w:rsid w:val="007C6E75"/>
    <w:rsid w:val="007C6E93"/>
    <w:rsid w:val="007C6F22"/>
    <w:rsid w:val="007C6F89"/>
    <w:rsid w:val="007C6FC7"/>
    <w:rsid w:val="007C6FD9"/>
    <w:rsid w:val="007C7066"/>
    <w:rsid w:val="007C709B"/>
    <w:rsid w:val="007C7126"/>
    <w:rsid w:val="007C71A1"/>
    <w:rsid w:val="007C72C7"/>
    <w:rsid w:val="007C7332"/>
    <w:rsid w:val="007C7403"/>
    <w:rsid w:val="007C7443"/>
    <w:rsid w:val="007C7578"/>
    <w:rsid w:val="007C75C7"/>
    <w:rsid w:val="007C75D2"/>
    <w:rsid w:val="007C762E"/>
    <w:rsid w:val="007C778B"/>
    <w:rsid w:val="007C779D"/>
    <w:rsid w:val="007C77FC"/>
    <w:rsid w:val="007C7883"/>
    <w:rsid w:val="007C7974"/>
    <w:rsid w:val="007C79AD"/>
    <w:rsid w:val="007C79F0"/>
    <w:rsid w:val="007C7AD9"/>
    <w:rsid w:val="007C7AE5"/>
    <w:rsid w:val="007C7E5D"/>
    <w:rsid w:val="007C7EF3"/>
    <w:rsid w:val="007C7FC3"/>
    <w:rsid w:val="007D0092"/>
    <w:rsid w:val="007D020B"/>
    <w:rsid w:val="007D0220"/>
    <w:rsid w:val="007D0221"/>
    <w:rsid w:val="007D022B"/>
    <w:rsid w:val="007D02A6"/>
    <w:rsid w:val="007D062D"/>
    <w:rsid w:val="007D0645"/>
    <w:rsid w:val="007D067F"/>
    <w:rsid w:val="007D0766"/>
    <w:rsid w:val="007D098C"/>
    <w:rsid w:val="007D0A67"/>
    <w:rsid w:val="007D0AAD"/>
    <w:rsid w:val="007D0C0E"/>
    <w:rsid w:val="007D0CAE"/>
    <w:rsid w:val="007D0F04"/>
    <w:rsid w:val="007D1021"/>
    <w:rsid w:val="007D10C2"/>
    <w:rsid w:val="007D10EF"/>
    <w:rsid w:val="007D1134"/>
    <w:rsid w:val="007D11B6"/>
    <w:rsid w:val="007D12B9"/>
    <w:rsid w:val="007D149C"/>
    <w:rsid w:val="007D163B"/>
    <w:rsid w:val="007D173F"/>
    <w:rsid w:val="007D198C"/>
    <w:rsid w:val="007D1A25"/>
    <w:rsid w:val="007D1B7C"/>
    <w:rsid w:val="007D1B91"/>
    <w:rsid w:val="007D1B95"/>
    <w:rsid w:val="007D1D10"/>
    <w:rsid w:val="007D1E76"/>
    <w:rsid w:val="007D1FCE"/>
    <w:rsid w:val="007D214A"/>
    <w:rsid w:val="007D2170"/>
    <w:rsid w:val="007D21F6"/>
    <w:rsid w:val="007D2214"/>
    <w:rsid w:val="007D23FE"/>
    <w:rsid w:val="007D2407"/>
    <w:rsid w:val="007D243F"/>
    <w:rsid w:val="007D2444"/>
    <w:rsid w:val="007D25D2"/>
    <w:rsid w:val="007D2620"/>
    <w:rsid w:val="007D2815"/>
    <w:rsid w:val="007D28FE"/>
    <w:rsid w:val="007D2ADE"/>
    <w:rsid w:val="007D2B0D"/>
    <w:rsid w:val="007D2BBC"/>
    <w:rsid w:val="007D2C9A"/>
    <w:rsid w:val="007D2CBD"/>
    <w:rsid w:val="007D2DC5"/>
    <w:rsid w:val="007D2E67"/>
    <w:rsid w:val="007D2EEF"/>
    <w:rsid w:val="007D2F01"/>
    <w:rsid w:val="007D2F10"/>
    <w:rsid w:val="007D2F14"/>
    <w:rsid w:val="007D2FD3"/>
    <w:rsid w:val="007D2FED"/>
    <w:rsid w:val="007D3039"/>
    <w:rsid w:val="007D3195"/>
    <w:rsid w:val="007D31FA"/>
    <w:rsid w:val="007D3391"/>
    <w:rsid w:val="007D33FB"/>
    <w:rsid w:val="007D34F7"/>
    <w:rsid w:val="007D3543"/>
    <w:rsid w:val="007D355F"/>
    <w:rsid w:val="007D3576"/>
    <w:rsid w:val="007D357E"/>
    <w:rsid w:val="007D36DE"/>
    <w:rsid w:val="007D3740"/>
    <w:rsid w:val="007D3889"/>
    <w:rsid w:val="007D3892"/>
    <w:rsid w:val="007D389E"/>
    <w:rsid w:val="007D3971"/>
    <w:rsid w:val="007D39D7"/>
    <w:rsid w:val="007D3B74"/>
    <w:rsid w:val="007D3EA7"/>
    <w:rsid w:val="007D4085"/>
    <w:rsid w:val="007D40D9"/>
    <w:rsid w:val="007D415D"/>
    <w:rsid w:val="007D4160"/>
    <w:rsid w:val="007D418E"/>
    <w:rsid w:val="007D41DD"/>
    <w:rsid w:val="007D4218"/>
    <w:rsid w:val="007D421E"/>
    <w:rsid w:val="007D42F4"/>
    <w:rsid w:val="007D43BE"/>
    <w:rsid w:val="007D43C7"/>
    <w:rsid w:val="007D44FC"/>
    <w:rsid w:val="007D44FF"/>
    <w:rsid w:val="007D462F"/>
    <w:rsid w:val="007D478D"/>
    <w:rsid w:val="007D4838"/>
    <w:rsid w:val="007D4884"/>
    <w:rsid w:val="007D4956"/>
    <w:rsid w:val="007D498B"/>
    <w:rsid w:val="007D4A34"/>
    <w:rsid w:val="007D4A40"/>
    <w:rsid w:val="007D4C1D"/>
    <w:rsid w:val="007D4C1E"/>
    <w:rsid w:val="007D4C2D"/>
    <w:rsid w:val="007D4D6A"/>
    <w:rsid w:val="007D4D97"/>
    <w:rsid w:val="007D4E93"/>
    <w:rsid w:val="007D4ED5"/>
    <w:rsid w:val="007D4FEB"/>
    <w:rsid w:val="007D4FF2"/>
    <w:rsid w:val="007D5033"/>
    <w:rsid w:val="007D5051"/>
    <w:rsid w:val="007D512C"/>
    <w:rsid w:val="007D515A"/>
    <w:rsid w:val="007D518B"/>
    <w:rsid w:val="007D524C"/>
    <w:rsid w:val="007D526F"/>
    <w:rsid w:val="007D5273"/>
    <w:rsid w:val="007D5316"/>
    <w:rsid w:val="007D540B"/>
    <w:rsid w:val="007D54CF"/>
    <w:rsid w:val="007D556A"/>
    <w:rsid w:val="007D55BB"/>
    <w:rsid w:val="007D5646"/>
    <w:rsid w:val="007D56B7"/>
    <w:rsid w:val="007D56FB"/>
    <w:rsid w:val="007D57C7"/>
    <w:rsid w:val="007D57F7"/>
    <w:rsid w:val="007D58CD"/>
    <w:rsid w:val="007D5989"/>
    <w:rsid w:val="007D59A1"/>
    <w:rsid w:val="007D59E2"/>
    <w:rsid w:val="007D5A1D"/>
    <w:rsid w:val="007D5B86"/>
    <w:rsid w:val="007D5C17"/>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54"/>
    <w:rsid w:val="007D677B"/>
    <w:rsid w:val="007D67C0"/>
    <w:rsid w:val="007D6825"/>
    <w:rsid w:val="007D68ED"/>
    <w:rsid w:val="007D68F4"/>
    <w:rsid w:val="007D6906"/>
    <w:rsid w:val="007D69AB"/>
    <w:rsid w:val="007D69C1"/>
    <w:rsid w:val="007D69D5"/>
    <w:rsid w:val="007D6AC0"/>
    <w:rsid w:val="007D6B15"/>
    <w:rsid w:val="007D6BA9"/>
    <w:rsid w:val="007D6BB5"/>
    <w:rsid w:val="007D6C4D"/>
    <w:rsid w:val="007D6CA0"/>
    <w:rsid w:val="007D6CE5"/>
    <w:rsid w:val="007D6D5E"/>
    <w:rsid w:val="007D6D6E"/>
    <w:rsid w:val="007D6D80"/>
    <w:rsid w:val="007D6DC5"/>
    <w:rsid w:val="007D6E8A"/>
    <w:rsid w:val="007D6E90"/>
    <w:rsid w:val="007D6EF0"/>
    <w:rsid w:val="007D7042"/>
    <w:rsid w:val="007D7059"/>
    <w:rsid w:val="007D7286"/>
    <w:rsid w:val="007D728B"/>
    <w:rsid w:val="007D7360"/>
    <w:rsid w:val="007D73B2"/>
    <w:rsid w:val="007D73F1"/>
    <w:rsid w:val="007D7522"/>
    <w:rsid w:val="007D7524"/>
    <w:rsid w:val="007D76BE"/>
    <w:rsid w:val="007D77C9"/>
    <w:rsid w:val="007D782F"/>
    <w:rsid w:val="007D7B4B"/>
    <w:rsid w:val="007D7B78"/>
    <w:rsid w:val="007D7C42"/>
    <w:rsid w:val="007D7CF6"/>
    <w:rsid w:val="007D7D54"/>
    <w:rsid w:val="007D7DE7"/>
    <w:rsid w:val="007E00CE"/>
    <w:rsid w:val="007E0155"/>
    <w:rsid w:val="007E0162"/>
    <w:rsid w:val="007E0389"/>
    <w:rsid w:val="007E0566"/>
    <w:rsid w:val="007E05CC"/>
    <w:rsid w:val="007E069F"/>
    <w:rsid w:val="007E0794"/>
    <w:rsid w:val="007E07EB"/>
    <w:rsid w:val="007E081F"/>
    <w:rsid w:val="007E0845"/>
    <w:rsid w:val="007E0857"/>
    <w:rsid w:val="007E08F5"/>
    <w:rsid w:val="007E094A"/>
    <w:rsid w:val="007E0986"/>
    <w:rsid w:val="007E0B5B"/>
    <w:rsid w:val="007E0C3A"/>
    <w:rsid w:val="007E0C8C"/>
    <w:rsid w:val="007E1101"/>
    <w:rsid w:val="007E110D"/>
    <w:rsid w:val="007E1445"/>
    <w:rsid w:val="007E1455"/>
    <w:rsid w:val="007E1479"/>
    <w:rsid w:val="007E16D9"/>
    <w:rsid w:val="007E178C"/>
    <w:rsid w:val="007E189B"/>
    <w:rsid w:val="007E1A55"/>
    <w:rsid w:val="007E1A93"/>
    <w:rsid w:val="007E1A9B"/>
    <w:rsid w:val="007E1CB1"/>
    <w:rsid w:val="007E1EA7"/>
    <w:rsid w:val="007E1EBF"/>
    <w:rsid w:val="007E1F92"/>
    <w:rsid w:val="007E1FA7"/>
    <w:rsid w:val="007E201B"/>
    <w:rsid w:val="007E2074"/>
    <w:rsid w:val="007E2125"/>
    <w:rsid w:val="007E2146"/>
    <w:rsid w:val="007E221F"/>
    <w:rsid w:val="007E2354"/>
    <w:rsid w:val="007E24D2"/>
    <w:rsid w:val="007E2750"/>
    <w:rsid w:val="007E29DD"/>
    <w:rsid w:val="007E29F1"/>
    <w:rsid w:val="007E2A96"/>
    <w:rsid w:val="007E2B64"/>
    <w:rsid w:val="007E2B9D"/>
    <w:rsid w:val="007E2D4C"/>
    <w:rsid w:val="007E2D77"/>
    <w:rsid w:val="007E2D8B"/>
    <w:rsid w:val="007E2EBD"/>
    <w:rsid w:val="007E2F9F"/>
    <w:rsid w:val="007E2FC8"/>
    <w:rsid w:val="007E3182"/>
    <w:rsid w:val="007E335D"/>
    <w:rsid w:val="007E36F8"/>
    <w:rsid w:val="007E3862"/>
    <w:rsid w:val="007E3883"/>
    <w:rsid w:val="007E388D"/>
    <w:rsid w:val="007E38BF"/>
    <w:rsid w:val="007E39B5"/>
    <w:rsid w:val="007E39BA"/>
    <w:rsid w:val="007E3A53"/>
    <w:rsid w:val="007E3C22"/>
    <w:rsid w:val="007E3F1E"/>
    <w:rsid w:val="007E3F32"/>
    <w:rsid w:val="007E3F79"/>
    <w:rsid w:val="007E42F2"/>
    <w:rsid w:val="007E44E0"/>
    <w:rsid w:val="007E4521"/>
    <w:rsid w:val="007E4570"/>
    <w:rsid w:val="007E48CD"/>
    <w:rsid w:val="007E48D2"/>
    <w:rsid w:val="007E48E4"/>
    <w:rsid w:val="007E4B89"/>
    <w:rsid w:val="007E4D9A"/>
    <w:rsid w:val="007E4F8B"/>
    <w:rsid w:val="007E531F"/>
    <w:rsid w:val="007E5342"/>
    <w:rsid w:val="007E5517"/>
    <w:rsid w:val="007E5634"/>
    <w:rsid w:val="007E56EC"/>
    <w:rsid w:val="007E56F7"/>
    <w:rsid w:val="007E58B9"/>
    <w:rsid w:val="007E5C94"/>
    <w:rsid w:val="007E5D16"/>
    <w:rsid w:val="007E5D46"/>
    <w:rsid w:val="007E5DBC"/>
    <w:rsid w:val="007E5DED"/>
    <w:rsid w:val="007E5E0D"/>
    <w:rsid w:val="007E5E90"/>
    <w:rsid w:val="007E5F6F"/>
    <w:rsid w:val="007E5FFD"/>
    <w:rsid w:val="007E60A5"/>
    <w:rsid w:val="007E6239"/>
    <w:rsid w:val="007E63D2"/>
    <w:rsid w:val="007E6457"/>
    <w:rsid w:val="007E648D"/>
    <w:rsid w:val="007E6715"/>
    <w:rsid w:val="007E6735"/>
    <w:rsid w:val="007E67F4"/>
    <w:rsid w:val="007E684C"/>
    <w:rsid w:val="007E6978"/>
    <w:rsid w:val="007E6A88"/>
    <w:rsid w:val="007E6AF6"/>
    <w:rsid w:val="007E6B90"/>
    <w:rsid w:val="007E6BA0"/>
    <w:rsid w:val="007E6C23"/>
    <w:rsid w:val="007E6C24"/>
    <w:rsid w:val="007E6CB7"/>
    <w:rsid w:val="007E6DA5"/>
    <w:rsid w:val="007E6E09"/>
    <w:rsid w:val="007E717D"/>
    <w:rsid w:val="007E7282"/>
    <w:rsid w:val="007E732E"/>
    <w:rsid w:val="007E741E"/>
    <w:rsid w:val="007E748C"/>
    <w:rsid w:val="007E75AC"/>
    <w:rsid w:val="007E7643"/>
    <w:rsid w:val="007E767D"/>
    <w:rsid w:val="007E7761"/>
    <w:rsid w:val="007E77B1"/>
    <w:rsid w:val="007E79E5"/>
    <w:rsid w:val="007E79E6"/>
    <w:rsid w:val="007E7B2B"/>
    <w:rsid w:val="007E7B35"/>
    <w:rsid w:val="007E7B3E"/>
    <w:rsid w:val="007E7B9F"/>
    <w:rsid w:val="007E7C56"/>
    <w:rsid w:val="007E7CAC"/>
    <w:rsid w:val="007E7CD9"/>
    <w:rsid w:val="007E7E6F"/>
    <w:rsid w:val="007E7F3F"/>
    <w:rsid w:val="007E7FB6"/>
    <w:rsid w:val="007F000F"/>
    <w:rsid w:val="007F005C"/>
    <w:rsid w:val="007F0251"/>
    <w:rsid w:val="007F03D1"/>
    <w:rsid w:val="007F043A"/>
    <w:rsid w:val="007F0483"/>
    <w:rsid w:val="007F055D"/>
    <w:rsid w:val="007F05E0"/>
    <w:rsid w:val="007F05E7"/>
    <w:rsid w:val="007F0667"/>
    <w:rsid w:val="007F06F0"/>
    <w:rsid w:val="007F0773"/>
    <w:rsid w:val="007F095D"/>
    <w:rsid w:val="007F0B24"/>
    <w:rsid w:val="007F0B77"/>
    <w:rsid w:val="007F0B82"/>
    <w:rsid w:val="007F0DD3"/>
    <w:rsid w:val="007F0E28"/>
    <w:rsid w:val="007F0F08"/>
    <w:rsid w:val="007F0FCD"/>
    <w:rsid w:val="007F1083"/>
    <w:rsid w:val="007F10FC"/>
    <w:rsid w:val="007F1218"/>
    <w:rsid w:val="007F1248"/>
    <w:rsid w:val="007F1287"/>
    <w:rsid w:val="007F133E"/>
    <w:rsid w:val="007F160D"/>
    <w:rsid w:val="007F17D7"/>
    <w:rsid w:val="007F18C0"/>
    <w:rsid w:val="007F18FA"/>
    <w:rsid w:val="007F1967"/>
    <w:rsid w:val="007F1B3A"/>
    <w:rsid w:val="007F1B69"/>
    <w:rsid w:val="007F1C4B"/>
    <w:rsid w:val="007F1C97"/>
    <w:rsid w:val="007F1D13"/>
    <w:rsid w:val="007F1D35"/>
    <w:rsid w:val="007F1D4A"/>
    <w:rsid w:val="007F1F31"/>
    <w:rsid w:val="007F1F3D"/>
    <w:rsid w:val="007F223A"/>
    <w:rsid w:val="007F224C"/>
    <w:rsid w:val="007F228B"/>
    <w:rsid w:val="007F22B5"/>
    <w:rsid w:val="007F23E8"/>
    <w:rsid w:val="007F2477"/>
    <w:rsid w:val="007F2799"/>
    <w:rsid w:val="007F290B"/>
    <w:rsid w:val="007F2B66"/>
    <w:rsid w:val="007F2BD9"/>
    <w:rsid w:val="007F2D27"/>
    <w:rsid w:val="007F2DBB"/>
    <w:rsid w:val="007F2EB4"/>
    <w:rsid w:val="007F2ED4"/>
    <w:rsid w:val="007F310F"/>
    <w:rsid w:val="007F327C"/>
    <w:rsid w:val="007F3358"/>
    <w:rsid w:val="007F3364"/>
    <w:rsid w:val="007F348C"/>
    <w:rsid w:val="007F34CC"/>
    <w:rsid w:val="007F34F5"/>
    <w:rsid w:val="007F3531"/>
    <w:rsid w:val="007F3622"/>
    <w:rsid w:val="007F36A1"/>
    <w:rsid w:val="007F36BB"/>
    <w:rsid w:val="007F36D6"/>
    <w:rsid w:val="007F3803"/>
    <w:rsid w:val="007F3960"/>
    <w:rsid w:val="007F3A79"/>
    <w:rsid w:val="007F3ACC"/>
    <w:rsid w:val="007F3BBF"/>
    <w:rsid w:val="007F3BF5"/>
    <w:rsid w:val="007F3C3B"/>
    <w:rsid w:val="007F3C4E"/>
    <w:rsid w:val="007F3C65"/>
    <w:rsid w:val="007F3E06"/>
    <w:rsid w:val="007F3EDC"/>
    <w:rsid w:val="007F3FB0"/>
    <w:rsid w:val="007F416B"/>
    <w:rsid w:val="007F4296"/>
    <w:rsid w:val="007F42E8"/>
    <w:rsid w:val="007F439A"/>
    <w:rsid w:val="007F43A9"/>
    <w:rsid w:val="007F451B"/>
    <w:rsid w:val="007F4551"/>
    <w:rsid w:val="007F4631"/>
    <w:rsid w:val="007F468F"/>
    <w:rsid w:val="007F46E2"/>
    <w:rsid w:val="007F4796"/>
    <w:rsid w:val="007F484F"/>
    <w:rsid w:val="007F4A25"/>
    <w:rsid w:val="007F4E24"/>
    <w:rsid w:val="007F4E92"/>
    <w:rsid w:val="007F4FA3"/>
    <w:rsid w:val="007F5035"/>
    <w:rsid w:val="007F5130"/>
    <w:rsid w:val="007F5156"/>
    <w:rsid w:val="007F53A3"/>
    <w:rsid w:val="007F5463"/>
    <w:rsid w:val="007F551A"/>
    <w:rsid w:val="007F5523"/>
    <w:rsid w:val="007F5568"/>
    <w:rsid w:val="007F5574"/>
    <w:rsid w:val="007F55B6"/>
    <w:rsid w:val="007F55CB"/>
    <w:rsid w:val="007F5605"/>
    <w:rsid w:val="007F5608"/>
    <w:rsid w:val="007F561F"/>
    <w:rsid w:val="007F569C"/>
    <w:rsid w:val="007F56DD"/>
    <w:rsid w:val="007F5707"/>
    <w:rsid w:val="007F5787"/>
    <w:rsid w:val="007F5874"/>
    <w:rsid w:val="007F5B68"/>
    <w:rsid w:val="007F5BC5"/>
    <w:rsid w:val="007F5BCB"/>
    <w:rsid w:val="007F5C31"/>
    <w:rsid w:val="007F5D4A"/>
    <w:rsid w:val="007F5D56"/>
    <w:rsid w:val="007F5DD5"/>
    <w:rsid w:val="007F5F43"/>
    <w:rsid w:val="007F60B6"/>
    <w:rsid w:val="007F6137"/>
    <w:rsid w:val="007F627D"/>
    <w:rsid w:val="007F62A7"/>
    <w:rsid w:val="007F6398"/>
    <w:rsid w:val="007F64BA"/>
    <w:rsid w:val="007F6548"/>
    <w:rsid w:val="007F6562"/>
    <w:rsid w:val="007F65F2"/>
    <w:rsid w:val="007F6772"/>
    <w:rsid w:val="007F6797"/>
    <w:rsid w:val="007F67DE"/>
    <w:rsid w:val="007F6803"/>
    <w:rsid w:val="007F6964"/>
    <w:rsid w:val="007F6AD2"/>
    <w:rsid w:val="007F6B63"/>
    <w:rsid w:val="007F6EDE"/>
    <w:rsid w:val="007F6F6D"/>
    <w:rsid w:val="007F70D6"/>
    <w:rsid w:val="007F7138"/>
    <w:rsid w:val="007F7237"/>
    <w:rsid w:val="007F7248"/>
    <w:rsid w:val="007F7358"/>
    <w:rsid w:val="007F73DF"/>
    <w:rsid w:val="007F74B1"/>
    <w:rsid w:val="007F751F"/>
    <w:rsid w:val="007F761F"/>
    <w:rsid w:val="007F7715"/>
    <w:rsid w:val="007F7733"/>
    <w:rsid w:val="007F785B"/>
    <w:rsid w:val="007F7864"/>
    <w:rsid w:val="007F78CD"/>
    <w:rsid w:val="007F791F"/>
    <w:rsid w:val="007F795B"/>
    <w:rsid w:val="007F7A5E"/>
    <w:rsid w:val="007F7C5D"/>
    <w:rsid w:val="007F7E2F"/>
    <w:rsid w:val="007F7E8C"/>
    <w:rsid w:val="00800104"/>
    <w:rsid w:val="00800109"/>
    <w:rsid w:val="00800137"/>
    <w:rsid w:val="00800184"/>
    <w:rsid w:val="00800312"/>
    <w:rsid w:val="008003F9"/>
    <w:rsid w:val="00800412"/>
    <w:rsid w:val="0080061D"/>
    <w:rsid w:val="0080072B"/>
    <w:rsid w:val="00800843"/>
    <w:rsid w:val="008008D3"/>
    <w:rsid w:val="008008FB"/>
    <w:rsid w:val="00800986"/>
    <w:rsid w:val="00800994"/>
    <w:rsid w:val="00800A74"/>
    <w:rsid w:val="00800B0B"/>
    <w:rsid w:val="00800B3A"/>
    <w:rsid w:val="00800BE6"/>
    <w:rsid w:val="00800CD2"/>
    <w:rsid w:val="00800D5F"/>
    <w:rsid w:val="00800D8A"/>
    <w:rsid w:val="00800DEE"/>
    <w:rsid w:val="00800F46"/>
    <w:rsid w:val="00800FE8"/>
    <w:rsid w:val="00800FFA"/>
    <w:rsid w:val="00801002"/>
    <w:rsid w:val="0080108D"/>
    <w:rsid w:val="00801091"/>
    <w:rsid w:val="008010A4"/>
    <w:rsid w:val="008010F8"/>
    <w:rsid w:val="00801124"/>
    <w:rsid w:val="00801179"/>
    <w:rsid w:val="008011DD"/>
    <w:rsid w:val="00801320"/>
    <w:rsid w:val="0080138B"/>
    <w:rsid w:val="008013B8"/>
    <w:rsid w:val="008016C8"/>
    <w:rsid w:val="0080178D"/>
    <w:rsid w:val="0080179D"/>
    <w:rsid w:val="00801838"/>
    <w:rsid w:val="00801879"/>
    <w:rsid w:val="008018DC"/>
    <w:rsid w:val="00801963"/>
    <w:rsid w:val="00801A19"/>
    <w:rsid w:val="00801C52"/>
    <w:rsid w:val="00801D1E"/>
    <w:rsid w:val="00801DD1"/>
    <w:rsid w:val="00801E0C"/>
    <w:rsid w:val="00801E67"/>
    <w:rsid w:val="00801E82"/>
    <w:rsid w:val="00801FCA"/>
    <w:rsid w:val="00801FE9"/>
    <w:rsid w:val="00801FEC"/>
    <w:rsid w:val="00801FFB"/>
    <w:rsid w:val="0080201B"/>
    <w:rsid w:val="00802193"/>
    <w:rsid w:val="008021A2"/>
    <w:rsid w:val="0080220C"/>
    <w:rsid w:val="00802319"/>
    <w:rsid w:val="00802410"/>
    <w:rsid w:val="00802468"/>
    <w:rsid w:val="00802519"/>
    <w:rsid w:val="008026AB"/>
    <w:rsid w:val="008026D4"/>
    <w:rsid w:val="008026DC"/>
    <w:rsid w:val="0080270F"/>
    <w:rsid w:val="008028DD"/>
    <w:rsid w:val="0080290E"/>
    <w:rsid w:val="008029E7"/>
    <w:rsid w:val="00802AD5"/>
    <w:rsid w:val="00802B56"/>
    <w:rsid w:val="00802B95"/>
    <w:rsid w:val="00802CA2"/>
    <w:rsid w:val="00802CEA"/>
    <w:rsid w:val="00802CF8"/>
    <w:rsid w:val="00802E38"/>
    <w:rsid w:val="00802EC3"/>
    <w:rsid w:val="00802F5D"/>
    <w:rsid w:val="00802FA1"/>
    <w:rsid w:val="00802FDA"/>
    <w:rsid w:val="00803026"/>
    <w:rsid w:val="00803040"/>
    <w:rsid w:val="00803096"/>
    <w:rsid w:val="008030D8"/>
    <w:rsid w:val="00803160"/>
    <w:rsid w:val="008032B1"/>
    <w:rsid w:val="008034BD"/>
    <w:rsid w:val="0080369E"/>
    <w:rsid w:val="008036F8"/>
    <w:rsid w:val="008037F9"/>
    <w:rsid w:val="0080397E"/>
    <w:rsid w:val="008039D2"/>
    <w:rsid w:val="00803A25"/>
    <w:rsid w:val="00803B8C"/>
    <w:rsid w:val="00803CD6"/>
    <w:rsid w:val="00803E2E"/>
    <w:rsid w:val="00803EAD"/>
    <w:rsid w:val="00803F68"/>
    <w:rsid w:val="00803FD6"/>
    <w:rsid w:val="0080404F"/>
    <w:rsid w:val="0080414C"/>
    <w:rsid w:val="00804180"/>
    <w:rsid w:val="0080419C"/>
    <w:rsid w:val="008041E1"/>
    <w:rsid w:val="00804237"/>
    <w:rsid w:val="00804765"/>
    <w:rsid w:val="00804867"/>
    <w:rsid w:val="008049CE"/>
    <w:rsid w:val="00804A5B"/>
    <w:rsid w:val="00804B28"/>
    <w:rsid w:val="00804B2F"/>
    <w:rsid w:val="00804B64"/>
    <w:rsid w:val="00804BF3"/>
    <w:rsid w:val="00804D2A"/>
    <w:rsid w:val="00804ED8"/>
    <w:rsid w:val="00804F16"/>
    <w:rsid w:val="00804F32"/>
    <w:rsid w:val="008050E9"/>
    <w:rsid w:val="008051B1"/>
    <w:rsid w:val="0080525C"/>
    <w:rsid w:val="0080537F"/>
    <w:rsid w:val="008053AD"/>
    <w:rsid w:val="00805410"/>
    <w:rsid w:val="008054E4"/>
    <w:rsid w:val="0080558E"/>
    <w:rsid w:val="008056ED"/>
    <w:rsid w:val="0080572C"/>
    <w:rsid w:val="008058BE"/>
    <w:rsid w:val="00805934"/>
    <w:rsid w:val="00805C10"/>
    <w:rsid w:val="00805C7B"/>
    <w:rsid w:val="00805D11"/>
    <w:rsid w:val="00805E8E"/>
    <w:rsid w:val="00805E9E"/>
    <w:rsid w:val="008062EE"/>
    <w:rsid w:val="0080656E"/>
    <w:rsid w:val="008065CE"/>
    <w:rsid w:val="0080660A"/>
    <w:rsid w:val="00806628"/>
    <w:rsid w:val="00806892"/>
    <w:rsid w:val="00806979"/>
    <w:rsid w:val="0080699F"/>
    <w:rsid w:val="00806B19"/>
    <w:rsid w:val="00806C74"/>
    <w:rsid w:val="00806C7F"/>
    <w:rsid w:val="00806CC3"/>
    <w:rsid w:val="00806D29"/>
    <w:rsid w:val="00806D47"/>
    <w:rsid w:val="00806ECB"/>
    <w:rsid w:val="00806ED2"/>
    <w:rsid w:val="00806F5E"/>
    <w:rsid w:val="00806FF5"/>
    <w:rsid w:val="00807011"/>
    <w:rsid w:val="00807024"/>
    <w:rsid w:val="008070DF"/>
    <w:rsid w:val="00807195"/>
    <w:rsid w:val="0080722A"/>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B8"/>
    <w:rsid w:val="008100D3"/>
    <w:rsid w:val="0081012C"/>
    <w:rsid w:val="0081014E"/>
    <w:rsid w:val="00810176"/>
    <w:rsid w:val="0081036B"/>
    <w:rsid w:val="008103AD"/>
    <w:rsid w:val="008103AE"/>
    <w:rsid w:val="00810453"/>
    <w:rsid w:val="0081059B"/>
    <w:rsid w:val="008105D0"/>
    <w:rsid w:val="008105F8"/>
    <w:rsid w:val="008106A7"/>
    <w:rsid w:val="00810824"/>
    <w:rsid w:val="008108E7"/>
    <w:rsid w:val="00810A63"/>
    <w:rsid w:val="00810A89"/>
    <w:rsid w:val="00810D82"/>
    <w:rsid w:val="00810DD8"/>
    <w:rsid w:val="00810DE9"/>
    <w:rsid w:val="00810E3C"/>
    <w:rsid w:val="00810E9E"/>
    <w:rsid w:val="00810EAE"/>
    <w:rsid w:val="00810F91"/>
    <w:rsid w:val="00810FE6"/>
    <w:rsid w:val="00811036"/>
    <w:rsid w:val="00811236"/>
    <w:rsid w:val="0081127C"/>
    <w:rsid w:val="008113FB"/>
    <w:rsid w:val="0081140C"/>
    <w:rsid w:val="00811701"/>
    <w:rsid w:val="0081180C"/>
    <w:rsid w:val="0081180D"/>
    <w:rsid w:val="008119A0"/>
    <w:rsid w:val="008119EF"/>
    <w:rsid w:val="00811A57"/>
    <w:rsid w:val="00811AEB"/>
    <w:rsid w:val="00811C80"/>
    <w:rsid w:val="00811D49"/>
    <w:rsid w:val="00811DB5"/>
    <w:rsid w:val="00811E1C"/>
    <w:rsid w:val="00811E7A"/>
    <w:rsid w:val="00811E7E"/>
    <w:rsid w:val="00811F60"/>
    <w:rsid w:val="00811F86"/>
    <w:rsid w:val="00812027"/>
    <w:rsid w:val="00812039"/>
    <w:rsid w:val="0081225B"/>
    <w:rsid w:val="008122B6"/>
    <w:rsid w:val="008123D5"/>
    <w:rsid w:val="00812411"/>
    <w:rsid w:val="008124A4"/>
    <w:rsid w:val="008124FE"/>
    <w:rsid w:val="00812517"/>
    <w:rsid w:val="0081260A"/>
    <w:rsid w:val="008126D1"/>
    <w:rsid w:val="008127B0"/>
    <w:rsid w:val="00812906"/>
    <w:rsid w:val="00812942"/>
    <w:rsid w:val="008129F7"/>
    <w:rsid w:val="00812B1E"/>
    <w:rsid w:val="00812BD0"/>
    <w:rsid w:val="00812C32"/>
    <w:rsid w:val="00812CEA"/>
    <w:rsid w:val="00812D0F"/>
    <w:rsid w:val="00812D7B"/>
    <w:rsid w:val="00812DC3"/>
    <w:rsid w:val="00812F4D"/>
    <w:rsid w:val="00812FE3"/>
    <w:rsid w:val="0081305E"/>
    <w:rsid w:val="00813075"/>
    <w:rsid w:val="008130DE"/>
    <w:rsid w:val="008132B0"/>
    <w:rsid w:val="00813355"/>
    <w:rsid w:val="008133D9"/>
    <w:rsid w:val="0081344A"/>
    <w:rsid w:val="008134E0"/>
    <w:rsid w:val="008138DB"/>
    <w:rsid w:val="00813A4D"/>
    <w:rsid w:val="00813BE7"/>
    <w:rsid w:val="00813BF2"/>
    <w:rsid w:val="00813C95"/>
    <w:rsid w:val="00813CE0"/>
    <w:rsid w:val="00813D5C"/>
    <w:rsid w:val="00814072"/>
    <w:rsid w:val="008142CD"/>
    <w:rsid w:val="0081433F"/>
    <w:rsid w:val="00814356"/>
    <w:rsid w:val="0081435B"/>
    <w:rsid w:val="008143C8"/>
    <w:rsid w:val="008143E2"/>
    <w:rsid w:val="00814500"/>
    <w:rsid w:val="008145C0"/>
    <w:rsid w:val="00814612"/>
    <w:rsid w:val="0081486A"/>
    <w:rsid w:val="00814935"/>
    <w:rsid w:val="008149A8"/>
    <w:rsid w:val="00814A6E"/>
    <w:rsid w:val="00814B38"/>
    <w:rsid w:val="00814B62"/>
    <w:rsid w:val="00814B65"/>
    <w:rsid w:val="00814BD6"/>
    <w:rsid w:val="00814D2B"/>
    <w:rsid w:val="00814D43"/>
    <w:rsid w:val="00814D52"/>
    <w:rsid w:val="00814D69"/>
    <w:rsid w:val="00814FCA"/>
    <w:rsid w:val="00815093"/>
    <w:rsid w:val="0081513B"/>
    <w:rsid w:val="0081529F"/>
    <w:rsid w:val="008152A7"/>
    <w:rsid w:val="00815376"/>
    <w:rsid w:val="008153F0"/>
    <w:rsid w:val="00815406"/>
    <w:rsid w:val="0081541B"/>
    <w:rsid w:val="00815474"/>
    <w:rsid w:val="008154B6"/>
    <w:rsid w:val="008155E8"/>
    <w:rsid w:val="00815706"/>
    <w:rsid w:val="00815712"/>
    <w:rsid w:val="0081574C"/>
    <w:rsid w:val="0081578A"/>
    <w:rsid w:val="0081578F"/>
    <w:rsid w:val="00815C2D"/>
    <w:rsid w:val="00815D50"/>
    <w:rsid w:val="00815D64"/>
    <w:rsid w:val="00815DE7"/>
    <w:rsid w:val="00815E45"/>
    <w:rsid w:val="00815E79"/>
    <w:rsid w:val="00815EB3"/>
    <w:rsid w:val="00815F93"/>
    <w:rsid w:val="00816130"/>
    <w:rsid w:val="0081619A"/>
    <w:rsid w:val="008161FF"/>
    <w:rsid w:val="00816292"/>
    <w:rsid w:val="00816323"/>
    <w:rsid w:val="00816404"/>
    <w:rsid w:val="00816447"/>
    <w:rsid w:val="00816474"/>
    <w:rsid w:val="00816688"/>
    <w:rsid w:val="008166BF"/>
    <w:rsid w:val="008166C7"/>
    <w:rsid w:val="008166D1"/>
    <w:rsid w:val="00816862"/>
    <w:rsid w:val="008168CC"/>
    <w:rsid w:val="00816A54"/>
    <w:rsid w:val="00816BF1"/>
    <w:rsid w:val="00816BFA"/>
    <w:rsid w:val="00816D94"/>
    <w:rsid w:val="00816D9C"/>
    <w:rsid w:val="00816E80"/>
    <w:rsid w:val="00816E8D"/>
    <w:rsid w:val="00816F4A"/>
    <w:rsid w:val="00817151"/>
    <w:rsid w:val="00817183"/>
    <w:rsid w:val="008171F7"/>
    <w:rsid w:val="008172CD"/>
    <w:rsid w:val="00817428"/>
    <w:rsid w:val="00817449"/>
    <w:rsid w:val="0081787C"/>
    <w:rsid w:val="0081792B"/>
    <w:rsid w:val="0081796D"/>
    <w:rsid w:val="00817B33"/>
    <w:rsid w:val="00817B8F"/>
    <w:rsid w:val="00817BF9"/>
    <w:rsid w:val="00817C8D"/>
    <w:rsid w:val="00817C96"/>
    <w:rsid w:val="00817CB0"/>
    <w:rsid w:val="00817CD6"/>
    <w:rsid w:val="00817D2A"/>
    <w:rsid w:val="00817E57"/>
    <w:rsid w:val="00817F27"/>
    <w:rsid w:val="00820029"/>
    <w:rsid w:val="0082006E"/>
    <w:rsid w:val="008202A8"/>
    <w:rsid w:val="008202AD"/>
    <w:rsid w:val="00820408"/>
    <w:rsid w:val="008204AD"/>
    <w:rsid w:val="00820604"/>
    <w:rsid w:val="008206F6"/>
    <w:rsid w:val="0082075F"/>
    <w:rsid w:val="00820834"/>
    <w:rsid w:val="008208B7"/>
    <w:rsid w:val="008208BA"/>
    <w:rsid w:val="00820944"/>
    <w:rsid w:val="008209D9"/>
    <w:rsid w:val="00820A96"/>
    <w:rsid w:val="00820B32"/>
    <w:rsid w:val="00820B36"/>
    <w:rsid w:val="00820BA5"/>
    <w:rsid w:val="00820C28"/>
    <w:rsid w:val="00820C2E"/>
    <w:rsid w:val="00820D18"/>
    <w:rsid w:val="00820D1D"/>
    <w:rsid w:val="00820E60"/>
    <w:rsid w:val="00820FD6"/>
    <w:rsid w:val="00821123"/>
    <w:rsid w:val="008211EE"/>
    <w:rsid w:val="0082120F"/>
    <w:rsid w:val="00821223"/>
    <w:rsid w:val="00821307"/>
    <w:rsid w:val="0082143E"/>
    <w:rsid w:val="0082145B"/>
    <w:rsid w:val="008214D6"/>
    <w:rsid w:val="008215A0"/>
    <w:rsid w:val="00821610"/>
    <w:rsid w:val="0082164B"/>
    <w:rsid w:val="008216E2"/>
    <w:rsid w:val="0082172C"/>
    <w:rsid w:val="00821735"/>
    <w:rsid w:val="0082176A"/>
    <w:rsid w:val="0082180C"/>
    <w:rsid w:val="00821A22"/>
    <w:rsid w:val="00821A50"/>
    <w:rsid w:val="00821DC0"/>
    <w:rsid w:val="00821DE8"/>
    <w:rsid w:val="00821DF1"/>
    <w:rsid w:val="00821E00"/>
    <w:rsid w:val="00821EAE"/>
    <w:rsid w:val="008220C6"/>
    <w:rsid w:val="008220CC"/>
    <w:rsid w:val="00822131"/>
    <w:rsid w:val="008222E3"/>
    <w:rsid w:val="00822506"/>
    <w:rsid w:val="00822689"/>
    <w:rsid w:val="00822700"/>
    <w:rsid w:val="0082270E"/>
    <w:rsid w:val="00822742"/>
    <w:rsid w:val="00822836"/>
    <w:rsid w:val="0082284D"/>
    <w:rsid w:val="00822A3B"/>
    <w:rsid w:val="00822A76"/>
    <w:rsid w:val="00822B4E"/>
    <w:rsid w:val="00822BAB"/>
    <w:rsid w:val="00822BD8"/>
    <w:rsid w:val="00822BF1"/>
    <w:rsid w:val="00822C4B"/>
    <w:rsid w:val="00822D14"/>
    <w:rsid w:val="00822E1F"/>
    <w:rsid w:val="00822FFC"/>
    <w:rsid w:val="008231F5"/>
    <w:rsid w:val="0082322C"/>
    <w:rsid w:val="008232CD"/>
    <w:rsid w:val="00823335"/>
    <w:rsid w:val="008233B2"/>
    <w:rsid w:val="008235B0"/>
    <w:rsid w:val="008235E4"/>
    <w:rsid w:val="00823609"/>
    <w:rsid w:val="00823764"/>
    <w:rsid w:val="0082379E"/>
    <w:rsid w:val="008237B2"/>
    <w:rsid w:val="008238EF"/>
    <w:rsid w:val="0082391F"/>
    <w:rsid w:val="00823964"/>
    <w:rsid w:val="008239F2"/>
    <w:rsid w:val="00823A26"/>
    <w:rsid w:val="00823ABA"/>
    <w:rsid w:val="00823B2A"/>
    <w:rsid w:val="00823C94"/>
    <w:rsid w:val="00823D82"/>
    <w:rsid w:val="00823DD3"/>
    <w:rsid w:val="00823F5C"/>
    <w:rsid w:val="00823F61"/>
    <w:rsid w:val="00824032"/>
    <w:rsid w:val="0082412D"/>
    <w:rsid w:val="0082415D"/>
    <w:rsid w:val="00824193"/>
    <w:rsid w:val="008241B4"/>
    <w:rsid w:val="00824383"/>
    <w:rsid w:val="00824443"/>
    <w:rsid w:val="0082449E"/>
    <w:rsid w:val="00824765"/>
    <w:rsid w:val="008247A4"/>
    <w:rsid w:val="008248BA"/>
    <w:rsid w:val="008249FF"/>
    <w:rsid w:val="00824EAA"/>
    <w:rsid w:val="00824FE6"/>
    <w:rsid w:val="0082511B"/>
    <w:rsid w:val="008251EC"/>
    <w:rsid w:val="00825413"/>
    <w:rsid w:val="00825469"/>
    <w:rsid w:val="008254D6"/>
    <w:rsid w:val="00825511"/>
    <w:rsid w:val="00825513"/>
    <w:rsid w:val="00825639"/>
    <w:rsid w:val="00825693"/>
    <w:rsid w:val="00825723"/>
    <w:rsid w:val="008257FB"/>
    <w:rsid w:val="008259BD"/>
    <w:rsid w:val="00825A86"/>
    <w:rsid w:val="00825A9C"/>
    <w:rsid w:val="00825C78"/>
    <w:rsid w:val="00825EEF"/>
    <w:rsid w:val="00825F7D"/>
    <w:rsid w:val="00826071"/>
    <w:rsid w:val="00826204"/>
    <w:rsid w:val="008263A2"/>
    <w:rsid w:val="008263E0"/>
    <w:rsid w:val="00826575"/>
    <w:rsid w:val="00826609"/>
    <w:rsid w:val="008267D3"/>
    <w:rsid w:val="0082685E"/>
    <w:rsid w:val="008269FF"/>
    <w:rsid w:val="00826A9B"/>
    <w:rsid w:val="00826BC0"/>
    <w:rsid w:val="00826D83"/>
    <w:rsid w:val="00826D90"/>
    <w:rsid w:val="00826F54"/>
    <w:rsid w:val="00827015"/>
    <w:rsid w:val="0082707D"/>
    <w:rsid w:val="00827109"/>
    <w:rsid w:val="00827166"/>
    <w:rsid w:val="008272E9"/>
    <w:rsid w:val="008273B3"/>
    <w:rsid w:val="008274B7"/>
    <w:rsid w:val="0082752F"/>
    <w:rsid w:val="008277B5"/>
    <w:rsid w:val="008277F4"/>
    <w:rsid w:val="00827A41"/>
    <w:rsid w:val="00827ACA"/>
    <w:rsid w:val="00827AF2"/>
    <w:rsid w:val="00827AF3"/>
    <w:rsid w:val="00827B9D"/>
    <w:rsid w:val="00827CF7"/>
    <w:rsid w:val="0083006B"/>
    <w:rsid w:val="0083019A"/>
    <w:rsid w:val="0083021E"/>
    <w:rsid w:val="00830385"/>
    <w:rsid w:val="008304AE"/>
    <w:rsid w:val="0083053E"/>
    <w:rsid w:val="0083054C"/>
    <w:rsid w:val="008306FA"/>
    <w:rsid w:val="00830764"/>
    <w:rsid w:val="008309D4"/>
    <w:rsid w:val="008309DE"/>
    <w:rsid w:val="00830B43"/>
    <w:rsid w:val="00830C97"/>
    <w:rsid w:val="00830D31"/>
    <w:rsid w:val="00830D71"/>
    <w:rsid w:val="00830D85"/>
    <w:rsid w:val="00830E43"/>
    <w:rsid w:val="00830E95"/>
    <w:rsid w:val="00831151"/>
    <w:rsid w:val="008311C9"/>
    <w:rsid w:val="008313DF"/>
    <w:rsid w:val="008315F3"/>
    <w:rsid w:val="00831647"/>
    <w:rsid w:val="0083179C"/>
    <w:rsid w:val="00831862"/>
    <w:rsid w:val="008318A0"/>
    <w:rsid w:val="008319FF"/>
    <w:rsid w:val="00831A03"/>
    <w:rsid w:val="00831BB9"/>
    <w:rsid w:val="00831CC5"/>
    <w:rsid w:val="00831D90"/>
    <w:rsid w:val="00831F09"/>
    <w:rsid w:val="00832092"/>
    <w:rsid w:val="00832127"/>
    <w:rsid w:val="00832142"/>
    <w:rsid w:val="008321AA"/>
    <w:rsid w:val="0083228F"/>
    <w:rsid w:val="00832339"/>
    <w:rsid w:val="00832612"/>
    <w:rsid w:val="0083267C"/>
    <w:rsid w:val="00832685"/>
    <w:rsid w:val="00832690"/>
    <w:rsid w:val="0083273E"/>
    <w:rsid w:val="008327EB"/>
    <w:rsid w:val="0083285B"/>
    <w:rsid w:val="008328D9"/>
    <w:rsid w:val="008328E4"/>
    <w:rsid w:val="00832A12"/>
    <w:rsid w:val="00832A37"/>
    <w:rsid w:val="00832A90"/>
    <w:rsid w:val="00832C18"/>
    <w:rsid w:val="00832CAF"/>
    <w:rsid w:val="00832EC8"/>
    <w:rsid w:val="00832FBD"/>
    <w:rsid w:val="00833110"/>
    <w:rsid w:val="0083311A"/>
    <w:rsid w:val="008331EA"/>
    <w:rsid w:val="0083322C"/>
    <w:rsid w:val="00833253"/>
    <w:rsid w:val="00833448"/>
    <w:rsid w:val="0083364A"/>
    <w:rsid w:val="008337F7"/>
    <w:rsid w:val="00833B22"/>
    <w:rsid w:val="00833D0F"/>
    <w:rsid w:val="00833D6F"/>
    <w:rsid w:val="00833ECB"/>
    <w:rsid w:val="00833F8D"/>
    <w:rsid w:val="0083400F"/>
    <w:rsid w:val="0083417A"/>
    <w:rsid w:val="00834247"/>
    <w:rsid w:val="00834250"/>
    <w:rsid w:val="008343DA"/>
    <w:rsid w:val="008344F0"/>
    <w:rsid w:val="00834512"/>
    <w:rsid w:val="008348CB"/>
    <w:rsid w:val="008349E7"/>
    <w:rsid w:val="00834A71"/>
    <w:rsid w:val="00834AD4"/>
    <w:rsid w:val="00834B1E"/>
    <w:rsid w:val="00834B30"/>
    <w:rsid w:val="00834B8D"/>
    <w:rsid w:val="00834D25"/>
    <w:rsid w:val="00834F79"/>
    <w:rsid w:val="0083502E"/>
    <w:rsid w:val="008350E9"/>
    <w:rsid w:val="008351DC"/>
    <w:rsid w:val="008351FA"/>
    <w:rsid w:val="00835204"/>
    <w:rsid w:val="008353A1"/>
    <w:rsid w:val="008353EB"/>
    <w:rsid w:val="008356DC"/>
    <w:rsid w:val="008356E6"/>
    <w:rsid w:val="008357D5"/>
    <w:rsid w:val="00835858"/>
    <w:rsid w:val="008358D0"/>
    <w:rsid w:val="008358D8"/>
    <w:rsid w:val="0083598C"/>
    <w:rsid w:val="00835B82"/>
    <w:rsid w:val="00835C94"/>
    <w:rsid w:val="00835D01"/>
    <w:rsid w:val="00835D77"/>
    <w:rsid w:val="00835EAE"/>
    <w:rsid w:val="008360DD"/>
    <w:rsid w:val="00836133"/>
    <w:rsid w:val="008363E5"/>
    <w:rsid w:val="008364F0"/>
    <w:rsid w:val="008364F7"/>
    <w:rsid w:val="0083657B"/>
    <w:rsid w:val="008365CA"/>
    <w:rsid w:val="008366F2"/>
    <w:rsid w:val="00836952"/>
    <w:rsid w:val="00836A03"/>
    <w:rsid w:val="00836AFB"/>
    <w:rsid w:val="00836B5B"/>
    <w:rsid w:val="00836BEA"/>
    <w:rsid w:val="00836DC8"/>
    <w:rsid w:val="00836E6C"/>
    <w:rsid w:val="00836E73"/>
    <w:rsid w:val="0083700A"/>
    <w:rsid w:val="0083702F"/>
    <w:rsid w:val="00837056"/>
    <w:rsid w:val="00837071"/>
    <w:rsid w:val="00837088"/>
    <w:rsid w:val="00837316"/>
    <w:rsid w:val="0083733B"/>
    <w:rsid w:val="008373E7"/>
    <w:rsid w:val="008374A4"/>
    <w:rsid w:val="0083768C"/>
    <w:rsid w:val="00837703"/>
    <w:rsid w:val="00837775"/>
    <w:rsid w:val="0083797E"/>
    <w:rsid w:val="008379C1"/>
    <w:rsid w:val="008379D8"/>
    <w:rsid w:val="00837AD2"/>
    <w:rsid w:val="00837BC3"/>
    <w:rsid w:val="00837C12"/>
    <w:rsid w:val="00837C80"/>
    <w:rsid w:val="00837CA6"/>
    <w:rsid w:val="00837CCD"/>
    <w:rsid w:val="00837E7A"/>
    <w:rsid w:val="00837E87"/>
    <w:rsid w:val="00837F16"/>
    <w:rsid w:val="008401C3"/>
    <w:rsid w:val="008401DB"/>
    <w:rsid w:val="00840261"/>
    <w:rsid w:val="008402DA"/>
    <w:rsid w:val="0084035E"/>
    <w:rsid w:val="008404CA"/>
    <w:rsid w:val="008404D4"/>
    <w:rsid w:val="008404D6"/>
    <w:rsid w:val="008404D7"/>
    <w:rsid w:val="00840516"/>
    <w:rsid w:val="00840634"/>
    <w:rsid w:val="008406DF"/>
    <w:rsid w:val="00840A68"/>
    <w:rsid w:val="00840A76"/>
    <w:rsid w:val="00840A83"/>
    <w:rsid w:val="00840D46"/>
    <w:rsid w:val="00840D6D"/>
    <w:rsid w:val="00840DE8"/>
    <w:rsid w:val="00840EA4"/>
    <w:rsid w:val="008411E2"/>
    <w:rsid w:val="00841348"/>
    <w:rsid w:val="0084135F"/>
    <w:rsid w:val="00841385"/>
    <w:rsid w:val="008413E5"/>
    <w:rsid w:val="00841529"/>
    <w:rsid w:val="00841573"/>
    <w:rsid w:val="00841578"/>
    <w:rsid w:val="0084167F"/>
    <w:rsid w:val="008416D2"/>
    <w:rsid w:val="0084179C"/>
    <w:rsid w:val="0084186E"/>
    <w:rsid w:val="008419A1"/>
    <w:rsid w:val="00841A36"/>
    <w:rsid w:val="00841B86"/>
    <w:rsid w:val="00841BFC"/>
    <w:rsid w:val="00841C2B"/>
    <w:rsid w:val="00841D0D"/>
    <w:rsid w:val="00841D12"/>
    <w:rsid w:val="00841E16"/>
    <w:rsid w:val="00841E79"/>
    <w:rsid w:val="00841EBD"/>
    <w:rsid w:val="00841EE6"/>
    <w:rsid w:val="00841FA0"/>
    <w:rsid w:val="00842056"/>
    <w:rsid w:val="0084205F"/>
    <w:rsid w:val="00842061"/>
    <w:rsid w:val="00842087"/>
    <w:rsid w:val="008421F9"/>
    <w:rsid w:val="008422B4"/>
    <w:rsid w:val="00842400"/>
    <w:rsid w:val="0084250E"/>
    <w:rsid w:val="00842678"/>
    <w:rsid w:val="008427A5"/>
    <w:rsid w:val="008427FC"/>
    <w:rsid w:val="0084296C"/>
    <w:rsid w:val="00842A8B"/>
    <w:rsid w:val="00842B1C"/>
    <w:rsid w:val="00842B44"/>
    <w:rsid w:val="00842B49"/>
    <w:rsid w:val="00842C1D"/>
    <w:rsid w:val="00842D8B"/>
    <w:rsid w:val="00842DB7"/>
    <w:rsid w:val="00842F2B"/>
    <w:rsid w:val="00843005"/>
    <w:rsid w:val="008430B1"/>
    <w:rsid w:val="008432AA"/>
    <w:rsid w:val="00843394"/>
    <w:rsid w:val="008434B0"/>
    <w:rsid w:val="008434BD"/>
    <w:rsid w:val="00843522"/>
    <w:rsid w:val="00843535"/>
    <w:rsid w:val="00843698"/>
    <w:rsid w:val="00843712"/>
    <w:rsid w:val="008437E2"/>
    <w:rsid w:val="0084385A"/>
    <w:rsid w:val="0084387F"/>
    <w:rsid w:val="00843981"/>
    <w:rsid w:val="00843AFD"/>
    <w:rsid w:val="00843B2C"/>
    <w:rsid w:val="00843CF8"/>
    <w:rsid w:val="00843E9B"/>
    <w:rsid w:val="00843F3F"/>
    <w:rsid w:val="00843F71"/>
    <w:rsid w:val="008441B8"/>
    <w:rsid w:val="008441CD"/>
    <w:rsid w:val="008441DC"/>
    <w:rsid w:val="00844429"/>
    <w:rsid w:val="00844453"/>
    <w:rsid w:val="008444F8"/>
    <w:rsid w:val="008445D2"/>
    <w:rsid w:val="00844608"/>
    <w:rsid w:val="00844750"/>
    <w:rsid w:val="00844864"/>
    <w:rsid w:val="00844BE3"/>
    <w:rsid w:val="00844BE7"/>
    <w:rsid w:val="00844BFF"/>
    <w:rsid w:val="00844C50"/>
    <w:rsid w:val="00844EAD"/>
    <w:rsid w:val="00844EBA"/>
    <w:rsid w:val="00844ECA"/>
    <w:rsid w:val="00844F36"/>
    <w:rsid w:val="00845192"/>
    <w:rsid w:val="008451BC"/>
    <w:rsid w:val="00845225"/>
    <w:rsid w:val="00845352"/>
    <w:rsid w:val="00845448"/>
    <w:rsid w:val="008455AB"/>
    <w:rsid w:val="00845601"/>
    <w:rsid w:val="0084577A"/>
    <w:rsid w:val="00845783"/>
    <w:rsid w:val="00845A7B"/>
    <w:rsid w:val="00845A7F"/>
    <w:rsid w:val="00845A92"/>
    <w:rsid w:val="00845A9E"/>
    <w:rsid w:val="00845CC8"/>
    <w:rsid w:val="00845D2E"/>
    <w:rsid w:val="00845DED"/>
    <w:rsid w:val="00845E1D"/>
    <w:rsid w:val="00845F51"/>
    <w:rsid w:val="00845FB9"/>
    <w:rsid w:val="00845FE6"/>
    <w:rsid w:val="00846049"/>
    <w:rsid w:val="00846098"/>
    <w:rsid w:val="00846106"/>
    <w:rsid w:val="00846197"/>
    <w:rsid w:val="00846273"/>
    <w:rsid w:val="008462E0"/>
    <w:rsid w:val="00846353"/>
    <w:rsid w:val="00846467"/>
    <w:rsid w:val="00846487"/>
    <w:rsid w:val="0084648E"/>
    <w:rsid w:val="008464EA"/>
    <w:rsid w:val="0084654C"/>
    <w:rsid w:val="00846595"/>
    <w:rsid w:val="00846661"/>
    <w:rsid w:val="0084672A"/>
    <w:rsid w:val="0084688C"/>
    <w:rsid w:val="00846AC4"/>
    <w:rsid w:val="00846C77"/>
    <w:rsid w:val="00846C81"/>
    <w:rsid w:val="00846CCD"/>
    <w:rsid w:val="00846D95"/>
    <w:rsid w:val="00846E99"/>
    <w:rsid w:val="00846EDE"/>
    <w:rsid w:val="00846FD1"/>
    <w:rsid w:val="00846FEE"/>
    <w:rsid w:val="00847167"/>
    <w:rsid w:val="008471FA"/>
    <w:rsid w:val="0084735A"/>
    <w:rsid w:val="008473BE"/>
    <w:rsid w:val="0084743A"/>
    <w:rsid w:val="00847458"/>
    <w:rsid w:val="008474B9"/>
    <w:rsid w:val="00847504"/>
    <w:rsid w:val="008475AC"/>
    <w:rsid w:val="008475C6"/>
    <w:rsid w:val="00847964"/>
    <w:rsid w:val="00847991"/>
    <w:rsid w:val="00847B5D"/>
    <w:rsid w:val="00847BBB"/>
    <w:rsid w:val="00847C4E"/>
    <w:rsid w:val="00847D73"/>
    <w:rsid w:val="00847DF5"/>
    <w:rsid w:val="00847E24"/>
    <w:rsid w:val="00847E9B"/>
    <w:rsid w:val="00847EB2"/>
    <w:rsid w:val="00847EC8"/>
    <w:rsid w:val="00847F69"/>
    <w:rsid w:val="00847FF7"/>
    <w:rsid w:val="008500C7"/>
    <w:rsid w:val="0085032E"/>
    <w:rsid w:val="008503A9"/>
    <w:rsid w:val="008503E7"/>
    <w:rsid w:val="008504D6"/>
    <w:rsid w:val="0085065C"/>
    <w:rsid w:val="00850672"/>
    <w:rsid w:val="008506A8"/>
    <w:rsid w:val="008507EA"/>
    <w:rsid w:val="008508B2"/>
    <w:rsid w:val="00850A04"/>
    <w:rsid w:val="00850A59"/>
    <w:rsid w:val="00850AE8"/>
    <w:rsid w:val="00850B13"/>
    <w:rsid w:val="00850B36"/>
    <w:rsid w:val="00850CBF"/>
    <w:rsid w:val="00850CCB"/>
    <w:rsid w:val="00850EE2"/>
    <w:rsid w:val="00850FF5"/>
    <w:rsid w:val="00851314"/>
    <w:rsid w:val="00851416"/>
    <w:rsid w:val="008515E0"/>
    <w:rsid w:val="0085160E"/>
    <w:rsid w:val="00851695"/>
    <w:rsid w:val="008519DC"/>
    <w:rsid w:val="00851A6C"/>
    <w:rsid w:val="00851A9D"/>
    <w:rsid w:val="00851B22"/>
    <w:rsid w:val="00851B2B"/>
    <w:rsid w:val="00851C1D"/>
    <w:rsid w:val="00851E47"/>
    <w:rsid w:val="00852338"/>
    <w:rsid w:val="008523C9"/>
    <w:rsid w:val="008527EE"/>
    <w:rsid w:val="008528D7"/>
    <w:rsid w:val="00852AA6"/>
    <w:rsid w:val="00852B35"/>
    <w:rsid w:val="00852CAF"/>
    <w:rsid w:val="00852DEA"/>
    <w:rsid w:val="00852EE2"/>
    <w:rsid w:val="00852FAF"/>
    <w:rsid w:val="008531DC"/>
    <w:rsid w:val="008532A7"/>
    <w:rsid w:val="00853475"/>
    <w:rsid w:val="00853519"/>
    <w:rsid w:val="0085354C"/>
    <w:rsid w:val="00853792"/>
    <w:rsid w:val="008538FA"/>
    <w:rsid w:val="00853C41"/>
    <w:rsid w:val="00853C45"/>
    <w:rsid w:val="00853D61"/>
    <w:rsid w:val="00853E03"/>
    <w:rsid w:val="00854050"/>
    <w:rsid w:val="0085406E"/>
    <w:rsid w:val="00854090"/>
    <w:rsid w:val="008540C8"/>
    <w:rsid w:val="008540EC"/>
    <w:rsid w:val="0085427C"/>
    <w:rsid w:val="008543D9"/>
    <w:rsid w:val="00854473"/>
    <w:rsid w:val="008545B5"/>
    <w:rsid w:val="0085485C"/>
    <w:rsid w:val="0085489C"/>
    <w:rsid w:val="00854983"/>
    <w:rsid w:val="00854A91"/>
    <w:rsid w:val="00854B13"/>
    <w:rsid w:val="00854D0B"/>
    <w:rsid w:val="00854E0E"/>
    <w:rsid w:val="00855013"/>
    <w:rsid w:val="00855180"/>
    <w:rsid w:val="008551C6"/>
    <w:rsid w:val="00855631"/>
    <w:rsid w:val="008556F0"/>
    <w:rsid w:val="008556F2"/>
    <w:rsid w:val="00855700"/>
    <w:rsid w:val="00855BE0"/>
    <w:rsid w:val="00855DB4"/>
    <w:rsid w:val="00855E9D"/>
    <w:rsid w:val="00856024"/>
    <w:rsid w:val="008561D0"/>
    <w:rsid w:val="008561D7"/>
    <w:rsid w:val="00856301"/>
    <w:rsid w:val="00856377"/>
    <w:rsid w:val="008563FD"/>
    <w:rsid w:val="0085647B"/>
    <w:rsid w:val="00856499"/>
    <w:rsid w:val="008564B0"/>
    <w:rsid w:val="00856538"/>
    <w:rsid w:val="008565B2"/>
    <w:rsid w:val="00856695"/>
    <w:rsid w:val="008566C9"/>
    <w:rsid w:val="00856769"/>
    <w:rsid w:val="00856794"/>
    <w:rsid w:val="0085680E"/>
    <w:rsid w:val="00856934"/>
    <w:rsid w:val="0085695B"/>
    <w:rsid w:val="008569DF"/>
    <w:rsid w:val="008569E4"/>
    <w:rsid w:val="00856A3D"/>
    <w:rsid w:val="00856C4E"/>
    <w:rsid w:val="00856C7B"/>
    <w:rsid w:val="00856D2B"/>
    <w:rsid w:val="00856D36"/>
    <w:rsid w:val="00856DEB"/>
    <w:rsid w:val="00856DF8"/>
    <w:rsid w:val="00856E4A"/>
    <w:rsid w:val="00856F50"/>
    <w:rsid w:val="00856F9B"/>
    <w:rsid w:val="00857024"/>
    <w:rsid w:val="0085722A"/>
    <w:rsid w:val="008573E1"/>
    <w:rsid w:val="00857445"/>
    <w:rsid w:val="008575C3"/>
    <w:rsid w:val="00857686"/>
    <w:rsid w:val="0085776E"/>
    <w:rsid w:val="008578B1"/>
    <w:rsid w:val="008578C4"/>
    <w:rsid w:val="00857C34"/>
    <w:rsid w:val="00857D6A"/>
    <w:rsid w:val="00857DB6"/>
    <w:rsid w:val="00857F1E"/>
    <w:rsid w:val="008600FD"/>
    <w:rsid w:val="00860146"/>
    <w:rsid w:val="00860165"/>
    <w:rsid w:val="008601EF"/>
    <w:rsid w:val="008602AA"/>
    <w:rsid w:val="00860303"/>
    <w:rsid w:val="0086037F"/>
    <w:rsid w:val="0086048D"/>
    <w:rsid w:val="008604E6"/>
    <w:rsid w:val="00860562"/>
    <w:rsid w:val="0086061F"/>
    <w:rsid w:val="00860622"/>
    <w:rsid w:val="0086067F"/>
    <w:rsid w:val="00860728"/>
    <w:rsid w:val="00860811"/>
    <w:rsid w:val="00860840"/>
    <w:rsid w:val="008609D5"/>
    <w:rsid w:val="00860A00"/>
    <w:rsid w:val="00860A73"/>
    <w:rsid w:val="00860A7F"/>
    <w:rsid w:val="00860B20"/>
    <w:rsid w:val="00860BAC"/>
    <w:rsid w:val="00860C95"/>
    <w:rsid w:val="0086103F"/>
    <w:rsid w:val="00861125"/>
    <w:rsid w:val="008611A3"/>
    <w:rsid w:val="00861272"/>
    <w:rsid w:val="008612A8"/>
    <w:rsid w:val="00861462"/>
    <w:rsid w:val="008616E7"/>
    <w:rsid w:val="00861750"/>
    <w:rsid w:val="0086175B"/>
    <w:rsid w:val="00861819"/>
    <w:rsid w:val="008618F4"/>
    <w:rsid w:val="008619D2"/>
    <w:rsid w:val="00861ACC"/>
    <w:rsid w:val="00861B41"/>
    <w:rsid w:val="00861B61"/>
    <w:rsid w:val="00861D65"/>
    <w:rsid w:val="00861DA1"/>
    <w:rsid w:val="00861EAC"/>
    <w:rsid w:val="00861EB8"/>
    <w:rsid w:val="008620C2"/>
    <w:rsid w:val="0086211F"/>
    <w:rsid w:val="00862173"/>
    <w:rsid w:val="0086218B"/>
    <w:rsid w:val="008621B9"/>
    <w:rsid w:val="008621C6"/>
    <w:rsid w:val="00862235"/>
    <w:rsid w:val="00862290"/>
    <w:rsid w:val="008622D9"/>
    <w:rsid w:val="00862539"/>
    <w:rsid w:val="00862558"/>
    <w:rsid w:val="008625CC"/>
    <w:rsid w:val="008626B0"/>
    <w:rsid w:val="008627D9"/>
    <w:rsid w:val="00862929"/>
    <w:rsid w:val="00862956"/>
    <w:rsid w:val="00862963"/>
    <w:rsid w:val="00862988"/>
    <w:rsid w:val="00862A4E"/>
    <w:rsid w:val="00862B2A"/>
    <w:rsid w:val="00862BA2"/>
    <w:rsid w:val="00862D56"/>
    <w:rsid w:val="00862E07"/>
    <w:rsid w:val="00862F15"/>
    <w:rsid w:val="00862F51"/>
    <w:rsid w:val="00863096"/>
    <w:rsid w:val="00863183"/>
    <w:rsid w:val="008631FB"/>
    <w:rsid w:val="00863309"/>
    <w:rsid w:val="00863315"/>
    <w:rsid w:val="00863403"/>
    <w:rsid w:val="00863479"/>
    <w:rsid w:val="008636F2"/>
    <w:rsid w:val="00863766"/>
    <w:rsid w:val="00863A13"/>
    <w:rsid w:val="00863AA0"/>
    <w:rsid w:val="00863AF2"/>
    <w:rsid w:val="00863B34"/>
    <w:rsid w:val="00863BC6"/>
    <w:rsid w:val="00863F2E"/>
    <w:rsid w:val="00864281"/>
    <w:rsid w:val="008643EF"/>
    <w:rsid w:val="008645EB"/>
    <w:rsid w:val="00864625"/>
    <w:rsid w:val="0086463A"/>
    <w:rsid w:val="0086465F"/>
    <w:rsid w:val="00864932"/>
    <w:rsid w:val="00864961"/>
    <w:rsid w:val="0086496D"/>
    <w:rsid w:val="008649D0"/>
    <w:rsid w:val="00864A50"/>
    <w:rsid w:val="00864A9F"/>
    <w:rsid w:val="00864ACA"/>
    <w:rsid w:val="00864B05"/>
    <w:rsid w:val="00864B17"/>
    <w:rsid w:val="00864C01"/>
    <w:rsid w:val="00864C02"/>
    <w:rsid w:val="00864C2C"/>
    <w:rsid w:val="00864CF6"/>
    <w:rsid w:val="00864D28"/>
    <w:rsid w:val="00864DC2"/>
    <w:rsid w:val="00864E77"/>
    <w:rsid w:val="00864EF0"/>
    <w:rsid w:val="00864F25"/>
    <w:rsid w:val="00864FD9"/>
    <w:rsid w:val="008650AB"/>
    <w:rsid w:val="00865127"/>
    <w:rsid w:val="0086512F"/>
    <w:rsid w:val="00865169"/>
    <w:rsid w:val="008651B3"/>
    <w:rsid w:val="008655C9"/>
    <w:rsid w:val="00865696"/>
    <w:rsid w:val="008656CA"/>
    <w:rsid w:val="00865720"/>
    <w:rsid w:val="008659C9"/>
    <w:rsid w:val="00865B09"/>
    <w:rsid w:val="00865B90"/>
    <w:rsid w:val="00865D02"/>
    <w:rsid w:val="00865D4C"/>
    <w:rsid w:val="00865DE1"/>
    <w:rsid w:val="00865EB2"/>
    <w:rsid w:val="00865EF7"/>
    <w:rsid w:val="00865F23"/>
    <w:rsid w:val="00865F4A"/>
    <w:rsid w:val="00866065"/>
    <w:rsid w:val="0086608C"/>
    <w:rsid w:val="008660CA"/>
    <w:rsid w:val="008660EF"/>
    <w:rsid w:val="008660FD"/>
    <w:rsid w:val="00866176"/>
    <w:rsid w:val="0086625D"/>
    <w:rsid w:val="00866357"/>
    <w:rsid w:val="0086651E"/>
    <w:rsid w:val="0086657C"/>
    <w:rsid w:val="0086672E"/>
    <w:rsid w:val="00866748"/>
    <w:rsid w:val="00866903"/>
    <w:rsid w:val="008669EC"/>
    <w:rsid w:val="00866A20"/>
    <w:rsid w:val="00866BFD"/>
    <w:rsid w:val="00866FEA"/>
    <w:rsid w:val="00867027"/>
    <w:rsid w:val="00867180"/>
    <w:rsid w:val="008671D7"/>
    <w:rsid w:val="00867255"/>
    <w:rsid w:val="008672F0"/>
    <w:rsid w:val="00867370"/>
    <w:rsid w:val="0086750F"/>
    <w:rsid w:val="00867662"/>
    <w:rsid w:val="0086775E"/>
    <w:rsid w:val="00867870"/>
    <w:rsid w:val="008678E0"/>
    <w:rsid w:val="008678F0"/>
    <w:rsid w:val="00867AD5"/>
    <w:rsid w:val="00867B22"/>
    <w:rsid w:val="00867C8C"/>
    <w:rsid w:val="00867CE6"/>
    <w:rsid w:val="00867DBF"/>
    <w:rsid w:val="00867F99"/>
    <w:rsid w:val="00867FA7"/>
    <w:rsid w:val="00870018"/>
    <w:rsid w:val="0087012E"/>
    <w:rsid w:val="00870142"/>
    <w:rsid w:val="008701BF"/>
    <w:rsid w:val="00870349"/>
    <w:rsid w:val="008704BD"/>
    <w:rsid w:val="00870598"/>
    <w:rsid w:val="0087060A"/>
    <w:rsid w:val="00870793"/>
    <w:rsid w:val="00870800"/>
    <w:rsid w:val="00870869"/>
    <w:rsid w:val="0087095E"/>
    <w:rsid w:val="00870A1C"/>
    <w:rsid w:val="00870B88"/>
    <w:rsid w:val="00870CB1"/>
    <w:rsid w:val="00870F6A"/>
    <w:rsid w:val="00871029"/>
    <w:rsid w:val="00871096"/>
    <w:rsid w:val="00871104"/>
    <w:rsid w:val="00871119"/>
    <w:rsid w:val="00871171"/>
    <w:rsid w:val="008711B2"/>
    <w:rsid w:val="008711F8"/>
    <w:rsid w:val="00871372"/>
    <w:rsid w:val="00871523"/>
    <w:rsid w:val="008715F2"/>
    <w:rsid w:val="00871741"/>
    <w:rsid w:val="0087175D"/>
    <w:rsid w:val="0087196E"/>
    <w:rsid w:val="00871A4D"/>
    <w:rsid w:val="00871ABB"/>
    <w:rsid w:val="00871D14"/>
    <w:rsid w:val="00871DEA"/>
    <w:rsid w:val="00871F91"/>
    <w:rsid w:val="00872057"/>
    <w:rsid w:val="0087205C"/>
    <w:rsid w:val="008721E3"/>
    <w:rsid w:val="00872276"/>
    <w:rsid w:val="008722B0"/>
    <w:rsid w:val="0087236E"/>
    <w:rsid w:val="00872438"/>
    <w:rsid w:val="00872496"/>
    <w:rsid w:val="008724C5"/>
    <w:rsid w:val="0087250F"/>
    <w:rsid w:val="00872544"/>
    <w:rsid w:val="008726FD"/>
    <w:rsid w:val="00872790"/>
    <w:rsid w:val="008727E9"/>
    <w:rsid w:val="00872821"/>
    <w:rsid w:val="00872852"/>
    <w:rsid w:val="00872989"/>
    <w:rsid w:val="00872AC9"/>
    <w:rsid w:val="00872ACB"/>
    <w:rsid w:val="00872B0A"/>
    <w:rsid w:val="00872C02"/>
    <w:rsid w:val="00872C7C"/>
    <w:rsid w:val="00872C89"/>
    <w:rsid w:val="00872C8B"/>
    <w:rsid w:val="00872D63"/>
    <w:rsid w:val="00872DD4"/>
    <w:rsid w:val="00872E10"/>
    <w:rsid w:val="00872E9E"/>
    <w:rsid w:val="00872F39"/>
    <w:rsid w:val="00872F6E"/>
    <w:rsid w:val="00873051"/>
    <w:rsid w:val="008730FE"/>
    <w:rsid w:val="0087312C"/>
    <w:rsid w:val="00873149"/>
    <w:rsid w:val="008731B4"/>
    <w:rsid w:val="00873214"/>
    <w:rsid w:val="00873218"/>
    <w:rsid w:val="00873330"/>
    <w:rsid w:val="0087334B"/>
    <w:rsid w:val="0087336E"/>
    <w:rsid w:val="008733D1"/>
    <w:rsid w:val="00873463"/>
    <w:rsid w:val="008734E7"/>
    <w:rsid w:val="008736F2"/>
    <w:rsid w:val="00873805"/>
    <w:rsid w:val="00873819"/>
    <w:rsid w:val="00873938"/>
    <w:rsid w:val="00873B92"/>
    <w:rsid w:val="00873BC2"/>
    <w:rsid w:val="00873BF0"/>
    <w:rsid w:val="00873C85"/>
    <w:rsid w:val="00873CAD"/>
    <w:rsid w:val="00873E5A"/>
    <w:rsid w:val="00873EC8"/>
    <w:rsid w:val="00873EEE"/>
    <w:rsid w:val="00873F39"/>
    <w:rsid w:val="0087409F"/>
    <w:rsid w:val="008740B9"/>
    <w:rsid w:val="008742B2"/>
    <w:rsid w:val="008742CE"/>
    <w:rsid w:val="008743CA"/>
    <w:rsid w:val="00874410"/>
    <w:rsid w:val="008744D1"/>
    <w:rsid w:val="008745F0"/>
    <w:rsid w:val="00874656"/>
    <w:rsid w:val="00874658"/>
    <w:rsid w:val="00874704"/>
    <w:rsid w:val="00874720"/>
    <w:rsid w:val="00874762"/>
    <w:rsid w:val="00874A8D"/>
    <w:rsid w:val="00874C18"/>
    <w:rsid w:val="00874E33"/>
    <w:rsid w:val="00874EA4"/>
    <w:rsid w:val="00874F50"/>
    <w:rsid w:val="00874FAC"/>
    <w:rsid w:val="0087503A"/>
    <w:rsid w:val="0087504C"/>
    <w:rsid w:val="0087508E"/>
    <w:rsid w:val="0087535E"/>
    <w:rsid w:val="00875410"/>
    <w:rsid w:val="008755AE"/>
    <w:rsid w:val="008755F5"/>
    <w:rsid w:val="00875755"/>
    <w:rsid w:val="008757AF"/>
    <w:rsid w:val="008758BA"/>
    <w:rsid w:val="00875905"/>
    <w:rsid w:val="0087592B"/>
    <w:rsid w:val="00875944"/>
    <w:rsid w:val="00875949"/>
    <w:rsid w:val="00875957"/>
    <w:rsid w:val="008759C1"/>
    <w:rsid w:val="00875E5B"/>
    <w:rsid w:val="00875F79"/>
    <w:rsid w:val="00875FBD"/>
    <w:rsid w:val="00876056"/>
    <w:rsid w:val="00876105"/>
    <w:rsid w:val="0087612D"/>
    <w:rsid w:val="00876254"/>
    <w:rsid w:val="0087625C"/>
    <w:rsid w:val="00876311"/>
    <w:rsid w:val="00876333"/>
    <w:rsid w:val="0087635E"/>
    <w:rsid w:val="008764AD"/>
    <w:rsid w:val="008767D4"/>
    <w:rsid w:val="008768E8"/>
    <w:rsid w:val="00876A43"/>
    <w:rsid w:val="00876A81"/>
    <w:rsid w:val="00876AC2"/>
    <w:rsid w:val="00876AC7"/>
    <w:rsid w:val="00876BC8"/>
    <w:rsid w:val="00876C3E"/>
    <w:rsid w:val="00876C54"/>
    <w:rsid w:val="0087700C"/>
    <w:rsid w:val="008770CC"/>
    <w:rsid w:val="008772CF"/>
    <w:rsid w:val="008773EA"/>
    <w:rsid w:val="0087763F"/>
    <w:rsid w:val="008776F0"/>
    <w:rsid w:val="00877725"/>
    <w:rsid w:val="0087778E"/>
    <w:rsid w:val="00877889"/>
    <w:rsid w:val="008778E6"/>
    <w:rsid w:val="0087792F"/>
    <w:rsid w:val="00877974"/>
    <w:rsid w:val="00877AA2"/>
    <w:rsid w:val="00877C06"/>
    <w:rsid w:val="00877C23"/>
    <w:rsid w:val="00877C45"/>
    <w:rsid w:val="00877C57"/>
    <w:rsid w:val="00877D0F"/>
    <w:rsid w:val="00877DC7"/>
    <w:rsid w:val="00877E3C"/>
    <w:rsid w:val="00877E62"/>
    <w:rsid w:val="00877ECB"/>
    <w:rsid w:val="00877FA3"/>
    <w:rsid w:val="0088014E"/>
    <w:rsid w:val="008801D4"/>
    <w:rsid w:val="00880320"/>
    <w:rsid w:val="008804C9"/>
    <w:rsid w:val="0088053B"/>
    <w:rsid w:val="008805CE"/>
    <w:rsid w:val="008805EB"/>
    <w:rsid w:val="008806C9"/>
    <w:rsid w:val="008808E4"/>
    <w:rsid w:val="00880905"/>
    <w:rsid w:val="00880A53"/>
    <w:rsid w:val="00880ABD"/>
    <w:rsid w:val="00880AF3"/>
    <w:rsid w:val="00880BDC"/>
    <w:rsid w:val="00880CF5"/>
    <w:rsid w:val="00880D44"/>
    <w:rsid w:val="00880D84"/>
    <w:rsid w:val="00880F29"/>
    <w:rsid w:val="00880F4F"/>
    <w:rsid w:val="008810DF"/>
    <w:rsid w:val="008810FA"/>
    <w:rsid w:val="008813F1"/>
    <w:rsid w:val="008813FE"/>
    <w:rsid w:val="00881449"/>
    <w:rsid w:val="008815AA"/>
    <w:rsid w:val="0088161E"/>
    <w:rsid w:val="0088170F"/>
    <w:rsid w:val="0088176C"/>
    <w:rsid w:val="0088182C"/>
    <w:rsid w:val="00881830"/>
    <w:rsid w:val="00881842"/>
    <w:rsid w:val="00881846"/>
    <w:rsid w:val="0088188A"/>
    <w:rsid w:val="008818B5"/>
    <w:rsid w:val="008819A5"/>
    <w:rsid w:val="008819AD"/>
    <w:rsid w:val="00881DD5"/>
    <w:rsid w:val="00881DF9"/>
    <w:rsid w:val="00881E13"/>
    <w:rsid w:val="00881E3D"/>
    <w:rsid w:val="00881F28"/>
    <w:rsid w:val="00881F2A"/>
    <w:rsid w:val="00881FD1"/>
    <w:rsid w:val="00882009"/>
    <w:rsid w:val="00882060"/>
    <w:rsid w:val="008820BE"/>
    <w:rsid w:val="008823B6"/>
    <w:rsid w:val="00882456"/>
    <w:rsid w:val="008824E6"/>
    <w:rsid w:val="008825ED"/>
    <w:rsid w:val="008826F6"/>
    <w:rsid w:val="008829DC"/>
    <w:rsid w:val="00882AD3"/>
    <w:rsid w:val="00882BB1"/>
    <w:rsid w:val="00882D11"/>
    <w:rsid w:val="00882D55"/>
    <w:rsid w:val="00882F52"/>
    <w:rsid w:val="00883004"/>
    <w:rsid w:val="00883095"/>
    <w:rsid w:val="008830CD"/>
    <w:rsid w:val="00883245"/>
    <w:rsid w:val="008833C2"/>
    <w:rsid w:val="0088356C"/>
    <w:rsid w:val="00883685"/>
    <w:rsid w:val="00883922"/>
    <w:rsid w:val="0088393F"/>
    <w:rsid w:val="00883989"/>
    <w:rsid w:val="00883CB3"/>
    <w:rsid w:val="00883D9D"/>
    <w:rsid w:val="00883E4A"/>
    <w:rsid w:val="00883ED6"/>
    <w:rsid w:val="00883F0E"/>
    <w:rsid w:val="00884130"/>
    <w:rsid w:val="008841D3"/>
    <w:rsid w:val="00884255"/>
    <w:rsid w:val="0088425B"/>
    <w:rsid w:val="0088427D"/>
    <w:rsid w:val="0088431F"/>
    <w:rsid w:val="0088447F"/>
    <w:rsid w:val="0088455A"/>
    <w:rsid w:val="00884720"/>
    <w:rsid w:val="0088473D"/>
    <w:rsid w:val="008847FE"/>
    <w:rsid w:val="0088497C"/>
    <w:rsid w:val="00884AD8"/>
    <w:rsid w:val="00884AFE"/>
    <w:rsid w:val="00884BA0"/>
    <w:rsid w:val="00884BFE"/>
    <w:rsid w:val="00884CDF"/>
    <w:rsid w:val="00884D22"/>
    <w:rsid w:val="00884ED4"/>
    <w:rsid w:val="00884F10"/>
    <w:rsid w:val="00884F11"/>
    <w:rsid w:val="008850E1"/>
    <w:rsid w:val="00885181"/>
    <w:rsid w:val="0088518D"/>
    <w:rsid w:val="008852A2"/>
    <w:rsid w:val="008853C1"/>
    <w:rsid w:val="00885501"/>
    <w:rsid w:val="008855A8"/>
    <w:rsid w:val="00885650"/>
    <w:rsid w:val="008856A4"/>
    <w:rsid w:val="0088579F"/>
    <w:rsid w:val="008857BB"/>
    <w:rsid w:val="008857F7"/>
    <w:rsid w:val="0088588C"/>
    <w:rsid w:val="00885BA3"/>
    <w:rsid w:val="00885BE6"/>
    <w:rsid w:val="00885C3B"/>
    <w:rsid w:val="00885D15"/>
    <w:rsid w:val="00885D5D"/>
    <w:rsid w:val="00885EB2"/>
    <w:rsid w:val="00885EC3"/>
    <w:rsid w:val="00885EC9"/>
    <w:rsid w:val="00885F46"/>
    <w:rsid w:val="00885F7A"/>
    <w:rsid w:val="00886028"/>
    <w:rsid w:val="008861AB"/>
    <w:rsid w:val="00886223"/>
    <w:rsid w:val="00886278"/>
    <w:rsid w:val="0088628F"/>
    <w:rsid w:val="00886293"/>
    <w:rsid w:val="008862CF"/>
    <w:rsid w:val="00886307"/>
    <w:rsid w:val="00886508"/>
    <w:rsid w:val="0088651F"/>
    <w:rsid w:val="008866AC"/>
    <w:rsid w:val="0088682A"/>
    <w:rsid w:val="008869A3"/>
    <w:rsid w:val="00886B5B"/>
    <w:rsid w:val="00886BCD"/>
    <w:rsid w:val="00886C18"/>
    <w:rsid w:val="00886C2A"/>
    <w:rsid w:val="00886CBA"/>
    <w:rsid w:val="00886DC2"/>
    <w:rsid w:val="00886E1A"/>
    <w:rsid w:val="00886EA8"/>
    <w:rsid w:val="00886F5C"/>
    <w:rsid w:val="008872FE"/>
    <w:rsid w:val="00887366"/>
    <w:rsid w:val="00887383"/>
    <w:rsid w:val="0088742B"/>
    <w:rsid w:val="0088746E"/>
    <w:rsid w:val="0088749B"/>
    <w:rsid w:val="008875D7"/>
    <w:rsid w:val="008875F2"/>
    <w:rsid w:val="0088762F"/>
    <w:rsid w:val="00887662"/>
    <w:rsid w:val="008876DF"/>
    <w:rsid w:val="00887719"/>
    <w:rsid w:val="00887771"/>
    <w:rsid w:val="008877E1"/>
    <w:rsid w:val="0088799C"/>
    <w:rsid w:val="008879ED"/>
    <w:rsid w:val="00887A5E"/>
    <w:rsid w:val="00887B33"/>
    <w:rsid w:val="00887B71"/>
    <w:rsid w:val="00887BE3"/>
    <w:rsid w:val="00887C01"/>
    <w:rsid w:val="00887C2D"/>
    <w:rsid w:val="00887C4D"/>
    <w:rsid w:val="00887C5E"/>
    <w:rsid w:val="00887C6A"/>
    <w:rsid w:val="00887C82"/>
    <w:rsid w:val="00887CCE"/>
    <w:rsid w:val="00887E3E"/>
    <w:rsid w:val="00887FDA"/>
    <w:rsid w:val="00887FEF"/>
    <w:rsid w:val="0089000E"/>
    <w:rsid w:val="0089001D"/>
    <w:rsid w:val="008900F7"/>
    <w:rsid w:val="00890120"/>
    <w:rsid w:val="00890126"/>
    <w:rsid w:val="00890394"/>
    <w:rsid w:val="00890757"/>
    <w:rsid w:val="008907B2"/>
    <w:rsid w:val="00890814"/>
    <w:rsid w:val="008909D6"/>
    <w:rsid w:val="00890A24"/>
    <w:rsid w:val="00890BCD"/>
    <w:rsid w:val="00890E0D"/>
    <w:rsid w:val="00890F04"/>
    <w:rsid w:val="00890FBE"/>
    <w:rsid w:val="00891126"/>
    <w:rsid w:val="00891195"/>
    <w:rsid w:val="008912C0"/>
    <w:rsid w:val="00891335"/>
    <w:rsid w:val="008913D1"/>
    <w:rsid w:val="008913F1"/>
    <w:rsid w:val="00891548"/>
    <w:rsid w:val="008916F3"/>
    <w:rsid w:val="0089173E"/>
    <w:rsid w:val="0089178E"/>
    <w:rsid w:val="008917C3"/>
    <w:rsid w:val="008917D6"/>
    <w:rsid w:val="0089180C"/>
    <w:rsid w:val="00891874"/>
    <w:rsid w:val="008918BC"/>
    <w:rsid w:val="00891A48"/>
    <w:rsid w:val="00891AD2"/>
    <w:rsid w:val="00891CC4"/>
    <w:rsid w:val="00891DB9"/>
    <w:rsid w:val="00891E02"/>
    <w:rsid w:val="00891F25"/>
    <w:rsid w:val="00891F63"/>
    <w:rsid w:val="00891FD1"/>
    <w:rsid w:val="00892101"/>
    <w:rsid w:val="0089218E"/>
    <w:rsid w:val="00892253"/>
    <w:rsid w:val="00892281"/>
    <w:rsid w:val="008922DF"/>
    <w:rsid w:val="0089232A"/>
    <w:rsid w:val="008923CC"/>
    <w:rsid w:val="00892522"/>
    <w:rsid w:val="0089266B"/>
    <w:rsid w:val="008926CE"/>
    <w:rsid w:val="00892707"/>
    <w:rsid w:val="00892846"/>
    <w:rsid w:val="00892848"/>
    <w:rsid w:val="0089295B"/>
    <w:rsid w:val="00892D1D"/>
    <w:rsid w:val="00892E73"/>
    <w:rsid w:val="00892E95"/>
    <w:rsid w:val="00892EDF"/>
    <w:rsid w:val="00893024"/>
    <w:rsid w:val="0089303B"/>
    <w:rsid w:val="00893168"/>
    <w:rsid w:val="008931D2"/>
    <w:rsid w:val="00893235"/>
    <w:rsid w:val="00893420"/>
    <w:rsid w:val="00893558"/>
    <w:rsid w:val="0089363D"/>
    <w:rsid w:val="00893661"/>
    <w:rsid w:val="00893695"/>
    <w:rsid w:val="008936B7"/>
    <w:rsid w:val="00893735"/>
    <w:rsid w:val="0089381C"/>
    <w:rsid w:val="00893869"/>
    <w:rsid w:val="008938F3"/>
    <w:rsid w:val="00893A7A"/>
    <w:rsid w:val="00893B24"/>
    <w:rsid w:val="00893B3B"/>
    <w:rsid w:val="00893BA4"/>
    <w:rsid w:val="00893C22"/>
    <w:rsid w:val="00893C91"/>
    <w:rsid w:val="00893CCC"/>
    <w:rsid w:val="00893DB3"/>
    <w:rsid w:val="00893EA0"/>
    <w:rsid w:val="00893FCD"/>
    <w:rsid w:val="00894222"/>
    <w:rsid w:val="008943B9"/>
    <w:rsid w:val="008943D8"/>
    <w:rsid w:val="0089441A"/>
    <w:rsid w:val="00894491"/>
    <w:rsid w:val="00894788"/>
    <w:rsid w:val="008947CA"/>
    <w:rsid w:val="0089482C"/>
    <w:rsid w:val="008948A0"/>
    <w:rsid w:val="0089491B"/>
    <w:rsid w:val="008949F6"/>
    <w:rsid w:val="00894A2E"/>
    <w:rsid w:val="00894AA4"/>
    <w:rsid w:val="00894ADC"/>
    <w:rsid w:val="00894B57"/>
    <w:rsid w:val="00894DD3"/>
    <w:rsid w:val="0089518A"/>
    <w:rsid w:val="008951BA"/>
    <w:rsid w:val="008951C7"/>
    <w:rsid w:val="008951D3"/>
    <w:rsid w:val="0089523C"/>
    <w:rsid w:val="00895243"/>
    <w:rsid w:val="00895391"/>
    <w:rsid w:val="00895412"/>
    <w:rsid w:val="00895514"/>
    <w:rsid w:val="0089552F"/>
    <w:rsid w:val="008955D7"/>
    <w:rsid w:val="0089574B"/>
    <w:rsid w:val="0089575E"/>
    <w:rsid w:val="00895790"/>
    <w:rsid w:val="00895835"/>
    <w:rsid w:val="008958A7"/>
    <w:rsid w:val="00895A0C"/>
    <w:rsid w:val="00895BBF"/>
    <w:rsid w:val="00895BE6"/>
    <w:rsid w:val="00896087"/>
    <w:rsid w:val="0089615E"/>
    <w:rsid w:val="00896190"/>
    <w:rsid w:val="008961A5"/>
    <w:rsid w:val="008961AA"/>
    <w:rsid w:val="00896503"/>
    <w:rsid w:val="0089658C"/>
    <w:rsid w:val="0089680B"/>
    <w:rsid w:val="008968B3"/>
    <w:rsid w:val="008968EE"/>
    <w:rsid w:val="008968FC"/>
    <w:rsid w:val="0089699C"/>
    <w:rsid w:val="008969F0"/>
    <w:rsid w:val="00896A8F"/>
    <w:rsid w:val="00896A98"/>
    <w:rsid w:val="00896B19"/>
    <w:rsid w:val="00896BA5"/>
    <w:rsid w:val="00896D04"/>
    <w:rsid w:val="00896D10"/>
    <w:rsid w:val="00896DB5"/>
    <w:rsid w:val="00896DF5"/>
    <w:rsid w:val="00896E6B"/>
    <w:rsid w:val="00896FD8"/>
    <w:rsid w:val="00897082"/>
    <w:rsid w:val="008970F6"/>
    <w:rsid w:val="00897197"/>
    <w:rsid w:val="008972CB"/>
    <w:rsid w:val="0089734D"/>
    <w:rsid w:val="008973FF"/>
    <w:rsid w:val="0089742C"/>
    <w:rsid w:val="008974E5"/>
    <w:rsid w:val="00897506"/>
    <w:rsid w:val="00897509"/>
    <w:rsid w:val="008975C4"/>
    <w:rsid w:val="0089774C"/>
    <w:rsid w:val="00897875"/>
    <w:rsid w:val="0089792B"/>
    <w:rsid w:val="00897969"/>
    <w:rsid w:val="008979E4"/>
    <w:rsid w:val="008979F3"/>
    <w:rsid w:val="00897A13"/>
    <w:rsid w:val="00897ACE"/>
    <w:rsid w:val="00897B1F"/>
    <w:rsid w:val="00897BBD"/>
    <w:rsid w:val="00897C5F"/>
    <w:rsid w:val="00897C7C"/>
    <w:rsid w:val="00897D8B"/>
    <w:rsid w:val="00897FA7"/>
    <w:rsid w:val="00897FFD"/>
    <w:rsid w:val="008A0173"/>
    <w:rsid w:val="008A01B3"/>
    <w:rsid w:val="008A01CD"/>
    <w:rsid w:val="008A0209"/>
    <w:rsid w:val="008A0339"/>
    <w:rsid w:val="008A03A0"/>
    <w:rsid w:val="008A0473"/>
    <w:rsid w:val="008A04C7"/>
    <w:rsid w:val="008A0964"/>
    <w:rsid w:val="008A0A36"/>
    <w:rsid w:val="008A0ACD"/>
    <w:rsid w:val="008A0B16"/>
    <w:rsid w:val="008A0B92"/>
    <w:rsid w:val="008A0BED"/>
    <w:rsid w:val="008A0C27"/>
    <w:rsid w:val="008A0C39"/>
    <w:rsid w:val="008A0DFA"/>
    <w:rsid w:val="008A0E7B"/>
    <w:rsid w:val="008A0FB5"/>
    <w:rsid w:val="008A1090"/>
    <w:rsid w:val="008A10E3"/>
    <w:rsid w:val="008A1182"/>
    <w:rsid w:val="008A122B"/>
    <w:rsid w:val="008A12B4"/>
    <w:rsid w:val="008A13D5"/>
    <w:rsid w:val="008A13F6"/>
    <w:rsid w:val="008A13FF"/>
    <w:rsid w:val="008A14A4"/>
    <w:rsid w:val="008A16FC"/>
    <w:rsid w:val="008A1980"/>
    <w:rsid w:val="008A19F1"/>
    <w:rsid w:val="008A1B26"/>
    <w:rsid w:val="008A1B55"/>
    <w:rsid w:val="008A1C65"/>
    <w:rsid w:val="008A1C9E"/>
    <w:rsid w:val="008A1D75"/>
    <w:rsid w:val="008A1DE9"/>
    <w:rsid w:val="008A1E2B"/>
    <w:rsid w:val="008A1EA1"/>
    <w:rsid w:val="008A1F0B"/>
    <w:rsid w:val="008A1FBC"/>
    <w:rsid w:val="008A218D"/>
    <w:rsid w:val="008A21A6"/>
    <w:rsid w:val="008A21BB"/>
    <w:rsid w:val="008A237E"/>
    <w:rsid w:val="008A2484"/>
    <w:rsid w:val="008A24BD"/>
    <w:rsid w:val="008A2551"/>
    <w:rsid w:val="008A25BB"/>
    <w:rsid w:val="008A2750"/>
    <w:rsid w:val="008A2873"/>
    <w:rsid w:val="008A289A"/>
    <w:rsid w:val="008A2932"/>
    <w:rsid w:val="008A294D"/>
    <w:rsid w:val="008A299A"/>
    <w:rsid w:val="008A2A7E"/>
    <w:rsid w:val="008A2A86"/>
    <w:rsid w:val="008A2AAE"/>
    <w:rsid w:val="008A2BC0"/>
    <w:rsid w:val="008A2C4C"/>
    <w:rsid w:val="008A2CB3"/>
    <w:rsid w:val="008A2DCF"/>
    <w:rsid w:val="008A2DE7"/>
    <w:rsid w:val="008A2E99"/>
    <w:rsid w:val="008A2F26"/>
    <w:rsid w:val="008A2F49"/>
    <w:rsid w:val="008A31A8"/>
    <w:rsid w:val="008A31B3"/>
    <w:rsid w:val="008A339D"/>
    <w:rsid w:val="008A3426"/>
    <w:rsid w:val="008A3427"/>
    <w:rsid w:val="008A34EB"/>
    <w:rsid w:val="008A3537"/>
    <w:rsid w:val="008A36ED"/>
    <w:rsid w:val="008A37AA"/>
    <w:rsid w:val="008A37D6"/>
    <w:rsid w:val="008A3898"/>
    <w:rsid w:val="008A3914"/>
    <w:rsid w:val="008A3966"/>
    <w:rsid w:val="008A39DF"/>
    <w:rsid w:val="008A3E8E"/>
    <w:rsid w:val="008A3EBE"/>
    <w:rsid w:val="008A4020"/>
    <w:rsid w:val="008A40E2"/>
    <w:rsid w:val="008A42D8"/>
    <w:rsid w:val="008A43E8"/>
    <w:rsid w:val="008A44B0"/>
    <w:rsid w:val="008A457F"/>
    <w:rsid w:val="008A48F8"/>
    <w:rsid w:val="008A4911"/>
    <w:rsid w:val="008A49C6"/>
    <w:rsid w:val="008A49EF"/>
    <w:rsid w:val="008A4A9A"/>
    <w:rsid w:val="008A4B22"/>
    <w:rsid w:val="008A4C03"/>
    <w:rsid w:val="008A4DAC"/>
    <w:rsid w:val="008A4E04"/>
    <w:rsid w:val="008A5129"/>
    <w:rsid w:val="008A51EE"/>
    <w:rsid w:val="008A51F6"/>
    <w:rsid w:val="008A52DC"/>
    <w:rsid w:val="008A5340"/>
    <w:rsid w:val="008A53C3"/>
    <w:rsid w:val="008A5423"/>
    <w:rsid w:val="008A55CF"/>
    <w:rsid w:val="008A5987"/>
    <w:rsid w:val="008A59E9"/>
    <w:rsid w:val="008A5A16"/>
    <w:rsid w:val="008A5A1C"/>
    <w:rsid w:val="008A5A8C"/>
    <w:rsid w:val="008A5B9F"/>
    <w:rsid w:val="008A5DFE"/>
    <w:rsid w:val="008A5E71"/>
    <w:rsid w:val="008A5F6D"/>
    <w:rsid w:val="008A5FC1"/>
    <w:rsid w:val="008A6270"/>
    <w:rsid w:val="008A62D3"/>
    <w:rsid w:val="008A631F"/>
    <w:rsid w:val="008A6394"/>
    <w:rsid w:val="008A63C9"/>
    <w:rsid w:val="008A63F1"/>
    <w:rsid w:val="008A64B0"/>
    <w:rsid w:val="008A6545"/>
    <w:rsid w:val="008A657E"/>
    <w:rsid w:val="008A65D1"/>
    <w:rsid w:val="008A668F"/>
    <w:rsid w:val="008A66E2"/>
    <w:rsid w:val="008A695A"/>
    <w:rsid w:val="008A6A42"/>
    <w:rsid w:val="008A6B94"/>
    <w:rsid w:val="008A6D53"/>
    <w:rsid w:val="008A6D78"/>
    <w:rsid w:val="008A6DBA"/>
    <w:rsid w:val="008A6F43"/>
    <w:rsid w:val="008A6F9D"/>
    <w:rsid w:val="008A6FF9"/>
    <w:rsid w:val="008A709D"/>
    <w:rsid w:val="008A7137"/>
    <w:rsid w:val="008A7282"/>
    <w:rsid w:val="008A72A4"/>
    <w:rsid w:val="008A72A7"/>
    <w:rsid w:val="008A758D"/>
    <w:rsid w:val="008A75C5"/>
    <w:rsid w:val="008A7669"/>
    <w:rsid w:val="008A76CB"/>
    <w:rsid w:val="008A7819"/>
    <w:rsid w:val="008A7990"/>
    <w:rsid w:val="008A7B15"/>
    <w:rsid w:val="008A7C98"/>
    <w:rsid w:val="008A7D4C"/>
    <w:rsid w:val="008A7E10"/>
    <w:rsid w:val="008A7FCD"/>
    <w:rsid w:val="008A7FEC"/>
    <w:rsid w:val="008B004F"/>
    <w:rsid w:val="008B015E"/>
    <w:rsid w:val="008B01A2"/>
    <w:rsid w:val="008B01BA"/>
    <w:rsid w:val="008B025B"/>
    <w:rsid w:val="008B0281"/>
    <w:rsid w:val="008B029D"/>
    <w:rsid w:val="008B02C6"/>
    <w:rsid w:val="008B0353"/>
    <w:rsid w:val="008B0521"/>
    <w:rsid w:val="008B054B"/>
    <w:rsid w:val="008B0615"/>
    <w:rsid w:val="008B064C"/>
    <w:rsid w:val="008B07C2"/>
    <w:rsid w:val="008B0854"/>
    <w:rsid w:val="008B0887"/>
    <w:rsid w:val="008B090B"/>
    <w:rsid w:val="008B097E"/>
    <w:rsid w:val="008B09C4"/>
    <w:rsid w:val="008B09CD"/>
    <w:rsid w:val="008B09EF"/>
    <w:rsid w:val="008B0A96"/>
    <w:rsid w:val="008B0AC4"/>
    <w:rsid w:val="008B0C88"/>
    <w:rsid w:val="008B0CD0"/>
    <w:rsid w:val="008B0D03"/>
    <w:rsid w:val="008B0E6A"/>
    <w:rsid w:val="008B0F9B"/>
    <w:rsid w:val="008B103B"/>
    <w:rsid w:val="008B105F"/>
    <w:rsid w:val="008B1074"/>
    <w:rsid w:val="008B12F7"/>
    <w:rsid w:val="008B130E"/>
    <w:rsid w:val="008B1368"/>
    <w:rsid w:val="008B13EA"/>
    <w:rsid w:val="008B1450"/>
    <w:rsid w:val="008B14C2"/>
    <w:rsid w:val="008B150F"/>
    <w:rsid w:val="008B158E"/>
    <w:rsid w:val="008B1593"/>
    <w:rsid w:val="008B1622"/>
    <w:rsid w:val="008B1651"/>
    <w:rsid w:val="008B175A"/>
    <w:rsid w:val="008B182D"/>
    <w:rsid w:val="008B188F"/>
    <w:rsid w:val="008B18CE"/>
    <w:rsid w:val="008B18D0"/>
    <w:rsid w:val="008B19C2"/>
    <w:rsid w:val="008B19DD"/>
    <w:rsid w:val="008B1AFC"/>
    <w:rsid w:val="008B1C7D"/>
    <w:rsid w:val="008B1DBB"/>
    <w:rsid w:val="008B1E53"/>
    <w:rsid w:val="008B1EA8"/>
    <w:rsid w:val="008B1FD5"/>
    <w:rsid w:val="008B2052"/>
    <w:rsid w:val="008B2082"/>
    <w:rsid w:val="008B20A6"/>
    <w:rsid w:val="008B21F5"/>
    <w:rsid w:val="008B22A7"/>
    <w:rsid w:val="008B232F"/>
    <w:rsid w:val="008B23AD"/>
    <w:rsid w:val="008B2502"/>
    <w:rsid w:val="008B25E7"/>
    <w:rsid w:val="008B266A"/>
    <w:rsid w:val="008B269F"/>
    <w:rsid w:val="008B2729"/>
    <w:rsid w:val="008B28A3"/>
    <w:rsid w:val="008B28EC"/>
    <w:rsid w:val="008B2998"/>
    <w:rsid w:val="008B2A26"/>
    <w:rsid w:val="008B2A2E"/>
    <w:rsid w:val="008B2A3F"/>
    <w:rsid w:val="008B2A5F"/>
    <w:rsid w:val="008B2AB2"/>
    <w:rsid w:val="008B2B9D"/>
    <w:rsid w:val="008B2CAD"/>
    <w:rsid w:val="008B2D1D"/>
    <w:rsid w:val="008B2DA1"/>
    <w:rsid w:val="008B2DEB"/>
    <w:rsid w:val="008B2DED"/>
    <w:rsid w:val="008B2FD3"/>
    <w:rsid w:val="008B3142"/>
    <w:rsid w:val="008B3224"/>
    <w:rsid w:val="008B328F"/>
    <w:rsid w:val="008B344D"/>
    <w:rsid w:val="008B3480"/>
    <w:rsid w:val="008B35C8"/>
    <w:rsid w:val="008B360D"/>
    <w:rsid w:val="008B3649"/>
    <w:rsid w:val="008B3779"/>
    <w:rsid w:val="008B3820"/>
    <w:rsid w:val="008B38F8"/>
    <w:rsid w:val="008B3925"/>
    <w:rsid w:val="008B3934"/>
    <w:rsid w:val="008B39E9"/>
    <w:rsid w:val="008B3AAA"/>
    <w:rsid w:val="008B3ACE"/>
    <w:rsid w:val="008B3B62"/>
    <w:rsid w:val="008B3C76"/>
    <w:rsid w:val="008B3E3D"/>
    <w:rsid w:val="008B3E6C"/>
    <w:rsid w:val="008B3E81"/>
    <w:rsid w:val="008B3EA4"/>
    <w:rsid w:val="008B4039"/>
    <w:rsid w:val="008B409E"/>
    <w:rsid w:val="008B40CD"/>
    <w:rsid w:val="008B41EF"/>
    <w:rsid w:val="008B4219"/>
    <w:rsid w:val="008B4230"/>
    <w:rsid w:val="008B444F"/>
    <w:rsid w:val="008B447F"/>
    <w:rsid w:val="008B44A9"/>
    <w:rsid w:val="008B44E1"/>
    <w:rsid w:val="008B4705"/>
    <w:rsid w:val="008B4717"/>
    <w:rsid w:val="008B471E"/>
    <w:rsid w:val="008B4722"/>
    <w:rsid w:val="008B47CB"/>
    <w:rsid w:val="008B4866"/>
    <w:rsid w:val="008B4948"/>
    <w:rsid w:val="008B496B"/>
    <w:rsid w:val="008B49DE"/>
    <w:rsid w:val="008B49EE"/>
    <w:rsid w:val="008B4A4A"/>
    <w:rsid w:val="008B4A5B"/>
    <w:rsid w:val="008B4A5F"/>
    <w:rsid w:val="008B4AD9"/>
    <w:rsid w:val="008B4B0D"/>
    <w:rsid w:val="008B4B33"/>
    <w:rsid w:val="008B4C7A"/>
    <w:rsid w:val="008B4C9D"/>
    <w:rsid w:val="008B4D1F"/>
    <w:rsid w:val="008B4EC6"/>
    <w:rsid w:val="008B4FE1"/>
    <w:rsid w:val="008B5093"/>
    <w:rsid w:val="008B5120"/>
    <w:rsid w:val="008B512E"/>
    <w:rsid w:val="008B5254"/>
    <w:rsid w:val="008B5448"/>
    <w:rsid w:val="008B54C0"/>
    <w:rsid w:val="008B5577"/>
    <w:rsid w:val="008B560F"/>
    <w:rsid w:val="008B570B"/>
    <w:rsid w:val="008B59E9"/>
    <w:rsid w:val="008B5B08"/>
    <w:rsid w:val="008B5B6F"/>
    <w:rsid w:val="008B5BFC"/>
    <w:rsid w:val="008B5DF8"/>
    <w:rsid w:val="008B5EB5"/>
    <w:rsid w:val="008B5ECB"/>
    <w:rsid w:val="008B601F"/>
    <w:rsid w:val="008B6024"/>
    <w:rsid w:val="008B6059"/>
    <w:rsid w:val="008B60ED"/>
    <w:rsid w:val="008B6116"/>
    <w:rsid w:val="008B61CC"/>
    <w:rsid w:val="008B628C"/>
    <w:rsid w:val="008B634E"/>
    <w:rsid w:val="008B64FD"/>
    <w:rsid w:val="008B656D"/>
    <w:rsid w:val="008B66CB"/>
    <w:rsid w:val="008B66DD"/>
    <w:rsid w:val="008B6762"/>
    <w:rsid w:val="008B6A84"/>
    <w:rsid w:val="008B6B06"/>
    <w:rsid w:val="008B6C1A"/>
    <w:rsid w:val="008B6CBA"/>
    <w:rsid w:val="008B6E53"/>
    <w:rsid w:val="008B6E5C"/>
    <w:rsid w:val="008B6EEA"/>
    <w:rsid w:val="008B6F10"/>
    <w:rsid w:val="008B6FFD"/>
    <w:rsid w:val="008B7092"/>
    <w:rsid w:val="008B70C3"/>
    <w:rsid w:val="008B70EC"/>
    <w:rsid w:val="008B7139"/>
    <w:rsid w:val="008B723B"/>
    <w:rsid w:val="008B7277"/>
    <w:rsid w:val="008B735B"/>
    <w:rsid w:val="008B7387"/>
    <w:rsid w:val="008B7419"/>
    <w:rsid w:val="008B74E7"/>
    <w:rsid w:val="008B7553"/>
    <w:rsid w:val="008B77F3"/>
    <w:rsid w:val="008B7829"/>
    <w:rsid w:val="008B7868"/>
    <w:rsid w:val="008B7910"/>
    <w:rsid w:val="008B79F8"/>
    <w:rsid w:val="008B7B42"/>
    <w:rsid w:val="008B7BD4"/>
    <w:rsid w:val="008B7C41"/>
    <w:rsid w:val="008B7D9D"/>
    <w:rsid w:val="008B7E68"/>
    <w:rsid w:val="008B7F8B"/>
    <w:rsid w:val="008C00C3"/>
    <w:rsid w:val="008C0111"/>
    <w:rsid w:val="008C018D"/>
    <w:rsid w:val="008C0203"/>
    <w:rsid w:val="008C0265"/>
    <w:rsid w:val="008C0378"/>
    <w:rsid w:val="008C03A1"/>
    <w:rsid w:val="008C03EB"/>
    <w:rsid w:val="008C041F"/>
    <w:rsid w:val="008C0572"/>
    <w:rsid w:val="008C05CB"/>
    <w:rsid w:val="008C06C2"/>
    <w:rsid w:val="008C07B9"/>
    <w:rsid w:val="008C08EA"/>
    <w:rsid w:val="008C0903"/>
    <w:rsid w:val="008C09C3"/>
    <w:rsid w:val="008C0A24"/>
    <w:rsid w:val="008C0A3C"/>
    <w:rsid w:val="008C0AF3"/>
    <w:rsid w:val="008C0B3D"/>
    <w:rsid w:val="008C0CA7"/>
    <w:rsid w:val="008C0CDA"/>
    <w:rsid w:val="008C0E12"/>
    <w:rsid w:val="008C0F0E"/>
    <w:rsid w:val="008C0FD6"/>
    <w:rsid w:val="008C10EF"/>
    <w:rsid w:val="008C1161"/>
    <w:rsid w:val="008C12E0"/>
    <w:rsid w:val="008C1505"/>
    <w:rsid w:val="008C1558"/>
    <w:rsid w:val="008C16C4"/>
    <w:rsid w:val="008C1960"/>
    <w:rsid w:val="008C1A66"/>
    <w:rsid w:val="008C1B9E"/>
    <w:rsid w:val="008C1C6C"/>
    <w:rsid w:val="008C1C79"/>
    <w:rsid w:val="008C1D1F"/>
    <w:rsid w:val="008C1D61"/>
    <w:rsid w:val="008C1DBF"/>
    <w:rsid w:val="008C1DE6"/>
    <w:rsid w:val="008C1E7F"/>
    <w:rsid w:val="008C1FB0"/>
    <w:rsid w:val="008C1FEC"/>
    <w:rsid w:val="008C2115"/>
    <w:rsid w:val="008C2135"/>
    <w:rsid w:val="008C2233"/>
    <w:rsid w:val="008C2236"/>
    <w:rsid w:val="008C227A"/>
    <w:rsid w:val="008C2369"/>
    <w:rsid w:val="008C239B"/>
    <w:rsid w:val="008C23C2"/>
    <w:rsid w:val="008C23FC"/>
    <w:rsid w:val="008C2426"/>
    <w:rsid w:val="008C243F"/>
    <w:rsid w:val="008C2453"/>
    <w:rsid w:val="008C24E2"/>
    <w:rsid w:val="008C2649"/>
    <w:rsid w:val="008C2663"/>
    <w:rsid w:val="008C26B4"/>
    <w:rsid w:val="008C2767"/>
    <w:rsid w:val="008C28E4"/>
    <w:rsid w:val="008C2A0B"/>
    <w:rsid w:val="008C2BC8"/>
    <w:rsid w:val="008C2C18"/>
    <w:rsid w:val="008C2D68"/>
    <w:rsid w:val="008C2DB9"/>
    <w:rsid w:val="008C2DEC"/>
    <w:rsid w:val="008C3088"/>
    <w:rsid w:val="008C3199"/>
    <w:rsid w:val="008C31CA"/>
    <w:rsid w:val="008C3220"/>
    <w:rsid w:val="008C32F0"/>
    <w:rsid w:val="008C3394"/>
    <w:rsid w:val="008C34F7"/>
    <w:rsid w:val="008C35FC"/>
    <w:rsid w:val="008C360A"/>
    <w:rsid w:val="008C370C"/>
    <w:rsid w:val="008C3A04"/>
    <w:rsid w:val="008C3A45"/>
    <w:rsid w:val="008C3B28"/>
    <w:rsid w:val="008C3E99"/>
    <w:rsid w:val="008C3F60"/>
    <w:rsid w:val="008C3F79"/>
    <w:rsid w:val="008C414C"/>
    <w:rsid w:val="008C421A"/>
    <w:rsid w:val="008C431C"/>
    <w:rsid w:val="008C4356"/>
    <w:rsid w:val="008C4361"/>
    <w:rsid w:val="008C43D6"/>
    <w:rsid w:val="008C4459"/>
    <w:rsid w:val="008C4707"/>
    <w:rsid w:val="008C481C"/>
    <w:rsid w:val="008C48CE"/>
    <w:rsid w:val="008C4931"/>
    <w:rsid w:val="008C49FF"/>
    <w:rsid w:val="008C4A7A"/>
    <w:rsid w:val="008C4B47"/>
    <w:rsid w:val="008C4C69"/>
    <w:rsid w:val="008C4FA7"/>
    <w:rsid w:val="008C5004"/>
    <w:rsid w:val="008C5107"/>
    <w:rsid w:val="008C5232"/>
    <w:rsid w:val="008C5267"/>
    <w:rsid w:val="008C5347"/>
    <w:rsid w:val="008C5385"/>
    <w:rsid w:val="008C53F3"/>
    <w:rsid w:val="008C540B"/>
    <w:rsid w:val="008C5591"/>
    <w:rsid w:val="008C5601"/>
    <w:rsid w:val="008C5657"/>
    <w:rsid w:val="008C570A"/>
    <w:rsid w:val="008C575E"/>
    <w:rsid w:val="008C57C2"/>
    <w:rsid w:val="008C57E9"/>
    <w:rsid w:val="008C58E2"/>
    <w:rsid w:val="008C59D5"/>
    <w:rsid w:val="008C5AE9"/>
    <w:rsid w:val="008C5B10"/>
    <w:rsid w:val="008C5C3D"/>
    <w:rsid w:val="008C5FDA"/>
    <w:rsid w:val="008C6050"/>
    <w:rsid w:val="008C615C"/>
    <w:rsid w:val="008C61B4"/>
    <w:rsid w:val="008C61CB"/>
    <w:rsid w:val="008C63D2"/>
    <w:rsid w:val="008C6406"/>
    <w:rsid w:val="008C6410"/>
    <w:rsid w:val="008C644F"/>
    <w:rsid w:val="008C6468"/>
    <w:rsid w:val="008C650D"/>
    <w:rsid w:val="008C6698"/>
    <w:rsid w:val="008C67CD"/>
    <w:rsid w:val="008C6970"/>
    <w:rsid w:val="008C69DC"/>
    <w:rsid w:val="008C6A38"/>
    <w:rsid w:val="008C6B04"/>
    <w:rsid w:val="008C6B05"/>
    <w:rsid w:val="008C6C14"/>
    <w:rsid w:val="008C6C37"/>
    <w:rsid w:val="008C6C7A"/>
    <w:rsid w:val="008C6D71"/>
    <w:rsid w:val="008C6E2A"/>
    <w:rsid w:val="008C6F4F"/>
    <w:rsid w:val="008C6F56"/>
    <w:rsid w:val="008C6F9B"/>
    <w:rsid w:val="008C6FA2"/>
    <w:rsid w:val="008C70C9"/>
    <w:rsid w:val="008C718B"/>
    <w:rsid w:val="008C7245"/>
    <w:rsid w:val="008C74CC"/>
    <w:rsid w:val="008C7546"/>
    <w:rsid w:val="008C7570"/>
    <w:rsid w:val="008C75DA"/>
    <w:rsid w:val="008C766C"/>
    <w:rsid w:val="008C76D5"/>
    <w:rsid w:val="008C7777"/>
    <w:rsid w:val="008C78BB"/>
    <w:rsid w:val="008C79C7"/>
    <w:rsid w:val="008C79E7"/>
    <w:rsid w:val="008C7A31"/>
    <w:rsid w:val="008C7A98"/>
    <w:rsid w:val="008C7AEB"/>
    <w:rsid w:val="008C7C57"/>
    <w:rsid w:val="008C7CC2"/>
    <w:rsid w:val="008C7F77"/>
    <w:rsid w:val="008D00FC"/>
    <w:rsid w:val="008D0170"/>
    <w:rsid w:val="008D01FD"/>
    <w:rsid w:val="008D0291"/>
    <w:rsid w:val="008D03A9"/>
    <w:rsid w:val="008D03B1"/>
    <w:rsid w:val="008D03B8"/>
    <w:rsid w:val="008D03FC"/>
    <w:rsid w:val="008D0459"/>
    <w:rsid w:val="008D05D2"/>
    <w:rsid w:val="008D05D3"/>
    <w:rsid w:val="008D05F4"/>
    <w:rsid w:val="008D0660"/>
    <w:rsid w:val="008D069D"/>
    <w:rsid w:val="008D06A0"/>
    <w:rsid w:val="008D06CF"/>
    <w:rsid w:val="008D0A49"/>
    <w:rsid w:val="008D0A7A"/>
    <w:rsid w:val="008D0AF2"/>
    <w:rsid w:val="008D0B27"/>
    <w:rsid w:val="008D0B3C"/>
    <w:rsid w:val="008D0C4D"/>
    <w:rsid w:val="008D0C63"/>
    <w:rsid w:val="008D0C88"/>
    <w:rsid w:val="008D0CDA"/>
    <w:rsid w:val="008D0D19"/>
    <w:rsid w:val="008D0F4C"/>
    <w:rsid w:val="008D0F65"/>
    <w:rsid w:val="008D1023"/>
    <w:rsid w:val="008D1345"/>
    <w:rsid w:val="008D13DC"/>
    <w:rsid w:val="008D140F"/>
    <w:rsid w:val="008D149D"/>
    <w:rsid w:val="008D151E"/>
    <w:rsid w:val="008D15C4"/>
    <w:rsid w:val="008D176B"/>
    <w:rsid w:val="008D17ED"/>
    <w:rsid w:val="008D1814"/>
    <w:rsid w:val="008D186E"/>
    <w:rsid w:val="008D19A8"/>
    <w:rsid w:val="008D19B0"/>
    <w:rsid w:val="008D1CDD"/>
    <w:rsid w:val="008D1E02"/>
    <w:rsid w:val="008D1E23"/>
    <w:rsid w:val="008D1E47"/>
    <w:rsid w:val="008D1EE2"/>
    <w:rsid w:val="008D1F24"/>
    <w:rsid w:val="008D1FE2"/>
    <w:rsid w:val="008D2084"/>
    <w:rsid w:val="008D20A1"/>
    <w:rsid w:val="008D2137"/>
    <w:rsid w:val="008D2209"/>
    <w:rsid w:val="008D2271"/>
    <w:rsid w:val="008D22AD"/>
    <w:rsid w:val="008D2437"/>
    <w:rsid w:val="008D2461"/>
    <w:rsid w:val="008D249E"/>
    <w:rsid w:val="008D24F3"/>
    <w:rsid w:val="008D25B9"/>
    <w:rsid w:val="008D26D6"/>
    <w:rsid w:val="008D2781"/>
    <w:rsid w:val="008D27E1"/>
    <w:rsid w:val="008D27E6"/>
    <w:rsid w:val="008D2801"/>
    <w:rsid w:val="008D280C"/>
    <w:rsid w:val="008D28AA"/>
    <w:rsid w:val="008D2A39"/>
    <w:rsid w:val="008D2A94"/>
    <w:rsid w:val="008D2B2B"/>
    <w:rsid w:val="008D2C73"/>
    <w:rsid w:val="008D2DD8"/>
    <w:rsid w:val="008D2E5C"/>
    <w:rsid w:val="008D2E67"/>
    <w:rsid w:val="008D2F6F"/>
    <w:rsid w:val="008D2FBF"/>
    <w:rsid w:val="008D3041"/>
    <w:rsid w:val="008D30F5"/>
    <w:rsid w:val="008D311F"/>
    <w:rsid w:val="008D3142"/>
    <w:rsid w:val="008D315A"/>
    <w:rsid w:val="008D31A9"/>
    <w:rsid w:val="008D3208"/>
    <w:rsid w:val="008D333C"/>
    <w:rsid w:val="008D35DE"/>
    <w:rsid w:val="008D38A7"/>
    <w:rsid w:val="008D38D2"/>
    <w:rsid w:val="008D3931"/>
    <w:rsid w:val="008D399A"/>
    <w:rsid w:val="008D3A1B"/>
    <w:rsid w:val="008D3AF5"/>
    <w:rsid w:val="008D3B37"/>
    <w:rsid w:val="008D3B93"/>
    <w:rsid w:val="008D3CB8"/>
    <w:rsid w:val="008D3E70"/>
    <w:rsid w:val="008D3F02"/>
    <w:rsid w:val="008D3F81"/>
    <w:rsid w:val="008D3FC5"/>
    <w:rsid w:val="008D41D9"/>
    <w:rsid w:val="008D4259"/>
    <w:rsid w:val="008D42C2"/>
    <w:rsid w:val="008D4318"/>
    <w:rsid w:val="008D4423"/>
    <w:rsid w:val="008D4464"/>
    <w:rsid w:val="008D453F"/>
    <w:rsid w:val="008D4583"/>
    <w:rsid w:val="008D4766"/>
    <w:rsid w:val="008D47EE"/>
    <w:rsid w:val="008D4803"/>
    <w:rsid w:val="008D4A86"/>
    <w:rsid w:val="008D4B02"/>
    <w:rsid w:val="008D4D2D"/>
    <w:rsid w:val="008D4D4B"/>
    <w:rsid w:val="008D508F"/>
    <w:rsid w:val="008D5193"/>
    <w:rsid w:val="008D5194"/>
    <w:rsid w:val="008D538D"/>
    <w:rsid w:val="008D544C"/>
    <w:rsid w:val="008D54AD"/>
    <w:rsid w:val="008D55E9"/>
    <w:rsid w:val="008D574A"/>
    <w:rsid w:val="008D5879"/>
    <w:rsid w:val="008D592F"/>
    <w:rsid w:val="008D59E4"/>
    <w:rsid w:val="008D5C5E"/>
    <w:rsid w:val="008D5E07"/>
    <w:rsid w:val="008D5EF9"/>
    <w:rsid w:val="008D5F22"/>
    <w:rsid w:val="008D5F83"/>
    <w:rsid w:val="008D5FBA"/>
    <w:rsid w:val="008D5FCD"/>
    <w:rsid w:val="008D6035"/>
    <w:rsid w:val="008D615D"/>
    <w:rsid w:val="008D6166"/>
    <w:rsid w:val="008D6174"/>
    <w:rsid w:val="008D6255"/>
    <w:rsid w:val="008D627E"/>
    <w:rsid w:val="008D6323"/>
    <w:rsid w:val="008D6382"/>
    <w:rsid w:val="008D6397"/>
    <w:rsid w:val="008D63C6"/>
    <w:rsid w:val="008D65B3"/>
    <w:rsid w:val="008D666E"/>
    <w:rsid w:val="008D6733"/>
    <w:rsid w:val="008D6791"/>
    <w:rsid w:val="008D6793"/>
    <w:rsid w:val="008D6A92"/>
    <w:rsid w:val="008D6A9B"/>
    <w:rsid w:val="008D6ACF"/>
    <w:rsid w:val="008D6BDB"/>
    <w:rsid w:val="008D6D0C"/>
    <w:rsid w:val="008D6D22"/>
    <w:rsid w:val="008D6D4C"/>
    <w:rsid w:val="008D6D59"/>
    <w:rsid w:val="008D6D87"/>
    <w:rsid w:val="008D6E23"/>
    <w:rsid w:val="008D6E70"/>
    <w:rsid w:val="008D6F90"/>
    <w:rsid w:val="008D7002"/>
    <w:rsid w:val="008D709C"/>
    <w:rsid w:val="008D71F8"/>
    <w:rsid w:val="008D728C"/>
    <w:rsid w:val="008D73AC"/>
    <w:rsid w:val="008D742F"/>
    <w:rsid w:val="008D7523"/>
    <w:rsid w:val="008D7554"/>
    <w:rsid w:val="008D7615"/>
    <w:rsid w:val="008D762E"/>
    <w:rsid w:val="008D7671"/>
    <w:rsid w:val="008D76A0"/>
    <w:rsid w:val="008D76CD"/>
    <w:rsid w:val="008D7787"/>
    <w:rsid w:val="008D7851"/>
    <w:rsid w:val="008D7990"/>
    <w:rsid w:val="008D7AAD"/>
    <w:rsid w:val="008D7BF3"/>
    <w:rsid w:val="008D7CB4"/>
    <w:rsid w:val="008D7CF5"/>
    <w:rsid w:val="008D7CF9"/>
    <w:rsid w:val="008D7D0E"/>
    <w:rsid w:val="008D7D26"/>
    <w:rsid w:val="008D7DEB"/>
    <w:rsid w:val="008D7E1F"/>
    <w:rsid w:val="008D7E95"/>
    <w:rsid w:val="008D7EAF"/>
    <w:rsid w:val="008D7FA9"/>
    <w:rsid w:val="008E0061"/>
    <w:rsid w:val="008E0067"/>
    <w:rsid w:val="008E00FB"/>
    <w:rsid w:val="008E0165"/>
    <w:rsid w:val="008E0186"/>
    <w:rsid w:val="008E049C"/>
    <w:rsid w:val="008E04B5"/>
    <w:rsid w:val="008E0564"/>
    <w:rsid w:val="008E0652"/>
    <w:rsid w:val="008E074C"/>
    <w:rsid w:val="008E07C6"/>
    <w:rsid w:val="008E0886"/>
    <w:rsid w:val="008E0B11"/>
    <w:rsid w:val="008E0C10"/>
    <w:rsid w:val="008E0CDD"/>
    <w:rsid w:val="008E0D5D"/>
    <w:rsid w:val="008E0E5B"/>
    <w:rsid w:val="008E0E89"/>
    <w:rsid w:val="008E0E8C"/>
    <w:rsid w:val="008E0F5F"/>
    <w:rsid w:val="008E1080"/>
    <w:rsid w:val="008E10AB"/>
    <w:rsid w:val="008E120F"/>
    <w:rsid w:val="008E1217"/>
    <w:rsid w:val="008E149D"/>
    <w:rsid w:val="008E14B3"/>
    <w:rsid w:val="008E1518"/>
    <w:rsid w:val="008E15AC"/>
    <w:rsid w:val="008E161A"/>
    <w:rsid w:val="008E173D"/>
    <w:rsid w:val="008E1785"/>
    <w:rsid w:val="008E1905"/>
    <w:rsid w:val="008E1B6C"/>
    <w:rsid w:val="008E1C0A"/>
    <w:rsid w:val="008E1CD2"/>
    <w:rsid w:val="008E1D09"/>
    <w:rsid w:val="008E1DC4"/>
    <w:rsid w:val="008E1F5B"/>
    <w:rsid w:val="008E1FDF"/>
    <w:rsid w:val="008E2051"/>
    <w:rsid w:val="008E20D6"/>
    <w:rsid w:val="008E20EC"/>
    <w:rsid w:val="008E225F"/>
    <w:rsid w:val="008E2294"/>
    <w:rsid w:val="008E2415"/>
    <w:rsid w:val="008E2469"/>
    <w:rsid w:val="008E2538"/>
    <w:rsid w:val="008E2562"/>
    <w:rsid w:val="008E259A"/>
    <w:rsid w:val="008E2670"/>
    <w:rsid w:val="008E275B"/>
    <w:rsid w:val="008E29A3"/>
    <w:rsid w:val="008E29B3"/>
    <w:rsid w:val="008E29E0"/>
    <w:rsid w:val="008E2A45"/>
    <w:rsid w:val="008E2A65"/>
    <w:rsid w:val="008E2B47"/>
    <w:rsid w:val="008E2C80"/>
    <w:rsid w:val="008E2C9C"/>
    <w:rsid w:val="008E2CA5"/>
    <w:rsid w:val="008E2CA6"/>
    <w:rsid w:val="008E2D13"/>
    <w:rsid w:val="008E2D5C"/>
    <w:rsid w:val="008E2E8C"/>
    <w:rsid w:val="008E2EF4"/>
    <w:rsid w:val="008E306E"/>
    <w:rsid w:val="008E3121"/>
    <w:rsid w:val="008E3278"/>
    <w:rsid w:val="008E3353"/>
    <w:rsid w:val="008E35DF"/>
    <w:rsid w:val="008E35E7"/>
    <w:rsid w:val="008E378A"/>
    <w:rsid w:val="008E3819"/>
    <w:rsid w:val="008E391A"/>
    <w:rsid w:val="008E3A77"/>
    <w:rsid w:val="008E3B0A"/>
    <w:rsid w:val="008E3B66"/>
    <w:rsid w:val="008E3BE5"/>
    <w:rsid w:val="008E3C18"/>
    <w:rsid w:val="008E3CAC"/>
    <w:rsid w:val="008E3EBB"/>
    <w:rsid w:val="008E3F52"/>
    <w:rsid w:val="008E4021"/>
    <w:rsid w:val="008E412D"/>
    <w:rsid w:val="008E418D"/>
    <w:rsid w:val="008E419D"/>
    <w:rsid w:val="008E431C"/>
    <w:rsid w:val="008E435B"/>
    <w:rsid w:val="008E43E7"/>
    <w:rsid w:val="008E451A"/>
    <w:rsid w:val="008E455F"/>
    <w:rsid w:val="008E4890"/>
    <w:rsid w:val="008E48FD"/>
    <w:rsid w:val="008E4A17"/>
    <w:rsid w:val="008E4B21"/>
    <w:rsid w:val="008E4B79"/>
    <w:rsid w:val="008E4CA5"/>
    <w:rsid w:val="008E4D2A"/>
    <w:rsid w:val="008E4D70"/>
    <w:rsid w:val="008E4E39"/>
    <w:rsid w:val="008E4F3F"/>
    <w:rsid w:val="008E4F42"/>
    <w:rsid w:val="008E50BD"/>
    <w:rsid w:val="008E5136"/>
    <w:rsid w:val="008E518E"/>
    <w:rsid w:val="008E51D7"/>
    <w:rsid w:val="008E51E8"/>
    <w:rsid w:val="008E52DD"/>
    <w:rsid w:val="008E5412"/>
    <w:rsid w:val="008E54C5"/>
    <w:rsid w:val="008E5625"/>
    <w:rsid w:val="008E5733"/>
    <w:rsid w:val="008E57A5"/>
    <w:rsid w:val="008E59EF"/>
    <w:rsid w:val="008E5A00"/>
    <w:rsid w:val="008E5A2B"/>
    <w:rsid w:val="008E5A37"/>
    <w:rsid w:val="008E5B5F"/>
    <w:rsid w:val="008E5BD5"/>
    <w:rsid w:val="008E5C0E"/>
    <w:rsid w:val="008E5D01"/>
    <w:rsid w:val="008E5D04"/>
    <w:rsid w:val="008E5D5A"/>
    <w:rsid w:val="008E5E26"/>
    <w:rsid w:val="008E5E55"/>
    <w:rsid w:val="008E610E"/>
    <w:rsid w:val="008E6198"/>
    <w:rsid w:val="008E61FC"/>
    <w:rsid w:val="008E624A"/>
    <w:rsid w:val="008E6259"/>
    <w:rsid w:val="008E6508"/>
    <w:rsid w:val="008E66AB"/>
    <w:rsid w:val="008E674D"/>
    <w:rsid w:val="008E6788"/>
    <w:rsid w:val="008E686A"/>
    <w:rsid w:val="008E688A"/>
    <w:rsid w:val="008E68E4"/>
    <w:rsid w:val="008E69A0"/>
    <w:rsid w:val="008E6D84"/>
    <w:rsid w:val="008E6DAB"/>
    <w:rsid w:val="008E6EB2"/>
    <w:rsid w:val="008E6FB6"/>
    <w:rsid w:val="008E6FFE"/>
    <w:rsid w:val="008E70C1"/>
    <w:rsid w:val="008E70F3"/>
    <w:rsid w:val="008E7204"/>
    <w:rsid w:val="008E7370"/>
    <w:rsid w:val="008E737B"/>
    <w:rsid w:val="008E743E"/>
    <w:rsid w:val="008E7684"/>
    <w:rsid w:val="008E769D"/>
    <w:rsid w:val="008E76C6"/>
    <w:rsid w:val="008E76D5"/>
    <w:rsid w:val="008E76EA"/>
    <w:rsid w:val="008E7BB3"/>
    <w:rsid w:val="008E7C57"/>
    <w:rsid w:val="008E7D84"/>
    <w:rsid w:val="008E7DB3"/>
    <w:rsid w:val="008E7DBD"/>
    <w:rsid w:val="008E7DC0"/>
    <w:rsid w:val="008E7DDF"/>
    <w:rsid w:val="008E7E6A"/>
    <w:rsid w:val="008E7E6E"/>
    <w:rsid w:val="008E7F9D"/>
    <w:rsid w:val="008F0090"/>
    <w:rsid w:val="008F014C"/>
    <w:rsid w:val="008F01AB"/>
    <w:rsid w:val="008F01B2"/>
    <w:rsid w:val="008F01DD"/>
    <w:rsid w:val="008F0215"/>
    <w:rsid w:val="008F0219"/>
    <w:rsid w:val="008F0296"/>
    <w:rsid w:val="008F0420"/>
    <w:rsid w:val="008F044C"/>
    <w:rsid w:val="008F0460"/>
    <w:rsid w:val="008F066A"/>
    <w:rsid w:val="008F06E5"/>
    <w:rsid w:val="008F0749"/>
    <w:rsid w:val="008F0834"/>
    <w:rsid w:val="008F0A1B"/>
    <w:rsid w:val="008F0AD3"/>
    <w:rsid w:val="008F0BA6"/>
    <w:rsid w:val="008F0C11"/>
    <w:rsid w:val="008F0D89"/>
    <w:rsid w:val="008F0EF6"/>
    <w:rsid w:val="008F0F2D"/>
    <w:rsid w:val="008F0F4E"/>
    <w:rsid w:val="008F0FA2"/>
    <w:rsid w:val="008F0FC8"/>
    <w:rsid w:val="008F1027"/>
    <w:rsid w:val="008F10F2"/>
    <w:rsid w:val="008F1478"/>
    <w:rsid w:val="008F14FF"/>
    <w:rsid w:val="008F15BA"/>
    <w:rsid w:val="008F16BC"/>
    <w:rsid w:val="008F16F0"/>
    <w:rsid w:val="008F16FD"/>
    <w:rsid w:val="008F1713"/>
    <w:rsid w:val="008F1723"/>
    <w:rsid w:val="008F182D"/>
    <w:rsid w:val="008F1965"/>
    <w:rsid w:val="008F19A6"/>
    <w:rsid w:val="008F1AD7"/>
    <w:rsid w:val="008F1CF8"/>
    <w:rsid w:val="008F1E0D"/>
    <w:rsid w:val="008F1E35"/>
    <w:rsid w:val="008F1FD7"/>
    <w:rsid w:val="008F1FFB"/>
    <w:rsid w:val="008F2073"/>
    <w:rsid w:val="008F20A6"/>
    <w:rsid w:val="008F212C"/>
    <w:rsid w:val="008F212E"/>
    <w:rsid w:val="008F213F"/>
    <w:rsid w:val="008F2144"/>
    <w:rsid w:val="008F2178"/>
    <w:rsid w:val="008F2201"/>
    <w:rsid w:val="008F24FD"/>
    <w:rsid w:val="008F260A"/>
    <w:rsid w:val="008F29F3"/>
    <w:rsid w:val="008F2A8C"/>
    <w:rsid w:val="008F2AB6"/>
    <w:rsid w:val="008F2B3E"/>
    <w:rsid w:val="008F2B7E"/>
    <w:rsid w:val="008F2C0D"/>
    <w:rsid w:val="008F2C56"/>
    <w:rsid w:val="008F2CC4"/>
    <w:rsid w:val="008F2D86"/>
    <w:rsid w:val="008F2DE9"/>
    <w:rsid w:val="008F2E00"/>
    <w:rsid w:val="008F2EF6"/>
    <w:rsid w:val="008F2FF4"/>
    <w:rsid w:val="008F3023"/>
    <w:rsid w:val="008F3069"/>
    <w:rsid w:val="008F30DC"/>
    <w:rsid w:val="008F339F"/>
    <w:rsid w:val="008F33E9"/>
    <w:rsid w:val="008F3426"/>
    <w:rsid w:val="008F3536"/>
    <w:rsid w:val="008F35F6"/>
    <w:rsid w:val="008F38E1"/>
    <w:rsid w:val="008F3951"/>
    <w:rsid w:val="008F39D9"/>
    <w:rsid w:val="008F3A10"/>
    <w:rsid w:val="008F3A47"/>
    <w:rsid w:val="008F3B0E"/>
    <w:rsid w:val="008F3BD9"/>
    <w:rsid w:val="008F3CBF"/>
    <w:rsid w:val="008F3CD2"/>
    <w:rsid w:val="008F3CD5"/>
    <w:rsid w:val="008F3D2D"/>
    <w:rsid w:val="008F3D2F"/>
    <w:rsid w:val="008F3D7C"/>
    <w:rsid w:val="008F3D9B"/>
    <w:rsid w:val="008F3DC9"/>
    <w:rsid w:val="008F4025"/>
    <w:rsid w:val="008F4107"/>
    <w:rsid w:val="008F415F"/>
    <w:rsid w:val="008F4172"/>
    <w:rsid w:val="008F41B7"/>
    <w:rsid w:val="008F4229"/>
    <w:rsid w:val="008F438C"/>
    <w:rsid w:val="008F4509"/>
    <w:rsid w:val="008F4551"/>
    <w:rsid w:val="008F45B1"/>
    <w:rsid w:val="008F47F9"/>
    <w:rsid w:val="008F484B"/>
    <w:rsid w:val="008F48DF"/>
    <w:rsid w:val="008F49AB"/>
    <w:rsid w:val="008F4B04"/>
    <w:rsid w:val="008F4B0F"/>
    <w:rsid w:val="008F4BFE"/>
    <w:rsid w:val="008F4CDE"/>
    <w:rsid w:val="008F4D16"/>
    <w:rsid w:val="008F4D9F"/>
    <w:rsid w:val="008F4DA1"/>
    <w:rsid w:val="008F4DFE"/>
    <w:rsid w:val="008F4E3F"/>
    <w:rsid w:val="008F4E7C"/>
    <w:rsid w:val="008F5173"/>
    <w:rsid w:val="008F5406"/>
    <w:rsid w:val="008F5468"/>
    <w:rsid w:val="008F551F"/>
    <w:rsid w:val="008F559D"/>
    <w:rsid w:val="008F5665"/>
    <w:rsid w:val="008F56F9"/>
    <w:rsid w:val="008F582E"/>
    <w:rsid w:val="008F5860"/>
    <w:rsid w:val="008F5866"/>
    <w:rsid w:val="008F58E7"/>
    <w:rsid w:val="008F5915"/>
    <w:rsid w:val="008F5934"/>
    <w:rsid w:val="008F595E"/>
    <w:rsid w:val="008F5A5C"/>
    <w:rsid w:val="008F5AA3"/>
    <w:rsid w:val="008F5ABB"/>
    <w:rsid w:val="008F5AEE"/>
    <w:rsid w:val="008F5D1E"/>
    <w:rsid w:val="008F5D7A"/>
    <w:rsid w:val="008F5EB3"/>
    <w:rsid w:val="008F5EF3"/>
    <w:rsid w:val="008F5F4F"/>
    <w:rsid w:val="008F5F96"/>
    <w:rsid w:val="008F600D"/>
    <w:rsid w:val="008F6155"/>
    <w:rsid w:val="008F6174"/>
    <w:rsid w:val="008F6188"/>
    <w:rsid w:val="008F63B2"/>
    <w:rsid w:val="008F6410"/>
    <w:rsid w:val="008F6442"/>
    <w:rsid w:val="008F6649"/>
    <w:rsid w:val="008F67FA"/>
    <w:rsid w:val="008F6834"/>
    <w:rsid w:val="008F6856"/>
    <w:rsid w:val="008F6863"/>
    <w:rsid w:val="008F692B"/>
    <w:rsid w:val="008F6A52"/>
    <w:rsid w:val="008F6ACC"/>
    <w:rsid w:val="008F6AE5"/>
    <w:rsid w:val="008F6B1D"/>
    <w:rsid w:val="008F6BDF"/>
    <w:rsid w:val="008F6C5F"/>
    <w:rsid w:val="008F6CC7"/>
    <w:rsid w:val="008F6CD1"/>
    <w:rsid w:val="008F6D17"/>
    <w:rsid w:val="008F6DB2"/>
    <w:rsid w:val="008F6FBB"/>
    <w:rsid w:val="008F7091"/>
    <w:rsid w:val="008F722D"/>
    <w:rsid w:val="008F724C"/>
    <w:rsid w:val="008F729E"/>
    <w:rsid w:val="008F735C"/>
    <w:rsid w:val="008F7365"/>
    <w:rsid w:val="008F745C"/>
    <w:rsid w:val="008F7589"/>
    <w:rsid w:val="008F75CA"/>
    <w:rsid w:val="008F75E6"/>
    <w:rsid w:val="008F764D"/>
    <w:rsid w:val="008F7677"/>
    <w:rsid w:val="008F768F"/>
    <w:rsid w:val="008F77E8"/>
    <w:rsid w:val="008F793F"/>
    <w:rsid w:val="008F794C"/>
    <w:rsid w:val="008F79FB"/>
    <w:rsid w:val="008F7A22"/>
    <w:rsid w:val="008F7ABB"/>
    <w:rsid w:val="008F7AEB"/>
    <w:rsid w:val="008F7BD6"/>
    <w:rsid w:val="008F7CEF"/>
    <w:rsid w:val="008F7D52"/>
    <w:rsid w:val="009000FD"/>
    <w:rsid w:val="009001AF"/>
    <w:rsid w:val="009001F8"/>
    <w:rsid w:val="009001FE"/>
    <w:rsid w:val="00900279"/>
    <w:rsid w:val="009004EB"/>
    <w:rsid w:val="009006C1"/>
    <w:rsid w:val="009006F0"/>
    <w:rsid w:val="00900745"/>
    <w:rsid w:val="00900A4E"/>
    <w:rsid w:val="00900A97"/>
    <w:rsid w:val="00900B17"/>
    <w:rsid w:val="00900B60"/>
    <w:rsid w:val="00900BF5"/>
    <w:rsid w:val="00900C1B"/>
    <w:rsid w:val="00900D65"/>
    <w:rsid w:val="00900DDE"/>
    <w:rsid w:val="00900DF1"/>
    <w:rsid w:val="00900E2E"/>
    <w:rsid w:val="00900E68"/>
    <w:rsid w:val="0090102F"/>
    <w:rsid w:val="009011CF"/>
    <w:rsid w:val="009011F3"/>
    <w:rsid w:val="00901289"/>
    <w:rsid w:val="009012A0"/>
    <w:rsid w:val="009012ED"/>
    <w:rsid w:val="009012F5"/>
    <w:rsid w:val="009015C6"/>
    <w:rsid w:val="009017AE"/>
    <w:rsid w:val="00901837"/>
    <w:rsid w:val="00901845"/>
    <w:rsid w:val="00901B2B"/>
    <w:rsid w:val="00901B3B"/>
    <w:rsid w:val="00901CE4"/>
    <w:rsid w:val="00901CEC"/>
    <w:rsid w:val="00901D22"/>
    <w:rsid w:val="00901E0E"/>
    <w:rsid w:val="00901E0F"/>
    <w:rsid w:val="00902041"/>
    <w:rsid w:val="009020D4"/>
    <w:rsid w:val="00902207"/>
    <w:rsid w:val="00902253"/>
    <w:rsid w:val="009022BC"/>
    <w:rsid w:val="009023DD"/>
    <w:rsid w:val="00902510"/>
    <w:rsid w:val="0090255A"/>
    <w:rsid w:val="009025D3"/>
    <w:rsid w:val="00902686"/>
    <w:rsid w:val="00902712"/>
    <w:rsid w:val="00902734"/>
    <w:rsid w:val="00902842"/>
    <w:rsid w:val="00902975"/>
    <w:rsid w:val="00902A2E"/>
    <w:rsid w:val="00902B47"/>
    <w:rsid w:val="00902C31"/>
    <w:rsid w:val="00902CBB"/>
    <w:rsid w:val="00902CEB"/>
    <w:rsid w:val="00902DFD"/>
    <w:rsid w:val="00902E5A"/>
    <w:rsid w:val="0090304C"/>
    <w:rsid w:val="00903080"/>
    <w:rsid w:val="009030DD"/>
    <w:rsid w:val="00903200"/>
    <w:rsid w:val="00903281"/>
    <w:rsid w:val="0090359A"/>
    <w:rsid w:val="009036C6"/>
    <w:rsid w:val="00903827"/>
    <w:rsid w:val="009038D8"/>
    <w:rsid w:val="009039C6"/>
    <w:rsid w:val="00903ACB"/>
    <w:rsid w:val="00903E48"/>
    <w:rsid w:val="00903F0F"/>
    <w:rsid w:val="00903F51"/>
    <w:rsid w:val="00903F59"/>
    <w:rsid w:val="00903F89"/>
    <w:rsid w:val="00904083"/>
    <w:rsid w:val="00904273"/>
    <w:rsid w:val="00904331"/>
    <w:rsid w:val="00904424"/>
    <w:rsid w:val="009045C7"/>
    <w:rsid w:val="0090463A"/>
    <w:rsid w:val="00904668"/>
    <w:rsid w:val="009046A4"/>
    <w:rsid w:val="0090480E"/>
    <w:rsid w:val="0090482B"/>
    <w:rsid w:val="00904837"/>
    <w:rsid w:val="0090490C"/>
    <w:rsid w:val="00904A62"/>
    <w:rsid w:val="00904B6D"/>
    <w:rsid w:val="00904C4C"/>
    <w:rsid w:val="00904C52"/>
    <w:rsid w:val="00904D35"/>
    <w:rsid w:val="00904D77"/>
    <w:rsid w:val="00904E71"/>
    <w:rsid w:val="00904F0B"/>
    <w:rsid w:val="009050B1"/>
    <w:rsid w:val="009050B7"/>
    <w:rsid w:val="00905154"/>
    <w:rsid w:val="0090519D"/>
    <w:rsid w:val="009051A7"/>
    <w:rsid w:val="00905243"/>
    <w:rsid w:val="00905380"/>
    <w:rsid w:val="00905493"/>
    <w:rsid w:val="00905560"/>
    <w:rsid w:val="0090556E"/>
    <w:rsid w:val="0090574E"/>
    <w:rsid w:val="0090577F"/>
    <w:rsid w:val="009058A7"/>
    <w:rsid w:val="00905A06"/>
    <w:rsid w:val="00905A4E"/>
    <w:rsid w:val="00905BFD"/>
    <w:rsid w:val="00905CB6"/>
    <w:rsid w:val="00905D68"/>
    <w:rsid w:val="00905D69"/>
    <w:rsid w:val="00905E4E"/>
    <w:rsid w:val="00905EF8"/>
    <w:rsid w:val="00905F49"/>
    <w:rsid w:val="00905F52"/>
    <w:rsid w:val="00905F5A"/>
    <w:rsid w:val="00905FBB"/>
    <w:rsid w:val="00906100"/>
    <w:rsid w:val="009061AD"/>
    <w:rsid w:val="00906229"/>
    <w:rsid w:val="009062A5"/>
    <w:rsid w:val="009062D4"/>
    <w:rsid w:val="009066C6"/>
    <w:rsid w:val="009067B4"/>
    <w:rsid w:val="009067B8"/>
    <w:rsid w:val="0090693D"/>
    <w:rsid w:val="00906983"/>
    <w:rsid w:val="009069D4"/>
    <w:rsid w:val="00906A1C"/>
    <w:rsid w:val="00906BB1"/>
    <w:rsid w:val="00906C1D"/>
    <w:rsid w:val="00906EB8"/>
    <w:rsid w:val="00906EED"/>
    <w:rsid w:val="00907071"/>
    <w:rsid w:val="009070C4"/>
    <w:rsid w:val="0090715C"/>
    <w:rsid w:val="009071F6"/>
    <w:rsid w:val="00907431"/>
    <w:rsid w:val="0090748C"/>
    <w:rsid w:val="00907652"/>
    <w:rsid w:val="009076AC"/>
    <w:rsid w:val="00907971"/>
    <w:rsid w:val="00907BEE"/>
    <w:rsid w:val="00907C99"/>
    <w:rsid w:val="00907D8B"/>
    <w:rsid w:val="00907F13"/>
    <w:rsid w:val="00910143"/>
    <w:rsid w:val="0091029C"/>
    <w:rsid w:val="009102D0"/>
    <w:rsid w:val="00910318"/>
    <w:rsid w:val="00910357"/>
    <w:rsid w:val="009103D9"/>
    <w:rsid w:val="009104F9"/>
    <w:rsid w:val="00910626"/>
    <w:rsid w:val="00910874"/>
    <w:rsid w:val="009108A7"/>
    <w:rsid w:val="009108DF"/>
    <w:rsid w:val="0091093C"/>
    <w:rsid w:val="00910AF9"/>
    <w:rsid w:val="00910E6D"/>
    <w:rsid w:val="00910F1F"/>
    <w:rsid w:val="0091113B"/>
    <w:rsid w:val="009111CE"/>
    <w:rsid w:val="009112A0"/>
    <w:rsid w:val="00911371"/>
    <w:rsid w:val="0091157C"/>
    <w:rsid w:val="009115C6"/>
    <w:rsid w:val="009116B9"/>
    <w:rsid w:val="0091185A"/>
    <w:rsid w:val="00911941"/>
    <w:rsid w:val="00911A5A"/>
    <w:rsid w:val="00911B18"/>
    <w:rsid w:val="00911CBA"/>
    <w:rsid w:val="00911CC0"/>
    <w:rsid w:val="00911CD6"/>
    <w:rsid w:val="00911E1A"/>
    <w:rsid w:val="00911E72"/>
    <w:rsid w:val="0091202C"/>
    <w:rsid w:val="00912050"/>
    <w:rsid w:val="009120A7"/>
    <w:rsid w:val="0091225D"/>
    <w:rsid w:val="009123B9"/>
    <w:rsid w:val="0091268A"/>
    <w:rsid w:val="009129BD"/>
    <w:rsid w:val="00912A63"/>
    <w:rsid w:val="00912A96"/>
    <w:rsid w:val="00912AD2"/>
    <w:rsid w:val="00912CDD"/>
    <w:rsid w:val="00912DBF"/>
    <w:rsid w:val="00912F6D"/>
    <w:rsid w:val="009130B7"/>
    <w:rsid w:val="009131EC"/>
    <w:rsid w:val="00913353"/>
    <w:rsid w:val="0091336B"/>
    <w:rsid w:val="009133AF"/>
    <w:rsid w:val="00913400"/>
    <w:rsid w:val="0091344D"/>
    <w:rsid w:val="00913745"/>
    <w:rsid w:val="00913832"/>
    <w:rsid w:val="00913879"/>
    <w:rsid w:val="009138DF"/>
    <w:rsid w:val="00913AF7"/>
    <w:rsid w:val="00913B35"/>
    <w:rsid w:val="00913B67"/>
    <w:rsid w:val="00913BB8"/>
    <w:rsid w:val="00913BEB"/>
    <w:rsid w:val="00913E78"/>
    <w:rsid w:val="00913EC1"/>
    <w:rsid w:val="00913F20"/>
    <w:rsid w:val="00913F4C"/>
    <w:rsid w:val="0091404B"/>
    <w:rsid w:val="009140AE"/>
    <w:rsid w:val="009140EC"/>
    <w:rsid w:val="00914215"/>
    <w:rsid w:val="0091423A"/>
    <w:rsid w:val="00914271"/>
    <w:rsid w:val="009142B2"/>
    <w:rsid w:val="00914445"/>
    <w:rsid w:val="00914523"/>
    <w:rsid w:val="0091473E"/>
    <w:rsid w:val="0091476F"/>
    <w:rsid w:val="00914A58"/>
    <w:rsid w:val="00914A5D"/>
    <w:rsid w:val="00914BBD"/>
    <w:rsid w:val="00914D0B"/>
    <w:rsid w:val="00914ED2"/>
    <w:rsid w:val="00914F8B"/>
    <w:rsid w:val="00914FDB"/>
    <w:rsid w:val="00915032"/>
    <w:rsid w:val="00915143"/>
    <w:rsid w:val="009151C0"/>
    <w:rsid w:val="009152BF"/>
    <w:rsid w:val="0091537E"/>
    <w:rsid w:val="00915399"/>
    <w:rsid w:val="00915426"/>
    <w:rsid w:val="0091545D"/>
    <w:rsid w:val="009154AF"/>
    <w:rsid w:val="009154BD"/>
    <w:rsid w:val="0091555D"/>
    <w:rsid w:val="0091565A"/>
    <w:rsid w:val="0091575B"/>
    <w:rsid w:val="0091577F"/>
    <w:rsid w:val="009158B5"/>
    <w:rsid w:val="009159E7"/>
    <w:rsid w:val="00915A4D"/>
    <w:rsid w:val="00915B4B"/>
    <w:rsid w:val="00915C8C"/>
    <w:rsid w:val="00915D87"/>
    <w:rsid w:val="00915F8B"/>
    <w:rsid w:val="00916003"/>
    <w:rsid w:val="009160AD"/>
    <w:rsid w:val="009160EE"/>
    <w:rsid w:val="0091610F"/>
    <w:rsid w:val="00916137"/>
    <w:rsid w:val="009161BA"/>
    <w:rsid w:val="00916274"/>
    <w:rsid w:val="009162D8"/>
    <w:rsid w:val="00916395"/>
    <w:rsid w:val="00916402"/>
    <w:rsid w:val="00916461"/>
    <w:rsid w:val="00916495"/>
    <w:rsid w:val="0091683D"/>
    <w:rsid w:val="009168C0"/>
    <w:rsid w:val="00916915"/>
    <w:rsid w:val="0091695C"/>
    <w:rsid w:val="009169BC"/>
    <w:rsid w:val="00916A4A"/>
    <w:rsid w:val="00916A7E"/>
    <w:rsid w:val="00916AE8"/>
    <w:rsid w:val="00916CD9"/>
    <w:rsid w:val="00916D6D"/>
    <w:rsid w:val="00916E64"/>
    <w:rsid w:val="00916F74"/>
    <w:rsid w:val="0091716D"/>
    <w:rsid w:val="009172ED"/>
    <w:rsid w:val="009173A4"/>
    <w:rsid w:val="009173BE"/>
    <w:rsid w:val="009174DB"/>
    <w:rsid w:val="0091790C"/>
    <w:rsid w:val="0091790F"/>
    <w:rsid w:val="009179A7"/>
    <w:rsid w:val="009179C8"/>
    <w:rsid w:val="00917BB3"/>
    <w:rsid w:val="00917D58"/>
    <w:rsid w:val="00917D5D"/>
    <w:rsid w:val="00917D64"/>
    <w:rsid w:val="00917D8B"/>
    <w:rsid w:val="00917DFC"/>
    <w:rsid w:val="00917E26"/>
    <w:rsid w:val="00917E8A"/>
    <w:rsid w:val="00917E9D"/>
    <w:rsid w:val="00917F45"/>
    <w:rsid w:val="00917F5F"/>
    <w:rsid w:val="00917FB4"/>
    <w:rsid w:val="0092002B"/>
    <w:rsid w:val="00920051"/>
    <w:rsid w:val="00920072"/>
    <w:rsid w:val="00920536"/>
    <w:rsid w:val="00920634"/>
    <w:rsid w:val="009206B0"/>
    <w:rsid w:val="0092078E"/>
    <w:rsid w:val="00920848"/>
    <w:rsid w:val="00920917"/>
    <w:rsid w:val="009209B6"/>
    <w:rsid w:val="00920A8F"/>
    <w:rsid w:val="00920CEA"/>
    <w:rsid w:val="00920D95"/>
    <w:rsid w:val="00920E79"/>
    <w:rsid w:val="00921090"/>
    <w:rsid w:val="009210CE"/>
    <w:rsid w:val="0092114F"/>
    <w:rsid w:val="0092121B"/>
    <w:rsid w:val="0092124D"/>
    <w:rsid w:val="00921308"/>
    <w:rsid w:val="0092136A"/>
    <w:rsid w:val="00921405"/>
    <w:rsid w:val="00921452"/>
    <w:rsid w:val="00921524"/>
    <w:rsid w:val="009215DA"/>
    <w:rsid w:val="009216BF"/>
    <w:rsid w:val="00921726"/>
    <w:rsid w:val="009217D8"/>
    <w:rsid w:val="00921853"/>
    <w:rsid w:val="00921855"/>
    <w:rsid w:val="009218D2"/>
    <w:rsid w:val="00921A44"/>
    <w:rsid w:val="00921A74"/>
    <w:rsid w:val="00921B62"/>
    <w:rsid w:val="00921C9F"/>
    <w:rsid w:val="00921CCA"/>
    <w:rsid w:val="00921D0C"/>
    <w:rsid w:val="00921D32"/>
    <w:rsid w:val="00921DD7"/>
    <w:rsid w:val="00921E47"/>
    <w:rsid w:val="00921ED5"/>
    <w:rsid w:val="00921FA1"/>
    <w:rsid w:val="0092201F"/>
    <w:rsid w:val="0092215F"/>
    <w:rsid w:val="00922170"/>
    <w:rsid w:val="00922178"/>
    <w:rsid w:val="0092241F"/>
    <w:rsid w:val="00922567"/>
    <w:rsid w:val="009225B6"/>
    <w:rsid w:val="009225D2"/>
    <w:rsid w:val="009226E3"/>
    <w:rsid w:val="00922713"/>
    <w:rsid w:val="0092279C"/>
    <w:rsid w:val="009227D4"/>
    <w:rsid w:val="00922862"/>
    <w:rsid w:val="009228B6"/>
    <w:rsid w:val="0092299D"/>
    <w:rsid w:val="009229E6"/>
    <w:rsid w:val="00922AFB"/>
    <w:rsid w:val="00922C76"/>
    <w:rsid w:val="00922C92"/>
    <w:rsid w:val="00922D14"/>
    <w:rsid w:val="00922DCD"/>
    <w:rsid w:val="00922F8C"/>
    <w:rsid w:val="00922FCB"/>
    <w:rsid w:val="00923096"/>
    <w:rsid w:val="009230D0"/>
    <w:rsid w:val="00923151"/>
    <w:rsid w:val="009232A8"/>
    <w:rsid w:val="00923455"/>
    <w:rsid w:val="00923494"/>
    <w:rsid w:val="009234B4"/>
    <w:rsid w:val="009235CF"/>
    <w:rsid w:val="009235E6"/>
    <w:rsid w:val="009236C2"/>
    <w:rsid w:val="00923821"/>
    <w:rsid w:val="0092390A"/>
    <w:rsid w:val="009239B2"/>
    <w:rsid w:val="00923AFA"/>
    <w:rsid w:val="00923B05"/>
    <w:rsid w:val="00923C83"/>
    <w:rsid w:val="00923C8F"/>
    <w:rsid w:val="00923DC5"/>
    <w:rsid w:val="00923E50"/>
    <w:rsid w:val="00923E58"/>
    <w:rsid w:val="00923E8D"/>
    <w:rsid w:val="00923F5B"/>
    <w:rsid w:val="00924089"/>
    <w:rsid w:val="00924108"/>
    <w:rsid w:val="009241B6"/>
    <w:rsid w:val="009242A5"/>
    <w:rsid w:val="009242DC"/>
    <w:rsid w:val="00924413"/>
    <w:rsid w:val="0092447B"/>
    <w:rsid w:val="00924532"/>
    <w:rsid w:val="009246A7"/>
    <w:rsid w:val="0092476B"/>
    <w:rsid w:val="0092478F"/>
    <w:rsid w:val="0092481D"/>
    <w:rsid w:val="009248F6"/>
    <w:rsid w:val="00924B59"/>
    <w:rsid w:val="00924BEB"/>
    <w:rsid w:val="00924DE4"/>
    <w:rsid w:val="00924EF9"/>
    <w:rsid w:val="00924FBF"/>
    <w:rsid w:val="0092507E"/>
    <w:rsid w:val="009250C2"/>
    <w:rsid w:val="0092515F"/>
    <w:rsid w:val="00925267"/>
    <w:rsid w:val="00925291"/>
    <w:rsid w:val="00925395"/>
    <w:rsid w:val="00925721"/>
    <w:rsid w:val="00925802"/>
    <w:rsid w:val="00925836"/>
    <w:rsid w:val="009259ED"/>
    <w:rsid w:val="00925A1C"/>
    <w:rsid w:val="00925B66"/>
    <w:rsid w:val="00925DD1"/>
    <w:rsid w:val="00925DDC"/>
    <w:rsid w:val="00925E44"/>
    <w:rsid w:val="00925F69"/>
    <w:rsid w:val="0092603C"/>
    <w:rsid w:val="009260BC"/>
    <w:rsid w:val="009260EC"/>
    <w:rsid w:val="00926264"/>
    <w:rsid w:val="00926334"/>
    <w:rsid w:val="00926504"/>
    <w:rsid w:val="00926595"/>
    <w:rsid w:val="00926690"/>
    <w:rsid w:val="00926746"/>
    <w:rsid w:val="00926797"/>
    <w:rsid w:val="0092698B"/>
    <w:rsid w:val="009269EB"/>
    <w:rsid w:val="00926A9F"/>
    <w:rsid w:val="00926D78"/>
    <w:rsid w:val="00926E73"/>
    <w:rsid w:val="009270DB"/>
    <w:rsid w:val="00927138"/>
    <w:rsid w:val="0092715C"/>
    <w:rsid w:val="0092719B"/>
    <w:rsid w:val="009274C6"/>
    <w:rsid w:val="00927522"/>
    <w:rsid w:val="0092753C"/>
    <w:rsid w:val="00927648"/>
    <w:rsid w:val="00927699"/>
    <w:rsid w:val="0092771F"/>
    <w:rsid w:val="00927731"/>
    <w:rsid w:val="0092784B"/>
    <w:rsid w:val="009278A7"/>
    <w:rsid w:val="009279AF"/>
    <w:rsid w:val="00927A45"/>
    <w:rsid w:val="00927A50"/>
    <w:rsid w:val="00927AAC"/>
    <w:rsid w:val="00927B3A"/>
    <w:rsid w:val="00927C32"/>
    <w:rsid w:val="00927C9E"/>
    <w:rsid w:val="00927D1F"/>
    <w:rsid w:val="00930061"/>
    <w:rsid w:val="0093011E"/>
    <w:rsid w:val="009301E4"/>
    <w:rsid w:val="0093022F"/>
    <w:rsid w:val="00930305"/>
    <w:rsid w:val="009303E3"/>
    <w:rsid w:val="0093051F"/>
    <w:rsid w:val="0093063D"/>
    <w:rsid w:val="00930699"/>
    <w:rsid w:val="00930734"/>
    <w:rsid w:val="009307CF"/>
    <w:rsid w:val="00930922"/>
    <w:rsid w:val="00930A03"/>
    <w:rsid w:val="00930A2E"/>
    <w:rsid w:val="00930A3E"/>
    <w:rsid w:val="00930B7F"/>
    <w:rsid w:val="00930CC3"/>
    <w:rsid w:val="00930E4A"/>
    <w:rsid w:val="00930E55"/>
    <w:rsid w:val="00930E9D"/>
    <w:rsid w:val="00930F33"/>
    <w:rsid w:val="00930FB6"/>
    <w:rsid w:val="0093130A"/>
    <w:rsid w:val="0093135E"/>
    <w:rsid w:val="0093141B"/>
    <w:rsid w:val="009316CF"/>
    <w:rsid w:val="00931789"/>
    <w:rsid w:val="00931840"/>
    <w:rsid w:val="009319F5"/>
    <w:rsid w:val="00931C1E"/>
    <w:rsid w:val="00931D54"/>
    <w:rsid w:val="00931DF8"/>
    <w:rsid w:val="00931FF3"/>
    <w:rsid w:val="0093209A"/>
    <w:rsid w:val="009320F7"/>
    <w:rsid w:val="00932109"/>
    <w:rsid w:val="00932176"/>
    <w:rsid w:val="0093217F"/>
    <w:rsid w:val="009322AC"/>
    <w:rsid w:val="009322EE"/>
    <w:rsid w:val="009324B1"/>
    <w:rsid w:val="009325A7"/>
    <w:rsid w:val="00932633"/>
    <w:rsid w:val="0093264D"/>
    <w:rsid w:val="00932659"/>
    <w:rsid w:val="009326B1"/>
    <w:rsid w:val="009327B5"/>
    <w:rsid w:val="009328F2"/>
    <w:rsid w:val="00932A20"/>
    <w:rsid w:val="00932A6B"/>
    <w:rsid w:val="00932DDF"/>
    <w:rsid w:val="00932E12"/>
    <w:rsid w:val="00932E42"/>
    <w:rsid w:val="00933040"/>
    <w:rsid w:val="00933097"/>
    <w:rsid w:val="00933121"/>
    <w:rsid w:val="009331A7"/>
    <w:rsid w:val="00933220"/>
    <w:rsid w:val="00933282"/>
    <w:rsid w:val="009333AE"/>
    <w:rsid w:val="009333EF"/>
    <w:rsid w:val="00933481"/>
    <w:rsid w:val="009334A4"/>
    <w:rsid w:val="00933558"/>
    <w:rsid w:val="009335DA"/>
    <w:rsid w:val="009336F4"/>
    <w:rsid w:val="0093371F"/>
    <w:rsid w:val="00933760"/>
    <w:rsid w:val="009337D0"/>
    <w:rsid w:val="00933826"/>
    <w:rsid w:val="0093383F"/>
    <w:rsid w:val="0093397F"/>
    <w:rsid w:val="009339BF"/>
    <w:rsid w:val="00933A25"/>
    <w:rsid w:val="00933B39"/>
    <w:rsid w:val="00933D61"/>
    <w:rsid w:val="00933DCF"/>
    <w:rsid w:val="00933DE4"/>
    <w:rsid w:val="00933E14"/>
    <w:rsid w:val="00933E7A"/>
    <w:rsid w:val="00934044"/>
    <w:rsid w:val="00934073"/>
    <w:rsid w:val="009340E4"/>
    <w:rsid w:val="0093411D"/>
    <w:rsid w:val="00934191"/>
    <w:rsid w:val="0093429A"/>
    <w:rsid w:val="009342FC"/>
    <w:rsid w:val="00934495"/>
    <w:rsid w:val="009344FA"/>
    <w:rsid w:val="00934554"/>
    <w:rsid w:val="00934594"/>
    <w:rsid w:val="009346B9"/>
    <w:rsid w:val="00934887"/>
    <w:rsid w:val="009348E1"/>
    <w:rsid w:val="0093492C"/>
    <w:rsid w:val="00934A1D"/>
    <w:rsid w:val="00934A51"/>
    <w:rsid w:val="00934A58"/>
    <w:rsid w:val="00934A97"/>
    <w:rsid w:val="00934B34"/>
    <w:rsid w:val="00934B3F"/>
    <w:rsid w:val="00934EDE"/>
    <w:rsid w:val="00934EDF"/>
    <w:rsid w:val="00934EE5"/>
    <w:rsid w:val="00934FFD"/>
    <w:rsid w:val="0093501E"/>
    <w:rsid w:val="00935200"/>
    <w:rsid w:val="00935304"/>
    <w:rsid w:val="00935320"/>
    <w:rsid w:val="0093534C"/>
    <w:rsid w:val="00935412"/>
    <w:rsid w:val="0093544E"/>
    <w:rsid w:val="009355A4"/>
    <w:rsid w:val="009355AC"/>
    <w:rsid w:val="009355DA"/>
    <w:rsid w:val="0093566A"/>
    <w:rsid w:val="009356E4"/>
    <w:rsid w:val="0093585C"/>
    <w:rsid w:val="00935965"/>
    <w:rsid w:val="009359C0"/>
    <w:rsid w:val="00935AFB"/>
    <w:rsid w:val="00935B52"/>
    <w:rsid w:val="00935BA5"/>
    <w:rsid w:val="00935F45"/>
    <w:rsid w:val="00935F98"/>
    <w:rsid w:val="00935FAF"/>
    <w:rsid w:val="009360B6"/>
    <w:rsid w:val="009360F7"/>
    <w:rsid w:val="0093615F"/>
    <w:rsid w:val="00936193"/>
    <w:rsid w:val="0093634D"/>
    <w:rsid w:val="0093642D"/>
    <w:rsid w:val="009366A5"/>
    <w:rsid w:val="009366AA"/>
    <w:rsid w:val="00936736"/>
    <w:rsid w:val="00936756"/>
    <w:rsid w:val="00936794"/>
    <w:rsid w:val="009367D9"/>
    <w:rsid w:val="0093681D"/>
    <w:rsid w:val="00936857"/>
    <w:rsid w:val="00936897"/>
    <w:rsid w:val="009368F4"/>
    <w:rsid w:val="00936AB3"/>
    <w:rsid w:val="00936BAC"/>
    <w:rsid w:val="00936C0C"/>
    <w:rsid w:val="00936D07"/>
    <w:rsid w:val="009370A6"/>
    <w:rsid w:val="00937118"/>
    <w:rsid w:val="0093716F"/>
    <w:rsid w:val="009371D0"/>
    <w:rsid w:val="00937227"/>
    <w:rsid w:val="0093732A"/>
    <w:rsid w:val="009373C5"/>
    <w:rsid w:val="009374FC"/>
    <w:rsid w:val="00937542"/>
    <w:rsid w:val="00937603"/>
    <w:rsid w:val="0093765F"/>
    <w:rsid w:val="00937AC7"/>
    <w:rsid w:val="00937B03"/>
    <w:rsid w:val="00937C40"/>
    <w:rsid w:val="00937D15"/>
    <w:rsid w:val="00937EC1"/>
    <w:rsid w:val="00937F71"/>
    <w:rsid w:val="00937FD4"/>
    <w:rsid w:val="00940194"/>
    <w:rsid w:val="009401CA"/>
    <w:rsid w:val="00940248"/>
    <w:rsid w:val="009403CA"/>
    <w:rsid w:val="00940425"/>
    <w:rsid w:val="0094043F"/>
    <w:rsid w:val="00940495"/>
    <w:rsid w:val="009404AB"/>
    <w:rsid w:val="009404ED"/>
    <w:rsid w:val="00940519"/>
    <w:rsid w:val="00940707"/>
    <w:rsid w:val="009407E7"/>
    <w:rsid w:val="00940A5D"/>
    <w:rsid w:val="00940BCB"/>
    <w:rsid w:val="00940BD7"/>
    <w:rsid w:val="00940C0A"/>
    <w:rsid w:val="00940D85"/>
    <w:rsid w:val="00940DF4"/>
    <w:rsid w:val="00940E1C"/>
    <w:rsid w:val="00940E26"/>
    <w:rsid w:val="00940F9F"/>
    <w:rsid w:val="00940FB5"/>
    <w:rsid w:val="00940FC6"/>
    <w:rsid w:val="00940FC7"/>
    <w:rsid w:val="0094104B"/>
    <w:rsid w:val="00941229"/>
    <w:rsid w:val="00941259"/>
    <w:rsid w:val="0094148B"/>
    <w:rsid w:val="00941546"/>
    <w:rsid w:val="009416C2"/>
    <w:rsid w:val="009419B7"/>
    <w:rsid w:val="00941A1C"/>
    <w:rsid w:val="00941B90"/>
    <w:rsid w:val="00941B97"/>
    <w:rsid w:val="00941BBE"/>
    <w:rsid w:val="00941CD2"/>
    <w:rsid w:val="00941E10"/>
    <w:rsid w:val="00941FE7"/>
    <w:rsid w:val="009421B3"/>
    <w:rsid w:val="009423AB"/>
    <w:rsid w:val="009423EE"/>
    <w:rsid w:val="009424CB"/>
    <w:rsid w:val="0094265C"/>
    <w:rsid w:val="009426C8"/>
    <w:rsid w:val="009426F3"/>
    <w:rsid w:val="009428A4"/>
    <w:rsid w:val="009428DD"/>
    <w:rsid w:val="00942934"/>
    <w:rsid w:val="00942A8E"/>
    <w:rsid w:val="00942BB8"/>
    <w:rsid w:val="00942D14"/>
    <w:rsid w:val="00942DF9"/>
    <w:rsid w:val="00942E21"/>
    <w:rsid w:val="00942E3B"/>
    <w:rsid w:val="00942EF9"/>
    <w:rsid w:val="00942FC5"/>
    <w:rsid w:val="0094302A"/>
    <w:rsid w:val="00943276"/>
    <w:rsid w:val="009432E3"/>
    <w:rsid w:val="0094332B"/>
    <w:rsid w:val="00943347"/>
    <w:rsid w:val="0094335F"/>
    <w:rsid w:val="0094358D"/>
    <w:rsid w:val="009435CD"/>
    <w:rsid w:val="009435E8"/>
    <w:rsid w:val="0094368D"/>
    <w:rsid w:val="0094376F"/>
    <w:rsid w:val="009439DA"/>
    <w:rsid w:val="00943ADF"/>
    <w:rsid w:val="00943B6A"/>
    <w:rsid w:val="00943B72"/>
    <w:rsid w:val="00943C54"/>
    <w:rsid w:val="00943DCB"/>
    <w:rsid w:val="00943DE4"/>
    <w:rsid w:val="00943E87"/>
    <w:rsid w:val="00943EA7"/>
    <w:rsid w:val="0094401F"/>
    <w:rsid w:val="009441AC"/>
    <w:rsid w:val="00944202"/>
    <w:rsid w:val="00944333"/>
    <w:rsid w:val="00944335"/>
    <w:rsid w:val="00944371"/>
    <w:rsid w:val="009443D8"/>
    <w:rsid w:val="00944504"/>
    <w:rsid w:val="00944521"/>
    <w:rsid w:val="009446FB"/>
    <w:rsid w:val="0094480A"/>
    <w:rsid w:val="0094484A"/>
    <w:rsid w:val="00944850"/>
    <w:rsid w:val="009448CD"/>
    <w:rsid w:val="00944A3B"/>
    <w:rsid w:val="00944AF4"/>
    <w:rsid w:val="00944B44"/>
    <w:rsid w:val="0094510C"/>
    <w:rsid w:val="009451EF"/>
    <w:rsid w:val="009452EC"/>
    <w:rsid w:val="009454AB"/>
    <w:rsid w:val="009454E9"/>
    <w:rsid w:val="009456A4"/>
    <w:rsid w:val="009456D6"/>
    <w:rsid w:val="009456E1"/>
    <w:rsid w:val="00945725"/>
    <w:rsid w:val="0094584B"/>
    <w:rsid w:val="00945959"/>
    <w:rsid w:val="009459A6"/>
    <w:rsid w:val="00945ACC"/>
    <w:rsid w:val="00945AF7"/>
    <w:rsid w:val="00945B22"/>
    <w:rsid w:val="00945BAB"/>
    <w:rsid w:val="00945CBB"/>
    <w:rsid w:val="00945CF3"/>
    <w:rsid w:val="00945CFC"/>
    <w:rsid w:val="00945D1D"/>
    <w:rsid w:val="00945DA4"/>
    <w:rsid w:val="00945DC6"/>
    <w:rsid w:val="00945E49"/>
    <w:rsid w:val="00945E6B"/>
    <w:rsid w:val="00945F38"/>
    <w:rsid w:val="00945FFA"/>
    <w:rsid w:val="009462D8"/>
    <w:rsid w:val="00946388"/>
    <w:rsid w:val="009464E8"/>
    <w:rsid w:val="00946500"/>
    <w:rsid w:val="00946595"/>
    <w:rsid w:val="0094663A"/>
    <w:rsid w:val="00946681"/>
    <w:rsid w:val="009467F0"/>
    <w:rsid w:val="00946894"/>
    <w:rsid w:val="009468B5"/>
    <w:rsid w:val="00946922"/>
    <w:rsid w:val="00946AA5"/>
    <w:rsid w:val="00946C4B"/>
    <w:rsid w:val="00946CFF"/>
    <w:rsid w:val="00946D24"/>
    <w:rsid w:val="00946D6E"/>
    <w:rsid w:val="0094709F"/>
    <w:rsid w:val="009470F3"/>
    <w:rsid w:val="00947281"/>
    <w:rsid w:val="009472FA"/>
    <w:rsid w:val="00947380"/>
    <w:rsid w:val="00947417"/>
    <w:rsid w:val="0094758B"/>
    <w:rsid w:val="00947600"/>
    <w:rsid w:val="0094776A"/>
    <w:rsid w:val="009478C5"/>
    <w:rsid w:val="009478ED"/>
    <w:rsid w:val="009479BE"/>
    <w:rsid w:val="009479E5"/>
    <w:rsid w:val="009479E6"/>
    <w:rsid w:val="00947AEB"/>
    <w:rsid w:val="00947AF2"/>
    <w:rsid w:val="00947B11"/>
    <w:rsid w:val="00947CBC"/>
    <w:rsid w:val="00947E37"/>
    <w:rsid w:val="00947F5C"/>
    <w:rsid w:val="00950076"/>
    <w:rsid w:val="0095016C"/>
    <w:rsid w:val="00950177"/>
    <w:rsid w:val="0095018B"/>
    <w:rsid w:val="0095022F"/>
    <w:rsid w:val="0095024A"/>
    <w:rsid w:val="009502C5"/>
    <w:rsid w:val="009505F2"/>
    <w:rsid w:val="00950667"/>
    <w:rsid w:val="00950672"/>
    <w:rsid w:val="00950781"/>
    <w:rsid w:val="009507AC"/>
    <w:rsid w:val="0095081B"/>
    <w:rsid w:val="0095083D"/>
    <w:rsid w:val="009508D5"/>
    <w:rsid w:val="009509A1"/>
    <w:rsid w:val="009509D7"/>
    <w:rsid w:val="00950A2A"/>
    <w:rsid w:val="00950B09"/>
    <w:rsid w:val="00950B81"/>
    <w:rsid w:val="00950DD1"/>
    <w:rsid w:val="00950F59"/>
    <w:rsid w:val="00950FFB"/>
    <w:rsid w:val="009511E8"/>
    <w:rsid w:val="009511EA"/>
    <w:rsid w:val="009512B7"/>
    <w:rsid w:val="0095130F"/>
    <w:rsid w:val="00951417"/>
    <w:rsid w:val="00951452"/>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1F65"/>
    <w:rsid w:val="00951FA7"/>
    <w:rsid w:val="00952061"/>
    <w:rsid w:val="00952112"/>
    <w:rsid w:val="00952186"/>
    <w:rsid w:val="009521D0"/>
    <w:rsid w:val="0095238E"/>
    <w:rsid w:val="009523F4"/>
    <w:rsid w:val="00952559"/>
    <w:rsid w:val="009525B4"/>
    <w:rsid w:val="0095278D"/>
    <w:rsid w:val="009528F2"/>
    <w:rsid w:val="009529A7"/>
    <w:rsid w:val="00952A03"/>
    <w:rsid w:val="00952ACA"/>
    <w:rsid w:val="00952AFD"/>
    <w:rsid w:val="00952C70"/>
    <w:rsid w:val="00952C7A"/>
    <w:rsid w:val="00952C9C"/>
    <w:rsid w:val="00952ECA"/>
    <w:rsid w:val="00953094"/>
    <w:rsid w:val="009530CA"/>
    <w:rsid w:val="0095313F"/>
    <w:rsid w:val="0095319E"/>
    <w:rsid w:val="009531B2"/>
    <w:rsid w:val="009531C0"/>
    <w:rsid w:val="00953412"/>
    <w:rsid w:val="00953424"/>
    <w:rsid w:val="009535AD"/>
    <w:rsid w:val="00953783"/>
    <w:rsid w:val="009537A7"/>
    <w:rsid w:val="009537B7"/>
    <w:rsid w:val="009539C1"/>
    <w:rsid w:val="00953AE0"/>
    <w:rsid w:val="00953B1F"/>
    <w:rsid w:val="00953B73"/>
    <w:rsid w:val="00953C21"/>
    <w:rsid w:val="00953C9B"/>
    <w:rsid w:val="0095403A"/>
    <w:rsid w:val="00954129"/>
    <w:rsid w:val="0095415C"/>
    <w:rsid w:val="0095419A"/>
    <w:rsid w:val="00954219"/>
    <w:rsid w:val="009542C2"/>
    <w:rsid w:val="00954471"/>
    <w:rsid w:val="009544AC"/>
    <w:rsid w:val="009544F5"/>
    <w:rsid w:val="009545F5"/>
    <w:rsid w:val="009546F3"/>
    <w:rsid w:val="0095473D"/>
    <w:rsid w:val="0095479B"/>
    <w:rsid w:val="009548C3"/>
    <w:rsid w:val="009548D3"/>
    <w:rsid w:val="0095494F"/>
    <w:rsid w:val="00954E67"/>
    <w:rsid w:val="0095506D"/>
    <w:rsid w:val="00955118"/>
    <w:rsid w:val="009551B9"/>
    <w:rsid w:val="009553F5"/>
    <w:rsid w:val="00955449"/>
    <w:rsid w:val="009555E2"/>
    <w:rsid w:val="009557DF"/>
    <w:rsid w:val="00955814"/>
    <w:rsid w:val="00955825"/>
    <w:rsid w:val="00955835"/>
    <w:rsid w:val="009559D2"/>
    <w:rsid w:val="00955A2E"/>
    <w:rsid w:val="00955ABC"/>
    <w:rsid w:val="00955B1F"/>
    <w:rsid w:val="00955B3E"/>
    <w:rsid w:val="00955BB6"/>
    <w:rsid w:val="00955BF1"/>
    <w:rsid w:val="00955C5E"/>
    <w:rsid w:val="00955CAC"/>
    <w:rsid w:val="00955CDB"/>
    <w:rsid w:val="00955CEB"/>
    <w:rsid w:val="00955D27"/>
    <w:rsid w:val="00955D2B"/>
    <w:rsid w:val="00955D6A"/>
    <w:rsid w:val="00955E8D"/>
    <w:rsid w:val="00955F48"/>
    <w:rsid w:val="00955FBA"/>
    <w:rsid w:val="00956019"/>
    <w:rsid w:val="00956101"/>
    <w:rsid w:val="009561F9"/>
    <w:rsid w:val="0095622E"/>
    <w:rsid w:val="009562AB"/>
    <w:rsid w:val="009562B8"/>
    <w:rsid w:val="009563D6"/>
    <w:rsid w:val="0095660F"/>
    <w:rsid w:val="00956770"/>
    <w:rsid w:val="00956777"/>
    <w:rsid w:val="009567BC"/>
    <w:rsid w:val="00956957"/>
    <w:rsid w:val="009569EA"/>
    <w:rsid w:val="00956B3E"/>
    <w:rsid w:val="00956D58"/>
    <w:rsid w:val="00956F61"/>
    <w:rsid w:val="0095700B"/>
    <w:rsid w:val="00957095"/>
    <w:rsid w:val="009570D1"/>
    <w:rsid w:val="009572D8"/>
    <w:rsid w:val="009573C6"/>
    <w:rsid w:val="009573CB"/>
    <w:rsid w:val="009573D8"/>
    <w:rsid w:val="00957487"/>
    <w:rsid w:val="00957645"/>
    <w:rsid w:val="009577B7"/>
    <w:rsid w:val="0095784B"/>
    <w:rsid w:val="0095793E"/>
    <w:rsid w:val="00957B6B"/>
    <w:rsid w:val="00957C8B"/>
    <w:rsid w:val="00957CE7"/>
    <w:rsid w:val="00957CE9"/>
    <w:rsid w:val="00957CF6"/>
    <w:rsid w:val="00957D9C"/>
    <w:rsid w:val="00957E44"/>
    <w:rsid w:val="00957E93"/>
    <w:rsid w:val="00957FA8"/>
    <w:rsid w:val="009600C5"/>
    <w:rsid w:val="009600D2"/>
    <w:rsid w:val="0096022A"/>
    <w:rsid w:val="00960340"/>
    <w:rsid w:val="009603AB"/>
    <w:rsid w:val="00960475"/>
    <w:rsid w:val="00960479"/>
    <w:rsid w:val="009605D8"/>
    <w:rsid w:val="00960704"/>
    <w:rsid w:val="009607AF"/>
    <w:rsid w:val="00960A88"/>
    <w:rsid w:val="00960AAB"/>
    <w:rsid w:val="00960B23"/>
    <w:rsid w:val="00960C2A"/>
    <w:rsid w:val="00960C68"/>
    <w:rsid w:val="00960C9B"/>
    <w:rsid w:val="00960CB6"/>
    <w:rsid w:val="00960CD8"/>
    <w:rsid w:val="00960CE6"/>
    <w:rsid w:val="00960D14"/>
    <w:rsid w:val="00960D27"/>
    <w:rsid w:val="00960EAB"/>
    <w:rsid w:val="00960ED9"/>
    <w:rsid w:val="00960F52"/>
    <w:rsid w:val="00960F91"/>
    <w:rsid w:val="00961023"/>
    <w:rsid w:val="00961183"/>
    <w:rsid w:val="009611AD"/>
    <w:rsid w:val="0096127D"/>
    <w:rsid w:val="009612DB"/>
    <w:rsid w:val="009612F1"/>
    <w:rsid w:val="00961583"/>
    <w:rsid w:val="009616FA"/>
    <w:rsid w:val="00961743"/>
    <w:rsid w:val="00961758"/>
    <w:rsid w:val="009619FE"/>
    <w:rsid w:val="00961A29"/>
    <w:rsid w:val="00961A47"/>
    <w:rsid w:val="00961A61"/>
    <w:rsid w:val="00961A75"/>
    <w:rsid w:val="00961B73"/>
    <w:rsid w:val="00961B8C"/>
    <w:rsid w:val="00961C9C"/>
    <w:rsid w:val="00961D41"/>
    <w:rsid w:val="00961DA8"/>
    <w:rsid w:val="00961E6D"/>
    <w:rsid w:val="00961E81"/>
    <w:rsid w:val="00961E9C"/>
    <w:rsid w:val="00961EB1"/>
    <w:rsid w:val="00961F0F"/>
    <w:rsid w:val="00961F21"/>
    <w:rsid w:val="00962092"/>
    <w:rsid w:val="009621FF"/>
    <w:rsid w:val="0096226C"/>
    <w:rsid w:val="00962272"/>
    <w:rsid w:val="0096228F"/>
    <w:rsid w:val="00962410"/>
    <w:rsid w:val="009624AF"/>
    <w:rsid w:val="009624B0"/>
    <w:rsid w:val="009625F8"/>
    <w:rsid w:val="0096285B"/>
    <w:rsid w:val="00962B8B"/>
    <w:rsid w:val="00962C26"/>
    <w:rsid w:val="00962C2E"/>
    <w:rsid w:val="00962C95"/>
    <w:rsid w:val="00962CAA"/>
    <w:rsid w:val="00962E8B"/>
    <w:rsid w:val="00962F2B"/>
    <w:rsid w:val="00962FDA"/>
    <w:rsid w:val="009630AE"/>
    <w:rsid w:val="009633AD"/>
    <w:rsid w:val="009635BA"/>
    <w:rsid w:val="0096392B"/>
    <w:rsid w:val="0096396D"/>
    <w:rsid w:val="0096397B"/>
    <w:rsid w:val="0096398C"/>
    <w:rsid w:val="009639F9"/>
    <w:rsid w:val="00963AEE"/>
    <w:rsid w:val="00963BD7"/>
    <w:rsid w:val="00964003"/>
    <w:rsid w:val="00964049"/>
    <w:rsid w:val="0096408A"/>
    <w:rsid w:val="0096413F"/>
    <w:rsid w:val="00964231"/>
    <w:rsid w:val="00964272"/>
    <w:rsid w:val="0096438D"/>
    <w:rsid w:val="0096449F"/>
    <w:rsid w:val="00964575"/>
    <w:rsid w:val="00964782"/>
    <w:rsid w:val="009649FD"/>
    <w:rsid w:val="00964AE6"/>
    <w:rsid w:val="00964E3C"/>
    <w:rsid w:val="00964E69"/>
    <w:rsid w:val="00964EEE"/>
    <w:rsid w:val="0096504D"/>
    <w:rsid w:val="009650C5"/>
    <w:rsid w:val="009651E9"/>
    <w:rsid w:val="0096529D"/>
    <w:rsid w:val="00965317"/>
    <w:rsid w:val="009653EB"/>
    <w:rsid w:val="00965436"/>
    <w:rsid w:val="009654F0"/>
    <w:rsid w:val="00965539"/>
    <w:rsid w:val="0096558F"/>
    <w:rsid w:val="009655C6"/>
    <w:rsid w:val="009656E5"/>
    <w:rsid w:val="009659A5"/>
    <w:rsid w:val="009659EA"/>
    <w:rsid w:val="00965B42"/>
    <w:rsid w:val="00965CCA"/>
    <w:rsid w:val="00965F0B"/>
    <w:rsid w:val="00965FC9"/>
    <w:rsid w:val="0096606C"/>
    <w:rsid w:val="009660C7"/>
    <w:rsid w:val="009662BE"/>
    <w:rsid w:val="009662DC"/>
    <w:rsid w:val="00966344"/>
    <w:rsid w:val="009664FC"/>
    <w:rsid w:val="00966550"/>
    <w:rsid w:val="009665D9"/>
    <w:rsid w:val="0096675C"/>
    <w:rsid w:val="009667DB"/>
    <w:rsid w:val="0096691D"/>
    <w:rsid w:val="009669A4"/>
    <w:rsid w:val="00966CF1"/>
    <w:rsid w:val="00966D99"/>
    <w:rsid w:val="00966E49"/>
    <w:rsid w:val="00966EC4"/>
    <w:rsid w:val="00966FBA"/>
    <w:rsid w:val="00967117"/>
    <w:rsid w:val="0096728D"/>
    <w:rsid w:val="009673A3"/>
    <w:rsid w:val="0096749E"/>
    <w:rsid w:val="00967562"/>
    <w:rsid w:val="0096766C"/>
    <w:rsid w:val="0096772E"/>
    <w:rsid w:val="00967851"/>
    <w:rsid w:val="009678D3"/>
    <w:rsid w:val="009678FF"/>
    <w:rsid w:val="00967ACE"/>
    <w:rsid w:val="00967ADE"/>
    <w:rsid w:val="00967B96"/>
    <w:rsid w:val="00967C61"/>
    <w:rsid w:val="00967CE9"/>
    <w:rsid w:val="00967D0F"/>
    <w:rsid w:val="00967D2D"/>
    <w:rsid w:val="00967D4A"/>
    <w:rsid w:val="00967E82"/>
    <w:rsid w:val="00967F53"/>
    <w:rsid w:val="00967F8A"/>
    <w:rsid w:val="0097006A"/>
    <w:rsid w:val="009704F8"/>
    <w:rsid w:val="009704FC"/>
    <w:rsid w:val="00970711"/>
    <w:rsid w:val="00970813"/>
    <w:rsid w:val="0097088F"/>
    <w:rsid w:val="00970B92"/>
    <w:rsid w:val="00970C0D"/>
    <w:rsid w:val="00970DB3"/>
    <w:rsid w:val="00970E3F"/>
    <w:rsid w:val="00970F7A"/>
    <w:rsid w:val="00970FA2"/>
    <w:rsid w:val="00970FE3"/>
    <w:rsid w:val="0097119C"/>
    <w:rsid w:val="009711A2"/>
    <w:rsid w:val="009711D4"/>
    <w:rsid w:val="00971367"/>
    <w:rsid w:val="009715AB"/>
    <w:rsid w:val="0097162A"/>
    <w:rsid w:val="00971660"/>
    <w:rsid w:val="0097167C"/>
    <w:rsid w:val="009717B6"/>
    <w:rsid w:val="009717E1"/>
    <w:rsid w:val="00971817"/>
    <w:rsid w:val="00971918"/>
    <w:rsid w:val="009719F0"/>
    <w:rsid w:val="00971B2F"/>
    <w:rsid w:val="00971B84"/>
    <w:rsid w:val="00971B89"/>
    <w:rsid w:val="00971BA3"/>
    <w:rsid w:val="00971C7D"/>
    <w:rsid w:val="00971D98"/>
    <w:rsid w:val="00971EAF"/>
    <w:rsid w:val="00971EC5"/>
    <w:rsid w:val="00971EE7"/>
    <w:rsid w:val="00971F44"/>
    <w:rsid w:val="00971F6B"/>
    <w:rsid w:val="00971FCC"/>
    <w:rsid w:val="009720A0"/>
    <w:rsid w:val="009722AA"/>
    <w:rsid w:val="00972389"/>
    <w:rsid w:val="0097247A"/>
    <w:rsid w:val="0097253F"/>
    <w:rsid w:val="0097254D"/>
    <w:rsid w:val="00972562"/>
    <w:rsid w:val="009727E0"/>
    <w:rsid w:val="0097281F"/>
    <w:rsid w:val="0097285C"/>
    <w:rsid w:val="0097298A"/>
    <w:rsid w:val="00972A01"/>
    <w:rsid w:val="00972BB7"/>
    <w:rsid w:val="00972C06"/>
    <w:rsid w:val="00972C8E"/>
    <w:rsid w:val="00972EA2"/>
    <w:rsid w:val="00972F11"/>
    <w:rsid w:val="00972F20"/>
    <w:rsid w:val="00972F4C"/>
    <w:rsid w:val="00972FEB"/>
    <w:rsid w:val="00973187"/>
    <w:rsid w:val="009731E9"/>
    <w:rsid w:val="00973257"/>
    <w:rsid w:val="00973279"/>
    <w:rsid w:val="00973388"/>
    <w:rsid w:val="0097338F"/>
    <w:rsid w:val="009733D4"/>
    <w:rsid w:val="00973412"/>
    <w:rsid w:val="009734FF"/>
    <w:rsid w:val="00973691"/>
    <w:rsid w:val="009736D6"/>
    <w:rsid w:val="0097372E"/>
    <w:rsid w:val="00973792"/>
    <w:rsid w:val="0097383E"/>
    <w:rsid w:val="009738E5"/>
    <w:rsid w:val="00973A1D"/>
    <w:rsid w:val="00973A69"/>
    <w:rsid w:val="00973DE6"/>
    <w:rsid w:val="00973DE9"/>
    <w:rsid w:val="00973E20"/>
    <w:rsid w:val="00973E62"/>
    <w:rsid w:val="00973EC3"/>
    <w:rsid w:val="00973F29"/>
    <w:rsid w:val="0097403B"/>
    <w:rsid w:val="00974095"/>
    <w:rsid w:val="00974147"/>
    <w:rsid w:val="00974182"/>
    <w:rsid w:val="00974244"/>
    <w:rsid w:val="009742CE"/>
    <w:rsid w:val="009744FF"/>
    <w:rsid w:val="00974504"/>
    <w:rsid w:val="00974520"/>
    <w:rsid w:val="009745BB"/>
    <w:rsid w:val="009745F0"/>
    <w:rsid w:val="009746CC"/>
    <w:rsid w:val="0097470F"/>
    <w:rsid w:val="00974722"/>
    <w:rsid w:val="00974775"/>
    <w:rsid w:val="009748DC"/>
    <w:rsid w:val="009748FA"/>
    <w:rsid w:val="0097492C"/>
    <w:rsid w:val="00974A0B"/>
    <w:rsid w:val="00974B9F"/>
    <w:rsid w:val="00974BBB"/>
    <w:rsid w:val="00974BBF"/>
    <w:rsid w:val="00974CBA"/>
    <w:rsid w:val="00974EBD"/>
    <w:rsid w:val="00974FB0"/>
    <w:rsid w:val="00974FEE"/>
    <w:rsid w:val="0097518E"/>
    <w:rsid w:val="009751BA"/>
    <w:rsid w:val="0097536C"/>
    <w:rsid w:val="0097539E"/>
    <w:rsid w:val="00975613"/>
    <w:rsid w:val="009756E9"/>
    <w:rsid w:val="00975765"/>
    <w:rsid w:val="0097577E"/>
    <w:rsid w:val="00975783"/>
    <w:rsid w:val="009757A3"/>
    <w:rsid w:val="009757C2"/>
    <w:rsid w:val="009758DA"/>
    <w:rsid w:val="00975910"/>
    <w:rsid w:val="00975995"/>
    <w:rsid w:val="00975B45"/>
    <w:rsid w:val="00975C05"/>
    <w:rsid w:val="00975DC0"/>
    <w:rsid w:val="00975DD2"/>
    <w:rsid w:val="00976003"/>
    <w:rsid w:val="00976148"/>
    <w:rsid w:val="0097614D"/>
    <w:rsid w:val="009761CF"/>
    <w:rsid w:val="009765CF"/>
    <w:rsid w:val="00976636"/>
    <w:rsid w:val="00976989"/>
    <w:rsid w:val="00976A53"/>
    <w:rsid w:val="00976C05"/>
    <w:rsid w:val="00976D1B"/>
    <w:rsid w:val="00976D5D"/>
    <w:rsid w:val="00976DA5"/>
    <w:rsid w:val="00976FE0"/>
    <w:rsid w:val="00976FFB"/>
    <w:rsid w:val="00977094"/>
    <w:rsid w:val="009770BB"/>
    <w:rsid w:val="009772CB"/>
    <w:rsid w:val="009772DD"/>
    <w:rsid w:val="009773BC"/>
    <w:rsid w:val="009773BE"/>
    <w:rsid w:val="00977626"/>
    <w:rsid w:val="009776DE"/>
    <w:rsid w:val="0097774D"/>
    <w:rsid w:val="00977775"/>
    <w:rsid w:val="00977852"/>
    <w:rsid w:val="009778AB"/>
    <w:rsid w:val="00977AF0"/>
    <w:rsid w:val="00977B0F"/>
    <w:rsid w:val="00977B78"/>
    <w:rsid w:val="00977CA7"/>
    <w:rsid w:val="0098014F"/>
    <w:rsid w:val="00980161"/>
    <w:rsid w:val="009802C7"/>
    <w:rsid w:val="009803FC"/>
    <w:rsid w:val="00980403"/>
    <w:rsid w:val="00980461"/>
    <w:rsid w:val="009804CB"/>
    <w:rsid w:val="00980571"/>
    <w:rsid w:val="0098059F"/>
    <w:rsid w:val="009805F4"/>
    <w:rsid w:val="0098071C"/>
    <w:rsid w:val="00980726"/>
    <w:rsid w:val="009807EF"/>
    <w:rsid w:val="009808E9"/>
    <w:rsid w:val="009809DD"/>
    <w:rsid w:val="00980ACA"/>
    <w:rsid w:val="00980CB2"/>
    <w:rsid w:val="00980F14"/>
    <w:rsid w:val="00980F93"/>
    <w:rsid w:val="00980FFD"/>
    <w:rsid w:val="00981078"/>
    <w:rsid w:val="00981281"/>
    <w:rsid w:val="009812D6"/>
    <w:rsid w:val="009812E2"/>
    <w:rsid w:val="009812F1"/>
    <w:rsid w:val="009814D3"/>
    <w:rsid w:val="009814E8"/>
    <w:rsid w:val="0098153C"/>
    <w:rsid w:val="009816DB"/>
    <w:rsid w:val="00981796"/>
    <w:rsid w:val="009817A2"/>
    <w:rsid w:val="00981864"/>
    <w:rsid w:val="00981AA5"/>
    <w:rsid w:val="00981BAF"/>
    <w:rsid w:val="00981C3F"/>
    <w:rsid w:val="00981C62"/>
    <w:rsid w:val="00981CD4"/>
    <w:rsid w:val="00981D79"/>
    <w:rsid w:val="00981E01"/>
    <w:rsid w:val="00981E42"/>
    <w:rsid w:val="00981E51"/>
    <w:rsid w:val="00981EAC"/>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401"/>
    <w:rsid w:val="00983632"/>
    <w:rsid w:val="00983827"/>
    <w:rsid w:val="00983859"/>
    <w:rsid w:val="009838CE"/>
    <w:rsid w:val="009838DE"/>
    <w:rsid w:val="0098392B"/>
    <w:rsid w:val="00983A90"/>
    <w:rsid w:val="00983AAE"/>
    <w:rsid w:val="00983B44"/>
    <w:rsid w:val="00983B5D"/>
    <w:rsid w:val="00983B9C"/>
    <w:rsid w:val="00983BD1"/>
    <w:rsid w:val="00983C05"/>
    <w:rsid w:val="00983C41"/>
    <w:rsid w:val="00983E9E"/>
    <w:rsid w:val="00983ED7"/>
    <w:rsid w:val="00983FD7"/>
    <w:rsid w:val="00984206"/>
    <w:rsid w:val="00984244"/>
    <w:rsid w:val="0098428B"/>
    <w:rsid w:val="009842D6"/>
    <w:rsid w:val="009843CE"/>
    <w:rsid w:val="009843E1"/>
    <w:rsid w:val="0098444E"/>
    <w:rsid w:val="00984467"/>
    <w:rsid w:val="00984545"/>
    <w:rsid w:val="009845EB"/>
    <w:rsid w:val="00984756"/>
    <w:rsid w:val="0098481E"/>
    <w:rsid w:val="0098482B"/>
    <w:rsid w:val="00984863"/>
    <w:rsid w:val="0098496A"/>
    <w:rsid w:val="009849C2"/>
    <w:rsid w:val="00984B26"/>
    <w:rsid w:val="00984BC0"/>
    <w:rsid w:val="00984C2D"/>
    <w:rsid w:val="00984C7C"/>
    <w:rsid w:val="00984C8E"/>
    <w:rsid w:val="00984DDD"/>
    <w:rsid w:val="00984ED1"/>
    <w:rsid w:val="0098506E"/>
    <w:rsid w:val="0098511E"/>
    <w:rsid w:val="00985133"/>
    <w:rsid w:val="0098537D"/>
    <w:rsid w:val="0098537F"/>
    <w:rsid w:val="0098541D"/>
    <w:rsid w:val="00985453"/>
    <w:rsid w:val="009854E9"/>
    <w:rsid w:val="0098554B"/>
    <w:rsid w:val="009855D5"/>
    <w:rsid w:val="009855E3"/>
    <w:rsid w:val="009856A9"/>
    <w:rsid w:val="00985729"/>
    <w:rsid w:val="00985764"/>
    <w:rsid w:val="00985786"/>
    <w:rsid w:val="00985B57"/>
    <w:rsid w:val="00985BA2"/>
    <w:rsid w:val="00985C89"/>
    <w:rsid w:val="00985CA4"/>
    <w:rsid w:val="00985CD5"/>
    <w:rsid w:val="00985D83"/>
    <w:rsid w:val="00985ED4"/>
    <w:rsid w:val="00985FD7"/>
    <w:rsid w:val="00986051"/>
    <w:rsid w:val="0098608A"/>
    <w:rsid w:val="00986455"/>
    <w:rsid w:val="009864A3"/>
    <w:rsid w:val="0098662D"/>
    <w:rsid w:val="00986956"/>
    <w:rsid w:val="00986AEB"/>
    <w:rsid w:val="00986AED"/>
    <w:rsid w:val="00986AEE"/>
    <w:rsid w:val="00986B31"/>
    <w:rsid w:val="00986B60"/>
    <w:rsid w:val="00986BF1"/>
    <w:rsid w:val="00986C2E"/>
    <w:rsid w:val="00986CCD"/>
    <w:rsid w:val="00986D2C"/>
    <w:rsid w:val="00986DAE"/>
    <w:rsid w:val="0098715D"/>
    <w:rsid w:val="009873AF"/>
    <w:rsid w:val="009874DB"/>
    <w:rsid w:val="009875A6"/>
    <w:rsid w:val="00987663"/>
    <w:rsid w:val="009876A0"/>
    <w:rsid w:val="00987705"/>
    <w:rsid w:val="009879B5"/>
    <w:rsid w:val="009879E2"/>
    <w:rsid w:val="009879F4"/>
    <w:rsid w:val="00987A56"/>
    <w:rsid w:val="00987ACF"/>
    <w:rsid w:val="00987BD7"/>
    <w:rsid w:val="00987DBC"/>
    <w:rsid w:val="00987DC3"/>
    <w:rsid w:val="00987E33"/>
    <w:rsid w:val="00987EA9"/>
    <w:rsid w:val="00987FF5"/>
    <w:rsid w:val="0099005F"/>
    <w:rsid w:val="00990063"/>
    <w:rsid w:val="00990160"/>
    <w:rsid w:val="009901EA"/>
    <w:rsid w:val="0099021B"/>
    <w:rsid w:val="0099022B"/>
    <w:rsid w:val="00990237"/>
    <w:rsid w:val="00990510"/>
    <w:rsid w:val="009907FE"/>
    <w:rsid w:val="00990B7D"/>
    <w:rsid w:val="00990D80"/>
    <w:rsid w:val="00990E93"/>
    <w:rsid w:val="00990F22"/>
    <w:rsid w:val="00990F8B"/>
    <w:rsid w:val="009910B7"/>
    <w:rsid w:val="009910C1"/>
    <w:rsid w:val="009910C8"/>
    <w:rsid w:val="00991207"/>
    <w:rsid w:val="00991297"/>
    <w:rsid w:val="00991357"/>
    <w:rsid w:val="009914A0"/>
    <w:rsid w:val="009914E9"/>
    <w:rsid w:val="00991545"/>
    <w:rsid w:val="009917F3"/>
    <w:rsid w:val="00991843"/>
    <w:rsid w:val="009918B4"/>
    <w:rsid w:val="009918D1"/>
    <w:rsid w:val="00991AF3"/>
    <w:rsid w:val="00991BFF"/>
    <w:rsid w:val="00991C99"/>
    <w:rsid w:val="00991D31"/>
    <w:rsid w:val="00991DF6"/>
    <w:rsid w:val="00991E06"/>
    <w:rsid w:val="00991EE7"/>
    <w:rsid w:val="00991F39"/>
    <w:rsid w:val="009922CA"/>
    <w:rsid w:val="009925C5"/>
    <w:rsid w:val="009925DC"/>
    <w:rsid w:val="00992624"/>
    <w:rsid w:val="00992669"/>
    <w:rsid w:val="009926C6"/>
    <w:rsid w:val="00992703"/>
    <w:rsid w:val="0099277D"/>
    <w:rsid w:val="009927C4"/>
    <w:rsid w:val="00992996"/>
    <w:rsid w:val="009929D3"/>
    <w:rsid w:val="00992A4E"/>
    <w:rsid w:val="00992AD4"/>
    <w:rsid w:val="00992B21"/>
    <w:rsid w:val="00992D5F"/>
    <w:rsid w:val="00992DAA"/>
    <w:rsid w:val="00992DB8"/>
    <w:rsid w:val="00992E55"/>
    <w:rsid w:val="00992E74"/>
    <w:rsid w:val="00992F78"/>
    <w:rsid w:val="00992F79"/>
    <w:rsid w:val="00992FA7"/>
    <w:rsid w:val="00993075"/>
    <w:rsid w:val="009930C0"/>
    <w:rsid w:val="0099324C"/>
    <w:rsid w:val="00993323"/>
    <w:rsid w:val="009933ED"/>
    <w:rsid w:val="00993438"/>
    <w:rsid w:val="009934F8"/>
    <w:rsid w:val="009935EC"/>
    <w:rsid w:val="00993613"/>
    <w:rsid w:val="00993627"/>
    <w:rsid w:val="00993635"/>
    <w:rsid w:val="0099367D"/>
    <w:rsid w:val="009936A1"/>
    <w:rsid w:val="009936F0"/>
    <w:rsid w:val="00993820"/>
    <w:rsid w:val="00993A9F"/>
    <w:rsid w:val="00993C53"/>
    <w:rsid w:val="00993CD1"/>
    <w:rsid w:val="00993D87"/>
    <w:rsid w:val="00993DA9"/>
    <w:rsid w:val="00993F4A"/>
    <w:rsid w:val="00993F58"/>
    <w:rsid w:val="00993F7E"/>
    <w:rsid w:val="0099402F"/>
    <w:rsid w:val="009940AC"/>
    <w:rsid w:val="0099410C"/>
    <w:rsid w:val="009941C6"/>
    <w:rsid w:val="009941DE"/>
    <w:rsid w:val="009942CC"/>
    <w:rsid w:val="009942D4"/>
    <w:rsid w:val="0099431F"/>
    <w:rsid w:val="009943E1"/>
    <w:rsid w:val="00994642"/>
    <w:rsid w:val="0099468A"/>
    <w:rsid w:val="009946A8"/>
    <w:rsid w:val="009946CA"/>
    <w:rsid w:val="00994881"/>
    <w:rsid w:val="00994966"/>
    <w:rsid w:val="00994A10"/>
    <w:rsid w:val="00994AE9"/>
    <w:rsid w:val="00994C62"/>
    <w:rsid w:val="00994D59"/>
    <w:rsid w:val="00994D65"/>
    <w:rsid w:val="00994D95"/>
    <w:rsid w:val="00994DFA"/>
    <w:rsid w:val="00994F2C"/>
    <w:rsid w:val="009951AB"/>
    <w:rsid w:val="00995250"/>
    <w:rsid w:val="00995252"/>
    <w:rsid w:val="00995315"/>
    <w:rsid w:val="0099531F"/>
    <w:rsid w:val="00995360"/>
    <w:rsid w:val="00995472"/>
    <w:rsid w:val="009954AD"/>
    <w:rsid w:val="009954FF"/>
    <w:rsid w:val="009955E0"/>
    <w:rsid w:val="009956A6"/>
    <w:rsid w:val="009959DB"/>
    <w:rsid w:val="00995A57"/>
    <w:rsid w:val="00995ADE"/>
    <w:rsid w:val="00995C41"/>
    <w:rsid w:val="00995C63"/>
    <w:rsid w:val="00995D0C"/>
    <w:rsid w:val="00995ECA"/>
    <w:rsid w:val="00995FC9"/>
    <w:rsid w:val="009960BB"/>
    <w:rsid w:val="00996304"/>
    <w:rsid w:val="00996499"/>
    <w:rsid w:val="009964F2"/>
    <w:rsid w:val="00996518"/>
    <w:rsid w:val="009966F8"/>
    <w:rsid w:val="009968B8"/>
    <w:rsid w:val="009968E6"/>
    <w:rsid w:val="009968F8"/>
    <w:rsid w:val="00996927"/>
    <w:rsid w:val="00996963"/>
    <w:rsid w:val="009969F5"/>
    <w:rsid w:val="00996A14"/>
    <w:rsid w:val="00996A8B"/>
    <w:rsid w:val="00996B04"/>
    <w:rsid w:val="00996CD4"/>
    <w:rsid w:val="00996E42"/>
    <w:rsid w:val="00996E84"/>
    <w:rsid w:val="00996EB4"/>
    <w:rsid w:val="00996EE8"/>
    <w:rsid w:val="00996F99"/>
    <w:rsid w:val="00996FB0"/>
    <w:rsid w:val="00996FCA"/>
    <w:rsid w:val="009970A4"/>
    <w:rsid w:val="009970D0"/>
    <w:rsid w:val="009970F3"/>
    <w:rsid w:val="00997131"/>
    <w:rsid w:val="0099717D"/>
    <w:rsid w:val="0099723F"/>
    <w:rsid w:val="009972C9"/>
    <w:rsid w:val="0099731A"/>
    <w:rsid w:val="009973E5"/>
    <w:rsid w:val="009974F0"/>
    <w:rsid w:val="009975D0"/>
    <w:rsid w:val="0099763A"/>
    <w:rsid w:val="0099779B"/>
    <w:rsid w:val="009979D6"/>
    <w:rsid w:val="00997B31"/>
    <w:rsid w:val="00997C3C"/>
    <w:rsid w:val="00997CA3"/>
    <w:rsid w:val="00997CDD"/>
    <w:rsid w:val="00997D91"/>
    <w:rsid w:val="00997E44"/>
    <w:rsid w:val="00997EDC"/>
    <w:rsid w:val="00997EE2"/>
    <w:rsid w:val="009A0122"/>
    <w:rsid w:val="009A01AE"/>
    <w:rsid w:val="009A0212"/>
    <w:rsid w:val="009A031F"/>
    <w:rsid w:val="009A0464"/>
    <w:rsid w:val="009A0496"/>
    <w:rsid w:val="009A05CF"/>
    <w:rsid w:val="009A06E2"/>
    <w:rsid w:val="009A070E"/>
    <w:rsid w:val="009A086D"/>
    <w:rsid w:val="009A09D9"/>
    <w:rsid w:val="009A0AFB"/>
    <w:rsid w:val="009A0BFD"/>
    <w:rsid w:val="009A0C1F"/>
    <w:rsid w:val="009A0E23"/>
    <w:rsid w:val="009A0F62"/>
    <w:rsid w:val="009A0FE7"/>
    <w:rsid w:val="009A1260"/>
    <w:rsid w:val="009A12A5"/>
    <w:rsid w:val="009A1325"/>
    <w:rsid w:val="009A133B"/>
    <w:rsid w:val="009A136D"/>
    <w:rsid w:val="009A1516"/>
    <w:rsid w:val="009A1560"/>
    <w:rsid w:val="009A157F"/>
    <w:rsid w:val="009A173D"/>
    <w:rsid w:val="009A1973"/>
    <w:rsid w:val="009A1A60"/>
    <w:rsid w:val="009A1A77"/>
    <w:rsid w:val="009A1AFE"/>
    <w:rsid w:val="009A1C7B"/>
    <w:rsid w:val="009A1CE1"/>
    <w:rsid w:val="009A1DFF"/>
    <w:rsid w:val="009A1F62"/>
    <w:rsid w:val="009A1FE9"/>
    <w:rsid w:val="009A20F1"/>
    <w:rsid w:val="009A2144"/>
    <w:rsid w:val="009A2167"/>
    <w:rsid w:val="009A2250"/>
    <w:rsid w:val="009A2341"/>
    <w:rsid w:val="009A246A"/>
    <w:rsid w:val="009A246E"/>
    <w:rsid w:val="009A24D6"/>
    <w:rsid w:val="009A27BC"/>
    <w:rsid w:val="009A2817"/>
    <w:rsid w:val="009A2818"/>
    <w:rsid w:val="009A2942"/>
    <w:rsid w:val="009A2B51"/>
    <w:rsid w:val="009A2BF9"/>
    <w:rsid w:val="009A2C19"/>
    <w:rsid w:val="009A2C6D"/>
    <w:rsid w:val="009A2DF1"/>
    <w:rsid w:val="009A3156"/>
    <w:rsid w:val="009A315C"/>
    <w:rsid w:val="009A3183"/>
    <w:rsid w:val="009A31C6"/>
    <w:rsid w:val="009A31E9"/>
    <w:rsid w:val="009A32D7"/>
    <w:rsid w:val="009A333B"/>
    <w:rsid w:val="009A34FE"/>
    <w:rsid w:val="009A3576"/>
    <w:rsid w:val="009A3A6D"/>
    <w:rsid w:val="009A3AB5"/>
    <w:rsid w:val="009A3BA5"/>
    <w:rsid w:val="009A3E77"/>
    <w:rsid w:val="009A3EAD"/>
    <w:rsid w:val="009A4013"/>
    <w:rsid w:val="009A4154"/>
    <w:rsid w:val="009A41A7"/>
    <w:rsid w:val="009A42A8"/>
    <w:rsid w:val="009A4324"/>
    <w:rsid w:val="009A43B0"/>
    <w:rsid w:val="009A4408"/>
    <w:rsid w:val="009A4615"/>
    <w:rsid w:val="009A4754"/>
    <w:rsid w:val="009A49CE"/>
    <w:rsid w:val="009A4AA9"/>
    <w:rsid w:val="009A4D31"/>
    <w:rsid w:val="009A512E"/>
    <w:rsid w:val="009A516A"/>
    <w:rsid w:val="009A5172"/>
    <w:rsid w:val="009A5196"/>
    <w:rsid w:val="009A51A4"/>
    <w:rsid w:val="009A5445"/>
    <w:rsid w:val="009A546B"/>
    <w:rsid w:val="009A5482"/>
    <w:rsid w:val="009A55B1"/>
    <w:rsid w:val="009A56A7"/>
    <w:rsid w:val="009A571E"/>
    <w:rsid w:val="009A5983"/>
    <w:rsid w:val="009A5CA3"/>
    <w:rsid w:val="009A5DF4"/>
    <w:rsid w:val="009A5E95"/>
    <w:rsid w:val="009A6097"/>
    <w:rsid w:val="009A6121"/>
    <w:rsid w:val="009A6127"/>
    <w:rsid w:val="009A61FF"/>
    <w:rsid w:val="009A62DC"/>
    <w:rsid w:val="009A62E2"/>
    <w:rsid w:val="009A636E"/>
    <w:rsid w:val="009A637B"/>
    <w:rsid w:val="009A6393"/>
    <w:rsid w:val="009A6434"/>
    <w:rsid w:val="009A6456"/>
    <w:rsid w:val="009A65CA"/>
    <w:rsid w:val="009A65DB"/>
    <w:rsid w:val="009A66A8"/>
    <w:rsid w:val="009A675D"/>
    <w:rsid w:val="009A6808"/>
    <w:rsid w:val="009A695F"/>
    <w:rsid w:val="009A6A73"/>
    <w:rsid w:val="009A6C74"/>
    <w:rsid w:val="009A6CB3"/>
    <w:rsid w:val="009A6EE7"/>
    <w:rsid w:val="009A7154"/>
    <w:rsid w:val="009A719D"/>
    <w:rsid w:val="009A72AD"/>
    <w:rsid w:val="009A7338"/>
    <w:rsid w:val="009A7394"/>
    <w:rsid w:val="009A7487"/>
    <w:rsid w:val="009A74E2"/>
    <w:rsid w:val="009A7641"/>
    <w:rsid w:val="009A7681"/>
    <w:rsid w:val="009A7683"/>
    <w:rsid w:val="009A7690"/>
    <w:rsid w:val="009A78D1"/>
    <w:rsid w:val="009A7909"/>
    <w:rsid w:val="009A7954"/>
    <w:rsid w:val="009A7A2D"/>
    <w:rsid w:val="009A7A95"/>
    <w:rsid w:val="009A7AAB"/>
    <w:rsid w:val="009A7CA5"/>
    <w:rsid w:val="009A7CD2"/>
    <w:rsid w:val="009A7D67"/>
    <w:rsid w:val="009A7DFB"/>
    <w:rsid w:val="009A7E08"/>
    <w:rsid w:val="009A7E11"/>
    <w:rsid w:val="009A7F20"/>
    <w:rsid w:val="009B0006"/>
    <w:rsid w:val="009B003C"/>
    <w:rsid w:val="009B020E"/>
    <w:rsid w:val="009B0334"/>
    <w:rsid w:val="009B058E"/>
    <w:rsid w:val="009B0664"/>
    <w:rsid w:val="009B066D"/>
    <w:rsid w:val="009B0690"/>
    <w:rsid w:val="009B06D6"/>
    <w:rsid w:val="009B0789"/>
    <w:rsid w:val="009B0797"/>
    <w:rsid w:val="009B0A54"/>
    <w:rsid w:val="009B0CB3"/>
    <w:rsid w:val="009B10C9"/>
    <w:rsid w:val="009B16AA"/>
    <w:rsid w:val="009B16DC"/>
    <w:rsid w:val="009B16E6"/>
    <w:rsid w:val="009B1823"/>
    <w:rsid w:val="009B187F"/>
    <w:rsid w:val="009B1909"/>
    <w:rsid w:val="009B1B14"/>
    <w:rsid w:val="009B1C45"/>
    <w:rsid w:val="009B1C68"/>
    <w:rsid w:val="009B1D45"/>
    <w:rsid w:val="009B1DCE"/>
    <w:rsid w:val="009B1E4F"/>
    <w:rsid w:val="009B1F2A"/>
    <w:rsid w:val="009B2203"/>
    <w:rsid w:val="009B2228"/>
    <w:rsid w:val="009B23EF"/>
    <w:rsid w:val="009B24C1"/>
    <w:rsid w:val="009B2560"/>
    <w:rsid w:val="009B2626"/>
    <w:rsid w:val="009B27E6"/>
    <w:rsid w:val="009B2862"/>
    <w:rsid w:val="009B28E0"/>
    <w:rsid w:val="009B2C69"/>
    <w:rsid w:val="009B2CA8"/>
    <w:rsid w:val="009B2DF4"/>
    <w:rsid w:val="009B2E47"/>
    <w:rsid w:val="009B2E5C"/>
    <w:rsid w:val="009B2ED7"/>
    <w:rsid w:val="009B3041"/>
    <w:rsid w:val="009B3056"/>
    <w:rsid w:val="009B30C8"/>
    <w:rsid w:val="009B30E6"/>
    <w:rsid w:val="009B3112"/>
    <w:rsid w:val="009B3128"/>
    <w:rsid w:val="009B321C"/>
    <w:rsid w:val="009B33D4"/>
    <w:rsid w:val="009B340D"/>
    <w:rsid w:val="009B34F1"/>
    <w:rsid w:val="009B3505"/>
    <w:rsid w:val="009B3685"/>
    <w:rsid w:val="009B36BC"/>
    <w:rsid w:val="009B3745"/>
    <w:rsid w:val="009B38B0"/>
    <w:rsid w:val="009B39C5"/>
    <w:rsid w:val="009B3B6C"/>
    <w:rsid w:val="009B3C79"/>
    <w:rsid w:val="009B3D47"/>
    <w:rsid w:val="009B3E9F"/>
    <w:rsid w:val="009B4096"/>
    <w:rsid w:val="009B4108"/>
    <w:rsid w:val="009B4122"/>
    <w:rsid w:val="009B419E"/>
    <w:rsid w:val="009B422A"/>
    <w:rsid w:val="009B4250"/>
    <w:rsid w:val="009B4253"/>
    <w:rsid w:val="009B42A7"/>
    <w:rsid w:val="009B42D8"/>
    <w:rsid w:val="009B438C"/>
    <w:rsid w:val="009B4470"/>
    <w:rsid w:val="009B450A"/>
    <w:rsid w:val="009B457A"/>
    <w:rsid w:val="009B45F6"/>
    <w:rsid w:val="009B4621"/>
    <w:rsid w:val="009B4783"/>
    <w:rsid w:val="009B4790"/>
    <w:rsid w:val="009B4821"/>
    <w:rsid w:val="009B4863"/>
    <w:rsid w:val="009B488F"/>
    <w:rsid w:val="009B48A2"/>
    <w:rsid w:val="009B48C6"/>
    <w:rsid w:val="009B48CC"/>
    <w:rsid w:val="009B4ABC"/>
    <w:rsid w:val="009B4B60"/>
    <w:rsid w:val="009B4C1C"/>
    <w:rsid w:val="009B4C24"/>
    <w:rsid w:val="009B4C4B"/>
    <w:rsid w:val="009B4C76"/>
    <w:rsid w:val="009B4CAD"/>
    <w:rsid w:val="009B4CFC"/>
    <w:rsid w:val="009B4F1F"/>
    <w:rsid w:val="009B5085"/>
    <w:rsid w:val="009B52A1"/>
    <w:rsid w:val="009B52FB"/>
    <w:rsid w:val="009B53A0"/>
    <w:rsid w:val="009B54BD"/>
    <w:rsid w:val="009B5618"/>
    <w:rsid w:val="009B5644"/>
    <w:rsid w:val="009B56FB"/>
    <w:rsid w:val="009B5821"/>
    <w:rsid w:val="009B585E"/>
    <w:rsid w:val="009B5A62"/>
    <w:rsid w:val="009B5EBE"/>
    <w:rsid w:val="009B5FA3"/>
    <w:rsid w:val="009B617E"/>
    <w:rsid w:val="009B65B3"/>
    <w:rsid w:val="009B6681"/>
    <w:rsid w:val="009B67C9"/>
    <w:rsid w:val="009B68AA"/>
    <w:rsid w:val="009B6ADD"/>
    <w:rsid w:val="009B6AF1"/>
    <w:rsid w:val="009B6AF9"/>
    <w:rsid w:val="009B6B87"/>
    <w:rsid w:val="009B6BDA"/>
    <w:rsid w:val="009B6DA1"/>
    <w:rsid w:val="009B70E9"/>
    <w:rsid w:val="009B72A8"/>
    <w:rsid w:val="009B7564"/>
    <w:rsid w:val="009B768A"/>
    <w:rsid w:val="009B79AC"/>
    <w:rsid w:val="009B7AC5"/>
    <w:rsid w:val="009B7BB7"/>
    <w:rsid w:val="009B7BC4"/>
    <w:rsid w:val="009B7BF5"/>
    <w:rsid w:val="009B7CB1"/>
    <w:rsid w:val="009B7D89"/>
    <w:rsid w:val="009B7E39"/>
    <w:rsid w:val="009B7FFA"/>
    <w:rsid w:val="009C0007"/>
    <w:rsid w:val="009C00EF"/>
    <w:rsid w:val="009C01EC"/>
    <w:rsid w:val="009C02CD"/>
    <w:rsid w:val="009C04F1"/>
    <w:rsid w:val="009C0572"/>
    <w:rsid w:val="009C073B"/>
    <w:rsid w:val="009C0776"/>
    <w:rsid w:val="009C086B"/>
    <w:rsid w:val="009C08B0"/>
    <w:rsid w:val="009C097E"/>
    <w:rsid w:val="009C09D8"/>
    <w:rsid w:val="009C0B9D"/>
    <w:rsid w:val="009C0BC1"/>
    <w:rsid w:val="009C0D72"/>
    <w:rsid w:val="009C0DBE"/>
    <w:rsid w:val="009C0E1C"/>
    <w:rsid w:val="009C0F81"/>
    <w:rsid w:val="009C1037"/>
    <w:rsid w:val="009C1170"/>
    <w:rsid w:val="009C1256"/>
    <w:rsid w:val="009C1335"/>
    <w:rsid w:val="009C1348"/>
    <w:rsid w:val="009C13BA"/>
    <w:rsid w:val="009C1430"/>
    <w:rsid w:val="009C1467"/>
    <w:rsid w:val="009C1607"/>
    <w:rsid w:val="009C19BC"/>
    <w:rsid w:val="009C19D2"/>
    <w:rsid w:val="009C1AC5"/>
    <w:rsid w:val="009C1BF9"/>
    <w:rsid w:val="009C1D4B"/>
    <w:rsid w:val="009C1D94"/>
    <w:rsid w:val="009C1E0C"/>
    <w:rsid w:val="009C1E4F"/>
    <w:rsid w:val="009C1E83"/>
    <w:rsid w:val="009C1F99"/>
    <w:rsid w:val="009C208F"/>
    <w:rsid w:val="009C22B1"/>
    <w:rsid w:val="009C22B7"/>
    <w:rsid w:val="009C22F1"/>
    <w:rsid w:val="009C2437"/>
    <w:rsid w:val="009C2478"/>
    <w:rsid w:val="009C249B"/>
    <w:rsid w:val="009C24E7"/>
    <w:rsid w:val="009C251B"/>
    <w:rsid w:val="009C25EA"/>
    <w:rsid w:val="009C26EF"/>
    <w:rsid w:val="009C271C"/>
    <w:rsid w:val="009C281C"/>
    <w:rsid w:val="009C2A3C"/>
    <w:rsid w:val="009C2AB0"/>
    <w:rsid w:val="009C2AE1"/>
    <w:rsid w:val="009C2D57"/>
    <w:rsid w:val="009C2DEF"/>
    <w:rsid w:val="009C2F17"/>
    <w:rsid w:val="009C2F31"/>
    <w:rsid w:val="009C2F4F"/>
    <w:rsid w:val="009C2F54"/>
    <w:rsid w:val="009C2F89"/>
    <w:rsid w:val="009C308D"/>
    <w:rsid w:val="009C30AA"/>
    <w:rsid w:val="009C30DE"/>
    <w:rsid w:val="009C31CB"/>
    <w:rsid w:val="009C3560"/>
    <w:rsid w:val="009C3799"/>
    <w:rsid w:val="009C3873"/>
    <w:rsid w:val="009C3920"/>
    <w:rsid w:val="009C39B7"/>
    <w:rsid w:val="009C3ACF"/>
    <w:rsid w:val="009C3C51"/>
    <w:rsid w:val="009C3CB7"/>
    <w:rsid w:val="009C3D56"/>
    <w:rsid w:val="009C3D88"/>
    <w:rsid w:val="009C4035"/>
    <w:rsid w:val="009C40DA"/>
    <w:rsid w:val="009C41C1"/>
    <w:rsid w:val="009C4266"/>
    <w:rsid w:val="009C429C"/>
    <w:rsid w:val="009C42A3"/>
    <w:rsid w:val="009C445B"/>
    <w:rsid w:val="009C44EB"/>
    <w:rsid w:val="009C4546"/>
    <w:rsid w:val="009C45DC"/>
    <w:rsid w:val="009C468A"/>
    <w:rsid w:val="009C4728"/>
    <w:rsid w:val="009C47DE"/>
    <w:rsid w:val="009C4838"/>
    <w:rsid w:val="009C485D"/>
    <w:rsid w:val="009C48E8"/>
    <w:rsid w:val="009C4945"/>
    <w:rsid w:val="009C49EE"/>
    <w:rsid w:val="009C49FC"/>
    <w:rsid w:val="009C4B76"/>
    <w:rsid w:val="009C4BC1"/>
    <w:rsid w:val="009C4BCF"/>
    <w:rsid w:val="009C4D19"/>
    <w:rsid w:val="009C4E0C"/>
    <w:rsid w:val="009C50A1"/>
    <w:rsid w:val="009C5187"/>
    <w:rsid w:val="009C51B6"/>
    <w:rsid w:val="009C520B"/>
    <w:rsid w:val="009C5260"/>
    <w:rsid w:val="009C529C"/>
    <w:rsid w:val="009C52A3"/>
    <w:rsid w:val="009C5425"/>
    <w:rsid w:val="009C54A2"/>
    <w:rsid w:val="009C553E"/>
    <w:rsid w:val="009C565D"/>
    <w:rsid w:val="009C565F"/>
    <w:rsid w:val="009C5785"/>
    <w:rsid w:val="009C57F8"/>
    <w:rsid w:val="009C5837"/>
    <w:rsid w:val="009C5874"/>
    <w:rsid w:val="009C5901"/>
    <w:rsid w:val="009C591C"/>
    <w:rsid w:val="009C594B"/>
    <w:rsid w:val="009C5984"/>
    <w:rsid w:val="009C5B0C"/>
    <w:rsid w:val="009C5B8E"/>
    <w:rsid w:val="009C5CE5"/>
    <w:rsid w:val="009C5D26"/>
    <w:rsid w:val="009C5E4C"/>
    <w:rsid w:val="009C5F3B"/>
    <w:rsid w:val="009C6079"/>
    <w:rsid w:val="009C6095"/>
    <w:rsid w:val="009C6295"/>
    <w:rsid w:val="009C629D"/>
    <w:rsid w:val="009C633B"/>
    <w:rsid w:val="009C636F"/>
    <w:rsid w:val="009C64F4"/>
    <w:rsid w:val="009C6513"/>
    <w:rsid w:val="009C6624"/>
    <w:rsid w:val="009C662D"/>
    <w:rsid w:val="009C669B"/>
    <w:rsid w:val="009C66BE"/>
    <w:rsid w:val="009C6768"/>
    <w:rsid w:val="009C6894"/>
    <w:rsid w:val="009C6B28"/>
    <w:rsid w:val="009C6B3B"/>
    <w:rsid w:val="009C6B7B"/>
    <w:rsid w:val="009C6BB5"/>
    <w:rsid w:val="009C6BE8"/>
    <w:rsid w:val="009C6BF8"/>
    <w:rsid w:val="009C6D63"/>
    <w:rsid w:val="009C6E93"/>
    <w:rsid w:val="009C6EDE"/>
    <w:rsid w:val="009C71BB"/>
    <w:rsid w:val="009C7277"/>
    <w:rsid w:val="009C7314"/>
    <w:rsid w:val="009C73C4"/>
    <w:rsid w:val="009C73EC"/>
    <w:rsid w:val="009C73F9"/>
    <w:rsid w:val="009C740A"/>
    <w:rsid w:val="009C7525"/>
    <w:rsid w:val="009C7787"/>
    <w:rsid w:val="009C7814"/>
    <w:rsid w:val="009C78F7"/>
    <w:rsid w:val="009C79E6"/>
    <w:rsid w:val="009C7A2D"/>
    <w:rsid w:val="009C7A7F"/>
    <w:rsid w:val="009C7ACD"/>
    <w:rsid w:val="009C7AF7"/>
    <w:rsid w:val="009C7C1F"/>
    <w:rsid w:val="009C7CE4"/>
    <w:rsid w:val="009C7D05"/>
    <w:rsid w:val="009C7D61"/>
    <w:rsid w:val="009C7E6D"/>
    <w:rsid w:val="009C7EBE"/>
    <w:rsid w:val="009C7F47"/>
    <w:rsid w:val="009C7FA6"/>
    <w:rsid w:val="009C7FAD"/>
    <w:rsid w:val="009D001A"/>
    <w:rsid w:val="009D00F2"/>
    <w:rsid w:val="009D0132"/>
    <w:rsid w:val="009D0166"/>
    <w:rsid w:val="009D017E"/>
    <w:rsid w:val="009D035F"/>
    <w:rsid w:val="009D0361"/>
    <w:rsid w:val="009D03E2"/>
    <w:rsid w:val="009D0471"/>
    <w:rsid w:val="009D05B2"/>
    <w:rsid w:val="009D05E0"/>
    <w:rsid w:val="009D05FA"/>
    <w:rsid w:val="009D06C4"/>
    <w:rsid w:val="009D0720"/>
    <w:rsid w:val="009D0897"/>
    <w:rsid w:val="009D0A6C"/>
    <w:rsid w:val="009D0A80"/>
    <w:rsid w:val="009D0ACE"/>
    <w:rsid w:val="009D0BEC"/>
    <w:rsid w:val="009D0C26"/>
    <w:rsid w:val="009D0C3D"/>
    <w:rsid w:val="009D0C8D"/>
    <w:rsid w:val="009D0CB2"/>
    <w:rsid w:val="009D0D4D"/>
    <w:rsid w:val="009D0E35"/>
    <w:rsid w:val="009D0FC3"/>
    <w:rsid w:val="009D1046"/>
    <w:rsid w:val="009D10A9"/>
    <w:rsid w:val="009D1110"/>
    <w:rsid w:val="009D11EB"/>
    <w:rsid w:val="009D1242"/>
    <w:rsid w:val="009D1342"/>
    <w:rsid w:val="009D1388"/>
    <w:rsid w:val="009D151E"/>
    <w:rsid w:val="009D1534"/>
    <w:rsid w:val="009D15A4"/>
    <w:rsid w:val="009D15EA"/>
    <w:rsid w:val="009D15F1"/>
    <w:rsid w:val="009D16AB"/>
    <w:rsid w:val="009D16F9"/>
    <w:rsid w:val="009D1750"/>
    <w:rsid w:val="009D1796"/>
    <w:rsid w:val="009D17DD"/>
    <w:rsid w:val="009D184A"/>
    <w:rsid w:val="009D1A9C"/>
    <w:rsid w:val="009D1BA4"/>
    <w:rsid w:val="009D1C6B"/>
    <w:rsid w:val="009D1C8D"/>
    <w:rsid w:val="009D1D0B"/>
    <w:rsid w:val="009D1E3D"/>
    <w:rsid w:val="009D1ED3"/>
    <w:rsid w:val="009D1F69"/>
    <w:rsid w:val="009D1F9E"/>
    <w:rsid w:val="009D1FCB"/>
    <w:rsid w:val="009D20A2"/>
    <w:rsid w:val="009D2118"/>
    <w:rsid w:val="009D2152"/>
    <w:rsid w:val="009D21A3"/>
    <w:rsid w:val="009D2232"/>
    <w:rsid w:val="009D223D"/>
    <w:rsid w:val="009D2273"/>
    <w:rsid w:val="009D22EA"/>
    <w:rsid w:val="009D237A"/>
    <w:rsid w:val="009D242E"/>
    <w:rsid w:val="009D2453"/>
    <w:rsid w:val="009D251D"/>
    <w:rsid w:val="009D2662"/>
    <w:rsid w:val="009D2691"/>
    <w:rsid w:val="009D274D"/>
    <w:rsid w:val="009D27BD"/>
    <w:rsid w:val="009D2907"/>
    <w:rsid w:val="009D2B36"/>
    <w:rsid w:val="009D2C77"/>
    <w:rsid w:val="009D2CD3"/>
    <w:rsid w:val="009D2CDE"/>
    <w:rsid w:val="009D2EB4"/>
    <w:rsid w:val="009D2EC2"/>
    <w:rsid w:val="009D2F59"/>
    <w:rsid w:val="009D2F90"/>
    <w:rsid w:val="009D3267"/>
    <w:rsid w:val="009D32F8"/>
    <w:rsid w:val="009D333C"/>
    <w:rsid w:val="009D33F8"/>
    <w:rsid w:val="009D34AA"/>
    <w:rsid w:val="009D34C3"/>
    <w:rsid w:val="009D3530"/>
    <w:rsid w:val="009D354D"/>
    <w:rsid w:val="009D3599"/>
    <w:rsid w:val="009D373F"/>
    <w:rsid w:val="009D3792"/>
    <w:rsid w:val="009D38C2"/>
    <w:rsid w:val="009D394E"/>
    <w:rsid w:val="009D3C5C"/>
    <w:rsid w:val="009D3C82"/>
    <w:rsid w:val="009D3D8D"/>
    <w:rsid w:val="009D3DE9"/>
    <w:rsid w:val="009D3F1F"/>
    <w:rsid w:val="009D40A4"/>
    <w:rsid w:val="009D422B"/>
    <w:rsid w:val="009D4303"/>
    <w:rsid w:val="009D44F3"/>
    <w:rsid w:val="009D451B"/>
    <w:rsid w:val="009D45BD"/>
    <w:rsid w:val="009D45E1"/>
    <w:rsid w:val="009D478C"/>
    <w:rsid w:val="009D479F"/>
    <w:rsid w:val="009D483D"/>
    <w:rsid w:val="009D484D"/>
    <w:rsid w:val="009D4977"/>
    <w:rsid w:val="009D49A4"/>
    <w:rsid w:val="009D4A25"/>
    <w:rsid w:val="009D4A8E"/>
    <w:rsid w:val="009D4B45"/>
    <w:rsid w:val="009D4DA3"/>
    <w:rsid w:val="009D4DE5"/>
    <w:rsid w:val="009D4F83"/>
    <w:rsid w:val="009D5123"/>
    <w:rsid w:val="009D5137"/>
    <w:rsid w:val="009D5370"/>
    <w:rsid w:val="009D53E6"/>
    <w:rsid w:val="009D548B"/>
    <w:rsid w:val="009D5538"/>
    <w:rsid w:val="009D5596"/>
    <w:rsid w:val="009D55E5"/>
    <w:rsid w:val="009D5603"/>
    <w:rsid w:val="009D56C5"/>
    <w:rsid w:val="009D5753"/>
    <w:rsid w:val="009D579C"/>
    <w:rsid w:val="009D57B2"/>
    <w:rsid w:val="009D59E2"/>
    <w:rsid w:val="009D5B09"/>
    <w:rsid w:val="009D5BBF"/>
    <w:rsid w:val="009D5C50"/>
    <w:rsid w:val="009D5C62"/>
    <w:rsid w:val="009D5D53"/>
    <w:rsid w:val="009D5DE9"/>
    <w:rsid w:val="009D5FA2"/>
    <w:rsid w:val="009D603E"/>
    <w:rsid w:val="009D6095"/>
    <w:rsid w:val="009D610C"/>
    <w:rsid w:val="009D613E"/>
    <w:rsid w:val="009D6170"/>
    <w:rsid w:val="009D61FD"/>
    <w:rsid w:val="009D62E7"/>
    <w:rsid w:val="009D6418"/>
    <w:rsid w:val="009D654A"/>
    <w:rsid w:val="009D6624"/>
    <w:rsid w:val="009D681E"/>
    <w:rsid w:val="009D68D1"/>
    <w:rsid w:val="009D6900"/>
    <w:rsid w:val="009D6933"/>
    <w:rsid w:val="009D6BBB"/>
    <w:rsid w:val="009D6BF6"/>
    <w:rsid w:val="009D6C56"/>
    <w:rsid w:val="009D6D66"/>
    <w:rsid w:val="009D6EA9"/>
    <w:rsid w:val="009D6F4D"/>
    <w:rsid w:val="009D6FAE"/>
    <w:rsid w:val="009D6FD3"/>
    <w:rsid w:val="009D713E"/>
    <w:rsid w:val="009D719C"/>
    <w:rsid w:val="009D736F"/>
    <w:rsid w:val="009D7390"/>
    <w:rsid w:val="009D73F6"/>
    <w:rsid w:val="009D7573"/>
    <w:rsid w:val="009D7597"/>
    <w:rsid w:val="009D75A4"/>
    <w:rsid w:val="009D75EB"/>
    <w:rsid w:val="009D765C"/>
    <w:rsid w:val="009D774D"/>
    <w:rsid w:val="009D778F"/>
    <w:rsid w:val="009D77A5"/>
    <w:rsid w:val="009D785E"/>
    <w:rsid w:val="009D798C"/>
    <w:rsid w:val="009D7A2A"/>
    <w:rsid w:val="009D7D94"/>
    <w:rsid w:val="009D7EF9"/>
    <w:rsid w:val="009D7F9B"/>
    <w:rsid w:val="009E0056"/>
    <w:rsid w:val="009E0202"/>
    <w:rsid w:val="009E02FB"/>
    <w:rsid w:val="009E0334"/>
    <w:rsid w:val="009E036C"/>
    <w:rsid w:val="009E03E9"/>
    <w:rsid w:val="009E04A9"/>
    <w:rsid w:val="009E04FB"/>
    <w:rsid w:val="009E063C"/>
    <w:rsid w:val="009E0849"/>
    <w:rsid w:val="009E0871"/>
    <w:rsid w:val="009E08D0"/>
    <w:rsid w:val="009E0981"/>
    <w:rsid w:val="009E0A89"/>
    <w:rsid w:val="009E0ABA"/>
    <w:rsid w:val="009E0C68"/>
    <w:rsid w:val="009E0DD5"/>
    <w:rsid w:val="009E0E56"/>
    <w:rsid w:val="009E0EA0"/>
    <w:rsid w:val="009E0EAE"/>
    <w:rsid w:val="009E0EC8"/>
    <w:rsid w:val="009E0FB8"/>
    <w:rsid w:val="009E1022"/>
    <w:rsid w:val="009E1137"/>
    <w:rsid w:val="009E1144"/>
    <w:rsid w:val="009E1176"/>
    <w:rsid w:val="009E1178"/>
    <w:rsid w:val="009E1303"/>
    <w:rsid w:val="009E131E"/>
    <w:rsid w:val="009E13EC"/>
    <w:rsid w:val="009E1506"/>
    <w:rsid w:val="009E1671"/>
    <w:rsid w:val="009E176B"/>
    <w:rsid w:val="009E17A5"/>
    <w:rsid w:val="009E183E"/>
    <w:rsid w:val="009E195A"/>
    <w:rsid w:val="009E19C6"/>
    <w:rsid w:val="009E1A3B"/>
    <w:rsid w:val="009E1BEE"/>
    <w:rsid w:val="009E1CF0"/>
    <w:rsid w:val="009E1DA2"/>
    <w:rsid w:val="009E1E2C"/>
    <w:rsid w:val="009E1EB9"/>
    <w:rsid w:val="009E1F43"/>
    <w:rsid w:val="009E1F70"/>
    <w:rsid w:val="009E1FC6"/>
    <w:rsid w:val="009E2028"/>
    <w:rsid w:val="009E2169"/>
    <w:rsid w:val="009E21A4"/>
    <w:rsid w:val="009E223B"/>
    <w:rsid w:val="009E2252"/>
    <w:rsid w:val="009E2320"/>
    <w:rsid w:val="009E248F"/>
    <w:rsid w:val="009E250A"/>
    <w:rsid w:val="009E2510"/>
    <w:rsid w:val="009E2528"/>
    <w:rsid w:val="009E2550"/>
    <w:rsid w:val="009E2578"/>
    <w:rsid w:val="009E2687"/>
    <w:rsid w:val="009E28F0"/>
    <w:rsid w:val="009E2A61"/>
    <w:rsid w:val="009E2AC1"/>
    <w:rsid w:val="009E2BE6"/>
    <w:rsid w:val="009E2C6E"/>
    <w:rsid w:val="009E2CA1"/>
    <w:rsid w:val="009E2D1B"/>
    <w:rsid w:val="009E2D22"/>
    <w:rsid w:val="009E2D3A"/>
    <w:rsid w:val="009E2D41"/>
    <w:rsid w:val="009E2DD3"/>
    <w:rsid w:val="009E2E56"/>
    <w:rsid w:val="009E2E64"/>
    <w:rsid w:val="009E2EAE"/>
    <w:rsid w:val="009E2ECB"/>
    <w:rsid w:val="009E2ED9"/>
    <w:rsid w:val="009E2F97"/>
    <w:rsid w:val="009E31D3"/>
    <w:rsid w:val="009E3351"/>
    <w:rsid w:val="009E3368"/>
    <w:rsid w:val="009E3493"/>
    <w:rsid w:val="009E356C"/>
    <w:rsid w:val="009E3641"/>
    <w:rsid w:val="009E3644"/>
    <w:rsid w:val="009E36B3"/>
    <w:rsid w:val="009E3790"/>
    <w:rsid w:val="009E39CB"/>
    <w:rsid w:val="009E3B94"/>
    <w:rsid w:val="009E3C31"/>
    <w:rsid w:val="009E3C51"/>
    <w:rsid w:val="009E3CAE"/>
    <w:rsid w:val="009E3CE3"/>
    <w:rsid w:val="009E3E4B"/>
    <w:rsid w:val="009E3F2E"/>
    <w:rsid w:val="009E403B"/>
    <w:rsid w:val="009E4160"/>
    <w:rsid w:val="009E41C9"/>
    <w:rsid w:val="009E422B"/>
    <w:rsid w:val="009E422D"/>
    <w:rsid w:val="009E4313"/>
    <w:rsid w:val="009E43AD"/>
    <w:rsid w:val="009E43BF"/>
    <w:rsid w:val="009E43F1"/>
    <w:rsid w:val="009E4431"/>
    <w:rsid w:val="009E457F"/>
    <w:rsid w:val="009E4831"/>
    <w:rsid w:val="009E484D"/>
    <w:rsid w:val="009E4949"/>
    <w:rsid w:val="009E4ADA"/>
    <w:rsid w:val="009E4B0A"/>
    <w:rsid w:val="009E4E0A"/>
    <w:rsid w:val="009E4E2F"/>
    <w:rsid w:val="009E4E68"/>
    <w:rsid w:val="009E4E79"/>
    <w:rsid w:val="009E4F45"/>
    <w:rsid w:val="009E4FCC"/>
    <w:rsid w:val="009E51F4"/>
    <w:rsid w:val="009E52F7"/>
    <w:rsid w:val="009E534B"/>
    <w:rsid w:val="009E5395"/>
    <w:rsid w:val="009E53EB"/>
    <w:rsid w:val="009E55ED"/>
    <w:rsid w:val="009E563E"/>
    <w:rsid w:val="009E5656"/>
    <w:rsid w:val="009E577F"/>
    <w:rsid w:val="009E591F"/>
    <w:rsid w:val="009E5938"/>
    <w:rsid w:val="009E5990"/>
    <w:rsid w:val="009E59AC"/>
    <w:rsid w:val="009E5AB4"/>
    <w:rsid w:val="009E5C27"/>
    <w:rsid w:val="009E5C6C"/>
    <w:rsid w:val="009E5CCD"/>
    <w:rsid w:val="009E6152"/>
    <w:rsid w:val="009E61BA"/>
    <w:rsid w:val="009E61FA"/>
    <w:rsid w:val="009E6229"/>
    <w:rsid w:val="009E629B"/>
    <w:rsid w:val="009E62CB"/>
    <w:rsid w:val="009E641D"/>
    <w:rsid w:val="009E642D"/>
    <w:rsid w:val="009E64A6"/>
    <w:rsid w:val="009E65C3"/>
    <w:rsid w:val="009E66FD"/>
    <w:rsid w:val="009E6707"/>
    <w:rsid w:val="009E6749"/>
    <w:rsid w:val="009E6910"/>
    <w:rsid w:val="009E6A64"/>
    <w:rsid w:val="009E6B14"/>
    <w:rsid w:val="009E6BDE"/>
    <w:rsid w:val="009E6BFC"/>
    <w:rsid w:val="009E6C45"/>
    <w:rsid w:val="009E6D07"/>
    <w:rsid w:val="009E6D61"/>
    <w:rsid w:val="009E6DBA"/>
    <w:rsid w:val="009E6E89"/>
    <w:rsid w:val="009E6EDE"/>
    <w:rsid w:val="009E6FBA"/>
    <w:rsid w:val="009E6FC8"/>
    <w:rsid w:val="009E7029"/>
    <w:rsid w:val="009E704E"/>
    <w:rsid w:val="009E7066"/>
    <w:rsid w:val="009E7073"/>
    <w:rsid w:val="009E70F2"/>
    <w:rsid w:val="009E716D"/>
    <w:rsid w:val="009E72D6"/>
    <w:rsid w:val="009E747D"/>
    <w:rsid w:val="009E75E1"/>
    <w:rsid w:val="009E762B"/>
    <w:rsid w:val="009E7789"/>
    <w:rsid w:val="009E783E"/>
    <w:rsid w:val="009E7AD4"/>
    <w:rsid w:val="009E7AEF"/>
    <w:rsid w:val="009E7B98"/>
    <w:rsid w:val="009E7DC8"/>
    <w:rsid w:val="009E7DE4"/>
    <w:rsid w:val="009E7E9B"/>
    <w:rsid w:val="009E7FB7"/>
    <w:rsid w:val="009F004B"/>
    <w:rsid w:val="009F0073"/>
    <w:rsid w:val="009F007C"/>
    <w:rsid w:val="009F0258"/>
    <w:rsid w:val="009F02E1"/>
    <w:rsid w:val="009F0366"/>
    <w:rsid w:val="009F0446"/>
    <w:rsid w:val="009F04BD"/>
    <w:rsid w:val="009F056D"/>
    <w:rsid w:val="009F06AB"/>
    <w:rsid w:val="009F07E7"/>
    <w:rsid w:val="009F07FA"/>
    <w:rsid w:val="009F07FC"/>
    <w:rsid w:val="009F0814"/>
    <w:rsid w:val="009F0899"/>
    <w:rsid w:val="009F0930"/>
    <w:rsid w:val="009F0992"/>
    <w:rsid w:val="009F09DD"/>
    <w:rsid w:val="009F0C2E"/>
    <w:rsid w:val="009F0CC0"/>
    <w:rsid w:val="009F0CD1"/>
    <w:rsid w:val="009F0D8F"/>
    <w:rsid w:val="009F0E9C"/>
    <w:rsid w:val="009F0F33"/>
    <w:rsid w:val="009F1038"/>
    <w:rsid w:val="009F10DB"/>
    <w:rsid w:val="009F10EE"/>
    <w:rsid w:val="009F1172"/>
    <w:rsid w:val="009F123F"/>
    <w:rsid w:val="009F12B3"/>
    <w:rsid w:val="009F13BC"/>
    <w:rsid w:val="009F151E"/>
    <w:rsid w:val="009F15AB"/>
    <w:rsid w:val="009F16D8"/>
    <w:rsid w:val="009F1718"/>
    <w:rsid w:val="009F187B"/>
    <w:rsid w:val="009F1933"/>
    <w:rsid w:val="009F199B"/>
    <w:rsid w:val="009F19F2"/>
    <w:rsid w:val="009F19F8"/>
    <w:rsid w:val="009F1B9C"/>
    <w:rsid w:val="009F1C22"/>
    <w:rsid w:val="009F1C54"/>
    <w:rsid w:val="009F1CB4"/>
    <w:rsid w:val="009F1D42"/>
    <w:rsid w:val="009F1DD6"/>
    <w:rsid w:val="009F20A7"/>
    <w:rsid w:val="009F210E"/>
    <w:rsid w:val="009F2207"/>
    <w:rsid w:val="009F2220"/>
    <w:rsid w:val="009F23E3"/>
    <w:rsid w:val="009F24B3"/>
    <w:rsid w:val="009F2582"/>
    <w:rsid w:val="009F25D9"/>
    <w:rsid w:val="009F26B1"/>
    <w:rsid w:val="009F2928"/>
    <w:rsid w:val="009F2970"/>
    <w:rsid w:val="009F2A94"/>
    <w:rsid w:val="009F2AAB"/>
    <w:rsid w:val="009F2AAF"/>
    <w:rsid w:val="009F2D39"/>
    <w:rsid w:val="009F2D94"/>
    <w:rsid w:val="009F2E7E"/>
    <w:rsid w:val="009F3083"/>
    <w:rsid w:val="009F350A"/>
    <w:rsid w:val="009F35BC"/>
    <w:rsid w:val="009F3615"/>
    <w:rsid w:val="009F380F"/>
    <w:rsid w:val="009F381F"/>
    <w:rsid w:val="009F3857"/>
    <w:rsid w:val="009F385B"/>
    <w:rsid w:val="009F3914"/>
    <w:rsid w:val="009F3986"/>
    <w:rsid w:val="009F3A4B"/>
    <w:rsid w:val="009F3A4E"/>
    <w:rsid w:val="009F3AAF"/>
    <w:rsid w:val="009F3C47"/>
    <w:rsid w:val="009F3E67"/>
    <w:rsid w:val="009F3FC3"/>
    <w:rsid w:val="009F40A9"/>
    <w:rsid w:val="009F40BF"/>
    <w:rsid w:val="009F411E"/>
    <w:rsid w:val="009F4196"/>
    <w:rsid w:val="009F41E1"/>
    <w:rsid w:val="009F42B6"/>
    <w:rsid w:val="009F4375"/>
    <w:rsid w:val="009F4405"/>
    <w:rsid w:val="009F44DF"/>
    <w:rsid w:val="009F483A"/>
    <w:rsid w:val="009F4CF1"/>
    <w:rsid w:val="009F4F05"/>
    <w:rsid w:val="009F4FA1"/>
    <w:rsid w:val="009F5001"/>
    <w:rsid w:val="009F5012"/>
    <w:rsid w:val="009F5017"/>
    <w:rsid w:val="009F5133"/>
    <w:rsid w:val="009F5330"/>
    <w:rsid w:val="009F5351"/>
    <w:rsid w:val="009F5365"/>
    <w:rsid w:val="009F5375"/>
    <w:rsid w:val="009F543A"/>
    <w:rsid w:val="009F55BE"/>
    <w:rsid w:val="009F5606"/>
    <w:rsid w:val="009F5807"/>
    <w:rsid w:val="009F5823"/>
    <w:rsid w:val="009F5A90"/>
    <w:rsid w:val="009F5C09"/>
    <w:rsid w:val="009F5CA4"/>
    <w:rsid w:val="009F5EAC"/>
    <w:rsid w:val="009F5EF4"/>
    <w:rsid w:val="009F606C"/>
    <w:rsid w:val="009F6098"/>
    <w:rsid w:val="009F6240"/>
    <w:rsid w:val="009F6382"/>
    <w:rsid w:val="009F63E8"/>
    <w:rsid w:val="009F6410"/>
    <w:rsid w:val="009F6457"/>
    <w:rsid w:val="009F6963"/>
    <w:rsid w:val="009F69CD"/>
    <w:rsid w:val="009F6D99"/>
    <w:rsid w:val="009F6E3E"/>
    <w:rsid w:val="009F6F53"/>
    <w:rsid w:val="009F7005"/>
    <w:rsid w:val="009F70C2"/>
    <w:rsid w:val="009F70CE"/>
    <w:rsid w:val="009F7169"/>
    <w:rsid w:val="009F71CE"/>
    <w:rsid w:val="009F71DF"/>
    <w:rsid w:val="009F72DF"/>
    <w:rsid w:val="009F7490"/>
    <w:rsid w:val="009F74AE"/>
    <w:rsid w:val="009F757C"/>
    <w:rsid w:val="009F759A"/>
    <w:rsid w:val="009F7637"/>
    <w:rsid w:val="009F764E"/>
    <w:rsid w:val="009F769E"/>
    <w:rsid w:val="009F76C3"/>
    <w:rsid w:val="009F7883"/>
    <w:rsid w:val="009F789B"/>
    <w:rsid w:val="009F78D4"/>
    <w:rsid w:val="009F79BE"/>
    <w:rsid w:val="009F7D45"/>
    <w:rsid w:val="00A00078"/>
    <w:rsid w:val="00A000FA"/>
    <w:rsid w:val="00A0018E"/>
    <w:rsid w:val="00A001EA"/>
    <w:rsid w:val="00A002C2"/>
    <w:rsid w:val="00A00425"/>
    <w:rsid w:val="00A0053C"/>
    <w:rsid w:val="00A00595"/>
    <w:rsid w:val="00A0062D"/>
    <w:rsid w:val="00A00763"/>
    <w:rsid w:val="00A008EF"/>
    <w:rsid w:val="00A00926"/>
    <w:rsid w:val="00A00A76"/>
    <w:rsid w:val="00A00A8D"/>
    <w:rsid w:val="00A00A94"/>
    <w:rsid w:val="00A00AA1"/>
    <w:rsid w:val="00A00AC6"/>
    <w:rsid w:val="00A00B60"/>
    <w:rsid w:val="00A00B61"/>
    <w:rsid w:val="00A00C8D"/>
    <w:rsid w:val="00A00DFE"/>
    <w:rsid w:val="00A00EC5"/>
    <w:rsid w:val="00A00F48"/>
    <w:rsid w:val="00A01006"/>
    <w:rsid w:val="00A0115C"/>
    <w:rsid w:val="00A01183"/>
    <w:rsid w:val="00A011FA"/>
    <w:rsid w:val="00A0124D"/>
    <w:rsid w:val="00A012FD"/>
    <w:rsid w:val="00A013A5"/>
    <w:rsid w:val="00A013B0"/>
    <w:rsid w:val="00A013E7"/>
    <w:rsid w:val="00A01969"/>
    <w:rsid w:val="00A01976"/>
    <w:rsid w:val="00A019B4"/>
    <w:rsid w:val="00A019FD"/>
    <w:rsid w:val="00A01A1C"/>
    <w:rsid w:val="00A01CB5"/>
    <w:rsid w:val="00A01CD4"/>
    <w:rsid w:val="00A01CF7"/>
    <w:rsid w:val="00A01DAC"/>
    <w:rsid w:val="00A01EC4"/>
    <w:rsid w:val="00A021B1"/>
    <w:rsid w:val="00A02262"/>
    <w:rsid w:val="00A023C0"/>
    <w:rsid w:val="00A023DE"/>
    <w:rsid w:val="00A024F0"/>
    <w:rsid w:val="00A024F3"/>
    <w:rsid w:val="00A02524"/>
    <w:rsid w:val="00A026C0"/>
    <w:rsid w:val="00A027D9"/>
    <w:rsid w:val="00A02853"/>
    <w:rsid w:val="00A02870"/>
    <w:rsid w:val="00A029BE"/>
    <w:rsid w:val="00A02B26"/>
    <w:rsid w:val="00A02B9A"/>
    <w:rsid w:val="00A02BEC"/>
    <w:rsid w:val="00A02C96"/>
    <w:rsid w:val="00A02D52"/>
    <w:rsid w:val="00A02DAA"/>
    <w:rsid w:val="00A02E7B"/>
    <w:rsid w:val="00A02EA4"/>
    <w:rsid w:val="00A02F1F"/>
    <w:rsid w:val="00A02FBC"/>
    <w:rsid w:val="00A02FD9"/>
    <w:rsid w:val="00A03246"/>
    <w:rsid w:val="00A0329C"/>
    <w:rsid w:val="00A033F8"/>
    <w:rsid w:val="00A0346B"/>
    <w:rsid w:val="00A036BB"/>
    <w:rsid w:val="00A039CA"/>
    <w:rsid w:val="00A03A1D"/>
    <w:rsid w:val="00A03BA5"/>
    <w:rsid w:val="00A03BFC"/>
    <w:rsid w:val="00A03C8D"/>
    <w:rsid w:val="00A03CCF"/>
    <w:rsid w:val="00A03E3D"/>
    <w:rsid w:val="00A03F90"/>
    <w:rsid w:val="00A040F6"/>
    <w:rsid w:val="00A0412F"/>
    <w:rsid w:val="00A042A2"/>
    <w:rsid w:val="00A0430B"/>
    <w:rsid w:val="00A043B9"/>
    <w:rsid w:val="00A04488"/>
    <w:rsid w:val="00A0448C"/>
    <w:rsid w:val="00A044F0"/>
    <w:rsid w:val="00A04541"/>
    <w:rsid w:val="00A045F1"/>
    <w:rsid w:val="00A04675"/>
    <w:rsid w:val="00A04687"/>
    <w:rsid w:val="00A0476E"/>
    <w:rsid w:val="00A04A1D"/>
    <w:rsid w:val="00A04A62"/>
    <w:rsid w:val="00A04A80"/>
    <w:rsid w:val="00A04A92"/>
    <w:rsid w:val="00A04AA1"/>
    <w:rsid w:val="00A04C1E"/>
    <w:rsid w:val="00A04C30"/>
    <w:rsid w:val="00A04C97"/>
    <w:rsid w:val="00A04D37"/>
    <w:rsid w:val="00A04DB3"/>
    <w:rsid w:val="00A04E10"/>
    <w:rsid w:val="00A04E65"/>
    <w:rsid w:val="00A04F64"/>
    <w:rsid w:val="00A04FD9"/>
    <w:rsid w:val="00A050A1"/>
    <w:rsid w:val="00A05109"/>
    <w:rsid w:val="00A05161"/>
    <w:rsid w:val="00A053DD"/>
    <w:rsid w:val="00A0548D"/>
    <w:rsid w:val="00A0559E"/>
    <w:rsid w:val="00A0561B"/>
    <w:rsid w:val="00A05628"/>
    <w:rsid w:val="00A05657"/>
    <w:rsid w:val="00A057AD"/>
    <w:rsid w:val="00A057D0"/>
    <w:rsid w:val="00A057E4"/>
    <w:rsid w:val="00A0586B"/>
    <w:rsid w:val="00A058AF"/>
    <w:rsid w:val="00A05A1F"/>
    <w:rsid w:val="00A05AA6"/>
    <w:rsid w:val="00A05BD0"/>
    <w:rsid w:val="00A05DFF"/>
    <w:rsid w:val="00A05F80"/>
    <w:rsid w:val="00A0605D"/>
    <w:rsid w:val="00A062B9"/>
    <w:rsid w:val="00A062D2"/>
    <w:rsid w:val="00A062EA"/>
    <w:rsid w:val="00A06384"/>
    <w:rsid w:val="00A0648C"/>
    <w:rsid w:val="00A0658E"/>
    <w:rsid w:val="00A06698"/>
    <w:rsid w:val="00A066D4"/>
    <w:rsid w:val="00A066DA"/>
    <w:rsid w:val="00A06746"/>
    <w:rsid w:val="00A0686A"/>
    <w:rsid w:val="00A068D2"/>
    <w:rsid w:val="00A06975"/>
    <w:rsid w:val="00A0699D"/>
    <w:rsid w:val="00A06A13"/>
    <w:rsid w:val="00A06ABB"/>
    <w:rsid w:val="00A06BA2"/>
    <w:rsid w:val="00A06BED"/>
    <w:rsid w:val="00A06C3A"/>
    <w:rsid w:val="00A06C9C"/>
    <w:rsid w:val="00A06EB7"/>
    <w:rsid w:val="00A06F57"/>
    <w:rsid w:val="00A06F8D"/>
    <w:rsid w:val="00A06FF5"/>
    <w:rsid w:val="00A07055"/>
    <w:rsid w:val="00A07065"/>
    <w:rsid w:val="00A07154"/>
    <w:rsid w:val="00A07175"/>
    <w:rsid w:val="00A07209"/>
    <w:rsid w:val="00A072DC"/>
    <w:rsid w:val="00A07397"/>
    <w:rsid w:val="00A073C0"/>
    <w:rsid w:val="00A07511"/>
    <w:rsid w:val="00A07594"/>
    <w:rsid w:val="00A075C1"/>
    <w:rsid w:val="00A07654"/>
    <w:rsid w:val="00A07656"/>
    <w:rsid w:val="00A076BB"/>
    <w:rsid w:val="00A07702"/>
    <w:rsid w:val="00A07719"/>
    <w:rsid w:val="00A07860"/>
    <w:rsid w:val="00A079A3"/>
    <w:rsid w:val="00A079AB"/>
    <w:rsid w:val="00A07B16"/>
    <w:rsid w:val="00A07DA1"/>
    <w:rsid w:val="00A07FF4"/>
    <w:rsid w:val="00A100A0"/>
    <w:rsid w:val="00A10162"/>
    <w:rsid w:val="00A10221"/>
    <w:rsid w:val="00A10230"/>
    <w:rsid w:val="00A10289"/>
    <w:rsid w:val="00A1037D"/>
    <w:rsid w:val="00A104CC"/>
    <w:rsid w:val="00A105DB"/>
    <w:rsid w:val="00A106FE"/>
    <w:rsid w:val="00A107B6"/>
    <w:rsid w:val="00A107BB"/>
    <w:rsid w:val="00A10857"/>
    <w:rsid w:val="00A10864"/>
    <w:rsid w:val="00A10984"/>
    <w:rsid w:val="00A109D7"/>
    <w:rsid w:val="00A10ACE"/>
    <w:rsid w:val="00A10B48"/>
    <w:rsid w:val="00A10B73"/>
    <w:rsid w:val="00A10CE0"/>
    <w:rsid w:val="00A1108B"/>
    <w:rsid w:val="00A11108"/>
    <w:rsid w:val="00A11307"/>
    <w:rsid w:val="00A114B5"/>
    <w:rsid w:val="00A114B6"/>
    <w:rsid w:val="00A115BF"/>
    <w:rsid w:val="00A11646"/>
    <w:rsid w:val="00A11853"/>
    <w:rsid w:val="00A1197E"/>
    <w:rsid w:val="00A119D2"/>
    <w:rsid w:val="00A119DB"/>
    <w:rsid w:val="00A11A89"/>
    <w:rsid w:val="00A11ACA"/>
    <w:rsid w:val="00A11C1F"/>
    <w:rsid w:val="00A11C25"/>
    <w:rsid w:val="00A11C64"/>
    <w:rsid w:val="00A11D78"/>
    <w:rsid w:val="00A11E0F"/>
    <w:rsid w:val="00A11E6F"/>
    <w:rsid w:val="00A11F7A"/>
    <w:rsid w:val="00A12019"/>
    <w:rsid w:val="00A121C2"/>
    <w:rsid w:val="00A12206"/>
    <w:rsid w:val="00A12301"/>
    <w:rsid w:val="00A1239B"/>
    <w:rsid w:val="00A123A5"/>
    <w:rsid w:val="00A123A9"/>
    <w:rsid w:val="00A123E9"/>
    <w:rsid w:val="00A12692"/>
    <w:rsid w:val="00A126CB"/>
    <w:rsid w:val="00A126FA"/>
    <w:rsid w:val="00A12783"/>
    <w:rsid w:val="00A12789"/>
    <w:rsid w:val="00A128D3"/>
    <w:rsid w:val="00A12929"/>
    <w:rsid w:val="00A12A73"/>
    <w:rsid w:val="00A12B0A"/>
    <w:rsid w:val="00A12BEE"/>
    <w:rsid w:val="00A12EE8"/>
    <w:rsid w:val="00A131A4"/>
    <w:rsid w:val="00A13263"/>
    <w:rsid w:val="00A13299"/>
    <w:rsid w:val="00A13342"/>
    <w:rsid w:val="00A13367"/>
    <w:rsid w:val="00A134F4"/>
    <w:rsid w:val="00A136CE"/>
    <w:rsid w:val="00A13715"/>
    <w:rsid w:val="00A13728"/>
    <w:rsid w:val="00A1374C"/>
    <w:rsid w:val="00A1390D"/>
    <w:rsid w:val="00A13A7F"/>
    <w:rsid w:val="00A13AF8"/>
    <w:rsid w:val="00A13AFC"/>
    <w:rsid w:val="00A13B10"/>
    <w:rsid w:val="00A13B2D"/>
    <w:rsid w:val="00A13B40"/>
    <w:rsid w:val="00A13CF1"/>
    <w:rsid w:val="00A13E70"/>
    <w:rsid w:val="00A13EE9"/>
    <w:rsid w:val="00A13F38"/>
    <w:rsid w:val="00A13F6C"/>
    <w:rsid w:val="00A140BA"/>
    <w:rsid w:val="00A140DE"/>
    <w:rsid w:val="00A143C4"/>
    <w:rsid w:val="00A1455A"/>
    <w:rsid w:val="00A145D0"/>
    <w:rsid w:val="00A14609"/>
    <w:rsid w:val="00A1471E"/>
    <w:rsid w:val="00A147BB"/>
    <w:rsid w:val="00A147E7"/>
    <w:rsid w:val="00A14964"/>
    <w:rsid w:val="00A14992"/>
    <w:rsid w:val="00A14A5F"/>
    <w:rsid w:val="00A14AAD"/>
    <w:rsid w:val="00A14AC0"/>
    <w:rsid w:val="00A14D0F"/>
    <w:rsid w:val="00A14DCB"/>
    <w:rsid w:val="00A1525C"/>
    <w:rsid w:val="00A1526E"/>
    <w:rsid w:val="00A152D6"/>
    <w:rsid w:val="00A1536A"/>
    <w:rsid w:val="00A154A6"/>
    <w:rsid w:val="00A155E1"/>
    <w:rsid w:val="00A15678"/>
    <w:rsid w:val="00A15703"/>
    <w:rsid w:val="00A15726"/>
    <w:rsid w:val="00A15763"/>
    <w:rsid w:val="00A15785"/>
    <w:rsid w:val="00A157EC"/>
    <w:rsid w:val="00A15802"/>
    <w:rsid w:val="00A158D3"/>
    <w:rsid w:val="00A1598D"/>
    <w:rsid w:val="00A15ABB"/>
    <w:rsid w:val="00A15B6F"/>
    <w:rsid w:val="00A15BE3"/>
    <w:rsid w:val="00A15C46"/>
    <w:rsid w:val="00A15E49"/>
    <w:rsid w:val="00A15F2F"/>
    <w:rsid w:val="00A15FBD"/>
    <w:rsid w:val="00A15FD4"/>
    <w:rsid w:val="00A16150"/>
    <w:rsid w:val="00A161FF"/>
    <w:rsid w:val="00A1630B"/>
    <w:rsid w:val="00A1639C"/>
    <w:rsid w:val="00A163A7"/>
    <w:rsid w:val="00A163FE"/>
    <w:rsid w:val="00A16490"/>
    <w:rsid w:val="00A16510"/>
    <w:rsid w:val="00A166C5"/>
    <w:rsid w:val="00A16788"/>
    <w:rsid w:val="00A167E4"/>
    <w:rsid w:val="00A1686F"/>
    <w:rsid w:val="00A16883"/>
    <w:rsid w:val="00A16A90"/>
    <w:rsid w:val="00A16A9C"/>
    <w:rsid w:val="00A16B95"/>
    <w:rsid w:val="00A16D95"/>
    <w:rsid w:val="00A16DC0"/>
    <w:rsid w:val="00A16F06"/>
    <w:rsid w:val="00A1715E"/>
    <w:rsid w:val="00A17180"/>
    <w:rsid w:val="00A172F4"/>
    <w:rsid w:val="00A1732A"/>
    <w:rsid w:val="00A17345"/>
    <w:rsid w:val="00A173E0"/>
    <w:rsid w:val="00A17617"/>
    <w:rsid w:val="00A17648"/>
    <w:rsid w:val="00A17795"/>
    <w:rsid w:val="00A177B9"/>
    <w:rsid w:val="00A17809"/>
    <w:rsid w:val="00A1789B"/>
    <w:rsid w:val="00A178D6"/>
    <w:rsid w:val="00A1797A"/>
    <w:rsid w:val="00A179CC"/>
    <w:rsid w:val="00A179F7"/>
    <w:rsid w:val="00A17A7E"/>
    <w:rsid w:val="00A17D14"/>
    <w:rsid w:val="00A17D5F"/>
    <w:rsid w:val="00A17D7F"/>
    <w:rsid w:val="00A17D9A"/>
    <w:rsid w:val="00A17F41"/>
    <w:rsid w:val="00A17F83"/>
    <w:rsid w:val="00A17FA0"/>
    <w:rsid w:val="00A20232"/>
    <w:rsid w:val="00A205BF"/>
    <w:rsid w:val="00A205D4"/>
    <w:rsid w:val="00A206C4"/>
    <w:rsid w:val="00A20734"/>
    <w:rsid w:val="00A208DB"/>
    <w:rsid w:val="00A20957"/>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B58"/>
    <w:rsid w:val="00A21D88"/>
    <w:rsid w:val="00A21DD8"/>
    <w:rsid w:val="00A21E31"/>
    <w:rsid w:val="00A21E51"/>
    <w:rsid w:val="00A21EC3"/>
    <w:rsid w:val="00A2208A"/>
    <w:rsid w:val="00A22132"/>
    <w:rsid w:val="00A22207"/>
    <w:rsid w:val="00A22273"/>
    <w:rsid w:val="00A2233E"/>
    <w:rsid w:val="00A223D2"/>
    <w:rsid w:val="00A223DD"/>
    <w:rsid w:val="00A22484"/>
    <w:rsid w:val="00A22565"/>
    <w:rsid w:val="00A22588"/>
    <w:rsid w:val="00A22611"/>
    <w:rsid w:val="00A22644"/>
    <w:rsid w:val="00A22664"/>
    <w:rsid w:val="00A2266B"/>
    <w:rsid w:val="00A22974"/>
    <w:rsid w:val="00A2299E"/>
    <w:rsid w:val="00A229A2"/>
    <w:rsid w:val="00A229F6"/>
    <w:rsid w:val="00A22B0B"/>
    <w:rsid w:val="00A22B20"/>
    <w:rsid w:val="00A22B2D"/>
    <w:rsid w:val="00A22B51"/>
    <w:rsid w:val="00A22C58"/>
    <w:rsid w:val="00A22CB8"/>
    <w:rsid w:val="00A22CC3"/>
    <w:rsid w:val="00A22CF2"/>
    <w:rsid w:val="00A22E7A"/>
    <w:rsid w:val="00A23106"/>
    <w:rsid w:val="00A231A2"/>
    <w:rsid w:val="00A23243"/>
    <w:rsid w:val="00A232F8"/>
    <w:rsid w:val="00A23307"/>
    <w:rsid w:val="00A233BA"/>
    <w:rsid w:val="00A23590"/>
    <w:rsid w:val="00A23646"/>
    <w:rsid w:val="00A23692"/>
    <w:rsid w:val="00A236B1"/>
    <w:rsid w:val="00A23919"/>
    <w:rsid w:val="00A23921"/>
    <w:rsid w:val="00A23932"/>
    <w:rsid w:val="00A23B99"/>
    <w:rsid w:val="00A23D25"/>
    <w:rsid w:val="00A23D29"/>
    <w:rsid w:val="00A23D8D"/>
    <w:rsid w:val="00A23E0D"/>
    <w:rsid w:val="00A23E71"/>
    <w:rsid w:val="00A24002"/>
    <w:rsid w:val="00A240EA"/>
    <w:rsid w:val="00A24105"/>
    <w:rsid w:val="00A24171"/>
    <w:rsid w:val="00A242AB"/>
    <w:rsid w:val="00A242C1"/>
    <w:rsid w:val="00A242E4"/>
    <w:rsid w:val="00A2437A"/>
    <w:rsid w:val="00A243FB"/>
    <w:rsid w:val="00A2440A"/>
    <w:rsid w:val="00A2457E"/>
    <w:rsid w:val="00A245E1"/>
    <w:rsid w:val="00A2470A"/>
    <w:rsid w:val="00A24742"/>
    <w:rsid w:val="00A2481C"/>
    <w:rsid w:val="00A24869"/>
    <w:rsid w:val="00A248DF"/>
    <w:rsid w:val="00A24A1F"/>
    <w:rsid w:val="00A24A8B"/>
    <w:rsid w:val="00A24BB4"/>
    <w:rsid w:val="00A24C4D"/>
    <w:rsid w:val="00A24CCF"/>
    <w:rsid w:val="00A24CF6"/>
    <w:rsid w:val="00A24D21"/>
    <w:rsid w:val="00A24F1F"/>
    <w:rsid w:val="00A24FC6"/>
    <w:rsid w:val="00A25193"/>
    <w:rsid w:val="00A25219"/>
    <w:rsid w:val="00A25293"/>
    <w:rsid w:val="00A25296"/>
    <w:rsid w:val="00A253A6"/>
    <w:rsid w:val="00A253A9"/>
    <w:rsid w:val="00A253C6"/>
    <w:rsid w:val="00A2541B"/>
    <w:rsid w:val="00A25449"/>
    <w:rsid w:val="00A254DC"/>
    <w:rsid w:val="00A2572F"/>
    <w:rsid w:val="00A2585A"/>
    <w:rsid w:val="00A25957"/>
    <w:rsid w:val="00A2595B"/>
    <w:rsid w:val="00A2596E"/>
    <w:rsid w:val="00A25995"/>
    <w:rsid w:val="00A25A21"/>
    <w:rsid w:val="00A25B68"/>
    <w:rsid w:val="00A25BF7"/>
    <w:rsid w:val="00A25C0F"/>
    <w:rsid w:val="00A25C9D"/>
    <w:rsid w:val="00A25CA2"/>
    <w:rsid w:val="00A25F7F"/>
    <w:rsid w:val="00A25FF1"/>
    <w:rsid w:val="00A2601C"/>
    <w:rsid w:val="00A26070"/>
    <w:rsid w:val="00A26092"/>
    <w:rsid w:val="00A260B2"/>
    <w:rsid w:val="00A2615A"/>
    <w:rsid w:val="00A2618B"/>
    <w:rsid w:val="00A261A6"/>
    <w:rsid w:val="00A261BF"/>
    <w:rsid w:val="00A261E4"/>
    <w:rsid w:val="00A26353"/>
    <w:rsid w:val="00A264BE"/>
    <w:rsid w:val="00A26546"/>
    <w:rsid w:val="00A265C8"/>
    <w:rsid w:val="00A265D9"/>
    <w:rsid w:val="00A26655"/>
    <w:rsid w:val="00A26877"/>
    <w:rsid w:val="00A26883"/>
    <w:rsid w:val="00A26941"/>
    <w:rsid w:val="00A2695C"/>
    <w:rsid w:val="00A269B4"/>
    <w:rsid w:val="00A26B2A"/>
    <w:rsid w:val="00A26B9D"/>
    <w:rsid w:val="00A26CC4"/>
    <w:rsid w:val="00A26D21"/>
    <w:rsid w:val="00A26D60"/>
    <w:rsid w:val="00A26E28"/>
    <w:rsid w:val="00A26EE0"/>
    <w:rsid w:val="00A26F5B"/>
    <w:rsid w:val="00A2702B"/>
    <w:rsid w:val="00A2705F"/>
    <w:rsid w:val="00A2710A"/>
    <w:rsid w:val="00A2718C"/>
    <w:rsid w:val="00A271D0"/>
    <w:rsid w:val="00A27264"/>
    <w:rsid w:val="00A272E4"/>
    <w:rsid w:val="00A27328"/>
    <w:rsid w:val="00A2733C"/>
    <w:rsid w:val="00A27343"/>
    <w:rsid w:val="00A2735C"/>
    <w:rsid w:val="00A27364"/>
    <w:rsid w:val="00A2752A"/>
    <w:rsid w:val="00A275BF"/>
    <w:rsid w:val="00A27771"/>
    <w:rsid w:val="00A277A9"/>
    <w:rsid w:val="00A2787F"/>
    <w:rsid w:val="00A279DC"/>
    <w:rsid w:val="00A27A0C"/>
    <w:rsid w:val="00A27A2B"/>
    <w:rsid w:val="00A27AE8"/>
    <w:rsid w:val="00A27B1A"/>
    <w:rsid w:val="00A27D36"/>
    <w:rsid w:val="00A27E77"/>
    <w:rsid w:val="00A27E7E"/>
    <w:rsid w:val="00A27FAA"/>
    <w:rsid w:val="00A300C3"/>
    <w:rsid w:val="00A30239"/>
    <w:rsid w:val="00A3037B"/>
    <w:rsid w:val="00A30469"/>
    <w:rsid w:val="00A304F9"/>
    <w:rsid w:val="00A3056C"/>
    <w:rsid w:val="00A30660"/>
    <w:rsid w:val="00A3067F"/>
    <w:rsid w:val="00A30681"/>
    <w:rsid w:val="00A30703"/>
    <w:rsid w:val="00A30730"/>
    <w:rsid w:val="00A307EB"/>
    <w:rsid w:val="00A3087B"/>
    <w:rsid w:val="00A30A00"/>
    <w:rsid w:val="00A30A3E"/>
    <w:rsid w:val="00A30BAE"/>
    <w:rsid w:val="00A30C31"/>
    <w:rsid w:val="00A30C43"/>
    <w:rsid w:val="00A30D21"/>
    <w:rsid w:val="00A30D4E"/>
    <w:rsid w:val="00A30EBF"/>
    <w:rsid w:val="00A311DE"/>
    <w:rsid w:val="00A3135B"/>
    <w:rsid w:val="00A313D0"/>
    <w:rsid w:val="00A314A6"/>
    <w:rsid w:val="00A314A9"/>
    <w:rsid w:val="00A3157B"/>
    <w:rsid w:val="00A31591"/>
    <w:rsid w:val="00A3172C"/>
    <w:rsid w:val="00A3179F"/>
    <w:rsid w:val="00A318FD"/>
    <w:rsid w:val="00A3199A"/>
    <w:rsid w:val="00A319B5"/>
    <w:rsid w:val="00A31AF3"/>
    <w:rsid w:val="00A31CFC"/>
    <w:rsid w:val="00A31DB8"/>
    <w:rsid w:val="00A31E88"/>
    <w:rsid w:val="00A32097"/>
    <w:rsid w:val="00A321EE"/>
    <w:rsid w:val="00A3226E"/>
    <w:rsid w:val="00A32284"/>
    <w:rsid w:val="00A323E8"/>
    <w:rsid w:val="00A323F1"/>
    <w:rsid w:val="00A3247A"/>
    <w:rsid w:val="00A324E5"/>
    <w:rsid w:val="00A32559"/>
    <w:rsid w:val="00A325C2"/>
    <w:rsid w:val="00A325CC"/>
    <w:rsid w:val="00A327E2"/>
    <w:rsid w:val="00A3283D"/>
    <w:rsid w:val="00A32936"/>
    <w:rsid w:val="00A329BB"/>
    <w:rsid w:val="00A32AAD"/>
    <w:rsid w:val="00A32B0C"/>
    <w:rsid w:val="00A32B8F"/>
    <w:rsid w:val="00A32C37"/>
    <w:rsid w:val="00A32F21"/>
    <w:rsid w:val="00A32F27"/>
    <w:rsid w:val="00A32FF5"/>
    <w:rsid w:val="00A331C1"/>
    <w:rsid w:val="00A332CE"/>
    <w:rsid w:val="00A3331F"/>
    <w:rsid w:val="00A3336E"/>
    <w:rsid w:val="00A333B0"/>
    <w:rsid w:val="00A334F0"/>
    <w:rsid w:val="00A33623"/>
    <w:rsid w:val="00A33866"/>
    <w:rsid w:val="00A3388A"/>
    <w:rsid w:val="00A3393A"/>
    <w:rsid w:val="00A3393D"/>
    <w:rsid w:val="00A339A6"/>
    <w:rsid w:val="00A33D5C"/>
    <w:rsid w:val="00A33D6B"/>
    <w:rsid w:val="00A33ECC"/>
    <w:rsid w:val="00A3400E"/>
    <w:rsid w:val="00A3405E"/>
    <w:rsid w:val="00A341AF"/>
    <w:rsid w:val="00A341B9"/>
    <w:rsid w:val="00A3424E"/>
    <w:rsid w:val="00A34288"/>
    <w:rsid w:val="00A34354"/>
    <w:rsid w:val="00A34678"/>
    <w:rsid w:val="00A34685"/>
    <w:rsid w:val="00A34A30"/>
    <w:rsid w:val="00A34BFA"/>
    <w:rsid w:val="00A34C18"/>
    <w:rsid w:val="00A34C22"/>
    <w:rsid w:val="00A34CF4"/>
    <w:rsid w:val="00A34DA0"/>
    <w:rsid w:val="00A34E1A"/>
    <w:rsid w:val="00A35065"/>
    <w:rsid w:val="00A35107"/>
    <w:rsid w:val="00A353AB"/>
    <w:rsid w:val="00A35433"/>
    <w:rsid w:val="00A3550C"/>
    <w:rsid w:val="00A357A1"/>
    <w:rsid w:val="00A35A0B"/>
    <w:rsid w:val="00A35B80"/>
    <w:rsid w:val="00A35BB9"/>
    <w:rsid w:val="00A35BD0"/>
    <w:rsid w:val="00A35E31"/>
    <w:rsid w:val="00A35EC4"/>
    <w:rsid w:val="00A35FC8"/>
    <w:rsid w:val="00A35FE6"/>
    <w:rsid w:val="00A36234"/>
    <w:rsid w:val="00A362A8"/>
    <w:rsid w:val="00A362CB"/>
    <w:rsid w:val="00A3653E"/>
    <w:rsid w:val="00A36580"/>
    <w:rsid w:val="00A36592"/>
    <w:rsid w:val="00A3666D"/>
    <w:rsid w:val="00A36670"/>
    <w:rsid w:val="00A366B4"/>
    <w:rsid w:val="00A367BA"/>
    <w:rsid w:val="00A367E5"/>
    <w:rsid w:val="00A368F6"/>
    <w:rsid w:val="00A3692E"/>
    <w:rsid w:val="00A369A6"/>
    <w:rsid w:val="00A36D00"/>
    <w:rsid w:val="00A36D96"/>
    <w:rsid w:val="00A36F3D"/>
    <w:rsid w:val="00A36F77"/>
    <w:rsid w:val="00A370B5"/>
    <w:rsid w:val="00A37321"/>
    <w:rsid w:val="00A37331"/>
    <w:rsid w:val="00A3733F"/>
    <w:rsid w:val="00A37353"/>
    <w:rsid w:val="00A3737A"/>
    <w:rsid w:val="00A37389"/>
    <w:rsid w:val="00A37413"/>
    <w:rsid w:val="00A3747D"/>
    <w:rsid w:val="00A3748F"/>
    <w:rsid w:val="00A3758D"/>
    <w:rsid w:val="00A37655"/>
    <w:rsid w:val="00A37796"/>
    <w:rsid w:val="00A37848"/>
    <w:rsid w:val="00A3784B"/>
    <w:rsid w:val="00A3793C"/>
    <w:rsid w:val="00A37A59"/>
    <w:rsid w:val="00A37AEB"/>
    <w:rsid w:val="00A37B91"/>
    <w:rsid w:val="00A37BA8"/>
    <w:rsid w:val="00A37CFA"/>
    <w:rsid w:val="00A37D5B"/>
    <w:rsid w:val="00A37D8A"/>
    <w:rsid w:val="00A37E05"/>
    <w:rsid w:val="00A37EE4"/>
    <w:rsid w:val="00A37F7A"/>
    <w:rsid w:val="00A37FE6"/>
    <w:rsid w:val="00A40018"/>
    <w:rsid w:val="00A4008E"/>
    <w:rsid w:val="00A400D4"/>
    <w:rsid w:val="00A4018F"/>
    <w:rsid w:val="00A401A5"/>
    <w:rsid w:val="00A4032E"/>
    <w:rsid w:val="00A40531"/>
    <w:rsid w:val="00A40607"/>
    <w:rsid w:val="00A40660"/>
    <w:rsid w:val="00A407E9"/>
    <w:rsid w:val="00A40865"/>
    <w:rsid w:val="00A4087A"/>
    <w:rsid w:val="00A4091B"/>
    <w:rsid w:val="00A40C1E"/>
    <w:rsid w:val="00A40C82"/>
    <w:rsid w:val="00A41028"/>
    <w:rsid w:val="00A410F5"/>
    <w:rsid w:val="00A41136"/>
    <w:rsid w:val="00A41161"/>
    <w:rsid w:val="00A411CF"/>
    <w:rsid w:val="00A411ED"/>
    <w:rsid w:val="00A41243"/>
    <w:rsid w:val="00A41354"/>
    <w:rsid w:val="00A41495"/>
    <w:rsid w:val="00A414F6"/>
    <w:rsid w:val="00A41561"/>
    <w:rsid w:val="00A415D2"/>
    <w:rsid w:val="00A41798"/>
    <w:rsid w:val="00A41821"/>
    <w:rsid w:val="00A4185B"/>
    <w:rsid w:val="00A419A6"/>
    <w:rsid w:val="00A419B2"/>
    <w:rsid w:val="00A419C0"/>
    <w:rsid w:val="00A41C52"/>
    <w:rsid w:val="00A41C5C"/>
    <w:rsid w:val="00A41D6A"/>
    <w:rsid w:val="00A41E6E"/>
    <w:rsid w:val="00A41EE4"/>
    <w:rsid w:val="00A41EF0"/>
    <w:rsid w:val="00A420AD"/>
    <w:rsid w:val="00A420DC"/>
    <w:rsid w:val="00A422A2"/>
    <w:rsid w:val="00A422BE"/>
    <w:rsid w:val="00A42379"/>
    <w:rsid w:val="00A42493"/>
    <w:rsid w:val="00A425AA"/>
    <w:rsid w:val="00A42659"/>
    <w:rsid w:val="00A427D3"/>
    <w:rsid w:val="00A4287C"/>
    <w:rsid w:val="00A42901"/>
    <w:rsid w:val="00A42A23"/>
    <w:rsid w:val="00A42B1F"/>
    <w:rsid w:val="00A42B4F"/>
    <w:rsid w:val="00A42B72"/>
    <w:rsid w:val="00A42B87"/>
    <w:rsid w:val="00A42BAE"/>
    <w:rsid w:val="00A42CEB"/>
    <w:rsid w:val="00A42E33"/>
    <w:rsid w:val="00A42F46"/>
    <w:rsid w:val="00A42F87"/>
    <w:rsid w:val="00A430C5"/>
    <w:rsid w:val="00A430E8"/>
    <w:rsid w:val="00A43104"/>
    <w:rsid w:val="00A431BC"/>
    <w:rsid w:val="00A4339C"/>
    <w:rsid w:val="00A433B4"/>
    <w:rsid w:val="00A435EA"/>
    <w:rsid w:val="00A4360E"/>
    <w:rsid w:val="00A43736"/>
    <w:rsid w:val="00A43882"/>
    <w:rsid w:val="00A43897"/>
    <w:rsid w:val="00A4392A"/>
    <w:rsid w:val="00A43950"/>
    <w:rsid w:val="00A439A4"/>
    <w:rsid w:val="00A43A94"/>
    <w:rsid w:val="00A43C10"/>
    <w:rsid w:val="00A43CE6"/>
    <w:rsid w:val="00A43D02"/>
    <w:rsid w:val="00A43D4F"/>
    <w:rsid w:val="00A43EB5"/>
    <w:rsid w:val="00A441E0"/>
    <w:rsid w:val="00A4423E"/>
    <w:rsid w:val="00A4424E"/>
    <w:rsid w:val="00A442E8"/>
    <w:rsid w:val="00A4431E"/>
    <w:rsid w:val="00A443F4"/>
    <w:rsid w:val="00A44405"/>
    <w:rsid w:val="00A44415"/>
    <w:rsid w:val="00A444F8"/>
    <w:rsid w:val="00A44543"/>
    <w:rsid w:val="00A44605"/>
    <w:rsid w:val="00A44657"/>
    <w:rsid w:val="00A446F7"/>
    <w:rsid w:val="00A4485F"/>
    <w:rsid w:val="00A44882"/>
    <w:rsid w:val="00A449C3"/>
    <w:rsid w:val="00A44AAC"/>
    <w:rsid w:val="00A44D1D"/>
    <w:rsid w:val="00A44D53"/>
    <w:rsid w:val="00A44DF3"/>
    <w:rsid w:val="00A44E28"/>
    <w:rsid w:val="00A44E3A"/>
    <w:rsid w:val="00A44EBE"/>
    <w:rsid w:val="00A44EEE"/>
    <w:rsid w:val="00A44F22"/>
    <w:rsid w:val="00A44F39"/>
    <w:rsid w:val="00A44FE0"/>
    <w:rsid w:val="00A4500F"/>
    <w:rsid w:val="00A450F8"/>
    <w:rsid w:val="00A451A4"/>
    <w:rsid w:val="00A451A5"/>
    <w:rsid w:val="00A45247"/>
    <w:rsid w:val="00A452F0"/>
    <w:rsid w:val="00A4535E"/>
    <w:rsid w:val="00A45371"/>
    <w:rsid w:val="00A454F6"/>
    <w:rsid w:val="00A4566D"/>
    <w:rsid w:val="00A4570E"/>
    <w:rsid w:val="00A4579D"/>
    <w:rsid w:val="00A457DF"/>
    <w:rsid w:val="00A459ED"/>
    <w:rsid w:val="00A45A06"/>
    <w:rsid w:val="00A45A38"/>
    <w:rsid w:val="00A45A3B"/>
    <w:rsid w:val="00A45A42"/>
    <w:rsid w:val="00A45B20"/>
    <w:rsid w:val="00A45B32"/>
    <w:rsid w:val="00A45B4D"/>
    <w:rsid w:val="00A45B5C"/>
    <w:rsid w:val="00A45BEB"/>
    <w:rsid w:val="00A45C4C"/>
    <w:rsid w:val="00A45C5B"/>
    <w:rsid w:val="00A45EFA"/>
    <w:rsid w:val="00A460DD"/>
    <w:rsid w:val="00A4619C"/>
    <w:rsid w:val="00A462E5"/>
    <w:rsid w:val="00A4631C"/>
    <w:rsid w:val="00A46332"/>
    <w:rsid w:val="00A46364"/>
    <w:rsid w:val="00A46382"/>
    <w:rsid w:val="00A46569"/>
    <w:rsid w:val="00A465AC"/>
    <w:rsid w:val="00A466C9"/>
    <w:rsid w:val="00A4699E"/>
    <w:rsid w:val="00A46EC6"/>
    <w:rsid w:val="00A46F10"/>
    <w:rsid w:val="00A46FAD"/>
    <w:rsid w:val="00A47179"/>
    <w:rsid w:val="00A471CE"/>
    <w:rsid w:val="00A4723D"/>
    <w:rsid w:val="00A47314"/>
    <w:rsid w:val="00A47406"/>
    <w:rsid w:val="00A475B9"/>
    <w:rsid w:val="00A475E4"/>
    <w:rsid w:val="00A476E0"/>
    <w:rsid w:val="00A47761"/>
    <w:rsid w:val="00A479BF"/>
    <w:rsid w:val="00A47B4B"/>
    <w:rsid w:val="00A47BEE"/>
    <w:rsid w:val="00A47D90"/>
    <w:rsid w:val="00A50008"/>
    <w:rsid w:val="00A50029"/>
    <w:rsid w:val="00A500D8"/>
    <w:rsid w:val="00A501DC"/>
    <w:rsid w:val="00A503BC"/>
    <w:rsid w:val="00A5043E"/>
    <w:rsid w:val="00A5044D"/>
    <w:rsid w:val="00A504E4"/>
    <w:rsid w:val="00A50509"/>
    <w:rsid w:val="00A50657"/>
    <w:rsid w:val="00A5069F"/>
    <w:rsid w:val="00A50886"/>
    <w:rsid w:val="00A50A68"/>
    <w:rsid w:val="00A50A80"/>
    <w:rsid w:val="00A50ACB"/>
    <w:rsid w:val="00A50B00"/>
    <w:rsid w:val="00A50B01"/>
    <w:rsid w:val="00A50C71"/>
    <w:rsid w:val="00A50CD7"/>
    <w:rsid w:val="00A50D49"/>
    <w:rsid w:val="00A50D56"/>
    <w:rsid w:val="00A50F4A"/>
    <w:rsid w:val="00A50F86"/>
    <w:rsid w:val="00A51111"/>
    <w:rsid w:val="00A5116D"/>
    <w:rsid w:val="00A511FA"/>
    <w:rsid w:val="00A511FB"/>
    <w:rsid w:val="00A51259"/>
    <w:rsid w:val="00A5131A"/>
    <w:rsid w:val="00A514EB"/>
    <w:rsid w:val="00A514FF"/>
    <w:rsid w:val="00A51761"/>
    <w:rsid w:val="00A517A2"/>
    <w:rsid w:val="00A518F9"/>
    <w:rsid w:val="00A51A5B"/>
    <w:rsid w:val="00A51B14"/>
    <w:rsid w:val="00A51C36"/>
    <w:rsid w:val="00A51CA4"/>
    <w:rsid w:val="00A51DA7"/>
    <w:rsid w:val="00A51DC4"/>
    <w:rsid w:val="00A51F1A"/>
    <w:rsid w:val="00A5204D"/>
    <w:rsid w:val="00A520D4"/>
    <w:rsid w:val="00A521E0"/>
    <w:rsid w:val="00A5225B"/>
    <w:rsid w:val="00A522A7"/>
    <w:rsid w:val="00A523AA"/>
    <w:rsid w:val="00A523B2"/>
    <w:rsid w:val="00A524C8"/>
    <w:rsid w:val="00A52733"/>
    <w:rsid w:val="00A5291D"/>
    <w:rsid w:val="00A52951"/>
    <w:rsid w:val="00A52A51"/>
    <w:rsid w:val="00A52B7D"/>
    <w:rsid w:val="00A52CE0"/>
    <w:rsid w:val="00A52EDB"/>
    <w:rsid w:val="00A52F81"/>
    <w:rsid w:val="00A5314E"/>
    <w:rsid w:val="00A532E0"/>
    <w:rsid w:val="00A533E4"/>
    <w:rsid w:val="00A53411"/>
    <w:rsid w:val="00A535B7"/>
    <w:rsid w:val="00A537A2"/>
    <w:rsid w:val="00A5385F"/>
    <w:rsid w:val="00A53B21"/>
    <w:rsid w:val="00A53DBD"/>
    <w:rsid w:val="00A53EC5"/>
    <w:rsid w:val="00A53ECD"/>
    <w:rsid w:val="00A53FC4"/>
    <w:rsid w:val="00A54036"/>
    <w:rsid w:val="00A540DC"/>
    <w:rsid w:val="00A540E4"/>
    <w:rsid w:val="00A541F0"/>
    <w:rsid w:val="00A54241"/>
    <w:rsid w:val="00A54552"/>
    <w:rsid w:val="00A54701"/>
    <w:rsid w:val="00A54767"/>
    <w:rsid w:val="00A548ED"/>
    <w:rsid w:val="00A54995"/>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45E"/>
    <w:rsid w:val="00A555A9"/>
    <w:rsid w:val="00A5565B"/>
    <w:rsid w:val="00A5576B"/>
    <w:rsid w:val="00A5579B"/>
    <w:rsid w:val="00A55877"/>
    <w:rsid w:val="00A559E8"/>
    <w:rsid w:val="00A55A72"/>
    <w:rsid w:val="00A55BB7"/>
    <w:rsid w:val="00A55E76"/>
    <w:rsid w:val="00A56088"/>
    <w:rsid w:val="00A560B5"/>
    <w:rsid w:val="00A5623E"/>
    <w:rsid w:val="00A56300"/>
    <w:rsid w:val="00A56316"/>
    <w:rsid w:val="00A56377"/>
    <w:rsid w:val="00A5637C"/>
    <w:rsid w:val="00A563F8"/>
    <w:rsid w:val="00A56489"/>
    <w:rsid w:val="00A565D7"/>
    <w:rsid w:val="00A565DC"/>
    <w:rsid w:val="00A56735"/>
    <w:rsid w:val="00A56771"/>
    <w:rsid w:val="00A56884"/>
    <w:rsid w:val="00A569C0"/>
    <w:rsid w:val="00A56B3A"/>
    <w:rsid w:val="00A56BA5"/>
    <w:rsid w:val="00A56C2C"/>
    <w:rsid w:val="00A56D12"/>
    <w:rsid w:val="00A56F13"/>
    <w:rsid w:val="00A57030"/>
    <w:rsid w:val="00A5704B"/>
    <w:rsid w:val="00A57212"/>
    <w:rsid w:val="00A5723D"/>
    <w:rsid w:val="00A57311"/>
    <w:rsid w:val="00A57359"/>
    <w:rsid w:val="00A574F8"/>
    <w:rsid w:val="00A5767F"/>
    <w:rsid w:val="00A5772F"/>
    <w:rsid w:val="00A5785A"/>
    <w:rsid w:val="00A5787F"/>
    <w:rsid w:val="00A579A4"/>
    <w:rsid w:val="00A57AB4"/>
    <w:rsid w:val="00A57BD6"/>
    <w:rsid w:val="00A57E3A"/>
    <w:rsid w:val="00A57EC0"/>
    <w:rsid w:val="00A57F96"/>
    <w:rsid w:val="00A60065"/>
    <w:rsid w:val="00A600B6"/>
    <w:rsid w:val="00A601BF"/>
    <w:rsid w:val="00A601F4"/>
    <w:rsid w:val="00A6023C"/>
    <w:rsid w:val="00A60362"/>
    <w:rsid w:val="00A604DF"/>
    <w:rsid w:val="00A6050C"/>
    <w:rsid w:val="00A6065A"/>
    <w:rsid w:val="00A606AC"/>
    <w:rsid w:val="00A606E2"/>
    <w:rsid w:val="00A60725"/>
    <w:rsid w:val="00A607D7"/>
    <w:rsid w:val="00A60836"/>
    <w:rsid w:val="00A609BC"/>
    <w:rsid w:val="00A60B25"/>
    <w:rsid w:val="00A60B4F"/>
    <w:rsid w:val="00A60DD9"/>
    <w:rsid w:val="00A60E20"/>
    <w:rsid w:val="00A60E30"/>
    <w:rsid w:val="00A60EBB"/>
    <w:rsid w:val="00A60ED3"/>
    <w:rsid w:val="00A612F7"/>
    <w:rsid w:val="00A61401"/>
    <w:rsid w:val="00A614EB"/>
    <w:rsid w:val="00A6150F"/>
    <w:rsid w:val="00A6159A"/>
    <w:rsid w:val="00A615A0"/>
    <w:rsid w:val="00A615AF"/>
    <w:rsid w:val="00A6179D"/>
    <w:rsid w:val="00A61828"/>
    <w:rsid w:val="00A6189D"/>
    <w:rsid w:val="00A619D9"/>
    <w:rsid w:val="00A61B8D"/>
    <w:rsid w:val="00A61BD0"/>
    <w:rsid w:val="00A61C39"/>
    <w:rsid w:val="00A61C52"/>
    <w:rsid w:val="00A61D61"/>
    <w:rsid w:val="00A61D7C"/>
    <w:rsid w:val="00A61DFD"/>
    <w:rsid w:val="00A61E02"/>
    <w:rsid w:val="00A61E11"/>
    <w:rsid w:val="00A61E2A"/>
    <w:rsid w:val="00A61EF6"/>
    <w:rsid w:val="00A61F48"/>
    <w:rsid w:val="00A61F65"/>
    <w:rsid w:val="00A62072"/>
    <w:rsid w:val="00A620C7"/>
    <w:rsid w:val="00A621F3"/>
    <w:rsid w:val="00A622E8"/>
    <w:rsid w:val="00A62326"/>
    <w:rsid w:val="00A62330"/>
    <w:rsid w:val="00A623EF"/>
    <w:rsid w:val="00A62454"/>
    <w:rsid w:val="00A624C7"/>
    <w:rsid w:val="00A627E0"/>
    <w:rsid w:val="00A62953"/>
    <w:rsid w:val="00A62964"/>
    <w:rsid w:val="00A629C1"/>
    <w:rsid w:val="00A62AD8"/>
    <w:rsid w:val="00A62B7B"/>
    <w:rsid w:val="00A62C71"/>
    <w:rsid w:val="00A62C81"/>
    <w:rsid w:val="00A62CE0"/>
    <w:rsid w:val="00A62DCB"/>
    <w:rsid w:val="00A62E41"/>
    <w:rsid w:val="00A62E5A"/>
    <w:rsid w:val="00A62E7A"/>
    <w:rsid w:val="00A62F2B"/>
    <w:rsid w:val="00A630D3"/>
    <w:rsid w:val="00A6316B"/>
    <w:rsid w:val="00A63244"/>
    <w:rsid w:val="00A63466"/>
    <w:rsid w:val="00A63564"/>
    <w:rsid w:val="00A6367F"/>
    <w:rsid w:val="00A636B9"/>
    <w:rsid w:val="00A63872"/>
    <w:rsid w:val="00A63A37"/>
    <w:rsid w:val="00A63A5B"/>
    <w:rsid w:val="00A63AB9"/>
    <w:rsid w:val="00A63C93"/>
    <w:rsid w:val="00A63D06"/>
    <w:rsid w:val="00A63EDF"/>
    <w:rsid w:val="00A63F31"/>
    <w:rsid w:val="00A64051"/>
    <w:rsid w:val="00A6414F"/>
    <w:rsid w:val="00A64196"/>
    <w:rsid w:val="00A6446D"/>
    <w:rsid w:val="00A64658"/>
    <w:rsid w:val="00A646A8"/>
    <w:rsid w:val="00A646F3"/>
    <w:rsid w:val="00A64762"/>
    <w:rsid w:val="00A647A9"/>
    <w:rsid w:val="00A648F5"/>
    <w:rsid w:val="00A64933"/>
    <w:rsid w:val="00A649B4"/>
    <w:rsid w:val="00A649B6"/>
    <w:rsid w:val="00A649CB"/>
    <w:rsid w:val="00A64A20"/>
    <w:rsid w:val="00A64B3F"/>
    <w:rsid w:val="00A64B9A"/>
    <w:rsid w:val="00A64BC7"/>
    <w:rsid w:val="00A64C1A"/>
    <w:rsid w:val="00A64DC2"/>
    <w:rsid w:val="00A64DE8"/>
    <w:rsid w:val="00A64EB1"/>
    <w:rsid w:val="00A64FE0"/>
    <w:rsid w:val="00A65008"/>
    <w:rsid w:val="00A6500A"/>
    <w:rsid w:val="00A65065"/>
    <w:rsid w:val="00A6517B"/>
    <w:rsid w:val="00A652EE"/>
    <w:rsid w:val="00A65417"/>
    <w:rsid w:val="00A655C8"/>
    <w:rsid w:val="00A655F0"/>
    <w:rsid w:val="00A65633"/>
    <w:rsid w:val="00A6563A"/>
    <w:rsid w:val="00A657CE"/>
    <w:rsid w:val="00A657CF"/>
    <w:rsid w:val="00A6590B"/>
    <w:rsid w:val="00A65972"/>
    <w:rsid w:val="00A65A10"/>
    <w:rsid w:val="00A65C0A"/>
    <w:rsid w:val="00A65C72"/>
    <w:rsid w:val="00A65CEB"/>
    <w:rsid w:val="00A65D12"/>
    <w:rsid w:val="00A65ED8"/>
    <w:rsid w:val="00A65F12"/>
    <w:rsid w:val="00A65FBF"/>
    <w:rsid w:val="00A65FE4"/>
    <w:rsid w:val="00A662B5"/>
    <w:rsid w:val="00A6636E"/>
    <w:rsid w:val="00A66469"/>
    <w:rsid w:val="00A6655A"/>
    <w:rsid w:val="00A66667"/>
    <w:rsid w:val="00A6667A"/>
    <w:rsid w:val="00A666B1"/>
    <w:rsid w:val="00A667B3"/>
    <w:rsid w:val="00A66851"/>
    <w:rsid w:val="00A669D6"/>
    <w:rsid w:val="00A66ABA"/>
    <w:rsid w:val="00A66AF1"/>
    <w:rsid w:val="00A66B4E"/>
    <w:rsid w:val="00A66B7C"/>
    <w:rsid w:val="00A66E2E"/>
    <w:rsid w:val="00A6707C"/>
    <w:rsid w:val="00A6721E"/>
    <w:rsid w:val="00A6743F"/>
    <w:rsid w:val="00A6755D"/>
    <w:rsid w:val="00A675EF"/>
    <w:rsid w:val="00A67721"/>
    <w:rsid w:val="00A677BF"/>
    <w:rsid w:val="00A677C1"/>
    <w:rsid w:val="00A67811"/>
    <w:rsid w:val="00A67842"/>
    <w:rsid w:val="00A67884"/>
    <w:rsid w:val="00A678EA"/>
    <w:rsid w:val="00A67A35"/>
    <w:rsid w:val="00A67A8E"/>
    <w:rsid w:val="00A67A94"/>
    <w:rsid w:val="00A67AC6"/>
    <w:rsid w:val="00A67BEE"/>
    <w:rsid w:val="00A67E3E"/>
    <w:rsid w:val="00A67F5B"/>
    <w:rsid w:val="00A67F86"/>
    <w:rsid w:val="00A7004A"/>
    <w:rsid w:val="00A70061"/>
    <w:rsid w:val="00A700B6"/>
    <w:rsid w:val="00A700BE"/>
    <w:rsid w:val="00A700FF"/>
    <w:rsid w:val="00A7014A"/>
    <w:rsid w:val="00A7021C"/>
    <w:rsid w:val="00A70290"/>
    <w:rsid w:val="00A705B9"/>
    <w:rsid w:val="00A7060F"/>
    <w:rsid w:val="00A70631"/>
    <w:rsid w:val="00A7070F"/>
    <w:rsid w:val="00A70789"/>
    <w:rsid w:val="00A7088D"/>
    <w:rsid w:val="00A70946"/>
    <w:rsid w:val="00A70A35"/>
    <w:rsid w:val="00A70A3E"/>
    <w:rsid w:val="00A70AC4"/>
    <w:rsid w:val="00A70AEC"/>
    <w:rsid w:val="00A70B46"/>
    <w:rsid w:val="00A70BFE"/>
    <w:rsid w:val="00A70C8E"/>
    <w:rsid w:val="00A70C9C"/>
    <w:rsid w:val="00A70D28"/>
    <w:rsid w:val="00A70EE5"/>
    <w:rsid w:val="00A70EFB"/>
    <w:rsid w:val="00A70F77"/>
    <w:rsid w:val="00A70F7A"/>
    <w:rsid w:val="00A70FAB"/>
    <w:rsid w:val="00A7113C"/>
    <w:rsid w:val="00A71209"/>
    <w:rsid w:val="00A712EA"/>
    <w:rsid w:val="00A7141F"/>
    <w:rsid w:val="00A71668"/>
    <w:rsid w:val="00A717D9"/>
    <w:rsid w:val="00A717E5"/>
    <w:rsid w:val="00A71830"/>
    <w:rsid w:val="00A718AC"/>
    <w:rsid w:val="00A71A25"/>
    <w:rsid w:val="00A71C95"/>
    <w:rsid w:val="00A71CFB"/>
    <w:rsid w:val="00A71D6B"/>
    <w:rsid w:val="00A71E51"/>
    <w:rsid w:val="00A71F00"/>
    <w:rsid w:val="00A71F75"/>
    <w:rsid w:val="00A72186"/>
    <w:rsid w:val="00A72376"/>
    <w:rsid w:val="00A72414"/>
    <w:rsid w:val="00A7245E"/>
    <w:rsid w:val="00A72497"/>
    <w:rsid w:val="00A724F5"/>
    <w:rsid w:val="00A7269D"/>
    <w:rsid w:val="00A726A3"/>
    <w:rsid w:val="00A726DE"/>
    <w:rsid w:val="00A7278F"/>
    <w:rsid w:val="00A728DC"/>
    <w:rsid w:val="00A72937"/>
    <w:rsid w:val="00A72BA4"/>
    <w:rsid w:val="00A72C01"/>
    <w:rsid w:val="00A72D12"/>
    <w:rsid w:val="00A72D73"/>
    <w:rsid w:val="00A72E2A"/>
    <w:rsid w:val="00A72E60"/>
    <w:rsid w:val="00A73039"/>
    <w:rsid w:val="00A7303B"/>
    <w:rsid w:val="00A731BF"/>
    <w:rsid w:val="00A731D7"/>
    <w:rsid w:val="00A73242"/>
    <w:rsid w:val="00A73375"/>
    <w:rsid w:val="00A7356D"/>
    <w:rsid w:val="00A7358F"/>
    <w:rsid w:val="00A736FE"/>
    <w:rsid w:val="00A7372F"/>
    <w:rsid w:val="00A73873"/>
    <w:rsid w:val="00A739AB"/>
    <w:rsid w:val="00A739C0"/>
    <w:rsid w:val="00A73B7F"/>
    <w:rsid w:val="00A73BCD"/>
    <w:rsid w:val="00A73BF0"/>
    <w:rsid w:val="00A73C65"/>
    <w:rsid w:val="00A73D17"/>
    <w:rsid w:val="00A73D4C"/>
    <w:rsid w:val="00A73E88"/>
    <w:rsid w:val="00A73F49"/>
    <w:rsid w:val="00A744A2"/>
    <w:rsid w:val="00A74540"/>
    <w:rsid w:val="00A74598"/>
    <w:rsid w:val="00A745D9"/>
    <w:rsid w:val="00A746C8"/>
    <w:rsid w:val="00A746E9"/>
    <w:rsid w:val="00A748EE"/>
    <w:rsid w:val="00A749A7"/>
    <w:rsid w:val="00A74A2E"/>
    <w:rsid w:val="00A74A80"/>
    <w:rsid w:val="00A74AB1"/>
    <w:rsid w:val="00A74B47"/>
    <w:rsid w:val="00A74CAC"/>
    <w:rsid w:val="00A74E04"/>
    <w:rsid w:val="00A74E6B"/>
    <w:rsid w:val="00A74F6C"/>
    <w:rsid w:val="00A7520A"/>
    <w:rsid w:val="00A75212"/>
    <w:rsid w:val="00A75289"/>
    <w:rsid w:val="00A7538B"/>
    <w:rsid w:val="00A7551D"/>
    <w:rsid w:val="00A755DF"/>
    <w:rsid w:val="00A756E5"/>
    <w:rsid w:val="00A75721"/>
    <w:rsid w:val="00A757A9"/>
    <w:rsid w:val="00A757DF"/>
    <w:rsid w:val="00A7581D"/>
    <w:rsid w:val="00A758E5"/>
    <w:rsid w:val="00A75920"/>
    <w:rsid w:val="00A75C91"/>
    <w:rsid w:val="00A75DE7"/>
    <w:rsid w:val="00A75F0B"/>
    <w:rsid w:val="00A75F9C"/>
    <w:rsid w:val="00A760AA"/>
    <w:rsid w:val="00A7627C"/>
    <w:rsid w:val="00A7634B"/>
    <w:rsid w:val="00A764AF"/>
    <w:rsid w:val="00A764B9"/>
    <w:rsid w:val="00A764FF"/>
    <w:rsid w:val="00A7656F"/>
    <w:rsid w:val="00A7666E"/>
    <w:rsid w:val="00A76696"/>
    <w:rsid w:val="00A766AB"/>
    <w:rsid w:val="00A766F1"/>
    <w:rsid w:val="00A76791"/>
    <w:rsid w:val="00A7679D"/>
    <w:rsid w:val="00A7681E"/>
    <w:rsid w:val="00A76996"/>
    <w:rsid w:val="00A769AB"/>
    <w:rsid w:val="00A76A52"/>
    <w:rsid w:val="00A76A8C"/>
    <w:rsid w:val="00A76B39"/>
    <w:rsid w:val="00A76B52"/>
    <w:rsid w:val="00A76BA1"/>
    <w:rsid w:val="00A76BF2"/>
    <w:rsid w:val="00A76C86"/>
    <w:rsid w:val="00A76DD1"/>
    <w:rsid w:val="00A7707F"/>
    <w:rsid w:val="00A770A5"/>
    <w:rsid w:val="00A7720F"/>
    <w:rsid w:val="00A77325"/>
    <w:rsid w:val="00A7735F"/>
    <w:rsid w:val="00A77542"/>
    <w:rsid w:val="00A775EA"/>
    <w:rsid w:val="00A776FF"/>
    <w:rsid w:val="00A778D8"/>
    <w:rsid w:val="00A77AC6"/>
    <w:rsid w:val="00A77B5E"/>
    <w:rsid w:val="00A77C8D"/>
    <w:rsid w:val="00A77CB8"/>
    <w:rsid w:val="00A77CCB"/>
    <w:rsid w:val="00A77E90"/>
    <w:rsid w:val="00A77F19"/>
    <w:rsid w:val="00A80467"/>
    <w:rsid w:val="00A80603"/>
    <w:rsid w:val="00A806D6"/>
    <w:rsid w:val="00A806D7"/>
    <w:rsid w:val="00A807DE"/>
    <w:rsid w:val="00A807FB"/>
    <w:rsid w:val="00A80A1A"/>
    <w:rsid w:val="00A80A92"/>
    <w:rsid w:val="00A80CC4"/>
    <w:rsid w:val="00A80D05"/>
    <w:rsid w:val="00A80F67"/>
    <w:rsid w:val="00A811FE"/>
    <w:rsid w:val="00A8135C"/>
    <w:rsid w:val="00A8146F"/>
    <w:rsid w:val="00A8152E"/>
    <w:rsid w:val="00A81633"/>
    <w:rsid w:val="00A81694"/>
    <w:rsid w:val="00A816D1"/>
    <w:rsid w:val="00A8171A"/>
    <w:rsid w:val="00A817E7"/>
    <w:rsid w:val="00A8185F"/>
    <w:rsid w:val="00A8186A"/>
    <w:rsid w:val="00A81877"/>
    <w:rsid w:val="00A81ADC"/>
    <w:rsid w:val="00A81C72"/>
    <w:rsid w:val="00A81D9B"/>
    <w:rsid w:val="00A81DC4"/>
    <w:rsid w:val="00A81FC2"/>
    <w:rsid w:val="00A81FCF"/>
    <w:rsid w:val="00A82013"/>
    <w:rsid w:val="00A8212D"/>
    <w:rsid w:val="00A8221B"/>
    <w:rsid w:val="00A823D7"/>
    <w:rsid w:val="00A82437"/>
    <w:rsid w:val="00A82508"/>
    <w:rsid w:val="00A82608"/>
    <w:rsid w:val="00A827AD"/>
    <w:rsid w:val="00A8283B"/>
    <w:rsid w:val="00A8284C"/>
    <w:rsid w:val="00A82872"/>
    <w:rsid w:val="00A82A3A"/>
    <w:rsid w:val="00A82C1E"/>
    <w:rsid w:val="00A82D3F"/>
    <w:rsid w:val="00A82D4C"/>
    <w:rsid w:val="00A82D55"/>
    <w:rsid w:val="00A82FA1"/>
    <w:rsid w:val="00A82FD1"/>
    <w:rsid w:val="00A83008"/>
    <w:rsid w:val="00A83124"/>
    <w:rsid w:val="00A8314D"/>
    <w:rsid w:val="00A831F0"/>
    <w:rsid w:val="00A8323D"/>
    <w:rsid w:val="00A83289"/>
    <w:rsid w:val="00A8328A"/>
    <w:rsid w:val="00A832DB"/>
    <w:rsid w:val="00A83309"/>
    <w:rsid w:val="00A833B3"/>
    <w:rsid w:val="00A835E2"/>
    <w:rsid w:val="00A837BA"/>
    <w:rsid w:val="00A839C9"/>
    <w:rsid w:val="00A83A8F"/>
    <w:rsid w:val="00A83ADB"/>
    <w:rsid w:val="00A83B07"/>
    <w:rsid w:val="00A83B9C"/>
    <w:rsid w:val="00A83BF1"/>
    <w:rsid w:val="00A83CA0"/>
    <w:rsid w:val="00A83D3E"/>
    <w:rsid w:val="00A83E5B"/>
    <w:rsid w:val="00A83E60"/>
    <w:rsid w:val="00A8417A"/>
    <w:rsid w:val="00A841D8"/>
    <w:rsid w:val="00A84298"/>
    <w:rsid w:val="00A84342"/>
    <w:rsid w:val="00A843A5"/>
    <w:rsid w:val="00A844B2"/>
    <w:rsid w:val="00A844CE"/>
    <w:rsid w:val="00A84527"/>
    <w:rsid w:val="00A84530"/>
    <w:rsid w:val="00A8455B"/>
    <w:rsid w:val="00A84653"/>
    <w:rsid w:val="00A847F4"/>
    <w:rsid w:val="00A84B80"/>
    <w:rsid w:val="00A84C75"/>
    <w:rsid w:val="00A84DDF"/>
    <w:rsid w:val="00A84EBF"/>
    <w:rsid w:val="00A84F6D"/>
    <w:rsid w:val="00A851D3"/>
    <w:rsid w:val="00A85237"/>
    <w:rsid w:val="00A8523D"/>
    <w:rsid w:val="00A85301"/>
    <w:rsid w:val="00A8535A"/>
    <w:rsid w:val="00A85489"/>
    <w:rsid w:val="00A855DB"/>
    <w:rsid w:val="00A855DE"/>
    <w:rsid w:val="00A85661"/>
    <w:rsid w:val="00A85732"/>
    <w:rsid w:val="00A85854"/>
    <w:rsid w:val="00A85885"/>
    <w:rsid w:val="00A85BE0"/>
    <w:rsid w:val="00A85CB2"/>
    <w:rsid w:val="00A85FE5"/>
    <w:rsid w:val="00A85FFF"/>
    <w:rsid w:val="00A86024"/>
    <w:rsid w:val="00A861FA"/>
    <w:rsid w:val="00A86251"/>
    <w:rsid w:val="00A86283"/>
    <w:rsid w:val="00A86462"/>
    <w:rsid w:val="00A8647F"/>
    <w:rsid w:val="00A86601"/>
    <w:rsid w:val="00A8665B"/>
    <w:rsid w:val="00A8670D"/>
    <w:rsid w:val="00A867E7"/>
    <w:rsid w:val="00A868E8"/>
    <w:rsid w:val="00A86AEF"/>
    <w:rsid w:val="00A86B57"/>
    <w:rsid w:val="00A86C1C"/>
    <w:rsid w:val="00A86C6D"/>
    <w:rsid w:val="00A86EB4"/>
    <w:rsid w:val="00A86F67"/>
    <w:rsid w:val="00A86FEF"/>
    <w:rsid w:val="00A8704E"/>
    <w:rsid w:val="00A8706A"/>
    <w:rsid w:val="00A870F7"/>
    <w:rsid w:val="00A8712B"/>
    <w:rsid w:val="00A87329"/>
    <w:rsid w:val="00A87347"/>
    <w:rsid w:val="00A8735B"/>
    <w:rsid w:val="00A87482"/>
    <w:rsid w:val="00A875E8"/>
    <w:rsid w:val="00A8761B"/>
    <w:rsid w:val="00A87746"/>
    <w:rsid w:val="00A877A1"/>
    <w:rsid w:val="00A87AA7"/>
    <w:rsid w:val="00A87B23"/>
    <w:rsid w:val="00A87B7B"/>
    <w:rsid w:val="00A87C26"/>
    <w:rsid w:val="00A87D4D"/>
    <w:rsid w:val="00A87E21"/>
    <w:rsid w:val="00A87E34"/>
    <w:rsid w:val="00A87E4F"/>
    <w:rsid w:val="00A87E73"/>
    <w:rsid w:val="00A87F4E"/>
    <w:rsid w:val="00A87F7B"/>
    <w:rsid w:val="00A90007"/>
    <w:rsid w:val="00A90094"/>
    <w:rsid w:val="00A90134"/>
    <w:rsid w:val="00A901CB"/>
    <w:rsid w:val="00A90408"/>
    <w:rsid w:val="00A905F1"/>
    <w:rsid w:val="00A90A7E"/>
    <w:rsid w:val="00A90C64"/>
    <w:rsid w:val="00A90D37"/>
    <w:rsid w:val="00A90D5E"/>
    <w:rsid w:val="00A90D7A"/>
    <w:rsid w:val="00A90D84"/>
    <w:rsid w:val="00A90E0E"/>
    <w:rsid w:val="00A90E27"/>
    <w:rsid w:val="00A90EE5"/>
    <w:rsid w:val="00A90EEF"/>
    <w:rsid w:val="00A90F11"/>
    <w:rsid w:val="00A91053"/>
    <w:rsid w:val="00A91162"/>
    <w:rsid w:val="00A9119E"/>
    <w:rsid w:val="00A91218"/>
    <w:rsid w:val="00A91258"/>
    <w:rsid w:val="00A91402"/>
    <w:rsid w:val="00A91469"/>
    <w:rsid w:val="00A914A6"/>
    <w:rsid w:val="00A914BF"/>
    <w:rsid w:val="00A9155A"/>
    <w:rsid w:val="00A915D1"/>
    <w:rsid w:val="00A9164F"/>
    <w:rsid w:val="00A9177B"/>
    <w:rsid w:val="00A917E6"/>
    <w:rsid w:val="00A91808"/>
    <w:rsid w:val="00A9186A"/>
    <w:rsid w:val="00A91894"/>
    <w:rsid w:val="00A91971"/>
    <w:rsid w:val="00A919C1"/>
    <w:rsid w:val="00A91A4C"/>
    <w:rsid w:val="00A91B54"/>
    <w:rsid w:val="00A91CD0"/>
    <w:rsid w:val="00A91DA5"/>
    <w:rsid w:val="00A91E0A"/>
    <w:rsid w:val="00A91EB6"/>
    <w:rsid w:val="00A91EE6"/>
    <w:rsid w:val="00A91F3E"/>
    <w:rsid w:val="00A92017"/>
    <w:rsid w:val="00A92171"/>
    <w:rsid w:val="00A921D7"/>
    <w:rsid w:val="00A92317"/>
    <w:rsid w:val="00A92326"/>
    <w:rsid w:val="00A92457"/>
    <w:rsid w:val="00A92484"/>
    <w:rsid w:val="00A924BB"/>
    <w:rsid w:val="00A924E9"/>
    <w:rsid w:val="00A92510"/>
    <w:rsid w:val="00A927EE"/>
    <w:rsid w:val="00A92890"/>
    <w:rsid w:val="00A929A2"/>
    <w:rsid w:val="00A92B06"/>
    <w:rsid w:val="00A92B81"/>
    <w:rsid w:val="00A92E41"/>
    <w:rsid w:val="00A92F72"/>
    <w:rsid w:val="00A92FB1"/>
    <w:rsid w:val="00A930CC"/>
    <w:rsid w:val="00A93105"/>
    <w:rsid w:val="00A93178"/>
    <w:rsid w:val="00A93269"/>
    <w:rsid w:val="00A932D7"/>
    <w:rsid w:val="00A934FE"/>
    <w:rsid w:val="00A93509"/>
    <w:rsid w:val="00A9367D"/>
    <w:rsid w:val="00A937D9"/>
    <w:rsid w:val="00A93800"/>
    <w:rsid w:val="00A938E5"/>
    <w:rsid w:val="00A93942"/>
    <w:rsid w:val="00A939C6"/>
    <w:rsid w:val="00A939D3"/>
    <w:rsid w:val="00A93A5F"/>
    <w:rsid w:val="00A93A8D"/>
    <w:rsid w:val="00A93B1E"/>
    <w:rsid w:val="00A93BDA"/>
    <w:rsid w:val="00A93C0E"/>
    <w:rsid w:val="00A93C2F"/>
    <w:rsid w:val="00A93D72"/>
    <w:rsid w:val="00A93E27"/>
    <w:rsid w:val="00A93E34"/>
    <w:rsid w:val="00A93EA7"/>
    <w:rsid w:val="00A93EFD"/>
    <w:rsid w:val="00A93FAE"/>
    <w:rsid w:val="00A94056"/>
    <w:rsid w:val="00A940FF"/>
    <w:rsid w:val="00A945AD"/>
    <w:rsid w:val="00A94730"/>
    <w:rsid w:val="00A947AA"/>
    <w:rsid w:val="00A94889"/>
    <w:rsid w:val="00A9495D"/>
    <w:rsid w:val="00A949A1"/>
    <w:rsid w:val="00A94A70"/>
    <w:rsid w:val="00A94BB8"/>
    <w:rsid w:val="00A94BDE"/>
    <w:rsid w:val="00A94C5E"/>
    <w:rsid w:val="00A94C9F"/>
    <w:rsid w:val="00A94D18"/>
    <w:rsid w:val="00A94E88"/>
    <w:rsid w:val="00A94F2C"/>
    <w:rsid w:val="00A95024"/>
    <w:rsid w:val="00A9505F"/>
    <w:rsid w:val="00A9508C"/>
    <w:rsid w:val="00A950E3"/>
    <w:rsid w:val="00A95239"/>
    <w:rsid w:val="00A9526D"/>
    <w:rsid w:val="00A95303"/>
    <w:rsid w:val="00A95485"/>
    <w:rsid w:val="00A95668"/>
    <w:rsid w:val="00A95751"/>
    <w:rsid w:val="00A958D7"/>
    <w:rsid w:val="00A95927"/>
    <w:rsid w:val="00A959B2"/>
    <w:rsid w:val="00A95A3E"/>
    <w:rsid w:val="00A95B2C"/>
    <w:rsid w:val="00A95B82"/>
    <w:rsid w:val="00A95CE1"/>
    <w:rsid w:val="00A95E26"/>
    <w:rsid w:val="00A95E93"/>
    <w:rsid w:val="00A95ED6"/>
    <w:rsid w:val="00A95F6E"/>
    <w:rsid w:val="00A96058"/>
    <w:rsid w:val="00A9605D"/>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48C"/>
    <w:rsid w:val="00A974BE"/>
    <w:rsid w:val="00A97587"/>
    <w:rsid w:val="00A975CB"/>
    <w:rsid w:val="00A9761A"/>
    <w:rsid w:val="00A97666"/>
    <w:rsid w:val="00A977C2"/>
    <w:rsid w:val="00A977CD"/>
    <w:rsid w:val="00A9780C"/>
    <w:rsid w:val="00A978B4"/>
    <w:rsid w:val="00A9792B"/>
    <w:rsid w:val="00A97998"/>
    <w:rsid w:val="00A97AD7"/>
    <w:rsid w:val="00A97B8C"/>
    <w:rsid w:val="00A97DB2"/>
    <w:rsid w:val="00A97DBD"/>
    <w:rsid w:val="00A97DF7"/>
    <w:rsid w:val="00A97EF9"/>
    <w:rsid w:val="00AA0003"/>
    <w:rsid w:val="00AA0103"/>
    <w:rsid w:val="00AA0193"/>
    <w:rsid w:val="00AA01DE"/>
    <w:rsid w:val="00AA0308"/>
    <w:rsid w:val="00AA032F"/>
    <w:rsid w:val="00AA0412"/>
    <w:rsid w:val="00AA0564"/>
    <w:rsid w:val="00AA0700"/>
    <w:rsid w:val="00AA07C3"/>
    <w:rsid w:val="00AA081A"/>
    <w:rsid w:val="00AA09E3"/>
    <w:rsid w:val="00AA0A04"/>
    <w:rsid w:val="00AA0B76"/>
    <w:rsid w:val="00AA0D28"/>
    <w:rsid w:val="00AA0D9A"/>
    <w:rsid w:val="00AA0D9F"/>
    <w:rsid w:val="00AA0FFD"/>
    <w:rsid w:val="00AA1039"/>
    <w:rsid w:val="00AA10D1"/>
    <w:rsid w:val="00AA11FD"/>
    <w:rsid w:val="00AA1264"/>
    <w:rsid w:val="00AA132E"/>
    <w:rsid w:val="00AA1501"/>
    <w:rsid w:val="00AA158B"/>
    <w:rsid w:val="00AA16CC"/>
    <w:rsid w:val="00AA1740"/>
    <w:rsid w:val="00AA177E"/>
    <w:rsid w:val="00AA17B0"/>
    <w:rsid w:val="00AA1A82"/>
    <w:rsid w:val="00AA1BC1"/>
    <w:rsid w:val="00AA1CB5"/>
    <w:rsid w:val="00AA1D12"/>
    <w:rsid w:val="00AA1EEC"/>
    <w:rsid w:val="00AA1F34"/>
    <w:rsid w:val="00AA1FD9"/>
    <w:rsid w:val="00AA1FF7"/>
    <w:rsid w:val="00AA201F"/>
    <w:rsid w:val="00AA2094"/>
    <w:rsid w:val="00AA210C"/>
    <w:rsid w:val="00AA2466"/>
    <w:rsid w:val="00AA251B"/>
    <w:rsid w:val="00AA2524"/>
    <w:rsid w:val="00AA254D"/>
    <w:rsid w:val="00AA2705"/>
    <w:rsid w:val="00AA2795"/>
    <w:rsid w:val="00AA27D5"/>
    <w:rsid w:val="00AA27DC"/>
    <w:rsid w:val="00AA28A5"/>
    <w:rsid w:val="00AA2957"/>
    <w:rsid w:val="00AA29BE"/>
    <w:rsid w:val="00AA29F2"/>
    <w:rsid w:val="00AA2A5B"/>
    <w:rsid w:val="00AA2B76"/>
    <w:rsid w:val="00AA2BE5"/>
    <w:rsid w:val="00AA2C81"/>
    <w:rsid w:val="00AA2CD8"/>
    <w:rsid w:val="00AA2D8A"/>
    <w:rsid w:val="00AA2E50"/>
    <w:rsid w:val="00AA2E70"/>
    <w:rsid w:val="00AA2FA7"/>
    <w:rsid w:val="00AA301B"/>
    <w:rsid w:val="00AA30A2"/>
    <w:rsid w:val="00AA30BA"/>
    <w:rsid w:val="00AA33E6"/>
    <w:rsid w:val="00AA3667"/>
    <w:rsid w:val="00AA3745"/>
    <w:rsid w:val="00AA39C4"/>
    <w:rsid w:val="00AA3A48"/>
    <w:rsid w:val="00AA3B36"/>
    <w:rsid w:val="00AA3CE8"/>
    <w:rsid w:val="00AA3DBD"/>
    <w:rsid w:val="00AA4044"/>
    <w:rsid w:val="00AA4222"/>
    <w:rsid w:val="00AA4230"/>
    <w:rsid w:val="00AA42CF"/>
    <w:rsid w:val="00AA435E"/>
    <w:rsid w:val="00AA4478"/>
    <w:rsid w:val="00AA4491"/>
    <w:rsid w:val="00AA461D"/>
    <w:rsid w:val="00AA46A9"/>
    <w:rsid w:val="00AA4705"/>
    <w:rsid w:val="00AA4719"/>
    <w:rsid w:val="00AA4805"/>
    <w:rsid w:val="00AA4A46"/>
    <w:rsid w:val="00AA4A87"/>
    <w:rsid w:val="00AA4A96"/>
    <w:rsid w:val="00AA4BD0"/>
    <w:rsid w:val="00AA4BF8"/>
    <w:rsid w:val="00AA4C09"/>
    <w:rsid w:val="00AA4D10"/>
    <w:rsid w:val="00AA4E09"/>
    <w:rsid w:val="00AA4E72"/>
    <w:rsid w:val="00AA4F41"/>
    <w:rsid w:val="00AA503F"/>
    <w:rsid w:val="00AA51C4"/>
    <w:rsid w:val="00AA5201"/>
    <w:rsid w:val="00AA5245"/>
    <w:rsid w:val="00AA5584"/>
    <w:rsid w:val="00AA5594"/>
    <w:rsid w:val="00AA5712"/>
    <w:rsid w:val="00AA576F"/>
    <w:rsid w:val="00AA59F1"/>
    <w:rsid w:val="00AA5A4C"/>
    <w:rsid w:val="00AA5B04"/>
    <w:rsid w:val="00AA5C40"/>
    <w:rsid w:val="00AA5CC5"/>
    <w:rsid w:val="00AA5D86"/>
    <w:rsid w:val="00AA5E71"/>
    <w:rsid w:val="00AA6026"/>
    <w:rsid w:val="00AA60BF"/>
    <w:rsid w:val="00AA60F4"/>
    <w:rsid w:val="00AA6206"/>
    <w:rsid w:val="00AA6207"/>
    <w:rsid w:val="00AA6233"/>
    <w:rsid w:val="00AA625F"/>
    <w:rsid w:val="00AA62C9"/>
    <w:rsid w:val="00AA630A"/>
    <w:rsid w:val="00AA6372"/>
    <w:rsid w:val="00AA65D0"/>
    <w:rsid w:val="00AA6646"/>
    <w:rsid w:val="00AA6829"/>
    <w:rsid w:val="00AA6831"/>
    <w:rsid w:val="00AA68A4"/>
    <w:rsid w:val="00AA6910"/>
    <w:rsid w:val="00AA69EF"/>
    <w:rsid w:val="00AA6C3C"/>
    <w:rsid w:val="00AA6CA2"/>
    <w:rsid w:val="00AA6F21"/>
    <w:rsid w:val="00AA6F9A"/>
    <w:rsid w:val="00AA6FBD"/>
    <w:rsid w:val="00AA7087"/>
    <w:rsid w:val="00AA70B9"/>
    <w:rsid w:val="00AA7334"/>
    <w:rsid w:val="00AA7368"/>
    <w:rsid w:val="00AA7550"/>
    <w:rsid w:val="00AA7563"/>
    <w:rsid w:val="00AA7570"/>
    <w:rsid w:val="00AA7825"/>
    <w:rsid w:val="00AA7ACE"/>
    <w:rsid w:val="00AA7B4A"/>
    <w:rsid w:val="00AA7B55"/>
    <w:rsid w:val="00AA7BA3"/>
    <w:rsid w:val="00AA7BF4"/>
    <w:rsid w:val="00AA7C4F"/>
    <w:rsid w:val="00AA7E7E"/>
    <w:rsid w:val="00AB0001"/>
    <w:rsid w:val="00AB001C"/>
    <w:rsid w:val="00AB0036"/>
    <w:rsid w:val="00AB012C"/>
    <w:rsid w:val="00AB02C8"/>
    <w:rsid w:val="00AB0302"/>
    <w:rsid w:val="00AB03A8"/>
    <w:rsid w:val="00AB04F5"/>
    <w:rsid w:val="00AB05BC"/>
    <w:rsid w:val="00AB06B8"/>
    <w:rsid w:val="00AB06E6"/>
    <w:rsid w:val="00AB080A"/>
    <w:rsid w:val="00AB08A0"/>
    <w:rsid w:val="00AB08BC"/>
    <w:rsid w:val="00AB08C6"/>
    <w:rsid w:val="00AB0ADE"/>
    <w:rsid w:val="00AB0B16"/>
    <w:rsid w:val="00AB0B30"/>
    <w:rsid w:val="00AB0B59"/>
    <w:rsid w:val="00AB0C0C"/>
    <w:rsid w:val="00AB0CA0"/>
    <w:rsid w:val="00AB0D39"/>
    <w:rsid w:val="00AB0FA7"/>
    <w:rsid w:val="00AB102D"/>
    <w:rsid w:val="00AB10B3"/>
    <w:rsid w:val="00AB10D1"/>
    <w:rsid w:val="00AB11EB"/>
    <w:rsid w:val="00AB141C"/>
    <w:rsid w:val="00AB16D4"/>
    <w:rsid w:val="00AB1705"/>
    <w:rsid w:val="00AB17FB"/>
    <w:rsid w:val="00AB19D0"/>
    <w:rsid w:val="00AB1A33"/>
    <w:rsid w:val="00AB1A75"/>
    <w:rsid w:val="00AB1A92"/>
    <w:rsid w:val="00AB1D37"/>
    <w:rsid w:val="00AB1DBE"/>
    <w:rsid w:val="00AB1E66"/>
    <w:rsid w:val="00AB1FC6"/>
    <w:rsid w:val="00AB2180"/>
    <w:rsid w:val="00AB21B0"/>
    <w:rsid w:val="00AB221A"/>
    <w:rsid w:val="00AB2314"/>
    <w:rsid w:val="00AB23C5"/>
    <w:rsid w:val="00AB23D4"/>
    <w:rsid w:val="00AB2857"/>
    <w:rsid w:val="00AB2938"/>
    <w:rsid w:val="00AB2955"/>
    <w:rsid w:val="00AB29C5"/>
    <w:rsid w:val="00AB2B1A"/>
    <w:rsid w:val="00AB2B6E"/>
    <w:rsid w:val="00AB2BFE"/>
    <w:rsid w:val="00AB2DEF"/>
    <w:rsid w:val="00AB2EB7"/>
    <w:rsid w:val="00AB307A"/>
    <w:rsid w:val="00AB3138"/>
    <w:rsid w:val="00AB31CC"/>
    <w:rsid w:val="00AB3299"/>
    <w:rsid w:val="00AB32A7"/>
    <w:rsid w:val="00AB338B"/>
    <w:rsid w:val="00AB3418"/>
    <w:rsid w:val="00AB3491"/>
    <w:rsid w:val="00AB380C"/>
    <w:rsid w:val="00AB3A94"/>
    <w:rsid w:val="00AB3BE7"/>
    <w:rsid w:val="00AB3BF0"/>
    <w:rsid w:val="00AB3BFD"/>
    <w:rsid w:val="00AB3C9A"/>
    <w:rsid w:val="00AB3D6A"/>
    <w:rsid w:val="00AB3D7A"/>
    <w:rsid w:val="00AB3E0B"/>
    <w:rsid w:val="00AB3E16"/>
    <w:rsid w:val="00AB3E3E"/>
    <w:rsid w:val="00AB3E67"/>
    <w:rsid w:val="00AB3EC3"/>
    <w:rsid w:val="00AB3F13"/>
    <w:rsid w:val="00AB4157"/>
    <w:rsid w:val="00AB42FF"/>
    <w:rsid w:val="00AB4300"/>
    <w:rsid w:val="00AB47F8"/>
    <w:rsid w:val="00AB488B"/>
    <w:rsid w:val="00AB494F"/>
    <w:rsid w:val="00AB4A6F"/>
    <w:rsid w:val="00AB4C34"/>
    <w:rsid w:val="00AB4C41"/>
    <w:rsid w:val="00AB4E01"/>
    <w:rsid w:val="00AB50F1"/>
    <w:rsid w:val="00AB513E"/>
    <w:rsid w:val="00AB51BC"/>
    <w:rsid w:val="00AB51DA"/>
    <w:rsid w:val="00AB52A8"/>
    <w:rsid w:val="00AB5303"/>
    <w:rsid w:val="00AB53BA"/>
    <w:rsid w:val="00AB542C"/>
    <w:rsid w:val="00AB559D"/>
    <w:rsid w:val="00AB55E1"/>
    <w:rsid w:val="00AB56D1"/>
    <w:rsid w:val="00AB56E5"/>
    <w:rsid w:val="00AB574F"/>
    <w:rsid w:val="00AB57AD"/>
    <w:rsid w:val="00AB583A"/>
    <w:rsid w:val="00AB5898"/>
    <w:rsid w:val="00AB5902"/>
    <w:rsid w:val="00AB5A5C"/>
    <w:rsid w:val="00AB5CE0"/>
    <w:rsid w:val="00AB5D6A"/>
    <w:rsid w:val="00AB5DE5"/>
    <w:rsid w:val="00AB5E5E"/>
    <w:rsid w:val="00AB5ED2"/>
    <w:rsid w:val="00AB6103"/>
    <w:rsid w:val="00AB628C"/>
    <w:rsid w:val="00AB63CA"/>
    <w:rsid w:val="00AB642C"/>
    <w:rsid w:val="00AB644A"/>
    <w:rsid w:val="00AB6458"/>
    <w:rsid w:val="00AB656B"/>
    <w:rsid w:val="00AB657D"/>
    <w:rsid w:val="00AB65F0"/>
    <w:rsid w:val="00AB680A"/>
    <w:rsid w:val="00AB6866"/>
    <w:rsid w:val="00AB6AA6"/>
    <w:rsid w:val="00AB6C07"/>
    <w:rsid w:val="00AB6CA0"/>
    <w:rsid w:val="00AB70A4"/>
    <w:rsid w:val="00AB70BC"/>
    <w:rsid w:val="00AB71B7"/>
    <w:rsid w:val="00AB731A"/>
    <w:rsid w:val="00AB73B6"/>
    <w:rsid w:val="00AB73BE"/>
    <w:rsid w:val="00AB740F"/>
    <w:rsid w:val="00AB754F"/>
    <w:rsid w:val="00AB7592"/>
    <w:rsid w:val="00AB76D5"/>
    <w:rsid w:val="00AB774B"/>
    <w:rsid w:val="00AB7787"/>
    <w:rsid w:val="00AB7821"/>
    <w:rsid w:val="00AB7829"/>
    <w:rsid w:val="00AB78AC"/>
    <w:rsid w:val="00AB7913"/>
    <w:rsid w:val="00AB79C0"/>
    <w:rsid w:val="00AB7A75"/>
    <w:rsid w:val="00AB7B7A"/>
    <w:rsid w:val="00AB7BC3"/>
    <w:rsid w:val="00AB7DE3"/>
    <w:rsid w:val="00AB7E5F"/>
    <w:rsid w:val="00AB7E64"/>
    <w:rsid w:val="00AB7F1A"/>
    <w:rsid w:val="00AB7F76"/>
    <w:rsid w:val="00AC001C"/>
    <w:rsid w:val="00AC00AC"/>
    <w:rsid w:val="00AC0169"/>
    <w:rsid w:val="00AC01BC"/>
    <w:rsid w:val="00AC0529"/>
    <w:rsid w:val="00AC0591"/>
    <w:rsid w:val="00AC06E7"/>
    <w:rsid w:val="00AC0B31"/>
    <w:rsid w:val="00AC0B9E"/>
    <w:rsid w:val="00AC0BBF"/>
    <w:rsid w:val="00AC0C29"/>
    <w:rsid w:val="00AC0C45"/>
    <w:rsid w:val="00AC0C80"/>
    <w:rsid w:val="00AC0CC3"/>
    <w:rsid w:val="00AC0DB4"/>
    <w:rsid w:val="00AC0E67"/>
    <w:rsid w:val="00AC10B3"/>
    <w:rsid w:val="00AC1281"/>
    <w:rsid w:val="00AC145C"/>
    <w:rsid w:val="00AC1522"/>
    <w:rsid w:val="00AC1544"/>
    <w:rsid w:val="00AC15AF"/>
    <w:rsid w:val="00AC163A"/>
    <w:rsid w:val="00AC1737"/>
    <w:rsid w:val="00AC17BC"/>
    <w:rsid w:val="00AC18E5"/>
    <w:rsid w:val="00AC1ADD"/>
    <w:rsid w:val="00AC1B1E"/>
    <w:rsid w:val="00AC1C3E"/>
    <w:rsid w:val="00AC1C85"/>
    <w:rsid w:val="00AC1D26"/>
    <w:rsid w:val="00AC1D72"/>
    <w:rsid w:val="00AC1EFD"/>
    <w:rsid w:val="00AC1FED"/>
    <w:rsid w:val="00AC2012"/>
    <w:rsid w:val="00AC20F7"/>
    <w:rsid w:val="00AC210B"/>
    <w:rsid w:val="00AC21BA"/>
    <w:rsid w:val="00AC224D"/>
    <w:rsid w:val="00AC2288"/>
    <w:rsid w:val="00AC22C7"/>
    <w:rsid w:val="00AC2332"/>
    <w:rsid w:val="00AC2398"/>
    <w:rsid w:val="00AC241F"/>
    <w:rsid w:val="00AC248E"/>
    <w:rsid w:val="00AC2527"/>
    <w:rsid w:val="00AC2535"/>
    <w:rsid w:val="00AC25C4"/>
    <w:rsid w:val="00AC268B"/>
    <w:rsid w:val="00AC26DA"/>
    <w:rsid w:val="00AC2719"/>
    <w:rsid w:val="00AC2779"/>
    <w:rsid w:val="00AC2A3C"/>
    <w:rsid w:val="00AC2D4E"/>
    <w:rsid w:val="00AC2DA3"/>
    <w:rsid w:val="00AC2EFB"/>
    <w:rsid w:val="00AC3084"/>
    <w:rsid w:val="00AC30A2"/>
    <w:rsid w:val="00AC30DF"/>
    <w:rsid w:val="00AC338A"/>
    <w:rsid w:val="00AC3431"/>
    <w:rsid w:val="00AC35E2"/>
    <w:rsid w:val="00AC367F"/>
    <w:rsid w:val="00AC3780"/>
    <w:rsid w:val="00AC37B9"/>
    <w:rsid w:val="00AC380E"/>
    <w:rsid w:val="00AC38E9"/>
    <w:rsid w:val="00AC3B3D"/>
    <w:rsid w:val="00AC3C44"/>
    <w:rsid w:val="00AC3C90"/>
    <w:rsid w:val="00AC3CD5"/>
    <w:rsid w:val="00AC3D85"/>
    <w:rsid w:val="00AC402C"/>
    <w:rsid w:val="00AC4034"/>
    <w:rsid w:val="00AC408C"/>
    <w:rsid w:val="00AC40C7"/>
    <w:rsid w:val="00AC4150"/>
    <w:rsid w:val="00AC4420"/>
    <w:rsid w:val="00AC4577"/>
    <w:rsid w:val="00AC45D6"/>
    <w:rsid w:val="00AC472E"/>
    <w:rsid w:val="00AC4866"/>
    <w:rsid w:val="00AC4959"/>
    <w:rsid w:val="00AC4A53"/>
    <w:rsid w:val="00AC4A85"/>
    <w:rsid w:val="00AC4B53"/>
    <w:rsid w:val="00AC4D1B"/>
    <w:rsid w:val="00AC4D53"/>
    <w:rsid w:val="00AC4D9E"/>
    <w:rsid w:val="00AC4DCE"/>
    <w:rsid w:val="00AC4E0F"/>
    <w:rsid w:val="00AC4E2E"/>
    <w:rsid w:val="00AC4E95"/>
    <w:rsid w:val="00AC4ED2"/>
    <w:rsid w:val="00AC4F39"/>
    <w:rsid w:val="00AC5053"/>
    <w:rsid w:val="00AC5103"/>
    <w:rsid w:val="00AC51EB"/>
    <w:rsid w:val="00AC5270"/>
    <w:rsid w:val="00AC5444"/>
    <w:rsid w:val="00AC556B"/>
    <w:rsid w:val="00AC58A0"/>
    <w:rsid w:val="00AC59D5"/>
    <w:rsid w:val="00AC5A8D"/>
    <w:rsid w:val="00AC5B34"/>
    <w:rsid w:val="00AC5B4A"/>
    <w:rsid w:val="00AC5C2A"/>
    <w:rsid w:val="00AC5C5E"/>
    <w:rsid w:val="00AC5C97"/>
    <w:rsid w:val="00AC5CEE"/>
    <w:rsid w:val="00AC5DA9"/>
    <w:rsid w:val="00AC5DD2"/>
    <w:rsid w:val="00AC6013"/>
    <w:rsid w:val="00AC6015"/>
    <w:rsid w:val="00AC6182"/>
    <w:rsid w:val="00AC61B3"/>
    <w:rsid w:val="00AC61CC"/>
    <w:rsid w:val="00AC61E9"/>
    <w:rsid w:val="00AC627F"/>
    <w:rsid w:val="00AC63F4"/>
    <w:rsid w:val="00AC6576"/>
    <w:rsid w:val="00AC662F"/>
    <w:rsid w:val="00AC671B"/>
    <w:rsid w:val="00AC6786"/>
    <w:rsid w:val="00AC6992"/>
    <w:rsid w:val="00AC6A98"/>
    <w:rsid w:val="00AC6B7C"/>
    <w:rsid w:val="00AC6C1A"/>
    <w:rsid w:val="00AC6E1E"/>
    <w:rsid w:val="00AC6E5E"/>
    <w:rsid w:val="00AC6F41"/>
    <w:rsid w:val="00AC7228"/>
    <w:rsid w:val="00AC73C4"/>
    <w:rsid w:val="00AC7470"/>
    <w:rsid w:val="00AC74C2"/>
    <w:rsid w:val="00AC75AB"/>
    <w:rsid w:val="00AC76C3"/>
    <w:rsid w:val="00AC7717"/>
    <w:rsid w:val="00AC771B"/>
    <w:rsid w:val="00AC779A"/>
    <w:rsid w:val="00AC7983"/>
    <w:rsid w:val="00AC7BD6"/>
    <w:rsid w:val="00AC7CA3"/>
    <w:rsid w:val="00AC7CFA"/>
    <w:rsid w:val="00AC7DE9"/>
    <w:rsid w:val="00AD009D"/>
    <w:rsid w:val="00AD00AF"/>
    <w:rsid w:val="00AD00DC"/>
    <w:rsid w:val="00AD00F9"/>
    <w:rsid w:val="00AD0162"/>
    <w:rsid w:val="00AD01A2"/>
    <w:rsid w:val="00AD01B2"/>
    <w:rsid w:val="00AD0302"/>
    <w:rsid w:val="00AD0766"/>
    <w:rsid w:val="00AD083D"/>
    <w:rsid w:val="00AD08A2"/>
    <w:rsid w:val="00AD09B7"/>
    <w:rsid w:val="00AD0C16"/>
    <w:rsid w:val="00AD0F0A"/>
    <w:rsid w:val="00AD0F2E"/>
    <w:rsid w:val="00AD0FEF"/>
    <w:rsid w:val="00AD101C"/>
    <w:rsid w:val="00AD1223"/>
    <w:rsid w:val="00AD12BD"/>
    <w:rsid w:val="00AD12C9"/>
    <w:rsid w:val="00AD1491"/>
    <w:rsid w:val="00AD14F5"/>
    <w:rsid w:val="00AD15B2"/>
    <w:rsid w:val="00AD1620"/>
    <w:rsid w:val="00AD1628"/>
    <w:rsid w:val="00AD163D"/>
    <w:rsid w:val="00AD16DE"/>
    <w:rsid w:val="00AD1860"/>
    <w:rsid w:val="00AD18C9"/>
    <w:rsid w:val="00AD192D"/>
    <w:rsid w:val="00AD19F8"/>
    <w:rsid w:val="00AD1A6F"/>
    <w:rsid w:val="00AD1A97"/>
    <w:rsid w:val="00AD1B21"/>
    <w:rsid w:val="00AD1BFF"/>
    <w:rsid w:val="00AD1C1B"/>
    <w:rsid w:val="00AD1CFF"/>
    <w:rsid w:val="00AD1D7C"/>
    <w:rsid w:val="00AD1DA7"/>
    <w:rsid w:val="00AD1DFE"/>
    <w:rsid w:val="00AD1E36"/>
    <w:rsid w:val="00AD1E8F"/>
    <w:rsid w:val="00AD1F06"/>
    <w:rsid w:val="00AD2228"/>
    <w:rsid w:val="00AD239B"/>
    <w:rsid w:val="00AD23E9"/>
    <w:rsid w:val="00AD245B"/>
    <w:rsid w:val="00AD24B1"/>
    <w:rsid w:val="00AD284F"/>
    <w:rsid w:val="00AD288C"/>
    <w:rsid w:val="00AD298A"/>
    <w:rsid w:val="00AD2A38"/>
    <w:rsid w:val="00AD2ACB"/>
    <w:rsid w:val="00AD2BB4"/>
    <w:rsid w:val="00AD2D96"/>
    <w:rsid w:val="00AD2E9B"/>
    <w:rsid w:val="00AD3042"/>
    <w:rsid w:val="00AD3047"/>
    <w:rsid w:val="00AD3097"/>
    <w:rsid w:val="00AD31A9"/>
    <w:rsid w:val="00AD31C3"/>
    <w:rsid w:val="00AD32CD"/>
    <w:rsid w:val="00AD33C3"/>
    <w:rsid w:val="00AD341C"/>
    <w:rsid w:val="00AD342D"/>
    <w:rsid w:val="00AD34A1"/>
    <w:rsid w:val="00AD3579"/>
    <w:rsid w:val="00AD360C"/>
    <w:rsid w:val="00AD379F"/>
    <w:rsid w:val="00AD3935"/>
    <w:rsid w:val="00AD39B7"/>
    <w:rsid w:val="00AD3A41"/>
    <w:rsid w:val="00AD3A63"/>
    <w:rsid w:val="00AD3AB0"/>
    <w:rsid w:val="00AD3B2D"/>
    <w:rsid w:val="00AD3BA8"/>
    <w:rsid w:val="00AD3BEC"/>
    <w:rsid w:val="00AD3CB4"/>
    <w:rsid w:val="00AD3D23"/>
    <w:rsid w:val="00AD3D78"/>
    <w:rsid w:val="00AD3DEF"/>
    <w:rsid w:val="00AD3E26"/>
    <w:rsid w:val="00AD3FB8"/>
    <w:rsid w:val="00AD4000"/>
    <w:rsid w:val="00AD4272"/>
    <w:rsid w:val="00AD4299"/>
    <w:rsid w:val="00AD42CE"/>
    <w:rsid w:val="00AD4597"/>
    <w:rsid w:val="00AD48F9"/>
    <w:rsid w:val="00AD4900"/>
    <w:rsid w:val="00AD490F"/>
    <w:rsid w:val="00AD49A8"/>
    <w:rsid w:val="00AD4C34"/>
    <w:rsid w:val="00AD4ED0"/>
    <w:rsid w:val="00AD502E"/>
    <w:rsid w:val="00AD50D6"/>
    <w:rsid w:val="00AD5424"/>
    <w:rsid w:val="00AD54AD"/>
    <w:rsid w:val="00AD57E1"/>
    <w:rsid w:val="00AD5946"/>
    <w:rsid w:val="00AD5949"/>
    <w:rsid w:val="00AD5D51"/>
    <w:rsid w:val="00AD5F47"/>
    <w:rsid w:val="00AD6181"/>
    <w:rsid w:val="00AD6299"/>
    <w:rsid w:val="00AD6376"/>
    <w:rsid w:val="00AD63D8"/>
    <w:rsid w:val="00AD653F"/>
    <w:rsid w:val="00AD67EC"/>
    <w:rsid w:val="00AD68A0"/>
    <w:rsid w:val="00AD68D5"/>
    <w:rsid w:val="00AD6980"/>
    <w:rsid w:val="00AD69D0"/>
    <w:rsid w:val="00AD6A54"/>
    <w:rsid w:val="00AD6BF4"/>
    <w:rsid w:val="00AD6C09"/>
    <w:rsid w:val="00AD6C31"/>
    <w:rsid w:val="00AD6C7F"/>
    <w:rsid w:val="00AD6CD1"/>
    <w:rsid w:val="00AD6DA6"/>
    <w:rsid w:val="00AD6ED7"/>
    <w:rsid w:val="00AD6EF0"/>
    <w:rsid w:val="00AD6F42"/>
    <w:rsid w:val="00AD70C9"/>
    <w:rsid w:val="00AD70E2"/>
    <w:rsid w:val="00AD7213"/>
    <w:rsid w:val="00AD724B"/>
    <w:rsid w:val="00AD72B6"/>
    <w:rsid w:val="00AD732B"/>
    <w:rsid w:val="00AD75A6"/>
    <w:rsid w:val="00AD76A6"/>
    <w:rsid w:val="00AD787C"/>
    <w:rsid w:val="00AD78AE"/>
    <w:rsid w:val="00AD7927"/>
    <w:rsid w:val="00AD7A38"/>
    <w:rsid w:val="00AD7AFA"/>
    <w:rsid w:val="00AD7C1F"/>
    <w:rsid w:val="00AD7E17"/>
    <w:rsid w:val="00AD7ED1"/>
    <w:rsid w:val="00AD7F7F"/>
    <w:rsid w:val="00AE002E"/>
    <w:rsid w:val="00AE00C2"/>
    <w:rsid w:val="00AE00DB"/>
    <w:rsid w:val="00AE0160"/>
    <w:rsid w:val="00AE01D6"/>
    <w:rsid w:val="00AE0217"/>
    <w:rsid w:val="00AE02E6"/>
    <w:rsid w:val="00AE0356"/>
    <w:rsid w:val="00AE03E2"/>
    <w:rsid w:val="00AE0456"/>
    <w:rsid w:val="00AE0511"/>
    <w:rsid w:val="00AE0554"/>
    <w:rsid w:val="00AE0683"/>
    <w:rsid w:val="00AE06EC"/>
    <w:rsid w:val="00AE093A"/>
    <w:rsid w:val="00AE0A21"/>
    <w:rsid w:val="00AE0C46"/>
    <w:rsid w:val="00AE0D23"/>
    <w:rsid w:val="00AE0DAF"/>
    <w:rsid w:val="00AE0DC1"/>
    <w:rsid w:val="00AE0E9E"/>
    <w:rsid w:val="00AE0EBA"/>
    <w:rsid w:val="00AE107C"/>
    <w:rsid w:val="00AE1442"/>
    <w:rsid w:val="00AE14B7"/>
    <w:rsid w:val="00AE1545"/>
    <w:rsid w:val="00AE163D"/>
    <w:rsid w:val="00AE176D"/>
    <w:rsid w:val="00AE189F"/>
    <w:rsid w:val="00AE18EA"/>
    <w:rsid w:val="00AE1944"/>
    <w:rsid w:val="00AE19D1"/>
    <w:rsid w:val="00AE1AE8"/>
    <w:rsid w:val="00AE1BCE"/>
    <w:rsid w:val="00AE1BFF"/>
    <w:rsid w:val="00AE1DC8"/>
    <w:rsid w:val="00AE2205"/>
    <w:rsid w:val="00AE232B"/>
    <w:rsid w:val="00AE25E5"/>
    <w:rsid w:val="00AE260E"/>
    <w:rsid w:val="00AE26F5"/>
    <w:rsid w:val="00AE27D3"/>
    <w:rsid w:val="00AE28AC"/>
    <w:rsid w:val="00AE2957"/>
    <w:rsid w:val="00AE2968"/>
    <w:rsid w:val="00AE2A1B"/>
    <w:rsid w:val="00AE2A39"/>
    <w:rsid w:val="00AE2A82"/>
    <w:rsid w:val="00AE2CB4"/>
    <w:rsid w:val="00AE2CFC"/>
    <w:rsid w:val="00AE2D71"/>
    <w:rsid w:val="00AE2E02"/>
    <w:rsid w:val="00AE2EA6"/>
    <w:rsid w:val="00AE2FA6"/>
    <w:rsid w:val="00AE3004"/>
    <w:rsid w:val="00AE30D6"/>
    <w:rsid w:val="00AE3157"/>
    <w:rsid w:val="00AE31F7"/>
    <w:rsid w:val="00AE328C"/>
    <w:rsid w:val="00AE3326"/>
    <w:rsid w:val="00AE3467"/>
    <w:rsid w:val="00AE3536"/>
    <w:rsid w:val="00AE3573"/>
    <w:rsid w:val="00AE3582"/>
    <w:rsid w:val="00AE3593"/>
    <w:rsid w:val="00AE3627"/>
    <w:rsid w:val="00AE36F2"/>
    <w:rsid w:val="00AE37B9"/>
    <w:rsid w:val="00AE3839"/>
    <w:rsid w:val="00AE3A41"/>
    <w:rsid w:val="00AE3AEE"/>
    <w:rsid w:val="00AE3AF4"/>
    <w:rsid w:val="00AE3C33"/>
    <w:rsid w:val="00AE42C2"/>
    <w:rsid w:val="00AE42D1"/>
    <w:rsid w:val="00AE435E"/>
    <w:rsid w:val="00AE4498"/>
    <w:rsid w:val="00AE44E6"/>
    <w:rsid w:val="00AE4507"/>
    <w:rsid w:val="00AE4557"/>
    <w:rsid w:val="00AE45E8"/>
    <w:rsid w:val="00AE4690"/>
    <w:rsid w:val="00AE46A5"/>
    <w:rsid w:val="00AE4726"/>
    <w:rsid w:val="00AE47A1"/>
    <w:rsid w:val="00AE4A10"/>
    <w:rsid w:val="00AE4A1F"/>
    <w:rsid w:val="00AE4A8B"/>
    <w:rsid w:val="00AE4C55"/>
    <w:rsid w:val="00AE4E08"/>
    <w:rsid w:val="00AE4EE1"/>
    <w:rsid w:val="00AE4F01"/>
    <w:rsid w:val="00AE50CB"/>
    <w:rsid w:val="00AE5345"/>
    <w:rsid w:val="00AE539C"/>
    <w:rsid w:val="00AE5421"/>
    <w:rsid w:val="00AE5434"/>
    <w:rsid w:val="00AE556A"/>
    <w:rsid w:val="00AE567E"/>
    <w:rsid w:val="00AE56E2"/>
    <w:rsid w:val="00AE5799"/>
    <w:rsid w:val="00AE5938"/>
    <w:rsid w:val="00AE599F"/>
    <w:rsid w:val="00AE5AD3"/>
    <w:rsid w:val="00AE5B81"/>
    <w:rsid w:val="00AE5B9E"/>
    <w:rsid w:val="00AE5C22"/>
    <w:rsid w:val="00AE5C3D"/>
    <w:rsid w:val="00AE5D0A"/>
    <w:rsid w:val="00AE5D80"/>
    <w:rsid w:val="00AE5DD1"/>
    <w:rsid w:val="00AE5E95"/>
    <w:rsid w:val="00AE6084"/>
    <w:rsid w:val="00AE6111"/>
    <w:rsid w:val="00AE6232"/>
    <w:rsid w:val="00AE632B"/>
    <w:rsid w:val="00AE6433"/>
    <w:rsid w:val="00AE64AE"/>
    <w:rsid w:val="00AE6584"/>
    <w:rsid w:val="00AE6837"/>
    <w:rsid w:val="00AE69BD"/>
    <w:rsid w:val="00AE6B2C"/>
    <w:rsid w:val="00AE6B53"/>
    <w:rsid w:val="00AE6C6B"/>
    <w:rsid w:val="00AE6CB8"/>
    <w:rsid w:val="00AE6D12"/>
    <w:rsid w:val="00AE6D40"/>
    <w:rsid w:val="00AE6DA1"/>
    <w:rsid w:val="00AE71E8"/>
    <w:rsid w:val="00AE7218"/>
    <w:rsid w:val="00AE723D"/>
    <w:rsid w:val="00AE73B2"/>
    <w:rsid w:val="00AE773B"/>
    <w:rsid w:val="00AE7751"/>
    <w:rsid w:val="00AE7754"/>
    <w:rsid w:val="00AE7758"/>
    <w:rsid w:val="00AE780C"/>
    <w:rsid w:val="00AE7886"/>
    <w:rsid w:val="00AE7907"/>
    <w:rsid w:val="00AE7992"/>
    <w:rsid w:val="00AE7BEB"/>
    <w:rsid w:val="00AE7C87"/>
    <w:rsid w:val="00AE7CBA"/>
    <w:rsid w:val="00AE7DA5"/>
    <w:rsid w:val="00AE7F55"/>
    <w:rsid w:val="00AF024E"/>
    <w:rsid w:val="00AF045F"/>
    <w:rsid w:val="00AF051F"/>
    <w:rsid w:val="00AF077F"/>
    <w:rsid w:val="00AF07C3"/>
    <w:rsid w:val="00AF0824"/>
    <w:rsid w:val="00AF0F5A"/>
    <w:rsid w:val="00AF0FE4"/>
    <w:rsid w:val="00AF0FFE"/>
    <w:rsid w:val="00AF126C"/>
    <w:rsid w:val="00AF1414"/>
    <w:rsid w:val="00AF1499"/>
    <w:rsid w:val="00AF1519"/>
    <w:rsid w:val="00AF1557"/>
    <w:rsid w:val="00AF15C3"/>
    <w:rsid w:val="00AF16E9"/>
    <w:rsid w:val="00AF183C"/>
    <w:rsid w:val="00AF192F"/>
    <w:rsid w:val="00AF197F"/>
    <w:rsid w:val="00AF19CD"/>
    <w:rsid w:val="00AF19DA"/>
    <w:rsid w:val="00AF1A4A"/>
    <w:rsid w:val="00AF1A71"/>
    <w:rsid w:val="00AF1AEB"/>
    <w:rsid w:val="00AF1B3E"/>
    <w:rsid w:val="00AF1CF2"/>
    <w:rsid w:val="00AF1D41"/>
    <w:rsid w:val="00AF1E61"/>
    <w:rsid w:val="00AF237A"/>
    <w:rsid w:val="00AF241F"/>
    <w:rsid w:val="00AF24B7"/>
    <w:rsid w:val="00AF24F9"/>
    <w:rsid w:val="00AF254E"/>
    <w:rsid w:val="00AF25F3"/>
    <w:rsid w:val="00AF2799"/>
    <w:rsid w:val="00AF27EE"/>
    <w:rsid w:val="00AF28B0"/>
    <w:rsid w:val="00AF28D9"/>
    <w:rsid w:val="00AF294A"/>
    <w:rsid w:val="00AF2A86"/>
    <w:rsid w:val="00AF2DED"/>
    <w:rsid w:val="00AF2EED"/>
    <w:rsid w:val="00AF2F21"/>
    <w:rsid w:val="00AF3110"/>
    <w:rsid w:val="00AF3186"/>
    <w:rsid w:val="00AF31A4"/>
    <w:rsid w:val="00AF32E3"/>
    <w:rsid w:val="00AF3303"/>
    <w:rsid w:val="00AF3376"/>
    <w:rsid w:val="00AF3560"/>
    <w:rsid w:val="00AF357F"/>
    <w:rsid w:val="00AF35A3"/>
    <w:rsid w:val="00AF3654"/>
    <w:rsid w:val="00AF3727"/>
    <w:rsid w:val="00AF3937"/>
    <w:rsid w:val="00AF39AA"/>
    <w:rsid w:val="00AF3A9F"/>
    <w:rsid w:val="00AF3BA6"/>
    <w:rsid w:val="00AF3BBA"/>
    <w:rsid w:val="00AF3C6A"/>
    <w:rsid w:val="00AF3C80"/>
    <w:rsid w:val="00AF3C8C"/>
    <w:rsid w:val="00AF3CCB"/>
    <w:rsid w:val="00AF3CFA"/>
    <w:rsid w:val="00AF3FE9"/>
    <w:rsid w:val="00AF4095"/>
    <w:rsid w:val="00AF4143"/>
    <w:rsid w:val="00AF41FC"/>
    <w:rsid w:val="00AF4349"/>
    <w:rsid w:val="00AF4371"/>
    <w:rsid w:val="00AF4447"/>
    <w:rsid w:val="00AF452F"/>
    <w:rsid w:val="00AF457C"/>
    <w:rsid w:val="00AF4612"/>
    <w:rsid w:val="00AF4743"/>
    <w:rsid w:val="00AF4784"/>
    <w:rsid w:val="00AF4ABD"/>
    <w:rsid w:val="00AF4AE8"/>
    <w:rsid w:val="00AF4AF4"/>
    <w:rsid w:val="00AF4B3B"/>
    <w:rsid w:val="00AF4BC3"/>
    <w:rsid w:val="00AF4D92"/>
    <w:rsid w:val="00AF4F01"/>
    <w:rsid w:val="00AF4FEC"/>
    <w:rsid w:val="00AF51F8"/>
    <w:rsid w:val="00AF5363"/>
    <w:rsid w:val="00AF540F"/>
    <w:rsid w:val="00AF5757"/>
    <w:rsid w:val="00AF58E3"/>
    <w:rsid w:val="00AF5A14"/>
    <w:rsid w:val="00AF5A5C"/>
    <w:rsid w:val="00AF5A85"/>
    <w:rsid w:val="00AF5AB1"/>
    <w:rsid w:val="00AF5C82"/>
    <w:rsid w:val="00AF5F78"/>
    <w:rsid w:val="00AF6040"/>
    <w:rsid w:val="00AF618D"/>
    <w:rsid w:val="00AF61A6"/>
    <w:rsid w:val="00AF62A5"/>
    <w:rsid w:val="00AF63A9"/>
    <w:rsid w:val="00AF649B"/>
    <w:rsid w:val="00AF6591"/>
    <w:rsid w:val="00AF66F1"/>
    <w:rsid w:val="00AF6843"/>
    <w:rsid w:val="00AF6A76"/>
    <w:rsid w:val="00AF6A80"/>
    <w:rsid w:val="00AF6AA5"/>
    <w:rsid w:val="00AF6B1B"/>
    <w:rsid w:val="00AF6C79"/>
    <w:rsid w:val="00AF6C87"/>
    <w:rsid w:val="00AF7016"/>
    <w:rsid w:val="00AF7026"/>
    <w:rsid w:val="00AF71A7"/>
    <w:rsid w:val="00AF7200"/>
    <w:rsid w:val="00AF72A9"/>
    <w:rsid w:val="00AF7363"/>
    <w:rsid w:val="00AF738A"/>
    <w:rsid w:val="00AF775C"/>
    <w:rsid w:val="00AF7BEB"/>
    <w:rsid w:val="00AF7D5E"/>
    <w:rsid w:val="00AF7D5F"/>
    <w:rsid w:val="00AF7ED9"/>
    <w:rsid w:val="00AF7F09"/>
    <w:rsid w:val="00AF7F0E"/>
    <w:rsid w:val="00AF7F2F"/>
    <w:rsid w:val="00B0004E"/>
    <w:rsid w:val="00B00244"/>
    <w:rsid w:val="00B002BA"/>
    <w:rsid w:val="00B002CE"/>
    <w:rsid w:val="00B00306"/>
    <w:rsid w:val="00B00406"/>
    <w:rsid w:val="00B004AD"/>
    <w:rsid w:val="00B0075E"/>
    <w:rsid w:val="00B0080C"/>
    <w:rsid w:val="00B00A95"/>
    <w:rsid w:val="00B00B7C"/>
    <w:rsid w:val="00B00D5C"/>
    <w:rsid w:val="00B00D62"/>
    <w:rsid w:val="00B00DFB"/>
    <w:rsid w:val="00B00E12"/>
    <w:rsid w:val="00B010D3"/>
    <w:rsid w:val="00B01196"/>
    <w:rsid w:val="00B01208"/>
    <w:rsid w:val="00B012CD"/>
    <w:rsid w:val="00B012E0"/>
    <w:rsid w:val="00B012FB"/>
    <w:rsid w:val="00B01340"/>
    <w:rsid w:val="00B0144A"/>
    <w:rsid w:val="00B014AE"/>
    <w:rsid w:val="00B01521"/>
    <w:rsid w:val="00B015FE"/>
    <w:rsid w:val="00B0162F"/>
    <w:rsid w:val="00B0178F"/>
    <w:rsid w:val="00B01851"/>
    <w:rsid w:val="00B01872"/>
    <w:rsid w:val="00B019E5"/>
    <w:rsid w:val="00B01A93"/>
    <w:rsid w:val="00B01C07"/>
    <w:rsid w:val="00B01CC2"/>
    <w:rsid w:val="00B01DCD"/>
    <w:rsid w:val="00B01F0D"/>
    <w:rsid w:val="00B01F17"/>
    <w:rsid w:val="00B01F47"/>
    <w:rsid w:val="00B01FBC"/>
    <w:rsid w:val="00B02014"/>
    <w:rsid w:val="00B020FE"/>
    <w:rsid w:val="00B0226D"/>
    <w:rsid w:val="00B022D1"/>
    <w:rsid w:val="00B022E9"/>
    <w:rsid w:val="00B02306"/>
    <w:rsid w:val="00B023FC"/>
    <w:rsid w:val="00B0250A"/>
    <w:rsid w:val="00B02610"/>
    <w:rsid w:val="00B0265D"/>
    <w:rsid w:val="00B026D2"/>
    <w:rsid w:val="00B027DB"/>
    <w:rsid w:val="00B02828"/>
    <w:rsid w:val="00B02A4C"/>
    <w:rsid w:val="00B02AD0"/>
    <w:rsid w:val="00B02BC8"/>
    <w:rsid w:val="00B02E4B"/>
    <w:rsid w:val="00B02F10"/>
    <w:rsid w:val="00B0303F"/>
    <w:rsid w:val="00B03101"/>
    <w:rsid w:val="00B0315B"/>
    <w:rsid w:val="00B03193"/>
    <w:rsid w:val="00B032F8"/>
    <w:rsid w:val="00B03347"/>
    <w:rsid w:val="00B034CB"/>
    <w:rsid w:val="00B034F9"/>
    <w:rsid w:val="00B03523"/>
    <w:rsid w:val="00B03674"/>
    <w:rsid w:val="00B03705"/>
    <w:rsid w:val="00B0371D"/>
    <w:rsid w:val="00B037E8"/>
    <w:rsid w:val="00B037FE"/>
    <w:rsid w:val="00B03823"/>
    <w:rsid w:val="00B03939"/>
    <w:rsid w:val="00B039CE"/>
    <w:rsid w:val="00B03B3E"/>
    <w:rsid w:val="00B03BA1"/>
    <w:rsid w:val="00B03BB8"/>
    <w:rsid w:val="00B03CBB"/>
    <w:rsid w:val="00B03D26"/>
    <w:rsid w:val="00B03E19"/>
    <w:rsid w:val="00B03EFB"/>
    <w:rsid w:val="00B04079"/>
    <w:rsid w:val="00B0412B"/>
    <w:rsid w:val="00B041DE"/>
    <w:rsid w:val="00B041E8"/>
    <w:rsid w:val="00B042B1"/>
    <w:rsid w:val="00B0435E"/>
    <w:rsid w:val="00B04649"/>
    <w:rsid w:val="00B04886"/>
    <w:rsid w:val="00B049C5"/>
    <w:rsid w:val="00B04A8E"/>
    <w:rsid w:val="00B04AD7"/>
    <w:rsid w:val="00B04B7F"/>
    <w:rsid w:val="00B04BD0"/>
    <w:rsid w:val="00B04BD6"/>
    <w:rsid w:val="00B04D36"/>
    <w:rsid w:val="00B04E0E"/>
    <w:rsid w:val="00B04F11"/>
    <w:rsid w:val="00B04F12"/>
    <w:rsid w:val="00B05016"/>
    <w:rsid w:val="00B0501E"/>
    <w:rsid w:val="00B0504B"/>
    <w:rsid w:val="00B0540A"/>
    <w:rsid w:val="00B055DD"/>
    <w:rsid w:val="00B055E4"/>
    <w:rsid w:val="00B05688"/>
    <w:rsid w:val="00B056CF"/>
    <w:rsid w:val="00B0588E"/>
    <w:rsid w:val="00B05965"/>
    <w:rsid w:val="00B0596D"/>
    <w:rsid w:val="00B05AAD"/>
    <w:rsid w:val="00B05B9E"/>
    <w:rsid w:val="00B05BC9"/>
    <w:rsid w:val="00B05EC2"/>
    <w:rsid w:val="00B05F62"/>
    <w:rsid w:val="00B060A8"/>
    <w:rsid w:val="00B0627B"/>
    <w:rsid w:val="00B06335"/>
    <w:rsid w:val="00B0633B"/>
    <w:rsid w:val="00B0649B"/>
    <w:rsid w:val="00B064C0"/>
    <w:rsid w:val="00B06658"/>
    <w:rsid w:val="00B066BC"/>
    <w:rsid w:val="00B066FE"/>
    <w:rsid w:val="00B06771"/>
    <w:rsid w:val="00B06857"/>
    <w:rsid w:val="00B069CC"/>
    <w:rsid w:val="00B069E2"/>
    <w:rsid w:val="00B069E7"/>
    <w:rsid w:val="00B06A9E"/>
    <w:rsid w:val="00B06ADF"/>
    <w:rsid w:val="00B06B29"/>
    <w:rsid w:val="00B06B56"/>
    <w:rsid w:val="00B06BE1"/>
    <w:rsid w:val="00B06C27"/>
    <w:rsid w:val="00B06C77"/>
    <w:rsid w:val="00B06DDE"/>
    <w:rsid w:val="00B06DF3"/>
    <w:rsid w:val="00B06FF3"/>
    <w:rsid w:val="00B0704A"/>
    <w:rsid w:val="00B07193"/>
    <w:rsid w:val="00B071BE"/>
    <w:rsid w:val="00B07282"/>
    <w:rsid w:val="00B07390"/>
    <w:rsid w:val="00B07472"/>
    <w:rsid w:val="00B0759A"/>
    <w:rsid w:val="00B075EC"/>
    <w:rsid w:val="00B07652"/>
    <w:rsid w:val="00B07683"/>
    <w:rsid w:val="00B076A7"/>
    <w:rsid w:val="00B076C4"/>
    <w:rsid w:val="00B07950"/>
    <w:rsid w:val="00B07A16"/>
    <w:rsid w:val="00B07A5C"/>
    <w:rsid w:val="00B07C34"/>
    <w:rsid w:val="00B07CBE"/>
    <w:rsid w:val="00B07D82"/>
    <w:rsid w:val="00B07D9F"/>
    <w:rsid w:val="00B10083"/>
    <w:rsid w:val="00B10103"/>
    <w:rsid w:val="00B101B6"/>
    <w:rsid w:val="00B10262"/>
    <w:rsid w:val="00B102ED"/>
    <w:rsid w:val="00B10367"/>
    <w:rsid w:val="00B10708"/>
    <w:rsid w:val="00B10827"/>
    <w:rsid w:val="00B108C7"/>
    <w:rsid w:val="00B108ED"/>
    <w:rsid w:val="00B10931"/>
    <w:rsid w:val="00B1093D"/>
    <w:rsid w:val="00B10A8B"/>
    <w:rsid w:val="00B10AE3"/>
    <w:rsid w:val="00B10B94"/>
    <w:rsid w:val="00B10BE8"/>
    <w:rsid w:val="00B10C2A"/>
    <w:rsid w:val="00B10CCD"/>
    <w:rsid w:val="00B10D69"/>
    <w:rsid w:val="00B10DF3"/>
    <w:rsid w:val="00B10E53"/>
    <w:rsid w:val="00B10F63"/>
    <w:rsid w:val="00B10FA8"/>
    <w:rsid w:val="00B110E7"/>
    <w:rsid w:val="00B1117F"/>
    <w:rsid w:val="00B111A3"/>
    <w:rsid w:val="00B1125F"/>
    <w:rsid w:val="00B11277"/>
    <w:rsid w:val="00B1159C"/>
    <w:rsid w:val="00B11661"/>
    <w:rsid w:val="00B1167A"/>
    <w:rsid w:val="00B11705"/>
    <w:rsid w:val="00B11710"/>
    <w:rsid w:val="00B11781"/>
    <w:rsid w:val="00B11882"/>
    <w:rsid w:val="00B11919"/>
    <w:rsid w:val="00B119CB"/>
    <w:rsid w:val="00B11D99"/>
    <w:rsid w:val="00B11E29"/>
    <w:rsid w:val="00B11E38"/>
    <w:rsid w:val="00B11F29"/>
    <w:rsid w:val="00B12054"/>
    <w:rsid w:val="00B1207F"/>
    <w:rsid w:val="00B121D4"/>
    <w:rsid w:val="00B122F2"/>
    <w:rsid w:val="00B1233A"/>
    <w:rsid w:val="00B123C4"/>
    <w:rsid w:val="00B12413"/>
    <w:rsid w:val="00B12438"/>
    <w:rsid w:val="00B12445"/>
    <w:rsid w:val="00B12603"/>
    <w:rsid w:val="00B12694"/>
    <w:rsid w:val="00B12716"/>
    <w:rsid w:val="00B12857"/>
    <w:rsid w:val="00B1285D"/>
    <w:rsid w:val="00B1288F"/>
    <w:rsid w:val="00B128DB"/>
    <w:rsid w:val="00B12919"/>
    <w:rsid w:val="00B12921"/>
    <w:rsid w:val="00B12A8C"/>
    <w:rsid w:val="00B12D2A"/>
    <w:rsid w:val="00B12E1B"/>
    <w:rsid w:val="00B12EAE"/>
    <w:rsid w:val="00B12F34"/>
    <w:rsid w:val="00B13003"/>
    <w:rsid w:val="00B1310F"/>
    <w:rsid w:val="00B13363"/>
    <w:rsid w:val="00B13542"/>
    <w:rsid w:val="00B135BC"/>
    <w:rsid w:val="00B1361F"/>
    <w:rsid w:val="00B1363C"/>
    <w:rsid w:val="00B136A1"/>
    <w:rsid w:val="00B137BE"/>
    <w:rsid w:val="00B13829"/>
    <w:rsid w:val="00B139F1"/>
    <w:rsid w:val="00B13B18"/>
    <w:rsid w:val="00B13DF0"/>
    <w:rsid w:val="00B13E2A"/>
    <w:rsid w:val="00B13E8C"/>
    <w:rsid w:val="00B13F1F"/>
    <w:rsid w:val="00B141BC"/>
    <w:rsid w:val="00B141D9"/>
    <w:rsid w:val="00B14251"/>
    <w:rsid w:val="00B146AE"/>
    <w:rsid w:val="00B14704"/>
    <w:rsid w:val="00B147CC"/>
    <w:rsid w:val="00B14938"/>
    <w:rsid w:val="00B14C80"/>
    <w:rsid w:val="00B14C86"/>
    <w:rsid w:val="00B14CE0"/>
    <w:rsid w:val="00B14CF3"/>
    <w:rsid w:val="00B14D11"/>
    <w:rsid w:val="00B14D89"/>
    <w:rsid w:val="00B15043"/>
    <w:rsid w:val="00B150E1"/>
    <w:rsid w:val="00B15141"/>
    <w:rsid w:val="00B151C6"/>
    <w:rsid w:val="00B152AA"/>
    <w:rsid w:val="00B15452"/>
    <w:rsid w:val="00B15572"/>
    <w:rsid w:val="00B155A0"/>
    <w:rsid w:val="00B156C6"/>
    <w:rsid w:val="00B15B44"/>
    <w:rsid w:val="00B15BCB"/>
    <w:rsid w:val="00B15C39"/>
    <w:rsid w:val="00B15CCC"/>
    <w:rsid w:val="00B15CCE"/>
    <w:rsid w:val="00B15D62"/>
    <w:rsid w:val="00B15DCE"/>
    <w:rsid w:val="00B15DE8"/>
    <w:rsid w:val="00B15FFE"/>
    <w:rsid w:val="00B16164"/>
    <w:rsid w:val="00B16269"/>
    <w:rsid w:val="00B16342"/>
    <w:rsid w:val="00B167B5"/>
    <w:rsid w:val="00B16815"/>
    <w:rsid w:val="00B168EA"/>
    <w:rsid w:val="00B16905"/>
    <w:rsid w:val="00B16B5F"/>
    <w:rsid w:val="00B16D06"/>
    <w:rsid w:val="00B16D08"/>
    <w:rsid w:val="00B16DC4"/>
    <w:rsid w:val="00B16E19"/>
    <w:rsid w:val="00B17273"/>
    <w:rsid w:val="00B172C7"/>
    <w:rsid w:val="00B1736C"/>
    <w:rsid w:val="00B174CA"/>
    <w:rsid w:val="00B176DF"/>
    <w:rsid w:val="00B176E6"/>
    <w:rsid w:val="00B17744"/>
    <w:rsid w:val="00B17749"/>
    <w:rsid w:val="00B1778E"/>
    <w:rsid w:val="00B1789A"/>
    <w:rsid w:val="00B17A7D"/>
    <w:rsid w:val="00B17B14"/>
    <w:rsid w:val="00B17B8D"/>
    <w:rsid w:val="00B17BCE"/>
    <w:rsid w:val="00B17C01"/>
    <w:rsid w:val="00B17C06"/>
    <w:rsid w:val="00B17C4F"/>
    <w:rsid w:val="00B17C57"/>
    <w:rsid w:val="00B17C72"/>
    <w:rsid w:val="00B17D3E"/>
    <w:rsid w:val="00B17D9F"/>
    <w:rsid w:val="00B17ED3"/>
    <w:rsid w:val="00B17ED8"/>
    <w:rsid w:val="00B20033"/>
    <w:rsid w:val="00B20057"/>
    <w:rsid w:val="00B201AE"/>
    <w:rsid w:val="00B20251"/>
    <w:rsid w:val="00B202B2"/>
    <w:rsid w:val="00B20375"/>
    <w:rsid w:val="00B203E4"/>
    <w:rsid w:val="00B2043A"/>
    <w:rsid w:val="00B2064A"/>
    <w:rsid w:val="00B20778"/>
    <w:rsid w:val="00B209B7"/>
    <w:rsid w:val="00B209C0"/>
    <w:rsid w:val="00B209F4"/>
    <w:rsid w:val="00B20AFC"/>
    <w:rsid w:val="00B20C58"/>
    <w:rsid w:val="00B20C75"/>
    <w:rsid w:val="00B20CD7"/>
    <w:rsid w:val="00B20DC9"/>
    <w:rsid w:val="00B20E2B"/>
    <w:rsid w:val="00B20E6E"/>
    <w:rsid w:val="00B20ED5"/>
    <w:rsid w:val="00B20F3D"/>
    <w:rsid w:val="00B21016"/>
    <w:rsid w:val="00B21423"/>
    <w:rsid w:val="00B2159E"/>
    <w:rsid w:val="00B215F9"/>
    <w:rsid w:val="00B216CA"/>
    <w:rsid w:val="00B217CD"/>
    <w:rsid w:val="00B21A60"/>
    <w:rsid w:val="00B21B67"/>
    <w:rsid w:val="00B21B7D"/>
    <w:rsid w:val="00B21C77"/>
    <w:rsid w:val="00B21CA7"/>
    <w:rsid w:val="00B21CE8"/>
    <w:rsid w:val="00B21DCF"/>
    <w:rsid w:val="00B21EE8"/>
    <w:rsid w:val="00B21F3C"/>
    <w:rsid w:val="00B22260"/>
    <w:rsid w:val="00B2238C"/>
    <w:rsid w:val="00B223DE"/>
    <w:rsid w:val="00B22472"/>
    <w:rsid w:val="00B2251C"/>
    <w:rsid w:val="00B22555"/>
    <w:rsid w:val="00B22589"/>
    <w:rsid w:val="00B226C7"/>
    <w:rsid w:val="00B226C8"/>
    <w:rsid w:val="00B228ED"/>
    <w:rsid w:val="00B229C3"/>
    <w:rsid w:val="00B22A62"/>
    <w:rsid w:val="00B22A91"/>
    <w:rsid w:val="00B22D8B"/>
    <w:rsid w:val="00B22E9E"/>
    <w:rsid w:val="00B22EB5"/>
    <w:rsid w:val="00B22FF0"/>
    <w:rsid w:val="00B23144"/>
    <w:rsid w:val="00B232A6"/>
    <w:rsid w:val="00B232CB"/>
    <w:rsid w:val="00B233A9"/>
    <w:rsid w:val="00B23409"/>
    <w:rsid w:val="00B23522"/>
    <w:rsid w:val="00B23593"/>
    <w:rsid w:val="00B23715"/>
    <w:rsid w:val="00B23743"/>
    <w:rsid w:val="00B237E7"/>
    <w:rsid w:val="00B239CC"/>
    <w:rsid w:val="00B23A67"/>
    <w:rsid w:val="00B23B1A"/>
    <w:rsid w:val="00B23B41"/>
    <w:rsid w:val="00B23C57"/>
    <w:rsid w:val="00B23C88"/>
    <w:rsid w:val="00B23CA0"/>
    <w:rsid w:val="00B23E2E"/>
    <w:rsid w:val="00B23EFF"/>
    <w:rsid w:val="00B23F25"/>
    <w:rsid w:val="00B243FF"/>
    <w:rsid w:val="00B245BD"/>
    <w:rsid w:val="00B245F9"/>
    <w:rsid w:val="00B2475E"/>
    <w:rsid w:val="00B24800"/>
    <w:rsid w:val="00B24945"/>
    <w:rsid w:val="00B24959"/>
    <w:rsid w:val="00B24B01"/>
    <w:rsid w:val="00B24C48"/>
    <w:rsid w:val="00B24F49"/>
    <w:rsid w:val="00B252B2"/>
    <w:rsid w:val="00B2533C"/>
    <w:rsid w:val="00B253F0"/>
    <w:rsid w:val="00B254B8"/>
    <w:rsid w:val="00B25585"/>
    <w:rsid w:val="00B2564D"/>
    <w:rsid w:val="00B25710"/>
    <w:rsid w:val="00B2571D"/>
    <w:rsid w:val="00B259E2"/>
    <w:rsid w:val="00B25A0E"/>
    <w:rsid w:val="00B25A70"/>
    <w:rsid w:val="00B25B6E"/>
    <w:rsid w:val="00B25BD8"/>
    <w:rsid w:val="00B25CFF"/>
    <w:rsid w:val="00B25E1D"/>
    <w:rsid w:val="00B25F06"/>
    <w:rsid w:val="00B25F6B"/>
    <w:rsid w:val="00B25F9A"/>
    <w:rsid w:val="00B26016"/>
    <w:rsid w:val="00B26085"/>
    <w:rsid w:val="00B260D9"/>
    <w:rsid w:val="00B2613A"/>
    <w:rsid w:val="00B26234"/>
    <w:rsid w:val="00B26384"/>
    <w:rsid w:val="00B263BE"/>
    <w:rsid w:val="00B26465"/>
    <w:rsid w:val="00B26496"/>
    <w:rsid w:val="00B26553"/>
    <w:rsid w:val="00B26651"/>
    <w:rsid w:val="00B26772"/>
    <w:rsid w:val="00B26823"/>
    <w:rsid w:val="00B268D0"/>
    <w:rsid w:val="00B269CE"/>
    <w:rsid w:val="00B26A20"/>
    <w:rsid w:val="00B26ADE"/>
    <w:rsid w:val="00B26B18"/>
    <w:rsid w:val="00B26C12"/>
    <w:rsid w:val="00B26D2C"/>
    <w:rsid w:val="00B26F26"/>
    <w:rsid w:val="00B26F3F"/>
    <w:rsid w:val="00B26FA4"/>
    <w:rsid w:val="00B26FAD"/>
    <w:rsid w:val="00B26FEC"/>
    <w:rsid w:val="00B27100"/>
    <w:rsid w:val="00B27175"/>
    <w:rsid w:val="00B27293"/>
    <w:rsid w:val="00B273EF"/>
    <w:rsid w:val="00B2751E"/>
    <w:rsid w:val="00B2754A"/>
    <w:rsid w:val="00B2757B"/>
    <w:rsid w:val="00B27652"/>
    <w:rsid w:val="00B2770E"/>
    <w:rsid w:val="00B27838"/>
    <w:rsid w:val="00B27843"/>
    <w:rsid w:val="00B27882"/>
    <w:rsid w:val="00B279A2"/>
    <w:rsid w:val="00B27B13"/>
    <w:rsid w:val="00B27B80"/>
    <w:rsid w:val="00B27BEE"/>
    <w:rsid w:val="00B27C30"/>
    <w:rsid w:val="00B27CB2"/>
    <w:rsid w:val="00B27D20"/>
    <w:rsid w:val="00B27D54"/>
    <w:rsid w:val="00B27D63"/>
    <w:rsid w:val="00B27DD3"/>
    <w:rsid w:val="00B27DD7"/>
    <w:rsid w:val="00B27E06"/>
    <w:rsid w:val="00B27EB1"/>
    <w:rsid w:val="00B27EE0"/>
    <w:rsid w:val="00B27EEA"/>
    <w:rsid w:val="00B30108"/>
    <w:rsid w:val="00B3028A"/>
    <w:rsid w:val="00B3039C"/>
    <w:rsid w:val="00B304CA"/>
    <w:rsid w:val="00B304FE"/>
    <w:rsid w:val="00B305A6"/>
    <w:rsid w:val="00B307AE"/>
    <w:rsid w:val="00B308AC"/>
    <w:rsid w:val="00B308B3"/>
    <w:rsid w:val="00B308F4"/>
    <w:rsid w:val="00B3098B"/>
    <w:rsid w:val="00B309A8"/>
    <w:rsid w:val="00B30A78"/>
    <w:rsid w:val="00B30ADB"/>
    <w:rsid w:val="00B30B9F"/>
    <w:rsid w:val="00B30D16"/>
    <w:rsid w:val="00B30D80"/>
    <w:rsid w:val="00B30F43"/>
    <w:rsid w:val="00B30F45"/>
    <w:rsid w:val="00B30F96"/>
    <w:rsid w:val="00B30FA6"/>
    <w:rsid w:val="00B310C9"/>
    <w:rsid w:val="00B31117"/>
    <w:rsid w:val="00B311C5"/>
    <w:rsid w:val="00B31320"/>
    <w:rsid w:val="00B31333"/>
    <w:rsid w:val="00B31479"/>
    <w:rsid w:val="00B315E1"/>
    <w:rsid w:val="00B316E7"/>
    <w:rsid w:val="00B31701"/>
    <w:rsid w:val="00B317EB"/>
    <w:rsid w:val="00B31834"/>
    <w:rsid w:val="00B3183A"/>
    <w:rsid w:val="00B318C3"/>
    <w:rsid w:val="00B31B09"/>
    <w:rsid w:val="00B31CA6"/>
    <w:rsid w:val="00B31CEE"/>
    <w:rsid w:val="00B31DAC"/>
    <w:rsid w:val="00B31E43"/>
    <w:rsid w:val="00B31E5F"/>
    <w:rsid w:val="00B31E63"/>
    <w:rsid w:val="00B32064"/>
    <w:rsid w:val="00B32167"/>
    <w:rsid w:val="00B321C7"/>
    <w:rsid w:val="00B322A7"/>
    <w:rsid w:val="00B32348"/>
    <w:rsid w:val="00B3239F"/>
    <w:rsid w:val="00B3251A"/>
    <w:rsid w:val="00B32562"/>
    <w:rsid w:val="00B325D7"/>
    <w:rsid w:val="00B32607"/>
    <w:rsid w:val="00B32697"/>
    <w:rsid w:val="00B326BE"/>
    <w:rsid w:val="00B326C3"/>
    <w:rsid w:val="00B326D6"/>
    <w:rsid w:val="00B32782"/>
    <w:rsid w:val="00B327C4"/>
    <w:rsid w:val="00B327EE"/>
    <w:rsid w:val="00B328BA"/>
    <w:rsid w:val="00B32923"/>
    <w:rsid w:val="00B329FD"/>
    <w:rsid w:val="00B32B1F"/>
    <w:rsid w:val="00B32D43"/>
    <w:rsid w:val="00B32F7F"/>
    <w:rsid w:val="00B32FCF"/>
    <w:rsid w:val="00B33027"/>
    <w:rsid w:val="00B33112"/>
    <w:rsid w:val="00B33126"/>
    <w:rsid w:val="00B331E7"/>
    <w:rsid w:val="00B33319"/>
    <w:rsid w:val="00B33331"/>
    <w:rsid w:val="00B3340C"/>
    <w:rsid w:val="00B33607"/>
    <w:rsid w:val="00B3365D"/>
    <w:rsid w:val="00B33818"/>
    <w:rsid w:val="00B3387E"/>
    <w:rsid w:val="00B338CE"/>
    <w:rsid w:val="00B33915"/>
    <w:rsid w:val="00B3396B"/>
    <w:rsid w:val="00B33AAC"/>
    <w:rsid w:val="00B33B42"/>
    <w:rsid w:val="00B33BBC"/>
    <w:rsid w:val="00B33DF8"/>
    <w:rsid w:val="00B33E40"/>
    <w:rsid w:val="00B33F7C"/>
    <w:rsid w:val="00B33FD5"/>
    <w:rsid w:val="00B34087"/>
    <w:rsid w:val="00B34245"/>
    <w:rsid w:val="00B34253"/>
    <w:rsid w:val="00B34307"/>
    <w:rsid w:val="00B34390"/>
    <w:rsid w:val="00B343E6"/>
    <w:rsid w:val="00B3442C"/>
    <w:rsid w:val="00B346BF"/>
    <w:rsid w:val="00B34745"/>
    <w:rsid w:val="00B34B6A"/>
    <w:rsid w:val="00B34B96"/>
    <w:rsid w:val="00B35033"/>
    <w:rsid w:val="00B35087"/>
    <w:rsid w:val="00B35204"/>
    <w:rsid w:val="00B35208"/>
    <w:rsid w:val="00B35225"/>
    <w:rsid w:val="00B3537B"/>
    <w:rsid w:val="00B3539A"/>
    <w:rsid w:val="00B353EB"/>
    <w:rsid w:val="00B35439"/>
    <w:rsid w:val="00B354D5"/>
    <w:rsid w:val="00B35677"/>
    <w:rsid w:val="00B35692"/>
    <w:rsid w:val="00B356B1"/>
    <w:rsid w:val="00B35745"/>
    <w:rsid w:val="00B35814"/>
    <w:rsid w:val="00B35942"/>
    <w:rsid w:val="00B35982"/>
    <w:rsid w:val="00B35A66"/>
    <w:rsid w:val="00B35C04"/>
    <w:rsid w:val="00B35C14"/>
    <w:rsid w:val="00B35C43"/>
    <w:rsid w:val="00B35CB3"/>
    <w:rsid w:val="00B35CD9"/>
    <w:rsid w:val="00B35F7C"/>
    <w:rsid w:val="00B35F8E"/>
    <w:rsid w:val="00B36021"/>
    <w:rsid w:val="00B360FB"/>
    <w:rsid w:val="00B361AF"/>
    <w:rsid w:val="00B36264"/>
    <w:rsid w:val="00B363FE"/>
    <w:rsid w:val="00B3646E"/>
    <w:rsid w:val="00B36503"/>
    <w:rsid w:val="00B36510"/>
    <w:rsid w:val="00B3669F"/>
    <w:rsid w:val="00B367F1"/>
    <w:rsid w:val="00B3689B"/>
    <w:rsid w:val="00B368CE"/>
    <w:rsid w:val="00B368FA"/>
    <w:rsid w:val="00B369DE"/>
    <w:rsid w:val="00B369FD"/>
    <w:rsid w:val="00B36B60"/>
    <w:rsid w:val="00B36D37"/>
    <w:rsid w:val="00B36D45"/>
    <w:rsid w:val="00B36DCE"/>
    <w:rsid w:val="00B36DFE"/>
    <w:rsid w:val="00B36E9B"/>
    <w:rsid w:val="00B36F77"/>
    <w:rsid w:val="00B36F99"/>
    <w:rsid w:val="00B36FD9"/>
    <w:rsid w:val="00B370A3"/>
    <w:rsid w:val="00B37188"/>
    <w:rsid w:val="00B373D1"/>
    <w:rsid w:val="00B37431"/>
    <w:rsid w:val="00B374D4"/>
    <w:rsid w:val="00B375C4"/>
    <w:rsid w:val="00B377AD"/>
    <w:rsid w:val="00B378DD"/>
    <w:rsid w:val="00B379FA"/>
    <w:rsid w:val="00B37AEC"/>
    <w:rsid w:val="00B37B1D"/>
    <w:rsid w:val="00B37B8B"/>
    <w:rsid w:val="00B37B9F"/>
    <w:rsid w:val="00B37C11"/>
    <w:rsid w:val="00B37CBB"/>
    <w:rsid w:val="00B37D27"/>
    <w:rsid w:val="00B37DC2"/>
    <w:rsid w:val="00B37E1C"/>
    <w:rsid w:val="00B37EA4"/>
    <w:rsid w:val="00B40007"/>
    <w:rsid w:val="00B4003E"/>
    <w:rsid w:val="00B400AF"/>
    <w:rsid w:val="00B400E0"/>
    <w:rsid w:val="00B40163"/>
    <w:rsid w:val="00B401F7"/>
    <w:rsid w:val="00B401FB"/>
    <w:rsid w:val="00B40292"/>
    <w:rsid w:val="00B403D8"/>
    <w:rsid w:val="00B40667"/>
    <w:rsid w:val="00B406B2"/>
    <w:rsid w:val="00B406B8"/>
    <w:rsid w:val="00B4077A"/>
    <w:rsid w:val="00B407AA"/>
    <w:rsid w:val="00B409CF"/>
    <w:rsid w:val="00B409DB"/>
    <w:rsid w:val="00B409F8"/>
    <w:rsid w:val="00B40B28"/>
    <w:rsid w:val="00B40B80"/>
    <w:rsid w:val="00B40BE1"/>
    <w:rsid w:val="00B40D51"/>
    <w:rsid w:val="00B40D5C"/>
    <w:rsid w:val="00B40D73"/>
    <w:rsid w:val="00B40E8B"/>
    <w:rsid w:val="00B41077"/>
    <w:rsid w:val="00B410B4"/>
    <w:rsid w:val="00B4110D"/>
    <w:rsid w:val="00B411A3"/>
    <w:rsid w:val="00B41223"/>
    <w:rsid w:val="00B412CB"/>
    <w:rsid w:val="00B41547"/>
    <w:rsid w:val="00B415AD"/>
    <w:rsid w:val="00B415CE"/>
    <w:rsid w:val="00B41623"/>
    <w:rsid w:val="00B41642"/>
    <w:rsid w:val="00B416D8"/>
    <w:rsid w:val="00B41728"/>
    <w:rsid w:val="00B41884"/>
    <w:rsid w:val="00B41917"/>
    <w:rsid w:val="00B41B34"/>
    <w:rsid w:val="00B41BEB"/>
    <w:rsid w:val="00B41D39"/>
    <w:rsid w:val="00B41DA9"/>
    <w:rsid w:val="00B41DDF"/>
    <w:rsid w:val="00B41E29"/>
    <w:rsid w:val="00B41E51"/>
    <w:rsid w:val="00B41EE3"/>
    <w:rsid w:val="00B4210F"/>
    <w:rsid w:val="00B42284"/>
    <w:rsid w:val="00B42402"/>
    <w:rsid w:val="00B4240F"/>
    <w:rsid w:val="00B42449"/>
    <w:rsid w:val="00B4254E"/>
    <w:rsid w:val="00B427D3"/>
    <w:rsid w:val="00B42879"/>
    <w:rsid w:val="00B428D5"/>
    <w:rsid w:val="00B428D6"/>
    <w:rsid w:val="00B4293B"/>
    <w:rsid w:val="00B42964"/>
    <w:rsid w:val="00B42B3C"/>
    <w:rsid w:val="00B42B52"/>
    <w:rsid w:val="00B42BE0"/>
    <w:rsid w:val="00B42BEA"/>
    <w:rsid w:val="00B42CC9"/>
    <w:rsid w:val="00B42D65"/>
    <w:rsid w:val="00B42DA1"/>
    <w:rsid w:val="00B42E7A"/>
    <w:rsid w:val="00B42FE3"/>
    <w:rsid w:val="00B42FF0"/>
    <w:rsid w:val="00B43006"/>
    <w:rsid w:val="00B43009"/>
    <w:rsid w:val="00B430D3"/>
    <w:rsid w:val="00B430F2"/>
    <w:rsid w:val="00B433A0"/>
    <w:rsid w:val="00B435D4"/>
    <w:rsid w:val="00B43639"/>
    <w:rsid w:val="00B43769"/>
    <w:rsid w:val="00B437BD"/>
    <w:rsid w:val="00B43985"/>
    <w:rsid w:val="00B4398B"/>
    <w:rsid w:val="00B439A1"/>
    <w:rsid w:val="00B439EE"/>
    <w:rsid w:val="00B439FA"/>
    <w:rsid w:val="00B43A72"/>
    <w:rsid w:val="00B43B27"/>
    <w:rsid w:val="00B43BD2"/>
    <w:rsid w:val="00B43CA9"/>
    <w:rsid w:val="00B43D46"/>
    <w:rsid w:val="00B43D4D"/>
    <w:rsid w:val="00B43DB6"/>
    <w:rsid w:val="00B43EB6"/>
    <w:rsid w:val="00B43FAC"/>
    <w:rsid w:val="00B44064"/>
    <w:rsid w:val="00B440AC"/>
    <w:rsid w:val="00B440CF"/>
    <w:rsid w:val="00B440EB"/>
    <w:rsid w:val="00B4418B"/>
    <w:rsid w:val="00B443C5"/>
    <w:rsid w:val="00B443D5"/>
    <w:rsid w:val="00B4444E"/>
    <w:rsid w:val="00B44534"/>
    <w:rsid w:val="00B44554"/>
    <w:rsid w:val="00B44631"/>
    <w:rsid w:val="00B4463A"/>
    <w:rsid w:val="00B44667"/>
    <w:rsid w:val="00B446DF"/>
    <w:rsid w:val="00B446F7"/>
    <w:rsid w:val="00B44792"/>
    <w:rsid w:val="00B447C4"/>
    <w:rsid w:val="00B4485B"/>
    <w:rsid w:val="00B44964"/>
    <w:rsid w:val="00B449DA"/>
    <w:rsid w:val="00B44A4C"/>
    <w:rsid w:val="00B44A7E"/>
    <w:rsid w:val="00B44B65"/>
    <w:rsid w:val="00B44C74"/>
    <w:rsid w:val="00B4520D"/>
    <w:rsid w:val="00B4531F"/>
    <w:rsid w:val="00B453AD"/>
    <w:rsid w:val="00B45402"/>
    <w:rsid w:val="00B45540"/>
    <w:rsid w:val="00B45578"/>
    <w:rsid w:val="00B455E3"/>
    <w:rsid w:val="00B45672"/>
    <w:rsid w:val="00B45A61"/>
    <w:rsid w:val="00B45AC0"/>
    <w:rsid w:val="00B45AF2"/>
    <w:rsid w:val="00B45B17"/>
    <w:rsid w:val="00B45C4D"/>
    <w:rsid w:val="00B45CAD"/>
    <w:rsid w:val="00B45CF4"/>
    <w:rsid w:val="00B45E1C"/>
    <w:rsid w:val="00B45F18"/>
    <w:rsid w:val="00B46137"/>
    <w:rsid w:val="00B4617D"/>
    <w:rsid w:val="00B46296"/>
    <w:rsid w:val="00B46426"/>
    <w:rsid w:val="00B46501"/>
    <w:rsid w:val="00B466FC"/>
    <w:rsid w:val="00B467CB"/>
    <w:rsid w:val="00B46AA1"/>
    <w:rsid w:val="00B46E91"/>
    <w:rsid w:val="00B46ED6"/>
    <w:rsid w:val="00B46EEB"/>
    <w:rsid w:val="00B46F5A"/>
    <w:rsid w:val="00B46FF2"/>
    <w:rsid w:val="00B470EF"/>
    <w:rsid w:val="00B472E6"/>
    <w:rsid w:val="00B4731B"/>
    <w:rsid w:val="00B4736E"/>
    <w:rsid w:val="00B473E4"/>
    <w:rsid w:val="00B473FE"/>
    <w:rsid w:val="00B4767C"/>
    <w:rsid w:val="00B47702"/>
    <w:rsid w:val="00B47784"/>
    <w:rsid w:val="00B4783F"/>
    <w:rsid w:val="00B47858"/>
    <w:rsid w:val="00B47885"/>
    <w:rsid w:val="00B4788E"/>
    <w:rsid w:val="00B47A02"/>
    <w:rsid w:val="00B47B11"/>
    <w:rsid w:val="00B47BB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9E4"/>
    <w:rsid w:val="00B50B38"/>
    <w:rsid w:val="00B50B40"/>
    <w:rsid w:val="00B50BF5"/>
    <w:rsid w:val="00B50CA9"/>
    <w:rsid w:val="00B50E09"/>
    <w:rsid w:val="00B50E3D"/>
    <w:rsid w:val="00B50E47"/>
    <w:rsid w:val="00B50E58"/>
    <w:rsid w:val="00B50E9E"/>
    <w:rsid w:val="00B5107A"/>
    <w:rsid w:val="00B512A0"/>
    <w:rsid w:val="00B513AF"/>
    <w:rsid w:val="00B51420"/>
    <w:rsid w:val="00B51526"/>
    <w:rsid w:val="00B5172A"/>
    <w:rsid w:val="00B517F1"/>
    <w:rsid w:val="00B51841"/>
    <w:rsid w:val="00B5187D"/>
    <w:rsid w:val="00B518D9"/>
    <w:rsid w:val="00B51960"/>
    <w:rsid w:val="00B519F6"/>
    <w:rsid w:val="00B51A3C"/>
    <w:rsid w:val="00B51A40"/>
    <w:rsid w:val="00B51B2B"/>
    <w:rsid w:val="00B51BCE"/>
    <w:rsid w:val="00B51C00"/>
    <w:rsid w:val="00B51C0B"/>
    <w:rsid w:val="00B51CCF"/>
    <w:rsid w:val="00B51D1D"/>
    <w:rsid w:val="00B51D55"/>
    <w:rsid w:val="00B52015"/>
    <w:rsid w:val="00B522DF"/>
    <w:rsid w:val="00B52320"/>
    <w:rsid w:val="00B5238F"/>
    <w:rsid w:val="00B524B6"/>
    <w:rsid w:val="00B524D9"/>
    <w:rsid w:val="00B5258B"/>
    <w:rsid w:val="00B52782"/>
    <w:rsid w:val="00B527DA"/>
    <w:rsid w:val="00B527E9"/>
    <w:rsid w:val="00B529A5"/>
    <w:rsid w:val="00B529D8"/>
    <w:rsid w:val="00B529F2"/>
    <w:rsid w:val="00B52AF0"/>
    <w:rsid w:val="00B52D40"/>
    <w:rsid w:val="00B52D8F"/>
    <w:rsid w:val="00B52EC8"/>
    <w:rsid w:val="00B53112"/>
    <w:rsid w:val="00B531A0"/>
    <w:rsid w:val="00B5326E"/>
    <w:rsid w:val="00B53280"/>
    <w:rsid w:val="00B533C7"/>
    <w:rsid w:val="00B533D8"/>
    <w:rsid w:val="00B534D1"/>
    <w:rsid w:val="00B5358D"/>
    <w:rsid w:val="00B535C1"/>
    <w:rsid w:val="00B535CB"/>
    <w:rsid w:val="00B536CB"/>
    <w:rsid w:val="00B536DD"/>
    <w:rsid w:val="00B5370C"/>
    <w:rsid w:val="00B53767"/>
    <w:rsid w:val="00B5377A"/>
    <w:rsid w:val="00B5384E"/>
    <w:rsid w:val="00B53875"/>
    <w:rsid w:val="00B538F4"/>
    <w:rsid w:val="00B538FF"/>
    <w:rsid w:val="00B5394D"/>
    <w:rsid w:val="00B539E4"/>
    <w:rsid w:val="00B539EB"/>
    <w:rsid w:val="00B53BCD"/>
    <w:rsid w:val="00B53C17"/>
    <w:rsid w:val="00B53CC2"/>
    <w:rsid w:val="00B53E00"/>
    <w:rsid w:val="00B53EAE"/>
    <w:rsid w:val="00B53EF5"/>
    <w:rsid w:val="00B53F06"/>
    <w:rsid w:val="00B5411D"/>
    <w:rsid w:val="00B542BA"/>
    <w:rsid w:val="00B5462B"/>
    <w:rsid w:val="00B54654"/>
    <w:rsid w:val="00B54779"/>
    <w:rsid w:val="00B5487E"/>
    <w:rsid w:val="00B54989"/>
    <w:rsid w:val="00B549AB"/>
    <w:rsid w:val="00B54A5B"/>
    <w:rsid w:val="00B54B5E"/>
    <w:rsid w:val="00B54CC4"/>
    <w:rsid w:val="00B54CC5"/>
    <w:rsid w:val="00B54D06"/>
    <w:rsid w:val="00B54E20"/>
    <w:rsid w:val="00B54F0D"/>
    <w:rsid w:val="00B55204"/>
    <w:rsid w:val="00B55237"/>
    <w:rsid w:val="00B55389"/>
    <w:rsid w:val="00B553CF"/>
    <w:rsid w:val="00B555B8"/>
    <w:rsid w:val="00B5563A"/>
    <w:rsid w:val="00B5591F"/>
    <w:rsid w:val="00B55A6B"/>
    <w:rsid w:val="00B55AAF"/>
    <w:rsid w:val="00B55ACA"/>
    <w:rsid w:val="00B55B06"/>
    <w:rsid w:val="00B55B9C"/>
    <w:rsid w:val="00B55F3B"/>
    <w:rsid w:val="00B55F8D"/>
    <w:rsid w:val="00B561BD"/>
    <w:rsid w:val="00B561C2"/>
    <w:rsid w:val="00B561D6"/>
    <w:rsid w:val="00B562BC"/>
    <w:rsid w:val="00B56678"/>
    <w:rsid w:val="00B566E0"/>
    <w:rsid w:val="00B566F7"/>
    <w:rsid w:val="00B5678B"/>
    <w:rsid w:val="00B5685D"/>
    <w:rsid w:val="00B568C7"/>
    <w:rsid w:val="00B569C8"/>
    <w:rsid w:val="00B56B1F"/>
    <w:rsid w:val="00B56C48"/>
    <w:rsid w:val="00B56D38"/>
    <w:rsid w:val="00B56D76"/>
    <w:rsid w:val="00B56E7A"/>
    <w:rsid w:val="00B56E91"/>
    <w:rsid w:val="00B56F22"/>
    <w:rsid w:val="00B56F9A"/>
    <w:rsid w:val="00B5709B"/>
    <w:rsid w:val="00B57171"/>
    <w:rsid w:val="00B5725B"/>
    <w:rsid w:val="00B5727E"/>
    <w:rsid w:val="00B572C2"/>
    <w:rsid w:val="00B574B5"/>
    <w:rsid w:val="00B574BA"/>
    <w:rsid w:val="00B57625"/>
    <w:rsid w:val="00B576C1"/>
    <w:rsid w:val="00B57861"/>
    <w:rsid w:val="00B5790D"/>
    <w:rsid w:val="00B5793E"/>
    <w:rsid w:val="00B57B44"/>
    <w:rsid w:val="00B600C9"/>
    <w:rsid w:val="00B60117"/>
    <w:rsid w:val="00B601F9"/>
    <w:rsid w:val="00B60206"/>
    <w:rsid w:val="00B6022A"/>
    <w:rsid w:val="00B60281"/>
    <w:rsid w:val="00B60294"/>
    <w:rsid w:val="00B60407"/>
    <w:rsid w:val="00B6059C"/>
    <w:rsid w:val="00B605BB"/>
    <w:rsid w:val="00B60624"/>
    <w:rsid w:val="00B60817"/>
    <w:rsid w:val="00B60851"/>
    <w:rsid w:val="00B609F0"/>
    <w:rsid w:val="00B60A07"/>
    <w:rsid w:val="00B60B02"/>
    <w:rsid w:val="00B60C52"/>
    <w:rsid w:val="00B60C68"/>
    <w:rsid w:val="00B60C79"/>
    <w:rsid w:val="00B60D4C"/>
    <w:rsid w:val="00B60E1E"/>
    <w:rsid w:val="00B60E47"/>
    <w:rsid w:val="00B60E6E"/>
    <w:rsid w:val="00B60EBE"/>
    <w:rsid w:val="00B60EE9"/>
    <w:rsid w:val="00B6106E"/>
    <w:rsid w:val="00B610E0"/>
    <w:rsid w:val="00B61125"/>
    <w:rsid w:val="00B6112D"/>
    <w:rsid w:val="00B61388"/>
    <w:rsid w:val="00B614B4"/>
    <w:rsid w:val="00B6156C"/>
    <w:rsid w:val="00B61718"/>
    <w:rsid w:val="00B61872"/>
    <w:rsid w:val="00B618DC"/>
    <w:rsid w:val="00B6192B"/>
    <w:rsid w:val="00B619AF"/>
    <w:rsid w:val="00B61A3A"/>
    <w:rsid w:val="00B61B1E"/>
    <w:rsid w:val="00B61B85"/>
    <w:rsid w:val="00B61B88"/>
    <w:rsid w:val="00B61CFF"/>
    <w:rsid w:val="00B61EA4"/>
    <w:rsid w:val="00B61F08"/>
    <w:rsid w:val="00B61F70"/>
    <w:rsid w:val="00B61FB9"/>
    <w:rsid w:val="00B620F1"/>
    <w:rsid w:val="00B6226D"/>
    <w:rsid w:val="00B62333"/>
    <w:rsid w:val="00B6237B"/>
    <w:rsid w:val="00B62429"/>
    <w:rsid w:val="00B62443"/>
    <w:rsid w:val="00B624EF"/>
    <w:rsid w:val="00B62894"/>
    <w:rsid w:val="00B628CD"/>
    <w:rsid w:val="00B62A18"/>
    <w:rsid w:val="00B62A48"/>
    <w:rsid w:val="00B62A8B"/>
    <w:rsid w:val="00B62B08"/>
    <w:rsid w:val="00B62B0C"/>
    <w:rsid w:val="00B62B32"/>
    <w:rsid w:val="00B62BEC"/>
    <w:rsid w:val="00B62C83"/>
    <w:rsid w:val="00B62CAE"/>
    <w:rsid w:val="00B62E51"/>
    <w:rsid w:val="00B62EB6"/>
    <w:rsid w:val="00B6310E"/>
    <w:rsid w:val="00B63195"/>
    <w:rsid w:val="00B631CC"/>
    <w:rsid w:val="00B631D4"/>
    <w:rsid w:val="00B633AE"/>
    <w:rsid w:val="00B633BE"/>
    <w:rsid w:val="00B6352F"/>
    <w:rsid w:val="00B63870"/>
    <w:rsid w:val="00B63938"/>
    <w:rsid w:val="00B63961"/>
    <w:rsid w:val="00B63A3B"/>
    <w:rsid w:val="00B63C56"/>
    <w:rsid w:val="00B63CA0"/>
    <w:rsid w:val="00B63CBF"/>
    <w:rsid w:val="00B63D83"/>
    <w:rsid w:val="00B63F29"/>
    <w:rsid w:val="00B63F37"/>
    <w:rsid w:val="00B640AB"/>
    <w:rsid w:val="00B64124"/>
    <w:rsid w:val="00B64213"/>
    <w:rsid w:val="00B64398"/>
    <w:rsid w:val="00B64484"/>
    <w:rsid w:val="00B645F8"/>
    <w:rsid w:val="00B64615"/>
    <w:rsid w:val="00B6461F"/>
    <w:rsid w:val="00B64735"/>
    <w:rsid w:val="00B64743"/>
    <w:rsid w:val="00B6490E"/>
    <w:rsid w:val="00B64A44"/>
    <w:rsid w:val="00B64CAB"/>
    <w:rsid w:val="00B64D36"/>
    <w:rsid w:val="00B64D81"/>
    <w:rsid w:val="00B64FD6"/>
    <w:rsid w:val="00B6501C"/>
    <w:rsid w:val="00B6504D"/>
    <w:rsid w:val="00B650F9"/>
    <w:rsid w:val="00B65259"/>
    <w:rsid w:val="00B652B0"/>
    <w:rsid w:val="00B6532A"/>
    <w:rsid w:val="00B65380"/>
    <w:rsid w:val="00B653F7"/>
    <w:rsid w:val="00B65434"/>
    <w:rsid w:val="00B656CA"/>
    <w:rsid w:val="00B656D8"/>
    <w:rsid w:val="00B65725"/>
    <w:rsid w:val="00B6573E"/>
    <w:rsid w:val="00B65771"/>
    <w:rsid w:val="00B65C10"/>
    <w:rsid w:val="00B65C32"/>
    <w:rsid w:val="00B65C34"/>
    <w:rsid w:val="00B65CA7"/>
    <w:rsid w:val="00B65CF7"/>
    <w:rsid w:val="00B65F0E"/>
    <w:rsid w:val="00B65F21"/>
    <w:rsid w:val="00B6618F"/>
    <w:rsid w:val="00B661AC"/>
    <w:rsid w:val="00B662FB"/>
    <w:rsid w:val="00B66413"/>
    <w:rsid w:val="00B66463"/>
    <w:rsid w:val="00B664EA"/>
    <w:rsid w:val="00B664EC"/>
    <w:rsid w:val="00B66724"/>
    <w:rsid w:val="00B66725"/>
    <w:rsid w:val="00B66801"/>
    <w:rsid w:val="00B6686E"/>
    <w:rsid w:val="00B668B4"/>
    <w:rsid w:val="00B66944"/>
    <w:rsid w:val="00B6696A"/>
    <w:rsid w:val="00B66A42"/>
    <w:rsid w:val="00B66B34"/>
    <w:rsid w:val="00B66B74"/>
    <w:rsid w:val="00B66D07"/>
    <w:rsid w:val="00B66D52"/>
    <w:rsid w:val="00B66D56"/>
    <w:rsid w:val="00B66E03"/>
    <w:rsid w:val="00B66E99"/>
    <w:rsid w:val="00B66FFC"/>
    <w:rsid w:val="00B670E9"/>
    <w:rsid w:val="00B6717E"/>
    <w:rsid w:val="00B673B4"/>
    <w:rsid w:val="00B674EE"/>
    <w:rsid w:val="00B67506"/>
    <w:rsid w:val="00B6758E"/>
    <w:rsid w:val="00B6782A"/>
    <w:rsid w:val="00B67902"/>
    <w:rsid w:val="00B6796C"/>
    <w:rsid w:val="00B679D0"/>
    <w:rsid w:val="00B679E2"/>
    <w:rsid w:val="00B67ACA"/>
    <w:rsid w:val="00B67B2B"/>
    <w:rsid w:val="00B67B70"/>
    <w:rsid w:val="00B67C8F"/>
    <w:rsid w:val="00B67C93"/>
    <w:rsid w:val="00B67CA6"/>
    <w:rsid w:val="00B67DBA"/>
    <w:rsid w:val="00B67E5B"/>
    <w:rsid w:val="00B67EA3"/>
    <w:rsid w:val="00B67ECF"/>
    <w:rsid w:val="00B67F2E"/>
    <w:rsid w:val="00B67FC0"/>
    <w:rsid w:val="00B70041"/>
    <w:rsid w:val="00B701CD"/>
    <w:rsid w:val="00B7021B"/>
    <w:rsid w:val="00B70333"/>
    <w:rsid w:val="00B703F0"/>
    <w:rsid w:val="00B7048D"/>
    <w:rsid w:val="00B704C8"/>
    <w:rsid w:val="00B705DB"/>
    <w:rsid w:val="00B705FF"/>
    <w:rsid w:val="00B70760"/>
    <w:rsid w:val="00B707A3"/>
    <w:rsid w:val="00B7090E"/>
    <w:rsid w:val="00B70995"/>
    <w:rsid w:val="00B70A49"/>
    <w:rsid w:val="00B70B5F"/>
    <w:rsid w:val="00B70DAB"/>
    <w:rsid w:val="00B70EDB"/>
    <w:rsid w:val="00B70FA9"/>
    <w:rsid w:val="00B70FE6"/>
    <w:rsid w:val="00B710AF"/>
    <w:rsid w:val="00B7111F"/>
    <w:rsid w:val="00B71170"/>
    <w:rsid w:val="00B71250"/>
    <w:rsid w:val="00B71319"/>
    <w:rsid w:val="00B7173A"/>
    <w:rsid w:val="00B71742"/>
    <w:rsid w:val="00B71784"/>
    <w:rsid w:val="00B71941"/>
    <w:rsid w:val="00B71944"/>
    <w:rsid w:val="00B719BC"/>
    <w:rsid w:val="00B71A5D"/>
    <w:rsid w:val="00B71C0F"/>
    <w:rsid w:val="00B71D0F"/>
    <w:rsid w:val="00B71D35"/>
    <w:rsid w:val="00B71D41"/>
    <w:rsid w:val="00B71DBA"/>
    <w:rsid w:val="00B71E45"/>
    <w:rsid w:val="00B71FBB"/>
    <w:rsid w:val="00B7211E"/>
    <w:rsid w:val="00B722D6"/>
    <w:rsid w:val="00B7273B"/>
    <w:rsid w:val="00B727A1"/>
    <w:rsid w:val="00B727B8"/>
    <w:rsid w:val="00B7292C"/>
    <w:rsid w:val="00B72997"/>
    <w:rsid w:val="00B729B3"/>
    <w:rsid w:val="00B72A41"/>
    <w:rsid w:val="00B72BD1"/>
    <w:rsid w:val="00B72C78"/>
    <w:rsid w:val="00B72D16"/>
    <w:rsid w:val="00B72D6C"/>
    <w:rsid w:val="00B72E11"/>
    <w:rsid w:val="00B72F7F"/>
    <w:rsid w:val="00B7300B"/>
    <w:rsid w:val="00B7319B"/>
    <w:rsid w:val="00B7329C"/>
    <w:rsid w:val="00B732CF"/>
    <w:rsid w:val="00B732E9"/>
    <w:rsid w:val="00B73453"/>
    <w:rsid w:val="00B7359C"/>
    <w:rsid w:val="00B7366C"/>
    <w:rsid w:val="00B737C7"/>
    <w:rsid w:val="00B73A59"/>
    <w:rsid w:val="00B73A65"/>
    <w:rsid w:val="00B73B5A"/>
    <w:rsid w:val="00B73D23"/>
    <w:rsid w:val="00B73E00"/>
    <w:rsid w:val="00B73E31"/>
    <w:rsid w:val="00B73FB4"/>
    <w:rsid w:val="00B7404B"/>
    <w:rsid w:val="00B741B2"/>
    <w:rsid w:val="00B741C8"/>
    <w:rsid w:val="00B74505"/>
    <w:rsid w:val="00B7476F"/>
    <w:rsid w:val="00B74936"/>
    <w:rsid w:val="00B74A0D"/>
    <w:rsid w:val="00B74CFA"/>
    <w:rsid w:val="00B74D01"/>
    <w:rsid w:val="00B74D6A"/>
    <w:rsid w:val="00B74DF2"/>
    <w:rsid w:val="00B74EC0"/>
    <w:rsid w:val="00B74EEC"/>
    <w:rsid w:val="00B75034"/>
    <w:rsid w:val="00B75041"/>
    <w:rsid w:val="00B7520B"/>
    <w:rsid w:val="00B753C6"/>
    <w:rsid w:val="00B75542"/>
    <w:rsid w:val="00B75550"/>
    <w:rsid w:val="00B755B6"/>
    <w:rsid w:val="00B75667"/>
    <w:rsid w:val="00B756FB"/>
    <w:rsid w:val="00B75795"/>
    <w:rsid w:val="00B75863"/>
    <w:rsid w:val="00B758CC"/>
    <w:rsid w:val="00B75937"/>
    <w:rsid w:val="00B759F6"/>
    <w:rsid w:val="00B75A5C"/>
    <w:rsid w:val="00B75BD2"/>
    <w:rsid w:val="00B75C2B"/>
    <w:rsid w:val="00B75C7F"/>
    <w:rsid w:val="00B75C90"/>
    <w:rsid w:val="00B75E2B"/>
    <w:rsid w:val="00B75F55"/>
    <w:rsid w:val="00B7621A"/>
    <w:rsid w:val="00B7646F"/>
    <w:rsid w:val="00B766DB"/>
    <w:rsid w:val="00B7681D"/>
    <w:rsid w:val="00B7683F"/>
    <w:rsid w:val="00B769C4"/>
    <w:rsid w:val="00B769E7"/>
    <w:rsid w:val="00B769F3"/>
    <w:rsid w:val="00B76C9A"/>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6BC"/>
    <w:rsid w:val="00B77828"/>
    <w:rsid w:val="00B7788E"/>
    <w:rsid w:val="00B77939"/>
    <w:rsid w:val="00B77A51"/>
    <w:rsid w:val="00B77B57"/>
    <w:rsid w:val="00B77B6F"/>
    <w:rsid w:val="00B77BBB"/>
    <w:rsid w:val="00B77C39"/>
    <w:rsid w:val="00B77D21"/>
    <w:rsid w:val="00B77D68"/>
    <w:rsid w:val="00B77D8A"/>
    <w:rsid w:val="00B800EF"/>
    <w:rsid w:val="00B8018A"/>
    <w:rsid w:val="00B80328"/>
    <w:rsid w:val="00B80463"/>
    <w:rsid w:val="00B804B7"/>
    <w:rsid w:val="00B8053A"/>
    <w:rsid w:val="00B80627"/>
    <w:rsid w:val="00B80755"/>
    <w:rsid w:val="00B80795"/>
    <w:rsid w:val="00B80861"/>
    <w:rsid w:val="00B808D3"/>
    <w:rsid w:val="00B8095E"/>
    <w:rsid w:val="00B8097F"/>
    <w:rsid w:val="00B80996"/>
    <w:rsid w:val="00B809AA"/>
    <w:rsid w:val="00B809FC"/>
    <w:rsid w:val="00B80AC3"/>
    <w:rsid w:val="00B80C78"/>
    <w:rsid w:val="00B80F5B"/>
    <w:rsid w:val="00B80F92"/>
    <w:rsid w:val="00B810C3"/>
    <w:rsid w:val="00B810FD"/>
    <w:rsid w:val="00B8123B"/>
    <w:rsid w:val="00B813B8"/>
    <w:rsid w:val="00B813DB"/>
    <w:rsid w:val="00B81526"/>
    <w:rsid w:val="00B8153F"/>
    <w:rsid w:val="00B81544"/>
    <w:rsid w:val="00B81578"/>
    <w:rsid w:val="00B815EB"/>
    <w:rsid w:val="00B81684"/>
    <w:rsid w:val="00B817C0"/>
    <w:rsid w:val="00B817F4"/>
    <w:rsid w:val="00B818BF"/>
    <w:rsid w:val="00B818CE"/>
    <w:rsid w:val="00B81904"/>
    <w:rsid w:val="00B819D0"/>
    <w:rsid w:val="00B81AE6"/>
    <w:rsid w:val="00B81E0E"/>
    <w:rsid w:val="00B81F0B"/>
    <w:rsid w:val="00B81F2D"/>
    <w:rsid w:val="00B81F2F"/>
    <w:rsid w:val="00B820AE"/>
    <w:rsid w:val="00B82131"/>
    <w:rsid w:val="00B8217F"/>
    <w:rsid w:val="00B821AB"/>
    <w:rsid w:val="00B821B2"/>
    <w:rsid w:val="00B8233F"/>
    <w:rsid w:val="00B823A8"/>
    <w:rsid w:val="00B82406"/>
    <w:rsid w:val="00B82476"/>
    <w:rsid w:val="00B827DA"/>
    <w:rsid w:val="00B827E9"/>
    <w:rsid w:val="00B82865"/>
    <w:rsid w:val="00B82926"/>
    <w:rsid w:val="00B82936"/>
    <w:rsid w:val="00B8299C"/>
    <w:rsid w:val="00B82A8C"/>
    <w:rsid w:val="00B82B1C"/>
    <w:rsid w:val="00B82C61"/>
    <w:rsid w:val="00B82CF9"/>
    <w:rsid w:val="00B82D4B"/>
    <w:rsid w:val="00B82EC8"/>
    <w:rsid w:val="00B82FD7"/>
    <w:rsid w:val="00B830D8"/>
    <w:rsid w:val="00B830F7"/>
    <w:rsid w:val="00B831DC"/>
    <w:rsid w:val="00B8321E"/>
    <w:rsid w:val="00B832A9"/>
    <w:rsid w:val="00B832EB"/>
    <w:rsid w:val="00B833EC"/>
    <w:rsid w:val="00B83407"/>
    <w:rsid w:val="00B83420"/>
    <w:rsid w:val="00B834CD"/>
    <w:rsid w:val="00B83573"/>
    <w:rsid w:val="00B8369E"/>
    <w:rsid w:val="00B836BE"/>
    <w:rsid w:val="00B837F5"/>
    <w:rsid w:val="00B8395E"/>
    <w:rsid w:val="00B839BA"/>
    <w:rsid w:val="00B83AC3"/>
    <w:rsid w:val="00B83AEB"/>
    <w:rsid w:val="00B83B17"/>
    <w:rsid w:val="00B83B8B"/>
    <w:rsid w:val="00B83DAC"/>
    <w:rsid w:val="00B83DF6"/>
    <w:rsid w:val="00B83EC2"/>
    <w:rsid w:val="00B8404B"/>
    <w:rsid w:val="00B841C3"/>
    <w:rsid w:val="00B84206"/>
    <w:rsid w:val="00B84482"/>
    <w:rsid w:val="00B844E5"/>
    <w:rsid w:val="00B8454B"/>
    <w:rsid w:val="00B846F9"/>
    <w:rsid w:val="00B84952"/>
    <w:rsid w:val="00B84956"/>
    <w:rsid w:val="00B84B23"/>
    <w:rsid w:val="00B84BE8"/>
    <w:rsid w:val="00B84CDA"/>
    <w:rsid w:val="00B84D24"/>
    <w:rsid w:val="00B84DB3"/>
    <w:rsid w:val="00B84DC5"/>
    <w:rsid w:val="00B84DD9"/>
    <w:rsid w:val="00B84EDF"/>
    <w:rsid w:val="00B8516C"/>
    <w:rsid w:val="00B85172"/>
    <w:rsid w:val="00B85179"/>
    <w:rsid w:val="00B85227"/>
    <w:rsid w:val="00B853C5"/>
    <w:rsid w:val="00B854D3"/>
    <w:rsid w:val="00B855A8"/>
    <w:rsid w:val="00B856B5"/>
    <w:rsid w:val="00B856F8"/>
    <w:rsid w:val="00B85837"/>
    <w:rsid w:val="00B85840"/>
    <w:rsid w:val="00B8586C"/>
    <w:rsid w:val="00B859A8"/>
    <w:rsid w:val="00B85BD7"/>
    <w:rsid w:val="00B85C0D"/>
    <w:rsid w:val="00B85C3F"/>
    <w:rsid w:val="00B85D01"/>
    <w:rsid w:val="00B85D65"/>
    <w:rsid w:val="00B85F67"/>
    <w:rsid w:val="00B85F7A"/>
    <w:rsid w:val="00B86174"/>
    <w:rsid w:val="00B86177"/>
    <w:rsid w:val="00B86332"/>
    <w:rsid w:val="00B8633A"/>
    <w:rsid w:val="00B86367"/>
    <w:rsid w:val="00B8644E"/>
    <w:rsid w:val="00B86557"/>
    <w:rsid w:val="00B8658F"/>
    <w:rsid w:val="00B8663A"/>
    <w:rsid w:val="00B86668"/>
    <w:rsid w:val="00B86749"/>
    <w:rsid w:val="00B86760"/>
    <w:rsid w:val="00B86903"/>
    <w:rsid w:val="00B86AB0"/>
    <w:rsid w:val="00B86AC7"/>
    <w:rsid w:val="00B86B4D"/>
    <w:rsid w:val="00B86D87"/>
    <w:rsid w:val="00B86DBB"/>
    <w:rsid w:val="00B86EAE"/>
    <w:rsid w:val="00B86EC2"/>
    <w:rsid w:val="00B86ED6"/>
    <w:rsid w:val="00B8705A"/>
    <w:rsid w:val="00B87067"/>
    <w:rsid w:val="00B8708A"/>
    <w:rsid w:val="00B871C6"/>
    <w:rsid w:val="00B872C4"/>
    <w:rsid w:val="00B873CA"/>
    <w:rsid w:val="00B87587"/>
    <w:rsid w:val="00B87727"/>
    <w:rsid w:val="00B87753"/>
    <w:rsid w:val="00B878B9"/>
    <w:rsid w:val="00B878F9"/>
    <w:rsid w:val="00B8798F"/>
    <w:rsid w:val="00B87A27"/>
    <w:rsid w:val="00B87A70"/>
    <w:rsid w:val="00B87C60"/>
    <w:rsid w:val="00B87F1B"/>
    <w:rsid w:val="00B87F67"/>
    <w:rsid w:val="00B87FBA"/>
    <w:rsid w:val="00B90020"/>
    <w:rsid w:val="00B900B4"/>
    <w:rsid w:val="00B90165"/>
    <w:rsid w:val="00B90264"/>
    <w:rsid w:val="00B902E2"/>
    <w:rsid w:val="00B90331"/>
    <w:rsid w:val="00B9045F"/>
    <w:rsid w:val="00B90554"/>
    <w:rsid w:val="00B90587"/>
    <w:rsid w:val="00B90687"/>
    <w:rsid w:val="00B907D0"/>
    <w:rsid w:val="00B908F3"/>
    <w:rsid w:val="00B90901"/>
    <w:rsid w:val="00B90960"/>
    <w:rsid w:val="00B90987"/>
    <w:rsid w:val="00B90A5A"/>
    <w:rsid w:val="00B90DB7"/>
    <w:rsid w:val="00B910A8"/>
    <w:rsid w:val="00B91240"/>
    <w:rsid w:val="00B91356"/>
    <w:rsid w:val="00B915E6"/>
    <w:rsid w:val="00B91BCF"/>
    <w:rsid w:val="00B91BE5"/>
    <w:rsid w:val="00B91DFF"/>
    <w:rsid w:val="00B91E17"/>
    <w:rsid w:val="00B91E9D"/>
    <w:rsid w:val="00B91F0B"/>
    <w:rsid w:val="00B92004"/>
    <w:rsid w:val="00B920CC"/>
    <w:rsid w:val="00B9215F"/>
    <w:rsid w:val="00B92299"/>
    <w:rsid w:val="00B922C4"/>
    <w:rsid w:val="00B92440"/>
    <w:rsid w:val="00B92531"/>
    <w:rsid w:val="00B92535"/>
    <w:rsid w:val="00B926E0"/>
    <w:rsid w:val="00B9278E"/>
    <w:rsid w:val="00B927F8"/>
    <w:rsid w:val="00B9289A"/>
    <w:rsid w:val="00B92916"/>
    <w:rsid w:val="00B9292A"/>
    <w:rsid w:val="00B92985"/>
    <w:rsid w:val="00B929F1"/>
    <w:rsid w:val="00B92A7C"/>
    <w:rsid w:val="00B92AD4"/>
    <w:rsid w:val="00B92B39"/>
    <w:rsid w:val="00B92BF1"/>
    <w:rsid w:val="00B92E59"/>
    <w:rsid w:val="00B92EA6"/>
    <w:rsid w:val="00B930AA"/>
    <w:rsid w:val="00B932E1"/>
    <w:rsid w:val="00B932F2"/>
    <w:rsid w:val="00B933CC"/>
    <w:rsid w:val="00B933DB"/>
    <w:rsid w:val="00B9385B"/>
    <w:rsid w:val="00B9391B"/>
    <w:rsid w:val="00B93938"/>
    <w:rsid w:val="00B939E6"/>
    <w:rsid w:val="00B93B36"/>
    <w:rsid w:val="00B93C36"/>
    <w:rsid w:val="00B93EA5"/>
    <w:rsid w:val="00B94054"/>
    <w:rsid w:val="00B94155"/>
    <w:rsid w:val="00B94253"/>
    <w:rsid w:val="00B94316"/>
    <w:rsid w:val="00B9436E"/>
    <w:rsid w:val="00B943E4"/>
    <w:rsid w:val="00B945F7"/>
    <w:rsid w:val="00B94643"/>
    <w:rsid w:val="00B94688"/>
    <w:rsid w:val="00B946E7"/>
    <w:rsid w:val="00B94780"/>
    <w:rsid w:val="00B947C9"/>
    <w:rsid w:val="00B94826"/>
    <w:rsid w:val="00B94A8F"/>
    <w:rsid w:val="00B94CEE"/>
    <w:rsid w:val="00B94D18"/>
    <w:rsid w:val="00B94D1D"/>
    <w:rsid w:val="00B94DF9"/>
    <w:rsid w:val="00B94E3B"/>
    <w:rsid w:val="00B94F2B"/>
    <w:rsid w:val="00B94FAF"/>
    <w:rsid w:val="00B950B0"/>
    <w:rsid w:val="00B950C9"/>
    <w:rsid w:val="00B950E8"/>
    <w:rsid w:val="00B9510C"/>
    <w:rsid w:val="00B95372"/>
    <w:rsid w:val="00B953D8"/>
    <w:rsid w:val="00B954D5"/>
    <w:rsid w:val="00B954FC"/>
    <w:rsid w:val="00B9556A"/>
    <w:rsid w:val="00B957B9"/>
    <w:rsid w:val="00B957C0"/>
    <w:rsid w:val="00B957C7"/>
    <w:rsid w:val="00B958A1"/>
    <w:rsid w:val="00B959B9"/>
    <w:rsid w:val="00B95A04"/>
    <w:rsid w:val="00B95A17"/>
    <w:rsid w:val="00B95B81"/>
    <w:rsid w:val="00B95BD5"/>
    <w:rsid w:val="00B95C49"/>
    <w:rsid w:val="00B95C75"/>
    <w:rsid w:val="00B95C9E"/>
    <w:rsid w:val="00B95D62"/>
    <w:rsid w:val="00B95DFE"/>
    <w:rsid w:val="00B95E38"/>
    <w:rsid w:val="00B95E9B"/>
    <w:rsid w:val="00B95EEF"/>
    <w:rsid w:val="00B95EF6"/>
    <w:rsid w:val="00B95FD7"/>
    <w:rsid w:val="00B9605F"/>
    <w:rsid w:val="00B9606D"/>
    <w:rsid w:val="00B96228"/>
    <w:rsid w:val="00B96313"/>
    <w:rsid w:val="00B96652"/>
    <w:rsid w:val="00B966EC"/>
    <w:rsid w:val="00B9670E"/>
    <w:rsid w:val="00B9674E"/>
    <w:rsid w:val="00B96753"/>
    <w:rsid w:val="00B967FA"/>
    <w:rsid w:val="00B96848"/>
    <w:rsid w:val="00B9688F"/>
    <w:rsid w:val="00B96BC3"/>
    <w:rsid w:val="00B96CF0"/>
    <w:rsid w:val="00B96DA2"/>
    <w:rsid w:val="00B96E4D"/>
    <w:rsid w:val="00B96F26"/>
    <w:rsid w:val="00B972A5"/>
    <w:rsid w:val="00B9734A"/>
    <w:rsid w:val="00B97388"/>
    <w:rsid w:val="00B9739B"/>
    <w:rsid w:val="00B97452"/>
    <w:rsid w:val="00B97491"/>
    <w:rsid w:val="00B97573"/>
    <w:rsid w:val="00B975AB"/>
    <w:rsid w:val="00B976A4"/>
    <w:rsid w:val="00B976CD"/>
    <w:rsid w:val="00B9770E"/>
    <w:rsid w:val="00B9772C"/>
    <w:rsid w:val="00B977E6"/>
    <w:rsid w:val="00B978BB"/>
    <w:rsid w:val="00B97906"/>
    <w:rsid w:val="00B97908"/>
    <w:rsid w:val="00B97961"/>
    <w:rsid w:val="00B979C3"/>
    <w:rsid w:val="00B97A77"/>
    <w:rsid w:val="00B97BB0"/>
    <w:rsid w:val="00B97CD5"/>
    <w:rsid w:val="00B97DEB"/>
    <w:rsid w:val="00BA016F"/>
    <w:rsid w:val="00BA01C7"/>
    <w:rsid w:val="00BA044F"/>
    <w:rsid w:val="00BA045A"/>
    <w:rsid w:val="00BA05EC"/>
    <w:rsid w:val="00BA067F"/>
    <w:rsid w:val="00BA06C5"/>
    <w:rsid w:val="00BA0733"/>
    <w:rsid w:val="00BA0799"/>
    <w:rsid w:val="00BA07EB"/>
    <w:rsid w:val="00BA0922"/>
    <w:rsid w:val="00BA0AEC"/>
    <w:rsid w:val="00BA0B20"/>
    <w:rsid w:val="00BA0B9D"/>
    <w:rsid w:val="00BA0BCF"/>
    <w:rsid w:val="00BA0C2C"/>
    <w:rsid w:val="00BA0CDB"/>
    <w:rsid w:val="00BA0CE3"/>
    <w:rsid w:val="00BA0D74"/>
    <w:rsid w:val="00BA0EA9"/>
    <w:rsid w:val="00BA1122"/>
    <w:rsid w:val="00BA1240"/>
    <w:rsid w:val="00BA1248"/>
    <w:rsid w:val="00BA12A6"/>
    <w:rsid w:val="00BA1342"/>
    <w:rsid w:val="00BA13E0"/>
    <w:rsid w:val="00BA145F"/>
    <w:rsid w:val="00BA14A1"/>
    <w:rsid w:val="00BA14D5"/>
    <w:rsid w:val="00BA17C4"/>
    <w:rsid w:val="00BA17EE"/>
    <w:rsid w:val="00BA1AC6"/>
    <w:rsid w:val="00BA1C1D"/>
    <w:rsid w:val="00BA1CCA"/>
    <w:rsid w:val="00BA1CFD"/>
    <w:rsid w:val="00BA1F04"/>
    <w:rsid w:val="00BA1FD9"/>
    <w:rsid w:val="00BA20C0"/>
    <w:rsid w:val="00BA2217"/>
    <w:rsid w:val="00BA2247"/>
    <w:rsid w:val="00BA23DF"/>
    <w:rsid w:val="00BA24D9"/>
    <w:rsid w:val="00BA2520"/>
    <w:rsid w:val="00BA2581"/>
    <w:rsid w:val="00BA270E"/>
    <w:rsid w:val="00BA2729"/>
    <w:rsid w:val="00BA280F"/>
    <w:rsid w:val="00BA2822"/>
    <w:rsid w:val="00BA283C"/>
    <w:rsid w:val="00BA2891"/>
    <w:rsid w:val="00BA2902"/>
    <w:rsid w:val="00BA2A50"/>
    <w:rsid w:val="00BA2AAE"/>
    <w:rsid w:val="00BA2AEB"/>
    <w:rsid w:val="00BA2B41"/>
    <w:rsid w:val="00BA2BCE"/>
    <w:rsid w:val="00BA2E88"/>
    <w:rsid w:val="00BA2EB3"/>
    <w:rsid w:val="00BA2EEB"/>
    <w:rsid w:val="00BA301C"/>
    <w:rsid w:val="00BA31A9"/>
    <w:rsid w:val="00BA31CC"/>
    <w:rsid w:val="00BA31E1"/>
    <w:rsid w:val="00BA3318"/>
    <w:rsid w:val="00BA338B"/>
    <w:rsid w:val="00BA33E7"/>
    <w:rsid w:val="00BA3603"/>
    <w:rsid w:val="00BA3654"/>
    <w:rsid w:val="00BA37D7"/>
    <w:rsid w:val="00BA3803"/>
    <w:rsid w:val="00BA388C"/>
    <w:rsid w:val="00BA3974"/>
    <w:rsid w:val="00BA3994"/>
    <w:rsid w:val="00BA3A1B"/>
    <w:rsid w:val="00BA3B89"/>
    <w:rsid w:val="00BA3C13"/>
    <w:rsid w:val="00BA3CB4"/>
    <w:rsid w:val="00BA3CC9"/>
    <w:rsid w:val="00BA3D2F"/>
    <w:rsid w:val="00BA3F29"/>
    <w:rsid w:val="00BA4082"/>
    <w:rsid w:val="00BA40BE"/>
    <w:rsid w:val="00BA454D"/>
    <w:rsid w:val="00BA47E1"/>
    <w:rsid w:val="00BA4825"/>
    <w:rsid w:val="00BA4843"/>
    <w:rsid w:val="00BA48E0"/>
    <w:rsid w:val="00BA4AF3"/>
    <w:rsid w:val="00BA4B0E"/>
    <w:rsid w:val="00BA4CF4"/>
    <w:rsid w:val="00BA4D01"/>
    <w:rsid w:val="00BA4EB0"/>
    <w:rsid w:val="00BA4ECE"/>
    <w:rsid w:val="00BA4F2F"/>
    <w:rsid w:val="00BA4F9A"/>
    <w:rsid w:val="00BA4FA7"/>
    <w:rsid w:val="00BA503F"/>
    <w:rsid w:val="00BA50D6"/>
    <w:rsid w:val="00BA519A"/>
    <w:rsid w:val="00BA520C"/>
    <w:rsid w:val="00BA52F9"/>
    <w:rsid w:val="00BA54C1"/>
    <w:rsid w:val="00BA54FB"/>
    <w:rsid w:val="00BA5535"/>
    <w:rsid w:val="00BA555B"/>
    <w:rsid w:val="00BA55F9"/>
    <w:rsid w:val="00BA5626"/>
    <w:rsid w:val="00BA5884"/>
    <w:rsid w:val="00BA59CD"/>
    <w:rsid w:val="00BA5A24"/>
    <w:rsid w:val="00BA5C03"/>
    <w:rsid w:val="00BA5C8B"/>
    <w:rsid w:val="00BA5C97"/>
    <w:rsid w:val="00BA5D45"/>
    <w:rsid w:val="00BA5DB7"/>
    <w:rsid w:val="00BA5E0B"/>
    <w:rsid w:val="00BA5EFB"/>
    <w:rsid w:val="00BA5F18"/>
    <w:rsid w:val="00BA5FAD"/>
    <w:rsid w:val="00BA60E3"/>
    <w:rsid w:val="00BA60E6"/>
    <w:rsid w:val="00BA60F3"/>
    <w:rsid w:val="00BA61E5"/>
    <w:rsid w:val="00BA620C"/>
    <w:rsid w:val="00BA62F3"/>
    <w:rsid w:val="00BA6389"/>
    <w:rsid w:val="00BA64B8"/>
    <w:rsid w:val="00BA64DD"/>
    <w:rsid w:val="00BA659A"/>
    <w:rsid w:val="00BA6791"/>
    <w:rsid w:val="00BA683A"/>
    <w:rsid w:val="00BA688E"/>
    <w:rsid w:val="00BA68B7"/>
    <w:rsid w:val="00BA68C1"/>
    <w:rsid w:val="00BA68EF"/>
    <w:rsid w:val="00BA6959"/>
    <w:rsid w:val="00BA6A2F"/>
    <w:rsid w:val="00BA6A36"/>
    <w:rsid w:val="00BA6A73"/>
    <w:rsid w:val="00BA6B12"/>
    <w:rsid w:val="00BA6B27"/>
    <w:rsid w:val="00BA6B35"/>
    <w:rsid w:val="00BA6B87"/>
    <w:rsid w:val="00BA6C4B"/>
    <w:rsid w:val="00BA6D50"/>
    <w:rsid w:val="00BA6E96"/>
    <w:rsid w:val="00BA6F7F"/>
    <w:rsid w:val="00BA712E"/>
    <w:rsid w:val="00BA7132"/>
    <w:rsid w:val="00BA7165"/>
    <w:rsid w:val="00BA71D6"/>
    <w:rsid w:val="00BA73E3"/>
    <w:rsid w:val="00BA7407"/>
    <w:rsid w:val="00BA7423"/>
    <w:rsid w:val="00BA7448"/>
    <w:rsid w:val="00BA748A"/>
    <w:rsid w:val="00BA74C9"/>
    <w:rsid w:val="00BA74DD"/>
    <w:rsid w:val="00BA758F"/>
    <w:rsid w:val="00BA7633"/>
    <w:rsid w:val="00BA763D"/>
    <w:rsid w:val="00BA7688"/>
    <w:rsid w:val="00BA770F"/>
    <w:rsid w:val="00BA787B"/>
    <w:rsid w:val="00BA7A20"/>
    <w:rsid w:val="00BA7B4D"/>
    <w:rsid w:val="00BA7C4B"/>
    <w:rsid w:val="00BA7C99"/>
    <w:rsid w:val="00BA7CCD"/>
    <w:rsid w:val="00BA7D33"/>
    <w:rsid w:val="00BA7EB0"/>
    <w:rsid w:val="00BA7F05"/>
    <w:rsid w:val="00BB008F"/>
    <w:rsid w:val="00BB0232"/>
    <w:rsid w:val="00BB0326"/>
    <w:rsid w:val="00BB0353"/>
    <w:rsid w:val="00BB035B"/>
    <w:rsid w:val="00BB037A"/>
    <w:rsid w:val="00BB04ED"/>
    <w:rsid w:val="00BB0528"/>
    <w:rsid w:val="00BB070E"/>
    <w:rsid w:val="00BB07B2"/>
    <w:rsid w:val="00BB07FE"/>
    <w:rsid w:val="00BB0856"/>
    <w:rsid w:val="00BB085C"/>
    <w:rsid w:val="00BB08AD"/>
    <w:rsid w:val="00BB0951"/>
    <w:rsid w:val="00BB0AB2"/>
    <w:rsid w:val="00BB0B4D"/>
    <w:rsid w:val="00BB0BA7"/>
    <w:rsid w:val="00BB0BF7"/>
    <w:rsid w:val="00BB0C19"/>
    <w:rsid w:val="00BB0D74"/>
    <w:rsid w:val="00BB0D75"/>
    <w:rsid w:val="00BB0D80"/>
    <w:rsid w:val="00BB0DAB"/>
    <w:rsid w:val="00BB0F16"/>
    <w:rsid w:val="00BB0F1E"/>
    <w:rsid w:val="00BB0F21"/>
    <w:rsid w:val="00BB0F7B"/>
    <w:rsid w:val="00BB0FE4"/>
    <w:rsid w:val="00BB1069"/>
    <w:rsid w:val="00BB10DE"/>
    <w:rsid w:val="00BB1251"/>
    <w:rsid w:val="00BB1286"/>
    <w:rsid w:val="00BB1483"/>
    <w:rsid w:val="00BB14CB"/>
    <w:rsid w:val="00BB14F8"/>
    <w:rsid w:val="00BB1506"/>
    <w:rsid w:val="00BB1598"/>
    <w:rsid w:val="00BB1783"/>
    <w:rsid w:val="00BB1852"/>
    <w:rsid w:val="00BB185F"/>
    <w:rsid w:val="00BB197A"/>
    <w:rsid w:val="00BB1A99"/>
    <w:rsid w:val="00BB1C4F"/>
    <w:rsid w:val="00BB1DF4"/>
    <w:rsid w:val="00BB1E22"/>
    <w:rsid w:val="00BB1FB6"/>
    <w:rsid w:val="00BB2052"/>
    <w:rsid w:val="00BB20E7"/>
    <w:rsid w:val="00BB224B"/>
    <w:rsid w:val="00BB225D"/>
    <w:rsid w:val="00BB256F"/>
    <w:rsid w:val="00BB258A"/>
    <w:rsid w:val="00BB259F"/>
    <w:rsid w:val="00BB26C9"/>
    <w:rsid w:val="00BB26DD"/>
    <w:rsid w:val="00BB272C"/>
    <w:rsid w:val="00BB2779"/>
    <w:rsid w:val="00BB277B"/>
    <w:rsid w:val="00BB2835"/>
    <w:rsid w:val="00BB2885"/>
    <w:rsid w:val="00BB2889"/>
    <w:rsid w:val="00BB28BD"/>
    <w:rsid w:val="00BB29B8"/>
    <w:rsid w:val="00BB2A9F"/>
    <w:rsid w:val="00BB2BB6"/>
    <w:rsid w:val="00BB2E2F"/>
    <w:rsid w:val="00BB307E"/>
    <w:rsid w:val="00BB3102"/>
    <w:rsid w:val="00BB3135"/>
    <w:rsid w:val="00BB314B"/>
    <w:rsid w:val="00BB315D"/>
    <w:rsid w:val="00BB31C1"/>
    <w:rsid w:val="00BB33DC"/>
    <w:rsid w:val="00BB35F1"/>
    <w:rsid w:val="00BB365A"/>
    <w:rsid w:val="00BB3764"/>
    <w:rsid w:val="00BB37B0"/>
    <w:rsid w:val="00BB3B06"/>
    <w:rsid w:val="00BB3B5B"/>
    <w:rsid w:val="00BB3D91"/>
    <w:rsid w:val="00BB3E37"/>
    <w:rsid w:val="00BB3F16"/>
    <w:rsid w:val="00BB3F4C"/>
    <w:rsid w:val="00BB4048"/>
    <w:rsid w:val="00BB4406"/>
    <w:rsid w:val="00BB46DE"/>
    <w:rsid w:val="00BB4A42"/>
    <w:rsid w:val="00BB4AF8"/>
    <w:rsid w:val="00BB4B5A"/>
    <w:rsid w:val="00BB4C37"/>
    <w:rsid w:val="00BB4C3D"/>
    <w:rsid w:val="00BB4C6A"/>
    <w:rsid w:val="00BB4CE7"/>
    <w:rsid w:val="00BB4F01"/>
    <w:rsid w:val="00BB4F91"/>
    <w:rsid w:val="00BB4FEC"/>
    <w:rsid w:val="00BB5075"/>
    <w:rsid w:val="00BB5229"/>
    <w:rsid w:val="00BB5256"/>
    <w:rsid w:val="00BB5321"/>
    <w:rsid w:val="00BB5382"/>
    <w:rsid w:val="00BB5474"/>
    <w:rsid w:val="00BB554C"/>
    <w:rsid w:val="00BB559D"/>
    <w:rsid w:val="00BB55DF"/>
    <w:rsid w:val="00BB56F2"/>
    <w:rsid w:val="00BB57E0"/>
    <w:rsid w:val="00BB5846"/>
    <w:rsid w:val="00BB58BC"/>
    <w:rsid w:val="00BB59C1"/>
    <w:rsid w:val="00BB5B9D"/>
    <w:rsid w:val="00BB5BFB"/>
    <w:rsid w:val="00BB5BFE"/>
    <w:rsid w:val="00BB5C33"/>
    <w:rsid w:val="00BB5CAF"/>
    <w:rsid w:val="00BB5CF7"/>
    <w:rsid w:val="00BB5E3F"/>
    <w:rsid w:val="00BB61B5"/>
    <w:rsid w:val="00BB61DC"/>
    <w:rsid w:val="00BB6228"/>
    <w:rsid w:val="00BB6258"/>
    <w:rsid w:val="00BB6268"/>
    <w:rsid w:val="00BB642E"/>
    <w:rsid w:val="00BB6431"/>
    <w:rsid w:val="00BB645D"/>
    <w:rsid w:val="00BB6472"/>
    <w:rsid w:val="00BB64D8"/>
    <w:rsid w:val="00BB6577"/>
    <w:rsid w:val="00BB65FC"/>
    <w:rsid w:val="00BB67B9"/>
    <w:rsid w:val="00BB6854"/>
    <w:rsid w:val="00BB68CB"/>
    <w:rsid w:val="00BB6A4D"/>
    <w:rsid w:val="00BB6BC2"/>
    <w:rsid w:val="00BB6C64"/>
    <w:rsid w:val="00BB6CA0"/>
    <w:rsid w:val="00BB6CB0"/>
    <w:rsid w:val="00BB6CB6"/>
    <w:rsid w:val="00BB714A"/>
    <w:rsid w:val="00BB71EC"/>
    <w:rsid w:val="00BB71F5"/>
    <w:rsid w:val="00BB724B"/>
    <w:rsid w:val="00BB73E7"/>
    <w:rsid w:val="00BB740F"/>
    <w:rsid w:val="00BB764C"/>
    <w:rsid w:val="00BB76FA"/>
    <w:rsid w:val="00BB78A7"/>
    <w:rsid w:val="00BB7901"/>
    <w:rsid w:val="00BB790C"/>
    <w:rsid w:val="00BB7A2C"/>
    <w:rsid w:val="00BB7DB1"/>
    <w:rsid w:val="00BB7F32"/>
    <w:rsid w:val="00BB7F55"/>
    <w:rsid w:val="00BC00E4"/>
    <w:rsid w:val="00BC016E"/>
    <w:rsid w:val="00BC01AA"/>
    <w:rsid w:val="00BC01B6"/>
    <w:rsid w:val="00BC0574"/>
    <w:rsid w:val="00BC0637"/>
    <w:rsid w:val="00BC0671"/>
    <w:rsid w:val="00BC06CC"/>
    <w:rsid w:val="00BC06E5"/>
    <w:rsid w:val="00BC076A"/>
    <w:rsid w:val="00BC08AD"/>
    <w:rsid w:val="00BC08F7"/>
    <w:rsid w:val="00BC0AE6"/>
    <w:rsid w:val="00BC0C3B"/>
    <w:rsid w:val="00BC0E9A"/>
    <w:rsid w:val="00BC1003"/>
    <w:rsid w:val="00BC1076"/>
    <w:rsid w:val="00BC113D"/>
    <w:rsid w:val="00BC11F5"/>
    <w:rsid w:val="00BC1248"/>
    <w:rsid w:val="00BC1278"/>
    <w:rsid w:val="00BC1475"/>
    <w:rsid w:val="00BC15D3"/>
    <w:rsid w:val="00BC16BF"/>
    <w:rsid w:val="00BC17A3"/>
    <w:rsid w:val="00BC1800"/>
    <w:rsid w:val="00BC18D0"/>
    <w:rsid w:val="00BC1904"/>
    <w:rsid w:val="00BC19D1"/>
    <w:rsid w:val="00BC1B01"/>
    <w:rsid w:val="00BC1B4B"/>
    <w:rsid w:val="00BC1B89"/>
    <w:rsid w:val="00BC1BB2"/>
    <w:rsid w:val="00BC1C1F"/>
    <w:rsid w:val="00BC1CEF"/>
    <w:rsid w:val="00BC1D76"/>
    <w:rsid w:val="00BC1D82"/>
    <w:rsid w:val="00BC1EA3"/>
    <w:rsid w:val="00BC1EEB"/>
    <w:rsid w:val="00BC1F70"/>
    <w:rsid w:val="00BC1FD5"/>
    <w:rsid w:val="00BC201A"/>
    <w:rsid w:val="00BC2032"/>
    <w:rsid w:val="00BC22CD"/>
    <w:rsid w:val="00BC243A"/>
    <w:rsid w:val="00BC24CD"/>
    <w:rsid w:val="00BC261C"/>
    <w:rsid w:val="00BC279A"/>
    <w:rsid w:val="00BC27FA"/>
    <w:rsid w:val="00BC2AE3"/>
    <w:rsid w:val="00BC2B3B"/>
    <w:rsid w:val="00BC2BC7"/>
    <w:rsid w:val="00BC2F45"/>
    <w:rsid w:val="00BC3255"/>
    <w:rsid w:val="00BC335A"/>
    <w:rsid w:val="00BC344E"/>
    <w:rsid w:val="00BC3463"/>
    <w:rsid w:val="00BC34CB"/>
    <w:rsid w:val="00BC3585"/>
    <w:rsid w:val="00BC372E"/>
    <w:rsid w:val="00BC3832"/>
    <w:rsid w:val="00BC38B8"/>
    <w:rsid w:val="00BC39A4"/>
    <w:rsid w:val="00BC39C3"/>
    <w:rsid w:val="00BC3A05"/>
    <w:rsid w:val="00BC3A57"/>
    <w:rsid w:val="00BC3B45"/>
    <w:rsid w:val="00BC3BDD"/>
    <w:rsid w:val="00BC3C50"/>
    <w:rsid w:val="00BC3CF8"/>
    <w:rsid w:val="00BC3E10"/>
    <w:rsid w:val="00BC3EE8"/>
    <w:rsid w:val="00BC3F33"/>
    <w:rsid w:val="00BC4028"/>
    <w:rsid w:val="00BC40CE"/>
    <w:rsid w:val="00BC41E3"/>
    <w:rsid w:val="00BC4267"/>
    <w:rsid w:val="00BC4353"/>
    <w:rsid w:val="00BC4431"/>
    <w:rsid w:val="00BC4639"/>
    <w:rsid w:val="00BC4701"/>
    <w:rsid w:val="00BC4730"/>
    <w:rsid w:val="00BC494D"/>
    <w:rsid w:val="00BC494F"/>
    <w:rsid w:val="00BC49CE"/>
    <w:rsid w:val="00BC4A93"/>
    <w:rsid w:val="00BC4B4C"/>
    <w:rsid w:val="00BC4B9C"/>
    <w:rsid w:val="00BC4BFB"/>
    <w:rsid w:val="00BC4D36"/>
    <w:rsid w:val="00BC4DD5"/>
    <w:rsid w:val="00BC4E33"/>
    <w:rsid w:val="00BC4E57"/>
    <w:rsid w:val="00BC5040"/>
    <w:rsid w:val="00BC5076"/>
    <w:rsid w:val="00BC5181"/>
    <w:rsid w:val="00BC5221"/>
    <w:rsid w:val="00BC530C"/>
    <w:rsid w:val="00BC53CD"/>
    <w:rsid w:val="00BC559D"/>
    <w:rsid w:val="00BC5694"/>
    <w:rsid w:val="00BC569A"/>
    <w:rsid w:val="00BC56C1"/>
    <w:rsid w:val="00BC56E3"/>
    <w:rsid w:val="00BC5A19"/>
    <w:rsid w:val="00BC5ADA"/>
    <w:rsid w:val="00BC5BE8"/>
    <w:rsid w:val="00BC5CE2"/>
    <w:rsid w:val="00BC5EE5"/>
    <w:rsid w:val="00BC5EFA"/>
    <w:rsid w:val="00BC5F8C"/>
    <w:rsid w:val="00BC5FEB"/>
    <w:rsid w:val="00BC6049"/>
    <w:rsid w:val="00BC6103"/>
    <w:rsid w:val="00BC61A8"/>
    <w:rsid w:val="00BC61DD"/>
    <w:rsid w:val="00BC6303"/>
    <w:rsid w:val="00BC6357"/>
    <w:rsid w:val="00BC63C5"/>
    <w:rsid w:val="00BC642E"/>
    <w:rsid w:val="00BC6626"/>
    <w:rsid w:val="00BC66B2"/>
    <w:rsid w:val="00BC66F1"/>
    <w:rsid w:val="00BC6724"/>
    <w:rsid w:val="00BC6742"/>
    <w:rsid w:val="00BC6777"/>
    <w:rsid w:val="00BC6853"/>
    <w:rsid w:val="00BC6A9C"/>
    <w:rsid w:val="00BC6B63"/>
    <w:rsid w:val="00BC6D45"/>
    <w:rsid w:val="00BC6FFC"/>
    <w:rsid w:val="00BC703B"/>
    <w:rsid w:val="00BC7196"/>
    <w:rsid w:val="00BC71AE"/>
    <w:rsid w:val="00BC71C5"/>
    <w:rsid w:val="00BC71E3"/>
    <w:rsid w:val="00BC7297"/>
    <w:rsid w:val="00BC733F"/>
    <w:rsid w:val="00BC7446"/>
    <w:rsid w:val="00BC74A5"/>
    <w:rsid w:val="00BC7541"/>
    <w:rsid w:val="00BC7574"/>
    <w:rsid w:val="00BC758A"/>
    <w:rsid w:val="00BC7659"/>
    <w:rsid w:val="00BC7746"/>
    <w:rsid w:val="00BC791C"/>
    <w:rsid w:val="00BC79DB"/>
    <w:rsid w:val="00BC7A42"/>
    <w:rsid w:val="00BC7AF8"/>
    <w:rsid w:val="00BC7C01"/>
    <w:rsid w:val="00BC7C71"/>
    <w:rsid w:val="00BC7CB4"/>
    <w:rsid w:val="00BC7D8D"/>
    <w:rsid w:val="00BC7E6E"/>
    <w:rsid w:val="00BC7F47"/>
    <w:rsid w:val="00BC7F6C"/>
    <w:rsid w:val="00BD00E7"/>
    <w:rsid w:val="00BD013E"/>
    <w:rsid w:val="00BD0216"/>
    <w:rsid w:val="00BD0249"/>
    <w:rsid w:val="00BD0383"/>
    <w:rsid w:val="00BD03ED"/>
    <w:rsid w:val="00BD0469"/>
    <w:rsid w:val="00BD04E3"/>
    <w:rsid w:val="00BD0517"/>
    <w:rsid w:val="00BD053E"/>
    <w:rsid w:val="00BD0670"/>
    <w:rsid w:val="00BD0782"/>
    <w:rsid w:val="00BD082C"/>
    <w:rsid w:val="00BD0A89"/>
    <w:rsid w:val="00BD0A91"/>
    <w:rsid w:val="00BD0C19"/>
    <w:rsid w:val="00BD0C9B"/>
    <w:rsid w:val="00BD0E43"/>
    <w:rsid w:val="00BD0E92"/>
    <w:rsid w:val="00BD0F1D"/>
    <w:rsid w:val="00BD0FC4"/>
    <w:rsid w:val="00BD0FD2"/>
    <w:rsid w:val="00BD0FEE"/>
    <w:rsid w:val="00BD10E9"/>
    <w:rsid w:val="00BD1122"/>
    <w:rsid w:val="00BD114C"/>
    <w:rsid w:val="00BD1255"/>
    <w:rsid w:val="00BD12FB"/>
    <w:rsid w:val="00BD13ED"/>
    <w:rsid w:val="00BD140B"/>
    <w:rsid w:val="00BD156D"/>
    <w:rsid w:val="00BD156F"/>
    <w:rsid w:val="00BD15DC"/>
    <w:rsid w:val="00BD1749"/>
    <w:rsid w:val="00BD1769"/>
    <w:rsid w:val="00BD1A93"/>
    <w:rsid w:val="00BD1BB8"/>
    <w:rsid w:val="00BD1BCB"/>
    <w:rsid w:val="00BD1E24"/>
    <w:rsid w:val="00BD203D"/>
    <w:rsid w:val="00BD2063"/>
    <w:rsid w:val="00BD2140"/>
    <w:rsid w:val="00BD21E3"/>
    <w:rsid w:val="00BD2219"/>
    <w:rsid w:val="00BD2248"/>
    <w:rsid w:val="00BD2256"/>
    <w:rsid w:val="00BD234D"/>
    <w:rsid w:val="00BD2357"/>
    <w:rsid w:val="00BD238C"/>
    <w:rsid w:val="00BD2444"/>
    <w:rsid w:val="00BD248E"/>
    <w:rsid w:val="00BD249F"/>
    <w:rsid w:val="00BD2558"/>
    <w:rsid w:val="00BD257C"/>
    <w:rsid w:val="00BD2A08"/>
    <w:rsid w:val="00BD2A58"/>
    <w:rsid w:val="00BD2A5E"/>
    <w:rsid w:val="00BD2A8D"/>
    <w:rsid w:val="00BD2AB7"/>
    <w:rsid w:val="00BD2AC3"/>
    <w:rsid w:val="00BD2C2A"/>
    <w:rsid w:val="00BD2DDD"/>
    <w:rsid w:val="00BD2EAC"/>
    <w:rsid w:val="00BD2EC8"/>
    <w:rsid w:val="00BD2F55"/>
    <w:rsid w:val="00BD2FA6"/>
    <w:rsid w:val="00BD3254"/>
    <w:rsid w:val="00BD3483"/>
    <w:rsid w:val="00BD34E1"/>
    <w:rsid w:val="00BD3592"/>
    <w:rsid w:val="00BD35D7"/>
    <w:rsid w:val="00BD3654"/>
    <w:rsid w:val="00BD36A9"/>
    <w:rsid w:val="00BD373F"/>
    <w:rsid w:val="00BD37CE"/>
    <w:rsid w:val="00BD3837"/>
    <w:rsid w:val="00BD385B"/>
    <w:rsid w:val="00BD3863"/>
    <w:rsid w:val="00BD386B"/>
    <w:rsid w:val="00BD3A81"/>
    <w:rsid w:val="00BD3B60"/>
    <w:rsid w:val="00BD3C69"/>
    <w:rsid w:val="00BD3CE8"/>
    <w:rsid w:val="00BD3D7A"/>
    <w:rsid w:val="00BD3E88"/>
    <w:rsid w:val="00BD4062"/>
    <w:rsid w:val="00BD4171"/>
    <w:rsid w:val="00BD4187"/>
    <w:rsid w:val="00BD41FD"/>
    <w:rsid w:val="00BD4216"/>
    <w:rsid w:val="00BD4258"/>
    <w:rsid w:val="00BD4355"/>
    <w:rsid w:val="00BD449A"/>
    <w:rsid w:val="00BD45DF"/>
    <w:rsid w:val="00BD45E7"/>
    <w:rsid w:val="00BD465E"/>
    <w:rsid w:val="00BD4A64"/>
    <w:rsid w:val="00BD4A72"/>
    <w:rsid w:val="00BD4A8A"/>
    <w:rsid w:val="00BD4AAE"/>
    <w:rsid w:val="00BD4B4E"/>
    <w:rsid w:val="00BD4B66"/>
    <w:rsid w:val="00BD4DB7"/>
    <w:rsid w:val="00BD4E11"/>
    <w:rsid w:val="00BD4EDF"/>
    <w:rsid w:val="00BD4F7B"/>
    <w:rsid w:val="00BD4FDD"/>
    <w:rsid w:val="00BD505B"/>
    <w:rsid w:val="00BD507A"/>
    <w:rsid w:val="00BD5229"/>
    <w:rsid w:val="00BD52FA"/>
    <w:rsid w:val="00BD530D"/>
    <w:rsid w:val="00BD532D"/>
    <w:rsid w:val="00BD5383"/>
    <w:rsid w:val="00BD5662"/>
    <w:rsid w:val="00BD59B6"/>
    <w:rsid w:val="00BD59DF"/>
    <w:rsid w:val="00BD5A26"/>
    <w:rsid w:val="00BD5A74"/>
    <w:rsid w:val="00BD5ACA"/>
    <w:rsid w:val="00BD5B4B"/>
    <w:rsid w:val="00BD5B75"/>
    <w:rsid w:val="00BD5CDC"/>
    <w:rsid w:val="00BD5D4D"/>
    <w:rsid w:val="00BD5E0F"/>
    <w:rsid w:val="00BD5E28"/>
    <w:rsid w:val="00BD5F20"/>
    <w:rsid w:val="00BD5F7B"/>
    <w:rsid w:val="00BD5F91"/>
    <w:rsid w:val="00BD60EB"/>
    <w:rsid w:val="00BD614C"/>
    <w:rsid w:val="00BD628F"/>
    <w:rsid w:val="00BD62F9"/>
    <w:rsid w:val="00BD6509"/>
    <w:rsid w:val="00BD65A5"/>
    <w:rsid w:val="00BD65D2"/>
    <w:rsid w:val="00BD6612"/>
    <w:rsid w:val="00BD6742"/>
    <w:rsid w:val="00BD689C"/>
    <w:rsid w:val="00BD6909"/>
    <w:rsid w:val="00BD6919"/>
    <w:rsid w:val="00BD6A22"/>
    <w:rsid w:val="00BD6A3C"/>
    <w:rsid w:val="00BD6A9E"/>
    <w:rsid w:val="00BD6C1B"/>
    <w:rsid w:val="00BD6C79"/>
    <w:rsid w:val="00BD6CA1"/>
    <w:rsid w:val="00BD6D75"/>
    <w:rsid w:val="00BD6E32"/>
    <w:rsid w:val="00BD6E97"/>
    <w:rsid w:val="00BD7178"/>
    <w:rsid w:val="00BD7212"/>
    <w:rsid w:val="00BD727A"/>
    <w:rsid w:val="00BD72F5"/>
    <w:rsid w:val="00BD7358"/>
    <w:rsid w:val="00BD73D2"/>
    <w:rsid w:val="00BD75DF"/>
    <w:rsid w:val="00BD7690"/>
    <w:rsid w:val="00BD76D8"/>
    <w:rsid w:val="00BD76F4"/>
    <w:rsid w:val="00BD7787"/>
    <w:rsid w:val="00BD78B8"/>
    <w:rsid w:val="00BD78D8"/>
    <w:rsid w:val="00BD799A"/>
    <w:rsid w:val="00BD7A82"/>
    <w:rsid w:val="00BD7C5F"/>
    <w:rsid w:val="00BD7D63"/>
    <w:rsid w:val="00BD7E9F"/>
    <w:rsid w:val="00BD7EEB"/>
    <w:rsid w:val="00BD7F39"/>
    <w:rsid w:val="00BD7F6C"/>
    <w:rsid w:val="00BD7F73"/>
    <w:rsid w:val="00BD7F9E"/>
    <w:rsid w:val="00BD7FC8"/>
    <w:rsid w:val="00BE0008"/>
    <w:rsid w:val="00BE001D"/>
    <w:rsid w:val="00BE00CE"/>
    <w:rsid w:val="00BE0127"/>
    <w:rsid w:val="00BE0157"/>
    <w:rsid w:val="00BE02E5"/>
    <w:rsid w:val="00BE072F"/>
    <w:rsid w:val="00BE0755"/>
    <w:rsid w:val="00BE08DD"/>
    <w:rsid w:val="00BE0A39"/>
    <w:rsid w:val="00BE0AC0"/>
    <w:rsid w:val="00BE0B2B"/>
    <w:rsid w:val="00BE0BF7"/>
    <w:rsid w:val="00BE0C3B"/>
    <w:rsid w:val="00BE0C4C"/>
    <w:rsid w:val="00BE0C86"/>
    <w:rsid w:val="00BE0E43"/>
    <w:rsid w:val="00BE0EC9"/>
    <w:rsid w:val="00BE0EE6"/>
    <w:rsid w:val="00BE0EF4"/>
    <w:rsid w:val="00BE1010"/>
    <w:rsid w:val="00BE1165"/>
    <w:rsid w:val="00BE138C"/>
    <w:rsid w:val="00BE13B8"/>
    <w:rsid w:val="00BE14D1"/>
    <w:rsid w:val="00BE1634"/>
    <w:rsid w:val="00BE1822"/>
    <w:rsid w:val="00BE18F9"/>
    <w:rsid w:val="00BE18FF"/>
    <w:rsid w:val="00BE1965"/>
    <w:rsid w:val="00BE197A"/>
    <w:rsid w:val="00BE1A06"/>
    <w:rsid w:val="00BE1A1E"/>
    <w:rsid w:val="00BE1B00"/>
    <w:rsid w:val="00BE1DD5"/>
    <w:rsid w:val="00BE1EFE"/>
    <w:rsid w:val="00BE2068"/>
    <w:rsid w:val="00BE217E"/>
    <w:rsid w:val="00BE2183"/>
    <w:rsid w:val="00BE25B9"/>
    <w:rsid w:val="00BE25C5"/>
    <w:rsid w:val="00BE26A1"/>
    <w:rsid w:val="00BE28E0"/>
    <w:rsid w:val="00BE2946"/>
    <w:rsid w:val="00BE2986"/>
    <w:rsid w:val="00BE2A02"/>
    <w:rsid w:val="00BE2A71"/>
    <w:rsid w:val="00BE2AC0"/>
    <w:rsid w:val="00BE2B39"/>
    <w:rsid w:val="00BE2B8C"/>
    <w:rsid w:val="00BE2CBA"/>
    <w:rsid w:val="00BE2D38"/>
    <w:rsid w:val="00BE2E99"/>
    <w:rsid w:val="00BE2EAB"/>
    <w:rsid w:val="00BE2ED6"/>
    <w:rsid w:val="00BE2F8B"/>
    <w:rsid w:val="00BE313D"/>
    <w:rsid w:val="00BE3244"/>
    <w:rsid w:val="00BE3623"/>
    <w:rsid w:val="00BE3704"/>
    <w:rsid w:val="00BE375C"/>
    <w:rsid w:val="00BE3839"/>
    <w:rsid w:val="00BE3851"/>
    <w:rsid w:val="00BE39C0"/>
    <w:rsid w:val="00BE3AFA"/>
    <w:rsid w:val="00BE3B29"/>
    <w:rsid w:val="00BE3E60"/>
    <w:rsid w:val="00BE3E63"/>
    <w:rsid w:val="00BE3EC4"/>
    <w:rsid w:val="00BE3F52"/>
    <w:rsid w:val="00BE403F"/>
    <w:rsid w:val="00BE409F"/>
    <w:rsid w:val="00BE40F6"/>
    <w:rsid w:val="00BE41E8"/>
    <w:rsid w:val="00BE4246"/>
    <w:rsid w:val="00BE4247"/>
    <w:rsid w:val="00BE4326"/>
    <w:rsid w:val="00BE4385"/>
    <w:rsid w:val="00BE43FD"/>
    <w:rsid w:val="00BE44B6"/>
    <w:rsid w:val="00BE45B4"/>
    <w:rsid w:val="00BE45C1"/>
    <w:rsid w:val="00BE4977"/>
    <w:rsid w:val="00BE4A18"/>
    <w:rsid w:val="00BE4B05"/>
    <w:rsid w:val="00BE4F42"/>
    <w:rsid w:val="00BE5156"/>
    <w:rsid w:val="00BE515A"/>
    <w:rsid w:val="00BE51C7"/>
    <w:rsid w:val="00BE536E"/>
    <w:rsid w:val="00BE5455"/>
    <w:rsid w:val="00BE5515"/>
    <w:rsid w:val="00BE5613"/>
    <w:rsid w:val="00BE5676"/>
    <w:rsid w:val="00BE56AC"/>
    <w:rsid w:val="00BE56C2"/>
    <w:rsid w:val="00BE576C"/>
    <w:rsid w:val="00BE57B0"/>
    <w:rsid w:val="00BE57BE"/>
    <w:rsid w:val="00BE57ED"/>
    <w:rsid w:val="00BE5813"/>
    <w:rsid w:val="00BE585D"/>
    <w:rsid w:val="00BE58B5"/>
    <w:rsid w:val="00BE59A7"/>
    <w:rsid w:val="00BE59F2"/>
    <w:rsid w:val="00BE5A88"/>
    <w:rsid w:val="00BE5B5A"/>
    <w:rsid w:val="00BE5C7E"/>
    <w:rsid w:val="00BE5CCD"/>
    <w:rsid w:val="00BE5D57"/>
    <w:rsid w:val="00BE5D5C"/>
    <w:rsid w:val="00BE5E42"/>
    <w:rsid w:val="00BE5E8F"/>
    <w:rsid w:val="00BE5EFB"/>
    <w:rsid w:val="00BE5F56"/>
    <w:rsid w:val="00BE6012"/>
    <w:rsid w:val="00BE611B"/>
    <w:rsid w:val="00BE612C"/>
    <w:rsid w:val="00BE61A7"/>
    <w:rsid w:val="00BE6243"/>
    <w:rsid w:val="00BE6354"/>
    <w:rsid w:val="00BE658E"/>
    <w:rsid w:val="00BE65B3"/>
    <w:rsid w:val="00BE6685"/>
    <w:rsid w:val="00BE6774"/>
    <w:rsid w:val="00BE6790"/>
    <w:rsid w:val="00BE68B9"/>
    <w:rsid w:val="00BE69DA"/>
    <w:rsid w:val="00BE6BD6"/>
    <w:rsid w:val="00BE6BF9"/>
    <w:rsid w:val="00BE6D27"/>
    <w:rsid w:val="00BE6D76"/>
    <w:rsid w:val="00BE6E1C"/>
    <w:rsid w:val="00BE6E85"/>
    <w:rsid w:val="00BE6F5A"/>
    <w:rsid w:val="00BE71BF"/>
    <w:rsid w:val="00BE71CD"/>
    <w:rsid w:val="00BE7265"/>
    <w:rsid w:val="00BE73D7"/>
    <w:rsid w:val="00BE75FB"/>
    <w:rsid w:val="00BE7603"/>
    <w:rsid w:val="00BE770D"/>
    <w:rsid w:val="00BE77BF"/>
    <w:rsid w:val="00BE786F"/>
    <w:rsid w:val="00BE79BB"/>
    <w:rsid w:val="00BE7A84"/>
    <w:rsid w:val="00BE7B09"/>
    <w:rsid w:val="00BE7B0C"/>
    <w:rsid w:val="00BE7B27"/>
    <w:rsid w:val="00BE7B5D"/>
    <w:rsid w:val="00BE7C3F"/>
    <w:rsid w:val="00BE7DC9"/>
    <w:rsid w:val="00BE7E10"/>
    <w:rsid w:val="00BE7E3D"/>
    <w:rsid w:val="00BE7EBC"/>
    <w:rsid w:val="00BE7F64"/>
    <w:rsid w:val="00BF0005"/>
    <w:rsid w:val="00BF0030"/>
    <w:rsid w:val="00BF00AC"/>
    <w:rsid w:val="00BF00DD"/>
    <w:rsid w:val="00BF0193"/>
    <w:rsid w:val="00BF01DF"/>
    <w:rsid w:val="00BF021F"/>
    <w:rsid w:val="00BF02D2"/>
    <w:rsid w:val="00BF02E6"/>
    <w:rsid w:val="00BF03AB"/>
    <w:rsid w:val="00BF03D7"/>
    <w:rsid w:val="00BF060F"/>
    <w:rsid w:val="00BF0647"/>
    <w:rsid w:val="00BF06BA"/>
    <w:rsid w:val="00BF06C9"/>
    <w:rsid w:val="00BF07CB"/>
    <w:rsid w:val="00BF0862"/>
    <w:rsid w:val="00BF08B8"/>
    <w:rsid w:val="00BF09E2"/>
    <w:rsid w:val="00BF0A66"/>
    <w:rsid w:val="00BF0B4C"/>
    <w:rsid w:val="00BF0B4E"/>
    <w:rsid w:val="00BF0DFB"/>
    <w:rsid w:val="00BF0F1C"/>
    <w:rsid w:val="00BF10D2"/>
    <w:rsid w:val="00BF10D6"/>
    <w:rsid w:val="00BF1120"/>
    <w:rsid w:val="00BF120B"/>
    <w:rsid w:val="00BF1309"/>
    <w:rsid w:val="00BF14A1"/>
    <w:rsid w:val="00BF171F"/>
    <w:rsid w:val="00BF17F5"/>
    <w:rsid w:val="00BF18B9"/>
    <w:rsid w:val="00BF1B70"/>
    <w:rsid w:val="00BF1BB0"/>
    <w:rsid w:val="00BF1BB6"/>
    <w:rsid w:val="00BF1D0C"/>
    <w:rsid w:val="00BF1E29"/>
    <w:rsid w:val="00BF1E3A"/>
    <w:rsid w:val="00BF1E7C"/>
    <w:rsid w:val="00BF1F3A"/>
    <w:rsid w:val="00BF1F51"/>
    <w:rsid w:val="00BF2026"/>
    <w:rsid w:val="00BF2202"/>
    <w:rsid w:val="00BF220D"/>
    <w:rsid w:val="00BF22F5"/>
    <w:rsid w:val="00BF2541"/>
    <w:rsid w:val="00BF2817"/>
    <w:rsid w:val="00BF29A5"/>
    <w:rsid w:val="00BF2B7A"/>
    <w:rsid w:val="00BF2C65"/>
    <w:rsid w:val="00BF2CF0"/>
    <w:rsid w:val="00BF2D07"/>
    <w:rsid w:val="00BF2E52"/>
    <w:rsid w:val="00BF2E5F"/>
    <w:rsid w:val="00BF30AC"/>
    <w:rsid w:val="00BF30BA"/>
    <w:rsid w:val="00BF3109"/>
    <w:rsid w:val="00BF31CB"/>
    <w:rsid w:val="00BF339F"/>
    <w:rsid w:val="00BF33AD"/>
    <w:rsid w:val="00BF34CE"/>
    <w:rsid w:val="00BF34EA"/>
    <w:rsid w:val="00BF3552"/>
    <w:rsid w:val="00BF35DD"/>
    <w:rsid w:val="00BF3660"/>
    <w:rsid w:val="00BF366D"/>
    <w:rsid w:val="00BF3847"/>
    <w:rsid w:val="00BF3A4D"/>
    <w:rsid w:val="00BF3A58"/>
    <w:rsid w:val="00BF3A65"/>
    <w:rsid w:val="00BF3AE6"/>
    <w:rsid w:val="00BF3AFB"/>
    <w:rsid w:val="00BF3B23"/>
    <w:rsid w:val="00BF3B9E"/>
    <w:rsid w:val="00BF3BE3"/>
    <w:rsid w:val="00BF3C10"/>
    <w:rsid w:val="00BF3C1C"/>
    <w:rsid w:val="00BF3C37"/>
    <w:rsid w:val="00BF3C62"/>
    <w:rsid w:val="00BF4231"/>
    <w:rsid w:val="00BF42F4"/>
    <w:rsid w:val="00BF432F"/>
    <w:rsid w:val="00BF440C"/>
    <w:rsid w:val="00BF44DB"/>
    <w:rsid w:val="00BF457E"/>
    <w:rsid w:val="00BF46F1"/>
    <w:rsid w:val="00BF4770"/>
    <w:rsid w:val="00BF4796"/>
    <w:rsid w:val="00BF4923"/>
    <w:rsid w:val="00BF4994"/>
    <w:rsid w:val="00BF4AEB"/>
    <w:rsid w:val="00BF4B56"/>
    <w:rsid w:val="00BF4B69"/>
    <w:rsid w:val="00BF4BF8"/>
    <w:rsid w:val="00BF4D0C"/>
    <w:rsid w:val="00BF4E60"/>
    <w:rsid w:val="00BF4EA0"/>
    <w:rsid w:val="00BF4EC9"/>
    <w:rsid w:val="00BF4F8A"/>
    <w:rsid w:val="00BF5007"/>
    <w:rsid w:val="00BF50CC"/>
    <w:rsid w:val="00BF52E9"/>
    <w:rsid w:val="00BF5350"/>
    <w:rsid w:val="00BF53CB"/>
    <w:rsid w:val="00BF53F0"/>
    <w:rsid w:val="00BF5468"/>
    <w:rsid w:val="00BF556C"/>
    <w:rsid w:val="00BF55D0"/>
    <w:rsid w:val="00BF55F8"/>
    <w:rsid w:val="00BF5619"/>
    <w:rsid w:val="00BF5623"/>
    <w:rsid w:val="00BF56A8"/>
    <w:rsid w:val="00BF5707"/>
    <w:rsid w:val="00BF5715"/>
    <w:rsid w:val="00BF5A4C"/>
    <w:rsid w:val="00BF5AF0"/>
    <w:rsid w:val="00BF5D22"/>
    <w:rsid w:val="00BF5ED8"/>
    <w:rsid w:val="00BF5EFE"/>
    <w:rsid w:val="00BF5F2D"/>
    <w:rsid w:val="00BF5F35"/>
    <w:rsid w:val="00BF5FB3"/>
    <w:rsid w:val="00BF604D"/>
    <w:rsid w:val="00BF60E3"/>
    <w:rsid w:val="00BF6146"/>
    <w:rsid w:val="00BF6284"/>
    <w:rsid w:val="00BF6299"/>
    <w:rsid w:val="00BF6329"/>
    <w:rsid w:val="00BF6597"/>
    <w:rsid w:val="00BF6A7C"/>
    <w:rsid w:val="00BF6AD8"/>
    <w:rsid w:val="00BF6B51"/>
    <w:rsid w:val="00BF6BC8"/>
    <w:rsid w:val="00BF6D7E"/>
    <w:rsid w:val="00BF6DAE"/>
    <w:rsid w:val="00BF6FBF"/>
    <w:rsid w:val="00BF700B"/>
    <w:rsid w:val="00BF703F"/>
    <w:rsid w:val="00BF7064"/>
    <w:rsid w:val="00BF70A1"/>
    <w:rsid w:val="00BF70F8"/>
    <w:rsid w:val="00BF721B"/>
    <w:rsid w:val="00BF721D"/>
    <w:rsid w:val="00BF7279"/>
    <w:rsid w:val="00BF729D"/>
    <w:rsid w:val="00BF7639"/>
    <w:rsid w:val="00BF7746"/>
    <w:rsid w:val="00BF79AA"/>
    <w:rsid w:val="00BF7B3C"/>
    <w:rsid w:val="00BF7C19"/>
    <w:rsid w:val="00BF7CD6"/>
    <w:rsid w:val="00BF7CDD"/>
    <w:rsid w:val="00BF7D43"/>
    <w:rsid w:val="00BF7D97"/>
    <w:rsid w:val="00BF7E8F"/>
    <w:rsid w:val="00C0003A"/>
    <w:rsid w:val="00C00071"/>
    <w:rsid w:val="00C00130"/>
    <w:rsid w:val="00C0025B"/>
    <w:rsid w:val="00C0044E"/>
    <w:rsid w:val="00C006D9"/>
    <w:rsid w:val="00C007CA"/>
    <w:rsid w:val="00C008F2"/>
    <w:rsid w:val="00C00A87"/>
    <w:rsid w:val="00C00AA8"/>
    <w:rsid w:val="00C00BD6"/>
    <w:rsid w:val="00C00C28"/>
    <w:rsid w:val="00C00D3E"/>
    <w:rsid w:val="00C00E52"/>
    <w:rsid w:val="00C00ED9"/>
    <w:rsid w:val="00C00F1A"/>
    <w:rsid w:val="00C00F4B"/>
    <w:rsid w:val="00C00F63"/>
    <w:rsid w:val="00C00FAE"/>
    <w:rsid w:val="00C010F5"/>
    <w:rsid w:val="00C011A8"/>
    <w:rsid w:val="00C0142A"/>
    <w:rsid w:val="00C014AC"/>
    <w:rsid w:val="00C01835"/>
    <w:rsid w:val="00C01A4F"/>
    <w:rsid w:val="00C01AA6"/>
    <w:rsid w:val="00C01AFA"/>
    <w:rsid w:val="00C01B13"/>
    <w:rsid w:val="00C01C09"/>
    <w:rsid w:val="00C01C49"/>
    <w:rsid w:val="00C01DD8"/>
    <w:rsid w:val="00C01DFD"/>
    <w:rsid w:val="00C01E3F"/>
    <w:rsid w:val="00C01ED8"/>
    <w:rsid w:val="00C01F17"/>
    <w:rsid w:val="00C01F4B"/>
    <w:rsid w:val="00C02012"/>
    <w:rsid w:val="00C02042"/>
    <w:rsid w:val="00C0214B"/>
    <w:rsid w:val="00C02192"/>
    <w:rsid w:val="00C0224B"/>
    <w:rsid w:val="00C022B5"/>
    <w:rsid w:val="00C022D7"/>
    <w:rsid w:val="00C02608"/>
    <w:rsid w:val="00C02696"/>
    <w:rsid w:val="00C026C6"/>
    <w:rsid w:val="00C026F2"/>
    <w:rsid w:val="00C0279C"/>
    <w:rsid w:val="00C028B8"/>
    <w:rsid w:val="00C02A91"/>
    <w:rsid w:val="00C02B06"/>
    <w:rsid w:val="00C02B93"/>
    <w:rsid w:val="00C02BFD"/>
    <w:rsid w:val="00C02C1F"/>
    <w:rsid w:val="00C02C95"/>
    <w:rsid w:val="00C02CBE"/>
    <w:rsid w:val="00C02CDE"/>
    <w:rsid w:val="00C02D87"/>
    <w:rsid w:val="00C03071"/>
    <w:rsid w:val="00C03167"/>
    <w:rsid w:val="00C03260"/>
    <w:rsid w:val="00C0326E"/>
    <w:rsid w:val="00C034D4"/>
    <w:rsid w:val="00C0358F"/>
    <w:rsid w:val="00C035C9"/>
    <w:rsid w:val="00C03608"/>
    <w:rsid w:val="00C0369A"/>
    <w:rsid w:val="00C03716"/>
    <w:rsid w:val="00C03720"/>
    <w:rsid w:val="00C038B9"/>
    <w:rsid w:val="00C03927"/>
    <w:rsid w:val="00C03930"/>
    <w:rsid w:val="00C03955"/>
    <w:rsid w:val="00C039DB"/>
    <w:rsid w:val="00C03ACF"/>
    <w:rsid w:val="00C03B7B"/>
    <w:rsid w:val="00C03C30"/>
    <w:rsid w:val="00C03C47"/>
    <w:rsid w:val="00C03E2A"/>
    <w:rsid w:val="00C03E48"/>
    <w:rsid w:val="00C03F15"/>
    <w:rsid w:val="00C04053"/>
    <w:rsid w:val="00C04247"/>
    <w:rsid w:val="00C04322"/>
    <w:rsid w:val="00C04339"/>
    <w:rsid w:val="00C0433F"/>
    <w:rsid w:val="00C045B1"/>
    <w:rsid w:val="00C046DD"/>
    <w:rsid w:val="00C04772"/>
    <w:rsid w:val="00C04973"/>
    <w:rsid w:val="00C049B7"/>
    <w:rsid w:val="00C04A1A"/>
    <w:rsid w:val="00C04B43"/>
    <w:rsid w:val="00C04C0E"/>
    <w:rsid w:val="00C04C6C"/>
    <w:rsid w:val="00C04DE2"/>
    <w:rsid w:val="00C04E32"/>
    <w:rsid w:val="00C04EB1"/>
    <w:rsid w:val="00C04F02"/>
    <w:rsid w:val="00C0500B"/>
    <w:rsid w:val="00C0502C"/>
    <w:rsid w:val="00C05046"/>
    <w:rsid w:val="00C05150"/>
    <w:rsid w:val="00C05192"/>
    <w:rsid w:val="00C05395"/>
    <w:rsid w:val="00C05495"/>
    <w:rsid w:val="00C054EB"/>
    <w:rsid w:val="00C05512"/>
    <w:rsid w:val="00C05549"/>
    <w:rsid w:val="00C05556"/>
    <w:rsid w:val="00C055AD"/>
    <w:rsid w:val="00C05611"/>
    <w:rsid w:val="00C05712"/>
    <w:rsid w:val="00C057E0"/>
    <w:rsid w:val="00C057ED"/>
    <w:rsid w:val="00C05863"/>
    <w:rsid w:val="00C05994"/>
    <w:rsid w:val="00C059C3"/>
    <w:rsid w:val="00C05B4D"/>
    <w:rsid w:val="00C05C20"/>
    <w:rsid w:val="00C05C59"/>
    <w:rsid w:val="00C05C5D"/>
    <w:rsid w:val="00C05D67"/>
    <w:rsid w:val="00C06031"/>
    <w:rsid w:val="00C06066"/>
    <w:rsid w:val="00C060DA"/>
    <w:rsid w:val="00C061C6"/>
    <w:rsid w:val="00C061F6"/>
    <w:rsid w:val="00C0648A"/>
    <w:rsid w:val="00C064A1"/>
    <w:rsid w:val="00C066BD"/>
    <w:rsid w:val="00C066D1"/>
    <w:rsid w:val="00C067A4"/>
    <w:rsid w:val="00C0680F"/>
    <w:rsid w:val="00C068BA"/>
    <w:rsid w:val="00C069A1"/>
    <w:rsid w:val="00C06A2A"/>
    <w:rsid w:val="00C06BB2"/>
    <w:rsid w:val="00C06DBD"/>
    <w:rsid w:val="00C06DD9"/>
    <w:rsid w:val="00C06DED"/>
    <w:rsid w:val="00C06E2E"/>
    <w:rsid w:val="00C06E66"/>
    <w:rsid w:val="00C06E95"/>
    <w:rsid w:val="00C06F8C"/>
    <w:rsid w:val="00C070CB"/>
    <w:rsid w:val="00C070CD"/>
    <w:rsid w:val="00C0754D"/>
    <w:rsid w:val="00C075C2"/>
    <w:rsid w:val="00C07626"/>
    <w:rsid w:val="00C076C0"/>
    <w:rsid w:val="00C0779D"/>
    <w:rsid w:val="00C0781F"/>
    <w:rsid w:val="00C07831"/>
    <w:rsid w:val="00C078AB"/>
    <w:rsid w:val="00C07977"/>
    <w:rsid w:val="00C079A4"/>
    <w:rsid w:val="00C07A6C"/>
    <w:rsid w:val="00C07AD3"/>
    <w:rsid w:val="00C07AE3"/>
    <w:rsid w:val="00C07AE4"/>
    <w:rsid w:val="00C07B2C"/>
    <w:rsid w:val="00C07BEA"/>
    <w:rsid w:val="00C07C54"/>
    <w:rsid w:val="00C07C5C"/>
    <w:rsid w:val="00C07E51"/>
    <w:rsid w:val="00C10136"/>
    <w:rsid w:val="00C102E4"/>
    <w:rsid w:val="00C1030D"/>
    <w:rsid w:val="00C10406"/>
    <w:rsid w:val="00C104C8"/>
    <w:rsid w:val="00C10569"/>
    <w:rsid w:val="00C10599"/>
    <w:rsid w:val="00C105DC"/>
    <w:rsid w:val="00C1061E"/>
    <w:rsid w:val="00C10641"/>
    <w:rsid w:val="00C1077F"/>
    <w:rsid w:val="00C107EC"/>
    <w:rsid w:val="00C10829"/>
    <w:rsid w:val="00C10991"/>
    <w:rsid w:val="00C10C20"/>
    <w:rsid w:val="00C10CBB"/>
    <w:rsid w:val="00C10D3C"/>
    <w:rsid w:val="00C10DB3"/>
    <w:rsid w:val="00C10E07"/>
    <w:rsid w:val="00C10F09"/>
    <w:rsid w:val="00C10F46"/>
    <w:rsid w:val="00C10F54"/>
    <w:rsid w:val="00C11128"/>
    <w:rsid w:val="00C1114F"/>
    <w:rsid w:val="00C11181"/>
    <w:rsid w:val="00C11183"/>
    <w:rsid w:val="00C11197"/>
    <w:rsid w:val="00C11253"/>
    <w:rsid w:val="00C11368"/>
    <w:rsid w:val="00C113A0"/>
    <w:rsid w:val="00C114EB"/>
    <w:rsid w:val="00C11548"/>
    <w:rsid w:val="00C11549"/>
    <w:rsid w:val="00C1157C"/>
    <w:rsid w:val="00C11612"/>
    <w:rsid w:val="00C11647"/>
    <w:rsid w:val="00C116C2"/>
    <w:rsid w:val="00C11913"/>
    <w:rsid w:val="00C11A8E"/>
    <w:rsid w:val="00C11B58"/>
    <w:rsid w:val="00C11BB3"/>
    <w:rsid w:val="00C11C33"/>
    <w:rsid w:val="00C11C73"/>
    <w:rsid w:val="00C11DB1"/>
    <w:rsid w:val="00C11E50"/>
    <w:rsid w:val="00C11E6A"/>
    <w:rsid w:val="00C11FE5"/>
    <w:rsid w:val="00C11FF6"/>
    <w:rsid w:val="00C12068"/>
    <w:rsid w:val="00C120F7"/>
    <w:rsid w:val="00C12220"/>
    <w:rsid w:val="00C1247F"/>
    <w:rsid w:val="00C12822"/>
    <w:rsid w:val="00C129E5"/>
    <w:rsid w:val="00C12AEC"/>
    <w:rsid w:val="00C12C24"/>
    <w:rsid w:val="00C12CD3"/>
    <w:rsid w:val="00C12EB5"/>
    <w:rsid w:val="00C12F2F"/>
    <w:rsid w:val="00C12FC8"/>
    <w:rsid w:val="00C131AC"/>
    <w:rsid w:val="00C131CD"/>
    <w:rsid w:val="00C13249"/>
    <w:rsid w:val="00C13288"/>
    <w:rsid w:val="00C1328A"/>
    <w:rsid w:val="00C133E7"/>
    <w:rsid w:val="00C133F6"/>
    <w:rsid w:val="00C13405"/>
    <w:rsid w:val="00C13504"/>
    <w:rsid w:val="00C13550"/>
    <w:rsid w:val="00C1375D"/>
    <w:rsid w:val="00C13773"/>
    <w:rsid w:val="00C138C3"/>
    <w:rsid w:val="00C138CF"/>
    <w:rsid w:val="00C13A99"/>
    <w:rsid w:val="00C13BCA"/>
    <w:rsid w:val="00C13C21"/>
    <w:rsid w:val="00C13C8A"/>
    <w:rsid w:val="00C13D73"/>
    <w:rsid w:val="00C13E66"/>
    <w:rsid w:val="00C13EC5"/>
    <w:rsid w:val="00C13EC8"/>
    <w:rsid w:val="00C13F22"/>
    <w:rsid w:val="00C13FA4"/>
    <w:rsid w:val="00C13FBF"/>
    <w:rsid w:val="00C14042"/>
    <w:rsid w:val="00C14080"/>
    <w:rsid w:val="00C140C1"/>
    <w:rsid w:val="00C140FE"/>
    <w:rsid w:val="00C14346"/>
    <w:rsid w:val="00C143A9"/>
    <w:rsid w:val="00C14525"/>
    <w:rsid w:val="00C14598"/>
    <w:rsid w:val="00C14691"/>
    <w:rsid w:val="00C14D69"/>
    <w:rsid w:val="00C14EF8"/>
    <w:rsid w:val="00C14F41"/>
    <w:rsid w:val="00C14F7C"/>
    <w:rsid w:val="00C14FC7"/>
    <w:rsid w:val="00C15034"/>
    <w:rsid w:val="00C15135"/>
    <w:rsid w:val="00C15190"/>
    <w:rsid w:val="00C1521D"/>
    <w:rsid w:val="00C153E2"/>
    <w:rsid w:val="00C15425"/>
    <w:rsid w:val="00C15442"/>
    <w:rsid w:val="00C1555C"/>
    <w:rsid w:val="00C15617"/>
    <w:rsid w:val="00C156FA"/>
    <w:rsid w:val="00C156FE"/>
    <w:rsid w:val="00C15736"/>
    <w:rsid w:val="00C15746"/>
    <w:rsid w:val="00C157F1"/>
    <w:rsid w:val="00C1581E"/>
    <w:rsid w:val="00C15875"/>
    <w:rsid w:val="00C158C7"/>
    <w:rsid w:val="00C15917"/>
    <w:rsid w:val="00C1591B"/>
    <w:rsid w:val="00C159ED"/>
    <w:rsid w:val="00C15AC7"/>
    <w:rsid w:val="00C15AF9"/>
    <w:rsid w:val="00C15B5B"/>
    <w:rsid w:val="00C15E42"/>
    <w:rsid w:val="00C15FBE"/>
    <w:rsid w:val="00C16095"/>
    <w:rsid w:val="00C160C7"/>
    <w:rsid w:val="00C1621B"/>
    <w:rsid w:val="00C16386"/>
    <w:rsid w:val="00C163EE"/>
    <w:rsid w:val="00C16479"/>
    <w:rsid w:val="00C164BC"/>
    <w:rsid w:val="00C165C6"/>
    <w:rsid w:val="00C1662C"/>
    <w:rsid w:val="00C16813"/>
    <w:rsid w:val="00C16A66"/>
    <w:rsid w:val="00C16ADB"/>
    <w:rsid w:val="00C16B16"/>
    <w:rsid w:val="00C16CE1"/>
    <w:rsid w:val="00C16CF9"/>
    <w:rsid w:val="00C16E43"/>
    <w:rsid w:val="00C16E7C"/>
    <w:rsid w:val="00C16F42"/>
    <w:rsid w:val="00C1701A"/>
    <w:rsid w:val="00C1702C"/>
    <w:rsid w:val="00C17089"/>
    <w:rsid w:val="00C17099"/>
    <w:rsid w:val="00C170AD"/>
    <w:rsid w:val="00C170AE"/>
    <w:rsid w:val="00C170AF"/>
    <w:rsid w:val="00C173E6"/>
    <w:rsid w:val="00C173EB"/>
    <w:rsid w:val="00C174B8"/>
    <w:rsid w:val="00C17542"/>
    <w:rsid w:val="00C1756E"/>
    <w:rsid w:val="00C17593"/>
    <w:rsid w:val="00C17641"/>
    <w:rsid w:val="00C176B6"/>
    <w:rsid w:val="00C176CD"/>
    <w:rsid w:val="00C1778B"/>
    <w:rsid w:val="00C177F5"/>
    <w:rsid w:val="00C17896"/>
    <w:rsid w:val="00C178A5"/>
    <w:rsid w:val="00C17AA9"/>
    <w:rsid w:val="00C17C9A"/>
    <w:rsid w:val="00C17D7E"/>
    <w:rsid w:val="00C17D89"/>
    <w:rsid w:val="00C17E50"/>
    <w:rsid w:val="00C17F24"/>
    <w:rsid w:val="00C17FAC"/>
    <w:rsid w:val="00C17FD2"/>
    <w:rsid w:val="00C20014"/>
    <w:rsid w:val="00C20074"/>
    <w:rsid w:val="00C20197"/>
    <w:rsid w:val="00C2021A"/>
    <w:rsid w:val="00C20246"/>
    <w:rsid w:val="00C202D5"/>
    <w:rsid w:val="00C20379"/>
    <w:rsid w:val="00C2037D"/>
    <w:rsid w:val="00C20409"/>
    <w:rsid w:val="00C20435"/>
    <w:rsid w:val="00C20578"/>
    <w:rsid w:val="00C20679"/>
    <w:rsid w:val="00C2068D"/>
    <w:rsid w:val="00C206C4"/>
    <w:rsid w:val="00C206EC"/>
    <w:rsid w:val="00C2072D"/>
    <w:rsid w:val="00C20B91"/>
    <w:rsid w:val="00C20CAC"/>
    <w:rsid w:val="00C20DD5"/>
    <w:rsid w:val="00C20E2D"/>
    <w:rsid w:val="00C20E6E"/>
    <w:rsid w:val="00C20EE6"/>
    <w:rsid w:val="00C20F2A"/>
    <w:rsid w:val="00C210CC"/>
    <w:rsid w:val="00C2135F"/>
    <w:rsid w:val="00C21436"/>
    <w:rsid w:val="00C2151C"/>
    <w:rsid w:val="00C21728"/>
    <w:rsid w:val="00C217C7"/>
    <w:rsid w:val="00C21B35"/>
    <w:rsid w:val="00C21BDA"/>
    <w:rsid w:val="00C21BE4"/>
    <w:rsid w:val="00C21E55"/>
    <w:rsid w:val="00C21F98"/>
    <w:rsid w:val="00C21FF3"/>
    <w:rsid w:val="00C22000"/>
    <w:rsid w:val="00C22038"/>
    <w:rsid w:val="00C220D3"/>
    <w:rsid w:val="00C22142"/>
    <w:rsid w:val="00C22228"/>
    <w:rsid w:val="00C22441"/>
    <w:rsid w:val="00C22470"/>
    <w:rsid w:val="00C224E7"/>
    <w:rsid w:val="00C22569"/>
    <w:rsid w:val="00C22600"/>
    <w:rsid w:val="00C226B6"/>
    <w:rsid w:val="00C226CE"/>
    <w:rsid w:val="00C228CF"/>
    <w:rsid w:val="00C2297B"/>
    <w:rsid w:val="00C22A41"/>
    <w:rsid w:val="00C22AC9"/>
    <w:rsid w:val="00C22BF2"/>
    <w:rsid w:val="00C22C33"/>
    <w:rsid w:val="00C22ED6"/>
    <w:rsid w:val="00C22F75"/>
    <w:rsid w:val="00C22FA0"/>
    <w:rsid w:val="00C2317E"/>
    <w:rsid w:val="00C23191"/>
    <w:rsid w:val="00C231E7"/>
    <w:rsid w:val="00C232D2"/>
    <w:rsid w:val="00C232DD"/>
    <w:rsid w:val="00C23350"/>
    <w:rsid w:val="00C23360"/>
    <w:rsid w:val="00C233ED"/>
    <w:rsid w:val="00C234CA"/>
    <w:rsid w:val="00C2353C"/>
    <w:rsid w:val="00C23626"/>
    <w:rsid w:val="00C23698"/>
    <w:rsid w:val="00C236D7"/>
    <w:rsid w:val="00C236E7"/>
    <w:rsid w:val="00C238E8"/>
    <w:rsid w:val="00C239E9"/>
    <w:rsid w:val="00C23BCC"/>
    <w:rsid w:val="00C23CCA"/>
    <w:rsid w:val="00C23D8F"/>
    <w:rsid w:val="00C23F30"/>
    <w:rsid w:val="00C23FF1"/>
    <w:rsid w:val="00C240A9"/>
    <w:rsid w:val="00C2415E"/>
    <w:rsid w:val="00C2423A"/>
    <w:rsid w:val="00C24341"/>
    <w:rsid w:val="00C244D6"/>
    <w:rsid w:val="00C244D8"/>
    <w:rsid w:val="00C245E0"/>
    <w:rsid w:val="00C24789"/>
    <w:rsid w:val="00C24A1C"/>
    <w:rsid w:val="00C24AB4"/>
    <w:rsid w:val="00C24BB6"/>
    <w:rsid w:val="00C24E87"/>
    <w:rsid w:val="00C24EE5"/>
    <w:rsid w:val="00C24F08"/>
    <w:rsid w:val="00C24FB7"/>
    <w:rsid w:val="00C24FBC"/>
    <w:rsid w:val="00C25068"/>
    <w:rsid w:val="00C2508E"/>
    <w:rsid w:val="00C25092"/>
    <w:rsid w:val="00C250CF"/>
    <w:rsid w:val="00C25130"/>
    <w:rsid w:val="00C2524F"/>
    <w:rsid w:val="00C25283"/>
    <w:rsid w:val="00C253B3"/>
    <w:rsid w:val="00C2544D"/>
    <w:rsid w:val="00C254B3"/>
    <w:rsid w:val="00C25527"/>
    <w:rsid w:val="00C25546"/>
    <w:rsid w:val="00C25557"/>
    <w:rsid w:val="00C255D3"/>
    <w:rsid w:val="00C256CC"/>
    <w:rsid w:val="00C256EB"/>
    <w:rsid w:val="00C25710"/>
    <w:rsid w:val="00C25803"/>
    <w:rsid w:val="00C25930"/>
    <w:rsid w:val="00C25A10"/>
    <w:rsid w:val="00C25A38"/>
    <w:rsid w:val="00C25BCE"/>
    <w:rsid w:val="00C25BD8"/>
    <w:rsid w:val="00C25C00"/>
    <w:rsid w:val="00C25C46"/>
    <w:rsid w:val="00C260EE"/>
    <w:rsid w:val="00C261A2"/>
    <w:rsid w:val="00C26342"/>
    <w:rsid w:val="00C263CC"/>
    <w:rsid w:val="00C26417"/>
    <w:rsid w:val="00C264E2"/>
    <w:rsid w:val="00C2651F"/>
    <w:rsid w:val="00C26531"/>
    <w:rsid w:val="00C265CE"/>
    <w:rsid w:val="00C2664D"/>
    <w:rsid w:val="00C266D0"/>
    <w:rsid w:val="00C2675E"/>
    <w:rsid w:val="00C267CB"/>
    <w:rsid w:val="00C267F7"/>
    <w:rsid w:val="00C2682C"/>
    <w:rsid w:val="00C26871"/>
    <w:rsid w:val="00C268B7"/>
    <w:rsid w:val="00C2695A"/>
    <w:rsid w:val="00C269D3"/>
    <w:rsid w:val="00C269EC"/>
    <w:rsid w:val="00C26CD6"/>
    <w:rsid w:val="00C26D48"/>
    <w:rsid w:val="00C26D63"/>
    <w:rsid w:val="00C26E2E"/>
    <w:rsid w:val="00C26EB2"/>
    <w:rsid w:val="00C27156"/>
    <w:rsid w:val="00C274BE"/>
    <w:rsid w:val="00C27559"/>
    <w:rsid w:val="00C275BB"/>
    <w:rsid w:val="00C275D9"/>
    <w:rsid w:val="00C2760B"/>
    <w:rsid w:val="00C2769C"/>
    <w:rsid w:val="00C2769D"/>
    <w:rsid w:val="00C2771C"/>
    <w:rsid w:val="00C2782C"/>
    <w:rsid w:val="00C278B5"/>
    <w:rsid w:val="00C279B5"/>
    <w:rsid w:val="00C27B81"/>
    <w:rsid w:val="00C27C9F"/>
    <w:rsid w:val="00C27CD4"/>
    <w:rsid w:val="00C27DDA"/>
    <w:rsid w:val="00C27DF2"/>
    <w:rsid w:val="00C27E49"/>
    <w:rsid w:val="00C27ED5"/>
    <w:rsid w:val="00C27F9C"/>
    <w:rsid w:val="00C27FC7"/>
    <w:rsid w:val="00C27FD2"/>
    <w:rsid w:val="00C301D8"/>
    <w:rsid w:val="00C3020A"/>
    <w:rsid w:val="00C30374"/>
    <w:rsid w:val="00C303DC"/>
    <w:rsid w:val="00C305B9"/>
    <w:rsid w:val="00C305CA"/>
    <w:rsid w:val="00C30615"/>
    <w:rsid w:val="00C306F0"/>
    <w:rsid w:val="00C3075F"/>
    <w:rsid w:val="00C307FA"/>
    <w:rsid w:val="00C3088B"/>
    <w:rsid w:val="00C30930"/>
    <w:rsid w:val="00C309E1"/>
    <w:rsid w:val="00C30BD7"/>
    <w:rsid w:val="00C30C4B"/>
    <w:rsid w:val="00C30D3F"/>
    <w:rsid w:val="00C30DAA"/>
    <w:rsid w:val="00C30E47"/>
    <w:rsid w:val="00C30F1F"/>
    <w:rsid w:val="00C30F73"/>
    <w:rsid w:val="00C30F77"/>
    <w:rsid w:val="00C30FB5"/>
    <w:rsid w:val="00C30FB8"/>
    <w:rsid w:val="00C3102E"/>
    <w:rsid w:val="00C31089"/>
    <w:rsid w:val="00C31095"/>
    <w:rsid w:val="00C3113E"/>
    <w:rsid w:val="00C31253"/>
    <w:rsid w:val="00C31259"/>
    <w:rsid w:val="00C31312"/>
    <w:rsid w:val="00C3136A"/>
    <w:rsid w:val="00C31438"/>
    <w:rsid w:val="00C314DF"/>
    <w:rsid w:val="00C31568"/>
    <w:rsid w:val="00C315D4"/>
    <w:rsid w:val="00C3163A"/>
    <w:rsid w:val="00C3175A"/>
    <w:rsid w:val="00C317BF"/>
    <w:rsid w:val="00C31875"/>
    <w:rsid w:val="00C3187C"/>
    <w:rsid w:val="00C319A2"/>
    <w:rsid w:val="00C31C53"/>
    <w:rsid w:val="00C31CA0"/>
    <w:rsid w:val="00C31CB5"/>
    <w:rsid w:val="00C31DEF"/>
    <w:rsid w:val="00C31DF6"/>
    <w:rsid w:val="00C31E29"/>
    <w:rsid w:val="00C31E74"/>
    <w:rsid w:val="00C31EA4"/>
    <w:rsid w:val="00C31EFA"/>
    <w:rsid w:val="00C31F4B"/>
    <w:rsid w:val="00C3208A"/>
    <w:rsid w:val="00C32134"/>
    <w:rsid w:val="00C3219A"/>
    <w:rsid w:val="00C32245"/>
    <w:rsid w:val="00C322F4"/>
    <w:rsid w:val="00C32367"/>
    <w:rsid w:val="00C323FE"/>
    <w:rsid w:val="00C32529"/>
    <w:rsid w:val="00C325D4"/>
    <w:rsid w:val="00C3261E"/>
    <w:rsid w:val="00C328E4"/>
    <w:rsid w:val="00C329F0"/>
    <w:rsid w:val="00C32A16"/>
    <w:rsid w:val="00C32A5F"/>
    <w:rsid w:val="00C32A60"/>
    <w:rsid w:val="00C32A8A"/>
    <w:rsid w:val="00C32BB7"/>
    <w:rsid w:val="00C32CCE"/>
    <w:rsid w:val="00C32CD4"/>
    <w:rsid w:val="00C3316C"/>
    <w:rsid w:val="00C331AD"/>
    <w:rsid w:val="00C331B5"/>
    <w:rsid w:val="00C33481"/>
    <w:rsid w:val="00C334E4"/>
    <w:rsid w:val="00C3351C"/>
    <w:rsid w:val="00C336F8"/>
    <w:rsid w:val="00C33710"/>
    <w:rsid w:val="00C3376C"/>
    <w:rsid w:val="00C33795"/>
    <w:rsid w:val="00C337EC"/>
    <w:rsid w:val="00C33928"/>
    <w:rsid w:val="00C33961"/>
    <w:rsid w:val="00C339DE"/>
    <w:rsid w:val="00C339F6"/>
    <w:rsid w:val="00C33AA7"/>
    <w:rsid w:val="00C33B0C"/>
    <w:rsid w:val="00C33C0A"/>
    <w:rsid w:val="00C33DCE"/>
    <w:rsid w:val="00C33E9C"/>
    <w:rsid w:val="00C33EFE"/>
    <w:rsid w:val="00C33F81"/>
    <w:rsid w:val="00C33FB9"/>
    <w:rsid w:val="00C33FFE"/>
    <w:rsid w:val="00C340C9"/>
    <w:rsid w:val="00C340CA"/>
    <w:rsid w:val="00C3419D"/>
    <w:rsid w:val="00C341A9"/>
    <w:rsid w:val="00C34234"/>
    <w:rsid w:val="00C3429F"/>
    <w:rsid w:val="00C34479"/>
    <w:rsid w:val="00C344C4"/>
    <w:rsid w:val="00C345F0"/>
    <w:rsid w:val="00C3463A"/>
    <w:rsid w:val="00C34656"/>
    <w:rsid w:val="00C346BB"/>
    <w:rsid w:val="00C346C1"/>
    <w:rsid w:val="00C34707"/>
    <w:rsid w:val="00C347F2"/>
    <w:rsid w:val="00C34876"/>
    <w:rsid w:val="00C34901"/>
    <w:rsid w:val="00C34BDB"/>
    <w:rsid w:val="00C34C05"/>
    <w:rsid w:val="00C34C33"/>
    <w:rsid w:val="00C34D4B"/>
    <w:rsid w:val="00C34E0B"/>
    <w:rsid w:val="00C34F16"/>
    <w:rsid w:val="00C34FAE"/>
    <w:rsid w:val="00C34FC6"/>
    <w:rsid w:val="00C35657"/>
    <w:rsid w:val="00C3566B"/>
    <w:rsid w:val="00C35751"/>
    <w:rsid w:val="00C35798"/>
    <w:rsid w:val="00C359D9"/>
    <w:rsid w:val="00C35B00"/>
    <w:rsid w:val="00C35B23"/>
    <w:rsid w:val="00C35C19"/>
    <w:rsid w:val="00C35C34"/>
    <w:rsid w:val="00C35CAE"/>
    <w:rsid w:val="00C35CC8"/>
    <w:rsid w:val="00C35CD0"/>
    <w:rsid w:val="00C35D81"/>
    <w:rsid w:val="00C35F34"/>
    <w:rsid w:val="00C35F99"/>
    <w:rsid w:val="00C36050"/>
    <w:rsid w:val="00C360CB"/>
    <w:rsid w:val="00C361B0"/>
    <w:rsid w:val="00C3634E"/>
    <w:rsid w:val="00C36362"/>
    <w:rsid w:val="00C36478"/>
    <w:rsid w:val="00C36565"/>
    <w:rsid w:val="00C36630"/>
    <w:rsid w:val="00C366C9"/>
    <w:rsid w:val="00C36713"/>
    <w:rsid w:val="00C3672D"/>
    <w:rsid w:val="00C3676E"/>
    <w:rsid w:val="00C367B9"/>
    <w:rsid w:val="00C36BA4"/>
    <w:rsid w:val="00C36CF2"/>
    <w:rsid w:val="00C36D80"/>
    <w:rsid w:val="00C36D9E"/>
    <w:rsid w:val="00C36DAD"/>
    <w:rsid w:val="00C36F30"/>
    <w:rsid w:val="00C37050"/>
    <w:rsid w:val="00C37277"/>
    <w:rsid w:val="00C373C0"/>
    <w:rsid w:val="00C37595"/>
    <w:rsid w:val="00C375D1"/>
    <w:rsid w:val="00C375E6"/>
    <w:rsid w:val="00C3768E"/>
    <w:rsid w:val="00C376C4"/>
    <w:rsid w:val="00C37756"/>
    <w:rsid w:val="00C37970"/>
    <w:rsid w:val="00C37A00"/>
    <w:rsid w:val="00C37ABC"/>
    <w:rsid w:val="00C37C44"/>
    <w:rsid w:val="00C37C58"/>
    <w:rsid w:val="00C37C5D"/>
    <w:rsid w:val="00C37CA6"/>
    <w:rsid w:val="00C37CB0"/>
    <w:rsid w:val="00C37E8F"/>
    <w:rsid w:val="00C37EB0"/>
    <w:rsid w:val="00C37F16"/>
    <w:rsid w:val="00C37F8D"/>
    <w:rsid w:val="00C37FFD"/>
    <w:rsid w:val="00C400A2"/>
    <w:rsid w:val="00C4018E"/>
    <w:rsid w:val="00C40328"/>
    <w:rsid w:val="00C4038A"/>
    <w:rsid w:val="00C40495"/>
    <w:rsid w:val="00C404D5"/>
    <w:rsid w:val="00C40579"/>
    <w:rsid w:val="00C405C1"/>
    <w:rsid w:val="00C405F9"/>
    <w:rsid w:val="00C405FD"/>
    <w:rsid w:val="00C40704"/>
    <w:rsid w:val="00C4070F"/>
    <w:rsid w:val="00C408B0"/>
    <w:rsid w:val="00C40A39"/>
    <w:rsid w:val="00C40B13"/>
    <w:rsid w:val="00C40B47"/>
    <w:rsid w:val="00C40B7D"/>
    <w:rsid w:val="00C40BC8"/>
    <w:rsid w:val="00C40C38"/>
    <w:rsid w:val="00C40CB7"/>
    <w:rsid w:val="00C40CD4"/>
    <w:rsid w:val="00C40DA2"/>
    <w:rsid w:val="00C40F40"/>
    <w:rsid w:val="00C40FC8"/>
    <w:rsid w:val="00C41017"/>
    <w:rsid w:val="00C41052"/>
    <w:rsid w:val="00C41057"/>
    <w:rsid w:val="00C410B2"/>
    <w:rsid w:val="00C410CA"/>
    <w:rsid w:val="00C411E2"/>
    <w:rsid w:val="00C41295"/>
    <w:rsid w:val="00C413DD"/>
    <w:rsid w:val="00C413F1"/>
    <w:rsid w:val="00C41431"/>
    <w:rsid w:val="00C41496"/>
    <w:rsid w:val="00C4154A"/>
    <w:rsid w:val="00C41570"/>
    <w:rsid w:val="00C415B8"/>
    <w:rsid w:val="00C415C6"/>
    <w:rsid w:val="00C417A4"/>
    <w:rsid w:val="00C41892"/>
    <w:rsid w:val="00C41975"/>
    <w:rsid w:val="00C41A84"/>
    <w:rsid w:val="00C41A8C"/>
    <w:rsid w:val="00C41AF5"/>
    <w:rsid w:val="00C41BF2"/>
    <w:rsid w:val="00C41D95"/>
    <w:rsid w:val="00C41DE1"/>
    <w:rsid w:val="00C41E8D"/>
    <w:rsid w:val="00C41F73"/>
    <w:rsid w:val="00C41FD1"/>
    <w:rsid w:val="00C42130"/>
    <w:rsid w:val="00C4216F"/>
    <w:rsid w:val="00C424ED"/>
    <w:rsid w:val="00C42784"/>
    <w:rsid w:val="00C4296D"/>
    <w:rsid w:val="00C429E1"/>
    <w:rsid w:val="00C42AEB"/>
    <w:rsid w:val="00C42D61"/>
    <w:rsid w:val="00C42D81"/>
    <w:rsid w:val="00C42E29"/>
    <w:rsid w:val="00C42F18"/>
    <w:rsid w:val="00C42F86"/>
    <w:rsid w:val="00C43009"/>
    <w:rsid w:val="00C43089"/>
    <w:rsid w:val="00C432B8"/>
    <w:rsid w:val="00C43481"/>
    <w:rsid w:val="00C4366F"/>
    <w:rsid w:val="00C436EE"/>
    <w:rsid w:val="00C437D1"/>
    <w:rsid w:val="00C437DF"/>
    <w:rsid w:val="00C4388E"/>
    <w:rsid w:val="00C4390C"/>
    <w:rsid w:val="00C439E6"/>
    <w:rsid w:val="00C439F0"/>
    <w:rsid w:val="00C43A0C"/>
    <w:rsid w:val="00C43A6D"/>
    <w:rsid w:val="00C43CE7"/>
    <w:rsid w:val="00C43D58"/>
    <w:rsid w:val="00C43D6E"/>
    <w:rsid w:val="00C43E2C"/>
    <w:rsid w:val="00C43F70"/>
    <w:rsid w:val="00C44029"/>
    <w:rsid w:val="00C4408B"/>
    <w:rsid w:val="00C44189"/>
    <w:rsid w:val="00C441E5"/>
    <w:rsid w:val="00C442F3"/>
    <w:rsid w:val="00C443AD"/>
    <w:rsid w:val="00C443E2"/>
    <w:rsid w:val="00C44512"/>
    <w:rsid w:val="00C44537"/>
    <w:rsid w:val="00C445BA"/>
    <w:rsid w:val="00C44643"/>
    <w:rsid w:val="00C44757"/>
    <w:rsid w:val="00C4475D"/>
    <w:rsid w:val="00C447FB"/>
    <w:rsid w:val="00C448D6"/>
    <w:rsid w:val="00C4493E"/>
    <w:rsid w:val="00C44D68"/>
    <w:rsid w:val="00C44E5C"/>
    <w:rsid w:val="00C44F96"/>
    <w:rsid w:val="00C44FF2"/>
    <w:rsid w:val="00C45012"/>
    <w:rsid w:val="00C45042"/>
    <w:rsid w:val="00C4512E"/>
    <w:rsid w:val="00C452C9"/>
    <w:rsid w:val="00C45422"/>
    <w:rsid w:val="00C45451"/>
    <w:rsid w:val="00C455E3"/>
    <w:rsid w:val="00C456F5"/>
    <w:rsid w:val="00C4587D"/>
    <w:rsid w:val="00C45A0C"/>
    <w:rsid w:val="00C45A20"/>
    <w:rsid w:val="00C45A8A"/>
    <w:rsid w:val="00C45AA1"/>
    <w:rsid w:val="00C45AD9"/>
    <w:rsid w:val="00C45AF5"/>
    <w:rsid w:val="00C45B2C"/>
    <w:rsid w:val="00C45B33"/>
    <w:rsid w:val="00C45BF0"/>
    <w:rsid w:val="00C45C66"/>
    <w:rsid w:val="00C45DB2"/>
    <w:rsid w:val="00C45FB4"/>
    <w:rsid w:val="00C4613E"/>
    <w:rsid w:val="00C46187"/>
    <w:rsid w:val="00C461C5"/>
    <w:rsid w:val="00C46261"/>
    <w:rsid w:val="00C46457"/>
    <w:rsid w:val="00C4670D"/>
    <w:rsid w:val="00C4675C"/>
    <w:rsid w:val="00C467F2"/>
    <w:rsid w:val="00C4685F"/>
    <w:rsid w:val="00C468A3"/>
    <w:rsid w:val="00C46906"/>
    <w:rsid w:val="00C469D3"/>
    <w:rsid w:val="00C46B84"/>
    <w:rsid w:val="00C46B9D"/>
    <w:rsid w:val="00C46EC5"/>
    <w:rsid w:val="00C46F57"/>
    <w:rsid w:val="00C46F66"/>
    <w:rsid w:val="00C47005"/>
    <w:rsid w:val="00C47043"/>
    <w:rsid w:val="00C470AA"/>
    <w:rsid w:val="00C47153"/>
    <w:rsid w:val="00C471F9"/>
    <w:rsid w:val="00C47253"/>
    <w:rsid w:val="00C472A4"/>
    <w:rsid w:val="00C47376"/>
    <w:rsid w:val="00C4738B"/>
    <w:rsid w:val="00C47405"/>
    <w:rsid w:val="00C4754A"/>
    <w:rsid w:val="00C476A5"/>
    <w:rsid w:val="00C47723"/>
    <w:rsid w:val="00C47779"/>
    <w:rsid w:val="00C47987"/>
    <w:rsid w:val="00C479AF"/>
    <w:rsid w:val="00C479DD"/>
    <w:rsid w:val="00C47AE8"/>
    <w:rsid w:val="00C47B1D"/>
    <w:rsid w:val="00C47B93"/>
    <w:rsid w:val="00C47BDE"/>
    <w:rsid w:val="00C47C0B"/>
    <w:rsid w:val="00C47CB0"/>
    <w:rsid w:val="00C47CF0"/>
    <w:rsid w:val="00C47D4D"/>
    <w:rsid w:val="00C47D76"/>
    <w:rsid w:val="00C47EC1"/>
    <w:rsid w:val="00C47EC4"/>
    <w:rsid w:val="00C50013"/>
    <w:rsid w:val="00C501BD"/>
    <w:rsid w:val="00C501BE"/>
    <w:rsid w:val="00C5027C"/>
    <w:rsid w:val="00C502CE"/>
    <w:rsid w:val="00C503BB"/>
    <w:rsid w:val="00C504C2"/>
    <w:rsid w:val="00C5053C"/>
    <w:rsid w:val="00C505A4"/>
    <w:rsid w:val="00C505C4"/>
    <w:rsid w:val="00C508B7"/>
    <w:rsid w:val="00C509D3"/>
    <w:rsid w:val="00C50A08"/>
    <w:rsid w:val="00C50AA6"/>
    <w:rsid w:val="00C50B2A"/>
    <w:rsid w:val="00C50E29"/>
    <w:rsid w:val="00C50F50"/>
    <w:rsid w:val="00C510C8"/>
    <w:rsid w:val="00C51132"/>
    <w:rsid w:val="00C511AD"/>
    <w:rsid w:val="00C511FD"/>
    <w:rsid w:val="00C5138A"/>
    <w:rsid w:val="00C51419"/>
    <w:rsid w:val="00C51646"/>
    <w:rsid w:val="00C51675"/>
    <w:rsid w:val="00C51694"/>
    <w:rsid w:val="00C51696"/>
    <w:rsid w:val="00C518AE"/>
    <w:rsid w:val="00C51929"/>
    <w:rsid w:val="00C5193F"/>
    <w:rsid w:val="00C519B0"/>
    <w:rsid w:val="00C51A53"/>
    <w:rsid w:val="00C51B25"/>
    <w:rsid w:val="00C51B7E"/>
    <w:rsid w:val="00C51BBE"/>
    <w:rsid w:val="00C51C96"/>
    <w:rsid w:val="00C51D11"/>
    <w:rsid w:val="00C51D30"/>
    <w:rsid w:val="00C51DA9"/>
    <w:rsid w:val="00C51EE9"/>
    <w:rsid w:val="00C51F21"/>
    <w:rsid w:val="00C51F93"/>
    <w:rsid w:val="00C5207C"/>
    <w:rsid w:val="00C521CD"/>
    <w:rsid w:val="00C52281"/>
    <w:rsid w:val="00C522C9"/>
    <w:rsid w:val="00C5257E"/>
    <w:rsid w:val="00C5270F"/>
    <w:rsid w:val="00C527EB"/>
    <w:rsid w:val="00C5284F"/>
    <w:rsid w:val="00C528D6"/>
    <w:rsid w:val="00C52B67"/>
    <w:rsid w:val="00C52BBA"/>
    <w:rsid w:val="00C52C0E"/>
    <w:rsid w:val="00C52CDB"/>
    <w:rsid w:val="00C52ECB"/>
    <w:rsid w:val="00C52ED7"/>
    <w:rsid w:val="00C52F50"/>
    <w:rsid w:val="00C530CB"/>
    <w:rsid w:val="00C531B4"/>
    <w:rsid w:val="00C532F9"/>
    <w:rsid w:val="00C53332"/>
    <w:rsid w:val="00C53437"/>
    <w:rsid w:val="00C53466"/>
    <w:rsid w:val="00C53564"/>
    <w:rsid w:val="00C53606"/>
    <w:rsid w:val="00C53646"/>
    <w:rsid w:val="00C536DF"/>
    <w:rsid w:val="00C537E8"/>
    <w:rsid w:val="00C538F0"/>
    <w:rsid w:val="00C5398B"/>
    <w:rsid w:val="00C539FF"/>
    <w:rsid w:val="00C53A62"/>
    <w:rsid w:val="00C53BB7"/>
    <w:rsid w:val="00C53BD0"/>
    <w:rsid w:val="00C53DEE"/>
    <w:rsid w:val="00C53E22"/>
    <w:rsid w:val="00C53E43"/>
    <w:rsid w:val="00C53F1D"/>
    <w:rsid w:val="00C53FF8"/>
    <w:rsid w:val="00C54075"/>
    <w:rsid w:val="00C540D3"/>
    <w:rsid w:val="00C5424B"/>
    <w:rsid w:val="00C5425A"/>
    <w:rsid w:val="00C5429B"/>
    <w:rsid w:val="00C54416"/>
    <w:rsid w:val="00C545F4"/>
    <w:rsid w:val="00C54687"/>
    <w:rsid w:val="00C54713"/>
    <w:rsid w:val="00C547D9"/>
    <w:rsid w:val="00C54983"/>
    <w:rsid w:val="00C549DB"/>
    <w:rsid w:val="00C54A98"/>
    <w:rsid w:val="00C54ABE"/>
    <w:rsid w:val="00C54AC5"/>
    <w:rsid w:val="00C54B94"/>
    <w:rsid w:val="00C54BDE"/>
    <w:rsid w:val="00C54C14"/>
    <w:rsid w:val="00C54C62"/>
    <w:rsid w:val="00C54CBD"/>
    <w:rsid w:val="00C54CDD"/>
    <w:rsid w:val="00C54CE9"/>
    <w:rsid w:val="00C54DAA"/>
    <w:rsid w:val="00C54FFC"/>
    <w:rsid w:val="00C55163"/>
    <w:rsid w:val="00C55386"/>
    <w:rsid w:val="00C554F5"/>
    <w:rsid w:val="00C55530"/>
    <w:rsid w:val="00C55657"/>
    <w:rsid w:val="00C5579A"/>
    <w:rsid w:val="00C557CB"/>
    <w:rsid w:val="00C5589B"/>
    <w:rsid w:val="00C558BB"/>
    <w:rsid w:val="00C55919"/>
    <w:rsid w:val="00C55A08"/>
    <w:rsid w:val="00C55A58"/>
    <w:rsid w:val="00C55B12"/>
    <w:rsid w:val="00C55BF4"/>
    <w:rsid w:val="00C55D81"/>
    <w:rsid w:val="00C55DA3"/>
    <w:rsid w:val="00C55E23"/>
    <w:rsid w:val="00C55E4C"/>
    <w:rsid w:val="00C56270"/>
    <w:rsid w:val="00C5638E"/>
    <w:rsid w:val="00C5649A"/>
    <w:rsid w:val="00C5668B"/>
    <w:rsid w:val="00C5672A"/>
    <w:rsid w:val="00C56893"/>
    <w:rsid w:val="00C56918"/>
    <w:rsid w:val="00C569CA"/>
    <w:rsid w:val="00C56BA1"/>
    <w:rsid w:val="00C56E28"/>
    <w:rsid w:val="00C56ECE"/>
    <w:rsid w:val="00C56FBB"/>
    <w:rsid w:val="00C5702F"/>
    <w:rsid w:val="00C5708E"/>
    <w:rsid w:val="00C5712F"/>
    <w:rsid w:val="00C57143"/>
    <w:rsid w:val="00C5733A"/>
    <w:rsid w:val="00C573FA"/>
    <w:rsid w:val="00C5744D"/>
    <w:rsid w:val="00C57554"/>
    <w:rsid w:val="00C5777C"/>
    <w:rsid w:val="00C57791"/>
    <w:rsid w:val="00C5782E"/>
    <w:rsid w:val="00C57947"/>
    <w:rsid w:val="00C57A27"/>
    <w:rsid w:val="00C57A8E"/>
    <w:rsid w:val="00C57CC6"/>
    <w:rsid w:val="00C57CF7"/>
    <w:rsid w:val="00C57D43"/>
    <w:rsid w:val="00C57D96"/>
    <w:rsid w:val="00C57DBA"/>
    <w:rsid w:val="00C57EEE"/>
    <w:rsid w:val="00C601EB"/>
    <w:rsid w:val="00C602DB"/>
    <w:rsid w:val="00C6053B"/>
    <w:rsid w:val="00C60546"/>
    <w:rsid w:val="00C60631"/>
    <w:rsid w:val="00C60708"/>
    <w:rsid w:val="00C60792"/>
    <w:rsid w:val="00C60841"/>
    <w:rsid w:val="00C60850"/>
    <w:rsid w:val="00C60867"/>
    <w:rsid w:val="00C608A1"/>
    <w:rsid w:val="00C60B66"/>
    <w:rsid w:val="00C60C0C"/>
    <w:rsid w:val="00C60D0D"/>
    <w:rsid w:val="00C60DA8"/>
    <w:rsid w:val="00C60E04"/>
    <w:rsid w:val="00C60EC1"/>
    <w:rsid w:val="00C61096"/>
    <w:rsid w:val="00C612F1"/>
    <w:rsid w:val="00C613E1"/>
    <w:rsid w:val="00C6156B"/>
    <w:rsid w:val="00C6191E"/>
    <w:rsid w:val="00C619CD"/>
    <w:rsid w:val="00C619E0"/>
    <w:rsid w:val="00C619EA"/>
    <w:rsid w:val="00C61B07"/>
    <w:rsid w:val="00C61B0D"/>
    <w:rsid w:val="00C61B5A"/>
    <w:rsid w:val="00C61BC8"/>
    <w:rsid w:val="00C61C14"/>
    <w:rsid w:val="00C61C5B"/>
    <w:rsid w:val="00C61D30"/>
    <w:rsid w:val="00C61D5D"/>
    <w:rsid w:val="00C61E5A"/>
    <w:rsid w:val="00C61EE5"/>
    <w:rsid w:val="00C61FA7"/>
    <w:rsid w:val="00C61FD8"/>
    <w:rsid w:val="00C62027"/>
    <w:rsid w:val="00C62052"/>
    <w:rsid w:val="00C62148"/>
    <w:rsid w:val="00C6217E"/>
    <w:rsid w:val="00C62522"/>
    <w:rsid w:val="00C625B5"/>
    <w:rsid w:val="00C62669"/>
    <w:rsid w:val="00C627A5"/>
    <w:rsid w:val="00C62997"/>
    <w:rsid w:val="00C62A5F"/>
    <w:rsid w:val="00C62B00"/>
    <w:rsid w:val="00C62B25"/>
    <w:rsid w:val="00C62E31"/>
    <w:rsid w:val="00C62E5D"/>
    <w:rsid w:val="00C62EB3"/>
    <w:rsid w:val="00C62F55"/>
    <w:rsid w:val="00C62F9A"/>
    <w:rsid w:val="00C63105"/>
    <w:rsid w:val="00C63152"/>
    <w:rsid w:val="00C6330D"/>
    <w:rsid w:val="00C63328"/>
    <w:rsid w:val="00C633AB"/>
    <w:rsid w:val="00C6343A"/>
    <w:rsid w:val="00C634EF"/>
    <w:rsid w:val="00C636B0"/>
    <w:rsid w:val="00C636CA"/>
    <w:rsid w:val="00C6385F"/>
    <w:rsid w:val="00C63992"/>
    <w:rsid w:val="00C63A9E"/>
    <w:rsid w:val="00C63B14"/>
    <w:rsid w:val="00C63D08"/>
    <w:rsid w:val="00C63EEA"/>
    <w:rsid w:val="00C64127"/>
    <w:rsid w:val="00C64192"/>
    <w:rsid w:val="00C6419D"/>
    <w:rsid w:val="00C64232"/>
    <w:rsid w:val="00C643A2"/>
    <w:rsid w:val="00C6456B"/>
    <w:rsid w:val="00C645D9"/>
    <w:rsid w:val="00C646F3"/>
    <w:rsid w:val="00C64722"/>
    <w:rsid w:val="00C6476F"/>
    <w:rsid w:val="00C64781"/>
    <w:rsid w:val="00C647ED"/>
    <w:rsid w:val="00C64849"/>
    <w:rsid w:val="00C64913"/>
    <w:rsid w:val="00C649E6"/>
    <w:rsid w:val="00C64A8B"/>
    <w:rsid w:val="00C64ACB"/>
    <w:rsid w:val="00C64B83"/>
    <w:rsid w:val="00C64DA4"/>
    <w:rsid w:val="00C64DA7"/>
    <w:rsid w:val="00C64E57"/>
    <w:rsid w:val="00C64E8E"/>
    <w:rsid w:val="00C64F04"/>
    <w:rsid w:val="00C64FF9"/>
    <w:rsid w:val="00C65087"/>
    <w:rsid w:val="00C651FA"/>
    <w:rsid w:val="00C6543B"/>
    <w:rsid w:val="00C654B4"/>
    <w:rsid w:val="00C65601"/>
    <w:rsid w:val="00C6560B"/>
    <w:rsid w:val="00C6560D"/>
    <w:rsid w:val="00C656AB"/>
    <w:rsid w:val="00C6578F"/>
    <w:rsid w:val="00C65A91"/>
    <w:rsid w:val="00C65ADD"/>
    <w:rsid w:val="00C65C8F"/>
    <w:rsid w:val="00C65CB1"/>
    <w:rsid w:val="00C65D24"/>
    <w:rsid w:val="00C65E0D"/>
    <w:rsid w:val="00C65EA4"/>
    <w:rsid w:val="00C65EE7"/>
    <w:rsid w:val="00C65F03"/>
    <w:rsid w:val="00C65F2B"/>
    <w:rsid w:val="00C65F58"/>
    <w:rsid w:val="00C65F7D"/>
    <w:rsid w:val="00C65FE7"/>
    <w:rsid w:val="00C660A6"/>
    <w:rsid w:val="00C660B0"/>
    <w:rsid w:val="00C6633F"/>
    <w:rsid w:val="00C6648D"/>
    <w:rsid w:val="00C664DA"/>
    <w:rsid w:val="00C66571"/>
    <w:rsid w:val="00C66573"/>
    <w:rsid w:val="00C666C3"/>
    <w:rsid w:val="00C666D2"/>
    <w:rsid w:val="00C666DB"/>
    <w:rsid w:val="00C66732"/>
    <w:rsid w:val="00C6675F"/>
    <w:rsid w:val="00C667F6"/>
    <w:rsid w:val="00C6689D"/>
    <w:rsid w:val="00C66917"/>
    <w:rsid w:val="00C66A93"/>
    <w:rsid w:val="00C66BBC"/>
    <w:rsid w:val="00C66BBD"/>
    <w:rsid w:val="00C66C34"/>
    <w:rsid w:val="00C66CCC"/>
    <w:rsid w:val="00C66D06"/>
    <w:rsid w:val="00C66D1B"/>
    <w:rsid w:val="00C66F09"/>
    <w:rsid w:val="00C66F54"/>
    <w:rsid w:val="00C672EA"/>
    <w:rsid w:val="00C672EB"/>
    <w:rsid w:val="00C6731D"/>
    <w:rsid w:val="00C67460"/>
    <w:rsid w:val="00C67487"/>
    <w:rsid w:val="00C677E8"/>
    <w:rsid w:val="00C678CC"/>
    <w:rsid w:val="00C6792D"/>
    <w:rsid w:val="00C67942"/>
    <w:rsid w:val="00C67A13"/>
    <w:rsid w:val="00C67BF5"/>
    <w:rsid w:val="00C67DF3"/>
    <w:rsid w:val="00C67F34"/>
    <w:rsid w:val="00C67FC4"/>
    <w:rsid w:val="00C700A9"/>
    <w:rsid w:val="00C70181"/>
    <w:rsid w:val="00C70366"/>
    <w:rsid w:val="00C703A9"/>
    <w:rsid w:val="00C7040D"/>
    <w:rsid w:val="00C7072B"/>
    <w:rsid w:val="00C7078B"/>
    <w:rsid w:val="00C70832"/>
    <w:rsid w:val="00C70947"/>
    <w:rsid w:val="00C709D7"/>
    <w:rsid w:val="00C70B8C"/>
    <w:rsid w:val="00C70C35"/>
    <w:rsid w:val="00C70C8F"/>
    <w:rsid w:val="00C70D11"/>
    <w:rsid w:val="00C70E47"/>
    <w:rsid w:val="00C70ED5"/>
    <w:rsid w:val="00C71150"/>
    <w:rsid w:val="00C711DA"/>
    <w:rsid w:val="00C71200"/>
    <w:rsid w:val="00C71327"/>
    <w:rsid w:val="00C713B1"/>
    <w:rsid w:val="00C71468"/>
    <w:rsid w:val="00C716EF"/>
    <w:rsid w:val="00C717A1"/>
    <w:rsid w:val="00C717C6"/>
    <w:rsid w:val="00C717D7"/>
    <w:rsid w:val="00C7195B"/>
    <w:rsid w:val="00C7198D"/>
    <w:rsid w:val="00C71CF1"/>
    <w:rsid w:val="00C71D5E"/>
    <w:rsid w:val="00C71E32"/>
    <w:rsid w:val="00C71E72"/>
    <w:rsid w:val="00C7207A"/>
    <w:rsid w:val="00C7216B"/>
    <w:rsid w:val="00C72183"/>
    <w:rsid w:val="00C72229"/>
    <w:rsid w:val="00C723AF"/>
    <w:rsid w:val="00C723CA"/>
    <w:rsid w:val="00C724BC"/>
    <w:rsid w:val="00C72818"/>
    <w:rsid w:val="00C728A4"/>
    <w:rsid w:val="00C7292E"/>
    <w:rsid w:val="00C72AE5"/>
    <w:rsid w:val="00C72B2A"/>
    <w:rsid w:val="00C72B65"/>
    <w:rsid w:val="00C72C74"/>
    <w:rsid w:val="00C72D74"/>
    <w:rsid w:val="00C72E04"/>
    <w:rsid w:val="00C72E3A"/>
    <w:rsid w:val="00C72E9E"/>
    <w:rsid w:val="00C72EA4"/>
    <w:rsid w:val="00C72EF5"/>
    <w:rsid w:val="00C7309B"/>
    <w:rsid w:val="00C73121"/>
    <w:rsid w:val="00C73125"/>
    <w:rsid w:val="00C7314F"/>
    <w:rsid w:val="00C7322E"/>
    <w:rsid w:val="00C7322F"/>
    <w:rsid w:val="00C7330B"/>
    <w:rsid w:val="00C733ED"/>
    <w:rsid w:val="00C733EF"/>
    <w:rsid w:val="00C734BF"/>
    <w:rsid w:val="00C7357D"/>
    <w:rsid w:val="00C735B3"/>
    <w:rsid w:val="00C73617"/>
    <w:rsid w:val="00C73814"/>
    <w:rsid w:val="00C73A7C"/>
    <w:rsid w:val="00C73B08"/>
    <w:rsid w:val="00C73BF6"/>
    <w:rsid w:val="00C73CB0"/>
    <w:rsid w:val="00C73CC6"/>
    <w:rsid w:val="00C73DCA"/>
    <w:rsid w:val="00C73E3C"/>
    <w:rsid w:val="00C73E60"/>
    <w:rsid w:val="00C73F56"/>
    <w:rsid w:val="00C74157"/>
    <w:rsid w:val="00C741F5"/>
    <w:rsid w:val="00C743C1"/>
    <w:rsid w:val="00C7448E"/>
    <w:rsid w:val="00C74520"/>
    <w:rsid w:val="00C7454B"/>
    <w:rsid w:val="00C7475E"/>
    <w:rsid w:val="00C7481F"/>
    <w:rsid w:val="00C74859"/>
    <w:rsid w:val="00C74870"/>
    <w:rsid w:val="00C748E2"/>
    <w:rsid w:val="00C7495D"/>
    <w:rsid w:val="00C74A6E"/>
    <w:rsid w:val="00C74A9F"/>
    <w:rsid w:val="00C74B2A"/>
    <w:rsid w:val="00C74B57"/>
    <w:rsid w:val="00C74CBF"/>
    <w:rsid w:val="00C74D13"/>
    <w:rsid w:val="00C74D77"/>
    <w:rsid w:val="00C74E16"/>
    <w:rsid w:val="00C74F6C"/>
    <w:rsid w:val="00C74F93"/>
    <w:rsid w:val="00C75004"/>
    <w:rsid w:val="00C751B3"/>
    <w:rsid w:val="00C75280"/>
    <w:rsid w:val="00C755E8"/>
    <w:rsid w:val="00C75628"/>
    <w:rsid w:val="00C7568D"/>
    <w:rsid w:val="00C75970"/>
    <w:rsid w:val="00C75AC4"/>
    <w:rsid w:val="00C75BAC"/>
    <w:rsid w:val="00C75C00"/>
    <w:rsid w:val="00C75C9D"/>
    <w:rsid w:val="00C75D68"/>
    <w:rsid w:val="00C75DD1"/>
    <w:rsid w:val="00C75FE1"/>
    <w:rsid w:val="00C76086"/>
    <w:rsid w:val="00C760F4"/>
    <w:rsid w:val="00C7614E"/>
    <w:rsid w:val="00C761DE"/>
    <w:rsid w:val="00C76261"/>
    <w:rsid w:val="00C7633B"/>
    <w:rsid w:val="00C763CE"/>
    <w:rsid w:val="00C7644C"/>
    <w:rsid w:val="00C7656D"/>
    <w:rsid w:val="00C76786"/>
    <w:rsid w:val="00C76952"/>
    <w:rsid w:val="00C76B1D"/>
    <w:rsid w:val="00C76BD9"/>
    <w:rsid w:val="00C76BEE"/>
    <w:rsid w:val="00C76CD2"/>
    <w:rsid w:val="00C76EE8"/>
    <w:rsid w:val="00C77174"/>
    <w:rsid w:val="00C77188"/>
    <w:rsid w:val="00C772A1"/>
    <w:rsid w:val="00C7731D"/>
    <w:rsid w:val="00C773A3"/>
    <w:rsid w:val="00C77548"/>
    <w:rsid w:val="00C775BB"/>
    <w:rsid w:val="00C775CF"/>
    <w:rsid w:val="00C77615"/>
    <w:rsid w:val="00C77753"/>
    <w:rsid w:val="00C77829"/>
    <w:rsid w:val="00C77832"/>
    <w:rsid w:val="00C7799E"/>
    <w:rsid w:val="00C77A7C"/>
    <w:rsid w:val="00C77B1A"/>
    <w:rsid w:val="00C77C33"/>
    <w:rsid w:val="00C77C6A"/>
    <w:rsid w:val="00C77D3C"/>
    <w:rsid w:val="00C77DF1"/>
    <w:rsid w:val="00C77F89"/>
    <w:rsid w:val="00C80205"/>
    <w:rsid w:val="00C8028D"/>
    <w:rsid w:val="00C80441"/>
    <w:rsid w:val="00C80547"/>
    <w:rsid w:val="00C805E1"/>
    <w:rsid w:val="00C806E2"/>
    <w:rsid w:val="00C8076E"/>
    <w:rsid w:val="00C809C0"/>
    <w:rsid w:val="00C80A68"/>
    <w:rsid w:val="00C80C34"/>
    <w:rsid w:val="00C80DB5"/>
    <w:rsid w:val="00C80E7C"/>
    <w:rsid w:val="00C81092"/>
    <w:rsid w:val="00C8121F"/>
    <w:rsid w:val="00C8126B"/>
    <w:rsid w:val="00C812C0"/>
    <w:rsid w:val="00C8140F"/>
    <w:rsid w:val="00C81770"/>
    <w:rsid w:val="00C81967"/>
    <w:rsid w:val="00C8198E"/>
    <w:rsid w:val="00C819EF"/>
    <w:rsid w:val="00C81A4B"/>
    <w:rsid w:val="00C81B30"/>
    <w:rsid w:val="00C81B55"/>
    <w:rsid w:val="00C81B89"/>
    <w:rsid w:val="00C81C70"/>
    <w:rsid w:val="00C81E15"/>
    <w:rsid w:val="00C81EDA"/>
    <w:rsid w:val="00C81F93"/>
    <w:rsid w:val="00C82061"/>
    <w:rsid w:val="00C82078"/>
    <w:rsid w:val="00C820FD"/>
    <w:rsid w:val="00C821C3"/>
    <w:rsid w:val="00C8220B"/>
    <w:rsid w:val="00C8226E"/>
    <w:rsid w:val="00C8227E"/>
    <w:rsid w:val="00C822A9"/>
    <w:rsid w:val="00C82387"/>
    <w:rsid w:val="00C823CA"/>
    <w:rsid w:val="00C823D0"/>
    <w:rsid w:val="00C823E1"/>
    <w:rsid w:val="00C8240D"/>
    <w:rsid w:val="00C8241A"/>
    <w:rsid w:val="00C826AA"/>
    <w:rsid w:val="00C8271B"/>
    <w:rsid w:val="00C82742"/>
    <w:rsid w:val="00C82763"/>
    <w:rsid w:val="00C82AA4"/>
    <w:rsid w:val="00C82AC0"/>
    <w:rsid w:val="00C82B9C"/>
    <w:rsid w:val="00C82BA5"/>
    <w:rsid w:val="00C82D0B"/>
    <w:rsid w:val="00C82D4B"/>
    <w:rsid w:val="00C82D6F"/>
    <w:rsid w:val="00C82EC8"/>
    <w:rsid w:val="00C82F4B"/>
    <w:rsid w:val="00C83069"/>
    <w:rsid w:val="00C830E3"/>
    <w:rsid w:val="00C831FC"/>
    <w:rsid w:val="00C8351F"/>
    <w:rsid w:val="00C8365C"/>
    <w:rsid w:val="00C836A9"/>
    <w:rsid w:val="00C83729"/>
    <w:rsid w:val="00C83807"/>
    <w:rsid w:val="00C83827"/>
    <w:rsid w:val="00C8395C"/>
    <w:rsid w:val="00C839FA"/>
    <w:rsid w:val="00C83A50"/>
    <w:rsid w:val="00C83B24"/>
    <w:rsid w:val="00C83D50"/>
    <w:rsid w:val="00C83DB4"/>
    <w:rsid w:val="00C83E37"/>
    <w:rsid w:val="00C83EBA"/>
    <w:rsid w:val="00C84054"/>
    <w:rsid w:val="00C84199"/>
    <w:rsid w:val="00C84231"/>
    <w:rsid w:val="00C8435A"/>
    <w:rsid w:val="00C843F1"/>
    <w:rsid w:val="00C84544"/>
    <w:rsid w:val="00C8457E"/>
    <w:rsid w:val="00C8465B"/>
    <w:rsid w:val="00C847B8"/>
    <w:rsid w:val="00C847C8"/>
    <w:rsid w:val="00C847E2"/>
    <w:rsid w:val="00C848BD"/>
    <w:rsid w:val="00C848E9"/>
    <w:rsid w:val="00C84A83"/>
    <w:rsid w:val="00C84BAB"/>
    <w:rsid w:val="00C84D34"/>
    <w:rsid w:val="00C84D5A"/>
    <w:rsid w:val="00C84DE2"/>
    <w:rsid w:val="00C84EA6"/>
    <w:rsid w:val="00C85034"/>
    <w:rsid w:val="00C85106"/>
    <w:rsid w:val="00C85266"/>
    <w:rsid w:val="00C8533C"/>
    <w:rsid w:val="00C8533D"/>
    <w:rsid w:val="00C8534D"/>
    <w:rsid w:val="00C8538A"/>
    <w:rsid w:val="00C853D8"/>
    <w:rsid w:val="00C85451"/>
    <w:rsid w:val="00C8547F"/>
    <w:rsid w:val="00C8548F"/>
    <w:rsid w:val="00C854D1"/>
    <w:rsid w:val="00C85652"/>
    <w:rsid w:val="00C85C84"/>
    <w:rsid w:val="00C85D53"/>
    <w:rsid w:val="00C85F12"/>
    <w:rsid w:val="00C86076"/>
    <w:rsid w:val="00C860C5"/>
    <w:rsid w:val="00C86149"/>
    <w:rsid w:val="00C861F1"/>
    <w:rsid w:val="00C8623F"/>
    <w:rsid w:val="00C86345"/>
    <w:rsid w:val="00C86379"/>
    <w:rsid w:val="00C863BF"/>
    <w:rsid w:val="00C864DB"/>
    <w:rsid w:val="00C8669B"/>
    <w:rsid w:val="00C867A0"/>
    <w:rsid w:val="00C86851"/>
    <w:rsid w:val="00C86A6A"/>
    <w:rsid w:val="00C86B67"/>
    <w:rsid w:val="00C86BD7"/>
    <w:rsid w:val="00C86D36"/>
    <w:rsid w:val="00C86DDA"/>
    <w:rsid w:val="00C86E36"/>
    <w:rsid w:val="00C86EE4"/>
    <w:rsid w:val="00C86F0F"/>
    <w:rsid w:val="00C86F83"/>
    <w:rsid w:val="00C86FB9"/>
    <w:rsid w:val="00C86FCF"/>
    <w:rsid w:val="00C87031"/>
    <w:rsid w:val="00C87090"/>
    <w:rsid w:val="00C870BA"/>
    <w:rsid w:val="00C871D3"/>
    <w:rsid w:val="00C87230"/>
    <w:rsid w:val="00C872A0"/>
    <w:rsid w:val="00C8738E"/>
    <w:rsid w:val="00C8739A"/>
    <w:rsid w:val="00C87475"/>
    <w:rsid w:val="00C87531"/>
    <w:rsid w:val="00C8781D"/>
    <w:rsid w:val="00C87865"/>
    <w:rsid w:val="00C878B1"/>
    <w:rsid w:val="00C878E9"/>
    <w:rsid w:val="00C87AF9"/>
    <w:rsid w:val="00C87B39"/>
    <w:rsid w:val="00C87B50"/>
    <w:rsid w:val="00C87FF6"/>
    <w:rsid w:val="00C90095"/>
    <w:rsid w:val="00C900DF"/>
    <w:rsid w:val="00C9017F"/>
    <w:rsid w:val="00C901A9"/>
    <w:rsid w:val="00C90232"/>
    <w:rsid w:val="00C90394"/>
    <w:rsid w:val="00C903DC"/>
    <w:rsid w:val="00C903F6"/>
    <w:rsid w:val="00C9047A"/>
    <w:rsid w:val="00C904E4"/>
    <w:rsid w:val="00C905AC"/>
    <w:rsid w:val="00C90609"/>
    <w:rsid w:val="00C9065E"/>
    <w:rsid w:val="00C90A7E"/>
    <w:rsid w:val="00C90B43"/>
    <w:rsid w:val="00C90BEF"/>
    <w:rsid w:val="00C90C65"/>
    <w:rsid w:val="00C90C82"/>
    <w:rsid w:val="00C90F7A"/>
    <w:rsid w:val="00C91060"/>
    <w:rsid w:val="00C9109D"/>
    <w:rsid w:val="00C911EF"/>
    <w:rsid w:val="00C912F9"/>
    <w:rsid w:val="00C913C1"/>
    <w:rsid w:val="00C91554"/>
    <w:rsid w:val="00C915FB"/>
    <w:rsid w:val="00C91787"/>
    <w:rsid w:val="00C919CB"/>
    <w:rsid w:val="00C91C82"/>
    <w:rsid w:val="00C91CFB"/>
    <w:rsid w:val="00C91D25"/>
    <w:rsid w:val="00C91D77"/>
    <w:rsid w:val="00C91EAE"/>
    <w:rsid w:val="00C91EFC"/>
    <w:rsid w:val="00C91F58"/>
    <w:rsid w:val="00C91FAC"/>
    <w:rsid w:val="00C92013"/>
    <w:rsid w:val="00C92016"/>
    <w:rsid w:val="00C920E4"/>
    <w:rsid w:val="00C920EB"/>
    <w:rsid w:val="00C921E9"/>
    <w:rsid w:val="00C9220C"/>
    <w:rsid w:val="00C922C5"/>
    <w:rsid w:val="00C92352"/>
    <w:rsid w:val="00C923AF"/>
    <w:rsid w:val="00C923B7"/>
    <w:rsid w:val="00C923C2"/>
    <w:rsid w:val="00C9255B"/>
    <w:rsid w:val="00C926C0"/>
    <w:rsid w:val="00C927AB"/>
    <w:rsid w:val="00C92846"/>
    <w:rsid w:val="00C928EA"/>
    <w:rsid w:val="00C928FE"/>
    <w:rsid w:val="00C928FF"/>
    <w:rsid w:val="00C92B19"/>
    <w:rsid w:val="00C92C2A"/>
    <w:rsid w:val="00C92DBE"/>
    <w:rsid w:val="00C92E46"/>
    <w:rsid w:val="00C92F48"/>
    <w:rsid w:val="00C92F65"/>
    <w:rsid w:val="00C93027"/>
    <w:rsid w:val="00C93040"/>
    <w:rsid w:val="00C9318C"/>
    <w:rsid w:val="00C93297"/>
    <w:rsid w:val="00C932F9"/>
    <w:rsid w:val="00C9337C"/>
    <w:rsid w:val="00C93395"/>
    <w:rsid w:val="00C933F1"/>
    <w:rsid w:val="00C934A9"/>
    <w:rsid w:val="00C93543"/>
    <w:rsid w:val="00C9376C"/>
    <w:rsid w:val="00C93917"/>
    <w:rsid w:val="00C9394E"/>
    <w:rsid w:val="00C93968"/>
    <w:rsid w:val="00C93C2E"/>
    <w:rsid w:val="00C93D13"/>
    <w:rsid w:val="00C93D50"/>
    <w:rsid w:val="00C93D53"/>
    <w:rsid w:val="00C93EF1"/>
    <w:rsid w:val="00C940BF"/>
    <w:rsid w:val="00C94144"/>
    <w:rsid w:val="00C942B3"/>
    <w:rsid w:val="00C943AE"/>
    <w:rsid w:val="00C94469"/>
    <w:rsid w:val="00C945EC"/>
    <w:rsid w:val="00C947E8"/>
    <w:rsid w:val="00C94A5E"/>
    <w:rsid w:val="00C94A6C"/>
    <w:rsid w:val="00C94B58"/>
    <w:rsid w:val="00C94BBA"/>
    <w:rsid w:val="00C94C14"/>
    <w:rsid w:val="00C94D53"/>
    <w:rsid w:val="00C94E15"/>
    <w:rsid w:val="00C94E45"/>
    <w:rsid w:val="00C94EAD"/>
    <w:rsid w:val="00C94F47"/>
    <w:rsid w:val="00C952BA"/>
    <w:rsid w:val="00C952C4"/>
    <w:rsid w:val="00C95300"/>
    <w:rsid w:val="00C9531A"/>
    <w:rsid w:val="00C95359"/>
    <w:rsid w:val="00C95548"/>
    <w:rsid w:val="00C955BD"/>
    <w:rsid w:val="00C955F6"/>
    <w:rsid w:val="00C95656"/>
    <w:rsid w:val="00C956B6"/>
    <w:rsid w:val="00C95730"/>
    <w:rsid w:val="00C95745"/>
    <w:rsid w:val="00C957D4"/>
    <w:rsid w:val="00C957F5"/>
    <w:rsid w:val="00C95815"/>
    <w:rsid w:val="00C95962"/>
    <w:rsid w:val="00C959AA"/>
    <w:rsid w:val="00C959D3"/>
    <w:rsid w:val="00C95A5A"/>
    <w:rsid w:val="00C95A75"/>
    <w:rsid w:val="00C95DDE"/>
    <w:rsid w:val="00C95DF8"/>
    <w:rsid w:val="00C95EC0"/>
    <w:rsid w:val="00C95F63"/>
    <w:rsid w:val="00C9602F"/>
    <w:rsid w:val="00C96217"/>
    <w:rsid w:val="00C962E1"/>
    <w:rsid w:val="00C963A9"/>
    <w:rsid w:val="00C963B9"/>
    <w:rsid w:val="00C963E1"/>
    <w:rsid w:val="00C963F0"/>
    <w:rsid w:val="00C965AD"/>
    <w:rsid w:val="00C965F0"/>
    <w:rsid w:val="00C96645"/>
    <w:rsid w:val="00C966C1"/>
    <w:rsid w:val="00C96A24"/>
    <w:rsid w:val="00C96C52"/>
    <w:rsid w:val="00C96C97"/>
    <w:rsid w:val="00C96D37"/>
    <w:rsid w:val="00C96D71"/>
    <w:rsid w:val="00C96E6F"/>
    <w:rsid w:val="00C96F89"/>
    <w:rsid w:val="00C96FE0"/>
    <w:rsid w:val="00C972A3"/>
    <w:rsid w:val="00C97572"/>
    <w:rsid w:val="00C976C2"/>
    <w:rsid w:val="00C97704"/>
    <w:rsid w:val="00C9785E"/>
    <w:rsid w:val="00C97893"/>
    <w:rsid w:val="00C978AE"/>
    <w:rsid w:val="00C97913"/>
    <w:rsid w:val="00C979AE"/>
    <w:rsid w:val="00C97ADA"/>
    <w:rsid w:val="00C97AF1"/>
    <w:rsid w:val="00C97D77"/>
    <w:rsid w:val="00C97DE4"/>
    <w:rsid w:val="00CA0058"/>
    <w:rsid w:val="00CA0108"/>
    <w:rsid w:val="00CA01F0"/>
    <w:rsid w:val="00CA0331"/>
    <w:rsid w:val="00CA05F8"/>
    <w:rsid w:val="00CA0680"/>
    <w:rsid w:val="00CA06C7"/>
    <w:rsid w:val="00CA08DF"/>
    <w:rsid w:val="00CA092A"/>
    <w:rsid w:val="00CA0933"/>
    <w:rsid w:val="00CA09AA"/>
    <w:rsid w:val="00CA0A7D"/>
    <w:rsid w:val="00CA0CD3"/>
    <w:rsid w:val="00CA0EA8"/>
    <w:rsid w:val="00CA0FCC"/>
    <w:rsid w:val="00CA114D"/>
    <w:rsid w:val="00CA1225"/>
    <w:rsid w:val="00CA12D8"/>
    <w:rsid w:val="00CA12FB"/>
    <w:rsid w:val="00CA1467"/>
    <w:rsid w:val="00CA158B"/>
    <w:rsid w:val="00CA15EF"/>
    <w:rsid w:val="00CA16B2"/>
    <w:rsid w:val="00CA18D2"/>
    <w:rsid w:val="00CA1A6B"/>
    <w:rsid w:val="00CA1C75"/>
    <w:rsid w:val="00CA1CDE"/>
    <w:rsid w:val="00CA1D81"/>
    <w:rsid w:val="00CA1DC3"/>
    <w:rsid w:val="00CA1E49"/>
    <w:rsid w:val="00CA1F79"/>
    <w:rsid w:val="00CA1FC0"/>
    <w:rsid w:val="00CA20A4"/>
    <w:rsid w:val="00CA20CE"/>
    <w:rsid w:val="00CA20D0"/>
    <w:rsid w:val="00CA212E"/>
    <w:rsid w:val="00CA22B9"/>
    <w:rsid w:val="00CA2516"/>
    <w:rsid w:val="00CA25CB"/>
    <w:rsid w:val="00CA269A"/>
    <w:rsid w:val="00CA280C"/>
    <w:rsid w:val="00CA2919"/>
    <w:rsid w:val="00CA2C3F"/>
    <w:rsid w:val="00CA2C56"/>
    <w:rsid w:val="00CA2D95"/>
    <w:rsid w:val="00CA2E55"/>
    <w:rsid w:val="00CA3045"/>
    <w:rsid w:val="00CA32E9"/>
    <w:rsid w:val="00CA33D7"/>
    <w:rsid w:val="00CA34B0"/>
    <w:rsid w:val="00CA3639"/>
    <w:rsid w:val="00CA37DB"/>
    <w:rsid w:val="00CA397F"/>
    <w:rsid w:val="00CA3AFA"/>
    <w:rsid w:val="00CA3B54"/>
    <w:rsid w:val="00CA3E14"/>
    <w:rsid w:val="00CA3E51"/>
    <w:rsid w:val="00CA3ED5"/>
    <w:rsid w:val="00CA3EE7"/>
    <w:rsid w:val="00CA40B9"/>
    <w:rsid w:val="00CA411F"/>
    <w:rsid w:val="00CA416E"/>
    <w:rsid w:val="00CA4289"/>
    <w:rsid w:val="00CA4391"/>
    <w:rsid w:val="00CA444E"/>
    <w:rsid w:val="00CA447E"/>
    <w:rsid w:val="00CA44A0"/>
    <w:rsid w:val="00CA44DC"/>
    <w:rsid w:val="00CA4556"/>
    <w:rsid w:val="00CA471C"/>
    <w:rsid w:val="00CA475D"/>
    <w:rsid w:val="00CA478A"/>
    <w:rsid w:val="00CA48FC"/>
    <w:rsid w:val="00CA4961"/>
    <w:rsid w:val="00CA49C0"/>
    <w:rsid w:val="00CA4A24"/>
    <w:rsid w:val="00CA4A3B"/>
    <w:rsid w:val="00CA4A3F"/>
    <w:rsid w:val="00CA4BB8"/>
    <w:rsid w:val="00CA4C14"/>
    <w:rsid w:val="00CA4E03"/>
    <w:rsid w:val="00CA4F58"/>
    <w:rsid w:val="00CA5147"/>
    <w:rsid w:val="00CA516A"/>
    <w:rsid w:val="00CA51A0"/>
    <w:rsid w:val="00CA51F0"/>
    <w:rsid w:val="00CA528C"/>
    <w:rsid w:val="00CA5390"/>
    <w:rsid w:val="00CA53A2"/>
    <w:rsid w:val="00CA5408"/>
    <w:rsid w:val="00CA54B2"/>
    <w:rsid w:val="00CA54CB"/>
    <w:rsid w:val="00CA5547"/>
    <w:rsid w:val="00CA5648"/>
    <w:rsid w:val="00CA5781"/>
    <w:rsid w:val="00CA57C4"/>
    <w:rsid w:val="00CA5802"/>
    <w:rsid w:val="00CA5842"/>
    <w:rsid w:val="00CA5891"/>
    <w:rsid w:val="00CA5931"/>
    <w:rsid w:val="00CA59BF"/>
    <w:rsid w:val="00CA5DA3"/>
    <w:rsid w:val="00CA5F3B"/>
    <w:rsid w:val="00CA5F6F"/>
    <w:rsid w:val="00CA6125"/>
    <w:rsid w:val="00CA6164"/>
    <w:rsid w:val="00CA61D3"/>
    <w:rsid w:val="00CA6300"/>
    <w:rsid w:val="00CA6382"/>
    <w:rsid w:val="00CA64DF"/>
    <w:rsid w:val="00CA6693"/>
    <w:rsid w:val="00CA68EA"/>
    <w:rsid w:val="00CA69A4"/>
    <w:rsid w:val="00CA6A29"/>
    <w:rsid w:val="00CA6B9E"/>
    <w:rsid w:val="00CA6BBC"/>
    <w:rsid w:val="00CA6BDF"/>
    <w:rsid w:val="00CA6D12"/>
    <w:rsid w:val="00CA6DC8"/>
    <w:rsid w:val="00CA6DEB"/>
    <w:rsid w:val="00CA6E27"/>
    <w:rsid w:val="00CA6ED2"/>
    <w:rsid w:val="00CA73A4"/>
    <w:rsid w:val="00CA73B2"/>
    <w:rsid w:val="00CA740A"/>
    <w:rsid w:val="00CA75A0"/>
    <w:rsid w:val="00CA7786"/>
    <w:rsid w:val="00CA787C"/>
    <w:rsid w:val="00CA78C7"/>
    <w:rsid w:val="00CA78E1"/>
    <w:rsid w:val="00CA7B38"/>
    <w:rsid w:val="00CA7B48"/>
    <w:rsid w:val="00CA7C15"/>
    <w:rsid w:val="00CA7C69"/>
    <w:rsid w:val="00CA7D25"/>
    <w:rsid w:val="00CA7ECA"/>
    <w:rsid w:val="00CA7F0A"/>
    <w:rsid w:val="00CB01BC"/>
    <w:rsid w:val="00CB03CF"/>
    <w:rsid w:val="00CB047F"/>
    <w:rsid w:val="00CB0516"/>
    <w:rsid w:val="00CB05FF"/>
    <w:rsid w:val="00CB0607"/>
    <w:rsid w:val="00CB0722"/>
    <w:rsid w:val="00CB0A51"/>
    <w:rsid w:val="00CB0A9B"/>
    <w:rsid w:val="00CB0AD0"/>
    <w:rsid w:val="00CB0B5A"/>
    <w:rsid w:val="00CB0B9F"/>
    <w:rsid w:val="00CB0CE5"/>
    <w:rsid w:val="00CB0E7C"/>
    <w:rsid w:val="00CB0F3C"/>
    <w:rsid w:val="00CB111A"/>
    <w:rsid w:val="00CB11BD"/>
    <w:rsid w:val="00CB128A"/>
    <w:rsid w:val="00CB1368"/>
    <w:rsid w:val="00CB14D4"/>
    <w:rsid w:val="00CB14E6"/>
    <w:rsid w:val="00CB15C9"/>
    <w:rsid w:val="00CB167F"/>
    <w:rsid w:val="00CB1730"/>
    <w:rsid w:val="00CB179C"/>
    <w:rsid w:val="00CB18C0"/>
    <w:rsid w:val="00CB18F9"/>
    <w:rsid w:val="00CB19A3"/>
    <w:rsid w:val="00CB1BCA"/>
    <w:rsid w:val="00CB1C0D"/>
    <w:rsid w:val="00CB1C31"/>
    <w:rsid w:val="00CB1C58"/>
    <w:rsid w:val="00CB1DA7"/>
    <w:rsid w:val="00CB1F2A"/>
    <w:rsid w:val="00CB20BF"/>
    <w:rsid w:val="00CB221F"/>
    <w:rsid w:val="00CB2369"/>
    <w:rsid w:val="00CB2405"/>
    <w:rsid w:val="00CB2426"/>
    <w:rsid w:val="00CB2451"/>
    <w:rsid w:val="00CB25CE"/>
    <w:rsid w:val="00CB275C"/>
    <w:rsid w:val="00CB27C5"/>
    <w:rsid w:val="00CB283F"/>
    <w:rsid w:val="00CB28AE"/>
    <w:rsid w:val="00CB28E2"/>
    <w:rsid w:val="00CB2918"/>
    <w:rsid w:val="00CB2925"/>
    <w:rsid w:val="00CB2926"/>
    <w:rsid w:val="00CB292A"/>
    <w:rsid w:val="00CB299C"/>
    <w:rsid w:val="00CB2A1E"/>
    <w:rsid w:val="00CB2A43"/>
    <w:rsid w:val="00CB2B27"/>
    <w:rsid w:val="00CB2B50"/>
    <w:rsid w:val="00CB2B76"/>
    <w:rsid w:val="00CB2BBA"/>
    <w:rsid w:val="00CB2F46"/>
    <w:rsid w:val="00CB2FC5"/>
    <w:rsid w:val="00CB30A9"/>
    <w:rsid w:val="00CB30B4"/>
    <w:rsid w:val="00CB30C4"/>
    <w:rsid w:val="00CB3117"/>
    <w:rsid w:val="00CB3237"/>
    <w:rsid w:val="00CB325E"/>
    <w:rsid w:val="00CB33C4"/>
    <w:rsid w:val="00CB3404"/>
    <w:rsid w:val="00CB3465"/>
    <w:rsid w:val="00CB3491"/>
    <w:rsid w:val="00CB34BE"/>
    <w:rsid w:val="00CB3558"/>
    <w:rsid w:val="00CB3578"/>
    <w:rsid w:val="00CB35C5"/>
    <w:rsid w:val="00CB35CD"/>
    <w:rsid w:val="00CB35ED"/>
    <w:rsid w:val="00CB3776"/>
    <w:rsid w:val="00CB37FC"/>
    <w:rsid w:val="00CB38FE"/>
    <w:rsid w:val="00CB3942"/>
    <w:rsid w:val="00CB3945"/>
    <w:rsid w:val="00CB39EB"/>
    <w:rsid w:val="00CB39ED"/>
    <w:rsid w:val="00CB3C1A"/>
    <w:rsid w:val="00CB3C96"/>
    <w:rsid w:val="00CB3CAA"/>
    <w:rsid w:val="00CB3CC7"/>
    <w:rsid w:val="00CB3E16"/>
    <w:rsid w:val="00CB3E1E"/>
    <w:rsid w:val="00CB3E59"/>
    <w:rsid w:val="00CB3E96"/>
    <w:rsid w:val="00CB3F6D"/>
    <w:rsid w:val="00CB3FBE"/>
    <w:rsid w:val="00CB4148"/>
    <w:rsid w:val="00CB41C1"/>
    <w:rsid w:val="00CB41E7"/>
    <w:rsid w:val="00CB41F3"/>
    <w:rsid w:val="00CB4278"/>
    <w:rsid w:val="00CB428F"/>
    <w:rsid w:val="00CB42C9"/>
    <w:rsid w:val="00CB44A5"/>
    <w:rsid w:val="00CB44B3"/>
    <w:rsid w:val="00CB47ED"/>
    <w:rsid w:val="00CB480A"/>
    <w:rsid w:val="00CB4837"/>
    <w:rsid w:val="00CB4847"/>
    <w:rsid w:val="00CB4A67"/>
    <w:rsid w:val="00CB4B14"/>
    <w:rsid w:val="00CB4B30"/>
    <w:rsid w:val="00CB4C12"/>
    <w:rsid w:val="00CB4D4A"/>
    <w:rsid w:val="00CB4E64"/>
    <w:rsid w:val="00CB4F53"/>
    <w:rsid w:val="00CB4FA5"/>
    <w:rsid w:val="00CB5000"/>
    <w:rsid w:val="00CB5008"/>
    <w:rsid w:val="00CB500C"/>
    <w:rsid w:val="00CB50FD"/>
    <w:rsid w:val="00CB5185"/>
    <w:rsid w:val="00CB51C1"/>
    <w:rsid w:val="00CB51FF"/>
    <w:rsid w:val="00CB5291"/>
    <w:rsid w:val="00CB53C6"/>
    <w:rsid w:val="00CB547B"/>
    <w:rsid w:val="00CB5494"/>
    <w:rsid w:val="00CB5539"/>
    <w:rsid w:val="00CB5825"/>
    <w:rsid w:val="00CB58AE"/>
    <w:rsid w:val="00CB58DD"/>
    <w:rsid w:val="00CB58F4"/>
    <w:rsid w:val="00CB5989"/>
    <w:rsid w:val="00CB5B7E"/>
    <w:rsid w:val="00CB5C0A"/>
    <w:rsid w:val="00CB5C4A"/>
    <w:rsid w:val="00CB5C81"/>
    <w:rsid w:val="00CB5D7A"/>
    <w:rsid w:val="00CB5EAA"/>
    <w:rsid w:val="00CB6069"/>
    <w:rsid w:val="00CB60EA"/>
    <w:rsid w:val="00CB60F0"/>
    <w:rsid w:val="00CB61F7"/>
    <w:rsid w:val="00CB6343"/>
    <w:rsid w:val="00CB64DE"/>
    <w:rsid w:val="00CB6517"/>
    <w:rsid w:val="00CB6520"/>
    <w:rsid w:val="00CB657A"/>
    <w:rsid w:val="00CB65DE"/>
    <w:rsid w:val="00CB6626"/>
    <w:rsid w:val="00CB669F"/>
    <w:rsid w:val="00CB66E2"/>
    <w:rsid w:val="00CB6763"/>
    <w:rsid w:val="00CB68CD"/>
    <w:rsid w:val="00CB6B4E"/>
    <w:rsid w:val="00CB6C46"/>
    <w:rsid w:val="00CB6E35"/>
    <w:rsid w:val="00CB6EA4"/>
    <w:rsid w:val="00CB6F6C"/>
    <w:rsid w:val="00CB7075"/>
    <w:rsid w:val="00CB7090"/>
    <w:rsid w:val="00CB70C4"/>
    <w:rsid w:val="00CB7240"/>
    <w:rsid w:val="00CB72FD"/>
    <w:rsid w:val="00CB74D5"/>
    <w:rsid w:val="00CB751F"/>
    <w:rsid w:val="00CB7596"/>
    <w:rsid w:val="00CB75B0"/>
    <w:rsid w:val="00CB7648"/>
    <w:rsid w:val="00CB78A6"/>
    <w:rsid w:val="00CB79A4"/>
    <w:rsid w:val="00CB7B6B"/>
    <w:rsid w:val="00CB7E9B"/>
    <w:rsid w:val="00CB7ED5"/>
    <w:rsid w:val="00CB7F5F"/>
    <w:rsid w:val="00CC00B7"/>
    <w:rsid w:val="00CC02B4"/>
    <w:rsid w:val="00CC034B"/>
    <w:rsid w:val="00CC0479"/>
    <w:rsid w:val="00CC0492"/>
    <w:rsid w:val="00CC04DD"/>
    <w:rsid w:val="00CC0552"/>
    <w:rsid w:val="00CC06B8"/>
    <w:rsid w:val="00CC07BA"/>
    <w:rsid w:val="00CC099A"/>
    <w:rsid w:val="00CC0AA7"/>
    <w:rsid w:val="00CC0B28"/>
    <w:rsid w:val="00CC0B92"/>
    <w:rsid w:val="00CC0BEC"/>
    <w:rsid w:val="00CC0C3E"/>
    <w:rsid w:val="00CC0CCD"/>
    <w:rsid w:val="00CC0D40"/>
    <w:rsid w:val="00CC0D42"/>
    <w:rsid w:val="00CC0DAD"/>
    <w:rsid w:val="00CC0E56"/>
    <w:rsid w:val="00CC1138"/>
    <w:rsid w:val="00CC1172"/>
    <w:rsid w:val="00CC11BF"/>
    <w:rsid w:val="00CC121A"/>
    <w:rsid w:val="00CC12FF"/>
    <w:rsid w:val="00CC1302"/>
    <w:rsid w:val="00CC134C"/>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D64"/>
    <w:rsid w:val="00CC1E3E"/>
    <w:rsid w:val="00CC1E40"/>
    <w:rsid w:val="00CC1F8A"/>
    <w:rsid w:val="00CC205B"/>
    <w:rsid w:val="00CC2088"/>
    <w:rsid w:val="00CC2442"/>
    <w:rsid w:val="00CC2633"/>
    <w:rsid w:val="00CC263C"/>
    <w:rsid w:val="00CC266E"/>
    <w:rsid w:val="00CC275C"/>
    <w:rsid w:val="00CC27F5"/>
    <w:rsid w:val="00CC281A"/>
    <w:rsid w:val="00CC2A7D"/>
    <w:rsid w:val="00CC2B2F"/>
    <w:rsid w:val="00CC2C13"/>
    <w:rsid w:val="00CC2D18"/>
    <w:rsid w:val="00CC2EFE"/>
    <w:rsid w:val="00CC2FCE"/>
    <w:rsid w:val="00CC3008"/>
    <w:rsid w:val="00CC3018"/>
    <w:rsid w:val="00CC3061"/>
    <w:rsid w:val="00CC311F"/>
    <w:rsid w:val="00CC313A"/>
    <w:rsid w:val="00CC3197"/>
    <w:rsid w:val="00CC32B0"/>
    <w:rsid w:val="00CC3374"/>
    <w:rsid w:val="00CC33ED"/>
    <w:rsid w:val="00CC3574"/>
    <w:rsid w:val="00CC3707"/>
    <w:rsid w:val="00CC3763"/>
    <w:rsid w:val="00CC377C"/>
    <w:rsid w:val="00CC37EE"/>
    <w:rsid w:val="00CC37F6"/>
    <w:rsid w:val="00CC39F4"/>
    <w:rsid w:val="00CC3A3B"/>
    <w:rsid w:val="00CC3A49"/>
    <w:rsid w:val="00CC3B59"/>
    <w:rsid w:val="00CC3BDD"/>
    <w:rsid w:val="00CC3D88"/>
    <w:rsid w:val="00CC3D8D"/>
    <w:rsid w:val="00CC3DAF"/>
    <w:rsid w:val="00CC3DCF"/>
    <w:rsid w:val="00CC3DFF"/>
    <w:rsid w:val="00CC3E8C"/>
    <w:rsid w:val="00CC400F"/>
    <w:rsid w:val="00CC401B"/>
    <w:rsid w:val="00CC41DA"/>
    <w:rsid w:val="00CC4337"/>
    <w:rsid w:val="00CC4365"/>
    <w:rsid w:val="00CC44A2"/>
    <w:rsid w:val="00CC44E5"/>
    <w:rsid w:val="00CC4665"/>
    <w:rsid w:val="00CC4783"/>
    <w:rsid w:val="00CC47AE"/>
    <w:rsid w:val="00CC47F5"/>
    <w:rsid w:val="00CC4896"/>
    <w:rsid w:val="00CC4A68"/>
    <w:rsid w:val="00CC4A6F"/>
    <w:rsid w:val="00CC4AD6"/>
    <w:rsid w:val="00CC4B3D"/>
    <w:rsid w:val="00CC4B99"/>
    <w:rsid w:val="00CC4BDD"/>
    <w:rsid w:val="00CC4C5E"/>
    <w:rsid w:val="00CC4CD7"/>
    <w:rsid w:val="00CC4D2D"/>
    <w:rsid w:val="00CC4D78"/>
    <w:rsid w:val="00CC4E9D"/>
    <w:rsid w:val="00CC4F58"/>
    <w:rsid w:val="00CC502E"/>
    <w:rsid w:val="00CC50CB"/>
    <w:rsid w:val="00CC50EB"/>
    <w:rsid w:val="00CC524B"/>
    <w:rsid w:val="00CC52D6"/>
    <w:rsid w:val="00CC52E8"/>
    <w:rsid w:val="00CC5343"/>
    <w:rsid w:val="00CC5603"/>
    <w:rsid w:val="00CC57AE"/>
    <w:rsid w:val="00CC5808"/>
    <w:rsid w:val="00CC584A"/>
    <w:rsid w:val="00CC5B1A"/>
    <w:rsid w:val="00CC5B74"/>
    <w:rsid w:val="00CC5B78"/>
    <w:rsid w:val="00CC5BBC"/>
    <w:rsid w:val="00CC5BD6"/>
    <w:rsid w:val="00CC5C4D"/>
    <w:rsid w:val="00CC5C58"/>
    <w:rsid w:val="00CC5D74"/>
    <w:rsid w:val="00CC5DE6"/>
    <w:rsid w:val="00CC5EB9"/>
    <w:rsid w:val="00CC5ECD"/>
    <w:rsid w:val="00CC5FC7"/>
    <w:rsid w:val="00CC606C"/>
    <w:rsid w:val="00CC618B"/>
    <w:rsid w:val="00CC61D6"/>
    <w:rsid w:val="00CC620F"/>
    <w:rsid w:val="00CC62B6"/>
    <w:rsid w:val="00CC6A52"/>
    <w:rsid w:val="00CC6D23"/>
    <w:rsid w:val="00CC6D42"/>
    <w:rsid w:val="00CC6E20"/>
    <w:rsid w:val="00CC6E35"/>
    <w:rsid w:val="00CC6ED0"/>
    <w:rsid w:val="00CC6F07"/>
    <w:rsid w:val="00CC6FAE"/>
    <w:rsid w:val="00CC6FF4"/>
    <w:rsid w:val="00CC709B"/>
    <w:rsid w:val="00CC71FA"/>
    <w:rsid w:val="00CC728B"/>
    <w:rsid w:val="00CC7356"/>
    <w:rsid w:val="00CC74D5"/>
    <w:rsid w:val="00CC74F5"/>
    <w:rsid w:val="00CC7783"/>
    <w:rsid w:val="00CC7A6D"/>
    <w:rsid w:val="00CC7AAA"/>
    <w:rsid w:val="00CC7B07"/>
    <w:rsid w:val="00CC7DF5"/>
    <w:rsid w:val="00CC7E18"/>
    <w:rsid w:val="00CC7E90"/>
    <w:rsid w:val="00CD00FE"/>
    <w:rsid w:val="00CD03E0"/>
    <w:rsid w:val="00CD04B6"/>
    <w:rsid w:val="00CD04FB"/>
    <w:rsid w:val="00CD054F"/>
    <w:rsid w:val="00CD0605"/>
    <w:rsid w:val="00CD0740"/>
    <w:rsid w:val="00CD0768"/>
    <w:rsid w:val="00CD0895"/>
    <w:rsid w:val="00CD09BD"/>
    <w:rsid w:val="00CD0B36"/>
    <w:rsid w:val="00CD0B87"/>
    <w:rsid w:val="00CD0CB3"/>
    <w:rsid w:val="00CD0F3F"/>
    <w:rsid w:val="00CD0FD1"/>
    <w:rsid w:val="00CD1066"/>
    <w:rsid w:val="00CD114E"/>
    <w:rsid w:val="00CD12F9"/>
    <w:rsid w:val="00CD13C6"/>
    <w:rsid w:val="00CD14AE"/>
    <w:rsid w:val="00CD14CB"/>
    <w:rsid w:val="00CD1510"/>
    <w:rsid w:val="00CD177C"/>
    <w:rsid w:val="00CD179D"/>
    <w:rsid w:val="00CD17AB"/>
    <w:rsid w:val="00CD1851"/>
    <w:rsid w:val="00CD18E8"/>
    <w:rsid w:val="00CD1A8D"/>
    <w:rsid w:val="00CD1B0D"/>
    <w:rsid w:val="00CD1B7E"/>
    <w:rsid w:val="00CD1CD6"/>
    <w:rsid w:val="00CD1E74"/>
    <w:rsid w:val="00CD1EE0"/>
    <w:rsid w:val="00CD20F4"/>
    <w:rsid w:val="00CD213A"/>
    <w:rsid w:val="00CD214B"/>
    <w:rsid w:val="00CD21A3"/>
    <w:rsid w:val="00CD21FD"/>
    <w:rsid w:val="00CD2249"/>
    <w:rsid w:val="00CD22AF"/>
    <w:rsid w:val="00CD232C"/>
    <w:rsid w:val="00CD240B"/>
    <w:rsid w:val="00CD2459"/>
    <w:rsid w:val="00CD2490"/>
    <w:rsid w:val="00CD2585"/>
    <w:rsid w:val="00CD2725"/>
    <w:rsid w:val="00CD283A"/>
    <w:rsid w:val="00CD286B"/>
    <w:rsid w:val="00CD2AF5"/>
    <w:rsid w:val="00CD2C5A"/>
    <w:rsid w:val="00CD2C6A"/>
    <w:rsid w:val="00CD2D93"/>
    <w:rsid w:val="00CD2FF0"/>
    <w:rsid w:val="00CD2FFC"/>
    <w:rsid w:val="00CD309B"/>
    <w:rsid w:val="00CD3122"/>
    <w:rsid w:val="00CD3206"/>
    <w:rsid w:val="00CD3244"/>
    <w:rsid w:val="00CD325D"/>
    <w:rsid w:val="00CD3292"/>
    <w:rsid w:val="00CD3370"/>
    <w:rsid w:val="00CD3372"/>
    <w:rsid w:val="00CD3421"/>
    <w:rsid w:val="00CD34AF"/>
    <w:rsid w:val="00CD3502"/>
    <w:rsid w:val="00CD35DF"/>
    <w:rsid w:val="00CD3644"/>
    <w:rsid w:val="00CD3786"/>
    <w:rsid w:val="00CD39D7"/>
    <w:rsid w:val="00CD3B79"/>
    <w:rsid w:val="00CD3B95"/>
    <w:rsid w:val="00CD3BA8"/>
    <w:rsid w:val="00CD3C3B"/>
    <w:rsid w:val="00CD3C7D"/>
    <w:rsid w:val="00CD3D0C"/>
    <w:rsid w:val="00CD3D32"/>
    <w:rsid w:val="00CD3D4B"/>
    <w:rsid w:val="00CD3E2C"/>
    <w:rsid w:val="00CD3F09"/>
    <w:rsid w:val="00CD3F82"/>
    <w:rsid w:val="00CD3FAF"/>
    <w:rsid w:val="00CD4008"/>
    <w:rsid w:val="00CD4046"/>
    <w:rsid w:val="00CD4125"/>
    <w:rsid w:val="00CD41FF"/>
    <w:rsid w:val="00CD446A"/>
    <w:rsid w:val="00CD44AF"/>
    <w:rsid w:val="00CD4520"/>
    <w:rsid w:val="00CD4528"/>
    <w:rsid w:val="00CD467F"/>
    <w:rsid w:val="00CD46CB"/>
    <w:rsid w:val="00CD492B"/>
    <w:rsid w:val="00CD4A51"/>
    <w:rsid w:val="00CD4AB6"/>
    <w:rsid w:val="00CD4BA6"/>
    <w:rsid w:val="00CD4D33"/>
    <w:rsid w:val="00CD4D82"/>
    <w:rsid w:val="00CD4D97"/>
    <w:rsid w:val="00CD4F13"/>
    <w:rsid w:val="00CD508A"/>
    <w:rsid w:val="00CD518C"/>
    <w:rsid w:val="00CD519B"/>
    <w:rsid w:val="00CD51E6"/>
    <w:rsid w:val="00CD5229"/>
    <w:rsid w:val="00CD5296"/>
    <w:rsid w:val="00CD5318"/>
    <w:rsid w:val="00CD533E"/>
    <w:rsid w:val="00CD53C9"/>
    <w:rsid w:val="00CD555A"/>
    <w:rsid w:val="00CD563C"/>
    <w:rsid w:val="00CD57E5"/>
    <w:rsid w:val="00CD5A3E"/>
    <w:rsid w:val="00CD5ADA"/>
    <w:rsid w:val="00CD5BA1"/>
    <w:rsid w:val="00CD5C02"/>
    <w:rsid w:val="00CD5D85"/>
    <w:rsid w:val="00CD5F19"/>
    <w:rsid w:val="00CD5F80"/>
    <w:rsid w:val="00CD600D"/>
    <w:rsid w:val="00CD60E1"/>
    <w:rsid w:val="00CD61E3"/>
    <w:rsid w:val="00CD622D"/>
    <w:rsid w:val="00CD6438"/>
    <w:rsid w:val="00CD6486"/>
    <w:rsid w:val="00CD6508"/>
    <w:rsid w:val="00CD6794"/>
    <w:rsid w:val="00CD67A8"/>
    <w:rsid w:val="00CD6823"/>
    <w:rsid w:val="00CD68BB"/>
    <w:rsid w:val="00CD68BC"/>
    <w:rsid w:val="00CD690B"/>
    <w:rsid w:val="00CD69B1"/>
    <w:rsid w:val="00CD69FA"/>
    <w:rsid w:val="00CD6AFE"/>
    <w:rsid w:val="00CD6D22"/>
    <w:rsid w:val="00CD6D63"/>
    <w:rsid w:val="00CD6DAE"/>
    <w:rsid w:val="00CD6E0B"/>
    <w:rsid w:val="00CD6EC8"/>
    <w:rsid w:val="00CD7109"/>
    <w:rsid w:val="00CD72F9"/>
    <w:rsid w:val="00CD73D9"/>
    <w:rsid w:val="00CD740F"/>
    <w:rsid w:val="00CD7607"/>
    <w:rsid w:val="00CD768E"/>
    <w:rsid w:val="00CD7707"/>
    <w:rsid w:val="00CD778E"/>
    <w:rsid w:val="00CD787F"/>
    <w:rsid w:val="00CD79E2"/>
    <w:rsid w:val="00CD7A39"/>
    <w:rsid w:val="00CD7A85"/>
    <w:rsid w:val="00CD7A86"/>
    <w:rsid w:val="00CD7AC6"/>
    <w:rsid w:val="00CD7B0B"/>
    <w:rsid w:val="00CD7B1E"/>
    <w:rsid w:val="00CD7D38"/>
    <w:rsid w:val="00CD7D5F"/>
    <w:rsid w:val="00CD7E8E"/>
    <w:rsid w:val="00CD7F76"/>
    <w:rsid w:val="00CE0008"/>
    <w:rsid w:val="00CE025E"/>
    <w:rsid w:val="00CE030D"/>
    <w:rsid w:val="00CE0315"/>
    <w:rsid w:val="00CE03B6"/>
    <w:rsid w:val="00CE0426"/>
    <w:rsid w:val="00CE04D2"/>
    <w:rsid w:val="00CE05F2"/>
    <w:rsid w:val="00CE06D0"/>
    <w:rsid w:val="00CE0755"/>
    <w:rsid w:val="00CE0823"/>
    <w:rsid w:val="00CE08D1"/>
    <w:rsid w:val="00CE0901"/>
    <w:rsid w:val="00CE0951"/>
    <w:rsid w:val="00CE097D"/>
    <w:rsid w:val="00CE09C8"/>
    <w:rsid w:val="00CE0A13"/>
    <w:rsid w:val="00CE0B84"/>
    <w:rsid w:val="00CE0C54"/>
    <w:rsid w:val="00CE0C73"/>
    <w:rsid w:val="00CE0CBF"/>
    <w:rsid w:val="00CE0D4D"/>
    <w:rsid w:val="00CE0D61"/>
    <w:rsid w:val="00CE0ED8"/>
    <w:rsid w:val="00CE0F12"/>
    <w:rsid w:val="00CE1035"/>
    <w:rsid w:val="00CE1063"/>
    <w:rsid w:val="00CE112E"/>
    <w:rsid w:val="00CE1225"/>
    <w:rsid w:val="00CE132D"/>
    <w:rsid w:val="00CE143E"/>
    <w:rsid w:val="00CE14B9"/>
    <w:rsid w:val="00CE14EB"/>
    <w:rsid w:val="00CE150D"/>
    <w:rsid w:val="00CE1517"/>
    <w:rsid w:val="00CE169F"/>
    <w:rsid w:val="00CE19E9"/>
    <w:rsid w:val="00CE19F2"/>
    <w:rsid w:val="00CE1A4D"/>
    <w:rsid w:val="00CE1BF2"/>
    <w:rsid w:val="00CE1CAE"/>
    <w:rsid w:val="00CE1D80"/>
    <w:rsid w:val="00CE1DA0"/>
    <w:rsid w:val="00CE1E21"/>
    <w:rsid w:val="00CE1E3E"/>
    <w:rsid w:val="00CE1E45"/>
    <w:rsid w:val="00CE1E9C"/>
    <w:rsid w:val="00CE1ECC"/>
    <w:rsid w:val="00CE1EED"/>
    <w:rsid w:val="00CE2048"/>
    <w:rsid w:val="00CE2087"/>
    <w:rsid w:val="00CE2091"/>
    <w:rsid w:val="00CE20B9"/>
    <w:rsid w:val="00CE20C8"/>
    <w:rsid w:val="00CE2176"/>
    <w:rsid w:val="00CE2270"/>
    <w:rsid w:val="00CE2356"/>
    <w:rsid w:val="00CE253D"/>
    <w:rsid w:val="00CE28C1"/>
    <w:rsid w:val="00CE2D87"/>
    <w:rsid w:val="00CE2EB3"/>
    <w:rsid w:val="00CE2EC2"/>
    <w:rsid w:val="00CE2F97"/>
    <w:rsid w:val="00CE3037"/>
    <w:rsid w:val="00CE310E"/>
    <w:rsid w:val="00CE31DC"/>
    <w:rsid w:val="00CE3257"/>
    <w:rsid w:val="00CE3395"/>
    <w:rsid w:val="00CE33E5"/>
    <w:rsid w:val="00CE34CC"/>
    <w:rsid w:val="00CE3507"/>
    <w:rsid w:val="00CE3598"/>
    <w:rsid w:val="00CE3686"/>
    <w:rsid w:val="00CE37F9"/>
    <w:rsid w:val="00CE38AA"/>
    <w:rsid w:val="00CE3A09"/>
    <w:rsid w:val="00CE3AC8"/>
    <w:rsid w:val="00CE3C07"/>
    <w:rsid w:val="00CE3C72"/>
    <w:rsid w:val="00CE3CCB"/>
    <w:rsid w:val="00CE3CDC"/>
    <w:rsid w:val="00CE3D16"/>
    <w:rsid w:val="00CE3D41"/>
    <w:rsid w:val="00CE3DA0"/>
    <w:rsid w:val="00CE3EA1"/>
    <w:rsid w:val="00CE3F1A"/>
    <w:rsid w:val="00CE3FBA"/>
    <w:rsid w:val="00CE3FC7"/>
    <w:rsid w:val="00CE3FF3"/>
    <w:rsid w:val="00CE42C7"/>
    <w:rsid w:val="00CE4428"/>
    <w:rsid w:val="00CE4554"/>
    <w:rsid w:val="00CE459E"/>
    <w:rsid w:val="00CE4623"/>
    <w:rsid w:val="00CE46AB"/>
    <w:rsid w:val="00CE47B4"/>
    <w:rsid w:val="00CE4863"/>
    <w:rsid w:val="00CE48B1"/>
    <w:rsid w:val="00CE4A38"/>
    <w:rsid w:val="00CE4C1E"/>
    <w:rsid w:val="00CE4E16"/>
    <w:rsid w:val="00CE4E42"/>
    <w:rsid w:val="00CE4FA6"/>
    <w:rsid w:val="00CE4FE7"/>
    <w:rsid w:val="00CE5007"/>
    <w:rsid w:val="00CE5013"/>
    <w:rsid w:val="00CE50F5"/>
    <w:rsid w:val="00CE528D"/>
    <w:rsid w:val="00CE52E0"/>
    <w:rsid w:val="00CE5386"/>
    <w:rsid w:val="00CE53A7"/>
    <w:rsid w:val="00CE547E"/>
    <w:rsid w:val="00CE54BC"/>
    <w:rsid w:val="00CE55B0"/>
    <w:rsid w:val="00CE5687"/>
    <w:rsid w:val="00CE56C8"/>
    <w:rsid w:val="00CE56FD"/>
    <w:rsid w:val="00CE572D"/>
    <w:rsid w:val="00CE5766"/>
    <w:rsid w:val="00CE5AA0"/>
    <w:rsid w:val="00CE5CD4"/>
    <w:rsid w:val="00CE5DFA"/>
    <w:rsid w:val="00CE5E50"/>
    <w:rsid w:val="00CE5F5F"/>
    <w:rsid w:val="00CE5FE8"/>
    <w:rsid w:val="00CE6065"/>
    <w:rsid w:val="00CE6163"/>
    <w:rsid w:val="00CE619E"/>
    <w:rsid w:val="00CE61F0"/>
    <w:rsid w:val="00CE62AC"/>
    <w:rsid w:val="00CE630B"/>
    <w:rsid w:val="00CE6351"/>
    <w:rsid w:val="00CE636A"/>
    <w:rsid w:val="00CE6425"/>
    <w:rsid w:val="00CE6562"/>
    <w:rsid w:val="00CE6771"/>
    <w:rsid w:val="00CE67C2"/>
    <w:rsid w:val="00CE6969"/>
    <w:rsid w:val="00CE69F3"/>
    <w:rsid w:val="00CE6AD5"/>
    <w:rsid w:val="00CE6B83"/>
    <w:rsid w:val="00CE6D15"/>
    <w:rsid w:val="00CE6DDE"/>
    <w:rsid w:val="00CE6E24"/>
    <w:rsid w:val="00CE6E72"/>
    <w:rsid w:val="00CE7108"/>
    <w:rsid w:val="00CE7202"/>
    <w:rsid w:val="00CE7333"/>
    <w:rsid w:val="00CE7376"/>
    <w:rsid w:val="00CE7392"/>
    <w:rsid w:val="00CE74C2"/>
    <w:rsid w:val="00CE76BD"/>
    <w:rsid w:val="00CE77A0"/>
    <w:rsid w:val="00CE781A"/>
    <w:rsid w:val="00CE7835"/>
    <w:rsid w:val="00CE786C"/>
    <w:rsid w:val="00CE78E2"/>
    <w:rsid w:val="00CE7A48"/>
    <w:rsid w:val="00CE7AA4"/>
    <w:rsid w:val="00CE7AE4"/>
    <w:rsid w:val="00CE7B3F"/>
    <w:rsid w:val="00CE7B7F"/>
    <w:rsid w:val="00CE7B92"/>
    <w:rsid w:val="00CE7BD8"/>
    <w:rsid w:val="00CE7C59"/>
    <w:rsid w:val="00CE7CBB"/>
    <w:rsid w:val="00CE7D73"/>
    <w:rsid w:val="00CE7F1E"/>
    <w:rsid w:val="00CF0016"/>
    <w:rsid w:val="00CF00E4"/>
    <w:rsid w:val="00CF0116"/>
    <w:rsid w:val="00CF0131"/>
    <w:rsid w:val="00CF02AC"/>
    <w:rsid w:val="00CF02B5"/>
    <w:rsid w:val="00CF0315"/>
    <w:rsid w:val="00CF037B"/>
    <w:rsid w:val="00CF03EF"/>
    <w:rsid w:val="00CF0489"/>
    <w:rsid w:val="00CF057C"/>
    <w:rsid w:val="00CF06E6"/>
    <w:rsid w:val="00CF074E"/>
    <w:rsid w:val="00CF085C"/>
    <w:rsid w:val="00CF0965"/>
    <w:rsid w:val="00CF0986"/>
    <w:rsid w:val="00CF0AAF"/>
    <w:rsid w:val="00CF0CC5"/>
    <w:rsid w:val="00CF0DC9"/>
    <w:rsid w:val="00CF126F"/>
    <w:rsid w:val="00CF13A3"/>
    <w:rsid w:val="00CF13FE"/>
    <w:rsid w:val="00CF1685"/>
    <w:rsid w:val="00CF18A6"/>
    <w:rsid w:val="00CF18AB"/>
    <w:rsid w:val="00CF18FC"/>
    <w:rsid w:val="00CF1954"/>
    <w:rsid w:val="00CF1A22"/>
    <w:rsid w:val="00CF1A5B"/>
    <w:rsid w:val="00CF1AA6"/>
    <w:rsid w:val="00CF1C27"/>
    <w:rsid w:val="00CF1C99"/>
    <w:rsid w:val="00CF20C8"/>
    <w:rsid w:val="00CF2118"/>
    <w:rsid w:val="00CF2173"/>
    <w:rsid w:val="00CF2214"/>
    <w:rsid w:val="00CF2219"/>
    <w:rsid w:val="00CF221D"/>
    <w:rsid w:val="00CF2225"/>
    <w:rsid w:val="00CF2257"/>
    <w:rsid w:val="00CF22A6"/>
    <w:rsid w:val="00CF22FF"/>
    <w:rsid w:val="00CF2305"/>
    <w:rsid w:val="00CF255E"/>
    <w:rsid w:val="00CF2584"/>
    <w:rsid w:val="00CF25ED"/>
    <w:rsid w:val="00CF2606"/>
    <w:rsid w:val="00CF2639"/>
    <w:rsid w:val="00CF26C9"/>
    <w:rsid w:val="00CF26E4"/>
    <w:rsid w:val="00CF271D"/>
    <w:rsid w:val="00CF27BC"/>
    <w:rsid w:val="00CF2802"/>
    <w:rsid w:val="00CF2C25"/>
    <w:rsid w:val="00CF2C89"/>
    <w:rsid w:val="00CF2D07"/>
    <w:rsid w:val="00CF2E1F"/>
    <w:rsid w:val="00CF2E48"/>
    <w:rsid w:val="00CF2E56"/>
    <w:rsid w:val="00CF2EF5"/>
    <w:rsid w:val="00CF2F27"/>
    <w:rsid w:val="00CF2FBF"/>
    <w:rsid w:val="00CF33B8"/>
    <w:rsid w:val="00CF33BA"/>
    <w:rsid w:val="00CF35BE"/>
    <w:rsid w:val="00CF363D"/>
    <w:rsid w:val="00CF3692"/>
    <w:rsid w:val="00CF36D6"/>
    <w:rsid w:val="00CF371B"/>
    <w:rsid w:val="00CF384B"/>
    <w:rsid w:val="00CF38D0"/>
    <w:rsid w:val="00CF3A67"/>
    <w:rsid w:val="00CF3B05"/>
    <w:rsid w:val="00CF3CC3"/>
    <w:rsid w:val="00CF3E2B"/>
    <w:rsid w:val="00CF3F01"/>
    <w:rsid w:val="00CF3FC7"/>
    <w:rsid w:val="00CF402A"/>
    <w:rsid w:val="00CF4050"/>
    <w:rsid w:val="00CF41AE"/>
    <w:rsid w:val="00CF4313"/>
    <w:rsid w:val="00CF43E4"/>
    <w:rsid w:val="00CF444E"/>
    <w:rsid w:val="00CF473F"/>
    <w:rsid w:val="00CF4809"/>
    <w:rsid w:val="00CF495B"/>
    <w:rsid w:val="00CF4AB4"/>
    <w:rsid w:val="00CF4B3B"/>
    <w:rsid w:val="00CF4BFD"/>
    <w:rsid w:val="00CF4C3E"/>
    <w:rsid w:val="00CF4CEC"/>
    <w:rsid w:val="00CF4E0A"/>
    <w:rsid w:val="00CF4E8E"/>
    <w:rsid w:val="00CF4EDB"/>
    <w:rsid w:val="00CF4F02"/>
    <w:rsid w:val="00CF4F4E"/>
    <w:rsid w:val="00CF4F88"/>
    <w:rsid w:val="00CF4FDF"/>
    <w:rsid w:val="00CF5205"/>
    <w:rsid w:val="00CF5235"/>
    <w:rsid w:val="00CF52FF"/>
    <w:rsid w:val="00CF53C6"/>
    <w:rsid w:val="00CF5599"/>
    <w:rsid w:val="00CF5789"/>
    <w:rsid w:val="00CF57A2"/>
    <w:rsid w:val="00CF5880"/>
    <w:rsid w:val="00CF5B1E"/>
    <w:rsid w:val="00CF5B26"/>
    <w:rsid w:val="00CF5B7A"/>
    <w:rsid w:val="00CF5C4E"/>
    <w:rsid w:val="00CF5E8C"/>
    <w:rsid w:val="00CF5EE9"/>
    <w:rsid w:val="00CF5FE3"/>
    <w:rsid w:val="00CF60DF"/>
    <w:rsid w:val="00CF617D"/>
    <w:rsid w:val="00CF61A3"/>
    <w:rsid w:val="00CF61EC"/>
    <w:rsid w:val="00CF6565"/>
    <w:rsid w:val="00CF6611"/>
    <w:rsid w:val="00CF66DE"/>
    <w:rsid w:val="00CF6848"/>
    <w:rsid w:val="00CF687B"/>
    <w:rsid w:val="00CF6970"/>
    <w:rsid w:val="00CF6985"/>
    <w:rsid w:val="00CF69DE"/>
    <w:rsid w:val="00CF6A06"/>
    <w:rsid w:val="00CF6AF3"/>
    <w:rsid w:val="00CF6B25"/>
    <w:rsid w:val="00CF6BBD"/>
    <w:rsid w:val="00CF6BED"/>
    <w:rsid w:val="00CF6C25"/>
    <w:rsid w:val="00CF6C9A"/>
    <w:rsid w:val="00CF6DA4"/>
    <w:rsid w:val="00CF70AB"/>
    <w:rsid w:val="00CF70DF"/>
    <w:rsid w:val="00CF72D9"/>
    <w:rsid w:val="00CF73E5"/>
    <w:rsid w:val="00CF746D"/>
    <w:rsid w:val="00CF74CD"/>
    <w:rsid w:val="00CF74F6"/>
    <w:rsid w:val="00CF75DC"/>
    <w:rsid w:val="00CF7693"/>
    <w:rsid w:val="00CF76AD"/>
    <w:rsid w:val="00CF76AE"/>
    <w:rsid w:val="00CF7708"/>
    <w:rsid w:val="00CF770C"/>
    <w:rsid w:val="00CF7869"/>
    <w:rsid w:val="00CF788A"/>
    <w:rsid w:val="00CF7962"/>
    <w:rsid w:val="00CF7AD6"/>
    <w:rsid w:val="00CF7BB4"/>
    <w:rsid w:val="00CF7C8C"/>
    <w:rsid w:val="00CF7CCF"/>
    <w:rsid w:val="00CF7D15"/>
    <w:rsid w:val="00CF7D27"/>
    <w:rsid w:val="00CF7D8D"/>
    <w:rsid w:val="00CF7E23"/>
    <w:rsid w:val="00CF7FD8"/>
    <w:rsid w:val="00D0013D"/>
    <w:rsid w:val="00D001BD"/>
    <w:rsid w:val="00D00250"/>
    <w:rsid w:val="00D00300"/>
    <w:rsid w:val="00D0033A"/>
    <w:rsid w:val="00D00374"/>
    <w:rsid w:val="00D0049A"/>
    <w:rsid w:val="00D0050D"/>
    <w:rsid w:val="00D00522"/>
    <w:rsid w:val="00D005DB"/>
    <w:rsid w:val="00D00600"/>
    <w:rsid w:val="00D00642"/>
    <w:rsid w:val="00D006A2"/>
    <w:rsid w:val="00D006E6"/>
    <w:rsid w:val="00D008A9"/>
    <w:rsid w:val="00D009FD"/>
    <w:rsid w:val="00D00B22"/>
    <w:rsid w:val="00D00B32"/>
    <w:rsid w:val="00D00F34"/>
    <w:rsid w:val="00D00FBA"/>
    <w:rsid w:val="00D00FCA"/>
    <w:rsid w:val="00D01021"/>
    <w:rsid w:val="00D01160"/>
    <w:rsid w:val="00D0118C"/>
    <w:rsid w:val="00D01232"/>
    <w:rsid w:val="00D01364"/>
    <w:rsid w:val="00D01597"/>
    <w:rsid w:val="00D015D3"/>
    <w:rsid w:val="00D01623"/>
    <w:rsid w:val="00D0163E"/>
    <w:rsid w:val="00D0170E"/>
    <w:rsid w:val="00D0172C"/>
    <w:rsid w:val="00D01731"/>
    <w:rsid w:val="00D017D5"/>
    <w:rsid w:val="00D017EE"/>
    <w:rsid w:val="00D01A04"/>
    <w:rsid w:val="00D01BD2"/>
    <w:rsid w:val="00D01C73"/>
    <w:rsid w:val="00D01D53"/>
    <w:rsid w:val="00D01EF2"/>
    <w:rsid w:val="00D0211D"/>
    <w:rsid w:val="00D02213"/>
    <w:rsid w:val="00D02369"/>
    <w:rsid w:val="00D0238B"/>
    <w:rsid w:val="00D023AF"/>
    <w:rsid w:val="00D029A2"/>
    <w:rsid w:val="00D029E3"/>
    <w:rsid w:val="00D02A6F"/>
    <w:rsid w:val="00D02AFC"/>
    <w:rsid w:val="00D02B1B"/>
    <w:rsid w:val="00D02C36"/>
    <w:rsid w:val="00D02CCD"/>
    <w:rsid w:val="00D02D44"/>
    <w:rsid w:val="00D02DFF"/>
    <w:rsid w:val="00D02E17"/>
    <w:rsid w:val="00D02EB3"/>
    <w:rsid w:val="00D02F2F"/>
    <w:rsid w:val="00D030FB"/>
    <w:rsid w:val="00D0317D"/>
    <w:rsid w:val="00D031EA"/>
    <w:rsid w:val="00D0321D"/>
    <w:rsid w:val="00D03230"/>
    <w:rsid w:val="00D0339E"/>
    <w:rsid w:val="00D034C4"/>
    <w:rsid w:val="00D0369A"/>
    <w:rsid w:val="00D0377C"/>
    <w:rsid w:val="00D037C7"/>
    <w:rsid w:val="00D03899"/>
    <w:rsid w:val="00D03909"/>
    <w:rsid w:val="00D0392D"/>
    <w:rsid w:val="00D03A1C"/>
    <w:rsid w:val="00D03C75"/>
    <w:rsid w:val="00D03DF6"/>
    <w:rsid w:val="00D03E59"/>
    <w:rsid w:val="00D03F2A"/>
    <w:rsid w:val="00D03FCF"/>
    <w:rsid w:val="00D04097"/>
    <w:rsid w:val="00D040B8"/>
    <w:rsid w:val="00D040C5"/>
    <w:rsid w:val="00D04100"/>
    <w:rsid w:val="00D04153"/>
    <w:rsid w:val="00D041F1"/>
    <w:rsid w:val="00D04317"/>
    <w:rsid w:val="00D04348"/>
    <w:rsid w:val="00D0443C"/>
    <w:rsid w:val="00D0454C"/>
    <w:rsid w:val="00D045BA"/>
    <w:rsid w:val="00D047CA"/>
    <w:rsid w:val="00D04801"/>
    <w:rsid w:val="00D0481A"/>
    <w:rsid w:val="00D04899"/>
    <w:rsid w:val="00D048A8"/>
    <w:rsid w:val="00D049E6"/>
    <w:rsid w:val="00D04A63"/>
    <w:rsid w:val="00D04A6D"/>
    <w:rsid w:val="00D04B28"/>
    <w:rsid w:val="00D04C94"/>
    <w:rsid w:val="00D04DB4"/>
    <w:rsid w:val="00D04DFB"/>
    <w:rsid w:val="00D04E69"/>
    <w:rsid w:val="00D04F07"/>
    <w:rsid w:val="00D04FC8"/>
    <w:rsid w:val="00D05015"/>
    <w:rsid w:val="00D0506B"/>
    <w:rsid w:val="00D050BA"/>
    <w:rsid w:val="00D050FB"/>
    <w:rsid w:val="00D0523C"/>
    <w:rsid w:val="00D053E8"/>
    <w:rsid w:val="00D05642"/>
    <w:rsid w:val="00D0569A"/>
    <w:rsid w:val="00D05807"/>
    <w:rsid w:val="00D059C4"/>
    <w:rsid w:val="00D05A52"/>
    <w:rsid w:val="00D05AB0"/>
    <w:rsid w:val="00D05B47"/>
    <w:rsid w:val="00D05B4F"/>
    <w:rsid w:val="00D05B72"/>
    <w:rsid w:val="00D05DE6"/>
    <w:rsid w:val="00D05E87"/>
    <w:rsid w:val="00D05F61"/>
    <w:rsid w:val="00D05F62"/>
    <w:rsid w:val="00D05FD4"/>
    <w:rsid w:val="00D05FF6"/>
    <w:rsid w:val="00D06047"/>
    <w:rsid w:val="00D06088"/>
    <w:rsid w:val="00D060D0"/>
    <w:rsid w:val="00D06192"/>
    <w:rsid w:val="00D06311"/>
    <w:rsid w:val="00D0633D"/>
    <w:rsid w:val="00D0636F"/>
    <w:rsid w:val="00D063F8"/>
    <w:rsid w:val="00D06476"/>
    <w:rsid w:val="00D064A8"/>
    <w:rsid w:val="00D0656E"/>
    <w:rsid w:val="00D066DD"/>
    <w:rsid w:val="00D066FB"/>
    <w:rsid w:val="00D0675C"/>
    <w:rsid w:val="00D06800"/>
    <w:rsid w:val="00D068BC"/>
    <w:rsid w:val="00D0693E"/>
    <w:rsid w:val="00D06975"/>
    <w:rsid w:val="00D06B22"/>
    <w:rsid w:val="00D06C99"/>
    <w:rsid w:val="00D06DED"/>
    <w:rsid w:val="00D06EAE"/>
    <w:rsid w:val="00D06ED5"/>
    <w:rsid w:val="00D06F43"/>
    <w:rsid w:val="00D06F4B"/>
    <w:rsid w:val="00D06F80"/>
    <w:rsid w:val="00D070AD"/>
    <w:rsid w:val="00D0718F"/>
    <w:rsid w:val="00D071FB"/>
    <w:rsid w:val="00D0734F"/>
    <w:rsid w:val="00D0736B"/>
    <w:rsid w:val="00D073D1"/>
    <w:rsid w:val="00D0742C"/>
    <w:rsid w:val="00D0750D"/>
    <w:rsid w:val="00D076D4"/>
    <w:rsid w:val="00D078A7"/>
    <w:rsid w:val="00D078A9"/>
    <w:rsid w:val="00D078AA"/>
    <w:rsid w:val="00D078C9"/>
    <w:rsid w:val="00D079DC"/>
    <w:rsid w:val="00D07B03"/>
    <w:rsid w:val="00D07B6A"/>
    <w:rsid w:val="00D07BAC"/>
    <w:rsid w:val="00D07C40"/>
    <w:rsid w:val="00D07CAA"/>
    <w:rsid w:val="00D07CBB"/>
    <w:rsid w:val="00D07D73"/>
    <w:rsid w:val="00D07DCA"/>
    <w:rsid w:val="00D07E35"/>
    <w:rsid w:val="00D07E3F"/>
    <w:rsid w:val="00D07E5F"/>
    <w:rsid w:val="00D07EFD"/>
    <w:rsid w:val="00D07FCC"/>
    <w:rsid w:val="00D100A1"/>
    <w:rsid w:val="00D1023A"/>
    <w:rsid w:val="00D1026B"/>
    <w:rsid w:val="00D102D8"/>
    <w:rsid w:val="00D10336"/>
    <w:rsid w:val="00D105A0"/>
    <w:rsid w:val="00D106A7"/>
    <w:rsid w:val="00D106EF"/>
    <w:rsid w:val="00D1081F"/>
    <w:rsid w:val="00D10824"/>
    <w:rsid w:val="00D10906"/>
    <w:rsid w:val="00D109CE"/>
    <w:rsid w:val="00D10BE4"/>
    <w:rsid w:val="00D10C07"/>
    <w:rsid w:val="00D10DF7"/>
    <w:rsid w:val="00D10E6E"/>
    <w:rsid w:val="00D10EEE"/>
    <w:rsid w:val="00D1119E"/>
    <w:rsid w:val="00D11336"/>
    <w:rsid w:val="00D11672"/>
    <w:rsid w:val="00D117CC"/>
    <w:rsid w:val="00D11873"/>
    <w:rsid w:val="00D118C9"/>
    <w:rsid w:val="00D1191F"/>
    <w:rsid w:val="00D11961"/>
    <w:rsid w:val="00D11C0A"/>
    <w:rsid w:val="00D11D1D"/>
    <w:rsid w:val="00D11D5B"/>
    <w:rsid w:val="00D11F43"/>
    <w:rsid w:val="00D11FAE"/>
    <w:rsid w:val="00D1200F"/>
    <w:rsid w:val="00D120DA"/>
    <w:rsid w:val="00D121B1"/>
    <w:rsid w:val="00D121E6"/>
    <w:rsid w:val="00D12371"/>
    <w:rsid w:val="00D123C3"/>
    <w:rsid w:val="00D12440"/>
    <w:rsid w:val="00D1249E"/>
    <w:rsid w:val="00D124C5"/>
    <w:rsid w:val="00D125E2"/>
    <w:rsid w:val="00D126E6"/>
    <w:rsid w:val="00D126F8"/>
    <w:rsid w:val="00D12896"/>
    <w:rsid w:val="00D128F5"/>
    <w:rsid w:val="00D12986"/>
    <w:rsid w:val="00D12A57"/>
    <w:rsid w:val="00D12A8D"/>
    <w:rsid w:val="00D12B00"/>
    <w:rsid w:val="00D12B75"/>
    <w:rsid w:val="00D12C77"/>
    <w:rsid w:val="00D12CB4"/>
    <w:rsid w:val="00D12CE0"/>
    <w:rsid w:val="00D12F00"/>
    <w:rsid w:val="00D12FB0"/>
    <w:rsid w:val="00D1303E"/>
    <w:rsid w:val="00D13086"/>
    <w:rsid w:val="00D13177"/>
    <w:rsid w:val="00D13316"/>
    <w:rsid w:val="00D13324"/>
    <w:rsid w:val="00D1333B"/>
    <w:rsid w:val="00D13340"/>
    <w:rsid w:val="00D13451"/>
    <w:rsid w:val="00D134BB"/>
    <w:rsid w:val="00D13517"/>
    <w:rsid w:val="00D135A2"/>
    <w:rsid w:val="00D1368B"/>
    <w:rsid w:val="00D136C0"/>
    <w:rsid w:val="00D1373E"/>
    <w:rsid w:val="00D13786"/>
    <w:rsid w:val="00D137E6"/>
    <w:rsid w:val="00D13820"/>
    <w:rsid w:val="00D13833"/>
    <w:rsid w:val="00D13858"/>
    <w:rsid w:val="00D13880"/>
    <w:rsid w:val="00D13888"/>
    <w:rsid w:val="00D1391A"/>
    <w:rsid w:val="00D13ABB"/>
    <w:rsid w:val="00D13BBC"/>
    <w:rsid w:val="00D13C14"/>
    <w:rsid w:val="00D13F9F"/>
    <w:rsid w:val="00D1407F"/>
    <w:rsid w:val="00D14204"/>
    <w:rsid w:val="00D14365"/>
    <w:rsid w:val="00D143D9"/>
    <w:rsid w:val="00D14450"/>
    <w:rsid w:val="00D14458"/>
    <w:rsid w:val="00D144C4"/>
    <w:rsid w:val="00D144FD"/>
    <w:rsid w:val="00D145C2"/>
    <w:rsid w:val="00D147B1"/>
    <w:rsid w:val="00D148BA"/>
    <w:rsid w:val="00D14A21"/>
    <w:rsid w:val="00D14A42"/>
    <w:rsid w:val="00D14ACB"/>
    <w:rsid w:val="00D14AE9"/>
    <w:rsid w:val="00D14C6E"/>
    <w:rsid w:val="00D14F1E"/>
    <w:rsid w:val="00D15280"/>
    <w:rsid w:val="00D1533C"/>
    <w:rsid w:val="00D1552A"/>
    <w:rsid w:val="00D15675"/>
    <w:rsid w:val="00D15709"/>
    <w:rsid w:val="00D15982"/>
    <w:rsid w:val="00D159A7"/>
    <w:rsid w:val="00D159E8"/>
    <w:rsid w:val="00D15AE4"/>
    <w:rsid w:val="00D15B0A"/>
    <w:rsid w:val="00D15D9D"/>
    <w:rsid w:val="00D15E57"/>
    <w:rsid w:val="00D16043"/>
    <w:rsid w:val="00D16056"/>
    <w:rsid w:val="00D160DE"/>
    <w:rsid w:val="00D160EB"/>
    <w:rsid w:val="00D1624D"/>
    <w:rsid w:val="00D16440"/>
    <w:rsid w:val="00D16549"/>
    <w:rsid w:val="00D165B2"/>
    <w:rsid w:val="00D166E7"/>
    <w:rsid w:val="00D167B2"/>
    <w:rsid w:val="00D16A73"/>
    <w:rsid w:val="00D16B45"/>
    <w:rsid w:val="00D16D75"/>
    <w:rsid w:val="00D16E61"/>
    <w:rsid w:val="00D16EB9"/>
    <w:rsid w:val="00D16F01"/>
    <w:rsid w:val="00D16F4C"/>
    <w:rsid w:val="00D1717F"/>
    <w:rsid w:val="00D173B9"/>
    <w:rsid w:val="00D174FB"/>
    <w:rsid w:val="00D17507"/>
    <w:rsid w:val="00D175D1"/>
    <w:rsid w:val="00D175E0"/>
    <w:rsid w:val="00D17869"/>
    <w:rsid w:val="00D17907"/>
    <w:rsid w:val="00D1792B"/>
    <w:rsid w:val="00D179B9"/>
    <w:rsid w:val="00D17CF9"/>
    <w:rsid w:val="00D17D29"/>
    <w:rsid w:val="00D17DD1"/>
    <w:rsid w:val="00D17F37"/>
    <w:rsid w:val="00D17F39"/>
    <w:rsid w:val="00D17FE7"/>
    <w:rsid w:val="00D17FF5"/>
    <w:rsid w:val="00D20066"/>
    <w:rsid w:val="00D202D3"/>
    <w:rsid w:val="00D20379"/>
    <w:rsid w:val="00D204D5"/>
    <w:rsid w:val="00D205A4"/>
    <w:rsid w:val="00D20885"/>
    <w:rsid w:val="00D209D1"/>
    <w:rsid w:val="00D20AE0"/>
    <w:rsid w:val="00D20DEB"/>
    <w:rsid w:val="00D20DF1"/>
    <w:rsid w:val="00D21064"/>
    <w:rsid w:val="00D21101"/>
    <w:rsid w:val="00D2130A"/>
    <w:rsid w:val="00D21326"/>
    <w:rsid w:val="00D214D7"/>
    <w:rsid w:val="00D2151E"/>
    <w:rsid w:val="00D2170A"/>
    <w:rsid w:val="00D2171B"/>
    <w:rsid w:val="00D217CE"/>
    <w:rsid w:val="00D21948"/>
    <w:rsid w:val="00D21A6B"/>
    <w:rsid w:val="00D21A77"/>
    <w:rsid w:val="00D21D7F"/>
    <w:rsid w:val="00D21D97"/>
    <w:rsid w:val="00D21E18"/>
    <w:rsid w:val="00D21E65"/>
    <w:rsid w:val="00D21E67"/>
    <w:rsid w:val="00D21E7F"/>
    <w:rsid w:val="00D21E84"/>
    <w:rsid w:val="00D22022"/>
    <w:rsid w:val="00D22073"/>
    <w:rsid w:val="00D22148"/>
    <w:rsid w:val="00D222F6"/>
    <w:rsid w:val="00D22415"/>
    <w:rsid w:val="00D224AA"/>
    <w:rsid w:val="00D22580"/>
    <w:rsid w:val="00D2268F"/>
    <w:rsid w:val="00D22765"/>
    <w:rsid w:val="00D227B3"/>
    <w:rsid w:val="00D227C1"/>
    <w:rsid w:val="00D22977"/>
    <w:rsid w:val="00D229A3"/>
    <w:rsid w:val="00D22D40"/>
    <w:rsid w:val="00D22E2E"/>
    <w:rsid w:val="00D22E3E"/>
    <w:rsid w:val="00D22E8F"/>
    <w:rsid w:val="00D22EAD"/>
    <w:rsid w:val="00D22F36"/>
    <w:rsid w:val="00D23055"/>
    <w:rsid w:val="00D23059"/>
    <w:rsid w:val="00D23155"/>
    <w:rsid w:val="00D231C4"/>
    <w:rsid w:val="00D23250"/>
    <w:rsid w:val="00D2335F"/>
    <w:rsid w:val="00D233A2"/>
    <w:rsid w:val="00D233EA"/>
    <w:rsid w:val="00D23426"/>
    <w:rsid w:val="00D2348D"/>
    <w:rsid w:val="00D234B2"/>
    <w:rsid w:val="00D23516"/>
    <w:rsid w:val="00D23556"/>
    <w:rsid w:val="00D236AF"/>
    <w:rsid w:val="00D236E1"/>
    <w:rsid w:val="00D23895"/>
    <w:rsid w:val="00D239F9"/>
    <w:rsid w:val="00D23A14"/>
    <w:rsid w:val="00D23A1F"/>
    <w:rsid w:val="00D23B89"/>
    <w:rsid w:val="00D23C71"/>
    <w:rsid w:val="00D23CE2"/>
    <w:rsid w:val="00D23D6B"/>
    <w:rsid w:val="00D23E5D"/>
    <w:rsid w:val="00D23ECC"/>
    <w:rsid w:val="00D23F04"/>
    <w:rsid w:val="00D23F8E"/>
    <w:rsid w:val="00D241EE"/>
    <w:rsid w:val="00D24232"/>
    <w:rsid w:val="00D2431D"/>
    <w:rsid w:val="00D24334"/>
    <w:rsid w:val="00D2439C"/>
    <w:rsid w:val="00D244D5"/>
    <w:rsid w:val="00D24638"/>
    <w:rsid w:val="00D2465B"/>
    <w:rsid w:val="00D2482B"/>
    <w:rsid w:val="00D248F8"/>
    <w:rsid w:val="00D24AED"/>
    <w:rsid w:val="00D24C3D"/>
    <w:rsid w:val="00D24D04"/>
    <w:rsid w:val="00D24E81"/>
    <w:rsid w:val="00D24F99"/>
    <w:rsid w:val="00D24FBE"/>
    <w:rsid w:val="00D2503E"/>
    <w:rsid w:val="00D25093"/>
    <w:rsid w:val="00D250F6"/>
    <w:rsid w:val="00D25136"/>
    <w:rsid w:val="00D2527B"/>
    <w:rsid w:val="00D253C3"/>
    <w:rsid w:val="00D253F1"/>
    <w:rsid w:val="00D2579E"/>
    <w:rsid w:val="00D25866"/>
    <w:rsid w:val="00D25A61"/>
    <w:rsid w:val="00D25D2E"/>
    <w:rsid w:val="00D25DAC"/>
    <w:rsid w:val="00D25E03"/>
    <w:rsid w:val="00D25ED0"/>
    <w:rsid w:val="00D261DE"/>
    <w:rsid w:val="00D261FB"/>
    <w:rsid w:val="00D26257"/>
    <w:rsid w:val="00D26283"/>
    <w:rsid w:val="00D262D6"/>
    <w:rsid w:val="00D263B5"/>
    <w:rsid w:val="00D26444"/>
    <w:rsid w:val="00D2656A"/>
    <w:rsid w:val="00D26586"/>
    <w:rsid w:val="00D2664C"/>
    <w:rsid w:val="00D2670D"/>
    <w:rsid w:val="00D2689B"/>
    <w:rsid w:val="00D26959"/>
    <w:rsid w:val="00D26B2E"/>
    <w:rsid w:val="00D26B61"/>
    <w:rsid w:val="00D26B8B"/>
    <w:rsid w:val="00D26BA1"/>
    <w:rsid w:val="00D26CA0"/>
    <w:rsid w:val="00D26CDB"/>
    <w:rsid w:val="00D26DBE"/>
    <w:rsid w:val="00D26DE3"/>
    <w:rsid w:val="00D270FA"/>
    <w:rsid w:val="00D271E4"/>
    <w:rsid w:val="00D272B9"/>
    <w:rsid w:val="00D272E2"/>
    <w:rsid w:val="00D27457"/>
    <w:rsid w:val="00D27566"/>
    <w:rsid w:val="00D276D0"/>
    <w:rsid w:val="00D278A7"/>
    <w:rsid w:val="00D2794D"/>
    <w:rsid w:val="00D27AAD"/>
    <w:rsid w:val="00D27CB3"/>
    <w:rsid w:val="00D27D28"/>
    <w:rsid w:val="00D27F01"/>
    <w:rsid w:val="00D30059"/>
    <w:rsid w:val="00D30141"/>
    <w:rsid w:val="00D30200"/>
    <w:rsid w:val="00D302C0"/>
    <w:rsid w:val="00D3035E"/>
    <w:rsid w:val="00D30373"/>
    <w:rsid w:val="00D303A8"/>
    <w:rsid w:val="00D30405"/>
    <w:rsid w:val="00D30746"/>
    <w:rsid w:val="00D308E5"/>
    <w:rsid w:val="00D309B2"/>
    <w:rsid w:val="00D309D3"/>
    <w:rsid w:val="00D30ADA"/>
    <w:rsid w:val="00D30B0B"/>
    <w:rsid w:val="00D30B82"/>
    <w:rsid w:val="00D30BA3"/>
    <w:rsid w:val="00D30BDB"/>
    <w:rsid w:val="00D30C46"/>
    <w:rsid w:val="00D30CF6"/>
    <w:rsid w:val="00D30D6D"/>
    <w:rsid w:val="00D30DBE"/>
    <w:rsid w:val="00D30DF0"/>
    <w:rsid w:val="00D30ED8"/>
    <w:rsid w:val="00D30FC7"/>
    <w:rsid w:val="00D3102D"/>
    <w:rsid w:val="00D31071"/>
    <w:rsid w:val="00D31086"/>
    <w:rsid w:val="00D310DA"/>
    <w:rsid w:val="00D31139"/>
    <w:rsid w:val="00D3144A"/>
    <w:rsid w:val="00D314F9"/>
    <w:rsid w:val="00D3164B"/>
    <w:rsid w:val="00D3187F"/>
    <w:rsid w:val="00D31B0E"/>
    <w:rsid w:val="00D31B9F"/>
    <w:rsid w:val="00D31BEA"/>
    <w:rsid w:val="00D31CCD"/>
    <w:rsid w:val="00D31DA6"/>
    <w:rsid w:val="00D31F09"/>
    <w:rsid w:val="00D31F9F"/>
    <w:rsid w:val="00D31FBD"/>
    <w:rsid w:val="00D3203B"/>
    <w:rsid w:val="00D3224C"/>
    <w:rsid w:val="00D32452"/>
    <w:rsid w:val="00D324D6"/>
    <w:rsid w:val="00D3255D"/>
    <w:rsid w:val="00D32851"/>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7B7"/>
    <w:rsid w:val="00D337B8"/>
    <w:rsid w:val="00D33815"/>
    <w:rsid w:val="00D3388F"/>
    <w:rsid w:val="00D33998"/>
    <w:rsid w:val="00D33A57"/>
    <w:rsid w:val="00D33AFC"/>
    <w:rsid w:val="00D33C0E"/>
    <w:rsid w:val="00D33C56"/>
    <w:rsid w:val="00D33D17"/>
    <w:rsid w:val="00D33E86"/>
    <w:rsid w:val="00D33F04"/>
    <w:rsid w:val="00D3410B"/>
    <w:rsid w:val="00D34164"/>
    <w:rsid w:val="00D34268"/>
    <w:rsid w:val="00D3433B"/>
    <w:rsid w:val="00D3436F"/>
    <w:rsid w:val="00D343AE"/>
    <w:rsid w:val="00D344C9"/>
    <w:rsid w:val="00D34504"/>
    <w:rsid w:val="00D34585"/>
    <w:rsid w:val="00D345E6"/>
    <w:rsid w:val="00D34629"/>
    <w:rsid w:val="00D34679"/>
    <w:rsid w:val="00D347B5"/>
    <w:rsid w:val="00D3492C"/>
    <w:rsid w:val="00D34A15"/>
    <w:rsid w:val="00D34A7C"/>
    <w:rsid w:val="00D34B7D"/>
    <w:rsid w:val="00D34D8F"/>
    <w:rsid w:val="00D34E26"/>
    <w:rsid w:val="00D34E59"/>
    <w:rsid w:val="00D34E9D"/>
    <w:rsid w:val="00D34F8F"/>
    <w:rsid w:val="00D34FC4"/>
    <w:rsid w:val="00D35048"/>
    <w:rsid w:val="00D35074"/>
    <w:rsid w:val="00D3539F"/>
    <w:rsid w:val="00D353A3"/>
    <w:rsid w:val="00D353E2"/>
    <w:rsid w:val="00D35486"/>
    <w:rsid w:val="00D354AA"/>
    <w:rsid w:val="00D35534"/>
    <w:rsid w:val="00D35712"/>
    <w:rsid w:val="00D3577D"/>
    <w:rsid w:val="00D357AF"/>
    <w:rsid w:val="00D357F0"/>
    <w:rsid w:val="00D358B2"/>
    <w:rsid w:val="00D35949"/>
    <w:rsid w:val="00D359B3"/>
    <w:rsid w:val="00D359BB"/>
    <w:rsid w:val="00D359FC"/>
    <w:rsid w:val="00D35A87"/>
    <w:rsid w:val="00D35AED"/>
    <w:rsid w:val="00D35BDE"/>
    <w:rsid w:val="00D35C6F"/>
    <w:rsid w:val="00D35E3E"/>
    <w:rsid w:val="00D35E49"/>
    <w:rsid w:val="00D35F30"/>
    <w:rsid w:val="00D35F73"/>
    <w:rsid w:val="00D3602D"/>
    <w:rsid w:val="00D3609F"/>
    <w:rsid w:val="00D360BF"/>
    <w:rsid w:val="00D3610A"/>
    <w:rsid w:val="00D36135"/>
    <w:rsid w:val="00D3625E"/>
    <w:rsid w:val="00D362AD"/>
    <w:rsid w:val="00D362D2"/>
    <w:rsid w:val="00D364DD"/>
    <w:rsid w:val="00D3653C"/>
    <w:rsid w:val="00D365CC"/>
    <w:rsid w:val="00D366C8"/>
    <w:rsid w:val="00D366C9"/>
    <w:rsid w:val="00D36713"/>
    <w:rsid w:val="00D36780"/>
    <w:rsid w:val="00D3679F"/>
    <w:rsid w:val="00D36867"/>
    <w:rsid w:val="00D368C6"/>
    <w:rsid w:val="00D369FB"/>
    <w:rsid w:val="00D36A21"/>
    <w:rsid w:val="00D36AFE"/>
    <w:rsid w:val="00D36C2D"/>
    <w:rsid w:val="00D36C8E"/>
    <w:rsid w:val="00D36D5A"/>
    <w:rsid w:val="00D36E37"/>
    <w:rsid w:val="00D37002"/>
    <w:rsid w:val="00D37154"/>
    <w:rsid w:val="00D371CE"/>
    <w:rsid w:val="00D37309"/>
    <w:rsid w:val="00D37467"/>
    <w:rsid w:val="00D3797E"/>
    <w:rsid w:val="00D37A26"/>
    <w:rsid w:val="00D37BDB"/>
    <w:rsid w:val="00D37C2D"/>
    <w:rsid w:val="00D37CAE"/>
    <w:rsid w:val="00D37CC2"/>
    <w:rsid w:val="00D37E45"/>
    <w:rsid w:val="00D37E6F"/>
    <w:rsid w:val="00D37E88"/>
    <w:rsid w:val="00D37F1C"/>
    <w:rsid w:val="00D37FA6"/>
    <w:rsid w:val="00D40060"/>
    <w:rsid w:val="00D4016F"/>
    <w:rsid w:val="00D401B8"/>
    <w:rsid w:val="00D40435"/>
    <w:rsid w:val="00D404CE"/>
    <w:rsid w:val="00D40539"/>
    <w:rsid w:val="00D405C4"/>
    <w:rsid w:val="00D409F1"/>
    <w:rsid w:val="00D40AD5"/>
    <w:rsid w:val="00D40D18"/>
    <w:rsid w:val="00D40D79"/>
    <w:rsid w:val="00D40DE6"/>
    <w:rsid w:val="00D40E25"/>
    <w:rsid w:val="00D40E78"/>
    <w:rsid w:val="00D40E8C"/>
    <w:rsid w:val="00D40F5C"/>
    <w:rsid w:val="00D40F9E"/>
    <w:rsid w:val="00D40FA4"/>
    <w:rsid w:val="00D41009"/>
    <w:rsid w:val="00D4101E"/>
    <w:rsid w:val="00D412F5"/>
    <w:rsid w:val="00D41383"/>
    <w:rsid w:val="00D41392"/>
    <w:rsid w:val="00D41394"/>
    <w:rsid w:val="00D41588"/>
    <w:rsid w:val="00D41609"/>
    <w:rsid w:val="00D416EA"/>
    <w:rsid w:val="00D41752"/>
    <w:rsid w:val="00D4185D"/>
    <w:rsid w:val="00D418D5"/>
    <w:rsid w:val="00D41901"/>
    <w:rsid w:val="00D41980"/>
    <w:rsid w:val="00D419A9"/>
    <w:rsid w:val="00D419E0"/>
    <w:rsid w:val="00D41C05"/>
    <w:rsid w:val="00D41C35"/>
    <w:rsid w:val="00D41C8F"/>
    <w:rsid w:val="00D41CD0"/>
    <w:rsid w:val="00D41D54"/>
    <w:rsid w:val="00D41E11"/>
    <w:rsid w:val="00D41F76"/>
    <w:rsid w:val="00D41FD0"/>
    <w:rsid w:val="00D42122"/>
    <w:rsid w:val="00D421D9"/>
    <w:rsid w:val="00D42223"/>
    <w:rsid w:val="00D422E4"/>
    <w:rsid w:val="00D422E7"/>
    <w:rsid w:val="00D4247B"/>
    <w:rsid w:val="00D424DD"/>
    <w:rsid w:val="00D424E7"/>
    <w:rsid w:val="00D42505"/>
    <w:rsid w:val="00D425DC"/>
    <w:rsid w:val="00D425F9"/>
    <w:rsid w:val="00D426FB"/>
    <w:rsid w:val="00D42959"/>
    <w:rsid w:val="00D4297A"/>
    <w:rsid w:val="00D42A22"/>
    <w:rsid w:val="00D42B71"/>
    <w:rsid w:val="00D42C24"/>
    <w:rsid w:val="00D42D5D"/>
    <w:rsid w:val="00D42E23"/>
    <w:rsid w:val="00D42E84"/>
    <w:rsid w:val="00D431A0"/>
    <w:rsid w:val="00D43244"/>
    <w:rsid w:val="00D4345C"/>
    <w:rsid w:val="00D43710"/>
    <w:rsid w:val="00D437A7"/>
    <w:rsid w:val="00D43888"/>
    <w:rsid w:val="00D43944"/>
    <w:rsid w:val="00D439BB"/>
    <w:rsid w:val="00D43A4D"/>
    <w:rsid w:val="00D440A1"/>
    <w:rsid w:val="00D441BE"/>
    <w:rsid w:val="00D44270"/>
    <w:rsid w:val="00D4429F"/>
    <w:rsid w:val="00D442C2"/>
    <w:rsid w:val="00D44317"/>
    <w:rsid w:val="00D44427"/>
    <w:rsid w:val="00D44506"/>
    <w:rsid w:val="00D445E4"/>
    <w:rsid w:val="00D445EE"/>
    <w:rsid w:val="00D4462E"/>
    <w:rsid w:val="00D44792"/>
    <w:rsid w:val="00D44802"/>
    <w:rsid w:val="00D448C4"/>
    <w:rsid w:val="00D448D2"/>
    <w:rsid w:val="00D44A43"/>
    <w:rsid w:val="00D44A5C"/>
    <w:rsid w:val="00D44B0A"/>
    <w:rsid w:val="00D44C52"/>
    <w:rsid w:val="00D44D42"/>
    <w:rsid w:val="00D44E3F"/>
    <w:rsid w:val="00D44E41"/>
    <w:rsid w:val="00D44E50"/>
    <w:rsid w:val="00D4505D"/>
    <w:rsid w:val="00D452E3"/>
    <w:rsid w:val="00D454BF"/>
    <w:rsid w:val="00D457BC"/>
    <w:rsid w:val="00D45843"/>
    <w:rsid w:val="00D458B5"/>
    <w:rsid w:val="00D459D1"/>
    <w:rsid w:val="00D45AA3"/>
    <w:rsid w:val="00D45B31"/>
    <w:rsid w:val="00D45B68"/>
    <w:rsid w:val="00D45BD7"/>
    <w:rsid w:val="00D45C4F"/>
    <w:rsid w:val="00D45C9D"/>
    <w:rsid w:val="00D45D21"/>
    <w:rsid w:val="00D45D51"/>
    <w:rsid w:val="00D45DA6"/>
    <w:rsid w:val="00D45EBE"/>
    <w:rsid w:val="00D45ECE"/>
    <w:rsid w:val="00D45F33"/>
    <w:rsid w:val="00D45F78"/>
    <w:rsid w:val="00D46003"/>
    <w:rsid w:val="00D4606F"/>
    <w:rsid w:val="00D46510"/>
    <w:rsid w:val="00D46615"/>
    <w:rsid w:val="00D4669F"/>
    <w:rsid w:val="00D466E5"/>
    <w:rsid w:val="00D4670D"/>
    <w:rsid w:val="00D46792"/>
    <w:rsid w:val="00D467C7"/>
    <w:rsid w:val="00D4680B"/>
    <w:rsid w:val="00D4688E"/>
    <w:rsid w:val="00D468EF"/>
    <w:rsid w:val="00D46A01"/>
    <w:rsid w:val="00D46A06"/>
    <w:rsid w:val="00D46BF6"/>
    <w:rsid w:val="00D46D8A"/>
    <w:rsid w:val="00D46ED5"/>
    <w:rsid w:val="00D46F2D"/>
    <w:rsid w:val="00D46F9E"/>
    <w:rsid w:val="00D4718D"/>
    <w:rsid w:val="00D471C6"/>
    <w:rsid w:val="00D471EF"/>
    <w:rsid w:val="00D47201"/>
    <w:rsid w:val="00D4721D"/>
    <w:rsid w:val="00D4721F"/>
    <w:rsid w:val="00D4723E"/>
    <w:rsid w:val="00D47454"/>
    <w:rsid w:val="00D474D5"/>
    <w:rsid w:val="00D47562"/>
    <w:rsid w:val="00D4758D"/>
    <w:rsid w:val="00D475CC"/>
    <w:rsid w:val="00D475E2"/>
    <w:rsid w:val="00D4764F"/>
    <w:rsid w:val="00D477E2"/>
    <w:rsid w:val="00D47822"/>
    <w:rsid w:val="00D4785C"/>
    <w:rsid w:val="00D47940"/>
    <w:rsid w:val="00D47999"/>
    <w:rsid w:val="00D47A34"/>
    <w:rsid w:val="00D47B39"/>
    <w:rsid w:val="00D47C29"/>
    <w:rsid w:val="00D47C5F"/>
    <w:rsid w:val="00D47C74"/>
    <w:rsid w:val="00D47CC5"/>
    <w:rsid w:val="00D47D57"/>
    <w:rsid w:val="00D47F69"/>
    <w:rsid w:val="00D50012"/>
    <w:rsid w:val="00D5004F"/>
    <w:rsid w:val="00D502DB"/>
    <w:rsid w:val="00D503ED"/>
    <w:rsid w:val="00D5044A"/>
    <w:rsid w:val="00D50481"/>
    <w:rsid w:val="00D506AC"/>
    <w:rsid w:val="00D506EA"/>
    <w:rsid w:val="00D5080B"/>
    <w:rsid w:val="00D5085E"/>
    <w:rsid w:val="00D50930"/>
    <w:rsid w:val="00D509F1"/>
    <w:rsid w:val="00D50A1B"/>
    <w:rsid w:val="00D50AF8"/>
    <w:rsid w:val="00D50BF3"/>
    <w:rsid w:val="00D50C7C"/>
    <w:rsid w:val="00D50C82"/>
    <w:rsid w:val="00D50CE3"/>
    <w:rsid w:val="00D50CEE"/>
    <w:rsid w:val="00D50D12"/>
    <w:rsid w:val="00D50DB9"/>
    <w:rsid w:val="00D50DE7"/>
    <w:rsid w:val="00D50E93"/>
    <w:rsid w:val="00D50EEF"/>
    <w:rsid w:val="00D50F95"/>
    <w:rsid w:val="00D5102A"/>
    <w:rsid w:val="00D5119F"/>
    <w:rsid w:val="00D51259"/>
    <w:rsid w:val="00D512D1"/>
    <w:rsid w:val="00D513F0"/>
    <w:rsid w:val="00D51565"/>
    <w:rsid w:val="00D515A4"/>
    <w:rsid w:val="00D515EA"/>
    <w:rsid w:val="00D51715"/>
    <w:rsid w:val="00D51756"/>
    <w:rsid w:val="00D517A5"/>
    <w:rsid w:val="00D518C8"/>
    <w:rsid w:val="00D518F5"/>
    <w:rsid w:val="00D51AAF"/>
    <w:rsid w:val="00D51AC8"/>
    <w:rsid w:val="00D51C5B"/>
    <w:rsid w:val="00D51EA9"/>
    <w:rsid w:val="00D51F84"/>
    <w:rsid w:val="00D51F87"/>
    <w:rsid w:val="00D521FE"/>
    <w:rsid w:val="00D52200"/>
    <w:rsid w:val="00D522DA"/>
    <w:rsid w:val="00D52303"/>
    <w:rsid w:val="00D5235E"/>
    <w:rsid w:val="00D52400"/>
    <w:rsid w:val="00D5242A"/>
    <w:rsid w:val="00D52567"/>
    <w:rsid w:val="00D525D8"/>
    <w:rsid w:val="00D525FF"/>
    <w:rsid w:val="00D52601"/>
    <w:rsid w:val="00D52669"/>
    <w:rsid w:val="00D527A2"/>
    <w:rsid w:val="00D527F0"/>
    <w:rsid w:val="00D52819"/>
    <w:rsid w:val="00D52A14"/>
    <w:rsid w:val="00D52A9A"/>
    <w:rsid w:val="00D52E1D"/>
    <w:rsid w:val="00D52F25"/>
    <w:rsid w:val="00D530B8"/>
    <w:rsid w:val="00D531C1"/>
    <w:rsid w:val="00D533CC"/>
    <w:rsid w:val="00D535B5"/>
    <w:rsid w:val="00D53685"/>
    <w:rsid w:val="00D53768"/>
    <w:rsid w:val="00D537B0"/>
    <w:rsid w:val="00D53876"/>
    <w:rsid w:val="00D538CF"/>
    <w:rsid w:val="00D53953"/>
    <w:rsid w:val="00D53A27"/>
    <w:rsid w:val="00D53B4F"/>
    <w:rsid w:val="00D53BE5"/>
    <w:rsid w:val="00D53CA4"/>
    <w:rsid w:val="00D53CF4"/>
    <w:rsid w:val="00D53DBE"/>
    <w:rsid w:val="00D53EE7"/>
    <w:rsid w:val="00D53EEC"/>
    <w:rsid w:val="00D540BC"/>
    <w:rsid w:val="00D54137"/>
    <w:rsid w:val="00D5415A"/>
    <w:rsid w:val="00D54214"/>
    <w:rsid w:val="00D54370"/>
    <w:rsid w:val="00D5438E"/>
    <w:rsid w:val="00D54459"/>
    <w:rsid w:val="00D544A2"/>
    <w:rsid w:val="00D54507"/>
    <w:rsid w:val="00D545FF"/>
    <w:rsid w:val="00D54985"/>
    <w:rsid w:val="00D54A66"/>
    <w:rsid w:val="00D54B81"/>
    <w:rsid w:val="00D54C59"/>
    <w:rsid w:val="00D54CA0"/>
    <w:rsid w:val="00D54D23"/>
    <w:rsid w:val="00D54D3C"/>
    <w:rsid w:val="00D54D88"/>
    <w:rsid w:val="00D5501B"/>
    <w:rsid w:val="00D55095"/>
    <w:rsid w:val="00D55100"/>
    <w:rsid w:val="00D5514D"/>
    <w:rsid w:val="00D55175"/>
    <w:rsid w:val="00D5521C"/>
    <w:rsid w:val="00D552FC"/>
    <w:rsid w:val="00D55356"/>
    <w:rsid w:val="00D554E6"/>
    <w:rsid w:val="00D55538"/>
    <w:rsid w:val="00D5553F"/>
    <w:rsid w:val="00D55568"/>
    <w:rsid w:val="00D5556E"/>
    <w:rsid w:val="00D55723"/>
    <w:rsid w:val="00D55781"/>
    <w:rsid w:val="00D55987"/>
    <w:rsid w:val="00D55B68"/>
    <w:rsid w:val="00D55BD5"/>
    <w:rsid w:val="00D55C37"/>
    <w:rsid w:val="00D55C3E"/>
    <w:rsid w:val="00D55D84"/>
    <w:rsid w:val="00D55E4D"/>
    <w:rsid w:val="00D55F2D"/>
    <w:rsid w:val="00D5617C"/>
    <w:rsid w:val="00D56271"/>
    <w:rsid w:val="00D56330"/>
    <w:rsid w:val="00D563C2"/>
    <w:rsid w:val="00D56417"/>
    <w:rsid w:val="00D5659C"/>
    <w:rsid w:val="00D565A0"/>
    <w:rsid w:val="00D565A9"/>
    <w:rsid w:val="00D56673"/>
    <w:rsid w:val="00D567C9"/>
    <w:rsid w:val="00D56810"/>
    <w:rsid w:val="00D56945"/>
    <w:rsid w:val="00D56AFF"/>
    <w:rsid w:val="00D56C31"/>
    <w:rsid w:val="00D56D65"/>
    <w:rsid w:val="00D56E83"/>
    <w:rsid w:val="00D5728C"/>
    <w:rsid w:val="00D572B2"/>
    <w:rsid w:val="00D572EE"/>
    <w:rsid w:val="00D5749A"/>
    <w:rsid w:val="00D57710"/>
    <w:rsid w:val="00D5775D"/>
    <w:rsid w:val="00D577F3"/>
    <w:rsid w:val="00D57851"/>
    <w:rsid w:val="00D57AC0"/>
    <w:rsid w:val="00D57ADB"/>
    <w:rsid w:val="00D57AF6"/>
    <w:rsid w:val="00D57C20"/>
    <w:rsid w:val="00D57C53"/>
    <w:rsid w:val="00D57CD7"/>
    <w:rsid w:val="00D57D37"/>
    <w:rsid w:val="00D57DC8"/>
    <w:rsid w:val="00D57F0A"/>
    <w:rsid w:val="00D57FDC"/>
    <w:rsid w:val="00D6014A"/>
    <w:rsid w:val="00D60165"/>
    <w:rsid w:val="00D60207"/>
    <w:rsid w:val="00D602D3"/>
    <w:rsid w:val="00D603B8"/>
    <w:rsid w:val="00D603F1"/>
    <w:rsid w:val="00D603FA"/>
    <w:rsid w:val="00D60400"/>
    <w:rsid w:val="00D6041F"/>
    <w:rsid w:val="00D6059A"/>
    <w:rsid w:val="00D60602"/>
    <w:rsid w:val="00D6085B"/>
    <w:rsid w:val="00D60887"/>
    <w:rsid w:val="00D60895"/>
    <w:rsid w:val="00D608BA"/>
    <w:rsid w:val="00D6095C"/>
    <w:rsid w:val="00D6099C"/>
    <w:rsid w:val="00D60AAB"/>
    <w:rsid w:val="00D60B67"/>
    <w:rsid w:val="00D60BCB"/>
    <w:rsid w:val="00D60C1A"/>
    <w:rsid w:val="00D60CB2"/>
    <w:rsid w:val="00D60DC9"/>
    <w:rsid w:val="00D60DD4"/>
    <w:rsid w:val="00D60E3D"/>
    <w:rsid w:val="00D60FCA"/>
    <w:rsid w:val="00D61079"/>
    <w:rsid w:val="00D610F8"/>
    <w:rsid w:val="00D610FA"/>
    <w:rsid w:val="00D611B5"/>
    <w:rsid w:val="00D6139E"/>
    <w:rsid w:val="00D6141E"/>
    <w:rsid w:val="00D6144F"/>
    <w:rsid w:val="00D6145B"/>
    <w:rsid w:val="00D614F9"/>
    <w:rsid w:val="00D61534"/>
    <w:rsid w:val="00D61584"/>
    <w:rsid w:val="00D61667"/>
    <w:rsid w:val="00D61697"/>
    <w:rsid w:val="00D619FC"/>
    <w:rsid w:val="00D61A58"/>
    <w:rsid w:val="00D61A63"/>
    <w:rsid w:val="00D61AC8"/>
    <w:rsid w:val="00D61EEC"/>
    <w:rsid w:val="00D620EF"/>
    <w:rsid w:val="00D62243"/>
    <w:rsid w:val="00D62264"/>
    <w:rsid w:val="00D62433"/>
    <w:rsid w:val="00D62452"/>
    <w:rsid w:val="00D62456"/>
    <w:rsid w:val="00D624E7"/>
    <w:rsid w:val="00D62611"/>
    <w:rsid w:val="00D6278F"/>
    <w:rsid w:val="00D6279C"/>
    <w:rsid w:val="00D62936"/>
    <w:rsid w:val="00D62949"/>
    <w:rsid w:val="00D629D3"/>
    <w:rsid w:val="00D62BC1"/>
    <w:rsid w:val="00D62CD9"/>
    <w:rsid w:val="00D62D29"/>
    <w:rsid w:val="00D62DEC"/>
    <w:rsid w:val="00D62E00"/>
    <w:rsid w:val="00D631F7"/>
    <w:rsid w:val="00D63210"/>
    <w:rsid w:val="00D634BE"/>
    <w:rsid w:val="00D634D6"/>
    <w:rsid w:val="00D6352D"/>
    <w:rsid w:val="00D63565"/>
    <w:rsid w:val="00D636C7"/>
    <w:rsid w:val="00D6373D"/>
    <w:rsid w:val="00D6374A"/>
    <w:rsid w:val="00D6383B"/>
    <w:rsid w:val="00D63957"/>
    <w:rsid w:val="00D63AE8"/>
    <w:rsid w:val="00D63B6F"/>
    <w:rsid w:val="00D63BAD"/>
    <w:rsid w:val="00D63D8C"/>
    <w:rsid w:val="00D63E94"/>
    <w:rsid w:val="00D63F8D"/>
    <w:rsid w:val="00D63FA1"/>
    <w:rsid w:val="00D63FBA"/>
    <w:rsid w:val="00D6410E"/>
    <w:rsid w:val="00D6413B"/>
    <w:rsid w:val="00D641C8"/>
    <w:rsid w:val="00D6420A"/>
    <w:rsid w:val="00D6423C"/>
    <w:rsid w:val="00D643F5"/>
    <w:rsid w:val="00D6447E"/>
    <w:rsid w:val="00D645BF"/>
    <w:rsid w:val="00D64645"/>
    <w:rsid w:val="00D6470B"/>
    <w:rsid w:val="00D647F9"/>
    <w:rsid w:val="00D6485C"/>
    <w:rsid w:val="00D64890"/>
    <w:rsid w:val="00D648B5"/>
    <w:rsid w:val="00D64A39"/>
    <w:rsid w:val="00D64B12"/>
    <w:rsid w:val="00D64C0A"/>
    <w:rsid w:val="00D64C80"/>
    <w:rsid w:val="00D64CB8"/>
    <w:rsid w:val="00D64DD6"/>
    <w:rsid w:val="00D64DF1"/>
    <w:rsid w:val="00D64E0E"/>
    <w:rsid w:val="00D64EC6"/>
    <w:rsid w:val="00D64FF6"/>
    <w:rsid w:val="00D65074"/>
    <w:rsid w:val="00D6526C"/>
    <w:rsid w:val="00D6538D"/>
    <w:rsid w:val="00D65390"/>
    <w:rsid w:val="00D65396"/>
    <w:rsid w:val="00D65404"/>
    <w:rsid w:val="00D654D8"/>
    <w:rsid w:val="00D6550F"/>
    <w:rsid w:val="00D65719"/>
    <w:rsid w:val="00D65738"/>
    <w:rsid w:val="00D6575A"/>
    <w:rsid w:val="00D6575F"/>
    <w:rsid w:val="00D657F7"/>
    <w:rsid w:val="00D65837"/>
    <w:rsid w:val="00D659F0"/>
    <w:rsid w:val="00D65AF2"/>
    <w:rsid w:val="00D65BC7"/>
    <w:rsid w:val="00D65BD2"/>
    <w:rsid w:val="00D65C83"/>
    <w:rsid w:val="00D65CEC"/>
    <w:rsid w:val="00D65DD6"/>
    <w:rsid w:val="00D65EA5"/>
    <w:rsid w:val="00D65F7E"/>
    <w:rsid w:val="00D65F9B"/>
    <w:rsid w:val="00D65FA2"/>
    <w:rsid w:val="00D66008"/>
    <w:rsid w:val="00D66022"/>
    <w:rsid w:val="00D66065"/>
    <w:rsid w:val="00D66170"/>
    <w:rsid w:val="00D66222"/>
    <w:rsid w:val="00D662CA"/>
    <w:rsid w:val="00D66848"/>
    <w:rsid w:val="00D669BA"/>
    <w:rsid w:val="00D66A1F"/>
    <w:rsid w:val="00D66A80"/>
    <w:rsid w:val="00D66C66"/>
    <w:rsid w:val="00D66C80"/>
    <w:rsid w:val="00D66CA3"/>
    <w:rsid w:val="00D66DAA"/>
    <w:rsid w:val="00D66E08"/>
    <w:rsid w:val="00D66E87"/>
    <w:rsid w:val="00D66F98"/>
    <w:rsid w:val="00D671EF"/>
    <w:rsid w:val="00D67209"/>
    <w:rsid w:val="00D674A3"/>
    <w:rsid w:val="00D67620"/>
    <w:rsid w:val="00D6773C"/>
    <w:rsid w:val="00D67780"/>
    <w:rsid w:val="00D67888"/>
    <w:rsid w:val="00D6788A"/>
    <w:rsid w:val="00D678E4"/>
    <w:rsid w:val="00D67CC0"/>
    <w:rsid w:val="00D67D47"/>
    <w:rsid w:val="00D67F2E"/>
    <w:rsid w:val="00D70067"/>
    <w:rsid w:val="00D7010A"/>
    <w:rsid w:val="00D701D0"/>
    <w:rsid w:val="00D701F2"/>
    <w:rsid w:val="00D70223"/>
    <w:rsid w:val="00D70375"/>
    <w:rsid w:val="00D7040B"/>
    <w:rsid w:val="00D70520"/>
    <w:rsid w:val="00D70559"/>
    <w:rsid w:val="00D7058E"/>
    <w:rsid w:val="00D7066F"/>
    <w:rsid w:val="00D707DF"/>
    <w:rsid w:val="00D707FC"/>
    <w:rsid w:val="00D70B5B"/>
    <w:rsid w:val="00D70C10"/>
    <w:rsid w:val="00D70D42"/>
    <w:rsid w:val="00D70D94"/>
    <w:rsid w:val="00D70DA4"/>
    <w:rsid w:val="00D70F5E"/>
    <w:rsid w:val="00D70F87"/>
    <w:rsid w:val="00D7123A"/>
    <w:rsid w:val="00D71282"/>
    <w:rsid w:val="00D712F8"/>
    <w:rsid w:val="00D7144B"/>
    <w:rsid w:val="00D71477"/>
    <w:rsid w:val="00D7159C"/>
    <w:rsid w:val="00D71635"/>
    <w:rsid w:val="00D716D7"/>
    <w:rsid w:val="00D71707"/>
    <w:rsid w:val="00D71775"/>
    <w:rsid w:val="00D71839"/>
    <w:rsid w:val="00D71850"/>
    <w:rsid w:val="00D71894"/>
    <w:rsid w:val="00D71902"/>
    <w:rsid w:val="00D71A89"/>
    <w:rsid w:val="00D71ACD"/>
    <w:rsid w:val="00D71BD5"/>
    <w:rsid w:val="00D72265"/>
    <w:rsid w:val="00D722CC"/>
    <w:rsid w:val="00D7235F"/>
    <w:rsid w:val="00D7240B"/>
    <w:rsid w:val="00D725A9"/>
    <w:rsid w:val="00D72605"/>
    <w:rsid w:val="00D7267B"/>
    <w:rsid w:val="00D728B6"/>
    <w:rsid w:val="00D728BA"/>
    <w:rsid w:val="00D7290A"/>
    <w:rsid w:val="00D72BD6"/>
    <w:rsid w:val="00D72BDC"/>
    <w:rsid w:val="00D72CAB"/>
    <w:rsid w:val="00D72E11"/>
    <w:rsid w:val="00D72E7E"/>
    <w:rsid w:val="00D72F3F"/>
    <w:rsid w:val="00D72F98"/>
    <w:rsid w:val="00D72F9D"/>
    <w:rsid w:val="00D72FF3"/>
    <w:rsid w:val="00D73009"/>
    <w:rsid w:val="00D73118"/>
    <w:rsid w:val="00D73180"/>
    <w:rsid w:val="00D73202"/>
    <w:rsid w:val="00D73347"/>
    <w:rsid w:val="00D733FB"/>
    <w:rsid w:val="00D7347B"/>
    <w:rsid w:val="00D734A8"/>
    <w:rsid w:val="00D73554"/>
    <w:rsid w:val="00D73642"/>
    <w:rsid w:val="00D7364D"/>
    <w:rsid w:val="00D73783"/>
    <w:rsid w:val="00D73A3C"/>
    <w:rsid w:val="00D73A6B"/>
    <w:rsid w:val="00D73ACC"/>
    <w:rsid w:val="00D73B33"/>
    <w:rsid w:val="00D73B9D"/>
    <w:rsid w:val="00D73D59"/>
    <w:rsid w:val="00D73DAD"/>
    <w:rsid w:val="00D73E0D"/>
    <w:rsid w:val="00D73E9E"/>
    <w:rsid w:val="00D73EF2"/>
    <w:rsid w:val="00D73FBE"/>
    <w:rsid w:val="00D74055"/>
    <w:rsid w:val="00D740BF"/>
    <w:rsid w:val="00D741DC"/>
    <w:rsid w:val="00D74338"/>
    <w:rsid w:val="00D74461"/>
    <w:rsid w:val="00D74526"/>
    <w:rsid w:val="00D74559"/>
    <w:rsid w:val="00D7459D"/>
    <w:rsid w:val="00D74668"/>
    <w:rsid w:val="00D74783"/>
    <w:rsid w:val="00D748D4"/>
    <w:rsid w:val="00D748F0"/>
    <w:rsid w:val="00D74A16"/>
    <w:rsid w:val="00D74AF7"/>
    <w:rsid w:val="00D74C86"/>
    <w:rsid w:val="00D74CEC"/>
    <w:rsid w:val="00D74E20"/>
    <w:rsid w:val="00D74E38"/>
    <w:rsid w:val="00D74E4E"/>
    <w:rsid w:val="00D74EED"/>
    <w:rsid w:val="00D74F04"/>
    <w:rsid w:val="00D7505F"/>
    <w:rsid w:val="00D750A0"/>
    <w:rsid w:val="00D750C0"/>
    <w:rsid w:val="00D75199"/>
    <w:rsid w:val="00D75249"/>
    <w:rsid w:val="00D75277"/>
    <w:rsid w:val="00D752CC"/>
    <w:rsid w:val="00D752E9"/>
    <w:rsid w:val="00D7533B"/>
    <w:rsid w:val="00D754A3"/>
    <w:rsid w:val="00D7553D"/>
    <w:rsid w:val="00D755A0"/>
    <w:rsid w:val="00D75685"/>
    <w:rsid w:val="00D75696"/>
    <w:rsid w:val="00D7572C"/>
    <w:rsid w:val="00D757B4"/>
    <w:rsid w:val="00D75843"/>
    <w:rsid w:val="00D758A1"/>
    <w:rsid w:val="00D75915"/>
    <w:rsid w:val="00D75934"/>
    <w:rsid w:val="00D75949"/>
    <w:rsid w:val="00D75985"/>
    <w:rsid w:val="00D75A48"/>
    <w:rsid w:val="00D75AD8"/>
    <w:rsid w:val="00D75B13"/>
    <w:rsid w:val="00D75B29"/>
    <w:rsid w:val="00D75C47"/>
    <w:rsid w:val="00D75D12"/>
    <w:rsid w:val="00D75E85"/>
    <w:rsid w:val="00D75EAB"/>
    <w:rsid w:val="00D75F68"/>
    <w:rsid w:val="00D75FE6"/>
    <w:rsid w:val="00D761B7"/>
    <w:rsid w:val="00D761F8"/>
    <w:rsid w:val="00D76396"/>
    <w:rsid w:val="00D76434"/>
    <w:rsid w:val="00D7643F"/>
    <w:rsid w:val="00D764C0"/>
    <w:rsid w:val="00D76526"/>
    <w:rsid w:val="00D76673"/>
    <w:rsid w:val="00D767EC"/>
    <w:rsid w:val="00D769F0"/>
    <w:rsid w:val="00D76B01"/>
    <w:rsid w:val="00D76C0E"/>
    <w:rsid w:val="00D76C3D"/>
    <w:rsid w:val="00D76C7E"/>
    <w:rsid w:val="00D76E0D"/>
    <w:rsid w:val="00D76E16"/>
    <w:rsid w:val="00D76E76"/>
    <w:rsid w:val="00D76E83"/>
    <w:rsid w:val="00D76F7B"/>
    <w:rsid w:val="00D77008"/>
    <w:rsid w:val="00D770D3"/>
    <w:rsid w:val="00D771C9"/>
    <w:rsid w:val="00D772C4"/>
    <w:rsid w:val="00D77332"/>
    <w:rsid w:val="00D77379"/>
    <w:rsid w:val="00D77612"/>
    <w:rsid w:val="00D77A01"/>
    <w:rsid w:val="00D77A26"/>
    <w:rsid w:val="00D77A5F"/>
    <w:rsid w:val="00D77B68"/>
    <w:rsid w:val="00D77C40"/>
    <w:rsid w:val="00D77C6D"/>
    <w:rsid w:val="00D77F25"/>
    <w:rsid w:val="00D77F8F"/>
    <w:rsid w:val="00D800A1"/>
    <w:rsid w:val="00D80184"/>
    <w:rsid w:val="00D80229"/>
    <w:rsid w:val="00D8028D"/>
    <w:rsid w:val="00D8036A"/>
    <w:rsid w:val="00D80451"/>
    <w:rsid w:val="00D804BB"/>
    <w:rsid w:val="00D804F5"/>
    <w:rsid w:val="00D80521"/>
    <w:rsid w:val="00D8053C"/>
    <w:rsid w:val="00D8058F"/>
    <w:rsid w:val="00D80637"/>
    <w:rsid w:val="00D8071F"/>
    <w:rsid w:val="00D8079A"/>
    <w:rsid w:val="00D80A27"/>
    <w:rsid w:val="00D80AB8"/>
    <w:rsid w:val="00D80C93"/>
    <w:rsid w:val="00D80CCB"/>
    <w:rsid w:val="00D80D0B"/>
    <w:rsid w:val="00D80D20"/>
    <w:rsid w:val="00D80D43"/>
    <w:rsid w:val="00D80DC0"/>
    <w:rsid w:val="00D81194"/>
    <w:rsid w:val="00D81307"/>
    <w:rsid w:val="00D8135D"/>
    <w:rsid w:val="00D81465"/>
    <w:rsid w:val="00D8157E"/>
    <w:rsid w:val="00D8166F"/>
    <w:rsid w:val="00D816A8"/>
    <w:rsid w:val="00D816C7"/>
    <w:rsid w:val="00D81737"/>
    <w:rsid w:val="00D817FD"/>
    <w:rsid w:val="00D818CB"/>
    <w:rsid w:val="00D81926"/>
    <w:rsid w:val="00D81998"/>
    <w:rsid w:val="00D81AB7"/>
    <w:rsid w:val="00D81AE4"/>
    <w:rsid w:val="00D81CCE"/>
    <w:rsid w:val="00D81D3E"/>
    <w:rsid w:val="00D81F7B"/>
    <w:rsid w:val="00D81FB8"/>
    <w:rsid w:val="00D820F3"/>
    <w:rsid w:val="00D822C1"/>
    <w:rsid w:val="00D8234D"/>
    <w:rsid w:val="00D824E0"/>
    <w:rsid w:val="00D82772"/>
    <w:rsid w:val="00D827A3"/>
    <w:rsid w:val="00D82803"/>
    <w:rsid w:val="00D8288B"/>
    <w:rsid w:val="00D829AC"/>
    <w:rsid w:val="00D82AA1"/>
    <w:rsid w:val="00D82C77"/>
    <w:rsid w:val="00D82CDA"/>
    <w:rsid w:val="00D82D96"/>
    <w:rsid w:val="00D82E32"/>
    <w:rsid w:val="00D82EE9"/>
    <w:rsid w:val="00D83147"/>
    <w:rsid w:val="00D83235"/>
    <w:rsid w:val="00D83401"/>
    <w:rsid w:val="00D834A0"/>
    <w:rsid w:val="00D834DE"/>
    <w:rsid w:val="00D83709"/>
    <w:rsid w:val="00D83850"/>
    <w:rsid w:val="00D8387E"/>
    <w:rsid w:val="00D83907"/>
    <w:rsid w:val="00D83914"/>
    <w:rsid w:val="00D83C9F"/>
    <w:rsid w:val="00D83CED"/>
    <w:rsid w:val="00D83DBD"/>
    <w:rsid w:val="00D83ECD"/>
    <w:rsid w:val="00D83F09"/>
    <w:rsid w:val="00D8403D"/>
    <w:rsid w:val="00D84268"/>
    <w:rsid w:val="00D84278"/>
    <w:rsid w:val="00D8427E"/>
    <w:rsid w:val="00D84286"/>
    <w:rsid w:val="00D84397"/>
    <w:rsid w:val="00D843E9"/>
    <w:rsid w:val="00D8445B"/>
    <w:rsid w:val="00D844B4"/>
    <w:rsid w:val="00D84634"/>
    <w:rsid w:val="00D846C5"/>
    <w:rsid w:val="00D84733"/>
    <w:rsid w:val="00D847C6"/>
    <w:rsid w:val="00D847FE"/>
    <w:rsid w:val="00D84836"/>
    <w:rsid w:val="00D84A33"/>
    <w:rsid w:val="00D84ABA"/>
    <w:rsid w:val="00D84ADA"/>
    <w:rsid w:val="00D84CD8"/>
    <w:rsid w:val="00D84DA2"/>
    <w:rsid w:val="00D84E93"/>
    <w:rsid w:val="00D84F69"/>
    <w:rsid w:val="00D84FC5"/>
    <w:rsid w:val="00D85059"/>
    <w:rsid w:val="00D8511B"/>
    <w:rsid w:val="00D851A6"/>
    <w:rsid w:val="00D8530B"/>
    <w:rsid w:val="00D8590D"/>
    <w:rsid w:val="00D8591B"/>
    <w:rsid w:val="00D85B41"/>
    <w:rsid w:val="00D85BE4"/>
    <w:rsid w:val="00D85C6D"/>
    <w:rsid w:val="00D85CE5"/>
    <w:rsid w:val="00D85E8B"/>
    <w:rsid w:val="00D85FF7"/>
    <w:rsid w:val="00D86006"/>
    <w:rsid w:val="00D860A9"/>
    <w:rsid w:val="00D86189"/>
    <w:rsid w:val="00D86306"/>
    <w:rsid w:val="00D863B4"/>
    <w:rsid w:val="00D86602"/>
    <w:rsid w:val="00D866B9"/>
    <w:rsid w:val="00D8695B"/>
    <w:rsid w:val="00D869C5"/>
    <w:rsid w:val="00D86A6B"/>
    <w:rsid w:val="00D86A87"/>
    <w:rsid w:val="00D86ACF"/>
    <w:rsid w:val="00D86B37"/>
    <w:rsid w:val="00D86DFE"/>
    <w:rsid w:val="00D86E69"/>
    <w:rsid w:val="00D86EF6"/>
    <w:rsid w:val="00D8704D"/>
    <w:rsid w:val="00D87109"/>
    <w:rsid w:val="00D8710E"/>
    <w:rsid w:val="00D87154"/>
    <w:rsid w:val="00D872F0"/>
    <w:rsid w:val="00D87362"/>
    <w:rsid w:val="00D873B5"/>
    <w:rsid w:val="00D873B7"/>
    <w:rsid w:val="00D8742F"/>
    <w:rsid w:val="00D87477"/>
    <w:rsid w:val="00D8778A"/>
    <w:rsid w:val="00D877A2"/>
    <w:rsid w:val="00D877E3"/>
    <w:rsid w:val="00D87BCE"/>
    <w:rsid w:val="00D87DAB"/>
    <w:rsid w:val="00D87EF0"/>
    <w:rsid w:val="00D87EF9"/>
    <w:rsid w:val="00D9017E"/>
    <w:rsid w:val="00D9019D"/>
    <w:rsid w:val="00D906AB"/>
    <w:rsid w:val="00D90877"/>
    <w:rsid w:val="00D9095F"/>
    <w:rsid w:val="00D9099D"/>
    <w:rsid w:val="00D909CC"/>
    <w:rsid w:val="00D90A6C"/>
    <w:rsid w:val="00D90A85"/>
    <w:rsid w:val="00D90A9C"/>
    <w:rsid w:val="00D90B87"/>
    <w:rsid w:val="00D90D38"/>
    <w:rsid w:val="00D90E7A"/>
    <w:rsid w:val="00D90ED6"/>
    <w:rsid w:val="00D90F43"/>
    <w:rsid w:val="00D90F83"/>
    <w:rsid w:val="00D91009"/>
    <w:rsid w:val="00D91193"/>
    <w:rsid w:val="00D9120D"/>
    <w:rsid w:val="00D9126A"/>
    <w:rsid w:val="00D912DF"/>
    <w:rsid w:val="00D91422"/>
    <w:rsid w:val="00D9151F"/>
    <w:rsid w:val="00D9195B"/>
    <w:rsid w:val="00D919F7"/>
    <w:rsid w:val="00D91AEE"/>
    <w:rsid w:val="00D91C7E"/>
    <w:rsid w:val="00D91EBB"/>
    <w:rsid w:val="00D91F8C"/>
    <w:rsid w:val="00D91FCE"/>
    <w:rsid w:val="00D9203E"/>
    <w:rsid w:val="00D92130"/>
    <w:rsid w:val="00D9225A"/>
    <w:rsid w:val="00D92265"/>
    <w:rsid w:val="00D9230B"/>
    <w:rsid w:val="00D924DB"/>
    <w:rsid w:val="00D92535"/>
    <w:rsid w:val="00D92558"/>
    <w:rsid w:val="00D925D5"/>
    <w:rsid w:val="00D92633"/>
    <w:rsid w:val="00D926A9"/>
    <w:rsid w:val="00D926DD"/>
    <w:rsid w:val="00D926FB"/>
    <w:rsid w:val="00D92738"/>
    <w:rsid w:val="00D92837"/>
    <w:rsid w:val="00D92AA7"/>
    <w:rsid w:val="00D92CBC"/>
    <w:rsid w:val="00D92D00"/>
    <w:rsid w:val="00D92E19"/>
    <w:rsid w:val="00D92F64"/>
    <w:rsid w:val="00D92FD3"/>
    <w:rsid w:val="00D93118"/>
    <w:rsid w:val="00D931F2"/>
    <w:rsid w:val="00D93541"/>
    <w:rsid w:val="00D935D9"/>
    <w:rsid w:val="00D93818"/>
    <w:rsid w:val="00D938C1"/>
    <w:rsid w:val="00D938CE"/>
    <w:rsid w:val="00D93A90"/>
    <w:rsid w:val="00D93BD8"/>
    <w:rsid w:val="00D93C36"/>
    <w:rsid w:val="00D93C7F"/>
    <w:rsid w:val="00D93CE6"/>
    <w:rsid w:val="00D93D64"/>
    <w:rsid w:val="00D93E4B"/>
    <w:rsid w:val="00D93EF4"/>
    <w:rsid w:val="00D94148"/>
    <w:rsid w:val="00D9420C"/>
    <w:rsid w:val="00D9431C"/>
    <w:rsid w:val="00D9433F"/>
    <w:rsid w:val="00D943A4"/>
    <w:rsid w:val="00D944F4"/>
    <w:rsid w:val="00D94535"/>
    <w:rsid w:val="00D94758"/>
    <w:rsid w:val="00D94909"/>
    <w:rsid w:val="00D9492D"/>
    <w:rsid w:val="00D949DC"/>
    <w:rsid w:val="00D94AB7"/>
    <w:rsid w:val="00D94B26"/>
    <w:rsid w:val="00D94BB0"/>
    <w:rsid w:val="00D94C5D"/>
    <w:rsid w:val="00D94D4D"/>
    <w:rsid w:val="00D94D95"/>
    <w:rsid w:val="00D94DDD"/>
    <w:rsid w:val="00D94FE0"/>
    <w:rsid w:val="00D94FF3"/>
    <w:rsid w:val="00D95322"/>
    <w:rsid w:val="00D9536E"/>
    <w:rsid w:val="00D95382"/>
    <w:rsid w:val="00D953AC"/>
    <w:rsid w:val="00D95428"/>
    <w:rsid w:val="00D9558C"/>
    <w:rsid w:val="00D955B0"/>
    <w:rsid w:val="00D955FB"/>
    <w:rsid w:val="00D956E8"/>
    <w:rsid w:val="00D957C0"/>
    <w:rsid w:val="00D95878"/>
    <w:rsid w:val="00D95A71"/>
    <w:rsid w:val="00D95B05"/>
    <w:rsid w:val="00D95B58"/>
    <w:rsid w:val="00D95BC2"/>
    <w:rsid w:val="00D95BFF"/>
    <w:rsid w:val="00D95C01"/>
    <w:rsid w:val="00D95C37"/>
    <w:rsid w:val="00D95C5D"/>
    <w:rsid w:val="00D95D11"/>
    <w:rsid w:val="00D95D47"/>
    <w:rsid w:val="00D95D8C"/>
    <w:rsid w:val="00D95DB9"/>
    <w:rsid w:val="00D95E1E"/>
    <w:rsid w:val="00D95F08"/>
    <w:rsid w:val="00D95F45"/>
    <w:rsid w:val="00D95FA6"/>
    <w:rsid w:val="00D95FA7"/>
    <w:rsid w:val="00D95FAD"/>
    <w:rsid w:val="00D960F3"/>
    <w:rsid w:val="00D960F8"/>
    <w:rsid w:val="00D96212"/>
    <w:rsid w:val="00D96272"/>
    <w:rsid w:val="00D9680A"/>
    <w:rsid w:val="00D9695B"/>
    <w:rsid w:val="00D969D1"/>
    <w:rsid w:val="00D96AD5"/>
    <w:rsid w:val="00D96B20"/>
    <w:rsid w:val="00D96BDF"/>
    <w:rsid w:val="00D96CDB"/>
    <w:rsid w:val="00D96D1C"/>
    <w:rsid w:val="00D96E91"/>
    <w:rsid w:val="00D96FBF"/>
    <w:rsid w:val="00D97024"/>
    <w:rsid w:val="00D970AB"/>
    <w:rsid w:val="00D971BE"/>
    <w:rsid w:val="00D97315"/>
    <w:rsid w:val="00D97357"/>
    <w:rsid w:val="00D9736E"/>
    <w:rsid w:val="00D9748F"/>
    <w:rsid w:val="00D97500"/>
    <w:rsid w:val="00D97535"/>
    <w:rsid w:val="00D975D5"/>
    <w:rsid w:val="00D975DC"/>
    <w:rsid w:val="00D97851"/>
    <w:rsid w:val="00D9793D"/>
    <w:rsid w:val="00D97AD2"/>
    <w:rsid w:val="00D97B21"/>
    <w:rsid w:val="00D97B38"/>
    <w:rsid w:val="00D97C27"/>
    <w:rsid w:val="00D97C97"/>
    <w:rsid w:val="00D97CA4"/>
    <w:rsid w:val="00D97CBE"/>
    <w:rsid w:val="00D97D00"/>
    <w:rsid w:val="00D97D08"/>
    <w:rsid w:val="00D97E86"/>
    <w:rsid w:val="00D97E8D"/>
    <w:rsid w:val="00D97F3A"/>
    <w:rsid w:val="00D97FFE"/>
    <w:rsid w:val="00DA000D"/>
    <w:rsid w:val="00DA0104"/>
    <w:rsid w:val="00DA015E"/>
    <w:rsid w:val="00DA02DF"/>
    <w:rsid w:val="00DA02EC"/>
    <w:rsid w:val="00DA036E"/>
    <w:rsid w:val="00DA03B2"/>
    <w:rsid w:val="00DA0424"/>
    <w:rsid w:val="00DA0473"/>
    <w:rsid w:val="00DA04D5"/>
    <w:rsid w:val="00DA051B"/>
    <w:rsid w:val="00DA0763"/>
    <w:rsid w:val="00DA0801"/>
    <w:rsid w:val="00DA0907"/>
    <w:rsid w:val="00DA0944"/>
    <w:rsid w:val="00DA0986"/>
    <w:rsid w:val="00DA09A3"/>
    <w:rsid w:val="00DA09D6"/>
    <w:rsid w:val="00DA0A37"/>
    <w:rsid w:val="00DA0A6F"/>
    <w:rsid w:val="00DA0BF4"/>
    <w:rsid w:val="00DA0C49"/>
    <w:rsid w:val="00DA0F17"/>
    <w:rsid w:val="00DA0F9B"/>
    <w:rsid w:val="00DA0FC0"/>
    <w:rsid w:val="00DA105E"/>
    <w:rsid w:val="00DA10F6"/>
    <w:rsid w:val="00DA118D"/>
    <w:rsid w:val="00DA11D3"/>
    <w:rsid w:val="00DA130A"/>
    <w:rsid w:val="00DA1441"/>
    <w:rsid w:val="00DA166E"/>
    <w:rsid w:val="00DA189B"/>
    <w:rsid w:val="00DA193F"/>
    <w:rsid w:val="00DA1A31"/>
    <w:rsid w:val="00DA1BC1"/>
    <w:rsid w:val="00DA1C81"/>
    <w:rsid w:val="00DA1D47"/>
    <w:rsid w:val="00DA1D80"/>
    <w:rsid w:val="00DA1DD2"/>
    <w:rsid w:val="00DA1E7B"/>
    <w:rsid w:val="00DA2046"/>
    <w:rsid w:val="00DA204F"/>
    <w:rsid w:val="00DA20B8"/>
    <w:rsid w:val="00DA2185"/>
    <w:rsid w:val="00DA21F2"/>
    <w:rsid w:val="00DA2245"/>
    <w:rsid w:val="00DA22A5"/>
    <w:rsid w:val="00DA2317"/>
    <w:rsid w:val="00DA23D2"/>
    <w:rsid w:val="00DA23DD"/>
    <w:rsid w:val="00DA2436"/>
    <w:rsid w:val="00DA26E7"/>
    <w:rsid w:val="00DA2771"/>
    <w:rsid w:val="00DA2841"/>
    <w:rsid w:val="00DA29C4"/>
    <w:rsid w:val="00DA2A54"/>
    <w:rsid w:val="00DA2B3C"/>
    <w:rsid w:val="00DA2B89"/>
    <w:rsid w:val="00DA2CDF"/>
    <w:rsid w:val="00DA2D90"/>
    <w:rsid w:val="00DA2DAF"/>
    <w:rsid w:val="00DA2E71"/>
    <w:rsid w:val="00DA2F18"/>
    <w:rsid w:val="00DA2FD1"/>
    <w:rsid w:val="00DA3434"/>
    <w:rsid w:val="00DA3481"/>
    <w:rsid w:val="00DA3525"/>
    <w:rsid w:val="00DA354A"/>
    <w:rsid w:val="00DA3A26"/>
    <w:rsid w:val="00DA3B07"/>
    <w:rsid w:val="00DA3B2C"/>
    <w:rsid w:val="00DA3B43"/>
    <w:rsid w:val="00DA3D75"/>
    <w:rsid w:val="00DA3EFD"/>
    <w:rsid w:val="00DA3F00"/>
    <w:rsid w:val="00DA3FB1"/>
    <w:rsid w:val="00DA402F"/>
    <w:rsid w:val="00DA4117"/>
    <w:rsid w:val="00DA4187"/>
    <w:rsid w:val="00DA41FE"/>
    <w:rsid w:val="00DA42D1"/>
    <w:rsid w:val="00DA43CA"/>
    <w:rsid w:val="00DA43CC"/>
    <w:rsid w:val="00DA4448"/>
    <w:rsid w:val="00DA4487"/>
    <w:rsid w:val="00DA44F9"/>
    <w:rsid w:val="00DA4525"/>
    <w:rsid w:val="00DA4562"/>
    <w:rsid w:val="00DA458A"/>
    <w:rsid w:val="00DA45E1"/>
    <w:rsid w:val="00DA45EC"/>
    <w:rsid w:val="00DA4714"/>
    <w:rsid w:val="00DA492A"/>
    <w:rsid w:val="00DA493D"/>
    <w:rsid w:val="00DA49D8"/>
    <w:rsid w:val="00DA4AB4"/>
    <w:rsid w:val="00DA4D72"/>
    <w:rsid w:val="00DA4E82"/>
    <w:rsid w:val="00DA4F90"/>
    <w:rsid w:val="00DA4FFA"/>
    <w:rsid w:val="00DA5102"/>
    <w:rsid w:val="00DA5228"/>
    <w:rsid w:val="00DA534A"/>
    <w:rsid w:val="00DA53B9"/>
    <w:rsid w:val="00DA557A"/>
    <w:rsid w:val="00DA55C8"/>
    <w:rsid w:val="00DA55EB"/>
    <w:rsid w:val="00DA57E3"/>
    <w:rsid w:val="00DA59B9"/>
    <w:rsid w:val="00DA5B1D"/>
    <w:rsid w:val="00DA5BE1"/>
    <w:rsid w:val="00DA5C10"/>
    <w:rsid w:val="00DA5C28"/>
    <w:rsid w:val="00DA5CA9"/>
    <w:rsid w:val="00DA5DDC"/>
    <w:rsid w:val="00DA5DE0"/>
    <w:rsid w:val="00DA5E7E"/>
    <w:rsid w:val="00DA602C"/>
    <w:rsid w:val="00DA60EB"/>
    <w:rsid w:val="00DA6169"/>
    <w:rsid w:val="00DA6218"/>
    <w:rsid w:val="00DA624F"/>
    <w:rsid w:val="00DA6338"/>
    <w:rsid w:val="00DA64A0"/>
    <w:rsid w:val="00DA64A1"/>
    <w:rsid w:val="00DA6500"/>
    <w:rsid w:val="00DA653A"/>
    <w:rsid w:val="00DA660D"/>
    <w:rsid w:val="00DA6614"/>
    <w:rsid w:val="00DA6719"/>
    <w:rsid w:val="00DA6840"/>
    <w:rsid w:val="00DA6CAC"/>
    <w:rsid w:val="00DA6D52"/>
    <w:rsid w:val="00DA6DE0"/>
    <w:rsid w:val="00DA6E39"/>
    <w:rsid w:val="00DA70A4"/>
    <w:rsid w:val="00DA70A8"/>
    <w:rsid w:val="00DA714A"/>
    <w:rsid w:val="00DA71AF"/>
    <w:rsid w:val="00DA727D"/>
    <w:rsid w:val="00DA7461"/>
    <w:rsid w:val="00DA7571"/>
    <w:rsid w:val="00DA75F8"/>
    <w:rsid w:val="00DA76B0"/>
    <w:rsid w:val="00DA76FA"/>
    <w:rsid w:val="00DA7806"/>
    <w:rsid w:val="00DA7835"/>
    <w:rsid w:val="00DA783E"/>
    <w:rsid w:val="00DA7866"/>
    <w:rsid w:val="00DA7A45"/>
    <w:rsid w:val="00DA7A85"/>
    <w:rsid w:val="00DA7B93"/>
    <w:rsid w:val="00DA7BA9"/>
    <w:rsid w:val="00DA7BC7"/>
    <w:rsid w:val="00DA7C09"/>
    <w:rsid w:val="00DA7C75"/>
    <w:rsid w:val="00DA7D9F"/>
    <w:rsid w:val="00DA7DF6"/>
    <w:rsid w:val="00DA7E4C"/>
    <w:rsid w:val="00DA7EC1"/>
    <w:rsid w:val="00DB03BE"/>
    <w:rsid w:val="00DB0564"/>
    <w:rsid w:val="00DB05B1"/>
    <w:rsid w:val="00DB06C5"/>
    <w:rsid w:val="00DB0742"/>
    <w:rsid w:val="00DB088B"/>
    <w:rsid w:val="00DB0943"/>
    <w:rsid w:val="00DB0A27"/>
    <w:rsid w:val="00DB0A36"/>
    <w:rsid w:val="00DB0B97"/>
    <w:rsid w:val="00DB0BBD"/>
    <w:rsid w:val="00DB0C68"/>
    <w:rsid w:val="00DB0D3C"/>
    <w:rsid w:val="00DB0D5D"/>
    <w:rsid w:val="00DB0D8F"/>
    <w:rsid w:val="00DB0E7E"/>
    <w:rsid w:val="00DB0F3D"/>
    <w:rsid w:val="00DB0FC6"/>
    <w:rsid w:val="00DB1230"/>
    <w:rsid w:val="00DB135D"/>
    <w:rsid w:val="00DB139E"/>
    <w:rsid w:val="00DB1539"/>
    <w:rsid w:val="00DB1732"/>
    <w:rsid w:val="00DB17EA"/>
    <w:rsid w:val="00DB1882"/>
    <w:rsid w:val="00DB18D0"/>
    <w:rsid w:val="00DB1971"/>
    <w:rsid w:val="00DB1AA7"/>
    <w:rsid w:val="00DB1B2B"/>
    <w:rsid w:val="00DB1CAF"/>
    <w:rsid w:val="00DB1CC6"/>
    <w:rsid w:val="00DB1DDF"/>
    <w:rsid w:val="00DB1F98"/>
    <w:rsid w:val="00DB2009"/>
    <w:rsid w:val="00DB2081"/>
    <w:rsid w:val="00DB21FC"/>
    <w:rsid w:val="00DB22D8"/>
    <w:rsid w:val="00DB22E6"/>
    <w:rsid w:val="00DB233B"/>
    <w:rsid w:val="00DB23B3"/>
    <w:rsid w:val="00DB2486"/>
    <w:rsid w:val="00DB251E"/>
    <w:rsid w:val="00DB2557"/>
    <w:rsid w:val="00DB2736"/>
    <w:rsid w:val="00DB2773"/>
    <w:rsid w:val="00DB2792"/>
    <w:rsid w:val="00DB27E1"/>
    <w:rsid w:val="00DB281D"/>
    <w:rsid w:val="00DB2943"/>
    <w:rsid w:val="00DB2AF8"/>
    <w:rsid w:val="00DB2B3B"/>
    <w:rsid w:val="00DB2B6E"/>
    <w:rsid w:val="00DB2B72"/>
    <w:rsid w:val="00DB2C88"/>
    <w:rsid w:val="00DB2CDC"/>
    <w:rsid w:val="00DB2CF9"/>
    <w:rsid w:val="00DB2E9E"/>
    <w:rsid w:val="00DB2F7D"/>
    <w:rsid w:val="00DB2F94"/>
    <w:rsid w:val="00DB2FDC"/>
    <w:rsid w:val="00DB30EA"/>
    <w:rsid w:val="00DB3362"/>
    <w:rsid w:val="00DB3437"/>
    <w:rsid w:val="00DB34BA"/>
    <w:rsid w:val="00DB35C7"/>
    <w:rsid w:val="00DB3668"/>
    <w:rsid w:val="00DB3719"/>
    <w:rsid w:val="00DB37F8"/>
    <w:rsid w:val="00DB38F4"/>
    <w:rsid w:val="00DB395F"/>
    <w:rsid w:val="00DB39DE"/>
    <w:rsid w:val="00DB3B14"/>
    <w:rsid w:val="00DB3C68"/>
    <w:rsid w:val="00DB3D0B"/>
    <w:rsid w:val="00DB3D52"/>
    <w:rsid w:val="00DB3EAA"/>
    <w:rsid w:val="00DB3ED4"/>
    <w:rsid w:val="00DB3EE9"/>
    <w:rsid w:val="00DB42C3"/>
    <w:rsid w:val="00DB4322"/>
    <w:rsid w:val="00DB432B"/>
    <w:rsid w:val="00DB4356"/>
    <w:rsid w:val="00DB452C"/>
    <w:rsid w:val="00DB45DE"/>
    <w:rsid w:val="00DB45ED"/>
    <w:rsid w:val="00DB45FF"/>
    <w:rsid w:val="00DB467B"/>
    <w:rsid w:val="00DB472C"/>
    <w:rsid w:val="00DB47A9"/>
    <w:rsid w:val="00DB47C6"/>
    <w:rsid w:val="00DB47DA"/>
    <w:rsid w:val="00DB49FE"/>
    <w:rsid w:val="00DB4A27"/>
    <w:rsid w:val="00DB4A32"/>
    <w:rsid w:val="00DB4AA0"/>
    <w:rsid w:val="00DB4B62"/>
    <w:rsid w:val="00DB4B85"/>
    <w:rsid w:val="00DB4BD5"/>
    <w:rsid w:val="00DB4C19"/>
    <w:rsid w:val="00DB4C27"/>
    <w:rsid w:val="00DB4C80"/>
    <w:rsid w:val="00DB4EAC"/>
    <w:rsid w:val="00DB4F9D"/>
    <w:rsid w:val="00DB4FF9"/>
    <w:rsid w:val="00DB5013"/>
    <w:rsid w:val="00DB5034"/>
    <w:rsid w:val="00DB508D"/>
    <w:rsid w:val="00DB5193"/>
    <w:rsid w:val="00DB53DE"/>
    <w:rsid w:val="00DB541D"/>
    <w:rsid w:val="00DB54CD"/>
    <w:rsid w:val="00DB567E"/>
    <w:rsid w:val="00DB5785"/>
    <w:rsid w:val="00DB5799"/>
    <w:rsid w:val="00DB5824"/>
    <w:rsid w:val="00DB583C"/>
    <w:rsid w:val="00DB588C"/>
    <w:rsid w:val="00DB58AE"/>
    <w:rsid w:val="00DB592D"/>
    <w:rsid w:val="00DB5968"/>
    <w:rsid w:val="00DB5A21"/>
    <w:rsid w:val="00DB5A7D"/>
    <w:rsid w:val="00DB5B4A"/>
    <w:rsid w:val="00DB5C85"/>
    <w:rsid w:val="00DB5D72"/>
    <w:rsid w:val="00DB5D9D"/>
    <w:rsid w:val="00DB5DA1"/>
    <w:rsid w:val="00DB5DEB"/>
    <w:rsid w:val="00DB5E8C"/>
    <w:rsid w:val="00DB5EBF"/>
    <w:rsid w:val="00DB5EC0"/>
    <w:rsid w:val="00DB5EE5"/>
    <w:rsid w:val="00DB5F17"/>
    <w:rsid w:val="00DB603F"/>
    <w:rsid w:val="00DB644B"/>
    <w:rsid w:val="00DB646F"/>
    <w:rsid w:val="00DB6514"/>
    <w:rsid w:val="00DB65F8"/>
    <w:rsid w:val="00DB6681"/>
    <w:rsid w:val="00DB668C"/>
    <w:rsid w:val="00DB66B9"/>
    <w:rsid w:val="00DB6962"/>
    <w:rsid w:val="00DB6B49"/>
    <w:rsid w:val="00DB6C28"/>
    <w:rsid w:val="00DB6DC1"/>
    <w:rsid w:val="00DB6DD3"/>
    <w:rsid w:val="00DB6E0C"/>
    <w:rsid w:val="00DB6E2A"/>
    <w:rsid w:val="00DB6EA5"/>
    <w:rsid w:val="00DB6FAE"/>
    <w:rsid w:val="00DB6FBE"/>
    <w:rsid w:val="00DB6FDF"/>
    <w:rsid w:val="00DB700F"/>
    <w:rsid w:val="00DB70B3"/>
    <w:rsid w:val="00DB71AD"/>
    <w:rsid w:val="00DB72A9"/>
    <w:rsid w:val="00DB749A"/>
    <w:rsid w:val="00DB76B3"/>
    <w:rsid w:val="00DB7772"/>
    <w:rsid w:val="00DB79C6"/>
    <w:rsid w:val="00DB7C50"/>
    <w:rsid w:val="00DB7CDE"/>
    <w:rsid w:val="00DB7D83"/>
    <w:rsid w:val="00DB7D8D"/>
    <w:rsid w:val="00DB7E8C"/>
    <w:rsid w:val="00DB7F11"/>
    <w:rsid w:val="00DC0039"/>
    <w:rsid w:val="00DC02B1"/>
    <w:rsid w:val="00DC02BC"/>
    <w:rsid w:val="00DC0318"/>
    <w:rsid w:val="00DC031B"/>
    <w:rsid w:val="00DC03A0"/>
    <w:rsid w:val="00DC0649"/>
    <w:rsid w:val="00DC06CE"/>
    <w:rsid w:val="00DC078B"/>
    <w:rsid w:val="00DC080A"/>
    <w:rsid w:val="00DC08E8"/>
    <w:rsid w:val="00DC0A50"/>
    <w:rsid w:val="00DC0AAB"/>
    <w:rsid w:val="00DC0B16"/>
    <w:rsid w:val="00DC0BC9"/>
    <w:rsid w:val="00DC0C9C"/>
    <w:rsid w:val="00DC0E07"/>
    <w:rsid w:val="00DC0EC7"/>
    <w:rsid w:val="00DC0F1F"/>
    <w:rsid w:val="00DC0F4B"/>
    <w:rsid w:val="00DC0F93"/>
    <w:rsid w:val="00DC105D"/>
    <w:rsid w:val="00DC106C"/>
    <w:rsid w:val="00DC1143"/>
    <w:rsid w:val="00DC1254"/>
    <w:rsid w:val="00DC12E3"/>
    <w:rsid w:val="00DC132E"/>
    <w:rsid w:val="00DC1384"/>
    <w:rsid w:val="00DC1400"/>
    <w:rsid w:val="00DC1479"/>
    <w:rsid w:val="00DC1482"/>
    <w:rsid w:val="00DC1581"/>
    <w:rsid w:val="00DC1624"/>
    <w:rsid w:val="00DC16DE"/>
    <w:rsid w:val="00DC1763"/>
    <w:rsid w:val="00DC17B7"/>
    <w:rsid w:val="00DC17DD"/>
    <w:rsid w:val="00DC180B"/>
    <w:rsid w:val="00DC1B87"/>
    <w:rsid w:val="00DC1C3A"/>
    <w:rsid w:val="00DC1D0D"/>
    <w:rsid w:val="00DC1D91"/>
    <w:rsid w:val="00DC1E2E"/>
    <w:rsid w:val="00DC1EC6"/>
    <w:rsid w:val="00DC1EDD"/>
    <w:rsid w:val="00DC1FBF"/>
    <w:rsid w:val="00DC1FCC"/>
    <w:rsid w:val="00DC202C"/>
    <w:rsid w:val="00DC22B7"/>
    <w:rsid w:val="00DC24F7"/>
    <w:rsid w:val="00DC257F"/>
    <w:rsid w:val="00DC260B"/>
    <w:rsid w:val="00DC27B6"/>
    <w:rsid w:val="00DC2898"/>
    <w:rsid w:val="00DC28A6"/>
    <w:rsid w:val="00DC28EC"/>
    <w:rsid w:val="00DC294C"/>
    <w:rsid w:val="00DC2A3A"/>
    <w:rsid w:val="00DC2C31"/>
    <w:rsid w:val="00DC2E1F"/>
    <w:rsid w:val="00DC2EA5"/>
    <w:rsid w:val="00DC2F54"/>
    <w:rsid w:val="00DC2FC0"/>
    <w:rsid w:val="00DC336D"/>
    <w:rsid w:val="00DC33E2"/>
    <w:rsid w:val="00DC33F8"/>
    <w:rsid w:val="00DC3417"/>
    <w:rsid w:val="00DC3497"/>
    <w:rsid w:val="00DC35DE"/>
    <w:rsid w:val="00DC3653"/>
    <w:rsid w:val="00DC3676"/>
    <w:rsid w:val="00DC3741"/>
    <w:rsid w:val="00DC376A"/>
    <w:rsid w:val="00DC379C"/>
    <w:rsid w:val="00DC37A0"/>
    <w:rsid w:val="00DC385A"/>
    <w:rsid w:val="00DC392B"/>
    <w:rsid w:val="00DC3965"/>
    <w:rsid w:val="00DC39AB"/>
    <w:rsid w:val="00DC3A3F"/>
    <w:rsid w:val="00DC3D07"/>
    <w:rsid w:val="00DC3D1F"/>
    <w:rsid w:val="00DC3D6F"/>
    <w:rsid w:val="00DC3D7F"/>
    <w:rsid w:val="00DC3DE4"/>
    <w:rsid w:val="00DC3E00"/>
    <w:rsid w:val="00DC3E95"/>
    <w:rsid w:val="00DC3EF3"/>
    <w:rsid w:val="00DC40BB"/>
    <w:rsid w:val="00DC467E"/>
    <w:rsid w:val="00DC46C1"/>
    <w:rsid w:val="00DC4735"/>
    <w:rsid w:val="00DC477A"/>
    <w:rsid w:val="00DC479C"/>
    <w:rsid w:val="00DC47C1"/>
    <w:rsid w:val="00DC488E"/>
    <w:rsid w:val="00DC4C05"/>
    <w:rsid w:val="00DC4C53"/>
    <w:rsid w:val="00DC4D82"/>
    <w:rsid w:val="00DC4DD4"/>
    <w:rsid w:val="00DC5015"/>
    <w:rsid w:val="00DC508D"/>
    <w:rsid w:val="00DC513D"/>
    <w:rsid w:val="00DC5163"/>
    <w:rsid w:val="00DC5203"/>
    <w:rsid w:val="00DC522F"/>
    <w:rsid w:val="00DC52B5"/>
    <w:rsid w:val="00DC539D"/>
    <w:rsid w:val="00DC54E3"/>
    <w:rsid w:val="00DC552B"/>
    <w:rsid w:val="00DC5597"/>
    <w:rsid w:val="00DC55C5"/>
    <w:rsid w:val="00DC57F7"/>
    <w:rsid w:val="00DC588E"/>
    <w:rsid w:val="00DC5C09"/>
    <w:rsid w:val="00DC5D3D"/>
    <w:rsid w:val="00DC5DC7"/>
    <w:rsid w:val="00DC5E48"/>
    <w:rsid w:val="00DC5E7A"/>
    <w:rsid w:val="00DC5FBB"/>
    <w:rsid w:val="00DC6012"/>
    <w:rsid w:val="00DC6033"/>
    <w:rsid w:val="00DC6035"/>
    <w:rsid w:val="00DC6102"/>
    <w:rsid w:val="00DC6357"/>
    <w:rsid w:val="00DC650E"/>
    <w:rsid w:val="00DC6590"/>
    <w:rsid w:val="00DC65CC"/>
    <w:rsid w:val="00DC65D8"/>
    <w:rsid w:val="00DC65E9"/>
    <w:rsid w:val="00DC6618"/>
    <w:rsid w:val="00DC66D2"/>
    <w:rsid w:val="00DC6759"/>
    <w:rsid w:val="00DC6766"/>
    <w:rsid w:val="00DC677E"/>
    <w:rsid w:val="00DC67CF"/>
    <w:rsid w:val="00DC67F9"/>
    <w:rsid w:val="00DC6870"/>
    <w:rsid w:val="00DC68C9"/>
    <w:rsid w:val="00DC6909"/>
    <w:rsid w:val="00DC695E"/>
    <w:rsid w:val="00DC69C6"/>
    <w:rsid w:val="00DC6A94"/>
    <w:rsid w:val="00DC6B0A"/>
    <w:rsid w:val="00DC6C27"/>
    <w:rsid w:val="00DC6DD1"/>
    <w:rsid w:val="00DC6E29"/>
    <w:rsid w:val="00DC6EE2"/>
    <w:rsid w:val="00DC6EF5"/>
    <w:rsid w:val="00DC6F0F"/>
    <w:rsid w:val="00DC6F2D"/>
    <w:rsid w:val="00DC6F33"/>
    <w:rsid w:val="00DC706B"/>
    <w:rsid w:val="00DC7266"/>
    <w:rsid w:val="00DC74DB"/>
    <w:rsid w:val="00DC785D"/>
    <w:rsid w:val="00DC7890"/>
    <w:rsid w:val="00DC789F"/>
    <w:rsid w:val="00DC79A3"/>
    <w:rsid w:val="00DC7A85"/>
    <w:rsid w:val="00DC7AD4"/>
    <w:rsid w:val="00DC7C4A"/>
    <w:rsid w:val="00DC7DB9"/>
    <w:rsid w:val="00DC7E92"/>
    <w:rsid w:val="00DC7FC5"/>
    <w:rsid w:val="00DD0011"/>
    <w:rsid w:val="00DD0093"/>
    <w:rsid w:val="00DD00D6"/>
    <w:rsid w:val="00DD01DB"/>
    <w:rsid w:val="00DD0230"/>
    <w:rsid w:val="00DD02C4"/>
    <w:rsid w:val="00DD03BB"/>
    <w:rsid w:val="00DD044C"/>
    <w:rsid w:val="00DD0567"/>
    <w:rsid w:val="00DD05F5"/>
    <w:rsid w:val="00DD0761"/>
    <w:rsid w:val="00DD0894"/>
    <w:rsid w:val="00DD0921"/>
    <w:rsid w:val="00DD0982"/>
    <w:rsid w:val="00DD09C0"/>
    <w:rsid w:val="00DD0B76"/>
    <w:rsid w:val="00DD0C1F"/>
    <w:rsid w:val="00DD0CFF"/>
    <w:rsid w:val="00DD0D02"/>
    <w:rsid w:val="00DD0D2F"/>
    <w:rsid w:val="00DD0E9C"/>
    <w:rsid w:val="00DD1008"/>
    <w:rsid w:val="00DD10C9"/>
    <w:rsid w:val="00DD10D0"/>
    <w:rsid w:val="00DD1123"/>
    <w:rsid w:val="00DD11A6"/>
    <w:rsid w:val="00DD11B4"/>
    <w:rsid w:val="00DD11B7"/>
    <w:rsid w:val="00DD128A"/>
    <w:rsid w:val="00DD12B1"/>
    <w:rsid w:val="00DD12B5"/>
    <w:rsid w:val="00DD130B"/>
    <w:rsid w:val="00DD132D"/>
    <w:rsid w:val="00DD1333"/>
    <w:rsid w:val="00DD14BA"/>
    <w:rsid w:val="00DD18BD"/>
    <w:rsid w:val="00DD1926"/>
    <w:rsid w:val="00DD1938"/>
    <w:rsid w:val="00DD1947"/>
    <w:rsid w:val="00DD1997"/>
    <w:rsid w:val="00DD1AE1"/>
    <w:rsid w:val="00DD1BA7"/>
    <w:rsid w:val="00DD1BC6"/>
    <w:rsid w:val="00DD1C00"/>
    <w:rsid w:val="00DD1C10"/>
    <w:rsid w:val="00DD1E75"/>
    <w:rsid w:val="00DD1ED7"/>
    <w:rsid w:val="00DD1F0F"/>
    <w:rsid w:val="00DD20A7"/>
    <w:rsid w:val="00DD2213"/>
    <w:rsid w:val="00DD242B"/>
    <w:rsid w:val="00DD2441"/>
    <w:rsid w:val="00DD251C"/>
    <w:rsid w:val="00DD2711"/>
    <w:rsid w:val="00DD2747"/>
    <w:rsid w:val="00DD29E1"/>
    <w:rsid w:val="00DD29FA"/>
    <w:rsid w:val="00DD2BD9"/>
    <w:rsid w:val="00DD2BFC"/>
    <w:rsid w:val="00DD2C01"/>
    <w:rsid w:val="00DD2CC0"/>
    <w:rsid w:val="00DD2D0F"/>
    <w:rsid w:val="00DD2E4D"/>
    <w:rsid w:val="00DD2FE5"/>
    <w:rsid w:val="00DD2FF4"/>
    <w:rsid w:val="00DD30F9"/>
    <w:rsid w:val="00DD329E"/>
    <w:rsid w:val="00DD32DF"/>
    <w:rsid w:val="00DD3401"/>
    <w:rsid w:val="00DD3405"/>
    <w:rsid w:val="00DD3430"/>
    <w:rsid w:val="00DD3480"/>
    <w:rsid w:val="00DD34A1"/>
    <w:rsid w:val="00DD3565"/>
    <w:rsid w:val="00DD3872"/>
    <w:rsid w:val="00DD3AA3"/>
    <w:rsid w:val="00DD3ABB"/>
    <w:rsid w:val="00DD3AE8"/>
    <w:rsid w:val="00DD3B3A"/>
    <w:rsid w:val="00DD3C19"/>
    <w:rsid w:val="00DD3D65"/>
    <w:rsid w:val="00DD3D8F"/>
    <w:rsid w:val="00DD3DF4"/>
    <w:rsid w:val="00DD3E26"/>
    <w:rsid w:val="00DD3EC7"/>
    <w:rsid w:val="00DD3FB9"/>
    <w:rsid w:val="00DD3FFE"/>
    <w:rsid w:val="00DD4094"/>
    <w:rsid w:val="00DD412D"/>
    <w:rsid w:val="00DD435C"/>
    <w:rsid w:val="00DD445D"/>
    <w:rsid w:val="00DD4658"/>
    <w:rsid w:val="00DD4689"/>
    <w:rsid w:val="00DD48D2"/>
    <w:rsid w:val="00DD497F"/>
    <w:rsid w:val="00DD498A"/>
    <w:rsid w:val="00DD49D3"/>
    <w:rsid w:val="00DD4B93"/>
    <w:rsid w:val="00DD4BC8"/>
    <w:rsid w:val="00DD4D50"/>
    <w:rsid w:val="00DD4DD8"/>
    <w:rsid w:val="00DD4DE2"/>
    <w:rsid w:val="00DD4FE2"/>
    <w:rsid w:val="00DD51D6"/>
    <w:rsid w:val="00DD52EB"/>
    <w:rsid w:val="00DD53AB"/>
    <w:rsid w:val="00DD5521"/>
    <w:rsid w:val="00DD56EB"/>
    <w:rsid w:val="00DD5955"/>
    <w:rsid w:val="00DD596C"/>
    <w:rsid w:val="00DD59AB"/>
    <w:rsid w:val="00DD5D21"/>
    <w:rsid w:val="00DD5F7D"/>
    <w:rsid w:val="00DD5FFE"/>
    <w:rsid w:val="00DD6002"/>
    <w:rsid w:val="00DD609B"/>
    <w:rsid w:val="00DD6113"/>
    <w:rsid w:val="00DD6211"/>
    <w:rsid w:val="00DD62A8"/>
    <w:rsid w:val="00DD62E2"/>
    <w:rsid w:val="00DD6396"/>
    <w:rsid w:val="00DD6463"/>
    <w:rsid w:val="00DD6486"/>
    <w:rsid w:val="00DD64E0"/>
    <w:rsid w:val="00DD6560"/>
    <w:rsid w:val="00DD67CC"/>
    <w:rsid w:val="00DD6809"/>
    <w:rsid w:val="00DD6A48"/>
    <w:rsid w:val="00DD6B0B"/>
    <w:rsid w:val="00DD6B8D"/>
    <w:rsid w:val="00DD6B95"/>
    <w:rsid w:val="00DD6C70"/>
    <w:rsid w:val="00DD6DA2"/>
    <w:rsid w:val="00DD6DB8"/>
    <w:rsid w:val="00DD6F1F"/>
    <w:rsid w:val="00DD7063"/>
    <w:rsid w:val="00DD7122"/>
    <w:rsid w:val="00DD71B6"/>
    <w:rsid w:val="00DD720B"/>
    <w:rsid w:val="00DD729D"/>
    <w:rsid w:val="00DD72DC"/>
    <w:rsid w:val="00DD73C2"/>
    <w:rsid w:val="00DD73DD"/>
    <w:rsid w:val="00DD75D1"/>
    <w:rsid w:val="00DD761C"/>
    <w:rsid w:val="00DD7678"/>
    <w:rsid w:val="00DD7AE1"/>
    <w:rsid w:val="00DD7C3B"/>
    <w:rsid w:val="00DD7CCE"/>
    <w:rsid w:val="00DD7DB2"/>
    <w:rsid w:val="00DD7E76"/>
    <w:rsid w:val="00DD7FC7"/>
    <w:rsid w:val="00DE0065"/>
    <w:rsid w:val="00DE00A6"/>
    <w:rsid w:val="00DE00B1"/>
    <w:rsid w:val="00DE0171"/>
    <w:rsid w:val="00DE0333"/>
    <w:rsid w:val="00DE033C"/>
    <w:rsid w:val="00DE03A1"/>
    <w:rsid w:val="00DE0558"/>
    <w:rsid w:val="00DE058F"/>
    <w:rsid w:val="00DE0620"/>
    <w:rsid w:val="00DE0652"/>
    <w:rsid w:val="00DE067E"/>
    <w:rsid w:val="00DE06F6"/>
    <w:rsid w:val="00DE081A"/>
    <w:rsid w:val="00DE088E"/>
    <w:rsid w:val="00DE08BB"/>
    <w:rsid w:val="00DE0AED"/>
    <w:rsid w:val="00DE0B43"/>
    <w:rsid w:val="00DE0BBA"/>
    <w:rsid w:val="00DE0CA7"/>
    <w:rsid w:val="00DE0DC0"/>
    <w:rsid w:val="00DE0E26"/>
    <w:rsid w:val="00DE0F0F"/>
    <w:rsid w:val="00DE0F88"/>
    <w:rsid w:val="00DE1103"/>
    <w:rsid w:val="00DE110F"/>
    <w:rsid w:val="00DE128B"/>
    <w:rsid w:val="00DE1444"/>
    <w:rsid w:val="00DE166B"/>
    <w:rsid w:val="00DE1799"/>
    <w:rsid w:val="00DE1836"/>
    <w:rsid w:val="00DE194A"/>
    <w:rsid w:val="00DE1A22"/>
    <w:rsid w:val="00DE1A65"/>
    <w:rsid w:val="00DE1B6B"/>
    <w:rsid w:val="00DE1C5F"/>
    <w:rsid w:val="00DE1DB6"/>
    <w:rsid w:val="00DE1DE9"/>
    <w:rsid w:val="00DE1E7A"/>
    <w:rsid w:val="00DE2067"/>
    <w:rsid w:val="00DE21CF"/>
    <w:rsid w:val="00DE221F"/>
    <w:rsid w:val="00DE22F0"/>
    <w:rsid w:val="00DE2436"/>
    <w:rsid w:val="00DE25AC"/>
    <w:rsid w:val="00DE26E7"/>
    <w:rsid w:val="00DE279F"/>
    <w:rsid w:val="00DE286D"/>
    <w:rsid w:val="00DE295B"/>
    <w:rsid w:val="00DE29FE"/>
    <w:rsid w:val="00DE2A04"/>
    <w:rsid w:val="00DE2A68"/>
    <w:rsid w:val="00DE2B54"/>
    <w:rsid w:val="00DE2B88"/>
    <w:rsid w:val="00DE2BF9"/>
    <w:rsid w:val="00DE2C5F"/>
    <w:rsid w:val="00DE2D4B"/>
    <w:rsid w:val="00DE2F8D"/>
    <w:rsid w:val="00DE3072"/>
    <w:rsid w:val="00DE31FE"/>
    <w:rsid w:val="00DE330F"/>
    <w:rsid w:val="00DE3357"/>
    <w:rsid w:val="00DE3602"/>
    <w:rsid w:val="00DE3694"/>
    <w:rsid w:val="00DE370C"/>
    <w:rsid w:val="00DE3935"/>
    <w:rsid w:val="00DE3A92"/>
    <w:rsid w:val="00DE3AD2"/>
    <w:rsid w:val="00DE3B07"/>
    <w:rsid w:val="00DE3DB7"/>
    <w:rsid w:val="00DE3E7C"/>
    <w:rsid w:val="00DE3F4F"/>
    <w:rsid w:val="00DE3FFC"/>
    <w:rsid w:val="00DE401B"/>
    <w:rsid w:val="00DE4176"/>
    <w:rsid w:val="00DE418A"/>
    <w:rsid w:val="00DE42A0"/>
    <w:rsid w:val="00DE436D"/>
    <w:rsid w:val="00DE4521"/>
    <w:rsid w:val="00DE4587"/>
    <w:rsid w:val="00DE45B5"/>
    <w:rsid w:val="00DE45BD"/>
    <w:rsid w:val="00DE464E"/>
    <w:rsid w:val="00DE4664"/>
    <w:rsid w:val="00DE4724"/>
    <w:rsid w:val="00DE4811"/>
    <w:rsid w:val="00DE4838"/>
    <w:rsid w:val="00DE491C"/>
    <w:rsid w:val="00DE4B08"/>
    <w:rsid w:val="00DE4B0C"/>
    <w:rsid w:val="00DE4B7F"/>
    <w:rsid w:val="00DE4B82"/>
    <w:rsid w:val="00DE4C84"/>
    <w:rsid w:val="00DE4D69"/>
    <w:rsid w:val="00DE4E99"/>
    <w:rsid w:val="00DE4ED6"/>
    <w:rsid w:val="00DE502C"/>
    <w:rsid w:val="00DE5275"/>
    <w:rsid w:val="00DE53FC"/>
    <w:rsid w:val="00DE5509"/>
    <w:rsid w:val="00DE55C3"/>
    <w:rsid w:val="00DE5619"/>
    <w:rsid w:val="00DE566C"/>
    <w:rsid w:val="00DE56BD"/>
    <w:rsid w:val="00DE571F"/>
    <w:rsid w:val="00DE572F"/>
    <w:rsid w:val="00DE577C"/>
    <w:rsid w:val="00DE57A8"/>
    <w:rsid w:val="00DE58C1"/>
    <w:rsid w:val="00DE5908"/>
    <w:rsid w:val="00DE595E"/>
    <w:rsid w:val="00DE5995"/>
    <w:rsid w:val="00DE59A2"/>
    <w:rsid w:val="00DE5B32"/>
    <w:rsid w:val="00DE5B65"/>
    <w:rsid w:val="00DE5BB1"/>
    <w:rsid w:val="00DE5BF4"/>
    <w:rsid w:val="00DE5C7F"/>
    <w:rsid w:val="00DE5C9A"/>
    <w:rsid w:val="00DE5CA9"/>
    <w:rsid w:val="00DE5DC5"/>
    <w:rsid w:val="00DE5F7D"/>
    <w:rsid w:val="00DE5F9B"/>
    <w:rsid w:val="00DE5FB1"/>
    <w:rsid w:val="00DE5FDA"/>
    <w:rsid w:val="00DE6085"/>
    <w:rsid w:val="00DE6187"/>
    <w:rsid w:val="00DE61AA"/>
    <w:rsid w:val="00DE61F5"/>
    <w:rsid w:val="00DE6556"/>
    <w:rsid w:val="00DE665B"/>
    <w:rsid w:val="00DE67FA"/>
    <w:rsid w:val="00DE688B"/>
    <w:rsid w:val="00DE6A22"/>
    <w:rsid w:val="00DE6A25"/>
    <w:rsid w:val="00DE6A26"/>
    <w:rsid w:val="00DE6ACB"/>
    <w:rsid w:val="00DE6ACE"/>
    <w:rsid w:val="00DE6B38"/>
    <w:rsid w:val="00DE6CBE"/>
    <w:rsid w:val="00DE6E2C"/>
    <w:rsid w:val="00DE6EC6"/>
    <w:rsid w:val="00DE6F59"/>
    <w:rsid w:val="00DE70FA"/>
    <w:rsid w:val="00DE71B8"/>
    <w:rsid w:val="00DE752E"/>
    <w:rsid w:val="00DE75C6"/>
    <w:rsid w:val="00DE763C"/>
    <w:rsid w:val="00DE76D3"/>
    <w:rsid w:val="00DE7752"/>
    <w:rsid w:val="00DE7793"/>
    <w:rsid w:val="00DE788E"/>
    <w:rsid w:val="00DE7A83"/>
    <w:rsid w:val="00DE7C26"/>
    <w:rsid w:val="00DE7CA7"/>
    <w:rsid w:val="00DE7D03"/>
    <w:rsid w:val="00DE7D8F"/>
    <w:rsid w:val="00DE7E9E"/>
    <w:rsid w:val="00DE7EB5"/>
    <w:rsid w:val="00DE7F26"/>
    <w:rsid w:val="00DE7F36"/>
    <w:rsid w:val="00DE7F45"/>
    <w:rsid w:val="00DF00BD"/>
    <w:rsid w:val="00DF0137"/>
    <w:rsid w:val="00DF013B"/>
    <w:rsid w:val="00DF01E5"/>
    <w:rsid w:val="00DF026C"/>
    <w:rsid w:val="00DF0293"/>
    <w:rsid w:val="00DF02EC"/>
    <w:rsid w:val="00DF03DB"/>
    <w:rsid w:val="00DF046A"/>
    <w:rsid w:val="00DF051E"/>
    <w:rsid w:val="00DF066A"/>
    <w:rsid w:val="00DF07A8"/>
    <w:rsid w:val="00DF07B8"/>
    <w:rsid w:val="00DF07E7"/>
    <w:rsid w:val="00DF0820"/>
    <w:rsid w:val="00DF0C4E"/>
    <w:rsid w:val="00DF0CCE"/>
    <w:rsid w:val="00DF0CE8"/>
    <w:rsid w:val="00DF0D33"/>
    <w:rsid w:val="00DF0E63"/>
    <w:rsid w:val="00DF0F74"/>
    <w:rsid w:val="00DF10DD"/>
    <w:rsid w:val="00DF117F"/>
    <w:rsid w:val="00DF119A"/>
    <w:rsid w:val="00DF120B"/>
    <w:rsid w:val="00DF1242"/>
    <w:rsid w:val="00DF12DC"/>
    <w:rsid w:val="00DF1300"/>
    <w:rsid w:val="00DF131C"/>
    <w:rsid w:val="00DF13BA"/>
    <w:rsid w:val="00DF13DC"/>
    <w:rsid w:val="00DF151E"/>
    <w:rsid w:val="00DF152C"/>
    <w:rsid w:val="00DF1627"/>
    <w:rsid w:val="00DF1650"/>
    <w:rsid w:val="00DF17CC"/>
    <w:rsid w:val="00DF17DC"/>
    <w:rsid w:val="00DF17F5"/>
    <w:rsid w:val="00DF195C"/>
    <w:rsid w:val="00DF1CE2"/>
    <w:rsid w:val="00DF1DBC"/>
    <w:rsid w:val="00DF1E45"/>
    <w:rsid w:val="00DF1EB6"/>
    <w:rsid w:val="00DF1FD6"/>
    <w:rsid w:val="00DF205A"/>
    <w:rsid w:val="00DF2083"/>
    <w:rsid w:val="00DF21EC"/>
    <w:rsid w:val="00DF22FF"/>
    <w:rsid w:val="00DF2301"/>
    <w:rsid w:val="00DF2690"/>
    <w:rsid w:val="00DF26DF"/>
    <w:rsid w:val="00DF294C"/>
    <w:rsid w:val="00DF2A01"/>
    <w:rsid w:val="00DF2AA2"/>
    <w:rsid w:val="00DF2CB4"/>
    <w:rsid w:val="00DF2CC8"/>
    <w:rsid w:val="00DF2D46"/>
    <w:rsid w:val="00DF2DCE"/>
    <w:rsid w:val="00DF2EC0"/>
    <w:rsid w:val="00DF2F61"/>
    <w:rsid w:val="00DF2F87"/>
    <w:rsid w:val="00DF3062"/>
    <w:rsid w:val="00DF3125"/>
    <w:rsid w:val="00DF3216"/>
    <w:rsid w:val="00DF32AF"/>
    <w:rsid w:val="00DF3307"/>
    <w:rsid w:val="00DF349B"/>
    <w:rsid w:val="00DF350C"/>
    <w:rsid w:val="00DF360E"/>
    <w:rsid w:val="00DF3623"/>
    <w:rsid w:val="00DF3707"/>
    <w:rsid w:val="00DF383E"/>
    <w:rsid w:val="00DF3926"/>
    <w:rsid w:val="00DF3A2C"/>
    <w:rsid w:val="00DF3C20"/>
    <w:rsid w:val="00DF3CBE"/>
    <w:rsid w:val="00DF3D61"/>
    <w:rsid w:val="00DF3E3B"/>
    <w:rsid w:val="00DF3EEE"/>
    <w:rsid w:val="00DF40BC"/>
    <w:rsid w:val="00DF40CB"/>
    <w:rsid w:val="00DF4106"/>
    <w:rsid w:val="00DF4158"/>
    <w:rsid w:val="00DF42E1"/>
    <w:rsid w:val="00DF4395"/>
    <w:rsid w:val="00DF4430"/>
    <w:rsid w:val="00DF44CF"/>
    <w:rsid w:val="00DF450D"/>
    <w:rsid w:val="00DF453A"/>
    <w:rsid w:val="00DF4622"/>
    <w:rsid w:val="00DF4708"/>
    <w:rsid w:val="00DF47ED"/>
    <w:rsid w:val="00DF4920"/>
    <w:rsid w:val="00DF494C"/>
    <w:rsid w:val="00DF4A05"/>
    <w:rsid w:val="00DF4B60"/>
    <w:rsid w:val="00DF4BBF"/>
    <w:rsid w:val="00DF4C38"/>
    <w:rsid w:val="00DF4C9F"/>
    <w:rsid w:val="00DF4DEA"/>
    <w:rsid w:val="00DF4E2B"/>
    <w:rsid w:val="00DF4F03"/>
    <w:rsid w:val="00DF4F19"/>
    <w:rsid w:val="00DF4F55"/>
    <w:rsid w:val="00DF5002"/>
    <w:rsid w:val="00DF506C"/>
    <w:rsid w:val="00DF5139"/>
    <w:rsid w:val="00DF5270"/>
    <w:rsid w:val="00DF532E"/>
    <w:rsid w:val="00DF5331"/>
    <w:rsid w:val="00DF5366"/>
    <w:rsid w:val="00DF5398"/>
    <w:rsid w:val="00DF53BB"/>
    <w:rsid w:val="00DF5503"/>
    <w:rsid w:val="00DF55CA"/>
    <w:rsid w:val="00DF5987"/>
    <w:rsid w:val="00DF5A37"/>
    <w:rsid w:val="00DF5A66"/>
    <w:rsid w:val="00DF5A6E"/>
    <w:rsid w:val="00DF5AB1"/>
    <w:rsid w:val="00DF5AC8"/>
    <w:rsid w:val="00DF5B40"/>
    <w:rsid w:val="00DF5B4C"/>
    <w:rsid w:val="00DF5B8F"/>
    <w:rsid w:val="00DF5C89"/>
    <w:rsid w:val="00DF5C9D"/>
    <w:rsid w:val="00DF5CDB"/>
    <w:rsid w:val="00DF5F50"/>
    <w:rsid w:val="00DF5F6A"/>
    <w:rsid w:val="00DF6014"/>
    <w:rsid w:val="00DF61E4"/>
    <w:rsid w:val="00DF624A"/>
    <w:rsid w:val="00DF628F"/>
    <w:rsid w:val="00DF6359"/>
    <w:rsid w:val="00DF6531"/>
    <w:rsid w:val="00DF656A"/>
    <w:rsid w:val="00DF6766"/>
    <w:rsid w:val="00DF6824"/>
    <w:rsid w:val="00DF688E"/>
    <w:rsid w:val="00DF691A"/>
    <w:rsid w:val="00DF6990"/>
    <w:rsid w:val="00DF69A6"/>
    <w:rsid w:val="00DF69A9"/>
    <w:rsid w:val="00DF6A3E"/>
    <w:rsid w:val="00DF6A83"/>
    <w:rsid w:val="00DF6A99"/>
    <w:rsid w:val="00DF6D73"/>
    <w:rsid w:val="00DF6DFF"/>
    <w:rsid w:val="00DF6E1C"/>
    <w:rsid w:val="00DF6E62"/>
    <w:rsid w:val="00DF6EE2"/>
    <w:rsid w:val="00DF715D"/>
    <w:rsid w:val="00DF7226"/>
    <w:rsid w:val="00DF7287"/>
    <w:rsid w:val="00DF7395"/>
    <w:rsid w:val="00DF74BD"/>
    <w:rsid w:val="00DF75FD"/>
    <w:rsid w:val="00DF76CF"/>
    <w:rsid w:val="00DF784D"/>
    <w:rsid w:val="00DF7A8C"/>
    <w:rsid w:val="00DF7B1E"/>
    <w:rsid w:val="00DF7BC3"/>
    <w:rsid w:val="00DF7E88"/>
    <w:rsid w:val="00DF7EE4"/>
    <w:rsid w:val="00DF7F5E"/>
    <w:rsid w:val="00DF7FD0"/>
    <w:rsid w:val="00E00277"/>
    <w:rsid w:val="00E002ED"/>
    <w:rsid w:val="00E00355"/>
    <w:rsid w:val="00E00368"/>
    <w:rsid w:val="00E00485"/>
    <w:rsid w:val="00E00566"/>
    <w:rsid w:val="00E005D8"/>
    <w:rsid w:val="00E005EF"/>
    <w:rsid w:val="00E005F0"/>
    <w:rsid w:val="00E005F5"/>
    <w:rsid w:val="00E006B0"/>
    <w:rsid w:val="00E0071B"/>
    <w:rsid w:val="00E007AB"/>
    <w:rsid w:val="00E008DD"/>
    <w:rsid w:val="00E008E9"/>
    <w:rsid w:val="00E00A07"/>
    <w:rsid w:val="00E00A92"/>
    <w:rsid w:val="00E00B87"/>
    <w:rsid w:val="00E00B8B"/>
    <w:rsid w:val="00E00CA8"/>
    <w:rsid w:val="00E00CBB"/>
    <w:rsid w:val="00E00D62"/>
    <w:rsid w:val="00E00D99"/>
    <w:rsid w:val="00E00E0E"/>
    <w:rsid w:val="00E00ED7"/>
    <w:rsid w:val="00E00F4A"/>
    <w:rsid w:val="00E00F9B"/>
    <w:rsid w:val="00E01093"/>
    <w:rsid w:val="00E010F0"/>
    <w:rsid w:val="00E0114F"/>
    <w:rsid w:val="00E011A5"/>
    <w:rsid w:val="00E01330"/>
    <w:rsid w:val="00E01377"/>
    <w:rsid w:val="00E01395"/>
    <w:rsid w:val="00E0150C"/>
    <w:rsid w:val="00E01514"/>
    <w:rsid w:val="00E016C2"/>
    <w:rsid w:val="00E01986"/>
    <w:rsid w:val="00E0198B"/>
    <w:rsid w:val="00E019AC"/>
    <w:rsid w:val="00E019EA"/>
    <w:rsid w:val="00E019ED"/>
    <w:rsid w:val="00E01A5C"/>
    <w:rsid w:val="00E01B26"/>
    <w:rsid w:val="00E01B58"/>
    <w:rsid w:val="00E01C98"/>
    <w:rsid w:val="00E01F88"/>
    <w:rsid w:val="00E0212E"/>
    <w:rsid w:val="00E021EB"/>
    <w:rsid w:val="00E0222B"/>
    <w:rsid w:val="00E02293"/>
    <w:rsid w:val="00E022EA"/>
    <w:rsid w:val="00E02462"/>
    <w:rsid w:val="00E025B3"/>
    <w:rsid w:val="00E025B8"/>
    <w:rsid w:val="00E0274C"/>
    <w:rsid w:val="00E028BA"/>
    <w:rsid w:val="00E028E6"/>
    <w:rsid w:val="00E0292E"/>
    <w:rsid w:val="00E02932"/>
    <w:rsid w:val="00E029A4"/>
    <w:rsid w:val="00E02A2D"/>
    <w:rsid w:val="00E02AE4"/>
    <w:rsid w:val="00E02C20"/>
    <w:rsid w:val="00E02C41"/>
    <w:rsid w:val="00E02CDE"/>
    <w:rsid w:val="00E02D2A"/>
    <w:rsid w:val="00E02D81"/>
    <w:rsid w:val="00E02DD5"/>
    <w:rsid w:val="00E03199"/>
    <w:rsid w:val="00E0324B"/>
    <w:rsid w:val="00E0328E"/>
    <w:rsid w:val="00E0345F"/>
    <w:rsid w:val="00E034C9"/>
    <w:rsid w:val="00E0357D"/>
    <w:rsid w:val="00E035DE"/>
    <w:rsid w:val="00E0362D"/>
    <w:rsid w:val="00E036D6"/>
    <w:rsid w:val="00E037FC"/>
    <w:rsid w:val="00E03809"/>
    <w:rsid w:val="00E03843"/>
    <w:rsid w:val="00E03A51"/>
    <w:rsid w:val="00E03A86"/>
    <w:rsid w:val="00E03AA3"/>
    <w:rsid w:val="00E03AB4"/>
    <w:rsid w:val="00E03BEA"/>
    <w:rsid w:val="00E03BED"/>
    <w:rsid w:val="00E03C5A"/>
    <w:rsid w:val="00E03E81"/>
    <w:rsid w:val="00E03F3F"/>
    <w:rsid w:val="00E0401E"/>
    <w:rsid w:val="00E0417A"/>
    <w:rsid w:val="00E0424B"/>
    <w:rsid w:val="00E042A0"/>
    <w:rsid w:val="00E04407"/>
    <w:rsid w:val="00E04478"/>
    <w:rsid w:val="00E045C4"/>
    <w:rsid w:val="00E04628"/>
    <w:rsid w:val="00E046C1"/>
    <w:rsid w:val="00E049EC"/>
    <w:rsid w:val="00E04B34"/>
    <w:rsid w:val="00E04B81"/>
    <w:rsid w:val="00E04C35"/>
    <w:rsid w:val="00E04D27"/>
    <w:rsid w:val="00E04D2B"/>
    <w:rsid w:val="00E04DB2"/>
    <w:rsid w:val="00E04E13"/>
    <w:rsid w:val="00E04EB3"/>
    <w:rsid w:val="00E0500C"/>
    <w:rsid w:val="00E05046"/>
    <w:rsid w:val="00E0518B"/>
    <w:rsid w:val="00E052F1"/>
    <w:rsid w:val="00E0554D"/>
    <w:rsid w:val="00E056CB"/>
    <w:rsid w:val="00E05870"/>
    <w:rsid w:val="00E058B1"/>
    <w:rsid w:val="00E058DD"/>
    <w:rsid w:val="00E05A0B"/>
    <w:rsid w:val="00E05A43"/>
    <w:rsid w:val="00E05B2A"/>
    <w:rsid w:val="00E05BD3"/>
    <w:rsid w:val="00E05E11"/>
    <w:rsid w:val="00E05EC6"/>
    <w:rsid w:val="00E05FC4"/>
    <w:rsid w:val="00E06142"/>
    <w:rsid w:val="00E06326"/>
    <w:rsid w:val="00E06549"/>
    <w:rsid w:val="00E065CE"/>
    <w:rsid w:val="00E065F9"/>
    <w:rsid w:val="00E067B8"/>
    <w:rsid w:val="00E068B5"/>
    <w:rsid w:val="00E068D5"/>
    <w:rsid w:val="00E0693E"/>
    <w:rsid w:val="00E06977"/>
    <w:rsid w:val="00E06AF4"/>
    <w:rsid w:val="00E06B6A"/>
    <w:rsid w:val="00E06DD5"/>
    <w:rsid w:val="00E06EAE"/>
    <w:rsid w:val="00E06F6A"/>
    <w:rsid w:val="00E06FA3"/>
    <w:rsid w:val="00E06FE3"/>
    <w:rsid w:val="00E071F0"/>
    <w:rsid w:val="00E072E2"/>
    <w:rsid w:val="00E07397"/>
    <w:rsid w:val="00E073C8"/>
    <w:rsid w:val="00E07530"/>
    <w:rsid w:val="00E075CE"/>
    <w:rsid w:val="00E07686"/>
    <w:rsid w:val="00E07831"/>
    <w:rsid w:val="00E07A23"/>
    <w:rsid w:val="00E07B1E"/>
    <w:rsid w:val="00E07B69"/>
    <w:rsid w:val="00E07C53"/>
    <w:rsid w:val="00E07CD7"/>
    <w:rsid w:val="00E07D91"/>
    <w:rsid w:val="00E07E2D"/>
    <w:rsid w:val="00E07E45"/>
    <w:rsid w:val="00E07F40"/>
    <w:rsid w:val="00E07FFA"/>
    <w:rsid w:val="00E1007C"/>
    <w:rsid w:val="00E101F9"/>
    <w:rsid w:val="00E102BD"/>
    <w:rsid w:val="00E1038C"/>
    <w:rsid w:val="00E1039D"/>
    <w:rsid w:val="00E103E9"/>
    <w:rsid w:val="00E103F8"/>
    <w:rsid w:val="00E103FC"/>
    <w:rsid w:val="00E10401"/>
    <w:rsid w:val="00E10408"/>
    <w:rsid w:val="00E104ED"/>
    <w:rsid w:val="00E105CC"/>
    <w:rsid w:val="00E10631"/>
    <w:rsid w:val="00E107F3"/>
    <w:rsid w:val="00E1088C"/>
    <w:rsid w:val="00E10B18"/>
    <w:rsid w:val="00E10BE0"/>
    <w:rsid w:val="00E10C37"/>
    <w:rsid w:val="00E10D8D"/>
    <w:rsid w:val="00E10FDE"/>
    <w:rsid w:val="00E11002"/>
    <w:rsid w:val="00E11124"/>
    <w:rsid w:val="00E1119B"/>
    <w:rsid w:val="00E112CE"/>
    <w:rsid w:val="00E11342"/>
    <w:rsid w:val="00E1141C"/>
    <w:rsid w:val="00E1152A"/>
    <w:rsid w:val="00E116C1"/>
    <w:rsid w:val="00E118AF"/>
    <w:rsid w:val="00E118E8"/>
    <w:rsid w:val="00E118FE"/>
    <w:rsid w:val="00E11A05"/>
    <w:rsid w:val="00E11A56"/>
    <w:rsid w:val="00E11A5D"/>
    <w:rsid w:val="00E11B4F"/>
    <w:rsid w:val="00E11B7C"/>
    <w:rsid w:val="00E11D7C"/>
    <w:rsid w:val="00E11E20"/>
    <w:rsid w:val="00E11EB8"/>
    <w:rsid w:val="00E12005"/>
    <w:rsid w:val="00E1213D"/>
    <w:rsid w:val="00E121CA"/>
    <w:rsid w:val="00E12237"/>
    <w:rsid w:val="00E12283"/>
    <w:rsid w:val="00E122CD"/>
    <w:rsid w:val="00E1230C"/>
    <w:rsid w:val="00E1234A"/>
    <w:rsid w:val="00E12356"/>
    <w:rsid w:val="00E1235C"/>
    <w:rsid w:val="00E1240A"/>
    <w:rsid w:val="00E124B9"/>
    <w:rsid w:val="00E125CE"/>
    <w:rsid w:val="00E125DB"/>
    <w:rsid w:val="00E125ED"/>
    <w:rsid w:val="00E126CE"/>
    <w:rsid w:val="00E1273A"/>
    <w:rsid w:val="00E127EA"/>
    <w:rsid w:val="00E12880"/>
    <w:rsid w:val="00E12933"/>
    <w:rsid w:val="00E12935"/>
    <w:rsid w:val="00E12958"/>
    <w:rsid w:val="00E12A5A"/>
    <w:rsid w:val="00E12AF0"/>
    <w:rsid w:val="00E12BC3"/>
    <w:rsid w:val="00E12CCA"/>
    <w:rsid w:val="00E12CD5"/>
    <w:rsid w:val="00E12D29"/>
    <w:rsid w:val="00E12F01"/>
    <w:rsid w:val="00E12F29"/>
    <w:rsid w:val="00E12FF3"/>
    <w:rsid w:val="00E1304D"/>
    <w:rsid w:val="00E1307A"/>
    <w:rsid w:val="00E13129"/>
    <w:rsid w:val="00E13373"/>
    <w:rsid w:val="00E135A5"/>
    <w:rsid w:val="00E13669"/>
    <w:rsid w:val="00E13681"/>
    <w:rsid w:val="00E136AE"/>
    <w:rsid w:val="00E139D0"/>
    <w:rsid w:val="00E13A36"/>
    <w:rsid w:val="00E13A4D"/>
    <w:rsid w:val="00E13B5C"/>
    <w:rsid w:val="00E13C24"/>
    <w:rsid w:val="00E13C38"/>
    <w:rsid w:val="00E13C5A"/>
    <w:rsid w:val="00E13D1A"/>
    <w:rsid w:val="00E13E2E"/>
    <w:rsid w:val="00E14039"/>
    <w:rsid w:val="00E1404F"/>
    <w:rsid w:val="00E140D0"/>
    <w:rsid w:val="00E142CE"/>
    <w:rsid w:val="00E143F1"/>
    <w:rsid w:val="00E145A7"/>
    <w:rsid w:val="00E145E0"/>
    <w:rsid w:val="00E146A5"/>
    <w:rsid w:val="00E146A6"/>
    <w:rsid w:val="00E1476D"/>
    <w:rsid w:val="00E147E5"/>
    <w:rsid w:val="00E14913"/>
    <w:rsid w:val="00E14982"/>
    <w:rsid w:val="00E149D5"/>
    <w:rsid w:val="00E14A9F"/>
    <w:rsid w:val="00E14D28"/>
    <w:rsid w:val="00E14F70"/>
    <w:rsid w:val="00E150A0"/>
    <w:rsid w:val="00E150B1"/>
    <w:rsid w:val="00E15110"/>
    <w:rsid w:val="00E151AA"/>
    <w:rsid w:val="00E15352"/>
    <w:rsid w:val="00E15382"/>
    <w:rsid w:val="00E153A7"/>
    <w:rsid w:val="00E15417"/>
    <w:rsid w:val="00E1548E"/>
    <w:rsid w:val="00E154A1"/>
    <w:rsid w:val="00E1556B"/>
    <w:rsid w:val="00E15621"/>
    <w:rsid w:val="00E15650"/>
    <w:rsid w:val="00E1565E"/>
    <w:rsid w:val="00E156B9"/>
    <w:rsid w:val="00E1571E"/>
    <w:rsid w:val="00E1584B"/>
    <w:rsid w:val="00E15924"/>
    <w:rsid w:val="00E15A74"/>
    <w:rsid w:val="00E15B94"/>
    <w:rsid w:val="00E15BA0"/>
    <w:rsid w:val="00E15BF2"/>
    <w:rsid w:val="00E15D4E"/>
    <w:rsid w:val="00E15E1B"/>
    <w:rsid w:val="00E15ECE"/>
    <w:rsid w:val="00E15ED2"/>
    <w:rsid w:val="00E16023"/>
    <w:rsid w:val="00E16365"/>
    <w:rsid w:val="00E1648F"/>
    <w:rsid w:val="00E164E8"/>
    <w:rsid w:val="00E1654E"/>
    <w:rsid w:val="00E167CE"/>
    <w:rsid w:val="00E167D4"/>
    <w:rsid w:val="00E16980"/>
    <w:rsid w:val="00E169E6"/>
    <w:rsid w:val="00E169F8"/>
    <w:rsid w:val="00E16AFF"/>
    <w:rsid w:val="00E16BD6"/>
    <w:rsid w:val="00E16C6C"/>
    <w:rsid w:val="00E16D40"/>
    <w:rsid w:val="00E16D94"/>
    <w:rsid w:val="00E16E16"/>
    <w:rsid w:val="00E16EC9"/>
    <w:rsid w:val="00E16F60"/>
    <w:rsid w:val="00E16F6E"/>
    <w:rsid w:val="00E17277"/>
    <w:rsid w:val="00E172D5"/>
    <w:rsid w:val="00E172EB"/>
    <w:rsid w:val="00E172FC"/>
    <w:rsid w:val="00E173FE"/>
    <w:rsid w:val="00E17428"/>
    <w:rsid w:val="00E17448"/>
    <w:rsid w:val="00E175FF"/>
    <w:rsid w:val="00E17674"/>
    <w:rsid w:val="00E17772"/>
    <w:rsid w:val="00E17904"/>
    <w:rsid w:val="00E17977"/>
    <w:rsid w:val="00E179B4"/>
    <w:rsid w:val="00E17ADA"/>
    <w:rsid w:val="00E17B62"/>
    <w:rsid w:val="00E17BDE"/>
    <w:rsid w:val="00E17C3F"/>
    <w:rsid w:val="00E17CB2"/>
    <w:rsid w:val="00E17CFB"/>
    <w:rsid w:val="00E17D18"/>
    <w:rsid w:val="00E17D6A"/>
    <w:rsid w:val="00E17DD9"/>
    <w:rsid w:val="00E17E4E"/>
    <w:rsid w:val="00E2001E"/>
    <w:rsid w:val="00E200EF"/>
    <w:rsid w:val="00E2017E"/>
    <w:rsid w:val="00E201E3"/>
    <w:rsid w:val="00E20279"/>
    <w:rsid w:val="00E2035C"/>
    <w:rsid w:val="00E20559"/>
    <w:rsid w:val="00E20570"/>
    <w:rsid w:val="00E20579"/>
    <w:rsid w:val="00E2058C"/>
    <w:rsid w:val="00E20661"/>
    <w:rsid w:val="00E20770"/>
    <w:rsid w:val="00E20855"/>
    <w:rsid w:val="00E20862"/>
    <w:rsid w:val="00E208AE"/>
    <w:rsid w:val="00E20958"/>
    <w:rsid w:val="00E209CE"/>
    <w:rsid w:val="00E20AD1"/>
    <w:rsid w:val="00E20B13"/>
    <w:rsid w:val="00E20E99"/>
    <w:rsid w:val="00E20F0B"/>
    <w:rsid w:val="00E20F8E"/>
    <w:rsid w:val="00E21145"/>
    <w:rsid w:val="00E211DD"/>
    <w:rsid w:val="00E21346"/>
    <w:rsid w:val="00E213F4"/>
    <w:rsid w:val="00E214FB"/>
    <w:rsid w:val="00E215AB"/>
    <w:rsid w:val="00E216A5"/>
    <w:rsid w:val="00E217C5"/>
    <w:rsid w:val="00E21802"/>
    <w:rsid w:val="00E2186C"/>
    <w:rsid w:val="00E2195E"/>
    <w:rsid w:val="00E2198E"/>
    <w:rsid w:val="00E21B4A"/>
    <w:rsid w:val="00E21B69"/>
    <w:rsid w:val="00E21BD4"/>
    <w:rsid w:val="00E21E10"/>
    <w:rsid w:val="00E21E58"/>
    <w:rsid w:val="00E21F1B"/>
    <w:rsid w:val="00E21FD1"/>
    <w:rsid w:val="00E22056"/>
    <w:rsid w:val="00E220D2"/>
    <w:rsid w:val="00E22162"/>
    <w:rsid w:val="00E222C6"/>
    <w:rsid w:val="00E22397"/>
    <w:rsid w:val="00E2239D"/>
    <w:rsid w:val="00E223B4"/>
    <w:rsid w:val="00E224C9"/>
    <w:rsid w:val="00E2258A"/>
    <w:rsid w:val="00E225EC"/>
    <w:rsid w:val="00E22625"/>
    <w:rsid w:val="00E226B5"/>
    <w:rsid w:val="00E2273C"/>
    <w:rsid w:val="00E2277C"/>
    <w:rsid w:val="00E22815"/>
    <w:rsid w:val="00E22857"/>
    <w:rsid w:val="00E2291A"/>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D3"/>
    <w:rsid w:val="00E238F5"/>
    <w:rsid w:val="00E239C5"/>
    <w:rsid w:val="00E239D0"/>
    <w:rsid w:val="00E23ACC"/>
    <w:rsid w:val="00E23ADB"/>
    <w:rsid w:val="00E23B78"/>
    <w:rsid w:val="00E23CD1"/>
    <w:rsid w:val="00E23EF9"/>
    <w:rsid w:val="00E23F3A"/>
    <w:rsid w:val="00E23F8E"/>
    <w:rsid w:val="00E243D5"/>
    <w:rsid w:val="00E244B2"/>
    <w:rsid w:val="00E244E7"/>
    <w:rsid w:val="00E24553"/>
    <w:rsid w:val="00E24801"/>
    <w:rsid w:val="00E2481D"/>
    <w:rsid w:val="00E2483A"/>
    <w:rsid w:val="00E24892"/>
    <w:rsid w:val="00E2496A"/>
    <w:rsid w:val="00E24A9E"/>
    <w:rsid w:val="00E24BE5"/>
    <w:rsid w:val="00E24C53"/>
    <w:rsid w:val="00E24D56"/>
    <w:rsid w:val="00E24D71"/>
    <w:rsid w:val="00E24DC9"/>
    <w:rsid w:val="00E24ECA"/>
    <w:rsid w:val="00E24F2B"/>
    <w:rsid w:val="00E25075"/>
    <w:rsid w:val="00E250DB"/>
    <w:rsid w:val="00E2511C"/>
    <w:rsid w:val="00E25124"/>
    <w:rsid w:val="00E25141"/>
    <w:rsid w:val="00E25145"/>
    <w:rsid w:val="00E25294"/>
    <w:rsid w:val="00E25328"/>
    <w:rsid w:val="00E25334"/>
    <w:rsid w:val="00E253BD"/>
    <w:rsid w:val="00E25425"/>
    <w:rsid w:val="00E25573"/>
    <w:rsid w:val="00E2558D"/>
    <w:rsid w:val="00E255CE"/>
    <w:rsid w:val="00E25623"/>
    <w:rsid w:val="00E2579A"/>
    <w:rsid w:val="00E259A0"/>
    <w:rsid w:val="00E259D3"/>
    <w:rsid w:val="00E25B7B"/>
    <w:rsid w:val="00E25DAB"/>
    <w:rsid w:val="00E25DE0"/>
    <w:rsid w:val="00E25F1D"/>
    <w:rsid w:val="00E25F49"/>
    <w:rsid w:val="00E2617B"/>
    <w:rsid w:val="00E26248"/>
    <w:rsid w:val="00E2629F"/>
    <w:rsid w:val="00E263D0"/>
    <w:rsid w:val="00E263DE"/>
    <w:rsid w:val="00E26433"/>
    <w:rsid w:val="00E2644A"/>
    <w:rsid w:val="00E26531"/>
    <w:rsid w:val="00E26581"/>
    <w:rsid w:val="00E265D3"/>
    <w:rsid w:val="00E266A7"/>
    <w:rsid w:val="00E266CC"/>
    <w:rsid w:val="00E2675C"/>
    <w:rsid w:val="00E267A8"/>
    <w:rsid w:val="00E2682E"/>
    <w:rsid w:val="00E2690E"/>
    <w:rsid w:val="00E269FA"/>
    <w:rsid w:val="00E26C75"/>
    <w:rsid w:val="00E26CD6"/>
    <w:rsid w:val="00E26E78"/>
    <w:rsid w:val="00E26F70"/>
    <w:rsid w:val="00E27081"/>
    <w:rsid w:val="00E27249"/>
    <w:rsid w:val="00E272E5"/>
    <w:rsid w:val="00E272FE"/>
    <w:rsid w:val="00E273D6"/>
    <w:rsid w:val="00E274A4"/>
    <w:rsid w:val="00E275BB"/>
    <w:rsid w:val="00E27606"/>
    <w:rsid w:val="00E27961"/>
    <w:rsid w:val="00E27992"/>
    <w:rsid w:val="00E27C1E"/>
    <w:rsid w:val="00E27D4E"/>
    <w:rsid w:val="00E27EC9"/>
    <w:rsid w:val="00E30063"/>
    <w:rsid w:val="00E301FB"/>
    <w:rsid w:val="00E30225"/>
    <w:rsid w:val="00E3049F"/>
    <w:rsid w:val="00E304FE"/>
    <w:rsid w:val="00E30517"/>
    <w:rsid w:val="00E30546"/>
    <w:rsid w:val="00E30567"/>
    <w:rsid w:val="00E3070A"/>
    <w:rsid w:val="00E3070C"/>
    <w:rsid w:val="00E30720"/>
    <w:rsid w:val="00E3072D"/>
    <w:rsid w:val="00E30888"/>
    <w:rsid w:val="00E308FB"/>
    <w:rsid w:val="00E3093D"/>
    <w:rsid w:val="00E30A72"/>
    <w:rsid w:val="00E30BB9"/>
    <w:rsid w:val="00E30D49"/>
    <w:rsid w:val="00E30DB2"/>
    <w:rsid w:val="00E30E8A"/>
    <w:rsid w:val="00E30EF4"/>
    <w:rsid w:val="00E30FDD"/>
    <w:rsid w:val="00E3107D"/>
    <w:rsid w:val="00E3110C"/>
    <w:rsid w:val="00E3119D"/>
    <w:rsid w:val="00E312A7"/>
    <w:rsid w:val="00E31506"/>
    <w:rsid w:val="00E31535"/>
    <w:rsid w:val="00E31618"/>
    <w:rsid w:val="00E31619"/>
    <w:rsid w:val="00E316D4"/>
    <w:rsid w:val="00E31850"/>
    <w:rsid w:val="00E31864"/>
    <w:rsid w:val="00E318F8"/>
    <w:rsid w:val="00E318FA"/>
    <w:rsid w:val="00E319C7"/>
    <w:rsid w:val="00E31A37"/>
    <w:rsid w:val="00E31A70"/>
    <w:rsid w:val="00E31C29"/>
    <w:rsid w:val="00E31DD1"/>
    <w:rsid w:val="00E31DE5"/>
    <w:rsid w:val="00E3200D"/>
    <w:rsid w:val="00E32276"/>
    <w:rsid w:val="00E32439"/>
    <w:rsid w:val="00E32559"/>
    <w:rsid w:val="00E32AE5"/>
    <w:rsid w:val="00E32B64"/>
    <w:rsid w:val="00E32C27"/>
    <w:rsid w:val="00E32D68"/>
    <w:rsid w:val="00E32DAA"/>
    <w:rsid w:val="00E32E0E"/>
    <w:rsid w:val="00E32E5A"/>
    <w:rsid w:val="00E32EF4"/>
    <w:rsid w:val="00E32F7A"/>
    <w:rsid w:val="00E33032"/>
    <w:rsid w:val="00E3305B"/>
    <w:rsid w:val="00E33071"/>
    <w:rsid w:val="00E33276"/>
    <w:rsid w:val="00E332A8"/>
    <w:rsid w:val="00E332C1"/>
    <w:rsid w:val="00E33506"/>
    <w:rsid w:val="00E33659"/>
    <w:rsid w:val="00E33802"/>
    <w:rsid w:val="00E33814"/>
    <w:rsid w:val="00E33955"/>
    <w:rsid w:val="00E339C6"/>
    <w:rsid w:val="00E33A1F"/>
    <w:rsid w:val="00E33AAE"/>
    <w:rsid w:val="00E33AC0"/>
    <w:rsid w:val="00E33B53"/>
    <w:rsid w:val="00E33B60"/>
    <w:rsid w:val="00E33B82"/>
    <w:rsid w:val="00E33B8C"/>
    <w:rsid w:val="00E33C09"/>
    <w:rsid w:val="00E33CA0"/>
    <w:rsid w:val="00E33E4D"/>
    <w:rsid w:val="00E33E97"/>
    <w:rsid w:val="00E33FE8"/>
    <w:rsid w:val="00E34001"/>
    <w:rsid w:val="00E34005"/>
    <w:rsid w:val="00E3400B"/>
    <w:rsid w:val="00E3405F"/>
    <w:rsid w:val="00E340BC"/>
    <w:rsid w:val="00E34142"/>
    <w:rsid w:val="00E341AB"/>
    <w:rsid w:val="00E341D5"/>
    <w:rsid w:val="00E342A6"/>
    <w:rsid w:val="00E342E1"/>
    <w:rsid w:val="00E34463"/>
    <w:rsid w:val="00E344AE"/>
    <w:rsid w:val="00E344E8"/>
    <w:rsid w:val="00E344FB"/>
    <w:rsid w:val="00E34500"/>
    <w:rsid w:val="00E3454E"/>
    <w:rsid w:val="00E345F8"/>
    <w:rsid w:val="00E3465E"/>
    <w:rsid w:val="00E3478F"/>
    <w:rsid w:val="00E3490A"/>
    <w:rsid w:val="00E34AA4"/>
    <w:rsid w:val="00E34C66"/>
    <w:rsid w:val="00E34CD2"/>
    <w:rsid w:val="00E34D51"/>
    <w:rsid w:val="00E34D6F"/>
    <w:rsid w:val="00E34F08"/>
    <w:rsid w:val="00E34FDC"/>
    <w:rsid w:val="00E34FEC"/>
    <w:rsid w:val="00E350CD"/>
    <w:rsid w:val="00E35261"/>
    <w:rsid w:val="00E35326"/>
    <w:rsid w:val="00E353FF"/>
    <w:rsid w:val="00E354DA"/>
    <w:rsid w:val="00E3550E"/>
    <w:rsid w:val="00E355CC"/>
    <w:rsid w:val="00E35698"/>
    <w:rsid w:val="00E356DE"/>
    <w:rsid w:val="00E358FF"/>
    <w:rsid w:val="00E35A1E"/>
    <w:rsid w:val="00E35AC2"/>
    <w:rsid w:val="00E35CAE"/>
    <w:rsid w:val="00E35D93"/>
    <w:rsid w:val="00E35E19"/>
    <w:rsid w:val="00E35EB9"/>
    <w:rsid w:val="00E35F47"/>
    <w:rsid w:val="00E35FE7"/>
    <w:rsid w:val="00E36109"/>
    <w:rsid w:val="00E3610B"/>
    <w:rsid w:val="00E361C6"/>
    <w:rsid w:val="00E3620C"/>
    <w:rsid w:val="00E3622D"/>
    <w:rsid w:val="00E36389"/>
    <w:rsid w:val="00E363B9"/>
    <w:rsid w:val="00E36400"/>
    <w:rsid w:val="00E36424"/>
    <w:rsid w:val="00E3649B"/>
    <w:rsid w:val="00E365A5"/>
    <w:rsid w:val="00E3671B"/>
    <w:rsid w:val="00E36776"/>
    <w:rsid w:val="00E367B7"/>
    <w:rsid w:val="00E36827"/>
    <w:rsid w:val="00E3691C"/>
    <w:rsid w:val="00E36AED"/>
    <w:rsid w:val="00E36B03"/>
    <w:rsid w:val="00E36B60"/>
    <w:rsid w:val="00E36BB9"/>
    <w:rsid w:val="00E36C72"/>
    <w:rsid w:val="00E36D29"/>
    <w:rsid w:val="00E36E14"/>
    <w:rsid w:val="00E37220"/>
    <w:rsid w:val="00E37429"/>
    <w:rsid w:val="00E37454"/>
    <w:rsid w:val="00E37531"/>
    <w:rsid w:val="00E377BF"/>
    <w:rsid w:val="00E3785A"/>
    <w:rsid w:val="00E37892"/>
    <w:rsid w:val="00E379FC"/>
    <w:rsid w:val="00E37A2C"/>
    <w:rsid w:val="00E37AD8"/>
    <w:rsid w:val="00E37B97"/>
    <w:rsid w:val="00E37BEE"/>
    <w:rsid w:val="00E37BFD"/>
    <w:rsid w:val="00E37C16"/>
    <w:rsid w:val="00E37C25"/>
    <w:rsid w:val="00E37CFE"/>
    <w:rsid w:val="00E37D4C"/>
    <w:rsid w:val="00E37DED"/>
    <w:rsid w:val="00E37EB8"/>
    <w:rsid w:val="00E37FDD"/>
    <w:rsid w:val="00E4006E"/>
    <w:rsid w:val="00E40129"/>
    <w:rsid w:val="00E4023E"/>
    <w:rsid w:val="00E4024B"/>
    <w:rsid w:val="00E402B1"/>
    <w:rsid w:val="00E40348"/>
    <w:rsid w:val="00E40362"/>
    <w:rsid w:val="00E40497"/>
    <w:rsid w:val="00E404B4"/>
    <w:rsid w:val="00E404EE"/>
    <w:rsid w:val="00E404F8"/>
    <w:rsid w:val="00E406E1"/>
    <w:rsid w:val="00E40966"/>
    <w:rsid w:val="00E4099A"/>
    <w:rsid w:val="00E40A2C"/>
    <w:rsid w:val="00E40AF0"/>
    <w:rsid w:val="00E40B52"/>
    <w:rsid w:val="00E40C67"/>
    <w:rsid w:val="00E40E97"/>
    <w:rsid w:val="00E40ED0"/>
    <w:rsid w:val="00E40F85"/>
    <w:rsid w:val="00E41002"/>
    <w:rsid w:val="00E41013"/>
    <w:rsid w:val="00E41062"/>
    <w:rsid w:val="00E41107"/>
    <w:rsid w:val="00E41325"/>
    <w:rsid w:val="00E4133E"/>
    <w:rsid w:val="00E4149F"/>
    <w:rsid w:val="00E4150D"/>
    <w:rsid w:val="00E415A3"/>
    <w:rsid w:val="00E41631"/>
    <w:rsid w:val="00E416DC"/>
    <w:rsid w:val="00E417EB"/>
    <w:rsid w:val="00E4180B"/>
    <w:rsid w:val="00E41A22"/>
    <w:rsid w:val="00E41A6A"/>
    <w:rsid w:val="00E41AE1"/>
    <w:rsid w:val="00E41BAC"/>
    <w:rsid w:val="00E41BAD"/>
    <w:rsid w:val="00E41BDB"/>
    <w:rsid w:val="00E41D8A"/>
    <w:rsid w:val="00E41E28"/>
    <w:rsid w:val="00E41ED7"/>
    <w:rsid w:val="00E42027"/>
    <w:rsid w:val="00E421B7"/>
    <w:rsid w:val="00E422B1"/>
    <w:rsid w:val="00E422B2"/>
    <w:rsid w:val="00E424E3"/>
    <w:rsid w:val="00E4252B"/>
    <w:rsid w:val="00E42532"/>
    <w:rsid w:val="00E425D0"/>
    <w:rsid w:val="00E4260C"/>
    <w:rsid w:val="00E42632"/>
    <w:rsid w:val="00E4268F"/>
    <w:rsid w:val="00E427E1"/>
    <w:rsid w:val="00E42907"/>
    <w:rsid w:val="00E42A6A"/>
    <w:rsid w:val="00E42B51"/>
    <w:rsid w:val="00E42C74"/>
    <w:rsid w:val="00E42CDE"/>
    <w:rsid w:val="00E42D71"/>
    <w:rsid w:val="00E42D89"/>
    <w:rsid w:val="00E4307E"/>
    <w:rsid w:val="00E43116"/>
    <w:rsid w:val="00E43182"/>
    <w:rsid w:val="00E431F8"/>
    <w:rsid w:val="00E4323C"/>
    <w:rsid w:val="00E432AE"/>
    <w:rsid w:val="00E432DA"/>
    <w:rsid w:val="00E4339A"/>
    <w:rsid w:val="00E4341B"/>
    <w:rsid w:val="00E434D2"/>
    <w:rsid w:val="00E4356E"/>
    <w:rsid w:val="00E43977"/>
    <w:rsid w:val="00E43A82"/>
    <w:rsid w:val="00E43AE1"/>
    <w:rsid w:val="00E43B76"/>
    <w:rsid w:val="00E43B8F"/>
    <w:rsid w:val="00E43C33"/>
    <w:rsid w:val="00E43CFB"/>
    <w:rsid w:val="00E43DA6"/>
    <w:rsid w:val="00E43DC1"/>
    <w:rsid w:val="00E43F1E"/>
    <w:rsid w:val="00E43F37"/>
    <w:rsid w:val="00E4409C"/>
    <w:rsid w:val="00E441BA"/>
    <w:rsid w:val="00E443F9"/>
    <w:rsid w:val="00E445E5"/>
    <w:rsid w:val="00E4466A"/>
    <w:rsid w:val="00E44689"/>
    <w:rsid w:val="00E44737"/>
    <w:rsid w:val="00E447D5"/>
    <w:rsid w:val="00E44810"/>
    <w:rsid w:val="00E44B39"/>
    <w:rsid w:val="00E44BAB"/>
    <w:rsid w:val="00E44C22"/>
    <w:rsid w:val="00E44C9E"/>
    <w:rsid w:val="00E44EF9"/>
    <w:rsid w:val="00E44FBD"/>
    <w:rsid w:val="00E45041"/>
    <w:rsid w:val="00E45095"/>
    <w:rsid w:val="00E450D8"/>
    <w:rsid w:val="00E4515C"/>
    <w:rsid w:val="00E45274"/>
    <w:rsid w:val="00E452AF"/>
    <w:rsid w:val="00E452D0"/>
    <w:rsid w:val="00E453F3"/>
    <w:rsid w:val="00E45408"/>
    <w:rsid w:val="00E455D3"/>
    <w:rsid w:val="00E45768"/>
    <w:rsid w:val="00E45878"/>
    <w:rsid w:val="00E458B4"/>
    <w:rsid w:val="00E45940"/>
    <w:rsid w:val="00E45A9D"/>
    <w:rsid w:val="00E45B40"/>
    <w:rsid w:val="00E45BC0"/>
    <w:rsid w:val="00E45C09"/>
    <w:rsid w:val="00E45C8A"/>
    <w:rsid w:val="00E45CB5"/>
    <w:rsid w:val="00E45F88"/>
    <w:rsid w:val="00E45FBE"/>
    <w:rsid w:val="00E4607A"/>
    <w:rsid w:val="00E460A1"/>
    <w:rsid w:val="00E462AD"/>
    <w:rsid w:val="00E462FA"/>
    <w:rsid w:val="00E463C3"/>
    <w:rsid w:val="00E46436"/>
    <w:rsid w:val="00E464BF"/>
    <w:rsid w:val="00E46567"/>
    <w:rsid w:val="00E465A3"/>
    <w:rsid w:val="00E4669D"/>
    <w:rsid w:val="00E467B3"/>
    <w:rsid w:val="00E46809"/>
    <w:rsid w:val="00E46897"/>
    <w:rsid w:val="00E468F5"/>
    <w:rsid w:val="00E4699A"/>
    <w:rsid w:val="00E46A54"/>
    <w:rsid w:val="00E46B66"/>
    <w:rsid w:val="00E46C31"/>
    <w:rsid w:val="00E46CA7"/>
    <w:rsid w:val="00E46CC9"/>
    <w:rsid w:val="00E46EB6"/>
    <w:rsid w:val="00E46EBC"/>
    <w:rsid w:val="00E470EA"/>
    <w:rsid w:val="00E471BF"/>
    <w:rsid w:val="00E471DC"/>
    <w:rsid w:val="00E472BF"/>
    <w:rsid w:val="00E4731E"/>
    <w:rsid w:val="00E474ED"/>
    <w:rsid w:val="00E47617"/>
    <w:rsid w:val="00E4763A"/>
    <w:rsid w:val="00E4765F"/>
    <w:rsid w:val="00E4776C"/>
    <w:rsid w:val="00E47877"/>
    <w:rsid w:val="00E479C4"/>
    <w:rsid w:val="00E47B62"/>
    <w:rsid w:val="00E47C2F"/>
    <w:rsid w:val="00E47CF8"/>
    <w:rsid w:val="00E47D5F"/>
    <w:rsid w:val="00E47D96"/>
    <w:rsid w:val="00E47EA0"/>
    <w:rsid w:val="00E47EAF"/>
    <w:rsid w:val="00E47F52"/>
    <w:rsid w:val="00E47F73"/>
    <w:rsid w:val="00E47FDB"/>
    <w:rsid w:val="00E47FE2"/>
    <w:rsid w:val="00E50110"/>
    <w:rsid w:val="00E50197"/>
    <w:rsid w:val="00E501A1"/>
    <w:rsid w:val="00E5039F"/>
    <w:rsid w:val="00E50530"/>
    <w:rsid w:val="00E50555"/>
    <w:rsid w:val="00E505B6"/>
    <w:rsid w:val="00E50797"/>
    <w:rsid w:val="00E508D6"/>
    <w:rsid w:val="00E508E3"/>
    <w:rsid w:val="00E509BC"/>
    <w:rsid w:val="00E509D4"/>
    <w:rsid w:val="00E50E3E"/>
    <w:rsid w:val="00E50F40"/>
    <w:rsid w:val="00E50FA4"/>
    <w:rsid w:val="00E50FE6"/>
    <w:rsid w:val="00E51211"/>
    <w:rsid w:val="00E5143C"/>
    <w:rsid w:val="00E51581"/>
    <w:rsid w:val="00E515A3"/>
    <w:rsid w:val="00E515A6"/>
    <w:rsid w:val="00E515BE"/>
    <w:rsid w:val="00E5166D"/>
    <w:rsid w:val="00E5174B"/>
    <w:rsid w:val="00E51856"/>
    <w:rsid w:val="00E519CF"/>
    <w:rsid w:val="00E51A16"/>
    <w:rsid w:val="00E51BD1"/>
    <w:rsid w:val="00E51C36"/>
    <w:rsid w:val="00E51E23"/>
    <w:rsid w:val="00E51ED0"/>
    <w:rsid w:val="00E51F5D"/>
    <w:rsid w:val="00E52132"/>
    <w:rsid w:val="00E522C0"/>
    <w:rsid w:val="00E522D2"/>
    <w:rsid w:val="00E523F3"/>
    <w:rsid w:val="00E52447"/>
    <w:rsid w:val="00E524B6"/>
    <w:rsid w:val="00E524E3"/>
    <w:rsid w:val="00E52633"/>
    <w:rsid w:val="00E5265F"/>
    <w:rsid w:val="00E526DE"/>
    <w:rsid w:val="00E526E1"/>
    <w:rsid w:val="00E52A95"/>
    <w:rsid w:val="00E52B6C"/>
    <w:rsid w:val="00E52C46"/>
    <w:rsid w:val="00E52DE8"/>
    <w:rsid w:val="00E52EBD"/>
    <w:rsid w:val="00E52F76"/>
    <w:rsid w:val="00E52FDC"/>
    <w:rsid w:val="00E53042"/>
    <w:rsid w:val="00E53125"/>
    <w:rsid w:val="00E5315C"/>
    <w:rsid w:val="00E5320A"/>
    <w:rsid w:val="00E534EA"/>
    <w:rsid w:val="00E53675"/>
    <w:rsid w:val="00E536C1"/>
    <w:rsid w:val="00E53736"/>
    <w:rsid w:val="00E5376F"/>
    <w:rsid w:val="00E537C1"/>
    <w:rsid w:val="00E537DA"/>
    <w:rsid w:val="00E5381B"/>
    <w:rsid w:val="00E538E0"/>
    <w:rsid w:val="00E53923"/>
    <w:rsid w:val="00E53A11"/>
    <w:rsid w:val="00E53AD3"/>
    <w:rsid w:val="00E53C2C"/>
    <w:rsid w:val="00E53D61"/>
    <w:rsid w:val="00E53E1B"/>
    <w:rsid w:val="00E53E31"/>
    <w:rsid w:val="00E53E36"/>
    <w:rsid w:val="00E541EC"/>
    <w:rsid w:val="00E542C2"/>
    <w:rsid w:val="00E543A1"/>
    <w:rsid w:val="00E54557"/>
    <w:rsid w:val="00E5457C"/>
    <w:rsid w:val="00E547DF"/>
    <w:rsid w:val="00E5496F"/>
    <w:rsid w:val="00E54A5A"/>
    <w:rsid w:val="00E54ADD"/>
    <w:rsid w:val="00E54B12"/>
    <w:rsid w:val="00E54B17"/>
    <w:rsid w:val="00E54C14"/>
    <w:rsid w:val="00E54CC0"/>
    <w:rsid w:val="00E54D1F"/>
    <w:rsid w:val="00E54D33"/>
    <w:rsid w:val="00E54DC6"/>
    <w:rsid w:val="00E54DFF"/>
    <w:rsid w:val="00E54E49"/>
    <w:rsid w:val="00E54F0F"/>
    <w:rsid w:val="00E54FEC"/>
    <w:rsid w:val="00E5516D"/>
    <w:rsid w:val="00E55292"/>
    <w:rsid w:val="00E55373"/>
    <w:rsid w:val="00E55656"/>
    <w:rsid w:val="00E557A6"/>
    <w:rsid w:val="00E557B7"/>
    <w:rsid w:val="00E557F6"/>
    <w:rsid w:val="00E558D4"/>
    <w:rsid w:val="00E558F1"/>
    <w:rsid w:val="00E559FF"/>
    <w:rsid w:val="00E55ADD"/>
    <w:rsid w:val="00E55CDE"/>
    <w:rsid w:val="00E55D3F"/>
    <w:rsid w:val="00E55E17"/>
    <w:rsid w:val="00E55EDA"/>
    <w:rsid w:val="00E561E4"/>
    <w:rsid w:val="00E5633D"/>
    <w:rsid w:val="00E5635C"/>
    <w:rsid w:val="00E56380"/>
    <w:rsid w:val="00E56473"/>
    <w:rsid w:val="00E564C1"/>
    <w:rsid w:val="00E56D97"/>
    <w:rsid w:val="00E56E0E"/>
    <w:rsid w:val="00E56E3C"/>
    <w:rsid w:val="00E56E57"/>
    <w:rsid w:val="00E56EC7"/>
    <w:rsid w:val="00E56F3C"/>
    <w:rsid w:val="00E57020"/>
    <w:rsid w:val="00E57045"/>
    <w:rsid w:val="00E57050"/>
    <w:rsid w:val="00E57068"/>
    <w:rsid w:val="00E5711F"/>
    <w:rsid w:val="00E573F2"/>
    <w:rsid w:val="00E574C3"/>
    <w:rsid w:val="00E574D9"/>
    <w:rsid w:val="00E57517"/>
    <w:rsid w:val="00E577A1"/>
    <w:rsid w:val="00E577C5"/>
    <w:rsid w:val="00E578AD"/>
    <w:rsid w:val="00E57A71"/>
    <w:rsid w:val="00E57AE7"/>
    <w:rsid w:val="00E57E98"/>
    <w:rsid w:val="00E57ECC"/>
    <w:rsid w:val="00E6000E"/>
    <w:rsid w:val="00E60050"/>
    <w:rsid w:val="00E600AE"/>
    <w:rsid w:val="00E6014B"/>
    <w:rsid w:val="00E602C9"/>
    <w:rsid w:val="00E60310"/>
    <w:rsid w:val="00E60499"/>
    <w:rsid w:val="00E60518"/>
    <w:rsid w:val="00E60555"/>
    <w:rsid w:val="00E605F5"/>
    <w:rsid w:val="00E60678"/>
    <w:rsid w:val="00E606A3"/>
    <w:rsid w:val="00E60714"/>
    <w:rsid w:val="00E607DF"/>
    <w:rsid w:val="00E60877"/>
    <w:rsid w:val="00E608B7"/>
    <w:rsid w:val="00E608E1"/>
    <w:rsid w:val="00E60927"/>
    <w:rsid w:val="00E6097C"/>
    <w:rsid w:val="00E60B27"/>
    <w:rsid w:val="00E60B76"/>
    <w:rsid w:val="00E60BB1"/>
    <w:rsid w:val="00E60BCD"/>
    <w:rsid w:val="00E60D2A"/>
    <w:rsid w:val="00E60D5F"/>
    <w:rsid w:val="00E60D72"/>
    <w:rsid w:val="00E60D96"/>
    <w:rsid w:val="00E60DB0"/>
    <w:rsid w:val="00E60E12"/>
    <w:rsid w:val="00E60EB9"/>
    <w:rsid w:val="00E60EC9"/>
    <w:rsid w:val="00E60F80"/>
    <w:rsid w:val="00E60FDF"/>
    <w:rsid w:val="00E6105E"/>
    <w:rsid w:val="00E61225"/>
    <w:rsid w:val="00E61332"/>
    <w:rsid w:val="00E6134E"/>
    <w:rsid w:val="00E613C4"/>
    <w:rsid w:val="00E613CE"/>
    <w:rsid w:val="00E6151A"/>
    <w:rsid w:val="00E6173B"/>
    <w:rsid w:val="00E617A8"/>
    <w:rsid w:val="00E617D5"/>
    <w:rsid w:val="00E6184C"/>
    <w:rsid w:val="00E6188F"/>
    <w:rsid w:val="00E61894"/>
    <w:rsid w:val="00E61ACD"/>
    <w:rsid w:val="00E61B09"/>
    <w:rsid w:val="00E61BDA"/>
    <w:rsid w:val="00E61D6F"/>
    <w:rsid w:val="00E61DAC"/>
    <w:rsid w:val="00E61EE9"/>
    <w:rsid w:val="00E61EFA"/>
    <w:rsid w:val="00E61F86"/>
    <w:rsid w:val="00E6225A"/>
    <w:rsid w:val="00E622BB"/>
    <w:rsid w:val="00E6264C"/>
    <w:rsid w:val="00E62701"/>
    <w:rsid w:val="00E62704"/>
    <w:rsid w:val="00E62AF2"/>
    <w:rsid w:val="00E62BD8"/>
    <w:rsid w:val="00E62C6B"/>
    <w:rsid w:val="00E62CAD"/>
    <w:rsid w:val="00E62D6D"/>
    <w:rsid w:val="00E62DDA"/>
    <w:rsid w:val="00E62E8F"/>
    <w:rsid w:val="00E62EB3"/>
    <w:rsid w:val="00E62EC0"/>
    <w:rsid w:val="00E62EC9"/>
    <w:rsid w:val="00E62F81"/>
    <w:rsid w:val="00E630F7"/>
    <w:rsid w:val="00E63128"/>
    <w:rsid w:val="00E63354"/>
    <w:rsid w:val="00E633E1"/>
    <w:rsid w:val="00E63479"/>
    <w:rsid w:val="00E634A7"/>
    <w:rsid w:val="00E63573"/>
    <w:rsid w:val="00E6359B"/>
    <w:rsid w:val="00E635FD"/>
    <w:rsid w:val="00E639CC"/>
    <w:rsid w:val="00E63A34"/>
    <w:rsid w:val="00E63A8C"/>
    <w:rsid w:val="00E63C41"/>
    <w:rsid w:val="00E63CF0"/>
    <w:rsid w:val="00E63F0A"/>
    <w:rsid w:val="00E63F58"/>
    <w:rsid w:val="00E64050"/>
    <w:rsid w:val="00E6407B"/>
    <w:rsid w:val="00E6421E"/>
    <w:rsid w:val="00E6423E"/>
    <w:rsid w:val="00E64327"/>
    <w:rsid w:val="00E64363"/>
    <w:rsid w:val="00E643D0"/>
    <w:rsid w:val="00E64499"/>
    <w:rsid w:val="00E6458E"/>
    <w:rsid w:val="00E645EA"/>
    <w:rsid w:val="00E6461B"/>
    <w:rsid w:val="00E64642"/>
    <w:rsid w:val="00E6467A"/>
    <w:rsid w:val="00E64763"/>
    <w:rsid w:val="00E647DC"/>
    <w:rsid w:val="00E6484F"/>
    <w:rsid w:val="00E64852"/>
    <w:rsid w:val="00E649C6"/>
    <w:rsid w:val="00E64AD3"/>
    <w:rsid w:val="00E64AF7"/>
    <w:rsid w:val="00E64B4F"/>
    <w:rsid w:val="00E64B7F"/>
    <w:rsid w:val="00E64B8D"/>
    <w:rsid w:val="00E64C7B"/>
    <w:rsid w:val="00E64CF2"/>
    <w:rsid w:val="00E64DD7"/>
    <w:rsid w:val="00E64DF9"/>
    <w:rsid w:val="00E64EC9"/>
    <w:rsid w:val="00E64F98"/>
    <w:rsid w:val="00E650FB"/>
    <w:rsid w:val="00E6523E"/>
    <w:rsid w:val="00E65240"/>
    <w:rsid w:val="00E65333"/>
    <w:rsid w:val="00E65350"/>
    <w:rsid w:val="00E653D0"/>
    <w:rsid w:val="00E654B8"/>
    <w:rsid w:val="00E654C6"/>
    <w:rsid w:val="00E654D8"/>
    <w:rsid w:val="00E65646"/>
    <w:rsid w:val="00E656FD"/>
    <w:rsid w:val="00E6595B"/>
    <w:rsid w:val="00E65A35"/>
    <w:rsid w:val="00E65A95"/>
    <w:rsid w:val="00E65BEC"/>
    <w:rsid w:val="00E65CF3"/>
    <w:rsid w:val="00E65E34"/>
    <w:rsid w:val="00E65E6B"/>
    <w:rsid w:val="00E6600E"/>
    <w:rsid w:val="00E66092"/>
    <w:rsid w:val="00E6614F"/>
    <w:rsid w:val="00E661F1"/>
    <w:rsid w:val="00E6640D"/>
    <w:rsid w:val="00E6649B"/>
    <w:rsid w:val="00E664A3"/>
    <w:rsid w:val="00E664FA"/>
    <w:rsid w:val="00E665CE"/>
    <w:rsid w:val="00E6660D"/>
    <w:rsid w:val="00E666A1"/>
    <w:rsid w:val="00E666B6"/>
    <w:rsid w:val="00E6682F"/>
    <w:rsid w:val="00E6689E"/>
    <w:rsid w:val="00E668D1"/>
    <w:rsid w:val="00E66ABF"/>
    <w:rsid w:val="00E66B1A"/>
    <w:rsid w:val="00E66B86"/>
    <w:rsid w:val="00E66BAA"/>
    <w:rsid w:val="00E66BCC"/>
    <w:rsid w:val="00E66CBB"/>
    <w:rsid w:val="00E66D2A"/>
    <w:rsid w:val="00E66EA6"/>
    <w:rsid w:val="00E66EC3"/>
    <w:rsid w:val="00E66F30"/>
    <w:rsid w:val="00E66FD7"/>
    <w:rsid w:val="00E67191"/>
    <w:rsid w:val="00E672E2"/>
    <w:rsid w:val="00E67389"/>
    <w:rsid w:val="00E67423"/>
    <w:rsid w:val="00E674B3"/>
    <w:rsid w:val="00E6755F"/>
    <w:rsid w:val="00E67573"/>
    <w:rsid w:val="00E675FF"/>
    <w:rsid w:val="00E67631"/>
    <w:rsid w:val="00E676AB"/>
    <w:rsid w:val="00E677F9"/>
    <w:rsid w:val="00E6786E"/>
    <w:rsid w:val="00E678F2"/>
    <w:rsid w:val="00E67B18"/>
    <w:rsid w:val="00E67BA5"/>
    <w:rsid w:val="00E67BC6"/>
    <w:rsid w:val="00E67CB4"/>
    <w:rsid w:val="00E67E0B"/>
    <w:rsid w:val="00E67FDF"/>
    <w:rsid w:val="00E7010A"/>
    <w:rsid w:val="00E701B6"/>
    <w:rsid w:val="00E70219"/>
    <w:rsid w:val="00E70324"/>
    <w:rsid w:val="00E7041A"/>
    <w:rsid w:val="00E704B4"/>
    <w:rsid w:val="00E705E5"/>
    <w:rsid w:val="00E70661"/>
    <w:rsid w:val="00E70758"/>
    <w:rsid w:val="00E707F6"/>
    <w:rsid w:val="00E708CA"/>
    <w:rsid w:val="00E708FF"/>
    <w:rsid w:val="00E70915"/>
    <w:rsid w:val="00E70973"/>
    <w:rsid w:val="00E70ADE"/>
    <w:rsid w:val="00E70B0C"/>
    <w:rsid w:val="00E70B97"/>
    <w:rsid w:val="00E70C65"/>
    <w:rsid w:val="00E70C6F"/>
    <w:rsid w:val="00E70C79"/>
    <w:rsid w:val="00E70E6D"/>
    <w:rsid w:val="00E70EE5"/>
    <w:rsid w:val="00E70F42"/>
    <w:rsid w:val="00E7112F"/>
    <w:rsid w:val="00E713F0"/>
    <w:rsid w:val="00E713FE"/>
    <w:rsid w:val="00E71575"/>
    <w:rsid w:val="00E715BA"/>
    <w:rsid w:val="00E715C6"/>
    <w:rsid w:val="00E7165F"/>
    <w:rsid w:val="00E71679"/>
    <w:rsid w:val="00E718A0"/>
    <w:rsid w:val="00E71952"/>
    <w:rsid w:val="00E719D6"/>
    <w:rsid w:val="00E71A5F"/>
    <w:rsid w:val="00E71AE9"/>
    <w:rsid w:val="00E71C95"/>
    <w:rsid w:val="00E71CE1"/>
    <w:rsid w:val="00E71D07"/>
    <w:rsid w:val="00E71DE2"/>
    <w:rsid w:val="00E71DF1"/>
    <w:rsid w:val="00E71EDB"/>
    <w:rsid w:val="00E71F88"/>
    <w:rsid w:val="00E72043"/>
    <w:rsid w:val="00E7207C"/>
    <w:rsid w:val="00E72187"/>
    <w:rsid w:val="00E722E6"/>
    <w:rsid w:val="00E723D3"/>
    <w:rsid w:val="00E7242A"/>
    <w:rsid w:val="00E72737"/>
    <w:rsid w:val="00E72ABE"/>
    <w:rsid w:val="00E72B58"/>
    <w:rsid w:val="00E72BC2"/>
    <w:rsid w:val="00E72BCC"/>
    <w:rsid w:val="00E72C01"/>
    <w:rsid w:val="00E72DBD"/>
    <w:rsid w:val="00E72F24"/>
    <w:rsid w:val="00E72F5F"/>
    <w:rsid w:val="00E7309E"/>
    <w:rsid w:val="00E73279"/>
    <w:rsid w:val="00E732AF"/>
    <w:rsid w:val="00E7345E"/>
    <w:rsid w:val="00E73494"/>
    <w:rsid w:val="00E735DD"/>
    <w:rsid w:val="00E73679"/>
    <w:rsid w:val="00E73748"/>
    <w:rsid w:val="00E737BD"/>
    <w:rsid w:val="00E737E5"/>
    <w:rsid w:val="00E7381A"/>
    <w:rsid w:val="00E738FF"/>
    <w:rsid w:val="00E73975"/>
    <w:rsid w:val="00E739A7"/>
    <w:rsid w:val="00E73AEB"/>
    <w:rsid w:val="00E73B70"/>
    <w:rsid w:val="00E73D0B"/>
    <w:rsid w:val="00E73E01"/>
    <w:rsid w:val="00E73E4A"/>
    <w:rsid w:val="00E73F06"/>
    <w:rsid w:val="00E74203"/>
    <w:rsid w:val="00E74274"/>
    <w:rsid w:val="00E7449A"/>
    <w:rsid w:val="00E745AE"/>
    <w:rsid w:val="00E7468D"/>
    <w:rsid w:val="00E746D0"/>
    <w:rsid w:val="00E74709"/>
    <w:rsid w:val="00E747E4"/>
    <w:rsid w:val="00E747F9"/>
    <w:rsid w:val="00E74913"/>
    <w:rsid w:val="00E74950"/>
    <w:rsid w:val="00E74A5E"/>
    <w:rsid w:val="00E74B5A"/>
    <w:rsid w:val="00E74C7D"/>
    <w:rsid w:val="00E74C8B"/>
    <w:rsid w:val="00E74CB9"/>
    <w:rsid w:val="00E74D56"/>
    <w:rsid w:val="00E74D7D"/>
    <w:rsid w:val="00E75096"/>
    <w:rsid w:val="00E751D5"/>
    <w:rsid w:val="00E7524F"/>
    <w:rsid w:val="00E753EE"/>
    <w:rsid w:val="00E754A4"/>
    <w:rsid w:val="00E7556D"/>
    <w:rsid w:val="00E755F3"/>
    <w:rsid w:val="00E75693"/>
    <w:rsid w:val="00E756FB"/>
    <w:rsid w:val="00E75786"/>
    <w:rsid w:val="00E758AA"/>
    <w:rsid w:val="00E75921"/>
    <w:rsid w:val="00E75BE4"/>
    <w:rsid w:val="00E75BEF"/>
    <w:rsid w:val="00E75D81"/>
    <w:rsid w:val="00E75E12"/>
    <w:rsid w:val="00E75E22"/>
    <w:rsid w:val="00E75F53"/>
    <w:rsid w:val="00E75FE8"/>
    <w:rsid w:val="00E76013"/>
    <w:rsid w:val="00E760FB"/>
    <w:rsid w:val="00E76141"/>
    <w:rsid w:val="00E761A8"/>
    <w:rsid w:val="00E761F3"/>
    <w:rsid w:val="00E76270"/>
    <w:rsid w:val="00E76384"/>
    <w:rsid w:val="00E76485"/>
    <w:rsid w:val="00E76585"/>
    <w:rsid w:val="00E765CE"/>
    <w:rsid w:val="00E76618"/>
    <w:rsid w:val="00E76655"/>
    <w:rsid w:val="00E76729"/>
    <w:rsid w:val="00E76842"/>
    <w:rsid w:val="00E76979"/>
    <w:rsid w:val="00E7698F"/>
    <w:rsid w:val="00E76A2A"/>
    <w:rsid w:val="00E76A2F"/>
    <w:rsid w:val="00E76B45"/>
    <w:rsid w:val="00E76BA1"/>
    <w:rsid w:val="00E76CBF"/>
    <w:rsid w:val="00E76E89"/>
    <w:rsid w:val="00E76EAB"/>
    <w:rsid w:val="00E77040"/>
    <w:rsid w:val="00E772C4"/>
    <w:rsid w:val="00E772E3"/>
    <w:rsid w:val="00E7743F"/>
    <w:rsid w:val="00E77655"/>
    <w:rsid w:val="00E778F8"/>
    <w:rsid w:val="00E77A37"/>
    <w:rsid w:val="00E77BC6"/>
    <w:rsid w:val="00E77C1A"/>
    <w:rsid w:val="00E77DAB"/>
    <w:rsid w:val="00E80034"/>
    <w:rsid w:val="00E80087"/>
    <w:rsid w:val="00E800E2"/>
    <w:rsid w:val="00E8016D"/>
    <w:rsid w:val="00E804C9"/>
    <w:rsid w:val="00E805A6"/>
    <w:rsid w:val="00E80606"/>
    <w:rsid w:val="00E80711"/>
    <w:rsid w:val="00E807B4"/>
    <w:rsid w:val="00E807B8"/>
    <w:rsid w:val="00E80B4E"/>
    <w:rsid w:val="00E80BD1"/>
    <w:rsid w:val="00E80CE8"/>
    <w:rsid w:val="00E80DE0"/>
    <w:rsid w:val="00E810B3"/>
    <w:rsid w:val="00E810EC"/>
    <w:rsid w:val="00E8112C"/>
    <w:rsid w:val="00E8113D"/>
    <w:rsid w:val="00E81369"/>
    <w:rsid w:val="00E81587"/>
    <w:rsid w:val="00E81A35"/>
    <w:rsid w:val="00E81BD8"/>
    <w:rsid w:val="00E81E20"/>
    <w:rsid w:val="00E81EB9"/>
    <w:rsid w:val="00E82145"/>
    <w:rsid w:val="00E821C7"/>
    <w:rsid w:val="00E82356"/>
    <w:rsid w:val="00E82411"/>
    <w:rsid w:val="00E8241E"/>
    <w:rsid w:val="00E824FB"/>
    <w:rsid w:val="00E82618"/>
    <w:rsid w:val="00E826C8"/>
    <w:rsid w:val="00E82819"/>
    <w:rsid w:val="00E82904"/>
    <w:rsid w:val="00E82B10"/>
    <w:rsid w:val="00E82BC7"/>
    <w:rsid w:val="00E82DD9"/>
    <w:rsid w:val="00E82E6D"/>
    <w:rsid w:val="00E82E76"/>
    <w:rsid w:val="00E82EE0"/>
    <w:rsid w:val="00E82F3C"/>
    <w:rsid w:val="00E82FEC"/>
    <w:rsid w:val="00E83280"/>
    <w:rsid w:val="00E832C9"/>
    <w:rsid w:val="00E8344D"/>
    <w:rsid w:val="00E83469"/>
    <w:rsid w:val="00E834AA"/>
    <w:rsid w:val="00E83645"/>
    <w:rsid w:val="00E83653"/>
    <w:rsid w:val="00E8398C"/>
    <w:rsid w:val="00E83A6B"/>
    <w:rsid w:val="00E83AA5"/>
    <w:rsid w:val="00E83AE3"/>
    <w:rsid w:val="00E83B97"/>
    <w:rsid w:val="00E83D41"/>
    <w:rsid w:val="00E83D49"/>
    <w:rsid w:val="00E83E08"/>
    <w:rsid w:val="00E83E6E"/>
    <w:rsid w:val="00E83EF0"/>
    <w:rsid w:val="00E83F33"/>
    <w:rsid w:val="00E83FB3"/>
    <w:rsid w:val="00E83FF2"/>
    <w:rsid w:val="00E8412F"/>
    <w:rsid w:val="00E8420E"/>
    <w:rsid w:val="00E8428E"/>
    <w:rsid w:val="00E8433E"/>
    <w:rsid w:val="00E843EF"/>
    <w:rsid w:val="00E84426"/>
    <w:rsid w:val="00E844F4"/>
    <w:rsid w:val="00E845C1"/>
    <w:rsid w:val="00E84661"/>
    <w:rsid w:val="00E84678"/>
    <w:rsid w:val="00E84895"/>
    <w:rsid w:val="00E848B0"/>
    <w:rsid w:val="00E848F2"/>
    <w:rsid w:val="00E84934"/>
    <w:rsid w:val="00E849A0"/>
    <w:rsid w:val="00E84A69"/>
    <w:rsid w:val="00E84B4E"/>
    <w:rsid w:val="00E84E15"/>
    <w:rsid w:val="00E84E1C"/>
    <w:rsid w:val="00E850A3"/>
    <w:rsid w:val="00E851E5"/>
    <w:rsid w:val="00E85233"/>
    <w:rsid w:val="00E852C1"/>
    <w:rsid w:val="00E852FA"/>
    <w:rsid w:val="00E853AC"/>
    <w:rsid w:val="00E85441"/>
    <w:rsid w:val="00E85483"/>
    <w:rsid w:val="00E854EA"/>
    <w:rsid w:val="00E85527"/>
    <w:rsid w:val="00E855BF"/>
    <w:rsid w:val="00E85603"/>
    <w:rsid w:val="00E856D9"/>
    <w:rsid w:val="00E85709"/>
    <w:rsid w:val="00E85722"/>
    <w:rsid w:val="00E8586E"/>
    <w:rsid w:val="00E8598B"/>
    <w:rsid w:val="00E859A9"/>
    <w:rsid w:val="00E85ABD"/>
    <w:rsid w:val="00E85B50"/>
    <w:rsid w:val="00E85F55"/>
    <w:rsid w:val="00E85F5D"/>
    <w:rsid w:val="00E86057"/>
    <w:rsid w:val="00E8608E"/>
    <w:rsid w:val="00E86113"/>
    <w:rsid w:val="00E861F7"/>
    <w:rsid w:val="00E8627F"/>
    <w:rsid w:val="00E862FF"/>
    <w:rsid w:val="00E86352"/>
    <w:rsid w:val="00E86383"/>
    <w:rsid w:val="00E864CA"/>
    <w:rsid w:val="00E865DD"/>
    <w:rsid w:val="00E86647"/>
    <w:rsid w:val="00E86659"/>
    <w:rsid w:val="00E8671B"/>
    <w:rsid w:val="00E867AB"/>
    <w:rsid w:val="00E867BF"/>
    <w:rsid w:val="00E869B2"/>
    <w:rsid w:val="00E869E8"/>
    <w:rsid w:val="00E86A6D"/>
    <w:rsid w:val="00E86BF7"/>
    <w:rsid w:val="00E86E6B"/>
    <w:rsid w:val="00E86ECB"/>
    <w:rsid w:val="00E8716E"/>
    <w:rsid w:val="00E87182"/>
    <w:rsid w:val="00E871DE"/>
    <w:rsid w:val="00E8747B"/>
    <w:rsid w:val="00E874EC"/>
    <w:rsid w:val="00E875C8"/>
    <w:rsid w:val="00E8760A"/>
    <w:rsid w:val="00E87874"/>
    <w:rsid w:val="00E878D0"/>
    <w:rsid w:val="00E87934"/>
    <w:rsid w:val="00E879F0"/>
    <w:rsid w:val="00E879FA"/>
    <w:rsid w:val="00E87A81"/>
    <w:rsid w:val="00E87A89"/>
    <w:rsid w:val="00E87AE6"/>
    <w:rsid w:val="00E87AF6"/>
    <w:rsid w:val="00E87BC7"/>
    <w:rsid w:val="00E87BFE"/>
    <w:rsid w:val="00E87CB1"/>
    <w:rsid w:val="00E87E34"/>
    <w:rsid w:val="00E87E51"/>
    <w:rsid w:val="00E900CD"/>
    <w:rsid w:val="00E90112"/>
    <w:rsid w:val="00E90302"/>
    <w:rsid w:val="00E903F5"/>
    <w:rsid w:val="00E90424"/>
    <w:rsid w:val="00E90618"/>
    <w:rsid w:val="00E906BC"/>
    <w:rsid w:val="00E90836"/>
    <w:rsid w:val="00E9086E"/>
    <w:rsid w:val="00E90898"/>
    <w:rsid w:val="00E908C8"/>
    <w:rsid w:val="00E90C40"/>
    <w:rsid w:val="00E90C96"/>
    <w:rsid w:val="00E90CAE"/>
    <w:rsid w:val="00E90F6F"/>
    <w:rsid w:val="00E9101F"/>
    <w:rsid w:val="00E91071"/>
    <w:rsid w:val="00E9109D"/>
    <w:rsid w:val="00E91139"/>
    <w:rsid w:val="00E91175"/>
    <w:rsid w:val="00E91473"/>
    <w:rsid w:val="00E915C2"/>
    <w:rsid w:val="00E915E1"/>
    <w:rsid w:val="00E91641"/>
    <w:rsid w:val="00E917C3"/>
    <w:rsid w:val="00E91982"/>
    <w:rsid w:val="00E91985"/>
    <w:rsid w:val="00E9198C"/>
    <w:rsid w:val="00E919F0"/>
    <w:rsid w:val="00E91AB3"/>
    <w:rsid w:val="00E91AEF"/>
    <w:rsid w:val="00E91BF2"/>
    <w:rsid w:val="00E91C1D"/>
    <w:rsid w:val="00E91DDE"/>
    <w:rsid w:val="00E91E61"/>
    <w:rsid w:val="00E9209A"/>
    <w:rsid w:val="00E9209B"/>
    <w:rsid w:val="00E920B8"/>
    <w:rsid w:val="00E92100"/>
    <w:rsid w:val="00E9212A"/>
    <w:rsid w:val="00E921BF"/>
    <w:rsid w:val="00E922C7"/>
    <w:rsid w:val="00E924C7"/>
    <w:rsid w:val="00E925BB"/>
    <w:rsid w:val="00E925CB"/>
    <w:rsid w:val="00E9277C"/>
    <w:rsid w:val="00E9281F"/>
    <w:rsid w:val="00E92979"/>
    <w:rsid w:val="00E92A1C"/>
    <w:rsid w:val="00E92A89"/>
    <w:rsid w:val="00E92BD4"/>
    <w:rsid w:val="00E92D1D"/>
    <w:rsid w:val="00E92E14"/>
    <w:rsid w:val="00E92E40"/>
    <w:rsid w:val="00E92E51"/>
    <w:rsid w:val="00E92F08"/>
    <w:rsid w:val="00E92F0A"/>
    <w:rsid w:val="00E92F7E"/>
    <w:rsid w:val="00E92FE2"/>
    <w:rsid w:val="00E93090"/>
    <w:rsid w:val="00E930BC"/>
    <w:rsid w:val="00E93150"/>
    <w:rsid w:val="00E93168"/>
    <w:rsid w:val="00E93200"/>
    <w:rsid w:val="00E93300"/>
    <w:rsid w:val="00E93402"/>
    <w:rsid w:val="00E93403"/>
    <w:rsid w:val="00E93423"/>
    <w:rsid w:val="00E9346A"/>
    <w:rsid w:val="00E934AE"/>
    <w:rsid w:val="00E934FF"/>
    <w:rsid w:val="00E93548"/>
    <w:rsid w:val="00E935A5"/>
    <w:rsid w:val="00E93862"/>
    <w:rsid w:val="00E939D5"/>
    <w:rsid w:val="00E939E4"/>
    <w:rsid w:val="00E93A7A"/>
    <w:rsid w:val="00E93AA3"/>
    <w:rsid w:val="00E93B3D"/>
    <w:rsid w:val="00E93C2A"/>
    <w:rsid w:val="00E93CD0"/>
    <w:rsid w:val="00E93D3F"/>
    <w:rsid w:val="00E93D61"/>
    <w:rsid w:val="00E93D80"/>
    <w:rsid w:val="00E93D89"/>
    <w:rsid w:val="00E93EDE"/>
    <w:rsid w:val="00E93F2D"/>
    <w:rsid w:val="00E93FD0"/>
    <w:rsid w:val="00E942D1"/>
    <w:rsid w:val="00E942DA"/>
    <w:rsid w:val="00E94307"/>
    <w:rsid w:val="00E94379"/>
    <w:rsid w:val="00E94587"/>
    <w:rsid w:val="00E9460E"/>
    <w:rsid w:val="00E94762"/>
    <w:rsid w:val="00E94792"/>
    <w:rsid w:val="00E947DB"/>
    <w:rsid w:val="00E94867"/>
    <w:rsid w:val="00E94906"/>
    <w:rsid w:val="00E94B71"/>
    <w:rsid w:val="00E94CB5"/>
    <w:rsid w:val="00E94D40"/>
    <w:rsid w:val="00E94DD9"/>
    <w:rsid w:val="00E94EEA"/>
    <w:rsid w:val="00E95042"/>
    <w:rsid w:val="00E95075"/>
    <w:rsid w:val="00E95329"/>
    <w:rsid w:val="00E95367"/>
    <w:rsid w:val="00E9537E"/>
    <w:rsid w:val="00E953E5"/>
    <w:rsid w:val="00E95594"/>
    <w:rsid w:val="00E955B8"/>
    <w:rsid w:val="00E955D6"/>
    <w:rsid w:val="00E956BC"/>
    <w:rsid w:val="00E95754"/>
    <w:rsid w:val="00E95798"/>
    <w:rsid w:val="00E95829"/>
    <w:rsid w:val="00E958EC"/>
    <w:rsid w:val="00E95955"/>
    <w:rsid w:val="00E95957"/>
    <w:rsid w:val="00E959A9"/>
    <w:rsid w:val="00E959CC"/>
    <w:rsid w:val="00E95A69"/>
    <w:rsid w:val="00E95A9A"/>
    <w:rsid w:val="00E95AB4"/>
    <w:rsid w:val="00E95B1E"/>
    <w:rsid w:val="00E95DFB"/>
    <w:rsid w:val="00E95E61"/>
    <w:rsid w:val="00E95E7E"/>
    <w:rsid w:val="00E95EBC"/>
    <w:rsid w:val="00E96071"/>
    <w:rsid w:val="00E9621A"/>
    <w:rsid w:val="00E9622E"/>
    <w:rsid w:val="00E9627E"/>
    <w:rsid w:val="00E96853"/>
    <w:rsid w:val="00E96871"/>
    <w:rsid w:val="00E96C84"/>
    <w:rsid w:val="00E96CA1"/>
    <w:rsid w:val="00E96CCA"/>
    <w:rsid w:val="00E96D11"/>
    <w:rsid w:val="00E96D78"/>
    <w:rsid w:val="00E96DF5"/>
    <w:rsid w:val="00E96E3F"/>
    <w:rsid w:val="00E96E67"/>
    <w:rsid w:val="00E96F40"/>
    <w:rsid w:val="00E96FBC"/>
    <w:rsid w:val="00E9702D"/>
    <w:rsid w:val="00E97084"/>
    <w:rsid w:val="00E97087"/>
    <w:rsid w:val="00E971AF"/>
    <w:rsid w:val="00E972CB"/>
    <w:rsid w:val="00E972ED"/>
    <w:rsid w:val="00E972F0"/>
    <w:rsid w:val="00E97328"/>
    <w:rsid w:val="00E9732D"/>
    <w:rsid w:val="00E97353"/>
    <w:rsid w:val="00E97363"/>
    <w:rsid w:val="00E9736B"/>
    <w:rsid w:val="00E9738B"/>
    <w:rsid w:val="00E97507"/>
    <w:rsid w:val="00E97512"/>
    <w:rsid w:val="00E97529"/>
    <w:rsid w:val="00E97655"/>
    <w:rsid w:val="00E976D1"/>
    <w:rsid w:val="00E979DD"/>
    <w:rsid w:val="00E97BBF"/>
    <w:rsid w:val="00E97C24"/>
    <w:rsid w:val="00E97C34"/>
    <w:rsid w:val="00E97D2D"/>
    <w:rsid w:val="00E97DF0"/>
    <w:rsid w:val="00E97DF8"/>
    <w:rsid w:val="00E97E15"/>
    <w:rsid w:val="00E97F1A"/>
    <w:rsid w:val="00E97F8A"/>
    <w:rsid w:val="00EA00F0"/>
    <w:rsid w:val="00EA014B"/>
    <w:rsid w:val="00EA01D6"/>
    <w:rsid w:val="00EA0281"/>
    <w:rsid w:val="00EA0293"/>
    <w:rsid w:val="00EA030C"/>
    <w:rsid w:val="00EA031C"/>
    <w:rsid w:val="00EA0368"/>
    <w:rsid w:val="00EA0475"/>
    <w:rsid w:val="00EA04FB"/>
    <w:rsid w:val="00EA06F9"/>
    <w:rsid w:val="00EA094B"/>
    <w:rsid w:val="00EA0B84"/>
    <w:rsid w:val="00EA0BD3"/>
    <w:rsid w:val="00EA0BFA"/>
    <w:rsid w:val="00EA0E05"/>
    <w:rsid w:val="00EA0E10"/>
    <w:rsid w:val="00EA0E40"/>
    <w:rsid w:val="00EA0F39"/>
    <w:rsid w:val="00EA0F74"/>
    <w:rsid w:val="00EA0FBA"/>
    <w:rsid w:val="00EA10D4"/>
    <w:rsid w:val="00EA148D"/>
    <w:rsid w:val="00EA14B2"/>
    <w:rsid w:val="00EA14E1"/>
    <w:rsid w:val="00EA17BF"/>
    <w:rsid w:val="00EA1818"/>
    <w:rsid w:val="00EA187D"/>
    <w:rsid w:val="00EA198F"/>
    <w:rsid w:val="00EA1A5B"/>
    <w:rsid w:val="00EA1AEB"/>
    <w:rsid w:val="00EA1B19"/>
    <w:rsid w:val="00EA1B4A"/>
    <w:rsid w:val="00EA1BF0"/>
    <w:rsid w:val="00EA1C09"/>
    <w:rsid w:val="00EA1C55"/>
    <w:rsid w:val="00EA1CC1"/>
    <w:rsid w:val="00EA1E46"/>
    <w:rsid w:val="00EA1E8A"/>
    <w:rsid w:val="00EA2143"/>
    <w:rsid w:val="00EA214D"/>
    <w:rsid w:val="00EA2271"/>
    <w:rsid w:val="00EA22C0"/>
    <w:rsid w:val="00EA2585"/>
    <w:rsid w:val="00EA25AE"/>
    <w:rsid w:val="00EA2730"/>
    <w:rsid w:val="00EA2768"/>
    <w:rsid w:val="00EA27CB"/>
    <w:rsid w:val="00EA2916"/>
    <w:rsid w:val="00EA2A3E"/>
    <w:rsid w:val="00EA2B89"/>
    <w:rsid w:val="00EA2BB7"/>
    <w:rsid w:val="00EA2D8B"/>
    <w:rsid w:val="00EA2F23"/>
    <w:rsid w:val="00EA3027"/>
    <w:rsid w:val="00EA30E6"/>
    <w:rsid w:val="00EA3117"/>
    <w:rsid w:val="00EA3200"/>
    <w:rsid w:val="00EA3368"/>
    <w:rsid w:val="00EA3487"/>
    <w:rsid w:val="00EA34C0"/>
    <w:rsid w:val="00EA34DA"/>
    <w:rsid w:val="00EA3590"/>
    <w:rsid w:val="00EA3641"/>
    <w:rsid w:val="00EA369A"/>
    <w:rsid w:val="00EA36B9"/>
    <w:rsid w:val="00EA378D"/>
    <w:rsid w:val="00EA396F"/>
    <w:rsid w:val="00EA39C2"/>
    <w:rsid w:val="00EA3A3A"/>
    <w:rsid w:val="00EA3A81"/>
    <w:rsid w:val="00EA3B2D"/>
    <w:rsid w:val="00EA3B4B"/>
    <w:rsid w:val="00EA3C04"/>
    <w:rsid w:val="00EA3D67"/>
    <w:rsid w:val="00EA3DB9"/>
    <w:rsid w:val="00EA3E22"/>
    <w:rsid w:val="00EA3F37"/>
    <w:rsid w:val="00EA4147"/>
    <w:rsid w:val="00EA417C"/>
    <w:rsid w:val="00EA41D3"/>
    <w:rsid w:val="00EA427C"/>
    <w:rsid w:val="00EA430D"/>
    <w:rsid w:val="00EA43A0"/>
    <w:rsid w:val="00EA43AB"/>
    <w:rsid w:val="00EA45C6"/>
    <w:rsid w:val="00EA475E"/>
    <w:rsid w:val="00EA475F"/>
    <w:rsid w:val="00EA476A"/>
    <w:rsid w:val="00EA4799"/>
    <w:rsid w:val="00EA47C4"/>
    <w:rsid w:val="00EA49C3"/>
    <w:rsid w:val="00EA4A0E"/>
    <w:rsid w:val="00EA4A36"/>
    <w:rsid w:val="00EA4AD8"/>
    <w:rsid w:val="00EA4B01"/>
    <w:rsid w:val="00EA4C72"/>
    <w:rsid w:val="00EA4E76"/>
    <w:rsid w:val="00EA4F96"/>
    <w:rsid w:val="00EA5029"/>
    <w:rsid w:val="00EA507E"/>
    <w:rsid w:val="00EA50C4"/>
    <w:rsid w:val="00EA50E7"/>
    <w:rsid w:val="00EA524A"/>
    <w:rsid w:val="00EA52E0"/>
    <w:rsid w:val="00EA5335"/>
    <w:rsid w:val="00EA5364"/>
    <w:rsid w:val="00EA5375"/>
    <w:rsid w:val="00EA5488"/>
    <w:rsid w:val="00EA55A5"/>
    <w:rsid w:val="00EA5A10"/>
    <w:rsid w:val="00EA5A3A"/>
    <w:rsid w:val="00EA5A72"/>
    <w:rsid w:val="00EA5B0E"/>
    <w:rsid w:val="00EA5C33"/>
    <w:rsid w:val="00EA5DCD"/>
    <w:rsid w:val="00EA5F46"/>
    <w:rsid w:val="00EA6024"/>
    <w:rsid w:val="00EA6027"/>
    <w:rsid w:val="00EA6031"/>
    <w:rsid w:val="00EA61F3"/>
    <w:rsid w:val="00EA6272"/>
    <w:rsid w:val="00EA630B"/>
    <w:rsid w:val="00EA6464"/>
    <w:rsid w:val="00EA64A5"/>
    <w:rsid w:val="00EA658C"/>
    <w:rsid w:val="00EA659F"/>
    <w:rsid w:val="00EA67DC"/>
    <w:rsid w:val="00EA67FD"/>
    <w:rsid w:val="00EA6817"/>
    <w:rsid w:val="00EA68C1"/>
    <w:rsid w:val="00EA68FB"/>
    <w:rsid w:val="00EA6ADA"/>
    <w:rsid w:val="00EA6BD4"/>
    <w:rsid w:val="00EA6D16"/>
    <w:rsid w:val="00EA6D22"/>
    <w:rsid w:val="00EA6DEB"/>
    <w:rsid w:val="00EA6E29"/>
    <w:rsid w:val="00EA6E56"/>
    <w:rsid w:val="00EA6E8A"/>
    <w:rsid w:val="00EA6F05"/>
    <w:rsid w:val="00EA6F28"/>
    <w:rsid w:val="00EA7218"/>
    <w:rsid w:val="00EA72B8"/>
    <w:rsid w:val="00EA72C9"/>
    <w:rsid w:val="00EA7306"/>
    <w:rsid w:val="00EA73E8"/>
    <w:rsid w:val="00EA7724"/>
    <w:rsid w:val="00EA7860"/>
    <w:rsid w:val="00EA7873"/>
    <w:rsid w:val="00EA7A14"/>
    <w:rsid w:val="00EA7A46"/>
    <w:rsid w:val="00EA7A8D"/>
    <w:rsid w:val="00EA7AF8"/>
    <w:rsid w:val="00EA7B1C"/>
    <w:rsid w:val="00EA7B35"/>
    <w:rsid w:val="00EA7B56"/>
    <w:rsid w:val="00EA7B5C"/>
    <w:rsid w:val="00EA7CE6"/>
    <w:rsid w:val="00EA7E15"/>
    <w:rsid w:val="00EA7E9E"/>
    <w:rsid w:val="00EA7EF5"/>
    <w:rsid w:val="00EA7F1F"/>
    <w:rsid w:val="00EA7F93"/>
    <w:rsid w:val="00EB0005"/>
    <w:rsid w:val="00EB00D5"/>
    <w:rsid w:val="00EB01F1"/>
    <w:rsid w:val="00EB03E9"/>
    <w:rsid w:val="00EB0491"/>
    <w:rsid w:val="00EB04A1"/>
    <w:rsid w:val="00EB05DC"/>
    <w:rsid w:val="00EB0617"/>
    <w:rsid w:val="00EB0634"/>
    <w:rsid w:val="00EB06B2"/>
    <w:rsid w:val="00EB07D4"/>
    <w:rsid w:val="00EB08E8"/>
    <w:rsid w:val="00EB0A9B"/>
    <w:rsid w:val="00EB0BCD"/>
    <w:rsid w:val="00EB0C54"/>
    <w:rsid w:val="00EB0F78"/>
    <w:rsid w:val="00EB1186"/>
    <w:rsid w:val="00EB11CF"/>
    <w:rsid w:val="00EB122E"/>
    <w:rsid w:val="00EB1470"/>
    <w:rsid w:val="00EB15E1"/>
    <w:rsid w:val="00EB1650"/>
    <w:rsid w:val="00EB1705"/>
    <w:rsid w:val="00EB17C2"/>
    <w:rsid w:val="00EB1AA8"/>
    <w:rsid w:val="00EB1BF0"/>
    <w:rsid w:val="00EB1D3A"/>
    <w:rsid w:val="00EB21D4"/>
    <w:rsid w:val="00EB233C"/>
    <w:rsid w:val="00EB2417"/>
    <w:rsid w:val="00EB2435"/>
    <w:rsid w:val="00EB24BF"/>
    <w:rsid w:val="00EB2550"/>
    <w:rsid w:val="00EB2571"/>
    <w:rsid w:val="00EB2687"/>
    <w:rsid w:val="00EB269A"/>
    <w:rsid w:val="00EB26A5"/>
    <w:rsid w:val="00EB2769"/>
    <w:rsid w:val="00EB2813"/>
    <w:rsid w:val="00EB2814"/>
    <w:rsid w:val="00EB296A"/>
    <w:rsid w:val="00EB2A54"/>
    <w:rsid w:val="00EB2A72"/>
    <w:rsid w:val="00EB2C30"/>
    <w:rsid w:val="00EB2CFD"/>
    <w:rsid w:val="00EB2E1D"/>
    <w:rsid w:val="00EB2E9F"/>
    <w:rsid w:val="00EB2EBA"/>
    <w:rsid w:val="00EB3157"/>
    <w:rsid w:val="00EB3495"/>
    <w:rsid w:val="00EB367F"/>
    <w:rsid w:val="00EB36E9"/>
    <w:rsid w:val="00EB3828"/>
    <w:rsid w:val="00EB3953"/>
    <w:rsid w:val="00EB39C9"/>
    <w:rsid w:val="00EB3C6C"/>
    <w:rsid w:val="00EB3C79"/>
    <w:rsid w:val="00EB3CB6"/>
    <w:rsid w:val="00EB3CE0"/>
    <w:rsid w:val="00EB3DB0"/>
    <w:rsid w:val="00EB3DC4"/>
    <w:rsid w:val="00EB3E4D"/>
    <w:rsid w:val="00EB3F40"/>
    <w:rsid w:val="00EB4051"/>
    <w:rsid w:val="00EB410B"/>
    <w:rsid w:val="00EB4128"/>
    <w:rsid w:val="00EB4138"/>
    <w:rsid w:val="00EB41F9"/>
    <w:rsid w:val="00EB4216"/>
    <w:rsid w:val="00EB42C8"/>
    <w:rsid w:val="00EB4316"/>
    <w:rsid w:val="00EB4395"/>
    <w:rsid w:val="00EB461B"/>
    <w:rsid w:val="00EB4687"/>
    <w:rsid w:val="00EB4A29"/>
    <w:rsid w:val="00EB4A81"/>
    <w:rsid w:val="00EB4D30"/>
    <w:rsid w:val="00EB4D77"/>
    <w:rsid w:val="00EB4DCD"/>
    <w:rsid w:val="00EB4E7D"/>
    <w:rsid w:val="00EB4E9F"/>
    <w:rsid w:val="00EB4F7F"/>
    <w:rsid w:val="00EB5008"/>
    <w:rsid w:val="00EB5065"/>
    <w:rsid w:val="00EB534C"/>
    <w:rsid w:val="00EB548E"/>
    <w:rsid w:val="00EB5543"/>
    <w:rsid w:val="00EB55D2"/>
    <w:rsid w:val="00EB56E5"/>
    <w:rsid w:val="00EB57CC"/>
    <w:rsid w:val="00EB580E"/>
    <w:rsid w:val="00EB5839"/>
    <w:rsid w:val="00EB5A08"/>
    <w:rsid w:val="00EB5A5B"/>
    <w:rsid w:val="00EB5A78"/>
    <w:rsid w:val="00EB5B99"/>
    <w:rsid w:val="00EB5BAF"/>
    <w:rsid w:val="00EB5BB7"/>
    <w:rsid w:val="00EB5C31"/>
    <w:rsid w:val="00EB5C72"/>
    <w:rsid w:val="00EB5E0E"/>
    <w:rsid w:val="00EB5E58"/>
    <w:rsid w:val="00EB5EB2"/>
    <w:rsid w:val="00EB5F78"/>
    <w:rsid w:val="00EB60EF"/>
    <w:rsid w:val="00EB6417"/>
    <w:rsid w:val="00EB6479"/>
    <w:rsid w:val="00EB64CE"/>
    <w:rsid w:val="00EB64DC"/>
    <w:rsid w:val="00EB64E7"/>
    <w:rsid w:val="00EB6721"/>
    <w:rsid w:val="00EB678A"/>
    <w:rsid w:val="00EB6790"/>
    <w:rsid w:val="00EB681B"/>
    <w:rsid w:val="00EB6A2A"/>
    <w:rsid w:val="00EB6AA8"/>
    <w:rsid w:val="00EB6AF7"/>
    <w:rsid w:val="00EB6C53"/>
    <w:rsid w:val="00EB6CAA"/>
    <w:rsid w:val="00EB6DE1"/>
    <w:rsid w:val="00EB6E7D"/>
    <w:rsid w:val="00EB6FB2"/>
    <w:rsid w:val="00EB7011"/>
    <w:rsid w:val="00EB7097"/>
    <w:rsid w:val="00EB71FF"/>
    <w:rsid w:val="00EB720A"/>
    <w:rsid w:val="00EB7248"/>
    <w:rsid w:val="00EB7326"/>
    <w:rsid w:val="00EB73CD"/>
    <w:rsid w:val="00EB749C"/>
    <w:rsid w:val="00EB7523"/>
    <w:rsid w:val="00EB764D"/>
    <w:rsid w:val="00EB7675"/>
    <w:rsid w:val="00EB7832"/>
    <w:rsid w:val="00EB7849"/>
    <w:rsid w:val="00EB790A"/>
    <w:rsid w:val="00EB798B"/>
    <w:rsid w:val="00EB79A4"/>
    <w:rsid w:val="00EB79AC"/>
    <w:rsid w:val="00EB7B45"/>
    <w:rsid w:val="00EB7B4D"/>
    <w:rsid w:val="00EB7B58"/>
    <w:rsid w:val="00EB7B7F"/>
    <w:rsid w:val="00EB7C36"/>
    <w:rsid w:val="00EB7C50"/>
    <w:rsid w:val="00EB7D51"/>
    <w:rsid w:val="00EB7E00"/>
    <w:rsid w:val="00EB7E39"/>
    <w:rsid w:val="00EB7E4D"/>
    <w:rsid w:val="00EB7E52"/>
    <w:rsid w:val="00EB7E97"/>
    <w:rsid w:val="00EB7FE8"/>
    <w:rsid w:val="00EC01C0"/>
    <w:rsid w:val="00EC0474"/>
    <w:rsid w:val="00EC04FD"/>
    <w:rsid w:val="00EC0530"/>
    <w:rsid w:val="00EC05B8"/>
    <w:rsid w:val="00EC0695"/>
    <w:rsid w:val="00EC06DE"/>
    <w:rsid w:val="00EC075E"/>
    <w:rsid w:val="00EC07E7"/>
    <w:rsid w:val="00EC0AC2"/>
    <w:rsid w:val="00EC0B85"/>
    <w:rsid w:val="00EC0BA8"/>
    <w:rsid w:val="00EC0C24"/>
    <w:rsid w:val="00EC0C62"/>
    <w:rsid w:val="00EC0D81"/>
    <w:rsid w:val="00EC0FF7"/>
    <w:rsid w:val="00EC1013"/>
    <w:rsid w:val="00EC1038"/>
    <w:rsid w:val="00EC1046"/>
    <w:rsid w:val="00EC1187"/>
    <w:rsid w:val="00EC12F3"/>
    <w:rsid w:val="00EC1358"/>
    <w:rsid w:val="00EC1360"/>
    <w:rsid w:val="00EC1366"/>
    <w:rsid w:val="00EC13FC"/>
    <w:rsid w:val="00EC147E"/>
    <w:rsid w:val="00EC1567"/>
    <w:rsid w:val="00EC178F"/>
    <w:rsid w:val="00EC17B0"/>
    <w:rsid w:val="00EC183D"/>
    <w:rsid w:val="00EC18CD"/>
    <w:rsid w:val="00EC18EB"/>
    <w:rsid w:val="00EC19CB"/>
    <w:rsid w:val="00EC1A2D"/>
    <w:rsid w:val="00EC1A9B"/>
    <w:rsid w:val="00EC1AE2"/>
    <w:rsid w:val="00EC1C2C"/>
    <w:rsid w:val="00EC1C39"/>
    <w:rsid w:val="00EC1D83"/>
    <w:rsid w:val="00EC1E01"/>
    <w:rsid w:val="00EC1FDE"/>
    <w:rsid w:val="00EC1FE9"/>
    <w:rsid w:val="00EC20A2"/>
    <w:rsid w:val="00EC2198"/>
    <w:rsid w:val="00EC219F"/>
    <w:rsid w:val="00EC2307"/>
    <w:rsid w:val="00EC2562"/>
    <w:rsid w:val="00EC259E"/>
    <w:rsid w:val="00EC288D"/>
    <w:rsid w:val="00EC28CD"/>
    <w:rsid w:val="00EC28EE"/>
    <w:rsid w:val="00EC2915"/>
    <w:rsid w:val="00EC29F7"/>
    <w:rsid w:val="00EC2C50"/>
    <w:rsid w:val="00EC2C7A"/>
    <w:rsid w:val="00EC2D5A"/>
    <w:rsid w:val="00EC2D5B"/>
    <w:rsid w:val="00EC2E21"/>
    <w:rsid w:val="00EC2F2B"/>
    <w:rsid w:val="00EC3001"/>
    <w:rsid w:val="00EC30A0"/>
    <w:rsid w:val="00EC30FE"/>
    <w:rsid w:val="00EC3189"/>
    <w:rsid w:val="00EC31DD"/>
    <w:rsid w:val="00EC3405"/>
    <w:rsid w:val="00EC345A"/>
    <w:rsid w:val="00EC36DD"/>
    <w:rsid w:val="00EC37B0"/>
    <w:rsid w:val="00EC37B3"/>
    <w:rsid w:val="00EC39E6"/>
    <w:rsid w:val="00EC3ABA"/>
    <w:rsid w:val="00EC3B96"/>
    <w:rsid w:val="00EC3C2A"/>
    <w:rsid w:val="00EC3CDE"/>
    <w:rsid w:val="00EC3DEE"/>
    <w:rsid w:val="00EC3E81"/>
    <w:rsid w:val="00EC3E82"/>
    <w:rsid w:val="00EC3EAD"/>
    <w:rsid w:val="00EC3EC8"/>
    <w:rsid w:val="00EC3F09"/>
    <w:rsid w:val="00EC3F0D"/>
    <w:rsid w:val="00EC4142"/>
    <w:rsid w:val="00EC41AE"/>
    <w:rsid w:val="00EC434A"/>
    <w:rsid w:val="00EC438C"/>
    <w:rsid w:val="00EC44E7"/>
    <w:rsid w:val="00EC46AE"/>
    <w:rsid w:val="00EC4752"/>
    <w:rsid w:val="00EC4C71"/>
    <w:rsid w:val="00EC4C9B"/>
    <w:rsid w:val="00EC4CB5"/>
    <w:rsid w:val="00EC4D77"/>
    <w:rsid w:val="00EC4D7B"/>
    <w:rsid w:val="00EC4E03"/>
    <w:rsid w:val="00EC4E2E"/>
    <w:rsid w:val="00EC4FF6"/>
    <w:rsid w:val="00EC5009"/>
    <w:rsid w:val="00EC5035"/>
    <w:rsid w:val="00EC511E"/>
    <w:rsid w:val="00EC5125"/>
    <w:rsid w:val="00EC5184"/>
    <w:rsid w:val="00EC538D"/>
    <w:rsid w:val="00EC544C"/>
    <w:rsid w:val="00EC54CA"/>
    <w:rsid w:val="00EC555C"/>
    <w:rsid w:val="00EC55A8"/>
    <w:rsid w:val="00EC5652"/>
    <w:rsid w:val="00EC56C3"/>
    <w:rsid w:val="00EC5C97"/>
    <w:rsid w:val="00EC5CC8"/>
    <w:rsid w:val="00EC5D0D"/>
    <w:rsid w:val="00EC5E44"/>
    <w:rsid w:val="00EC5EA0"/>
    <w:rsid w:val="00EC5F49"/>
    <w:rsid w:val="00EC60A1"/>
    <w:rsid w:val="00EC614D"/>
    <w:rsid w:val="00EC61A3"/>
    <w:rsid w:val="00EC623C"/>
    <w:rsid w:val="00EC624C"/>
    <w:rsid w:val="00EC6337"/>
    <w:rsid w:val="00EC634F"/>
    <w:rsid w:val="00EC63AB"/>
    <w:rsid w:val="00EC681F"/>
    <w:rsid w:val="00EC682B"/>
    <w:rsid w:val="00EC682C"/>
    <w:rsid w:val="00EC6A42"/>
    <w:rsid w:val="00EC6CE5"/>
    <w:rsid w:val="00EC6D68"/>
    <w:rsid w:val="00EC6D82"/>
    <w:rsid w:val="00EC707F"/>
    <w:rsid w:val="00EC7183"/>
    <w:rsid w:val="00EC71AB"/>
    <w:rsid w:val="00EC7236"/>
    <w:rsid w:val="00EC7AD8"/>
    <w:rsid w:val="00EC7AFE"/>
    <w:rsid w:val="00EC7B0C"/>
    <w:rsid w:val="00EC7BD1"/>
    <w:rsid w:val="00EC7EE8"/>
    <w:rsid w:val="00EC7F68"/>
    <w:rsid w:val="00EC7F95"/>
    <w:rsid w:val="00ED029C"/>
    <w:rsid w:val="00ED02C9"/>
    <w:rsid w:val="00ED03A7"/>
    <w:rsid w:val="00ED03CA"/>
    <w:rsid w:val="00ED0491"/>
    <w:rsid w:val="00ED05CE"/>
    <w:rsid w:val="00ED06D7"/>
    <w:rsid w:val="00ED08BE"/>
    <w:rsid w:val="00ED08C8"/>
    <w:rsid w:val="00ED09C8"/>
    <w:rsid w:val="00ED0D9E"/>
    <w:rsid w:val="00ED0DE8"/>
    <w:rsid w:val="00ED0EB9"/>
    <w:rsid w:val="00ED0FE1"/>
    <w:rsid w:val="00ED1250"/>
    <w:rsid w:val="00ED1293"/>
    <w:rsid w:val="00ED12AF"/>
    <w:rsid w:val="00ED136C"/>
    <w:rsid w:val="00ED1429"/>
    <w:rsid w:val="00ED17D6"/>
    <w:rsid w:val="00ED17FF"/>
    <w:rsid w:val="00ED18C7"/>
    <w:rsid w:val="00ED18EC"/>
    <w:rsid w:val="00ED1A21"/>
    <w:rsid w:val="00ED1A39"/>
    <w:rsid w:val="00ED1ABF"/>
    <w:rsid w:val="00ED1C01"/>
    <w:rsid w:val="00ED1C51"/>
    <w:rsid w:val="00ED1CD6"/>
    <w:rsid w:val="00ED1E7D"/>
    <w:rsid w:val="00ED1FFF"/>
    <w:rsid w:val="00ED20AE"/>
    <w:rsid w:val="00ED222C"/>
    <w:rsid w:val="00ED24CE"/>
    <w:rsid w:val="00ED2557"/>
    <w:rsid w:val="00ED2623"/>
    <w:rsid w:val="00ED26DD"/>
    <w:rsid w:val="00ED27D0"/>
    <w:rsid w:val="00ED2861"/>
    <w:rsid w:val="00ED28D6"/>
    <w:rsid w:val="00ED294B"/>
    <w:rsid w:val="00ED297E"/>
    <w:rsid w:val="00ED2B4E"/>
    <w:rsid w:val="00ED2B6C"/>
    <w:rsid w:val="00ED2B6F"/>
    <w:rsid w:val="00ED2C9D"/>
    <w:rsid w:val="00ED2F00"/>
    <w:rsid w:val="00ED2F9B"/>
    <w:rsid w:val="00ED2FEA"/>
    <w:rsid w:val="00ED2FF1"/>
    <w:rsid w:val="00ED30F1"/>
    <w:rsid w:val="00ED316C"/>
    <w:rsid w:val="00ED3203"/>
    <w:rsid w:val="00ED3207"/>
    <w:rsid w:val="00ED32E7"/>
    <w:rsid w:val="00ED33BD"/>
    <w:rsid w:val="00ED341E"/>
    <w:rsid w:val="00ED3423"/>
    <w:rsid w:val="00ED352D"/>
    <w:rsid w:val="00ED3534"/>
    <w:rsid w:val="00ED36A7"/>
    <w:rsid w:val="00ED36E4"/>
    <w:rsid w:val="00ED376C"/>
    <w:rsid w:val="00ED38D7"/>
    <w:rsid w:val="00ED391E"/>
    <w:rsid w:val="00ED3927"/>
    <w:rsid w:val="00ED3AEA"/>
    <w:rsid w:val="00ED3B7D"/>
    <w:rsid w:val="00ED3BA8"/>
    <w:rsid w:val="00ED3C5B"/>
    <w:rsid w:val="00ED3D54"/>
    <w:rsid w:val="00ED3DA3"/>
    <w:rsid w:val="00ED3E71"/>
    <w:rsid w:val="00ED3F45"/>
    <w:rsid w:val="00ED3FA2"/>
    <w:rsid w:val="00ED4003"/>
    <w:rsid w:val="00ED40BD"/>
    <w:rsid w:val="00ED40CC"/>
    <w:rsid w:val="00ED4261"/>
    <w:rsid w:val="00ED4306"/>
    <w:rsid w:val="00ED4308"/>
    <w:rsid w:val="00ED4484"/>
    <w:rsid w:val="00ED44E5"/>
    <w:rsid w:val="00ED4573"/>
    <w:rsid w:val="00ED462D"/>
    <w:rsid w:val="00ED469F"/>
    <w:rsid w:val="00ED4832"/>
    <w:rsid w:val="00ED4834"/>
    <w:rsid w:val="00ED48AB"/>
    <w:rsid w:val="00ED4914"/>
    <w:rsid w:val="00ED495B"/>
    <w:rsid w:val="00ED4A2E"/>
    <w:rsid w:val="00ED4A84"/>
    <w:rsid w:val="00ED4BF7"/>
    <w:rsid w:val="00ED4C17"/>
    <w:rsid w:val="00ED4CB2"/>
    <w:rsid w:val="00ED4D2D"/>
    <w:rsid w:val="00ED4D63"/>
    <w:rsid w:val="00ED4DAA"/>
    <w:rsid w:val="00ED4DDF"/>
    <w:rsid w:val="00ED4DF3"/>
    <w:rsid w:val="00ED4E17"/>
    <w:rsid w:val="00ED4E3C"/>
    <w:rsid w:val="00ED4EEA"/>
    <w:rsid w:val="00ED4F56"/>
    <w:rsid w:val="00ED4FB0"/>
    <w:rsid w:val="00ED5122"/>
    <w:rsid w:val="00ED5140"/>
    <w:rsid w:val="00ED519F"/>
    <w:rsid w:val="00ED520B"/>
    <w:rsid w:val="00ED526C"/>
    <w:rsid w:val="00ED52DD"/>
    <w:rsid w:val="00ED54F7"/>
    <w:rsid w:val="00ED55BB"/>
    <w:rsid w:val="00ED56A7"/>
    <w:rsid w:val="00ED58F2"/>
    <w:rsid w:val="00ED59F5"/>
    <w:rsid w:val="00ED5AD8"/>
    <w:rsid w:val="00ED5BA5"/>
    <w:rsid w:val="00ED5BDF"/>
    <w:rsid w:val="00ED5D02"/>
    <w:rsid w:val="00ED5F44"/>
    <w:rsid w:val="00ED6100"/>
    <w:rsid w:val="00ED652D"/>
    <w:rsid w:val="00ED6569"/>
    <w:rsid w:val="00ED68A1"/>
    <w:rsid w:val="00ED68F7"/>
    <w:rsid w:val="00ED69FA"/>
    <w:rsid w:val="00ED6A1F"/>
    <w:rsid w:val="00ED6A40"/>
    <w:rsid w:val="00ED6A57"/>
    <w:rsid w:val="00ED6C27"/>
    <w:rsid w:val="00ED6D62"/>
    <w:rsid w:val="00ED6DE8"/>
    <w:rsid w:val="00ED6E4E"/>
    <w:rsid w:val="00ED704D"/>
    <w:rsid w:val="00ED70C4"/>
    <w:rsid w:val="00ED70DA"/>
    <w:rsid w:val="00ED71BC"/>
    <w:rsid w:val="00ED71E1"/>
    <w:rsid w:val="00ED727E"/>
    <w:rsid w:val="00ED72EB"/>
    <w:rsid w:val="00ED72F2"/>
    <w:rsid w:val="00ED7372"/>
    <w:rsid w:val="00ED73AC"/>
    <w:rsid w:val="00ED73FF"/>
    <w:rsid w:val="00ED753C"/>
    <w:rsid w:val="00ED7734"/>
    <w:rsid w:val="00ED795A"/>
    <w:rsid w:val="00ED7BAF"/>
    <w:rsid w:val="00ED7C12"/>
    <w:rsid w:val="00ED7C3C"/>
    <w:rsid w:val="00ED7CD0"/>
    <w:rsid w:val="00ED7CEA"/>
    <w:rsid w:val="00ED7EAA"/>
    <w:rsid w:val="00ED7F07"/>
    <w:rsid w:val="00ED7F27"/>
    <w:rsid w:val="00ED7FED"/>
    <w:rsid w:val="00EE0044"/>
    <w:rsid w:val="00EE0070"/>
    <w:rsid w:val="00EE0153"/>
    <w:rsid w:val="00EE0154"/>
    <w:rsid w:val="00EE0261"/>
    <w:rsid w:val="00EE0318"/>
    <w:rsid w:val="00EE0572"/>
    <w:rsid w:val="00EE0611"/>
    <w:rsid w:val="00EE08BC"/>
    <w:rsid w:val="00EE0935"/>
    <w:rsid w:val="00EE0951"/>
    <w:rsid w:val="00EE09EA"/>
    <w:rsid w:val="00EE0A04"/>
    <w:rsid w:val="00EE0A49"/>
    <w:rsid w:val="00EE0BB9"/>
    <w:rsid w:val="00EE0CF2"/>
    <w:rsid w:val="00EE0E22"/>
    <w:rsid w:val="00EE0F50"/>
    <w:rsid w:val="00EE0F72"/>
    <w:rsid w:val="00EE0F82"/>
    <w:rsid w:val="00EE10F9"/>
    <w:rsid w:val="00EE1114"/>
    <w:rsid w:val="00EE1210"/>
    <w:rsid w:val="00EE12A0"/>
    <w:rsid w:val="00EE1320"/>
    <w:rsid w:val="00EE1393"/>
    <w:rsid w:val="00EE1481"/>
    <w:rsid w:val="00EE15C2"/>
    <w:rsid w:val="00EE15CA"/>
    <w:rsid w:val="00EE167A"/>
    <w:rsid w:val="00EE17BF"/>
    <w:rsid w:val="00EE17CE"/>
    <w:rsid w:val="00EE1819"/>
    <w:rsid w:val="00EE18BB"/>
    <w:rsid w:val="00EE1938"/>
    <w:rsid w:val="00EE19E8"/>
    <w:rsid w:val="00EE1A29"/>
    <w:rsid w:val="00EE1AE2"/>
    <w:rsid w:val="00EE1BF2"/>
    <w:rsid w:val="00EE1C0B"/>
    <w:rsid w:val="00EE1CC0"/>
    <w:rsid w:val="00EE1CDA"/>
    <w:rsid w:val="00EE1D37"/>
    <w:rsid w:val="00EE1DA9"/>
    <w:rsid w:val="00EE1EC0"/>
    <w:rsid w:val="00EE1F15"/>
    <w:rsid w:val="00EE1FBA"/>
    <w:rsid w:val="00EE217C"/>
    <w:rsid w:val="00EE2204"/>
    <w:rsid w:val="00EE224E"/>
    <w:rsid w:val="00EE24B7"/>
    <w:rsid w:val="00EE2575"/>
    <w:rsid w:val="00EE2813"/>
    <w:rsid w:val="00EE286B"/>
    <w:rsid w:val="00EE297D"/>
    <w:rsid w:val="00EE2A8F"/>
    <w:rsid w:val="00EE2AAB"/>
    <w:rsid w:val="00EE2AD1"/>
    <w:rsid w:val="00EE2BD3"/>
    <w:rsid w:val="00EE2C0A"/>
    <w:rsid w:val="00EE2C90"/>
    <w:rsid w:val="00EE2CE2"/>
    <w:rsid w:val="00EE2D2D"/>
    <w:rsid w:val="00EE2D56"/>
    <w:rsid w:val="00EE2E52"/>
    <w:rsid w:val="00EE2F61"/>
    <w:rsid w:val="00EE2F8F"/>
    <w:rsid w:val="00EE315B"/>
    <w:rsid w:val="00EE3180"/>
    <w:rsid w:val="00EE3196"/>
    <w:rsid w:val="00EE31BA"/>
    <w:rsid w:val="00EE31F5"/>
    <w:rsid w:val="00EE3203"/>
    <w:rsid w:val="00EE3318"/>
    <w:rsid w:val="00EE3390"/>
    <w:rsid w:val="00EE33A6"/>
    <w:rsid w:val="00EE34F2"/>
    <w:rsid w:val="00EE3632"/>
    <w:rsid w:val="00EE38AE"/>
    <w:rsid w:val="00EE38C6"/>
    <w:rsid w:val="00EE3A16"/>
    <w:rsid w:val="00EE3CE4"/>
    <w:rsid w:val="00EE3DCB"/>
    <w:rsid w:val="00EE3F7B"/>
    <w:rsid w:val="00EE3FC8"/>
    <w:rsid w:val="00EE417F"/>
    <w:rsid w:val="00EE423F"/>
    <w:rsid w:val="00EE4308"/>
    <w:rsid w:val="00EE4586"/>
    <w:rsid w:val="00EE472A"/>
    <w:rsid w:val="00EE47B1"/>
    <w:rsid w:val="00EE47C7"/>
    <w:rsid w:val="00EE4825"/>
    <w:rsid w:val="00EE4D57"/>
    <w:rsid w:val="00EE4E07"/>
    <w:rsid w:val="00EE5112"/>
    <w:rsid w:val="00EE52BC"/>
    <w:rsid w:val="00EE5456"/>
    <w:rsid w:val="00EE5652"/>
    <w:rsid w:val="00EE574A"/>
    <w:rsid w:val="00EE57E3"/>
    <w:rsid w:val="00EE588E"/>
    <w:rsid w:val="00EE58A3"/>
    <w:rsid w:val="00EE5CA8"/>
    <w:rsid w:val="00EE5EC5"/>
    <w:rsid w:val="00EE5F15"/>
    <w:rsid w:val="00EE60D2"/>
    <w:rsid w:val="00EE6280"/>
    <w:rsid w:val="00EE6295"/>
    <w:rsid w:val="00EE62B4"/>
    <w:rsid w:val="00EE636D"/>
    <w:rsid w:val="00EE6377"/>
    <w:rsid w:val="00EE63AD"/>
    <w:rsid w:val="00EE6513"/>
    <w:rsid w:val="00EE6552"/>
    <w:rsid w:val="00EE6584"/>
    <w:rsid w:val="00EE6651"/>
    <w:rsid w:val="00EE66B1"/>
    <w:rsid w:val="00EE66B6"/>
    <w:rsid w:val="00EE6709"/>
    <w:rsid w:val="00EE6722"/>
    <w:rsid w:val="00EE67A5"/>
    <w:rsid w:val="00EE69B2"/>
    <w:rsid w:val="00EE69C1"/>
    <w:rsid w:val="00EE6A63"/>
    <w:rsid w:val="00EE6C44"/>
    <w:rsid w:val="00EE6CE9"/>
    <w:rsid w:val="00EE6E05"/>
    <w:rsid w:val="00EE6E40"/>
    <w:rsid w:val="00EE6EA1"/>
    <w:rsid w:val="00EE6F69"/>
    <w:rsid w:val="00EE701A"/>
    <w:rsid w:val="00EE701B"/>
    <w:rsid w:val="00EE714E"/>
    <w:rsid w:val="00EE71ED"/>
    <w:rsid w:val="00EE7226"/>
    <w:rsid w:val="00EE7286"/>
    <w:rsid w:val="00EE73C3"/>
    <w:rsid w:val="00EE752C"/>
    <w:rsid w:val="00EE75D0"/>
    <w:rsid w:val="00EE7747"/>
    <w:rsid w:val="00EE78B3"/>
    <w:rsid w:val="00EE79AA"/>
    <w:rsid w:val="00EE7B2E"/>
    <w:rsid w:val="00EE7BF9"/>
    <w:rsid w:val="00EE7D91"/>
    <w:rsid w:val="00EE7DF3"/>
    <w:rsid w:val="00EE7ECE"/>
    <w:rsid w:val="00EE7F12"/>
    <w:rsid w:val="00EE7F2E"/>
    <w:rsid w:val="00EF0000"/>
    <w:rsid w:val="00EF006C"/>
    <w:rsid w:val="00EF0193"/>
    <w:rsid w:val="00EF0299"/>
    <w:rsid w:val="00EF03F9"/>
    <w:rsid w:val="00EF054D"/>
    <w:rsid w:val="00EF0821"/>
    <w:rsid w:val="00EF082A"/>
    <w:rsid w:val="00EF08AC"/>
    <w:rsid w:val="00EF0983"/>
    <w:rsid w:val="00EF0A5C"/>
    <w:rsid w:val="00EF0B5D"/>
    <w:rsid w:val="00EF0C4D"/>
    <w:rsid w:val="00EF0DD9"/>
    <w:rsid w:val="00EF0E50"/>
    <w:rsid w:val="00EF0E52"/>
    <w:rsid w:val="00EF0EE9"/>
    <w:rsid w:val="00EF108C"/>
    <w:rsid w:val="00EF10E0"/>
    <w:rsid w:val="00EF1176"/>
    <w:rsid w:val="00EF1243"/>
    <w:rsid w:val="00EF146C"/>
    <w:rsid w:val="00EF14E6"/>
    <w:rsid w:val="00EF1511"/>
    <w:rsid w:val="00EF16D6"/>
    <w:rsid w:val="00EF1708"/>
    <w:rsid w:val="00EF1761"/>
    <w:rsid w:val="00EF17D0"/>
    <w:rsid w:val="00EF1809"/>
    <w:rsid w:val="00EF1867"/>
    <w:rsid w:val="00EF1AB3"/>
    <w:rsid w:val="00EF1AC9"/>
    <w:rsid w:val="00EF1BD4"/>
    <w:rsid w:val="00EF1CB3"/>
    <w:rsid w:val="00EF1CC5"/>
    <w:rsid w:val="00EF1DEB"/>
    <w:rsid w:val="00EF1EDF"/>
    <w:rsid w:val="00EF2091"/>
    <w:rsid w:val="00EF209D"/>
    <w:rsid w:val="00EF20A8"/>
    <w:rsid w:val="00EF20FD"/>
    <w:rsid w:val="00EF21D7"/>
    <w:rsid w:val="00EF2457"/>
    <w:rsid w:val="00EF2630"/>
    <w:rsid w:val="00EF2663"/>
    <w:rsid w:val="00EF26D2"/>
    <w:rsid w:val="00EF277E"/>
    <w:rsid w:val="00EF2786"/>
    <w:rsid w:val="00EF27DB"/>
    <w:rsid w:val="00EF2802"/>
    <w:rsid w:val="00EF28E2"/>
    <w:rsid w:val="00EF28E6"/>
    <w:rsid w:val="00EF2966"/>
    <w:rsid w:val="00EF2B0F"/>
    <w:rsid w:val="00EF2C51"/>
    <w:rsid w:val="00EF2CFC"/>
    <w:rsid w:val="00EF2ECB"/>
    <w:rsid w:val="00EF2EE6"/>
    <w:rsid w:val="00EF2FB5"/>
    <w:rsid w:val="00EF3016"/>
    <w:rsid w:val="00EF31F3"/>
    <w:rsid w:val="00EF3259"/>
    <w:rsid w:val="00EF32DA"/>
    <w:rsid w:val="00EF33EE"/>
    <w:rsid w:val="00EF3481"/>
    <w:rsid w:val="00EF364B"/>
    <w:rsid w:val="00EF369F"/>
    <w:rsid w:val="00EF3775"/>
    <w:rsid w:val="00EF37FE"/>
    <w:rsid w:val="00EF38D8"/>
    <w:rsid w:val="00EF3A28"/>
    <w:rsid w:val="00EF3A3D"/>
    <w:rsid w:val="00EF3A4A"/>
    <w:rsid w:val="00EF3AE3"/>
    <w:rsid w:val="00EF3AFE"/>
    <w:rsid w:val="00EF3C9F"/>
    <w:rsid w:val="00EF3CCC"/>
    <w:rsid w:val="00EF3CD5"/>
    <w:rsid w:val="00EF3CE3"/>
    <w:rsid w:val="00EF3D41"/>
    <w:rsid w:val="00EF3D43"/>
    <w:rsid w:val="00EF3DE0"/>
    <w:rsid w:val="00EF3DFF"/>
    <w:rsid w:val="00EF3E92"/>
    <w:rsid w:val="00EF3EA6"/>
    <w:rsid w:val="00EF3EE0"/>
    <w:rsid w:val="00EF3EFC"/>
    <w:rsid w:val="00EF3F89"/>
    <w:rsid w:val="00EF4155"/>
    <w:rsid w:val="00EF41E7"/>
    <w:rsid w:val="00EF41EB"/>
    <w:rsid w:val="00EF42B2"/>
    <w:rsid w:val="00EF43A7"/>
    <w:rsid w:val="00EF453D"/>
    <w:rsid w:val="00EF466F"/>
    <w:rsid w:val="00EF46E1"/>
    <w:rsid w:val="00EF46E8"/>
    <w:rsid w:val="00EF490C"/>
    <w:rsid w:val="00EF493B"/>
    <w:rsid w:val="00EF4A5A"/>
    <w:rsid w:val="00EF4AAB"/>
    <w:rsid w:val="00EF4C1D"/>
    <w:rsid w:val="00EF4F32"/>
    <w:rsid w:val="00EF4FD0"/>
    <w:rsid w:val="00EF501F"/>
    <w:rsid w:val="00EF512D"/>
    <w:rsid w:val="00EF5326"/>
    <w:rsid w:val="00EF53DF"/>
    <w:rsid w:val="00EF543D"/>
    <w:rsid w:val="00EF558D"/>
    <w:rsid w:val="00EF57E1"/>
    <w:rsid w:val="00EF57F7"/>
    <w:rsid w:val="00EF580B"/>
    <w:rsid w:val="00EF5840"/>
    <w:rsid w:val="00EF5861"/>
    <w:rsid w:val="00EF58A5"/>
    <w:rsid w:val="00EF59B8"/>
    <w:rsid w:val="00EF5AB4"/>
    <w:rsid w:val="00EF5ACC"/>
    <w:rsid w:val="00EF5B83"/>
    <w:rsid w:val="00EF5BFB"/>
    <w:rsid w:val="00EF5D01"/>
    <w:rsid w:val="00EF5DA5"/>
    <w:rsid w:val="00EF5F0A"/>
    <w:rsid w:val="00EF5FD7"/>
    <w:rsid w:val="00EF6063"/>
    <w:rsid w:val="00EF606A"/>
    <w:rsid w:val="00EF60E4"/>
    <w:rsid w:val="00EF615E"/>
    <w:rsid w:val="00EF616B"/>
    <w:rsid w:val="00EF61C2"/>
    <w:rsid w:val="00EF6274"/>
    <w:rsid w:val="00EF634C"/>
    <w:rsid w:val="00EF6472"/>
    <w:rsid w:val="00EF64A7"/>
    <w:rsid w:val="00EF65C8"/>
    <w:rsid w:val="00EF68BB"/>
    <w:rsid w:val="00EF6943"/>
    <w:rsid w:val="00EF6A4C"/>
    <w:rsid w:val="00EF6A7B"/>
    <w:rsid w:val="00EF6B46"/>
    <w:rsid w:val="00EF6DB7"/>
    <w:rsid w:val="00EF6E79"/>
    <w:rsid w:val="00EF6EF5"/>
    <w:rsid w:val="00EF6F6C"/>
    <w:rsid w:val="00EF704E"/>
    <w:rsid w:val="00EF7179"/>
    <w:rsid w:val="00EF718A"/>
    <w:rsid w:val="00EF71EE"/>
    <w:rsid w:val="00EF7381"/>
    <w:rsid w:val="00EF74C9"/>
    <w:rsid w:val="00EF7579"/>
    <w:rsid w:val="00EF7678"/>
    <w:rsid w:val="00EF7690"/>
    <w:rsid w:val="00EF77E3"/>
    <w:rsid w:val="00EF786F"/>
    <w:rsid w:val="00EF7878"/>
    <w:rsid w:val="00EF797F"/>
    <w:rsid w:val="00EF7A93"/>
    <w:rsid w:val="00EF7B6F"/>
    <w:rsid w:val="00EF7B9C"/>
    <w:rsid w:val="00EF7D34"/>
    <w:rsid w:val="00EF7F14"/>
    <w:rsid w:val="00EF7F47"/>
    <w:rsid w:val="00F00067"/>
    <w:rsid w:val="00F000F0"/>
    <w:rsid w:val="00F0017B"/>
    <w:rsid w:val="00F00180"/>
    <w:rsid w:val="00F00216"/>
    <w:rsid w:val="00F00281"/>
    <w:rsid w:val="00F00291"/>
    <w:rsid w:val="00F002B5"/>
    <w:rsid w:val="00F004AB"/>
    <w:rsid w:val="00F004DE"/>
    <w:rsid w:val="00F006CD"/>
    <w:rsid w:val="00F006E4"/>
    <w:rsid w:val="00F00923"/>
    <w:rsid w:val="00F00ABB"/>
    <w:rsid w:val="00F00BEC"/>
    <w:rsid w:val="00F00C9D"/>
    <w:rsid w:val="00F00DC2"/>
    <w:rsid w:val="00F00FF1"/>
    <w:rsid w:val="00F01053"/>
    <w:rsid w:val="00F0109A"/>
    <w:rsid w:val="00F01135"/>
    <w:rsid w:val="00F01137"/>
    <w:rsid w:val="00F0139C"/>
    <w:rsid w:val="00F01423"/>
    <w:rsid w:val="00F0151D"/>
    <w:rsid w:val="00F0152D"/>
    <w:rsid w:val="00F01551"/>
    <w:rsid w:val="00F01571"/>
    <w:rsid w:val="00F015B0"/>
    <w:rsid w:val="00F015B5"/>
    <w:rsid w:val="00F015CC"/>
    <w:rsid w:val="00F01693"/>
    <w:rsid w:val="00F01848"/>
    <w:rsid w:val="00F0197D"/>
    <w:rsid w:val="00F01983"/>
    <w:rsid w:val="00F01A58"/>
    <w:rsid w:val="00F01A90"/>
    <w:rsid w:val="00F01B61"/>
    <w:rsid w:val="00F01B8B"/>
    <w:rsid w:val="00F01B9C"/>
    <w:rsid w:val="00F01BC3"/>
    <w:rsid w:val="00F01FAA"/>
    <w:rsid w:val="00F01FC3"/>
    <w:rsid w:val="00F0200F"/>
    <w:rsid w:val="00F0202E"/>
    <w:rsid w:val="00F0203D"/>
    <w:rsid w:val="00F02210"/>
    <w:rsid w:val="00F0221F"/>
    <w:rsid w:val="00F022A6"/>
    <w:rsid w:val="00F023A1"/>
    <w:rsid w:val="00F02491"/>
    <w:rsid w:val="00F026AE"/>
    <w:rsid w:val="00F02753"/>
    <w:rsid w:val="00F0277D"/>
    <w:rsid w:val="00F027FF"/>
    <w:rsid w:val="00F0282E"/>
    <w:rsid w:val="00F02868"/>
    <w:rsid w:val="00F02928"/>
    <w:rsid w:val="00F0297E"/>
    <w:rsid w:val="00F02A2D"/>
    <w:rsid w:val="00F02AC7"/>
    <w:rsid w:val="00F02B5B"/>
    <w:rsid w:val="00F02B6D"/>
    <w:rsid w:val="00F02C80"/>
    <w:rsid w:val="00F02D0D"/>
    <w:rsid w:val="00F02E09"/>
    <w:rsid w:val="00F02E25"/>
    <w:rsid w:val="00F02E70"/>
    <w:rsid w:val="00F02EB0"/>
    <w:rsid w:val="00F02EBD"/>
    <w:rsid w:val="00F02F78"/>
    <w:rsid w:val="00F0301D"/>
    <w:rsid w:val="00F03090"/>
    <w:rsid w:val="00F0318E"/>
    <w:rsid w:val="00F03228"/>
    <w:rsid w:val="00F032D3"/>
    <w:rsid w:val="00F032DF"/>
    <w:rsid w:val="00F03591"/>
    <w:rsid w:val="00F03679"/>
    <w:rsid w:val="00F0372A"/>
    <w:rsid w:val="00F0379A"/>
    <w:rsid w:val="00F037D7"/>
    <w:rsid w:val="00F03808"/>
    <w:rsid w:val="00F0383A"/>
    <w:rsid w:val="00F0388F"/>
    <w:rsid w:val="00F03891"/>
    <w:rsid w:val="00F03A88"/>
    <w:rsid w:val="00F03C30"/>
    <w:rsid w:val="00F03E01"/>
    <w:rsid w:val="00F03E68"/>
    <w:rsid w:val="00F03F51"/>
    <w:rsid w:val="00F040A9"/>
    <w:rsid w:val="00F04141"/>
    <w:rsid w:val="00F041C3"/>
    <w:rsid w:val="00F0422F"/>
    <w:rsid w:val="00F0424A"/>
    <w:rsid w:val="00F043AF"/>
    <w:rsid w:val="00F043D1"/>
    <w:rsid w:val="00F04470"/>
    <w:rsid w:val="00F0449D"/>
    <w:rsid w:val="00F04569"/>
    <w:rsid w:val="00F04601"/>
    <w:rsid w:val="00F046E9"/>
    <w:rsid w:val="00F046FD"/>
    <w:rsid w:val="00F047A0"/>
    <w:rsid w:val="00F04973"/>
    <w:rsid w:val="00F04AFC"/>
    <w:rsid w:val="00F04B2F"/>
    <w:rsid w:val="00F04B85"/>
    <w:rsid w:val="00F04C7D"/>
    <w:rsid w:val="00F04D51"/>
    <w:rsid w:val="00F04EF1"/>
    <w:rsid w:val="00F04F47"/>
    <w:rsid w:val="00F05011"/>
    <w:rsid w:val="00F050A6"/>
    <w:rsid w:val="00F05140"/>
    <w:rsid w:val="00F051B9"/>
    <w:rsid w:val="00F051BE"/>
    <w:rsid w:val="00F051C5"/>
    <w:rsid w:val="00F0551F"/>
    <w:rsid w:val="00F055D8"/>
    <w:rsid w:val="00F055EC"/>
    <w:rsid w:val="00F0583D"/>
    <w:rsid w:val="00F058D3"/>
    <w:rsid w:val="00F05940"/>
    <w:rsid w:val="00F05A8B"/>
    <w:rsid w:val="00F05C22"/>
    <w:rsid w:val="00F05D3F"/>
    <w:rsid w:val="00F05DCD"/>
    <w:rsid w:val="00F05EED"/>
    <w:rsid w:val="00F05F80"/>
    <w:rsid w:val="00F05FDA"/>
    <w:rsid w:val="00F060A3"/>
    <w:rsid w:val="00F062D5"/>
    <w:rsid w:val="00F06359"/>
    <w:rsid w:val="00F065EF"/>
    <w:rsid w:val="00F066F6"/>
    <w:rsid w:val="00F06859"/>
    <w:rsid w:val="00F068A3"/>
    <w:rsid w:val="00F0691A"/>
    <w:rsid w:val="00F06A27"/>
    <w:rsid w:val="00F06C25"/>
    <w:rsid w:val="00F06C99"/>
    <w:rsid w:val="00F06DDC"/>
    <w:rsid w:val="00F06DF5"/>
    <w:rsid w:val="00F06F02"/>
    <w:rsid w:val="00F0713E"/>
    <w:rsid w:val="00F073E8"/>
    <w:rsid w:val="00F073EA"/>
    <w:rsid w:val="00F0740A"/>
    <w:rsid w:val="00F07605"/>
    <w:rsid w:val="00F07746"/>
    <w:rsid w:val="00F0779C"/>
    <w:rsid w:val="00F077E9"/>
    <w:rsid w:val="00F07825"/>
    <w:rsid w:val="00F07834"/>
    <w:rsid w:val="00F0789E"/>
    <w:rsid w:val="00F07A09"/>
    <w:rsid w:val="00F07B05"/>
    <w:rsid w:val="00F07B49"/>
    <w:rsid w:val="00F07B7C"/>
    <w:rsid w:val="00F07D40"/>
    <w:rsid w:val="00F07E54"/>
    <w:rsid w:val="00F07EAE"/>
    <w:rsid w:val="00F07EBD"/>
    <w:rsid w:val="00F07F9F"/>
    <w:rsid w:val="00F07FE2"/>
    <w:rsid w:val="00F100D7"/>
    <w:rsid w:val="00F10193"/>
    <w:rsid w:val="00F10437"/>
    <w:rsid w:val="00F10465"/>
    <w:rsid w:val="00F10505"/>
    <w:rsid w:val="00F1073B"/>
    <w:rsid w:val="00F10864"/>
    <w:rsid w:val="00F108AF"/>
    <w:rsid w:val="00F10992"/>
    <w:rsid w:val="00F10C3B"/>
    <w:rsid w:val="00F10DE6"/>
    <w:rsid w:val="00F10DF0"/>
    <w:rsid w:val="00F10DF8"/>
    <w:rsid w:val="00F10EEB"/>
    <w:rsid w:val="00F11119"/>
    <w:rsid w:val="00F11257"/>
    <w:rsid w:val="00F112E5"/>
    <w:rsid w:val="00F11362"/>
    <w:rsid w:val="00F113C5"/>
    <w:rsid w:val="00F114FF"/>
    <w:rsid w:val="00F115E5"/>
    <w:rsid w:val="00F1161E"/>
    <w:rsid w:val="00F1165E"/>
    <w:rsid w:val="00F11895"/>
    <w:rsid w:val="00F118CE"/>
    <w:rsid w:val="00F11954"/>
    <w:rsid w:val="00F119D8"/>
    <w:rsid w:val="00F11AF9"/>
    <w:rsid w:val="00F11BD1"/>
    <w:rsid w:val="00F11CD5"/>
    <w:rsid w:val="00F11CF5"/>
    <w:rsid w:val="00F12125"/>
    <w:rsid w:val="00F1234E"/>
    <w:rsid w:val="00F12373"/>
    <w:rsid w:val="00F1261A"/>
    <w:rsid w:val="00F127BA"/>
    <w:rsid w:val="00F1291C"/>
    <w:rsid w:val="00F12A26"/>
    <w:rsid w:val="00F12B3D"/>
    <w:rsid w:val="00F12CC1"/>
    <w:rsid w:val="00F12D66"/>
    <w:rsid w:val="00F12DB7"/>
    <w:rsid w:val="00F12EF0"/>
    <w:rsid w:val="00F12F16"/>
    <w:rsid w:val="00F13110"/>
    <w:rsid w:val="00F131B6"/>
    <w:rsid w:val="00F13242"/>
    <w:rsid w:val="00F13249"/>
    <w:rsid w:val="00F13252"/>
    <w:rsid w:val="00F13337"/>
    <w:rsid w:val="00F13362"/>
    <w:rsid w:val="00F13382"/>
    <w:rsid w:val="00F134E1"/>
    <w:rsid w:val="00F135EA"/>
    <w:rsid w:val="00F13634"/>
    <w:rsid w:val="00F13748"/>
    <w:rsid w:val="00F13805"/>
    <w:rsid w:val="00F13927"/>
    <w:rsid w:val="00F13997"/>
    <w:rsid w:val="00F13C09"/>
    <w:rsid w:val="00F13CA7"/>
    <w:rsid w:val="00F13CB7"/>
    <w:rsid w:val="00F13D00"/>
    <w:rsid w:val="00F13D43"/>
    <w:rsid w:val="00F13D7C"/>
    <w:rsid w:val="00F13E06"/>
    <w:rsid w:val="00F13E52"/>
    <w:rsid w:val="00F13E95"/>
    <w:rsid w:val="00F1403E"/>
    <w:rsid w:val="00F140C1"/>
    <w:rsid w:val="00F140E7"/>
    <w:rsid w:val="00F140FE"/>
    <w:rsid w:val="00F1415B"/>
    <w:rsid w:val="00F1423E"/>
    <w:rsid w:val="00F14327"/>
    <w:rsid w:val="00F14476"/>
    <w:rsid w:val="00F144E7"/>
    <w:rsid w:val="00F14537"/>
    <w:rsid w:val="00F146B6"/>
    <w:rsid w:val="00F14709"/>
    <w:rsid w:val="00F147DF"/>
    <w:rsid w:val="00F147E4"/>
    <w:rsid w:val="00F147F8"/>
    <w:rsid w:val="00F14808"/>
    <w:rsid w:val="00F14832"/>
    <w:rsid w:val="00F1499A"/>
    <w:rsid w:val="00F14D50"/>
    <w:rsid w:val="00F14DE4"/>
    <w:rsid w:val="00F14FB4"/>
    <w:rsid w:val="00F14FC1"/>
    <w:rsid w:val="00F1500A"/>
    <w:rsid w:val="00F15065"/>
    <w:rsid w:val="00F15194"/>
    <w:rsid w:val="00F151A9"/>
    <w:rsid w:val="00F151F5"/>
    <w:rsid w:val="00F152B2"/>
    <w:rsid w:val="00F1531E"/>
    <w:rsid w:val="00F153C1"/>
    <w:rsid w:val="00F153D4"/>
    <w:rsid w:val="00F153F2"/>
    <w:rsid w:val="00F154DD"/>
    <w:rsid w:val="00F154FB"/>
    <w:rsid w:val="00F15545"/>
    <w:rsid w:val="00F155AD"/>
    <w:rsid w:val="00F155EF"/>
    <w:rsid w:val="00F15650"/>
    <w:rsid w:val="00F15769"/>
    <w:rsid w:val="00F158E8"/>
    <w:rsid w:val="00F15A13"/>
    <w:rsid w:val="00F15CC4"/>
    <w:rsid w:val="00F15CE7"/>
    <w:rsid w:val="00F15CFA"/>
    <w:rsid w:val="00F15FC9"/>
    <w:rsid w:val="00F1602B"/>
    <w:rsid w:val="00F16430"/>
    <w:rsid w:val="00F165FF"/>
    <w:rsid w:val="00F167A0"/>
    <w:rsid w:val="00F16839"/>
    <w:rsid w:val="00F1694C"/>
    <w:rsid w:val="00F16958"/>
    <w:rsid w:val="00F16A49"/>
    <w:rsid w:val="00F16A79"/>
    <w:rsid w:val="00F16AD1"/>
    <w:rsid w:val="00F16BB1"/>
    <w:rsid w:val="00F16BF2"/>
    <w:rsid w:val="00F16EE0"/>
    <w:rsid w:val="00F16EE7"/>
    <w:rsid w:val="00F16F68"/>
    <w:rsid w:val="00F16FB9"/>
    <w:rsid w:val="00F1713D"/>
    <w:rsid w:val="00F17162"/>
    <w:rsid w:val="00F17224"/>
    <w:rsid w:val="00F1729B"/>
    <w:rsid w:val="00F17375"/>
    <w:rsid w:val="00F174BC"/>
    <w:rsid w:val="00F17597"/>
    <w:rsid w:val="00F176BA"/>
    <w:rsid w:val="00F1772E"/>
    <w:rsid w:val="00F177CA"/>
    <w:rsid w:val="00F17996"/>
    <w:rsid w:val="00F17A8F"/>
    <w:rsid w:val="00F17B02"/>
    <w:rsid w:val="00F17D56"/>
    <w:rsid w:val="00F17DC5"/>
    <w:rsid w:val="00F17E1B"/>
    <w:rsid w:val="00F17E74"/>
    <w:rsid w:val="00F20046"/>
    <w:rsid w:val="00F20242"/>
    <w:rsid w:val="00F20251"/>
    <w:rsid w:val="00F202D4"/>
    <w:rsid w:val="00F20563"/>
    <w:rsid w:val="00F206C7"/>
    <w:rsid w:val="00F206FE"/>
    <w:rsid w:val="00F2088F"/>
    <w:rsid w:val="00F20B30"/>
    <w:rsid w:val="00F20C8C"/>
    <w:rsid w:val="00F20CA7"/>
    <w:rsid w:val="00F20D79"/>
    <w:rsid w:val="00F20E9C"/>
    <w:rsid w:val="00F20F5B"/>
    <w:rsid w:val="00F2101D"/>
    <w:rsid w:val="00F21048"/>
    <w:rsid w:val="00F210AB"/>
    <w:rsid w:val="00F21197"/>
    <w:rsid w:val="00F21313"/>
    <w:rsid w:val="00F21329"/>
    <w:rsid w:val="00F214D7"/>
    <w:rsid w:val="00F21502"/>
    <w:rsid w:val="00F2154A"/>
    <w:rsid w:val="00F2157F"/>
    <w:rsid w:val="00F21758"/>
    <w:rsid w:val="00F21857"/>
    <w:rsid w:val="00F218E7"/>
    <w:rsid w:val="00F218EF"/>
    <w:rsid w:val="00F21990"/>
    <w:rsid w:val="00F219B5"/>
    <w:rsid w:val="00F219BA"/>
    <w:rsid w:val="00F219EB"/>
    <w:rsid w:val="00F21CBF"/>
    <w:rsid w:val="00F21D3A"/>
    <w:rsid w:val="00F21DC3"/>
    <w:rsid w:val="00F21E04"/>
    <w:rsid w:val="00F21E21"/>
    <w:rsid w:val="00F21E62"/>
    <w:rsid w:val="00F21F61"/>
    <w:rsid w:val="00F21FBD"/>
    <w:rsid w:val="00F2209E"/>
    <w:rsid w:val="00F22128"/>
    <w:rsid w:val="00F22261"/>
    <w:rsid w:val="00F223C6"/>
    <w:rsid w:val="00F223F5"/>
    <w:rsid w:val="00F22444"/>
    <w:rsid w:val="00F22492"/>
    <w:rsid w:val="00F2264F"/>
    <w:rsid w:val="00F228A1"/>
    <w:rsid w:val="00F22991"/>
    <w:rsid w:val="00F2299B"/>
    <w:rsid w:val="00F22C96"/>
    <w:rsid w:val="00F22D2B"/>
    <w:rsid w:val="00F22DAB"/>
    <w:rsid w:val="00F22EEA"/>
    <w:rsid w:val="00F22FC1"/>
    <w:rsid w:val="00F2306F"/>
    <w:rsid w:val="00F230D4"/>
    <w:rsid w:val="00F2314A"/>
    <w:rsid w:val="00F23186"/>
    <w:rsid w:val="00F232EB"/>
    <w:rsid w:val="00F23312"/>
    <w:rsid w:val="00F2335B"/>
    <w:rsid w:val="00F233FA"/>
    <w:rsid w:val="00F23502"/>
    <w:rsid w:val="00F2357F"/>
    <w:rsid w:val="00F23603"/>
    <w:rsid w:val="00F236D2"/>
    <w:rsid w:val="00F236F9"/>
    <w:rsid w:val="00F237BB"/>
    <w:rsid w:val="00F23846"/>
    <w:rsid w:val="00F238C9"/>
    <w:rsid w:val="00F23945"/>
    <w:rsid w:val="00F23969"/>
    <w:rsid w:val="00F23A1E"/>
    <w:rsid w:val="00F23A43"/>
    <w:rsid w:val="00F23A7F"/>
    <w:rsid w:val="00F23BD0"/>
    <w:rsid w:val="00F23C3E"/>
    <w:rsid w:val="00F23C9C"/>
    <w:rsid w:val="00F23D7A"/>
    <w:rsid w:val="00F23E94"/>
    <w:rsid w:val="00F23F21"/>
    <w:rsid w:val="00F23F58"/>
    <w:rsid w:val="00F23FAE"/>
    <w:rsid w:val="00F23FCA"/>
    <w:rsid w:val="00F2418A"/>
    <w:rsid w:val="00F242C3"/>
    <w:rsid w:val="00F2434F"/>
    <w:rsid w:val="00F243C8"/>
    <w:rsid w:val="00F2456B"/>
    <w:rsid w:val="00F2457D"/>
    <w:rsid w:val="00F245C6"/>
    <w:rsid w:val="00F246CC"/>
    <w:rsid w:val="00F246D4"/>
    <w:rsid w:val="00F24722"/>
    <w:rsid w:val="00F247D2"/>
    <w:rsid w:val="00F247DE"/>
    <w:rsid w:val="00F248CD"/>
    <w:rsid w:val="00F249E2"/>
    <w:rsid w:val="00F249FB"/>
    <w:rsid w:val="00F24A57"/>
    <w:rsid w:val="00F24C22"/>
    <w:rsid w:val="00F24D96"/>
    <w:rsid w:val="00F24DA3"/>
    <w:rsid w:val="00F24DB4"/>
    <w:rsid w:val="00F24E98"/>
    <w:rsid w:val="00F24F4D"/>
    <w:rsid w:val="00F24F64"/>
    <w:rsid w:val="00F24FA0"/>
    <w:rsid w:val="00F250D2"/>
    <w:rsid w:val="00F25118"/>
    <w:rsid w:val="00F2514E"/>
    <w:rsid w:val="00F25157"/>
    <w:rsid w:val="00F2524A"/>
    <w:rsid w:val="00F254E5"/>
    <w:rsid w:val="00F256F9"/>
    <w:rsid w:val="00F2583F"/>
    <w:rsid w:val="00F258FA"/>
    <w:rsid w:val="00F25B0F"/>
    <w:rsid w:val="00F25B4B"/>
    <w:rsid w:val="00F25B57"/>
    <w:rsid w:val="00F25B7E"/>
    <w:rsid w:val="00F25C22"/>
    <w:rsid w:val="00F25C9D"/>
    <w:rsid w:val="00F25E55"/>
    <w:rsid w:val="00F25EB4"/>
    <w:rsid w:val="00F25F59"/>
    <w:rsid w:val="00F25F62"/>
    <w:rsid w:val="00F25F6D"/>
    <w:rsid w:val="00F25F8B"/>
    <w:rsid w:val="00F260A5"/>
    <w:rsid w:val="00F2617C"/>
    <w:rsid w:val="00F26286"/>
    <w:rsid w:val="00F26334"/>
    <w:rsid w:val="00F2643A"/>
    <w:rsid w:val="00F264AA"/>
    <w:rsid w:val="00F26603"/>
    <w:rsid w:val="00F266B2"/>
    <w:rsid w:val="00F266E8"/>
    <w:rsid w:val="00F26750"/>
    <w:rsid w:val="00F267FF"/>
    <w:rsid w:val="00F2681A"/>
    <w:rsid w:val="00F26868"/>
    <w:rsid w:val="00F26886"/>
    <w:rsid w:val="00F26909"/>
    <w:rsid w:val="00F2699C"/>
    <w:rsid w:val="00F269FB"/>
    <w:rsid w:val="00F26B5B"/>
    <w:rsid w:val="00F26B85"/>
    <w:rsid w:val="00F26BB1"/>
    <w:rsid w:val="00F26E8B"/>
    <w:rsid w:val="00F27000"/>
    <w:rsid w:val="00F27125"/>
    <w:rsid w:val="00F27352"/>
    <w:rsid w:val="00F275A9"/>
    <w:rsid w:val="00F275F0"/>
    <w:rsid w:val="00F277F9"/>
    <w:rsid w:val="00F278DD"/>
    <w:rsid w:val="00F2795C"/>
    <w:rsid w:val="00F27A49"/>
    <w:rsid w:val="00F27C1E"/>
    <w:rsid w:val="00F27D57"/>
    <w:rsid w:val="00F27E0C"/>
    <w:rsid w:val="00F27EDA"/>
    <w:rsid w:val="00F27F00"/>
    <w:rsid w:val="00F27FF1"/>
    <w:rsid w:val="00F3002F"/>
    <w:rsid w:val="00F30064"/>
    <w:rsid w:val="00F3012B"/>
    <w:rsid w:val="00F30173"/>
    <w:rsid w:val="00F30353"/>
    <w:rsid w:val="00F3043B"/>
    <w:rsid w:val="00F3075E"/>
    <w:rsid w:val="00F30888"/>
    <w:rsid w:val="00F308C0"/>
    <w:rsid w:val="00F30AD5"/>
    <w:rsid w:val="00F30B8F"/>
    <w:rsid w:val="00F3105D"/>
    <w:rsid w:val="00F31125"/>
    <w:rsid w:val="00F311DB"/>
    <w:rsid w:val="00F312D3"/>
    <w:rsid w:val="00F318B5"/>
    <w:rsid w:val="00F318E7"/>
    <w:rsid w:val="00F31C11"/>
    <w:rsid w:val="00F31DB1"/>
    <w:rsid w:val="00F31DED"/>
    <w:rsid w:val="00F31E6F"/>
    <w:rsid w:val="00F31EC2"/>
    <w:rsid w:val="00F31F17"/>
    <w:rsid w:val="00F31FB1"/>
    <w:rsid w:val="00F320D3"/>
    <w:rsid w:val="00F3215C"/>
    <w:rsid w:val="00F3218A"/>
    <w:rsid w:val="00F322A7"/>
    <w:rsid w:val="00F3236F"/>
    <w:rsid w:val="00F32374"/>
    <w:rsid w:val="00F323CB"/>
    <w:rsid w:val="00F323DB"/>
    <w:rsid w:val="00F32410"/>
    <w:rsid w:val="00F32591"/>
    <w:rsid w:val="00F325F2"/>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AAA"/>
    <w:rsid w:val="00F33B36"/>
    <w:rsid w:val="00F33C36"/>
    <w:rsid w:val="00F33CA6"/>
    <w:rsid w:val="00F33CE5"/>
    <w:rsid w:val="00F33D1E"/>
    <w:rsid w:val="00F33D56"/>
    <w:rsid w:val="00F33E2A"/>
    <w:rsid w:val="00F33ED6"/>
    <w:rsid w:val="00F33F31"/>
    <w:rsid w:val="00F33FA9"/>
    <w:rsid w:val="00F34013"/>
    <w:rsid w:val="00F34109"/>
    <w:rsid w:val="00F3425A"/>
    <w:rsid w:val="00F34286"/>
    <w:rsid w:val="00F342A9"/>
    <w:rsid w:val="00F342E5"/>
    <w:rsid w:val="00F342E9"/>
    <w:rsid w:val="00F343BA"/>
    <w:rsid w:val="00F344BA"/>
    <w:rsid w:val="00F34514"/>
    <w:rsid w:val="00F346BC"/>
    <w:rsid w:val="00F34703"/>
    <w:rsid w:val="00F348C6"/>
    <w:rsid w:val="00F348CF"/>
    <w:rsid w:val="00F34A6F"/>
    <w:rsid w:val="00F34B96"/>
    <w:rsid w:val="00F34D1D"/>
    <w:rsid w:val="00F34D91"/>
    <w:rsid w:val="00F35004"/>
    <w:rsid w:val="00F3514F"/>
    <w:rsid w:val="00F351D6"/>
    <w:rsid w:val="00F351E4"/>
    <w:rsid w:val="00F3521B"/>
    <w:rsid w:val="00F352C7"/>
    <w:rsid w:val="00F3532C"/>
    <w:rsid w:val="00F3552B"/>
    <w:rsid w:val="00F35556"/>
    <w:rsid w:val="00F35561"/>
    <w:rsid w:val="00F3566E"/>
    <w:rsid w:val="00F35726"/>
    <w:rsid w:val="00F35865"/>
    <w:rsid w:val="00F35963"/>
    <w:rsid w:val="00F35B4B"/>
    <w:rsid w:val="00F35D14"/>
    <w:rsid w:val="00F35E42"/>
    <w:rsid w:val="00F35E92"/>
    <w:rsid w:val="00F35EAC"/>
    <w:rsid w:val="00F35EDC"/>
    <w:rsid w:val="00F35EF6"/>
    <w:rsid w:val="00F35F2C"/>
    <w:rsid w:val="00F36099"/>
    <w:rsid w:val="00F360BA"/>
    <w:rsid w:val="00F3613A"/>
    <w:rsid w:val="00F3622A"/>
    <w:rsid w:val="00F362A3"/>
    <w:rsid w:val="00F362B8"/>
    <w:rsid w:val="00F362BB"/>
    <w:rsid w:val="00F3630A"/>
    <w:rsid w:val="00F364CE"/>
    <w:rsid w:val="00F3656A"/>
    <w:rsid w:val="00F366CE"/>
    <w:rsid w:val="00F366F6"/>
    <w:rsid w:val="00F36720"/>
    <w:rsid w:val="00F36781"/>
    <w:rsid w:val="00F36841"/>
    <w:rsid w:val="00F368D9"/>
    <w:rsid w:val="00F3694F"/>
    <w:rsid w:val="00F369E8"/>
    <w:rsid w:val="00F369FF"/>
    <w:rsid w:val="00F36BBA"/>
    <w:rsid w:val="00F36BD9"/>
    <w:rsid w:val="00F36D76"/>
    <w:rsid w:val="00F36E0B"/>
    <w:rsid w:val="00F36E6C"/>
    <w:rsid w:val="00F36F30"/>
    <w:rsid w:val="00F36F7B"/>
    <w:rsid w:val="00F36F82"/>
    <w:rsid w:val="00F37062"/>
    <w:rsid w:val="00F3709B"/>
    <w:rsid w:val="00F371BA"/>
    <w:rsid w:val="00F371E4"/>
    <w:rsid w:val="00F37211"/>
    <w:rsid w:val="00F3726E"/>
    <w:rsid w:val="00F3728C"/>
    <w:rsid w:val="00F373D2"/>
    <w:rsid w:val="00F37430"/>
    <w:rsid w:val="00F375CE"/>
    <w:rsid w:val="00F377A2"/>
    <w:rsid w:val="00F3787E"/>
    <w:rsid w:val="00F37922"/>
    <w:rsid w:val="00F3799E"/>
    <w:rsid w:val="00F37AEF"/>
    <w:rsid w:val="00F37B5B"/>
    <w:rsid w:val="00F37D87"/>
    <w:rsid w:val="00F37DC6"/>
    <w:rsid w:val="00F40152"/>
    <w:rsid w:val="00F4019B"/>
    <w:rsid w:val="00F401B8"/>
    <w:rsid w:val="00F403A3"/>
    <w:rsid w:val="00F40454"/>
    <w:rsid w:val="00F4056F"/>
    <w:rsid w:val="00F405F3"/>
    <w:rsid w:val="00F40719"/>
    <w:rsid w:val="00F407DF"/>
    <w:rsid w:val="00F40977"/>
    <w:rsid w:val="00F40C37"/>
    <w:rsid w:val="00F40CDA"/>
    <w:rsid w:val="00F40F16"/>
    <w:rsid w:val="00F40F37"/>
    <w:rsid w:val="00F413DA"/>
    <w:rsid w:val="00F416FE"/>
    <w:rsid w:val="00F417D7"/>
    <w:rsid w:val="00F41965"/>
    <w:rsid w:val="00F419DF"/>
    <w:rsid w:val="00F419F6"/>
    <w:rsid w:val="00F41D1C"/>
    <w:rsid w:val="00F41D1F"/>
    <w:rsid w:val="00F41D2D"/>
    <w:rsid w:val="00F41E20"/>
    <w:rsid w:val="00F41E82"/>
    <w:rsid w:val="00F4231C"/>
    <w:rsid w:val="00F424D3"/>
    <w:rsid w:val="00F424D4"/>
    <w:rsid w:val="00F424F5"/>
    <w:rsid w:val="00F427A3"/>
    <w:rsid w:val="00F4289D"/>
    <w:rsid w:val="00F42910"/>
    <w:rsid w:val="00F429D1"/>
    <w:rsid w:val="00F429D5"/>
    <w:rsid w:val="00F42A6D"/>
    <w:rsid w:val="00F42BF8"/>
    <w:rsid w:val="00F42C2B"/>
    <w:rsid w:val="00F42CA6"/>
    <w:rsid w:val="00F42D08"/>
    <w:rsid w:val="00F42D23"/>
    <w:rsid w:val="00F42D7C"/>
    <w:rsid w:val="00F42DE7"/>
    <w:rsid w:val="00F42E5C"/>
    <w:rsid w:val="00F43139"/>
    <w:rsid w:val="00F43157"/>
    <w:rsid w:val="00F4326C"/>
    <w:rsid w:val="00F43482"/>
    <w:rsid w:val="00F43764"/>
    <w:rsid w:val="00F437A0"/>
    <w:rsid w:val="00F438AB"/>
    <w:rsid w:val="00F438ED"/>
    <w:rsid w:val="00F43B96"/>
    <w:rsid w:val="00F43EB5"/>
    <w:rsid w:val="00F43F51"/>
    <w:rsid w:val="00F44220"/>
    <w:rsid w:val="00F44256"/>
    <w:rsid w:val="00F4432C"/>
    <w:rsid w:val="00F443AF"/>
    <w:rsid w:val="00F4440C"/>
    <w:rsid w:val="00F44477"/>
    <w:rsid w:val="00F446B7"/>
    <w:rsid w:val="00F4471D"/>
    <w:rsid w:val="00F44751"/>
    <w:rsid w:val="00F4477A"/>
    <w:rsid w:val="00F44833"/>
    <w:rsid w:val="00F448B7"/>
    <w:rsid w:val="00F449F5"/>
    <w:rsid w:val="00F44A49"/>
    <w:rsid w:val="00F44A8A"/>
    <w:rsid w:val="00F44B90"/>
    <w:rsid w:val="00F44E90"/>
    <w:rsid w:val="00F44E92"/>
    <w:rsid w:val="00F44FD8"/>
    <w:rsid w:val="00F45026"/>
    <w:rsid w:val="00F45072"/>
    <w:rsid w:val="00F450BD"/>
    <w:rsid w:val="00F4517A"/>
    <w:rsid w:val="00F45251"/>
    <w:rsid w:val="00F45281"/>
    <w:rsid w:val="00F45394"/>
    <w:rsid w:val="00F4559C"/>
    <w:rsid w:val="00F457AA"/>
    <w:rsid w:val="00F457BC"/>
    <w:rsid w:val="00F45B82"/>
    <w:rsid w:val="00F45C24"/>
    <w:rsid w:val="00F45CFF"/>
    <w:rsid w:val="00F45DBE"/>
    <w:rsid w:val="00F45E29"/>
    <w:rsid w:val="00F45E9D"/>
    <w:rsid w:val="00F45F9F"/>
    <w:rsid w:val="00F46158"/>
    <w:rsid w:val="00F4623A"/>
    <w:rsid w:val="00F4657B"/>
    <w:rsid w:val="00F46674"/>
    <w:rsid w:val="00F46694"/>
    <w:rsid w:val="00F466B5"/>
    <w:rsid w:val="00F466D7"/>
    <w:rsid w:val="00F46733"/>
    <w:rsid w:val="00F46766"/>
    <w:rsid w:val="00F467B0"/>
    <w:rsid w:val="00F4683A"/>
    <w:rsid w:val="00F46849"/>
    <w:rsid w:val="00F46893"/>
    <w:rsid w:val="00F468A1"/>
    <w:rsid w:val="00F46993"/>
    <w:rsid w:val="00F469ED"/>
    <w:rsid w:val="00F469EF"/>
    <w:rsid w:val="00F46A1F"/>
    <w:rsid w:val="00F46ADA"/>
    <w:rsid w:val="00F46C61"/>
    <w:rsid w:val="00F46D41"/>
    <w:rsid w:val="00F46D96"/>
    <w:rsid w:val="00F46E40"/>
    <w:rsid w:val="00F46F16"/>
    <w:rsid w:val="00F46F8B"/>
    <w:rsid w:val="00F47058"/>
    <w:rsid w:val="00F47132"/>
    <w:rsid w:val="00F47249"/>
    <w:rsid w:val="00F4725D"/>
    <w:rsid w:val="00F47284"/>
    <w:rsid w:val="00F47392"/>
    <w:rsid w:val="00F473A1"/>
    <w:rsid w:val="00F474EA"/>
    <w:rsid w:val="00F476C5"/>
    <w:rsid w:val="00F47728"/>
    <w:rsid w:val="00F478B2"/>
    <w:rsid w:val="00F478B6"/>
    <w:rsid w:val="00F47AF4"/>
    <w:rsid w:val="00F47AFE"/>
    <w:rsid w:val="00F47C38"/>
    <w:rsid w:val="00F47CA0"/>
    <w:rsid w:val="00F47CA6"/>
    <w:rsid w:val="00F47CBA"/>
    <w:rsid w:val="00F47CC9"/>
    <w:rsid w:val="00F47CF5"/>
    <w:rsid w:val="00F47D32"/>
    <w:rsid w:val="00F47D5C"/>
    <w:rsid w:val="00F47DD1"/>
    <w:rsid w:val="00F47F90"/>
    <w:rsid w:val="00F47FD8"/>
    <w:rsid w:val="00F50020"/>
    <w:rsid w:val="00F50039"/>
    <w:rsid w:val="00F50130"/>
    <w:rsid w:val="00F50364"/>
    <w:rsid w:val="00F50384"/>
    <w:rsid w:val="00F50440"/>
    <w:rsid w:val="00F5050E"/>
    <w:rsid w:val="00F5054A"/>
    <w:rsid w:val="00F50671"/>
    <w:rsid w:val="00F506D9"/>
    <w:rsid w:val="00F50849"/>
    <w:rsid w:val="00F509B3"/>
    <w:rsid w:val="00F50C30"/>
    <w:rsid w:val="00F50D4A"/>
    <w:rsid w:val="00F50E06"/>
    <w:rsid w:val="00F50FE6"/>
    <w:rsid w:val="00F510BA"/>
    <w:rsid w:val="00F51271"/>
    <w:rsid w:val="00F5129C"/>
    <w:rsid w:val="00F51342"/>
    <w:rsid w:val="00F5138B"/>
    <w:rsid w:val="00F513BA"/>
    <w:rsid w:val="00F51447"/>
    <w:rsid w:val="00F514EF"/>
    <w:rsid w:val="00F516D2"/>
    <w:rsid w:val="00F516F4"/>
    <w:rsid w:val="00F51741"/>
    <w:rsid w:val="00F517FC"/>
    <w:rsid w:val="00F519C9"/>
    <w:rsid w:val="00F51B76"/>
    <w:rsid w:val="00F51C0D"/>
    <w:rsid w:val="00F51E44"/>
    <w:rsid w:val="00F51F65"/>
    <w:rsid w:val="00F51FFE"/>
    <w:rsid w:val="00F52084"/>
    <w:rsid w:val="00F52237"/>
    <w:rsid w:val="00F52266"/>
    <w:rsid w:val="00F522B8"/>
    <w:rsid w:val="00F522F6"/>
    <w:rsid w:val="00F5230A"/>
    <w:rsid w:val="00F5234E"/>
    <w:rsid w:val="00F5243A"/>
    <w:rsid w:val="00F52496"/>
    <w:rsid w:val="00F524BF"/>
    <w:rsid w:val="00F52752"/>
    <w:rsid w:val="00F52756"/>
    <w:rsid w:val="00F528A1"/>
    <w:rsid w:val="00F52A30"/>
    <w:rsid w:val="00F52A47"/>
    <w:rsid w:val="00F52A4B"/>
    <w:rsid w:val="00F52B27"/>
    <w:rsid w:val="00F52B72"/>
    <w:rsid w:val="00F52B78"/>
    <w:rsid w:val="00F52B7E"/>
    <w:rsid w:val="00F52C6C"/>
    <w:rsid w:val="00F52CDF"/>
    <w:rsid w:val="00F52D87"/>
    <w:rsid w:val="00F52E16"/>
    <w:rsid w:val="00F52E17"/>
    <w:rsid w:val="00F52E1E"/>
    <w:rsid w:val="00F52E71"/>
    <w:rsid w:val="00F52F3B"/>
    <w:rsid w:val="00F52F6C"/>
    <w:rsid w:val="00F52FA8"/>
    <w:rsid w:val="00F52FC5"/>
    <w:rsid w:val="00F52FF4"/>
    <w:rsid w:val="00F53033"/>
    <w:rsid w:val="00F53052"/>
    <w:rsid w:val="00F531EA"/>
    <w:rsid w:val="00F532FD"/>
    <w:rsid w:val="00F53479"/>
    <w:rsid w:val="00F53502"/>
    <w:rsid w:val="00F53724"/>
    <w:rsid w:val="00F53732"/>
    <w:rsid w:val="00F537FD"/>
    <w:rsid w:val="00F538CD"/>
    <w:rsid w:val="00F53AD8"/>
    <w:rsid w:val="00F53B23"/>
    <w:rsid w:val="00F53C9A"/>
    <w:rsid w:val="00F53FE9"/>
    <w:rsid w:val="00F54005"/>
    <w:rsid w:val="00F5400E"/>
    <w:rsid w:val="00F5409C"/>
    <w:rsid w:val="00F5415E"/>
    <w:rsid w:val="00F54192"/>
    <w:rsid w:val="00F542D8"/>
    <w:rsid w:val="00F54460"/>
    <w:rsid w:val="00F5459A"/>
    <w:rsid w:val="00F545C7"/>
    <w:rsid w:val="00F546DD"/>
    <w:rsid w:val="00F54880"/>
    <w:rsid w:val="00F548AF"/>
    <w:rsid w:val="00F548C8"/>
    <w:rsid w:val="00F5490A"/>
    <w:rsid w:val="00F54A42"/>
    <w:rsid w:val="00F54A80"/>
    <w:rsid w:val="00F54B39"/>
    <w:rsid w:val="00F54D4E"/>
    <w:rsid w:val="00F54EAE"/>
    <w:rsid w:val="00F5507B"/>
    <w:rsid w:val="00F55124"/>
    <w:rsid w:val="00F553D1"/>
    <w:rsid w:val="00F55442"/>
    <w:rsid w:val="00F554A2"/>
    <w:rsid w:val="00F55522"/>
    <w:rsid w:val="00F5563F"/>
    <w:rsid w:val="00F5567B"/>
    <w:rsid w:val="00F556FF"/>
    <w:rsid w:val="00F55708"/>
    <w:rsid w:val="00F557CC"/>
    <w:rsid w:val="00F558E3"/>
    <w:rsid w:val="00F559EF"/>
    <w:rsid w:val="00F55A87"/>
    <w:rsid w:val="00F55AC5"/>
    <w:rsid w:val="00F55B47"/>
    <w:rsid w:val="00F55C4A"/>
    <w:rsid w:val="00F55C55"/>
    <w:rsid w:val="00F55C88"/>
    <w:rsid w:val="00F55EB0"/>
    <w:rsid w:val="00F55EBA"/>
    <w:rsid w:val="00F55FCA"/>
    <w:rsid w:val="00F5600E"/>
    <w:rsid w:val="00F56223"/>
    <w:rsid w:val="00F562A0"/>
    <w:rsid w:val="00F564B4"/>
    <w:rsid w:val="00F565F8"/>
    <w:rsid w:val="00F5676C"/>
    <w:rsid w:val="00F56A1C"/>
    <w:rsid w:val="00F56C42"/>
    <w:rsid w:val="00F56CC7"/>
    <w:rsid w:val="00F56D31"/>
    <w:rsid w:val="00F56DA6"/>
    <w:rsid w:val="00F56ED0"/>
    <w:rsid w:val="00F56F76"/>
    <w:rsid w:val="00F56F89"/>
    <w:rsid w:val="00F57036"/>
    <w:rsid w:val="00F57058"/>
    <w:rsid w:val="00F570A9"/>
    <w:rsid w:val="00F57183"/>
    <w:rsid w:val="00F57232"/>
    <w:rsid w:val="00F5730C"/>
    <w:rsid w:val="00F57311"/>
    <w:rsid w:val="00F573AD"/>
    <w:rsid w:val="00F573C5"/>
    <w:rsid w:val="00F57407"/>
    <w:rsid w:val="00F57492"/>
    <w:rsid w:val="00F574A5"/>
    <w:rsid w:val="00F57635"/>
    <w:rsid w:val="00F5765A"/>
    <w:rsid w:val="00F5783B"/>
    <w:rsid w:val="00F57878"/>
    <w:rsid w:val="00F57888"/>
    <w:rsid w:val="00F57991"/>
    <w:rsid w:val="00F57B13"/>
    <w:rsid w:val="00F57B20"/>
    <w:rsid w:val="00F57C48"/>
    <w:rsid w:val="00F57C72"/>
    <w:rsid w:val="00F57D32"/>
    <w:rsid w:val="00F57E51"/>
    <w:rsid w:val="00F57F19"/>
    <w:rsid w:val="00F60062"/>
    <w:rsid w:val="00F600C8"/>
    <w:rsid w:val="00F60122"/>
    <w:rsid w:val="00F6021A"/>
    <w:rsid w:val="00F6021F"/>
    <w:rsid w:val="00F6024E"/>
    <w:rsid w:val="00F602EF"/>
    <w:rsid w:val="00F6036A"/>
    <w:rsid w:val="00F603CC"/>
    <w:rsid w:val="00F604DE"/>
    <w:rsid w:val="00F604ED"/>
    <w:rsid w:val="00F605C4"/>
    <w:rsid w:val="00F60662"/>
    <w:rsid w:val="00F60710"/>
    <w:rsid w:val="00F607B6"/>
    <w:rsid w:val="00F60845"/>
    <w:rsid w:val="00F608A1"/>
    <w:rsid w:val="00F60AA9"/>
    <w:rsid w:val="00F60C04"/>
    <w:rsid w:val="00F60E49"/>
    <w:rsid w:val="00F60F64"/>
    <w:rsid w:val="00F61016"/>
    <w:rsid w:val="00F6103E"/>
    <w:rsid w:val="00F61158"/>
    <w:rsid w:val="00F612E9"/>
    <w:rsid w:val="00F612F4"/>
    <w:rsid w:val="00F61387"/>
    <w:rsid w:val="00F6139C"/>
    <w:rsid w:val="00F614D1"/>
    <w:rsid w:val="00F61564"/>
    <w:rsid w:val="00F6163E"/>
    <w:rsid w:val="00F618AD"/>
    <w:rsid w:val="00F618EC"/>
    <w:rsid w:val="00F61A9D"/>
    <w:rsid w:val="00F61BC6"/>
    <w:rsid w:val="00F61D63"/>
    <w:rsid w:val="00F61D6F"/>
    <w:rsid w:val="00F61EF4"/>
    <w:rsid w:val="00F61FDE"/>
    <w:rsid w:val="00F62143"/>
    <w:rsid w:val="00F62338"/>
    <w:rsid w:val="00F62377"/>
    <w:rsid w:val="00F6255B"/>
    <w:rsid w:val="00F625DA"/>
    <w:rsid w:val="00F62724"/>
    <w:rsid w:val="00F62862"/>
    <w:rsid w:val="00F6296A"/>
    <w:rsid w:val="00F62AE3"/>
    <w:rsid w:val="00F62B8F"/>
    <w:rsid w:val="00F62C69"/>
    <w:rsid w:val="00F62E7E"/>
    <w:rsid w:val="00F62EC6"/>
    <w:rsid w:val="00F62FE3"/>
    <w:rsid w:val="00F63005"/>
    <w:rsid w:val="00F63080"/>
    <w:rsid w:val="00F630C2"/>
    <w:rsid w:val="00F63289"/>
    <w:rsid w:val="00F63502"/>
    <w:rsid w:val="00F63634"/>
    <w:rsid w:val="00F63738"/>
    <w:rsid w:val="00F639FA"/>
    <w:rsid w:val="00F63A42"/>
    <w:rsid w:val="00F63A49"/>
    <w:rsid w:val="00F63AF3"/>
    <w:rsid w:val="00F63BE4"/>
    <w:rsid w:val="00F63C5F"/>
    <w:rsid w:val="00F63CD2"/>
    <w:rsid w:val="00F63F71"/>
    <w:rsid w:val="00F641B7"/>
    <w:rsid w:val="00F6420F"/>
    <w:rsid w:val="00F64250"/>
    <w:rsid w:val="00F64282"/>
    <w:rsid w:val="00F6433C"/>
    <w:rsid w:val="00F643E2"/>
    <w:rsid w:val="00F64426"/>
    <w:rsid w:val="00F64440"/>
    <w:rsid w:val="00F644D7"/>
    <w:rsid w:val="00F64545"/>
    <w:rsid w:val="00F6454F"/>
    <w:rsid w:val="00F6458D"/>
    <w:rsid w:val="00F6460F"/>
    <w:rsid w:val="00F64842"/>
    <w:rsid w:val="00F648A2"/>
    <w:rsid w:val="00F648B6"/>
    <w:rsid w:val="00F64928"/>
    <w:rsid w:val="00F64966"/>
    <w:rsid w:val="00F64B8D"/>
    <w:rsid w:val="00F64E57"/>
    <w:rsid w:val="00F64F9D"/>
    <w:rsid w:val="00F64FA0"/>
    <w:rsid w:val="00F6500E"/>
    <w:rsid w:val="00F65077"/>
    <w:rsid w:val="00F65155"/>
    <w:rsid w:val="00F6515F"/>
    <w:rsid w:val="00F65176"/>
    <w:rsid w:val="00F651A4"/>
    <w:rsid w:val="00F65550"/>
    <w:rsid w:val="00F655E1"/>
    <w:rsid w:val="00F65638"/>
    <w:rsid w:val="00F6575F"/>
    <w:rsid w:val="00F65878"/>
    <w:rsid w:val="00F65920"/>
    <w:rsid w:val="00F65960"/>
    <w:rsid w:val="00F65961"/>
    <w:rsid w:val="00F65A70"/>
    <w:rsid w:val="00F65AD9"/>
    <w:rsid w:val="00F65BF6"/>
    <w:rsid w:val="00F65C54"/>
    <w:rsid w:val="00F65CEE"/>
    <w:rsid w:val="00F65DFE"/>
    <w:rsid w:val="00F65E8A"/>
    <w:rsid w:val="00F65E91"/>
    <w:rsid w:val="00F660B8"/>
    <w:rsid w:val="00F6617D"/>
    <w:rsid w:val="00F661DA"/>
    <w:rsid w:val="00F6623E"/>
    <w:rsid w:val="00F662C1"/>
    <w:rsid w:val="00F662C5"/>
    <w:rsid w:val="00F66335"/>
    <w:rsid w:val="00F66458"/>
    <w:rsid w:val="00F66478"/>
    <w:rsid w:val="00F665C1"/>
    <w:rsid w:val="00F66662"/>
    <w:rsid w:val="00F66684"/>
    <w:rsid w:val="00F6669E"/>
    <w:rsid w:val="00F666CF"/>
    <w:rsid w:val="00F66709"/>
    <w:rsid w:val="00F66723"/>
    <w:rsid w:val="00F667BF"/>
    <w:rsid w:val="00F66821"/>
    <w:rsid w:val="00F66824"/>
    <w:rsid w:val="00F66826"/>
    <w:rsid w:val="00F669E3"/>
    <w:rsid w:val="00F66AF7"/>
    <w:rsid w:val="00F66D0A"/>
    <w:rsid w:val="00F66ED3"/>
    <w:rsid w:val="00F66F86"/>
    <w:rsid w:val="00F670FB"/>
    <w:rsid w:val="00F6728D"/>
    <w:rsid w:val="00F672D5"/>
    <w:rsid w:val="00F672EB"/>
    <w:rsid w:val="00F67507"/>
    <w:rsid w:val="00F6753C"/>
    <w:rsid w:val="00F675CA"/>
    <w:rsid w:val="00F67859"/>
    <w:rsid w:val="00F67906"/>
    <w:rsid w:val="00F679AF"/>
    <w:rsid w:val="00F67A85"/>
    <w:rsid w:val="00F67B8F"/>
    <w:rsid w:val="00F67C9B"/>
    <w:rsid w:val="00F67D0D"/>
    <w:rsid w:val="00F67F43"/>
    <w:rsid w:val="00F70012"/>
    <w:rsid w:val="00F700B7"/>
    <w:rsid w:val="00F702CD"/>
    <w:rsid w:val="00F70417"/>
    <w:rsid w:val="00F70430"/>
    <w:rsid w:val="00F704D1"/>
    <w:rsid w:val="00F70510"/>
    <w:rsid w:val="00F705A8"/>
    <w:rsid w:val="00F706E7"/>
    <w:rsid w:val="00F706F8"/>
    <w:rsid w:val="00F70727"/>
    <w:rsid w:val="00F70795"/>
    <w:rsid w:val="00F70AAB"/>
    <w:rsid w:val="00F70B5E"/>
    <w:rsid w:val="00F70C5B"/>
    <w:rsid w:val="00F70D8A"/>
    <w:rsid w:val="00F70DDA"/>
    <w:rsid w:val="00F71026"/>
    <w:rsid w:val="00F71042"/>
    <w:rsid w:val="00F710A0"/>
    <w:rsid w:val="00F710D9"/>
    <w:rsid w:val="00F71436"/>
    <w:rsid w:val="00F7185E"/>
    <w:rsid w:val="00F718A3"/>
    <w:rsid w:val="00F71919"/>
    <w:rsid w:val="00F7193E"/>
    <w:rsid w:val="00F71971"/>
    <w:rsid w:val="00F71976"/>
    <w:rsid w:val="00F71AA8"/>
    <w:rsid w:val="00F71ADB"/>
    <w:rsid w:val="00F71C07"/>
    <w:rsid w:val="00F71E04"/>
    <w:rsid w:val="00F71E3F"/>
    <w:rsid w:val="00F71EB9"/>
    <w:rsid w:val="00F71F79"/>
    <w:rsid w:val="00F720AD"/>
    <w:rsid w:val="00F7219A"/>
    <w:rsid w:val="00F721A1"/>
    <w:rsid w:val="00F721A2"/>
    <w:rsid w:val="00F7228E"/>
    <w:rsid w:val="00F7241E"/>
    <w:rsid w:val="00F7247F"/>
    <w:rsid w:val="00F724E3"/>
    <w:rsid w:val="00F7251E"/>
    <w:rsid w:val="00F72524"/>
    <w:rsid w:val="00F727AA"/>
    <w:rsid w:val="00F7283F"/>
    <w:rsid w:val="00F728F3"/>
    <w:rsid w:val="00F72949"/>
    <w:rsid w:val="00F72AE3"/>
    <w:rsid w:val="00F72AF3"/>
    <w:rsid w:val="00F72BB2"/>
    <w:rsid w:val="00F72C94"/>
    <w:rsid w:val="00F72D3A"/>
    <w:rsid w:val="00F72EE0"/>
    <w:rsid w:val="00F7323A"/>
    <w:rsid w:val="00F733F7"/>
    <w:rsid w:val="00F733F9"/>
    <w:rsid w:val="00F7342A"/>
    <w:rsid w:val="00F734B6"/>
    <w:rsid w:val="00F734F1"/>
    <w:rsid w:val="00F735E6"/>
    <w:rsid w:val="00F736FF"/>
    <w:rsid w:val="00F73753"/>
    <w:rsid w:val="00F737DA"/>
    <w:rsid w:val="00F73924"/>
    <w:rsid w:val="00F73C29"/>
    <w:rsid w:val="00F73D7C"/>
    <w:rsid w:val="00F73E28"/>
    <w:rsid w:val="00F73F03"/>
    <w:rsid w:val="00F73F43"/>
    <w:rsid w:val="00F74090"/>
    <w:rsid w:val="00F74100"/>
    <w:rsid w:val="00F74156"/>
    <w:rsid w:val="00F7435B"/>
    <w:rsid w:val="00F74664"/>
    <w:rsid w:val="00F74791"/>
    <w:rsid w:val="00F747FD"/>
    <w:rsid w:val="00F74A7A"/>
    <w:rsid w:val="00F74B71"/>
    <w:rsid w:val="00F74C02"/>
    <w:rsid w:val="00F74DC6"/>
    <w:rsid w:val="00F74F40"/>
    <w:rsid w:val="00F74F6B"/>
    <w:rsid w:val="00F75115"/>
    <w:rsid w:val="00F7512D"/>
    <w:rsid w:val="00F752BB"/>
    <w:rsid w:val="00F75399"/>
    <w:rsid w:val="00F753BD"/>
    <w:rsid w:val="00F756F3"/>
    <w:rsid w:val="00F75749"/>
    <w:rsid w:val="00F757CA"/>
    <w:rsid w:val="00F758DB"/>
    <w:rsid w:val="00F759D1"/>
    <w:rsid w:val="00F75B95"/>
    <w:rsid w:val="00F75BEC"/>
    <w:rsid w:val="00F75C0B"/>
    <w:rsid w:val="00F75C4A"/>
    <w:rsid w:val="00F75C68"/>
    <w:rsid w:val="00F75CA7"/>
    <w:rsid w:val="00F75CBF"/>
    <w:rsid w:val="00F75CC7"/>
    <w:rsid w:val="00F75E01"/>
    <w:rsid w:val="00F75E09"/>
    <w:rsid w:val="00F75EC7"/>
    <w:rsid w:val="00F75F29"/>
    <w:rsid w:val="00F75F4F"/>
    <w:rsid w:val="00F75F73"/>
    <w:rsid w:val="00F76106"/>
    <w:rsid w:val="00F76141"/>
    <w:rsid w:val="00F76149"/>
    <w:rsid w:val="00F761E4"/>
    <w:rsid w:val="00F76379"/>
    <w:rsid w:val="00F763AC"/>
    <w:rsid w:val="00F763DF"/>
    <w:rsid w:val="00F76440"/>
    <w:rsid w:val="00F7647A"/>
    <w:rsid w:val="00F764FA"/>
    <w:rsid w:val="00F76510"/>
    <w:rsid w:val="00F7670C"/>
    <w:rsid w:val="00F76737"/>
    <w:rsid w:val="00F76799"/>
    <w:rsid w:val="00F768B7"/>
    <w:rsid w:val="00F768C6"/>
    <w:rsid w:val="00F76A3F"/>
    <w:rsid w:val="00F76A53"/>
    <w:rsid w:val="00F76A6C"/>
    <w:rsid w:val="00F76BAD"/>
    <w:rsid w:val="00F76C59"/>
    <w:rsid w:val="00F76C97"/>
    <w:rsid w:val="00F76D10"/>
    <w:rsid w:val="00F76DF9"/>
    <w:rsid w:val="00F77028"/>
    <w:rsid w:val="00F7710C"/>
    <w:rsid w:val="00F7716F"/>
    <w:rsid w:val="00F77202"/>
    <w:rsid w:val="00F77249"/>
    <w:rsid w:val="00F772D9"/>
    <w:rsid w:val="00F773E3"/>
    <w:rsid w:val="00F774E0"/>
    <w:rsid w:val="00F776C2"/>
    <w:rsid w:val="00F77878"/>
    <w:rsid w:val="00F7792A"/>
    <w:rsid w:val="00F77956"/>
    <w:rsid w:val="00F77B5B"/>
    <w:rsid w:val="00F77BDB"/>
    <w:rsid w:val="00F77C36"/>
    <w:rsid w:val="00F77C47"/>
    <w:rsid w:val="00F77CD2"/>
    <w:rsid w:val="00F77CFA"/>
    <w:rsid w:val="00F77D3B"/>
    <w:rsid w:val="00F77DF9"/>
    <w:rsid w:val="00F77EBF"/>
    <w:rsid w:val="00F77FDA"/>
    <w:rsid w:val="00F8002A"/>
    <w:rsid w:val="00F80066"/>
    <w:rsid w:val="00F801AB"/>
    <w:rsid w:val="00F801F6"/>
    <w:rsid w:val="00F801F8"/>
    <w:rsid w:val="00F80245"/>
    <w:rsid w:val="00F8028C"/>
    <w:rsid w:val="00F802D3"/>
    <w:rsid w:val="00F802EC"/>
    <w:rsid w:val="00F8036D"/>
    <w:rsid w:val="00F804DB"/>
    <w:rsid w:val="00F80515"/>
    <w:rsid w:val="00F805BC"/>
    <w:rsid w:val="00F80632"/>
    <w:rsid w:val="00F8073F"/>
    <w:rsid w:val="00F8099C"/>
    <w:rsid w:val="00F80A32"/>
    <w:rsid w:val="00F80ACE"/>
    <w:rsid w:val="00F80BC5"/>
    <w:rsid w:val="00F80CC0"/>
    <w:rsid w:val="00F80D03"/>
    <w:rsid w:val="00F80D8F"/>
    <w:rsid w:val="00F80DDB"/>
    <w:rsid w:val="00F80E10"/>
    <w:rsid w:val="00F81007"/>
    <w:rsid w:val="00F81069"/>
    <w:rsid w:val="00F810E9"/>
    <w:rsid w:val="00F81164"/>
    <w:rsid w:val="00F8116A"/>
    <w:rsid w:val="00F8127D"/>
    <w:rsid w:val="00F81311"/>
    <w:rsid w:val="00F814CD"/>
    <w:rsid w:val="00F81605"/>
    <w:rsid w:val="00F81622"/>
    <w:rsid w:val="00F81625"/>
    <w:rsid w:val="00F81663"/>
    <w:rsid w:val="00F8176A"/>
    <w:rsid w:val="00F8180F"/>
    <w:rsid w:val="00F8183A"/>
    <w:rsid w:val="00F81874"/>
    <w:rsid w:val="00F818A4"/>
    <w:rsid w:val="00F8191E"/>
    <w:rsid w:val="00F81957"/>
    <w:rsid w:val="00F819A1"/>
    <w:rsid w:val="00F81A54"/>
    <w:rsid w:val="00F81AC2"/>
    <w:rsid w:val="00F81C98"/>
    <w:rsid w:val="00F81D1E"/>
    <w:rsid w:val="00F81E0E"/>
    <w:rsid w:val="00F81E1D"/>
    <w:rsid w:val="00F81F25"/>
    <w:rsid w:val="00F81FCD"/>
    <w:rsid w:val="00F8205B"/>
    <w:rsid w:val="00F8212C"/>
    <w:rsid w:val="00F82143"/>
    <w:rsid w:val="00F82159"/>
    <w:rsid w:val="00F8226C"/>
    <w:rsid w:val="00F82270"/>
    <w:rsid w:val="00F82272"/>
    <w:rsid w:val="00F82316"/>
    <w:rsid w:val="00F823D2"/>
    <w:rsid w:val="00F8242B"/>
    <w:rsid w:val="00F824A1"/>
    <w:rsid w:val="00F824D8"/>
    <w:rsid w:val="00F824FA"/>
    <w:rsid w:val="00F8253E"/>
    <w:rsid w:val="00F825FF"/>
    <w:rsid w:val="00F8272B"/>
    <w:rsid w:val="00F82760"/>
    <w:rsid w:val="00F8280E"/>
    <w:rsid w:val="00F82816"/>
    <w:rsid w:val="00F82938"/>
    <w:rsid w:val="00F82A7D"/>
    <w:rsid w:val="00F82AA6"/>
    <w:rsid w:val="00F82B23"/>
    <w:rsid w:val="00F82B9B"/>
    <w:rsid w:val="00F82D8E"/>
    <w:rsid w:val="00F82DD6"/>
    <w:rsid w:val="00F82FA2"/>
    <w:rsid w:val="00F82FD0"/>
    <w:rsid w:val="00F8304B"/>
    <w:rsid w:val="00F83159"/>
    <w:rsid w:val="00F83301"/>
    <w:rsid w:val="00F8333A"/>
    <w:rsid w:val="00F83473"/>
    <w:rsid w:val="00F835C0"/>
    <w:rsid w:val="00F835F6"/>
    <w:rsid w:val="00F837DD"/>
    <w:rsid w:val="00F838C1"/>
    <w:rsid w:val="00F83B0D"/>
    <w:rsid w:val="00F83C26"/>
    <w:rsid w:val="00F83C94"/>
    <w:rsid w:val="00F83D60"/>
    <w:rsid w:val="00F83DBA"/>
    <w:rsid w:val="00F83E70"/>
    <w:rsid w:val="00F83ED2"/>
    <w:rsid w:val="00F8409D"/>
    <w:rsid w:val="00F840D2"/>
    <w:rsid w:val="00F840F4"/>
    <w:rsid w:val="00F84132"/>
    <w:rsid w:val="00F841F4"/>
    <w:rsid w:val="00F8435A"/>
    <w:rsid w:val="00F8440E"/>
    <w:rsid w:val="00F8454A"/>
    <w:rsid w:val="00F8467A"/>
    <w:rsid w:val="00F8475E"/>
    <w:rsid w:val="00F8494A"/>
    <w:rsid w:val="00F849D7"/>
    <w:rsid w:val="00F84A2F"/>
    <w:rsid w:val="00F84A57"/>
    <w:rsid w:val="00F84AF4"/>
    <w:rsid w:val="00F84BAB"/>
    <w:rsid w:val="00F84E2E"/>
    <w:rsid w:val="00F84ECC"/>
    <w:rsid w:val="00F84F39"/>
    <w:rsid w:val="00F84F3F"/>
    <w:rsid w:val="00F84F90"/>
    <w:rsid w:val="00F85068"/>
    <w:rsid w:val="00F850EB"/>
    <w:rsid w:val="00F85169"/>
    <w:rsid w:val="00F8529B"/>
    <w:rsid w:val="00F852E5"/>
    <w:rsid w:val="00F8530E"/>
    <w:rsid w:val="00F85471"/>
    <w:rsid w:val="00F85496"/>
    <w:rsid w:val="00F85529"/>
    <w:rsid w:val="00F855CB"/>
    <w:rsid w:val="00F85627"/>
    <w:rsid w:val="00F85744"/>
    <w:rsid w:val="00F85891"/>
    <w:rsid w:val="00F858DC"/>
    <w:rsid w:val="00F859EE"/>
    <w:rsid w:val="00F85D35"/>
    <w:rsid w:val="00F85E45"/>
    <w:rsid w:val="00F85E8B"/>
    <w:rsid w:val="00F85EA9"/>
    <w:rsid w:val="00F86165"/>
    <w:rsid w:val="00F862CA"/>
    <w:rsid w:val="00F863EB"/>
    <w:rsid w:val="00F8646B"/>
    <w:rsid w:val="00F86539"/>
    <w:rsid w:val="00F8658A"/>
    <w:rsid w:val="00F865E7"/>
    <w:rsid w:val="00F86762"/>
    <w:rsid w:val="00F86764"/>
    <w:rsid w:val="00F869F5"/>
    <w:rsid w:val="00F86B20"/>
    <w:rsid w:val="00F86B5D"/>
    <w:rsid w:val="00F86C43"/>
    <w:rsid w:val="00F86D14"/>
    <w:rsid w:val="00F86D84"/>
    <w:rsid w:val="00F86E35"/>
    <w:rsid w:val="00F86F84"/>
    <w:rsid w:val="00F8718E"/>
    <w:rsid w:val="00F87201"/>
    <w:rsid w:val="00F87317"/>
    <w:rsid w:val="00F875FF"/>
    <w:rsid w:val="00F87768"/>
    <w:rsid w:val="00F877D8"/>
    <w:rsid w:val="00F879C6"/>
    <w:rsid w:val="00F879E7"/>
    <w:rsid w:val="00F87A70"/>
    <w:rsid w:val="00F87D07"/>
    <w:rsid w:val="00F87D16"/>
    <w:rsid w:val="00F87ECA"/>
    <w:rsid w:val="00F87EE2"/>
    <w:rsid w:val="00F90000"/>
    <w:rsid w:val="00F900C8"/>
    <w:rsid w:val="00F90133"/>
    <w:rsid w:val="00F901C2"/>
    <w:rsid w:val="00F902D2"/>
    <w:rsid w:val="00F90391"/>
    <w:rsid w:val="00F9046C"/>
    <w:rsid w:val="00F904C0"/>
    <w:rsid w:val="00F90518"/>
    <w:rsid w:val="00F905ED"/>
    <w:rsid w:val="00F90692"/>
    <w:rsid w:val="00F90AA2"/>
    <w:rsid w:val="00F90BE4"/>
    <w:rsid w:val="00F90C86"/>
    <w:rsid w:val="00F90D30"/>
    <w:rsid w:val="00F90D4C"/>
    <w:rsid w:val="00F90E5F"/>
    <w:rsid w:val="00F90F6C"/>
    <w:rsid w:val="00F90FD6"/>
    <w:rsid w:val="00F9101B"/>
    <w:rsid w:val="00F9102A"/>
    <w:rsid w:val="00F9102B"/>
    <w:rsid w:val="00F9103C"/>
    <w:rsid w:val="00F910E4"/>
    <w:rsid w:val="00F914E5"/>
    <w:rsid w:val="00F91546"/>
    <w:rsid w:val="00F91557"/>
    <w:rsid w:val="00F91565"/>
    <w:rsid w:val="00F915AB"/>
    <w:rsid w:val="00F9174D"/>
    <w:rsid w:val="00F917D0"/>
    <w:rsid w:val="00F91906"/>
    <w:rsid w:val="00F91932"/>
    <w:rsid w:val="00F919A5"/>
    <w:rsid w:val="00F91A58"/>
    <w:rsid w:val="00F91B19"/>
    <w:rsid w:val="00F91C96"/>
    <w:rsid w:val="00F91CA2"/>
    <w:rsid w:val="00F91CEF"/>
    <w:rsid w:val="00F91D2D"/>
    <w:rsid w:val="00F91D4B"/>
    <w:rsid w:val="00F91DAC"/>
    <w:rsid w:val="00F91DC2"/>
    <w:rsid w:val="00F91E3B"/>
    <w:rsid w:val="00F91E48"/>
    <w:rsid w:val="00F9203C"/>
    <w:rsid w:val="00F92174"/>
    <w:rsid w:val="00F923DB"/>
    <w:rsid w:val="00F92446"/>
    <w:rsid w:val="00F925B5"/>
    <w:rsid w:val="00F926DF"/>
    <w:rsid w:val="00F92725"/>
    <w:rsid w:val="00F928E0"/>
    <w:rsid w:val="00F928FC"/>
    <w:rsid w:val="00F9293F"/>
    <w:rsid w:val="00F929DA"/>
    <w:rsid w:val="00F92A1A"/>
    <w:rsid w:val="00F92B3C"/>
    <w:rsid w:val="00F92BD3"/>
    <w:rsid w:val="00F92C12"/>
    <w:rsid w:val="00F92D0E"/>
    <w:rsid w:val="00F92D35"/>
    <w:rsid w:val="00F92D66"/>
    <w:rsid w:val="00F92D87"/>
    <w:rsid w:val="00F92E2F"/>
    <w:rsid w:val="00F93085"/>
    <w:rsid w:val="00F932B9"/>
    <w:rsid w:val="00F93397"/>
    <w:rsid w:val="00F93487"/>
    <w:rsid w:val="00F934DA"/>
    <w:rsid w:val="00F9358A"/>
    <w:rsid w:val="00F9363F"/>
    <w:rsid w:val="00F93767"/>
    <w:rsid w:val="00F93939"/>
    <w:rsid w:val="00F939E7"/>
    <w:rsid w:val="00F93A3D"/>
    <w:rsid w:val="00F93A5F"/>
    <w:rsid w:val="00F93BB8"/>
    <w:rsid w:val="00F93DE1"/>
    <w:rsid w:val="00F94003"/>
    <w:rsid w:val="00F94157"/>
    <w:rsid w:val="00F941FB"/>
    <w:rsid w:val="00F9423C"/>
    <w:rsid w:val="00F9434A"/>
    <w:rsid w:val="00F945E2"/>
    <w:rsid w:val="00F94641"/>
    <w:rsid w:val="00F94737"/>
    <w:rsid w:val="00F947BB"/>
    <w:rsid w:val="00F9495D"/>
    <w:rsid w:val="00F94A71"/>
    <w:rsid w:val="00F94A80"/>
    <w:rsid w:val="00F94C1E"/>
    <w:rsid w:val="00F94D17"/>
    <w:rsid w:val="00F94D3A"/>
    <w:rsid w:val="00F94DC3"/>
    <w:rsid w:val="00F94E04"/>
    <w:rsid w:val="00F94EB3"/>
    <w:rsid w:val="00F94EE8"/>
    <w:rsid w:val="00F95013"/>
    <w:rsid w:val="00F95084"/>
    <w:rsid w:val="00F951BD"/>
    <w:rsid w:val="00F954C8"/>
    <w:rsid w:val="00F95528"/>
    <w:rsid w:val="00F955A3"/>
    <w:rsid w:val="00F95825"/>
    <w:rsid w:val="00F958FF"/>
    <w:rsid w:val="00F9590D"/>
    <w:rsid w:val="00F959FA"/>
    <w:rsid w:val="00F95DFA"/>
    <w:rsid w:val="00F95E75"/>
    <w:rsid w:val="00F96021"/>
    <w:rsid w:val="00F96193"/>
    <w:rsid w:val="00F96198"/>
    <w:rsid w:val="00F9632D"/>
    <w:rsid w:val="00F963C1"/>
    <w:rsid w:val="00F9644F"/>
    <w:rsid w:val="00F96479"/>
    <w:rsid w:val="00F96511"/>
    <w:rsid w:val="00F965A4"/>
    <w:rsid w:val="00F965B7"/>
    <w:rsid w:val="00F965C3"/>
    <w:rsid w:val="00F965D9"/>
    <w:rsid w:val="00F96C26"/>
    <w:rsid w:val="00F96C7A"/>
    <w:rsid w:val="00F96D7A"/>
    <w:rsid w:val="00F96DA1"/>
    <w:rsid w:val="00F96DF8"/>
    <w:rsid w:val="00F96E7C"/>
    <w:rsid w:val="00F96F92"/>
    <w:rsid w:val="00F97219"/>
    <w:rsid w:val="00F972EA"/>
    <w:rsid w:val="00F9737B"/>
    <w:rsid w:val="00F97391"/>
    <w:rsid w:val="00F973E3"/>
    <w:rsid w:val="00F97494"/>
    <w:rsid w:val="00F97549"/>
    <w:rsid w:val="00F975B5"/>
    <w:rsid w:val="00F97626"/>
    <w:rsid w:val="00F97666"/>
    <w:rsid w:val="00F97727"/>
    <w:rsid w:val="00F9772B"/>
    <w:rsid w:val="00F978CB"/>
    <w:rsid w:val="00F97C38"/>
    <w:rsid w:val="00F97C95"/>
    <w:rsid w:val="00F97D6A"/>
    <w:rsid w:val="00F97E05"/>
    <w:rsid w:val="00F97F06"/>
    <w:rsid w:val="00F97F53"/>
    <w:rsid w:val="00F97F57"/>
    <w:rsid w:val="00F97F5A"/>
    <w:rsid w:val="00FA0075"/>
    <w:rsid w:val="00FA01B1"/>
    <w:rsid w:val="00FA0248"/>
    <w:rsid w:val="00FA02D9"/>
    <w:rsid w:val="00FA0425"/>
    <w:rsid w:val="00FA045E"/>
    <w:rsid w:val="00FA0509"/>
    <w:rsid w:val="00FA060D"/>
    <w:rsid w:val="00FA06AB"/>
    <w:rsid w:val="00FA06B9"/>
    <w:rsid w:val="00FA06E5"/>
    <w:rsid w:val="00FA0793"/>
    <w:rsid w:val="00FA096E"/>
    <w:rsid w:val="00FA0A18"/>
    <w:rsid w:val="00FA0CE2"/>
    <w:rsid w:val="00FA0DC5"/>
    <w:rsid w:val="00FA0E7C"/>
    <w:rsid w:val="00FA0F61"/>
    <w:rsid w:val="00FA1083"/>
    <w:rsid w:val="00FA1118"/>
    <w:rsid w:val="00FA112E"/>
    <w:rsid w:val="00FA113E"/>
    <w:rsid w:val="00FA116F"/>
    <w:rsid w:val="00FA143C"/>
    <w:rsid w:val="00FA145F"/>
    <w:rsid w:val="00FA14E3"/>
    <w:rsid w:val="00FA1539"/>
    <w:rsid w:val="00FA163A"/>
    <w:rsid w:val="00FA17D6"/>
    <w:rsid w:val="00FA1945"/>
    <w:rsid w:val="00FA194B"/>
    <w:rsid w:val="00FA197A"/>
    <w:rsid w:val="00FA1A3F"/>
    <w:rsid w:val="00FA1AAF"/>
    <w:rsid w:val="00FA1B1E"/>
    <w:rsid w:val="00FA1CBF"/>
    <w:rsid w:val="00FA1D13"/>
    <w:rsid w:val="00FA1D3E"/>
    <w:rsid w:val="00FA1D8F"/>
    <w:rsid w:val="00FA1DB3"/>
    <w:rsid w:val="00FA1E04"/>
    <w:rsid w:val="00FA1E35"/>
    <w:rsid w:val="00FA1E6D"/>
    <w:rsid w:val="00FA1EB0"/>
    <w:rsid w:val="00FA1FE3"/>
    <w:rsid w:val="00FA2002"/>
    <w:rsid w:val="00FA211D"/>
    <w:rsid w:val="00FA22EF"/>
    <w:rsid w:val="00FA2348"/>
    <w:rsid w:val="00FA23B5"/>
    <w:rsid w:val="00FA23E8"/>
    <w:rsid w:val="00FA2420"/>
    <w:rsid w:val="00FA2526"/>
    <w:rsid w:val="00FA2663"/>
    <w:rsid w:val="00FA2704"/>
    <w:rsid w:val="00FA27C8"/>
    <w:rsid w:val="00FA27EF"/>
    <w:rsid w:val="00FA285F"/>
    <w:rsid w:val="00FA2902"/>
    <w:rsid w:val="00FA297B"/>
    <w:rsid w:val="00FA29A7"/>
    <w:rsid w:val="00FA2A12"/>
    <w:rsid w:val="00FA2AB0"/>
    <w:rsid w:val="00FA2AF4"/>
    <w:rsid w:val="00FA2C48"/>
    <w:rsid w:val="00FA2C87"/>
    <w:rsid w:val="00FA2CAF"/>
    <w:rsid w:val="00FA2D19"/>
    <w:rsid w:val="00FA2D44"/>
    <w:rsid w:val="00FA2D5D"/>
    <w:rsid w:val="00FA3076"/>
    <w:rsid w:val="00FA31FA"/>
    <w:rsid w:val="00FA33A2"/>
    <w:rsid w:val="00FA3437"/>
    <w:rsid w:val="00FA34D1"/>
    <w:rsid w:val="00FA365B"/>
    <w:rsid w:val="00FA3702"/>
    <w:rsid w:val="00FA3871"/>
    <w:rsid w:val="00FA38CF"/>
    <w:rsid w:val="00FA3990"/>
    <w:rsid w:val="00FA3B6F"/>
    <w:rsid w:val="00FA3BDF"/>
    <w:rsid w:val="00FA3C84"/>
    <w:rsid w:val="00FA3D79"/>
    <w:rsid w:val="00FA3DC5"/>
    <w:rsid w:val="00FA40C1"/>
    <w:rsid w:val="00FA4131"/>
    <w:rsid w:val="00FA4143"/>
    <w:rsid w:val="00FA4158"/>
    <w:rsid w:val="00FA41DA"/>
    <w:rsid w:val="00FA4349"/>
    <w:rsid w:val="00FA46C4"/>
    <w:rsid w:val="00FA471C"/>
    <w:rsid w:val="00FA473E"/>
    <w:rsid w:val="00FA484A"/>
    <w:rsid w:val="00FA48BC"/>
    <w:rsid w:val="00FA49B1"/>
    <w:rsid w:val="00FA4C57"/>
    <w:rsid w:val="00FA4EDE"/>
    <w:rsid w:val="00FA4EDF"/>
    <w:rsid w:val="00FA4FC4"/>
    <w:rsid w:val="00FA5098"/>
    <w:rsid w:val="00FA50E8"/>
    <w:rsid w:val="00FA526F"/>
    <w:rsid w:val="00FA53C1"/>
    <w:rsid w:val="00FA541D"/>
    <w:rsid w:val="00FA5527"/>
    <w:rsid w:val="00FA558C"/>
    <w:rsid w:val="00FA563E"/>
    <w:rsid w:val="00FA568B"/>
    <w:rsid w:val="00FA5710"/>
    <w:rsid w:val="00FA5807"/>
    <w:rsid w:val="00FA5871"/>
    <w:rsid w:val="00FA589E"/>
    <w:rsid w:val="00FA5909"/>
    <w:rsid w:val="00FA5910"/>
    <w:rsid w:val="00FA5A96"/>
    <w:rsid w:val="00FA5B52"/>
    <w:rsid w:val="00FA5BFD"/>
    <w:rsid w:val="00FA5C8E"/>
    <w:rsid w:val="00FA5CB0"/>
    <w:rsid w:val="00FA5D6C"/>
    <w:rsid w:val="00FA5FC0"/>
    <w:rsid w:val="00FA611C"/>
    <w:rsid w:val="00FA6147"/>
    <w:rsid w:val="00FA6175"/>
    <w:rsid w:val="00FA6189"/>
    <w:rsid w:val="00FA6225"/>
    <w:rsid w:val="00FA62B0"/>
    <w:rsid w:val="00FA62C0"/>
    <w:rsid w:val="00FA6405"/>
    <w:rsid w:val="00FA6444"/>
    <w:rsid w:val="00FA64F0"/>
    <w:rsid w:val="00FA6547"/>
    <w:rsid w:val="00FA656D"/>
    <w:rsid w:val="00FA6571"/>
    <w:rsid w:val="00FA657C"/>
    <w:rsid w:val="00FA65C9"/>
    <w:rsid w:val="00FA6644"/>
    <w:rsid w:val="00FA6686"/>
    <w:rsid w:val="00FA6701"/>
    <w:rsid w:val="00FA6717"/>
    <w:rsid w:val="00FA676A"/>
    <w:rsid w:val="00FA68B6"/>
    <w:rsid w:val="00FA69E2"/>
    <w:rsid w:val="00FA69F6"/>
    <w:rsid w:val="00FA6A63"/>
    <w:rsid w:val="00FA6A8C"/>
    <w:rsid w:val="00FA6B8D"/>
    <w:rsid w:val="00FA6CA5"/>
    <w:rsid w:val="00FA6F59"/>
    <w:rsid w:val="00FA710A"/>
    <w:rsid w:val="00FA728C"/>
    <w:rsid w:val="00FA7337"/>
    <w:rsid w:val="00FA765D"/>
    <w:rsid w:val="00FA7836"/>
    <w:rsid w:val="00FA7A07"/>
    <w:rsid w:val="00FA7A20"/>
    <w:rsid w:val="00FA7A7F"/>
    <w:rsid w:val="00FA7AA6"/>
    <w:rsid w:val="00FA7C04"/>
    <w:rsid w:val="00FA7CBA"/>
    <w:rsid w:val="00FA7CD9"/>
    <w:rsid w:val="00FA7CEB"/>
    <w:rsid w:val="00FA7DC5"/>
    <w:rsid w:val="00FB00A0"/>
    <w:rsid w:val="00FB0132"/>
    <w:rsid w:val="00FB0443"/>
    <w:rsid w:val="00FB0540"/>
    <w:rsid w:val="00FB0572"/>
    <w:rsid w:val="00FB05C7"/>
    <w:rsid w:val="00FB078D"/>
    <w:rsid w:val="00FB0D1B"/>
    <w:rsid w:val="00FB0E12"/>
    <w:rsid w:val="00FB0ED4"/>
    <w:rsid w:val="00FB0F3A"/>
    <w:rsid w:val="00FB0FA6"/>
    <w:rsid w:val="00FB0FE5"/>
    <w:rsid w:val="00FB1089"/>
    <w:rsid w:val="00FB1254"/>
    <w:rsid w:val="00FB12A4"/>
    <w:rsid w:val="00FB1309"/>
    <w:rsid w:val="00FB148A"/>
    <w:rsid w:val="00FB14B4"/>
    <w:rsid w:val="00FB14C7"/>
    <w:rsid w:val="00FB14F0"/>
    <w:rsid w:val="00FB15D5"/>
    <w:rsid w:val="00FB1665"/>
    <w:rsid w:val="00FB16C7"/>
    <w:rsid w:val="00FB1824"/>
    <w:rsid w:val="00FB1826"/>
    <w:rsid w:val="00FB186A"/>
    <w:rsid w:val="00FB18E8"/>
    <w:rsid w:val="00FB1942"/>
    <w:rsid w:val="00FB19D8"/>
    <w:rsid w:val="00FB1A22"/>
    <w:rsid w:val="00FB1A89"/>
    <w:rsid w:val="00FB1B5A"/>
    <w:rsid w:val="00FB1E3A"/>
    <w:rsid w:val="00FB1EA3"/>
    <w:rsid w:val="00FB20B4"/>
    <w:rsid w:val="00FB219F"/>
    <w:rsid w:val="00FB22E5"/>
    <w:rsid w:val="00FB2334"/>
    <w:rsid w:val="00FB2363"/>
    <w:rsid w:val="00FB2403"/>
    <w:rsid w:val="00FB24E3"/>
    <w:rsid w:val="00FB25FE"/>
    <w:rsid w:val="00FB26A3"/>
    <w:rsid w:val="00FB2719"/>
    <w:rsid w:val="00FB2864"/>
    <w:rsid w:val="00FB2885"/>
    <w:rsid w:val="00FB2A6A"/>
    <w:rsid w:val="00FB2AD3"/>
    <w:rsid w:val="00FB2B64"/>
    <w:rsid w:val="00FB2E83"/>
    <w:rsid w:val="00FB2F94"/>
    <w:rsid w:val="00FB2FD8"/>
    <w:rsid w:val="00FB3006"/>
    <w:rsid w:val="00FB305A"/>
    <w:rsid w:val="00FB307D"/>
    <w:rsid w:val="00FB317A"/>
    <w:rsid w:val="00FB320C"/>
    <w:rsid w:val="00FB3210"/>
    <w:rsid w:val="00FB3224"/>
    <w:rsid w:val="00FB3378"/>
    <w:rsid w:val="00FB341F"/>
    <w:rsid w:val="00FB35B1"/>
    <w:rsid w:val="00FB389D"/>
    <w:rsid w:val="00FB39FD"/>
    <w:rsid w:val="00FB3A12"/>
    <w:rsid w:val="00FB3B1B"/>
    <w:rsid w:val="00FB3CD6"/>
    <w:rsid w:val="00FB3DAB"/>
    <w:rsid w:val="00FB3DC0"/>
    <w:rsid w:val="00FB3EC6"/>
    <w:rsid w:val="00FB403C"/>
    <w:rsid w:val="00FB4065"/>
    <w:rsid w:val="00FB412B"/>
    <w:rsid w:val="00FB42CC"/>
    <w:rsid w:val="00FB439D"/>
    <w:rsid w:val="00FB43D0"/>
    <w:rsid w:val="00FB4566"/>
    <w:rsid w:val="00FB45A5"/>
    <w:rsid w:val="00FB4646"/>
    <w:rsid w:val="00FB4651"/>
    <w:rsid w:val="00FB4760"/>
    <w:rsid w:val="00FB47B5"/>
    <w:rsid w:val="00FB4AA8"/>
    <w:rsid w:val="00FB4B30"/>
    <w:rsid w:val="00FB4B54"/>
    <w:rsid w:val="00FB4D7D"/>
    <w:rsid w:val="00FB4E67"/>
    <w:rsid w:val="00FB4E7B"/>
    <w:rsid w:val="00FB4F6E"/>
    <w:rsid w:val="00FB5067"/>
    <w:rsid w:val="00FB50AC"/>
    <w:rsid w:val="00FB5201"/>
    <w:rsid w:val="00FB52FB"/>
    <w:rsid w:val="00FB52FD"/>
    <w:rsid w:val="00FB53A1"/>
    <w:rsid w:val="00FB53CD"/>
    <w:rsid w:val="00FB54E5"/>
    <w:rsid w:val="00FB5605"/>
    <w:rsid w:val="00FB57A7"/>
    <w:rsid w:val="00FB5A6F"/>
    <w:rsid w:val="00FB5AB3"/>
    <w:rsid w:val="00FB5ADE"/>
    <w:rsid w:val="00FB5C90"/>
    <w:rsid w:val="00FB5D48"/>
    <w:rsid w:val="00FB5E5F"/>
    <w:rsid w:val="00FB5EA8"/>
    <w:rsid w:val="00FB5F14"/>
    <w:rsid w:val="00FB623A"/>
    <w:rsid w:val="00FB6275"/>
    <w:rsid w:val="00FB63FF"/>
    <w:rsid w:val="00FB6739"/>
    <w:rsid w:val="00FB677A"/>
    <w:rsid w:val="00FB67CA"/>
    <w:rsid w:val="00FB6884"/>
    <w:rsid w:val="00FB6CD7"/>
    <w:rsid w:val="00FB6E39"/>
    <w:rsid w:val="00FB6F7F"/>
    <w:rsid w:val="00FB70C3"/>
    <w:rsid w:val="00FB710F"/>
    <w:rsid w:val="00FB7284"/>
    <w:rsid w:val="00FB72C9"/>
    <w:rsid w:val="00FB72CB"/>
    <w:rsid w:val="00FB7411"/>
    <w:rsid w:val="00FB7435"/>
    <w:rsid w:val="00FB744A"/>
    <w:rsid w:val="00FB751F"/>
    <w:rsid w:val="00FB776C"/>
    <w:rsid w:val="00FB77BB"/>
    <w:rsid w:val="00FB78F1"/>
    <w:rsid w:val="00FB79A1"/>
    <w:rsid w:val="00FB7A0C"/>
    <w:rsid w:val="00FB7A52"/>
    <w:rsid w:val="00FB7B16"/>
    <w:rsid w:val="00FB7BD2"/>
    <w:rsid w:val="00FB7BE5"/>
    <w:rsid w:val="00FB7C38"/>
    <w:rsid w:val="00FB7F0C"/>
    <w:rsid w:val="00FB7F11"/>
    <w:rsid w:val="00FB7FA8"/>
    <w:rsid w:val="00FC0038"/>
    <w:rsid w:val="00FC00CF"/>
    <w:rsid w:val="00FC0117"/>
    <w:rsid w:val="00FC012F"/>
    <w:rsid w:val="00FC0145"/>
    <w:rsid w:val="00FC017F"/>
    <w:rsid w:val="00FC0348"/>
    <w:rsid w:val="00FC0495"/>
    <w:rsid w:val="00FC04C2"/>
    <w:rsid w:val="00FC077B"/>
    <w:rsid w:val="00FC07AE"/>
    <w:rsid w:val="00FC07AF"/>
    <w:rsid w:val="00FC0820"/>
    <w:rsid w:val="00FC089B"/>
    <w:rsid w:val="00FC097A"/>
    <w:rsid w:val="00FC0AB4"/>
    <w:rsid w:val="00FC0B11"/>
    <w:rsid w:val="00FC0B9B"/>
    <w:rsid w:val="00FC0CA5"/>
    <w:rsid w:val="00FC0CCF"/>
    <w:rsid w:val="00FC0D66"/>
    <w:rsid w:val="00FC0DCD"/>
    <w:rsid w:val="00FC0E12"/>
    <w:rsid w:val="00FC0E51"/>
    <w:rsid w:val="00FC100B"/>
    <w:rsid w:val="00FC1077"/>
    <w:rsid w:val="00FC1190"/>
    <w:rsid w:val="00FC11E9"/>
    <w:rsid w:val="00FC13E0"/>
    <w:rsid w:val="00FC1458"/>
    <w:rsid w:val="00FC1586"/>
    <w:rsid w:val="00FC15E9"/>
    <w:rsid w:val="00FC16A2"/>
    <w:rsid w:val="00FC16E9"/>
    <w:rsid w:val="00FC174D"/>
    <w:rsid w:val="00FC1781"/>
    <w:rsid w:val="00FC1829"/>
    <w:rsid w:val="00FC183A"/>
    <w:rsid w:val="00FC1859"/>
    <w:rsid w:val="00FC1874"/>
    <w:rsid w:val="00FC1AB5"/>
    <w:rsid w:val="00FC1AD6"/>
    <w:rsid w:val="00FC1B4D"/>
    <w:rsid w:val="00FC1C26"/>
    <w:rsid w:val="00FC1C39"/>
    <w:rsid w:val="00FC1CA9"/>
    <w:rsid w:val="00FC1D26"/>
    <w:rsid w:val="00FC1D4B"/>
    <w:rsid w:val="00FC1D66"/>
    <w:rsid w:val="00FC1D92"/>
    <w:rsid w:val="00FC1E51"/>
    <w:rsid w:val="00FC1E79"/>
    <w:rsid w:val="00FC1EBD"/>
    <w:rsid w:val="00FC1FFB"/>
    <w:rsid w:val="00FC208B"/>
    <w:rsid w:val="00FC20F2"/>
    <w:rsid w:val="00FC22FE"/>
    <w:rsid w:val="00FC2314"/>
    <w:rsid w:val="00FC232E"/>
    <w:rsid w:val="00FC23E0"/>
    <w:rsid w:val="00FC23FA"/>
    <w:rsid w:val="00FC240C"/>
    <w:rsid w:val="00FC2742"/>
    <w:rsid w:val="00FC27DB"/>
    <w:rsid w:val="00FC2842"/>
    <w:rsid w:val="00FC28DE"/>
    <w:rsid w:val="00FC2938"/>
    <w:rsid w:val="00FC2A24"/>
    <w:rsid w:val="00FC2B08"/>
    <w:rsid w:val="00FC2CE8"/>
    <w:rsid w:val="00FC32A3"/>
    <w:rsid w:val="00FC333B"/>
    <w:rsid w:val="00FC34A8"/>
    <w:rsid w:val="00FC367C"/>
    <w:rsid w:val="00FC3700"/>
    <w:rsid w:val="00FC375F"/>
    <w:rsid w:val="00FC37F0"/>
    <w:rsid w:val="00FC39ED"/>
    <w:rsid w:val="00FC3AE1"/>
    <w:rsid w:val="00FC3B07"/>
    <w:rsid w:val="00FC3B28"/>
    <w:rsid w:val="00FC3B2E"/>
    <w:rsid w:val="00FC3BBC"/>
    <w:rsid w:val="00FC3CDC"/>
    <w:rsid w:val="00FC3DF1"/>
    <w:rsid w:val="00FC3EEB"/>
    <w:rsid w:val="00FC3FAF"/>
    <w:rsid w:val="00FC3FFD"/>
    <w:rsid w:val="00FC4150"/>
    <w:rsid w:val="00FC41C0"/>
    <w:rsid w:val="00FC41C2"/>
    <w:rsid w:val="00FC4242"/>
    <w:rsid w:val="00FC4278"/>
    <w:rsid w:val="00FC42DE"/>
    <w:rsid w:val="00FC4423"/>
    <w:rsid w:val="00FC44B6"/>
    <w:rsid w:val="00FC46CF"/>
    <w:rsid w:val="00FC46F0"/>
    <w:rsid w:val="00FC47CD"/>
    <w:rsid w:val="00FC47D1"/>
    <w:rsid w:val="00FC4A37"/>
    <w:rsid w:val="00FC4B7C"/>
    <w:rsid w:val="00FC4CA4"/>
    <w:rsid w:val="00FC4E5E"/>
    <w:rsid w:val="00FC4E7E"/>
    <w:rsid w:val="00FC4ED1"/>
    <w:rsid w:val="00FC5075"/>
    <w:rsid w:val="00FC507F"/>
    <w:rsid w:val="00FC5241"/>
    <w:rsid w:val="00FC52D2"/>
    <w:rsid w:val="00FC5394"/>
    <w:rsid w:val="00FC545C"/>
    <w:rsid w:val="00FC5522"/>
    <w:rsid w:val="00FC553E"/>
    <w:rsid w:val="00FC57F7"/>
    <w:rsid w:val="00FC57FB"/>
    <w:rsid w:val="00FC58C5"/>
    <w:rsid w:val="00FC59C6"/>
    <w:rsid w:val="00FC5A6A"/>
    <w:rsid w:val="00FC5B5E"/>
    <w:rsid w:val="00FC5C37"/>
    <w:rsid w:val="00FC5D62"/>
    <w:rsid w:val="00FC5D93"/>
    <w:rsid w:val="00FC5DDE"/>
    <w:rsid w:val="00FC5DF5"/>
    <w:rsid w:val="00FC5FD6"/>
    <w:rsid w:val="00FC629A"/>
    <w:rsid w:val="00FC629C"/>
    <w:rsid w:val="00FC643F"/>
    <w:rsid w:val="00FC64EA"/>
    <w:rsid w:val="00FC65A0"/>
    <w:rsid w:val="00FC6604"/>
    <w:rsid w:val="00FC66C8"/>
    <w:rsid w:val="00FC672E"/>
    <w:rsid w:val="00FC680B"/>
    <w:rsid w:val="00FC6850"/>
    <w:rsid w:val="00FC687F"/>
    <w:rsid w:val="00FC6901"/>
    <w:rsid w:val="00FC6A4D"/>
    <w:rsid w:val="00FC6B14"/>
    <w:rsid w:val="00FC6B41"/>
    <w:rsid w:val="00FC6C32"/>
    <w:rsid w:val="00FC6D8C"/>
    <w:rsid w:val="00FC6E19"/>
    <w:rsid w:val="00FC6E46"/>
    <w:rsid w:val="00FC6E7D"/>
    <w:rsid w:val="00FC70E2"/>
    <w:rsid w:val="00FC7221"/>
    <w:rsid w:val="00FC733B"/>
    <w:rsid w:val="00FC7392"/>
    <w:rsid w:val="00FC73E4"/>
    <w:rsid w:val="00FC75EB"/>
    <w:rsid w:val="00FC76A0"/>
    <w:rsid w:val="00FC76BB"/>
    <w:rsid w:val="00FC77B4"/>
    <w:rsid w:val="00FC77D0"/>
    <w:rsid w:val="00FC791E"/>
    <w:rsid w:val="00FC7987"/>
    <w:rsid w:val="00FC79AF"/>
    <w:rsid w:val="00FC79CC"/>
    <w:rsid w:val="00FC7A1A"/>
    <w:rsid w:val="00FC7C19"/>
    <w:rsid w:val="00FC7E81"/>
    <w:rsid w:val="00FC7F93"/>
    <w:rsid w:val="00FC7FDA"/>
    <w:rsid w:val="00FD0013"/>
    <w:rsid w:val="00FD01EF"/>
    <w:rsid w:val="00FD028A"/>
    <w:rsid w:val="00FD06CD"/>
    <w:rsid w:val="00FD06E0"/>
    <w:rsid w:val="00FD06E2"/>
    <w:rsid w:val="00FD077A"/>
    <w:rsid w:val="00FD0836"/>
    <w:rsid w:val="00FD0920"/>
    <w:rsid w:val="00FD0A19"/>
    <w:rsid w:val="00FD0A3E"/>
    <w:rsid w:val="00FD0A77"/>
    <w:rsid w:val="00FD0E8A"/>
    <w:rsid w:val="00FD10D2"/>
    <w:rsid w:val="00FD10F9"/>
    <w:rsid w:val="00FD1186"/>
    <w:rsid w:val="00FD1187"/>
    <w:rsid w:val="00FD1196"/>
    <w:rsid w:val="00FD1527"/>
    <w:rsid w:val="00FD15B0"/>
    <w:rsid w:val="00FD1608"/>
    <w:rsid w:val="00FD1648"/>
    <w:rsid w:val="00FD1788"/>
    <w:rsid w:val="00FD1854"/>
    <w:rsid w:val="00FD18CB"/>
    <w:rsid w:val="00FD1A3D"/>
    <w:rsid w:val="00FD1A54"/>
    <w:rsid w:val="00FD1B36"/>
    <w:rsid w:val="00FD1C0D"/>
    <w:rsid w:val="00FD1EF8"/>
    <w:rsid w:val="00FD1F26"/>
    <w:rsid w:val="00FD1F3A"/>
    <w:rsid w:val="00FD200B"/>
    <w:rsid w:val="00FD21F9"/>
    <w:rsid w:val="00FD2358"/>
    <w:rsid w:val="00FD235B"/>
    <w:rsid w:val="00FD2492"/>
    <w:rsid w:val="00FD2617"/>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03A"/>
    <w:rsid w:val="00FD307E"/>
    <w:rsid w:val="00FD3124"/>
    <w:rsid w:val="00FD321B"/>
    <w:rsid w:val="00FD3377"/>
    <w:rsid w:val="00FD3505"/>
    <w:rsid w:val="00FD3665"/>
    <w:rsid w:val="00FD3673"/>
    <w:rsid w:val="00FD36C6"/>
    <w:rsid w:val="00FD37DA"/>
    <w:rsid w:val="00FD3826"/>
    <w:rsid w:val="00FD3905"/>
    <w:rsid w:val="00FD3937"/>
    <w:rsid w:val="00FD3A06"/>
    <w:rsid w:val="00FD3A14"/>
    <w:rsid w:val="00FD3E26"/>
    <w:rsid w:val="00FD3E66"/>
    <w:rsid w:val="00FD3EBC"/>
    <w:rsid w:val="00FD3FBA"/>
    <w:rsid w:val="00FD41DD"/>
    <w:rsid w:val="00FD4249"/>
    <w:rsid w:val="00FD425C"/>
    <w:rsid w:val="00FD445C"/>
    <w:rsid w:val="00FD44AF"/>
    <w:rsid w:val="00FD4549"/>
    <w:rsid w:val="00FD454C"/>
    <w:rsid w:val="00FD473F"/>
    <w:rsid w:val="00FD4AF8"/>
    <w:rsid w:val="00FD4CA7"/>
    <w:rsid w:val="00FD4CC0"/>
    <w:rsid w:val="00FD4CE8"/>
    <w:rsid w:val="00FD4DD8"/>
    <w:rsid w:val="00FD51DD"/>
    <w:rsid w:val="00FD52F5"/>
    <w:rsid w:val="00FD530C"/>
    <w:rsid w:val="00FD532C"/>
    <w:rsid w:val="00FD556B"/>
    <w:rsid w:val="00FD55C7"/>
    <w:rsid w:val="00FD5644"/>
    <w:rsid w:val="00FD580D"/>
    <w:rsid w:val="00FD5999"/>
    <w:rsid w:val="00FD5A2A"/>
    <w:rsid w:val="00FD5B76"/>
    <w:rsid w:val="00FD5C3B"/>
    <w:rsid w:val="00FD5C81"/>
    <w:rsid w:val="00FD5CDC"/>
    <w:rsid w:val="00FD5D9B"/>
    <w:rsid w:val="00FD60CF"/>
    <w:rsid w:val="00FD6318"/>
    <w:rsid w:val="00FD63BB"/>
    <w:rsid w:val="00FD63DD"/>
    <w:rsid w:val="00FD6429"/>
    <w:rsid w:val="00FD649E"/>
    <w:rsid w:val="00FD679B"/>
    <w:rsid w:val="00FD67A4"/>
    <w:rsid w:val="00FD68D7"/>
    <w:rsid w:val="00FD6A3D"/>
    <w:rsid w:val="00FD6B1C"/>
    <w:rsid w:val="00FD6CB6"/>
    <w:rsid w:val="00FD6D13"/>
    <w:rsid w:val="00FD6D4E"/>
    <w:rsid w:val="00FD6F9D"/>
    <w:rsid w:val="00FD70BB"/>
    <w:rsid w:val="00FD72D9"/>
    <w:rsid w:val="00FD7301"/>
    <w:rsid w:val="00FD7326"/>
    <w:rsid w:val="00FD73AE"/>
    <w:rsid w:val="00FD740D"/>
    <w:rsid w:val="00FD742D"/>
    <w:rsid w:val="00FD7469"/>
    <w:rsid w:val="00FD7544"/>
    <w:rsid w:val="00FD7559"/>
    <w:rsid w:val="00FD75A8"/>
    <w:rsid w:val="00FD75E4"/>
    <w:rsid w:val="00FD762B"/>
    <w:rsid w:val="00FD7630"/>
    <w:rsid w:val="00FD7698"/>
    <w:rsid w:val="00FD78E2"/>
    <w:rsid w:val="00FD79BB"/>
    <w:rsid w:val="00FD7A4B"/>
    <w:rsid w:val="00FD7B61"/>
    <w:rsid w:val="00FD7B69"/>
    <w:rsid w:val="00FD7C34"/>
    <w:rsid w:val="00FD7CCC"/>
    <w:rsid w:val="00FD7D5B"/>
    <w:rsid w:val="00FD7D6B"/>
    <w:rsid w:val="00FD7FE3"/>
    <w:rsid w:val="00FE00DC"/>
    <w:rsid w:val="00FE0224"/>
    <w:rsid w:val="00FE0275"/>
    <w:rsid w:val="00FE0280"/>
    <w:rsid w:val="00FE0477"/>
    <w:rsid w:val="00FE0478"/>
    <w:rsid w:val="00FE047F"/>
    <w:rsid w:val="00FE0510"/>
    <w:rsid w:val="00FE0657"/>
    <w:rsid w:val="00FE08DF"/>
    <w:rsid w:val="00FE08E7"/>
    <w:rsid w:val="00FE0C15"/>
    <w:rsid w:val="00FE0D43"/>
    <w:rsid w:val="00FE0D72"/>
    <w:rsid w:val="00FE0ED5"/>
    <w:rsid w:val="00FE0F52"/>
    <w:rsid w:val="00FE1050"/>
    <w:rsid w:val="00FE129D"/>
    <w:rsid w:val="00FE1415"/>
    <w:rsid w:val="00FE15F5"/>
    <w:rsid w:val="00FE1728"/>
    <w:rsid w:val="00FE17A4"/>
    <w:rsid w:val="00FE17F1"/>
    <w:rsid w:val="00FE1822"/>
    <w:rsid w:val="00FE193B"/>
    <w:rsid w:val="00FE1AB0"/>
    <w:rsid w:val="00FE1BDF"/>
    <w:rsid w:val="00FE1CEF"/>
    <w:rsid w:val="00FE1DA4"/>
    <w:rsid w:val="00FE1DDC"/>
    <w:rsid w:val="00FE1EEF"/>
    <w:rsid w:val="00FE1FC0"/>
    <w:rsid w:val="00FE20D6"/>
    <w:rsid w:val="00FE22FE"/>
    <w:rsid w:val="00FE23F4"/>
    <w:rsid w:val="00FE2454"/>
    <w:rsid w:val="00FE24A0"/>
    <w:rsid w:val="00FE24C0"/>
    <w:rsid w:val="00FE26E0"/>
    <w:rsid w:val="00FE2756"/>
    <w:rsid w:val="00FE2784"/>
    <w:rsid w:val="00FE2899"/>
    <w:rsid w:val="00FE28CB"/>
    <w:rsid w:val="00FE2A08"/>
    <w:rsid w:val="00FE2B7B"/>
    <w:rsid w:val="00FE2BC0"/>
    <w:rsid w:val="00FE2C69"/>
    <w:rsid w:val="00FE2C79"/>
    <w:rsid w:val="00FE2CCF"/>
    <w:rsid w:val="00FE2E48"/>
    <w:rsid w:val="00FE3052"/>
    <w:rsid w:val="00FE3100"/>
    <w:rsid w:val="00FE3430"/>
    <w:rsid w:val="00FE34EB"/>
    <w:rsid w:val="00FE355E"/>
    <w:rsid w:val="00FE3576"/>
    <w:rsid w:val="00FE35BC"/>
    <w:rsid w:val="00FE3735"/>
    <w:rsid w:val="00FE3739"/>
    <w:rsid w:val="00FE3768"/>
    <w:rsid w:val="00FE379C"/>
    <w:rsid w:val="00FE3859"/>
    <w:rsid w:val="00FE3891"/>
    <w:rsid w:val="00FE39B3"/>
    <w:rsid w:val="00FE3A7E"/>
    <w:rsid w:val="00FE3ACA"/>
    <w:rsid w:val="00FE3B7C"/>
    <w:rsid w:val="00FE3BB0"/>
    <w:rsid w:val="00FE3C50"/>
    <w:rsid w:val="00FE3CFC"/>
    <w:rsid w:val="00FE3D30"/>
    <w:rsid w:val="00FE3D47"/>
    <w:rsid w:val="00FE3E5C"/>
    <w:rsid w:val="00FE4051"/>
    <w:rsid w:val="00FE410F"/>
    <w:rsid w:val="00FE41C9"/>
    <w:rsid w:val="00FE425D"/>
    <w:rsid w:val="00FE42C4"/>
    <w:rsid w:val="00FE4383"/>
    <w:rsid w:val="00FE4423"/>
    <w:rsid w:val="00FE4490"/>
    <w:rsid w:val="00FE4600"/>
    <w:rsid w:val="00FE4647"/>
    <w:rsid w:val="00FE4702"/>
    <w:rsid w:val="00FE47B0"/>
    <w:rsid w:val="00FE486A"/>
    <w:rsid w:val="00FE48B3"/>
    <w:rsid w:val="00FE4B5F"/>
    <w:rsid w:val="00FE4E5F"/>
    <w:rsid w:val="00FE4F18"/>
    <w:rsid w:val="00FE501F"/>
    <w:rsid w:val="00FE5070"/>
    <w:rsid w:val="00FE5172"/>
    <w:rsid w:val="00FE5236"/>
    <w:rsid w:val="00FE5362"/>
    <w:rsid w:val="00FE56A2"/>
    <w:rsid w:val="00FE5802"/>
    <w:rsid w:val="00FE5837"/>
    <w:rsid w:val="00FE5862"/>
    <w:rsid w:val="00FE5879"/>
    <w:rsid w:val="00FE58F7"/>
    <w:rsid w:val="00FE5977"/>
    <w:rsid w:val="00FE5A97"/>
    <w:rsid w:val="00FE5C02"/>
    <w:rsid w:val="00FE5C1D"/>
    <w:rsid w:val="00FE5CB2"/>
    <w:rsid w:val="00FE5D80"/>
    <w:rsid w:val="00FE5E42"/>
    <w:rsid w:val="00FE60ED"/>
    <w:rsid w:val="00FE61DD"/>
    <w:rsid w:val="00FE6266"/>
    <w:rsid w:val="00FE641D"/>
    <w:rsid w:val="00FE6499"/>
    <w:rsid w:val="00FE64AC"/>
    <w:rsid w:val="00FE65DB"/>
    <w:rsid w:val="00FE65E5"/>
    <w:rsid w:val="00FE6755"/>
    <w:rsid w:val="00FE6768"/>
    <w:rsid w:val="00FE676E"/>
    <w:rsid w:val="00FE67B9"/>
    <w:rsid w:val="00FE68C4"/>
    <w:rsid w:val="00FE69BC"/>
    <w:rsid w:val="00FE69F8"/>
    <w:rsid w:val="00FE6A9D"/>
    <w:rsid w:val="00FE6B6D"/>
    <w:rsid w:val="00FE6D7E"/>
    <w:rsid w:val="00FE6D94"/>
    <w:rsid w:val="00FE6DB1"/>
    <w:rsid w:val="00FE6DEC"/>
    <w:rsid w:val="00FE6E4D"/>
    <w:rsid w:val="00FE6EA7"/>
    <w:rsid w:val="00FE6EDE"/>
    <w:rsid w:val="00FE6F99"/>
    <w:rsid w:val="00FE700B"/>
    <w:rsid w:val="00FE70C1"/>
    <w:rsid w:val="00FE72E0"/>
    <w:rsid w:val="00FE7407"/>
    <w:rsid w:val="00FE74E2"/>
    <w:rsid w:val="00FE74FC"/>
    <w:rsid w:val="00FE754F"/>
    <w:rsid w:val="00FE756B"/>
    <w:rsid w:val="00FE761D"/>
    <w:rsid w:val="00FE7676"/>
    <w:rsid w:val="00FE768C"/>
    <w:rsid w:val="00FE76FA"/>
    <w:rsid w:val="00FE77F8"/>
    <w:rsid w:val="00FE7872"/>
    <w:rsid w:val="00FE78AC"/>
    <w:rsid w:val="00FE7A09"/>
    <w:rsid w:val="00FE7AB0"/>
    <w:rsid w:val="00FE7B08"/>
    <w:rsid w:val="00FE7B97"/>
    <w:rsid w:val="00FE7C38"/>
    <w:rsid w:val="00FE7D2A"/>
    <w:rsid w:val="00FE7DDE"/>
    <w:rsid w:val="00FE7E12"/>
    <w:rsid w:val="00FE7F65"/>
    <w:rsid w:val="00FF00FA"/>
    <w:rsid w:val="00FF01C5"/>
    <w:rsid w:val="00FF01E6"/>
    <w:rsid w:val="00FF0224"/>
    <w:rsid w:val="00FF025C"/>
    <w:rsid w:val="00FF0289"/>
    <w:rsid w:val="00FF02D6"/>
    <w:rsid w:val="00FF03D3"/>
    <w:rsid w:val="00FF03DA"/>
    <w:rsid w:val="00FF0403"/>
    <w:rsid w:val="00FF0472"/>
    <w:rsid w:val="00FF0545"/>
    <w:rsid w:val="00FF060F"/>
    <w:rsid w:val="00FF0654"/>
    <w:rsid w:val="00FF0655"/>
    <w:rsid w:val="00FF06C2"/>
    <w:rsid w:val="00FF073A"/>
    <w:rsid w:val="00FF0895"/>
    <w:rsid w:val="00FF090A"/>
    <w:rsid w:val="00FF0A35"/>
    <w:rsid w:val="00FF0A60"/>
    <w:rsid w:val="00FF0BA9"/>
    <w:rsid w:val="00FF0BBB"/>
    <w:rsid w:val="00FF0C86"/>
    <w:rsid w:val="00FF0DDF"/>
    <w:rsid w:val="00FF0EEE"/>
    <w:rsid w:val="00FF0FD1"/>
    <w:rsid w:val="00FF116E"/>
    <w:rsid w:val="00FF117C"/>
    <w:rsid w:val="00FF11AD"/>
    <w:rsid w:val="00FF12A2"/>
    <w:rsid w:val="00FF1362"/>
    <w:rsid w:val="00FF13D3"/>
    <w:rsid w:val="00FF1455"/>
    <w:rsid w:val="00FF1516"/>
    <w:rsid w:val="00FF1567"/>
    <w:rsid w:val="00FF1653"/>
    <w:rsid w:val="00FF1716"/>
    <w:rsid w:val="00FF1779"/>
    <w:rsid w:val="00FF17B3"/>
    <w:rsid w:val="00FF1920"/>
    <w:rsid w:val="00FF1969"/>
    <w:rsid w:val="00FF19E6"/>
    <w:rsid w:val="00FF1ACF"/>
    <w:rsid w:val="00FF1AFF"/>
    <w:rsid w:val="00FF1C02"/>
    <w:rsid w:val="00FF1C61"/>
    <w:rsid w:val="00FF1C73"/>
    <w:rsid w:val="00FF1CE6"/>
    <w:rsid w:val="00FF1D7D"/>
    <w:rsid w:val="00FF1FE8"/>
    <w:rsid w:val="00FF2210"/>
    <w:rsid w:val="00FF23AC"/>
    <w:rsid w:val="00FF268B"/>
    <w:rsid w:val="00FF289D"/>
    <w:rsid w:val="00FF2A88"/>
    <w:rsid w:val="00FF2D04"/>
    <w:rsid w:val="00FF2DE2"/>
    <w:rsid w:val="00FF2EA1"/>
    <w:rsid w:val="00FF2EA8"/>
    <w:rsid w:val="00FF2EFC"/>
    <w:rsid w:val="00FF2F8A"/>
    <w:rsid w:val="00FF3382"/>
    <w:rsid w:val="00FF3400"/>
    <w:rsid w:val="00FF3421"/>
    <w:rsid w:val="00FF3496"/>
    <w:rsid w:val="00FF3500"/>
    <w:rsid w:val="00FF37C5"/>
    <w:rsid w:val="00FF3A12"/>
    <w:rsid w:val="00FF3BC4"/>
    <w:rsid w:val="00FF3C19"/>
    <w:rsid w:val="00FF3CFC"/>
    <w:rsid w:val="00FF3D3F"/>
    <w:rsid w:val="00FF3DAB"/>
    <w:rsid w:val="00FF3FB4"/>
    <w:rsid w:val="00FF4116"/>
    <w:rsid w:val="00FF4234"/>
    <w:rsid w:val="00FF43AF"/>
    <w:rsid w:val="00FF43CE"/>
    <w:rsid w:val="00FF4447"/>
    <w:rsid w:val="00FF44DB"/>
    <w:rsid w:val="00FF45B0"/>
    <w:rsid w:val="00FF4608"/>
    <w:rsid w:val="00FF4691"/>
    <w:rsid w:val="00FF477E"/>
    <w:rsid w:val="00FF4858"/>
    <w:rsid w:val="00FF4889"/>
    <w:rsid w:val="00FF48AF"/>
    <w:rsid w:val="00FF48C6"/>
    <w:rsid w:val="00FF48E0"/>
    <w:rsid w:val="00FF4BA4"/>
    <w:rsid w:val="00FF4BD7"/>
    <w:rsid w:val="00FF4D02"/>
    <w:rsid w:val="00FF4E0D"/>
    <w:rsid w:val="00FF4EDA"/>
    <w:rsid w:val="00FF4EDE"/>
    <w:rsid w:val="00FF5026"/>
    <w:rsid w:val="00FF5041"/>
    <w:rsid w:val="00FF5050"/>
    <w:rsid w:val="00FF5153"/>
    <w:rsid w:val="00FF5173"/>
    <w:rsid w:val="00FF5188"/>
    <w:rsid w:val="00FF51D0"/>
    <w:rsid w:val="00FF52CC"/>
    <w:rsid w:val="00FF52E3"/>
    <w:rsid w:val="00FF530D"/>
    <w:rsid w:val="00FF5320"/>
    <w:rsid w:val="00FF54A3"/>
    <w:rsid w:val="00FF5574"/>
    <w:rsid w:val="00FF55D8"/>
    <w:rsid w:val="00FF5801"/>
    <w:rsid w:val="00FF58FA"/>
    <w:rsid w:val="00FF5A89"/>
    <w:rsid w:val="00FF5ABF"/>
    <w:rsid w:val="00FF5AFA"/>
    <w:rsid w:val="00FF5B34"/>
    <w:rsid w:val="00FF5CC6"/>
    <w:rsid w:val="00FF5D01"/>
    <w:rsid w:val="00FF5D1A"/>
    <w:rsid w:val="00FF5E65"/>
    <w:rsid w:val="00FF5FC5"/>
    <w:rsid w:val="00FF609A"/>
    <w:rsid w:val="00FF60B2"/>
    <w:rsid w:val="00FF62C8"/>
    <w:rsid w:val="00FF64FB"/>
    <w:rsid w:val="00FF6579"/>
    <w:rsid w:val="00FF657D"/>
    <w:rsid w:val="00FF65B6"/>
    <w:rsid w:val="00FF66CB"/>
    <w:rsid w:val="00FF66FE"/>
    <w:rsid w:val="00FF682D"/>
    <w:rsid w:val="00FF69CC"/>
    <w:rsid w:val="00FF6AC3"/>
    <w:rsid w:val="00FF6B84"/>
    <w:rsid w:val="00FF6C2B"/>
    <w:rsid w:val="00FF6CF6"/>
    <w:rsid w:val="00FF6D4C"/>
    <w:rsid w:val="00FF6E16"/>
    <w:rsid w:val="00FF6E64"/>
    <w:rsid w:val="00FF6F2F"/>
    <w:rsid w:val="00FF6F68"/>
    <w:rsid w:val="00FF70CF"/>
    <w:rsid w:val="00FF72A3"/>
    <w:rsid w:val="00FF74BE"/>
    <w:rsid w:val="00FF76B6"/>
    <w:rsid w:val="00FF78DB"/>
    <w:rsid w:val="00FF79D6"/>
    <w:rsid w:val="00FF7BE7"/>
    <w:rsid w:val="00FF7BF9"/>
    <w:rsid w:val="00FF7C60"/>
    <w:rsid w:val="00FF7D6A"/>
    <w:rsid w:val="00FF7E5F"/>
    <w:rsid w:val="00FF7E94"/>
    <w:rsid w:val="013522FE"/>
    <w:rsid w:val="013BD9DB"/>
    <w:rsid w:val="020903BD"/>
    <w:rsid w:val="022F4916"/>
    <w:rsid w:val="0294B55A"/>
    <w:rsid w:val="02AE0E5B"/>
    <w:rsid w:val="0373B644"/>
    <w:rsid w:val="038B30C2"/>
    <w:rsid w:val="038F2D14"/>
    <w:rsid w:val="03A3DBEF"/>
    <w:rsid w:val="03FFF953"/>
    <w:rsid w:val="04772077"/>
    <w:rsid w:val="04B7DA14"/>
    <w:rsid w:val="04F7F59C"/>
    <w:rsid w:val="04FBA8D1"/>
    <w:rsid w:val="05247C5E"/>
    <w:rsid w:val="056315DF"/>
    <w:rsid w:val="056A9006"/>
    <w:rsid w:val="05E4A796"/>
    <w:rsid w:val="06F404E7"/>
    <w:rsid w:val="07206608"/>
    <w:rsid w:val="074050E9"/>
    <w:rsid w:val="0748A316"/>
    <w:rsid w:val="07E631F9"/>
    <w:rsid w:val="082210CB"/>
    <w:rsid w:val="0859E890"/>
    <w:rsid w:val="08640ACF"/>
    <w:rsid w:val="088E7881"/>
    <w:rsid w:val="08B27497"/>
    <w:rsid w:val="08EC6761"/>
    <w:rsid w:val="0910A805"/>
    <w:rsid w:val="092D16A4"/>
    <w:rsid w:val="0970A068"/>
    <w:rsid w:val="09779B1C"/>
    <w:rsid w:val="09877785"/>
    <w:rsid w:val="09B11FCD"/>
    <w:rsid w:val="0A115152"/>
    <w:rsid w:val="0A443E42"/>
    <w:rsid w:val="0AF0D688"/>
    <w:rsid w:val="0B10130E"/>
    <w:rsid w:val="0B430237"/>
    <w:rsid w:val="0B4BCC4C"/>
    <w:rsid w:val="0B61D789"/>
    <w:rsid w:val="0BEA4A14"/>
    <w:rsid w:val="0C42726C"/>
    <w:rsid w:val="0C4C25B4"/>
    <w:rsid w:val="0C6F685D"/>
    <w:rsid w:val="0C83C851"/>
    <w:rsid w:val="0CAA5B14"/>
    <w:rsid w:val="0CF68C2A"/>
    <w:rsid w:val="0D378608"/>
    <w:rsid w:val="0D7817AF"/>
    <w:rsid w:val="0D850517"/>
    <w:rsid w:val="0DA724B1"/>
    <w:rsid w:val="0DDCC2C0"/>
    <w:rsid w:val="0DFE10AF"/>
    <w:rsid w:val="0E16ADAA"/>
    <w:rsid w:val="0E2BE4CE"/>
    <w:rsid w:val="0EFCB8EC"/>
    <w:rsid w:val="0F363497"/>
    <w:rsid w:val="0FBC3A9D"/>
    <w:rsid w:val="0FC13281"/>
    <w:rsid w:val="103355EF"/>
    <w:rsid w:val="10C0296F"/>
    <w:rsid w:val="10C5C3B2"/>
    <w:rsid w:val="1127712C"/>
    <w:rsid w:val="117B552A"/>
    <w:rsid w:val="119E75AB"/>
    <w:rsid w:val="11DB8D9A"/>
    <w:rsid w:val="11EECB47"/>
    <w:rsid w:val="12208489"/>
    <w:rsid w:val="128C4B8F"/>
    <w:rsid w:val="12BFAFF3"/>
    <w:rsid w:val="132E0FAE"/>
    <w:rsid w:val="1356ADBA"/>
    <w:rsid w:val="135F2D33"/>
    <w:rsid w:val="1375666C"/>
    <w:rsid w:val="1378DDFB"/>
    <w:rsid w:val="138328B3"/>
    <w:rsid w:val="13DE4667"/>
    <w:rsid w:val="1412D839"/>
    <w:rsid w:val="149565FB"/>
    <w:rsid w:val="14962537"/>
    <w:rsid w:val="14DB5804"/>
    <w:rsid w:val="152B8057"/>
    <w:rsid w:val="15F5C08A"/>
    <w:rsid w:val="160659D7"/>
    <w:rsid w:val="1678684D"/>
    <w:rsid w:val="16A8030B"/>
    <w:rsid w:val="16D058C2"/>
    <w:rsid w:val="16FC91AE"/>
    <w:rsid w:val="17235484"/>
    <w:rsid w:val="1758F9BD"/>
    <w:rsid w:val="175A46A0"/>
    <w:rsid w:val="17877856"/>
    <w:rsid w:val="17D857AA"/>
    <w:rsid w:val="17E5CAFC"/>
    <w:rsid w:val="17F05AEE"/>
    <w:rsid w:val="18B16776"/>
    <w:rsid w:val="18F6D316"/>
    <w:rsid w:val="1997029A"/>
    <w:rsid w:val="1997608D"/>
    <w:rsid w:val="1998EAFE"/>
    <w:rsid w:val="1A130589"/>
    <w:rsid w:val="1A3234E3"/>
    <w:rsid w:val="1A9C5BEF"/>
    <w:rsid w:val="1A9C63A3"/>
    <w:rsid w:val="1AFEBEC6"/>
    <w:rsid w:val="1B394420"/>
    <w:rsid w:val="1B801D0D"/>
    <w:rsid w:val="1B9C4201"/>
    <w:rsid w:val="1BB38CB0"/>
    <w:rsid w:val="1BBC002A"/>
    <w:rsid w:val="1BBC521B"/>
    <w:rsid w:val="1BF65883"/>
    <w:rsid w:val="1BFD1329"/>
    <w:rsid w:val="1BFF00D0"/>
    <w:rsid w:val="1C319472"/>
    <w:rsid w:val="1C6D319C"/>
    <w:rsid w:val="1C73D4F3"/>
    <w:rsid w:val="1C923880"/>
    <w:rsid w:val="1CD054D0"/>
    <w:rsid w:val="1D1FDDAB"/>
    <w:rsid w:val="1D3121F6"/>
    <w:rsid w:val="1DCFF584"/>
    <w:rsid w:val="1EBE2030"/>
    <w:rsid w:val="1EC2D9C2"/>
    <w:rsid w:val="1EE324CA"/>
    <w:rsid w:val="1EE74F24"/>
    <w:rsid w:val="1F1C6235"/>
    <w:rsid w:val="1F7D0FB4"/>
    <w:rsid w:val="1F91BE8F"/>
    <w:rsid w:val="1FC2A4D9"/>
    <w:rsid w:val="20906735"/>
    <w:rsid w:val="219D3B43"/>
    <w:rsid w:val="21F36BB3"/>
    <w:rsid w:val="221C1CC1"/>
    <w:rsid w:val="226F8E40"/>
    <w:rsid w:val="2271256B"/>
    <w:rsid w:val="229CF098"/>
    <w:rsid w:val="22D46B56"/>
    <w:rsid w:val="22FF5278"/>
    <w:rsid w:val="231546AC"/>
    <w:rsid w:val="23564F02"/>
    <w:rsid w:val="23614690"/>
    <w:rsid w:val="24976B52"/>
    <w:rsid w:val="24CD40A3"/>
    <w:rsid w:val="252EB6AF"/>
    <w:rsid w:val="257E7198"/>
    <w:rsid w:val="260CF722"/>
    <w:rsid w:val="270BE692"/>
    <w:rsid w:val="27156A49"/>
    <w:rsid w:val="27529B22"/>
    <w:rsid w:val="279379D5"/>
    <w:rsid w:val="27A05495"/>
    <w:rsid w:val="27AB907A"/>
    <w:rsid w:val="27D58846"/>
    <w:rsid w:val="27E3EA89"/>
    <w:rsid w:val="283E7581"/>
    <w:rsid w:val="28541AF9"/>
    <w:rsid w:val="296FDB89"/>
    <w:rsid w:val="29807859"/>
    <w:rsid w:val="29FD0DEF"/>
    <w:rsid w:val="2A0F9C4F"/>
    <w:rsid w:val="2B003FC8"/>
    <w:rsid w:val="2B2BFEE8"/>
    <w:rsid w:val="2BBB0F66"/>
    <w:rsid w:val="2BE75918"/>
    <w:rsid w:val="2C042D1C"/>
    <w:rsid w:val="2D13491F"/>
    <w:rsid w:val="2DE62F04"/>
    <w:rsid w:val="2E6537E5"/>
    <w:rsid w:val="2E76B156"/>
    <w:rsid w:val="2F7969C9"/>
    <w:rsid w:val="2F913FFF"/>
    <w:rsid w:val="2FCA96D8"/>
    <w:rsid w:val="3073321C"/>
    <w:rsid w:val="308655B7"/>
    <w:rsid w:val="30CA2DB6"/>
    <w:rsid w:val="3108DAFF"/>
    <w:rsid w:val="310ED3B2"/>
    <w:rsid w:val="31598118"/>
    <w:rsid w:val="31AF1FE1"/>
    <w:rsid w:val="31EC165E"/>
    <w:rsid w:val="31ED7A8A"/>
    <w:rsid w:val="31FAAFA3"/>
    <w:rsid w:val="3220406E"/>
    <w:rsid w:val="329C58C3"/>
    <w:rsid w:val="332DF278"/>
    <w:rsid w:val="33477780"/>
    <w:rsid w:val="33543263"/>
    <w:rsid w:val="338C6E6F"/>
    <w:rsid w:val="33921231"/>
    <w:rsid w:val="33CA5BBC"/>
    <w:rsid w:val="33EDCEE8"/>
    <w:rsid w:val="34240ED6"/>
    <w:rsid w:val="34D5B585"/>
    <w:rsid w:val="35B375E6"/>
    <w:rsid w:val="37DABF0D"/>
    <w:rsid w:val="383ADBAA"/>
    <w:rsid w:val="38695793"/>
    <w:rsid w:val="3886507D"/>
    <w:rsid w:val="396B047A"/>
    <w:rsid w:val="3A21EBBD"/>
    <w:rsid w:val="3A2B7D0B"/>
    <w:rsid w:val="3A68FBD7"/>
    <w:rsid w:val="3A8B04EB"/>
    <w:rsid w:val="3AA508F7"/>
    <w:rsid w:val="3AFE42FC"/>
    <w:rsid w:val="3B44DB5E"/>
    <w:rsid w:val="3B4DDFB8"/>
    <w:rsid w:val="3B78345C"/>
    <w:rsid w:val="3BAE1F76"/>
    <w:rsid w:val="3CE07B3F"/>
    <w:rsid w:val="3CEB0105"/>
    <w:rsid w:val="3CF28B52"/>
    <w:rsid w:val="3D4848A0"/>
    <w:rsid w:val="3D5A3D4A"/>
    <w:rsid w:val="3D7C0444"/>
    <w:rsid w:val="3DCC0564"/>
    <w:rsid w:val="3E315E31"/>
    <w:rsid w:val="3E7BE4A8"/>
    <w:rsid w:val="3E932E81"/>
    <w:rsid w:val="3EC15E2A"/>
    <w:rsid w:val="3F0B25D3"/>
    <w:rsid w:val="3F5123FF"/>
    <w:rsid w:val="3F5DE17A"/>
    <w:rsid w:val="3F7235B1"/>
    <w:rsid w:val="40802078"/>
    <w:rsid w:val="4096066B"/>
    <w:rsid w:val="420BC081"/>
    <w:rsid w:val="421644E5"/>
    <w:rsid w:val="421E5C3D"/>
    <w:rsid w:val="423ED103"/>
    <w:rsid w:val="425D03DB"/>
    <w:rsid w:val="43141CAA"/>
    <w:rsid w:val="43494046"/>
    <w:rsid w:val="43754A58"/>
    <w:rsid w:val="43791E28"/>
    <w:rsid w:val="4381DDDB"/>
    <w:rsid w:val="43D4E873"/>
    <w:rsid w:val="43F552D3"/>
    <w:rsid w:val="4441DD45"/>
    <w:rsid w:val="447403EB"/>
    <w:rsid w:val="4479E3E8"/>
    <w:rsid w:val="44F7241C"/>
    <w:rsid w:val="44FE6D9D"/>
    <w:rsid w:val="4542CB4C"/>
    <w:rsid w:val="45676FE3"/>
    <w:rsid w:val="45CC2966"/>
    <w:rsid w:val="45E18A6E"/>
    <w:rsid w:val="45EDE05E"/>
    <w:rsid w:val="461D655C"/>
    <w:rsid w:val="4637783E"/>
    <w:rsid w:val="46B35C97"/>
    <w:rsid w:val="46D5259D"/>
    <w:rsid w:val="46DA3BED"/>
    <w:rsid w:val="4725CFF7"/>
    <w:rsid w:val="47C2339C"/>
    <w:rsid w:val="47E03CF4"/>
    <w:rsid w:val="48324935"/>
    <w:rsid w:val="488316C9"/>
    <w:rsid w:val="48961B15"/>
    <w:rsid w:val="48A728B6"/>
    <w:rsid w:val="48ADC284"/>
    <w:rsid w:val="494C1357"/>
    <w:rsid w:val="49AC41BC"/>
    <w:rsid w:val="49D1DD70"/>
    <w:rsid w:val="49D8768D"/>
    <w:rsid w:val="49EE1EBF"/>
    <w:rsid w:val="4A2A6B54"/>
    <w:rsid w:val="4A4807FD"/>
    <w:rsid w:val="4A57178D"/>
    <w:rsid w:val="4AC930D3"/>
    <w:rsid w:val="4B0B1420"/>
    <w:rsid w:val="4B783CE1"/>
    <w:rsid w:val="4B941D2E"/>
    <w:rsid w:val="4C620643"/>
    <w:rsid w:val="4C7BCBB1"/>
    <w:rsid w:val="4CFE4142"/>
    <w:rsid w:val="4D637006"/>
    <w:rsid w:val="4DBE952A"/>
    <w:rsid w:val="4DEF5D61"/>
    <w:rsid w:val="4DF139EC"/>
    <w:rsid w:val="4E3B525D"/>
    <w:rsid w:val="4E896C53"/>
    <w:rsid w:val="4ECEFA4D"/>
    <w:rsid w:val="4F1DE2B8"/>
    <w:rsid w:val="4F402FAD"/>
    <w:rsid w:val="505C74C7"/>
    <w:rsid w:val="5077589A"/>
    <w:rsid w:val="50D5F11C"/>
    <w:rsid w:val="50FF3974"/>
    <w:rsid w:val="5179FE1B"/>
    <w:rsid w:val="52021498"/>
    <w:rsid w:val="522D75AA"/>
    <w:rsid w:val="5235CE29"/>
    <w:rsid w:val="5243A6D6"/>
    <w:rsid w:val="52676A19"/>
    <w:rsid w:val="52850782"/>
    <w:rsid w:val="52CD94B4"/>
    <w:rsid w:val="52EB59EF"/>
    <w:rsid w:val="52F4BEEF"/>
    <w:rsid w:val="5317551D"/>
    <w:rsid w:val="534DC90B"/>
    <w:rsid w:val="5356113A"/>
    <w:rsid w:val="54225FAE"/>
    <w:rsid w:val="545339C6"/>
    <w:rsid w:val="54C96415"/>
    <w:rsid w:val="54F84A26"/>
    <w:rsid w:val="552291AB"/>
    <w:rsid w:val="55236C10"/>
    <w:rsid w:val="5525CF89"/>
    <w:rsid w:val="557AC48A"/>
    <w:rsid w:val="561A350A"/>
    <w:rsid w:val="561FBD69"/>
    <w:rsid w:val="5662719D"/>
    <w:rsid w:val="56B73198"/>
    <w:rsid w:val="56C8C093"/>
    <w:rsid w:val="56CC8EBA"/>
    <w:rsid w:val="57193097"/>
    <w:rsid w:val="57253394"/>
    <w:rsid w:val="572B40E1"/>
    <w:rsid w:val="578F42AF"/>
    <w:rsid w:val="582F6D80"/>
    <w:rsid w:val="585A755A"/>
    <w:rsid w:val="586CC27B"/>
    <w:rsid w:val="587FB9A8"/>
    <w:rsid w:val="5894F1E4"/>
    <w:rsid w:val="58B43F0E"/>
    <w:rsid w:val="591DDA94"/>
    <w:rsid w:val="5A3D7B86"/>
    <w:rsid w:val="5A59E71D"/>
    <w:rsid w:val="5AE465A6"/>
    <w:rsid w:val="5B28CDE7"/>
    <w:rsid w:val="5B385B07"/>
    <w:rsid w:val="5B71CC03"/>
    <w:rsid w:val="5B7C61A8"/>
    <w:rsid w:val="5B7E1B8E"/>
    <w:rsid w:val="5B8EF992"/>
    <w:rsid w:val="5BC56E13"/>
    <w:rsid w:val="5C1A46C7"/>
    <w:rsid w:val="5C9F6BAC"/>
    <w:rsid w:val="5CB607D2"/>
    <w:rsid w:val="5CC87140"/>
    <w:rsid w:val="5D3F1871"/>
    <w:rsid w:val="5DF34C82"/>
    <w:rsid w:val="5E057540"/>
    <w:rsid w:val="5E062EC6"/>
    <w:rsid w:val="5E097EB3"/>
    <w:rsid w:val="5E7A6D98"/>
    <w:rsid w:val="5EA4930C"/>
    <w:rsid w:val="5EB16487"/>
    <w:rsid w:val="5EB2E124"/>
    <w:rsid w:val="5EC46DD6"/>
    <w:rsid w:val="5F0964C5"/>
    <w:rsid w:val="5F5A7FE1"/>
    <w:rsid w:val="5F962A0C"/>
    <w:rsid w:val="5FAC2EBF"/>
    <w:rsid w:val="603466F6"/>
    <w:rsid w:val="60360372"/>
    <w:rsid w:val="603D7ABC"/>
    <w:rsid w:val="607D5EB5"/>
    <w:rsid w:val="6090BFDA"/>
    <w:rsid w:val="611D2461"/>
    <w:rsid w:val="6273FDAB"/>
    <w:rsid w:val="6274F375"/>
    <w:rsid w:val="634F7BBF"/>
    <w:rsid w:val="639C0BCA"/>
    <w:rsid w:val="63D54E04"/>
    <w:rsid w:val="63FBA44A"/>
    <w:rsid w:val="64091B55"/>
    <w:rsid w:val="6426B776"/>
    <w:rsid w:val="64BDE6D4"/>
    <w:rsid w:val="65323CD9"/>
    <w:rsid w:val="6602032A"/>
    <w:rsid w:val="661BB3D5"/>
    <w:rsid w:val="667E786B"/>
    <w:rsid w:val="678D1C0C"/>
    <w:rsid w:val="678DCC2E"/>
    <w:rsid w:val="67AE62E1"/>
    <w:rsid w:val="67C702B6"/>
    <w:rsid w:val="689F274A"/>
    <w:rsid w:val="68D940CA"/>
    <w:rsid w:val="68DF6F59"/>
    <w:rsid w:val="68FB9C50"/>
    <w:rsid w:val="696DAFFC"/>
    <w:rsid w:val="699E3F4D"/>
    <w:rsid w:val="69B972BA"/>
    <w:rsid w:val="69D5C95F"/>
    <w:rsid w:val="69DE6C30"/>
    <w:rsid w:val="69E17625"/>
    <w:rsid w:val="6A26169E"/>
    <w:rsid w:val="6A273BA4"/>
    <w:rsid w:val="6AF53250"/>
    <w:rsid w:val="6B865DC7"/>
    <w:rsid w:val="6BD006E9"/>
    <w:rsid w:val="6BDE9AE9"/>
    <w:rsid w:val="6C1D6BB0"/>
    <w:rsid w:val="6C32B4A4"/>
    <w:rsid w:val="6D284E30"/>
    <w:rsid w:val="6D60541B"/>
    <w:rsid w:val="6DAA0D6D"/>
    <w:rsid w:val="6DCA6618"/>
    <w:rsid w:val="6E53CAF0"/>
    <w:rsid w:val="6EA3C2C6"/>
    <w:rsid w:val="6EBDFCF8"/>
    <w:rsid w:val="6EF05833"/>
    <w:rsid w:val="6FC0CFB3"/>
    <w:rsid w:val="6FC921E0"/>
    <w:rsid w:val="703545D8"/>
    <w:rsid w:val="70935F9C"/>
    <w:rsid w:val="70A429CC"/>
    <w:rsid w:val="70BD16A9"/>
    <w:rsid w:val="71CD2CD5"/>
    <w:rsid w:val="71ECF42B"/>
    <w:rsid w:val="7235E198"/>
    <w:rsid w:val="725975A1"/>
    <w:rsid w:val="72CF0C79"/>
    <w:rsid w:val="745C9D11"/>
    <w:rsid w:val="74A221AE"/>
    <w:rsid w:val="74C8F887"/>
    <w:rsid w:val="758B20A5"/>
    <w:rsid w:val="75B793DD"/>
    <w:rsid w:val="75F92DF1"/>
    <w:rsid w:val="76168CE2"/>
    <w:rsid w:val="768BCBE5"/>
    <w:rsid w:val="76D60590"/>
    <w:rsid w:val="77123C60"/>
    <w:rsid w:val="771528C7"/>
    <w:rsid w:val="772E1699"/>
    <w:rsid w:val="7738A56E"/>
    <w:rsid w:val="77636FBF"/>
    <w:rsid w:val="778D5B62"/>
    <w:rsid w:val="77A444D8"/>
    <w:rsid w:val="784F610B"/>
    <w:rsid w:val="78538A8F"/>
    <w:rsid w:val="785CF2B3"/>
    <w:rsid w:val="79051FA0"/>
    <w:rsid w:val="79084F81"/>
    <w:rsid w:val="790D2B27"/>
    <w:rsid w:val="793A7CBC"/>
    <w:rsid w:val="793D0825"/>
    <w:rsid w:val="7949E386"/>
    <w:rsid w:val="79A53FA5"/>
    <w:rsid w:val="7A7A46B1"/>
    <w:rsid w:val="7A8E2102"/>
    <w:rsid w:val="7A93DFB0"/>
    <w:rsid w:val="7AEB6129"/>
    <w:rsid w:val="7BAEC1BF"/>
    <w:rsid w:val="7C8CCBBD"/>
    <w:rsid w:val="7C914614"/>
    <w:rsid w:val="7D2215F7"/>
    <w:rsid w:val="7D517994"/>
    <w:rsid w:val="7D99A0ED"/>
    <w:rsid w:val="7E14219B"/>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2573941"/>
  <w15:docId w15:val="{E1213D12-9BDD-4E59-BD48-A1B82888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style>
  <w:style w:type="paragraph" w:styleId="ListBullet">
    <w:name w:val="List Bullet"/>
    <w:basedOn w:val="List"/>
    <w:qFormat/>
    <w:pPr>
      <w:numPr>
        <w:numId w:val="1"/>
      </w:numPr>
    </w:pPr>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b/>
      <w:bCs/>
      <w:color w:val="4472C4" w:themeColor="accent5"/>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cs="Times New Roman"/>
      <w:sz w:val="36"/>
      <w:lang w:val="en-GB" w:eastAsia="en-US"/>
    </w:rPr>
  </w:style>
  <w:style w:type="character" w:customStyle="1" w:styleId="Heading2Char">
    <w:name w:val="Heading 2 Char"/>
    <w:link w:val="Heading2"/>
    <w:qFormat/>
    <w:rPr>
      <w:rFonts w:ascii="Arial" w:hAnsi="Arial" w:cs="Times New Roman"/>
      <w:sz w:val="32"/>
      <w:lang w:val="en-GB" w:eastAsia="en-US"/>
    </w:rPr>
  </w:style>
  <w:style w:type="character" w:customStyle="1" w:styleId="Heading3Char">
    <w:name w:val="Heading 3 Char"/>
    <w:link w:val="Heading3"/>
    <w:qFormat/>
    <w:rPr>
      <w:rFonts w:ascii="Arial" w:hAnsi="Arial" w:cs="Times New Roman"/>
      <w:sz w:val="28"/>
      <w:lang w:val="en-GB" w:eastAsia="en-US"/>
    </w:rPr>
  </w:style>
  <w:style w:type="character" w:customStyle="1" w:styleId="Heading4Char">
    <w:name w:val="Heading 4 Char"/>
    <w:link w:val="Heading4"/>
    <w:qFormat/>
    <w:rPr>
      <w:rFonts w:ascii="Arial" w:hAnsi="Arial" w:cs="Times New Roman"/>
      <w:sz w:val="24"/>
      <w:lang w:val="en-GB" w:eastAsia="en-US"/>
    </w:rPr>
  </w:style>
  <w:style w:type="character" w:customStyle="1" w:styleId="Heading5Char">
    <w:name w:val="Heading 5 Char"/>
    <w:link w:val="Heading5"/>
    <w:qFormat/>
    <w:rPr>
      <w:rFonts w:ascii="Arial" w:hAnsi="Arial" w:cs="Times New Roman"/>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목록 ,목록"/>
    <w:basedOn w:val="Normal"/>
    <w:link w:val="ListParagraphChar"/>
    <w:uiPriority w:val="34"/>
    <w:qFormat/>
    <w:pPr>
      <w:numPr>
        <w:numId w:val="3"/>
      </w:numPr>
      <w:spacing w:line="360" w:lineRule="auto"/>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Pr>
      <w:rFonts w:asciiTheme="minorHAnsi" w:eastAsiaTheme="minorEastAsia" w:hAnsiTheme="minorHAnsi" w:cstheme="minorBidi"/>
      <w:kern w:val="2"/>
      <w:sz w:val="22"/>
      <w:szCs w:val="22"/>
      <w:lang w:eastAsia="en-US"/>
      <w14:ligatures w14:val="standardContextual"/>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kern w:val="2"/>
      <w:szCs w:val="22"/>
      <w:lang w:eastAsia="en-US"/>
      <w14:ligatures w14:val="standardContextual"/>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cs="Times New Roman"/>
      <w:kern w:val="2"/>
      <w:szCs w:val="24"/>
      <w:lang w:eastAsia="zh-CN"/>
      <w14:ligatures w14:val="standardContextual"/>
    </w:rPr>
  </w:style>
  <w:style w:type="table" w:customStyle="1" w:styleId="14">
    <w:name w:val="网格型浅色1"/>
    <w:basedOn w:val="TableNormal"/>
    <w:uiPriority w:val="40"/>
    <w:qFormat/>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 w:type="character" w:customStyle="1" w:styleId="CRCoverPageZchn">
    <w:name w:val="CR Cover Page Zchn"/>
    <w:link w:val="CRCoverPage"/>
    <w:qFormat/>
    <w:rPr>
      <w:rFonts w:ascii="Arial" w:eastAsia="MS Mincho" w:hAnsi="Arial"/>
      <w:lang w:val="en-GB"/>
    </w:rPr>
  </w:style>
  <w:style w:type="paragraph" w:customStyle="1" w:styleId="Char">
    <w:name w:val="Char"/>
    <w:semiHidden/>
    <w:qFormat/>
    <w:pPr>
      <w:keepNext/>
      <w:numPr>
        <w:numId w:val="9"/>
      </w:numPr>
      <w:tabs>
        <w:tab w:val="left" w:pos="720"/>
      </w:tabs>
      <w:autoSpaceDE w:val="0"/>
      <w:autoSpaceDN w:val="0"/>
      <w:adjustRightInd w:val="0"/>
      <w:spacing w:before="60" w:after="60"/>
      <w:jc w:val="both"/>
    </w:pPr>
    <w:rPr>
      <w:rFonts w:ascii="Arial" w:eastAsiaTheme="minorEastAsia" w:hAnsi="Arial" w:cs="Arial"/>
      <w:color w:val="0000FF"/>
      <w:kern w:val="2"/>
    </w:rPr>
  </w:style>
  <w:style w:type="paragraph" w:customStyle="1" w:styleId="Char1">
    <w:name w:val="Char1"/>
    <w:semiHidden/>
    <w:qFormat/>
    <w:pPr>
      <w:keepNext/>
      <w:numPr>
        <w:numId w:val="10"/>
      </w:numPr>
      <w:autoSpaceDE w:val="0"/>
      <w:autoSpaceDN w:val="0"/>
      <w:adjustRightInd w:val="0"/>
      <w:spacing w:before="60" w:after="60"/>
      <w:jc w:val="both"/>
    </w:pPr>
    <w:rPr>
      <w:rFonts w:ascii="Arial" w:eastAsiaTheme="minorEastAsia" w:hAnsi="Arial" w:cs="Arial"/>
      <w:color w:val="0000FF"/>
      <w:kern w:val="2"/>
    </w:rPr>
  </w:style>
  <w:style w:type="character" w:customStyle="1" w:styleId="Proposal1">
    <w:name w:val="Proposal 字符"/>
    <w:qFormat/>
    <w:rPr>
      <w:rFonts w:ascii="Times New Roman" w:eastAsia="Microsoft YaHei" w:hAnsi="Times New Roman"/>
      <w:b/>
      <w:bCs/>
      <w:i/>
      <w:iCs/>
    </w:rPr>
  </w:style>
  <w:style w:type="table" w:customStyle="1" w:styleId="GridTable1Light-Accent31">
    <w:name w:val="Grid Table 1 Light - Accent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Observation0">
    <w:name w:val="Observation"/>
    <w:basedOn w:val="Proposal"/>
    <w:qFormat/>
    <w:pPr>
      <w:numPr>
        <w:numId w:val="11"/>
      </w:numPr>
      <w:tabs>
        <w:tab w:val="left" w:pos="567"/>
      </w:tabs>
      <w:spacing w:after="120"/>
      <w:jc w:val="both"/>
    </w:pPr>
    <w:rPr>
      <w:rFonts w:asciiTheme="minorHAnsi" w:hAnsiTheme="minorHAnsi" w:cstheme="minorHAnsi"/>
      <w:bCs/>
      <w:lang w:val="en-GB" w:eastAsia="ja-JP"/>
    </w:r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asciiTheme="minorHAnsi" w:eastAsiaTheme="minorEastAsia" w:hAnsiTheme="minorHAnsi" w:cstheme="minorBidi"/>
      <w:sz w:val="22"/>
      <w:szCs w:val="22"/>
      <w:lang w:eastAsia="en-US"/>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Arial" w:hAnsi="Arial" w:cs="Times New Roman"/>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50">
    <w:name w:val="未解決のメンション5"/>
    <w:basedOn w:val="DefaultParagraphFont"/>
    <w:uiPriority w:val="99"/>
    <w:semiHidden/>
    <w:unhideWhenUsed/>
    <w:qFormat/>
    <w:rPr>
      <w:color w:val="605E5C"/>
      <w:shd w:val="clear" w:color="auto" w:fill="E1DFDD"/>
    </w:rPr>
  </w:style>
  <w:style w:type="paragraph" w:customStyle="1" w:styleId="6">
    <w:name w:val="修订6"/>
    <w:hidden/>
    <w:uiPriority w:val="99"/>
    <w:semiHidden/>
    <w:qFormat/>
    <w:rPr>
      <w:rFonts w:asciiTheme="minorHAnsi" w:eastAsiaTheme="minorEastAsia" w:hAnsiTheme="minorHAnsi" w:cstheme="minorBidi"/>
      <w:sz w:val="22"/>
      <w:szCs w:val="22"/>
      <w:lang w:eastAsia="en-US"/>
    </w:rPr>
  </w:style>
  <w:style w:type="character" w:customStyle="1" w:styleId="ui-provider">
    <w:name w:val="ui-provider"/>
    <w:basedOn w:val="DefaultParagraphFont"/>
    <w:qFormat/>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ascii="Times New Roman" w:hAnsi="Times New Roman" w:cs="SimSun"/>
      <w:b/>
      <w:bCs/>
      <w:i/>
      <w:iCs/>
      <w:sz w:val="20"/>
      <w:szCs w:val="20"/>
      <w:lang w:val="en-GB" w:eastAsia="zh-CN"/>
    </w:rPr>
  </w:style>
  <w:style w:type="paragraph" w:customStyle="1" w:styleId="sub-proposal">
    <w:name w:val="sub-proposal"/>
    <w:basedOn w:val="Normal"/>
    <w:qFormat/>
    <w:pPr>
      <w:numPr>
        <w:numId w:val="13"/>
      </w:numPr>
      <w:tabs>
        <w:tab w:val="left" w:pos="0"/>
        <w:tab w:val="left" w:pos="567"/>
        <w:tab w:val="left" w:pos="993"/>
      </w:tabs>
      <w:spacing w:beforeLines="30" w:before="30" w:afterLines="30" w:after="30" w:line="288" w:lineRule="auto"/>
    </w:pPr>
    <w:rPr>
      <w:rFonts w:ascii="Times New Roman" w:hAnsi="Times New Roman" w:cs="Times New Roman"/>
      <w:b/>
      <w:bCs/>
      <w:i/>
      <w:iCs/>
      <w:sz w:val="20"/>
      <w:szCs w:val="20"/>
      <w:lang w:eastAsia="zh-CN"/>
    </w:rPr>
  </w:style>
  <w:style w:type="paragraph" w:customStyle="1" w:styleId="Agreement">
    <w:name w:val="Agreement"/>
    <w:basedOn w:val="Normal"/>
    <w:next w:val="Doc-text2"/>
    <w:uiPriority w:val="99"/>
    <w:qFormat/>
    <w:pPr>
      <w:numPr>
        <w:numId w:val="14"/>
      </w:numPr>
      <w:spacing w:before="60"/>
    </w:pPr>
    <w:rPr>
      <w:rFonts w:ascii="Arial" w:eastAsia="MS Mincho" w:hAnsi="Arial" w:cs="Times New Roman"/>
      <w:b/>
      <w:sz w:val="20"/>
      <w:szCs w:val="24"/>
      <w:lang w:val="en-GB" w:eastAsia="en-GB"/>
    </w:rPr>
  </w:style>
  <w:style w:type="paragraph" w:customStyle="1" w:styleId="Doc-comment">
    <w:name w:val="Doc-comment"/>
    <w:basedOn w:val="Normal"/>
    <w:next w:val="Doc-text2"/>
    <w:uiPriority w:val="99"/>
    <w:qFormat/>
    <w:pPr>
      <w:tabs>
        <w:tab w:val="left" w:pos="1622"/>
      </w:tabs>
      <w:ind w:left="1622" w:hanging="363"/>
    </w:pPr>
    <w:rPr>
      <w:rFonts w:ascii="Arial" w:eastAsia="MS Mincho" w:hAnsi="Arial" w:cs="Times New Roman"/>
      <w:i/>
      <w:sz w:val="20"/>
      <w:szCs w:val="24"/>
      <w:lang w:val="en-GB" w:eastAsia="en-GB"/>
    </w:rPr>
  </w:style>
  <w:style w:type="paragraph" w:customStyle="1" w:styleId="Revision5">
    <w:name w:val="Revision5"/>
    <w:hidden/>
    <w:uiPriority w:val="99"/>
    <w:semiHidden/>
    <w:qFormat/>
    <w:rPr>
      <w:rFonts w:asciiTheme="minorHAnsi" w:eastAsiaTheme="minorEastAsia" w:hAnsiTheme="minorHAnsi" w:cstheme="minorBidi"/>
      <w:sz w:val="22"/>
      <w:szCs w:val="22"/>
      <w:lang w:eastAsia="en-US"/>
    </w:rPr>
  </w:style>
  <w:style w:type="paragraph" w:customStyle="1" w:styleId="7">
    <w:name w:val="修订7"/>
    <w:hidden/>
    <w:uiPriority w:val="99"/>
    <w:semiHidden/>
    <w:qFormat/>
    <w:rPr>
      <w:rFonts w:asciiTheme="minorHAnsi" w:eastAsiaTheme="minorEastAsia" w:hAnsiTheme="minorHAnsi" w:cstheme="minorBidi"/>
      <w:sz w:val="22"/>
      <w:szCs w:val="22"/>
      <w:lang w:eastAsia="en-US"/>
    </w:rPr>
  </w:style>
  <w:style w:type="character" w:customStyle="1" w:styleId="31">
    <w:name w:val="@他3"/>
    <w:basedOn w:val="DefaultParagraphFont"/>
    <w:uiPriority w:val="99"/>
    <w:unhideWhenUsed/>
    <w:qFormat/>
    <w:rPr>
      <w:color w:val="2B579A"/>
      <w:shd w:val="clear" w:color="auto" w:fill="E1DFDD"/>
    </w:rPr>
  </w:style>
  <w:style w:type="paragraph" w:customStyle="1" w:styleId="8">
    <w:name w:val="修订8"/>
    <w:hidden/>
    <w:uiPriority w:val="99"/>
    <w:semiHidden/>
    <w:qFormat/>
    <w:rPr>
      <w:rFonts w:asciiTheme="minorHAnsi" w:eastAsiaTheme="minorEastAsia" w:hAnsiTheme="minorHAnsi" w:cstheme="minorBidi"/>
      <w:sz w:val="22"/>
      <w:szCs w:val="22"/>
      <w:lang w:eastAsia="en-US"/>
    </w:rPr>
  </w:style>
  <w:style w:type="paragraph" w:customStyle="1" w:styleId="xmsonormal">
    <w:name w:val="x_msonormal"/>
    <w:basedOn w:val="Normal"/>
    <w:qFormat/>
    <w:pPr>
      <w:spacing w:before="100" w:beforeAutospacing="1" w:after="100" w:afterAutospacing="1"/>
    </w:pPr>
    <w:rPr>
      <w:rFonts w:ascii="SimSun" w:eastAsia="SimSun" w:hAnsi="SimSun" w:cs="Calibri"/>
      <w:sz w:val="24"/>
      <w:szCs w:val="24"/>
      <w:lang w:eastAsia="zh-CN"/>
    </w:rPr>
  </w:style>
  <w:style w:type="paragraph" w:customStyle="1" w:styleId="3rdlevelproposal">
    <w:name w:val="3rd level proposal"/>
    <w:basedOn w:val="sub-proposal"/>
    <w:qFormat/>
    <w:pPr>
      <w:numPr>
        <w:numId w:val="15"/>
      </w:numPr>
      <w:ind w:leftChars="200" w:left="627" w:firstLine="0"/>
    </w:pPr>
  </w:style>
  <w:style w:type="table" w:customStyle="1" w:styleId="TableGrid21">
    <w:name w:val="Table Grid21"/>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link w:val="observation1"/>
    <w:qFormat/>
    <w:pPr>
      <w:numPr>
        <w:numId w:val="16"/>
      </w:numPr>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cs="Times New Roman"/>
      <w:b/>
      <w:bCs/>
      <w:kern w:val="2"/>
      <w:lang w:eastAsia="zh-CN"/>
      <w14:ligatures w14:val="standardContextual"/>
    </w:rPr>
  </w:style>
  <w:style w:type="character" w:customStyle="1" w:styleId="16">
    <w:name w:val="メンション1"/>
    <w:basedOn w:val="DefaultParagraphFont"/>
    <w:uiPriority w:val="99"/>
    <w:unhideWhenUsed/>
    <w:qFormat/>
    <w:rPr>
      <w:color w:val="2B579A"/>
      <w:shd w:val="clear" w:color="auto" w:fill="E1DFDD"/>
    </w:rPr>
  </w:style>
  <w:style w:type="table" w:customStyle="1" w:styleId="210">
    <w:name w:val="標準の表 21"/>
    <w:basedOn w:val="TableNormal"/>
    <w:uiPriority w:val="42"/>
    <w:qFormat/>
    <w:rPr>
      <w:rFonts w:asciiTheme="minorHAnsi" w:eastAsiaTheme="minorHAnsi" w:hAnsiTheme="minorHAnsi" w:cstheme="minorBidi"/>
      <w:kern w:val="2"/>
      <w:sz w:val="22"/>
      <w:szCs w:val="22"/>
      <w:lang w:eastAsia="en-US"/>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2">
    <w:name w:val="変更箇所3"/>
    <w:hidden/>
    <w:uiPriority w:val="99"/>
    <w:semiHidden/>
    <w:qFormat/>
    <w:rPr>
      <w:rFonts w:asciiTheme="minorHAnsi" w:eastAsiaTheme="minorEastAsia" w:hAnsiTheme="minorHAnsi" w:cstheme="minorBidi"/>
      <w:sz w:val="22"/>
      <w:szCs w:val="22"/>
      <w:lang w:eastAsia="en-US"/>
    </w:rPr>
  </w:style>
  <w:style w:type="character" w:customStyle="1" w:styleId="60">
    <w:name w:val="未解決のメンション6"/>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41">
    <w:name w:val="未处理的提及4"/>
    <w:basedOn w:val="DefaultParagraphFont"/>
    <w:uiPriority w:val="99"/>
    <w:semiHidden/>
    <w:unhideWhenUsed/>
    <w:qFormat/>
    <w:rPr>
      <w:color w:val="605E5C"/>
      <w:shd w:val="clear" w:color="auto" w:fill="E1DFDD"/>
    </w:rPr>
  </w:style>
  <w:style w:type="table" w:customStyle="1" w:styleId="TableGrid5">
    <w:name w:val="Table Grid5"/>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qFormat/>
    <w:rPr>
      <w:rFonts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Pr>
      <w:rFonts w:ascii="Times New Roman" w:hAnsi="Times New Roman" w:cs="Times New Roman"/>
      <w:lang w:eastAsia="zh-CN"/>
    </w:rPr>
  </w:style>
  <w:style w:type="paragraph" w:customStyle="1" w:styleId="3GPPHeader">
    <w:name w:val="3GPP_Header"/>
    <w:basedOn w:val="Normal"/>
    <w:qFormat/>
    <w:pPr>
      <w:tabs>
        <w:tab w:val="left" w:pos="1701"/>
        <w:tab w:val="right" w:pos="9639"/>
      </w:tabs>
      <w:spacing w:after="240"/>
    </w:pPr>
    <w:rPr>
      <w:rFonts w:ascii="Times New Roman" w:eastAsia="Times New Roman" w:hAnsi="Times New Roman" w:cs="Times New Roman"/>
      <w:b/>
      <w:sz w:val="24"/>
      <w:szCs w:val="24"/>
      <w:lang w:val="en-IN" w:eastAsia="en-GB"/>
    </w:rPr>
  </w:style>
  <w:style w:type="table" w:customStyle="1" w:styleId="TableGrid7">
    <w:name w:val="Table Grid7"/>
    <w:basedOn w:val="TableNormal"/>
    <w:uiPriority w:val="39"/>
    <w:qFormat/>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qFormat/>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paragraph" w:customStyle="1" w:styleId="9">
    <w:name w:val="修订9"/>
    <w:hidden/>
    <w:uiPriority w:val="99"/>
    <w:semiHidden/>
    <w:qFormat/>
    <w:rPr>
      <w:rFonts w:asciiTheme="minorHAnsi" w:eastAsiaTheme="minorEastAsia" w:hAnsiTheme="minorHAnsi" w:cstheme="minorBidi"/>
      <w:sz w:val="22"/>
      <w:szCs w:val="22"/>
      <w:lang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Revision6">
    <w:name w:val="Revision6"/>
    <w:hidden/>
    <w:uiPriority w:val="99"/>
    <w:unhideWhenUsed/>
    <w:qFormat/>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11827603">
      <w:bodyDiv w:val="1"/>
      <w:marLeft w:val="0"/>
      <w:marRight w:val="0"/>
      <w:marTop w:val="0"/>
      <w:marBottom w:val="0"/>
      <w:divBdr>
        <w:top w:val="none" w:sz="0" w:space="0" w:color="auto"/>
        <w:left w:val="none" w:sz="0" w:space="0" w:color="auto"/>
        <w:bottom w:val="none" w:sz="0" w:space="0" w:color="auto"/>
        <w:right w:val="none" w:sz="0" w:space="0" w:color="auto"/>
      </w:divBdr>
    </w:div>
    <w:div w:id="117451225">
      <w:bodyDiv w:val="1"/>
      <w:marLeft w:val="0"/>
      <w:marRight w:val="0"/>
      <w:marTop w:val="0"/>
      <w:marBottom w:val="0"/>
      <w:divBdr>
        <w:top w:val="none" w:sz="0" w:space="0" w:color="auto"/>
        <w:left w:val="none" w:sz="0" w:space="0" w:color="auto"/>
        <w:bottom w:val="none" w:sz="0" w:space="0" w:color="auto"/>
        <w:right w:val="none" w:sz="0" w:space="0" w:color="auto"/>
      </w:divBdr>
    </w:div>
    <w:div w:id="122584687">
      <w:bodyDiv w:val="1"/>
      <w:marLeft w:val="0"/>
      <w:marRight w:val="0"/>
      <w:marTop w:val="0"/>
      <w:marBottom w:val="0"/>
      <w:divBdr>
        <w:top w:val="none" w:sz="0" w:space="0" w:color="auto"/>
        <w:left w:val="none" w:sz="0" w:space="0" w:color="auto"/>
        <w:bottom w:val="none" w:sz="0" w:space="0" w:color="auto"/>
        <w:right w:val="none" w:sz="0" w:space="0" w:color="auto"/>
      </w:divBdr>
    </w:div>
    <w:div w:id="272565964">
      <w:bodyDiv w:val="1"/>
      <w:marLeft w:val="0"/>
      <w:marRight w:val="0"/>
      <w:marTop w:val="0"/>
      <w:marBottom w:val="0"/>
      <w:divBdr>
        <w:top w:val="none" w:sz="0" w:space="0" w:color="auto"/>
        <w:left w:val="none" w:sz="0" w:space="0" w:color="auto"/>
        <w:bottom w:val="none" w:sz="0" w:space="0" w:color="auto"/>
        <w:right w:val="none" w:sz="0" w:space="0" w:color="auto"/>
      </w:divBdr>
    </w:div>
    <w:div w:id="336620331">
      <w:bodyDiv w:val="1"/>
      <w:marLeft w:val="0"/>
      <w:marRight w:val="0"/>
      <w:marTop w:val="0"/>
      <w:marBottom w:val="0"/>
      <w:divBdr>
        <w:top w:val="none" w:sz="0" w:space="0" w:color="auto"/>
        <w:left w:val="none" w:sz="0" w:space="0" w:color="auto"/>
        <w:bottom w:val="none" w:sz="0" w:space="0" w:color="auto"/>
        <w:right w:val="none" w:sz="0" w:space="0" w:color="auto"/>
      </w:divBdr>
    </w:div>
    <w:div w:id="386997487">
      <w:bodyDiv w:val="1"/>
      <w:marLeft w:val="0"/>
      <w:marRight w:val="0"/>
      <w:marTop w:val="0"/>
      <w:marBottom w:val="0"/>
      <w:divBdr>
        <w:top w:val="none" w:sz="0" w:space="0" w:color="auto"/>
        <w:left w:val="none" w:sz="0" w:space="0" w:color="auto"/>
        <w:bottom w:val="none" w:sz="0" w:space="0" w:color="auto"/>
        <w:right w:val="none" w:sz="0" w:space="0" w:color="auto"/>
      </w:divBdr>
    </w:div>
    <w:div w:id="458839710">
      <w:bodyDiv w:val="1"/>
      <w:marLeft w:val="0"/>
      <w:marRight w:val="0"/>
      <w:marTop w:val="0"/>
      <w:marBottom w:val="0"/>
      <w:divBdr>
        <w:top w:val="none" w:sz="0" w:space="0" w:color="auto"/>
        <w:left w:val="none" w:sz="0" w:space="0" w:color="auto"/>
        <w:bottom w:val="none" w:sz="0" w:space="0" w:color="auto"/>
        <w:right w:val="none" w:sz="0" w:space="0" w:color="auto"/>
      </w:divBdr>
    </w:div>
    <w:div w:id="560530470">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
    <w:div w:id="859855585">
      <w:bodyDiv w:val="1"/>
      <w:marLeft w:val="0"/>
      <w:marRight w:val="0"/>
      <w:marTop w:val="0"/>
      <w:marBottom w:val="0"/>
      <w:divBdr>
        <w:top w:val="none" w:sz="0" w:space="0" w:color="auto"/>
        <w:left w:val="none" w:sz="0" w:space="0" w:color="auto"/>
        <w:bottom w:val="none" w:sz="0" w:space="0" w:color="auto"/>
        <w:right w:val="none" w:sz="0" w:space="0" w:color="auto"/>
      </w:divBdr>
    </w:div>
    <w:div w:id="882400635">
      <w:bodyDiv w:val="1"/>
      <w:marLeft w:val="0"/>
      <w:marRight w:val="0"/>
      <w:marTop w:val="0"/>
      <w:marBottom w:val="0"/>
      <w:divBdr>
        <w:top w:val="none" w:sz="0" w:space="0" w:color="auto"/>
        <w:left w:val="none" w:sz="0" w:space="0" w:color="auto"/>
        <w:bottom w:val="none" w:sz="0" w:space="0" w:color="auto"/>
        <w:right w:val="none" w:sz="0" w:space="0" w:color="auto"/>
      </w:divBdr>
    </w:div>
    <w:div w:id="995646933">
      <w:bodyDiv w:val="1"/>
      <w:marLeft w:val="0"/>
      <w:marRight w:val="0"/>
      <w:marTop w:val="0"/>
      <w:marBottom w:val="0"/>
      <w:divBdr>
        <w:top w:val="none" w:sz="0" w:space="0" w:color="auto"/>
        <w:left w:val="none" w:sz="0" w:space="0" w:color="auto"/>
        <w:bottom w:val="none" w:sz="0" w:space="0" w:color="auto"/>
        <w:right w:val="none" w:sz="0" w:space="0" w:color="auto"/>
      </w:divBdr>
    </w:div>
    <w:div w:id="1079862256">
      <w:bodyDiv w:val="1"/>
      <w:marLeft w:val="0"/>
      <w:marRight w:val="0"/>
      <w:marTop w:val="0"/>
      <w:marBottom w:val="0"/>
      <w:divBdr>
        <w:top w:val="none" w:sz="0" w:space="0" w:color="auto"/>
        <w:left w:val="none" w:sz="0" w:space="0" w:color="auto"/>
        <w:bottom w:val="none" w:sz="0" w:space="0" w:color="auto"/>
        <w:right w:val="none" w:sz="0" w:space="0" w:color="auto"/>
      </w:divBdr>
    </w:div>
    <w:div w:id="1080562316">
      <w:bodyDiv w:val="1"/>
      <w:marLeft w:val="0"/>
      <w:marRight w:val="0"/>
      <w:marTop w:val="0"/>
      <w:marBottom w:val="0"/>
      <w:divBdr>
        <w:top w:val="none" w:sz="0" w:space="0" w:color="auto"/>
        <w:left w:val="none" w:sz="0" w:space="0" w:color="auto"/>
        <w:bottom w:val="none" w:sz="0" w:space="0" w:color="auto"/>
        <w:right w:val="none" w:sz="0" w:space="0" w:color="auto"/>
      </w:divBdr>
    </w:div>
    <w:div w:id="1173105094">
      <w:bodyDiv w:val="1"/>
      <w:marLeft w:val="0"/>
      <w:marRight w:val="0"/>
      <w:marTop w:val="0"/>
      <w:marBottom w:val="0"/>
      <w:divBdr>
        <w:top w:val="none" w:sz="0" w:space="0" w:color="auto"/>
        <w:left w:val="none" w:sz="0" w:space="0" w:color="auto"/>
        <w:bottom w:val="none" w:sz="0" w:space="0" w:color="auto"/>
        <w:right w:val="none" w:sz="0" w:space="0" w:color="auto"/>
      </w:divBdr>
    </w:div>
    <w:div w:id="1288779018">
      <w:bodyDiv w:val="1"/>
      <w:marLeft w:val="0"/>
      <w:marRight w:val="0"/>
      <w:marTop w:val="0"/>
      <w:marBottom w:val="0"/>
      <w:divBdr>
        <w:top w:val="none" w:sz="0" w:space="0" w:color="auto"/>
        <w:left w:val="none" w:sz="0" w:space="0" w:color="auto"/>
        <w:bottom w:val="none" w:sz="0" w:space="0" w:color="auto"/>
        <w:right w:val="none" w:sz="0" w:space="0" w:color="auto"/>
      </w:divBdr>
    </w:div>
    <w:div w:id="1324700950">
      <w:bodyDiv w:val="1"/>
      <w:marLeft w:val="0"/>
      <w:marRight w:val="0"/>
      <w:marTop w:val="0"/>
      <w:marBottom w:val="0"/>
      <w:divBdr>
        <w:top w:val="none" w:sz="0" w:space="0" w:color="auto"/>
        <w:left w:val="none" w:sz="0" w:space="0" w:color="auto"/>
        <w:bottom w:val="none" w:sz="0" w:space="0" w:color="auto"/>
        <w:right w:val="none" w:sz="0" w:space="0" w:color="auto"/>
      </w:divBdr>
    </w:div>
    <w:div w:id="1412308913">
      <w:bodyDiv w:val="1"/>
      <w:marLeft w:val="0"/>
      <w:marRight w:val="0"/>
      <w:marTop w:val="0"/>
      <w:marBottom w:val="0"/>
      <w:divBdr>
        <w:top w:val="none" w:sz="0" w:space="0" w:color="auto"/>
        <w:left w:val="none" w:sz="0" w:space="0" w:color="auto"/>
        <w:bottom w:val="none" w:sz="0" w:space="0" w:color="auto"/>
        <w:right w:val="none" w:sz="0" w:space="0" w:color="auto"/>
      </w:divBdr>
    </w:div>
    <w:div w:id="1480686396">
      <w:bodyDiv w:val="1"/>
      <w:marLeft w:val="0"/>
      <w:marRight w:val="0"/>
      <w:marTop w:val="0"/>
      <w:marBottom w:val="0"/>
      <w:divBdr>
        <w:top w:val="none" w:sz="0" w:space="0" w:color="auto"/>
        <w:left w:val="none" w:sz="0" w:space="0" w:color="auto"/>
        <w:bottom w:val="none" w:sz="0" w:space="0" w:color="auto"/>
        <w:right w:val="none" w:sz="0" w:space="0" w:color="auto"/>
      </w:divBdr>
    </w:div>
    <w:div w:id="1563298029">
      <w:bodyDiv w:val="1"/>
      <w:marLeft w:val="0"/>
      <w:marRight w:val="0"/>
      <w:marTop w:val="0"/>
      <w:marBottom w:val="0"/>
      <w:divBdr>
        <w:top w:val="none" w:sz="0" w:space="0" w:color="auto"/>
        <w:left w:val="none" w:sz="0" w:space="0" w:color="auto"/>
        <w:bottom w:val="none" w:sz="0" w:space="0" w:color="auto"/>
        <w:right w:val="none" w:sz="0" w:space="0" w:color="auto"/>
      </w:divBdr>
    </w:div>
    <w:div w:id="1638562561">
      <w:bodyDiv w:val="1"/>
      <w:marLeft w:val="0"/>
      <w:marRight w:val="0"/>
      <w:marTop w:val="0"/>
      <w:marBottom w:val="0"/>
      <w:divBdr>
        <w:top w:val="none" w:sz="0" w:space="0" w:color="auto"/>
        <w:left w:val="none" w:sz="0" w:space="0" w:color="auto"/>
        <w:bottom w:val="none" w:sz="0" w:space="0" w:color="auto"/>
        <w:right w:val="none" w:sz="0" w:space="0" w:color="auto"/>
      </w:divBdr>
    </w:div>
    <w:div w:id="1679118106">
      <w:bodyDiv w:val="1"/>
      <w:marLeft w:val="0"/>
      <w:marRight w:val="0"/>
      <w:marTop w:val="0"/>
      <w:marBottom w:val="0"/>
      <w:divBdr>
        <w:top w:val="none" w:sz="0" w:space="0" w:color="auto"/>
        <w:left w:val="none" w:sz="0" w:space="0" w:color="auto"/>
        <w:bottom w:val="none" w:sz="0" w:space="0" w:color="auto"/>
        <w:right w:val="none" w:sz="0" w:space="0" w:color="auto"/>
      </w:divBdr>
    </w:div>
    <w:div w:id="1694726195">
      <w:bodyDiv w:val="1"/>
      <w:marLeft w:val="0"/>
      <w:marRight w:val="0"/>
      <w:marTop w:val="0"/>
      <w:marBottom w:val="0"/>
      <w:divBdr>
        <w:top w:val="none" w:sz="0" w:space="0" w:color="auto"/>
        <w:left w:val="none" w:sz="0" w:space="0" w:color="auto"/>
        <w:bottom w:val="none" w:sz="0" w:space="0" w:color="auto"/>
        <w:right w:val="none" w:sz="0" w:space="0" w:color="auto"/>
      </w:divBdr>
    </w:div>
    <w:div w:id="1759668580">
      <w:bodyDiv w:val="1"/>
      <w:marLeft w:val="0"/>
      <w:marRight w:val="0"/>
      <w:marTop w:val="0"/>
      <w:marBottom w:val="0"/>
      <w:divBdr>
        <w:top w:val="none" w:sz="0" w:space="0" w:color="auto"/>
        <w:left w:val="none" w:sz="0" w:space="0" w:color="auto"/>
        <w:bottom w:val="none" w:sz="0" w:space="0" w:color="auto"/>
        <w:right w:val="none" w:sz="0" w:space="0" w:color="auto"/>
      </w:divBdr>
    </w:div>
    <w:div w:id="1823354667">
      <w:bodyDiv w:val="1"/>
      <w:marLeft w:val="0"/>
      <w:marRight w:val="0"/>
      <w:marTop w:val="0"/>
      <w:marBottom w:val="0"/>
      <w:divBdr>
        <w:top w:val="none" w:sz="0" w:space="0" w:color="auto"/>
        <w:left w:val="none" w:sz="0" w:space="0" w:color="auto"/>
        <w:bottom w:val="none" w:sz="0" w:space="0" w:color="auto"/>
        <w:right w:val="none" w:sz="0" w:space="0" w:color="auto"/>
      </w:divBdr>
    </w:div>
    <w:div w:id="1992635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47A036-0642-4086-890F-C9D23E637591}">
  <ds:schemaRefs>
    <ds:schemaRef ds:uri="http://schemas.openxmlformats.org/officeDocument/2006/bibliography"/>
  </ds:schemaRefs>
</ds:datastoreItem>
</file>

<file path=customXml/itemProps3.xml><?xml version="1.0" encoding="utf-8"?>
<ds:datastoreItem xmlns:ds="http://schemas.openxmlformats.org/officeDocument/2006/customXml" ds:itemID="{E33F80B4-24EC-4F4F-9BB8-9F7BFD0F5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26</Pages>
  <Words>7719</Words>
  <Characters>44000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18</cp:revision>
  <cp:lastPrinted>2023-04-19T22:32:00Z</cp:lastPrinted>
  <dcterms:created xsi:type="dcterms:W3CDTF">2023-08-23T10:12:00Z</dcterms:created>
  <dcterms:modified xsi:type="dcterms:W3CDTF">2023-08-23T15:21:00Z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2fb1ef0b-7626-4faa-bf20-a63270e9b219</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MSIP_Label_83bcef13-7cac-433f-ba1d-47a323951816_Enabled">
    <vt:lpwstr>true</vt:lpwstr>
  </property>
  <property fmtid="{D5CDD505-2E9C-101B-9397-08002B2CF9AE}" pid="34" name="MSIP_Label_83bcef13-7cac-433f-ba1d-47a323951816_SetDate">
    <vt:lpwstr>2023-02-27T09:53:54Z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ae22ceaf-e73b-4505-97c4-696bf69d8618</vt:lpwstr>
  </property>
  <property fmtid="{D5CDD505-2E9C-101B-9397-08002B2CF9AE}" pid="39" name="MSIP_Label_83bcef13-7cac-433f-ba1d-47a323951816_ContentBits">
    <vt:lpwstr>0</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2023-04-17T21:15:13Z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31db9f45-ce24-4e55-935d-1e0960514ec3</vt:lpwstr>
  </property>
  <property fmtid="{D5CDD505-2E9C-101B-9397-08002B2CF9AE}" pid="46" name="MSIP_Label_1f8e20e6-048a-4bad-a26b-318dd1cd4d47_ContentBits">
    <vt:lpwstr>0</vt:lpwstr>
  </property>
  <property fmtid="{D5CDD505-2E9C-101B-9397-08002B2CF9AE}" pid="47" name="_2015_ms_pID_725343">
    <vt:lpwstr>(3)EXAQs1No3HQKJX81BVk7Rr1SUvlJvNaUZHXHQyPqVkXbw9glr/UHW8VMxl23tWnIuAWaesLR 24DsS8BVU6MIcQwSkKAfbm0eZ4MeSQw2arngZJlIE9EO8422Yx54+LUV/4kWlMrrZKeNE3DV AeEUEftnxpHKmDVWC+R+cZkmWG/9Potg2f17K9wrvbllGk/UAoafSy4v/Br20ZFrh/pcjfMK 5nBu6nJmYoErcOMG8V</vt:lpwstr>
  </property>
  <property fmtid="{D5CDD505-2E9C-101B-9397-08002B2CF9AE}" pid="48" name="_2015_ms_pID_7253431">
    <vt:lpwstr>AVWnSPrheTGzSbUl5+fLrOe1lBBdBDiUmJy7y412qzENkvjJwLcvwe PSiqKXnf/6tUNyz0uAi6FMJzHRk4aGjnbu6Lm9J7G6YFM5Pqjq77YgT4dSVYxFNc1P6l0ndY D9AX3U72FmzVS6FF8hZF1GOgNRen5Nk+pu+vieI3+4S3NweOogeHvoMReAf5buiBd7lw6ws+ Ea050iybP23rLSVcMIUWRPcyh9lz6d3uUysU</vt:lpwstr>
  </property>
  <property fmtid="{D5CDD505-2E9C-101B-9397-08002B2CF9AE}" pid="49" name="_2015_ms_pID_7253432">
    <vt:lpwstr>+Q==</vt:lpwstr>
  </property>
  <property fmtid="{D5CDD505-2E9C-101B-9397-08002B2CF9AE}" pid="50" name="MSIP_Label_f7b7771f-98a2-4ec9-8160-ee37e9359e20_Enabled">
    <vt:lpwstr>true</vt:lpwstr>
  </property>
  <property fmtid="{D5CDD505-2E9C-101B-9397-08002B2CF9AE}" pid="51" name="MSIP_Label_f7b7771f-98a2-4ec9-8160-ee37e9359e20_SetDate">
    <vt:lpwstr>2023-05-24T00:31:01Z</vt:lpwstr>
  </property>
  <property fmtid="{D5CDD505-2E9C-101B-9397-08002B2CF9AE}" pid="52" name="MSIP_Label_f7b7771f-98a2-4ec9-8160-ee37e9359e20_Method">
    <vt:lpwstr>Standard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9af3eb63-a736-4460-bca2-0091758a0293</vt:lpwstr>
  </property>
  <property fmtid="{D5CDD505-2E9C-101B-9397-08002B2CF9AE}" pid="56" name="MSIP_Label_f7b7771f-98a2-4ec9-8160-ee37e9359e20_ContentBits">
    <vt:lpwstr>0</vt:lpwstr>
  </property>
  <property fmtid="{D5CDD505-2E9C-101B-9397-08002B2CF9AE}" pid="57" name="CWMc1af1d90418c11ee8000297f0000297f">
    <vt:lpwstr>CWMAPta5cnbKCLtmbYgc1LYNhIPCWc0w4V9daL1G4/c7nYMGIbV/rLVuP/KwHYaTrnoujl9mujTJp19bvLecGy9lg==</vt:lpwstr>
  </property>
</Properties>
</file>