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9AA381D" w14:textId="6F6C6161" w:rsidR="00F9655A" w:rsidRPr="00A01DEE" w:rsidRDefault="00303854" w:rsidP="00D952AF">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#110</w:t>
      </w:r>
      <w:r w:rsidR="0003092C">
        <w:rPr>
          <w:b/>
          <w:sz w:val="24"/>
          <w:szCs w:val="24"/>
        </w:rPr>
        <w:t>b-e</w:t>
      </w:r>
      <w:r w:rsidR="00F9655A" w:rsidRPr="006E473F">
        <w:rPr>
          <w:rFonts w:hint="eastAsia"/>
          <w:b/>
          <w:sz w:val="24"/>
          <w:szCs w:val="24"/>
          <w:lang w:eastAsia="ko-KR"/>
        </w:rPr>
        <w:tab/>
      </w:r>
      <w:r w:rsidR="00835C33">
        <w:rPr>
          <w:b/>
          <w:sz w:val="24"/>
          <w:szCs w:val="24"/>
          <w:lang w:eastAsia="ko-KR"/>
        </w:rPr>
        <w:t>R1-</w:t>
      </w:r>
      <w:r w:rsidR="00D445CA">
        <w:rPr>
          <w:b/>
          <w:sz w:val="24"/>
          <w:szCs w:val="24"/>
          <w:lang w:eastAsia="ko-KR"/>
        </w:rPr>
        <w:t>2209723</w:t>
      </w:r>
    </w:p>
    <w:bookmarkEnd w:id="0"/>
    <w:p w14:paraId="723797EF" w14:textId="658EF558" w:rsidR="007A57E2" w:rsidRPr="001F2CD1" w:rsidRDefault="00ED09C9" w:rsidP="00D952AF">
      <w:pPr>
        <w:pStyle w:val="Header"/>
        <w:spacing w:after="240"/>
        <w:rPr>
          <w:rFonts w:eastAsia="Malgun Gothic"/>
          <w:noProof w:val="0"/>
          <w:color w:val="000000"/>
          <w:sz w:val="24"/>
          <w:szCs w:val="24"/>
          <w:lang w:val="en-US" w:eastAsia="ko-KR"/>
        </w:rPr>
      </w:pPr>
      <w:r>
        <w:rPr>
          <w:rFonts w:cs="Arial"/>
          <w:bCs/>
          <w:sz w:val="24"/>
          <w:szCs w:val="24"/>
          <w:lang w:eastAsia="ja-JP"/>
        </w:rPr>
        <w:t>October</w:t>
      </w:r>
      <w:r w:rsidR="00686A4C">
        <w:rPr>
          <w:rFonts w:cs="Arial"/>
          <w:bCs/>
          <w:sz w:val="24"/>
          <w:szCs w:val="24"/>
          <w:lang w:eastAsia="ja-JP"/>
        </w:rPr>
        <w:t xml:space="preserve"> </w:t>
      </w:r>
      <w:r>
        <w:rPr>
          <w:rFonts w:cs="Arial"/>
          <w:bCs/>
          <w:sz w:val="24"/>
          <w:szCs w:val="24"/>
          <w:lang w:eastAsia="ja-JP"/>
        </w:rPr>
        <w:t>10</w:t>
      </w:r>
      <w:r>
        <w:rPr>
          <w:rFonts w:cs="Arial"/>
          <w:bCs/>
          <w:sz w:val="24"/>
          <w:szCs w:val="24"/>
          <w:vertAlign w:val="superscript"/>
          <w:lang w:eastAsia="ja-JP"/>
        </w:rPr>
        <w:t>th</w:t>
      </w:r>
      <w:r w:rsidR="00835C33">
        <w:rPr>
          <w:rFonts w:cs="Arial"/>
          <w:bCs/>
          <w:sz w:val="24"/>
          <w:szCs w:val="24"/>
          <w:lang w:eastAsia="ja-JP"/>
        </w:rPr>
        <w:t xml:space="preserve"> – </w:t>
      </w:r>
      <w:r>
        <w:rPr>
          <w:rFonts w:cs="Arial"/>
          <w:bCs/>
          <w:sz w:val="24"/>
          <w:szCs w:val="24"/>
          <w:lang w:eastAsia="ja-JP"/>
        </w:rPr>
        <w:t>October</w:t>
      </w:r>
      <w:r w:rsidR="00835C33">
        <w:rPr>
          <w:rFonts w:cs="Arial"/>
          <w:bCs/>
          <w:sz w:val="24"/>
          <w:szCs w:val="24"/>
          <w:lang w:eastAsia="ja-JP"/>
        </w:rPr>
        <w:t xml:space="preserve"> </w:t>
      </w:r>
      <w:r>
        <w:rPr>
          <w:rFonts w:cs="Arial"/>
          <w:bCs/>
          <w:sz w:val="24"/>
          <w:szCs w:val="24"/>
          <w:lang w:eastAsia="ja-JP"/>
        </w:rPr>
        <w:t>19</w:t>
      </w:r>
      <w:r w:rsidR="00835C33" w:rsidRPr="00835C33">
        <w:rPr>
          <w:rFonts w:cs="Arial"/>
          <w:bCs/>
          <w:sz w:val="24"/>
          <w:szCs w:val="24"/>
          <w:vertAlign w:val="superscript"/>
          <w:lang w:eastAsia="ja-JP"/>
        </w:rPr>
        <w:t>th</w:t>
      </w:r>
      <w:r w:rsidR="00F9655A" w:rsidRPr="00E17817">
        <w:rPr>
          <w:rFonts w:cs="Arial"/>
          <w:bCs/>
          <w:sz w:val="24"/>
          <w:szCs w:val="24"/>
          <w:lang w:eastAsia="ja-JP"/>
        </w:rPr>
        <w:t>, 202</w:t>
      </w:r>
      <w:r w:rsidR="00686A4C">
        <w:rPr>
          <w:rFonts w:cs="Arial"/>
          <w:bCs/>
          <w:sz w:val="24"/>
          <w:szCs w:val="24"/>
          <w:lang w:eastAsia="ja-JP"/>
        </w:rPr>
        <w:t>2</w:t>
      </w:r>
    </w:p>
    <w:p w14:paraId="59CC9F23" w14:textId="676BBC68" w:rsidR="005104E8" w:rsidRPr="00C2757D" w:rsidRDefault="005104E8" w:rsidP="00D952AF">
      <w:pPr>
        <w:tabs>
          <w:tab w:val="left" w:pos="1985"/>
        </w:tabs>
        <w:wordWrap/>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5B0FD1">
        <w:rPr>
          <w:rFonts w:ascii="Arial" w:hAnsi="Arial"/>
          <w:color w:val="000000"/>
          <w:sz w:val="24"/>
          <w:szCs w:val="24"/>
        </w:rPr>
        <w:t>9.2.2</w:t>
      </w:r>
      <w:r w:rsidR="009473E6">
        <w:rPr>
          <w:rFonts w:ascii="Arial" w:hAnsi="Arial"/>
          <w:color w:val="000000"/>
          <w:sz w:val="24"/>
          <w:szCs w:val="24"/>
        </w:rPr>
        <w:t>.2</w:t>
      </w:r>
    </w:p>
    <w:p w14:paraId="1A01F089" w14:textId="77777777" w:rsidR="00B722E2" w:rsidRPr="00C2757D" w:rsidRDefault="00B722E2" w:rsidP="00D952AF">
      <w:pPr>
        <w:tabs>
          <w:tab w:val="left" w:pos="1985"/>
        </w:tabs>
        <w:wordWrap/>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5775840C" w14:textId="3AC0930B" w:rsidR="00B722E2" w:rsidRPr="005E0AC4" w:rsidRDefault="00B722E2" w:rsidP="00D952AF">
      <w:pPr>
        <w:tabs>
          <w:tab w:val="left" w:pos="1985"/>
        </w:tabs>
        <w:wordWrap/>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5B0FD1">
        <w:rPr>
          <w:rFonts w:ascii="Arial" w:eastAsia="Malgun Gothic" w:hAnsi="Arial"/>
          <w:color w:val="000000"/>
          <w:sz w:val="24"/>
        </w:rPr>
        <w:t>Other aspects</w:t>
      </w:r>
      <w:r w:rsidR="009473E6" w:rsidRPr="009473E6">
        <w:rPr>
          <w:rFonts w:ascii="Arial" w:eastAsia="Malgun Gothic" w:hAnsi="Arial"/>
          <w:color w:val="000000"/>
          <w:sz w:val="24"/>
        </w:rPr>
        <w:t xml:space="preserve"> </w:t>
      </w:r>
      <w:r w:rsidR="005B0FD1">
        <w:rPr>
          <w:rFonts w:ascii="Arial" w:eastAsia="Malgun Gothic" w:hAnsi="Arial"/>
          <w:color w:val="000000"/>
          <w:sz w:val="24"/>
        </w:rPr>
        <w:t>on AI/ML for CSI feedback enhancement</w:t>
      </w:r>
    </w:p>
    <w:p w14:paraId="525796C0" w14:textId="77777777" w:rsidR="00843C05" w:rsidRPr="00C2757D" w:rsidRDefault="00162A07" w:rsidP="00D952AF">
      <w:pPr>
        <w:pBdr>
          <w:bottom w:val="single" w:sz="12" w:space="1" w:color="auto"/>
        </w:pBdr>
        <w:tabs>
          <w:tab w:val="left" w:pos="1985"/>
        </w:tabs>
        <w:wordWrap/>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053F2E27" w14:textId="77777777" w:rsidR="00162A07" w:rsidRPr="00BF16D8" w:rsidRDefault="00162A07" w:rsidP="00875262">
      <w:pPr>
        <w:pStyle w:val="Heading1"/>
        <w:spacing w:before="0" w:after="0"/>
        <w:ind w:left="431" w:hanging="431"/>
        <w:rPr>
          <w:rFonts w:eastAsia="Malgun Gothic"/>
          <w:color w:val="000000"/>
          <w:lang w:eastAsia="ko-KR"/>
        </w:rPr>
      </w:pPr>
      <w:r w:rsidRPr="00BF16D8">
        <w:rPr>
          <w:rFonts w:eastAsia="Malgun Gothic"/>
          <w:color w:val="000000"/>
          <w:lang w:eastAsia="ko-KR"/>
        </w:rPr>
        <w:t>Introduction</w:t>
      </w:r>
    </w:p>
    <w:p w14:paraId="71B554B9" w14:textId="77777777" w:rsidR="00FA7CA1" w:rsidRDefault="00FA7CA1" w:rsidP="006242DA">
      <w:pPr>
        <w:widowControl/>
        <w:wordWrap/>
        <w:overflowPunct w:val="0"/>
        <w:adjustRightInd w:val="0"/>
        <w:textAlignment w:val="baseline"/>
        <w:rPr>
          <w:rFonts w:eastAsia="Malgun Gothic"/>
          <w:color w:val="000000"/>
          <w:sz w:val="22"/>
          <w:szCs w:val="22"/>
        </w:rPr>
      </w:pPr>
    </w:p>
    <w:p w14:paraId="50D60265" w14:textId="7422D720" w:rsidR="00AF15C9" w:rsidRPr="006D3AB7" w:rsidRDefault="00AF15C9" w:rsidP="006242DA">
      <w:pPr>
        <w:wordWrap/>
        <w:jc w:val="both"/>
        <w:rPr>
          <w:sz w:val="22"/>
          <w:szCs w:val="22"/>
        </w:rPr>
      </w:pPr>
      <w:r w:rsidRPr="006242DA">
        <w:rPr>
          <w:sz w:val="22"/>
          <w:szCs w:val="22"/>
        </w:rPr>
        <w:t xml:space="preserve">In </w:t>
      </w:r>
      <w:r w:rsidRPr="006242DA">
        <w:rPr>
          <w:rFonts w:hint="eastAsia"/>
          <w:sz w:val="22"/>
          <w:szCs w:val="22"/>
        </w:rPr>
        <w:t>RAN</w:t>
      </w:r>
      <w:r w:rsidRPr="006242DA">
        <w:rPr>
          <w:sz w:val="22"/>
          <w:szCs w:val="22"/>
        </w:rPr>
        <w:t xml:space="preserve">#94-e, </w:t>
      </w:r>
      <w:r w:rsidRPr="006242DA">
        <w:rPr>
          <w:rFonts w:hint="eastAsia"/>
          <w:sz w:val="22"/>
          <w:szCs w:val="22"/>
        </w:rPr>
        <w:t xml:space="preserve">Rel-18 </w:t>
      </w:r>
      <w:r w:rsidRPr="006242DA">
        <w:rPr>
          <w:sz w:val="22"/>
          <w:szCs w:val="22"/>
        </w:rPr>
        <w:t xml:space="preserve">new </w:t>
      </w:r>
      <w:r w:rsidRPr="006242DA">
        <w:rPr>
          <w:rFonts w:hint="eastAsia"/>
          <w:sz w:val="22"/>
          <w:szCs w:val="22"/>
        </w:rPr>
        <w:t xml:space="preserve">study item on </w:t>
      </w:r>
      <w:r w:rsidRPr="006242DA">
        <w:rPr>
          <w:sz w:val="22"/>
          <w:szCs w:val="22"/>
        </w:rPr>
        <w:t>“Study on Artificial Intelligence (AI)/Machine Learning (ML) for NR Air Interface” is endorsed</w:t>
      </w:r>
      <w:r w:rsidRPr="006242DA">
        <w:rPr>
          <w:rFonts w:hint="eastAsia"/>
          <w:sz w:val="22"/>
          <w:szCs w:val="22"/>
        </w:rPr>
        <w:t xml:space="preserve">. </w:t>
      </w:r>
      <w:r w:rsidR="006D3AB7" w:rsidRPr="006D3AB7">
        <w:rPr>
          <w:sz w:val="22"/>
          <w:szCs w:val="22"/>
        </w:rPr>
        <w:t>One of the objective</w:t>
      </w:r>
      <w:r w:rsidR="006D3AB7">
        <w:rPr>
          <w:sz w:val="22"/>
          <w:szCs w:val="22"/>
        </w:rPr>
        <w:t>s</w:t>
      </w:r>
      <w:r w:rsidR="006D3AB7" w:rsidRPr="006D3AB7">
        <w:rPr>
          <w:sz w:val="22"/>
          <w:szCs w:val="22"/>
        </w:rPr>
        <w:t xml:space="preserve"> of the study item [1] is the following</w:t>
      </w:r>
      <w:r w:rsidR="006D3AB7">
        <w:rPr>
          <w:sz w:val="22"/>
          <w:szCs w:val="22"/>
        </w:rPr>
        <w:t>:</w:t>
      </w:r>
    </w:p>
    <w:p w14:paraId="57FB0EA5" w14:textId="77777777" w:rsidR="006242DA" w:rsidRPr="006242DA" w:rsidRDefault="006242DA" w:rsidP="006242DA">
      <w:pPr>
        <w:wordWrap/>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15C9" w:rsidRPr="006242DA" w14:paraId="6D92A46D" w14:textId="77777777" w:rsidTr="00225D4E">
        <w:tc>
          <w:tcPr>
            <w:tcW w:w="9629" w:type="dxa"/>
            <w:shd w:val="clear" w:color="auto" w:fill="auto"/>
          </w:tcPr>
          <w:p w14:paraId="54B24AEE" w14:textId="17DDD084" w:rsidR="00D77CA7" w:rsidRDefault="00D77CA7" w:rsidP="006242DA">
            <w:pPr>
              <w:wordWrap/>
              <w:overflowPunct w:val="0"/>
              <w:adjustRightInd w:val="0"/>
              <w:textAlignment w:val="baseline"/>
              <w:rPr>
                <w:rFonts w:eastAsia="Times New Roman"/>
                <w:bCs/>
                <w:sz w:val="22"/>
                <w:szCs w:val="22"/>
                <w:lang w:val="en-GB" w:eastAsia="en-GB"/>
              </w:rPr>
            </w:pPr>
            <w:r w:rsidRPr="004052C9">
              <w:rPr>
                <w:bCs/>
              </w:rPr>
              <w:t>*** text omitted***</w:t>
            </w:r>
          </w:p>
          <w:p w14:paraId="24B16B1F" w14:textId="1B6D8C76" w:rsidR="00AF15C9" w:rsidRPr="006242DA" w:rsidRDefault="00AF15C9" w:rsidP="006242DA">
            <w:p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 xml:space="preserve">Use cases to focus on: </w:t>
            </w:r>
          </w:p>
          <w:p w14:paraId="45673796" w14:textId="2CD5EC71" w:rsidR="00AF15C9" w:rsidRPr="006242DA" w:rsidRDefault="00AF15C9" w:rsidP="00820D32">
            <w:pPr>
              <w:widowControl/>
              <w:numPr>
                <w:ilvl w:val="0"/>
                <w:numId w:val="14"/>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Initial set of use cases includes:</w:t>
            </w:r>
          </w:p>
          <w:p w14:paraId="25DC6772" w14:textId="36625850" w:rsidR="00AF15C9" w:rsidRPr="006242DA" w:rsidRDefault="00AF15C9" w:rsidP="00820D32">
            <w:pPr>
              <w:widowControl/>
              <w:numPr>
                <w:ilvl w:val="1"/>
                <w:numId w:val="14"/>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CSI feedback enhancement, e.g., overhead reduction, improved accuracy, prediction [RAN1]</w:t>
            </w:r>
          </w:p>
          <w:p w14:paraId="5AA9FC53" w14:textId="366C37FB" w:rsidR="006242DA" w:rsidRDefault="00D77CA7" w:rsidP="006242DA">
            <w:pPr>
              <w:wordWrap/>
              <w:rPr>
                <w:rFonts w:eastAsia="Times New Roman"/>
                <w:bCs/>
                <w:sz w:val="22"/>
                <w:szCs w:val="22"/>
                <w:lang w:val="en-GB" w:eastAsia="en-GB"/>
              </w:rPr>
            </w:pPr>
            <w:r w:rsidRPr="004052C9">
              <w:rPr>
                <w:bCs/>
              </w:rPr>
              <w:t>*** text omitted***</w:t>
            </w:r>
          </w:p>
          <w:p w14:paraId="525CC4C2" w14:textId="028C47C5" w:rsidR="00AF15C9" w:rsidRPr="006242DA" w:rsidRDefault="00AF15C9" w:rsidP="006242DA">
            <w:pPr>
              <w:wordWrap/>
              <w:rPr>
                <w:rFonts w:eastAsia="Times New Roman"/>
                <w:bCs/>
                <w:sz w:val="22"/>
                <w:szCs w:val="22"/>
                <w:lang w:val="en-GB" w:eastAsia="en-GB"/>
              </w:rPr>
            </w:pPr>
            <w:r w:rsidRPr="006242DA">
              <w:rPr>
                <w:rFonts w:eastAsia="Times New Roman"/>
                <w:bCs/>
                <w:sz w:val="22"/>
                <w:szCs w:val="22"/>
                <w:lang w:val="en-GB" w:eastAsia="en-GB"/>
              </w:rPr>
              <w:t>For the use cases under consideration:</w:t>
            </w:r>
          </w:p>
          <w:p w14:paraId="50BB238B" w14:textId="77777777" w:rsidR="00AF15C9" w:rsidRPr="006242DA" w:rsidRDefault="00AF15C9" w:rsidP="00820D32">
            <w:pPr>
              <w:widowControl/>
              <w:numPr>
                <w:ilvl w:val="0"/>
                <w:numId w:val="15"/>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Assess potential specification impact, specifically for the agreed use cases in the final representative set and for a common framework:</w:t>
            </w:r>
          </w:p>
          <w:p w14:paraId="364F7DD6" w14:textId="77777777" w:rsidR="00AF15C9" w:rsidRPr="006242DA" w:rsidRDefault="00AF15C9" w:rsidP="00820D32">
            <w:pPr>
              <w:widowControl/>
              <w:numPr>
                <w:ilvl w:val="1"/>
                <w:numId w:val="14"/>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PHY layer aspects, e.g., (RAN1)</w:t>
            </w:r>
          </w:p>
          <w:p w14:paraId="229B5BA0" w14:textId="77777777" w:rsidR="00AF15C9" w:rsidRPr="006242DA" w:rsidRDefault="00AF15C9" w:rsidP="00820D32">
            <w:pPr>
              <w:widowControl/>
              <w:numPr>
                <w:ilvl w:val="2"/>
                <w:numId w:val="14"/>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Consider aspects related to, e.g., the potential specification of the AI Model lifecycle management, and dataset construction for training, validation and test for the selected use cases</w:t>
            </w:r>
          </w:p>
          <w:p w14:paraId="569A03DA" w14:textId="176D38CB" w:rsidR="00AF15C9" w:rsidRPr="006242DA" w:rsidRDefault="00AF15C9" w:rsidP="00820D32">
            <w:pPr>
              <w:pStyle w:val="ListParagraph"/>
              <w:numPr>
                <w:ilvl w:val="2"/>
                <w:numId w:val="14"/>
              </w:numPr>
              <w:spacing w:after="0"/>
              <w:rPr>
                <w:bCs/>
                <w:sz w:val="22"/>
                <w:szCs w:val="22"/>
              </w:rPr>
            </w:pPr>
            <w:r w:rsidRPr="006242DA">
              <w:rPr>
                <w:rFonts w:eastAsia="Times New Roman"/>
                <w:bCs/>
                <w:sz w:val="22"/>
                <w:szCs w:val="22"/>
                <w:lang w:val="en-GB" w:eastAsia="en-GB"/>
              </w:rPr>
              <w:t>Use case and collaboration level specific specification impact, such as new signalling, means for training and validation data assistance, assistance information, measurement, and feedback</w:t>
            </w:r>
          </w:p>
        </w:tc>
      </w:tr>
    </w:tbl>
    <w:p w14:paraId="374157CD" w14:textId="77777777" w:rsidR="006242DA" w:rsidRDefault="006242DA" w:rsidP="00C354D8">
      <w:pPr>
        <w:wordWrap/>
        <w:overflowPunct w:val="0"/>
        <w:adjustRightInd w:val="0"/>
        <w:textAlignment w:val="baseline"/>
        <w:rPr>
          <w:sz w:val="22"/>
          <w:szCs w:val="22"/>
        </w:rPr>
      </w:pPr>
    </w:p>
    <w:p w14:paraId="1000B90C" w14:textId="61312342" w:rsidR="00FF2EFA" w:rsidRDefault="002571CD" w:rsidP="00C354D8">
      <w:pPr>
        <w:wordWrap/>
        <w:overflowPunct w:val="0"/>
        <w:adjustRightInd w:val="0"/>
        <w:textAlignment w:val="baseline"/>
        <w:rPr>
          <w:rFonts w:eastAsia="Malgun Gothic"/>
          <w:sz w:val="22"/>
          <w:szCs w:val="22"/>
        </w:rPr>
      </w:pPr>
      <w:r>
        <w:rPr>
          <w:rFonts w:eastAsia="Malgun Gothic" w:hint="eastAsia"/>
          <w:sz w:val="22"/>
          <w:szCs w:val="22"/>
        </w:rPr>
        <w:t>Moreover, in RAN1#110</w:t>
      </w:r>
      <w:r w:rsidR="00FF2EFA">
        <w:rPr>
          <w:rFonts w:eastAsia="Malgun Gothic" w:hint="eastAsia"/>
          <w:sz w:val="22"/>
          <w:szCs w:val="22"/>
        </w:rPr>
        <w:t xml:space="preserve">, the following </w:t>
      </w:r>
      <w:r w:rsidR="00FF2EFA">
        <w:rPr>
          <w:rFonts w:eastAsia="Malgun Gothic"/>
          <w:sz w:val="22"/>
          <w:szCs w:val="22"/>
        </w:rPr>
        <w:t>agreement</w:t>
      </w:r>
      <w:r>
        <w:rPr>
          <w:rFonts w:eastAsia="Malgun Gothic"/>
          <w:sz w:val="22"/>
          <w:szCs w:val="22"/>
        </w:rPr>
        <w:t>s</w:t>
      </w:r>
      <w:r w:rsidR="00FF2EFA">
        <w:rPr>
          <w:rFonts w:eastAsia="Malgun Gothic"/>
          <w:sz w:val="22"/>
          <w:szCs w:val="22"/>
        </w:rPr>
        <w:t xml:space="preserve"> and conclusion</w:t>
      </w:r>
      <w:r>
        <w:rPr>
          <w:rFonts w:eastAsia="Malgun Gothic"/>
          <w:sz w:val="22"/>
          <w:szCs w:val="22"/>
        </w:rPr>
        <w:t>s were</w:t>
      </w:r>
      <w:r w:rsidR="00FF2EFA">
        <w:rPr>
          <w:rFonts w:eastAsia="Malgun Gothic"/>
          <w:sz w:val="22"/>
          <w:szCs w:val="22"/>
        </w:rPr>
        <w:t xml:space="preserve"> made regarding </w:t>
      </w:r>
      <w:r w:rsidR="003A53F7">
        <w:rPr>
          <w:rFonts w:eastAsia="Malgun Gothic"/>
          <w:sz w:val="22"/>
          <w:szCs w:val="22"/>
        </w:rPr>
        <w:t xml:space="preserve">the selection of </w:t>
      </w:r>
      <w:r w:rsidR="00FF2EFA">
        <w:rPr>
          <w:rFonts w:eastAsia="Malgun Gothic"/>
          <w:sz w:val="22"/>
          <w:szCs w:val="22"/>
        </w:rPr>
        <w:t>sub-use cases</w:t>
      </w:r>
      <w:r>
        <w:rPr>
          <w:rFonts w:eastAsia="Malgun Gothic"/>
          <w:sz w:val="22"/>
          <w:szCs w:val="22"/>
        </w:rPr>
        <w:t xml:space="preserve"> and the potential specification impact of the </w:t>
      </w:r>
      <w:r w:rsidR="00057BA4" w:rsidRPr="006242DA">
        <w:rPr>
          <w:sz w:val="22"/>
          <w:szCs w:val="22"/>
        </w:rPr>
        <w:t>CSI feedback enhancement use case</w:t>
      </w:r>
      <w:r w:rsidR="00FF2EFA">
        <w:rPr>
          <w:rFonts w:eastAsia="Malgun Gothic"/>
          <w:sz w:val="22"/>
          <w:szCs w:val="22"/>
        </w:rPr>
        <w:t>.</w:t>
      </w:r>
    </w:p>
    <w:p w14:paraId="714AA9FF" w14:textId="77777777" w:rsidR="00FF2EFA" w:rsidRDefault="00FF2EFA" w:rsidP="00C354D8">
      <w:pPr>
        <w:wordWrap/>
        <w:overflowPunct w:val="0"/>
        <w:adjustRightInd w:val="0"/>
        <w:textAlignment w:val="baseline"/>
        <w:rPr>
          <w:rFonts w:eastAsia="Malgun Gothic"/>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EFA" w:rsidRPr="006242DA" w14:paraId="2F38CE9B" w14:textId="77777777" w:rsidTr="006A1F9D">
        <w:tc>
          <w:tcPr>
            <w:tcW w:w="9629" w:type="dxa"/>
            <w:shd w:val="clear" w:color="auto" w:fill="auto"/>
          </w:tcPr>
          <w:p w14:paraId="134174ED" w14:textId="77777777" w:rsidR="00057BA4" w:rsidRPr="00057BA4" w:rsidRDefault="00057BA4" w:rsidP="00057BA4">
            <w:pPr>
              <w:pStyle w:val="Heading2"/>
              <w:numPr>
                <w:ilvl w:val="0"/>
                <w:numId w:val="0"/>
              </w:numPr>
              <w:spacing w:before="0" w:after="0"/>
              <w:ind w:left="576" w:hanging="576"/>
              <w:rPr>
                <w:rFonts w:ascii="Times New Roman" w:hAnsi="Times New Roman"/>
                <w:bCs/>
                <w:i/>
                <w:iCs/>
                <w:sz w:val="20"/>
                <w:highlight w:val="green"/>
              </w:rPr>
            </w:pPr>
            <w:r w:rsidRPr="00057BA4">
              <w:rPr>
                <w:rFonts w:ascii="Times New Roman" w:hAnsi="Times New Roman"/>
                <w:sz w:val="20"/>
                <w:highlight w:val="green"/>
              </w:rPr>
              <w:lastRenderedPageBreak/>
              <w:t>Agreement</w:t>
            </w:r>
          </w:p>
          <w:p w14:paraId="512F58E0" w14:textId="77777777" w:rsidR="00057BA4" w:rsidRPr="00EF7823" w:rsidRDefault="00057BA4" w:rsidP="00057BA4">
            <w:pPr>
              <w:wordWrap/>
              <w:rPr>
                <w:rFonts w:eastAsia="Malgun Gothic"/>
                <w:bCs/>
                <w:iCs/>
              </w:rPr>
            </w:pPr>
            <w:r w:rsidRPr="00EF7823">
              <w:rPr>
                <w:rFonts w:eastAsia="Malgun Gothic"/>
                <w:bCs/>
                <w:iCs/>
              </w:rPr>
              <w:t>In CSI compression using two-sided model use case, the following AI/ML model training collaborations will be further studied:</w:t>
            </w:r>
          </w:p>
          <w:p w14:paraId="20716CBB" w14:textId="77777777" w:rsidR="00057BA4" w:rsidRPr="00EF7823" w:rsidRDefault="00057BA4" w:rsidP="00820D32">
            <w:pPr>
              <w:pStyle w:val="ListParagraph"/>
              <w:numPr>
                <w:ilvl w:val="0"/>
                <w:numId w:val="28"/>
              </w:numPr>
              <w:overflowPunct w:val="0"/>
              <w:autoSpaceDE w:val="0"/>
              <w:autoSpaceDN w:val="0"/>
              <w:adjustRightInd w:val="0"/>
              <w:spacing w:after="0"/>
              <w:contextualSpacing w:val="0"/>
              <w:textAlignment w:val="baseline"/>
              <w:rPr>
                <w:bCs/>
                <w:iCs/>
              </w:rPr>
            </w:pPr>
            <w:r w:rsidRPr="00EF7823">
              <w:rPr>
                <w:bCs/>
                <w:iCs/>
              </w:rPr>
              <w:t>Type 1: Joint training of the two-sided model at a single side/entity, e.g., UE-sided or Network-sided.</w:t>
            </w:r>
          </w:p>
          <w:p w14:paraId="3A65163B" w14:textId="77777777" w:rsidR="00057BA4" w:rsidRPr="00EF7823" w:rsidRDefault="00057BA4" w:rsidP="00820D32">
            <w:pPr>
              <w:pStyle w:val="ListParagraph"/>
              <w:numPr>
                <w:ilvl w:val="0"/>
                <w:numId w:val="28"/>
              </w:numPr>
              <w:overflowPunct w:val="0"/>
              <w:autoSpaceDE w:val="0"/>
              <w:autoSpaceDN w:val="0"/>
              <w:adjustRightInd w:val="0"/>
              <w:spacing w:after="0"/>
              <w:contextualSpacing w:val="0"/>
              <w:textAlignment w:val="baseline"/>
              <w:rPr>
                <w:rFonts w:eastAsia="Malgun Gothic"/>
                <w:bCs/>
                <w:iCs/>
                <w:lang w:val="en-US"/>
              </w:rPr>
            </w:pPr>
            <w:r w:rsidRPr="00EF7823">
              <w:rPr>
                <w:rFonts w:eastAsia="Malgun Gothic"/>
                <w:bCs/>
                <w:iCs/>
                <w:lang w:val="en-US"/>
              </w:rPr>
              <w:t xml:space="preserve">Type 2: </w:t>
            </w:r>
            <w:r w:rsidRPr="00EF7823">
              <w:rPr>
                <w:bCs/>
                <w:iCs/>
              </w:rPr>
              <w:t>Joint training of the two-sided model at network side and UE side, repectively</w:t>
            </w:r>
            <w:r w:rsidRPr="00EF7823">
              <w:rPr>
                <w:rFonts w:eastAsia="Malgun Gothic"/>
                <w:bCs/>
                <w:iCs/>
                <w:lang w:val="en-US"/>
              </w:rPr>
              <w:t>.</w:t>
            </w:r>
          </w:p>
          <w:p w14:paraId="5312962C" w14:textId="77777777" w:rsidR="00057BA4" w:rsidRPr="00EF7823" w:rsidRDefault="00057BA4" w:rsidP="00820D32">
            <w:pPr>
              <w:pStyle w:val="ListParagraph"/>
              <w:numPr>
                <w:ilvl w:val="0"/>
                <w:numId w:val="28"/>
              </w:numPr>
              <w:overflowPunct w:val="0"/>
              <w:autoSpaceDE w:val="0"/>
              <w:autoSpaceDN w:val="0"/>
              <w:adjustRightInd w:val="0"/>
              <w:spacing w:after="0"/>
              <w:contextualSpacing w:val="0"/>
              <w:textAlignment w:val="baseline"/>
              <w:rPr>
                <w:rFonts w:eastAsia="Malgun Gothic"/>
                <w:bCs/>
                <w:iCs/>
                <w:lang w:val="en-US"/>
              </w:rPr>
            </w:pPr>
            <w:r w:rsidRPr="00EF7823">
              <w:rPr>
                <w:rFonts w:eastAsia="Malgun Gothic"/>
                <w:bCs/>
                <w:iCs/>
                <w:lang w:val="en-US"/>
              </w:rPr>
              <w:t xml:space="preserve">Type 3: </w:t>
            </w:r>
            <w:r w:rsidRPr="00EF7823">
              <w:rPr>
                <w:bCs/>
                <w:iCs/>
              </w:rPr>
              <w:t>Separate training at network side and UE side, where the UE-side CSI generation part and the network-side CSI reconstruction part are trained by UE side and network side, respectively.</w:t>
            </w:r>
          </w:p>
          <w:p w14:paraId="0B17ED6E" w14:textId="77777777" w:rsidR="00057BA4" w:rsidRPr="00EF7823" w:rsidRDefault="00057BA4" w:rsidP="00820D32">
            <w:pPr>
              <w:pStyle w:val="ListParagraph"/>
              <w:numPr>
                <w:ilvl w:val="0"/>
                <w:numId w:val="30"/>
              </w:numPr>
              <w:overflowPunct w:val="0"/>
              <w:autoSpaceDE w:val="0"/>
              <w:autoSpaceDN w:val="0"/>
              <w:adjustRightInd w:val="0"/>
              <w:spacing w:after="0"/>
              <w:contextualSpacing w:val="0"/>
              <w:textAlignment w:val="baseline"/>
              <w:rPr>
                <w:rFonts w:eastAsia="Malgun Gothic"/>
                <w:bCs/>
                <w:iCs/>
                <w:lang w:val="en-US"/>
              </w:rPr>
            </w:pPr>
            <w:r w:rsidRPr="00EF7823">
              <w:rPr>
                <w:rFonts w:eastAsia="Malgun Gothic"/>
                <w:bCs/>
                <w:iCs/>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2FFC4777" w14:textId="77777777" w:rsidR="00057BA4" w:rsidRPr="00EF7823" w:rsidRDefault="00057BA4" w:rsidP="00820D32">
            <w:pPr>
              <w:widowControl/>
              <w:numPr>
                <w:ilvl w:val="0"/>
                <w:numId w:val="29"/>
              </w:numPr>
              <w:tabs>
                <w:tab w:val="left" w:pos="990"/>
              </w:tabs>
              <w:wordWrap/>
              <w:autoSpaceDE/>
              <w:autoSpaceDN/>
              <w:rPr>
                <w:rFonts w:eastAsia="Malgun Gothic"/>
                <w:bCs/>
                <w:iCs/>
                <w:lang w:eastAsia="x-none"/>
              </w:rPr>
            </w:pPr>
            <w:r w:rsidRPr="00EF7823">
              <w:rPr>
                <w:rFonts w:eastAsia="Malgun Gothic"/>
                <w:bCs/>
                <w:iCs/>
                <w:lang w:eastAsia="x-none"/>
              </w:rPr>
              <w:t>Note: Separate training includes sequential training starting with UE side training, or sequential training starting with NW side training [, or parallel training] at UE and NW</w:t>
            </w:r>
          </w:p>
          <w:p w14:paraId="7C4E640A" w14:textId="77777777" w:rsidR="00057BA4" w:rsidRPr="00EF7823" w:rsidRDefault="00057BA4" w:rsidP="00820D32">
            <w:pPr>
              <w:widowControl/>
              <w:numPr>
                <w:ilvl w:val="0"/>
                <w:numId w:val="29"/>
              </w:numPr>
              <w:tabs>
                <w:tab w:val="left" w:pos="990"/>
              </w:tabs>
              <w:wordWrap/>
              <w:autoSpaceDE/>
              <w:autoSpaceDN/>
              <w:rPr>
                <w:rFonts w:eastAsia="Malgun Gothic"/>
                <w:bCs/>
                <w:iCs/>
                <w:lang w:eastAsia="x-none"/>
              </w:rPr>
            </w:pPr>
            <w:r w:rsidRPr="00EF7823">
              <w:rPr>
                <w:rFonts w:eastAsia="Malgun Gothic"/>
                <w:bCs/>
                <w:iCs/>
                <w:lang w:eastAsia="x-none"/>
              </w:rPr>
              <w:t xml:space="preserve">Other collaboration types are not excluded. </w:t>
            </w:r>
          </w:p>
          <w:p w14:paraId="6660BC3B" w14:textId="77777777" w:rsidR="00057BA4" w:rsidRPr="00057BA4" w:rsidRDefault="00057BA4" w:rsidP="00057BA4">
            <w:pPr>
              <w:wordWrap/>
              <w:rPr>
                <w:rFonts w:eastAsia="DengXian"/>
                <w:iCs/>
                <w:color w:val="000000"/>
                <w:lang w:eastAsia="zh-CN"/>
              </w:rPr>
            </w:pPr>
          </w:p>
          <w:p w14:paraId="28221327" w14:textId="77777777" w:rsidR="00057BA4" w:rsidRPr="00EF7823" w:rsidRDefault="00057BA4" w:rsidP="00057BA4">
            <w:pPr>
              <w:pStyle w:val="Heading2"/>
              <w:numPr>
                <w:ilvl w:val="0"/>
                <w:numId w:val="0"/>
              </w:numPr>
              <w:spacing w:before="0" w:after="0"/>
              <w:ind w:left="576" w:hanging="576"/>
              <w:rPr>
                <w:rFonts w:ascii="Times New Roman" w:hAnsi="Times New Roman"/>
                <w:bCs/>
                <w:color w:val="000000"/>
                <w:sz w:val="20"/>
              </w:rPr>
            </w:pPr>
            <w:r w:rsidRPr="00EF7823">
              <w:rPr>
                <w:rFonts w:ascii="Times New Roman" w:hAnsi="Times New Roman"/>
                <w:bCs/>
                <w:color w:val="000000"/>
                <w:sz w:val="20"/>
              </w:rPr>
              <w:t>Conclusion</w:t>
            </w:r>
          </w:p>
          <w:p w14:paraId="3E459257" w14:textId="77777777" w:rsidR="00057BA4" w:rsidRPr="00057BA4" w:rsidRDefault="00057BA4" w:rsidP="00057BA4">
            <w:pPr>
              <w:shd w:val="clear" w:color="auto" w:fill="FFFFFF"/>
              <w:wordWrap/>
              <w:rPr>
                <w:iCs/>
                <w:color w:val="000000"/>
                <w:lang w:eastAsia="x-none"/>
              </w:rPr>
            </w:pPr>
            <w:r w:rsidRPr="00057BA4">
              <w:rPr>
                <w:iCs/>
                <w:color w:val="000000"/>
                <w:lang w:eastAsia="x-none"/>
              </w:rPr>
              <w:t>CSI-RS configuration and overhead reduction is NOT selected as one representative sub-use case for CSI feedback enhancement use case.</w:t>
            </w:r>
          </w:p>
          <w:p w14:paraId="0E0BDEE9" w14:textId="77777777" w:rsidR="00057BA4" w:rsidRPr="00057BA4" w:rsidRDefault="00057BA4" w:rsidP="00057BA4">
            <w:pPr>
              <w:wordWrap/>
            </w:pPr>
          </w:p>
          <w:p w14:paraId="7873592C" w14:textId="77777777" w:rsidR="00057BA4" w:rsidRPr="00EF7823" w:rsidRDefault="00057BA4" w:rsidP="00057BA4">
            <w:pPr>
              <w:pStyle w:val="Heading2"/>
              <w:numPr>
                <w:ilvl w:val="0"/>
                <w:numId w:val="0"/>
              </w:numPr>
              <w:spacing w:before="0" w:after="0"/>
              <w:ind w:left="576" w:hanging="576"/>
              <w:rPr>
                <w:rFonts w:ascii="Times New Roman" w:hAnsi="Times New Roman"/>
                <w:bCs/>
                <w:color w:val="000000"/>
                <w:sz w:val="20"/>
              </w:rPr>
            </w:pPr>
            <w:r w:rsidRPr="00EF7823">
              <w:rPr>
                <w:rFonts w:ascii="Times New Roman" w:hAnsi="Times New Roman"/>
                <w:bCs/>
                <w:color w:val="000000"/>
                <w:sz w:val="20"/>
              </w:rPr>
              <w:t>Conclusion</w:t>
            </w:r>
          </w:p>
          <w:p w14:paraId="7C30E697" w14:textId="77777777" w:rsidR="00057BA4" w:rsidRPr="00057BA4" w:rsidRDefault="00057BA4" w:rsidP="00057BA4">
            <w:pPr>
              <w:shd w:val="clear" w:color="auto" w:fill="FFFFFF"/>
              <w:wordWrap/>
              <w:rPr>
                <w:iCs/>
                <w:color w:val="000000"/>
                <w:lang w:eastAsia="x-none"/>
              </w:rPr>
            </w:pPr>
            <w:r w:rsidRPr="00057BA4">
              <w:rPr>
                <w:iCs/>
                <w:color w:val="000000"/>
                <w:lang w:eastAsia="x-none"/>
              </w:rPr>
              <w:t>Resource allocation and scheduling is NOT selected as one representative sub-use case for CSI feedback enhancement use case.</w:t>
            </w:r>
          </w:p>
          <w:p w14:paraId="7B0B2790" w14:textId="77777777" w:rsidR="00057BA4" w:rsidRPr="00057BA4" w:rsidRDefault="00057BA4" w:rsidP="00057BA4">
            <w:pPr>
              <w:wordWrap/>
              <w:rPr>
                <w:rFonts w:eastAsia="DengXian"/>
                <w:iCs/>
                <w:color w:val="000000"/>
                <w:lang w:eastAsia="zh-CN"/>
              </w:rPr>
            </w:pPr>
          </w:p>
          <w:p w14:paraId="75F9B120" w14:textId="77777777" w:rsidR="00057BA4" w:rsidRPr="00057BA4" w:rsidRDefault="00057BA4" w:rsidP="00057BA4">
            <w:pPr>
              <w:wordWrap/>
              <w:rPr>
                <w:iCs/>
                <w:color w:val="000000"/>
                <w:highlight w:val="green"/>
                <w:lang w:eastAsia="x-none"/>
              </w:rPr>
            </w:pPr>
            <w:r w:rsidRPr="00057BA4">
              <w:rPr>
                <w:iCs/>
                <w:color w:val="000000"/>
                <w:highlight w:val="green"/>
                <w:lang w:eastAsia="x-none"/>
              </w:rPr>
              <w:t>Agreement</w:t>
            </w:r>
          </w:p>
          <w:p w14:paraId="070D1589" w14:textId="77777777" w:rsidR="00057BA4" w:rsidRPr="00057BA4" w:rsidRDefault="00057BA4" w:rsidP="00057BA4">
            <w:pPr>
              <w:wordWrap/>
              <w:rPr>
                <w:iCs/>
                <w:color w:val="000000"/>
                <w:lang w:eastAsia="x-none"/>
              </w:rPr>
            </w:pPr>
            <w:r w:rsidRPr="00057BA4">
              <w:rPr>
                <w:iCs/>
                <w:color w:val="000000"/>
                <w:lang w:eastAsia="x-none"/>
              </w:rPr>
              <w:t>In CSI compression using two-sided model use case, further study potential specification impact on CSI report, including at least</w:t>
            </w:r>
          </w:p>
          <w:p w14:paraId="1BFFD475" w14:textId="77777777" w:rsidR="00057BA4" w:rsidRPr="00057BA4" w:rsidRDefault="00057BA4" w:rsidP="00820D32">
            <w:pPr>
              <w:pStyle w:val="ListParagraph"/>
              <w:numPr>
                <w:ilvl w:val="0"/>
                <w:numId w:val="31"/>
              </w:numPr>
              <w:overflowPunct w:val="0"/>
              <w:autoSpaceDE w:val="0"/>
              <w:autoSpaceDN w:val="0"/>
              <w:adjustRightInd w:val="0"/>
              <w:spacing w:after="0"/>
              <w:contextualSpacing w:val="0"/>
              <w:textAlignment w:val="baseline"/>
              <w:rPr>
                <w:iCs/>
                <w:color w:val="000000"/>
              </w:rPr>
            </w:pPr>
            <w:r w:rsidRPr="00057BA4">
              <w:rPr>
                <w:iCs/>
                <w:color w:val="000000"/>
              </w:rPr>
              <w:t xml:space="preserve">CSI generation model output and/or CSI reconstruction model input, including configuration(size/format) and/or potential post/pre-processing of CSI generation model output/CSI reconstruction model input. </w:t>
            </w:r>
          </w:p>
          <w:p w14:paraId="40863C02" w14:textId="77777777" w:rsidR="00057BA4" w:rsidRPr="00057BA4" w:rsidRDefault="00057BA4" w:rsidP="00820D32">
            <w:pPr>
              <w:pStyle w:val="ListParagraph"/>
              <w:numPr>
                <w:ilvl w:val="0"/>
                <w:numId w:val="31"/>
              </w:numPr>
              <w:overflowPunct w:val="0"/>
              <w:autoSpaceDE w:val="0"/>
              <w:autoSpaceDN w:val="0"/>
              <w:adjustRightInd w:val="0"/>
              <w:spacing w:after="0"/>
              <w:contextualSpacing w:val="0"/>
              <w:textAlignment w:val="baseline"/>
              <w:rPr>
                <w:iCs/>
                <w:color w:val="000000"/>
              </w:rPr>
            </w:pPr>
            <w:r w:rsidRPr="00057BA4">
              <w:rPr>
                <w:iCs/>
                <w:color w:val="000000"/>
              </w:rPr>
              <w:t>CQI determination</w:t>
            </w:r>
          </w:p>
          <w:p w14:paraId="78B8F8B5" w14:textId="77777777" w:rsidR="00057BA4" w:rsidRPr="00057BA4" w:rsidRDefault="00057BA4" w:rsidP="00820D32">
            <w:pPr>
              <w:pStyle w:val="ListParagraph"/>
              <w:numPr>
                <w:ilvl w:val="0"/>
                <w:numId w:val="31"/>
              </w:numPr>
              <w:overflowPunct w:val="0"/>
              <w:autoSpaceDE w:val="0"/>
              <w:autoSpaceDN w:val="0"/>
              <w:adjustRightInd w:val="0"/>
              <w:spacing w:after="0"/>
              <w:contextualSpacing w:val="0"/>
              <w:textAlignment w:val="baseline"/>
              <w:rPr>
                <w:iCs/>
                <w:color w:val="000000"/>
              </w:rPr>
            </w:pPr>
            <w:r w:rsidRPr="00057BA4">
              <w:rPr>
                <w:rFonts w:eastAsia="DengXian"/>
                <w:iCs/>
                <w:color w:val="000000"/>
                <w:lang w:eastAsia="zh-CN"/>
              </w:rPr>
              <w:t>RI determination</w:t>
            </w:r>
          </w:p>
          <w:p w14:paraId="6B2A2BBE" w14:textId="77777777" w:rsidR="00057BA4" w:rsidRPr="00057BA4" w:rsidRDefault="00057BA4" w:rsidP="00057BA4">
            <w:pPr>
              <w:wordWrap/>
              <w:rPr>
                <w:rFonts w:eastAsia="DengXian"/>
                <w:iCs/>
                <w:color w:val="000000"/>
                <w:lang w:eastAsia="zh-CN"/>
              </w:rPr>
            </w:pPr>
          </w:p>
          <w:p w14:paraId="4BDCF8C1" w14:textId="77777777" w:rsidR="00057BA4" w:rsidRPr="00057BA4" w:rsidRDefault="00057BA4" w:rsidP="00057BA4">
            <w:pPr>
              <w:pStyle w:val="Heading2"/>
              <w:numPr>
                <w:ilvl w:val="0"/>
                <w:numId w:val="0"/>
              </w:numPr>
              <w:spacing w:before="0" w:after="0"/>
              <w:ind w:left="576" w:hanging="576"/>
              <w:rPr>
                <w:rFonts w:ascii="Times New Roman" w:hAnsi="Times New Roman"/>
                <w:bCs/>
                <w:i/>
                <w:iCs/>
                <w:sz w:val="20"/>
                <w:highlight w:val="green"/>
              </w:rPr>
            </w:pPr>
            <w:r w:rsidRPr="00057BA4">
              <w:rPr>
                <w:rFonts w:ascii="Times New Roman" w:hAnsi="Times New Roman"/>
                <w:sz w:val="20"/>
                <w:highlight w:val="green"/>
              </w:rPr>
              <w:t>Agreement</w:t>
            </w:r>
          </w:p>
          <w:p w14:paraId="773FF122" w14:textId="77777777" w:rsidR="00057BA4" w:rsidRPr="00EF7823" w:rsidRDefault="00057BA4" w:rsidP="00057BA4">
            <w:pPr>
              <w:wordWrap/>
              <w:rPr>
                <w:bCs/>
                <w:iCs/>
              </w:rPr>
            </w:pPr>
            <w:r w:rsidRPr="00EF7823">
              <w:rPr>
                <w:rFonts w:eastAsia="Malgun Gothic"/>
                <w:bCs/>
                <w:iCs/>
              </w:rPr>
              <w:t xml:space="preserve">In CSI compression using two-sided model use case, further </w:t>
            </w:r>
            <w:r w:rsidRPr="00EF7823">
              <w:rPr>
                <w:bCs/>
                <w:iCs/>
              </w:rPr>
              <w:t>study potential specification</w:t>
            </w:r>
            <w:r w:rsidRPr="00EF7823">
              <w:rPr>
                <w:bCs/>
                <w:iCs/>
                <w:lang w:eastAsia="x-none"/>
              </w:rPr>
              <w:t xml:space="preserve"> impact on output CSI, </w:t>
            </w:r>
            <w:r w:rsidRPr="00EF7823">
              <w:rPr>
                <w:bCs/>
                <w:iCs/>
              </w:rPr>
              <w:t>including at least</w:t>
            </w:r>
          </w:p>
          <w:p w14:paraId="6B128A34" w14:textId="77777777" w:rsidR="00057BA4" w:rsidRPr="00EF7823" w:rsidRDefault="00057BA4" w:rsidP="00820D32">
            <w:pPr>
              <w:pStyle w:val="ListParagraph"/>
              <w:numPr>
                <w:ilvl w:val="0"/>
                <w:numId w:val="33"/>
              </w:numPr>
              <w:overflowPunct w:val="0"/>
              <w:autoSpaceDE w:val="0"/>
              <w:autoSpaceDN w:val="0"/>
              <w:adjustRightInd w:val="0"/>
              <w:spacing w:after="0"/>
              <w:contextualSpacing w:val="0"/>
              <w:textAlignment w:val="baseline"/>
              <w:rPr>
                <w:bCs/>
                <w:iCs/>
              </w:rPr>
            </w:pPr>
            <w:r w:rsidRPr="00EF7823">
              <w:rPr>
                <w:bCs/>
                <w:iCs/>
              </w:rPr>
              <w:t xml:space="preserve">Model output type/dimension/configuration and potential post processing </w:t>
            </w:r>
          </w:p>
          <w:p w14:paraId="414CD99D" w14:textId="77777777" w:rsidR="00057BA4" w:rsidRPr="00057BA4" w:rsidRDefault="00057BA4" w:rsidP="00057BA4">
            <w:pPr>
              <w:wordWrap/>
            </w:pPr>
          </w:p>
          <w:p w14:paraId="3C452517" w14:textId="77777777" w:rsidR="00057BA4" w:rsidRPr="00057BA4" w:rsidRDefault="00057BA4" w:rsidP="00057BA4">
            <w:pPr>
              <w:pStyle w:val="Heading2"/>
              <w:numPr>
                <w:ilvl w:val="0"/>
                <w:numId w:val="0"/>
              </w:numPr>
              <w:spacing w:before="0" w:after="0"/>
              <w:ind w:left="576" w:hanging="576"/>
              <w:rPr>
                <w:rFonts w:ascii="Times New Roman" w:hAnsi="Times New Roman"/>
                <w:bCs/>
                <w:i/>
                <w:iCs/>
                <w:sz w:val="20"/>
                <w:highlight w:val="green"/>
              </w:rPr>
            </w:pPr>
            <w:r w:rsidRPr="00057BA4">
              <w:rPr>
                <w:rFonts w:ascii="Times New Roman" w:hAnsi="Times New Roman"/>
                <w:sz w:val="20"/>
                <w:highlight w:val="green"/>
              </w:rPr>
              <w:t>Agreement</w:t>
            </w:r>
          </w:p>
          <w:p w14:paraId="43ACC104" w14:textId="41E49F76" w:rsidR="00057BA4" w:rsidRPr="00EF7823" w:rsidRDefault="00057BA4" w:rsidP="00057BA4">
            <w:pPr>
              <w:wordWrap/>
              <w:rPr>
                <w:bCs/>
                <w:iCs/>
              </w:rPr>
            </w:pPr>
            <w:r w:rsidRPr="00EF7823">
              <w:rPr>
                <w:rFonts w:eastAsia="Malgun Gothic"/>
                <w:bCs/>
                <w:iCs/>
              </w:rPr>
              <w:t>In C</w:t>
            </w:r>
            <w:r w:rsidRPr="00EF7823">
              <w:rPr>
                <w:bCs/>
                <w:iCs/>
              </w:rPr>
              <w:t xml:space="preserve">SI compression using two-sided model use case, further discuss at least the following aspects, including their necessity/feasibility/potential specification </w:t>
            </w:r>
            <w:r w:rsidR="005C07D3" w:rsidRPr="00EF7823">
              <w:rPr>
                <w:bCs/>
                <w:iCs/>
              </w:rPr>
              <w:t>impact, for</w:t>
            </w:r>
            <w:r w:rsidRPr="00EF7823">
              <w:rPr>
                <w:bCs/>
                <w:iCs/>
              </w:rPr>
              <w:t xml:space="preserve"> data collection for AI/ML model trainin</w:t>
            </w:r>
            <w:r w:rsidR="005C07D3">
              <w:rPr>
                <w:bCs/>
                <w:iCs/>
              </w:rPr>
              <w:t>g/inference/update/monitoring:</w:t>
            </w:r>
          </w:p>
          <w:p w14:paraId="5575923D" w14:textId="77777777" w:rsidR="00057BA4" w:rsidRPr="00EF7823" w:rsidRDefault="00057BA4" w:rsidP="00820D32">
            <w:pPr>
              <w:pStyle w:val="ListParagraph"/>
              <w:numPr>
                <w:ilvl w:val="0"/>
                <w:numId w:val="32"/>
              </w:numPr>
              <w:overflowPunct w:val="0"/>
              <w:autoSpaceDE w:val="0"/>
              <w:autoSpaceDN w:val="0"/>
              <w:adjustRightInd w:val="0"/>
              <w:spacing w:after="0"/>
              <w:contextualSpacing w:val="0"/>
              <w:textAlignment w:val="baseline"/>
              <w:rPr>
                <w:bCs/>
                <w:iCs/>
              </w:rPr>
            </w:pPr>
            <w:r w:rsidRPr="00EF7823">
              <w:rPr>
                <w:bCs/>
                <w:iCs/>
              </w:rPr>
              <w:t xml:space="preserve">Assistance signaling for UE’s data collection  </w:t>
            </w:r>
          </w:p>
          <w:p w14:paraId="60484EF0" w14:textId="77777777" w:rsidR="00057BA4" w:rsidRPr="00EF7823" w:rsidRDefault="00057BA4" w:rsidP="00820D32">
            <w:pPr>
              <w:pStyle w:val="ListParagraph"/>
              <w:numPr>
                <w:ilvl w:val="0"/>
                <w:numId w:val="32"/>
              </w:numPr>
              <w:overflowPunct w:val="0"/>
              <w:autoSpaceDE w:val="0"/>
              <w:autoSpaceDN w:val="0"/>
              <w:adjustRightInd w:val="0"/>
              <w:spacing w:after="0"/>
              <w:contextualSpacing w:val="0"/>
              <w:textAlignment w:val="baseline"/>
              <w:rPr>
                <w:bCs/>
                <w:iCs/>
              </w:rPr>
            </w:pPr>
            <w:r w:rsidRPr="00EF7823">
              <w:rPr>
                <w:bCs/>
                <w:iCs/>
              </w:rPr>
              <w:t>Assistance signaling for gNB’s data collection</w:t>
            </w:r>
          </w:p>
          <w:p w14:paraId="591C56BF" w14:textId="0E1F8EA6" w:rsidR="00FF2EFA" w:rsidRPr="00057BA4" w:rsidRDefault="00057BA4" w:rsidP="00820D32">
            <w:pPr>
              <w:pStyle w:val="ListParagraph"/>
              <w:numPr>
                <w:ilvl w:val="0"/>
                <w:numId w:val="32"/>
              </w:numPr>
              <w:overflowPunct w:val="0"/>
              <w:autoSpaceDE w:val="0"/>
              <w:autoSpaceDN w:val="0"/>
              <w:adjustRightInd w:val="0"/>
              <w:spacing w:after="0"/>
              <w:contextualSpacing w:val="0"/>
              <w:textAlignment w:val="baseline"/>
              <w:rPr>
                <w:bCs/>
                <w:i/>
                <w:iCs/>
              </w:rPr>
            </w:pPr>
            <w:r w:rsidRPr="00EF7823">
              <w:rPr>
                <w:bCs/>
                <w:iCs/>
              </w:rPr>
              <w:t>Delivery of the datasets.</w:t>
            </w:r>
          </w:p>
        </w:tc>
      </w:tr>
    </w:tbl>
    <w:p w14:paraId="7E7C48BE" w14:textId="686B23D6" w:rsidR="00FF2EFA" w:rsidRDefault="00FF2EFA" w:rsidP="00C354D8">
      <w:pPr>
        <w:wordWrap/>
        <w:overflowPunct w:val="0"/>
        <w:adjustRightInd w:val="0"/>
        <w:textAlignment w:val="baseline"/>
        <w:rPr>
          <w:rFonts w:eastAsia="Malgun Gothic"/>
          <w:sz w:val="22"/>
          <w:szCs w:val="22"/>
        </w:rPr>
      </w:pPr>
      <w:r>
        <w:rPr>
          <w:rFonts w:eastAsia="Malgun Gothic"/>
          <w:sz w:val="22"/>
          <w:szCs w:val="22"/>
        </w:rPr>
        <w:t xml:space="preserve"> </w:t>
      </w:r>
    </w:p>
    <w:p w14:paraId="562C1F1D" w14:textId="75BB3DCB" w:rsidR="00BA5E1B" w:rsidRDefault="00AF15C9" w:rsidP="00C354D8">
      <w:pPr>
        <w:wordWrap/>
        <w:overflowPunct w:val="0"/>
        <w:adjustRightInd w:val="0"/>
        <w:textAlignment w:val="baseline"/>
        <w:rPr>
          <w:sz w:val="22"/>
          <w:szCs w:val="22"/>
        </w:rPr>
      </w:pPr>
      <w:r w:rsidRPr="006242DA">
        <w:rPr>
          <w:sz w:val="22"/>
          <w:szCs w:val="22"/>
        </w:rPr>
        <w:t xml:space="preserve">In this contribution, we will provide our views on </w:t>
      </w:r>
      <w:r w:rsidR="00FF2972" w:rsidRPr="006242DA">
        <w:rPr>
          <w:sz w:val="22"/>
          <w:szCs w:val="22"/>
        </w:rPr>
        <w:t>the potential specification impact of the CSI feedback enhancement use case and finalization of its sub-use cases</w:t>
      </w:r>
      <w:r w:rsidRPr="006242DA">
        <w:rPr>
          <w:sz w:val="22"/>
          <w:szCs w:val="22"/>
        </w:rPr>
        <w:t>.</w:t>
      </w:r>
    </w:p>
    <w:p w14:paraId="2E91FF84" w14:textId="748F96F0" w:rsidR="00FF2EFA" w:rsidRPr="006242DA" w:rsidRDefault="00FF2EFA" w:rsidP="00C354D8">
      <w:pPr>
        <w:wordWrap/>
        <w:overflowPunct w:val="0"/>
        <w:adjustRightInd w:val="0"/>
        <w:textAlignment w:val="baseline"/>
        <w:rPr>
          <w:rFonts w:eastAsia="Malgun Gothic"/>
          <w:color w:val="000000"/>
          <w:sz w:val="22"/>
          <w:szCs w:val="22"/>
        </w:rPr>
      </w:pPr>
    </w:p>
    <w:p w14:paraId="6F42CAAE" w14:textId="77777777" w:rsidR="00FA7CA1" w:rsidRPr="009C13A9" w:rsidRDefault="00FA7CA1" w:rsidP="00C354D8">
      <w:pPr>
        <w:wordWrap/>
        <w:overflowPunct w:val="0"/>
        <w:adjustRightInd w:val="0"/>
        <w:textAlignment w:val="baseline"/>
        <w:rPr>
          <w:rFonts w:eastAsia="PMingLiU"/>
          <w:sz w:val="22"/>
          <w:szCs w:val="22"/>
          <w:lang w:eastAsia="zh-TW"/>
        </w:rPr>
      </w:pPr>
    </w:p>
    <w:p w14:paraId="75B27B37" w14:textId="0E4269EF" w:rsidR="00545384" w:rsidRDefault="00172D24" w:rsidP="00C354D8">
      <w:pPr>
        <w:pStyle w:val="Heading1"/>
        <w:spacing w:before="0" w:after="0"/>
      </w:pPr>
      <w:r>
        <w:t>CSI Prediction</w:t>
      </w:r>
      <w:r w:rsidR="0059473B">
        <w:t>/Extrapolation</w:t>
      </w:r>
    </w:p>
    <w:p w14:paraId="7D2A604B" w14:textId="77777777" w:rsidR="003A19AC" w:rsidRPr="00875262" w:rsidRDefault="003A19AC" w:rsidP="00C354D8">
      <w:pPr>
        <w:wordWrap/>
        <w:rPr>
          <w:lang w:val="en-GB" w:eastAsia="en-US"/>
        </w:rPr>
      </w:pPr>
    </w:p>
    <w:p w14:paraId="5B2DEB75" w14:textId="77777777" w:rsidR="00545384" w:rsidRPr="00723894" w:rsidRDefault="00545384" w:rsidP="00C354D8">
      <w:pPr>
        <w:pStyle w:val="ListParagraph"/>
        <w:keepNext/>
        <w:keepLines/>
        <w:numPr>
          <w:ilvl w:val="0"/>
          <w:numId w:val="10"/>
        </w:numPr>
        <w:spacing w:after="0"/>
        <w:contextualSpacing w:val="0"/>
        <w:outlineLvl w:val="2"/>
        <w:rPr>
          <w:rFonts w:ascii="Arial" w:hAnsi="Arial"/>
          <w:vanish/>
          <w:sz w:val="28"/>
          <w:lang w:val="en-GB"/>
        </w:rPr>
      </w:pPr>
    </w:p>
    <w:p w14:paraId="0BAED8B9" w14:textId="77777777" w:rsidR="00545384" w:rsidRPr="00723894" w:rsidRDefault="00545384" w:rsidP="00C354D8">
      <w:pPr>
        <w:pStyle w:val="ListParagraph"/>
        <w:keepNext/>
        <w:keepLines/>
        <w:numPr>
          <w:ilvl w:val="0"/>
          <w:numId w:val="10"/>
        </w:numPr>
        <w:spacing w:after="0"/>
        <w:contextualSpacing w:val="0"/>
        <w:outlineLvl w:val="2"/>
        <w:rPr>
          <w:rFonts w:ascii="Arial" w:hAnsi="Arial"/>
          <w:vanish/>
          <w:sz w:val="28"/>
          <w:lang w:val="en-GB"/>
        </w:rPr>
      </w:pPr>
    </w:p>
    <w:p w14:paraId="4DBCF64A" w14:textId="77777777" w:rsidR="00545384" w:rsidRPr="00723894" w:rsidRDefault="00545384" w:rsidP="00C354D8">
      <w:pPr>
        <w:pStyle w:val="ListParagraph"/>
        <w:keepNext/>
        <w:keepLines/>
        <w:numPr>
          <w:ilvl w:val="1"/>
          <w:numId w:val="10"/>
        </w:numPr>
        <w:spacing w:after="0"/>
        <w:contextualSpacing w:val="0"/>
        <w:outlineLvl w:val="2"/>
        <w:rPr>
          <w:rFonts w:ascii="Arial" w:hAnsi="Arial"/>
          <w:vanish/>
          <w:sz w:val="28"/>
          <w:lang w:val="en-GB"/>
        </w:rPr>
      </w:pPr>
    </w:p>
    <w:p w14:paraId="654160DA" w14:textId="77777777" w:rsidR="00545384" w:rsidRPr="00723894" w:rsidRDefault="00545384" w:rsidP="00C354D8">
      <w:pPr>
        <w:pStyle w:val="ListParagraph"/>
        <w:keepNext/>
        <w:keepLines/>
        <w:numPr>
          <w:ilvl w:val="1"/>
          <w:numId w:val="10"/>
        </w:numPr>
        <w:spacing w:after="0"/>
        <w:contextualSpacing w:val="0"/>
        <w:outlineLvl w:val="2"/>
        <w:rPr>
          <w:rFonts w:ascii="Arial" w:hAnsi="Arial"/>
          <w:vanish/>
          <w:sz w:val="28"/>
          <w:lang w:val="en-GB"/>
        </w:rPr>
      </w:pPr>
    </w:p>
    <w:p w14:paraId="72359865" w14:textId="3A6DD781" w:rsidR="004F3F1F" w:rsidRDefault="00172D24" w:rsidP="00C354D8">
      <w:pPr>
        <w:pStyle w:val="Heading2"/>
        <w:spacing w:before="0" w:after="0"/>
      </w:pPr>
      <w:r>
        <w:t>Motivation</w:t>
      </w:r>
    </w:p>
    <w:p w14:paraId="3CCA7BF3" w14:textId="77777777" w:rsidR="003A19AC" w:rsidRPr="007117E0" w:rsidRDefault="003A19AC" w:rsidP="007117E0">
      <w:pPr>
        <w:wordWrap/>
        <w:rPr>
          <w:sz w:val="22"/>
          <w:szCs w:val="22"/>
          <w:lang w:val="en-GB" w:eastAsia="en-US"/>
        </w:rPr>
      </w:pPr>
    </w:p>
    <w:p w14:paraId="774890A6" w14:textId="72373392" w:rsidR="00EB7D8E" w:rsidRDefault="00D60A1C" w:rsidP="00314C7B">
      <w:pPr>
        <w:wordWrap/>
        <w:jc w:val="both"/>
        <w:rPr>
          <w:sz w:val="22"/>
          <w:szCs w:val="22"/>
        </w:rPr>
      </w:pPr>
      <w:r>
        <w:rPr>
          <w:sz w:val="22"/>
          <w:szCs w:val="22"/>
        </w:rPr>
        <w:t>A massive MIMO system relies on high-resolution CSI feedback from UEs to the gNB to facilitate multi-user MIMO (MU-MIMO) transmission. This can yield significant gains in terms of system throughput, where multiple users can be simultaneously supported.</w:t>
      </w:r>
    </w:p>
    <w:p w14:paraId="20972D99" w14:textId="76BB8EA0" w:rsidR="00D60A1C" w:rsidRDefault="00D60A1C" w:rsidP="00314C7B">
      <w:pPr>
        <w:wordWrap/>
        <w:jc w:val="both"/>
        <w:rPr>
          <w:sz w:val="22"/>
          <w:szCs w:val="22"/>
        </w:rPr>
      </w:pPr>
    </w:p>
    <w:p w14:paraId="145B78F4" w14:textId="54CCA420" w:rsidR="00D60A1C" w:rsidRDefault="00D60A1C" w:rsidP="00314C7B">
      <w:pPr>
        <w:wordWrap/>
        <w:jc w:val="both"/>
        <w:rPr>
          <w:sz w:val="22"/>
          <w:szCs w:val="22"/>
        </w:rPr>
      </w:pPr>
      <w:r>
        <w:rPr>
          <w:sz w:val="22"/>
          <w:szCs w:val="22"/>
        </w:rPr>
        <w:t xml:space="preserve">Massive MIMO systems are affected by channel aging, where the channel varies between the time that 1) a UE computes CSI feedback and </w:t>
      </w:r>
      <w:r w:rsidR="00013B19">
        <w:rPr>
          <w:sz w:val="22"/>
          <w:szCs w:val="22"/>
        </w:rPr>
        <w:t xml:space="preserve">the time that </w:t>
      </w:r>
      <w:r>
        <w:rPr>
          <w:sz w:val="22"/>
          <w:szCs w:val="22"/>
        </w:rPr>
        <w:t xml:space="preserve">2) a gNB uses that CSI feedback to transmit to the UE.  </w:t>
      </w:r>
      <w:r w:rsidR="002E0E19">
        <w:rPr>
          <w:sz w:val="22"/>
          <w:szCs w:val="22"/>
        </w:rPr>
        <w:t xml:space="preserve">For example, channel aging can create a </w:t>
      </w:r>
      <w:r w:rsidR="00415860">
        <w:rPr>
          <w:sz w:val="22"/>
          <w:szCs w:val="22"/>
        </w:rPr>
        <w:t xml:space="preserve">significant </w:t>
      </w:r>
      <w:r w:rsidR="002E0E19">
        <w:rPr>
          <w:sz w:val="22"/>
          <w:szCs w:val="22"/>
        </w:rPr>
        <w:t xml:space="preserve">mismatch between a </w:t>
      </w:r>
      <w:r w:rsidR="001E12EE">
        <w:rPr>
          <w:sz w:val="22"/>
          <w:szCs w:val="22"/>
        </w:rPr>
        <w:t xml:space="preserve">DL </w:t>
      </w:r>
      <w:r w:rsidR="002E0E19">
        <w:rPr>
          <w:sz w:val="22"/>
          <w:szCs w:val="22"/>
        </w:rPr>
        <w:t xml:space="preserve">beamforming vector that a UE recommends </w:t>
      </w:r>
      <w:r w:rsidR="001E12EE">
        <w:rPr>
          <w:sz w:val="22"/>
          <w:szCs w:val="22"/>
        </w:rPr>
        <w:t xml:space="preserve">for </w:t>
      </w:r>
      <w:r w:rsidR="001E12EE">
        <w:rPr>
          <w:sz w:val="22"/>
          <w:szCs w:val="22"/>
        </w:rPr>
        <w:lastRenderedPageBreak/>
        <w:t xml:space="preserve">transmission at time </w:t>
      </w:r>
      <w:r w:rsidR="001E12EE" w:rsidRPr="001E12EE">
        <w:rPr>
          <w:i/>
          <w:sz w:val="22"/>
          <w:szCs w:val="22"/>
        </w:rPr>
        <w:t>t</w:t>
      </w:r>
      <w:r w:rsidR="001E12EE">
        <w:rPr>
          <w:sz w:val="22"/>
          <w:szCs w:val="22"/>
        </w:rPr>
        <w:t xml:space="preserve"> </w:t>
      </w:r>
      <w:r w:rsidR="002E0E19">
        <w:rPr>
          <w:sz w:val="22"/>
          <w:szCs w:val="22"/>
        </w:rPr>
        <w:t xml:space="preserve">and the </w:t>
      </w:r>
      <w:r w:rsidR="001E12EE">
        <w:rPr>
          <w:sz w:val="22"/>
          <w:szCs w:val="22"/>
        </w:rPr>
        <w:t xml:space="preserve">optimal DL </w:t>
      </w:r>
      <w:r w:rsidR="002E0E19">
        <w:rPr>
          <w:sz w:val="22"/>
          <w:szCs w:val="22"/>
        </w:rPr>
        <w:t xml:space="preserve">beamforming vector </w:t>
      </w:r>
      <w:r w:rsidR="001E12EE">
        <w:rPr>
          <w:sz w:val="22"/>
          <w:szCs w:val="22"/>
        </w:rPr>
        <w:t xml:space="preserve">at time </w:t>
      </w:r>
      <w:r w:rsidR="001E12EE" w:rsidRPr="001E12EE">
        <w:rPr>
          <w:i/>
          <w:sz w:val="22"/>
          <w:szCs w:val="22"/>
        </w:rPr>
        <w:t>t</w:t>
      </w:r>
      <w:r w:rsidR="002E0E19">
        <w:rPr>
          <w:sz w:val="22"/>
          <w:szCs w:val="22"/>
        </w:rPr>
        <w:t xml:space="preserve">.  </w:t>
      </w:r>
      <w:r>
        <w:rPr>
          <w:sz w:val="22"/>
          <w:szCs w:val="22"/>
        </w:rPr>
        <w:t xml:space="preserve">Channel aging can be especially problematic in high-mobility scenarios, leading to significant degradation in MU-MIMO performance (e.g. </w:t>
      </w:r>
      <w:r w:rsidR="00016989">
        <w:rPr>
          <w:sz w:val="22"/>
          <w:szCs w:val="22"/>
        </w:rPr>
        <w:t xml:space="preserve">user-perceived </w:t>
      </w:r>
      <w:r>
        <w:rPr>
          <w:sz w:val="22"/>
          <w:szCs w:val="22"/>
        </w:rPr>
        <w:t>throughput).</w:t>
      </w:r>
    </w:p>
    <w:p w14:paraId="423D81A2" w14:textId="4F6B57AE" w:rsidR="008968F5" w:rsidRDefault="008968F5" w:rsidP="00314C7B">
      <w:pPr>
        <w:wordWrap/>
        <w:jc w:val="both"/>
        <w:rPr>
          <w:sz w:val="22"/>
          <w:szCs w:val="22"/>
        </w:rPr>
      </w:pPr>
    </w:p>
    <w:p w14:paraId="640F8DAB" w14:textId="647989F3" w:rsidR="008968F5" w:rsidRDefault="008968F5" w:rsidP="00314C7B">
      <w:pPr>
        <w:wordWrap/>
        <w:jc w:val="both"/>
        <w:rPr>
          <w:sz w:val="22"/>
          <w:szCs w:val="22"/>
        </w:rPr>
      </w:pPr>
      <w:r>
        <w:rPr>
          <w:sz w:val="22"/>
          <w:szCs w:val="22"/>
        </w:rPr>
        <w:t xml:space="preserve">Recent research results from both academia and industry indicate that AI-based CSI </w:t>
      </w:r>
      <w:r w:rsidR="006F71B4">
        <w:rPr>
          <w:sz w:val="22"/>
          <w:szCs w:val="22"/>
        </w:rPr>
        <w:t>prediction</w:t>
      </w:r>
      <w:r>
        <w:rPr>
          <w:sz w:val="22"/>
          <w:szCs w:val="22"/>
        </w:rPr>
        <w:t xml:space="preserve"> </w:t>
      </w:r>
      <w:r w:rsidR="007112DB">
        <w:rPr>
          <w:sz w:val="22"/>
          <w:szCs w:val="22"/>
        </w:rPr>
        <w:t xml:space="preserve">(where “prediction” </w:t>
      </w:r>
      <w:r w:rsidR="00F018D5">
        <w:rPr>
          <w:sz w:val="22"/>
          <w:szCs w:val="22"/>
        </w:rPr>
        <w:t xml:space="preserve">refers to the time </w:t>
      </w:r>
      <w:r w:rsidR="007112DB">
        <w:rPr>
          <w:sz w:val="22"/>
          <w:szCs w:val="22"/>
        </w:rPr>
        <w:t xml:space="preserve">domain) </w:t>
      </w:r>
      <w:r>
        <w:rPr>
          <w:sz w:val="22"/>
          <w:szCs w:val="22"/>
        </w:rPr>
        <w:t xml:space="preserve">strategies can </w:t>
      </w:r>
      <w:r w:rsidR="005A416C">
        <w:rPr>
          <w:sz w:val="22"/>
          <w:szCs w:val="22"/>
        </w:rPr>
        <w:t xml:space="preserve">significantly reduce prediction error </w:t>
      </w:r>
      <w:r>
        <w:rPr>
          <w:sz w:val="22"/>
          <w:szCs w:val="22"/>
        </w:rPr>
        <w:t xml:space="preserve">beyond </w:t>
      </w:r>
      <w:r w:rsidR="005A416C">
        <w:rPr>
          <w:sz w:val="22"/>
          <w:szCs w:val="22"/>
        </w:rPr>
        <w:t>that achieved by the sample-and-hold strategy that is supported by Rel. 15-17</w:t>
      </w:r>
      <w:r>
        <w:rPr>
          <w:sz w:val="22"/>
          <w:szCs w:val="22"/>
        </w:rPr>
        <w:t xml:space="preserve">.  Many of these results </w:t>
      </w:r>
      <w:r w:rsidR="002E0E19">
        <w:rPr>
          <w:sz w:val="22"/>
          <w:szCs w:val="22"/>
        </w:rPr>
        <w:t>utilize deep learning techniques to learn the temporal channel correlations (and, in some instances, spatial-frequency channel correlations).</w:t>
      </w:r>
    </w:p>
    <w:p w14:paraId="2D8289B9" w14:textId="77777777" w:rsidR="00EB2658" w:rsidRDefault="00EB2658" w:rsidP="00314C7B">
      <w:pPr>
        <w:wordWrap/>
        <w:jc w:val="both"/>
        <w:rPr>
          <w:sz w:val="22"/>
          <w:szCs w:val="22"/>
        </w:rPr>
      </w:pPr>
    </w:p>
    <w:p w14:paraId="25AE2C1C" w14:textId="2456AFF8" w:rsidR="00EB2658" w:rsidRDefault="00EB2658" w:rsidP="00314C7B">
      <w:pPr>
        <w:wordWrap/>
        <w:jc w:val="both"/>
        <w:rPr>
          <w:sz w:val="22"/>
          <w:szCs w:val="22"/>
        </w:rPr>
      </w:pPr>
      <w:r>
        <w:rPr>
          <w:sz w:val="22"/>
          <w:szCs w:val="22"/>
        </w:rPr>
        <w:t xml:space="preserve">The benefits of AI-based CSI prediction can be applied to extrapolation in other domains (e.g. frequency, space; we use “extrapolation” to </w:t>
      </w:r>
      <w:r w:rsidR="00256380">
        <w:rPr>
          <w:sz w:val="22"/>
          <w:szCs w:val="22"/>
        </w:rPr>
        <w:t>refer to</w:t>
      </w:r>
      <w:r>
        <w:rPr>
          <w:sz w:val="22"/>
          <w:szCs w:val="22"/>
        </w:rPr>
        <w:t xml:space="preserve"> those domains).  For example, a gNB can configure a UE to send it CSI reports for an inactive bandwidth part (BWP).  The UE can use received DL CSI-RS on an active BWP and then perform AI-based CSI extrapolation to infer CSI on the inactive BWP.  The gNB can then decide whether to configure the UE to switch to the inactive BWP</w:t>
      </w:r>
      <w:r w:rsidR="007F5D3E">
        <w:rPr>
          <w:sz w:val="22"/>
          <w:szCs w:val="22"/>
        </w:rPr>
        <w:t>, depending on the CSI reports for the active and inactive BWPs</w:t>
      </w:r>
      <w:r>
        <w:rPr>
          <w:sz w:val="22"/>
          <w:szCs w:val="22"/>
        </w:rPr>
        <w:t>.</w:t>
      </w:r>
    </w:p>
    <w:p w14:paraId="39F82C09" w14:textId="3F588844" w:rsidR="008123A9" w:rsidRDefault="008123A9" w:rsidP="00EE0AA2">
      <w:pPr>
        <w:wordWrap/>
        <w:rPr>
          <w:sz w:val="22"/>
          <w:szCs w:val="22"/>
        </w:rPr>
      </w:pPr>
    </w:p>
    <w:p w14:paraId="6DD054F7" w14:textId="698AFC93" w:rsidR="009F6488" w:rsidRDefault="00172D24" w:rsidP="00C354D8">
      <w:pPr>
        <w:pStyle w:val="Heading2"/>
        <w:spacing w:before="0" w:after="0"/>
      </w:pPr>
      <w:r>
        <w:t>Description</w:t>
      </w:r>
    </w:p>
    <w:p w14:paraId="42DE26D5" w14:textId="77777777" w:rsidR="0086665C" w:rsidRPr="00CD7130" w:rsidRDefault="0086665C" w:rsidP="00CD7130">
      <w:pPr>
        <w:wordWrap/>
        <w:jc w:val="both"/>
        <w:rPr>
          <w:sz w:val="22"/>
          <w:szCs w:val="22"/>
        </w:rPr>
      </w:pPr>
    </w:p>
    <w:p w14:paraId="7BC729D4" w14:textId="1DCF5330" w:rsidR="008D1211" w:rsidRPr="008272B6" w:rsidRDefault="008D1211" w:rsidP="008D1211">
      <w:pPr>
        <w:wordWrap/>
        <w:jc w:val="both"/>
        <w:rPr>
          <w:sz w:val="22"/>
          <w:szCs w:val="22"/>
        </w:rPr>
      </w:pPr>
      <w:r w:rsidRPr="008272B6">
        <w:rPr>
          <w:sz w:val="22"/>
          <w:szCs w:val="22"/>
        </w:rPr>
        <w:t xml:space="preserve">Fig. </w:t>
      </w:r>
      <w:r w:rsidR="00781941">
        <w:rPr>
          <w:sz w:val="22"/>
          <w:szCs w:val="22"/>
        </w:rPr>
        <w:t>1</w:t>
      </w:r>
      <w:r w:rsidRPr="008272B6">
        <w:rPr>
          <w:sz w:val="22"/>
          <w:szCs w:val="22"/>
        </w:rPr>
        <w:t xml:space="preserve"> shows one approach for </w:t>
      </w:r>
      <w:r w:rsidR="004E5AC5">
        <w:rPr>
          <w:sz w:val="22"/>
          <w:szCs w:val="22"/>
        </w:rPr>
        <w:t xml:space="preserve">the </w:t>
      </w:r>
      <w:r w:rsidR="00DF0BE0">
        <w:rPr>
          <w:sz w:val="22"/>
          <w:szCs w:val="22"/>
        </w:rPr>
        <w:t>prediction</w:t>
      </w:r>
      <w:r w:rsidR="004E5AC5">
        <w:rPr>
          <w:sz w:val="22"/>
          <w:szCs w:val="22"/>
        </w:rPr>
        <w:t xml:space="preserve"> aspect of </w:t>
      </w:r>
      <w:r w:rsidRPr="008272B6">
        <w:rPr>
          <w:sz w:val="22"/>
          <w:szCs w:val="22"/>
        </w:rPr>
        <w:t xml:space="preserve">this sub-use case which relies on </w:t>
      </w:r>
      <w:r>
        <w:rPr>
          <w:sz w:val="22"/>
          <w:szCs w:val="22"/>
        </w:rPr>
        <w:t>a three-dimensional convolutional neural network (3D-CNN)</w:t>
      </w:r>
      <w:r w:rsidRPr="008272B6">
        <w:rPr>
          <w:sz w:val="22"/>
          <w:szCs w:val="22"/>
        </w:rPr>
        <w:t xml:space="preserve"> and entails the following steps:</w:t>
      </w:r>
    </w:p>
    <w:p w14:paraId="229CAC65" w14:textId="11251850" w:rsidR="008D1211" w:rsidRPr="008272B6" w:rsidRDefault="008D1211" w:rsidP="00820D32">
      <w:pPr>
        <w:pStyle w:val="ListParagraph"/>
        <w:numPr>
          <w:ilvl w:val="0"/>
          <w:numId w:val="17"/>
        </w:numPr>
        <w:spacing w:after="0"/>
        <w:jc w:val="both"/>
        <w:rPr>
          <w:sz w:val="22"/>
          <w:szCs w:val="22"/>
        </w:rPr>
      </w:pPr>
      <w:r w:rsidRPr="008272B6">
        <w:rPr>
          <w:sz w:val="22"/>
          <w:szCs w:val="22"/>
          <w:lang w:val="en-US"/>
        </w:rPr>
        <w:t xml:space="preserve">The </w:t>
      </w:r>
      <w:r w:rsidRPr="008272B6">
        <w:rPr>
          <w:sz w:val="22"/>
          <w:szCs w:val="22"/>
        </w:rPr>
        <w:t>U</w:t>
      </w:r>
      <w:r>
        <w:rPr>
          <w:sz w:val="22"/>
          <w:szCs w:val="22"/>
        </w:rPr>
        <w:t xml:space="preserve">E/gNB </w:t>
      </w:r>
      <w:r>
        <w:rPr>
          <w:sz w:val="22"/>
          <w:szCs w:val="22"/>
          <w:lang w:val="en-US"/>
        </w:rPr>
        <w:t xml:space="preserve">stores its channel observation </w:t>
      </w:r>
      <w:r w:rsidRPr="008D1211">
        <w:rPr>
          <w:b/>
          <w:sz w:val="22"/>
          <w:szCs w:val="22"/>
          <w:lang w:val="en-US"/>
        </w:rPr>
        <w:t>H</w:t>
      </w:r>
      <w:r>
        <w:rPr>
          <w:sz w:val="22"/>
          <w:szCs w:val="22"/>
          <w:lang w:val="en-US"/>
        </w:rPr>
        <w:t>(t</w:t>
      </w:r>
      <w:r w:rsidRPr="008D1211">
        <w:rPr>
          <w:sz w:val="22"/>
          <w:szCs w:val="22"/>
          <w:vertAlign w:val="subscript"/>
          <w:lang w:val="en-US"/>
        </w:rPr>
        <w:t>k</w:t>
      </w:r>
      <w:r>
        <w:rPr>
          <w:sz w:val="22"/>
          <w:szCs w:val="22"/>
          <w:lang w:val="en-US"/>
        </w:rPr>
        <w:t>) at each time instant t</w:t>
      </w:r>
      <w:r w:rsidRPr="008D1211">
        <w:rPr>
          <w:sz w:val="22"/>
          <w:szCs w:val="22"/>
          <w:vertAlign w:val="subscript"/>
          <w:lang w:val="en-US"/>
        </w:rPr>
        <w:t>k</w:t>
      </w:r>
      <w:r>
        <w:rPr>
          <w:sz w:val="22"/>
          <w:szCs w:val="22"/>
          <w:lang w:val="en-US"/>
        </w:rPr>
        <w:t xml:space="preserve"> in a buffer, where this buffer can hold three channel observations</w:t>
      </w:r>
      <w:r w:rsidRPr="008272B6">
        <w:rPr>
          <w:sz w:val="22"/>
          <w:szCs w:val="22"/>
        </w:rPr>
        <w:t>.</w:t>
      </w:r>
    </w:p>
    <w:p w14:paraId="6F8E5443" w14:textId="6D6EE87A" w:rsidR="008D1211" w:rsidRPr="008272B6" w:rsidRDefault="008D1211" w:rsidP="00820D32">
      <w:pPr>
        <w:pStyle w:val="ListParagraph"/>
        <w:numPr>
          <w:ilvl w:val="0"/>
          <w:numId w:val="17"/>
        </w:numPr>
        <w:spacing w:after="0"/>
        <w:jc w:val="both"/>
        <w:rPr>
          <w:sz w:val="22"/>
          <w:szCs w:val="22"/>
          <w:lang w:val="en-US"/>
        </w:rPr>
      </w:pPr>
      <w:r>
        <w:rPr>
          <w:sz w:val="22"/>
          <w:szCs w:val="22"/>
          <w:lang w:val="en-US"/>
        </w:rPr>
        <w:t>At time instant t</w:t>
      </w:r>
      <w:r w:rsidRPr="00C32B10">
        <w:rPr>
          <w:sz w:val="22"/>
          <w:szCs w:val="22"/>
          <w:vertAlign w:val="subscript"/>
          <w:lang w:val="en-US"/>
        </w:rPr>
        <w:t>3</w:t>
      </w:r>
      <w:r>
        <w:rPr>
          <w:sz w:val="22"/>
          <w:szCs w:val="22"/>
          <w:lang w:val="en-US"/>
        </w:rPr>
        <w:t xml:space="preserve">, the UE/gNB passes all of the channel observations in its buffer (i.e. </w:t>
      </w:r>
      <w:r w:rsidRPr="008D1211">
        <w:rPr>
          <w:b/>
          <w:sz w:val="22"/>
          <w:szCs w:val="22"/>
          <w:lang w:val="en-US"/>
        </w:rPr>
        <w:t>H</w:t>
      </w:r>
      <w:r>
        <w:rPr>
          <w:sz w:val="22"/>
          <w:szCs w:val="22"/>
          <w:lang w:val="en-US"/>
        </w:rPr>
        <w:t>(t</w:t>
      </w:r>
      <w:r>
        <w:rPr>
          <w:sz w:val="22"/>
          <w:szCs w:val="22"/>
          <w:vertAlign w:val="subscript"/>
          <w:lang w:val="en-US"/>
        </w:rPr>
        <w:t>3</w:t>
      </w:r>
      <w:r>
        <w:rPr>
          <w:sz w:val="22"/>
          <w:szCs w:val="22"/>
          <w:lang w:val="en-US"/>
        </w:rPr>
        <w:t xml:space="preserve">), </w:t>
      </w:r>
      <w:r w:rsidRPr="008D1211">
        <w:rPr>
          <w:b/>
          <w:sz w:val="22"/>
          <w:szCs w:val="22"/>
          <w:lang w:val="en-US"/>
        </w:rPr>
        <w:t>H</w:t>
      </w:r>
      <w:r>
        <w:rPr>
          <w:sz w:val="22"/>
          <w:szCs w:val="22"/>
          <w:lang w:val="en-US"/>
        </w:rPr>
        <w:t>(t</w:t>
      </w:r>
      <w:r>
        <w:rPr>
          <w:sz w:val="22"/>
          <w:szCs w:val="22"/>
          <w:vertAlign w:val="subscript"/>
          <w:lang w:val="en-US"/>
        </w:rPr>
        <w:t>2</w:t>
      </w:r>
      <w:r>
        <w:rPr>
          <w:sz w:val="22"/>
          <w:szCs w:val="22"/>
          <w:lang w:val="en-US"/>
        </w:rPr>
        <w:t xml:space="preserve">), and </w:t>
      </w:r>
      <w:r w:rsidRPr="008D1211">
        <w:rPr>
          <w:b/>
          <w:sz w:val="22"/>
          <w:szCs w:val="22"/>
          <w:lang w:val="en-US"/>
        </w:rPr>
        <w:t>H</w:t>
      </w:r>
      <w:r>
        <w:rPr>
          <w:sz w:val="22"/>
          <w:szCs w:val="22"/>
          <w:lang w:val="en-US"/>
        </w:rPr>
        <w:t>(t</w:t>
      </w:r>
      <w:r>
        <w:rPr>
          <w:sz w:val="22"/>
          <w:szCs w:val="22"/>
          <w:vertAlign w:val="subscript"/>
          <w:lang w:val="en-US"/>
        </w:rPr>
        <w:t>1</w:t>
      </w:r>
      <w:r>
        <w:rPr>
          <w:sz w:val="22"/>
          <w:szCs w:val="22"/>
          <w:lang w:val="en-US"/>
        </w:rPr>
        <w:t xml:space="preserve">)) to a 3D-CNN, which predicts </w:t>
      </w:r>
      <w:r w:rsidR="00EF246F">
        <w:rPr>
          <w:sz w:val="22"/>
          <w:szCs w:val="22"/>
          <w:lang w:val="en-US"/>
        </w:rPr>
        <w:t xml:space="preserve">the channel at the next time instant </w:t>
      </w:r>
      <w:r w:rsidRPr="008D1211">
        <w:rPr>
          <w:b/>
          <w:sz w:val="22"/>
          <w:szCs w:val="22"/>
          <w:lang w:val="en-US"/>
        </w:rPr>
        <w:t>H</w:t>
      </w:r>
      <w:r>
        <w:rPr>
          <w:sz w:val="22"/>
          <w:szCs w:val="22"/>
          <w:lang w:val="en-US"/>
        </w:rPr>
        <w:t>(t</w:t>
      </w:r>
      <w:r>
        <w:rPr>
          <w:sz w:val="22"/>
          <w:szCs w:val="22"/>
          <w:vertAlign w:val="subscript"/>
          <w:lang w:val="en-US"/>
        </w:rPr>
        <w:t>4</w:t>
      </w:r>
      <w:r>
        <w:rPr>
          <w:sz w:val="22"/>
          <w:szCs w:val="22"/>
          <w:lang w:val="en-US"/>
        </w:rPr>
        <w:t xml:space="preserve">) as </w:t>
      </w:r>
      <m:oMath>
        <m:acc>
          <m:accPr>
            <m:chr m:val="̃"/>
            <m:ctrlPr>
              <w:rPr>
                <w:rFonts w:ascii="Cambria Math" w:hAnsi="Cambria Math"/>
                <w:i/>
                <w:sz w:val="22"/>
                <w:szCs w:val="22"/>
                <w:lang w:val="en-US"/>
              </w:rPr>
            </m:ctrlPr>
          </m:accPr>
          <m:e>
            <m:r>
              <m:rPr>
                <m:sty m:val="b"/>
              </m:rPr>
              <w:rPr>
                <w:rFonts w:ascii="Cambria Math" w:hAnsi="Cambria Math"/>
                <w:sz w:val="22"/>
                <w:szCs w:val="22"/>
                <w:lang w:val="en-US"/>
              </w:rPr>
              <m:t>H</m:t>
            </m:r>
          </m:e>
        </m:acc>
        <m:r>
          <w:rPr>
            <w:rFonts w:ascii="Cambria Math" w:hAnsi="Cambria Math"/>
            <w:sz w:val="22"/>
            <w:szCs w:val="22"/>
            <w:lang w:val="en-US"/>
          </w:rPr>
          <m:t>(</m:t>
        </m:r>
        <m:r>
          <m:rPr>
            <m:sty m:val="p"/>
          </m:rPr>
          <w:rPr>
            <w:rFonts w:ascii="Cambria Math" w:hAnsi="Cambria Math"/>
            <w:sz w:val="22"/>
            <w:szCs w:val="22"/>
            <w:lang w:val="en-US"/>
          </w:rPr>
          <m:t>t</m:t>
        </m:r>
      </m:oMath>
      <w:r w:rsidRPr="008D1211">
        <w:rPr>
          <w:sz w:val="22"/>
          <w:szCs w:val="22"/>
          <w:vertAlign w:val="subscript"/>
          <w:lang w:val="en-US"/>
        </w:rPr>
        <w:t>4</w:t>
      </w:r>
      <w:r>
        <w:rPr>
          <w:sz w:val="22"/>
          <w:szCs w:val="22"/>
          <w:lang w:val="en-US"/>
        </w:rPr>
        <w:t>)</w:t>
      </w:r>
      <w:r w:rsidRPr="008272B6">
        <w:rPr>
          <w:sz w:val="22"/>
          <w:szCs w:val="22"/>
        </w:rPr>
        <w:t>.</w:t>
      </w:r>
    </w:p>
    <w:p w14:paraId="4DF5F3DC" w14:textId="77777777" w:rsidR="008D1211" w:rsidRPr="008272B6" w:rsidRDefault="008D1211" w:rsidP="008D1211">
      <w:pPr>
        <w:wordWrap/>
        <w:jc w:val="both"/>
        <w:rPr>
          <w:sz w:val="22"/>
          <w:szCs w:val="22"/>
        </w:rPr>
      </w:pPr>
    </w:p>
    <w:p w14:paraId="6F9912EA" w14:textId="77777777" w:rsidR="008D1211" w:rsidRPr="008272B6" w:rsidRDefault="008D1211" w:rsidP="008D1211">
      <w:pPr>
        <w:keepNext/>
        <w:wordWrap/>
        <w:jc w:val="center"/>
        <w:rPr>
          <w:sz w:val="22"/>
          <w:szCs w:val="22"/>
        </w:rPr>
      </w:pPr>
      <w:r w:rsidRPr="008272B6">
        <w:rPr>
          <w:noProof/>
          <w:sz w:val="22"/>
          <w:szCs w:val="22"/>
          <w:lang w:eastAsia="en-US"/>
        </w:rPr>
        <w:drawing>
          <wp:inline distT="0" distB="0" distL="0" distR="0" wp14:anchorId="2B59B182" wp14:editId="428DAC43">
            <wp:extent cx="4133088" cy="2020824"/>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utoencoder.png"/>
                    <pic:cNvPicPr/>
                  </pic:nvPicPr>
                  <pic:blipFill>
                    <a:blip r:embed="rId8">
                      <a:extLst>
                        <a:ext uri="{28A0092B-C50C-407E-A947-70E740481C1C}">
                          <a14:useLocalDpi xmlns:a14="http://schemas.microsoft.com/office/drawing/2010/main" val="0"/>
                        </a:ext>
                      </a:extLst>
                    </a:blip>
                    <a:stretch>
                      <a:fillRect/>
                    </a:stretch>
                  </pic:blipFill>
                  <pic:spPr>
                    <a:xfrm>
                      <a:off x="0" y="0"/>
                      <a:ext cx="4133088" cy="2020824"/>
                    </a:xfrm>
                    <a:prstGeom prst="rect">
                      <a:avLst/>
                    </a:prstGeom>
                  </pic:spPr>
                </pic:pic>
              </a:graphicData>
            </a:graphic>
          </wp:inline>
        </w:drawing>
      </w:r>
    </w:p>
    <w:p w14:paraId="12849E10" w14:textId="7D334257" w:rsidR="00A9008A" w:rsidRPr="00CD7130" w:rsidRDefault="008D1211" w:rsidP="008D1211">
      <w:pPr>
        <w:wordWrap/>
        <w:jc w:val="center"/>
        <w:rPr>
          <w:sz w:val="22"/>
          <w:szCs w:val="22"/>
        </w:rPr>
      </w:pPr>
      <w:r w:rsidRPr="008272B6">
        <w:rPr>
          <w:sz w:val="22"/>
          <w:szCs w:val="22"/>
        </w:rPr>
        <w:t xml:space="preserve">Figure </w:t>
      </w:r>
      <w:r w:rsidR="00781941">
        <w:rPr>
          <w:sz w:val="22"/>
          <w:szCs w:val="22"/>
        </w:rPr>
        <w:t>1</w:t>
      </w:r>
      <w:r w:rsidRPr="008272B6">
        <w:rPr>
          <w:sz w:val="22"/>
          <w:szCs w:val="22"/>
        </w:rPr>
        <w:t xml:space="preserve">: </w:t>
      </w:r>
      <w:r>
        <w:rPr>
          <w:sz w:val="22"/>
          <w:szCs w:val="22"/>
        </w:rPr>
        <w:t>AI-based CSI prediction</w:t>
      </w:r>
    </w:p>
    <w:p w14:paraId="04B083DD" w14:textId="77777777" w:rsidR="00A9008A" w:rsidRPr="00CD7130" w:rsidRDefault="00A9008A" w:rsidP="00CD7130">
      <w:pPr>
        <w:wordWrap/>
        <w:rPr>
          <w:sz w:val="22"/>
          <w:szCs w:val="22"/>
        </w:rPr>
      </w:pPr>
    </w:p>
    <w:p w14:paraId="0633014B" w14:textId="37DEAE01" w:rsidR="00A9008A" w:rsidRDefault="0051232C" w:rsidP="00314C7B">
      <w:pPr>
        <w:wordWrap/>
        <w:jc w:val="both"/>
        <w:rPr>
          <w:sz w:val="22"/>
          <w:szCs w:val="22"/>
        </w:rPr>
      </w:pPr>
      <w:r>
        <w:rPr>
          <w:sz w:val="22"/>
          <w:szCs w:val="22"/>
        </w:rPr>
        <w:t xml:space="preserve">Another approach for </w:t>
      </w:r>
      <w:r w:rsidR="004E5AC5">
        <w:rPr>
          <w:sz w:val="22"/>
          <w:szCs w:val="22"/>
        </w:rPr>
        <w:t xml:space="preserve">the </w:t>
      </w:r>
      <w:r w:rsidR="00DF0BE0">
        <w:rPr>
          <w:sz w:val="22"/>
          <w:szCs w:val="22"/>
        </w:rPr>
        <w:t xml:space="preserve">prediction </w:t>
      </w:r>
      <w:r w:rsidR="004E5AC5">
        <w:rPr>
          <w:sz w:val="22"/>
          <w:szCs w:val="22"/>
        </w:rPr>
        <w:t xml:space="preserve">aspect of </w:t>
      </w:r>
      <w:r>
        <w:rPr>
          <w:sz w:val="22"/>
          <w:szCs w:val="22"/>
        </w:rPr>
        <w:t xml:space="preserve">this sub-use case could entail UL-to-DL channel prediction at the gNB in an FDD system, where UL-to-DL channel reciprocity cannot be assumed.  In this scenario, the gNB could use </w:t>
      </w:r>
      <w:r w:rsidR="000C5B5B">
        <w:rPr>
          <w:sz w:val="22"/>
          <w:szCs w:val="22"/>
        </w:rPr>
        <w:t xml:space="preserve">one or multiple </w:t>
      </w:r>
      <w:r>
        <w:rPr>
          <w:sz w:val="22"/>
          <w:szCs w:val="22"/>
        </w:rPr>
        <w:t>received SRS to predict DL CSI.</w:t>
      </w:r>
    </w:p>
    <w:p w14:paraId="25968FEE" w14:textId="74D13B02" w:rsidR="00A81230" w:rsidRDefault="00A81230" w:rsidP="00314C7B">
      <w:pPr>
        <w:wordWrap/>
        <w:jc w:val="both"/>
        <w:rPr>
          <w:sz w:val="22"/>
          <w:szCs w:val="22"/>
        </w:rPr>
      </w:pPr>
    </w:p>
    <w:p w14:paraId="1FC89C37" w14:textId="7DEB5462" w:rsidR="009D7743" w:rsidRPr="008272B6" w:rsidRDefault="009D7743" w:rsidP="009D7743">
      <w:pPr>
        <w:wordWrap/>
        <w:jc w:val="both"/>
        <w:rPr>
          <w:sz w:val="22"/>
          <w:szCs w:val="22"/>
        </w:rPr>
      </w:pPr>
      <w:r w:rsidRPr="008272B6">
        <w:rPr>
          <w:sz w:val="22"/>
          <w:szCs w:val="22"/>
        </w:rPr>
        <w:t xml:space="preserve">Fig. </w:t>
      </w:r>
      <w:r w:rsidR="00056819">
        <w:rPr>
          <w:sz w:val="22"/>
          <w:szCs w:val="22"/>
        </w:rPr>
        <w:t>2</w:t>
      </w:r>
      <w:r w:rsidRPr="008272B6">
        <w:rPr>
          <w:sz w:val="22"/>
          <w:szCs w:val="22"/>
        </w:rPr>
        <w:t xml:space="preserve"> shows one approach for </w:t>
      </w:r>
      <w:r>
        <w:rPr>
          <w:sz w:val="22"/>
          <w:szCs w:val="22"/>
        </w:rPr>
        <w:t xml:space="preserve">the </w:t>
      </w:r>
      <w:r w:rsidR="00056819">
        <w:rPr>
          <w:sz w:val="22"/>
          <w:szCs w:val="22"/>
        </w:rPr>
        <w:t>extrapolation</w:t>
      </w:r>
      <w:r>
        <w:rPr>
          <w:sz w:val="22"/>
          <w:szCs w:val="22"/>
        </w:rPr>
        <w:t xml:space="preserve"> aspect of </w:t>
      </w:r>
      <w:r w:rsidRPr="008272B6">
        <w:rPr>
          <w:sz w:val="22"/>
          <w:szCs w:val="22"/>
        </w:rPr>
        <w:t xml:space="preserve">this sub-use case which relies on </w:t>
      </w:r>
      <w:r w:rsidR="00056819">
        <w:rPr>
          <w:sz w:val="22"/>
          <w:szCs w:val="22"/>
        </w:rPr>
        <w:t>a combination of a 1-D CNN</w:t>
      </w:r>
      <w:r w:rsidRPr="008272B6">
        <w:rPr>
          <w:sz w:val="22"/>
          <w:szCs w:val="22"/>
        </w:rPr>
        <w:t xml:space="preserve"> </w:t>
      </w:r>
      <w:r w:rsidR="006341DF">
        <w:rPr>
          <w:sz w:val="22"/>
          <w:szCs w:val="22"/>
        </w:rPr>
        <w:t xml:space="preserve">and a residual neural network; it </w:t>
      </w:r>
      <w:r w:rsidRPr="008272B6">
        <w:rPr>
          <w:sz w:val="22"/>
          <w:szCs w:val="22"/>
        </w:rPr>
        <w:t>entails the following steps:</w:t>
      </w:r>
    </w:p>
    <w:p w14:paraId="6E1DB3DB" w14:textId="5BB7E190" w:rsidR="009D7743" w:rsidRPr="006341DF" w:rsidRDefault="009D7743" w:rsidP="00820D32">
      <w:pPr>
        <w:pStyle w:val="ListParagraph"/>
        <w:numPr>
          <w:ilvl w:val="0"/>
          <w:numId w:val="17"/>
        </w:numPr>
        <w:spacing w:after="0"/>
        <w:jc w:val="both"/>
        <w:rPr>
          <w:sz w:val="22"/>
          <w:szCs w:val="22"/>
        </w:rPr>
      </w:pPr>
      <w:r w:rsidRPr="008272B6">
        <w:rPr>
          <w:sz w:val="22"/>
          <w:szCs w:val="22"/>
          <w:lang w:val="en-US"/>
        </w:rPr>
        <w:t xml:space="preserve">The </w:t>
      </w:r>
      <w:r w:rsidRPr="008272B6">
        <w:rPr>
          <w:sz w:val="22"/>
          <w:szCs w:val="22"/>
        </w:rPr>
        <w:t>U</w:t>
      </w:r>
      <w:r>
        <w:rPr>
          <w:sz w:val="22"/>
          <w:szCs w:val="22"/>
        </w:rPr>
        <w:t xml:space="preserve">E/gNB </w:t>
      </w:r>
      <w:r w:rsidR="006341DF">
        <w:rPr>
          <w:sz w:val="22"/>
          <w:szCs w:val="22"/>
          <w:lang w:val="en-US"/>
        </w:rPr>
        <w:t>receives CSI-RS</w:t>
      </w:r>
      <w:r w:rsidR="007E4D77">
        <w:rPr>
          <w:sz w:val="22"/>
          <w:szCs w:val="22"/>
          <w:lang w:val="en-US"/>
        </w:rPr>
        <w:t>/SRS</w:t>
      </w:r>
      <w:r w:rsidR="006341DF">
        <w:rPr>
          <w:sz w:val="22"/>
          <w:szCs w:val="22"/>
          <w:lang w:val="en-US"/>
        </w:rPr>
        <w:t xml:space="preserve"> on one frequency band F</w:t>
      </w:r>
      <w:r w:rsidR="006341DF" w:rsidRPr="006341DF">
        <w:rPr>
          <w:sz w:val="22"/>
          <w:szCs w:val="22"/>
          <w:vertAlign w:val="subscript"/>
          <w:lang w:val="en-US"/>
        </w:rPr>
        <w:t>1</w:t>
      </w:r>
      <w:r w:rsidR="006341DF">
        <w:rPr>
          <w:sz w:val="22"/>
          <w:szCs w:val="22"/>
          <w:lang w:val="en-US"/>
        </w:rPr>
        <w:t>, and it wants to infer CSI on another frequency band F</w:t>
      </w:r>
      <w:r w:rsidR="006341DF" w:rsidRPr="006341DF">
        <w:rPr>
          <w:sz w:val="22"/>
          <w:szCs w:val="22"/>
          <w:vertAlign w:val="subscript"/>
          <w:lang w:val="en-US"/>
        </w:rPr>
        <w:t>2</w:t>
      </w:r>
    </w:p>
    <w:p w14:paraId="6A74D924" w14:textId="4ACF32DE" w:rsidR="006341DF" w:rsidRPr="008272B6" w:rsidRDefault="006341DF" w:rsidP="00820D32">
      <w:pPr>
        <w:pStyle w:val="ListParagraph"/>
        <w:numPr>
          <w:ilvl w:val="1"/>
          <w:numId w:val="17"/>
        </w:numPr>
        <w:spacing w:after="0"/>
        <w:jc w:val="both"/>
        <w:rPr>
          <w:sz w:val="22"/>
          <w:szCs w:val="22"/>
        </w:rPr>
      </w:pPr>
      <w:r>
        <w:rPr>
          <w:sz w:val="22"/>
          <w:szCs w:val="22"/>
          <w:lang w:val="en-US"/>
        </w:rPr>
        <w:t>The UE/gNB may also receive some CSI-RS</w:t>
      </w:r>
      <w:r w:rsidR="007E4D77">
        <w:rPr>
          <w:sz w:val="22"/>
          <w:szCs w:val="22"/>
          <w:lang w:val="en-US"/>
        </w:rPr>
        <w:t>/SRS</w:t>
      </w:r>
      <w:r>
        <w:rPr>
          <w:sz w:val="22"/>
          <w:szCs w:val="22"/>
          <w:lang w:val="en-US"/>
        </w:rPr>
        <w:t xml:space="preserve"> as assistance information on F</w:t>
      </w:r>
      <w:r w:rsidRPr="006341DF">
        <w:rPr>
          <w:sz w:val="22"/>
          <w:szCs w:val="22"/>
          <w:vertAlign w:val="subscript"/>
          <w:lang w:val="en-US"/>
        </w:rPr>
        <w:t>2</w:t>
      </w:r>
      <w:r>
        <w:rPr>
          <w:sz w:val="22"/>
          <w:szCs w:val="22"/>
          <w:lang w:val="en-US"/>
        </w:rPr>
        <w:t xml:space="preserve"> (in this case, </w:t>
      </w:r>
      <w:r w:rsidR="000E7C67">
        <w:rPr>
          <w:sz w:val="22"/>
          <w:szCs w:val="22"/>
          <w:lang w:val="en-US"/>
        </w:rPr>
        <w:t xml:space="preserve">it performs </w:t>
      </w:r>
      <w:r>
        <w:rPr>
          <w:sz w:val="22"/>
          <w:szCs w:val="22"/>
          <w:lang w:val="en-US"/>
        </w:rPr>
        <w:t>a combination of extrapolation and interpolation)</w:t>
      </w:r>
    </w:p>
    <w:p w14:paraId="0489DC83" w14:textId="068DE371" w:rsidR="009D7743" w:rsidRPr="008272B6" w:rsidRDefault="006341DF" w:rsidP="00820D32">
      <w:pPr>
        <w:pStyle w:val="ListParagraph"/>
        <w:numPr>
          <w:ilvl w:val="0"/>
          <w:numId w:val="17"/>
        </w:numPr>
        <w:spacing w:after="0"/>
        <w:jc w:val="both"/>
        <w:rPr>
          <w:sz w:val="22"/>
          <w:szCs w:val="22"/>
          <w:lang w:val="en-US"/>
        </w:rPr>
      </w:pPr>
      <w:r>
        <w:rPr>
          <w:sz w:val="22"/>
          <w:szCs w:val="22"/>
          <w:lang w:val="en-US"/>
        </w:rPr>
        <w:t>The</w:t>
      </w:r>
      <w:r w:rsidR="009D7743">
        <w:rPr>
          <w:sz w:val="22"/>
          <w:szCs w:val="22"/>
          <w:lang w:val="en-US"/>
        </w:rPr>
        <w:t xml:space="preserve"> UE/gNB passes </w:t>
      </w:r>
      <w:r>
        <w:rPr>
          <w:sz w:val="22"/>
          <w:szCs w:val="22"/>
          <w:lang w:val="en-US"/>
        </w:rPr>
        <w:t>its received CSI-RS</w:t>
      </w:r>
      <w:r w:rsidR="007E4D77">
        <w:rPr>
          <w:sz w:val="22"/>
          <w:szCs w:val="22"/>
          <w:lang w:val="en-US"/>
        </w:rPr>
        <w:t>/SRS</w:t>
      </w:r>
      <w:r w:rsidR="009D7743">
        <w:rPr>
          <w:sz w:val="22"/>
          <w:szCs w:val="22"/>
          <w:lang w:val="en-US"/>
        </w:rPr>
        <w:t xml:space="preserve"> </w:t>
      </w:r>
      <w:r>
        <w:rPr>
          <w:sz w:val="22"/>
          <w:szCs w:val="22"/>
          <w:lang w:val="en-US"/>
        </w:rPr>
        <w:t>on F</w:t>
      </w:r>
      <w:r w:rsidRPr="006341DF">
        <w:rPr>
          <w:sz w:val="22"/>
          <w:szCs w:val="22"/>
          <w:vertAlign w:val="subscript"/>
          <w:lang w:val="en-US"/>
        </w:rPr>
        <w:t>1</w:t>
      </w:r>
      <w:r>
        <w:rPr>
          <w:sz w:val="22"/>
          <w:szCs w:val="22"/>
          <w:lang w:val="en-US"/>
        </w:rPr>
        <w:t xml:space="preserve"> (and possibly F</w:t>
      </w:r>
      <w:r w:rsidRPr="006341DF">
        <w:rPr>
          <w:sz w:val="22"/>
          <w:szCs w:val="22"/>
          <w:vertAlign w:val="subscript"/>
          <w:lang w:val="en-US"/>
        </w:rPr>
        <w:t>2</w:t>
      </w:r>
      <w:r>
        <w:rPr>
          <w:sz w:val="22"/>
          <w:szCs w:val="22"/>
          <w:lang w:val="en-US"/>
        </w:rPr>
        <w:t xml:space="preserve">) </w:t>
      </w:r>
      <w:r w:rsidR="009D7743">
        <w:rPr>
          <w:sz w:val="22"/>
          <w:szCs w:val="22"/>
          <w:lang w:val="en-US"/>
        </w:rPr>
        <w:t xml:space="preserve">to a </w:t>
      </w:r>
      <w:r>
        <w:rPr>
          <w:sz w:val="22"/>
          <w:szCs w:val="22"/>
          <w:lang w:val="en-US"/>
        </w:rPr>
        <w:t>combination of a 1-D CNN and a residual neural network</w:t>
      </w:r>
      <w:r w:rsidR="009D7743">
        <w:rPr>
          <w:sz w:val="22"/>
          <w:szCs w:val="22"/>
          <w:lang w:val="en-US"/>
        </w:rPr>
        <w:t xml:space="preserve">, </w:t>
      </w:r>
      <w:r>
        <w:rPr>
          <w:sz w:val="22"/>
          <w:szCs w:val="22"/>
          <w:lang w:val="en-US"/>
        </w:rPr>
        <w:t>which infers the CSI on F</w:t>
      </w:r>
      <w:r w:rsidRPr="006341DF">
        <w:rPr>
          <w:sz w:val="22"/>
          <w:szCs w:val="22"/>
          <w:vertAlign w:val="subscript"/>
          <w:lang w:val="en-US"/>
        </w:rPr>
        <w:t>2</w:t>
      </w:r>
      <w:r w:rsidR="009D7743" w:rsidRPr="008272B6">
        <w:rPr>
          <w:sz w:val="22"/>
          <w:szCs w:val="22"/>
        </w:rPr>
        <w:t>.</w:t>
      </w:r>
    </w:p>
    <w:p w14:paraId="37DD3C1F" w14:textId="77777777" w:rsidR="009D7743" w:rsidRPr="008272B6" w:rsidRDefault="009D7743" w:rsidP="009D7743">
      <w:pPr>
        <w:wordWrap/>
        <w:jc w:val="both"/>
        <w:rPr>
          <w:sz w:val="22"/>
          <w:szCs w:val="22"/>
        </w:rPr>
      </w:pPr>
    </w:p>
    <w:p w14:paraId="3D584362" w14:textId="77777777" w:rsidR="009D7743" w:rsidRPr="008272B6" w:rsidRDefault="009D7743" w:rsidP="009D7743">
      <w:pPr>
        <w:keepNext/>
        <w:wordWrap/>
        <w:jc w:val="center"/>
        <w:rPr>
          <w:sz w:val="22"/>
          <w:szCs w:val="22"/>
        </w:rPr>
      </w:pPr>
      <w:r w:rsidRPr="008272B6">
        <w:rPr>
          <w:noProof/>
          <w:sz w:val="22"/>
          <w:szCs w:val="22"/>
          <w:lang w:eastAsia="en-US"/>
        </w:rPr>
        <w:lastRenderedPageBreak/>
        <w:drawing>
          <wp:inline distT="0" distB="0" distL="0" distR="0" wp14:anchorId="4E4CBE5F" wp14:editId="72021D2E">
            <wp:extent cx="3941064" cy="196596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utoencoder.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41064" cy="1965960"/>
                    </a:xfrm>
                    <a:prstGeom prst="rect">
                      <a:avLst/>
                    </a:prstGeom>
                  </pic:spPr>
                </pic:pic>
              </a:graphicData>
            </a:graphic>
          </wp:inline>
        </w:drawing>
      </w:r>
    </w:p>
    <w:p w14:paraId="7E1DE36F" w14:textId="13A8DCC9" w:rsidR="009D7743" w:rsidRPr="00CD7130" w:rsidRDefault="009D7743" w:rsidP="009D7743">
      <w:pPr>
        <w:wordWrap/>
        <w:jc w:val="center"/>
        <w:rPr>
          <w:sz w:val="22"/>
          <w:szCs w:val="22"/>
        </w:rPr>
      </w:pPr>
      <w:r w:rsidRPr="008272B6">
        <w:rPr>
          <w:sz w:val="22"/>
          <w:szCs w:val="22"/>
        </w:rPr>
        <w:t xml:space="preserve">Figure </w:t>
      </w:r>
      <w:r>
        <w:rPr>
          <w:sz w:val="22"/>
          <w:szCs w:val="22"/>
        </w:rPr>
        <w:t>2</w:t>
      </w:r>
      <w:r w:rsidRPr="008272B6">
        <w:rPr>
          <w:sz w:val="22"/>
          <w:szCs w:val="22"/>
        </w:rPr>
        <w:t xml:space="preserve">: </w:t>
      </w:r>
      <w:r>
        <w:rPr>
          <w:sz w:val="22"/>
          <w:szCs w:val="22"/>
        </w:rPr>
        <w:t>AI-based CSI extrapolation</w:t>
      </w:r>
    </w:p>
    <w:p w14:paraId="0920018A" w14:textId="1A527B4A" w:rsidR="009D7743" w:rsidRDefault="009D7743" w:rsidP="00314C7B">
      <w:pPr>
        <w:wordWrap/>
        <w:jc w:val="both"/>
        <w:rPr>
          <w:sz w:val="22"/>
          <w:szCs w:val="22"/>
        </w:rPr>
      </w:pPr>
    </w:p>
    <w:p w14:paraId="5DCF645C" w14:textId="46B42C9B" w:rsidR="00227122" w:rsidRDefault="00A81230" w:rsidP="00314C7B">
      <w:pPr>
        <w:wordWrap/>
        <w:jc w:val="both"/>
        <w:rPr>
          <w:sz w:val="22"/>
          <w:szCs w:val="22"/>
        </w:rPr>
      </w:pPr>
      <w:r>
        <w:rPr>
          <w:sz w:val="22"/>
          <w:szCs w:val="22"/>
        </w:rPr>
        <w:t>As this sub-use case can encompass a range of approaches, this sub-use case should be clearly defined (e.g. assumptions, required inputs, required outputs).</w:t>
      </w:r>
      <w:r w:rsidR="00227122">
        <w:rPr>
          <w:sz w:val="22"/>
          <w:szCs w:val="22"/>
        </w:rPr>
        <w:t xml:space="preserve">  For example:</w:t>
      </w:r>
    </w:p>
    <w:p w14:paraId="19D1BABC" w14:textId="4D13A041" w:rsidR="00A81230" w:rsidRDefault="00227122" w:rsidP="00820D32">
      <w:pPr>
        <w:pStyle w:val="ListParagraph"/>
        <w:numPr>
          <w:ilvl w:val="0"/>
          <w:numId w:val="19"/>
        </w:numPr>
        <w:spacing w:after="0"/>
        <w:jc w:val="both"/>
        <w:rPr>
          <w:sz w:val="22"/>
          <w:szCs w:val="22"/>
        </w:rPr>
      </w:pPr>
      <w:r>
        <w:rPr>
          <w:sz w:val="22"/>
          <w:szCs w:val="22"/>
          <w:lang w:val="en-US"/>
        </w:rPr>
        <w:t>CSI prediction at</w:t>
      </w:r>
      <w:r>
        <w:rPr>
          <w:sz w:val="22"/>
          <w:szCs w:val="22"/>
        </w:rPr>
        <w:t xml:space="preserve"> the gNB: </w:t>
      </w:r>
      <w:r w:rsidR="00565AF5">
        <w:rPr>
          <w:sz w:val="22"/>
          <w:szCs w:val="22"/>
          <w:lang w:val="en-US"/>
        </w:rPr>
        <w:t xml:space="preserve">one or multiple </w:t>
      </w:r>
      <w:r w:rsidRPr="00227122">
        <w:rPr>
          <w:sz w:val="22"/>
          <w:szCs w:val="22"/>
        </w:rPr>
        <w:t>received UL SRS could be input to the CSI predictor, and the CSI predictor could output a p</w:t>
      </w:r>
      <w:r>
        <w:rPr>
          <w:sz w:val="22"/>
          <w:szCs w:val="22"/>
        </w:rPr>
        <w:t xml:space="preserve">rediction of the UL channel </w:t>
      </w:r>
      <w:r w:rsidRPr="00227122">
        <w:rPr>
          <w:b/>
          <w:sz w:val="22"/>
          <w:szCs w:val="22"/>
        </w:rPr>
        <w:t>H</w:t>
      </w:r>
    </w:p>
    <w:p w14:paraId="2E7D94B0" w14:textId="0F0961B5" w:rsidR="00227122" w:rsidRPr="005841C9" w:rsidRDefault="00227122" w:rsidP="00820D32">
      <w:pPr>
        <w:pStyle w:val="ListParagraph"/>
        <w:numPr>
          <w:ilvl w:val="0"/>
          <w:numId w:val="19"/>
        </w:numPr>
        <w:spacing w:after="0"/>
        <w:jc w:val="both"/>
        <w:rPr>
          <w:sz w:val="22"/>
          <w:szCs w:val="22"/>
        </w:rPr>
      </w:pPr>
      <w:r>
        <w:rPr>
          <w:sz w:val="22"/>
          <w:szCs w:val="22"/>
          <w:lang w:val="en-US"/>
        </w:rPr>
        <w:t xml:space="preserve">CSI prediction at the UE: </w:t>
      </w:r>
      <w:r w:rsidR="00E55DFF">
        <w:rPr>
          <w:sz w:val="22"/>
          <w:szCs w:val="22"/>
          <w:lang w:val="en-US"/>
        </w:rPr>
        <w:t xml:space="preserve">one or multiple </w:t>
      </w:r>
      <w:r>
        <w:rPr>
          <w:sz w:val="22"/>
          <w:szCs w:val="22"/>
          <w:lang w:val="en-US"/>
        </w:rPr>
        <w:t xml:space="preserve">received DL CSI-RS could be input to the CSI predictor, and the CSI predictor could output a prediction of the DL channel </w:t>
      </w:r>
      <w:r w:rsidRPr="00227122">
        <w:rPr>
          <w:b/>
          <w:sz w:val="22"/>
          <w:szCs w:val="22"/>
          <w:lang w:val="en-US"/>
        </w:rPr>
        <w:t>H</w:t>
      </w:r>
    </w:p>
    <w:p w14:paraId="75F60BBB" w14:textId="6828C14C" w:rsidR="005841C9" w:rsidRPr="005841C9" w:rsidRDefault="005841C9" w:rsidP="00820D32">
      <w:pPr>
        <w:pStyle w:val="ListParagraph"/>
        <w:numPr>
          <w:ilvl w:val="0"/>
          <w:numId w:val="19"/>
        </w:numPr>
        <w:spacing w:after="0"/>
        <w:jc w:val="both"/>
        <w:rPr>
          <w:sz w:val="22"/>
          <w:szCs w:val="22"/>
        </w:rPr>
      </w:pPr>
      <w:r>
        <w:rPr>
          <w:sz w:val="22"/>
          <w:szCs w:val="22"/>
          <w:lang w:val="en-US"/>
        </w:rPr>
        <w:t xml:space="preserve">CSI extrapolation at the gNB: one or multiple received UL SRS could be input to the CSI extrapolator, and the CSI extrapolator could output the inferred UL channel </w:t>
      </w:r>
      <w:r w:rsidRPr="005841C9">
        <w:rPr>
          <w:b/>
          <w:sz w:val="22"/>
          <w:szCs w:val="22"/>
          <w:lang w:val="en-US"/>
        </w:rPr>
        <w:t>H</w:t>
      </w:r>
      <w:r w:rsidRPr="005841C9">
        <w:rPr>
          <w:b/>
          <w:sz w:val="22"/>
          <w:szCs w:val="22"/>
          <w:vertAlign w:val="subscript"/>
          <w:lang w:val="en-US"/>
        </w:rPr>
        <w:t>bwp-inactive</w:t>
      </w:r>
      <w:r>
        <w:rPr>
          <w:sz w:val="22"/>
          <w:szCs w:val="22"/>
          <w:lang w:val="en-US"/>
        </w:rPr>
        <w:t xml:space="preserve"> on an inactive BWP</w:t>
      </w:r>
    </w:p>
    <w:p w14:paraId="6DC54926" w14:textId="14262287" w:rsidR="00A9008A" w:rsidRPr="005841C9" w:rsidRDefault="005841C9" w:rsidP="00820D32">
      <w:pPr>
        <w:pStyle w:val="ListParagraph"/>
        <w:numPr>
          <w:ilvl w:val="0"/>
          <w:numId w:val="19"/>
        </w:numPr>
        <w:spacing w:after="0"/>
        <w:jc w:val="both"/>
        <w:rPr>
          <w:b/>
          <w:strike/>
          <w:sz w:val="22"/>
          <w:szCs w:val="22"/>
        </w:rPr>
      </w:pPr>
      <w:r w:rsidRPr="005841C9">
        <w:rPr>
          <w:sz w:val="22"/>
          <w:szCs w:val="22"/>
          <w:lang w:val="en-US"/>
        </w:rPr>
        <w:t xml:space="preserve">CSI extrapolation at the UE: one or multiple received DL CSI-RS could be input to the CSI extrapolator, and the CSI extrapolator could output </w:t>
      </w:r>
      <w:r>
        <w:rPr>
          <w:sz w:val="22"/>
          <w:szCs w:val="22"/>
          <w:lang w:val="en-US"/>
        </w:rPr>
        <w:t xml:space="preserve">the inferred DL channel </w:t>
      </w:r>
      <w:r w:rsidRPr="005841C9">
        <w:rPr>
          <w:b/>
          <w:sz w:val="22"/>
          <w:szCs w:val="22"/>
          <w:lang w:val="en-US"/>
        </w:rPr>
        <w:t>H</w:t>
      </w:r>
      <w:r w:rsidRPr="005841C9">
        <w:rPr>
          <w:b/>
          <w:sz w:val="22"/>
          <w:szCs w:val="22"/>
          <w:vertAlign w:val="subscript"/>
          <w:lang w:val="en-US"/>
        </w:rPr>
        <w:t>bwp-inactive</w:t>
      </w:r>
      <w:r>
        <w:rPr>
          <w:sz w:val="22"/>
          <w:szCs w:val="22"/>
          <w:lang w:val="en-US"/>
        </w:rPr>
        <w:t xml:space="preserve"> on an inactive BWP.</w:t>
      </w:r>
    </w:p>
    <w:p w14:paraId="474A3261" w14:textId="77777777" w:rsidR="005841C9" w:rsidRDefault="005841C9" w:rsidP="00314C7B">
      <w:pPr>
        <w:wordWrap/>
        <w:jc w:val="both"/>
        <w:rPr>
          <w:b/>
          <w:sz w:val="22"/>
          <w:szCs w:val="22"/>
        </w:rPr>
      </w:pPr>
    </w:p>
    <w:p w14:paraId="44942BC5" w14:textId="06D227B6" w:rsidR="00A9008A" w:rsidRPr="00CD7130" w:rsidRDefault="00CD7130" w:rsidP="00314C7B">
      <w:pPr>
        <w:wordWrap/>
        <w:jc w:val="both"/>
        <w:rPr>
          <w:b/>
          <w:sz w:val="22"/>
          <w:szCs w:val="22"/>
        </w:rPr>
      </w:pPr>
      <w:r>
        <w:rPr>
          <w:b/>
          <w:sz w:val="22"/>
          <w:szCs w:val="22"/>
        </w:rPr>
        <w:t xml:space="preserve">Proposal </w:t>
      </w:r>
      <w:r w:rsidR="004F7CE4">
        <w:rPr>
          <w:b/>
          <w:sz w:val="22"/>
          <w:szCs w:val="22"/>
        </w:rPr>
        <w:t>1-</w:t>
      </w:r>
      <w:r w:rsidR="00A9008A" w:rsidRPr="00CD7130">
        <w:rPr>
          <w:b/>
          <w:sz w:val="22"/>
          <w:szCs w:val="22"/>
        </w:rPr>
        <w:t xml:space="preserve">1: </w:t>
      </w:r>
      <w:r w:rsidR="00023F42">
        <w:rPr>
          <w:b/>
          <w:sz w:val="22"/>
          <w:szCs w:val="22"/>
        </w:rPr>
        <w:t>Study</w:t>
      </w:r>
      <w:r w:rsidR="00023F42" w:rsidRPr="00CD7130">
        <w:rPr>
          <w:b/>
          <w:sz w:val="22"/>
          <w:szCs w:val="22"/>
        </w:rPr>
        <w:t xml:space="preserve"> </w:t>
      </w:r>
      <w:r w:rsidR="00A9008A" w:rsidRPr="00CD7130">
        <w:rPr>
          <w:b/>
          <w:sz w:val="22"/>
          <w:szCs w:val="22"/>
        </w:rPr>
        <w:t>CSI prediction</w:t>
      </w:r>
      <w:r w:rsidR="00E545EE">
        <w:rPr>
          <w:b/>
          <w:sz w:val="22"/>
          <w:szCs w:val="22"/>
        </w:rPr>
        <w:t>/extrapolation</w:t>
      </w:r>
      <w:r w:rsidR="00A9008A" w:rsidRPr="00CD7130">
        <w:rPr>
          <w:b/>
          <w:sz w:val="22"/>
          <w:szCs w:val="22"/>
        </w:rPr>
        <w:t xml:space="preserve"> as one sub-use case for A</w:t>
      </w:r>
      <w:r>
        <w:rPr>
          <w:b/>
          <w:sz w:val="22"/>
          <w:szCs w:val="22"/>
        </w:rPr>
        <w:t>I</w:t>
      </w:r>
      <w:r w:rsidR="00013B19">
        <w:rPr>
          <w:b/>
          <w:sz w:val="22"/>
          <w:szCs w:val="22"/>
        </w:rPr>
        <w:t>/ML</w:t>
      </w:r>
      <w:r>
        <w:rPr>
          <w:b/>
          <w:sz w:val="22"/>
          <w:szCs w:val="22"/>
        </w:rPr>
        <w:t xml:space="preserve"> for CSI feedback enhancement</w:t>
      </w:r>
      <w:r w:rsidR="00FF4C79">
        <w:rPr>
          <w:b/>
          <w:sz w:val="22"/>
          <w:szCs w:val="22"/>
        </w:rPr>
        <w:t xml:space="preserve">, including signaling requirements, </w:t>
      </w:r>
      <w:r w:rsidR="00A97801">
        <w:rPr>
          <w:b/>
          <w:sz w:val="22"/>
          <w:szCs w:val="22"/>
        </w:rPr>
        <w:t xml:space="preserve">input/output requirements, </w:t>
      </w:r>
      <w:r w:rsidR="00FF4C79">
        <w:rPr>
          <w:b/>
          <w:sz w:val="22"/>
          <w:szCs w:val="22"/>
        </w:rPr>
        <w:t>CSI configurations, and training strategies</w:t>
      </w:r>
      <w:r>
        <w:rPr>
          <w:b/>
          <w:sz w:val="22"/>
          <w:szCs w:val="22"/>
        </w:rPr>
        <w:t>.</w:t>
      </w:r>
    </w:p>
    <w:p w14:paraId="51009A94" w14:textId="543F8F1D" w:rsidR="009F6488" w:rsidRPr="00CD7130" w:rsidRDefault="009F6488" w:rsidP="00CD7130">
      <w:pPr>
        <w:wordWrap/>
        <w:rPr>
          <w:sz w:val="22"/>
          <w:szCs w:val="22"/>
          <w:lang w:val="en-GB"/>
        </w:rPr>
      </w:pPr>
    </w:p>
    <w:p w14:paraId="06135A4E" w14:textId="29870ED1" w:rsidR="004F3F1F" w:rsidRPr="00EB7D8E" w:rsidRDefault="00172D24" w:rsidP="00C354D8">
      <w:pPr>
        <w:pStyle w:val="Heading2"/>
        <w:spacing w:before="0" w:after="0"/>
      </w:pPr>
      <w:r>
        <w:t>Spec impact</w:t>
      </w:r>
    </w:p>
    <w:p w14:paraId="1E0FBC3F" w14:textId="6F847E8B" w:rsidR="00CD7130" w:rsidRPr="00CD7130" w:rsidRDefault="00CD7130" w:rsidP="00CD7130">
      <w:pPr>
        <w:wordWrap/>
        <w:rPr>
          <w:strike/>
          <w:sz w:val="22"/>
          <w:szCs w:val="22"/>
        </w:rPr>
      </w:pPr>
    </w:p>
    <w:p w14:paraId="17C586A8" w14:textId="1347C685" w:rsidR="006E2D19" w:rsidRDefault="006E2D19" w:rsidP="00314C7B">
      <w:pPr>
        <w:wordWrap/>
        <w:jc w:val="both"/>
        <w:rPr>
          <w:sz w:val="22"/>
          <w:szCs w:val="22"/>
        </w:rPr>
      </w:pPr>
      <w:r>
        <w:rPr>
          <w:sz w:val="22"/>
          <w:szCs w:val="22"/>
        </w:rPr>
        <w:t>In RAN1#109-e, the following agreement was made:</w:t>
      </w:r>
    </w:p>
    <w:p w14:paraId="4CB71162" w14:textId="77777777" w:rsidR="006E2D19" w:rsidRPr="0013051B" w:rsidRDefault="006E2D19" w:rsidP="0013051B">
      <w:pPr>
        <w:wordWrap/>
        <w:rPr>
          <w:sz w:val="22"/>
          <w:highlight w:val="green"/>
        </w:rPr>
      </w:pPr>
      <w:r w:rsidRPr="0013051B">
        <w:rPr>
          <w:sz w:val="22"/>
          <w:highlight w:val="green"/>
        </w:rPr>
        <w:t>Agreement</w:t>
      </w:r>
    </w:p>
    <w:p w14:paraId="6AD0E5AE" w14:textId="77777777" w:rsidR="006E2D19" w:rsidRDefault="006E2D19" w:rsidP="0013051B">
      <w:pPr>
        <w:shd w:val="clear" w:color="auto" w:fill="FFFFFF"/>
        <w:wordWrap/>
        <w:rPr>
          <w:rStyle w:val="mc-span"/>
          <w:rFonts w:eastAsia="Times New Roman"/>
          <w:sz w:val="22"/>
        </w:rPr>
      </w:pPr>
    </w:p>
    <w:p w14:paraId="2622AA74" w14:textId="13F9A237" w:rsidR="006E2D19" w:rsidRPr="0013051B" w:rsidRDefault="006E2D19" w:rsidP="0013051B">
      <w:pPr>
        <w:shd w:val="clear" w:color="auto" w:fill="FFFFFF"/>
        <w:wordWrap/>
        <w:rPr>
          <w:rStyle w:val="mc-span"/>
          <w:rFonts w:eastAsia="Times New Roman"/>
          <w:sz w:val="22"/>
        </w:rPr>
      </w:pPr>
      <w:r w:rsidRPr="0013051B">
        <w:rPr>
          <w:rStyle w:val="mc-span"/>
          <w:rFonts w:eastAsia="Times New Roman"/>
          <w:sz w:val="22"/>
        </w:rPr>
        <w:t>Take the following network-UE collaboration levels as one aspect for defining collaboration levels</w:t>
      </w:r>
    </w:p>
    <w:p w14:paraId="1AF1F36B" w14:textId="77777777" w:rsidR="006E2D19" w:rsidRPr="0013051B" w:rsidRDefault="006E2D19" w:rsidP="006E2D19">
      <w:pPr>
        <w:widowControl/>
        <w:numPr>
          <w:ilvl w:val="0"/>
          <w:numId w:val="58"/>
        </w:numPr>
        <w:shd w:val="clear" w:color="auto" w:fill="FFFFFF"/>
        <w:wordWrap/>
        <w:autoSpaceDE/>
        <w:autoSpaceDN/>
        <w:rPr>
          <w:rStyle w:val="mc-span"/>
          <w:sz w:val="22"/>
        </w:rPr>
      </w:pPr>
      <w:r w:rsidRPr="0013051B">
        <w:rPr>
          <w:rStyle w:val="mc-span"/>
          <w:rFonts w:eastAsia="Times New Roman"/>
          <w:sz w:val="22"/>
        </w:rPr>
        <w:t>Level x: No collaboration</w:t>
      </w:r>
    </w:p>
    <w:p w14:paraId="4F140A17" w14:textId="77777777" w:rsidR="006E2D19" w:rsidRPr="0013051B" w:rsidRDefault="006E2D19" w:rsidP="006E2D19">
      <w:pPr>
        <w:widowControl/>
        <w:numPr>
          <w:ilvl w:val="0"/>
          <w:numId w:val="58"/>
        </w:numPr>
        <w:shd w:val="clear" w:color="auto" w:fill="FFFFFF"/>
        <w:wordWrap/>
        <w:autoSpaceDE/>
        <w:autoSpaceDN/>
        <w:rPr>
          <w:rStyle w:val="mc-span"/>
          <w:sz w:val="22"/>
        </w:rPr>
      </w:pPr>
      <w:r w:rsidRPr="0013051B">
        <w:rPr>
          <w:rStyle w:val="mc-span"/>
          <w:rFonts w:eastAsia="Times New Roman"/>
          <w:sz w:val="22"/>
        </w:rPr>
        <w:t>Level y: Signaling-based collaboration without model transfer</w:t>
      </w:r>
    </w:p>
    <w:p w14:paraId="4ED3F35D" w14:textId="77777777" w:rsidR="006E2D19" w:rsidRPr="0013051B" w:rsidRDefault="006E2D19" w:rsidP="006E2D19">
      <w:pPr>
        <w:widowControl/>
        <w:numPr>
          <w:ilvl w:val="0"/>
          <w:numId w:val="58"/>
        </w:numPr>
        <w:shd w:val="clear" w:color="auto" w:fill="FFFFFF"/>
        <w:wordWrap/>
        <w:autoSpaceDE/>
        <w:autoSpaceDN/>
        <w:rPr>
          <w:rStyle w:val="mc-span"/>
          <w:sz w:val="22"/>
        </w:rPr>
      </w:pPr>
      <w:r w:rsidRPr="0013051B">
        <w:rPr>
          <w:rStyle w:val="mc-span"/>
          <w:rFonts w:eastAsia="Times New Roman"/>
          <w:sz w:val="22"/>
        </w:rPr>
        <w:t>Level z: Signaling-based collaboration with model transfer</w:t>
      </w:r>
    </w:p>
    <w:p w14:paraId="342C1CEA" w14:textId="77777777" w:rsidR="006E2D19" w:rsidRPr="0013051B" w:rsidRDefault="006E2D19" w:rsidP="0013051B">
      <w:pPr>
        <w:shd w:val="clear" w:color="auto" w:fill="FFFFFF"/>
        <w:wordWrap/>
        <w:rPr>
          <w:rStyle w:val="mc-span"/>
          <w:rFonts w:eastAsia="Times New Roman"/>
          <w:sz w:val="22"/>
        </w:rPr>
      </w:pPr>
      <w:r w:rsidRPr="0013051B">
        <w:rPr>
          <w:rStyle w:val="mc-span"/>
          <w:rFonts w:eastAsia="Times New Roman"/>
          <w:sz w:val="22"/>
        </w:rPr>
        <w:t>Note: Other aspect(s), for defining collaboration levels is not precluded and will be discussed in later meetings, e.g., with/without model updating, to support training/inference, for defining collaboration levels will be discussed in later meetings</w:t>
      </w:r>
    </w:p>
    <w:p w14:paraId="43978AEC" w14:textId="1B5E0697" w:rsidR="006E2D19" w:rsidRPr="0013051B" w:rsidRDefault="006E2D19" w:rsidP="006E2D19">
      <w:pPr>
        <w:wordWrap/>
        <w:jc w:val="both"/>
        <w:rPr>
          <w:sz w:val="24"/>
          <w:szCs w:val="22"/>
        </w:rPr>
      </w:pPr>
      <w:r w:rsidRPr="0013051B">
        <w:rPr>
          <w:rStyle w:val="mc-span"/>
          <w:rFonts w:eastAsia="DengXian"/>
          <w:sz w:val="22"/>
          <w:lang w:eastAsia="zh-CN"/>
        </w:rPr>
        <w:t>FFS: Clarification is needed for Level x-y boundary</w:t>
      </w:r>
    </w:p>
    <w:p w14:paraId="4889A768" w14:textId="77777777" w:rsidR="006E2D19" w:rsidRPr="0013051B" w:rsidRDefault="006E2D19" w:rsidP="006E2D19">
      <w:pPr>
        <w:wordWrap/>
        <w:jc w:val="both"/>
        <w:rPr>
          <w:sz w:val="24"/>
          <w:szCs w:val="22"/>
        </w:rPr>
      </w:pPr>
    </w:p>
    <w:p w14:paraId="7EFBD63F" w14:textId="5C4CB341" w:rsidR="003E5AA3" w:rsidRDefault="00240698" w:rsidP="00314C7B">
      <w:pPr>
        <w:wordWrap/>
        <w:jc w:val="both"/>
        <w:rPr>
          <w:sz w:val="22"/>
          <w:szCs w:val="22"/>
        </w:rPr>
      </w:pPr>
      <w:r>
        <w:rPr>
          <w:sz w:val="22"/>
          <w:szCs w:val="22"/>
        </w:rPr>
        <w:t>A</w:t>
      </w:r>
      <w:r w:rsidR="003E5AA3">
        <w:rPr>
          <w:sz w:val="22"/>
          <w:szCs w:val="22"/>
        </w:rPr>
        <w:t xml:space="preserve"> scenario where the UE performs CSI prediction</w:t>
      </w:r>
      <w:r w:rsidR="00637F29">
        <w:rPr>
          <w:sz w:val="22"/>
          <w:szCs w:val="22"/>
        </w:rPr>
        <w:t>/extrapolation</w:t>
      </w:r>
      <w:r>
        <w:rPr>
          <w:sz w:val="22"/>
          <w:szCs w:val="22"/>
        </w:rPr>
        <w:t xml:space="preserve"> is expected to map to collaboration level </w:t>
      </w:r>
      <w:r w:rsidR="005308EC">
        <w:rPr>
          <w:sz w:val="22"/>
          <w:szCs w:val="22"/>
        </w:rPr>
        <w:t>y</w:t>
      </w:r>
      <w:r w:rsidR="003E5AA3">
        <w:rPr>
          <w:sz w:val="22"/>
          <w:szCs w:val="22"/>
        </w:rPr>
        <w:t>.  For example, when</w:t>
      </w:r>
      <w:r w:rsidR="00CD7130" w:rsidRPr="00CD7130">
        <w:rPr>
          <w:sz w:val="22"/>
          <w:szCs w:val="22"/>
        </w:rPr>
        <w:t xml:space="preserve"> UL-</w:t>
      </w:r>
      <w:r w:rsidR="003E5AA3">
        <w:rPr>
          <w:sz w:val="22"/>
          <w:szCs w:val="22"/>
        </w:rPr>
        <w:t>to-</w:t>
      </w:r>
      <w:r w:rsidR="00CD7130" w:rsidRPr="00CD7130">
        <w:rPr>
          <w:sz w:val="22"/>
          <w:szCs w:val="22"/>
        </w:rPr>
        <w:t xml:space="preserve">DL </w:t>
      </w:r>
      <w:r w:rsidR="003E5AA3">
        <w:rPr>
          <w:sz w:val="22"/>
          <w:szCs w:val="22"/>
        </w:rPr>
        <w:t xml:space="preserve">channel </w:t>
      </w:r>
      <w:r w:rsidR="00CD7130" w:rsidRPr="00CD7130">
        <w:rPr>
          <w:sz w:val="22"/>
          <w:szCs w:val="22"/>
        </w:rPr>
        <w:t>reciprocity cannot be assumed (e.g. FDD systems), DL CSI prediction</w:t>
      </w:r>
      <w:r w:rsidR="0056504B">
        <w:rPr>
          <w:sz w:val="22"/>
          <w:szCs w:val="22"/>
        </w:rPr>
        <w:t>/extrapolation</w:t>
      </w:r>
      <w:r w:rsidR="00CD7130" w:rsidRPr="00CD7130">
        <w:rPr>
          <w:sz w:val="22"/>
          <w:szCs w:val="22"/>
        </w:rPr>
        <w:t xml:space="preserve"> at the UE c</w:t>
      </w:r>
      <w:r w:rsidR="003E5AA3">
        <w:rPr>
          <w:sz w:val="22"/>
          <w:szCs w:val="22"/>
        </w:rPr>
        <w:t>an yield improved performance</w:t>
      </w:r>
      <w:r w:rsidR="00CD7130" w:rsidRPr="00CD7130">
        <w:rPr>
          <w:sz w:val="22"/>
          <w:szCs w:val="22"/>
        </w:rPr>
        <w:t>, as the UE can perform training and inference while relying on limited information exchanges with the gNB</w:t>
      </w:r>
      <w:r w:rsidR="003E5AA3">
        <w:rPr>
          <w:sz w:val="22"/>
          <w:szCs w:val="22"/>
        </w:rPr>
        <w:t>:</w:t>
      </w:r>
    </w:p>
    <w:p w14:paraId="32E79F68" w14:textId="50DAE90B" w:rsidR="003E5AA3" w:rsidRPr="003E5AA3" w:rsidRDefault="003E5AA3" w:rsidP="00820D32">
      <w:pPr>
        <w:pStyle w:val="ListParagraph"/>
        <w:numPr>
          <w:ilvl w:val="0"/>
          <w:numId w:val="18"/>
        </w:numPr>
        <w:spacing w:after="0"/>
        <w:rPr>
          <w:sz w:val="22"/>
          <w:szCs w:val="22"/>
        </w:rPr>
      </w:pPr>
      <w:r>
        <w:rPr>
          <w:sz w:val="22"/>
          <w:szCs w:val="22"/>
        </w:rPr>
        <w:t>T</w:t>
      </w:r>
      <w:r w:rsidRPr="003E5AA3">
        <w:rPr>
          <w:sz w:val="22"/>
          <w:szCs w:val="22"/>
        </w:rPr>
        <w:t>he gNB may enable or disable channel prediction</w:t>
      </w:r>
      <w:r w:rsidR="00695A27">
        <w:rPr>
          <w:sz w:val="22"/>
          <w:szCs w:val="22"/>
          <w:lang w:val="en-US"/>
        </w:rPr>
        <w:t>/extrapolation</w:t>
      </w:r>
      <w:r w:rsidRPr="003E5AA3">
        <w:rPr>
          <w:sz w:val="22"/>
          <w:szCs w:val="22"/>
        </w:rPr>
        <w:t xml:space="preserve"> at the UE.</w:t>
      </w:r>
    </w:p>
    <w:p w14:paraId="2BC3C9E8" w14:textId="4DB7F3F5" w:rsidR="003E5AA3" w:rsidRDefault="003E5AA3" w:rsidP="00820D32">
      <w:pPr>
        <w:pStyle w:val="ListParagraph"/>
        <w:numPr>
          <w:ilvl w:val="0"/>
          <w:numId w:val="18"/>
        </w:numPr>
        <w:spacing w:after="0"/>
        <w:rPr>
          <w:sz w:val="22"/>
          <w:szCs w:val="22"/>
        </w:rPr>
      </w:pPr>
      <w:r>
        <w:rPr>
          <w:sz w:val="22"/>
          <w:szCs w:val="22"/>
          <w:lang w:val="en-US"/>
        </w:rPr>
        <w:t>The gNB may configure the UE to apply a particular channel prediction</w:t>
      </w:r>
      <w:r w:rsidR="00AB28C6">
        <w:rPr>
          <w:sz w:val="22"/>
          <w:szCs w:val="22"/>
          <w:lang w:val="en-US"/>
        </w:rPr>
        <w:t>/extrapolation</w:t>
      </w:r>
      <w:r>
        <w:rPr>
          <w:sz w:val="22"/>
          <w:szCs w:val="22"/>
          <w:lang w:val="en-US"/>
        </w:rPr>
        <w:t xml:space="preserve"> method.</w:t>
      </w:r>
    </w:p>
    <w:p w14:paraId="4A5503D5" w14:textId="4E295F1E" w:rsidR="00CD7130" w:rsidRPr="006A427C" w:rsidRDefault="003E5AA3" w:rsidP="00820D32">
      <w:pPr>
        <w:pStyle w:val="ListParagraph"/>
        <w:numPr>
          <w:ilvl w:val="0"/>
          <w:numId w:val="18"/>
        </w:numPr>
        <w:spacing w:after="0"/>
        <w:rPr>
          <w:sz w:val="22"/>
          <w:szCs w:val="22"/>
        </w:rPr>
      </w:pPr>
      <w:r>
        <w:rPr>
          <w:sz w:val="22"/>
          <w:szCs w:val="22"/>
        </w:rPr>
        <w:t>T</w:t>
      </w:r>
      <w:r w:rsidR="00CD7130" w:rsidRPr="003E5AA3">
        <w:rPr>
          <w:sz w:val="22"/>
          <w:szCs w:val="22"/>
        </w:rPr>
        <w:t>he gNB may configure the UE to perform channel pre</w:t>
      </w:r>
      <w:r>
        <w:rPr>
          <w:sz w:val="22"/>
          <w:szCs w:val="22"/>
        </w:rPr>
        <w:t>diction</w:t>
      </w:r>
      <w:r w:rsidR="00900BB3">
        <w:rPr>
          <w:sz w:val="22"/>
          <w:szCs w:val="22"/>
          <w:lang w:val="en-US"/>
        </w:rPr>
        <w:t>/extrapolation</w:t>
      </w:r>
      <w:r>
        <w:rPr>
          <w:sz w:val="22"/>
          <w:szCs w:val="22"/>
        </w:rPr>
        <w:t xml:space="preserve"> at a given time</w:t>
      </w:r>
      <w:r w:rsidR="00900BB3">
        <w:rPr>
          <w:sz w:val="22"/>
          <w:szCs w:val="22"/>
          <w:lang w:val="en-US"/>
        </w:rPr>
        <w:t>/frequency</w:t>
      </w:r>
      <w:r>
        <w:rPr>
          <w:sz w:val="22"/>
          <w:szCs w:val="22"/>
        </w:rPr>
        <w:t xml:space="preserve"> offset</w:t>
      </w:r>
      <w:r w:rsidR="006A427C">
        <w:rPr>
          <w:sz w:val="22"/>
          <w:szCs w:val="22"/>
          <w:lang w:val="en-US"/>
        </w:rPr>
        <w:t>.</w:t>
      </w:r>
    </w:p>
    <w:p w14:paraId="248AD478" w14:textId="7878F951" w:rsidR="006A427C" w:rsidRPr="006A427C" w:rsidRDefault="006A427C" w:rsidP="00820D32">
      <w:pPr>
        <w:pStyle w:val="ListParagraph"/>
        <w:numPr>
          <w:ilvl w:val="0"/>
          <w:numId w:val="18"/>
        </w:numPr>
        <w:spacing w:after="0"/>
        <w:rPr>
          <w:sz w:val="22"/>
          <w:szCs w:val="22"/>
        </w:rPr>
      </w:pPr>
      <w:r>
        <w:rPr>
          <w:sz w:val="22"/>
          <w:szCs w:val="22"/>
          <w:lang w:val="en-US"/>
        </w:rPr>
        <w:t>The gNB may configure the UE to report its channel prediction</w:t>
      </w:r>
      <w:r w:rsidR="00900BB3">
        <w:rPr>
          <w:sz w:val="22"/>
          <w:szCs w:val="22"/>
          <w:lang w:val="en-US"/>
        </w:rPr>
        <w:t>/extrapolation</w:t>
      </w:r>
      <w:r>
        <w:rPr>
          <w:sz w:val="22"/>
          <w:szCs w:val="22"/>
          <w:lang w:val="en-US"/>
        </w:rPr>
        <w:t>.</w:t>
      </w:r>
    </w:p>
    <w:p w14:paraId="3BBBC1A0" w14:textId="49121673" w:rsidR="00CD7130" w:rsidRPr="00CD7130" w:rsidRDefault="00CD7130" w:rsidP="003E5AA3">
      <w:pPr>
        <w:wordWrap/>
        <w:rPr>
          <w:b/>
          <w:strike/>
          <w:sz w:val="22"/>
          <w:szCs w:val="22"/>
        </w:rPr>
      </w:pPr>
    </w:p>
    <w:p w14:paraId="3795BE11" w14:textId="5FF1A0C9" w:rsidR="00303DBC" w:rsidRPr="00303DBC" w:rsidRDefault="00303DBC" w:rsidP="003E5AA3">
      <w:pPr>
        <w:wordWrap/>
        <w:rPr>
          <w:sz w:val="22"/>
          <w:szCs w:val="22"/>
        </w:rPr>
      </w:pPr>
      <w:r>
        <w:rPr>
          <w:sz w:val="22"/>
          <w:szCs w:val="22"/>
        </w:rPr>
        <w:t xml:space="preserve">In particular, this scenario only requires AI/ML model training/storage/inference at the UE; AI/ML model </w:t>
      </w:r>
      <w:r>
        <w:rPr>
          <w:sz w:val="22"/>
          <w:szCs w:val="22"/>
        </w:rPr>
        <w:lastRenderedPageBreak/>
        <w:t xml:space="preserve">exchanges </w:t>
      </w:r>
      <w:r w:rsidR="005F19D2">
        <w:rPr>
          <w:sz w:val="22"/>
          <w:szCs w:val="22"/>
        </w:rPr>
        <w:t xml:space="preserve">with the gNB </w:t>
      </w:r>
      <w:r>
        <w:rPr>
          <w:sz w:val="22"/>
          <w:szCs w:val="22"/>
        </w:rPr>
        <w:t>are not required.</w:t>
      </w:r>
    </w:p>
    <w:p w14:paraId="06097FE2" w14:textId="77777777" w:rsidR="00303DBC" w:rsidRDefault="00303DBC" w:rsidP="003E5AA3">
      <w:pPr>
        <w:wordWrap/>
        <w:rPr>
          <w:b/>
          <w:sz w:val="22"/>
          <w:szCs w:val="22"/>
        </w:rPr>
      </w:pPr>
    </w:p>
    <w:p w14:paraId="2CFFDD09" w14:textId="41A51E80" w:rsidR="00CD7130" w:rsidRDefault="00CD7130" w:rsidP="003E5AA3">
      <w:pPr>
        <w:wordWrap/>
        <w:rPr>
          <w:b/>
          <w:sz w:val="22"/>
          <w:szCs w:val="22"/>
        </w:rPr>
      </w:pPr>
      <w:r w:rsidRPr="00CD7130">
        <w:rPr>
          <w:b/>
          <w:sz w:val="22"/>
          <w:szCs w:val="22"/>
        </w:rPr>
        <w:t xml:space="preserve">Proposal </w:t>
      </w:r>
      <w:r w:rsidR="00473375">
        <w:rPr>
          <w:b/>
          <w:sz w:val="22"/>
          <w:szCs w:val="22"/>
        </w:rPr>
        <w:t>1-2</w:t>
      </w:r>
      <w:r w:rsidRPr="00CD7130">
        <w:rPr>
          <w:b/>
          <w:sz w:val="22"/>
          <w:szCs w:val="22"/>
        </w:rPr>
        <w:t xml:space="preserve">: </w:t>
      </w:r>
      <w:r w:rsidR="00023F42">
        <w:rPr>
          <w:b/>
          <w:sz w:val="22"/>
          <w:szCs w:val="22"/>
        </w:rPr>
        <w:t>Study</w:t>
      </w:r>
      <w:r w:rsidR="00023F42" w:rsidRPr="00CD7130">
        <w:rPr>
          <w:b/>
          <w:sz w:val="22"/>
          <w:szCs w:val="22"/>
        </w:rPr>
        <w:t xml:space="preserve"> </w:t>
      </w:r>
      <w:r w:rsidRPr="00CD7130">
        <w:rPr>
          <w:b/>
          <w:sz w:val="22"/>
          <w:szCs w:val="22"/>
        </w:rPr>
        <w:t>CSI prediction</w:t>
      </w:r>
      <w:r w:rsidR="00E80E07">
        <w:rPr>
          <w:b/>
          <w:sz w:val="22"/>
          <w:szCs w:val="22"/>
        </w:rPr>
        <w:t>/extrapolation</w:t>
      </w:r>
      <w:r w:rsidRPr="00CD7130">
        <w:rPr>
          <w:b/>
          <w:sz w:val="22"/>
          <w:szCs w:val="22"/>
        </w:rPr>
        <w:t xml:space="preserve"> at the UE under collaboration level </w:t>
      </w:r>
      <w:r w:rsidR="00A66091">
        <w:rPr>
          <w:b/>
          <w:sz w:val="22"/>
          <w:szCs w:val="22"/>
        </w:rPr>
        <w:t>y</w:t>
      </w:r>
      <w:r w:rsidRPr="00CD7130">
        <w:rPr>
          <w:b/>
          <w:sz w:val="22"/>
          <w:szCs w:val="22"/>
        </w:rPr>
        <w:t xml:space="preserve">, where limited information exchanges </w:t>
      </w:r>
      <w:r w:rsidR="00A66091">
        <w:rPr>
          <w:b/>
          <w:sz w:val="22"/>
          <w:szCs w:val="22"/>
        </w:rPr>
        <w:t xml:space="preserve">(without model transfer) </w:t>
      </w:r>
      <w:r w:rsidRPr="00CD7130">
        <w:rPr>
          <w:b/>
          <w:sz w:val="22"/>
          <w:szCs w:val="22"/>
        </w:rPr>
        <w:t>are required to configure/enable AI</w:t>
      </w:r>
      <w:r w:rsidR="00367DF1">
        <w:rPr>
          <w:b/>
          <w:sz w:val="22"/>
          <w:szCs w:val="22"/>
        </w:rPr>
        <w:t>/ML</w:t>
      </w:r>
      <w:r w:rsidRPr="00CD7130">
        <w:rPr>
          <w:b/>
          <w:sz w:val="22"/>
          <w:szCs w:val="22"/>
        </w:rPr>
        <w:t>.</w:t>
      </w:r>
    </w:p>
    <w:p w14:paraId="3CC4D67D" w14:textId="36C01A4B" w:rsidR="00187F05" w:rsidRDefault="00187F05" w:rsidP="003E5AA3">
      <w:pPr>
        <w:wordWrap/>
        <w:rPr>
          <w:b/>
          <w:sz w:val="22"/>
          <w:szCs w:val="22"/>
        </w:rPr>
      </w:pPr>
    </w:p>
    <w:p w14:paraId="02BD8053" w14:textId="77777777" w:rsidR="00187F05" w:rsidRDefault="00187F05" w:rsidP="003E5AA3">
      <w:pPr>
        <w:wordWrap/>
        <w:rPr>
          <w:b/>
          <w:sz w:val="22"/>
          <w:szCs w:val="22"/>
        </w:rPr>
      </w:pPr>
    </w:p>
    <w:p w14:paraId="088DC4F5" w14:textId="63E3C7E5" w:rsidR="00081AF9" w:rsidRDefault="006346E0" w:rsidP="00FA72B5">
      <w:pPr>
        <w:pStyle w:val="Heading1"/>
        <w:spacing w:before="0" w:after="0"/>
      </w:pPr>
      <w:r w:rsidRPr="00135EA4">
        <w:t>CSI Compression</w:t>
      </w:r>
    </w:p>
    <w:p w14:paraId="34788684" w14:textId="77777777" w:rsidR="00187F05" w:rsidRPr="00FA72B5" w:rsidRDefault="00187F05" w:rsidP="00FA72B5">
      <w:pPr>
        <w:rPr>
          <w:lang w:val="en-GB" w:eastAsia="en-US"/>
        </w:rPr>
      </w:pPr>
    </w:p>
    <w:p w14:paraId="7EE0DEC2" w14:textId="768FEBF0" w:rsidR="00172D24" w:rsidRDefault="00AD529E" w:rsidP="00C354D8">
      <w:pPr>
        <w:pStyle w:val="Heading2"/>
        <w:spacing w:before="0" w:after="0"/>
      </w:pPr>
      <w:r>
        <w:t>Spec impact</w:t>
      </w:r>
    </w:p>
    <w:p w14:paraId="1CCB68AC" w14:textId="77777777" w:rsidR="00BB4594" w:rsidRDefault="00BB4594" w:rsidP="008272B6">
      <w:pPr>
        <w:wordWrap/>
        <w:jc w:val="both"/>
        <w:rPr>
          <w:sz w:val="22"/>
          <w:szCs w:val="22"/>
        </w:rPr>
      </w:pPr>
    </w:p>
    <w:p w14:paraId="13CEC32C" w14:textId="13B4DE93" w:rsidR="00172D24" w:rsidRDefault="004C3CFA" w:rsidP="008272B6">
      <w:pPr>
        <w:wordWrap/>
        <w:jc w:val="both"/>
        <w:rPr>
          <w:sz w:val="22"/>
          <w:szCs w:val="22"/>
        </w:rPr>
      </w:pPr>
      <w:r>
        <w:rPr>
          <w:sz w:val="22"/>
          <w:szCs w:val="22"/>
        </w:rPr>
        <w:t>In RAN1#109-e, the following agreement was made:</w:t>
      </w:r>
    </w:p>
    <w:p w14:paraId="737D20C8" w14:textId="7F006A6A" w:rsidR="004C3CFA" w:rsidRPr="004C3CFA" w:rsidRDefault="004C3CFA" w:rsidP="004C3CFA">
      <w:pPr>
        <w:wordWrap/>
        <w:jc w:val="both"/>
        <w:rPr>
          <w:sz w:val="22"/>
          <w:szCs w:val="22"/>
          <w:lang w:eastAsia="x-none"/>
        </w:rPr>
      </w:pPr>
      <w:r w:rsidRPr="004C3CFA">
        <w:rPr>
          <w:sz w:val="22"/>
          <w:szCs w:val="22"/>
          <w:highlight w:val="green"/>
          <w:lang w:eastAsia="x-none"/>
        </w:rPr>
        <w:t>Agreement</w:t>
      </w:r>
    </w:p>
    <w:p w14:paraId="4DFF629D" w14:textId="27A9A0A1" w:rsidR="004C3CFA" w:rsidRPr="004C3CFA" w:rsidRDefault="004C3CFA" w:rsidP="004C3CFA">
      <w:pPr>
        <w:wordWrap/>
        <w:jc w:val="both"/>
        <w:rPr>
          <w:sz w:val="22"/>
          <w:szCs w:val="22"/>
        </w:rPr>
      </w:pPr>
      <w:r w:rsidRPr="004C3CFA">
        <w:rPr>
          <w:sz w:val="22"/>
          <w:szCs w:val="22"/>
        </w:rPr>
        <w:t>Spatial-frequency domain CSI compression using two-sided AI model is selected as one representative sub use case.</w:t>
      </w:r>
    </w:p>
    <w:p w14:paraId="353E7833" w14:textId="77777777" w:rsidR="004C3CFA" w:rsidRPr="004C3CFA" w:rsidRDefault="004C3CFA" w:rsidP="00820D32">
      <w:pPr>
        <w:widowControl/>
        <w:numPr>
          <w:ilvl w:val="0"/>
          <w:numId w:val="23"/>
        </w:numPr>
        <w:shd w:val="clear" w:color="auto" w:fill="FFFFFF"/>
        <w:wordWrap/>
        <w:autoSpaceDE/>
        <w:autoSpaceDN/>
        <w:rPr>
          <w:sz w:val="22"/>
          <w:szCs w:val="22"/>
          <w:lang w:eastAsia="x-none"/>
        </w:rPr>
      </w:pPr>
      <w:r w:rsidRPr="004C3CFA">
        <w:rPr>
          <w:sz w:val="22"/>
          <w:szCs w:val="22"/>
          <w:lang w:eastAsia="x-none"/>
        </w:rPr>
        <w:t>Note: Study of other sub use cases is not precluded.</w:t>
      </w:r>
    </w:p>
    <w:p w14:paraId="3183FE61" w14:textId="34413458" w:rsidR="004C3CFA" w:rsidRPr="004C3CFA" w:rsidRDefault="004C3CFA" w:rsidP="00820D32">
      <w:pPr>
        <w:pStyle w:val="ListParagraph"/>
        <w:numPr>
          <w:ilvl w:val="0"/>
          <w:numId w:val="23"/>
        </w:numPr>
        <w:spacing w:after="0"/>
        <w:jc w:val="both"/>
        <w:rPr>
          <w:sz w:val="22"/>
          <w:szCs w:val="22"/>
        </w:rPr>
      </w:pPr>
      <w:r w:rsidRPr="004C3CFA">
        <w:rPr>
          <w:sz w:val="22"/>
          <w:szCs w:val="22"/>
          <w:lang w:eastAsia="x-none"/>
        </w:rPr>
        <w:t>Note: All pre-processing/post-processing, quantization/de-quantization are within the scope of the sub use case</w:t>
      </w:r>
      <w:r w:rsidRPr="004C3CFA">
        <w:rPr>
          <w:sz w:val="22"/>
          <w:szCs w:val="22"/>
          <w:lang w:val="en-US" w:eastAsia="x-none"/>
        </w:rPr>
        <w:t>.</w:t>
      </w:r>
    </w:p>
    <w:p w14:paraId="45C81823" w14:textId="77777777" w:rsidR="004C3CFA" w:rsidRPr="004C3CFA" w:rsidRDefault="004C3CFA" w:rsidP="004C3CFA">
      <w:pPr>
        <w:wordWrap/>
        <w:jc w:val="both"/>
        <w:rPr>
          <w:sz w:val="22"/>
          <w:szCs w:val="22"/>
        </w:rPr>
      </w:pPr>
    </w:p>
    <w:p w14:paraId="064752DD" w14:textId="3DC779B5" w:rsidR="009606A6" w:rsidRPr="008272B6" w:rsidRDefault="00006536" w:rsidP="00314C7B">
      <w:pPr>
        <w:wordWrap/>
        <w:jc w:val="both"/>
        <w:rPr>
          <w:sz w:val="22"/>
          <w:szCs w:val="22"/>
        </w:rPr>
      </w:pPr>
      <w:r w:rsidRPr="008272B6">
        <w:rPr>
          <w:sz w:val="22"/>
          <w:szCs w:val="22"/>
        </w:rPr>
        <w:t xml:space="preserve">Fig. </w:t>
      </w:r>
      <w:r w:rsidR="008F4989">
        <w:rPr>
          <w:sz w:val="22"/>
          <w:szCs w:val="22"/>
        </w:rPr>
        <w:t>3</w:t>
      </w:r>
      <w:r w:rsidRPr="008272B6">
        <w:rPr>
          <w:sz w:val="22"/>
          <w:szCs w:val="22"/>
        </w:rPr>
        <w:t xml:space="preserve"> shows one approach for this sub-use case which relies on an </w:t>
      </w:r>
      <w:r w:rsidR="00744B7F">
        <w:rPr>
          <w:sz w:val="22"/>
          <w:szCs w:val="22"/>
        </w:rPr>
        <w:t>autoencoder (</w:t>
      </w:r>
      <w:r w:rsidR="002F38A2">
        <w:rPr>
          <w:sz w:val="22"/>
          <w:szCs w:val="22"/>
        </w:rPr>
        <w:t>AE</w:t>
      </w:r>
      <w:r w:rsidR="00744B7F">
        <w:rPr>
          <w:sz w:val="22"/>
          <w:szCs w:val="22"/>
        </w:rPr>
        <w:t>)</w:t>
      </w:r>
      <w:r w:rsidR="009606A6" w:rsidRPr="008272B6">
        <w:rPr>
          <w:sz w:val="22"/>
          <w:szCs w:val="22"/>
        </w:rPr>
        <w:t xml:space="preserve"> and entails the following steps:</w:t>
      </w:r>
    </w:p>
    <w:p w14:paraId="3996B54B" w14:textId="598FD715" w:rsidR="009606A6" w:rsidRPr="008272B6" w:rsidRDefault="009606A6" w:rsidP="00820D32">
      <w:pPr>
        <w:pStyle w:val="ListParagraph"/>
        <w:numPr>
          <w:ilvl w:val="0"/>
          <w:numId w:val="17"/>
        </w:numPr>
        <w:spacing w:after="0"/>
        <w:jc w:val="both"/>
        <w:rPr>
          <w:sz w:val="22"/>
          <w:szCs w:val="22"/>
        </w:rPr>
      </w:pPr>
      <w:r w:rsidRPr="008272B6">
        <w:rPr>
          <w:sz w:val="22"/>
          <w:szCs w:val="22"/>
          <w:lang w:val="en-US"/>
        </w:rPr>
        <w:t xml:space="preserve">The </w:t>
      </w:r>
      <w:r w:rsidRPr="008272B6">
        <w:rPr>
          <w:sz w:val="22"/>
          <w:szCs w:val="22"/>
        </w:rPr>
        <w:t>UE pre-process</w:t>
      </w:r>
      <w:r w:rsidRPr="008272B6">
        <w:rPr>
          <w:sz w:val="22"/>
          <w:szCs w:val="22"/>
          <w:lang w:val="en-US"/>
        </w:rPr>
        <w:t>es</w:t>
      </w:r>
      <w:r w:rsidRPr="008272B6">
        <w:rPr>
          <w:sz w:val="22"/>
          <w:szCs w:val="22"/>
        </w:rPr>
        <w:t xml:space="preserve"> its channel estimate </w:t>
      </w:r>
      <m:oMath>
        <m:acc>
          <m:accPr>
            <m:ctrlPr>
              <w:rPr>
                <w:rFonts w:ascii="Cambria Math" w:hAnsi="Cambria Math"/>
                <w:i/>
                <w:iCs/>
                <w:sz w:val="22"/>
                <w:szCs w:val="22"/>
                <w:lang w:val="en-US"/>
              </w:rPr>
            </m:ctrlPr>
          </m:accPr>
          <m:e>
            <m:r>
              <m:rPr>
                <m:sty m:val="b"/>
              </m:rPr>
              <w:rPr>
                <w:rFonts w:ascii="Cambria Math" w:hAnsi="Cambria Math"/>
                <w:sz w:val="22"/>
                <w:szCs w:val="22"/>
                <w:lang w:val="en-US"/>
              </w:rPr>
              <m:t>H</m:t>
            </m:r>
          </m:e>
        </m:acc>
      </m:oMath>
      <w:r w:rsidR="00D36676" w:rsidRPr="008272B6">
        <w:rPr>
          <w:sz w:val="22"/>
          <w:szCs w:val="22"/>
          <w:lang w:val="en-US"/>
        </w:rPr>
        <w:t xml:space="preserve"> </w:t>
      </w:r>
      <w:r w:rsidR="00E33E5A">
        <w:rPr>
          <w:sz w:val="22"/>
          <w:szCs w:val="22"/>
          <w:lang w:val="en-US"/>
        </w:rPr>
        <w:t xml:space="preserve">(e.g. by performing an SVD for each sub-band) </w:t>
      </w:r>
      <w:r w:rsidRPr="008272B6">
        <w:rPr>
          <w:sz w:val="22"/>
          <w:szCs w:val="22"/>
        </w:rPr>
        <w:t>to obtain a precoder</w:t>
      </w:r>
      <w:r w:rsidR="00D36676" w:rsidRPr="008272B6">
        <w:rPr>
          <w:sz w:val="22"/>
          <w:szCs w:val="22"/>
          <w:lang w:val="en-US"/>
        </w:rPr>
        <w:t xml:space="preserve"> </w:t>
      </w:r>
      <m:oMath>
        <m:sSub>
          <m:sSubPr>
            <m:ctrlPr>
              <w:rPr>
                <w:rFonts w:ascii="Cambria Math" w:hAnsi="Cambria Math"/>
                <w:b/>
                <w:bCs/>
                <w:i/>
                <w:iCs/>
                <w:sz w:val="22"/>
                <w:szCs w:val="22"/>
                <w:lang w:val="en-US"/>
              </w:rPr>
            </m:ctrlPr>
          </m:sSubPr>
          <m:e>
            <m:r>
              <m:rPr>
                <m:sty m:val="b"/>
              </m:rPr>
              <w:rPr>
                <w:rFonts w:ascii="Cambria Math" w:hAnsi="Cambria Math"/>
                <w:sz w:val="22"/>
                <w:szCs w:val="22"/>
                <w:lang w:val="en-US"/>
              </w:rPr>
              <m:t>V</m:t>
            </m:r>
          </m:e>
          <m:sub>
            <m:r>
              <w:rPr>
                <w:rFonts w:ascii="Cambria Math" w:hAnsi="Cambria Math"/>
                <w:sz w:val="22"/>
                <w:szCs w:val="22"/>
                <w:lang w:val="en-US"/>
              </w:rPr>
              <m:t>stack</m:t>
            </m:r>
          </m:sub>
        </m:sSub>
      </m:oMath>
      <w:r w:rsidRPr="008272B6">
        <w:rPr>
          <w:sz w:val="22"/>
          <w:szCs w:val="22"/>
        </w:rPr>
        <w:t>, which is passed to the encoder.</w:t>
      </w:r>
    </w:p>
    <w:p w14:paraId="6E0B04F1" w14:textId="4488AD87" w:rsidR="009606A6" w:rsidRPr="008272B6" w:rsidRDefault="009606A6" w:rsidP="00820D32">
      <w:pPr>
        <w:pStyle w:val="ListParagraph"/>
        <w:numPr>
          <w:ilvl w:val="0"/>
          <w:numId w:val="17"/>
        </w:numPr>
        <w:spacing w:after="0"/>
        <w:jc w:val="both"/>
        <w:rPr>
          <w:sz w:val="22"/>
          <w:szCs w:val="22"/>
          <w:lang w:val="en-US"/>
        </w:rPr>
      </w:pPr>
      <w:r w:rsidRPr="008272B6">
        <w:rPr>
          <w:sz w:val="22"/>
          <w:szCs w:val="22"/>
        </w:rPr>
        <w:t xml:space="preserve">The encoder compresses the precoder </w:t>
      </w:r>
      <m:oMath>
        <m:sSub>
          <m:sSubPr>
            <m:ctrlPr>
              <w:rPr>
                <w:rFonts w:ascii="Cambria Math" w:hAnsi="Cambria Math"/>
                <w:b/>
                <w:bCs/>
                <w:i/>
                <w:iCs/>
                <w:sz w:val="22"/>
                <w:szCs w:val="22"/>
                <w:lang w:val="en-US"/>
              </w:rPr>
            </m:ctrlPr>
          </m:sSubPr>
          <m:e>
            <m:r>
              <m:rPr>
                <m:sty m:val="b"/>
              </m:rPr>
              <w:rPr>
                <w:rFonts w:ascii="Cambria Math" w:hAnsi="Cambria Math"/>
                <w:sz w:val="22"/>
                <w:szCs w:val="22"/>
                <w:lang w:val="en-US"/>
              </w:rPr>
              <m:t>V</m:t>
            </m:r>
          </m:e>
          <m:sub>
            <m:r>
              <w:rPr>
                <w:rFonts w:ascii="Cambria Math" w:hAnsi="Cambria Math"/>
                <w:sz w:val="22"/>
                <w:szCs w:val="22"/>
                <w:lang w:val="en-US"/>
              </w:rPr>
              <m:t>stack</m:t>
            </m:r>
          </m:sub>
        </m:sSub>
      </m:oMath>
      <w:r w:rsidR="00D36676" w:rsidRPr="008272B6">
        <w:rPr>
          <w:b/>
          <w:bCs/>
          <w:iCs/>
          <w:sz w:val="22"/>
          <w:szCs w:val="22"/>
          <w:lang w:val="en-US"/>
        </w:rPr>
        <w:t xml:space="preserve"> </w:t>
      </w:r>
      <w:r w:rsidRPr="008272B6">
        <w:rPr>
          <w:sz w:val="22"/>
          <w:szCs w:val="22"/>
        </w:rPr>
        <w:t>into a feature vector</w:t>
      </w:r>
      <w:r w:rsidR="00D36676" w:rsidRPr="008272B6">
        <w:rPr>
          <w:sz w:val="22"/>
          <w:szCs w:val="22"/>
          <w:lang w:val="en-US"/>
        </w:rPr>
        <w:t xml:space="preserve"> </w:t>
      </w:r>
      <m:oMath>
        <m:r>
          <m:rPr>
            <m:sty m:val="b"/>
          </m:rPr>
          <w:rPr>
            <w:rFonts w:ascii="Cambria Math" w:hAnsi="Cambria Math"/>
            <w:sz w:val="22"/>
            <w:szCs w:val="22"/>
            <w:lang w:val="en-US"/>
          </w:rPr>
          <m:t>z</m:t>
        </m:r>
      </m:oMath>
      <w:r w:rsidRPr="008272B6">
        <w:rPr>
          <w:sz w:val="22"/>
          <w:szCs w:val="22"/>
        </w:rPr>
        <w:t>.</w:t>
      </w:r>
    </w:p>
    <w:p w14:paraId="1601BB98" w14:textId="02233565" w:rsidR="00006536" w:rsidRPr="008272B6" w:rsidRDefault="009606A6" w:rsidP="00820D32">
      <w:pPr>
        <w:pStyle w:val="ListParagraph"/>
        <w:numPr>
          <w:ilvl w:val="0"/>
          <w:numId w:val="17"/>
        </w:numPr>
        <w:spacing w:after="0"/>
        <w:jc w:val="both"/>
        <w:rPr>
          <w:sz w:val="22"/>
          <w:szCs w:val="22"/>
          <w:lang w:val="en-US"/>
        </w:rPr>
      </w:pPr>
      <w:r w:rsidRPr="008272B6">
        <w:rPr>
          <w:sz w:val="22"/>
          <w:szCs w:val="22"/>
        </w:rPr>
        <w:t xml:space="preserve">The feature </w:t>
      </w:r>
      <w:r w:rsidRPr="008272B6">
        <w:rPr>
          <w:sz w:val="22"/>
          <w:szCs w:val="22"/>
          <w:lang w:val="en-US"/>
        </w:rPr>
        <w:t xml:space="preserve">vector </w:t>
      </w:r>
      <m:oMath>
        <m:r>
          <m:rPr>
            <m:sty m:val="b"/>
          </m:rPr>
          <w:rPr>
            <w:rFonts w:ascii="Cambria Math" w:hAnsi="Cambria Math"/>
            <w:sz w:val="22"/>
            <w:szCs w:val="22"/>
            <w:lang w:val="en-US"/>
          </w:rPr>
          <m:t xml:space="preserve">z </m:t>
        </m:r>
      </m:oMath>
      <w:r w:rsidRPr="008272B6">
        <w:rPr>
          <w:sz w:val="22"/>
          <w:szCs w:val="22"/>
          <w:lang w:val="en-US"/>
        </w:rPr>
        <w:t>is passed from the UE to the gNB</w:t>
      </w:r>
      <w:r w:rsidR="008272B6" w:rsidRPr="008272B6">
        <w:rPr>
          <w:sz w:val="22"/>
          <w:szCs w:val="22"/>
          <w:lang w:val="en-US"/>
        </w:rPr>
        <w:t xml:space="preserve"> (here, it is assumed that the feedback channel is noiseless)</w:t>
      </w:r>
      <w:r w:rsidRPr="008272B6">
        <w:rPr>
          <w:sz w:val="22"/>
          <w:szCs w:val="22"/>
          <w:lang w:val="en-US"/>
        </w:rPr>
        <w:t>, which passes it to the decoder.</w:t>
      </w:r>
    </w:p>
    <w:p w14:paraId="04341B26" w14:textId="74C3244A" w:rsidR="009606A6" w:rsidRPr="008272B6" w:rsidRDefault="009606A6" w:rsidP="00820D32">
      <w:pPr>
        <w:pStyle w:val="ListParagraph"/>
        <w:numPr>
          <w:ilvl w:val="0"/>
          <w:numId w:val="17"/>
        </w:numPr>
        <w:spacing w:after="0"/>
        <w:jc w:val="both"/>
        <w:rPr>
          <w:sz w:val="22"/>
          <w:szCs w:val="22"/>
          <w:lang w:val="en-US"/>
        </w:rPr>
      </w:pPr>
      <w:r w:rsidRPr="008272B6">
        <w:rPr>
          <w:sz w:val="22"/>
          <w:szCs w:val="22"/>
          <w:lang w:val="en-US"/>
        </w:rPr>
        <w:t xml:space="preserve">The decoder decompresses the feature vector </w:t>
      </w:r>
      <m:oMath>
        <m:r>
          <m:rPr>
            <m:sty m:val="b"/>
          </m:rPr>
          <w:rPr>
            <w:rFonts w:ascii="Cambria Math" w:hAnsi="Cambria Math"/>
            <w:sz w:val="22"/>
            <w:szCs w:val="22"/>
            <w:lang w:val="en-US"/>
          </w:rPr>
          <m:t xml:space="preserve">z </m:t>
        </m:r>
      </m:oMath>
      <w:r w:rsidRPr="008272B6">
        <w:rPr>
          <w:sz w:val="22"/>
          <w:szCs w:val="22"/>
          <w:lang w:val="en-US"/>
        </w:rPr>
        <w:t xml:space="preserve">into an estimate </w:t>
      </w:r>
      <m:oMath>
        <m:sSub>
          <m:sSubPr>
            <m:ctrlPr>
              <w:rPr>
                <w:rFonts w:ascii="Cambria Math" w:hAnsi="Cambria Math"/>
                <w:i/>
                <w:iCs/>
                <w:sz w:val="22"/>
                <w:szCs w:val="22"/>
                <w:lang w:val="en-US"/>
              </w:rPr>
            </m:ctrlPr>
          </m:sSubPr>
          <m:e>
            <m:acc>
              <m:accPr>
                <m:chr m:val="̃"/>
                <m:ctrlPr>
                  <w:rPr>
                    <w:rFonts w:ascii="Cambria Math" w:hAnsi="Cambria Math"/>
                    <w:i/>
                    <w:iCs/>
                    <w:sz w:val="22"/>
                    <w:szCs w:val="22"/>
                    <w:lang w:val="en-US"/>
                  </w:rPr>
                </m:ctrlPr>
              </m:accPr>
              <m:e>
                <m:r>
                  <m:rPr>
                    <m:sty m:val="b"/>
                  </m:rPr>
                  <w:rPr>
                    <w:rFonts w:ascii="Cambria Math" w:hAnsi="Cambria Math"/>
                    <w:sz w:val="22"/>
                    <w:szCs w:val="22"/>
                    <w:lang w:val="en-US"/>
                  </w:rPr>
                  <m:t>V</m:t>
                </m:r>
              </m:e>
            </m:acc>
          </m:e>
          <m:sub>
            <m:r>
              <w:rPr>
                <w:rFonts w:ascii="Cambria Math" w:hAnsi="Cambria Math"/>
                <w:sz w:val="22"/>
                <w:szCs w:val="22"/>
                <w:lang w:val="en-US"/>
              </w:rPr>
              <m:t>stack</m:t>
            </m:r>
          </m:sub>
        </m:sSub>
        <m:r>
          <w:rPr>
            <w:rFonts w:ascii="Cambria Math" w:hAnsi="Cambria Math"/>
            <w:sz w:val="22"/>
            <w:szCs w:val="22"/>
            <w:lang w:val="en-US"/>
          </w:rPr>
          <m:t xml:space="preserve"> </m:t>
        </m:r>
      </m:oMath>
      <w:r w:rsidRPr="008272B6">
        <w:rPr>
          <w:sz w:val="22"/>
          <w:szCs w:val="22"/>
          <w:lang w:val="en-US"/>
        </w:rPr>
        <w:t>of the precoder.</w:t>
      </w:r>
    </w:p>
    <w:p w14:paraId="24CB5B4D" w14:textId="77777777" w:rsidR="00006536" w:rsidRPr="008272B6" w:rsidRDefault="00006536" w:rsidP="008272B6">
      <w:pPr>
        <w:wordWrap/>
        <w:jc w:val="both"/>
        <w:rPr>
          <w:sz w:val="22"/>
          <w:szCs w:val="22"/>
        </w:rPr>
      </w:pPr>
    </w:p>
    <w:p w14:paraId="1D57C97E" w14:textId="77777777" w:rsidR="00006536" w:rsidRPr="008272B6" w:rsidRDefault="00006536" w:rsidP="008272B6">
      <w:pPr>
        <w:keepNext/>
        <w:wordWrap/>
        <w:jc w:val="center"/>
        <w:rPr>
          <w:sz w:val="22"/>
          <w:szCs w:val="22"/>
        </w:rPr>
      </w:pPr>
      <w:r w:rsidRPr="008272B6">
        <w:rPr>
          <w:noProof/>
          <w:sz w:val="22"/>
          <w:szCs w:val="22"/>
          <w:lang w:eastAsia="en-US"/>
        </w:rPr>
        <w:drawing>
          <wp:inline distT="0" distB="0" distL="0" distR="0" wp14:anchorId="0262EF3B" wp14:editId="5462D61A">
            <wp:extent cx="6137910" cy="17722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utoencoder.png"/>
                    <pic:cNvPicPr/>
                  </pic:nvPicPr>
                  <pic:blipFill>
                    <a:blip r:embed="rId10">
                      <a:extLst>
                        <a:ext uri="{28A0092B-C50C-407E-A947-70E740481C1C}">
                          <a14:useLocalDpi xmlns:a14="http://schemas.microsoft.com/office/drawing/2010/main" val="0"/>
                        </a:ext>
                      </a:extLst>
                    </a:blip>
                    <a:stretch>
                      <a:fillRect/>
                    </a:stretch>
                  </pic:blipFill>
                  <pic:spPr>
                    <a:xfrm>
                      <a:off x="0" y="0"/>
                      <a:ext cx="6137910" cy="1772285"/>
                    </a:xfrm>
                    <a:prstGeom prst="rect">
                      <a:avLst/>
                    </a:prstGeom>
                  </pic:spPr>
                </pic:pic>
              </a:graphicData>
            </a:graphic>
          </wp:inline>
        </w:drawing>
      </w:r>
    </w:p>
    <w:p w14:paraId="3F3D6FFB" w14:textId="375A6BA4" w:rsidR="00A35131" w:rsidRDefault="00006536" w:rsidP="008272B6">
      <w:pPr>
        <w:pStyle w:val="Caption"/>
        <w:wordWrap/>
        <w:spacing w:before="0" w:after="0"/>
        <w:jc w:val="center"/>
        <w:rPr>
          <w:b w:val="0"/>
          <w:sz w:val="22"/>
          <w:szCs w:val="22"/>
        </w:rPr>
      </w:pPr>
      <w:r w:rsidRPr="00A81230">
        <w:rPr>
          <w:b w:val="0"/>
          <w:sz w:val="22"/>
          <w:szCs w:val="22"/>
        </w:rPr>
        <w:t xml:space="preserve">Figure </w:t>
      </w:r>
      <w:r w:rsidR="008F4989">
        <w:rPr>
          <w:b w:val="0"/>
          <w:sz w:val="22"/>
          <w:szCs w:val="22"/>
        </w:rPr>
        <w:t>3</w:t>
      </w:r>
      <w:r w:rsidRPr="00A81230">
        <w:rPr>
          <w:b w:val="0"/>
          <w:sz w:val="22"/>
          <w:szCs w:val="22"/>
        </w:rPr>
        <w:t>: Autoencoder</w:t>
      </w:r>
    </w:p>
    <w:p w14:paraId="64CCC72B" w14:textId="1993AC0E" w:rsidR="00781941" w:rsidRDefault="00781941" w:rsidP="00781941">
      <w:pPr>
        <w:wordWrap/>
        <w:rPr>
          <w:rFonts w:eastAsia="Malgun Gothic"/>
          <w:sz w:val="22"/>
          <w:szCs w:val="22"/>
        </w:rPr>
      </w:pPr>
    </w:p>
    <w:p w14:paraId="6BB02A01" w14:textId="747A5821" w:rsidR="00414E51" w:rsidRPr="00B44AE8" w:rsidRDefault="00B44AE8" w:rsidP="00B44AE8">
      <w:pPr>
        <w:wordWrap/>
        <w:rPr>
          <w:rFonts w:eastAsia="Malgun Gothic"/>
          <w:sz w:val="22"/>
          <w:szCs w:val="22"/>
        </w:rPr>
      </w:pPr>
      <w:r>
        <w:rPr>
          <w:rFonts w:eastAsia="Malgun Gothic" w:hint="eastAsia"/>
          <w:sz w:val="22"/>
          <w:szCs w:val="22"/>
        </w:rPr>
        <w:t xml:space="preserve">In this sub-use case, the </w:t>
      </w:r>
      <w:r w:rsidR="005C6CF9">
        <w:rPr>
          <w:rFonts w:eastAsia="Malgun Gothic"/>
          <w:sz w:val="22"/>
          <w:szCs w:val="22"/>
        </w:rPr>
        <w:t>input/output requirements for an</w:t>
      </w:r>
      <w:r w:rsidR="00816278">
        <w:rPr>
          <w:rFonts w:eastAsia="Malgun Gothic"/>
          <w:sz w:val="22"/>
          <w:szCs w:val="22"/>
        </w:rPr>
        <w:t xml:space="preserve"> autoencoder</w:t>
      </w:r>
      <w:r>
        <w:rPr>
          <w:rFonts w:eastAsia="Malgun Gothic" w:hint="eastAsia"/>
          <w:sz w:val="22"/>
          <w:szCs w:val="22"/>
        </w:rPr>
        <w:t xml:space="preserve"> should be studie</w:t>
      </w:r>
      <w:r>
        <w:rPr>
          <w:rFonts w:eastAsia="Malgun Gothic"/>
          <w:sz w:val="22"/>
          <w:szCs w:val="22"/>
        </w:rPr>
        <w:t xml:space="preserve">d. </w:t>
      </w:r>
      <w:r w:rsidR="005C6CF9">
        <w:rPr>
          <w:rFonts w:eastAsia="Malgun Gothic"/>
          <w:sz w:val="22"/>
          <w:szCs w:val="22"/>
        </w:rPr>
        <w:t xml:space="preserve">Candidates for </w:t>
      </w:r>
      <w:r>
        <w:rPr>
          <w:rFonts w:eastAsia="Malgun Gothic"/>
          <w:sz w:val="22"/>
          <w:szCs w:val="22"/>
        </w:rPr>
        <w:t xml:space="preserve">the input type </w:t>
      </w:r>
      <w:r w:rsidR="005C6CF9">
        <w:rPr>
          <w:rFonts w:eastAsia="Malgun Gothic"/>
          <w:sz w:val="22"/>
          <w:szCs w:val="22"/>
        </w:rPr>
        <w:t>include</w:t>
      </w:r>
      <w:r>
        <w:rPr>
          <w:rFonts w:eastAsia="Malgun Gothic"/>
          <w:sz w:val="22"/>
          <w:szCs w:val="22"/>
        </w:rPr>
        <w:t>:</w:t>
      </w:r>
    </w:p>
    <w:p w14:paraId="0DCA89E1" w14:textId="7C4725CB" w:rsidR="00781941" w:rsidRDefault="00B44AE8" w:rsidP="00820D32">
      <w:pPr>
        <w:pStyle w:val="ListParagraph"/>
        <w:numPr>
          <w:ilvl w:val="0"/>
          <w:numId w:val="20"/>
        </w:numPr>
        <w:spacing w:after="0"/>
        <w:jc w:val="both"/>
        <w:rPr>
          <w:sz w:val="22"/>
          <w:szCs w:val="22"/>
        </w:rPr>
      </w:pPr>
      <w:r w:rsidRPr="00414E51">
        <w:rPr>
          <w:sz w:val="22"/>
          <w:szCs w:val="22"/>
        </w:rPr>
        <w:t xml:space="preserve">a </w:t>
      </w:r>
      <w:r>
        <w:rPr>
          <w:sz w:val="22"/>
          <w:szCs w:val="22"/>
        </w:rPr>
        <w:t>set of eigenvector</w:t>
      </w:r>
      <w:r w:rsidR="005C6CF9">
        <w:rPr>
          <w:sz w:val="22"/>
          <w:szCs w:val="22"/>
          <w:lang w:val="en-US"/>
        </w:rPr>
        <w:t>s</w:t>
      </w:r>
      <w:r>
        <w:rPr>
          <w:sz w:val="22"/>
          <w:szCs w:val="22"/>
        </w:rPr>
        <w:t xml:space="preserve"> (or singular vector</w:t>
      </w:r>
      <w:r w:rsidR="005C6CF9">
        <w:rPr>
          <w:sz w:val="22"/>
          <w:szCs w:val="22"/>
          <w:lang w:val="en-US"/>
        </w:rPr>
        <w:t>s</w:t>
      </w:r>
      <w:r>
        <w:rPr>
          <w:sz w:val="22"/>
          <w:szCs w:val="22"/>
        </w:rPr>
        <w:t>)</w:t>
      </w:r>
      <w:r w:rsidRPr="00414E51">
        <w:rPr>
          <w:sz w:val="22"/>
          <w:szCs w:val="22"/>
        </w:rPr>
        <w:t xml:space="preserve"> </w:t>
      </w:r>
      <m:oMath>
        <m:sSub>
          <m:sSubPr>
            <m:ctrlPr>
              <w:rPr>
                <w:rFonts w:ascii="Cambria Math" w:hAnsi="Cambria Math"/>
                <w:b/>
                <w:bCs/>
                <w:i/>
                <w:iCs/>
                <w:sz w:val="22"/>
                <w:szCs w:val="22"/>
                <w:lang w:val="en-US"/>
              </w:rPr>
            </m:ctrlPr>
          </m:sSubPr>
          <m:e>
            <m:r>
              <m:rPr>
                <m:sty m:val="b"/>
              </m:rPr>
              <w:rPr>
                <w:rFonts w:ascii="Cambria Math" w:hAnsi="Cambria Math"/>
                <w:sz w:val="22"/>
                <w:szCs w:val="22"/>
                <w:lang w:val="en-US"/>
              </w:rPr>
              <m:t>V</m:t>
            </m:r>
          </m:e>
          <m:sub>
            <m:r>
              <w:rPr>
                <w:rFonts w:ascii="Cambria Math" w:hAnsi="Cambria Math"/>
                <w:sz w:val="22"/>
                <w:szCs w:val="22"/>
                <w:lang w:val="en-US"/>
              </w:rPr>
              <m:t>stack</m:t>
            </m:r>
          </m:sub>
        </m:sSub>
      </m:oMath>
      <w:r w:rsidRPr="00414E51">
        <w:rPr>
          <w:b/>
          <w:bCs/>
          <w:iCs/>
          <w:sz w:val="22"/>
          <w:szCs w:val="22"/>
        </w:rPr>
        <w:t xml:space="preserve"> </w:t>
      </w:r>
      <w:r w:rsidR="00ED78EA" w:rsidRPr="00414E51">
        <w:rPr>
          <w:sz w:val="22"/>
          <w:szCs w:val="22"/>
        </w:rPr>
        <w:t>pre-process</w:t>
      </w:r>
      <w:r>
        <w:rPr>
          <w:sz w:val="22"/>
          <w:szCs w:val="22"/>
        </w:rPr>
        <w:t xml:space="preserve">ed by </w:t>
      </w:r>
      <w:r w:rsidR="005C6CF9">
        <w:rPr>
          <w:sz w:val="22"/>
          <w:szCs w:val="22"/>
          <w:lang w:val="en-US"/>
        </w:rPr>
        <w:t xml:space="preserve">the </w:t>
      </w:r>
      <w:r>
        <w:rPr>
          <w:sz w:val="22"/>
          <w:szCs w:val="22"/>
        </w:rPr>
        <w:t>UE</w:t>
      </w:r>
    </w:p>
    <w:p w14:paraId="552BE4A4" w14:textId="7586AF6C" w:rsidR="00414E51" w:rsidRDefault="00B44AE8" w:rsidP="00820D32">
      <w:pPr>
        <w:pStyle w:val="ListParagraph"/>
        <w:numPr>
          <w:ilvl w:val="0"/>
          <w:numId w:val="20"/>
        </w:numPr>
        <w:spacing w:after="0"/>
        <w:jc w:val="both"/>
        <w:rPr>
          <w:sz w:val="22"/>
          <w:szCs w:val="22"/>
        </w:rPr>
      </w:pPr>
      <w:r>
        <w:rPr>
          <w:sz w:val="22"/>
          <w:szCs w:val="22"/>
        </w:rPr>
        <w:t xml:space="preserve">a raw channel </w:t>
      </w:r>
      <m:oMath>
        <m:acc>
          <m:accPr>
            <m:ctrlPr>
              <w:rPr>
                <w:rFonts w:ascii="Cambria Math" w:hAnsi="Cambria Math"/>
                <w:i/>
                <w:iCs/>
                <w:sz w:val="22"/>
                <w:szCs w:val="22"/>
                <w:lang w:val="en-US"/>
              </w:rPr>
            </m:ctrlPr>
          </m:accPr>
          <m:e>
            <m:r>
              <m:rPr>
                <m:sty m:val="b"/>
              </m:rPr>
              <w:rPr>
                <w:rFonts w:ascii="Cambria Math" w:hAnsi="Cambria Math"/>
                <w:sz w:val="22"/>
                <w:szCs w:val="22"/>
                <w:lang w:val="en-US"/>
              </w:rPr>
              <m:t>H</m:t>
            </m:r>
          </m:e>
        </m:acc>
      </m:oMath>
      <w:r w:rsidR="005C6CF9">
        <w:rPr>
          <w:iCs/>
          <w:sz w:val="22"/>
          <w:szCs w:val="22"/>
          <w:lang w:val="en-US"/>
        </w:rPr>
        <w:t>.</w:t>
      </w:r>
    </w:p>
    <w:p w14:paraId="2D6C7E13" w14:textId="1D0E7740" w:rsidR="00424E0A" w:rsidRDefault="00424E0A" w:rsidP="00314C7B">
      <w:pPr>
        <w:wordWrap/>
        <w:jc w:val="both"/>
        <w:rPr>
          <w:sz w:val="22"/>
          <w:szCs w:val="22"/>
        </w:rPr>
      </w:pPr>
      <w:r>
        <w:rPr>
          <w:sz w:val="22"/>
          <w:szCs w:val="22"/>
        </w:rPr>
        <w:t xml:space="preserve">Similarly, </w:t>
      </w:r>
      <w:r w:rsidR="005C6CF9">
        <w:rPr>
          <w:sz w:val="22"/>
          <w:szCs w:val="22"/>
        </w:rPr>
        <w:t>candidates for</w:t>
      </w:r>
      <w:r w:rsidR="00B44AE8">
        <w:rPr>
          <w:sz w:val="22"/>
          <w:szCs w:val="22"/>
        </w:rPr>
        <w:t xml:space="preserve"> the output type </w:t>
      </w:r>
      <w:r w:rsidR="005C6CF9">
        <w:rPr>
          <w:sz w:val="22"/>
          <w:szCs w:val="22"/>
        </w:rPr>
        <w:t>include</w:t>
      </w:r>
      <w:r>
        <w:rPr>
          <w:sz w:val="22"/>
          <w:szCs w:val="22"/>
        </w:rPr>
        <w:t>:</w:t>
      </w:r>
    </w:p>
    <w:p w14:paraId="578758BC" w14:textId="2AE3CF27" w:rsidR="00424E0A" w:rsidRPr="00424E0A" w:rsidRDefault="00B44AE8" w:rsidP="00820D32">
      <w:pPr>
        <w:pStyle w:val="ListParagraph"/>
        <w:numPr>
          <w:ilvl w:val="0"/>
          <w:numId w:val="21"/>
        </w:numPr>
        <w:spacing w:after="0"/>
        <w:jc w:val="both"/>
        <w:rPr>
          <w:sz w:val="22"/>
          <w:szCs w:val="22"/>
        </w:rPr>
      </w:pPr>
      <w:r w:rsidRPr="008272B6">
        <w:rPr>
          <w:sz w:val="22"/>
          <w:szCs w:val="22"/>
          <w:lang w:val="en-US"/>
        </w:rPr>
        <w:t xml:space="preserve">an estimate </w:t>
      </w:r>
      <w:r>
        <w:rPr>
          <w:rFonts w:eastAsia="Malgun Gothic" w:hint="eastAsia"/>
          <w:sz w:val="22"/>
          <w:szCs w:val="22"/>
          <w:lang w:val="en-US" w:eastAsia="ko-KR"/>
        </w:rPr>
        <w:t>of a set of eigenvector</w:t>
      </w:r>
      <w:r w:rsidR="005C6CF9">
        <w:rPr>
          <w:rFonts w:eastAsia="Malgun Gothic"/>
          <w:sz w:val="22"/>
          <w:szCs w:val="22"/>
          <w:lang w:val="en-US" w:eastAsia="ko-KR"/>
        </w:rPr>
        <w:t>s</w:t>
      </w:r>
      <w:r>
        <w:rPr>
          <w:rFonts w:eastAsia="Malgun Gothic" w:hint="eastAsia"/>
          <w:sz w:val="22"/>
          <w:szCs w:val="22"/>
          <w:lang w:val="en-US" w:eastAsia="ko-KR"/>
        </w:rPr>
        <w:t xml:space="preserve"> </w:t>
      </w:r>
      <m:oMath>
        <m:sSub>
          <m:sSubPr>
            <m:ctrlPr>
              <w:rPr>
                <w:rFonts w:ascii="Cambria Math" w:hAnsi="Cambria Math"/>
                <w:i/>
                <w:iCs/>
                <w:sz w:val="22"/>
                <w:szCs w:val="22"/>
                <w:lang w:val="en-US"/>
              </w:rPr>
            </m:ctrlPr>
          </m:sSubPr>
          <m:e>
            <m:acc>
              <m:accPr>
                <m:chr m:val="̃"/>
                <m:ctrlPr>
                  <w:rPr>
                    <w:rFonts w:ascii="Cambria Math" w:hAnsi="Cambria Math"/>
                    <w:i/>
                    <w:iCs/>
                    <w:sz w:val="22"/>
                    <w:szCs w:val="22"/>
                    <w:lang w:val="en-US"/>
                  </w:rPr>
                </m:ctrlPr>
              </m:accPr>
              <m:e>
                <m:r>
                  <m:rPr>
                    <m:sty m:val="b"/>
                  </m:rPr>
                  <w:rPr>
                    <w:rFonts w:ascii="Cambria Math" w:hAnsi="Cambria Math"/>
                    <w:sz w:val="22"/>
                    <w:szCs w:val="22"/>
                    <w:lang w:val="en-US"/>
                  </w:rPr>
                  <m:t>V</m:t>
                </m:r>
              </m:e>
            </m:acc>
          </m:e>
          <m:sub>
            <m:r>
              <w:rPr>
                <w:rFonts w:ascii="Cambria Math" w:hAnsi="Cambria Math"/>
                <w:sz w:val="22"/>
                <w:szCs w:val="22"/>
                <w:lang w:val="en-US"/>
              </w:rPr>
              <m:t>stack</m:t>
            </m:r>
          </m:sub>
        </m:sSub>
      </m:oMath>
      <w:r>
        <w:rPr>
          <w:rFonts w:eastAsia="Malgun Gothic" w:hint="eastAsia"/>
          <w:iCs/>
          <w:sz w:val="22"/>
          <w:szCs w:val="22"/>
          <w:lang w:val="en-US" w:eastAsia="ko-KR"/>
        </w:rPr>
        <w:t xml:space="preserve"> reconstructed by </w:t>
      </w:r>
      <w:r>
        <w:rPr>
          <w:sz w:val="22"/>
          <w:szCs w:val="22"/>
          <w:lang w:val="en-US"/>
        </w:rPr>
        <w:t>the</w:t>
      </w:r>
      <w:r w:rsidR="00424E0A">
        <w:rPr>
          <w:sz w:val="22"/>
          <w:szCs w:val="22"/>
          <w:lang w:val="en-US"/>
        </w:rPr>
        <w:t xml:space="preserve"> decoder</w:t>
      </w:r>
    </w:p>
    <w:p w14:paraId="7FD61AD6" w14:textId="6385FBF2" w:rsidR="00424E0A" w:rsidRPr="00424E0A" w:rsidRDefault="00B44AE8" w:rsidP="00820D32">
      <w:pPr>
        <w:pStyle w:val="ListParagraph"/>
        <w:numPr>
          <w:ilvl w:val="0"/>
          <w:numId w:val="21"/>
        </w:numPr>
        <w:spacing w:after="0"/>
        <w:jc w:val="both"/>
        <w:rPr>
          <w:sz w:val="22"/>
          <w:szCs w:val="22"/>
        </w:rPr>
      </w:pPr>
      <w:r>
        <w:rPr>
          <w:sz w:val="22"/>
          <w:szCs w:val="22"/>
          <w:lang w:val="en-US"/>
        </w:rPr>
        <w:t xml:space="preserve">an estimate of </w:t>
      </w:r>
      <w:r w:rsidR="005C6CF9">
        <w:rPr>
          <w:sz w:val="22"/>
          <w:szCs w:val="22"/>
          <w:lang w:val="en-US"/>
        </w:rPr>
        <w:t xml:space="preserve">the </w:t>
      </w:r>
      <w:r>
        <w:rPr>
          <w:sz w:val="22"/>
          <w:szCs w:val="22"/>
          <w:lang w:val="en-US"/>
        </w:rPr>
        <w:t xml:space="preserve">raw channel </w:t>
      </w:r>
      <m:oMath>
        <m:acc>
          <m:accPr>
            <m:chr m:val="̃"/>
            <m:ctrlPr>
              <w:rPr>
                <w:rFonts w:ascii="Cambria Math" w:hAnsi="Cambria Math"/>
                <w:i/>
                <w:iCs/>
                <w:sz w:val="22"/>
                <w:szCs w:val="22"/>
                <w:lang w:val="en-US"/>
              </w:rPr>
            </m:ctrlPr>
          </m:accPr>
          <m:e>
            <m:r>
              <m:rPr>
                <m:sty m:val="b"/>
              </m:rPr>
              <w:rPr>
                <w:rFonts w:ascii="Cambria Math" w:hAnsi="Cambria Math"/>
                <w:sz w:val="22"/>
                <w:szCs w:val="22"/>
                <w:lang w:val="en-US"/>
              </w:rPr>
              <m:t>H</m:t>
            </m:r>
          </m:e>
        </m:acc>
      </m:oMath>
      <w:r w:rsidR="00C56A8E">
        <w:rPr>
          <w:iCs/>
          <w:sz w:val="22"/>
          <w:szCs w:val="22"/>
          <w:lang w:val="en-US"/>
        </w:rPr>
        <w:t>.</w:t>
      </w:r>
    </w:p>
    <w:p w14:paraId="49DF76A9" w14:textId="00B1F659" w:rsidR="00A40C64" w:rsidRPr="006701DF" w:rsidRDefault="008C61E8" w:rsidP="006701DF">
      <w:pPr>
        <w:wordWrap/>
        <w:jc w:val="both"/>
        <w:rPr>
          <w:rFonts w:eastAsia="Malgun Gothic"/>
          <w:bCs/>
          <w:iCs/>
          <w:sz w:val="22"/>
          <w:szCs w:val="22"/>
        </w:rPr>
      </w:pPr>
      <w:r>
        <w:rPr>
          <w:rFonts w:eastAsia="Malgun Gothic"/>
          <w:sz w:val="22"/>
          <w:szCs w:val="22"/>
        </w:rPr>
        <w:t>If</w:t>
      </w:r>
      <w:r w:rsidR="00816278">
        <w:rPr>
          <w:rFonts w:eastAsia="Malgun Gothic" w:hint="eastAsia"/>
          <w:sz w:val="22"/>
          <w:szCs w:val="22"/>
          <w:lang w:val="x-none"/>
        </w:rPr>
        <w:t xml:space="preserve"> </w:t>
      </w:r>
      <m:oMath>
        <m:sSub>
          <m:sSubPr>
            <m:ctrlPr>
              <w:rPr>
                <w:rFonts w:ascii="Cambria Math" w:hAnsi="Cambria Math"/>
                <w:b/>
                <w:bCs/>
                <w:i/>
                <w:iCs/>
                <w:sz w:val="22"/>
                <w:szCs w:val="22"/>
              </w:rPr>
            </m:ctrlPr>
          </m:sSubPr>
          <m:e>
            <m:r>
              <m:rPr>
                <m:sty m:val="b"/>
              </m:rPr>
              <w:rPr>
                <w:rFonts w:ascii="Cambria Math" w:hAnsi="Cambria Math"/>
                <w:sz w:val="22"/>
                <w:szCs w:val="22"/>
              </w:rPr>
              <m:t>V</m:t>
            </m:r>
          </m:e>
          <m:sub>
            <m:r>
              <w:rPr>
                <w:rFonts w:ascii="Cambria Math" w:hAnsi="Cambria Math"/>
                <w:sz w:val="22"/>
                <w:szCs w:val="22"/>
              </w:rPr>
              <m:t>stack</m:t>
            </m:r>
          </m:sub>
        </m:sSub>
      </m:oMath>
      <w:r w:rsidR="00816278" w:rsidRPr="00816278">
        <w:rPr>
          <w:rFonts w:eastAsia="Malgun Gothic" w:hint="eastAsia"/>
          <w:bCs/>
          <w:iCs/>
          <w:sz w:val="22"/>
          <w:szCs w:val="22"/>
        </w:rPr>
        <w:t xml:space="preserve"> </w:t>
      </w:r>
      <w:r>
        <w:rPr>
          <w:rFonts w:eastAsia="Malgun Gothic"/>
          <w:bCs/>
          <w:iCs/>
          <w:sz w:val="22"/>
          <w:szCs w:val="22"/>
        </w:rPr>
        <w:t xml:space="preserve">is the autoencoder input, then the </w:t>
      </w:r>
      <w:r w:rsidR="00816278">
        <w:rPr>
          <w:rFonts w:eastAsia="Malgun Gothic"/>
          <w:bCs/>
          <w:iCs/>
          <w:sz w:val="22"/>
          <w:szCs w:val="22"/>
        </w:rPr>
        <w:t xml:space="preserve">UE </w:t>
      </w:r>
      <w:r>
        <w:rPr>
          <w:rFonts w:eastAsia="Malgun Gothic"/>
          <w:bCs/>
          <w:iCs/>
          <w:sz w:val="22"/>
          <w:szCs w:val="22"/>
        </w:rPr>
        <w:t>also needs to send</w:t>
      </w:r>
      <w:r w:rsidR="00816278">
        <w:rPr>
          <w:rFonts w:eastAsia="Malgun Gothic"/>
          <w:bCs/>
          <w:iCs/>
          <w:sz w:val="22"/>
          <w:szCs w:val="22"/>
        </w:rPr>
        <w:t xml:space="preserve"> the RI and CQI</w:t>
      </w:r>
      <w:r>
        <w:rPr>
          <w:rFonts w:eastAsia="Malgun Gothic"/>
          <w:bCs/>
          <w:iCs/>
          <w:sz w:val="22"/>
          <w:szCs w:val="22"/>
        </w:rPr>
        <w:t xml:space="preserve"> to the gNB, since encoding </w:t>
      </w:r>
      <m:oMath>
        <m:sSub>
          <m:sSubPr>
            <m:ctrlPr>
              <w:rPr>
                <w:rFonts w:ascii="Cambria Math" w:hAnsi="Cambria Math"/>
                <w:b/>
                <w:bCs/>
                <w:i/>
                <w:iCs/>
                <w:sz w:val="22"/>
                <w:szCs w:val="22"/>
              </w:rPr>
            </m:ctrlPr>
          </m:sSubPr>
          <m:e>
            <m:r>
              <m:rPr>
                <m:sty m:val="b"/>
              </m:rPr>
              <w:rPr>
                <w:rFonts w:ascii="Cambria Math" w:hAnsi="Cambria Math"/>
                <w:sz w:val="22"/>
                <w:szCs w:val="22"/>
              </w:rPr>
              <m:t>V</m:t>
            </m:r>
          </m:e>
          <m:sub>
            <m:r>
              <w:rPr>
                <w:rFonts w:ascii="Cambria Math" w:hAnsi="Cambria Math"/>
                <w:sz w:val="22"/>
                <w:szCs w:val="22"/>
              </w:rPr>
              <m:t>stack</m:t>
            </m:r>
          </m:sub>
        </m:sSub>
      </m:oMath>
      <w:r w:rsidRPr="00816278">
        <w:rPr>
          <w:rFonts w:eastAsia="Malgun Gothic" w:hint="eastAsia"/>
          <w:bCs/>
          <w:iCs/>
          <w:sz w:val="22"/>
          <w:szCs w:val="22"/>
        </w:rPr>
        <w:t xml:space="preserve"> is equi</w:t>
      </w:r>
      <w:r>
        <w:rPr>
          <w:rFonts w:eastAsia="Malgun Gothic"/>
          <w:bCs/>
          <w:iCs/>
          <w:sz w:val="22"/>
          <w:szCs w:val="22"/>
        </w:rPr>
        <w:t>valent to encoding the PMI</w:t>
      </w:r>
      <w:r w:rsidR="00816278">
        <w:rPr>
          <w:rFonts w:eastAsia="Malgun Gothic"/>
          <w:bCs/>
          <w:iCs/>
          <w:sz w:val="22"/>
          <w:szCs w:val="22"/>
        </w:rPr>
        <w:t xml:space="preserve">. </w:t>
      </w:r>
      <w:r>
        <w:rPr>
          <w:rFonts w:eastAsia="Malgun Gothic"/>
          <w:bCs/>
          <w:iCs/>
          <w:sz w:val="22"/>
          <w:szCs w:val="22"/>
        </w:rPr>
        <w:t>In contrast</w:t>
      </w:r>
      <w:r w:rsidR="00816278">
        <w:rPr>
          <w:rFonts w:eastAsia="Malgun Gothic"/>
          <w:bCs/>
          <w:iCs/>
          <w:sz w:val="22"/>
          <w:szCs w:val="22"/>
        </w:rPr>
        <w:t xml:space="preserve">, </w:t>
      </w:r>
      <w:r>
        <w:rPr>
          <w:rFonts w:eastAsia="Malgun Gothic"/>
          <w:bCs/>
          <w:iCs/>
          <w:sz w:val="22"/>
          <w:szCs w:val="22"/>
        </w:rPr>
        <w:t xml:space="preserve">if </w:t>
      </w:r>
      <m:oMath>
        <m:acc>
          <m:accPr>
            <m:ctrlPr>
              <w:rPr>
                <w:rFonts w:ascii="Cambria Math" w:hAnsi="Cambria Math"/>
                <w:i/>
                <w:iCs/>
                <w:sz w:val="22"/>
                <w:szCs w:val="22"/>
              </w:rPr>
            </m:ctrlPr>
          </m:accPr>
          <m:e>
            <m:r>
              <m:rPr>
                <m:sty m:val="b"/>
              </m:rPr>
              <w:rPr>
                <w:rFonts w:ascii="Cambria Math" w:hAnsi="Cambria Math"/>
                <w:sz w:val="22"/>
                <w:szCs w:val="22"/>
              </w:rPr>
              <m:t>H</m:t>
            </m:r>
          </m:e>
        </m:acc>
      </m:oMath>
      <w:r>
        <w:rPr>
          <w:iCs/>
          <w:sz w:val="22"/>
          <w:szCs w:val="22"/>
        </w:rPr>
        <w:t xml:space="preserve"> </w:t>
      </w:r>
      <w:r>
        <w:rPr>
          <w:rFonts w:eastAsia="Malgun Gothic"/>
          <w:bCs/>
          <w:iCs/>
          <w:sz w:val="22"/>
          <w:szCs w:val="22"/>
        </w:rPr>
        <w:t>is the autoencoder input</w:t>
      </w:r>
      <w:r w:rsidR="00816278">
        <w:rPr>
          <w:rFonts w:eastAsia="Malgun Gothic"/>
          <w:bCs/>
          <w:iCs/>
          <w:sz w:val="22"/>
          <w:szCs w:val="22"/>
        </w:rPr>
        <w:t>,</w:t>
      </w:r>
      <w:r w:rsidR="00B36A1B">
        <w:rPr>
          <w:rFonts w:eastAsia="Malgun Gothic"/>
          <w:bCs/>
          <w:iCs/>
          <w:sz w:val="22"/>
          <w:szCs w:val="22"/>
        </w:rPr>
        <w:t xml:space="preserve"> </w:t>
      </w:r>
      <w:r>
        <w:rPr>
          <w:rFonts w:eastAsia="Malgun Gothic"/>
          <w:bCs/>
          <w:iCs/>
          <w:sz w:val="22"/>
          <w:szCs w:val="22"/>
        </w:rPr>
        <w:t xml:space="preserve">then the </w:t>
      </w:r>
      <w:r w:rsidR="00B36A1B">
        <w:rPr>
          <w:rFonts w:eastAsia="Malgun Gothic"/>
          <w:bCs/>
          <w:iCs/>
          <w:sz w:val="22"/>
          <w:szCs w:val="22"/>
        </w:rPr>
        <w:t xml:space="preserve">gNB can process </w:t>
      </w:r>
      <w:r w:rsidRPr="006701DF">
        <w:rPr>
          <w:rFonts w:eastAsia="Malgun Gothic"/>
          <w:bCs/>
          <w:iCs/>
          <w:sz w:val="22"/>
          <w:szCs w:val="22"/>
        </w:rPr>
        <w:t xml:space="preserve">the full </w:t>
      </w:r>
      <w:r w:rsidR="00B36A1B" w:rsidRPr="006701DF">
        <w:rPr>
          <w:rFonts w:eastAsia="Malgun Gothic"/>
          <w:bCs/>
          <w:iCs/>
          <w:sz w:val="22"/>
          <w:szCs w:val="22"/>
        </w:rPr>
        <w:t xml:space="preserve">CSI. </w:t>
      </w:r>
      <w:r w:rsidR="00A40C64" w:rsidRPr="006701DF">
        <w:rPr>
          <w:rFonts w:eastAsia="Malgun Gothic"/>
          <w:bCs/>
          <w:iCs/>
          <w:sz w:val="22"/>
          <w:szCs w:val="22"/>
        </w:rPr>
        <w:t>These approaches have their respective</w:t>
      </w:r>
      <w:r w:rsidR="00B36A1B" w:rsidRPr="006701DF">
        <w:rPr>
          <w:rFonts w:eastAsia="Malgun Gothic"/>
          <w:bCs/>
          <w:iCs/>
          <w:sz w:val="22"/>
          <w:szCs w:val="22"/>
        </w:rPr>
        <w:t xml:space="preserve"> advantages and</w:t>
      </w:r>
      <w:r w:rsidR="00A40C64" w:rsidRPr="006701DF">
        <w:rPr>
          <w:rFonts w:eastAsia="Malgun Gothic"/>
          <w:bCs/>
          <w:iCs/>
          <w:sz w:val="22"/>
          <w:szCs w:val="22"/>
        </w:rPr>
        <w:t xml:space="preserve"> </w:t>
      </w:r>
      <w:r w:rsidR="00B36A1B" w:rsidRPr="006701DF">
        <w:rPr>
          <w:rFonts w:eastAsia="Malgun Gothic"/>
          <w:bCs/>
          <w:iCs/>
          <w:sz w:val="22"/>
          <w:szCs w:val="22"/>
        </w:rPr>
        <w:t xml:space="preserve">disadvantages. For example, </w:t>
      </w:r>
      <w:r w:rsidR="00A40C64" w:rsidRPr="006701DF">
        <w:rPr>
          <w:rFonts w:eastAsia="Malgun Gothic"/>
          <w:bCs/>
          <w:iCs/>
          <w:sz w:val="22"/>
          <w:szCs w:val="22"/>
        </w:rPr>
        <w:t xml:space="preserve">if </w:t>
      </w:r>
      <m:oMath>
        <m:acc>
          <m:accPr>
            <m:ctrlPr>
              <w:rPr>
                <w:rFonts w:ascii="Cambria Math" w:hAnsi="Cambria Math"/>
                <w:i/>
                <w:iCs/>
                <w:sz w:val="22"/>
                <w:szCs w:val="22"/>
              </w:rPr>
            </m:ctrlPr>
          </m:accPr>
          <m:e>
            <m:r>
              <m:rPr>
                <m:sty m:val="b"/>
              </m:rPr>
              <w:rPr>
                <w:rFonts w:ascii="Cambria Math" w:hAnsi="Cambria Math"/>
                <w:sz w:val="22"/>
                <w:szCs w:val="22"/>
              </w:rPr>
              <m:t>H</m:t>
            </m:r>
          </m:e>
        </m:acc>
      </m:oMath>
      <w:r w:rsidR="00A40C64" w:rsidRPr="006701DF">
        <w:rPr>
          <w:iCs/>
          <w:sz w:val="22"/>
          <w:szCs w:val="22"/>
        </w:rPr>
        <w:t xml:space="preserve"> </w:t>
      </w:r>
      <w:r w:rsidR="00A40C64" w:rsidRPr="006701DF">
        <w:rPr>
          <w:rFonts w:eastAsia="Malgun Gothic"/>
          <w:bCs/>
          <w:iCs/>
          <w:sz w:val="22"/>
          <w:szCs w:val="22"/>
        </w:rPr>
        <w:t>is the autoencoder input:</w:t>
      </w:r>
    </w:p>
    <w:p w14:paraId="70F5A5A4" w14:textId="58DDB3F8" w:rsidR="00A40C64" w:rsidRPr="006701DF" w:rsidRDefault="00B36A1B" w:rsidP="00820D32">
      <w:pPr>
        <w:pStyle w:val="ListParagraph"/>
        <w:numPr>
          <w:ilvl w:val="0"/>
          <w:numId w:val="26"/>
        </w:numPr>
        <w:spacing w:after="0"/>
        <w:jc w:val="both"/>
        <w:rPr>
          <w:rFonts w:eastAsia="Malgun Gothic"/>
          <w:bCs/>
          <w:iCs/>
          <w:sz w:val="22"/>
          <w:szCs w:val="22"/>
        </w:rPr>
      </w:pPr>
      <w:r w:rsidRPr="00757BCC">
        <w:rPr>
          <w:rFonts w:eastAsia="Malgun Gothic"/>
          <w:bCs/>
          <w:iCs/>
          <w:sz w:val="22"/>
          <w:szCs w:val="22"/>
        </w:rPr>
        <w:t xml:space="preserve">the gNB can identify the eigenvalue corresponding to each eigenvector using </w:t>
      </w:r>
      <w:r w:rsidR="00A40C64" w:rsidRPr="00757BCC">
        <w:rPr>
          <w:rFonts w:eastAsia="Malgun Gothic"/>
          <w:bCs/>
          <w:iCs/>
          <w:sz w:val="22"/>
          <w:szCs w:val="22"/>
          <w:lang w:val="en-US"/>
        </w:rPr>
        <w:t xml:space="preserve">an </w:t>
      </w:r>
      <w:r w:rsidRPr="00757BCC">
        <w:rPr>
          <w:rFonts w:eastAsia="Malgun Gothic"/>
          <w:bCs/>
          <w:iCs/>
          <w:sz w:val="22"/>
          <w:szCs w:val="22"/>
        </w:rPr>
        <w:t>eigenvalue decomposition of the raw channel</w:t>
      </w:r>
      <w:r w:rsidR="00A40C64" w:rsidRPr="00757BCC">
        <w:rPr>
          <w:rFonts w:eastAsia="Malgun Gothic"/>
          <w:bCs/>
          <w:iCs/>
          <w:sz w:val="22"/>
          <w:szCs w:val="22"/>
          <w:lang w:val="en-US"/>
        </w:rPr>
        <w:t xml:space="preserve"> – enabling it to perform</w:t>
      </w:r>
      <w:r w:rsidRPr="00757BCC">
        <w:rPr>
          <w:rFonts w:eastAsia="Malgun Gothic"/>
          <w:bCs/>
          <w:iCs/>
          <w:sz w:val="22"/>
          <w:szCs w:val="22"/>
        </w:rPr>
        <w:t xml:space="preserve"> adaptive power allocation</w:t>
      </w:r>
      <w:r w:rsidR="00A40C64" w:rsidRPr="00757BCC">
        <w:rPr>
          <w:rFonts w:eastAsia="Malgun Gothic"/>
          <w:bCs/>
          <w:iCs/>
          <w:sz w:val="22"/>
          <w:szCs w:val="22"/>
          <w:lang w:val="en-US"/>
        </w:rPr>
        <w:t xml:space="preserve"> (which generally outperforms equal</w:t>
      </w:r>
      <w:r w:rsidR="00635A71" w:rsidRPr="00757BCC">
        <w:rPr>
          <w:rFonts w:eastAsia="Malgun Gothic"/>
          <w:bCs/>
          <w:iCs/>
          <w:sz w:val="22"/>
          <w:szCs w:val="22"/>
          <w:lang w:val="en-US"/>
        </w:rPr>
        <w:t xml:space="preserve"> </w:t>
      </w:r>
      <w:r w:rsidRPr="00757BCC">
        <w:rPr>
          <w:rFonts w:eastAsia="Malgun Gothic"/>
          <w:bCs/>
          <w:iCs/>
          <w:sz w:val="22"/>
          <w:szCs w:val="22"/>
        </w:rPr>
        <w:t>power allocation</w:t>
      </w:r>
      <w:r w:rsidR="00A40C64" w:rsidRPr="00757BCC">
        <w:rPr>
          <w:rFonts w:eastAsia="Malgun Gothic"/>
          <w:bCs/>
          <w:iCs/>
          <w:sz w:val="22"/>
          <w:szCs w:val="22"/>
          <w:lang w:val="en-US"/>
        </w:rPr>
        <w:t>).</w:t>
      </w:r>
    </w:p>
    <w:p w14:paraId="25D089BF" w14:textId="2C1ACFC6" w:rsidR="007F2D58" w:rsidRPr="00757BCC" w:rsidRDefault="006701DF" w:rsidP="00820D32">
      <w:pPr>
        <w:pStyle w:val="ListParagraph"/>
        <w:numPr>
          <w:ilvl w:val="0"/>
          <w:numId w:val="26"/>
        </w:numPr>
        <w:spacing w:after="0"/>
        <w:jc w:val="both"/>
        <w:rPr>
          <w:rFonts w:eastAsia="Malgun Gothic"/>
          <w:sz w:val="22"/>
          <w:szCs w:val="22"/>
        </w:rPr>
      </w:pPr>
      <w:r w:rsidRPr="00757BCC">
        <w:rPr>
          <w:rFonts w:eastAsia="Malgun Gothic"/>
          <w:bCs/>
          <w:iCs/>
          <w:sz w:val="22"/>
          <w:szCs w:val="22"/>
          <w:lang w:val="en-US"/>
        </w:rPr>
        <w:lastRenderedPageBreak/>
        <w:t>if the UE does not also report</w:t>
      </w:r>
      <w:r w:rsidR="007F2D58" w:rsidRPr="00757BCC">
        <w:rPr>
          <w:rFonts w:eastAsia="Malgun Gothic"/>
          <w:bCs/>
          <w:iCs/>
          <w:sz w:val="22"/>
          <w:szCs w:val="22"/>
        </w:rPr>
        <w:t xml:space="preserve"> the CQI, </w:t>
      </w:r>
      <w:r w:rsidRPr="00757BCC">
        <w:rPr>
          <w:rFonts w:eastAsia="Malgun Gothic"/>
          <w:bCs/>
          <w:iCs/>
          <w:sz w:val="22"/>
          <w:szCs w:val="22"/>
          <w:lang w:val="en-US"/>
        </w:rPr>
        <w:t xml:space="preserve">though, then </w:t>
      </w:r>
      <w:r w:rsidR="00165EE0" w:rsidRPr="00757BCC">
        <w:rPr>
          <w:rFonts w:eastAsia="Malgun Gothic"/>
          <w:bCs/>
          <w:iCs/>
          <w:sz w:val="22"/>
          <w:szCs w:val="22"/>
        </w:rPr>
        <w:t xml:space="preserve">the gNB </w:t>
      </w:r>
      <w:r w:rsidRPr="00757BCC">
        <w:rPr>
          <w:rFonts w:eastAsia="Malgun Gothic"/>
          <w:bCs/>
          <w:iCs/>
          <w:sz w:val="22"/>
          <w:szCs w:val="22"/>
          <w:lang w:val="en-US"/>
        </w:rPr>
        <w:t>cannot exploit the UE’s measurements of interference</w:t>
      </w:r>
      <w:r w:rsidR="00165EE0" w:rsidRPr="00757BCC">
        <w:rPr>
          <w:rFonts w:eastAsia="Malgun Gothic"/>
          <w:bCs/>
          <w:iCs/>
          <w:sz w:val="22"/>
          <w:szCs w:val="22"/>
        </w:rPr>
        <w:t>.</w:t>
      </w:r>
    </w:p>
    <w:p w14:paraId="42C6D2F4" w14:textId="77777777" w:rsidR="00EC31D2" w:rsidRDefault="00EC31D2" w:rsidP="00757BCC">
      <w:pPr>
        <w:wordWrap/>
        <w:rPr>
          <w:rFonts w:eastAsia="Malgun Gothic"/>
          <w:sz w:val="22"/>
          <w:szCs w:val="22"/>
          <w:lang w:val="x-none"/>
        </w:rPr>
      </w:pPr>
    </w:p>
    <w:p w14:paraId="2E183AC8" w14:textId="02545E3E" w:rsidR="00781941" w:rsidRPr="00FB55F5" w:rsidRDefault="00285D97" w:rsidP="00285D97">
      <w:pPr>
        <w:wordWrap/>
        <w:jc w:val="center"/>
        <w:rPr>
          <w:rFonts w:eastAsia="Malgun Gothic"/>
          <w:sz w:val="22"/>
          <w:szCs w:val="22"/>
        </w:rPr>
      </w:pPr>
      <w:r w:rsidRPr="00FB55F5">
        <w:rPr>
          <w:rFonts w:eastAsia="Malgun Gothic"/>
          <w:sz w:val="22"/>
          <w:szCs w:val="22"/>
        </w:rPr>
        <w:t>Table 1: Advantages and disadvantages of candidates for autoencoder input type</w:t>
      </w:r>
    </w:p>
    <w:tbl>
      <w:tblPr>
        <w:tblStyle w:val="TableGrid"/>
        <w:tblW w:w="0" w:type="auto"/>
        <w:tblLook w:val="04A0" w:firstRow="1" w:lastRow="0" w:firstColumn="1" w:lastColumn="0" w:noHBand="0" w:noVBand="1"/>
      </w:tblPr>
      <w:tblGrid>
        <w:gridCol w:w="3218"/>
        <w:gridCol w:w="3219"/>
        <w:gridCol w:w="3219"/>
      </w:tblGrid>
      <w:tr w:rsidR="00816278" w14:paraId="1C42F99F" w14:textId="77777777" w:rsidTr="00757BCC">
        <w:tc>
          <w:tcPr>
            <w:tcW w:w="3218" w:type="dxa"/>
            <w:vAlign w:val="center"/>
          </w:tcPr>
          <w:p w14:paraId="09B0B3F9" w14:textId="42BEE036" w:rsidR="00816278" w:rsidRPr="00816278" w:rsidRDefault="00816278" w:rsidP="000A5BC5">
            <w:pPr>
              <w:wordWrap/>
              <w:jc w:val="center"/>
              <w:rPr>
                <w:rFonts w:eastAsia="Malgun Gothic"/>
                <w:sz w:val="22"/>
                <w:szCs w:val="22"/>
                <w:lang w:val="x-none"/>
              </w:rPr>
            </w:pPr>
            <w:r w:rsidRPr="00816278">
              <w:rPr>
                <w:rFonts w:eastAsia="Malgun Gothic"/>
                <w:sz w:val="22"/>
                <w:szCs w:val="22"/>
                <w:lang w:val="x-none"/>
              </w:rPr>
              <w:t>C</w:t>
            </w:r>
            <w:r w:rsidRPr="00816278">
              <w:rPr>
                <w:rFonts w:eastAsia="Malgun Gothic" w:hint="eastAsia"/>
                <w:sz w:val="22"/>
                <w:szCs w:val="22"/>
                <w:lang w:val="x-none"/>
              </w:rPr>
              <w:t xml:space="preserve">andidate </w:t>
            </w:r>
            <w:r w:rsidR="000A5BC5">
              <w:rPr>
                <w:rFonts w:eastAsia="Malgun Gothic"/>
                <w:sz w:val="22"/>
                <w:szCs w:val="22"/>
              </w:rPr>
              <w:t xml:space="preserve">autoencoder </w:t>
            </w:r>
            <w:r w:rsidRPr="00816278">
              <w:rPr>
                <w:rFonts w:eastAsia="Malgun Gothic"/>
                <w:sz w:val="22"/>
                <w:szCs w:val="22"/>
                <w:lang w:val="x-none"/>
              </w:rPr>
              <w:t>input type</w:t>
            </w:r>
          </w:p>
        </w:tc>
        <w:tc>
          <w:tcPr>
            <w:tcW w:w="3219" w:type="dxa"/>
            <w:vAlign w:val="center"/>
          </w:tcPr>
          <w:p w14:paraId="5AF50563" w14:textId="1A11F4BA" w:rsidR="00816278" w:rsidRPr="00816278" w:rsidRDefault="00816278" w:rsidP="000A5BC5">
            <w:pPr>
              <w:wordWrap/>
              <w:jc w:val="center"/>
              <w:rPr>
                <w:rFonts w:eastAsia="Malgun Gothic"/>
                <w:sz w:val="22"/>
                <w:szCs w:val="22"/>
                <w:lang w:val="x-none"/>
              </w:rPr>
            </w:pPr>
            <w:r w:rsidRPr="00816278">
              <w:rPr>
                <w:rFonts w:eastAsia="Malgun Gothic" w:hint="eastAsia"/>
                <w:sz w:val="22"/>
                <w:szCs w:val="22"/>
                <w:lang w:val="x-none"/>
              </w:rPr>
              <w:t>advantages</w:t>
            </w:r>
          </w:p>
        </w:tc>
        <w:tc>
          <w:tcPr>
            <w:tcW w:w="3219" w:type="dxa"/>
            <w:vAlign w:val="center"/>
          </w:tcPr>
          <w:p w14:paraId="04DC8E12" w14:textId="0ADEA6D7" w:rsidR="00816278" w:rsidRPr="00816278" w:rsidRDefault="00816278" w:rsidP="000A5BC5">
            <w:pPr>
              <w:wordWrap/>
              <w:jc w:val="center"/>
              <w:rPr>
                <w:rFonts w:eastAsia="Malgun Gothic"/>
                <w:sz w:val="22"/>
                <w:szCs w:val="22"/>
                <w:lang w:val="x-none"/>
              </w:rPr>
            </w:pPr>
            <w:r w:rsidRPr="00816278">
              <w:rPr>
                <w:rFonts w:eastAsia="Malgun Gothic" w:hint="eastAsia"/>
                <w:sz w:val="22"/>
                <w:szCs w:val="22"/>
                <w:lang w:val="x-none"/>
              </w:rPr>
              <w:t>disadvantages</w:t>
            </w:r>
          </w:p>
        </w:tc>
      </w:tr>
      <w:tr w:rsidR="00816278" w14:paraId="34CEBE28" w14:textId="77777777" w:rsidTr="00757BCC">
        <w:tc>
          <w:tcPr>
            <w:tcW w:w="3218" w:type="dxa"/>
            <w:vAlign w:val="center"/>
          </w:tcPr>
          <w:p w14:paraId="506EFB43" w14:textId="79B01190" w:rsidR="00816278" w:rsidRPr="00816278" w:rsidRDefault="00816278" w:rsidP="00757BCC">
            <w:pPr>
              <w:wordWrap/>
              <w:jc w:val="center"/>
              <w:rPr>
                <w:rFonts w:eastAsia="Malgun Gothic"/>
                <w:sz w:val="22"/>
                <w:szCs w:val="22"/>
                <w:lang w:val="x-none"/>
              </w:rPr>
            </w:pPr>
            <w:r w:rsidRPr="00816278">
              <w:rPr>
                <w:rFonts w:eastAsia="Malgun Gothic" w:hint="eastAsia"/>
                <w:sz w:val="22"/>
                <w:szCs w:val="22"/>
                <w:lang w:val="x-none"/>
              </w:rPr>
              <w:t>set of eigenvector</w:t>
            </w:r>
            <w:r w:rsidR="000A5BC5">
              <w:rPr>
                <w:rFonts w:eastAsia="Malgun Gothic"/>
                <w:sz w:val="22"/>
                <w:szCs w:val="22"/>
              </w:rPr>
              <w:t>s</w:t>
            </w:r>
            <w:r w:rsidRPr="00816278">
              <w:rPr>
                <w:rFonts w:eastAsia="Malgun Gothic"/>
                <w:sz w:val="22"/>
                <w:szCs w:val="22"/>
                <w:lang w:val="x-none"/>
              </w:rPr>
              <w:t xml:space="preserve"> </w:t>
            </w:r>
            <m:oMath>
              <m:sSub>
                <m:sSubPr>
                  <m:ctrlPr>
                    <w:rPr>
                      <w:rFonts w:ascii="Cambria Math" w:hAnsi="Cambria Math"/>
                      <w:b/>
                      <w:bCs/>
                      <w:iCs/>
                      <w:sz w:val="22"/>
                      <w:szCs w:val="22"/>
                    </w:rPr>
                  </m:ctrlPr>
                </m:sSubPr>
                <m:e>
                  <m:r>
                    <m:rPr>
                      <m:sty m:val="b"/>
                    </m:rPr>
                    <w:rPr>
                      <w:rFonts w:ascii="Cambria Math" w:hAnsi="Cambria Math"/>
                      <w:sz w:val="22"/>
                      <w:szCs w:val="22"/>
                    </w:rPr>
                    <m:t>V</m:t>
                  </m:r>
                </m:e>
                <m:sub>
                  <m:r>
                    <m:rPr>
                      <m:sty m:val="p"/>
                    </m:rPr>
                    <w:rPr>
                      <w:rFonts w:ascii="Cambria Math" w:hAnsi="Cambria Math"/>
                      <w:sz w:val="22"/>
                      <w:szCs w:val="22"/>
                    </w:rPr>
                    <m:t>stack</m:t>
                  </m:r>
                </m:sub>
              </m:sSub>
            </m:oMath>
          </w:p>
        </w:tc>
        <w:tc>
          <w:tcPr>
            <w:tcW w:w="3219" w:type="dxa"/>
            <w:vAlign w:val="center"/>
          </w:tcPr>
          <w:p w14:paraId="4CAA2383" w14:textId="500B26D9" w:rsidR="00816278" w:rsidRPr="00816278" w:rsidRDefault="00816278" w:rsidP="00757BCC">
            <w:pPr>
              <w:jc w:val="center"/>
              <w:rPr>
                <w:rFonts w:eastAsia="Malgun Gothic"/>
                <w:sz w:val="22"/>
                <w:szCs w:val="22"/>
              </w:rPr>
            </w:pPr>
            <w:r w:rsidRPr="00816278">
              <w:rPr>
                <w:rFonts w:eastAsia="Malgun Gothic" w:hint="eastAsia"/>
                <w:sz w:val="22"/>
                <w:szCs w:val="22"/>
                <w:lang w:val="x-none"/>
              </w:rPr>
              <w:t>-</w:t>
            </w:r>
            <w:r>
              <w:rPr>
                <w:rFonts w:eastAsia="Malgun Gothic" w:hint="eastAsia"/>
                <w:sz w:val="22"/>
                <w:szCs w:val="22"/>
              </w:rPr>
              <w:t xml:space="preserve"> </w:t>
            </w:r>
            <w:r w:rsidR="00165EE0">
              <w:rPr>
                <w:rFonts w:eastAsia="Malgun Gothic"/>
                <w:sz w:val="22"/>
                <w:szCs w:val="22"/>
              </w:rPr>
              <w:t xml:space="preserve">the compression </w:t>
            </w:r>
            <w:r w:rsidR="000A5BC5">
              <w:rPr>
                <w:rFonts w:eastAsia="Malgun Gothic"/>
                <w:sz w:val="22"/>
                <w:szCs w:val="22"/>
              </w:rPr>
              <w:t xml:space="preserve">ratio </w:t>
            </w:r>
            <w:r w:rsidR="00165EE0">
              <w:rPr>
                <w:rFonts w:eastAsia="Malgun Gothic"/>
                <w:sz w:val="22"/>
                <w:szCs w:val="22"/>
              </w:rPr>
              <w:t xml:space="preserve">might be better than </w:t>
            </w:r>
            <w:r w:rsidR="000A5BC5">
              <w:rPr>
                <w:rFonts w:eastAsia="Malgun Gothic"/>
                <w:sz w:val="22"/>
                <w:szCs w:val="22"/>
              </w:rPr>
              <w:t>that achieved by compressing</w:t>
            </w:r>
            <w:r w:rsidR="00165EE0">
              <w:rPr>
                <w:rFonts w:eastAsia="Malgun Gothic"/>
                <w:sz w:val="22"/>
                <w:szCs w:val="22"/>
              </w:rPr>
              <w:t xml:space="preserve"> the raw channel.</w:t>
            </w:r>
          </w:p>
        </w:tc>
        <w:tc>
          <w:tcPr>
            <w:tcW w:w="3219" w:type="dxa"/>
            <w:vAlign w:val="center"/>
          </w:tcPr>
          <w:p w14:paraId="36214131" w14:textId="4EC5C0E8" w:rsidR="00816278" w:rsidRPr="00816278" w:rsidRDefault="00165EE0" w:rsidP="00757BCC">
            <w:pPr>
              <w:wordWrap/>
              <w:jc w:val="center"/>
              <w:rPr>
                <w:rFonts w:eastAsia="Malgun Gothic"/>
                <w:sz w:val="22"/>
                <w:szCs w:val="22"/>
                <w:lang w:val="x-none"/>
              </w:rPr>
            </w:pPr>
            <w:r>
              <w:rPr>
                <w:rFonts w:eastAsia="Malgun Gothic" w:hint="eastAsia"/>
                <w:sz w:val="22"/>
                <w:szCs w:val="22"/>
                <w:lang w:val="x-none"/>
              </w:rPr>
              <w:t xml:space="preserve">- </w:t>
            </w:r>
            <w:r>
              <w:rPr>
                <w:rFonts w:eastAsia="Malgun Gothic"/>
                <w:sz w:val="22"/>
                <w:szCs w:val="22"/>
                <w:lang w:val="x-none"/>
              </w:rPr>
              <w:t xml:space="preserve">UE </w:t>
            </w:r>
            <w:r w:rsidR="000A5BC5">
              <w:rPr>
                <w:rFonts w:eastAsia="Malgun Gothic"/>
                <w:sz w:val="22"/>
                <w:szCs w:val="22"/>
              </w:rPr>
              <w:t xml:space="preserve">also </w:t>
            </w:r>
            <w:r>
              <w:rPr>
                <w:rFonts w:eastAsia="Malgun Gothic"/>
                <w:sz w:val="22"/>
                <w:szCs w:val="22"/>
                <w:lang w:val="x-none"/>
              </w:rPr>
              <w:t>needs to report o</w:t>
            </w:r>
            <w:r>
              <w:rPr>
                <w:rFonts w:eastAsia="Malgun Gothic" w:hint="eastAsia"/>
                <w:sz w:val="22"/>
                <w:szCs w:val="22"/>
                <w:lang w:val="x-none"/>
              </w:rPr>
              <w:t>ther information (e.g.,</w:t>
            </w:r>
            <w:r>
              <w:rPr>
                <w:rFonts w:eastAsia="Malgun Gothic"/>
                <w:sz w:val="22"/>
                <w:szCs w:val="22"/>
                <w:lang w:val="x-none"/>
              </w:rPr>
              <w:t xml:space="preserve"> RI, CQI).</w:t>
            </w:r>
          </w:p>
        </w:tc>
      </w:tr>
      <w:tr w:rsidR="00816278" w14:paraId="4698C948" w14:textId="77777777" w:rsidTr="00757BCC">
        <w:tc>
          <w:tcPr>
            <w:tcW w:w="3218" w:type="dxa"/>
            <w:vAlign w:val="center"/>
          </w:tcPr>
          <w:p w14:paraId="7A61D7B3" w14:textId="25C9041F" w:rsidR="00816278" w:rsidRPr="00816278" w:rsidRDefault="00816278" w:rsidP="00757BCC">
            <w:pPr>
              <w:wordWrap/>
              <w:jc w:val="center"/>
              <w:rPr>
                <w:rFonts w:eastAsia="Malgun Gothic"/>
                <w:sz w:val="22"/>
                <w:szCs w:val="22"/>
                <w:lang w:val="x-none"/>
              </w:rPr>
            </w:pPr>
            <w:r w:rsidRPr="00816278">
              <w:rPr>
                <w:rFonts w:eastAsia="Malgun Gothic"/>
                <w:sz w:val="22"/>
                <w:szCs w:val="22"/>
                <w:lang w:val="x-none"/>
              </w:rPr>
              <w:t xml:space="preserve">raw channel </w:t>
            </w:r>
            <m:oMath>
              <m:acc>
                <m:accPr>
                  <m:ctrlPr>
                    <w:rPr>
                      <w:rFonts w:ascii="Cambria Math" w:hAnsi="Cambria Math"/>
                      <w:iCs/>
                      <w:sz w:val="22"/>
                      <w:szCs w:val="22"/>
                    </w:rPr>
                  </m:ctrlPr>
                </m:accPr>
                <m:e>
                  <m:r>
                    <m:rPr>
                      <m:sty m:val="b"/>
                    </m:rPr>
                    <w:rPr>
                      <w:rFonts w:ascii="Cambria Math" w:hAnsi="Cambria Math"/>
                      <w:sz w:val="22"/>
                      <w:szCs w:val="22"/>
                    </w:rPr>
                    <m:t>H</m:t>
                  </m:r>
                </m:e>
              </m:acc>
            </m:oMath>
          </w:p>
        </w:tc>
        <w:tc>
          <w:tcPr>
            <w:tcW w:w="3219" w:type="dxa"/>
            <w:vAlign w:val="center"/>
          </w:tcPr>
          <w:p w14:paraId="169CDFB2" w14:textId="0C4A08A4" w:rsidR="00816278" w:rsidRPr="00816278" w:rsidRDefault="00816278" w:rsidP="00757BCC">
            <w:pPr>
              <w:jc w:val="center"/>
              <w:rPr>
                <w:rFonts w:eastAsia="Malgun Gothic"/>
                <w:sz w:val="22"/>
                <w:szCs w:val="22"/>
              </w:rPr>
            </w:pPr>
            <w:r w:rsidRPr="00816278">
              <w:rPr>
                <w:rFonts w:eastAsia="Malgun Gothic" w:hint="eastAsia"/>
                <w:sz w:val="22"/>
                <w:szCs w:val="22"/>
                <w:lang w:val="x-none"/>
              </w:rPr>
              <w:t>-</w:t>
            </w:r>
            <w:r>
              <w:rPr>
                <w:rFonts w:eastAsia="Malgun Gothic" w:hint="eastAsia"/>
                <w:sz w:val="22"/>
                <w:szCs w:val="22"/>
              </w:rPr>
              <w:t xml:space="preserve"> </w:t>
            </w:r>
            <w:r w:rsidR="000A5BC5">
              <w:rPr>
                <w:rFonts w:eastAsia="Malgun Gothic"/>
                <w:sz w:val="22"/>
                <w:szCs w:val="22"/>
              </w:rPr>
              <w:t>the gNB can exploit</w:t>
            </w:r>
            <w:r>
              <w:rPr>
                <w:rFonts w:eastAsia="Malgun Gothic"/>
                <w:sz w:val="22"/>
                <w:szCs w:val="22"/>
              </w:rPr>
              <w:t xml:space="preserve"> full channel information (e.g., eigenvalues and eigenvectors)</w:t>
            </w:r>
            <w:r w:rsidR="00165EE0">
              <w:rPr>
                <w:rFonts w:eastAsia="Malgun Gothic"/>
                <w:sz w:val="22"/>
                <w:szCs w:val="22"/>
              </w:rPr>
              <w:t xml:space="preserve"> </w:t>
            </w:r>
            <w:r w:rsidR="000A5BC5">
              <w:rPr>
                <w:rFonts w:eastAsia="Malgun Gothic"/>
                <w:sz w:val="22"/>
                <w:szCs w:val="22"/>
              </w:rPr>
              <w:t>to obtain improved</w:t>
            </w:r>
            <w:r w:rsidR="00165EE0">
              <w:rPr>
                <w:rFonts w:eastAsia="Malgun Gothic"/>
                <w:sz w:val="22"/>
                <w:szCs w:val="22"/>
              </w:rPr>
              <w:t xml:space="preserve"> MIMO performance (e.g.</w:t>
            </w:r>
            <w:r w:rsidR="000A5BC5">
              <w:rPr>
                <w:rFonts w:eastAsia="Malgun Gothic"/>
                <w:sz w:val="22"/>
                <w:szCs w:val="22"/>
              </w:rPr>
              <w:t xml:space="preserve"> adaptive </w:t>
            </w:r>
            <w:r w:rsidR="00165EE0">
              <w:rPr>
                <w:rFonts w:eastAsia="Malgun Gothic"/>
                <w:sz w:val="22"/>
                <w:szCs w:val="22"/>
              </w:rPr>
              <w:t>power allocation)</w:t>
            </w:r>
            <w:r w:rsidR="000A5BC5">
              <w:rPr>
                <w:rFonts w:eastAsia="Malgun Gothic"/>
                <w:sz w:val="22"/>
                <w:szCs w:val="22"/>
              </w:rPr>
              <w:t>.</w:t>
            </w:r>
          </w:p>
        </w:tc>
        <w:tc>
          <w:tcPr>
            <w:tcW w:w="3219" w:type="dxa"/>
            <w:vAlign w:val="center"/>
          </w:tcPr>
          <w:p w14:paraId="6F1DE338" w14:textId="478AADFB" w:rsidR="00816278" w:rsidRDefault="00816278" w:rsidP="00757BCC">
            <w:pPr>
              <w:wordWrap/>
              <w:jc w:val="center"/>
              <w:rPr>
                <w:rFonts w:eastAsia="Malgun Gothic"/>
                <w:b/>
                <w:bCs/>
                <w:iCs/>
                <w:sz w:val="22"/>
                <w:szCs w:val="22"/>
              </w:rPr>
            </w:pPr>
            <w:r>
              <w:rPr>
                <w:rFonts w:eastAsia="Malgun Gothic" w:hint="eastAsia"/>
                <w:sz w:val="22"/>
                <w:szCs w:val="22"/>
                <w:lang w:val="x-none"/>
              </w:rPr>
              <w:t xml:space="preserve">- </w:t>
            </w:r>
            <w:r w:rsidR="000A5BC5">
              <w:rPr>
                <w:rFonts w:eastAsia="Malgun Gothic"/>
                <w:sz w:val="22"/>
                <w:szCs w:val="22"/>
              </w:rPr>
              <w:t>the compression ratio might be worse</w:t>
            </w:r>
            <w:r>
              <w:rPr>
                <w:rFonts w:eastAsia="Malgun Gothic"/>
                <w:sz w:val="22"/>
                <w:szCs w:val="22"/>
                <w:lang w:val="x-none"/>
              </w:rPr>
              <w:t xml:space="preserve"> </w:t>
            </w:r>
            <w:r w:rsidR="000A5BC5">
              <w:rPr>
                <w:rFonts w:eastAsia="Malgun Gothic"/>
                <w:sz w:val="22"/>
                <w:szCs w:val="22"/>
              </w:rPr>
              <w:t>than that achieved by compressing</w:t>
            </w:r>
            <w:r>
              <w:rPr>
                <w:rFonts w:eastAsia="Malgun Gothic"/>
                <w:sz w:val="22"/>
                <w:szCs w:val="22"/>
                <w:lang w:val="x-none"/>
              </w:rPr>
              <w:t xml:space="preserve"> </w:t>
            </w:r>
            <m:oMath>
              <m:sSub>
                <m:sSubPr>
                  <m:ctrlPr>
                    <w:rPr>
                      <w:rFonts w:ascii="Cambria Math" w:hAnsi="Cambria Math"/>
                      <w:b/>
                      <w:bCs/>
                      <w:iCs/>
                      <w:sz w:val="22"/>
                      <w:szCs w:val="22"/>
                    </w:rPr>
                  </m:ctrlPr>
                </m:sSubPr>
                <m:e>
                  <m:r>
                    <m:rPr>
                      <m:sty m:val="b"/>
                    </m:rPr>
                    <w:rPr>
                      <w:rFonts w:ascii="Cambria Math" w:hAnsi="Cambria Math"/>
                      <w:sz w:val="22"/>
                      <w:szCs w:val="22"/>
                    </w:rPr>
                    <m:t>V</m:t>
                  </m:r>
                </m:e>
                <m:sub>
                  <m:r>
                    <m:rPr>
                      <m:sty m:val="p"/>
                    </m:rPr>
                    <w:rPr>
                      <w:rFonts w:ascii="Cambria Math" w:hAnsi="Cambria Math"/>
                      <w:sz w:val="22"/>
                      <w:szCs w:val="22"/>
                    </w:rPr>
                    <m:t>stack</m:t>
                  </m:r>
                </m:sub>
              </m:sSub>
            </m:oMath>
            <w:r w:rsidR="000A5BC5" w:rsidRPr="00757BCC">
              <w:rPr>
                <w:rFonts w:eastAsia="Malgun Gothic"/>
                <w:bCs/>
                <w:iCs/>
                <w:sz w:val="22"/>
                <w:szCs w:val="22"/>
              </w:rPr>
              <w:t>.</w:t>
            </w:r>
          </w:p>
          <w:p w14:paraId="1B3E7846" w14:textId="2E511083" w:rsidR="00816278" w:rsidRPr="00165EE0" w:rsidRDefault="00816278" w:rsidP="00757BCC">
            <w:pPr>
              <w:keepNext/>
              <w:wordWrap/>
              <w:jc w:val="center"/>
              <w:rPr>
                <w:rFonts w:eastAsia="Malgun Gothic"/>
                <w:sz w:val="22"/>
                <w:szCs w:val="22"/>
                <w:lang w:val="x-none"/>
              </w:rPr>
            </w:pPr>
            <w:r w:rsidRPr="00165EE0">
              <w:rPr>
                <w:rFonts w:eastAsia="Malgun Gothic" w:hint="eastAsia"/>
                <w:bCs/>
                <w:iCs/>
                <w:sz w:val="22"/>
                <w:szCs w:val="22"/>
              </w:rPr>
              <w:t xml:space="preserve">- </w:t>
            </w:r>
            <w:r w:rsidR="000A5BC5">
              <w:rPr>
                <w:rFonts w:eastAsia="Malgun Gothic"/>
                <w:bCs/>
                <w:iCs/>
                <w:sz w:val="22"/>
                <w:szCs w:val="22"/>
              </w:rPr>
              <w:t>the gNB cannot exploit the UE’s measurements of interference</w:t>
            </w:r>
            <w:r w:rsidR="00165EE0">
              <w:rPr>
                <w:rFonts w:eastAsia="Malgun Gothic"/>
                <w:bCs/>
                <w:iCs/>
                <w:sz w:val="22"/>
                <w:szCs w:val="22"/>
              </w:rPr>
              <w:t>.</w:t>
            </w:r>
          </w:p>
        </w:tc>
      </w:tr>
    </w:tbl>
    <w:p w14:paraId="7A92194D" w14:textId="77777777" w:rsidR="009A3E5C" w:rsidRDefault="009A3E5C" w:rsidP="009A3E5C">
      <w:pPr>
        <w:wordWrap/>
        <w:jc w:val="both"/>
        <w:rPr>
          <w:sz w:val="22"/>
          <w:szCs w:val="22"/>
        </w:rPr>
      </w:pPr>
    </w:p>
    <w:p w14:paraId="32B4EB0C" w14:textId="76F34C53" w:rsidR="00D13DCE" w:rsidRDefault="00D13DCE" w:rsidP="009A3E5C">
      <w:pPr>
        <w:wordWrap/>
        <w:jc w:val="both"/>
        <w:rPr>
          <w:sz w:val="22"/>
          <w:szCs w:val="22"/>
        </w:rPr>
      </w:pPr>
      <w:r>
        <w:rPr>
          <w:sz w:val="22"/>
          <w:szCs w:val="22"/>
        </w:rPr>
        <w:t xml:space="preserve">The data format of the required inputs/outputs, including the input to the encoder and the output of the encoder (i.e. the feedback that is sent by the UE to the gNB) should be </w:t>
      </w:r>
      <w:r w:rsidR="006E2C01">
        <w:rPr>
          <w:sz w:val="22"/>
          <w:szCs w:val="22"/>
        </w:rPr>
        <w:t xml:space="preserve">known </w:t>
      </w:r>
      <w:r w:rsidR="00D212A5">
        <w:rPr>
          <w:sz w:val="22"/>
          <w:szCs w:val="22"/>
        </w:rPr>
        <w:t xml:space="preserve">at </w:t>
      </w:r>
      <w:r w:rsidR="006E2C01">
        <w:rPr>
          <w:sz w:val="22"/>
          <w:szCs w:val="22"/>
        </w:rPr>
        <w:t>the UE and the gNB</w:t>
      </w:r>
      <w:r>
        <w:rPr>
          <w:sz w:val="22"/>
          <w:szCs w:val="22"/>
        </w:rPr>
        <w:t>.  For example:</w:t>
      </w:r>
    </w:p>
    <w:p w14:paraId="5C77892C" w14:textId="20132FB7" w:rsidR="00D13DCE" w:rsidRDefault="00D13DCE" w:rsidP="00820D32">
      <w:pPr>
        <w:pStyle w:val="ListParagraph"/>
        <w:numPr>
          <w:ilvl w:val="0"/>
          <w:numId w:val="22"/>
        </w:numPr>
        <w:spacing w:after="0"/>
        <w:jc w:val="both"/>
        <w:rPr>
          <w:sz w:val="22"/>
          <w:szCs w:val="22"/>
        </w:rPr>
      </w:pPr>
      <w:r>
        <w:rPr>
          <w:sz w:val="22"/>
          <w:szCs w:val="22"/>
        </w:rPr>
        <w:t>the input to the encoder could consist of the channel matrices of a single resource element (RE)</w:t>
      </w:r>
    </w:p>
    <w:p w14:paraId="4F6CBEF1" w14:textId="14DEFC46" w:rsidR="00B053B7" w:rsidRPr="00B053B7" w:rsidRDefault="00D13DCE" w:rsidP="00820D32">
      <w:pPr>
        <w:pStyle w:val="ListParagraph"/>
        <w:numPr>
          <w:ilvl w:val="0"/>
          <w:numId w:val="22"/>
        </w:numPr>
        <w:spacing w:after="0"/>
        <w:jc w:val="both"/>
        <w:rPr>
          <w:sz w:val="22"/>
          <w:szCs w:val="22"/>
        </w:rPr>
      </w:pPr>
      <w:r>
        <w:rPr>
          <w:sz w:val="22"/>
          <w:szCs w:val="22"/>
        </w:rPr>
        <w:t>the input to the encoder could consist of the channel matrices of multiple REs</w:t>
      </w:r>
    </w:p>
    <w:p w14:paraId="082A96F8" w14:textId="6EC40B14" w:rsidR="00B053B7" w:rsidRPr="00B053B7" w:rsidRDefault="00B053B7" w:rsidP="00820D32">
      <w:pPr>
        <w:pStyle w:val="ListParagraph"/>
        <w:numPr>
          <w:ilvl w:val="0"/>
          <w:numId w:val="22"/>
        </w:numPr>
        <w:spacing w:after="0"/>
        <w:jc w:val="both"/>
        <w:rPr>
          <w:sz w:val="22"/>
          <w:szCs w:val="22"/>
        </w:rPr>
      </w:pPr>
      <w:r>
        <w:rPr>
          <w:sz w:val="22"/>
          <w:szCs w:val="22"/>
          <w:lang w:val="en-US"/>
        </w:rPr>
        <w:t xml:space="preserve">if the gNB trains the encoder and the decoder, and then shares the encoder with the UE, the gNB </w:t>
      </w:r>
      <w:r w:rsidR="006E2C01">
        <w:rPr>
          <w:sz w:val="22"/>
          <w:szCs w:val="22"/>
          <w:lang w:val="en-US"/>
        </w:rPr>
        <w:t xml:space="preserve">could </w:t>
      </w:r>
      <w:r>
        <w:rPr>
          <w:sz w:val="22"/>
          <w:szCs w:val="22"/>
          <w:lang w:val="en-US"/>
        </w:rPr>
        <w:t>signal the required format of the encoder input to the UE</w:t>
      </w:r>
    </w:p>
    <w:p w14:paraId="693256D6" w14:textId="71E9F313" w:rsidR="00A85954" w:rsidRPr="00D212A5" w:rsidRDefault="00B053B7" w:rsidP="00820D32">
      <w:pPr>
        <w:pStyle w:val="ListParagraph"/>
        <w:numPr>
          <w:ilvl w:val="0"/>
          <w:numId w:val="22"/>
        </w:numPr>
        <w:spacing w:after="0"/>
        <w:jc w:val="both"/>
        <w:rPr>
          <w:sz w:val="22"/>
          <w:szCs w:val="22"/>
        </w:rPr>
      </w:pPr>
      <w:r>
        <w:rPr>
          <w:sz w:val="22"/>
          <w:szCs w:val="22"/>
          <w:lang w:val="en-US"/>
        </w:rPr>
        <w:t xml:space="preserve">if the UE trains the encoder and the decoder, and then shares the decoder with the gNB, the UE </w:t>
      </w:r>
      <w:r w:rsidR="006E2C01">
        <w:rPr>
          <w:sz w:val="22"/>
          <w:szCs w:val="22"/>
          <w:lang w:val="en-US"/>
        </w:rPr>
        <w:t xml:space="preserve">could </w:t>
      </w:r>
      <w:r>
        <w:rPr>
          <w:sz w:val="22"/>
          <w:szCs w:val="22"/>
          <w:lang w:val="en-US"/>
        </w:rPr>
        <w:t>signal the required format of the decoder output to the gNB</w:t>
      </w:r>
    </w:p>
    <w:p w14:paraId="767B2852" w14:textId="69319898" w:rsidR="00B053B7" w:rsidRPr="00D212A5" w:rsidRDefault="00D408E8" w:rsidP="00820D32">
      <w:pPr>
        <w:pStyle w:val="ListParagraph"/>
        <w:numPr>
          <w:ilvl w:val="0"/>
          <w:numId w:val="22"/>
        </w:numPr>
        <w:spacing w:after="0"/>
        <w:jc w:val="both"/>
        <w:rPr>
          <w:sz w:val="22"/>
          <w:szCs w:val="22"/>
        </w:rPr>
      </w:pPr>
      <w:r>
        <w:rPr>
          <w:sz w:val="22"/>
          <w:szCs w:val="22"/>
          <w:lang w:val="en-US"/>
        </w:rPr>
        <w:t>a new UCI type could be defined for the output of the encoder</w:t>
      </w:r>
      <w:r w:rsidR="006F001D">
        <w:rPr>
          <w:sz w:val="22"/>
          <w:szCs w:val="22"/>
          <w:lang w:val="en-US"/>
        </w:rPr>
        <w:t>, which consists of quantized codewords</w:t>
      </w:r>
    </w:p>
    <w:p w14:paraId="52513295" w14:textId="31B6C8D4" w:rsidR="00897ABC" w:rsidRPr="00B053B7" w:rsidRDefault="00897ABC" w:rsidP="00820D32">
      <w:pPr>
        <w:pStyle w:val="ListParagraph"/>
        <w:numPr>
          <w:ilvl w:val="0"/>
          <w:numId w:val="22"/>
        </w:numPr>
        <w:spacing w:after="0"/>
        <w:jc w:val="both"/>
        <w:rPr>
          <w:sz w:val="22"/>
          <w:szCs w:val="22"/>
        </w:rPr>
      </w:pPr>
      <w:r>
        <w:rPr>
          <w:sz w:val="22"/>
          <w:szCs w:val="22"/>
          <w:lang w:val="en-US"/>
        </w:rPr>
        <w:t>the required format of the encoder/decoder input/output could be included in the description of a model when it is registered.</w:t>
      </w:r>
    </w:p>
    <w:p w14:paraId="3B3E0710" w14:textId="447E6DA1" w:rsidR="00B053B7" w:rsidRDefault="00B053B7" w:rsidP="00314C7B">
      <w:pPr>
        <w:jc w:val="both"/>
        <w:rPr>
          <w:rFonts w:eastAsia="Malgun Gothic"/>
          <w:b/>
          <w:sz w:val="22"/>
          <w:szCs w:val="22"/>
        </w:rPr>
      </w:pPr>
    </w:p>
    <w:p w14:paraId="5FDFFEA0" w14:textId="6CE8ADD4" w:rsidR="00DC483B" w:rsidRPr="00E21AAC" w:rsidRDefault="00165EE0" w:rsidP="00314C7B">
      <w:pPr>
        <w:jc w:val="both"/>
        <w:rPr>
          <w:rFonts w:eastAsia="Malgun Gothic"/>
          <w:b/>
          <w:sz w:val="22"/>
          <w:szCs w:val="22"/>
        </w:rPr>
      </w:pPr>
      <w:r>
        <w:rPr>
          <w:rFonts w:eastAsia="Malgun Gothic" w:hint="eastAsia"/>
          <w:b/>
          <w:sz w:val="22"/>
          <w:szCs w:val="22"/>
        </w:rPr>
        <w:t xml:space="preserve">Proposal 2-1: For CSI compression, study </w:t>
      </w:r>
      <w:r w:rsidR="00DE644A">
        <w:rPr>
          <w:b/>
          <w:sz w:val="22"/>
          <w:szCs w:val="22"/>
        </w:rPr>
        <w:t>signaling requirements, input/output requirements</w:t>
      </w:r>
      <w:r w:rsidR="0013140A">
        <w:rPr>
          <w:b/>
          <w:sz w:val="22"/>
          <w:szCs w:val="22"/>
        </w:rPr>
        <w:t xml:space="preserve"> and </w:t>
      </w:r>
      <w:r w:rsidR="00DE644A">
        <w:rPr>
          <w:b/>
          <w:sz w:val="22"/>
          <w:szCs w:val="22"/>
        </w:rPr>
        <w:t>CSI configurations</w:t>
      </w:r>
      <w:r>
        <w:rPr>
          <w:rFonts w:eastAsia="Malgun Gothic" w:hint="eastAsia"/>
          <w:b/>
          <w:sz w:val="22"/>
          <w:szCs w:val="22"/>
        </w:rPr>
        <w:t>.</w:t>
      </w:r>
    </w:p>
    <w:p w14:paraId="7FD2CC0D" w14:textId="419738A3" w:rsidR="00172D24" w:rsidRDefault="00172D24" w:rsidP="008272B6">
      <w:pPr>
        <w:wordWrap/>
        <w:rPr>
          <w:sz w:val="22"/>
          <w:szCs w:val="22"/>
          <w:lang w:val="en-GB"/>
        </w:rPr>
      </w:pPr>
    </w:p>
    <w:p w14:paraId="0AA375CE" w14:textId="3F64A185" w:rsidR="00967145" w:rsidRDefault="00967145" w:rsidP="00297C0B">
      <w:pPr>
        <w:pStyle w:val="Style1"/>
        <w:spacing w:before="0" w:after="0"/>
      </w:pPr>
      <w:r>
        <w:t>Two-sided model development</w:t>
      </w:r>
    </w:p>
    <w:p w14:paraId="1A944243" w14:textId="77777777" w:rsidR="00967145" w:rsidRDefault="00967145" w:rsidP="00967145">
      <w:pPr>
        <w:wordWrap/>
        <w:rPr>
          <w:sz w:val="22"/>
          <w:szCs w:val="22"/>
          <w:lang w:val="en-GB"/>
        </w:rPr>
      </w:pPr>
    </w:p>
    <w:p w14:paraId="616498E9" w14:textId="208B49A0" w:rsidR="0013140A" w:rsidRPr="00B625A6" w:rsidRDefault="00967145" w:rsidP="00967145">
      <w:pPr>
        <w:wordWrap/>
        <w:rPr>
          <w:sz w:val="22"/>
          <w:szCs w:val="22"/>
          <w:lang w:val="en-GB"/>
        </w:rPr>
      </w:pPr>
      <w:r w:rsidRPr="00B625A6">
        <w:rPr>
          <w:sz w:val="22"/>
          <w:szCs w:val="22"/>
          <w:lang w:val="en-GB"/>
        </w:rPr>
        <w:t>The</w:t>
      </w:r>
      <w:r w:rsidR="00B81DC4" w:rsidRPr="00B625A6">
        <w:rPr>
          <w:sz w:val="22"/>
          <w:szCs w:val="22"/>
          <w:lang w:val="en-GB"/>
        </w:rPr>
        <w:t xml:space="preserve"> following agreement was made in RAN1#110:</w:t>
      </w:r>
    </w:p>
    <w:p w14:paraId="52417110" w14:textId="77777777" w:rsidR="00B81DC4" w:rsidRPr="00D8523A" w:rsidRDefault="00B81DC4" w:rsidP="00D8523A">
      <w:pPr>
        <w:wordWrap/>
        <w:rPr>
          <w:bCs/>
          <w:i/>
          <w:iCs/>
          <w:sz w:val="22"/>
          <w:szCs w:val="22"/>
          <w:highlight w:val="green"/>
        </w:rPr>
      </w:pPr>
      <w:r w:rsidRPr="00D8523A">
        <w:rPr>
          <w:sz w:val="22"/>
          <w:szCs w:val="22"/>
          <w:highlight w:val="green"/>
        </w:rPr>
        <w:t>Agreement</w:t>
      </w:r>
    </w:p>
    <w:p w14:paraId="339B671A" w14:textId="77777777" w:rsidR="00B81DC4" w:rsidRPr="00D8523A" w:rsidRDefault="00B81DC4" w:rsidP="00967145">
      <w:pPr>
        <w:wordWrap/>
        <w:rPr>
          <w:rFonts w:eastAsia="Malgun Gothic"/>
          <w:bCs/>
          <w:iCs/>
          <w:sz w:val="22"/>
          <w:szCs w:val="22"/>
        </w:rPr>
      </w:pPr>
      <w:r w:rsidRPr="00D8523A">
        <w:rPr>
          <w:rFonts w:eastAsia="Malgun Gothic"/>
          <w:bCs/>
          <w:iCs/>
          <w:sz w:val="22"/>
          <w:szCs w:val="22"/>
        </w:rPr>
        <w:t>In CSI compression using two-sided model use case, the following AI/ML model training collaborations will be further studied:</w:t>
      </w:r>
    </w:p>
    <w:p w14:paraId="7A70565C" w14:textId="77777777" w:rsidR="004C6EB5" w:rsidRPr="00B625A6" w:rsidRDefault="00B81DC4" w:rsidP="00820D32">
      <w:pPr>
        <w:pStyle w:val="ListParagraph"/>
        <w:numPr>
          <w:ilvl w:val="0"/>
          <w:numId w:val="34"/>
        </w:numPr>
        <w:spacing w:after="0"/>
        <w:rPr>
          <w:bCs/>
          <w:iCs/>
          <w:sz w:val="22"/>
          <w:szCs w:val="22"/>
        </w:rPr>
      </w:pPr>
      <w:r w:rsidRPr="00D8523A">
        <w:rPr>
          <w:bCs/>
          <w:iCs/>
          <w:sz w:val="22"/>
          <w:szCs w:val="22"/>
        </w:rPr>
        <w:t>Type 1: Joint training of the two-sided model at a single side/entity, e.g., UE-sided or Network-sided.</w:t>
      </w:r>
    </w:p>
    <w:p w14:paraId="11330E81" w14:textId="77777777" w:rsidR="004C6EB5" w:rsidRPr="00D8523A" w:rsidRDefault="00B81DC4" w:rsidP="00820D32">
      <w:pPr>
        <w:pStyle w:val="ListParagraph"/>
        <w:numPr>
          <w:ilvl w:val="0"/>
          <w:numId w:val="34"/>
        </w:numPr>
        <w:spacing w:after="0"/>
        <w:rPr>
          <w:bCs/>
          <w:iCs/>
          <w:sz w:val="22"/>
          <w:szCs w:val="22"/>
        </w:rPr>
      </w:pPr>
      <w:r w:rsidRPr="00D8523A">
        <w:rPr>
          <w:rFonts w:eastAsia="Malgun Gothic"/>
          <w:bCs/>
          <w:iCs/>
          <w:sz w:val="22"/>
          <w:szCs w:val="22"/>
          <w:lang w:val="en-US"/>
        </w:rPr>
        <w:t xml:space="preserve">Type 2: </w:t>
      </w:r>
      <w:r w:rsidRPr="00D8523A">
        <w:rPr>
          <w:bCs/>
          <w:iCs/>
          <w:sz w:val="22"/>
          <w:szCs w:val="22"/>
        </w:rPr>
        <w:t>Joint training of the two-sided model at network side and UE side, repectively</w:t>
      </w:r>
      <w:r w:rsidRPr="00D8523A">
        <w:rPr>
          <w:rFonts w:eastAsia="Malgun Gothic"/>
          <w:bCs/>
          <w:iCs/>
          <w:sz w:val="22"/>
          <w:szCs w:val="22"/>
          <w:lang w:val="en-US"/>
        </w:rPr>
        <w:t>.</w:t>
      </w:r>
    </w:p>
    <w:p w14:paraId="5FE74FF9" w14:textId="77777777" w:rsidR="004C6EB5" w:rsidRPr="00B625A6" w:rsidRDefault="00B81DC4" w:rsidP="00820D32">
      <w:pPr>
        <w:pStyle w:val="ListParagraph"/>
        <w:numPr>
          <w:ilvl w:val="0"/>
          <w:numId w:val="34"/>
        </w:numPr>
        <w:spacing w:after="0"/>
        <w:rPr>
          <w:bCs/>
          <w:iCs/>
          <w:sz w:val="22"/>
          <w:szCs w:val="22"/>
        </w:rPr>
      </w:pPr>
      <w:r w:rsidRPr="00D8523A">
        <w:rPr>
          <w:rFonts w:eastAsia="Malgun Gothic"/>
          <w:bCs/>
          <w:iCs/>
          <w:sz w:val="22"/>
          <w:szCs w:val="22"/>
          <w:lang w:val="en-US"/>
        </w:rPr>
        <w:t xml:space="preserve">Type 3: </w:t>
      </w:r>
      <w:r w:rsidRPr="00D8523A">
        <w:rPr>
          <w:bCs/>
          <w:iCs/>
          <w:sz w:val="22"/>
          <w:szCs w:val="22"/>
        </w:rPr>
        <w:t>Separate training at network side and UE side, where the UE-side CSI generation part and the network-side CSI reconstruction part are trained by UE side and network side, respectively.</w:t>
      </w:r>
    </w:p>
    <w:p w14:paraId="6BF86654" w14:textId="77777777" w:rsidR="004C6EB5" w:rsidRPr="00D8523A" w:rsidRDefault="00B81DC4" w:rsidP="00820D32">
      <w:pPr>
        <w:pStyle w:val="ListParagraph"/>
        <w:numPr>
          <w:ilvl w:val="0"/>
          <w:numId w:val="34"/>
        </w:numPr>
        <w:spacing w:after="0"/>
        <w:rPr>
          <w:bCs/>
          <w:iCs/>
          <w:sz w:val="22"/>
          <w:szCs w:val="22"/>
        </w:rPr>
      </w:pPr>
      <w:r w:rsidRPr="00D8523A">
        <w:rPr>
          <w:rFonts w:eastAsia="Malgun Gothic"/>
          <w:bCs/>
          <w:iCs/>
          <w:sz w:val="22"/>
          <w:szCs w:val="22"/>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1507A2A9" w14:textId="77777777" w:rsidR="004C6EB5" w:rsidRPr="00D8523A" w:rsidRDefault="00B81DC4" w:rsidP="00820D32">
      <w:pPr>
        <w:pStyle w:val="ListParagraph"/>
        <w:numPr>
          <w:ilvl w:val="0"/>
          <w:numId w:val="34"/>
        </w:numPr>
        <w:spacing w:after="0"/>
        <w:rPr>
          <w:bCs/>
          <w:iCs/>
          <w:sz w:val="22"/>
          <w:szCs w:val="22"/>
        </w:rPr>
      </w:pPr>
      <w:r w:rsidRPr="00D8523A">
        <w:rPr>
          <w:rFonts w:eastAsia="Malgun Gothic"/>
          <w:bCs/>
          <w:iCs/>
          <w:sz w:val="22"/>
          <w:szCs w:val="22"/>
        </w:rPr>
        <w:t>Note: Separate training includes sequential training starting with UE side training, or sequential training starting with NW side training [, or parallel training] at UE and NW</w:t>
      </w:r>
    </w:p>
    <w:p w14:paraId="5B4183F4" w14:textId="627DF407" w:rsidR="00B81DC4" w:rsidRPr="00D8523A" w:rsidRDefault="00B81DC4" w:rsidP="00820D32">
      <w:pPr>
        <w:pStyle w:val="ListParagraph"/>
        <w:numPr>
          <w:ilvl w:val="0"/>
          <w:numId w:val="34"/>
        </w:numPr>
        <w:spacing w:after="0"/>
        <w:rPr>
          <w:bCs/>
          <w:iCs/>
          <w:sz w:val="22"/>
          <w:szCs w:val="22"/>
        </w:rPr>
      </w:pPr>
      <w:r w:rsidRPr="00D8523A">
        <w:rPr>
          <w:rFonts w:eastAsia="Malgun Gothic"/>
          <w:bCs/>
          <w:iCs/>
          <w:sz w:val="22"/>
          <w:szCs w:val="22"/>
        </w:rPr>
        <w:t>Other collaboration types are not excluded.</w:t>
      </w:r>
    </w:p>
    <w:p w14:paraId="536620C8" w14:textId="58C38C90" w:rsidR="0013140A" w:rsidRPr="00D8523A" w:rsidRDefault="0013140A" w:rsidP="00255A96">
      <w:pPr>
        <w:wordWrap/>
        <w:rPr>
          <w:sz w:val="22"/>
          <w:szCs w:val="22"/>
          <w:lang w:val="en-GB"/>
        </w:rPr>
      </w:pPr>
    </w:p>
    <w:p w14:paraId="2F829342" w14:textId="175A187A" w:rsidR="00B625A6" w:rsidRDefault="00B625A6" w:rsidP="00297C0B">
      <w:pPr>
        <w:wordWrap/>
        <w:jc w:val="both"/>
        <w:rPr>
          <w:sz w:val="22"/>
          <w:szCs w:val="22"/>
        </w:rPr>
      </w:pPr>
      <w:r w:rsidRPr="00D8523A">
        <w:rPr>
          <w:sz w:val="22"/>
          <w:szCs w:val="22"/>
        </w:rPr>
        <w:t xml:space="preserve">In our view, the discussion for two-sided model training/development falls under the general aspects of </w:t>
      </w:r>
      <w:r w:rsidR="00B40F8A">
        <w:rPr>
          <w:sz w:val="22"/>
          <w:szCs w:val="22"/>
        </w:rPr>
        <w:t xml:space="preserve">the </w:t>
      </w:r>
      <w:r w:rsidRPr="00297C0B">
        <w:rPr>
          <w:sz w:val="22"/>
          <w:szCs w:val="22"/>
        </w:rPr>
        <w:t>AI/ML framework as the framework discussion includes characterization of defining stages of AI/ML algorithm and associated complexity, UE-gNB collaboration, life cycle management, dataset(s), and notation/terminology.</w:t>
      </w:r>
    </w:p>
    <w:p w14:paraId="2A83B07A" w14:textId="581BC9AD" w:rsidR="00EC31D2" w:rsidRDefault="00EC31D2" w:rsidP="00297C0B">
      <w:pPr>
        <w:wordWrap/>
        <w:jc w:val="both"/>
        <w:rPr>
          <w:sz w:val="22"/>
          <w:szCs w:val="22"/>
        </w:rPr>
      </w:pPr>
    </w:p>
    <w:p w14:paraId="33277BFF" w14:textId="3878F82F" w:rsidR="00B625A6" w:rsidRPr="00297C0B" w:rsidRDefault="007F591D" w:rsidP="00297C0B">
      <w:pPr>
        <w:wordWrap/>
        <w:rPr>
          <w:b/>
          <w:bCs/>
          <w:sz w:val="22"/>
          <w:szCs w:val="22"/>
        </w:rPr>
      </w:pPr>
      <w:r w:rsidRPr="007F591D">
        <w:rPr>
          <w:b/>
          <w:bCs/>
          <w:sz w:val="22"/>
          <w:szCs w:val="22"/>
        </w:rPr>
        <w:lastRenderedPageBreak/>
        <w:t xml:space="preserve">Proposal </w:t>
      </w:r>
      <w:r>
        <w:rPr>
          <w:b/>
          <w:bCs/>
          <w:sz w:val="22"/>
          <w:szCs w:val="22"/>
        </w:rPr>
        <w:t>2-</w:t>
      </w:r>
      <w:r w:rsidR="002C2396">
        <w:rPr>
          <w:b/>
          <w:bCs/>
          <w:sz w:val="22"/>
          <w:szCs w:val="22"/>
        </w:rPr>
        <w:t>2</w:t>
      </w:r>
      <w:r w:rsidR="00B625A6" w:rsidRPr="00297C0B">
        <w:rPr>
          <w:b/>
          <w:bCs/>
          <w:sz w:val="22"/>
          <w:szCs w:val="22"/>
        </w:rPr>
        <w:t>: Study the various types of AI/ML model training collaborations under agenda item 9.2.1: gene</w:t>
      </w:r>
      <w:r w:rsidRPr="007F591D">
        <w:rPr>
          <w:b/>
          <w:bCs/>
          <w:sz w:val="22"/>
          <w:szCs w:val="22"/>
        </w:rPr>
        <w:t>ral aspects of AI/ML framework.</w:t>
      </w:r>
    </w:p>
    <w:p w14:paraId="0D942BC2" w14:textId="77777777" w:rsidR="007F591D" w:rsidRDefault="007F591D" w:rsidP="00297C0B">
      <w:pPr>
        <w:wordWrap/>
        <w:jc w:val="both"/>
        <w:rPr>
          <w:sz w:val="22"/>
          <w:szCs w:val="22"/>
        </w:rPr>
      </w:pPr>
    </w:p>
    <w:p w14:paraId="0CCCB1B1" w14:textId="7BE226C2" w:rsidR="00B625A6" w:rsidRPr="00297C0B" w:rsidRDefault="00B625A6" w:rsidP="00297C0B">
      <w:pPr>
        <w:wordWrap/>
        <w:jc w:val="both"/>
        <w:rPr>
          <w:sz w:val="22"/>
          <w:szCs w:val="22"/>
        </w:rPr>
      </w:pPr>
      <w:r w:rsidRPr="00297C0B">
        <w:rPr>
          <w:sz w:val="22"/>
          <w:szCs w:val="22"/>
        </w:rPr>
        <w:t>In general, two-sided models can be developed either by a single vendor (Type 1) or by two or more vendors through collaboration (Type</w:t>
      </w:r>
      <w:r w:rsidR="00320E2C">
        <w:rPr>
          <w:sz w:val="22"/>
          <w:szCs w:val="22"/>
        </w:rPr>
        <w:t>s</w:t>
      </w:r>
      <w:r w:rsidRPr="00297C0B">
        <w:rPr>
          <w:sz w:val="22"/>
          <w:szCs w:val="22"/>
        </w:rPr>
        <w:t xml:space="preserve"> 2 and 3). </w:t>
      </w:r>
      <w:r w:rsidRPr="00D8523A">
        <w:rPr>
          <w:sz w:val="22"/>
          <w:szCs w:val="22"/>
        </w:rPr>
        <w:t xml:space="preserve"> </w:t>
      </w:r>
      <w:r w:rsidRPr="00297C0B">
        <w:rPr>
          <w:sz w:val="22"/>
          <w:szCs w:val="22"/>
        </w:rPr>
        <w:t xml:space="preserve">In </w:t>
      </w:r>
      <w:r w:rsidR="00B40F8A" w:rsidRPr="00B40F8A">
        <w:rPr>
          <w:sz w:val="22"/>
          <w:szCs w:val="22"/>
        </w:rPr>
        <w:t xml:space="preserve">all </w:t>
      </w:r>
      <w:r w:rsidRPr="00297C0B">
        <w:rPr>
          <w:sz w:val="22"/>
          <w:szCs w:val="22"/>
        </w:rPr>
        <w:t>three types</w:t>
      </w:r>
      <w:r w:rsidR="00DC432F" w:rsidRPr="00DC432F">
        <w:rPr>
          <w:sz w:val="22"/>
          <w:szCs w:val="22"/>
        </w:rPr>
        <w:t xml:space="preserve">, </w:t>
      </w:r>
      <w:r w:rsidRPr="00297C0B">
        <w:rPr>
          <w:sz w:val="22"/>
          <w:szCs w:val="22"/>
        </w:rPr>
        <w:t>two-sided models can be either developed in an offline setup or online</w:t>
      </w:r>
      <w:r w:rsidR="00DC432F" w:rsidRPr="00DC432F">
        <w:rPr>
          <w:sz w:val="22"/>
          <w:szCs w:val="22"/>
        </w:rPr>
        <w:t xml:space="preserve"> setup</w:t>
      </w:r>
      <w:r w:rsidR="00DC432F">
        <w:rPr>
          <w:sz w:val="22"/>
          <w:szCs w:val="22"/>
        </w:rPr>
        <w:t xml:space="preserve">; in an online setup, </w:t>
      </w:r>
      <w:r w:rsidRPr="00297C0B">
        <w:rPr>
          <w:sz w:val="22"/>
          <w:szCs w:val="22"/>
        </w:rPr>
        <w:t>collection of trainin</w:t>
      </w:r>
      <w:r w:rsidR="00DC432F" w:rsidRPr="00DC432F">
        <w:rPr>
          <w:sz w:val="22"/>
          <w:szCs w:val="22"/>
        </w:rPr>
        <w:t>g inputs (data, gradient values</w:t>
      </w:r>
      <w:r w:rsidR="00DC432F">
        <w:rPr>
          <w:sz w:val="22"/>
          <w:szCs w:val="22"/>
        </w:rPr>
        <w:t xml:space="preserve">, </w:t>
      </w:r>
      <w:r w:rsidRPr="00297C0B">
        <w:rPr>
          <w:sz w:val="22"/>
          <w:szCs w:val="22"/>
        </w:rPr>
        <w:t xml:space="preserve">etc.) </w:t>
      </w:r>
      <w:r w:rsidR="00DC432F">
        <w:rPr>
          <w:sz w:val="22"/>
          <w:szCs w:val="22"/>
        </w:rPr>
        <w:t>occurs over</w:t>
      </w:r>
      <w:r w:rsidRPr="00297C0B">
        <w:rPr>
          <w:sz w:val="22"/>
          <w:szCs w:val="22"/>
        </w:rPr>
        <w:t xml:space="preserve"> the air-interface. However, online model development and update</w:t>
      </w:r>
      <w:r w:rsidR="00DC432F">
        <w:rPr>
          <w:sz w:val="22"/>
          <w:szCs w:val="22"/>
        </w:rPr>
        <w:t>s</w:t>
      </w:r>
      <w:r w:rsidR="00DC432F" w:rsidRPr="00DC432F">
        <w:rPr>
          <w:sz w:val="22"/>
          <w:szCs w:val="22"/>
        </w:rPr>
        <w:t xml:space="preserve"> require</w:t>
      </w:r>
      <w:r w:rsidRPr="00297C0B">
        <w:rPr>
          <w:sz w:val="22"/>
          <w:szCs w:val="22"/>
        </w:rPr>
        <w:t xml:space="preserve"> </w:t>
      </w:r>
      <w:r w:rsidR="00DC432F">
        <w:rPr>
          <w:sz w:val="22"/>
          <w:szCs w:val="22"/>
        </w:rPr>
        <w:t>extensive sharing of</w:t>
      </w:r>
      <w:r w:rsidRPr="00297C0B">
        <w:rPr>
          <w:sz w:val="22"/>
          <w:szCs w:val="22"/>
        </w:rPr>
        <w:t xml:space="preserve"> training dataset</w:t>
      </w:r>
      <w:r w:rsidR="00DC432F">
        <w:rPr>
          <w:sz w:val="22"/>
          <w:szCs w:val="22"/>
        </w:rPr>
        <w:t>s</w:t>
      </w:r>
      <w:r w:rsidRPr="00297C0B">
        <w:rPr>
          <w:sz w:val="22"/>
          <w:szCs w:val="22"/>
        </w:rPr>
        <w:t xml:space="preserve"> and other quantities such as backpropagation gradient values for training. </w:t>
      </w:r>
    </w:p>
    <w:p w14:paraId="23C994CA" w14:textId="77777777" w:rsidR="00B625A6" w:rsidRPr="003269C3" w:rsidRDefault="00B625A6" w:rsidP="00297C0B">
      <w:pPr>
        <w:wordWrap/>
        <w:jc w:val="both"/>
        <w:rPr>
          <w:sz w:val="22"/>
          <w:szCs w:val="22"/>
        </w:rPr>
      </w:pPr>
    </w:p>
    <w:p w14:paraId="075DD9C9" w14:textId="692B480C" w:rsidR="00B625A6" w:rsidRPr="00297C0B" w:rsidRDefault="00DC432F" w:rsidP="00297C0B">
      <w:pPr>
        <w:wordWrap/>
        <w:rPr>
          <w:b/>
          <w:bCs/>
          <w:sz w:val="22"/>
          <w:szCs w:val="22"/>
        </w:rPr>
      </w:pPr>
      <w:r w:rsidRPr="00DC432F">
        <w:rPr>
          <w:b/>
          <w:bCs/>
          <w:sz w:val="22"/>
          <w:szCs w:val="22"/>
        </w:rPr>
        <w:t xml:space="preserve">Proposal </w:t>
      </w:r>
      <w:r>
        <w:rPr>
          <w:b/>
          <w:bCs/>
          <w:sz w:val="22"/>
          <w:szCs w:val="22"/>
        </w:rPr>
        <w:t>2-</w:t>
      </w:r>
      <w:r w:rsidR="004D69AF">
        <w:rPr>
          <w:b/>
          <w:bCs/>
          <w:sz w:val="22"/>
          <w:szCs w:val="22"/>
        </w:rPr>
        <w:t>3</w:t>
      </w:r>
      <w:r w:rsidR="00B625A6" w:rsidRPr="00297C0B">
        <w:rPr>
          <w:b/>
          <w:bCs/>
          <w:sz w:val="22"/>
          <w:szCs w:val="22"/>
        </w:rPr>
        <w:t xml:space="preserve">: Deprioritize two-sided model training collaboration that requires extensive </w:t>
      </w:r>
      <w:r>
        <w:rPr>
          <w:b/>
          <w:bCs/>
          <w:sz w:val="22"/>
          <w:szCs w:val="22"/>
        </w:rPr>
        <w:t xml:space="preserve">sharing of </w:t>
      </w:r>
      <w:r w:rsidR="00B625A6" w:rsidRPr="00297C0B">
        <w:rPr>
          <w:b/>
          <w:bCs/>
          <w:sz w:val="22"/>
          <w:szCs w:val="22"/>
        </w:rPr>
        <w:t>training, validation and testing datas</w:t>
      </w:r>
      <w:r>
        <w:rPr>
          <w:b/>
          <w:bCs/>
          <w:sz w:val="22"/>
          <w:szCs w:val="22"/>
        </w:rPr>
        <w:t xml:space="preserve">ets </w:t>
      </w:r>
      <w:r w:rsidRPr="00DC432F">
        <w:rPr>
          <w:b/>
          <w:bCs/>
          <w:sz w:val="22"/>
          <w:szCs w:val="22"/>
        </w:rPr>
        <w:t>in this study item.</w:t>
      </w:r>
    </w:p>
    <w:p w14:paraId="09265E53" w14:textId="77777777" w:rsidR="00DC432F" w:rsidRDefault="00DC432F" w:rsidP="00297C0B">
      <w:pPr>
        <w:wordWrap/>
        <w:jc w:val="both"/>
        <w:rPr>
          <w:sz w:val="22"/>
          <w:szCs w:val="22"/>
        </w:rPr>
      </w:pPr>
    </w:p>
    <w:p w14:paraId="3678A3AD" w14:textId="0075F181" w:rsidR="00B625A6" w:rsidRPr="00297C0B" w:rsidRDefault="00B625A6" w:rsidP="00297C0B">
      <w:pPr>
        <w:wordWrap/>
        <w:jc w:val="both"/>
        <w:rPr>
          <w:sz w:val="22"/>
          <w:szCs w:val="22"/>
        </w:rPr>
      </w:pPr>
      <w:r w:rsidRPr="00297C0B">
        <w:rPr>
          <w:sz w:val="22"/>
          <w:szCs w:val="22"/>
        </w:rPr>
        <w:t xml:space="preserve">Moreover, model delivery in </w:t>
      </w:r>
      <w:r w:rsidR="005D16F2">
        <w:rPr>
          <w:sz w:val="22"/>
          <w:szCs w:val="22"/>
        </w:rPr>
        <w:t>Types 1, 2, and 3</w:t>
      </w:r>
      <w:r w:rsidRPr="00297C0B">
        <w:rPr>
          <w:sz w:val="22"/>
          <w:szCs w:val="22"/>
        </w:rPr>
        <w:t xml:space="preserve"> can be </w:t>
      </w:r>
      <w:r w:rsidR="005D16F2">
        <w:rPr>
          <w:sz w:val="22"/>
          <w:szCs w:val="22"/>
        </w:rPr>
        <w:t xml:space="preserve">facilitated by 1) </w:t>
      </w:r>
      <w:r w:rsidRPr="00297C0B">
        <w:rPr>
          <w:sz w:val="22"/>
          <w:szCs w:val="22"/>
        </w:rPr>
        <w:t xml:space="preserve">model transfer over the air-interface or </w:t>
      </w:r>
      <w:r w:rsidR="005D16F2">
        <w:rPr>
          <w:sz w:val="22"/>
          <w:szCs w:val="22"/>
        </w:rPr>
        <w:t xml:space="preserve">2) </w:t>
      </w:r>
      <w:r w:rsidRPr="00297C0B">
        <w:rPr>
          <w:sz w:val="22"/>
          <w:szCs w:val="22"/>
        </w:rPr>
        <w:t xml:space="preserve">methods </w:t>
      </w:r>
      <w:r w:rsidR="005D16F2">
        <w:rPr>
          <w:sz w:val="22"/>
          <w:szCs w:val="22"/>
        </w:rPr>
        <w:t xml:space="preserve">that are transparent </w:t>
      </w:r>
      <w:r w:rsidRPr="00297C0B">
        <w:rPr>
          <w:sz w:val="22"/>
          <w:szCs w:val="22"/>
        </w:rPr>
        <w:t xml:space="preserve">to the physical layer, e.g., preinstalled models. In RAN1#109-e, some companies raised concerns on the proprietary aspects of AI/ML models. This imposes further constraints on model sharing between UE and network vendors. </w:t>
      </w:r>
    </w:p>
    <w:p w14:paraId="28F2BA2B" w14:textId="117AB219" w:rsidR="00B625A6" w:rsidRPr="00297C0B" w:rsidRDefault="00B625A6" w:rsidP="00297C0B">
      <w:pPr>
        <w:wordWrap/>
        <w:rPr>
          <w:b/>
          <w:sz w:val="22"/>
          <w:szCs w:val="22"/>
        </w:rPr>
      </w:pPr>
    </w:p>
    <w:p w14:paraId="2AFE4587" w14:textId="389F3C73" w:rsidR="005D16F2" w:rsidRPr="00297C0B" w:rsidRDefault="005D16F2" w:rsidP="00297C0B">
      <w:pPr>
        <w:pStyle w:val="Caption"/>
        <w:keepNext/>
        <w:spacing w:before="0" w:after="0"/>
        <w:jc w:val="center"/>
        <w:rPr>
          <w:b w:val="0"/>
          <w:sz w:val="22"/>
          <w:szCs w:val="22"/>
        </w:rPr>
      </w:pPr>
      <w:r w:rsidRPr="00D8523A">
        <w:rPr>
          <w:b w:val="0"/>
          <w:sz w:val="22"/>
          <w:szCs w:val="22"/>
        </w:rPr>
        <w:t>Table 2</w:t>
      </w:r>
      <w:r w:rsidRPr="00297C0B">
        <w:rPr>
          <w:b w:val="0"/>
          <w:sz w:val="22"/>
          <w:szCs w:val="22"/>
        </w:rPr>
        <w:t>: Various two-sided model training collaborations</w:t>
      </w:r>
    </w:p>
    <w:tbl>
      <w:tblPr>
        <w:tblpPr w:leftFromText="142" w:rightFromText="142" w:vertAnchor="text" w:horzAnchor="margin" w:tblpXSpec="center" w:tblpY="215"/>
        <w:tblW w:w="9323" w:type="dxa"/>
        <w:tblCellMar>
          <w:left w:w="0" w:type="dxa"/>
          <w:right w:w="0" w:type="dxa"/>
        </w:tblCellMar>
        <w:tblLook w:val="0420" w:firstRow="1" w:lastRow="0" w:firstColumn="0" w:lastColumn="0" w:noHBand="0" w:noVBand="1"/>
      </w:tblPr>
      <w:tblGrid>
        <w:gridCol w:w="612"/>
        <w:gridCol w:w="3403"/>
        <w:gridCol w:w="1714"/>
        <w:gridCol w:w="1821"/>
        <w:gridCol w:w="1773"/>
      </w:tblGrid>
      <w:tr w:rsidR="005D16F2" w:rsidRPr="005D16F2" w14:paraId="7D557809" w14:textId="77777777" w:rsidTr="00297C0B">
        <w:trPr>
          <w:trHeight w:val="378"/>
        </w:trPr>
        <w:tc>
          <w:tcPr>
            <w:tcW w:w="612"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02DCBEBE" w14:textId="77777777" w:rsidR="00B625A6" w:rsidRPr="00D8523A" w:rsidRDefault="00B625A6" w:rsidP="00297C0B">
            <w:pPr>
              <w:wordWrap/>
              <w:jc w:val="center"/>
              <w:rPr>
                <w:b/>
                <w:bCs/>
                <w:color w:val="000000"/>
                <w:kern w:val="24"/>
                <w:sz w:val="22"/>
                <w:szCs w:val="22"/>
              </w:rPr>
            </w:pPr>
            <w:r w:rsidRPr="00D8523A">
              <w:rPr>
                <w:b/>
                <w:bCs/>
                <w:color w:val="000000"/>
                <w:kern w:val="24"/>
                <w:sz w:val="22"/>
                <w:szCs w:val="22"/>
              </w:rPr>
              <w:t>No.</w:t>
            </w:r>
          </w:p>
        </w:tc>
        <w:tc>
          <w:tcPr>
            <w:tcW w:w="340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698E3E8F" w14:textId="2B321D5E" w:rsidR="00B625A6" w:rsidRPr="00D8523A" w:rsidRDefault="00B625A6" w:rsidP="00297C0B">
            <w:pPr>
              <w:wordWrap/>
              <w:contextualSpacing/>
              <w:jc w:val="center"/>
              <w:rPr>
                <w:b/>
                <w:bCs/>
                <w:color w:val="000000"/>
                <w:kern w:val="24"/>
                <w:sz w:val="22"/>
                <w:szCs w:val="22"/>
              </w:rPr>
            </w:pPr>
            <w:r w:rsidRPr="00D8523A">
              <w:rPr>
                <w:b/>
                <w:bCs/>
                <w:color w:val="000000"/>
                <w:kern w:val="24"/>
                <w:sz w:val="22"/>
                <w:szCs w:val="22"/>
              </w:rPr>
              <w:t>Two-sided model training collaborations</w:t>
            </w:r>
          </w:p>
        </w:tc>
        <w:tc>
          <w:tcPr>
            <w:tcW w:w="1714" w:type="dxa"/>
            <w:tcBorders>
              <w:top w:val="single" w:sz="8" w:space="0" w:color="000000"/>
              <w:left w:val="single" w:sz="8" w:space="0" w:color="000000"/>
              <w:bottom w:val="single" w:sz="8" w:space="0" w:color="000000"/>
              <w:right w:val="single" w:sz="8" w:space="0" w:color="000000"/>
            </w:tcBorders>
            <w:shd w:val="clear" w:color="auto" w:fill="D6DCE5"/>
          </w:tcPr>
          <w:p w14:paraId="1102F55B" w14:textId="3C9D6ECC" w:rsidR="00B625A6" w:rsidRPr="00D8523A" w:rsidRDefault="00B625A6" w:rsidP="00297C0B">
            <w:pPr>
              <w:wordWrap/>
              <w:jc w:val="center"/>
              <w:rPr>
                <w:b/>
                <w:bCs/>
                <w:color w:val="000000"/>
                <w:kern w:val="24"/>
                <w:sz w:val="22"/>
                <w:szCs w:val="22"/>
              </w:rPr>
            </w:pPr>
            <w:r w:rsidRPr="00D8523A">
              <w:rPr>
                <w:b/>
                <w:bCs/>
                <w:color w:val="000000"/>
                <w:kern w:val="24"/>
                <w:sz w:val="22"/>
                <w:szCs w:val="22"/>
              </w:rPr>
              <w:t>Model development</w:t>
            </w:r>
          </w:p>
        </w:tc>
        <w:tc>
          <w:tcPr>
            <w:tcW w:w="1821"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398B62C6" w14:textId="77777777" w:rsidR="00B625A6" w:rsidRPr="00D8523A" w:rsidRDefault="00B625A6" w:rsidP="00297C0B">
            <w:pPr>
              <w:wordWrap/>
              <w:jc w:val="center"/>
              <w:rPr>
                <w:b/>
                <w:bCs/>
                <w:color w:val="000000"/>
                <w:kern w:val="24"/>
                <w:sz w:val="22"/>
                <w:szCs w:val="22"/>
              </w:rPr>
            </w:pPr>
            <w:r w:rsidRPr="00D8523A">
              <w:rPr>
                <w:b/>
                <w:bCs/>
                <w:color w:val="000000"/>
                <w:kern w:val="24"/>
                <w:sz w:val="22"/>
                <w:szCs w:val="22"/>
              </w:rPr>
              <w:t>Model delivery</w:t>
            </w:r>
          </w:p>
        </w:tc>
        <w:tc>
          <w:tcPr>
            <w:tcW w:w="177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3359210B" w14:textId="105ACB58" w:rsidR="00B625A6" w:rsidRPr="00297C0B" w:rsidRDefault="00B625A6" w:rsidP="00297C0B">
            <w:pPr>
              <w:wordWrap/>
              <w:jc w:val="center"/>
              <w:rPr>
                <w:b/>
                <w:bCs/>
                <w:color w:val="000000"/>
                <w:kern w:val="24"/>
                <w:sz w:val="22"/>
                <w:szCs w:val="22"/>
              </w:rPr>
            </w:pPr>
            <w:r w:rsidRPr="00D8523A">
              <w:rPr>
                <w:b/>
                <w:bCs/>
                <w:color w:val="000000"/>
                <w:kern w:val="24"/>
                <w:sz w:val="22"/>
                <w:szCs w:val="22"/>
              </w:rPr>
              <w:t>Can a model be proprietary</w:t>
            </w:r>
            <w:r w:rsidR="005D16F2">
              <w:rPr>
                <w:b/>
                <w:bCs/>
                <w:color w:val="000000"/>
                <w:kern w:val="24"/>
                <w:sz w:val="22"/>
                <w:szCs w:val="22"/>
              </w:rPr>
              <w:t>?</w:t>
            </w:r>
          </w:p>
        </w:tc>
      </w:tr>
      <w:tr w:rsidR="005D16F2" w:rsidRPr="005D16F2" w14:paraId="437205F3" w14:textId="77777777" w:rsidTr="00297C0B">
        <w:trPr>
          <w:trHeight w:val="15"/>
        </w:trPr>
        <w:tc>
          <w:tcPr>
            <w:tcW w:w="6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EAF7B1"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1.</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2D160C" w14:textId="32FA167A" w:rsidR="00B625A6" w:rsidRPr="00297C0B" w:rsidRDefault="005D16F2" w:rsidP="00297C0B">
            <w:pPr>
              <w:wordWrap/>
              <w:contextualSpacing/>
              <w:jc w:val="center"/>
              <w:rPr>
                <w:bCs/>
                <w:color w:val="000000"/>
                <w:kern w:val="24"/>
                <w:sz w:val="22"/>
                <w:szCs w:val="22"/>
              </w:rPr>
            </w:pPr>
            <w:r w:rsidRPr="005D16F2">
              <w:rPr>
                <w:bCs/>
                <w:color w:val="000000"/>
                <w:kern w:val="24"/>
                <w:sz w:val="22"/>
                <w:szCs w:val="22"/>
              </w:rPr>
              <w:t>Developed by UE</w:t>
            </w:r>
            <w:r>
              <w:rPr>
                <w:bCs/>
                <w:color w:val="000000"/>
                <w:kern w:val="24"/>
                <w:sz w:val="22"/>
                <w:szCs w:val="22"/>
              </w:rPr>
              <w:t xml:space="preserve">; </w:t>
            </w:r>
            <w:r w:rsidR="00B625A6" w:rsidRPr="00297C0B">
              <w:rPr>
                <w:bCs/>
                <w:color w:val="000000"/>
                <w:kern w:val="24"/>
                <w:sz w:val="22"/>
                <w:szCs w:val="22"/>
              </w:rPr>
              <w:t>shared to the network</w:t>
            </w:r>
          </w:p>
        </w:tc>
        <w:tc>
          <w:tcPr>
            <w:tcW w:w="1714" w:type="dxa"/>
            <w:tcBorders>
              <w:top w:val="single" w:sz="8" w:space="0" w:color="000000"/>
              <w:left w:val="single" w:sz="8" w:space="0" w:color="000000"/>
              <w:bottom w:val="single" w:sz="8" w:space="0" w:color="000000"/>
              <w:right w:val="single" w:sz="8" w:space="0" w:color="000000"/>
            </w:tcBorders>
          </w:tcPr>
          <w:p w14:paraId="2BB38E8C" w14:textId="5FC2A50A" w:rsidR="00B625A6" w:rsidRPr="00297C0B" w:rsidRDefault="00B625A6" w:rsidP="00297C0B">
            <w:pPr>
              <w:wordWrap/>
              <w:jc w:val="center"/>
              <w:rPr>
                <w:bCs/>
                <w:color w:val="000000"/>
                <w:kern w:val="24"/>
                <w:sz w:val="22"/>
                <w:szCs w:val="22"/>
              </w:rPr>
            </w:pPr>
            <w:r w:rsidRPr="00297C0B">
              <w:rPr>
                <w:bCs/>
                <w:color w:val="000000"/>
                <w:kern w:val="24"/>
                <w:sz w:val="22"/>
                <w:szCs w:val="22"/>
              </w:rPr>
              <w:t>Offline or online</w:t>
            </w:r>
          </w:p>
        </w:tc>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704F94"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Transparent or model transfer</w:t>
            </w:r>
          </w:p>
        </w:tc>
        <w:tc>
          <w:tcPr>
            <w:tcW w:w="17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A99584"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No</w:t>
            </w:r>
          </w:p>
        </w:tc>
      </w:tr>
      <w:tr w:rsidR="005D16F2" w:rsidRPr="005D16F2" w14:paraId="71489EA6" w14:textId="77777777" w:rsidTr="00297C0B">
        <w:trPr>
          <w:trHeight w:val="15"/>
        </w:trPr>
        <w:tc>
          <w:tcPr>
            <w:tcW w:w="6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5ABFB3"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2.</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78E443" w14:textId="1A0CDDD9" w:rsidR="00B625A6" w:rsidRPr="00297C0B" w:rsidRDefault="005D16F2" w:rsidP="00297C0B">
            <w:pPr>
              <w:wordWrap/>
              <w:contextualSpacing/>
              <w:jc w:val="center"/>
              <w:rPr>
                <w:bCs/>
                <w:color w:val="000000"/>
                <w:kern w:val="24"/>
                <w:sz w:val="22"/>
                <w:szCs w:val="22"/>
              </w:rPr>
            </w:pPr>
            <w:r w:rsidRPr="005D16F2">
              <w:rPr>
                <w:bCs/>
                <w:color w:val="000000"/>
                <w:kern w:val="24"/>
                <w:sz w:val="22"/>
                <w:szCs w:val="22"/>
              </w:rPr>
              <w:t>Developed by network</w:t>
            </w:r>
            <w:r>
              <w:rPr>
                <w:bCs/>
                <w:color w:val="000000"/>
                <w:kern w:val="24"/>
                <w:sz w:val="22"/>
                <w:szCs w:val="22"/>
              </w:rPr>
              <w:t xml:space="preserve">; </w:t>
            </w:r>
            <w:r w:rsidR="00B625A6" w:rsidRPr="00297C0B">
              <w:rPr>
                <w:bCs/>
                <w:color w:val="000000"/>
                <w:kern w:val="24"/>
                <w:sz w:val="22"/>
                <w:szCs w:val="22"/>
              </w:rPr>
              <w:t>shared to the UE</w:t>
            </w:r>
          </w:p>
        </w:tc>
        <w:tc>
          <w:tcPr>
            <w:tcW w:w="1714" w:type="dxa"/>
            <w:tcBorders>
              <w:top w:val="single" w:sz="8" w:space="0" w:color="000000"/>
              <w:left w:val="single" w:sz="8" w:space="0" w:color="000000"/>
              <w:bottom w:val="single" w:sz="8" w:space="0" w:color="000000"/>
              <w:right w:val="single" w:sz="8" w:space="0" w:color="000000"/>
            </w:tcBorders>
          </w:tcPr>
          <w:p w14:paraId="65D99496" w14:textId="10E7A1D8" w:rsidR="00B625A6" w:rsidRPr="00297C0B" w:rsidRDefault="00B625A6" w:rsidP="00297C0B">
            <w:pPr>
              <w:wordWrap/>
              <w:jc w:val="center"/>
              <w:rPr>
                <w:bCs/>
                <w:color w:val="000000"/>
                <w:kern w:val="24"/>
                <w:sz w:val="22"/>
                <w:szCs w:val="22"/>
              </w:rPr>
            </w:pPr>
            <w:r w:rsidRPr="00297C0B">
              <w:rPr>
                <w:bCs/>
                <w:color w:val="000000"/>
                <w:kern w:val="24"/>
                <w:sz w:val="22"/>
                <w:szCs w:val="22"/>
              </w:rPr>
              <w:t>Offline or online</w:t>
            </w:r>
          </w:p>
        </w:tc>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263750"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Transparent or model transfer</w:t>
            </w:r>
          </w:p>
        </w:tc>
        <w:tc>
          <w:tcPr>
            <w:tcW w:w="17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24E11D"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No</w:t>
            </w:r>
          </w:p>
        </w:tc>
      </w:tr>
      <w:tr w:rsidR="005D16F2" w:rsidRPr="005D16F2" w14:paraId="78B3E2BB" w14:textId="77777777" w:rsidTr="00297C0B">
        <w:trPr>
          <w:trHeight w:val="197"/>
        </w:trPr>
        <w:tc>
          <w:tcPr>
            <w:tcW w:w="6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E3DE0C"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3.</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CA6646" w14:textId="77777777" w:rsidR="00B625A6" w:rsidRPr="00297C0B" w:rsidRDefault="00B625A6" w:rsidP="00297C0B">
            <w:pPr>
              <w:wordWrap/>
              <w:contextualSpacing/>
              <w:jc w:val="center"/>
              <w:rPr>
                <w:bCs/>
                <w:color w:val="000000"/>
                <w:kern w:val="24"/>
                <w:sz w:val="22"/>
                <w:szCs w:val="22"/>
              </w:rPr>
            </w:pPr>
            <w:r w:rsidRPr="00297C0B">
              <w:rPr>
                <w:bCs/>
                <w:color w:val="000000"/>
                <w:kern w:val="24"/>
                <w:sz w:val="22"/>
                <w:szCs w:val="22"/>
              </w:rPr>
              <w:t>Developed via multi-vendor collaboration</w:t>
            </w:r>
          </w:p>
        </w:tc>
        <w:tc>
          <w:tcPr>
            <w:tcW w:w="1714" w:type="dxa"/>
            <w:tcBorders>
              <w:top w:val="single" w:sz="8" w:space="0" w:color="000000"/>
              <w:left w:val="single" w:sz="8" w:space="0" w:color="000000"/>
              <w:bottom w:val="single" w:sz="8" w:space="0" w:color="000000"/>
              <w:right w:val="single" w:sz="8" w:space="0" w:color="000000"/>
            </w:tcBorders>
          </w:tcPr>
          <w:p w14:paraId="68C26544" w14:textId="14FE26FD" w:rsidR="00B625A6" w:rsidRPr="00297C0B" w:rsidRDefault="00B625A6" w:rsidP="00297C0B">
            <w:pPr>
              <w:wordWrap/>
              <w:jc w:val="center"/>
              <w:rPr>
                <w:bCs/>
                <w:color w:val="000000"/>
                <w:kern w:val="24"/>
                <w:sz w:val="22"/>
                <w:szCs w:val="22"/>
              </w:rPr>
            </w:pPr>
            <w:r w:rsidRPr="00297C0B">
              <w:rPr>
                <w:bCs/>
                <w:color w:val="000000"/>
                <w:kern w:val="24"/>
                <w:sz w:val="22"/>
                <w:szCs w:val="22"/>
              </w:rPr>
              <w:t>Offline or online</w:t>
            </w:r>
          </w:p>
        </w:tc>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B3D9BE"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Transparent or model transfer</w:t>
            </w:r>
          </w:p>
        </w:tc>
        <w:tc>
          <w:tcPr>
            <w:tcW w:w="17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B5010E" w14:textId="752A81F0" w:rsidR="00B625A6" w:rsidRPr="00297C0B" w:rsidRDefault="00B625A6" w:rsidP="00297C0B">
            <w:pPr>
              <w:wordWrap/>
              <w:jc w:val="center"/>
              <w:rPr>
                <w:bCs/>
                <w:color w:val="000000"/>
                <w:kern w:val="24"/>
                <w:sz w:val="22"/>
                <w:szCs w:val="22"/>
              </w:rPr>
            </w:pPr>
            <w:r w:rsidRPr="00297C0B">
              <w:rPr>
                <w:bCs/>
                <w:color w:val="000000"/>
                <w:kern w:val="24"/>
                <w:sz w:val="22"/>
                <w:szCs w:val="22"/>
              </w:rPr>
              <w:t>Possible</w:t>
            </w:r>
          </w:p>
        </w:tc>
      </w:tr>
    </w:tbl>
    <w:p w14:paraId="20E7BF09" w14:textId="77777777" w:rsidR="00B625A6" w:rsidRPr="00297C0B" w:rsidRDefault="00B625A6" w:rsidP="00297C0B">
      <w:pPr>
        <w:wordWrap/>
        <w:rPr>
          <w:sz w:val="22"/>
          <w:szCs w:val="22"/>
        </w:rPr>
      </w:pPr>
    </w:p>
    <w:p w14:paraId="759878E2" w14:textId="531D3811" w:rsidR="00B625A6" w:rsidRPr="00297C0B" w:rsidRDefault="00B625A6" w:rsidP="00297C0B">
      <w:pPr>
        <w:wordWrap/>
        <w:jc w:val="both"/>
        <w:rPr>
          <w:sz w:val="22"/>
          <w:szCs w:val="22"/>
        </w:rPr>
      </w:pPr>
      <w:r w:rsidRPr="00D8523A">
        <w:rPr>
          <w:sz w:val="22"/>
          <w:szCs w:val="22"/>
        </w:rPr>
        <w:t>Ty</w:t>
      </w:r>
      <w:r w:rsidRPr="00297C0B">
        <w:rPr>
          <w:sz w:val="22"/>
          <w:szCs w:val="22"/>
        </w:rPr>
        <w:t>pe</w:t>
      </w:r>
      <w:r w:rsidR="005D16F2">
        <w:rPr>
          <w:sz w:val="22"/>
          <w:szCs w:val="22"/>
        </w:rPr>
        <w:t>s</w:t>
      </w:r>
      <w:r w:rsidRPr="00297C0B">
        <w:rPr>
          <w:sz w:val="22"/>
          <w:szCs w:val="22"/>
        </w:rPr>
        <w:t xml:space="preserve"> 2 and 3 can protect </w:t>
      </w:r>
      <w:r w:rsidR="005D16F2">
        <w:rPr>
          <w:sz w:val="22"/>
          <w:szCs w:val="22"/>
        </w:rPr>
        <w:t>proprietary aspects of AI/ML models</w:t>
      </w:r>
      <w:r w:rsidRPr="00297C0B">
        <w:rPr>
          <w:sz w:val="22"/>
          <w:szCs w:val="22"/>
        </w:rPr>
        <w:t>. Additionally, Type</w:t>
      </w:r>
      <w:r w:rsidR="005D16F2">
        <w:rPr>
          <w:sz w:val="22"/>
          <w:szCs w:val="22"/>
        </w:rPr>
        <w:t>s</w:t>
      </w:r>
      <w:r w:rsidRPr="00297C0B">
        <w:rPr>
          <w:sz w:val="22"/>
          <w:szCs w:val="22"/>
        </w:rPr>
        <w:t xml:space="preserve"> 2 and 3 </w:t>
      </w:r>
      <w:r w:rsidR="005D16F2">
        <w:rPr>
          <w:sz w:val="22"/>
          <w:szCs w:val="22"/>
        </w:rPr>
        <w:t xml:space="preserve">facilitate model development that supports </w:t>
      </w:r>
      <w:r w:rsidRPr="00297C0B">
        <w:rPr>
          <w:sz w:val="22"/>
          <w:szCs w:val="22"/>
        </w:rPr>
        <w:t>optimization for the target node’s hardware and implementations. However, Type</w:t>
      </w:r>
      <w:r w:rsidR="005D16F2">
        <w:rPr>
          <w:sz w:val="22"/>
          <w:szCs w:val="22"/>
        </w:rPr>
        <w:t>s</w:t>
      </w:r>
      <w:r w:rsidRPr="00297C0B">
        <w:rPr>
          <w:sz w:val="22"/>
          <w:szCs w:val="22"/>
        </w:rPr>
        <w:t xml:space="preserve"> 2 and 3 </w:t>
      </w:r>
      <w:r w:rsidR="005D16F2">
        <w:rPr>
          <w:sz w:val="22"/>
          <w:szCs w:val="22"/>
        </w:rPr>
        <w:t>may not support</w:t>
      </w:r>
      <w:r w:rsidR="005D16F2" w:rsidRPr="005D16F2">
        <w:rPr>
          <w:sz w:val="22"/>
          <w:szCs w:val="22"/>
        </w:rPr>
        <w:t xml:space="preserve"> </w:t>
      </w:r>
      <w:r w:rsidRPr="00297C0B">
        <w:rPr>
          <w:sz w:val="22"/>
          <w:szCs w:val="22"/>
        </w:rPr>
        <w:t>scalability in model development. It is not practical for each vendor to set</w:t>
      </w:r>
      <w:r w:rsidR="005D16F2">
        <w:rPr>
          <w:sz w:val="22"/>
          <w:szCs w:val="22"/>
        </w:rPr>
        <w:t xml:space="preserve"> </w:t>
      </w:r>
      <w:r w:rsidRPr="00297C0B">
        <w:rPr>
          <w:sz w:val="22"/>
          <w:szCs w:val="22"/>
        </w:rPr>
        <w:t>up a training session or exchange training dataset</w:t>
      </w:r>
      <w:r w:rsidR="005D16F2">
        <w:rPr>
          <w:sz w:val="22"/>
          <w:szCs w:val="22"/>
        </w:rPr>
        <w:t>s</w:t>
      </w:r>
      <w:r w:rsidRPr="00297C0B">
        <w:rPr>
          <w:sz w:val="22"/>
          <w:szCs w:val="22"/>
        </w:rPr>
        <w:t xml:space="preserve"> or reference models with each potential collaborating vendor. </w:t>
      </w:r>
    </w:p>
    <w:p w14:paraId="5D13C380" w14:textId="372F379B" w:rsidR="00B625A6" w:rsidRPr="00297C0B" w:rsidRDefault="00B625A6" w:rsidP="00297C0B">
      <w:pPr>
        <w:wordWrap/>
        <w:rPr>
          <w:sz w:val="22"/>
          <w:szCs w:val="22"/>
        </w:rPr>
      </w:pPr>
    </w:p>
    <w:p w14:paraId="5A3FDB24" w14:textId="77777777" w:rsidR="00B625A6" w:rsidRPr="00D8523A" w:rsidRDefault="00B625A6" w:rsidP="00297C0B">
      <w:pPr>
        <w:wordWrap/>
        <w:jc w:val="center"/>
        <w:rPr>
          <w:sz w:val="22"/>
          <w:szCs w:val="22"/>
        </w:rPr>
      </w:pPr>
      <w:r w:rsidRPr="00297C0B">
        <w:rPr>
          <w:b/>
          <w:sz w:val="22"/>
          <w:szCs w:val="22"/>
        </w:rPr>
        <w:t xml:space="preserve"> </w:t>
      </w:r>
      <w:r w:rsidRPr="00D8523A">
        <w:rPr>
          <w:sz w:val="22"/>
          <w:szCs w:val="22"/>
        </w:rPr>
        <w:t xml:space="preserve"> Table 3: Three types of training collaborations agreed to be studied for two-sided model development for CSI compression</w:t>
      </w:r>
    </w:p>
    <w:tbl>
      <w:tblPr>
        <w:tblW w:w="9927" w:type="dxa"/>
        <w:tblLayout w:type="fixed"/>
        <w:tblCellMar>
          <w:left w:w="0" w:type="dxa"/>
          <w:right w:w="0" w:type="dxa"/>
        </w:tblCellMar>
        <w:tblLook w:val="0420" w:firstRow="1" w:lastRow="0" w:firstColumn="0" w:lastColumn="0" w:noHBand="0" w:noVBand="1"/>
      </w:tblPr>
      <w:tblGrid>
        <w:gridCol w:w="1160"/>
        <w:gridCol w:w="1530"/>
        <w:gridCol w:w="1710"/>
        <w:gridCol w:w="1620"/>
        <w:gridCol w:w="1980"/>
        <w:gridCol w:w="1927"/>
      </w:tblGrid>
      <w:tr w:rsidR="005D16F2" w:rsidRPr="005D16F2" w14:paraId="3A2B019E" w14:textId="77777777" w:rsidTr="00297C0B">
        <w:trPr>
          <w:trHeight w:val="475"/>
        </w:trPr>
        <w:tc>
          <w:tcPr>
            <w:tcW w:w="116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14:paraId="5EC6E585" w14:textId="77777777" w:rsidR="00B625A6" w:rsidRPr="00D8523A" w:rsidRDefault="00B625A6" w:rsidP="00297C0B">
            <w:pPr>
              <w:wordWrap/>
              <w:jc w:val="center"/>
              <w:rPr>
                <w:sz w:val="22"/>
                <w:szCs w:val="22"/>
              </w:rPr>
            </w:pPr>
          </w:p>
        </w:tc>
        <w:tc>
          <w:tcPr>
            <w:tcW w:w="153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14:paraId="3FD2BB74" w14:textId="77777777" w:rsidR="008575B8" w:rsidRDefault="00B625A6" w:rsidP="00297C0B">
            <w:pPr>
              <w:kinsoku w:val="0"/>
              <w:wordWrap/>
              <w:overflowPunct w:val="0"/>
              <w:jc w:val="center"/>
              <w:rPr>
                <w:b/>
                <w:bCs/>
                <w:sz w:val="22"/>
                <w:szCs w:val="22"/>
              </w:rPr>
            </w:pPr>
            <w:r w:rsidRPr="00D8523A">
              <w:rPr>
                <w:b/>
                <w:bCs/>
                <w:sz w:val="22"/>
                <w:szCs w:val="22"/>
              </w:rPr>
              <w:t>Can</w:t>
            </w:r>
          </w:p>
          <w:p w14:paraId="0F5FF94F" w14:textId="6820726D" w:rsidR="00B625A6" w:rsidRPr="00297C0B" w:rsidRDefault="00B625A6" w:rsidP="00297C0B">
            <w:pPr>
              <w:kinsoku w:val="0"/>
              <w:wordWrap/>
              <w:overflowPunct w:val="0"/>
              <w:jc w:val="center"/>
              <w:rPr>
                <w:sz w:val="22"/>
                <w:szCs w:val="22"/>
              </w:rPr>
            </w:pPr>
            <w:r w:rsidRPr="00297C0B">
              <w:rPr>
                <w:b/>
                <w:bCs/>
                <w:sz w:val="22"/>
                <w:szCs w:val="22"/>
              </w:rPr>
              <w:t>model be proprietary?</w:t>
            </w:r>
          </w:p>
        </w:tc>
        <w:tc>
          <w:tcPr>
            <w:tcW w:w="171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14:paraId="6FEC04F1" w14:textId="661299A2" w:rsidR="00B625A6" w:rsidRPr="00297C0B" w:rsidRDefault="00B625A6" w:rsidP="00297C0B">
            <w:pPr>
              <w:kinsoku w:val="0"/>
              <w:wordWrap/>
              <w:overflowPunct w:val="0"/>
              <w:jc w:val="center"/>
              <w:rPr>
                <w:sz w:val="22"/>
                <w:szCs w:val="22"/>
              </w:rPr>
            </w:pPr>
            <w:r w:rsidRPr="00297C0B">
              <w:rPr>
                <w:b/>
                <w:bCs/>
                <w:sz w:val="22"/>
                <w:szCs w:val="22"/>
              </w:rPr>
              <w:t>Optimization for UE/gNB hardware/implementation</w:t>
            </w:r>
          </w:p>
        </w:tc>
        <w:tc>
          <w:tcPr>
            <w:tcW w:w="162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14:paraId="4C868910" w14:textId="77777777" w:rsidR="00B625A6" w:rsidRPr="00297C0B" w:rsidRDefault="00B625A6" w:rsidP="00297C0B">
            <w:pPr>
              <w:kinsoku w:val="0"/>
              <w:wordWrap/>
              <w:overflowPunct w:val="0"/>
              <w:jc w:val="center"/>
              <w:rPr>
                <w:sz w:val="22"/>
                <w:szCs w:val="22"/>
              </w:rPr>
            </w:pPr>
            <w:r w:rsidRPr="00297C0B">
              <w:rPr>
                <w:b/>
                <w:bCs/>
                <w:sz w:val="22"/>
                <w:szCs w:val="22"/>
              </w:rPr>
              <w:t>Model development/training scalability</w:t>
            </w:r>
          </w:p>
        </w:tc>
        <w:tc>
          <w:tcPr>
            <w:tcW w:w="198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14:paraId="6044F9DC" w14:textId="77777777" w:rsidR="00B625A6" w:rsidRPr="00297C0B" w:rsidRDefault="00B625A6" w:rsidP="00297C0B">
            <w:pPr>
              <w:kinsoku w:val="0"/>
              <w:wordWrap/>
              <w:overflowPunct w:val="0"/>
              <w:jc w:val="center"/>
              <w:rPr>
                <w:sz w:val="22"/>
                <w:szCs w:val="22"/>
              </w:rPr>
            </w:pPr>
            <w:r w:rsidRPr="00297C0B">
              <w:rPr>
                <w:b/>
                <w:bCs/>
                <w:sz w:val="22"/>
                <w:szCs w:val="22"/>
              </w:rPr>
              <w:t>Model management scalability (storing, monitoring, updating, etc.)</w:t>
            </w:r>
          </w:p>
        </w:tc>
        <w:tc>
          <w:tcPr>
            <w:tcW w:w="1927"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14:paraId="7E032DF0" w14:textId="77777777" w:rsidR="00204B51" w:rsidRDefault="00204B51" w:rsidP="00297C0B">
            <w:pPr>
              <w:kinsoku w:val="0"/>
              <w:wordWrap/>
              <w:overflowPunct w:val="0"/>
              <w:jc w:val="center"/>
              <w:rPr>
                <w:b/>
                <w:bCs/>
                <w:sz w:val="22"/>
                <w:szCs w:val="22"/>
              </w:rPr>
            </w:pPr>
            <w:r w:rsidRPr="00204B51">
              <w:rPr>
                <w:b/>
                <w:bCs/>
                <w:sz w:val="22"/>
                <w:szCs w:val="22"/>
              </w:rPr>
              <w:t>Possible</w:t>
            </w:r>
          </w:p>
          <w:p w14:paraId="51325EF6" w14:textId="665FA328" w:rsidR="00B625A6" w:rsidRPr="00297C0B" w:rsidRDefault="00B625A6" w:rsidP="00297C0B">
            <w:pPr>
              <w:kinsoku w:val="0"/>
              <w:wordWrap/>
              <w:overflowPunct w:val="0"/>
              <w:jc w:val="center"/>
              <w:rPr>
                <w:sz w:val="22"/>
                <w:szCs w:val="22"/>
              </w:rPr>
            </w:pPr>
            <w:r w:rsidRPr="00297C0B">
              <w:rPr>
                <w:b/>
                <w:bCs/>
                <w:sz w:val="22"/>
                <w:szCs w:val="22"/>
              </w:rPr>
              <w:t>overhead</w:t>
            </w:r>
          </w:p>
        </w:tc>
      </w:tr>
      <w:tr w:rsidR="00B625A6" w:rsidRPr="00297C0B" w14:paraId="3D1376F5" w14:textId="77777777" w:rsidTr="00297C0B">
        <w:trPr>
          <w:trHeight w:val="1257"/>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E0ADA9" w14:textId="77777777" w:rsidR="00B625A6" w:rsidRPr="00297C0B" w:rsidRDefault="00B625A6" w:rsidP="00297C0B">
            <w:pPr>
              <w:kinsoku w:val="0"/>
              <w:wordWrap/>
              <w:overflowPunct w:val="0"/>
              <w:jc w:val="center"/>
              <w:rPr>
                <w:sz w:val="22"/>
                <w:szCs w:val="22"/>
              </w:rPr>
            </w:pPr>
            <w:r w:rsidRPr="00297C0B">
              <w:rPr>
                <w:b/>
                <w:bCs/>
                <w:sz w:val="22"/>
                <w:szCs w:val="22"/>
              </w:rPr>
              <w:t>Type-1:</w:t>
            </w:r>
          </w:p>
          <w:p w14:paraId="537326E7" w14:textId="77777777" w:rsidR="00B625A6" w:rsidRPr="00297C0B" w:rsidRDefault="00B625A6" w:rsidP="00297C0B">
            <w:pPr>
              <w:kinsoku w:val="0"/>
              <w:wordWrap/>
              <w:overflowPunct w:val="0"/>
              <w:jc w:val="center"/>
              <w:rPr>
                <w:sz w:val="22"/>
                <w:szCs w:val="22"/>
              </w:rPr>
            </w:pPr>
            <w:r w:rsidRPr="00297C0B">
              <w:rPr>
                <w:b/>
                <w:bCs/>
                <w:sz w:val="22"/>
                <w:szCs w:val="22"/>
              </w:rPr>
              <w:t>Joint training at one side</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A84529" w14:textId="77777777" w:rsidR="00B625A6" w:rsidRPr="00297C0B" w:rsidRDefault="00B625A6" w:rsidP="00297C0B">
            <w:pPr>
              <w:kinsoku w:val="0"/>
              <w:wordWrap/>
              <w:overflowPunct w:val="0"/>
              <w:jc w:val="center"/>
              <w:rPr>
                <w:sz w:val="22"/>
                <w:szCs w:val="22"/>
              </w:rPr>
            </w:pPr>
            <w:r w:rsidRPr="00297C0B">
              <w:rPr>
                <w:sz w:val="22"/>
                <w:szCs w:val="22"/>
              </w:rPr>
              <w:t>No</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71F62E" w14:textId="729CD814" w:rsidR="00B625A6" w:rsidRPr="00297C0B" w:rsidRDefault="00B625A6" w:rsidP="00297C0B">
            <w:pPr>
              <w:kinsoku w:val="0"/>
              <w:wordWrap/>
              <w:overflowPunct w:val="0"/>
              <w:jc w:val="center"/>
              <w:rPr>
                <w:sz w:val="22"/>
                <w:szCs w:val="22"/>
              </w:rPr>
            </w:pPr>
            <w:r w:rsidRPr="00297C0B">
              <w:rPr>
                <w:sz w:val="22"/>
                <w:szCs w:val="22"/>
              </w:rPr>
              <w:t>Not supported</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FE3D11" w14:textId="77777777" w:rsidR="00B625A6" w:rsidRPr="00297C0B" w:rsidRDefault="00B625A6" w:rsidP="00297C0B">
            <w:pPr>
              <w:kinsoku w:val="0"/>
              <w:wordWrap/>
              <w:overflowPunct w:val="0"/>
              <w:jc w:val="center"/>
              <w:rPr>
                <w:sz w:val="22"/>
                <w:szCs w:val="22"/>
              </w:rPr>
            </w:pPr>
            <w:r w:rsidRPr="00297C0B">
              <w:rPr>
                <w:sz w:val="22"/>
                <w:szCs w:val="22"/>
              </w:rPr>
              <w:t>Scalable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79A6C4" w14:textId="557CF0D4" w:rsidR="00B625A6" w:rsidRPr="00297C0B" w:rsidRDefault="000D6A91" w:rsidP="00820D32">
            <w:pPr>
              <w:numPr>
                <w:ilvl w:val="0"/>
                <w:numId w:val="37"/>
              </w:numPr>
              <w:tabs>
                <w:tab w:val="clear" w:pos="720"/>
                <w:tab w:val="num" w:pos="286"/>
              </w:tabs>
              <w:kinsoku w:val="0"/>
              <w:wordWrap/>
              <w:overflowPunct w:val="0"/>
              <w:ind w:left="144" w:hanging="141"/>
              <w:jc w:val="both"/>
              <w:rPr>
                <w:sz w:val="22"/>
                <w:szCs w:val="22"/>
              </w:rPr>
            </w:pPr>
            <w:r w:rsidRPr="000D6A91">
              <w:rPr>
                <w:sz w:val="22"/>
                <w:szCs w:val="22"/>
              </w:rPr>
              <w:t>No issues for over-the</w:t>
            </w:r>
            <w:r>
              <w:rPr>
                <w:sz w:val="22"/>
                <w:szCs w:val="22"/>
              </w:rPr>
              <w:t>-</w:t>
            </w:r>
            <w:r w:rsidR="00B625A6" w:rsidRPr="00297C0B">
              <w:rPr>
                <w:sz w:val="22"/>
                <w:szCs w:val="22"/>
              </w:rPr>
              <w:t>air</w:t>
            </w:r>
            <w:r>
              <w:rPr>
                <w:sz w:val="22"/>
                <w:szCs w:val="22"/>
              </w:rPr>
              <w:t xml:space="preserve"> </w:t>
            </w:r>
            <w:r w:rsidR="00204B51" w:rsidRPr="00204B51">
              <w:rPr>
                <w:sz w:val="22"/>
                <w:szCs w:val="22"/>
              </w:rPr>
              <w:t>transfer (</w:t>
            </w:r>
            <w:r w:rsidR="00B625A6" w:rsidRPr="00297C0B">
              <w:rPr>
                <w:sz w:val="22"/>
                <w:szCs w:val="22"/>
              </w:rPr>
              <w:t>use and discard).</w:t>
            </w:r>
          </w:p>
          <w:p w14:paraId="64FF9520" w14:textId="061A7D9E" w:rsidR="00B625A6" w:rsidRPr="00297C0B" w:rsidRDefault="00B625A6" w:rsidP="00820D32">
            <w:pPr>
              <w:numPr>
                <w:ilvl w:val="0"/>
                <w:numId w:val="37"/>
              </w:numPr>
              <w:tabs>
                <w:tab w:val="clear" w:pos="720"/>
                <w:tab w:val="num" w:pos="286"/>
              </w:tabs>
              <w:kinsoku w:val="0"/>
              <w:wordWrap/>
              <w:overflowPunct w:val="0"/>
              <w:ind w:left="144" w:hanging="144"/>
              <w:jc w:val="both"/>
              <w:rPr>
                <w:sz w:val="22"/>
                <w:szCs w:val="22"/>
              </w:rPr>
            </w:pPr>
            <w:r w:rsidRPr="00297C0B">
              <w:rPr>
                <w:sz w:val="22"/>
                <w:szCs w:val="22"/>
              </w:rPr>
              <w:t>Otherwise, UE/gNB has to manage multiple models.</w:t>
            </w: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08EA5B" w14:textId="5776C86C" w:rsidR="00B625A6" w:rsidRPr="00297C0B" w:rsidRDefault="00B625A6" w:rsidP="00820D32">
            <w:pPr>
              <w:numPr>
                <w:ilvl w:val="0"/>
                <w:numId w:val="37"/>
              </w:numPr>
              <w:tabs>
                <w:tab w:val="clear" w:pos="720"/>
                <w:tab w:val="num" w:pos="284"/>
              </w:tabs>
              <w:kinsoku w:val="0"/>
              <w:wordWrap/>
              <w:overflowPunct w:val="0"/>
              <w:ind w:left="142" w:hanging="142"/>
              <w:jc w:val="both"/>
              <w:rPr>
                <w:sz w:val="22"/>
                <w:szCs w:val="22"/>
              </w:rPr>
            </w:pPr>
            <w:r w:rsidRPr="00297C0B">
              <w:rPr>
                <w:sz w:val="22"/>
                <w:szCs w:val="22"/>
              </w:rPr>
              <w:t xml:space="preserve">Model transfer overhead,  if </w:t>
            </w:r>
            <w:r w:rsidR="000D6A91">
              <w:rPr>
                <w:sz w:val="22"/>
                <w:szCs w:val="22"/>
              </w:rPr>
              <w:t xml:space="preserve">over the air </w:t>
            </w:r>
            <w:r w:rsidRPr="00297C0B">
              <w:rPr>
                <w:sz w:val="22"/>
                <w:szCs w:val="22"/>
              </w:rPr>
              <w:t>interface</w:t>
            </w:r>
          </w:p>
        </w:tc>
      </w:tr>
      <w:tr w:rsidR="00B625A6" w:rsidRPr="00297C0B" w14:paraId="79F6B0F6" w14:textId="77777777" w:rsidTr="00297C0B">
        <w:trPr>
          <w:trHeight w:val="1784"/>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C75CF0" w14:textId="77777777" w:rsidR="00B625A6" w:rsidRPr="00297C0B" w:rsidRDefault="00B625A6" w:rsidP="00297C0B">
            <w:pPr>
              <w:kinsoku w:val="0"/>
              <w:wordWrap/>
              <w:overflowPunct w:val="0"/>
              <w:jc w:val="center"/>
              <w:rPr>
                <w:sz w:val="22"/>
                <w:szCs w:val="22"/>
              </w:rPr>
            </w:pPr>
            <w:r w:rsidRPr="00297C0B">
              <w:rPr>
                <w:b/>
                <w:bCs/>
                <w:sz w:val="22"/>
                <w:szCs w:val="22"/>
              </w:rPr>
              <w:lastRenderedPageBreak/>
              <w:t>Type-2:</w:t>
            </w:r>
          </w:p>
          <w:p w14:paraId="3145250D" w14:textId="5BC8D561" w:rsidR="00B625A6" w:rsidRPr="00297C0B" w:rsidRDefault="00B625A6" w:rsidP="00297C0B">
            <w:pPr>
              <w:kinsoku w:val="0"/>
              <w:wordWrap/>
              <w:overflowPunct w:val="0"/>
              <w:jc w:val="center"/>
              <w:rPr>
                <w:sz w:val="22"/>
                <w:szCs w:val="22"/>
              </w:rPr>
            </w:pPr>
            <w:r w:rsidRPr="00297C0B">
              <w:rPr>
                <w:b/>
                <w:bCs/>
                <w:sz w:val="22"/>
                <w:szCs w:val="22"/>
              </w:rPr>
              <w:t xml:space="preserve">Joint training </w:t>
            </w:r>
            <w:r w:rsidR="00204B51">
              <w:rPr>
                <w:b/>
                <w:bCs/>
                <w:sz w:val="22"/>
                <w:szCs w:val="22"/>
              </w:rPr>
              <w:t>at both</w:t>
            </w:r>
            <w:r w:rsidRPr="00297C0B">
              <w:rPr>
                <w:b/>
                <w:bCs/>
                <w:sz w:val="22"/>
                <w:szCs w:val="22"/>
              </w:rPr>
              <w:t xml:space="preserve"> sides</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AB3099" w14:textId="77777777" w:rsidR="00B625A6" w:rsidRPr="00297C0B" w:rsidRDefault="00B625A6" w:rsidP="00297C0B">
            <w:pPr>
              <w:kinsoku w:val="0"/>
              <w:wordWrap/>
              <w:overflowPunct w:val="0"/>
              <w:jc w:val="center"/>
              <w:rPr>
                <w:sz w:val="22"/>
                <w:szCs w:val="22"/>
              </w:rPr>
            </w:pPr>
            <w:r w:rsidRPr="00297C0B">
              <w:rPr>
                <w:sz w:val="22"/>
                <w:szCs w:val="22"/>
              </w:rPr>
              <w:t>Yes</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74455B" w14:textId="4151BDBC" w:rsidR="00B625A6" w:rsidRPr="00297C0B" w:rsidRDefault="00B625A6" w:rsidP="00297C0B">
            <w:pPr>
              <w:kinsoku w:val="0"/>
              <w:wordWrap/>
              <w:overflowPunct w:val="0"/>
              <w:jc w:val="center"/>
              <w:rPr>
                <w:sz w:val="22"/>
                <w:szCs w:val="22"/>
              </w:rPr>
            </w:pPr>
            <w:r w:rsidRPr="00297C0B">
              <w:rPr>
                <w:sz w:val="22"/>
                <w:szCs w:val="22"/>
              </w:rPr>
              <w:t>Supported</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95A3DA" w14:textId="77E8BCFF" w:rsidR="00B625A6" w:rsidRPr="00297C0B" w:rsidRDefault="00B625A6" w:rsidP="00297C0B">
            <w:pPr>
              <w:kinsoku w:val="0"/>
              <w:wordWrap/>
              <w:overflowPunct w:val="0"/>
              <w:jc w:val="both"/>
              <w:rPr>
                <w:sz w:val="22"/>
                <w:szCs w:val="22"/>
              </w:rPr>
            </w:pPr>
            <w:r w:rsidRPr="00297C0B">
              <w:rPr>
                <w:sz w:val="22"/>
                <w:szCs w:val="22"/>
              </w:rPr>
              <w:t>Not scalable</w:t>
            </w:r>
          </w:p>
          <w:p w14:paraId="38BBBC56" w14:textId="77777777" w:rsidR="00B625A6" w:rsidRPr="00297C0B" w:rsidRDefault="00B625A6" w:rsidP="00820D32">
            <w:pPr>
              <w:numPr>
                <w:ilvl w:val="0"/>
                <w:numId w:val="38"/>
              </w:numPr>
              <w:tabs>
                <w:tab w:val="clear" w:pos="720"/>
                <w:tab w:val="num" w:pos="313"/>
              </w:tabs>
              <w:kinsoku w:val="0"/>
              <w:wordWrap/>
              <w:overflowPunct w:val="0"/>
              <w:ind w:left="171" w:hanging="171"/>
              <w:jc w:val="both"/>
              <w:rPr>
                <w:sz w:val="22"/>
                <w:szCs w:val="22"/>
              </w:rPr>
            </w:pPr>
            <w:r w:rsidRPr="00297C0B">
              <w:rPr>
                <w:sz w:val="22"/>
                <w:szCs w:val="22"/>
              </w:rPr>
              <w:t>Two vendors train the network in one session.</w:t>
            </w:r>
          </w:p>
          <w:p w14:paraId="1534F66D" w14:textId="666C29F3" w:rsidR="00B625A6" w:rsidRPr="00297C0B" w:rsidRDefault="00B625A6" w:rsidP="00820D32">
            <w:pPr>
              <w:numPr>
                <w:ilvl w:val="0"/>
                <w:numId w:val="38"/>
              </w:numPr>
              <w:tabs>
                <w:tab w:val="clear" w:pos="720"/>
                <w:tab w:val="num" w:pos="313"/>
              </w:tabs>
              <w:kinsoku w:val="0"/>
              <w:wordWrap/>
              <w:overflowPunct w:val="0"/>
              <w:ind w:left="171" w:hanging="171"/>
              <w:jc w:val="both"/>
              <w:rPr>
                <w:sz w:val="22"/>
                <w:szCs w:val="22"/>
              </w:rPr>
            </w:pPr>
            <w:r w:rsidRPr="00297C0B">
              <w:rPr>
                <w:sz w:val="22"/>
                <w:szCs w:val="22"/>
              </w:rPr>
              <w:t xml:space="preserve">A vendor has to contact each </w:t>
            </w:r>
            <w:r w:rsidR="000D6A91" w:rsidRPr="000D6A91">
              <w:rPr>
                <w:sz w:val="22"/>
                <w:szCs w:val="22"/>
              </w:rPr>
              <w:t>collaborating vendor</w:t>
            </w:r>
            <w:r w:rsidRPr="00297C0B">
              <w:rPr>
                <w:sz w:val="22"/>
                <w:szCs w:val="22"/>
              </w:rPr>
              <w:t xml:space="preserve"> for offline engineering.</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DE7C81" w14:textId="77777777" w:rsidR="00B625A6" w:rsidRPr="00297C0B" w:rsidRDefault="00B625A6" w:rsidP="00820D32">
            <w:pPr>
              <w:numPr>
                <w:ilvl w:val="0"/>
                <w:numId w:val="41"/>
              </w:numPr>
              <w:tabs>
                <w:tab w:val="clear" w:pos="720"/>
                <w:tab w:val="num" w:pos="144"/>
              </w:tabs>
              <w:kinsoku w:val="0"/>
              <w:wordWrap/>
              <w:overflowPunct w:val="0"/>
              <w:ind w:left="144" w:hanging="144"/>
              <w:jc w:val="both"/>
              <w:rPr>
                <w:sz w:val="22"/>
                <w:szCs w:val="22"/>
              </w:rPr>
            </w:pPr>
            <w:r w:rsidRPr="00297C0B">
              <w:rPr>
                <w:sz w:val="22"/>
                <w:szCs w:val="22"/>
              </w:rPr>
              <w:t>Has to be verified whether a single a UE-side model works with multiple gNB-side models, and vice versa.</w:t>
            </w:r>
          </w:p>
          <w:p w14:paraId="115B3097" w14:textId="77777777" w:rsidR="00B625A6" w:rsidRPr="00297C0B" w:rsidRDefault="00B625A6" w:rsidP="00297C0B">
            <w:pPr>
              <w:kinsoku w:val="0"/>
              <w:wordWrap/>
              <w:overflowPunct w:val="0"/>
              <w:jc w:val="both"/>
              <w:rPr>
                <w:sz w:val="22"/>
                <w:szCs w:val="22"/>
              </w:rPr>
            </w:pP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63CE85" w14:textId="77777777" w:rsidR="00B625A6" w:rsidRPr="00297C0B" w:rsidRDefault="00B625A6" w:rsidP="00820D32">
            <w:pPr>
              <w:numPr>
                <w:ilvl w:val="0"/>
                <w:numId w:val="39"/>
              </w:numPr>
              <w:tabs>
                <w:tab w:val="clear" w:pos="720"/>
                <w:tab w:val="num" w:pos="142"/>
              </w:tabs>
              <w:kinsoku w:val="0"/>
              <w:wordWrap/>
              <w:overflowPunct w:val="0"/>
              <w:ind w:left="142" w:hanging="142"/>
              <w:jc w:val="both"/>
              <w:rPr>
                <w:sz w:val="22"/>
                <w:szCs w:val="22"/>
              </w:rPr>
            </w:pPr>
            <w:r w:rsidRPr="00297C0B">
              <w:rPr>
                <w:sz w:val="22"/>
                <w:szCs w:val="22"/>
              </w:rPr>
              <w:t>Dataset, forward and backward propagation values delivery overhead, if over the air interface.</w:t>
            </w:r>
          </w:p>
        </w:tc>
      </w:tr>
      <w:tr w:rsidR="00B625A6" w:rsidRPr="00D8523A" w14:paraId="15C43834" w14:textId="77777777" w:rsidTr="00297C0B">
        <w:trPr>
          <w:trHeight w:val="18"/>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EFB5E5" w14:textId="77777777" w:rsidR="00B625A6" w:rsidRPr="00D8523A" w:rsidRDefault="00B625A6" w:rsidP="00297C0B">
            <w:pPr>
              <w:kinsoku w:val="0"/>
              <w:wordWrap/>
              <w:overflowPunct w:val="0"/>
              <w:jc w:val="center"/>
              <w:rPr>
                <w:sz w:val="22"/>
                <w:szCs w:val="22"/>
              </w:rPr>
            </w:pPr>
            <w:r w:rsidRPr="00D8523A">
              <w:rPr>
                <w:b/>
                <w:bCs/>
                <w:sz w:val="22"/>
                <w:szCs w:val="22"/>
              </w:rPr>
              <w:t>Type-3:</w:t>
            </w:r>
          </w:p>
          <w:p w14:paraId="1221D4A8" w14:textId="7DC47794" w:rsidR="00B625A6" w:rsidRPr="00D8523A" w:rsidRDefault="00B625A6" w:rsidP="00297C0B">
            <w:pPr>
              <w:kinsoku w:val="0"/>
              <w:wordWrap/>
              <w:overflowPunct w:val="0"/>
              <w:jc w:val="center"/>
              <w:rPr>
                <w:sz w:val="22"/>
                <w:szCs w:val="22"/>
              </w:rPr>
            </w:pPr>
            <w:r w:rsidRPr="00D8523A">
              <w:rPr>
                <w:b/>
                <w:bCs/>
                <w:sz w:val="22"/>
                <w:szCs w:val="22"/>
              </w:rPr>
              <w:t xml:space="preserve">Separate training at </w:t>
            </w:r>
            <w:r w:rsidR="00204B51">
              <w:rPr>
                <w:b/>
                <w:bCs/>
                <w:sz w:val="22"/>
                <w:szCs w:val="22"/>
              </w:rPr>
              <w:t>both</w:t>
            </w:r>
            <w:r w:rsidRPr="00D8523A">
              <w:rPr>
                <w:b/>
                <w:bCs/>
                <w:sz w:val="22"/>
                <w:szCs w:val="22"/>
              </w:rPr>
              <w:t xml:space="preserve"> sides</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E7E8EE" w14:textId="77777777" w:rsidR="00B625A6" w:rsidRPr="00D8523A" w:rsidRDefault="00B625A6" w:rsidP="00297C0B">
            <w:pPr>
              <w:kinsoku w:val="0"/>
              <w:wordWrap/>
              <w:overflowPunct w:val="0"/>
              <w:jc w:val="center"/>
              <w:rPr>
                <w:sz w:val="22"/>
                <w:szCs w:val="22"/>
              </w:rPr>
            </w:pPr>
            <w:r w:rsidRPr="00D8523A">
              <w:rPr>
                <w:sz w:val="22"/>
                <w:szCs w:val="22"/>
              </w:rPr>
              <w:t>Yes</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DFB944" w14:textId="36A76B76" w:rsidR="00B625A6" w:rsidRPr="00D8523A" w:rsidRDefault="00B625A6" w:rsidP="00297C0B">
            <w:pPr>
              <w:kinsoku w:val="0"/>
              <w:wordWrap/>
              <w:overflowPunct w:val="0"/>
              <w:jc w:val="center"/>
              <w:rPr>
                <w:sz w:val="22"/>
                <w:szCs w:val="22"/>
              </w:rPr>
            </w:pPr>
            <w:r w:rsidRPr="00D8523A">
              <w:rPr>
                <w:sz w:val="22"/>
                <w:szCs w:val="22"/>
              </w:rPr>
              <w:t>Supported</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D3587F" w14:textId="77777777" w:rsidR="00B625A6" w:rsidRPr="00D8523A" w:rsidRDefault="00B625A6" w:rsidP="00297C0B">
            <w:pPr>
              <w:kinsoku w:val="0"/>
              <w:wordWrap/>
              <w:overflowPunct w:val="0"/>
              <w:jc w:val="both"/>
              <w:rPr>
                <w:sz w:val="22"/>
                <w:szCs w:val="22"/>
              </w:rPr>
            </w:pPr>
            <w:r w:rsidRPr="00D8523A">
              <w:rPr>
                <w:sz w:val="22"/>
                <w:szCs w:val="22"/>
              </w:rPr>
              <w:t>Not scalable</w:t>
            </w:r>
          </w:p>
          <w:p w14:paraId="44F6BE1A" w14:textId="4FD26C34" w:rsidR="00B625A6" w:rsidRPr="00D8523A" w:rsidRDefault="00B625A6" w:rsidP="00820D32">
            <w:pPr>
              <w:numPr>
                <w:ilvl w:val="0"/>
                <w:numId w:val="40"/>
              </w:numPr>
              <w:tabs>
                <w:tab w:val="clear" w:pos="720"/>
                <w:tab w:val="num" w:pos="171"/>
              </w:tabs>
              <w:kinsoku w:val="0"/>
              <w:wordWrap/>
              <w:overflowPunct w:val="0"/>
              <w:ind w:left="171" w:hanging="171"/>
              <w:jc w:val="both"/>
              <w:rPr>
                <w:sz w:val="22"/>
                <w:szCs w:val="22"/>
              </w:rPr>
            </w:pPr>
            <w:r w:rsidRPr="00D8523A">
              <w:rPr>
                <w:sz w:val="22"/>
                <w:szCs w:val="22"/>
              </w:rPr>
              <w:t>Independent training sessions.</w:t>
            </w:r>
          </w:p>
          <w:p w14:paraId="48E7CD9A" w14:textId="08E7A948" w:rsidR="00B625A6" w:rsidRPr="00D8523A" w:rsidRDefault="000D6A91" w:rsidP="00820D32">
            <w:pPr>
              <w:numPr>
                <w:ilvl w:val="0"/>
                <w:numId w:val="40"/>
              </w:numPr>
              <w:tabs>
                <w:tab w:val="clear" w:pos="720"/>
                <w:tab w:val="num" w:pos="171"/>
              </w:tabs>
              <w:kinsoku w:val="0"/>
              <w:wordWrap/>
              <w:overflowPunct w:val="0"/>
              <w:ind w:left="171" w:hanging="171"/>
              <w:jc w:val="both"/>
              <w:rPr>
                <w:sz w:val="22"/>
                <w:szCs w:val="22"/>
              </w:rPr>
            </w:pPr>
            <w:r w:rsidRPr="000D6A91">
              <w:rPr>
                <w:sz w:val="22"/>
                <w:szCs w:val="22"/>
              </w:rPr>
              <w:t>Vendor</w:t>
            </w:r>
            <w:r w:rsidR="00B625A6" w:rsidRPr="00D8523A">
              <w:rPr>
                <w:sz w:val="22"/>
                <w:szCs w:val="22"/>
              </w:rPr>
              <w:t xml:space="preserve"> has to receive training data or reference model from collaborating vendors.</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FC764D5" w14:textId="5438BA9D" w:rsidR="00B625A6" w:rsidRPr="00D8523A" w:rsidRDefault="00B625A6" w:rsidP="00820D32">
            <w:pPr>
              <w:numPr>
                <w:ilvl w:val="0"/>
                <w:numId w:val="41"/>
              </w:numPr>
              <w:tabs>
                <w:tab w:val="clear" w:pos="720"/>
                <w:tab w:val="num" w:pos="144"/>
              </w:tabs>
              <w:kinsoku w:val="0"/>
              <w:wordWrap/>
              <w:overflowPunct w:val="0"/>
              <w:ind w:left="144" w:hanging="144"/>
              <w:jc w:val="both"/>
              <w:rPr>
                <w:sz w:val="22"/>
                <w:szCs w:val="22"/>
              </w:rPr>
            </w:pPr>
            <w:r w:rsidRPr="00D8523A">
              <w:rPr>
                <w:sz w:val="22"/>
                <w:szCs w:val="22"/>
              </w:rPr>
              <w:t xml:space="preserve">Has to be verified whether a </w:t>
            </w:r>
            <w:r w:rsidR="00204B51" w:rsidRPr="00204B51">
              <w:rPr>
                <w:sz w:val="22"/>
                <w:szCs w:val="22"/>
              </w:rPr>
              <w:t>single UE</w:t>
            </w:r>
            <w:r w:rsidRPr="00D8523A">
              <w:rPr>
                <w:sz w:val="22"/>
                <w:szCs w:val="22"/>
              </w:rPr>
              <w:t>-side model works with multiple gNB-side models, and vice versa.</w:t>
            </w:r>
          </w:p>
          <w:p w14:paraId="1F74420E" w14:textId="1A246C6E" w:rsidR="00B625A6" w:rsidRPr="00D8523A" w:rsidRDefault="00B625A6" w:rsidP="00297C0B">
            <w:pPr>
              <w:kinsoku w:val="0"/>
              <w:wordWrap/>
              <w:overflowPunct w:val="0"/>
              <w:jc w:val="center"/>
              <w:rPr>
                <w:sz w:val="22"/>
                <w:szCs w:val="22"/>
              </w:rPr>
            </w:pP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16E488" w14:textId="5CD9954C" w:rsidR="00B625A6" w:rsidRPr="00D8523A" w:rsidRDefault="00B625A6" w:rsidP="00820D32">
            <w:pPr>
              <w:numPr>
                <w:ilvl w:val="0"/>
                <w:numId w:val="42"/>
              </w:numPr>
              <w:tabs>
                <w:tab w:val="clear" w:pos="720"/>
                <w:tab w:val="num" w:pos="101"/>
              </w:tabs>
              <w:kinsoku w:val="0"/>
              <w:wordWrap/>
              <w:overflowPunct w:val="0"/>
              <w:ind w:left="101" w:hanging="142"/>
              <w:jc w:val="both"/>
              <w:rPr>
                <w:sz w:val="22"/>
                <w:szCs w:val="22"/>
              </w:rPr>
            </w:pPr>
            <w:r w:rsidRPr="00D8523A">
              <w:rPr>
                <w:sz w:val="22"/>
                <w:szCs w:val="22"/>
              </w:rPr>
              <w:t>Dat</w:t>
            </w:r>
            <w:r w:rsidR="000D6A91" w:rsidRPr="000D6A91">
              <w:rPr>
                <w:sz w:val="22"/>
                <w:szCs w:val="22"/>
              </w:rPr>
              <w:t>aset delivery overhead, if over</w:t>
            </w:r>
            <w:r w:rsidR="000D6A91">
              <w:rPr>
                <w:sz w:val="22"/>
                <w:szCs w:val="22"/>
              </w:rPr>
              <w:t xml:space="preserve"> </w:t>
            </w:r>
            <w:r w:rsidR="000D6A91" w:rsidRPr="000D6A91">
              <w:rPr>
                <w:sz w:val="22"/>
                <w:szCs w:val="22"/>
              </w:rPr>
              <w:t>the</w:t>
            </w:r>
            <w:r w:rsidR="000D6A91">
              <w:rPr>
                <w:sz w:val="22"/>
                <w:szCs w:val="22"/>
              </w:rPr>
              <w:t xml:space="preserve"> </w:t>
            </w:r>
            <w:r w:rsidR="000D6A91" w:rsidRPr="000D6A91">
              <w:rPr>
                <w:sz w:val="22"/>
                <w:szCs w:val="22"/>
              </w:rPr>
              <w:t>air</w:t>
            </w:r>
            <w:r w:rsidR="000D6A91">
              <w:rPr>
                <w:sz w:val="22"/>
                <w:szCs w:val="22"/>
              </w:rPr>
              <w:t xml:space="preserve"> </w:t>
            </w:r>
            <w:r w:rsidRPr="00D8523A">
              <w:rPr>
                <w:sz w:val="22"/>
                <w:szCs w:val="22"/>
              </w:rPr>
              <w:t>interface.</w:t>
            </w:r>
          </w:p>
          <w:p w14:paraId="6B4A2040" w14:textId="49A7469B" w:rsidR="00B625A6" w:rsidRPr="00D8523A" w:rsidRDefault="00B625A6" w:rsidP="00820D32">
            <w:pPr>
              <w:numPr>
                <w:ilvl w:val="0"/>
                <w:numId w:val="42"/>
              </w:numPr>
              <w:tabs>
                <w:tab w:val="clear" w:pos="720"/>
                <w:tab w:val="num" w:pos="101"/>
              </w:tabs>
              <w:kinsoku w:val="0"/>
              <w:wordWrap/>
              <w:overflowPunct w:val="0"/>
              <w:ind w:left="101" w:hanging="142"/>
              <w:jc w:val="both"/>
              <w:rPr>
                <w:sz w:val="22"/>
                <w:szCs w:val="22"/>
              </w:rPr>
            </w:pPr>
            <w:r w:rsidRPr="00D8523A">
              <w:rPr>
                <w:sz w:val="22"/>
                <w:szCs w:val="22"/>
              </w:rPr>
              <w:t>Reference model delivery overhead, if over the air interface.</w:t>
            </w:r>
          </w:p>
        </w:tc>
      </w:tr>
    </w:tbl>
    <w:p w14:paraId="23ACED99" w14:textId="77777777" w:rsidR="00B625A6" w:rsidRPr="00D8523A" w:rsidRDefault="00B625A6" w:rsidP="00297C0B">
      <w:pPr>
        <w:wordWrap/>
        <w:jc w:val="both"/>
        <w:rPr>
          <w:sz w:val="22"/>
          <w:szCs w:val="22"/>
        </w:rPr>
      </w:pPr>
    </w:p>
    <w:p w14:paraId="3C23BDBB" w14:textId="2509C56B" w:rsidR="00B625A6" w:rsidRPr="00D8523A" w:rsidRDefault="00C81E7A" w:rsidP="00297C0B">
      <w:pPr>
        <w:kinsoku w:val="0"/>
        <w:wordWrap/>
        <w:jc w:val="both"/>
        <w:rPr>
          <w:sz w:val="22"/>
          <w:szCs w:val="22"/>
        </w:rPr>
      </w:pPr>
      <w:r>
        <w:rPr>
          <w:sz w:val="22"/>
          <w:szCs w:val="22"/>
        </w:rPr>
        <w:t>Types 1, 2, and 3</w:t>
      </w:r>
      <w:r w:rsidR="00B625A6" w:rsidRPr="00D8523A">
        <w:rPr>
          <w:sz w:val="22"/>
          <w:szCs w:val="22"/>
        </w:rPr>
        <w:t xml:space="preserve"> can be utilized for both offline and online model development, update</w:t>
      </w:r>
      <w:r>
        <w:rPr>
          <w:sz w:val="22"/>
          <w:szCs w:val="22"/>
        </w:rPr>
        <w:t>s</w:t>
      </w:r>
      <w:r w:rsidR="00B625A6" w:rsidRPr="00D8523A">
        <w:rPr>
          <w:sz w:val="22"/>
          <w:szCs w:val="22"/>
        </w:rPr>
        <w:t xml:space="preserve"> or fine-tuning. </w:t>
      </w:r>
      <w:r>
        <w:rPr>
          <w:sz w:val="22"/>
          <w:szCs w:val="22"/>
        </w:rPr>
        <w:t>For</w:t>
      </w:r>
      <w:r w:rsidRPr="00C81E7A">
        <w:rPr>
          <w:sz w:val="22"/>
          <w:szCs w:val="22"/>
        </w:rPr>
        <w:t xml:space="preserve"> example, in Type 2, two</w:t>
      </w:r>
      <w:r>
        <w:rPr>
          <w:sz w:val="22"/>
          <w:szCs w:val="22"/>
        </w:rPr>
        <w:t xml:space="preserve"> </w:t>
      </w:r>
      <w:r w:rsidR="00B625A6" w:rsidRPr="00D8523A">
        <w:rPr>
          <w:sz w:val="22"/>
          <w:szCs w:val="22"/>
        </w:rPr>
        <w:t>vendors can collaborate for offlin</w:t>
      </w:r>
      <w:r w:rsidRPr="00C81E7A">
        <w:rPr>
          <w:sz w:val="22"/>
          <w:szCs w:val="22"/>
        </w:rPr>
        <w:t>e engineering outside the 3GPP</w:t>
      </w:r>
      <w:r w:rsidR="00B625A6" w:rsidRPr="00D8523A">
        <w:rPr>
          <w:sz w:val="22"/>
          <w:szCs w:val="22"/>
        </w:rPr>
        <w:t xml:space="preserve"> framework (possibly </w:t>
      </w:r>
      <w:r>
        <w:rPr>
          <w:sz w:val="22"/>
          <w:szCs w:val="22"/>
        </w:rPr>
        <w:t>using</w:t>
      </w:r>
      <w:r w:rsidR="00B625A6" w:rsidRPr="00D8523A">
        <w:rPr>
          <w:sz w:val="22"/>
          <w:szCs w:val="22"/>
        </w:rPr>
        <w:t xml:space="preserve"> a private server). These vendors may share training dataset</w:t>
      </w:r>
      <w:r>
        <w:rPr>
          <w:sz w:val="22"/>
          <w:szCs w:val="22"/>
        </w:rPr>
        <w:t>s</w:t>
      </w:r>
      <w:r w:rsidR="00B625A6" w:rsidRPr="00D8523A">
        <w:rPr>
          <w:sz w:val="22"/>
          <w:szCs w:val="22"/>
        </w:rPr>
        <w:t xml:space="preserve"> and backpropagation gradient values without disclosing their respective models. However, th</w:t>
      </w:r>
      <w:r w:rsidRPr="00C81E7A">
        <w:rPr>
          <w:sz w:val="22"/>
          <w:szCs w:val="22"/>
        </w:rPr>
        <w:t>is method may still require two</w:t>
      </w:r>
      <w:r>
        <w:rPr>
          <w:sz w:val="22"/>
          <w:szCs w:val="22"/>
        </w:rPr>
        <w:t xml:space="preserve"> </w:t>
      </w:r>
      <w:r w:rsidR="00B625A6" w:rsidRPr="00D8523A">
        <w:rPr>
          <w:sz w:val="22"/>
          <w:szCs w:val="22"/>
        </w:rPr>
        <w:t xml:space="preserve">vendors to </w:t>
      </w:r>
      <w:r>
        <w:rPr>
          <w:sz w:val="22"/>
          <w:szCs w:val="22"/>
        </w:rPr>
        <w:t>use</w:t>
      </w:r>
      <w:r w:rsidR="00B625A6" w:rsidRPr="00D8523A">
        <w:rPr>
          <w:sz w:val="22"/>
          <w:szCs w:val="22"/>
        </w:rPr>
        <w:t xml:space="preserve"> the same </w:t>
      </w:r>
      <w:r>
        <w:rPr>
          <w:sz w:val="22"/>
          <w:szCs w:val="22"/>
        </w:rPr>
        <w:t xml:space="preserve">model structure; the inputs </w:t>
      </w:r>
      <w:r w:rsidR="00B625A6" w:rsidRPr="00D8523A">
        <w:rPr>
          <w:sz w:val="22"/>
          <w:szCs w:val="22"/>
        </w:rPr>
        <w:t>(batch) of</w:t>
      </w:r>
      <w:r w:rsidRPr="00C81E7A">
        <w:rPr>
          <w:sz w:val="22"/>
          <w:szCs w:val="22"/>
        </w:rPr>
        <w:t xml:space="preserve"> the training dataset </w:t>
      </w:r>
      <w:r>
        <w:rPr>
          <w:sz w:val="22"/>
          <w:szCs w:val="22"/>
        </w:rPr>
        <w:t>should also</w:t>
      </w:r>
      <w:r w:rsidR="00B625A6" w:rsidRPr="00D8523A">
        <w:rPr>
          <w:sz w:val="22"/>
          <w:szCs w:val="22"/>
        </w:rPr>
        <w:t xml:space="preserve"> be aligned. </w:t>
      </w:r>
      <w:r>
        <w:rPr>
          <w:sz w:val="22"/>
          <w:szCs w:val="22"/>
        </w:rPr>
        <w:t>At the minimum, the</w:t>
      </w:r>
      <w:r w:rsidR="00B625A6" w:rsidRPr="00D8523A">
        <w:rPr>
          <w:sz w:val="22"/>
          <w:szCs w:val="22"/>
        </w:rPr>
        <w:t xml:space="preserve"> models </w:t>
      </w:r>
      <w:r>
        <w:rPr>
          <w:sz w:val="22"/>
          <w:szCs w:val="22"/>
        </w:rPr>
        <w:t>for</w:t>
      </w:r>
      <w:r w:rsidR="00B625A6" w:rsidRPr="00D8523A">
        <w:rPr>
          <w:sz w:val="22"/>
          <w:szCs w:val="22"/>
        </w:rPr>
        <w:t xml:space="preserve"> both sides need to be paired and based on the same baseline archit</w:t>
      </w:r>
      <w:r>
        <w:rPr>
          <w:sz w:val="22"/>
          <w:szCs w:val="22"/>
        </w:rPr>
        <w:t>ecture (</w:t>
      </w:r>
      <w:r w:rsidRPr="00C81E7A">
        <w:rPr>
          <w:sz w:val="22"/>
          <w:szCs w:val="22"/>
        </w:rPr>
        <w:t>e.g., ResNet, DenseNet</w:t>
      </w:r>
      <w:r>
        <w:rPr>
          <w:sz w:val="22"/>
          <w:szCs w:val="22"/>
        </w:rPr>
        <w:t xml:space="preserve">) </w:t>
      </w:r>
      <w:r w:rsidR="00B625A6" w:rsidRPr="00D8523A">
        <w:rPr>
          <w:sz w:val="22"/>
          <w:szCs w:val="22"/>
        </w:rPr>
        <w:t xml:space="preserve">to achieve </w:t>
      </w:r>
      <w:r>
        <w:rPr>
          <w:sz w:val="22"/>
          <w:szCs w:val="22"/>
        </w:rPr>
        <w:t xml:space="preserve">the </w:t>
      </w:r>
      <w:r w:rsidR="00B625A6" w:rsidRPr="00D8523A">
        <w:rPr>
          <w:sz w:val="22"/>
          <w:szCs w:val="22"/>
        </w:rPr>
        <w:t>expected performance. In this case, the model proprietary issue cannot be fully resolved. On the other hand, for online model development, update</w:t>
      </w:r>
      <w:r>
        <w:rPr>
          <w:sz w:val="22"/>
          <w:szCs w:val="22"/>
        </w:rPr>
        <w:t>s</w:t>
      </w:r>
      <w:r w:rsidR="00B625A6" w:rsidRPr="00D8523A">
        <w:rPr>
          <w:sz w:val="22"/>
          <w:szCs w:val="22"/>
        </w:rPr>
        <w:t xml:space="preserve"> or fine-tuning, the backpropagation gradient val</w:t>
      </w:r>
      <w:r w:rsidRPr="00C81E7A">
        <w:rPr>
          <w:sz w:val="22"/>
          <w:szCs w:val="22"/>
        </w:rPr>
        <w:t>ues and the training dataset ha</w:t>
      </w:r>
      <w:r>
        <w:rPr>
          <w:sz w:val="22"/>
          <w:szCs w:val="22"/>
        </w:rPr>
        <w:t>ve</w:t>
      </w:r>
      <w:r w:rsidR="00B625A6" w:rsidRPr="00D8523A">
        <w:rPr>
          <w:sz w:val="22"/>
          <w:szCs w:val="22"/>
        </w:rPr>
        <w:t xml:space="preserve"> to </w:t>
      </w:r>
      <w:r w:rsidRPr="00C81E7A">
        <w:rPr>
          <w:sz w:val="22"/>
          <w:szCs w:val="22"/>
        </w:rPr>
        <w:t xml:space="preserve">be shared online via either </w:t>
      </w:r>
      <w:r>
        <w:rPr>
          <w:sz w:val="22"/>
          <w:szCs w:val="22"/>
        </w:rPr>
        <w:t xml:space="preserve">the </w:t>
      </w:r>
      <w:r w:rsidRPr="00C81E7A">
        <w:rPr>
          <w:sz w:val="22"/>
          <w:szCs w:val="22"/>
        </w:rPr>
        <w:t>air</w:t>
      </w:r>
      <w:r>
        <w:rPr>
          <w:sz w:val="22"/>
          <w:szCs w:val="22"/>
        </w:rPr>
        <w:t xml:space="preserve"> </w:t>
      </w:r>
      <w:r w:rsidR="00B625A6" w:rsidRPr="00D8523A">
        <w:rPr>
          <w:sz w:val="22"/>
          <w:szCs w:val="22"/>
        </w:rPr>
        <w:t xml:space="preserve">interface or in manner </w:t>
      </w:r>
      <w:r>
        <w:rPr>
          <w:sz w:val="22"/>
          <w:szCs w:val="22"/>
        </w:rPr>
        <w:t xml:space="preserve">that is transparent </w:t>
      </w:r>
      <w:r w:rsidR="00B625A6" w:rsidRPr="00D8523A">
        <w:rPr>
          <w:sz w:val="22"/>
          <w:szCs w:val="22"/>
        </w:rPr>
        <w:t>to the physical layer. However, such online update</w:t>
      </w:r>
      <w:r w:rsidR="00F44FB6">
        <w:rPr>
          <w:sz w:val="22"/>
          <w:szCs w:val="22"/>
        </w:rPr>
        <w:t>s</w:t>
      </w:r>
      <w:r w:rsidR="00B625A6" w:rsidRPr="00D8523A">
        <w:rPr>
          <w:sz w:val="22"/>
          <w:szCs w:val="22"/>
        </w:rPr>
        <w:t xml:space="preserve"> will be inefficient due to </w:t>
      </w:r>
      <w:r>
        <w:rPr>
          <w:sz w:val="22"/>
          <w:szCs w:val="22"/>
        </w:rPr>
        <w:t xml:space="preserve">the </w:t>
      </w:r>
      <w:r w:rsidR="00B625A6" w:rsidRPr="00D8523A">
        <w:rPr>
          <w:sz w:val="22"/>
          <w:szCs w:val="22"/>
        </w:rPr>
        <w:t xml:space="preserve">sharing </w:t>
      </w:r>
      <w:r>
        <w:rPr>
          <w:sz w:val="22"/>
          <w:szCs w:val="22"/>
        </w:rPr>
        <w:t>of large</w:t>
      </w:r>
      <w:r w:rsidR="00B625A6" w:rsidRPr="00D8523A">
        <w:rPr>
          <w:sz w:val="22"/>
          <w:szCs w:val="22"/>
        </w:rPr>
        <w:t xml:space="preserve"> training dataset</w:t>
      </w:r>
      <w:r>
        <w:rPr>
          <w:sz w:val="22"/>
          <w:szCs w:val="22"/>
        </w:rPr>
        <w:t>s</w:t>
      </w:r>
      <w:r w:rsidRPr="00C81E7A">
        <w:rPr>
          <w:sz w:val="22"/>
          <w:szCs w:val="22"/>
        </w:rPr>
        <w:t xml:space="preserve"> and backpropagation values.</w:t>
      </w:r>
    </w:p>
    <w:p w14:paraId="42327CC9" w14:textId="77777777" w:rsidR="00B625A6" w:rsidRPr="00D8523A" w:rsidRDefault="00B625A6" w:rsidP="00297C0B">
      <w:pPr>
        <w:kinsoku w:val="0"/>
        <w:wordWrap/>
        <w:jc w:val="both"/>
        <w:rPr>
          <w:sz w:val="22"/>
          <w:szCs w:val="22"/>
        </w:rPr>
      </w:pPr>
    </w:p>
    <w:p w14:paraId="25E9FA4C" w14:textId="77777777" w:rsidR="00B625A6" w:rsidRPr="00297C0B" w:rsidRDefault="00B625A6" w:rsidP="00297C0B">
      <w:pPr>
        <w:kinsoku w:val="0"/>
        <w:wordWrap/>
        <w:jc w:val="center"/>
        <w:rPr>
          <w:sz w:val="22"/>
          <w:szCs w:val="22"/>
        </w:rPr>
      </w:pPr>
      <w:r w:rsidRPr="00297C0B">
        <w:rPr>
          <w:noProof/>
          <w:sz w:val="22"/>
          <w:szCs w:val="22"/>
          <w:lang w:eastAsia="en-US"/>
        </w:rPr>
        <w:drawing>
          <wp:inline distT="0" distB="0" distL="0" distR="0" wp14:anchorId="65949BA5" wp14:editId="1124028E">
            <wp:extent cx="2210268" cy="1763099"/>
            <wp:effectExtent l="0" t="0" r="0"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0795" cy="1771496"/>
                    </a:xfrm>
                    <a:prstGeom prst="rect">
                      <a:avLst/>
                    </a:prstGeom>
                    <a:noFill/>
                  </pic:spPr>
                </pic:pic>
              </a:graphicData>
            </a:graphic>
          </wp:inline>
        </w:drawing>
      </w:r>
    </w:p>
    <w:p w14:paraId="1C33EFD5" w14:textId="77777777" w:rsidR="00B625A6" w:rsidRPr="00297C0B" w:rsidRDefault="00B625A6" w:rsidP="00297C0B">
      <w:pPr>
        <w:kinsoku w:val="0"/>
        <w:wordWrap/>
        <w:jc w:val="both"/>
        <w:rPr>
          <w:sz w:val="22"/>
          <w:szCs w:val="22"/>
        </w:rPr>
      </w:pPr>
    </w:p>
    <w:p w14:paraId="0F847707" w14:textId="4EFC213F" w:rsidR="00B625A6" w:rsidRPr="00D8523A" w:rsidRDefault="00FB55F5" w:rsidP="00297C0B">
      <w:pPr>
        <w:wordWrap/>
        <w:jc w:val="center"/>
        <w:rPr>
          <w:sz w:val="22"/>
          <w:szCs w:val="22"/>
        </w:rPr>
      </w:pPr>
      <w:r w:rsidRPr="00FB55F5">
        <w:rPr>
          <w:sz w:val="22"/>
          <w:szCs w:val="22"/>
        </w:rPr>
        <w:t>Fig</w:t>
      </w:r>
      <w:r>
        <w:rPr>
          <w:sz w:val="22"/>
          <w:szCs w:val="22"/>
        </w:rPr>
        <w:t>ure</w:t>
      </w:r>
      <w:r w:rsidRPr="00FB55F5">
        <w:rPr>
          <w:sz w:val="22"/>
          <w:szCs w:val="22"/>
        </w:rPr>
        <w:t xml:space="preserve"> 4</w:t>
      </w:r>
      <w:r>
        <w:rPr>
          <w:sz w:val="22"/>
          <w:szCs w:val="22"/>
        </w:rPr>
        <w:t xml:space="preserve">: </w:t>
      </w:r>
      <w:r w:rsidR="00B625A6" w:rsidRPr="00D8523A">
        <w:rPr>
          <w:sz w:val="22"/>
          <w:szCs w:val="22"/>
        </w:rPr>
        <w:t>Different approaches for two-side</w:t>
      </w:r>
      <w:r w:rsidR="00582AE9">
        <w:rPr>
          <w:sz w:val="22"/>
          <w:szCs w:val="22"/>
        </w:rPr>
        <w:t>d</w:t>
      </w:r>
      <w:r w:rsidR="00B625A6" w:rsidRPr="00D8523A">
        <w:rPr>
          <w:sz w:val="22"/>
          <w:szCs w:val="22"/>
        </w:rPr>
        <w:t xml:space="preserve"> model development without </w:t>
      </w:r>
      <w:r w:rsidR="00582AE9">
        <w:rPr>
          <w:sz w:val="22"/>
          <w:szCs w:val="22"/>
        </w:rPr>
        <w:t>model disclosure</w:t>
      </w:r>
    </w:p>
    <w:p w14:paraId="67D7074E" w14:textId="77777777" w:rsidR="00B625A6" w:rsidRPr="00D8523A" w:rsidRDefault="00B625A6" w:rsidP="00297C0B">
      <w:pPr>
        <w:kinsoku w:val="0"/>
        <w:wordWrap/>
        <w:jc w:val="both"/>
        <w:rPr>
          <w:sz w:val="22"/>
          <w:szCs w:val="22"/>
        </w:rPr>
      </w:pPr>
    </w:p>
    <w:p w14:paraId="3F402B47" w14:textId="77777777" w:rsidR="00B625A6" w:rsidRPr="00297C0B" w:rsidRDefault="00B625A6" w:rsidP="00297C0B">
      <w:pPr>
        <w:kinsoku w:val="0"/>
        <w:wordWrap/>
        <w:jc w:val="both"/>
        <w:rPr>
          <w:sz w:val="22"/>
          <w:szCs w:val="22"/>
        </w:rPr>
      </w:pPr>
      <w:r w:rsidRPr="00297C0B">
        <w:rPr>
          <w:noProof/>
          <w:sz w:val="22"/>
          <w:szCs w:val="22"/>
          <w:lang w:eastAsia="en-US"/>
        </w:rPr>
        <w:lastRenderedPageBreak/>
        <w:drawing>
          <wp:inline distT="0" distB="0" distL="0" distR="0" wp14:anchorId="2D82AD7F" wp14:editId="0946A58D">
            <wp:extent cx="6234263" cy="168250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56300" cy="1688453"/>
                    </a:xfrm>
                    <a:prstGeom prst="rect">
                      <a:avLst/>
                    </a:prstGeom>
                    <a:noFill/>
                  </pic:spPr>
                </pic:pic>
              </a:graphicData>
            </a:graphic>
          </wp:inline>
        </w:drawing>
      </w:r>
    </w:p>
    <w:p w14:paraId="1BC92ADF" w14:textId="3F6B25F5" w:rsidR="00B625A6" w:rsidRPr="00D8523A" w:rsidRDefault="00B625A6" w:rsidP="00297C0B">
      <w:pPr>
        <w:wordWrap/>
        <w:jc w:val="center"/>
        <w:rPr>
          <w:sz w:val="22"/>
          <w:szCs w:val="22"/>
        </w:rPr>
      </w:pPr>
      <w:r w:rsidRPr="00D8523A">
        <w:rPr>
          <w:sz w:val="22"/>
          <w:szCs w:val="22"/>
        </w:rPr>
        <w:t>Fig</w:t>
      </w:r>
      <w:r w:rsidR="00D3150F">
        <w:rPr>
          <w:sz w:val="22"/>
          <w:szCs w:val="22"/>
        </w:rPr>
        <w:t>ure</w:t>
      </w:r>
      <w:r w:rsidR="00D3150F" w:rsidRPr="00D3150F">
        <w:rPr>
          <w:sz w:val="22"/>
          <w:szCs w:val="22"/>
        </w:rPr>
        <w:t xml:space="preserve"> 5</w:t>
      </w:r>
      <w:r w:rsidR="00D3150F">
        <w:rPr>
          <w:sz w:val="22"/>
          <w:szCs w:val="22"/>
        </w:rPr>
        <w:t xml:space="preserve">: </w:t>
      </w:r>
      <w:r w:rsidRPr="00D8523A">
        <w:rPr>
          <w:sz w:val="22"/>
          <w:szCs w:val="22"/>
        </w:rPr>
        <w:t>Different examples for Type 3</w:t>
      </w:r>
    </w:p>
    <w:p w14:paraId="0F7E6BF4" w14:textId="67F8FF3C" w:rsidR="00B625A6" w:rsidRPr="00D8523A" w:rsidRDefault="00B625A6" w:rsidP="00D8523A">
      <w:pPr>
        <w:kinsoku w:val="0"/>
        <w:wordWrap/>
        <w:jc w:val="both"/>
        <w:rPr>
          <w:sz w:val="22"/>
          <w:szCs w:val="22"/>
        </w:rPr>
      </w:pPr>
    </w:p>
    <w:p w14:paraId="0000394D" w14:textId="011370D0" w:rsidR="00B625A6" w:rsidRPr="00D8523A" w:rsidRDefault="00B625A6" w:rsidP="00D8523A">
      <w:pPr>
        <w:kinsoku w:val="0"/>
        <w:wordWrap/>
        <w:jc w:val="both"/>
        <w:rPr>
          <w:sz w:val="22"/>
          <w:szCs w:val="22"/>
        </w:rPr>
      </w:pPr>
      <w:r w:rsidRPr="00D8523A">
        <w:rPr>
          <w:sz w:val="22"/>
          <w:szCs w:val="22"/>
        </w:rPr>
        <w:t xml:space="preserve">Type 3, i.e., separate training of the two sides at the UE and </w:t>
      </w:r>
      <w:r w:rsidR="00F07C5A">
        <w:rPr>
          <w:sz w:val="22"/>
          <w:szCs w:val="22"/>
        </w:rPr>
        <w:t>network</w:t>
      </w:r>
      <w:r w:rsidRPr="00D8523A">
        <w:rPr>
          <w:sz w:val="22"/>
          <w:szCs w:val="22"/>
        </w:rPr>
        <w:t xml:space="preserve">, can </w:t>
      </w:r>
      <w:r w:rsidR="00F07C5A">
        <w:rPr>
          <w:sz w:val="22"/>
          <w:szCs w:val="22"/>
        </w:rPr>
        <w:t xml:space="preserve">have </w:t>
      </w:r>
      <w:r w:rsidRPr="00D8523A">
        <w:rPr>
          <w:sz w:val="22"/>
          <w:szCs w:val="22"/>
        </w:rPr>
        <w:t xml:space="preserve">multiple flavors. </w:t>
      </w:r>
      <w:r w:rsidRPr="00297C0B">
        <w:rPr>
          <w:sz w:val="22"/>
          <w:szCs w:val="22"/>
        </w:rPr>
        <w:t xml:space="preserve"> As illustrated in Fig. </w:t>
      </w:r>
      <w:r w:rsidR="00F07C5A" w:rsidRPr="00F07C5A">
        <w:rPr>
          <w:sz w:val="22"/>
          <w:szCs w:val="22"/>
        </w:rPr>
        <w:t>5, Type 3-1 Sequential training</w:t>
      </w:r>
      <w:r w:rsidRPr="00D8523A">
        <w:rPr>
          <w:sz w:val="22"/>
          <w:szCs w:val="22"/>
        </w:rPr>
        <w:t xml:space="preserve"> can start at the network </w:t>
      </w:r>
      <w:r w:rsidR="00F07C5A" w:rsidRPr="00F07C5A">
        <w:rPr>
          <w:sz w:val="22"/>
          <w:szCs w:val="22"/>
        </w:rPr>
        <w:t>or UE</w:t>
      </w:r>
      <w:r w:rsidRPr="00D8523A">
        <w:rPr>
          <w:sz w:val="22"/>
          <w:szCs w:val="22"/>
        </w:rPr>
        <w:t xml:space="preserve">. When the network </w:t>
      </w:r>
      <w:r w:rsidR="00F07C5A">
        <w:rPr>
          <w:sz w:val="22"/>
          <w:szCs w:val="22"/>
        </w:rPr>
        <w:t>initiates</w:t>
      </w:r>
      <w:r w:rsidRPr="00D8523A">
        <w:rPr>
          <w:sz w:val="22"/>
          <w:szCs w:val="22"/>
        </w:rPr>
        <w:t xml:space="preserve"> t</w:t>
      </w:r>
      <w:r w:rsidR="00F07C5A" w:rsidRPr="00F07C5A">
        <w:rPr>
          <w:sz w:val="22"/>
          <w:szCs w:val="22"/>
        </w:rPr>
        <w:t xml:space="preserve">raining, the network trains </w:t>
      </w:r>
      <w:r w:rsidRPr="00D8523A">
        <w:rPr>
          <w:sz w:val="22"/>
          <w:szCs w:val="22"/>
        </w:rPr>
        <w:t xml:space="preserve">ENC* and DEC </w:t>
      </w:r>
      <w:r w:rsidR="00F07C5A">
        <w:rPr>
          <w:sz w:val="22"/>
          <w:szCs w:val="22"/>
        </w:rPr>
        <w:t>(for</w:t>
      </w:r>
      <w:r w:rsidR="00F07C5A" w:rsidRPr="00F07C5A">
        <w:rPr>
          <w:sz w:val="22"/>
          <w:szCs w:val="22"/>
        </w:rPr>
        <w:t xml:space="preserve"> example</w:t>
      </w:r>
      <w:r w:rsidR="00F07C5A">
        <w:rPr>
          <w:sz w:val="22"/>
          <w:szCs w:val="22"/>
        </w:rPr>
        <w:t xml:space="preserve">) </w:t>
      </w:r>
      <w:r w:rsidRPr="00D8523A">
        <w:rPr>
          <w:sz w:val="22"/>
          <w:szCs w:val="22"/>
        </w:rPr>
        <w:t>and generate</w:t>
      </w:r>
      <w:r w:rsidR="00F07C5A">
        <w:rPr>
          <w:sz w:val="22"/>
          <w:szCs w:val="22"/>
        </w:rPr>
        <w:t>s</w:t>
      </w:r>
      <w:r w:rsidR="00F07C5A" w:rsidRPr="00F07C5A">
        <w:rPr>
          <w:sz w:val="22"/>
          <w:szCs w:val="22"/>
        </w:rPr>
        <w:t xml:space="preserve"> the labelled dataset {V, c} for the input space and latent</w:t>
      </w:r>
      <w:r w:rsidR="00F07C5A">
        <w:rPr>
          <w:sz w:val="22"/>
          <w:szCs w:val="22"/>
        </w:rPr>
        <w:t xml:space="preserve"> </w:t>
      </w:r>
      <w:r w:rsidRPr="00D8523A">
        <w:rPr>
          <w:sz w:val="22"/>
          <w:szCs w:val="22"/>
        </w:rPr>
        <w:t>space based on the trained model. This labelled dataset</w:t>
      </w:r>
      <w:r w:rsidR="00F07C5A" w:rsidRPr="00F07C5A">
        <w:rPr>
          <w:sz w:val="22"/>
          <w:szCs w:val="22"/>
        </w:rPr>
        <w:t xml:space="preserve"> can then be shared with the UE</w:t>
      </w:r>
      <w:r w:rsidR="00F07C5A">
        <w:rPr>
          <w:sz w:val="22"/>
          <w:szCs w:val="22"/>
        </w:rPr>
        <w:t xml:space="preserve"> </w:t>
      </w:r>
      <w:r w:rsidRPr="00D8523A">
        <w:rPr>
          <w:sz w:val="22"/>
          <w:szCs w:val="22"/>
        </w:rPr>
        <w:t>for the tr</w:t>
      </w:r>
      <w:r w:rsidR="00F07C5A" w:rsidRPr="00F07C5A">
        <w:rPr>
          <w:sz w:val="22"/>
          <w:szCs w:val="22"/>
        </w:rPr>
        <w:t>aining of its model</w:t>
      </w:r>
      <w:r w:rsidR="00F07C5A">
        <w:rPr>
          <w:sz w:val="22"/>
          <w:szCs w:val="22"/>
        </w:rPr>
        <w:t xml:space="preserve"> (</w:t>
      </w:r>
      <w:r w:rsidR="00F07C5A" w:rsidRPr="00F07C5A">
        <w:rPr>
          <w:sz w:val="22"/>
          <w:szCs w:val="22"/>
        </w:rPr>
        <w:t>e.g. ENC</w:t>
      </w:r>
      <w:r w:rsidR="00F07C5A">
        <w:rPr>
          <w:sz w:val="22"/>
          <w:szCs w:val="22"/>
        </w:rPr>
        <w:t>) via</w:t>
      </w:r>
      <w:r w:rsidRPr="00D8523A">
        <w:rPr>
          <w:sz w:val="22"/>
          <w:szCs w:val="22"/>
        </w:rPr>
        <w:t xml:space="preserve"> supervised learning. Then, the </w:t>
      </w:r>
      <w:r w:rsidR="00F07C5A" w:rsidRPr="00F07C5A">
        <w:rPr>
          <w:sz w:val="22"/>
          <w:szCs w:val="22"/>
        </w:rPr>
        <w:t>UE and network would deploy ENC and DEC</w:t>
      </w:r>
      <w:r w:rsidRPr="00D8523A">
        <w:rPr>
          <w:sz w:val="22"/>
          <w:szCs w:val="22"/>
        </w:rPr>
        <w:t>, respectively. As shown in Fig. 5, a similar procedure c</w:t>
      </w:r>
      <w:r w:rsidR="00F07C5A" w:rsidRPr="00F07C5A">
        <w:rPr>
          <w:sz w:val="22"/>
          <w:szCs w:val="22"/>
        </w:rPr>
        <w:t>an be followed to train the two</w:t>
      </w:r>
      <w:r w:rsidR="00F07C5A">
        <w:rPr>
          <w:sz w:val="22"/>
          <w:szCs w:val="22"/>
        </w:rPr>
        <w:t xml:space="preserve"> </w:t>
      </w:r>
      <w:r w:rsidRPr="00D8523A">
        <w:rPr>
          <w:sz w:val="22"/>
          <w:szCs w:val="22"/>
        </w:rPr>
        <w:t>sides sequential</w:t>
      </w:r>
      <w:r w:rsidR="00F07C5A">
        <w:rPr>
          <w:sz w:val="22"/>
          <w:szCs w:val="22"/>
        </w:rPr>
        <w:t>ly</w:t>
      </w:r>
      <w:r w:rsidRPr="00D8523A">
        <w:rPr>
          <w:sz w:val="22"/>
          <w:szCs w:val="22"/>
        </w:rPr>
        <w:t xml:space="preserve"> starting </w:t>
      </w:r>
      <w:r w:rsidR="00F07C5A">
        <w:rPr>
          <w:sz w:val="22"/>
          <w:szCs w:val="22"/>
        </w:rPr>
        <w:t>at the UE</w:t>
      </w:r>
      <w:r w:rsidR="00F07C5A" w:rsidRPr="00F07C5A">
        <w:rPr>
          <w:sz w:val="22"/>
          <w:szCs w:val="22"/>
        </w:rPr>
        <w:t>.</w:t>
      </w:r>
    </w:p>
    <w:p w14:paraId="23A2E14B" w14:textId="77777777" w:rsidR="00B625A6" w:rsidRPr="00D8523A" w:rsidRDefault="00B625A6" w:rsidP="00D8523A">
      <w:pPr>
        <w:kinsoku w:val="0"/>
        <w:wordWrap/>
        <w:jc w:val="both"/>
        <w:rPr>
          <w:sz w:val="22"/>
          <w:szCs w:val="22"/>
        </w:rPr>
      </w:pPr>
    </w:p>
    <w:p w14:paraId="3AA9B511" w14:textId="77777777" w:rsidR="00B625A6" w:rsidRPr="00297C0B" w:rsidRDefault="00B625A6" w:rsidP="00D8523A">
      <w:pPr>
        <w:kinsoku w:val="0"/>
        <w:wordWrap/>
        <w:jc w:val="both"/>
        <w:rPr>
          <w:sz w:val="22"/>
          <w:szCs w:val="22"/>
        </w:rPr>
      </w:pPr>
      <w:r w:rsidRPr="00297C0B">
        <w:rPr>
          <w:noProof/>
          <w:sz w:val="22"/>
          <w:szCs w:val="22"/>
          <w:lang w:eastAsia="en-US"/>
        </w:rPr>
        <w:drawing>
          <wp:inline distT="0" distB="0" distL="0" distR="0" wp14:anchorId="7649BF7A" wp14:editId="0643A070">
            <wp:extent cx="6224105" cy="1396844"/>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91647" cy="1412002"/>
                    </a:xfrm>
                    <a:prstGeom prst="rect">
                      <a:avLst/>
                    </a:prstGeom>
                    <a:noFill/>
                  </pic:spPr>
                </pic:pic>
              </a:graphicData>
            </a:graphic>
          </wp:inline>
        </w:drawing>
      </w:r>
    </w:p>
    <w:p w14:paraId="1B9424FF" w14:textId="184A6FCC" w:rsidR="00B625A6" w:rsidRPr="00D8523A" w:rsidRDefault="00A24280" w:rsidP="00D8523A">
      <w:pPr>
        <w:wordWrap/>
        <w:jc w:val="center"/>
        <w:rPr>
          <w:sz w:val="22"/>
          <w:szCs w:val="22"/>
        </w:rPr>
      </w:pPr>
      <w:r w:rsidRPr="00A24280">
        <w:rPr>
          <w:sz w:val="22"/>
          <w:szCs w:val="22"/>
        </w:rPr>
        <w:t>Fig</w:t>
      </w:r>
      <w:r>
        <w:rPr>
          <w:sz w:val="22"/>
          <w:szCs w:val="22"/>
        </w:rPr>
        <w:t>ure</w:t>
      </w:r>
      <w:r w:rsidRPr="00A24280">
        <w:rPr>
          <w:sz w:val="22"/>
          <w:szCs w:val="22"/>
        </w:rPr>
        <w:t xml:space="preserve"> 6</w:t>
      </w:r>
      <w:r>
        <w:rPr>
          <w:sz w:val="22"/>
          <w:szCs w:val="22"/>
        </w:rPr>
        <w:t xml:space="preserve">: </w:t>
      </w:r>
      <w:r w:rsidR="00B625A6" w:rsidRPr="00D8523A">
        <w:rPr>
          <w:sz w:val="22"/>
          <w:szCs w:val="22"/>
        </w:rPr>
        <w:t>One realization of Type 3-3 [Parallel training]</w:t>
      </w:r>
    </w:p>
    <w:p w14:paraId="1D5BF99F" w14:textId="77777777" w:rsidR="00B625A6" w:rsidRPr="00D8523A" w:rsidRDefault="00B625A6" w:rsidP="00D8523A">
      <w:pPr>
        <w:kinsoku w:val="0"/>
        <w:wordWrap/>
        <w:jc w:val="both"/>
        <w:rPr>
          <w:sz w:val="22"/>
          <w:szCs w:val="22"/>
        </w:rPr>
      </w:pPr>
    </w:p>
    <w:p w14:paraId="6C83F7F7" w14:textId="5EA7A1D3" w:rsidR="00B625A6" w:rsidRPr="00D8523A" w:rsidRDefault="00672D89" w:rsidP="00D8523A">
      <w:pPr>
        <w:kinsoku w:val="0"/>
        <w:wordWrap/>
        <w:jc w:val="both"/>
        <w:rPr>
          <w:sz w:val="22"/>
          <w:szCs w:val="22"/>
        </w:rPr>
      </w:pPr>
      <w:r w:rsidRPr="00672D89">
        <w:rPr>
          <w:sz w:val="22"/>
          <w:szCs w:val="22"/>
        </w:rPr>
        <w:t>Similarly,</w:t>
      </w:r>
      <w:r w:rsidR="00B625A6" w:rsidRPr="00D8523A">
        <w:rPr>
          <w:sz w:val="22"/>
          <w:szCs w:val="22"/>
        </w:rPr>
        <w:t xml:space="preserve"> in Type 3-2, collaborating vendors may share referenc</w:t>
      </w:r>
      <w:r w:rsidRPr="00672D89">
        <w:rPr>
          <w:sz w:val="22"/>
          <w:szCs w:val="22"/>
        </w:rPr>
        <w:t>e models. As an example, for auto-encoder</w:t>
      </w:r>
      <w:r>
        <w:rPr>
          <w:sz w:val="22"/>
          <w:szCs w:val="22"/>
        </w:rPr>
        <w:t>-</w:t>
      </w:r>
      <w:r w:rsidRPr="00672D89">
        <w:rPr>
          <w:sz w:val="22"/>
          <w:szCs w:val="22"/>
        </w:rPr>
        <w:t xml:space="preserve">based CSI compression, </w:t>
      </w:r>
      <w:r>
        <w:rPr>
          <w:sz w:val="22"/>
          <w:szCs w:val="22"/>
        </w:rPr>
        <w:t xml:space="preserve">a </w:t>
      </w:r>
      <w:r w:rsidR="00B625A6" w:rsidRPr="00D8523A">
        <w:rPr>
          <w:sz w:val="22"/>
          <w:szCs w:val="22"/>
        </w:rPr>
        <w:t xml:space="preserve">UE </w:t>
      </w:r>
      <w:r>
        <w:rPr>
          <w:sz w:val="22"/>
          <w:szCs w:val="22"/>
        </w:rPr>
        <w:t>vendor and a network vendor</w:t>
      </w:r>
      <w:r w:rsidR="00B625A6" w:rsidRPr="00D8523A">
        <w:rPr>
          <w:sz w:val="22"/>
          <w:szCs w:val="22"/>
        </w:rPr>
        <w:t xml:space="preserve"> </w:t>
      </w:r>
      <w:r>
        <w:rPr>
          <w:sz w:val="22"/>
          <w:szCs w:val="22"/>
        </w:rPr>
        <w:t xml:space="preserve">can </w:t>
      </w:r>
      <w:r w:rsidR="00B625A6" w:rsidRPr="00D8523A">
        <w:rPr>
          <w:sz w:val="22"/>
          <w:szCs w:val="22"/>
        </w:rPr>
        <w:t xml:space="preserve">provide their reference decoder and encoder models, respectively. </w:t>
      </w:r>
      <w:r>
        <w:rPr>
          <w:sz w:val="22"/>
          <w:szCs w:val="22"/>
        </w:rPr>
        <w:t>These vendors may not view t</w:t>
      </w:r>
      <w:r w:rsidR="00B625A6" w:rsidRPr="00D8523A">
        <w:rPr>
          <w:sz w:val="22"/>
          <w:szCs w:val="22"/>
        </w:rPr>
        <w:t>he</w:t>
      </w:r>
      <w:r>
        <w:rPr>
          <w:sz w:val="22"/>
          <w:szCs w:val="22"/>
        </w:rPr>
        <w:t>se</w:t>
      </w:r>
      <w:r w:rsidR="00B625A6" w:rsidRPr="00D8523A">
        <w:rPr>
          <w:sz w:val="22"/>
          <w:szCs w:val="22"/>
        </w:rPr>
        <w:t xml:space="preserve"> reference models </w:t>
      </w:r>
      <w:r w:rsidRPr="00672D89">
        <w:rPr>
          <w:sz w:val="22"/>
          <w:szCs w:val="22"/>
        </w:rPr>
        <w:t>as proprietary</w:t>
      </w:r>
      <w:r>
        <w:rPr>
          <w:sz w:val="22"/>
          <w:szCs w:val="22"/>
        </w:rPr>
        <w:t xml:space="preserve">; </w:t>
      </w:r>
      <w:r w:rsidR="00B625A6" w:rsidRPr="00D8523A">
        <w:rPr>
          <w:sz w:val="22"/>
          <w:szCs w:val="22"/>
        </w:rPr>
        <w:t xml:space="preserve">thus, </w:t>
      </w:r>
      <w:r>
        <w:rPr>
          <w:sz w:val="22"/>
          <w:szCs w:val="22"/>
        </w:rPr>
        <w:t xml:space="preserve">they </w:t>
      </w:r>
      <w:r w:rsidR="00B625A6" w:rsidRPr="00D8523A">
        <w:rPr>
          <w:sz w:val="22"/>
          <w:szCs w:val="22"/>
        </w:rPr>
        <w:t xml:space="preserve">can be shared with other vendors. Finally, </w:t>
      </w:r>
      <w:r>
        <w:rPr>
          <w:sz w:val="22"/>
          <w:szCs w:val="22"/>
        </w:rPr>
        <w:t>these</w:t>
      </w:r>
      <w:r w:rsidR="00B625A6" w:rsidRPr="00D8523A">
        <w:rPr>
          <w:sz w:val="22"/>
          <w:szCs w:val="22"/>
        </w:rPr>
        <w:t xml:space="preserve"> vendors train their respective proprietary models with respect to the shared reference models (e.g., a UE vendor trains its proprietary encoder with respect to the shared reference decoder). The performance might be impacted by the reference models, which requires further investigation. In order for the </w:t>
      </w:r>
      <w:r>
        <w:rPr>
          <w:sz w:val="22"/>
          <w:szCs w:val="22"/>
        </w:rPr>
        <w:t xml:space="preserve">respective </w:t>
      </w:r>
      <w:r w:rsidR="00B625A6" w:rsidRPr="00D8523A">
        <w:rPr>
          <w:sz w:val="22"/>
          <w:szCs w:val="22"/>
        </w:rPr>
        <w:t xml:space="preserve">proprietary models to match, they </w:t>
      </w:r>
      <w:r>
        <w:rPr>
          <w:sz w:val="22"/>
          <w:szCs w:val="22"/>
        </w:rPr>
        <w:t>may need</w:t>
      </w:r>
      <w:r w:rsidR="00B625A6" w:rsidRPr="00D8523A">
        <w:rPr>
          <w:sz w:val="22"/>
          <w:szCs w:val="22"/>
        </w:rPr>
        <w:t xml:space="preserve"> to b</w:t>
      </w:r>
      <w:r w:rsidRPr="00672D89">
        <w:rPr>
          <w:sz w:val="22"/>
          <w:szCs w:val="22"/>
        </w:rPr>
        <w:t>e trained with the same datase</w:t>
      </w:r>
      <w:r>
        <w:rPr>
          <w:sz w:val="22"/>
          <w:szCs w:val="22"/>
        </w:rPr>
        <w:t>t (</w:t>
      </w:r>
      <w:r w:rsidR="00B625A6" w:rsidRPr="00D8523A">
        <w:rPr>
          <w:sz w:val="22"/>
          <w:szCs w:val="22"/>
        </w:rPr>
        <w:t xml:space="preserve">or, at least, </w:t>
      </w:r>
      <w:r>
        <w:rPr>
          <w:sz w:val="22"/>
          <w:szCs w:val="22"/>
        </w:rPr>
        <w:t>datasets that are</w:t>
      </w:r>
      <w:r w:rsidR="00B625A6" w:rsidRPr="00D8523A">
        <w:rPr>
          <w:sz w:val="22"/>
          <w:szCs w:val="22"/>
        </w:rPr>
        <w:t xml:space="preserve"> </w:t>
      </w:r>
      <w:r>
        <w:rPr>
          <w:sz w:val="22"/>
          <w:szCs w:val="22"/>
        </w:rPr>
        <w:t>identically distributed)</w:t>
      </w:r>
      <w:r w:rsidR="00B625A6" w:rsidRPr="00D8523A">
        <w:rPr>
          <w:sz w:val="22"/>
          <w:szCs w:val="22"/>
        </w:rPr>
        <w:t xml:space="preserve">. </w:t>
      </w:r>
      <w:r w:rsidR="00B97645">
        <w:rPr>
          <w:sz w:val="22"/>
          <w:szCs w:val="22"/>
        </w:rPr>
        <w:t>If the respective</w:t>
      </w:r>
      <w:r w:rsidR="00B625A6" w:rsidRPr="00D8523A">
        <w:rPr>
          <w:sz w:val="22"/>
          <w:szCs w:val="22"/>
        </w:rPr>
        <w:t xml:space="preserve"> proprietary models </w:t>
      </w:r>
      <w:r w:rsidR="00B97645">
        <w:rPr>
          <w:sz w:val="22"/>
          <w:szCs w:val="22"/>
        </w:rPr>
        <w:t>can generalize</w:t>
      </w:r>
      <w:r w:rsidR="00B625A6" w:rsidRPr="00D8523A">
        <w:rPr>
          <w:sz w:val="22"/>
          <w:szCs w:val="22"/>
        </w:rPr>
        <w:t xml:space="preserve"> across different datasets (e.g., </w:t>
      </w:r>
      <w:r w:rsidR="00B97645">
        <w:rPr>
          <w:sz w:val="22"/>
          <w:szCs w:val="22"/>
        </w:rPr>
        <w:t>datasets with similar distributions</w:t>
      </w:r>
      <w:r w:rsidR="00B625A6" w:rsidRPr="00D8523A">
        <w:rPr>
          <w:sz w:val="22"/>
          <w:szCs w:val="22"/>
        </w:rPr>
        <w:t xml:space="preserve">), they </w:t>
      </w:r>
      <w:r w:rsidR="00B97645">
        <w:rPr>
          <w:sz w:val="22"/>
          <w:szCs w:val="22"/>
        </w:rPr>
        <w:t>can</w:t>
      </w:r>
      <w:r w:rsidR="00B625A6" w:rsidRPr="00D8523A">
        <w:rPr>
          <w:sz w:val="22"/>
          <w:szCs w:val="22"/>
        </w:rPr>
        <w:t xml:space="preserve"> be trained with </w:t>
      </w:r>
      <w:r w:rsidR="00B97645">
        <w:rPr>
          <w:sz w:val="22"/>
          <w:szCs w:val="22"/>
        </w:rPr>
        <w:t>datasets that are similarly distributed</w:t>
      </w:r>
      <w:r w:rsidR="00B625A6" w:rsidRPr="00D8523A">
        <w:rPr>
          <w:sz w:val="22"/>
          <w:szCs w:val="22"/>
        </w:rPr>
        <w:t xml:space="preserve">. </w:t>
      </w:r>
      <w:r w:rsidR="00B97645">
        <w:rPr>
          <w:sz w:val="22"/>
          <w:szCs w:val="22"/>
        </w:rPr>
        <w:t>Thus</w:t>
      </w:r>
      <w:r w:rsidR="00B625A6" w:rsidRPr="00D8523A">
        <w:rPr>
          <w:sz w:val="22"/>
          <w:szCs w:val="22"/>
        </w:rPr>
        <w:t xml:space="preserve">, </w:t>
      </w:r>
      <w:r w:rsidR="00B97645">
        <w:rPr>
          <w:sz w:val="22"/>
          <w:szCs w:val="22"/>
        </w:rPr>
        <w:t>these</w:t>
      </w:r>
      <w:r w:rsidR="00B625A6" w:rsidRPr="00D8523A">
        <w:rPr>
          <w:sz w:val="22"/>
          <w:szCs w:val="22"/>
        </w:rPr>
        <w:t xml:space="preserve"> vendors have to share information (metadata) on</w:t>
      </w:r>
      <w:r w:rsidR="00B97645">
        <w:rPr>
          <w:sz w:val="22"/>
          <w:szCs w:val="22"/>
        </w:rPr>
        <w:t xml:space="preserve"> these </w:t>
      </w:r>
      <w:r w:rsidR="00B625A6" w:rsidRPr="00D8523A">
        <w:rPr>
          <w:sz w:val="22"/>
          <w:szCs w:val="22"/>
        </w:rPr>
        <w:t>training dataset</w:t>
      </w:r>
      <w:r w:rsidR="00B97645">
        <w:rPr>
          <w:sz w:val="22"/>
          <w:szCs w:val="22"/>
        </w:rPr>
        <w:t>s</w:t>
      </w:r>
      <w:r w:rsidR="00B625A6" w:rsidRPr="00D8523A">
        <w:rPr>
          <w:sz w:val="22"/>
          <w:szCs w:val="22"/>
        </w:rPr>
        <w:t xml:space="preserve">. Otherwise, if </w:t>
      </w:r>
      <w:r w:rsidR="00B97645">
        <w:rPr>
          <w:sz w:val="22"/>
          <w:szCs w:val="22"/>
        </w:rPr>
        <w:t>these vendors use mismatched training datasets</w:t>
      </w:r>
      <w:r w:rsidR="00B625A6" w:rsidRPr="00D8523A">
        <w:rPr>
          <w:sz w:val="22"/>
          <w:szCs w:val="22"/>
        </w:rPr>
        <w:t xml:space="preserve">, </w:t>
      </w:r>
      <w:r w:rsidR="00B97645">
        <w:rPr>
          <w:sz w:val="22"/>
          <w:szCs w:val="22"/>
        </w:rPr>
        <w:t xml:space="preserve">they may experience </w:t>
      </w:r>
      <w:r w:rsidR="00B97645" w:rsidRPr="00B97645">
        <w:rPr>
          <w:sz w:val="22"/>
          <w:szCs w:val="22"/>
        </w:rPr>
        <w:t>performance degradation.</w:t>
      </w:r>
    </w:p>
    <w:p w14:paraId="1DCCA935" w14:textId="77777777" w:rsidR="00B625A6" w:rsidRPr="00D8523A" w:rsidRDefault="00B625A6" w:rsidP="00D8523A">
      <w:pPr>
        <w:kinsoku w:val="0"/>
        <w:wordWrap/>
        <w:jc w:val="both"/>
        <w:rPr>
          <w:sz w:val="22"/>
          <w:szCs w:val="22"/>
        </w:rPr>
      </w:pPr>
    </w:p>
    <w:p w14:paraId="4F840E13" w14:textId="567EC7C4" w:rsidR="00B625A6" w:rsidRPr="00D8523A" w:rsidRDefault="00B625A6" w:rsidP="00D8523A">
      <w:pPr>
        <w:kinsoku w:val="0"/>
        <w:wordWrap/>
        <w:jc w:val="both"/>
        <w:rPr>
          <w:sz w:val="22"/>
          <w:szCs w:val="22"/>
        </w:rPr>
      </w:pPr>
      <w:r w:rsidRPr="00D8523A">
        <w:rPr>
          <w:sz w:val="22"/>
          <w:szCs w:val="22"/>
        </w:rPr>
        <w:t xml:space="preserve">Finally, </w:t>
      </w:r>
      <w:r w:rsidR="005128F8">
        <w:rPr>
          <w:sz w:val="22"/>
          <w:szCs w:val="22"/>
        </w:rPr>
        <w:t>in</w:t>
      </w:r>
      <w:r w:rsidRPr="00D8523A">
        <w:rPr>
          <w:sz w:val="22"/>
          <w:szCs w:val="22"/>
        </w:rPr>
        <w:t xml:space="preserve"> Type 3-3, </w:t>
      </w:r>
      <w:r w:rsidR="005128F8">
        <w:rPr>
          <w:sz w:val="22"/>
          <w:szCs w:val="22"/>
        </w:rPr>
        <w:t>collaborating</w:t>
      </w:r>
      <w:r w:rsidRPr="00D8523A">
        <w:rPr>
          <w:sz w:val="22"/>
          <w:szCs w:val="22"/>
        </w:rPr>
        <w:t xml:space="preserve"> vendors </w:t>
      </w:r>
      <w:r w:rsidR="005128F8">
        <w:rPr>
          <w:sz w:val="22"/>
          <w:szCs w:val="22"/>
        </w:rPr>
        <w:t xml:space="preserve">may </w:t>
      </w:r>
      <w:r w:rsidRPr="00D8523A">
        <w:rPr>
          <w:sz w:val="22"/>
          <w:szCs w:val="22"/>
        </w:rPr>
        <w:t xml:space="preserve">independently train their respective models </w:t>
      </w:r>
      <w:r w:rsidR="005128F8">
        <w:rPr>
          <w:sz w:val="22"/>
          <w:szCs w:val="22"/>
        </w:rPr>
        <w:t>according to a common</w:t>
      </w:r>
      <w:r w:rsidRPr="00D8523A">
        <w:rPr>
          <w:sz w:val="22"/>
          <w:szCs w:val="22"/>
        </w:rPr>
        <w:t xml:space="preserve"> structure in the latent space. </w:t>
      </w:r>
      <w:r w:rsidR="005128F8">
        <w:rPr>
          <w:sz w:val="22"/>
          <w:szCs w:val="22"/>
        </w:rPr>
        <w:t>For example, these</w:t>
      </w:r>
      <w:r w:rsidRPr="00D8523A">
        <w:rPr>
          <w:sz w:val="22"/>
          <w:szCs w:val="22"/>
        </w:rPr>
        <w:t xml:space="preserve"> vendors may agree </w:t>
      </w:r>
      <w:r w:rsidR="005128F8">
        <w:rPr>
          <w:sz w:val="22"/>
          <w:szCs w:val="22"/>
        </w:rPr>
        <w:t>to use a</w:t>
      </w:r>
      <w:r w:rsidRPr="00D8523A">
        <w:rPr>
          <w:sz w:val="22"/>
          <w:szCs w:val="22"/>
        </w:rPr>
        <w:t xml:space="preserve"> reference dataset to guide (among </w:t>
      </w:r>
      <w:r w:rsidR="005128F8">
        <w:rPr>
          <w:sz w:val="22"/>
          <w:szCs w:val="22"/>
        </w:rPr>
        <w:t xml:space="preserve">various </w:t>
      </w:r>
      <w:r w:rsidRPr="00D8523A">
        <w:rPr>
          <w:sz w:val="22"/>
          <w:szCs w:val="22"/>
        </w:rPr>
        <w:t xml:space="preserve">proprietary </w:t>
      </w:r>
      <w:r w:rsidR="00672D89" w:rsidRPr="00672D89">
        <w:rPr>
          <w:sz w:val="22"/>
          <w:szCs w:val="22"/>
        </w:rPr>
        <w:t>implementations) the</w:t>
      </w:r>
      <w:r w:rsidRPr="00D8523A">
        <w:rPr>
          <w:sz w:val="22"/>
          <w:szCs w:val="22"/>
        </w:rPr>
        <w:t xml:space="preserve"> mapping of the input space, V, to the latent space, c. </w:t>
      </w:r>
      <w:r w:rsidR="005128F8">
        <w:rPr>
          <w:sz w:val="22"/>
          <w:szCs w:val="22"/>
        </w:rPr>
        <w:t>They may then</w:t>
      </w:r>
      <w:r w:rsidRPr="00D8523A">
        <w:rPr>
          <w:sz w:val="22"/>
          <w:szCs w:val="22"/>
        </w:rPr>
        <w:t xml:space="preserve"> agree </w:t>
      </w:r>
      <w:r w:rsidR="005128F8" w:rsidRPr="005128F8">
        <w:rPr>
          <w:sz w:val="22"/>
          <w:szCs w:val="22"/>
        </w:rPr>
        <w:t>on a general mapping principle</w:t>
      </w:r>
      <w:r w:rsidR="005128F8">
        <w:rPr>
          <w:sz w:val="22"/>
          <w:szCs w:val="22"/>
        </w:rPr>
        <w:t xml:space="preserve"> (e.g. </w:t>
      </w:r>
      <w:r w:rsidRPr="00D8523A">
        <w:rPr>
          <w:sz w:val="22"/>
          <w:szCs w:val="22"/>
        </w:rPr>
        <w:t>conserving distance</w:t>
      </w:r>
      <w:r w:rsidR="005128F8">
        <w:rPr>
          <w:sz w:val="22"/>
          <w:szCs w:val="22"/>
        </w:rPr>
        <w:t>s</w:t>
      </w:r>
      <w:r w:rsidRPr="00D8523A">
        <w:rPr>
          <w:sz w:val="22"/>
          <w:szCs w:val="22"/>
        </w:rPr>
        <w:t xml:space="preserve"> in the input and latent space</w:t>
      </w:r>
      <w:r w:rsidR="005128F8">
        <w:rPr>
          <w:sz w:val="22"/>
          <w:szCs w:val="22"/>
        </w:rPr>
        <w:t>s; that</w:t>
      </w:r>
      <w:r w:rsidRPr="00D8523A">
        <w:rPr>
          <w:sz w:val="22"/>
          <w:szCs w:val="22"/>
        </w:rPr>
        <w:t xml:space="preserve"> may require an agreement on how to measure distance in </w:t>
      </w:r>
      <w:r w:rsidR="005128F8">
        <w:rPr>
          <w:sz w:val="22"/>
          <w:szCs w:val="22"/>
        </w:rPr>
        <w:t>those</w:t>
      </w:r>
      <w:r w:rsidRPr="00D8523A">
        <w:rPr>
          <w:sz w:val="22"/>
          <w:szCs w:val="22"/>
        </w:rPr>
        <w:t xml:space="preserve"> spaces</w:t>
      </w:r>
      <w:r w:rsidR="005128F8">
        <w:rPr>
          <w:sz w:val="22"/>
          <w:szCs w:val="22"/>
        </w:rPr>
        <w:t>)</w:t>
      </w:r>
      <w:r w:rsidRPr="00D8523A">
        <w:rPr>
          <w:sz w:val="22"/>
          <w:szCs w:val="22"/>
        </w:rPr>
        <w:t xml:space="preserve">. Finally, </w:t>
      </w:r>
      <w:r w:rsidR="005128F8">
        <w:rPr>
          <w:sz w:val="22"/>
          <w:szCs w:val="22"/>
        </w:rPr>
        <w:t>these vendors</w:t>
      </w:r>
      <w:r w:rsidRPr="00D8523A">
        <w:rPr>
          <w:sz w:val="22"/>
          <w:szCs w:val="22"/>
        </w:rPr>
        <w:t xml:space="preserve"> can </w:t>
      </w:r>
      <w:r w:rsidR="005128F8">
        <w:rPr>
          <w:sz w:val="22"/>
          <w:szCs w:val="22"/>
        </w:rPr>
        <w:t xml:space="preserve">separately </w:t>
      </w:r>
      <w:r w:rsidRPr="00D8523A">
        <w:rPr>
          <w:sz w:val="22"/>
          <w:szCs w:val="22"/>
        </w:rPr>
        <w:t>train their respective model</w:t>
      </w:r>
      <w:r w:rsidR="005128F8">
        <w:rPr>
          <w:sz w:val="22"/>
          <w:szCs w:val="22"/>
        </w:rPr>
        <w:t>s</w:t>
      </w:r>
      <w:r w:rsidRPr="00D8523A">
        <w:rPr>
          <w:sz w:val="22"/>
          <w:szCs w:val="22"/>
        </w:rPr>
        <w:t xml:space="preserve"> based on the agreed reference datasets and </w:t>
      </w:r>
      <w:r w:rsidR="005128F8">
        <w:rPr>
          <w:sz w:val="22"/>
          <w:szCs w:val="22"/>
        </w:rPr>
        <w:t>general mapping principle</w:t>
      </w:r>
      <w:r w:rsidRPr="00D8523A">
        <w:rPr>
          <w:sz w:val="22"/>
          <w:szCs w:val="22"/>
        </w:rPr>
        <w:t xml:space="preserve">.  However, the feasibility and performance of </w:t>
      </w:r>
      <w:r w:rsidR="005128F8">
        <w:rPr>
          <w:sz w:val="22"/>
          <w:szCs w:val="22"/>
        </w:rPr>
        <w:t>this approach has not been</w:t>
      </w:r>
      <w:r w:rsidR="005128F8" w:rsidRPr="005128F8">
        <w:rPr>
          <w:sz w:val="22"/>
          <w:szCs w:val="22"/>
        </w:rPr>
        <w:t xml:space="preserve"> </w:t>
      </w:r>
      <w:r w:rsidRPr="00D8523A">
        <w:rPr>
          <w:sz w:val="22"/>
          <w:szCs w:val="22"/>
        </w:rPr>
        <w:t>studied.</w:t>
      </w:r>
    </w:p>
    <w:p w14:paraId="181CD51B" w14:textId="77777777" w:rsidR="00B625A6" w:rsidRPr="00D8523A" w:rsidRDefault="00B625A6" w:rsidP="00D8523A">
      <w:pPr>
        <w:kinsoku w:val="0"/>
        <w:wordWrap/>
        <w:jc w:val="both"/>
        <w:rPr>
          <w:sz w:val="22"/>
          <w:szCs w:val="22"/>
        </w:rPr>
      </w:pPr>
    </w:p>
    <w:p w14:paraId="25283D5C" w14:textId="3B8CDF62" w:rsidR="00B625A6" w:rsidRPr="00D8523A" w:rsidRDefault="00B625A6" w:rsidP="00D8523A">
      <w:pPr>
        <w:kinsoku w:val="0"/>
        <w:wordWrap/>
        <w:jc w:val="both"/>
        <w:rPr>
          <w:sz w:val="22"/>
          <w:szCs w:val="22"/>
        </w:rPr>
      </w:pPr>
      <w:r w:rsidRPr="00D8523A">
        <w:rPr>
          <w:sz w:val="22"/>
          <w:szCs w:val="22"/>
        </w:rPr>
        <w:t xml:space="preserve">In order to mitigate the aforementioned scalability issue in model development for Type 3, training inputs/aspects that are shared by the collaborating vendors </w:t>
      </w:r>
      <w:r w:rsidR="007F6BA3">
        <w:rPr>
          <w:sz w:val="22"/>
          <w:szCs w:val="22"/>
        </w:rPr>
        <w:t xml:space="preserve">(e.g. </w:t>
      </w:r>
      <w:r w:rsidR="007F6BA3" w:rsidRPr="0083047E">
        <w:rPr>
          <w:sz w:val="22"/>
          <w:szCs w:val="22"/>
        </w:rPr>
        <w:t>reference datasets, reference models, mapping principles</w:t>
      </w:r>
      <w:r w:rsidR="007F6BA3">
        <w:rPr>
          <w:sz w:val="22"/>
          <w:szCs w:val="22"/>
        </w:rPr>
        <w:t xml:space="preserve">) </w:t>
      </w:r>
      <w:r w:rsidRPr="00D8523A">
        <w:rPr>
          <w:sz w:val="22"/>
          <w:szCs w:val="22"/>
        </w:rPr>
        <w:t>can be standardized</w:t>
      </w:r>
      <w:r w:rsidR="007F6BA3" w:rsidRPr="007F6BA3">
        <w:rPr>
          <w:sz w:val="22"/>
          <w:szCs w:val="22"/>
        </w:rPr>
        <w:t>.</w:t>
      </w:r>
    </w:p>
    <w:p w14:paraId="13C6B004" w14:textId="77777777" w:rsidR="00B625A6" w:rsidRPr="00D8523A" w:rsidRDefault="00B625A6" w:rsidP="00297C0B">
      <w:pPr>
        <w:wordWrap/>
        <w:rPr>
          <w:sz w:val="22"/>
          <w:szCs w:val="22"/>
        </w:rPr>
      </w:pPr>
    </w:p>
    <w:p w14:paraId="485B48C4" w14:textId="766026BD" w:rsidR="00B625A6" w:rsidRPr="00D8523A" w:rsidRDefault="00B625A6" w:rsidP="00297C0B">
      <w:pPr>
        <w:wordWrap/>
        <w:jc w:val="both"/>
        <w:rPr>
          <w:sz w:val="22"/>
          <w:szCs w:val="22"/>
        </w:rPr>
      </w:pPr>
      <w:r w:rsidRPr="00D8523A">
        <w:rPr>
          <w:sz w:val="22"/>
          <w:szCs w:val="22"/>
        </w:rPr>
        <w:t xml:space="preserve">For </w:t>
      </w:r>
      <w:r w:rsidR="005738D1">
        <w:rPr>
          <w:sz w:val="22"/>
          <w:szCs w:val="22"/>
        </w:rPr>
        <w:t>these two-sided model development</w:t>
      </w:r>
      <w:r w:rsidR="005738D1" w:rsidRPr="005738D1">
        <w:rPr>
          <w:sz w:val="22"/>
          <w:szCs w:val="22"/>
        </w:rPr>
        <w:t xml:space="preserve"> approaches, </w:t>
      </w:r>
      <w:r w:rsidRPr="00D8523A">
        <w:rPr>
          <w:sz w:val="22"/>
          <w:szCs w:val="22"/>
        </w:rPr>
        <w:t xml:space="preserve">models are </w:t>
      </w:r>
      <w:r w:rsidR="005738D1" w:rsidRPr="005738D1">
        <w:rPr>
          <w:sz w:val="22"/>
          <w:szCs w:val="22"/>
        </w:rPr>
        <w:t xml:space="preserve">assumed to be pre-stored in </w:t>
      </w:r>
      <w:r w:rsidRPr="00D8523A">
        <w:rPr>
          <w:sz w:val="22"/>
          <w:szCs w:val="22"/>
        </w:rPr>
        <w:t xml:space="preserve">hardware. </w:t>
      </w:r>
      <w:r w:rsidR="005738D1">
        <w:rPr>
          <w:sz w:val="22"/>
          <w:szCs w:val="22"/>
        </w:rPr>
        <w:t xml:space="preserve">These </w:t>
      </w:r>
      <w:r w:rsidR="005738D1">
        <w:rPr>
          <w:sz w:val="22"/>
          <w:szCs w:val="22"/>
        </w:rPr>
        <w:lastRenderedPageBreak/>
        <w:t xml:space="preserve">models </w:t>
      </w:r>
      <w:r w:rsidRPr="00D8523A">
        <w:rPr>
          <w:sz w:val="22"/>
          <w:szCs w:val="22"/>
        </w:rPr>
        <w:t>cannot be updated or fine-tuned for different scenarios</w:t>
      </w:r>
      <w:r w:rsidR="005738D1">
        <w:rPr>
          <w:sz w:val="22"/>
          <w:szCs w:val="22"/>
        </w:rPr>
        <w:t xml:space="preserve"> if model transfer does not occur</w:t>
      </w:r>
      <w:r w:rsidRPr="00D8523A">
        <w:rPr>
          <w:sz w:val="22"/>
          <w:szCs w:val="22"/>
        </w:rPr>
        <w:t xml:space="preserve">. Therefore, the generalization performance </w:t>
      </w:r>
      <w:r w:rsidR="005738D1">
        <w:rPr>
          <w:sz w:val="22"/>
          <w:szCs w:val="22"/>
        </w:rPr>
        <w:t xml:space="preserve">of these approaches </w:t>
      </w:r>
      <w:r w:rsidRPr="00D8523A">
        <w:rPr>
          <w:sz w:val="22"/>
          <w:szCs w:val="22"/>
        </w:rPr>
        <w:t xml:space="preserve">needs to be carefully evaluated. </w:t>
      </w:r>
    </w:p>
    <w:p w14:paraId="70D2DC5C" w14:textId="2C492367" w:rsidR="00B625A6" w:rsidRPr="00D8523A" w:rsidRDefault="00B625A6" w:rsidP="00D8523A">
      <w:pPr>
        <w:wordWrap/>
        <w:rPr>
          <w:sz w:val="22"/>
          <w:szCs w:val="22"/>
        </w:rPr>
      </w:pPr>
    </w:p>
    <w:p w14:paraId="645C9B2C" w14:textId="0D92BF4D" w:rsidR="00B625A6" w:rsidRPr="00D8523A" w:rsidRDefault="00B625A6" w:rsidP="00D8523A">
      <w:pPr>
        <w:wordWrap/>
        <w:jc w:val="center"/>
        <w:rPr>
          <w:sz w:val="22"/>
          <w:szCs w:val="22"/>
        </w:rPr>
      </w:pPr>
      <w:r w:rsidRPr="00D8523A">
        <w:rPr>
          <w:sz w:val="22"/>
          <w:szCs w:val="22"/>
        </w:rPr>
        <w:t xml:space="preserve">Table 4: Challenges for </w:t>
      </w:r>
      <w:r w:rsidR="00B268FF">
        <w:rPr>
          <w:sz w:val="22"/>
          <w:szCs w:val="22"/>
        </w:rPr>
        <w:t>two-sided model development approaches</w:t>
      </w:r>
      <w:r w:rsidRPr="00D8523A">
        <w:rPr>
          <w:sz w:val="22"/>
          <w:szCs w:val="22"/>
        </w:rPr>
        <w:t xml:space="preserve"> </w:t>
      </w:r>
    </w:p>
    <w:tbl>
      <w:tblPr>
        <w:tblpPr w:leftFromText="142" w:rightFromText="142" w:vertAnchor="text" w:horzAnchor="margin" w:tblpXSpec="center" w:tblpY="215"/>
        <w:tblW w:w="9629" w:type="dxa"/>
        <w:tblCellMar>
          <w:left w:w="0" w:type="dxa"/>
          <w:right w:w="0" w:type="dxa"/>
        </w:tblCellMar>
        <w:tblLook w:val="0420" w:firstRow="1" w:lastRow="0" w:firstColumn="0" w:lastColumn="0" w:noHBand="0" w:noVBand="1"/>
      </w:tblPr>
      <w:tblGrid>
        <w:gridCol w:w="612"/>
        <w:gridCol w:w="2270"/>
        <w:gridCol w:w="1706"/>
        <w:gridCol w:w="1931"/>
        <w:gridCol w:w="3110"/>
      </w:tblGrid>
      <w:tr w:rsidR="00B625A6" w:rsidRPr="00D8523A" w14:paraId="01C2542A" w14:textId="77777777" w:rsidTr="005D16F2">
        <w:trPr>
          <w:trHeight w:val="378"/>
        </w:trPr>
        <w:tc>
          <w:tcPr>
            <w:tcW w:w="58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4FB9DA99" w14:textId="77777777" w:rsidR="00B625A6" w:rsidRPr="00D8523A" w:rsidRDefault="00B625A6" w:rsidP="00297C0B">
            <w:pPr>
              <w:wordWrap/>
              <w:jc w:val="center"/>
              <w:rPr>
                <w:b/>
                <w:bCs/>
                <w:color w:val="000000"/>
                <w:kern w:val="24"/>
                <w:sz w:val="22"/>
                <w:szCs w:val="22"/>
              </w:rPr>
            </w:pPr>
            <w:r w:rsidRPr="00D8523A">
              <w:rPr>
                <w:b/>
                <w:bCs/>
                <w:color w:val="000000"/>
                <w:kern w:val="24"/>
                <w:sz w:val="22"/>
                <w:szCs w:val="22"/>
              </w:rPr>
              <w:t>No.</w:t>
            </w:r>
          </w:p>
        </w:tc>
        <w:tc>
          <w:tcPr>
            <w:tcW w:w="2279"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280403D6" w14:textId="77777777" w:rsidR="00B625A6" w:rsidRPr="00D8523A" w:rsidRDefault="00B625A6" w:rsidP="00297C0B">
            <w:pPr>
              <w:wordWrap/>
              <w:jc w:val="center"/>
              <w:rPr>
                <w:b/>
                <w:bCs/>
                <w:color w:val="000000"/>
                <w:kern w:val="24"/>
                <w:sz w:val="22"/>
                <w:szCs w:val="22"/>
              </w:rPr>
            </w:pPr>
            <w:r w:rsidRPr="00D8523A">
              <w:rPr>
                <w:b/>
                <w:bCs/>
                <w:color w:val="000000"/>
                <w:kern w:val="24"/>
                <w:sz w:val="22"/>
                <w:szCs w:val="22"/>
              </w:rPr>
              <w:t>Two-sided model development approach</w:t>
            </w:r>
          </w:p>
        </w:tc>
        <w:tc>
          <w:tcPr>
            <w:tcW w:w="1712" w:type="dxa"/>
            <w:tcBorders>
              <w:top w:val="single" w:sz="8" w:space="0" w:color="000000"/>
              <w:left w:val="single" w:sz="8" w:space="0" w:color="000000"/>
              <w:bottom w:val="single" w:sz="8" w:space="0" w:color="000000"/>
              <w:right w:val="single" w:sz="8" w:space="0" w:color="000000"/>
            </w:tcBorders>
            <w:shd w:val="clear" w:color="auto" w:fill="D6DCE5"/>
          </w:tcPr>
          <w:p w14:paraId="3D1403EE" w14:textId="560DF5A8" w:rsidR="00B625A6" w:rsidRPr="00D8523A" w:rsidRDefault="00B625A6" w:rsidP="00297C0B">
            <w:pPr>
              <w:wordWrap/>
              <w:jc w:val="center"/>
              <w:rPr>
                <w:b/>
                <w:bCs/>
                <w:color w:val="000000"/>
                <w:kern w:val="24"/>
                <w:sz w:val="22"/>
                <w:szCs w:val="22"/>
              </w:rPr>
            </w:pPr>
            <w:r w:rsidRPr="00D8523A">
              <w:rPr>
                <w:b/>
                <w:bCs/>
                <w:color w:val="000000"/>
                <w:kern w:val="24"/>
                <w:sz w:val="22"/>
                <w:szCs w:val="22"/>
              </w:rPr>
              <w:t>Model development</w:t>
            </w:r>
          </w:p>
        </w:tc>
        <w:tc>
          <w:tcPr>
            <w:tcW w:w="1926"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43E79D79" w14:textId="77777777" w:rsidR="00B625A6" w:rsidRPr="00D8523A" w:rsidRDefault="00B625A6" w:rsidP="00297C0B">
            <w:pPr>
              <w:wordWrap/>
              <w:jc w:val="center"/>
              <w:rPr>
                <w:b/>
                <w:bCs/>
                <w:color w:val="000000"/>
                <w:kern w:val="24"/>
                <w:sz w:val="22"/>
                <w:szCs w:val="22"/>
              </w:rPr>
            </w:pPr>
            <w:r w:rsidRPr="00D8523A">
              <w:rPr>
                <w:b/>
                <w:bCs/>
                <w:color w:val="000000"/>
                <w:kern w:val="24"/>
                <w:sz w:val="22"/>
                <w:szCs w:val="22"/>
              </w:rPr>
              <w:t>Exchanged quantities</w:t>
            </w:r>
          </w:p>
        </w:tc>
        <w:tc>
          <w:tcPr>
            <w:tcW w:w="3129"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tcPr>
          <w:p w14:paraId="279106E5" w14:textId="70960638" w:rsidR="00B625A6" w:rsidRPr="00D8523A" w:rsidRDefault="00B625A6" w:rsidP="00297C0B">
            <w:pPr>
              <w:wordWrap/>
              <w:jc w:val="center"/>
              <w:rPr>
                <w:b/>
                <w:bCs/>
                <w:color w:val="000000"/>
                <w:kern w:val="24"/>
                <w:sz w:val="22"/>
                <w:szCs w:val="22"/>
              </w:rPr>
            </w:pPr>
            <w:r w:rsidRPr="00D8523A">
              <w:rPr>
                <w:b/>
                <w:bCs/>
                <w:color w:val="000000"/>
                <w:kern w:val="24"/>
                <w:sz w:val="22"/>
                <w:szCs w:val="22"/>
              </w:rPr>
              <w:t>Challenges</w:t>
            </w:r>
          </w:p>
        </w:tc>
      </w:tr>
      <w:tr w:rsidR="00B625A6" w:rsidRPr="00D8523A" w14:paraId="345F2D1D" w14:textId="77777777" w:rsidTr="005D16F2">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2381FD" w14:textId="77777777" w:rsidR="00B625A6" w:rsidRPr="00D8523A" w:rsidRDefault="00B625A6" w:rsidP="00297C0B">
            <w:pPr>
              <w:wordWrap/>
              <w:jc w:val="center"/>
              <w:rPr>
                <w:bCs/>
                <w:color w:val="000000"/>
                <w:kern w:val="24"/>
                <w:sz w:val="22"/>
                <w:szCs w:val="22"/>
              </w:rPr>
            </w:pPr>
            <w:r w:rsidRPr="00D8523A">
              <w:rPr>
                <w:bCs/>
                <w:color w:val="000000"/>
                <w:kern w:val="24"/>
                <w:sz w:val="22"/>
                <w:szCs w:val="22"/>
              </w:rPr>
              <w:t>1.</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3E7944" w14:textId="7A35C68B" w:rsidR="00B625A6" w:rsidRPr="00D8523A" w:rsidRDefault="00483C0A" w:rsidP="00297C0B">
            <w:pPr>
              <w:wordWrap/>
              <w:jc w:val="center"/>
              <w:rPr>
                <w:bCs/>
                <w:color w:val="000000"/>
                <w:kern w:val="24"/>
                <w:sz w:val="22"/>
                <w:szCs w:val="22"/>
              </w:rPr>
            </w:pPr>
            <w:r w:rsidRPr="00483C0A">
              <w:rPr>
                <w:bCs/>
                <w:color w:val="000000"/>
                <w:kern w:val="24"/>
                <w:sz w:val="22"/>
                <w:szCs w:val="22"/>
              </w:rPr>
              <w:t>Type 2 via gradient value</w:t>
            </w:r>
            <w:r w:rsidR="00B625A6" w:rsidRPr="00D8523A">
              <w:rPr>
                <w:bCs/>
                <w:color w:val="000000"/>
                <w:kern w:val="24"/>
                <w:sz w:val="22"/>
                <w:szCs w:val="22"/>
              </w:rPr>
              <w:t xml:space="preserve"> sharing</w:t>
            </w:r>
          </w:p>
        </w:tc>
        <w:tc>
          <w:tcPr>
            <w:tcW w:w="1712" w:type="dxa"/>
            <w:tcBorders>
              <w:top w:val="single" w:sz="8" w:space="0" w:color="000000"/>
              <w:left w:val="single" w:sz="8" w:space="0" w:color="000000"/>
              <w:bottom w:val="single" w:sz="8" w:space="0" w:color="000000"/>
              <w:right w:val="single" w:sz="8" w:space="0" w:color="000000"/>
            </w:tcBorders>
          </w:tcPr>
          <w:p w14:paraId="1FBEF295" w14:textId="3CDC6088" w:rsidR="00B625A6" w:rsidRPr="00D8523A" w:rsidRDefault="00B625A6" w:rsidP="00297C0B">
            <w:pPr>
              <w:wordWrap/>
              <w:jc w:val="center"/>
              <w:rPr>
                <w:bCs/>
                <w:color w:val="000000"/>
                <w:kern w:val="24"/>
                <w:sz w:val="22"/>
                <w:szCs w:val="22"/>
              </w:rPr>
            </w:pPr>
            <w:r w:rsidRPr="00D8523A">
              <w:rPr>
                <w:bCs/>
                <w:color w:val="000000"/>
                <w:kern w:val="24"/>
                <w:sz w:val="22"/>
                <w:szCs w:val="22"/>
              </w:rPr>
              <w:t>Offline or online</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6CFF8A" w14:textId="77777777" w:rsidR="00B625A6" w:rsidRPr="00D8523A" w:rsidRDefault="00B625A6" w:rsidP="00820D32">
            <w:pPr>
              <w:widowControl/>
              <w:numPr>
                <w:ilvl w:val="0"/>
                <w:numId w:val="14"/>
              </w:numPr>
              <w:wordWrap/>
              <w:autoSpaceDE/>
              <w:autoSpaceDN/>
              <w:ind w:left="140" w:hanging="140"/>
              <w:rPr>
                <w:bCs/>
                <w:color w:val="000000"/>
                <w:kern w:val="24"/>
                <w:sz w:val="22"/>
                <w:szCs w:val="22"/>
              </w:rPr>
            </w:pPr>
            <w:r w:rsidRPr="00D8523A">
              <w:rPr>
                <w:bCs/>
                <w:color w:val="000000"/>
                <w:kern w:val="24"/>
                <w:sz w:val="22"/>
                <w:szCs w:val="22"/>
              </w:rPr>
              <w:t xml:space="preserve">Training dataset </w:t>
            </w:r>
          </w:p>
          <w:p w14:paraId="1F9440EE" w14:textId="77777777" w:rsidR="00B625A6" w:rsidRPr="00D8523A" w:rsidRDefault="00B625A6" w:rsidP="00820D32">
            <w:pPr>
              <w:widowControl/>
              <w:numPr>
                <w:ilvl w:val="0"/>
                <w:numId w:val="14"/>
              </w:numPr>
              <w:wordWrap/>
              <w:autoSpaceDE/>
              <w:autoSpaceDN/>
              <w:ind w:left="140" w:hanging="140"/>
              <w:rPr>
                <w:bCs/>
                <w:color w:val="000000"/>
                <w:kern w:val="24"/>
                <w:sz w:val="22"/>
                <w:szCs w:val="22"/>
              </w:rPr>
            </w:pPr>
            <w:r w:rsidRPr="00D8523A">
              <w:rPr>
                <w:bCs/>
                <w:color w:val="000000"/>
                <w:kern w:val="24"/>
                <w:sz w:val="22"/>
                <w:szCs w:val="22"/>
              </w:rPr>
              <w:t>Inference output</w:t>
            </w:r>
          </w:p>
          <w:p w14:paraId="158B9E3D" w14:textId="77777777" w:rsidR="00B625A6" w:rsidRPr="00D8523A" w:rsidRDefault="00B625A6" w:rsidP="00820D32">
            <w:pPr>
              <w:widowControl/>
              <w:numPr>
                <w:ilvl w:val="0"/>
                <w:numId w:val="14"/>
              </w:numPr>
              <w:wordWrap/>
              <w:autoSpaceDE/>
              <w:autoSpaceDN/>
              <w:ind w:left="140" w:hanging="140"/>
              <w:rPr>
                <w:bCs/>
                <w:color w:val="000000"/>
                <w:kern w:val="24"/>
                <w:sz w:val="22"/>
                <w:szCs w:val="22"/>
              </w:rPr>
            </w:pPr>
            <w:r w:rsidRPr="00D8523A">
              <w:rPr>
                <w:bCs/>
                <w:color w:val="000000"/>
                <w:kern w:val="24"/>
                <w:sz w:val="22"/>
                <w:szCs w:val="22"/>
              </w:rPr>
              <w:t xml:space="preserve">Backpropagation gradient values </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8425158" w14:textId="77777777" w:rsidR="00B625A6" w:rsidRPr="00D8523A" w:rsidRDefault="00B625A6" w:rsidP="00820D32">
            <w:pPr>
              <w:widowControl/>
              <w:numPr>
                <w:ilvl w:val="0"/>
                <w:numId w:val="14"/>
              </w:numPr>
              <w:wordWrap/>
              <w:autoSpaceDE/>
              <w:autoSpaceDN/>
              <w:ind w:left="140" w:hanging="140"/>
              <w:rPr>
                <w:bCs/>
                <w:color w:val="000000"/>
                <w:kern w:val="24"/>
                <w:sz w:val="22"/>
                <w:szCs w:val="22"/>
              </w:rPr>
            </w:pPr>
            <w:r w:rsidRPr="00D8523A">
              <w:rPr>
                <w:bCs/>
                <w:color w:val="000000"/>
                <w:kern w:val="24"/>
                <w:sz w:val="22"/>
                <w:szCs w:val="22"/>
              </w:rPr>
              <w:t xml:space="preserve">Scalability </w:t>
            </w:r>
          </w:p>
          <w:p w14:paraId="133765E1" w14:textId="77777777" w:rsidR="00B625A6" w:rsidRPr="00D8523A" w:rsidRDefault="00B625A6" w:rsidP="00820D32">
            <w:pPr>
              <w:widowControl/>
              <w:numPr>
                <w:ilvl w:val="0"/>
                <w:numId w:val="14"/>
              </w:numPr>
              <w:wordWrap/>
              <w:autoSpaceDE/>
              <w:autoSpaceDN/>
              <w:ind w:left="140" w:hanging="140"/>
              <w:rPr>
                <w:bCs/>
                <w:color w:val="000000"/>
                <w:kern w:val="24"/>
                <w:sz w:val="22"/>
                <w:szCs w:val="22"/>
              </w:rPr>
            </w:pPr>
            <w:r w:rsidRPr="00D8523A">
              <w:rPr>
                <w:bCs/>
                <w:color w:val="000000"/>
                <w:kern w:val="24"/>
                <w:sz w:val="22"/>
                <w:szCs w:val="22"/>
              </w:rPr>
              <w:t>Overhead for online development (dataset sharing and gradient values sharing)</w:t>
            </w:r>
          </w:p>
          <w:p w14:paraId="4F4C1219" w14:textId="77777777" w:rsidR="00B625A6" w:rsidRPr="00D8523A" w:rsidRDefault="00B625A6" w:rsidP="00820D32">
            <w:pPr>
              <w:widowControl/>
              <w:numPr>
                <w:ilvl w:val="0"/>
                <w:numId w:val="14"/>
              </w:numPr>
              <w:wordWrap/>
              <w:autoSpaceDE/>
              <w:autoSpaceDN/>
              <w:ind w:left="140" w:hanging="140"/>
              <w:rPr>
                <w:bCs/>
                <w:color w:val="000000"/>
                <w:kern w:val="24"/>
                <w:sz w:val="22"/>
                <w:szCs w:val="22"/>
              </w:rPr>
            </w:pPr>
            <w:r w:rsidRPr="00D8523A">
              <w:rPr>
                <w:bCs/>
                <w:color w:val="000000"/>
                <w:kern w:val="24"/>
                <w:sz w:val="22"/>
                <w:szCs w:val="22"/>
              </w:rPr>
              <w:t xml:space="preserve">Not aligned with 3GPP’s philosophy of open development </w:t>
            </w:r>
          </w:p>
        </w:tc>
      </w:tr>
      <w:tr w:rsidR="00B625A6" w:rsidRPr="00297C0B" w14:paraId="07372292" w14:textId="77777777" w:rsidTr="005D16F2">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5277D1"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3</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0CB754C"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Type 3-1 via labeled-data sharing  [Sequential]</w:t>
            </w:r>
          </w:p>
        </w:tc>
        <w:tc>
          <w:tcPr>
            <w:tcW w:w="1712" w:type="dxa"/>
            <w:tcBorders>
              <w:top w:val="single" w:sz="8" w:space="0" w:color="000000"/>
              <w:left w:val="single" w:sz="8" w:space="0" w:color="000000"/>
              <w:bottom w:val="single" w:sz="8" w:space="0" w:color="000000"/>
              <w:right w:val="single" w:sz="8" w:space="0" w:color="000000"/>
            </w:tcBorders>
          </w:tcPr>
          <w:p w14:paraId="485FE5C9" w14:textId="0178CA10" w:rsidR="00B625A6" w:rsidRPr="00297C0B" w:rsidRDefault="00B625A6" w:rsidP="00297C0B">
            <w:pPr>
              <w:wordWrap/>
              <w:jc w:val="center"/>
              <w:rPr>
                <w:bCs/>
                <w:color w:val="000000"/>
                <w:kern w:val="24"/>
                <w:sz w:val="22"/>
                <w:szCs w:val="22"/>
              </w:rPr>
            </w:pPr>
            <w:r w:rsidRPr="00297C0B">
              <w:rPr>
                <w:bCs/>
                <w:color w:val="000000"/>
                <w:kern w:val="24"/>
                <w:sz w:val="22"/>
                <w:szCs w:val="22"/>
              </w:rPr>
              <w:t>Offline or online</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024C4" w14:textId="02EDF870" w:rsidR="00B625A6" w:rsidRPr="00297C0B" w:rsidRDefault="00B625A6" w:rsidP="00820D32">
            <w:pPr>
              <w:widowControl/>
              <w:numPr>
                <w:ilvl w:val="0"/>
                <w:numId w:val="14"/>
              </w:numPr>
              <w:wordWrap/>
              <w:autoSpaceDE/>
              <w:autoSpaceDN/>
              <w:ind w:left="140" w:hanging="140"/>
              <w:rPr>
                <w:bCs/>
                <w:color w:val="000000"/>
                <w:kern w:val="24"/>
                <w:sz w:val="22"/>
                <w:szCs w:val="22"/>
              </w:rPr>
            </w:pPr>
            <w:r w:rsidRPr="00297C0B">
              <w:rPr>
                <w:bCs/>
                <w:color w:val="000000"/>
                <w:kern w:val="24"/>
                <w:sz w:val="22"/>
                <w:szCs w:val="22"/>
              </w:rPr>
              <w:t>Labeled training dataset</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1F464D" w14:textId="77777777" w:rsidR="00B625A6" w:rsidRPr="00297C0B" w:rsidRDefault="00B625A6" w:rsidP="00820D32">
            <w:pPr>
              <w:widowControl/>
              <w:numPr>
                <w:ilvl w:val="0"/>
                <w:numId w:val="14"/>
              </w:numPr>
              <w:wordWrap/>
              <w:autoSpaceDE/>
              <w:autoSpaceDN/>
              <w:ind w:left="140" w:hanging="140"/>
              <w:rPr>
                <w:bCs/>
                <w:color w:val="000000"/>
                <w:kern w:val="24"/>
                <w:sz w:val="22"/>
                <w:szCs w:val="22"/>
              </w:rPr>
            </w:pPr>
            <w:r w:rsidRPr="00297C0B">
              <w:rPr>
                <w:bCs/>
                <w:color w:val="000000"/>
                <w:kern w:val="24"/>
                <w:sz w:val="22"/>
                <w:szCs w:val="22"/>
              </w:rPr>
              <w:t xml:space="preserve">Scalability </w:t>
            </w:r>
          </w:p>
          <w:p w14:paraId="23D8BC4F" w14:textId="77777777" w:rsidR="00B625A6" w:rsidRPr="00297C0B" w:rsidRDefault="00B625A6" w:rsidP="00820D32">
            <w:pPr>
              <w:widowControl/>
              <w:numPr>
                <w:ilvl w:val="0"/>
                <w:numId w:val="14"/>
              </w:numPr>
              <w:wordWrap/>
              <w:autoSpaceDE/>
              <w:autoSpaceDN/>
              <w:ind w:left="140" w:hanging="140"/>
              <w:rPr>
                <w:bCs/>
                <w:color w:val="000000"/>
                <w:kern w:val="24"/>
                <w:sz w:val="22"/>
                <w:szCs w:val="22"/>
              </w:rPr>
            </w:pPr>
            <w:r w:rsidRPr="00297C0B">
              <w:rPr>
                <w:bCs/>
                <w:color w:val="000000"/>
                <w:kern w:val="24"/>
                <w:sz w:val="22"/>
                <w:szCs w:val="22"/>
              </w:rPr>
              <w:t>Overhead for online development (dataset sharing and reference model sharing)</w:t>
            </w:r>
          </w:p>
          <w:p w14:paraId="4CBCEF5A" w14:textId="77777777" w:rsidR="00B625A6" w:rsidRPr="00297C0B" w:rsidRDefault="00B625A6" w:rsidP="00820D32">
            <w:pPr>
              <w:widowControl/>
              <w:numPr>
                <w:ilvl w:val="0"/>
                <w:numId w:val="14"/>
              </w:numPr>
              <w:wordWrap/>
              <w:autoSpaceDE/>
              <w:autoSpaceDN/>
              <w:ind w:left="140" w:hanging="140"/>
              <w:rPr>
                <w:bCs/>
                <w:color w:val="000000"/>
                <w:kern w:val="24"/>
                <w:sz w:val="22"/>
                <w:szCs w:val="22"/>
              </w:rPr>
            </w:pPr>
            <w:r w:rsidRPr="00297C0B">
              <w:rPr>
                <w:bCs/>
                <w:color w:val="000000"/>
                <w:kern w:val="24"/>
                <w:sz w:val="22"/>
                <w:szCs w:val="22"/>
              </w:rPr>
              <w:t>Not aligned with 3GPP’s philosophy of open development</w:t>
            </w:r>
          </w:p>
        </w:tc>
      </w:tr>
      <w:tr w:rsidR="00B625A6" w:rsidRPr="00D8523A" w14:paraId="5E80AC5B" w14:textId="77777777" w:rsidTr="005D16F2">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35EA77"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2.</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70D69C" w14:textId="2A4DF79C" w:rsidR="00B625A6" w:rsidRPr="00D8523A" w:rsidRDefault="00B625A6" w:rsidP="00297C0B">
            <w:pPr>
              <w:wordWrap/>
              <w:jc w:val="center"/>
              <w:rPr>
                <w:bCs/>
                <w:color w:val="000000"/>
                <w:kern w:val="24"/>
                <w:sz w:val="22"/>
                <w:szCs w:val="22"/>
              </w:rPr>
            </w:pPr>
            <w:r w:rsidRPr="00297C0B">
              <w:rPr>
                <w:bCs/>
                <w:color w:val="000000"/>
                <w:kern w:val="24"/>
                <w:sz w:val="22"/>
                <w:szCs w:val="22"/>
              </w:rPr>
              <w:t>Type 3</w:t>
            </w:r>
            <w:r w:rsidR="00483C0A" w:rsidRPr="00483C0A">
              <w:rPr>
                <w:bCs/>
                <w:color w:val="000000"/>
                <w:kern w:val="24"/>
                <w:sz w:val="22"/>
                <w:szCs w:val="22"/>
              </w:rPr>
              <w:t xml:space="preserve">-2 via reference model sharing </w:t>
            </w:r>
            <w:r w:rsidRPr="00D8523A">
              <w:rPr>
                <w:bCs/>
                <w:color w:val="000000"/>
                <w:kern w:val="24"/>
                <w:sz w:val="22"/>
                <w:szCs w:val="22"/>
              </w:rPr>
              <w:t>[Parallel]</w:t>
            </w:r>
          </w:p>
        </w:tc>
        <w:tc>
          <w:tcPr>
            <w:tcW w:w="1712" w:type="dxa"/>
            <w:tcBorders>
              <w:top w:val="single" w:sz="8" w:space="0" w:color="000000"/>
              <w:left w:val="single" w:sz="8" w:space="0" w:color="000000"/>
              <w:bottom w:val="single" w:sz="8" w:space="0" w:color="000000"/>
              <w:right w:val="single" w:sz="8" w:space="0" w:color="000000"/>
            </w:tcBorders>
          </w:tcPr>
          <w:p w14:paraId="07E5F06C" w14:textId="03A1BD0A" w:rsidR="00B625A6" w:rsidRPr="00D8523A" w:rsidRDefault="00B625A6" w:rsidP="00297C0B">
            <w:pPr>
              <w:wordWrap/>
              <w:jc w:val="center"/>
              <w:rPr>
                <w:bCs/>
                <w:color w:val="000000"/>
                <w:kern w:val="24"/>
                <w:sz w:val="22"/>
                <w:szCs w:val="22"/>
              </w:rPr>
            </w:pPr>
            <w:r w:rsidRPr="00D8523A">
              <w:rPr>
                <w:bCs/>
                <w:color w:val="000000"/>
                <w:kern w:val="24"/>
                <w:sz w:val="22"/>
                <w:szCs w:val="22"/>
              </w:rPr>
              <w:t>Offline or online</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45193B" w14:textId="77777777" w:rsidR="00B625A6" w:rsidRPr="00D8523A" w:rsidRDefault="00B625A6" w:rsidP="00820D32">
            <w:pPr>
              <w:widowControl/>
              <w:numPr>
                <w:ilvl w:val="0"/>
                <w:numId w:val="14"/>
              </w:numPr>
              <w:wordWrap/>
              <w:autoSpaceDE/>
              <w:autoSpaceDN/>
              <w:ind w:left="140" w:hanging="140"/>
              <w:rPr>
                <w:bCs/>
                <w:color w:val="000000"/>
                <w:kern w:val="24"/>
                <w:sz w:val="22"/>
                <w:szCs w:val="22"/>
              </w:rPr>
            </w:pPr>
            <w:r w:rsidRPr="00D8523A">
              <w:rPr>
                <w:bCs/>
                <w:color w:val="000000"/>
                <w:kern w:val="24"/>
                <w:sz w:val="22"/>
                <w:szCs w:val="22"/>
              </w:rPr>
              <w:t>Information on training dataset or metadata</w:t>
            </w:r>
          </w:p>
          <w:p w14:paraId="44E5B68A" w14:textId="77777777" w:rsidR="00B625A6" w:rsidRPr="00D8523A" w:rsidRDefault="00B625A6" w:rsidP="00820D32">
            <w:pPr>
              <w:widowControl/>
              <w:numPr>
                <w:ilvl w:val="0"/>
                <w:numId w:val="14"/>
              </w:numPr>
              <w:wordWrap/>
              <w:autoSpaceDE/>
              <w:autoSpaceDN/>
              <w:ind w:left="140" w:hanging="140"/>
              <w:rPr>
                <w:bCs/>
                <w:color w:val="000000"/>
                <w:kern w:val="24"/>
                <w:sz w:val="22"/>
                <w:szCs w:val="22"/>
              </w:rPr>
            </w:pPr>
            <w:r w:rsidRPr="00D8523A">
              <w:rPr>
                <w:bCs/>
                <w:color w:val="000000"/>
                <w:kern w:val="24"/>
                <w:sz w:val="22"/>
                <w:szCs w:val="22"/>
              </w:rPr>
              <w:t>Reference models</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B989843" w14:textId="77777777" w:rsidR="00B625A6" w:rsidRPr="00D8523A" w:rsidRDefault="00B625A6" w:rsidP="00820D32">
            <w:pPr>
              <w:widowControl/>
              <w:numPr>
                <w:ilvl w:val="0"/>
                <w:numId w:val="14"/>
              </w:numPr>
              <w:wordWrap/>
              <w:autoSpaceDE/>
              <w:autoSpaceDN/>
              <w:ind w:left="140" w:hanging="140"/>
              <w:rPr>
                <w:bCs/>
                <w:color w:val="000000"/>
                <w:kern w:val="24"/>
                <w:sz w:val="22"/>
                <w:szCs w:val="22"/>
              </w:rPr>
            </w:pPr>
            <w:r w:rsidRPr="00D8523A">
              <w:rPr>
                <w:bCs/>
                <w:color w:val="000000"/>
                <w:kern w:val="24"/>
                <w:sz w:val="22"/>
                <w:szCs w:val="22"/>
              </w:rPr>
              <w:t xml:space="preserve">Scalability </w:t>
            </w:r>
          </w:p>
          <w:p w14:paraId="68160ACB" w14:textId="77777777" w:rsidR="00B625A6" w:rsidRPr="00D8523A" w:rsidRDefault="00B625A6" w:rsidP="00820D32">
            <w:pPr>
              <w:widowControl/>
              <w:numPr>
                <w:ilvl w:val="0"/>
                <w:numId w:val="14"/>
              </w:numPr>
              <w:wordWrap/>
              <w:autoSpaceDE/>
              <w:autoSpaceDN/>
              <w:ind w:left="140" w:hanging="140"/>
              <w:rPr>
                <w:bCs/>
                <w:color w:val="000000"/>
                <w:kern w:val="24"/>
                <w:sz w:val="22"/>
                <w:szCs w:val="22"/>
              </w:rPr>
            </w:pPr>
            <w:r w:rsidRPr="00D8523A">
              <w:rPr>
                <w:bCs/>
                <w:color w:val="000000"/>
                <w:kern w:val="24"/>
                <w:sz w:val="22"/>
                <w:szCs w:val="22"/>
              </w:rPr>
              <w:t>Overhead for online development (dataset sharing and reference model sharing)</w:t>
            </w:r>
          </w:p>
          <w:p w14:paraId="30A90063" w14:textId="77777777" w:rsidR="00B625A6" w:rsidRPr="00D8523A" w:rsidRDefault="00B625A6" w:rsidP="00820D32">
            <w:pPr>
              <w:widowControl/>
              <w:numPr>
                <w:ilvl w:val="0"/>
                <w:numId w:val="14"/>
              </w:numPr>
              <w:wordWrap/>
              <w:autoSpaceDE/>
              <w:autoSpaceDN/>
              <w:ind w:left="140" w:hanging="140"/>
              <w:rPr>
                <w:bCs/>
                <w:color w:val="000000"/>
                <w:kern w:val="24"/>
                <w:sz w:val="22"/>
                <w:szCs w:val="22"/>
              </w:rPr>
            </w:pPr>
            <w:r w:rsidRPr="00D8523A">
              <w:rPr>
                <w:bCs/>
                <w:color w:val="000000"/>
                <w:kern w:val="24"/>
                <w:sz w:val="22"/>
                <w:szCs w:val="22"/>
              </w:rPr>
              <w:t>Not aligned with 3GPP’s philosophy of open development</w:t>
            </w:r>
          </w:p>
        </w:tc>
      </w:tr>
      <w:tr w:rsidR="00B625A6" w:rsidRPr="00D8523A" w14:paraId="38EE18D8" w14:textId="77777777" w:rsidTr="005D16F2">
        <w:trPr>
          <w:trHeight w:val="197"/>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610976" w14:textId="77777777" w:rsidR="00B625A6" w:rsidRPr="00D8523A" w:rsidRDefault="00B625A6" w:rsidP="00297C0B">
            <w:pPr>
              <w:wordWrap/>
              <w:jc w:val="center"/>
              <w:rPr>
                <w:bCs/>
                <w:color w:val="000000"/>
                <w:kern w:val="24"/>
                <w:sz w:val="22"/>
                <w:szCs w:val="22"/>
              </w:rPr>
            </w:pPr>
            <w:r w:rsidRPr="00D8523A">
              <w:rPr>
                <w:bCs/>
                <w:color w:val="000000"/>
                <w:kern w:val="24"/>
                <w:sz w:val="22"/>
                <w:szCs w:val="22"/>
              </w:rPr>
              <w:t>3.</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B4A4A5" w14:textId="6EDDD716" w:rsidR="00B625A6" w:rsidRPr="00D8523A" w:rsidRDefault="00B625A6" w:rsidP="00297C0B">
            <w:pPr>
              <w:wordWrap/>
              <w:jc w:val="center"/>
              <w:rPr>
                <w:bCs/>
                <w:color w:val="000000"/>
                <w:kern w:val="24"/>
                <w:sz w:val="22"/>
                <w:szCs w:val="22"/>
              </w:rPr>
            </w:pPr>
            <w:r w:rsidRPr="00D8523A">
              <w:rPr>
                <w:bCs/>
                <w:color w:val="000000"/>
                <w:kern w:val="24"/>
                <w:sz w:val="22"/>
                <w:szCs w:val="22"/>
              </w:rPr>
              <w:t>Type 3-3 via separate training based on structured latent space [Parallel]</w:t>
            </w:r>
          </w:p>
        </w:tc>
        <w:tc>
          <w:tcPr>
            <w:tcW w:w="1712" w:type="dxa"/>
            <w:tcBorders>
              <w:top w:val="single" w:sz="8" w:space="0" w:color="000000"/>
              <w:left w:val="single" w:sz="8" w:space="0" w:color="000000"/>
              <w:bottom w:val="single" w:sz="8" w:space="0" w:color="000000"/>
              <w:right w:val="single" w:sz="8" w:space="0" w:color="000000"/>
            </w:tcBorders>
          </w:tcPr>
          <w:p w14:paraId="2F1D314C" w14:textId="15FD5443" w:rsidR="00B625A6" w:rsidRPr="00D8523A" w:rsidRDefault="00B625A6" w:rsidP="00297C0B">
            <w:pPr>
              <w:wordWrap/>
              <w:jc w:val="center"/>
              <w:rPr>
                <w:bCs/>
                <w:color w:val="000000"/>
                <w:kern w:val="24"/>
                <w:sz w:val="22"/>
                <w:szCs w:val="22"/>
              </w:rPr>
            </w:pPr>
            <w:r w:rsidRPr="00D8523A">
              <w:rPr>
                <w:bCs/>
                <w:color w:val="000000"/>
                <w:kern w:val="24"/>
                <w:sz w:val="22"/>
                <w:szCs w:val="22"/>
              </w:rPr>
              <w:t>Offline or online</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F904E8" w14:textId="38CA9722" w:rsidR="00B625A6" w:rsidRPr="00D8523A" w:rsidRDefault="00B625A6" w:rsidP="00820D32">
            <w:pPr>
              <w:widowControl/>
              <w:numPr>
                <w:ilvl w:val="0"/>
                <w:numId w:val="14"/>
              </w:numPr>
              <w:wordWrap/>
              <w:autoSpaceDE/>
              <w:autoSpaceDN/>
              <w:ind w:left="140" w:hanging="140"/>
              <w:rPr>
                <w:bCs/>
                <w:color w:val="000000"/>
                <w:kern w:val="24"/>
                <w:sz w:val="22"/>
                <w:szCs w:val="22"/>
              </w:rPr>
            </w:pPr>
            <w:r w:rsidRPr="00D8523A">
              <w:rPr>
                <w:bCs/>
                <w:color w:val="000000"/>
                <w:kern w:val="24"/>
                <w:sz w:val="22"/>
                <w:szCs w:val="22"/>
              </w:rPr>
              <w:t>Reference dataset a</w:t>
            </w:r>
            <w:r w:rsidR="00483C0A" w:rsidRPr="00483C0A">
              <w:rPr>
                <w:bCs/>
                <w:color w:val="000000"/>
                <w:kern w:val="24"/>
                <w:sz w:val="22"/>
                <w:szCs w:val="22"/>
              </w:rPr>
              <w:t>nd distance measurement metric</w:t>
            </w:r>
            <w:r w:rsidR="00483C0A">
              <w:rPr>
                <w:bCs/>
                <w:color w:val="000000"/>
                <w:kern w:val="24"/>
                <w:sz w:val="22"/>
                <w:szCs w:val="22"/>
              </w:rPr>
              <w:t xml:space="preserve"> (</w:t>
            </w:r>
            <w:r w:rsidRPr="00D8523A">
              <w:rPr>
                <w:bCs/>
                <w:color w:val="000000"/>
                <w:kern w:val="24"/>
                <w:sz w:val="22"/>
                <w:szCs w:val="22"/>
              </w:rPr>
              <w:t>if not standardized</w:t>
            </w:r>
            <w:r w:rsidR="00483C0A">
              <w:rPr>
                <w:bCs/>
                <w:color w:val="000000"/>
                <w:kern w:val="24"/>
                <w:sz w:val="22"/>
                <w:szCs w:val="22"/>
              </w:rPr>
              <w:t>)</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3DF905" w14:textId="78E38F84" w:rsidR="00B625A6" w:rsidRPr="00D8523A" w:rsidRDefault="00B625A6" w:rsidP="00820D32">
            <w:pPr>
              <w:widowControl/>
              <w:numPr>
                <w:ilvl w:val="0"/>
                <w:numId w:val="14"/>
              </w:numPr>
              <w:wordWrap/>
              <w:autoSpaceDE/>
              <w:autoSpaceDN/>
              <w:ind w:left="140" w:hanging="140"/>
              <w:rPr>
                <w:bCs/>
                <w:color w:val="000000"/>
                <w:kern w:val="24"/>
                <w:sz w:val="22"/>
                <w:szCs w:val="22"/>
              </w:rPr>
            </w:pPr>
            <w:r w:rsidRPr="00D8523A">
              <w:rPr>
                <w:bCs/>
                <w:color w:val="000000"/>
                <w:kern w:val="24"/>
                <w:sz w:val="22"/>
                <w:szCs w:val="22"/>
              </w:rPr>
              <w:t xml:space="preserve">Performance has </w:t>
            </w:r>
            <w:r w:rsidR="00483C0A" w:rsidRPr="00483C0A">
              <w:rPr>
                <w:bCs/>
                <w:color w:val="000000"/>
                <w:kern w:val="24"/>
                <w:sz w:val="22"/>
                <w:szCs w:val="22"/>
              </w:rPr>
              <w:t>not been verified</w:t>
            </w:r>
          </w:p>
          <w:p w14:paraId="55870C42" w14:textId="77777777" w:rsidR="00B625A6" w:rsidRPr="00D8523A" w:rsidRDefault="00B625A6" w:rsidP="00820D32">
            <w:pPr>
              <w:widowControl/>
              <w:numPr>
                <w:ilvl w:val="0"/>
                <w:numId w:val="14"/>
              </w:numPr>
              <w:wordWrap/>
              <w:autoSpaceDE/>
              <w:autoSpaceDN/>
              <w:ind w:left="140" w:hanging="140"/>
              <w:rPr>
                <w:bCs/>
                <w:color w:val="000000"/>
                <w:kern w:val="24"/>
                <w:sz w:val="22"/>
                <w:szCs w:val="22"/>
              </w:rPr>
            </w:pPr>
            <w:r w:rsidRPr="00D8523A">
              <w:rPr>
                <w:bCs/>
                <w:color w:val="000000"/>
                <w:kern w:val="24"/>
                <w:sz w:val="22"/>
                <w:szCs w:val="22"/>
              </w:rPr>
              <w:t>Overhead to align dataset</w:t>
            </w:r>
          </w:p>
        </w:tc>
      </w:tr>
    </w:tbl>
    <w:p w14:paraId="213BDA48" w14:textId="77777777" w:rsidR="00B625A6" w:rsidRPr="00D8523A" w:rsidRDefault="00B625A6" w:rsidP="00297C0B">
      <w:pPr>
        <w:wordWrap/>
        <w:rPr>
          <w:b/>
          <w:bCs/>
          <w:sz w:val="22"/>
          <w:szCs w:val="22"/>
        </w:rPr>
      </w:pPr>
    </w:p>
    <w:p w14:paraId="1031BE65" w14:textId="75BC907C" w:rsidR="00B625A6" w:rsidRPr="00D8523A" w:rsidRDefault="00483C0A" w:rsidP="00297C0B">
      <w:pPr>
        <w:wordWrap/>
        <w:rPr>
          <w:b/>
          <w:bCs/>
          <w:sz w:val="22"/>
          <w:szCs w:val="22"/>
        </w:rPr>
      </w:pPr>
      <w:r w:rsidRPr="00483C0A">
        <w:rPr>
          <w:b/>
          <w:bCs/>
          <w:sz w:val="22"/>
          <w:szCs w:val="22"/>
        </w:rPr>
        <w:t xml:space="preserve">Proposal </w:t>
      </w:r>
      <w:r>
        <w:rPr>
          <w:b/>
          <w:bCs/>
          <w:sz w:val="22"/>
          <w:szCs w:val="22"/>
        </w:rPr>
        <w:t>2-</w:t>
      </w:r>
      <w:r w:rsidR="00582404">
        <w:rPr>
          <w:b/>
          <w:bCs/>
          <w:sz w:val="22"/>
          <w:szCs w:val="22"/>
        </w:rPr>
        <w:t>4</w:t>
      </w:r>
      <w:r w:rsidR="00B625A6" w:rsidRPr="00D8523A">
        <w:rPr>
          <w:b/>
          <w:bCs/>
          <w:sz w:val="22"/>
          <w:szCs w:val="22"/>
        </w:rPr>
        <w:t xml:space="preserve">: </w:t>
      </w:r>
      <w:r>
        <w:rPr>
          <w:b/>
          <w:bCs/>
          <w:sz w:val="22"/>
          <w:szCs w:val="22"/>
        </w:rPr>
        <w:t>Study the impact of the following factors</w:t>
      </w:r>
      <w:r w:rsidRPr="00483C0A">
        <w:rPr>
          <w:b/>
          <w:bCs/>
          <w:sz w:val="22"/>
          <w:szCs w:val="22"/>
        </w:rPr>
        <w:t xml:space="preserve"> </w:t>
      </w:r>
      <w:r>
        <w:rPr>
          <w:b/>
          <w:bCs/>
          <w:sz w:val="22"/>
          <w:szCs w:val="22"/>
        </w:rPr>
        <w:t xml:space="preserve">on </w:t>
      </w:r>
      <w:r w:rsidR="00B625A6" w:rsidRPr="00D8523A">
        <w:rPr>
          <w:b/>
          <w:bCs/>
          <w:sz w:val="22"/>
          <w:szCs w:val="22"/>
        </w:rPr>
        <w:t>two-side</w:t>
      </w:r>
      <w:r>
        <w:rPr>
          <w:b/>
          <w:bCs/>
          <w:sz w:val="22"/>
          <w:szCs w:val="22"/>
        </w:rPr>
        <w:t>d</w:t>
      </w:r>
      <w:r w:rsidRPr="00483C0A">
        <w:rPr>
          <w:b/>
          <w:bCs/>
          <w:sz w:val="22"/>
          <w:szCs w:val="22"/>
        </w:rPr>
        <w:t xml:space="preserve"> model development approaches</w:t>
      </w:r>
      <w:r>
        <w:rPr>
          <w:b/>
          <w:bCs/>
          <w:sz w:val="22"/>
          <w:szCs w:val="22"/>
        </w:rPr>
        <w:t>:</w:t>
      </w:r>
    </w:p>
    <w:p w14:paraId="763EC93C" w14:textId="77777777" w:rsidR="00483C0A" w:rsidRDefault="00B625A6" w:rsidP="00820D32">
      <w:pPr>
        <w:pStyle w:val="ListParagraph"/>
        <w:numPr>
          <w:ilvl w:val="0"/>
          <w:numId w:val="43"/>
        </w:numPr>
        <w:spacing w:after="0"/>
        <w:rPr>
          <w:b/>
          <w:bCs/>
          <w:sz w:val="22"/>
          <w:szCs w:val="22"/>
        </w:rPr>
      </w:pPr>
      <w:r w:rsidRPr="00D8523A">
        <w:rPr>
          <w:b/>
          <w:bCs/>
          <w:sz w:val="22"/>
          <w:szCs w:val="22"/>
        </w:rPr>
        <w:t xml:space="preserve">Requirements on privacy-sensitive dataset sharing </w:t>
      </w:r>
    </w:p>
    <w:p w14:paraId="306D72AD" w14:textId="77777777" w:rsidR="00483C0A" w:rsidRDefault="00B625A6" w:rsidP="00820D32">
      <w:pPr>
        <w:pStyle w:val="ListParagraph"/>
        <w:numPr>
          <w:ilvl w:val="0"/>
          <w:numId w:val="43"/>
        </w:numPr>
        <w:spacing w:after="0"/>
        <w:rPr>
          <w:b/>
          <w:bCs/>
          <w:sz w:val="22"/>
          <w:szCs w:val="22"/>
        </w:rPr>
      </w:pPr>
      <w:r w:rsidRPr="00D8523A">
        <w:rPr>
          <w:b/>
          <w:bCs/>
          <w:sz w:val="22"/>
          <w:szCs w:val="22"/>
        </w:rPr>
        <w:t xml:space="preserve">Scalability, i.e., whether the number of models one vendor should develop increases with the </w:t>
      </w:r>
      <w:r w:rsidR="00483C0A" w:rsidRPr="00D8523A">
        <w:rPr>
          <w:b/>
          <w:bCs/>
          <w:sz w:val="22"/>
          <w:szCs w:val="22"/>
        </w:rPr>
        <w:t xml:space="preserve">number of </w:t>
      </w:r>
      <w:r w:rsidRPr="00D8523A">
        <w:rPr>
          <w:b/>
          <w:bCs/>
          <w:sz w:val="22"/>
          <w:szCs w:val="22"/>
        </w:rPr>
        <w:t>collaborating vendors</w:t>
      </w:r>
    </w:p>
    <w:p w14:paraId="1CD83042" w14:textId="79258BB4" w:rsidR="00B625A6" w:rsidRPr="00297C0B" w:rsidRDefault="00B625A6" w:rsidP="00820D32">
      <w:pPr>
        <w:pStyle w:val="ListParagraph"/>
        <w:numPr>
          <w:ilvl w:val="0"/>
          <w:numId w:val="43"/>
        </w:numPr>
        <w:spacing w:after="0"/>
        <w:rPr>
          <w:b/>
          <w:bCs/>
          <w:sz w:val="22"/>
          <w:szCs w:val="22"/>
        </w:rPr>
      </w:pPr>
      <w:r w:rsidRPr="00D8523A">
        <w:rPr>
          <w:b/>
          <w:bCs/>
          <w:sz w:val="22"/>
          <w:szCs w:val="22"/>
        </w:rPr>
        <w:t xml:space="preserve">Whether </w:t>
      </w:r>
      <w:r w:rsidR="00483C0A" w:rsidRPr="00D8523A">
        <w:rPr>
          <w:b/>
          <w:bCs/>
          <w:sz w:val="22"/>
          <w:szCs w:val="22"/>
        </w:rPr>
        <w:t xml:space="preserve">two-sided </w:t>
      </w:r>
      <w:r w:rsidRPr="00D8523A">
        <w:rPr>
          <w:b/>
          <w:bCs/>
          <w:sz w:val="22"/>
          <w:szCs w:val="22"/>
        </w:rPr>
        <w:t>model development approaches adhere to 3GPP’s open and fair framework</w:t>
      </w:r>
    </w:p>
    <w:p w14:paraId="4477E135" w14:textId="77777777" w:rsidR="00B625A6" w:rsidRDefault="00B625A6" w:rsidP="00483C0A">
      <w:pPr>
        <w:wordWrap/>
        <w:rPr>
          <w:sz w:val="22"/>
          <w:szCs w:val="22"/>
          <w:lang w:val="en-GB"/>
        </w:rPr>
      </w:pPr>
    </w:p>
    <w:p w14:paraId="568057F6" w14:textId="25A49104" w:rsidR="00B625A6" w:rsidRDefault="00B625A6" w:rsidP="00297C0B">
      <w:pPr>
        <w:pStyle w:val="Style1"/>
        <w:spacing w:before="0" w:after="0"/>
      </w:pPr>
      <w:r>
        <w:t>Other issues</w:t>
      </w:r>
    </w:p>
    <w:p w14:paraId="44D5E411" w14:textId="77777777" w:rsidR="00B625A6" w:rsidRDefault="00B625A6" w:rsidP="00B625A6">
      <w:pPr>
        <w:wordWrap/>
        <w:rPr>
          <w:sz w:val="22"/>
          <w:szCs w:val="22"/>
          <w:lang w:val="en-GB"/>
        </w:rPr>
      </w:pPr>
    </w:p>
    <w:p w14:paraId="60F44953" w14:textId="4D67D614" w:rsidR="00B81DC4" w:rsidRPr="00D8523A" w:rsidRDefault="00A66D9C" w:rsidP="00B625A6">
      <w:pPr>
        <w:wordWrap/>
        <w:rPr>
          <w:sz w:val="22"/>
          <w:szCs w:val="22"/>
          <w:lang w:val="en-GB"/>
        </w:rPr>
      </w:pPr>
      <w:r>
        <w:rPr>
          <w:sz w:val="22"/>
          <w:szCs w:val="22"/>
          <w:lang w:val="en-GB"/>
        </w:rPr>
        <w:t xml:space="preserve">As we noted, </w:t>
      </w:r>
      <w:r w:rsidR="00B81DC4" w:rsidRPr="00297C0B">
        <w:rPr>
          <w:sz w:val="22"/>
          <w:szCs w:val="22"/>
          <w:lang w:val="en-GB"/>
        </w:rPr>
        <w:t xml:space="preserve">Type 3, which entails separate training at the network and the UE, </w:t>
      </w:r>
      <w:r>
        <w:rPr>
          <w:sz w:val="22"/>
          <w:szCs w:val="22"/>
          <w:lang w:val="en-GB"/>
        </w:rPr>
        <w:t>has several advantages, including 1) preserving</w:t>
      </w:r>
      <w:r w:rsidR="00B81DC4" w:rsidRPr="00D8523A">
        <w:rPr>
          <w:sz w:val="22"/>
          <w:szCs w:val="22"/>
          <w:lang w:val="en-GB"/>
        </w:rPr>
        <w:t xml:space="preserve"> proprietary information (e.g. training strategies, model</w:t>
      </w:r>
      <w:r w:rsidRPr="00A66D9C">
        <w:rPr>
          <w:sz w:val="22"/>
          <w:szCs w:val="22"/>
          <w:lang w:val="en-GB"/>
        </w:rPr>
        <w:t xml:space="preserve"> structure, model parameters)</w:t>
      </w:r>
      <w:r>
        <w:rPr>
          <w:sz w:val="22"/>
          <w:szCs w:val="22"/>
          <w:lang w:val="en-GB"/>
        </w:rPr>
        <w:t xml:space="preserve"> and 2) eliminating </w:t>
      </w:r>
      <w:r w:rsidR="00535989" w:rsidRPr="00D8523A">
        <w:rPr>
          <w:sz w:val="22"/>
          <w:szCs w:val="22"/>
          <w:lang w:val="en-GB"/>
        </w:rPr>
        <w:t>the overhead of model transfer.</w:t>
      </w:r>
    </w:p>
    <w:p w14:paraId="549F1D4E" w14:textId="532A027B" w:rsidR="006A1F9D" w:rsidRPr="00D8523A" w:rsidRDefault="006A1F9D" w:rsidP="00297C0B">
      <w:pPr>
        <w:rPr>
          <w:sz w:val="22"/>
          <w:szCs w:val="22"/>
          <w:lang w:val="en-GB"/>
        </w:rPr>
      </w:pPr>
    </w:p>
    <w:p w14:paraId="0DAE11D0" w14:textId="6195293E" w:rsidR="006A1F9D" w:rsidRPr="00D8523A" w:rsidRDefault="006A1F9D" w:rsidP="00820D32">
      <w:pPr>
        <w:jc w:val="both"/>
        <w:rPr>
          <w:sz w:val="22"/>
          <w:szCs w:val="22"/>
          <w:lang w:val="en-GB"/>
        </w:rPr>
      </w:pPr>
      <w:r w:rsidRPr="00D8523A">
        <w:rPr>
          <w:sz w:val="22"/>
          <w:szCs w:val="22"/>
          <w:lang w:val="en-GB"/>
        </w:rPr>
        <w:t xml:space="preserve">For Type 3, one approach to facilitate a competitive ecosystem for model development entails </w:t>
      </w:r>
      <w:r w:rsidR="00F433C3">
        <w:rPr>
          <w:sz w:val="22"/>
          <w:szCs w:val="22"/>
          <w:lang w:val="en-GB"/>
        </w:rPr>
        <w:t xml:space="preserve">utilizing </w:t>
      </w:r>
      <w:r w:rsidRPr="00D8523A">
        <w:rPr>
          <w:sz w:val="22"/>
          <w:szCs w:val="22"/>
          <w:lang w:val="en-GB"/>
        </w:rPr>
        <w:t>a reference decoder</w:t>
      </w:r>
      <w:r w:rsidR="00124BDA">
        <w:rPr>
          <w:sz w:val="22"/>
          <w:szCs w:val="22"/>
          <w:lang w:val="en-GB"/>
        </w:rPr>
        <w:t xml:space="preserve"> (e.g. DEC* for Type 3-2 [Parallel training] in Fig. 5)</w:t>
      </w:r>
      <w:r w:rsidR="00F433C3">
        <w:rPr>
          <w:sz w:val="22"/>
          <w:szCs w:val="22"/>
          <w:lang w:val="en-GB"/>
        </w:rPr>
        <w:t>, including training/</w:t>
      </w:r>
      <w:r w:rsidRPr="00D8523A">
        <w:rPr>
          <w:sz w:val="22"/>
          <w:szCs w:val="22"/>
          <w:lang w:val="en-GB"/>
        </w:rPr>
        <w:t>testing an encoder with this reference decoder.</w:t>
      </w:r>
      <w:r w:rsidR="00366A77" w:rsidRPr="00D8523A">
        <w:rPr>
          <w:sz w:val="22"/>
          <w:szCs w:val="22"/>
          <w:lang w:val="en-GB"/>
        </w:rPr>
        <w:t xml:space="preserve">  </w:t>
      </w:r>
      <w:r w:rsidR="00124BDA">
        <w:rPr>
          <w:sz w:val="22"/>
          <w:szCs w:val="22"/>
          <w:lang w:val="en-GB"/>
        </w:rPr>
        <w:t xml:space="preserve">The performance impact of </w:t>
      </w:r>
      <w:r w:rsidR="001A0829">
        <w:rPr>
          <w:sz w:val="22"/>
          <w:szCs w:val="22"/>
          <w:lang w:val="en-GB"/>
        </w:rPr>
        <w:t>this approach</w:t>
      </w:r>
      <w:r w:rsidR="00124BDA">
        <w:rPr>
          <w:sz w:val="22"/>
          <w:szCs w:val="22"/>
          <w:lang w:val="en-GB"/>
        </w:rPr>
        <w:t xml:space="preserve"> should be </w:t>
      </w:r>
      <w:r w:rsidR="00825309">
        <w:rPr>
          <w:sz w:val="22"/>
          <w:szCs w:val="22"/>
          <w:lang w:val="en-GB"/>
        </w:rPr>
        <w:t>assessed</w:t>
      </w:r>
      <w:r w:rsidR="00366A77" w:rsidRPr="00D8523A">
        <w:rPr>
          <w:sz w:val="22"/>
          <w:szCs w:val="22"/>
          <w:lang w:val="en-GB"/>
        </w:rPr>
        <w:t>.</w:t>
      </w:r>
    </w:p>
    <w:p w14:paraId="22227976" w14:textId="0B63C961" w:rsidR="006A1F9D" w:rsidRPr="00D8523A" w:rsidRDefault="006A1F9D" w:rsidP="00297C0B">
      <w:pPr>
        <w:rPr>
          <w:sz w:val="22"/>
          <w:szCs w:val="22"/>
          <w:lang w:val="en-GB"/>
        </w:rPr>
      </w:pPr>
    </w:p>
    <w:p w14:paraId="0E314A69" w14:textId="20EC3D2F" w:rsidR="006A1F9D" w:rsidRPr="00D8523A" w:rsidRDefault="006A1F9D" w:rsidP="00297C0B">
      <w:pPr>
        <w:rPr>
          <w:b/>
          <w:sz w:val="22"/>
          <w:szCs w:val="22"/>
          <w:lang w:val="en-GB"/>
        </w:rPr>
      </w:pPr>
      <w:r w:rsidRPr="00D8523A">
        <w:rPr>
          <w:b/>
          <w:sz w:val="22"/>
          <w:szCs w:val="22"/>
          <w:lang w:val="en-GB"/>
        </w:rPr>
        <w:lastRenderedPageBreak/>
        <w:t>Proposal 2-</w:t>
      </w:r>
      <w:r w:rsidR="00B17A16">
        <w:rPr>
          <w:b/>
          <w:sz w:val="22"/>
          <w:szCs w:val="22"/>
          <w:lang w:val="en-GB"/>
        </w:rPr>
        <w:t>5</w:t>
      </w:r>
      <w:r w:rsidRPr="00D8523A">
        <w:rPr>
          <w:b/>
          <w:sz w:val="22"/>
          <w:szCs w:val="22"/>
          <w:lang w:val="en-GB"/>
        </w:rPr>
        <w:t>: For Type 3</w:t>
      </w:r>
      <w:r w:rsidR="00781D6A" w:rsidRPr="00D8523A">
        <w:rPr>
          <w:b/>
          <w:sz w:val="22"/>
          <w:szCs w:val="22"/>
          <w:lang w:val="en-GB"/>
        </w:rPr>
        <w:t xml:space="preserve"> training collaboration</w:t>
      </w:r>
      <w:r w:rsidRPr="00D8523A">
        <w:rPr>
          <w:b/>
          <w:sz w:val="22"/>
          <w:szCs w:val="22"/>
          <w:lang w:val="en-GB"/>
        </w:rPr>
        <w:t xml:space="preserve">, study </w:t>
      </w:r>
      <w:r w:rsidR="00F433C3">
        <w:rPr>
          <w:b/>
          <w:sz w:val="22"/>
          <w:szCs w:val="22"/>
          <w:lang w:val="en-GB"/>
        </w:rPr>
        <w:t>performance impact of training/testing an encoder with a reference decoder</w:t>
      </w:r>
      <w:r w:rsidR="00406A16" w:rsidRPr="00D8523A">
        <w:rPr>
          <w:b/>
          <w:sz w:val="22"/>
          <w:szCs w:val="22"/>
          <w:lang w:val="en-GB"/>
        </w:rPr>
        <w:t>.</w:t>
      </w:r>
      <w:bookmarkStart w:id="4" w:name="_GoBack"/>
      <w:bookmarkEnd w:id="4"/>
    </w:p>
    <w:p w14:paraId="54EB0D6D" w14:textId="192BCAB3" w:rsidR="00172D24" w:rsidRPr="00D8523A" w:rsidRDefault="00172D24" w:rsidP="00255A96">
      <w:pPr>
        <w:rPr>
          <w:sz w:val="22"/>
          <w:szCs w:val="22"/>
        </w:rPr>
      </w:pPr>
    </w:p>
    <w:p w14:paraId="369FE3CE" w14:textId="4734D660" w:rsidR="00210FF9" w:rsidRPr="00D8523A" w:rsidRDefault="00A35131" w:rsidP="00820D32">
      <w:pPr>
        <w:wordWrap/>
        <w:jc w:val="both"/>
        <w:rPr>
          <w:sz w:val="22"/>
          <w:szCs w:val="22"/>
        </w:rPr>
      </w:pPr>
      <w:r w:rsidRPr="00D8523A">
        <w:rPr>
          <w:sz w:val="22"/>
          <w:szCs w:val="22"/>
        </w:rPr>
        <w:t>For model inference of AE-based CSI compression, the encoder and the decoder should be separately deployed at th</w:t>
      </w:r>
      <w:r w:rsidR="0049285C" w:rsidRPr="00D8523A">
        <w:rPr>
          <w:sz w:val="22"/>
          <w:szCs w:val="22"/>
        </w:rPr>
        <w:t xml:space="preserve">e UE and the gNB, respectively. </w:t>
      </w:r>
      <w:r w:rsidR="00292924" w:rsidRPr="00D8523A">
        <w:rPr>
          <w:sz w:val="22"/>
          <w:szCs w:val="22"/>
        </w:rPr>
        <w:t xml:space="preserve"> </w:t>
      </w:r>
      <w:r w:rsidR="000D56DF" w:rsidRPr="00D8523A">
        <w:rPr>
          <w:sz w:val="22"/>
          <w:szCs w:val="22"/>
        </w:rPr>
        <w:t>This</w:t>
      </w:r>
      <w:r w:rsidR="00A96AD8" w:rsidRPr="00D8523A">
        <w:rPr>
          <w:sz w:val="22"/>
          <w:szCs w:val="22"/>
        </w:rPr>
        <w:t xml:space="preserve"> sub-use case </w:t>
      </w:r>
      <w:r w:rsidR="000D56DF" w:rsidRPr="00D8523A">
        <w:rPr>
          <w:sz w:val="22"/>
          <w:szCs w:val="22"/>
        </w:rPr>
        <w:t xml:space="preserve">can be supported by </w:t>
      </w:r>
      <w:r w:rsidR="00210FF9" w:rsidRPr="00D8523A">
        <w:rPr>
          <w:sz w:val="22"/>
          <w:szCs w:val="22"/>
        </w:rPr>
        <w:t xml:space="preserve">the following </w:t>
      </w:r>
      <w:r w:rsidR="000D56DF" w:rsidRPr="00D8523A">
        <w:rPr>
          <w:sz w:val="22"/>
          <w:szCs w:val="22"/>
        </w:rPr>
        <w:t>methods</w:t>
      </w:r>
      <w:r w:rsidR="00210FF9" w:rsidRPr="00D8523A">
        <w:rPr>
          <w:sz w:val="22"/>
          <w:szCs w:val="22"/>
        </w:rPr>
        <w:t>:</w:t>
      </w:r>
    </w:p>
    <w:p w14:paraId="28ABE425" w14:textId="3D8B89B4" w:rsidR="005A16A7" w:rsidRPr="00D8523A" w:rsidRDefault="009162FB" w:rsidP="00820D32">
      <w:pPr>
        <w:pStyle w:val="ListParagraph"/>
        <w:numPr>
          <w:ilvl w:val="0"/>
          <w:numId w:val="35"/>
        </w:numPr>
        <w:spacing w:after="0"/>
        <w:rPr>
          <w:sz w:val="22"/>
          <w:szCs w:val="22"/>
        </w:rPr>
      </w:pPr>
      <w:r w:rsidRPr="00D8523A">
        <w:rPr>
          <w:sz w:val="22"/>
          <w:szCs w:val="22"/>
        </w:rPr>
        <w:t>Offline training-based methods:</w:t>
      </w:r>
    </w:p>
    <w:p w14:paraId="3BAC5439" w14:textId="51110C65" w:rsidR="005A16A7" w:rsidRPr="00D8523A" w:rsidRDefault="009162FB" w:rsidP="00820D32">
      <w:pPr>
        <w:pStyle w:val="ListParagraph"/>
        <w:numPr>
          <w:ilvl w:val="1"/>
          <w:numId w:val="35"/>
        </w:numPr>
        <w:spacing w:after="0"/>
        <w:rPr>
          <w:sz w:val="22"/>
          <w:szCs w:val="22"/>
        </w:rPr>
      </w:pPr>
      <w:r w:rsidRPr="00D8523A">
        <w:rPr>
          <w:sz w:val="22"/>
          <w:szCs w:val="22"/>
          <w:lang w:val="en-US"/>
        </w:rPr>
        <w:t xml:space="preserve">For example, a </w:t>
      </w:r>
      <w:r w:rsidRPr="00D8523A">
        <w:rPr>
          <w:sz w:val="22"/>
          <w:szCs w:val="22"/>
        </w:rPr>
        <w:t xml:space="preserve">gNB can </w:t>
      </w:r>
      <w:r w:rsidR="00604519" w:rsidRPr="00D8523A">
        <w:rPr>
          <w:sz w:val="22"/>
          <w:szCs w:val="22"/>
          <w:lang w:val="en-US"/>
        </w:rPr>
        <w:t>either</w:t>
      </w:r>
      <w:r w:rsidRPr="00D8523A">
        <w:rPr>
          <w:sz w:val="22"/>
          <w:szCs w:val="22"/>
        </w:rPr>
        <w:t xml:space="preserve"> </w:t>
      </w:r>
      <w:r w:rsidR="00604519" w:rsidRPr="00D8523A">
        <w:rPr>
          <w:sz w:val="22"/>
          <w:szCs w:val="22"/>
          <w:lang w:val="en-US"/>
        </w:rPr>
        <w:t xml:space="preserve">1) use a </w:t>
      </w:r>
      <w:r w:rsidRPr="00D8523A">
        <w:rPr>
          <w:sz w:val="22"/>
          <w:szCs w:val="22"/>
        </w:rPr>
        <w:t xml:space="preserve">specified AE(s) or </w:t>
      </w:r>
      <w:r w:rsidR="00604519" w:rsidRPr="00D8523A">
        <w:rPr>
          <w:sz w:val="22"/>
          <w:szCs w:val="22"/>
          <w:lang w:val="en-US"/>
        </w:rPr>
        <w:t xml:space="preserve">2) </w:t>
      </w:r>
      <w:r w:rsidRPr="00D8523A">
        <w:rPr>
          <w:sz w:val="22"/>
          <w:szCs w:val="22"/>
        </w:rPr>
        <w:t xml:space="preserve">collect </w:t>
      </w:r>
      <w:r w:rsidRPr="00D8523A">
        <w:rPr>
          <w:sz w:val="22"/>
          <w:szCs w:val="22"/>
          <w:lang w:val="en-US"/>
        </w:rPr>
        <w:t xml:space="preserve">a </w:t>
      </w:r>
      <w:r w:rsidRPr="00D8523A">
        <w:rPr>
          <w:sz w:val="22"/>
          <w:szCs w:val="22"/>
        </w:rPr>
        <w:t xml:space="preserve">dataset for cell-specific offline training </w:t>
      </w:r>
      <w:r w:rsidRPr="00D8523A">
        <w:rPr>
          <w:sz w:val="22"/>
          <w:szCs w:val="22"/>
          <w:lang w:val="en-US"/>
        </w:rPr>
        <w:t>using the</w:t>
      </w:r>
      <w:r w:rsidRPr="00D8523A">
        <w:rPr>
          <w:sz w:val="22"/>
          <w:szCs w:val="22"/>
        </w:rPr>
        <w:t xml:space="preserve"> current specifications (e.g. CSI measurements from SRS by exploiting DL-UL reciprocity, reconstructed CSIs from legacy CSI feedback, generated CSI from a channel model by applying second-order </w:t>
      </w:r>
      <w:r w:rsidRPr="00D8523A">
        <w:rPr>
          <w:sz w:val="22"/>
          <w:szCs w:val="22"/>
          <w:lang w:val="en-US"/>
        </w:rPr>
        <w:t>statistics</w:t>
      </w:r>
      <w:r w:rsidRPr="00D8523A">
        <w:rPr>
          <w:sz w:val="22"/>
          <w:szCs w:val="22"/>
        </w:rPr>
        <w:t xml:space="preserve"> that </w:t>
      </w:r>
      <w:r w:rsidRPr="00D8523A">
        <w:rPr>
          <w:sz w:val="22"/>
          <w:szCs w:val="22"/>
          <w:lang w:val="en-US"/>
        </w:rPr>
        <w:t xml:space="preserve">are </w:t>
      </w:r>
      <w:r w:rsidRPr="00D8523A">
        <w:rPr>
          <w:sz w:val="22"/>
          <w:szCs w:val="22"/>
        </w:rPr>
        <w:t xml:space="preserve">measured from SRS, etc.). Thus, </w:t>
      </w:r>
      <w:r w:rsidRPr="00D8523A">
        <w:rPr>
          <w:sz w:val="22"/>
          <w:szCs w:val="22"/>
          <w:lang w:val="en-US"/>
        </w:rPr>
        <w:t>no signaling would be required to transfer a training dataset</w:t>
      </w:r>
      <w:r w:rsidRPr="00D8523A">
        <w:rPr>
          <w:sz w:val="22"/>
          <w:szCs w:val="22"/>
        </w:rPr>
        <w:t xml:space="preserve">. After </w:t>
      </w:r>
      <w:r w:rsidRPr="00D8523A">
        <w:rPr>
          <w:sz w:val="22"/>
          <w:szCs w:val="22"/>
          <w:lang w:val="en-US"/>
        </w:rPr>
        <w:t>training the AE</w:t>
      </w:r>
      <w:r w:rsidRPr="00D8523A">
        <w:rPr>
          <w:sz w:val="22"/>
          <w:szCs w:val="22"/>
        </w:rPr>
        <w:t xml:space="preserve">, the gNB configures the </w:t>
      </w:r>
      <w:r w:rsidR="00892837" w:rsidRPr="00D8523A">
        <w:rPr>
          <w:sz w:val="22"/>
          <w:szCs w:val="22"/>
        </w:rPr>
        <w:t>specified/</w:t>
      </w:r>
      <w:r w:rsidRPr="00D8523A">
        <w:rPr>
          <w:sz w:val="22"/>
          <w:szCs w:val="22"/>
        </w:rPr>
        <w:t>trained encoder</w:t>
      </w:r>
      <w:r w:rsidR="004B5F46" w:rsidRPr="00D8523A">
        <w:rPr>
          <w:sz w:val="22"/>
          <w:szCs w:val="22"/>
        </w:rPr>
        <w:t xml:space="preserve"> </w:t>
      </w:r>
      <w:r w:rsidRPr="00D8523A">
        <w:rPr>
          <w:sz w:val="22"/>
          <w:szCs w:val="22"/>
          <w:lang w:val="en-US"/>
        </w:rPr>
        <w:t>to the UE</w:t>
      </w:r>
      <w:r w:rsidRPr="00D8523A">
        <w:rPr>
          <w:sz w:val="22"/>
          <w:szCs w:val="22"/>
        </w:rPr>
        <w:t>.</w:t>
      </w:r>
    </w:p>
    <w:p w14:paraId="4D79D551" w14:textId="221C23AA" w:rsidR="005A16A7" w:rsidRPr="00D8523A" w:rsidRDefault="001819B8" w:rsidP="00820D32">
      <w:pPr>
        <w:pStyle w:val="ListParagraph"/>
        <w:numPr>
          <w:ilvl w:val="0"/>
          <w:numId w:val="35"/>
        </w:numPr>
        <w:spacing w:after="0"/>
        <w:rPr>
          <w:sz w:val="22"/>
          <w:szCs w:val="22"/>
        </w:rPr>
      </w:pPr>
      <w:bookmarkStart w:id="5" w:name="_Hlk102061121"/>
      <w:r w:rsidRPr="00D8523A">
        <w:rPr>
          <w:sz w:val="22"/>
          <w:szCs w:val="22"/>
          <w:lang w:val="en-US"/>
        </w:rPr>
        <w:t>Online training-</w:t>
      </w:r>
      <w:r w:rsidR="00C714D3" w:rsidRPr="00D8523A">
        <w:rPr>
          <w:sz w:val="22"/>
          <w:szCs w:val="22"/>
          <w:lang w:val="en-US"/>
        </w:rPr>
        <w:t>based method</w:t>
      </w:r>
      <w:r w:rsidR="009162FB" w:rsidRPr="00D8523A">
        <w:rPr>
          <w:sz w:val="22"/>
          <w:szCs w:val="22"/>
          <w:lang w:val="en-US"/>
        </w:rPr>
        <w:t>s</w:t>
      </w:r>
      <w:r w:rsidR="00C714D3" w:rsidRPr="00D8523A">
        <w:rPr>
          <w:sz w:val="22"/>
          <w:szCs w:val="22"/>
          <w:lang w:val="en-US"/>
        </w:rPr>
        <w:t>:</w:t>
      </w:r>
      <w:bookmarkEnd w:id="5"/>
    </w:p>
    <w:p w14:paraId="1587057A" w14:textId="2979772A" w:rsidR="00C714D3" w:rsidRPr="00D8523A" w:rsidRDefault="00857C4C" w:rsidP="00820D32">
      <w:pPr>
        <w:pStyle w:val="ListParagraph"/>
        <w:numPr>
          <w:ilvl w:val="1"/>
          <w:numId w:val="35"/>
        </w:numPr>
        <w:spacing w:after="0"/>
        <w:rPr>
          <w:sz w:val="22"/>
          <w:szCs w:val="22"/>
        </w:rPr>
      </w:pPr>
      <w:r w:rsidRPr="00D8523A">
        <w:rPr>
          <w:sz w:val="22"/>
          <w:szCs w:val="22"/>
          <w:lang w:val="en-US"/>
        </w:rPr>
        <w:t>For example,</w:t>
      </w:r>
      <w:r w:rsidR="00C714D3" w:rsidRPr="00D8523A">
        <w:rPr>
          <w:sz w:val="22"/>
          <w:szCs w:val="22"/>
        </w:rPr>
        <w:t xml:space="preserve"> </w:t>
      </w:r>
      <w:r w:rsidR="00B00B5B" w:rsidRPr="00D8523A">
        <w:rPr>
          <w:sz w:val="22"/>
          <w:szCs w:val="22"/>
          <w:lang w:val="en-US"/>
        </w:rPr>
        <w:t xml:space="preserve">if a gNB employs a proprietary training strategy, </w:t>
      </w:r>
      <w:r w:rsidR="00F3017D" w:rsidRPr="00D8523A">
        <w:rPr>
          <w:sz w:val="22"/>
          <w:szCs w:val="22"/>
        </w:rPr>
        <w:t xml:space="preserve">a UE could update the trained/specified encoder without knowledge of </w:t>
      </w:r>
      <w:r w:rsidR="00B00B5B" w:rsidRPr="00D8523A">
        <w:rPr>
          <w:sz w:val="22"/>
          <w:szCs w:val="22"/>
          <w:lang w:val="en-US"/>
        </w:rPr>
        <w:t xml:space="preserve">the </w:t>
      </w:r>
      <w:r w:rsidR="00F3017D" w:rsidRPr="00D8523A">
        <w:rPr>
          <w:sz w:val="22"/>
          <w:szCs w:val="22"/>
        </w:rPr>
        <w:t>gNB</w:t>
      </w:r>
      <w:r w:rsidR="00B00B5B" w:rsidRPr="00D8523A">
        <w:rPr>
          <w:sz w:val="22"/>
          <w:szCs w:val="22"/>
        </w:rPr>
        <w:t>’s training strategy</w:t>
      </w:r>
      <w:r w:rsidR="00F3017D" w:rsidRPr="00D8523A">
        <w:rPr>
          <w:sz w:val="22"/>
          <w:szCs w:val="22"/>
        </w:rPr>
        <w:t xml:space="preserve">. </w:t>
      </w:r>
      <w:r w:rsidR="001153FA" w:rsidRPr="00D8523A">
        <w:rPr>
          <w:sz w:val="22"/>
          <w:szCs w:val="22"/>
          <w:lang w:val="en-US"/>
        </w:rPr>
        <w:t xml:space="preserve"> </w:t>
      </w:r>
      <w:r w:rsidR="00B00B5B" w:rsidRPr="00D8523A">
        <w:rPr>
          <w:sz w:val="22"/>
          <w:szCs w:val="22"/>
          <w:lang w:val="en-US"/>
        </w:rPr>
        <w:t>In this case, the gNB would</w:t>
      </w:r>
      <w:r w:rsidR="00B00B5B" w:rsidRPr="00D8523A">
        <w:rPr>
          <w:sz w:val="22"/>
          <w:szCs w:val="22"/>
        </w:rPr>
        <w:t xml:space="preserve"> </w:t>
      </w:r>
      <w:r w:rsidR="00FB050D" w:rsidRPr="00D8523A">
        <w:rPr>
          <w:sz w:val="22"/>
          <w:szCs w:val="22"/>
          <w:lang w:val="en-US"/>
        </w:rPr>
        <w:t xml:space="preserve">also </w:t>
      </w:r>
      <w:r w:rsidR="00F3017D" w:rsidRPr="00D8523A">
        <w:rPr>
          <w:sz w:val="22"/>
          <w:szCs w:val="22"/>
        </w:rPr>
        <w:t xml:space="preserve">configure </w:t>
      </w:r>
      <w:r w:rsidR="007433E7" w:rsidRPr="00D8523A">
        <w:rPr>
          <w:sz w:val="22"/>
          <w:szCs w:val="22"/>
          <w:lang w:val="en-US"/>
        </w:rPr>
        <w:t xml:space="preserve">its </w:t>
      </w:r>
      <w:r w:rsidR="00F3017D" w:rsidRPr="00D8523A">
        <w:rPr>
          <w:sz w:val="22"/>
          <w:szCs w:val="22"/>
        </w:rPr>
        <w:t>specified</w:t>
      </w:r>
      <w:r w:rsidR="00B00B5B" w:rsidRPr="00D8523A">
        <w:rPr>
          <w:sz w:val="22"/>
          <w:szCs w:val="22"/>
          <w:lang w:val="en-US"/>
        </w:rPr>
        <w:t>/</w:t>
      </w:r>
      <w:r w:rsidR="00B00B5B" w:rsidRPr="00D8523A">
        <w:rPr>
          <w:sz w:val="22"/>
          <w:szCs w:val="22"/>
        </w:rPr>
        <w:t>trained decoder</w:t>
      </w:r>
      <w:r w:rsidR="00B00B5B" w:rsidRPr="00D8523A">
        <w:rPr>
          <w:sz w:val="22"/>
          <w:szCs w:val="22"/>
          <w:lang w:val="en-US"/>
        </w:rPr>
        <w:t xml:space="preserve"> to the UE</w:t>
      </w:r>
      <w:r w:rsidR="00B00B5B" w:rsidRPr="00D8523A">
        <w:rPr>
          <w:sz w:val="22"/>
          <w:szCs w:val="22"/>
        </w:rPr>
        <w:t xml:space="preserve">, and the UE would </w:t>
      </w:r>
      <w:r w:rsidR="00B00B5B" w:rsidRPr="00D8523A">
        <w:rPr>
          <w:sz w:val="22"/>
          <w:szCs w:val="22"/>
          <w:lang w:val="en-US"/>
        </w:rPr>
        <w:t>report validation results for the updated encoder to the gNB</w:t>
      </w:r>
      <w:r w:rsidR="00F3017D" w:rsidRPr="00D8523A">
        <w:rPr>
          <w:sz w:val="22"/>
          <w:szCs w:val="22"/>
        </w:rPr>
        <w:t>.</w:t>
      </w:r>
    </w:p>
    <w:p w14:paraId="3CF51496" w14:textId="1630C994" w:rsidR="00604E0E" w:rsidRPr="00D8523A" w:rsidRDefault="00604E0E" w:rsidP="00255A96">
      <w:pPr>
        <w:wordWrap/>
        <w:rPr>
          <w:rFonts w:eastAsia="Malgun Gothic"/>
          <w:sz w:val="22"/>
          <w:szCs w:val="22"/>
        </w:rPr>
      </w:pPr>
    </w:p>
    <w:p w14:paraId="68B1EFFB" w14:textId="0FB9C850" w:rsidR="002A0C4F" w:rsidRPr="00D8523A" w:rsidRDefault="002A0C4F" w:rsidP="00D8523A">
      <w:pPr>
        <w:rPr>
          <w:rFonts w:eastAsia="Malgun Gothic"/>
          <w:sz w:val="22"/>
          <w:szCs w:val="22"/>
        </w:rPr>
      </w:pPr>
      <w:r w:rsidRPr="00D8523A">
        <w:rPr>
          <w:rFonts w:eastAsia="Malgun Gothic" w:hint="eastAsia"/>
          <w:sz w:val="22"/>
          <w:szCs w:val="22"/>
        </w:rPr>
        <w:t xml:space="preserve">Once the AE model has </w:t>
      </w:r>
      <w:r w:rsidRPr="00D8523A">
        <w:rPr>
          <w:rFonts w:eastAsia="Malgun Gothic"/>
          <w:sz w:val="22"/>
          <w:szCs w:val="22"/>
        </w:rPr>
        <w:t xml:space="preserve">been trained, the dimension of the compressed vector (i.e., output of encoder) is fixed. </w:t>
      </w:r>
    </w:p>
    <w:p w14:paraId="10E025ED" w14:textId="6335FF11" w:rsidR="00A35131" w:rsidRPr="00D8523A" w:rsidRDefault="00A35131" w:rsidP="00D8523A">
      <w:pPr>
        <w:rPr>
          <w:b/>
          <w:sz w:val="22"/>
          <w:szCs w:val="22"/>
        </w:rPr>
      </w:pPr>
    </w:p>
    <w:p w14:paraId="55CE802F" w14:textId="2987154E" w:rsidR="004B5F46" w:rsidRPr="00D8523A" w:rsidRDefault="004B5F46" w:rsidP="00D8523A">
      <w:pPr>
        <w:rPr>
          <w:rFonts w:eastAsia="Malgun Gothic"/>
          <w:b/>
          <w:sz w:val="22"/>
          <w:szCs w:val="22"/>
        </w:rPr>
      </w:pPr>
      <w:r w:rsidRPr="00D8523A">
        <w:rPr>
          <w:rFonts w:eastAsia="Malgun Gothic"/>
          <w:b/>
          <w:sz w:val="22"/>
          <w:szCs w:val="22"/>
        </w:rPr>
        <w:t xml:space="preserve">Proposal </w:t>
      </w:r>
      <w:r w:rsidR="009825C2" w:rsidRPr="00D8523A">
        <w:rPr>
          <w:rFonts w:eastAsia="Malgun Gothic"/>
          <w:b/>
          <w:sz w:val="22"/>
          <w:szCs w:val="22"/>
        </w:rPr>
        <w:t>2-</w:t>
      </w:r>
      <w:r w:rsidR="00B17A16">
        <w:rPr>
          <w:rFonts w:eastAsia="Malgun Gothic"/>
          <w:b/>
          <w:sz w:val="22"/>
          <w:szCs w:val="22"/>
        </w:rPr>
        <w:t>6</w:t>
      </w:r>
      <w:r w:rsidRPr="00D8523A">
        <w:rPr>
          <w:rFonts w:eastAsia="Malgun Gothic"/>
          <w:b/>
          <w:sz w:val="22"/>
          <w:szCs w:val="22"/>
        </w:rPr>
        <w:t xml:space="preserve">: Study and verify </w:t>
      </w:r>
      <w:r w:rsidR="00B11B3B" w:rsidRPr="00D8523A">
        <w:rPr>
          <w:rFonts w:eastAsia="Malgun Gothic"/>
          <w:b/>
          <w:sz w:val="22"/>
          <w:szCs w:val="22"/>
        </w:rPr>
        <w:t xml:space="preserve">model update of the encoder at the UE, where </w:t>
      </w:r>
      <w:r w:rsidR="006926F2" w:rsidRPr="00D8523A">
        <w:rPr>
          <w:rFonts w:eastAsia="Malgun Gothic"/>
          <w:b/>
          <w:sz w:val="22"/>
          <w:szCs w:val="22"/>
        </w:rPr>
        <w:t xml:space="preserve">the gNB’s training strategy is not disclosed </w:t>
      </w:r>
      <w:r w:rsidR="00137D06" w:rsidRPr="00D8523A">
        <w:rPr>
          <w:rFonts w:eastAsia="Malgun Gothic"/>
          <w:b/>
          <w:sz w:val="22"/>
          <w:szCs w:val="22"/>
        </w:rPr>
        <w:t xml:space="preserve">while </w:t>
      </w:r>
      <w:r w:rsidR="006926F2" w:rsidRPr="00D8523A">
        <w:rPr>
          <w:rFonts w:eastAsia="Malgun Gothic"/>
          <w:b/>
          <w:sz w:val="22"/>
          <w:szCs w:val="22"/>
        </w:rPr>
        <w:t>transferring/configuring</w:t>
      </w:r>
      <w:r w:rsidR="00B11B3B" w:rsidRPr="00D8523A">
        <w:rPr>
          <w:rFonts w:eastAsia="Malgun Gothic"/>
          <w:b/>
          <w:sz w:val="22"/>
          <w:szCs w:val="22"/>
        </w:rPr>
        <w:t xml:space="preserve"> </w:t>
      </w:r>
      <w:r w:rsidR="006926F2" w:rsidRPr="00D8523A">
        <w:rPr>
          <w:rFonts w:eastAsia="Malgun Gothic"/>
          <w:b/>
          <w:sz w:val="22"/>
          <w:szCs w:val="22"/>
        </w:rPr>
        <w:t xml:space="preserve">the </w:t>
      </w:r>
      <w:r w:rsidR="00FF2154" w:rsidRPr="00D8523A">
        <w:rPr>
          <w:rFonts w:eastAsia="Malgun Gothic"/>
          <w:b/>
          <w:sz w:val="22"/>
          <w:szCs w:val="22"/>
        </w:rPr>
        <w:t>AE</w:t>
      </w:r>
      <w:r w:rsidR="00B11B3B" w:rsidRPr="00D8523A">
        <w:rPr>
          <w:rFonts w:eastAsia="Malgun Gothic"/>
          <w:b/>
          <w:sz w:val="22"/>
          <w:szCs w:val="22"/>
        </w:rPr>
        <w:t>.</w:t>
      </w:r>
    </w:p>
    <w:p w14:paraId="4E1CF174" w14:textId="761C7742" w:rsidR="00DE29F0" w:rsidRPr="00D8523A" w:rsidRDefault="00DE29F0" w:rsidP="00D8523A">
      <w:pPr>
        <w:rPr>
          <w:rFonts w:eastAsia="Malgun Gothic"/>
          <w:b/>
          <w:sz w:val="22"/>
          <w:szCs w:val="22"/>
        </w:rPr>
      </w:pPr>
    </w:p>
    <w:p w14:paraId="3D180B19" w14:textId="3C77AF86" w:rsidR="00DE29F0" w:rsidRPr="00D8523A" w:rsidRDefault="00DE29F0" w:rsidP="00D8523A">
      <w:pPr>
        <w:wordWrap/>
        <w:rPr>
          <w:rFonts w:eastAsia="Malgun Gothic"/>
          <w:sz w:val="22"/>
          <w:szCs w:val="22"/>
        </w:rPr>
      </w:pPr>
      <w:r w:rsidRPr="00D8523A">
        <w:rPr>
          <w:rFonts w:eastAsia="Malgun Gothic"/>
          <w:sz w:val="22"/>
          <w:szCs w:val="22"/>
        </w:rPr>
        <w:t xml:space="preserve">For the legacy CSI feedback framework, a UE can use its reported PMI (i.e. precoder) to calculate CQI and report it to a gNB.  </w:t>
      </w:r>
      <w:r w:rsidR="007707AA" w:rsidRPr="00D8523A">
        <w:rPr>
          <w:rFonts w:eastAsia="Malgun Gothic"/>
          <w:sz w:val="22"/>
          <w:szCs w:val="22"/>
        </w:rPr>
        <w:t xml:space="preserve">That approach cannot be directly applied to this sub-use case, as the UE does not know the PMI that will be reconstructed at the gNB by its decoder.  </w:t>
      </w:r>
      <w:r w:rsidR="00181E08" w:rsidRPr="00D8523A">
        <w:rPr>
          <w:rFonts w:eastAsia="Malgun Gothic"/>
          <w:sz w:val="22"/>
          <w:szCs w:val="22"/>
        </w:rPr>
        <w:t>Thus, there are at least two options for the UE to report CQI to the gNB:</w:t>
      </w:r>
    </w:p>
    <w:p w14:paraId="5951FD7D" w14:textId="77777777" w:rsidR="00255A96" w:rsidRDefault="00181E08" w:rsidP="00820D32">
      <w:pPr>
        <w:pStyle w:val="ListParagraph"/>
        <w:numPr>
          <w:ilvl w:val="0"/>
          <w:numId w:val="36"/>
        </w:numPr>
        <w:spacing w:after="0"/>
        <w:rPr>
          <w:rFonts w:eastAsia="Malgun Gothic"/>
          <w:sz w:val="22"/>
          <w:szCs w:val="22"/>
        </w:rPr>
      </w:pPr>
      <w:r w:rsidRPr="00D8523A">
        <w:rPr>
          <w:rFonts w:eastAsia="Malgun Gothic"/>
          <w:sz w:val="22"/>
          <w:szCs w:val="22"/>
        </w:rPr>
        <w:t>Option 1: calculate CQI based on the input to its encoder</w:t>
      </w:r>
    </w:p>
    <w:p w14:paraId="42A4330E" w14:textId="28261DCD" w:rsidR="00181E08" w:rsidRPr="00D8523A" w:rsidRDefault="00181E08" w:rsidP="00820D32">
      <w:pPr>
        <w:pStyle w:val="ListParagraph"/>
        <w:numPr>
          <w:ilvl w:val="0"/>
          <w:numId w:val="36"/>
        </w:numPr>
        <w:spacing w:after="0"/>
        <w:rPr>
          <w:rFonts w:eastAsia="Malgun Gothic"/>
          <w:sz w:val="22"/>
          <w:szCs w:val="22"/>
        </w:rPr>
      </w:pPr>
      <w:r w:rsidRPr="00D8523A">
        <w:rPr>
          <w:rFonts w:eastAsia="Malgun Gothic"/>
          <w:sz w:val="22"/>
          <w:szCs w:val="22"/>
          <w:lang w:val="en-US"/>
        </w:rPr>
        <w:t>Option 2: calculate CQI based on the output of the gNB’s decoder, where the gNB shares its decoder with the UE</w:t>
      </w:r>
    </w:p>
    <w:p w14:paraId="230C08DD" w14:textId="77777777" w:rsidR="00255A96" w:rsidRDefault="00255A96" w:rsidP="00D8523A">
      <w:pPr>
        <w:wordWrap/>
        <w:rPr>
          <w:rFonts w:eastAsia="Malgun Gothic"/>
          <w:sz w:val="22"/>
          <w:szCs w:val="22"/>
        </w:rPr>
      </w:pPr>
    </w:p>
    <w:p w14:paraId="45FB4C31" w14:textId="37E9E53C" w:rsidR="00B11B3B" w:rsidRPr="00D8523A" w:rsidRDefault="00181E08" w:rsidP="00D8523A">
      <w:pPr>
        <w:wordWrap/>
        <w:rPr>
          <w:rFonts w:eastAsia="Malgun Gothic"/>
          <w:sz w:val="22"/>
          <w:szCs w:val="22"/>
        </w:rPr>
      </w:pPr>
      <w:r w:rsidRPr="00D8523A">
        <w:rPr>
          <w:rFonts w:eastAsia="Malgun Gothic"/>
          <w:sz w:val="22"/>
          <w:szCs w:val="22"/>
        </w:rPr>
        <w:t>Option 1 is relatively straightforward and avoids the above-mentioned issues that are inherent to model transfer (e.g. disclosing proprietary information, overhead).  That being said, it is unclear whether a significant performance gap exists between Options 1 and 2, which requires further investigation.</w:t>
      </w:r>
    </w:p>
    <w:p w14:paraId="0A68F810" w14:textId="291BF6CB" w:rsidR="00181E08" w:rsidRPr="00D8523A" w:rsidRDefault="00181E08" w:rsidP="00D8523A">
      <w:pPr>
        <w:rPr>
          <w:rFonts w:eastAsia="Malgun Gothic"/>
          <w:sz w:val="22"/>
          <w:szCs w:val="22"/>
        </w:rPr>
      </w:pPr>
    </w:p>
    <w:p w14:paraId="30D7A130" w14:textId="4F7B0596" w:rsidR="00181E08" w:rsidRDefault="005447D7" w:rsidP="00D8523A">
      <w:pPr>
        <w:rPr>
          <w:rFonts w:eastAsia="Malgun Gothic"/>
        </w:rPr>
      </w:pPr>
      <w:r w:rsidRPr="00D8523A">
        <w:rPr>
          <w:rFonts w:eastAsia="Malgun Gothic"/>
          <w:b/>
          <w:sz w:val="22"/>
          <w:szCs w:val="22"/>
        </w:rPr>
        <w:t>Proposal 2-</w:t>
      </w:r>
      <w:r w:rsidR="00B17A16">
        <w:rPr>
          <w:rFonts w:eastAsia="Malgun Gothic"/>
          <w:b/>
          <w:sz w:val="22"/>
          <w:szCs w:val="22"/>
        </w:rPr>
        <w:t>7</w:t>
      </w:r>
      <w:r w:rsidRPr="00D8523A">
        <w:rPr>
          <w:rFonts w:eastAsia="Malgun Gothic"/>
          <w:b/>
          <w:sz w:val="22"/>
          <w:szCs w:val="22"/>
        </w:rPr>
        <w:t>: Study performance impact of calculating CQI at UE using the input to its encoder</w:t>
      </w:r>
      <w:r w:rsidR="004D22B3" w:rsidRPr="00D8523A">
        <w:rPr>
          <w:rFonts w:eastAsia="Malgun Gothic"/>
          <w:b/>
          <w:sz w:val="22"/>
          <w:szCs w:val="22"/>
        </w:rPr>
        <w:t xml:space="preserve"> (compared to CQI calculation that uses output of decoder at gNB)</w:t>
      </w:r>
      <w:r w:rsidRPr="00D8523A">
        <w:rPr>
          <w:rFonts w:eastAsia="Malgun Gothic"/>
          <w:b/>
          <w:sz w:val="22"/>
          <w:szCs w:val="22"/>
        </w:rPr>
        <w:t>.</w:t>
      </w:r>
    </w:p>
    <w:p w14:paraId="2296ED14" w14:textId="29BE8E35" w:rsidR="00181E08" w:rsidRDefault="00181E08" w:rsidP="00D8523A">
      <w:pPr>
        <w:rPr>
          <w:rFonts w:eastAsia="Malgun Gothic"/>
        </w:rPr>
      </w:pPr>
    </w:p>
    <w:p w14:paraId="0E624B38" w14:textId="77777777" w:rsidR="008D30EE" w:rsidRPr="00485187" w:rsidRDefault="008D30EE" w:rsidP="00D8523A">
      <w:pPr>
        <w:rPr>
          <w:rFonts w:eastAsia="Malgun Gothic"/>
        </w:rPr>
      </w:pPr>
    </w:p>
    <w:p w14:paraId="38F68650" w14:textId="3315281E" w:rsidR="00172D24" w:rsidRDefault="00172D24" w:rsidP="00C354D8">
      <w:pPr>
        <w:pStyle w:val="Heading1"/>
        <w:spacing w:before="0" w:after="0"/>
      </w:pPr>
      <w:r>
        <w:t>Joint CSI Prediction and Compression</w:t>
      </w:r>
    </w:p>
    <w:p w14:paraId="648B880C" w14:textId="77777777" w:rsidR="00172D24" w:rsidRDefault="00172D24" w:rsidP="00C354D8">
      <w:pPr>
        <w:pStyle w:val="ListParagraph"/>
        <w:spacing w:after="0"/>
        <w:ind w:left="0"/>
        <w:contextualSpacing w:val="0"/>
        <w:rPr>
          <w:sz w:val="22"/>
          <w:szCs w:val="22"/>
          <w:lang w:val="en-US"/>
        </w:rPr>
      </w:pPr>
    </w:p>
    <w:p w14:paraId="57EF1E28" w14:textId="77777777" w:rsidR="00172D24" w:rsidRDefault="00172D24" w:rsidP="00C354D8">
      <w:pPr>
        <w:pStyle w:val="Heading2"/>
        <w:spacing w:before="0" w:after="0"/>
      </w:pPr>
      <w:r>
        <w:t>Motivation</w:t>
      </w:r>
    </w:p>
    <w:p w14:paraId="0B64D0A8" w14:textId="77777777" w:rsidR="00172D24" w:rsidRPr="00875262" w:rsidRDefault="00172D24" w:rsidP="00C354D8">
      <w:pPr>
        <w:wordWrap/>
        <w:rPr>
          <w:lang w:val="en-GB" w:eastAsia="en-US"/>
        </w:rPr>
      </w:pPr>
    </w:p>
    <w:p w14:paraId="71267892" w14:textId="3E491AEA" w:rsidR="00C354D8" w:rsidRPr="00112F87" w:rsidRDefault="00C354D8" w:rsidP="00C354D8">
      <w:pPr>
        <w:jc w:val="both"/>
        <w:rPr>
          <w:sz w:val="22"/>
          <w:szCs w:val="22"/>
        </w:rPr>
      </w:pPr>
      <w:r w:rsidRPr="00112F87">
        <w:rPr>
          <w:sz w:val="22"/>
          <w:szCs w:val="22"/>
        </w:rPr>
        <w:t>The legacy codebooks (CBs) compress the CSI in spatial (angle) and frequency</w:t>
      </w:r>
      <w:r w:rsidR="00112F87">
        <w:rPr>
          <w:sz w:val="22"/>
          <w:szCs w:val="22"/>
        </w:rPr>
        <w:t xml:space="preserve"> (delay) domains, i.e., spatial-</w:t>
      </w:r>
      <w:r w:rsidRPr="00112F87">
        <w:rPr>
          <w:sz w:val="22"/>
          <w:szCs w:val="22"/>
        </w:rPr>
        <w:t xml:space="preserve">domain compression in Rel. 15 CBs as well as </w:t>
      </w:r>
      <w:r w:rsidR="00112F87">
        <w:rPr>
          <w:sz w:val="22"/>
          <w:szCs w:val="22"/>
        </w:rPr>
        <w:t>spatial &amp; frequency-</w:t>
      </w:r>
      <w:r w:rsidRPr="00112F87">
        <w:rPr>
          <w:sz w:val="22"/>
          <w:szCs w:val="22"/>
        </w:rPr>
        <w:t xml:space="preserve">domain compression in Rel. 16 and Rel. 17 CBs. </w:t>
      </w:r>
      <w:r w:rsidR="00496734" w:rsidRPr="00112F87">
        <w:rPr>
          <w:sz w:val="22"/>
          <w:szCs w:val="22"/>
        </w:rPr>
        <w:t>Moreover, Rel.</w:t>
      </w:r>
      <w:r w:rsidRPr="00112F87">
        <w:rPr>
          <w:sz w:val="22"/>
          <w:szCs w:val="22"/>
        </w:rPr>
        <w:t xml:space="preserve"> 17 port selection (PS) CB achieves further reduction in the CSI feedback overhead (higher compression) by exploiting angle-delay reciprocity. The remaining dimension (domain) that </w:t>
      </w:r>
      <w:r w:rsidR="00112F87">
        <w:rPr>
          <w:sz w:val="22"/>
          <w:szCs w:val="22"/>
        </w:rPr>
        <w:t xml:space="preserve">has not yet been exploited is </w:t>
      </w:r>
      <w:r w:rsidR="004A1068">
        <w:rPr>
          <w:sz w:val="22"/>
          <w:szCs w:val="22"/>
        </w:rPr>
        <w:t xml:space="preserve">the </w:t>
      </w:r>
      <w:r w:rsidR="00112F87">
        <w:rPr>
          <w:sz w:val="22"/>
          <w:szCs w:val="22"/>
        </w:rPr>
        <w:t>time-</w:t>
      </w:r>
      <w:r w:rsidRPr="00112F87">
        <w:rPr>
          <w:sz w:val="22"/>
          <w:szCs w:val="22"/>
        </w:rPr>
        <w:t>domain compression. Theref</w:t>
      </w:r>
      <w:r w:rsidR="00112F87">
        <w:rPr>
          <w:sz w:val="22"/>
          <w:szCs w:val="22"/>
        </w:rPr>
        <w:t>ore, it is natural if AI/ML-</w:t>
      </w:r>
      <w:r w:rsidRPr="00112F87">
        <w:rPr>
          <w:sz w:val="22"/>
          <w:szCs w:val="22"/>
        </w:rPr>
        <w:t xml:space="preserve">based CSI feedback enhancement </w:t>
      </w:r>
      <w:r w:rsidR="00112F87">
        <w:rPr>
          <w:sz w:val="22"/>
          <w:szCs w:val="22"/>
        </w:rPr>
        <w:t>incorporates</w:t>
      </w:r>
      <w:r w:rsidRPr="00112F87">
        <w:rPr>
          <w:sz w:val="22"/>
          <w:szCs w:val="22"/>
        </w:rPr>
        <w:t xml:space="preserve"> joint compression in spatial (angle), frequency (delay), and time (Doppler) domains. It </w:t>
      </w:r>
      <w:r w:rsidR="00057390">
        <w:rPr>
          <w:sz w:val="22"/>
          <w:szCs w:val="22"/>
        </w:rPr>
        <w:t xml:space="preserve">is shown in our contribution </w:t>
      </w:r>
      <w:r w:rsidR="00FA7D92">
        <w:rPr>
          <w:sz w:val="22"/>
          <w:szCs w:val="22"/>
        </w:rPr>
        <w:t>[</w:t>
      </w:r>
      <w:r w:rsidR="00D130B0">
        <w:rPr>
          <w:sz w:val="22"/>
          <w:szCs w:val="22"/>
        </w:rPr>
        <w:t>2</w:t>
      </w:r>
      <w:r w:rsidR="00FA7D92">
        <w:rPr>
          <w:sz w:val="22"/>
          <w:szCs w:val="22"/>
        </w:rPr>
        <w:t>] th</w:t>
      </w:r>
      <w:r w:rsidR="00DA6E84">
        <w:rPr>
          <w:sz w:val="22"/>
          <w:szCs w:val="22"/>
        </w:rPr>
        <w:t>at</w:t>
      </w:r>
      <w:r w:rsidR="00057390">
        <w:rPr>
          <w:sz w:val="22"/>
          <w:szCs w:val="22"/>
        </w:rPr>
        <w:t xml:space="preserve"> </w:t>
      </w:r>
      <w:r w:rsidRPr="00112F87">
        <w:rPr>
          <w:sz w:val="22"/>
          <w:szCs w:val="22"/>
        </w:rPr>
        <w:t xml:space="preserve">by </w:t>
      </w:r>
      <w:r w:rsidR="00112F87">
        <w:rPr>
          <w:sz w:val="22"/>
          <w:szCs w:val="22"/>
        </w:rPr>
        <w:t>utilizing</w:t>
      </w:r>
      <w:r w:rsidRPr="00112F87">
        <w:rPr>
          <w:sz w:val="22"/>
          <w:szCs w:val="22"/>
        </w:rPr>
        <w:t xml:space="preserve"> </w:t>
      </w:r>
      <w:r w:rsidR="004A1068">
        <w:rPr>
          <w:sz w:val="22"/>
          <w:szCs w:val="22"/>
        </w:rPr>
        <w:t xml:space="preserve">the </w:t>
      </w:r>
      <w:r w:rsidRPr="00112F87">
        <w:rPr>
          <w:sz w:val="22"/>
          <w:szCs w:val="22"/>
        </w:rPr>
        <w:t>three-dimensional (spatial-frequency-time) compression, the CSI overhead can be reduced significantly, i.e., higher compression ratio can be achieved.</w:t>
      </w:r>
    </w:p>
    <w:p w14:paraId="789F55CF" w14:textId="77777777" w:rsidR="00C354D8" w:rsidRPr="00112F87" w:rsidRDefault="00C354D8" w:rsidP="00C354D8">
      <w:pPr>
        <w:jc w:val="both"/>
        <w:rPr>
          <w:b/>
          <w:sz w:val="22"/>
          <w:szCs w:val="22"/>
        </w:rPr>
      </w:pPr>
    </w:p>
    <w:p w14:paraId="147910BF" w14:textId="77777777" w:rsidR="00C354D8" w:rsidRPr="00112F87" w:rsidRDefault="00C354D8" w:rsidP="00EF3E3B">
      <w:pPr>
        <w:pStyle w:val="ListParagraph"/>
        <w:spacing w:after="0"/>
        <w:ind w:left="1440"/>
        <w:jc w:val="center"/>
        <w:rPr>
          <w:sz w:val="22"/>
          <w:szCs w:val="22"/>
        </w:rPr>
      </w:pPr>
      <w:r w:rsidRPr="00112F87">
        <w:rPr>
          <w:noProof/>
          <w:sz w:val="22"/>
          <w:szCs w:val="22"/>
          <w:lang w:val="en-US"/>
        </w:rPr>
        <w:lastRenderedPageBreak/>
        <w:drawing>
          <wp:inline distT="0" distB="0" distL="0" distR="0" wp14:anchorId="275FB42B" wp14:editId="1D8FB070">
            <wp:extent cx="5053017" cy="21214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875" cy="2151576"/>
                    </a:xfrm>
                    <a:prstGeom prst="rect">
                      <a:avLst/>
                    </a:prstGeom>
                    <a:noFill/>
                  </pic:spPr>
                </pic:pic>
              </a:graphicData>
            </a:graphic>
          </wp:inline>
        </w:drawing>
      </w:r>
    </w:p>
    <w:p w14:paraId="03843CDE" w14:textId="159A6B16" w:rsidR="00C354D8" w:rsidRPr="00112F87" w:rsidRDefault="0084491A" w:rsidP="00C354D8">
      <w:pPr>
        <w:pStyle w:val="ListParagraph"/>
        <w:spacing w:after="0"/>
        <w:ind w:left="1440"/>
        <w:jc w:val="center"/>
        <w:rPr>
          <w:sz w:val="22"/>
          <w:szCs w:val="22"/>
        </w:rPr>
      </w:pPr>
      <w:r>
        <w:rPr>
          <w:sz w:val="22"/>
          <w:szCs w:val="22"/>
        </w:rPr>
        <w:t>Figure</w:t>
      </w:r>
      <w:r w:rsidR="00C354D8" w:rsidRPr="00314C7B">
        <w:rPr>
          <w:sz w:val="22"/>
          <w:szCs w:val="22"/>
        </w:rPr>
        <w:t xml:space="preserve"> </w:t>
      </w:r>
      <w:r w:rsidR="00B232FB">
        <w:rPr>
          <w:sz w:val="22"/>
          <w:szCs w:val="22"/>
          <w:lang w:val="en-US"/>
        </w:rPr>
        <w:t>7</w:t>
      </w:r>
      <w:r w:rsidR="004E72A5" w:rsidRPr="00314C7B">
        <w:rPr>
          <w:sz w:val="22"/>
          <w:szCs w:val="22"/>
        </w:rPr>
        <w:t xml:space="preserve">: </w:t>
      </w:r>
      <w:r w:rsidR="00C354D8" w:rsidRPr="00314C7B">
        <w:rPr>
          <w:sz w:val="22"/>
          <w:szCs w:val="22"/>
        </w:rPr>
        <w:t>Non</w:t>
      </w:r>
      <w:r w:rsidR="00C354D8" w:rsidRPr="00112F87">
        <w:rPr>
          <w:sz w:val="22"/>
          <w:szCs w:val="22"/>
        </w:rPr>
        <w:t>-linear compression of CSI via AI/ML</w:t>
      </w:r>
    </w:p>
    <w:p w14:paraId="4CECA04C" w14:textId="77777777" w:rsidR="00C354D8" w:rsidRPr="00112F87" w:rsidRDefault="00C354D8" w:rsidP="00C354D8">
      <w:pPr>
        <w:jc w:val="both"/>
        <w:rPr>
          <w:sz w:val="22"/>
          <w:szCs w:val="22"/>
        </w:rPr>
      </w:pPr>
    </w:p>
    <w:p w14:paraId="031FBD16" w14:textId="600AE9EE" w:rsidR="00C354D8" w:rsidRPr="00112F87" w:rsidRDefault="00C354D8" w:rsidP="00C354D8">
      <w:pPr>
        <w:jc w:val="both"/>
        <w:rPr>
          <w:sz w:val="22"/>
          <w:szCs w:val="22"/>
        </w:rPr>
      </w:pPr>
      <w:r w:rsidRPr="00112F87">
        <w:rPr>
          <w:sz w:val="22"/>
          <w:szCs w:val="22"/>
        </w:rPr>
        <w:t>Additionally, one application area for joint prediction &amp; compression is medium/hi</w:t>
      </w:r>
      <w:r w:rsidR="00112F87">
        <w:rPr>
          <w:sz w:val="22"/>
          <w:szCs w:val="22"/>
        </w:rPr>
        <w:t>gh speed scenarios where CSI ag</w:t>
      </w:r>
      <w:r w:rsidRPr="00112F87">
        <w:rPr>
          <w:sz w:val="22"/>
          <w:szCs w:val="22"/>
        </w:rPr>
        <w:t>ing is observed in the legacy CSI feedback framework. Owing to the shorter channel coherence time/duration in medium/high speed scenarios, frequen</w:t>
      </w:r>
      <w:r w:rsidR="00112F87">
        <w:rPr>
          <w:sz w:val="22"/>
          <w:szCs w:val="22"/>
        </w:rPr>
        <w:t>t CSI measurements and feedback</w:t>
      </w:r>
      <w:r w:rsidRPr="00112F87">
        <w:rPr>
          <w:sz w:val="22"/>
          <w:szCs w:val="22"/>
        </w:rPr>
        <w:t xml:space="preserve"> might be required. However, frequen</w:t>
      </w:r>
      <w:r w:rsidR="00112F87">
        <w:rPr>
          <w:sz w:val="22"/>
          <w:szCs w:val="22"/>
        </w:rPr>
        <w:t>t CSI measurements and feedback</w:t>
      </w:r>
      <w:r w:rsidRPr="00112F87">
        <w:rPr>
          <w:sz w:val="22"/>
          <w:szCs w:val="22"/>
        </w:rPr>
        <w:t xml:space="preserve"> is inefficient in terms of both feedback overhead and computati</w:t>
      </w:r>
      <w:r w:rsidR="00112F87">
        <w:rPr>
          <w:sz w:val="22"/>
          <w:szCs w:val="22"/>
        </w:rPr>
        <w:t>onal complexity. In this regard</w:t>
      </w:r>
      <w:r w:rsidRPr="00112F87">
        <w:rPr>
          <w:sz w:val="22"/>
          <w:szCs w:val="22"/>
        </w:rPr>
        <w:t xml:space="preserve">, it may be </w:t>
      </w:r>
      <w:r w:rsidR="00112F87">
        <w:rPr>
          <w:sz w:val="22"/>
          <w:szCs w:val="22"/>
        </w:rPr>
        <w:t xml:space="preserve">helpful </w:t>
      </w:r>
      <w:r w:rsidRPr="00112F87">
        <w:rPr>
          <w:sz w:val="22"/>
          <w:szCs w:val="22"/>
        </w:rPr>
        <w:t xml:space="preserve">to investigate CSI feedback compression in </w:t>
      </w:r>
      <w:r w:rsidR="00112F87">
        <w:rPr>
          <w:sz w:val="22"/>
          <w:szCs w:val="22"/>
        </w:rPr>
        <w:t xml:space="preserve">the </w:t>
      </w:r>
      <w:r w:rsidRPr="00112F87">
        <w:rPr>
          <w:sz w:val="22"/>
          <w:szCs w:val="22"/>
        </w:rPr>
        <w:t xml:space="preserve">time domain. </w:t>
      </w:r>
      <w:r w:rsidRPr="00314C7B">
        <w:rPr>
          <w:sz w:val="22"/>
          <w:szCs w:val="22"/>
        </w:rPr>
        <w:t xml:space="preserve">In Fig. </w:t>
      </w:r>
      <w:r w:rsidR="00B232FB">
        <w:rPr>
          <w:sz w:val="22"/>
          <w:szCs w:val="22"/>
        </w:rPr>
        <w:t>7</w:t>
      </w:r>
      <w:r w:rsidR="001A5DC8">
        <w:rPr>
          <w:sz w:val="22"/>
          <w:szCs w:val="22"/>
        </w:rPr>
        <w:t>,</w:t>
      </w:r>
      <w:r w:rsidRPr="00314C7B">
        <w:rPr>
          <w:sz w:val="22"/>
          <w:szCs w:val="22"/>
        </w:rPr>
        <w:t xml:space="preserve"> time</w:t>
      </w:r>
      <w:r w:rsidRPr="00112F87">
        <w:rPr>
          <w:sz w:val="22"/>
          <w:szCs w:val="22"/>
        </w:rPr>
        <w:t xml:space="preserve">-domain compressed CSI which can be applied to </w:t>
      </w:r>
      <w:r w:rsidRPr="001A5DC8">
        <w:rPr>
          <w:i/>
          <w:sz w:val="22"/>
          <w:szCs w:val="22"/>
        </w:rPr>
        <w:t>N</w:t>
      </w:r>
      <w:r w:rsidRPr="00112F87">
        <w:rPr>
          <w:sz w:val="22"/>
          <w:szCs w:val="22"/>
        </w:rPr>
        <w:t xml:space="preserve"> coherence time intervals is depicted</w:t>
      </w:r>
      <w:r w:rsidR="00112F87">
        <w:rPr>
          <w:sz w:val="22"/>
          <w:szCs w:val="22"/>
        </w:rPr>
        <w:t>; i</w:t>
      </w:r>
      <w:r w:rsidRPr="00112F87">
        <w:rPr>
          <w:sz w:val="22"/>
          <w:szCs w:val="22"/>
        </w:rPr>
        <w:t xml:space="preserve">n contrast, N CSI reports in legacy CBs </w:t>
      </w:r>
      <w:r w:rsidR="00112F87">
        <w:rPr>
          <w:sz w:val="22"/>
          <w:szCs w:val="22"/>
        </w:rPr>
        <w:t xml:space="preserve">would be </w:t>
      </w:r>
      <w:r w:rsidRPr="00112F87">
        <w:rPr>
          <w:sz w:val="22"/>
          <w:szCs w:val="22"/>
        </w:rPr>
        <w:t>required</w:t>
      </w:r>
      <w:r w:rsidR="00112F87">
        <w:rPr>
          <w:sz w:val="22"/>
          <w:szCs w:val="22"/>
        </w:rPr>
        <w:t xml:space="preserve"> for this scenario</w:t>
      </w:r>
      <w:r w:rsidRPr="00112F87">
        <w:rPr>
          <w:sz w:val="22"/>
          <w:szCs w:val="22"/>
        </w:rPr>
        <w:t>.</w:t>
      </w:r>
    </w:p>
    <w:p w14:paraId="73A59D73" w14:textId="77777777" w:rsidR="00C354D8" w:rsidRPr="00415C85" w:rsidRDefault="00C354D8" w:rsidP="00415C85">
      <w:pPr>
        <w:jc w:val="both"/>
        <w:rPr>
          <w:sz w:val="22"/>
          <w:szCs w:val="22"/>
        </w:rPr>
      </w:pPr>
    </w:p>
    <w:p w14:paraId="277815CA" w14:textId="00391A5E" w:rsidR="00172D24" w:rsidRDefault="00C354D8" w:rsidP="00314C7B">
      <w:pPr>
        <w:wordWrap/>
        <w:jc w:val="both"/>
        <w:rPr>
          <w:sz w:val="22"/>
          <w:szCs w:val="22"/>
        </w:rPr>
      </w:pPr>
      <w:r w:rsidRPr="00112F87">
        <w:rPr>
          <w:sz w:val="22"/>
          <w:szCs w:val="22"/>
        </w:rPr>
        <w:t xml:space="preserve">Finally, another advantage of AI/ML-based CSI feedback enhancement is its ability to achieve non-linear compression. DFT </w:t>
      </w:r>
      <w:r w:rsidR="00B13ADD">
        <w:rPr>
          <w:sz w:val="22"/>
          <w:szCs w:val="22"/>
        </w:rPr>
        <w:t>basis vectors-based compression has</w:t>
      </w:r>
      <w:r w:rsidRPr="00112F87">
        <w:rPr>
          <w:sz w:val="22"/>
          <w:szCs w:val="22"/>
        </w:rPr>
        <w:t xml:space="preserve"> been utilized in Rel. 15</w:t>
      </w:r>
      <w:r w:rsidR="00B13ADD">
        <w:rPr>
          <w:sz w:val="22"/>
          <w:szCs w:val="22"/>
        </w:rPr>
        <w:t>-17 CBs for spatial &amp; frequency-</w:t>
      </w:r>
      <w:r w:rsidRPr="00112F87">
        <w:rPr>
          <w:sz w:val="22"/>
          <w:szCs w:val="22"/>
        </w:rPr>
        <w:t>domain compression. Basis vectors-based representation of precoding vectors is computationally advantageous. However, basis vectors-based representation may incur a non-trivial approximation error due to</w:t>
      </w:r>
      <w:r w:rsidR="00B13ADD">
        <w:rPr>
          <w:sz w:val="22"/>
          <w:szCs w:val="22"/>
        </w:rPr>
        <w:t xml:space="preserve"> </w:t>
      </w:r>
      <w:r w:rsidRPr="00112F87">
        <w:rPr>
          <w:sz w:val="22"/>
          <w:szCs w:val="22"/>
        </w:rPr>
        <w:t xml:space="preserve">incomplete basis representation, fixed basis sampling, fixed (RRC-configured) number of basis vectors, etc. In particular, to reduce CSI feedback overhead and achieve efficient representation, </w:t>
      </w:r>
      <w:r w:rsidR="004D6286">
        <w:rPr>
          <w:sz w:val="22"/>
          <w:szCs w:val="22"/>
        </w:rPr>
        <w:t xml:space="preserve">the </w:t>
      </w:r>
      <w:r w:rsidRPr="00112F87">
        <w:rPr>
          <w:sz w:val="22"/>
          <w:szCs w:val="22"/>
        </w:rPr>
        <w:t>conventional schemes (Rel</w:t>
      </w:r>
      <w:r w:rsidR="00B13ADD">
        <w:rPr>
          <w:sz w:val="22"/>
          <w:szCs w:val="22"/>
        </w:rPr>
        <w:t xml:space="preserve">. </w:t>
      </w:r>
      <w:r w:rsidR="009D498A">
        <w:rPr>
          <w:sz w:val="22"/>
          <w:szCs w:val="22"/>
        </w:rPr>
        <w:t>16-</w:t>
      </w:r>
      <w:r w:rsidRPr="00112F87">
        <w:rPr>
          <w:sz w:val="22"/>
          <w:szCs w:val="22"/>
        </w:rPr>
        <w:t>17 codebooks and t</w:t>
      </w:r>
      <w:r w:rsidR="00B13ADD">
        <w:rPr>
          <w:sz w:val="22"/>
          <w:szCs w:val="22"/>
        </w:rPr>
        <w:t>heir potential enhancement in Rel. 18 for Doppler-</w:t>
      </w:r>
      <w:r w:rsidRPr="00112F87">
        <w:rPr>
          <w:sz w:val="22"/>
          <w:szCs w:val="22"/>
        </w:rPr>
        <w:t xml:space="preserve">domain compression) represent the CSI with fewer number of basis vectors, i.e., </w:t>
      </w:r>
      <w:r w:rsidRPr="00112F87">
        <w:rPr>
          <w:i/>
          <w:sz w:val="22"/>
          <w:szCs w:val="22"/>
        </w:rPr>
        <w:t>L</w:t>
      </w:r>
      <w:r w:rsidRPr="00112F87">
        <w:rPr>
          <w:sz w:val="22"/>
          <w:szCs w:val="22"/>
        </w:rPr>
        <w:t xml:space="preserve"> spatial, </w:t>
      </w:r>
      <w:r w:rsidRPr="00112F87">
        <w:rPr>
          <w:i/>
          <w:sz w:val="22"/>
          <w:szCs w:val="22"/>
        </w:rPr>
        <w:t>M</w:t>
      </w:r>
      <w:r w:rsidRPr="00112F87">
        <w:rPr>
          <w:i/>
          <w:sz w:val="22"/>
          <w:szCs w:val="22"/>
          <w:vertAlign w:val="subscript"/>
        </w:rPr>
        <w:t>[v]</w:t>
      </w:r>
      <w:r w:rsidR="00B13ADD">
        <w:rPr>
          <w:sz w:val="22"/>
          <w:szCs w:val="22"/>
        </w:rPr>
        <w:t xml:space="preserve"> </w:t>
      </w:r>
      <w:r w:rsidRPr="00112F87">
        <w:rPr>
          <w:sz w:val="22"/>
          <w:szCs w:val="22"/>
        </w:rPr>
        <w:t xml:space="preserve">frequency and </w:t>
      </w:r>
      <w:r w:rsidRPr="00B13ADD">
        <w:rPr>
          <w:i/>
          <w:sz w:val="22"/>
          <w:szCs w:val="22"/>
        </w:rPr>
        <w:t>M</w:t>
      </w:r>
      <w:r w:rsidRPr="00B13ADD">
        <w:rPr>
          <w:i/>
          <w:sz w:val="22"/>
          <w:szCs w:val="22"/>
          <w:vertAlign w:val="subscript"/>
        </w:rPr>
        <w:t>[d]</w:t>
      </w:r>
      <w:r w:rsidRPr="00112F87">
        <w:rPr>
          <w:sz w:val="22"/>
          <w:szCs w:val="22"/>
        </w:rPr>
        <w:t xml:space="preserve"> Doppler basis vectors, as compared to the full set of orthogonal basis vectors</w:t>
      </w:r>
      <w:r w:rsidR="004A0442">
        <w:rPr>
          <w:sz w:val="22"/>
          <w:szCs w:val="22"/>
        </w:rPr>
        <w:t xml:space="preserve">, </w:t>
      </w:r>
      <w:r w:rsidR="004D6286">
        <w:rPr>
          <w:sz w:val="22"/>
          <w:szCs w:val="22"/>
        </w:rPr>
        <w:t>the number of which are</w:t>
      </w:r>
      <w:r w:rsidRPr="00112F87">
        <w:rPr>
          <w:i/>
          <w:position w:val="-10"/>
          <w:sz w:val="22"/>
          <w:szCs w:val="22"/>
        </w:rPr>
        <w:object w:dxaOrig="340" w:dyaOrig="300" w14:anchorId="45BED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6.4pt" o:ole="">
            <v:imagedata r:id="rId15" o:title=""/>
          </v:shape>
          <o:OLEObject Type="Embed" ProgID="Equation.DSMT4" ShapeID="_x0000_i1025" DrawAspect="Content" ObjectID="_1726043080" r:id="rId16"/>
        </w:object>
      </w:r>
      <w:r w:rsidRPr="00112F87">
        <w:rPr>
          <w:sz w:val="22"/>
          <w:szCs w:val="22"/>
        </w:rPr>
        <w:t xml:space="preserve">, </w:t>
      </w:r>
      <w:r w:rsidRPr="00112F87">
        <w:rPr>
          <w:i/>
          <w:sz w:val="22"/>
          <w:szCs w:val="22"/>
        </w:rPr>
        <w:t>N</w:t>
      </w:r>
      <w:r w:rsidRPr="00112F87">
        <w:rPr>
          <w:i/>
          <w:sz w:val="22"/>
          <w:szCs w:val="22"/>
          <w:vertAlign w:val="subscript"/>
        </w:rPr>
        <w:t>3</w:t>
      </w:r>
      <w:r w:rsidR="00B13ADD">
        <w:rPr>
          <w:i/>
          <w:sz w:val="22"/>
          <w:szCs w:val="22"/>
          <w:vertAlign w:val="subscript"/>
        </w:rPr>
        <w:t>,</w:t>
      </w:r>
      <w:r w:rsidRPr="00112F87">
        <w:rPr>
          <w:sz w:val="22"/>
          <w:szCs w:val="22"/>
        </w:rPr>
        <w:t xml:space="preserve"> and </w:t>
      </w:r>
      <w:r w:rsidRPr="00112F87">
        <w:rPr>
          <w:i/>
          <w:sz w:val="22"/>
          <w:szCs w:val="22"/>
        </w:rPr>
        <w:t>N</w:t>
      </w:r>
      <w:r w:rsidRPr="00112F87">
        <w:rPr>
          <w:i/>
          <w:sz w:val="22"/>
          <w:szCs w:val="22"/>
          <w:vertAlign w:val="subscript"/>
        </w:rPr>
        <w:t>[4]</w:t>
      </w:r>
      <w:r w:rsidRPr="00112F87">
        <w:rPr>
          <w:sz w:val="22"/>
          <w:szCs w:val="22"/>
        </w:rPr>
        <w:t>, respectively, where</w:t>
      </w:r>
      <w:r w:rsidRPr="00112F87">
        <w:rPr>
          <w:position w:val="-10"/>
          <w:sz w:val="22"/>
          <w:szCs w:val="22"/>
        </w:rPr>
        <w:object w:dxaOrig="680" w:dyaOrig="300" w14:anchorId="462F3A9B">
          <v:shape id="_x0000_i1026" type="#_x0000_t75" style="width:34.8pt;height:16.4pt" o:ole="">
            <v:imagedata r:id="rId17" o:title=""/>
          </v:shape>
          <o:OLEObject Type="Embed" ProgID="Equation.DSMT4" ShapeID="_x0000_i1026" DrawAspect="Content" ObjectID="_1726043081" r:id="rId18"/>
        </w:object>
      </w:r>
      <w:r w:rsidRPr="00112F87">
        <w:rPr>
          <w:sz w:val="22"/>
          <w:szCs w:val="22"/>
        </w:rPr>
        <w:t xml:space="preserve">, </w:t>
      </w:r>
      <w:r w:rsidRPr="00112F87">
        <w:rPr>
          <w:position w:val="-10"/>
          <w:sz w:val="22"/>
          <w:szCs w:val="22"/>
        </w:rPr>
        <w:object w:dxaOrig="800" w:dyaOrig="300" w14:anchorId="1CE82E78">
          <v:shape id="_x0000_i1027" type="#_x0000_t75" style="width:40.8pt;height:16.4pt" o:ole="">
            <v:imagedata r:id="rId19" o:title=""/>
          </v:shape>
          <o:OLEObject Type="Embed" ProgID="Equation.DSMT4" ShapeID="_x0000_i1027" DrawAspect="Content" ObjectID="_1726043082" r:id="rId20"/>
        </w:object>
      </w:r>
      <w:r w:rsidRPr="00112F87">
        <w:rPr>
          <w:sz w:val="22"/>
          <w:szCs w:val="22"/>
        </w:rPr>
        <w:t xml:space="preserve">and </w:t>
      </w:r>
      <w:r w:rsidRPr="00112F87">
        <w:rPr>
          <w:position w:val="-14"/>
          <w:sz w:val="22"/>
          <w:szCs w:val="22"/>
        </w:rPr>
        <w:object w:dxaOrig="960" w:dyaOrig="340" w14:anchorId="124B6320">
          <v:shape id="_x0000_i1028" type="#_x0000_t75" style="width:48pt;height:16.8pt" o:ole="">
            <v:imagedata r:id="rId21" o:title=""/>
          </v:shape>
          <o:OLEObject Type="Embed" ProgID="Equation.DSMT4" ShapeID="_x0000_i1028" DrawAspect="Content" ObjectID="_1726043083" r:id="rId22"/>
        </w:object>
      </w:r>
      <w:r w:rsidRPr="00112F87">
        <w:rPr>
          <w:sz w:val="22"/>
          <w:szCs w:val="22"/>
        </w:rPr>
        <w:t xml:space="preserve">. This incomplete basis representation results in imperfect representation or approximation loss. Furthermore, the number of basis vectors, i.e., </w:t>
      </w:r>
      <w:r w:rsidRPr="00112F87">
        <w:rPr>
          <w:i/>
          <w:sz w:val="22"/>
          <w:szCs w:val="22"/>
        </w:rPr>
        <w:t>L</w:t>
      </w:r>
      <w:r w:rsidRPr="00112F87">
        <w:rPr>
          <w:sz w:val="22"/>
          <w:szCs w:val="22"/>
        </w:rPr>
        <w:t xml:space="preserve">, </w:t>
      </w:r>
      <w:r w:rsidRPr="00112F87">
        <w:rPr>
          <w:i/>
          <w:sz w:val="22"/>
          <w:szCs w:val="22"/>
        </w:rPr>
        <w:t>M</w:t>
      </w:r>
      <w:r w:rsidR="00B13ADD" w:rsidRPr="00B13ADD">
        <w:rPr>
          <w:i/>
          <w:sz w:val="22"/>
          <w:szCs w:val="22"/>
          <w:vertAlign w:val="subscript"/>
        </w:rPr>
        <w:t>[</w:t>
      </w:r>
      <w:r w:rsidRPr="00112F87">
        <w:rPr>
          <w:i/>
          <w:sz w:val="22"/>
          <w:szCs w:val="22"/>
          <w:vertAlign w:val="subscript"/>
        </w:rPr>
        <w:t>v</w:t>
      </w:r>
      <w:r w:rsidR="00B13ADD">
        <w:rPr>
          <w:i/>
          <w:sz w:val="22"/>
          <w:szCs w:val="22"/>
          <w:vertAlign w:val="subscript"/>
        </w:rPr>
        <w:t>]</w:t>
      </w:r>
      <w:r w:rsidRPr="00112F87">
        <w:rPr>
          <w:sz w:val="22"/>
          <w:szCs w:val="22"/>
        </w:rPr>
        <w:t xml:space="preserve"> and </w:t>
      </w:r>
      <w:r w:rsidRPr="00112F87">
        <w:rPr>
          <w:i/>
          <w:sz w:val="22"/>
          <w:szCs w:val="22"/>
        </w:rPr>
        <w:t>M</w:t>
      </w:r>
      <w:r w:rsidRPr="00112F87">
        <w:rPr>
          <w:i/>
          <w:sz w:val="22"/>
          <w:szCs w:val="22"/>
          <w:vertAlign w:val="subscript"/>
        </w:rPr>
        <w:t>[d]</w:t>
      </w:r>
      <w:r w:rsidRPr="00112F87">
        <w:rPr>
          <w:sz w:val="22"/>
          <w:szCs w:val="22"/>
        </w:rPr>
        <w:t xml:space="preserve">, and the dimension of the basis vectors (sampling), i.e., </w:t>
      </w:r>
      <w:r w:rsidRPr="00112F87">
        <w:rPr>
          <w:i/>
          <w:sz w:val="22"/>
          <w:szCs w:val="22"/>
        </w:rPr>
        <w:t>N</w:t>
      </w:r>
      <w:r w:rsidRPr="00112F87">
        <w:rPr>
          <w:i/>
          <w:sz w:val="22"/>
          <w:szCs w:val="22"/>
          <w:vertAlign w:val="subscript"/>
        </w:rPr>
        <w:t>tx</w:t>
      </w:r>
      <w:r w:rsidRPr="00112F87">
        <w:rPr>
          <w:sz w:val="22"/>
          <w:szCs w:val="22"/>
        </w:rPr>
        <w:t xml:space="preserve">, </w:t>
      </w:r>
      <w:r w:rsidRPr="00112F87">
        <w:rPr>
          <w:i/>
          <w:sz w:val="22"/>
          <w:szCs w:val="22"/>
        </w:rPr>
        <w:t>N</w:t>
      </w:r>
      <w:r w:rsidRPr="00112F87">
        <w:rPr>
          <w:i/>
          <w:sz w:val="22"/>
          <w:szCs w:val="22"/>
          <w:vertAlign w:val="subscript"/>
        </w:rPr>
        <w:t>3</w:t>
      </w:r>
      <w:r w:rsidRPr="00112F87">
        <w:rPr>
          <w:sz w:val="22"/>
          <w:szCs w:val="22"/>
        </w:rPr>
        <w:t xml:space="preserve"> and </w:t>
      </w:r>
      <w:r w:rsidR="00971C04" w:rsidRPr="00112F87">
        <w:rPr>
          <w:i/>
          <w:sz w:val="22"/>
          <w:szCs w:val="22"/>
        </w:rPr>
        <w:t>N</w:t>
      </w:r>
      <w:r w:rsidR="00971C04" w:rsidRPr="00112F87">
        <w:rPr>
          <w:i/>
          <w:sz w:val="22"/>
          <w:szCs w:val="22"/>
          <w:vertAlign w:val="subscript"/>
        </w:rPr>
        <w:t>[</w:t>
      </w:r>
      <w:r w:rsidRPr="00112F87">
        <w:rPr>
          <w:i/>
          <w:sz w:val="22"/>
          <w:szCs w:val="22"/>
          <w:vertAlign w:val="subscript"/>
        </w:rPr>
        <w:t xml:space="preserve">4 ] </w:t>
      </w:r>
      <w:r w:rsidR="00B13ADD">
        <w:rPr>
          <w:sz w:val="22"/>
          <w:szCs w:val="22"/>
        </w:rPr>
        <w:t xml:space="preserve">are </w:t>
      </w:r>
      <w:r w:rsidRPr="00112F87">
        <w:rPr>
          <w:sz w:val="22"/>
          <w:szCs w:val="22"/>
        </w:rPr>
        <w:t>fixed (RRC confi</w:t>
      </w:r>
      <w:r w:rsidR="00B13ADD">
        <w:rPr>
          <w:sz w:val="22"/>
          <w:szCs w:val="22"/>
        </w:rPr>
        <w:t xml:space="preserve">gured), </w:t>
      </w:r>
      <w:r w:rsidR="004D6286">
        <w:rPr>
          <w:sz w:val="22"/>
          <w:szCs w:val="22"/>
        </w:rPr>
        <w:t xml:space="preserve">will result in </w:t>
      </w:r>
      <w:r w:rsidRPr="00112F87">
        <w:rPr>
          <w:sz w:val="22"/>
          <w:szCs w:val="22"/>
        </w:rPr>
        <w:t>lacking flexibility. Moreover, the existing codebooks rely on fixed (linear) quantization for amplitude</w:t>
      </w:r>
      <w:r w:rsidR="004D6286">
        <w:rPr>
          <w:sz w:val="22"/>
          <w:szCs w:val="22"/>
        </w:rPr>
        <w:t>s</w:t>
      </w:r>
      <w:r w:rsidRPr="00112F87">
        <w:rPr>
          <w:sz w:val="22"/>
          <w:szCs w:val="22"/>
        </w:rPr>
        <w:t xml:space="preserve"> and phase coeffic</w:t>
      </w:r>
      <w:r w:rsidR="00B13ADD">
        <w:rPr>
          <w:sz w:val="22"/>
          <w:szCs w:val="22"/>
        </w:rPr>
        <w:t>ients reporting. In this regard</w:t>
      </w:r>
      <w:r w:rsidRPr="00112F87">
        <w:rPr>
          <w:sz w:val="22"/>
          <w:szCs w:val="22"/>
        </w:rPr>
        <w:t>, due to the non-linear approximation property of auto-encoders (AEs),</w:t>
      </w:r>
      <w:r w:rsidR="00B13ADD">
        <w:rPr>
          <w:sz w:val="22"/>
          <w:szCs w:val="22"/>
        </w:rPr>
        <w:t xml:space="preserve"> </w:t>
      </w:r>
      <w:r w:rsidRPr="00112F87">
        <w:rPr>
          <w:sz w:val="22"/>
          <w:szCs w:val="22"/>
        </w:rPr>
        <w:t>AI/ML</w:t>
      </w:r>
      <w:r w:rsidR="00B13ADD">
        <w:rPr>
          <w:sz w:val="22"/>
          <w:szCs w:val="22"/>
        </w:rPr>
        <w:t>-based</w:t>
      </w:r>
      <w:r w:rsidRPr="00112F87">
        <w:rPr>
          <w:sz w:val="22"/>
          <w:szCs w:val="22"/>
        </w:rPr>
        <w:t xml:space="preserve"> sampling and quantization may provide more flexibility (degree</w:t>
      </w:r>
      <w:r w:rsidR="00B13ADD">
        <w:rPr>
          <w:sz w:val="22"/>
          <w:szCs w:val="22"/>
        </w:rPr>
        <w:t>s</w:t>
      </w:r>
      <w:r w:rsidRPr="00112F87">
        <w:rPr>
          <w:sz w:val="22"/>
          <w:szCs w:val="22"/>
        </w:rPr>
        <w:t xml:space="preserve">-of-freedom) and reduce quantization/approximation error. The nonlinear compression of CSI is depicted </w:t>
      </w:r>
      <w:r w:rsidRPr="00314C7B">
        <w:rPr>
          <w:sz w:val="22"/>
          <w:szCs w:val="22"/>
        </w:rPr>
        <w:t xml:space="preserve">in Fig. </w:t>
      </w:r>
      <w:r w:rsidR="00C827E2">
        <w:rPr>
          <w:sz w:val="22"/>
          <w:szCs w:val="22"/>
        </w:rPr>
        <w:t>7</w:t>
      </w:r>
      <w:r w:rsidR="00C827E2" w:rsidRPr="00314C7B">
        <w:rPr>
          <w:sz w:val="22"/>
          <w:szCs w:val="22"/>
        </w:rPr>
        <w:t xml:space="preserve"> </w:t>
      </w:r>
      <w:r w:rsidRPr="00314C7B">
        <w:rPr>
          <w:sz w:val="22"/>
          <w:szCs w:val="22"/>
        </w:rPr>
        <w:t xml:space="preserve">by </w:t>
      </w:r>
      <w:r w:rsidRPr="00112F87">
        <w:rPr>
          <w:sz w:val="22"/>
          <w:szCs w:val="22"/>
        </w:rPr>
        <w:t xml:space="preserve">a broken yellow line as </w:t>
      </w:r>
      <w:r w:rsidR="00B13ADD">
        <w:rPr>
          <w:sz w:val="22"/>
          <w:szCs w:val="22"/>
        </w:rPr>
        <w:t>opposed to linear (basis-vector-</w:t>
      </w:r>
      <w:r w:rsidRPr="00112F87">
        <w:rPr>
          <w:sz w:val="22"/>
          <w:szCs w:val="22"/>
        </w:rPr>
        <w:t>based) compression along the axes of the three dimensions.</w:t>
      </w:r>
    </w:p>
    <w:p w14:paraId="05577848" w14:textId="6935125F" w:rsidR="006A1158" w:rsidRDefault="006A1158" w:rsidP="00C354D8">
      <w:pPr>
        <w:wordWrap/>
        <w:rPr>
          <w:sz w:val="22"/>
          <w:szCs w:val="22"/>
        </w:rPr>
      </w:pPr>
    </w:p>
    <w:p w14:paraId="44E89CEE" w14:textId="77777777" w:rsidR="00172D24" w:rsidRDefault="00172D24" w:rsidP="00C354D8">
      <w:pPr>
        <w:pStyle w:val="Heading2"/>
        <w:spacing w:before="0" w:after="0"/>
      </w:pPr>
      <w:r>
        <w:t>Description</w:t>
      </w:r>
    </w:p>
    <w:p w14:paraId="2F8E3358" w14:textId="1A13C9EB" w:rsidR="007B05E4" w:rsidRPr="007B05E4" w:rsidRDefault="007B05E4" w:rsidP="007B05E4">
      <w:pPr>
        <w:wordWrap/>
        <w:rPr>
          <w:sz w:val="22"/>
          <w:szCs w:val="22"/>
        </w:rPr>
      </w:pPr>
    </w:p>
    <w:p w14:paraId="7D547AED" w14:textId="77777777" w:rsidR="007B05E4" w:rsidRPr="007B05E4" w:rsidRDefault="007B05E4" w:rsidP="007B05E4">
      <w:pPr>
        <w:pStyle w:val="ListParagraph"/>
        <w:spacing w:after="0"/>
        <w:ind w:left="1440"/>
        <w:jc w:val="center"/>
        <w:rPr>
          <w:sz w:val="22"/>
          <w:szCs w:val="22"/>
        </w:rPr>
      </w:pPr>
      <w:r w:rsidRPr="007B05E4">
        <w:rPr>
          <w:noProof/>
          <w:sz w:val="22"/>
          <w:szCs w:val="22"/>
          <w:lang w:val="en-US"/>
        </w:rPr>
        <w:drawing>
          <wp:inline distT="0" distB="0" distL="0" distR="0" wp14:anchorId="21F33A25" wp14:editId="0B0A574A">
            <wp:extent cx="3208081" cy="11804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90290" cy="1210715"/>
                    </a:xfrm>
                    <a:prstGeom prst="rect">
                      <a:avLst/>
                    </a:prstGeom>
                    <a:noFill/>
                  </pic:spPr>
                </pic:pic>
              </a:graphicData>
            </a:graphic>
          </wp:inline>
        </w:drawing>
      </w:r>
    </w:p>
    <w:p w14:paraId="2CFCCCA3" w14:textId="29B542F8" w:rsidR="007B05E4" w:rsidRPr="007B05E4" w:rsidRDefault="00F67BDA" w:rsidP="007B05E4">
      <w:pPr>
        <w:wordWrap/>
        <w:jc w:val="center"/>
        <w:rPr>
          <w:sz w:val="22"/>
          <w:szCs w:val="22"/>
        </w:rPr>
      </w:pPr>
      <w:r>
        <w:rPr>
          <w:sz w:val="22"/>
          <w:szCs w:val="22"/>
        </w:rPr>
        <w:t>Figure</w:t>
      </w:r>
      <w:r w:rsidR="007B05E4" w:rsidRPr="00314C7B">
        <w:rPr>
          <w:sz w:val="22"/>
          <w:szCs w:val="22"/>
        </w:rPr>
        <w:t xml:space="preserve"> </w:t>
      </w:r>
      <w:r w:rsidR="002218B2">
        <w:rPr>
          <w:sz w:val="22"/>
          <w:szCs w:val="22"/>
        </w:rPr>
        <w:t>8</w:t>
      </w:r>
      <w:r w:rsidR="003F5C3B" w:rsidRPr="00314C7B">
        <w:rPr>
          <w:sz w:val="22"/>
          <w:szCs w:val="22"/>
        </w:rPr>
        <w:t xml:space="preserve">: </w:t>
      </w:r>
      <w:r w:rsidR="007B05E4" w:rsidRPr="00314C7B">
        <w:rPr>
          <w:sz w:val="22"/>
          <w:szCs w:val="22"/>
        </w:rPr>
        <w:t xml:space="preserve">CSI compression </w:t>
      </w:r>
      <w:r w:rsidR="007B05E4" w:rsidRPr="007B05E4">
        <w:rPr>
          <w:sz w:val="22"/>
          <w:szCs w:val="22"/>
        </w:rPr>
        <w:t xml:space="preserve">from </w:t>
      </w:r>
      <w:r w:rsidR="007B05E4" w:rsidRPr="001F43B4">
        <w:rPr>
          <w:i/>
          <w:sz w:val="22"/>
          <w:szCs w:val="22"/>
        </w:rPr>
        <w:t>M</w:t>
      </w:r>
      <w:r w:rsidR="007B05E4" w:rsidRPr="007B05E4">
        <w:rPr>
          <w:sz w:val="22"/>
          <w:szCs w:val="22"/>
        </w:rPr>
        <w:t xml:space="preserve"> measurements and prediction/extrapolation to N time instants/intervals</w:t>
      </w:r>
    </w:p>
    <w:p w14:paraId="79434A79" w14:textId="77777777" w:rsidR="007B05E4" w:rsidRPr="007B05E4" w:rsidRDefault="007B05E4" w:rsidP="007B05E4">
      <w:pPr>
        <w:wordWrap/>
        <w:rPr>
          <w:sz w:val="22"/>
          <w:szCs w:val="22"/>
        </w:rPr>
      </w:pPr>
    </w:p>
    <w:p w14:paraId="258D0C2E" w14:textId="38EA7FC8" w:rsidR="007B05E4" w:rsidRPr="007B05E4" w:rsidRDefault="007B05E4" w:rsidP="007B05E4">
      <w:pPr>
        <w:wordWrap/>
        <w:jc w:val="both"/>
        <w:rPr>
          <w:sz w:val="22"/>
          <w:szCs w:val="22"/>
        </w:rPr>
      </w:pPr>
      <w:r w:rsidRPr="007B05E4">
        <w:rPr>
          <w:sz w:val="22"/>
          <w:szCs w:val="22"/>
        </w:rPr>
        <w:t xml:space="preserve">Joint CSI prediction and compression allows the UE to report a CSI that may be used by the gNB to derive multiple CSI </w:t>
      </w:r>
      <w:r w:rsidR="001A5DC8">
        <w:rPr>
          <w:sz w:val="22"/>
          <w:szCs w:val="22"/>
        </w:rPr>
        <w:t xml:space="preserve">which </w:t>
      </w:r>
      <w:r w:rsidRPr="007B05E4">
        <w:rPr>
          <w:sz w:val="22"/>
          <w:szCs w:val="22"/>
        </w:rPr>
        <w:t xml:space="preserve">can be applied to multiple future time instants/intervals. Thus, the CSI in this sub-use case </w:t>
      </w:r>
      <w:r w:rsidRPr="007B05E4">
        <w:rPr>
          <w:sz w:val="22"/>
          <w:szCs w:val="22"/>
        </w:rPr>
        <w:lastRenderedPageBreak/>
        <w:t xml:space="preserve">involves time-domain CSI compression in addition </w:t>
      </w:r>
      <w:r w:rsidR="000501B8">
        <w:rPr>
          <w:sz w:val="22"/>
          <w:szCs w:val="22"/>
        </w:rPr>
        <w:t>to spatial &amp; frequency-domain compression</w:t>
      </w:r>
      <w:r w:rsidR="00057390">
        <w:rPr>
          <w:sz w:val="22"/>
          <w:szCs w:val="22"/>
        </w:rPr>
        <w:t>, i.e., spatial-frequency-time domain compression</w:t>
      </w:r>
      <w:r w:rsidR="000501B8">
        <w:rPr>
          <w:sz w:val="22"/>
          <w:szCs w:val="22"/>
        </w:rPr>
        <w:t>.</w:t>
      </w:r>
    </w:p>
    <w:p w14:paraId="2F18FCE1" w14:textId="77777777" w:rsidR="007B05E4" w:rsidRPr="007B05E4" w:rsidRDefault="007B05E4" w:rsidP="007B05E4">
      <w:pPr>
        <w:wordWrap/>
        <w:rPr>
          <w:sz w:val="22"/>
          <w:szCs w:val="22"/>
        </w:rPr>
      </w:pPr>
    </w:p>
    <w:p w14:paraId="6CAA181B" w14:textId="77777777" w:rsidR="007B05E4" w:rsidRPr="007B05E4" w:rsidRDefault="007B05E4" w:rsidP="007B05E4">
      <w:pPr>
        <w:pStyle w:val="ListParagraph"/>
        <w:spacing w:after="0"/>
        <w:ind w:left="1440"/>
        <w:jc w:val="center"/>
        <w:rPr>
          <w:sz w:val="22"/>
          <w:szCs w:val="22"/>
        </w:rPr>
      </w:pPr>
      <w:r w:rsidRPr="007B05E4">
        <w:rPr>
          <w:noProof/>
          <w:sz w:val="22"/>
          <w:szCs w:val="22"/>
          <w:lang w:val="en-US"/>
        </w:rPr>
        <w:drawing>
          <wp:inline distT="0" distB="0" distL="0" distR="0" wp14:anchorId="26C36E0D" wp14:editId="3261BD18">
            <wp:extent cx="4813540" cy="810606"/>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45163" cy="815931"/>
                    </a:xfrm>
                    <a:prstGeom prst="rect">
                      <a:avLst/>
                    </a:prstGeom>
                    <a:noFill/>
                  </pic:spPr>
                </pic:pic>
              </a:graphicData>
            </a:graphic>
          </wp:inline>
        </w:drawing>
      </w:r>
    </w:p>
    <w:p w14:paraId="546BB1E1" w14:textId="29D6EE20" w:rsidR="007B05E4" w:rsidRDefault="00F67BDA" w:rsidP="007B05E4">
      <w:pPr>
        <w:wordWrap/>
        <w:jc w:val="center"/>
        <w:rPr>
          <w:sz w:val="22"/>
          <w:szCs w:val="22"/>
        </w:rPr>
      </w:pPr>
      <w:r>
        <w:rPr>
          <w:sz w:val="22"/>
          <w:szCs w:val="22"/>
        </w:rPr>
        <w:t>Figure</w:t>
      </w:r>
      <w:r w:rsidR="007B05E4" w:rsidRPr="00314C7B">
        <w:rPr>
          <w:sz w:val="22"/>
          <w:szCs w:val="22"/>
        </w:rPr>
        <w:t xml:space="preserve"> </w:t>
      </w:r>
      <w:r w:rsidR="002218B2">
        <w:rPr>
          <w:sz w:val="22"/>
          <w:szCs w:val="22"/>
        </w:rPr>
        <w:t>9</w:t>
      </w:r>
      <w:r w:rsidR="003F5C3B" w:rsidRPr="00314C7B">
        <w:rPr>
          <w:sz w:val="22"/>
          <w:szCs w:val="22"/>
        </w:rPr>
        <w:t>:</w:t>
      </w:r>
      <w:r w:rsidR="007B05E4" w:rsidRPr="00314C7B">
        <w:rPr>
          <w:sz w:val="22"/>
          <w:szCs w:val="22"/>
        </w:rPr>
        <w:t xml:space="preserve"> Approach </w:t>
      </w:r>
      <w:r w:rsidR="001A5DC8">
        <w:rPr>
          <w:sz w:val="22"/>
          <w:szCs w:val="22"/>
        </w:rPr>
        <w:t>1: p</w:t>
      </w:r>
      <w:r w:rsidR="007B05E4" w:rsidRPr="007B05E4">
        <w:rPr>
          <w:sz w:val="22"/>
          <w:szCs w:val="22"/>
        </w:rPr>
        <w:t xml:space="preserve">rediction at gNB vs. Approach 2: </w:t>
      </w:r>
      <w:r w:rsidR="001A5DC8">
        <w:rPr>
          <w:sz w:val="22"/>
          <w:szCs w:val="22"/>
        </w:rPr>
        <w:t>p</w:t>
      </w:r>
      <w:r w:rsidR="007B05E4" w:rsidRPr="007B05E4">
        <w:rPr>
          <w:sz w:val="22"/>
          <w:szCs w:val="22"/>
        </w:rPr>
        <w:t>rediction at UE</w:t>
      </w:r>
    </w:p>
    <w:p w14:paraId="08E57850" w14:textId="25EBDD8B" w:rsidR="00FF2EFA" w:rsidRDefault="00FF2EFA" w:rsidP="00757BCC">
      <w:pPr>
        <w:wordWrap/>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EFA" w:rsidRPr="006242DA" w14:paraId="3FEFA8FF" w14:textId="77777777" w:rsidTr="006A1F9D">
        <w:tc>
          <w:tcPr>
            <w:tcW w:w="9629" w:type="dxa"/>
            <w:shd w:val="clear" w:color="auto" w:fill="auto"/>
          </w:tcPr>
          <w:p w14:paraId="0A6C794C" w14:textId="77777777" w:rsidR="00FF2EFA" w:rsidRPr="00D50843" w:rsidRDefault="00FF2EFA" w:rsidP="006A1F9D">
            <w:pPr>
              <w:shd w:val="clear" w:color="auto" w:fill="FFFFFF"/>
              <w:rPr>
                <w:rFonts w:eastAsia="DengXian"/>
                <w:lang w:eastAsia="zh-CN"/>
              </w:rPr>
            </w:pPr>
          </w:p>
          <w:p w14:paraId="7E760B2F" w14:textId="77777777" w:rsidR="00FF2EFA" w:rsidRPr="00D50843" w:rsidRDefault="00FF2EFA" w:rsidP="006A1F9D">
            <w:pPr>
              <w:shd w:val="clear" w:color="auto" w:fill="FFFFFF"/>
              <w:rPr>
                <w:rFonts w:eastAsia="DengXian"/>
                <w:lang w:eastAsia="zh-CN"/>
              </w:rPr>
            </w:pPr>
            <w:r w:rsidRPr="00D50843">
              <w:rPr>
                <w:rFonts w:eastAsia="DengXian" w:hint="eastAsia"/>
                <w:lang w:eastAsia="zh-CN"/>
              </w:rPr>
              <w:t>C</w:t>
            </w:r>
            <w:r w:rsidRPr="00D50843">
              <w:rPr>
                <w:rFonts w:eastAsia="DengXian"/>
                <w:lang w:eastAsia="zh-CN"/>
              </w:rPr>
              <w:t>onclusion</w:t>
            </w:r>
          </w:p>
          <w:p w14:paraId="1197FB38" w14:textId="77777777" w:rsidR="00FF2EFA" w:rsidRDefault="00FF2EFA" w:rsidP="00820D32">
            <w:pPr>
              <w:widowControl/>
              <w:numPr>
                <w:ilvl w:val="0"/>
                <w:numId w:val="25"/>
              </w:numPr>
              <w:shd w:val="clear" w:color="auto" w:fill="FFFFFF"/>
              <w:wordWrap/>
              <w:autoSpaceDE/>
              <w:autoSpaceDN/>
              <w:rPr>
                <w:lang w:eastAsia="x-none"/>
              </w:rPr>
            </w:pPr>
            <w:r w:rsidRPr="00DC24FA">
              <w:rPr>
                <w:lang w:eastAsia="x-none"/>
              </w:rPr>
              <w:t>Further discuss temporal-spatial-frequency domain CSI compression using two-sided model as a possible sub-use case for CSI feedback enhancement after evaluation methodology discussion.</w:t>
            </w:r>
          </w:p>
          <w:p w14:paraId="0E8D519D" w14:textId="77777777" w:rsidR="00FF2EFA" w:rsidRPr="00DC24FA" w:rsidRDefault="00FF2EFA" w:rsidP="00820D32">
            <w:pPr>
              <w:widowControl/>
              <w:numPr>
                <w:ilvl w:val="0"/>
                <w:numId w:val="25"/>
              </w:numPr>
              <w:shd w:val="clear" w:color="auto" w:fill="FFFFFF"/>
              <w:wordWrap/>
              <w:autoSpaceDE/>
              <w:autoSpaceDN/>
              <w:rPr>
                <w:lang w:eastAsia="x-none"/>
              </w:rPr>
            </w:pPr>
            <w:r w:rsidRPr="00DC24FA">
              <w:rPr>
                <w:lang w:eastAsia="x-none"/>
              </w:rPr>
              <w:t>Further discuss improving the CSI accuracy based on traditional codebook design using one-sided model as a possible sub-use case for CSI feedback enhancement after evaluation methodology discussion.</w:t>
            </w:r>
          </w:p>
          <w:p w14:paraId="5E80A556" w14:textId="77777777" w:rsidR="00FF2EFA" w:rsidRPr="00DC24FA" w:rsidRDefault="00FF2EFA" w:rsidP="00820D32">
            <w:pPr>
              <w:widowControl/>
              <w:numPr>
                <w:ilvl w:val="0"/>
                <w:numId w:val="25"/>
              </w:numPr>
              <w:shd w:val="clear" w:color="auto" w:fill="FFFFFF"/>
              <w:wordWrap/>
              <w:autoSpaceDE/>
              <w:autoSpaceDN/>
              <w:rPr>
                <w:lang w:eastAsia="x-none"/>
              </w:rPr>
            </w:pPr>
            <w:r w:rsidRPr="00DC24FA">
              <w:rPr>
                <w:lang w:eastAsia="x-none"/>
              </w:rPr>
              <w:t>Further discuss CSI prediction using one-sided model as a possible sub-use case for CSI feedback enhancement after evaluation methodology discussion</w:t>
            </w:r>
          </w:p>
          <w:p w14:paraId="0853C204" w14:textId="77777777" w:rsidR="00FF2EFA" w:rsidRPr="00DC24FA" w:rsidRDefault="00FF2EFA" w:rsidP="00820D32">
            <w:pPr>
              <w:widowControl/>
              <w:numPr>
                <w:ilvl w:val="0"/>
                <w:numId w:val="25"/>
              </w:numPr>
              <w:shd w:val="clear" w:color="auto" w:fill="FFFFFF"/>
              <w:wordWrap/>
              <w:autoSpaceDE/>
              <w:autoSpaceDN/>
              <w:rPr>
                <w:lang w:eastAsia="x-none"/>
              </w:rPr>
            </w:pPr>
            <w:r w:rsidRPr="00DC24FA">
              <w:rPr>
                <w:lang w:eastAsia="x-none"/>
              </w:rPr>
              <w:t>Further discuss CSI-RS configuration and overhead reduction as a possible sub-use case for CSI feedback enhancement after evaluation methodology discussion</w:t>
            </w:r>
          </w:p>
          <w:p w14:paraId="1046CAE7" w14:textId="77777777" w:rsidR="00FF2EFA" w:rsidRPr="00DC24FA" w:rsidRDefault="00FF2EFA" w:rsidP="00820D32">
            <w:pPr>
              <w:widowControl/>
              <w:numPr>
                <w:ilvl w:val="0"/>
                <w:numId w:val="25"/>
              </w:numPr>
              <w:shd w:val="clear" w:color="auto" w:fill="FFFFFF"/>
              <w:wordWrap/>
              <w:autoSpaceDE/>
              <w:autoSpaceDN/>
              <w:rPr>
                <w:lang w:eastAsia="x-none"/>
              </w:rPr>
            </w:pPr>
            <w:r w:rsidRPr="00DC24FA">
              <w:rPr>
                <w:lang w:eastAsia="x-none"/>
              </w:rPr>
              <w:t>Further discuss resource allocation and scheduling as a possible sub-use case for CSI feedback enhancement after evaluation methodology discussion</w:t>
            </w:r>
          </w:p>
          <w:p w14:paraId="06E2C348" w14:textId="77777777" w:rsidR="00FF2EFA" w:rsidRPr="00DC24FA" w:rsidRDefault="00FF2EFA" w:rsidP="00820D32">
            <w:pPr>
              <w:widowControl/>
              <w:numPr>
                <w:ilvl w:val="0"/>
                <w:numId w:val="25"/>
              </w:numPr>
              <w:shd w:val="clear" w:color="auto" w:fill="FFFFFF"/>
              <w:wordWrap/>
              <w:autoSpaceDE/>
              <w:autoSpaceDN/>
              <w:rPr>
                <w:lang w:eastAsia="x-none"/>
              </w:rPr>
            </w:pPr>
            <w:r w:rsidRPr="00DC24FA">
              <w:rPr>
                <w:lang w:eastAsia="x-none"/>
              </w:rPr>
              <w:t>Further discuss joint CSI prediction and compression as a possible sub-use case for CSI feedback enhancement after evaluation methodology discussion. </w:t>
            </w:r>
          </w:p>
          <w:p w14:paraId="446A5FF2" w14:textId="77777777" w:rsidR="00FF2EFA" w:rsidRPr="00135EA4" w:rsidRDefault="00FF2EFA" w:rsidP="006A1F9D">
            <w:pPr>
              <w:rPr>
                <w:rFonts w:eastAsia="Malgun Gothic"/>
                <w:bCs/>
                <w:sz w:val="22"/>
                <w:szCs w:val="22"/>
              </w:rPr>
            </w:pPr>
          </w:p>
        </w:tc>
      </w:tr>
    </w:tbl>
    <w:p w14:paraId="649EDCE2" w14:textId="77777777" w:rsidR="00FF2EFA" w:rsidRPr="00FF2EFA" w:rsidRDefault="00FF2EFA" w:rsidP="00757BCC">
      <w:pPr>
        <w:wordWrap/>
        <w:rPr>
          <w:sz w:val="22"/>
          <w:szCs w:val="22"/>
        </w:rPr>
      </w:pPr>
    </w:p>
    <w:p w14:paraId="4293D822" w14:textId="207F7B00" w:rsidR="007B05E4" w:rsidRDefault="00D24C3B" w:rsidP="004B66DF">
      <w:pPr>
        <w:kinsoku w:val="0"/>
        <w:wordWrap/>
        <w:overflowPunct w:val="0"/>
        <w:jc w:val="both"/>
        <w:rPr>
          <w:sz w:val="22"/>
          <w:szCs w:val="22"/>
          <w:lang w:eastAsia="x-none"/>
        </w:rPr>
      </w:pPr>
      <w:r>
        <w:rPr>
          <w:rFonts w:eastAsia="Malgun Gothic"/>
          <w:sz w:val="22"/>
          <w:szCs w:val="22"/>
        </w:rPr>
        <w:t>The</w:t>
      </w:r>
      <w:r w:rsidR="00FF2EFA" w:rsidRPr="00FF2EFA">
        <w:rPr>
          <w:rFonts w:eastAsia="Malgun Gothic"/>
          <w:sz w:val="22"/>
          <w:szCs w:val="22"/>
        </w:rPr>
        <w:t xml:space="preserve"> conclusion </w:t>
      </w:r>
      <w:r>
        <w:rPr>
          <w:rFonts w:eastAsia="Malgun Gothic"/>
          <w:sz w:val="22"/>
          <w:szCs w:val="22"/>
        </w:rPr>
        <w:t xml:space="preserve">above </w:t>
      </w:r>
      <w:r w:rsidR="00FF2EFA" w:rsidRPr="00FF2EFA">
        <w:rPr>
          <w:rFonts w:eastAsia="Malgun Gothic"/>
          <w:sz w:val="22"/>
          <w:szCs w:val="22"/>
        </w:rPr>
        <w:t>was made in RAN1</w:t>
      </w:r>
      <w:r w:rsidR="00764ED4">
        <w:rPr>
          <w:rFonts w:eastAsia="Malgun Gothic"/>
          <w:sz w:val="22"/>
          <w:szCs w:val="22"/>
        </w:rPr>
        <w:t>#109 regarding possible sub</w:t>
      </w:r>
      <w:r>
        <w:rPr>
          <w:rFonts w:eastAsia="Malgun Gothic"/>
          <w:sz w:val="22"/>
          <w:szCs w:val="22"/>
        </w:rPr>
        <w:t>-</w:t>
      </w:r>
      <w:r w:rsidR="00FF2EFA" w:rsidRPr="001F43B4">
        <w:rPr>
          <w:sz w:val="22"/>
          <w:szCs w:val="22"/>
          <w:lang w:eastAsia="x-none"/>
        </w:rPr>
        <w:t>use case</w:t>
      </w:r>
      <w:r>
        <w:rPr>
          <w:sz w:val="22"/>
          <w:szCs w:val="22"/>
          <w:lang w:eastAsia="x-none"/>
        </w:rPr>
        <w:t>s</w:t>
      </w:r>
      <w:r w:rsidR="00FF2EFA" w:rsidRPr="001F43B4">
        <w:rPr>
          <w:sz w:val="22"/>
          <w:szCs w:val="22"/>
          <w:lang w:eastAsia="x-none"/>
        </w:rPr>
        <w:t xml:space="preserve"> for CSI feedback enhancement after </w:t>
      </w:r>
      <w:r>
        <w:rPr>
          <w:sz w:val="22"/>
          <w:szCs w:val="22"/>
          <w:lang w:eastAsia="x-none"/>
        </w:rPr>
        <w:t xml:space="preserve">the </w:t>
      </w:r>
      <w:r w:rsidR="00FF2EFA" w:rsidRPr="001F43B4">
        <w:rPr>
          <w:sz w:val="22"/>
          <w:szCs w:val="22"/>
          <w:lang w:eastAsia="x-none"/>
        </w:rPr>
        <w:t xml:space="preserve">evaluation methodology discussion. In our view, joint CSI prediction and compression </w:t>
      </w:r>
      <w:r w:rsidR="00FF2EFA">
        <w:rPr>
          <w:sz w:val="22"/>
          <w:szCs w:val="22"/>
          <w:lang w:eastAsia="x-none"/>
        </w:rPr>
        <w:t xml:space="preserve">is </w:t>
      </w:r>
      <w:r w:rsidR="00D72235">
        <w:rPr>
          <w:sz w:val="22"/>
          <w:szCs w:val="22"/>
          <w:lang w:eastAsia="x-none"/>
        </w:rPr>
        <w:t>identical to</w:t>
      </w:r>
      <w:r w:rsidR="00FF2EFA" w:rsidRPr="001F43B4">
        <w:rPr>
          <w:sz w:val="22"/>
          <w:szCs w:val="22"/>
          <w:lang w:eastAsia="x-none"/>
        </w:rPr>
        <w:t xml:space="preserve"> temporal-spatial-frequency domain CSI compression</w:t>
      </w:r>
      <w:r w:rsidR="00FF2EFA">
        <w:rPr>
          <w:sz w:val="22"/>
          <w:szCs w:val="22"/>
          <w:lang w:eastAsia="x-none"/>
        </w:rPr>
        <w:t xml:space="preserve">. Therefore, </w:t>
      </w:r>
      <w:r w:rsidR="004228ED">
        <w:rPr>
          <w:sz w:val="22"/>
          <w:szCs w:val="22"/>
          <w:lang w:eastAsia="x-none"/>
        </w:rPr>
        <w:t xml:space="preserve">these </w:t>
      </w:r>
      <w:r w:rsidR="00FF2EFA" w:rsidRPr="001F43B4">
        <w:rPr>
          <w:sz w:val="22"/>
          <w:szCs w:val="22"/>
          <w:lang w:eastAsia="x-none"/>
        </w:rPr>
        <w:t>sub-use cases can be merged.</w:t>
      </w:r>
    </w:p>
    <w:p w14:paraId="1257DC65" w14:textId="77777777" w:rsidR="00FF2EFA" w:rsidRPr="001F43B4" w:rsidRDefault="00FF2EFA" w:rsidP="00757BCC">
      <w:pPr>
        <w:wordWrap/>
        <w:rPr>
          <w:rFonts w:eastAsia="Malgun Gothic"/>
          <w:sz w:val="22"/>
          <w:szCs w:val="22"/>
        </w:rPr>
      </w:pPr>
    </w:p>
    <w:p w14:paraId="3CD7708F" w14:textId="49383BCF" w:rsidR="007B05E4" w:rsidRDefault="007B05E4" w:rsidP="004B66DF">
      <w:pPr>
        <w:wordWrap/>
        <w:jc w:val="both"/>
        <w:rPr>
          <w:b/>
          <w:sz w:val="22"/>
          <w:szCs w:val="22"/>
        </w:rPr>
      </w:pPr>
      <w:r w:rsidRPr="007B05E4">
        <w:rPr>
          <w:b/>
          <w:sz w:val="22"/>
          <w:szCs w:val="22"/>
        </w:rPr>
        <w:t xml:space="preserve">Proposal </w:t>
      </w:r>
      <w:r w:rsidR="000D2B4E">
        <w:rPr>
          <w:b/>
          <w:sz w:val="22"/>
          <w:szCs w:val="22"/>
        </w:rPr>
        <w:t>3-1</w:t>
      </w:r>
      <w:r w:rsidRPr="007B05E4">
        <w:rPr>
          <w:b/>
          <w:sz w:val="22"/>
          <w:szCs w:val="22"/>
        </w:rPr>
        <w:t xml:space="preserve">: </w:t>
      </w:r>
      <w:r w:rsidR="00023F42">
        <w:rPr>
          <w:b/>
          <w:sz w:val="22"/>
          <w:szCs w:val="22"/>
        </w:rPr>
        <w:t>Study</w:t>
      </w:r>
      <w:r w:rsidR="00023F42" w:rsidRPr="007B05E4">
        <w:rPr>
          <w:b/>
          <w:sz w:val="22"/>
          <w:szCs w:val="22"/>
        </w:rPr>
        <w:t xml:space="preserve"> </w:t>
      </w:r>
      <w:r w:rsidRPr="007B05E4">
        <w:rPr>
          <w:b/>
          <w:sz w:val="22"/>
          <w:szCs w:val="22"/>
        </w:rPr>
        <w:t>joint CSI prediction and compression as a representative sub</w:t>
      </w:r>
      <w:r w:rsidR="00023F42">
        <w:rPr>
          <w:b/>
          <w:sz w:val="22"/>
          <w:szCs w:val="22"/>
        </w:rPr>
        <w:t>-</w:t>
      </w:r>
      <w:r w:rsidRPr="007B05E4">
        <w:rPr>
          <w:b/>
          <w:sz w:val="22"/>
          <w:szCs w:val="22"/>
        </w:rPr>
        <w:t xml:space="preserve">use case </w:t>
      </w:r>
      <w:r w:rsidR="00023F42">
        <w:rPr>
          <w:b/>
          <w:sz w:val="22"/>
          <w:szCs w:val="22"/>
        </w:rPr>
        <w:t>of</w:t>
      </w:r>
      <w:r w:rsidRPr="007B05E4">
        <w:rPr>
          <w:b/>
          <w:sz w:val="22"/>
          <w:szCs w:val="22"/>
        </w:rPr>
        <w:t xml:space="preserve"> AI/ML based CSI feedback enhancement. </w:t>
      </w:r>
    </w:p>
    <w:p w14:paraId="7C9F49DA" w14:textId="559E62C6" w:rsidR="00057390" w:rsidRPr="001F43B4" w:rsidRDefault="00057390" w:rsidP="00820D32">
      <w:pPr>
        <w:pStyle w:val="ListParagraph"/>
        <w:numPr>
          <w:ilvl w:val="0"/>
          <w:numId w:val="24"/>
        </w:numPr>
        <w:spacing w:after="0"/>
        <w:jc w:val="both"/>
        <w:rPr>
          <w:b/>
          <w:sz w:val="22"/>
          <w:szCs w:val="22"/>
        </w:rPr>
      </w:pPr>
      <w:r>
        <w:rPr>
          <w:rFonts w:hint="eastAsia"/>
          <w:b/>
          <w:sz w:val="22"/>
          <w:szCs w:val="22"/>
        </w:rPr>
        <w:t xml:space="preserve">Consider joint </w:t>
      </w:r>
      <w:r>
        <w:rPr>
          <w:b/>
          <w:sz w:val="22"/>
          <w:szCs w:val="22"/>
          <w:lang w:val="en-US"/>
        </w:rPr>
        <w:t xml:space="preserve">CSI </w:t>
      </w:r>
      <w:r w:rsidRPr="007B05E4">
        <w:rPr>
          <w:b/>
          <w:sz w:val="22"/>
          <w:szCs w:val="22"/>
        </w:rPr>
        <w:t>prediction and compression</w:t>
      </w:r>
      <w:r>
        <w:rPr>
          <w:b/>
          <w:sz w:val="22"/>
          <w:szCs w:val="22"/>
          <w:lang w:val="en-US"/>
        </w:rPr>
        <w:t xml:space="preserve"> as</w:t>
      </w:r>
      <w:r w:rsidR="005D060E">
        <w:rPr>
          <w:b/>
          <w:sz w:val="22"/>
          <w:szCs w:val="22"/>
          <w:lang w:val="en-US"/>
        </w:rPr>
        <w:t xml:space="preserve"> </w:t>
      </w:r>
      <w:r w:rsidR="00FF2EFA">
        <w:rPr>
          <w:b/>
          <w:sz w:val="22"/>
          <w:szCs w:val="22"/>
          <w:lang w:val="en-US"/>
        </w:rPr>
        <w:t>temporal-</w:t>
      </w:r>
      <w:r>
        <w:rPr>
          <w:b/>
          <w:sz w:val="22"/>
          <w:szCs w:val="22"/>
          <w:lang w:val="en-US"/>
        </w:rPr>
        <w:t>spatial-frequency</w:t>
      </w:r>
      <w:r w:rsidR="00FF2EFA">
        <w:rPr>
          <w:b/>
          <w:sz w:val="22"/>
          <w:szCs w:val="22"/>
          <w:lang w:val="en-US"/>
        </w:rPr>
        <w:t>-</w:t>
      </w:r>
      <w:r>
        <w:rPr>
          <w:b/>
          <w:sz w:val="22"/>
          <w:szCs w:val="22"/>
          <w:lang w:val="en-US"/>
        </w:rPr>
        <w:t>domain compression.</w:t>
      </w:r>
    </w:p>
    <w:p w14:paraId="1BCA7FF9" w14:textId="77777777" w:rsidR="004B66DF" w:rsidRDefault="004B66DF" w:rsidP="004B66DF">
      <w:pPr>
        <w:wordWrap/>
        <w:rPr>
          <w:sz w:val="22"/>
          <w:szCs w:val="22"/>
        </w:rPr>
      </w:pPr>
    </w:p>
    <w:p w14:paraId="32076797" w14:textId="77777777" w:rsidR="00D95218" w:rsidRDefault="007B05E4" w:rsidP="004B66DF">
      <w:pPr>
        <w:wordWrap/>
        <w:rPr>
          <w:sz w:val="22"/>
          <w:szCs w:val="22"/>
        </w:rPr>
      </w:pPr>
      <w:r w:rsidRPr="007B05E4">
        <w:rPr>
          <w:sz w:val="22"/>
          <w:szCs w:val="22"/>
        </w:rPr>
        <w:t>Two approaches can be considered for this sub-use case.</w:t>
      </w:r>
    </w:p>
    <w:p w14:paraId="714D430D" w14:textId="6E7C97AF" w:rsidR="007B05E4" w:rsidRPr="007B05E4" w:rsidRDefault="007B05E4" w:rsidP="004B66DF">
      <w:pPr>
        <w:wordWrap/>
        <w:rPr>
          <w:sz w:val="22"/>
          <w:szCs w:val="22"/>
        </w:rPr>
      </w:pPr>
    </w:p>
    <w:p w14:paraId="0E78F537" w14:textId="3C8E77B4" w:rsidR="00172D24" w:rsidRDefault="007B05E4" w:rsidP="004B66DF">
      <w:pPr>
        <w:wordWrap/>
        <w:jc w:val="both"/>
        <w:rPr>
          <w:sz w:val="22"/>
          <w:szCs w:val="22"/>
        </w:rPr>
      </w:pPr>
      <w:r w:rsidRPr="007B05E4">
        <w:rPr>
          <w:b/>
          <w:sz w:val="22"/>
          <w:szCs w:val="22"/>
        </w:rPr>
        <w:t>Approach 1</w:t>
      </w:r>
      <w:r w:rsidRPr="007B05E4">
        <w:rPr>
          <w:sz w:val="22"/>
          <w:szCs w:val="22"/>
        </w:rPr>
        <w:t xml:space="preserve">: A UE measures CSI from </w:t>
      </w:r>
      <w:r w:rsidRPr="007B05E4">
        <w:rPr>
          <w:i/>
          <w:sz w:val="22"/>
          <w:szCs w:val="22"/>
        </w:rPr>
        <w:t>M</w:t>
      </w:r>
      <w:r w:rsidRPr="007B05E4">
        <w:rPr>
          <w:sz w:val="22"/>
          <w:szCs w:val="22"/>
        </w:rPr>
        <w:t xml:space="preserve"> CSI-RS resources and derives a single compressed CSI report from these measurements. The gNB then reconstructs the </w:t>
      </w:r>
      <w:r w:rsidRPr="007B05E4">
        <w:rPr>
          <w:i/>
          <w:sz w:val="22"/>
          <w:szCs w:val="22"/>
        </w:rPr>
        <w:t>M</w:t>
      </w:r>
      <w:r w:rsidRPr="007B05E4">
        <w:rPr>
          <w:sz w:val="22"/>
          <w:szCs w:val="22"/>
        </w:rPr>
        <w:t xml:space="preserve"> CSIs corresponding to the </w:t>
      </w:r>
      <w:r w:rsidRPr="007B05E4">
        <w:rPr>
          <w:i/>
          <w:sz w:val="22"/>
          <w:szCs w:val="22"/>
        </w:rPr>
        <w:t>M</w:t>
      </w:r>
      <w:r w:rsidRPr="007B05E4">
        <w:rPr>
          <w:sz w:val="22"/>
          <w:szCs w:val="22"/>
        </w:rPr>
        <w:t xml:space="preserve"> measurements. Moreover, the gNB performs prediction</w:t>
      </w:r>
      <w:r w:rsidR="00252A85">
        <w:rPr>
          <w:sz w:val="22"/>
          <w:szCs w:val="22"/>
        </w:rPr>
        <w:t>/extrapolation</w:t>
      </w:r>
      <w:r w:rsidRPr="007B05E4">
        <w:rPr>
          <w:sz w:val="22"/>
          <w:szCs w:val="22"/>
        </w:rPr>
        <w:t xml:space="preserve"> to future time instants based on the reconstructed </w:t>
      </w:r>
      <w:r w:rsidRPr="007B05E4">
        <w:rPr>
          <w:i/>
          <w:sz w:val="22"/>
          <w:szCs w:val="22"/>
        </w:rPr>
        <w:t>M</w:t>
      </w:r>
      <w:r w:rsidRPr="007B05E4">
        <w:rPr>
          <w:sz w:val="22"/>
          <w:szCs w:val="22"/>
        </w:rPr>
        <w:t xml:space="preserve"> CSIs.</w:t>
      </w:r>
    </w:p>
    <w:p w14:paraId="4142E0B7" w14:textId="77777777" w:rsidR="007B05E4" w:rsidRPr="00314C7B" w:rsidRDefault="007B05E4" w:rsidP="004B66DF">
      <w:pPr>
        <w:wordWrap/>
        <w:rPr>
          <w:sz w:val="22"/>
          <w:szCs w:val="22"/>
        </w:rPr>
      </w:pPr>
    </w:p>
    <w:p w14:paraId="6304DCF8" w14:textId="357A152C" w:rsidR="007B05E4" w:rsidRPr="00252A85" w:rsidRDefault="001114A7" w:rsidP="00820D32">
      <w:pPr>
        <w:pStyle w:val="ListParagraph"/>
        <w:spacing w:after="0"/>
        <w:ind w:left="1440" w:firstLineChars="550" w:firstLine="1210"/>
      </w:pPr>
      <w:r>
        <w:rPr>
          <w:sz w:val="22"/>
          <w:szCs w:val="22"/>
          <w:lang w:val="en-US"/>
        </w:rPr>
        <w:t>Table</w:t>
      </w:r>
      <w:r w:rsidRPr="00314C7B">
        <w:rPr>
          <w:sz w:val="22"/>
          <w:szCs w:val="22"/>
        </w:rPr>
        <w:t xml:space="preserve"> </w:t>
      </w:r>
      <w:r w:rsidR="00481FC6">
        <w:rPr>
          <w:sz w:val="22"/>
          <w:szCs w:val="22"/>
          <w:lang w:val="en-US"/>
        </w:rPr>
        <w:t>5</w:t>
      </w:r>
      <w:r w:rsidR="007B05E4" w:rsidRPr="00314C7B">
        <w:rPr>
          <w:sz w:val="22"/>
          <w:szCs w:val="22"/>
        </w:rPr>
        <w:t>: I</w:t>
      </w:r>
      <w:r w:rsidR="007B05E4" w:rsidRPr="007B05E4">
        <w:rPr>
          <w:sz w:val="22"/>
          <w:szCs w:val="22"/>
        </w:rPr>
        <w:t>nput variants for AE: Approach 1</w:t>
      </w:r>
    </w:p>
    <w:tbl>
      <w:tblPr>
        <w:tblW w:w="8039" w:type="dxa"/>
        <w:jc w:val="center"/>
        <w:tblLayout w:type="fixed"/>
        <w:tblCellMar>
          <w:left w:w="0" w:type="dxa"/>
          <w:right w:w="0" w:type="dxa"/>
        </w:tblCellMar>
        <w:tblLook w:val="0420" w:firstRow="1" w:lastRow="0" w:firstColumn="0" w:lastColumn="0" w:noHBand="0" w:noVBand="1"/>
      </w:tblPr>
      <w:tblGrid>
        <w:gridCol w:w="1747"/>
        <w:gridCol w:w="1856"/>
        <w:gridCol w:w="4436"/>
      </w:tblGrid>
      <w:tr w:rsidR="007B05E4" w:rsidRPr="007B05E4" w14:paraId="6E46959B" w14:textId="77777777" w:rsidTr="00187F05">
        <w:trPr>
          <w:trHeight w:val="763"/>
          <w:jc w:val="center"/>
        </w:trPr>
        <w:tc>
          <w:tcPr>
            <w:tcW w:w="1747"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vAlign w:val="center"/>
            <w:hideMark/>
          </w:tcPr>
          <w:p w14:paraId="4C9E1446" w14:textId="77777777" w:rsidR="007B05E4" w:rsidRPr="007B05E4" w:rsidRDefault="007B05E4" w:rsidP="00187F05">
            <w:pPr>
              <w:pStyle w:val="ListParagraph"/>
              <w:spacing w:after="0"/>
              <w:ind w:leftChars="-13" w:left="3" w:hangingChars="13" w:hanging="29"/>
              <w:jc w:val="center"/>
              <w:rPr>
                <w:sz w:val="22"/>
                <w:szCs w:val="22"/>
              </w:rPr>
            </w:pPr>
            <w:r w:rsidRPr="007B05E4">
              <w:rPr>
                <w:b/>
                <w:bCs/>
                <w:sz w:val="22"/>
                <w:szCs w:val="22"/>
              </w:rPr>
              <w:t>Variants  (Inputs to the Autoencoder)</w:t>
            </w:r>
          </w:p>
        </w:tc>
        <w:tc>
          <w:tcPr>
            <w:tcW w:w="1856"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vAlign w:val="center"/>
            <w:hideMark/>
          </w:tcPr>
          <w:p w14:paraId="677C96C5" w14:textId="77777777" w:rsidR="007B05E4" w:rsidRPr="007B05E4" w:rsidRDefault="007B05E4" w:rsidP="00187F05">
            <w:pPr>
              <w:pStyle w:val="ListParagraph"/>
              <w:spacing w:after="0"/>
              <w:ind w:leftChars="-7" w:left="-14" w:firstLineChars="7" w:firstLine="15"/>
              <w:jc w:val="center"/>
              <w:rPr>
                <w:sz w:val="22"/>
                <w:szCs w:val="22"/>
              </w:rPr>
            </w:pPr>
            <w:r w:rsidRPr="007B05E4">
              <w:rPr>
                <w:b/>
                <w:bCs/>
                <w:sz w:val="22"/>
                <w:szCs w:val="22"/>
              </w:rPr>
              <w:t>Compression Domain for AI</w:t>
            </w:r>
          </w:p>
        </w:tc>
        <w:tc>
          <w:tcPr>
            <w:tcW w:w="4436"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vAlign w:val="center"/>
            <w:hideMark/>
          </w:tcPr>
          <w:p w14:paraId="31B0FF80" w14:textId="77777777" w:rsidR="007B05E4" w:rsidRPr="007B05E4" w:rsidRDefault="007B05E4" w:rsidP="00187F05">
            <w:pPr>
              <w:pStyle w:val="ListParagraph"/>
              <w:spacing w:after="0"/>
              <w:ind w:leftChars="-10" w:left="2" w:hangingChars="10" w:hanging="22"/>
              <w:jc w:val="center"/>
              <w:rPr>
                <w:sz w:val="22"/>
                <w:szCs w:val="22"/>
              </w:rPr>
            </w:pPr>
            <w:r w:rsidRPr="007B05E4">
              <w:rPr>
                <w:b/>
                <w:bCs/>
                <w:sz w:val="22"/>
                <w:szCs w:val="22"/>
              </w:rPr>
              <w:t>Advantage</w:t>
            </w:r>
          </w:p>
        </w:tc>
      </w:tr>
      <w:tr w:rsidR="007B05E4" w:rsidRPr="007B05E4" w14:paraId="62E6ADAE" w14:textId="77777777" w:rsidTr="00187F05">
        <w:trPr>
          <w:trHeight w:val="1116"/>
          <w:jc w:val="center"/>
        </w:trPr>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E65FC9" w14:textId="278B00C4" w:rsidR="007B05E4" w:rsidRPr="007B05E4" w:rsidRDefault="00277C9E" w:rsidP="00187F05">
            <w:pPr>
              <w:pStyle w:val="ListParagraph"/>
              <w:spacing w:after="0"/>
              <w:ind w:leftChars="-13" w:left="3" w:hangingChars="13" w:hanging="29"/>
              <w:jc w:val="center"/>
              <w:rPr>
                <w:sz w:val="22"/>
                <w:szCs w:val="22"/>
              </w:rPr>
            </w:pPr>
            <w:r>
              <w:rPr>
                <w:sz w:val="22"/>
                <w:szCs w:val="22"/>
              </w:rPr>
              <w:t xml:space="preserve">Explicit </w:t>
            </w:r>
            <w:r w:rsidR="00AC07ED">
              <w:rPr>
                <w:sz w:val="22"/>
                <w:szCs w:val="22"/>
                <w:lang w:val="en-US"/>
              </w:rPr>
              <w:t>e</w:t>
            </w:r>
            <w:r w:rsidR="00AC07ED" w:rsidRPr="007B05E4">
              <w:rPr>
                <w:sz w:val="22"/>
                <w:szCs w:val="22"/>
              </w:rPr>
              <w:t>igenvectors</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F55AE4" w14:textId="77777777" w:rsidR="007B05E4" w:rsidRPr="007B05E4" w:rsidRDefault="007B05E4" w:rsidP="00187F05">
            <w:pPr>
              <w:pStyle w:val="ListParagraph"/>
              <w:spacing w:after="0"/>
              <w:ind w:leftChars="-13" w:left="3" w:hangingChars="13" w:hanging="29"/>
              <w:jc w:val="center"/>
              <w:rPr>
                <w:sz w:val="22"/>
                <w:szCs w:val="22"/>
              </w:rPr>
            </w:pPr>
            <w:r w:rsidRPr="007B05E4">
              <w:rPr>
                <w:sz w:val="22"/>
                <w:szCs w:val="22"/>
              </w:rPr>
              <w:t>Spatial, frequency and time domain</w:t>
            </w:r>
          </w:p>
        </w:tc>
        <w:tc>
          <w:tcPr>
            <w:tcW w:w="44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ACB17F" w14:textId="77777777" w:rsidR="007B05E4" w:rsidRPr="007B05E4" w:rsidRDefault="007B05E4" w:rsidP="007B05E4">
            <w:pPr>
              <w:pStyle w:val="ListParagraph"/>
              <w:spacing w:after="0"/>
              <w:ind w:leftChars="-10" w:left="2" w:hangingChars="10" w:hanging="22"/>
              <w:jc w:val="both"/>
              <w:rPr>
                <w:sz w:val="22"/>
                <w:szCs w:val="22"/>
              </w:rPr>
            </w:pPr>
            <w:r w:rsidRPr="007B05E4">
              <w:rPr>
                <w:sz w:val="22"/>
                <w:szCs w:val="22"/>
              </w:rPr>
              <w:t>- Lower complexity (no need to compute PMI)</w:t>
            </w:r>
          </w:p>
          <w:p w14:paraId="532238B7" w14:textId="77777777" w:rsidR="007B05E4" w:rsidRPr="007B05E4" w:rsidRDefault="007B05E4" w:rsidP="007B05E4">
            <w:pPr>
              <w:pStyle w:val="ListParagraph"/>
              <w:spacing w:after="0"/>
              <w:ind w:leftChars="-10" w:left="2" w:hangingChars="10" w:hanging="22"/>
              <w:jc w:val="both"/>
              <w:rPr>
                <w:sz w:val="22"/>
                <w:szCs w:val="22"/>
              </w:rPr>
            </w:pPr>
            <w:r w:rsidRPr="007B05E4">
              <w:rPr>
                <w:sz w:val="22"/>
                <w:szCs w:val="22"/>
              </w:rPr>
              <w:t>- May achieve higher compression ratio</w:t>
            </w:r>
          </w:p>
        </w:tc>
      </w:tr>
      <w:tr w:rsidR="007B05E4" w:rsidRPr="007B05E4" w14:paraId="1A5B044A" w14:textId="77777777" w:rsidTr="00187F05">
        <w:trPr>
          <w:trHeight w:val="1161"/>
          <w:jc w:val="center"/>
        </w:trPr>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A1C6F3" w14:textId="77777777" w:rsidR="007B05E4" w:rsidRPr="007B05E4" w:rsidRDefault="007B05E4" w:rsidP="00187F05">
            <w:pPr>
              <w:pStyle w:val="ListParagraph"/>
              <w:spacing w:after="0"/>
              <w:ind w:leftChars="-13" w:left="3" w:hangingChars="13" w:hanging="29"/>
              <w:jc w:val="center"/>
              <w:rPr>
                <w:sz w:val="22"/>
                <w:szCs w:val="22"/>
              </w:rPr>
            </w:pPr>
            <w:r w:rsidRPr="007B05E4">
              <w:rPr>
                <w:sz w:val="22"/>
                <w:szCs w:val="22"/>
              </w:rPr>
              <w:t>PMI information based on conventional codebook (Rel. 15, 16, 17 CBs)</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5A30D8" w14:textId="77777777" w:rsidR="007B05E4" w:rsidRPr="007B05E4" w:rsidRDefault="007B05E4" w:rsidP="00187F05">
            <w:pPr>
              <w:pStyle w:val="ListParagraph"/>
              <w:spacing w:after="0"/>
              <w:ind w:leftChars="-13" w:left="3" w:hangingChars="13" w:hanging="29"/>
              <w:jc w:val="center"/>
              <w:rPr>
                <w:sz w:val="22"/>
                <w:szCs w:val="22"/>
              </w:rPr>
            </w:pPr>
            <w:r w:rsidRPr="007B05E4">
              <w:rPr>
                <w:sz w:val="22"/>
                <w:szCs w:val="22"/>
              </w:rPr>
              <w:t>Time domain</w:t>
            </w:r>
          </w:p>
        </w:tc>
        <w:tc>
          <w:tcPr>
            <w:tcW w:w="44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109CC4" w14:textId="77777777" w:rsidR="007B05E4" w:rsidRPr="007B05E4" w:rsidRDefault="007B05E4" w:rsidP="00820D32">
            <w:pPr>
              <w:pStyle w:val="ListParagraph"/>
              <w:numPr>
                <w:ilvl w:val="0"/>
                <w:numId w:val="16"/>
              </w:numPr>
              <w:spacing w:after="0"/>
              <w:ind w:left="95" w:hanging="117"/>
              <w:jc w:val="both"/>
              <w:rPr>
                <w:sz w:val="22"/>
                <w:szCs w:val="22"/>
              </w:rPr>
            </w:pPr>
            <w:r w:rsidRPr="007B05E4">
              <w:rPr>
                <w:sz w:val="22"/>
                <w:szCs w:val="22"/>
              </w:rPr>
              <w:t xml:space="preserve">May have better convergence and/or complexity  </w:t>
            </w:r>
          </w:p>
        </w:tc>
      </w:tr>
      <w:tr w:rsidR="007B05E4" w:rsidRPr="007B05E4" w14:paraId="6AC3102C" w14:textId="77777777" w:rsidTr="00187F05">
        <w:trPr>
          <w:trHeight w:val="1161"/>
          <w:jc w:val="center"/>
        </w:trPr>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0C052BE" w14:textId="77777777" w:rsidR="007B05E4" w:rsidRPr="007B05E4" w:rsidRDefault="007B05E4" w:rsidP="00187F05">
            <w:pPr>
              <w:pStyle w:val="ListParagraph"/>
              <w:spacing w:after="0"/>
              <w:ind w:leftChars="-13" w:left="3" w:hangingChars="13" w:hanging="29"/>
              <w:jc w:val="center"/>
              <w:rPr>
                <w:sz w:val="22"/>
                <w:szCs w:val="22"/>
              </w:rPr>
            </w:pPr>
            <w:r w:rsidRPr="007B05E4">
              <w:rPr>
                <w:sz w:val="22"/>
                <w:szCs w:val="22"/>
              </w:rPr>
              <w:lastRenderedPageBreak/>
              <w:t>Full channel matrix (angle-delay domain)</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D32FDEA" w14:textId="31CD56D5" w:rsidR="007B05E4" w:rsidRPr="007B05E4" w:rsidRDefault="007B05E4" w:rsidP="00187F05">
            <w:pPr>
              <w:pStyle w:val="ListParagraph"/>
              <w:spacing w:after="0"/>
              <w:ind w:leftChars="-13" w:left="3" w:hangingChars="13" w:hanging="29"/>
              <w:jc w:val="center"/>
              <w:rPr>
                <w:sz w:val="22"/>
                <w:szCs w:val="22"/>
              </w:rPr>
            </w:pPr>
            <w:r w:rsidRPr="007B05E4">
              <w:rPr>
                <w:sz w:val="22"/>
                <w:szCs w:val="22"/>
              </w:rPr>
              <w:t>Time domain</w:t>
            </w:r>
          </w:p>
        </w:tc>
        <w:tc>
          <w:tcPr>
            <w:tcW w:w="44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843F15F" w14:textId="77777777" w:rsidR="007B05E4" w:rsidRPr="007B05E4" w:rsidRDefault="007B05E4" w:rsidP="00820D32">
            <w:pPr>
              <w:pStyle w:val="ListParagraph"/>
              <w:numPr>
                <w:ilvl w:val="0"/>
                <w:numId w:val="16"/>
              </w:numPr>
              <w:spacing w:after="0"/>
              <w:ind w:left="95" w:hanging="117"/>
              <w:jc w:val="both"/>
              <w:rPr>
                <w:sz w:val="22"/>
                <w:szCs w:val="22"/>
              </w:rPr>
            </w:pPr>
            <w:r w:rsidRPr="007B05E4">
              <w:rPr>
                <w:sz w:val="22"/>
                <w:szCs w:val="22"/>
              </w:rPr>
              <w:t>May have better convergence and/or complexity</w:t>
            </w:r>
          </w:p>
          <w:p w14:paraId="318F8A8D" w14:textId="1AA9397F" w:rsidR="007B05E4" w:rsidRPr="007B05E4" w:rsidRDefault="007B05E4" w:rsidP="00820D32">
            <w:pPr>
              <w:pStyle w:val="ListParagraph"/>
              <w:numPr>
                <w:ilvl w:val="0"/>
                <w:numId w:val="16"/>
              </w:numPr>
              <w:spacing w:after="0"/>
              <w:ind w:left="95" w:hanging="117"/>
              <w:jc w:val="both"/>
              <w:rPr>
                <w:sz w:val="22"/>
                <w:szCs w:val="22"/>
              </w:rPr>
            </w:pPr>
            <w:r w:rsidRPr="007B05E4">
              <w:rPr>
                <w:sz w:val="22"/>
                <w:szCs w:val="22"/>
              </w:rPr>
              <w:t>Lower processing at the UE</w:t>
            </w:r>
          </w:p>
        </w:tc>
      </w:tr>
    </w:tbl>
    <w:p w14:paraId="585056BA" w14:textId="7F0484CA" w:rsidR="007B05E4" w:rsidRDefault="007B05E4" w:rsidP="007B05E4">
      <w:pPr>
        <w:jc w:val="both"/>
        <w:rPr>
          <w:rFonts w:eastAsia="Malgun Gothic"/>
          <w:sz w:val="22"/>
          <w:szCs w:val="22"/>
        </w:rPr>
      </w:pPr>
    </w:p>
    <w:p w14:paraId="5644B021" w14:textId="0FAAF0DC" w:rsidR="00D021C2" w:rsidRPr="00135EA4" w:rsidRDefault="00D021C2" w:rsidP="00D021C2">
      <w:pPr>
        <w:jc w:val="both"/>
        <w:rPr>
          <w:sz w:val="22"/>
          <w:szCs w:val="22"/>
        </w:rPr>
      </w:pPr>
      <w:r w:rsidRPr="00135EA4">
        <w:rPr>
          <w:sz w:val="22"/>
          <w:szCs w:val="22"/>
        </w:rPr>
        <w:t xml:space="preserve">Fig. </w:t>
      </w:r>
      <w:r w:rsidR="00821FDE">
        <w:rPr>
          <w:sz w:val="22"/>
          <w:szCs w:val="22"/>
        </w:rPr>
        <w:t>10</w:t>
      </w:r>
      <w:r w:rsidR="00821FDE" w:rsidRPr="00135EA4">
        <w:rPr>
          <w:sz w:val="22"/>
          <w:szCs w:val="22"/>
        </w:rPr>
        <w:t xml:space="preserve"> </w:t>
      </w:r>
      <w:r w:rsidR="003C61D2">
        <w:rPr>
          <w:sz w:val="22"/>
          <w:szCs w:val="22"/>
        </w:rPr>
        <w:t>shows t</w:t>
      </w:r>
      <w:r w:rsidR="003C61D2" w:rsidRPr="00135EA4">
        <w:rPr>
          <w:sz w:val="22"/>
          <w:szCs w:val="22"/>
        </w:rPr>
        <w:t xml:space="preserve">wo </w:t>
      </w:r>
      <w:r w:rsidR="003C61D2">
        <w:rPr>
          <w:sz w:val="22"/>
          <w:szCs w:val="22"/>
        </w:rPr>
        <w:t>reporting setting</w:t>
      </w:r>
      <w:r w:rsidR="003C61D2" w:rsidRPr="00135EA4">
        <w:rPr>
          <w:sz w:val="22"/>
          <w:szCs w:val="22"/>
        </w:rPr>
        <w:t xml:space="preserve">s </w:t>
      </w:r>
      <w:r w:rsidRPr="00135EA4">
        <w:rPr>
          <w:sz w:val="22"/>
          <w:szCs w:val="22"/>
        </w:rPr>
        <w:t xml:space="preserve">that are suitable for (a) aperiodic burst CSI-RS resources and (b) periodic and semi-persistent CSI-RS resources. </w:t>
      </w:r>
    </w:p>
    <w:p w14:paraId="2425B935" w14:textId="77777777" w:rsidR="00D021C2" w:rsidRDefault="00D021C2" w:rsidP="00D021C2"/>
    <w:p w14:paraId="563EEA36" w14:textId="77777777" w:rsidR="00D021C2" w:rsidRDefault="00D021C2" w:rsidP="00D021C2"/>
    <w:p w14:paraId="46AC1027" w14:textId="77777777" w:rsidR="00D021C2" w:rsidRDefault="00D021C2" w:rsidP="00D021C2">
      <w:pPr>
        <w:jc w:val="center"/>
      </w:pPr>
      <w:r>
        <w:rPr>
          <w:noProof/>
          <w:lang w:eastAsia="en-US"/>
        </w:rPr>
        <w:drawing>
          <wp:inline distT="0" distB="0" distL="0" distR="0" wp14:anchorId="10DA5D7E" wp14:editId="244159D5">
            <wp:extent cx="5829810" cy="2408223"/>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47302" cy="2415449"/>
                    </a:xfrm>
                    <a:prstGeom prst="rect">
                      <a:avLst/>
                    </a:prstGeom>
                    <a:noFill/>
                  </pic:spPr>
                </pic:pic>
              </a:graphicData>
            </a:graphic>
          </wp:inline>
        </w:drawing>
      </w:r>
    </w:p>
    <w:p w14:paraId="51F48FA5" w14:textId="2BE6D208" w:rsidR="00D021C2" w:rsidRDefault="00D021C2" w:rsidP="00757BCC">
      <w:pPr>
        <w:jc w:val="center"/>
        <w:rPr>
          <w:rFonts w:eastAsia="Malgun Gothic"/>
          <w:sz w:val="22"/>
          <w:szCs w:val="22"/>
        </w:rPr>
      </w:pPr>
      <w:r>
        <w:rPr>
          <w:rFonts w:eastAsia="Malgun Gothic" w:hint="eastAsia"/>
          <w:sz w:val="22"/>
          <w:szCs w:val="22"/>
        </w:rPr>
        <w:t>Fig</w:t>
      </w:r>
      <w:r>
        <w:rPr>
          <w:rFonts w:eastAsia="Malgun Gothic"/>
          <w:sz w:val="22"/>
          <w:szCs w:val="22"/>
        </w:rPr>
        <w:t xml:space="preserve">ure </w:t>
      </w:r>
      <w:r w:rsidR="00821FDE">
        <w:rPr>
          <w:rFonts w:eastAsia="Malgun Gothic"/>
          <w:sz w:val="22"/>
          <w:szCs w:val="22"/>
        </w:rPr>
        <w:t>10</w:t>
      </w:r>
      <w:r>
        <w:rPr>
          <w:rFonts w:eastAsia="Malgun Gothic"/>
          <w:sz w:val="22"/>
          <w:szCs w:val="22"/>
        </w:rPr>
        <w:t xml:space="preserve">: Two reporting settings based on the time-domain property </w:t>
      </w:r>
      <w:r w:rsidR="00D95218">
        <w:rPr>
          <w:rFonts w:eastAsia="Malgun Gothic"/>
          <w:sz w:val="22"/>
          <w:szCs w:val="22"/>
        </w:rPr>
        <w:t>of the</w:t>
      </w:r>
      <w:r>
        <w:rPr>
          <w:rFonts w:eastAsia="Malgun Gothic"/>
          <w:sz w:val="22"/>
          <w:szCs w:val="22"/>
        </w:rPr>
        <w:t xml:space="preserve"> CSI measurement configuration (CSI-RS resources)</w:t>
      </w:r>
    </w:p>
    <w:p w14:paraId="3808AAAA" w14:textId="77777777" w:rsidR="00D021C2" w:rsidRPr="00135EA4" w:rsidRDefault="00D021C2" w:rsidP="00D021C2">
      <w:pPr>
        <w:rPr>
          <w:rFonts w:eastAsia="Malgun Gothic"/>
          <w:sz w:val="22"/>
          <w:szCs w:val="22"/>
        </w:rPr>
      </w:pPr>
    </w:p>
    <w:p w14:paraId="2E3780DD" w14:textId="14C969A1" w:rsidR="00D021C2" w:rsidRPr="00135EA4" w:rsidRDefault="00D021C2" w:rsidP="00D021C2">
      <w:pPr>
        <w:jc w:val="both"/>
        <w:rPr>
          <w:sz w:val="22"/>
          <w:szCs w:val="22"/>
        </w:rPr>
      </w:pPr>
      <w:r w:rsidRPr="00135EA4">
        <w:rPr>
          <w:sz w:val="22"/>
          <w:szCs w:val="22"/>
        </w:rPr>
        <w:t xml:space="preserve">For aperiodic CSI-RS resources, </w:t>
      </w:r>
      <w:r>
        <w:rPr>
          <w:sz w:val="22"/>
          <w:szCs w:val="22"/>
        </w:rPr>
        <w:t xml:space="preserve">as shown in Fig. </w:t>
      </w:r>
      <w:r w:rsidR="00821FDE">
        <w:rPr>
          <w:rFonts w:eastAsia="Malgun Gothic"/>
          <w:sz w:val="22"/>
          <w:szCs w:val="22"/>
        </w:rPr>
        <w:t>10</w:t>
      </w:r>
      <w:r>
        <w:rPr>
          <w:sz w:val="22"/>
          <w:szCs w:val="22"/>
        </w:rPr>
        <w:t xml:space="preserve"> (a), </w:t>
      </w:r>
      <w:r w:rsidRPr="00135EA4">
        <w:rPr>
          <w:sz w:val="22"/>
          <w:szCs w:val="22"/>
        </w:rPr>
        <w:t xml:space="preserve">the UE </w:t>
      </w:r>
      <w:r>
        <w:rPr>
          <w:sz w:val="22"/>
          <w:szCs w:val="22"/>
        </w:rPr>
        <w:t xml:space="preserve">may </w:t>
      </w:r>
      <w:r w:rsidRPr="00135EA4">
        <w:rPr>
          <w:sz w:val="22"/>
          <w:szCs w:val="22"/>
        </w:rPr>
        <w:t xml:space="preserve">compress CSI from </w:t>
      </w:r>
      <w:r w:rsidRPr="00135EA4">
        <w:rPr>
          <w:position w:val="-4"/>
          <w:sz w:val="22"/>
          <w:szCs w:val="22"/>
        </w:rPr>
        <w:object w:dxaOrig="279" w:dyaOrig="220" w14:anchorId="7FAF773D">
          <v:shape id="_x0000_i1029" type="#_x0000_t75" style="width:13.6pt;height:10.8pt" o:ole="">
            <v:imagedata r:id="rId26" o:title=""/>
          </v:shape>
          <o:OLEObject Type="Embed" ProgID="Equation.DSMT4" ShapeID="_x0000_i1029" DrawAspect="Content" ObjectID="_1726043084" r:id="rId27"/>
        </w:object>
      </w:r>
      <w:r w:rsidRPr="00135EA4">
        <w:rPr>
          <w:sz w:val="22"/>
          <w:szCs w:val="22"/>
        </w:rPr>
        <w:t xml:space="preserve"> measurements after receiving a burst of</w:t>
      </w:r>
      <w:r w:rsidRPr="00135EA4">
        <w:rPr>
          <w:position w:val="-4"/>
          <w:sz w:val="22"/>
          <w:szCs w:val="22"/>
        </w:rPr>
        <w:object w:dxaOrig="279" w:dyaOrig="220" w14:anchorId="097E4BF6">
          <v:shape id="_x0000_i1030" type="#_x0000_t75" style="width:13.6pt;height:10.8pt" o:ole="">
            <v:imagedata r:id="rId26" o:title=""/>
          </v:shape>
          <o:OLEObject Type="Embed" ProgID="Equation.DSMT4" ShapeID="_x0000_i1030" DrawAspect="Content" ObjectID="_1726043085" r:id="rId28"/>
        </w:object>
      </w:r>
      <w:r w:rsidRPr="00135EA4">
        <w:rPr>
          <w:sz w:val="22"/>
          <w:szCs w:val="22"/>
        </w:rPr>
        <w:t xml:space="preserve"> CSI-RS resources at different time instants. For periodic and semi-persistent CSI-RS resources, as shown in Fig. </w:t>
      </w:r>
      <w:r w:rsidR="00821FDE">
        <w:rPr>
          <w:rFonts w:eastAsia="Malgun Gothic"/>
          <w:sz w:val="22"/>
          <w:szCs w:val="22"/>
        </w:rPr>
        <w:t>10</w:t>
      </w:r>
      <w:r w:rsidRPr="00135EA4">
        <w:rPr>
          <w:sz w:val="22"/>
          <w:szCs w:val="22"/>
        </w:rPr>
        <w:t xml:space="preserve"> (b), </w:t>
      </w:r>
      <w:r w:rsidR="007C357F">
        <w:rPr>
          <w:sz w:val="22"/>
          <w:szCs w:val="22"/>
        </w:rPr>
        <w:t xml:space="preserve">the UE can perform measurement-by-measurement reporting of </w:t>
      </w:r>
      <w:r w:rsidRPr="00135EA4">
        <w:rPr>
          <w:sz w:val="22"/>
          <w:szCs w:val="22"/>
        </w:rPr>
        <w:t xml:space="preserve">CSI. Then the decoder </w:t>
      </w:r>
      <w:r w:rsidR="00B70F43">
        <w:rPr>
          <w:sz w:val="22"/>
          <w:szCs w:val="22"/>
        </w:rPr>
        <w:t xml:space="preserve">reconstructs the CSI by concatenating </w:t>
      </w:r>
      <w:r w:rsidRPr="00135EA4">
        <w:rPr>
          <w:sz w:val="22"/>
          <w:szCs w:val="22"/>
        </w:rPr>
        <w:t xml:space="preserve">the </w:t>
      </w:r>
      <w:r w:rsidR="00B70F43">
        <w:rPr>
          <w:sz w:val="22"/>
          <w:szCs w:val="22"/>
        </w:rPr>
        <w:t xml:space="preserve">reported </w:t>
      </w:r>
      <w:r w:rsidRPr="00135EA4">
        <w:rPr>
          <w:sz w:val="22"/>
          <w:szCs w:val="22"/>
        </w:rPr>
        <w:t>codewords</w:t>
      </w:r>
      <w:r w:rsidR="00B70F43">
        <w:rPr>
          <w:sz w:val="22"/>
          <w:szCs w:val="22"/>
        </w:rPr>
        <w:t xml:space="preserve"> </w:t>
      </w:r>
      <w:r w:rsidRPr="00135EA4">
        <w:rPr>
          <w:sz w:val="22"/>
          <w:szCs w:val="22"/>
        </w:rPr>
        <w:t xml:space="preserve">for the past </w:t>
      </w:r>
      <w:r w:rsidRPr="00135EA4">
        <w:rPr>
          <w:position w:val="-4"/>
          <w:sz w:val="22"/>
          <w:szCs w:val="22"/>
        </w:rPr>
        <w:object w:dxaOrig="520" w:dyaOrig="220" w14:anchorId="4D34C5F4">
          <v:shape id="_x0000_i1031" type="#_x0000_t75" style="width:25.2pt;height:10.8pt" o:ole="">
            <v:imagedata r:id="rId29" o:title=""/>
          </v:shape>
          <o:OLEObject Type="Embed" ProgID="Equation.DSMT4" ShapeID="_x0000_i1031" DrawAspect="Content" ObjectID="_1726043086" r:id="rId30"/>
        </w:object>
      </w:r>
      <w:r w:rsidRPr="00135EA4">
        <w:rPr>
          <w:sz w:val="22"/>
          <w:szCs w:val="22"/>
        </w:rPr>
        <w:t xml:space="preserve"> </w:t>
      </w:r>
      <w:r w:rsidR="00B70F43" w:rsidRPr="00135EA4">
        <w:rPr>
          <w:sz w:val="22"/>
          <w:szCs w:val="22"/>
        </w:rPr>
        <w:t>measurements</w:t>
      </w:r>
      <w:r w:rsidRPr="00135EA4">
        <w:rPr>
          <w:sz w:val="22"/>
          <w:szCs w:val="22"/>
        </w:rPr>
        <w:t xml:space="preserve">, i.e., </w:t>
      </w:r>
      <w:r w:rsidRPr="00135EA4">
        <w:rPr>
          <w:position w:val="-10"/>
          <w:sz w:val="22"/>
          <w:szCs w:val="22"/>
        </w:rPr>
        <w:object w:dxaOrig="1240" w:dyaOrig="300" w14:anchorId="7C9AF435">
          <v:shape id="_x0000_i1032" type="#_x0000_t75" style="width:62.4pt;height:15.6pt" o:ole="">
            <v:imagedata r:id="rId31" o:title=""/>
          </v:shape>
          <o:OLEObject Type="Embed" ProgID="Equation.DSMT4" ShapeID="_x0000_i1032" DrawAspect="Content" ObjectID="_1726043087" r:id="rId32"/>
        </w:object>
      </w:r>
      <w:r w:rsidR="00B70F43">
        <w:rPr>
          <w:sz w:val="22"/>
          <w:szCs w:val="22"/>
        </w:rPr>
        <w:t xml:space="preserve">, </w:t>
      </w:r>
      <w:r w:rsidRPr="00135EA4">
        <w:rPr>
          <w:sz w:val="22"/>
          <w:szCs w:val="22"/>
        </w:rPr>
        <w:t xml:space="preserve">with </w:t>
      </w:r>
      <w:r w:rsidR="00B70F43">
        <w:rPr>
          <w:sz w:val="22"/>
          <w:szCs w:val="22"/>
        </w:rPr>
        <w:t xml:space="preserve">the </w:t>
      </w:r>
      <w:r w:rsidRPr="00135EA4">
        <w:rPr>
          <w:sz w:val="22"/>
          <w:szCs w:val="22"/>
        </w:rPr>
        <w:t>current codeword</w:t>
      </w:r>
      <w:r w:rsidRPr="00135EA4">
        <w:rPr>
          <w:position w:val="-10"/>
          <w:sz w:val="22"/>
          <w:szCs w:val="22"/>
        </w:rPr>
        <w:object w:dxaOrig="260" w:dyaOrig="300" w14:anchorId="5F979BE6">
          <v:shape id="_x0000_i1033" type="#_x0000_t75" style="width:12.4pt;height:15.6pt" o:ole="">
            <v:imagedata r:id="rId33" o:title=""/>
          </v:shape>
          <o:OLEObject Type="Embed" ProgID="Equation.DSMT4" ShapeID="_x0000_i1033" DrawAspect="Content" ObjectID="_1726043088" r:id="rId34"/>
        </w:object>
      </w:r>
      <w:r w:rsidRPr="00135EA4">
        <w:rPr>
          <w:sz w:val="22"/>
          <w:szCs w:val="22"/>
        </w:rPr>
        <w:t xml:space="preserve">. </w:t>
      </w:r>
      <w:r w:rsidR="00EE2D05">
        <w:rPr>
          <w:sz w:val="22"/>
          <w:szCs w:val="22"/>
        </w:rPr>
        <w:t>This enables the gNB to exploit</w:t>
      </w:r>
      <w:r w:rsidRPr="00135EA4">
        <w:rPr>
          <w:sz w:val="22"/>
          <w:szCs w:val="22"/>
        </w:rPr>
        <w:t xml:space="preserve"> time-domain correlation for spatial-frequency-time domain CSI compression</w:t>
      </w:r>
      <w:r w:rsidR="00EE2D05">
        <w:rPr>
          <w:sz w:val="22"/>
          <w:szCs w:val="22"/>
        </w:rPr>
        <w:t xml:space="preserve"> – </w:t>
      </w:r>
      <w:r w:rsidRPr="00135EA4">
        <w:rPr>
          <w:sz w:val="22"/>
          <w:szCs w:val="22"/>
        </w:rPr>
        <w:t xml:space="preserve">even if the UE </w:t>
      </w:r>
      <w:r w:rsidR="00906376">
        <w:rPr>
          <w:sz w:val="22"/>
          <w:szCs w:val="22"/>
        </w:rPr>
        <w:t xml:space="preserve">performs measurement-by-measurement reporting of </w:t>
      </w:r>
      <w:r w:rsidR="00906376" w:rsidRPr="00135EA4">
        <w:rPr>
          <w:sz w:val="22"/>
          <w:szCs w:val="22"/>
        </w:rPr>
        <w:t>CSI</w:t>
      </w:r>
      <w:r w:rsidRPr="00135EA4">
        <w:rPr>
          <w:sz w:val="22"/>
          <w:szCs w:val="22"/>
        </w:rPr>
        <w:t>.</w:t>
      </w:r>
    </w:p>
    <w:p w14:paraId="2257628C" w14:textId="77777777" w:rsidR="00D021C2" w:rsidRPr="00135EA4" w:rsidRDefault="00D021C2" w:rsidP="00D021C2">
      <w:pPr>
        <w:jc w:val="both"/>
        <w:rPr>
          <w:sz w:val="22"/>
          <w:szCs w:val="22"/>
        </w:rPr>
      </w:pPr>
    </w:p>
    <w:p w14:paraId="0D6C5A8C" w14:textId="76529B90" w:rsidR="00D021C2" w:rsidRPr="00135EA4" w:rsidRDefault="00D021C2" w:rsidP="00D021C2">
      <w:pPr>
        <w:jc w:val="both"/>
        <w:rPr>
          <w:sz w:val="22"/>
          <w:szCs w:val="22"/>
        </w:rPr>
      </w:pPr>
      <w:r w:rsidRPr="00135EA4">
        <w:rPr>
          <w:sz w:val="22"/>
          <w:szCs w:val="22"/>
        </w:rPr>
        <w:t xml:space="preserve">Therefore, the CSI reporting method could </w:t>
      </w:r>
      <w:r w:rsidR="005D02C3">
        <w:rPr>
          <w:sz w:val="22"/>
          <w:szCs w:val="22"/>
        </w:rPr>
        <w:t>depend</w:t>
      </w:r>
      <w:r>
        <w:rPr>
          <w:sz w:val="22"/>
          <w:szCs w:val="22"/>
        </w:rPr>
        <w:t xml:space="preserve"> on </w:t>
      </w:r>
      <w:r w:rsidRPr="00135EA4">
        <w:rPr>
          <w:sz w:val="22"/>
          <w:szCs w:val="22"/>
        </w:rPr>
        <w:t>the time</w:t>
      </w:r>
      <w:r>
        <w:rPr>
          <w:sz w:val="22"/>
          <w:szCs w:val="22"/>
        </w:rPr>
        <w:t xml:space="preserve">-domain property of the </w:t>
      </w:r>
      <w:r w:rsidRPr="00135EA4">
        <w:rPr>
          <w:sz w:val="22"/>
          <w:szCs w:val="22"/>
        </w:rPr>
        <w:t>CSI measurement</w:t>
      </w:r>
      <w:r>
        <w:rPr>
          <w:sz w:val="22"/>
          <w:szCs w:val="22"/>
        </w:rPr>
        <w:t xml:space="preserve"> (periodic, aperiodic or semi-persistent).</w:t>
      </w:r>
    </w:p>
    <w:p w14:paraId="3215E9D7" w14:textId="77777777" w:rsidR="00D021C2" w:rsidRPr="001F43B4" w:rsidRDefault="00D021C2" w:rsidP="007B05E4">
      <w:pPr>
        <w:jc w:val="both"/>
        <w:rPr>
          <w:rFonts w:eastAsia="Malgun Gothic"/>
          <w:sz w:val="22"/>
          <w:szCs w:val="22"/>
        </w:rPr>
      </w:pPr>
    </w:p>
    <w:p w14:paraId="1D1C093F" w14:textId="67201EE1" w:rsidR="007B05E4" w:rsidRPr="007B05E4" w:rsidRDefault="007B05E4" w:rsidP="007B05E4">
      <w:pPr>
        <w:wordWrap/>
        <w:jc w:val="both"/>
        <w:rPr>
          <w:sz w:val="22"/>
          <w:szCs w:val="22"/>
        </w:rPr>
      </w:pPr>
      <w:r w:rsidRPr="007B05E4">
        <w:rPr>
          <w:b/>
          <w:sz w:val="22"/>
          <w:szCs w:val="22"/>
        </w:rPr>
        <w:t>Approach 2</w:t>
      </w:r>
      <w:r w:rsidRPr="007B05E4">
        <w:rPr>
          <w:sz w:val="22"/>
          <w:szCs w:val="22"/>
        </w:rPr>
        <w:t xml:space="preserve">: A UE measures CSI from </w:t>
      </w:r>
      <w:r w:rsidRPr="007B05E4">
        <w:rPr>
          <w:i/>
          <w:sz w:val="22"/>
          <w:szCs w:val="22"/>
        </w:rPr>
        <w:t>M</w:t>
      </w:r>
      <w:r w:rsidRPr="007B05E4">
        <w:rPr>
          <w:sz w:val="22"/>
          <w:szCs w:val="22"/>
        </w:rPr>
        <w:t xml:space="preserve"> CSI-RS resources and predicts/extrapolates the CSIs corresponding to </w:t>
      </w:r>
      <w:r w:rsidRPr="007B05E4">
        <w:rPr>
          <w:i/>
          <w:sz w:val="22"/>
          <w:szCs w:val="22"/>
        </w:rPr>
        <w:t>N</w:t>
      </w:r>
      <w:r w:rsidRPr="007B05E4">
        <w:rPr>
          <w:sz w:val="22"/>
          <w:szCs w:val="22"/>
        </w:rPr>
        <w:t xml:space="preserve"> </w:t>
      </w:r>
      <w:r w:rsidR="00277C9E" w:rsidRPr="007B05E4">
        <w:rPr>
          <w:sz w:val="22"/>
          <w:szCs w:val="22"/>
        </w:rPr>
        <w:t>predefined</w:t>
      </w:r>
      <w:r w:rsidR="00277C9E">
        <w:rPr>
          <w:sz w:val="22"/>
          <w:szCs w:val="22"/>
        </w:rPr>
        <w:t xml:space="preserve"> </w:t>
      </w:r>
      <w:r w:rsidRPr="007B05E4">
        <w:rPr>
          <w:sz w:val="22"/>
          <w:szCs w:val="22"/>
        </w:rPr>
        <w:t xml:space="preserve">time intervals. One way to do such prediction/extrapolation is based on Doppler components estimation. </w:t>
      </w:r>
      <w:r w:rsidR="00277C9E">
        <w:rPr>
          <w:sz w:val="22"/>
          <w:szCs w:val="22"/>
        </w:rPr>
        <w:t>The encoder at the UE</w:t>
      </w:r>
      <w:r w:rsidRPr="007B05E4">
        <w:rPr>
          <w:sz w:val="22"/>
          <w:szCs w:val="22"/>
        </w:rPr>
        <w:t xml:space="preserve"> then compresses the CSI corresponding to these </w:t>
      </w:r>
      <w:r w:rsidRPr="007B05E4">
        <w:rPr>
          <w:i/>
          <w:sz w:val="22"/>
          <w:szCs w:val="22"/>
        </w:rPr>
        <w:t>N</w:t>
      </w:r>
      <w:r w:rsidRPr="007B05E4">
        <w:rPr>
          <w:sz w:val="22"/>
          <w:szCs w:val="22"/>
        </w:rPr>
        <w:t xml:space="preserve"> time intervals. As the </w:t>
      </w:r>
      <w:r w:rsidRPr="007B05E4">
        <w:rPr>
          <w:i/>
          <w:sz w:val="22"/>
          <w:szCs w:val="22"/>
        </w:rPr>
        <w:t>N</w:t>
      </w:r>
      <w:r w:rsidRPr="007B05E4">
        <w:rPr>
          <w:sz w:val="22"/>
          <w:szCs w:val="22"/>
        </w:rPr>
        <w:t xml:space="preserve"> time intervals are ideally within the Doppler stationary time interval, i.e., the time interval </w:t>
      </w:r>
      <w:r w:rsidR="00CB7F57">
        <w:rPr>
          <w:sz w:val="22"/>
          <w:szCs w:val="22"/>
        </w:rPr>
        <w:t xml:space="preserve">where </w:t>
      </w:r>
      <w:r w:rsidRPr="007B05E4">
        <w:rPr>
          <w:sz w:val="22"/>
          <w:szCs w:val="22"/>
        </w:rPr>
        <w:t xml:space="preserve">the Doppler components of the channel </w:t>
      </w:r>
      <w:r w:rsidR="00DA0E05">
        <w:rPr>
          <w:sz w:val="22"/>
          <w:szCs w:val="22"/>
        </w:rPr>
        <w:t>are constant</w:t>
      </w:r>
      <w:r w:rsidRPr="007B05E4">
        <w:rPr>
          <w:sz w:val="22"/>
          <w:szCs w:val="22"/>
        </w:rPr>
        <w:t xml:space="preserve">, the </w:t>
      </w:r>
      <w:r w:rsidRPr="007B05E4">
        <w:rPr>
          <w:i/>
          <w:sz w:val="22"/>
          <w:szCs w:val="22"/>
        </w:rPr>
        <w:t>N</w:t>
      </w:r>
      <w:r w:rsidRPr="007B05E4">
        <w:rPr>
          <w:sz w:val="22"/>
          <w:szCs w:val="22"/>
        </w:rPr>
        <w:t xml:space="preserve"> CSI are correlated thus compressible. The gNB then reconstructs the CSI for these </w:t>
      </w:r>
      <w:r w:rsidRPr="007B05E4">
        <w:rPr>
          <w:i/>
          <w:sz w:val="22"/>
          <w:szCs w:val="22"/>
        </w:rPr>
        <w:t>N</w:t>
      </w:r>
      <w:r w:rsidRPr="007B05E4">
        <w:rPr>
          <w:sz w:val="22"/>
          <w:szCs w:val="22"/>
        </w:rPr>
        <w:t xml:space="preserve"> time instants (sub time units) from the compressed CSI feedback.  </w:t>
      </w:r>
    </w:p>
    <w:p w14:paraId="579B6A09" w14:textId="77777777" w:rsidR="007B05E4" w:rsidRPr="007B05E4" w:rsidRDefault="007B05E4" w:rsidP="007B05E4">
      <w:pPr>
        <w:wordWrap/>
        <w:jc w:val="both"/>
        <w:rPr>
          <w:sz w:val="22"/>
          <w:szCs w:val="22"/>
        </w:rPr>
      </w:pPr>
    </w:p>
    <w:p w14:paraId="003FC54C" w14:textId="1B53CDC1" w:rsidR="007B05E4" w:rsidRPr="007B05E4" w:rsidRDefault="007B05E4" w:rsidP="007B05E4">
      <w:pPr>
        <w:wordWrap/>
        <w:jc w:val="both"/>
        <w:rPr>
          <w:sz w:val="22"/>
          <w:szCs w:val="22"/>
        </w:rPr>
      </w:pPr>
      <w:r w:rsidRPr="007B05E4">
        <w:rPr>
          <w:sz w:val="22"/>
          <w:szCs w:val="22"/>
        </w:rPr>
        <w:t xml:space="preserve">A comparison between these two approaches is provided in the table below. </w:t>
      </w:r>
    </w:p>
    <w:p w14:paraId="2980A8E9" w14:textId="77777777" w:rsidR="007B05E4" w:rsidRPr="007B05E4" w:rsidRDefault="007B05E4" w:rsidP="007B05E4">
      <w:pPr>
        <w:jc w:val="both"/>
        <w:rPr>
          <w:sz w:val="22"/>
          <w:szCs w:val="22"/>
        </w:rPr>
      </w:pPr>
    </w:p>
    <w:p w14:paraId="7B615F54" w14:textId="0DE60B40" w:rsidR="007B05E4" w:rsidRPr="007B05E4" w:rsidRDefault="008917E8" w:rsidP="00757BCC">
      <w:pPr>
        <w:pStyle w:val="ListParagraph"/>
        <w:spacing w:after="0"/>
        <w:ind w:left="1440"/>
        <w:jc w:val="center"/>
      </w:pPr>
      <w:r>
        <w:rPr>
          <w:sz w:val="22"/>
          <w:szCs w:val="22"/>
          <w:lang w:val="en-US"/>
        </w:rPr>
        <w:t xml:space="preserve">Table </w:t>
      </w:r>
      <w:r w:rsidR="003D17E9">
        <w:rPr>
          <w:sz w:val="22"/>
          <w:szCs w:val="22"/>
          <w:lang w:val="en-US"/>
        </w:rPr>
        <w:t>6</w:t>
      </w:r>
      <w:r w:rsidR="007B05E4" w:rsidRPr="00314C7B">
        <w:rPr>
          <w:sz w:val="22"/>
          <w:szCs w:val="22"/>
        </w:rPr>
        <w:t xml:space="preserve">: </w:t>
      </w:r>
      <w:r w:rsidR="007B05E4" w:rsidRPr="007B05E4">
        <w:rPr>
          <w:sz w:val="22"/>
          <w:szCs w:val="22"/>
        </w:rPr>
        <w:t>Comparison of Approach 1 and Approach 2</w:t>
      </w:r>
    </w:p>
    <w:tbl>
      <w:tblPr>
        <w:tblW w:w="8212" w:type="dxa"/>
        <w:jc w:val="center"/>
        <w:tblLayout w:type="fixed"/>
        <w:tblCellMar>
          <w:left w:w="0" w:type="dxa"/>
          <w:right w:w="0" w:type="dxa"/>
        </w:tblCellMar>
        <w:tblLook w:val="0420" w:firstRow="1" w:lastRow="0" w:firstColumn="0" w:lastColumn="0" w:noHBand="0" w:noVBand="1"/>
      </w:tblPr>
      <w:tblGrid>
        <w:gridCol w:w="750"/>
        <w:gridCol w:w="2501"/>
        <w:gridCol w:w="1984"/>
        <w:gridCol w:w="2977"/>
      </w:tblGrid>
      <w:tr w:rsidR="007B05E4" w:rsidRPr="007B05E4" w14:paraId="1007AD9B" w14:textId="77777777" w:rsidTr="00CA35D9">
        <w:trPr>
          <w:trHeight w:val="339"/>
          <w:jc w:val="center"/>
        </w:trPr>
        <w:tc>
          <w:tcPr>
            <w:tcW w:w="750"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61930D6E" w14:textId="77777777" w:rsidR="007B05E4" w:rsidRPr="007B05E4" w:rsidRDefault="007B05E4" w:rsidP="007B05E4">
            <w:pPr>
              <w:wordWrap/>
              <w:rPr>
                <w:rFonts w:eastAsia="Gulim"/>
                <w:sz w:val="22"/>
                <w:szCs w:val="22"/>
              </w:rPr>
            </w:pPr>
            <w:r w:rsidRPr="007B05E4">
              <w:rPr>
                <w:rFonts w:eastAsia="Malgun Gothic"/>
                <w:b/>
                <w:bCs/>
                <w:color w:val="000000" w:themeColor="text1"/>
                <w:kern w:val="24"/>
                <w:sz w:val="22"/>
                <w:szCs w:val="22"/>
              </w:rPr>
              <w:t xml:space="preserve">No. </w:t>
            </w:r>
          </w:p>
        </w:tc>
        <w:tc>
          <w:tcPr>
            <w:tcW w:w="2501"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61770ECC" w14:textId="77777777" w:rsidR="007B05E4" w:rsidRPr="007B05E4" w:rsidRDefault="007B05E4" w:rsidP="007B05E4">
            <w:pPr>
              <w:wordWrap/>
              <w:rPr>
                <w:rFonts w:eastAsia="Gulim"/>
                <w:sz w:val="22"/>
                <w:szCs w:val="22"/>
              </w:rPr>
            </w:pPr>
            <w:r w:rsidRPr="007B05E4">
              <w:rPr>
                <w:rFonts w:eastAsia="Malgun Gothic"/>
                <w:b/>
                <w:bCs/>
                <w:color w:val="000000" w:themeColor="text1"/>
                <w:kern w:val="24"/>
                <w:sz w:val="22"/>
                <w:szCs w:val="22"/>
              </w:rPr>
              <w:t>Metric</w:t>
            </w:r>
          </w:p>
        </w:tc>
        <w:tc>
          <w:tcPr>
            <w:tcW w:w="1984"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2F7FA025" w14:textId="77777777" w:rsidR="007B05E4" w:rsidRPr="007B05E4" w:rsidRDefault="007B05E4" w:rsidP="007B05E4">
            <w:pPr>
              <w:wordWrap/>
              <w:rPr>
                <w:rFonts w:eastAsia="Gulim"/>
                <w:sz w:val="22"/>
                <w:szCs w:val="22"/>
              </w:rPr>
            </w:pPr>
            <w:r w:rsidRPr="007B05E4">
              <w:rPr>
                <w:rFonts w:eastAsia="Malgun Gothic"/>
                <w:b/>
                <w:bCs/>
                <w:color w:val="000000" w:themeColor="text1"/>
                <w:kern w:val="24"/>
                <w:sz w:val="22"/>
                <w:szCs w:val="22"/>
              </w:rPr>
              <w:t>Approach 1</w:t>
            </w:r>
          </w:p>
        </w:tc>
        <w:tc>
          <w:tcPr>
            <w:tcW w:w="2977"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4E2F84D5" w14:textId="77777777" w:rsidR="007B05E4" w:rsidRPr="007B05E4" w:rsidRDefault="007B05E4" w:rsidP="007B05E4">
            <w:pPr>
              <w:wordWrap/>
              <w:rPr>
                <w:rFonts w:eastAsia="Gulim"/>
                <w:sz w:val="22"/>
                <w:szCs w:val="22"/>
              </w:rPr>
            </w:pPr>
            <w:r w:rsidRPr="007B05E4">
              <w:rPr>
                <w:rFonts w:eastAsia="Malgun Gothic"/>
                <w:b/>
                <w:bCs/>
                <w:color w:val="000000" w:themeColor="text1"/>
                <w:kern w:val="24"/>
                <w:sz w:val="22"/>
                <w:szCs w:val="22"/>
              </w:rPr>
              <w:t>Approach 2</w:t>
            </w:r>
          </w:p>
        </w:tc>
      </w:tr>
      <w:tr w:rsidR="007B05E4" w:rsidRPr="007B05E4" w14:paraId="26AD0B5A" w14:textId="77777777" w:rsidTr="00CA35D9">
        <w:trPr>
          <w:trHeight w:val="385"/>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9BDF10" w14:textId="77777777" w:rsidR="007B05E4" w:rsidRPr="007B05E4" w:rsidRDefault="007B05E4" w:rsidP="007B05E4">
            <w:pPr>
              <w:wordWrap/>
              <w:rPr>
                <w:rFonts w:eastAsia="Gulim"/>
                <w:sz w:val="22"/>
                <w:szCs w:val="22"/>
              </w:rPr>
            </w:pPr>
            <w:r w:rsidRPr="007B05E4">
              <w:rPr>
                <w:rFonts w:eastAsia="Malgun Gothic"/>
                <w:b/>
                <w:bCs/>
                <w:color w:val="000000" w:themeColor="text1"/>
                <w:kern w:val="24"/>
                <w:sz w:val="22"/>
                <w:szCs w:val="22"/>
              </w:rPr>
              <w:t xml:space="preserve">1. </w:t>
            </w:r>
          </w:p>
        </w:tc>
        <w:tc>
          <w:tcPr>
            <w:tcW w:w="25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C934CB" w14:textId="77777777" w:rsidR="007B05E4" w:rsidRPr="007B05E4" w:rsidRDefault="007B05E4" w:rsidP="007B05E4">
            <w:pPr>
              <w:wordWrap/>
              <w:rPr>
                <w:rFonts w:eastAsia="Gulim"/>
                <w:sz w:val="22"/>
                <w:szCs w:val="22"/>
              </w:rPr>
            </w:pPr>
            <w:r w:rsidRPr="007B05E4">
              <w:rPr>
                <w:rFonts w:eastAsia="Malgun Gothic"/>
                <w:color w:val="000000" w:themeColor="text1"/>
                <w:kern w:val="24"/>
                <w:sz w:val="22"/>
                <w:szCs w:val="22"/>
              </w:rPr>
              <w:t>Burden (complexity) on UE</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FB0A43" w14:textId="77777777" w:rsidR="007B05E4" w:rsidRPr="007B05E4" w:rsidRDefault="007B05E4" w:rsidP="007B05E4">
            <w:pPr>
              <w:wordWrap/>
              <w:rPr>
                <w:rFonts w:eastAsia="Gulim"/>
                <w:sz w:val="22"/>
                <w:szCs w:val="22"/>
              </w:rPr>
            </w:pPr>
            <w:r w:rsidRPr="007B05E4">
              <w:rPr>
                <w:rFonts w:eastAsia="Malgun Gothic"/>
                <w:color w:val="000000" w:themeColor="text1"/>
                <w:kern w:val="24"/>
                <w:sz w:val="22"/>
                <w:szCs w:val="22"/>
              </w:rPr>
              <w:t>Moderate</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C5A739" w14:textId="611027EC" w:rsidR="007B05E4" w:rsidRPr="007B05E4" w:rsidRDefault="00D021C2" w:rsidP="007B05E4">
            <w:pPr>
              <w:wordWrap/>
              <w:rPr>
                <w:rFonts w:eastAsia="Gulim"/>
                <w:sz w:val="22"/>
                <w:szCs w:val="22"/>
              </w:rPr>
            </w:pPr>
            <w:r>
              <w:rPr>
                <w:rFonts w:eastAsia="Malgun Gothic"/>
                <w:color w:val="000000" w:themeColor="text1"/>
                <w:kern w:val="24"/>
                <w:sz w:val="22"/>
                <w:szCs w:val="22"/>
              </w:rPr>
              <w:t>Moderate</w:t>
            </w:r>
          </w:p>
        </w:tc>
      </w:tr>
      <w:tr w:rsidR="007B05E4" w:rsidRPr="007B05E4" w14:paraId="09C786EF" w14:textId="77777777" w:rsidTr="00CA35D9">
        <w:trPr>
          <w:trHeight w:val="481"/>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9946C6" w14:textId="77777777" w:rsidR="007B05E4" w:rsidRPr="007B05E4" w:rsidRDefault="007B05E4" w:rsidP="007B05E4">
            <w:pPr>
              <w:wordWrap/>
              <w:rPr>
                <w:rFonts w:eastAsia="Gulim"/>
                <w:sz w:val="22"/>
                <w:szCs w:val="22"/>
              </w:rPr>
            </w:pPr>
            <w:r w:rsidRPr="007B05E4">
              <w:rPr>
                <w:rFonts w:eastAsia="Malgun Gothic"/>
                <w:b/>
                <w:bCs/>
                <w:color w:val="000000" w:themeColor="text1"/>
                <w:kern w:val="24"/>
                <w:sz w:val="22"/>
                <w:szCs w:val="22"/>
              </w:rPr>
              <w:lastRenderedPageBreak/>
              <w:t>2.</w:t>
            </w:r>
          </w:p>
        </w:tc>
        <w:tc>
          <w:tcPr>
            <w:tcW w:w="25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3CF3EC" w14:textId="77777777" w:rsidR="007B05E4" w:rsidRPr="007B05E4" w:rsidRDefault="007B05E4" w:rsidP="007B05E4">
            <w:pPr>
              <w:wordWrap/>
              <w:rPr>
                <w:rFonts w:eastAsia="Gulim"/>
                <w:sz w:val="22"/>
                <w:szCs w:val="22"/>
              </w:rPr>
            </w:pPr>
            <w:r w:rsidRPr="007B05E4">
              <w:rPr>
                <w:rFonts w:eastAsia="Malgun Gothic"/>
                <w:color w:val="000000" w:themeColor="text1"/>
                <w:kern w:val="24"/>
                <w:sz w:val="22"/>
                <w:szCs w:val="22"/>
              </w:rPr>
              <w:t>Suitability for CQI reporting</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665DFA" w14:textId="77777777" w:rsidR="007B05E4" w:rsidRPr="007B05E4" w:rsidRDefault="007B05E4" w:rsidP="007B05E4">
            <w:pPr>
              <w:wordWrap/>
              <w:rPr>
                <w:rFonts w:eastAsia="Gulim"/>
                <w:sz w:val="22"/>
                <w:szCs w:val="22"/>
              </w:rPr>
            </w:pPr>
            <w:r w:rsidRPr="007B05E4">
              <w:rPr>
                <w:rFonts w:eastAsia="Malgun Gothic"/>
                <w:color w:val="000000" w:themeColor="text1"/>
                <w:kern w:val="24"/>
                <w:sz w:val="22"/>
                <w:szCs w:val="22"/>
              </w:rPr>
              <w:t>May require study</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303755" w14:textId="77777777" w:rsidR="007B05E4" w:rsidRPr="007B05E4" w:rsidRDefault="007B05E4" w:rsidP="007B05E4">
            <w:pPr>
              <w:wordWrap/>
              <w:rPr>
                <w:rFonts w:eastAsia="Gulim"/>
                <w:sz w:val="22"/>
                <w:szCs w:val="22"/>
              </w:rPr>
            </w:pPr>
            <w:r w:rsidRPr="007B05E4">
              <w:rPr>
                <w:rFonts w:eastAsia="Malgun Gothic"/>
                <w:color w:val="000000" w:themeColor="text1"/>
                <w:kern w:val="24"/>
                <w:sz w:val="22"/>
                <w:szCs w:val="22"/>
              </w:rPr>
              <w:t>Suitable (CQI can be derived from corresponding PMI)</w:t>
            </w:r>
          </w:p>
        </w:tc>
      </w:tr>
      <w:tr w:rsidR="007B05E4" w:rsidRPr="007B05E4" w14:paraId="03AB59D3" w14:textId="77777777" w:rsidTr="00CA35D9">
        <w:trPr>
          <w:trHeight w:val="105"/>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902423" w14:textId="77777777" w:rsidR="007B05E4" w:rsidRPr="007B05E4" w:rsidRDefault="007B05E4" w:rsidP="007B05E4">
            <w:pPr>
              <w:wordWrap/>
              <w:rPr>
                <w:rFonts w:eastAsia="Gulim"/>
                <w:sz w:val="22"/>
                <w:szCs w:val="22"/>
              </w:rPr>
            </w:pPr>
            <w:r w:rsidRPr="007B05E4">
              <w:rPr>
                <w:rFonts w:eastAsia="Malgun Gothic"/>
                <w:b/>
                <w:bCs/>
                <w:color w:val="000000" w:themeColor="text1"/>
                <w:kern w:val="24"/>
                <w:sz w:val="22"/>
                <w:szCs w:val="22"/>
              </w:rPr>
              <w:t xml:space="preserve">3. </w:t>
            </w:r>
          </w:p>
        </w:tc>
        <w:tc>
          <w:tcPr>
            <w:tcW w:w="25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C73E17" w14:textId="77777777" w:rsidR="007B05E4" w:rsidRPr="007B05E4" w:rsidRDefault="007B05E4" w:rsidP="007B05E4">
            <w:pPr>
              <w:wordWrap/>
              <w:rPr>
                <w:rFonts w:eastAsia="Gulim"/>
                <w:sz w:val="22"/>
                <w:szCs w:val="22"/>
              </w:rPr>
            </w:pPr>
            <w:r w:rsidRPr="007B05E4">
              <w:rPr>
                <w:rFonts w:eastAsia="Malgun Gothic"/>
                <w:color w:val="000000" w:themeColor="text1"/>
                <w:kern w:val="24"/>
                <w:sz w:val="22"/>
                <w:szCs w:val="22"/>
              </w:rPr>
              <w:t>Time granularity in predicted PMI</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A5B6FF" w14:textId="77777777" w:rsidR="007B05E4" w:rsidRPr="007B05E4" w:rsidRDefault="007B05E4" w:rsidP="007B05E4">
            <w:pPr>
              <w:wordWrap/>
              <w:rPr>
                <w:rFonts w:eastAsia="Gulim"/>
                <w:sz w:val="22"/>
                <w:szCs w:val="22"/>
              </w:rPr>
            </w:pPr>
            <w:r w:rsidRPr="007B05E4">
              <w:rPr>
                <w:rFonts w:eastAsia="Malgun Gothic"/>
                <w:color w:val="000000" w:themeColor="text1"/>
                <w:kern w:val="24"/>
                <w:sz w:val="22"/>
                <w:szCs w:val="22"/>
              </w:rPr>
              <w:t>Flexible (gNB has control)</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6A28C9" w14:textId="77777777" w:rsidR="007B05E4" w:rsidRPr="007B05E4" w:rsidRDefault="007B05E4" w:rsidP="007B05E4">
            <w:pPr>
              <w:wordWrap/>
              <w:rPr>
                <w:rFonts w:eastAsia="Gulim"/>
                <w:sz w:val="22"/>
                <w:szCs w:val="22"/>
              </w:rPr>
            </w:pPr>
            <w:r w:rsidRPr="007B05E4">
              <w:rPr>
                <w:rFonts w:eastAsia="Malgun Gothic"/>
                <w:color w:val="000000" w:themeColor="text1"/>
                <w:kern w:val="24"/>
                <w:sz w:val="22"/>
                <w:szCs w:val="22"/>
              </w:rPr>
              <w:t>Configured application interval (subtime unit)</w:t>
            </w:r>
          </w:p>
        </w:tc>
      </w:tr>
    </w:tbl>
    <w:p w14:paraId="5FA1ACF9" w14:textId="77777777" w:rsidR="007B05E4" w:rsidRPr="007B05E4" w:rsidRDefault="007B05E4" w:rsidP="007B05E4">
      <w:pPr>
        <w:rPr>
          <w:sz w:val="22"/>
          <w:szCs w:val="22"/>
        </w:rPr>
      </w:pPr>
    </w:p>
    <w:p w14:paraId="1D41B405" w14:textId="4D57D29E" w:rsidR="00057390" w:rsidRDefault="00057390" w:rsidP="00057390">
      <w:r>
        <w:rPr>
          <w:rFonts w:eastAsia="Malgun Gothic" w:hint="eastAsia"/>
          <w:sz w:val="22"/>
          <w:szCs w:val="22"/>
        </w:rPr>
        <w:t xml:space="preserve">Moreover, Approach 2 can further be </w:t>
      </w:r>
      <w:r>
        <w:rPr>
          <w:rFonts w:eastAsia="Malgun Gothic"/>
          <w:sz w:val="22"/>
          <w:szCs w:val="22"/>
        </w:rPr>
        <w:t xml:space="preserve">categorized </w:t>
      </w:r>
      <w:r w:rsidR="00D945F9">
        <w:rPr>
          <w:rFonts w:eastAsia="Malgun Gothic"/>
          <w:sz w:val="22"/>
          <w:szCs w:val="22"/>
        </w:rPr>
        <w:t>as</w:t>
      </w:r>
      <w:r w:rsidR="0092023C">
        <w:rPr>
          <w:sz w:val="22"/>
          <w:szCs w:val="22"/>
        </w:rPr>
        <w:t xml:space="preserve">: </w:t>
      </w:r>
      <w:r w:rsidR="0092023C" w:rsidRPr="001F43B4">
        <w:rPr>
          <w:b/>
          <w:sz w:val="22"/>
          <w:szCs w:val="22"/>
        </w:rPr>
        <w:t xml:space="preserve">Approach </w:t>
      </w:r>
      <w:r w:rsidRPr="001F43B4">
        <w:rPr>
          <w:b/>
          <w:sz w:val="22"/>
          <w:szCs w:val="22"/>
        </w:rPr>
        <w:t>2-1</w:t>
      </w:r>
      <w:r w:rsidRPr="001F43B4">
        <w:rPr>
          <w:sz w:val="22"/>
          <w:szCs w:val="22"/>
        </w:rPr>
        <w:t xml:space="preserve"> eigenvector</w:t>
      </w:r>
      <w:r w:rsidR="0092023C">
        <w:rPr>
          <w:sz w:val="22"/>
          <w:szCs w:val="22"/>
        </w:rPr>
        <w:t>-based prediction</w:t>
      </w:r>
      <w:r w:rsidRPr="001F43B4">
        <w:rPr>
          <w:sz w:val="22"/>
          <w:szCs w:val="22"/>
        </w:rPr>
        <w:t xml:space="preserve"> and </w:t>
      </w:r>
      <w:r w:rsidRPr="001F43B4">
        <w:rPr>
          <w:b/>
          <w:sz w:val="22"/>
          <w:szCs w:val="22"/>
        </w:rPr>
        <w:t>Approach 2-2</w:t>
      </w:r>
      <w:r w:rsidRPr="001F43B4">
        <w:rPr>
          <w:sz w:val="22"/>
          <w:szCs w:val="22"/>
        </w:rPr>
        <w:t xml:space="preserve"> full</w:t>
      </w:r>
      <w:r w:rsidR="00D945F9">
        <w:rPr>
          <w:sz w:val="22"/>
          <w:szCs w:val="22"/>
        </w:rPr>
        <w:t xml:space="preserve"> </w:t>
      </w:r>
      <w:r w:rsidRPr="001F43B4">
        <w:rPr>
          <w:sz w:val="22"/>
          <w:szCs w:val="22"/>
        </w:rPr>
        <w:t>channel matrix</w:t>
      </w:r>
      <w:r w:rsidR="0092023C">
        <w:rPr>
          <w:sz w:val="22"/>
          <w:szCs w:val="22"/>
        </w:rPr>
        <w:t>-based prediction</w:t>
      </w:r>
      <w:r w:rsidRPr="001F43B4">
        <w:rPr>
          <w:sz w:val="22"/>
          <w:szCs w:val="22"/>
        </w:rPr>
        <w:t>.</w:t>
      </w:r>
    </w:p>
    <w:p w14:paraId="7CA3F4E3" w14:textId="77777777" w:rsidR="00057390" w:rsidRDefault="00057390" w:rsidP="00057390"/>
    <w:p w14:paraId="38F696D6" w14:textId="5F4143DE" w:rsidR="00057390" w:rsidRDefault="00057390" w:rsidP="00057390">
      <w:pPr>
        <w:rPr>
          <w:rFonts w:eastAsia="Malgun Gothic"/>
          <w:sz w:val="22"/>
          <w:szCs w:val="22"/>
        </w:rPr>
      </w:pPr>
      <w:r>
        <w:rPr>
          <w:rFonts w:eastAsia="Malgun Gothic" w:hint="eastAsia"/>
          <w:sz w:val="22"/>
          <w:szCs w:val="22"/>
        </w:rPr>
        <w:t xml:space="preserve">                             </w:t>
      </w:r>
      <w:r>
        <w:rPr>
          <w:noProof/>
          <w:lang w:eastAsia="en-US"/>
        </w:rPr>
        <w:drawing>
          <wp:inline distT="0" distB="0" distL="0" distR="0" wp14:anchorId="670558A5" wp14:editId="5326A807">
            <wp:extent cx="3762952" cy="2235362"/>
            <wp:effectExtent l="0" t="0" r="9525"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768738" cy="2238799"/>
                    </a:xfrm>
                    <a:prstGeom prst="rect">
                      <a:avLst/>
                    </a:prstGeom>
                    <a:noFill/>
                  </pic:spPr>
                </pic:pic>
              </a:graphicData>
            </a:graphic>
          </wp:inline>
        </w:drawing>
      </w:r>
    </w:p>
    <w:p w14:paraId="7D5D2B3A" w14:textId="4D4A4DD9" w:rsidR="00764ED4" w:rsidRDefault="00764ED4" w:rsidP="001F43B4">
      <w:pPr>
        <w:jc w:val="center"/>
        <w:rPr>
          <w:rFonts w:eastAsia="Malgun Gothic"/>
          <w:sz w:val="22"/>
          <w:szCs w:val="22"/>
        </w:rPr>
      </w:pPr>
      <w:r>
        <w:rPr>
          <w:rFonts w:eastAsia="Malgun Gothic" w:hint="eastAsia"/>
          <w:sz w:val="22"/>
          <w:szCs w:val="22"/>
        </w:rPr>
        <w:t>Fig</w:t>
      </w:r>
      <w:r>
        <w:rPr>
          <w:rFonts w:eastAsia="Malgun Gothic"/>
          <w:sz w:val="22"/>
          <w:szCs w:val="22"/>
        </w:rPr>
        <w:t xml:space="preserve">ure </w:t>
      </w:r>
      <w:r w:rsidR="00821FDE">
        <w:rPr>
          <w:rFonts w:eastAsia="Malgun Gothic"/>
          <w:sz w:val="22"/>
          <w:szCs w:val="22"/>
        </w:rPr>
        <w:t>11</w:t>
      </w:r>
      <w:r>
        <w:rPr>
          <w:rFonts w:eastAsia="Malgun Gothic"/>
          <w:sz w:val="22"/>
          <w:szCs w:val="22"/>
        </w:rPr>
        <w:t>: Eigenvector-based prediction and full channel matrix-based prediction</w:t>
      </w:r>
    </w:p>
    <w:p w14:paraId="67BB39B2" w14:textId="5E90C287" w:rsidR="006A5C0F" w:rsidRDefault="006A5C0F" w:rsidP="00696B67">
      <w:pPr>
        <w:rPr>
          <w:rFonts w:eastAsia="Malgun Gothic"/>
          <w:sz w:val="22"/>
          <w:szCs w:val="22"/>
        </w:rPr>
      </w:pPr>
    </w:p>
    <w:p w14:paraId="7283A415" w14:textId="7FD0CE21" w:rsidR="006A5C0F" w:rsidRPr="009F7675" w:rsidRDefault="009F7675" w:rsidP="00413953">
      <w:pPr>
        <w:jc w:val="both"/>
        <w:rPr>
          <w:sz w:val="22"/>
        </w:rPr>
      </w:pPr>
      <w:r>
        <w:rPr>
          <w:sz w:val="22"/>
        </w:rPr>
        <w:t xml:space="preserve">In </w:t>
      </w:r>
      <w:r w:rsidR="006A5C0F" w:rsidRPr="009F7675">
        <w:rPr>
          <w:sz w:val="22"/>
        </w:rPr>
        <w:t>our contribution for 9.2.2.1 [</w:t>
      </w:r>
      <w:r w:rsidR="00696B67">
        <w:rPr>
          <w:sz w:val="22"/>
        </w:rPr>
        <w:t>2</w:t>
      </w:r>
      <w:r w:rsidR="00413953" w:rsidRPr="00413953">
        <w:rPr>
          <w:sz w:val="22"/>
        </w:rPr>
        <w:t xml:space="preserve">], </w:t>
      </w:r>
      <w:r>
        <w:rPr>
          <w:sz w:val="22"/>
        </w:rPr>
        <w:t>we showed that</w:t>
      </w:r>
      <w:r w:rsidR="006A5C0F" w:rsidRPr="00696B67">
        <w:rPr>
          <w:sz w:val="22"/>
        </w:rPr>
        <w:t xml:space="preserve"> eigenvector-based prediction </w:t>
      </w:r>
      <w:r>
        <w:rPr>
          <w:sz w:val="22"/>
        </w:rPr>
        <w:t>is outperformed by</w:t>
      </w:r>
      <w:r w:rsidR="006A5C0F" w:rsidRPr="00696B67">
        <w:rPr>
          <w:sz w:val="22"/>
        </w:rPr>
        <w:t xml:space="preserve"> full-channel matrix</w:t>
      </w:r>
      <w:r>
        <w:rPr>
          <w:sz w:val="22"/>
        </w:rPr>
        <w:t>-</w:t>
      </w:r>
      <w:r w:rsidR="006A5C0F" w:rsidRPr="00696B67">
        <w:rPr>
          <w:sz w:val="22"/>
        </w:rPr>
        <w:t xml:space="preserve">based prediction. One challenge for Approach 1 is </w:t>
      </w:r>
      <w:r w:rsidR="000264C1">
        <w:rPr>
          <w:sz w:val="22"/>
        </w:rPr>
        <w:t xml:space="preserve">that </w:t>
      </w:r>
      <w:r w:rsidR="001546CE">
        <w:rPr>
          <w:sz w:val="22"/>
        </w:rPr>
        <w:t>making</w:t>
      </w:r>
      <w:r w:rsidR="006A5C0F" w:rsidRPr="00696B67">
        <w:rPr>
          <w:sz w:val="22"/>
        </w:rPr>
        <w:t xml:space="preserve"> the full</w:t>
      </w:r>
      <w:r w:rsidR="00DE4F70">
        <w:rPr>
          <w:sz w:val="22"/>
        </w:rPr>
        <w:t xml:space="preserve"> </w:t>
      </w:r>
      <w:r w:rsidR="006A5C0F" w:rsidRPr="00696B67">
        <w:rPr>
          <w:sz w:val="22"/>
        </w:rPr>
        <w:t xml:space="preserve">channel matrix </w:t>
      </w:r>
      <m:oMath>
        <m:r>
          <m:rPr>
            <m:sty m:val="b"/>
          </m:rPr>
          <w:rPr>
            <w:rFonts w:ascii="Cambria Math" w:hAnsi="Cambria Math"/>
            <w:sz w:val="22"/>
          </w:rPr>
          <m:t>H</m:t>
        </m:r>
      </m:oMath>
      <w:r w:rsidR="006A5C0F" w:rsidRPr="009F7675">
        <w:rPr>
          <w:b/>
          <w:sz w:val="22"/>
        </w:rPr>
        <w:t xml:space="preserve"> </w:t>
      </w:r>
      <w:r w:rsidR="006A5C0F" w:rsidRPr="009F7675">
        <w:rPr>
          <w:sz w:val="22"/>
        </w:rPr>
        <w:t>available at the gNB</w:t>
      </w:r>
      <w:r w:rsidR="001546CE">
        <w:rPr>
          <w:sz w:val="22"/>
        </w:rPr>
        <w:t xml:space="preserve"> incurs significant overhead</w:t>
      </w:r>
      <w:r w:rsidR="006A5C0F" w:rsidRPr="009F7675">
        <w:rPr>
          <w:sz w:val="22"/>
        </w:rPr>
        <w:t>. Note that the full</w:t>
      </w:r>
      <w:r w:rsidR="00B14632">
        <w:rPr>
          <w:sz w:val="22"/>
        </w:rPr>
        <w:t xml:space="preserve"> </w:t>
      </w:r>
      <w:r w:rsidR="006A5C0F" w:rsidRPr="009F7675">
        <w:rPr>
          <w:sz w:val="22"/>
        </w:rPr>
        <w:t xml:space="preserve">channel matrix can be decomposed as </w:t>
      </w:r>
      <m:oMath>
        <m:r>
          <m:rPr>
            <m:sty m:val="b"/>
          </m:rPr>
          <w:rPr>
            <w:rFonts w:ascii="Cambria Math" w:hAnsi="Cambria Math"/>
            <w:sz w:val="22"/>
          </w:rPr>
          <m:t>H=UΣ</m:t>
        </m:r>
        <m:sSup>
          <m:sSupPr>
            <m:ctrlPr>
              <w:rPr>
                <w:rFonts w:ascii="Cambria Math" w:hAnsi="Cambria Math"/>
                <w:b/>
                <w:sz w:val="22"/>
              </w:rPr>
            </m:ctrlPr>
          </m:sSupPr>
          <m:e>
            <m:r>
              <m:rPr>
                <m:sty m:val="b"/>
              </m:rPr>
              <w:rPr>
                <w:rFonts w:ascii="Cambria Math" w:hAnsi="Cambria Math"/>
                <w:sz w:val="22"/>
              </w:rPr>
              <m:t>V</m:t>
            </m:r>
          </m:e>
          <m:sup>
            <m:r>
              <w:rPr>
                <w:rFonts w:ascii="Cambria Math" w:hAnsi="Cambria Math"/>
                <w:sz w:val="22"/>
              </w:rPr>
              <m:t>H</m:t>
            </m:r>
          </m:sup>
        </m:sSup>
      </m:oMath>
      <w:r w:rsidR="00B14632" w:rsidRPr="006B4EF4">
        <w:rPr>
          <w:sz w:val="22"/>
        </w:rPr>
        <w:t>;</w:t>
      </w:r>
      <w:r w:rsidR="00B14632">
        <w:rPr>
          <w:b/>
          <w:sz w:val="22"/>
        </w:rPr>
        <w:t xml:space="preserve"> </w:t>
      </w:r>
      <w:r w:rsidR="00B14632" w:rsidRPr="006B4EF4">
        <w:rPr>
          <w:sz w:val="22"/>
        </w:rPr>
        <w:t xml:space="preserve">for </w:t>
      </w:r>
      <w:r w:rsidR="006A5C0F" w:rsidRPr="009F7675">
        <w:rPr>
          <w:sz w:val="22"/>
        </w:rPr>
        <w:t xml:space="preserve">the right eigenvectors in </w:t>
      </w:r>
      <w:r w:rsidR="006A5C0F" w:rsidRPr="009F7675">
        <w:rPr>
          <w:b/>
          <w:sz w:val="22"/>
        </w:rPr>
        <w:t>V</w:t>
      </w:r>
      <w:r w:rsidR="00B14632" w:rsidRPr="006B4EF4">
        <w:rPr>
          <w:sz w:val="22"/>
        </w:rPr>
        <w:t>,</w:t>
      </w:r>
      <w:r w:rsidR="00B14632">
        <w:rPr>
          <w:b/>
          <w:sz w:val="22"/>
        </w:rPr>
        <w:t xml:space="preserve"> </w:t>
      </w:r>
      <m:oMath>
        <m:r>
          <m:rPr>
            <m:sty m:val="p"/>
          </m:rPr>
          <w:rPr>
            <w:rFonts w:ascii="Cambria Math" w:hAnsi="Cambria Math"/>
            <w:sz w:val="22"/>
          </w:rPr>
          <m:t>SVD</m:t>
        </m:r>
        <m:d>
          <m:dPr>
            <m:ctrlPr>
              <w:rPr>
                <w:rFonts w:ascii="Cambria Math" w:hAnsi="Cambria Math"/>
                <w:b/>
                <w:sz w:val="22"/>
              </w:rPr>
            </m:ctrlPr>
          </m:dPr>
          <m:e>
            <m:sSup>
              <m:sSupPr>
                <m:ctrlPr>
                  <w:rPr>
                    <w:rFonts w:ascii="Cambria Math" w:hAnsi="Cambria Math"/>
                    <w:b/>
                    <w:sz w:val="22"/>
                  </w:rPr>
                </m:ctrlPr>
              </m:sSupPr>
              <m:e>
                <m:r>
                  <m:rPr>
                    <m:sty m:val="b"/>
                  </m:rPr>
                  <w:rPr>
                    <w:rFonts w:ascii="Cambria Math" w:hAnsi="Cambria Math"/>
                    <w:sz w:val="22"/>
                  </w:rPr>
                  <m:t>H</m:t>
                </m:r>
              </m:e>
              <m:sup>
                <m:r>
                  <w:rPr>
                    <w:rFonts w:ascii="Cambria Math" w:hAnsi="Cambria Math"/>
                    <w:sz w:val="22"/>
                  </w:rPr>
                  <m:t>H</m:t>
                </m:r>
              </m:sup>
            </m:sSup>
            <m:r>
              <m:rPr>
                <m:sty m:val="b"/>
              </m:rPr>
              <w:rPr>
                <w:rFonts w:ascii="Cambria Math" w:hAnsi="Cambria Math"/>
                <w:sz w:val="22"/>
              </w:rPr>
              <m:t>H</m:t>
            </m:r>
          </m:e>
        </m:d>
        <m:r>
          <m:rPr>
            <m:sty m:val="b"/>
          </m:rPr>
          <w:rPr>
            <w:rFonts w:ascii="Cambria Math" w:hAnsi="Cambria Math"/>
            <w:sz w:val="22"/>
          </w:rPr>
          <m:t>=V</m:t>
        </m:r>
        <m:sSup>
          <m:sSupPr>
            <m:ctrlPr>
              <w:rPr>
                <w:rFonts w:ascii="Cambria Math" w:hAnsi="Cambria Math"/>
                <w:b/>
                <w:sz w:val="22"/>
              </w:rPr>
            </m:ctrlPr>
          </m:sSupPr>
          <m:e>
            <m:r>
              <m:rPr>
                <m:sty m:val="b"/>
              </m:rPr>
              <w:rPr>
                <w:rFonts w:ascii="Cambria Math" w:hAnsi="Cambria Math"/>
                <w:sz w:val="22"/>
              </w:rPr>
              <m:t>Σ</m:t>
            </m:r>
          </m:e>
          <m:sup>
            <m:r>
              <m:rPr>
                <m:sty m:val="bi"/>
              </m:rPr>
              <w:rPr>
                <w:rFonts w:ascii="Cambria Math" w:hAnsi="Cambria Math"/>
                <w:sz w:val="22"/>
              </w:rPr>
              <m:t>2</m:t>
            </m:r>
          </m:sup>
        </m:sSup>
        <m:sSup>
          <m:sSupPr>
            <m:ctrlPr>
              <w:rPr>
                <w:rFonts w:ascii="Cambria Math" w:hAnsi="Cambria Math"/>
                <w:b/>
                <w:sz w:val="22"/>
              </w:rPr>
            </m:ctrlPr>
          </m:sSupPr>
          <m:e>
            <m:r>
              <m:rPr>
                <m:sty m:val="b"/>
              </m:rPr>
              <w:rPr>
                <w:rFonts w:ascii="Cambria Math" w:hAnsi="Cambria Math"/>
                <w:sz w:val="22"/>
              </w:rPr>
              <m:t>V</m:t>
            </m:r>
          </m:e>
          <m:sup>
            <m:r>
              <w:rPr>
                <w:rFonts w:ascii="Cambria Math" w:hAnsi="Cambria Math"/>
                <w:sz w:val="22"/>
              </w:rPr>
              <m:t>H</m:t>
            </m:r>
          </m:sup>
        </m:sSup>
      </m:oMath>
      <w:r w:rsidR="00F60540" w:rsidRPr="006B4EF4">
        <w:rPr>
          <w:sz w:val="22"/>
        </w:rPr>
        <w:t>,</w:t>
      </w:r>
      <w:r w:rsidR="006A5C0F" w:rsidRPr="009F7675">
        <w:rPr>
          <w:b/>
          <w:sz w:val="22"/>
        </w:rPr>
        <w:t xml:space="preserve"> </w:t>
      </w:r>
      <w:r w:rsidR="006A5C0F" w:rsidRPr="009F7675">
        <w:rPr>
          <w:sz w:val="22"/>
        </w:rPr>
        <w:t xml:space="preserve">and </w:t>
      </w:r>
      <w:r w:rsidR="00B14632">
        <w:rPr>
          <w:sz w:val="22"/>
        </w:rPr>
        <w:t xml:space="preserve">for the </w:t>
      </w:r>
      <w:r w:rsidR="006A5C0F" w:rsidRPr="009F7675">
        <w:rPr>
          <w:sz w:val="22"/>
        </w:rPr>
        <w:t>left eigenvectors</w:t>
      </w:r>
      <w:r w:rsidR="00B14632">
        <w:rPr>
          <w:sz w:val="22"/>
        </w:rPr>
        <w:t xml:space="preserve"> in</w:t>
      </w:r>
      <w:r w:rsidR="006A5C0F" w:rsidRPr="009F7675">
        <w:rPr>
          <w:sz w:val="22"/>
        </w:rPr>
        <w:t xml:space="preserve"> </w:t>
      </w:r>
      <w:r w:rsidR="006A5C0F" w:rsidRPr="009F7675">
        <w:rPr>
          <w:b/>
          <w:sz w:val="22"/>
        </w:rPr>
        <w:t>U</w:t>
      </w:r>
      <w:r w:rsidR="00B14632">
        <w:rPr>
          <w:sz w:val="22"/>
        </w:rPr>
        <w:t xml:space="preserve">, </w:t>
      </w:r>
      <m:oMath>
        <m:sSup>
          <m:sSupPr>
            <m:ctrlPr>
              <w:rPr>
                <w:rFonts w:ascii="Cambria Math" w:hAnsi="Cambria Math"/>
                <w:b/>
                <w:sz w:val="22"/>
              </w:rPr>
            </m:ctrlPr>
          </m:sSupPr>
          <m:e>
            <m:r>
              <m:rPr>
                <m:sty m:val="p"/>
              </m:rPr>
              <w:rPr>
                <w:rFonts w:ascii="Cambria Math" w:hAnsi="Cambria Math"/>
                <w:sz w:val="22"/>
              </w:rPr>
              <m:t>SVD</m:t>
            </m:r>
            <m:d>
              <m:dPr>
                <m:ctrlPr>
                  <w:rPr>
                    <w:rFonts w:ascii="Cambria Math" w:hAnsi="Cambria Math"/>
                    <w:b/>
                    <w:sz w:val="22"/>
                  </w:rPr>
                </m:ctrlPr>
              </m:dPr>
              <m:e>
                <m:r>
                  <m:rPr>
                    <m:sty m:val="b"/>
                  </m:rPr>
                  <w:rPr>
                    <w:rFonts w:ascii="Cambria Math" w:hAnsi="Cambria Math"/>
                    <w:sz w:val="22"/>
                  </w:rPr>
                  <m:t>H</m:t>
                </m:r>
                <m:sSup>
                  <m:sSupPr>
                    <m:ctrlPr>
                      <w:rPr>
                        <w:rFonts w:ascii="Cambria Math" w:hAnsi="Cambria Math"/>
                        <w:b/>
                        <w:sz w:val="22"/>
                      </w:rPr>
                    </m:ctrlPr>
                  </m:sSupPr>
                  <m:e>
                    <m:r>
                      <m:rPr>
                        <m:sty m:val="b"/>
                      </m:rPr>
                      <w:rPr>
                        <w:rFonts w:ascii="Cambria Math" w:hAnsi="Cambria Math"/>
                        <w:sz w:val="22"/>
                      </w:rPr>
                      <m:t>H</m:t>
                    </m:r>
                  </m:e>
                  <m:sup>
                    <m:r>
                      <w:rPr>
                        <w:rFonts w:ascii="Cambria Math" w:hAnsi="Cambria Math"/>
                        <w:sz w:val="22"/>
                      </w:rPr>
                      <m:t>H</m:t>
                    </m:r>
                  </m:sup>
                </m:sSup>
              </m:e>
            </m:d>
            <m:r>
              <m:rPr>
                <m:sty m:val="b"/>
              </m:rPr>
              <w:rPr>
                <w:rFonts w:ascii="Cambria Math" w:hAnsi="Cambria Math"/>
                <w:sz w:val="22"/>
              </w:rPr>
              <m:t>=U</m:t>
            </m:r>
          </m:e>
          <m:sup>
            <m:r>
              <w:rPr>
                <w:rFonts w:ascii="Cambria Math" w:hAnsi="Cambria Math"/>
                <w:sz w:val="22"/>
              </w:rPr>
              <m:t>H</m:t>
            </m:r>
          </m:sup>
        </m:sSup>
        <m:sSup>
          <m:sSupPr>
            <m:ctrlPr>
              <w:rPr>
                <w:rFonts w:ascii="Cambria Math" w:hAnsi="Cambria Math"/>
                <w:b/>
                <w:sz w:val="22"/>
              </w:rPr>
            </m:ctrlPr>
          </m:sSupPr>
          <m:e>
            <m:r>
              <m:rPr>
                <m:sty m:val="b"/>
              </m:rPr>
              <w:rPr>
                <w:rFonts w:ascii="Cambria Math" w:hAnsi="Cambria Math"/>
                <w:sz w:val="22"/>
              </w:rPr>
              <m:t>Σ</m:t>
            </m:r>
          </m:e>
          <m:sup>
            <m:r>
              <m:rPr>
                <m:sty m:val="bi"/>
              </m:rPr>
              <w:rPr>
                <w:rFonts w:ascii="Cambria Math" w:hAnsi="Cambria Math"/>
                <w:sz w:val="22"/>
              </w:rPr>
              <m:t>2</m:t>
            </m:r>
          </m:sup>
        </m:sSup>
        <m:r>
          <m:rPr>
            <m:sty m:val="bi"/>
          </m:rPr>
          <w:rPr>
            <w:rFonts w:ascii="Cambria Math" w:hAnsi="Cambria Math"/>
            <w:sz w:val="22"/>
          </w:rPr>
          <m:t>U</m:t>
        </m:r>
      </m:oMath>
      <w:r w:rsidR="006A5C0F" w:rsidRPr="009F7675">
        <w:rPr>
          <w:b/>
          <w:sz w:val="22"/>
        </w:rPr>
        <w:t xml:space="preserve">. </w:t>
      </w:r>
      <w:r w:rsidR="006A5C0F" w:rsidRPr="009F7675">
        <w:rPr>
          <w:sz w:val="22"/>
        </w:rPr>
        <w:t xml:space="preserve">Conventionally, the right </w:t>
      </w:r>
      <w:r w:rsidR="00413953" w:rsidRPr="00413953">
        <w:rPr>
          <w:sz w:val="22"/>
        </w:rPr>
        <w:t>eigenvectors</w:t>
      </w:r>
      <w:r w:rsidR="006A5C0F" w:rsidRPr="009F7675">
        <w:rPr>
          <w:sz w:val="22"/>
        </w:rPr>
        <w:t xml:space="preserve"> in </w:t>
      </w:r>
      <w:r w:rsidR="006A5C0F" w:rsidRPr="009F7675">
        <w:rPr>
          <w:b/>
          <w:sz w:val="22"/>
        </w:rPr>
        <w:t xml:space="preserve">V </w:t>
      </w:r>
      <w:r w:rsidR="006A5C0F" w:rsidRPr="009F7675">
        <w:rPr>
          <w:sz w:val="22"/>
        </w:rPr>
        <w:t xml:space="preserve">are sent to </w:t>
      </w:r>
      <w:r w:rsidR="00B14632">
        <w:rPr>
          <w:sz w:val="22"/>
        </w:rPr>
        <w:t xml:space="preserve">the </w:t>
      </w:r>
      <w:r w:rsidR="006A5C0F" w:rsidRPr="009F7675">
        <w:rPr>
          <w:sz w:val="22"/>
        </w:rPr>
        <w:t xml:space="preserve">gNB via CSI feedback. </w:t>
      </w:r>
      <w:r w:rsidR="00B14632">
        <w:rPr>
          <w:sz w:val="22"/>
        </w:rPr>
        <w:t>Significant reporting overhead is incurred by sending</w:t>
      </w:r>
      <w:r w:rsidR="006A5C0F" w:rsidRPr="009F7675">
        <w:rPr>
          <w:sz w:val="22"/>
        </w:rPr>
        <w:t xml:space="preserve"> the full</w:t>
      </w:r>
      <w:r w:rsidR="00B14632">
        <w:rPr>
          <w:sz w:val="22"/>
        </w:rPr>
        <w:t xml:space="preserve"> </w:t>
      </w:r>
      <w:r w:rsidR="006A5C0F" w:rsidRPr="009F7675">
        <w:rPr>
          <w:sz w:val="22"/>
        </w:rPr>
        <w:t xml:space="preserve">channel matrix </w:t>
      </w:r>
      <m:oMath>
        <m:r>
          <m:rPr>
            <m:sty m:val="b"/>
          </m:rPr>
          <w:rPr>
            <w:rFonts w:ascii="Cambria Math" w:hAnsi="Cambria Math"/>
            <w:sz w:val="22"/>
          </w:rPr>
          <m:t>H</m:t>
        </m:r>
      </m:oMath>
      <w:r w:rsidR="00B14632">
        <w:rPr>
          <w:b/>
          <w:sz w:val="22"/>
        </w:rPr>
        <w:t xml:space="preserve">, </w:t>
      </w:r>
      <w:r w:rsidR="00B14632" w:rsidRPr="006B4EF4">
        <w:rPr>
          <w:sz w:val="22"/>
        </w:rPr>
        <w:t xml:space="preserve">which </w:t>
      </w:r>
      <w:r w:rsidR="00B14632">
        <w:rPr>
          <w:sz w:val="22"/>
        </w:rPr>
        <w:t>consists of</w:t>
      </w:r>
      <w:r w:rsidR="00B14632">
        <w:rPr>
          <w:b/>
          <w:sz w:val="22"/>
        </w:rPr>
        <w:t xml:space="preserve"> </w:t>
      </w:r>
      <w:r w:rsidR="00B14632" w:rsidRPr="006B4EF4">
        <w:rPr>
          <w:sz w:val="22"/>
        </w:rPr>
        <w:t>an</w:t>
      </w:r>
      <w:r w:rsidR="006A5C0F" w:rsidRPr="009F7675">
        <w:rPr>
          <w:b/>
          <w:i/>
          <w:sz w:val="22"/>
        </w:rPr>
        <w:t xml:space="preserv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r</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m:t>
            </m:r>
          </m:sub>
        </m:sSub>
      </m:oMath>
      <w:r w:rsidR="006A5C0F" w:rsidRPr="009F7675">
        <w:rPr>
          <w:sz w:val="22"/>
        </w:rPr>
        <w:t xml:space="preserve"> </w:t>
      </w:r>
      <w:r w:rsidR="00B14632">
        <w:rPr>
          <w:sz w:val="22"/>
        </w:rPr>
        <w:t xml:space="preserve">matrix </w:t>
      </w:r>
      <w:r w:rsidR="006A5C0F" w:rsidRPr="009F7675">
        <w:rPr>
          <w:sz w:val="22"/>
        </w:rPr>
        <w:t>per reporting subban</w:t>
      </w:r>
      <w:r w:rsidR="00B14632">
        <w:rPr>
          <w:sz w:val="22"/>
        </w:rPr>
        <w:t>d</w:t>
      </w:r>
      <w:r w:rsidR="006A5C0F" w:rsidRPr="009F7675">
        <w:rPr>
          <w:sz w:val="22"/>
        </w:rPr>
        <w:t xml:space="preserve">. However, the gNB is usually interested in channel information corresponding to </w:t>
      </w:r>
      <w:r w:rsidR="00B14632">
        <w:rPr>
          <w:sz w:val="22"/>
        </w:rPr>
        <w:t xml:space="preserve">the </w:t>
      </w:r>
      <w:r w:rsidR="006A5C0F" w:rsidRPr="009F7675">
        <w:rPr>
          <w:sz w:val="22"/>
        </w:rPr>
        <w:t xml:space="preserve">dominant layers (low rank). In this case, the UE may </w:t>
      </w:r>
      <w:r w:rsidR="00B14632">
        <w:rPr>
          <w:sz w:val="22"/>
        </w:rPr>
        <w:t xml:space="preserve">send the </w:t>
      </w:r>
      <w:r w:rsidR="006A5C0F" w:rsidRPr="009F7675">
        <w:rPr>
          <w:sz w:val="22"/>
        </w:rPr>
        <w:t xml:space="preserve">channel matrix corresponding to </w:t>
      </w:r>
      <w:r w:rsidR="00B14632">
        <w:rPr>
          <w:sz w:val="22"/>
        </w:rPr>
        <w:t>the dominant</w:t>
      </w:r>
      <w:r w:rsidR="006A5C0F" w:rsidRPr="009F7675">
        <w:rPr>
          <w:sz w:val="22"/>
        </w:rPr>
        <w:t xml:space="preserve"> </w:t>
      </w:r>
      <w:r w:rsidR="00B14632">
        <w:rPr>
          <w:sz w:val="22"/>
        </w:rPr>
        <w:t>layers</w:t>
      </w:r>
      <w:r w:rsidR="006A5C0F" w:rsidRPr="009F7675">
        <w:rPr>
          <w:sz w:val="22"/>
        </w:rPr>
        <w:t xml:space="preserve">, e.g.,  </w:t>
      </w:r>
      <m:oMath>
        <m:sSub>
          <m:sSubPr>
            <m:ctrlPr>
              <w:rPr>
                <w:rFonts w:ascii="Cambria Math" w:hAnsi="Cambria Math"/>
                <w:i/>
                <w:sz w:val="22"/>
              </w:rPr>
            </m:ctrlPr>
          </m:sSubPr>
          <m:e>
            <m:r>
              <m:rPr>
                <m:sty m:val="b"/>
              </m:rPr>
              <w:rPr>
                <w:rFonts w:ascii="Cambria Math" w:hAnsi="Cambria Math"/>
                <w:sz w:val="22"/>
              </w:rPr>
              <m:t>H</m:t>
            </m:r>
          </m:e>
          <m:sub>
            <m:r>
              <w:rPr>
                <w:rFonts w:ascii="Cambria Math" w:hAnsi="Cambria Math"/>
                <w:sz w:val="22"/>
              </w:rPr>
              <m:t>l</m:t>
            </m:r>
          </m:sub>
        </m:sSub>
        <m:r>
          <w:rPr>
            <w:rFonts w:ascii="Cambria Math" w:hAnsi="Cambria Math"/>
            <w:sz w:val="22"/>
          </w:rPr>
          <m:t>=</m:t>
        </m:r>
        <m:r>
          <m:rPr>
            <m:sty m:val="bi"/>
          </m:rPr>
          <w:rPr>
            <w:rFonts w:ascii="Cambria Math" w:hAnsi="Cambria Math"/>
            <w:sz w:val="22"/>
          </w:rPr>
          <m:t>u</m:t>
        </m:r>
        <m:sSubSup>
          <m:sSubSupPr>
            <m:ctrlPr>
              <w:rPr>
                <w:rFonts w:ascii="Cambria Math" w:hAnsi="Cambria Math"/>
                <w:i/>
                <w:sz w:val="22"/>
              </w:rPr>
            </m:ctrlPr>
          </m:sSubSupPr>
          <m:e>
            <m:r>
              <m:rPr>
                <m:sty m:val="bi"/>
              </m:rPr>
              <w:rPr>
                <w:rFonts w:ascii="Cambria Math" w:hAnsi="Cambria Math"/>
                <w:sz w:val="22"/>
              </w:rPr>
              <m:t>v</m:t>
            </m:r>
          </m:e>
          <m:sub>
            <m:r>
              <w:rPr>
                <w:rFonts w:ascii="Cambria Math" w:hAnsi="Cambria Math"/>
                <w:sz w:val="22"/>
              </w:rPr>
              <m:t>l</m:t>
            </m:r>
          </m:sub>
          <m:sup>
            <m:r>
              <w:rPr>
                <w:rFonts w:ascii="Cambria Math" w:hAnsi="Cambria Math"/>
                <w:sz w:val="22"/>
              </w:rPr>
              <m:t>H</m:t>
            </m:r>
          </m:sup>
        </m:sSubSup>
      </m:oMath>
      <w:r w:rsidR="006A5C0F" w:rsidRPr="009F7675">
        <w:rPr>
          <w:sz w:val="22"/>
        </w:rPr>
        <w:t xml:space="preserve"> for layers, </w:t>
      </w:r>
      <m:oMath>
        <m:r>
          <w:rPr>
            <w:rFonts w:ascii="Cambria Math" w:hAnsi="Cambria Math"/>
            <w:sz w:val="22"/>
          </w:rPr>
          <m:t>l=1,2..</m:t>
        </m:r>
      </m:oMath>
      <w:r w:rsidR="006A5C0F" w:rsidRPr="009F7675">
        <w:rPr>
          <w:sz w:val="22"/>
        </w:rPr>
        <w:t xml:space="preserve">.  Note that </w:t>
      </w:r>
      <m:oMath>
        <m:sSub>
          <m:sSubPr>
            <m:ctrlPr>
              <w:rPr>
                <w:rFonts w:ascii="Cambria Math" w:hAnsi="Cambria Math"/>
                <w:i/>
                <w:sz w:val="22"/>
              </w:rPr>
            </m:ctrlPr>
          </m:sSubPr>
          <m:e>
            <m:r>
              <m:rPr>
                <m:sty m:val="bi"/>
              </m:rPr>
              <w:rPr>
                <w:rFonts w:ascii="Cambria Math" w:hAnsi="Cambria Math"/>
                <w:sz w:val="22"/>
              </w:rPr>
              <m:t>H</m:t>
            </m:r>
            <m:r>
              <w:rPr>
                <w:rFonts w:ascii="Cambria Math" w:hAnsi="Cambria Math"/>
                <w:sz w:val="22"/>
              </w:rPr>
              <m:t>=</m:t>
            </m:r>
            <m:nary>
              <m:naryPr>
                <m:chr m:val="∑"/>
                <m:limLoc m:val="undOvr"/>
                <m:supHide m:val="1"/>
                <m:ctrlPr>
                  <w:rPr>
                    <w:rFonts w:ascii="Cambria Math" w:hAnsi="Cambria Math"/>
                    <w:b/>
                    <w:sz w:val="22"/>
                  </w:rPr>
                </m:ctrlPr>
              </m:naryPr>
              <m:sub>
                <m:r>
                  <m:rPr>
                    <m:sty m:val="bi"/>
                  </m:rPr>
                  <w:rPr>
                    <w:rFonts w:ascii="Cambria Math" w:hAnsi="Cambria Math"/>
                    <w:sz w:val="22"/>
                  </w:rPr>
                  <m:t>l</m:t>
                </m:r>
              </m:sub>
              <m:sup/>
              <m:e>
                <m:sSub>
                  <m:sSubPr>
                    <m:ctrlPr>
                      <w:rPr>
                        <w:rFonts w:ascii="Cambria Math" w:hAnsi="Cambria Math"/>
                        <w:b/>
                        <w:i/>
                        <w:sz w:val="22"/>
                      </w:rPr>
                    </m:ctrlPr>
                  </m:sSubPr>
                  <m:e>
                    <m:r>
                      <m:rPr>
                        <m:sty m:val="bi"/>
                      </m:rPr>
                      <w:rPr>
                        <w:rFonts w:ascii="Cambria Math" w:hAnsi="Cambria Math"/>
                        <w:sz w:val="22"/>
                      </w:rPr>
                      <m:t>λ</m:t>
                    </m:r>
                  </m:e>
                  <m:sub>
                    <m:r>
                      <w:rPr>
                        <w:rFonts w:ascii="Cambria Math" w:hAnsi="Cambria Math"/>
                        <w:sz w:val="22"/>
                      </w:rPr>
                      <m:t>l</m:t>
                    </m:r>
                  </m:sub>
                </m:sSub>
              </m:e>
            </m:nary>
            <m:r>
              <m:rPr>
                <m:sty m:val="b"/>
              </m:rPr>
              <w:rPr>
                <w:rFonts w:ascii="Cambria Math" w:hAnsi="Cambria Math"/>
                <w:sz w:val="22"/>
              </w:rPr>
              <m:t>H</m:t>
            </m:r>
          </m:e>
          <m:sub>
            <m:r>
              <w:rPr>
                <w:rFonts w:ascii="Cambria Math" w:hAnsi="Cambria Math"/>
                <w:sz w:val="22"/>
              </w:rPr>
              <m:t>l</m:t>
            </m:r>
          </m:sub>
        </m:sSub>
      </m:oMath>
      <w:r w:rsidR="006A5C0F" w:rsidRPr="009F7675">
        <w:rPr>
          <w:sz w:val="22"/>
        </w:rPr>
        <w:t>.</w:t>
      </w:r>
    </w:p>
    <w:p w14:paraId="431E0948" w14:textId="2A35555A" w:rsidR="006A5C0F" w:rsidRDefault="006A5C0F" w:rsidP="00820D32">
      <w:pPr>
        <w:jc w:val="both"/>
      </w:pPr>
    </w:p>
    <w:p w14:paraId="5B182639" w14:textId="06AAC1D1" w:rsidR="006A5C0F" w:rsidRDefault="006A5C0F" w:rsidP="00EC31D2">
      <w:pPr>
        <w:jc w:val="center"/>
        <w:rPr>
          <w:rFonts w:eastAsia="Malgun Gothic"/>
          <w:sz w:val="22"/>
          <w:szCs w:val="22"/>
        </w:rPr>
      </w:pPr>
      <w:r>
        <w:rPr>
          <w:noProof/>
          <w:lang w:eastAsia="en-US"/>
        </w:rPr>
        <w:drawing>
          <wp:inline distT="0" distB="0" distL="0" distR="0" wp14:anchorId="5FDA2014" wp14:editId="4E0D7F19">
            <wp:extent cx="5076825" cy="112941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092568" cy="1132917"/>
                    </a:xfrm>
                    <a:prstGeom prst="rect">
                      <a:avLst/>
                    </a:prstGeom>
                    <a:noFill/>
                  </pic:spPr>
                </pic:pic>
              </a:graphicData>
            </a:graphic>
          </wp:inline>
        </w:drawing>
      </w:r>
    </w:p>
    <w:p w14:paraId="15BAA65C" w14:textId="6D271963" w:rsidR="006A5C0F" w:rsidRPr="006B4EF4" w:rsidRDefault="006A5C0F" w:rsidP="00820D32">
      <w:pPr>
        <w:pStyle w:val="ListParagraph"/>
        <w:wordWrap w:val="0"/>
        <w:autoSpaceDE w:val="0"/>
        <w:autoSpaceDN w:val="0"/>
        <w:spacing w:after="0"/>
        <w:ind w:left="709"/>
        <w:contextualSpacing w:val="0"/>
        <w:jc w:val="center"/>
        <w:rPr>
          <w:sz w:val="22"/>
          <w:szCs w:val="22"/>
        </w:rPr>
      </w:pPr>
      <w:r w:rsidRPr="006B4EF4">
        <w:rPr>
          <w:sz w:val="22"/>
          <w:szCs w:val="22"/>
          <w:lang w:val="en-US"/>
        </w:rPr>
        <w:t>Fig</w:t>
      </w:r>
      <w:r w:rsidR="00736534">
        <w:rPr>
          <w:sz w:val="22"/>
          <w:szCs w:val="22"/>
          <w:lang w:val="en-US"/>
        </w:rPr>
        <w:t>ure</w:t>
      </w:r>
      <w:r w:rsidRPr="006B4EF4">
        <w:rPr>
          <w:sz w:val="22"/>
          <w:szCs w:val="22"/>
          <w:lang w:val="en-US"/>
        </w:rPr>
        <w:t xml:space="preserve"> </w:t>
      </w:r>
      <w:r w:rsidR="00821FDE">
        <w:rPr>
          <w:sz w:val="22"/>
          <w:szCs w:val="22"/>
          <w:lang w:val="en-US"/>
        </w:rPr>
        <w:t>12</w:t>
      </w:r>
      <w:r w:rsidR="00736534">
        <w:rPr>
          <w:sz w:val="22"/>
          <w:szCs w:val="22"/>
          <w:lang w:val="en-US"/>
        </w:rPr>
        <w:t xml:space="preserve">: </w:t>
      </w:r>
      <w:r w:rsidRPr="006B4EF4">
        <w:rPr>
          <w:rFonts w:hint="eastAsia"/>
          <w:sz w:val="22"/>
          <w:szCs w:val="22"/>
        </w:rPr>
        <w:t xml:space="preserve">gNB-side </w:t>
      </w:r>
      <w:r w:rsidRPr="006B4EF4">
        <w:rPr>
          <w:sz w:val="22"/>
          <w:szCs w:val="22"/>
        </w:rPr>
        <w:t xml:space="preserve">prediction with availability of </w:t>
      </w:r>
      <w:r w:rsidRPr="006B4EF4">
        <w:rPr>
          <w:sz w:val="22"/>
          <w:szCs w:val="22"/>
          <w:lang w:val="en-US"/>
        </w:rPr>
        <w:t>left and right</w:t>
      </w:r>
      <w:r w:rsidRPr="006B4EF4">
        <w:rPr>
          <w:sz w:val="22"/>
          <w:szCs w:val="22"/>
        </w:rPr>
        <w:t xml:space="preserve"> </w:t>
      </w:r>
      <w:r w:rsidRPr="006B4EF4">
        <w:rPr>
          <w:sz w:val="22"/>
          <w:szCs w:val="22"/>
          <w:lang w:val="en-US"/>
        </w:rPr>
        <w:t>eigen</w:t>
      </w:r>
      <w:r w:rsidRPr="006B4EF4">
        <w:rPr>
          <w:sz w:val="22"/>
          <w:szCs w:val="22"/>
        </w:rPr>
        <w:t>vectors at the gNB</w:t>
      </w:r>
    </w:p>
    <w:p w14:paraId="327CE2B2" w14:textId="7453824A" w:rsidR="007B05E4" w:rsidRPr="00820D32" w:rsidRDefault="007B05E4" w:rsidP="002F205C">
      <w:pPr>
        <w:wordWrap/>
        <w:rPr>
          <w:sz w:val="22"/>
          <w:szCs w:val="22"/>
          <w:lang w:val="x-none"/>
        </w:rPr>
      </w:pPr>
    </w:p>
    <w:p w14:paraId="5163ED6F" w14:textId="77777777" w:rsidR="00172D24" w:rsidRPr="00EB7D8E" w:rsidRDefault="00172D24" w:rsidP="00C354D8">
      <w:pPr>
        <w:pStyle w:val="Heading2"/>
        <w:spacing w:before="0" w:after="0"/>
      </w:pPr>
      <w:r>
        <w:t>Spec impact</w:t>
      </w:r>
    </w:p>
    <w:p w14:paraId="0198ACD8" w14:textId="77777777" w:rsidR="00172D24" w:rsidRPr="00455FB4" w:rsidRDefault="00172D24" w:rsidP="00455FB4">
      <w:pPr>
        <w:pStyle w:val="ListParagraph"/>
        <w:spacing w:after="0"/>
        <w:ind w:left="0"/>
        <w:contextualSpacing w:val="0"/>
        <w:rPr>
          <w:sz w:val="22"/>
          <w:szCs w:val="22"/>
          <w:lang w:val="en-US"/>
        </w:rPr>
      </w:pPr>
    </w:p>
    <w:p w14:paraId="705BC774" w14:textId="30A55815" w:rsidR="002069DD" w:rsidRPr="00455FB4" w:rsidRDefault="00455FB4" w:rsidP="001A5DC8">
      <w:pPr>
        <w:wordWrap/>
        <w:jc w:val="both"/>
        <w:rPr>
          <w:sz w:val="22"/>
          <w:szCs w:val="22"/>
        </w:rPr>
      </w:pPr>
      <w:r w:rsidRPr="00455FB4">
        <w:rPr>
          <w:sz w:val="22"/>
          <w:szCs w:val="22"/>
        </w:rPr>
        <w:t xml:space="preserve">In case the encoder part of the AE is shared by the gNB via model transfer (collaboration level </w:t>
      </w:r>
      <w:r w:rsidR="00423826">
        <w:rPr>
          <w:sz w:val="22"/>
          <w:szCs w:val="22"/>
        </w:rPr>
        <w:t>(</w:t>
      </w:r>
      <w:r w:rsidRPr="00455FB4">
        <w:rPr>
          <w:sz w:val="22"/>
          <w:szCs w:val="22"/>
        </w:rPr>
        <w:t>D</w:t>
      </w:r>
      <w:r w:rsidR="00423826">
        <w:rPr>
          <w:sz w:val="22"/>
          <w:szCs w:val="22"/>
        </w:rPr>
        <w:t>)</w:t>
      </w:r>
      <w:r w:rsidRPr="00455FB4">
        <w:rPr>
          <w:sz w:val="22"/>
          <w:szCs w:val="22"/>
        </w:rPr>
        <w:t xml:space="preserve">) the values of </w:t>
      </w:r>
      <w:r w:rsidRPr="00455FB4">
        <w:rPr>
          <w:i/>
          <w:sz w:val="22"/>
          <w:szCs w:val="22"/>
        </w:rPr>
        <w:t>M</w:t>
      </w:r>
      <w:r w:rsidRPr="00455FB4">
        <w:rPr>
          <w:sz w:val="22"/>
          <w:szCs w:val="22"/>
        </w:rPr>
        <w:t xml:space="preserve"> and/or </w:t>
      </w:r>
      <w:r w:rsidRPr="00455FB4">
        <w:rPr>
          <w:i/>
          <w:sz w:val="22"/>
          <w:szCs w:val="22"/>
        </w:rPr>
        <w:t>N</w:t>
      </w:r>
      <w:r w:rsidRPr="00455FB4">
        <w:rPr>
          <w:sz w:val="22"/>
          <w:szCs w:val="22"/>
        </w:rPr>
        <w:t xml:space="preserve"> along </w:t>
      </w:r>
      <w:r w:rsidR="00DE2A98">
        <w:rPr>
          <w:sz w:val="22"/>
          <w:szCs w:val="22"/>
        </w:rPr>
        <w:t>with other parameters that describe</w:t>
      </w:r>
      <w:r w:rsidRPr="00455FB4">
        <w:rPr>
          <w:sz w:val="22"/>
          <w:szCs w:val="22"/>
        </w:rPr>
        <w:t xml:space="preserve"> the input </w:t>
      </w:r>
      <w:r w:rsidR="00163F9C">
        <w:rPr>
          <w:sz w:val="22"/>
          <w:szCs w:val="22"/>
        </w:rPr>
        <w:t xml:space="preserve">to the </w:t>
      </w:r>
      <w:r w:rsidRPr="00455FB4">
        <w:rPr>
          <w:sz w:val="22"/>
          <w:szCs w:val="22"/>
        </w:rPr>
        <w:t xml:space="preserve">AE such as the number of sub-bands, quantization bits per port, etc., can be configured as part of the model transfer. Thus, </w:t>
      </w:r>
      <w:r w:rsidRPr="00455FB4">
        <w:rPr>
          <w:i/>
          <w:sz w:val="22"/>
          <w:szCs w:val="22"/>
        </w:rPr>
        <w:t>M</w:t>
      </w:r>
      <w:r w:rsidRPr="00455FB4">
        <w:rPr>
          <w:sz w:val="22"/>
          <w:szCs w:val="22"/>
        </w:rPr>
        <w:t xml:space="preserve"> and </w:t>
      </w:r>
      <w:r w:rsidRPr="00455FB4">
        <w:rPr>
          <w:i/>
          <w:sz w:val="22"/>
          <w:szCs w:val="22"/>
        </w:rPr>
        <w:t>N</w:t>
      </w:r>
      <w:r w:rsidRPr="00455FB4">
        <w:rPr>
          <w:sz w:val="22"/>
          <w:szCs w:val="22"/>
        </w:rPr>
        <w:t xml:space="preserve"> may not be needed to be specified as part of CSI resource and reporting configurations. This </w:t>
      </w:r>
      <w:r w:rsidR="00C03E1C">
        <w:rPr>
          <w:sz w:val="22"/>
          <w:szCs w:val="22"/>
        </w:rPr>
        <w:t>facilitates</w:t>
      </w:r>
      <w:r w:rsidRPr="00455FB4">
        <w:rPr>
          <w:sz w:val="22"/>
          <w:szCs w:val="22"/>
        </w:rPr>
        <w:t xml:space="preserve"> </w:t>
      </w:r>
      <w:r w:rsidR="008354BC">
        <w:rPr>
          <w:sz w:val="22"/>
          <w:szCs w:val="22"/>
        </w:rPr>
        <w:t xml:space="preserve">the use </w:t>
      </w:r>
      <w:r w:rsidRPr="00455FB4">
        <w:rPr>
          <w:sz w:val="22"/>
          <w:szCs w:val="22"/>
        </w:rPr>
        <w:t>of models with different input types without the need for specification support, i.e., inputs including eigenvectors, full channel matrix across angle-delay domains, even PMI information based on legacy CBs etc</w:t>
      </w:r>
      <w:r w:rsidR="00DE2A98">
        <w:rPr>
          <w:sz w:val="22"/>
          <w:szCs w:val="22"/>
        </w:rPr>
        <w:t xml:space="preserve">., </w:t>
      </w:r>
      <w:r w:rsidRPr="00455FB4">
        <w:rPr>
          <w:sz w:val="22"/>
          <w:szCs w:val="22"/>
        </w:rPr>
        <w:t xml:space="preserve">giving vendors/operators </w:t>
      </w:r>
      <w:r w:rsidR="00DE2A98">
        <w:rPr>
          <w:sz w:val="22"/>
          <w:szCs w:val="22"/>
        </w:rPr>
        <w:t xml:space="preserve">flexibility </w:t>
      </w:r>
      <w:r w:rsidRPr="00455FB4">
        <w:rPr>
          <w:sz w:val="22"/>
          <w:szCs w:val="22"/>
        </w:rPr>
        <w:t>in their AI/ML model development.</w:t>
      </w:r>
    </w:p>
    <w:p w14:paraId="7AEF8C6D" w14:textId="3B801F9E" w:rsidR="00455FB4" w:rsidRPr="00455FB4" w:rsidRDefault="00455FB4" w:rsidP="00455FB4">
      <w:pPr>
        <w:wordWrap/>
        <w:rPr>
          <w:sz w:val="22"/>
          <w:szCs w:val="22"/>
        </w:rPr>
      </w:pPr>
    </w:p>
    <w:p w14:paraId="5A3EAA50" w14:textId="6D867D08" w:rsidR="00FF2EFA" w:rsidRPr="00FF2EFA" w:rsidRDefault="00455FB4" w:rsidP="001F43B4">
      <w:pPr>
        <w:wordWrap/>
        <w:jc w:val="both"/>
        <w:rPr>
          <w:rFonts w:eastAsia="Malgun Gothic"/>
          <w:b/>
          <w:sz w:val="22"/>
          <w:szCs w:val="22"/>
        </w:rPr>
      </w:pPr>
      <w:r w:rsidRPr="00455FB4">
        <w:rPr>
          <w:sz w:val="22"/>
          <w:szCs w:val="22"/>
        </w:rPr>
        <w:t xml:space="preserve">One of the </w:t>
      </w:r>
      <w:r w:rsidR="00F6268C">
        <w:rPr>
          <w:sz w:val="22"/>
          <w:szCs w:val="22"/>
        </w:rPr>
        <w:t>essential</w:t>
      </w:r>
      <w:r w:rsidRPr="00455FB4">
        <w:rPr>
          <w:sz w:val="22"/>
          <w:szCs w:val="22"/>
        </w:rPr>
        <w:t xml:space="preserve"> configuration</w:t>
      </w:r>
      <w:r w:rsidR="00F6268C">
        <w:rPr>
          <w:sz w:val="22"/>
          <w:szCs w:val="22"/>
        </w:rPr>
        <w:t>s</w:t>
      </w:r>
      <w:r w:rsidRPr="00455FB4">
        <w:rPr>
          <w:sz w:val="22"/>
          <w:szCs w:val="22"/>
        </w:rPr>
        <w:t xml:space="preserve"> from </w:t>
      </w:r>
      <w:r w:rsidR="00F6268C">
        <w:rPr>
          <w:sz w:val="22"/>
          <w:szCs w:val="22"/>
        </w:rPr>
        <w:t xml:space="preserve">the </w:t>
      </w:r>
      <w:r w:rsidRPr="00455FB4">
        <w:rPr>
          <w:sz w:val="22"/>
          <w:szCs w:val="22"/>
        </w:rPr>
        <w:t xml:space="preserve">gNB is the size of the AE’s output. </w:t>
      </w:r>
      <w:r w:rsidR="007729FB">
        <w:rPr>
          <w:sz w:val="22"/>
          <w:szCs w:val="22"/>
        </w:rPr>
        <w:t>This</w:t>
      </w:r>
      <w:r w:rsidRPr="00455FB4">
        <w:rPr>
          <w:sz w:val="22"/>
          <w:szCs w:val="22"/>
        </w:rPr>
        <w:t xml:space="preserve"> information could be </w:t>
      </w:r>
      <w:r w:rsidR="007729FB">
        <w:rPr>
          <w:sz w:val="22"/>
          <w:szCs w:val="22"/>
        </w:rPr>
        <w:lastRenderedPageBreak/>
        <w:t>included in</w:t>
      </w:r>
      <w:r w:rsidRPr="00455FB4">
        <w:rPr>
          <w:sz w:val="22"/>
          <w:szCs w:val="22"/>
        </w:rPr>
        <w:t xml:space="preserve"> model transfer</w:t>
      </w:r>
      <w:r w:rsidR="00FF2EFA">
        <w:rPr>
          <w:sz w:val="22"/>
          <w:szCs w:val="22"/>
        </w:rPr>
        <w:t xml:space="preserve"> description/registration</w:t>
      </w:r>
      <w:r w:rsidRPr="00455FB4">
        <w:rPr>
          <w:sz w:val="22"/>
          <w:szCs w:val="22"/>
        </w:rPr>
        <w:t xml:space="preserve">. Then, when the gNB triggers, activates or configures a CSI report based on a certain AI model, the UE will implicitly figure out the size of the AE’s output. One </w:t>
      </w:r>
      <w:r w:rsidR="00CA4018">
        <w:rPr>
          <w:sz w:val="22"/>
          <w:szCs w:val="22"/>
        </w:rPr>
        <w:t>open issue</w:t>
      </w:r>
      <w:r w:rsidRPr="00455FB4">
        <w:rPr>
          <w:sz w:val="22"/>
          <w:szCs w:val="22"/>
        </w:rPr>
        <w:t xml:space="preserve">, however, </w:t>
      </w:r>
      <w:r w:rsidR="00CA4018">
        <w:rPr>
          <w:sz w:val="22"/>
          <w:szCs w:val="22"/>
        </w:rPr>
        <w:t xml:space="preserve">concerns </w:t>
      </w:r>
      <w:r w:rsidRPr="00455FB4">
        <w:rPr>
          <w:sz w:val="22"/>
          <w:szCs w:val="22"/>
        </w:rPr>
        <w:t xml:space="preserve">the mapping of feedback bits to </w:t>
      </w:r>
      <w:r w:rsidR="00CA4018">
        <w:rPr>
          <w:sz w:val="22"/>
          <w:szCs w:val="22"/>
        </w:rPr>
        <w:t xml:space="preserve">the </w:t>
      </w:r>
      <w:r w:rsidRPr="00455FB4">
        <w:rPr>
          <w:sz w:val="22"/>
          <w:szCs w:val="22"/>
        </w:rPr>
        <w:t xml:space="preserve">UCI payload. </w:t>
      </w:r>
      <w:r w:rsidR="00CA4018">
        <w:rPr>
          <w:sz w:val="22"/>
          <w:szCs w:val="22"/>
        </w:rPr>
        <w:t>Another open issue is</w:t>
      </w:r>
      <w:r w:rsidRPr="00455FB4">
        <w:rPr>
          <w:sz w:val="22"/>
          <w:szCs w:val="22"/>
        </w:rPr>
        <w:t xml:space="preserve"> whether an AE-based CSI feedback </w:t>
      </w:r>
      <w:r w:rsidR="00CA4018">
        <w:rPr>
          <w:sz w:val="22"/>
          <w:szCs w:val="22"/>
        </w:rPr>
        <w:t xml:space="preserve">can be split into multiple parts, which would allow dropping </w:t>
      </w:r>
      <w:r w:rsidRPr="00455FB4">
        <w:rPr>
          <w:sz w:val="22"/>
          <w:szCs w:val="22"/>
        </w:rPr>
        <w:t xml:space="preserve">of </w:t>
      </w:r>
      <w:r w:rsidR="00CA4018">
        <w:rPr>
          <w:sz w:val="22"/>
          <w:szCs w:val="22"/>
        </w:rPr>
        <w:t xml:space="preserve">some </w:t>
      </w:r>
      <w:r w:rsidRPr="00455FB4">
        <w:rPr>
          <w:sz w:val="22"/>
          <w:szCs w:val="22"/>
        </w:rPr>
        <w:t xml:space="preserve">feedback bits in case the UCI payload </w:t>
      </w:r>
      <w:r w:rsidR="00CA4018">
        <w:rPr>
          <w:sz w:val="22"/>
          <w:szCs w:val="22"/>
        </w:rPr>
        <w:t xml:space="preserve">is not large enough to </w:t>
      </w:r>
      <w:r w:rsidRPr="00455FB4">
        <w:rPr>
          <w:sz w:val="22"/>
          <w:szCs w:val="22"/>
        </w:rPr>
        <w:t xml:space="preserve">carry all </w:t>
      </w:r>
      <w:r w:rsidR="00CA4018">
        <w:rPr>
          <w:sz w:val="22"/>
          <w:szCs w:val="22"/>
        </w:rPr>
        <w:t xml:space="preserve">of </w:t>
      </w:r>
      <w:r w:rsidRPr="00455FB4">
        <w:rPr>
          <w:sz w:val="22"/>
          <w:szCs w:val="22"/>
        </w:rPr>
        <w:t>the feedback bits.</w:t>
      </w:r>
    </w:p>
    <w:p w14:paraId="42BC72D5" w14:textId="77777777" w:rsidR="00FF2EFA" w:rsidRPr="001F43B4" w:rsidRDefault="00FF2EFA" w:rsidP="00455FB4">
      <w:pPr>
        <w:wordWrap/>
        <w:rPr>
          <w:rFonts w:eastAsia="Malgun Gothic"/>
          <w:b/>
          <w:sz w:val="22"/>
          <w:szCs w:val="22"/>
        </w:rPr>
      </w:pPr>
    </w:p>
    <w:p w14:paraId="22DB732E" w14:textId="1633F55A" w:rsidR="00455FB4" w:rsidRDefault="00455FB4" w:rsidP="00455FB4">
      <w:pPr>
        <w:wordWrap/>
        <w:jc w:val="both"/>
        <w:rPr>
          <w:sz w:val="22"/>
          <w:szCs w:val="22"/>
        </w:rPr>
      </w:pPr>
      <w:r w:rsidRPr="00455FB4">
        <w:rPr>
          <w:sz w:val="22"/>
          <w:szCs w:val="22"/>
        </w:rPr>
        <w:t>It is essential to spare the UE from the burden of heavy processing as much as possible</w:t>
      </w:r>
      <w:r w:rsidR="009A4227">
        <w:rPr>
          <w:sz w:val="22"/>
          <w:szCs w:val="22"/>
        </w:rPr>
        <w:t>. In this regard</w:t>
      </w:r>
      <w:r w:rsidRPr="00455FB4">
        <w:rPr>
          <w:sz w:val="22"/>
          <w:szCs w:val="22"/>
        </w:rPr>
        <w:t xml:space="preserve">, it is preferred to </w:t>
      </w:r>
      <w:r w:rsidR="009A4227">
        <w:rPr>
          <w:sz w:val="22"/>
          <w:szCs w:val="22"/>
        </w:rPr>
        <w:t>perform</w:t>
      </w:r>
      <w:r w:rsidRPr="00455FB4">
        <w:rPr>
          <w:sz w:val="22"/>
          <w:szCs w:val="22"/>
        </w:rPr>
        <w:t xml:space="preserve"> essenti</w:t>
      </w:r>
      <w:r w:rsidR="009A4227">
        <w:rPr>
          <w:sz w:val="22"/>
          <w:szCs w:val="22"/>
        </w:rPr>
        <w:t xml:space="preserve">al training </w:t>
      </w:r>
      <w:r w:rsidR="00FF2EFA">
        <w:rPr>
          <w:sz w:val="22"/>
          <w:szCs w:val="22"/>
        </w:rPr>
        <w:t>offline</w:t>
      </w:r>
      <w:r w:rsidR="009A4227">
        <w:rPr>
          <w:sz w:val="22"/>
          <w:szCs w:val="22"/>
        </w:rPr>
        <w:t>. Various</w:t>
      </w:r>
      <w:r w:rsidRPr="00455FB4">
        <w:rPr>
          <w:sz w:val="22"/>
          <w:szCs w:val="22"/>
        </w:rPr>
        <w:t xml:space="preserve"> approaches can be considered to tackle scenario-sensitivity (generalization issues) of the AE including</w:t>
      </w:r>
      <w:r w:rsidR="002D5062">
        <w:rPr>
          <w:sz w:val="22"/>
          <w:szCs w:val="22"/>
        </w:rPr>
        <w:t xml:space="preserve"> training with </w:t>
      </w:r>
      <w:r w:rsidR="00DC23BE">
        <w:rPr>
          <w:sz w:val="22"/>
          <w:szCs w:val="22"/>
        </w:rPr>
        <w:t xml:space="preserve">a </w:t>
      </w:r>
      <w:r w:rsidR="002D5062">
        <w:rPr>
          <w:sz w:val="22"/>
          <w:szCs w:val="22"/>
        </w:rPr>
        <w:t>mixed dataset,</w:t>
      </w:r>
      <w:r w:rsidRPr="00455FB4">
        <w:rPr>
          <w:sz w:val="22"/>
          <w:szCs w:val="22"/>
        </w:rPr>
        <w:t xml:space="preserve"> transfer learning, assistance information exchange in model selection, update, etc.</w:t>
      </w:r>
    </w:p>
    <w:p w14:paraId="04BC47BF" w14:textId="320181AF" w:rsidR="00023F42" w:rsidRDefault="00023F42" w:rsidP="00FF4C79">
      <w:pPr>
        <w:wordWrap/>
        <w:rPr>
          <w:b/>
          <w:sz w:val="22"/>
          <w:szCs w:val="22"/>
        </w:rPr>
      </w:pPr>
    </w:p>
    <w:p w14:paraId="4CBEAF8C" w14:textId="7618B6E0" w:rsidR="00023F42" w:rsidRDefault="00023F42" w:rsidP="00EA741E">
      <w:pPr>
        <w:wordWrap/>
        <w:rPr>
          <w:b/>
          <w:sz w:val="22"/>
          <w:szCs w:val="22"/>
        </w:rPr>
      </w:pPr>
      <w:r w:rsidRPr="007B05E4">
        <w:rPr>
          <w:b/>
          <w:sz w:val="22"/>
          <w:szCs w:val="22"/>
        </w:rPr>
        <w:t xml:space="preserve">Proposal </w:t>
      </w:r>
      <w:r w:rsidR="006A0891">
        <w:rPr>
          <w:b/>
          <w:sz w:val="22"/>
          <w:szCs w:val="22"/>
        </w:rPr>
        <w:t>3-2</w:t>
      </w:r>
      <w:r w:rsidRPr="007B05E4">
        <w:rPr>
          <w:b/>
          <w:sz w:val="22"/>
          <w:szCs w:val="22"/>
        </w:rPr>
        <w:t xml:space="preserve">: Study </w:t>
      </w:r>
      <w:r>
        <w:rPr>
          <w:b/>
          <w:sz w:val="22"/>
          <w:szCs w:val="22"/>
        </w:rPr>
        <w:t xml:space="preserve">joint CSI compression and prediction: </w:t>
      </w:r>
      <w:r w:rsidRPr="007B05E4">
        <w:rPr>
          <w:b/>
          <w:sz w:val="22"/>
          <w:szCs w:val="22"/>
        </w:rPr>
        <w:t xml:space="preserve">gNB-side CSI prediction/extrapolation </w:t>
      </w:r>
      <w:r>
        <w:rPr>
          <w:b/>
          <w:sz w:val="22"/>
          <w:szCs w:val="22"/>
        </w:rPr>
        <w:t>(</w:t>
      </w:r>
      <w:r w:rsidR="001A5DC8">
        <w:rPr>
          <w:b/>
          <w:sz w:val="22"/>
          <w:szCs w:val="22"/>
        </w:rPr>
        <w:t>A</w:t>
      </w:r>
      <w:r>
        <w:rPr>
          <w:b/>
          <w:sz w:val="22"/>
          <w:szCs w:val="22"/>
        </w:rPr>
        <w:t xml:space="preserve">pproach 1) </w:t>
      </w:r>
      <w:r w:rsidRPr="007B05E4">
        <w:rPr>
          <w:b/>
          <w:sz w:val="22"/>
          <w:szCs w:val="22"/>
        </w:rPr>
        <w:t>and UE-side prediction/extrapolation for joint CSI prediction and compression</w:t>
      </w:r>
      <w:r>
        <w:rPr>
          <w:b/>
          <w:sz w:val="22"/>
          <w:szCs w:val="22"/>
        </w:rPr>
        <w:t xml:space="preserve"> (</w:t>
      </w:r>
      <w:r w:rsidR="001A5DC8">
        <w:rPr>
          <w:b/>
          <w:sz w:val="22"/>
          <w:szCs w:val="22"/>
        </w:rPr>
        <w:t>A</w:t>
      </w:r>
      <w:r>
        <w:rPr>
          <w:b/>
          <w:sz w:val="22"/>
          <w:szCs w:val="22"/>
        </w:rPr>
        <w:t>pproach 2) including signaling requirements, CSI configurations, and training strategies.</w:t>
      </w:r>
    </w:p>
    <w:p w14:paraId="60D235F5" w14:textId="77777777" w:rsidR="003D1B54" w:rsidRPr="00455FB4" w:rsidRDefault="003D1B54" w:rsidP="00EA741E">
      <w:pPr>
        <w:wordWrap/>
        <w:rPr>
          <w:sz w:val="22"/>
          <w:szCs w:val="22"/>
          <w:lang w:val="en-GB" w:eastAsia="en-US"/>
        </w:rPr>
      </w:pPr>
    </w:p>
    <w:p w14:paraId="12DAC737" w14:textId="409583F2" w:rsidR="00862A45" w:rsidRPr="00CB50D5" w:rsidRDefault="00862A45" w:rsidP="00EA741E">
      <w:pPr>
        <w:wordWrap/>
        <w:rPr>
          <w:lang w:val="en-GB" w:eastAsia="en-US"/>
        </w:rPr>
      </w:pPr>
    </w:p>
    <w:p w14:paraId="3BD8E0F6" w14:textId="06319ACB" w:rsidR="00FA7CA1" w:rsidRPr="005278DB" w:rsidRDefault="003D1B54" w:rsidP="00515A83">
      <w:pPr>
        <w:pStyle w:val="Heading1"/>
        <w:spacing w:before="0" w:after="0"/>
      </w:pPr>
      <w:r w:rsidRPr="00EA741E">
        <w:t>Conclusions</w:t>
      </w:r>
    </w:p>
    <w:p w14:paraId="78F2C4D1" w14:textId="77777777" w:rsidR="00F53469" w:rsidRPr="00475733" w:rsidRDefault="00F53469" w:rsidP="00EA741E">
      <w:pPr>
        <w:wordWrap/>
        <w:jc w:val="both"/>
        <w:rPr>
          <w:rFonts w:eastAsia="Malgun Gothic"/>
          <w:color w:val="000000"/>
          <w:sz w:val="22"/>
          <w:szCs w:val="22"/>
        </w:rPr>
      </w:pPr>
    </w:p>
    <w:p w14:paraId="1A999BC9" w14:textId="52523C8A" w:rsidR="005E37A1" w:rsidRPr="00475733" w:rsidRDefault="005E37A1" w:rsidP="00EA741E">
      <w:pPr>
        <w:wordWrap/>
        <w:jc w:val="both"/>
        <w:rPr>
          <w:rFonts w:eastAsia="Malgun Gothic"/>
          <w:color w:val="000000"/>
          <w:sz w:val="22"/>
          <w:szCs w:val="22"/>
        </w:rPr>
      </w:pPr>
      <w:r w:rsidRPr="00475733">
        <w:rPr>
          <w:rFonts w:eastAsia="Malgun Gothic"/>
          <w:color w:val="000000"/>
          <w:sz w:val="22"/>
          <w:szCs w:val="22"/>
        </w:rPr>
        <w:t xml:space="preserve">In this contribution, we </w:t>
      </w:r>
      <w:r w:rsidR="00E56427" w:rsidRPr="00475733">
        <w:rPr>
          <w:rFonts w:eastAsia="Malgun Gothic"/>
          <w:color w:val="000000"/>
          <w:sz w:val="22"/>
          <w:szCs w:val="22"/>
        </w:rPr>
        <w:t xml:space="preserve">discussed </w:t>
      </w:r>
      <w:r w:rsidR="00D71CC2" w:rsidRPr="00475733">
        <w:rPr>
          <w:rFonts w:eastAsia="Malgun Gothic"/>
          <w:color w:val="000000"/>
          <w:sz w:val="22"/>
          <w:szCs w:val="22"/>
        </w:rPr>
        <w:t>the potential specification impact of the CSI feedback enhancement use case and finalization of its sub-use cases</w:t>
      </w:r>
      <w:r w:rsidR="00DD46C7" w:rsidRPr="00475733">
        <w:rPr>
          <w:rFonts w:eastAsia="Malgun Gothic"/>
          <w:color w:val="000000"/>
          <w:sz w:val="22"/>
          <w:szCs w:val="22"/>
        </w:rPr>
        <w:t xml:space="preserve">.  </w:t>
      </w:r>
      <w:r w:rsidRPr="00475733">
        <w:rPr>
          <w:rFonts w:eastAsia="Malgun Gothic"/>
          <w:color w:val="000000"/>
          <w:sz w:val="22"/>
          <w:szCs w:val="22"/>
        </w:rPr>
        <w:t xml:space="preserve">Our proposals are summarized </w:t>
      </w:r>
      <w:r w:rsidR="00DD46C7" w:rsidRPr="00475733">
        <w:rPr>
          <w:rFonts w:eastAsia="Malgun Gothic"/>
          <w:color w:val="000000"/>
          <w:sz w:val="22"/>
          <w:szCs w:val="22"/>
        </w:rPr>
        <w:t>as follows</w:t>
      </w:r>
      <w:r w:rsidRPr="00475733">
        <w:rPr>
          <w:rFonts w:eastAsia="Malgun Gothic"/>
          <w:color w:val="000000"/>
          <w:sz w:val="22"/>
          <w:szCs w:val="22"/>
        </w:rPr>
        <w:t>.</w:t>
      </w:r>
    </w:p>
    <w:p w14:paraId="76684E87" w14:textId="77777777" w:rsidR="00331EC1" w:rsidRPr="00475733" w:rsidRDefault="00331EC1" w:rsidP="00EA741E">
      <w:pPr>
        <w:wordWrap/>
        <w:jc w:val="both"/>
        <w:rPr>
          <w:rFonts w:eastAsia="Malgun Gothic"/>
          <w:color w:val="000000"/>
          <w:sz w:val="22"/>
          <w:szCs w:val="22"/>
        </w:rPr>
      </w:pPr>
    </w:p>
    <w:p w14:paraId="4D92558B" w14:textId="53269E34" w:rsidR="00883684" w:rsidRPr="00475733" w:rsidRDefault="006C57D6" w:rsidP="00EA741E">
      <w:pPr>
        <w:wordWrap/>
        <w:rPr>
          <w:b/>
          <w:sz w:val="22"/>
          <w:szCs w:val="22"/>
        </w:rPr>
      </w:pPr>
      <w:r>
        <w:rPr>
          <w:b/>
          <w:sz w:val="22"/>
          <w:szCs w:val="22"/>
        </w:rPr>
        <w:t>Proposal 1-</w:t>
      </w:r>
      <w:r w:rsidRPr="00CD7130">
        <w:rPr>
          <w:b/>
          <w:sz w:val="22"/>
          <w:szCs w:val="22"/>
        </w:rPr>
        <w:t xml:space="preserve">1: </w:t>
      </w:r>
      <w:r>
        <w:rPr>
          <w:b/>
          <w:sz w:val="22"/>
          <w:szCs w:val="22"/>
        </w:rPr>
        <w:t>Study</w:t>
      </w:r>
      <w:r w:rsidRPr="00CD7130">
        <w:rPr>
          <w:b/>
          <w:sz w:val="22"/>
          <w:szCs w:val="22"/>
        </w:rPr>
        <w:t xml:space="preserve"> CSI prediction</w:t>
      </w:r>
      <w:r w:rsidR="008F4989">
        <w:rPr>
          <w:b/>
          <w:sz w:val="22"/>
          <w:szCs w:val="22"/>
        </w:rPr>
        <w:t>/extrapolation</w:t>
      </w:r>
      <w:r w:rsidRPr="00CD7130">
        <w:rPr>
          <w:b/>
          <w:sz w:val="22"/>
          <w:szCs w:val="22"/>
        </w:rPr>
        <w:t xml:space="preserve"> as one sub-use case for A</w:t>
      </w:r>
      <w:r>
        <w:rPr>
          <w:b/>
          <w:sz w:val="22"/>
          <w:szCs w:val="22"/>
        </w:rPr>
        <w:t>I</w:t>
      </w:r>
      <w:r w:rsidR="003B3641">
        <w:rPr>
          <w:b/>
          <w:sz w:val="22"/>
          <w:szCs w:val="22"/>
        </w:rPr>
        <w:t>/ML</w:t>
      </w:r>
      <w:r>
        <w:rPr>
          <w:b/>
          <w:sz w:val="22"/>
          <w:szCs w:val="22"/>
        </w:rPr>
        <w:t xml:space="preserve"> for CSI feedback enhancement, including signaling requirements, input/output requirements, CSI configurations, and training strategies.</w:t>
      </w:r>
    </w:p>
    <w:p w14:paraId="01E8A2BF" w14:textId="77777777" w:rsidR="00883684" w:rsidRPr="00475733" w:rsidRDefault="00883684" w:rsidP="00475733">
      <w:pPr>
        <w:wordWrap/>
        <w:rPr>
          <w:b/>
          <w:sz w:val="22"/>
          <w:szCs w:val="22"/>
        </w:rPr>
      </w:pPr>
    </w:p>
    <w:p w14:paraId="402E20CF" w14:textId="6344F712" w:rsidR="006B4FDA" w:rsidRDefault="006B4FDA" w:rsidP="006A1158">
      <w:pPr>
        <w:rPr>
          <w:b/>
          <w:sz w:val="22"/>
          <w:szCs w:val="22"/>
        </w:rPr>
      </w:pPr>
      <w:r w:rsidRPr="00CD7130">
        <w:rPr>
          <w:b/>
          <w:sz w:val="22"/>
          <w:szCs w:val="22"/>
        </w:rPr>
        <w:t xml:space="preserve">Proposal </w:t>
      </w:r>
      <w:r>
        <w:rPr>
          <w:b/>
          <w:sz w:val="22"/>
          <w:szCs w:val="22"/>
        </w:rPr>
        <w:t>1-2</w:t>
      </w:r>
      <w:r w:rsidRPr="00CD7130">
        <w:rPr>
          <w:b/>
          <w:sz w:val="22"/>
          <w:szCs w:val="22"/>
        </w:rPr>
        <w:t xml:space="preserve">: </w:t>
      </w:r>
      <w:r w:rsidR="006E165E">
        <w:rPr>
          <w:b/>
          <w:sz w:val="22"/>
          <w:szCs w:val="22"/>
        </w:rPr>
        <w:t>Study</w:t>
      </w:r>
      <w:r w:rsidR="006E165E" w:rsidRPr="00CD7130">
        <w:rPr>
          <w:b/>
          <w:sz w:val="22"/>
          <w:szCs w:val="22"/>
        </w:rPr>
        <w:t xml:space="preserve"> CSI prediction</w:t>
      </w:r>
      <w:r w:rsidR="006E165E">
        <w:rPr>
          <w:b/>
          <w:sz w:val="22"/>
          <w:szCs w:val="22"/>
        </w:rPr>
        <w:t>/extrapolation</w:t>
      </w:r>
      <w:r w:rsidR="006E165E" w:rsidRPr="00CD7130">
        <w:rPr>
          <w:b/>
          <w:sz w:val="22"/>
          <w:szCs w:val="22"/>
        </w:rPr>
        <w:t xml:space="preserve"> at the UE under collaboration level </w:t>
      </w:r>
      <w:r w:rsidR="006E165E">
        <w:rPr>
          <w:b/>
          <w:sz w:val="22"/>
          <w:szCs w:val="22"/>
        </w:rPr>
        <w:t>y</w:t>
      </w:r>
      <w:r w:rsidR="006E165E" w:rsidRPr="00CD7130">
        <w:rPr>
          <w:b/>
          <w:sz w:val="22"/>
          <w:szCs w:val="22"/>
        </w:rPr>
        <w:t xml:space="preserve">, where limited information exchanges </w:t>
      </w:r>
      <w:r w:rsidR="006E165E">
        <w:rPr>
          <w:b/>
          <w:sz w:val="22"/>
          <w:szCs w:val="22"/>
        </w:rPr>
        <w:t xml:space="preserve">(without model transfer) </w:t>
      </w:r>
      <w:r w:rsidR="006E165E" w:rsidRPr="00CD7130">
        <w:rPr>
          <w:b/>
          <w:sz w:val="22"/>
          <w:szCs w:val="22"/>
        </w:rPr>
        <w:t>are required to configure/enable AI</w:t>
      </w:r>
      <w:r w:rsidR="006E165E">
        <w:rPr>
          <w:b/>
          <w:sz w:val="22"/>
          <w:szCs w:val="22"/>
        </w:rPr>
        <w:t>/ML</w:t>
      </w:r>
      <w:r w:rsidRPr="00CD7130">
        <w:rPr>
          <w:b/>
          <w:sz w:val="22"/>
          <w:szCs w:val="22"/>
        </w:rPr>
        <w:t>.</w:t>
      </w:r>
    </w:p>
    <w:p w14:paraId="79358DFD" w14:textId="77777777" w:rsidR="006B4FDA" w:rsidRDefault="006B4FDA" w:rsidP="006A1158">
      <w:pPr>
        <w:rPr>
          <w:b/>
          <w:sz w:val="22"/>
          <w:szCs w:val="22"/>
        </w:rPr>
      </w:pPr>
    </w:p>
    <w:p w14:paraId="71C90797" w14:textId="3B8444E2" w:rsidR="006A1158" w:rsidRDefault="004D4A90" w:rsidP="006A1158">
      <w:pPr>
        <w:rPr>
          <w:b/>
          <w:sz w:val="22"/>
          <w:szCs w:val="22"/>
        </w:rPr>
      </w:pPr>
      <w:r>
        <w:rPr>
          <w:b/>
          <w:sz w:val="22"/>
          <w:szCs w:val="22"/>
        </w:rPr>
        <w:t>Proposal 2-</w:t>
      </w:r>
      <w:r w:rsidRPr="00CD7130">
        <w:rPr>
          <w:b/>
          <w:sz w:val="22"/>
          <w:szCs w:val="22"/>
        </w:rPr>
        <w:t xml:space="preserve">1: </w:t>
      </w:r>
      <w:r w:rsidR="006357E3">
        <w:rPr>
          <w:rFonts w:eastAsia="Malgun Gothic" w:hint="eastAsia"/>
          <w:b/>
          <w:sz w:val="22"/>
          <w:szCs w:val="22"/>
        </w:rPr>
        <w:t xml:space="preserve">For CSI compression, study </w:t>
      </w:r>
      <w:r w:rsidR="006357E3">
        <w:rPr>
          <w:b/>
          <w:sz w:val="22"/>
          <w:szCs w:val="22"/>
        </w:rPr>
        <w:t>signaling requirements, input/output requirements and CSI configurations</w:t>
      </w:r>
      <w:r>
        <w:rPr>
          <w:b/>
          <w:sz w:val="22"/>
          <w:szCs w:val="22"/>
        </w:rPr>
        <w:t>.</w:t>
      </w:r>
    </w:p>
    <w:p w14:paraId="03A9205E" w14:textId="0B500D1D" w:rsidR="002C2396" w:rsidRDefault="002C2396" w:rsidP="006A1158">
      <w:pPr>
        <w:rPr>
          <w:b/>
          <w:sz w:val="22"/>
          <w:szCs w:val="22"/>
        </w:rPr>
      </w:pPr>
    </w:p>
    <w:p w14:paraId="1913C756" w14:textId="3C83682D" w:rsidR="002C2396" w:rsidRDefault="002C2396" w:rsidP="00D8523A">
      <w:pPr>
        <w:wordWrap/>
        <w:rPr>
          <w:b/>
          <w:bCs/>
          <w:sz w:val="22"/>
          <w:szCs w:val="22"/>
        </w:rPr>
      </w:pPr>
      <w:r w:rsidRPr="007F591D">
        <w:rPr>
          <w:b/>
          <w:bCs/>
          <w:sz w:val="22"/>
          <w:szCs w:val="22"/>
        </w:rPr>
        <w:t xml:space="preserve">Proposal </w:t>
      </w:r>
      <w:r>
        <w:rPr>
          <w:b/>
          <w:bCs/>
          <w:sz w:val="22"/>
          <w:szCs w:val="22"/>
        </w:rPr>
        <w:t>2-2</w:t>
      </w:r>
      <w:r w:rsidRPr="0083047E">
        <w:rPr>
          <w:b/>
          <w:bCs/>
          <w:sz w:val="22"/>
          <w:szCs w:val="22"/>
        </w:rPr>
        <w:t>: Study the various types of AI/ML model training collaborations under agenda item 9.2.1: gene</w:t>
      </w:r>
      <w:r w:rsidRPr="007F591D">
        <w:rPr>
          <w:b/>
          <w:bCs/>
          <w:sz w:val="22"/>
          <w:szCs w:val="22"/>
        </w:rPr>
        <w:t>ral aspects of AI/ML framework.</w:t>
      </w:r>
    </w:p>
    <w:p w14:paraId="18404A4F" w14:textId="7CF46B8A" w:rsidR="001B3BA0" w:rsidRDefault="001B3BA0" w:rsidP="00D8523A">
      <w:pPr>
        <w:wordWrap/>
        <w:rPr>
          <w:b/>
          <w:bCs/>
          <w:sz w:val="22"/>
          <w:szCs w:val="22"/>
        </w:rPr>
      </w:pPr>
    </w:p>
    <w:p w14:paraId="47CE864B" w14:textId="2993ABAF" w:rsidR="001B3BA0" w:rsidRDefault="001B3BA0" w:rsidP="00D8523A">
      <w:pPr>
        <w:wordWrap/>
        <w:rPr>
          <w:b/>
          <w:bCs/>
          <w:sz w:val="22"/>
          <w:szCs w:val="22"/>
        </w:rPr>
      </w:pPr>
      <w:r w:rsidRPr="00DC432F">
        <w:rPr>
          <w:b/>
          <w:bCs/>
          <w:sz w:val="22"/>
          <w:szCs w:val="22"/>
        </w:rPr>
        <w:t xml:space="preserve">Proposal </w:t>
      </w:r>
      <w:r>
        <w:rPr>
          <w:b/>
          <w:bCs/>
          <w:sz w:val="22"/>
          <w:szCs w:val="22"/>
        </w:rPr>
        <w:t>2-3</w:t>
      </w:r>
      <w:r w:rsidRPr="0083047E">
        <w:rPr>
          <w:b/>
          <w:bCs/>
          <w:sz w:val="22"/>
          <w:szCs w:val="22"/>
        </w:rPr>
        <w:t xml:space="preserve">: Deprioritize two-sided model training collaboration that requires extensive </w:t>
      </w:r>
      <w:r>
        <w:rPr>
          <w:b/>
          <w:bCs/>
          <w:sz w:val="22"/>
          <w:szCs w:val="22"/>
        </w:rPr>
        <w:t xml:space="preserve">sharing of </w:t>
      </w:r>
      <w:r w:rsidRPr="0083047E">
        <w:rPr>
          <w:b/>
          <w:bCs/>
          <w:sz w:val="22"/>
          <w:szCs w:val="22"/>
        </w:rPr>
        <w:t>training, validation and testing datas</w:t>
      </w:r>
      <w:r>
        <w:rPr>
          <w:b/>
          <w:bCs/>
          <w:sz w:val="22"/>
          <w:szCs w:val="22"/>
        </w:rPr>
        <w:t xml:space="preserve">ets </w:t>
      </w:r>
      <w:r w:rsidRPr="00DC432F">
        <w:rPr>
          <w:b/>
          <w:bCs/>
          <w:sz w:val="22"/>
          <w:szCs w:val="22"/>
        </w:rPr>
        <w:t>in this study item.</w:t>
      </w:r>
    </w:p>
    <w:p w14:paraId="212E2AB3" w14:textId="401D6FB7" w:rsidR="00B36B33" w:rsidRDefault="00B36B33" w:rsidP="00D8523A">
      <w:pPr>
        <w:wordWrap/>
        <w:rPr>
          <w:b/>
          <w:bCs/>
          <w:sz w:val="22"/>
          <w:szCs w:val="22"/>
        </w:rPr>
      </w:pPr>
    </w:p>
    <w:p w14:paraId="549165BA" w14:textId="77777777" w:rsidR="00B36B33" w:rsidRPr="0083047E" w:rsidRDefault="00B36B33" w:rsidP="00B36B33">
      <w:pPr>
        <w:wordWrap/>
        <w:rPr>
          <w:b/>
          <w:bCs/>
          <w:sz w:val="22"/>
          <w:szCs w:val="22"/>
        </w:rPr>
      </w:pPr>
      <w:r w:rsidRPr="00483C0A">
        <w:rPr>
          <w:b/>
          <w:bCs/>
          <w:sz w:val="22"/>
          <w:szCs w:val="22"/>
        </w:rPr>
        <w:t xml:space="preserve">Proposal </w:t>
      </w:r>
      <w:r>
        <w:rPr>
          <w:b/>
          <w:bCs/>
          <w:sz w:val="22"/>
          <w:szCs w:val="22"/>
        </w:rPr>
        <w:t>2-4</w:t>
      </w:r>
      <w:r w:rsidRPr="0083047E">
        <w:rPr>
          <w:b/>
          <w:bCs/>
          <w:sz w:val="22"/>
          <w:szCs w:val="22"/>
        </w:rPr>
        <w:t xml:space="preserve">: </w:t>
      </w:r>
      <w:r>
        <w:rPr>
          <w:b/>
          <w:bCs/>
          <w:sz w:val="22"/>
          <w:szCs w:val="22"/>
        </w:rPr>
        <w:t>Study the impact of the following factors</w:t>
      </w:r>
      <w:r w:rsidRPr="00483C0A">
        <w:rPr>
          <w:b/>
          <w:bCs/>
          <w:sz w:val="22"/>
          <w:szCs w:val="22"/>
        </w:rPr>
        <w:t xml:space="preserve"> </w:t>
      </w:r>
      <w:r>
        <w:rPr>
          <w:b/>
          <w:bCs/>
          <w:sz w:val="22"/>
          <w:szCs w:val="22"/>
        </w:rPr>
        <w:t xml:space="preserve">on </w:t>
      </w:r>
      <w:r w:rsidRPr="0083047E">
        <w:rPr>
          <w:b/>
          <w:bCs/>
          <w:sz w:val="22"/>
          <w:szCs w:val="22"/>
        </w:rPr>
        <w:t>two-side</w:t>
      </w:r>
      <w:r>
        <w:rPr>
          <w:b/>
          <w:bCs/>
          <w:sz w:val="22"/>
          <w:szCs w:val="22"/>
        </w:rPr>
        <w:t>d</w:t>
      </w:r>
      <w:r w:rsidRPr="00483C0A">
        <w:rPr>
          <w:b/>
          <w:bCs/>
          <w:sz w:val="22"/>
          <w:szCs w:val="22"/>
        </w:rPr>
        <w:t xml:space="preserve"> model development approaches</w:t>
      </w:r>
      <w:r>
        <w:rPr>
          <w:b/>
          <w:bCs/>
          <w:sz w:val="22"/>
          <w:szCs w:val="22"/>
        </w:rPr>
        <w:t>:</w:t>
      </w:r>
    </w:p>
    <w:p w14:paraId="68F884A2" w14:textId="77777777" w:rsidR="00B36B33" w:rsidRDefault="00B36B33" w:rsidP="00820D32">
      <w:pPr>
        <w:pStyle w:val="ListParagraph"/>
        <w:numPr>
          <w:ilvl w:val="0"/>
          <w:numId w:val="43"/>
        </w:numPr>
        <w:spacing w:after="0"/>
        <w:rPr>
          <w:b/>
          <w:bCs/>
          <w:sz w:val="22"/>
          <w:szCs w:val="22"/>
        </w:rPr>
      </w:pPr>
      <w:r w:rsidRPr="0083047E">
        <w:rPr>
          <w:b/>
          <w:bCs/>
          <w:sz w:val="22"/>
          <w:szCs w:val="22"/>
        </w:rPr>
        <w:t xml:space="preserve">Requirements on privacy-sensitive dataset sharing </w:t>
      </w:r>
    </w:p>
    <w:p w14:paraId="7838387E" w14:textId="77777777" w:rsidR="00B36B33" w:rsidRDefault="00B36B33" w:rsidP="00820D32">
      <w:pPr>
        <w:pStyle w:val="ListParagraph"/>
        <w:numPr>
          <w:ilvl w:val="0"/>
          <w:numId w:val="43"/>
        </w:numPr>
        <w:spacing w:after="0"/>
        <w:rPr>
          <w:b/>
          <w:bCs/>
          <w:sz w:val="22"/>
          <w:szCs w:val="22"/>
        </w:rPr>
      </w:pPr>
      <w:r w:rsidRPr="0083047E">
        <w:rPr>
          <w:b/>
          <w:bCs/>
          <w:sz w:val="22"/>
          <w:szCs w:val="22"/>
        </w:rPr>
        <w:t>Scalability, i.e., whether the number of models one vendor should develop increases with the number of collaborating vendors</w:t>
      </w:r>
    </w:p>
    <w:p w14:paraId="445390B4" w14:textId="4E8C5225" w:rsidR="00B36B33" w:rsidRPr="00D8523A" w:rsidRDefault="00B36B33" w:rsidP="00820D32">
      <w:pPr>
        <w:pStyle w:val="ListParagraph"/>
        <w:numPr>
          <w:ilvl w:val="0"/>
          <w:numId w:val="43"/>
        </w:numPr>
        <w:spacing w:after="0"/>
        <w:rPr>
          <w:b/>
          <w:bCs/>
          <w:sz w:val="22"/>
          <w:szCs w:val="22"/>
        </w:rPr>
      </w:pPr>
      <w:r w:rsidRPr="00D8523A">
        <w:rPr>
          <w:b/>
          <w:bCs/>
          <w:sz w:val="22"/>
          <w:szCs w:val="22"/>
        </w:rPr>
        <w:t>Whether two-sided model development approaches adhere to 3GPP’s open and fair framework</w:t>
      </w:r>
    </w:p>
    <w:p w14:paraId="1BBEF92B" w14:textId="56D56556" w:rsidR="004D4A90" w:rsidRDefault="004D4A90" w:rsidP="006A1158">
      <w:pPr>
        <w:rPr>
          <w:b/>
          <w:sz w:val="22"/>
          <w:szCs w:val="22"/>
        </w:rPr>
      </w:pPr>
    </w:p>
    <w:p w14:paraId="539D6816" w14:textId="253DB347" w:rsidR="004D4A90" w:rsidRDefault="004D4A90" w:rsidP="006A1158">
      <w:pPr>
        <w:rPr>
          <w:b/>
          <w:sz w:val="22"/>
          <w:szCs w:val="22"/>
        </w:rPr>
      </w:pPr>
      <w:r w:rsidRPr="00E124BE">
        <w:rPr>
          <w:b/>
          <w:sz w:val="22"/>
          <w:szCs w:val="22"/>
        </w:rPr>
        <w:t xml:space="preserve">Proposal </w:t>
      </w:r>
      <w:r>
        <w:rPr>
          <w:b/>
          <w:sz w:val="22"/>
          <w:szCs w:val="22"/>
        </w:rPr>
        <w:t>2-</w:t>
      </w:r>
      <w:r w:rsidR="002C2396">
        <w:rPr>
          <w:b/>
          <w:sz w:val="22"/>
          <w:szCs w:val="22"/>
        </w:rPr>
        <w:t>5</w:t>
      </w:r>
      <w:r w:rsidRPr="00E124BE">
        <w:rPr>
          <w:b/>
          <w:sz w:val="22"/>
          <w:szCs w:val="22"/>
        </w:rPr>
        <w:t xml:space="preserve">: </w:t>
      </w:r>
      <w:r w:rsidR="002E43EE" w:rsidRPr="00D8523A">
        <w:rPr>
          <w:b/>
          <w:sz w:val="22"/>
          <w:szCs w:val="22"/>
          <w:lang w:val="en-GB"/>
        </w:rPr>
        <w:t xml:space="preserve">For Type 3 training collaboration, study </w:t>
      </w:r>
      <w:r w:rsidR="002E43EE">
        <w:rPr>
          <w:b/>
          <w:sz w:val="22"/>
          <w:szCs w:val="22"/>
          <w:lang w:val="en-GB"/>
        </w:rPr>
        <w:t>performance impact of training/testing an encoder with a reference decoder</w:t>
      </w:r>
      <w:r w:rsidRPr="00E124BE">
        <w:rPr>
          <w:b/>
          <w:sz w:val="22"/>
          <w:szCs w:val="22"/>
        </w:rPr>
        <w:t>.</w:t>
      </w:r>
    </w:p>
    <w:p w14:paraId="7CA1FBE3" w14:textId="583DD8D9" w:rsidR="0044755B" w:rsidRDefault="0044755B" w:rsidP="006A1158">
      <w:pPr>
        <w:rPr>
          <w:b/>
          <w:sz w:val="22"/>
          <w:szCs w:val="22"/>
        </w:rPr>
      </w:pPr>
    </w:p>
    <w:p w14:paraId="57B4E030" w14:textId="4B1363E3" w:rsidR="0044755B" w:rsidRDefault="0044755B" w:rsidP="006A1158">
      <w:pPr>
        <w:rPr>
          <w:rFonts w:eastAsia="Malgun Gothic"/>
          <w:b/>
          <w:sz w:val="22"/>
          <w:szCs w:val="22"/>
        </w:rPr>
      </w:pPr>
      <w:r w:rsidRPr="00485187">
        <w:rPr>
          <w:rFonts w:eastAsia="Malgun Gothic" w:hint="eastAsia"/>
          <w:b/>
          <w:sz w:val="22"/>
          <w:szCs w:val="22"/>
        </w:rPr>
        <w:t xml:space="preserve">Proposal </w:t>
      </w:r>
      <w:r w:rsidRPr="00485187">
        <w:rPr>
          <w:rFonts w:eastAsia="Malgun Gothic"/>
          <w:b/>
          <w:sz w:val="22"/>
          <w:szCs w:val="22"/>
        </w:rPr>
        <w:t>2-</w:t>
      </w:r>
      <w:r w:rsidR="002C2396">
        <w:rPr>
          <w:rFonts w:eastAsia="Malgun Gothic"/>
          <w:b/>
          <w:sz w:val="22"/>
          <w:szCs w:val="22"/>
        </w:rPr>
        <w:t>6</w:t>
      </w:r>
      <w:r w:rsidRPr="00485187">
        <w:rPr>
          <w:rFonts w:eastAsia="Malgun Gothic" w:hint="eastAsia"/>
          <w:b/>
          <w:sz w:val="22"/>
          <w:szCs w:val="22"/>
        </w:rPr>
        <w:t xml:space="preserve">: </w:t>
      </w:r>
      <w:r w:rsidR="00510122" w:rsidRPr="00485187">
        <w:rPr>
          <w:rFonts w:eastAsia="Malgun Gothic"/>
          <w:b/>
          <w:sz w:val="22"/>
          <w:szCs w:val="22"/>
        </w:rPr>
        <w:t xml:space="preserve">Study and verify model update of the encoder at the UE, where </w:t>
      </w:r>
      <w:r w:rsidR="00510122">
        <w:rPr>
          <w:rFonts w:eastAsia="Malgun Gothic"/>
          <w:b/>
          <w:sz w:val="22"/>
          <w:szCs w:val="22"/>
        </w:rPr>
        <w:t>the gNB’s training strategy is not disclosed while transferring/configuring</w:t>
      </w:r>
      <w:r w:rsidR="00510122" w:rsidRPr="00485187">
        <w:rPr>
          <w:rFonts w:eastAsia="Malgun Gothic"/>
          <w:b/>
          <w:sz w:val="22"/>
          <w:szCs w:val="22"/>
        </w:rPr>
        <w:t xml:space="preserve"> </w:t>
      </w:r>
      <w:r w:rsidR="00510122">
        <w:rPr>
          <w:rFonts w:eastAsia="Malgun Gothic"/>
          <w:b/>
          <w:sz w:val="22"/>
          <w:szCs w:val="22"/>
        </w:rPr>
        <w:t xml:space="preserve">the </w:t>
      </w:r>
      <w:r w:rsidR="00510122" w:rsidRPr="00485187">
        <w:rPr>
          <w:rFonts w:eastAsia="Malgun Gothic"/>
          <w:b/>
          <w:sz w:val="22"/>
          <w:szCs w:val="22"/>
        </w:rPr>
        <w:t>AE</w:t>
      </w:r>
      <w:r w:rsidRPr="00485187">
        <w:rPr>
          <w:rFonts w:eastAsia="Malgun Gothic"/>
          <w:b/>
          <w:sz w:val="22"/>
          <w:szCs w:val="22"/>
        </w:rPr>
        <w:t>.</w:t>
      </w:r>
    </w:p>
    <w:p w14:paraId="3A3F2572" w14:textId="519ACDE3" w:rsidR="003913CF" w:rsidRDefault="003913CF" w:rsidP="006A1158">
      <w:pPr>
        <w:rPr>
          <w:rFonts w:eastAsia="Malgun Gothic"/>
          <w:b/>
          <w:sz w:val="22"/>
          <w:szCs w:val="22"/>
        </w:rPr>
      </w:pPr>
    </w:p>
    <w:p w14:paraId="3AD95A00" w14:textId="6C4109DC" w:rsidR="003913CF" w:rsidRPr="0044755B" w:rsidRDefault="003913CF" w:rsidP="006A1158">
      <w:pPr>
        <w:rPr>
          <w:b/>
          <w:sz w:val="22"/>
          <w:szCs w:val="22"/>
        </w:rPr>
      </w:pPr>
      <w:r w:rsidRPr="00485187">
        <w:rPr>
          <w:rFonts w:eastAsia="Malgun Gothic"/>
          <w:b/>
          <w:sz w:val="22"/>
          <w:szCs w:val="22"/>
        </w:rPr>
        <w:t xml:space="preserve">Proposal </w:t>
      </w:r>
      <w:r>
        <w:rPr>
          <w:rFonts w:eastAsia="Malgun Gothic"/>
          <w:b/>
          <w:sz w:val="22"/>
          <w:szCs w:val="22"/>
        </w:rPr>
        <w:t>2-</w:t>
      </w:r>
      <w:r w:rsidR="002C2396">
        <w:rPr>
          <w:rFonts w:eastAsia="Malgun Gothic"/>
          <w:b/>
          <w:sz w:val="22"/>
          <w:szCs w:val="22"/>
        </w:rPr>
        <w:t>7</w:t>
      </w:r>
      <w:r w:rsidRPr="00485187">
        <w:rPr>
          <w:rFonts w:eastAsia="Malgun Gothic"/>
          <w:b/>
          <w:sz w:val="22"/>
          <w:szCs w:val="22"/>
        </w:rPr>
        <w:t xml:space="preserve">: Study </w:t>
      </w:r>
      <w:r>
        <w:rPr>
          <w:rFonts w:eastAsia="Malgun Gothic"/>
          <w:b/>
          <w:sz w:val="22"/>
          <w:szCs w:val="22"/>
        </w:rPr>
        <w:t>performance impact of calculating CQI at UE using the input to its encoder (compared to CQI calculation that uses output of decoder at gNB)</w:t>
      </w:r>
      <w:r w:rsidRPr="00485187">
        <w:rPr>
          <w:rFonts w:eastAsia="Malgun Gothic"/>
          <w:b/>
          <w:sz w:val="22"/>
          <w:szCs w:val="22"/>
        </w:rPr>
        <w:t>.</w:t>
      </w:r>
    </w:p>
    <w:p w14:paraId="199C69E2" w14:textId="4CAFDB68" w:rsidR="004D4A90" w:rsidRDefault="004D4A90" w:rsidP="006A1158">
      <w:pPr>
        <w:rPr>
          <w:b/>
          <w:sz w:val="22"/>
          <w:szCs w:val="22"/>
        </w:rPr>
      </w:pPr>
    </w:p>
    <w:p w14:paraId="1E6DC3E2" w14:textId="77777777" w:rsidR="00FF2EFA" w:rsidRDefault="00FF2EFA" w:rsidP="00196F4E">
      <w:pPr>
        <w:wordWrap/>
        <w:jc w:val="both"/>
        <w:rPr>
          <w:b/>
          <w:sz w:val="22"/>
          <w:szCs w:val="22"/>
        </w:rPr>
      </w:pPr>
      <w:r w:rsidRPr="007B05E4">
        <w:rPr>
          <w:b/>
          <w:sz w:val="22"/>
          <w:szCs w:val="22"/>
        </w:rPr>
        <w:t xml:space="preserve">Proposal </w:t>
      </w:r>
      <w:r>
        <w:rPr>
          <w:b/>
          <w:sz w:val="22"/>
          <w:szCs w:val="22"/>
        </w:rPr>
        <w:t>3-1</w:t>
      </w:r>
      <w:r w:rsidRPr="007B05E4">
        <w:rPr>
          <w:b/>
          <w:sz w:val="22"/>
          <w:szCs w:val="22"/>
        </w:rPr>
        <w:t xml:space="preserve">: </w:t>
      </w:r>
      <w:r>
        <w:rPr>
          <w:b/>
          <w:sz w:val="22"/>
          <w:szCs w:val="22"/>
        </w:rPr>
        <w:t>Study</w:t>
      </w:r>
      <w:r w:rsidRPr="007B05E4">
        <w:rPr>
          <w:b/>
          <w:sz w:val="22"/>
          <w:szCs w:val="22"/>
        </w:rPr>
        <w:t xml:space="preserve"> joint CSI prediction and compression as a representative sub</w:t>
      </w:r>
      <w:r>
        <w:rPr>
          <w:b/>
          <w:sz w:val="22"/>
          <w:szCs w:val="22"/>
        </w:rPr>
        <w:t>-</w:t>
      </w:r>
      <w:r w:rsidRPr="007B05E4">
        <w:rPr>
          <w:b/>
          <w:sz w:val="22"/>
          <w:szCs w:val="22"/>
        </w:rPr>
        <w:t xml:space="preserve">use case </w:t>
      </w:r>
      <w:r>
        <w:rPr>
          <w:b/>
          <w:sz w:val="22"/>
          <w:szCs w:val="22"/>
        </w:rPr>
        <w:t>of</w:t>
      </w:r>
      <w:r w:rsidRPr="007B05E4">
        <w:rPr>
          <w:b/>
          <w:sz w:val="22"/>
          <w:szCs w:val="22"/>
        </w:rPr>
        <w:t xml:space="preserve"> AI/ML based CSI feedback enhancement. </w:t>
      </w:r>
    </w:p>
    <w:p w14:paraId="10BC7887" w14:textId="0740C9C3" w:rsidR="004D4A90" w:rsidRDefault="00FF2EFA" w:rsidP="00820D32">
      <w:pPr>
        <w:pStyle w:val="ListParagraph"/>
        <w:numPr>
          <w:ilvl w:val="0"/>
          <w:numId w:val="24"/>
        </w:numPr>
        <w:spacing w:after="0"/>
        <w:jc w:val="both"/>
      </w:pPr>
      <w:r>
        <w:rPr>
          <w:rFonts w:hint="eastAsia"/>
          <w:b/>
          <w:sz w:val="22"/>
          <w:szCs w:val="22"/>
        </w:rPr>
        <w:lastRenderedPageBreak/>
        <w:t xml:space="preserve">Consider joint </w:t>
      </w:r>
      <w:r>
        <w:rPr>
          <w:b/>
          <w:sz w:val="22"/>
          <w:szCs w:val="22"/>
          <w:lang w:val="en-US"/>
        </w:rPr>
        <w:t xml:space="preserve">CSI </w:t>
      </w:r>
      <w:r w:rsidRPr="007B05E4">
        <w:rPr>
          <w:b/>
          <w:sz w:val="22"/>
          <w:szCs w:val="22"/>
        </w:rPr>
        <w:t>prediction and compression</w:t>
      </w:r>
      <w:r>
        <w:rPr>
          <w:b/>
          <w:sz w:val="22"/>
          <w:szCs w:val="22"/>
          <w:lang w:val="en-US"/>
        </w:rPr>
        <w:t xml:space="preserve"> as temporal-spatial-frequency-domain compression.</w:t>
      </w:r>
    </w:p>
    <w:p w14:paraId="66E77514" w14:textId="5373838F" w:rsidR="00515A83" w:rsidRDefault="00515A83" w:rsidP="00757BCC">
      <w:pPr>
        <w:wordWrap/>
        <w:rPr>
          <w:b/>
          <w:sz w:val="22"/>
          <w:szCs w:val="22"/>
        </w:rPr>
      </w:pPr>
    </w:p>
    <w:p w14:paraId="118AE875" w14:textId="70F2736D" w:rsidR="00515A83" w:rsidRDefault="00515A83" w:rsidP="00757BCC">
      <w:pPr>
        <w:wordWrap/>
        <w:rPr>
          <w:b/>
          <w:sz w:val="22"/>
          <w:szCs w:val="22"/>
        </w:rPr>
      </w:pPr>
      <w:r w:rsidRPr="007B05E4">
        <w:rPr>
          <w:b/>
          <w:sz w:val="22"/>
          <w:szCs w:val="22"/>
        </w:rPr>
        <w:t xml:space="preserve">Proposal </w:t>
      </w:r>
      <w:r>
        <w:rPr>
          <w:b/>
          <w:sz w:val="22"/>
          <w:szCs w:val="22"/>
        </w:rPr>
        <w:t>3-2</w:t>
      </w:r>
      <w:r w:rsidRPr="007B05E4">
        <w:rPr>
          <w:b/>
          <w:sz w:val="22"/>
          <w:szCs w:val="22"/>
        </w:rPr>
        <w:t xml:space="preserve">: Study </w:t>
      </w:r>
      <w:r>
        <w:rPr>
          <w:b/>
          <w:sz w:val="22"/>
          <w:szCs w:val="22"/>
        </w:rPr>
        <w:t xml:space="preserve">joint CSI compression and prediction: </w:t>
      </w:r>
      <w:r w:rsidRPr="007B05E4">
        <w:rPr>
          <w:b/>
          <w:sz w:val="22"/>
          <w:szCs w:val="22"/>
        </w:rPr>
        <w:t xml:space="preserve">gNB-side CSI prediction/extrapolation </w:t>
      </w:r>
      <w:r>
        <w:rPr>
          <w:b/>
          <w:sz w:val="22"/>
          <w:szCs w:val="22"/>
        </w:rPr>
        <w:t xml:space="preserve">(Approach 1) </w:t>
      </w:r>
      <w:r w:rsidRPr="007B05E4">
        <w:rPr>
          <w:b/>
          <w:sz w:val="22"/>
          <w:szCs w:val="22"/>
        </w:rPr>
        <w:t>and UE-side prediction/extrapolation for joint CSI prediction and compression</w:t>
      </w:r>
      <w:r>
        <w:rPr>
          <w:b/>
          <w:sz w:val="22"/>
          <w:szCs w:val="22"/>
        </w:rPr>
        <w:t xml:space="preserve"> (Approach 2) including signaling requirements, CSI configurations, and training strategies.</w:t>
      </w:r>
    </w:p>
    <w:p w14:paraId="0C6AFC4D" w14:textId="77777777" w:rsidR="006A1158" w:rsidRPr="006A1158" w:rsidRDefault="006A1158" w:rsidP="00801493">
      <w:pPr>
        <w:wordWrap/>
        <w:rPr>
          <w:rFonts w:eastAsia="Malgun Gothic"/>
          <w:color w:val="000000"/>
          <w:sz w:val="22"/>
          <w:szCs w:val="22"/>
        </w:rPr>
      </w:pPr>
    </w:p>
    <w:p w14:paraId="7CF9AFEE" w14:textId="02200090" w:rsidR="000776FF" w:rsidRDefault="000776FF" w:rsidP="00875262">
      <w:pPr>
        <w:pStyle w:val="Heading1"/>
        <w:numPr>
          <w:ilvl w:val="0"/>
          <w:numId w:val="0"/>
        </w:numPr>
        <w:spacing w:before="0" w:after="0"/>
        <w:rPr>
          <w:color w:val="000000"/>
          <w:lang w:val="pt-BR" w:eastAsia="ko-KR"/>
        </w:rPr>
      </w:pPr>
      <w:r w:rsidRPr="00C2757D">
        <w:rPr>
          <w:color w:val="000000"/>
          <w:lang w:val="pt-BR" w:eastAsia="ko-KR"/>
        </w:rPr>
        <w:t>References</w:t>
      </w:r>
    </w:p>
    <w:p w14:paraId="20C24398" w14:textId="77777777" w:rsidR="00B65111" w:rsidRPr="004E1FD4" w:rsidRDefault="00B65111" w:rsidP="00875262">
      <w:pPr>
        <w:wordWrap/>
        <w:rPr>
          <w:sz w:val="22"/>
          <w:szCs w:val="22"/>
          <w:lang w:val="pt-BR"/>
        </w:rPr>
      </w:pPr>
    </w:p>
    <w:p w14:paraId="590C6853" w14:textId="20A63A4D" w:rsidR="00E97625" w:rsidRDefault="00AB6568" w:rsidP="00AB6568">
      <w:pPr>
        <w:pStyle w:val="2222"/>
        <w:spacing w:after="0" w:line="240" w:lineRule="auto"/>
        <w:ind w:firstLineChars="0" w:firstLine="0"/>
        <w:rPr>
          <w:rFonts w:cs="Times New Roman"/>
          <w:sz w:val="22"/>
          <w:szCs w:val="22"/>
        </w:rPr>
      </w:pPr>
      <w:r w:rsidRPr="00E97625">
        <w:rPr>
          <w:rFonts w:cs="Times New Roman"/>
          <w:sz w:val="22"/>
          <w:szCs w:val="22"/>
        </w:rPr>
        <w:t>[1] RP-213599</w:t>
      </w:r>
      <w:r w:rsidRPr="00757BCC">
        <w:rPr>
          <w:rFonts w:cs="Times New Roman"/>
          <w:sz w:val="22"/>
          <w:szCs w:val="22"/>
        </w:rPr>
        <w:t>,</w:t>
      </w:r>
      <w:r w:rsidRPr="00E97625">
        <w:rPr>
          <w:rFonts w:cs="Times New Roman"/>
          <w:sz w:val="22"/>
          <w:szCs w:val="22"/>
        </w:rPr>
        <w:t xml:space="preserve"> New SI: Study on Artificial Intelligence (AI)/Machine Learning (ML) for NR Air Interface, D</w:t>
      </w:r>
      <w:r w:rsidRPr="00757BCC">
        <w:rPr>
          <w:rFonts w:cs="Times New Roman"/>
          <w:sz w:val="22"/>
          <w:szCs w:val="22"/>
        </w:rPr>
        <w:t>ec</w:t>
      </w:r>
      <w:r w:rsidRPr="00E97625">
        <w:rPr>
          <w:rFonts w:cs="Times New Roman"/>
          <w:sz w:val="22"/>
          <w:szCs w:val="22"/>
        </w:rPr>
        <w:t>, 2021.</w:t>
      </w:r>
    </w:p>
    <w:p w14:paraId="05AA5740" w14:textId="24175F56" w:rsidR="00840B39" w:rsidRPr="00757BCC" w:rsidRDefault="00840B39" w:rsidP="00840B39">
      <w:pPr>
        <w:pStyle w:val="2222"/>
        <w:spacing w:after="0" w:line="240" w:lineRule="auto"/>
        <w:ind w:firstLineChars="0" w:firstLine="0"/>
        <w:rPr>
          <w:rFonts w:cs="Times New Roman"/>
          <w:sz w:val="22"/>
          <w:szCs w:val="22"/>
        </w:rPr>
      </w:pPr>
      <w:r w:rsidRPr="00E97625">
        <w:rPr>
          <w:rFonts w:cs="Times New Roman"/>
          <w:sz w:val="22"/>
          <w:szCs w:val="22"/>
        </w:rPr>
        <w:t>[</w:t>
      </w:r>
      <w:r w:rsidR="00696B67">
        <w:rPr>
          <w:rFonts w:cs="Times New Roman"/>
          <w:sz w:val="22"/>
          <w:szCs w:val="22"/>
        </w:rPr>
        <w:t>2</w:t>
      </w:r>
      <w:r w:rsidRPr="00E97625">
        <w:rPr>
          <w:rFonts w:cs="Times New Roman"/>
          <w:sz w:val="22"/>
          <w:szCs w:val="22"/>
        </w:rPr>
        <w:t>] R1-220</w:t>
      </w:r>
      <w:r w:rsidR="00B65E61">
        <w:rPr>
          <w:rFonts w:cs="Times New Roman"/>
          <w:sz w:val="22"/>
          <w:szCs w:val="22"/>
        </w:rPr>
        <w:t>9722</w:t>
      </w:r>
      <w:r w:rsidRPr="00E97625">
        <w:rPr>
          <w:rFonts w:cs="Times New Roman"/>
          <w:sz w:val="22"/>
          <w:szCs w:val="22"/>
        </w:rPr>
        <w:t>, Samsung, “</w:t>
      </w:r>
      <w:r w:rsidRPr="00757BCC">
        <w:rPr>
          <w:rFonts w:cs="Times New Roman"/>
          <w:sz w:val="22"/>
          <w:szCs w:val="22"/>
        </w:rPr>
        <w:t>Views on Evaluation of AI/ML for CSI feedback enhancement</w:t>
      </w:r>
      <w:r w:rsidRPr="00E97625">
        <w:rPr>
          <w:rFonts w:cs="Times New Roman"/>
          <w:sz w:val="22"/>
          <w:szCs w:val="22"/>
        </w:rPr>
        <w:t>”, 3GPP TSG RAN1#110</w:t>
      </w:r>
      <w:r>
        <w:rPr>
          <w:rFonts w:cs="Times New Roman"/>
          <w:sz w:val="22"/>
          <w:szCs w:val="22"/>
        </w:rPr>
        <w:t>b</w:t>
      </w:r>
    </w:p>
    <w:p w14:paraId="5B1FD23B" w14:textId="77777777" w:rsidR="00840B39" w:rsidRPr="00EC31D2" w:rsidRDefault="00840B39" w:rsidP="00AB6568">
      <w:pPr>
        <w:pStyle w:val="2222"/>
        <w:spacing w:after="0" w:line="240" w:lineRule="auto"/>
        <w:ind w:firstLineChars="0" w:firstLine="0"/>
        <w:rPr>
          <w:rFonts w:cs="Times New Roman"/>
          <w:sz w:val="22"/>
          <w:szCs w:val="22"/>
        </w:rPr>
      </w:pPr>
    </w:p>
    <w:sectPr w:rsidR="00840B39" w:rsidRPr="00EC31D2" w:rsidSect="00EB7D8E">
      <w:footerReference w:type="even" r:id="rId37"/>
      <w:footerReference w:type="default" r:id="rId38"/>
      <w:footnotePr>
        <w:numRestart w:val="eachSect"/>
      </w:footnotePr>
      <w:pgSz w:w="11909" w:h="16834" w:code="9"/>
      <w:pgMar w:top="1418" w:right="1109" w:bottom="1134" w:left="1134" w:header="851" w:footer="346" w:gutter="0"/>
      <w:cols w:space="720"/>
      <w:docGrid w:linePitch="272" w:charSpace="123"/>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DB6B4D" w16cid:durableId="26164E91"/>
  <w16cid:commentId w16cid:paraId="7A157F82" w16cid:durableId="26164E92"/>
  <w16cid:commentId w16cid:paraId="00FD93B7" w16cid:durableId="26164E93"/>
  <w16cid:commentId w16cid:paraId="1CF52F88" w16cid:durableId="26164E94"/>
  <w16cid:commentId w16cid:paraId="6E4C82CA" w16cid:durableId="26164E9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5D62F" w14:textId="77777777" w:rsidR="00944500" w:rsidRPr="00C47AD2" w:rsidRDefault="00944500">
      <w:pPr>
        <w:rPr>
          <w:rFonts w:ascii="Arial" w:hAnsi="Arial"/>
          <w:sz w:val="12"/>
        </w:rPr>
      </w:pPr>
      <w:r>
        <w:separator/>
      </w:r>
    </w:p>
  </w:endnote>
  <w:endnote w:type="continuationSeparator" w:id="0">
    <w:p w14:paraId="7AD54FC3" w14:textId="77777777" w:rsidR="00944500" w:rsidRPr="00C47AD2" w:rsidRDefault="0094450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820D32" w:rsidRDefault="00820D3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820D32" w:rsidRDefault="00820D32"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786CB5DD" w:rsidR="00820D32" w:rsidRDefault="00820D32">
    <w:pPr>
      <w:pStyle w:val="Footer"/>
    </w:pPr>
    <w:r>
      <w:fldChar w:fldCharType="begin"/>
    </w:r>
    <w:r>
      <w:instrText xml:space="preserve"> PAGE   \* MERGEFORMAT </w:instrText>
    </w:r>
    <w:r>
      <w:fldChar w:fldCharType="separate"/>
    </w:r>
    <w:r w:rsidR="003C2C76">
      <w:t>17</w:t>
    </w:r>
    <w:r>
      <w:fldChar w:fldCharType="end"/>
    </w:r>
  </w:p>
  <w:p w14:paraId="45CA142C" w14:textId="77777777" w:rsidR="00820D32" w:rsidRDefault="00820D32"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2CE6E" w14:textId="77777777" w:rsidR="00944500" w:rsidRPr="00C47AD2" w:rsidRDefault="00944500">
      <w:pPr>
        <w:rPr>
          <w:rFonts w:ascii="Arial" w:hAnsi="Arial"/>
          <w:sz w:val="12"/>
        </w:rPr>
      </w:pPr>
      <w:r>
        <w:separator/>
      </w:r>
    </w:p>
  </w:footnote>
  <w:footnote w:type="continuationSeparator" w:id="0">
    <w:p w14:paraId="4001DB7E" w14:textId="77777777" w:rsidR="00944500" w:rsidRPr="00C47AD2" w:rsidRDefault="00944500">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706D00"/>
    <w:multiLevelType w:val="hybridMultilevel"/>
    <w:tmpl w:val="D5582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21EEE"/>
    <w:multiLevelType w:val="hybridMultilevel"/>
    <w:tmpl w:val="B1022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E723A7"/>
    <w:multiLevelType w:val="hybridMultilevel"/>
    <w:tmpl w:val="F70E9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8" w15:restartNumberingAfterBreak="0">
    <w:nsid w:val="121444F5"/>
    <w:multiLevelType w:val="hybridMultilevel"/>
    <w:tmpl w:val="74821FEE"/>
    <w:lvl w:ilvl="0" w:tplc="59F8ED8C">
      <w:start w:val="1"/>
      <w:numFmt w:val="bullet"/>
      <w:lvlText w:val="-"/>
      <w:lvlJc w:val="left"/>
      <w:pPr>
        <w:tabs>
          <w:tab w:val="num" w:pos="720"/>
        </w:tabs>
        <w:ind w:left="720" w:hanging="360"/>
      </w:pPr>
      <w:rPr>
        <w:rFonts w:ascii="Arial" w:hAnsi="Arial" w:hint="default"/>
      </w:rPr>
    </w:lvl>
    <w:lvl w:ilvl="1" w:tplc="BE16D670" w:tentative="1">
      <w:start w:val="1"/>
      <w:numFmt w:val="bullet"/>
      <w:lvlText w:val="-"/>
      <w:lvlJc w:val="left"/>
      <w:pPr>
        <w:tabs>
          <w:tab w:val="num" w:pos="1440"/>
        </w:tabs>
        <w:ind w:left="1440" w:hanging="360"/>
      </w:pPr>
      <w:rPr>
        <w:rFonts w:ascii="Arial" w:hAnsi="Arial" w:hint="default"/>
      </w:rPr>
    </w:lvl>
    <w:lvl w:ilvl="2" w:tplc="28ACDD2E" w:tentative="1">
      <w:start w:val="1"/>
      <w:numFmt w:val="bullet"/>
      <w:lvlText w:val="-"/>
      <w:lvlJc w:val="left"/>
      <w:pPr>
        <w:tabs>
          <w:tab w:val="num" w:pos="2160"/>
        </w:tabs>
        <w:ind w:left="2160" w:hanging="360"/>
      </w:pPr>
      <w:rPr>
        <w:rFonts w:ascii="Arial" w:hAnsi="Arial" w:hint="default"/>
      </w:rPr>
    </w:lvl>
    <w:lvl w:ilvl="3" w:tplc="C1D24EAA" w:tentative="1">
      <w:start w:val="1"/>
      <w:numFmt w:val="bullet"/>
      <w:lvlText w:val="-"/>
      <w:lvlJc w:val="left"/>
      <w:pPr>
        <w:tabs>
          <w:tab w:val="num" w:pos="2880"/>
        </w:tabs>
        <w:ind w:left="2880" w:hanging="360"/>
      </w:pPr>
      <w:rPr>
        <w:rFonts w:ascii="Arial" w:hAnsi="Arial" w:hint="default"/>
      </w:rPr>
    </w:lvl>
    <w:lvl w:ilvl="4" w:tplc="234C7B00" w:tentative="1">
      <w:start w:val="1"/>
      <w:numFmt w:val="bullet"/>
      <w:lvlText w:val="-"/>
      <w:lvlJc w:val="left"/>
      <w:pPr>
        <w:tabs>
          <w:tab w:val="num" w:pos="3600"/>
        </w:tabs>
        <w:ind w:left="3600" w:hanging="360"/>
      </w:pPr>
      <w:rPr>
        <w:rFonts w:ascii="Arial" w:hAnsi="Arial" w:hint="default"/>
      </w:rPr>
    </w:lvl>
    <w:lvl w:ilvl="5" w:tplc="43EE7DE8" w:tentative="1">
      <w:start w:val="1"/>
      <w:numFmt w:val="bullet"/>
      <w:lvlText w:val="-"/>
      <w:lvlJc w:val="left"/>
      <w:pPr>
        <w:tabs>
          <w:tab w:val="num" w:pos="4320"/>
        </w:tabs>
        <w:ind w:left="4320" w:hanging="360"/>
      </w:pPr>
      <w:rPr>
        <w:rFonts w:ascii="Arial" w:hAnsi="Arial" w:hint="default"/>
      </w:rPr>
    </w:lvl>
    <w:lvl w:ilvl="6" w:tplc="9EC6B494" w:tentative="1">
      <w:start w:val="1"/>
      <w:numFmt w:val="bullet"/>
      <w:lvlText w:val="-"/>
      <w:lvlJc w:val="left"/>
      <w:pPr>
        <w:tabs>
          <w:tab w:val="num" w:pos="5040"/>
        </w:tabs>
        <w:ind w:left="5040" w:hanging="360"/>
      </w:pPr>
      <w:rPr>
        <w:rFonts w:ascii="Arial" w:hAnsi="Arial" w:hint="default"/>
      </w:rPr>
    </w:lvl>
    <w:lvl w:ilvl="7" w:tplc="03AE6342" w:tentative="1">
      <w:start w:val="1"/>
      <w:numFmt w:val="bullet"/>
      <w:lvlText w:val="-"/>
      <w:lvlJc w:val="left"/>
      <w:pPr>
        <w:tabs>
          <w:tab w:val="num" w:pos="5760"/>
        </w:tabs>
        <w:ind w:left="5760" w:hanging="360"/>
      </w:pPr>
      <w:rPr>
        <w:rFonts w:ascii="Arial" w:hAnsi="Arial" w:hint="default"/>
      </w:rPr>
    </w:lvl>
    <w:lvl w:ilvl="8" w:tplc="46E2DE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FD4CD6"/>
    <w:multiLevelType w:val="multilevel"/>
    <w:tmpl w:val="B7A276C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46"/>
        </w:tabs>
        <w:ind w:left="846" w:hanging="576"/>
      </w:pPr>
      <w:rPr>
        <w:rFonts w:hint="default"/>
        <w:sz w:val="32"/>
        <w:szCs w:val="32"/>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1794D21"/>
    <w:multiLevelType w:val="hybridMultilevel"/>
    <w:tmpl w:val="7526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337D18"/>
    <w:multiLevelType w:val="hybridMultilevel"/>
    <w:tmpl w:val="8DC651DC"/>
    <w:lvl w:ilvl="0" w:tplc="D096838C">
      <w:start w:val="1"/>
      <w:numFmt w:val="bullet"/>
      <w:lvlText w:val="-"/>
      <w:lvlJc w:val="left"/>
      <w:pPr>
        <w:tabs>
          <w:tab w:val="num" w:pos="720"/>
        </w:tabs>
        <w:ind w:left="720" w:hanging="360"/>
      </w:pPr>
      <w:rPr>
        <w:rFonts w:ascii="Arial" w:hAnsi="Arial" w:hint="default"/>
      </w:rPr>
    </w:lvl>
    <w:lvl w:ilvl="1" w:tplc="05EEE668" w:tentative="1">
      <w:start w:val="1"/>
      <w:numFmt w:val="bullet"/>
      <w:lvlText w:val="-"/>
      <w:lvlJc w:val="left"/>
      <w:pPr>
        <w:tabs>
          <w:tab w:val="num" w:pos="1440"/>
        </w:tabs>
        <w:ind w:left="1440" w:hanging="360"/>
      </w:pPr>
      <w:rPr>
        <w:rFonts w:ascii="Arial" w:hAnsi="Arial" w:hint="default"/>
      </w:rPr>
    </w:lvl>
    <w:lvl w:ilvl="2" w:tplc="DC9E1F40" w:tentative="1">
      <w:start w:val="1"/>
      <w:numFmt w:val="bullet"/>
      <w:lvlText w:val="-"/>
      <w:lvlJc w:val="left"/>
      <w:pPr>
        <w:tabs>
          <w:tab w:val="num" w:pos="2160"/>
        </w:tabs>
        <w:ind w:left="2160" w:hanging="360"/>
      </w:pPr>
      <w:rPr>
        <w:rFonts w:ascii="Arial" w:hAnsi="Arial" w:hint="default"/>
      </w:rPr>
    </w:lvl>
    <w:lvl w:ilvl="3" w:tplc="483A40BA" w:tentative="1">
      <w:start w:val="1"/>
      <w:numFmt w:val="bullet"/>
      <w:lvlText w:val="-"/>
      <w:lvlJc w:val="left"/>
      <w:pPr>
        <w:tabs>
          <w:tab w:val="num" w:pos="2880"/>
        </w:tabs>
        <w:ind w:left="2880" w:hanging="360"/>
      </w:pPr>
      <w:rPr>
        <w:rFonts w:ascii="Arial" w:hAnsi="Arial" w:hint="default"/>
      </w:rPr>
    </w:lvl>
    <w:lvl w:ilvl="4" w:tplc="9CFAC3F8" w:tentative="1">
      <w:start w:val="1"/>
      <w:numFmt w:val="bullet"/>
      <w:lvlText w:val="-"/>
      <w:lvlJc w:val="left"/>
      <w:pPr>
        <w:tabs>
          <w:tab w:val="num" w:pos="3600"/>
        </w:tabs>
        <w:ind w:left="3600" w:hanging="360"/>
      </w:pPr>
      <w:rPr>
        <w:rFonts w:ascii="Arial" w:hAnsi="Arial" w:hint="default"/>
      </w:rPr>
    </w:lvl>
    <w:lvl w:ilvl="5" w:tplc="ADC046A0" w:tentative="1">
      <w:start w:val="1"/>
      <w:numFmt w:val="bullet"/>
      <w:lvlText w:val="-"/>
      <w:lvlJc w:val="left"/>
      <w:pPr>
        <w:tabs>
          <w:tab w:val="num" w:pos="4320"/>
        </w:tabs>
        <w:ind w:left="4320" w:hanging="360"/>
      </w:pPr>
      <w:rPr>
        <w:rFonts w:ascii="Arial" w:hAnsi="Arial" w:hint="default"/>
      </w:rPr>
    </w:lvl>
    <w:lvl w:ilvl="6" w:tplc="B71E9082" w:tentative="1">
      <w:start w:val="1"/>
      <w:numFmt w:val="bullet"/>
      <w:lvlText w:val="-"/>
      <w:lvlJc w:val="left"/>
      <w:pPr>
        <w:tabs>
          <w:tab w:val="num" w:pos="5040"/>
        </w:tabs>
        <w:ind w:left="5040" w:hanging="360"/>
      </w:pPr>
      <w:rPr>
        <w:rFonts w:ascii="Arial" w:hAnsi="Arial" w:hint="default"/>
      </w:rPr>
    </w:lvl>
    <w:lvl w:ilvl="7" w:tplc="6E52A14C" w:tentative="1">
      <w:start w:val="1"/>
      <w:numFmt w:val="bullet"/>
      <w:lvlText w:val="-"/>
      <w:lvlJc w:val="left"/>
      <w:pPr>
        <w:tabs>
          <w:tab w:val="num" w:pos="5760"/>
        </w:tabs>
        <w:ind w:left="5760" w:hanging="360"/>
      </w:pPr>
      <w:rPr>
        <w:rFonts w:ascii="Arial" w:hAnsi="Arial" w:hint="default"/>
      </w:rPr>
    </w:lvl>
    <w:lvl w:ilvl="8" w:tplc="65665D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A72875"/>
    <w:multiLevelType w:val="hybridMultilevel"/>
    <w:tmpl w:val="AB16E9C4"/>
    <w:lvl w:ilvl="0" w:tplc="A41EAABC">
      <w:start w:val="1"/>
      <w:numFmt w:val="bullet"/>
      <w:lvlText w:val="-"/>
      <w:lvlJc w:val="left"/>
      <w:pPr>
        <w:tabs>
          <w:tab w:val="num" w:pos="720"/>
        </w:tabs>
        <w:ind w:left="720" w:hanging="360"/>
      </w:pPr>
      <w:rPr>
        <w:rFonts w:ascii="Arial" w:hAnsi="Arial" w:hint="default"/>
      </w:rPr>
    </w:lvl>
    <w:lvl w:ilvl="1" w:tplc="90768030" w:tentative="1">
      <w:start w:val="1"/>
      <w:numFmt w:val="bullet"/>
      <w:lvlText w:val="-"/>
      <w:lvlJc w:val="left"/>
      <w:pPr>
        <w:tabs>
          <w:tab w:val="num" w:pos="1440"/>
        </w:tabs>
        <w:ind w:left="1440" w:hanging="360"/>
      </w:pPr>
      <w:rPr>
        <w:rFonts w:ascii="Arial" w:hAnsi="Arial" w:hint="default"/>
      </w:rPr>
    </w:lvl>
    <w:lvl w:ilvl="2" w:tplc="13EC9FC6" w:tentative="1">
      <w:start w:val="1"/>
      <w:numFmt w:val="bullet"/>
      <w:lvlText w:val="-"/>
      <w:lvlJc w:val="left"/>
      <w:pPr>
        <w:tabs>
          <w:tab w:val="num" w:pos="2160"/>
        </w:tabs>
        <w:ind w:left="2160" w:hanging="360"/>
      </w:pPr>
      <w:rPr>
        <w:rFonts w:ascii="Arial" w:hAnsi="Arial" w:hint="default"/>
      </w:rPr>
    </w:lvl>
    <w:lvl w:ilvl="3" w:tplc="E0ACBDA6" w:tentative="1">
      <w:start w:val="1"/>
      <w:numFmt w:val="bullet"/>
      <w:lvlText w:val="-"/>
      <w:lvlJc w:val="left"/>
      <w:pPr>
        <w:tabs>
          <w:tab w:val="num" w:pos="2880"/>
        </w:tabs>
        <w:ind w:left="2880" w:hanging="360"/>
      </w:pPr>
      <w:rPr>
        <w:rFonts w:ascii="Arial" w:hAnsi="Arial" w:hint="default"/>
      </w:rPr>
    </w:lvl>
    <w:lvl w:ilvl="4" w:tplc="239A41BE" w:tentative="1">
      <w:start w:val="1"/>
      <w:numFmt w:val="bullet"/>
      <w:lvlText w:val="-"/>
      <w:lvlJc w:val="left"/>
      <w:pPr>
        <w:tabs>
          <w:tab w:val="num" w:pos="3600"/>
        </w:tabs>
        <w:ind w:left="3600" w:hanging="360"/>
      </w:pPr>
      <w:rPr>
        <w:rFonts w:ascii="Arial" w:hAnsi="Arial" w:hint="default"/>
      </w:rPr>
    </w:lvl>
    <w:lvl w:ilvl="5" w:tplc="9A2E6DD6" w:tentative="1">
      <w:start w:val="1"/>
      <w:numFmt w:val="bullet"/>
      <w:lvlText w:val="-"/>
      <w:lvlJc w:val="left"/>
      <w:pPr>
        <w:tabs>
          <w:tab w:val="num" w:pos="4320"/>
        </w:tabs>
        <w:ind w:left="4320" w:hanging="360"/>
      </w:pPr>
      <w:rPr>
        <w:rFonts w:ascii="Arial" w:hAnsi="Arial" w:hint="default"/>
      </w:rPr>
    </w:lvl>
    <w:lvl w:ilvl="6" w:tplc="080C21B4" w:tentative="1">
      <w:start w:val="1"/>
      <w:numFmt w:val="bullet"/>
      <w:lvlText w:val="-"/>
      <w:lvlJc w:val="left"/>
      <w:pPr>
        <w:tabs>
          <w:tab w:val="num" w:pos="5040"/>
        </w:tabs>
        <w:ind w:left="5040" w:hanging="360"/>
      </w:pPr>
      <w:rPr>
        <w:rFonts w:ascii="Arial" w:hAnsi="Arial" w:hint="default"/>
      </w:rPr>
    </w:lvl>
    <w:lvl w:ilvl="7" w:tplc="58A659B6" w:tentative="1">
      <w:start w:val="1"/>
      <w:numFmt w:val="bullet"/>
      <w:lvlText w:val="-"/>
      <w:lvlJc w:val="left"/>
      <w:pPr>
        <w:tabs>
          <w:tab w:val="num" w:pos="5760"/>
        </w:tabs>
        <w:ind w:left="5760" w:hanging="360"/>
      </w:pPr>
      <w:rPr>
        <w:rFonts w:ascii="Arial" w:hAnsi="Arial" w:hint="default"/>
      </w:rPr>
    </w:lvl>
    <w:lvl w:ilvl="8" w:tplc="FEBAC2D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D42862"/>
    <w:multiLevelType w:val="hybridMultilevel"/>
    <w:tmpl w:val="F3442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D3B3BF9"/>
    <w:multiLevelType w:val="hybridMultilevel"/>
    <w:tmpl w:val="FA06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ADB6E9D"/>
    <w:multiLevelType w:val="hybridMultilevel"/>
    <w:tmpl w:val="BA7A6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551759"/>
    <w:multiLevelType w:val="hybridMultilevel"/>
    <w:tmpl w:val="D83ABC0C"/>
    <w:lvl w:ilvl="0" w:tplc="9C3674F4">
      <w:start w:val="1"/>
      <w:numFmt w:val="bullet"/>
      <w:lvlText w:val="-"/>
      <w:lvlJc w:val="left"/>
      <w:pPr>
        <w:tabs>
          <w:tab w:val="num" w:pos="720"/>
        </w:tabs>
        <w:ind w:left="720" w:hanging="360"/>
      </w:pPr>
      <w:rPr>
        <w:rFonts w:ascii="Arial" w:hAnsi="Arial" w:hint="default"/>
      </w:rPr>
    </w:lvl>
    <w:lvl w:ilvl="1" w:tplc="4980239A" w:tentative="1">
      <w:start w:val="1"/>
      <w:numFmt w:val="bullet"/>
      <w:lvlText w:val="-"/>
      <w:lvlJc w:val="left"/>
      <w:pPr>
        <w:tabs>
          <w:tab w:val="num" w:pos="1440"/>
        </w:tabs>
        <w:ind w:left="1440" w:hanging="360"/>
      </w:pPr>
      <w:rPr>
        <w:rFonts w:ascii="Arial" w:hAnsi="Arial" w:hint="default"/>
      </w:rPr>
    </w:lvl>
    <w:lvl w:ilvl="2" w:tplc="4AC27A64" w:tentative="1">
      <w:start w:val="1"/>
      <w:numFmt w:val="bullet"/>
      <w:lvlText w:val="-"/>
      <w:lvlJc w:val="left"/>
      <w:pPr>
        <w:tabs>
          <w:tab w:val="num" w:pos="2160"/>
        </w:tabs>
        <w:ind w:left="2160" w:hanging="360"/>
      </w:pPr>
      <w:rPr>
        <w:rFonts w:ascii="Arial" w:hAnsi="Arial" w:hint="default"/>
      </w:rPr>
    </w:lvl>
    <w:lvl w:ilvl="3" w:tplc="D518AEC8" w:tentative="1">
      <w:start w:val="1"/>
      <w:numFmt w:val="bullet"/>
      <w:lvlText w:val="-"/>
      <w:lvlJc w:val="left"/>
      <w:pPr>
        <w:tabs>
          <w:tab w:val="num" w:pos="2880"/>
        </w:tabs>
        <w:ind w:left="2880" w:hanging="360"/>
      </w:pPr>
      <w:rPr>
        <w:rFonts w:ascii="Arial" w:hAnsi="Arial" w:hint="default"/>
      </w:rPr>
    </w:lvl>
    <w:lvl w:ilvl="4" w:tplc="DFE4B5DC" w:tentative="1">
      <w:start w:val="1"/>
      <w:numFmt w:val="bullet"/>
      <w:lvlText w:val="-"/>
      <w:lvlJc w:val="left"/>
      <w:pPr>
        <w:tabs>
          <w:tab w:val="num" w:pos="3600"/>
        </w:tabs>
        <w:ind w:left="3600" w:hanging="360"/>
      </w:pPr>
      <w:rPr>
        <w:rFonts w:ascii="Arial" w:hAnsi="Arial" w:hint="default"/>
      </w:rPr>
    </w:lvl>
    <w:lvl w:ilvl="5" w:tplc="30D00ADC" w:tentative="1">
      <w:start w:val="1"/>
      <w:numFmt w:val="bullet"/>
      <w:lvlText w:val="-"/>
      <w:lvlJc w:val="left"/>
      <w:pPr>
        <w:tabs>
          <w:tab w:val="num" w:pos="4320"/>
        </w:tabs>
        <w:ind w:left="4320" w:hanging="360"/>
      </w:pPr>
      <w:rPr>
        <w:rFonts w:ascii="Arial" w:hAnsi="Arial" w:hint="default"/>
      </w:rPr>
    </w:lvl>
    <w:lvl w:ilvl="6" w:tplc="073ABDAE" w:tentative="1">
      <w:start w:val="1"/>
      <w:numFmt w:val="bullet"/>
      <w:lvlText w:val="-"/>
      <w:lvlJc w:val="left"/>
      <w:pPr>
        <w:tabs>
          <w:tab w:val="num" w:pos="5040"/>
        </w:tabs>
        <w:ind w:left="5040" w:hanging="360"/>
      </w:pPr>
      <w:rPr>
        <w:rFonts w:ascii="Arial" w:hAnsi="Arial" w:hint="default"/>
      </w:rPr>
    </w:lvl>
    <w:lvl w:ilvl="7" w:tplc="2E40C7FC" w:tentative="1">
      <w:start w:val="1"/>
      <w:numFmt w:val="bullet"/>
      <w:lvlText w:val="-"/>
      <w:lvlJc w:val="left"/>
      <w:pPr>
        <w:tabs>
          <w:tab w:val="num" w:pos="5760"/>
        </w:tabs>
        <w:ind w:left="5760" w:hanging="360"/>
      </w:pPr>
      <w:rPr>
        <w:rFonts w:ascii="Arial" w:hAnsi="Arial" w:hint="default"/>
      </w:rPr>
    </w:lvl>
    <w:lvl w:ilvl="8" w:tplc="C994AC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CC72D6"/>
    <w:multiLevelType w:val="hybridMultilevel"/>
    <w:tmpl w:val="BB94B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145509"/>
    <w:multiLevelType w:val="hybridMultilevel"/>
    <w:tmpl w:val="26CCE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5F33B4"/>
    <w:multiLevelType w:val="hybridMultilevel"/>
    <w:tmpl w:val="60A297EC"/>
    <w:lvl w:ilvl="0" w:tplc="E7100AEA">
      <w:start w:val="1"/>
      <w:numFmt w:val="bullet"/>
      <w:lvlText w:val="-"/>
      <w:lvlJc w:val="left"/>
      <w:pPr>
        <w:tabs>
          <w:tab w:val="num" w:pos="720"/>
        </w:tabs>
        <w:ind w:left="720" w:hanging="360"/>
      </w:pPr>
      <w:rPr>
        <w:rFonts w:ascii="Arial" w:hAnsi="Arial" w:hint="default"/>
      </w:rPr>
    </w:lvl>
    <w:lvl w:ilvl="1" w:tplc="ED0ED9E4" w:tentative="1">
      <w:start w:val="1"/>
      <w:numFmt w:val="bullet"/>
      <w:lvlText w:val="-"/>
      <w:lvlJc w:val="left"/>
      <w:pPr>
        <w:tabs>
          <w:tab w:val="num" w:pos="1440"/>
        </w:tabs>
        <w:ind w:left="1440" w:hanging="360"/>
      </w:pPr>
      <w:rPr>
        <w:rFonts w:ascii="Arial" w:hAnsi="Arial" w:hint="default"/>
      </w:rPr>
    </w:lvl>
    <w:lvl w:ilvl="2" w:tplc="7D129E86" w:tentative="1">
      <w:start w:val="1"/>
      <w:numFmt w:val="bullet"/>
      <w:lvlText w:val="-"/>
      <w:lvlJc w:val="left"/>
      <w:pPr>
        <w:tabs>
          <w:tab w:val="num" w:pos="2160"/>
        </w:tabs>
        <w:ind w:left="2160" w:hanging="360"/>
      </w:pPr>
      <w:rPr>
        <w:rFonts w:ascii="Arial" w:hAnsi="Arial" w:hint="default"/>
      </w:rPr>
    </w:lvl>
    <w:lvl w:ilvl="3" w:tplc="FB34C32E" w:tentative="1">
      <w:start w:val="1"/>
      <w:numFmt w:val="bullet"/>
      <w:lvlText w:val="-"/>
      <w:lvlJc w:val="left"/>
      <w:pPr>
        <w:tabs>
          <w:tab w:val="num" w:pos="2880"/>
        </w:tabs>
        <w:ind w:left="2880" w:hanging="360"/>
      </w:pPr>
      <w:rPr>
        <w:rFonts w:ascii="Arial" w:hAnsi="Arial" w:hint="default"/>
      </w:rPr>
    </w:lvl>
    <w:lvl w:ilvl="4" w:tplc="6C325876" w:tentative="1">
      <w:start w:val="1"/>
      <w:numFmt w:val="bullet"/>
      <w:lvlText w:val="-"/>
      <w:lvlJc w:val="left"/>
      <w:pPr>
        <w:tabs>
          <w:tab w:val="num" w:pos="3600"/>
        </w:tabs>
        <w:ind w:left="3600" w:hanging="360"/>
      </w:pPr>
      <w:rPr>
        <w:rFonts w:ascii="Arial" w:hAnsi="Arial" w:hint="default"/>
      </w:rPr>
    </w:lvl>
    <w:lvl w:ilvl="5" w:tplc="40DE1248" w:tentative="1">
      <w:start w:val="1"/>
      <w:numFmt w:val="bullet"/>
      <w:lvlText w:val="-"/>
      <w:lvlJc w:val="left"/>
      <w:pPr>
        <w:tabs>
          <w:tab w:val="num" w:pos="4320"/>
        </w:tabs>
        <w:ind w:left="4320" w:hanging="360"/>
      </w:pPr>
      <w:rPr>
        <w:rFonts w:ascii="Arial" w:hAnsi="Arial" w:hint="default"/>
      </w:rPr>
    </w:lvl>
    <w:lvl w:ilvl="6" w:tplc="CAD26F0C" w:tentative="1">
      <w:start w:val="1"/>
      <w:numFmt w:val="bullet"/>
      <w:lvlText w:val="-"/>
      <w:lvlJc w:val="left"/>
      <w:pPr>
        <w:tabs>
          <w:tab w:val="num" w:pos="5040"/>
        </w:tabs>
        <w:ind w:left="5040" w:hanging="360"/>
      </w:pPr>
      <w:rPr>
        <w:rFonts w:ascii="Arial" w:hAnsi="Arial" w:hint="default"/>
      </w:rPr>
    </w:lvl>
    <w:lvl w:ilvl="7" w:tplc="AA786058" w:tentative="1">
      <w:start w:val="1"/>
      <w:numFmt w:val="bullet"/>
      <w:lvlText w:val="-"/>
      <w:lvlJc w:val="left"/>
      <w:pPr>
        <w:tabs>
          <w:tab w:val="num" w:pos="5760"/>
        </w:tabs>
        <w:ind w:left="5760" w:hanging="360"/>
      </w:pPr>
      <w:rPr>
        <w:rFonts w:ascii="Arial" w:hAnsi="Arial" w:hint="default"/>
      </w:rPr>
    </w:lvl>
    <w:lvl w:ilvl="8" w:tplc="7526A35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6646FE7"/>
    <w:multiLevelType w:val="hybridMultilevel"/>
    <w:tmpl w:val="CB44696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ED10E9"/>
    <w:multiLevelType w:val="hybridMultilevel"/>
    <w:tmpl w:val="E75AEC22"/>
    <w:lvl w:ilvl="0" w:tplc="02AAA4F6">
      <w:start w:val="1"/>
      <w:numFmt w:val="bullet"/>
      <w:lvlText w:val="-"/>
      <w:lvlJc w:val="left"/>
      <w:pPr>
        <w:ind w:left="338" w:hanging="360"/>
      </w:pPr>
      <w:rPr>
        <w:rFonts w:ascii="Times New Roman" w:eastAsiaTheme="minorEastAsia" w:hAnsi="Times New Roman" w:cs="Times New Roman" w:hint="default"/>
      </w:rPr>
    </w:lvl>
    <w:lvl w:ilvl="1" w:tplc="04090003" w:tentative="1">
      <w:start w:val="1"/>
      <w:numFmt w:val="bullet"/>
      <w:lvlText w:val=""/>
      <w:lvlJc w:val="left"/>
      <w:pPr>
        <w:ind w:left="778" w:hanging="400"/>
      </w:pPr>
      <w:rPr>
        <w:rFonts w:ascii="Wingdings" w:hAnsi="Wingdings" w:hint="default"/>
      </w:rPr>
    </w:lvl>
    <w:lvl w:ilvl="2" w:tplc="04090005" w:tentative="1">
      <w:start w:val="1"/>
      <w:numFmt w:val="bullet"/>
      <w:lvlText w:val=""/>
      <w:lvlJc w:val="left"/>
      <w:pPr>
        <w:ind w:left="1178" w:hanging="400"/>
      </w:pPr>
      <w:rPr>
        <w:rFonts w:ascii="Wingdings" w:hAnsi="Wingdings" w:hint="default"/>
      </w:rPr>
    </w:lvl>
    <w:lvl w:ilvl="3" w:tplc="04090001" w:tentative="1">
      <w:start w:val="1"/>
      <w:numFmt w:val="bullet"/>
      <w:lvlText w:val=""/>
      <w:lvlJc w:val="left"/>
      <w:pPr>
        <w:ind w:left="1578" w:hanging="400"/>
      </w:pPr>
      <w:rPr>
        <w:rFonts w:ascii="Wingdings" w:hAnsi="Wingdings" w:hint="default"/>
      </w:rPr>
    </w:lvl>
    <w:lvl w:ilvl="4" w:tplc="04090003" w:tentative="1">
      <w:start w:val="1"/>
      <w:numFmt w:val="bullet"/>
      <w:lvlText w:val=""/>
      <w:lvlJc w:val="left"/>
      <w:pPr>
        <w:ind w:left="1978" w:hanging="400"/>
      </w:pPr>
      <w:rPr>
        <w:rFonts w:ascii="Wingdings" w:hAnsi="Wingdings" w:hint="default"/>
      </w:rPr>
    </w:lvl>
    <w:lvl w:ilvl="5" w:tplc="04090005" w:tentative="1">
      <w:start w:val="1"/>
      <w:numFmt w:val="bullet"/>
      <w:lvlText w:val=""/>
      <w:lvlJc w:val="left"/>
      <w:pPr>
        <w:ind w:left="2378" w:hanging="400"/>
      </w:pPr>
      <w:rPr>
        <w:rFonts w:ascii="Wingdings" w:hAnsi="Wingdings" w:hint="default"/>
      </w:rPr>
    </w:lvl>
    <w:lvl w:ilvl="6" w:tplc="04090001" w:tentative="1">
      <w:start w:val="1"/>
      <w:numFmt w:val="bullet"/>
      <w:lvlText w:val=""/>
      <w:lvlJc w:val="left"/>
      <w:pPr>
        <w:ind w:left="2778" w:hanging="400"/>
      </w:pPr>
      <w:rPr>
        <w:rFonts w:ascii="Wingdings" w:hAnsi="Wingdings" w:hint="default"/>
      </w:rPr>
    </w:lvl>
    <w:lvl w:ilvl="7" w:tplc="04090003" w:tentative="1">
      <w:start w:val="1"/>
      <w:numFmt w:val="bullet"/>
      <w:lvlText w:val=""/>
      <w:lvlJc w:val="left"/>
      <w:pPr>
        <w:ind w:left="3178" w:hanging="400"/>
      </w:pPr>
      <w:rPr>
        <w:rFonts w:ascii="Wingdings" w:hAnsi="Wingdings" w:hint="default"/>
      </w:rPr>
    </w:lvl>
    <w:lvl w:ilvl="8" w:tplc="04090005" w:tentative="1">
      <w:start w:val="1"/>
      <w:numFmt w:val="bullet"/>
      <w:lvlText w:val=""/>
      <w:lvlJc w:val="left"/>
      <w:pPr>
        <w:ind w:left="3578" w:hanging="400"/>
      </w:pPr>
      <w:rPr>
        <w:rFonts w:ascii="Wingdings" w:hAnsi="Wingdings" w:hint="default"/>
      </w:rPr>
    </w:lvl>
  </w:abstractNum>
  <w:abstractNum w:abstractNumId="31" w15:restartNumberingAfterBreak="0">
    <w:nsid w:val="57C90F62"/>
    <w:multiLevelType w:val="hybridMultilevel"/>
    <w:tmpl w:val="6EE6FDB6"/>
    <w:lvl w:ilvl="0" w:tplc="8BE08896">
      <w:start w:val="1"/>
      <w:numFmt w:val="lowerLetter"/>
      <w:lvlText w:val="(%1)"/>
      <w:lvlJc w:val="left"/>
      <w:pPr>
        <w:ind w:left="2833" w:hanging="360"/>
      </w:pPr>
      <w:rPr>
        <w:rFonts w:hint="default"/>
      </w:rPr>
    </w:lvl>
    <w:lvl w:ilvl="1" w:tplc="04090019" w:tentative="1">
      <w:start w:val="1"/>
      <w:numFmt w:val="upperLetter"/>
      <w:lvlText w:val="%2."/>
      <w:lvlJc w:val="left"/>
      <w:pPr>
        <w:ind w:left="3273" w:hanging="400"/>
      </w:pPr>
    </w:lvl>
    <w:lvl w:ilvl="2" w:tplc="0409001B" w:tentative="1">
      <w:start w:val="1"/>
      <w:numFmt w:val="lowerRoman"/>
      <w:lvlText w:val="%3."/>
      <w:lvlJc w:val="right"/>
      <w:pPr>
        <w:ind w:left="3673" w:hanging="400"/>
      </w:pPr>
    </w:lvl>
    <w:lvl w:ilvl="3" w:tplc="0409000F" w:tentative="1">
      <w:start w:val="1"/>
      <w:numFmt w:val="decimal"/>
      <w:lvlText w:val="%4."/>
      <w:lvlJc w:val="left"/>
      <w:pPr>
        <w:ind w:left="4073" w:hanging="400"/>
      </w:pPr>
    </w:lvl>
    <w:lvl w:ilvl="4" w:tplc="04090019" w:tentative="1">
      <w:start w:val="1"/>
      <w:numFmt w:val="upperLetter"/>
      <w:lvlText w:val="%5."/>
      <w:lvlJc w:val="left"/>
      <w:pPr>
        <w:ind w:left="4473" w:hanging="400"/>
      </w:pPr>
    </w:lvl>
    <w:lvl w:ilvl="5" w:tplc="0409001B" w:tentative="1">
      <w:start w:val="1"/>
      <w:numFmt w:val="lowerRoman"/>
      <w:lvlText w:val="%6."/>
      <w:lvlJc w:val="right"/>
      <w:pPr>
        <w:ind w:left="4873" w:hanging="400"/>
      </w:pPr>
    </w:lvl>
    <w:lvl w:ilvl="6" w:tplc="0409000F" w:tentative="1">
      <w:start w:val="1"/>
      <w:numFmt w:val="decimal"/>
      <w:lvlText w:val="%7."/>
      <w:lvlJc w:val="left"/>
      <w:pPr>
        <w:ind w:left="5273" w:hanging="400"/>
      </w:pPr>
    </w:lvl>
    <w:lvl w:ilvl="7" w:tplc="04090019" w:tentative="1">
      <w:start w:val="1"/>
      <w:numFmt w:val="upperLetter"/>
      <w:lvlText w:val="%8."/>
      <w:lvlJc w:val="left"/>
      <w:pPr>
        <w:ind w:left="5673" w:hanging="400"/>
      </w:pPr>
    </w:lvl>
    <w:lvl w:ilvl="8" w:tplc="0409001B" w:tentative="1">
      <w:start w:val="1"/>
      <w:numFmt w:val="lowerRoman"/>
      <w:lvlText w:val="%9."/>
      <w:lvlJc w:val="right"/>
      <w:pPr>
        <w:ind w:left="6073" w:hanging="400"/>
      </w:pPr>
    </w:lvl>
  </w:abstractNum>
  <w:abstractNum w:abstractNumId="32" w15:restartNumberingAfterBreak="0">
    <w:nsid w:val="5D00081F"/>
    <w:multiLevelType w:val="hybridMultilevel"/>
    <w:tmpl w:val="9CD64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8A4144"/>
    <w:multiLevelType w:val="multilevel"/>
    <w:tmpl w:val="25E05A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8EE3CE3"/>
    <w:multiLevelType w:val="hybridMultilevel"/>
    <w:tmpl w:val="0DD054EA"/>
    <w:lvl w:ilvl="0" w:tplc="F154DE7A">
      <w:start w:val="1"/>
      <w:numFmt w:val="bullet"/>
      <w:lvlText w:val="-"/>
      <w:lvlJc w:val="left"/>
      <w:pPr>
        <w:tabs>
          <w:tab w:val="num" w:pos="720"/>
        </w:tabs>
        <w:ind w:left="720" w:hanging="360"/>
      </w:pPr>
      <w:rPr>
        <w:rFonts w:ascii="Arial" w:hAnsi="Arial" w:hint="default"/>
      </w:rPr>
    </w:lvl>
    <w:lvl w:ilvl="1" w:tplc="A54CE5D0" w:tentative="1">
      <w:start w:val="1"/>
      <w:numFmt w:val="bullet"/>
      <w:lvlText w:val="-"/>
      <w:lvlJc w:val="left"/>
      <w:pPr>
        <w:tabs>
          <w:tab w:val="num" w:pos="1440"/>
        </w:tabs>
        <w:ind w:left="1440" w:hanging="360"/>
      </w:pPr>
      <w:rPr>
        <w:rFonts w:ascii="Arial" w:hAnsi="Arial" w:hint="default"/>
      </w:rPr>
    </w:lvl>
    <w:lvl w:ilvl="2" w:tplc="1C5E9986" w:tentative="1">
      <w:start w:val="1"/>
      <w:numFmt w:val="bullet"/>
      <w:lvlText w:val="-"/>
      <w:lvlJc w:val="left"/>
      <w:pPr>
        <w:tabs>
          <w:tab w:val="num" w:pos="2160"/>
        </w:tabs>
        <w:ind w:left="2160" w:hanging="360"/>
      </w:pPr>
      <w:rPr>
        <w:rFonts w:ascii="Arial" w:hAnsi="Arial" w:hint="default"/>
      </w:rPr>
    </w:lvl>
    <w:lvl w:ilvl="3" w:tplc="20ACCD9A" w:tentative="1">
      <w:start w:val="1"/>
      <w:numFmt w:val="bullet"/>
      <w:lvlText w:val="-"/>
      <w:lvlJc w:val="left"/>
      <w:pPr>
        <w:tabs>
          <w:tab w:val="num" w:pos="2880"/>
        </w:tabs>
        <w:ind w:left="2880" w:hanging="360"/>
      </w:pPr>
      <w:rPr>
        <w:rFonts w:ascii="Arial" w:hAnsi="Arial" w:hint="default"/>
      </w:rPr>
    </w:lvl>
    <w:lvl w:ilvl="4" w:tplc="3782C70C" w:tentative="1">
      <w:start w:val="1"/>
      <w:numFmt w:val="bullet"/>
      <w:lvlText w:val="-"/>
      <w:lvlJc w:val="left"/>
      <w:pPr>
        <w:tabs>
          <w:tab w:val="num" w:pos="3600"/>
        </w:tabs>
        <w:ind w:left="3600" w:hanging="360"/>
      </w:pPr>
      <w:rPr>
        <w:rFonts w:ascii="Arial" w:hAnsi="Arial" w:hint="default"/>
      </w:rPr>
    </w:lvl>
    <w:lvl w:ilvl="5" w:tplc="BE94C32C" w:tentative="1">
      <w:start w:val="1"/>
      <w:numFmt w:val="bullet"/>
      <w:lvlText w:val="-"/>
      <w:lvlJc w:val="left"/>
      <w:pPr>
        <w:tabs>
          <w:tab w:val="num" w:pos="4320"/>
        </w:tabs>
        <w:ind w:left="4320" w:hanging="360"/>
      </w:pPr>
      <w:rPr>
        <w:rFonts w:ascii="Arial" w:hAnsi="Arial" w:hint="default"/>
      </w:rPr>
    </w:lvl>
    <w:lvl w:ilvl="6" w:tplc="1B6EC220" w:tentative="1">
      <w:start w:val="1"/>
      <w:numFmt w:val="bullet"/>
      <w:lvlText w:val="-"/>
      <w:lvlJc w:val="left"/>
      <w:pPr>
        <w:tabs>
          <w:tab w:val="num" w:pos="5040"/>
        </w:tabs>
        <w:ind w:left="5040" w:hanging="360"/>
      </w:pPr>
      <w:rPr>
        <w:rFonts w:ascii="Arial" w:hAnsi="Arial" w:hint="default"/>
      </w:rPr>
    </w:lvl>
    <w:lvl w:ilvl="7" w:tplc="D3BA0CC8" w:tentative="1">
      <w:start w:val="1"/>
      <w:numFmt w:val="bullet"/>
      <w:lvlText w:val="-"/>
      <w:lvlJc w:val="left"/>
      <w:pPr>
        <w:tabs>
          <w:tab w:val="num" w:pos="5760"/>
        </w:tabs>
        <w:ind w:left="5760" w:hanging="360"/>
      </w:pPr>
      <w:rPr>
        <w:rFonts w:ascii="Arial" w:hAnsi="Arial" w:hint="default"/>
      </w:rPr>
    </w:lvl>
    <w:lvl w:ilvl="8" w:tplc="A3A6960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1481CF0"/>
    <w:multiLevelType w:val="hybridMultilevel"/>
    <w:tmpl w:val="99C45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303EF8"/>
    <w:multiLevelType w:val="hybridMultilevel"/>
    <w:tmpl w:val="F4DC3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E7B1A"/>
    <w:multiLevelType w:val="hybridMultilevel"/>
    <w:tmpl w:val="B7F01C6C"/>
    <w:lvl w:ilvl="0" w:tplc="D0A26BF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4"/>
  </w:num>
  <w:num w:numId="5">
    <w:abstractNumId w:val="21"/>
  </w:num>
  <w:num w:numId="6">
    <w:abstractNumId w:val="45"/>
  </w:num>
  <w:num w:numId="7">
    <w:abstractNumId w:val="23"/>
  </w:num>
  <w:num w:numId="8">
    <w:abstractNumId w:val="20"/>
  </w:num>
  <w:num w:numId="9">
    <w:abstractNumId w:val="40"/>
  </w:num>
  <w:num w:numId="10">
    <w:abstractNumId w:val="4"/>
  </w:num>
  <w:num w:numId="11">
    <w:abstractNumId w:val="9"/>
  </w:num>
  <w:num w:numId="12">
    <w:abstractNumId w:val="43"/>
  </w:num>
  <w:num w:numId="13">
    <w:abstractNumId w:val="19"/>
  </w:num>
  <w:num w:numId="14">
    <w:abstractNumId w:val="28"/>
  </w:num>
  <w:num w:numId="15">
    <w:abstractNumId w:val="33"/>
  </w:num>
  <w:num w:numId="16">
    <w:abstractNumId w:val="30"/>
  </w:num>
  <w:num w:numId="17">
    <w:abstractNumId w:val="22"/>
  </w:num>
  <w:num w:numId="18">
    <w:abstractNumId w:val="10"/>
  </w:num>
  <w:num w:numId="19">
    <w:abstractNumId w:val="36"/>
  </w:num>
  <w:num w:numId="20">
    <w:abstractNumId w:val="6"/>
  </w:num>
  <w:num w:numId="21">
    <w:abstractNumId w:val="32"/>
  </w:num>
  <w:num w:numId="22">
    <w:abstractNumId w:val="15"/>
  </w:num>
  <w:num w:numId="23">
    <w:abstractNumId w:val="25"/>
  </w:num>
  <w:num w:numId="24">
    <w:abstractNumId w:val="44"/>
  </w:num>
  <w:num w:numId="25">
    <w:abstractNumId w:val="11"/>
  </w:num>
  <w:num w:numId="26">
    <w:abstractNumId w:val="1"/>
  </w:num>
  <w:num w:numId="27">
    <w:abstractNumId w:val="38"/>
  </w:num>
  <w:num w:numId="28">
    <w:abstractNumId w:val="18"/>
  </w:num>
  <w:num w:numId="29">
    <w:abstractNumId w:val="29"/>
  </w:num>
  <w:num w:numId="30">
    <w:abstractNumId w:val="3"/>
  </w:num>
  <w:num w:numId="31">
    <w:abstractNumId w:val="5"/>
  </w:num>
  <w:num w:numId="32">
    <w:abstractNumId w:val="41"/>
  </w:num>
  <w:num w:numId="33">
    <w:abstractNumId w:val="37"/>
  </w:num>
  <w:num w:numId="34">
    <w:abstractNumId w:val="2"/>
  </w:num>
  <w:num w:numId="35">
    <w:abstractNumId w:val="26"/>
  </w:num>
  <w:num w:numId="36">
    <w:abstractNumId w:val="17"/>
  </w:num>
  <w:num w:numId="37">
    <w:abstractNumId w:val="24"/>
  </w:num>
  <w:num w:numId="38">
    <w:abstractNumId w:val="12"/>
  </w:num>
  <w:num w:numId="39">
    <w:abstractNumId w:val="35"/>
  </w:num>
  <w:num w:numId="40">
    <w:abstractNumId w:val="13"/>
  </w:num>
  <w:num w:numId="41">
    <w:abstractNumId w:val="27"/>
  </w:num>
  <w:num w:numId="42">
    <w:abstractNumId w:val="8"/>
  </w:num>
  <w:num w:numId="43">
    <w:abstractNumId w:val="42"/>
  </w:num>
  <w:num w:numId="44">
    <w:abstractNumId w:val="34"/>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1"/>
  </w:num>
  <w:num w:numId="58">
    <w:abstractNumId w:val="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zh-CN" w:vendorID="64" w:dllVersion="5" w:nlCheck="1" w:checkStyle="1"/>
  <w:activeWritingStyle w:appName="MSWord" w:lang="en-IN" w:vendorID="64" w:dllVersion="6"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WxMDcxMDSzMDAxM7FU0lEKTi0uzszPAykwrAUAoiB7sSwAAAA="/>
  </w:docVars>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536"/>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483"/>
    <w:rsid w:val="00013553"/>
    <w:rsid w:val="000136D7"/>
    <w:rsid w:val="0001390A"/>
    <w:rsid w:val="000139C0"/>
    <w:rsid w:val="00013A2A"/>
    <w:rsid w:val="00013B19"/>
    <w:rsid w:val="00014101"/>
    <w:rsid w:val="0001471D"/>
    <w:rsid w:val="00014825"/>
    <w:rsid w:val="000148C9"/>
    <w:rsid w:val="000149BF"/>
    <w:rsid w:val="00015146"/>
    <w:rsid w:val="00015340"/>
    <w:rsid w:val="00015ED1"/>
    <w:rsid w:val="00016003"/>
    <w:rsid w:val="0001622E"/>
    <w:rsid w:val="00016244"/>
    <w:rsid w:val="000165CD"/>
    <w:rsid w:val="00016989"/>
    <w:rsid w:val="00016B12"/>
    <w:rsid w:val="00016E99"/>
    <w:rsid w:val="00017159"/>
    <w:rsid w:val="0001721B"/>
    <w:rsid w:val="000177E9"/>
    <w:rsid w:val="00017BBB"/>
    <w:rsid w:val="00017C3B"/>
    <w:rsid w:val="0002030E"/>
    <w:rsid w:val="000203E9"/>
    <w:rsid w:val="0002074D"/>
    <w:rsid w:val="000208E5"/>
    <w:rsid w:val="00020C4F"/>
    <w:rsid w:val="00020E3F"/>
    <w:rsid w:val="00020F38"/>
    <w:rsid w:val="00021481"/>
    <w:rsid w:val="0002148E"/>
    <w:rsid w:val="0002177A"/>
    <w:rsid w:val="00021781"/>
    <w:rsid w:val="00021962"/>
    <w:rsid w:val="00021ADE"/>
    <w:rsid w:val="00021BB0"/>
    <w:rsid w:val="00021E87"/>
    <w:rsid w:val="00021FED"/>
    <w:rsid w:val="0002204E"/>
    <w:rsid w:val="000223D6"/>
    <w:rsid w:val="00022559"/>
    <w:rsid w:val="000226FB"/>
    <w:rsid w:val="00022C4B"/>
    <w:rsid w:val="0002325B"/>
    <w:rsid w:val="000233D9"/>
    <w:rsid w:val="000236B8"/>
    <w:rsid w:val="00023709"/>
    <w:rsid w:val="00023935"/>
    <w:rsid w:val="0002398A"/>
    <w:rsid w:val="000239F2"/>
    <w:rsid w:val="00023AE2"/>
    <w:rsid w:val="00023BE4"/>
    <w:rsid w:val="00023D7A"/>
    <w:rsid w:val="00023EC5"/>
    <w:rsid w:val="00023F40"/>
    <w:rsid w:val="00023F42"/>
    <w:rsid w:val="0002406E"/>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4C1"/>
    <w:rsid w:val="00026E2C"/>
    <w:rsid w:val="00027104"/>
    <w:rsid w:val="0002729F"/>
    <w:rsid w:val="00027452"/>
    <w:rsid w:val="0002755F"/>
    <w:rsid w:val="00027594"/>
    <w:rsid w:val="000304A1"/>
    <w:rsid w:val="000304B7"/>
    <w:rsid w:val="0003092C"/>
    <w:rsid w:val="00030ACF"/>
    <w:rsid w:val="00030BA3"/>
    <w:rsid w:val="00030C69"/>
    <w:rsid w:val="000310ED"/>
    <w:rsid w:val="0003112C"/>
    <w:rsid w:val="00031138"/>
    <w:rsid w:val="000315E1"/>
    <w:rsid w:val="0003180D"/>
    <w:rsid w:val="00031B5C"/>
    <w:rsid w:val="00031B96"/>
    <w:rsid w:val="00031DF1"/>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44F"/>
    <w:rsid w:val="00036512"/>
    <w:rsid w:val="00036A01"/>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E02"/>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1B8"/>
    <w:rsid w:val="00050761"/>
    <w:rsid w:val="00050764"/>
    <w:rsid w:val="00050A22"/>
    <w:rsid w:val="00050AC2"/>
    <w:rsid w:val="0005105C"/>
    <w:rsid w:val="000510DE"/>
    <w:rsid w:val="00051645"/>
    <w:rsid w:val="000517D6"/>
    <w:rsid w:val="00051B84"/>
    <w:rsid w:val="00051E53"/>
    <w:rsid w:val="0005237F"/>
    <w:rsid w:val="00052865"/>
    <w:rsid w:val="000534B6"/>
    <w:rsid w:val="00053A2D"/>
    <w:rsid w:val="00054169"/>
    <w:rsid w:val="00054C48"/>
    <w:rsid w:val="00055014"/>
    <w:rsid w:val="0005524D"/>
    <w:rsid w:val="000552DD"/>
    <w:rsid w:val="00055701"/>
    <w:rsid w:val="000559BD"/>
    <w:rsid w:val="00055B2A"/>
    <w:rsid w:val="00055B7A"/>
    <w:rsid w:val="00056172"/>
    <w:rsid w:val="00056550"/>
    <w:rsid w:val="00056819"/>
    <w:rsid w:val="00056890"/>
    <w:rsid w:val="00056AC7"/>
    <w:rsid w:val="00056D46"/>
    <w:rsid w:val="00056FCD"/>
    <w:rsid w:val="000570BD"/>
    <w:rsid w:val="000570EF"/>
    <w:rsid w:val="00057390"/>
    <w:rsid w:val="0005797F"/>
    <w:rsid w:val="00057AAA"/>
    <w:rsid w:val="00057BA4"/>
    <w:rsid w:val="00057D2C"/>
    <w:rsid w:val="00057DB5"/>
    <w:rsid w:val="00057E8A"/>
    <w:rsid w:val="00057F88"/>
    <w:rsid w:val="00060022"/>
    <w:rsid w:val="00060185"/>
    <w:rsid w:val="00060237"/>
    <w:rsid w:val="000604A9"/>
    <w:rsid w:val="000604F0"/>
    <w:rsid w:val="000605E6"/>
    <w:rsid w:val="000605E8"/>
    <w:rsid w:val="000606EE"/>
    <w:rsid w:val="0006075D"/>
    <w:rsid w:val="00060D29"/>
    <w:rsid w:val="00060E26"/>
    <w:rsid w:val="00060E94"/>
    <w:rsid w:val="00061081"/>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76"/>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D09"/>
    <w:rsid w:val="00065E52"/>
    <w:rsid w:val="00065F2A"/>
    <w:rsid w:val="00066156"/>
    <w:rsid w:val="000663D2"/>
    <w:rsid w:val="000663FA"/>
    <w:rsid w:val="00066480"/>
    <w:rsid w:val="000664FF"/>
    <w:rsid w:val="00066560"/>
    <w:rsid w:val="00066609"/>
    <w:rsid w:val="00066F63"/>
    <w:rsid w:val="000677CC"/>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1F0"/>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0DC"/>
    <w:rsid w:val="0007617B"/>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AF9"/>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269"/>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0DF9"/>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8C"/>
    <w:rsid w:val="000A09A5"/>
    <w:rsid w:val="000A0BD3"/>
    <w:rsid w:val="000A0E34"/>
    <w:rsid w:val="000A0EC6"/>
    <w:rsid w:val="000A1033"/>
    <w:rsid w:val="000A1145"/>
    <w:rsid w:val="000A13EF"/>
    <w:rsid w:val="000A1479"/>
    <w:rsid w:val="000A1550"/>
    <w:rsid w:val="000A17F3"/>
    <w:rsid w:val="000A1C14"/>
    <w:rsid w:val="000A21D9"/>
    <w:rsid w:val="000A22B1"/>
    <w:rsid w:val="000A242F"/>
    <w:rsid w:val="000A2683"/>
    <w:rsid w:val="000A2733"/>
    <w:rsid w:val="000A2C69"/>
    <w:rsid w:val="000A2F33"/>
    <w:rsid w:val="000A3222"/>
    <w:rsid w:val="000A36C5"/>
    <w:rsid w:val="000A38E5"/>
    <w:rsid w:val="000A39EE"/>
    <w:rsid w:val="000A3FA4"/>
    <w:rsid w:val="000A40EE"/>
    <w:rsid w:val="000A4284"/>
    <w:rsid w:val="000A43C3"/>
    <w:rsid w:val="000A4445"/>
    <w:rsid w:val="000A44B9"/>
    <w:rsid w:val="000A493F"/>
    <w:rsid w:val="000A49D0"/>
    <w:rsid w:val="000A5255"/>
    <w:rsid w:val="000A5602"/>
    <w:rsid w:val="000A56D9"/>
    <w:rsid w:val="000A582B"/>
    <w:rsid w:val="000A5A0E"/>
    <w:rsid w:val="000A5BA8"/>
    <w:rsid w:val="000A5BC5"/>
    <w:rsid w:val="000A6155"/>
    <w:rsid w:val="000A6309"/>
    <w:rsid w:val="000A6890"/>
    <w:rsid w:val="000A6FFE"/>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15C"/>
    <w:rsid w:val="000B3360"/>
    <w:rsid w:val="000B38E7"/>
    <w:rsid w:val="000B3B67"/>
    <w:rsid w:val="000B3BAE"/>
    <w:rsid w:val="000B3CBE"/>
    <w:rsid w:val="000B3E69"/>
    <w:rsid w:val="000B40AB"/>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296"/>
    <w:rsid w:val="000B7603"/>
    <w:rsid w:val="000B7AA5"/>
    <w:rsid w:val="000C01FD"/>
    <w:rsid w:val="000C02BC"/>
    <w:rsid w:val="000C080D"/>
    <w:rsid w:val="000C0CA1"/>
    <w:rsid w:val="000C12F6"/>
    <w:rsid w:val="000C178C"/>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56"/>
    <w:rsid w:val="000C5186"/>
    <w:rsid w:val="000C519A"/>
    <w:rsid w:val="000C51E3"/>
    <w:rsid w:val="000C5321"/>
    <w:rsid w:val="000C5B5B"/>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8ED"/>
    <w:rsid w:val="000D2B4E"/>
    <w:rsid w:val="000D2E6A"/>
    <w:rsid w:val="000D3264"/>
    <w:rsid w:val="000D32C4"/>
    <w:rsid w:val="000D373E"/>
    <w:rsid w:val="000D397A"/>
    <w:rsid w:val="000D3F69"/>
    <w:rsid w:val="000D40A7"/>
    <w:rsid w:val="000D446B"/>
    <w:rsid w:val="000D47A9"/>
    <w:rsid w:val="000D494B"/>
    <w:rsid w:val="000D4A5A"/>
    <w:rsid w:val="000D4BF2"/>
    <w:rsid w:val="000D54F3"/>
    <w:rsid w:val="000D56DF"/>
    <w:rsid w:val="000D5E1E"/>
    <w:rsid w:val="000D5E45"/>
    <w:rsid w:val="000D5F6F"/>
    <w:rsid w:val="000D6342"/>
    <w:rsid w:val="000D67DD"/>
    <w:rsid w:val="000D6A91"/>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76F"/>
    <w:rsid w:val="000E187E"/>
    <w:rsid w:val="000E1918"/>
    <w:rsid w:val="000E1C04"/>
    <w:rsid w:val="000E1CFD"/>
    <w:rsid w:val="000E1F03"/>
    <w:rsid w:val="000E229F"/>
    <w:rsid w:val="000E237F"/>
    <w:rsid w:val="000E2397"/>
    <w:rsid w:val="000E25C2"/>
    <w:rsid w:val="000E2645"/>
    <w:rsid w:val="000E2A10"/>
    <w:rsid w:val="000E2AC8"/>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366"/>
    <w:rsid w:val="000E7A9E"/>
    <w:rsid w:val="000E7AB3"/>
    <w:rsid w:val="000E7C15"/>
    <w:rsid w:val="000E7C67"/>
    <w:rsid w:val="000E7E4E"/>
    <w:rsid w:val="000E7EC9"/>
    <w:rsid w:val="000F012E"/>
    <w:rsid w:val="000F0787"/>
    <w:rsid w:val="000F07EF"/>
    <w:rsid w:val="000F0954"/>
    <w:rsid w:val="000F0E5B"/>
    <w:rsid w:val="000F0F41"/>
    <w:rsid w:val="000F166A"/>
    <w:rsid w:val="000F16ED"/>
    <w:rsid w:val="000F1886"/>
    <w:rsid w:val="000F1BD4"/>
    <w:rsid w:val="000F1E38"/>
    <w:rsid w:val="000F1F8B"/>
    <w:rsid w:val="000F2179"/>
    <w:rsid w:val="000F2262"/>
    <w:rsid w:val="000F2405"/>
    <w:rsid w:val="000F2794"/>
    <w:rsid w:val="000F299F"/>
    <w:rsid w:val="000F2E47"/>
    <w:rsid w:val="000F2F75"/>
    <w:rsid w:val="000F2FB4"/>
    <w:rsid w:val="000F343A"/>
    <w:rsid w:val="000F3757"/>
    <w:rsid w:val="000F3787"/>
    <w:rsid w:val="000F3A3F"/>
    <w:rsid w:val="000F3AB7"/>
    <w:rsid w:val="000F3CE6"/>
    <w:rsid w:val="000F3D1F"/>
    <w:rsid w:val="000F4171"/>
    <w:rsid w:val="000F433D"/>
    <w:rsid w:val="000F4B6B"/>
    <w:rsid w:val="000F4B81"/>
    <w:rsid w:val="000F4DA6"/>
    <w:rsid w:val="000F4DB5"/>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239"/>
    <w:rsid w:val="001105E8"/>
    <w:rsid w:val="00110C65"/>
    <w:rsid w:val="00110E02"/>
    <w:rsid w:val="0011118B"/>
    <w:rsid w:val="00111200"/>
    <w:rsid w:val="001114A7"/>
    <w:rsid w:val="00111515"/>
    <w:rsid w:val="0011158D"/>
    <w:rsid w:val="001118DC"/>
    <w:rsid w:val="001120CF"/>
    <w:rsid w:val="0011227F"/>
    <w:rsid w:val="00112F87"/>
    <w:rsid w:val="00112FD7"/>
    <w:rsid w:val="001131C5"/>
    <w:rsid w:val="001132D8"/>
    <w:rsid w:val="0011331E"/>
    <w:rsid w:val="00113549"/>
    <w:rsid w:val="00113F4B"/>
    <w:rsid w:val="00114815"/>
    <w:rsid w:val="00114896"/>
    <w:rsid w:val="00114A30"/>
    <w:rsid w:val="00114A86"/>
    <w:rsid w:val="00114AFD"/>
    <w:rsid w:val="001153FA"/>
    <w:rsid w:val="00115526"/>
    <w:rsid w:val="001155CC"/>
    <w:rsid w:val="00115766"/>
    <w:rsid w:val="001158A0"/>
    <w:rsid w:val="00115A50"/>
    <w:rsid w:val="00115CCD"/>
    <w:rsid w:val="0011605B"/>
    <w:rsid w:val="00116143"/>
    <w:rsid w:val="001166B6"/>
    <w:rsid w:val="0011687F"/>
    <w:rsid w:val="001169F2"/>
    <w:rsid w:val="00116B41"/>
    <w:rsid w:val="00116C5C"/>
    <w:rsid w:val="00116E07"/>
    <w:rsid w:val="001170BE"/>
    <w:rsid w:val="00117541"/>
    <w:rsid w:val="001175D6"/>
    <w:rsid w:val="00117B2F"/>
    <w:rsid w:val="00117B32"/>
    <w:rsid w:val="00117BF4"/>
    <w:rsid w:val="00117C2B"/>
    <w:rsid w:val="00117CBE"/>
    <w:rsid w:val="00117DD1"/>
    <w:rsid w:val="001200E5"/>
    <w:rsid w:val="001201CC"/>
    <w:rsid w:val="00120350"/>
    <w:rsid w:val="001203EB"/>
    <w:rsid w:val="00120788"/>
    <w:rsid w:val="00120962"/>
    <w:rsid w:val="00120A9F"/>
    <w:rsid w:val="00120AE4"/>
    <w:rsid w:val="00120B2B"/>
    <w:rsid w:val="00120B30"/>
    <w:rsid w:val="00120DAA"/>
    <w:rsid w:val="00120EBD"/>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BDA"/>
    <w:rsid w:val="00124C1B"/>
    <w:rsid w:val="00124DCA"/>
    <w:rsid w:val="00125073"/>
    <w:rsid w:val="001254E2"/>
    <w:rsid w:val="0012550B"/>
    <w:rsid w:val="00125711"/>
    <w:rsid w:val="00125836"/>
    <w:rsid w:val="00125D9A"/>
    <w:rsid w:val="00125E0C"/>
    <w:rsid w:val="00125EA5"/>
    <w:rsid w:val="00126032"/>
    <w:rsid w:val="0012627E"/>
    <w:rsid w:val="0012629F"/>
    <w:rsid w:val="00126444"/>
    <w:rsid w:val="00126E51"/>
    <w:rsid w:val="00126FF4"/>
    <w:rsid w:val="0012712A"/>
    <w:rsid w:val="001274FC"/>
    <w:rsid w:val="00127898"/>
    <w:rsid w:val="001278BD"/>
    <w:rsid w:val="00127BD9"/>
    <w:rsid w:val="0013009B"/>
    <w:rsid w:val="001300F1"/>
    <w:rsid w:val="001300F3"/>
    <w:rsid w:val="0013017C"/>
    <w:rsid w:val="0013051B"/>
    <w:rsid w:val="00130A00"/>
    <w:rsid w:val="00130C4A"/>
    <w:rsid w:val="001310D5"/>
    <w:rsid w:val="00131108"/>
    <w:rsid w:val="001312F2"/>
    <w:rsid w:val="0013130E"/>
    <w:rsid w:val="0013138B"/>
    <w:rsid w:val="0013140A"/>
    <w:rsid w:val="00131614"/>
    <w:rsid w:val="0013161B"/>
    <w:rsid w:val="001317D0"/>
    <w:rsid w:val="00131AFA"/>
    <w:rsid w:val="00132215"/>
    <w:rsid w:val="001326BB"/>
    <w:rsid w:val="00132CB8"/>
    <w:rsid w:val="00132E56"/>
    <w:rsid w:val="00133066"/>
    <w:rsid w:val="0013327A"/>
    <w:rsid w:val="0013377C"/>
    <w:rsid w:val="00134107"/>
    <w:rsid w:val="00134185"/>
    <w:rsid w:val="00134761"/>
    <w:rsid w:val="001347FE"/>
    <w:rsid w:val="00134A82"/>
    <w:rsid w:val="00134ADA"/>
    <w:rsid w:val="00134BCE"/>
    <w:rsid w:val="00134D8E"/>
    <w:rsid w:val="001351D6"/>
    <w:rsid w:val="00135246"/>
    <w:rsid w:val="001358C5"/>
    <w:rsid w:val="00135BD0"/>
    <w:rsid w:val="00136344"/>
    <w:rsid w:val="00136440"/>
    <w:rsid w:val="001369CA"/>
    <w:rsid w:val="00136C8C"/>
    <w:rsid w:val="00136FC3"/>
    <w:rsid w:val="001370D6"/>
    <w:rsid w:val="00137202"/>
    <w:rsid w:val="00137256"/>
    <w:rsid w:val="00137346"/>
    <w:rsid w:val="0013736F"/>
    <w:rsid w:val="00137606"/>
    <w:rsid w:val="001379C1"/>
    <w:rsid w:val="00137A32"/>
    <w:rsid w:val="00137A7F"/>
    <w:rsid w:val="00137D06"/>
    <w:rsid w:val="00137F24"/>
    <w:rsid w:val="001400AB"/>
    <w:rsid w:val="00140162"/>
    <w:rsid w:val="00140389"/>
    <w:rsid w:val="00140484"/>
    <w:rsid w:val="001409E8"/>
    <w:rsid w:val="00141500"/>
    <w:rsid w:val="001417A0"/>
    <w:rsid w:val="00141E94"/>
    <w:rsid w:val="0014281A"/>
    <w:rsid w:val="00142974"/>
    <w:rsid w:val="00142A15"/>
    <w:rsid w:val="00142E17"/>
    <w:rsid w:val="00142E36"/>
    <w:rsid w:val="00142E84"/>
    <w:rsid w:val="00142F4E"/>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1A5"/>
    <w:rsid w:val="0014634C"/>
    <w:rsid w:val="00146743"/>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209"/>
    <w:rsid w:val="00152C83"/>
    <w:rsid w:val="001531C6"/>
    <w:rsid w:val="001533BC"/>
    <w:rsid w:val="00153540"/>
    <w:rsid w:val="00153D56"/>
    <w:rsid w:val="00153FD6"/>
    <w:rsid w:val="00154467"/>
    <w:rsid w:val="001546A9"/>
    <w:rsid w:val="001546CE"/>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3F9C"/>
    <w:rsid w:val="00164046"/>
    <w:rsid w:val="001641BB"/>
    <w:rsid w:val="00164262"/>
    <w:rsid w:val="001643C1"/>
    <w:rsid w:val="001648B5"/>
    <w:rsid w:val="00164DA0"/>
    <w:rsid w:val="00164E80"/>
    <w:rsid w:val="00165009"/>
    <w:rsid w:val="00165231"/>
    <w:rsid w:val="00165402"/>
    <w:rsid w:val="00165879"/>
    <w:rsid w:val="001658C7"/>
    <w:rsid w:val="00165C24"/>
    <w:rsid w:val="00165EE0"/>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2D24"/>
    <w:rsid w:val="00172E5B"/>
    <w:rsid w:val="00173271"/>
    <w:rsid w:val="001732BA"/>
    <w:rsid w:val="00173BF4"/>
    <w:rsid w:val="00173F52"/>
    <w:rsid w:val="00174BC8"/>
    <w:rsid w:val="0017518D"/>
    <w:rsid w:val="001754C2"/>
    <w:rsid w:val="001757E5"/>
    <w:rsid w:val="001759C3"/>
    <w:rsid w:val="00175DCB"/>
    <w:rsid w:val="00175E9E"/>
    <w:rsid w:val="00176118"/>
    <w:rsid w:val="00176331"/>
    <w:rsid w:val="001766D4"/>
    <w:rsid w:val="0017673D"/>
    <w:rsid w:val="00176A44"/>
    <w:rsid w:val="00176EF0"/>
    <w:rsid w:val="00177004"/>
    <w:rsid w:val="00177BF5"/>
    <w:rsid w:val="001804A2"/>
    <w:rsid w:val="00180DE2"/>
    <w:rsid w:val="0018174D"/>
    <w:rsid w:val="00181896"/>
    <w:rsid w:val="0018197E"/>
    <w:rsid w:val="001819B8"/>
    <w:rsid w:val="00181C70"/>
    <w:rsid w:val="00181CAF"/>
    <w:rsid w:val="00181E08"/>
    <w:rsid w:val="001824AD"/>
    <w:rsid w:val="00182522"/>
    <w:rsid w:val="0018254F"/>
    <w:rsid w:val="00182572"/>
    <w:rsid w:val="00182AA8"/>
    <w:rsid w:val="001833D1"/>
    <w:rsid w:val="00183938"/>
    <w:rsid w:val="00183D43"/>
    <w:rsid w:val="001841BA"/>
    <w:rsid w:val="001848EC"/>
    <w:rsid w:val="00184939"/>
    <w:rsid w:val="00184B55"/>
    <w:rsid w:val="00184D58"/>
    <w:rsid w:val="00185A2A"/>
    <w:rsid w:val="00185A9D"/>
    <w:rsid w:val="00186048"/>
    <w:rsid w:val="001861BD"/>
    <w:rsid w:val="001865D9"/>
    <w:rsid w:val="001867D3"/>
    <w:rsid w:val="00186C93"/>
    <w:rsid w:val="0018738F"/>
    <w:rsid w:val="00187574"/>
    <w:rsid w:val="00187957"/>
    <w:rsid w:val="00187B3C"/>
    <w:rsid w:val="00187F05"/>
    <w:rsid w:val="00187F3B"/>
    <w:rsid w:val="001900D4"/>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C94"/>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CA"/>
    <w:rsid w:val="001961D1"/>
    <w:rsid w:val="001968AC"/>
    <w:rsid w:val="001969F4"/>
    <w:rsid w:val="00196AD4"/>
    <w:rsid w:val="00196B58"/>
    <w:rsid w:val="00196B5E"/>
    <w:rsid w:val="00196F4E"/>
    <w:rsid w:val="00197050"/>
    <w:rsid w:val="001971A3"/>
    <w:rsid w:val="00197402"/>
    <w:rsid w:val="0019759B"/>
    <w:rsid w:val="00197621"/>
    <w:rsid w:val="0019774B"/>
    <w:rsid w:val="001977EA"/>
    <w:rsid w:val="00197A0E"/>
    <w:rsid w:val="001A0082"/>
    <w:rsid w:val="001A027F"/>
    <w:rsid w:val="001A028C"/>
    <w:rsid w:val="001A042B"/>
    <w:rsid w:val="001A0829"/>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5DC8"/>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84A"/>
    <w:rsid w:val="001B1937"/>
    <w:rsid w:val="001B207D"/>
    <w:rsid w:val="001B2183"/>
    <w:rsid w:val="001B29FF"/>
    <w:rsid w:val="001B2CF9"/>
    <w:rsid w:val="001B2D49"/>
    <w:rsid w:val="001B2EDC"/>
    <w:rsid w:val="001B305C"/>
    <w:rsid w:val="001B3081"/>
    <w:rsid w:val="001B34BD"/>
    <w:rsid w:val="001B3BA0"/>
    <w:rsid w:val="001B3EF6"/>
    <w:rsid w:val="001B3F78"/>
    <w:rsid w:val="001B47DA"/>
    <w:rsid w:val="001B48DB"/>
    <w:rsid w:val="001B4968"/>
    <w:rsid w:val="001B4EE5"/>
    <w:rsid w:val="001B4EF5"/>
    <w:rsid w:val="001B4F59"/>
    <w:rsid w:val="001B548B"/>
    <w:rsid w:val="001B54FD"/>
    <w:rsid w:val="001B56E4"/>
    <w:rsid w:val="001B5727"/>
    <w:rsid w:val="001B5C03"/>
    <w:rsid w:val="001B5C0C"/>
    <w:rsid w:val="001B5E96"/>
    <w:rsid w:val="001B5FCD"/>
    <w:rsid w:val="001B623F"/>
    <w:rsid w:val="001B6403"/>
    <w:rsid w:val="001B6AD5"/>
    <w:rsid w:val="001B6DAB"/>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C4"/>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97C"/>
    <w:rsid w:val="001D4E54"/>
    <w:rsid w:val="001D4E6E"/>
    <w:rsid w:val="001D51F5"/>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2EE"/>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3B4"/>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1F7FCA"/>
    <w:rsid w:val="0020009F"/>
    <w:rsid w:val="0020038D"/>
    <w:rsid w:val="002005F5"/>
    <w:rsid w:val="00200789"/>
    <w:rsid w:val="00200D6D"/>
    <w:rsid w:val="00200DC9"/>
    <w:rsid w:val="002019BB"/>
    <w:rsid w:val="00201B5C"/>
    <w:rsid w:val="00201BEC"/>
    <w:rsid w:val="00202306"/>
    <w:rsid w:val="00202441"/>
    <w:rsid w:val="00202563"/>
    <w:rsid w:val="002026AE"/>
    <w:rsid w:val="00202FE4"/>
    <w:rsid w:val="00203280"/>
    <w:rsid w:val="00203B88"/>
    <w:rsid w:val="00203E8C"/>
    <w:rsid w:val="00203EFC"/>
    <w:rsid w:val="00203FA9"/>
    <w:rsid w:val="002042A0"/>
    <w:rsid w:val="00204418"/>
    <w:rsid w:val="002047BE"/>
    <w:rsid w:val="00204B36"/>
    <w:rsid w:val="00204B51"/>
    <w:rsid w:val="00204CEE"/>
    <w:rsid w:val="00204EC1"/>
    <w:rsid w:val="002053BD"/>
    <w:rsid w:val="0020557A"/>
    <w:rsid w:val="00205F0A"/>
    <w:rsid w:val="002067BE"/>
    <w:rsid w:val="00206824"/>
    <w:rsid w:val="002069DD"/>
    <w:rsid w:val="00206BC1"/>
    <w:rsid w:val="00206DC2"/>
    <w:rsid w:val="002072BD"/>
    <w:rsid w:val="002073AB"/>
    <w:rsid w:val="002073BD"/>
    <w:rsid w:val="00207E58"/>
    <w:rsid w:val="002102C1"/>
    <w:rsid w:val="0021032F"/>
    <w:rsid w:val="00210456"/>
    <w:rsid w:val="002104CE"/>
    <w:rsid w:val="002107A8"/>
    <w:rsid w:val="00210B0A"/>
    <w:rsid w:val="00210C9E"/>
    <w:rsid w:val="00210CE8"/>
    <w:rsid w:val="00210FF9"/>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833"/>
    <w:rsid w:val="002218B2"/>
    <w:rsid w:val="002219B5"/>
    <w:rsid w:val="00221AB8"/>
    <w:rsid w:val="00221C89"/>
    <w:rsid w:val="00221C8F"/>
    <w:rsid w:val="00221DF9"/>
    <w:rsid w:val="00221F33"/>
    <w:rsid w:val="0022229B"/>
    <w:rsid w:val="002224FC"/>
    <w:rsid w:val="00222873"/>
    <w:rsid w:val="00222A1C"/>
    <w:rsid w:val="00222A92"/>
    <w:rsid w:val="00222B44"/>
    <w:rsid w:val="00222CA3"/>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D4E"/>
    <w:rsid w:val="00225E37"/>
    <w:rsid w:val="002261DC"/>
    <w:rsid w:val="002262AA"/>
    <w:rsid w:val="002263BD"/>
    <w:rsid w:val="00226652"/>
    <w:rsid w:val="0022674A"/>
    <w:rsid w:val="002267D9"/>
    <w:rsid w:val="002267EB"/>
    <w:rsid w:val="00226A3C"/>
    <w:rsid w:val="00226AE4"/>
    <w:rsid w:val="00226FBE"/>
    <w:rsid w:val="00227122"/>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3727"/>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698"/>
    <w:rsid w:val="00240794"/>
    <w:rsid w:val="002407AD"/>
    <w:rsid w:val="002409E9"/>
    <w:rsid w:val="00240A30"/>
    <w:rsid w:val="0024118A"/>
    <w:rsid w:val="0024148E"/>
    <w:rsid w:val="00241666"/>
    <w:rsid w:val="00241E1E"/>
    <w:rsid w:val="00241EDE"/>
    <w:rsid w:val="00241F6B"/>
    <w:rsid w:val="00242003"/>
    <w:rsid w:val="002421C8"/>
    <w:rsid w:val="002423B0"/>
    <w:rsid w:val="00242503"/>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5F8"/>
    <w:rsid w:val="00252873"/>
    <w:rsid w:val="00252A85"/>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A96"/>
    <w:rsid w:val="00255CC9"/>
    <w:rsid w:val="00256150"/>
    <w:rsid w:val="00256380"/>
    <w:rsid w:val="0025639F"/>
    <w:rsid w:val="002565D6"/>
    <w:rsid w:val="002566B8"/>
    <w:rsid w:val="00256786"/>
    <w:rsid w:val="0025698C"/>
    <w:rsid w:val="00256AC1"/>
    <w:rsid w:val="00256FA2"/>
    <w:rsid w:val="002570CF"/>
    <w:rsid w:val="002571CD"/>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3C78"/>
    <w:rsid w:val="00264036"/>
    <w:rsid w:val="00264477"/>
    <w:rsid w:val="002644D7"/>
    <w:rsid w:val="00264A96"/>
    <w:rsid w:val="00264C5A"/>
    <w:rsid w:val="00264C93"/>
    <w:rsid w:val="00264F99"/>
    <w:rsid w:val="00265358"/>
    <w:rsid w:val="00265E33"/>
    <w:rsid w:val="00265FB2"/>
    <w:rsid w:val="00265FE4"/>
    <w:rsid w:val="0026618F"/>
    <w:rsid w:val="00266566"/>
    <w:rsid w:val="00266625"/>
    <w:rsid w:val="00266952"/>
    <w:rsid w:val="00266A2B"/>
    <w:rsid w:val="00266A37"/>
    <w:rsid w:val="00266BE9"/>
    <w:rsid w:val="00266D71"/>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060"/>
    <w:rsid w:val="002713FA"/>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C9E"/>
    <w:rsid w:val="00277FEE"/>
    <w:rsid w:val="00280080"/>
    <w:rsid w:val="002801FA"/>
    <w:rsid w:val="0028059D"/>
    <w:rsid w:val="00280ABF"/>
    <w:rsid w:val="00280C92"/>
    <w:rsid w:val="0028122F"/>
    <w:rsid w:val="00281753"/>
    <w:rsid w:val="002817FE"/>
    <w:rsid w:val="0028186F"/>
    <w:rsid w:val="00281BCE"/>
    <w:rsid w:val="002820F0"/>
    <w:rsid w:val="00282310"/>
    <w:rsid w:val="002824E2"/>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5D97"/>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1CF"/>
    <w:rsid w:val="00291237"/>
    <w:rsid w:val="002913F7"/>
    <w:rsid w:val="00291589"/>
    <w:rsid w:val="002916C4"/>
    <w:rsid w:val="00291E29"/>
    <w:rsid w:val="00291F57"/>
    <w:rsid w:val="002926D1"/>
    <w:rsid w:val="00292712"/>
    <w:rsid w:val="00292924"/>
    <w:rsid w:val="00292D71"/>
    <w:rsid w:val="00292F9C"/>
    <w:rsid w:val="002931EC"/>
    <w:rsid w:val="0029324A"/>
    <w:rsid w:val="00293369"/>
    <w:rsid w:val="00293469"/>
    <w:rsid w:val="00293544"/>
    <w:rsid w:val="00293AE8"/>
    <w:rsid w:val="00293C1A"/>
    <w:rsid w:val="00293D0D"/>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A5E"/>
    <w:rsid w:val="00297BB3"/>
    <w:rsid w:val="00297BD3"/>
    <w:rsid w:val="00297C0B"/>
    <w:rsid w:val="00297FEB"/>
    <w:rsid w:val="002A0584"/>
    <w:rsid w:val="002A05BB"/>
    <w:rsid w:val="002A05DA"/>
    <w:rsid w:val="002A0A53"/>
    <w:rsid w:val="002A0C4F"/>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5BC7"/>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7A3"/>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396"/>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E86"/>
    <w:rsid w:val="002C7F46"/>
    <w:rsid w:val="002D0115"/>
    <w:rsid w:val="002D0157"/>
    <w:rsid w:val="002D0B77"/>
    <w:rsid w:val="002D0EB9"/>
    <w:rsid w:val="002D15F9"/>
    <w:rsid w:val="002D1C3B"/>
    <w:rsid w:val="002D1D13"/>
    <w:rsid w:val="002D2171"/>
    <w:rsid w:val="002D2728"/>
    <w:rsid w:val="002D2C95"/>
    <w:rsid w:val="002D3076"/>
    <w:rsid w:val="002D35C5"/>
    <w:rsid w:val="002D37C5"/>
    <w:rsid w:val="002D458C"/>
    <w:rsid w:val="002D4AC0"/>
    <w:rsid w:val="002D4BAB"/>
    <w:rsid w:val="002D4E38"/>
    <w:rsid w:val="002D4FDA"/>
    <w:rsid w:val="002D5062"/>
    <w:rsid w:val="002D50C6"/>
    <w:rsid w:val="002D588E"/>
    <w:rsid w:val="002D5E1A"/>
    <w:rsid w:val="002D6277"/>
    <w:rsid w:val="002D6723"/>
    <w:rsid w:val="002D6840"/>
    <w:rsid w:val="002D6C58"/>
    <w:rsid w:val="002D723D"/>
    <w:rsid w:val="002D7657"/>
    <w:rsid w:val="002D790C"/>
    <w:rsid w:val="002D7CFD"/>
    <w:rsid w:val="002D7EA3"/>
    <w:rsid w:val="002E051A"/>
    <w:rsid w:val="002E08C6"/>
    <w:rsid w:val="002E0D90"/>
    <w:rsid w:val="002E0E19"/>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3EE"/>
    <w:rsid w:val="002E4919"/>
    <w:rsid w:val="002E4ED1"/>
    <w:rsid w:val="002E5021"/>
    <w:rsid w:val="002E510A"/>
    <w:rsid w:val="002E53CA"/>
    <w:rsid w:val="002E55C9"/>
    <w:rsid w:val="002E5645"/>
    <w:rsid w:val="002E59C6"/>
    <w:rsid w:val="002E5D8D"/>
    <w:rsid w:val="002E6480"/>
    <w:rsid w:val="002E6576"/>
    <w:rsid w:val="002E6982"/>
    <w:rsid w:val="002E6AC6"/>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05C"/>
    <w:rsid w:val="002F2344"/>
    <w:rsid w:val="002F2811"/>
    <w:rsid w:val="002F2B2E"/>
    <w:rsid w:val="002F2D8D"/>
    <w:rsid w:val="002F320D"/>
    <w:rsid w:val="002F34C4"/>
    <w:rsid w:val="002F38A2"/>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7E3"/>
    <w:rsid w:val="002F5D84"/>
    <w:rsid w:val="002F5FAE"/>
    <w:rsid w:val="002F6237"/>
    <w:rsid w:val="002F649B"/>
    <w:rsid w:val="002F64DF"/>
    <w:rsid w:val="002F67E2"/>
    <w:rsid w:val="002F69DF"/>
    <w:rsid w:val="002F6DB5"/>
    <w:rsid w:val="002F6F6E"/>
    <w:rsid w:val="002F741F"/>
    <w:rsid w:val="002F74A9"/>
    <w:rsid w:val="002F74FD"/>
    <w:rsid w:val="002F795D"/>
    <w:rsid w:val="002F7A35"/>
    <w:rsid w:val="002F7C3C"/>
    <w:rsid w:val="002F7D9B"/>
    <w:rsid w:val="002F7DE8"/>
    <w:rsid w:val="00300050"/>
    <w:rsid w:val="003002EA"/>
    <w:rsid w:val="00300799"/>
    <w:rsid w:val="00300CBA"/>
    <w:rsid w:val="003012C1"/>
    <w:rsid w:val="0030131A"/>
    <w:rsid w:val="0030146A"/>
    <w:rsid w:val="00301D39"/>
    <w:rsid w:val="0030202B"/>
    <w:rsid w:val="003025EC"/>
    <w:rsid w:val="00302A1D"/>
    <w:rsid w:val="00302B4D"/>
    <w:rsid w:val="00302DB4"/>
    <w:rsid w:val="003031C2"/>
    <w:rsid w:val="003033DB"/>
    <w:rsid w:val="003036D2"/>
    <w:rsid w:val="00303854"/>
    <w:rsid w:val="00303864"/>
    <w:rsid w:val="00303DBC"/>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83E"/>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3EF"/>
    <w:rsid w:val="003144EE"/>
    <w:rsid w:val="00314A91"/>
    <w:rsid w:val="00314C7B"/>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5D4"/>
    <w:rsid w:val="00320653"/>
    <w:rsid w:val="00320933"/>
    <w:rsid w:val="00320A3E"/>
    <w:rsid w:val="00320C61"/>
    <w:rsid w:val="00320E2C"/>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03D"/>
    <w:rsid w:val="0032404E"/>
    <w:rsid w:val="00324199"/>
    <w:rsid w:val="003241FC"/>
    <w:rsid w:val="003243D6"/>
    <w:rsid w:val="0032466D"/>
    <w:rsid w:val="0032479C"/>
    <w:rsid w:val="00324B2E"/>
    <w:rsid w:val="00324BEC"/>
    <w:rsid w:val="00324CF0"/>
    <w:rsid w:val="00324DD5"/>
    <w:rsid w:val="00325BEB"/>
    <w:rsid w:val="00326247"/>
    <w:rsid w:val="003263D6"/>
    <w:rsid w:val="00326911"/>
    <w:rsid w:val="003269C3"/>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EC1"/>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AFF"/>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297"/>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BB0"/>
    <w:rsid w:val="00351C90"/>
    <w:rsid w:val="00351F78"/>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4C"/>
    <w:rsid w:val="003623E6"/>
    <w:rsid w:val="0036299D"/>
    <w:rsid w:val="00362A39"/>
    <w:rsid w:val="00362A7E"/>
    <w:rsid w:val="00362A96"/>
    <w:rsid w:val="00362D1D"/>
    <w:rsid w:val="00362E9F"/>
    <w:rsid w:val="00363B85"/>
    <w:rsid w:val="00363E76"/>
    <w:rsid w:val="003648E7"/>
    <w:rsid w:val="003649B6"/>
    <w:rsid w:val="00364BA6"/>
    <w:rsid w:val="00364E98"/>
    <w:rsid w:val="00365036"/>
    <w:rsid w:val="00365058"/>
    <w:rsid w:val="00365150"/>
    <w:rsid w:val="003652AA"/>
    <w:rsid w:val="003652B0"/>
    <w:rsid w:val="003654CF"/>
    <w:rsid w:val="0036554F"/>
    <w:rsid w:val="0036558C"/>
    <w:rsid w:val="003658B3"/>
    <w:rsid w:val="00365D52"/>
    <w:rsid w:val="00366248"/>
    <w:rsid w:val="00366676"/>
    <w:rsid w:val="00366A77"/>
    <w:rsid w:val="00366CE0"/>
    <w:rsid w:val="003670B7"/>
    <w:rsid w:val="003674BB"/>
    <w:rsid w:val="003675D0"/>
    <w:rsid w:val="00367712"/>
    <w:rsid w:val="00367863"/>
    <w:rsid w:val="003678B3"/>
    <w:rsid w:val="00367DF1"/>
    <w:rsid w:val="0037018B"/>
    <w:rsid w:val="00370811"/>
    <w:rsid w:val="00370863"/>
    <w:rsid w:val="00370BA1"/>
    <w:rsid w:val="003710CB"/>
    <w:rsid w:val="00371169"/>
    <w:rsid w:val="00371250"/>
    <w:rsid w:val="0037148D"/>
    <w:rsid w:val="003714B2"/>
    <w:rsid w:val="0037179A"/>
    <w:rsid w:val="00371893"/>
    <w:rsid w:val="00371970"/>
    <w:rsid w:val="00371E39"/>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1F90"/>
    <w:rsid w:val="0038210A"/>
    <w:rsid w:val="00382898"/>
    <w:rsid w:val="00382C4D"/>
    <w:rsid w:val="00382DD3"/>
    <w:rsid w:val="003833C7"/>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81"/>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1C3"/>
    <w:rsid w:val="00391208"/>
    <w:rsid w:val="003913CF"/>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95"/>
    <w:rsid w:val="003955FD"/>
    <w:rsid w:val="0039579B"/>
    <w:rsid w:val="00395870"/>
    <w:rsid w:val="00395E2D"/>
    <w:rsid w:val="003960BD"/>
    <w:rsid w:val="00396195"/>
    <w:rsid w:val="00396309"/>
    <w:rsid w:val="00396339"/>
    <w:rsid w:val="00396684"/>
    <w:rsid w:val="00396C13"/>
    <w:rsid w:val="00396D6F"/>
    <w:rsid w:val="00396DFD"/>
    <w:rsid w:val="00396E7D"/>
    <w:rsid w:val="00396FBA"/>
    <w:rsid w:val="00397384"/>
    <w:rsid w:val="00397476"/>
    <w:rsid w:val="00397749"/>
    <w:rsid w:val="0039793B"/>
    <w:rsid w:val="00397C1B"/>
    <w:rsid w:val="00397EE7"/>
    <w:rsid w:val="003A0659"/>
    <w:rsid w:val="003A0790"/>
    <w:rsid w:val="003A0AEB"/>
    <w:rsid w:val="003A0B8E"/>
    <w:rsid w:val="003A0C7D"/>
    <w:rsid w:val="003A0FC4"/>
    <w:rsid w:val="003A11C4"/>
    <w:rsid w:val="003A137F"/>
    <w:rsid w:val="003A17F1"/>
    <w:rsid w:val="003A19AC"/>
    <w:rsid w:val="003A1D9F"/>
    <w:rsid w:val="003A1E7D"/>
    <w:rsid w:val="003A1EA5"/>
    <w:rsid w:val="003A1EDE"/>
    <w:rsid w:val="003A2198"/>
    <w:rsid w:val="003A22EB"/>
    <w:rsid w:val="003A2477"/>
    <w:rsid w:val="003A2AEA"/>
    <w:rsid w:val="003A2CD3"/>
    <w:rsid w:val="003A2E6A"/>
    <w:rsid w:val="003A2FC8"/>
    <w:rsid w:val="003A34F5"/>
    <w:rsid w:val="003A3A21"/>
    <w:rsid w:val="003A3A3A"/>
    <w:rsid w:val="003A3C70"/>
    <w:rsid w:val="003A3ED7"/>
    <w:rsid w:val="003A405B"/>
    <w:rsid w:val="003A410E"/>
    <w:rsid w:val="003A41C7"/>
    <w:rsid w:val="003A432F"/>
    <w:rsid w:val="003A4826"/>
    <w:rsid w:val="003A49C9"/>
    <w:rsid w:val="003A4A7E"/>
    <w:rsid w:val="003A4B3B"/>
    <w:rsid w:val="003A4CBC"/>
    <w:rsid w:val="003A4E36"/>
    <w:rsid w:val="003A5119"/>
    <w:rsid w:val="003A53F7"/>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97A"/>
    <w:rsid w:val="003B2A6D"/>
    <w:rsid w:val="003B2BD7"/>
    <w:rsid w:val="003B2EF3"/>
    <w:rsid w:val="003B3470"/>
    <w:rsid w:val="003B34CB"/>
    <w:rsid w:val="003B3641"/>
    <w:rsid w:val="003B374D"/>
    <w:rsid w:val="003B37BA"/>
    <w:rsid w:val="003B3865"/>
    <w:rsid w:val="003B38C5"/>
    <w:rsid w:val="003B3AFF"/>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2C76"/>
    <w:rsid w:val="003C306C"/>
    <w:rsid w:val="003C351D"/>
    <w:rsid w:val="003C3747"/>
    <w:rsid w:val="003C37E3"/>
    <w:rsid w:val="003C395D"/>
    <w:rsid w:val="003C3AE3"/>
    <w:rsid w:val="003C3F91"/>
    <w:rsid w:val="003C41DF"/>
    <w:rsid w:val="003C4595"/>
    <w:rsid w:val="003C46A2"/>
    <w:rsid w:val="003C4AFB"/>
    <w:rsid w:val="003C4DC6"/>
    <w:rsid w:val="003C53BA"/>
    <w:rsid w:val="003C5540"/>
    <w:rsid w:val="003C5755"/>
    <w:rsid w:val="003C58C4"/>
    <w:rsid w:val="003C5B10"/>
    <w:rsid w:val="003C61D2"/>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7E9"/>
    <w:rsid w:val="003D1A83"/>
    <w:rsid w:val="003D1B54"/>
    <w:rsid w:val="003D1FF8"/>
    <w:rsid w:val="003D21DF"/>
    <w:rsid w:val="003D233B"/>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90C"/>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AA3"/>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C3B"/>
    <w:rsid w:val="003F613D"/>
    <w:rsid w:val="003F684F"/>
    <w:rsid w:val="003F6B47"/>
    <w:rsid w:val="003F6B87"/>
    <w:rsid w:val="003F7213"/>
    <w:rsid w:val="003F75A5"/>
    <w:rsid w:val="003F77B6"/>
    <w:rsid w:val="003F786E"/>
    <w:rsid w:val="003F7D91"/>
    <w:rsid w:val="003F7E92"/>
    <w:rsid w:val="003F7F9A"/>
    <w:rsid w:val="0040049C"/>
    <w:rsid w:val="00400AF6"/>
    <w:rsid w:val="00400D84"/>
    <w:rsid w:val="00400F8D"/>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4F8"/>
    <w:rsid w:val="004035AC"/>
    <w:rsid w:val="00403AE9"/>
    <w:rsid w:val="00403B1F"/>
    <w:rsid w:val="00403BA5"/>
    <w:rsid w:val="00403CC9"/>
    <w:rsid w:val="00404250"/>
    <w:rsid w:val="00405190"/>
    <w:rsid w:val="0040549B"/>
    <w:rsid w:val="0040577D"/>
    <w:rsid w:val="00405932"/>
    <w:rsid w:val="00405D28"/>
    <w:rsid w:val="00405D3C"/>
    <w:rsid w:val="00405D93"/>
    <w:rsid w:val="004062E9"/>
    <w:rsid w:val="00406470"/>
    <w:rsid w:val="0040666C"/>
    <w:rsid w:val="00406816"/>
    <w:rsid w:val="004068BA"/>
    <w:rsid w:val="00406A16"/>
    <w:rsid w:val="00406C54"/>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DC7"/>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5FD"/>
    <w:rsid w:val="004136DE"/>
    <w:rsid w:val="00413833"/>
    <w:rsid w:val="00413953"/>
    <w:rsid w:val="00413B4B"/>
    <w:rsid w:val="00413BC3"/>
    <w:rsid w:val="00413BC5"/>
    <w:rsid w:val="00413D7A"/>
    <w:rsid w:val="00413D8C"/>
    <w:rsid w:val="00413F58"/>
    <w:rsid w:val="0041401A"/>
    <w:rsid w:val="004141FD"/>
    <w:rsid w:val="004143EC"/>
    <w:rsid w:val="004148DD"/>
    <w:rsid w:val="0041491A"/>
    <w:rsid w:val="00414CDD"/>
    <w:rsid w:val="00414DBF"/>
    <w:rsid w:val="00414DCA"/>
    <w:rsid w:val="00414E51"/>
    <w:rsid w:val="00414EB1"/>
    <w:rsid w:val="00414F40"/>
    <w:rsid w:val="00415098"/>
    <w:rsid w:val="00415119"/>
    <w:rsid w:val="00415382"/>
    <w:rsid w:val="00415401"/>
    <w:rsid w:val="00415432"/>
    <w:rsid w:val="00415860"/>
    <w:rsid w:val="0041589E"/>
    <w:rsid w:val="00415A0F"/>
    <w:rsid w:val="00415C85"/>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8ED"/>
    <w:rsid w:val="00422DB4"/>
    <w:rsid w:val="00422E80"/>
    <w:rsid w:val="0042333D"/>
    <w:rsid w:val="004233CA"/>
    <w:rsid w:val="0042362B"/>
    <w:rsid w:val="00423826"/>
    <w:rsid w:val="004239B5"/>
    <w:rsid w:val="00423BA1"/>
    <w:rsid w:val="004247EE"/>
    <w:rsid w:val="00424947"/>
    <w:rsid w:val="00424D94"/>
    <w:rsid w:val="00424E0A"/>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8A0"/>
    <w:rsid w:val="00427AE9"/>
    <w:rsid w:val="0043011F"/>
    <w:rsid w:val="00430671"/>
    <w:rsid w:val="00430A7F"/>
    <w:rsid w:val="00430CEC"/>
    <w:rsid w:val="00430FF3"/>
    <w:rsid w:val="004314C0"/>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E35"/>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55B"/>
    <w:rsid w:val="00447656"/>
    <w:rsid w:val="00447743"/>
    <w:rsid w:val="00447B86"/>
    <w:rsid w:val="00447CD6"/>
    <w:rsid w:val="00447DAA"/>
    <w:rsid w:val="00447F40"/>
    <w:rsid w:val="004500AA"/>
    <w:rsid w:val="0045044A"/>
    <w:rsid w:val="00450463"/>
    <w:rsid w:val="004504F3"/>
    <w:rsid w:val="004504F6"/>
    <w:rsid w:val="004505FB"/>
    <w:rsid w:val="0045063A"/>
    <w:rsid w:val="004507E5"/>
    <w:rsid w:val="004508C6"/>
    <w:rsid w:val="0045094A"/>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5FB4"/>
    <w:rsid w:val="00456060"/>
    <w:rsid w:val="0045615A"/>
    <w:rsid w:val="00456346"/>
    <w:rsid w:val="0045655A"/>
    <w:rsid w:val="00456ECC"/>
    <w:rsid w:val="004570E2"/>
    <w:rsid w:val="00457332"/>
    <w:rsid w:val="00457411"/>
    <w:rsid w:val="004574AE"/>
    <w:rsid w:val="00457543"/>
    <w:rsid w:val="00457582"/>
    <w:rsid w:val="004577BD"/>
    <w:rsid w:val="004579E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725"/>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493"/>
    <w:rsid w:val="00471917"/>
    <w:rsid w:val="00471DC0"/>
    <w:rsid w:val="0047224E"/>
    <w:rsid w:val="0047247F"/>
    <w:rsid w:val="004727FE"/>
    <w:rsid w:val="00472806"/>
    <w:rsid w:val="00472AC9"/>
    <w:rsid w:val="00472DF0"/>
    <w:rsid w:val="00472E33"/>
    <w:rsid w:val="00472FD2"/>
    <w:rsid w:val="00473375"/>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733"/>
    <w:rsid w:val="00475ABE"/>
    <w:rsid w:val="00475FB2"/>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06"/>
    <w:rsid w:val="00481C5C"/>
    <w:rsid w:val="00481D5E"/>
    <w:rsid w:val="00481E26"/>
    <w:rsid w:val="00481E82"/>
    <w:rsid w:val="00481FC6"/>
    <w:rsid w:val="004820E6"/>
    <w:rsid w:val="004820E7"/>
    <w:rsid w:val="004823E6"/>
    <w:rsid w:val="00482401"/>
    <w:rsid w:val="004826B5"/>
    <w:rsid w:val="004829E0"/>
    <w:rsid w:val="00482C78"/>
    <w:rsid w:val="0048361C"/>
    <w:rsid w:val="0048378A"/>
    <w:rsid w:val="00483BCD"/>
    <w:rsid w:val="00483C0A"/>
    <w:rsid w:val="00483CC4"/>
    <w:rsid w:val="00483D76"/>
    <w:rsid w:val="00483F7B"/>
    <w:rsid w:val="004843C0"/>
    <w:rsid w:val="004845EB"/>
    <w:rsid w:val="004847A2"/>
    <w:rsid w:val="004847B3"/>
    <w:rsid w:val="00484A4F"/>
    <w:rsid w:val="00484BDF"/>
    <w:rsid w:val="00484E77"/>
    <w:rsid w:val="00485187"/>
    <w:rsid w:val="0048531A"/>
    <w:rsid w:val="004854D7"/>
    <w:rsid w:val="00486485"/>
    <w:rsid w:val="00486523"/>
    <w:rsid w:val="0048670E"/>
    <w:rsid w:val="00486734"/>
    <w:rsid w:val="00486A9F"/>
    <w:rsid w:val="004872E2"/>
    <w:rsid w:val="0048778E"/>
    <w:rsid w:val="00487865"/>
    <w:rsid w:val="00487A11"/>
    <w:rsid w:val="00487B81"/>
    <w:rsid w:val="00487FAA"/>
    <w:rsid w:val="00490093"/>
    <w:rsid w:val="004902C3"/>
    <w:rsid w:val="004903AF"/>
    <w:rsid w:val="00490966"/>
    <w:rsid w:val="00490F46"/>
    <w:rsid w:val="004911AF"/>
    <w:rsid w:val="00491AFA"/>
    <w:rsid w:val="00492475"/>
    <w:rsid w:val="004925DD"/>
    <w:rsid w:val="004926E1"/>
    <w:rsid w:val="00492799"/>
    <w:rsid w:val="0049285C"/>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734"/>
    <w:rsid w:val="00496BC7"/>
    <w:rsid w:val="00496D91"/>
    <w:rsid w:val="00496D99"/>
    <w:rsid w:val="00496DF2"/>
    <w:rsid w:val="00496ED3"/>
    <w:rsid w:val="0049712E"/>
    <w:rsid w:val="00497251"/>
    <w:rsid w:val="004975C0"/>
    <w:rsid w:val="0049767A"/>
    <w:rsid w:val="00497689"/>
    <w:rsid w:val="0049783A"/>
    <w:rsid w:val="004979B0"/>
    <w:rsid w:val="00497B23"/>
    <w:rsid w:val="00497F97"/>
    <w:rsid w:val="004A00D0"/>
    <w:rsid w:val="004A0174"/>
    <w:rsid w:val="004A0343"/>
    <w:rsid w:val="004A0442"/>
    <w:rsid w:val="004A0573"/>
    <w:rsid w:val="004A071D"/>
    <w:rsid w:val="004A0BB6"/>
    <w:rsid w:val="004A0FD4"/>
    <w:rsid w:val="004A1068"/>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4F11"/>
    <w:rsid w:val="004A5137"/>
    <w:rsid w:val="004A5631"/>
    <w:rsid w:val="004A59AF"/>
    <w:rsid w:val="004A5B7A"/>
    <w:rsid w:val="004A5E69"/>
    <w:rsid w:val="004A60F0"/>
    <w:rsid w:val="004A6239"/>
    <w:rsid w:val="004A623D"/>
    <w:rsid w:val="004A6392"/>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4FC"/>
    <w:rsid w:val="004B2689"/>
    <w:rsid w:val="004B288C"/>
    <w:rsid w:val="004B294C"/>
    <w:rsid w:val="004B2E07"/>
    <w:rsid w:val="004B330F"/>
    <w:rsid w:val="004B3A53"/>
    <w:rsid w:val="004B3BD3"/>
    <w:rsid w:val="004B3CB2"/>
    <w:rsid w:val="004B3EA8"/>
    <w:rsid w:val="004B40E5"/>
    <w:rsid w:val="004B41D6"/>
    <w:rsid w:val="004B503F"/>
    <w:rsid w:val="004B5174"/>
    <w:rsid w:val="004B5811"/>
    <w:rsid w:val="004B58A5"/>
    <w:rsid w:val="004B5957"/>
    <w:rsid w:val="004B5F46"/>
    <w:rsid w:val="004B609E"/>
    <w:rsid w:val="004B647B"/>
    <w:rsid w:val="004B64B6"/>
    <w:rsid w:val="004B651B"/>
    <w:rsid w:val="004B66DF"/>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CFA"/>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6EB5"/>
    <w:rsid w:val="004C7A22"/>
    <w:rsid w:val="004C7C89"/>
    <w:rsid w:val="004C7E38"/>
    <w:rsid w:val="004C7E53"/>
    <w:rsid w:val="004C7E60"/>
    <w:rsid w:val="004D03F6"/>
    <w:rsid w:val="004D05A6"/>
    <w:rsid w:val="004D0B7B"/>
    <w:rsid w:val="004D10B7"/>
    <w:rsid w:val="004D10FF"/>
    <w:rsid w:val="004D11EB"/>
    <w:rsid w:val="004D12D8"/>
    <w:rsid w:val="004D1350"/>
    <w:rsid w:val="004D15AB"/>
    <w:rsid w:val="004D1618"/>
    <w:rsid w:val="004D1A92"/>
    <w:rsid w:val="004D2006"/>
    <w:rsid w:val="004D22B3"/>
    <w:rsid w:val="004D22E8"/>
    <w:rsid w:val="004D2312"/>
    <w:rsid w:val="004D2638"/>
    <w:rsid w:val="004D27B9"/>
    <w:rsid w:val="004D284D"/>
    <w:rsid w:val="004D2920"/>
    <w:rsid w:val="004D2A29"/>
    <w:rsid w:val="004D32B3"/>
    <w:rsid w:val="004D367F"/>
    <w:rsid w:val="004D3962"/>
    <w:rsid w:val="004D3B60"/>
    <w:rsid w:val="004D4245"/>
    <w:rsid w:val="004D44A8"/>
    <w:rsid w:val="004D44DD"/>
    <w:rsid w:val="004D48B9"/>
    <w:rsid w:val="004D4A85"/>
    <w:rsid w:val="004D4A90"/>
    <w:rsid w:val="004D5029"/>
    <w:rsid w:val="004D51C6"/>
    <w:rsid w:val="004D5265"/>
    <w:rsid w:val="004D5B96"/>
    <w:rsid w:val="004D5F05"/>
    <w:rsid w:val="004D6286"/>
    <w:rsid w:val="004D632A"/>
    <w:rsid w:val="004D6504"/>
    <w:rsid w:val="004D69AF"/>
    <w:rsid w:val="004D6B92"/>
    <w:rsid w:val="004D6BED"/>
    <w:rsid w:val="004D7666"/>
    <w:rsid w:val="004D7A4A"/>
    <w:rsid w:val="004D7F79"/>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D4"/>
    <w:rsid w:val="004E1FFD"/>
    <w:rsid w:val="004E20DE"/>
    <w:rsid w:val="004E232A"/>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5AC5"/>
    <w:rsid w:val="004E6012"/>
    <w:rsid w:val="004E60DE"/>
    <w:rsid w:val="004E6569"/>
    <w:rsid w:val="004E65D6"/>
    <w:rsid w:val="004E6790"/>
    <w:rsid w:val="004E67B6"/>
    <w:rsid w:val="004E6C0F"/>
    <w:rsid w:val="004E72A5"/>
    <w:rsid w:val="004E750A"/>
    <w:rsid w:val="004E7692"/>
    <w:rsid w:val="004E7921"/>
    <w:rsid w:val="004E7EE2"/>
    <w:rsid w:val="004F041E"/>
    <w:rsid w:val="004F0457"/>
    <w:rsid w:val="004F0830"/>
    <w:rsid w:val="004F0A8D"/>
    <w:rsid w:val="004F0ADF"/>
    <w:rsid w:val="004F1362"/>
    <w:rsid w:val="004F14CF"/>
    <w:rsid w:val="004F15F0"/>
    <w:rsid w:val="004F168C"/>
    <w:rsid w:val="004F22BA"/>
    <w:rsid w:val="004F22ED"/>
    <w:rsid w:val="004F23E0"/>
    <w:rsid w:val="004F2591"/>
    <w:rsid w:val="004F2654"/>
    <w:rsid w:val="004F2A0C"/>
    <w:rsid w:val="004F3007"/>
    <w:rsid w:val="004F303B"/>
    <w:rsid w:val="004F3261"/>
    <w:rsid w:val="004F35B0"/>
    <w:rsid w:val="004F3734"/>
    <w:rsid w:val="004F3A1A"/>
    <w:rsid w:val="004F3D7A"/>
    <w:rsid w:val="004F3F00"/>
    <w:rsid w:val="004F3F1F"/>
    <w:rsid w:val="004F40BC"/>
    <w:rsid w:val="004F4533"/>
    <w:rsid w:val="004F4BAD"/>
    <w:rsid w:val="004F4F78"/>
    <w:rsid w:val="004F51CC"/>
    <w:rsid w:val="004F5DE8"/>
    <w:rsid w:val="004F6312"/>
    <w:rsid w:val="004F63CB"/>
    <w:rsid w:val="004F6960"/>
    <w:rsid w:val="004F6A77"/>
    <w:rsid w:val="004F6B2E"/>
    <w:rsid w:val="004F6C85"/>
    <w:rsid w:val="004F736B"/>
    <w:rsid w:val="004F7763"/>
    <w:rsid w:val="004F7822"/>
    <w:rsid w:val="004F7AA0"/>
    <w:rsid w:val="004F7CE4"/>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BEE"/>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D14"/>
    <w:rsid w:val="00510122"/>
    <w:rsid w:val="0051046A"/>
    <w:rsid w:val="005104E8"/>
    <w:rsid w:val="0051054B"/>
    <w:rsid w:val="005105BC"/>
    <w:rsid w:val="00510815"/>
    <w:rsid w:val="00510B29"/>
    <w:rsid w:val="005111D1"/>
    <w:rsid w:val="005111E2"/>
    <w:rsid w:val="005114D2"/>
    <w:rsid w:val="00511994"/>
    <w:rsid w:val="00511A1B"/>
    <w:rsid w:val="00511B13"/>
    <w:rsid w:val="005122B1"/>
    <w:rsid w:val="0051232C"/>
    <w:rsid w:val="005123C2"/>
    <w:rsid w:val="00512747"/>
    <w:rsid w:val="005128F8"/>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92D"/>
    <w:rsid w:val="00514B8C"/>
    <w:rsid w:val="00514B93"/>
    <w:rsid w:val="00514DBA"/>
    <w:rsid w:val="005152BE"/>
    <w:rsid w:val="0051533D"/>
    <w:rsid w:val="0051558A"/>
    <w:rsid w:val="00515647"/>
    <w:rsid w:val="00515A54"/>
    <w:rsid w:val="00515A83"/>
    <w:rsid w:val="00515FEC"/>
    <w:rsid w:val="0051619D"/>
    <w:rsid w:val="0051690E"/>
    <w:rsid w:val="00516994"/>
    <w:rsid w:val="00516C3A"/>
    <w:rsid w:val="00517127"/>
    <w:rsid w:val="0051721D"/>
    <w:rsid w:val="0051759C"/>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DFD"/>
    <w:rsid w:val="00522E32"/>
    <w:rsid w:val="00523064"/>
    <w:rsid w:val="005230EA"/>
    <w:rsid w:val="005232EE"/>
    <w:rsid w:val="005235F5"/>
    <w:rsid w:val="00523638"/>
    <w:rsid w:val="00523A8B"/>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8DB"/>
    <w:rsid w:val="00527997"/>
    <w:rsid w:val="00527A46"/>
    <w:rsid w:val="00527C55"/>
    <w:rsid w:val="005300A1"/>
    <w:rsid w:val="00530287"/>
    <w:rsid w:val="005303A7"/>
    <w:rsid w:val="005308EC"/>
    <w:rsid w:val="00530AB3"/>
    <w:rsid w:val="00530C34"/>
    <w:rsid w:val="00530F0C"/>
    <w:rsid w:val="00530F2B"/>
    <w:rsid w:val="0053146C"/>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5989"/>
    <w:rsid w:val="00535AF2"/>
    <w:rsid w:val="00536A38"/>
    <w:rsid w:val="00536B1C"/>
    <w:rsid w:val="00536FF4"/>
    <w:rsid w:val="0053722C"/>
    <w:rsid w:val="005372A9"/>
    <w:rsid w:val="005373B4"/>
    <w:rsid w:val="00537461"/>
    <w:rsid w:val="00537721"/>
    <w:rsid w:val="005378ED"/>
    <w:rsid w:val="0054007B"/>
    <w:rsid w:val="0054022C"/>
    <w:rsid w:val="00540386"/>
    <w:rsid w:val="005403CD"/>
    <w:rsid w:val="005404C9"/>
    <w:rsid w:val="00540983"/>
    <w:rsid w:val="00540B1B"/>
    <w:rsid w:val="00540C45"/>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7D7"/>
    <w:rsid w:val="00544AB6"/>
    <w:rsid w:val="00545384"/>
    <w:rsid w:val="005458C2"/>
    <w:rsid w:val="00545920"/>
    <w:rsid w:val="00545AC8"/>
    <w:rsid w:val="00545CCC"/>
    <w:rsid w:val="0054615E"/>
    <w:rsid w:val="0054671B"/>
    <w:rsid w:val="00546914"/>
    <w:rsid w:val="00546A87"/>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C6D"/>
    <w:rsid w:val="00552EDA"/>
    <w:rsid w:val="00553500"/>
    <w:rsid w:val="00553595"/>
    <w:rsid w:val="005536B6"/>
    <w:rsid w:val="00553C27"/>
    <w:rsid w:val="00553E72"/>
    <w:rsid w:val="00554256"/>
    <w:rsid w:val="00554276"/>
    <w:rsid w:val="00554366"/>
    <w:rsid w:val="00554541"/>
    <w:rsid w:val="005548AB"/>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B88"/>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D9D"/>
    <w:rsid w:val="0056424D"/>
    <w:rsid w:val="005642F1"/>
    <w:rsid w:val="00564328"/>
    <w:rsid w:val="005645E1"/>
    <w:rsid w:val="0056504B"/>
    <w:rsid w:val="0056568E"/>
    <w:rsid w:val="0056599A"/>
    <w:rsid w:val="00565AF5"/>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D1"/>
    <w:rsid w:val="005738EB"/>
    <w:rsid w:val="00573DEE"/>
    <w:rsid w:val="00573F55"/>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B9B"/>
    <w:rsid w:val="00577CA3"/>
    <w:rsid w:val="00577D21"/>
    <w:rsid w:val="005800EA"/>
    <w:rsid w:val="00580157"/>
    <w:rsid w:val="005804A5"/>
    <w:rsid w:val="005804D7"/>
    <w:rsid w:val="00580676"/>
    <w:rsid w:val="005806DA"/>
    <w:rsid w:val="005807B8"/>
    <w:rsid w:val="005807F3"/>
    <w:rsid w:val="0058149D"/>
    <w:rsid w:val="005814DB"/>
    <w:rsid w:val="00581712"/>
    <w:rsid w:val="00581B40"/>
    <w:rsid w:val="00581D8B"/>
    <w:rsid w:val="005820A1"/>
    <w:rsid w:val="005822D6"/>
    <w:rsid w:val="00582404"/>
    <w:rsid w:val="005824F1"/>
    <w:rsid w:val="005825E7"/>
    <w:rsid w:val="00582AE9"/>
    <w:rsid w:val="00582E2E"/>
    <w:rsid w:val="00582FA4"/>
    <w:rsid w:val="00583365"/>
    <w:rsid w:val="00583423"/>
    <w:rsid w:val="00583511"/>
    <w:rsid w:val="00583F33"/>
    <w:rsid w:val="00583FBD"/>
    <w:rsid w:val="005840DD"/>
    <w:rsid w:val="005841C9"/>
    <w:rsid w:val="005844FA"/>
    <w:rsid w:val="00584597"/>
    <w:rsid w:val="00584702"/>
    <w:rsid w:val="00584705"/>
    <w:rsid w:val="0058521D"/>
    <w:rsid w:val="00585316"/>
    <w:rsid w:val="00585349"/>
    <w:rsid w:val="005854EA"/>
    <w:rsid w:val="00585545"/>
    <w:rsid w:val="005855EC"/>
    <w:rsid w:val="00585FD0"/>
    <w:rsid w:val="0058635C"/>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77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24F"/>
    <w:rsid w:val="00594455"/>
    <w:rsid w:val="00594517"/>
    <w:rsid w:val="0059473B"/>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6A7"/>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16C"/>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39E"/>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0FD1"/>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5AC"/>
    <w:rsid w:val="005B4736"/>
    <w:rsid w:val="005B4C45"/>
    <w:rsid w:val="005B4E94"/>
    <w:rsid w:val="005B4EAB"/>
    <w:rsid w:val="005B551B"/>
    <w:rsid w:val="005B5604"/>
    <w:rsid w:val="005B5620"/>
    <w:rsid w:val="005B59D4"/>
    <w:rsid w:val="005B5D0D"/>
    <w:rsid w:val="005B5FC2"/>
    <w:rsid w:val="005B6311"/>
    <w:rsid w:val="005B6B94"/>
    <w:rsid w:val="005B6BA8"/>
    <w:rsid w:val="005B6CB2"/>
    <w:rsid w:val="005B716D"/>
    <w:rsid w:val="005B729B"/>
    <w:rsid w:val="005B73DA"/>
    <w:rsid w:val="005B74FD"/>
    <w:rsid w:val="005B77D8"/>
    <w:rsid w:val="005B79B1"/>
    <w:rsid w:val="005B7C33"/>
    <w:rsid w:val="005B7D69"/>
    <w:rsid w:val="005C036E"/>
    <w:rsid w:val="005C0522"/>
    <w:rsid w:val="005C05C6"/>
    <w:rsid w:val="005C0654"/>
    <w:rsid w:val="005C07D3"/>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27D"/>
    <w:rsid w:val="005C4469"/>
    <w:rsid w:val="005C4B54"/>
    <w:rsid w:val="005C4C37"/>
    <w:rsid w:val="005C4CF2"/>
    <w:rsid w:val="005C504C"/>
    <w:rsid w:val="005C504E"/>
    <w:rsid w:val="005C557C"/>
    <w:rsid w:val="005C5950"/>
    <w:rsid w:val="005C5970"/>
    <w:rsid w:val="005C62BE"/>
    <w:rsid w:val="005C63B9"/>
    <w:rsid w:val="005C6A3A"/>
    <w:rsid w:val="005C6C16"/>
    <w:rsid w:val="005C6CF9"/>
    <w:rsid w:val="005C7AA3"/>
    <w:rsid w:val="005C7D1C"/>
    <w:rsid w:val="005C7D5F"/>
    <w:rsid w:val="005C7DEA"/>
    <w:rsid w:val="005D02C3"/>
    <w:rsid w:val="005D04C8"/>
    <w:rsid w:val="005D05E2"/>
    <w:rsid w:val="005D060E"/>
    <w:rsid w:val="005D0B89"/>
    <w:rsid w:val="005D0D30"/>
    <w:rsid w:val="005D0EC8"/>
    <w:rsid w:val="005D1074"/>
    <w:rsid w:val="005D12EF"/>
    <w:rsid w:val="005D14A2"/>
    <w:rsid w:val="005D155E"/>
    <w:rsid w:val="005D16F2"/>
    <w:rsid w:val="005D19F4"/>
    <w:rsid w:val="005D1C6F"/>
    <w:rsid w:val="005D1D78"/>
    <w:rsid w:val="005D2AA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4DD"/>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245"/>
    <w:rsid w:val="005E36FD"/>
    <w:rsid w:val="005E37A1"/>
    <w:rsid w:val="005E3974"/>
    <w:rsid w:val="005E42DB"/>
    <w:rsid w:val="005E4450"/>
    <w:rsid w:val="005E451A"/>
    <w:rsid w:val="005E46E8"/>
    <w:rsid w:val="005E4883"/>
    <w:rsid w:val="005E4FF0"/>
    <w:rsid w:val="005E54C1"/>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DC9"/>
    <w:rsid w:val="005E7F2B"/>
    <w:rsid w:val="005E7F72"/>
    <w:rsid w:val="005F02C3"/>
    <w:rsid w:val="005F02EF"/>
    <w:rsid w:val="005F042E"/>
    <w:rsid w:val="005F0508"/>
    <w:rsid w:val="005F0546"/>
    <w:rsid w:val="005F05FF"/>
    <w:rsid w:val="005F0E39"/>
    <w:rsid w:val="005F12CE"/>
    <w:rsid w:val="005F15FB"/>
    <w:rsid w:val="005F168B"/>
    <w:rsid w:val="005F1805"/>
    <w:rsid w:val="005F192A"/>
    <w:rsid w:val="005F19D2"/>
    <w:rsid w:val="005F1CD9"/>
    <w:rsid w:val="005F2242"/>
    <w:rsid w:val="005F230B"/>
    <w:rsid w:val="005F2666"/>
    <w:rsid w:val="005F298D"/>
    <w:rsid w:val="005F2B4A"/>
    <w:rsid w:val="005F2FF9"/>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C08"/>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09F"/>
    <w:rsid w:val="0060152D"/>
    <w:rsid w:val="00601845"/>
    <w:rsid w:val="00601863"/>
    <w:rsid w:val="006018A5"/>
    <w:rsid w:val="00601912"/>
    <w:rsid w:val="00601E31"/>
    <w:rsid w:val="00601E74"/>
    <w:rsid w:val="00602144"/>
    <w:rsid w:val="006027DC"/>
    <w:rsid w:val="00602EE6"/>
    <w:rsid w:val="00603644"/>
    <w:rsid w:val="006039A0"/>
    <w:rsid w:val="00603BC4"/>
    <w:rsid w:val="00603D92"/>
    <w:rsid w:val="0060414A"/>
    <w:rsid w:val="00604236"/>
    <w:rsid w:val="00604519"/>
    <w:rsid w:val="0060474F"/>
    <w:rsid w:val="0060495E"/>
    <w:rsid w:val="00604D20"/>
    <w:rsid w:val="00604E0E"/>
    <w:rsid w:val="00604FDA"/>
    <w:rsid w:val="0060506D"/>
    <w:rsid w:val="00605220"/>
    <w:rsid w:val="0060524F"/>
    <w:rsid w:val="006055E4"/>
    <w:rsid w:val="00605A3C"/>
    <w:rsid w:val="00605B6A"/>
    <w:rsid w:val="00605C0E"/>
    <w:rsid w:val="00605E23"/>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6F0A"/>
    <w:rsid w:val="00617065"/>
    <w:rsid w:val="006173E2"/>
    <w:rsid w:val="006178A5"/>
    <w:rsid w:val="00617B01"/>
    <w:rsid w:val="0062028A"/>
    <w:rsid w:val="00620591"/>
    <w:rsid w:val="0062065B"/>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2DA"/>
    <w:rsid w:val="006243FF"/>
    <w:rsid w:val="00624D8C"/>
    <w:rsid w:val="00624E04"/>
    <w:rsid w:val="00625114"/>
    <w:rsid w:val="006252D9"/>
    <w:rsid w:val="00625771"/>
    <w:rsid w:val="006257B4"/>
    <w:rsid w:val="0062593F"/>
    <w:rsid w:val="00625B57"/>
    <w:rsid w:val="006261D9"/>
    <w:rsid w:val="00626499"/>
    <w:rsid w:val="006265CE"/>
    <w:rsid w:val="00626A6E"/>
    <w:rsid w:val="00626D8C"/>
    <w:rsid w:val="00627457"/>
    <w:rsid w:val="00627D8C"/>
    <w:rsid w:val="00627E3B"/>
    <w:rsid w:val="00627EF0"/>
    <w:rsid w:val="00630096"/>
    <w:rsid w:val="006302DD"/>
    <w:rsid w:val="0063035A"/>
    <w:rsid w:val="006304A7"/>
    <w:rsid w:val="006306C8"/>
    <w:rsid w:val="006308DF"/>
    <w:rsid w:val="00630C41"/>
    <w:rsid w:val="0063101E"/>
    <w:rsid w:val="006313CE"/>
    <w:rsid w:val="006313E1"/>
    <w:rsid w:val="00631D92"/>
    <w:rsid w:val="00631F60"/>
    <w:rsid w:val="00631FA3"/>
    <w:rsid w:val="00632028"/>
    <w:rsid w:val="0063202D"/>
    <w:rsid w:val="00632232"/>
    <w:rsid w:val="006322B8"/>
    <w:rsid w:val="00632314"/>
    <w:rsid w:val="006323A8"/>
    <w:rsid w:val="00632A61"/>
    <w:rsid w:val="00632AD0"/>
    <w:rsid w:val="00632AEF"/>
    <w:rsid w:val="00632E97"/>
    <w:rsid w:val="00632F48"/>
    <w:rsid w:val="0063346A"/>
    <w:rsid w:val="006334FE"/>
    <w:rsid w:val="00633849"/>
    <w:rsid w:val="006338F5"/>
    <w:rsid w:val="00633DFB"/>
    <w:rsid w:val="00633F50"/>
    <w:rsid w:val="006340D0"/>
    <w:rsid w:val="006341DF"/>
    <w:rsid w:val="006345EE"/>
    <w:rsid w:val="006346E0"/>
    <w:rsid w:val="00634AA6"/>
    <w:rsid w:val="00634DA7"/>
    <w:rsid w:val="00634E47"/>
    <w:rsid w:val="00635456"/>
    <w:rsid w:val="006357E3"/>
    <w:rsid w:val="00635A71"/>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29"/>
    <w:rsid w:val="00637F34"/>
    <w:rsid w:val="00640451"/>
    <w:rsid w:val="0064075F"/>
    <w:rsid w:val="0064080B"/>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2B9F"/>
    <w:rsid w:val="0064336C"/>
    <w:rsid w:val="00643B52"/>
    <w:rsid w:val="00643DF0"/>
    <w:rsid w:val="006443DF"/>
    <w:rsid w:val="006444B7"/>
    <w:rsid w:val="00644586"/>
    <w:rsid w:val="00644787"/>
    <w:rsid w:val="00644C64"/>
    <w:rsid w:val="00644CEA"/>
    <w:rsid w:val="00644E1A"/>
    <w:rsid w:val="00644F51"/>
    <w:rsid w:val="00644F69"/>
    <w:rsid w:val="0064503D"/>
    <w:rsid w:val="0064513B"/>
    <w:rsid w:val="00645606"/>
    <w:rsid w:val="00645D16"/>
    <w:rsid w:val="00645D92"/>
    <w:rsid w:val="00645E6D"/>
    <w:rsid w:val="006460BD"/>
    <w:rsid w:val="006466F8"/>
    <w:rsid w:val="006469C0"/>
    <w:rsid w:val="00646D01"/>
    <w:rsid w:val="006472A0"/>
    <w:rsid w:val="006473CC"/>
    <w:rsid w:val="006473E7"/>
    <w:rsid w:val="0064796C"/>
    <w:rsid w:val="00647DF8"/>
    <w:rsid w:val="0065019B"/>
    <w:rsid w:val="00651C88"/>
    <w:rsid w:val="00652010"/>
    <w:rsid w:val="006520A4"/>
    <w:rsid w:val="00652160"/>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1A"/>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D9A"/>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1D6E"/>
    <w:rsid w:val="006623FE"/>
    <w:rsid w:val="00662463"/>
    <w:rsid w:val="00662636"/>
    <w:rsid w:val="00662654"/>
    <w:rsid w:val="006626B7"/>
    <w:rsid w:val="0066272F"/>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371"/>
    <w:rsid w:val="00667694"/>
    <w:rsid w:val="0066776B"/>
    <w:rsid w:val="00667EF1"/>
    <w:rsid w:val="0067017B"/>
    <w:rsid w:val="00670197"/>
    <w:rsid w:val="006701DF"/>
    <w:rsid w:val="006704EC"/>
    <w:rsid w:val="006705A5"/>
    <w:rsid w:val="00670935"/>
    <w:rsid w:val="00670B11"/>
    <w:rsid w:val="00670B88"/>
    <w:rsid w:val="00670E75"/>
    <w:rsid w:val="00671189"/>
    <w:rsid w:val="00671214"/>
    <w:rsid w:val="00671501"/>
    <w:rsid w:val="00671890"/>
    <w:rsid w:val="00672006"/>
    <w:rsid w:val="006727EC"/>
    <w:rsid w:val="00672D89"/>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AAB"/>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3D1"/>
    <w:rsid w:val="00684601"/>
    <w:rsid w:val="00684D31"/>
    <w:rsid w:val="00684E80"/>
    <w:rsid w:val="0068511D"/>
    <w:rsid w:val="00685289"/>
    <w:rsid w:val="0068550C"/>
    <w:rsid w:val="00685586"/>
    <w:rsid w:val="00685667"/>
    <w:rsid w:val="00685790"/>
    <w:rsid w:val="00685AE4"/>
    <w:rsid w:val="00685E5E"/>
    <w:rsid w:val="00686A4C"/>
    <w:rsid w:val="00686B4F"/>
    <w:rsid w:val="00686C98"/>
    <w:rsid w:val="00686CE0"/>
    <w:rsid w:val="006874E8"/>
    <w:rsid w:val="006875D4"/>
    <w:rsid w:val="00687706"/>
    <w:rsid w:val="0068787F"/>
    <w:rsid w:val="00687996"/>
    <w:rsid w:val="00687A38"/>
    <w:rsid w:val="00687BD3"/>
    <w:rsid w:val="00687FE5"/>
    <w:rsid w:val="006901DB"/>
    <w:rsid w:val="0069022F"/>
    <w:rsid w:val="00690809"/>
    <w:rsid w:val="006909CA"/>
    <w:rsid w:val="00690EC1"/>
    <w:rsid w:val="00690F3C"/>
    <w:rsid w:val="00690F66"/>
    <w:rsid w:val="00691020"/>
    <w:rsid w:val="00691B62"/>
    <w:rsid w:val="00692116"/>
    <w:rsid w:val="006922FA"/>
    <w:rsid w:val="006926F2"/>
    <w:rsid w:val="00692A09"/>
    <w:rsid w:val="00692AB1"/>
    <w:rsid w:val="00692B5C"/>
    <w:rsid w:val="00692F2D"/>
    <w:rsid w:val="00692FE3"/>
    <w:rsid w:val="00693043"/>
    <w:rsid w:val="006931B9"/>
    <w:rsid w:val="00693223"/>
    <w:rsid w:val="00693657"/>
    <w:rsid w:val="006936F2"/>
    <w:rsid w:val="00693880"/>
    <w:rsid w:val="006943E0"/>
    <w:rsid w:val="00694405"/>
    <w:rsid w:val="00694483"/>
    <w:rsid w:val="00694489"/>
    <w:rsid w:val="00694586"/>
    <w:rsid w:val="006945D7"/>
    <w:rsid w:val="00694906"/>
    <w:rsid w:val="00694D00"/>
    <w:rsid w:val="00694FF9"/>
    <w:rsid w:val="00695038"/>
    <w:rsid w:val="0069504F"/>
    <w:rsid w:val="00695A27"/>
    <w:rsid w:val="00695C7F"/>
    <w:rsid w:val="00696965"/>
    <w:rsid w:val="006969AF"/>
    <w:rsid w:val="00696A57"/>
    <w:rsid w:val="00696A79"/>
    <w:rsid w:val="00696AB9"/>
    <w:rsid w:val="00696B67"/>
    <w:rsid w:val="00696E2F"/>
    <w:rsid w:val="006972A4"/>
    <w:rsid w:val="0069741A"/>
    <w:rsid w:val="00697B99"/>
    <w:rsid w:val="00697F88"/>
    <w:rsid w:val="006A02D5"/>
    <w:rsid w:val="006A060D"/>
    <w:rsid w:val="006A06DA"/>
    <w:rsid w:val="006A0796"/>
    <w:rsid w:val="006A0891"/>
    <w:rsid w:val="006A08B8"/>
    <w:rsid w:val="006A0B4F"/>
    <w:rsid w:val="006A0E4B"/>
    <w:rsid w:val="006A1158"/>
    <w:rsid w:val="006A117E"/>
    <w:rsid w:val="006A134B"/>
    <w:rsid w:val="006A13AA"/>
    <w:rsid w:val="006A18F9"/>
    <w:rsid w:val="006A1978"/>
    <w:rsid w:val="006A1CCB"/>
    <w:rsid w:val="006A1F9D"/>
    <w:rsid w:val="006A2303"/>
    <w:rsid w:val="006A2654"/>
    <w:rsid w:val="006A2699"/>
    <w:rsid w:val="006A2A5B"/>
    <w:rsid w:val="006A2C50"/>
    <w:rsid w:val="006A2D21"/>
    <w:rsid w:val="006A2D28"/>
    <w:rsid w:val="006A2D35"/>
    <w:rsid w:val="006A3561"/>
    <w:rsid w:val="006A388A"/>
    <w:rsid w:val="006A38BE"/>
    <w:rsid w:val="006A3C9D"/>
    <w:rsid w:val="006A3D72"/>
    <w:rsid w:val="006A3E03"/>
    <w:rsid w:val="006A3F16"/>
    <w:rsid w:val="006A427C"/>
    <w:rsid w:val="006A4618"/>
    <w:rsid w:val="006A49AA"/>
    <w:rsid w:val="006A4F03"/>
    <w:rsid w:val="006A511F"/>
    <w:rsid w:val="006A525F"/>
    <w:rsid w:val="006A53A9"/>
    <w:rsid w:val="006A551D"/>
    <w:rsid w:val="006A5542"/>
    <w:rsid w:val="006A5553"/>
    <w:rsid w:val="006A5952"/>
    <w:rsid w:val="006A5C0F"/>
    <w:rsid w:val="006A609C"/>
    <w:rsid w:val="006A6496"/>
    <w:rsid w:val="006A654F"/>
    <w:rsid w:val="006A65C7"/>
    <w:rsid w:val="006A66D0"/>
    <w:rsid w:val="006A7583"/>
    <w:rsid w:val="006A7E7F"/>
    <w:rsid w:val="006A7FE9"/>
    <w:rsid w:val="006B05A4"/>
    <w:rsid w:val="006B063C"/>
    <w:rsid w:val="006B065B"/>
    <w:rsid w:val="006B0B1F"/>
    <w:rsid w:val="006B0BF4"/>
    <w:rsid w:val="006B101C"/>
    <w:rsid w:val="006B115F"/>
    <w:rsid w:val="006B11F3"/>
    <w:rsid w:val="006B129B"/>
    <w:rsid w:val="006B12F6"/>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EF4"/>
    <w:rsid w:val="006B4FD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441"/>
    <w:rsid w:val="006B7567"/>
    <w:rsid w:val="006B7604"/>
    <w:rsid w:val="006B76F7"/>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9C0"/>
    <w:rsid w:val="006C1C79"/>
    <w:rsid w:val="006C1E58"/>
    <w:rsid w:val="006C250A"/>
    <w:rsid w:val="006C25B1"/>
    <w:rsid w:val="006C299E"/>
    <w:rsid w:val="006C2BAD"/>
    <w:rsid w:val="006C2CFB"/>
    <w:rsid w:val="006C2FDA"/>
    <w:rsid w:val="006C34F0"/>
    <w:rsid w:val="006C35E4"/>
    <w:rsid w:val="006C3E08"/>
    <w:rsid w:val="006C3F5F"/>
    <w:rsid w:val="006C3F86"/>
    <w:rsid w:val="006C420E"/>
    <w:rsid w:val="006C49E7"/>
    <w:rsid w:val="006C4D3B"/>
    <w:rsid w:val="006C4E3A"/>
    <w:rsid w:val="006C4EB9"/>
    <w:rsid w:val="006C4F2C"/>
    <w:rsid w:val="006C4F3D"/>
    <w:rsid w:val="006C5267"/>
    <w:rsid w:val="006C57D6"/>
    <w:rsid w:val="006C5A03"/>
    <w:rsid w:val="006C5C33"/>
    <w:rsid w:val="006C6121"/>
    <w:rsid w:val="006C64F3"/>
    <w:rsid w:val="006C670C"/>
    <w:rsid w:val="006C67D9"/>
    <w:rsid w:val="006C698C"/>
    <w:rsid w:val="006C699B"/>
    <w:rsid w:val="006C6AF5"/>
    <w:rsid w:val="006C749A"/>
    <w:rsid w:val="006C7A92"/>
    <w:rsid w:val="006D006B"/>
    <w:rsid w:val="006D00ED"/>
    <w:rsid w:val="006D0274"/>
    <w:rsid w:val="006D0503"/>
    <w:rsid w:val="006D05E6"/>
    <w:rsid w:val="006D11CD"/>
    <w:rsid w:val="006D1746"/>
    <w:rsid w:val="006D1B2F"/>
    <w:rsid w:val="006D28D3"/>
    <w:rsid w:val="006D2ECF"/>
    <w:rsid w:val="006D31C9"/>
    <w:rsid w:val="006D3AB7"/>
    <w:rsid w:val="006D3C7F"/>
    <w:rsid w:val="006D46A1"/>
    <w:rsid w:val="006D4907"/>
    <w:rsid w:val="006D5F85"/>
    <w:rsid w:val="006D609F"/>
    <w:rsid w:val="006D612E"/>
    <w:rsid w:val="006D64E3"/>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A3B"/>
    <w:rsid w:val="006E0C35"/>
    <w:rsid w:val="006E0D3A"/>
    <w:rsid w:val="006E0FE4"/>
    <w:rsid w:val="006E1261"/>
    <w:rsid w:val="006E165E"/>
    <w:rsid w:val="006E1BD4"/>
    <w:rsid w:val="006E1EE0"/>
    <w:rsid w:val="006E1F76"/>
    <w:rsid w:val="006E1FD4"/>
    <w:rsid w:val="006E206D"/>
    <w:rsid w:val="006E2351"/>
    <w:rsid w:val="006E25D8"/>
    <w:rsid w:val="006E2899"/>
    <w:rsid w:val="006E2A78"/>
    <w:rsid w:val="006E2B2B"/>
    <w:rsid w:val="006E2C01"/>
    <w:rsid w:val="006E2D19"/>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A81"/>
    <w:rsid w:val="006E6B1E"/>
    <w:rsid w:val="006E6B7D"/>
    <w:rsid w:val="006E6FE3"/>
    <w:rsid w:val="006E7730"/>
    <w:rsid w:val="006E7772"/>
    <w:rsid w:val="006E7C99"/>
    <w:rsid w:val="006F001D"/>
    <w:rsid w:val="006F03DF"/>
    <w:rsid w:val="006F0B17"/>
    <w:rsid w:val="006F0C44"/>
    <w:rsid w:val="006F0D5E"/>
    <w:rsid w:val="006F0D9B"/>
    <w:rsid w:val="006F10F4"/>
    <w:rsid w:val="006F1396"/>
    <w:rsid w:val="006F15BE"/>
    <w:rsid w:val="006F1674"/>
    <w:rsid w:val="006F1AF1"/>
    <w:rsid w:val="006F1C9C"/>
    <w:rsid w:val="006F1FB2"/>
    <w:rsid w:val="006F20C7"/>
    <w:rsid w:val="006F26F0"/>
    <w:rsid w:val="006F2D26"/>
    <w:rsid w:val="006F2EFD"/>
    <w:rsid w:val="006F2F59"/>
    <w:rsid w:val="006F305E"/>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B4"/>
    <w:rsid w:val="006F71CA"/>
    <w:rsid w:val="006F736C"/>
    <w:rsid w:val="006F7759"/>
    <w:rsid w:val="006F7FA1"/>
    <w:rsid w:val="007004AC"/>
    <w:rsid w:val="007004EE"/>
    <w:rsid w:val="00700B21"/>
    <w:rsid w:val="00700E0A"/>
    <w:rsid w:val="007010E0"/>
    <w:rsid w:val="00701672"/>
    <w:rsid w:val="007016C7"/>
    <w:rsid w:val="0070170E"/>
    <w:rsid w:val="00701734"/>
    <w:rsid w:val="00701B82"/>
    <w:rsid w:val="00701F42"/>
    <w:rsid w:val="00701F8D"/>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9D1"/>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2DB"/>
    <w:rsid w:val="007114D2"/>
    <w:rsid w:val="007117A2"/>
    <w:rsid w:val="007117E0"/>
    <w:rsid w:val="0071193A"/>
    <w:rsid w:val="00711DB8"/>
    <w:rsid w:val="00711E0D"/>
    <w:rsid w:val="00711FB7"/>
    <w:rsid w:val="00712073"/>
    <w:rsid w:val="0071267D"/>
    <w:rsid w:val="00712781"/>
    <w:rsid w:val="00712887"/>
    <w:rsid w:val="00712C84"/>
    <w:rsid w:val="00712D8B"/>
    <w:rsid w:val="007130E1"/>
    <w:rsid w:val="00713312"/>
    <w:rsid w:val="00713BC4"/>
    <w:rsid w:val="00713CFF"/>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17CF8"/>
    <w:rsid w:val="00720807"/>
    <w:rsid w:val="00720C58"/>
    <w:rsid w:val="00720D81"/>
    <w:rsid w:val="00721026"/>
    <w:rsid w:val="0072106E"/>
    <w:rsid w:val="007211B1"/>
    <w:rsid w:val="007211EC"/>
    <w:rsid w:val="00721435"/>
    <w:rsid w:val="007218C7"/>
    <w:rsid w:val="00721A7E"/>
    <w:rsid w:val="00721BC9"/>
    <w:rsid w:val="007221FE"/>
    <w:rsid w:val="00722226"/>
    <w:rsid w:val="0072234B"/>
    <w:rsid w:val="00722734"/>
    <w:rsid w:val="00722776"/>
    <w:rsid w:val="007228C1"/>
    <w:rsid w:val="00722C88"/>
    <w:rsid w:val="00722CD7"/>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DD4"/>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2E07"/>
    <w:rsid w:val="00733014"/>
    <w:rsid w:val="0073327B"/>
    <w:rsid w:val="00733716"/>
    <w:rsid w:val="00733B4E"/>
    <w:rsid w:val="00734643"/>
    <w:rsid w:val="0073469E"/>
    <w:rsid w:val="0073481F"/>
    <w:rsid w:val="00734832"/>
    <w:rsid w:val="00734BF3"/>
    <w:rsid w:val="00734CCD"/>
    <w:rsid w:val="00734D59"/>
    <w:rsid w:val="00734DC7"/>
    <w:rsid w:val="00734E26"/>
    <w:rsid w:val="0073510B"/>
    <w:rsid w:val="00735392"/>
    <w:rsid w:val="00735FB9"/>
    <w:rsid w:val="00736232"/>
    <w:rsid w:val="00736534"/>
    <w:rsid w:val="007366D5"/>
    <w:rsid w:val="007367B7"/>
    <w:rsid w:val="0073685F"/>
    <w:rsid w:val="007369D9"/>
    <w:rsid w:val="0073706E"/>
    <w:rsid w:val="0073752B"/>
    <w:rsid w:val="00737703"/>
    <w:rsid w:val="00737830"/>
    <w:rsid w:val="00737A82"/>
    <w:rsid w:val="00737FE1"/>
    <w:rsid w:val="007404C0"/>
    <w:rsid w:val="0074054E"/>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3E7"/>
    <w:rsid w:val="00743999"/>
    <w:rsid w:val="00743BEE"/>
    <w:rsid w:val="00743DD6"/>
    <w:rsid w:val="007442F7"/>
    <w:rsid w:val="00744558"/>
    <w:rsid w:val="00744743"/>
    <w:rsid w:val="00744B7F"/>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61"/>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6E"/>
    <w:rsid w:val="00754DB6"/>
    <w:rsid w:val="00755066"/>
    <w:rsid w:val="007551A2"/>
    <w:rsid w:val="00755673"/>
    <w:rsid w:val="00755C86"/>
    <w:rsid w:val="00755F80"/>
    <w:rsid w:val="00756057"/>
    <w:rsid w:val="007562D1"/>
    <w:rsid w:val="00756640"/>
    <w:rsid w:val="0075677D"/>
    <w:rsid w:val="00756783"/>
    <w:rsid w:val="00756B77"/>
    <w:rsid w:val="00756DC8"/>
    <w:rsid w:val="00757172"/>
    <w:rsid w:val="00757BCC"/>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3CA"/>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D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7AA"/>
    <w:rsid w:val="0077096A"/>
    <w:rsid w:val="00770AF1"/>
    <w:rsid w:val="00770E5C"/>
    <w:rsid w:val="0077145F"/>
    <w:rsid w:val="007717AB"/>
    <w:rsid w:val="0077191E"/>
    <w:rsid w:val="007721D9"/>
    <w:rsid w:val="00772412"/>
    <w:rsid w:val="0077257C"/>
    <w:rsid w:val="00772666"/>
    <w:rsid w:val="00772856"/>
    <w:rsid w:val="007729FB"/>
    <w:rsid w:val="00772A55"/>
    <w:rsid w:val="00772C7D"/>
    <w:rsid w:val="00772C97"/>
    <w:rsid w:val="00773064"/>
    <w:rsid w:val="0077325E"/>
    <w:rsid w:val="0077354F"/>
    <w:rsid w:val="00773D2A"/>
    <w:rsid w:val="0077406E"/>
    <w:rsid w:val="00775035"/>
    <w:rsid w:val="007750E1"/>
    <w:rsid w:val="007756EF"/>
    <w:rsid w:val="00775C43"/>
    <w:rsid w:val="00775CC9"/>
    <w:rsid w:val="00775F8E"/>
    <w:rsid w:val="00775FE8"/>
    <w:rsid w:val="00776AC0"/>
    <w:rsid w:val="0077717C"/>
    <w:rsid w:val="00777268"/>
    <w:rsid w:val="007776B8"/>
    <w:rsid w:val="00777ED5"/>
    <w:rsid w:val="007800A5"/>
    <w:rsid w:val="0078012E"/>
    <w:rsid w:val="007801BF"/>
    <w:rsid w:val="00780B1A"/>
    <w:rsid w:val="00780EFB"/>
    <w:rsid w:val="007810D3"/>
    <w:rsid w:val="00781271"/>
    <w:rsid w:val="007815B8"/>
    <w:rsid w:val="007816AF"/>
    <w:rsid w:val="00781813"/>
    <w:rsid w:val="00781917"/>
    <w:rsid w:val="00781941"/>
    <w:rsid w:val="007819AE"/>
    <w:rsid w:val="00781B58"/>
    <w:rsid w:val="00781D6A"/>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3C9"/>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17"/>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0BB"/>
    <w:rsid w:val="007A316B"/>
    <w:rsid w:val="007A38DE"/>
    <w:rsid w:val="007A3B1B"/>
    <w:rsid w:val="007A4C24"/>
    <w:rsid w:val="007A4CCD"/>
    <w:rsid w:val="007A5659"/>
    <w:rsid w:val="007A574F"/>
    <w:rsid w:val="007A576A"/>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5E4"/>
    <w:rsid w:val="007B0CE8"/>
    <w:rsid w:val="007B13A3"/>
    <w:rsid w:val="007B1454"/>
    <w:rsid w:val="007B1576"/>
    <w:rsid w:val="007B1734"/>
    <w:rsid w:val="007B177C"/>
    <w:rsid w:val="007B17D6"/>
    <w:rsid w:val="007B1A3F"/>
    <w:rsid w:val="007B1D9A"/>
    <w:rsid w:val="007B2691"/>
    <w:rsid w:val="007B29DC"/>
    <w:rsid w:val="007B2AAA"/>
    <w:rsid w:val="007B2BA0"/>
    <w:rsid w:val="007B2D29"/>
    <w:rsid w:val="007B2E84"/>
    <w:rsid w:val="007B3199"/>
    <w:rsid w:val="007B38DE"/>
    <w:rsid w:val="007B392F"/>
    <w:rsid w:val="007B398E"/>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57F"/>
    <w:rsid w:val="007C37F8"/>
    <w:rsid w:val="007C3954"/>
    <w:rsid w:val="007C39A2"/>
    <w:rsid w:val="007C3A90"/>
    <w:rsid w:val="007C3C4F"/>
    <w:rsid w:val="007C4049"/>
    <w:rsid w:val="007C42C5"/>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2F3B"/>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1E20"/>
    <w:rsid w:val="007E1EB2"/>
    <w:rsid w:val="007E2256"/>
    <w:rsid w:val="007E2261"/>
    <w:rsid w:val="007E266F"/>
    <w:rsid w:val="007E321A"/>
    <w:rsid w:val="007E3247"/>
    <w:rsid w:val="007E356C"/>
    <w:rsid w:val="007E384E"/>
    <w:rsid w:val="007E3912"/>
    <w:rsid w:val="007E3929"/>
    <w:rsid w:val="007E3969"/>
    <w:rsid w:val="007E3A7A"/>
    <w:rsid w:val="007E3C42"/>
    <w:rsid w:val="007E3D9A"/>
    <w:rsid w:val="007E473D"/>
    <w:rsid w:val="007E4779"/>
    <w:rsid w:val="007E482A"/>
    <w:rsid w:val="007E48DE"/>
    <w:rsid w:val="007E4D77"/>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1E4"/>
    <w:rsid w:val="007E7616"/>
    <w:rsid w:val="007E768E"/>
    <w:rsid w:val="007E7F9F"/>
    <w:rsid w:val="007F0C07"/>
    <w:rsid w:val="007F0C53"/>
    <w:rsid w:val="007F0CBD"/>
    <w:rsid w:val="007F0D05"/>
    <w:rsid w:val="007F103B"/>
    <w:rsid w:val="007F1072"/>
    <w:rsid w:val="007F1159"/>
    <w:rsid w:val="007F12E6"/>
    <w:rsid w:val="007F1360"/>
    <w:rsid w:val="007F2710"/>
    <w:rsid w:val="007F283C"/>
    <w:rsid w:val="007F289E"/>
    <w:rsid w:val="007F28ED"/>
    <w:rsid w:val="007F2B8E"/>
    <w:rsid w:val="007F2D58"/>
    <w:rsid w:val="007F3088"/>
    <w:rsid w:val="007F3C37"/>
    <w:rsid w:val="007F3D02"/>
    <w:rsid w:val="007F3EF7"/>
    <w:rsid w:val="007F409B"/>
    <w:rsid w:val="007F41A8"/>
    <w:rsid w:val="007F472D"/>
    <w:rsid w:val="007F48F3"/>
    <w:rsid w:val="007F4CF6"/>
    <w:rsid w:val="007F4F53"/>
    <w:rsid w:val="007F5375"/>
    <w:rsid w:val="007F5583"/>
    <w:rsid w:val="007F55B8"/>
    <w:rsid w:val="007F55F2"/>
    <w:rsid w:val="007F591D"/>
    <w:rsid w:val="007F5981"/>
    <w:rsid w:val="007F5B11"/>
    <w:rsid w:val="007F5C5D"/>
    <w:rsid w:val="007F5D3E"/>
    <w:rsid w:val="007F64DA"/>
    <w:rsid w:val="007F6B52"/>
    <w:rsid w:val="007F6BA3"/>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93"/>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3FA3"/>
    <w:rsid w:val="008040F2"/>
    <w:rsid w:val="00804150"/>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7C3"/>
    <w:rsid w:val="00806B38"/>
    <w:rsid w:val="00806BA0"/>
    <w:rsid w:val="008070AD"/>
    <w:rsid w:val="00807139"/>
    <w:rsid w:val="0080752B"/>
    <w:rsid w:val="00807580"/>
    <w:rsid w:val="008075A7"/>
    <w:rsid w:val="008076F2"/>
    <w:rsid w:val="00807BD8"/>
    <w:rsid w:val="008102E4"/>
    <w:rsid w:val="008108E9"/>
    <w:rsid w:val="00810BF0"/>
    <w:rsid w:val="00810D98"/>
    <w:rsid w:val="00811A63"/>
    <w:rsid w:val="00811C31"/>
    <w:rsid w:val="00811CC2"/>
    <w:rsid w:val="00811CF6"/>
    <w:rsid w:val="00811E84"/>
    <w:rsid w:val="00811F7F"/>
    <w:rsid w:val="008123A9"/>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D8A"/>
    <w:rsid w:val="00815F3A"/>
    <w:rsid w:val="0081603B"/>
    <w:rsid w:val="008161EC"/>
    <w:rsid w:val="00816278"/>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32"/>
    <w:rsid w:val="00820DF5"/>
    <w:rsid w:val="00820EC8"/>
    <w:rsid w:val="00820F70"/>
    <w:rsid w:val="00821026"/>
    <w:rsid w:val="008212CE"/>
    <w:rsid w:val="00821696"/>
    <w:rsid w:val="008216EF"/>
    <w:rsid w:val="00821701"/>
    <w:rsid w:val="00821825"/>
    <w:rsid w:val="008218A0"/>
    <w:rsid w:val="00821DB9"/>
    <w:rsid w:val="00821E46"/>
    <w:rsid w:val="00821FDE"/>
    <w:rsid w:val="00822099"/>
    <w:rsid w:val="0082215A"/>
    <w:rsid w:val="008224BB"/>
    <w:rsid w:val="00822876"/>
    <w:rsid w:val="00822A83"/>
    <w:rsid w:val="00823031"/>
    <w:rsid w:val="008234DB"/>
    <w:rsid w:val="00823E35"/>
    <w:rsid w:val="008245B4"/>
    <w:rsid w:val="00824716"/>
    <w:rsid w:val="008248C1"/>
    <w:rsid w:val="008248E9"/>
    <w:rsid w:val="00824992"/>
    <w:rsid w:val="00824B38"/>
    <w:rsid w:val="00825309"/>
    <w:rsid w:val="0082584D"/>
    <w:rsid w:val="00825BBC"/>
    <w:rsid w:val="00825E14"/>
    <w:rsid w:val="0082608B"/>
    <w:rsid w:val="008263E8"/>
    <w:rsid w:val="008265CD"/>
    <w:rsid w:val="00826BA4"/>
    <w:rsid w:val="00826CD8"/>
    <w:rsid w:val="00826D9D"/>
    <w:rsid w:val="00827093"/>
    <w:rsid w:val="008272B6"/>
    <w:rsid w:val="0082754D"/>
    <w:rsid w:val="00827588"/>
    <w:rsid w:val="00827911"/>
    <w:rsid w:val="0083040D"/>
    <w:rsid w:val="00830AE5"/>
    <w:rsid w:val="00830B23"/>
    <w:rsid w:val="00830DA7"/>
    <w:rsid w:val="00830E35"/>
    <w:rsid w:val="00830F01"/>
    <w:rsid w:val="008313DF"/>
    <w:rsid w:val="008314E5"/>
    <w:rsid w:val="00831848"/>
    <w:rsid w:val="00831FBD"/>
    <w:rsid w:val="00832747"/>
    <w:rsid w:val="00832D17"/>
    <w:rsid w:val="0083398B"/>
    <w:rsid w:val="00833C8E"/>
    <w:rsid w:val="00834098"/>
    <w:rsid w:val="00834419"/>
    <w:rsid w:val="0083470D"/>
    <w:rsid w:val="0083476C"/>
    <w:rsid w:val="0083530E"/>
    <w:rsid w:val="008354BC"/>
    <w:rsid w:val="008359D9"/>
    <w:rsid w:val="00835C33"/>
    <w:rsid w:val="00835CE3"/>
    <w:rsid w:val="00835E55"/>
    <w:rsid w:val="00836304"/>
    <w:rsid w:val="00836540"/>
    <w:rsid w:val="00836747"/>
    <w:rsid w:val="00836A62"/>
    <w:rsid w:val="00836C55"/>
    <w:rsid w:val="00837166"/>
    <w:rsid w:val="00837415"/>
    <w:rsid w:val="008376B8"/>
    <w:rsid w:val="008379A4"/>
    <w:rsid w:val="00837E05"/>
    <w:rsid w:val="00840018"/>
    <w:rsid w:val="0084010F"/>
    <w:rsid w:val="008401C3"/>
    <w:rsid w:val="00840338"/>
    <w:rsid w:val="00840832"/>
    <w:rsid w:val="00840A49"/>
    <w:rsid w:val="00840B3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91A"/>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47FA1"/>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C2A"/>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A11"/>
    <w:rsid w:val="00856D05"/>
    <w:rsid w:val="00857074"/>
    <w:rsid w:val="00857271"/>
    <w:rsid w:val="008573A6"/>
    <w:rsid w:val="008575B8"/>
    <w:rsid w:val="00857C4C"/>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A45"/>
    <w:rsid w:val="00862C4C"/>
    <w:rsid w:val="00862EE0"/>
    <w:rsid w:val="00863661"/>
    <w:rsid w:val="008638B8"/>
    <w:rsid w:val="00863CF2"/>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65C"/>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292"/>
    <w:rsid w:val="00872A63"/>
    <w:rsid w:val="00872D7F"/>
    <w:rsid w:val="00872DB6"/>
    <w:rsid w:val="00872F46"/>
    <w:rsid w:val="008734AC"/>
    <w:rsid w:val="00873E8E"/>
    <w:rsid w:val="00874244"/>
    <w:rsid w:val="00874B93"/>
    <w:rsid w:val="00874D56"/>
    <w:rsid w:val="00875262"/>
    <w:rsid w:val="00875A31"/>
    <w:rsid w:val="00875BDF"/>
    <w:rsid w:val="0087603E"/>
    <w:rsid w:val="0087618C"/>
    <w:rsid w:val="008765C2"/>
    <w:rsid w:val="008769FB"/>
    <w:rsid w:val="00877102"/>
    <w:rsid w:val="0087736E"/>
    <w:rsid w:val="00877547"/>
    <w:rsid w:val="0087774A"/>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2E0"/>
    <w:rsid w:val="0088231D"/>
    <w:rsid w:val="00882C93"/>
    <w:rsid w:val="00882CC9"/>
    <w:rsid w:val="008830C3"/>
    <w:rsid w:val="00883115"/>
    <w:rsid w:val="00883684"/>
    <w:rsid w:val="00883704"/>
    <w:rsid w:val="00884232"/>
    <w:rsid w:val="0088434A"/>
    <w:rsid w:val="008847B1"/>
    <w:rsid w:val="00884827"/>
    <w:rsid w:val="008848B5"/>
    <w:rsid w:val="00884CD6"/>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7E8"/>
    <w:rsid w:val="00891B36"/>
    <w:rsid w:val="00891C91"/>
    <w:rsid w:val="00892192"/>
    <w:rsid w:val="00892276"/>
    <w:rsid w:val="008922EA"/>
    <w:rsid w:val="00892359"/>
    <w:rsid w:val="00892512"/>
    <w:rsid w:val="00892837"/>
    <w:rsid w:val="00892D2E"/>
    <w:rsid w:val="00892DD4"/>
    <w:rsid w:val="00892F37"/>
    <w:rsid w:val="00892F75"/>
    <w:rsid w:val="008932DE"/>
    <w:rsid w:val="00893C2D"/>
    <w:rsid w:val="00893C85"/>
    <w:rsid w:val="00893CDB"/>
    <w:rsid w:val="00894226"/>
    <w:rsid w:val="008942EE"/>
    <w:rsid w:val="00894AE0"/>
    <w:rsid w:val="00894F6B"/>
    <w:rsid w:val="008951CA"/>
    <w:rsid w:val="0089574A"/>
    <w:rsid w:val="00895A9B"/>
    <w:rsid w:val="00895D3E"/>
    <w:rsid w:val="00895F29"/>
    <w:rsid w:val="00896275"/>
    <w:rsid w:val="008962CD"/>
    <w:rsid w:val="008963AE"/>
    <w:rsid w:val="008965DB"/>
    <w:rsid w:val="008968F5"/>
    <w:rsid w:val="00896A36"/>
    <w:rsid w:val="00896A93"/>
    <w:rsid w:val="00896C2A"/>
    <w:rsid w:val="00897125"/>
    <w:rsid w:val="00897493"/>
    <w:rsid w:val="00897534"/>
    <w:rsid w:val="00897993"/>
    <w:rsid w:val="00897ABC"/>
    <w:rsid w:val="00897CFC"/>
    <w:rsid w:val="00897E20"/>
    <w:rsid w:val="00897F05"/>
    <w:rsid w:val="008A0152"/>
    <w:rsid w:val="008A0173"/>
    <w:rsid w:val="008A0643"/>
    <w:rsid w:val="008A069B"/>
    <w:rsid w:val="008A08E2"/>
    <w:rsid w:val="008A0976"/>
    <w:rsid w:val="008A09CD"/>
    <w:rsid w:val="008A0D05"/>
    <w:rsid w:val="008A0ED1"/>
    <w:rsid w:val="008A1427"/>
    <w:rsid w:val="008A1AB9"/>
    <w:rsid w:val="008A1F59"/>
    <w:rsid w:val="008A30BE"/>
    <w:rsid w:val="008A3330"/>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24C"/>
    <w:rsid w:val="008B13C6"/>
    <w:rsid w:val="008B17F8"/>
    <w:rsid w:val="008B19AA"/>
    <w:rsid w:val="008B1D7C"/>
    <w:rsid w:val="008B1E06"/>
    <w:rsid w:val="008B1ED8"/>
    <w:rsid w:val="008B20F6"/>
    <w:rsid w:val="008B2133"/>
    <w:rsid w:val="008B2284"/>
    <w:rsid w:val="008B2518"/>
    <w:rsid w:val="008B25AA"/>
    <w:rsid w:val="008B27F9"/>
    <w:rsid w:val="008B2827"/>
    <w:rsid w:val="008B2BA2"/>
    <w:rsid w:val="008B2FF8"/>
    <w:rsid w:val="008B3148"/>
    <w:rsid w:val="008B3273"/>
    <w:rsid w:val="008B339A"/>
    <w:rsid w:val="008B339F"/>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5D"/>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7C6"/>
    <w:rsid w:val="008C5A54"/>
    <w:rsid w:val="008C5B22"/>
    <w:rsid w:val="008C5D72"/>
    <w:rsid w:val="008C5E3A"/>
    <w:rsid w:val="008C5F2C"/>
    <w:rsid w:val="008C6160"/>
    <w:rsid w:val="008C61B0"/>
    <w:rsid w:val="008C61E8"/>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6EB"/>
    <w:rsid w:val="008D09C9"/>
    <w:rsid w:val="008D0A4E"/>
    <w:rsid w:val="008D11F7"/>
    <w:rsid w:val="008D1211"/>
    <w:rsid w:val="008D14AB"/>
    <w:rsid w:val="008D14BF"/>
    <w:rsid w:val="008D1634"/>
    <w:rsid w:val="008D174D"/>
    <w:rsid w:val="008D17EA"/>
    <w:rsid w:val="008D1897"/>
    <w:rsid w:val="008D1B9B"/>
    <w:rsid w:val="008D1F61"/>
    <w:rsid w:val="008D2021"/>
    <w:rsid w:val="008D222F"/>
    <w:rsid w:val="008D2346"/>
    <w:rsid w:val="008D260E"/>
    <w:rsid w:val="008D2650"/>
    <w:rsid w:val="008D2788"/>
    <w:rsid w:val="008D2C15"/>
    <w:rsid w:val="008D30EE"/>
    <w:rsid w:val="008D3342"/>
    <w:rsid w:val="008D34AE"/>
    <w:rsid w:val="008D3C9E"/>
    <w:rsid w:val="008D47C9"/>
    <w:rsid w:val="008D490D"/>
    <w:rsid w:val="008D498E"/>
    <w:rsid w:val="008D4CBF"/>
    <w:rsid w:val="008D4D35"/>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1FB5"/>
    <w:rsid w:val="008E208B"/>
    <w:rsid w:val="008E2382"/>
    <w:rsid w:val="008E25BF"/>
    <w:rsid w:val="008E26EE"/>
    <w:rsid w:val="008E2785"/>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95B"/>
    <w:rsid w:val="008E5C1F"/>
    <w:rsid w:val="008E5CA4"/>
    <w:rsid w:val="008E5FEA"/>
    <w:rsid w:val="008E6299"/>
    <w:rsid w:val="008E62DD"/>
    <w:rsid w:val="008E64BD"/>
    <w:rsid w:val="008E667D"/>
    <w:rsid w:val="008E6B48"/>
    <w:rsid w:val="008E6BBF"/>
    <w:rsid w:val="008E716E"/>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DA0"/>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98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BEB"/>
    <w:rsid w:val="008F7F22"/>
    <w:rsid w:val="00900105"/>
    <w:rsid w:val="00900193"/>
    <w:rsid w:val="009004F1"/>
    <w:rsid w:val="009005B4"/>
    <w:rsid w:val="009005D2"/>
    <w:rsid w:val="0090065F"/>
    <w:rsid w:val="00900693"/>
    <w:rsid w:val="009008CA"/>
    <w:rsid w:val="00900A6F"/>
    <w:rsid w:val="00900B36"/>
    <w:rsid w:val="00900BB3"/>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817"/>
    <w:rsid w:val="00905E26"/>
    <w:rsid w:val="00905E51"/>
    <w:rsid w:val="00905F48"/>
    <w:rsid w:val="00905FD9"/>
    <w:rsid w:val="00906376"/>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3E0E"/>
    <w:rsid w:val="009144C9"/>
    <w:rsid w:val="0091476C"/>
    <w:rsid w:val="0091485E"/>
    <w:rsid w:val="0091495E"/>
    <w:rsid w:val="00914EBE"/>
    <w:rsid w:val="00915006"/>
    <w:rsid w:val="00915018"/>
    <w:rsid w:val="00915415"/>
    <w:rsid w:val="00915646"/>
    <w:rsid w:val="0091572E"/>
    <w:rsid w:val="00915B44"/>
    <w:rsid w:val="00915DE4"/>
    <w:rsid w:val="00915DE5"/>
    <w:rsid w:val="009162FB"/>
    <w:rsid w:val="009165CC"/>
    <w:rsid w:val="00916615"/>
    <w:rsid w:val="0091661B"/>
    <w:rsid w:val="009166F1"/>
    <w:rsid w:val="00916E91"/>
    <w:rsid w:val="00916F65"/>
    <w:rsid w:val="00917389"/>
    <w:rsid w:val="0091794D"/>
    <w:rsid w:val="0092023C"/>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CFE"/>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2F99"/>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7F6"/>
    <w:rsid w:val="0094182F"/>
    <w:rsid w:val="00941CD6"/>
    <w:rsid w:val="00941FB5"/>
    <w:rsid w:val="00942557"/>
    <w:rsid w:val="00942676"/>
    <w:rsid w:val="009427FE"/>
    <w:rsid w:val="00942945"/>
    <w:rsid w:val="00942F15"/>
    <w:rsid w:val="00942FF5"/>
    <w:rsid w:val="00943088"/>
    <w:rsid w:val="00943331"/>
    <w:rsid w:val="0094395F"/>
    <w:rsid w:val="009439F9"/>
    <w:rsid w:val="00943A97"/>
    <w:rsid w:val="00943ABF"/>
    <w:rsid w:val="00943AE8"/>
    <w:rsid w:val="00943BB0"/>
    <w:rsid w:val="00943BCC"/>
    <w:rsid w:val="00944097"/>
    <w:rsid w:val="009442CB"/>
    <w:rsid w:val="00944389"/>
    <w:rsid w:val="00944411"/>
    <w:rsid w:val="00944500"/>
    <w:rsid w:val="009450E1"/>
    <w:rsid w:val="009452A2"/>
    <w:rsid w:val="00945594"/>
    <w:rsid w:val="00945665"/>
    <w:rsid w:val="00945AB1"/>
    <w:rsid w:val="00945B45"/>
    <w:rsid w:val="00945CB0"/>
    <w:rsid w:val="00945D67"/>
    <w:rsid w:val="00945EB4"/>
    <w:rsid w:val="00945F7B"/>
    <w:rsid w:val="009463ED"/>
    <w:rsid w:val="0094642F"/>
    <w:rsid w:val="0094657F"/>
    <w:rsid w:val="0094658B"/>
    <w:rsid w:val="009466A0"/>
    <w:rsid w:val="009466E9"/>
    <w:rsid w:val="00946725"/>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065"/>
    <w:rsid w:val="0095236C"/>
    <w:rsid w:val="009523B1"/>
    <w:rsid w:val="00952443"/>
    <w:rsid w:val="00952889"/>
    <w:rsid w:val="009528E0"/>
    <w:rsid w:val="00952DAC"/>
    <w:rsid w:val="00952E30"/>
    <w:rsid w:val="0095308C"/>
    <w:rsid w:val="00953760"/>
    <w:rsid w:val="00953983"/>
    <w:rsid w:val="009539D4"/>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54E"/>
    <w:rsid w:val="00957633"/>
    <w:rsid w:val="0095768F"/>
    <w:rsid w:val="0095775E"/>
    <w:rsid w:val="0095796D"/>
    <w:rsid w:val="00957BD4"/>
    <w:rsid w:val="00957D0F"/>
    <w:rsid w:val="009600A6"/>
    <w:rsid w:val="0096011A"/>
    <w:rsid w:val="009606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EDA"/>
    <w:rsid w:val="00965FD6"/>
    <w:rsid w:val="00966089"/>
    <w:rsid w:val="009662D5"/>
    <w:rsid w:val="0096632C"/>
    <w:rsid w:val="00966398"/>
    <w:rsid w:val="009664A2"/>
    <w:rsid w:val="00966805"/>
    <w:rsid w:val="00966F2C"/>
    <w:rsid w:val="00967145"/>
    <w:rsid w:val="009676D2"/>
    <w:rsid w:val="00967848"/>
    <w:rsid w:val="009678F9"/>
    <w:rsid w:val="00967A4E"/>
    <w:rsid w:val="00967C9E"/>
    <w:rsid w:val="00967D57"/>
    <w:rsid w:val="00970327"/>
    <w:rsid w:val="00970378"/>
    <w:rsid w:val="00970C42"/>
    <w:rsid w:val="00971579"/>
    <w:rsid w:val="00971676"/>
    <w:rsid w:val="009717F6"/>
    <w:rsid w:val="00971C04"/>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C7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D82"/>
    <w:rsid w:val="00982095"/>
    <w:rsid w:val="009825C2"/>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B1"/>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5A6"/>
    <w:rsid w:val="00990783"/>
    <w:rsid w:val="00990A34"/>
    <w:rsid w:val="00990AA1"/>
    <w:rsid w:val="00990B96"/>
    <w:rsid w:val="00990EFC"/>
    <w:rsid w:val="009911DB"/>
    <w:rsid w:val="009917CB"/>
    <w:rsid w:val="0099223C"/>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3E5C"/>
    <w:rsid w:val="009A4227"/>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310"/>
    <w:rsid w:val="009C13A9"/>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7AE"/>
    <w:rsid w:val="009D3C8E"/>
    <w:rsid w:val="009D3CC2"/>
    <w:rsid w:val="009D3DFA"/>
    <w:rsid w:val="009D3EDF"/>
    <w:rsid w:val="009D42F1"/>
    <w:rsid w:val="009D45EB"/>
    <w:rsid w:val="009D498A"/>
    <w:rsid w:val="009D4C77"/>
    <w:rsid w:val="009D513E"/>
    <w:rsid w:val="009D5810"/>
    <w:rsid w:val="009D5BF7"/>
    <w:rsid w:val="009D5C02"/>
    <w:rsid w:val="009D62D1"/>
    <w:rsid w:val="009D6A30"/>
    <w:rsid w:val="009D6D16"/>
    <w:rsid w:val="009D6E70"/>
    <w:rsid w:val="009D7644"/>
    <w:rsid w:val="009D7743"/>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8C"/>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488"/>
    <w:rsid w:val="009F6591"/>
    <w:rsid w:val="009F6774"/>
    <w:rsid w:val="009F6823"/>
    <w:rsid w:val="009F6902"/>
    <w:rsid w:val="009F6C77"/>
    <w:rsid w:val="009F6DD8"/>
    <w:rsid w:val="009F6E66"/>
    <w:rsid w:val="009F723E"/>
    <w:rsid w:val="009F7427"/>
    <w:rsid w:val="009F7675"/>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E9"/>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07FD0"/>
    <w:rsid w:val="00A10B4B"/>
    <w:rsid w:val="00A10F55"/>
    <w:rsid w:val="00A114DB"/>
    <w:rsid w:val="00A115A7"/>
    <w:rsid w:val="00A116EB"/>
    <w:rsid w:val="00A11796"/>
    <w:rsid w:val="00A1185F"/>
    <w:rsid w:val="00A1187B"/>
    <w:rsid w:val="00A11A46"/>
    <w:rsid w:val="00A11C30"/>
    <w:rsid w:val="00A11CB3"/>
    <w:rsid w:val="00A120DB"/>
    <w:rsid w:val="00A127E5"/>
    <w:rsid w:val="00A12855"/>
    <w:rsid w:val="00A12A91"/>
    <w:rsid w:val="00A1337E"/>
    <w:rsid w:val="00A136F3"/>
    <w:rsid w:val="00A13757"/>
    <w:rsid w:val="00A13BC0"/>
    <w:rsid w:val="00A13C00"/>
    <w:rsid w:val="00A13E8F"/>
    <w:rsid w:val="00A14905"/>
    <w:rsid w:val="00A149E4"/>
    <w:rsid w:val="00A150BC"/>
    <w:rsid w:val="00A15175"/>
    <w:rsid w:val="00A15364"/>
    <w:rsid w:val="00A15AA7"/>
    <w:rsid w:val="00A15BED"/>
    <w:rsid w:val="00A15D9F"/>
    <w:rsid w:val="00A16082"/>
    <w:rsid w:val="00A164CB"/>
    <w:rsid w:val="00A167FE"/>
    <w:rsid w:val="00A169B8"/>
    <w:rsid w:val="00A16B93"/>
    <w:rsid w:val="00A16E1E"/>
    <w:rsid w:val="00A16ED3"/>
    <w:rsid w:val="00A172E9"/>
    <w:rsid w:val="00A176E0"/>
    <w:rsid w:val="00A1793A"/>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80"/>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3A6"/>
    <w:rsid w:val="00A31DA4"/>
    <w:rsid w:val="00A32ED7"/>
    <w:rsid w:val="00A331B2"/>
    <w:rsid w:val="00A33233"/>
    <w:rsid w:val="00A333B3"/>
    <w:rsid w:val="00A33A19"/>
    <w:rsid w:val="00A33D8C"/>
    <w:rsid w:val="00A33E76"/>
    <w:rsid w:val="00A340AA"/>
    <w:rsid w:val="00A349CA"/>
    <w:rsid w:val="00A34A1F"/>
    <w:rsid w:val="00A34CEE"/>
    <w:rsid w:val="00A35085"/>
    <w:rsid w:val="00A35131"/>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DC"/>
    <w:rsid w:val="00A37FF6"/>
    <w:rsid w:val="00A40162"/>
    <w:rsid w:val="00A40302"/>
    <w:rsid w:val="00A406A2"/>
    <w:rsid w:val="00A407F1"/>
    <w:rsid w:val="00A409B3"/>
    <w:rsid w:val="00A40C64"/>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0E3E"/>
    <w:rsid w:val="00A5105D"/>
    <w:rsid w:val="00A514C1"/>
    <w:rsid w:val="00A516AD"/>
    <w:rsid w:val="00A517CB"/>
    <w:rsid w:val="00A5186D"/>
    <w:rsid w:val="00A51B02"/>
    <w:rsid w:val="00A51C67"/>
    <w:rsid w:val="00A521E3"/>
    <w:rsid w:val="00A52A1D"/>
    <w:rsid w:val="00A53A2F"/>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746"/>
    <w:rsid w:val="00A65A05"/>
    <w:rsid w:val="00A66057"/>
    <w:rsid w:val="00A66091"/>
    <w:rsid w:val="00A66422"/>
    <w:rsid w:val="00A66685"/>
    <w:rsid w:val="00A66B24"/>
    <w:rsid w:val="00A66D9C"/>
    <w:rsid w:val="00A6700F"/>
    <w:rsid w:val="00A67618"/>
    <w:rsid w:val="00A6793C"/>
    <w:rsid w:val="00A6799C"/>
    <w:rsid w:val="00A679E4"/>
    <w:rsid w:val="00A67C23"/>
    <w:rsid w:val="00A702CA"/>
    <w:rsid w:val="00A70561"/>
    <w:rsid w:val="00A706FC"/>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3D4"/>
    <w:rsid w:val="00A7454E"/>
    <w:rsid w:val="00A74820"/>
    <w:rsid w:val="00A74B53"/>
    <w:rsid w:val="00A74F93"/>
    <w:rsid w:val="00A74FC0"/>
    <w:rsid w:val="00A751B4"/>
    <w:rsid w:val="00A752BC"/>
    <w:rsid w:val="00A757E2"/>
    <w:rsid w:val="00A75A19"/>
    <w:rsid w:val="00A75B4C"/>
    <w:rsid w:val="00A75E27"/>
    <w:rsid w:val="00A76637"/>
    <w:rsid w:val="00A7686D"/>
    <w:rsid w:val="00A769E3"/>
    <w:rsid w:val="00A76B05"/>
    <w:rsid w:val="00A76EAE"/>
    <w:rsid w:val="00A7705F"/>
    <w:rsid w:val="00A7740B"/>
    <w:rsid w:val="00A7746B"/>
    <w:rsid w:val="00A77515"/>
    <w:rsid w:val="00A7771D"/>
    <w:rsid w:val="00A7798B"/>
    <w:rsid w:val="00A80035"/>
    <w:rsid w:val="00A80418"/>
    <w:rsid w:val="00A8041C"/>
    <w:rsid w:val="00A80568"/>
    <w:rsid w:val="00A8084C"/>
    <w:rsid w:val="00A80A5B"/>
    <w:rsid w:val="00A80C0A"/>
    <w:rsid w:val="00A81230"/>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95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08A"/>
    <w:rsid w:val="00A906DA"/>
    <w:rsid w:val="00A906DF"/>
    <w:rsid w:val="00A906E5"/>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AD8"/>
    <w:rsid w:val="00A96BBB"/>
    <w:rsid w:val="00A96D4F"/>
    <w:rsid w:val="00A96EB8"/>
    <w:rsid w:val="00A96F07"/>
    <w:rsid w:val="00A97239"/>
    <w:rsid w:val="00A9730F"/>
    <w:rsid w:val="00A97585"/>
    <w:rsid w:val="00A9761D"/>
    <w:rsid w:val="00A9772F"/>
    <w:rsid w:val="00A97783"/>
    <w:rsid w:val="00A97801"/>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6B"/>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688"/>
    <w:rsid w:val="00AB07BC"/>
    <w:rsid w:val="00AB0F22"/>
    <w:rsid w:val="00AB1153"/>
    <w:rsid w:val="00AB164B"/>
    <w:rsid w:val="00AB1697"/>
    <w:rsid w:val="00AB1B90"/>
    <w:rsid w:val="00AB1BF0"/>
    <w:rsid w:val="00AB1C62"/>
    <w:rsid w:val="00AB203D"/>
    <w:rsid w:val="00AB21B6"/>
    <w:rsid w:val="00AB2454"/>
    <w:rsid w:val="00AB2498"/>
    <w:rsid w:val="00AB2532"/>
    <w:rsid w:val="00AB253D"/>
    <w:rsid w:val="00AB27D2"/>
    <w:rsid w:val="00AB28C6"/>
    <w:rsid w:val="00AB2A42"/>
    <w:rsid w:val="00AB2CEA"/>
    <w:rsid w:val="00AB2E11"/>
    <w:rsid w:val="00AB31BD"/>
    <w:rsid w:val="00AB32B7"/>
    <w:rsid w:val="00AB355D"/>
    <w:rsid w:val="00AB38EB"/>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568"/>
    <w:rsid w:val="00AB669B"/>
    <w:rsid w:val="00AB68C7"/>
    <w:rsid w:val="00AB6B39"/>
    <w:rsid w:val="00AB6BEA"/>
    <w:rsid w:val="00AB6FAE"/>
    <w:rsid w:val="00AB70DC"/>
    <w:rsid w:val="00AB73FB"/>
    <w:rsid w:val="00AB7490"/>
    <w:rsid w:val="00AB74DA"/>
    <w:rsid w:val="00AC00AB"/>
    <w:rsid w:val="00AC073C"/>
    <w:rsid w:val="00AC07ED"/>
    <w:rsid w:val="00AC0871"/>
    <w:rsid w:val="00AC0952"/>
    <w:rsid w:val="00AC1165"/>
    <w:rsid w:val="00AC148F"/>
    <w:rsid w:val="00AC1504"/>
    <w:rsid w:val="00AC18C8"/>
    <w:rsid w:val="00AC1C77"/>
    <w:rsid w:val="00AC21F1"/>
    <w:rsid w:val="00AC273F"/>
    <w:rsid w:val="00AC27DA"/>
    <w:rsid w:val="00AC2B4B"/>
    <w:rsid w:val="00AC2FA7"/>
    <w:rsid w:val="00AC30DD"/>
    <w:rsid w:val="00AC3408"/>
    <w:rsid w:val="00AC34B5"/>
    <w:rsid w:val="00AC3B00"/>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6FD0"/>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29E"/>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A7B"/>
    <w:rsid w:val="00AE1CFC"/>
    <w:rsid w:val="00AE1E99"/>
    <w:rsid w:val="00AE208D"/>
    <w:rsid w:val="00AE213F"/>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48D6"/>
    <w:rsid w:val="00AE540A"/>
    <w:rsid w:val="00AE5BB1"/>
    <w:rsid w:val="00AE5E01"/>
    <w:rsid w:val="00AE628C"/>
    <w:rsid w:val="00AE6391"/>
    <w:rsid w:val="00AE6519"/>
    <w:rsid w:val="00AE6B5C"/>
    <w:rsid w:val="00AE6E49"/>
    <w:rsid w:val="00AE705E"/>
    <w:rsid w:val="00AE7433"/>
    <w:rsid w:val="00AE774A"/>
    <w:rsid w:val="00AE7AE7"/>
    <w:rsid w:val="00AE7F4C"/>
    <w:rsid w:val="00AF01DB"/>
    <w:rsid w:val="00AF0620"/>
    <w:rsid w:val="00AF0626"/>
    <w:rsid w:val="00AF0903"/>
    <w:rsid w:val="00AF0976"/>
    <w:rsid w:val="00AF09D6"/>
    <w:rsid w:val="00AF0B06"/>
    <w:rsid w:val="00AF1020"/>
    <w:rsid w:val="00AF11E0"/>
    <w:rsid w:val="00AF1309"/>
    <w:rsid w:val="00AF15C9"/>
    <w:rsid w:val="00AF178B"/>
    <w:rsid w:val="00AF1D55"/>
    <w:rsid w:val="00AF1E45"/>
    <w:rsid w:val="00AF2651"/>
    <w:rsid w:val="00AF2988"/>
    <w:rsid w:val="00AF29FA"/>
    <w:rsid w:val="00AF2B22"/>
    <w:rsid w:val="00AF2CC0"/>
    <w:rsid w:val="00AF2E91"/>
    <w:rsid w:val="00AF2F69"/>
    <w:rsid w:val="00AF2FEA"/>
    <w:rsid w:val="00AF3018"/>
    <w:rsid w:val="00AF320C"/>
    <w:rsid w:val="00AF3458"/>
    <w:rsid w:val="00AF3BD9"/>
    <w:rsid w:val="00AF423C"/>
    <w:rsid w:val="00AF4318"/>
    <w:rsid w:val="00AF4516"/>
    <w:rsid w:val="00AF48EA"/>
    <w:rsid w:val="00AF48FE"/>
    <w:rsid w:val="00AF4A16"/>
    <w:rsid w:val="00AF4BC0"/>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B5B"/>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A2F"/>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3B7"/>
    <w:rsid w:val="00B054C5"/>
    <w:rsid w:val="00B05572"/>
    <w:rsid w:val="00B05A26"/>
    <w:rsid w:val="00B05D71"/>
    <w:rsid w:val="00B060E2"/>
    <w:rsid w:val="00B062BA"/>
    <w:rsid w:val="00B063A4"/>
    <w:rsid w:val="00B06DD3"/>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1B3B"/>
    <w:rsid w:val="00B11ECB"/>
    <w:rsid w:val="00B12891"/>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ADD"/>
    <w:rsid w:val="00B13D31"/>
    <w:rsid w:val="00B13D5A"/>
    <w:rsid w:val="00B143C1"/>
    <w:rsid w:val="00B143F1"/>
    <w:rsid w:val="00B14632"/>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16"/>
    <w:rsid w:val="00B17A9A"/>
    <w:rsid w:val="00B17AEF"/>
    <w:rsid w:val="00B20754"/>
    <w:rsid w:val="00B2090F"/>
    <w:rsid w:val="00B20C37"/>
    <w:rsid w:val="00B20C70"/>
    <w:rsid w:val="00B20F4D"/>
    <w:rsid w:val="00B2101E"/>
    <w:rsid w:val="00B21070"/>
    <w:rsid w:val="00B2152A"/>
    <w:rsid w:val="00B21584"/>
    <w:rsid w:val="00B218B8"/>
    <w:rsid w:val="00B226F0"/>
    <w:rsid w:val="00B22854"/>
    <w:rsid w:val="00B22BBB"/>
    <w:rsid w:val="00B22D6F"/>
    <w:rsid w:val="00B232FB"/>
    <w:rsid w:val="00B2334D"/>
    <w:rsid w:val="00B23372"/>
    <w:rsid w:val="00B2377D"/>
    <w:rsid w:val="00B23B81"/>
    <w:rsid w:val="00B23BF4"/>
    <w:rsid w:val="00B23CBC"/>
    <w:rsid w:val="00B23FCC"/>
    <w:rsid w:val="00B246F8"/>
    <w:rsid w:val="00B25143"/>
    <w:rsid w:val="00B253AF"/>
    <w:rsid w:val="00B25B57"/>
    <w:rsid w:val="00B25BA8"/>
    <w:rsid w:val="00B25DE7"/>
    <w:rsid w:val="00B25EB3"/>
    <w:rsid w:val="00B25FEF"/>
    <w:rsid w:val="00B260B9"/>
    <w:rsid w:val="00B261F4"/>
    <w:rsid w:val="00B262FE"/>
    <w:rsid w:val="00B265DE"/>
    <w:rsid w:val="00B266C3"/>
    <w:rsid w:val="00B268FF"/>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A1B"/>
    <w:rsid w:val="00B36B11"/>
    <w:rsid w:val="00B36B33"/>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0F8A"/>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4E9"/>
    <w:rsid w:val="00B44511"/>
    <w:rsid w:val="00B44522"/>
    <w:rsid w:val="00B44603"/>
    <w:rsid w:val="00B44A24"/>
    <w:rsid w:val="00B44AE8"/>
    <w:rsid w:val="00B44E30"/>
    <w:rsid w:val="00B44ECB"/>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2FFB"/>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59D1"/>
    <w:rsid w:val="00B560B7"/>
    <w:rsid w:val="00B56A2A"/>
    <w:rsid w:val="00B56CFA"/>
    <w:rsid w:val="00B570DE"/>
    <w:rsid w:val="00B5791D"/>
    <w:rsid w:val="00B57AE8"/>
    <w:rsid w:val="00B57B9F"/>
    <w:rsid w:val="00B60122"/>
    <w:rsid w:val="00B6016C"/>
    <w:rsid w:val="00B6016E"/>
    <w:rsid w:val="00B60751"/>
    <w:rsid w:val="00B60C1B"/>
    <w:rsid w:val="00B6116B"/>
    <w:rsid w:val="00B61564"/>
    <w:rsid w:val="00B6157C"/>
    <w:rsid w:val="00B616E2"/>
    <w:rsid w:val="00B619AB"/>
    <w:rsid w:val="00B61C92"/>
    <w:rsid w:val="00B61D59"/>
    <w:rsid w:val="00B62155"/>
    <w:rsid w:val="00B62170"/>
    <w:rsid w:val="00B623C5"/>
    <w:rsid w:val="00B624C5"/>
    <w:rsid w:val="00B625A6"/>
    <w:rsid w:val="00B62B44"/>
    <w:rsid w:val="00B62BBD"/>
    <w:rsid w:val="00B62DBD"/>
    <w:rsid w:val="00B633ED"/>
    <w:rsid w:val="00B6378A"/>
    <w:rsid w:val="00B637C5"/>
    <w:rsid w:val="00B63DFB"/>
    <w:rsid w:val="00B640F7"/>
    <w:rsid w:val="00B64BDA"/>
    <w:rsid w:val="00B64D32"/>
    <w:rsid w:val="00B65111"/>
    <w:rsid w:val="00B65605"/>
    <w:rsid w:val="00B65648"/>
    <w:rsid w:val="00B657F8"/>
    <w:rsid w:val="00B65E61"/>
    <w:rsid w:val="00B65ED2"/>
    <w:rsid w:val="00B660A9"/>
    <w:rsid w:val="00B662A5"/>
    <w:rsid w:val="00B662E9"/>
    <w:rsid w:val="00B663F7"/>
    <w:rsid w:val="00B664DA"/>
    <w:rsid w:val="00B6660E"/>
    <w:rsid w:val="00B6664A"/>
    <w:rsid w:val="00B66A46"/>
    <w:rsid w:val="00B66C1B"/>
    <w:rsid w:val="00B66D59"/>
    <w:rsid w:val="00B66F07"/>
    <w:rsid w:val="00B66F55"/>
    <w:rsid w:val="00B677DD"/>
    <w:rsid w:val="00B67DF5"/>
    <w:rsid w:val="00B67EB3"/>
    <w:rsid w:val="00B700F6"/>
    <w:rsid w:val="00B701E5"/>
    <w:rsid w:val="00B70221"/>
    <w:rsid w:val="00B70800"/>
    <w:rsid w:val="00B709F3"/>
    <w:rsid w:val="00B70AE3"/>
    <w:rsid w:val="00B70B4C"/>
    <w:rsid w:val="00B70C06"/>
    <w:rsid w:val="00B70D10"/>
    <w:rsid w:val="00B70F43"/>
    <w:rsid w:val="00B71268"/>
    <w:rsid w:val="00B712C2"/>
    <w:rsid w:val="00B7168F"/>
    <w:rsid w:val="00B71E24"/>
    <w:rsid w:val="00B71F38"/>
    <w:rsid w:val="00B7208A"/>
    <w:rsid w:val="00B721ED"/>
    <w:rsid w:val="00B722E2"/>
    <w:rsid w:val="00B72392"/>
    <w:rsid w:val="00B72427"/>
    <w:rsid w:val="00B7244B"/>
    <w:rsid w:val="00B72AF3"/>
    <w:rsid w:val="00B72EDA"/>
    <w:rsid w:val="00B730D6"/>
    <w:rsid w:val="00B731B2"/>
    <w:rsid w:val="00B733D6"/>
    <w:rsid w:val="00B7345F"/>
    <w:rsid w:val="00B74299"/>
    <w:rsid w:val="00B7440B"/>
    <w:rsid w:val="00B744A7"/>
    <w:rsid w:val="00B74680"/>
    <w:rsid w:val="00B74866"/>
    <w:rsid w:val="00B74D99"/>
    <w:rsid w:val="00B75187"/>
    <w:rsid w:val="00B753B9"/>
    <w:rsid w:val="00B75890"/>
    <w:rsid w:val="00B75C5D"/>
    <w:rsid w:val="00B75E06"/>
    <w:rsid w:val="00B75E12"/>
    <w:rsid w:val="00B7632E"/>
    <w:rsid w:val="00B76F38"/>
    <w:rsid w:val="00B7727D"/>
    <w:rsid w:val="00B77630"/>
    <w:rsid w:val="00B77CE4"/>
    <w:rsid w:val="00B77E2A"/>
    <w:rsid w:val="00B77E7A"/>
    <w:rsid w:val="00B8062E"/>
    <w:rsid w:val="00B807AB"/>
    <w:rsid w:val="00B808E7"/>
    <w:rsid w:val="00B809E5"/>
    <w:rsid w:val="00B80A5B"/>
    <w:rsid w:val="00B80D5A"/>
    <w:rsid w:val="00B80E1E"/>
    <w:rsid w:val="00B80E8A"/>
    <w:rsid w:val="00B8137A"/>
    <w:rsid w:val="00B81881"/>
    <w:rsid w:val="00B81CE6"/>
    <w:rsid w:val="00B81D77"/>
    <w:rsid w:val="00B81DC4"/>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37A"/>
    <w:rsid w:val="00B8641B"/>
    <w:rsid w:val="00B86713"/>
    <w:rsid w:val="00B86997"/>
    <w:rsid w:val="00B86A27"/>
    <w:rsid w:val="00B87306"/>
    <w:rsid w:val="00B87444"/>
    <w:rsid w:val="00B87515"/>
    <w:rsid w:val="00B87AAF"/>
    <w:rsid w:val="00B87EC8"/>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45"/>
    <w:rsid w:val="00B9765F"/>
    <w:rsid w:val="00B97B91"/>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8A0"/>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3F9"/>
    <w:rsid w:val="00BB044A"/>
    <w:rsid w:val="00BB07A1"/>
    <w:rsid w:val="00BB07B5"/>
    <w:rsid w:val="00BB0830"/>
    <w:rsid w:val="00BB0987"/>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594"/>
    <w:rsid w:val="00BB47A1"/>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242"/>
    <w:rsid w:val="00BB7683"/>
    <w:rsid w:val="00BB7A59"/>
    <w:rsid w:val="00BB7B88"/>
    <w:rsid w:val="00BB7B89"/>
    <w:rsid w:val="00BB7E62"/>
    <w:rsid w:val="00BB7FD5"/>
    <w:rsid w:val="00BC01F4"/>
    <w:rsid w:val="00BC02AE"/>
    <w:rsid w:val="00BC0366"/>
    <w:rsid w:val="00BC038F"/>
    <w:rsid w:val="00BC0523"/>
    <w:rsid w:val="00BC07C4"/>
    <w:rsid w:val="00BC13F1"/>
    <w:rsid w:val="00BC14B7"/>
    <w:rsid w:val="00BC1634"/>
    <w:rsid w:val="00BC1832"/>
    <w:rsid w:val="00BC191C"/>
    <w:rsid w:val="00BC1C1C"/>
    <w:rsid w:val="00BC1C9B"/>
    <w:rsid w:val="00BC1D38"/>
    <w:rsid w:val="00BC2023"/>
    <w:rsid w:val="00BC209E"/>
    <w:rsid w:val="00BC26B9"/>
    <w:rsid w:val="00BC2898"/>
    <w:rsid w:val="00BC291C"/>
    <w:rsid w:val="00BC2FD8"/>
    <w:rsid w:val="00BC2FF9"/>
    <w:rsid w:val="00BC30C2"/>
    <w:rsid w:val="00BC32AB"/>
    <w:rsid w:val="00BC3900"/>
    <w:rsid w:val="00BC3C12"/>
    <w:rsid w:val="00BC4279"/>
    <w:rsid w:val="00BC4587"/>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07"/>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2F"/>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5D41"/>
    <w:rsid w:val="00BD5F54"/>
    <w:rsid w:val="00BD60AB"/>
    <w:rsid w:val="00BD6240"/>
    <w:rsid w:val="00BD6952"/>
    <w:rsid w:val="00BD6D08"/>
    <w:rsid w:val="00BD6F0A"/>
    <w:rsid w:val="00BD6F79"/>
    <w:rsid w:val="00BD71AB"/>
    <w:rsid w:val="00BD72C5"/>
    <w:rsid w:val="00BD7683"/>
    <w:rsid w:val="00BD7794"/>
    <w:rsid w:val="00BD7928"/>
    <w:rsid w:val="00BD798A"/>
    <w:rsid w:val="00BE0148"/>
    <w:rsid w:val="00BE02FA"/>
    <w:rsid w:val="00BE05B8"/>
    <w:rsid w:val="00BE09B8"/>
    <w:rsid w:val="00BE1169"/>
    <w:rsid w:val="00BE130C"/>
    <w:rsid w:val="00BE14E3"/>
    <w:rsid w:val="00BE1D61"/>
    <w:rsid w:val="00BE22E4"/>
    <w:rsid w:val="00BE2549"/>
    <w:rsid w:val="00BE28C0"/>
    <w:rsid w:val="00BE2F04"/>
    <w:rsid w:val="00BE3718"/>
    <w:rsid w:val="00BE39D3"/>
    <w:rsid w:val="00BE39FA"/>
    <w:rsid w:val="00BE3A50"/>
    <w:rsid w:val="00BE3BAB"/>
    <w:rsid w:val="00BE3C8E"/>
    <w:rsid w:val="00BE4322"/>
    <w:rsid w:val="00BE4697"/>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838"/>
    <w:rsid w:val="00BF19F6"/>
    <w:rsid w:val="00BF2475"/>
    <w:rsid w:val="00BF26CD"/>
    <w:rsid w:val="00BF26E0"/>
    <w:rsid w:val="00BF2BC0"/>
    <w:rsid w:val="00BF3144"/>
    <w:rsid w:val="00BF323F"/>
    <w:rsid w:val="00BF331E"/>
    <w:rsid w:val="00BF3407"/>
    <w:rsid w:val="00BF42C2"/>
    <w:rsid w:val="00BF474B"/>
    <w:rsid w:val="00BF477B"/>
    <w:rsid w:val="00BF4B38"/>
    <w:rsid w:val="00BF4BB1"/>
    <w:rsid w:val="00BF4D79"/>
    <w:rsid w:val="00BF4F6A"/>
    <w:rsid w:val="00BF4FCD"/>
    <w:rsid w:val="00BF5186"/>
    <w:rsid w:val="00BF52A8"/>
    <w:rsid w:val="00BF53B9"/>
    <w:rsid w:val="00BF540A"/>
    <w:rsid w:val="00BF5763"/>
    <w:rsid w:val="00BF58D7"/>
    <w:rsid w:val="00BF6083"/>
    <w:rsid w:val="00BF69F9"/>
    <w:rsid w:val="00BF6EAA"/>
    <w:rsid w:val="00BF739B"/>
    <w:rsid w:val="00BF74DC"/>
    <w:rsid w:val="00BF7621"/>
    <w:rsid w:val="00BF78CD"/>
    <w:rsid w:val="00BF7AA9"/>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3CC"/>
    <w:rsid w:val="00C034BA"/>
    <w:rsid w:val="00C035BB"/>
    <w:rsid w:val="00C039F9"/>
    <w:rsid w:val="00C03BCA"/>
    <w:rsid w:val="00C03E1C"/>
    <w:rsid w:val="00C0412C"/>
    <w:rsid w:val="00C042D2"/>
    <w:rsid w:val="00C04862"/>
    <w:rsid w:val="00C049FB"/>
    <w:rsid w:val="00C04A36"/>
    <w:rsid w:val="00C04A62"/>
    <w:rsid w:val="00C04C69"/>
    <w:rsid w:val="00C04D75"/>
    <w:rsid w:val="00C04FE0"/>
    <w:rsid w:val="00C052C3"/>
    <w:rsid w:val="00C05681"/>
    <w:rsid w:val="00C0576C"/>
    <w:rsid w:val="00C06007"/>
    <w:rsid w:val="00C06049"/>
    <w:rsid w:val="00C060B0"/>
    <w:rsid w:val="00C06583"/>
    <w:rsid w:val="00C06632"/>
    <w:rsid w:val="00C06689"/>
    <w:rsid w:val="00C0668F"/>
    <w:rsid w:val="00C066DE"/>
    <w:rsid w:val="00C0673E"/>
    <w:rsid w:val="00C06EF4"/>
    <w:rsid w:val="00C07030"/>
    <w:rsid w:val="00C070CD"/>
    <w:rsid w:val="00C07206"/>
    <w:rsid w:val="00C0768E"/>
    <w:rsid w:val="00C07B94"/>
    <w:rsid w:val="00C07BD8"/>
    <w:rsid w:val="00C07E42"/>
    <w:rsid w:val="00C100DA"/>
    <w:rsid w:val="00C10241"/>
    <w:rsid w:val="00C10534"/>
    <w:rsid w:val="00C10848"/>
    <w:rsid w:val="00C1088C"/>
    <w:rsid w:val="00C10A49"/>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C9E"/>
    <w:rsid w:val="00C16FFC"/>
    <w:rsid w:val="00C170BF"/>
    <w:rsid w:val="00C171E3"/>
    <w:rsid w:val="00C17372"/>
    <w:rsid w:val="00C1739B"/>
    <w:rsid w:val="00C174E1"/>
    <w:rsid w:val="00C1775C"/>
    <w:rsid w:val="00C179D6"/>
    <w:rsid w:val="00C17E90"/>
    <w:rsid w:val="00C200BF"/>
    <w:rsid w:val="00C2046E"/>
    <w:rsid w:val="00C20796"/>
    <w:rsid w:val="00C20802"/>
    <w:rsid w:val="00C20996"/>
    <w:rsid w:val="00C20A74"/>
    <w:rsid w:val="00C20C7A"/>
    <w:rsid w:val="00C20CFD"/>
    <w:rsid w:val="00C20FF2"/>
    <w:rsid w:val="00C21240"/>
    <w:rsid w:val="00C212FE"/>
    <w:rsid w:val="00C213B5"/>
    <w:rsid w:val="00C217B0"/>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A04"/>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28F"/>
    <w:rsid w:val="00C3193E"/>
    <w:rsid w:val="00C319C9"/>
    <w:rsid w:val="00C31CCF"/>
    <w:rsid w:val="00C31F2D"/>
    <w:rsid w:val="00C31F84"/>
    <w:rsid w:val="00C321A5"/>
    <w:rsid w:val="00C3222C"/>
    <w:rsid w:val="00C3255D"/>
    <w:rsid w:val="00C32736"/>
    <w:rsid w:val="00C32B10"/>
    <w:rsid w:val="00C32EB8"/>
    <w:rsid w:val="00C3332D"/>
    <w:rsid w:val="00C33513"/>
    <w:rsid w:val="00C33AC0"/>
    <w:rsid w:val="00C33CD0"/>
    <w:rsid w:val="00C33DD2"/>
    <w:rsid w:val="00C33DEB"/>
    <w:rsid w:val="00C33F10"/>
    <w:rsid w:val="00C34174"/>
    <w:rsid w:val="00C34342"/>
    <w:rsid w:val="00C34A8C"/>
    <w:rsid w:val="00C34AE2"/>
    <w:rsid w:val="00C354D8"/>
    <w:rsid w:val="00C35AF4"/>
    <w:rsid w:val="00C366E4"/>
    <w:rsid w:val="00C36844"/>
    <w:rsid w:val="00C368F9"/>
    <w:rsid w:val="00C36E65"/>
    <w:rsid w:val="00C36FBD"/>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5F8"/>
    <w:rsid w:val="00C426A1"/>
    <w:rsid w:val="00C42A69"/>
    <w:rsid w:val="00C42B94"/>
    <w:rsid w:val="00C42C39"/>
    <w:rsid w:val="00C42C80"/>
    <w:rsid w:val="00C42E30"/>
    <w:rsid w:val="00C431DA"/>
    <w:rsid w:val="00C4324A"/>
    <w:rsid w:val="00C434F2"/>
    <w:rsid w:val="00C4383D"/>
    <w:rsid w:val="00C43899"/>
    <w:rsid w:val="00C43AB3"/>
    <w:rsid w:val="00C43AD7"/>
    <w:rsid w:val="00C43B4F"/>
    <w:rsid w:val="00C43B79"/>
    <w:rsid w:val="00C43D0A"/>
    <w:rsid w:val="00C4481A"/>
    <w:rsid w:val="00C44A0B"/>
    <w:rsid w:val="00C44B87"/>
    <w:rsid w:val="00C44CD9"/>
    <w:rsid w:val="00C44F17"/>
    <w:rsid w:val="00C45B09"/>
    <w:rsid w:val="00C45BE7"/>
    <w:rsid w:val="00C45CB7"/>
    <w:rsid w:val="00C45CC9"/>
    <w:rsid w:val="00C45DC7"/>
    <w:rsid w:val="00C4625B"/>
    <w:rsid w:val="00C462B7"/>
    <w:rsid w:val="00C462C5"/>
    <w:rsid w:val="00C464F9"/>
    <w:rsid w:val="00C469D6"/>
    <w:rsid w:val="00C46A02"/>
    <w:rsid w:val="00C46BFB"/>
    <w:rsid w:val="00C46FA8"/>
    <w:rsid w:val="00C470BF"/>
    <w:rsid w:val="00C472DE"/>
    <w:rsid w:val="00C4741A"/>
    <w:rsid w:val="00C47477"/>
    <w:rsid w:val="00C4785E"/>
    <w:rsid w:val="00C47A33"/>
    <w:rsid w:val="00C47D22"/>
    <w:rsid w:val="00C47D50"/>
    <w:rsid w:val="00C50597"/>
    <w:rsid w:val="00C5060F"/>
    <w:rsid w:val="00C50CF8"/>
    <w:rsid w:val="00C50E0C"/>
    <w:rsid w:val="00C511E5"/>
    <w:rsid w:val="00C511E7"/>
    <w:rsid w:val="00C512CE"/>
    <w:rsid w:val="00C51BCF"/>
    <w:rsid w:val="00C52060"/>
    <w:rsid w:val="00C522AC"/>
    <w:rsid w:val="00C525FC"/>
    <w:rsid w:val="00C5291A"/>
    <w:rsid w:val="00C52EC6"/>
    <w:rsid w:val="00C531A4"/>
    <w:rsid w:val="00C5337D"/>
    <w:rsid w:val="00C53662"/>
    <w:rsid w:val="00C53892"/>
    <w:rsid w:val="00C53931"/>
    <w:rsid w:val="00C53B94"/>
    <w:rsid w:val="00C53E87"/>
    <w:rsid w:val="00C54214"/>
    <w:rsid w:val="00C5426F"/>
    <w:rsid w:val="00C545AA"/>
    <w:rsid w:val="00C54943"/>
    <w:rsid w:val="00C54DE4"/>
    <w:rsid w:val="00C55246"/>
    <w:rsid w:val="00C55362"/>
    <w:rsid w:val="00C55962"/>
    <w:rsid w:val="00C559D0"/>
    <w:rsid w:val="00C55C00"/>
    <w:rsid w:val="00C55F57"/>
    <w:rsid w:val="00C5613F"/>
    <w:rsid w:val="00C56303"/>
    <w:rsid w:val="00C56370"/>
    <w:rsid w:val="00C563AC"/>
    <w:rsid w:val="00C56622"/>
    <w:rsid w:val="00C5688D"/>
    <w:rsid w:val="00C569E5"/>
    <w:rsid w:val="00C56A2E"/>
    <w:rsid w:val="00C56A8E"/>
    <w:rsid w:val="00C57257"/>
    <w:rsid w:val="00C579CC"/>
    <w:rsid w:val="00C57B91"/>
    <w:rsid w:val="00C57FCC"/>
    <w:rsid w:val="00C6001B"/>
    <w:rsid w:val="00C60206"/>
    <w:rsid w:val="00C60272"/>
    <w:rsid w:val="00C6032B"/>
    <w:rsid w:val="00C604E4"/>
    <w:rsid w:val="00C605FC"/>
    <w:rsid w:val="00C606BC"/>
    <w:rsid w:val="00C6076C"/>
    <w:rsid w:val="00C60ADE"/>
    <w:rsid w:val="00C60D10"/>
    <w:rsid w:val="00C6107F"/>
    <w:rsid w:val="00C612F3"/>
    <w:rsid w:val="00C61664"/>
    <w:rsid w:val="00C61A0C"/>
    <w:rsid w:val="00C61C2C"/>
    <w:rsid w:val="00C61CCC"/>
    <w:rsid w:val="00C621AE"/>
    <w:rsid w:val="00C6258B"/>
    <w:rsid w:val="00C62826"/>
    <w:rsid w:val="00C62B58"/>
    <w:rsid w:val="00C631CA"/>
    <w:rsid w:val="00C632C8"/>
    <w:rsid w:val="00C639B4"/>
    <w:rsid w:val="00C63C74"/>
    <w:rsid w:val="00C63E05"/>
    <w:rsid w:val="00C643D9"/>
    <w:rsid w:val="00C64544"/>
    <w:rsid w:val="00C64594"/>
    <w:rsid w:val="00C647BA"/>
    <w:rsid w:val="00C64BDD"/>
    <w:rsid w:val="00C64D5C"/>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60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4D3"/>
    <w:rsid w:val="00C71589"/>
    <w:rsid w:val="00C71799"/>
    <w:rsid w:val="00C71F16"/>
    <w:rsid w:val="00C71F92"/>
    <w:rsid w:val="00C72241"/>
    <w:rsid w:val="00C7262B"/>
    <w:rsid w:val="00C726A2"/>
    <w:rsid w:val="00C726B2"/>
    <w:rsid w:val="00C726F6"/>
    <w:rsid w:val="00C72A2D"/>
    <w:rsid w:val="00C7347F"/>
    <w:rsid w:val="00C73503"/>
    <w:rsid w:val="00C7350D"/>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0F6"/>
    <w:rsid w:val="00C801DB"/>
    <w:rsid w:val="00C80871"/>
    <w:rsid w:val="00C8089C"/>
    <w:rsid w:val="00C80980"/>
    <w:rsid w:val="00C809D1"/>
    <w:rsid w:val="00C80F16"/>
    <w:rsid w:val="00C81501"/>
    <w:rsid w:val="00C8168E"/>
    <w:rsid w:val="00C8181D"/>
    <w:rsid w:val="00C81904"/>
    <w:rsid w:val="00C81E7A"/>
    <w:rsid w:val="00C81E9D"/>
    <w:rsid w:val="00C824AE"/>
    <w:rsid w:val="00C8277D"/>
    <w:rsid w:val="00C827E2"/>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3F7"/>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B74"/>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59F"/>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5D9"/>
    <w:rsid w:val="00CA3716"/>
    <w:rsid w:val="00CA3B0C"/>
    <w:rsid w:val="00CA3D5F"/>
    <w:rsid w:val="00CA3E8C"/>
    <w:rsid w:val="00CA3F72"/>
    <w:rsid w:val="00CA4018"/>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0D5"/>
    <w:rsid w:val="00CB5640"/>
    <w:rsid w:val="00CB57D9"/>
    <w:rsid w:val="00CB5A57"/>
    <w:rsid w:val="00CB609A"/>
    <w:rsid w:val="00CB62EC"/>
    <w:rsid w:val="00CB6463"/>
    <w:rsid w:val="00CB6601"/>
    <w:rsid w:val="00CB69B3"/>
    <w:rsid w:val="00CB6A2C"/>
    <w:rsid w:val="00CB6AC4"/>
    <w:rsid w:val="00CB6B84"/>
    <w:rsid w:val="00CB6E97"/>
    <w:rsid w:val="00CB6FED"/>
    <w:rsid w:val="00CB7151"/>
    <w:rsid w:val="00CB76B0"/>
    <w:rsid w:val="00CB7CB1"/>
    <w:rsid w:val="00CB7F0D"/>
    <w:rsid w:val="00CB7F57"/>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5F9"/>
    <w:rsid w:val="00CC6771"/>
    <w:rsid w:val="00CC6BBC"/>
    <w:rsid w:val="00CC6E5C"/>
    <w:rsid w:val="00CC6EA0"/>
    <w:rsid w:val="00CC6F43"/>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130"/>
    <w:rsid w:val="00CD77D7"/>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AC"/>
    <w:rsid w:val="00CE7DD2"/>
    <w:rsid w:val="00CF0033"/>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C17"/>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6E96"/>
    <w:rsid w:val="00CF719D"/>
    <w:rsid w:val="00CF76A5"/>
    <w:rsid w:val="00CF7A46"/>
    <w:rsid w:val="00CF7AA1"/>
    <w:rsid w:val="00CF7D27"/>
    <w:rsid w:val="00CF7E4C"/>
    <w:rsid w:val="00CF7E75"/>
    <w:rsid w:val="00D00014"/>
    <w:rsid w:val="00D001AA"/>
    <w:rsid w:val="00D00622"/>
    <w:rsid w:val="00D006B0"/>
    <w:rsid w:val="00D0079A"/>
    <w:rsid w:val="00D008BF"/>
    <w:rsid w:val="00D00F58"/>
    <w:rsid w:val="00D011AC"/>
    <w:rsid w:val="00D01298"/>
    <w:rsid w:val="00D01531"/>
    <w:rsid w:val="00D019BE"/>
    <w:rsid w:val="00D01F2A"/>
    <w:rsid w:val="00D01FA6"/>
    <w:rsid w:val="00D01FD2"/>
    <w:rsid w:val="00D021C2"/>
    <w:rsid w:val="00D021EA"/>
    <w:rsid w:val="00D0255E"/>
    <w:rsid w:val="00D02588"/>
    <w:rsid w:val="00D02CD9"/>
    <w:rsid w:val="00D02E18"/>
    <w:rsid w:val="00D02F93"/>
    <w:rsid w:val="00D0349E"/>
    <w:rsid w:val="00D039DD"/>
    <w:rsid w:val="00D03A34"/>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8D3"/>
    <w:rsid w:val="00D10C4A"/>
    <w:rsid w:val="00D1106D"/>
    <w:rsid w:val="00D118E7"/>
    <w:rsid w:val="00D11B94"/>
    <w:rsid w:val="00D11CF2"/>
    <w:rsid w:val="00D126E0"/>
    <w:rsid w:val="00D1286A"/>
    <w:rsid w:val="00D12F21"/>
    <w:rsid w:val="00D12FA1"/>
    <w:rsid w:val="00D130B0"/>
    <w:rsid w:val="00D13363"/>
    <w:rsid w:val="00D1339B"/>
    <w:rsid w:val="00D13852"/>
    <w:rsid w:val="00D13ABA"/>
    <w:rsid w:val="00D13DCE"/>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0"/>
    <w:rsid w:val="00D20DCD"/>
    <w:rsid w:val="00D20F2D"/>
    <w:rsid w:val="00D20FCE"/>
    <w:rsid w:val="00D2126C"/>
    <w:rsid w:val="00D212A5"/>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4C3B"/>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A00"/>
    <w:rsid w:val="00D30B5C"/>
    <w:rsid w:val="00D30EBD"/>
    <w:rsid w:val="00D30F92"/>
    <w:rsid w:val="00D311A8"/>
    <w:rsid w:val="00D313CD"/>
    <w:rsid w:val="00D3150F"/>
    <w:rsid w:val="00D315A9"/>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676"/>
    <w:rsid w:val="00D36A90"/>
    <w:rsid w:val="00D36D73"/>
    <w:rsid w:val="00D36E01"/>
    <w:rsid w:val="00D36EE6"/>
    <w:rsid w:val="00D3745B"/>
    <w:rsid w:val="00D37551"/>
    <w:rsid w:val="00D37658"/>
    <w:rsid w:val="00D376A9"/>
    <w:rsid w:val="00D37B79"/>
    <w:rsid w:val="00D37C11"/>
    <w:rsid w:val="00D37FB2"/>
    <w:rsid w:val="00D37FB9"/>
    <w:rsid w:val="00D40263"/>
    <w:rsid w:val="00D40329"/>
    <w:rsid w:val="00D408E8"/>
    <w:rsid w:val="00D40998"/>
    <w:rsid w:val="00D40ACB"/>
    <w:rsid w:val="00D40BDC"/>
    <w:rsid w:val="00D40C87"/>
    <w:rsid w:val="00D40D93"/>
    <w:rsid w:val="00D411EF"/>
    <w:rsid w:val="00D412E2"/>
    <w:rsid w:val="00D413EC"/>
    <w:rsid w:val="00D414BE"/>
    <w:rsid w:val="00D418FC"/>
    <w:rsid w:val="00D42435"/>
    <w:rsid w:val="00D42537"/>
    <w:rsid w:val="00D425A5"/>
    <w:rsid w:val="00D42740"/>
    <w:rsid w:val="00D42C1E"/>
    <w:rsid w:val="00D42E7A"/>
    <w:rsid w:val="00D42FCE"/>
    <w:rsid w:val="00D43020"/>
    <w:rsid w:val="00D432D7"/>
    <w:rsid w:val="00D435D6"/>
    <w:rsid w:val="00D436DB"/>
    <w:rsid w:val="00D439A3"/>
    <w:rsid w:val="00D43F55"/>
    <w:rsid w:val="00D4427A"/>
    <w:rsid w:val="00D443D1"/>
    <w:rsid w:val="00D4459C"/>
    <w:rsid w:val="00D445CA"/>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D15"/>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56"/>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D19"/>
    <w:rsid w:val="00D56E0E"/>
    <w:rsid w:val="00D571B0"/>
    <w:rsid w:val="00D57C26"/>
    <w:rsid w:val="00D57FDA"/>
    <w:rsid w:val="00D60A1C"/>
    <w:rsid w:val="00D60B23"/>
    <w:rsid w:val="00D60CD3"/>
    <w:rsid w:val="00D60EEB"/>
    <w:rsid w:val="00D60F67"/>
    <w:rsid w:val="00D61440"/>
    <w:rsid w:val="00D61621"/>
    <w:rsid w:val="00D618D2"/>
    <w:rsid w:val="00D61BB2"/>
    <w:rsid w:val="00D62B8C"/>
    <w:rsid w:val="00D630B0"/>
    <w:rsid w:val="00D631CA"/>
    <w:rsid w:val="00D63560"/>
    <w:rsid w:val="00D63856"/>
    <w:rsid w:val="00D63AC9"/>
    <w:rsid w:val="00D63CB4"/>
    <w:rsid w:val="00D63CBE"/>
    <w:rsid w:val="00D63D92"/>
    <w:rsid w:val="00D63FA2"/>
    <w:rsid w:val="00D64491"/>
    <w:rsid w:val="00D645A9"/>
    <w:rsid w:val="00D64A68"/>
    <w:rsid w:val="00D64CA1"/>
    <w:rsid w:val="00D64D44"/>
    <w:rsid w:val="00D652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CC2"/>
    <w:rsid w:val="00D71E3A"/>
    <w:rsid w:val="00D71FB2"/>
    <w:rsid w:val="00D720A9"/>
    <w:rsid w:val="00D72140"/>
    <w:rsid w:val="00D72235"/>
    <w:rsid w:val="00D7271B"/>
    <w:rsid w:val="00D72A7C"/>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4E25"/>
    <w:rsid w:val="00D7515D"/>
    <w:rsid w:val="00D756EA"/>
    <w:rsid w:val="00D7576B"/>
    <w:rsid w:val="00D7599C"/>
    <w:rsid w:val="00D75D25"/>
    <w:rsid w:val="00D75E67"/>
    <w:rsid w:val="00D76273"/>
    <w:rsid w:val="00D7637B"/>
    <w:rsid w:val="00D765BF"/>
    <w:rsid w:val="00D765FD"/>
    <w:rsid w:val="00D76EB9"/>
    <w:rsid w:val="00D77462"/>
    <w:rsid w:val="00D7792A"/>
    <w:rsid w:val="00D77CA7"/>
    <w:rsid w:val="00D802B3"/>
    <w:rsid w:val="00D80357"/>
    <w:rsid w:val="00D80CE0"/>
    <w:rsid w:val="00D80F31"/>
    <w:rsid w:val="00D81233"/>
    <w:rsid w:val="00D813D6"/>
    <w:rsid w:val="00D8161A"/>
    <w:rsid w:val="00D8191B"/>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4B7"/>
    <w:rsid w:val="00D8356C"/>
    <w:rsid w:val="00D837DF"/>
    <w:rsid w:val="00D8385A"/>
    <w:rsid w:val="00D83980"/>
    <w:rsid w:val="00D839E4"/>
    <w:rsid w:val="00D83C07"/>
    <w:rsid w:val="00D83E69"/>
    <w:rsid w:val="00D84519"/>
    <w:rsid w:val="00D8469C"/>
    <w:rsid w:val="00D84736"/>
    <w:rsid w:val="00D84776"/>
    <w:rsid w:val="00D84D2E"/>
    <w:rsid w:val="00D850E6"/>
    <w:rsid w:val="00D8523A"/>
    <w:rsid w:val="00D858A4"/>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E03"/>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2A"/>
    <w:rsid w:val="00D9405C"/>
    <w:rsid w:val="00D945F9"/>
    <w:rsid w:val="00D9461C"/>
    <w:rsid w:val="00D9478F"/>
    <w:rsid w:val="00D948BE"/>
    <w:rsid w:val="00D948FC"/>
    <w:rsid w:val="00D94A84"/>
    <w:rsid w:val="00D94BCE"/>
    <w:rsid w:val="00D94EE6"/>
    <w:rsid w:val="00D94F4C"/>
    <w:rsid w:val="00D95213"/>
    <w:rsid w:val="00D95218"/>
    <w:rsid w:val="00D952AF"/>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05"/>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952"/>
    <w:rsid w:val="00DA3D5D"/>
    <w:rsid w:val="00DA4022"/>
    <w:rsid w:val="00DA4287"/>
    <w:rsid w:val="00DA47DF"/>
    <w:rsid w:val="00DA49B0"/>
    <w:rsid w:val="00DA49D1"/>
    <w:rsid w:val="00DA4A2A"/>
    <w:rsid w:val="00DA4ADB"/>
    <w:rsid w:val="00DA4CF8"/>
    <w:rsid w:val="00DA4D5C"/>
    <w:rsid w:val="00DA4EAF"/>
    <w:rsid w:val="00DA4F16"/>
    <w:rsid w:val="00DA5013"/>
    <w:rsid w:val="00DA53FE"/>
    <w:rsid w:val="00DA5A1E"/>
    <w:rsid w:val="00DA5FBE"/>
    <w:rsid w:val="00DA6479"/>
    <w:rsid w:val="00DA65E8"/>
    <w:rsid w:val="00DA67A1"/>
    <w:rsid w:val="00DA68FA"/>
    <w:rsid w:val="00DA6A57"/>
    <w:rsid w:val="00DA6B73"/>
    <w:rsid w:val="00DA6CF1"/>
    <w:rsid w:val="00DA6E84"/>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44B"/>
    <w:rsid w:val="00DB67F5"/>
    <w:rsid w:val="00DB6DD5"/>
    <w:rsid w:val="00DB7104"/>
    <w:rsid w:val="00DB7240"/>
    <w:rsid w:val="00DB749D"/>
    <w:rsid w:val="00DB74C1"/>
    <w:rsid w:val="00DB74DA"/>
    <w:rsid w:val="00DB7619"/>
    <w:rsid w:val="00DB761E"/>
    <w:rsid w:val="00DB7645"/>
    <w:rsid w:val="00DB7A96"/>
    <w:rsid w:val="00DB7C2E"/>
    <w:rsid w:val="00DB7D76"/>
    <w:rsid w:val="00DB7DD7"/>
    <w:rsid w:val="00DC00D7"/>
    <w:rsid w:val="00DC0BD7"/>
    <w:rsid w:val="00DC0E04"/>
    <w:rsid w:val="00DC0E61"/>
    <w:rsid w:val="00DC0F7D"/>
    <w:rsid w:val="00DC116C"/>
    <w:rsid w:val="00DC1432"/>
    <w:rsid w:val="00DC1853"/>
    <w:rsid w:val="00DC191A"/>
    <w:rsid w:val="00DC1A45"/>
    <w:rsid w:val="00DC1B21"/>
    <w:rsid w:val="00DC1B7A"/>
    <w:rsid w:val="00DC1CB4"/>
    <w:rsid w:val="00DC1DB4"/>
    <w:rsid w:val="00DC1F93"/>
    <w:rsid w:val="00DC233A"/>
    <w:rsid w:val="00DC23BE"/>
    <w:rsid w:val="00DC24B4"/>
    <w:rsid w:val="00DC265F"/>
    <w:rsid w:val="00DC27F2"/>
    <w:rsid w:val="00DC2AD8"/>
    <w:rsid w:val="00DC2E1E"/>
    <w:rsid w:val="00DC30BB"/>
    <w:rsid w:val="00DC3139"/>
    <w:rsid w:val="00DC32E3"/>
    <w:rsid w:val="00DC3735"/>
    <w:rsid w:val="00DC3BFB"/>
    <w:rsid w:val="00DC3C27"/>
    <w:rsid w:val="00DC3F94"/>
    <w:rsid w:val="00DC42A6"/>
    <w:rsid w:val="00DC432F"/>
    <w:rsid w:val="00DC483B"/>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27D"/>
    <w:rsid w:val="00DD3835"/>
    <w:rsid w:val="00DD3B64"/>
    <w:rsid w:val="00DD3E47"/>
    <w:rsid w:val="00DD3ED6"/>
    <w:rsid w:val="00DD3F8F"/>
    <w:rsid w:val="00DD4182"/>
    <w:rsid w:val="00DD46C7"/>
    <w:rsid w:val="00DD4701"/>
    <w:rsid w:val="00DD49EC"/>
    <w:rsid w:val="00DD4DDD"/>
    <w:rsid w:val="00DD5364"/>
    <w:rsid w:val="00DD547E"/>
    <w:rsid w:val="00DD55BD"/>
    <w:rsid w:val="00DD57DA"/>
    <w:rsid w:val="00DD5B13"/>
    <w:rsid w:val="00DD5BCD"/>
    <w:rsid w:val="00DD629E"/>
    <w:rsid w:val="00DD65AA"/>
    <w:rsid w:val="00DD675D"/>
    <w:rsid w:val="00DD6CD7"/>
    <w:rsid w:val="00DD6F9B"/>
    <w:rsid w:val="00DD736A"/>
    <w:rsid w:val="00DD7986"/>
    <w:rsid w:val="00DD7E65"/>
    <w:rsid w:val="00DD7EF6"/>
    <w:rsid w:val="00DE07E8"/>
    <w:rsid w:val="00DE0F65"/>
    <w:rsid w:val="00DE1A4B"/>
    <w:rsid w:val="00DE1ADE"/>
    <w:rsid w:val="00DE1CF7"/>
    <w:rsid w:val="00DE1E70"/>
    <w:rsid w:val="00DE1F1A"/>
    <w:rsid w:val="00DE26FD"/>
    <w:rsid w:val="00DE286C"/>
    <w:rsid w:val="00DE29F0"/>
    <w:rsid w:val="00DE2A98"/>
    <w:rsid w:val="00DE2AAA"/>
    <w:rsid w:val="00DE2B36"/>
    <w:rsid w:val="00DE2B5E"/>
    <w:rsid w:val="00DE2C1C"/>
    <w:rsid w:val="00DE2E4B"/>
    <w:rsid w:val="00DE3240"/>
    <w:rsid w:val="00DE32A1"/>
    <w:rsid w:val="00DE332D"/>
    <w:rsid w:val="00DE3403"/>
    <w:rsid w:val="00DE3490"/>
    <w:rsid w:val="00DE3637"/>
    <w:rsid w:val="00DE3674"/>
    <w:rsid w:val="00DE3AFD"/>
    <w:rsid w:val="00DE3D07"/>
    <w:rsid w:val="00DE3F52"/>
    <w:rsid w:val="00DE3F81"/>
    <w:rsid w:val="00DE4290"/>
    <w:rsid w:val="00DE446F"/>
    <w:rsid w:val="00DE452A"/>
    <w:rsid w:val="00DE46E9"/>
    <w:rsid w:val="00DE4A2B"/>
    <w:rsid w:val="00DE4BBE"/>
    <w:rsid w:val="00DE4BE1"/>
    <w:rsid w:val="00DE4D2A"/>
    <w:rsid w:val="00DE4DFE"/>
    <w:rsid w:val="00DE4F70"/>
    <w:rsid w:val="00DE5D1C"/>
    <w:rsid w:val="00DE6377"/>
    <w:rsid w:val="00DE644A"/>
    <w:rsid w:val="00DE679B"/>
    <w:rsid w:val="00DE6A43"/>
    <w:rsid w:val="00DE7152"/>
    <w:rsid w:val="00DE77E6"/>
    <w:rsid w:val="00DE79FA"/>
    <w:rsid w:val="00DE7CB7"/>
    <w:rsid w:val="00DF0154"/>
    <w:rsid w:val="00DF0279"/>
    <w:rsid w:val="00DF0675"/>
    <w:rsid w:val="00DF07D6"/>
    <w:rsid w:val="00DF0BE0"/>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8C"/>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0A"/>
    <w:rsid w:val="00DF5C00"/>
    <w:rsid w:val="00DF5DFD"/>
    <w:rsid w:val="00DF60EA"/>
    <w:rsid w:val="00DF6434"/>
    <w:rsid w:val="00DF6631"/>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5D3"/>
    <w:rsid w:val="00E06C9F"/>
    <w:rsid w:val="00E06DAC"/>
    <w:rsid w:val="00E0714B"/>
    <w:rsid w:val="00E07186"/>
    <w:rsid w:val="00E07188"/>
    <w:rsid w:val="00E071DA"/>
    <w:rsid w:val="00E071FC"/>
    <w:rsid w:val="00E07368"/>
    <w:rsid w:val="00E07A50"/>
    <w:rsid w:val="00E07B9F"/>
    <w:rsid w:val="00E07C9E"/>
    <w:rsid w:val="00E07E7F"/>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4BE"/>
    <w:rsid w:val="00E126E3"/>
    <w:rsid w:val="00E12DD2"/>
    <w:rsid w:val="00E12F3F"/>
    <w:rsid w:val="00E1340D"/>
    <w:rsid w:val="00E13622"/>
    <w:rsid w:val="00E1367D"/>
    <w:rsid w:val="00E13875"/>
    <w:rsid w:val="00E13A24"/>
    <w:rsid w:val="00E13A4E"/>
    <w:rsid w:val="00E13C83"/>
    <w:rsid w:val="00E1404D"/>
    <w:rsid w:val="00E1455B"/>
    <w:rsid w:val="00E14580"/>
    <w:rsid w:val="00E145DD"/>
    <w:rsid w:val="00E149B2"/>
    <w:rsid w:val="00E14C16"/>
    <w:rsid w:val="00E14D07"/>
    <w:rsid w:val="00E1502B"/>
    <w:rsid w:val="00E15036"/>
    <w:rsid w:val="00E15230"/>
    <w:rsid w:val="00E152D1"/>
    <w:rsid w:val="00E153A1"/>
    <w:rsid w:val="00E15502"/>
    <w:rsid w:val="00E15C54"/>
    <w:rsid w:val="00E15FA1"/>
    <w:rsid w:val="00E16044"/>
    <w:rsid w:val="00E1696C"/>
    <w:rsid w:val="00E1699B"/>
    <w:rsid w:val="00E16D18"/>
    <w:rsid w:val="00E16F34"/>
    <w:rsid w:val="00E16F50"/>
    <w:rsid w:val="00E16F6B"/>
    <w:rsid w:val="00E170E9"/>
    <w:rsid w:val="00E170EC"/>
    <w:rsid w:val="00E17441"/>
    <w:rsid w:val="00E17650"/>
    <w:rsid w:val="00E17743"/>
    <w:rsid w:val="00E17DB7"/>
    <w:rsid w:val="00E20A73"/>
    <w:rsid w:val="00E20B2F"/>
    <w:rsid w:val="00E20CBD"/>
    <w:rsid w:val="00E210C2"/>
    <w:rsid w:val="00E215F8"/>
    <w:rsid w:val="00E21AAC"/>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82A"/>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3E5A"/>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296"/>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BCD"/>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5EE"/>
    <w:rsid w:val="00E54625"/>
    <w:rsid w:val="00E54CF1"/>
    <w:rsid w:val="00E5528A"/>
    <w:rsid w:val="00E553D7"/>
    <w:rsid w:val="00E5570B"/>
    <w:rsid w:val="00E55981"/>
    <w:rsid w:val="00E559FE"/>
    <w:rsid w:val="00E55BF8"/>
    <w:rsid w:val="00E55DFF"/>
    <w:rsid w:val="00E560D7"/>
    <w:rsid w:val="00E561DC"/>
    <w:rsid w:val="00E5620C"/>
    <w:rsid w:val="00E5623F"/>
    <w:rsid w:val="00E56427"/>
    <w:rsid w:val="00E5683B"/>
    <w:rsid w:val="00E56BE5"/>
    <w:rsid w:val="00E5718C"/>
    <w:rsid w:val="00E572F7"/>
    <w:rsid w:val="00E57412"/>
    <w:rsid w:val="00E57526"/>
    <w:rsid w:val="00E5757D"/>
    <w:rsid w:val="00E577F6"/>
    <w:rsid w:val="00E57FBD"/>
    <w:rsid w:val="00E57FFD"/>
    <w:rsid w:val="00E603AC"/>
    <w:rsid w:val="00E60AEA"/>
    <w:rsid w:val="00E60DDC"/>
    <w:rsid w:val="00E61089"/>
    <w:rsid w:val="00E6138E"/>
    <w:rsid w:val="00E61550"/>
    <w:rsid w:val="00E615C5"/>
    <w:rsid w:val="00E6163C"/>
    <w:rsid w:val="00E617C1"/>
    <w:rsid w:val="00E61C51"/>
    <w:rsid w:val="00E61CDE"/>
    <w:rsid w:val="00E61E20"/>
    <w:rsid w:val="00E621D1"/>
    <w:rsid w:val="00E62225"/>
    <w:rsid w:val="00E62872"/>
    <w:rsid w:val="00E628AA"/>
    <w:rsid w:val="00E62C0D"/>
    <w:rsid w:val="00E62CD0"/>
    <w:rsid w:val="00E62D6E"/>
    <w:rsid w:val="00E62D85"/>
    <w:rsid w:val="00E62F97"/>
    <w:rsid w:val="00E632B1"/>
    <w:rsid w:val="00E63618"/>
    <w:rsid w:val="00E63868"/>
    <w:rsid w:val="00E63949"/>
    <w:rsid w:val="00E63BF0"/>
    <w:rsid w:val="00E63CD4"/>
    <w:rsid w:val="00E63EEF"/>
    <w:rsid w:val="00E64815"/>
    <w:rsid w:val="00E648F4"/>
    <w:rsid w:val="00E64BE2"/>
    <w:rsid w:val="00E64CD2"/>
    <w:rsid w:val="00E64DD2"/>
    <w:rsid w:val="00E6507E"/>
    <w:rsid w:val="00E650E9"/>
    <w:rsid w:val="00E6535A"/>
    <w:rsid w:val="00E655CD"/>
    <w:rsid w:val="00E657E4"/>
    <w:rsid w:val="00E65920"/>
    <w:rsid w:val="00E65C4D"/>
    <w:rsid w:val="00E65C59"/>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31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B4"/>
    <w:rsid w:val="00E738EA"/>
    <w:rsid w:val="00E73FAC"/>
    <w:rsid w:val="00E746B9"/>
    <w:rsid w:val="00E74A48"/>
    <w:rsid w:val="00E74C4C"/>
    <w:rsid w:val="00E7524C"/>
    <w:rsid w:val="00E75B91"/>
    <w:rsid w:val="00E75F67"/>
    <w:rsid w:val="00E76000"/>
    <w:rsid w:val="00E762AD"/>
    <w:rsid w:val="00E76312"/>
    <w:rsid w:val="00E76416"/>
    <w:rsid w:val="00E76512"/>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E07"/>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336"/>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625"/>
    <w:rsid w:val="00E97727"/>
    <w:rsid w:val="00E97F17"/>
    <w:rsid w:val="00EA0122"/>
    <w:rsid w:val="00EA047E"/>
    <w:rsid w:val="00EA08BC"/>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428"/>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1E"/>
    <w:rsid w:val="00EA74CB"/>
    <w:rsid w:val="00EA77EB"/>
    <w:rsid w:val="00EA7CFC"/>
    <w:rsid w:val="00EA7DED"/>
    <w:rsid w:val="00EA7F51"/>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658"/>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D8E"/>
    <w:rsid w:val="00EB7E47"/>
    <w:rsid w:val="00EC08AA"/>
    <w:rsid w:val="00EC0CCE"/>
    <w:rsid w:val="00EC0E06"/>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1D2"/>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95F"/>
    <w:rsid w:val="00ED09C9"/>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8EA"/>
    <w:rsid w:val="00ED7A64"/>
    <w:rsid w:val="00ED7C60"/>
    <w:rsid w:val="00ED7E18"/>
    <w:rsid w:val="00EE0332"/>
    <w:rsid w:val="00EE03EC"/>
    <w:rsid w:val="00EE0AA2"/>
    <w:rsid w:val="00EE1234"/>
    <w:rsid w:val="00EE12E5"/>
    <w:rsid w:val="00EE137A"/>
    <w:rsid w:val="00EE1461"/>
    <w:rsid w:val="00EE1846"/>
    <w:rsid w:val="00EE2460"/>
    <w:rsid w:val="00EE24C7"/>
    <w:rsid w:val="00EE273A"/>
    <w:rsid w:val="00EE2D05"/>
    <w:rsid w:val="00EE2FB4"/>
    <w:rsid w:val="00EE3308"/>
    <w:rsid w:val="00EE3629"/>
    <w:rsid w:val="00EE417E"/>
    <w:rsid w:val="00EE43FD"/>
    <w:rsid w:val="00EE4457"/>
    <w:rsid w:val="00EE44C8"/>
    <w:rsid w:val="00EE44E0"/>
    <w:rsid w:val="00EE49BE"/>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0E12"/>
    <w:rsid w:val="00EF1587"/>
    <w:rsid w:val="00EF1CA8"/>
    <w:rsid w:val="00EF1D5C"/>
    <w:rsid w:val="00EF1D72"/>
    <w:rsid w:val="00EF2288"/>
    <w:rsid w:val="00EF22BB"/>
    <w:rsid w:val="00EF246F"/>
    <w:rsid w:val="00EF25B9"/>
    <w:rsid w:val="00EF25F6"/>
    <w:rsid w:val="00EF26AE"/>
    <w:rsid w:val="00EF2874"/>
    <w:rsid w:val="00EF2AFD"/>
    <w:rsid w:val="00EF2DD4"/>
    <w:rsid w:val="00EF3510"/>
    <w:rsid w:val="00EF3538"/>
    <w:rsid w:val="00EF356E"/>
    <w:rsid w:val="00EF35EF"/>
    <w:rsid w:val="00EF36B4"/>
    <w:rsid w:val="00EF375B"/>
    <w:rsid w:val="00EF3982"/>
    <w:rsid w:val="00EF3AF6"/>
    <w:rsid w:val="00EF3C27"/>
    <w:rsid w:val="00EF3CD8"/>
    <w:rsid w:val="00EF3E3B"/>
    <w:rsid w:val="00EF3F7E"/>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823"/>
    <w:rsid w:val="00EF7911"/>
    <w:rsid w:val="00EF79BE"/>
    <w:rsid w:val="00EF7A53"/>
    <w:rsid w:val="00EF7AF9"/>
    <w:rsid w:val="00EF7B27"/>
    <w:rsid w:val="00EF7C07"/>
    <w:rsid w:val="00F00133"/>
    <w:rsid w:val="00F003CE"/>
    <w:rsid w:val="00F00491"/>
    <w:rsid w:val="00F00C8B"/>
    <w:rsid w:val="00F00D59"/>
    <w:rsid w:val="00F010CB"/>
    <w:rsid w:val="00F018D5"/>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4"/>
    <w:rsid w:val="00F03C86"/>
    <w:rsid w:val="00F03CF6"/>
    <w:rsid w:val="00F047BF"/>
    <w:rsid w:val="00F04B42"/>
    <w:rsid w:val="00F04E2B"/>
    <w:rsid w:val="00F04F24"/>
    <w:rsid w:val="00F0513D"/>
    <w:rsid w:val="00F05468"/>
    <w:rsid w:val="00F05643"/>
    <w:rsid w:val="00F05846"/>
    <w:rsid w:val="00F058C2"/>
    <w:rsid w:val="00F05917"/>
    <w:rsid w:val="00F05955"/>
    <w:rsid w:val="00F059B2"/>
    <w:rsid w:val="00F05B1C"/>
    <w:rsid w:val="00F05C9F"/>
    <w:rsid w:val="00F05E6C"/>
    <w:rsid w:val="00F067CF"/>
    <w:rsid w:val="00F06A57"/>
    <w:rsid w:val="00F074ED"/>
    <w:rsid w:val="00F076D5"/>
    <w:rsid w:val="00F07C5A"/>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4D77"/>
    <w:rsid w:val="00F152E3"/>
    <w:rsid w:val="00F167A1"/>
    <w:rsid w:val="00F1794D"/>
    <w:rsid w:val="00F17B6C"/>
    <w:rsid w:val="00F17DCE"/>
    <w:rsid w:val="00F17EED"/>
    <w:rsid w:val="00F20186"/>
    <w:rsid w:val="00F20FBC"/>
    <w:rsid w:val="00F2124B"/>
    <w:rsid w:val="00F212B0"/>
    <w:rsid w:val="00F21A8E"/>
    <w:rsid w:val="00F21ADC"/>
    <w:rsid w:val="00F21AE0"/>
    <w:rsid w:val="00F21CE1"/>
    <w:rsid w:val="00F21EE8"/>
    <w:rsid w:val="00F2200C"/>
    <w:rsid w:val="00F220D0"/>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5D11"/>
    <w:rsid w:val="00F26442"/>
    <w:rsid w:val="00F26AA3"/>
    <w:rsid w:val="00F26FE1"/>
    <w:rsid w:val="00F2736B"/>
    <w:rsid w:val="00F27373"/>
    <w:rsid w:val="00F27609"/>
    <w:rsid w:val="00F2773F"/>
    <w:rsid w:val="00F2781B"/>
    <w:rsid w:val="00F3017D"/>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5BA"/>
    <w:rsid w:val="00F3378D"/>
    <w:rsid w:val="00F338DF"/>
    <w:rsid w:val="00F33916"/>
    <w:rsid w:val="00F33A5A"/>
    <w:rsid w:val="00F33CC4"/>
    <w:rsid w:val="00F33CEC"/>
    <w:rsid w:val="00F3402F"/>
    <w:rsid w:val="00F343B8"/>
    <w:rsid w:val="00F34608"/>
    <w:rsid w:val="00F348AD"/>
    <w:rsid w:val="00F348D0"/>
    <w:rsid w:val="00F34AB5"/>
    <w:rsid w:val="00F34EBB"/>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D3B"/>
    <w:rsid w:val="00F42ECF"/>
    <w:rsid w:val="00F42FAE"/>
    <w:rsid w:val="00F4310B"/>
    <w:rsid w:val="00F432D4"/>
    <w:rsid w:val="00F4334F"/>
    <w:rsid w:val="00F433C3"/>
    <w:rsid w:val="00F4351B"/>
    <w:rsid w:val="00F438FF"/>
    <w:rsid w:val="00F43DA9"/>
    <w:rsid w:val="00F442E1"/>
    <w:rsid w:val="00F442E8"/>
    <w:rsid w:val="00F4453B"/>
    <w:rsid w:val="00F4467B"/>
    <w:rsid w:val="00F448E4"/>
    <w:rsid w:val="00F4491B"/>
    <w:rsid w:val="00F44A83"/>
    <w:rsid w:val="00F44AF1"/>
    <w:rsid w:val="00F44B21"/>
    <w:rsid w:val="00F44BDA"/>
    <w:rsid w:val="00F44FB6"/>
    <w:rsid w:val="00F451CE"/>
    <w:rsid w:val="00F459D1"/>
    <w:rsid w:val="00F459EC"/>
    <w:rsid w:val="00F45B5C"/>
    <w:rsid w:val="00F46374"/>
    <w:rsid w:val="00F46403"/>
    <w:rsid w:val="00F4655C"/>
    <w:rsid w:val="00F46D5F"/>
    <w:rsid w:val="00F46D92"/>
    <w:rsid w:val="00F46F1C"/>
    <w:rsid w:val="00F46F65"/>
    <w:rsid w:val="00F471FE"/>
    <w:rsid w:val="00F4723E"/>
    <w:rsid w:val="00F4729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9C"/>
    <w:rsid w:val="00F530B9"/>
    <w:rsid w:val="00F53163"/>
    <w:rsid w:val="00F53469"/>
    <w:rsid w:val="00F5353B"/>
    <w:rsid w:val="00F536AB"/>
    <w:rsid w:val="00F53A1F"/>
    <w:rsid w:val="00F53C37"/>
    <w:rsid w:val="00F53EC2"/>
    <w:rsid w:val="00F545EE"/>
    <w:rsid w:val="00F54711"/>
    <w:rsid w:val="00F55076"/>
    <w:rsid w:val="00F551A1"/>
    <w:rsid w:val="00F55EE3"/>
    <w:rsid w:val="00F55FAA"/>
    <w:rsid w:val="00F56047"/>
    <w:rsid w:val="00F560CC"/>
    <w:rsid w:val="00F56790"/>
    <w:rsid w:val="00F5694F"/>
    <w:rsid w:val="00F56B24"/>
    <w:rsid w:val="00F56DC3"/>
    <w:rsid w:val="00F571A9"/>
    <w:rsid w:val="00F57D78"/>
    <w:rsid w:val="00F57DA1"/>
    <w:rsid w:val="00F57F98"/>
    <w:rsid w:val="00F57FCF"/>
    <w:rsid w:val="00F60203"/>
    <w:rsid w:val="00F60540"/>
    <w:rsid w:val="00F60844"/>
    <w:rsid w:val="00F608DA"/>
    <w:rsid w:val="00F60A76"/>
    <w:rsid w:val="00F60A88"/>
    <w:rsid w:val="00F60BC7"/>
    <w:rsid w:val="00F60D33"/>
    <w:rsid w:val="00F6115E"/>
    <w:rsid w:val="00F6138B"/>
    <w:rsid w:val="00F6159C"/>
    <w:rsid w:val="00F61A46"/>
    <w:rsid w:val="00F61DA0"/>
    <w:rsid w:val="00F61E0E"/>
    <w:rsid w:val="00F6228B"/>
    <w:rsid w:val="00F6268C"/>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78B"/>
    <w:rsid w:val="00F64907"/>
    <w:rsid w:val="00F6495D"/>
    <w:rsid w:val="00F6496D"/>
    <w:rsid w:val="00F64EBB"/>
    <w:rsid w:val="00F64FE6"/>
    <w:rsid w:val="00F653A6"/>
    <w:rsid w:val="00F65539"/>
    <w:rsid w:val="00F657DB"/>
    <w:rsid w:val="00F65864"/>
    <w:rsid w:val="00F65CC6"/>
    <w:rsid w:val="00F65E24"/>
    <w:rsid w:val="00F65E3A"/>
    <w:rsid w:val="00F661C2"/>
    <w:rsid w:val="00F661E2"/>
    <w:rsid w:val="00F66A5C"/>
    <w:rsid w:val="00F66DFC"/>
    <w:rsid w:val="00F66E74"/>
    <w:rsid w:val="00F66F79"/>
    <w:rsid w:val="00F67637"/>
    <w:rsid w:val="00F67A98"/>
    <w:rsid w:val="00F67BDA"/>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BE7"/>
    <w:rsid w:val="00F74DD6"/>
    <w:rsid w:val="00F74F1C"/>
    <w:rsid w:val="00F74F46"/>
    <w:rsid w:val="00F7564C"/>
    <w:rsid w:val="00F7591C"/>
    <w:rsid w:val="00F75AF3"/>
    <w:rsid w:val="00F75DF9"/>
    <w:rsid w:val="00F75EA3"/>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5D41"/>
    <w:rsid w:val="00F85EAD"/>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AE"/>
    <w:rsid w:val="00F92EBD"/>
    <w:rsid w:val="00F9334F"/>
    <w:rsid w:val="00F9367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A66"/>
    <w:rsid w:val="00F96DD6"/>
    <w:rsid w:val="00F971C0"/>
    <w:rsid w:val="00F972E5"/>
    <w:rsid w:val="00F979CE"/>
    <w:rsid w:val="00F97BD8"/>
    <w:rsid w:val="00F97CE1"/>
    <w:rsid w:val="00F97E01"/>
    <w:rsid w:val="00FA058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D24"/>
    <w:rsid w:val="00FA3F5F"/>
    <w:rsid w:val="00FA3FB1"/>
    <w:rsid w:val="00FA4412"/>
    <w:rsid w:val="00FA44DC"/>
    <w:rsid w:val="00FA47B5"/>
    <w:rsid w:val="00FA493C"/>
    <w:rsid w:val="00FA4B3B"/>
    <w:rsid w:val="00FA4B5B"/>
    <w:rsid w:val="00FA4C9E"/>
    <w:rsid w:val="00FA4E47"/>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2B5"/>
    <w:rsid w:val="00FA76DA"/>
    <w:rsid w:val="00FA7819"/>
    <w:rsid w:val="00FA7CA1"/>
    <w:rsid w:val="00FA7D92"/>
    <w:rsid w:val="00FB050D"/>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5F5"/>
    <w:rsid w:val="00FB57C2"/>
    <w:rsid w:val="00FB5B19"/>
    <w:rsid w:val="00FB5FC4"/>
    <w:rsid w:val="00FB625E"/>
    <w:rsid w:val="00FB6268"/>
    <w:rsid w:val="00FB67E0"/>
    <w:rsid w:val="00FB6D0E"/>
    <w:rsid w:val="00FB6EAF"/>
    <w:rsid w:val="00FB72D3"/>
    <w:rsid w:val="00FB779F"/>
    <w:rsid w:val="00FB77F8"/>
    <w:rsid w:val="00FB7BA8"/>
    <w:rsid w:val="00FB7E71"/>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777"/>
    <w:rsid w:val="00FC78F6"/>
    <w:rsid w:val="00FC7948"/>
    <w:rsid w:val="00FC7FF5"/>
    <w:rsid w:val="00FD0205"/>
    <w:rsid w:val="00FD0303"/>
    <w:rsid w:val="00FD0321"/>
    <w:rsid w:val="00FD0FC9"/>
    <w:rsid w:val="00FD12AD"/>
    <w:rsid w:val="00FD1386"/>
    <w:rsid w:val="00FD1406"/>
    <w:rsid w:val="00FD1EED"/>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154"/>
    <w:rsid w:val="00FF2972"/>
    <w:rsid w:val="00FF2DC8"/>
    <w:rsid w:val="00FF2EFA"/>
    <w:rsid w:val="00FF34BA"/>
    <w:rsid w:val="00FF34FD"/>
    <w:rsid w:val="00FF37C9"/>
    <w:rsid w:val="00FF39D8"/>
    <w:rsid w:val="00FF3E23"/>
    <w:rsid w:val="00FF3EA8"/>
    <w:rsid w:val="00FF4731"/>
    <w:rsid w:val="00FF4C1D"/>
    <w:rsid w:val="00FF4C79"/>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1158"/>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tabs>
        <w:tab w:val="clear" w:pos="846"/>
        <w:tab w:val="num" w:pos="576"/>
      </w:tabs>
      <w:spacing w:before="180"/>
      <w:ind w:left="576"/>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numPr>
        <w:ilvl w:val="3"/>
      </w:numPr>
      <w:outlineLvl w:val="3"/>
    </w:pPr>
    <w:rPr>
      <w:sz w:val="24"/>
    </w:rPr>
  </w:style>
  <w:style w:type="paragraph" w:styleId="Heading5">
    <w:name w:val="heading 5"/>
    <w:aliases w:val="H5,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标题 91"/>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uiPriority w:val="99"/>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E331B9"/>
    <w:rPr>
      <w:lang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xmsonormal">
    <w:name w:val="xmsonormal"/>
    <w:basedOn w:val="Normal"/>
    <w:rsid w:val="00F85D41"/>
    <w:pPr>
      <w:widowControl/>
      <w:wordWrap/>
      <w:autoSpaceDE/>
      <w:autoSpaceDN/>
    </w:pPr>
    <w:rPr>
      <w:rFonts w:ascii="SimSun" w:eastAsia="SimSun" w:hAnsi="SimSun" w:cs="SimSun"/>
      <w:sz w:val="24"/>
      <w:szCs w:val="22"/>
      <w:lang w:eastAsia="zh-CN"/>
    </w:rPr>
  </w:style>
  <w:style w:type="character" w:styleId="PlaceholderText">
    <w:name w:val="Placeholder Text"/>
    <w:basedOn w:val="DefaultParagraphFont"/>
    <w:uiPriority w:val="99"/>
    <w:semiHidden/>
    <w:rsid w:val="000E2AC8"/>
    <w:rPr>
      <w:color w:val="808080"/>
    </w:rPr>
  </w:style>
  <w:style w:type="character" w:customStyle="1" w:styleId="PLChar">
    <w:name w:val="PL Char"/>
    <w:link w:val="PL"/>
    <w:qFormat/>
    <w:rsid w:val="00F75EA3"/>
    <w:rPr>
      <w:rFonts w:ascii="Courier New" w:hAnsi="Courier New"/>
      <w:noProof/>
      <w:sz w:val="16"/>
      <w:lang w:eastAsia="en-US"/>
    </w:rPr>
  </w:style>
  <w:style w:type="paragraph" w:customStyle="1" w:styleId="Doc-text2">
    <w:name w:val="Doc-text2"/>
    <w:basedOn w:val="Normal"/>
    <w:link w:val="Doc-text2Char"/>
    <w:qFormat/>
    <w:rsid w:val="00021E87"/>
    <w:pPr>
      <w:widowControl/>
      <w:tabs>
        <w:tab w:val="left" w:pos="1622"/>
      </w:tabs>
      <w:wordWrap/>
      <w:autoSpaceDE/>
      <w:autoSpaceDN/>
      <w:spacing w:after="200" w:line="276" w:lineRule="auto"/>
      <w:ind w:left="1622" w:hanging="363"/>
    </w:pPr>
    <w:rPr>
      <w:rFonts w:ascii="Arial" w:hAnsi="Arial" w:cstheme="minorBidi"/>
      <w:sz w:val="22"/>
      <w:szCs w:val="22"/>
      <w:lang w:val="x-none" w:eastAsia="x-none"/>
    </w:rPr>
  </w:style>
  <w:style w:type="character" w:customStyle="1" w:styleId="Doc-text2Char">
    <w:name w:val="Doc-text2 Char"/>
    <w:link w:val="Doc-text2"/>
    <w:locked/>
    <w:rsid w:val="00021E87"/>
    <w:rPr>
      <w:rFonts w:ascii="Arial" w:hAnsi="Arial" w:cstheme="minorBidi"/>
      <w:sz w:val="22"/>
      <w:szCs w:val="22"/>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067C3"/>
    <w:rPr>
      <w:rFonts w:ascii="Arial" w:hAnsi="Arial"/>
      <w:sz w:val="24"/>
      <w:lang w:eastAsia="en-US"/>
    </w:rPr>
  </w:style>
  <w:style w:type="character" w:customStyle="1" w:styleId="B1Zchn">
    <w:name w:val="B1 Zchn"/>
    <w:qFormat/>
    <w:rsid w:val="008067C3"/>
  </w:style>
  <w:style w:type="numbering" w:customStyle="1" w:styleId="StyleBulletedSymbolsymbolLeft025Hanging0252">
    <w:name w:val="Style Bulleted Symbol (symbol) Left:  0.25&quot; Hanging:  0.25&quot;2"/>
    <w:basedOn w:val="NoList"/>
    <w:rsid w:val="00057BA4"/>
    <w:pPr>
      <w:numPr>
        <w:numId w:val="27"/>
      </w:numPr>
    </w:pPr>
  </w:style>
  <w:style w:type="character" w:customStyle="1" w:styleId="mc-span">
    <w:name w:val="mc-span"/>
    <w:basedOn w:val="DefaultParagraphFont"/>
    <w:rsid w:val="006E2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09691087">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674507">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661733">
      <w:bodyDiv w:val="1"/>
      <w:marLeft w:val="0"/>
      <w:marRight w:val="0"/>
      <w:marTop w:val="0"/>
      <w:marBottom w:val="0"/>
      <w:divBdr>
        <w:top w:val="none" w:sz="0" w:space="0" w:color="auto"/>
        <w:left w:val="none" w:sz="0" w:space="0" w:color="auto"/>
        <w:bottom w:val="none" w:sz="0" w:space="0" w:color="auto"/>
        <w:right w:val="none" w:sz="0" w:space="0" w:color="auto"/>
      </w:divBdr>
      <w:divsChild>
        <w:div w:id="1697777352">
          <w:marLeft w:val="850"/>
          <w:marRight w:val="0"/>
          <w:marTop w:val="200"/>
          <w:marBottom w:val="0"/>
          <w:divBdr>
            <w:top w:val="none" w:sz="0" w:space="0" w:color="auto"/>
            <w:left w:val="none" w:sz="0" w:space="0" w:color="auto"/>
            <w:bottom w:val="none" w:sz="0" w:space="0" w:color="auto"/>
            <w:right w:val="none" w:sz="0" w:space="0" w:color="auto"/>
          </w:divBdr>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36944727">
      <w:bodyDiv w:val="1"/>
      <w:marLeft w:val="0"/>
      <w:marRight w:val="0"/>
      <w:marTop w:val="0"/>
      <w:marBottom w:val="0"/>
      <w:divBdr>
        <w:top w:val="none" w:sz="0" w:space="0" w:color="auto"/>
        <w:left w:val="none" w:sz="0" w:space="0" w:color="auto"/>
        <w:bottom w:val="none" w:sz="0" w:space="0" w:color="auto"/>
        <w:right w:val="none" w:sz="0" w:space="0" w:color="auto"/>
      </w:divBdr>
      <w:divsChild>
        <w:div w:id="1797790290">
          <w:marLeft w:val="850"/>
          <w:marRight w:val="0"/>
          <w:marTop w:val="200"/>
          <w:marBottom w:val="0"/>
          <w:divBdr>
            <w:top w:val="none" w:sz="0" w:space="0" w:color="auto"/>
            <w:left w:val="none" w:sz="0" w:space="0" w:color="auto"/>
            <w:bottom w:val="none" w:sz="0" w:space="0" w:color="auto"/>
            <w:right w:val="none" w:sz="0" w:space="0" w:color="auto"/>
          </w:divBdr>
        </w:div>
      </w:divsChild>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01429919">
      <w:bodyDiv w:val="1"/>
      <w:marLeft w:val="0"/>
      <w:marRight w:val="0"/>
      <w:marTop w:val="0"/>
      <w:marBottom w:val="0"/>
      <w:divBdr>
        <w:top w:val="none" w:sz="0" w:space="0" w:color="auto"/>
        <w:left w:val="none" w:sz="0" w:space="0" w:color="auto"/>
        <w:bottom w:val="none" w:sz="0" w:space="0" w:color="auto"/>
        <w:right w:val="none" w:sz="0" w:space="0" w:color="auto"/>
      </w:divBdr>
      <w:divsChild>
        <w:div w:id="1667130897">
          <w:marLeft w:val="547"/>
          <w:marRight w:val="0"/>
          <w:marTop w:val="0"/>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08777893">
      <w:bodyDiv w:val="1"/>
      <w:marLeft w:val="0"/>
      <w:marRight w:val="0"/>
      <w:marTop w:val="0"/>
      <w:marBottom w:val="0"/>
      <w:divBdr>
        <w:top w:val="none" w:sz="0" w:space="0" w:color="auto"/>
        <w:left w:val="none" w:sz="0" w:space="0" w:color="auto"/>
        <w:bottom w:val="none" w:sz="0" w:space="0" w:color="auto"/>
        <w:right w:val="none" w:sz="0" w:space="0" w:color="auto"/>
      </w:divBdr>
      <w:divsChild>
        <w:div w:id="366755473">
          <w:marLeft w:val="1555"/>
          <w:marRight w:val="0"/>
          <w:marTop w:val="96"/>
          <w:marBottom w:val="0"/>
          <w:divBdr>
            <w:top w:val="none" w:sz="0" w:space="0" w:color="auto"/>
            <w:left w:val="none" w:sz="0" w:space="0" w:color="auto"/>
            <w:bottom w:val="none" w:sz="0" w:space="0" w:color="auto"/>
            <w:right w:val="none" w:sz="0" w:space="0" w:color="auto"/>
          </w:divBdr>
        </w:div>
      </w:divsChild>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221396">
      <w:bodyDiv w:val="1"/>
      <w:marLeft w:val="0"/>
      <w:marRight w:val="0"/>
      <w:marTop w:val="0"/>
      <w:marBottom w:val="0"/>
      <w:divBdr>
        <w:top w:val="none" w:sz="0" w:space="0" w:color="auto"/>
        <w:left w:val="none" w:sz="0" w:space="0" w:color="auto"/>
        <w:bottom w:val="none" w:sz="0" w:space="0" w:color="auto"/>
        <w:right w:val="none" w:sz="0" w:space="0" w:color="auto"/>
      </w:divBdr>
      <w:divsChild>
        <w:div w:id="412095399">
          <w:marLeft w:val="720"/>
          <w:marRight w:val="0"/>
          <w:marTop w:val="115"/>
          <w:marBottom w:val="0"/>
          <w:divBdr>
            <w:top w:val="none" w:sz="0" w:space="0" w:color="auto"/>
            <w:left w:val="none" w:sz="0" w:space="0" w:color="auto"/>
            <w:bottom w:val="none" w:sz="0" w:space="0" w:color="auto"/>
            <w:right w:val="none" w:sz="0" w:space="0" w:color="auto"/>
          </w:divBdr>
        </w:div>
        <w:div w:id="1343360683">
          <w:marLeft w:val="1555"/>
          <w:marRight w:val="0"/>
          <w:marTop w:val="96"/>
          <w:marBottom w:val="0"/>
          <w:divBdr>
            <w:top w:val="none" w:sz="0" w:space="0" w:color="auto"/>
            <w:left w:val="none" w:sz="0" w:space="0" w:color="auto"/>
            <w:bottom w:val="none" w:sz="0" w:space="0" w:color="auto"/>
            <w:right w:val="none" w:sz="0" w:space="0" w:color="auto"/>
          </w:divBdr>
        </w:div>
        <w:div w:id="2032100969">
          <w:marLeft w:val="2405"/>
          <w:marRight w:val="0"/>
          <w:marTop w:val="86"/>
          <w:marBottom w:val="0"/>
          <w:divBdr>
            <w:top w:val="none" w:sz="0" w:space="0" w:color="auto"/>
            <w:left w:val="none" w:sz="0" w:space="0" w:color="auto"/>
            <w:bottom w:val="none" w:sz="0" w:space="0" w:color="auto"/>
            <w:right w:val="none" w:sz="0" w:space="0" w:color="auto"/>
          </w:divBdr>
        </w:div>
        <w:div w:id="1247958361">
          <w:marLeft w:val="2405"/>
          <w:marRight w:val="0"/>
          <w:marTop w:val="86"/>
          <w:marBottom w:val="0"/>
          <w:divBdr>
            <w:top w:val="none" w:sz="0" w:space="0" w:color="auto"/>
            <w:left w:val="none" w:sz="0" w:space="0" w:color="auto"/>
            <w:bottom w:val="none" w:sz="0" w:space="0" w:color="auto"/>
            <w:right w:val="none" w:sz="0" w:space="0" w:color="auto"/>
          </w:divBdr>
        </w:div>
        <w:div w:id="830370656">
          <w:marLeft w:val="1555"/>
          <w:marRight w:val="0"/>
          <w:marTop w:val="96"/>
          <w:marBottom w:val="0"/>
          <w:divBdr>
            <w:top w:val="none" w:sz="0" w:space="0" w:color="auto"/>
            <w:left w:val="none" w:sz="0" w:space="0" w:color="auto"/>
            <w:bottom w:val="none" w:sz="0" w:space="0" w:color="auto"/>
            <w:right w:val="none" w:sz="0" w:space="0" w:color="auto"/>
          </w:divBdr>
        </w:div>
        <w:div w:id="808858372">
          <w:marLeft w:val="2405"/>
          <w:marRight w:val="0"/>
          <w:marTop w:val="86"/>
          <w:marBottom w:val="0"/>
          <w:divBdr>
            <w:top w:val="none" w:sz="0" w:space="0" w:color="auto"/>
            <w:left w:val="none" w:sz="0" w:space="0" w:color="auto"/>
            <w:bottom w:val="none" w:sz="0" w:space="0" w:color="auto"/>
            <w:right w:val="none" w:sz="0" w:space="0" w:color="auto"/>
          </w:divBdr>
        </w:div>
        <w:div w:id="1946302931">
          <w:marLeft w:val="2405"/>
          <w:marRight w:val="0"/>
          <w:marTop w:val="86"/>
          <w:marBottom w:val="0"/>
          <w:divBdr>
            <w:top w:val="none" w:sz="0" w:space="0" w:color="auto"/>
            <w:left w:val="none" w:sz="0" w:space="0" w:color="auto"/>
            <w:bottom w:val="none" w:sz="0" w:space="0" w:color="auto"/>
            <w:right w:val="none" w:sz="0" w:space="0" w:color="auto"/>
          </w:divBdr>
        </w:div>
        <w:div w:id="614286460">
          <w:marLeft w:val="1555"/>
          <w:marRight w:val="0"/>
          <w:marTop w:val="96"/>
          <w:marBottom w:val="0"/>
          <w:divBdr>
            <w:top w:val="none" w:sz="0" w:space="0" w:color="auto"/>
            <w:left w:val="none" w:sz="0" w:space="0" w:color="auto"/>
            <w:bottom w:val="none" w:sz="0" w:space="0" w:color="auto"/>
            <w:right w:val="none" w:sz="0" w:space="0" w:color="auto"/>
          </w:divBdr>
        </w:div>
        <w:div w:id="1659571633">
          <w:marLeft w:val="2405"/>
          <w:marRight w:val="0"/>
          <w:marTop w:val="86"/>
          <w:marBottom w:val="0"/>
          <w:divBdr>
            <w:top w:val="none" w:sz="0" w:space="0" w:color="auto"/>
            <w:left w:val="none" w:sz="0" w:space="0" w:color="auto"/>
            <w:bottom w:val="none" w:sz="0" w:space="0" w:color="auto"/>
            <w:right w:val="none" w:sz="0" w:space="0" w:color="auto"/>
          </w:divBdr>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05511697">
      <w:bodyDiv w:val="1"/>
      <w:marLeft w:val="0"/>
      <w:marRight w:val="0"/>
      <w:marTop w:val="0"/>
      <w:marBottom w:val="0"/>
      <w:divBdr>
        <w:top w:val="none" w:sz="0" w:space="0" w:color="auto"/>
        <w:left w:val="none" w:sz="0" w:space="0" w:color="auto"/>
        <w:bottom w:val="none" w:sz="0" w:space="0" w:color="auto"/>
        <w:right w:val="none" w:sz="0" w:space="0" w:color="auto"/>
      </w:divBdr>
      <w:divsChild>
        <w:div w:id="832064112">
          <w:marLeft w:val="547"/>
          <w:marRight w:val="0"/>
          <w:marTop w:val="0"/>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14789885">
      <w:bodyDiv w:val="1"/>
      <w:marLeft w:val="0"/>
      <w:marRight w:val="0"/>
      <w:marTop w:val="0"/>
      <w:marBottom w:val="0"/>
      <w:divBdr>
        <w:top w:val="none" w:sz="0" w:space="0" w:color="auto"/>
        <w:left w:val="none" w:sz="0" w:space="0" w:color="auto"/>
        <w:bottom w:val="none" w:sz="0" w:space="0" w:color="auto"/>
        <w:right w:val="none" w:sz="0" w:space="0" w:color="auto"/>
      </w:divBdr>
      <w:divsChild>
        <w:div w:id="1928537043">
          <w:marLeft w:val="850"/>
          <w:marRight w:val="0"/>
          <w:marTop w:val="200"/>
          <w:marBottom w:val="0"/>
          <w:divBdr>
            <w:top w:val="none" w:sz="0" w:space="0" w:color="auto"/>
            <w:left w:val="none" w:sz="0" w:space="0" w:color="auto"/>
            <w:bottom w:val="none" w:sz="0" w:space="0" w:color="auto"/>
            <w:right w:val="none" w:sz="0" w:space="0" w:color="auto"/>
          </w:divBdr>
        </w:div>
      </w:divsChild>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58947022">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oleObject2.bin"/><Relationship Id="rId26" Type="http://schemas.openxmlformats.org/officeDocument/2006/relationships/image" Target="media/image15.w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wmf"/><Relationship Id="rId34"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wmf"/><Relationship Id="rId25" Type="http://schemas.openxmlformats.org/officeDocument/2006/relationships/image" Target="media/image14.png"/><Relationship Id="rId33" Type="http://schemas.openxmlformats.org/officeDocument/2006/relationships/image" Target="media/image18.wmf"/><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32" Type="http://schemas.openxmlformats.org/officeDocument/2006/relationships/oleObject" Target="embeddings/oleObject8.bin"/><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2.png"/><Relationship Id="rId28" Type="http://schemas.openxmlformats.org/officeDocument/2006/relationships/oleObject" Target="embeddings/oleObject6.bin"/><Relationship Id="rId36" Type="http://schemas.openxmlformats.org/officeDocument/2006/relationships/image" Target="media/image20.png"/><Relationship Id="rId10" Type="http://schemas.openxmlformats.org/officeDocument/2006/relationships/image" Target="media/image3.png"/><Relationship Id="rId19" Type="http://schemas.openxmlformats.org/officeDocument/2006/relationships/image" Target="media/image10.wmf"/><Relationship Id="rId31" Type="http://schemas.openxmlformats.org/officeDocument/2006/relationships/image" Target="media/image17.wmf"/><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oleObject" Target="embeddings/oleObject4.bin"/><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image" Target="media/image19.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DC901-102D-4744-9E46-2DD2AEF8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17</Pages>
  <Words>6335</Words>
  <Characters>36113</Characters>
  <Application>Microsoft Office Word</Application>
  <DocSecurity>0</DocSecurity>
  <Lines>300</Lines>
  <Paragraphs>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42364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Caleb Lo</cp:lastModifiedBy>
  <cp:revision>47</cp:revision>
  <cp:lastPrinted>2010-04-04T18:18:00Z</cp:lastPrinted>
  <dcterms:created xsi:type="dcterms:W3CDTF">2022-09-30T07:34:00Z</dcterms:created>
  <dcterms:modified xsi:type="dcterms:W3CDTF">2022-09-30T18:31:00Z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