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216F99A4" w:rsidR="00D2548B" w:rsidRPr="008A15C2"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0C558A">
        <w:rPr>
          <w:b/>
          <w:noProof/>
          <w:sz w:val="24"/>
          <w:lang w:val="en-FI"/>
        </w:rPr>
        <w:t>5</w:t>
      </w:r>
      <w:r>
        <w:rPr>
          <w:b/>
          <w:noProof/>
          <w:sz w:val="24"/>
        </w:rPr>
        <w:t>-e</w:t>
      </w:r>
      <w:r>
        <w:rPr>
          <w:b/>
          <w:i/>
          <w:noProof/>
          <w:sz w:val="28"/>
        </w:rPr>
        <w:tab/>
      </w:r>
      <w:r w:rsidR="00025A19" w:rsidRPr="00025A19">
        <w:rPr>
          <w:b/>
          <w:i/>
          <w:noProof/>
          <w:sz w:val="28"/>
        </w:rPr>
        <w:t>R1-2105395</w:t>
      </w:r>
    </w:p>
    <w:p w14:paraId="59479AFB" w14:textId="53397BF9" w:rsidR="00D2548B" w:rsidRDefault="009B07B4" w:rsidP="00D2548B">
      <w:pPr>
        <w:pStyle w:val="CRCoverPage"/>
        <w:outlineLvl w:val="0"/>
        <w:rPr>
          <w:b/>
          <w:noProof/>
          <w:sz w:val="24"/>
        </w:rPr>
      </w:pPr>
      <w:bookmarkStart w:id="9" w:name="_Hlk34217764"/>
      <w:r w:rsidRPr="009B07B4">
        <w:rPr>
          <w:rFonts w:cs="Arial"/>
          <w:b/>
          <w:sz w:val="24"/>
          <w:lang w:val="en-US"/>
        </w:rPr>
        <w:t>e-Meeting, May 10th – 27th,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77777777" w:rsidR="00D2548B" w:rsidRDefault="00D2548B" w:rsidP="004B07D3">
            <w:pPr>
              <w:pStyle w:val="CRCoverPage"/>
              <w:spacing w:after="0"/>
              <w:jc w:val="center"/>
              <w:rPr>
                <w:noProof/>
              </w:rPr>
            </w:pPr>
            <w:r w:rsidRPr="0076642E">
              <w:rPr>
                <w:b/>
                <w:noProof/>
                <w:sz w:val="32"/>
                <w:highlight w:val="yellow"/>
              </w:rPr>
              <w:t>Draft</w:t>
            </w:r>
            <w:r>
              <w:rPr>
                <w:b/>
                <w:noProof/>
                <w:sz w:val="32"/>
              </w:rPr>
              <w:t xml:space="preserve"> 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7777777" w:rsidR="00D2548B" w:rsidRPr="00410371" w:rsidRDefault="00D2548B"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2EE1F82"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6254EF">
              <w:rPr>
                <w:b/>
                <w:noProof/>
                <w:sz w:val="28"/>
                <w:lang w:val="en-FI"/>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FE80DD5" w:rsidR="00D2548B" w:rsidRDefault="0016491E" w:rsidP="004B07D3">
            <w:pPr>
              <w:pStyle w:val="CRCoverPage"/>
              <w:spacing w:after="0"/>
              <w:ind w:left="100"/>
              <w:rPr>
                <w:noProof/>
              </w:rPr>
            </w:pPr>
            <w:r>
              <w:rPr>
                <w:lang w:val="en-FI"/>
              </w:rPr>
              <w:t xml:space="preserve">Editorial corrections </w:t>
            </w:r>
            <w:r w:rsidR="00975975" w:rsidRPr="00975975">
              <w:t>for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1EFA7E92" w:rsidR="00D2548B" w:rsidRDefault="007F65CC" w:rsidP="004B07D3">
            <w:pPr>
              <w:pStyle w:val="CRCoverPage"/>
              <w:spacing w:after="0"/>
              <w:ind w:left="100"/>
              <w:rPr>
                <w:noProof/>
              </w:rPr>
            </w:pPr>
            <w:r w:rsidRPr="007F65CC">
              <w:t>NR_L1enh_URLLC-Core</w:t>
            </w:r>
            <w:r w:rsidR="00AE4628" w:rsidRPr="00AE4628">
              <w:t xml:space="preserv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7C2EF4B5" w:rsidR="00D2548B" w:rsidRPr="00694F94" w:rsidRDefault="00D2548B" w:rsidP="004B07D3">
            <w:pPr>
              <w:pStyle w:val="CRCoverPage"/>
              <w:spacing w:after="0"/>
              <w:ind w:left="100"/>
              <w:rPr>
                <w:noProof/>
                <w:lang w:val="en-FI"/>
              </w:rPr>
            </w:pPr>
            <w:r>
              <w:t>202</w:t>
            </w:r>
            <w:r w:rsidR="0016491E">
              <w:rPr>
                <w:lang w:val="en-FI"/>
              </w:rPr>
              <w:t>1</w:t>
            </w:r>
            <w:r>
              <w:t>-</w:t>
            </w:r>
            <w:r w:rsidR="0016491E">
              <w:rPr>
                <w:lang w:val="en-FI"/>
              </w:rPr>
              <w:t>0</w:t>
            </w:r>
            <w:r w:rsidR="00694F94">
              <w:rPr>
                <w:lang w:val="en-FI"/>
              </w:rPr>
              <w:t>5</w:t>
            </w:r>
            <w:r>
              <w:t>-</w:t>
            </w:r>
            <w:r w:rsidR="0039290B">
              <w:rPr>
                <w:lang w:val="en-FI"/>
              </w:rPr>
              <w:t>11</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05C4E09C" w:rsidR="00644225" w:rsidRPr="002B4DE0" w:rsidRDefault="00763541" w:rsidP="0007486F">
            <w:pPr>
              <w:pStyle w:val="00Text"/>
              <w:rPr>
                <w:rFonts w:ascii="Arial" w:hAnsi="Arial" w:cs="Arial"/>
                <w:noProof/>
                <w:szCs w:val="20"/>
                <w:lang w:val="en-FI"/>
              </w:rPr>
            </w:pPr>
            <w:r>
              <w:rPr>
                <w:rFonts w:ascii="Arial" w:hAnsi="Arial" w:cs="Arial"/>
                <w:noProof/>
                <w:szCs w:val="20"/>
                <w:lang w:val="en-FI"/>
              </w:rPr>
              <w:t xml:space="preserve">In section </w:t>
            </w:r>
            <w:r w:rsidR="0039290B">
              <w:rPr>
                <w:rFonts w:ascii="Arial" w:hAnsi="Arial" w:cs="Arial"/>
                <w:noProof/>
                <w:szCs w:val="20"/>
                <w:lang w:val="en-FI"/>
              </w:rPr>
              <w:t>6.1.2.1</w:t>
            </w:r>
            <w:r>
              <w:rPr>
                <w:rFonts w:ascii="Arial" w:hAnsi="Arial" w:cs="Arial"/>
                <w:noProof/>
                <w:szCs w:val="20"/>
                <w:lang w:val="en-FI"/>
              </w:rPr>
              <w:t xml:space="preserve">, </w:t>
            </w:r>
            <w:r w:rsidR="0039290B">
              <w:rPr>
                <w:rFonts w:ascii="Arial" w:hAnsi="Arial" w:cs="Arial"/>
                <w:noProof/>
                <w:szCs w:val="20"/>
                <w:lang w:val="en-FI"/>
              </w:rPr>
              <w:t xml:space="preserve">based on the email discusion </w:t>
            </w:r>
            <w:r w:rsidR="0039290B" w:rsidRPr="0039290B">
              <w:rPr>
                <w:rFonts w:ascii="Arial" w:hAnsi="Arial" w:cs="Arial"/>
                <w:noProof/>
                <w:szCs w:val="20"/>
                <w:lang w:val="en-FI"/>
              </w:rPr>
              <w:t>[104b-e-NR-L1enh-URLLC-03]</w:t>
            </w:r>
            <w:r w:rsidR="0039290B">
              <w:rPr>
                <w:rFonts w:ascii="Arial" w:hAnsi="Arial" w:cs="Arial"/>
                <w:noProof/>
                <w:szCs w:val="20"/>
                <w:lang w:val="en-FI"/>
              </w:rPr>
              <w:t xml:space="preserve"> and as summarized in R1-2104106, </w:t>
            </w:r>
            <w:r w:rsidR="00715CA6">
              <w:rPr>
                <w:rFonts w:ascii="Arial" w:hAnsi="Arial" w:cs="Arial"/>
                <w:noProof/>
                <w:szCs w:val="20"/>
                <w:lang w:val="en-FI"/>
              </w:rPr>
              <w:t>i</w:t>
            </w:r>
            <w:r w:rsidR="00715CA6" w:rsidRPr="00715CA6">
              <w:rPr>
                <w:rFonts w:ascii="Arial" w:hAnsi="Arial" w:cs="Arial"/>
                <w:noProof/>
                <w:szCs w:val="20"/>
                <w:lang w:val="en-FI"/>
              </w:rPr>
              <w:t xml:space="preserve">t </w:t>
            </w:r>
            <w:r w:rsidR="00715CA6">
              <w:rPr>
                <w:rFonts w:ascii="Arial" w:hAnsi="Arial" w:cs="Arial"/>
                <w:noProof/>
                <w:szCs w:val="20"/>
                <w:lang w:val="en-FI"/>
              </w:rPr>
              <w:t>wa</w:t>
            </w:r>
            <w:r w:rsidR="00715CA6" w:rsidRPr="00715CA6">
              <w:rPr>
                <w:rFonts w:ascii="Arial" w:hAnsi="Arial" w:cs="Arial"/>
                <w:noProof/>
                <w:szCs w:val="20"/>
                <w:lang w:val="en-FI"/>
              </w:rPr>
              <w:t>s not clear whether or not the same TB is transmitted across actual PUSCH repetitions for PUSCH repetition Type B.</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58822D08" w:rsidR="002B4DE0" w:rsidRPr="00694F94" w:rsidRDefault="0039290B" w:rsidP="0007486F">
            <w:pPr>
              <w:pStyle w:val="00Text"/>
              <w:rPr>
                <w:rFonts w:ascii="Arial" w:hAnsi="Arial" w:cs="Arial"/>
                <w:noProof/>
                <w:szCs w:val="20"/>
                <w:lang w:val="en-FI"/>
              </w:rPr>
            </w:pPr>
            <w:r w:rsidRPr="0039290B">
              <w:rPr>
                <w:rFonts w:ascii="Arial" w:hAnsi="Arial" w:cs="Arial"/>
                <w:noProof/>
                <w:szCs w:val="20"/>
                <w:lang w:val="en-FI"/>
              </w:rPr>
              <w:t>In section 6.1.2.1, based on the email discusion [104b-e-NR-L1enh-URLLC-03] and as summarized in R1-2104106, improved the quality of the specification.</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17041" w14:textId="77777777" w:rsidR="00D2548B" w:rsidRDefault="00582041" w:rsidP="004B07D3">
            <w:pPr>
              <w:pStyle w:val="CRCoverPage"/>
              <w:spacing w:after="0"/>
              <w:ind w:left="100"/>
              <w:rPr>
                <w:noProof/>
                <w:lang w:val="en-FI"/>
              </w:rPr>
            </w:pPr>
            <w:r>
              <w:rPr>
                <w:noProof/>
                <w:lang w:val="en-FI"/>
              </w:rPr>
              <w:t>Unclear specification.</w:t>
            </w:r>
          </w:p>
          <w:p w14:paraId="1E6842FB" w14:textId="422E9ADD" w:rsidR="00FA2494" w:rsidRPr="00FA2494" w:rsidRDefault="00FA2494" w:rsidP="004B07D3">
            <w:pPr>
              <w:pStyle w:val="CRCoverPage"/>
              <w:spacing w:after="0"/>
              <w:ind w:left="100"/>
              <w:rPr>
                <w:noProof/>
                <w:lang w:val="en-FI"/>
              </w:rPr>
            </w:pP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869B993" w:rsidR="00D2548B" w:rsidRPr="00694F94" w:rsidRDefault="0039290B" w:rsidP="004B07D3">
            <w:pPr>
              <w:pStyle w:val="CRCoverPage"/>
              <w:spacing w:after="0"/>
              <w:ind w:left="100"/>
              <w:rPr>
                <w:noProof/>
                <w:lang w:val="en-FI"/>
              </w:rPr>
            </w:pPr>
            <w:r>
              <w:rPr>
                <w:noProof/>
                <w:lang w:val="en-FI"/>
              </w:rPr>
              <w:t>6.1.2.1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4A9C5C9"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39899E3A" w14:textId="77777777" w:rsidR="0046550E" w:rsidRPr="0048482F" w:rsidRDefault="0046550E" w:rsidP="0046550E">
      <w:pPr>
        <w:pStyle w:val="Heading4"/>
        <w:rPr>
          <w:color w:val="000000"/>
        </w:rPr>
      </w:pPr>
      <w:bookmarkStart w:id="21" w:name="_Toc67304467"/>
      <w:r w:rsidRPr="0048482F">
        <w:rPr>
          <w:color w:val="000000"/>
        </w:rPr>
        <w:t>6.1.2.1</w:t>
      </w:r>
      <w:r w:rsidRPr="0048482F">
        <w:rPr>
          <w:color w:val="000000"/>
        </w:rPr>
        <w:tab/>
        <w:t>Resource allocation in time domain</w:t>
      </w:r>
      <w:bookmarkEnd w:id="21"/>
    </w:p>
    <w:p w14:paraId="7FA053CF" w14:textId="2CF6C6EE" w:rsidR="00BE4E5F" w:rsidRDefault="00BE4E5F" w:rsidP="00BE4E5F">
      <w:pPr>
        <w:jc w:val="center"/>
      </w:pPr>
      <w:r>
        <w:t>&lt;omitted text&gt;</w:t>
      </w:r>
    </w:p>
    <w:p w14:paraId="7D056A9B" w14:textId="66EDACC3" w:rsidR="0046550E" w:rsidRDefault="0046550E" w:rsidP="0046550E">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w:t>
      </w:r>
      <w:r>
        <w:lastRenderedPageBreak/>
        <w:t xml:space="preserve">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ins w:id="22" w:author="Enescu, Mihai (Nokia - FI/Espoo)" w:date="2021-05-10T11:56:00Z">
        <w:r>
          <w:rPr>
            <w:lang w:val="en-FI"/>
          </w:rPr>
          <w:t xml:space="preserve"> The UE shall repeat the TB across actual repetitions. </w:t>
        </w:r>
      </w:ins>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00296BB2" w14:textId="0C26774D" w:rsidR="005767CA" w:rsidRPr="0039290B" w:rsidRDefault="00834D7A" w:rsidP="0039290B">
      <w:pPr>
        <w:jc w:val="center"/>
      </w:pPr>
      <w:r>
        <w:t>&lt;omitted text&gt;</w:t>
      </w:r>
    </w:p>
    <w:bookmarkEnd w:id="12"/>
    <w:bookmarkEnd w:id="13"/>
    <w:bookmarkEnd w:id="14"/>
    <w:bookmarkEnd w:id="15"/>
    <w:bookmarkEnd w:id="16"/>
    <w:bookmarkEnd w:id="17"/>
    <w:bookmarkEnd w:id="18"/>
    <w:bookmarkEnd w:id="19"/>
    <w:bookmarkEnd w:id="20"/>
    <w:p w14:paraId="63DC46E2" w14:textId="506AD772" w:rsidR="00D2548B" w:rsidRPr="0018227C" w:rsidRDefault="00D2548B" w:rsidP="0018227C"/>
    <w:sectPr w:rsidR="00D2548B" w:rsidRPr="0018227C"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08404" w14:textId="77777777" w:rsidR="00D166E5" w:rsidRDefault="00D166E5">
      <w:r>
        <w:separator/>
      </w:r>
    </w:p>
    <w:p w14:paraId="584566D7" w14:textId="77777777" w:rsidR="00D166E5" w:rsidRDefault="00D166E5"/>
  </w:endnote>
  <w:endnote w:type="continuationSeparator" w:id="0">
    <w:p w14:paraId="53E38A6A" w14:textId="77777777" w:rsidR="00D166E5" w:rsidRDefault="00D166E5">
      <w:r>
        <w:continuationSeparator/>
      </w:r>
    </w:p>
    <w:p w14:paraId="5B41F6EC" w14:textId="77777777" w:rsidR="00D166E5" w:rsidRDefault="00D16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CDE4D" w14:textId="77777777" w:rsidR="00D166E5" w:rsidRDefault="00D166E5">
      <w:r>
        <w:separator/>
      </w:r>
    </w:p>
    <w:p w14:paraId="38D90E15" w14:textId="77777777" w:rsidR="00D166E5" w:rsidRDefault="00D166E5"/>
  </w:footnote>
  <w:footnote w:type="continuationSeparator" w:id="0">
    <w:p w14:paraId="245964F5" w14:textId="77777777" w:rsidR="00D166E5" w:rsidRDefault="00D166E5">
      <w:r>
        <w:continuationSeparator/>
      </w:r>
    </w:p>
    <w:p w14:paraId="1482C860" w14:textId="77777777" w:rsidR="00D166E5" w:rsidRDefault="00D16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644225" w:rsidRDefault="00644225" w:rsidP="00D2548B"/>
  <w:p w14:paraId="4F68F6D7" w14:textId="77777777" w:rsidR="00644225" w:rsidRDefault="006442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5A19"/>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1D0D"/>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558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0C38"/>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90B"/>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4712"/>
    <w:rsid w:val="0046550E"/>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4F94"/>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CA6"/>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5CC"/>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4F81"/>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7B4"/>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66E5"/>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84C"/>
    <w:rsid w:val="00E653C4"/>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3161</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91</cp:revision>
  <cp:lastPrinted>2020-10-03T11:19:00Z</cp:lastPrinted>
  <dcterms:created xsi:type="dcterms:W3CDTF">2020-11-10T11:01:00Z</dcterms:created>
  <dcterms:modified xsi:type="dcterms:W3CDTF">2021-05-11T17:46:00Z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