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449D5131"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333394">
        <w:rPr>
          <w:rFonts w:ascii="Arial" w:hAnsi="Arial" w:cs="Arial"/>
          <w:b/>
          <w:sz w:val="28"/>
          <w:szCs w:val="28"/>
        </w:rPr>
        <w:t>2</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334E38">
        <w:rPr>
          <w:rFonts w:ascii="Arial" w:hAnsi="Arial" w:cs="Arial"/>
          <w:b/>
          <w:sz w:val="28"/>
          <w:szCs w:val="28"/>
        </w:rPr>
        <w:t>1527</w:t>
      </w:r>
    </w:p>
    <w:p w14:paraId="512DE6D6" w14:textId="7842C8BA"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333394">
        <w:rPr>
          <w:rFonts w:ascii="Arial" w:hAnsi="Arial" w:cs="Arial"/>
          <w:b/>
          <w:sz w:val="28"/>
          <w:szCs w:val="28"/>
        </w:rPr>
        <w:t xml:space="preserve">June </w:t>
      </w:r>
      <w:r w:rsidR="00561829">
        <w:rPr>
          <w:rFonts w:ascii="Arial" w:hAnsi="Arial" w:cs="Arial"/>
          <w:b/>
          <w:sz w:val="28"/>
          <w:szCs w:val="28"/>
        </w:rPr>
        <w:t>1</w:t>
      </w:r>
      <w:r w:rsidR="00333394">
        <w:rPr>
          <w:rFonts w:ascii="Arial" w:hAnsi="Arial" w:cs="Arial"/>
          <w:b/>
          <w:sz w:val="28"/>
          <w:szCs w:val="28"/>
        </w:rPr>
        <w:t>4</w:t>
      </w:r>
      <w:r w:rsidR="001808EE">
        <w:rPr>
          <w:rFonts w:ascii="Arial" w:hAnsi="Arial" w:cs="Arial"/>
          <w:b/>
          <w:sz w:val="28"/>
          <w:szCs w:val="28"/>
        </w:rPr>
        <w:t xml:space="preserve"> – </w:t>
      </w:r>
      <w:r w:rsidR="00333394">
        <w:rPr>
          <w:rFonts w:ascii="Arial" w:hAnsi="Arial" w:cs="Arial"/>
          <w:b/>
          <w:sz w:val="28"/>
          <w:szCs w:val="28"/>
        </w:rPr>
        <w:t>18</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D3CFCC6"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333394">
        <w:rPr>
          <w:rFonts w:ascii="Arial" w:hAnsi="Arial" w:cs="Arial"/>
          <w:b/>
          <w:sz w:val="32"/>
        </w:rPr>
        <w:t>1</w:t>
      </w:r>
      <w:r w:rsidR="00B86476">
        <w:rPr>
          <w:rFonts w:ascii="Arial" w:hAnsi="Arial" w:cs="Arial"/>
          <w:b/>
          <w:sz w:val="32"/>
        </w:rPr>
        <w:t>e</w:t>
      </w:r>
    </w:p>
    <w:p w14:paraId="08317381" w14:textId="015E146E"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333394">
        <w:rPr>
          <w:rFonts w:ascii="Arial" w:hAnsi="Arial" w:cs="Arial"/>
          <w:b/>
          <w:sz w:val="32"/>
        </w:rPr>
        <w:t>16</w:t>
      </w:r>
      <w:r w:rsidR="00F07CA1">
        <w:rPr>
          <w:rFonts w:ascii="Arial" w:hAnsi="Arial" w:cs="Arial"/>
          <w:b/>
          <w:sz w:val="32"/>
        </w:rPr>
        <w:t>/</w:t>
      </w:r>
      <w:r w:rsidR="00333394">
        <w:rPr>
          <w:rFonts w:ascii="Arial" w:hAnsi="Arial" w:cs="Arial"/>
          <w:b/>
          <w:sz w:val="32"/>
        </w:rPr>
        <w:t>03</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333394">
        <w:rPr>
          <w:rFonts w:ascii="Arial" w:hAnsi="Arial" w:cs="Arial"/>
          <w:b/>
          <w:sz w:val="32"/>
        </w:rPr>
        <w:t>26</w:t>
      </w:r>
      <w:r w:rsidR="00F07CA1">
        <w:rPr>
          <w:rFonts w:ascii="Arial" w:hAnsi="Arial" w:cs="Arial"/>
          <w:b/>
          <w:sz w:val="32"/>
        </w:rPr>
        <w:t>/</w:t>
      </w:r>
      <w:r w:rsidR="00333394">
        <w:rPr>
          <w:rFonts w:ascii="Arial" w:hAnsi="Arial" w:cs="Arial"/>
          <w:b/>
          <w:sz w:val="32"/>
        </w:rPr>
        <w:t>03</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7C539639" w14:textId="75398349" w:rsidR="00531680" w:rsidRPr="007F61BC" w:rsidRDefault="00531680">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_Toc74553579 \h </w:instrText>
      </w:r>
      <w:r>
        <w:fldChar w:fldCharType="separate"/>
      </w:r>
      <w:r>
        <w:t>7</w:t>
      </w:r>
      <w:r>
        <w:fldChar w:fldCharType="end"/>
      </w:r>
    </w:p>
    <w:p w14:paraId="2DB6FD39" w14:textId="7E4C8280" w:rsidR="00531680" w:rsidRPr="007F61BC" w:rsidRDefault="00531680">
      <w:pPr>
        <w:pStyle w:val="TOC1"/>
        <w:rPr>
          <w:rFonts w:ascii="Calibri" w:hAnsi="Calibri"/>
          <w:szCs w:val="22"/>
        </w:rPr>
      </w:pPr>
      <w:r>
        <w:t>Executive Summary</w:t>
      </w:r>
      <w:r>
        <w:tab/>
      </w:r>
      <w:r>
        <w:fldChar w:fldCharType="begin" w:fldLock="1"/>
      </w:r>
      <w:r>
        <w:instrText xml:space="preserve"> PAGEREF _Toc74553580 \h </w:instrText>
      </w:r>
      <w:r>
        <w:fldChar w:fldCharType="separate"/>
      </w:r>
      <w:r>
        <w:t>7</w:t>
      </w:r>
      <w:r>
        <w:fldChar w:fldCharType="end"/>
      </w:r>
    </w:p>
    <w:p w14:paraId="601D3891" w14:textId="15E69AFD" w:rsidR="00531680" w:rsidRPr="007F61BC" w:rsidRDefault="00531680">
      <w:pPr>
        <w:pStyle w:val="TOC2"/>
        <w:rPr>
          <w:rFonts w:ascii="Calibri" w:hAnsi="Calibri"/>
          <w:sz w:val="22"/>
          <w:szCs w:val="22"/>
        </w:rPr>
      </w:pPr>
      <w:r>
        <w:t>1</w:t>
      </w:r>
      <w:r w:rsidRPr="007F61BC">
        <w:rPr>
          <w:rFonts w:ascii="Calibri" w:hAnsi="Calibri"/>
          <w:sz w:val="22"/>
          <w:szCs w:val="22"/>
        </w:rPr>
        <w:tab/>
      </w:r>
      <w:r>
        <w:t>Opening of the meeting</w:t>
      </w:r>
      <w:r>
        <w:tab/>
      </w:r>
      <w:r>
        <w:fldChar w:fldCharType="begin" w:fldLock="1"/>
      </w:r>
      <w:r>
        <w:instrText xml:space="preserve"> PAGEREF _Toc74553581 \h </w:instrText>
      </w:r>
      <w:r>
        <w:fldChar w:fldCharType="separate"/>
      </w:r>
      <w:r>
        <w:t>12</w:t>
      </w:r>
      <w:r>
        <w:fldChar w:fldCharType="end"/>
      </w:r>
    </w:p>
    <w:p w14:paraId="5C0FE9BE" w14:textId="25A4FC1B" w:rsidR="00531680" w:rsidRPr="007F61BC" w:rsidRDefault="00531680">
      <w:pPr>
        <w:pStyle w:val="TOC2"/>
        <w:rPr>
          <w:rFonts w:ascii="Calibri" w:hAnsi="Calibri"/>
          <w:sz w:val="22"/>
          <w:szCs w:val="22"/>
        </w:rPr>
      </w:pPr>
      <w:r>
        <w:t>2</w:t>
      </w:r>
      <w:r w:rsidRPr="007F61BC">
        <w:rPr>
          <w:rFonts w:ascii="Calibri" w:hAnsi="Calibri"/>
          <w:sz w:val="22"/>
          <w:szCs w:val="22"/>
        </w:rPr>
        <w:tab/>
      </w:r>
      <w:r>
        <w:t>Reminders for usage of IT resources, IPR declaration and antitrust compliance</w:t>
      </w:r>
      <w:r>
        <w:tab/>
      </w:r>
      <w:r>
        <w:fldChar w:fldCharType="begin" w:fldLock="1"/>
      </w:r>
      <w:r>
        <w:instrText xml:space="preserve"> PAGEREF _Toc74553582 \h </w:instrText>
      </w:r>
      <w:r>
        <w:fldChar w:fldCharType="separate"/>
      </w:r>
      <w:r>
        <w:t>14</w:t>
      </w:r>
      <w:r>
        <w:fldChar w:fldCharType="end"/>
      </w:r>
    </w:p>
    <w:p w14:paraId="6986FA68" w14:textId="48F30AA7" w:rsidR="00531680" w:rsidRPr="007F61BC" w:rsidRDefault="00531680">
      <w:pPr>
        <w:pStyle w:val="TOC2"/>
        <w:rPr>
          <w:rFonts w:ascii="Calibri" w:hAnsi="Calibri"/>
          <w:sz w:val="22"/>
          <w:szCs w:val="22"/>
        </w:rPr>
      </w:pPr>
      <w:r>
        <w:t>3</w:t>
      </w:r>
      <w:r w:rsidRPr="007F61BC">
        <w:rPr>
          <w:rFonts w:ascii="Calibri" w:hAnsi="Calibri"/>
          <w:sz w:val="22"/>
          <w:szCs w:val="22"/>
        </w:rPr>
        <w:tab/>
      </w:r>
      <w:r>
        <w:t>Approval of the agenda</w:t>
      </w:r>
      <w:r>
        <w:tab/>
      </w:r>
      <w:r>
        <w:fldChar w:fldCharType="begin" w:fldLock="1"/>
      </w:r>
      <w:r>
        <w:instrText xml:space="preserve"> PAGEREF _Toc74553583 \h </w:instrText>
      </w:r>
      <w:r>
        <w:fldChar w:fldCharType="separate"/>
      </w:r>
      <w:r>
        <w:t>15</w:t>
      </w:r>
      <w:r>
        <w:fldChar w:fldCharType="end"/>
      </w:r>
    </w:p>
    <w:p w14:paraId="7A41668F" w14:textId="2182C028" w:rsidR="00531680" w:rsidRPr="007F61BC" w:rsidRDefault="00531680">
      <w:pPr>
        <w:pStyle w:val="TOC3"/>
        <w:rPr>
          <w:rFonts w:ascii="Calibri" w:hAnsi="Calibri"/>
          <w:sz w:val="22"/>
          <w:szCs w:val="22"/>
        </w:rPr>
      </w:pPr>
      <w:r>
        <w:t>3.1</w:t>
      </w:r>
      <w:r w:rsidRPr="007F61BC">
        <w:rPr>
          <w:rFonts w:ascii="Calibri" w:hAnsi="Calibri"/>
          <w:sz w:val="22"/>
          <w:szCs w:val="22"/>
        </w:rPr>
        <w:tab/>
      </w:r>
      <w:r>
        <w:t>RAN chair/RAN vice-chair elections and other voting events (if any)</w:t>
      </w:r>
      <w:r>
        <w:tab/>
      </w:r>
      <w:r>
        <w:fldChar w:fldCharType="begin" w:fldLock="1"/>
      </w:r>
      <w:r>
        <w:instrText xml:space="preserve"> PAGEREF _Toc74553584 \h </w:instrText>
      </w:r>
      <w:r>
        <w:fldChar w:fldCharType="separate"/>
      </w:r>
      <w:r>
        <w:t>15</w:t>
      </w:r>
      <w:r>
        <w:fldChar w:fldCharType="end"/>
      </w:r>
    </w:p>
    <w:p w14:paraId="3A0862AD" w14:textId="57058B81" w:rsidR="00531680" w:rsidRPr="007F61BC" w:rsidRDefault="00531680">
      <w:pPr>
        <w:pStyle w:val="TOC2"/>
        <w:rPr>
          <w:rFonts w:ascii="Calibri" w:hAnsi="Calibri"/>
          <w:sz w:val="22"/>
          <w:szCs w:val="22"/>
        </w:rPr>
      </w:pPr>
      <w:r>
        <w:t>4</w:t>
      </w:r>
      <w:r w:rsidRPr="007F61BC">
        <w:rPr>
          <w:rFonts w:ascii="Calibri" w:hAnsi="Calibri"/>
          <w:sz w:val="22"/>
          <w:szCs w:val="22"/>
        </w:rPr>
        <w:tab/>
      </w:r>
      <w:r>
        <w:t>Approval of the meeting report of TSG-RAN #90e</w:t>
      </w:r>
      <w:r>
        <w:tab/>
      </w:r>
      <w:r>
        <w:fldChar w:fldCharType="begin" w:fldLock="1"/>
      </w:r>
      <w:r>
        <w:instrText xml:space="preserve"> PAGEREF _Toc74553585 \h </w:instrText>
      </w:r>
      <w:r>
        <w:fldChar w:fldCharType="separate"/>
      </w:r>
      <w:r>
        <w:t>17</w:t>
      </w:r>
      <w:r>
        <w:fldChar w:fldCharType="end"/>
      </w:r>
    </w:p>
    <w:p w14:paraId="6EBE61E2" w14:textId="25B26368" w:rsidR="00531680" w:rsidRPr="007F61BC" w:rsidRDefault="00531680">
      <w:pPr>
        <w:pStyle w:val="TOC2"/>
        <w:rPr>
          <w:rFonts w:ascii="Calibri" w:hAnsi="Calibri"/>
          <w:sz w:val="22"/>
          <w:szCs w:val="22"/>
        </w:rPr>
      </w:pPr>
      <w:r>
        <w:t>5</w:t>
      </w:r>
      <w:r w:rsidRPr="007F61BC">
        <w:rPr>
          <w:rFonts w:ascii="Calibri" w:hAnsi="Calibri"/>
          <w:sz w:val="22"/>
          <w:szCs w:val="22"/>
        </w:rPr>
        <w:tab/>
      </w:r>
      <w:r>
        <w:t>RAN WG reports</w:t>
      </w:r>
      <w:r>
        <w:tab/>
      </w:r>
      <w:r>
        <w:fldChar w:fldCharType="begin" w:fldLock="1"/>
      </w:r>
      <w:r>
        <w:instrText xml:space="preserve"> PAGEREF _Toc74553586 \h </w:instrText>
      </w:r>
      <w:r>
        <w:fldChar w:fldCharType="separate"/>
      </w:r>
      <w:r>
        <w:t>18</w:t>
      </w:r>
      <w:r>
        <w:fldChar w:fldCharType="end"/>
      </w:r>
    </w:p>
    <w:p w14:paraId="18BE0F8B" w14:textId="37AD1697" w:rsidR="00531680" w:rsidRPr="007F61BC" w:rsidRDefault="00531680">
      <w:pPr>
        <w:pStyle w:val="TOC3"/>
        <w:rPr>
          <w:rFonts w:ascii="Calibri" w:hAnsi="Calibri"/>
          <w:sz w:val="22"/>
          <w:szCs w:val="22"/>
        </w:rPr>
      </w:pPr>
      <w:r>
        <w:t>5.1</w:t>
      </w:r>
      <w:r w:rsidRPr="007F61BC">
        <w:rPr>
          <w:rFonts w:ascii="Calibri" w:hAnsi="Calibri"/>
          <w:sz w:val="22"/>
          <w:szCs w:val="22"/>
        </w:rPr>
        <w:tab/>
      </w:r>
      <w:r>
        <w:t>TSG RAN WG1</w:t>
      </w:r>
      <w:r>
        <w:tab/>
      </w:r>
      <w:r>
        <w:fldChar w:fldCharType="begin" w:fldLock="1"/>
      </w:r>
      <w:r>
        <w:instrText xml:space="preserve"> PAGEREF _Toc74553587 \h </w:instrText>
      </w:r>
      <w:r>
        <w:fldChar w:fldCharType="separate"/>
      </w:r>
      <w:r>
        <w:t>18</w:t>
      </w:r>
      <w:r>
        <w:fldChar w:fldCharType="end"/>
      </w:r>
    </w:p>
    <w:p w14:paraId="4E670576" w14:textId="5297A109" w:rsidR="00531680" w:rsidRPr="007F61BC" w:rsidRDefault="00531680">
      <w:pPr>
        <w:pStyle w:val="TOC3"/>
        <w:rPr>
          <w:rFonts w:ascii="Calibri" w:hAnsi="Calibri"/>
          <w:sz w:val="22"/>
          <w:szCs w:val="22"/>
        </w:rPr>
      </w:pPr>
      <w:r>
        <w:t>5.2</w:t>
      </w:r>
      <w:r w:rsidRPr="007F61BC">
        <w:rPr>
          <w:rFonts w:ascii="Calibri" w:hAnsi="Calibri"/>
          <w:sz w:val="22"/>
          <w:szCs w:val="22"/>
        </w:rPr>
        <w:tab/>
      </w:r>
      <w:r>
        <w:t>TSG RAN WG2</w:t>
      </w:r>
      <w:r>
        <w:tab/>
      </w:r>
      <w:r>
        <w:fldChar w:fldCharType="begin" w:fldLock="1"/>
      </w:r>
      <w:r>
        <w:instrText xml:space="preserve"> PAGEREF _Toc74553588 \h </w:instrText>
      </w:r>
      <w:r>
        <w:fldChar w:fldCharType="separate"/>
      </w:r>
      <w:r>
        <w:t>19</w:t>
      </w:r>
      <w:r>
        <w:fldChar w:fldCharType="end"/>
      </w:r>
    </w:p>
    <w:p w14:paraId="61496206" w14:textId="6948A9DA" w:rsidR="00531680" w:rsidRPr="007F61BC" w:rsidRDefault="00531680">
      <w:pPr>
        <w:pStyle w:val="TOC3"/>
        <w:rPr>
          <w:rFonts w:ascii="Calibri" w:hAnsi="Calibri"/>
          <w:sz w:val="22"/>
          <w:szCs w:val="22"/>
        </w:rPr>
      </w:pPr>
      <w:r>
        <w:t>5.3</w:t>
      </w:r>
      <w:r w:rsidRPr="007F61BC">
        <w:rPr>
          <w:rFonts w:ascii="Calibri" w:hAnsi="Calibri"/>
          <w:sz w:val="22"/>
          <w:szCs w:val="22"/>
        </w:rPr>
        <w:tab/>
      </w:r>
      <w:r>
        <w:t>TSG RAN WG3</w:t>
      </w:r>
      <w:r>
        <w:tab/>
      </w:r>
      <w:r>
        <w:fldChar w:fldCharType="begin" w:fldLock="1"/>
      </w:r>
      <w:r>
        <w:instrText xml:space="preserve"> PAGEREF _Toc74553589 \h </w:instrText>
      </w:r>
      <w:r>
        <w:fldChar w:fldCharType="separate"/>
      </w:r>
      <w:r>
        <w:t>19</w:t>
      </w:r>
      <w:r>
        <w:fldChar w:fldCharType="end"/>
      </w:r>
    </w:p>
    <w:p w14:paraId="57425812" w14:textId="735B1CD1" w:rsidR="00531680" w:rsidRPr="007F61BC" w:rsidRDefault="00531680">
      <w:pPr>
        <w:pStyle w:val="TOC3"/>
        <w:rPr>
          <w:rFonts w:ascii="Calibri" w:hAnsi="Calibri"/>
          <w:sz w:val="22"/>
          <w:szCs w:val="22"/>
        </w:rPr>
      </w:pPr>
      <w:r>
        <w:t>5.4</w:t>
      </w:r>
      <w:r w:rsidRPr="007F61BC">
        <w:rPr>
          <w:rFonts w:ascii="Calibri" w:hAnsi="Calibri"/>
          <w:sz w:val="22"/>
          <w:szCs w:val="22"/>
        </w:rPr>
        <w:tab/>
      </w:r>
      <w:r>
        <w:t>TSG RAN WG4</w:t>
      </w:r>
      <w:r>
        <w:tab/>
      </w:r>
      <w:r>
        <w:fldChar w:fldCharType="begin" w:fldLock="1"/>
      </w:r>
      <w:r>
        <w:instrText xml:space="preserve"> PAGEREF _Toc74553590 \h </w:instrText>
      </w:r>
      <w:r>
        <w:fldChar w:fldCharType="separate"/>
      </w:r>
      <w:r>
        <w:t>21</w:t>
      </w:r>
      <w:r>
        <w:fldChar w:fldCharType="end"/>
      </w:r>
    </w:p>
    <w:p w14:paraId="273986DA" w14:textId="1E17DE1A" w:rsidR="00531680" w:rsidRPr="007F61BC" w:rsidRDefault="00531680">
      <w:pPr>
        <w:pStyle w:val="TOC3"/>
        <w:rPr>
          <w:rFonts w:ascii="Calibri" w:hAnsi="Calibri"/>
          <w:sz w:val="22"/>
          <w:szCs w:val="22"/>
        </w:rPr>
      </w:pPr>
      <w:r>
        <w:t>5.5</w:t>
      </w:r>
      <w:r w:rsidRPr="007F61BC">
        <w:rPr>
          <w:rFonts w:ascii="Calibri" w:hAnsi="Calibri"/>
          <w:sz w:val="22"/>
          <w:szCs w:val="22"/>
        </w:rPr>
        <w:tab/>
      </w:r>
      <w:r>
        <w:t>TSG RAN WG5</w:t>
      </w:r>
      <w:r>
        <w:tab/>
      </w:r>
      <w:r>
        <w:fldChar w:fldCharType="begin" w:fldLock="1"/>
      </w:r>
      <w:r>
        <w:instrText xml:space="preserve"> PAGEREF _Toc74553591 \h </w:instrText>
      </w:r>
      <w:r>
        <w:fldChar w:fldCharType="separate"/>
      </w:r>
      <w:r>
        <w:t>22</w:t>
      </w:r>
      <w:r>
        <w:fldChar w:fldCharType="end"/>
      </w:r>
    </w:p>
    <w:p w14:paraId="64F72AA4" w14:textId="2930D0C4" w:rsidR="00531680" w:rsidRPr="007F61BC" w:rsidRDefault="00531680">
      <w:pPr>
        <w:pStyle w:val="TOC2"/>
        <w:rPr>
          <w:rFonts w:ascii="Calibri" w:hAnsi="Calibri"/>
          <w:sz w:val="22"/>
          <w:szCs w:val="22"/>
        </w:rPr>
      </w:pPr>
      <w:r>
        <w:t>6</w:t>
      </w:r>
      <w:r w:rsidRPr="007F61BC">
        <w:rPr>
          <w:rFonts w:ascii="Calibri" w:hAnsi="Calibri"/>
          <w:sz w:val="22"/>
          <w:szCs w:val="22"/>
        </w:rPr>
        <w:tab/>
      </w:r>
      <w:r>
        <w:t>Other Reports</w:t>
      </w:r>
      <w:r>
        <w:tab/>
      </w:r>
      <w:r>
        <w:fldChar w:fldCharType="begin" w:fldLock="1"/>
      </w:r>
      <w:r>
        <w:instrText xml:space="preserve"> PAGEREF _Toc74553592 \h </w:instrText>
      </w:r>
      <w:r>
        <w:fldChar w:fldCharType="separate"/>
      </w:r>
      <w:r>
        <w:t>22</w:t>
      </w:r>
      <w:r>
        <w:fldChar w:fldCharType="end"/>
      </w:r>
    </w:p>
    <w:p w14:paraId="792BC06C" w14:textId="425C8B6B" w:rsidR="00531680" w:rsidRPr="007F61BC" w:rsidRDefault="00531680">
      <w:pPr>
        <w:pStyle w:val="TOC3"/>
        <w:rPr>
          <w:rFonts w:ascii="Calibri" w:hAnsi="Calibri"/>
          <w:sz w:val="22"/>
          <w:szCs w:val="22"/>
        </w:rPr>
      </w:pPr>
      <w:r>
        <w:t>6.1</w:t>
      </w:r>
      <w:r w:rsidRPr="007F61BC">
        <w:rPr>
          <w:rFonts w:ascii="Calibri" w:hAnsi="Calibri"/>
          <w:sz w:val="22"/>
          <w:szCs w:val="22"/>
        </w:rPr>
        <w:tab/>
      </w:r>
      <w:r>
        <w:t>Report on TSG SA activities</w:t>
      </w:r>
      <w:r>
        <w:tab/>
      </w:r>
      <w:r>
        <w:fldChar w:fldCharType="begin" w:fldLock="1"/>
      </w:r>
      <w:r>
        <w:instrText xml:space="preserve"> PAGEREF _Toc74553593 \h </w:instrText>
      </w:r>
      <w:r>
        <w:fldChar w:fldCharType="separate"/>
      </w:r>
      <w:r>
        <w:t>22</w:t>
      </w:r>
      <w:r>
        <w:fldChar w:fldCharType="end"/>
      </w:r>
    </w:p>
    <w:p w14:paraId="1E81F030" w14:textId="1AC7C37D" w:rsidR="00531680" w:rsidRPr="007F61BC" w:rsidRDefault="00531680">
      <w:pPr>
        <w:pStyle w:val="TOC3"/>
        <w:rPr>
          <w:rFonts w:ascii="Calibri" w:hAnsi="Calibri"/>
          <w:sz w:val="22"/>
          <w:szCs w:val="22"/>
        </w:rPr>
      </w:pPr>
      <w:r>
        <w:t>6.2</w:t>
      </w:r>
      <w:r w:rsidRPr="007F61BC">
        <w:rPr>
          <w:rFonts w:ascii="Calibri" w:hAnsi="Calibri"/>
          <w:sz w:val="22"/>
          <w:szCs w:val="22"/>
        </w:rPr>
        <w:tab/>
      </w:r>
      <w:r>
        <w:t>Report from MCC</w:t>
      </w:r>
      <w:r>
        <w:tab/>
      </w:r>
      <w:r>
        <w:fldChar w:fldCharType="begin" w:fldLock="1"/>
      </w:r>
      <w:r>
        <w:instrText xml:space="preserve"> PAGEREF _Toc74553594 \h </w:instrText>
      </w:r>
      <w:r>
        <w:fldChar w:fldCharType="separate"/>
      </w:r>
      <w:r>
        <w:t>23</w:t>
      </w:r>
      <w:r>
        <w:fldChar w:fldCharType="end"/>
      </w:r>
    </w:p>
    <w:p w14:paraId="79E82C23" w14:textId="2007789E" w:rsidR="00531680" w:rsidRPr="007F61BC" w:rsidRDefault="00531680">
      <w:pPr>
        <w:pStyle w:val="TOC3"/>
        <w:rPr>
          <w:rFonts w:ascii="Calibri" w:hAnsi="Calibri"/>
          <w:sz w:val="22"/>
          <w:szCs w:val="22"/>
        </w:rPr>
      </w:pPr>
      <w:r>
        <w:t>6.3</w:t>
      </w:r>
      <w:r w:rsidRPr="007F61BC">
        <w:rPr>
          <w:rFonts w:ascii="Calibri" w:hAnsi="Calibri"/>
          <w:sz w:val="22"/>
          <w:szCs w:val="22"/>
        </w:rPr>
        <w:tab/>
      </w:r>
      <w:r>
        <w:t>Reports from other groups/activities</w:t>
      </w:r>
      <w:r>
        <w:tab/>
      </w:r>
      <w:r>
        <w:fldChar w:fldCharType="begin" w:fldLock="1"/>
      </w:r>
      <w:r>
        <w:instrText xml:space="preserve"> PAGEREF _Toc74553595 \h </w:instrText>
      </w:r>
      <w:r>
        <w:fldChar w:fldCharType="separate"/>
      </w:r>
      <w:r>
        <w:t>23</w:t>
      </w:r>
      <w:r>
        <w:fldChar w:fldCharType="end"/>
      </w:r>
    </w:p>
    <w:p w14:paraId="5AF23E96" w14:textId="3A9FA2A6" w:rsidR="00531680" w:rsidRPr="007F61BC" w:rsidRDefault="00531680">
      <w:pPr>
        <w:pStyle w:val="TOC2"/>
        <w:rPr>
          <w:rFonts w:ascii="Calibri" w:hAnsi="Calibri"/>
          <w:sz w:val="22"/>
          <w:szCs w:val="22"/>
        </w:rPr>
      </w:pPr>
      <w:r>
        <w:t>7</w:t>
      </w:r>
      <w:r w:rsidRPr="007F61BC">
        <w:rPr>
          <w:rFonts w:ascii="Calibri" w:hAnsi="Calibri"/>
          <w:sz w:val="22"/>
          <w:szCs w:val="22"/>
        </w:rPr>
        <w:tab/>
      </w:r>
      <w:r>
        <w:t>Liaison activities of TSG RAN</w:t>
      </w:r>
      <w:r>
        <w:tab/>
      </w:r>
      <w:r>
        <w:fldChar w:fldCharType="begin" w:fldLock="1"/>
      </w:r>
      <w:r>
        <w:instrText xml:space="preserve"> PAGEREF _Toc74553596 \h </w:instrText>
      </w:r>
      <w:r>
        <w:fldChar w:fldCharType="separate"/>
      </w:r>
      <w:r>
        <w:t>23</w:t>
      </w:r>
      <w:r>
        <w:fldChar w:fldCharType="end"/>
      </w:r>
    </w:p>
    <w:p w14:paraId="1A57F4B5" w14:textId="26520756" w:rsidR="00531680" w:rsidRPr="007F61BC" w:rsidRDefault="00531680">
      <w:pPr>
        <w:pStyle w:val="TOC2"/>
        <w:rPr>
          <w:rFonts w:ascii="Calibri" w:hAnsi="Calibri"/>
          <w:sz w:val="22"/>
          <w:szCs w:val="22"/>
        </w:rPr>
      </w:pPr>
      <w:r>
        <w:t>8</w:t>
      </w:r>
      <w:r w:rsidRPr="007F61BC">
        <w:rPr>
          <w:rFonts w:ascii="Calibri" w:hAnsi="Calibri"/>
          <w:sz w:val="22"/>
          <w:szCs w:val="22"/>
        </w:rPr>
        <w:tab/>
      </w:r>
      <w:r>
        <w:t>ITU-R ad hoc</w:t>
      </w:r>
      <w:r>
        <w:tab/>
      </w:r>
      <w:r>
        <w:fldChar w:fldCharType="begin" w:fldLock="1"/>
      </w:r>
      <w:r>
        <w:instrText xml:space="preserve"> PAGEREF _Toc74553597 \h </w:instrText>
      </w:r>
      <w:r>
        <w:fldChar w:fldCharType="separate"/>
      </w:r>
      <w:r>
        <w:t>27</w:t>
      </w:r>
      <w:r>
        <w:fldChar w:fldCharType="end"/>
      </w:r>
    </w:p>
    <w:p w14:paraId="3B539307" w14:textId="2FB0FB58" w:rsidR="00531680" w:rsidRPr="007F61BC" w:rsidRDefault="00531680">
      <w:pPr>
        <w:pStyle w:val="TOC3"/>
        <w:rPr>
          <w:rFonts w:ascii="Calibri" w:hAnsi="Calibri"/>
          <w:sz w:val="22"/>
          <w:szCs w:val="22"/>
        </w:rPr>
      </w:pPr>
      <w:r>
        <w:t>8.1</w:t>
      </w:r>
      <w:r w:rsidRPr="007F61BC">
        <w:rPr>
          <w:rFonts w:ascii="Calibri" w:hAnsi="Calibri"/>
          <w:sz w:val="22"/>
          <w:szCs w:val="22"/>
        </w:rPr>
        <w:tab/>
      </w:r>
      <w:r>
        <w:t>Status report</w:t>
      </w:r>
      <w:r>
        <w:tab/>
      </w:r>
      <w:r>
        <w:fldChar w:fldCharType="begin" w:fldLock="1"/>
      </w:r>
      <w:r>
        <w:instrText xml:space="preserve"> PAGEREF _Toc74553598 \h </w:instrText>
      </w:r>
      <w:r>
        <w:fldChar w:fldCharType="separate"/>
      </w:r>
      <w:r>
        <w:t>27</w:t>
      </w:r>
      <w:r>
        <w:fldChar w:fldCharType="end"/>
      </w:r>
    </w:p>
    <w:p w14:paraId="103C5421" w14:textId="7C4A4E43" w:rsidR="00531680" w:rsidRPr="007F61BC" w:rsidRDefault="00531680">
      <w:pPr>
        <w:pStyle w:val="TOC3"/>
        <w:rPr>
          <w:rFonts w:ascii="Calibri" w:hAnsi="Calibri"/>
          <w:sz w:val="22"/>
          <w:szCs w:val="22"/>
        </w:rPr>
      </w:pPr>
      <w:r>
        <w:t>8.2</w:t>
      </w:r>
      <w:r w:rsidRPr="007F61BC">
        <w:rPr>
          <w:rFonts w:ascii="Calibri" w:hAnsi="Calibri"/>
          <w:sz w:val="22"/>
          <w:szCs w:val="22"/>
        </w:rPr>
        <w:tab/>
      </w:r>
      <w:r>
        <w:t>Documents related to IMT-2020</w:t>
      </w:r>
      <w:r>
        <w:tab/>
      </w:r>
      <w:r>
        <w:fldChar w:fldCharType="begin" w:fldLock="1"/>
      </w:r>
      <w:r>
        <w:instrText xml:space="preserve"> PAGEREF _Toc74553599 \h </w:instrText>
      </w:r>
      <w:r>
        <w:fldChar w:fldCharType="separate"/>
      </w:r>
      <w:r>
        <w:t>28</w:t>
      </w:r>
      <w:r>
        <w:fldChar w:fldCharType="end"/>
      </w:r>
    </w:p>
    <w:p w14:paraId="75742EA2" w14:textId="658FD754" w:rsidR="00531680" w:rsidRPr="007F61BC" w:rsidRDefault="00531680">
      <w:pPr>
        <w:pStyle w:val="TOC3"/>
        <w:rPr>
          <w:rFonts w:ascii="Calibri" w:hAnsi="Calibri"/>
          <w:sz w:val="22"/>
          <w:szCs w:val="22"/>
        </w:rPr>
      </w:pPr>
      <w:r>
        <w:t>8.3</w:t>
      </w:r>
      <w:r w:rsidRPr="007F61BC">
        <w:rPr>
          <w:rFonts w:ascii="Calibri" w:hAnsi="Calibri"/>
          <w:sz w:val="22"/>
          <w:szCs w:val="22"/>
        </w:rPr>
        <w:tab/>
      </w:r>
      <w:r>
        <w:t>Other documents from/to ITU-R WP5D</w:t>
      </w:r>
      <w:r>
        <w:tab/>
      </w:r>
      <w:r>
        <w:fldChar w:fldCharType="begin" w:fldLock="1"/>
      </w:r>
      <w:r>
        <w:instrText xml:space="preserve"> PAGEREF _Toc74553600 \h </w:instrText>
      </w:r>
      <w:r>
        <w:fldChar w:fldCharType="separate"/>
      </w:r>
      <w:r>
        <w:t>28</w:t>
      </w:r>
      <w:r>
        <w:fldChar w:fldCharType="end"/>
      </w:r>
    </w:p>
    <w:p w14:paraId="052DE2FC" w14:textId="78A18CB3" w:rsidR="00531680" w:rsidRPr="007F61BC" w:rsidRDefault="00531680">
      <w:pPr>
        <w:pStyle w:val="TOC3"/>
        <w:rPr>
          <w:rFonts w:ascii="Calibri" w:hAnsi="Calibri"/>
          <w:sz w:val="22"/>
          <w:szCs w:val="22"/>
        </w:rPr>
      </w:pPr>
      <w:r>
        <w:t>8.4</w:t>
      </w:r>
      <w:r w:rsidRPr="007F61BC">
        <w:rPr>
          <w:rFonts w:ascii="Calibri" w:hAnsi="Calibri"/>
          <w:sz w:val="22"/>
          <w:szCs w:val="22"/>
        </w:rPr>
        <w:tab/>
      </w:r>
      <w:r>
        <w:t>Other documents from/to ITU-R WP5A</w:t>
      </w:r>
      <w:r>
        <w:tab/>
      </w:r>
      <w:r>
        <w:fldChar w:fldCharType="begin" w:fldLock="1"/>
      </w:r>
      <w:r>
        <w:instrText xml:space="preserve"> PAGEREF _Toc74553601 \h </w:instrText>
      </w:r>
      <w:r>
        <w:fldChar w:fldCharType="separate"/>
      </w:r>
      <w:r>
        <w:t>31</w:t>
      </w:r>
      <w:r>
        <w:fldChar w:fldCharType="end"/>
      </w:r>
    </w:p>
    <w:p w14:paraId="4C6980D6" w14:textId="7B28CC04" w:rsidR="00531680" w:rsidRPr="007F61BC" w:rsidRDefault="00531680">
      <w:pPr>
        <w:pStyle w:val="TOC3"/>
        <w:rPr>
          <w:rFonts w:ascii="Calibri" w:hAnsi="Calibri"/>
          <w:sz w:val="22"/>
          <w:szCs w:val="22"/>
        </w:rPr>
      </w:pPr>
      <w:r>
        <w:t>8.5</w:t>
      </w:r>
      <w:r w:rsidRPr="007F61BC">
        <w:rPr>
          <w:rFonts w:ascii="Calibri" w:hAnsi="Calibri"/>
          <w:sz w:val="22"/>
          <w:szCs w:val="22"/>
        </w:rPr>
        <w:tab/>
      </w:r>
      <w:r>
        <w:t>Documents from/to other ITU groups</w:t>
      </w:r>
      <w:r>
        <w:tab/>
      </w:r>
      <w:r>
        <w:fldChar w:fldCharType="begin" w:fldLock="1"/>
      </w:r>
      <w:r>
        <w:instrText xml:space="preserve"> PAGEREF _Toc74553602 \h </w:instrText>
      </w:r>
      <w:r>
        <w:fldChar w:fldCharType="separate"/>
      </w:r>
      <w:r>
        <w:t>31</w:t>
      </w:r>
      <w:r>
        <w:fldChar w:fldCharType="end"/>
      </w:r>
    </w:p>
    <w:p w14:paraId="068080CA" w14:textId="60500EBC" w:rsidR="00531680" w:rsidRPr="007F61BC" w:rsidRDefault="00531680">
      <w:pPr>
        <w:pStyle w:val="TOC2"/>
        <w:rPr>
          <w:rFonts w:ascii="Calibri" w:hAnsi="Calibri"/>
          <w:sz w:val="22"/>
          <w:szCs w:val="22"/>
        </w:rPr>
      </w:pPr>
      <w:r>
        <w:t>9</w:t>
      </w:r>
      <w:r w:rsidRPr="007F61BC">
        <w:rPr>
          <w:rFonts w:ascii="Calibri" w:hAnsi="Calibri"/>
          <w:sz w:val="22"/>
          <w:szCs w:val="22"/>
        </w:rPr>
        <w:tab/>
      </w:r>
      <w:r>
        <w:t>NR</w:t>
      </w:r>
      <w:r>
        <w:tab/>
      </w:r>
      <w:r>
        <w:fldChar w:fldCharType="begin" w:fldLock="1"/>
      </w:r>
      <w:r>
        <w:instrText xml:space="preserve"> PAGEREF _Toc74553603 \h </w:instrText>
      </w:r>
      <w:r>
        <w:fldChar w:fldCharType="separate"/>
      </w:r>
      <w:r>
        <w:t>32</w:t>
      </w:r>
      <w:r>
        <w:fldChar w:fldCharType="end"/>
      </w:r>
    </w:p>
    <w:p w14:paraId="0AD98035" w14:textId="7315D3F0" w:rsidR="00531680" w:rsidRPr="007F61BC" w:rsidRDefault="00531680">
      <w:pPr>
        <w:pStyle w:val="TOC3"/>
        <w:rPr>
          <w:rFonts w:ascii="Calibri" w:hAnsi="Calibri"/>
          <w:sz w:val="22"/>
          <w:szCs w:val="22"/>
        </w:rPr>
      </w:pPr>
      <w:r>
        <w:t>9.1</w:t>
      </w:r>
      <w:r w:rsidRPr="007F61BC">
        <w:rPr>
          <w:rFonts w:ascii="Calibri" w:hAnsi="Calibri"/>
          <w:sz w:val="22"/>
          <w:szCs w:val="22"/>
        </w:rPr>
        <w:tab/>
      </w:r>
      <w:r>
        <w:t>New WI/SI proposals for NR</w:t>
      </w:r>
      <w:r>
        <w:tab/>
      </w:r>
      <w:r>
        <w:fldChar w:fldCharType="begin" w:fldLock="1"/>
      </w:r>
      <w:r>
        <w:instrText xml:space="preserve"> PAGEREF _Toc74553604 \h </w:instrText>
      </w:r>
      <w:r>
        <w:fldChar w:fldCharType="separate"/>
      </w:r>
      <w:r>
        <w:t>35</w:t>
      </w:r>
      <w:r>
        <w:fldChar w:fldCharType="end"/>
      </w:r>
    </w:p>
    <w:p w14:paraId="551814EB" w14:textId="4FD909ED" w:rsidR="00531680" w:rsidRPr="007F61BC" w:rsidRDefault="00531680">
      <w:pPr>
        <w:pStyle w:val="TOC4"/>
        <w:rPr>
          <w:rFonts w:ascii="Calibri" w:hAnsi="Calibri"/>
          <w:sz w:val="22"/>
          <w:szCs w:val="22"/>
        </w:rPr>
      </w:pPr>
      <w:r>
        <w:t>9.1.1</w:t>
      </w:r>
      <w:r w:rsidRPr="007F61BC">
        <w:rPr>
          <w:rFonts w:ascii="Calibri" w:hAnsi="Calibri"/>
          <w:sz w:val="22"/>
          <w:szCs w:val="22"/>
        </w:rPr>
        <w:tab/>
      </w:r>
      <w:r>
        <w:t>Proposals led by RAN1</w:t>
      </w:r>
      <w:r>
        <w:tab/>
      </w:r>
      <w:r>
        <w:fldChar w:fldCharType="begin" w:fldLock="1"/>
      </w:r>
      <w:r>
        <w:instrText xml:space="preserve"> PAGEREF _Toc74553605 \h </w:instrText>
      </w:r>
      <w:r>
        <w:fldChar w:fldCharType="separate"/>
      </w:r>
      <w:r>
        <w:t>35</w:t>
      </w:r>
      <w:r>
        <w:fldChar w:fldCharType="end"/>
      </w:r>
    </w:p>
    <w:p w14:paraId="17E766E5" w14:textId="4A8E964B" w:rsidR="00531680" w:rsidRPr="007F61BC" w:rsidRDefault="00531680">
      <w:pPr>
        <w:pStyle w:val="TOC4"/>
        <w:rPr>
          <w:rFonts w:ascii="Calibri" w:hAnsi="Calibri"/>
          <w:sz w:val="22"/>
          <w:szCs w:val="22"/>
        </w:rPr>
      </w:pPr>
      <w:r>
        <w:t>9.1.2</w:t>
      </w:r>
      <w:r w:rsidRPr="007F61BC">
        <w:rPr>
          <w:rFonts w:ascii="Calibri" w:hAnsi="Calibri"/>
          <w:sz w:val="22"/>
          <w:szCs w:val="22"/>
        </w:rPr>
        <w:tab/>
      </w:r>
      <w:r>
        <w:t>Proposals led by RAN2</w:t>
      </w:r>
      <w:r>
        <w:tab/>
      </w:r>
      <w:r>
        <w:fldChar w:fldCharType="begin" w:fldLock="1"/>
      </w:r>
      <w:r>
        <w:instrText xml:space="preserve"> PAGEREF _Toc74553606 \h </w:instrText>
      </w:r>
      <w:r>
        <w:fldChar w:fldCharType="separate"/>
      </w:r>
      <w:r>
        <w:t>35</w:t>
      </w:r>
      <w:r>
        <w:fldChar w:fldCharType="end"/>
      </w:r>
    </w:p>
    <w:p w14:paraId="23632BC5" w14:textId="1063FAF1" w:rsidR="00531680" w:rsidRPr="007F61BC" w:rsidRDefault="00531680">
      <w:pPr>
        <w:pStyle w:val="TOC4"/>
        <w:rPr>
          <w:rFonts w:ascii="Calibri" w:hAnsi="Calibri"/>
          <w:sz w:val="22"/>
          <w:szCs w:val="22"/>
        </w:rPr>
      </w:pPr>
      <w:r>
        <w:t>9.1.3</w:t>
      </w:r>
      <w:r w:rsidRPr="007F61BC">
        <w:rPr>
          <w:rFonts w:ascii="Calibri" w:hAnsi="Calibri"/>
          <w:sz w:val="22"/>
          <w:szCs w:val="22"/>
        </w:rPr>
        <w:tab/>
      </w:r>
      <w:r>
        <w:t>Proposals led by RAN3</w:t>
      </w:r>
      <w:r>
        <w:tab/>
      </w:r>
      <w:r>
        <w:fldChar w:fldCharType="begin" w:fldLock="1"/>
      </w:r>
      <w:r>
        <w:instrText xml:space="preserve"> PAGEREF _Toc74553607 \h </w:instrText>
      </w:r>
      <w:r>
        <w:fldChar w:fldCharType="separate"/>
      </w:r>
      <w:r>
        <w:t>47</w:t>
      </w:r>
      <w:r>
        <w:fldChar w:fldCharType="end"/>
      </w:r>
    </w:p>
    <w:p w14:paraId="2E92F078" w14:textId="4A10D44E" w:rsidR="00531680" w:rsidRPr="007F61BC" w:rsidRDefault="00531680">
      <w:pPr>
        <w:pStyle w:val="TOC4"/>
        <w:rPr>
          <w:rFonts w:ascii="Calibri" w:hAnsi="Calibri"/>
          <w:sz w:val="22"/>
          <w:szCs w:val="22"/>
        </w:rPr>
      </w:pPr>
      <w:r>
        <w:t>9.1.4</w:t>
      </w:r>
      <w:r w:rsidRPr="007F61BC">
        <w:rPr>
          <w:rFonts w:ascii="Calibri" w:hAnsi="Calibri"/>
          <w:sz w:val="22"/>
          <w:szCs w:val="22"/>
        </w:rPr>
        <w:tab/>
      </w:r>
      <w:r>
        <w:t>Proposals led by RAN4 (spectrum related)</w:t>
      </w:r>
      <w:r>
        <w:tab/>
      </w:r>
      <w:r>
        <w:fldChar w:fldCharType="begin" w:fldLock="1"/>
      </w:r>
      <w:r>
        <w:instrText xml:space="preserve"> PAGEREF _Toc74553608 \h </w:instrText>
      </w:r>
      <w:r>
        <w:fldChar w:fldCharType="separate"/>
      </w:r>
      <w:r>
        <w:t>49</w:t>
      </w:r>
      <w:r>
        <w:fldChar w:fldCharType="end"/>
      </w:r>
    </w:p>
    <w:p w14:paraId="56200582" w14:textId="339907BF" w:rsidR="00531680" w:rsidRPr="007F61BC" w:rsidRDefault="00531680">
      <w:pPr>
        <w:pStyle w:val="TOC4"/>
        <w:rPr>
          <w:rFonts w:ascii="Calibri" w:hAnsi="Calibri"/>
          <w:sz w:val="22"/>
          <w:szCs w:val="22"/>
        </w:rPr>
      </w:pPr>
      <w:r>
        <w:t>9.1.5</w:t>
      </w:r>
      <w:r w:rsidRPr="007F61BC">
        <w:rPr>
          <w:rFonts w:ascii="Calibri" w:hAnsi="Calibri"/>
          <w:sz w:val="22"/>
          <w:szCs w:val="22"/>
        </w:rPr>
        <w:tab/>
      </w:r>
      <w:r>
        <w:t>Proposals led by RAN4 (not spectrum related)</w:t>
      </w:r>
      <w:r>
        <w:tab/>
      </w:r>
      <w:r>
        <w:fldChar w:fldCharType="begin" w:fldLock="1"/>
      </w:r>
      <w:r>
        <w:instrText xml:space="preserve"> PAGEREF _Toc74553609 \h </w:instrText>
      </w:r>
      <w:r>
        <w:fldChar w:fldCharType="separate"/>
      </w:r>
      <w:r>
        <w:t>57</w:t>
      </w:r>
      <w:r>
        <w:fldChar w:fldCharType="end"/>
      </w:r>
    </w:p>
    <w:p w14:paraId="258024DE" w14:textId="71932271" w:rsidR="00531680" w:rsidRPr="007F61BC" w:rsidRDefault="00531680">
      <w:pPr>
        <w:pStyle w:val="TOC3"/>
        <w:rPr>
          <w:rFonts w:ascii="Calibri" w:hAnsi="Calibri"/>
          <w:sz w:val="22"/>
          <w:szCs w:val="22"/>
        </w:rPr>
      </w:pPr>
      <w:r>
        <w:t>9.2</w:t>
      </w:r>
      <w:r w:rsidRPr="007F61BC">
        <w:rPr>
          <w:rFonts w:ascii="Calibri" w:hAnsi="Calibri"/>
          <w:sz w:val="22"/>
          <w:szCs w:val="22"/>
        </w:rPr>
        <w:tab/>
      </w:r>
      <w:r>
        <w:t>Open REL-16 NR or NR+LTE WIs (not spectrum related)</w:t>
      </w:r>
      <w:r>
        <w:tab/>
      </w:r>
      <w:r>
        <w:fldChar w:fldCharType="begin" w:fldLock="1"/>
      </w:r>
      <w:r>
        <w:instrText xml:space="preserve"> PAGEREF _Toc74553610 \h </w:instrText>
      </w:r>
      <w:r>
        <w:fldChar w:fldCharType="separate"/>
      </w:r>
      <w:r>
        <w:t>62</w:t>
      </w:r>
      <w:r>
        <w:fldChar w:fldCharType="end"/>
      </w:r>
    </w:p>
    <w:p w14:paraId="40132DEB" w14:textId="310BEAC2" w:rsidR="00531680" w:rsidRPr="007F61BC" w:rsidRDefault="00531680">
      <w:pPr>
        <w:pStyle w:val="TOC4"/>
        <w:rPr>
          <w:rFonts w:ascii="Calibri" w:hAnsi="Calibri"/>
          <w:sz w:val="22"/>
          <w:szCs w:val="22"/>
        </w:rPr>
      </w:pPr>
      <w:r>
        <w:t>9.2.1</w:t>
      </w:r>
      <w:r w:rsidRPr="007F61BC">
        <w:rPr>
          <w:rFonts w:ascii="Calibri" w:hAnsi="Calibri"/>
          <w:sz w:val="22"/>
          <w:szCs w:val="22"/>
        </w:rPr>
        <w:tab/>
      </w:r>
      <w:r>
        <w:t>Perf. part: NR-based access to unlicensed spectrum [RAN4 WI: NR_unlic-Perf]</w:t>
      </w:r>
      <w:r>
        <w:tab/>
      </w:r>
      <w:r>
        <w:fldChar w:fldCharType="begin" w:fldLock="1"/>
      </w:r>
      <w:r>
        <w:instrText xml:space="preserve"> PAGEREF _Toc74553611 \h </w:instrText>
      </w:r>
      <w:r>
        <w:fldChar w:fldCharType="separate"/>
      </w:r>
      <w:r>
        <w:t>62</w:t>
      </w:r>
      <w:r>
        <w:fldChar w:fldCharType="end"/>
      </w:r>
    </w:p>
    <w:p w14:paraId="3AD55EF9" w14:textId="0B3D3401" w:rsidR="00531680" w:rsidRPr="007F61BC" w:rsidRDefault="00531680">
      <w:pPr>
        <w:pStyle w:val="TOC4"/>
        <w:rPr>
          <w:rFonts w:ascii="Calibri" w:hAnsi="Calibri"/>
          <w:sz w:val="22"/>
          <w:szCs w:val="22"/>
        </w:rPr>
      </w:pPr>
      <w:r>
        <w:t>9.2.2</w:t>
      </w:r>
      <w:r w:rsidRPr="007F61BC">
        <w:rPr>
          <w:rFonts w:ascii="Calibri" w:hAnsi="Calibri"/>
          <w:sz w:val="22"/>
          <w:szCs w:val="22"/>
        </w:rPr>
        <w:tab/>
      </w:r>
      <w:r>
        <w:t>Perf. part: Enhancements on MIMO for NR [RAN4 WI: NR_eMIMO-Perf]</w:t>
      </w:r>
      <w:r>
        <w:tab/>
      </w:r>
      <w:r>
        <w:fldChar w:fldCharType="begin" w:fldLock="1"/>
      </w:r>
      <w:r>
        <w:instrText xml:space="preserve"> PAGEREF _Toc74553612 \h </w:instrText>
      </w:r>
      <w:r>
        <w:fldChar w:fldCharType="separate"/>
      </w:r>
      <w:r>
        <w:t>62</w:t>
      </w:r>
      <w:r>
        <w:fldChar w:fldCharType="end"/>
      </w:r>
    </w:p>
    <w:p w14:paraId="26A93EB1" w14:textId="77E6AF4A" w:rsidR="00531680" w:rsidRPr="007F61BC" w:rsidRDefault="00531680">
      <w:pPr>
        <w:pStyle w:val="TOC4"/>
        <w:rPr>
          <w:rFonts w:ascii="Calibri" w:hAnsi="Calibri"/>
          <w:sz w:val="22"/>
          <w:szCs w:val="22"/>
        </w:rPr>
      </w:pPr>
      <w:r>
        <w:t>9.2.3</w:t>
      </w:r>
      <w:r w:rsidRPr="007F61BC">
        <w:rPr>
          <w:rFonts w:ascii="Calibri" w:hAnsi="Calibri"/>
          <w:sz w:val="22"/>
          <w:szCs w:val="22"/>
        </w:rPr>
        <w:tab/>
      </w:r>
      <w:r>
        <w:t>Perf. part: NR positioning support [RAN4 WI: NR_pos-Perf]</w:t>
      </w:r>
      <w:r>
        <w:tab/>
      </w:r>
      <w:r>
        <w:fldChar w:fldCharType="begin" w:fldLock="1"/>
      </w:r>
      <w:r>
        <w:instrText xml:space="preserve"> PAGEREF _Toc74553613 \h </w:instrText>
      </w:r>
      <w:r>
        <w:fldChar w:fldCharType="separate"/>
      </w:r>
      <w:r>
        <w:t>63</w:t>
      </w:r>
      <w:r>
        <w:fldChar w:fldCharType="end"/>
      </w:r>
    </w:p>
    <w:p w14:paraId="45D6C3AC" w14:textId="016BD903" w:rsidR="00531680" w:rsidRPr="007F61BC" w:rsidRDefault="00531680">
      <w:pPr>
        <w:pStyle w:val="TOC4"/>
        <w:rPr>
          <w:rFonts w:ascii="Calibri" w:hAnsi="Calibri"/>
          <w:sz w:val="22"/>
          <w:szCs w:val="22"/>
        </w:rPr>
      </w:pPr>
      <w:r>
        <w:t>9.2.4</w:t>
      </w:r>
      <w:r w:rsidRPr="007F61BC">
        <w:rPr>
          <w:rFonts w:ascii="Calibri" w:hAnsi="Calibri"/>
          <w:sz w:val="22"/>
          <w:szCs w:val="22"/>
        </w:rPr>
        <w:tab/>
      </w:r>
      <w:r>
        <w:t>Perf. part: Multi-RAT DC and CA enh. (LTE, NR) [RAN4 WI: LTE_NR_DC_CA_enh-Perf]</w:t>
      </w:r>
      <w:r>
        <w:tab/>
      </w:r>
      <w:r>
        <w:fldChar w:fldCharType="begin" w:fldLock="1"/>
      </w:r>
      <w:r>
        <w:instrText xml:space="preserve"> PAGEREF _Toc74553614 \h </w:instrText>
      </w:r>
      <w:r>
        <w:fldChar w:fldCharType="separate"/>
      </w:r>
      <w:r>
        <w:t>63</w:t>
      </w:r>
      <w:r>
        <w:fldChar w:fldCharType="end"/>
      </w:r>
    </w:p>
    <w:p w14:paraId="5B1D803D" w14:textId="0015D42F" w:rsidR="00531680" w:rsidRPr="007F61BC" w:rsidRDefault="00531680">
      <w:pPr>
        <w:pStyle w:val="TOC4"/>
        <w:rPr>
          <w:rFonts w:ascii="Calibri" w:hAnsi="Calibri"/>
          <w:sz w:val="22"/>
          <w:szCs w:val="22"/>
        </w:rPr>
      </w:pPr>
      <w:r>
        <w:t>9.2.5</w:t>
      </w:r>
      <w:r w:rsidRPr="007F61BC">
        <w:rPr>
          <w:rFonts w:ascii="Calibri" w:hAnsi="Calibri"/>
          <w:sz w:val="22"/>
          <w:szCs w:val="22"/>
        </w:rPr>
        <w:tab/>
      </w:r>
      <w:r>
        <w:t>Perf. part: Integrated access and backhaul for NR [RAN4 WI: NR_IAB-Perf]</w:t>
      </w:r>
      <w:r>
        <w:tab/>
      </w:r>
      <w:r>
        <w:fldChar w:fldCharType="begin" w:fldLock="1"/>
      </w:r>
      <w:r>
        <w:instrText xml:space="preserve"> PAGEREF _Toc74553615 \h </w:instrText>
      </w:r>
      <w:r>
        <w:fldChar w:fldCharType="separate"/>
      </w:r>
      <w:r>
        <w:t>63</w:t>
      </w:r>
      <w:r>
        <w:fldChar w:fldCharType="end"/>
      </w:r>
    </w:p>
    <w:p w14:paraId="15CD8D70" w14:textId="560FDEAD" w:rsidR="00531680" w:rsidRPr="007F61BC" w:rsidRDefault="00531680">
      <w:pPr>
        <w:pStyle w:val="TOC4"/>
        <w:rPr>
          <w:rFonts w:ascii="Calibri" w:hAnsi="Calibri"/>
          <w:sz w:val="22"/>
          <w:szCs w:val="22"/>
        </w:rPr>
      </w:pPr>
      <w:r>
        <w:t>9.2.6</w:t>
      </w:r>
      <w:r w:rsidRPr="007F61BC">
        <w:rPr>
          <w:rFonts w:ascii="Calibri" w:hAnsi="Calibri"/>
          <w:sz w:val="22"/>
          <w:szCs w:val="22"/>
        </w:rPr>
        <w:tab/>
      </w:r>
      <w:r>
        <w:t>Perf. part: RRM req. for CSI-RS based L3 measurement in NR [RAN4 WI: NR_CSIRS_L3meas-Perf]</w:t>
      </w:r>
      <w:r>
        <w:tab/>
      </w:r>
      <w:r>
        <w:fldChar w:fldCharType="begin" w:fldLock="1"/>
      </w:r>
      <w:r>
        <w:instrText xml:space="preserve"> PAGEREF _Toc74553616 \h </w:instrText>
      </w:r>
      <w:r>
        <w:fldChar w:fldCharType="separate"/>
      </w:r>
      <w:r>
        <w:t>64</w:t>
      </w:r>
      <w:r>
        <w:fldChar w:fldCharType="end"/>
      </w:r>
    </w:p>
    <w:p w14:paraId="09B7BD09" w14:textId="222EC2BA" w:rsidR="00531680" w:rsidRPr="007F61BC" w:rsidRDefault="00531680">
      <w:pPr>
        <w:pStyle w:val="TOC4"/>
        <w:rPr>
          <w:rFonts w:ascii="Calibri" w:hAnsi="Calibri"/>
          <w:sz w:val="22"/>
          <w:szCs w:val="22"/>
        </w:rPr>
      </w:pPr>
      <w:r>
        <w:t>9.2.7</w:t>
      </w:r>
      <w:r w:rsidRPr="007F61BC">
        <w:rPr>
          <w:rFonts w:ascii="Calibri" w:hAnsi="Calibri"/>
          <w:sz w:val="22"/>
          <w:szCs w:val="22"/>
        </w:rPr>
        <w:tab/>
      </w:r>
      <w:r>
        <w:t>Perf. part: NR RRM enhancement [RAN4 WI: NR_RRM_enh-Perf]</w:t>
      </w:r>
      <w:r>
        <w:tab/>
      </w:r>
      <w:r>
        <w:fldChar w:fldCharType="begin" w:fldLock="1"/>
      </w:r>
      <w:r>
        <w:instrText xml:space="preserve"> PAGEREF _Toc74553617 \h </w:instrText>
      </w:r>
      <w:r>
        <w:fldChar w:fldCharType="separate"/>
      </w:r>
      <w:r>
        <w:t>64</w:t>
      </w:r>
      <w:r>
        <w:fldChar w:fldCharType="end"/>
      </w:r>
    </w:p>
    <w:p w14:paraId="68DBB059" w14:textId="7204709D" w:rsidR="00531680" w:rsidRPr="007F61BC" w:rsidRDefault="00531680">
      <w:pPr>
        <w:pStyle w:val="TOC4"/>
        <w:rPr>
          <w:rFonts w:ascii="Calibri" w:hAnsi="Calibri"/>
          <w:sz w:val="22"/>
          <w:szCs w:val="22"/>
        </w:rPr>
      </w:pPr>
      <w:r>
        <w:t>9.2.8</w:t>
      </w:r>
      <w:r w:rsidRPr="007F61BC">
        <w:rPr>
          <w:rFonts w:ascii="Calibri" w:hAnsi="Calibri"/>
          <w:sz w:val="22"/>
          <w:szCs w:val="22"/>
        </w:rPr>
        <w:tab/>
      </w:r>
      <w:r>
        <w:t>Perf. part: UE Power Saving in NR [RAN4 WI: NR_UE_pow_sav-Perf]</w:t>
      </w:r>
      <w:r>
        <w:tab/>
      </w:r>
      <w:r>
        <w:fldChar w:fldCharType="begin" w:fldLock="1"/>
      </w:r>
      <w:r>
        <w:instrText xml:space="preserve"> PAGEREF _Toc74553618 \h </w:instrText>
      </w:r>
      <w:r>
        <w:fldChar w:fldCharType="separate"/>
      </w:r>
      <w:r>
        <w:t>65</w:t>
      </w:r>
      <w:r>
        <w:fldChar w:fldCharType="end"/>
      </w:r>
    </w:p>
    <w:p w14:paraId="4F093B5F" w14:textId="4E9CE5B6" w:rsidR="00531680" w:rsidRPr="007F61BC" w:rsidRDefault="00531680">
      <w:pPr>
        <w:pStyle w:val="TOC4"/>
        <w:rPr>
          <w:rFonts w:ascii="Calibri" w:hAnsi="Calibri"/>
          <w:sz w:val="22"/>
          <w:szCs w:val="22"/>
        </w:rPr>
      </w:pPr>
      <w:r>
        <w:t>9.2.9</w:t>
      </w:r>
      <w:r w:rsidRPr="007F61BC">
        <w:rPr>
          <w:rFonts w:ascii="Calibri" w:hAnsi="Calibri"/>
          <w:sz w:val="22"/>
          <w:szCs w:val="22"/>
        </w:rPr>
        <w:tab/>
      </w:r>
      <w:r>
        <w:t>Perf. part: 5G V2X with NR sidelink [RAN4 WI: 5G_V2X_NRSL-Perf]</w:t>
      </w:r>
      <w:r>
        <w:tab/>
      </w:r>
      <w:r>
        <w:fldChar w:fldCharType="begin" w:fldLock="1"/>
      </w:r>
      <w:r>
        <w:instrText xml:space="preserve"> PAGEREF _Toc74553619 \h </w:instrText>
      </w:r>
      <w:r>
        <w:fldChar w:fldCharType="separate"/>
      </w:r>
      <w:r>
        <w:t>65</w:t>
      </w:r>
      <w:r>
        <w:fldChar w:fldCharType="end"/>
      </w:r>
    </w:p>
    <w:p w14:paraId="30377AB6" w14:textId="1E56EDF5" w:rsidR="00531680" w:rsidRPr="007F61BC" w:rsidRDefault="00531680">
      <w:pPr>
        <w:pStyle w:val="TOC4"/>
        <w:rPr>
          <w:rFonts w:ascii="Calibri" w:hAnsi="Calibri"/>
          <w:sz w:val="22"/>
          <w:szCs w:val="22"/>
        </w:rPr>
      </w:pPr>
      <w:r>
        <w:t>9.2.10</w:t>
      </w:r>
      <w:r w:rsidRPr="007F61BC">
        <w:rPr>
          <w:rFonts w:ascii="Calibri" w:hAnsi="Calibri"/>
          <w:sz w:val="22"/>
          <w:szCs w:val="22"/>
        </w:rPr>
        <w:tab/>
      </w:r>
      <w:r>
        <w:t>Perf. part: Add support of NR DL 256QAM for FR2 [RAN4 WI: NR_DL256QAM_FR2-Perf]</w:t>
      </w:r>
      <w:r>
        <w:tab/>
      </w:r>
      <w:r>
        <w:fldChar w:fldCharType="begin" w:fldLock="1"/>
      </w:r>
      <w:r>
        <w:instrText xml:space="preserve"> PAGEREF _Toc74553620 \h </w:instrText>
      </w:r>
      <w:r>
        <w:fldChar w:fldCharType="separate"/>
      </w:r>
      <w:r>
        <w:t>65</w:t>
      </w:r>
      <w:r>
        <w:fldChar w:fldCharType="end"/>
      </w:r>
    </w:p>
    <w:p w14:paraId="5B6B71BB" w14:textId="694CF100" w:rsidR="00531680" w:rsidRPr="007F61BC" w:rsidRDefault="00531680">
      <w:pPr>
        <w:pStyle w:val="TOC4"/>
        <w:rPr>
          <w:rFonts w:ascii="Calibri" w:hAnsi="Calibri"/>
          <w:sz w:val="22"/>
          <w:szCs w:val="22"/>
        </w:rPr>
      </w:pPr>
      <w:r>
        <w:t>9.2.11</w:t>
      </w:r>
      <w:r w:rsidRPr="007F61BC">
        <w:rPr>
          <w:rFonts w:ascii="Calibri" w:hAnsi="Calibri"/>
          <w:sz w:val="22"/>
          <w:szCs w:val="22"/>
        </w:rPr>
        <w:tab/>
      </w:r>
      <w:r>
        <w:t>Perf. part: Physical Layer Enh. for NR URLLC [RAN4 WI: NR_L1enh_URLLC-Perf]</w:t>
      </w:r>
      <w:r>
        <w:tab/>
      </w:r>
      <w:r>
        <w:fldChar w:fldCharType="begin" w:fldLock="1"/>
      </w:r>
      <w:r>
        <w:instrText xml:space="preserve"> PAGEREF _Toc74553621 \h </w:instrText>
      </w:r>
      <w:r>
        <w:fldChar w:fldCharType="separate"/>
      </w:r>
      <w:r>
        <w:t>66</w:t>
      </w:r>
      <w:r>
        <w:fldChar w:fldCharType="end"/>
      </w:r>
    </w:p>
    <w:p w14:paraId="43F6F610" w14:textId="09A7E162" w:rsidR="00531680" w:rsidRPr="007F61BC" w:rsidRDefault="00531680">
      <w:pPr>
        <w:pStyle w:val="TOC4"/>
        <w:rPr>
          <w:rFonts w:ascii="Calibri" w:hAnsi="Calibri"/>
          <w:sz w:val="22"/>
          <w:szCs w:val="22"/>
        </w:rPr>
      </w:pPr>
      <w:r>
        <w:t>9.2.12</w:t>
      </w:r>
      <w:r w:rsidRPr="007F61BC">
        <w:rPr>
          <w:rFonts w:ascii="Calibri" w:hAnsi="Calibri"/>
          <w:sz w:val="22"/>
          <w:szCs w:val="22"/>
        </w:rPr>
        <w:tab/>
      </w:r>
      <w:r>
        <w:t>Perf. part: NR perf. requirement enh. [RAN4 WI: NR_perf_enh-Perf]</w:t>
      </w:r>
      <w:r>
        <w:tab/>
      </w:r>
      <w:r>
        <w:fldChar w:fldCharType="begin" w:fldLock="1"/>
      </w:r>
      <w:r>
        <w:instrText xml:space="preserve"> PAGEREF _Toc74553622 \h </w:instrText>
      </w:r>
      <w:r>
        <w:fldChar w:fldCharType="separate"/>
      </w:r>
      <w:r>
        <w:t>66</w:t>
      </w:r>
      <w:r>
        <w:fldChar w:fldCharType="end"/>
      </w:r>
    </w:p>
    <w:p w14:paraId="744AA990" w14:textId="4BBF18F9" w:rsidR="00531680" w:rsidRPr="007F61BC" w:rsidRDefault="00531680">
      <w:pPr>
        <w:pStyle w:val="TOC3"/>
        <w:rPr>
          <w:rFonts w:ascii="Calibri" w:hAnsi="Calibri"/>
          <w:sz w:val="22"/>
          <w:szCs w:val="22"/>
        </w:rPr>
      </w:pPr>
      <w:r>
        <w:t>9.3</w:t>
      </w:r>
      <w:r w:rsidRPr="007F61BC">
        <w:rPr>
          <w:rFonts w:ascii="Calibri" w:hAnsi="Calibri"/>
          <w:sz w:val="22"/>
          <w:szCs w:val="22"/>
        </w:rPr>
        <w:tab/>
      </w:r>
      <w:r>
        <w:t>Closed REL-16 NR or NR+LTE SIs</w:t>
      </w:r>
      <w:r>
        <w:tab/>
      </w:r>
      <w:r>
        <w:fldChar w:fldCharType="begin" w:fldLock="1"/>
      </w:r>
      <w:r>
        <w:instrText xml:space="preserve"> PAGEREF _Toc74553623 \h </w:instrText>
      </w:r>
      <w:r>
        <w:fldChar w:fldCharType="separate"/>
      </w:r>
      <w:r>
        <w:t>66</w:t>
      </w:r>
      <w:r>
        <w:fldChar w:fldCharType="end"/>
      </w:r>
    </w:p>
    <w:p w14:paraId="6F57ECC6" w14:textId="20233F64" w:rsidR="00531680" w:rsidRPr="007F61BC" w:rsidRDefault="00531680">
      <w:pPr>
        <w:pStyle w:val="TOC3"/>
        <w:rPr>
          <w:rFonts w:ascii="Calibri" w:hAnsi="Calibri"/>
          <w:sz w:val="22"/>
          <w:szCs w:val="22"/>
        </w:rPr>
      </w:pPr>
      <w:r>
        <w:t>9.4</w:t>
      </w:r>
      <w:r w:rsidRPr="007F61BC">
        <w:rPr>
          <w:rFonts w:ascii="Calibri" w:hAnsi="Calibri"/>
          <w:sz w:val="22"/>
          <w:szCs w:val="22"/>
        </w:rPr>
        <w:tab/>
      </w:r>
      <w:r>
        <w:t>Closed REL-16 NR or NR+LTE WIs</w:t>
      </w:r>
      <w:r>
        <w:tab/>
      </w:r>
      <w:r>
        <w:fldChar w:fldCharType="begin" w:fldLock="1"/>
      </w:r>
      <w:r>
        <w:instrText xml:space="preserve"> PAGEREF _Toc74553624 \h </w:instrText>
      </w:r>
      <w:r>
        <w:fldChar w:fldCharType="separate"/>
      </w:r>
      <w:r>
        <w:t>67</w:t>
      </w:r>
      <w:r>
        <w:fldChar w:fldCharType="end"/>
      </w:r>
    </w:p>
    <w:p w14:paraId="1B2364B0" w14:textId="2D337CAD" w:rsidR="00531680" w:rsidRPr="007F61BC" w:rsidRDefault="00531680">
      <w:pPr>
        <w:pStyle w:val="TOC3"/>
        <w:rPr>
          <w:rFonts w:ascii="Calibri" w:hAnsi="Calibri"/>
          <w:sz w:val="22"/>
          <w:szCs w:val="22"/>
        </w:rPr>
      </w:pPr>
      <w:r>
        <w:t>9.5</w:t>
      </w:r>
      <w:r w:rsidRPr="007F61BC">
        <w:rPr>
          <w:rFonts w:ascii="Calibri" w:hAnsi="Calibri"/>
          <w:sz w:val="22"/>
          <w:szCs w:val="22"/>
        </w:rPr>
        <w:tab/>
      </w:r>
      <w:r>
        <w:t>Small Technical Enh. and Improvements for REL-16 [TEI16]</w:t>
      </w:r>
      <w:r>
        <w:tab/>
      </w:r>
      <w:r>
        <w:fldChar w:fldCharType="begin" w:fldLock="1"/>
      </w:r>
      <w:r>
        <w:instrText xml:space="preserve"> PAGEREF _Toc74553625 \h </w:instrText>
      </w:r>
      <w:r>
        <w:fldChar w:fldCharType="separate"/>
      </w:r>
      <w:r>
        <w:t>71</w:t>
      </w:r>
      <w:r>
        <w:fldChar w:fldCharType="end"/>
      </w:r>
    </w:p>
    <w:p w14:paraId="37DA780C" w14:textId="46AA5EA9" w:rsidR="00531680" w:rsidRPr="007F61BC" w:rsidRDefault="00531680">
      <w:pPr>
        <w:pStyle w:val="TOC3"/>
        <w:rPr>
          <w:rFonts w:ascii="Calibri" w:hAnsi="Calibri"/>
          <w:sz w:val="22"/>
          <w:szCs w:val="22"/>
        </w:rPr>
      </w:pPr>
      <w:r>
        <w:t>9.6</w:t>
      </w:r>
      <w:r w:rsidRPr="007F61BC">
        <w:rPr>
          <w:rFonts w:ascii="Calibri" w:hAnsi="Calibri"/>
          <w:sz w:val="22"/>
          <w:szCs w:val="22"/>
        </w:rPr>
        <w:tab/>
      </w:r>
      <w:r>
        <w:t>Open REL-17 NR or NR+LTE SIs</w:t>
      </w:r>
      <w:r>
        <w:tab/>
      </w:r>
      <w:r>
        <w:fldChar w:fldCharType="begin" w:fldLock="1"/>
      </w:r>
      <w:r>
        <w:instrText xml:space="preserve"> PAGEREF _Toc74553626 \h </w:instrText>
      </w:r>
      <w:r>
        <w:fldChar w:fldCharType="separate"/>
      </w:r>
      <w:r>
        <w:t>77</w:t>
      </w:r>
      <w:r>
        <w:fldChar w:fldCharType="end"/>
      </w:r>
    </w:p>
    <w:p w14:paraId="533C4278" w14:textId="2520B9FC" w:rsidR="00531680" w:rsidRPr="007F61BC" w:rsidRDefault="00531680">
      <w:pPr>
        <w:pStyle w:val="TOC4"/>
        <w:rPr>
          <w:rFonts w:ascii="Calibri" w:hAnsi="Calibri"/>
          <w:sz w:val="22"/>
          <w:szCs w:val="22"/>
        </w:rPr>
      </w:pPr>
      <w:r>
        <w:t>9.6.1</w:t>
      </w:r>
      <w:r w:rsidRPr="007F61BC">
        <w:rPr>
          <w:rFonts w:ascii="Calibri" w:hAnsi="Calibri"/>
          <w:sz w:val="22"/>
          <w:szCs w:val="22"/>
        </w:rPr>
        <w:tab/>
      </w:r>
      <w:r>
        <w:t>Study on 6 GHz for LTE and NR in Lic. and Unlic. Operations [RAN SI: FS_6GHz_LTE_NR]</w:t>
      </w:r>
      <w:r>
        <w:tab/>
      </w:r>
      <w:r>
        <w:fldChar w:fldCharType="begin" w:fldLock="1"/>
      </w:r>
      <w:r>
        <w:instrText xml:space="preserve"> PAGEREF _Toc74553627 \h </w:instrText>
      </w:r>
      <w:r>
        <w:fldChar w:fldCharType="separate"/>
      </w:r>
      <w:r>
        <w:t>77</w:t>
      </w:r>
      <w:r>
        <w:fldChar w:fldCharType="end"/>
      </w:r>
    </w:p>
    <w:p w14:paraId="49CED4D4" w14:textId="1326599E" w:rsidR="00531680" w:rsidRPr="007F61BC" w:rsidRDefault="00531680">
      <w:pPr>
        <w:pStyle w:val="TOC4"/>
        <w:rPr>
          <w:rFonts w:ascii="Calibri" w:hAnsi="Calibri"/>
          <w:sz w:val="22"/>
          <w:szCs w:val="22"/>
        </w:rPr>
      </w:pPr>
      <w:r>
        <w:t>9.6.2</w:t>
      </w:r>
      <w:r w:rsidRPr="007F61BC">
        <w:rPr>
          <w:rFonts w:ascii="Calibri" w:hAnsi="Calibri"/>
          <w:sz w:val="22"/>
          <w:szCs w:val="22"/>
        </w:rPr>
        <w:tab/>
      </w:r>
      <w:r>
        <w:t>Study on scenarios and req. of in-/partial-/out-of-coverage NR pos. use cases [RAN SI: FS_NR_pos_cov]</w:t>
      </w:r>
      <w:r>
        <w:tab/>
      </w:r>
      <w:r>
        <w:fldChar w:fldCharType="begin" w:fldLock="1"/>
      </w:r>
      <w:r>
        <w:instrText xml:space="preserve"> PAGEREF _Toc74553628 \h </w:instrText>
      </w:r>
      <w:r>
        <w:fldChar w:fldCharType="separate"/>
      </w:r>
      <w:r>
        <w:t>79</w:t>
      </w:r>
      <w:r>
        <w:fldChar w:fldCharType="end"/>
      </w:r>
    </w:p>
    <w:p w14:paraId="1EC79DB0" w14:textId="54269A4D" w:rsidR="00531680" w:rsidRPr="007F61BC" w:rsidRDefault="00531680">
      <w:pPr>
        <w:pStyle w:val="TOC4"/>
        <w:rPr>
          <w:rFonts w:ascii="Calibri" w:hAnsi="Calibri"/>
          <w:sz w:val="22"/>
          <w:szCs w:val="22"/>
        </w:rPr>
      </w:pPr>
      <w:r>
        <w:t>9.6.3</w:t>
      </w:r>
      <w:r w:rsidRPr="007F61BC">
        <w:rPr>
          <w:rFonts w:ascii="Calibri" w:hAnsi="Calibri"/>
          <w:sz w:val="22"/>
          <w:szCs w:val="22"/>
        </w:rPr>
        <w:tab/>
      </w:r>
      <w:r>
        <w:t>Study on NR pos. enh. [RAN1 SI: FS_NR_pos_enh]</w:t>
      </w:r>
      <w:r>
        <w:tab/>
      </w:r>
      <w:r>
        <w:fldChar w:fldCharType="begin" w:fldLock="1"/>
      </w:r>
      <w:r>
        <w:instrText xml:space="preserve"> PAGEREF _Toc74553629 \h </w:instrText>
      </w:r>
      <w:r>
        <w:fldChar w:fldCharType="separate"/>
      </w:r>
      <w:r>
        <w:t>83</w:t>
      </w:r>
      <w:r>
        <w:fldChar w:fldCharType="end"/>
      </w:r>
    </w:p>
    <w:p w14:paraId="6AF92627" w14:textId="7A9EFADE" w:rsidR="00531680" w:rsidRPr="007F61BC" w:rsidRDefault="00531680">
      <w:pPr>
        <w:pStyle w:val="TOC4"/>
        <w:rPr>
          <w:rFonts w:ascii="Calibri" w:hAnsi="Calibri"/>
          <w:sz w:val="22"/>
          <w:szCs w:val="22"/>
        </w:rPr>
      </w:pPr>
      <w:r>
        <w:t>9.6.4</w:t>
      </w:r>
      <w:r w:rsidRPr="007F61BC">
        <w:rPr>
          <w:rFonts w:ascii="Calibri" w:hAnsi="Calibri"/>
          <w:sz w:val="22"/>
          <w:szCs w:val="22"/>
        </w:rPr>
        <w:tab/>
      </w:r>
      <w:r>
        <w:t>Study on support of reduced capab. NR devices [RAN1 SI: FS_NR_redcap]</w:t>
      </w:r>
      <w:r>
        <w:tab/>
      </w:r>
      <w:r>
        <w:fldChar w:fldCharType="begin" w:fldLock="1"/>
      </w:r>
      <w:r>
        <w:instrText xml:space="preserve"> PAGEREF _Toc74553630 \h </w:instrText>
      </w:r>
      <w:r>
        <w:fldChar w:fldCharType="separate"/>
      </w:r>
      <w:r>
        <w:t>84</w:t>
      </w:r>
      <w:r>
        <w:fldChar w:fldCharType="end"/>
      </w:r>
    </w:p>
    <w:p w14:paraId="73398F5D" w14:textId="65BC8F6E" w:rsidR="00531680" w:rsidRPr="007F61BC" w:rsidRDefault="00531680">
      <w:pPr>
        <w:pStyle w:val="TOC4"/>
        <w:rPr>
          <w:rFonts w:ascii="Calibri" w:hAnsi="Calibri"/>
          <w:sz w:val="22"/>
          <w:szCs w:val="22"/>
        </w:rPr>
      </w:pPr>
      <w:r>
        <w:t>9.6.5</w:t>
      </w:r>
      <w:r w:rsidRPr="007F61BC">
        <w:rPr>
          <w:rFonts w:ascii="Calibri" w:hAnsi="Calibri"/>
          <w:sz w:val="22"/>
          <w:szCs w:val="22"/>
        </w:rPr>
        <w:tab/>
      </w:r>
      <w:r>
        <w:t>Study on XR evaluations for NR [RAN1 SI: FS_NR_XR_eval]</w:t>
      </w:r>
      <w:r>
        <w:tab/>
      </w:r>
      <w:r>
        <w:fldChar w:fldCharType="begin" w:fldLock="1"/>
      </w:r>
      <w:r>
        <w:instrText xml:space="preserve"> PAGEREF _Toc74553631 \h </w:instrText>
      </w:r>
      <w:r>
        <w:fldChar w:fldCharType="separate"/>
      </w:r>
      <w:r>
        <w:t>85</w:t>
      </w:r>
      <w:r>
        <w:fldChar w:fldCharType="end"/>
      </w:r>
    </w:p>
    <w:p w14:paraId="023DE3E4" w14:textId="1D538EC1" w:rsidR="00531680" w:rsidRPr="007F61BC" w:rsidRDefault="00531680">
      <w:pPr>
        <w:pStyle w:val="TOC4"/>
        <w:rPr>
          <w:rFonts w:ascii="Calibri" w:hAnsi="Calibri"/>
          <w:sz w:val="22"/>
          <w:szCs w:val="22"/>
        </w:rPr>
      </w:pPr>
      <w:r>
        <w:t>9.6.6</w:t>
      </w:r>
      <w:r w:rsidRPr="007F61BC">
        <w:rPr>
          <w:rFonts w:ascii="Calibri" w:hAnsi="Calibri"/>
          <w:sz w:val="22"/>
          <w:szCs w:val="22"/>
        </w:rPr>
        <w:tab/>
      </w:r>
      <w:r>
        <w:t>Study on NR Sidelink relay [RAN2 SI: FS_NR_SL_relay]</w:t>
      </w:r>
      <w:r>
        <w:tab/>
      </w:r>
      <w:r>
        <w:fldChar w:fldCharType="begin" w:fldLock="1"/>
      </w:r>
      <w:r>
        <w:instrText xml:space="preserve"> PAGEREF _Toc74553632 \h </w:instrText>
      </w:r>
      <w:r>
        <w:fldChar w:fldCharType="separate"/>
      </w:r>
      <w:r>
        <w:t>85</w:t>
      </w:r>
      <w:r>
        <w:fldChar w:fldCharType="end"/>
      </w:r>
    </w:p>
    <w:p w14:paraId="1B5C541C" w14:textId="234925EB" w:rsidR="00531680" w:rsidRPr="007F61BC" w:rsidRDefault="00531680">
      <w:pPr>
        <w:pStyle w:val="TOC4"/>
        <w:rPr>
          <w:rFonts w:ascii="Calibri" w:hAnsi="Calibri"/>
          <w:sz w:val="22"/>
          <w:szCs w:val="22"/>
        </w:rPr>
      </w:pPr>
      <w:r>
        <w:t>9.6.7</w:t>
      </w:r>
      <w:r w:rsidRPr="007F61BC">
        <w:rPr>
          <w:rFonts w:ascii="Calibri" w:hAnsi="Calibri"/>
          <w:sz w:val="22"/>
          <w:szCs w:val="22"/>
        </w:rPr>
        <w:tab/>
      </w:r>
      <w:r>
        <w:t>Study on enh. of RAN slicing for NR [RAN2 SI: FS_NR_slice]</w:t>
      </w:r>
      <w:r>
        <w:tab/>
      </w:r>
      <w:r>
        <w:fldChar w:fldCharType="begin" w:fldLock="1"/>
      </w:r>
      <w:r>
        <w:instrText xml:space="preserve"> PAGEREF _Toc74553633 \h </w:instrText>
      </w:r>
      <w:r>
        <w:fldChar w:fldCharType="separate"/>
      </w:r>
      <w:r>
        <w:t>86</w:t>
      </w:r>
      <w:r>
        <w:fldChar w:fldCharType="end"/>
      </w:r>
    </w:p>
    <w:p w14:paraId="40136514" w14:textId="51E1BEA2" w:rsidR="00531680" w:rsidRPr="007F61BC" w:rsidRDefault="00531680">
      <w:pPr>
        <w:pStyle w:val="TOC4"/>
        <w:rPr>
          <w:rFonts w:ascii="Calibri" w:hAnsi="Calibri"/>
          <w:sz w:val="22"/>
          <w:szCs w:val="22"/>
        </w:rPr>
      </w:pPr>
      <w:r>
        <w:t>9.6.8</w:t>
      </w:r>
      <w:r w:rsidRPr="007F61BC">
        <w:rPr>
          <w:rFonts w:ascii="Calibri" w:hAnsi="Calibri"/>
          <w:sz w:val="22"/>
          <w:szCs w:val="22"/>
        </w:rPr>
        <w:tab/>
      </w:r>
      <w:r>
        <w:t>Study on NR QoE management and optimizations for div. services [RAN3 SI: FS_NR_QoE]</w:t>
      </w:r>
      <w:r>
        <w:tab/>
      </w:r>
      <w:r>
        <w:fldChar w:fldCharType="begin" w:fldLock="1"/>
      </w:r>
      <w:r>
        <w:instrText xml:space="preserve"> PAGEREF _Toc74553634 \h </w:instrText>
      </w:r>
      <w:r>
        <w:fldChar w:fldCharType="separate"/>
      </w:r>
      <w:r>
        <w:t>86</w:t>
      </w:r>
      <w:r>
        <w:fldChar w:fldCharType="end"/>
      </w:r>
    </w:p>
    <w:p w14:paraId="431995DE" w14:textId="079A12AF" w:rsidR="00531680" w:rsidRPr="007F61BC" w:rsidRDefault="00531680">
      <w:pPr>
        <w:pStyle w:val="TOC4"/>
        <w:rPr>
          <w:rFonts w:ascii="Calibri" w:hAnsi="Calibri"/>
          <w:sz w:val="22"/>
          <w:szCs w:val="22"/>
        </w:rPr>
      </w:pPr>
      <w:r>
        <w:lastRenderedPageBreak/>
        <w:t>9.6.9</w:t>
      </w:r>
      <w:r w:rsidRPr="007F61BC">
        <w:rPr>
          <w:rFonts w:ascii="Calibri" w:hAnsi="Calibri"/>
          <w:sz w:val="22"/>
          <w:szCs w:val="22"/>
        </w:rPr>
        <w:tab/>
      </w:r>
      <w:r>
        <w:t>Study on enhanced test methods for FR2 NR UEs [RAN4 SI: FS_FR2_enhTestMethods]</w:t>
      </w:r>
      <w:r>
        <w:tab/>
      </w:r>
      <w:r>
        <w:fldChar w:fldCharType="begin" w:fldLock="1"/>
      </w:r>
      <w:r>
        <w:instrText xml:space="preserve"> PAGEREF _Toc74553635 \h </w:instrText>
      </w:r>
      <w:r>
        <w:fldChar w:fldCharType="separate"/>
      </w:r>
      <w:r>
        <w:t>87</w:t>
      </w:r>
      <w:r>
        <w:fldChar w:fldCharType="end"/>
      </w:r>
    </w:p>
    <w:p w14:paraId="47974B2D" w14:textId="589D112A" w:rsidR="00531680" w:rsidRPr="007F61BC" w:rsidRDefault="00531680">
      <w:pPr>
        <w:pStyle w:val="TOC4"/>
        <w:rPr>
          <w:rFonts w:ascii="Calibri" w:hAnsi="Calibri"/>
          <w:sz w:val="22"/>
          <w:szCs w:val="22"/>
        </w:rPr>
      </w:pPr>
      <w:r>
        <w:t>9.6.10</w:t>
      </w:r>
      <w:r w:rsidRPr="007F61BC">
        <w:rPr>
          <w:rFonts w:ascii="Calibri" w:hAnsi="Calibri"/>
          <w:sz w:val="22"/>
          <w:szCs w:val="22"/>
        </w:rPr>
        <w:tab/>
      </w:r>
      <w:r>
        <w:t>Study on IMT param. for 6.425-7.025GHz, 7.025-7.125GHz and 10.0-10.5GHz [RAN4 SI: FS_NR_IMT_param]</w:t>
      </w:r>
      <w:r>
        <w:tab/>
      </w:r>
      <w:r>
        <w:fldChar w:fldCharType="begin" w:fldLock="1"/>
      </w:r>
      <w:r>
        <w:instrText xml:space="preserve"> PAGEREF _Toc74553636 \h </w:instrText>
      </w:r>
      <w:r>
        <w:fldChar w:fldCharType="separate"/>
      </w:r>
      <w:r>
        <w:t>88</w:t>
      </w:r>
      <w:r>
        <w:fldChar w:fldCharType="end"/>
      </w:r>
    </w:p>
    <w:p w14:paraId="122BDBE9" w14:textId="284BECF1" w:rsidR="00531680" w:rsidRPr="007F61BC" w:rsidRDefault="00531680">
      <w:pPr>
        <w:pStyle w:val="TOC4"/>
        <w:rPr>
          <w:rFonts w:ascii="Calibri" w:hAnsi="Calibri"/>
          <w:sz w:val="22"/>
          <w:szCs w:val="22"/>
        </w:rPr>
      </w:pPr>
      <w:r>
        <w:t>9.6.11</w:t>
      </w:r>
      <w:r w:rsidRPr="007F61BC">
        <w:rPr>
          <w:rFonts w:ascii="Calibri" w:hAnsi="Calibri"/>
          <w:sz w:val="22"/>
          <w:szCs w:val="22"/>
        </w:rPr>
        <w:tab/>
      </w:r>
      <w:r>
        <w:t>Study on supporting NR from 52.6 GHz to 71 GHz [RAN1 SI: FS_NR_52_to_71GHz]</w:t>
      </w:r>
      <w:r>
        <w:tab/>
      </w:r>
      <w:r>
        <w:fldChar w:fldCharType="begin" w:fldLock="1"/>
      </w:r>
      <w:r>
        <w:instrText xml:space="preserve"> PAGEREF _Toc74553637 \h </w:instrText>
      </w:r>
      <w:r>
        <w:fldChar w:fldCharType="separate"/>
      </w:r>
      <w:r>
        <w:t>89</w:t>
      </w:r>
      <w:r>
        <w:fldChar w:fldCharType="end"/>
      </w:r>
    </w:p>
    <w:p w14:paraId="37A035F6" w14:textId="13AB4871" w:rsidR="00531680" w:rsidRPr="007F61BC" w:rsidRDefault="00531680">
      <w:pPr>
        <w:pStyle w:val="TOC4"/>
        <w:rPr>
          <w:rFonts w:ascii="Calibri" w:hAnsi="Calibri"/>
          <w:sz w:val="22"/>
          <w:szCs w:val="22"/>
        </w:rPr>
      </w:pPr>
      <w:r>
        <w:t>9.6.12</w:t>
      </w:r>
      <w:r w:rsidRPr="007F61BC">
        <w:rPr>
          <w:rFonts w:ascii="Calibri" w:hAnsi="Calibri"/>
          <w:sz w:val="22"/>
          <w:szCs w:val="22"/>
        </w:rPr>
        <w:tab/>
      </w:r>
      <w:r>
        <w:t>Study on enh. for data collection for NR and ENDC [RAN3 SI: FS_NR_ENDC_data_collect]</w:t>
      </w:r>
      <w:r>
        <w:tab/>
      </w:r>
      <w:r>
        <w:fldChar w:fldCharType="begin" w:fldLock="1"/>
      </w:r>
      <w:r>
        <w:instrText xml:space="preserve"> PAGEREF _Toc74553638 \h </w:instrText>
      </w:r>
      <w:r>
        <w:fldChar w:fldCharType="separate"/>
      </w:r>
      <w:r>
        <w:t>90</w:t>
      </w:r>
      <w:r>
        <w:fldChar w:fldCharType="end"/>
      </w:r>
    </w:p>
    <w:p w14:paraId="184300AD" w14:textId="5B36C14A" w:rsidR="00531680" w:rsidRPr="007F61BC" w:rsidRDefault="00531680">
      <w:pPr>
        <w:pStyle w:val="TOC4"/>
        <w:rPr>
          <w:rFonts w:ascii="Calibri" w:hAnsi="Calibri"/>
          <w:sz w:val="22"/>
          <w:szCs w:val="22"/>
        </w:rPr>
      </w:pPr>
      <w:r>
        <w:t>9.6.13</w:t>
      </w:r>
      <w:r w:rsidRPr="007F61BC">
        <w:rPr>
          <w:rFonts w:ascii="Calibri" w:hAnsi="Calibri"/>
          <w:sz w:val="22"/>
          <w:szCs w:val="22"/>
        </w:rPr>
        <w:tab/>
      </w:r>
      <w:r>
        <w:t>Study on HPUE operation for fixed-wireless/vehicle-mounted use cases in LTE bands 5/12, NR band n71 [RAN4 SI: FS_LTE_NR_HPUE_FWVM]</w:t>
      </w:r>
      <w:r>
        <w:tab/>
      </w:r>
      <w:r>
        <w:fldChar w:fldCharType="begin" w:fldLock="1"/>
      </w:r>
      <w:r>
        <w:instrText xml:space="preserve"> PAGEREF _Toc74553639 \h </w:instrText>
      </w:r>
      <w:r>
        <w:fldChar w:fldCharType="separate"/>
      </w:r>
      <w:r>
        <w:t>90</w:t>
      </w:r>
      <w:r>
        <w:fldChar w:fldCharType="end"/>
      </w:r>
    </w:p>
    <w:p w14:paraId="5D7DAC4F" w14:textId="6DD4ECC1" w:rsidR="00531680" w:rsidRPr="007F61BC" w:rsidRDefault="00531680">
      <w:pPr>
        <w:pStyle w:val="TOC4"/>
        <w:rPr>
          <w:rFonts w:ascii="Calibri" w:hAnsi="Calibri"/>
          <w:sz w:val="22"/>
          <w:szCs w:val="22"/>
        </w:rPr>
      </w:pPr>
      <w:r>
        <w:t>9.6.14</w:t>
      </w:r>
      <w:r w:rsidRPr="007F61BC">
        <w:rPr>
          <w:rFonts w:ascii="Calibri" w:hAnsi="Calibri"/>
          <w:sz w:val="22"/>
          <w:szCs w:val="22"/>
        </w:rPr>
        <w:tab/>
      </w:r>
      <w:r>
        <w:t>Study on eff. utilization of lic. spectrum that is not aligned with existing NR CH BW [RAN4 SI: FS_NR_eff_BW_util]</w:t>
      </w:r>
      <w:r>
        <w:tab/>
      </w:r>
      <w:r>
        <w:fldChar w:fldCharType="begin" w:fldLock="1"/>
      </w:r>
      <w:r>
        <w:instrText xml:space="preserve"> PAGEREF _Toc74553640 \h </w:instrText>
      </w:r>
      <w:r>
        <w:fldChar w:fldCharType="separate"/>
      </w:r>
      <w:r>
        <w:t>91</w:t>
      </w:r>
      <w:r>
        <w:fldChar w:fldCharType="end"/>
      </w:r>
    </w:p>
    <w:p w14:paraId="39484D22" w14:textId="31BFB38C" w:rsidR="00531680" w:rsidRPr="007F61BC" w:rsidRDefault="00531680">
      <w:pPr>
        <w:pStyle w:val="TOC4"/>
        <w:rPr>
          <w:rFonts w:ascii="Calibri" w:hAnsi="Calibri"/>
          <w:sz w:val="22"/>
          <w:szCs w:val="22"/>
        </w:rPr>
      </w:pPr>
      <w:r>
        <w:t>9.6.15</w:t>
      </w:r>
      <w:r w:rsidRPr="007F61BC">
        <w:rPr>
          <w:rFonts w:ascii="Calibri" w:hAnsi="Calibri"/>
          <w:sz w:val="22"/>
          <w:szCs w:val="22"/>
        </w:rPr>
        <w:tab/>
      </w:r>
      <w:r>
        <w:t>Study on HPUE(PC2) for one NR FDD band [New RAN4 SI: FS_NR_PC2_UE_FDD]</w:t>
      </w:r>
      <w:r>
        <w:tab/>
      </w:r>
      <w:r>
        <w:fldChar w:fldCharType="begin" w:fldLock="1"/>
      </w:r>
      <w:r>
        <w:instrText xml:space="preserve"> PAGEREF _Toc74553641 \h </w:instrText>
      </w:r>
      <w:r>
        <w:fldChar w:fldCharType="separate"/>
      </w:r>
      <w:r>
        <w:t>91</w:t>
      </w:r>
      <w:r>
        <w:fldChar w:fldCharType="end"/>
      </w:r>
    </w:p>
    <w:p w14:paraId="25C3E38D" w14:textId="3F97D8BF" w:rsidR="00531680" w:rsidRPr="007F61BC" w:rsidRDefault="00531680">
      <w:pPr>
        <w:pStyle w:val="TOC4"/>
        <w:rPr>
          <w:rFonts w:ascii="Calibri" w:hAnsi="Calibri"/>
          <w:sz w:val="22"/>
          <w:szCs w:val="22"/>
        </w:rPr>
      </w:pPr>
      <w:r>
        <w:t>9.6.16</w:t>
      </w:r>
      <w:r w:rsidRPr="007F61BC">
        <w:rPr>
          <w:rFonts w:ascii="Calibri" w:hAnsi="Calibri"/>
          <w:sz w:val="22"/>
          <w:szCs w:val="22"/>
        </w:rPr>
        <w:tab/>
      </w:r>
      <w:r>
        <w:t>Study on ext. 600MHz NR band [New RAN4 SI: FS_NR_600MHz_ext]</w:t>
      </w:r>
      <w:r>
        <w:tab/>
      </w:r>
      <w:r>
        <w:fldChar w:fldCharType="begin" w:fldLock="1"/>
      </w:r>
      <w:r>
        <w:instrText xml:space="preserve"> PAGEREF _Toc74553642 \h </w:instrText>
      </w:r>
      <w:r>
        <w:fldChar w:fldCharType="separate"/>
      </w:r>
      <w:r>
        <w:t>91</w:t>
      </w:r>
      <w:r>
        <w:fldChar w:fldCharType="end"/>
      </w:r>
    </w:p>
    <w:p w14:paraId="66FD55A9" w14:textId="0DB50317" w:rsidR="00531680" w:rsidRPr="007F61BC" w:rsidRDefault="00531680">
      <w:pPr>
        <w:pStyle w:val="TOC3"/>
        <w:rPr>
          <w:rFonts w:ascii="Calibri" w:hAnsi="Calibri"/>
          <w:sz w:val="22"/>
          <w:szCs w:val="22"/>
        </w:rPr>
      </w:pPr>
      <w:r>
        <w:t>9.7</w:t>
      </w:r>
      <w:r w:rsidRPr="007F61BC">
        <w:rPr>
          <w:rFonts w:ascii="Calibri" w:hAnsi="Calibri"/>
          <w:sz w:val="22"/>
          <w:szCs w:val="22"/>
        </w:rPr>
        <w:tab/>
      </w:r>
      <w:r>
        <w:t>Open REL-17 NR or NR+LTE WIs (not spectrum related)</w:t>
      </w:r>
      <w:r>
        <w:tab/>
      </w:r>
      <w:r>
        <w:fldChar w:fldCharType="begin" w:fldLock="1"/>
      </w:r>
      <w:r>
        <w:instrText xml:space="preserve"> PAGEREF _Toc74553643 \h </w:instrText>
      </w:r>
      <w:r>
        <w:fldChar w:fldCharType="separate"/>
      </w:r>
      <w:r>
        <w:t>92</w:t>
      </w:r>
      <w:r>
        <w:fldChar w:fldCharType="end"/>
      </w:r>
    </w:p>
    <w:p w14:paraId="1FCC3280" w14:textId="3DBAA892" w:rsidR="00531680" w:rsidRPr="007F61BC" w:rsidRDefault="00531680">
      <w:pPr>
        <w:pStyle w:val="TOC4"/>
        <w:rPr>
          <w:rFonts w:ascii="Calibri" w:hAnsi="Calibri"/>
          <w:sz w:val="22"/>
          <w:szCs w:val="22"/>
        </w:rPr>
      </w:pPr>
      <w:r>
        <w:t>9.7.1</w:t>
      </w:r>
      <w:r w:rsidRPr="007F61BC">
        <w:rPr>
          <w:rFonts w:ascii="Calibri" w:hAnsi="Calibri"/>
          <w:sz w:val="22"/>
          <w:szCs w:val="22"/>
        </w:rPr>
        <w:tab/>
      </w:r>
      <w:r>
        <w:t>Further enhancements on MIMO for NR [RAN1 WI: NR_feMIMO]</w:t>
      </w:r>
      <w:r>
        <w:tab/>
      </w:r>
      <w:r>
        <w:fldChar w:fldCharType="begin" w:fldLock="1"/>
      </w:r>
      <w:r>
        <w:instrText xml:space="preserve"> PAGEREF _Toc74553644 \h </w:instrText>
      </w:r>
      <w:r>
        <w:fldChar w:fldCharType="separate"/>
      </w:r>
      <w:r>
        <w:t>92</w:t>
      </w:r>
      <w:r>
        <w:fldChar w:fldCharType="end"/>
      </w:r>
    </w:p>
    <w:p w14:paraId="77BA26DF" w14:textId="67ED2597" w:rsidR="00531680" w:rsidRPr="007F61BC" w:rsidRDefault="00531680">
      <w:pPr>
        <w:pStyle w:val="TOC4"/>
        <w:rPr>
          <w:rFonts w:ascii="Calibri" w:hAnsi="Calibri"/>
          <w:sz w:val="22"/>
          <w:szCs w:val="22"/>
        </w:rPr>
      </w:pPr>
      <w:r>
        <w:t>9.7.2</w:t>
      </w:r>
      <w:r w:rsidRPr="007F61BC">
        <w:rPr>
          <w:rFonts w:ascii="Calibri" w:hAnsi="Calibri"/>
          <w:sz w:val="22"/>
          <w:szCs w:val="22"/>
        </w:rPr>
        <w:tab/>
      </w:r>
      <w:r>
        <w:t>Ext. current NR operation to 71GHz [RAN1 WI: NR_ext_to_71GHz]</w:t>
      </w:r>
      <w:r>
        <w:tab/>
      </w:r>
      <w:r>
        <w:fldChar w:fldCharType="begin" w:fldLock="1"/>
      </w:r>
      <w:r>
        <w:instrText xml:space="preserve"> PAGEREF _Toc74553645 \h </w:instrText>
      </w:r>
      <w:r>
        <w:fldChar w:fldCharType="separate"/>
      </w:r>
      <w:r>
        <w:t>93</w:t>
      </w:r>
      <w:r>
        <w:fldChar w:fldCharType="end"/>
      </w:r>
    </w:p>
    <w:p w14:paraId="3B723911" w14:textId="7D17D5E6" w:rsidR="00531680" w:rsidRPr="007F61BC" w:rsidRDefault="00531680">
      <w:pPr>
        <w:pStyle w:val="TOC4"/>
        <w:rPr>
          <w:rFonts w:ascii="Calibri" w:hAnsi="Calibri"/>
          <w:sz w:val="22"/>
          <w:szCs w:val="22"/>
        </w:rPr>
      </w:pPr>
      <w:r>
        <w:t>9.7.3</w:t>
      </w:r>
      <w:r w:rsidRPr="007F61BC">
        <w:rPr>
          <w:rFonts w:ascii="Calibri" w:hAnsi="Calibri"/>
          <w:sz w:val="22"/>
          <w:szCs w:val="22"/>
        </w:rPr>
        <w:tab/>
      </w:r>
      <w:r>
        <w:t>NR Sidelink enhancement [RAN1 WI: NR_SL_enh]</w:t>
      </w:r>
      <w:r>
        <w:tab/>
      </w:r>
      <w:r>
        <w:fldChar w:fldCharType="begin" w:fldLock="1"/>
      </w:r>
      <w:r>
        <w:instrText xml:space="preserve"> PAGEREF _Toc74553646 \h </w:instrText>
      </w:r>
      <w:r>
        <w:fldChar w:fldCharType="separate"/>
      </w:r>
      <w:r>
        <w:t>96</w:t>
      </w:r>
      <w:r>
        <w:fldChar w:fldCharType="end"/>
      </w:r>
    </w:p>
    <w:p w14:paraId="280404FD" w14:textId="5B140356" w:rsidR="00531680" w:rsidRPr="007F61BC" w:rsidRDefault="00531680">
      <w:pPr>
        <w:pStyle w:val="TOC4"/>
        <w:rPr>
          <w:rFonts w:ascii="Calibri" w:hAnsi="Calibri"/>
          <w:sz w:val="22"/>
          <w:szCs w:val="22"/>
        </w:rPr>
      </w:pPr>
      <w:r>
        <w:t>9.7.4</w:t>
      </w:r>
      <w:r w:rsidRPr="007F61BC">
        <w:rPr>
          <w:rFonts w:ascii="Calibri" w:hAnsi="Calibri"/>
          <w:sz w:val="22"/>
          <w:szCs w:val="22"/>
        </w:rPr>
        <w:tab/>
      </w:r>
      <w:r>
        <w:t>Core part: NR DSS [RAN1 WI: NR_DSS-Core]</w:t>
      </w:r>
      <w:r>
        <w:tab/>
      </w:r>
      <w:r>
        <w:fldChar w:fldCharType="begin" w:fldLock="1"/>
      </w:r>
      <w:r>
        <w:instrText xml:space="preserve"> PAGEREF _Toc74553647 \h </w:instrText>
      </w:r>
      <w:r>
        <w:fldChar w:fldCharType="separate"/>
      </w:r>
      <w:r>
        <w:t>99</w:t>
      </w:r>
      <w:r>
        <w:fldChar w:fldCharType="end"/>
      </w:r>
    </w:p>
    <w:p w14:paraId="3D402026" w14:textId="0772EAC0" w:rsidR="00531680" w:rsidRPr="007F61BC" w:rsidRDefault="00531680">
      <w:pPr>
        <w:pStyle w:val="TOC4"/>
        <w:rPr>
          <w:rFonts w:ascii="Calibri" w:hAnsi="Calibri"/>
          <w:sz w:val="22"/>
          <w:szCs w:val="22"/>
        </w:rPr>
      </w:pPr>
      <w:r>
        <w:t>9.7.5</w:t>
      </w:r>
      <w:r w:rsidRPr="007F61BC">
        <w:rPr>
          <w:rFonts w:ascii="Calibri" w:hAnsi="Calibri"/>
          <w:sz w:val="22"/>
          <w:szCs w:val="22"/>
        </w:rPr>
        <w:tab/>
      </w:r>
      <w:r>
        <w:t>Enhanced IoT and URLLC support for NR [RAN2 WI: NR_IIOT_URLLC_enh]</w:t>
      </w:r>
      <w:r>
        <w:tab/>
      </w:r>
      <w:r>
        <w:fldChar w:fldCharType="begin" w:fldLock="1"/>
      </w:r>
      <w:r>
        <w:instrText xml:space="preserve"> PAGEREF _Toc74553648 \h </w:instrText>
      </w:r>
      <w:r>
        <w:fldChar w:fldCharType="separate"/>
      </w:r>
      <w:r>
        <w:t>100</w:t>
      </w:r>
      <w:r>
        <w:fldChar w:fldCharType="end"/>
      </w:r>
    </w:p>
    <w:p w14:paraId="601E1B28" w14:textId="00FE2C3E" w:rsidR="00531680" w:rsidRPr="007F61BC" w:rsidRDefault="00531680">
      <w:pPr>
        <w:pStyle w:val="TOC4"/>
        <w:rPr>
          <w:rFonts w:ascii="Calibri" w:hAnsi="Calibri"/>
          <w:sz w:val="22"/>
          <w:szCs w:val="22"/>
        </w:rPr>
      </w:pPr>
      <w:r>
        <w:t>9.7.6</w:t>
      </w:r>
      <w:r w:rsidRPr="007F61BC">
        <w:rPr>
          <w:rFonts w:ascii="Calibri" w:hAnsi="Calibri"/>
          <w:sz w:val="22"/>
          <w:szCs w:val="22"/>
        </w:rPr>
        <w:tab/>
      </w:r>
      <w:r>
        <w:t>Solutions for NR to support NTN [RAN2 WI: NR_NTN_solutions]</w:t>
      </w:r>
      <w:r>
        <w:tab/>
      </w:r>
      <w:r>
        <w:fldChar w:fldCharType="begin" w:fldLock="1"/>
      </w:r>
      <w:r>
        <w:instrText xml:space="preserve"> PAGEREF _Toc74553649 \h </w:instrText>
      </w:r>
      <w:r>
        <w:fldChar w:fldCharType="separate"/>
      </w:r>
      <w:r>
        <w:t>102</w:t>
      </w:r>
      <w:r>
        <w:fldChar w:fldCharType="end"/>
      </w:r>
    </w:p>
    <w:p w14:paraId="7E04C710" w14:textId="4200CD77" w:rsidR="00531680" w:rsidRPr="007F61BC" w:rsidRDefault="00531680">
      <w:pPr>
        <w:pStyle w:val="TOC4"/>
        <w:rPr>
          <w:rFonts w:ascii="Calibri" w:hAnsi="Calibri"/>
          <w:sz w:val="22"/>
          <w:szCs w:val="22"/>
        </w:rPr>
      </w:pPr>
      <w:r>
        <w:t>9.7.7</w:t>
      </w:r>
      <w:r w:rsidRPr="007F61BC">
        <w:rPr>
          <w:rFonts w:ascii="Calibri" w:hAnsi="Calibri"/>
          <w:sz w:val="22"/>
          <w:szCs w:val="22"/>
        </w:rPr>
        <w:tab/>
      </w:r>
      <w:r>
        <w:t>UE power saving enhancements for NR [RAN2 WI: NR_UE_pow_sav_enh]</w:t>
      </w:r>
      <w:r>
        <w:tab/>
      </w:r>
      <w:r>
        <w:fldChar w:fldCharType="begin" w:fldLock="1"/>
      </w:r>
      <w:r>
        <w:instrText xml:space="preserve"> PAGEREF _Toc74553650 \h </w:instrText>
      </w:r>
      <w:r>
        <w:fldChar w:fldCharType="separate"/>
      </w:r>
      <w:r>
        <w:t>105</w:t>
      </w:r>
      <w:r>
        <w:fldChar w:fldCharType="end"/>
      </w:r>
    </w:p>
    <w:p w14:paraId="1855A27B" w14:textId="0C5E0BE1" w:rsidR="00531680" w:rsidRPr="007F61BC" w:rsidRDefault="00531680">
      <w:pPr>
        <w:pStyle w:val="TOC4"/>
        <w:rPr>
          <w:rFonts w:ascii="Calibri" w:hAnsi="Calibri"/>
          <w:sz w:val="22"/>
          <w:szCs w:val="22"/>
        </w:rPr>
      </w:pPr>
      <w:r>
        <w:t>9.7.8</w:t>
      </w:r>
      <w:r w:rsidRPr="007F61BC">
        <w:rPr>
          <w:rFonts w:ascii="Calibri" w:hAnsi="Calibri"/>
          <w:sz w:val="22"/>
          <w:szCs w:val="22"/>
        </w:rPr>
        <w:tab/>
      </w:r>
      <w:r>
        <w:t>Core part: NR multicast and broadcast services [RAN2 WI: NR_MBS-Core]</w:t>
      </w:r>
      <w:r>
        <w:tab/>
      </w:r>
      <w:r>
        <w:fldChar w:fldCharType="begin" w:fldLock="1"/>
      </w:r>
      <w:r>
        <w:instrText xml:space="preserve"> PAGEREF _Toc74553651 \h </w:instrText>
      </w:r>
      <w:r>
        <w:fldChar w:fldCharType="separate"/>
      </w:r>
      <w:r>
        <w:t>106</w:t>
      </w:r>
      <w:r>
        <w:fldChar w:fldCharType="end"/>
      </w:r>
    </w:p>
    <w:p w14:paraId="2847114A" w14:textId="34E1BA65" w:rsidR="00531680" w:rsidRPr="007F61BC" w:rsidRDefault="00531680">
      <w:pPr>
        <w:pStyle w:val="TOC4"/>
        <w:rPr>
          <w:rFonts w:ascii="Calibri" w:hAnsi="Calibri"/>
          <w:sz w:val="22"/>
          <w:szCs w:val="22"/>
        </w:rPr>
      </w:pPr>
      <w:r>
        <w:t>9.7.9</w:t>
      </w:r>
      <w:r w:rsidRPr="007F61BC">
        <w:rPr>
          <w:rFonts w:ascii="Calibri" w:hAnsi="Calibri"/>
          <w:sz w:val="22"/>
          <w:szCs w:val="22"/>
        </w:rPr>
        <w:tab/>
      </w:r>
      <w:r>
        <w:t>Further Multi-RAT DC enh. [RAN2 WI: LTE_NR_DC_enh2]</w:t>
      </w:r>
      <w:r>
        <w:tab/>
      </w:r>
      <w:r>
        <w:fldChar w:fldCharType="begin" w:fldLock="1"/>
      </w:r>
      <w:r>
        <w:instrText xml:space="preserve"> PAGEREF _Toc74553652 \h </w:instrText>
      </w:r>
      <w:r>
        <w:fldChar w:fldCharType="separate"/>
      </w:r>
      <w:r>
        <w:t>107</w:t>
      </w:r>
      <w:r>
        <w:fldChar w:fldCharType="end"/>
      </w:r>
    </w:p>
    <w:p w14:paraId="496F1E19" w14:textId="3D12133E" w:rsidR="00531680" w:rsidRPr="007F61BC" w:rsidRDefault="00531680">
      <w:pPr>
        <w:pStyle w:val="TOC4"/>
        <w:rPr>
          <w:rFonts w:ascii="Calibri" w:hAnsi="Calibri"/>
          <w:sz w:val="22"/>
          <w:szCs w:val="22"/>
        </w:rPr>
      </w:pPr>
      <w:r>
        <w:t>9.7.10</w:t>
      </w:r>
      <w:r w:rsidRPr="007F61BC">
        <w:rPr>
          <w:rFonts w:ascii="Calibri" w:hAnsi="Calibri"/>
          <w:sz w:val="22"/>
          <w:szCs w:val="22"/>
        </w:rPr>
        <w:tab/>
      </w:r>
      <w:r>
        <w:t>Enh. to IAB for NR [RAN2 WI: NR_IAB_enh]</w:t>
      </w:r>
      <w:r>
        <w:tab/>
      </w:r>
      <w:r>
        <w:fldChar w:fldCharType="begin" w:fldLock="1"/>
      </w:r>
      <w:r>
        <w:instrText xml:space="preserve"> PAGEREF _Toc74553653 \h </w:instrText>
      </w:r>
      <w:r>
        <w:fldChar w:fldCharType="separate"/>
      </w:r>
      <w:r>
        <w:t>107</w:t>
      </w:r>
      <w:r>
        <w:fldChar w:fldCharType="end"/>
      </w:r>
    </w:p>
    <w:p w14:paraId="46E2733B" w14:textId="35DAA0E1" w:rsidR="00531680" w:rsidRPr="007F61BC" w:rsidRDefault="00531680">
      <w:pPr>
        <w:pStyle w:val="TOC4"/>
        <w:rPr>
          <w:rFonts w:ascii="Calibri" w:hAnsi="Calibri"/>
          <w:sz w:val="22"/>
          <w:szCs w:val="22"/>
        </w:rPr>
      </w:pPr>
      <w:r>
        <w:t>9.7.11</w:t>
      </w:r>
      <w:r w:rsidRPr="007F61BC">
        <w:rPr>
          <w:rFonts w:ascii="Calibri" w:hAnsi="Calibri"/>
          <w:sz w:val="22"/>
          <w:szCs w:val="22"/>
        </w:rPr>
        <w:tab/>
      </w:r>
      <w:r>
        <w:t>NR small data transmissions in INACTIVE state [RAN2 WI: NR_SmallData_INACTIVE]</w:t>
      </w:r>
      <w:r>
        <w:tab/>
      </w:r>
      <w:r>
        <w:fldChar w:fldCharType="begin" w:fldLock="1"/>
      </w:r>
      <w:r>
        <w:instrText xml:space="preserve"> PAGEREF _Toc74553654 \h </w:instrText>
      </w:r>
      <w:r>
        <w:fldChar w:fldCharType="separate"/>
      </w:r>
      <w:r>
        <w:t>108</w:t>
      </w:r>
      <w:r>
        <w:fldChar w:fldCharType="end"/>
      </w:r>
    </w:p>
    <w:p w14:paraId="786B8994" w14:textId="70096B77" w:rsidR="00531680" w:rsidRPr="007F61BC" w:rsidRDefault="00531680">
      <w:pPr>
        <w:pStyle w:val="TOC4"/>
        <w:rPr>
          <w:rFonts w:ascii="Calibri" w:hAnsi="Calibri"/>
          <w:sz w:val="22"/>
          <w:szCs w:val="22"/>
        </w:rPr>
      </w:pPr>
      <w:r>
        <w:t>9.7.12</w:t>
      </w:r>
      <w:r w:rsidRPr="007F61BC">
        <w:rPr>
          <w:rFonts w:ascii="Calibri" w:hAnsi="Calibri"/>
          <w:sz w:val="22"/>
          <w:szCs w:val="22"/>
        </w:rPr>
        <w:tab/>
      </w:r>
      <w:r>
        <w:t>Core part: Support for Multi-SIM devices for LTE/NR [RAN2 WI: LTE_NR_MUSIM-Core]</w:t>
      </w:r>
      <w:r>
        <w:tab/>
      </w:r>
      <w:r>
        <w:fldChar w:fldCharType="begin" w:fldLock="1"/>
      </w:r>
      <w:r>
        <w:instrText xml:space="preserve"> PAGEREF _Toc74553655 \h </w:instrText>
      </w:r>
      <w:r>
        <w:fldChar w:fldCharType="separate"/>
      </w:r>
      <w:r>
        <w:t>109</w:t>
      </w:r>
      <w:r>
        <w:fldChar w:fldCharType="end"/>
      </w:r>
    </w:p>
    <w:p w14:paraId="5089E93A" w14:textId="5D80A492" w:rsidR="00531680" w:rsidRPr="007F61BC" w:rsidRDefault="00531680">
      <w:pPr>
        <w:pStyle w:val="TOC4"/>
        <w:rPr>
          <w:rFonts w:ascii="Calibri" w:hAnsi="Calibri"/>
          <w:sz w:val="22"/>
          <w:szCs w:val="22"/>
        </w:rPr>
      </w:pPr>
      <w:r>
        <w:t>9.7.13</w:t>
      </w:r>
      <w:r w:rsidRPr="007F61BC">
        <w:rPr>
          <w:rFonts w:ascii="Calibri" w:hAnsi="Calibri"/>
          <w:sz w:val="22"/>
          <w:szCs w:val="22"/>
        </w:rPr>
        <w:tab/>
      </w:r>
      <w:r>
        <w:t>Core part: Enh. eNB(s) arch. evolution for E-UTRAN and NG-RAN [RAN3 WI: LTE_NR_arch_evo_enh-Core]</w:t>
      </w:r>
      <w:r>
        <w:tab/>
      </w:r>
      <w:r>
        <w:fldChar w:fldCharType="begin" w:fldLock="1"/>
      </w:r>
      <w:r>
        <w:instrText xml:space="preserve"> PAGEREF _Toc74553656 \h </w:instrText>
      </w:r>
      <w:r>
        <w:fldChar w:fldCharType="separate"/>
      </w:r>
      <w:r>
        <w:t>110</w:t>
      </w:r>
      <w:r>
        <w:fldChar w:fldCharType="end"/>
      </w:r>
    </w:p>
    <w:p w14:paraId="55C536A7" w14:textId="788ADBF3" w:rsidR="00531680" w:rsidRPr="007F61BC" w:rsidRDefault="00531680">
      <w:pPr>
        <w:pStyle w:val="TOC4"/>
        <w:rPr>
          <w:rFonts w:ascii="Calibri" w:hAnsi="Calibri"/>
          <w:sz w:val="22"/>
          <w:szCs w:val="22"/>
        </w:rPr>
      </w:pPr>
      <w:r>
        <w:t>9.7.14</w:t>
      </w:r>
      <w:r w:rsidRPr="007F61BC">
        <w:rPr>
          <w:rFonts w:ascii="Calibri" w:hAnsi="Calibri"/>
          <w:sz w:val="22"/>
          <w:szCs w:val="22"/>
        </w:rPr>
        <w:tab/>
      </w:r>
      <w:r>
        <w:t>Core part: Enh. of data collection for SON/MDT in NR and EN-DC [RAN3 WI: NR_ENDC_SON_MDT_enh-Core]</w:t>
      </w:r>
      <w:r>
        <w:tab/>
      </w:r>
      <w:r>
        <w:fldChar w:fldCharType="begin" w:fldLock="1"/>
      </w:r>
      <w:r>
        <w:instrText xml:space="preserve"> PAGEREF _Toc74553657 \h </w:instrText>
      </w:r>
      <w:r>
        <w:fldChar w:fldCharType="separate"/>
      </w:r>
      <w:r>
        <w:t>110</w:t>
      </w:r>
      <w:r>
        <w:fldChar w:fldCharType="end"/>
      </w:r>
    </w:p>
    <w:p w14:paraId="09CE83AE" w14:textId="458DD92B" w:rsidR="00531680" w:rsidRPr="007F61BC" w:rsidRDefault="00531680">
      <w:pPr>
        <w:pStyle w:val="TOC4"/>
        <w:rPr>
          <w:rFonts w:ascii="Calibri" w:hAnsi="Calibri"/>
          <w:sz w:val="22"/>
          <w:szCs w:val="22"/>
        </w:rPr>
      </w:pPr>
      <w:r>
        <w:t>9.7.15</w:t>
      </w:r>
      <w:r w:rsidRPr="007F61BC">
        <w:rPr>
          <w:rFonts w:ascii="Calibri" w:hAnsi="Calibri"/>
          <w:sz w:val="22"/>
          <w:szCs w:val="22"/>
        </w:rPr>
        <w:tab/>
      </w:r>
      <w:r>
        <w:t>MIMO OTA req. for NR UEs [RAN4 WI: NR_MIMO_OTA]</w:t>
      </w:r>
      <w:r>
        <w:tab/>
      </w:r>
      <w:r>
        <w:fldChar w:fldCharType="begin" w:fldLock="1"/>
      </w:r>
      <w:r>
        <w:instrText xml:space="preserve"> PAGEREF _Toc74553658 \h </w:instrText>
      </w:r>
      <w:r>
        <w:fldChar w:fldCharType="separate"/>
      </w:r>
      <w:r>
        <w:t>111</w:t>
      </w:r>
      <w:r>
        <w:fldChar w:fldCharType="end"/>
      </w:r>
    </w:p>
    <w:p w14:paraId="529E69F9" w14:textId="40CF62EE" w:rsidR="00531680" w:rsidRPr="007F61BC" w:rsidRDefault="00531680">
      <w:pPr>
        <w:pStyle w:val="TOC4"/>
        <w:rPr>
          <w:rFonts w:ascii="Calibri" w:hAnsi="Calibri"/>
          <w:sz w:val="22"/>
          <w:szCs w:val="22"/>
        </w:rPr>
      </w:pPr>
      <w:r>
        <w:t>9.7.16</w:t>
      </w:r>
      <w:r w:rsidRPr="007F61BC">
        <w:rPr>
          <w:rFonts w:ascii="Calibri" w:hAnsi="Calibri"/>
          <w:sz w:val="22"/>
          <w:szCs w:val="22"/>
        </w:rPr>
        <w:tab/>
      </w:r>
      <w:r>
        <w:t>Core part: Enh. of Private Network support for NG-RAN [RAN3 WI: NG_RAN_PRN_enh-Core]</w:t>
      </w:r>
      <w:r>
        <w:tab/>
      </w:r>
      <w:r>
        <w:fldChar w:fldCharType="begin" w:fldLock="1"/>
      </w:r>
      <w:r>
        <w:instrText xml:space="preserve"> PAGEREF _Toc74553659 \h </w:instrText>
      </w:r>
      <w:r>
        <w:fldChar w:fldCharType="separate"/>
      </w:r>
      <w:r>
        <w:t>112</w:t>
      </w:r>
      <w:r>
        <w:fldChar w:fldCharType="end"/>
      </w:r>
    </w:p>
    <w:p w14:paraId="22546567" w14:textId="65ABEBD1" w:rsidR="00531680" w:rsidRPr="007F61BC" w:rsidRDefault="00531680">
      <w:pPr>
        <w:pStyle w:val="TOC4"/>
        <w:rPr>
          <w:rFonts w:ascii="Calibri" w:hAnsi="Calibri"/>
          <w:sz w:val="22"/>
          <w:szCs w:val="22"/>
        </w:rPr>
      </w:pPr>
      <w:r>
        <w:t>9.7.17</w:t>
      </w:r>
      <w:r w:rsidRPr="007F61BC">
        <w:rPr>
          <w:rFonts w:ascii="Calibri" w:hAnsi="Calibri"/>
          <w:sz w:val="22"/>
          <w:szCs w:val="22"/>
        </w:rPr>
        <w:tab/>
      </w:r>
      <w:r>
        <w:t>Perf. part: Further enh. on NR demodulation perf. [RAN4 WI: NR_demod_enh2-Perf]</w:t>
      </w:r>
      <w:r>
        <w:tab/>
      </w:r>
      <w:r>
        <w:fldChar w:fldCharType="begin" w:fldLock="1"/>
      </w:r>
      <w:r>
        <w:instrText xml:space="preserve"> PAGEREF _Toc74553660 \h </w:instrText>
      </w:r>
      <w:r>
        <w:fldChar w:fldCharType="separate"/>
      </w:r>
      <w:r>
        <w:t>112</w:t>
      </w:r>
      <w:r>
        <w:fldChar w:fldCharType="end"/>
      </w:r>
    </w:p>
    <w:p w14:paraId="1AC2E222" w14:textId="517D90A9" w:rsidR="00531680" w:rsidRPr="007F61BC" w:rsidRDefault="00531680">
      <w:pPr>
        <w:pStyle w:val="TOC4"/>
        <w:rPr>
          <w:rFonts w:ascii="Calibri" w:hAnsi="Calibri"/>
          <w:sz w:val="22"/>
          <w:szCs w:val="22"/>
        </w:rPr>
      </w:pPr>
      <w:r>
        <w:t>9.7.18</w:t>
      </w:r>
      <w:r w:rsidRPr="007F61BC">
        <w:rPr>
          <w:rFonts w:ascii="Calibri" w:hAnsi="Calibri"/>
          <w:sz w:val="22"/>
          <w:szCs w:val="22"/>
        </w:rPr>
        <w:tab/>
      </w:r>
      <w:r>
        <w:t>Introduction of DL 1024QAM for NR FR1 [RAN4 WI: NR_DL1024QAM_FR1]</w:t>
      </w:r>
      <w:r>
        <w:tab/>
      </w:r>
      <w:r>
        <w:fldChar w:fldCharType="begin" w:fldLock="1"/>
      </w:r>
      <w:r>
        <w:instrText xml:space="preserve"> PAGEREF _Toc74553661 \h </w:instrText>
      </w:r>
      <w:r>
        <w:fldChar w:fldCharType="separate"/>
      </w:r>
      <w:r>
        <w:t>116</w:t>
      </w:r>
      <w:r>
        <w:fldChar w:fldCharType="end"/>
      </w:r>
    </w:p>
    <w:p w14:paraId="4169F14B" w14:textId="27DE1364" w:rsidR="00531680" w:rsidRPr="007F61BC" w:rsidRDefault="00531680">
      <w:pPr>
        <w:pStyle w:val="TOC4"/>
        <w:rPr>
          <w:rFonts w:ascii="Calibri" w:hAnsi="Calibri"/>
          <w:sz w:val="22"/>
          <w:szCs w:val="22"/>
        </w:rPr>
      </w:pPr>
      <w:r>
        <w:t>9.7.19</w:t>
      </w:r>
      <w:r w:rsidRPr="007F61BC">
        <w:rPr>
          <w:rFonts w:ascii="Calibri" w:hAnsi="Calibri"/>
          <w:sz w:val="22"/>
          <w:szCs w:val="22"/>
        </w:rPr>
        <w:tab/>
      </w:r>
      <w:r>
        <w:t>Further RRM enh. for NR and MR-DC [RAN4 WI: NR_RRM_enh2]</w:t>
      </w:r>
      <w:r>
        <w:tab/>
      </w:r>
      <w:r>
        <w:fldChar w:fldCharType="begin" w:fldLock="1"/>
      </w:r>
      <w:r>
        <w:instrText xml:space="preserve"> PAGEREF _Toc74553662 \h </w:instrText>
      </w:r>
      <w:r>
        <w:fldChar w:fldCharType="separate"/>
      </w:r>
      <w:r>
        <w:t>116</w:t>
      </w:r>
      <w:r>
        <w:fldChar w:fldCharType="end"/>
      </w:r>
    </w:p>
    <w:p w14:paraId="185A93E7" w14:textId="152D359D" w:rsidR="00531680" w:rsidRPr="007F61BC" w:rsidRDefault="00531680">
      <w:pPr>
        <w:pStyle w:val="TOC4"/>
        <w:rPr>
          <w:rFonts w:ascii="Calibri" w:hAnsi="Calibri"/>
          <w:sz w:val="22"/>
          <w:szCs w:val="22"/>
        </w:rPr>
      </w:pPr>
      <w:r>
        <w:t>9.7.20</w:t>
      </w:r>
      <w:r w:rsidRPr="007F61BC">
        <w:rPr>
          <w:rFonts w:ascii="Calibri" w:hAnsi="Calibri"/>
          <w:sz w:val="22"/>
          <w:szCs w:val="22"/>
        </w:rPr>
        <w:tab/>
      </w:r>
      <w:r>
        <w:t>Enh. NR support for high speed train scenario for FR1 [RAN4 WI: NR_HST_FR1_enh]</w:t>
      </w:r>
      <w:r>
        <w:tab/>
      </w:r>
      <w:r>
        <w:fldChar w:fldCharType="begin" w:fldLock="1"/>
      </w:r>
      <w:r>
        <w:instrText xml:space="preserve"> PAGEREF _Toc74553663 \h </w:instrText>
      </w:r>
      <w:r>
        <w:fldChar w:fldCharType="separate"/>
      </w:r>
      <w:r>
        <w:t>118</w:t>
      </w:r>
      <w:r>
        <w:fldChar w:fldCharType="end"/>
      </w:r>
    </w:p>
    <w:p w14:paraId="65E8CD99" w14:textId="26A0A3C2" w:rsidR="00531680" w:rsidRPr="007F61BC" w:rsidRDefault="00531680">
      <w:pPr>
        <w:pStyle w:val="TOC4"/>
        <w:rPr>
          <w:rFonts w:ascii="Calibri" w:hAnsi="Calibri"/>
          <w:sz w:val="22"/>
          <w:szCs w:val="22"/>
        </w:rPr>
      </w:pPr>
      <w:r>
        <w:t>9.7.21</w:t>
      </w:r>
      <w:r w:rsidRPr="007F61BC">
        <w:rPr>
          <w:rFonts w:ascii="Calibri" w:hAnsi="Calibri"/>
          <w:sz w:val="22"/>
          <w:szCs w:val="22"/>
        </w:rPr>
        <w:tab/>
      </w:r>
      <w:r>
        <w:t>Further enh. of NR RF requirements for FR2 [RAN4 WI: NR_RF_FR2_req_enh2]</w:t>
      </w:r>
      <w:r>
        <w:tab/>
      </w:r>
      <w:r>
        <w:fldChar w:fldCharType="begin" w:fldLock="1"/>
      </w:r>
      <w:r>
        <w:instrText xml:space="preserve"> PAGEREF _Toc74553664 \h </w:instrText>
      </w:r>
      <w:r>
        <w:fldChar w:fldCharType="separate"/>
      </w:r>
      <w:r>
        <w:t>119</w:t>
      </w:r>
      <w:r>
        <w:fldChar w:fldCharType="end"/>
      </w:r>
    </w:p>
    <w:p w14:paraId="2F2447C4" w14:textId="4D800EBF" w:rsidR="00531680" w:rsidRPr="007F61BC" w:rsidRDefault="00531680">
      <w:pPr>
        <w:pStyle w:val="TOC4"/>
        <w:rPr>
          <w:rFonts w:ascii="Calibri" w:hAnsi="Calibri"/>
          <w:sz w:val="22"/>
          <w:szCs w:val="22"/>
        </w:rPr>
      </w:pPr>
      <w:r>
        <w:t>9.7.22</w:t>
      </w:r>
      <w:r w:rsidRPr="007F61BC">
        <w:rPr>
          <w:rFonts w:ascii="Calibri" w:hAnsi="Calibri"/>
          <w:sz w:val="22"/>
          <w:szCs w:val="22"/>
        </w:rPr>
        <w:tab/>
      </w:r>
      <w:r>
        <w:t>NR support for high speed train scenario for FR2 [RAN4 WI: NR_HST_FR2]</w:t>
      </w:r>
      <w:r>
        <w:tab/>
      </w:r>
      <w:r>
        <w:fldChar w:fldCharType="begin" w:fldLock="1"/>
      </w:r>
      <w:r>
        <w:instrText xml:space="preserve"> PAGEREF _Toc74553665 \h </w:instrText>
      </w:r>
      <w:r>
        <w:fldChar w:fldCharType="separate"/>
      </w:r>
      <w:r>
        <w:t>122</w:t>
      </w:r>
      <w:r>
        <w:fldChar w:fldCharType="end"/>
      </w:r>
    </w:p>
    <w:p w14:paraId="1DE1F43C" w14:textId="433BD936" w:rsidR="00531680" w:rsidRPr="007F61BC" w:rsidRDefault="00531680">
      <w:pPr>
        <w:pStyle w:val="TOC4"/>
        <w:rPr>
          <w:rFonts w:ascii="Calibri" w:hAnsi="Calibri"/>
          <w:sz w:val="22"/>
          <w:szCs w:val="22"/>
        </w:rPr>
      </w:pPr>
      <w:r>
        <w:t>9.7.23</w:t>
      </w:r>
      <w:r w:rsidRPr="007F61BC">
        <w:rPr>
          <w:rFonts w:ascii="Calibri" w:hAnsi="Calibri"/>
          <w:sz w:val="22"/>
          <w:szCs w:val="22"/>
        </w:rPr>
        <w:tab/>
      </w:r>
      <w:r>
        <w:t>NR and MR-DC measurement gap enh. [RAN4 WI: NR_MG_enh]</w:t>
      </w:r>
      <w:r>
        <w:tab/>
      </w:r>
      <w:r>
        <w:fldChar w:fldCharType="begin" w:fldLock="1"/>
      </w:r>
      <w:r>
        <w:instrText xml:space="preserve"> PAGEREF _Toc74553666 \h </w:instrText>
      </w:r>
      <w:r>
        <w:fldChar w:fldCharType="separate"/>
      </w:r>
      <w:r>
        <w:t>123</w:t>
      </w:r>
      <w:r>
        <w:fldChar w:fldCharType="end"/>
      </w:r>
    </w:p>
    <w:p w14:paraId="006366F6" w14:textId="300ABFAF" w:rsidR="00531680" w:rsidRPr="007F61BC" w:rsidRDefault="00531680">
      <w:pPr>
        <w:pStyle w:val="TOC4"/>
        <w:rPr>
          <w:rFonts w:ascii="Calibri" w:hAnsi="Calibri"/>
          <w:sz w:val="22"/>
          <w:szCs w:val="22"/>
        </w:rPr>
      </w:pPr>
      <w:r>
        <w:t>9.7.24</w:t>
      </w:r>
      <w:r w:rsidRPr="007F61BC">
        <w:rPr>
          <w:rFonts w:ascii="Calibri" w:hAnsi="Calibri"/>
          <w:sz w:val="22"/>
          <w:szCs w:val="22"/>
        </w:rPr>
        <w:tab/>
      </w:r>
      <w:r>
        <w:t>RF req. enh. for NR FR1 [RAN4 WI: NR_RF_FR1_enh]</w:t>
      </w:r>
      <w:r>
        <w:tab/>
      </w:r>
      <w:r>
        <w:fldChar w:fldCharType="begin" w:fldLock="1"/>
      </w:r>
      <w:r>
        <w:instrText xml:space="preserve"> PAGEREF _Toc74553667 \h </w:instrText>
      </w:r>
      <w:r>
        <w:fldChar w:fldCharType="separate"/>
      </w:r>
      <w:r>
        <w:t>123</w:t>
      </w:r>
      <w:r>
        <w:fldChar w:fldCharType="end"/>
      </w:r>
    </w:p>
    <w:p w14:paraId="00719196" w14:textId="37E784A1" w:rsidR="00531680" w:rsidRPr="007F61BC" w:rsidRDefault="00531680">
      <w:pPr>
        <w:pStyle w:val="TOC4"/>
        <w:rPr>
          <w:rFonts w:ascii="Calibri" w:hAnsi="Calibri"/>
          <w:sz w:val="22"/>
          <w:szCs w:val="22"/>
        </w:rPr>
      </w:pPr>
      <w:r>
        <w:t>9.7.25</w:t>
      </w:r>
      <w:r w:rsidRPr="007F61BC">
        <w:rPr>
          <w:rFonts w:ascii="Calibri" w:hAnsi="Calibri"/>
          <w:sz w:val="22"/>
          <w:szCs w:val="22"/>
        </w:rPr>
        <w:tab/>
      </w:r>
      <w:r>
        <w:t>NR pos. enh. [New RAN1 WI: NR_pos_enh]</w:t>
      </w:r>
      <w:r>
        <w:tab/>
      </w:r>
      <w:r>
        <w:fldChar w:fldCharType="begin" w:fldLock="1"/>
      </w:r>
      <w:r>
        <w:instrText xml:space="preserve"> PAGEREF _Toc74553668 \h </w:instrText>
      </w:r>
      <w:r>
        <w:fldChar w:fldCharType="separate"/>
      </w:r>
      <w:r>
        <w:t>124</w:t>
      </w:r>
      <w:r>
        <w:fldChar w:fldCharType="end"/>
      </w:r>
    </w:p>
    <w:p w14:paraId="1FEACD09" w14:textId="55317453" w:rsidR="00531680" w:rsidRPr="007F61BC" w:rsidRDefault="00531680">
      <w:pPr>
        <w:pStyle w:val="TOC4"/>
        <w:rPr>
          <w:rFonts w:ascii="Calibri" w:hAnsi="Calibri"/>
          <w:sz w:val="22"/>
          <w:szCs w:val="22"/>
        </w:rPr>
      </w:pPr>
      <w:r>
        <w:t>9.7.26</w:t>
      </w:r>
      <w:r w:rsidRPr="007F61BC">
        <w:rPr>
          <w:rFonts w:ascii="Calibri" w:hAnsi="Calibri"/>
          <w:sz w:val="22"/>
          <w:szCs w:val="22"/>
        </w:rPr>
        <w:tab/>
      </w:r>
      <w:r>
        <w:t>NR coverage enh. [New RAN1 WI: NR_cov_enh]</w:t>
      </w:r>
      <w:r>
        <w:tab/>
      </w:r>
      <w:r>
        <w:fldChar w:fldCharType="begin" w:fldLock="1"/>
      </w:r>
      <w:r>
        <w:instrText xml:space="preserve"> PAGEREF _Toc74553669 \h </w:instrText>
      </w:r>
      <w:r>
        <w:fldChar w:fldCharType="separate"/>
      </w:r>
      <w:r>
        <w:t>129</w:t>
      </w:r>
      <w:r>
        <w:fldChar w:fldCharType="end"/>
      </w:r>
    </w:p>
    <w:p w14:paraId="0DC89432" w14:textId="3798EBC4" w:rsidR="00531680" w:rsidRPr="007F61BC" w:rsidRDefault="00531680">
      <w:pPr>
        <w:pStyle w:val="TOC4"/>
        <w:rPr>
          <w:rFonts w:ascii="Calibri" w:hAnsi="Calibri"/>
          <w:sz w:val="22"/>
          <w:szCs w:val="22"/>
        </w:rPr>
      </w:pPr>
      <w:r>
        <w:t>9.7.27</w:t>
      </w:r>
      <w:r w:rsidRPr="007F61BC">
        <w:rPr>
          <w:rFonts w:ascii="Calibri" w:hAnsi="Calibri"/>
          <w:sz w:val="22"/>
          <w:szCs w:val="22"/>
        </w:rPr>
        <w:tab/>
      </w:r>
      <w:r>
        <w:t>Support of reduced capab. NR devices [New RAN1 WI: NR_redcap]</w:t>
      </w:r>
      <w:r>
        <w:tab/>
      </w:r>
      <w:r>
        <w:fldChar w:fldCharType="begin" w:fldLock="1"/>
      </w:r>
      <w:r>
        <w:instrText xml:space="preserve"> PAGEREF _Toc74553670 \h </w:instrText>
      </w:r>
      <w:r>
        <w:fldChar w:fldCharType="separate"/>
      </w:r>
      <w:r>
        <w:t>130</w:t>
      </w:r>
      <w:r>
        <w:fldChar w:fldCharType="end"/>
      </w:r>
    </w:p>
    <w:p w14:paraId="62EA0A9E" w14:textId="4985CDB9" w:rsidR="00531680" w:rsidRPr="007F61BC" w:rsidRDefault="00531680">
      <w:pPr>
        <w:pStyle w:val="TOC4"/>
        <w:rPr>
          <w:rFonts w:ascii="Calibri" w:hAnsi="Calibri"/>
          <w:sz w:val="22"/>
          <w:szCs w:val="22"/>
        </w:rPr>
      </w:pPr>
      <w:r>
        <w:t>9.7.28</w:t>
      </w:r>
      <w:r w:rsidRPr="007F61BC">
        <w:rPr>
          <w:rFonts w:ascii="Calibri" w:hAnsi="Calibri"/>
          <w:sz w:val="22"/>
          <w:szCs w:val="22"/>
        </w:rPr>
        <w:tab/>
      </w:r>
      <w:r>
        <w:t>Core part: NR repeaters [New RAN4 WI: NR_repeaters-Core]</w:t>
      </w:r>
      <w:r>
        <w:tab/>
      </w:r>
      <w:r>
        <w:fldChar w:fldCharType="begin" w:fldLock="1"/>
      </w:r>
      <w:r>
        <w:instrText xml:space="preserve"> PAGEREF _Toc74553671 \h </w:instrText>
      </w:r>
      <w:r>
        <w:fldChar w:fldCharType="separate"/>
      </w:r>
      <w:r>
        <w:t>138</w:t>
      </w:r>
      <w:r>
        <w:fldChar w:fldCharType="end"/>
      </w:r>
    </w:p>
    <w:p w14:paraId="47A6420A" w14:textId="1B68259F" w:rsidR="00531680" w:rsidRPr="007F61BC" w:rsidRDefault="00531680">
      <w:pPr>
        <w:pStyle w:val="TOC4"/>
        <w:rPr>
          <w:rFonts w:ascii="Calibri" w:hAnsi="Calibri"/>
          <w:sz w:val="22"/>
          <w:szCs w:val="22"/>
        </w:rPr>
      </w:pPr>
      <w:r>
        <w:t>9.7.29</w:t>
      </w:r>
      <w:r w:rsidRPr="007F61BC">
        <w:rPr>
          <w:rFonts w:ascii="Calibri" w:hAnsi="Calibri"/>
          <w:sz w:val="22"/>
          <w:szCs w:val="22"/>
        </w:rPr>
        <w:tab/>
      </w:r>
      <w:r>
        <w:t>Core part: Introduction of BCS4 for NR [New RAN4 WI: NR_BCS4-Core]</w:t>
      </w:r>
      <w:r>
        <w:tab/>
      </w:r>
      <w:r>
        <w:fldChar w:fldCharType="begin" w:fldLock="1"/>
      </w:r>
      <w:r>
        <w:instrText xml:space="preserve"> PAGEREF _Toc74553672 \h </w:instrText>
      </w:r>
      <w:r>
        <w:fldChar w:fldCharType="separate"/>
      </w:r>
      <w:r>
        <w:t>139</w:t>
      </w:r>
      <w:r>
        <w:fldChar w:fldCharType="end"/>
      </w:r>
    </w:p>
    <w:p w14:paraId="50405006" w14:textId="75A0A2E8" w:rsidR="00531680" w:rsidRPr="007F61BC" w:rsidRDefault="00531680">
      <w:pPr>
        <w:pStyle w:val="TOC3"/>
        <w:rPr>
          <w:rFonts w:ascii="Calibri" w:hAnsi="Calibri"/>
          <w:sz w:val="22"/>
          <w:szCs w:val="22"/>
        </w:rPr>
      </w:pPr>
      <w:r>
        <w:t>9.8</w:t>
      </w:r>
      <w:r w:rsidRPr="007F61BC">
        <w:rPr>
          <w:rFonts w:ascii="Calibri" w:hAnsi="Calibri"/>
          <w:sz w:val="22"/>
          <w:szCs w:val="22"/>
        </w:rPr>
        <w:tab/>
      </w:r>
      <w:r>
        <w:t>Open REL-17 NR or NR+LTE WIs (spectrum related)</w:t>
      </w:r>
      <w:r>
        <w:tab/>
      </w:r>
      <w:r>
        <w:fldChar w:fldCharType="begin" w:fldLock="1"/>
      </w:r>
      <w:r>
        <w:instrText xml:space="preserve"> PAGEREF _Toc74553673 \h </w:instrText>
      </w:r>
      <w:r>
        <w:fldChar w:fldCharType="separate"/>
      </w:r>
      <w:r>
        <w:t>139</w:t>
      </w:r>
      <w:r>
        <w:fldChar w:fldCharType="end"/>
      </w:r>
    </w:p>
    <w:p w14:paraId="4E4AE094" w14:textId="090F4E91" w:rsidR="00531680" w:rsidRPr="007F61BC" w:rsidRDefault="00531680">
      <w:pPr>
        <w:pStyle w:val="TOC4"/>
        <w:rPr>
          <w:rFonts w:ascii="Calibri" w:hAnsi="Calibri"/>
          <w:sz w:val="22"/>
          <w:szCs w:val="22"/>
        </w:rPr>
      </w:pPr>
      <w:r>
        <w:t>9.8.1</w:t>
      </w:r>
      <w:r w:rsidRPr="007F61BC">
        <w:rPr>
          <w:rFonts w:ascii="Calibri" w:hAnsi="Calibri"/>
          <w:sz w:val="22"/>
          <w:szCs w:val="22"/>
        </w:rPr>
        <w:tab/>
      </w:r>
      <w:r>
        <w:t>Intro of FR2 FWA UE with max TRP of 23dBm for band n257 and n258 [RAN4 WI: NR_FR2_FWA_Bn257_Bn258]</w:t>
      </w:r>
      <w:r>
        <w:tab/>
      </w:r>
      <w:r>
        <w:fldChar w:fldCharType="begin" w:fldLock="1"/>
      </w:r>
      <w:r>
        <w:instrText xml:space="preserve"> PAGEREF _Toc74553674 \h </w:instrText>
      </w:r>
      <w:r>
        <w:fldChar w:fldCharType="separate"/>
      </w:r>
      <w:r>
        <w:t>139</w:t>
      </w:r>
      <w:r>
        <w:fldChar w:fldCharType="end"/>
      </w:r>
    </w:p>
    <w:p w14:paraId="299664E9" w14:textId="656D55CF" w:rsidR="00531680" w:rsidRPr="007F61BC" w:rsidRDefault="00531680">
      <w:pPr>
        <w:pStyle w:val="TOC4"/>
        <w:rPr>
          <w:rFonts w:ascii="Calibri" w:hAnsi="Calibri"/>
          <w:sz w:val="22"/>
          <w:szCs w:val="22"/>
        </w:rPr>
      </w:pPr>
      <w:r>
        <w:t>9.8.2</w:t>
      </w:r>
      <w:r w:rsidRPr="007F61BC">
        <w:rPr>
          <w:rFonts w:ascii="Calibri" w:hAnsi="Calibri"/>
          <w:sz w:val="22"/>
          <w:szCs w:val="22"/>
        </w:rPr>
        <w:tab/>
      </w:r>
      <w:r>
        <w:t>Band combos for concurrent operation of NR/LTE Uu bands/band combos and one NR/LTE V2X PC5 band [RAN4 WI: NR_LTE_V2X_PC5_combos]</w:t>
      </w:r>
      <w:r>
        <w:tab/>
      </w:r>
      <w:r>
        <w:fldChar w:fldCharType="begin" w:fldLock="1"/>
      </w:r>
      <w:r>
        <w:instrText xml:space="preserve"> PAGEREF _Toc74553675 \h </w:instrText>
      </w:r>
      <w:r>
        <w:fldChar w:fldCharType="separate"/>
      </w:r>
      <w:r>
        <w:t>140</w:t>
      </w:r>
      <w:r>
        <w:fldChar w:fldCharType="end"/>
      </w:r>
    </w:p>
    <w:p w14:paraId="09A9FBA4" w14:textId="30D78242" w:rsidR="00531680" w:rsidRPr="007F61BC" w:rsidRDefault="00531680">
      <w:pPr>
        <w:pStyle w:val="TOC4"/>
        <w:rPr>
          <w:rFonts w:ascii="Calibri" w:hAnsi="Calibri"/>
          <w:sz w:val="22"/>
          <w:szCs w:val="22"/>
        </w:rPr>
      </w:pPr>
      <w:r>
        <w:t>9.8.3</w:t>
      </w:r>
      <w:r w:rsidRPr="007F61BC">
        <w:rPr>
          <w:rFonts w:ascii="Calibri" w:hAnsi="Calibri"/>
          <w:sz w:val="22"/>
          <w:szCs w:val="22"/>
        </w:rPr>
        <w:tab/>
      </w:r>
      <w:r>
        <w:t>DL interruption for NR and EN-DC band combos to conduct dynamic Tx Switching in UL [New RAN4 WI: DL_intrpt_combos_TxSW_R17]</w:t>
      </w:r>
      <w:r>
        <w:tab/>
      </w:r>
      <w:r>
        <w:fldChar w:fldCharType="begin" w:fldLock="1"/>
      </w:r>
      <w:r>
        <w:instrText xml:space="preserve"> PAGEREF _Toc74553676 \h </w:instrText>
      </w:r>
      <w:r>
        <w:fldChar w:fldCharType="separate"/>
      </w:r>
      <w:r>
        <w:t>141</w:t>
      </w:r>
      <w:r>
        <w:fldChar w:fldCharType="end"/>
      </w:r>
    </w:p>
    <w:p w14:paraId="59277082" w14:textId="7713297F" w:rsidR="00531680" w:rsidRPr="007F61BC" w:rsidRDefault="00531680">
      <w:pPr>
        <w:pStyle w:val="TOC4"/>
        <w:rPr>
          <w:rFonts w:ascii="Calibri" w:hAnsi="Calibri"/>
          <w:sz w:val="22"/>
          <w:szCs w:val="22"/>
        </w:rPr>
      </w:pPr>
      <w:r>
        <w:t>9.8.4</w:t>
      </w:r>
      <w:r w:rsidRPr="007F61BC">
        <w:rPr>
          <w:rFonts w:ascii="Calibri" w:hAnsi="Calibri"/>
          <w:sz w:val="22"/>
          <w:szCs w:val="22"/>
        </w:rPr>
        <w:tab/>
      </w:r>
      <w:r>
        <w:t>Intro of NR 47GHz band [RAN4 WI: NR_47GHz_band]</w:t>
      </w:r>
      <w:r>
        <w:tab/>
      </w:r>
      <w:r>
        <w:fldChar w:fldCharType="begin" w:fldLock="1"/>
      </w:r>
      <w:r>
        <w:instrText xml:space="preserve"> PAGEREF _Toc74553677 \h </w:instrText>
      </w:r>
      <w:r>
        <w:fldChar w:fldCharType="separate"/>
      </w:r>
      <w:r>
        <w:t>141</w:t>
      </w:r>
      <w:r>
        <w:fldChar w:fldCharType="end"/>
      </w:r>
    </w:p>
    <w:p w14:paraId="59141254" w14:textId="13663A89" w:rsidR="00531680" w:rsidRPr="007F61BC" w:rsidRDefault="00531680">
      <w:pPr>
        <w:pStyle w:val="TOC4"/>
        <w:rPr>
          <w:rFonts w:ascii="Calibri" w:hAnsi="Calibri"/>
          <w:sz w:val="22"/>
          <w:szCs w:val="22"/>
        </w:rPr>
      </w:pPr>
      <w:r>
        <w:t>9.8.5</w:t>
      </w:r>
      <w:r w:rsidRPr="007F61BC">
        <w:rPr>
          <w:rFonts w:ascii="Calibri" w:hAnsi="Calibri"/>
          <w:sz w:val="22"/>
          <w:szCs w:val="22"/>
        </w:rPr>
        <w:tab/>
      </w:r>
      <w:r>
        <w:t>Intro of 1.6 GHz NR SUL band with same UL freq. range of Band 24 [RAN4 WI: NR_SUL_UL_n24]</w:t>
      </w:r>
      <w:r>
        <w:tab/>
      </w:r>
      <w:r>
        <w:fldChar w:fldCharType="begin" w:fldLock="1"/>
      </w:r>
      <w:r>
        <w:instrText xml:space="preserve"> PAGEREF _Toc74553678 \h </w:instrText>
      </w:r>
      <w:r>
        <w:fldChar w:fldCharType="separate"/>
      </w:r>
      <w:r>
        <w:t>142</w:t>
      </w:r>
      <w:r>
        <w:fldChar w:fldCharType="end"/>
      </w:r>
    </w:p>
    <w:p w14:paraId="720FF7F4" w14:textId="56147527" w:rsidR="00531680" w:rsidRPr="007F61BC" w:rsidRDefault="00531680">
      <w:pPr>
        <w:pStyle w:val="TOC4"/>
        <w:rPr>
          <w:rFonts w:ascii="Calibri" w:hAnsi="Calibri"/>
          <w:sz w:val="22"/>
          <w:szCs w:val="22"/>
        </w:rPr>
      </w:pPr>
      <w:r>
        <w:t>9.8.6</w:t>
      </w:r>
      <w:r w:rsidRPr="007F61BC">
        <w:rPr>
          <w:rFonts w:ascii="Calibri" w:hAnsi="Calibri"/>
          <w:sz w:val="22"/>
          <w:szCs w:val="22"/>
        </w:rPr>
        <w:tab/>
      </w:r>
      <w:r>
        <w:t>Intro of NR band 24 [RAN4 WI: NR_band_n24]</w:t>
      </w:r>
      <w:r>
        <w:tab/>
      </w:r>
      <w:r>
        <w:fldChar w:fldCharType="begin" w:fldLock="1"/>
      </w:r>
      <w:r>
        <w:instrText xml:space="preserve"> PAGEREF _Toc74553679 \h </w:instrText>
      </w:r>
      <w:r>
        <w:fldChar w:fldCharType="separate"/>
      </w:r>
      <w:r>
        <w:t>143</w:t>
      </w:r>
      <w:r>
        <w:fldChar w:fldCharType="end"/>
      </w:r>
    </w:p>
    <w:p w14:paraId="69A84ADE" w14:textId="7E1DB077" w:rsidR="00531680" w:rsidRPr="007F61BC" w:rsidRDefault="00531680">
      <w:pPr>
        <w:pStyle w:val="TOC4"/>
        <w:rPr>
          <w:rFonts w:ascii="Calibri" w:hAnsi="Calibri"/>
          <w:sz w:val="22"/>
          <w:szCs w:val="22"/>
        </w:rPr>
      </w:pPr>
      <w:r>
        <w:t>9.8.7</w:t>
      </w:r>
      <w:r w:rsidRPr="007F61BC">
        <w:rPr>
          <w:rFonts w:ascii="Calibri" w:hAnsi="Calibri"/>
          <w:sz w:val="22"/>
          <w:szCs w:val="22"/>
        </w:rPr>
        <w:tab/>
      </w:r>
      <w:r>
        <w:t>Intro of NR band n67 [New RAN4 WI: NR_n67]</w:t>
      </w:r>
      <w:r>
        <w:tab/>
      </w:r>
      <w:r>
        <w:fldChar w:fldCharType="begin" w:fldLock="1"/>
      </w:r>
      <w:r>
        <w:instrText xml:space="preserve"> PAGEREF _Toc74553680 \h </w:instrText>
      </w:r>
      <w:r>
        <w:fldChar w:fldCharType="separate"/>
      </w:r>
      <w:r>
        <w:t>143</w:t>
      </w:r>
      <w:r>
        <w:fldChar w:fldCharType="end"/>
      </w:r>
    </w:p>
    <w:p w14:paraId="784D10F8" w14:textId="69ADC7EE" w:rsidR="00531680" w:rsidRPr="007F61BC" w:rsidRDefault="00531680">
      <w:pPr>
        <w:pStyle w:val="TOC4"/>
        <w:rPr>
          <w:rFonts w:ascii="Calibri" w:hAnsi="Calibri"/>
          <w:sz w:val="22"/>
          <w:szCs w:val="22"/>
        </w:rPr>
      </w:pPr>
      <w:r>
        <w:t>9.8.8</w:t>
      </w:r>
      <w:r w:rsidRPr="007F61BC">
        <w:rPr>
          <w:rFonts w:ascii="Calibri" w:hAnsi="Calibri"/>
          <w:sz w:val="22"/>
          <w:szCs w:val="22"/>
        </w:rPr>
        <w:tab/>
      </w:r>
      <w:r>
        <w:t>Intro of NR band n85 [New RAN4 WI: NR_n85]</w:t>
      </w:r>
      <w:r>
        <w:tab/>
      </w:r>
      <w:r>
        <w:fldChar w:fldCharType="begin" w:fldLock="1"/>
      </w:r>
      <w:r>
        <w:instrText xml:space="preserve"> PAGEREF _Toc74553681 \h </w:instrText>
      </w:r>
      <w:r>
        <w:fldChar w:fldCharType="separate"/>
      </w:r>
      <w:r>
        <w:t>143</w:t>
      </w:r>
      <w:r>
        <w:fldChar w:fldCharType="end"/>
      </w:r>
    </w:p>
    <w:p w14:paraId="3F90F0A1" w14:textId="0EF0407B" w:rsidR="00531680" w:rsidRPr="007F61BC" w:rsidRDefault="00531680">
      <w:pPr>
        <w:pStyle w:val="TOC4"/>
        <w:rPr>
          <w:rFonts w:ascii="Calibri" w:hAnsi="Calibri"/>
          <w:sz w:val="22"/>
          <w:szCs w:val="22"/>
        </w:rPr>
      </w:pPr>
      <w:r>
        <w:t>9.8.9</w:t>
      </w:r>
      <w:r w:rsidRPr="007F61BC">
        <w:rPr>
          <w:rFonts w:ascii="Calibri" w:hAnsi="Calibri"/>
          <w:sz w:val="22"/>
          <w:szCs w:val="22"/>
        </w:rPr>
        <w:tab/>
      </w:r>
      <w:r>
        <w:t>Intro of 6GHz NR licensed bands [RAN4 WI: NR_6GHz]</w:t>
      </w:r>
      <w:r>
        <w:tab/>
      </w:r>
      <w:r>
        <w:fldChar w:fldCharType="begin" w:fldLock="1"/>
      </w:r>
      <w:r>
        <w:instrText xml:space="preserve"> PAGEREF _Toc74553682 \h </w:instrText>
      </w:r>
      <w:r>
        <w:fldChar w:fldCharType="separate"/>
      </w:r>
      <w:r>
        <w:t>144</w:t>
      </w:r>
      <w:r>
        <w:fldChar w:fldCharType="end"/>
      </w:r>
    </w:p>
    <w:p w14:paraId="366C381D" w14:textId="086BBC89" w:rsidR="00531680" w:rsidRPr="007F61BC" w:rsidRDefault="00531680">
      <w:pPr>
        <w:pStyle w:val="TOC4"/>
        <w:rPr>
          <w:rFonts w:ascii="Calibri" w:hAnsi="Calibri"/>
          <w:sz w:val="22"/>
          <w:szCs w:val="22"/>
        </w:rPr>
      </w:pPr>
      <w:r>
        <w:t>9.8.10</w:t>
      </w:r>
      <w:r w:rsidRPr="007F61BC">
        <w:rPr>
          <w:rFonts w:ascii="Calibri" w:hAnsi="Calibri"/>
          <w:sz w:val="22"/>
          <w:szCs w:val="22"/>
        </w:rPr>
        <w:tab/>
      </w:r>
      <w:r>
        <w:t>Intro of lower 6GHz NR unlic. operation for Europe [RAN4 WI: NR_6GHz_unlic_EU]</w:t>
      </w:r>
      <w:r>
        <w:tab/>
      </w:r>
      <w:r>
        <w:fldChar w:fldCharType="begin" w:fldLock="1"/>
      </w:r>
      <w:r>
        <w:instrText xml:space="preserve"> PAGEREF _Toc74553683 \h </w:instrText>
      </w:r>
      <w:r>
        <w:fldChar w:fldCharType="separate"/>
      </w:r>
      <w:r>
        <w:t>144</w:t>
      </w:r>
      <w:r>
        <w:fldChar w:fldCharType="end"/>
      </w:r>
    </w:p>
    <w:p w14:paraId="70B19264" w14:textId="11558F85" w:rsidR="00531680" w:rsidRPr="007F61BC" w:rsidRDefault="00531680">
      <w:pPr>
        <w:pStyle w:val="TOC4"/>
        <w:rPr>
          <w:rFonts w:ascii="Calibri" w:hAnsi="Calibri"/>
          <w:sz w:val="22"/>
          <w:szCs w:val="22"/>
        </w:rPr>
      </w:pPr>
      <w:r>
        <w:t>9.8.11</w:t>
      </w:r>
      <w:r w:rsidRPr="007F61BC">
        <w:rPr>
          <w:rFonts w:ascii="Calibri" w:hAnsi="Calibri"/>
          <w:sz w:val="22"/>
          <w:szCs w:val="22"/>
        </w:rPr>
        <w:tab/>
      </w:r>
      <w:r>
        <w:t>Core part: Rel-17 Adding CH BW support to existing NR bands [RAN4 WI: NR_bands_R17_BWs-Core]</w:t>
      </w:r>
      <w:r>
        <w:tab/>
      </w:r>
      <w:r>
        <w:fldChar w:fldCharType="begin" w:fldLock="1"/>
      </w:r>
      <w:r>
        <w:instrText xml:space="preserve"> PAGEREF _Toc74553684 \h </w:instrText>
      </w:r>
      <w:r>
        <w:fldChar w:fldCharType="separate"/>
      </w:r>
      <w:r>
        <w:t>145</w:t>
      </w:r>
      <w:r>
        <w:fldChar w:fldCharType="end"/>
      </w:r>
    </w:p>
    <w:p w14:paraId="6749E8B5" w14:textId="390A062A" w:rsidR="00531680" w:rsidRPr="007F61BC" w:rsidRDefault="00531680">
      <w:pPr>
        <w:pStyle w:val="TOC4"/>
        <w:rPr>
          <w:rFonts w:ascii="Calibri" w:hAnsi="Calibri"/>
          <w:sz w:val="22"/>
          <w:szCs w:val="22"/>
        </w:rPr>
      </w:pPr>
      <w:r>
        <w:t>9.8.12</w:t>
      </w:r>
      <w:r w:rsidRPr="007F61BC">
        <w:rPr>
          <w:rFonts w:ascii="Calibri" w:hAnsi="Calibri"/>
          <w:sz w:val="22"/>
          <w:szCs w:val="22"/>
        </w:rPr>
        <w:tab/>
      </w:r>
      <w:r>
        <w:t>Intro of CH BWs 35MHz and 45MHz for NR FR1 [RAN4 WI: NR_FR1_35MHz_45MHz_BW]</w:t>
      </w:r>
      <w:r>
        <w:tab/>
      </w:r>
      <w:r>
        <w:fldChar w:fldCharType="begin" w:fldLock="1"/>
      </w:r>
      <w:r>
        <w:instrText xml:space="preserve"> PAGEREF _Toc74553685 \h </w:instrText>
      </w:r>
      <w:r>
        <w:fldChar w:fldCharType="separate"/>
      </w:r>
      <w:r>
        <w:t>146</w:t>
      </w:r>
      <w:r>
        <w:fldChar w:fldCharType="end"/>
      </w:r>
    </w:p>
    <w:p w14:paraId="197154A1" w14:textId="3D21ADE8" w:rsidR="00531680" w:rsidRPr="007F61BC" w:rsidRDefault="00531680">
      <w:pPr>
        <w:pStyle w:val="TOC4"/>
        <w:rPr>
          <w:rFonts w:ascii="Calibri" w:hAnsi="Calibri"/>
          <w:sz w:val="22"/>
          <w:szCs w:val="22"/>
        </w:rPr>
      </w:pPr>
      <w:r>
        <w:lastRenderedPageBreak/>
        <w:t>9.8.13</w:t>
      </w:r>
      <w:r w:rsidRPr="007F61BC">
        <w:rPr>
          <w:rFonts w:ascii="Calibri" w:hAnsi="Calibri"/>
          <w:sz w:val="22"/>
          <w:szCs w:val="22"/>
        </w:rPr>
        <w:tab/>
      </w:r>
      <w:r>
        <w:t>Rel-17 HPUE (PC2) for EN-DC with 1 LTE + 1 NR TDD band [RAN4 WI: ENDC_UE_PC2_R17_NR_TDD]</w:t>
      </w:r>
      <w:r>
        <w:tab/>
      </w:r>
      <w:r>
        <w:fldChar w:fldCharType="begin" w:fldLock="1"/>
      </w:r>
      <w:r>
        <w:instrText xml:space="preserve"> PAGEREF _Toc74553686 \h </w:instrText>
      </w:r>
      <w:r>
        <w:fldChar w:fldCharType="separate"/>
      </w:r>
      <w:r>
        <w:t>148</w:t>
      </w:r>
      <w:r>
        <w:fldChar w:fldCharType="end"/>
      </w:r>
    </w:p>
    <w:p w14:paraId="2BC8550B" w14:textId="7E182F15" w:rsidR="00531680" w:rsidRPr="007F61BC" w:rsidRDefault="00531680">
      <w:pPr>
        <w:pStyle w:val="TOC4"/>
        <w:rPr>
          <w:rFonts w:ascii="Calibri" w:hAnsi="Calibri"/>
          <w:sz w:val="22"/>
          <w:szCs w:val="22"/>
        </w:rPr>
      </w:pPr>
      <w:r>
        <w:t>9.8.14</w:t>
      </w:r>
      <w:r w:rsidRPr="007F61BC">
        <w:rPr>
          <w:rFonts w:ascii="Calibri" w:hAnsi="Calibri"/>
          <w:sz w:val="22"/>
          <w:szCs w:val="22"/>
        </w:rPr>
        <w:tab/>
      </w:r>
      <w:r>
        <w:t>SAR schemes for UE PC2 for NR inter-band CA and SUL configs with 2 bands UL [RAN4 WI: NR_SAR_PC2_interB_SUL_2BUL]</w:t>
      </w:r>
      <w:r>
        <w:tab/>
      </w:r>
      <w:r>
        <w:fldChar w:fldCharType="begin" w:fldLock="1"/>
      </w:r>
      <w:r>
        <w:instrText xml:space="preserve"> PAGEREF _Toc74553687 \h </w:instrText>
      </w:r>
      <w:r>
        <w:fldChar w:fldCharType="separate"/>
      </w:r>
      <w:r>
        <w:t>148</w:t>
      </w:r>
      <w:r>
        <w:fldChar w:fldCharType="end"/>
      </w:r>
    </w:p>
    <w:p w14:paraId="3F735572" w14:textId="20027934" w:rsidR="00531680" w:rsidRPr="007F61BC" w:rsidRDefault="00531680">
      <w:pPr>
        <w:pStyle w:val="TOC4"/>
        <w:rPr>
          <w:rFonts w:ascii="Calibri" w:hAnsi="Calibri"/>
          <w:sz w:val="22"/>
          <w:szCs w:val="22"/>
        </w:rPr>
      </w:pPr>
      <w:r>
        <w:t>9.8.15</w:t>
      </w:r>
      <w:r w:rsidRPr="007F61BC">
        <w:rPr>
          <w:rFonts w:ascii="Calibri" w:hAnsi="Calibri"/>
          <w:sz w:val="22"/>
          <w:szCs w:val="22"/>
        </w:rPr>
        <w:tab/>
      </w:r>
      <w:r>
        <w:t>Rel-17 HPUE (PC2) for NR inter-band CA with 2 bands DL and 2 bands UL [RAN4 WI: NR_PC2_CA_R17_2BDL_2BUL]</w:t>
      </w:r>
      <w:r>
        <w:tab/>
      </w:r>
      <w:r>
        <w:fldChar w:fldCharType="begin" w:fldLock="1"/>
      </w:r>
      <w:r>
        <w:instrText xml:space="preserve"> PAGEREF _Toc74553688 \h </w:instrText>
      </w:r>
      <w:r>
        <w:fldChar w:fldCharType="separate"/>
      </w:r>
      <w:r>
        <w:t>149</w:t>
      </w:r>
      <w:r>
        <w:fldChar w:fldCharType="end"/>
      </w:r>
    </w:p>
    <w:p w14:paraId="46A1D712" w14:textId="52539906" w:rsidR="00531680" w:rsidRPr="007F61BC" w:rsidRDefault="00531680">
      <w:pPr>
        <w:pStyle w:val="TOC4"/>
        <w:rPr>
          <w:rFonts w:ascii="Calibri" w:hAnsi="Calibri"/>
          <w:sz w:val="22"/>
          <w:szCs w:val="22"/>
        </w:rPr>
      </w:pPr>
      <w:r>
        <w:t>9.8.16</w:t>
      </w:r>
      <w:r w:rsidRPr="007F61BC">
        <w:rPr>
          <w:rFonts w:ascii="Calibri" w:hAnsi="Calibri"/>
          <w:sz w:val="22"/>
          <w:szCs w:val="22"/>
        </w:rPr>
        <w:tab/>
      </w:r>
      <w:r>
        <w:t>HPUE for NR TDD intra-band CA in FR1 [New RAN4 WI: NR_intra_HPUE_R17]</w:t>
      </w:r>
      <w:r>
        <w:tab/>
      </w:r>
      <w:r>
        <w:fldChar w:fldCharType="begin" w:fldLock="1"/>
      </w:r>
      <w:r>
        <w:instrText xml:space="preserve"> PAGEREF _Toc74553689 \h </w:instrText>
      </w:r>
      <w:r>
        <w:fldChar w:fldCharType="separate"/>
      </w:r>
      <w:r>
        <w:t>149</w:t>
      </w:r>
      <w:r>
        <w:fldChar w:fldCharType="end"/>
      </w:r>
    </w:p>
    <w:p w14:paraId="49C4B384" w14:textId="17561866" w:rsidR="00531680" w:rsidRPr="007F61BC" w:rsidRDefault="00531680">
      <w:pPr>
        <w:pStyle w:val="TOC4"/>
        <w:rPr>
          <w:rFonts w:ascii="Calibri" w:hAnsi="Calibri"/>
          <w:sz w:val="22"/>
          <w:szCs w:val="22"/>
        </w:rPr>
      </w:pPr>
      <w:r>
        <w:t>9.8.17</w:t>
      </w:r>
      <w:r w:rsidRPr="007F61BC">
        <w:rPr>
          <w:rFonts w:ascii="Calibri" w:hAnsi="Calibri"/>
          <w:sz w:val="22"/>
          <w:szCs w:val="22"/>
        </w:rPr>
        <w:tab/>
      </w:r>
      <w:r>
        <w:t>Add. NR bands for UL-MIMO PC3 in Rel-17 [New RAN4 WI: NR_bands_UL_MIMO_PC3_R17]</w:t>
      </w:r>
      <w:r>
        <w:tab/>
      </w:r>
      <w:r>
        <w:fldChar w:fldCharType="begin" w:fldLock="1"/>
      </w:r>
      <w:r>
        <w:instrText xml:space="preserve"> PAGEREF _Toc74553690 \h </w:instrText>
      </w:r>
      <w:r>
        <w:fldChar w:fldCharType="separate"/>
      </w:r>
      <w:r>
        <w:t>150</w:t>
      </w:r>
      <w:r>
        <w:fldChar w:fldCharType="end"/>
      </w:r>
    </w:p>
    <w:p w14:paraId="1A27B0F6" w14:textId="650A8077" w:rsidR="00531680" w:rsidRPr="007F61BC" w:rsidRDefault="00531680">
      <w:pPr>
        <w:pStyle w:val="TOC4"/>
        <w:rPr>
          <w:rFonts w:ascii="Calibri" w:hAnsi="Calibri"/>
          <w:sz w:val="22"/>
          <w:szCs w:val="22"/>
        </w:rPr>
      </w:pPr>
      <w:r>
        <w:t>9.8.18</w:t>
      </w:r>
      <w:r w:rsidRPr="007F61BC">
        <w:rPr>
          <w:rFonts w:ascii="Calibri" w:hAnsi="Calibri"/>
          <w:sz w:val="22"/>
          <w:szCs w:val="22"/>
        </w:rPr>
        <w:tab/>
      </w:r>
      <w:r>
        <w:t>Core part: HPUE(PC1.5) operation in NR bands n77 and n78 [New RAN4 WI: HPUE_PC1_5_n77_n78-Core]</w:t>
      </w:r>
      <w:r>
        <w:tab/>
      </w:r>
      <w:r>
        <w:fldChar w:fldCharType="begin" w:fldLock="1"/>
      </w:r>
      <w:r>
        <w:instrText xml:space="preserve"> PAGEREF _Toc74553691 \h </w:instrText>
      </w:r>
      <w:r>
        <w:fldChar w:fldCharType="separate"/>
      </w:r>
      <w:r>
        <w:t>151</w:t>
      </w:r>
      <w:r>
        <w:fldChar w:fldCharType="end"/>
      </w:r>
    </w:p>
    <w:p w14:paraId="7FBC9751" w14:textId="717D7706" w:rsidR="00531680" w:rsidRPr="007F61BC" w:rsidRDefault="00531680">
      <w:pPr>
        <w:pStyle w:val="TOC4"/>
        <w:rPr>
          <w:rFonts w:ascii="Calibri" w:hAnsi="Calibri"/>
          <w:sz w:val="22"/>
          <w:szCs w:val="22"/>
        </w:rPr>
      </w:pPr>
      <w:r>
        <w:t>9.8.19</w:t>
      </w:r>
      <w:r w:rsidRPr="007F61BC">
        <w:rPr>
          <w:rFonts w:ascii="Calibri" w:hAnsi="Calibri"/>
          <w:sz w:val="22"/>
          <w:szCs w:val="22"/>
        </w:rPr>
        <w:tab/>
      </w:r>
      <w:r>
        <w:t>LTE/NR Dual Connectivity related basket WIs for Rel-17</w:t>
      </w:r>
      <w:r>
        <w:tab/>
      </w:r>
      <w:r>
        <w:fldChar w:fldCharType="begin" w:fldLock="1"/>
      </w:r>
      <w:r>
        <w:instrText xml:space="preserve"> PAGEREF _Toc74553692 \h </w:instrText>
      </w:r>
      <w:r>
        <w:fldChar w:fldCharType="separate"/>
      </w:r>
      <w:r>
        <w:t>151</w:t>
      </w:r>
      <w:r>
        <w:fldChar w:fldCharType="end"/>
      </w:r>
    </w:p>
    <w:p w14:paraId="01060959" w14:textId="36546ECC" w:rsidR="00531680" w:rsidRPr="007F61BC" w:rsidRDefault="00531680">
      <w:pPr>
        <w:pStyle w:val="TOC5"/>
        <w:rPr>
          <w:rFonts w:ascii="Calibri" w:hAnsi="Calibri"/>
          <w:sz w:val="22"/>
          <w:szCs w:val="22"/>
        </w:rPr>
      </w:pPr>
      <w:r>
        <w:t>9.8.19.1</w:t>
      </w:r>
      <w:r w:rsidRPr="007F61BC">
        <w:rPr>
          <w:rFonts w:ascii="Calibri" w:hAnsi="Calibri"/>
          <w:sz w:val="22"/>
          <w:szCs w:val="22"/>
        </w:rPr>
        <w:tab/>
      </w:r>
      <w:r>
        <w:t>Rel-17 DC of 1 LTE band (1DL/1UL) and 1 NR band (1DL/1UL) [DC_R17_1BLTE_1BNR_2DL2UL]</w:t>
      </w:r>
      <w:r>
        <w:tab/>
      </w:r>
      <w:r>
        <w:fldChar w:fldCharType="begin" w:fldLock="1"/>
      </w:r>
      <w:r>
        <w:instrText xml:space="preserve"> PAGEREF _Toc74553693 \h </w:instrText>
      </w:r>
      <w:r>
        <w:fldChar w:fldCharType="separate"/>
      </w:r>
      <w:r>
        <w:t>151</w:t>
      </w:r>
      <w:r>
        <w:fldChar w:fldCharType="end"/>
      </w:r>
    </w:p>
    <w:p w14:paraId="5FA145D1" w14:textId="1114B09F" w:rsidR="00531680" w:rsidRPr="007F61BC" w:rsidRDefault="00531680">
      <w:pPr>
        <w:pStyle w:val="TOC5"/>
        <w:rPr>
          <w:rFonts w:ascii="Calibri" w:hAnsi="Calibri"/>
          <w:sz w:val="22"/>
          <w:szCs w:val="22"/>
        </w:rPr>
      </w:pPr>
      <w:r>
        <w:t>9.8.19.2</w:t>
      </w:r>
      <w:r w:rsidRPr="007F61BC">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_Toc74553694 \h </w:instrText>
      </w:r>
      <w:r>
        <w:fldChar w:fldCharType="separate"/>
      </w:r>
      <w:r>
        <w:t>151</w:t>
      </w:r>
      <w:r>
        <w:fldChar w:fldCharType="end"/>
      </w:r>
    </w:p>
    <w:p w14:paraId="49003C64" w14:textId="4161DC47" w:rsidR="00531680" w:rsidRPr="007F61BC" w:rsidRDefault="00531680">
      <w:pPr>
        <w:pStyle w:val="TOC5"/>
        <w:rPr>
          <w:rFonts w:ascii="Calibri" w:hAnsi="Calibri"/>
          <w:sz w:val="22"/>
          <w:szCs w:val="22"/>
        </w:rPr>
      </w:pPr>
      <w:r>
        <w:t>9.8.19.3</w:t>
      </w:r>
      <w:r w:rsidRPr="007F61BC">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_Toc74553695 \h </w:instrText>
      </w:r>
      <w:r>
        <w:fldChar w:fldCharType="separate"/>
      </w:r>
      <w:r>
        <w:t>152</w:t>
      </w:r>
      <w:r>
        <w:fldChar w:fldCharType="end"/>
      </w:r>
    </w:p>
    <w:p w14:paraId="2919A8FD" w14:textId="7D73AF84" w:rsidR="00531680" w:rsidRPr="007F61BC" w:rsidRDefault="00531680">
      <w:pPr>
        <w:pStyle w:val="TOC5"/>
        <w:rPr>
          <w:rFonts w:ascii="Calibri" w:hAnsi="Calibri"/>
          <w:sz w:val="22"/>
          <w:szCs w:val="22"/>
        </w:rPr>
      </w:pPr>
      <w:r>
        <w:t>9.8.19.4</w:t>
      </w:r>
      <w:r w:rsidRPr="007F61BC">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_Toc74553696 \h </w:instrText>
      </w:r>
      <w:r>
        <w:fldChar w:fldCharType="separate"/>
      </w:r>
      <w:r>
        <w:t>152</w:t>
      </w:r>
      <w:r>
        <w:fldChar w:fldCharType="end"/>
      </w:r>
    </w:p>
    <w:p w14:paraId="5874B186" w14:textId="3A3A2C5F" w:rsidR="00531680" w:rsidRPr="007F61BC" w:rsidRDefault="00531680">
      <w:pPr>
        <w:pStyle w:val="TOC5"/>
        <w:rPr>
          <w:rFonts w:ascii="Calibri" w:hAnsi="Calibri"/>
          <w:sz w:val="22"/>
          <w:szCs w:val="22"/>
        </w:rPr>
      </w:pPr>
      <w:r>
        <w:t>9.8.19.5</w:t>
      </w:r>
      <w:r w:rsidRPr="007F61BC">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_Toc74553697 \h </w:instrText>
      </w:r>
      <w:r>
        <w:fldChar w:fldCharType="separate"/>
      </w:r>
      <w:r>
        <w:t>153</w:t>
      </w:r>
      <w:r>
        <w:fldChar w:fldCharType="end"/>
      </w:r>
    </w:p>
    <w:p w14:paraId="0FCB43B0" w14:textId="79C3C49A" w:rsidR="00531680" w:rsidRPr="007F61BC" w:rsidRDefault="00531680">
      <w:pPr>
        <w:pStyle w:val="TOC5"/>
        <w:rPr>
          <w:rFonts w:ascii="Calibri" w:hAnsi="Calibri"/>
          <w:sz w:val="22"/>
          <w:szCs w:val="22"/>
        </w:rPr>
      </w:pPr>
      <w:r>
        <w:t>9.8.19.6</w:t>
      </w:r>
      <w:r w:rsidRPr="007F61BC">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_Toc74553698 \h </w:instrText>
      </w:r>
      <w:r>
        <w:fldChar w:fldCharType="separate"/>
      </w:r>
      <w:r>
        <w:t>154</w:t>
      </w:r>
      <w:r>
        <w:fldChar w:fldCharType="end"/>
      </w:r>
    </w:p>
    <w:p w14:paraId="03F080E5" w14:textId="6AAF76BA" w:rsidR="00531680" w:rsidRPr="007F61BC" w:rsidRDefault="00531680">
      <w:pPr>
        <w:pStyle w:val="TOC5"/>
        <w:rPr>
          <w:rFonts w:ascii="Calibri" w:hAnsi="Calibri"/>
          <w:sz w:val="22"/>
          <w:szCs w:val="22"/>
        </w:rPr>
      </w:pPr>
      <w:r>
        <w:t>9.8.19.7</w:t>
      </w:r>
      <w:r w:rsidRPr="007F61BC">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_Toc74553699 \h </w:instrText>
      </w:r>
      <w:r>
        <w:fldChar w:fldCharType="separate"/>
      </w:r>
      <w:r>
        <w:t>155</w:t>
      </w:r>
      <w:r>
        <w:fldChar w:fldCharType="end"/>
      </w:r>
    </w:p>
    <w:p w14:paraId="3C8D8F62" w14:textId="30121D16" w:rsidR="00531680" w:rsidRPr="007F61BC" w:rsidRDefault="00531680">
      <w:pPr>
        <w:pStyle w:val="TOC5"/>
        <w:rPr>
          <w:rFonts w:ascii="Calibri" w:hAnsi="Calibri"/>
          <w:sz w:val="22"/>
          <w:szCs w:val="22"/>
        </w:rPr>
      </w:pPr>
      <w:r>
        <w:t>9.8.19.8</w:t>
      </w:r>
      <w:r w:rsidRPr="007F61BC">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_Toc74553700 \h </w:instrText>
      </w:r>
      <w:r>
        <w:fldChar w:fldCharType="separate"/>
      </w:r>
      <w:r>
        <w:t>155</w:t>
      </w:r>
      <w:r>
        <w:fldChar w:fldCharType="end"/>
      </w:r>
    </w:p>
    <w:p w14:paraId="1DC2734D" w14:textId="27BADECF" w:rsidR="00531680" w:rsidRPr="007F61BC" w:rsidRDefault="00531680">
      <w:pPr>
        <w:pStyle w:val="TOC5"/>
        <w:rPr>
          <w:rFonts w:ascii="Calibri" w:hAnsi="Calibri"/>
          <w:sz w:val="22"/>
          <w:szCs w:val="22"/>
        </w:rPr>
      </w:pPr>
      <w:r>
        <w:t>9.8.19.9</w:t>
      </w:r>
      <w:r w:rsidRPr="007F61BC">
        <w:rPr>
          <w:rFonts w:ascii="Calibri" w:hAnsi="Calibri"/>
          <w:sz w:val="22"/>
          <w:szCs w:val="22"/>
        </w:rPr>
        <w:tab/>
      </w:r>
      <w:r>
        <w:t>Rel-17 DC of x bands (x=2, 3, 4) LTE inter-band CA (xDL/1UL) and 1 NR FR1 band and 1 NR FR2 band [RAN4 WI: DC_R17_xBLTE_2BNR_yDL3UL]</w:t>
      </w:r>
      <w:r>
        <w:tab/>
      </w:r>
      <w:r>
        <w:fldChar w:fldCharType="begin" w:fldLock="1"/>
      </w:r>
      <w:r>
        <w:instrText xml:space="preserve"> PAGEREF _Toc74553701 \h </w:instrText>
      </w:r>
      <w:r>
        <w:fldChar w:fldCharType="separate"/>
      </w:r>
      <w:r>
        <w:t>156</w:t>
      </w:r>
      <w:r>
        <w:fldChar w:fldCharType="end"/>
      </w:r>
    </w:p>
    <w:p w14:paraId="47CE1C80" w14:textId="1752D12F" w:rsidR="00531680" w:rsidRPr="007F61BC" w:rsidRDefault="00531680">
      <w:pPr>
        <w:pStyle w:val="TOC4"/>
        <w:rPr>
          <w:rFonts w:ascii="Calibri" w:hAnsi="Calibri"/>
          <w:sz w:val="22"/>
          <w:szCs w:val="22"/>
        </w:rPr>
      </w:pPr>
      <w:r>
        <w:t>9.8.20</w:t>
      </w:r>
      <w:r w:rsidRPr="007F61BC">
        <w:rPr>
          <w:rFonts w:ascii="Calibri" w:hAnsi="Calibri"/>
          <w:sz w:val="22"/>
          <w:szCs w:val="22"/>
        </w:rPr>
        <w:tab/>
      </w:r>
      <w:r>
        <w:t>NR Carrier Aggregation/Dual Connectivity/SUL related basket WIs for Rel-17</w:t>
      </w:r>
      <w:r>
        <w:tab/>
      </w:r>
      <w:r>
        <w:fldChar w:fldCharType="begin" w:fldLock="1"/>
      </w:r>
      <w:r>
        <w:instrText xml:space="preserve"> PAGEREF _Toc74553702 \h </w:instrText>
      </w:r>
      <w:r>
        <w:fldChar w:fldCharType="separate"/>
      </w:r>
      <w:r>
        <w:t>156</w:t>
      </w:r>
      <w:r>
        <w:fldChar w:fldCharType="end"/>
      </w:r>
    </w:p>
    <w:p w14:paraId="492837EF" w14:textId="60F47DE4" w:rsidR="00531680" w:rsidRPr="007F61BC" w:rsidRDefault="00531680">
      <w:pPr>
        <w:pStyle w:val="TOC5"/>
        <w:rPr>
          <w:rFonts w:ascii="Calibri" w:hAnsi="Calibri"/>
          <w:sz w:val="22"/>
          <w:szCs w:val="22"/>
        </w:rPr>
      </w:pPr>
      <w:r>
        <w:t>9.8.20.1</w:t>
      </w:r>
      <w:r w:rsidRPr="007F61BC">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_Toc74553703 \h </w:instrText>
      </w:r>
      <w:r>
        <w:fldChar w:fldCharType="separate"/>
      </w:r>
      <w:r>
        <w:t>156</w:t>
      </w:r>
      <w:r>
        <w:fldChar w:fldCharType="end"/>
      </w:r>
    </w:p>
    <w:p w14:paraId="26F6B912" w14:textId="0E503195" w:rsidR="00531680" w:rsidRPr="007F61BC" w:rsidRDefault="00531680">
      <w:pPr>
        <w:pStyle w:val="TOC5"/>
        <w:rPr>
          <w:rFonts w:ascii="Calibri" w:hAnsi="Calibri"/>
          <w:sz w:val="22"/>
          <w:szCs w:val="22"/>
        </w:rPr>
      </w:pPr>
      <w:r>
        <w:t>9.8.20.2</w:t>
      </w:r>
      <w:r w:rsidRPr="007F61BC">
        <w:rPr>
          <w:rFonts w:ascii="Calibri" w:hAnsi="Calibri"/>
          <w:sz w:val="22"/>
          <w:szCs w:val="22"/>
        </w:rPr>
        <w:tab/>
      </w:r>
      <w:r>
        <w:t>Rel-17 NR Inter-band CA/Dual Connectivity for 2 bands DL with x bands UL (x=1,2) [RAN4 WI: NR_CADC_R17_2BDL_xBUL]</w:t>
      </w:r>
      <w:r>
        <w:tab/>
      </w:r>
      <w:r>
        <w:fldChar w:fldCharType="begin" w:fldLock="1"/>
      </w:r>
      <w:r>
        <w:instrText xml:space="preserve"> PAGEREF _Toc74553704 \h </w:instrText>
      </w:r>
      <w:r>
        <w:fldChar w:fldCharType="separate"/>
      </w:r>
      <w:r>
        <w:t>157</w:t>
      </w:r>
      <w:r>
        <w:fldChar w:fldCharType="end"/>
      </w:r>
    </w:p>
    <w:p w14:paraId="6226BAEF" w14:textId="468378B6" w:rsidR="00531680" w:rsidRPr="007F61BC" w:rsidRDefault="00531680">
      <w:pPr>
        <w:pStyle w:val="TOC5"/>
        <w:rPr>
          <w:rFonts w:ascii="Calibri" w:hAnsi="Calibri"/>
          <w:sz w:val="22"/>
          <w:szCs w:val="22"/>
        </w:rPr>
      </w:pPr>
      <w:r>
        <w:t>9.8.20.3</w:t>
      </w:r>
      <w:r w:rsidRPr="007F61BC">
        <w:rPr>
          <w:rFonts w:ascii="Calibri" w:hAnsi="Calibri"/>
          <w:sz w:val="22"/>
          <w:szCs w:val="22"/>
        </w:rPr>
        <w:tab/>
      </w:r>
      <w:r>
        <w:t>Rel-17 NR inter-band CA for 3 bands DL with 1 band UL [RAN4 WI: NR_CA_R17_3BDL_1BUL]</w:t>
      </w:r>
      <w:r>
        <w:tab/>
      </w:r>
      <w:r>
        <w:fldChar w:fldCharType="begin" w:fldLock="1"/>
      </w:r>
      <w:r>
        <w:instrText xml:space="preserve"> PAGEREF _Toc74553705 \h </w:instrText>
      </w:r>
      <w:r>
        <w:fldChar w:fldCharType="separate"/>
      </w:r>
      <w:r>
        <w:t>157</w:t>
      </w:r>
      <w:r>
        <w:fldChar w:fldCharType="end"/>
      </w:r>
    </w:p>
    <w:p w14:paraId="02DE4309" w14:textId="749853E5" w:rsidR="00531680" w:rsidRPr="007F61BC" w:rsidRDefault="00531680">
      <w:pPr>
        <w:pStyle w:val="TOC5"/>
        <w:rPr>
          <w:rFonts w:ascii="Calibri" w:hAnsi="Calibri"/>
          <w:sz w:val="22"/>
          <w:szCs w:val="22"/>
        </w:rPr>
      </w:pPr>
      <w:r>
        <w:t>9.8.20.4</w:t>
      </w:r>
      <w:r w:rsidRPr="007F61BC">
        <w:rPr>
          <w:rFonts w:ascii="Calibri" w:hAnsi="Calibri"/>
          <w:sz w:val="22"/>
          <w:szCs w:val="22"/>
        </w:rPr>
        <w:tab/>
      </w:r>
      <w:r>
        <w:t>Rel-17 NR inter-band CA/DC for 3 bands DL with 2 bands UL [RAN4 WI: NR_CADC_R17_3BDL_2BUL]</w:t>
      </w:r>
      <w:r>
        <w:tab/>
      </w:r>
      <w:r>
        <w:fldChar w:fldCharType="begin" w:fldLock="1"/>
      </w:r>
      <w:r>
        <w:instrText xml:space="preserve"> PAGEREF _Toc74553706 \h </w:instrText>
      </w:r>
      <w:r>
        <w:fldChar w:fldCharType="separate"/>
      </w:r>
      <w:r>
        <w:t>158</w:t>
      </w:r>
      <w:r>
        <w:fldChar w:fldCharType="end"/>
      </w:r>
    </w:p>
    <w:p w14:paraId="23BE6C70" w14:textId="7397D125" w:rsidR="00531680" w:rsidRPr="007F61BC" w:rsidRDefault="00531680">
      <w:pPr>
        <w:pStyle w:val="TOC5"/>
        <w:rPr>
          <w:rFonts w:ascii="Calibri" w:hAnsi="Calibri"/>
          <w:sz w:val="22"/>
          <w:szCs w:val="22"/>
        </w:rPr>
      </w:pPr>
      <w:r>
        <w:t>9.8.20.5</w:t>
      </w:r>
      <w:r w:rsidRPr="007F61BC">
        <w:rPr>
          <w:rFonts w:ascii="Calibri" w:hAnsi="Calibri"/>
          <w:sz w:val="22"/>
          <w:szCs w:val="22"/>
        </w:rPr>
        <w:tab/>
      </w:r>
      <w:r>
        <w:t>Rel-17 NR inter-band CA for 4 bands DL with 1 band UL [RAN4 WI: NR_CA_R17_4BDL_1BUL]</w:t>
      </w:r>
      <w:r>
        <w:tab/>
      </w:r>
      <w:r>
        <w:fldChar w:fldCharType="begin" w:fldLock="1"/>
      </w:r>
      <w:r>
        <w:instrText xml:space="preserve"> PAGEREF _Toc74553707 \h </w:instrText>
      </w:r>
      <w:r>
        <w:fldChar w:fldCharType="separate"/>
      </w:r>
      <w:r>
        <w:t>159</w:t>
      </w:r>
      <w:r>
        <w:fldChar w:fldCharType="end"/>
      </w:r>
    </w:p>
    <w:p w14:paraId="5B52D90F" w14:textId="4FF3133B" w:rsidR="00531680" w:rsidRPr="007F61BC" w:rsidRDefault="00531680">
      <w:pPr>
        <w:pStyle w:val="TOC5"/>
        <w:rPr>
          <w:rFonts w:ascii="Calibri" w:hAnsi="Calibri"/>
          <w:sz w:val="22"/>
          <w:szCs w:val="22"/>
        </w:rPr>
      </w:pPr>
      <w:r>
        <w:t>9.8.20.6</w:t>
      </w:r>
      <w:r w:rsidRPr="007F61BC">
        <w:rPr>
          <w:rFonts w:ascii="Calibri" w:hAnsi="Calibri"/>
          <w:sz w:val="22"/>
          <w:szCs w:val="22"/>
        </w:rPr>
        <w:tab/>
      </w:r>
      <w:r>
        <w:t>Rel-17 NR inter-band CA/DC for DL 4 bands and 2UL bands [RAN4 WI: NR_CADC_R17_4BDL_2BUL]</w:t>
      </w:r>
      <w:r>
        <w:tab/>
      </w:r>
      <w:r>
        <w:fldChar w:fldCharType="begin" w:fldLock="1"/>
      </w:r>
      <w:r>
        <w:instrText xml:space="preserve"> PAGEREF _Toc74553708 \h </w:instrText>
      </w:r>
      <w:r>
        <w:fldChar w:fldCharType="separate"/>
      </w:r>
      <w:r>
        <w:t>160</w:t>
      </w:r>
      <w:r>
        <w:fldChar w:fldCharType="end"/>
      </w:r>
    </w:p>
    <w:p w14:paraId="145DF329" w14:textId="48AA1447" w:rsidR="00531680" w:rsidRPr="007F61BC" w:rsidRDefault="00531680">
      <w:pPr>
        <w:pStyle w:val="TOC5"/>
        <w:rPr>
          <w:rFonts w:ascii="Calibri" w:hAnsi="Calibri"/>
          <w:sz w:val="22"/>
          <w:szCs w:val="22"/>
        </w:rPr>
      </w:pPr>
      <w:r>
        <w:t>9.8.20.7</w:t>
      </w:r>
      <w:r w:rsidRPr="007F61BC">
        <w:rPr>
          <w:rFonts w:ascii="Calibri" w:hAnsi="Calibri"/>
          <w:sz w:val="22"/>
          <w:szCs w:val="22"/>
        </w:rPr>
        <w:tab/>
      </w:r>
      <w:r>
        <w:t>Rel-17 NR inter-band CA for 5 bands DL with x bands UL (x=1, 2) [RAN4 WI: NR_CADC_R17_5BDL_xBUL]</w:t>
      </w:r>
      <w:r>
        <w:tab/>
      </w:r>
      <w:r>
        <w:fldChar w:fldCharType="begin" w:fldLock="1"/>
      </w:r>
      <w:r>
        <w:instrText xml:space="preserve"> PAGEREF _Toc74553709 \h </w:instrText>
      </w:r>
      <w:r>
        <w:fldChar w:fldCharType="separate"/>
      </w:r>
      <w:r>
        <w:t>161</w:t>
      </w:r>
      <w:r>
        <w:fldChar w:fldCharType="end"/>
      </w:r>
    </w:p>
    <w:p w14:paraId="73463625" w14:textId="60E9BE35" w:rsidR="00531680" w:rsidRPr="007F61BC" w:rsidRDefault="00531680">
      <w:pPr>
        <w:pStyle w:val="TOC5"/>
        <w:rPr>
          <w:rFonts w:ascii="Calibri" w:hAnsi="Calibri"/>
          <w:sz w:val="22"/>
          <w:szCs w:val="22"/>
        </w:rPr>
      </w:pPr>
      <w:r>
        <w:t>9.8.20.8</w:t>
      </w:r>
      <w:r w:rsidRPr="007F61BC">
        <w:rPr>
          <w:rFonts w:ascii="Calibri" w:hAnsi="Calibri"/>
          <w:sz w:val="22"/>
          <w:szCs w:val="22"/>
        </w:rPr>
        <w:tab/>
      </w:r>
      <w:r>
        <w:t>Rel-17 band combos for SA NR SUL, NSA NR SUL, NSA NR SUL with ULSUP [RAN4 WI: NR_SUL_combos_R17]</w:t>
      </w:r>
      <w:r>
        <w:tab/>
      </w:r>
      <w:r>
        <w:fldChar w:fldCharType="begin" w:fldLock="1"/>
      </w:r>
      <w:r>
        <w:instrText xml:space="preserve"> PAGEREF _Toc74553710 \h </w:instrText>
      </w:r>
      <w:r>
        <w:fldChar w:fldCharType="separate"/>
      </w:r>
      <w:r>
        <w:t>161</w:t>
      </w:r>
      <w:r>
        <w:fldChar w:fldCharType="end"/>
      </w:r>
    </w:p>
    <w:p w14:paraId="679829DE" w14:textId="771CBB29" w:rsidR="00531680" w:rsidRPr="007F61BC" w:rsidRDefault="00531680">
      <w:pPr>
        <w:pStyle w:val="TOC3"/>
        <w:rPr>
          <w:rFonts w:ascii="Calibri" w:hAnsi="Calibri"/>
          <w:sz w:val="22"/>
          <w:szCs w:val="22"/>
        </w:rPr>
      </w:pPr>
      <w:r>
        <w:t>9.9</w:t>
      </w:r>
      <w:r w:rsidRPr="007F61BC">
        <w:rPr>
          <w:rFonts w:ascii="Calibri" w:hAnsi="Calibri"/>
          <w:sz w:val="22"/>
          <w:szCs w:val="22"/>
        </w:rPr>
        <w:tab/>
      </w:r>
      <w:r>
        <w:t>Closed REL-17 NR or NR+LTE SIs</w:t>
      </w:r>
      <w:r>
        <w:tab/>
      </w:r>
      <w:r>
        <w:fldChar w:fldCharType="begin" w:fldLock="1"/>
      </w:r>
      <w:r>
        <w:instrText xml:space="preserve"> PAGEREF _Toc74553711 \h </w:instrText>
      </w:r>
      <w:r>
        <w:fldChar w:fldCharType="separate"/>
      </w:r>
      <w:r>
        <w:t>162</w:t>
      </w:r>
      <w:r>
        <w:fldChar w:fldCharType="end"/>
      </w:r>
    </w:p>
    <w:p w14:paraId="538B1060" w14:textId="3E416CED" w:rsidR="00531680" w:rsidRPr="007F61BC" w:rsidRDefault="00531680">
      <w:pPr>
        <w:pStyle w:val="TOC4"/>
        <w:rPr>
          <w:rFonts w:ascii="Calibri" w:hAnsi="Calibri"/>
          <w:sz w:val="22"/>
          <w:szCs w:val="22"/>
        </w:rPr>
      </w:pPr>
      <w:r>
        <w:t>9.9.1</w:t>
      </w:r>
      <w:r w:rsidRPr="007F61BC">
        <w:rPr>
          <w:rFonts w:ascii="Calibri" w:hAnsi="Calibri"/>
          <w:sz w:val="22"/>
          <w:szCs w:val="22"/>
        </w:rPr>
        <w:tab/>
      </w:r>
      <w:r>
        <w:t>Study on on NR coverage enh. [RAN1 SI: FS_NR_cov_enh]</w:t>
      </w:r>
      <w:r>
        <w:tab/>
      </w:r>
      <w:r>
        <w:fldChar w:fldCharType="begin" w:fldLock="1"/>
      </w:r>
      <w:r>
        <w:instrText xml:space="preserve"> PAGEREF _Toc74553712 \h </w:instrText>
      </w:r>
      <w:r>
        <w:fldChar w:fldCharType="separate"/>
      </w:r>
      <w:r>
        <w:t>162</w:t>
      </w:r>
      <w:r>
        <w:fldChar w:fldCharType="end"/>
      </w:r>
    </w:p>
    <w:p w14:paraId="19000DD7" w14:textId="7006E718" w:rsidR="00531680" w:rsidRPr="007F61BC" w:rsidRDefault="00531680">
      <w:pPr>
        <w:pStyle w:val="TOC3"/>
        <w:rPr>
          <w:rFonts w:ascii="Calibri" w:hAnsi="Calibri"/>
          <w:sz w:val="22"/>
          <w:szCs w:val="22"/>
        </w:rPr>
      </w:pPr>
      <w:r>
        <w:t>9.10</w:t>
      </w:r>
      <w:r w:rsidRPr="007F61BC">
        <w:rPr>
          <w:rFonts w:ascii="Calibri" w:hAnsi="Calibri"/>
          <w:sz w:val="22"/>
          <w:szCs w:val="22"/>
        </w:rPr>
        <w:tab/>
      </w:r>
      <w:r>
        <w:t>Closed REL-17 NR or NR+LTE WIs</w:t>
      </w:r>
      <w:r>
        <w:tab/>
      </w:r>
      <w:r>
        <w:fldChar w:fldCharType="begin" w:fldLock="1"/>
      </w:r>
      <w:r>
        <w:instrText xml:space="preserve"> PAGEREF _Toc74553713 \h </w:instrText>
      </w:r>
      <w:r>
        <w:fldChar w:fldCharType="separate"/>
      </w:r>
      <w:r>
        <w:t>162</w:t>
      </w:r>
      <w:r>
        <w:fldChar w:fldCharType="end"/>
      </w:r>
    </w:p>
    <w:p w14:paraId="321FB837" w14:textId="480941C7" w:rsidR="00531680" w:rsidRPr="007F61BC" w:rsidRDefault="00531680">
      <w:pPr>
        <w:pStyle w:val="TOC4"/>
        <w:rPr>
          <w:rFonts w:ascii="Calibri" w:hAnsi="Calibri"/>
          <w:sz w:val="22"/>
          <w:szCs w:val="22"/>
        </w:rPr>
      </w:pPr>
      <w:r>
        <w:t>9.10.1</w:t>
      </w:r>
      <w:r w:rsidRPr="007F61BC">
        <w:rPr>
          <w:rFonts w:ascii="Calibri" w:hAnsi="Calibri"/>
          <w:sz w:val="22"/>
          <w:szCs w:val="22"/>
        </w:rPr>
        <w:tab/>
      </w:r>
      <w:r>
        <w:t>Core part: LTE/NR spectrum sharing in Band 40/n40 [RAN4 WI: DSS_LTE_B40_NR_Bn40-Core]</w:t>
      </w:r>
      <w:r>
        <w:tab/>
      </w:r>
      <w:r>
        <w:fldChar w:fldCharType="begin" w:fldLock="1"/>
      </w:r>
      <w:r>
        <w:instrText xml:space="preserve"> PAGEREF _Toc74553714 \h </w:instrText>
      </w:r>
      <w:r>
        <w:fldChar w:fldCharType="separate"/>
      </w:r>
      <w:r>
        <w:t>162</w:t>
      </w:r>
      <w:r>
        <w:fldChar w:fldCharType="end"/>
      </w:r>
    </w:p>
    <w:p w14:paraId="05EAD7EC" w14:textId="08346D4C" w:rsidR="00531680" w:rsidRPr="007F61BC" w:rsidRDefault="00531680">
      <w:pPr>
        <w:pStyle w:val="TOC4"/>
        <w:rPr>
          <w:rFonts w:ascii="Calibri" w:hAnsi="Calibri"/>
          <w:sz w:val="22"/>
          <w:szCs w:val="22"/>
        </w:rPr>
      </w:pPr>
      <w:r>
        <w:t>9.10.2</w:t>
      </w:r>
      <w:r w:rsidRPr="007F61BC">
        <w:rPr>
          <w:rFonts w:ascii="Calibri" w:hAnsi="Calibri"/>
          <w:sz w:val="22"/>
          <w:szCs w:val="22"/>
        </w:rPr>
        <w:tab/>
      </w:r>
      <w:r>
        <w:t>Intro of NR band n13 [RAN4 WI: NR_n13]</w:t>
      </w:r>
      <w:r>
        <w:tab/>
      </w:r>
      <w:r>
        <w:fldChar w:fldCharType="begin" w:fldLock="1"/>
      </w:r>
      <w:r>
        <w:instrText xml:space="preserve"> PAGEREF _Toc74553715 \h </w:instrText>
      </w:r>
      <w:r>
        <w:fldChar w:fldCharType="separate"/>
      </w:r>
      <w:r>
        <w:t>162</w:t>
      </w:r>
      <w:r>
        <w:fldChar w:fldCharType="end"/>
      </w:r>
    </w:p>
    <w:p w14:paraId="1D6A2638" w14:textId="7D36ECB2" w:rsidR="00531680" w:rsidRPr="007F61BC" w:rsidRDefault="00531680">
      <w:pPr>
        <w:pStyle w:val="TOC4"/>
        <w:rPr>
          <w:rFonts w:ascii="Calibri" w:hAnsi="Calibri"/>
          <w:sz w:val="22"/>
          <w:szCs w:val="22"/>
        </w:rPr>
      </w:pPr>
      <w:r>
        <w:t>9.10.3</w:t>
      </w:r>
      <w:r w:rsidRPr="007F61BC">
        <w:rPr>
          <w:rFonts w:ascii="Calibri" w:hAnsi="Calibri"/>
          <w:sz w:val="22"/>
          <w:szCs w:val="22"/>
        </w:rPr>
        <w:tab/>
      </w:r>
      <w:r>
        <w:t>Intro of NR SUL band 1880-1920MHz [RAN4 WI: NR_SUL_band_1880_1920MHz]</w:t>
      </w:r>
      <w:r>
        <w:tab/>
      </w:r>
      <w:r>
        <w:fldChar w:fldCharType="begin" w:fldLock="1"/>
      </w:r>
      <w:r>
        <w:instrText xml:space="preserve"> PAGEREF _Toc74553716 \h </w:instrText>
      </w:r>
      <w:r>
        <w:fldChar w:fldCharType="separate"/>
      </w:r>
      <w:r>
        <w:t>162</w:t>
      </w:r>
      <w:r>
        <w:fldChar w:fldCharType="end"/>
      </w:r>
    </w:p>
    <w:p w14:paraId="0C48EFA3" w14:textId="3C8D0DE8" w:rsidR="00531680" w:rsidRPr="007F61BC" w:rsidRDefault="00531680">
      <w:pPr>
        <w:pStyle w:val="TOC4"/>
        <w:rPr>
          <w:rFonts w:ascii="Calibri" w:hAnsi="Calibri"/>
          <w:sz w:val="22"/>
          <w:szCs w:val="22"/>
        </w:rPr>
      </w:pPr>
      <w:r>
        <w:t>9.10.4</w:t>
      </w:r>
      <w:r w:rsidRPr="007F61BC">
        <w:rPr>
          <w:rFonts w:ascii="Calibri" w:hAnsi="Calibri"/>
          <w:sz w:val="22"/>
          <w:szCs w:val="22"/>
        </w:rPr>
        <w:tab/>
      </w:r>
      <w:r>
        <w:t>Intro of NR SUL band 2300-2400MHz [RAN4 WI: NR_SUL_band_2300_2400MHz]</w:t>
      </w:r>
      <w:r>
        <w:tab/>
      </w:r>
      <w:r>
        <w:fldChar w:fldCharType="begin" w:fldLock="1"/>
      </w:r>
      <w:r>
        <w:instrText xml:space="preserve"> PAGEREF _Toc74553717 \h </w:instrText>
      </w:r>
      <w:r>
        <w:fldChar w:fldCharType="separate"/>
      </w:r>
      <w:r>
        <w:t>162</w:t>
      </w:r>
      <w:r>
        <w:fldChar w:fldCharType="end"/>
      </w:r>
    </w:p>
    <w:p w14:paraId="651E0A04" w14:textId="4187D99C" w:rsidR="00531680" w:rsidRPr="007F61BC" w:rsidRDefault="00531680">
      <w:pPr>
        <w:pStyle w:val="TOC3"/>
        <w:rPr>
          <w:rFonts w:ascii="Calibri" w:hAnsi="Calibri"/>
          <w:sz w:val="22"/>
          <w:szCs w:val="22"/>
        </w:rPr>
      </w:pPr>
      <w:r>
        <w:t>9.11</w:t>
      </w:r>
      <w:r w:rsidRPr="007F61BC">
        <w:rPr>
          <w:rFonts w:ascii="Calibri" w:hAnsi="Calibri"/>
          <w:sz w:val="22"/>
          <w:szCs w:val="22"/>
        </w:rPr>
        <w:tab/>
      </w:r>
      <w:r>
        <w:t>Small Technical Enh. and Improvements for REL-17 [TEI17]</w:t>
      </w:r>
      <w:r>
        <w:tab/>
      </w:r>
      <w:r>
        <w:fldChar w:fldCharType="begin" w:fldLock="1"/>
      </w:r>
      <w:r>
        <w:instrText xml:space="preserve"> PAGEREF _Toc74553718 \h </w:instrText>
      </w:r>
      <w:r>
        <w:fldChar w:fldCharType="separate"/>
      </w:r>
      <w:r>
        <w:t>162</w:t>
      </w:r>
      <w:r>
        <w:fldChar w:fldCharType="end"/>
      </w:r>
    </w:p>
    <w:p w14:paraId="4C73386F" w14:textId="7EEBB8B6" w:rsidR="00531680" w:rsidRPr="007F61BC" w:rsidRDefault="00531680">
      <w:pPr>
        <w:pStyle w:val="TOC3"/>
        <w:rPr>
          <w:rFonts w:ascii="Calibri" w:hAnsi="Calibri"/>
          <w:sz w:val="22"/>
          <w:szCs w:val="22"/>
        </w:rPr>
      </w:pPr>
      <w:r>
        <w:t>9.12</w:t>
      </w:r>
      <w:r w:rsidRPr="007F61BC">
        <w:rPr>
          <w:rFonts w:ascii="Calibri" w:hAnsi="Calibri"/>
          <w:sz w:val="22"/>
          <w:szCs w:val="22"/>
        </w:rPr>
        <w:tab/>
      </w:r>
      <w:r>
        <w:t>NR UE capabilities</w:t>
      </w:r>
      <w:r>
        <w:tab/>
      </w:r>
      <w:r>
        <w:fldChar w:fldCharType="begin" w:fldLock="1"/>
      </w:r>
      <w:r>
        <w:instrText xml:space="preserve"> PAGEREF _Toc74553719 \h </w:instrText>
      </w:r>
      <w:r>
        <w:fldChar w:fldCharType="separate"/>
      </w:r>
      <w:r>
        <w:t>163</w:t>
      </w:r>
      <w:r>
        <w:fldChar w:fldCharType="end"/>
      </w:r>
    </w:p>
    <w:p w14:paraId="7B48D343" w14:textId="18E70AFF" w:rsidR="00531680" w:rsidRPr="007F61BC" w:rsidRDefault="00531680">
      <w:pPr>
        <w:pStyle w:val="TOC3"/>
        <w:rPr>
          <w:rFonts w:ascii="Calibri" w:hAnsi="Calibri"/>
          <w:sz w:val="22"/>
          <w:szCs w:val="22"/>
        </w:rPr>
      </w:pPr>
      <w:r>
        <w:t>9.13</w:t>
      </w:r>
      <w:r w:rsidRPr="007F61BC">
        <w:rPr>
          <w:rFonts w:ascii="Calibri" w:hAnsi="Calibri"/>
          <w:sz w:val="22"/>
          <w:szCs w:val="22"/>
        </w:rPr>
        <w:tab/>
      </w:r>
      <w:r>
        <w:t>Other NR documents</w:t>
      </w:r>
      <w:r>
        <w:tab/>
      </w:r>
      <w:r>
        <w:fldChar w:fldCharType="begin" w:fldLock="1"/>
      </w:r>
      <w:r>
        <w:instrText xml:space="preserve"> PAGEREF _Toc74553720 \h </w:instrText>
      </w:r>
      <w:r>
        <w:fldChar w:fldCharType="separate"/>
      </w:r>
      <w:r>
        <w:t>165</w:t>
      </w:r>
      <w:r>
        <w:fldChar w:fldCharType="end"/>
      </w:r>
    </w:p>
    <w:p w14:paraId="33DDA27C" w14:textId="2C46D100" w:rsidR="00531680" w:rsidRPr="007F61BC" w:rsidRDefault="00531680">
      <w:pPr>
        <w:pStyle w:val="TOC2"/>
        <w:rPr>
          <w:rFonts w:ascii="Calibri" w:hAnsi="Calibri"/>
          <w:sz w:val="22"/>
          <w:szCs w:val="22"/>
        </w:rPr>
      </w:pPr>
      <w:r>
        <w:t>10</w:t>
      </w:r>
      <w:r w:rsidRPr="007F61BC">
        <w:rPr>
          <w:rFonts w:ascii="Calibri" w:hAnsi="Calibri"/>
          <w:sz w:val="22"/>
          <w:szCs w:val="22"/>
        </w:rPr>
        <w:tab/>
      </w:r>
      <w:r>
        <w:t>LTE</w:t>
      </w:r>
      <w:r>
        <w:tab/>
      </w:r>
      <w:r>
        <w:fldChar w:fldCharType="begin" w:fldLock="1"/>
      </w:r>
      <w:r>
        <w:instrText xml:space="preserve"> PAGEREF _Toc74553721 \h </w:instrText>
      </w:r>
      <w:r>
        <w:fldChar w:fldCharType="separate"/>
      </w:r>
      <w:r>
        <w:t>165</w:t>
      </w:r>
      <w:r>
        <w:fldChar w:fldCharType="end"/>
      </w:r>
    </w:p>
    <w:p w14:paraId="58AF2D50" w14:textId="770B2B59" w:rsidR="00531680" w:rsidRPr="007F61BC" w:rsidRDefault="00531680">
      <w:pPr>
        <w:pStyle w:val="TOC3"/>
        <w:rPr>
          <w:rFonts w:ascii="Calibri" w:hAnsi="Calibri"/>
          <w:sz w:val="22"/>
          <w:szCs w:val="22"/>
        </w:rPr>
      </w:pPr>
      <w:r>
        <w:t>10.1</w:t>
      </w:r>
      <w:r w:rsidRPr="007F61BC">
        <w:rPr>
          <w:rFonts w:ascii="Calibri" w:hAnsi="Calibri"/>
          <w:sz w:val="22"/>
          <w:szCs w:val="22"/>
        </w:rPr>
        <w:tab/>
      </w:r>
      <w:r>
        <w:t>New WI/SI proposals for LTE</w:t>
      </w:r>
      <w:r>
        <w:tab/>
      </w:r>
      <w:r>
        <w:fldChar w:fldCharType="begin" w:fldLock="1"/>
      </w:r>
      <w:r>
        <w:instrText xml:space="preserve"> PAGEREF _Toc74553722 \h </w:instrText>
      </w:r>
      <w:r>
        <w:fldChar w:fldCharType="separate"/>
      </w:r>
      <w:r>
        <w:t>165</w:t>
      </w:r>
      <w:r>
        <w:fldChar w:fldCharType="end"/>
      </w:r>
    </w:p>
    <w:p w14:paraId="536A2DBA" w14:textId="30BCDCA1" w:rsidR="00531680" w:rsidRPr="007F61BC" w:rsidRDefault="00531680">
      <w:pPr>
        <w:pStyle w:val="TOC4"/>
        <w:rPr>
          <w:rFonts w:ascii="Calibri" w:hAnsi="Calibri"/>
          <w:sz w:val="22"/>
          <w:szCs w:val="22"/>
        </w:rPr>
      </w:pPr>
      <w:r>
        <w:t>10.1.1</w:t>
      </w:r>
      <w:r w:rsidRPr="007F61BC">
        <w:rPr>
          <w:rFonts w:ascii="Calibri" w:hAnsi="Calibri"/>
          <w:sz w:val="22"/>
          <w:szCs w:val="22"/>
        </w:rPr>
        <w:tab/>
      </w:r>
      <w:r>
        <w:t>Proposals led by RAN1</w:t>
      </w:r>
      <w:r>
        <w:tab/>
      </w:r>
      <w:r>
        <w:fldChar w:fldCharType="begin" w:fldLock="1"/>
      </w:r>
      <w:r>
        <w:instrText xml:space="preserve"> PAGEREF _Toc74553723 \h </w:instrText>
      </w:r>
      <w:r>
        <w:fldChar w:fldCharType="separate"/>
      </w:r>
      <w:r>
        <w:t>166</w:t>
      </w:r>
      <w:r>
        <w:fldChar w:fldCharType="end"/>
      </w:r>
    </w:p>
    <w:p w14:paraId="2B692658" w14:textId="6A474BC6" w:rsidR="00531680" w:rsidRPr="007F61BC" w:rsidRDefault="00531680">
      <w:pPr>
        <w:pStyle w:val="TOC4"/>
        <w:rPr>
          <w:rFonts w:ascii="Calibri" w:hAnsi="Calibri"/>
          <w:sz w:val="22"/>
          <w:szCs w:val="22"/>
        </w:rPr>
      </w:pPr>
      <w:r>
        <w:t>10.1.2</w:t>
      </w:r>
      <w:r w:rsidRPr="007F61BC">
        <w:rPr>
          <w:rFonts w:ascii="Calibri" w:hAnsi="Calibri"/>
          <w:sz w:val="22"/>
          <w:szCs w:val="22"/>
        </w:rPr>
        <w:tab/>
      </w:r>
      <w:r>
        <w:t>Proposals led by RAN2</w:t>
      </w:r>
      <w:r>
        <w:tab/>
      </w:r>
      <w:r>
        <w:fldChar w:fldCharType="begin" w:fldLock="1"/>
      </w:r>
      <w:r>
        <w:instrText xml:space="preserve"> PAGEREF _Toc74553724 \h </w:instrText>
      </w:r>
      <w:r>
        <w:fldChar w:fldCharType="separate"/>
      </w:r>
      <w:r>
        <w:t>166</w:t>
      </w:r>
      <w:r>
        <w:fldChar w:fldCharType="end"/>
      </w:r>
    </w:p>
    <w:p w14:paraId="7BF0B56A" w14:textId="4ACC5E46" w:rsidR="00531680" w:rsidRPr="007F61BC" w:rsidRDefault="00531680">
      <w:pPr>
        <w:pStyle w:val="TOC4"/>
        <w:rPr>
          <w:rFonts w:ascii="Calibri" w:hAnsi="Calibri"/>
          <w:sz w:val="22"/>
          <w:szCs w:val="22"/>
        </w:rPr>
      </w:pPr>
      <w:r>
        <w:lastRenderedPageBreak/>
        <w:t>10.1.3</w:t>
      </w:r>
      <w:r w:rsidRPr="007F61BC">
        <w:rPr>
          <w:rFonts w:ascii="Calibri" w:hAnsi="Calibri"/>
          <w:sz w:val="22"/>
          <w:szCs w:val="22"/>
        </w:rPr>
        <w:tab/>
      </w:r>
      <w:r>
        <w:t>Proposals led by RAN3</w:t>
      </w:r>
      <w:r>
        <w:tab/>
      </w:r>
      <w:r>
        <w:fldChar w:fldCharType="begin" w:fldLock="1"/>
      </w:r>
      <w:r>
        <w:instrText xml:space="preserve"> PAGEREF _Toc74553725 \h </w:instrText>
      </w:r>
      <w:r>
        <w:fldChar w:fldCharType="separate"/>
      </w:r>
      <w:r>
        <w:t>166</w:t>
      </w:r>
      <w:r>
        <w:fldChar w:fldCharType="end"/>
      </w:r>
    </w:p>
    <w:p w14:paraId="5C6C8D3B" w14:textId="094F5C98" w:rsidR="00531680" w:rsidRPr="007F61BC" w:rsidRDefault="00531680">
      <w:pPr>
        <w:pStyle w:val="TOC4"/>
        <w:rPr>
          <w:rFonts w:ascii="Calibri" w:hAnsi="Calibri"/>
          <w:sz w:val="22"/>
          <w:szCs w:val="22"/>
        </w:rPr>
      </w:pPr>
      <w:r>
        <w:t>10.1.4</w:t>
      </w:r>
      <w:r w:rsidRPr="007F61BC">
        <w:rPr>
          <w:rFonts w:ascii="Calibri" w:hAnsi="Calibri"/>
          <w:sz w:val="22"/>
          <w:szCs w:val="22"/>
        </w:rPr>
        <w:tab/>
      </w:r>
      <w:r>
        <w:t>Proposals led by RAN4 (spectrum related)</w:t>
      </w:r>
      <w:r>
        <w:tab/>
      </w:r>
      <w:r>
        <w:fldChar w:fldCharType="begin" w:fldLock="1"/>
      </w:r>
      <w:r>
        <w:instrText xml:space="preserve"> PAGEREF _Toc74553726 \h </w:instrText>
      </w:r>
      <w:r>
        <w:fldChar w:fldCharType="separate"/>
      </w:r>
      <w:r>
        <w:t>166</w:t>
      </w:r>
      <w:r>
        <w:fldChar w:fldCharType="end"/>
      </w:r>
    </w:p>
    <w:p w14:paraId="4B72F5A9" w14:textId="65981D50" w:rsidR="00531680" w:rsidRPr="007F61BC" w:rsidRDefault="00531680">
      <w:pPr>
        <w:pStyle w:val="TOC4"/>
        <w:rPr>
          <w:rFonts w:ascii="Calibri" w:hAnsi="Calibri"/>
          <w:sz w:val="22"/>
          <w:szCs w:val="22"/>
        </w:rPr>
      </w:pPr>
      <w:r>
        <w:t>10.1.5</w:t>
      </w:r>
      <w:r w:rsidRPr="007F61BC">
        <w:rPr>
          <w:rFonts w:ascii="Calibri" w:hAnsi="Calibri"/>
          <w:sz w:val="22"/>
          <w:szCs w:val="22"/>
        </w:rPr>
        <w:tab/>
      </w:r>
      <w:r>
        <w:t>Proposals led by RAN4 (not spectrum related)</w:t>
      </w:r>
      <w:r>
        <w:tab/>
      </w:r>
      <w:r>
        <w:fldChar w:fldCharType="begin" w:fldLock="1"/>
      </w:r>
      <w:r>
        <w:instrText xml:space="preserve"> PAGEREF _Toc74553727 \h </w:instrText>
      </w:r>
      <w:r>
        <w:fldChar w:fldCharType="separate"/>
      </w:r>
      <w:r>
        <w:t>168</w:t>
      </w:r>
      <w:r>
        <w:fldChar w:fldCharType="end"/>
      </w:r>
    </w:p>
    <w:p w14:paraId="14473D72" w14:textId="0374EEA7" w:rsidR="00531680" w:rsidRPr="007F61BC" w:rsidRDefault="00531680">
      <w:pPr>
        <w:pStyle w:val="TOC3"/>
        <w:rPr>
          <w:rFonts w:ascii="Calibri" w:hAnsi="Calibri"/>
          <w:sz w:val="22"/>
          <w:szCs w:val="22"/>
        </w:rPr>
      </w:pPr>
      <w:r>
        <w:t>10.2</w:t>
      </w:r>
      <w:r w:rsidRPr="007F61BC">
        <w:rPr>
          <w:rFonts w:ascii="Calibri" w:hAnsi="Calibri"/>
          <w:sz w:val="22"/>
          <w:szCs w:val="22"/>
        </w:rPr>
        <w:tab/>
      </w:r>
      <w:r>
        <w:t>Open REL-16 LTE WIs (non-spectrum)</w:t>
      </w:r>
      <w:r>
        <w:tab/>
      </w:r>
      <w:r>
        <w:fldChar w:fldCharType="begin" w:fldLock="1"/>
      </w:r>
      <w:r>
        <w:instrText xml:space="preserve"> PAGEREF _Toc74553728 \h </w:instrText>
      </w:r>
      <w:r>
        <w:fldChar w:fldCharType="separate"/>
      </w:r>
      <w:r>
        <w:t>168</w:t>
      </w:r>
      <w:r>
        <w:fldChar w:fldCharType="end"/>
      </w:r>
    </w:p>
    <w:p w14:paraId="0C0D0B38" w14:textId="390AE9D2" w:rsidR="00531680" w:rsidRPr="007F61BC" w:rsidRDefault="00531680">
      <w:pPr>
        <w:pStyle w:val="TOC4"/>
        <w:rPr>
          <w:rFonts w:ascii="Calibri" w:hAnsi="Calibri"/>
          <w:sz w:val="22"/>
          <w:szCs w:val="22"/>
        </w:rPr>
      </w:pPr>
      <w:r>
        <w:t>10.2.1</w:t>
      </w:r>
      <w:r w:rsidRPr="007F61BC">
        <w:rPr>
          <w:rFonts w:ascii="Calibri" w:hAnsi="Calibri"/>
          <w:sz w:val="22"/>
          <w:szCs w:val="22"/>
        </w:rPr>
        <w:tab/>
      </w:r>
      <w:r>
        <w:t>Perf. part: Even further Mobility enh. in E-UTRAN [RAN2 WI: LTE_feMob-Perf]</w:t>
      </w:r>
      <w:r>
        <w:tab/>
      </w:r>
      <w:r>
        <w:fldChar w:fldCharType="begin" w:fldLock="1"/>
      </w:r>
      <w:r>
        <w:instrText xml:space="preserve"> PAGEREF _Toc74553729 \h </w:instrText>
      </w:r>
      <w:r>
        <w:fldChar w:fldCharType="separate"/>
      </w:r>
      <w:r>
        <w:t>168</w:t>
      </w:r>
      <w:r>
        <w:fldChar w:fldCharType="end"/>
      </w:r>
    </w:p>
    <w:p w14:paraId="6B741DC9" w14:textId="09A9685A" w:rsidR="00531680" w:rsidRPr="007F61BC" w:rsidRDefault="00531680">
      <w:pPr>
        <w:pStyle w:val="TOC3"/>
        <w:rPr>
          <w:rFonts w:ascii="Calibri" w:hAnsi="Calibri"/>
          <w:sz w:val="22"/>
          <w:szCs w:val="22"/>
        </w:rPr>
      </w:pPr>
      <w:r>
        <w:t>10.3</w:t>
      </w:r>
      <w:r w:rsidRPr="007F61BC">
        <w:rPr>
          <w:rFonts w:ascii="Calibri" w:hAnsi="Calibri"/>
          <w:sz w:val="22"/>
          <w:szCs w:val="22"/>
        </w:rPr>
        <w:tab/>
      </w:r>
      <w:r>
        <w:t>Closed REL-16 LTE SIs</w:t>
      </w:r>
      <w:r>
        <w:tab/>
      </w:r>
      <w:r>
        <w:fldChar w:fldCharType="begin" w:fldLock="1"/>
      </w:r>
      <w:r>
        <w:instrText xml:space="preserve"> PAGEREF _Toc74553730 \h </w:instrText>
      </w:r>
      <w:r>
        <w:fldChar w:fldCharType="separate"/>
      </w:r>
      <w:r>
        <w:t>169</w:t>
      </w:r>
      <w:r>
        <w:fldChar w:fldCharType="end"/>
      </w:r>
    </w:p>
    <w:p w14:paraId="60A79BEF" w14:textId="7920C1A1" w:rsidR="00531680" w:rsidRPr="007F61BC" w:rsidRDefault="00531680">
      <w:pPr>
        <w:pStyle w:val="TOC3"/>
        <w:rPr>
          <w:rFonts w:ascii="Calibri" w:hAnsi="Calibri"/>
          <w:sz w:val="22"/>
          <w:szCs w:val="22"/>
        </w:rPr>
      </w:pPr>
      <w:r>
        <w:t>10.4</w:t>
      </w:r>
      <w:r w:rsidRPr="007F61BC">
        <w:rPr>
          <w:rFonts w:ascii="Calibri" w:hAnsi="Calibri"/>
          <w:sz w:val="22"/>
          <w:szCs w:val="22"/>
        </w:rPr>
        <w:tab/>
      </w:r>
      <w:r>
        <w:t>Closed REL-16 LTE WIs</w:t>
      </w:r>
      <w:r>
        <w:tab/>
      </w:r>
      <w:r>
        <w:fldChar w:fldCharType="begin" w:fldLock="1"/>
      </w:r>
      <w:r>
        <w:instrText xml:space="preserve"> PAGEREF _Toc74553731 \h </w:instrText>
      </w:r>
      <w:r>
        <w:fldChar w:fldCharType="separate"/>
      </w:r>
      <w:r>
        <w:t>169</w:t>
      </w:r>
      <w:r>
        <w:fldChar w:fldCharType="end"/>
      </w:r>
    </w:p>
    <w:p w14:paraId="1915F9AA" w14:textId="683E33C0" w:rsidR="00531680" w:rsidRPr="007F61BC" w:rsidRDefault="00531680">
      <w:pPr>
        <w:pStyle w:val="TOC3"/>
        <w:rPr>
          <w:rFonts w:ascii="Calibri" w:hAnsi="Calibri"/>
          <w:sz w:val="22"/>
          <w:szCs w:val="22"/>
        </w:rPr>
      </w:pPr>
      <w:r>
        <w:t>10.5</w:t>
      </w:r>
      <w:r w:rsidRPr="007F61BC">
        <w:rPr>
          <w:rFonts w:ascii="Calibri" w:hAnsi="Calibri"/>
          <w:sz w:val="22"/>
          <w:szCs w:val="22"/>
        </w:rPr>
        <w:tab/>
      </w:r>
      <w:r>
        <w:t>Small Technical Enh. and Improvements for REL-16 (for LTE) [TEI16]</w:t>
      </w:r>
      <w:r>
        <w:tab/>
      </w:r>
      <w:r>
        <w:fldChar w:fldCharType="begin" w:fldLock="1"/>
      </w:r>
      <w:r>
        <w:instrText xml:space="preserve"> PAGEREF _Toc74553732 \h </w:instrText>
      </w:r>
      <w:r>
        <w:fldChar w:fldCharType="separate"/>
      </w:r>
      <w:r>
        <w:t>170</w:t>
      </w:r>
      <w:r>
        <w:fldChar w:fldCharType="end"/>
      </w:r>
    </w:p>
    <w:p w14:paraId="7B17C06D" w14:textId="2E879914" w:rsidR="00531680" w:rsidRPr="007F61BC" w:rsidRDefault="00531680">
      <w:pPr>
        <w:pStyle w:val="TOC3"/>
        <w:rPr>
          <w:rFonts w:ascii="Calibri" w:hAnsi="Calibri"/>
          <w:sz w:val="22"/>
          <w:szCs w:val="22"/>
        </w:rPr>
      </w:pPr>
      <w:r>
        <w:t>10.6</w:t>
      </w:r>
      <w:r w:rsidRPr="007F61BC">
        <w:rPr>
          <w:rFonts w:ascii="Calibri" w:hAnsi="Calibri"/>
          <w:sz w:val="22"/>
          <w:szCs w:val="22"/>
        </w:rPr>
        <w:tab/>
      </w:r>
      <w:r>
        <w:t>Open REL-17 LTE SIs</w:t>
      </w:r>
      <w:r>
        <w:tab/>
      </w:r>
      <w:r>
        <w:fldChar w:fldCharType="begin" w:fldLock="1"/>
      </w:r>
      <w:r>
        <w:instrText xml:space="preserve"> PAGEREF _Toc74553733 \h </w:instrText>
      </w:r>
      <w:r>
        <w:fldChar w:fldCharType="separate"/>
      </w:r>
      <w:r>
        <w:t>171</w:t>
      </w:r>
      <w:r>
        <w:fldChar w:fldCharType="end"/>
      </w:r>
    </w:p>
    <w:p w14:paraId="593E1559" w14:textId="525C34FE" w:rsidR="00531680" w:rsidRPr="007F61BC" w:rsidRDefault="00531680">
      <w:pPr>
        <w:pStyle w:val="TOC4"/>
        <w:rPr>
          <w:rFonts w:ascii="Calibri" w:hAnsi="Calibri"/>
          <w:sz w:val="22"/>
          <w:szCs w:val="22"/>
        </w:rPr>
      </w:pPr>
      <w:r>
        <w:t>10.6.1</w:t>
      </w:r>
      <w:r w:rsidRPr="007F61BC">
        <w:rPr>
          <w:rFonts w:ascii="Calibri" w:hAnsi="Calibri"/>
          <w:sz w:val="22"/>
          <w:szCs w:val="22"/>
        </w:rPr>
        <w:tab/>
      </w:r>
      <w:r>
        <w:t>Study on NB-IoT/eMTC support for NTN [RAN1 SI: FS_LTE_NBIOT_eMTC_NTN]</w:t>
      </w:r>
      <w:r>
        <w:tab/>
      </w:r>
      <w:r>
        <w:fldChar w:fldCharType="begin" w:fldLock="1"/>
      </w:r>
      <w:r>
        <w:instrText xml:space="preserve"> PAGEREF _Toc74553734 \h </w:instrText>
      </w:r>
      <w:r>
        <w:fldChar w:fldCharType="separate"/>
      </w:r>
      <w:r>
        <w:t>171</w:t>
      </w:r>
      <w:r>
        <w:fldChar w:fldCharType="end"/>
      </w:r>
    </w:p>
    <w:p w14:paraId="3DC5EBFF" w14:textId="6699F34B" w:rsidR="00531680" w:rsidRPr="007F61BC" w:rsidRDefault="00531680">
      <w:pPr>
        <w:pStyle w:val="TOC3"/>
        <w:rPr>
          <w:rFonts w:ascii="Calibri" w:hAnsi="Calibri"/>
          <w:sz w:val="22"/>
          <w:szCs w:val="22"/>
        </w:rPr>
      </w:pPr>
      <w:r>
        <w:t>10.7</w:t>
      </w:r>
      <w:r w:rsidRPr="007F61BC">
        <w:rPr>
          <w:rFonts w:ascii="Calibri" w:hAnsi="Calibri"/>
          <w:sz w:val="22"/>
          <w:szCs w:val="22"/>
        </w:rPr>
        <w:tab/>
      </w:r>
      <w:r>
        <w:t>Open REL-17 LTE WIs (non-spectrum)</w:t>
      </w:r>
      <w:r>
        <w:tab/>
      </w:r>
      <w:r>
        <w:fldChar w:fldCharType="begin" w:fldLock="1"/>
      </w:r>
      <w:r>
        <w:instrText xml:space="preserve"> PAGEREF _Toc74553735 \h </w:instrText>
      </w:r>
      <w:r>
        <w:fldChar w:fldCharType="separate"/>
      </w:r>
      <w:r>
        <w:t>175</w:t>
      </w:r>
      <w:r>
        <w:fldChar w:fldCharType="end"/>
      </w:r>
    </w:p>
    <w:p w14:paraId="6CFB685B" w14:textId="2738C852" w:rsidR="00531680" w:rsidRPr="007F61BC" w:rsidRDefault="00531680">
      <w:pPr>
        <w:pStyle w:val="TOC4"/>
        <w:rPr>
          <w:rFonts w:ascii="Calibri" w:hAnsi="Calibri"/>
          <w:sz w:val="22"/>
          <w:szCs w:val="22"/>
        </w:rPr>
      </w:pPr>
      <w:r>
        <w:t>10.7.1</w:t>
      </w:r>
      <w:r w:rsidRPr="007F61BC">
        <w:rPr>
          <w:rFonts w:ascii="Calibri" w:hAnsi="Calibri"/>
          <w:sz w:val="22"/>
          <w:szCs w:val="22"/>
        </w:rPr>
        <w:tab/>
      </w:r>
      <w:r>
        <w:t>Additional enh. for NB-IoT and LTE-MTC [RAN1 WI: NB_IOTenh4_LTE_eMTC6]</w:t>
      </w:r>
      <w:r>
        <w:tab/>
      </w:r>
      <w:r>
        <w:fldChar w:fldCharType="begin" w:fldLock="1"/>
      </w:r>
      <w:r>
        <w:instrText xml:space="preserve"> PAGEREF _Toc74553736 \h </w:instrText>
      </w:r>
      <w:r>
        <w:fldChar w:fldCharType="separate"/>
      </w:r>
      <w:r>
        <w:t>175</w:t>
      </w:r>
      <w:r>
        <w:fldChar w:fldCharType="end"/>
      </w:r>
    </w:p>
    <w:p w14:paraId="03DF5948" w14:textId="1E40A501" w:rsidR="00531680" w:rsidRPr="007F61BC" w:rsidRDefault="00531680">
      <w:pPr>
        <w:pStyle w:val="TOC3"/>
        <w:rPr>
          <w:rFonts w:ascii="Calibri" w:hAnsi="Calibri"/>
          <w:sz w:val="22"/>
          <w:szCs w:val="22"/>
        </w:rPr>
      </w:pPr>
      <w:r>
        <w:t>10.8</w:t>
      </w:r>
      <w:r w:rsidRPr="007F61BC">
        <w:rPr>
          <w:rFonts w:ascii="Calibri" w:hAnsi="Calibri"/>
          <w:sz w:val="22"/>
          <w:szCs w:val="22"/>
        </w:rPr>
        <w:tab/>
      </w:r>
      <w:r>
        <w:t>Open REL-17 LTE WIs (spectrum related)</w:t>
      </w:r>
      <w:r>
        <w:tab/>
      </w:r>
      <w:r>
        <w:fldChar w:fldCharType="begin" w:fldLock="1"/>
      </w:r>
      <w:r>
        <w:instrText xml:space="preserve"> PAGEREF _Toc74553737 \h </w:instrText>
      </w:r>
      <w:r>
        <w:fldChar w:fldCharType="separate"/>
      </w:r>
      <w:r>
        <w:t>175</w:t>
      </w:r>
      <w:r>
        <w:fldChar w:fldCharType="end"/>
      </w:r>
    </w:p>
    <w:p w14:paraId="2A70DA20" w14:textId="1C541650" w:rsidR="00531680" w:rsidRPr="007F61BC" w:rsidRDefault="00531680">
      <w:pPr>
        <w:pStyle w:val="TOC4"/>
        <w:rPr>
          <w:rFonts w:ascii="Calibri" w:hAnsi="Calibri"/>
          <w:sz w:val="22"/>
          <w:szCs w:val="22"/>
        </w:rPr>
      </w:pPr>
      <w:r>
        <w:t>10.8.1</w:t>
      </w:r>
      <w:r w:rsidRPr="007F61BC">
        <w:rPr>
          <w:rFonts w:ascii="Calibri" w:hAnsi="Calibri"/>
          <w:sz w:val="22"/>
          <w:szCs w:val="22"/>
        </w:rPr>
        <w:tab/>
      </w:r>
      <w:r>
        <w:t>Add. LTE bands for UE cat. M1/M2/NB1/NB2 in Rel-17 [RAN4 WI: LTE_bands_R17_M1_M2_NB1_NB2]</w:t>
      </w:r>
      <w:r>
        <w:tab/>
      </w:r>
      <w:r>
        <w:fldChar w:fldCharType="begin" w:fldLock="1"/>
      </w:r>
      <w:r>
        <w:instrText xml:space="preserve"> PAGEREF _Toc74553738 \h </w:instrText>
      </w:r>
      <w:r>
        <w:fldChar w:fldCharType="separate"/>
      </w:r>
      <w:r>
        <w:t>175</w:t>
      </w:r>
      <w:r>
        <w:fldChar w:fldCharType="end"/>
      </w:r>
    </w:p>
    <w:p w14:paraId="466CD597" w14:textId="70FE8031" w:rsidR="00531680" w:rsidRPr="007F61BC" w:rsidRDefault="00531680">
      <w:pPr>
        <w:pStyle w:val="TOC4"/>
        <w:rPr>
          <w:rFonts w:ascii="Calibri" w:hAnsi="Calibri"/>
          <w:sz w:val="22"/>
          <w:szCs w:val="22"/>
        </w:rPr>
      </w:pPr>
      <w:r>
        <w:t>10.8.2</w:t>
      </w:r>
      <w:r w:rsidRPr="007F61BC">
        <w:rPr>
          <w:rFonts w:ascii="Calibri" w:hAnsi="Calibri"/>
          <w:sz w:val="22"/>
          <w:szCs w:val="22"/>
        </w:rPr>
        <w:tab/>
      </w:r>
      <w:r>
        <w:t>Modification of LTE Band 24 Specs to comply with updated regul. emission limits [RAN4 WI: LTE_B24_mod]</w:t>
      </w:r>
      <w:r>
        <w:tab/>
      </w:r>
      <w:r>
        <w:fldChar w:fldCharType="begin" w:fldLock="1"/>
      </w:r>
      <w:r>
        <w:instrText xml:space="preserve"> PAGEREF _Toc74553739 \h </w:instrText>
      </w:r>
      <w:r>
        <w:fldChar w:fldCharType="separate"/>
      </w:r>
      <w:r>
        <w:t>176</w:t>
      </w:r>
      <w:r>
        <w:fldChar w:fldCharType="end"/>
      </w:r>
    </w:p>
    <w:p w14:paraId="584AE522" w14:textId="2324A847" w:rsidR="00531680" w:rsidRPr="007F61BC" w:rsidRDefault="00531680">
      <w:pPr>
        <w:pStyle w:val="TOC4"/>
        <w:rPr>
          <w:rFonts w:ascii="Calibri" w:hAnsi="Calibri"/>
          <w:sz w:val="22"/>
          <w:szCs w:val="22"/>
        </w:rPr>
      </w:pPr>
      <w:r>
        <w:t>10.8.3</w:t>
      </w:r>
      <w:r w:rsidRPr="007F61BC">
        <w:rPr>
          <w:rFonts w:ascii="Calibri" w:hAnsi="Calibri"/>
          <w:sz w:val="22"/>
          <w:szCs w:val="22"/>
        </w:rPr>
        <w:tab/>
      </w:r>
      <w:r>
        <w:t>LTE CA related basket WIs</w:t>
      </w:r>
      <w:r>
        <w:tab/>
      </w:r>
      <w:r>
        <w:fldChar w:fldCharType="begin" w:fldLock="1"/>
      </w:r>
      <w:r>
        <w:instrText xml:space="preserve"> PAGEREF _Toc74553740 \h </w:instrText>
      </w:r>
      <w:r>
        <w:fldChar w:fldCharType="separate"/>
      </w:r>
      <w:r>
        <w:t>176</w:t>
      </w:r>
      <w:r>
        <w:fldChar w:fldCharType="end"/>
      </w:r>
    </w:p>
    <w:p w14:paraId="4C453D0A" w14:textId="08DE42DC" w:rsidR="00531680" w:rsidRPr="007F61BC" w:rsidRDefault="00531680">
      <w:pPr>
        <w:pStyle w:val="TOC5"/>
        <w:rPr>
          <w:rFonts w:ascii="Calibri" w:hAnsi="Calibri"/>
          <w:sz w:val="22"/>
          <w:szCs w:val="22"/>
        </w:rPr>
      </w:pPr>
      <w:r>
        <w:t>10.8.3.1</w:t>
      </w:r>
      <w:r w:rsidRPr="007F61BC">
        <w:rPr>
          <w:rFonts w:ascii="Calibri" w:hAnsi="Calibri"/>
          <w:sz w:val="22"/>
          <w:szCs w:val="22"/>
        </w:rPr>
        <w:tab/>
      </w:r>
      <w:r>
        <w:t>Rel-17 LTE inter-band CA for 2 bands DL with 1 band UL [RAN4 WI: LTE_CA_R17_2BDL_1BUL]</w:t>
      </w:r>
      <w:r>
        <w:tab/>
      </w:r>
      <w:r>
        <w:fldChar w:fldCharType="begin" w:fldLock="1"/>
      </w:r>
      <w:r>
        <w:instrText xml:space="preserve"> PAGEREF _Toc74553741 \h </w:instrText>
      </w:r>
      <w:r>
        <w:fldChar w:fldCharType="separate"/>
      </w:r>
      <w:r>
        <w:t>176</w:t>
      </w:r>
      <w:r>
        <w:fldChar w:fldCharType="end"/>
      </w:r>
    </w:p>
    <w:p w14:paraId="174393DC" w14:textId="541FE1E4" w:rsidR="00531680" w:rsidRPr="007F61BC" w:rsidRDefault="00531680">
      <w:pPr>
        <w:pStyle w:val="TOC5"/>
        <w:rPr>
          <w:rFonts w:ascii="Calibri" w:hAnsi="Calibri"/>
          <w:sz w:val="22"/>
          <w:szCs w:val="22"/>
        </w:rPr>
      </w:pPr>
      <w:r>
        <w:t>10.8.3.2</w:t>
      </w:r>
      <w:r w:rsidRPr="007F61BC">
        <w:rPr>
          <w:rFonts w:ascii="Calibri" w:hAnsi="Calibri"/>
          <w:sz w:val="22"/>
          <w:szCs w:val="22"/>
        </w:rPr>
        <w:tab/>
      </w:r>
      <w:r>
        <w:t>Rel-17 LTE inter-band CA for 3 bands DL with 1 band UL [RAN4 WI: LTE_CA_R17_3BDL_1BUL]</w:t>
      </w:r>
      <w:r>
        <w:tab/>
      </w:r>
      <w:r>
        <w:fldChar w:fldCharType="begin" w:fldLock="1"/>
      </w:r>
      <w:r>
        <w:instrText xml:space="preserve"> PAGEREF _Toc74553742 \h </w:instrText>
      </w:r>
      <w:r>
        <w:fldChar w:fldCharType="separate"/>
      </w:r>
      <w:r>
        <w:t>177</w:t>
      </w:r>
      <w:r>
        <w:fldChar w:fldCharType="end"/>
      </w:r>
    </w:p>
    <w:p w14:paraId="168C0FA1" w14:textId="51A81FC7" w:rsidR="00531680" w:rsidRPr="007F61BC" w:rsidRDefault="00531680">
      <w:pPr>
        <w:pStyle w:val="TOC5"/>
        <w:rPr>
          <w:rFonts w:ascii="Calibri" w:hAnsi="Calibri"/>
          <w:sz w:val="22"/>
          <w:szCs w:val="22"/>
        </w:rPr>
      </w:pPr>
      <w:r>
        <w:t>10.8.3.3</w:t>
      </w:r>
      <w:r w:rsidRPr="007F61BC">
        <w:rPr>
          <w:rFonts w:ascii="Calibri" w:hAnsi="Calibri"/>
          <w:sz w:val="22"/>
          <w:szCs w:val="22"/>
        </w:rPr>
        <w:tab/>
      </w:r>
      <w:r>
        <w:t>Rel-17 LTE inter-band CA for x bands DL (x=4, 5) with 1 band UL [RAN4 WI: LTE_CA_R17_xBDL_1BUL]</w:t>
      </w:r>
      <w:r>
        <w:tab/>
      </w:r>
      <w:r>
        <w:fldChar w:fldCharType="begin" w:fldLock="1"/>
      </w:r>
      <w:r>
        <w:instrText xml:space="preserve"> PAGEREF _Toc74553743 \h </w:instrText>
      </w:r>
      <w:r>
        <w:fldChar w:fldCharType="separate"/>
      </w:r>
      <w:r>
        <w:t>178</w:t>
      </w:r>
      <w:r>
        <w:fldChar w:fldCharType="end"/>
      </w:r>
    </w:p>
    <w:p w14:paraId="16404984" w14:textId="61977682" w:rsidR="00531680" w:rsidRPr="007F61BC" w:rsidRDefault="00531680">
      <w:pPr>
        <w:pStyle w:val="TOC5"/>
        <w:rPr>
          <w:rFonts w:ascii="Calibri" w:hAnsi="Calibri"/>
          <w:sz w:val="22"/>
          <w:szCs w:val="22"/>
        </w:rPr>
      </w:pPr>
      <w:r>
        <w:t>10.8.3.4</w:t>
      </w:r>
      <w:r w:rsidRPr="007F61BC">
        <w:rPr>
          <w:rFonts w:ascii="Calibri" w:hAnsi="Calibri"/>
          <w:sz w:val="22"/>
          <w:szCs w:val="22"/>
        </w:rPr>
        <w:tab/>
      </w:r>
      <w:r>
        <w:t>Rel-17 LTE inter-band CA for 2 bands DL with 2 bands UL [RAN4 WI: LTE_CA_R17_2BDL_2BUL]</w:t>
      </w:r>
      <w:r>
        <w:tab/>
      </w:r>
      <w:r>
        <w:fldChar w:fldCharType="begin" w:fldLock="1"/>
      </w:r>
      <w:r>
        <w:instrText xml:space="preserve"> PAGEREF _Toc74553744 \h </w:instrText>
      </w:r>
      <w:r>
        <w:fldChar w:fldCharType="separate"/>
      </w:r>
      <w:r>
        <w:t>178</w:t>
      </w:r>
      <w:r>
        <w:fldChar w:fldCharType="end"/>
      </w:r>
    </w:p>
    <w:p w14:paraId="3B50FF01" w14:textId="2DBD5AE0" w:rsidR="00531680" w:rsidRPr="007F61BC" w:rsidRDefault="00531680">
      <w:pPr>
        <w:pStyle w:val="TOC5"/>
        <w:rPr>
          <w:rFonts w:ascii="Calibri" w:hAnsi="Calibri"/>
          <w:sz w:val="22"/>
          <w:szCs w:val="22"/>
        </w:rPr>
      </w:pPr>
      <w:r>
        <w:t>10.8.3.5</w:t>
      </w:r>
      <w:r w:rsidRPr="007F61BC">
        <w:rPr>
          <w:rFonts w:ascii="Calibri" w:hAnsi="Calibri"/>
          <w:sz w:val="22"/>
          <w:szCs w:val="22"/>
        </w:rPr>
        <w:tab/>
      </w:r>
      <w:r>
        <w:t>Rel-17 LTE inter-band CA for x bands DL (x= 3, 4, 5) with 2 bands UL [RAN4 WI: LTE_CA_R17_xBDL_2BUL]</w:t>
      </w:r>
      <w:r>
        <w:tab/>
      </w:r>
      <w:r>
        <w:fldChar w:fldCharType="begin" w:fldLock="1"/>
      </w:r>
      <w:r>
        <w:instrText xml:space="preserve"> PAGEREF _Toc74553745 \h </w:instrText>
      </w:r>
      <w:r>
        <w:fldChar w:fldCharType="separate"/>
      </w:r>
      <w:r>
        <w:t>179</w:t>
      </w:r>
      <w:r>
        <w:fldChar w:fldCharType="end"/>
      </w:r>
    </w:p>
    <w:p w14:paraId="2D53B017" w14:textId="02D16E36" w:rsidR="00531680" w:rsidRPr="007F61BC" w:rsidRDefault="00531680">
      <w:pPr>
        <w:pStyle w:val="TOC3"/>
        <w:rPr>
          <w:rFonts w:ascii="Calibri" w:hAnsi="Calibri"/>
          <w:sz w:val="22"/>
          <w:szCs w:val="22"/>
        </w:rPr>
      </w:pPr>
      <w:r>
        <w:t>10.9</w:t>
      </w:r>
      <w:r w:rsidRPr="007F61BC">
        <w:rPr>
          <w:rFonts w:ascii="Calibri" w:hAnsi="Calibri"/>
          <w:sz w:val="22"/>
          <w:szCs w:val="22"/>
        </w:rPr>
        <w:tab/>
      </w:r>
      <w:r>
        <w:t>Small Technical Enh. and Improvements for REL-17 (for LTE) [TEI17]</w:t>
      </w:r>
      <w:r>
        <w:tab/>
      </w:r>
      <w:r>
        <w:fldChar w:fldCharType="begin" w:fldLock="1"/>
      </w:r>
      <w:r>
        <w:instrText xml:space="preserve"> PAGEREF _Toc74553746 \h </w:instrText>
      </w:r>
      <w:r>
        <w:fldChar w:fldCharType="separate"/>
      </w:r>
      <w:r>
        <w:t>180</w:t>
      </w:r>
      <w:r>
        <w:fldChar w:fldCharType="end"/>
      </w:r>
    </w:p>
    <w:p w14:paraId="7E973D51" w14:textId="14C21976" w:rsidR="00531680" w:rsidRPr="007F61BC" w:rsidRDefault="00531680">
      <w:pPr>
        <w:pStyle w:val="TOC3"/>
        <w:rPr>
          <w:rFonts w:ascii="Calibri" w:hAnsi="Calibri"/>
          <w:sz w:val="22"/>
          <w:szCs w:val="22"/>
        </w:rPr>
      </w:pPr>
      <w:r>
        <w:t>10.10</w:t>
      </w:r>
      <w:r w:rsidRPr="007F61BC">
        <w:rPr>
          <w:rFonts w:ascii="Calibri" w:hAnsi="Calibri"/>
          <w:sz w:val="22"/>
          <w:szCs w:val="22"/>
        </w:rPr>
        <w:tab/>
      </w:r>
      <w:r>
        <w:t>LTE UE capabilities/UE categories</w:t>
      </w:r>
      <w:r>
        <w:tab/>
      </w:r>
      <w:r>
        <w:fldChar w:fldCharType="begin" w:fldLock="1"/>
      </w:r>
      <w:r>
        <w:instrText xml:space="preserve"> PAGEREF _Toc74553747 \h </w:instrText>
      </w:r>
      <w:r>
        <w:fldChar w:fldCharType="separate"/>
      </w:r>
      <w:r>
        <w:t>180</w:t>
      </w:r>
      <w:r>
        <w:fldChar w:fldCharType="end"/>
      </w:r>
    </w:p>
    <w:p w14:paraId="0B1839E6" w14:textId="574421DD" w:rsidR="00531680" w:rsidRPr="007F61BC" w:rsidRDefault="00531680">
      <w:pPr>
        <w:pStyle w:val="TOC2"/>
        <w:rPr>
          <w:rFonts w:ascii="Calibri" w:hAnsi="Calibri"/>
          <w:sz w:val="22"/>
          <w:szCs w:val="22"/>
        </w:rPr>
      </w:pPr>
      <w:r>
        <w:t>11</w:t>
      </w:r>
      <w:r w:rsidRPr="007F61BC">
        <w:rPr>
          <w:rFonts w:ascii="Calibri" w:hAnsi="Calibri"/>
          <w:sz w:val="22"/>
          <w:szCs w:val="22"/>
        </w:rPr>
        <w:tab/>
      </w:r>
      <w:r>
        <w:t>UMTS</w:t>
      </w:r>
      <w:r>
        <w:tab/>
      </w:r>
      <w:r>
        <w:fldChar w:fldCharType="begin" w:fldLock="1"/>
      </w:r>
      <w:r>
        <w:instrText xml:space="preserve"> PAGEREF _Toc74553748 \h </w:instrText>
      </w:r>
      <w:r>
        <w:fldChar w:fldCharType="separate"/>
      </w:r>
      <w:r>
        <w:t>180</w:t>
      </w:r>
      <w:r>
        <w:fldChar w:fldCharType="end"/>
      </w:r>
    </w:p>
    <w:p w14:paraId="3B71EE91" w14:textId="176DC971" w:rsidR="00531680" w:rsidRPr="007F61BC" w:rsidRDefault="00531680">
      <w:pPr>
        <w:pStyle w:val="TOC2"/>
        <w:rPr>
          <w:rFonts w:ascii="Calibri" w:hAnsi="Calibri"/>
          <w:sz w:val="22"/>
          <w:szCs w:val="22"/>
        </w:rPr>
      </w:pPr>
      <w:r>
        <w:t>12</w:t>
      </w:r>
      <w:r w:rsidRPr="007F61BC">
        <w:rPr>
          <w:rFonts w:ascii="Calibri" w:hAnsi="Calibri"/>
          <w:sz w:val="22"/>
          <w:szCs w:val="22"/>
        </w:rPr>
        <w:tab/>
      </w:r>
      <w:r>
        <w:t>GERAN</w:t>
      </w:r>
      <w:r>
        <w:tab/>
      </w:r>
      <w:r>
        <w:fldChar w:fldCharType="begin" w:fldLock="1"/>
      </w:r>
      <w:r>
        <w:instrText xml:space="preserve"> PAGEREF _Toc74553749 \h </w:instrText>
      </w:r>
      <w:r>
        <w:fldChar w:fldCharType="separate"/>
      </w:r>
      <w:r>
        <w:t>180</w:t>
      </w:r>
      <w:r>
        <w:fldChar w:fldCharType="end"/>
      </w:r>
    </w:p>
    <w:p w14:paraId="1CDA0B7E" w14:textId="08C51375" w:rsidR="00531680" w:rsidRPr="007F61BC" w:rsidRDefault="00531680">
      <w:pPr>
        <w:pStyle w:val="TOC2"/>
        <w:rPr>
          <w:rFonts w:ascii="Calibri" w:hAnsi="Calibri"/>
          <w:sz w:val="22"/>
          <w:szCs w:val="22"/>
        </w:rPr>
      </w:pPr>
      <w:r>
        <w:t>13</w:t>
      </w:r>
      <w:r w:rsidRPr="007F61BC">
        <w:rPr>
          <w:rFonts w:ascii="Calibri" w:hAnsi="Calibri"/>
          <w:sz w:val="22"/>
          <w:szCs w:val="22"/>
        </w:rPr>
        <w:tab/>
      </w:r>
      <w:r>
        <w:t>New and open RAN5 UE Conformance testing WIs and SIs</w:t>
      </w:r>
      <w:r>
        <w:tab/>
      </w:r>
      <w:r>
        <w:fldChar w:fldCharType="begin" w:fldLock="1"/>
      </w:r>
      <w:r>
        <w:instrText xml:space="preserve"> PAGEREF _Toc74553750 \h </w:instrText>
      </w:r>
      <w:r>
        <w:fldChar w:fldCharType="separate"/>
      </w:r>
      <w:r>
        <w:t>181</w:t>
      </w:r>
      <w:r>
        <w:fldChar w:fldCharType="end"/>
      </w:r>
    </w:p>
    <w:p w14:paraId="73F799F1" w14:textId="44440ACB" w:rsidR="00531680" w:rsidRPr="007F61BC" w:rsidRDefault="00531680">
      <w:pPr>
        <w:pStyle w:val="TOC3"/>
        <w:rPr>
          <w:rFonts w:ascii="Calibri" w:hAnsi="Calibri"/>
          <w:sz w:val="22"/>
          <w:szCs w:val="22"/>
        </w:rPr>
      </w:pPr>
      <w:r>
        <w:t>13.1</w:t>
      </w:r>
      <w:r w:rsidRPr="007F61BC">
        <w:rPr>
          <w:rFonts w:ascii="Calibri" w:hAnsi="Calibri"/>
          <w:sz w:val="22"/>
          <w:szCs w:val="22"/>
        </w:rPr>
        <w:tab/>
      </w:r>
      <w:r>
        <w:t>New WI/SI proposals for UE conformance testing (led by RAN5)</w:t>
      </w:r>
      <w:r>
        <w:tab/>
      </w:r>
      <w:r>
        <w:fldChar w:fldCharType="begin" w:fldLock="1"/>
      </w:r>
      <w:r>
        <w:instrText xml:space="preserve"> PAGEREF _Toc74553751 \h </w:instrText>
      </w:r>
      <w:r>
        <w:fldChar w:fldCharType="separate"/>
      </w:r>
      <w:r>
        <w:t>181</w:t>
      </w:r>
      <w:r>
        <w:fldChar w:fldCharType="end"/>
      </w:r>
    </w:p>
    <w:p w14:paraId="7CD9A317" w14:textId="46946609" w:rsidR="00531680" w:rsidRPr="007F61BC" w:rsidRDefault="00531680">
      <w:pPr>
        <w:pStyle w:val="TOC3"/>
        <w:rPr>
          <w:rFonts w:ascii="Calibri" w:hAnsi="Calibri"/>
          <w:sz w:val="22"/>
          <w:szCs w:val="22"/>
        </w:rPr>
      </w:pPr>
      <w:r>
        <w:t>13.2</w:t>
      </w:r>
      <w:r w:rsidRPr="007F61BC">
        <w:rPr>
          <w:rFonts w:ascii="Calibri" w:hAnsi="Calibri"/>
          <w:sz w:val="22"/>
          <w:szCs w:val="22"/>
        </w:rPr>
        <w:tab/>
      </w:r>
      <w:r>
        <w:t>Open Rel-14 WIs</w:t>
      </w:r>
      <w:r>
        <w:tab/>
      </w:r>
      <w:r>
        <w:fldChar w:fldCharType="begin" w:fldLock="1"/>
      </w:r>
      <w:r>
        <w:instrText xml:space="preserve"> PAGEREF _Toc74553752 \h </w:instrText>
      </w:r>
      <w:r>
        <w:fldChar w:fldCharType="separate"/>
      </w:r>
      <w:r>
        <w:t>183</w:t>
      </w:r>
      <w:r>
        <w:fldChar w:fldCharType="end"/>
      </w:r>
    </w:p>
    <w:p w14:paraId="4452A2F7" w14:textId="4D916E56" w:rsidR="00531680" w:rsidRPr="007F61BC" w:rsidRDefault="00531680">
      <w:pPr>
        <w:pStyle w:val="TOC4"/>
        <w:rPr>
          <w:rFonts w:ascii="Calibri" w:hAnsi="Calibri"/>
          <w:sz w:val="22"/>
          <w:szCs w:val="22"/>
        </w:rPr>
      </w:pPr>
      <w:r>
        <w:t>13.2.1</w:t>
      </w:r>
      <w:r w:rsidRPr="007F61BC">
        <w:rPr>
          <w:rFonts w:ascii="Calibri" w:hAnsi="Calibri"/>
          <w:sz w:val="22"/>
          <w:szCs w:val="22"/>
        </w:rPr>
        <w:tab/>
      </w:r>
      <w:r>
        <w:t>UE Conf. Test Aspects - Rel-14 CA configurations [LTE_CA_R14-UEConTest]</w:t>
      </w:r>
      <w:r>
        <w:tab/>
      </w:r>
      <w:r>
        <w:fldChar w:fldCharType="begin" w:fldLock="1"/>
      </w:r>
      <w:r>
        <w:instrText xml:space="preserve"> PAGEREF _Toc74553753 \h </w:instrText>
      </w:r>
      <w:r>
        <w:fldChar w:fldCharType="separate"/>
      </w:r>
      <w:r>
        <w:t>183</w:t>
      </w:r>
      <w:r>
        <w:fldChar w:fldCharType="end"/>
      </w:r>
    </w:p>
    <w:p w14:paraId="3142B014" w14:textId="22597060" w:rsidR="00531680" w:rsidRPr="007F61BC" w:rsidRDefault="00531680">
      <w:pPr>
        <w:pStyle w:val="TOC4"/>
        <w:rPr>
          <w:rFonts w:ascii="Calibri" w:hAnsi="Calibri"/>
          <w:sz w:val="22"/>
          <w:szCs w:val="22"/>
        </w:rPr>
      </w:pPr>
      <w:r>
        <w:t>13.2.2</w:t>
      </w:r>
      <w:r w:rsidRPr="007F61BC">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_Toc74553754 \h </w:instrText>
      </w:r>
      <w:r>
        <w:fldChar w:fldCharType="separate"/>
      </w:r>
      <w:r>
        <w:t>184</w:t>
      </w:r>
      <w:r>
        <w:fldChar w:fldCharType="end"/>
      </w:r>
    </w:p>
    <w:p w14:paraId="6669BAA4" w14:textId="6F5C1194" w:rsidR="00531680" w:rsidRPr="007F61BC" w:rsidRDefault="00531680">
      <w:pPr>
        <w:pStyle w:val="TOC3"/>
        <w:rPr>
          <w:rFonts w:ascii="Calibri" w:hAnsi="Calibri"/>
          <w:sz w:val="22"/>
          <w:szCs w:val="22"/>
        </w:rPr>
      </w:pPr>
      <w:r>
        <w:t>13.3</w:t>
      </w:r>
      <w:r w:rsidRPr="007F61BC">
        <w:rPr>
          <w:rFonts w:ascii="Calibri" w:hAnsi="Calibri"/>
          <w:sz w:val="22"/>
          <w:szCs w:val="22"/>
        </w:rPr>
        <w:tab/>
      </w:r>
      <w:r>
        <w:t>Open Rel-15 WIs</w:t>
      </w:r>
      <w:r>
        <w:tab/>
      </w:r>
      <w:r>
        <w:fldChar w:fldCharType="begin" w:fldLock="1"/>
      </w:r>
      <w:r>
        <w:instrText xml:space="preserve"> PAGEREF _Toc74553755 \h </w:instrText>
      </w:r>
      <w:r>
        <w:fldChar w:fldCharType="separate"/>
      </w:r>
      <w:r>
        <w:t>184</w:t>
      </w:r>
      <w:r>
        <w:fldChar w:fldCharType="end"/>
      </w:r>
    </w:p>
    <w:p w14:paraId="012A1B72" w14:textId="183B0A6F" w:rsidR="00531680" w:rsidRPr="007F61BC" w:rsidRDefault="00531680">
      <w:pPr>
        <w:pStyle w:val="TOC4"/>
        <w:rPr>
          <w:rFonts w:ascii="Calibri" w:hAnsi="Calibri"/>
          <w:sz w:val="22"/>
          <w:szCs w:val="22"/>
        </w:rPr>
      </w:pPr>
      <w:r>
        <w:t>13.3.1</w:t>
      </w:r>
      <w:r w:rsidRPr="007F61BC">
        <w:rPr>
          <w:rFonts w:ascii="Calibri" w:hAnsi="Calibri"/>
          <w:sz w:val="22"/>
          <w:szCs w:val="22"/>
        </w:rPr>
        <w:tab/>
      </w:r>
      <w:r>
        <w:t>UE Conf. Test Aspects - 5G system with NR and LTE [5GS_NR_LTE-UEConTest]</w:t>
      </w:r>
      <w:r>
        <w:tab/>
      </w:r>
      <w:r>
        <w:fldChar w:fldCharType="begin" w:fldLock="1"/>
      </w:r>
      <w:r>
        <w:instrText xml:space="preserve"> PAGEREF _Toc74553756 \h </w:instrText>
      </w:r>
      <w:r>
        <w:fldChar w:fldCharType="separate"/>
      </w:r>
      <w:r>
        <w:t>184</w:t>
      </w:r>
      <w:r>
        <w:fldChar w:fldCharType="end"/>
      </w:r>
    </w:p>
    <w:p w14:paraId="476B8D2D" w14:textId="5115165E" w:rsidR="00531680" w:rsidRPr="007F61BC" w:rsidRDefault="00531680">
      <w:pPr>
        <w:pStyle w:val="TOC4"/>
        <w:rPr>
          <w:rFonts w:ascii="Calibri" w:hAnsi="Calibri"/>
          <w:sz w:val="22"/>
          <w:szCs w:val="22"/>
        </w:rPr>
      </w:pPr>
      <w:r>
        <w:t>13.3.2</w:t>
      </w:r>
      <w:r w:rsidRPr="007F61BC">
        <w:rPr>
          <w:rFonts w:ascii="Calibri" w:hAnsi="Calibri"/>
          <w:sz w:val="22"/>
          <w:szCs w:val="22"/>
        </w:rPr>
        <w:tab/>
      </w:r>
      <w:r>
        <w:t>UE Conf. Test Aspects - Rel-15 CA configurations [LTE_CA_R15-UEConTest]</w:t>
      </w:r>
      <w:r>
        <w:tab/>
      </w:r>
      <w:r>
        <w:fldChar w:fldCharType="begin" w:fldLock="1"/>
      </w:r>
      <w:r>
        <w:instrText xml:space="preserve"> PAGEREF _Toc74553757 \h </w:instrText>
      </w:r>
      <w:r>
        <w:fldChar w:fldCharType="separate"/>
      </w:r>
      <w:r>
        <w:t>185</w:t>
      </w:r>
      <w:r>
        <w:fldChar w:fldCharType="end"/>
      </w:r>
    </w:p>
    <w:p w14:paraId="0413CA00" w14:textId="3FDB6F23" w:rsidR="00531680" w:rsidRPr="007F61BC" w:rsidRDefault="00531680">
      <w:pPr>
        <w:pStyle w:val="TOC4"/>
        <w:rPr>
          <w:rFonts w:ascii="Calibri" w:hAnsi="Calibri"/>
          <w:sz w:val="22"/>
          <w:szCs w:val="22"/>
        </w:rPr>
      </w:pPr>
      <w:r>
        <w:t>13.3.3</w:t>
      </w:r>
      <w:r w:rsidRPr="007F61BC">
        <w:rPr>
          <w:rFonts w:ascii="Calibri" w:hAnsi="Calibri"/>
          <w:sz w:val="22"/>
          <w:szCs w:val="22"/>
        </w:rPr>
        <w:tab/>
      </w:r>
      <w:r>
        <w:t>UE Conf. Test Aspects - Shortened TTI and processing time for LTE [LTE_sTTIandPT-UEConTest]</w:t>
      </w:r>
      <w:r>
        <w:tab/>
      </w:r>
      <w:r>
        <w:fldChar w:fldCharType="begin" w:fldLock="1"/>
      </w:r>
      <w:r>
        <w:instrText xml:space="preserve"> PAGEREF _Toc74553758 \h </w:instrText>
      </w:r>
      <w:r>
        <w:fldChar w:fldCharType="separate"/>
      </w:r>
      <w:r>
        <w:t>186</w:t>
      </w:r>
      <w:r>
        <w:fldChar w:fldCharType="end"/>
      </w:r>
    </w:p>
    <w:p w14:paraId="063907FE" w14:textId="24835C5E" w:rsidR="00531680" w:rsidRPr="007F61BC" w:rsidRDefault="00531680">
      <w:pPr>
        <w:pStyle w:val="TOC4"/>
        <w:rPr>
          <w:rFonts w:ascii="Calibri" w:hAnsi="Calibri"/>
          <w:sz w:val="22"/>
          <w:szCs w:val="22"/>
        </w:rPr>
      </w:pPr>
      <w:r>
        <w:t>13.3.4</w:t>
      </w:r>
      <w:r w:rsidRPr="007F61BC">
        <w:rPr>
          <w:rFonts w:ascii="Calibri" w:hAnsi="Calibri"/>
          <w:sz w:val="22"/>
          <w:szCs w:val="22"/>
        </w:rPr>
        <w:tab/>
      </w:r>
      <w:r>
        <w:t>UE Conf. Test Aspects - Enhancing LTE CA Utilization [LTE_euCA-UEConTest]</w:t>
      </w:r>
      <w:r>
        <w:tab/>
      </w:r>
      <w:r>
        <w:fldChar w:fldCharType="begin" w:fldLock="1"/>
      </w:r>
      <w:r>
        <w:instrText xml:space="preserve"> PAGEREF _Toc74553759 \h </w:instrText>
      </w:r>
      <w:r>
        <w:fldChar w:fldCharType="separate"/>
      </w:r>
      <w:r>
        <w:t>186</w:t>
      </w:r>
      <w:r>
        <w:fldChar w:fldCharType="end"/>
      </w:r>
    </w:p>
    <w:p w14:paraId="54F45245" w14:textId="0DB61575" w:rsidR="00531680" w:rsidRPr="007F61BC" w:rsidRDefault="00531680">
      <w:pPr>
        <w:pStyle w:val="TOC4"/>
        <w:rPr>
          <w:rFonts w:ascii="Calibri" w:hAnsi="Calibri"/>
          <w:sz w:val="22"/>
          <w:szCs w:val="22"/>
        </w:rPr>
      </w:pPr>
      <w:r>
        <w:t>13.3.5</w:t>
      </w:r>
      <w:r w:rsidRPr="007F61BC">
        <w:rPr>
          <w:rFonts w:ascii="Calibri" w:hAnsi="Calibri"/>
          <w:sz w:val="22"/>
          <w:szCs w:val="22"/>
        </w:rPr>
        <w:tab/>
      </w:r>
      <w:r>
        <w:t>UE Conf. Test Aspects - LTE Adv. high power TDD UE (PC2) for Rel-15 [LTE_TDD_HPUE_R15-UEConTest]</w:t>
      </w:r>
      <w:r>
        <w:tab/>
      </w:r>
      <w:r>
        <w:fldChar w:fldCharType="begin" w:fldLock="1"/>
      </w:r>
      <w:r>
        <w:instrText xml:space="preserve"> PAGEREF _Toc74553760 \h </w:instrText>
      </w:r>
      <w:r>
        <w:fldChar w:fldCharType="separate"/>
      </w:r>
      <w:r>
        <w:t>186</w:t>
      </w:r>
      <w:r>
        <w:fldChar w:fldCharType="end"/>
      </w:r>
    </w:p>
    <w:p w14:paraId="3C050758" w14:textId="5A55C5AB" w:rsidR="00531680" w:rsidRPr="007F61BC" w:rsidRDefault="00531680">
      <w:pPr>
        <w:pStyle w:val="TOC4"/>
        <w:rPr>
          <w:rFonts w:ascii="Calibri" w:hAnsi="Calibri"/>
          <w:sz w:val="22"/>
          <w:szCs w:val="22"/>
        </w:rPr>
      </w:pPr>
      <w:r>
        <w:t>13.3.6</w:t>
      </w:r>
      <w:r w:rsidRPr="007F61BC">
        <w:rPr>
          <w:rFonts w:ascii="Calibri" w:hAnsi="Calibri"/>
          <w:sz w:val="22"/>
          <w:szCs w:val="22"/>
        </w:rPr>
        <w:tab/>
      </w:r>
      <w:r>
        <w:t>UE Conf. Test Aspects - Further NB-IoT enh. [NB_IOTenh2-UEConTest]</w:t>
      </w:r>
      <w:r>
        <w:tab/>
      </w:r>
      <w:r>
        <w:fldChar w:fldCharType="begin" w:fldLock="1"/>
      </w:r>
      <w:r>
        <w:instrText xml:space="preserve"> PAGEREF _Toc74553761 \h </w:instrText>
      </w:r>
      <w:r>
        <w:fldChar w:fldCharType="separate"/>
      </w:r>
      <w:r>
        <w:t>187</w:t>
      </w:r>
      <w:r>
        <w:fldChar w:fldCharType="end"/>
      </w:r>
    </w:p>
    <w:p w14:paraId="27F7927D" w14:textId="58D3B491" w:rsidR="00531680" w:rsidRPr="007F61BC" w:rsidRDefault="00531680">
      <w:pPr>
        <w:pStyle w:val="TOC4"/>
        <w:rPr>
          <w:rFonts w:ascii="Calibri" w:hAnsi="Calibri"/>
          <w:sz w:val="22"/>
          <w:szCs w:val="22"/>
        </w:rPr>
      </w:pPr>
      <w:r>
        <w:t>13.3.7</w:t>
      </w:r>
      <w:r w:rsidRPr="007F61BC">
        <w:rPr>
          <w:rFonts w:ascii="Calibri" w:hAnsi="Calibri"/>
          <w:sz w:val="22"/>
          <w:szCs w:val="22"/>
        </w:rPr>
        <w:tab/>
      </w:r>
      <w:r>
        <w:t>UE Conf. Test Aspects - Even further enh. MTC for LTE [LTE_eMTC4-UEConTest]</w:t>
      </w:r>
      <w:r>
        <w:tab/>
      </w:r>
      <w:r>
        <w:fldChar w:fldCharType="begin" w:fldLock="1"/>
      </w:r>
      <w:r>
        <w:instrText xml:space="preserve"> PAGEREF _Toc74553762 \h </w:instrText>
      </w:r>
      <w:r>
        <w:fldChar w:fldCharType="separate"/>
      </w:r>
      <w:r>
        <w:t>187</w:t>
      </w:r>
      <w:r>
        <w:fldChar w:fldCharType="end"/>
      </w:r>
    </w:p>
    <w:p w14:paraId="5FBB7EE1" w14:textId="0E307438" w:rsidR="00531680" w:rsidRPr="007F61BC" w:rsidRDefault="00531680">
      <w:pPr>
        <w:pStyle w:val="TOC4"/>
        <w:rPr>
          <w:rFonts w:ascii="Calibri" w:hAnsi="Calibri"/>
          <w:sz w:val="22"/>
          <w:szCs w:val="22"/>
        </w:rPr>
      </w:pPr>
      <w:r>
        <w:t>13.3.8</w:t>
      </w:r>
      <w:r w:rsidRPr="007F61BC">
        <w:rPr>
          <w:rFonts w:ascii="Calibri" w:hAnsi="Calibri"/>
          <w:sz w:val="22"/>
          <w:szCs w:val="22"/>
        </w:rPr>
        <w:tab/>
      </w:r>
      <w:r>
        <w:t>UE Conf. Test Aspects - Enh. for Mission Critical Services MCPTT, MCData and MCVideo [RAN5 WI: MCenhUEConTest]</w:t>
      </w:r>
      <w:r>
        <w:tab/>
      </w:r>
      <w:r>
        <w:fldChar w:fldCharType="begin" w:fldLock="1"/>
      </w:r>
      <w:r>
        <w:instrText xml:space="preserve"> PAGEREF _Toc74553763 \h </w:instrText>
      </w:r>
      <w:r>
        <w:fldChar w:fldCharType="separate"/>
      </w:r>
      <w:r>
        <w:t>188</w:t>
      </w:r>
      <w:r>
        <w:fldChar w:fldCharType="end"/>
      </w:r>
    </w:p>
    <w:p w14:paraId="36FF63CB" w14:textId="5CFA2609" w:rsidR="00531680" w:rsidRPr="007F61BC" w:rsidRDefault="00531680">
      <w:pPr>
        <w:pStyle w:val="TOC3"/>
        <w:rPr>
          <w:rFonts w:ascii="Calibri" w:hAnsi="Calibri"/>
          <w:sz w:val="22"/>
          <w:szCs w:val="22"/>
        </w:rPr>
      </w:pPr>
      <w:r>
        <w:t>13.4</w:t>
      </w:r>
      <w:r w:rsidRPr="007F61BC">
        <w:rPr>
          <w:rFonts w:ascii="Calibri" w:hAnsi="Calibri"/>
          <w:sz w:val="22"/>
          <w:szCs w:val="22"/>
        </w:rPr>
        <w:tab/>
      </w:r>
      <w:r>
        <w:t>Open Rel-16 SIs</w:t>
      </w:r>
      <w:r>
        <w:tab/>
      </w:r>
      <w:r>
        <w:fldChar w:fldCharType="begin" w:fldLock="1"/>
      </w:r>
      <w:r>
        <w:instrText xml:space="preserve"> PAGEREF _Toc74553764 \h </w:instrText>
      </w:r>
      <w:r>
        <w:fldChar w:fldCharType="separate"/>
      </w:r>
      <w:r>
        <w:t>188</w:t>
      </w:r>
      <w:r>
        <w:fldChar w:fldCharType="end"/>
      </w:r>
    </w:p>
    <w:p w14:paraId="7EA4255B" w14:textId="791CB739" w:rsidR="00531680" w:rsidRPr="007F61BC" w:rsidRDefault="00531680">
      <w:pPr>
        <w:pStyle w:val="TOC4"/>
        <w:rPr>
          <w:rFonts w:ascii="Calibri" w:hAnsi="Calibri"/>
          <w:sz w:val="22"/>
          <w:szCs w:val="22"/>
        </w:rPr>
      </w:pPr>
      <w:r>
        <w:t>13.4.1</w:t>
      </w:r>
      <w:r w:rsidRPr="007F61BC">
        <w:rPr>
          <w:rFonts w:ascii="Calibri" w:hAnsi="Calibri"/>
          <w:sz w:val="22"/>
          <w:szCs w:val="22"/>
        </w:rPr>
        <w:tab/>
      </w:r>
      <w:r>
        <w:t>Study on 5G NR UE Application Layer Data Throughput Perf. [RAN5 SI: FS_UE_5GNR_App_Data_Perf]</w:t>
      </w:r>
      <w:r>
        <w:tab/>
      </w:r>
      <w:r>
        <w:fldChar w:fldCharType="begin" w:fldLock="1"/>
      </w:r>
      <w:r>
        <w:instrText xml:space="preserve"> PAGEREF _Toc74553765 \h </w:instrText>
      </w:r>
      <w:r>
        <w:fldChar w:fldCharType="separate"/>
      </w:r>
      <w:r>
        <w:t>188</w:t>
      </w:r>
      <w:r>
        <w:fldChar w:fldCharType="end"/>
      </w:r>
    </w:p>
    <w:p w14:paraId="7A3A0040" w14:textId="4C12856E" w:rsidR="00531680" w:rsidRPr="007F61BC" w:rsidRDefault="00531680">
      <w:pPr>
        <w:pStyle w:val="TOC3"/>
        <w:rPr>
          <w:rFonts w:ascii="Calibri" w:hAnsi="Calibri"/>
          <w:sz w:val="22"/>
          <w:szCs w:val="22"/>
        </w:rPr>
      </w:pPr>
      <w:r>
        <w:t>13.5</w:t>
      </w:r>
      <w:r w:rsidRPr="007F61BC">
        <w:rPr>
          <w:rFonts w:ascii="Calibri" w:hAnsi="Calibri"/>
          <w:sz w:val="22"/>
          <w:szCs w:val="22"/>
        </w:rPr>
        <w:tab/>
      </w:r>
      <w:r>
        <w:t>Open Rel-16 WIs</w:t>
      </w:r>
      <w:r>
        <w:tab/>
      </w:r>
      <w:r>
        <w:fldChar w:fldCharType="begin" w:fldLock="1"/>
      </w:r>
      <w:r>
        <w:instrText xml:space="preserve"> PAGEREF _Toc74553766 \h </w:instrText>
      </w:r>
      <w:r>
        <w:fldChar w:fldCharType="separate"/>
      </w:r>
      <w:r>
        <w:t>189</w:t>
      </w:r>
      <w:r>
        <w:fldChar w:fldCharType="end"/>
      </w:r>
    </w:p>
    <w:p w14:paraId="1E28A28B" w14:textId="3AD4927C" w:rsidR="00531680" w:rsidRPr="007F61BC" w:rsidRDefault="00531680">
      <w:pPr>
        <w:pStyle w:val="TOC4"/>
        <w:rPr>
          <w:rFonts w:ascii="Calibri" w:hAnsi="Calibri"/>
          <w:sz w:val="22"/>
          <w:szCs w:val="22"/>
        </w:rPr>
      </w:pPr>
      <w:r>
        <w:t>13.5.1</w:t>
      </w:r>
      <w:r w:rsidRPr="007F61BC">
        <w:rPr>
          <w:rFonts w:ascii="Calibri" w:hAnsi="Calibri"/>
          <w:sz w:val="22"/>
          <w:szCs w:val="22"/>
        </w:rPr>
        <w:tab/>
      </w:r>
      <w:r>
        <w:t>UE Conf. Test Aspects - Rel-16 LTE CA configurations [LTE_CA_R16-UEConTest]</w:t>
      </w:r>
      <w:r>
        <w:tab/>
      </w:r>
      <w:r>
        <w:fldChar w:fldCharType="begin" w:fldLock="1"/>
      </w:r>
      <w:r>
        <w:instrText xml:space="preserve"> PAGEREF _Toc74553767 \h </w:instrText>
      </w:r>
      <w:r>
        <w:fldChar w:fldCharType="separate"/>
      </w:r>
      <w:r>
        <w:t>189</w:t>
      </w:r>
      <w:r>
        <w:fldChar w:fldCharType="end"/>
      </w:r>
    </w:p>
    <w:p w14:paraId="17F07BC0" w14:textId="0EF40E1C" w:rsidR="00531680" w:rsidRPr="007F61BC" w:rsidRDefault="00531680">
      <w:pPr>
        <w:pStyle w:val="TOC4"/>
        <w:rPr>
          <w:rFonts w:ascii="Calibri" w:hAnsi="Calibri"/>
          <w:sz w:val="22"/>
          <w:szCs w:val="22"/>
        </w:rPr>
      </w:pPr>
      <w:r>
        <w:t>13.5.2</w:t>
      </w:r>
      <w:r w:rsidRPr="007F61BC">
        <w:rPr>
          <w:rFonts w:ascii="Calibri" w:hAnsi="Calibri"/>
          <w:sz w:val="22"/>
          <w:szCs w:val="22"/>
        </w:rPr>
        <w:tab/>
      </w:r>
      <w:r>
        <w:t>UE Conf. Test Aspects - Rel-16 NR CA and DC; and NR and LTE DC Configs [NR_CADC_NR_LTE_DC_R16-UEConTest]</w:t>
      </w:r>
      <w:r>
        <w:tab/>
      </w:r>
      <w:r>
        <w:fldChar w:fldCharType="begin" w:fldLock="1"/>
      </w:r>
      <w:r>
        <w:instrText xml:space="preserve"> PAGEREF _Toc74553768 \h </w:instrText>
      </w:r>
      <w:r>
        <w:fldChar w:fldCharType="separate"/>
      </w:r>
      <w:r>
        <w:t>189</w:t>
      </w:r>
      <w:r>
        <w:fldChar w:fldCharType="end"/>
      </w:r>
    </w:p>
    <w:p w14:paraId="7FC832A3" w14:textId="5F909328" w:rsidR="00531680" w:rsidRPr="007F61BC" w:rsidRDefault="00531680">
      <w:pPr>
        <w:pStyle w:val="TOC4"/>
        <w:rPr>
          <w:rFonts w:ascii="Calibri" w:hAnsi="Calibri"/>
          <w:sz w:val="22"/>
          <w:szCs w:val="22"/>
        </w:rPr>
      </w:pPr>
      <w:r>
        <w:t>13.5.3</w:t>
      </w:r>
      <w:r w:rsidRPr="007F61BC">
        <w:rPr>
          <w:rFonts w:ascii="Calibri" w:hAnsi="Calibri"/>
          <w:sz w:val="22"/>
          <w:szCs w:val="22"/>
        </w:rPr>
        <w:tab/>
      </w:r>
      <w:r>
        <w:t>UE Conf. Test Aspects - Intro of new Rel-16 NR bands and ext. of existing NR bands [NR_bands_BW_R16-UEConTest]</w:t>
      </w:r>
      <w:r>
        <w:tab/>
      </w:r>
      <w:r>
        <w:fldChar w:fldCharType="begin" w:fldLock="1"/>
      </w:r>
      <w:r>
        <w:instrText xml:space="preserve"> PAGEREF _Toc74553769 \h </w:instrText>
      </w:r>
      <w:r>
        <w:fldChar w:fldCharType="separate"/>
      </w:r>
      <w:r>
        <w:t>190</w:t>
      </w:r>
      <w:r>
        <w:fldChar w:fldCharType="end"/>
      </w:r>
    </w:p>
    <w:p w14:paraId="3E4B98C4" w14:textId="42C55330" w:rsidR="00531680" w:rsidRPr="007F61BC" w:rsidRDefault="00531680">
      <w:pPr>
        <w:pStyle w:val="TOC4"/>
        <w:rPr>
          <w:rFonts w:ascii="Calibri" w:hAnsi="Calibri"/>
          <w:sz w:val="22"/>
          <w:szCs w:val="22"/>
        </w:rPr>
      </w:pPr>
      <w:r>
        <w:t>13.5.4</w:t>
      </w:r>
      <w:r w:rsidRPr="007F61BC">
        <w:rPr>
          <w:rFonts w:ascii="Calibri" w:hAnsi="Calibri"/>
          <w:sz w:val="22"/>
          <w:szCs w:val="22"/>
        </w:rPr>
        <w:tab/>
      </w:r>
      <w:r>
        <w:t>UE Conf. Test Aspects - RF requirements for NR FR1 [RAN5 WI: NR_RF_FR1-UEConTest]</w:t>
      </w:r>
      <w:r>
        <w:tab/>
      </w:r>
      <w:r>
        <w:fldChar w:fldCharType="begin" w:fldLock="1"/>
      </w:r>
      <w:r>
        <w:instrText xml:space="preserve"> PAGEREF _Toc74553770 \h </w:instrText>
      </w:r>
      <w:r>
        <w:fldChar w:fldCharType="separate"/>
      </w:r>
      <w:r>
        <w:t>190</w:t>
      </w:r>
      <w:r>
        <w:fldChar w:fldCharType="end"/>
      </w:r>
    </w:p>
    <w:p w14:paraId="75307349" w14:textId="3560F529" w:rsidR="00531680" w:rsidRPr="007F61BC" w:rsidRDefault="00531680">
      <w:pPr>
        <w:pStyle w:val="TOC4"/>
        <w:rPr>
          <w:rFonts w:ascii="Calibri" w:hAnsi="Calibri"/>
          <w:sz w:val="22"/>
          <w:szCs w:val="22"/>
        </w:rPr>
      </w:pPr>
      <w:r>
        <w:t>13.5.5</w:t>
      </w:r>
      <w:r w:rsidRPr="007F61BC">
        <w:rPr>
          <w:rFonts w:ascii="Calibri" w:hAnsi="Calibri"/>
          <w:sz w:val="22"/>
          <w:szCs w:val="22"/>
        </w:rPr>
        <w:tab/>
      </w:r>
      <w:r>
        <w:t>UE Conf. Test Aspects - Even further mobility enh. in E-UTRAN [RAN5 WI: LTE_feMob-UEConTest]</w:t>
      </w:r>
      <w:r>
        <w:tab/>
      </w:r>
      <w:r>
        <w:fldChar w:fldCharType="begin" w:fldLock="1"/>
      </w:r>
      <w:r>
        <w:instrText xml:space="preserve"> PAGEREF _Toc74553771 \h </w:instrText>
      </w:r>
      <w:r>
        <w:fldChar w:fldCharType="separate"/>
      </w:r>
      <w:r>
        <w:t>190</w:t>
      </w:r>
      <w:r>
        <w:fldChar w:fldCharType="end"/>
      </w:r>
    </w:p>
    <w:p w14:paraId="5EC3C0C9" w14:textId="1978282B" w:rsidR="00531680" w:rsidRPr="007F61BC" w:rsidRDefault="00531680">
      <w:pPr>
        <w:pStyle w:val="TOC4"/>
        <w:rPr>
          <w:rFonts w:ascii="Calibri" w:hAnsi="Calibri"/>
          <w:sz w:val="22"/>
          <w:szCs w:val="22"/>
        </w:rPr>
      </w:pPr>
      <w:r>
        <w:lastRenderedPageBreak/>
        <w:t>13.5.6</w:t>
      </w:r>
      <w:r w:rsidRPr="007F61BC">
        <w:rPr>
          <w:rFonts w:ascii="Calibri" w:hAnsi="Calibri"/>
          <w:sz w:val="22"/>
          <w:szCs w:val="22"/>
        </w:rPr>
        <w:tab/>
      </w:r>
      <w:r>
        <w:t>UE Conf. Test Aspects - Support of NR IoT [RAN5 WI:NR_IIOT-UEConTest]</w:t>
      </w:r>
      <w:r>
        <w:tab/>
      </w:r>
      <w:r>
        <w:fldChar w:fldCharType="begin" w:fldLock="1"/>
      </w:r>
      <w:r>
        <w:instrText xml:space="preserve"> PAGEREF _Toc74553772 \h </w:instrText>
      </w:r>
      <w:r>
        <w:fldChar w:fldCharType="separate"/>
      </w:r>
      <w:r>
        <w:t>191</w:t>
      </w:r>
      <w:r>
        <w:fldChar w:fldCharType="end"/>
      </w:r>
    </w:p>
    <w:p w14:paraId="16C7D63C" w14:textId="38FD74E8" w:rsidR="00531680" w:rsidRPr="007F61BC" w:rsidRDefault="00531680">
      <w:pPr>
        <w:pStyle w:val="TOC4"/>
        <w:rPr>
          <w:rFonts w:ascii="Calibri" w:hAnsi="Calibri"/>
          <w:sz w:val="22"/>
          <w:szCs w:val="22"/>
        </w:rPr>
      </w:pPr>
      <w:r>
        <w:t>13.5.7</w:t>
      </w:r>
      <w:r w:rsidRPr="007F61BC">
        <w:rPr>
          <w:rFonts w:ascii="Calibri" w:hAnsi="Calibri"/>
          <w:sz w:val="22"/>
          <w:szCs w:val="22"/>
        </w:rPr>
        <w:tab/>
      </w:r>
      <w:r>
        <w:t>UE Conf. Test Aspects - NR Mobility Enh. [RAN5 WI: NR_Mob_enh-UEConTest]</w:t>
      </w:r>
      <w:r>
        <w:tab/>
      </w:r>
      <w:r>
        <w:fldChar w:fldCharType="begin" w:fldLock="1"/>
      </w:r>
      <w:r>
        <w:instrText xml:space="preserve"> PAGEREF _Toc74553773 \h </w:instrText>
      </w:r>
      <w:r>
        <w:fldChar w:fldCharType="separate"/>
      </w:r>
      <w:r>
        <w:t>191</w:t>
      </w:r>
      <w:r>
        <w:fldChar w:fldCharType="end"/>
      </w:r>
    </w:p>
    <w:p w14:paraId="0B726EE7" w14:textId="2DFF191D" w:rsidR="00531680" w:rsidRPr="007F61BC" w:rsidRDefault="00531680">
      <w:pPr>
        <w:pStyle w:val="TOC4"/>
        <w:rPr>
          <w:rFonts w:ascii="Calibri" w:hAnsi="Calibri"/>
          <w:sz w:val="22"/>
          <w:szCs w:val="22"/>
        </w:rPr>
      </w:pPr>
      <w:r>
        <w:t>13.5.8</w:t>
      </w:r>
      <w:r w:rsidRPr="007F61BC">
        <w:rPr>
          <w:rFonts w:ascii="Calibri" w:hAnsi="Calibri"/>
          <w:sz w:val="22"/>
          <w:szCs w:val="22"/>
        </w:rPr>
        <w:tab/>
      </w:r>
      <w:r>
        <w:t>UE Conf. Test Aspects - 5G V2X with NR sidelink [RAN5 WI: 5G_V2X_NRSL_eV2XARC-UEConTest]</w:t>
      </w:r>
      <w:r>
        <w:tab/>
      </w:r>
      <w:r>
        <w:fldChar w:fldCharType="begin" w:fldLock="1"/>
      </w:r>
      <w:r>
        <w:instrText xml:space="preserve"> PAGEREF _Toc74553774 \h </w:instrText>
      </w:r>
      <w:r>
        <w:fldChar w:fldCharType="separate"/>
      </w:r>
      <w:r>
        <w:t>191</w:t>
      </w:r>
      <w:r>
        <w:fldChar w:fldCharType="end"/>
      </w:r>
    </w:p>
    <w:p w14:paraId="401542C0" w14:textId="77A48E9B" w:rsidR="00531680" w:rsidRPr="007F61BC" w:rsidRDefault="00531680">
      <w:pPr>
        <w:pStyle w:val="TOC4"/>
        <w:rPr>
          <w:rFonts w:ascii="Calibri" w:hAnsi="Calibri"/>
          <w:sz w:val="22"/>
          <w:szCs w:val="22"/>
        </w:rPr>
      </w:pPr>
      <w:r>
        <w:t>13.5.9</w:t>
      </w:r>
      <w:r w:rsidRPr="007F61BC">
        <w:rPr>
          <w:rFonts w:ascii="Calibri" w:hAnsi="Calibri"/>
          <w:sz w:val="22"/>
          <w:szCs w:val="22"/>
        </w:rPr>
        <w:tab/>
      </w:r>
      <w:r>
        <w:t>UE Conf. Test Aspects - Enh. on MIMO for NR [RAN5 WI: NR_eMIMO-UEConTest]</w:t>
      </w:r>
      <w:r>
        <w:tab/>
      </w:r>
      <w:r>
        <w:fldChar w:fldCharType="begin" w:fldLock="1"/>
      </w:r>
      <w:r>
        <w:instrText xml:space="preserve"> PAGEREF _Toc74553775 \h </w:instrText>
      </w:r>
      <w:r>
        <w:fldChar w:fldCharType="separate"/>
      </w:r>
      <w:r>
        <w:t>192</w:t>
      </w:r>
      <w:r>
        <w:fldChar w:fldCharType="end"/>
      </w:r>
    </w:p>
    <w:p w14:paraId="0AAE8763" w14:textId="19F172A3" w:rsidR="00531680" w:rsidRPr="007F61BC" w:rsidRDefault="00531680">
      <w:pPr>
        <w:pStyle w:val="TOC4"/>
        <w:rPr>
          <w:rFonts w:ascii="Calibri" w:hAnsi="Calibri"/>
          <w:sz w:val="22"/>
          <w:szCs w:val="22"/>
        </w:rPr>
      </w:pPr>
      <w:r>
        <w:t>13.5.10</w:t>
      </w:r>
      <w:r w:rsidRPr="007F61BC">
        <w:rPr>
          <w:rFonts w:ascii="Calibri" w:hAnsi="Calibri"/>
          <w:sz w:val="22"/>
          <w:szCs w:val="22"/>
        </w:rPr>
        <w:tab/>
      </w:r>
      <w:r>
        <w:t>UE Conf. Test Aspects - UE Power Saving in NR [RAN5 WI: NR_UE_pow_sav-UEConTest]</w:t>
      </w:r>
      <w:r>
        <w:tab/>
      </w:r>
      <w:r>
        <w:fldChar w:fldCharType="begin" w:fldLock="1"/>
      </w:r>
      <w:r>
        <w:instrText xml:space="preserve"> PAGEREF _Toc74553776 \h </w:instrText>
      </w:r>
      <w:r>
        <w:fldChar w:fldCharType="separate"/>
      </w:r>
      <w:r>
        <w:t>192</w:t>
      </w:r>
      <w:r>
        <w:fldChar w:fldCharType="end"/>
      </w:r>
    </w:p>
    <w:p w14:paraId="648C86F4" w14:textId="19CCD0C9" w:rsidR="00531680" w:rsidRPr="007F61BC" w:rsidRDefault="00531680">
      <w:pPr>
        <w:pStyle w:val="TOC4"/>
        <w:rPr>
          <w:rFonts w:ascii="Calibri" w:hAnsi="Calibri"/>
          <w:sz w:val="22"/>
          <w:szCs w:val="22"/>
        </w:rPr>
      </w:pPr>
      <w:r>
        <w:t>13.5.11</w:t>
      </w:r>
      <w:r w:rsidRPr="007F61BC">
        <w:rPr>
          <w:rFonts w:ascii="Calibri" w:hAnsi="Calibri"/>
          <w:sz w:val="22"/>
          <w:szCs w:val="22"/>
        </w:rPr>
        <w:tab/>
      </w:r>
      <w:r>
        <w:t>UE Conf. Test Aspects - Private Netw. Support for NG-RAN [RAN5 WI: NG_RAN_PRN_Vertical_LAN-UEConTest]</w:t>
      </w:r>
      <w:r>
        <w:tab/>
      </w:r>
      <w:r>
        <w:fldChar w:fldCharType="begin" w:fldLock="1"/>
      </w:r>
      <w:r>
        <w:instrText xml:space="preserve"> PAGEREF _Toc74553777 \h </w:instrText>
      </w:r>
      <w:r>
        <w:fldChar w:fldCharType="separate"/>
      </w:r>
      <w:r>
        <w:t>192</w:t>
      </w:r>
      <w:r>
        <w:fldChar w:fldCharType="end"/>
      </w:r>
    </w:p>
    <w:p w14:paraId="7E221BFF" w14:textId="543AAA2A" w:rsidR="00531680" w:rsidRPr="007F61BC" w:rsidRDefault="00531680">
      <w:pPr>
        <w:pStyle w:val="TOC4"/>
        <w:rPr>
          <w:rFonts w:ascii="Calibri" w:hAnsi="Calibri"/>
          <w:sz w:val="22"/>
          <w:szCs w:val="22"/>
        </w:rPr>
      </w:pPr>
      <w:r>
        <w:t>13.5.12</w:t>
      </w:r>
      <w:r w:rsidRPr="007F61BC">
        <w:rPr>
          <w:rFonts w:ascii="Calibri" w:hAnsi="Calibri"/>
          <w:sz w:val="22"/>
          <w:szCs w:val="22"/>
        </w:rPr>
        <w:tab/>
      </w:r>
      <w:r>
        <w:t>UE Conf. Test Aspects - Optimisations on UE radio capab. signalling - NR/E-UTRA Aspects [RAN5 WI: RACS-UEConTest]</w:t>
      </w:r>
      <w:r>
        <w:tab/>
      </w:r>
      <w:r>
        <w:fldChar w:fldCharType="begin" w:fldLock="1"/>
      </w:r>
      <w:r>
        <w:instrText xml:space="preserve"> PAGEREF _Toc74553778 \h </w:instrText>
      </w:r>
      <w:r>
        <w:fldChar w:fldCharType="separate"/>
      </w:r>
      <w:r>
        <w:t>193</w:t>
      </w:r>
      <w:r>
        <w:fldChar w:fldCharType="end"/>
      </w:r>
    </w:p>
    <w:p w14:paraId="7D991246" w14:textId="559B8028" w:rsidR="00531680" w:rsidRPr="007F61BC" w:rsidRDefault="00531680">
      <w:pPr>
        <w:pStyle w:val="TOC4"/>
        <w:rPr>
          <w:rFonts w:ascii="Calibri" w:hAnsi="Calibri"/>
          <w:sz w:val="22"/>
          <w:szCs w:val="22"/>
        </w:rPr>
      </w:pPr>
      <w:r>
        <w:t>13.5.13</w:t>
      </w:r>
      <w:r w:rsidRPr="007F61BC">
        <w:rPr>
          <w:rFonts w:ascii="Calibri" w:hAnsi="Calibri"/>
          <w:sz w:val="22"/>
          <w:szCs w:val="22"/>
        </w:rPr>
        <w:tab/>
      </w:r>
      <w:r>
        <w:t>UE Conf. Test Aspects - SON and MDT support for NR [RAN5 WI: NR_SON_MDT-UEConTest]</w:t>
      </w:r>
      <w:r>
        <w:tab/>
      </w:r>
      <w:r>
        <w:fldChar w:fldCharType="begin" w:fldLock="1"/>
      </w:r>
      <w:r>
        <w:instrText xml:space="preserve"> PAGEREF _Toc74553779 \h </w:instrText>
      </w:r>
      <w:r>
        <w:fldChar w:fldCharType="separate"/>
      </w:r>
      <w:r>
        <w:t>193</w:t>
      </w:r>
      <w:r>
        <w:fldChar w:fldCharType="end"/>
      </w:r>
    </w:p>
    <w:p w14:paraId="745F0562" w14:textId="7735F7B2" w:rsidR="00531680" w:rsidRPr="007F61BC" w:rsidRDefault="00531680">
      <w:pPr>
        <w:pStyle w:val="TOC4"/>
        <w:rPr>
          <w:rFonts w:ascii="Calibri" w:hAnsi="Calibri"/>
          <w:sz w:val="22"/>
          <w:szCs w:val="22"/>
        </w:rPr>
      </w:pPr>
      <w:r>
        <w:t>13.5.14</w:t>
      </w:r>
      <w:r w:rsidRPr="007F61BC">
        <w:rPr>
          <w:rFonts w:ascii="Calibri" w:hAnsi="Calibri"/>
          <w:sz w:val="22"/>
          <w:szCs w:val="22"/>
        </w:rPr>
        <w:tab/>
      </w:r>
      <w:r>
        <w:t>UE Conf. Test Aspects - HPUE (PC2) for EN-DC (1 LTE FDD band + 1 NR TDD band) [RAN5 WI: ENDC_UE_PC2_FDD_TDD-UEConTest]</w:t>
      </w:r>
      <w:r>
        <w:tab/>
      </w:r>
      <w:r>
        <w:fldChar w:fldCharType="begin" w:fldLock="1"/>
      </w:r>
      <w:r>
        <w:instrText xml:space="preserve"> PAGEREF _Toc74553780 \h </w:instrText>
      </w:r>
      <w:r>
        <w:fldChar w:fldCharType="separate"/>
      </w:r>
      <w:r>
        <w:t>194</w:t>
      </w:r>
      <w:r>
        <w:fldChar w:fldCharType="end"/>
      </w:r>
    </w:p>
    <w:p w14:paraId="7C5E677A" w14:textId="23443D3F" w:rsidR="00531680" w:rsidRPr="007F61BC" w:rsidRDefault="00531680">
      <w:pPr>
        <w:pStyle w:val="TOC4"/>
        <w:rPr>
          <w:rFonts w:ascii="Calibri" w:hAnsi="Calibri"/>
          <w:sz w:val="22"/>
          <w:szCs w:val="22"/>
        </w:rPr>
      </w:pPr>
      <w:r>
        <w:t>13.5.15</w:t>
      </w:r>
      <w:r w:rsidRPr="007F61BC">
        <w:rPr>
          <w:rFonts w:ascii="Calibri" w:hAnsi="Calibri"/>
          <w:sz w:val="22"/>
          <w:szCs w:val="22"/>
        </w:rPr>
        <w:tab/>
      </w:r>
      <w:r>
        <w:t>UE Conf. Test Aspects - B1C Signal in BDS Pos. System Support for LTE and NR [RAN5 WI: B1C_BDS_pos_UEConTest]</w:t>
      </w:r>
      <w:r>
        <w:tab/>
      </w:r>
      <w:r>
        <w:fldChar w:fldCharType="begin" w:fldLock="1"/>
      </w:r>
      <w:r>
        <w:instrText xml:space="preserve"> PAGEREF _Toc74553781 \h </w:instrText>
      </w:r>
      <w:r>
        <w:fldChar w:fldCharType="separate"/>
      </w:r>
      <w:r>
        <w:t>194</w:t>
      </w:r>
      <w:r>
        <w:fldChar w:fldCharType="end"/>
      </w:r>
    </w:p>
    <w:p w14:paraId="4CB49C4B" w14:textId="6AE0F053" w:rsidR="00531680" w:rsidRPr="007F61BC" w:rsidRDefault="00531680">
      <w:pPr>
        <w:pStyle w:val="TOC4"/>
        <w:rPr>
          <w:rFonts w:ascii="Calibri" w:hAnsi="Calibri"/>
          <w:sz w:val="22"/>
          <w:szCs w:val="22"/>
        </w:rPr>
      </w:pPr>
      <w:r>
        <w:t>13.5.16</w:t>
      </w:r>
      <w:r w:rsidRPr="007F61BC">
        <w:rPr>
          <w:rFonts w:ascii="Calibri" w:hAnsi="Calibri"/>
          <w:sz w:val="22"/>
          <w:szCs w:val="22"/>
        </w:rPr>
        <w:tab/>
      </w:r>
      <w:r>
        <w:t>UE Conf. Test Aspects - SRVCC from 5G to 3G [RAN5 WI: SRVCC_NR_to_UMTS-UEConTest]</w:t>
      </w:r>
      <w:r>
        <w:tab/>
      </w:r>
      <w:r>
        <w:fldChar w:fldCharType="begin" w:fldLock="1"/>
      </w:r>
      <w:r>
        <w:instrText xml:space="preserve"> PAGEREF _Toc74553782 \h </w:instrText>
      </w:r>
      <w:r>
        <w:fldChar w:fldCharType="separate"/>
      </w:r>
      <w:r>
        <w:t>194</w:t>
      </w:r>
      <w:r>
        <w:fldChar w:fldCharType="end"/>
      </w:r>
    </w:p>
    <w:p w14:paraId="47DCD584" w14:textId="6EA4FC3F" w:rsidR="00531680" w:rsidRPr="007F61BC" w:rsidRDefault="00531680">
      <w:pPr>
        <w:pStyle w:val="TOC4"/>
        <w:rPr>
          <w:rFonts w:ascii="Calibri" w:hAnsi="Calibri"/>
          <w:sz w:val="22"/>
          <w:szCs w:val="22"/>
        </w:rPr>
      </w:pPr>
      <w:r>
        <w:t>13.5.17</w:t>
      </w:r>
      <w:r w:rsidRPr="007F61BC">
        <w:rPr>
          <w:rFonts w:ascii="Calibri" w:hAnsi="Calibri"/>
          <w:sz w:val="22"/>
          <w:szCs w:val="22"/>
        </w:rPr>
        <w:tab/>
      </w:r>
      <w:r>
        <w:t>UE Conf. Test Aspects - CLI handling for NR [RAN5 WI: NR_CLI-UEConTest]</w:t>
      </w:r>
      <w:r>
        <w:tab/>
      </w:r>
      <w:r>
        <w:fldChar w:fldCharType="begin" w:fldLock="1"/>
      </w:r>
      <w:r>
        <w:instrText xml:space="preserve"> PAGEREF _Toc74553783 \h </w:instrText>
      </w:r>
      <w:r>
        <w:fldChar w:fldCharType="separate"/>
      </w:r>
      <w:r>
        <w:t>195</w:t>
      </w:r>
      <w:r>
        <w:fldChar w:fldCharType="end"/>
      </w:r>
    </w:p>
    <w:p w14:paraId="7DF814D9" w14:textId="66902F15" w:rsidR="00531680" w:rsidRPr="007F61BC" w:rsidRDefault="00531680">
      <w:pPr>
        <w:pStyle w:val="TOC4"/>
        <w:rPr>
          <w:rFonts w:ascii="Calibri" w:hAnsi="Calibri"/>
          <w:sz w:val="22"/>
          <w:szCs w:val="22"/>
        </w:rPr>
      </w:pPr>
      <w:r>
        <w:t>13.5.18</w:t>
      </w:r>
      <w:r w:rsidRPr="007F61BC">
        <w:rPr>
          <w:rFonts w:ascii="Calibri" w:hAnsi="Calibri"/>
          <w:sz w:val="22"/>
          <w:szCs w:val="22"/>
        </w:rPr>
        <w:tab/>
      </w:r>
      <w:r>
        <w:t>UE Conf. Test Aspects - NR perf. requirement enh. [RAN5 WI: NR_perf_enh-UEConTest]</w:t>
      </w:r>
      <w:r>
        <w:tab/>
      </w:r>
      <w:r>
        <w:fldChar w:fldCharType="begin" w:fldLock="1"/>
      </w:r>
      <w:r>
        <w:instrText xml:space="preserve"> PAGEREF _Toc74553784 \h </w:instrText>
      </w:r>
      <w:r>
        <w:fldChar w:fldCharType="separate"/>
      </w:r>
      <w:r>
        <w:t>195</w:t>
      </w:r>
      <w:r>
        <w:fldChar w:fldCharType="end"/>
      </w:r>
    </w:p>
    <w:p w14:paraId="3144B840" w14:textId="0BE3E17D" w:rsidR="00531680" w:rsidRPr="007F61BC" w:rsidRDefault="00531680">
      <w:pPr>
        <w:pStyle w:val="TOC4"/>
        <w:rPr>
          <w:rFonts w:ascii="Calibri" w:hAnsi="Calibri"/>
          <w:sz w:val="22"/>
          <w:szCs w:val="22"/>
        </w:rPr>
      </w:pPr>
      <w:r>
        <w:t>13.5.19</w:t>
      </w:r>
      <w:r w:rsidRPr="007F61BC">
        <w:rPr>
          <w:rFonts w:ascii="Calibri" w:hAnsi="Calibri"/>
          <w:sz w:val="22"/>
          <w:szCs w:val="22"/>
        </w:rPr>
        <w:tab/>
      </w:r>
      <w:r>
        <w:t>UE Conf. Test Aspects - NR support for high speed train scenario [new RAN5 WI: NR_HST-UEConTest]</w:t>
      </w:r>
      <w:r>
        <w:tab/>
      </w:r>
      <w:r>
        <w:fldChar w:fldCharType="begin" w:fldLock="1"/>
      </w:r>
      <w:r>
        <w:instrText xml:space="preserve"> PAGEREF _Toc74553785 \h </w:instrText>
      </w:r>
      <w:r>
        <w:fldChar w:fldCharType="separate"/>
      </w:r>
      <w:r>
        <w:t>196</w:t>
      </w:r>
      <w:r>
        <w:fldChar w:fldCharType="end"/>
      </w:r>
    </w:p>
    <w:p w14:paraId="345D4CFD" w14:textId="582789F0" w:rsidR="00531680" w:rsidRPr="007F61BC" w:rsidRDefault="00531680">
      <w:pPr>
        <w:pStyle w:val="TOC4"/>
        <w:rPr>
          <w:rFonts w:ascii="Calibri" w:hAnsi="Calibri"/>
          <w:sz w:val="22"/>
          <w:szCs w:val="22"/>
        </w:rPr>
      </w:pPr>
      <w:r>
        <w:t>13.5.20</w:t>
      </w:r>
      <w:r w:rsidRPr="007F61BC">
        <w:rPr>
          <w:rFonts w:ascii="Calibri" w:hAnsi="Calibri"/>
          <w:sz w:val="22"/>
          <w:szCs w:val="22"/>
        </w:rPr>
        <w:tab/>
      </w:r>
      <w:r>
        <w:t>UE Conf. Test Aspects - Add support of NR DL 256QAM for frequency range 2 (FR2) [new RAN5 WI: NR_DL256QAM_FR2-UEConTest]</w:t>
      </w:r>
      <w:r>
        <w:tab/>
      </w:r>
      <w:r>
        <w:fldChar w:fldCharType="begin" w:fldLock="1"/>
      </w:r>
      <w:r>
        <w:instrText xml:space="preserve"> PAGEREF _Toc74553786 \h </w:instrText>
      </w:r>
      <w:r>
        <w:fldChar w:fldCharType="separate"/>
      </w:r>
      <w:r>
        <w:t>196</w:t>
      </w:r>
      <w:r>
        <w:fldChar w:fldCharType="end"/>
      </w:r>
    </w:p>
    <w:p w14:paraId="7A5F424D" w14:textId="2BF65278" w:rsidR="00531680" w:rsidRPr="007F61BC" w:rsidRDefault="00531680">
      <w:pPr>
        <w:pStyle w:val="TOC4"/>
        <w:rPr>
          <w:rFonts w:ascii="Calibri" w:hAnsi="Calibri"/>
          <w:sz w:val="22"/>
          <w:szCs w:val="22"/>
        </w:rPr>
      </w:pPr>
      <w:r>
        <w:t>13.5.21</w:t>
      </w:r>
      <w:r w:rsidRPr="007F61BC">
        <w:rPr>
          <w:rFonts w:ascii="Calibri" w:hAnsi="Calibri"/>
          <w:sz w:val="22"/>
          <w:szCs w:val="22"/>
        </w:rPr>
        <w:tab/>
      </w:r>
      <w:r>
        <w:t>UE Conf. Test Aspects - Add. LTE bands for UE cat.M1 and/or NB1 in Rel-16 [new RAN5 WI: LTE_bands_R16_M1_NB1-UEConTest]</w:t>
      </w:r>
      <w:r>
        <w:tab/>
      </w:r>
      <w:r>
        <w:fldChar w:fldCharType="begin" w:fldLock="1"/>
      </w:r>
      <w:r>
        <w:instrText xml:space="preserve"> PAGEREF _Toc74553787 \h </w:instrText>
      </w:r>
      <w:r>
        <w:fldChar w:fldCharType="separate"/>
      </w:r>
      <w:r>
        <w:t>197</w:t>
      </w:r>
      <w:r>
        <w:fldChar w:fldCharType="end"/>
      </w:r>
    </w:p>
    <w:p w14:paraId="337F6D3F" w14:textId="041FD473" w:rsidR="00531680" w:rsidRPr="007F61BC" w:rsidRDefault="00531680">
      <w:pPr>
        <w:pStyle w:val="TOC4"/>
        <w:rPr>
          <w:rFonts w:ascii="Calibri" w:hAnsi="Calibri"/>
          <w:sz w:val="22"/>
          <w:szCs w:val="22"/>
        </w:rPr>
      </w:pPr>
      <w:r>
        <w:t>13.5.22</w:t>
      </w:r>
      <w:r w:rsidRPr="007F61BC">
        <w:rPr>
          <w:rFonts w:ascii="Calibri" w:hAnsi="Calibri"/>
          <w:sz w:val="22"/>
          <w:szCs w:val="22"/>
        </w:rPr>
        <w:tab/>
      </w:r>
      <w:r>
        <w:t>UE Conf. Test Aspects - Add. LTE bands for UE cat.M2 and/or NB2 in Rel-16 [new RAN5 WI: LTE_bands_R16_M2_NB2-UEConTest]</w:t>
      </w:r>
      <w:r>
        <w:tab/>
      </w:r>
      <w:r>
        <w:fldChar w:fldCharType="begin" w:fldLock="1"/>
      </w:r>
      <w:r>
        <w:instrText xml:space="preserve"> PAGEREF _Toc74553788 \h </w:instrText>
      </w:r>
      <w:r>
        <w:fldChar w:fldCharType="separate"/>
      </w:r>
      <w:r>
        <w:t>197</w:t>
      </w:r>
      <w:r>
        <w:fldChar w:fldCharType="end"/>
      </w:r>
    </w:p>
    <w:p w14:paraId="3A8EEBAB" w14:textId="1F02F2F9" w:rsidR="00531680" w:rsidRPr="007F61BC" w:rsidRDefault="00531680">
      <w:pPr>
        <w:pStyle w:val="TOC4"/>
        <w:rPr>
          <w:rFonts w:ascii="Calibri" w:hAnsi="Calibri"/>
          <w:sz w:val="22"/>
          <w:szCs w:val="22"/>
        </w:rPr>
      </w:pPr>
      <w:r>
        <w:t>13.5.23</w:t>
      </w:r>
      <w:r w:rsidRPr="007F61BC">
        <w:rPr>
          <w:rFonts w:ascii="Calibri" w:hAnsi="Calibri"/>
          <w:sz w:val="22"/>
          <w:szCs w:val="22"/>
        </w:rPr>
        <w:tab/>
      </w:r>
      <w:r>
        <w:t>UE Conf. Test Aspects - Physical Layer Enh. for NR URLLC [new RAN5 WI: NR_L1enh_URLLC-UEConTest]</w:t>
      </w:r>
      <w:r>
        <w:tab/>
      </w:r>
      <w:r>
        <w:fldChar w:fldCharType="begin" w:fldLock="1"/>
      </w:r>
      <w:r>
        <w:instrText xml:space="preserve"> PAGEREF _Toc74553789 \h </w:instrText>
      </w:r>
      <w:r>
        <w:fldChar w:fldCharType="separate"/>
      </w:r>
      <w:r>
        <w:t>198</w:t>
      </w:r>
      <w:r>
        <w:fldChar w:fldCharType="end"/>
      </w:r>
    </w:p>
    <w:p w14:paraId="17F3DA89" w14:textId="0F2092CE" w:rsidR="00531680" w:rsidRPr="007F61BC" w:rsidRDefault="00531680">
      <w:pPr>
        <w:pStyle w:val="TOC4"/>
        <w:rPr>
          <w:rFonts w:ascii="Calibri" w:hAnsi="Calibri"/>
          <w:sz w:val="22"/>
          <w:szCs w:val="22"/>
        </w:rPr>
      </w:pPr>
      <w:r>
        <w:t>13.5.24</w:t>
      </w:r>
      <w:r w:rsidRPr="007F61BC">
        <w:rPr>
          <w:rFonts w:ascii="Calibri" w:hAnsi="Calibri"/>
          <w:sz w:val="22"/>
          <w:szCs w:val="22"/>
        </w:rPr>
        <w:tab/>
      </w:r>
      <w:r>
        <w:t>UE Conf. Test Aspects - NR pos. support [new RAN5 WI: NR_pos-UEConTest]</w:t>
      </w:r>
      <w:r>
        <w:tab/>
      </w:r>
      <w:r>
        <w:fldChar w:fldCharType="begin" w:fldLock="1"/>
      </w:r>
      <w:r>
        <w:instrText xml:space="preserve"> PAGEREF _Toc74553790 \h </w:instrText>
      </w:r>
      <w:r>
        <w:fldChar w:fldCharType="separate"/>
      </w:r>
      <w:r>
        <w:t>198</w:t>
      </w:r>
      <w:r>
        <w:fldChar w:fldCharType="end"/>
      </w:r>
    </w:p>
    <w:p w14:paraId="01138454" w14:textId="022449E6" w:rsidR="00531680" w:rsidRPr="007F61BC" w:rsidRDefault="00531680">
      <w:pPr>
        <w:pStyle w:val="TOC4"/>
        <w:rPr>
          <w:rFonts w:ascii="Calibri" w:hAnsi="Calibri"/>
          <w:sz w:val="22"/>
          <w:szCs w:val="22"/>
        </w:rPr>
      </w:pPr>
      <w:r>
        <w:t>13.5.25</w:t>
      </w:r>
      <w:r w:rsidRPr="007F61BC">
        <w:rPr>
          <w:rFonts w:ascii="Calibri" w:hAnsi="Calibri"/>
          <w:sz w:val="22"/>
          <w:szCs w:val="22"/>
        </w:rPr>
        <w:tab/>
      </w:r>
      <w:r>
        <w:t>Test - (Small) Technical Enh. and Improvements for Rel-16 [TEI16_Test]</w:t>
      </w:r>
      <w:r>
        <w:tab/>
      </w:r>
      <w:r>
        <w:fldChar w:fldCharType="begin" w:fldLock="1"/>
      </w:r>
      <w:r>
        <w:instrText xml:space="preserve"> PAGEREF _Toc74553791 \h </w:instrText>
      </w:r>
      <w:r>
        <w:fldChar w:fldCharType="separate"/>
      </w:r>
      <w:r>
        <w:t>198</w:t>
      </w:r>
      <w:r>
        <w:fldChar w:fldCharType="end"/>
      </w:r>
    </w:p>
    <w:p w14:paraId="64C833B9" w14:textId="132C1716" w:rsidR="00531680" w:rsidRPr="007F61BC" w:rsidRDefault="00531680">
      <w:pPr>
        <w:pStyle w:val="TOC3"/>
        <w:rPr>
          <w:rFonts w:ascii="Calibri" w:hAnsi="Calibri"/>
          <w:sz w:val="22"/>
          <w:szCs w:val="22"/>
        </w:rPr>
      </w:pPr>
      <w:r>
        <w:t>13.6</w:t>
      </w:r>
      <w:r w:rsidRPr="007F61BC">
        <w:rPr>
          <w:rFonts w:ascii="Calibri" w:hAnsi="Calibri"/>
          <w:sz w:val="22"/>
          <w:szCs w:val="22"/>
        </w:rPr>
        <w:tab/>
      </w:r>
      <w:r>
        <w:t>Open Rel-17 WIs</w:t>
      </w:r>
      <w:r>
        <w:tab/>
      </w:r>
      <w:r>
        <w:fldChar w:fldCharType="begin" w:fldLock="1"/>
      </w:r>
      <w:r>
        <w:instrText xml:space="preserve"> PAGEREF _Toc74553792 \h </w:instrText>
      </w:r>
      <w:r>
        <w:fldChar w:fldCharType="separate"/>
      </w:r>
      <w:r>
        <w:t>198</w:t>
      </w:r>
      <w:r>
        <w:fldChar w:fldCharType="end"/>
      </w:r>
    </w:p>
    <w:p w14:paraId="6F753CA9" w14:textId="6CDE15C8" w:rsidR="00531680" w:rsidRPr="007F61BC" w:rsidRDefault="00531680">
      <w:pPr>
        <w:pStyle w:val="TOC4"/>
        <w:rPr>
          <w:rFonts w:ascii="Calibri" w:hAnsi="Calibri"/>
          <w:sz w:val="22"/>
          <w:szCs w:val="22"/>
        </w:rPr>
      </w:pPr>
      <w:r>
        <w:t>13.6.1</w:t>
      </w:r>
      <w:r w:rsidRPr="007F61BC">
        <w:rPr>
          <w:rFonts w:ascii="Calibri" w:hAnsi="Calibri"/>
          <w:sz w:val="22"/>
          <w:szCs w:val="22"/>
        </w:rPr>
        <w:tab/>
      </w:r>
      <w:r>
        <w:t>UE Conf. - New Rel-17 NR licensed bands and extension of existing NR bands [new RAN5 WI: NR_lic_bands_BW_R17-UEConTest]</w:t>
      </w:r>
      <w:r>
        <w:tab/>
      </w:r>
      <w:r>
        <w:fldChar w:fldCharType="begin" w:fldLock="1"/>
      </w:r>
      <w:r>
        <w:instrText xml:space="preserve"> PAGEREF _Toc74553793 \h </w:instrText>
      </w:r>
      <w:r>
        <w:fldChar w:fldCharType="separate"/>
      </w:r>
      <w:r>
        <w:t>198</w:t>
      </w:r>
      <w:r>
        <w:fldChar w:fldCharType="end"/>
      </w:r>
    </w:p>
    <w:p w14:paraId="7FA51FBE" w14:textId="03426D01" w:rsidR="00531680" w:rsidRPr="007F61BC" w:rsidRDefault="00531680">
      <w:pPr>
        <w:pStyle w:val="TOC4"/>
        <w:rPr>
          <w:rFonts w:ascii="Calibri" w:hAnsi="Calibri"/>
          <w:sz w:val="22"/>
          <w:szCs w:val="22"/>
        </w:rPr>
      </w:pPr>
      <w:r>
        <w:t>13.6.2</w:t>
      </w:r>
      <w:r w:rsidRPr="007F61BC">
        <w:rPr>
          <w:rFonts w:ascii="Calibri" w:hAnsi="Calibri"/>
          <w:sz w:val="22"/>
          <w:szCs w:val="22"/>
        </w:rPr>
        <w:tab/>
      </w:r>
      <w:r>
        <w:t>UE Conf. - Rel-17 NR CA and DC; and NR and LTE DC Configs [new RAN5 WI: NR_CADC_NR_LTE_DC_R17-UEConTest]</w:t>
      </w:r>
      <w:r>
        <w:tab/>
      </w:r>
      <w:r>
        <w:fldChar w:fldCharType="begin" w:fldLock="1"/>
      </w:r>
      <w:r>
        <w:instrText xml:space="preserve"> PAGEREF _Toc74553794 \h </w:instrText>
      </w:r>
      <w:r>
        <w:fldChar w:fldCharType="separate"/>
      </w:r>
      <w:r>
        <w:t>199</w:t>
      </w:r>
      <w:r>
        <w:fldChar w:fldCharType="end"/>
      </w:r>
    </w:p>
    <w:p w14:paraId="7CBFC211" w14:textId="41E98060" w:rsidR="00531680" w:rsidRPr="007F61BC" w:rsidRDefault="00531680">
      <w:pPr>
        <w:pStyle w:val="TOC4"/>
        <w:rPr>
          <w:rFonts w:ascii="Calibri" w:hAnsi="Calibri"/>
          <w:sz w:val="22"/>
          <w:szCs w:val="22"/>
        </w:rPr>
      </w:pPr>
      <w:r>
        <w:t>13.6.3</w:t>
      </w:r>
      <w:r w:rsidRPr="007F61BC">
        <w:rPr>
          <w:rFonts w:ascii="Calibri" w:hAnsi="Calibri"/>
          <w:sz w:val="22"/>
          <w:szCs w:val="22"/>
        </w:rPr>
        <w:tab/>
      </w:r>
      <w:r>
        <w:t>Test - (Small) Technical Enh. and Improvements for Rel-17 [TEI17_Test]</w:t>
      </w:r>
      <w:r>
        <w:tab/>
      </w:r>
      <w:r>
        <w:fldChar w:fldCharType="begin" w:fldLock="1"/>
      </w:r>
      <w:r>
        <w:instrText xml:space="preserve"> PAGEREF _Toc74553795 \h </w:instrText>
      </w:r>
      <w:r>
        <w:fldChar w:fldCharType="separate"/>
      </w:r>
      <w:r>
        <w:t>199</w:t>
      </w:r>
      <w:r>
        <w:fldChar w:fldCharType="end"/>
      </w:r>
    </w:p>
    <w:p w14:paraId="638504BA" w14:textId="43B97B2D" w:rsidR="00531680" w:rsidRPr="007F61BC" w:rsidRDefault="00531680">
      <w:pPr>
        <w:pStyle w:val="TOC3"/>
        <w:rPr>
          <w:rFonts w:ascii="Calibri" w:hAnsi="Calibri"/>
          <w:sz w:val="22"/>
          <w:szCs w:val="22"/>
        </w:rPr>
      </w:pPr>
      <w:r>
        <w:t>13.7</w:t>
      </w:r>
      <w:r w:rsidRPr="007F61BC">
        <w:rPr>
          <w:rFonts w:ascii="Calibri" w:hAnsi="Calibri"/>
          <w:sz w:val="22"/>
          <w:szCs w:val="22"/>
        </w:rPr>
        <w:tab/>
      </w:r>
      <w:r>
        <w:t>R5s CRs from RAN5 electronic meeting ‘#2021-TTCN email’</w:t>
      </w:r>
      <w:r>
        <w:tab/>
      </w:r>
      <w:r>
        <w:fldChar w:fldCharType="begin" w:fldLock="1"/>
      </w:r>
      <w:r>
        <w:instrText xml:space="preserve"> PAGEREF _Toc74553796 \h </w:instrText>
      </w:r>
      <w:r>
        <w:fldChar w:fldCharType="separate"/>
      </w:r>
      <w:r>
        <w:t>199</w:t>
      </w:r>
      <w:r>
        <w:fldChar w:fldCharType="end"/>
      </w:r>
    </w:p>
    <w:p w14:paraId="01134BD6" w14:textId="43109AA2" w:rsidR="00531680" w:rsidRPr="007F61BC" w:rsidRDefault="00531680">
      <w:pPr>
        <w:pStyle w:val="TOC2"/>
        <w:rPr>
          <w:rFonts w:ascii="Calibri" w:hAnsi="Calibri"/>
          <w:sz w:val="22"/>
          <w:szCs w:val="22"/>
        </w:rPr>
      </w:pPr>
      <w:r>
        <w:t>14</w:t>
      </w:r>
      <w:r w:rsidRPr="007F61BC">
        <w:rPr>
          <w:rFonts w:ascii="Calibri" w:hAnsi="Calibri"/>
          <w:sz w:val="22"/>
          <w:szCs w:val="22"/>
        </w:rPr>
        <w:tab/>
      </w:r>
      <w:r>
        <w:t>Maintenance for closed WIs/SIs for REL-15 and earlier</w:t>
      </w:r>
      <w:r>
        <w:tab/>
      </w:r>
      <w:r>
        <w:fldChar w:fldCharType="begin" w:fldLock="1"/>
      </w:r>
      <w:r>
        <w:instrText xml:space="preserve"> PAGEREF _Toc74553797 \h </w:instrText>
      </w:r>
      <w:r>
        <w:fldChar w:fldCharType="separate"/>
      </w:r>
      <w:r>
        <w:t>199</w:t>
      </w:r>
      <w:r>
        <w:fldChar w:fldCharType="end"/>
      </w:r>
    </w:p>
    <w:p w14:paraId="5C50F24F" w14:textId="7EA6F72E" w:rsidR="00531680" w:rsidRPr="007F61BC" w:rsidRDefault="00531680">
      <w:pPr>
        <w:pStyle w:val="TOC2"/>
        <w:rPr>
          <w:rFonts w:ascii="Calibri" w:hAnsi="Calibri"/>
          <w:sz w:val="22"/>
          <w:szCs w:val="22"/>
        </w:rPr>
      </w:pPr>
      <w:r>
        <w:t>15</w:t>
      </w:r>
      <w:r w:rsidRPr="007F61BC">
        <w:rPr>
          <w:rFonts w:ascii="Calibri" w:hAnsi="Calibri"/>
          <w:sz w:val="22"/>
          <w:szCs w:val="22"/>
        </w:rPr>
        <w:tab/>
      </w:r>
      <w:r>
        <w:t>Any other business</w:t>
      </w:r>
      <w:r>
        <w:tab/>
      </w:r>
      <w:r>
        <w:fldChar w:fldCharType="begin" w:fldLock="1"/>
      </w:r>
      <w:r>
        <w:instrText xml:space="preserve"> PAGEREF _Toc74553798 \h </w:instrText>
      </w:r>
      <w:r>
        <w:fldChar w:fldCharType="separate"/>
      </w:r>
      <w:r>
        <w:t>205</w:t>
      </w:r>
      <w:r>
        <w:fldChar w:fldCharType="end"/>
      </w:r>
    </w:p>
    <w:p w14:paraId="286CA8ED" w14:textId="5D836203" w:rsidR="00531680" w:rsidRPr="007F61BC" w:rsidRDefault="00531680">
      <w:pPr>
        <w:pStyle w:val="TOC2"/>
        <w:rPr>
          <w:rFonts w:ascii="Calibri" w:hAnsi="Calibri"/>
          <w:sz w:val="22"/>
          <w:szCs w:val="22"/>
        </w:rPr>
      </w:pPr>
      <w:r>
        <w:t>16</w:t>
      </w:r>
      <w:r w:rsidRPr="007F61BC">
        <w:rPr>
          <w:rFonts w:ascii="Calibri" w:hAnsi="Calibri"/>
          <w:sz w:val="22"/>
          <w:szCs w:val="22"/>
        </w:rPr>
        <w:tab/>
      </w:r>
      <w:r>
        <w:t>Closing of the meeting</w:t>
      </w:r>
      <w:r>
        <w:tab/>
      </w:r>
      <w:r>
        <w:fldChar w:fldCharType="begin" w:fldLock="1"/>
      </w:r>
      <w:r>
        <w:instrText xml:space="preserve"> PAGEREF _Toc74553799 \h </w:instrText>
      </w:r>
      <w:r>
        <w:fldChar w:fldCharType="separate"/>
      </w:r>
      <w:r>
        <w:t>216</w:t>
      </w:r>
      <w:r>
        <w:fldChar w:fldCharType="end"/>
      </w:r>
    </w:p>
    <w:p w14:paraId="6B996470" w14:textId="32D09615" w:rsidR="00531680" w:rsidRPr="007F61BC" w:rsidRDefault="00531680">
      <w:pPr>
        <w:pStyle w:val="TOC2"/>
        <w:rPr>
          <w:rFonts w:ascii="Calibri" w:hAnsi="Calibri"/>
          <w:sz w:val="22"/>
          <w:szCs w:val="22"/>
        </w:rPr>
      </w:pPr>
      <w:r>
        <w:t>Annex A: List of participants</w:t>
      </w:r>
      <w:r>
        <w:tab/>
      </w:r>
      <w:r>
        <w:fldChar w:fldCharType="begin" w:fldLock="1"/>
      </w:r>
      <w:r>
        <w:instrText xml:space="preserve"> PAGEREF _Toc74553800 \h </w:instrText>
      </w:r>
      <w:r>
        <w:fldChar w:fldCharType="separate"/>
      </w:r>
      <w:r>
        <w:t>218</w:t>
      </w:r>
      <w:r>
        <w:fldChar w:fldCharType="end"/>
      </w:r>
    </w:p>
    <w:p w14:paraId="76AEFC71" w14:textId="377EC8A9" w:rsidR="00531680" w:rsidRPr="007F61BC" w:rsidRDefault="00531680">
      <w:pPr>
        <w:pStyle w:val="TOC2"/>
        <w:rPr>
          <w:rFonts w:ascii="Calibri" w:hAnsi="Calibri"/>
          <w:sz w:val="22"/>
          <w:szCs w:val="22"/>
        </w:rPr>
      </w:pPr>
      <w:r>
        <w:t>Annex B: List of contribution documents</w:t>
      </w:r>
      <w:r>
        <w:tab/>
      </w:r>
      <w:r>
        <w:fldChar w:fldCharType="begin" w:fldLock="1"/>
      </w:r>
      <w:r>
        <w:instrText xml:space="preserve"> PAGEREF _Toc74553801 \h </w:instrText>
      </w:r>
      <w:r>
        <w:fldChar w:fldCharType="separate"/>
      </w:r>
      <w:r>
        <w:t>219</w:t>
      </w:r>
      <w:r>
        <w:fldChar w:fldCharType="end"/>
      </w:r>
    </w:p>
    <w:p w14:paraId="321780A6" w14:textId="5FC002BC" w:rsidR="00531680" w:rsidRPr="007F61BC" w:rsidRDefault="00531680">
      <w:pPr>
        <w:pStyle w:val="TOC2"/>
        <w:rPr>
          <w:rFonts w:ascii="Calibri" w:hAnsi="Calibri"/>
          <w:sz w:val="22"/>
          <w:szCs w:val="22"/>
        </w:rPr>
      </w:pPr>
      <w:r>
        <w:t>Annex C: Lists of liaison statements</w:t>
      </w:r>
      <w:r>
        <w:tab/>
      </w:r>
      <w:r>
        <w:fldChar w:fldCharType="begin" w:fldLock="1"/>
      </w:r>
      <w:r>
        <w:instrText xml:space="preserve"> PAGEREF _Toc74553802 \h </w:instrText>
      </w:r>
      <w:r>
        <w:fldChar w:fldCharType="separate"/>
      </w:r>
      <w:r>
        <w:t>220</w:t>
      </w:r>
      <w:r>
        <w:fldChar w:fldCharType="end"/>
      </w:r>
    </w:p>
    <w:p w14:paraId="4AAF350C" w14:textId="62686F71" w:rsidR="00531680" w:rsidRPr="007F61BC" w:rsidRDefault="00531680">
      <w:pPr>
        <w:pStyle w:val="TOC3"/>
        <w:rPr>
          <w:rFonts w:ascii="Calibri" w:hAnsi="Calibri"/>
          <w:sz w:val="22"/>
          <w:szCs w:val="22"/>
        </w:rPr>
      </w:pPr>
      <w:r>
        <w:t>C1: Incoming liaison statements</w:t>
      </w:r>
      <w:r>
        <w:tab/>
      </w:r>
      <w:r>
        <w:fldChar w:fldCharType="begin" w:fldLock="1"/>
      </w:r>
      <w:r>
        <w:instrText xml:space="preserve"> PAGEREF _Toc74553803 \h </w:instrText>
      </w:r>
      <w:r>
        <w:fldChar w:fldCharType="separate"/>
      </w:r>
      <w:r>
        <w:t>221</w:t>
      </w:r>
      <w:r>
        <w:fldChar w:fldCharType="end"/>
      </w:r>
    </w:p>
    <w:p w14:paraId="3E92F7E8" w14:textId="5D811155" w:rsidR="00531680" w:rsidRPr="007F61BC" w:rsidRDefault="00531680">
      <w:pPr>
        <w:pStyle w:val="TOC3"/>
        <w:rPr>
          <w:rFonts w:ascii="Calibri" w:hAnsi="Calibri"/>
          <w:sz w:val="22"/>
          <w:szCs w:val="22"/>
        </w:rPr>
      </w:pPr>
      <w:r>
        <w:t>C2: Outgoing liaison statements</w:t>
      </w:r>
      <w:r>
        <w:tab/>
      </w:r>
      <w:r>
        <w:fldChar w:fldCharType="begin" w:fldLock="1"/>
      </w:r>
      <w:r>
        <w:instrText xml:space="preserve"> PAGEREF _Toc74553804 \h </w:instrText>
      </w:r>
      <w:r>
        <w:fldChar w:fldCharType="separate"/>
      </w:r>
      <w:r>
        <w:t>223</w:t>
      </w:r>
      <w:r>
        <w:fldChar w:fldCharType="end"/>
      </w:r>
    </w:p>
    <w:p w14:paraId="273D645D" w14:textId="79599F7A" w:rsidR="00531680" w:rsidRPr="007F61BC" w:rsidRDefault="00531680">
      <w:pPr>
        <w:pStyle w:val="TOC2"/>
        <w:rPr>
          <w:rFonts w:ascii="Calibri" w:hAnsi="Calibri"/>
          <w:sz w:val="22"/>
          <w:szCs w:val="22"/>
        </w:rPr>
      </w:pPr>
      <w:r>
        <w:t>Annex D: List of change requests</w:t>
      </w:r>
      <w:r>
        <w:tab/>
      </w:r>
      <w:r>
        <w:fldChar w:fldCharType="begin" w:fldLock="1"/>
      </w:r>
      <w:r>
        <w:instrText xml:space="preserve"> PAGEREF _Toc74553805 \h </w:instrText>
      </w:r>
      <w:r>
        <w:fldChar w:fldCharType="separate"/>
      </w:r>
      <w:r>
        <w:t>224</w:t>
      </w:r>
      <w:r>
        <w:fldChar w:fldCharType="end"/>
      </w:r>
    </w:p>
    <w:p w14:paraId="793FF888" w14:textId="7172DDB0" w:rsidR="00531680" w:rsidRPr="007F61BC" w:rsidRDefault="00531680">
      <w:pPr>
        <w:pStyle w:val="TOC2"/>
        <w:rPr>
          <w:rFonts w:ascii="Calibri" w:hAnsi="Calibri"/>
          <w:sz w:val="22"/>
          <w:szCs w:val="22"/>
        </w:rPr>
      </w:pPr>
      <w:r>
        <w:t>Annex E: List of draft Technical Specifications and Technical Reports</w:t>
      </w:r>
      <w:r>
        <w:tab/>
      </w:r>
      <w:r>
        <w:fldChar w:fldCharType="begin" w:fldLock="1"/>
      </w:r>
      <w:r>
        <w:instrText xml:space="preserve"> PAGEREF _Toc74553806 \h </w:instrText>
      </w:r>
      <w:r>
        <w:fldChar w:fldCharType="separate"/>
      </w:r>
      <w:r>
        <w:t>230</w:t>
      </w:r>
      <w:r>
        <w:fldChar w:fldCharType="end"/>
      </w:r>
    </w:p>
    <w:p w14:paraId="262E74D1" w14:textId="14421238" w:rsidR="00531680" w:rsidRPr="007F61BC" w:rsidRDefault="00531680">
      <w:pPr>
        <w:pStyle w:val="TOC2"/>
        <w:rPr>
          <w:rFonts w:ascii="Calibri" w:hAnsi="Calibri"/>
          <w:sz w:val="22"/>
          <w:szCs w:val="22"/>
        </w:rPr>
      </w:pPr>
      <w:r>
        <w:t>Annex F: List of approved new and revised Work Items</w:t>
      </w:r>
      <w:r>
        <w:tab/>
      </w:r>
      <w:r>
        <w:fldChar w:fldCharType="begin" w:fldLock="1"/>
      </w:r>
      <w:r>
        <w:instrText xml:space="preserve"> PAGEREF _Toc74553807 \h </w:instrText>
      </w:r>
      <w:r>
        <w:fldChar w:fldCharType="separate"/>
      </w:r>
      <w:r>
        <w:t>231</w:t>
      </w:r>
      <w:r>
        <w:fldChar w:fldCharType="end"/>
      </w:r>
    </w:p>
    <w:p w14:paraId="5F442FB2" w14:textId="4113041C" w:rsidR="00531680" w:rsidRPr="007F61BC" w:rsidRDefault="00531680">
      <w:pPr>
        <w:pStyle w:val="TOC2"/>
        <w:rPr>
          <w:rFonts w:ascii="Calibri" w:hAnsi="Calibri"/>
          <w:sz w:val="22"/>
          <w:szCs w:val="22"/>
        </w:rPr>
      </w:pPr>
      <w:r>
        <w:t>Annex G: List of RAN meetings</w:t>
      </w:r>
      <w:r>
        <w:tab/>
      </w:r>
      <w:r>
        <w:fldChar w:fldCharType="begin" w:fldLock="1"/>
      </w:r>
      <w:r>
        <w:instrText xml:space="preserve"> PAGEREF _Toc74553808 \h </w:instrText>
      </w:r>
      <w:r>
        <w:fldChar w:fldCharType="separate"/>
      </w:r>
      <w:r>
        <w:t>235</w:t>
      </w:r>
      <w:r>
        <w:fldChar w:fldCharType="end"/>
      </w:r>
    </w:p>
    <w:p w14:paraId="55E69B3A" w14:textId="0BD975E9" w:rsidR="00531680" w:rsidRPr="007F61BC" w:rsidRDefault="00531680">
      <w:pPr>
        <w:pStyle w:val="TOC2"/>
        <w:rPr>
          <w:rFonts w:ascii="Calibri" w:hAnsi="Calibri"/>
          <w:sz w:val="22"/>
          <w:szCs w:val="22"/>
        </w:rPr>
      </w:pPr>
      <w:r>
        <w:t>Annex H: List of action items</w:t>
      </w:r>
      <w:r>
        <w:tab/>
      </w:r>
      <w:r>
        <w:fldChar w:fldCharType="begin" w:fldLock="1"/>
      </w:r>
      <w:r>
        <w:instrText xml:space="preserve"> PAGEREF _Toc74553809 \h </w:instrText>
      </w:r>
      <w:r>
        <w:fldChar w:fldCharType="separate"/>
      </w:r>
      <w:r>
        <w:t>236</w:t>
      </w:r>
      <w:r>
        <w:fldChar w:fldCharType="end"/>
      </w:r>
    </w:p>
    <w:p w14:paraId="0ADDD890" w14:textId="4C6FE886" w:rsidR="00531680" w:rsidRPr="007F61BC" w:rsidRDefault="00531680">
      <w:pPr>
        <w:pStyle w:val="TOC2"/>
        <w:rPr>
          <w:rFonts w:ascii="Calibri" w:hAnsi="Calibri"/>
          <w:sz w:val="22"/>
          <w:szCs w:val="22"/>
        </w:rPr>
      </w:pPr>
      <w:r>
        <w:t>Annex I: List of email discussions after RAN #91e</w:t>
      </w:r>
      <w:r>
        <w:tab/>
      </w:r>
      <w:r>
        <w:fldChar w:fldCharType="begin" w:fldLock="1"/>
      </w:r>
      <w:r>
        <w:instrText xml:space="preserve"> PAGEREF _Toc74553810 \h </w:instrText>
      </w:r>
      <w:r>
        <w:fldChar w:fldCharType="separate"/>
      </w:r>
      <w:r>
        <w:t>236</w:t>
      </w:r>
      <w:r>
        <w:fldChar w:fldCharType="end"/>
      </w:r>
    </w:p>
    <w:p w14:paraId="7BC9D3A4" w14:textId="142365E8" w:rsidR="00531680" w:rsidRPr="007F61BC" w:rsidRDefault="00531680">
      <w:pPr>
        <w:pStyle w:val="TOC2"/>
        <w:rPr>
          <w:rFonts w:ascii="Calibri" w:hAnsi="Calibri"/>
          <w:sz w:val="22"/>
          <w:szCs w:val="22"/>
        </w:rPr>
      </w:pPr>
      <w:r>
        <w:t>Annex J: History</w:t>
      </w:r>
      <w:r>
        <w:tab/>
      </w:r>
      <w:r>
        <w:fldChar w:fldCharType="begin" w:fldLock="1"/>
      </w:r>
      <w:r>
        <w:instrText xml:space="preserve"> PAGEREF _Toc74553811 \h </w:instrText>
      </w:r>
      <w:r>
        <w:fldChar w:fldCharType="separate"/>
      </w:r>
      <w:r>
        <w:t>237</w:t>
      </w:r>
      <w:r>
        <w:fldChar w:fldCharType="end"/>
      </w:r>
    </w:p>
    <w:p w14:paraId="3A7FA5B4" w14:textId="08C937C9" w:rsidR="00FE7C9A" w:rsidRDefault="00531680"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F1FF40" w14:textId="35354CEB" w:rsidR="00FE7C9A" w:rsidRDefault="00FE7C9A" w:rsidP="00FE7C9A">
      <w:pPr>
        <w:snapToGrid w:val="0"/>
      </w:pPr>
      <w:r>
        <w:t>Meeting:</w:t>
      </w:r>
      <w:r>
        <w:tab/>
      </w:r>
      <w:r>
        <w:tab/>
      </w:r>
      <w:r>
        <w:tab/>
      </w:r>
      <w:r>
        <w:tab/>
      </w:r>
      <w:r>
        <w:tab/>
      </w:r>
      <w:r>
        <w:tab/>
        <w:t>3GPP TSG RAN #</w:t>
      </w:r>
      <w:r w:rsidR="00561829">
        <w:t>9</w:t>
      </w:r>
      <w:r w:rsidR="00333394">
        <w:t>1</w:t>
      </w:r>
      <w:r>
        <w:t>e</w:t>
      </w:r>
    </w:p>
    <w:p w14:paraId="72D9FB0F" w14:textId="72EBB7F1" w:rsidR="00FE7C9A" w:rsidRDefault="00FE7C9A" w:rsidP="00FE7C9A">
      <w:pPr>
        <w:snapToGrid w:val="0"/>
      </w:pPr>
      <w:r>
        <w:t>Meeting location:</w:t>
      </w:r>
      <w:r>
        <w:tab/>
      </w:r>
      <w:r>
        <w:tab/>
      </w:r>
      <w:r>
        <w:tab/>
      </w:r>
      <w:r>
        <w:tab/>
        <w:t>Electronic Meeting (replacing RAN #</w:t>
      </w:r>
      <w:r w:rsidR="00561829">
        <w:t>9</w:t>
      </w:r>
      <w:r w:rsidR="00333394">
        <w:t>1</w:t>
      </w:r>
      <w:r>
        <w:t xml:space="preserve"> in </w:t>
      </w:r>
      <w:r w:rsidR="00561829">
        <w:t xml:space="preserve">USA </w:t>
      </w:r>
      <w:r>
        <w:t>due to Corona virus problem)</w:t>
      </w:r>
    </w:p>
    <w:p w14:paraId="2F817339" w14:textId="7EB02FE9" w:rsidR="00FE7C9A" w:rsidRDefault="00FE7C9A" w:rsidP="00FE7C9A">
      <w:pPr>
        <w:snapToGrid w:val="0"/>
      </w:pPr>
      <w:r>
        <w:t>Scheduled:</w:t>
      </w:r>
      <w:r>
        <w:tab/>
      </w:r>
      <w:r>
        <w:tab/>
      </w:r>
      <w:r>
        <w:tab/>
      </w:r>
      <w:r>
        <w:tab/>
      </w:r>
      <w:r>
        <w:tab/>
      </w:r>
      <w:r w:rsidR="00333394">
        <w:t>Tues</w:t>
      </w:r>
      <w:r>
        <w:t xml:space="preserve">day </w:t>
      </w:r>
      <w:r w:rsidR="00333394">
        <w:t>16</w:t>
      </w:r>
      <w:r>
        <w:t>.</w:t>
      </w:r>
      <w:r w:rsidR="00333394">
        <w:t>03</w:t>
      </w:r>
      <w:r>
        <w:t>.202</w:t>
      </w:r>
      <w:r w:rsidR="00333394">
        <w:t>1</w:t>
      </w:r>
      <w:r>
        <w:t xml:space="preserve"> (</w:t>
      </w:r>
      <w:r w:rsidR="00333394">
        <w:t xml:space="preserve">noon </w:t>
      </w:r>
      <w:r w:rsidR="003015BA">
        <w:t>UTC/</w:t>
      </w:r>
      <w:r w:rsidR="00333394">
        <w:t>1p</w:t>
      </w:r>
      <w:r w:rsidR="003015BA">
        <w:t>m</w:t>
      </w:r>
      <w:r>
        <w:t xml:space="preserve"> CET) - </w:t>
      </w:r>
      <w:r w:rsidR="00451028">
        <w:t>Friday</w:t>
      </w:r>
      <w:r>
        <w:t xml:space="preserve"> </w:t>
      </w:r>
      <w:r w:rsidR="00333394">
        <w:t>26</w:t>
      </w:r>
      <w:r>
        <w:t>.</w:t>
      </w:r>
      <w:r w:rsidR="00333394">
        <w:t>03</w:t>
      </w:r>
      <w:r>
        <w:t>.202</w:t>
      </w:r>
      <w:r w:rsidR="00333394">
        <w:t>1</w:t>
      </w:r>
      <w:r>
        <w:t xml:space="preserve"> (</w:t>
      </w:r>
      <w:r w:rsidR="00333394">
        <w:t>6</w:t>
      </w:r>
      <w:r w:rsidR="003015BA">
        <w:t>pm UTC/</w:t>
      </w:r>
      <w:r w:rsidR="00333394">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25237D4" w:rsidR="00FE7C9A" w:rsidRDefault="00FE7C9A" w:rsidP="00FE7C9A">
      <w:pPr>
        <w:snapToGrid w:val="0"/>
      </w:pPr>
      <w:r>
        <w:t>Technical documents:</w:t>
      </w:r>
      <w:r>
        <w:tab/>
      </w:r>
      <w:r>
        <w:tab/>
      </w:r>
      <w:hyperlink r:id="rId18" w:history="1">
        <w:r w:rsidR="00851F39" w:rsidRPr="00B900C4">
          <w:rPr>
            <w:rStyle w:val="Hyperlink"/>
          </w:rPr>
          <w:t>ftp://ftp.3gpp.org/tsg_ran/TSGR_9</w:t>
        </w:r>
        <w:r w:rsidR="00333394">
          <w:rPr>
            <w:rStyle w:val="Hyperlink"/>
          </w:rPr>
          <w:t>1</w:t>
        </w:r>
        <w:r w:rsidR="00851F39" w:rsidRPr="00B900C4">
          <w:rPr>
            <w:rStyle w:val="Hyperlink"/>
          </w:rPr>
          <w:t>e/Docs</w:t>
        </w:r>
      </w:hyperlink>
    </w:p>
    <w:p w14:paraId="0CCE2573" w14:textId="16B9091C" w:rsidR="00503B11" w:rsidRDefault="00FE7C9A" w:rsidP="00333394">
      <w:pPr>
        <w:snapToGrid w:val="0"/>
        <w:spacing w:after="0"/>
      </w:pPr>
      <w:r>
        <w:t>next meetings:</w:t>
      </w:r>
      <w:r>
        <w:tab/>
      </w:r>
      <w:r>
        <w:tab/>
      </w:r>
      <w:r>
        <w:tab/>
      </w:r>
      <w:r>
        <w:tab/>
      </w:r>
      <w:r w:rsidR="00503B11">
        <w:t>TSG RAN #92</w:t>
      </w:r>
      <w:r w:rsidR="008A19FF">
        <w:tab/>
      </w:r>
      <w:r w:rsidR="008A19FF">
        <w:tab/>
        <w:t>14.06. - 1</w:t>
      </w:r>
      <w:r w:rsidR="007B440C">
        <w:t>7</w:t>
      </w:r>
      <w:r w:rsidR="008A19FF">
        <w:t>.06.2021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1C9E10B8" w:rsidR="008A19FF" w:rsidRDefault="008A19FF" w:rsidP="008A19FF">
      <w:pPr>
        <w:snapToGrid w:val="0"/>
        <w:spacing w:after="0"/>
      </w:pPr>
      <w:r>
        <w:tab/>
      </w:r>
      <w:r>
        <w:tab/>
      </w:r>
      <w:r>
        <w:tab/>
      </w:r>
      <w:r>
        <w:tab/>
      </w:r>
      <w:r>
        <w:tab/>
      </w:r>
      <w:r>
        <w:tab/>
      </w:r>
      <w:r>
        <w:tab/>
      </w:r>
      <w:r>
        <w:tab/>
        <w:t>TSG RAN #92e</w:t>
      </w:r>
      <w:r>
        <w:tab/>
      </w:r>
      <w:r>
        <w:tab/>
        <w:t>14.06. - 1</w:t>
      </w:r>
      <w:r w:rsidR="00333394">
        <w:t>8</w:t>
      </w:r>
      <w:r>
        <w:t>.06.2021</w:t>
      </w:r>
      <w:r>
        <w:tab/>
        <w:t>electronic</w:t>
      </w:r>
    </w:p>
    <w:p w14:paraId="41968409" w14:textId="302CC0D9" w:rsidR="008A19FF" w:rsidRDefault="008A19FF" w:rsidP="00333394">
      <w:pPr>
        <w:snapToGrid w:val="0"/>
        <w:spacing w:after="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r w:rsidR="00333394">
        <w:tab/>
      </w:r>
      <w:r w:rsidR="00333394">
        <w:tab/>
        <w:t>cancelled</w:t>
      </w:r>
    </w:p>
    <w:p w14:paraId="0C02BF1F" w14:textId="201F133F" w:rsidR="00333394" w:rsidRDefault="00333394" w:rsidP="00333394">
      <w:pPr>
        <w:snapToGrid w:val="0"/>
        <w:spacing w:after="0"/>
      </w:pPr>
      <w:r>
        <w:tab/>
      </w:r>
      <w:r>
        <w:tab/>
      </w:r>
      <w:r>
        <w:tab/>
      </w:r>
      <w:r>
        <w:tab/>
      </w:r>
      <w:r>
        <w:tab/>
      </w:r>
      <w:r>
        <w:tab/>
      </w:r>
      <w:r>
        <w:tab/>
      </w:r>
      <w:r>
        <w:tab/>
        <w:t>TSG RAN #9</w:t>
      </w:r>
      <w:r w:rsidR="007B440C">
        <w:t>3</w:t>
      </w:r>
      <w:r>
        <w:t>e</w:t>
      </w:r>
      <w:r>
        <w:tab/>
      </w:r>
      <w:r>
        <w:tab/>
        <w:t>1</w:t>
      </w:r>
      <w:r w:rsidR="007B440C">
        <w:t>3</w:t>
      </w:r>
      <w:r>
        <w:t>.0</w:t>
      </w:r>
      <w:r w:rsidR="007B440C">
        <w:t>9</w:t>
      </w:r>
      <w:r>
        <w:t>. - 1</w:t>
      </w:r>
      <w:r w:rsidR="007B440C">
        <w:t>7</w:t>
      </w:r>
      <w:r>
        <w:t>.0</w:t>
      </w:r>
      <w:r w:rsidR="007B440C">
        <w:t>9</w:t>
      </w:r>
      <w:r>
        <w:t>.2021</w:t>
      </w:r>
      <w:r>
        <w:tab/>
        <w:t>electronic</w:t>
      </w:r>
    </w:p>
    <w:p w14:paraId="3FEF0CB0" w14:textId="06025C57" w:rsidR="00333394" w:rsidRDefault="000A1EBD" w:rsidP="00FE7C9A">
      <w:pPr>
        <w:snapToGrid w:val="0"/>
      </w:pPr>
      <w:r>
        <w:tab/>
      </w:r>
      <w:r>
        <w:tab/>
      </w:r>
      <w:r>
        <w:tab/>
      </w:r>
      <w:r>
        <w:tab/>
      </w:r>
      <w:r>
        <w:tab/>
      </w:r>
      <w:r>
        <w:tab/>
      </w:r>
      <w:r>
        <w:tab/>
      </w:r>
      <w:r>
        <w:tab/>
        <w:t>TSG RAN #94</w:t>
      </w:r>
      <w:r>
        <w:tab/>
      </w:r>
      <w:r>
        <w:tab/>
        <w:t>13.12. - 16.12.2021</w:t>
      </w:r>
      <w:r>
        <w:tab/>
        <w:t>Seville, Spain</w:t>
      </w:r>
      <w:r>
        <w:tab/>
      </w:r>
      <w:r>
        <w:tab/>
        <w:t>host: EF3</w:t>
      </w:r>
    </w:p>
    <w:p w14:paraId="46541966" w14:textId="77777777" w:rsidR="00FE7C9A" w:rsidRDefault="00FE7C9A" w:rsidP="00FE7C9A">
      <w:pPr>
        <w:pStyle w:val="Heading1"/>
        <w:snapToGrid w:val="0"/>
      </w:pPr>
      <w:bookmarkStart w:id="23" w:name="_Toc521589323"/>
      <w:bookmarkStart w:id="24" w:name="_Toc527197784"/>
      <w:bookmarkStart w:id="25" w:name="_Toc2391339"/>
      <w:bookmarkStart w:id="26" w:name="_Toc25787556"/>
      <w:bookmarkStart w:id="27" w:name="_Toc25787756"/>
      <w:bookmarkStart w:id="28" w:name="_Toc27430451"/>
      <w:bookmarkStart w:id="29" w:name="_Toc33140192"/>
      <w:bookmarkStart w:id="30" w:name="_Toc34604723"/>
      <w:bookmarkStart w:id="31" w:name="_Toc34604916"/>
      <w:bookmarkStart w:id="32" w:name="_Toc35697716"/>
      <w:bookmarkStart w:id="33" w:name="_Toc42029227"/>
      <w:bookmarkStart w:id="34" w:name="_Toc62413399"/>
      <w:bookmarkStart w:id="35" w:name="_Toc67153077"/>
      <w:bookmarkStart w:id="36" w:name="_Toc74553580"/>
      <w:r>
        <w:t>Executive Summary</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35F2683" w14:textId="4470DCE0" w:rsidR="00FE7C9A" w:rsidRDefault="00FE7C9A" w:rsidP="00FE7C9A">
      <w:pPr>
        <w:snapToGrid w:val="0"/>
      </w:pPr>
      <w:r w:rsidRPr="007E7786">
        <w:t>3GPP TSG RAN meeting #</w:t>
      </w:r>
      <w:r w:rsidR="005F45ED">
        <w:t>9</w:t>
      </w:r>
      <w:r w:rsidR="006624E7">
        <w:t>1</w:t>
      </w:r>
      <w:r>
        <w:t xml:space="preserve">e </w:t>
      </w:r>
      <w:r w:rsidRPr="007E7786">
        <w:t xml:space="preserve">was held </w:t>
      </w:r>
      <w:r w:rsidR="006624E7">
        <w:t>March 16-26, 2021</w:t>
      </w:r>
      <w:r>
        <w:t xml:space="preserve"> as electronic meeting (replacing RAN #</w:t>
      </w:r>
      <w:r w:rsidR="005F45ED">
        <w:t>9</w:t>
      </w:r>
      <w:r w:rsidR="006624E7">
        <w:t>1</w:t>
      </w:r>
      <w:r>
        <w:t xml:space="preserve"> due to the Corona virus problem; RAN #</w:t>
      </w:r>
      <w:r w:rsidR="005F45ED">
        <w:t>9</w:t>
      </w:r>
      <w:r w:rsidR="006624E7">
        <w:t>1</w:t>
      </w:r>
      <w:r>
        <w:t xml:space="preserve"> was scheduled for the </w:t>
      </w:r>
      <w:r w:rsidR="006624E7">
        <w:t xml:space="preserve">March </w:t>
      </w:r>
      <w:r w:rsidR="007B440C">
        <w:t>22</w:t>
      </w:r>
      <w:r w:rsidR="006624E7">
        <w:t>-25, 2021</w:t>
      </w:r>
      <w:r>
        <w:t xml:space="preserve"> in </w:t>
      </w:r>
      <w:r w:rsidR="006624E7">
        <w:t xml:space="preserve">the </w:t>
      </w:r>
      <w:r w:rsidR="005F45ED">
        <w:t>USA</w:t>
      </w:r>
      <w:r>
        <w:t>)</w:t>
      </w:r>
      <w:r w:rsidR="005B4661">
        <w:t xml:space="preserve">, with RAN chairman election in the first week and the </w:t>
      </w:r>
      <w:r w:rsidR="007B440C">
        <w:t>actual</w:t>
      </w:r>
      <w:r w:rsidR="005B4661">
        <w:t xml:space="preserve"> </w:t>
      </w:r>
      <w:r w:rsidR="007B440C">
        <w:t xml:space="preserve">RAN </w:t>
      </w:r>
      <w:r w:rsidR="005B4661">
        <w:t>meeting and RAN vice-chairman elections in the 2nd week.</w:t>
      </w:r>
      <w:r w:rsidR="005B4661">
        <w:br/>
        <w:t>The actual electronic meeting 16-26.03.2021 was carried out via</w:t>
      </w:r>
      <w:r w:rsidR="00433626">
        <w:t xml:space="preserve"> email reflector</w:t>
      </w:r>
      <w:r w:rsidR="005B4661">
        <w:t>/NWM</w:t>
      </w:r>
      <w:r w:rsidR="00433626">
        <w:t xml:space="preserve"> discussions and 3 GotoWebinar sessions (</w:t>
      </w:r>
      <w:r w:rsidR="00433626" w:rsidRPr="00433626">
        <w:t xml:space="preserve">Mon/Wed/Fri at </w:t>
      </w:r>
      <w:r w:rsidR="005B4661">
        <w:t>noon-15:00 UTC/13:00-16:00 CET</w:t>
      </w:r>
      <w:r w:rsidR="00433626">
        <w:t>)</w:t>
      </w:r>
      <w:r>
        <w:t xml:space="preserve">. </w:t>
      </w:r>
      <w:r w:rsidRPr="007E7786">
        <w:t>The meeting had</w:t>
      </w:r>
      <w:r>
        <w:t xml:space="preserve"> </w:t>
      </w:r>
      <w:r w:rsidR="005B4661">
        <w:t>810</w:t>
      </w:r>
      <w:r w:rsidRPr="007E7786">
        <w:t xml:space="preserve"> </w:t>
      </w:r>
      <w:r>
        <w:t xml:space="preserve">registrations </w:t>
      </w:r>
      <w:r w:rsidR="00C6715B">
        <w:t xml:space="preserve">by the registration deadline </w:t>
      </w:r>
      <w:r w:rsidRPr="007E7786">
        <w:t xml:space="preserve">(see Annex A) and </w:t>
      </w:r>
      <w:r w:rsidR="005B4661">
        <w:t>925</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62F8F6C5" w:rsidR="00FE7C9A" w:rsidRPr="00CF3BDD" w:rsidRDefault="00FE7C9A" w:rsidP="00FE7C9A">
      <w:pPr>
        <w:pStyle w:val="B1"/>
        <w:snapToGrid w:val="0"/>
      </w:pPr>
      <w:r w:rsidRPr="00C33D44">
        <w:t>-</w:t>
      </w:r>
      <w:r w:rsidRPr="00C33D44">
        <w:tab/>
      </w:r>
      <w:r w:rsidRPr="00C33D44">
        <w:rPr>
          <w:b/>
        </w:rPr>
        <w:t>block approval</w:t>
      </w:r>
      <w:r w:rsidRPr="00C33D44">
        <w:t>: The concept was used for Tdocs of type WI status report and CRpacks (like in face-to-face meetings) but also for draft TRs/TSs, revised SID/WID, LSin, WI summary, pCRs of RAN SIs</w:t>
      </w:r>
      <w:r w:rsidR="000C7E1F" w:rsidRPr="00C33D44">
        <w:t>, new WG-endorsed WIs/SIs for RAN5</w:t>
      </w:r>
      <w:r w:rsidR="00FF61CB" w:rsidRPr="00C33D44">
        <w:t xml:space="preserve">, </w:t>
      </w:r>
      <w:r w:rsidRPr="00C33D44">
        <w:t>reports (from WGs, MCC</w:t>
      </w:r>
      <w:r w:rsidR="00FF61CB" w:rsidRPr="00C33D44">
        <w:t>,</w:t>
      </w:r>
      <w:r w:rsidRPr="00C33D44">
        <w:t xml:space="preserve"> </w:t>
      </w:r>
      <w:r w:rsidR="00043C6A" w:rsidRPr="00C33D44">
        <w:t xml:space="preserve">SA, </w:t>
      </w:r>
      <w:r w:rsidRPr="00C33D44">
        <w:t>ITU-R AH, MCC TF160, RAN #</w:t>
      </w:r>
      <w:r w:rsidR="00C33D44" w:rsidRPr="00C33D44">
        <w:t>90</w:t>
      </w:r>
      <w:r w:rsidR="004966C5" w:rsidRPr="00C33D44">
        <w:t>e</w:t>
      </w:r>
      <w:r w:rsidRPr="00C33D44">
        <w:t>).</w:t>
      </w:r>
      <w:r w:rsidRPr="00C33D44">
        <w:br/>
      </w:r>
      <w:r w:rsidRPr="00CF3BDD">
        <w:t>Documents which were not flagged for further discussion before the flagging deadline (</w:t>
      </w:r>
      <w:r w:rsidR="000C7E1F" w:rsidRPr="00CF3BDD">
        <w:t>Mon</w:t>
      </w:r>
      <w:r w:rsidRPr="00CF3BDD">
        <w:t xml:space="preserve"> </w:t>
      </w:r>
      <w:r w:rsidR="00CF3BDD" w:rsidRPr="00CF3BDD">
        <w:t>22</w:t>
      </w:r>
      <w:r w:rsidRPr="00CF3BDD">
        <w:t>.</w:t>
      </w:r>
      <w:r w:rsidR="00CF3BDD" w:rsidRPr="00CF3BDD">
        <w:t>03</w:t>
      </w:r>
      <w:r w:rsidRPr="00CF3BDD">
        <w:t>.202</w:t>
      </w:r>
      <w:r w:rsidR="00CF3BDD" w:rsidRPr="00CF3BDD">
        <w:t>1</w:t>
      </w:r>
      <w:r w:rsidRPr="00CF3BDD">
        <w:t xml:space="preserve"> 2</w:t>
      </w:r>
      <w:r w:rsidR="00EF6590" w:rsidRPr="00CF3BDD">
        <w:t>2</w:t>
      </w:r>
      <w:r w:rsidRPr="00CF3BDD">
        <w:t>:</w:t>
      </w:r>
      <w:r w:rsidR="00EF6590" w:rsidRPr="00CF3BDD">
        <w:t>00</w:t>
      </w:r>
      <w:r w:rsidRPr="00CF3BDD">
        <w:t xml:space="preserve"> </w:t>
      </w:r>
      <w:r w:rsidR="000C7E1F" w:rsidRPr="00CF3BDD">
        <w:t>UTC</w:t>
      </w:r>
      <w:r w:rsidRPr="00CF3BDD">
        <w:t xml:space="preserve">) got their expected status in order to focus afterwards on the inputs that may require more discussion. Corresponding guidance about this was provided in the </w:t>
      </w:r>
      <w:r w:rsidR="00EF6590" w:rsidRPr="00CF3BDD">
        <w:t xml:space="preserve">meeting </w:t>
      </w:r>
      <w:r w:rsidRPr="00CF3BDD">
        <w:t>invitation folder.</w:t>
      </w:r>
    </w:p>
    <w:p w14:paraId="3B4A8C08" w14:textId="0CD9EDBC" w:rsidR="00A36C77" w:rsidRDefault="00FE7C9A" w:rsidP="00FE7C9A">
      <w:pPr>
        <w:pStyle w:val="B1"/>
        <w:snapToGrid w:val="0"/>
        <w:rPr>
          <w:highlight w:val="yellow"/>
        </w:rPr>
      </w:pPr>
      <w:r w:rsidRPr="00646944">
        <w:t>-</w:t>
      </w:r>
      <w:r w:rsidRPr="00646944">
        <w:tab/>
      </w:r>
      <w:r w:rsidRPr="00646944">
        <w:rPr>
          <w:b/>
        </w:rPr>
        <w:t>time budget analysis</w:t>
      </w:r>
      <w:r w:rsidRPr="00646944">
        <w:t xml:space="preserve">: </w:t>
      </w:r>
      <w:r w:rsidR="002A46BE" w:rsidRPr="00646944">
        <w:t>Overviews of RAN2 time units (</w:t>
      </w:r>
      <w:r w:rsidR="00646944" w:rsidRPr="00646944">
        <w:t>RP-210824</w:t>
      </w:r>
      <w:r w:rsidR="002A46BE" w:rsidRPr="00646944">
        <w:t>) and RAN3 time units (</w:t>
      </w:r>
      <w:r w:rsidR="00646944" w:rsidRPr="00646944">
        <w:t>RP-210763</w:t>
      </w:r>
      <w:r w:rsidR="002A46BE" w:rsidRPr="00646944">
        <w:t>) per open SI/WI we</w:t>
      </w:r>
      <w:r w:rsidR="00646944">
        <w:t>re endorsed during RAN #91e. An overall s</w:t>
      </w:r>
      <w:r w:rsidR="00646944" w:rsidRPr="00646944">
        <w:t>tatus of time budgets for RAN1/2/3/4 ongoing and new WIs/SIs</w:t>
      </w:r>
      <w:r w:rsidR="00646944">
        <w:t xml:space="preserve"> was handled by email </w:t>
      </w:r>
      <w:r w:rsidR="00B529FC" w:rsidRPr="00646944">
        <w:t>after RAN #91e</w:t>
      </w:r>
      <w:r w:rsidR="00B529FC">
        <w:t xml:space="preserve"> </w:t>
      </w:r>
      <w:r w:rsidR="00646944">
        <w:t xml:space="preserve">and endorsed in </w:t>
      </w:r>
      <w:r w:rsidR="00646944" w:rsidRPr="00B529FC">
        <w:t>RP-210925.</w:t>
      </w:r>
      <w:r w:rsidR="00646944">
        <w:t xml:space="preserve"> </w:t>
      </w:r>
      <w:r w:rsidR="002A46BE" w:rsidRPr="00646944">
        <w:br/>
      </w:r>
      <w:r w:rsidR="00A36C77" w:rsidRPr="00764565">
        <w:t>(RAN5 WIs/SIs are excluded from time budget handling)</w:t>
      </w:r>
      <w:r w:rsidR="00065CB9" w:rsidRPr="00764565">
        <w:t xml:space="preserve">. </w:t>
      </w:r>
      <w:r w:rsidR="00A36C77" w:rsidRPr="00764565">
        <w:t>Time units</w:t>
      </w:r>
      <w:r w:rsidR="00B529FC">
        <w:t xml:space="preserve"> (</w:t>
      </w:r>
      <w:r w:rsidR="00A36C77" w:rsidRPr="00764565">
        <w:t>1 time unit (TU) ~ 2h in face-to-face meetings</w:t>
      </w:r>
      <w:r w:rsidR="00B529FC">
        <w:t>)</w:t>
      </w:r>
      <w:r w:rsidR="00A36C77" w:rsidRPr="00764565">
        <w:t xml:space="preserve"> will be translated by the WG chair</w:t>
      </w:r>
      <w:r w:rsidR="00B529FC">
        <w:t>s</w:t>
      </w:r>
      <w:r w:rsidR="00A36C77" w:rsidRPr="00764565">
        <w:t xml:space="preserve"> into electronic meeting resources (GTW session time and email threads).</w:t>
      </w:r>
    </w:p>
    <w:p w14:paraId="41BD93F5" w14:textId="52FC1083" w:rsidR="008851F3" w:rsidRPr="008851F3" w:rsidRDefault="008851F3" w:rsidP="008851F3">
      <w:pPr>
        <w:pStyle w:val="B1"/>
        <w:snapToGrid w:val="0"/>
        <w:spacing w:after="0"/>
      </w:pPr>
      <w:r w:rsidRPr="008851F3">
        <w:t>-</w:t>
      </w:r>
      <w:r w:rsidRPr="008851F3">
        <w:tab/>
      </w:r>
      <w:r w:rsidRPr="007F7A82">
        <w:rPr>
          <w:b/>
          <w:bCs/>
        </w:rPr>
        <w:t>elections</w:t>
      </w:r>
      <w:r w:rsidRPr="008851F3">
        <w:t>:</w:t>
      </w:r>
      <w:r>
        <w:t xml:space="preserve"> The new RAN leadership was elected in 5 votings</w:t>
      </w:r>
      <w:r w:rsidR="00A97363">
        <w:t xml:space="preserve"> (to be confirmed by PCG #46 27-28.04.21)</w:t>
      </w:r>
      <w:r>
        <w:t>:</w:t>
      </w:r>
    </w:p>
    <w:p w14:paraId="40EAB1B6" w14:textId="18D0C9AA" w:rsidR="008851F3" w:rsidRDefault="008851F3" w:rsidP="008851F3">
      <w:pPr>
        <w:pStyle w:val="B2"/>
        <w:spacing w:after="0"/>
        <w:rPr>
          <w:highlight w:val="yellow"/>
        </w:rPr>
      </w:pPr>
      <w:r>
        <w:t>-</w:t>
      </w:r>
      <w:r>
        <w:tab/>
        <w:t>RAN chair: Dr. Wanshi CHEN, Qualcomm Incorporated (ATIS)</w:t>
      </w:r>
    </w:p>
    <w:p w14:paraId="23E4E08A" w14:textId="31965FF3" w:rsidR="008851F3" w:rsidRDefault="008851F3" w:rsidP="008851F3">
      <w:pPr>
        <w:pStyle w:val="B2"/>
        <w:spacing w:after="0"/>
      </w:pPr>
      <w:r w:rsidRPr="008851F3">
        <w:t>-</w:t>
      </w:r>
      <w:r w:rsidRPr="008851F3">
        <w:tab/>
        <w:t xml:space="preserve">RAN vice-chairs: </w:t>
      </w:r>
    </w:p>
    <w:p w14:paraId="1F8D83B8" w14:textId="6C7E6153" w:rsidR="008851F3" w:rsidRDefault="008851F3" w:rsidP="00AF0FD0">
      <w:pPr>
        <w:pStyle w:val="B3"/>
        <w:spacing w:after="0"/>
      </w:pPr>
      <w:r>
        <w:t>-</w:t>
      </w:r>
      <w:r>
        <w:tab/>
        <w:t>Mr. Axel KLATT, Deutsche Telekom AG (ETSI)</w:t>
      </w:r>
    </w:p>
    <w:p w14:paraId="34632CF3" w14:textId="4FDE9EAB" w:rsidR="008851F3" w:rsidRDefault="008851F3" w:rsidP="00AF0FD0">
      <w:pPr>
        <w:pStyle w:val="B3"/>
        <w:spacing w:after="0"/>
      </w:pPr>
      <w:r>
        <w:t>-</w:t>
      </w:r>
      <w:r>
        <w:tab/>
        <w:t>Dr. Nan HU, China Mobile Communications Corporation (CCSA)</w:t>
      </w:r>
    </w:p>
    <w:p w14:paraId="462DF01F" w14:textId="63FB4897" w:rsidR="008851F3" w:rsidRDefault="008851F3" w:rsidP="008851F3">
      <w:pPr>
        <w:pStyle w:val="B3"/>
      </w:pPr>
      <w:r>
        <w:t>-</w:t>
      </w:r>
      <w:r>
        <w:tab/>
        <w:t>Mr. Ronald BORSATO, AT&amp;T (ATIS)</w:t>
      </w:r>
    </w:p>
    <w:p w14:paraId="3A1CABFC" w14:textId="2B125253" w:rsidR="00A97363" w:rsidRDefault="00A97363" w:rsidP="008851F3">
      <w:pPr>
        <w:pStyle w:val="B3"/>
      </w:pPr>
    </w:p>
    <w:p w14:paraId="35EAE60C" w14:textId="64D42BA7" w:rsidR="00FE7C9A" w:rsidRPr="004866A3" w:rsidRDefault="00FE7C9A" w:rsidP="003765FC">
      <w:pPr>
        <w:pStyle w:val="B1"/>
      </w:pPr>
      <w:r w:rsidRPr="004866A3">
        <w:t>-</w:t>
      </w:r>
      <w:r w:rsidRPr="004866A3">
        <w:tab/>
      </w:r>
      <w:r w:rsidRPr="004866A3">
        <w:rPr>
          <w:b/>
        </w:rPr>
        <w:t>REL-14 and before</w:t>
      </w:r>
      <w:r w:rsidRPr="004866A3">
        <w:t xml:space="preserve"> (REL-14 was frozen in March 17, ASN.1 was frozen in June 17): After RAN #</w:t>
      </w:r>
      <w:r w:rsidR="00CF0E4D" w:rsidRPr="004866A3">
        <w:t>90</w:t>
      </w:r>
      <w:r w:rsidRPr="004866A3">
        <w:t xml:space="preserve">e, there are still </w:t>
      </w:r>
      <w:r w:rsidR="006318D7" w:rsidRPr="004866A3">
        <w:t>2</w:t>
      </w:r>
      <w:r w:rsidRPr="004866A3">
        <w:t xml:space="preserve"> REL-14 RAN5 testing WIs ongoing: LTE_CA_R14-UEConTest, LTE_eFDMIMO-UEConTest.</w:t>
      </w:r>
    </w:p>
    <w:p w14:paraId="78B469C6" w14:textId="2AF158CF" w:rsidR="00FE7C9A" w:rsidRPr="009D2691" w:rsidRDefault="00FE7C9A" w:rsidP="00FE7C9A">
      <w:pPr>
        <w:pStyle w:val="B1"/>
        <w:snapToGrid w:val="0"/>
        <w:spacing w:after="120"/>
      </w:pPr>
      <w:r w:rsidRPr="004866A3">
        <w:t>-</w:t>
      </w:r>
      <w:r w:rsidRPr="004866A3">
        <w:tab/>
      </w:r>
      <w:r w:rsidRPr="004866A3">
        <w:rPr>
          <w:b/>
        </w:rPr>
        <w:t>REL-15 (</w:t>
      </w:r>
      <w:r w:rsidRPr="004866A3">
        <w:t>REL-15 stage 3 was frozen by RAN #80 in June 18. The stage 3 of the REL-15 late drop for NR (architecture options 4 &amp; 7 and NR-NR Dual Connectivity) was frozen at RAN #83 in March 19.</w:t>
      </w:r>
      <w:r w:rsidRPr="004866A3">
        <w:br/>
      </w:r>
      <w:r w:rsidRPr="009D2691">
        <w:t>At RAN #84 in June 19, the ASN.1 freeze of the REL-15 late drop for NR was declared and the REL-15 Core part WI NR_newRAT-Core was completed (after 4 exceptions).):</w:t>
      </w:r>
      <w:r w:rsidRPr="009D2691">
        <w:br/>
        <w:t>After RAN #</w:t>
      </w:r>
      <w:r w:rsidR="00CF0E4D" w:rsidRPr="009D2691">
        <w:t>9</w:t>
      </w:r>
      <w:r w:rsidR="009D2691" w:rsidRPr="009D2691">
        <w:t>1</w:t>
      </w:r>
      <w:r w:rsidRPr="009D2691">
        <w:t xml:space="preserve">e, there are still </w:t>
      </w:r>
      <w:r w:rsidR="009D2691" w:rsidRPr="009D2691">
        <w:t>7</w:t>
      </w:r>
      <w:r w:rsidRPr="009D2691">
        <w:t xml:space="preserve"> REL-15 RAN5 testing WIs ongoing: 5GS_NR_LTE-UEConTest, LTE_CA_R15-UEConTest, LTE_euCA-UEConTest, LTE_TDD_HPUE_R15-UEConTest, NB_IOTenh2-UEConTest, LTE_eMTC4-UEConTest</w:t>
      </w:r>
      <w:r w:rsidR="006318D7" w:rsidRPr="009D2691">
        <w:t>, MCenhUEConTest</w:t>
      </w:r>
      <w:r w:rsidRPr="009D2691">
        <w:t>.</w:t>
      </w:r>
    </w:p>
    <w:p w14:paraId="3C4AB808" w14:textId="77777777" w:rsidR="00FE7C9A" w:rsidRPr="00C85557" w:rsidRDefault="00FE7C9A" w:rsidP="00FE7C9A">
      <w:pPr>
        <w:pStyle w:val="B1"/>
      </w:pPr>
      <w:r w:rsidRPr="00C85557">
        <w:t>-</w:t>
      </w:r>
      <w:r w:rsidRPr="00C85557">
        <w:tab/>
      </w:r>
      <w:r w:rsidRPr="00C85557">
        <w:rPr>
          <w:b/>
        </w:rPr>
        <w:t>REL-16</w:t>
      </w:r>
      <w:r w:rsidR="006318D7" w:rsidRPr="00C85557">
        <w:t xml:space="preserve"> (stage 3 and ASN.1 were frozen in June 20):</w:t>
      </w:r>
    </w:p>
    <w:p w14:paraId="059F9D0E" w14:textId="77777777" w:rsidR="00365746" w:rsidRDefault="00F14646" w:rsidP="00365746">
      <w:pPr>
        <w:pStyle w:val="B2"/>
        <w:spacing w:after="0"/>
      </w:pPr>
      <w:r w:rsidRPr="00C85557">
        <w:t>-</w:t>
      </w:r>
      <w:r w:rsidRPr="00C85557">
        <w:tab/>
      </w:r>
      <w:r w:rsidR="002D50CC" w:rsidRPr="00C85557">
        <w:tab/>
      </w:r>
      <w:r w:rsidR="00FF5FF5" w:rsidRPr="00C85557">
        <w:rPr>
          <w:b/>
          <w:bCs/>
        </w:rPr>
        <w:t xml:space="preserve">RAN4 </w:t>
      </w:r>
      <w:r w:rsidR="002D50CC" w:rsidRPr="00C85557">
        <w:rPr>
          <w:b/>
          <w:bCs/>
        </w:rPr>
        <w:t>Perf. part WIs</w:t>
      </w:r>
      <w:r w:rsidR="002D50CC" w:rsidRPr="00C85557">
        <w:t xml:space="preserve">: </w:t>
      </w:r>
      <w:r w:rsidR="00C85557" w:rsidRPr="00C85557">
        <w:t>No more open REL-16 Core part WIs</w:t>
      </w:r>
      <w:r w:rsidR="00365746">
        <w:t xml:space="preserve"> but s</w:t>
      </w:r>
      <w:r w:rsidR="002D50CC" w:rsidRPr="00C85557">
        <w:t xml:space="preserve">till </w:t>
      </w:r>
      <w:r w:rsidR="00674595">
        <w:t>6</w:t>
      </w:r>
      <w:r w:rsidR="002D50CC" w:rsidRPr="00C85557">
        <w:t xml:space="preserve"> open REL-16 Perf. part WIs </w:t>
      </w:r>
      <w:r w:rsidR="00621017" w:rsidRPr="00C85557">
        <w:t xml:space="preserve">in RAN4 </w:t>
      </w:r>
      <w:r w:rsidR="002D50CC" w:rsidRPr="00C85557">
        <w:t>after RAN #9</w:t>
      </w:r>
      <w:r w:rsidR="00674595">
        <w:t>1</w:t>
      </w:r>
      <w:r w:rsidR="002D50CC" w:rsidRPr="00C85557">
        <w:t>e:</w:t>
      </w:r>
    </w:p>
    <w:p w14:paraId="4BEA7E1D" w14:textId="242E7F6B" w:rsidR="00365746" w:rsidRDefault="00365746" w:rsidP="00365746">
      <w:pPr>
        <w:pStyle w:val="B3"/>
        <w:spacing w:after="0"/>
      </w:pPr>
      <w:r>
        <w:t>-</w:t>
      </w:r>
      <w:r>
        <w:tab/>
      </w:r>
      <w:r w:rsidR="002D50CC" w:rsidRPr="00C85557">
        <w:t>Core part completed at RAN #90e: NR_unlic-Perf</w:t>
      </w:r>
      <w:r w:rsidR="009C1C01">
        <w:t>;</w:t>
      </w:r>
    </w:p>
    <w:p w14:paraId="29BDD563" w14:textId="57909DD6" w:rsidR="00365746" w:rsidRDefault="00365746" w:rsidP="00365746">
      <w:pPr>
        <w:pStyle w:val="B3"/>
        <w:spacing w:after="0"/>
      </w:pPr>
      <w:r>
        <w:t>-</w:t>
      </w:r>
      <w:r>
        <w:tab/>
      </w:r>
      <w:r w:rsidR="002D50CC" w:rsidRPr="00C85557">
        <w:t>Core part completed at RAN #89e</w:t>
      </w:r>
      <w:r w:rsidR="009C1C01">
        <w:t>**</w:t>
      </w:r>
      <w:r w:rsidR="002D50CC" w:rsidRPr="00C85557">
        <w:t xml:space="preserve">: </w:t>
      </w:r>
      <w:r w:rsidR="00DF46F4" w:rsidRPr="00C85557">
        <w:t>NR_pos-Perf,</w:t>
      </w:r>
      <w:r w:rsidR="00FC5D16" w:rsidRPr="00C85557">
        <w:t xml:space="preserve"> LTE_NR_DC_CA_enh-Perf</w:t>
      </w:r>
      <w:r w:rsidR="00BA016F" w:rsidRPr="00C85557">
        <w:t xml:space="preserve">, </w:t>
      </w:r>
      <w:r w:rsidR="00E45757" w:rsidRPr="00E45757">
        <w:t xml:space="preserve">NR_IAB-Perf, </w:t>
      </w:r>
      <w:r w:rsidR="001144BB" w:rsidRPr="00C85557">
        <w:t>NR_CSIRS_L3meas-Perf</w:t>
      </w:r>
      <w:r w:rsidR="009C1C01">
        <w:t>;</w:t>
      </w:r>
    </w:p>
    <w:p w14:paraId="0FC88A32" w14:textId="0A1B61E4" w:rsidR="009C1C01" w:rsidRDefault="00365746" w:rsidP="00365746">
      <w:pPr>
        <w:pStyle w:val="B3"/>
        <w:spacing w:after="0"/>
      </w:pPr>
      <w:r>
        <w:t>-</w:t>
      </w:r>
      <w:r>
        <w:tab/>
      </w:r>
      <w:r w:rsidR="002D50CC" w:rsidRPr="00C85557">
        <w:t>Core part completed at RAN #88e**:</w:t>
      </w:r>
      <w:r w:rsidR="008C76D7" w:rsidRPr="00C85557">
        <w:t xml:space="preserve"> </w:t>
      </w:r>
      <w:r w:rsidR="00E45757" w:rsidRPr="00E45757">
        <w:t>5G_V2X_NRSL-Perf</w:t>
      </w:r>
      <w:r w:rsidR="00D842BA">
        <w:t>.</w:t>
      </w:r>
    </w:p>
    <w:p w14:paraId="39965E31" w14:textId="1C7E0524" w:rsidR="002D50CC" w:rsidRDefault="00621017" w:rsidP="001202B9">
      <w:pPr>
        <w:pStyle w:val="B3"/>
        <w:spacing w:after="120"/>
      </w:pPr>
      <w:r w:rsidRPr="00C85557">
        <w:t>**: These WIs violate the rule that Perf. part WIs have to complete at latest 3-6 months after the</w:t>
      </w:r>
      <w:r w:rsidR="00B07D5E" w:rsidRPr="00C85557">
        <w:t>ir</w:t>
      </w:r>
      <w:r w:rsidRPr="00C85557">
        <w:t xml:space="preserve"> Core part.</w:t>
      </w:r>
    </w:p>
    <w:p w14:paraId="2997F0AC" w14:textId="0925D659" w:rsidR="00CE7CCE" w:rsidRPr="00C85557" w:rsidRDefault="00CE7CCE" w:rsidP="00CE7CCE">
      <w:pPr>
        <w:pStyle w:val="B2"/>
      </w:pPr>
      <w:r>
        <w:t>-</w:t>
      </w:r>
      <w:r>
        <w:tab/>
      </w:r>
      <w:r w:rsidRPr="00CE7CCE">
        <w:rPr>
          <w:b/>
          <w:bCs/>
        </w:rPr>
        <w:t>5G-ACIA</w:t>
      </w:r>
      <w:r>
        <w:t>: In reply to LSin RP-201279 (of RAN #</w:t>
      </w:r>
      <w:r w:rsidR="00217CF9">
        <w:t>88e, June 20</w:t>
      </w:r>
      <w:r>
        <w:t>) RAN #91e approved LSout RP-210884</w:t>
      </w:r>
      <w:r w:rsidR="00217CF9">
        <w:t xml:space="preserve"> </w:t>
      </w:r>
      <w:r w:rsidR="00217CF9" w:rsidRPr="00217CF9">
        <w:t>to facilitate NR Rel-16 URLLC and IIoT performance evaluation</w:t>
      </w:r>
      <w:r w:rsidR="00217CF9">
        <w:t xml:space="preserve"> with report RP-210490.</w:t>
      </w:r>
    </w:p>
    <w:p w14:paraId="7E3712FA" w14:textId="57872DCF" w:rsidR="00A571AD" w:rsidRDefault="00752AEF" w:rsidP="002D50CC">
      <w:pPr>
        <w:pStyle w:val="B2"/>
        <w:spacing w:after="120"/>
      </w:pPr>
      <w:r w:rsidRPr="001202B9">
        <w:t>-</w:t>
      </w:r>
      <w:r w:rsidRPr="001202B9">
        <w:tab/>
      </w:r>
      <w:r w:rsidR="00986F9B" w:rsidRPr="001202B9">
        <w:rPr>
          <w:b/>
          <w:bCs/>
        </w:rPr>
        <w:t xml:space="preserve">REL-16 </w:t>
      </w:r>
      <w:r w:rsidRPr="001202B9">
        <w:rPr>
          <w:b/>
          <w:bCs/>
        </w:rPr>
        <w:t>backward compatibility</w:t>
      </w:r>
      <w:r w:rsidR="00CA534C">
        <w:rPr>
          <w:b/>
          <w:bCs/>
        </w:rPr>
        <w:t xml:space="preserve"> </w:t>
      </w:r>
      <w:r w:rsidR="00CA534C" w:rsidRPr="00EB3509">
        <w:t>(compare RP-201526/RP-202109)</w:t>
      </w:r>
      <w:r w:rsidRPr="001202B9">
        <w:t xml:space="preserve">: </w:t>
      </w:r>
      <w:r w:rsidR="00A571AD" w:rsidRPr="00A571AD">
        <w:t>RAN2</w:t>
      </w:r>
      <w:r w:rsidR="00A571AD">
        <w:t>:</w:t>
      </w:r>
      <w:r w:rsidR="00A571AD" w:rsidRPr="00A571AD">
        <w:t xml:space="preserve"> RP-210005 slide 6 and Annex</w:t>
      </w:r>
      <w:r w:rsidR="00A571AD">
        <w:t xml:space="preserve">: </w:t>
      </w:r>
      <w:r w:rsidR="00D16356">
        <w:t xml:space="preserve">3 NBC CRs: </w:t>
      </w:r>
      <w:r w:rsidR="00A571AD" w:rsidRPr="00A571AD">
        <w:t>R2-2102172, R2-2102464, R2-2102129</w:t>
      </w:r>
      <w:r w:rsidR="00A571AD">
        <w:t xml:space="preserve">, RAN3: </w:t>
      </w:r>
      <w:r w:rsidR="00A571AD" w:rsidRPr="00A571AD">
        <w:t xml:space="preserve">RP-210007 slide 3: </w:t>
      </w:r>
      <w:r w:rsidR="00D16356">
        <w:t xml:space="preserve">1 NBC CR: </w:t>
      </w:r>
      <w:r w:rsidR="00A571AD" w:rsidRPr="00A571AD">
        <w:t>R3-211045</w:t>
      </w:r>
      <w:r w:rsidR="00D842BA">
        <w:t>.</w:t>
      </w:r>
    </w:p>
    <w:p w14:paraId="424130C9" w14:textId="57487462" w:rsidR="002D50CC" w:rsidRPr="00F94AFE" w:rsidRDefault="00FF5FF5" w:rsidP="002D50CC">
      <w:pPr>
        <w:pStyle w:val="B2"/>
        <w:spacing w:after="120"/>
      </w:pPr>
      <w:r w:rsidRPr="00F94AFE">
        <w:t>-</w:t>
      </w:r>
      <w:r w:rsidRPr="00F94AFE">
        <w:tab/>
      </w:r>
      <w:r w:rsidRPr="00F94AFE">
        <w:rPr>
          <w:b/>
          <w:bCs/>
        </w:rPr>
        <w:t>Testing</w:t>
      </w:r>
      <w:r w:rsidRPr="00F94AFE">
        <w:t xml:space="preserve">: 1 SI and </w:t>
      </w:r>
      <w:r w:rsidR="00F94AFE" w:rsidRPr="00F94AFE">
        <w:t>30</w:t>
      </w:r>
      <w:r w:rsidRPr="00F94AFE">
        <w:t xml:space="preserve"> WIs ongoing in RAN5</w:t>
      </w:r>
      <w:r w:rsidR="009249B8" w:rsidRPr="00F94AFE">
        <w:t xml:space="preserve"> after RAN #9</w:t>
      </w:r>
      <w:r w:rsidR="00F94AFE" w:rsidRPr="00F94AFE">
        <w:t>1</w:t>
      </w:r>
      <w:r w:rsidR="009249B8" w:rsidRPr="00F94AFE">
        <w:t>e.</w:t>
      </w:r>
    </w:p>
    <w:p w14:paraId="297EFBD3" w14:textId="1A49F098" w:rsidR="00FE7C9A" w:rsidRPr="00E70EA9" w:rsidRDefault="00FE7C9A" w:rsidP="00FE7C9A">
      <w:pPr>
        <w:pStyle w:val="B1"/>
      </w:pPr>
      <w:r w:rsidRPr="00E70EA9">
        <w:t>-</w:t>
      </w:r>
      <w:r w:rsidRPr="00E70EA9">
        <w:tab/>
      </w:r>
      <w:r w:rsidRPr="00E70EA9">
        <w:rPr>
          <w:b/>
        </w:rPr>
        <w:t>REL-17</w:t>
      </w:r>
      <w:r w:rsidR="00E70EA9" w:rsidRPr="00E70EA9">
        <w:rPr>
          <w:b/>
        </w:rPr>
        <w:t xml:space="preserve"> </w:t>
      </w:r>
      <w:r w:rsidR="00E70EA9" w:rsidRPr="00E70EA9">
        <w:rPr>
          <w:bCs/>
        </w:rPr>
        <w:t>(stage 3 freeze planned for March 22, ASN.1 freeze planned for June 22)</w:t>
      </w:r>
      <w:r w:rsidRPr="00E70EA9">
        <w:t>:</w:t>
      </w:r>
    </w:p>
    <w:p w14:paraId="7A65477F" w14:textId="407C850A" w:rsidR="009249B8" w:rsidRDefault="00D2682B" w:rsidP="009249B8">
      <w:pPr>
        <w:pStyle w:val="B2"/>
      </w:pPr>
      <w:r w:rsidRPr="00B273F4">
        <w:t>-</w:t>
      </w:r>
      <w:r w:rsidRPr="00B273F4">
        <w:tab/>
      </w:r>
      <w:r w:rsidR="00B273F4" w:rsidRPr="00B273F4">
        <w:rPr>
          <w:b/>
          <w:bCs/>
        </w:rPr>
        <w:t>Sidelink relay</w:t>
      </w:r>
      <w:r w:rsidR="00B273F4" w:rsidRPr="00B273F4">
        <w:t>: REL-17 WID RP-210904 (NR_SL_relay) was approved cover</w:t>
      </w:r>
      <w:r w:rsidR="00B273F4">
        <w:t>ing</w:t>
      </w:r>
      <w:r w:rsidR="00B273F4" w:rsidRPr="00B273F4">
        <w:t xml:space="preserve"> L2 and L3 based UE-to-Network (U2N) relaying</w:t>
      </w:r>
      <w:r w:rsidR="00551B1F">
        <w:t xml:space="preserve"> (</w:t>
      </w:r>
      <w:r w:rsidR="00551B1F" w:rsidRPr="00551B1F">
        <w:t>i.e. UE-to-UE (U2U) relaying will not be considered in REL-17 in RAN</w:t>
      </w:r>
      <w:r w:rsidR="00551B1F">
        <w:t>).</w:t>
      </w:r>
    </w:p>
    <w:p w14:paraId="0408B1D2" w14:textId="3EB74E1F" w:rsidR="00D12A66" w:rsidRDefault="00D12A66" w:rsidP="009249B8">
      <w:pPr>
        <w:pStyle w:val="B2"/>
      </w:pPr>
      <w:r>
        <w:t>-</w:t>
      </w:r>
      <w:r>
        <w:tab/>
      </w:r>
      <w:r w:rsidRPr="00D12A66">
        <w:rPr>
          <w:b/>
          <w:bCs/>
        </w:rPr>
        <w:t>FR1 CA/DC band combination handling</w:t>
      </w:r>
      <w:r>
        <w:t>: Some guidelines for RAN4 were endorsed in RP-210892.</w:t>
      </w:r>
    </w:p>
    <w:p w14:paraId="193CCF09" w14:textId="2A000903" w:rsidR="007F2C61" w:rsidRDefault="007F2C61" w:rsidP="009249B8">
      <w:pPr>
        <w:pStyle w:val="B2"/>
      </w:pPr>
      <w:r>
        <w:t>-</w:t>
      </w:r>
      <w:r>
        <w:tab/>
      </w:r>
      <w:r w:rsidR="00070218" w:rsidRPr="00070218">
        <w:rPr>
          <w:b/>
          <w:bCs/>
        </w:rPr>
        <w:t>NR_redcap</w:t>
      </w:r>
      <w:r w:rsidR="00070218">
        <w:rPr>
          <w:b/>
          <w:bCs/>
        </w:rPr>
        <w:t xml:space="preserve"> WI</w:t>
      </w:r>
      <w:r>
        <w:t xml:space="preserve">: LSout </w:t>
      </w:r>
      <w:r w:rsidRPr="007F2C61">
        <w:t>RP-210919</w:t>
      </w:r>
      <w:r w:rsidR="00070218">
        <w:t xml:space="preserve"> was approved to request feedback from SA1/CT1 about </w:t>
      </w:r>
      <w:r w:rsidR="00070218" w:rsidRPr="00070218">
        <w:t>potential extension of</w:t>
      </w:r>
      <w:r w:rsidR="00070218">
        <w:t xml:space="preserve"> </w:t>
      </w:r>
      <w:r w:rsidR="00070218" w:rsidRPr="00070218">
        <w:t>Unified Access Control (UAC) for RedCap</w:t>
      </w:r>
      <w:r w:rsidR="007D2538">
        <w:t>.</w:t>
      </w:r>
    </w:p>
    <w:p w14:paraId="5E668B7C" w14:textId="06670618" w:rsidR="00FD7DBA" w:rsidRDefault="00FD7DBA" w:rsidP="009249B8">
      <w:pPr>
        <w:pStyle w:val="B2"/>
      </w:pPr>
      <w:r>
        <w:t>-</w:t>
      </w:r>
      <w:r>
        <w:tab/>
      </w:r>
      <w:r w:rsidR="006144D2" w:rsidRPr="006144D2">
        <w:rPr>
          <w:b/>
          <w:bCs/>
        </w:rPr>
        <w:t>QoE</w:t>
      </w:r>
      <w:r w:rsidR="005B6534">
        <w:rPr>
          <w:b/>
          <w:bCs/>
        </w:rPr>
        <w:t xml:space="preserve"> </w:t>
      </w:r>
      <w:r w:rsidR="005B6534" w:rsidRPr="005B6534">
        <w:t>(NR_QoE WI)</w:t>
      </w:r>
      <w:r w:rsidR="006144D2">
        <w:t xml:space="preserve">: </w:t>
      </w:r>
      <w:r w:rsidR="00C33BE0">
        <w:t>In reply to</w:t>
      </w:r>
      <w:r w:rsidR="006144D2">
        <w:t xml:space="preserve"> former</w:t>
      </w:r>
      <w:r w:rsidR="00C33BE0">
        <w:t xml:space="preserve"> LSin </w:t>
      </w:r>
      <w:r w:rsidR="006144D2" w:rsidRPr="006144D2">
        <w:t>RP-202151</w:t>
      </w:r>
      <w:r w:rsidR="00C33BE0">
        <w:t xml:space="preserve"> the </w:t>
      </w:r>
      <w:r>
        <w:t xml:space="preserve">LSout </w:t>
      </w:r>
      <w:r w:rsidRPr="00FD7DBA">
        <w:t>RP-210922</w:t>
      </w:r>
      <w:r>
        <w:t xml:space="preserve"> was approved</w:t>
      </w:r>
      <w:r w:rsidR="00C33BE0">
        <w:t xml:space="preserve"> clarifying to SA5/SA4 that </w:t>
      </w:r>
      <w:r w:rsidR="00C33BE0" w:rsidRPr="00C33BE0">
        <w:t>support for the enhancements of QoE management functionality in LTE will not be part of Release 17</w:t>
      </w:r>
      <w:r w:rsidR="00C33BE0">
        <w:t>.</w:t>
      </w:r>
    </w:p>
    <w:p w14:paraId="316BE9CF" w14:textId="2D242B2B" w:rsidR="00ED4789" w:rsidRPr="00B90501" w:rsidRDefault="00ED4789" w:rsidP="00ED4789">
      <w:pPr>
        <w:pStyle w:val="B2"/>
      </w:pPr>
      <w:r>
        <w:t>-</w:t>
      </w:r>
      <w:r>
        <w:tab/>
      </w:r>
      <w:r w:rsidR="001F233B" w:rsidRPr="001F233B">
        <w:rPr>
          <w:b/>
          <w:bCs/>
        </w:rPr>
        <w:t>Non-Terrestrial Networks</w:t>
      </w:r>
      <w:r w:rsidR="001F233B">
        <w:t xml:space="preserve"> (</w:t>
      </w:r>
      <w:r w:rsidR="001F233B" w:rsidRPr="001F233B">
        <w:t xml:space="preserve">NR_NTN_solutions WI </w:t>
      </w:r>
      <w:r w:rsidR="001F233B">
        <w:t>&amp;</w:t>
      </w:r>
      <w:r w:rsidR="001F233B" w:rsidRPr="001F233B">
        <w:rPr>
          <w:b/>
          <w:bCs/>
        </w:rPr>
        <w:t xml:space="preserve"> </w:t>
      </w:r>
      <w:r w:rsidR="001F233B" w:rsidRPr="001F233B">
        <w:t>FS_LTE_NBIOT_eMTC_NTN SI</w:t>
      </w:r>
      <w:r w:rsidR="001F233B">
        <w:rPr>
          <w:b/>
          <w:bCs/>
        </w:rPr>
        <w:t>)</w:t>
      </w:r>
      <w:r w:rsidR="001F233B">
        <w:t>:</w:t>
      </w:r>
      <w:r w:rsidR="001F233B">
        <w:br/>
      </w:r>
      <w:r w:rsidR="00B90501" w:rsidRPr="00B90501">
        <w:t xml:space="preserve">Acc. to </w:t>
      </w:r>
      <w:r w:rsidR="001F233B" w:rsidRPr="00B90501">
        <w:t xml:space="preserve">RP-210906 </w:t>
      </w:r>
      <w:r w:rsidR="00B90501" w:rsidRPr="00B90501">
        <w:t xml:space="preserve">it is planned for </w:t>
      </w:r>
      <w:r w:rsidRPr="00B90501">
        <w:t>RAN#92</w:t>
      </w:r>
      <w:r w:rsidR="00B90501" w:rsidRPr="00B90501">
        <w:t>e</w:t>
      </w:r>
      <w:r w:rsidRPr="00B90501">
        <w:t xml:space="preserve"> (June</w:t>
      </w:r>
      <w:r w:rsidR="00B90501" w:rsidRPr="00B90501">
        <w:t>21</w:t>
      </w:r>
      <w:r w:rsidRPr="00B90501">
        <w:t>) to finalize the scope and project plan to deliver the essential minimum functionality of both NTN NR and NTN IoT (both NB-IoT and eMTC)</w:t>
      </w:r>
      <w:r w:rsidR="00B90501" w:rsidRPr="00B90501">
        <w:t>.</w:t>
      </w:r>
    </w:p>
    <w:p w14:paraId="31765FB2" w14:textId="277F5494" w:rsidR="00FA3A97" w:rsidRPr="005B4661" w:rsidRDefault="00FA3A97" w:rsidP="009249B8">
      <w:pPr>
        <w:pStyle w:val="B1"/>
        <w:rPr>
          <w:highlight w:val="yellow"/>
        </w:rPr>
      </w:pPr>
      <w:r w:rsidRPr="00F71DBE">
        <w:t>-</w:t>
      </w:r>
      <w:r w:rsidRPr="00F71DBE">
        <w:tab/>
      </w:r>
      <w:r w:rsidRPr="00F71DBE">
        <w:rPr>
          <w:b/>
          <w:bCs/>
        </w:rPr>
        <w:t>cat.B/C TEI CRs</w:t>
      </w:r>
      <w:r w:rsidRPr="00F71DBE">
        <w:t xml:space="preserve">: </w:t>
      </w:r>
      <w:r w:rsidR="00C557DE" w:rsidRPr="00F71DBE">
        <w:t>.</w:t>
      </w:r>
      <w:r w:rsidR="00585464">
        <w:t xml:space="preserve">Based on </w:t>
      </w:r>
      <w:r w:rsidR="00585464" w:rsidRPr="00585464">
        <w:t>RP-202867</w:t>
      </w:r>
      <w:r w:rsidR="00585464">
        <w:t xml:space="preserve"> endorsed by RAN #90e in Dec.20, RAN #91e endorsed some measures </w:t>
      </w:r>
      <w:r w:rsidR="00AB0613">
        <w:t xml:space="preserve">for RAN WGs &amp; RAN </w:t>
      </w:r>
      <w:r w:rsidR="00585464">
        <w:t xml:space="preserve">(like </w:t>
      </w:r>
      <w:r w:rsidR="00585464" w:rsidRPr="00585464">
        <w:t>unique TEI identifier</w:t>
      </w:r>
      <w:r w:rsidR="00585464">
        <w:t xml:space="preserve">) </w:t>
      </w:r>
      <w:r w:rsidR="004C5D58">
        <w:t>improving</w:t>
      </w:r>
      <w:r w:rsidR="00585464">
        <w:t xml:space="preserve"> consistency/transparency/traceability of TEI cat.B/C CRs</w:t>
      </w:r>
      <w:r w:rsidR="004C5D58">
        <w:t xml:space="preserve"> (esp across multiple RAN WGs)</w:t>
      </w:r>
      <w:r w:rsidR="00585464">
        <w:t xml:space="preserve"> with </w:t>
      </w:r>
      <w:r w:rsidR="00F71DBE" w:rsidRPr="00F71DBE">
        <w:t>RP-210826</w:t>
      </w:r>
      <w:r w:rsidR="00585464">
        <w:t xml:space="preserve">. These measures </w:t>
      </w:r>
      <w:r w:rsidR="004C5D58">
        <w:t xml:space="preserve">are </w:t>
      </w:r>
      <w:r w:rsidR="00585464">
        <w:t>to be applied from RAN #91e onwards.</w:t>
      </w:r>
    </w:p>
    <w:p w14:paraId="09D96CF9" w14:textId="721F088C" w:rsidR="00AE3B16" w:rsidRPr="00AE3B16" w:rsidRDefault="00AE3B16" w:rsidP="00DB497F">
      <w:pPr>
        <w:pStyle w:val="B1"/>
        <w:snapToGrid w:val="0"/>
        <w:spacing w:after="120"/>
        <w:rPr>
          <w:b/>
          <w:bCs/>
        </w:rPr>
      </w:pPr>
      <w:r w:rsidRPr="00AE3B16">
        <w:rPr>
          <w:b/>
          <w:bCs/>
        </w:rPr>
        <w:t>-</w:t>
      </w:r>
      <w:r w:rsidRPr="00AE3B16">
        <w:rPr>
          <w:b/>
          <w:bCs/>
        </w:rPr>
        <w:tab/>
        <w:t>REL-18:</w:t>
      </w:r>
    </w:p>
    <w:p w14:paraId="2B97D666" w14:textId="3BC8937E" w:rsidR="00AE3B16" w:rsidRDefault="00847596" w:rsidP="00847596">
      <w:pPr>
        <w:pStyle w:val="B2"/>
      </w:pPr>
      <w:r>
        <w:t>-</w:t>
      </w:r>
      <w:r>
        <w:tab/>
        <w:t xml:space="preserve">A one-week RAN workshop for REL-18 is planned for end of June 20 as endorsed in RP-210770. It is planned </w:t>
      </w:r>
      <w:r w:rsidR="004E7430">
        <w:t xml:space="preserve">to approve </w:t>
      </w:r>
      <w:r w:rsidR="004E7430" w:rsidRPr="004E7430">
        <w:t>RAN1/2/3/4 work package for R</w:t>
      </w:r>
      <w:r w:rsidR="004E7430">
        <w:t>EL-</w:t>
      </w:r>
      <w:r w:rsidR="004E7430" w:rsidRPr="004E7430">
        <w:t>18</w:t>
      </w:r>
      <w:r w:rsidR="004E7430">
        <w:t xml:space="preserve"> in Dec.20</w:t>
      </w:r>
      <w:r w:rsidR="007A5D0B">
        <w:t xml:space="preserve"> and for this it is planned to add another week to RAN #94 in Dec.20</w:t>
      </w:r>
      <w:r w:rsidR="004E7430">
        <w:t>.</w:t>
      </w:r>
    </w:p>
    <w:p w14:paraId="1E8CF79F" w14:textId="2BBE81C8" w:rsidR="005C225A" w:rsidRDefault="005C225A" w:rsidP="00DB497F">
      <w:pPr>
        <w:pStyle w:val="B1"/>
        <w:snapToGrid w:val="0"/>
        <w:spacing w:after="120"/>
      </w:pPr>
      <w:r w:rsidRPr="003E33F7">
        <w:t>-</w:t>
      </w:r>
      <w:r w:rsidRPr="003E33F7">
        <w:tab/>
      </w:r>
      <w:r w:rsidR="00501093" w:rsidRPr="003E33F7">
        <w:rPr>
          <w:b/>
          <w:bCs/>
        </w:rPr>
        <w:t>meeting</w:t>
      </w:r>
      <w:r w:rsidR="003E33F7" w:rsidRPr="003E33F7">
        <w:rPr>
          <w:b/>
          <w:bCs/>
        </w:rPr>
        <w:t>s</w:t>
      </w:r>
      <w:r w:rsidR="009A01BA" w:rsidRPr="003E33F7">
        <w:rPr>
          <w:b/>
          <w:bCs/>
        </w:rPr>
        <w:t>:</w:t>
      </w:r>
      <w:r w:rsidRPr="003E33F7">
        <w:rPr>
          <w:b/>
          <w:bCs/>
        </w:rPr>
        <w:t xml:space="preserve"> </w:t>
      </w:r>
      <w:r w:rsidR="003E33F7" w:rsidRPr="003E33F7">
        <w:t xml:space="preserve">RAN WG and RAN meetings will continue as electronic meetings </w:t>
      </w:r>
      <w:r w:rsidR="00AC7DD6">
        <w:t>up to (and including)</w:t>
      </w:r>
      <w:r w:rsidR="003E33F7" w:rsidRPr="003E33F7">
        <w:t xml:space="preserve"> Nov.2021 as endorsed in RP-210770.</w:t>
      </w:r>
      <w:r w:rsidR="009D1873">
        <w:t xml:space="preserve"> </w:t>
      </w:r>
      <w:r w:rsidR="009D1873" w:rsidRPr="009D1873">
        <w:t xml:space="preserve">Q4/21 </w:t>
      </w:r>
      <w:r w:rsidR="009D1873">
        <w:t xml:space="preserve">for </w:t>
      </w:r>
      <w:r w:rsidR="009D1873" w:rsidRPr="009D1873">
        <w:t>RAN2/3/4</w:t>
      </w:r>
      <w:r w:rsidR="009D1873">
        <w:t xml:space="preserve">: instead of </w:t>
      </w:r>
      <w:r w:rsidR="009D1873" w:rsidRPr="009D1873">
        <w:t xml:space="preserve">2 </w:t>
      </w:r>
      <w:r w:rsidR="009D1873">
        <w:t xml:space="preserve">just </w:t>
      </w:r>
      <w:r w:rsidR="009D1873" w:rsidRPr="009D1873">
        <w:t>1 WG meeting but additional meeting in Jan.22 (also for RAN1)</w:t>
      </w:r>
      <w:r w:rsidR="009D1873">
        <w:rPr>
          <w:b/>
          <w:bCs/>
        </w:rPr>
        <w:t>.</w:t>
      </w:r>
      <w:r w:rsidR="009D1873">
        <w:rPr>
          <w:b/>
          <w:bCs/>
        </w:rPr>
        <w:br/>
      </w:r>
      <w:r w:rsidR="003E33F7" w:rsidRPr="003E33F7">
        <w:t xml:space="preserve">Whether RAN #95 will be an electronic meeting (as currently planned) </w:t>
      </w:r>
      <w:r w:rsidR="003E33F7">
        <w:t xml:space="preserve">or a f2f meeting </w:t>
      </w:r>
      <w:r w:rsidR="00AE3B16">
        <w:t xml:space="preserve">and the schedule of Q1/22 RAN WG meetings </w:t>
      </w:r>
      <w:r w:rsidR="003E33F7" w:rsidRPr="003E33F7">
        <w:t>will be confirmed in June 21</w:t>
      </w:r>
      <w:r w:rsidR="00AE3B16">
        <w:t xml:space="preserve"> (or at latest in Sep.21)</w:t>
      </w:r>
      <w:r w:rsidR="003E33F7" w:rsidRPr="003E33F7">
        <w:t>.</w:t>
      </w:r>
    </w:p>
    <w:p w14:paraId="59B55DA4" w14:textId="27D8F4C2" w:rsidR="007A5D0B" w:rsidRPr="003E33F7" w:rsidRDefault="007A5D0B" w:rsidP="00DB497F">
      <w:pPr>
        <w:pStyle w:val="B1"/>
        <w:snapToGrid w:val="0"/>
        <w:spacing w:after="120"/>
      </w:pPr>
      <w:r>
        <w:lastRenderedPageBreak/>
        <w:t>-</w:t>
      </w:r>
      <w:r>
        <w:tab/>
      </w:r>
      <w:r w:rsidRPr="007A5D0B">
        <w:rPr>
          <w:b/>
          <w:bCs/>
        </w:rPr>
        <w:t>Terms of Reference (ToR)</w:t>
      </w:r>
      <w:r>
        <w:t xml:space="preserve">: Updated ToRs for RAN WGs were approved in </w:t>
      </w:r>
      <w:r w:rsidRPr="007A5D0B">
        <w:t>RP-210874</w:t>
      </w:r>
      <w:r>
        <w:t xml:space="preserve"> (RAN1), </w:t>
      </w:r>
      <w:r w:rsidRPr="007A5D0B">
        <w:t>RP-210785</w:t>
      </w:r>
      <w:r>
        <w:t xml:space="preserve"> (RAN2), </w:t>
      </w:r>
      <w:r w:rsidRPr="007A5D0B">
        <w:t>RP-210771</w:t>
      </w:r>
      <w:r>
        <w:t xml:space="preserve"> (RAN3). </w:t>
      </w:r>
      <w:r w:rsidRPr="007A5D0B">
        <w:t>RP-210786</w:t>
      </w:r>
      <w:r>
        <w:t xml:space="preserve"> (RAN4) and </w:t>
      </w:r>
      <w:r w:rsidRPr="007A5D0B">
        <w:t>RP-210790</w:t>
      </w:r>
      <w:r>
        <w:t xml:space="preserve"> (RAN5).</w:t>
      </w:r>
    </w:p>
    <w:p w14:paraId="40ABE6B6" w14:textId="080057BD" w:rsidR="00B85D2A" w:rsidRDefault="00B85D2A" w:rsidP="00720240">
      <w:pPr>
        <w:pStyle w:val="B1"/>
        <w:snapToGrid w:val="0"/>
        <w:spacing w:after="0"/>
      </w:pPr>
      <w:r w:rsidRPr="00981132">
        <w:t>-</w:t>
      </w:r>
      <w:r w:rsidRPr="00981132">
        <w:tab/>
      </w:r>
      <w:r w:rsidRPr="00981132">
        <w:rPr>
          <w:b/>
          <w:bCs/>
        </w:rPr>
        <w:t>Inclusive language</w:t>
      </w:r>
      <w:r w:rsidRPr="00981132">
        <w:t xml:space="preserve">: </w:t>
      </w:r>
      <w:r w:rsidR="00981132">
        <w:t xml:space="preserve">Based on </w:t>
      </w:r>
      <w:r w:rsidRPr="00981132">
        <w:t>RP-202179</w:t>
      </w:r>
      <w:r w:rsidR="00720240">
        <w:t xml:space="preserve"> (</w:t>
      </w:r>
      <w:r w:rsidRPr="00981132">
        <w:t>endorsed</w:t>
      </w:r>
      <w:r w:rsidR="00981132">
        <w:t xml:space="preserve"> at RAN #90e</w:t>
      </w:r>
      <w:r w:rsidR="00720240">
        <w:t>)</w:t>
      </w:r>
      <w:r w:rsidR="00981132">
        <w:t xml:space="preserve"> some analysis of REL-17 specifications</w:t>
      </w:r>
      <w:r w:rsidR="00720240">
        <w:t xml:space="preserve"> was carried out</w:t>
      </w:r>
      <w:r w:rsidR="00981132">
        <w:t>:</w:t>
      </w:r>
    </w:p>
    <w:p w14:paraId="1E061C75" w14:textId="4777AE49" w:rsidR="00981132" w:rsidRDefault="00981132" w:rsidP="00720240">
      <w:pPr>
        <w:pStyle w:val="B2"/>
        <w:spacing w:after="0"/>
      </w:pPr>
      <w:r>
        <w:t>-</w:t>
      </w:r>
      <w:r>
        <w:tab/>
      </w:r>
      <w:r w:rsidRPr="00981132">
        <w:t>RAN1: RP-210003: slide 22: No RAN1 specification impact is identified</w:t>
      </w:r>
    </w:p>
    <w:p w14:paraId="2F511DA3" w14:textId="7379B30A" w:rsidR="00981132" w:rsidRDefault="00981132" w:rsidP="00720240">
      <w:pPr>
        <w:pStyle w:val="B2"/>
        <w:spacing w:after="0"/>
      </w:pPr>
      <w:r>
        <w:t>-</w:t>
      </w:r>
      <w:r>
        <w:tab/>
        <w:t xml:space="preserve">RAN2: </w:t>
      </w:r>
      <w:r w:rsidRPr="00981132">
        <w:t xml:space="preserve">RP-210005: slide 13: </w:t>
      </w:r>
      <w:r>
        <w:t xml:space="preserve">RAN2 </w:t>
      </w:r>
      <w:r w:rsidRPr="00981132">
        <w:t>LS (</w:t>
      </w:r>
      <w:r>
        <w:t xml:space="preserve">see </w:t>
      </w:r>
      <w:r w:rsidRPr="00981132">
        <w:t xml:space="preserve">RP-210029) </w:t>
      </w:r>
      <w:r>
        <w:t xml:space="preserve">including links to </w:t>
      </w:r>
      <w:r w:rsidRPr="00981132">
        <w:t xml:space="preserve">9 </w:t>
      </w:r>
      <w:r>
        <w:t xml:space="preserve">RAN2 </w:t>
      </w:r>
      <w:r w:rsidRPr="00981132">
        <w:t>CRs endorsed</w:t>
      </w:r>
      <w:r>
        <w:t>:</w:t>
      </w:r>
      <w:r>
        <w:br/>
        <w:t>R2-2101989 (36.300), R2-2101990 (36.304), R2-2102289 (36.306), R2-2101988 (36.331), R2-2101991 (37.320), R2-2102281 (38.300), R2-2102295 (38.304), R2-2101992 (38.306), R2-2101987 (38.331)</w:t>
      </w:r>
    </w:p>
    <w:p w14:paraId="1ED67621" w14:textId="57F31FFC" w:rsidR="00981132" w:rsidRDefault="00981132" w:rsidP="00720240">
      <w:pPr>
        <w:pStyle w:val="B2"/>
        <w:spacing w:after="0"/>
      </w:pPr>
      <w:r>
        <w:t>-</w:t>
      </w:r>
      <w:r>
        <w:tab/>
        <w:t xml:space="preserve">RAN3: </w:t>
      </w:r>
      <w:r w:rsidR="004C3456" w:rsidRPr="004C3456">
        <w:t xml:space="preserve">RP-210007: slide 4: 4 </w:t>
      </w:r>
      <w:r w:rsidR="004C3456">
        <w:t xml:space="preserve">RAN3 </w:t>
      </w:r>
      <w:r w:rsidR="004C3456" w:rsidRPr="004C3456">
        <w:t>CRs endorsed:  R3-210708, (37.460) R3-210709 (37.462), R3-211084 (25.484), R3-211148 (25.467)</w:t>
      </w:r>
    </w:p>
    <w:p w14:paraId="2A0BF3FA" w14:textId="6FFF2B14" w:rsidR="00981132" w:rsidRDefault="004C3456" w:rsidP="00720240">
      <w:pPr>
        <w:pStyle w:val="B2"/>
        <w:spacing w:after="0"/>
      </w:pPr>
      <w:r>
        <w:t>-</w:t>
      </w:r>
      <w:r>
        <w:tab/>
        <w:t xml:space="preserve">RAN4: </w:t>
      </w:r>
      <w:r w:rsidRPr="004C3456">
        <w:t xml:space="preserve">RP-210009: slide 5: 1 CR agreed in R4-2103254 (36.133) </w:t>
      </w:r>
      <w:r>
        <w:t xml:space="preserve">which was </w:t>
      </w:r>
      <w:r w:rsidRPr="004C3456">
        <w:t>approved in RP-210169</w:t>
      </w:r>
    </w:p>
    <w:p w14:paraId="16B72456" w14:textId="6FAF04A8" w:rsidR="00981132" w:rsidRDefault="004C3456" w:rsidP="00720240">
      <w:pPr>
        <w:pStyle w:val="B2"/>
        <w:spacing w:after="0"/>
      </w:pPr>
      <w:r>
        <w:t>-</w:t>
      </w:r>
      <w:r>
        <w:tab/>
      </w:r>
      <w:r w:rsidRPr="004C3456">
        <w:t xml:space="preserve">RAN5: RP-210011: slide 21: Almost all occurrences </w:t>
      </w:r>
      <w:r w:rsidR="00C418F5">
        <w:t xml:space="preserve">are </w:t>
      </w:r>
      <w:r w:rsidRPr="004C3456">
        <w:t xml:space="preserve">related to ‘non-inclusive’ terms in </w:t>
      </w:r>
      <w:r w:rsidR="00C418F5">
        <w:t>other RAN/CT/SA core</w:t>
      </w:r>
      <w:r w:rsidRPr="004C3456">
        <w:t xml:space="preserve"> specs</w:t>
      </w:r>
      <w:r w:rsidR="00C418F5">
        <w:t xml:space="preserve"> which therefore need to be fixed first.</w:t>
      </w:r>
    </w:p>
    <w:p w14:paraId="28528A02" w14:textId="1FBC6786" w:rsidR="00C418F5" w:rsidRDefault="00C418F5" w:rsidP="00720240">
      <w:pPr>
        <w:pStyle w:val="B2"/>
        <w:spacing w:after="0"/>
      </w:pPr>
      <w:r>
        <w:t>-</w:t>
      </w:r>
      <w:r>
        <w:tab/>
      </w:r>
      <w:r w:rsidRPr="00C418F5">
        <w:t xml:space="preserve"> RAN: 4 CRs postponed: </w:t>
      </w:r>
      <w:r>
        <w:t xml:space="preserve">UMTS: </w:t>
      </w:r>
      <w:r w:rsidRPr="00C418F5">
        <w:t>RP-210333 (25.306), RP-210334 (25.331)</w:t>
      </w:r>
      <w:r>
        <w:t xml:space="preserve"> and GERAN:</w:t>
      </w:r>
      <w:r w:rsidRPr="00C418F5">
        <w:t xml:space="preserve"> RP-210335 (44.318), RP-210336 (45.008)</w:t>
      </w:r>
    </w:p>
    <w:p w14:paraId="19DC50FB" w14:textId="287ADD94" w:rsidR="00720240" w:rsidRDefault="00720240" w:rsidP="00720240">
      <w:pPr>
        <w:pStyle w:val="B1"/>
      </w:pPr>
      <w:r>
        <w:tab/>
        <w:t>Only 1 RAN4 CR was approved so far</w:t>
      </w:r>
      <w:r w:rsidR="001A4A74">
        <w:t xml:space="preserve"> (as other REL-17 specs do not yet exist)</w:t>
      </w:r>
      <w:r>
        <w:t>. T</w:t>
      </w:r>
      <w:r w:rsidRPr="00720240">
        <w:t>arget is to approve the Inclusive Language relate</w:t>
      </w:r>
      <w:r>
        <w:t>d</w:t>
      </w:r>
      <w:r w:rsidRPr="00720240">
        <w:t xml:space="preserve"> changes together with the approval of the 1st set of technical CRs</w:t>
      </w:r>
      <w:r>
        <w:t xml:space="preserve"> (</w:t>
      </w:r>
      <w:r w:rsidR="005047E1">
        <w:t>avoiding larger number of cat.A CRs)</w:t>
      </w:r>
      <w:r>
        <w:t>.</w:t>
      </w:r>
      <w:r w:rsidR="005047E1">
        <w:t xml:space="preserve"> Still some terminology discrepancies to be solved (e.g. </w:t>
      </w:r>
      <w:r w:rsidR="005047E1" w:rsidRPr="005047E1">
        <w:t xml:space="preserve">blacklist </w:t>
      </w:r>
      <w:r w:rsidR="00126D5F">
        <w:t>=&gt;</w:t>
      </w:r>
      <w:r w:rsidR="005047E1" w:rsidRPr="005047E1">
        <w:t xml:space="preserve"> exclude-list</w:t>
      </w:r>
      <w:r w:rsidR="005047E1">
        <w:t xml:space="preserve"> or </w:t>
      </w:r>
      <w:r w:rsidR="005047E1" w:rsidRPr="005047E1">
        <w:t>access forbidden list</w:t>
      </w:r>
      <w:r w:rsidR="005047E1">
        <w:t xml:space="preserve">, </w:t>
      </w:r>
      <w:r w:rsidR="005047E1" w:rsidRPr="005047E1">
        <w:t>CSG whitelist =&gt; CSG allowed-list</w:t>
      </w:r>
      <w:r w:rsidR="005047E1">
        <w:t xml:space="preserve"> or </w:t>
      </w:r>
      <w:r w:rsidR="005047E1" w:rsidRPr="005047E1">
        <w:t>permitted CSG list</w:t>
      </w:r>
      <w:r w:rsidR="005047E1">
        <w:t>).</w:t>
      </w:r>
    </w:p>
    <w:p w14:paraId="2541FECA" w14:textId="77777777" w:rsidR="00FE7C9A" w:rsidRPr="008075EF" w:rsidRDefault="00FE7C9A" w:rsidP="00FE7C9A">
      <w:pPr>
        <w:pStyle w:val="B1"/>
        <w:snapToGrid w:val="0"/>
        <w:spacing w:after="120"/>
        <w:rPr>
          <w:b/>
        </w:rPr>
      </w:pPr>
      <w:r w:rsidRPr="008075EF">
        <w:t>-</w:t>
      </w:r>
      <w:r w:rsidRPr="008075EF">
        <w:rPr>
          <w:b/>
        </w:rPr>
        <w:tab/>
        <w:t>ITU-R/ITU-T</w:t>
      </w:r>
      <w:r w:rsidRPr="008075EF">
        <w:t xml:space="preserve"> (see AI 8)</w:t>
      </w:r>
      <w:r w:rsidRPr="008075EF">
        <w:rPr>
          <w:b/>
        </w:rPr>
        <w:t>:</w:t>
      </w:r>
    </w:p>
    <w:p w14:paraId="174A8CBF" w14:textId="200C08FD" w:rsidR="008537A0" w:rsidRDefault="008537A0" w:rsidP="00FE7C9A">
      <w:pPr>
        <w:pStyle w:val="B2"/>
        <w:spacing w:after="0"/>
      </w:pPr>
      <w:r>
        <w:t>-</w:t>
      </w:r>
      <w:r>
        <w:tab/>
      </w:r>
      <w:r w:rsidRPr="008537A0">
        <w:rPr>
          <w:b/>
          <w:bCs/>
        </w:rPr>
        <w:t>IMT 2020 roadmap</w:t>
      </w:r>
      <w:r>
        <w:t xml:space="preserve">: LSin </w:t>
      </w:r>
      <w:r w:rsidRPr="007A72D8">
        <w:rPr>
          <w:u w:val="single"/>
        </w:rPr>
        <w:t>RP-210218</w:t>
      </w:r>
      <w:r>
        <w:t xml:space="preserve"> from </w:t>
      </w:r>
      <w:r w:rsidRPr="008537A0">
        <w:t>ITU-T JCA IMT2020</w:t>
      </w:r>
      <w:r>
        <w:t xml:space="preserve"> was only noted, no answer from RAN but SA may answer the LS.</w:t>
      </w:r>
    </w:p>
    <w:p w14:paraId="07A1E50A" w14:textId="77777777" w:rsidR="00A84B03" w:rsidRPr="008952EC" w:rsidRDefault="00A84B03" w:rsidP="00A84B03">
      <w:pPr>
        <w:pStyle w:val="B2"/>
        <w:spacing w:after="0"/>
      </w:pPr>
      <w:r>
        <w:t>-</w:t>
      </w:r>
      <w:r>
        <w:tab/>
      </w:r>
      <w:r w:rsidRPr="00A84B03">
        <w:rPr>
          <w:b/>
          <w:bCs/>
        </w:rPr>
        <w:t>Focus Group on Autonomous Networks</w:t>
      </w:r>
      <w:r>
        <w:t xml:space="preserve">: LSin </w:t>
      </w:r>
      <w:r w:rsidRPr="00A84B03">
        <w:rPr>
          <w:u w:val="single"/>
        </w:rPr>
        <w:t>RP-210020</w:t>
      </w:r>
      <w:r>
        <w:t xml:space="preserve"> from ITU-T SG13 about a new focus group was noted.</w:t>
      </w:r>
    </w:p>
    <w:p w14:paraId="42DC2B41" w14:textId="497136A7" w:rsidR="00FB3B4F" w:rsidRDefault="00FB3B4F" w:rsidP="00FE7C9A">
      <w:pPr>
        <w:pStyle w:val="B2"/>
        <w:spacing w:after="0"/>
      </w:pPr>
      <w:r>
        <w:t>-</w:t>
      </w:r>
      <w:r>
        <w:tab/>
      </w:r>
      <w:r w:rsidRPr="00FB3B4F">
        <w:rPr>
          <w:b/>
          <w:bCs/>
        </w:rPr>
        <w:t>Parameters of terrestrial component of IMT for sharing and compatibility studies in preparation for WRC-23 (6.425 to 10.5 GHz)</w:t>
      </w:r>
      <w:r>
        <w:t xml:space="preserve">: </w:t>
      </w:r>
      <w:r w:rsidR="007A760A">
        <w:t xml:space="preserve">RAN4 answered </w:t>
      </w:r>
      <w:r w:rsidR="007A760A" w:rsidRPr="007A760A">
        <w:t>ITU_R_WP5D_TEMP_106 = RP-200042</w:t>
      </w:r>
      <w:r w:rsidR="007A760A">
        <w:t xml:space="preserve"> in LSout </w:t>
      </w:r>
      <w:r w:rsidR="007A760A" w:rsidRPr="00CF5A67">
        <w:rPr>
          <w:u w:val="single"/>
        </w:rPr>
        <w:t>RP-210037</w:t>
      </w:r>
      <w:r w:rsidR="007A760A">
        <w:t xml:space="preserve"> which was just for information for RAN.</w:t>
      </w:r>
    </w:p>
    <w:p w14:paraId="380D5606" w14:textId="5A8FC38B" w:rsidR="00B07E10" w:rsidRDefault="00B07E10" w:rsidP="00FE7C9A">
      <w:pPr>
        <w:pStyle w:val="B2"/>
        <w:spacing w:after="0"/>
      </w:pPr>
      <w:r w:rsidRPr="00B07E10">
        <w:t>-</w:t>
      </w:r>
      <w:r w:rsidRPr="00B07E10">
        <w:tab/>
      </w:r>
      <w:r w:rsidRPr="00B07E10">
        <w:rPr>
          <w:b/>
          <w:bCs/>
        </w:rPr>
        <w:t>ITU-R M.2012</w:t>
      </w:r>
      <w:r w:rsidRPr="00B07E10">
        <w:t>:</w:t>
      </w:r>
      <w:r>
        <w:t xml:space="preserve"> </w:t>
      </w:r>
      <w:r w:rsidR="00802268">
        <w:t xml:space="preserve">Some inconsistencies of former LSout </w:t>
      </w:r>
      <w:r w:rsidR="00802268" w:rsidRPr="00802268">
        <w:t>RP-202861 = PCG#46(21)07</w:t>
      </w:r>
      <w:r w:rsidR="00802268">
        <w:t xml:space="preserve"> </w:t>
      </w:r>
      <w:r w:rsidR="00802268" w:rsidRPr="00802268">
        <w:t>to align Rec. ITU-R M.2012 to REL-15 and REL-16 June 2020 version</w:t>
      </w:r>
      <w:r w:rsidR="003F3EC9">
        <w:t>s</w:t>
      </w:r>
      <w:r w:rsidR="00802268" w:rsidRPr="00802268">
        <w:t xml:space="preserve"> of the 3GPP Specifications of LTE-Advanced</w:t>
      </w:r>
      <w:r w:rsidR="00802268">
        <w:t xml:space="preserve">, </w:t>
      </w:r>
      <w:r w:rsidR="00802268" w:rsidRPr="00802268">
        <w:t>particularly on Multiradio aspects</w:t>
      </w:r>
      <w:r w:rsidR="00802268">
        <w:t>, were cleaned up in agreed LSo</w:t>
      </w:r>
      <w:r w:rsidR="00802268" w:rsidRPr="009D1C69">
        <w:t xml:space="preserve">ut </w:t>
      </w:r>
      <w:r w:rsidR="00802268" w:rsidRPr="00CF5A67">
        <w:rPr>
          <w:u w:val="single"/>
        </w:rPr>
        <w:t>RP-210787</w:t>
      </w:r>
      <w:r w:rsidR="00496F7D" w:rsidRPr="00496F7D">
        <w:t xml:space="preserve"> (based on work of the 3GPP ITU-R AH in </w:t>
      </w:r>
      <w:r w:rsidR="00150F08">
        <w:t xml:space="preserve">LSin </w:t>
      </w:r>
      <w:r w:rsidR="00496F7D" w:rsidRPr="00150F08">
        <w:rPr>
          <w:u w:val="single"/>
        </w:rPr>
        <w:t>RP-210728</w:t>
      </w:r>
      <w:r w:rsidR="00496F7D" w:rsidRPr="00496F7D">
        <w:t>)</w:t>
      </w:r>
      <w:r w:rsidR="00802268" w:rsidRPr="009D1C69">
        <w:t>.</w:t>
      </w:r>
      <w:r w:rsidR="009D1C69" w:rsidRPr="009D1C69">
        <w:t xml:space="preserve"> After SA and PCG review the LS will be provided to ITU-R WP5D.</w:t>
      </w:r>
    </w:p>
    <w:p w14:paraId="3349D8A0" w14:textId="40D8AA1B" w:rsidR="00042BB8" w:rsidRDefault="00042BB8" w:rsidP="00FE7C9A">
      <w:pPr>
        <w:pStyle w:val="B2"/>
        <w:spacing w:after="0"/>
      </w:pPr>
      <w:r>
        <w:t>-</w:t>
      </w:r>
      <w:r>
        <w:tab/>
      </w:r>
      <w:r w:rsidRPr="00042BB8">
        <w:rPr>
          <w:b/>
          <w:bCs/>
        </w:rPr>
        <w:t>ITU-R M2150</w:t>
      </w:r>
      <w:r>
        <w:t xml:space="preserve">: LSin </w:t>
      </w:r>
      <w:r w:rsidRPr="002B1113">
        <w:rPr>
          <w:u w:val="single"/>
        </w:rPr>
        <w:t>RP-210035</w:t>
      </w:r>
      <w:r>
        <w:t xml:space="preserve"> </w:t>
      </w:r>
      <w:r w:rsidR="002B1113">
        <w:t xml:space="preserve">was noted </w:t>
      </w:r>
      <w:r>
        <w:t>informing that s</w:t>
      </w:r>
      <w:r w:rsidRPr="00042BB8">
        <w:t>tep 8 of the process for the first release of Recommendation ITU-R M.2150</w:t>
      </w:r>
      <w:r>
        <w:t xml:space="preserve"> for IMT-2020 was successfully completed.</w:t>
      </w:r>
    </w:p>
    <w:p w14:paraId="1F52240E" w14:textId="46E0A5EA" w:rsidR="00B07E10" w:rsidRPr="001E6DA2" w:rsidRDefault="001E6DA2" w:rsidP="00FE7C9A">
      <w:pPr>
        <w:pStyle w:val="B2"/>
        <w:spacing w:after="0"/>
      </w:pPr>
      <w:r w:rsidRPr="001E6DA2">
        <w:t>-</w:t>
      </w:r>
      <w:r w:rsidRPr="001E6DA2">
        <w:tab/>
      </w:r>
      <w:r w:rsidRPr="001E6DA2">
        <w:rPr>
          <w:b/>
          <w:bCs/>
        </w:rPr>
        <w:t>Timing of updates to IMT-2020 Recommendation ITU-R M.2150 and IMT-Advanced Recommendation ITU-R M.2012 after year 2021</w:t>
      </w:r>
      <w:r>
        <w:t xml:space="preserve">: In reply to LSin </w:t>
      </w:r>
      <w:r w:rsidRPr="007A72D8">
        <w:rPr>
          <w:u w:val="single"/>
        </w:rPr>
        <w:t>RP-210731</w:t>
      </w:r>
      <w:r>
        <w:t xml:space="preserve"> LSout </w:t>
      </w:r>
      <w:r w:rsidRPr="007A72D8">
        <w:rPr>
          <w:u w:val="single"/>
        </w:rPr>
        <w:t>RP-210783</w:t>
      </w:r>
      <w:r>
        <w:t xml:space="preserve"> was agreed (</w:t>
      </w:r>
      <w:r w:rsidRPr="001E6DA2">
        <w:t>be provided to SA and PCG for review</w:t>
      </w:r>
      <w:r>
        <w:t xml:space="preserve"> before it is </w:t>
      </w:r>
      <w:r w:rsidR="00803B62">
        <w:t xml:space="preserve">sent to ITU-R WP5D) confirming the schedule </w:t>
      </w:r>
      <w:r w:rsidR="00803B62" w:rsidRPr="00803B62">
        <w:tab/>
      </w:r>
      <w:r w:rsidR="00803B62">
        <w:t>(</w:t>
      </w:r>
      <w:r w:rsidR="00DF446F">
        <w:t xml:space="preserve">i.e. </w:t>
      </w:r>
      <w:r w:rsidR="00803B62" w:rsidRPr="00803B62">
        <w:t>3GPP should be able to complete Rel 17 by December 20</w:t>
      </w:r>
      <w:r w:rsidR="00803B62" w:rsidRPr="00DD7C33">
        <w:rPr>
          <w:u w:val="single"/>
        </w:rPr>
        <w:t>22</w:t>
      </w:r>
      <w:r w:rsidR="00803B62">
        <w:t>).</w:t>
      </w:r>
    </w:p>
    <w:p w14:paraId="42B3EED7" w14:textId="4A3CF7B0" w:rsidR="00CC56CA" w:rsidRDefault="00D76222" w:rsidP="00E973E3">
      <w:pPr>
        <w:pStyle w:val="B2"/>
        <w:spacing w:after="0"/>
      </w:pPr>
      <w:r w:rsidRPr="008952EC">
        <w:t>-</w:t>
      </w:r>
      <w:r w:rsidRPr="008952EC">
        <w:tab/>
      </w:r>
      <w:r w:rsidR="009D7881" w:rsidRPr="009D7881">
        <w:rPr>
          <w:b/>
          <w:bCs/>
        </w:rPr>
        <w:t>ITU-R M.2070 and ITU-R M.2071 on Unwanted Emissions of IMT-Advanced</w:t>
      </w:r>
      <w:r w:rsidR="009D7881">
        <w:t xml:space="preserve">: </w:t>
      </w:r>
      <w:r w:rsidR="00A83349" w:rsidRPr="00A83349">
        <w:t xml:space="preserve">RAN4 and RAN5 are tasked to prepare an answer to </w:t>
      </w:r>
      <w:r w:rsidR="00A83349">
        <w:t xml:space="preserve">LSin </w:t>
      </w:r>
      <w:r w:rsidR="00A83349" w:rsidRPr="00E973E3">
        <w:rPr>
          <w:u w:val="single"/>
        </w:rPr>
        <w:t>RP-210747</w:t>
      </w:r>
      <w:r w:rsidR="00A83349">
        <w:t xml:space="preserve"> </w:t>
      </w:r>
      <w:r w:rsidR="00A83349" w:rsidRPr="00A83349">
        <w:t xml:space="preserve">and </w:t>
      </w:r>
      <w:r w:rsidR="00A83349">
        <w:t xml:space="preserve">to </w:t>
      </w:r>
      <w:r w:rsidR="00A83349" w:rsidRPr="00A83349">
        <w:t>submit it to RAN#92e</w:t>
      </w:r>
      <w:r w:rsidR="00A83349">
        <w:t>.</w:t>
      </w:r>
    </w:p>
    <w:p w14:paraId="1FF7081C" w14:textId="4A0FBC33" w:rsidR="00945FCB" w:rsidRDefault="00945FCB" w:rsidP="00786BF8">
      <w:pPr>
        <w:pStyle w:val="B2"/>
        <w:spacing w:after="0"/>
      </w:pPr>
      <w:r>
        <w:t>-</w:t>
      </w:r>
      <w:r>
        <w:tab/>
      </w:r>
      <w:r w:rsidRPr="00945FCB">
        <w:rPr>
          <w:b/>
          <w:bCs/>
        </w:rPr>
        <w:t>Test methods for over-the-air TRP field measurements of unwanted emissions from IMT radio equipment utilizing active antennas</w:t>
      </w:r>
      <w:r>
        <w:t>:</w:t>
      </w:r>
      <w:r w:rsidR="00784359">
        <w:t xml:space="preserve"> LSin </w:t>
      </w:r>
      <w:r w:rsidR="00784359" w:rsidRPr="004D1023">
        <w:rPr>
          <w:u w:val="single"/>
        </w:rPr>
        <w:t>RP-210021</w:t>
      </w:r>
      <w:r w:rsidR="00606716">
        <w:t xml:space="preserve"> from </w:t>
      </w:r>
      <w:r w:rsidR="00606716" w:rsidRPr="00606716">
        <w:t>ITU-R WP1C</w:t>
      </w:r>
      <w:r w:rsidR="003D1B02">
        <w:t xml:space="preserve"> </w:t>
      </w:r>
      <w:r w:rsidR="003D1B02" w:rsidRPr="003D1B02">
        <w:t xml:space="preserve">asks 3GPP to define a reference signal to allow </w:t>
      </w:r>
      <w:r w:rsidR="00B269D8" w:rsidRPr="00B269D8">
        <w:t>to measure and verify unwanted emission levels defined in 3GPP specifications by means of field measurements of IMT radio equipment utilizing active antennas</w:t>
      </w:r>
      <w:r w:rsidR="00B269D8">
        <w:t>.</w:t>
      </w:r>
      <w:r w:rsidR="009D2801">
        <w:t xml:space="preserve"> </w:t>
      </w:r>
      <w:r w:rsidR="009D2801" w:rsidRPr="009D2801">
        <w:t xml:space="preserve">RAN4 </w:t>
      </w:r>
      <w:r w:rsidR="009D2801">
        <w:t>wa</w:t>
      </w:r>
      <w:r w:rsidR="009D2801" w:rsidRPr="009D2801">
        <w:t>s tasked to study the request from ITU-R WP1C and provide an answer to RAN#92e</w:t>
      </w:r>
      <w:r w:rsidR="009D2801">
        <w:t xml:space="preserve">. Reply LSout </w:t>
      </w:r>
      <w:r w:rsidR="009D2801" w:rsidRPr="00B7484A">
        <w:rPr>
          <w:u w:val="single"/>
        </w:rPr>
        <w:t>RP-210789</w:t>
      </w:r>
      <w:r w:rsidR="009D2801">
        <w:t xml:space="preserve"> is just an intermediate reply to </w:t>
      </w:r>
      <w:r w:rsidR="009D2801" w:rsidRPr="009D2801">
        <w:t>ITU-R WP1C</w:t>
      </w:r>
      <w:r w:rsidR="009D2801">
        <w:t>.</w:t>
      </w:r>
    </w:p>
    <w:p w14:paraId="58B3D574" w14:textId="0FE6E926" w:rsidR="00786BF8" w:rsidRDefault="00786BF8" w:rsidP="00A84B03">
      <w:pPr>
        <w:pStyle w:val="B2"/>
      </w:pPr>
      <w:r>
        <w:t>-</w:t>
      </w:r>
      <w:r>
        <w:tab/>
      </w:r>
      <w:r w:rsidRPr="00786BF8">
        <w:rPr>
          <w:b/>
          <w:bCs/>
        </w:rPr>
        <w:t>Integration of satellite solutions into 5G networks</w:t>
      </w:r>
      <w:r>
        <w:t xml:space="preserve">: </w:t>
      </w:r>
      <w:r w:rsidR="009F38B6">
        <w:t xml:space="preserve">In reply to LSin </w:t>
      </w:r>
      <w:r w:rsidR="009F38B6" w:rsidRPr="009F38B6">
        <w:t>RP-210219</w:t>
      </w:r>
      <w:r w:rsidR="009F38B6">
        <w:t xml:space="preserve"> </w:t>
      </w:r>
      <w:r w:rsidR="002903C7">
        <w:t xml:space="preserve">the </w:t>
      </w:r>
      <w:r>
        <w:t xml:space="preserve">LSout RP-210924 </w:t>
      </w:r>
      <w:r w:rsidR="002D06F6">
        <w:t xml:space="preserve">to </w:t>
      </w:r>
      <w:r w:rsidR="002D06F6" w:rsidRPr="002D06F6">
        <w:t>ITU-R WP4B</w:t>
      </w:r>
      <w:r w:rsidR="002D06F6">
        <w:t xml:space="preserve"> (cc: </w:t>
      </w:r>
      <w:r w:rsidR="002D06F6" w:rsidRPr="002D06F6">
        <w:t>ITU-R WP5D</w:t>
      </w:r>
      <w:r w:rsidR="002D06F6">
        <w:t xml:space="preserve">) </w:t>
      </w:r>
      <w:r>
        <w:t>was approved</w:t>
      </w:r>
      <w:r w:rsidR="002903C7">
        <w:t xml:space="preserve"> informing them about the REL-17 </w:t>
      </w:r>
      <w:r w:rsidR="002903C7" w:rsidRPr="002903C7">
        <w:t>NR_NTN_solutions</w:t>
      </w:r>
      <w:r w:rsidR="002903C7">
        <w:t xml:space="preserve"> WID.</w:t>
      </w:r>
    </w:p>
    <w:p w14:paraId="374472F4" w14:textId="6C30EF89" w:rsidR="00FE7C9A" w:rsidRPr="002213CD" w:rsidRDefault="00FE7C9A" w:rsidP="00FE7C9A">
      <w:pPr>
        <w:pStyle w:val="B1"/>
        <w:snapToGrid w:val="0"/>
      </w:pPr>
      <w:r w:rsidRPr="002213CD">
        <w:t>-</w:t>
      </w:r>
      <w:r w:rsidRPr="002213CD">
        <w:tab/>
      </w:r>
      <w:r w:rsidRPr="002213CD">
        <w:rPr>
          <w:b/>
        </w:rPr>
        <w:t>Liaison statements</w:t>
      </w:r>
      <w:r w:rsidRPr="002213CD">
        <w:t xml:space="preserve">/Letters to ITU: incoming: </w:t>
      </w:r>
      <w:r w:rsidR="002213CD">
        <w:t>3</w:t>
      </w:r>
      <w:r w:rsidR="00F07395" w:rsidRPr="002213CD">
        <w:t>6</w:t>
      </w:r>
      <w:r w:rsidRPr="002213CD">
        <w:t xml:space="preserve">, outgoing </w:t>
      </w:r>
      <w:r w:rsidR="002213CD">
        <w:t>7</w:t>
      </w:r>
      <w:r w:rsidRPr="002213CD">
        <w:t xml:space="preserve"> (see Annex C)</w:t>
      </w:r>
    </w:p>
    <w:p w14:paraId="70153945" w14:textId="77777777" w:rsidR="006308B8" w:rsidRPr="006308B8" w:rsidRDefault="00FE7C9A" w:rsidP="00526280">
      <w:pPr>
        <w:pStyle w:val="B1"/>
        <w:spacing w:after="120"/>
      </w:pPr>
      <w:r w:rsidRPr="006308B8">
        <w:t>-</w:t>
      </w:r>
      <w:r w:rsidRPr="006308B8">
        <w:tab/>
      </w:r>
      <w:r w:rsidRPr="006308B8">
        <w:rPr>
          <w:b/>
        </w:rPr>
        <w:t>WI summar</w:t>
      </w:r>
      <w:r w:rsidR="00451CF9" w:rsidRPr="006308B8">
        <w:rPr>
          <w:b/>
        </w:rPr>
        <w:t>y</w:t>
      </w:r>
      <w:r w:rsidRPr="006308B8">
        <w:t xml:space="preserve">: </w:t>
      </w:r>
      <w:r w:rsidR="006308B8" w:rsidRPr="006308B8">
        <w:t>No WI summaries a</w:t>
      </w:r>
      <w:r w:rsidRPr="006308B8">
        <w:t>t RAN #</w:t>
      </w:r>
      <w:r w:rsidR="00A375B3" w:rsidRPr="006308B8">
        <w:t>9</w:t>
      </w:r>
      <w:r w:rsidR="006308B8" w:rsidRPr="006308B8">
        <w:t>1</w:t>
      </w:r>
      <w:r w:rsidRPr="006308B8">
        <w:t>e</w:t>
      </w:r>
      <w:r w:rsidR="006308B8" w:rsidRPr="006308B8">
        <w:t>.</w:t>
      </w:r>
    </w:p>
    <w:p w14:paraId="44BDDC7E" w14:textId="637FE8CA" w:rsidR="00FE7C9A" w:rsidRPr="006308B8" w:rsidRDefault="00451CF9" w:rsidP="00451CF9">
      <w:pPr>
        <w:pStyle w:val="B1"/>
      </w:pPr>
      <w:r w:rsidRPr="006308B8">
        <w:tab/>
      </w:r>
      <w:r w:rsidR="00FE7C9A" w:rsidRPr="006308B8">
        <w:t>Note: The rapporteur has to provide a WI summary to the RAN meeting at which a Core part WI is declared to be 100% complete; this WI summary has to be reviewed by the leading WG of the WI before</w:t>
      </w:r>
      <w:r w:rsidR="009D2C87" w:rsidRPr="006308B8">
        <w:t xml:space="preserve"> submission to RAN</w:t>
      </w:r>
      <w:r w:rsidR="00FE7C9A" w:rsidRPr="006308B8">
        <w:t xml:space="preserve"> to check the technical correctness. Spectrum related Core part WI</w:t>
      </w:r>
      <w:r w:rsidR="009D2C87" w:rsidRPr="006308B8">
        <w:t>s</w:t>
      </w:r>
      <w:r w:rsidR="00FE7C9A" w:rsidRPr="006308B8">
        <w:t xml:space="preserve"> are excluded from this activity.</w:t>
      </w:r>
    </w:p>
    <w:p w14:paraId="51385CDA" w14:textId="4BC1189E" w:rsidR="00701611" w:rsidRPr="00B04913" w:rsidRDefault="00FE7C9A" w:rsidP="00701611">
      <w:pPr>
        <w:pStyle w:val="B1"/>
        <w:snapToGrid w:val="0"/>
        <w:spacing w:after="120"/>
      </w:pPr>
      <w:r w:rsidRPr="00B04913">
        <w:t>-</w:t>
      </w:r>
      <w:r w:rsidRPr="00B04913">
        <w:tab/>
      </w:r>
      <w:r w:rsidR="00B75B7D">
        <w:t>15</w:t>
      </w:r>
      <w:r w:rsidRPr="00B04913">
        <w:t xml:space="preserve"> </w:t>
      </w:r>
      <w:r w:rsidRPr="00B04913">
        <w:rPr>
          <w:u w:val="single"/>
        </w:rPr>
        <w:t>closed work items</w:t>
      </w:r>
      <w:r w:rsidRPr="00B04913">
        <w:t xml:space="preserve"> (WI) (</w:t>
      </w:r>
      <w:r w:rsidR="00576531">
        <w:t>2</w:t>
      </w:r>
      <w:r w:rsidRPr="00B04913">
        <w:t xml:space="preserve"> Core, </w:t>
      </w:r>
      <w:r w:rsidR="00576531">
        <w:t>12</w:t>
      </w:r>
      <w:r w:rsidRPr="00B04913">
        <w:t xml:space="preserve"> Perf., </w:t>
      </w:r>
      <w:r w:rsidR="00AE2BEF" w:rsidRPr="00B04913">
        <w:t>1</w:t>
      </w:r>
      <w:r w:rsidRPr="00B04913">
        <w:t xml:space="preserve"> Testing):</w:t>
      </w:r>
    </w:p>
    <w:p w14:paraId="58D14468" w14:textId="13560DE1" w:rsidR="00935E5F" w:rsidRPr="00900EF8" w:rsidRDefault="00935E5F" w:rsidP="00935E5F">
      <w:pPr>
        <w:pStyle w:val="B2"/>
        <w:spacing w:after="0"/>
      </w:pPr>
      <w:r w:rsidRPr="00900EF8">
        <w:t>-</w:t>
      </w:r>
      <w:r w:rsidRPr="00900EF8">
        <w:tab/>
        <w:t>7 RAN4 led REL-16 Perf. part WIs for</w:t>
      </w:r>
    </w:p>
    <w:p w14:paraId="00D4B162" w14:textId="02BF7CBD" w:rsidR="00E1277E" w:rsidRDefault="00E1277E" w:rsidP="00E1277E">
      <w:pPr>
        <w:pStyle w:val="B3"/>
        <w:spacing w:after="0"/>
      </w:pPr>
      <w:r>
        <w:lastRenderedPageBreak/>
        <w:t>-</w:t>
      </w:r>
      <w:r>
        <w:tab/>
        <w:t>Physical Layer Enhancements for NR Ultra-Reliable and Low Latency Communication</w:t>
      </w:r>
      <w:r>
        <w:br/>
        <w:t>(URLLC) (830274, NR_L1enh_URLLC-Perf) *1</w:t>
      </w:r>
    </w:p>
    <w:p w14:paraId="3FC8934E" w14:textId="779C43B8" w:rsidR="00E1277E" w:rsidRDefault="00E1277E" w:rsidP="00E1277E">
      <w:pPr>
        <w:pStyle w:val="B3"/>
        <w:spacing w:after="0"/>
        <w:rPr>
          <w:highlight w:val="yellow"/>
        </w:rPr>
      </w:pPr>
      <w:r>
        <w:t>-</w:t>
      </w:r>
      <w:r>
        <w:tab/>
        <w:t>Even further mobility enhancement in E-UTRAN (800289, LTE_feMob-Perf) *1</w:t>
      </w:r>
    </w:p>
    <w:p w14:paraId="1238778F" w14:textId="567765FE" w:rsidR="007E45CB" w:rsidRDefault="007E45CB" w:rsidP="007E45CB">
      <w:pPr>
        <w:pStyle w:val="B3"/>
        <w:spacing w:after="0"/>
      </w:pPr>
      <w:r>
        <w:t>-</w:t>
      </w:r>
      <w:r>
        <w:tab/>
        <w:t>UE Power Saving in NR (830275, NR_UE_pow_sav-Perf) *2</w:t>
      </w:r>
    </w:p>
    <w:p w14:paraId="0F6FCFE9" w14:textId="2A93F07E" w:rsidR="007E45CB" w:rsidRDefault="007E45CB" w:rsidP="007E45CB">
      <w:pPr>
        <w:pStyle w:val="B3"/>
        <w:spacing w:after="0"/>
      </w:pPr>
      <w:r>
        <w:t>-</w:t>
      </w:r>
      <w:r>
        <w:tab/>
        <w:t>Add support of NR DL 256QAM for frequency range 2 (FR2) (830288, NR_DL256QAM_FR2-Perf) *2</w:t>
      </w:r>
    </w:p>
    <w:p w14:paraId="1F33E2BF" w14:textId="290A9750" w:rsidR="00D97ED0" w:rsidRDefault="00D97ED0" w:rsidP="00D97ED0">
      <w:pPr>
        <w:pStyle w:val="B3"/>
        <w:spacing w:after="0"/>
      </w:pPr>
      <w:r>
        <w:t>-</w:t>
      </w:r>
      <w:r>
        <w:tab/>
        <w:t>Enhancements on MIMO for NR (800285, NR_eMIMO-Perf)</w:t>
      </w:r>
      <w:r w:rsidR="00E1277E">
        <w:t xml:space="preserve"> </w:t>
      </w:r>
      <w:r w:rsidR="007E45CB">
        <w:t>*3</w:t>
      </w:r>
    </w:p>
    <w:p w14:paraId="248E7914" w14:textId="0EAED58B" w:rsidR="00D97ED0" w:rsidRDefault="00D97ED0" w:rsidP="00D97ED0">
      <w:pPr>
        <w:pStyle w:val="B3"/>
        <w:spacing w:after="0"/>
      </w:pPr>
      <w:r>
        <w:t>-</w:t>
      </w:r>
      <w:r>
        <w:tab/>
        <w:t>NR RRM enhancement (840295, NR_RRM_enh-Perf)</w:t>
      </w:r>
      <w:r w:rsidR="00E1277E">
        <w:t xml:space="preserve"> </w:t>
      </w:r>
      <w:r w:rsidR="007E45CB">
        <w:t>*3</w:t>
      </w:r>
    </w:p>
    <w:p w14:paraId="40F13B58" w14:textId="367081E5" w:rsidR="00D97ED0" w:rsidRDefault="00D97ED0" w:rsidP="00D97ED0">
      <w:pPr>
        <w:pStyle w:val="B3"/>
        <w:spacing w:after="0"/>
      </w:pPr>
      <w:r>
        <w:t>-</w:t>
      </w:r>
      <w:r>
        <w:tab/>
        <w:t>NR performance requirement enhancement (840294, NR_perf_enh-Perf)</w:t>
      </w:r>
      <w:r w:rsidR="00E1277E">
        <w:t xml:space="preserve"> </w:t>
      </w:r>
      <w:r w:rsidR="007E45CB">
        <w:t>*4</w:t>
      </w:r>
    </w:p>
    <w:p w14:paraId="2AD5CA1C" w14:textId="7AB9C782" w:rsidR="00E1277E" w:rsidRPr="0014356E" w:rsidRDefault="00E1277E" w:rsidP="00E1277E">
      <w:pPr>
        <w:pStyle w:val="B3"/>
        <w:spacing w:after="0"/>
      </w:pPr>
      <w:r w:rsidRPr="0014356E">
        <w:t xml:space="preserve">*1: related Core part WI was completed in </w:t>
      </w:r>
      <w:r>
        <w:t xml:space="preserve">March </w:t>
      </w:r>
      <w:r w:rsidRPr="0014356E">
        <w:t>20</w:t>
      </w:r>
      <w:r w:rsidR="008502C3">
        <w:t xml:space="preserve">. </w:t>
      </w:r>
      <w:r w:rsidR="008502C3" w:rsidRPr="008502C3">
        <w:t>Perf. part has to complete 3-6 months after Core part.</w:t>
      </w:r>
    </w:p>
    <w:p w14:paraId="09835657" w14:textId="47E037D3" w:rsidR="0014356E" w:rsidRPr="0014356E" w:rsidRDefault="0014356E" w:rsidP="0014356E">
      <w:pPr>
        <w:pStyle w:val="B3"/>
        <w:spacing w:after="0"/>
      </w:pPr>
      <w:r w:rsidRPr="0014356E">
        <w:t>*</w:t>
      </w:r>
      <w:r w:rsidR="00E1277E">
        <w:t>2</w:t>
      </w:r>
      <w:r w:rsidRPr="0014356E">
        <w:t>: related Core part WI was completed in June 20</w:t>
      </w:r>
      <w:r w:rsidR="008502C3">
        <w:t xml:space="preserve">. </w:t>
      </w:r>
      <w:r w:rsidR="008502C3" w:rsidRPr="008502C3">
        <w:t>Perf. part has to complete 3-6 months after Core part.</w:t>
      </w:r>
    </w:p>
    <w:p w14:paraId="0E940127" w14:textId="28CC078B" w:rsidR="0014356E" w:rsidRPr="0014356E" w:rsidRDefault="0014356E" w:rsidP="0014356E">
      <w:pPr>
        <w:pStyle w:val="B3"/>
        <w:spacing w:after="0"/>
      </w:pPr>
      <w:r w:rsidRPr="0014356E">
        <w:t>*</w:t>
      </w:r>
      <w:r w:rsidR="00E1277E">
        <w:t>3</w:t>
      </w:r>
      <w:r w:rsidRPr="0014356E">
        <w:t>: related Core part WI was completed in Sep.20</w:t>
      </w:r>
    </w:p>
    <w:p w14:paraId="2F9810EA" w14:textId="558CAC2F" w:rsidR="00900EF8" w:rsidRPr="0014356E" w:rsidRDefault="0014356E" w:rsidP="0014356E">
      <w:pPr>
        <w:pStyle w:val="B3"/>
        <w:spacing w:after="0"/>
      </w:pPr>
      <w:r w:rsidRPr="0014356E">
        <w:t>*</w:t>
      </w:r>
      <w:r w:rsidR="00E1277E">
        <w:t>4</w:t>
      </w:r>
      <w:r w:rsidRPr="0014356E">
        <w:t>: WI had no related Core part WI</w:t>
      </w:r>
    </w:p>
    <w:p w14:paraId="143A4BDA" w14:textId="77777777" w:rsidR="00900EF8" w:rsidRDefault="00900EF8" w:rsidP="00935E5F">
      <w:pPr>
        <w:pStyle w:val="B3"/>
        <w:spacing w:after="0"/>
        <w:rPr>
          <w:highlight w:val="yellow"/>
        </w:rPr>
      </w:pPr>
    </w:p>
    <w:p w14:paraId="24A978A3" w14:textId="696F3A86" w:rsidR="00EF647D" w:rsidRPr="00130C88" w:rsidRDefault="00EF647D" w:rsidP="00EF647D">
      <w:pPr>
        <w:pStyle w:val="B2"/>
        <w:spacing w:after="0"/>
      </w:pPr>
      <w:r w:rsidRPr="00130C88">
        <w:t>-</w:t>
      </w:r>
      <w:r w:rsidRPr="00130C88">
        <w:tab/>
      </w:r>
      <w:r w:rsidR="00130C88" w:rsidRPr="00130C88">
        <w:t>2</w:t>
      </w:r>
      <w:r w:rsidRPr="00130C88">
        <w:t xml:space="preserve"> RAN4 REL-1</w:t>
      </w:r>
      <w:r w:rsidR="007004AE" w:rsidRPr="00130C88">
        <w:t>7</w:t>
      </w:r>
      <w:r w:rsidRPr="00130C88">
        <w:t xml:space="preserve"> feature</w:t>
      </w:r>
      <w:r w:rsidR="007004AE" w:rsidRPr="00130C88">
        <w:t>s</w:t>
      </w:r>
      <w:r w:rsidRPr="00130C88">
        <w:t xml:space="preserve"> with Core and Perf. part WI ( x=1: Core; x=2: Perf) for</w:t>
      </w:r>
    </w:p>
    <w:p w14:paraId="02A70001" w14:textId="47CB7768" w:rsidR="006F4B91" w:rsidRPr="006F4B91" w:rsidRDefault="006F4B91" w:rsidP="006D6474">
      <w:pPr>
        <w:pStyle w:val="B3"/>
        <w:spacing w:after="0"/>
      </w:pPr>
      <w:r w:rsidRPr="006F4B91">
        <w:t>-</w:t>
      </w:r>
      <w:r w:rsidRPr="006F4B91">
        <w:tab/>
        <w:t>Introduction of FR2 FWA (Fixed Wireless Access) UE with maximum TRP (Total Radiated Power) of 23dBm for band n257 and n258 (870x64, NR_FR2_FWA_Bn257_Bn258-Core/Perf)</w:t>
      </w:r>
    </w:p>
    <w:p w14:paraId="63B0BCD3" w14:textId="7516B4D3" w:rsidR="006F4B91" w:rsidRPr="006F4B91" w:rsidRDefault="006F4B91" w:rsidP="006D6474">
      <w:pPr>
        <w:pStyle w:val="B3"/>
        <w:spacing w:after="0"/>
      </w:pPr>
      <w:r w:rsidRPr="006F4B91">
        <w:t>-</w:t>
      </w:r>
      <w:r w:rsidRPr="006F4B91">
        <w:tab/>
        <w:t>Introduction of 1.6 GHz NR supplemental uplink (SUL) band with same uplink frequency range of Band 24 (880</w:t>
      </w:r>
      <w:r w:rsidR="00130C88">
        <w:t>x</w:t>
      </w:r>
      <w:r w:rsidRPr="006F4B91">
        <w:t>83</w:t>
      </w:r>
      <w:r w:rsidR="00130C88">
        <w:t xml:space="preserve">, </w:t>
      </w:r>
      <w:r w:rsidRPr="006F4B91">
        <w:t>NR_SUL_UL_n24-Core/Perf)</w:t>
      </w:r>
    </w:p>
    <w:p w14:paraId="348F1CEA" w14:textId="77777777" w:rsidR="006F4B91" w:rsidRDefault="006F4B91" w:rsidP="006D6474">
      <w:pPr>
        <w:pStyle w:val="B3"/>
        <w:spacing w:after="0"/>
        <w:rPr>
          <w:highlight w:val="yellow"/>
        </w:rPr>
      </w:pPr>
    </w:p>
    <w:p w14:paraId="660A9E05" w14:textId="618CC53E" w:rsidR="008F08DF" w:rsidRPr="008F08DF" w:rsidRDefault="008F08DF" w:rsidP="008F08DF">
      <w:pPr>
        <w:pStyle w:val="B2"/>
        <w:spacing w:after="0"/>
      </w:pPr>
      <w:r w:rsidRPr="008F08DF">
        <w:t>-</w:t>
      </w:r>
      <w:r w:rsidRPr="008F08DF">
        <w:tab/>
      </w:r>
      <w:r w:rsidR="00A72885">
        <w:t>3</w:t>
      </w:r>
      <w:r w:rsidRPr="008F08DF">
        <w:t xml:space="preserve"> RAN4 led REL-17 Perf. part WI</w:t>
      </w:r>
      <w:r w:rsidR="00A72885">
        <w:t>s</w:t>
      </w:r>
      <w:r w:rsidRPr="008F08DF">
        <w:t xml:space="preserve"> for:</w:t>
      </w:r>
    </w:p>
    <w:p w14:paraId="7C59E229" w14:textId="0A3499EE" w:rsidR="008F08DF" w:rsidRDefault="008F08DF" w:rsidP="008F08DF">
      <w:pPr>
        <w:pStyle w:val="B3"/>
        <w:spacing w:after="0"/>
      </w:pPr>
      <w:r w:rsidRPr="006F4B91">
        <w:t>-</w:t>
      </w:r>
      <w:r w:rsidRPr="006F4B91">
        <w:tab/>
      </w:r>
      <w:r w:rsidR="001E6703" w:rsidRPr="001E6703">
        <w:tab/>
        <w:t>Introduction of NR band 24</w:t>
      </w:r>
      <w:r w:rsidR="001E6703">
        <w:t xml:space="preserve"> (</w:t>
      </w:r>
      <w:r w:rsidR="001E6703" w:rsidRPr="001E6703">
        <w:t>880284</w:t>
      </w:r>
      <w:r w:rsidR="001E6703">
        <w:t xml:space="preserve">, </w:t>
      </w:r>
      <w:r w:rsidR="001E6703" w:rsidRPr="001E6703">
        <w:t>NR_band_n24-Perf</w:t>
      </w:r>
      <w:r w:rsidR="001E6703">
        <w:t>)</w:t>
      </w:r>
    </w:p>
    <w:p w14:paraId="2C1BF1B9" w14:textId="2AD6BC76" w:rsidR="00775F8F" w:rsidRDefault="00775F8F" w:rsidP="008F08DF">
      <w:pPr>
        <w:pStyle w:val="B3"/>
        <w:spacing w:after="0"/>
      </w:pPr>
      <w:r>
        <w:t>-</w:t>
      </w:r>
      <w:r>
        <w:tab/>
      </w:r>
      <w:r w:rsidRPr="00775F8F">
        <w:t>SAR schemes for UE power class 2 (PC2) for NR inter-band Carrier Aggregation and supplemental uplink (SUL) configurations with 2 bands UL</w:t>
      </w:r>
      <w:r>
        <w:t xml:space="preserve"> (</w:t>
      </w:r>
      <w:r w:rsidRPr="00775F8F">
        <w:t>880297</w:t>
      </w:r>
      <w:r>
        <w:t xml:space="preserve">, </w:t>
      </w:r>
      <w:r w:rsidRPr="00775F8F">
        <w:t>NR_SAR_PC2_interB_SUL_2BUL-Perf</w:t>
      </w:r>
      <w:r>
        <w:t>)</w:t>
      </w:r>
    </w:p>
    <w:p w14:paraId="0B08D29D" w14:textId="4D071861" w:rsidR="00B62AB5" w:rsidRPr="006F4B91" w:rsidRDefault="00B62AB5" w:rsidP="008F08DF">
      <w:pPr>
        <w:pStyle w:val="B3"/>
        <w:spacing w:after="0"/>
      </w:pPr>
      <w:r>
        <w:t>-</w:t>
      </w:r>
      <w:r>
        <w:tab/>
      </w:r>
      <w:r w:rsidRPr="00B62AB5">
        <w:t>Modification of LTE Band 24 specifications to comply with updated regulatory emission limits</w:t>
      </w:r>
      <w:r>
        <w:t xml:space="preserve"> (</w:t>
      </w:r>
      <w:r w:rsidRPr="00B62AB5">
        <w:t>880281</w:t>
      </w:r>
      <w:r>
        <w:t xml:space="preserve">, </w:t>
      </w:r>
      <w:r w:rsidRPr="00B62AB5">
        <w:t>LTE_B24_mod-Perf</w:t>
      </w:r>
      <w:r>
        <w:t>)</w:t>
      </w:r>
    </w:p>
    <w:p w14:paraId="4DA5A07C" w14:textId="77777777" w:rsidR="008F08DF" w:rsidRDefault="008F08DF" w:rsidP="000C375D">
      <w:pPr>
        <w:pStyle w:val="B2"/>
        <w:spacing w:after="0"/>
        <w:rPr>
          <w:highlight w:val="yellow"/>
        </w:rPr>
      </w:pPr>
    </w:p>
    <w:p w14:paraId="2BE27300" w14:textId="27D63E5B" w:rsidR="00FE7C9A" w:rsidRPr="001C1DBF" w:rsidRDefault="00FE7C9A" w:rsidP="00FE7C9A">
      <w:pPr>
        <w:pStyle w:val="B1"/>
        <w:snapToGrid w:val="0"/>
        <w:spacing w:after="0"/>
        <w:ind w:left="851"/>
      </w:pPr>
      <w:r w:rsidRPr="001C1DBF">
        <w:t>-</w:t>
      </w:r>
      <w:r w:rsidRPr="001C1DBF">
        <w:tab/>
      </w:r>
      <w:r w:rsidR="000E45EE" w:rsidRPr="001C1DBF">
        <w:t>1</w:t>
      </w:r>
      <w:r w:rsidRPr="001C1DBF">
        <w:t xml:space="preserve"> RAN5 led WI: UE Conformance Test Aspects for:</w:t>
      </w:r>
    </w:p>
    <w:p w14:paraId="147882A8" w14:textId="202932C1" w:rsidR="000E45EE" w:rsidRPr="005B4661" w:rsidRDefault="001C1DBF" w:rsidP="00E60127">
      <w:pPr>
        <w:pStyle w:val="B3"/>
        <w:rPr>
          <w:highlight w:val="yellow"/>
        </w:rPr>
      </w:pPr>
      <w:r>
        <w:t>-</w:t>
      </w:r>
      <w:r>
        <w:tab/>
      </w:r>
      <w:r w:rsidRPr="001C1DBF">
        <w:t>REL-15</w:t>
      </w:r>
      <w:r>
        <w:t xml:space="preserve">, </w:t>
      </w:r>
      <w:r w:rsidRPr="001C1DBF">
        <w:t>Shortened TTI and processing time for LTE</w:t>
      </w:r>
      <w:r>
        <w:t xml:space="preserve"> (</w:t>
      </w:r>
      <w:r w:rsidRPr="001C1DBF">
        <w:t>820064</w:t>
      </w:r>
      <w:r>
        <w:t xml:space="preserve">, </w:t>
      </w:r>
      <w:r w:rsidRPr="001C1DBF">
        <w:t>LTE_sTTIandPT-UEConTest</w:t>
      </w:r>
      <w:r>
        <w:t>)</w:t>
      </w:r>
    </w:p>
    <w:p w14:paraId="180CF422" w14:textId="338737B3" w:rsidR="00FE7C9A" w:rsidRPr="00A85C38" w:rsidRDefault="00FE7C9A" w:rsidP="00FE7C9A">
      <w:pPr>
        <w:pStyle w:val="B1"/>
        <w:snapToGrid w:val="0"/>
        <w:spacing w:after="120"/>
      </w:pPr>
      <w:r w:rsidRPr="00A85C38">
        <w:t>-</w:t>
      </w:r>
      <w:r w:rsidRPr="00A85C38">
        <w:tab/>
      </w:r>
      <w:r w:rsidR="00A85C38" w:rsidRPr="00A85C38">
        <w:t>6</w:t>
      </w:r>
      <w:r w:rsidRPr="00A85C38">
        <w:t xml:space="preserve"> </w:t>
      </w:r>
      <w:r w:rsidRPr="00A85C38">
        <w:rPr>
          <w:u w:val="single"/>
        </w:rPr>
        <w:t>closed REL-1</w:t>
      </w:r>
      <w:r w:rsidR="00F71792" w:rsidRPr="00A85C38">
        <w:rPr>
          <w:u w:val="single"/>
        </w:rPr>
        <w:t>7</w:t>
      </w:r>
      <w:r w:rsidRPr="00A85C38">
        <w:rPr>
          <w:u w:val="single"/>
        </w:rPr>
        <w:t xml:space="preserve"> study items</w:t>
      </w:r>
      <w:r w:rsidRPr="00A85C38">
        <w:t xml:space="preserve"> (SI)</w:t>
      </w:r>
      <w:r w:rsidR="00F71792" w:rsidRPr="00A85C38">
        <w:t>:</w:t>
      </w:r>
    </w:p>
    <w:p w14:paraId="45A7F23F" w14:textId="4E8AA51B" w:rsidR="009F0AA0" w:rsidRDefault="009F0AA0" w:rsidP="009F0AA0">
      <w:pPr>
        <w:pStyle w:val="B2"/>
        <w:spacing w:after="0"/>
      </w:pPr>
      <w:r>
        <w:t>-</w:t>
      </w:r>
      <w:r>
        <w:tab/>
        <w:t>RAN1, Study on NR positioning enhancements (860034, FS_NR_pos_enh)</w:t>
      </w:r>
    </w:p>
    <w:p w14:paraId="570522AB" w14:textId="073A380E" w:rsidR="009F0AA0" w:rsidRDefault="009F0AA0" w:rsidP="009F0AA0">
      <w:pPr>
        <w:pStyle w:val="B2"/>
        <w:spacing w:after="0"/>
      </w:pPr>
      <w:r>
        <w:t>-</w:t>
      </w:r>
      <w:r>
        <w:tab/>
        <w:t>RAN1, Study on support of reduced capability NR devices (860035, FS_NR_redcap)</w:t>
      </w:r>
    </w:p>
    <w:p w14:paraId="67056778" w14:textId="490DBB43" w:rsidR="009F0AA0" w:rsidRDefault="009F0AA0" w:rsidP="009F0AA0">
      <w:pPr>
        <w:pStyle w:val="B2"/>
        <w:spacing w:after="0"/>
        <w:rPr>
          <w:highlight w:val="yellow"/>
        </w:rPr>
      </w:pPr>
      <w:r>
        <w:t>-</w:t>
      </w:r>
      <w:r>
        <w:tab/>
        <w:t>RAN1, Study on supporting NR from 52.6 GHz to 71 GHz (860037, FS_NR_52_to_71GHz)</w:t>
      </w:r>
    </w:p>
    <w:p w14:paraId="7B0FD468" w14:textId="320D1102" w:rsidR="009F0AA0" w:rsidRDefault="009F0AA0" w:rsidP="009F0AA0">
      <w:pPr>
        <w:pStyle w:val="B2"/>
        <w:spacing w:after="0"/>
      </w:pPr>
      <w:r>
        <w:t>-</w:t>
      </w:r>
      <w:r>
        <w:tab/>
        <w:t>RAN2, Study on NR Sidelink relay (860038, FS_NR_SL_relay)</w:t>
      </w:r>
    </w:p>
    <w:p w14:paraId="29549544" w14:textId="33CED7D3" w:rsidR="009F0AA0" w:rsidRDefault="009F0AA0" w:rsidP="009F0AA0">
      <w:pPr>
        <w:pStyle w:val="B2"/>
        <w:spacing w:after="0"/>
      </w:pPr>
      <w:r>
        <w:t>-</w:t>
      </w:r>
      <w:r>
        <w:tab/>
        <w:t>RAN3, Study on NR QoE (Quality of Experience) management and optimizations for diverse services (860061, FS_NR_QoE)</w:t>
      </w:r>
    </w:p>
    <w:p w14:paraId="2CEF125E" w14:textId="3886057D" w:rsidR="009F0AA0" w:rsidRDefault="009F0AA0" w:rsidP="009F0AA0">
      <w:pPr>
        <w:pStyle w:val="B2"/>
      </w:pPr>
      <w:r>
        <w:t>-</w:t>
      </w:r>
      <w:r>
        <w:tab/>
        <w:t>RAN4, Study on IMT parameters for 6.425-7.025GHz, 7.025-7.125GHz and 10.0-10.5GHz</w:t>
      </w:r>
      <w:r w:rsidR="00A85C38">
        <w:t xml:space="preserve"> (</w:t>
      </w:r>
      <w:r>
        <w:t>870060</w:t>
      </w:r>
      <w:r w:rsidR="00A85C38">
        <w:t xml:space="preserve">, </w:t>
      </w:r>
      <w:r>
        <w:t>FS_NR_IMT_param</w:t>
      </w:r>
      <w:r w:rsidR="00A85C38">
        <w:t>)</w:t>
      </w:r>
    </w:p>
    <w:p w14:paraId="43FE846F" w14:textId="44603863" w:rsidR="00FE7C9A" w:rsidRPr="00CF0234" w:rsidRDefault="00FE7C9A" w:rsidP="00FE7C9A">
      <w:pPr>
        <w:pStyle w:val="B1"/>
        <w:snapToGrid w:val="0"/>
        <w:spacing w:after="120"/>
      </w:pPr>
      <w:r w:rsidRPr="00CF0234">
        <w:t>-</w:t>
      </w:r>
      <w:r w:rsidRPr="00CF0234">
        <w:tab/>
      </w:r>
      <w:r w:rsidR="00CF0234">
        <w:t>34</w:t>
      </w:r>
      <w:r w:rsidRPr="00CF0234">
        <w:t xml:space="preserve"> </w:t>
      </w:r>
      <w:r w:rsidRPr="00CF0234">
        <w:rPr>
          <w:u w:val="single"/>
        </w:rPr>
        <w:t>new approved work items</w:t>
      </w:r>
      <w:r w:rsidRPr="00CF0234">
        <w:t xml:space="preserve"> (WI) (</w:t>
      </w:r>
      <w:r w:rsidR="00650687" w:rsidRPr="00CF0234">
        <w:t>1</w:t>
      </w:r>
      <w:r w:rsidR="00CF0234" w:rsidRPr="00CF0234">
        <w:t>6</w:t>
      </w:r>
      <w:r w:rsidRPr="00CF0234">
        <w:t xml:space="preserve"> Core, </w:t>
      </w:r>
      <w:r w:rsidR="00CF0234" w:rsidRPr="00CF0234">
        <w:t>11</w:t>
      </w:r>
      <w:r w:rsidRPr="00CF0234">
        <w:t xml:space="preserve"> Perf., </w:t>
      </w:r>
      <w:r w:rsidR="00CF0234" w:rsidRPr="00CF0234">
        <w:t>7</w:t>
      </w:r>
      <w:r w:rsidRPr="00CF0234">
        <w:t xml:space="preserve"> Testing):</w:t>
      </w:r>
    </w:p>
    <w:p w14:paraId="07C5C840" w14:textId="0307C2CE" w:rsidR="006B72BA" w:rsidRPr="00C212F0" w:rsidRDefault="006B72BA" w:rsidP="00242289">
      <w:pPr>
        <w:pStyle w:val="B2"/>
        <w:spacing w:after="0"/>
      </w:pPr>
      <w:r w:rsidRPr="00C212F0">
        <w:t>-</w:t>
      </w:r>
      <w:r w:rsidRPr="00C212F0">
        <w:tab/>
        <w:t>3 RAN2 REL-17 Core part WIs for</w:t>
      </w:r>
    </w:p>
    <w:p w14:paraId="1466EB02" w14:textId="598436AD" w:rsidR="006B72BA" w:rsidRDefault="00EC552D" w:rsidP="00C212F0">
      <w:pPr>
        <w:pStyle w:val="B3"/>
        <w:spacing w:after="0"/>
      </w:pPr>
      <w:r>
        <w:t>-</w:t>
      </w:r>
      <w:r w:rsidR="006B72BA">
        <w:tab/>
        <w:t>NR Sidelink Relay</w:t>
      </w:r>
      <w:r>
        <w:t xml:space="preserve"> (</w:t>
      </w:r>
      <w:r w:rsidRPr="00EC552D">
        <w:t>911105</w:t>
      </w:r>
      <w:r>
        <w:t xml:space="preserve">, </w:t>
      </w:r>
      <w:r w:rsidRPr="00EC552D">
        <w:t>NR_SL_relay-Core</w:t>
      </w:r>
      <w:r>
        <w:t>)</w:t>
      </w:r>
      <w:r>
        <w:tab/>
      </w:r>
      <w:r>
        <w:tab/>
      </w:r>
      <w:r>
        <w:tab/>
      </w:r>
      <w:r>
        <w:tab/>
      </w:r>
      <w:r>
        <w:tab/>
      </w:r>
      <w:r>
        <w:tab/>
      </w:r>
      <w:r>
        <w:tab/>
      </w:r>
      <w:r>
        <w:tab/>
      </w:r>
      <w:r w:rsidR="006B72BA">
        <w:tab/>
      </w:r>
      <w:r>
        <w:tab/>
      </w:r>
      <w:r>
        <w:tab/>
      </w:r>
      <w:r>
        <w:tab/>
      </w:r>
      <w:r>
        <w:tab/>
      </w:r>
      <w:r w:rsidR="006B72BA">
        <w:t>RP-210904</w:t>
      </w:r>
    </w:p>
    <w:p w14:paraId="4B526858" w14:textId="638D4CF3" w:rsidR="006B72BA" w:rsidRDefault="00EC552D" w:rsidP="00C212F0">
      <w:pPr>
        <w:pStyle w:val="B3"/>
        <w:spacing w:after="0"/>
      </w:pPr>
      <w:r>
        <w:t>-</w:t>
      </w:r>
      <w:r>
        <w:tab/>
      </w:r>
      <w:r w:rsidR="006B72BA">
        <w:tab/>
        <w:t>NR Uplink Data Compression (UDC)</w:t>
      </w:r>
      <w:r>
        <w:t xml:space="preserve"> (911106, NR_UDC-Core)</w:t>
      </w:r>
      <w:r w:rsidR="006B72BA">
        <w:tab/>
      </w:r>
      <w:r>
        <w:tab/>
      </w:r>
      <w:r>
        <w:tab/>
      </w:r>
      <w:r>
        <w:tab/>
      </w:r>
      <w:r>
        <w:tab/>
      </w:r>
      <w:r>
        <w:tab/>
      </w:r>
      <w:r>
        <w:tab/>
      </w:r>
      <w:r w:rsidR="006B72BA">
        <w:tab/>
        <w:t>RP-210909</w:t>
      </w:r>
      <w:r w:rsidR="00C212F0">
        <w:t xml:space="preserve"> *</w:t>
      </w:r>
    </w:p>
    <w:p w14:paraId="20B982D3" w14:textId="5A0F9D8C" w:rsidR="006B72BA" w:rsidRDefault="00085752" w:rsidP="00C212F0">
      <w:pPr>
        <w:pStyle w:val="B3"/>
        <w:spacing w:after="0"/>
      </w:pPr>
      <w:r>
        <w:t>-</w:t>
      </w:r>
      <w:r>
        <w:tab/>
      </w:r>
      <w:r w:rsidR="006B72BA">
        <w:t>Enhancement of RAN slicing for NR</w:t>
      </w:r>
      <w:r>
        <w:t xml:space="preserve"> (</w:t>
      </w:r>
      <w:r w:rsidRPr="00085752">
        <w:t>911107</w:t>
      </w:r>
      <w:r>
        <w:t xml:space="preserve">, </w:t>
      </w:r>
      <w:r w:rsidRPr="00085752">
        <w:t>NR_slice-Core</w:t>
      </w:r>
      <w:r>
        <w:t>)</w:t>
      </w:r>
      <w:r w:rsidR="006B72BA">
        <w:tab/>
      </w:r>
      <w:r>
        <w:tab/>
      </w:r>
      <w:r>
        <w:tab/>
      </w:r>
      <w:r>
        <w:tab/>
      </w:r>
      <w:r>
        <w:tab/>
      </w:r>
      <w:r>
        <w:tab/>
      </w:r>
      <w:r>
        <w:tab/>
      </w:r>
      <w:r>
        <w:tab/>
      </w:r>
      <w:r w:rsidR="006B72BA">
        <w:tab/>
        <w:t>RP-210912</w:t>
      </w:r>
      <w:r w:rsidR="00C212F0">
        <w:t xml:space="preserve"> *</w:t>
      </w:r>
    </w:p>
    <w:p w14:paraId="241BFCDF" w14:textId="3D3DE803" w:rsidR="00C212F0" w:rsidRDefault="00C212F0" w:rsidP="00EC552D">
      <w:pPr>
        <w:pStyle w:val="B3"/>
        <w:rPr>
          <w:highlight w:val="yellow"/>
        </w:rPr>
      </w:pPr>
      <w:r>
        <w:t>*: This Core part WI has no Perf. part.</w:t>
      </w:r>
    </w:p>
    <w:p w14:paraId="5ACAB102" w14:textId="49740A88" w:rsidR="00697A6E" w:rsidRPr="00C22804" w:rsidRDefault="00242289" w:rsidP="00242289">
      <w:pPr>
        <w:pStyle w:val="B2"/>
        <w:spacing w:after="0"/>
      </w:pPr>
      <w:r w:rsidRPr="00C22804">
        <w:t>-</w:t>
      </w:r>
      <w:r w:rsidRPr="00C22804">
        <w:tab/>
      </w:r>
      <w:r w:rsidR="00F30ECF" w:rsidRPr="00C22804">
        <w:t>1</w:t>
      </w:r>
      <w:r w:rsidRPr="00C22804">
        <w:t xml:space="preserve"> RAN</w:t>
      </w:r>
      <w:r w:rsidR="00F30ECF" w:rsidRPr="00C22804">
        <w:t>3</w:t>
      </w:r>
      <w:r w:rsidRPr="00C22804">
        <w:t xml:space="preserve"> REL-17 Core part WI for</w:t>
      </w:r>
    </w:p>
    <w:p w14:paraId="4517FDD2" w14:textId="29523372" w:rsidR="00F30ECF" w:rsidRDefault="00F30ECF" w:rsidP="003924F5">
      <w:pPr>
        <w:pStyle w:val="B3"/>
        <w:spacing w:after="0"/>
        <w:rPr>
          <w:highlight w:val="yellow"/>
        </w:rPr>
      </w:pPr>
      <w:r>
        <w:t>-</w:t>
      </w:r>
      <w:r>
        <w:tab/>
      </w:r>
      <w:r w:rsidRPr="00F30ECF">
        <w:t>NR QoE management and optimizations for diverse services</w:t>
      </w:r>
      <w:r>
        <w:t xml:space="preserve"> (</w:t>
      </w:r>
      <w:r w:rsidRPr="00F30ECF">
        <w:t>911108</w:t>
      </w:r>
      <w:r>
        <w:t xml:space="preserve">, </w:t>
      </w:r>
      <w:r w:rsidRPr="00F30ECF">
        <w:t>NR_QoE-Core</w:t>
      </w:r>
      <w:r>
        <w:t>)</w:t>
      </w:r>
      <w:r w:rsidRPr="00F30ECF">
        <w:tab/>
      </w:r>
      <w:r w:rsidRPr="00F30ECF">
        <w:tab/>
        <w:t>RP-210913</w:t>
      </w:r>
      <w:r w:rsidR="000F1420">
        <w:t xml:space="preserve"> *</w:t>
      </w:r>
    </w:p>
    <w:p w14:paraId="46273BF9" w14:textId="2F809FCE" w:rsidR="00F30ECF" w:rsidRDefault="000F1420" w:rsidP="00274EF5">
      <w:pPr>
        <w:pStyle w:val="B3"/>
      </w:pPr>
      <w:r>
        <w:t>*: This Core part WI has no Perf. part.</w:t>
      </w:r>
    </w:p>
    <w:p w14:paraId="18393281" w14:textId="4760DFCD" w:rsidR="00FE7C9A" w:rsidRPr="00922E33" w:rsidRDefault="00FE7C9A" w:rsidP="00FE7C9A">
      <w:pPr>
        <w:pStyle w:val="B1"/>
        <w:snapToGrid w:val="0"/>
        <w:spacing w:after="0"/>
        <w:ind w:left="567" w:firstLine="0"/>
      </w:pPr>
      <w:r w:rsidRPr="00922E33">
        <w:t>-</w:t>
      </w:r>
      <w:r w:rsidRPr="00922E33">
        <w:tab/>
      </w:r>
      <w:r w:rsidR="00B54812" w:rsidRPr="00922E33">
        <w:t>10</w:t>
      </w:r>
      <w:r w:rsidRPr="00922E33">
        <w:t xml:space="preserve"> RAN4 REL-17 features with Core and Perf. part WIs for</w:t>
      </w:r>
      <w:r w:rsidR="00C20DF8" w:rsidRPr="00922E33">
        <w:t xml:space="preserve"> (</w:t>
      </w:r>
      <w:r w:rsidRPr="00922E33">
        <w:t>z=1: Core; z=2: Perf</w:t>
      </w:r>
      <w:r w:rsidR="00C20DF8" w:rsidRPr="00922E33">
        <w:t>)</w:t>
      </w:r>
    </w:p>
    <w:p w14:paraId="7F1C1AFB" w14:textId="5FA8DA41" w:rsidR="00CF5BF2" w:rsidRDefault="00CF5BF2" w:rsidP="00CF5BF2">
      <w:pPr>
        <w:pStyle w:val="B3"/>
        <w:spacing w:after="0"/>
      </w:pPr>
      <w:r>
        <w:t>-</w:t>
      </w:r>
      <w:r>
        <w:tab/>
        <w:t>Rel-17 Power Class 2 UE for NR inter-band Carrier Aggregation/Dual Connectivity with</w:t>
      </w:r>
      <w:r w:rsidR="00393717">
        <w:br/>
      </w:r>
      <w:r>
        <w:t>or without SUL configurations with x (6&gt;=x&gt;2) bands DL and y (y=1, 2) bands UL</w:t>
      </w:r>
      <w:r>
        <w:br/>
        <w:t>(911</w:t>
      </w:r>
      <w:r w:rsidR="00393717">
        <w:t>X</w:t>
      </w:r>
      <w:r>
        <w:t>09, NR_UE_PC2_R17_CADC_SUL_xBDL_yBUL-Core</w:t>
      </w:r>
      <w:r w:rsidR="00393717">
        <w:t>/Perf</w:t>
      </w:r>
      <w:r>
        <w:t>)</w:t>
      </w:r>
      <w:r>
        <w:tab/>
      </w:r>
      <w:r w:rsidR="00393717">
        <w:tab/>
      </w:r>
      <w:r w:rsidR="00393717">
        <w:tab/>
      </w:r>
      <w:r w:rsidR="00393717">
        <w:tab/>
      </w:r>
      <w:r w:rsidR="00393717">
        <w:tab/>
      </w:r>
      <w:r w:rsidR="00393717">
        <w:tab/>
      </w:r>
      <w:r>
        <w:tab/>
        <w:t>RP-210543</w:t>
      </w:r>
    </w:p>
    <w:p w14:paraId="74441AB2" w14:textId="4206FEC8" w:rsidR="00CF5BF2" w:rsidRDefault="00CF5BF2" w:rsidP="00CF5BF2">
      <w:pPr>
        <w:pStyle w:val="B3"/>
        <w:spacing w:after="0"/>
      </w:pPr>
      <w:r>
        <w:t>-</w:t>
      </w:r>
      <w:r>
        <w:tab/>
        <w:t>Introduction of UE TRP (Total Radiated Power) and TRS (Total Radiated Sensitivity)</w:t>
      </w:r>
      <w:r w:rsidR="00393717">
        <w:br/>
      </w:r>
      <w:r>
        <w:t>requirements and test methodologies for FR1 (NR SA and EN-DC)</w:t>
      </w:r>
      <w:r>
        <w:tab/>
      </w:r>
      <w:r>
        <w:br/>
        <w:t>(911</w:t>
      </w:r>
      <w:r w:rsidR="00393717">
        <w:t>X</w:t>
      </w:r>
      <w:r>
        <w:t>10, NR_FR1_TRP_TRS-Core</w:t>
      </w:r>
      <w:r w:rsidR="00393717">
        <w:t>/-Perf</w:t>
      </w:r>
      <w:r>
        <w:t>)</w:t>
      </w:r>
      <w:r>
        <w:tab/>
      </w:r>
      <w:r>
        <w:tab/>
      </w:r>
      <w:r w:rsidR="00393717">
        <w:tab/>
      </w:r>
      <w:r w:rsidR="00393717">
        <w:tab/>
      </w:r>
      <w:r w:rsidR="00393717">
        <w:tab/>
      </w:r>
      <w:r w:rsidR="00393717">
        <w:tab/>
      </w:r>
      <w:r w:rsidR="00393717">
        <w:tab/>
      </w:r>
      <w:r w:rsidR="00393717">
        <w:tab/>
      </w:r>
      <w:r w:rsidR="00393717">
        <w:tab/>
      </w:r>
      <w:r w:rsidR="00393717">
        <w:tab/>
      </w:r>
      <w:r>
        <w:tab/>
      </w:r>
      <w:r>
        <w:tab/>
      </w:r>
      <w:r w:rsidR="003E0A1D">
        <w:tab/>
      </w:r>
      <w:r w:rsidR="003E0A1D">
        <w:tab/>
      </w:r>
      <w:r>
        <w:t>RP-210807</w:t>
      </w:r>
    </w:p>
    <w:p w14:paraId="73C12741" w14:textId="630DDAE8" w:rsidR="00CF5BF2" w:rsidRDefault="00CF5BF2" w:rsidP="00CF5BF2">
      <w:pPr>
        <w:pStyle w:val="B3"/>
        <w:spacing w:after="0"/>
      </w:pPr>
      <w:r>
        <w:t>-</w:t>
      </w:r>
      <w:r>
        <w:tab/>
        <w:t>Rel-17 Power Class 2 for EN-DC with x LTE bands + y NR band(s) in DL and with</w:t>
      </w:r>
      <w:r w:rsidR="00DA1431">
        <w:br/>
      </w:r>
      <w:r>
        <w:t>1 LTE band +1 TDD NR band in UL (either x= 2, 3, y=1 or x=1, 2, y=2)</w:t>
      </w:r>
      <w:r w:rsidR="003E0A1D">
        <w:br/>
        <w:t>(</w:t>
      </w:r>
      <w:r>
        <w:t>911</w:t>
      </w:r>
      <w:r w:rsidR="00DA1431">
        <w:t>X</w:t>
      </w:r>
      <w:r>
        <w:t>11</w:t>
      </w:r>
      <w:r w:rsidR="003E0A1D">
        <w:t xml:space="preserve">, </w:t>
      </w:r>
      <w:r>
        <w:t>ENDC_PC2_R17_xLTE_yNR-Core</w:t>
      </w:r>
      <w:r w:rsidR="00DA1431">
        <w:t>/Perf</w:t>
      </w:r>
      <w:r w:rsidR="003E0A1D">
        <w:t>)</w:t>
      </w:r>
      <w:r w:rsidR="003E0A1D">
        <w:tab/>
      </w:r>
      <w:r w:rsidR="00DA1431">
        <w:tab/>
      </w:r>
      <w:r w:rsidR="00DA1431">
        <w:tab/>
      </w:r>
      <w:r w:rsidR="00DA1431">
        <w:tab/>
      </w:r>
      <w:r w:rsidR="00DA1431">
        <w:tab/>
      </w:r>
      <w:r w:rsidR="00DA1431">
        <w:tab/>
      </w:r>
      <w:r w:rsidR="00DA1431">
        <w:tab/>
      </w:r>
      <w:r w:rsidR="00DA1431">
        <w:tab/>
      </w:r>
      <w:r w:rsidR="00DA1431">
        <w:tab/>
      </w:r>
      <w:r w:rsidR="00DA1431">
        <w:tab/>
      </w:r>
      <w:r w:rsidR="003E0A1D">
        <w:tab/>
      </w:r>
      <w:r>
        <w:tab/>
        <w:t>RP-210816</w:t>
      </w:r>
    </w:p>
    <w:p w14:paraId="540BEDE9" w14:textId="41C78553" w:rsidR="00CF5BF2" w:rsidRDefault="00CF5BF2" w:rsidP="00CF5BF2">
      <w:pPr>
        <w:pStyle w:val="B3"/>
        <w:spacing w:after="0"/>
      </w:pPr>
      <w:r>
        <w:lastRenderedPageBreak/>
        <w:t>-</w:t>
      </w:r>
      <w:r>
        <w:tab/>
        <w:t>High power UE (power class 1.5) for NR band n79</w:t>
      </w:r>
      <w:r w:rsidR="003E0A1D">
        <w:br/>
        <w:t>(</w:t>
      </w:r>
      <w:r>
        <w:t>911</w:t>
      </w:r>
      <w:r w:rsidR="00B85D6F">
        <w:t>X</w:t>
      </w:r>
      <w:r>
        <w:t>12</w:t>
      </w:r>
      <w:r w:rsidR="003E0A1D">
        <w:t xml:space="preserve">, </w:t>
      </w:r>
      <w:r>
        <w:t>NR_UE_PC1_5_n79-Core</w:t>
      </w:r>
      <w:r w:rsidR="00B85D6F">
        <w:t>/Perf</w:t>
      </w:r>
      <w:r w:rsidR="003E0A1D">
        <w:t>)</w:t>
      </w:r>
      <w:r w:rsidR="003E0A1D">
        <w:tab/>
      </w:r>
      <w:r w:rsidR="003E0A1D">
        <w:tab/>
      </w:r>
      <w:r w:rsidR="003E0A1D">
        <w:tab/>
      </w:r>
      <w:r w:rsidR="003E0A1D">
        <w:tab/>
      </w:r>
      <w:r w:rsidR="00B85D6F">
        <w:tab/>
      </w:r>
      <w:r w:rsidR="00B85D6F">
        <w:tab/>
      </w:r>
      <w:r w:rsidR="00B85D6F">
        <w:tab/>
      </w:r>
      <w:r w:rsidR="00B85D6F">
        <w:tab/>
      </w:r>
      <w:r w:rsidR="00B85D6F">
        <w:tab/>
      </w:r>
      <w:r w:rsidR="00B85D6F">
        <w:tab/>
      </w:r>
      <w:r w:rsidR="00B85D6F">
        <w:tab/>
      </w:r>
      <w:r w:rsidR="00B85D6F">
        <w:tab/>
      </w:r>
      <w:r w:rsidR="003E0A1D">
        <w:tab/>
      </w:r>
      <w:r>
        <w:tab/>
        <w:t>RP-210843</w:t>
      </w:r>
    </w:p>
    <w:p w14:paraId="68B2E2E0" w14:textId="00C71F30" w:rsidR="00CF5BF2" w:rsidRDefault="00CF5BF2" w:rsidP="00CF5BF2">
      <w:pPr>
        <w:pStyle w:val="B3"/>
        <w:spacing w:after="0"/>
      </w:pPr>
      <w:r>
        <w:t>-</w:t>
      </w:r>
      <w:r>
        <w:tab/>
        <w:t>High power UE (power class 2) for NR band n34</w:t>
      </w:r>
      <w:r w:rsidR="003E0A1D">
        <w:br/>
        <w:t>(</w:t>
      </w:r>
      <w:r>
        <w:t>911</w:t>
      </w:r>
      <w:r w:rsidR="003E52EB">
        <w:t>X</w:t>
      </w:r>
      <w:r>
        <w:t>13</w:t>
      </w:r>
      <w:r w:rsidR="003E0A1D">
        <w:t xml:space="preserve">, </w:t>
      </w:r>
      <w:r>
        <w:t>NR_UE_PC2_n34-Core</w:t>
      </w:r>
      <w:r w:rsidR="003E52EB">
        <w:t>/Perf</w:t>
      </w:r>
      <w:r w:rsidR="003E0A1D">
        <w:t>)</w:t>
      </w:r>
      <w:r w:rsidR="003E0A1D">
        <w:tab/>
      </w:r>
      <w:r w:rsidR="003E52EB">
        <w:tab/>
      </w:r>
      <w:r w:rsidR="003E52EB">
        <w:tab/>
      </w:r>
      <w:r w:rsidR="003E52EB">
        <w:tab/>
      </w:r>
      <w:r w:rsidR="003E52EB">
        <w:tab/>
      </w:r>
      <w:r w:rsidR="003E52EB">
        <w:tab/>
      </w:r>
      <w:r w:rsidR="003E52EB">
        <w:tab/>
      </w:r>
      <w:r w:rsidR="003E52EB">
        <w:tab/>
      </w:r>
      <w:r w:rsidR="003E52EB">
        <w:tab/>
      </w:r>
      <w:r w:rsidR="003E52EB">
        <w:tab/>
      </w:r>
      <w:r w:rsidR="003E52EB">
        <w:tab/>
      </w:r>
      <w:r w:rsidR="003E52EB">
        <w:tab/>
      </w:r>
      <w:r w:rsidR="003E0A1D">
        <w:tab/>
      </w:r>
      <w:r w:rsidR="003E0A1D">
        <w:tab/>
      </w:r>
      <w:r>
        <w:tab/>
        <w:t>RP-210844</w:t>
      </w:r>
    </w:p>
    <w:p w14:paraId="31B6A669" w14:textId="3E6BB0D3" w:rsidR="00CF5BF2" w:rsidRDefault="00CF5BF2" w:rsidP="00CF5BF2">
      <w:pPr>
        <w:pStyle w:val="B3"/>
        <w:spacing w:after="0"/>
      </w:pPr>
      <w:r>
        <w:t>-</w:t>
      </w:r>
      <w:r>
        <w:tab/>
        <w:t>High power UE (power class 2) for NR band n39</w:t>
      </w:r>
      <w:r w:rsidR="003E0A1D">
        <w:br/>
        <w:t>(</w:t>
      </w:r>
      <w:r>
        <w:t>911</w:t>
      </w:r>
      <w:r w:rsidR="002B29D2">
        <w:t>X</w:t>
      </w:r>
      <w:r>
        <w:t>14</w:t>
      </w:r>
      <w:r w:rsidR="003E0A1D">
        <w:t xml:space="preserve">, </w:t>
      </w:r>
      <w:r>
        <w:t>NR_UE_PC2_n39-Core</w:t>
      </w:r>
      <w:r w:rsidR="002B29D2">
        <w:t>/Perf</w:t>
      </w:r>
      <w:r w:rsidR="003E0A1D">
        <w:t>)</w:t>
      </w:r>
      <w:r w:rsidR="003E0A1D">
        <w:tab/>
      </w:r>
      <w:r w:rsidR="003E0A1D">
        <w:tab/>
      </w:r>
      <w:r w:rsidR="002B29D2">
        <w:tab/>
      </w:r>
      <w:r w:rsidR="002B29D2">
        <w:tab/>
      </w:r>
      <w:r w:rsidR="002B29D2">
        <w:tab/>
      </w:r>
      <w:r w:rsidR="002B29D2">
        <w:tab/>
      </w:r>
      <w:r w:rsidR="002B29D2">
        <w:tab/>
      </w:r>
      <w:r w:rsidR="002B29D2">
        <w:tab/>
      </w:r>
      <w:r w:rsidR="002B29D2">
        <w:tab/>
      </w:r>
      <w:r w:rsidR="002B29D2">
        <w:tab/>
      </w:r>
      <w:r w:rsidR="003E0A1D">
        <w:tab/>
      </w:r>
      <w:r w:rsidR="003E0A1D">
        <w:tab/>
      </w:r>
      <w:r w:rsidR="003E0A1D">
        <w:tab/>
      </w:r>
      <w:r w:rsidR="003E0A1D">
        <w:tab/>
      </w:r>
      <w:r>
        <w:tab/>
        <w:t>RP-210845</w:t>
      </w:r>
    </w:p>
    <w:p w14:paraId="471AC75C" w14:textId="37CBD441" w:rsidR="00CF5BF2" w:rsidRDefault="00CF5BF2" w:rsidP="00CF5BF2">
      <w:pPr>
        <w:pStyle w:val="B3"/>
        <w:spacing w:after="0"/>
      </w:pPr>
      <w:r>
        <w:t>-</w:t>
      </w:r>
      <w:r>
        <w:tab/>
        <w:t>Introduction of FR2 FWA (Fixed Wireless Access) UE with maximum TRP of 23dBm</w:t>
      </w:r>
      <w:r w:rsidR="006A13D1">
        <w:br/>
      </w:r>
      <w:r>
        <w:t>for band n259</w:t>
      </w:r>
      <w:r w:rsidR="006A13D1">
        <w:t xml:space="preserve"> </w:t>
      </w:r>
      <w:r w:rsidR="003E0A1D">
        <w:t>(</w:t>
      </w:r>
      <w:r>
        <w:t>911</w:t>
      </w:r>
      <w:r w:rsidR="006A13D1">
        <w:t>X</w:t>
      </w:r>
      <w:r>
        <w:t>15</w:t>
      </w:r>
      <w:r w:rsidR="003E0A1D">
        <w:t xml:space="preserve">, </w:t>
      </w:r>
      <w:r>
        <w:t>NR_FR2_FWA_Bn259-Core</w:t>
      </w:r>
      <w:r w:rsidR="006A13D1">
        <w:t>/Perf</w:t>
      </w:r>
      <w:r w:rsidR="003E0A1D">
        <w:t>)</w:t>
      </w:r>
      <w:r w:rsidR="003E0A1D">
        <w:tab/>
      </w:r>
      <w:r w:rsidR="003E0A1D">
        <w:tab/>
      </w:r>
      <w:r w:rsidR="003E0A1D">
        <w:tab/>
      </w:r>
      <w:r w:rsidR="006A13D1">
        <w:tab/>
      </w:r>
      <w:r w:rsidR="006A13D1">
        <w:tab/>
      </w:r>
      <w:r w:rsidR="006A13D1">
        <w:tab/>
      </w:r>
      <w:r w:rsidR="006A13D1">
        <w:tab/>
      </w:r>
      <w:r w:rsidR="006A13D1">
        <w:tab/>
      </w:r>
      <w:r w:rsidR="003E0A1D">
        <w:tab/>
      </w:r>
      <w:r>
        <w:tab/>
        <w:t>RP-210875</w:t>
      </w:r>
    </w:p>
    <w:p w14:paraId="695EFD9E" w14:textId="2FF366A3" w:rsidR="00CF5BF2" w:rsidRDefault="00CF5BF2" w:rsidP="00CF5BF2">
      <w:pPr>
        <w:pStyle w:val="B3"/>
        <w:spacing w:after="0"/>
      </w:pPr>
      <w:r>
        <w:t>-</w:t>
      </w:r>
      <w:r>
        <w:tab/>
        <w:t>Introduction of 900MHz NR band for Europe for Rail Mobile Radio (RMR)</w:t>
      </w:r>
      <w:r w:rsidR="003E0A1D">
        <w:br/>
        <w:t>(</w:t>
      </w:r>
      <w:r>
        <w:t>911</w:t>
      </w:r>
      <w:r w:rsidR="006A13D1">
        <w:t>X</w:t>
      </w:r>
      <w:r>
        <w:t>16</w:t>
      </w:r>
      <w:r w:rsidR="003E0A1D">
        <w:t xml:space="preserve">, </w:t>
      </w:r>
      <w:r>
        <w:t>NR_RAIL_EU_900MHz-Core</w:t>
      </w:r>
      <w:r w:rsidR="006A13D1">
        <w:t>/Perf</w:t>
      </w:r>
      <w:r w:rsidR="003E0A1D">
        <w:t>)</w:t>
      </w:r>
      <w:r w:rsidR="003E0A1D">
        <w:tab/>
      </w:r>
      <w:r w:rsidR="003E0A1D">
        <w:tab/>
      </w:r>
      <w:r w:rsidR="006A13D1">
        <w:tab/>
      </w:r>
      <w:r w:rsidR="006A13D1">
        <w:tab/>
      </w:r>
      <w:r w:rsidR="006A13D1">
        <w:tab/>
      </w:r>
      <w:r w:rsidR="006A13D1">
        <w:tab/>
      </w:r>
      <w:r w:rsidR="006A13D1">
        <w:tab/>
      </w:r>
      <w:r w:rsidR="006A13D1">
        <w:tab/>
      </w:r>
      <w:r w:rsidR="006A13D1">
        <w:tab/>
      </w:r>
      <w:r w:rsidR="006A13D1">
        <w:tab/>
      </w:r>
      <w:r w:rsidR="003E0A1D">
        <w:tab/>
      </w:r>
      <w:r w:rsidR="003E0A1D">
        <w:tab/>
      </w:r>
      <w:r>
        <w:tab/>
        <w:t>RP-210878</w:t>
      </w:r>
    </w:p>
    <w:p w14:paraId="7C34977F" w14:textId="657D36C9" w:rsidR="00CF5BF2" w:rsidRDefault="00CF5BF2" w:rsidP="00CF5BF2">
      <w:pPr>
        <w:pStyle w:val="B3"/>
        <w:spacing w:after="0"/>
      </w:pPr>
      <w:r>
        <w:t>-</w:t>
      </w:r>
      <w:r>
        <w:tab/>
        <w:t>Introduction of 1900MHz NR TDD band for Europe for Rail Mobile Radio (RMR)</w:t>
      </w:r>
      <w:r w:rsidR="003E0A1D">
        <w:br/>
        <w:t>(</w:t>
      </w:r>
      <w:r>
        <w:t>911</w:t>
      </w:r>
      <w:r w:rsidR="006A13D1">
        <w:t>X</w:t>
      </w:r>
      <w:r>
        <w:t>17</w:t>
      </w:r>
      <w:r w:rsidR="003E0A1D">
        <w:t xml:space="preserve">, </w:t>
      </w:r>
      <w:r>
        <w:t>NR_RAIL_EU_1900MHz_TDD-Core</w:t>
      </w:r>
      <w:r w:rsidR="006A13D1">
        <w:t>/Perf</w:t>
      </w:r>
      <w:r w:rsidR="003E0A1D">
        <w:t>)</w:t>
      </w:r>
      <w:r w:rsidR="003E0A1D">
        <w:tab/>
      </w:r>
      <w:r w:rsidR="003E0A1D">
        <w:tab/>
      </w:r>
      <w:r w:rsidR="006A13D1">
        <w:tab/>
      </w:r>
      <w:r w:rsidR="006A13D1">
        <w:tab/>
      </w:r>
      <w:r w:rsidR="006A13D1">
        <w:tab/>
      </w:r>
      <w:r w:rsidR="006A13D1">
        <w:tab/>
      </w:r>
      <w:r w:rsidR="006A13D1">
        <w:tab/>
      </w:r>
      <w:r w:rsidR="006A13D1">
        <w:tab/>
      </w:r>
      <w:r w:rsidR="006A13D1">
        <w:tab/>
      </w:r>
      <w:r w:rsidR="006A13D1">
        <w:tab/>
      </w:r>
      <w:r>
        <w:tab/>
        <w:t>RP-210879</w:t>
      </w:r>
    </w:p>
    <w:p w14:paraId="08A4E212" w14:textId="25C3634D" w:rsidR="00CF5BF2" w:rsidRDefault="00CF5BF2" w:rsidP="00274EF5">
      <w:pPr>
        <w:pStyle w:val="B3"/>
      </w:pPr>
      <w:r>
        <w:t>-</w:t>
      </w:r>
      <w:r>
        <w:tab/>
        <w:t>Simultaneous Rx/Tx band combinations for NR CA/DC, NR SUL and LTE/NR DC</w:t>
      </w:r>
      <w:r w:rsidR="003C6AA7">
        <w:br/>
        <w:t>(</w:t>
      </w:r>
      <w:r>
        <w:t>911</w:t>
      </w:r>
      <w:r w:rsidR="003C6AA7">
        <w:t>X</w:t>
      </w:r>
      <w:r>
        <w:t>18</w:t>
      </w:r>
      <w:r w:rsidR="003C6AA7">
        <w:t xml:space="preserve">, </w:t>
      </w:r>
      <w:r>
        <w:t>LTE_NR_Simult_RxTx-Core</w:t>
      </w:r>
      <w:r w:rsidR="003C6AA7">
        <w:t>/Perf)</w:t>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tab/>
        <w:t>RP-210890</w:t>
      </w:r>
    </w:p>
    <w:p w14:paraId="78E03A47" w14:textId="790724EE" w:rsidR="004111CE" w:rsidRPr="00D669BE" w:rsidRDefault="004111CE" w:rsidP="004111CE">
      <w:pPr>
        <w:pStyle w:val="B2"/>
        <w:spacing w:after="0"/>
      </w:pPr>
      <w:r w:rsidRPr="00D669BE">
        <w:t>-</w:t>
      </w:r>
      <w:r w:rsidRPr="00D669BE">
        <w:tab/>
      </w:r>
      <w:r w:rsidR="00D669BE" w:rsidRPr="00D669BE">
        <w:t>2</w:t>
      </w:r>
      <w:r w:rsidRPr="00D669BE">
        <w:t xml:space="preserve"> RAN4 led REL-17 Core part only WIs (without Perf. part):</w:t>
      </w:r>
    </w:p>
    <w:p w14:paraId="01E77ACF" w14:textId="580DF8F3" w:rsidR="00D669BE" w:rsidRDefault="00D669BE" w:rsidP="00D669BE">
      <w:pPr>
        <w:pStyle w:val="B3"/>
        <w:spacing w:after="0"/>
      </w:pPr>
      <w:r>
        <w:t>-</w:t>
      </w:r>
      <w:r>
        <w:tab/>
      </w:r>
      <w:r w:rsidR="00CF0234">
        <w:t xml:space="preserve">Core part: </w:t>
      </w:r>
      <w:r>
        <w:t>Addition of MSD (Maximum Sensitivity Degradation) for inter-band</w:t>
      </w:r>
      <w:r>
        <w:br/>
        <w:t>EN-DC combinations (1 band LTE+1 band NR FR1) due to added</w:t>
      </w:r>
      <w:r>
        <w:br/>
        <w:t>channel bandwidths (911119, ENDC_R17_1BLTE_1BNR_MSD-Core)</w:t>
      </w:r>
      <w:r>
        <w:tab/>
      </w:r>
      <w:r>
        <w:tab/>
      </w:r>
      <w:r>
        <w:tab/>
      </w:r>
      <w:r>
        <w:tab/>
      </w:r>
      <w:r>
        <w:tab/>
      </w:r>
      <w:r>
        <w:tab/>
      </w:r>
      <w:r w:rsidRPr="00D669BE">
        <w:t>RP-210891</w:t>
      </w:r>
    </w:p>
    <w:p w14:paraId="285F0A4E" w14:textId="0B14D212" w:rsidR="00D669BE" w:rsidRPr="00D669BE" w:rsidRDefault="00D669BE" w:rsidP="00D669BE">
      <w:pPr>
        <w:pStyle w:val="B3"/>
      </w:pPr>
      <w:r>
        <w:t>-</w:t>
      </w:r>
      <w:r>
        <w:tab/>
      </w:r>
      <w:r w:rsidR="00CF0234">
        <w:t xml:space="preserve">Core part: </w:t>
      </w:r>
      <w:r>
        <w:t>New bands and bandwidth allocation for 5G terrestrial broadcast</w:t>
      </w:r>
      <w:r>
        <w:br/>
        <w:t>(911120, LTE_terr_bcast_bands_part1-Core)</w:t>
      </w:r>
      <w:r>
        <w:tab/>
      </w:r>
      <w:r>
        <w:tab/>
      </w:r>
      <w:r>
        <w:tab/>
      </w:r>
      <w:r>
        <w:tab/>
      </w:r>
      <w:r>
        <w:tab/>
      </w:r>
      <w:r>
        <w:tab/>
      </w:r>
      <w:r>
        <w:tab/>
      </w:r>
      <w:r>
        <w:tab/>
      </w:r>
      <w:r>
        <w:tab/>
      </w:r>
      <w:r>
        <w:tab/>
      </w:r>
      <w:r>
        <w:tab/>
      </w:r>
      <w:r>
        <w:tab/>
      </w:r>
      <w:r>
        <w:tab/>
      </w:r>
      <w:r>
        <w:tab/>
      </w:r>
      <w:r w:rsidRPr="00D669BE">
        <w:t>RP-210907</w:t>
      </w:r>
    </w:p>
    <w:p w14:paraId="449E2EBD" w14:textId="46CE52D1" w:rsidR="006643A4" w:rsidRPr="00A26EDC" w:rsidRDefault="006643A4" w:rsidP="006643A4">
      <w:pPr>
        <w:pStyle w:val="B2"/>
        <w:spacing w:after="0"/>
      </w:pPr>
      <w:r w:rsidRPr="00A26EDC">
        <w:t>-</w:t>
      </w:r>
      <w:r w:rsidRPr="00A26EDC">
        <w:tab/>
      </w:r>
      <w:r w:rsidR="00A26EDC" w:rsidRPr="00A26EDC">
        <w:t>1</w:t>
      </w:r>
      <w:r w:rsidR="003551C9" w:rsidRPr="00A26EDC">
        <w:t xml:space="preserve"> </w:t>
      </w:r>
      <w:r w:rsidRPr="00A26EDC">
        <w:t>RAN4 led REL-1</w:t>
      </w:r>
      <w:r w:rsidR="003551C9" w:rsidRPr="00A26EDC">
        <w:t>7</w:t>
      </w:r>
      <w:r w:rsidRPr="00A26EDC">
        <w:t xml:space="preserve"> Perf. part WI</w:t>
      </w:r>
      <w:r w:rsidR="00013569" w:rsidRPr="00A26EDC">
        <w:t xml:space="preserve"> for</w:t>
      </w:r>
      <w:r w:rsidR="00AC3EF9" w:rsidRPr="00A26EDC">
        <w:t xml:space="preserve"> RAN</w:t>
      </w:r>
      <w:r w:rsidR="00A26EDC" w:rsidRPr="00A26EDC">
        <w:t>2</w:t>
      </w:r>
      <w:r w:rsidR="00AC3EF9" w:rsidRPr="00A26EDC">
        <w:t xml:space="preserve"> Core part WI</w:t>
      </w:r>
      <w:r w:rsidRPr="00A26EDC">
        <w:t>:</w:t>
      </w:r>
    </w:p>
    <w:p w14:paraId="2298C0EF" w14:textId="438AD0B1" w:rsidR="00A26EDC" w:rsidRPr="00A26EDC" w:rsidRDefault="00A26EDC" w:rsidP="00A26EDC">
      <w:pPr>
        <w:pStyle w:val="B3"/>
      </w:pPr>
      <w:r w:rsidRPr="00A26EDC">
        <w:t>-</w:t>
      </w:r>
      <w:r w:rsidRPr="00A26EDC">
        <w:tab/>
        <w:t>Perf. part: NR Sidelink Relay (911205, NR_SL_relay-Perf)</w:t>
      </w:r>
      <w:r w:rsidRPr="00A26EDC">
        <w:tab/>
      </w:r>
      <w:r w:rsidRPr="00A26EDC">
        <w:tab/>
      </w:r>
      <w:r w:rsidRPr="00A26EDC">
        <w:tab/>
      </w:r>
      <w:r w:rsidRPr="00A26EDC">
        <w:tab/>
      </w:r>
      <w:r w:rsidRPr="00A26EDC">
        <w:tab/>
      </w:r>
      <w:r w:rsidRPr="00A26EDC">
        <w:tab/>
      </w:r>
      <w:r w:rsidRPr="00A26EDC">
        <w:tab/>
      </w:r>
      <w:r w:rsidRPr="00A26EDC">
        <w:tab/>
      </w:r>
      <w:r w:rsidRPr="00A26EDC">
        <w:tab/>
      </w:r>
      <w:r w:rsidRPr="00A26EDC">
        <w:tab/>
        <w:t>RP-210904</w:t>
      </w:r>
    </w:p>
    <w:p w14:paraId="511FFF5D" w14:textId="4DE0A09D" w:rsidR="00FE7C9A" w:rsidRPr="00DA2B93" w:rsidRDefault="00FE7C9A" w:rsidP="00FE7C9A">
      <w:pPr>
        <w:pStyle w:val="B2"/>
        <w:spacing w:after="0"/>
      </w:pPr>
      <w:r w:rsidRPr="00DA2B93">
        <w:t>-</w:t>
      </w:r>
      <w:r w:rsidRPr="00DA2B93">
        <w:tab/>
      </w:r>
      <w:r w:rsidR="002B2AED">
        <w:t>7</w:t>
      </w:r>
      <w:r w:rsidRPr="00DA2B93">
        <w:t xml:space="preserve"> RAN5 led WIs: UE Conformance Test Aspects for:</w:t>
      </w:r>
    </w:p>
    <w:p w14:paraId="6D30934E" w14:textId="44E32785" w:rsidR="00992196" w:rsidRDefault="00992196" w:rsidP="00992196">
      <w:pPr>
        <w:pStyle w:val="B3"/>
        <w:spacing w:after="0"/>
      </w:pPr>
      <w:r>
        <w:t>-</w:t>
      </w:r>
      <w:r>
        <w:tab/>
        <w:t>REL-16, NR RF requirement enhancements for frequency range 2 (FR2)</w:t>
      </w:r>
      <w:r>
        <w:br/>
        <w:t>(910098, NR_RF_FR2_req_enh-UEConTest)</w:t>
      </w:r>
      <w:r>
        <w:tab/>
      </w:r>
      <w:r>
        <w:tab/>
      </w:r>
      <w:r>
        <w:tab/>
      </w:r>
      <w:r>
        <w:tab/>
      </w:r>
      <w:r>
        <w:tab/>
      </w:r>
      <w:r>
        <w:tab/>
      </w:r>
      <w:r>
        <w:tab/>
      </w:r>
      <w:r>
        <w:tab/>
      </w:r>
      <w:r>
        <w:tab/>
      </w:r>
      <w:r>
        <w:tab/>
      </w:r>
      <w:r>
        <w:tab/>
      </w:r>
      <w:r>
        <w:tab/>
      </w:r>
      <w:r>
        <w:tab/>
      </w:r>
      <w:r>
        <w:tab/>
        <w:t>RP-210363</w:t>
      </w:r>
    </w:p>
    <w:p w14:paraId="7B9017E9" w14:textId="09A9A33D" w:rsidR="00992196" w:rsidRDefault="00992196" w:rsidP="00992196">
      <w:pPr>
        <w:pStyle w:val="B3"/>
        <w:spacing w:after="0"/>
      </w:pPr>
      <w:r>
        <w:t>-</w:t>
      </w:r>
      <w:r>
        <w:tab/>
        <w:t>REL-16, Enhancement of Network Slicing (910099, eNS-UEConTest)</w:t>
      </w:r>
      <w:r>
        <w:tab/>
      </w:r>
      <w:r>
        <w:tab/>
      </w:r>
      <w:r>
        <w:tab/>
      </w:r>
      <w:r>
        <w:tab/>
      </w:r>
      <w:r>
        <w:tab/>
      </w:r>
      <w:r>
        <w:tab/>
      </w:r>
      <w:r>
        <w:tab/>
        <w:t>RP-210370</w:t>
      </w:r>
    </w:p>
    <w:p w14:paraId="24ADFBC1" w14:textId="383315E6" w:rsidR="00992196" w:rsidRDefault="00992196" w:rsidP="00992196">
      <w:pPr>
        <w:pStyle w:val="B3"/>
        <w:spacing w:after="0"/>
      </w:pPr>
      <w:r>
        <w:t>-</w:t>
      </w:r>
      <w:r>
        <w:tab/>
        <w:t>REL-16, 2-step RACH for NR (911001, NR_2step_RACH-UEConTest)</w:t>
      </w:r>
      <w:r>
        <w:tab/>
      </w:r>
      <w:r>
        <w:tab/>
      </w:r>
      <w:r>
        <w:tab/>
      </w:r>
      <w:r>
        <w:tab/>
      </w:r>
      <w:r>
        <w:tab/>
      </w:r>
      <w:r>
        <w:tab/>
        <w:t>RP-210612</w:t>
      </w:r>
    </w:p>
    <w:p w14:paraId="419FF22E" w14:textId="59E310BA" w:rsidR="00992196" w:rsidRDefault="00992196" w:rsidP="00992196">
      <w:pPr>
        <w:pStyle w:val="B3"/>
        <w:spacing w:after="0"/>
      </w:pPr>
      <w:r>
        <w:t>-</w:t>
      </w:r>
      <w:r>
        <w:tab/>
        <w:t>REL-16, Support of eCall over IMS for NR (911002, NR_EIEI-UEConTest)</w:t>
      </w:r>
      <w:r>
        <w:tab/>
      </w:r>
      <w:r>
        <w:tab/>
      </w:r>
      <w:r>
        <w:tab/>
      </w:r>
      <w:r>
        <w:tab/>
      </w:r>
      <w:r>
        <w:tab/>
        <w:t>RP-210704</w:t>
      </w:r>
    </w:p>
    <w:p w14:paraId="301AAB19" w14:textId="24D68FB8" w:rsidR="00992196" w:rsidRDefault="00992196" w:rsidP="00992196">
      <w:pPr>
        <w:pStyle w:val="B3"/>
        <w:spacing w:after="0"/>
      </w:pPr>
      <w:r>
        <w:t>-</w:t>
      </w:r>
      <w:r>
        <w:tab/>
        <w:t>REL-16, NR-based access to unlicensed spectrum (911003, NR_unlic-UEConTest)</w:t>
      </w:r>
      <w:r>
        <w:tab/>
      </w:r>
      <w:r>
        <w:tab/>
      </w:r>
      <w:r>
        <w:tab/>
        <w:t>RP-210708</w:t>
      </w:r>
    </w:p>
    <w:p w14:paraId="07EE392D" w14:textId="20A2A0F4" w:rsidR="00DA2B93" w:rsidRDefault="00992196" w:rsidP="00992196">
      <w:pPr>
        <w:pStyle w:val="B3"/>
        <w:spacing w:after="0"/>
        <w:rPr>
          <w:highlight w:val="yellow"/>
        </w:rPr>
      </w:pPr>
      <w:r>
        <w:t>-</w:t>
      </w:r>
      <w:r>
        <w:tab/>
        <w:t>REL-16, LTE-NR &amp; NR-NR Dual Connectivity and NR CA enhancements</w:t>
      </w:r>
      <w:r>
        <w:br/>
        <w:t>(911004, LTE_NR_DC_CA_enh-UEConTest)</w:t>
      </w:r>
      <w:r>
        <w:tab/>
      </w:r>
      <w:r>
        <w:tab/>
      </w:r>
      <w:r>
        <w:tab/>
      </w:r>
      <w:r>
        <w:tab/>
      </w:r>
      <w:r>
        <w:tab/>
      </w:r>
      <w:r>
        <w:tab/>
      </w:r>
      <w:r>
        <w:tab/>
      </w:r>
      <w:r>
        <w:tab/>
      </w:r>
      <w:r>
        <w:tab/>
      </w:r>
      <w:r>
        <w:tab/>
      </w:r>
      <w:r>
        <w:tab/>
      </w:r>
      <w:r>
        <w:tab/>
      </w:r>
      <w:r>
        <w:tab/>
        <w:t>RP-210746</w:t>
      </w:r>
    </w:p>
    <w:p w14:paraId="3C3C3F5A" w14:textId="77777777" w:rsidR="002B2AED" w:rsidRDefault="002B2AED" w:rsidP="002B2AED">
      <w:pPr>
        <w:pStyle w:val="B3"/>
      </w:pPr>
      <w:r>
        <w:t>-</w:t>
      </w:r>
      <w:r>
        <w:tab/>
        <w:t>REL-17, High power UE (power class 2) for EN-DC with 1 LTE band + 1 NR TDD band</w:t>
      </w:r>
      <w:r>
        <w:br/>
        <w:t>(911000, ENDC_UE_PC2_R17_NR_TDD-UEConTest)</w:t>
      </w:r>
      <w:r>
        <w:tab/>
      </w:r>
      <w:r>
        <w:tab/>
      </w:r>
      <w:r>
        <w:tab/>
      </w:r>
      <w:r>
        <w:tab/>
      </w:r>
      <w:r>
        <w:tab/>
      </w:r>
      <w:r>
        <w:tab/>
      </w:r>
      <w:r>
        <w:tab/>
      </w:r>
      <w:r>
        <w:tab/>
      </w:r>
      <w:r>
        <w:tab/>
      </w:r>
      <w:r>
        <w:tab/>
      </w:r>
      <w:r>
        <w:tab/>
        <w:t>RP-210401</w:t>
      </w:r>
    </w:p>
    <w:p w14:paraId="4BCC0781" w14:textId="7D52FAAE" w:rsidR="00FE7C9A" w:rsidRPr="00A21760" w:rsidRDefault="00FE7C9A" w:rsidP="00FE7C9A">
      <w:pPr>
        <w:pStyle w:val="B1"/>
        <w:snapToGrid w:val="0"/>
        <w:spacing w:after="120"/>
      </w:pPr>
      <w:r w:rsidRPr="00A21760">
        <w:t>-</w:t>
      </w:r>
      <w:r w:rsidRPr="00A21760">
        <w:tab/>
      </w:r>
      <w:r w:rsidR="00A21760" w:rsidRPr="00A21760">
        <w:t>3</w:t>
      </w:r>
      <w:r w:rsidRPr="00A21760">
        <w:t xml:space="preserve"> </w:t>
      </w:r>
      <w:r w:rsidRPr="00A21760">
        <w:rPr>
          <w:u w:val="single"/>
        </w:rPr>
        <w:t>new approved REL-17 study item</w:t>
      </w:r>
      <w:r w:rsidR="00E8509C" w:rsidRPr="00A21760">
        <w:rPr>
          <w:u w:val="single"/>
        </w:rPr>
        <w:t>s</w:t>
      </w:r>
      <w:r w:rsidRPr="00A21760">
        <w:t xml:space="preserve"> (SI):</w:t>
      </w:r>
    </w:p>
    <w:p w14:paraId="67B5DACA" w14:textId="6C9CE17B" w:rsidR="00A21760" w:rsidRDefault="00A21760" w:rsidP="00A21760">
      <w:pPr>
        <w:pStyle w:val="B2"/>
        <w:spacing w:after="0"/>
      </w:pPr>
      <w:r>
        <w:t>-</w:t>
      </w:r>
      <w:r>
        <w:tab/>
        <w:t>RAN4, Study on band combination handling in RAN4 (910096, FS_NR_ENDC_combo_rules)</w:t>
      </w:r>
      <w:r>
        <w:tab/>
        <w:t>RP-210773</w:t>
      </w:r>
    </w:p>
    <w:p w14:paraId="39804FBD" w14:textId="1C567677" w:rsidR="00A21760" w:rsidRDefault="00A21760" w:rsidP="00A21760">
      <w:pPr>
        <w:pStyle w:val="B2"/>
        <w:spacing w:after="0"/>
      </w:pPr>
      <w:r>
        <w:t>-</w:t>
      </w:r>
      <w:r>
        <w:tab/>
        <w:t>RAN4, Study on optimizations of pi/2 BPSK uplink power in NR</w:t>
      </w:r>
      <w:r>
        <w:br/>
        <w:t>(910097, FS_NR_Opt_pi2BPSK)</w:t>
      </w:r>
      <w:r>
        <w:tab/>
      </w:r>
      <w:r>
        <w:tab/>
      </w:r>
      <w:r>
        <w:tab/>
      </w:r>
      <w:r>
        <w:tab/>
      </w:r>
      <w:r>
        <w:tab/>
      </w:r>
      <w:r>
        <w:tab/>
      </w:r>
      <w:r>
        <w:tab/>
      </w:r>
      <w:r>
        <w:tab/>
      </w:r>
      <w:r>
        <w:tab/>
      </w:r>
      <w:r>
        <w:tab/>
      </w:r>
      <w:r>
        <w:tab/>
      </w:r>
      <w:r>
        <w:tab/>
      </w:r>
      <w:r>
        <w:tab/>
      </w:r>
      <w:r>
        <w:tab/>
      </w:r>
      <w:r>
        <w:tab/>
      </w:r>
      <w:r>
        <w:tab/>
      </w:r>
      <w:r>
        <w:tab/>
      </w:r>
      <w:r>
        <w:tab/>
        <w:t>RP-210910</w:t>
      </w:r>
    </w:p>
    <w:p w14:paraId="0F4A6629" w14:textId="0017F3FD" w:rsidR="00A21760" w:rsidRDefault="00A21760" w:rsidP="00A21760">
      <w:pPr>
        <w:pStyle w:val="B2"/>
      </w:pPr>
      <w:r w:rsidRPr="00A21760">
        <w:t>-</w:t>
      </w:r>
      <w:r w:rsidRPr="00A21760">
        <w:tab/>
        <w:t>RAN5, Study on 5G NR UE full stack testing for Network Slicing</w:t>
      </w:r>
      <w:r>
        <w:br/>
        <w:t>(910095, FS_NR_Slice_Test)</w:t>
      </w:r>
      <w:r>
        <w:tab/>
      </w:r>
      <w:r>
        <w:tab/>
      </w:r>
      <w:r>
        <w:tab/>
      </w:r>
      <w:r>
        <w:tab/>
      </w:r>
      <w:r>
        <w:tab/>
      </w:r>
      <w:r>
        <w:tab/>
      </w:r>
      <w:r>
        <w:tab/>
      </w:r>
      <w:r>
        <w:tab/>
      </w:r>
      <w:r>
        <w:tab/>
      </w:r>
      <w:r>
        <w:tab/>
      </w:r>
      <w:r>
        <w:tab/>
      </w:r>
      <w:r>
        <w:tab/>
      </w:r>
      <w:r>
        <w:tab/>
      </w:r>
      <w:r>
        <w:tab/>
      </w:r>
      <w:r>
        <w:tab/>
      </w:r>
      <w:r>
        <w:tab/>
      </w:r>
      <w:r>
        <w:tab/>
      </w:r>
      <w:r>
        <w:tab/>
      </w:r>
      <w:r>
        <w:tab/>
        <w:t>RP-210371</w:t>
      </w:r>
    </w:p>
    <w:p w14:paraId="183D14C2" w14:textId="4E3926CD" w:rsidR="00FE7C9A" w:rsidRPr="00CF0A98" w:rsidRDefault="00FE7C9A" w:rsidP="00FE7C9A">
      <w:pPr>
        <w:pStyle w:val="B1"/>
        <w:snapToGrid w:val="0"/>
        <w:spacing w:after="120"/>
        <w:rPr>
          <w:lang w:val="fr-FR"/>
        </w:rPr>
      </w:pPr>
      <w:r w:rsidRPr="00CF0A98">
        <w:rPr>
          <w:lang w:val="fr-FR"/>
        </w:rPr>
        <w:t>-</w:t>
      </w:r>
      <w:r w:rsidRPr="00CF0A98">
        <w:rPr>
          <w:lang w:val="fr-FR"/>
        </w:rPr>
        <w:tab/>
      </w:r>
      <w:r w:rsidR="00893A13" w:rsidRPr="00CF0A98">
        <w:rPr>
          <w:lang w:val="fr-FR"/>
        </w:rPr>
        <w:t>2</w:t>
      </w:r>
      <w:r w:rsidR="00CF0A98" w:rsidRPr="00CF0A98">
        <w:rPr>
          <w:lang w:val="fr-FR"/>
        </w:rPr>
        <w:t>213</w:t>
      </w:r>
      <w:r w:rsidRPr="00CF0A98">
        <w:rPr>
          <w:lang w:val="fr-FR"/>
        </w:rPr>
        <w:t xml:space="preserve"> </w:t>
      </w:r>
      <w:r w:rsidRPr="00CF0A98">
        <w:rPr>
          <w:b/>
          <w:u w:val="single"/>
          <w:lang w:val="fr-FR"/>
        </w:rPr>
        <w:t>CRs</w:t>
      </w:r>
      <w:r w:rsidRPr="00CF0A98">
        <w:rPr>
          <w:lang w:val="fr-FR"/>
        </w:rPr>
        <w:t xml:space="preserve"> (incl. cat.A CRs and </w:t>
      </w:r>
      <w:r w:rsidR="00646DF9" w:rsidRPr="00CF0A98">
        <w:rPr>
          <w:lang w:val="fr-FR"/>
        </w:rPr>
        <w:t>2</w:t>
      </w:r>
      <w:r w:rsidR="00CF0A98" w:rsidRPr="00CF0A98">
        <w:rPr>
          <w:lang w:val="fr-FR"/>
        </w:rPr>
        <w:t>9</w:t>
      </w:r>
      <w:r w:rsidRPr="00CF0A98">
        <w:rPr>
          <w:lang w:val="fr-FR"/>
        </w:rPr>
        <w:t xml:space="preserve"> company CRs) were handled and </w:t>
      </w:r>
      <w:r w:rsidR="00646DF9" w:rsidRPr="00CF0A98">
        <w:rPr>
          <w:lang w:val="fr-FR"/>
        </w:rPr>
        <w:t>2</w:t>
      </w:r>
      <w:r w:rsidR="00CF0A98" w:rsidRPr="00CF0A98">
        <w:rPr>
          <w:lang w:val="fr-FR"/>
        </w:rPr>
        <w:t>189</w:t>
      </w:r>
      <w:r w:rsidRPr="00CF0A98">
        <w:rPr>
          <w:lang w:val="fr-FR"/>
        </w:rPr>
        <w:t xml:space="preserve"> CRs were approved</w:t>
      </w:r>
      <w:r w:rsidRPr="00CF0A98">
        <w:rPr>
          <w:lang w:val="fr-FR"/>
        </w:rPr>
        <w:br/>
        <w:t>(see Annex D and attached Tdoc list).</w:t>
      </w:r>
    </w:p>
    <w:p w14:paraId="7A5210D8" w14:textId="77777777" w:rsidR="00FE7C9A" w:rsidRPr="00780D48" w:rsidRDefault="00FE7C9A" w:rsidP="00FE7C9A">
      <w:pPr>
        <w:pStyle w:val="B1"/>
        <w:snapToGrid w:val="0"/>
        <w:spacing w:after="120"/>
        <w:rPr>
          <w:lang w:val="fr-FR"/>
        </w:rPr>
      </w:pPr>
      <w:r w:rsidRPr="00780D48">
        <w:rPr>
          <w:lang w:val="fr-FR"/>
        </w:rPr>
        <w:t>-</w:t>
      </w:r>
      <w:r w:rsidRPr="00780D48">
        <w:rPr>
          <w:lang w:val="fr-FR"/>
        </w:rPr>
        <w:tab/>
        <w:t xml:space="preserve">approved/noted/agreed </w:t>
      </w:r>
      <w:r w:rsidRPr="00780D48">
        <w:rPr>
          <w:b/>
          <w:u w:val="single"/>
          <w:lang w:val="fr-FR"/>
        </w:rPr>
        <w:t>TRs/TSs</w:t>
      </w:r>
      <w:r w:rsidRPr="00780D48">
        <w:rPr>
          <w:lang w:val="fr-FR"/>
        </w:rPr>
        <w:t xml:space="preserve"> (see Annex E):</w:t>
      </w:r>
    </w:p>
    <w:p w14:paraId="395D1B6A" w14:textId="53A0B966" w:rsidR="00FE7C9A" w:rsidRPr="00780D48" w:rsidRDefault="00FE7C9A" w:rsidP="00B23682">
      <w:pPr>
        <w:pStyle w:val="B2"/>
        <w:spacing w:after="0"/>
      </w:pPr>
      <w:r w:rsidRPr="00780D48">
        <w:t>-</w:t>
      </w:r>
      <w:r w:rsidRPr="00780D48">
        <w:tab/>
      </w:r>
      <w:r w:rsidR="00780D48">
        <w:t>2</w:t>
      </w:r>
      <w:r w:rsidRPr="00780D48">
        <w:t xml:space="preserve"> noted specifications which were provided for information</w:t>
      </w:r>
      <w:r w:rsidR="00B23682" w:rsidRPr="00780D48">
        <w:t>:</w:t>
      </w:r>
      <w:r w:rsidR="00B23682" w:rsidRPr="00780D48">
        <w:br/>
        <w:t>REL-17: TR 38.83</w:t>
      </w:r>
      <w:r w:rsidR="00780D48">
        <w:t>2</w:t>
      </w:r>
      <w:r w:rsidR="00B23682" w:rsidRPr="00780D48">
        <w:t>, TR 3</w:t>
      </w:r>
      <w:r w:rsidR="00780D48">
        <w:t>7.880</w:t>
      </w:r>
    </w:p>
    <w:p w14:paraId="43F18F8B" w14:textId="5C278BD0" w:rsidR="003D2F18" w:rsidRPr="00780D48" w:rsidRDefault="00FE7C9A" w:rsidP="00780D48">
      <w:pPr>
        <w:pStyle w:val="B2"/>
        <w:spacing w:after="0"/>
      </w:pPr>
      <w:r w:rsidRPr="00780D48">
        <w:rPr>
          <w:lang w:val="fr-FR"/>
        </w:rPr>
        <w:t>-</w:t>
      </w:r>
      <w:r w:rsidRPr="00780D48">
        <w:tab/>
      </w:r>
      <w:r w:rsidR="00780D48">
        <w:t>6</w:t>
      </w:r>
      <w:r w:rsidRPr="00780D48">
        <w:t xml:space="preserve"> approved specification</w:t>
      </w:r>
      <w:r w:rsidR="00780D48">
        <w:t>s</w:t>
      </w:r>
      <w:r w:rsidRPr="00780D48">
        <w:t xml:space="preserve"> which </w:t>
      </w:r>
      <w:r w:rsidR="00B23682" w:rsidRPr="00780D48">
        <w:t>is</w:t>
      </w:r>
      <w:r w:rsidRPr="00780D48">
        <w:t xml:space="preserve"> now under CR control:</w:t>
      </w:r>
      <w:r w:rsidR="00EC00FD" w:rsidRPr="00780D48">
        <w:br/>
        <w:t>REL-1</w:t>
      </w:r>
      <w:r w:rsidR="00B23682" w:rsidRPr="00780D48">
        <w:t>7</w:t>
      </w:r>
      <w:r w:rsidR="00EC00FD" w:rsidRPr="00780D48">
        <w:t>:</w:t>
      </w:r>
      <w:r w:rsidR="00780D48">
        <w:t xml:space="preserve"> </w:t>
      </w:r>
      <w:r w:rsidR="003D2F18" w:rsidRPr="00780D48">
        <w:t>T</w:t>
      </w:r>
      <w:r w:rsidR="00B23682" w:rsidRPr="00780D48">
        <w:t>R</w:t>
      </w:r>
      <w:r w:rsidR="003D2F18" w:rsidRPr="00780D48">
        <w:t xml:space="preserve"> </w:t>
      </w:r>
      <w:r w:rsidR="00780D48">
        <w:t>38.808, TR 38.836, TR 38.857, TR 38.875, TR 38.890, TR 38.921</w:t>
      </w:r>
    </w:p>
    <w:p w14:paraId="251C9FC3" w14:textId="10E306ED" w:rsidR="00FE7C9A" w:rsidRDefault="00FE7C9A" w:rsidP="00FE7C9A">
      <w:pPr>
        <w:pStyle w:val="B2"/>
        <w:spacing w:after="0"/>
      </w:pPr>
      <w:r w:rsidRPr="00780D48">
        <w:t>-</w:t>
      </w:r>
      <w:r w:rsidRPr="00780D48">
        <w:tab/>
      </w:r>
      <w:r w:rsidR="005C54CC">
        <w:t>3</w:t>
      </w:r>
      <w:r w:rsidRPr="00780D48">
        <w:t xml:space="preserve"> agreed specification version</w:t>
      </w:r>
      <w:r w:rsidR="005C54CC">
        <w:t>s</w:t>
      </w:r>
      <w:r w:rsidRPr="00780D48">
        <w:t xml:space="preserve"> under RAN leadership</w:t>
      </w:r>
      <w:r w:rsidR="009073AD" w:rsidRPr="00780D48">
        <w:t>:</w:t>
      </w:r>
      <w:r w:rsidR="005C54CC">
        <w:br/>
      </w:r>
      <w:r w:rsidR="009073AD" w:rsidRPr="00780D48">
        <w:t>TR 3</w:t>
      </w:r>
      <w:r w:rsidR="005C54CC">
        <w:t>8</w:t>
      </w:r>
      <w:r w:rsidR="009073AD" w:rsidRPr="00780D48">
        <w:t>.</w:t>
      </w:r>
      <w:r w:rsidR="005C54CC">
        <w:t>845</w:t>
      </w:r>
      <w:r w:rsidR="009073AD" w:rsidRPr="00780D48">
        <w:t xml:space="preserve"> v0.</w:t>
      </w:r>
      <w:r w:rsidR="005C54CC">
        <w:t>0</w:t>
      </w:r>
      <w:r w:rsidR="009073AD" w:rsidRPr="00780D48">
        <w:t>.0</w:t>
      </w:r>
      <w:r w:rsidR="005C54CC">
        <w:t xml:space="preserve"> and v0.1.0, TR 37.890</w:t>
      </w:r>
      <w:r w:rsidR="001E6B66">
        <w:t xml:space="preserve"> v0.11.0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F0A83D6" w14:textId="77777777" w:rsidR="00E97C3D" w:rsidRDefault="00E97C3D" w:rsidP="00E97C3D">
      <w:pPr>
        <w:pStyle w:val="Heading2"/>
      </w:pPr>
      <w:bookmarkStart w:id="37" w:name="_Toc69483338"/>
      <w:bookmarkStart w:id="38" w:name="_Toc74553581"/>
      <w:bookmarkStart w:id="39" w:name="_Toc61976831"/>
      <w:bookmarkStart w:id="40" w:name="_Toc62413402"/>
      <w:bookmarkStart w:id="41" w:name="_Toc67153080"/>
      <w:r>
        <w:lastRenderedPageBreak/>
        <w:t>1</w:t>
      </w:r>
      <w:r>
        <w:tab/>
        <w:t>Opening of the meeting</w:t>
      </w:r>
      <w:bookmarkEnd w:id="37"/>
      <w:bookmarkEnd w:id="38"/>
    </w:p>
    <w:p w14:paraId="21706762" w14:textId="77777777" w:rsidR="00E97C3D" w:rsidRDefault="00E97C3D" w:rsidP="00E97C3D">
      <w:r>
        <w:t>TSG RAN chairman Mr. Balazs Bertenyi (Nokia) opened the electronic meeting 3GPP TSG RAN #91e with a kick-off email  on Tuesday March 16th, 2021 at 13:00 CET (noon UTC) explaining how the meeting is handled.</w:t>
      </w:r>
    </w:p>
    <w:p w14:paraId="703AEEBE" w14:textId="5A64126C" w:rsidR="00E97C3D" w:rsidRDefault="006F1005" w:rsidP="00E97C3D">
      <w:r>
        <w:t xml:space="preserve">The first week </w:t>
      </w:r>
      <w:r w:rsidR="00E97C3D">
        <w:t>16.-19.03.2021 w</w:t>
      </w:r>
      <w:r>
        <w:t>as</w:t>
      </w:r>
      <w:r w:rsidR="00E97C3D">
        <w:t xml:space="preserve"> used for the RAN chairman election; the 3 RAN vice-chairman elections and the actual meeting took place </w:t>
      </w:r>
      <w:r>
        <w:t xml:space="preserve">in the 2nd week </w:t>
      </w:r>
      <w:r w:rsidR="00E97C3D">
        <w:t>Monday 22.03.21 8am UTC until Friday 26.03.2021 6pm UTC via the RAN email reflector and 3 conference calls (GotoWebinar sessions) Mon/Wed/Fri noon - 3pm UTC.</w:t>
      </w:r>
      <w:r>
        <w:br/>
        <w:t xml:space="preserve">Some of the email discussions collected company views via a new portal NWM (New Working Methods: </w:t>
      </w:r>
      <w:r w:rsidRPr="006F1005">
        <w:t>https://nwm-trial.etsi.org</w:t>
      </w:r>
      <w:r>
        <w:t>): This is indicated below by (NWM),</w:t>
      </w:r>
    </w:p>
    <w:p w14:paraId="1FE5EE8E" w14:textId="77777777" w:rsidR="00E97C3D" w:rsidRDefault="00E97C3D" w:rsidP="00E97C3D">
      <w:r>
        <w:t>On 22.03.21, the RAN chairman also kicked of the following email discussions:</w:t>
      </w:r>
    </w:p>
    <w:p w14:paraId="52FD770E" w14:textId="69DB86CB" w:rsidR="00E97C3D" w:rsidRPr="008D1FF7" w:rsidRDefault="00E97C3D" w:rsidP="00E97C3D">
      <w:pPr>
        <w:rPr>
          <w:b/>
          <w:bCs/>
        </w:rPr>
      </w:pPr>
      <w:r w:rsidRPr="008D1FF7">
        <w:rPr>
          <w:b/>
          <w:bCs/>
        </w:rPr>
        <w:t xml:space="preserve">email discussion identifier: </w:t>
      </w:r>
      <w:r w:rsidR="00886A5E">
        <w:rPr>
          <w:b/>
          <w:bCs/>
        </w:rPr>
        <w:t xml:space="preserve">agenda item: considered </w:t>
      </w:r>
      <w:r w:rsidRPr="008D1FF7">
        <w:rPr>
          <w:b/>
          <w:bCs/>
        </w:rPr>
        <w:t>Tdocs =&gt; summary</w:t>
      </w:r>
    </w:p>
    <w:p w14:paraId="60CD3A23" w14:textId="77777777" w:rsidR="00E97C3D" w:rsidRDefault="00E97C3D" w:rsidP="00E97C3D">
      <w:r>
        <w:t>[91E][01][Elections] AI 3.1: used already in first week</w:t>
      </w:r>
    </w:p>
    <w:p w14:paraId="3C3C39B1" w14:textId="77777777" w:rsidR="00E97C3D" w:rsidRDefault="00E97C3D" w:rsidP="00E97C3D">
      <w:r>
        <w:t>[91E][02][Organizational]: no documents, for org. announcements</w:t>
      </w:r>
    </w:p>
    <w:p w14:paraId="6D7E0122" w14:textId="77777777" w:rsidR="00E97C3D" w:rsidRDefault="00E97C3D" w:rsidP="00E97C3D">
      <w:r>
        <w:t xml:space="preserve">[91E][03][WG_ToR] AI 5: RP-210194, RP-210195, RP-210196, RP-210197, RP-210198 =&gt; </w:t>
      </w:r>
      <w:r w:rsidRPr="008D1FF7">
        <w:rPr>
          <w:b/>
          <w:bCs/>
        </w:rPr>
        <w:t>RP-210866</w:t>
      </w:r>
    </w:p>
    <w:p w14:paraId="15FE5A48" w14:textId="77777777" w:rsidR="00E97C3D" w:rsidRDefault="00E97C3D" w:rsidP="00E97C3D">
      <w:r>
        <w:t xml:space="preserve">[91E][04][RAN3_TUs] AI 5.3: RP-210229 =&gt; </w:t>
      </w:r>
      <w:r w:rsidRPr="008D1FF7">
        <w:rPr>
          <w:b/>
          <w:bCs/>
        </w:rPr>
        <w:t>RP-210794</w:t>
      </w:r>
    </w:p>
    <w:p w14:paraId="59DA4968" w14:textId="77777777" w:rsidR="00E97C3D" w:rsidRDefault="00E97C3D" w:rsidP="00E97C3D">
      <w:r>
        <w:t xml:space="preserve">[91E][05][OTA] AI 9.1.5: RP-210506, RP-210682, RP-210683, RP-210314, RP-210636 =&gt; </w:t>
      </w:r>
      <w:r w:rsidRPr="008D1FF7">
        <w:rPr>
          <w:b/>
          <w:bCs/>
        </w:rPr>
        <w:t>RP-210881</w:t>
      </w:r>
    </w:p>
    <w:p w14:paraId="263EFF0A" w14:textId="77777777" w:rsidR="00E97C3D" w:rsidRDefault="00E97C3D" w:rsidP="00E97C3D">
      <w:r>
        <w:t xml:space="preserve">[91E][06][Basket_WI] AI 9.1.4: RP-210508, RP-210213, RP-210606, RP-210607, RP-210639, RP-210543, RP-210544, RP-210546 =&gt; </w:t>
      </w:r>
      <w:r w:rsidRPr="008D1FF7">
        <w:rPr>
          <w:b/>
          <w:bCs/>
        </w:rPr>
        <w:t>RP-210886</w:t>
      </w:r>
    </w:p>
    <w:p w14:paraId="59CAD775" w14:textId="77777777" w:rsidR="00E97C3D" w:rsidRDefault="00E97C3D" w:rsidP="00E97C3D">
      <w:r>
        <w:t xml:space="preserve">[91E][07][ITU_AH] AI 8: RP-210037, RP-210218, RP-210016, RP-210728, RP-210731, RP-210740, RP-210747, RP-210021 =&gt; </w:t>
      </w:r>
      <w:r w:rsidRPr="008D1FF7">
        <w:rPr>
          <w:b/>
          <w:bCs/>
        </w:rPr>
        <w:t>RP-210782</w:t>
      </w:r>
    </w:p>
    <w:p w14:paraId="55B87F84" w14:textId="77777777" w:rsidR="00E97C3D" w:rsidRDefault="00E97C3D" w:rsidP="00E97C3D">
      <w:r>
        <w:t xml:space="preserve">[91E][08][Option4] AI 9: RP-210304, RP-210305 =&gt; </w:t>
      </w:r>
      <w:r w:rsidRPr="008D1FF7">
        <w:rPr>
          <w:b/>
          <w:bCs/>
        </w:rPr>
        <w:t>none</w:t>
      </w:r>
    </w:p>
    <w:p w14:paraId="2200C6E4" w14:textId="77777777" w:rsidR="00E97C3D" w:rsidRDefault="00E97C3D" w:rsidP="00E97C3D">
      <w:r>
        <w:t xml:space="preserve">[91E][09][SL_Relay_WI] AI 9.1.2: RP-210246, RP-210247, RP-210650, RP-210649, RP-210261, RP-210311, RP-210332, RP-210386, RP-210431, RP-210587, RP-210286, RP-210610, RP-210687, RP-210717, RP-200718, RP-210651 =&gt; </w:t>
      </w:r>
      <w:r w:rsidRPr="008D1FF7">
        <w:rPr>
          <w:b/>
          <w:bCs/>
        </w:rPr>
        <w:t>RP-210877</w:t>
      </w:r>
    </w:p>
    <w:p w14:paraId="12DAEDCD" w14:textId="77777777" w:rsidR="00E97C3D" w:rsidRDefault="00E97C3D" w:rsidP="00E97C3D">
      <w:r>
        <w:t xml:space="preserve">[91E][10][RAN_Slicing_WI] AI 9.1.2: RP-210398, RP-210399, RP-210312, RP-210502, RP-210601, RP-210629 =&gt; </w:t>
      </w:r>
      <w:r w:rsidRPr="008D1FF7">
        <w:rPr>
          <w:b/>
          <w:bCs/>
        </w:rPr>
        <w:t>RP-210871</w:t>
      </w:r>
    </w:p>
    <w:p w14:paraId="73E18432" w14:textId="77777777" w:rsidR="00E97C3D" w:rsidRDefault="00E97C3D" w:rsidP="00E97C3D">
      <w:r>
        <w:t xml:space="preserve">[91E][11][QoE_WI] AI 9.1.3: RP-210225, RP-210427, RP-210461, RP-210529, RP-210676 =&gt; </w:t>
      </w:r>
      <w:r w:rsidRPr="008D1FF7">
        <w:rPr>
          <w:b/>
          <w:bCs/>
        </w:rPr>
        <w:t>RP-210795</w:t>
      </w:r>
    </w:p>
    <w:p w14:paraId="2D99713E" w14:textId="77777777" w:rsidR="00E97C3D" w:rsidRDefault="00E97C3D" w:rsidP="00E97C3D">
      <w:r>
        <w:t xml:space="preserve">[91E][12][Spectrum_WIs] AI 9.1.4: RP-210352, RP-210356, RP-210357, RP-210359, RP-210380, RP-210381, RP-210382, RP-210383, RP-210384, RP-210385, RP-210545, RP-210360, RP-210362, RP-210524, RP-210525, RP-210705 =&gt; </w:t>
      </w:r>
      <w:r w:rsidRPr="008D1FF7">
        <w:rPr>
          <w:b/>
          <w:bCs/>
        </w:rPr>
        <w:t>RP-210830</w:t>
      </w:r>
    </w:p>
    <w:p w14:paraId="729A33C2" w14:textId="77777777" w:rsidR="00E97C3D" w:rsidRDefault="00E97C3D" w:rsidP="00E97C3D">
      <w:r>
        <w:t xml:space="preserve">[91E][13][Band_combo] AI 9.1.4: RP-210606, RP-210607, RP-210639 =&gt; </w:t>
      </w:r>
      <w:r w:rsidRPr="008D1FF7">
        <w:rPr>
          <w:b/>
          <w:bCs/>
        </w:rPr>
        <w:t>integrated in [91E][06][Basket_WI]</w:t>
      </w:r>
      <w:r>
        <w:t xml:space="preserve"> </w:t>
      </w:r>
    </w:p>
    <w:p w14:paraId="20C08A52" w14:textId="77777777" w:rsidR="00E97C3D" w:rsidRDefault="00E97C3D" w:rsidP="00E97C3D">
      <w:r>
        <w:t xml:space="preserve">[91E][14][TRP_TRS_WI] AI 9.1.5: RP-210307, RP-210308, RP-210637 =&gt; </w:t>
      </w:r>
      <w:r w:rsidRPr="008D1FF7">
        <w:rPr>
          <w:b/>
          <w:bCs/>
        </w:rPr>
        <w:t>RP-210841</w:t>
      </w:r>
    </w:p>
    <w:p w14:paraId="1587348C" w14:textId="77777777" w:rsidR="00E97C3D" w:rsidRDefault="00E97C3D" w:rsidP="00E97C3D">
      <w:r>
        <w:t xml:space="preserve">[91E][15][Pi2_BPSK_SI] AI 9.1.5: RP-210436 =&gt; </w:t>
      </w:r>
      <w:r w:rsidRPr="008D1FF7">
        <w:rPr>
          <w:b/>
          <w:bCs/>
        </w:rPr>
        <w:t>RP-210848</w:t>
      </w:r>
    </w:p>
    <w:p w14:paraId="7EF7A0A5" w14:textId="77777777" w:rsidR="00E97C3D" w:rsidRDefault="00E97C3D" w:rsidP="00E97C3D">
      <w:r>
        <w:t xml:space="preserve">[91E][16][UL_skipping] AI 9.5: RP-210309, RP-210516, RP-210517, RP-210695 =&gt; </w:t>
      </w:r>
      <w:r w:rsidRPr="008D1FF7">
        <w:rPr>
          <w:b/>
          <w:bCs/>
        </w:rPr>
        <w:t>RP-210876</w:t>
      </w:r>
      <w:r>
        <w:t xml:space="preserve"> (NWM)</w:t>
      </w:r>
    </w:p>
    <w:p w14:paraId="7CDAC636" w14:textId="77777777" w:rsidR="00E97C3D" w:rsidRDefault="00E97C3D" w:rsidP="00E97C3D">
      <w:r>
        <w:t xml:space="preserve">[91E][17][SFN_offset] AI 9.5: RP-210123, RP-210124, RP-210125, RP-210236 =&gt; </w:t>
      </w:r>
      <w:r w:rsidRPr="008D1FF7">
        <w:rPr>
          <w:b/>
          <w:bCs/>
        </w:rPr>
        <w:t>RP-210797</w:t>
      </w:r>
    </w:p>
    <w:p w14:paraId="6FF2F196" w14:textId="77777777" w:rsidR="00E97C3D" w:rsidRDefault="00E97C3D" w:rsidP="00E97C3D">
      <w:r>
        <w:t xml:space="preserve">[91E][18][CA_UL_Tx_switching] AI 9.5: RP-210572, RP-210548, RP-210573, RP-210574 =&gt; </w:t>
      </w:r>
      <w:r w:rsidRPr="008D1FF7">
        <w:rPr>
          <w:b/>
          <w:bCs/>
        </w:rPr>
        <w:t>RP-210863</w:t>
      </w:r>
    </w:p>
    <w:p w14:paraId="562AFDF4" w14:textId="77777777" w:rsidR="00E97C3D" w:rsidRDefault="00E97C3D" w:rsidP="00E97C3D">
      <w:r>
        <w:t xml:space="preserve">[91E][19][TEI_handling]: RP-210720, RP-210224 =&gt; </w:t>
      </w:r>
      <w:r w:rsidRPr="008D1FF7">
        <w:rPr>
          <w:b/>
          <w:bCs/>
        </w:rPr>
        <w:t>RP-210825</w:t>
      </w:r>
      <w:r>
        <w:t xml:space="preserve"> (NWM)</w:t>
      </w:r>
    </w:p>
    <w:p w14:paraId="4A5D5A39" w14:textId="77777777" w:rsidR="00E97C3D" w:rsidRDefault="00E97C3D" w:rsidP="00E97C3D">
      <w:r>
        <w:t xml:space="preserve">[91E][20][6GHz_TR] AI 9.6.1: RP-210271, RP-210631, RP-210270 =&gt; </w:t>
      </w:r>
      <w:r w:rsidRPr="008D1FF7">
        <w:rPr>
          <w:b/>
          <w:bCs/>
        </w:rPr>
        <w:t>RP-210829</w:t>
      </w:r>
    </w:p>
    <w:p w14:paraId="7A5B1BB6" w14:textId="77777777" w:rsidR="00E97C3D" w:rsidRDefault="00E97C3D" w:rsidP="00E97C3D">
      <w:r>
        <w:t xml:space="preserve">[91E][21][SL_positioning_TR] AI 9.6.2: RP-210036, RP-210040, RP-210130, RP-210241, RP-210269, RP-210283, RP-210310, RP-210348, RP-210468, RP-210535, RP-210538, RP-210584, RP-210609, RP-210658, RP-210671, RP-210674, RP-210282, RP-210284, RP-210285 =&gt; </w:t>
      </w:r>
      <w:r w:rsidRPr="008D1FF7">
        <w:rPr>
          <w:b/>
          <w:bCs/>
        </w:rPr>
        <w:t>RP-210838</w:t>
      </w:r>
    </w:p>
    <w:p w14:paraId="1443219C" w14:textId="77777777" w:rsidR="00E97C3D" w:rsidRDefault="00E97C3D" w:rsidP="00E97C3D">
      <w:r>
        <w:lastRenderedPageBreak/>
        <w:t xml:space="preserve">[91E][22][52.6_71GHz_TR] AI 9.6.11: RP-210634, RP-210635, RP-210129 =&gt; </w:t>
      </w:r>
      <w:r w:rsidRPr="008D1FF7">
        <w:rPr>
          <w:b/>
          <w:bCs/>
        </w:rPr>
        <w:t>RP-21079</w:t>
      </w:r>
      <w:r>
        <w:t>8</w:t>
      </w:r>
    </w:p>
    <w:p w14:paraId="6E6D2753" w14:textId="77777777" w:rsidR="00E97C3D" w:rsidRDefault="00E97C3D" w:rsidP="00E97C3D">
      <w:r>
        <w:t xml:space="preserve">[91E][23][FeMIMO_scope] AI 9.7.1: RP-210291, RP-210313 =&gt; </w:t>
      </w:r>
      <w:r w:rsidRPr="008D1FF7">
        <w:rPr>
          <w:b/>
          <w:bCs/>
        </w:rPr>
        <w:t>RP-210832</w:t>
      </w:r>
      <w:r>
        <w:t xml:space="preserve"> (NWM)</w:t>
      </w:r>
    </w:p>
    <w:p w14:paraId="6C8A8A32" w14:textId="77777777" w:rsidR="00E97C3D" w:rsidRDefault="00E97C3D" w:rsidP="00E97C3D">
      <w:r>
        <w:t xml:space="preserve">[91E][24][52.6_71GHz_WI] AI 9.7.2: RP-210445, RP-210458, RP-210303, RP-210483, RP-210581, RP-210623, RP-210641, RP-210681, RP-210465, RP-210659, RP-210625, RP-210657, RP-210464 =&gt; </w:t>
      </w:r>
      <w:r w:rsidRPr="008D1FF7">
        <w:rPr>
          <w:b/>
          <w:bCs/>
        </w:rPr>
        <w:t>RP-210861</w:t>
      </w:r>
      <w:r>
        <w:t xml:space="preserve"> (NWM)</w:t>
      </w:r>
    </w:p>
    <w:p w14:paraId="19E48180" w14:textId="77777777" w:rsidR="00E97C3D" w:rsidRDefault="00E97C3D" w:rsidP="00E97C3D">
      <w:r>
        <w:t xml:space="preserve">[91E][25][Sidelink_scope] AI 9.7.3: RP-210032, RP-210251, RP-210268, RP-210280, RP-210469, RP-210471, RP-210501, RP-210536, RP-210583, RP-210608, RP-210626, RP-210664 =&gt; </w:t>
      </w:r>
      <w:r w:rsidRPr="008D1FF7">
        <w:rPr>
          <w:b/>
          <w:bCs/>
        </w:rPr>
        <w:t>RP-210840</w:t>
      </w:r>
    </w:p>
    <w:p w14:paraId="6E48BD2D" w14:textId="77777777" w:rsidR="00E97C3D" w:rsidRDefault="00E97C3D" w:rsidP="00E97C3D">
      <w:r>
        <w:t xml:space="preserve">[91E][26][DSS_scope] AI 9.7.4: RP-210292, RP-210449, RP-210582, RP-210604, RP-210660 =&gt; </w:t>
      </w:r>
      <w:r w:rsidRPr="008D1FF7">
        <w:rPr>
          <w:b/>
          <w:bCs/>
        </w:rPr>
        <w:t>RP-210883</w:t>
      </w:r>
      <w:r>
        <w:t xml:space="preserve"> (NWM)</w:t>
      </w:r>
    </w:p>
    <w:p w14:paraId="778E5198" w14:textId="77777777" w:rsidR="00E97C3D" w:rsidRDefault="00E97C3D" w:rsidP="00E97C3D">
      <w:r>
        <w:t xml:space="preserve">[91E][27][IIoT_scope] AI 9.7.5: RP-210263, RP-210605, RP-210264 =&gt; </w:t>
      </w:r>
      <w:r w:rsidRPr="008D1FF7">
        <w:rPr>
          <w:b/>
          <w:bCs/>
        </w:rPr>
        <w:t>RP-210854</w:t>
      </w:r>
      <w:r>
        <w:t xml:space="preserve"> (NWM)</w:t>
      </w:r>
    </w:p>
    <w:p w14:paraId="29DD23F0" w14:textId="77777777" w:rsidR="00E97C3D" w:rsidRDefault="00E97C3D" w:rsidP="00E97C3D">
      <w:r>
        <w:t xml:space="preserve">[91E][28][NTN_scope&amp;bands] AI 9.7.6: RP-210732, RP-210439, RP-210621, RP-210622, RP-210638, RP-210234, RP-210219, RP-210228 =&gt; </w:t>
      </w:r>
      <w:r w:rsidRPr="008D1FF7">
        <w:rPr>
          <w:b/>
          <w:bCs/>
        </w:rPr>
        <w:t>RP-210791</w:t>
      </w:r>
    </w:p>
    <w:p w14:paraId="23B8816F" w14:textId="77777777" w:rsidR="00E97C3D" w:rsidRDefault="00E97C3D" w:rsidP="00E97C3D">
      <w:r>
        <w:t xml:space="preserve">[91E][29][Power_saving_scope] AI 9.7.7: RP-210329 =&gt; </w:t>
      </w:r>
      <w:r w:rsidRPr="008D1FF7">
        <w:rPr>
          <w:b/>
          <w:bCs/>
        </w:rPr>
        <w:t>RP-210860</w:t>
      </w:r>
      <w:r>
        <w:t xml:space="preserve"> (NWM)</w:t>
      </w:r>
    </w:p>
    <w:p w14:paraId="784A5198" w14:textId="77777777" w:rsidR="00E97C3D" w:rsidRDefault="00E97C3D" w:rsidP="00E97C3D">
      <w:r>
        <w:t xml:space="preserve">[91E][30][IAB_scope] AI 9.7.10: RP-210366, RP-210444 cancelled =&gt; </w:t>
      </w:r>
      <w:r w:rsidRPr="008D1FF7">
        <w:rPr>
          <w:b/>
          <w:bCs/>
        </w:rPr>
        <w:t>none</w:t>
      </w:r>
      <w:r>
        <w:t xml:space="preserve"> (NWM)</w:t>
      </w:r>
    </w:p>
    <w:p w14:paraId="56291EFE" w14:textId="77777777" w:rsidR="00E97C3D" w:rsidRDefault="00E97C3D" w:rsidP="00E97C3D">
      <w:r>
        <w:t xml:space="preserve">[91E][31][SDT_scope] AI 9.7.11: RP-210428, RP-210488, RP-210509, RP-210331 =&gt; </w:t>
      </w:r>
      <w:r w:rsidRPr="008D1FF7">
        <w:rPr>
          <w:b/>
          <w:bCs/>
        </w:rPr>
        <w:t>RP-210869</w:t>
      </w:r>
      <w:r>
        <w:t xml:space="preserve"> (NWM) </w:t>
      </w:r>
    </w:p>
    <w:p w14:paraId="0296C9F9" w14:textId="77777777" w:rsidR="00E97C3D" w:rsidRDefault="00E97C3D" w:rsidP="00E97C3D">
      <w:r>
        <w:t xml:space="preserve">[91E][32][SON_MDT_scope] AI 9.7.14: RP-210277 =&gt; </w:t>
      </w:r>
      <w:r w:rsidRPr="008D1FF7">
        <w:rPr>
          <w:b/>
          <w:bCs/>
        </w:rPr>
        <w:t>RP-210796</w:t>
      </w:r>
      <w:r>
        <w:t xml:space="preserve"> (NWM)</w:t>
      </w:r>
    </w:p>
    <w:p w14:paraId="6DCF04CF" w14:textId="77777777" w:rsidR="00E97C3D" w:rsidRDefault="00E97C3D" w:rsidP="00E97C3D">
      <w:r>
        <w:t xml:space="preserve">[91E][33][CRS_IC_DSS] AI: RP-210350, RP-210521, RP-210522, RP-210549, RP-210646, RP-210317, RP-210680, RP-210523 =&gt; </w:t>
      </w:r>
      <w:r w:rsidRPr="008D1FF7">
        <w:rPr>
          <w:b/>
          <w:bCs/>
        </w:rPr>
        <w:t>RP-210803</w:t>
      </w:r>
    </w:p>
    <w:p w14:paraId="39F8719D" w14:textId="77777777" w:rsidR="00E97C3D" w:rsidRDefault="00E97C3D" w:rsidP="00E97C3D">
      <w:r>
        <w:t xml:space="preserve">[91E][34][FeRRM_scope] AI 9.7.19: RP-210550, RP-210592, RP-210480, RP-210481 =&gt; </w:t>
      </w:r>
      <w:r w:rsidRPr="008D1FF7">
        <w:rPr>
          <w:b/>
          <w:bCs/>
        </w:rPr>
        <w:t>RP-210898</w:t>
      </w:r>
    </w:p>
    <w:p w14:paraId="0B2B5A8C" w14:textId="77777777" w:rsidR="00E97C3D" w:rsidRDefault="00E97C3D" w:rsidP="00E97C3D">
      <w:r>
        <w:t xml:space="preserve">[91E][35][Fe_FR2_scope] AI 9.7.21: RP-210575, RP-210576, RP-210578, RP-210414, RP-210412 =&gt; </w:t>
      </w:r>
      <w:r w:rsidRPr="008D1FF7">
        <w:rPr>
          <w:b/>
          <w:bCs/>
        </w:rPr>
        <w:t>RP-210864</w:t>
      </w:r>
    </w:p>
    <w:p w14:paraId="193D5D6A" w14:textId="77777777" w:rsidR="00E97C3D" w:rsidRDefault="00E97C3D" w:rsidP="00E97C3D">
      <w:r>
        <w:t xml:space="preserve">[91E][36][Positioning_scope] AI 9.7.25: RP-210248, RP-210260, RP-210267, RP-210734, RP-210318, RP-210628, RP-210343, RP-210467, RP-210489, RP-210565, RP-210568, RP-210586, RP-210600, RP-210688, RP-210242 =&gt; </w:t>
      </w:r>
      <w:r w:rsidRPr="008D1FF7">
        <w:rPr>
          <w:b/>
          <w:bCs/>
        </w:rPr>
        <w:t xml:space="preserve">RP-210819 </w:t>
      </w:r>
      <w:r>
        <w:t>(NWM)</w:t>
      </w:r>
    </w:p>
    <w:p w14:paraId="623579F5" w14:textId="77777777" w:rsidR="00E97C3D" w:rsidRDefault="00E97C3D" w:rsidP="00E97C3D">
      <w:r>
        <w:t xml:space="preserve">[91E][37][Coverage_scope] AI 9.7.26: RP-210499, RP-210602, RP-210455 =&gt; </w:t>
      </w:r>
      <w:r w:rsidRPr="008D1FF7">
        <w:rPr>
          <w:b/>
          <w:bCs/>
        </w:rPr>
        <w:t>RP-210867</w:t>
      </w:r>
    </w:p>
    <w:p w14:paraId="38948CAA" w14:textId="77777777" w:rsidR="00E97C3D" w:rsidRDefault="00E97C3D" w:rsidP="00E97C3D">
      <w:r>
        <w:t xml:space="preserve">[91E][38][RedCap_scope] AI 9.7.27: RP-210252, RP-210266, RP-210289, RP-210294, RP-210319, RP-210320, RP-210349, RP-210365, RP-210390, RP-210457, RP-210470, RP-210473, RP-210494, RP-210500, RP-210507, RP-210537, RP-210569, RP-210579, RP-210611, RP-210647, RP-210648, RP-210668, RP-210650 =&gt; </w:t>
      </w:r>
      <w:r w:rsidRPr="008D1FF7">
        <w:rPr>
          <w:b/>
          <w:bCs/>
        </w:rPr>
        <w:t>RP-210820</w:t>
      </w:r>
      <w:r>
        <w:t xml:space="preserve"> (NWM)</w:t>
      </w:r>
    </w:p>
    <w:p w14:paraId="35E5155F" w14:textId="77777777" w:rsidR="00E97C3D" w:rsidRDefault="00E97C3D" w:rsidP="00E97C3D">
      <w:r>
        <w:t xml:space="preserve">[91E][39][FR1_FR2_ambiguity] AI 14: RP-210665, RP-210666, RP-210667, RP-210741, RP-210742 =&gt; </w:t>
      </w:r>
      <w:r w:rsidRPr="008D1FF7">
        <w:rPr>
          <w:b/>
          <w:bCs/>
        </w:rPr>
        <w:t>RP-210895</w:t>
      </w:r>
      <w:r>
        <w:t xml:space="preserve"> (NWM)</w:t>
      </w:r>
    </w:p>
    <w:p w14:paraId="3071BF85" w14:textId="77777777" w:rsidR="00E97C3D" w:rsidRDefault="00E97C3D" w:rsidP="00E97C3D">
      <w:r>
        <w:t xml:space="preserve">[91E][40][UE_capabilities] AI 9.12: RP-210630, RP-210652, RP-210686, RP-210640, RP-210738 =&gt; </w:t>
      </w:r>
      <w:r w:rsidRPr="008D1FF7">
        <w:rPr>
          <w:b/>
          <w:bCs/>
        </w:rPr>
        <w:t>RP-210880</w:t>
      </w:r>
    </w:p>
    <w:p w14:paraId="16CD1B46" w14:textId="77777777" w:rsidR="00E97C3D" w:rsidRDefault="00E97C3D" w:rsidP="00E97C3D">
      <w:r>
        <w:t xml:space="preserve">[91E][41][5G_broadcast_bands] AI 10.1.4: RP-210730, RP-210250, RP-210127 =&gt; </w:t>
      </w:r>
      <w:r w:rsidRPr="008D1FF7">
        <w:rPr>
          <w:b/>
          <w:bCs/>
        </w:rPr>
        <w:t>RP-210806</w:t>
      </w:r>
    </w:p>
    <w:p w14:paraId="559C0A9F" w14:textId="0717F4A1" w:rsidR="00E97C3D" w:rsidRDefault="00E97C3D" w:rsidP="00E97C3D">
      <w:r>
        <w:t xml:space="preserve">[91E][42][NTN_IoT_roadmap] AI 10.6.1: RP-210220, RP-210243, RP-210434, RP-210435, RP-210438, RP-210440, RP-210492, RP-210493, RP-210570, RP-210684, RP-210712, RP-210645 =&gt; </w:t>
      </w:r>
      <w:r w:rsidRPr="008D1FF7">
        <w:rPr>
          <w:b/>
          <w:bCs/>
        </w:rPr>
        <w:t>RP-210868</w:t>
      </w:r>
    </w:p>
    <w:p w14:paraId="5E504675" w14:textId="77777777" w:rsidR="00E97C3D" w:rsidRDefault="00E97C3D" w:rsidP="00E97C3D">
      <w:r>
        <w:t xml:space="preserve">[91E][43][2G_3G_inclusive_language] AI 11/12: RP-210333, RP-210334, RP-210335, RP-210336 =&gt; </w:t>
      </w:r>
      <w:r w:rsidRPr="008D1FF7">
        <w:rPr>
          <w:b/>
          <w:bCs/>
        </w:rPr>
        <w:t>RP-210831</w:t>
      </w:r>
      <w:r>
        <w:t xml:space="preserve"> (NWM)</w:t>
      </w:r>
    </w:p>
    <w:p w14:paraId="48ABE865" w14:textId="77777777" w:rsidR="00E97C3D" w:rsidRDefault="00E97C3D" w:rsidP="00E97C3D">
      <w:r>
        <w:t xml:space="preserve">[91E][44][RAN_planning] AI 15: RP-210325, RP-210721, RP-210723, RP-210503 =&gt; </w:t>
      </w:r>
      <w:r w:rsidRPr="008D1FF7">
        <w:rPr>
          <w:b/>
          <w:bCs/>
        </w:rPr>
        <w:t>none</w:t>
      </w:r>
      <w:r>
        <w:t xml:space="preserve"> </w:t>
      </w:r>
    </w:p>
    <w:p w14:paraId="05FF4821" w14:textId="77777777" w:rsidR="00E97C3D" w:rsidRDefault="00E97C3D" w:rsidP="00E97C3D">
      <w:r>
        <w:t xml:space="preserve">[91E][45][5G_ACIA_simulations] AI 7: RP-210490, RP-210491 =&gt; </w:t>
      </w:r>
      <w:r w:rsidRPr="008D1FF7">
        <w:rPr>
          <w:b/>
          <w:bCs/>
        </w:rPr>
        <w:t>none</w:t>
      </w:r>
    </w:p>
    <w:p w14:paraId="2D7EE0DF" w14:textId="77777777" w:rsidR="00E97C3D" w:rsidRDefault="00E97C3D" w:rsidP="00E97C3D">
      <w:r>
        <w:t>started later:</w:t>
      </w:r>
    </w:p>
    <w:p w14:paraId="77859E67" w14:textId="77777777" w:rsidR="00E97C3D" w:rsidRDefault="00E97C3D" w:rsidP="00E97C3D">
      <w:r>
        <w:t xml:space="preserve">[91E][46][flag_0273] AI 9.8.11: RP-210273 =&gt; </w:t>
      </w:r>
      <w:r w:rsidRPr="008D1FF7">
        <w:rPr>
          <w:b/>
          <w:bCs/>
        </w:rPr>
        <w:t>none</w:t>
      </w:r>
    </w:p>
    <w:p w14:paraId="5C1ADBFD" w14:textId="77777777" w:rsidR="00E97C3D" w:rsidRDefault="00E97C3D" w:rsidP="00E97C3D">
      <w:r>
        <w:t xml:space="preserve">[91E][47][flag_0369] AI 9.7.20: RP-210369 =&gt; </w:t>
      </w:r>
      <w:r w:rsidRPr="008A74CF">
        <w:rPr>
          <w:b/>
          <w:bCs/>
        </w:rPr>
        <w:t>none</w:t>
      </w:r>
    </w:p>
    <w:p w14:paraId="0D765B72" w14:textId="77777777" w:rsidR="00E97C3D" w:rsidRDefault="00E97C3D" w:rsidP="00E97C3D">
      <w:r>
        <w:t xml:space="preserve">[91E][48][flag_0552_0337] AI: RP-210552, RP-210337 =&gt; </w:t>
      </w:r>
      <w:r w:rsidRPr="008A74CF">
        <w:rPr>
          <w:b/>
          <w:bCs/>
        </w:rPr>
        <w:t>RP-210849</w:t>
      </w:r>
    </w:p>
    <w:p w14:paraId="109ED26C" w14:textId="77777777" w:rsidR="00E97C3D" w:rsidRDefault="00E97C3D" w:rsidP="00E97C3D">
      <w:r>
        <w:t xml:space="preserve">[91E][49][RAN2_TUs] AI 5.2: RP-210824 =&gt; </w:t>
      </w:r>
      <w:r w:rsidRPr="008A74CF">
        <w:rPr>
          <w:b/>
          <w:bCs/>
        </w:rPr>
        <w:t>none</w:t>
      </w:r>
    </w:p>
    <w:p w14:paraId="37FB40F1" w14:textId="440F7671" w:rsidR="00E97C3D" w:rsidRDefault="00E97C3D" w:rsidP="00E97C3D">
      <w:r>
        <w:lastRenderedPageBreak/>
        <w:t>[91E][50][New_proposals_approval]: handling the results of multiple email discussions:</w:t>
      </w:r>
    </w:p>
    <w:p w14:paraId="3CF730DF" w14:textId="084CF501" w:rsidR="00E97C3D" w:rsidRDefault="00E97C3D" w:rsidP="00E97C3D">
      <w:r>
        <w:t xml:space="preserve">[05][OTA], [14][TRP_TRS_WI], [15][Pi2_BPSK_SI], [34][FeRRM_scope], [41][5G_broadcast_bands], [42][NTN_IoT], [28][NTN_scope&amp;bands], [33][CRS_IC_DSS], [48][flag_0552_0337], [35][FeFR2_scope], plus UDC RP-210900 =&gt; </w:t>
      </w:r>
      <w:r w:rsidRPr="00E16908">
        <w:rPr>
          <w:b/>
          <w:bCs/>
        </w:rPr>
        <w:t>RP-210906</w:t>
      </w:r>
    </w:p>
    <w:p w14:paraId="721AB440" w14:textId="77777777" w:rsidR="00E97C3D" w:rsidRDefault="00E97C3D" w:rsidP="00E97C3D">
      <w:pPr>
        <w:pStyle w:val="Heading2"/>
      </w:pPr>
      <w:bookmarkStart w:id="42" w:name="_Toc69483339"/>
      <w:bookmarkStart w:id="43" w:name="_Toc74553582"/>
      <w:r>
        <w:t>2</w:t>
      </w:r>
      <w:r>
        <w:tab/>
        <w:t>Reminders for usage of IT resources, IPR declaration and antitrust compliance</w:t>
      </w:r>
      <w:bookmarkEnd w:id="42"/>
      <w:bookmarkEnd w:id="43"/>
    </w:p>
    <w:p w14:paraId="0581E1E8" w14:textId="77777777" w:rsidR="00E97C3D" w:rsidRPr="00E1630C" w:rsidRDefault="00E97C3D" w:rsidP="00E97C3D">
      <w:pPr>
        <w:rPr>
          <w:b/>
          <w:bCs/>
        </w:rPr>
      </w:pPr>
      <w:r w:rsidRPr="00E1630C">
        <w:rPr>
          <w:b/>
          <w:bCs/>
        </w:rPr>
        <w:t>IT resources:</w:t>
      </w:r>
    </w:p>
    <w:p w14:paraId="62C42F10" w14:textId="77777777" w:rsidR="00E97C3D" w:rsidRDefault="00E97C3D" w:rsidP="00E97C3D">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4E51FB" w14:textId="77777777" w:rsidR="00E97C3D" w:rsidRDefault="00E97C3D" w:rsidP="00E97C3D">
      <w:r>
        <w:t>Delegates must respect the law of the hosting country, and should not visit prohibited internet sites.</w:t>
      </w:r>
    </w:p>
    <w:p w14:paraId="26ABC381" w14:textId="77777777" w:rsidR="00E97C3D" w:rsidRDefault="00E97C3D" w:rsidP="00E97C3D">
      <w:r>
        <w:t>In cases of persistent abuse of the internet bandwidth, MCC may restrict individual’s use of the service.</w:t>
      </w:r>
    </w:p>
    <w:p w14:paraId="267803FB" w14:textId="77777777" w:rsidR="00E97C3D" w:rsidRDefault="00E97C3D" w:rsidP="00E97C3D">
      <w:r>
        <w:t>In particular, the PCG has laid down the following network usage conditions:</w:t>
      </w:r>
    </w:p>
    <w:p w14:paraId="653D7F09" w14:textId="77777777" w:rsidR="00E97C3D" w:rsidRDefault="00E97C3D" w:rsidP="00E97C3D">
      <w:r>
        <w:t>1. Users shall not use the network to engage in illegal activities. This includes activities such as copyright violation, hacking, espionage or any other activity that may be prohibited by local laws.</w:t>
      </w:r>
    </w:p>
    <w:p w14:paraId="033F67B9" w14:textId="77777777" w:rsidR="00E97C3D" w:rsidRDefault="00E97C3D" w:rsidP="00E97C3D">
      <w:r>
        <w:t>2. Users shall not engage in non-work related activities that are consume excessive bandwidth or cause significant degradation of the performance of the network.</w:t>
      </w:r>
    </w:p>
    <w:p w14:paraId="327AC374" w14:textId="77777777" w:rsidR="00E97C3D" w:rsidRDefault="00E97C3D" w:rsidP="00E97C3D">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AA9092B" w14:textId="77777777" w:rsidR="00E97C3D" w:rsidRDefault="00E97C3D" w:rsidP="00E22B08">
      <w:pPr>
        <w:spacing w:after="0"/>
      </w:pPr>
      <w:r>
        <w:t>1.</w:t>
      </w:r>
      <w:r>
        <w:tab/>
        <w:t>DON’T place your WiFi device in ad-hoc mode</w:t>
      </w:r>
    </w:p>
    <w:p w14:paraId="31D180CD" w14:textId="77777777" w:rsidR="00E97C3D" w:rsidRDefault="00E97C3D" w:rsidP="00E22B08">
      <w:pPr>
        <w:spacing w:after="0"/>
      </w:pPr>
      <w:r>
        <w:t>2.</w:t>
      </w:r>
      <w:r>
        <w:tab/>
        <w:t>DON’T set up a personal hotspot in the meeting room</w:t>
      </w:r>
    </w:p>
    <w:p w14:paraId="4D470B91" w14:textId="77777777" w:rsidR="00E97C3D" w:rsidRDefault="00E97C3D" w:rsidP="00E22B08">
      <w:pPr>
        <w:spacing w:after="0"/>
      </w:pPr>
      <w:r>
        <w:t>3.</w:t>
      </w:r>
      <w:r>
        <w:tab/>
        <w:t>DO try 802.11a if your WiFi device supports it</w:t>
      </w:r>
    </w:p>
    <w:p w14:paraId="3993A460" w14:textId="77777777" w:rsidR="00E97C3D" w:rsidRDefault="00E97C3D" w:rsidP="00E22B08">
      <w:pPr>
        <w:spacing w:after="0"/>
      </w:pPr>
      <w:r>
        <w:t>4.</w:t>
      </w:r>
      <w:r>
        <w:tab/>
        <w:t xml:space="preserve">DON’T manually allocate an IP address </w:t>
      </w:r>
    </w:p>
    <w:p w14:paraId="7015C386" w14:textId="77777777" w:rsidR="00E97C3D" w:rsidRDefault="00E97C3D" w:rsidP="00E22B08">
      <w:pPr>
        <w:spacing w:after="0"/>
      </w:pPr>
      <w:r>
        <w:t>5.</w:t>
      </w:r>
      <w:r>
        <w:tab/>
        <w:t>DON’T be a bandwidth hog by streaming video, playing online games, or downloading huge files</w:t>
      </w:r>
    </w:p>
    <w:p w14:paraId="0DFAE4EB" w14:textId="77777777" w:rsidR="00E97C3D" w:rsidRDefault="00E97C3D" w:rsidP="00E97C3D">
      <w:r>
        <w:t>6.</w:t>
      </w:r>
      <w:r>
        <w:tab/>
        <w:t>DON’T use packet probing software which clogs the local network (e.g., packet sniffers or port scanners)</w:t>
      </w:r>
    </w:p>
    <w:p w14:paraId="6D2CBAF3" w14:textId="77777777" w:rsidR="00E97C3D" w:rsidRDefault="00E97C3D" w:rsidP="00E22B08">
      <w:pPr>
        <w:spacing w:after="0"/>
      </w:pPr>
      <w:r>
        <w:t>Based on the report of the PCG ad hoc group on IT improvements:</w:t>
      </w:r>
    </w:p>
    <w:p w14:paraId="680CE33A" w14:textId="3E4D3AF1" w:rsidR="00E97C3D" w:rsidRDefault="00D75A7B" w:rsidP="00E22B08">
      <w:pPr>
        <w:spacing w:after="0"/>
      </w:pPr>
      <w:hyperlink r:id="rId19" w:history="1">
        <w:r w:rsidR="00E97C3D" w:rsidRPr="0089002E">
          <w:rPr>
            <w:rStyle w:val="Hyperlink"/>
          </w:rPr>
          <w:t>http://www.3gpp.org/ftp/PCG/PCG_27/DOCS/PCG27_13r1.zip</w:t>
        </w:r>
      </w:hyperlink>
    </w:p>
    <w:p w14:paraId="51761816" w14:textId="1F7DB7BA" w:rsidR="00E97C3D" w:rsidRDefault="00E97C3D" w:rsidP="00E97C3D">
      <w:r>
        <w:t xml:space="preserve">see also </w:t>
      </w:r>
      <w:hyperlink r:id="rId20" w:history="1">
        <w:r w:rsidRPr="0089002E">
          <w:rPr>
            <w:rStyle w:val="Hyperlink"/>
          </w:rPr>
          <w:t>http://www.3gpp.org/specifications-groups/delegates-corner</w:t>
        </w:r>
      </w:hyperlink>
    </w:p>
    <w:p w14:paraId="3A86F309" w14:textId="580BA81D" w:rsidR="00E97C3D" w:rsidRDefault="00E97C3D" w:rsidP="00E97C3D">
      <w:r>
        <w:t xml:space="preserve">Note: </w:t>
      </w:r>
      <w:r w:rsidR="00E22B08">
        <w:t>T</w:t>
      </w:r>
      <w:r>
        <w:t>he</w:t>
      </w:r>
      <w:r w:rsidR="00E22B08">
        <w:t>se</w:t>
      </w:r>
      <w:r>
        <w:t xml:space="preserve"> IT resources section is not applicable to </w:t>
      </w:r>
      <w:r w:rsidR="00E22B08">
        <w:t>e</w:t>
      </w:r>
      <w:r>
        <w:t>lectronic meetings</w:t>
      </w:r>
      <w:r w:rsidR="00E22B08">
        <w:t xml:space="preserve"> (here email reflector/NWM resources are more of importance).</w:t>
      </w:r>
    </w:p>
    <w:p w14:paraId="66268173" w14:textId="77777777" w:rsidR="00E97C3D" w:rsidRPr="00E22B08" w:rsidRDefault="00E97C3D" w:rsidP="00E97C3D">
      <w:pPr>
        <w:rPr>
          <w:b/>
          <w:bCs/>
        </w:rPr>
      </w:pPr>
      <w:r w:rsidRPr="00E22B08">
        <w:rPr>
          <w:b/>
          <w:bCs/>
        </w:rPr>
        <w:t>IPR declaration:</w:t>
      </w:r>
    </w:p>
    <w:p w14:paraId="6E41092B" w14:textId="77777777" w:rsidR="00E97C3D" w:rsidRDefault="00E97C3D" w:rsidP="00E97C3D">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009A224" w14:textId="77777777" w:rsidR="00E97C3D" w:rsidRDefault="00E97C3D" w:rsidP="00E97C3D">
      <w:r>
        <w:t>The delegates are asked to take note that they are thereby invited:</w:t>
      </w:r>
    </w:p>
    <w:p w14:paraId="1C9E3218" w14:textId="77777777" w:rsidR="00E97C3D" w:rsidRDefault="00E97C3D" w:rsidP="00E97C3D">
      <w:r>
        <w:t>-</w:t>
      </w:r>
      <w:r>
        <w:tab/>
        <w:t>to investigate whether their organization or any other organization owns IPRs which were, or were likely to become Essential in respect of the work of 3GPP.</w:t>
      </w:r>
    </w:p>
    <w:p w14:paraId="7BF49596" w14:textId="77777777" w:rsidR="00E97C3D" w:rsidRDefault="00E97C3D" w:rsidP="00E97C3D">
      <w:r>
        <w:t>-</w:t>
      </w:r>
      <w:r>
        <w:tab/>
        <w:t>to notify their respective Organizational Partners of all potential IPRs, e.g., for ETSI, by means of the IPR Information Statement and the Licensing declaration forms</w:t>
      </w:r>
    </w:p>
    <w:p w14:paraId="711B97A5" w14:textId="78D03989" w:rsidR="00E97C3D" w:rsidRDefault="00E97C3D" w:rsidP="00E97C3D">
      <w:r>
        <w:lastRenderedPageBreak/>
        <w:t xml:space="preserve">Based on </w:t>
      </w:r>
      <w:hyperlink r:id="rId21" w:history="1">
        <w:r w:rsidRPr="0080761A">
          <w:rPr>
            <w:rStyle w:val="Hyperlink"/>
          </w:rPr>
          <w:t>http://www.3gpp.org/3gpp-calendar/89-call-for-ipr-meetings</w:t>
        </w:r>
      </w:hyperlink>
    </w:p>
    <w:p w14:paraId="4A959465" w14:textId="77777777" w:rsidR="00E97C3D" w:rsidRPr="0080761A" w:rsidRDefault="00E97C3D" w:rsidP="00E97C3D">
      <w:pPr>
        <w:rPr>
          <w:b/>
          <w:bCs/>
        </w:rPr>
      </w:pPr>
      <w:r w:rsidRPr="0080761A">
        <w:rPr>
          <w:b/>
          <w:bCs/>
        </w:rPr>
        <w:t>Antitrust compliance:</w:t>
      </w:r>
    </w:p>
    <w:p w14:paraId="676ABF7B" w14:textId="77777777" w:rsidR="00E97C3D" w:rsidRDefault="00E97C3D" w:rsidP="00E97C3D">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0540B4E4" w14:textId="7C4A79A5" w:rsidR="00E97C3D" w:rsidRDefault="00E97C3D" w:rsidP="00E97C3D">
      <w:r>
        <w:t xml:space="preserve">Based on </w:t>
      </w:r>
      <w:hyperlink r:id="rId22" w:history="1">
        <w:r w:rsidRPr="0080761A">
          <w:rPr>
            <w:rStyle w:val="Hyperlink"/>
          </w:rPr>
          <w:t>http://www.3gpp.org/about-3gpp/legal-matters/21-3gpp-calendar/1616-statement-of-antitrust-compliance</w:t>
        </w:r>
      </w:hyperlink>
    </w:p>
    <w:p w14:paraId="1E685530" w14:textId="77777777" w:rsidR="00E97C3D" w:rsidRDefault="00E97C3D" w:rsidP="00E97C3D">
      <w:pPr>
        <w:pStyle w:val="Heading2"/>
      </w:pPr>
      <w:bookmarkStart w:id="44" w:name="_Toc69483340"/>
      <w:bookmarkStart w:id="45" w:name="_Toc74553583"/>
      <w:r>
        <w:t>3</w:t>
      </w:r>
      <w:r>
        <w:tab/>
        <w:t>Approval of the agenda</w:t>
      </w:r>
      <w:bookmarkEnd w:id="44"/>
      <w:bookmarkEnd w:id="45"/>
    </w:p>
    <w:p w14:paraId="2398DB6B" w14:textId="77777777" w:rsidR="00E97C3D" w:rsidRDefault="00E97C3D" w:rsidP="00E97C3D">
      <w:pPr>
        <w:rPr>
          <w:rFonts w:ascii="Arial" w:hAnsi="Arial" w:cs="Arial"/>
          <w:b/>
          <w:sz w:val="24"/>
        </w:rPr>
      </w:pPr>
      <w:r>
        <w:rPr>
          <w:rFonts w:ascii="Arial" w:hAnsi="Arial" w:cs="Arial"/>
          <w:b/>
          <w:color w:val="0000FF"/>
          <w:sz w:val="24"/>
        </w:rPr>
        <w:t>RP-210001</w:t>
      </w:r>
      <w:r>
        <w:rPr>
          <w:rFonts w:ascii="Arial" w:hAnsi="Arial" w:cs="Arial"/>
          <w:b/>
          <w:color w:val="0000FF"/>
          <w:sz w:val="24"/>
        </w:rPr>
        <w:tab/>
      </w:r>
      <w:r>
        <w:rPr>
          <w:rFonts w:ascii="Arial" w:hAnsi="Arial" w:cs="Arial"/>
          <w:b/>
          <w:sz w:val="24"/>
        </w:rPr>
        <w:t>Agenda for electronic meeting RAN #91e held 16.03.-26.03.2021</w:t>
      </w:r>
    </w:p>
    <w:p w14:paraId="3A266E90" w14:textId="77777777" w:rsidR="00E97C3D" w:rsidRDefault="00E97C3D" w:rsidP="00E97C3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6F6C6A38" w14:textId="77777777" w:rsidR="00E97C3D" w:rsidRDefault="00E97C3D" w:rsidP="00E97C3D">
      <w:pPr>
        <w:rPr>
          <w:rFonts w:ascii="Arial" w:hAnsi="Arial" w:cs="Arial"/>
          <w:b/>
        </w:rPr>
      </w:pPr>
      <w:r>
        <w:rPr>
          <w:rFonts w:ascii="Arial" w:hAnsi="Arial" w:cs="Arial"/>
          <w:b/>
        </w:rPr>
        <w:t xml:space="preserve">Discussion: </w:t>
      </w:r>
    </w:p>
    <w:p w14:paraId="2D33D35E" w14:textId="77777777" w:rsidR="00E97C3D" w:rsidRDefault="00E97C3D" w:rsidP="00E97C3D">
      <w:r>
        <w:t>ITU-R AH convener (Telecom Italia): would like to conclude ITU-R LSs for SA by Wed</w:t>
      </w:r>
    </w:p>
    <w:p w14:paraId="38407BB7" w14:textId="0391A2DE" w:rsidR="00E97C3D" w:rsidRDefault="00E97C3D" w:rsidP="00E97C3D">
      <w:r>
        <w:t>RAN chair: agrees</w:t>
      </w:r>
    </w:p>
    <w:p w14:paraId="55E9D012" w14:textId="77777777" w:rsidR="008A5008" w:rsidRDefault="008A5008" w:rsidP="008A50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1C1CB" w14:textId="77777777" w:rsidR="008A5008" w:rsidRDefault="008A5008" w:rsidP="00E97C3D"/>
    <w:p w14:paraId="1CD6E8A9" w14:textId="77777777" w:rsidR="00E97C3D" w:rsidRPr="008A5008" w:rsidRDefault="00E97C3D" w:rsidP="00E97C3D">
      <w:pPr>
        <w:rPr>
          <w:b/>
          <w:bCs/>
        </w:rPr>
      </w:pPr>
      <w:r w:rsidRPr="008A5008">
        <w:rPr>
          <w:b/>
          <w:bCs/>
        </w:rPr>
        <w:t>GotoWebinar calls:</w:t>
      </w:r>
    </w:p>
    <w:p w14:paraId="7BA85250" w14:textId="77777777" w:rsidR="00E97C3D" w:rsidRPr="008A5008" w:rsidRDefault="00E97C3D" w:rsidP="00E97C3D">
      <w:pPr>
        <w:rPr>
          <w:u w:val="single"/>
        </w:rPr>
      </w:pPr>
      <w:r w:rsidRPr="008A5008">
        <w:rPr>
          <w:u w:val="single"/>
        </w:rPr>
        <w:t>Mon 22.03.21 noon UTC - 15:00 UTC</w:t>
      </w:r>
    </w:p>
    <w:p w14:paraId="036ACCBD" w14:textId="77777777" w:rsidR="00E97C3D" w:rsidRDefault="00E97C3D" w:rsidP="008A5008">
      <w:pPr>
        <w:spacing w:after="0"/>
      </w:pPr>
      <w:r>
        <w:t>Reminders</w:t>
      </w:r>
    </w:p>
    <w:p w14:paraId="333D23EF" w14:textId="77777777" w:rsidR="00E97C3D" w:rsidRDefault="00E97C3D" w:rsidP="008A5008">
      <w:pPr>
        <w:spacing w:after="0"/>
      </w:pPr>
      <w:r>
        <w:t>[01][Elections]: Timeplan for Vice Chair elections (see following slide)</w:t>
      </w:r>
    </w:p>
    <w:p w14:paraId="4B986748" w14:textId="77777777" w:rsidR="00E97C3D" w:rsidRDefault="00E97C3D" w:rsidP="008A5008">
      <w:pPr>
        <w:spacing w:after="0"/>
      </w:pPr>
      <w:r>
        <w:t>[44][RAN_planning]: RP-210503</w:t>
      </w:r>
    </w:p>
    <w:p w14:paraId="30BF1EBB" w14:textId="77777777" w:rsidR="00E97C3D" w:rsidRDefault="00E97C3D" w:rsidP="008A5008">
      <w:pPr>
        <w:spacing w:after="0"/>
      </w:pPr>
      <w:r>
        <w:t xml:space="preserve">[09][SL_Relay_WI]: RP-210247, RP-210650, RP-210261 </w:t>
      </w:r>
    </w:p>
    <w:p w14:paraId="2F0AC327" w14:textId="77777777" w:rsidR="00E97C3D" w:rsidRDefault="00E97C3D" w:rsidP="008A5008">
      <w:pPr>
        <w:spacing w:after="0"/>
      </w:pPr>
      <w:r>
        <w:t>[38][RedCap_scope]: RP-210743, RP-210668</w:t>
      </w:r>
    </w:p>
    <w:p w14:paraId="4AED7321" w14:textId="77777777" w:rsidR="00E97C3D" w:rsidRDefault="00E97C3D" w:rsidP="00E97C3D">
      <w:r>
        <w:t>[42][NTN_IoT_roadmap]: RP-210440</w:t>
      </w:r>
    </w:p>
    <w:p w14:paraId="1266892A" w14:textId="77777777" w:rsidR="00E97C3D" w:rsidRPr="008A5008" w:rsidRDefault="00E97C3D" w:rsidP="00E97C3D">
      <w:pPr>
        <w:rPr>
          <w:u w:val="single"/>
        </w:rPr>
      </w:pPr>
      <w:r w:rsidRPr="008A5008">
        <w:rPr>
          <w:u w:val="single"/>
        </w:rPr>
        <w:t>Wed 24.03.21 noon UTC - 15:00 UTC</w:t>
      </w:r>
    </w:p>
    <w:p w14:paraId="02A8D160" w14:textId="77777777" w:rsidR="00E97C3D" w:rsidRDefault="00E97C3D" w:rsidP="008A5008">
      <w:pPr>
        <w:spacing w:after="0"/>
      </w:pPr>
      <w:r>
        <w:t>[01][Elections]: Results from the 3rd VC elections (ballot 1)</w:t>
      </w:r>
    </w:p>
    <w:p w14:paraId="2174FD6F" w14:textId="77777777" w:rsidR="00E97C3D" w:rsidRDefault="00E97C3D" w:rsidP="008A5008">
      <w:pPr>
        <w:spacing w:after="0"/>
      </w:pPr>
      <w:r>
        <w:t>[09][SL_Relay_WI] RP-210814, RP-210813=&gt;RP-210822=&gt;RP-210823</w:t>
      </w:r>
    </w:p>
    <w:p w14:paraId="202B4F97" w14:textId="77777777" w:rsidR="00E97C3D" w:rsidRDefault="00E97C3D" w:rsidP="008A5008">
      <w:pPr>
        <w:spacing w:after="0"/>
      </w:pPr>
      <w:r>
        <w:t>[36][Positioning_scope] RP-210817</w:t>
      </w:r>
    </w:p>
    <w:p w14:paraId="38990A2E" w14:textId="77777777" w:rsidR="00E97C3D" w:rsidRDefault="00E97C3D" w:rsidP="008A5008">
      <w:pPr>
        <w:spacing w:after="0"/>
      </w:pPr>
      <w:r>
        <w:t>[41][5G_broadcast_bands] RP-210806, RP-210781</w:t>
      </w:r>
    </w:p>
    <w:p w14:paraId="622854A2" w14:textId="77777777" w:rsidR="00E97C3D" w:rsidRDefault="00E97C3D" w:rsidP="00E97C3D">
      <w:r>
        <w:t>[38][RedCap_scope] RP-210821</w:t>
      </w:r>
    </w:p>
    <w:p w14:paraId="4043C775" w14:textId="77777777" w:rsidR="00E97C3D" w:rsidRPr="008A5008" w:rsidRDefault="00E97C3D" w:rsidP="00E97C3D">
      <w:pPr>
        <w:rPr>
          <w:u w:val="single"/>
        </w:rPr>
      </w:pPr>
      <w:r w:rsidRPr="008A5008">
        <w:rPr>
          <w:u w:val="single"/>
        </w:rPr>
        <w:t>Fri 26.03.21 noon UTC - 15:00 UTC</w:t>
      </w:r>
    </w:p>
    <w:p w14:paraId="0347AFF8" w14:textId="75AD8ED0" w:rsidR="00E97C3D" w:rsidRDefault="00E97C3D" w:rsidP="008A5008">
      <w:pPr>
        <w:spacing w:after="0"/>
      </w:pPr>
      <w:r>
        <w:t>[09][SL_Relay_WI]: RP-210823</w:t>
      </w:r>
    </w:p>
    <w:p w14:paraId="7036761D" w14:textId="1E4CC70D" w:rsidR="00E97C3D" w:rsidRDefault="00E97C3D" w:rsidP="008A5008">
      <w:pPr>
        <w:spacing w:after="0"/>
      </w:pPr>
      <w:r>
        <w:t>[50][New_proposals_approval]: RP-210896</w:t>
      </w:r>
    </w:p>
    <w:p w14:paraId="745E1924" w14:textId="027CF4CD" w:rsidR="00E97C3D" w:rsidRDefault="00E97C3D" w:rsidP="008A5008">
      <w:pPr>
        <w:spacing w:after="0"/>
      </w:pPr>
      <w:r>
        <w:t>[10][RAN_Slicing_WI]: RP-210872</w:t>
      </w:r>
    </w:p>
    <w:p w14:paraId="58F76C7E" w14:textId="0EC7FCFF" w:rsidR="00E97C3D" w:rsidRDefault="00E97C3D" w:rsidP="00E97C3D">
      <w:r>
        <w:t>[38][RedCap_scope]: RP-210894, RP-210882</w:t>
      </w:r>
    </w:p>
    <w:p w14:paraId="46897B65" w14:textId="77777777" w:rsidR="00E97C3D" w:rsidRDefault="00E97C3D" w:rsidP="00E97C3D">
      <w:pPr>
        <w:pStyle w:val="Heading3"/>
      </w:pPr>
      <w:bookmarkStart w:id="46" w:name="_Toc69483341"/>
      <w:bookmarkStart w:id="47" w:name="_Toc74553584"/>
      <w:r>
        <w:t>3.1</w:t>
      </w:r>
      <w:r>
        <w:tab/>
        <w:t>RAN chair/RAN vice-chair elections and other voting events (if any)</w:t>
      </w:r>
      <w:bookmarkEnd w:id="46"/>
      <w:bookmarkEnd w:id="47"/>
    </w:p>
    <w:p w14:paraId="32D355CE" w14:textId="5C42DE5C" w:rsidR="00595340" w:rsidRPr="00595340" w:rsidRDefault="00595340" w:rsidP="00E97C3D">
      <w:r w:rsidRPr="00595340">
        <w:t>Elections were carried out via electronic voting tool</w:t>
      </w:r>
      <w:r>
        <w:t xml:space="preserve"> under portal.3gpp.org.</w:t>
      </w:r>
      <w:r w:rsidR="00C73ED1">
        <w:t xml:space="preserve"> RAN chair election in the first week of RAN #91e and RAN vice-chair </w:t>
      </w:r>
      <w:r w:rsidR="002B1F68">
        <w:t>elections</w:t>
      </w:r>
      <w:r w:rsidR="00C73ED1">
        <w:t xml:space="preserve"> in the 2nd week of RAN #91e (considering regional balance).</w:t>
      </w:r>
    </w:p>
    <w:p w14:paraId="7DB07CA6" w14:textId="5A58132D" w:rsidR="00595340" w:rsidRDefault="00595340" w:rsidP="00E97C3D">
      <w:r w:rsidRPr="00104825">
        <w:rPr>
          <w:b/>
          <w:bCs/>
        </w:rPr>
        <w:t xml:space="preserve">RAN chair </w:t>
      </w:r>
      <w:r>
        <w:rPr>
          <w:b/>
          <w:bCs/>
        </w:rPr>
        <w:t>election:</w:t>
      </w:r>
    </w:p>
    <w:p w14:paraId="234FA397" w14:textId="411F1057" w:rsidR="00E97C3D" w:rsidRDefault="00E97C3D" w:rsidP="00E97C3D">
      <w:r>
        <w:t>RAN chair candidates:</w:t>
      </w:r>
    </w:p>
    <w:p w14:paraId="41439FC9" w14:textId="77777777" w:rsidR="00E97C3D" w:rsidRDefault="00E97C3D" w:rsidP="00260E52">
      <w:pPr>
        <w:spacing w:after="0"/>
      </w:pPr>
      <w:r>
        <w:lastRenderedPageBreak/>
        <w:t xml:space="preserve">Mr. Matthew BAKER, </w:t>
      </w:r>
      <w:r>
        <w:tab/>
        <w:t>Nokia UK Ltd. (ETSI)</w:t>
      </w:r>
    </w:p>
    <w:p w14:paraId="5A55CA3E" w14:textId="77777777" w:rsidR="00E97C3D" w:rsidRDefault="00E97C3D" w:rsidP="00260E52">
      <w:pPr>
        <w:spacing w:after="0"/>
      </w:pPr>
      <w:r>
        <w:t xml:space="preserve">Mr. Richard BURBIDGE, </w:t>
      </w:r>
      <w:r>
        <w:tab/>
        <w:t>Intel (ATIS)</w:t>
      </w:r>
    </w:p>
    <w:p w14:paraId="283C9FC4" w14:textId="77777777" w:rsidR="00E97C3D" w:rsidRDefault="00E97C3D" w:rsidP="00260E52">
      <w:pPr>
        <w:spacing w:after="0"/>
      </w:pPr>
      <w:r>
        <w:t xml:space="preserve">Dr. Wanshi CHEN, </w:t>
      </w:r>
      <w:r>
        <w:tab/>
        <w:t>Qualcomm Incorporated (ATIS)</w:t>
      </w:r>
    </w:p>
    <w:p w14:paraId="38C9E39E" w14:textId="77777777" w:rsidR="00E97C3D" w:rsidRDefault="00E97C3D" w:rsidP="00E97C3D">
      <w:r>
        <w:t xml:space="preserve">Mr. Xiaodong XU, </w:t>
      </w:r>
      <w:r>
        <w:tab/>
        <w:t>China Mobile Communications Corporation (CCSA)</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gridCol w:w="1559"/>
        <w:gridCol w:w="1560"/>
      </w:tblGrid>
      <w:tr w:rsidR="003F5268" w14:paraId="657A955A" w14:textId="77777777" w:rsidTr="003F5268">
        <w:tc>
          <w:tcPr>
            <w:tcW w:w="2376" w:type="dxa"/>
            <w:shd w:val="clear" w:color="auto" w:fill="auto"/>
          </w:tcPr>
          <w:p w14:paraId="28EC6A9E" w14:textId="77777777" w:rsidR="009A5543" w:rsidRDefault="009A5543" w:rsidP="003F5268">
            <w:pPr>
              <w:spacing w:after="0"/>
            </w:pPr>
          </w:p>
        </w:tc>
        <w:tc>
          <w:tcPr>
            <w:tcW w:w="2977" w:type="dxa"/>
            <w:shd w:val="clear" w:color="auto" w:fill="auto"/>
          </w:tcPr>
          <w:p w14:paraId="10C30B0A" w14:textId="77777777" w:rsidR="009A5543" w:rsidRDefault="009A5543" w:rsidP="003F5268">
            <w:pPr>
              <w:spacing w:after="0"/>
            </w:pPr>
          </w:p>
        </w:tc>
        <w:tc>
          <w:tcPr>
            <w:tcW w:w="1701" w:type="dxa"/>
            <w:shd w:val="clear" w:color="auto" w:fill="auto"/>
          </w:tcPr>
          <w:p w14:paraId="258B37BB" w14:textId="77777777" w:rsidR="009A5543" w:rsidRPr="003F5268" w:rsidRDefault="009A5543" w:rsidP="003F5268">
            <w:pPr>
              <w:spacing w:after="0"/>
              <w:jc w:val="center"/>
              <w:rPr>
                <w:b/>
                <w:bCs/>
              </w:rPr>
            </w:pPr>
            <w:r w:rsidRPr="003F5268">
              <w:rPr>
                <w:b/>
                <w:bCs/>
              </w:rPr>
              <w:t>ballot 1</w:t>
            </w:r>
          </w:p>
        </w:tc>
        <w:tc>
          <w:tcPr>
            <w:tcW w:w="1559" w:type="dxa"/>
            <w:shd w:val="clear" w:color="auto" w:fill="auto"/>
          </w:tcPr>
          <w:p w14:paraId="68E5C424" w14:textId="77777777" w:rsidR="009A5543" w:rsidRPr="003F5268" w:rsidRDefault="009A5543" w:rsidP="003F5268">
            <w:pPr>
              <w:spacing w:after="0"/>
              <w:jc w:val="center"/>
              <w:rPr>
                <w:b/>
                <w:bCs/>
              </w:rPr>
            </w:pPr>
            <w:r w:rsidRPr="003F5268">
              <w:rPr>
                <w:b/>
                <w:bCs/>
              </w:rPr>
              <w:t>ballot 2</w:t>
            </w:r>
          </w:p>
        </w:tc>
        <w:tc>
          <w:tcPr>
            <w:tcW w:w="1560" w:type="dxa"/>
            <w:shd w:val="clear" w:color="auto" w:fill="auto"/>
          </w:tcPr>
          <w:p w14:paraId="51A296A8" w14:textId="77777777" w:rsidR="009A5543" w:rsidRPr="003F5268" w:rsidRDefault="009A5543" w:rsidP="003F5268">
            <w:pPr>
              <w:spacing w:after="0"/>
              <w:jc w:val="center"/>
              <w:rPr>
                <w:b/>
                <w:bCs/>
              </w:rPr>
            </w:pPr>
            <w:r w:rsidRPr="003F5268">
              <w:rPr>
                <w:b/>
                <w:bCs/>
              </w:rPr>
              <w:t>ballot 3</w:t>
            </w:r>
          </w:p>
        </w:tc>
      </w:tr>
      <w:tr w:rsidR="003F5268" w:rsidRPr="00104825" w14:paraId="226F5401" w14:textId="77777777" w:rsidTr="003F5268">
        <w:tc>
          <w:tcPr>
            <w:tcW w:w="2376" w:type="dxa"/>
            <w:shd w:val="clear" w:color="auto" w:fill="auto"/>
          </w:tcPr>
          <w:p w14:paraId="2AC0943C" w14:textId="77777777" w:rsidR="009A5543" w:rsidRPr="00104825" w:rsidRDefault="009A5543" w:rsidP="003F5268">
            <w:pPr>
              <w:spacing w:after="0"/>
            </w:pPr>
          </w:p>
        </w:tc>
        <w:tc>
          <w:tcPr>
            <w:tcW w:w="2977" w:type="dxa"/>
            <w:shd w:val="clear" w:color="auto" w:fill="auto"/>
          </w:tcPr>
          <w:p w14:paraId="390382E9" w14:textId="19D46CBA" w:rsidR="009A5543" w:rsidRPr="003F5268" w:rsidRDefault="009A5543" w:rsidP="003F5268">
            <w:pPr>
              <w:spacing w:after="0"/>
              <w:rPr>
                <w:b/>
                <w:bCs/>
              </w:rPr>
            </w:pPr>
            <w:r w:rsidRPr="003F5268">
              <w:rPr>
                <w:b/>
                <w:bCs/>
              </w:rPr>
              <w:t>voting period</w:t>
            </w:r>
          </w:p>
        </w:tc>
        <w:tc>
          <w:tcPr>
            <w:tcW w:w="1701" w:type="dxa"/>
            <w:shd w:val="clear" w:color="auto" w:fill="auto"/>
          </w:tcPr>
          <w:p w14:paraId="56C1F890" w14:textId="668F94D6" w:rsidR="009A5543" w:rsidRPr="00104825" w:rsidRDefault="009A5543" w:rsidP="003F5268">
            <w:pPr>
              <w:spacing w:after="0"/>
              <w:jc w:val="center"/>
            </w:pPr>
            <w:r w:rsidRPr="00104825">
              <w:t>16./17.03.21</w:t>
            </w:r>
            <w:r w:rsidR="00534D51">
              <w:t>**</w:t>
            </w:r>
          </w:p>
        </w:tc>
        <w:tc>
          <w:tcPr>
            <w:tcW w:w="1559" w:type="dxa"/>
            <w:shd w:val="clear" w:color="auto" w:fill="auto"/>
          </w:tcPr>
          <w:p w14:paraId="6A6996EF" w14:textId="18DFB299" w:rsidR="009A5543" w:rsidRPr="00104825" w:rsidRDefault="009A5543" w:rsidP="003F5268">
            <w:pPr>
              <w:spacing w:after="0"/>
              <w:jc w:val="center"/>
            </w:pPr>
            <w:r w:rsidRPr="00104825">
              <w:t>17./18.03.21</w:t>
            </w:r>
            <w:r w:rsidR="00534D51">
              <w:t>**</w:t>
            </w:r>
          </w:p>
        </w:tc>
        <w:tc>
          <w:tcPr>
            <w:tcW w:w="1560" w:type="dxa"/>
            <w:shd w:val="clear" w:color="auto" w:fill="auto"/>
          </w:tcPr>
          <w:p w14:paraId="6FD03ADE" w14:textId="3BFC1B3E" w:rsidR="009A5543" w:rsidRPr="00104825" w:rsidRDefault="009A5543" w:rsidP="003F5268">
            <w:pPr>
              <w:spacing w:after="0"/>
              <w:jc w:val="center"/>
            </w:pPr>
            <w:r w:rsidRPr="00104825">
              <w:t>18./19.03.21</w:t>
            </w:r>
            <w:r w:rsidR="00534D51">
              <w:t>**</w:t>
            </w:r>
          </w:p>
        </w:tc>
      </w:tr>
      <w:tr w:rsidR="003F5268" w14:paraId="59D76092" w14:textId="77777777" w:rsidTr="003F5268">
        <w:tc>
          <w:tcPr>
            <w:tcW w:w="2376" w:type="dxa"/>
            <w:shd w:val="clear" w:color="auto" w:fill="auto"/>
          </w:tcPr>
          <w:p w14:paraId="23F67FDC" w14:textId="77777777" w:rsidR="009A5543" w:rsidRPr="0032523A" w:rsidRDefault="009A5543" w:rsidP="003F5268">
            <w:pPr>
              <w:spacing w:after="0"/>
            </w:pPr>
          </w:p>
        </w:tc>
        <w:tc>
          <w:tcPr>
            <w:tcW w:w="2977" w:type="dxa"/>
            <w:shd w:val="clear" w:color="auto" w:fill="auto"/>
          </w:tcPr>
          <w:p w14:paraId="4293D810" w14:textId="77777777" w:rsidR="009A5543" w:rsidRDefault="009A5543" w:rsidP="003F5268">
            <w:pPr>
              <w:spacing w:after="0"/>
            </w:pPr>
            <w:r w:rsidRPr="003F5268">
              <w:rPr>
                <w:b/>
                <w:bCs/>
              </w:rPr>
              <w:t>Number of IMs with the right to vote</w:t>
            </w:r>
          </w:p>
        </w:tc>
        <w:tc>
          <w:tcPr>
            <w:tcW w:w="1701" w:type="dxa"/>
            <w:shd w:val="clear" w:color="auto" w:fill="auto"/>
          </w:tcPr>
          <w:p w14:paraId="3CD4C00B" w14:textId="77777777" w:rsidR="009A5543" w:rsidRDefault="009A5543" w:rsidP="003F5268">
            <w:pPr>
              <w:spacing w:after="0"/>
              <w:jc w:val="center"/>
            </w:pPr>
            <w:r>
              <w:t>312</w:t>
            </w:r>
          </w:p>
        </w:tc>
        <w:tc>
          <w:tcPr>
            <w:tcW w:w="1559" w:type="dxa"/>
            <w:shd w:val="clear" w:color="auto" w:fill="auto"/>
          </w:tcPr>
          <w:p w14:paraId="48D844DB" w14:textId="77777777" w:rsidR="009A5543" w:rsidRDefault="009A5543" w:rsidP="003F5268">
            <w:pPr>
              <w:spacing w:after="0"/>
              <w:jc w:val="center"/>
            </w:pPr>
            <w:r>
              <w:t>312</w:t>
            </w:r>
          </w:p>
        </w:tc>
        <w:tc>
          <w:tcPr>
            <w:tcW w:w="1560" w:type="dxa"/>
            <w:shd w:val="clear" w:color="auto" w:fill="auto"/>
          </w:tcPr>
          <w:p w14:paraId="2BD65DC0" w14:textId="77777777" w:rsidR="009A5543" w:rsidRDefault="009A5543" w:rsidP="003F5268">
            <w:pPr>
              <w:spacing w:after="0"/>
              <w:jc w:val="center"/>
            </w:pPr>
            <w:r>
              <w:t>312</w:t>
            </w:r>
          </w:p>
        </w:tc>
      </w:tr>
      <w:tr w:rsidR="003F5268" w14:paraId="2F9D9E77" w14:textId="77777777" w:rsidTr="003F5268">
        <w:tc>
          <w:tcPr>
            <w:tcW w:w="2376" w:type="dxa"/>
            <w:shd w:val="clear" w:color="auto" w:fill="auto"/>
          </w:tcPr>
          <w:p w14:paraId="36A0A85E" w14:textId="77777777" w:rsidR="009A5543" w:rsidRPr="0032523A" w:rsidRDefault="009A5543" w:rsidP="003F5268">
            <w:pPr>
              <w:spacing w:after="0"/>
            </w:pPr>
          </w:p>
        </w:tc>
        <w:tc>
          <w:tcPr>
            <w:tcW w:w="2977" w:type="dxa"/>
            <w:shd w:val="clear" w:color="auto" w:fill="auto"/>
          </w:tcPr>
          <w:p w14:paraId="4C67E422" w14:textId="77777777" w:rsidR="009A5543" w:rsidRDefault="009A5543" w:rsidP="003F5268">
            <w:pPr>
              <w:spacing w:after="0"/>
            </w:pPr>
            <w:r w:rsidRPr="003F5268">
              <w:rPr>
                <w:b/>
                <w:bCs/>
              </w:rPr>
              <w:t>Number of votes in person</w:t>
            </w:r>
          </w:p>
        </w:tc>
        <w:tc>
          <w:tcPr>
            <w:tcW w:w="1701" w:type="dxa"/>
            <w:shd w:val="clear" w:color="auto" w:fill="auto"/>
          </w:tcPr>
          <w:p w14:paraId="48A7B8DA" w14:textId="77777777" w:rsidR="009A5543" w:rsidRDefault="009A5543" w:rsidP="003F5268">
            <w:pPr>
              <w:spacing w:after="0"/>
              <w:jc w:val="center"/>
            </w:pPr>
            <w:r>
              <w:t>296</w:t>
            </w:r>
          </w:p>
        </w:tc>
        <w:tc>
          <w:tcPr>
            <w:tcW w:w="1559" w:type="dxa"/>
            <w:shd w:val="clear" w:color="auto" w:fill="auto"/>
          </w:tcPr>
          <w:p w14:paraId="656B6E7E" w14:textId="77777777" w:rsidR="009A5543" w:rsidRDefault="009A5543" w:rsidP="003F5268">
            <w:pPr>
              <w:spacing w:after="0"/>
              <w:jc w:val="center"/>
            </w:pPr>
            <w:r>
              <w:t>301</w:t>
            </w:r>
          </w:p>
        </w:tc>
        <w:tc>
          <w:tcPr>
            <w:tcW w:w="1560" w:type="dxa"/>
            <w:shd w:val="clear" w:color="auto" w:fill="auto"/>
          </w:tcPr>
          <w:p w14:paraId="657AB5CE" w14:textId="77777777" w:rsidR="009A5543" w:rsidRDefault="009A5543" w:rsidP="003F5268">
            <w:pPr>
              <w:spacing w:after="0"/>
              <w:jc w:val="center"/>
            </w:pPr>
            <w:r>
              <w:t>304</w:t>
            </w:r>
          </w:p>
        </w:tc>
      </w:tr>
      <w:tr w:rsidR="003F5268" w14:paraId="68BE05FA" w14:textId="77777777" w:rsidTr="003F5268">
        <w:tc>
          <w:tcPr>
            <w:tcW w:w="2376" w:type="dxa"/>
            <w:shd w:val="clear" w:color="auto" w:fill="auto"/>
          </w:tcPr>
          <w:p w14:paraId="4CD51405" w14:textId="77777777" w:rsidR="009A5543" w:rsidRPr="0032523A" w:rsidRDefault="009A5543" w:rsidP="003F5268">
            <w:pPr>
              <w:spacing w:after="0"/>
            </w:pPr>
          </w:p>
        </w:tc>
        <w:tc>
          <w:tcPr>
            <w:tcW w:w="2977" w:type="dxa"/>
            <w:shd w:val="clear" w:color="auto" w:fill="auto"/>
          </w:tcPr>
          <w:p w14:paraId="256DE706" w14:textId="6A1EFB85" w:rsidR="009A5543" w:rsidRDefault="009A5543" w:rsidP="003F5268">
            <w:pPr>
              <w:spacing w:after="0"/>
            </w:pPr>
            <w:r w:rsidRPr="003F5268">
              <w:rPr>
                <w:b/>
                <w:bCs/>
              </w:rPr>
              <w:t>Number of votes by proxy</w:t>
            </w:r>
            <w:r w:rsidR="00534D51" w:rsidRPr="003F5268">
              <w:rPr>
                <w:b/>
                <w:bCs/>
              </w:rPr>
              <w:t>*</w:t>
            </w:r>
          </w:p>
        </w:tc>
        <w:tc>
          <w:tcPr>
            <w:tcW w:w="1701" w:type="dxa"/>
            <w:shd w:val="clear" w:color="auto" w:fill="auto"/>
          </w:tcPr>
          <w:p w14:paraId="0444978B" w14:textId="77777777" w:rsidR="009A5543" w:rsidRDefault="009A5543" w:rsidP="003F5268">
            <w:pPr>
              <w:spacing w:after="0"/>
              <w:jc w:val="center"/>
            </w:pPr>
            <w:r>
              <w:t>0</w:t>
            </w:r>
          </w:p>
        </w:tc>
        <w:tc>
          <w:tcPr>
            <w:tcW w:w="1559" w:type="dxa"/>
            <w:shd w:val="clear" w:color="auto" w:fill="auto"/>
          </w:tcPr>
          <w:p w14:paraId="5676521D" w14:textId="77777777" w:rsidR="009A5543" w:rsidRDefault="009A5543" w:rsidP="003F5268">
            <w:pPr>
              <w:spacing w:after="0"/>
              <w:jc w:val="center"/>
            </w:pPr>
            <w:r>
              <w:t>0</w:t>
            </w:r>
          </w:p>
        </w:tc>
        <w:tc>
          <w:tcPr>
            <w:tcW w:w="1560" w:type="dxa"/>
            <w:shd w:val="clear" w:color="auto" w:fill="auto"/>
          </w:tcPr>
          <w:p w14:paraId="1438F93B" w14:textId="77777777" w:rsidR="009A5543" w:rsidRDefault="009A5543" w:rsidP="003F5268">
            <w:pPr>
              <w:spacing w:after="0"/>
              <w:jc w:val="center"/>
            </w:pPr>
            <w:r>
              <w:t>0</w:t>
            </w:r>
          </w:p>
        </w:tc>
      </w:tr>
      <w:tr w:rsidR="003F5268" w14:paraId="57EC2296" w14:textId="77777777" w:rsidTr="003F5268">
        <w:tc>
          <w:tcPr>
            <w:tcW w:w="2376" w:type="dxa"/>
            <w:shd w:val="clear" w:color="auto" w:fill="auto"/>
          </w:tcPr>
          <w:p w14:paraId="5CF834D7" w14:textId="77777777" w:rsidR="009A5543" w:rsidRPr="0032523A" w:rsidRDefault="009A5543" w:rsidP="003F5268">
            <w:pPr>
              <w:spacing w:after="0"/>
            </w:pPr>
          </w:p>
        </w:tc>
        <w:tc>
          <w:tcPr>
            <w:tcW w:w="2977" w:type="dxa"/>
            <w:shd w:val="clear" w:color="auto" w:fill="auto"/>
          </w:tcPr>
          <w:p w14:paraId="391000F6" w14:textId="77777777" w:rsidR="009A5543" w:rsidRDefault="009A5543" w:rsidP="003F5268">
            <w:pPr>
              <w:spacing w:after="0"/>
            </w:pPr>
            <w:r w:rsidRPr="003F5268">
              <w:rPr>
                <w:b/>
                <w:bCs/>
              </w:rPr>
              <w:t>abstentions</w:t>
            </w:r>
          </w:p>
        </w:tc>
        <w:tc>
          <w:tcPr>
            <w:tcW w:w="1701" w:type="dxa"/>
            <w:shd w:val="clear" w:color="auto" w:fill="auto"/>
          </w:tcPr>
          <w:p w14:paraId="3601A393" w14:textId="77777777" w:rsidR="009A5543" w:rsidRDefault="009A5543" w:rsidP="003F5268">
            <w:pPr>
              <w:spacing w:after="0"/>
              <w:jc w:val="center"/>
            </w:pPr>
            <w:r>
              <w:t>1</w:t>
            </w:r>
          </w:p>
        </w:tc>
        <w:tc>
          <w:tcPr>
            <w:tcW w:w="1559" w:type="dxa"/>
            <w:shd w:val="clear" w:color="auto" w:fill="auto"/>
          </w:tcPr>
          <w:p w14:paraId="77ED1FCE" w14:textId="77777777" w:rsidR="009A5543" w:rsidRDefault="009A5543" w:rsidP="003F5268">
            <w:pPr>
              <w:spacing w:after="0"/>
              <w:jc w:val="center"/>
            </w:pPr>
            <w:r>
              <w:t>1</w:t>
            </w:r>
          </w:p>
        </w:tc>
        <w:tc>
          <w:tcPr>
            <w:tcW w:w="1560" w:type="dxa"/>
            <w:shd w:val="clear" w:color="auto" w:fill="auto"/>
          </w:tcPr>
          <w:p w14:paraId="5EEA2722" w14:textId="77777777" w:rsidR="009A5543" w:rsidRDefault="009A5543" w:rsidP="003F5268">
            <w:pPr>
              <w:spacing w:after="0"/>
              <w:jc w:val="center"/>
            </w:pPr>
            <w:r>
              <w:t>1</w:t>
            </w:r>
          </w:p>
        </w:tc>
      </w:tr>
      <w:tr w:rsidR="003F5268" w14:paraId="6DE4BD26" w14:textId="77777777" w:rsidTr="003F5268">
        <w:tc>
          <w:tcPr>
            <w:tcW w:w="2376" w:type="dxa"/>
            <w:shd w:val="clear" w:color="auto" w:fill="auto"/>
          </w:tcPr>
          <w:p w14:paraId="18F7A92A" w14:textId="77777777" w:rsidR="009A5543" w:rsidRPr="003F5268" w:rsidRDefault="009A5543" w:rsidP="003F5268">
            <w:pPr>
              <w:spacing w:after="0"/>
              <w:rPr>
                <w:b/>
                <w:bCs/>
              </w:rPr>
            </w:pPr>
            <w:r w:rsidRPr="003F5268">
              <w:rPr>
                <w:b/>
                <w:bCs/>
              </w:rPr>
              <w:t>Candidates</w:t>
            </w:r>
          </w:p>
        </w:tc>
        <w:tc>
          <w:tcPr>
            <w:tcW w:w="2977" w:type="dxa"/>
            <w:shd w:val="clear" w:color="auto" w:fill="auto"/>
          </w:tcPr>
          <w:p w14:paraId="70216D79" w14:textId="77777777" w:rsidR="009A5543" w:rsidRPr="003F5268" w:rsidRDefault="009A5543" w:rsidP="003F5268">
            <w:pPr>
              <w:spacing w:after="0"/>
              <w:rPr>
                <w:b/>
                <w:bCs/>
              </w:rPr>
            </w:pPr>
            <w:r w:rsidRPr="003F5268">
              <w:rPr>
                <w:b/>
                <w:bCs/>
              </w:rPr>
              <w:t>Company (Partner)</w:t>
            </w:r>
          </w:p>
        </w:tc>
        <w:tc>
          <w:tcPr>
            <w:tcW w:w="1701" w:type="dxa"/>
            <w:shd w:val="clear" w:color="auto" w:fill="auto"/>
          </w:tcPr>
          <w:p w14:paraId="4D71A428" w14:textId="77777777" w:rsidR="009A5543" w:rsidRDefault="009A5543" w:rsidP="003F5268">
            <w:pPr>
              <w:spacing w:after="0"/>
            </w:pPr>
          </w:p>
        </w:tc>
        <w:tc>
          <w:tcPr>
            <w:tcW w:w="1559" w:type="dxa"/>
            <w:shd w:val="clear" w:color="auto" w:fill="auto"/>
          </w:tcPr>
          <w:p w14:paraId="1BB36D46" w14:textId="77777777" w:rsidR="009A5543" w:rsidRDefault="009A5543" w:rsidP="003F5268">
            <w:pPr>
              <w:spacing w:after="0"/>
            </w:pPr>
          </w:p>
        </w:tc>
        <w:tc>
          <w:tcPr>
            <w:tcW w:w="1560" w:type="dxa"/>
            <w:shd w:val="clear" w:color="auto" w:fill="auto"/>
          </w:tcPr>
          <w:p w14:paraId="4D73C8A2" w14:textId="77777777" w:rsidR="009A5543" w:rsidRDefault="009A5543" w:rsidP="003F5268">
            <w:pPr>
              <w:spacing w:after="0"/>
            </w:pPr>
          </w:p>
        </w:tc>
      </w:tr>
      <w:tr w:rsidR="003F5268" w14:paraId="1305E9C4" w14:textId="77777777" w:rsidTr="003F5268">
        <w:tc>
          <w:tcPr>
            <w:tcW w:w="2376" w:type="dxa"/>
            <w:shd w:val="clear" w:color="auto" w:fill="auto"/>
            <w:vAlign w:val="center"/>
          </w:tcPr>
          <w:p w14:paraId="7B3953E3" w14:textId="77777777" w:rsidR="009A5543" w:rsidRDefault="009A5543" w:rsidP="003F5268">
            <w:pPr>
              <w:spacing w:after="0"/>
            </w:pPr>
            <w:r w:rsidRPr="00C136FC">
              <w:t>Mr. Matthew B</w:t>
            </w:r>
            <w:r>
              <w:t>AKER</w:t>
            </w:r>
          </w:p>
        </w:tc>
        <w:tc>
          <w:tcPr>
            <w:tcW w:w="2977" w:type="dxa"/>
            <w:shd w:val="clear" w:color="auto" w:fill="auto"/>
            <w:vAlign w:val="center"/>
          </w:tcPr>
          <w:p w14:paraId="615419AF" w14:textId="77777777" w:rsidR="009A5543" w:rsidRDefault="009A5543" w:rsidP="003F5268">
            <w:pPr>
              <w:spacing w:after="0"/>
            </w:pPr>
            <w:r>
              <w:t>Nokia UK Ltd. (ETSI)</w:t>
            </w:r>
          </w:p>
        </w:tc>
        <w:tc>
          <w:tcPr>
            <w:tcW w:w="1701" w:type="dxa"/>
            <w:shd w:val="clear" w:color="auto" w:fill="auto"/>
          </w:tcPr>
          <w:p w14:paraId="726A2FE7" w14:textId="77777777" w:rsidR="009A5543" w:rsidRDefault="009A5543" w:rsidP="003F5268">
            <w:pPr>
              <w:spacing w:after="0"/>
            </w:pPr>
            <w:r>
              <w:t>73 (24,75%)</w:t>
            </w:r>
          </w:p>
        </w:tc>
        <w:tc>
          <w:tcPr>
            <w:tcW w:w="1559" w:type="dxa"/>
            <w:shd w:val="clear" w:color="auto" w:fill="auto"/>
          </w:tcPr>
          <w:p w14:paraId="6EBCAF3F" w14:textId="77777777" w:rsidR="009A5543" w:rsidRDefault="009A5543" w:rsidP="003F5268">
            <w:pPr>
              <w:spacing w:after="0"/>
            </w:pPr>
            <w:r>
              <w:t>82 (27,33%)</w:t>
            </w:r>
          </w:p>
        </w:tc>
        <w:tc>
          <w:tcPr>
            <w:tcW w:w="1560" w:type="dxa"/>
            <w:shd w:val="clear" w:color="auto" w:fill="auto"/>
          </w:tcPr>
          <w:p w14:paraId="579BE751" w14:textId="77777777" w:rsidR="009A5543" w:rsidRDefault="009A5543" w:rsidP="003F5268">
            <w:pPr>
              <w:spacing w:after="0"/>
            </w:pPr>
            <w:r>
              <w:t>129 (42,57%)</w:t>
            </w:r>
          </w:p>
        </w:tc>
      </w:tr>
      <w:tr w:rsidR="003F5268" w14:paraId="4D10F9FA" w14:textId="77777777" w:rsidTr="003F5268">
        <w:tc>
          <w:tcPr>
            <w:tcW w:w="2376" w:type="dxa"/>
            <w:shd w:val="clear" w:color="auto" w:fill="auto"/>
            <w:vAlign w:val="center"/>
          </w:tcPr>
          <w:p w14:paraId="64E5C7C9" w14:textId="77777777" w:rsidR="009A5543" w:rsidRDefault="009A5543" w:rsidP="003F5268">
            <w:pPr>
              <w:spacing w:after="0"/>
            </w:pPr>
            <w:r w:rsidRPr="00C136FC">
              <w:t>Mr. Richard</w:t>
            </w:r>
            <w:r>
              <w:t xml:space="preserve"> </w:t>
            </w:r>
            <w:r w:rsidRPr="00C136FC">
              <w:t>B</w:t>
            </w:r>
            <w:r>
              <w:t>URBIDGE</w:t>
            </w:r>
          </w:p>
        </w:tc>
        <w:tc>
          <w:tcPr>
            <w:tcW w:w="2977" w:type="dxa"/>
            <w:shd w:val="clear" w:color="auto" w:fill="auto"/>
            <w:vAlign w:val="center"/>
          </w:tcPr>
          <w:p w14:paraId="5E2E6414" w14:textId="77777777" w:rsidR="009A5543" w:rsidRDefault="009A5543" w:rsidP="003F5268">
            <w:pPr>
              <w:spacing w:after="0"/>
            </w:pPr>
            <w:r>
              <w:t>Intel (ATIS)</w:t>
            </w:r>
          </w:p>
        </w:tc>
        <w:tc>
          <w:tcPr>
            <w:tcW w:w="1701" w:type="dxa"/>
            <w:shd w:val="clear" w:color="auto" w:fill="auto"/>
          </w:tcPr>
          <w:p w14:paraId="34C228FC" w14:textId="77777777" w:rsidR="009A5543" w:rsidRDefault="009A5543" w:rsidP="003F5268">
            <w:pPr>
              <w:spacing w:after="0"/>
            </w:pPr>
            <w:r>
              <w:t>83 (28,14%)</w:t>
            </w:r>
          </w:p>
        </w:tc>
        <w:tc>
          <w:tcPr>
            <w:tcW w:w="1559" w:type="dxa"/>
            <w:shd w:val="clear" w:color="auto" w:fill="auto"/>
          </w:tcPr>
          <w:p w14:paraId="17AB1D99" w14:textId="77777777" w:rsidR="009A5543" w:rsidRDefault="009A5543" w:rsidP="003F5268">
            <w:pPr>
              <w:spacing w:after="0"/>
            </w:pPr>
            <w:r>
              <w:t>61 (20,33%)</w:t>
            </w:r>
          </w:p>
        </w:tc>
        <w:tc>
          <w:tcPr>
            <w:tcW w:w="1560" w:type="dxa"/>
            <w:shd w:val="clear" w:color="auto" w:fill="auto"/>
          </w:tcPr>
          <w:p w14:paraId="1A9B2617" w14:textId="77777777" w:rsidR="009A5543" w:rsidRDefault="009A5543" w:rsidP="003F5268">
            <w:pPr>
              <w:spacing w:after="0"/>
            </w:pPr>
            <w:r>
              <w:t>-</w:t>
            </w:r>
          </w:p>
        </w:tc>
      </w:tr>
      <w:tr w:rsidR="003F5268" w14:paraId="4EE674B6" w14:textId="77777777" w:rsidTr="003F5268">
        <w:tc>
          <w:tcPr>
            <w:tcW w:w="2376" w:type="dxa"/>
            <w:shd w:val="clear" w:color="auto" w:fill="auto"/>
            <w:vAlign w:val="center"/>
          </w:tcPr>
          <w:p w14:paraId="1F52B973" w14:textId="77777777" w:rsidR="009A5543" w:rsidRDefault="009A5543" w:rsidP="003F5268">
            <w:pPr>
              <w:spacing w:after="0"/>
            </w:pPr>
            <w:r w:rsidRPr="00C136FC">
              <w:t>Dr. Wanshi CHEN</w:t>
            </w:r>
          </w:p>
        </w:tc>
        <w:tc>
          <w:tcPr>
            <w:tcW w:w="2977" w:type="dxa"/>
            <w:shd w:val="clear" w:color="auto" w:fill="auto"/>
            <w:vAlign w:val="center"/>
          </w:tcPr>
          <w:p w14:paraId="43A12B26" w14:textId="77777777" w:rsidR="009A5543" w:rsidRDefault="009A5543" w:rsidP="003F5268">
            <w:pPr>
              <w:spacing w:after="0"/>
            </w:pPr>
            <w:r>
              <w:t>Qualcomm Incorporated (ATIS)</w:t>
            </w:r>
          </w:p>
        </w:tc>
        <w:tc>
          <w:tcPr>
            <w:tcW w:w="1701" w:type="dxa"/>
            <w:shd w:val="clear" w:color="auto" w:fill="auto"/>
          </w:tcPr>
          <w:p w14:paraId="19011764" w14:textId="77777777" w:rsidR="009A5543" w:rsidRPr="003F5268" w:rsidRDefault="009A5543" w:rsidP="003F5268">
            <w:pPr>
              <w:spacing w:after="0"/>
              <w:rPr>
                <w:b/>
                <w:bCs/>
              </w:rPr>
            </w:pPr>
            <w:r w:rsidRPr="003F5268">
              <w:rPr>
                <w:b/>
                <w:bCs/>
              </w:rPr>
              <w:t>85 (28,81%)</w:t>
            </w:r>
          </w:p>
        </w:tc>
        <w:tc>
          <w:tcPr>
            <w:tcW w:w="1559" w:type="dxa"/>
            <w:shd w:val="clear" w:color="auto" w:fill="auto"/>
          </w:tcPr>
          <w:p w14:paraId="59EB0ED9" w14:textId="77777777" w:rsidR="009A5543" w:rsidRPr="003F5268" w:rsidRDefault="009A5543" w:rsidP="003F5268">
            <w:pPr>
              <w:spacing w:after="0"/>
              <w:rPr>
                <w:b/>
                <w:bCs/>
              </w:rPr>
            </w:pPr>
            <w:r w:rsidRPr="003F5268">
              <w:rPr>
                <w:b/>
                <w:bCs/>
              </w:rPr>
              <w:t>87 (29%)</w:t>
            </w:r>
          </w:p>
        </w:tc>
        <w:tc>
          <w:tcPr>
            <w:tcW w:w="1560" w:type="dxa"/>
            <w:shd w:val="clear" w:color="auto" w:fill="auto"/>
          </w:tcPr>
          <w:p w14:paraId="29A58B87" w14:textId="77777777" w:rsidR="009A5543" w:rsidRPr="003F5268" w:rsidRDefault="009A5543" w:rsidP="003F5268">
            <w:pPr>
              <w:spacing w:after="0"/>
              <w:rPr>
                <w:b/>
                <w:bCs/>
              </w:rPr>
            </w:pPr>
            <w:r w:rsidRPr="003F5268">
              <w:rPr>
                <w:b/>
                <w:bCs/>
              </w:rPr>
              <w:t>174 (57,43%)</w:t>
            </w:r>
          </w:p>
        </w:tc>
      </w:tr>
      <w:tr w:rsidR="003F5268" w14:paraId="267D2944" w14:textId="77777777" w:rsidTr="003F5268">
        <w:tc>
          <w:tcPr>
            <w:tcW w:w="2376" w:type="dxa"/>
            <w:shd w:val="clear" w:color="auto" w:fill="auto"/>
            <w:vAlign w:val="center"/>
          </w:tcPr>
          <w:p w14:paraId="7A184C92" w14:textId="77777777" w:rsidR="009A5543" w:rsidRDefault="009A5543" w:rsidP="003F5268">
            <w:pPr>
              <w:spacing w:after="0"/>
            </w:pPr>
            <w:r w:rsidRPr="00C136FC">
              <w:t>Mr. Xiaodong</w:t>
            </w:r>
            <w:r>
              <w:t xml:space="preserve"> XU</w:t>
            </w:r>
          </w:p>
        </w:tc>
        <w:tc>
          <w:tcPr>
            <w:tcW w:w="2977" w:type="dxa"/>
            <w:shd w:val="clear" w:color="auto" w:fill="auto"/>
            <w:vAlign w:val="center"/>
          </w:tcPr>
          <w:p w14:paraId="113E70CE" w14:textId="77777777" w:rsidR="009A5543" w:rsidRDefault="009A5543" w:rsidP="003F5268">
            <w:pPr>
              <w:spacing w:after="0"/>
            </w:pPr>
            <w:r>
              <w:t>China Mobile Communications Corporation (CCSA)</w:t>
            </w:r>
          </w:p>
        </w:tc>
        <w:tc>
          <w:tcPr>
            <w:tcW w:w="1701" w:type="dxa"/>
            <w:shd w:val="clear" w:color="auto" w:fill="auto"/>
          </w:tcPr>
          <w:p w14:paraId="237A5ABE" w14:textId="77777777" w:rsidR="009A5543" w:rsidRDefault="009A5543" w:rsidP="003F5268">
            <w:pPr>
              <w:spacing w:after="0"/>
            </w:pPr>
            <w:r>
              <w:t>54 (18,30%)</w:t>
            </w:r>
          </w:p>
        </w:tc>
        <w:tc>
          <w:tcPr>
            <w:tcW w:w="1559" w:type="dxa"/>
            <w:shd w:val="clear" w:color="auto" w:fill="auto"/>
          </w:tcPr>
          <w:p w14:paraId="27F7DE93" w14:textId="672F414A" w:rsidR="009A5543" w:rsidRDefault="009A5543" w:rsidP="003F5268">
            <w:pPr>
              <w:spacing w:after="0"/>
            </w:pPr>
            <w:r>
              <w:t>70</w:t>
            </w:r>
            <w:r w:rsidR="000856BD">
              <w:t xml:space="preserve"> </w:t>
            </w:r>
            <w:r>
              <w:t>(23,33%)</w:t>
            </w:r>
          </w:p>
        </w:tc>
        <w:tc>
          <w:tcPr>
            <w:tcW w:w="1560" w:type="dxa"/>
            <w:shd w:val="clear" w:color="auto" w:fill="auto"/>
          </w:tcPr>
          <w:p w14:paraId="6B22860A" w14:textId="77777777" w:rsidR="009A5543" w:rsidRDefault="009A5543" w:rsidP="003F5268">
            <w:pPr>
              <w:spacing w:after="0"/>
            </w:pPr>
            <w:r>
              <w:t>-</w:t>
            </w:r>
          </w:p>
        </w:tc>
      </w:tr>
    </w:tbl>
    <w:p w14:paraId="2AA4E474" w14:textId="3B167264" w:rsidR="009A5543" w:rsidRDefault="00534D51" w:rsidP="00534D51">
      <w:pPr>
        <w:spacing w:after="0"/>
      </w:pPr>
      <w:r>
        <w:t>*:</w:t>
      </w:r>
      <w:r>
        <w:tab/>
      </w:r>
      <w:r>
        <w:tab/>
        <w:t xml:space="preserve">votes by proxy </w:t>
      </w:r>
      <w:r w:rsidR="000856BD">
        <w:t xml:space="preserve">are </w:t>
      </w:r>
      <w:r>
        <w:t>not allowed in electronic votings</w:t>
      </w:r>
    </w:p>
    <w:p w14:paraId="6F26E32A" w14:textId="7A346A75" w:rsidR="00534D51" w:rsidRDefault="00534D51" w:rsidP="009A5543">
      <w:r>
        <w:t>**:</w:t>
      </w:r>
      <w:r>
        <w:tab/>
      </w:r>
      <w:r>
        <w:tab/>
        <w:t>from 18:00 UTC until noon UTC next day</w:t>
      </w:r>
    </w:p>
    <w:p w14:paraId="5FB13E62" w14:textId="7DC823F1" w:rsidR="00E97C3D" w:rsidRDefault="00595340" w:rsidP="00E97C3D">
      <w:r>
        <w:t xml:space="preserve">Elected </w:t>
      </w:r>
      <w:r w:rsidR="00E97C3D">
        <w:t>in 3rd ballot</w:t>
      </w:r>
      <w:r w:rsidR="002B1F68">
        <w:t xml:space="preserve"> on 19.03.2021 as</w:t>
      </w:r>
      <w:r w:rsidR="00E97C3D">
        <w:t xml:space="preserve"> </w:t>
      </w:r>
      <w:r w:rsidR="00E97C3D" w:rsidRPr="00A87FA5">
        <w:rPr>
          <w:u w:val="single"/>
        </w:rPr>
        <w:t>RAN chairman</w:t>
      </w:r>
      <w:r w:rsidR="00E97C3D">
        <w:t>:</w:t>
      </w:r>
      <w:r>
        <w:tab/>
      </w:r>
      <w:r>
        <w:tab/>
      </w:r>
      <w:r w:rsidR="00E97C3D">
        <w:t>Dr. WanshiCHEN, Qualcomm Incorporated (ATIS)</w:t>
      </w:r>
      <w:r>
        <w:t>.</w:t>
      </w:r>
    </w:p>
    <w:p w14:paraId="1738B6FB" w14:textId="77777777" w:rsidR="00C73ED1" w:rsidRDefault="00C73ED1" w:rsidP="00E97C3D"/>
    <w:p w14:paraId="6F134A03" w14:textId="465A6670" w:rsidR="00C73ED1" w:rsidRDefault="00C73ED1" w:rsidP="00C73ED1">
      <w:r w:rsidRPr="00104825">
        <w:rPr>
          <w:b/>
          <w:bCs/>
        </w:rPr>
        <w:t xml:space="preserve">RAN </w:t>
      </w:r>
      <w:r>
        <w:rPr>
          <w:b/>
          <w:bCs/>
        </w:rPr>
        <w:t>vice-</w:t>
      </w:r>
      <w:r w:rsidRPr="00104825">
        <w:rPr>
          <w:b/>
          <w:bCs/>
        </w:rPr>
        <w:t xml:space="preserve">chair </w:t>
      </w:r>
      <w:r>
        <w:rPr>
          <w:b/>
          <w:bCs/>
        </w:rPr>
        <w:t>election</w:t>
      </w:r>
      <w:r w:rsidR="00DF3BA6">
        <w:rPr>
          <w:b/>
          <w:bCs/>
        </w:rPr>
        <w:t>s</w:t>
      </w:r>
      <w:r>
        <w:rPr>
          <w:b/>
          <w:bCs/>
        </w:rPr>
        <w:t>:</w:t>
      </w:r>
    </w:p>
    <w:p w14:paraId="4D9FE2F7" w14:textId="5B9FAB5E" w:rsidR="00E97C3D" w:rsidRPr="00C73ED1" w:rsidRDefault="00E97C3D" w:rsidP="00E97C3D">
      <w:r w:rsidRPr="00C73ED1">
        <w:t>RAN vice-chair candidates:</w:t>
      </w:r>
    </w:p>
    <w:p w14:paraId="09D30A61" w14:textId="5540315F" w:rsidR="00E97C3D" w:rsidRDefault="00E97C3D" w:rsidP="00595340">
      <w:pPr>
        <w:spacing w:after="0"/>
      </w:pPr>
      <w:r>
        <w:t>Mr. Ronald BORSATO, AT&amp;T (ATIS)</w:t>
      </w:r>
    </w:p>
    <w:p w14:paraId="0041ED41" w14:textId="1AB2F4BD" w:rsidR="00E97C3D" w:rsidRDefault="00E97C3D" w:rsidP="00595340">
      <w:pPr>
        <w:spacing w:after="0"/>
      </w:pPr>
      <w:r>
        <w:t>Dr. Nan HU, China Mobile Communications Corporation (CCSA)</w:t>
      </w:r>
    </w:p>
    <w:p w14:paraId="7C378B0F" w14:textId="5E63A75D" w:rsidR="00E97C3D" w:rsidRDefault="00E97C3D" w:rsidP="00595340">
      <w:pPr>
        <w:spacing w:after="0"/>
      </w:pPr>
      <w:r>
        <w:t>Mr. Axel KLATT, Deutsche Telekom AG (ETSI)</w:t>
      </w:r>
    </w:p>
    <w:p w14:paraId="79DEC458" w14:textId="6FDC4EC7" w:rsidR="00E97C3D" w:rsidRDefault="00E97C3D" w:rsidP="00E97C3D">
      <w:r>
        <w:t>Mr. SeungJune YI, LG Electronics Inc. (TTA)</w:t>
      </w:r>
    </w:p>
    <w:p w14:paraId="721F62F8" w14:textId="19D10B5B" w:rsidR="00E97C3D" w:rsidRPr="00055EC7" w:rsidRDefault="00E97C3D" w:rsidP="00E97C3D">
      <w:pPr>
        <w:rPr>
          <w:b/>
          <w:bCs/>
        </w:rPr>
      </w:pPr>
      <w:r w:rsidRPr="00055EC7">
        <w:rPr>
          <w:b/>
          <w:bCs/>
        </w:rPr>
        <w:t>1st RAN chair position:</w:t>
      </w:r>
    </w:p>
    <w:p w14:paraId="3924BFCD" w14:textId="604EAF1A" w:rsidR="00E97C3D" w:rsidRDefault="00E97C3D" w:rsidP="00E6537C">
      <w:pPr>
        <w:spacing w:after="0"/>
      </w:pPr>
      <w:r>
        <w:t>The following 3 candidates withdrew from this election</w:t>
      </w:r>
      <w:r w:rsidR="00DF3BA6">
        <w:t xml:space="preserve"> (considering regional balance)</w:t>
      </w:r>
      <w:r>
        <w:t>.</w:t>
      </w:r>
    </w:p>
    <w:p w14:paraId="51DEF11D" w14:textId="6237DCED" w:rsidR="00E97C3D" w:rsidRDefault="00E97C3D" w:rsidP="00055EC7">
      <w:pPr>
        <w:spacing w:after="0"/>
      </w:pPr>
      <w:r>
        <w:t>Mr. Ronald BORSATO, AT&amp;T (ATIS)</w:t>
      </w:r>
    </w:p>
    <w:p w14:paraId="70D4D6F9" w14:textId="241B2C31" w:rsidR="00E97C3D" w:rsidRDefault="00E97C3D" w:rsidP="00055EC7">
      <w:pPr>
        <w:spacing w:after="0"/>
      </w:pPr>
      <w:r>
        <w:t>Dr. Nan HU, China Mobile Communications Corporation (CCSA)</w:t>
      </w:r>
    </w:p>
    <w:p w14:paraId="30480ECF" w14:textId="417B1CA2" w:rsidR="00E97C3D" w:rsidRDefault="00E97C3D" w:rsidP="00E97C3D">
      <w:r>
        <w:t>Mr. SeungJune YI, LG Electronics Inc. (TTA)</w:t>
      </w:r>
    </w:p>
    <w:p w14:paraId="576CFAE2" w14:textId="6C8F0EA9" w:rsidR="00E97C3D" w:rsidRDefault="00055EC7" w:rsidP="00E97C3D">
      <w:r>
        <w:t xml:space="preserve">Elected by acclamation </w:t>
      </w:r>
      <w:r w:rsidR="002B1F68">
        <w:t xml:space="preserve">on 22.03.2021 </w:t>
      </w:r>
      <w:r>
        <w:t xml:space="preserve">as </w:t>
      </w:r>
      <w:r w:rsidRPr="00A87FA5">
        <w:rPr>
          <w:u w:val="single"/>
        </w:rPr>
        <w:t>1st RAN vice-chair</w:t>
      </w:r>
      <w:r>
        <w:t>:</w:t>
      </w:r>
      <w:r>
        <w:tab/>
      </w:r>
      <w:r w:rsidR="00E97C3D">
        <w:t>Mr. Axel KLATT, Deutsche Telekom A G (ETSI)</w:t>
      </w:r>
      <w:r w:rsidR="002B1F68">
        <w:t>.</w:t>
      </w:r>
    </w:p>
    <w:p w14:paraId="1B3C449D" w14:textId="77777777" w:rsidR="00E97C3D" w:rsidRDefault="00E97C3D" w:rsidP="00E97C3D"/>
    <w:p w14:paraId="722100A4" w14:textId="7AEEDCA2" w:rsidR="00E97C3D" w:rsidRPr="002B1F68" w:rsidRDefault="00E97C3D" w:rsidP="00E97C3D">
      <w:pPr>
        <w:rPr>
          <w:b/>
          <w:bCs/>
        </w:rPr>
      </w:pPr>
      <w:r w:rsidRPr="002B1F68">
        <w:rPr>
          <w:b/>
          <w:bCs/>
        </w:rPr>
        <w:t>2nd RAN vice-chair position:</w:t>
      </w:r>
    </w:p>
    <w:p w14:paraId="0313A246" w14:textId="255486FE" w:rsidR="00E97C3D" w:rsidRDefault="00E97C3D" w:rsidP="00E97C3D">
      <w:r>
        <w:t>Mr. Ronald BORSATO, AT&amp;T (ATIS)</w:t>
      </w:r>
      <w:r w:rsidR="002B1F68">
        <w:t xml:space="preserve"> </w:t>
      </w:r>
      <w:r>
        <w:t>withdrew from this election</w:t>
      </w:r>
      <w:r w:rsidR="00BB2E0A">
        <w:t xml:space="preserve"> </w:t>
      </w:r>
      <w:r w:rsidR="00DF3BA6">
        <w:t xml:space="preserve">(considering regional balance) </w:t>
      </w:r>
      <w:r w:rsidR="00BB2E0A">
        <w:t xml:space="preserve">so voting was carried out with </w:t>
      </w:r>
      <w:r w:rsidR="00A87FA5">
        <w:t xml:space="preserve">the </w:t>
      </w:r>
      <w:r w:rsidR="00BB2E0A">
        <w:t>remaining 2 candidates: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tblGrid>
      <w:tr w:rsidR="00EE6FB0" w14:paraId="2F434BD0" w14:textId="77777777" w:rsidTr="00EE6FB0">
        <w:tc>
          <w:tcPr>
            <w:tcW w:w="2376" w:type="dxa"/>
            <w:shd w:val="clear" w:color="auto" w:fill="auto"/>
          </w:tcPr>
          <w:p w14:paraId="36B3829A" w14:textId="77777777" w:rsidR="00EE6FB0" w:rsidRDefault="00EE6FB0" w:rsidP="003F5268">
            <w:pPr>
              <w:spacing w:after="0"/>
            </w:pPr>
          </w:p>
        </w:tc>
        <w:tc>
          <w:tcPr>
            <w:tcW w:w="2977" w:type="dxa"/>
            <w:shd w:val="clear" w:color="auto" w:fill="auto"/>
          </w:tcPr>
          <w:p w14:paraId="1FA630EE" w14:textId="77777777" w:rsidR="00EE6FB0" w:rsidRDefault="00EE6FB0" w:rsidP="003F5268">
            <w:pPr>
              <w:spacing w:after="0"/>
            </w:pPr>
          </w:p>
        </w:tc>
        <w:tc>
          <w:tcPr>
            <w:tcW w:w="1701" w:type="dxa"/>
            <w:shd w:val="clear" w:color="auto" w:fill="auto"/>
          </w:tcPr>
          <w:p w14:paraId="45AFCBEA" w14:textId="77777777" w:rsidR="00EE6FB0" w:rsidRPr="003F5268" w:rsidRDefault="00EE6FB0" w:rsidP="003F5268">
            <w:pPr>
              <w:spacing w:after="0"/>
              <w:jc w:val="center"/>
              <w:rPr>
                <w:b/>
                <w:bCs/>
              </w:rPr>
            </w:pPr>
            <w:r w:rsidRPr="003F5268">
              <w:rPr>
                <w:b/>
                <w:bCs/>
              </w:rPr>
              <w:t>ballot 1</w:t>
            </w:r>
          </w:p>
        </w:tc>
      </w:tr>
      <w:tr w:rsidR="00EE6FB0" w:rsidRPr="00104825" w14:paraId="0C5DD208" w14:textId="77777777" w:rsidTr="00EE6FB0">
        <w:tc>
          <w:tcPr>
            <w:tcW w:w="2376" w:type="dxa"/>
            <w:shd w:val="clear" w:color="auto" w:fill="auto"/>
          </w:tcPr>
          <w:p w14:paraId="43C048AC" w14:textId="77777777" w:rsidR="00EE6FB0" w:rsidRPr="00104825" w:rsidRDefault="00EE6FB0" w:rsidP="003F5268">
            <w:pPr>
              <w:spacing w:after="0"/>
            </w:pPr>
          </w:p>
        </w:tc>
        <w:tc>
          <w:tcPr>
            <w:tcW w:w="2977" w:type="dxa"/>
            <w:shd w:val="clear" w:color="auto" w:fill="auto"/>
          </w:tcPr>
          <w:p w14:paraId="42B0CDB8" w14:textId="77777777" w:rsidR="00EE6FB0" w:rsidRPr="003F5268" w:rsidRDefault="00EE6FB0" w:rsidP="003F5268">
            <w:pPr>
              <w:spacing w:after="0"/>
              <w:rPr>
                <w:b/>
                <w:bCs/>
              </w:rPr>
            </w:pPr>
            <w:r w:rsidRPr="003F5268">
              <w:rPr>
                <w:b/>
                <w:bCs/>
              </w:rPr>
              <w:t>voting period</w:t>
            </w:r>
          </w:p>
        </w:tc>
        <w:tc>
          <w:tcPr>
            <w:tcW w:w="1701" w:type="dxa"/>
            <w:shd w:val="clear" w:color="auto" w:fill="auto"/>
          </w:tcPr>
          <w:p w14:paraId="13D0E084" w14:textId="532AF94E" w:rsidR="00EE6FB0" w:rsidRPr="00104825" w:rsidRDefault="00EE6FB0" w:rsidP="003F5268">
            <w:pPr>
              <w:spacing w:after="0"/>
              <w:jc w:val="center"/>
            </w:pPr>
            <w:r>
              <w:t>22</w:t>
            </w:r>
            <w:r w:rsidRPr="00104825">
              <w:t>./</w:t>
            </w:r>
            <w:r>
              <w:t>23</w:t>
            </w:r>
            <w:r w:rsidRPr="00104825">
              <w:t>.03.21</w:t>
            </w:r>
            <w:r>
              <w:t>**</w:t>
            </w:r>
          </w:p>
        </w:tc>
      </w:tr>
      <w:tr w:rsidR="00EE6FB0" w14:paraId="52082631" w14:textId="77777777" w:rsidTr="00EE6FB0">
        <w:tc>
          <w:tcPr>
            <w:tcW w:w="2376" w:type="dxa"/>
            <w:shd w:val="clear" w:color="auto" w:fill="auto"/>
          </w:tcPr>
          <w:p w14:paraId="064F2F1D" w14:textId="77777777" w:rsidR="00EE6FB0" w:rsidRPr="0032523A" w:rsidRDefault="00EE6FB0" w:rsidP="003F5268">
            <w:pPr>
              <w:spacing w:after="0"/>
            </w:pPr>
          </w:p>
        </w:tc>
        <w:tc>
          <w:tcPr>
            <w:tcW w:w="2977" w:type="dxa"/>
            <w:shd w:val="clear" w:color="auto" w:fill="auto"/>
          </w:tcPr>
          <w:p w14:paraId="26CF1379" w14:textId="77777777" w:rsidR="00EE6FB0" w:rsidRDefault="00EE6FB0" w:rsidP="003F5268">
            <w:pPr>
              <w:spacing w:after="0"/>
            </w:pPr>
            <w:r w:rsidRPr="003F5268">
              <w:rPr>
                <w:b/>
                <w:bCs/>
              </w:rPr>
              <w:t>Number of IMs with the right to vote</w:t>
            </w:r>
          </w:p>
        </w:tc>
        <w:tc>
          <w:tcPr>
            <w:tcW w:w="1701" w:type="dxa"/>
            <w:shd w:val="clear" w:color="auto" w:fill="auto"/>
          </w:tcPr>
          <w:p w14:paraId="712ADBAD" w14:textId="77777777" w:rsidR="00EE6FB0" w:rsidRPr="00556380" w:rsidRDefault="00EE6FB0" w:rsidP="003F5268">
            <w:pPr>
              <w:spacing w:after="0"/>
              <w:jc w:val="center"/>
            </w:pPr>
            <w:r w:rsidRPr="00556380">
              <w:t>312</w:t>
            </w:r>
          </w:p>
        </w:tc>
      </w:tr>
      <w:tr w:rsidR="00EE6FB0" w14:paraId="26FAFE0C" w14:textId="77777777" w:rsidTr="00EE6FB0">
        <w:tc>
          <w:tcPr>
            <w:tcW w:w="2376" w:type="dxa"/>
            <w:shd w:val="clear" w:color="auto" w:fill="auto"/>
          </w:tcPr>
          <w:p w14:paraId="1DAE0915" w14:textId="77777777" w:rsidR="00EE6FB0" w:rsidRPr="0032523A" w:rsidRDefault="00EE6FB0" w:rsidP="003F5268">
            <w:pPr>
              <w:spacing w:after="0"/>
            </w:pPr>
          </w:p>
        </w:tc>
        <w:tc>
          <w:tcPr>
            <w:tcW w:w="2977" w:type="dxa"/>
            <w:shd w:val="clear" w:color="auto" w:fill="auto"/>
          </w:tcPr>
          <w:p w14:paraId="389F37F5" w14:textId="77777777" w:rsidR="00EE6FB0" w:rsidRDefault="00EE6FB0" w:rsidP="003F5268">
            <w:pPr>
              <w:spacing w:after="0"/>
            </w:pPr>
            <w:r w:rsidRPr="003F5268">
              <w:rPr>
                <w:b/>
                <w:bCs/>
              </w:rPr>
              <w:t>Number of votes in person</w:t>
            </w:r>
          </w:p>
        </w:tc>
        <w:tc>
          <w:tcPr>
            <w:tcW w:w="1701" w:type="dxa"/>
            <w:shd w:val="clear" w:color="auto" w:fill="auto"/>
          </w:tcPr>
          <w:p w14:paraId="4F3276DD" w14:textId="5004CEFB" w:rsidR="00EE6FB0" w:rsidRPr="00556380" w:rsidRDefault="00EE6FB0" w:rsidP="003F5268">
            <w:pPr>
              <w:spacing w:after="0"/>
              <w:jc w:val="center"/>
            </w:pPr>
            <w:r w:rsidRPr="00556380">
              <w:t>269</w:t>
            </w:r>
          </w:p>
        </w:tc>
      </w:tr>
      <w:tr w:rsidR="00EE6FB0" w14:paraId="2427B054" w14:textId="77777777" w:rsidTr="00EE6FB0">
        <w:tc>
          <w:tcPr>
            <w:tcW w:w="2376" w:type="dxa"/>
            <w:shd w:val="clear" w:color="auto" w:fill="auto"/>
          </w:tcPr>
          <w:p w14:paraId="05F0D2BA" w14:textId="77777777" w:rsidR="00EE6FB0" w:rsidRPr="0032523A" w:rsidRDefault="00EE6FB0" w:rsidP="003F5268">
            <w:pPr>
              <w:spacing w:after="0"/>
            </w:pPr>
          </w:p>
        </w:tc>
        <w:tc>
          <w:tcPr>
            <w:tcW w:w="2977" w:type="dxa"/>
            <w:shd w:val="clear" w:color="auto" w:fill="auto"/>
          </w:tcPr>
          <w:p w14:paraId="02D0DE2D" w14:textId="77777777" w:rsidR="00EE6FB0" w:rsidRDefault="00EE6FB0" w:rsidP="003F5268">
            <w:pPr>
              <w:spacing w:after="0"/>
            </w:pPr>
            <w:r w:rsidRPr="003F5268">
              <w:rPr>
                <w:b/>
                <w:bCs/>
              </w:rPr>
              <w:t>Number of votes by proxy*</w:t>
            </w:r>
          </w:p>
        </w:tc>
        <w:tc>
          <w:tcPr>
            <w:tcW w:w="1701" w:type="dxa"/>
            <w:shd w:val="clear" w:color="auto" w:fill="auto"/>
          </w:tcPr>
          <w:p w14:paraId="21E80518" w14:textId="77777777" w:rsidR="00EE6FB0" w:rsidRPr="00556380" w:rsidRDefault="00EE6FB0" w:rsidP="003F5268">
            <w:pPr>
              <w:spacing w:after="0"/>
              <w:jc w:val="center"/>
            </w:pPr>
            <w:r w:rsidRPr="00556380">
              <w:t>0</w:t>
            </w:r>
          </w:p>
        </w:tc>
      </w:tr>
      <w:tr w:rsidR="00EE6FB0" w14:paraId="5BF13586" w14:textId="77777777" w:rsidTr="00EE6FB0">
        <w:tc>
          <w:tcPr>
            <w:tcW w:w="2376" w:type="dxa"/>
            <w:shd w:val="clear" w:color="auto" w:fill="auto"/>
          </w:tcPr>
          <w:p w14:paraId="21A45126" w14:textId="77777777" w:rsidR="00EE6FB0" w:rsidRPr="0032523A" w:rsidRDefault="00EE6FB0" w:rsidP="003F5268">
            <w:pPr>
              <w:spacing w:after="0"/>
            </w:pPr>
          </w:p>
        </w:tc>
        <w:tc>
          <w:tcPr>
            <w:tcW w:w="2977" w:type="dxa"/>
            <w:shd w:val="clear" w:color="auto" w:fill="auto"/>
          </w:tcPr>
          <w:p w14:paraId="37C9E5FD" w14:textId="77777777" w:rsidR="00EE6FB0" w:rsidRDefault="00EE6FB0" w:rsidP="003F5268">
            <w:pPr>
              <w:spacing w:after="0"/>
            </w:pPr>
            <w:r w:rsidRPr="003F5268">
              <w:rPr>
                <w:b/>
                <w:bCs/>
              </w:rPr>
              <w:t>abstentions</w:t>
            </w:r>
          </w:p>
        </w:tc>
        <w:tc>
          <w:tcPr>
            <w:tcW w:w="1701" w:type="dxa"/>
            <w:shd w:val="clear" w:color="auto" w:fill="auto"/>
          </w:tcPr>
          <w:p w14:paraId="5788E3D0" w14:textId="0E731194" w:rsidR="00EE6FB0" w:rsidRPr="003F5268" w:rsidRDefault="00EE6FB0" w:rsidP="003F5268">
            <w:pPr>
              <w:spacing w:after="0"/>
              <w:jc w:val="center"/>
              <w:rPr>
                <w:highlight w:val="yellow"/>
              </w:rPr>
            </w:pPr>
            <w:r w:rsidRPr="00556380">
              <w:t>7</w:t>
            </w:r>
          </w:p>
        </w:tc>
      </w:tr>
      <w:tr w:rsidR="00EE6FB0" w14:paraId="698B12B9" w14:textId="77777777" w:rsidTr="00EE6FB0">
        <w:tc>
          <w:tcPr>
            <w:tcW w:w="2376" w:type="dxa"/>
            <w:shd w:val="clear" w:color="auto" w:fill="auto"/>
          </w:tcPr>
          <w:p w14:paraId="4F9F3E0E" w14:textId="77777777" w:rsidR="00EE6FB0" w:rsidRPr="003F5268" w:rsidRDefault="00EE6FB0" w:rsidP="003F5268">
            <w:pPr>
              <w:spacing w:after="0"/>
              <w:rPr>
                <w:b/>
                <w:bCs/>
              </w:rPr>
            </w:pPr>
            <w:r w:rsidRPr="003F5268">
              <w:rPr>
                <w:b/>
                <w:bCs/>
              </w:rPr>
              <w:t>Candidates</w:t>
            </w:r>
          </w:p>
        </w:tc>
        <w:tc>
          <w:tcPr>
            <w:tcW w:w="2977" w:type="dxa"/>
            <w:shd w:val="clear" w:color="auto" w:fill="auto"/>
          </w:tcPr>
          <w:p w14:paraId="2B1C79E7" w14:textId="77777777" w:rsidR="00EE6FB0" w:rsidRPr="003F5268" w:rsidRDefault="00EE6FB0" w:rsidP="003F5268">
            <w:pPr>
              <w:spacing w:after="0"/>
              <w:rPr>
                <w:b/>
                <w:bCs/>
              </w:rPr>
            </w:pPr>
            <w:r w:rsidRPr="003F5268">
              <w:rPr>
                <w:b/>
                <w:bCs/>
              </w:rPr>
              <w:t>Company (Partner)</w:t>
            </w:r>
          </w:p>
        </w:tc>
        <w:tc>
          <w:tcPr>
            <w:tcW w:w="1701" w:type="dxa"/>
            <w:shd w:val="clear" w:color="auto" w:fill="auto"/>
          </w:tcPr>
          <w:p w14:paraId="7E7D4C16" w14:textId="77777777" w:rsidR="00EE6FB0" w:rsidRPr="003F5268" w:rsidRDefault="00EE6FB0" w:rsidP="003F5268">
            <w:pPr>
              <w:spacing w:after="0"/>
              <w:rPr>
                <w:highlight w:val="yellow"/>
              </w:rPr>
            </w:pPr>
          </w:p>
        </w:tc>
      </w:tr>
      <w:tr w:rsidR="00EE6FB0" w14:paraId="4BD603BB" w14:textId="77777777" w:rsidTr="00EE6FB0">
        <w:tc>
          <w:tcPr>
            <w:tcW w:w="2376" w:type="dxa"/>
            <w:shd w:val="clear" w:color="auto" w:fill="auto"/>
            <w:vAlign w:val="center"/>
          </w:tcPr>
          <w:p w14:paraId="175A2DFC" w14:textId="580D9A65" w:rsidR="00EE6FB0" w:rsidRDefault="00EE6FB0" w:rsidP="003F5268">
            <w:pPr>
              <w:spacing w:after="0"/>
            </w:pPr>
            <w:r>
              <w:t>Dr. Nan HU</w:t>
            </w:r>
          </w:p>
        </w:tc>
        <w:tc>
          <w:tcPr>
            <w:tcW w:w="2977" w:type="dxa"/>
            <w:shd w:val="clear" w:color="auto" w:fill="auto"/>
            <w:vAlign w:val="center"/>
          </w:tcPr>
          <w:p w14:paraId="79A2C9CD" w14:textId="606E7B17" w:rsidR="00EE6FB0" w:rsidRDefault="00EE6FB0" w:rsidP="003F5268">
            <w:pPr>
              <w:spacing w:after="0"/>
            </w:pPr>
            <w:r>
              <w:t>China Mobile Communications Corporation (CCSA)</w:t>
            </w:r>
          </w:p>
        </w:tc>
        <w:tc>
          <w:tcPr>
            <w:tcW w:w="1701" w:type="dxa"/>
            <w:shd w:val="clear" w:color="auto" w:fill="auto"/>
          </w:tcPr>
          <w:p w14:paraId="7524B295" w14:textId="49906C5C" w:rsidR="00EE6FB0" w:rsidRPr="003F5268" w:rsidRDefault="00EE6FB0" w:rsidP="003F5268">
            <w:pPr>
              <w:spacing w:after="0"/>
              <w:rPr>
                <w:b/>
                <w:bCs/>
              </w:rPr>
            </w:pPr>
            <w:r w:rsidRPr="003F5268">
              <w:rPr>
                <w:b/>
                <w:bCs/>
              </w:rPr>
              <w:t>147 (56,11%)</w:t>
            </w:r>
          </w:p>
        </w:tc>
      </w:tr>
      <w:tr w:rsidR="00EE6FB0" w14:paraId="47370682" w14:textId="77777777" w:rsidTr="00EE6FB0">
        <w:tc>
          <w:tcPr>
            <w:tcW w:w="2376" w:type="dxa"/>
            <w:shd w:val="clear" w:color="auto" w:fill="auto"/>
            <w:vAlign w:val="center"/>
          </w:tcPr>
          <w:p w14:paraId="6C59FB6A" w14:textId="16BD12E1" w:rsidR="00EE6FB0" w:rsidRDefault="00EE6FB0" w:rsidP="003F5268">
            <w:pPr>
              <w:spacing w:after="0"/>
            </w:pPr>
            <w:r>
              <w:t>Mr. SeungJune YI</w:t>
            </w:r>
          </w:p>
        </w:tc>
        <w:tc>
          <w:tcPr>
            <w:tcW w:w="2977" w:type="dxa"/>
            <w:shd w:val="clear" w:color="auto" w:fill="auto"/>
            <w:vAlign w:val="center"/>
          </w:tcPr>
          <w:p w14:paraId="530F1395" w14:textId="619173FA" w:rsidR="00EE6FB0" w:rsidRDefault="00EE6FB0" w:rsidP="003F5268">
            <w:pPr>
              <w:spacing w:after="0"/>
            </w:pPr>
            <w:r>
              <w:t>LG Electronics Inc. (TTA)</w:t>
            </w:r>
          </w:p>
        </w:tc>
        <w:tc>
          <w:tcPr>
            <w:tcW w:w="1701" w:type="dxa"/>
            <w:shd w:val="clear" w:color="auto" w:fill="auto"/>
          </w:tcPr>
          <w:p w14:paraId="046F218F" w14:textId="5DDA1BC1" w:rsidR="00EE6FB0" w:rsidRPr="00556380" w:rsidRDefault="00EE6FB0" w:rsidP="003F5268">
            <w:pPr>
              <w:spacing w:after="0"/>
            </w:pPr>
            <w:r w:rsidRPr="00556380">
              <w:t>115 (43,89%)</w:t>
            </w:r>
          </w:p>
        </w:tc>
      </w:tr>
    </w:tbl>
    <w:p w14:paraId="43622F51" w14:textId="52C71282" w:rsidR="003A7A91" w:rsidRDefault="003A7A91" w:rsidP="003A7A91">
      <w:pPr>
        <w:spacing w:after="0"/>
      </w:pPr>
      <w:r>
        <w:t>*:</w:t>
      </w:r>
      <w:r>
        <w:tab/>
      </w:r>
      <w:r>
        <w:tab/>
        <w:t xml:space="preserve">votes by proxy </w:t>
      </w:r>
      <w:r w:rsidR="00EE6FB0">
        <w:t xml:space="preserve">are </w:t>
      </w:r>
      <w:r>
        <w:t>not allowed in electronic votings</w:t>
      </w:r>
    </w:p>
    <w:p w14:paraId="28BE1C41" w14:textId="77777777" w:rsidR="003A7A91" w:rsidRDefault="003A7A91" w:rsidP="003A7A91">
      <w:r>
        <w:t>**:</w:t>
      </w:r>
      <w:r>
        <w:tab/>
      </w:r>
      <w:r>
        <w:tab/>
        <w:t>from 18:00 UTC until noon UTC next day</w:t>
      </w:r>
    </w:p>
    <w:p w14:paraId="6AA65933" w14:textId="77777777" w:rsidR="00BB2E0A" w:rsidRDefault="00E97C3D" w:rsidP="00BB2E0A">
      <w:pPr>
        <w:spacing w:after="0"/>
      </w:pPr>
      <w:r>
        <w:lastRenderedPageBreak/>
        <w:t>Mr. SeungJune YI, LG Electronics Inc. (TTA)</w:t>
      </w:r>
      <w:r w:rsidR="00BB2E0A">
        <w:t xml:space="preserve"> </w:t>
      </w:r>
      <w:r>
        <w:t>withdrew after first ballot</w:t>
      </w:r>
      <w:r w:rsidR="00BB2E0A">
        <w:t>.</w:t>
      </w:r>
    </w:p>
    <w:p w14:paraId="7251CF22" w14:textId="77777777" w:rsidR="00BB2E0A" w:rsidRDefault="00BB2E0A" w:rsidP="00BB2E0A">
      <w:pPr>
        <w:spacing w:after="0"/>
      </w:pPr>
    </w:p>
    <w:p w14:paraId="75A2194D" w14:textId="77777777" w:rsidR="00A87FA5" w:rsidRDefault="00BB2E0A" w:rsidP="00A87FA5">
      <w:pPr>
        <w:spacing w:after="0"/>
      </w:pPr>
      <w:r>
        <w:t xml:space="preserve">Elected </w:t>
      </w:r>
      <w:r w:rsidR="00A87FA5">
        <w:t xml:space="preserve">after 1st ballot on 23.03.2021 as </w:t>
      </w:r>
      <w:r w:rsidR="00A87FA5" w:rsidRPr="00A87FA5">
        <w:rPr>
          <w:u w:val="single"/>
        </w:rPr>
        <w:t>2nd RAN vice-chair</w:t>
      </w:r>
      <w:r w:rsidR="00A87FA5">
        <w:t xml:space="preserve">: </w:t>
      </w:r>
      <w:r w:rsidR="00E97C3D">
        <w:t>Dr. Nan HU, China Mobile Communications Corporation (CCSA)</w:t>
      </w:r>
      <w:r w:rsidR="00A87FA5">
        <w:t>.</w:t>
      </w:r>
    </w:p>
    <w:p w14:paraId="45A7A4F1" w14:textId="77777777" w:rsidR="00A87FA5" w:rsidRDefault="00A87FA5" w:rsidP="00A87FA5">
      <w:pPr>
        <w:spacing w:after="0"/>
      </w:pPr>
    </w:p>
    <w:p w14:paraId="25257A9E" w14:textId="27FD7599" w:rsidR="00E6537C" w:rsidRPr="002B1F68" w:rsidRDefault="00E6537C" w:rsidP="00EE6FB0">
      <w:pPr>
        <w:tabs>
          <w:tab w:val="left" w:pos="3228"/>
        </w:tabs>
        <w:rPr>
          <w:b/>
          <w:bCs/>
        </w:rPr>
      </w:pPr>
      <w:r>
        <w:rPr>
          <w:b/>
          <w:bCs/>
        </w:rPr>
        <w:t>3rd</w:t>
      </w:r>
      <w:r w:rsidRPr="002B1F68">
        <w:rPr>
          <w:b/>
          <w:bCs/>
        </w:rPr>
        <w:t xml:space="preserve"> RAN vice-chair position:</w:t>
      </w:r>
    </w:p>
    <w:p w14:paraId="7AF29977" w14:textId="3D1E383C" w:rsidR="00E97C3D" w:rsidRDefault="005C581D" w:rsidP="00D431AD">
      <w:pPr>
        <w:spacing w:after="0"/>
      </w:pPr>
      <w:r>
        <w:t>A voting was carried out with the r</w:t>
      </w:r>
      <w:r w:rsidR="00D431AD">
        <w:t>emaining RAN vice-chair candidates:</w:t>
      </w:r>
    </w:p>
    <w:p w14:paraId="379983C4" w14:textId="77777777" w:rsidR="00D431AD" w:rsidRDefault="00D431AD" w:rsidP="00D431AD">
      <w:pPr>
        <w:spacing w:after="0"/>
      </w:pPr>
      <w:r>
        <w:t>Mr. Ronald BORSATO, AT&amp;T (ATIS)</w:t>
      </w:r>
    </w:p>
    <w:p w14:paraId="50F6E51E" w14:textId="77777777" w:rsidR="00D431AD" w:rsidRDefault="00D431AD" w:rsidP="00D431AD">
      <w:r>
        <w:t>Mr. SeungJune YI, LG Electronics Inc. (TTA)</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tblGrid>
      <w:tr w:rsidR="00EE6FB0" w14:paraId="13519CD1" w14:textId="77777777" w:rsidTr="00EE6FB0">
        <w:tc>
          <w:tcPr>
            <w:tcW w:w="2376" w:type="dxa"/>
            <w:shd w:val="clear" w:color="auto" w:fill="auto"/>
          </w:tcPr>
          <w:p w14:paraId="7C3DACAB" w14:textId="77777777" w:rsidR="00EE6FB0" w:rsidRDefault="00EE6FB0" w:rsidP="003F5268">
            <w:pPr>
              <w:spacing w:after="0"/>
            </w:pPr>
          </w:p>
        </w:tc>
        <w:tc>
          <w:tcPr>
            <w:tcW w:w="2977" w:type="dxa"/>
            <w:shd w:val="clear" w:color="auto" w:fill="auto"/>
          </w:tcPr>
          <w:p w14:paraId="65160DEF" w14:textId="77777777" w:rsidR="00EE6FB0" w:rsidRDefault="00EE6FB0" w:rsidP="003F5268">
            <w:pPr>
              <w:spacing w:after="0"/>
            </w:pPr>
          </w:p>
        </w:tc>
        <w:tc>
          <w:tcPr>
            <w:tcW w:w="1701" w:type="dxa"/>
            <w:shd w:val="clear" w:color="auto" w:fill="auto"/>
          </w:tcPr>
          <w:p w14:paraId="1A2186BB" w14:textId="77777777" w:rsidR="00EE6FB0" w:rsidRPr="003F5268" w:rsidRDefault="00EE6FB0" w:rsidP="003F5268">
            <w:pPr>
              <w:spacing w:after="0"/>
              <w:jc w:val="center"/>
              <w:rPr>
                <w:b/>
                <w:bCs/>
              </w:rPr>
            </w:pPr>
            <w:r w:rsidRPr="003F5268">
              <w:rPr>
                <w:b/>
                <w:bCs/>
              </w:rPr>
              <w:t>ballot 1</w:t>
            </w:r>
          </w:p>
        </w:tc>
      </w:tr>
      <w:tr w:rsidR="00EE6FB0" w:rsidRPr="00104825" w14:paraId="3338BD2D" w14:textId="77777777" w:rsidTr="00EE6FB0">
        <w:tc>
          <w:tcPr>
            <w:tcW w:w="2376" w:type="dxa"/>
            <w:shd w:val="clear" w:color="auto" w:fill="auto"/>
          </w:tcPr>
          <w:p w14:paraId="3CF9CB2D" w14:textId="77777777" w:rsidR="00EE6FB0" w:rsidRPr="00104825" w:rsidRDefault="00EE6FB0" w:rsidP="003F5268">
            <w:pPr>
              <w:spacing w:after="0"/>
            </w:pPr>
          </w:p>
        </w:tc>
        <w:tc>
          <w:tcPr>
            <w:tcW w:w="2977" w:type="dxa"/>
            <w:shd w:val="clear" w:color="auto" w:fill="auto"/>
          </w:tcPr>
          <w:p w14:paraId="55F4619A" w14:textId="77777777" w:rsidR="00EE6FB0" w:rsidRPr="003F5268" w:rsidRDefault="00EE6FB0" w:rsidP="003F5268">
            <w:pPr>
              <w:spacing w:after="0"/>
              <w:rPr>
                <w:b/>
                <w:bCs/>
              </w:rPr>
            </w:pPr>
            <w:r w:rsidRPr="003F5268">
              <w:rPr>
                <w:b/>
                <w:bCs/>
              </w:rPr>
              <w:t>voting period</w:t>
            </w:r>
          </w:p>
        </w:tc>
        <w:tc>
          <w:tcPr>
            <w:tcW w:w="1701" w:type="dxa"/>
            <w:shd w:val="clear" w:color="auto" w:fill="auto"/>
          </w:tcPr>
          <w:p w14:paraId="1B512C23" w14:textId="067B1B27" w:rsidR="00EE6FB0" w:rsidRPr="00104825" w:rsidRDefault="00EE6FB0" w:rsidP="003F5268">
            <w:pPr>
              <w:spacing w:after="0"/>
              <w:jc w:val="center"/>
            </w:pPr>
            <w:r>
              <w:t>23</w:t>
            </w:r>
            <w:r w:rsidRPr="00104825">
              <w:t>./</w:t>
            </w:r>
            <w:r>
              <w:t>24</w:t>
            </w:r>
            <w:r w:rsidRPr="00104825">
              <w:t>.03.21</w:t>
            </w:r>
            <w:r>
              <w:t>**</w:t>
            </w:r>
          </w:p>
        </w:tc>
      </w:tr>
      <w:tr w:rsidR="00EE6FB0" w14:paraId="58455B45" w14:textId="77777777" w:rsidTr="00EE6FB0">
        <w:tc>
          <w:tcPr>
            <w:tcW w:w="2376" w:type="dxa"/>
            <w:shd w:val="clear" w:color="auto" w:fill="auto"/>
          </w:tcPr>
          <w:p w14:paraId="22BE4071" w14:textId="77777777" w:rsidR="00EE6FB0" w:rsidRPr="0032523A" w:rsidRDefault="00EE6FB0" w:rsidP="003F5268">
            <w:pPr>
              <w:spacing w:after="0"/>
            </w:pPr>
          </w:p>
        </w:tc>
        <w:tc>
          <w:tcPr>
            <w:tcW w:w="2977" w:type="dxa"/>
            <w:shd w:val="clear" w:color="auto" w:fill="auto"/>
          </w:tcPr>
          <w:p w14:paraId="77BAE166" w14:textId="77777777" w:rsidR="00EE6FB0" w:rsidRDefault="00EE6FB0" w:rsidP="003F5268">
            <w:pPr>
              <w:spacing w:after="0"/>
            </w:pPr>
            <w:r w:rsidRPr="003F5268">
              <w:rPr>
                <w:b/>
                <w:bCs/>
              </w:rPr>
              <w:t>Number of IMs with the right to vote</w:t>
            </w:r>
          </w:p>
        </w:tc>
        <w:tc>
          <w:tcPr>
            <w:tcW w:w="1701" w:type="dxa"/>
            <w:shd w:val="clear" w:color="auto" w:fill="auto"/>
          </w:tcPr>
          <w:p w14:paraId="576608A7" w14:textId="77777777" w:rsidR="00EE6FB0" w:rsidRPr="008B6A98" w:rsidRDefault="00EE6FB0" w:rsidP="003F5268">
            <w:pPr>
              <w:spacing w:after="0"/>
              <w:jc w:val="center"/>
            </w:pPr>
            <w:r w:rsidRPr="008B6A98">
              <w:t>312</w:t>
            </w:r>
          </w:p>
        </w:tc>
      </w:tr>
      <w:tr w:rsidR="00EE6FB0" w14:paraId="53710809" w14:textId="77777777" w:rsidTr="00EE6FB0">
        <w:tc>
          <w:tcPr>
            <w:tcW w:w="2376" w:type="dxa"/>
            <w:shd w:val="clear" w:color="auto" w:fill="auto"/>
          </w:tcPr>
          <w:p w14:paraId="77CB42F6" w14:textId="77777777" w:rsidR="00EE6FB0" w:rsidRPr="0032523A" w:rsidRDefault="00EE6FB0" w:rsidP="003F5268">
            <w:pPr>
              <w:spacing w:after="0"/>
            </w:pPr>
          </w:p>
        </w:tc>
        <w:tc>
          <w:tcPr>
            <w:tcW w:w="2977" w:type="dxa"/>
            <w:shd w:val="clear" w:color="auto" w:fill="auto"/>
          </w:tcPr>
          <w:p w14:paraId="4BD4C9B5" w14:textId="77777777" w:rsidR="00EE6FB0" w:rsidRDefault="00EE6FB0" w:rsidP="003F5268">
            <w:pPr>
              <w:spacing w:after="0"/>
            </w:pPr>
            <w:r w:rsidRPr="003F5268">
              <w:rPr>
                <w:b/>
                <w:bCs/>
              </w:rPr>
              <w:t>Number of votes in person</w:t>
            </w:r>
          </w:p>
        </w:tc>
        <w:tc>
          <w:tcPr>
            <w:tcW w:w="1701" w:type="dxa"/>
            <w:shd w:val="clear" w:color="auto" w:fill="auto"/>
          </w:tcPr>
          <w:p w14:paraId="3D4B05C9" w14:textId="05AA348F" w:rsidR="00EE6FB0" w:rsidRPr="008B6A98" w:rsidRDefault="00EE6FB0" w:rsidP="003F5268">
            <w:pPr>
              <w:spacing w:after="0"/>
              <w:jc w:val="center"/>
            </w:pPr>
            <w:r w:rsidRPr="008B6A98">
              <w:t>250</w:t>
            </w:r>
          </w:p>
        </w:tc>
      </w:tr>
      <w:tr w:rsidR="00EE6FB0" w14:paraId="227DCED0" w14:textId="77777777" w:rsidTr="00EE6FB0">
        <w:tc>
          <w:tcPr>
            <w:tcW w:w="2376" w:type="dxa"/>
            <w:shd w:val="clear" w:color="auto" w:fill="auto"/>
          </w:tcPr>
          <w:p w14:paraId="324E2B38" w14:textId="77777777" w:rsidR="00EE6FB0" w:rsidRPr="0032523A" w:rsidRDefault="00EE6FB0" w:rsidP="003F5268">
            <w:pPr>
              <w:spacing w:after="0"/>
            </w:pPr>
          </w:p>
        </w:tc>
        <w:tc>
          <w:tcPr>
            <w:tcW w:w="2977" w:type="dxa"/>
            <w:shd w:val="clear" w:color="auto" w:fill="auto"/>
          </w:tcPr>
          <w:p w14:paraId="7BDCD709" w14:textId="77777777" w:rsidR="00EE6FB0" w:rsidRDefault="00EE6FB0" w:rsidP="003F5268">
            <w:pPr>
              <w:spacing w:after="0"/>
            </w:pPr>
            <w:r w:rsidRPr="003F5268">
              <w:rPr>
                <w:b/>
                <w:bCs/>
              </w:rPr>
              <w:t>Number of votes by proxy*</w:t>
            </w:r>
          </w:p>
        </w:tc>
        <w:tc>
          <w:tcPr>
            <w:tcW w:w="1701" w:type="dxa"/>
            <w:shd w:val="clear" w:color="auto" w:fill="auto"/>
          </w:tcPr>
          <w:p w14:paraId="62327059" w14:textId="77777777" w:rsidR="00EE6FB0" w:rsidRPr="008B6A98" w:rsidRDefault="00EE6FB0" w:rsidP="003F5268">
            <w:pPr>
              <w:spacing w:after="0"/>
              <w:jc w:val="center"/>
            </w:pPr>
            <w:r w:rsidRPr="008B6A98">
              <w:t>0</w:t>
            </w:r>
          </w:p>
        </w:tc>
      </w:tr>
      <w:tr w:rsidR="00EE6FB0" w14:paraId="2EA31D9D" w14:textId="77777777" w:rsidTr="00EE6FB0">
        <w:tc>
          <w:tcPr>
            <w:tcW w:w="2376" w:type="dxa"/>
            <w:shd w:val="clear" w:color="auto" w:fill="auto"/>
          </w:tcPr>
          <w:p w14:paraId="4F73CF30" w14:textId="77777777" w:rsidR="00EE6FB0" w:rsidRPr="0032523A" w:rsidRDefault="00EE6FB0" w:rsidP="003F5268">
            <w:pPr>
              <w:spacing w:after="0"/>
            </w:pPr>
          </w:p>
        </w:tc>
        <w:tc>
          <w:tcPr>
            <w:tcW w:w="2977" w:type="dxa"/>
            <w:shd w:val="clear" w:color="auto" w:fill="auto"/>
          </w:tcPr>
          <w:p w14:paraId="28E0452C" w14:textId="77777777" w:rsidR="00EE6FB0" w:rsidRDefault="00EE6FB0" w:rsidP="003F5268">
            <w:pPr>
              <w:spacing w:after="0"/>
            </w:pPr>
            <w:r w:rsidRPr="003F5268">
              <w:rPr>
                <w:b/>
                <w:bCs/>
              </w:rPr>
              <w:t>abstentions</w:t>
            </w:r>
          </w:p>
        </w:tc>
        <w:tc>
          <w:tcPr>
            <w:tcW w:w="1701" w:type="dxa"/>
            <w:shd w:val="clear" w:color="auto" w:fill="auto"/>
          </w:tcPr>
          <w:p w14:paraId="3ECA6F91" w14:textId="714177CE" w:rsidR="00EE6FB0" w:rsidRPr="008B6A98" w:rsidRDefault="00EE6FB0" w:rsidP="003F5268">
            <w:pPr>
              <w:spacing w:after="0"/>
              <w:jc w:val="center"/>
            </w:pPr>
            <w:r w:rsidRPr="008B6A98">
              <w:t>0</w:t>
            </w:r>
          </w:p>
        </w:tc>
      </w:tr>
      <w:tr w:rsidR="00EE6FB0" w14:paraId="4D563786" w14:textId="77777777" w:rsidTr="00EE6FB0">
        <w:tc>
          <w:tcPr>
            <w:tcW w:w="2376" w:type="dxa"/>
            <w:shd w:val="clear" w:color="auto" w:fill="auto"/>
          </w:tcPr>
          <w:p w14:paraId="42B3CC21" w14:textId="77777777" w:rsidR="00EE6FB0" w:rsidRPr="003F5268" w:rsidRDefault="00EE6FB0" w:rsidP="003F5268">
            <w:pPr>
              <w:spacing w:after="0"/>
              <w:rPr>
                <w:b/>
                <w:bCs/>
              </w:rPr>
            </w:pPr>
            <w:r w:rsidRPr="003F5268">
              <w:rPr>
                <w:b/>
                <w:bCs/>
              </w:rPr>
              <w:t>Candidates</w:t>
            </w:r>
          </w:p>
        </w:tc>
        <w:tc>
          <w:tcPr>
            <w:tcW w:w="2977" w:type="dxa"/>
            <w:shd w:val="clear" w:color="auto" w:fill="auto"/>
          </w:tcPr>
          <w:p w14:paraId="06AADB65" w14:textId="77777777" w:rsidR="00EE6FB0" w:rsidRPr="003F5268" w:rsidRDefault="00EE6FB0" w:rsidP="003F5268">
            <w:pPr>
              <w:spacing w:after="0"/>
              <w:rPr>
                <w:b/>
                <w:bCs/>
              </w:rPr>
            </w:pPr>
            <w:r w:rsidRPr="003F5268">
              <w:rPr>
                <w:b/>
                <w:bCs/>
              </w:rPr>
              <w:t>Company (Partner)</w:t>
            </w:r>
          </w:p>
        </w:tc>
        <w:tc>
          <w:tcPr>
            <w:tcW w:w="1701" w:type="dxa"/>
            <w:shd w:val="clear" w:color="auto" w:fill="auto"/>
          </w:tcPr>
          <w:p w14:paraId="63AF5727" w14:textId="77777777" w:rsidR="00EE6FB0" w:rsidRPr="003F5268" w:rsidRDefault="00EE6FB0" w:rsidP="003F5268">
            <w:pPr>
              <w:spacing w:after="0"/>
              <w:rPr>
                <w:highlight w:val="yellow"/>
              </w:rPr>
            </w:pPr>
          </w:p>
        </w:tc>
      </w:tr>
      <w:tr w:rsidR="00EE6FB0" w14:paraId="1CAB35FA" w14:textId="77777777" w:rsidTr="00EE6FB0">
        <w:tc>
          <w:tcPr>
            <w:tcW w:w="2376" w:type="dxa"/>
            <w:shd w:val="clear" w:color="auto" w:fill="auto"/>
            <w:vAlign w:val="center"/>
          </w:tcPr>
          <w:p w14:paraId="7F9CE1CC" w14:textId="0A2DC193" w:rsidR="00EE6FB0" w:rsidRDefault="00EE6FB0" w:rsidP="003F5268">
            <w:pPr>
              <w:spacing w:after="0"/>
            </w:pPr>
            <w:r>
              <w:t>Mr. Ronald BORSATO</w:t>
            </w:r>
          </w:p>
        </w:tc>
        <w:tc>
          <w:tcPr>
            <w:tcW w:w="2977" w:type="dxa"/>
            <w:shd w:val="clear" w:color="auto" w:fill="auto"/>
            <w:vAlign w:val="center"/>
          </w:tcPr>
          <w:p w14:paraId="408F524F" w14:textId="34A99007" w:rsidR="00EE6FB0" w:rsidRDefault="00EE6FB0" w:rsidP="003F5268">
            <w:pPr>
              <w:spacing w:after="0"/>
            </w:pPr>
            <w:r>
              <w:t>AT&amp;T (ATIS)</w:t>
            </w:r>
          </w:p>
        </w:tc>
        <w:tc>
          <w:tcPr>
            <w:tcW w:w="1701" w:type="dxa"/>
            <w:shd w:val="clear" w:color="auto" w:fill="auto"/>
          </w:tcPr>
          <w:p w14:paraId="55557CA3" w14:textId="746B3A08" w:rsidR="00EE6FB0" w:rsidRPr="003F5268" w:rsidRDefault="00EE6FB0" w:rsidP="003F5268">
            <w:pPr>
              <w:spacing w:after="0"/>
              <w:rPr>
                <w:b/>
                <w:bCs/>
              </w:rPr>
            </w:pPr>
            <w:r w:rsidRPr="003F5268">
              <w:rPr>
                <w:b/>
                <w:bCs/>
              </w:rPr>
              <w:t>136 (54,4%)</w:t>
            </w:r>
          </w:p>
        </w:tc>
      </w:tr>
      <w:tr w:rsidR="00EE6FB0" w14:paraId="71AE17C6" w14:textId="77777777" w:rsidTr="00EE6FB0">
        <w:tc>
          <w:tcPr>
            <w:tcW w:w="2376" w:type="dxa"/>
            <w:shd w:val="clear" w:color="auto" w:fill="auto"/>
            <w:vAlign w:val="center"/>
          </w:tcPr>
          <w:p w14:paraId="6F426DB1" w14:textId="77777777" w:rsidR="00EE6FB0" w:rsidRDefault="00EE6FB0" w:rsidP="003F5268">
            <w:pPr>
              <w:spacing w:after="0"/>
            </w:pPr>
            <w:r>
              <w:t>Mr. SeungJune YI</w:t>
            </w:r>
          </w:p>
        </w:tc>
        <w:tc>
          <w:tcPr>
            <w:tcW w:w="2977" w:type="dxa"/>
            <w:shd w:val="clear" w:color="auto" w:fill="auto"/>
            <w:vAlign w:val="center"/>
          </w:tcPr>
          <w:p w14:paraId="62771024" w14:textId="77777777" w:rsidR="00EE6FB0" w:rsidRDefault="00EE6FB0" w:rsidP="003F5268">
            <w:pPr>
              <w:spacing w:after="0"/>
            </w:pPr>
            <w:r>
              <w:t>LG Electronics Inc. (TTA)</w:t>
            </w:r>
          </w:p>
        </w:tc>
        <w:tc>
          <w:tcPr>
            <w:tcW w:w="1701" w:type="dxa"/>
            <w:shd w:val="clear" w:color="auto" w:fill="auto"/>
          </w:tcPr>
          <w:p w14:paraId="0CB32433" w14:textId="3025DC50" w:rsidR="00EE6FB0" w:rsidRPr="008B6A98" w:rsidRDefault="00EE6FB0" w:rsidP="003F5268">
            <w:pPr>
              <w:spacing w:after="0"/>
            </w:pPr>
            <w:r w:rsidRPr="008B6A98">
              <w:t>114 (45,6%)</w:t>
            </w:r>
          </w:p>
        </w:tc>
      </w:tr>
    </w:tbl>
    <w:p w14:paraId="3ED2F659" w14:textId="28DF98BF" w:rsidR="005C581D" w:rsidRDefault="005C581D" w:rsidP="005C581D">
      <w:pPr>
        <w:spacing w:after="0"/>
      </w:pPr>
      <w:r>
        <w:t>*:</w:t>
      </w:r>
      <w:r>
        <w:tab/>
      </w:r>
      <w:r>
        <w:tab/>
        <w:t>votes by proxy</w:t>
      </w:r>
      <w:r w:rsidR="00EE6FB0">
        <w:t xml:space="preserve"> are</w:t>
      </w:r>
      <w:r>
        <w:t xml:space="preserve"> not allowed in electronic votings</w:t>
      </w:r>
    </w:p>
    <w:p w14:paraId="3E419211" w14:textId="77777777" w:rsidR="005C581D" w:rsidRDefault="005C581D" w:rsidP="005C581D">
      <w:r>
        <w:t>**:</w:t>
      </w:r>
      <w:r>
        <w:tab/>
      </w:r>
      <w:r>
        <w:tab/>
        <w:t>from 18:00 UTC until noon UTC next day</w:t>
      </w:r>
    </w:p>
    <w:p w14:paraId="76ECF59A" w14:textId="234F8575" w:rsidR="00622F4A" w:rsidRDefault="00622F4A" w:rsidP="00622F4A">
      <w:pPr>
        <w:spacing w:after="0"/>
      </w:pPr>
      <w:r>
        <w:t>Mr. SeungJune YI, LG Electronics Inc. (TTA) withdrew after first ballot.</w:t>
      </w:r>
    </w:p>
    <w:p w14:paraId="3CBF954C" w14:textId="77777777" w:rsidR="00622F4A" w:rsidRDefault="00622F4A" w:rsidP="00622F4A">
      <w:pPr>
        <w:spacing w:after="0"/>
      </w:pPr>
    </w:p>
    <w:p w14:paraId="532A0A23" w14:textId="270410BA" w:rsidR="00E6537C" w:rsidRDefault="00622F4A" w:rsidP="00E97C3D">
      <w:r>
        <w:t xml:space="preserve">Elected after 1st ballot on 24.03.2021 as </w:t>
      </w:r>
      <w:r>
        <w:rPr>
          <w:u w:val="single"/>
        </w:rPr>
        <w:t>3rd</w:t>
      </w:r>
      <w:r w:rsidRPr="00A87FA5">
        <w:rPr>
          <w:u w:val="single"/>
        </w:rPr>
        <w:t xml:space="preserve"> RAN vice-chair</w:t>
      </w:r>
      <w:r>
        <w:t>: Mr. Ronald BORSATO, AT&amp;T (ATIS).</w:t>
      </w:r>
    </w:p>
    <w:p w14:paraId="0AB400B6" w14:textId="62026465" w:rsidR="00E97C3D" w:rsidRDefault="00E97C3D" w:rsidP="00E97C3D"/>
    <w:p w14:paraId="368BEC68" w14:textId="77777777" w:rsidR="00E97C3D" w:rsidRDefault="00E97C3D" w:rsidP="00E97C3D">
      <w:pPr>
        <w:rPr>
          <w:rFonts w:ascii="Arial" w:hAnsi="Arial" w:cs="Arial"/>
          <w:b/>
          <w:sz w:val="24"/>
        </w:rPr>
      </w:pPr>
      <w:r>
        <w:rPr>
          <w:rFonts w:ascii="Arial" w:hAnsi="Arial" w:cs="Arial"/>
          <w:b/>
          <w:color w:val="0000FF"/>
          <w:sz w:val="24"/>
        </w:rPr>
        <w:t>RP-210725</w:t>
      </w:r>
      <w:r>
        <w:rPr>
          <w:rFonts w:ascii="Arial" w:hAnsi="Arial" w:cs="Arial"/>
          <w:b/>
          <w:color w:val="0000FF"/>
          <w:sz w:val="24"/>
        </w:rPr>
        <w:tab/>
      </w:r>
      <w:r>
        <w:rPr>
          <w:rFonts w:ascii="Arial" w:hAnsi="Arial" w:cs="Arial"/>
          <w:b/>
          <w:sz w:val="24"/>
        </w:rPr>
        <w:t>TSG elections during TSG#91e: User guide</w:t>
      </w:r>
    </w:p>
    <w:p w14:paraId="30F924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0FFF0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B7E2" w14:textId="77777777" w:rsidR="00E97C3D" w:rsidRDefault="00E97C3D" w:rsidP="00E97C3D">
      <w:pPr>
        <w:pStyle w:val="Heading2"/>
      </w:pPr>
      <w:bookmarkStart w:id="48" w:name="_Toc69483342"/>
      <w:bookmarkStart w:id="49" w:name="_Toc74553585"/>
      <w:r>
        <w:t>4</w:t>
      </w:r>
      <w:r>
        <w:tab/>
        <w:t>Approval of the meeting report of TSG-RAN #90e</w:t>
      </w:r>
      <w:bookmarkEnd w:id="48"/>
      <w:bookmarkEnd w:id="49"/>
    </w:p>
    <w:p w14:paraId="2A732ADA" w14:textId="77777777" w:rsidR="00E97C3D" w:rsidRDefault="00E97C3D" w:rsidP="00E97C3D">
      <w:pPr>
        <w:rPr>
          <w:rFonts w:ascii="Arial" w:hAnsi="Arial" w:cs="Arial"/>
          <w:b/>
          <w:sz w:val="24"/>
        </w:rPr>
      </w:pPr>
      <w:r>
        <w:rPr>
          <w:rFonts w:ascii="Arial" w:hAnsi="Arial" w:cs="Arial"/>
          <w:b/>
          <w:color w:val="0000FF"/>
          <w:sz w:val="24"/>
        </w:rPr>
        <w:t>RP-210002</w:t>
      </w:r>
      <w:r>
        <w:rPr>
          <w:rFonts w:ascii="Arial" w:hAnsi="Arial" w:cs="Arial"/>
          <w:b/>
          <w:color w:val="0000FF"/>
          <w:sz w:val="24"/>
        </w:rPr>
        <w:tab/>
      </w:r>
      <w:r>
        <w:rPr>
          <w:rFonts w:ascii="Arial" w:hAnsi="Arial" w:cs="Arial"/>
          <w:b/>
          <w:sz w:val="24"/>
        </w:rPr>
        <w:t>Draft report of  electronic meeting RAN #90e held 07.12.-11.12.2020</w:t>
      </w:r>
    </w:p>
    <w:p w14:paraId="1F3FA73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7FDCC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RP-210745</w:t>
      </w:r>
      <w:r>
        <w:rPr>
          <w:color w:val="993300"/>
          <w:u w:val="single"/>
        </w:rPr>
        <w:t>.</w:t>
      </w:r>
    </w:p>
    <w:p w14:paraId="0EAAAC69" w14:textId="77777777" w:rsidR="00E97C3D" w:rsidRDefault="00E97C3D" w:rsidP="00E97C3D">
      <w:pPr>
        <w:rPr>
          <w:rFonts w:ascii="Arial" w:hAnsi="Arial" w:cs="Arial"/>
          <w:b/>
          <w:sz w:val="24"/>
        </w:rPr>
      </w:pPr>
      <w:r>
        <w:rPr>
          <w:rFonts w:ascii="Arial" w:hAnsi="Arial" w:cs="Arial"/>
          <w:b/>
          <w:color w:val="0000FF"/>
          <w:sz w:val="24"/>
        </w:rPr>
        <w:t>RP-210745</w:t>
      </w:r>
      <w:r>
        <w:rPr>
          <w:rFonts w:ascii="Arial" w:hAnsi="Arial" w:cs="Arial"/>
          <w:b/>
          <w:color w:val="0000FF"/>
          <w:sz w:val="24"/>
        </w:rPr>
        <w:tab/>
      </w:r>
      <w:r>
        <w:rPr>
          <w:rFonts w:ascii="Arial" w:hAnsi="Arial" w:cs="Arial"/>
          <w:b/>
          <w:sz w:val="24"/>
        </w:rPr>
        <w:t>Draft report of  electronic meeting RAN #90e held 07.12.-11.12.2020</w:t>
      </w:r>
    </w:p>
    <w:p w14:paraId="44A5009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914E03A" w14:textId="77777777" w:rsidR="00E97C3D" w:rsidRDefault="00E97C3D" w:rsidP="00E97C3D">
      <w:pPr>
        <w:rPr>
          <w:color w:val="808080"/>
        </w:rPr>
      </w:pPr>
      <w:r>
        <w:rPr>
          <w:color w:val="808080"/>
        </w:rPr>
        <w:t>(Replaces RP-210002)</w:t>
      </w:r>
    </w:p>
    <w:p w14:paraId="00EAC1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RP-210921</w:t>
      </w:r>
      <w:r>
        <w:rPr>
          <w:color w:val="993300"/>
          <w:u w:val="single"/>
        </w:rPr>
        <w:t>.</w:t>
      </w:r>
    </w:p>
    <w:p w14:paraId="48FEC67B" w14:textId="77777777" w:rsidR="00E97C3D" w:rsidRDefault="00E97C3D" w:rsidP="00E97C3D">
      <w:pPr>
        <w:rPr>
          <w:rFonts w:ascii="Arial" w:hAnsi="Arial" w:cs="Arial"/>
          <w:b/>
          <w:sz w:val="24"/>
        </w:rPr>
      </w:pPr>
      <w:r>
        <w:rPr>
          <w:rFonts w:ascii="Arial" w:hAnsi="Arial" w:cs="Arial"/>
          <w:b/>
          <w:color w:val="0000FF"/>
          <w:sz w:val="24"/>
        </w:rPr>
        <w:t>RP-210921</w:t>
      </w:r>
      <w:r>
        <w:rPr>
          <w:rFonts w:ascii="Arial" w:hAnsi="Arial" w:cs="Arial"/>
          <w:b/>
          <w:color w:val="0000FF"/>
          <w:sz w:val="24"/>
        </w:rPr>
        <w:tab/>
      </w:r>
      <w:r>
        <w:rPr>
          <w:rFonts w:ascii="Arial" w:hAnsi="Arial" w:cs="Arial"/>
          <w:b/>
          <w:sz w:val="24"/>
        </w:rPr>
        <w:t>Report of  electronic meeting RAN #90e held 07.12.-11.12.2020</w:t>
      </w:r>
    </w:p>
    <w:p w14:paraId="711133D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FE1479" w14:textId="77777777" w:rsidR="00E97C3D" w:rsidRDefault="00E97C3D" w:rsidP="00E97C3D">
      <w:pPr>
        <w:rPr>
          <w:color w:val="808080"/>
        </w:rPr>
      </w:pPr>
      <w:r>
        <w:rPr>
          <w:color w:val="808080"/>
        </w:rPr>
        <w:t>(Replaces RP-210745)</w:t>
      </w:r>
    </w:p>
    <w:p w14:paraId="1D6432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ADE10" w14:textId="77777777" w:rsidR="00E97C3D" w:rsidRDefault="00E97C3D" w:rsidP="00E97C3D">
      <w:pPr>
        <w:pStyle w:val="Heading2"/>
      </w:pPr>
      <w:bookmarkStart w:id="50" w:name="_Toc69483343"/>
      <w:bookmarkStart w:id="51" w:name="_Toc74553586"/>
      <w:r>
        <w:lastRenderedPageBreak/>
        <w:t>5</w:t>
      </w:r>
      <w:r>
        <w:tab/>
        <w:t>RAN WG reports</w:t>
      </w:r>
      <w:bookmarkEnd w:id="50"/>
      <w:bookmarkEnd w:id="51"/>
    </w:p>
    <w:p w14:paraId="7855CBB9" w14:textId="77777777" w:rsidR="00E97C3D" w:rsidRDefault="00E97C3D" w:rsidP="00E97C3D">
      <w:pPr>
        <w:rPr>
          <w:rFonts w:ascii="Arial" w:hAnsi="Arial" w:cs="Arial"/>
          <w:b/>
          <w:sz w:val="24"/>
        </w:rPr>
      </w:pPr>
      <w:r>
        <w:rPr>
          <w:rFonts w:ascii="Arial" w:hAnsi="Arial" w:cs="Arial"/>
          <w:b/>
          <w:color w:val="0000FF"/>
          <w:sz w:val="24"/>
        </w:rPr>
        <w:t>RP-210866</w:t>
      </w:r>
      <w:r>
        <w:rPr>
          <w:rFonts w:ascii="Arial" w:hAnsi="Arial" w:cs="Arial"/>
          <w:b/>
          <w:color w:val="0000FF"/>
          <w:sz w:val="24"/>
        </w:rPr>
        <w:tab/>
      </w:r>
      <w:r>
        <w:rPr>
          <w:rFonts w:ascii="Arial" w:hAnsi="Arial" w:cs="Arial"/>
          <w:b/>
          <w:sz w:val="24"/>
        </w:rPr>
        <w:t>Moderator's summary for email discussion [91E][03][WG_ToR]</w:t>
      </w:r>
    </w:p>
    <w:p w14:paraId="0E75761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(RAN1 chair)</w:t>
      </w:r>
    </w:p>
    <w:p w14:paraId="4B4009D3" w14:textId="77777777" w:rsidR="00E97C3D" w:rsidRDefault="00E97C3D" w:rsidP="00E97C3D">
      <w:pPr>
        <w:rPr>
          <w:rFonts w:ascii="Arial" w:hAnsi="Arial" w:cs="Arial"/>
          <w:b/>
        </w:rPr>
      </w:pPr>
      <w:r>
        <w:rPr>
          <w:rFonts w:ascii="Arial" w:hAnsi="Arial" w:cs="Arial"/>
          <w:b/>
        </w:rPr>
        <w:t xml:space="preserve">Abstract: </w:t>
      </w:r>
    </w:p>
    <w:p w14:paraId="72C5C9B4" w14:textId="77777777" w:rsidR="00E97C3D" w:rsidRDefault="00E97C3D" w:rsidP="00E97C3D">
      <w:r>
        <w:t>handled Tdocs: RP-210194, RP-210195, RP-210196, RP-210197, RP-210198</w:t>
      </w:r>
    </w:p>
    <w:p w14:paraId="28D7E7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3C70E" w14:textId="77777777" w:rsidR="00E97C3D" w:rsidRDefault="00E97C3D" w:rsidP="00E97C3D">
      <w:pPr>
        <w:pStyle w:val="Heading3"/>
      </w:pPr>
      <w:bookmarkStart w:id="52" w:name="_Toc69483344"/>
      <w:bookmarkStart w:id="53" w:name="_Toc74553587"/>
      <w:r>
        <w:t>5.1</w:t>
      </w:r>
      <w:r>
        <w:tab/>
        <w:t>TSG RAN WG1</w:t>
      </w:r>
      <w:bookmarkEnd w:id="52"/>
      <w:bookmarkEnd w:id="53"/>
    </w:p>
    <w:p w14:paraId="40884FFC" w14:textId="77777777" w:rsidR="00E97C3D" w:rsidRDefault="00E97C3D" w:rsidP="00E97C3D">
      <w:pPr>
        <w:rPr>
          <w:rFonts w:ascii="Arial" w:hAnsi="Arial" w:cs="Arial"/>
          <w:b/>
          <w:sz w:val="24"/>
        </w:rPr>
      </w:pPr>
      <w:r>
        <w:rPr>
          <w:rFonts w:ascii="Arial" w:hAnsi="Arial" w:cs="Arial"/>
          <w:b/>
          <w:color w:val="0000FF"/>
          <w:sz w:val="24"/>
        </w:rPr>
        <w:t>RP-210003</w:t>
      </w:r>
      <w:r>
        <w:rPr>
          <w:rFonts w:ascii="Arial" w:hAnsi="Arial" w:cs="Arial"/>
          <w:b/>
          <w:color w:val="0000FF"/>
          <w:sz w:val="24"/>
        </w:rPr>
        <w:tab/>
      </w:r>
      <w:r>
        <w:rPr>
          <w:rFonts w:ascii="Arial" w:hAnsi="Arial" w:cs="Arial"/>
          <w:b/>
          <w:sz w:val="24"/>
        </w:rPr>
        <w:t>Status Report RAN WG1</w:t>
      </w:r>
    </w:p>
    <w:p w14:paraId="48713F9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3BA1D4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61A18" w14:textId="77777777" w:rsidR="00E97C3D" w:rsidRDefault="00E97C3D" w:rsidP="00E97C3D">
      <w:pPr>
        <w:rPr>
          <w:rFonts w:ascii="Arial" w:hAnsi="Arial" w:cs="Arial"/>
          <w:b/>
          <w:sz w:val="24"/>
        </w:rPr>
      </w:pPr>
      <w:r>
        <w:rPr>
          <w:rFonts w:ascii="Arial" w:hAnsi="Arial" w:cs="Arial"/>
          <w:b/>
          <w:color w:val="0000FF"/>
          <w:sz w:val="24"/>
        </w:rPr>
        <w:t>RP-210004</w:t>
      </w:r>
      <w:r>
        <w:rPr>
          <w:rFonts w:ascii="Arial" w:hAnsi="Arial" w:cs="Arial"/>
          <w:b/>
          <w:color w:val="0000FF"/>
          <w:sz w:val="24"/>
        </w:rPr>
        <w:tab/>
      </w:r>
      <w:r>
        <w:rPr>
          <w:rFonts w:ascii="Arial" w:hAnsi="Arial" w:cs="Arial"/>
          <w:b/>
          <w:sz w:val="24"/>
        </w:rPr>
        <w:t>List of CRs from RAN WG1</w:t>
      </w:r>
    </w:p>
    <w:p w14:paraId="4A03F81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55251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B899E" w14:textId="77777777" w:rsidR="00E97C3D" w:rsidRDefault="00E97C3D" w:rsidP="00E97C3D">
      <w:pPr>
        <w:rPr>
          <w:rFonts w:ascii="Arial" w:hAnsi="Arial" w:cs="Arial"/>
          <w:b/>
          <w:sz w:val="24"/>
        </w:rPr>
      </w:pPr>
      <w:r>
        <w:rPr>
          <w:rFonts w:ascii="Arial" w:hAnsi="Arial" w:cs="Arial"/>
          <w:b/>
          <w:color w:val="0000FF"/>
          <w:sz w:val="24"/>
        </w:rPr>
        <w:t>RP-210194</w:t>
      </w:r>
      <w:r>
        <w:rPr>
          <w:rFonts w:ascii="Arial" w:hAnsi="Arial" w:cs="Arial"/>
          <w:b/>
          <w:color w:val="0000FF"/>
          <w:sz w:val="24"/>
        </w:rPr>
        <w:tab/>
      </w:r>
      <w:r>
        <w:rPr>
          <w:rFonts w:ascii="Arial" w:hAnsi="Arial" w:cs="Arial"/>
          <w:b/>
          <w:sz w:val="24"/>
        </w:rPr>
        <w:t>Terms of Reference of 3GPP TSG RAN WG1</w:t>
      </w:r>
    </w:p>
    <w:p w14:paraId="457B2F51"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21D303C1" w14:textId="77777777" w:rsidR="00E97C3D" w:rsidRDefault="00E97C3D" w:rsidP="00E97C3D">
      <w:pPr>
        <w:rPr>
          <w:rFonts w:ascii="Arial" w:hAnsi="Arial" w:cs="Arial"/>
          <w:b/>
        </w:rPr>
      </w:pPr>
      <w:r>
        <w:rPr>
          <w:rFonts w:ascii="Arial" w:hAnsi="Arial" w:cs="Arial"/>
          <w:b/>
        </w:rPr>
        <w:t xml:space="preserve">Abstract: </w:t>
      </w:r>
    </w:p>
    <w:p w14:paraId="3743C7F9" w14:textId="77777777" w:rsidR="00E97C3D" w:rsidRDefault="00E97C3D" w:rsidP="00E97C3D">
      <w:r>
        <w:t>last approved ToR in RP-170521 (RAN #75)</w:t>
      </w:r>
    </w:p>
    <w:p w14:paraId="3E5B7286" w14:textId="77777777" w:rsidR="00E97C3D" w:rsidRDefault="00E97C3D" w:rsidP="00E97C3D">
      <w:pPr>
        <w:rPr>
          <w:rFonts w:ascii="Arial" w:hAnsi="Arial" w:cs="Arial"/>
          <w:b/>
        </w:rPr>
      </w:pPr>
      <w:r>
        <w:rPr>
          <w:rFonts w:ascii="Arial" w:hAnsi="Arial" w:cs="Arial"/>
          <w:b/>
        </w:rPr>
        <w:t xml:space="preserve">Discussion: </w:t>
      </w:r>
    </w:p>
    <w:p w14:paraId="55455B11" w14:textId="77777777" w:rsidR="00E97C3D" w:rsidRDefault="00E97C3D" w:rsidP="00E97C3D">
      <w:r>
        <w:t>handled in email discussion [91E][03][WG_ToR]</w:t>
      </w:r>
    </w:p>
    <w:p w14:paraId="60C3739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RP-210784</w:t>
      </w:r>
      <w:r>
        <w:rPr>
          <w:color w:val="993300"/>
          <w:u w:val="single"/>
        </w:rPr>
        <w:t>.</w:t>
      </w:r>
    </w:p>
    <w:p w14:paraId="45364E95" w14:textId="77777777" w:rsidR="00E97C3D" w:rsidRDefault="00E97C3D" w:rsidP="00E97C3D">
      <w:pPr>
        <w:rPr>
          <w:rFonts w:ascii="Arial" w:hAnsi="Arial" w:cs="Arial"/>
          <w:b/>
          <w:sz w:val="24"/>
        </w:rPr>
      </w:pPr>
      <w:r>
        <w:rPr>
          <w:rFonts w:ascii="Arial" w:hAnsi="Arial" w:cs="Arial"/>
          <w:b/>
          <w:color w:val="0000FF"/>
          <w:sz w:val="24"/>
        </w:rPr>
        <w:t>RP-210784</w:t>
      </w:r>
      <w:r>
        <w:rPr>
          <w:rFonts w:ascii="Arial" w:hAnsi="Arial" w:cs="Arial"/>
          <w:b/>
          <w:color w:val="0000FF"/>
          <w:sz w:val="24"/>
        </w:rPr>
        <w:tab/>
      </w:r>
      <w:r>
        <w:rPr>
          <w:rFonts w:ascii="Arial" w:hAnsi="Arial" w:cs="Arial"/>
          <w:b/>
          <w:sz w:val="24"/>
        </w:rPr>
        <w:t>Terms of Reference of 3GPP TSG RAN WG1</w:t>
      </w:r>
    </w:p>
    <w:p w14:paraId="4F718517"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510BB0D3" w14:textId="77777777" w:rsidR="00E97C3D" w:rsidRDefault="00E97C3D" w:rsidP="00E97C3D">
      <w:pPr>
        <w:rPr>
          <w:color w:val="808080"/>
        </w:rPr>
      </w:pPr>
      <w:r>
        <w:rPr>
          <w:color w:val="808080"/>
        </w:rPr>
        <w:t>(Replaces RP-210194)</w:t>
      </w:r>
    </w:p>
    <w:p w14:paraId="488B76F4" w14:textId="77777777" w:rsidR="00E97C3D" w:rsidRDefault="00E97C3D" w:rsidP="00E97C3D">
      <w:pPr>
        <w:rPr>
          <w:rFonts w:ascii="Arial" w:hAnsi="Arial" w:cs="Arial"/>
          <w:b/>
        </w:rPr>
      </w:pPr>
      <w:r>
        <w:rPr>
          <w:rFonts w:ascii="Arial" w:hAnsi="Arial" w:cs="Arial"/>
          <w:b/>
        </w:rPr>
        <w:t xml:space="preserve">Discussion: </w:t>
      </w:r>
    </w:p>
    <w:p w14:paraId="295F427D" w14:textId="77777777" w:rsidR="00E97C3D" w:rsidRDefault="00E97C3D" w:rsidP="00E97C3D">
      <w:r>
        <w:t>handled in email discussion [91E][03][WG_ToR]</w:t>
      </w:r>
    </w:p>
    <w:p w14:paraId="468672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RP-210874</w:t>
      </w:r>
      <w:r>
        <w:rPr>
          <w:color w:val="993300"/>
          <w:u w:val="single"/>
        </w:rPr>
        <w:t>.</w:t>
      </w:r>
    </w:p>
    <w:p w14:paraId="2EEB2D32" w14:textId="77777777" w:rsidR="00E97C3D" w:rsidRDefault="00E97C3D" w:rsidP="00E97C3D">
      <w:pPr>
        <w:rPr>
          <w:rFonts w:ascii="Arial" w:hAnsi="Arial" w:cs="Arial"/>
          <w:b/>
          <w:sz w:val="24"/>
        </w:rPr>
      </w:pPr>
      <w:r>
        <w:rPr>
          <w:rFonts w:ascii="Arial" w:hAnsi="Arial" w:cs="Arial"/>
          <w:b/>
          <w:color w:val="0000FF"/>
          <w:sz w:val="24"/>
        </w:rPr>
        <w:t>RP-210874</w:t>
      </w:r>
      <w:r>
        <w:rPr>
          <w:rFonts w:ascii="Arial" w:hAnsi="Arial" w:cs="Arial"/>
          <w:b/>
          <w:color w:val="0000FF"/>
          <w:sz w:val="24"/>
        </w:rPr>
        <w:tab/>
      </w:r>
      <w:r>
        <w:rPr>
          <w:rFonts w:ascii="Arial" w:hAnsi="Arial" w:cs="Arial"/>
          <w:b/>
          <w:sz w:val="24"/>
        </w:rPr>
        <w:t>Terms of Reference of 3GPP TSG RAN WG1</w:t>
      </w:r>
    </w:p>
    <w:p w14:paraId="0F31ADC9"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7FE4AA98" w14:textId="77777777" w:rsidR="00E97C3D" w:rsidRDefault="00E97C3D" w:rsidP="00E97C3D">
      <w:pPr>
        <w:rPr>
          <w:color w:val="808080"/>
        </w:rPr>
      </w:pPr>
      <w:r>
        <w:rPr>
          <w:color w:val="808080"/>
        </w:rPr>
        <w:t>(Replaces RP-210784)</w:t>
      </w:r>
    </w:p>
    <w:p w14:paraId="02717A5D" w14:textId="77777777" w:rsidR="00E97C3D" w:rsidRDefault="00E97C3D" w:rsidP="00E97C3D">
      <w:pPr>
        <w:rPr>
          <w:rFonts w:ascii="Arial" w:hAnsi="Arial" w:cs="Arial"/>
          <w:b/>
        </w:rPr>
      </w:pPr>
      <w:r>
        <w:rPr>
          <w:rFonts w:ascii="Arial" w:hAnsi="Arial" w:cs="Arial"/>
          <w:b/>
        </w:rPr>
        <w:t xml:space="preserve">Discussion: </w:t>
      </w:r>
    </w:p>
    <w:p w14:paraId="5670000D" w14:textId="77777777" w:rsidR="00E97C3D" w:rsidRDefault="00E97C3D" w:rsidP="00E97C3D">
      <w:r>
        <w:lastRenderedPageBreak/>
        <w:t>handled in email discussion [91E][03][WG_ToR]</w:t>
      </w:r>
    </w:p>
    <w:p w14:paraId="21BECA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73CBD" w14:textId="77777777" w:rsidR="00E97C3D" w:rsidRDefault="00E97C3D" w:rsidP="00E97C3D">
      <w:pPr>
        <w:pStyle w:val="Heading3"/>
      </w:pPr>
      <w:bookmarkStart w:id="54" w:name="_Toc69483345"/>
      <w:bookmarkStart w:id="55" w:name="_Toc74553588"/>
      <w:r>
        <w:t>5.2</w:t>
      </w:r>
      <w:r>
        <w:tab/>
        <w:t>TSG RAN WG2</w:t>
      </w:r>
      <w:bookmarkEnd w:id="54"/>
      <w:bookmarkEnd w:id="55"/>
    </w:p>
    <w:p w14:paraId="2691F368" w14:textId="77777777" w:rsidR="00E97C3D" w:rsidRDefault="00E97C3D" w:rsidP="00E97C3D">
      <w:pPr>
        <w:rPr>
          <w:rFonts w:ascii="Arial" w:hAnsi="Arial" w:cs="Arial"/>
          <w:b/>
          <w:sz w:val="24"/>
        </w:rPr>
      </w:pPr>
      <w:r>
        <w:rPr>
          <w:rFonts w:ascii="Arial" w:hAnsi="Arial" w:cs="Arial"/>
          <w:b/>
          <w:color w:val="0000FF"/>
          <w:sz w:val="24"/>
        </w:rPr>
        <w:t>RP-210005</w:t>
      </w:r>
      <w:r>
        <w:rPr>
          <w:rFonts w:ascii="Arial" w:hAnsi="Arial" w:cs="Arial"/>
          <w:b/>
          <w:color w:val="0000FF"/>
          <w:sz w:val="24"/>
        </w:rPr>
        <w:tab/>
      </w:r>
      <w:r>
        <w:rPr>
          <w:rFonts w:ascii="Arial" w:hAnsi="Arial" w:cs="Arial"/>
          <w:b/>
          <w:sz w:val="24"/>
        </w:rPr>
        <w:t>Status Report RAN WG2</w:t>
      </w:r>
    </w:p>
    <w:p w14:paraId="4833A0F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7FB308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C851" w14:textId="77777777" w:rsidR="00E97C3D" w:rsidRDefault="00E97C3D" w:rsidP="00E97C3D">
      <w:pPr>
        <w:rPr>
          <w:rFonts w:ascii="Arial" w:hAnsi="Arial" w:cs="Arial"/>
          <w:b/>
          <w:sz w:val="24"/>
        </w:rPr>
      </w:pPr>
      <w:r>
        <w:rPr>
          <w:rFonts w:ascii="Arial" w:hAnsi="Arial" w:cs="Arial"/>
          <w:b/>
          <w:color w:val="0000FF"/>
          <w:sz w:val="24"/>
        </w:rPr>
        <w:t>RP-210006</w:t>
      </w:r>
      <w:r>
        <w:rPr>
          <w:rFonts w:ascii="Arial" w:hAnsi="Arial" w:cs="Arial"/>
          <w:b/>
          <w:color w:val="0000FF"/>
          <w:sz w:val="24"/>
        </w:rPr>
        <w:tab/>
      </w:r>
      <w:r>
        <w:rPr>
          <w:rFonts w:ascii="Arial" w:hAnsi="Arial" w:cs="Arial"/>
          <w:b/>
          <w:sz w:val="24"/>
        </w:rPr>
        <w:t>List of CRs from RAN WG2</w:t>
      </w:r>
    </w:p>
    <w:p w14:paraId="65C27A1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0D33D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23D" w14:textId="77777777" w:rsidR="00E97C3D" w:rsidRDefault="00E97C3D" w:rsidP="00E97C3D">
      <w:pPr>
        <w:rPr>
          <w:rFonts w:ascii="Arial" w:hAnsi="Arial" w:cs="Arial"/>
          <w:b/>
          <w:sz w:val="24"/>
        </w:rPr>
      </w:pPr>
      <w:r>
        <w:rPr>
          <w:rFonts w:ascii="Arial" w:hAnsi="Arial" w:cs="Arial"/>
          <w:b/>
          <w:color w:val="0000FF"/>
          <w:sz w:val="24"/>
        </w:rPr>
        <w:t>RP-210195</w:t>
      </w:r>
      <w:r>
        <w:rPr>
          <w:rFonts w:ascii="Arial" w:hAnsi="Arial" w:cs="Arial"/>
          <w:b/>
          <w:color w:val="0000FF"/>
          <w:sz w:val="24"/>
        </w:rPr>
        <w:tab/>
      </w:r>
      <w:r>
        <w:rPr>
          <w:rFonts w:ascii="Arial" w:hAnsi="Arial" w:cs="Arial"/>
          <w:b/>
          <w:sz w:val="24"/>
        </w:rPr>
        <w:t>Terms of Reference of 3GPP TSG RAN WG2</w:t>
      </w:r>
    </w:p>
    <w:p w14:paraId="5F6F2135"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RAN2</w:t>
      </w:r>
    </w:p>
    <w:p w14:paraId="4559E29E" w14:textId="77777777" w:rsidR="00E97C3D" w:rsidRDefault="00E97C3D" w:rsidP="00E97C3D">
      <w:pPr>
        <w:rPr>
          <w:rFonts w:ascii="Arial" w:hAnsi="Arial" w:cs="Arial"/>
          <w:b/>
        </w:rPr>
      </w:pPr>
      <w:r>
        <w:rPr>
          <w:rFonts w:ascii="Arial" w:hAnsi="Arial" w:cs="Arial"/>
          <w:b/>
        </w:rPr>
        <w:t xml:space="preserve">Abstract: </w:t>
      </w:r>
    </w:p>
    <w:p w14:paraId="2457A49C" w14:textId="77777777" w:rsidR="00E97C3D" w:rsidRDefault="00E97C3D" w:rsidP="00E97C3D">
      <w:r>
        <w:t>last approved ToR in RP-170522 (RAN #75)</w:t>
      </w:r>
    </w:p>
    <w:p w14:paraId="5152CD03" w14:textId="77777777" w:rsidR="00E97C3D" w:rsidRDefault="00E97C3D" w:rsidP="00E97C3D">
      <w:pPr>
        <w:rPr>
          <w:rFonts w:ascii="Arial" w:hAnsi="Arial" w:cs="Arial"/>
          <w:b/>
        </w:rPr>
      </w:pPr>
      <w:r>
        <w:rPr>
          <w:rFonts w:ascii="Arial" w:hAnsi="Arial" w:cs="Arial"/>
          <w:b/>
        </w:rPr>
        <w:t xml:space="preserve">Discussion: </w:t>
      </w:r>
    </w:p>
    <w:p w14:paraId="708FCBD8" w14:textId="77777777" w:rsidR="00E97C3D" w:rsidRDefault="00E97C3D" w:rsidP="00E97C3D">
      <w:r>
        <w:t>handled in email discussion [91E][03][WG_ToR]</w:t>
      </w:r>
    </w:p>
    <w:p w14:paraId="578C22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RP-210785</w:t>
      </w:r>
      <w:r>
        <w:rPr>
          <w:color w:val="993300"/>
          <w:u w:val="single"/>
        </w:rPr>
        <w:t>.</w:t>
      </w:r>
    </w:p>
    <w:p w14:paraId="3624582E" w14:textId="77777777" w:rsidR="00E97C3D" w:rsidRDefault="00E97C3D" w:rsidP="00E97C3D">
      <w:pPr>
        <w:rPr>
          <w:rFonts w:ascii="Arial" w:hAnsi="Arial" w:cs="Arial"/>
          <w:b/>
          <w:sz w:val="24"/>
        </w:rPr>
      </w:pPr>
      <w:r>
        <w:rPr>
          <w:rFonts w:ascii="Arial" w:hAnsi="Arial" w:cs="Arial"/>
          <w:b/>
          <w:color w:val="0000FF"/>
          <w:sz w:val="24"/>
        </w:rPr>
        <w:t>RP-210785</w:t>
      </w:r>
      <w:r>
        <w:rPr>
          <w:rFonts w:ascii="Arial" w:hAnsi="Arial" w:cs="Arial"/>
          <w:b/>
          <w:color w:val="0000FF"/>
          <w:sz w:val="24"/>
        </w:rPr>
        <w:tab/>
      </w:r>
      <w:r>
        <w:rPr>
          <w:rFonts w:ascii="Arial" w:hAnsi="Arial" w:cs="Arial"/>
          <w:b/>
          <w:sz w:val="24"/>
        </w:rPr>
        <w:t>Terms of Reference of 3GPP TSG RAN WG2</w:t>
      </w:r>
    </w:p>
    <w:p w14:paraId="2B57A924"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RAN2</w:t>
      </w:r>
    </w:p>
    <w:p w14:paraId="5D00880B" w14:textId="77777777" w:rsidR="00E97C3D" w:rsidRDefault="00E97C3D" w:rsidP="00E97C3D">
      <w:pPr>
        <w:rPr>
          <w:color w:val="808080"/>
        </w:rPr>
      </w:pPr>
      <w:r>
        <w:rPr>
          <w:color w:val="808080"/>
        </w:rPr>
        <w:t>(Replaces RP-210195)</w:t>
      </w:r>
    </w:p>
    <w:p w14:paraId="786FF026" w14:textId="77777777" w:rsidR="00E97C3D" w:rsidRDefault="00E97C3D" w:rsidP="00E97C3D">
      <w:pPr>
        <w:rPr>
          <w:rFonts w:ascii="Arial" w:hAnsi="Arial" w:cs="Arial"/>
          <w:b/>
        </w:rPr>
      </w:pPr>
      <w:r>
        <w:rPr>
          <w:rFonts w:ascii="Arial" w:hAnsi="Arial" w:cs="Arial"/>
          <w:b/>
        </w:rPr>
        <w:t xml:space="preserve">Discussion: </w:t>
      </w:r>
    </w:p>
    <w:p w14:paraId="795CE00E" w14:textId="77777777" w:rsidR="00E97C3D" w:rsidRDefault="00E97C3D" w:rsidP="00E97C3D">
      <w:r>
        <w:t>handled in email discussion [91E][03][WG_ToR]</w:t>
      </w:r>
    </w:p>
    <w:p w14:paraId="7B0C7B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7993C" w14:textId="77777777" w:rsidR="00E97C3D" w:rsidRDefault="00E97C3D" w:rsidP="00E97C3D">
      <w:pPr>
        <w:rPr>
          <w:rFonts w:ascii="Arial" w:hAnsi="Arial" w:cs="Arial"/>
          <w:b/>
          <w:sz w:val="24"/>
        </w:rPr>
      </w:pPr>
      <w:r>
        <w:rPr>
          <w:rFonts w:ascii="Arial" w:hAnsi="Arial" w:cs="Arial"/>
          <w:b/>
          <w:color w:val="0000FF"/>
          <w:sz w:val="24"/>
        </w:rPr>
        <w:t>RP-210824</w:t>
      </w:r>
      <w:r>
        <w:rPr>
          <w:rFonts w:ascii="Arial" w:hAnsi="Arial" w:cs="Arial"/>
          <w:b/>
          <w:color w:val="0000FF"/>
          <w:sz w:val="24"/>
        </w:rPr>
        <w:tab/>
      </w:r>
      <w:r>
        <w:rPr>
          <w:rFonts w:ascii="Arial" w:hAnsi="Arial" w:cs="Arial"/>
          <w:b/>
          <w:sz w:val="24"/>
        </w:rPr>
        <w:t>RAN2 TU planning</w:t>
      </w:r>
    </w:p>
    <w:p w14:paraId="3DBE5A3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(RAN2 chair)</w:t>
      </w:r>
    </w:p>
    <w:p w14:paraId="4A975A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F6EC1" w14:textId="77777777" w:rsidR="00E97C3D" w:rsidRDefault="00E97C3D" w:rsidP="00E97C3D">
      <w:pPr>
        <w:pStyle w:val="Heading3"/>
      </w:pPr>
      <w:bookmarkStart w:id="56" w:name="_Toc69483346"/>
      <w:bookmarkStart w:id="57" w:name="_Toc74553589"/>
      <w:r>
        <w:t>5.3</w:t>
      </w:r>
      <w:r>
        <w:tab/>
        <w:t>TSG RAN WG3</w:t>
      </w:r>
      <w:bookmarkEnd w:id="56"/>
      <w:bookmarkEnd w:id="57"/>
    </w:p>
    <w:p w14:paraId="52C8A0E7" w14:textId="77777777" w:rsidR="00E97C3D" w:rsidRDefault="00E97C3D" w:rsidP="00E97C3D">
      <w:pPr>
        <w:rPr>
          <w:rFonts w:ascii="Arial" w:hAnsi="Arial" w:cs="Arial"/>
          <w:b/>
          <w:sz w:val="24"/>
        </w:rPr>
      </w:pPr>
      <w:r>
        <w:rPr>
          <w:rFonts w:ascii="Arial" w:hAnsi="Arial" w:cs="Arial"/>
          <w:b/>
          <w:color w:val="0000FF"/>
          <w:sz w:val="24"/>
        </w:rPr>
        <w:t>RP-210007</w:t>
      </w:r>
      <w:r>
        <w:rPr>
          <w:rFonts w:ascii="Arial" w:hAnsi="Arial" w:cs="Arial"/>
          <w:b/>
          <w:color w:val="0000FF"/>
          <w:sz w:val="24"/>
        </w:rPr>
        <w:tab/>
      </w:r>
      <w:r>
        <w:rPr>
          <w:rFonts w:ascii="Arial" w:hAnsi="Arial" w:cs="Arial"/>
          <w:b/>
          <w:sz w:val="24"/>
        </w:rPr>
        <w:t>Status Report RAN WG3</w:t>
      </w:r>
    </w:p>
    <w:p w14:paraId="75D19FF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05F3F0ED" w14:textId="77777777" w:rsidR="00E97C3D" w:rsidRDefault="00E97C3D" w:rsidP="00E97C3D">
      <w:pPr>
        <w:rPr>
          <w:rFonts w:ascii="Arial" w:hAnsi="Arial" w:cs="Arial"/>
          <w:b/>
        </w:rPr>
      </w:pPr>
      <w:r>
        <w:rPr>
          <w:rFonts w:ascii="Arial" w:hAnsi="Arial" w:cs="Arial"/>
          <w:b/>
        </w:rPr>
        <w:t xml:space="preserve">Discussion: </w:t>
      </w:r>
    </w:p>
    <w:p w14:paraId="7A6E6E2A" w14:textId="77777777" w:rsidR="00E97C3D" w:rsidRDefault="00E97C3D" w:rsidP="00E97C3D">
      <w:r>
        <w:t>inclusive language: RAN3 has endorsed 4 CRs (R3-210708, R3-210709, R3-211084, R3-211148)</w:t>
      </w:r>
    </w:p>
    <w:p w14:paraId="798538B1" w14:textId="77777777" w:rsidR="00E97C3D" w:rsidRDefault="00E97C3D" w:rsidP="00E97C3D">
      <w:r>
        <w:lastRenderedPageBreak/>
        <w:t>which are not submitted to RAN 91e but which will be updated (if needed) and brought for approval to RAN when REL-17 specs are introduced in RAN3</w:t>
      </w:r>
    </w:p>
    <w:p w14:paraId="06DCC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6B21" w14:textId="77777777" w:rsidR="00E97C3D" w:rsidRDefault="00E97C3D" w:rsidP="00E97C3D">
      <w:pPr>
        <w:rPr>
          <w:rFonts w:ascii="Arial" w:hAnsi="Arial" w:cs="Arial"/>
          <w:b/>
          <w:sz w:val="24"/>
        </w:rPr>
      </w:pPr>
      <w:r>
        <w:rPr>
          <w:rFonts w:ascii="Arial" w:hAnsi="Arial" w:cs="Arial"/>
          <w:b/>
          <w:color w:val="0000FF"/>
          <w:sz w:val="24"/>
        </w:rPr>
        <w:t>RP-210008</w:t>
      </w:r>
      <w:r>
        <w:rPr>
          <w:rFonts w:ascii="Arial" w:hAnsi="Arial" w:cs="Arial"/>
          <w:b/>
          <w:color w:val="0000FF"/>
          <w:sz w:val="24"/>
        </w:rPr>
        <w:tab/>
      </w:r>
      <w:r>
        <w:rPr>
          <w:rFonts w:ascii="Arial" w:hAnsi="Arial" w:cs="Arial"/>
          <w:b/>
          <w:sz w:val="24"/>
        </w:rPr>
        <w:t>List of CRs from RAN WG3</w:t>
      </w:r>
    </w:p>
    <w:p w14:paraId="27DCBED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A91D6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A223" w14:textId="77777777" w:rsidR="00E97C3D" w:rsidRDefault="00E97C3D" w:rsidP="00E97C3D">
      <w:pPr>
        <w:rPr>
          <w:rFonts w:ascii="Arial" w:hAnsi="Arial" w:cs="Arial"/>
          <w:b/>
          <w:sz w:val="24"/>
        </w:rPr>
      </w:pPr>
      <w:r>
        <w:rPr>
          <w:rFonts w:ascii="Arial" w:hAnsi="Arial" w:cs="Arial"/>
          <w:b/>
          <w:color w:val="0000FF"/>
          <w:sz w:val="24"/>
        </w:rPr>
        <w:t>RP-210196</w:t>
      </w:r>
      <w:r>
        <w:rPr>
          <w:rFonts w:ascii="Arial" w:hAnsi="Arial" w:cs="Arial"/>
          <w:b/>
          <w:color w:val="0000FF"/>
          <w:sz w:val="24"/>
        </w:rPr>
        <w:tab/>
      </w:r>
      <w:r>
        <w:rPr>
          <w:rFonts w:ascii="Arial" w:hAnsi="Arial" w:cs="Arial"/>
          <w:b/>
          <w:sz w:val="24"/>
        </w:rPr>
        <w:t>Terms of Reference of 3GPP TSG RAN WG3</w:t>
      </w:r>
    </w:p>
    <w:p w14:paraId="3045D7E1"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RAN3</w:t>
      </w:r>
    </w:p>
    <w:p w14:paraId="0277B14D" w14:textId="77777777" w:rsidR="00E97C3D" w:rsidRDefault="00E97C3D" w:rsidP="00E97C3D">
      <w:pPr>
        <w:rPr>
          <w:rFonts w:ascii="Arial" w:hAnsi="Arial" w:cs="Arial"/>
          <w:b/>
        </w:rPr>
      </w:pPr>
      <w:r>
        <w:rPr>
          <w:rFonts w:ascii="Arial" w:hAnsi="Arial" w:cs="Arial"/>
          <w:b/>
        </w:rPr>
        <w:t xml:space="preserve">Abstract: </w:t>
      </w:r>
    </w:p>
    <w:p w14:paraId="44D9934A" w14:textId="77777777" w:rsidR="00E97C3D" w:rsidRDefault="00E97C3D" w:rsidP="00E97C3D">
      <w:r>
        <w:t>last approved ToR in RP-160060 (RAN #71)</w:t>
      </w:r>
    </w:p>
    <w:p w14:paraId="69F46030" w14:textId="77777777" w:rsidR="00E97C3D" w:rsidRDefault="00E97C3D" w:rsidP="00E97C3D">
      <w:pPr>
        <w:rPr>
          <w:rFonts w:ascii="Arial" w:hAnsi="Arial" w:cs="Arial"/>
          <w:b/>
        </w:rPr>
      </w:pPr>
      <w:r>
        <w:rPr>
          <w:rFonts w:ascii="Arial" w:hAnsi="Arial" w:cs="Arial"/>
          <w:b/>
        </w:rPr>
        <w:t xml:space="preserve">Discussion: </w:t>
      </w:r>
    </w:p>
    <w:p w14:paraId="5F1B0E44" w14:textId="77777777" w:rsidR="00E97C3D" w:rsidRDefault="00E97C3D" w:rsidP="00E97C3D">
      <w:r>
        <w:t>handled in email discussion [91E][03][WG_ToR]</w:t>
      </w:r>
    </w:p>
    <w:p w14:paraId="2BFF381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RP-210771</w:t>
      </w:r>
      <w:r>
        <w:rPr>
          <w:color w:val="993300"/>
          <w:u w:val="single"/>
        </w:rPr>
        <w:t>.</w:t>
      </w:r>
    </w:p>
    <w:p w14:paraId="7916DD8E" w14:textId="77777777" w:rsidR="00E97C3D" w:rsidRDefault="00E97C3D" w:rsidP="00E97C3D">
      <w:pPr>
        <w:rPr>
          <w:rFonts w:ascii="Arial" w:hAnsi="Arial" w:cs="Arial"/>
          <w:b/>
          <w:sz w:val="24"/>
        </w:rPr>
      </w:pPr>
      <w:r>
        <w:rPr>
          <w:rFonts w:ascii="Arial" w:hAnsi="Arial" w:cs="Arial"/>
          <w:b/>
          <w:color w:val="0000FF"/>
          <w:sz w:val="24"/>
        </w:rPr>
        <w:t>RP-210771</w:t>
      </w:r>
      <w:r>
        <w:rPr>
          <w:rFonts w:ascii="Arial" w:hAnsi="Arial" w:cs="Arial"/>
          <w:b/>
          <w:color w:val="0000FF"/>
          <w:sz w:val="24"/>
        </w:rPr>
        <w:tab/>
      </w:r>
      <w:r>
        <w:rPr>
          <w:rFonts w:ascii="Arial" w:hAnsi="Arial" w:cs="Arial"/>
          <w:b/>
          <w:sz w:val="24"/>
        </w:rPr>
        <w:t>Terms of Reference of 3GPP TSG RAN WG3</w:t>
      </w:r>
    </w:p>
    <w:p w14:paraId="7D3E9AAD"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RAN3</w:t>
      </w:r>
    </w:p>
    <w:p w14:paraId="65C0D60E" w14:textId="77777777" w:rsidR="00E97C3D" w:rsidRDefault="00E97C3D" w:rsidP="00E97C3D">
      <w:pPr>
        <w:rPr>
          <w:color w:val="808080"/>
        </w:rPr>
      </w:pPr>
      <w:r>
        <w:rPr>
          <w:color w:val="808080"/>
        </w:rPr>
        <w:t>(Replaces RP-210196)</w:t>
      </w:r>
    </w:p>
    <w:p w14:paraId="31E0D6FD" w14:textId="77777777" w:rsidR="00E97C3D" w:rsidRDefault="00E97C3D" w:rsidP="00E97C3D">
      <w:pPr>
        <w:rPr>
          <w:rFonts w:ascii="Arial" w:hAnsi="Arial" w:cs="Arial"/>
          <w:b/>
        </w:rPr>
      </w:pPr>
      <w:r>
        <w:rPr>
          <w:rFonts w:ascii="Arial" w:hAnsi="Arial" w:cs="Arial"/>
          <w:b/>
        </w:rPr>
        <w:t xml:space="preserve">Discussion: </w:t>
      </w:r>
    </w:p>
    <w:p w14:paraId="19A48413" w14:textId="77777777" w:rsidR="00E97C3D" w:rsidRDefault="00E97C3D" w:rsidP="00E97C3D">
      <w:r>
        <w:t>handled in email discussion [91E][03][WG_ToR]</w:t>
      </w:r>
    </w:p>
    <w:p w14:paraId="576B90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FFF3C" w14:textId="77777777" w:rsidR="00E97C3D" w:rsidRDefault="00E97C3D" w:rsidP="00E97C3D">
      <w:pPr>
        <w:rPr>
          <w:rFonts w:ascii="Arial" w:hAnsi="Arial" w:cs="Arial"/>
          <w:b/>
          <w:sz w:val="24"/>
        </w:rPr>
      </w:pPr>
      <w:r>
        <w:rPr>
          <w:rFonts w:ascii="Arial" w:hAnsi="Arial" w:cs="Arial"/>
          <w:b/>
          <w:color w:val="0000FF"/>
          <w:sz w:val="24"/>
        </w:rPr>
        <w:t>RP-210229</w:t>
      </w:r>
      <w:r>
        <w:rPr>
          <w:rFonts w:ascii="Arial" w:hAnsi="Arial" w:cs="Arial"/>
          <w:b/>
          <w:color w:val="0000FF"/>
          <w:sz w:val="24"/>
        </w:rPr>
        <w:tab/>
      </w:r>
      <w:r>
        <w:rPr>
          <w:rFonts w:ascii="Arial" w:hAnsi="Arial" w:cs="Arial"/>
          <w:b/>
          <w:sz w:val="24"/>
        </w:rPr>
        <w:t>Proposal for Updated RAN3 Time Planning</w:t>
      </w:r>
    </w:p>
    <w:p w14:paraId="333F7A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255090E3" w14:textId="77777777" w:rsidR="00E97C3D" w:rsidRDefault="00E97C3D" w:rsidP="00E97C3D">
      <w:pPr>
        <w:rPr>
          <w:rFonts w:ascii="Arial" w:hAnsi="Arial" w:cs="Arial"/>
          <w:b/>
        </w:rPr>
      </w:pPr>
      <w:r>
        <w:rPr>
          <w:rFonts w:ascii="Arial" w:hAnsi="Arial" w:cs="Arial"/>
          <w:b/>
        </w:rPr>
        <w:t xml:space="preserve">Discussion: </w:t>
      </w:r>
    </w:p>
    <w:p w14:paraId="1ED32DDB" w14:textId="77777777" w:rsidR="00E97C3D" w:rsidRDefault="00E97C3D" w:rsidP="00E97C3D">
      <w:r>
        <w:t>handled in email discussion [91E][04][RAN3_TUs]</w:t>
      </w:r>
    </w:p>
    <w:p w14:paraId="2692F8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RP-210763</w:t>
      </w:r>
      <w:r>
        <w:rPr>
          <w:color w:val="993300"/>
          <w:u w:val="single"/>
        </w:rPr>
        <w:t>.</w:t>
      </w:r>
    </w:p>
    <w:p w14:paraId="6F5F02C5" w14:textId="77777777" w:rsidR="00E97C3D" w:rsidRDefault="00E97C3D" w:rsidP="00E97C3D">
      <w:pPr>
        <w:rPr>
          <w:rFonts w:ascii="Arial" w:hAnsi="Arial" w:cs="Arial"/>
          <w:b/>
          <w:sz w:val="24"/>
        </w:rPr>
      </w:pPr>
      <w:r>
        <w:rPr>
          <w:rFonts w:ascii="Arial" w:hAnsi="Arial" w:cs="Arial"/>
          <w:b/>
          <w:color w:val="0000FF"/>
          <w:sz w:val="24"/>
        </w:rPr>
        <w:t>RP-210763</w:t>
      </w:r>
      <w:r>
        <w:rPr>
          <w:rFonts w:ascii="Arial" w:hAnsi="Arial" w:cs="Arial"/>
          <w:b/>
          <w:color w:val="0000FF"/>
          <w:sz w:val="24"/>
        </w:rPr>
        <w:tab/>
      </w:r>
      <w:r>
        <w:rPr>
          <w:rFonts w:ascii="Arial" w:hAnsi="Arial" w:cs="Arial"/>
          <w:b/>
          <w:sz w:val="24"/>
        </w:rPr>
        <w:t>Proposal for Updated RAN3 Time Planning</w:t>
      </w:r>
    </w:p>
    <w:p w14:paraId="2AFA31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5B597250" w14:textId="77777777" w:rsidR="00E97C3D" w:rsidRDefault="00E97C3D" w:rsidP="00E97C3D">
      <w:pPr>
        <w:rPr>
          <w:color w:val="808080"/>
        </w:rPr>
      </w:pPr>
      <w:r>
        <w:rPr>
          <w:color w:val="808080"/>
        </w:rPr>
        <w:t>(Replaces RP-210229)</w:t>
      </w:r>
    </w:p>
    <w:p w14:paraId="11834985" w14:textId="77777777" w:rsidR="00E97C3D" w:rsidRDefault="00E97C3D" w:rsidP="00E97C3D">
      <w:pPr>
        <w:rPr>
          <w:rFonts w:ascii="Arial" w:hAnsi="Arial" w:cs="Arial"/>
          <w:b/>
        </w:rPr>
      </w:pPr>
      <w:r>
        <w:rPr>
          <w:rFonts w:ascii="Arial" w:hAnsi="Arial" w:cs="Arial"/>
          <w:b/>
        </w:rPr>
        <w:t xml:space="preserve">Discussion: </w:t>
      </w:r>
    </w:p>
    <w:p w14:paraId="74A840B7" w14:textId="77777777" w:rsidR="00E97C3D" w:rsidRDefault="00E97C3D" w:rsidP="00E97C3D">
      <w:r>
        <w:t>handled in email discussion [91E][04][RAN3_TUs]</w:t>
      </w:r>
    </w:p>
    <w:p w14:paraId="75C79E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EFF6F" w14:textId="77777777" w:rsidR="00E97C3D" w:rsidRDefault="00E97C3D" w:rsidP="00E97C3D">
      <w:pPr>
        <w:rPr>
          <w:rFonts w:ascii="Arial" w:hAnsi="Arial" w:cs="Arial"/>
          <w:b/>
          <w:sz w:val="24"/>
        </w:rPr>
      </w:pPr>
      <w:r>
        <w:rPr>
          <w:rFonts w:ascii="Arial" w:hAnsi="Arial" w:cs="Arial"/>
          <w:b/>
          <w:color w:val="0000FF"/>
          <w:sz w:val="24"/>
        </w:rPr>
        <w:t>RP-210858</w:t>
      </w:r>
      <w:r>
        <w:rPr>
          <w:rFonts w:ascii="Arial" w:hAnsi="Arial" w:cs="Arial"/>
          <w:b/>
          <w:color w:val="0000FF"/>
          <w:sz w:val="24"/>
        </w:rPr>
        <w:tab/>
      </w:r>
      <w:r>
        <w:rPr>
          <w:rFonts w:ascii="Arial" w:hAnsi="Arial" w:cs="Arial"/>
          <w:b/>
          <w:sz w:val="24"/>
        </w:rPr>
        <w:t>Proposal for Updated RAN3 Time Planning</w:t>
      </w:r>
    </w:p>
    <w:p w14:paraId="6E39FBCB"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417D9CF9" w14:textId="77777777" w:rsidR="00E97C3D" w:rsidRDefault="00E97C3D" w:rsidP="00E97C3D">
      <w:pPr>
        <w:rPr>
          <w:color w:val="808080"/>
        </w:rPr>
      </w:pPr>
      <w:r>
        <w:rPr>
          <w:color w:val="808080"/>
        </w:rPr>
        <w:t>(Replaces RP-210763)</w:t>
      </w:r>
    </w:p>
    <w:p w14:paraId="0AFBCA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88774" w14:textId="77777777" w:rsidR="00E97C3D" w:rsidRDefault="00E97C3D" w:rsidP="00E97C3D">
      <w:pPr>
        <w:rPr>
          <w:rFonts w:ascii="Arial" w:hAnsi="Arial" w:cs="Arial"/>
          <w:b/>
          <w:sz w:val="24"/>
        </w:rPr>
      </w:pPr>
      <w:r>
        <w:rPr>
          <w:rFonts w:ascii="Arial" w:hAnsi="Arial" w:cs="Arial"/>
          <w:b/>
          <w:color w:val="0000FF"/>
          <w:sz w:val="24"/>
        </w:rPr>
        <w:t>RP-210794</w:t>
      </w:r>
      <w:r>
        <w:rPr>
          <w:rFonts w:ascii="Arial" w:hAnsi="Arial" w:cs="Arial"/>
          <w:b/>
          <w:color w:val="0000FF"/>
          <w:sz w:val="24"/>
        </w:rPr>
        <w:tab/>
      </w:r>
      <w:r>
        <w:rPr>
          <w:rFonts w:ascii="Arial" w:hAnsi="Arial" w:cs="Arial"/>
          <w:b/>
          <w:sz w:val="24"/>
        </w:rPr>
        <w:t>Moderator's summary for email discussion [91E][04][RAN3_TUs]</w:t>
      </w:r>
    </w:p>
    <w:p w14:paraId="0E91639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7AA6EB86" w14:textId="77777777" w:rsidR="00E97C3D" w:rsidRDefault="00E97C3D" w:rsidP="00E97C3D">
      <w:pPr>
        <w:rPr>
          <w:rFonts w:ascii="Arial" w:hAnsi="Arial" w:cs="Arial"/>
          <w:b/>
        </w:rPr>
      </w:pPr>
      <w:r>
        <w:rPr>
          <w:rFonts w:ascii="Arial" w:hAnsi="Arial" w:cs="Arial"/>
          <w:b/>
        </w:rPr>
        <w:t xml:space="preserve">Abstract: </w:t>
      </w:r>
    </w:p>
    <w:p w14:paraId="70A6790D" w14:textId="77777777" w:rsidR="00E97C3D" w:rsidRDefault="00E97C3D" w:rsidP="00E97C3D">
      <w:r>
        <w:t>handled Tdoc: RP-210229</w:t>
      </w:r>
    </w:p>
    <w:p w14:paraId="3D7ECDD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BEDDA" w14:textId="77777777" w:rsidR="00E97C3D" w:rsidRDefault="00E97C3D" w:rsidP="00E97C3D">
      <w:pPr>
        <w:rPr>
          <w:rFonts w:ascii="Arial" w:hAnsi="Arial" w:cs="Arial"/>
          <w:b/>
          <w:sz w:val="24"/>
        </w:rPr>
      </w:pPr>
      <w:r>
        <w:rPr>
          <w:rFonts w:ascii="Arial" w:hAnsi="Arial" w:cs="Arial"/>
          <w:b/>
          <w:color w:val="0000FF"/>
          <w:sz w:val="24"/>
        </w:rPr>
        <w:t>RP-210859</w:t>
      </w:r>
      <w:r>
        <w:rPr>
          <w:rFonts w:ascii="Arial" w:hAnsi="Arial" w:cs="Arial"/>
          <w:b/>
          <w:color w:val="0000FF"/>
          <w:sz w:val="24"/>
        </w:rPr>
        <w:tab/>
      </w:r>
      <w:r>
        <w:rPr>
          <w:rFonts w:ascii="Arial" w:hAnsi="Arial" w:cs="Arial"/>
          <w:b/>
          <w:sz w:val="24"/>
        </w:rPr>
        <w:t>Moderator's summary for email discussion [91E][04][RAN3_TUs]</w:t>
      </w:r>
    </w:p>
    <w:p w14:paraId="12D08CE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65B94E8E" w14:textId="77777777" w:rsidR="00E97C3D" w:rsidRDefault="00E97C3D" w:rsidP="00E97C3D">
      <w:pPr>
        <w:rPr>
          <w:color w:val="808080"/>
        </w:rPr>
      </w:pPr>
      <w:r>
        <w:rPr>
          <w:color w:val="808080"/>
        </w:rPr>
        <w:t>(Replaces RP-210794)</w:t>
      </w:r>
    </w:p>
    <w:p w14:paraId="11078D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E9B57" w14:textId="77777777" w:rsidR="00E97C3D" w:rsidRDefault="00E97C3D" w:rsidP="00E97C3D">
      <w:pPr>
        <w:pStyle w:val="Heading3"/>
      </w:pPr>
      <w:bookmarkStart w:id="58" w:name="_Toc69483347"/>
      <w:bookmarkStart w:id="59" w:name="_Toc74553590"/>
      <w:r>
        <w:t>5.4</w:t>
      </w:r>
      <w:r>
        <w:tab/>
        <w:t>TSG RAN WG4</w:t>
      </w:r>
      <w:bookmarkEnd w:id="58"/>
      <w:bookmarkEnd w:id="59"/>
    </w:p>
    <w:p w14:paraId="1BFA4B8C" w14:textId="77777777" w:rsidR="00E97C3D" w:rsidRDefault="00E97C3D" w:rsidP="00E97C3D">
      <w:pPr>
        <w:rPr>
          <w:rFonts w:ascii="Arial" w:hAnsi="Arial" w:cs="Arial"/>
          <w:b/>
          <w:sz w:val="24"/>
        </w:rPr>
      </w:pPr>
      <w:r>
        <w:rPr>
          <w:rFonts w:ascii="Arial" w:hAnsi="Arial" w:cs="Arial"/>
          <w:b/>
          <w:color w:val="0000FF"/>
          <w:sz w:val="24"/>
        </w:rPr>
        <w:t>RP-210009</w:t>
      </w:r>
      <w:r>
        <w:rPr>
          <w:rFonts w:ascii="Arial" w:hAnsi="Arial" w:cs="Arial"/>
          <w:b/>
          <w:color w:val="0000FF"/>
          <w:sz w:val="24"/>
        </w:rPr>
        <w:tab/>
      </w:r>
      <w:r>
        <w:rPr>
          <w:rFonts w:ascii="Arial" w:hAnsi="Arial" w:cs="Arial"/>
          <w:b/>
          <w:sz w:val="24"/>
        </w:rPr>
        <w:t>Status Report RAN WG4</w:t>
      </w:r>
    </w:p>
    <w:p w14:paraId="6C3105C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2FB6E3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C3BC2" w14:textId="77777777" w:rsidR="00E97C3D" w:rsidRDefault="00E97C3D" w:rsidP="00E97C3D">
      <w:pPr>
        <w:rPr>
          <w:rFonts w:ascii="Arial" w:hAnsi="Arial" w:cs="Arial"/>
          <w:b/>
          <w:sz w:val="24"/>
        </w:rPr>
      </w:pPr>
      <w:r>
        <w:rPr>
          <w:rFonts w:ascii="Arial" w:hAnsi="Arial" w:cs="Arial"/>
          <w:b/>
          <w:color w:val="0000FF"/>
          <w:sz w:val="24"/>
        </w:rPr>
        <w:t>RP-210010</w:t>
      </w:r>
      <w:r>
        <w:rPr>
          <w:rFonts w:ascii="Arial" w:hAnsi="Arial" w:cs="Arial"/>
          <w:b/>
          <w:color w:val="0000FF"/>
          <w:sz w:val="24"/>
        </w:rPr>
        <w:tab/>
      </w:r>
      <w:r>
        <w:rPr>
          <w:rFonts w:ascii="Arial" w:hAnsi="Arial" w:cs="Arial"/>
          <w:b/>
          <w:sz w:val="24"/>
        </w:rPr>
        <w:t>List of CRs from RAN WG4</w:t>
      </w:r>
    </w:p>
    <w:p w14:paraId="059D306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5EE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091F" w14:textId="77777777" w:rsidR="00E97C3D" w:rsidRDefault="00E97C3D" w:rsidP="00E97C3D">
      <w:pPr>
        <w:rPr>
          <w:rFonts w:ascii="Arial" w:hAnsi="Arial" w:cs="Arial"/>
          <w:b/>
          <w:sz w:val="24"/>
        </w:rPr>
      </w:pPr>
      <w:r>
        <w:rPr>
          <w:rFonts w:ascii="Arial" w:hAnsi="Arial" w:cs="Arial"/>
          <w:b/>
          <w:color w:val="0000FF"/>
          <w:sz w:val="24"/>
        </w:rPr>
        <w:t>RP-210197</w:t>
      </w:r>
      <w:r>
        <w:rPr>
          <w:rFonts w:ascii="Arial" w:hAnsi="Arial" w:cs="Arial"/>
          <w:b/>
          <w:color w:val="0000FF"/>
          <w:sz w:val="24"/>
        </w:rPr>
        <w:tab/>
      </w:r>
      <w:r>
        <w:rPr>
          <w:rFonts w:ascii="Arial" w:hAnsi="Arial" w:cs="Arial"/>
          <w:b/>
          <w:sz w:val="24"/>
        </w:rPr>
        <w:t>Terms of Reference of 3GPP TSG RAN WG4</w:t>
      </w:r>
    </w:p>
    <w:p w14:paraId="0F8AC800"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RAN4</w:t>
      </w:r>
    </w:p>
    <w:p w14:paraId="5A276464" w14:textId="77777777" w:rsidR="00E97C3D" w:rsidRDefault="00E97C3D" w:rsidP="00E97C3D">
      <w:pPr>
        <w:rPr>
          <w:rFonts w:ascii="Arial" w:hAnsi="Arial" w:cs="Arial"/>
          <w:b/>
        </w:rPr>
      </w:pPr>
      <w:r>
        <w:rPr>
          <w:rFonts w:ascii="Arial" w:hAnsi="Arial" w:cs="Arial"/>
          <w:b/>
        </w:rPr>
        <w:t xml:space="preserve">Abstract: </w:t>
      </w:r>
    </w:p>
    <w:p w14:paraId="3443399A" w14:textId="77777777" w:rsidR="00E97C3D" w:rsidRDefault="00E97C3D" w:rsidP="00E97C3D">
      <w:r>
        <w:t>last approved ToR in RP-111391 (RAN #53)</w:t>
      </w:r>
    </w:p>
    <w:p w14:paraId="1205AAA8" w14:textId="77777777" w:rsidR="00E97C3D" w:rsidRDefault="00E97C3D" w:rsidP="00E97C3D">
      <w:pPr>
        <w:rPr>
          <w:rFonts w:ascii="Arial" w:hAnsi="Arial" w:cs="Arial"/>
          <w:b/>
        </w:rPr>
      </w:pPr>
      <w:r>
        <w:rPr>
          <w:rFonts w:ascii="Arial" w:hAnsi="Arial" w:cs="Arial"/>
          <w:b/>
        </w:rPr>
        <w:t xml:space="preserve">Discussion: </w:t>
      </w:r>
    </w:p>
    <w:p w14:paraId="7E709D1C" w14:textId="77777777" w:rsidR="00E97C3D" w:rsidRDefault="00E97C3D" w:rsidP="00E97C3D">
      <w:r>
        <w:t>handled in email discussion [91E][03][WG_ToR]</w:t>
      </w:r>
    </w:p>
    <w:p w14:paraId="414830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RP-210786</w:t>
      </w:r>
      <w:r>
        <w:rPr>
          <w:color w:val="993300"/>
          <w:u w:val="single"/>
        </w:rPr>
        <w:t>.</w:t>
      </w:r>
    </w:p>
    <w:p w14:paraId="096E56F8" w14:textId="77777777" w:rsidR="00E97C3D" w:rsidRDefault="00E97C3D" w:rsidP="00E97C3D">
      <w:pPr>
        <w:rPr>
          <w:rFonts w:ascii="Arial" w:hAnsi="Arial" w:cs="Arial"/>
          <w:b/>
          <w:sz w:val="24"/>
        </w:rPr>
      </w:pPr>
      <w:r>
        <w:rPr>
          <w:rFonts w:ascii="Arial" w:hAnsi="Arial" w:cs="Arial"/>
          <w:b/>
          <w:color w:val="0000FF"/>
          <w:sz w:val="24"/>
        </w:rPr>
        <w:t>RP-210786</w:t>
      </w:r>
      <w:r>
        <w:rPr>
          <w:rFonts w:ascii="Arial" w:hAnsi="Arial" w:cs="Arial"/>
          <w:b/>
          <w:color w:val="0000FF"/>
          <w:sz w:val="24"/>
        </w:rPr>
        <w:tab/>
      </w:r>
      <w:r>
        <w:rPr>
          <w:rFonts w:ascii="Arial" w:hAnsi="Arial" w:cs="Arial"/>
          <w:b/>
          <w:sz w:val="24"/>
        </w:rPr>
        <w:t>Terms of Reference of 3GPP TSG RAN WG4</w:t>
      </w:r>
    </w:p>
    <w:p w14:paraId="690B2947"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RAN4</w:t>
      </w:r>
    </w:p>
    <w:p w14:paraId="6C3B8A0B" w14:textId="77777777" w:rsidR="00E97C3D" w:rsidRDefault="00E97C3D" w:rsidP="00E97C3D">
      <w:pPr>
        <w:rPr>
          <w:color w:val="808080"/>
        </w:rPr>
      </w:pPr>
      <w:r>
        <w:rPr>
          <w:color w:val="808080"/>
        </w:rPr>
        <w:t>(Replaces RP-210197)</w:t>
      </w:r>
    </w:p>
    <w:p w14:paraId="432BAE80" w14:textId="77777777" w:rsidR="00E97C3D" w:rsidRDefault="00E97C3D" w:rsidP="00E97C3D">
      <w:pPr>
        <w:rPr>
          <w:rFonts w:ascii="Arial" w:hAnsi="Arial" w:cs="Arial"/>
          <w:b/>
        </w:rPr>
      </w:pPr>
      <w:r>
        <w:rPr>
          <w:rFonts w:ascii="Arial" w:hAnsi="Arial" w:cs="Arial"/>
          <w:b/>
        </w:rPr>
        <w:t xml:space="preserve">Discussion: </w:t>
      </w:r>
    </w:p>
    <w:p w14:paraId="7DD22A8E" w14:textId="77777777" w:rsidR="00E97C3D" w:rsidRDefault="00E97C3D" w:rsidP="00E97C3D">
      <w:r>
        <w:lastRenderedPageBreak/>
        <w:t>handled in email discussion [91E][03][WG_ToR]</w:t>
      </w:r>
    </w:p>
    <w:p w14:paraId="02B783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98732" w14:textId="77777777" w:rsidR="00E97C3D" w:rsidRDefault="00E97C3D" w:rsidP="00E97C3D">
      <w:pPr>
        <w:pStyle w:val="Heading3"/>
      </w:pPr>
      <w:bookmarkStart w:id="60" w:name="_Toc69483348"/>
      <w:bookmarkStart w:id="61" w:name="_Toc74553591"/>
      <w:r>
        <w:t>5.5</w:t>
      </w:r>
      <w:r>
        <w:tab/>
        <w:t>TSG RAN WG5</w:t>
      </w:r>
      <w:bookmarkEnd w:id="60"/>
      <w:bookmarkEnd w:id="61"/>
    </w:p>
    <w:p w14:paraId="1B047584" w14:textId="77777777" w:rsidR="00E97C3D" w:rsidRDefault="00E97C3D" w:rsidP="00E97C3D">
      <w:pPr>
        <w:rPr>
          <w:rFonts w:ascii="Arial" w:hAnsi="Arial" w:cs="Arial"/>
          <w:b/>
          <w:sz w:val="24"/>
        </w:rPr>
      </w:pPr>
      <w:r>
        <w:rPr>
          <w:rFonts w:ascii="Arial" w:hAnsi="Arial" w:cs="Arial"/>
          <w:b/>
          <w:color w:val="0000FF"/>
          <w:sz w:val="24"/>
        </w:rPr>
        <w:t>RP-210011</w:t>
      </w:r>
      <w:r>
        <w:rPr>
          <w:rFonts w:ascii="Arial" w:hAnsi="Arial" w:cs="Arial"/>
          <w:b/>
          <w:color w:val="0000FF"/>
          <w:sz w:val="24"/>
        </w:rPr>
        <w:tab/>
      </w:r>
      <w:r>
        <w:rPr>
          <w:rFonts w:ascii="Arial" w:hAnsi="Arial" w:cs="Arial"/>
          <w:b/>
          <w:sz w:val="24"/>
        </w:rPr>
        <w:t>Status Report RAN WG5</w:t>
      </w:r>
    </w:p>
    <w:p w14:paraId="151D061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57FA8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15123" w14:textId="77777777" w:rsidR="00E97C3D" w:rsidRDefault="00E97C3D" w:rsidP="00E97C3D">
      <w:pPr>
        <w:rPr>
          <w:rFonts w:ascii="Arial" w:hAnsi="Arial" w:cs="Arial"/>
          <w:b/>
          <w:sz w:val="24"/>
        </w:rPr>
      </w:pPr>
      <w:r>
        <w:rPr>
          <w:rFonts w:ascii="Arial" w:hAnsi="Arial" w:cs="Arial"/>
          <w:b/>
          <w:color w:val="0000FF"/>
          <w:sz w:val="24"/>
        </w:rPr>
        <w:t>RP-210012</w:t>
      </w:r>
      <w:r>
        <w:rPr>
          <w:rFonts w:ascii="Arial" w:hAnsi="Arial" w:cs="Arial"/>
          <w:b/>
          <w:color w:val="0000FF"/>
          <w:sz w:val="24"/>
        </w:rPr>
        <w:tab/>
      </w:r>
      <w:r>
        <w:rPr>
          <w:rFonts w:ascii="Arial" w:hAnsi="Arial" w:cs="Arial"/>
          <w:b/>
          <w:sz w:val="24"/>
        </w:rPr>
        <w:t>List of CRs from RAN WG5</w:t>
      </w:r>
    </w:p>
    <w:p w14:paraId="451283E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25B2D1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E25C6" w14:textId="77777777" w:rsidR="00E97C3D" w:rsidRDefault="00E97C3D" w:rsidP="00E97C3D">
      <w:pPr>
        <w:rPr>
          <w:rFonts w:ascii="Arial" w:hAnsi="Arial" w:cs="Arial"/>
          <w:b/>
          <w:sz w:val="24"/>
        </w:rPr>
      </w:pPr>
      <w:r>
        <w:rPr>
          <w:rFonts w:ascii="Arial" w:hAnsi="Arial" w:cs="Arial"/>
          <w:b/>
          <w:color w:val="0000FF"/>
          <w:sz w:val="24"/>
        </w:rPr>
        <w:t>RP-210013</w:t>
      </w:r>
      <w:r>
        <w:rPr>
          <w:rFonts w:ascii="Arial" w:hAnsi="Arial" w:cs="Arial"/>
          <w:b/>
          <w:color w:val="0000FF"/>
          <w:sz w:val="24"/>
        </w:rPr>
        <w:tab/>
      </w:r>
      <w:r>
        <w:rPr>
          <w:rFonts w:ascii="Arial" w:hAnsi="Arial" w:cs="Arial"/>
          <w:b/>
          <w:sz w:val="24"/>
        </w:rPr>
        <w:t>Status Report MCC TF160 (for approval)</w:t>
      </w:r>
    </w:p>
    <w:p w14:paraId="1B5BE2F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F1FD76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68B69" w14:textId="77777777" w:rsidR="00E97C3D" w:rsidRDefault="00E97C3D" w:rsidP="00E97C3D">
      <w:pPr>
        <w:rPr>
          <w:rFonts w:ascii="Arial" w:hAnsi="Arial" w:cs="Arial"/>
          <w:b/>
          <w:sz w:val="24"/>
        </w:rPr>
      </w:pPr>
      <w:r>
        <w:rPr>
          <w:rFonts w:ascii="Arial" w:hAnsi="Arial" w:cs="Arial"/>
          <w:b/>
          <w:color w:val="0000FF"/>
          <w:sz w:val="24"/>
        </w:rPr>
        <w:t>RP-210198</w:t>
      </w:r>
      <w:r>
        <w:rPr>
          <w:rFonts w:ascii="Arial" w:hAnsi="Arial" w:cs="Arial"/>
          <w:b/>
          <w:color w:val="0000FF"/>
          <w:sz w:val="24"/>
        </w:rPr>
        <w:tab/>
      </w:r>
      <w:r>
        <w:rPr>
          <w:rFonts w:ascii="Arial" w:hAnsi="Arial" w:cs="Arial"/>
          <w:b/>
          <w:sz w:val="24"/>
        </w:rPr>
        <w:t>Terms of Reference of 3GPP TSG RAN WG5</w:t>
      </w:r>
    </w:p>
    <w:p w14:paraId="716F3FEA"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w:t>
      </w:r>
    </w:p>
    <w:p w14:paraId="53F3EF1D" w14:textId="77777777" w:rsidR="00E97C3D" w:rsidRDefault="00E97C3D" w:rsidP="00E97C3D">
      <w:pPr>
        <w:rPr>
          <w:rFonts w:ascii="Arial" w:hAnsi="Arial" w:cs="Arial"/>
          <w:b/>
        </w:rPr>
      </w:pPr>
      <w:r>
        <w:rPr>
          <w:rFonts w:ascii="Arial" w:hAnsi="Arial" w:cs="Arial"/>
          <w:b/>
        </w:rPr>
        <w:t xml:space="preserve">Abstract: </w:t>
      </w:r>
    </w:p>
    <w:p w14:paraId="50291628" w14:textId="77777777" w:rsidR="00E97C3D" w:rsidRDefault="00E97C3D" w:rsidP="00E97C3D">
      <w:r>
        <w:t>last approved ToR in RP-160056 (RAN #71)</w:t>
      </w:r>
    </w:p>
    <w:p w14:paraId="5343E894" w14:textId="77777777" w:rsidR="00E97C3D" w:rsidRDefault="00E97C3D" w:rsidP="00E97C3D">
      <w:pPr>
        <w:rPr>
          <w:rFonts w:ascii="Arial" w:hAnsi="Arial" w:cs="Arial"/>
          <w:b/>
        </w:rPr>
      </w:pPr>
      <w:r>
        <w:rPr>
          <w:rFonts w:ascii="Arial" w:hAnsi="Arial" w:cs="Arial"/>
          <w:b/>
        </w:rPr>
        <w:t xml:space="preserve">Discussion: </w:t>
      </w:r>
    </w:p>
    <w:p w14:paraId="6F3E4CC1" w14:textId="77777777" w:rsidR="00E97C3D" w:rsidRDefault="00E97C3D" w:rsidP="00E97C3D">
      <w:r>
        <w:t>handled in email discussion [91E][03][WG_ToR]</w:t>
      </w:r>
    </w:p>
    <w:p w14:paraId="441383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RP-210790</w:t>
      </w:r>
      <w:r>
        <w:rPr>
          <w:color w:val="993300"/>
          <w:u w:val="single"/>
        </w:rPr>
        <w:t>.</w:t>
      </w:r>
    </w:p>
    <w:p w14:paraId="3BB7C4BA" w14:textId="77777777" w:rsidR="00E97C3D" w:rsidRDefault="00E97C3D" w:rsidP="00E97C3D">
      <w:pPr>
        <w:rPr>
          <w:rFonts w:ascii="Arial" w:hAnsi="Arial" w:cs="Arial"/>
          <w:b/>
          <w:sz w:val="24"/>
        </w:rPr>
      </w:pPr>
      <w:r>
        <w:rPr>
          <w:rFonts w:ascii="Arial" w:hAnsi="Arial" w:cs="Arial"/>
          <w:b/>
          <w:color w:val="0000FF"/>
          <w:sz w:val="24"/>
        </w:rPr>
        <w:t>RP-210790</w:t>
      </w:r>
      <w:r>
        <w:rPr>
          <w:rFonts w:ascii="Arial" w:hAnsi="Arial" w:cs="Arial"/>
          <w:b/>
          <w:color w:val="0000FF"/>
          <w:sz w:val="24"/>
        </w:rPr>
        <w:tab/>
      </w:r>
      <w:r>
        <w:rPr>
          <w:rFonts w:ascii="Arial" w:hAnsi="Arial" w:cs="Arial"/>
          <w:b/>
          <w:sz w:val="24"/>
        </w:rPr>
        <w:t>Terms of Reference of 3GPP TSG RAN WG5</w:t>
      </w:r>
    </w:p>
    <w:p w14:paraId="1402F9ED"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w:t>
      </w:r>
    </w:p>
    <w:p w14:paraId="513AB138" w14:textId="77777777" w:rsidR="00E97C3D" w:rsidRDefault="00E97C3D" w:rsidP="00E97C3D">
      <w:pPr>
        <w:rPr>
          <w:color w:val="808080"/>
        </w:rPr>
      </w:pPr>
      <w:r>
        <w:rPr>
          <w:color w:val="808080"/>
        </w:rPr>
        <w:t>(Replaces RP-210198)</w:t>
      </w:r>
    </w:p>
    <w:p w14:paraId="53AD8D0E" w14:textId="77777777" w:rsidR="00E97C3D" w:rsidRDefault="00E97C3D" w:rsidP="00E97C3D">
      <w:pPr>
        <w:rPr>
          <w:rFonts w:ascii="Arial" w:hAnsi="Arial" w:cs="Arial"/>
          <w:b/>
        </w:rPr>
      </w:pPr>
      <w:r>
        <w:rPr>
          <w:rFonts w:ascii="Arial" w:hAnsi="Arial" w:cs="Arial"/>
          <w:b/>
        </w:rPr>
        <w:t xml:space="preserve">Discussion: </w:t>
      </w:r>
    </w:p>
    <w:p w14:paraId="44093883" w14:textId="77777777" w:rsidR="00E97C3D" w:rsidRDefault="00E97C3D" w:rsidP="00E97C3D">
      <w:r>
        <w:t>handled in email discussion [91E][03][WG_ToR]</w:t>
      </w:r>
    </w:p>
    <w:p w14:paraId="30C9DF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E8096" w14:textId="77777777" w:rsidR="00E97C3D" w:rsidRDefault="00E97C3D" w:rsidP="00E97C3D">
      <w:pPr>
        <w:pStyle w:val="Heading2"/>
      </w:pPr>
      <w:bookmarkStart w:id="62" w:name="_Toc69483349"/>
      <w:bookmarkStart w:id="63" w:name="_Toc74553592"/>
      <w:r>
        <w:t>6</w:t>
      </w:r>
      <w:r>
        <w:tab/>
        <w:t>Other Reports</w:t>
      </w:r>
      <w:bookmarkEnd w:id="62"/>
      <w:bookmarkEnd w:id="63"/>
    </w:p>
    <w:p w14:paraId="4F17E14B" w14:textId="77777777" w:rsidR="00E97C3D" w:rsidRDefault="00E97C3D" w:rsidP="00E97C3D">
      <w:pPr>
        <w:pStyle w:val="Heading3"/>
      </w:pPr>
      <w:bookmarkStart w:id="64" w:name="_Toc69483350"/>
      <w:bookmarkStart w:id="65" w:name="_Toc74553593"/>
      <w:r>
        <w:t>6.1</w:t>
      </w:r>
      <w:r>
        <w:tab/>
        <w:t>Report on TSG SA activities</w:t>
      </w:r>
      <w:bookmarkEnd w:id="64"/>
      <w:bookmarkEnd w:id="65"/>
    </w:p>
    <w:p w14:paraId="622ADC2D" w14:textId="77777777" w:rsidR="00E97C3D" w:rsidRDefault="00E97C3D" w:rsidP="00E97C3D">
      <w:pPr>
        <w:rPr>
          <w:rFonts w:ascii="Arial" w:hAnsi="Arial" w:cs="Arial"/>
          <w:b/>
          <w:sz w:val="24"/>
        </w:rPr>
      </w:pPr>
      <w:r>
        <w:rPr>
          <w:rFonts w:ascii="Arial" w:hAnsi="Arial" w:cs="Arial"/>
          <w:b/>
          <w:color w:val="0000FF"/>
          <w:sz w:val="24"/>
        </w:rPr>
        <w:t>RP-210014</w:t>
      </w:r>
      <w:r>
        <w:rPr>
          <w:rFonts w:ascii="Arial" w:hAnsi="Arial" w:cs="Arial"/>
          <w:b/>
          <w:color w:val="0000FF"/>
          <w:sz w:val="24"/>
        </w:rPr>
        <w:tab/>
      </w:r>
      <w:r>
        <w:rPr>
          <w:rFonts w:ascii="Arial" w:hAnsi="Arial" w:cs="Arial"/>
          <w:b/>
          <w:sz w:val="24"/>
        </w:rPr>
        <w:t>TSG SA Report to TSG RAN</w:t>
      </w:r>
    </w:p>
    <w:p w14:paraId="214D93B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3827FC5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865ED" w14:textId="77777777" w:rsidR="00E97C3D" w:rsidRDefault="00E97C3D" w:rsidP="00E97C3D">
      <w:pPr>
        <w:pStyle w:val="Heading3"/>
      </w:pPr>
      <w:bookmarkStart w:id="66" w:name="_Toc69483351"/>
      <w:bookmarkStart w:id="67" w:name="_Toc74553594"/>
      <w:r>
        <w:t>6.2</w:t>
      </w:r>
      <w:r>
        <w:tab/>
        <w:t>Report from MCC</w:t>
      </w:r>
      <w:bookmarkEnd w:id="66"/>
      <w:bookmarkEnd w:id="67"/>
    </w:p>
    <w:p w14:paraId="6A3B2A82" w14:textId="77777777" w:rsidR="00E97C3D" w:rsidRDefault="00E97C3D" w:rsidP="00E97C3D">
      <w:pPr>
        <w:rPr>
          <w:rFonts w:ascii="Arial" w:hAnsi="Arial" w:cs="Arial"/>
          <w:b/>
          <w:sz w:val="24"/>
        </w:rPr>
      </w:pPr>
      <w:r>
        <w:rPr>
          <w:rFonts w:ascii="Arial" w:hAnsi="Arial" w:cs="Arial"/>
          <w:b/>
          <w:color w:val="0000FF"/>
          <w:sz w:val="24"/>
        </w:rPr>
        <w:t>RP-210015</w:t>
      </w:r>
      <w:r>
        <w:rPr>
          <w:rFonts w:ascii="Arial" w:hAnsi="Arial" w:cs="Arial"/>
          <w:b/>
          <w:color w:val="0000FF"/>
          <w:sz w:val="24"/>
        </w:rPr>
        <w:tab/>
      </w:r>
      <w:r>
        <w:rPr>
          <w:rFonts w:ascii="Arial" w:hAnsi="Arial" w:cs="Arial"/>
          <w:b/>
          <w:sz w:val="24"/>
        </w:rPr>
        <w:t>3GPP Support Team Report</w:t>
      </w:r>
    </w:p>
    <w:p w14:paraId="7ADAAF5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2858E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BAF2" w14:textId="77777777" w:rsidR="00E97C3D" w:rsidRDefault="00E97C3D" w:rsidP="00E97C3D">
      <w:pPr>
        <w:rPr>
          <w:rFonts w:ascii="Arial" w:hAnsi="Arial" w:cs="Arial"/>
          <w:b/>
          <w:sz w:val="24"/>
        </w:rPr>
      </w:pPr>
      <w:r>
        <w:rPr>
          <w:rFonts w:ascii="Arial" w:hAnsi="Arial" w:cs="Arial"/>
          <w:b/>
          <w:color w:val="0000FF"/>
          <w:sz w:val="24"/>
        </w:rPr>
        <w:t>RP-210017</w:t>
      </w:r>
      <w:r>
        <w:rPr>
          <w:rFonts w:ascii="Arial" w:hAnsi="Arial" w:cs="Arial"/>
          <w:b/>
          <w:color w:val="0000FF"/>
          <w:sz w:val="24"/>
        </w:rPr>
        <w:tab/>
      </w:r>
      <w:r>
        <w:rPr>
          <w:rFonts w:ascii="Arial" w:hAnsi="Arial" w:cs="Arial"/>
          <w:b/>
          <w:sz w:val="24"/>
        </w:rPr>
        <w:t>3GPP Work Plan review at Plenary #91e</w:t>
      </w:r>
    </w:p>
    <w:p w14:paraId="7E15B85E" w14:textId="77777777" w:rsidR="00E97C3D" w:rsidRDefault="00E97C3D" w:rsidP="00E97C3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24EE1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D99E9" w14:textId="77777777" w:rsidR="00E97C3D" w:rsidRDefault="00E97C3D" w:rsidP="00E97C3D">
      <w:pPr>
        <w:pStyle w:val="Heading3"/>
      </w:pPr>
      <w:bookmarkStart w:id="68" w:name="_Toc69483352"/>
      <w:bookmarkStart w:id="69" w:name="_Toc74553595"/>
      <w:r>
        <w:t>6.3</w:t>
      </w:r>
      <w:r>
        <w:tab/>
        <w:t>Reports from other groups/activities</w:t>
      </w:r>
      <w:bookmarkEnd w:id="68"/>
      <w:bookmarkEnd w:id="69"/>
    </w:p>
    <w:p w14:paraId="21465990" w14:textId="77777777" w:rsidR="00E97C3D" w:rsidRDefault="00E97C3D" w:rsidP="00E97C3D">
      <w:pPr>
        <w:pStyle w:val="Heading2"/>
      </w:pPr>
      <w:bookmarkStart w:id="70" w:name="_Toc69483353"/>
      <w:bookmarkStart w:id="71" w:name="_Toc74553596"/>
      <w:r>
        <w:t>7</w:t>
      </w:r>
      <w:r>
        <w:tab/>
        <w:t>Liaison activities of TSG RAN</w:t>
      </w:r>
      <w:bookmarkEnd w:id="70"/>
      <w:bookmarkEnd w:id="71"/>
    </w:p>
    <w:p w14:paraId="22E69B97" w14:textId="77777777" w:rsidR="00E97C3D" w:rsidRDefault="00E97C3D" w:rsidP="00E97C3D">
      <w:r>
        <w:t>NOTE:</w:t>
      </w:r>
      <w:r>
        <w:tab/>
        <w:t>This agenda item will only handle LSs not handled elsewhere.</w:t>
      </w:r>
    </w:p>
    <w:p w14:paraId="03EBC521" w14:textId="77777777" w:rsidR="00E97C3D" w:rsidRDefault="00E97C3D" w:rsidP="00E97C3D">
      <w:pPr>
        <w:rPr>
          <w:rFonts w:ascii="Arial" w:hAnsi="Arial" w:cs="Arial"/>
          <w:b/>
          <w:sz w:val="24"/>
        </w:rPr>
      </w:pPr>
      <w:r>
        <w:rPr>
          <w:rFonts w:ascii="Arial" w:hAnsi="Arial" w:cs="Arial"/>
          <w:b/>
          <w:color w:val="0000FF"/>
          <w:sz w:val="24"/>
        </w:rPr>
        <w:t>RP-210018</w:t>
      </w:r>
      <w:r>
        <w:rPr>
          <w:rFonts w:ascii="Arial" w:hAnsi="Arial" w:cs="Arial"/>
          <w:b/>
          <w:color w:val="0000FF"/>
          <w:sz w:val="24"/>
        </w:rPr>
        <w:tab/>
      </w:r>
      <w:r>
        <w:rPr>
          <w:rFonts w:ascii="Arial" w:hAnsi="Arial" w:cs="Arial"/>
          <w:b/>
          <w:sz w:val="24"/>
        </w:rPr>
        <w:t>LS on Use of Inclusive Language in 3GPP (SP-201143; to: SA1, SA2, SA3, SA4, SA5, SA6, RAN1, RAN2, RAN3, RAN4, RAN5, CT1, CT3, CT4, CT6; cc: RAN, CT; contact: Intel)</w:t>
      </w:r>
    </w:p>
    <w:p w14:paraId="06F62B3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SP-201143, to SA1, SA2, SA3, SA4, SA5, SA6, RAN1, RAN2, RAN3, RAN4, RAN5, CT1, CT3, CT4, CT6, cc RAN, CT</w:t>
      </w:r>
      <w:r>
        <w:rPr>
          <w:i/>
        </w:rPr>
        <w:br/>
      </w:r>
      <w:r>
        <w:rPr>
          <w:i/>
        </w:rPr>
        <w:tab/>
      </w:r>
      <w:r>
        <w:rPr>
          <w:i/>
        </w:rPr>
        <w:tab/>
      </w:r>
      <w:r>
        <w:rPr>
          <w:i/>
        </w:rPr>
        <w:tab/>
      </w:r>
      <w:r>
        <w:rPr>
          <w:i/>
        </w:rPr>
        <w:tab/>
      </w:r>
      <w:r>
        <w:rPr>
          <w:i/>
        </w:rPr>
        <w:tab/>
        <w:t>Source: SA</w:t>
      </w:r>
    </w:p>
    <w:p w14:paraId="2CE5184D" w14:textId="77777777" w:rsidR="00E97C3D" w:rsidRDefault="00E97C3D" w:rsidP="00E97C3D">
      <w:pPr>
        <w:rPr>
          <w:rFonts w:ascii="Arial" w:hAnsi="Arial" w:cs="Arial"/>
          <w:b/>
        </w:rPr>
      </w:pPr>
      <w:r>
        <w:rPr>
          <w:rFonts w:ascii="Arial" w:hAnsi="Arial" w:cs="Arial"/>
          <w:b/>
        </w:rPr>
        <w:t xml:space="preserve">Abstract: </w:t>
      </w:r>
    </w:p>
    <w:p w14:paraId="6BE21FB5" w14:textId="77777777" w:rsidR="00E97C3D" w:rsidRDefault="00E97C3D" w:rsidP="00E97C3D">
      <w:r>
        <w:t>no RAN action requested</w:t>
      </w:r>
    </w:p>
    <w:p w14:paraId="5CE74582" w14:textId="77777777" w:rsidR="00E97C3D" w:rsidRDefault="00E97C3D" w:rsidP="00E97C3D">
      <w:pPr>
        <w:rPr>
          <w:rFonts w:ascii="Arial" w:hAnsi="Arial" w:cs="Arial"/>
          <w:b/>
        </w:rPr>
      </w:pPr>
      <w:r>
        <w:rPr>
          <w:rFonts w:ascii="Arial" w:hAnsi="Arial" w:cs="Arial"/>
          <w:b/>
        </w:rPr>
        <w:t xml:space="preserve">Discussion: </w:t>
      </w:r>
    </w:p>
    <w:p w14:paraId="2F6275A7" w14:textId="77777777" w:rsidR="00E97C3D" w:rsidRDefault="00E97C3D" w:rsidP="00E97C3D">
      <w:r>
        <w:t>RAN chair: for information in RAN</w:t>
      </w:r>
    </w:p>
    <w:p w14:paraId="6F4850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467B" w14:textId="77777777" w:rsidR="00E97C3D" w:rsidRDefault="00E97C3D" w:rsidP="00E97C3D">
      <w:pPr>
        <w:rPr>
          <w:rFonts w:ascii="Arial" w:hAnsi="Arial" w:cs="Arial"/>
          <w:b/>
          <w:sz w:val="24"/>
        </w:rPr>
      </w:pPr>
      <w:r>
        <w:rPr>
          <w:rFonts w:ascii="Arial" w:hAnsi="Arial" w:cs="Arial"/>
          <w:b/>
          <w:color w:val="0000FF"/>
          <w:sz w:val="24"/>
        </w:rPr>
        <w:t>RP-210029</w:t>
      </w:r>
      <w:r>
        <w:rPr>
          <w:rFonts w:ascii="Arial" w:hAnsi="Arial" w:cs="Arial"/>
          <w:b/>
          <w:color w:val="0000FF"/>
          <w:sz w:val="24"/>
        </w:rPr>
        <w:tab/>
      </w:r>
      <w:r>
        <w:rPr>
          <w:rFonts w:ascii="Arial" w:hAnsi="Arial" w:cs="Arial"/>
          <w:b/>
          <w:sz w:val="24"/>
        </w:rPr>
        <w:t>Reply LS to SP-201143 = RP-210018 on Use of Inclusive Language in 3GPP (R2-2101986; to: RAN, SA, RAN4, CT1; cc: CT; contact: Intel)</w:t>
      </w:r>
    </w:p>
    <w:p w14:paraId="3CDAAC2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R2-2101986, to RAN, SA, RAN4, CT1, cc CT</w:t>
      </w:r>
      <w:r>
        <w:rPr>
          <w:i/>
        </w:rPr>
        <w:br/>
      </w:r>
      <w:r>
        <w:rPr>
          <w:i/>
        </w:rPr>
        <w:tab/>
      </w:r>
      <w:r>
        <w:rPr>
          <w:i/>
        </w:rPr>
        <w:tab/>
      </w:r>
      <w:r>
        <w:rPr>
          <w:i/>
        </w:rPr>
        <w:tab/>
      </w:r>
      <w:r>
        <w:rPr>
          <w:i/>
        </w:rPr>
        <w:tab/>
      </w:r>
      <w:r>
        <w:rPr>
          <w:i/>
        </w:rPr>
        <w:tab/>
        <w:t>Source: RAN2</w:t>
      </w:r>
    </w:p>
    <w:p w14:paraId="2C0C5633" w14:textId="77777777" w:rsidR="00E97C3D" w:rsidRDefault="00E97C3D" w:rsidP="00E97C3D">
      <w:pPr>
        <w:rPr>
          <w:rFonts w:ascii="Arial" w:hAnsi="Arial" w:cs="Arial"/>
          <w:b/>
        </w:rPr>
      </w:pPr>
      <w:r>
        <w:rPr>
          <w:rFonts w:ascii="Arial" w:hAnsi="Arial" w:cs="Arial"/>
          <w:b/>
        </w:rPr>
        <w:t xml:space="preserve">Abstract: </w:t>
      </w:r>
    </w:p>
    <w:p w14:paraId="7053B52C" w14:textId="77777777" w:rsidR="00E97C3D" w:rsidRDefault="00E97C3D" w:rsidP="00E97C3D">
      <w:r>
        <w:t>no explicit RAN action requested</w:t>
      </w:r>
    </w:p>
    <w:p w14:paraId="565A403C" w14:textId="77777777" w:rsidR="00E97C3D" w:rsidRDefault="00E97C3D" w:rsidP="00E97C3D">
      <w:pPr>
        <w:rPr>
          <w:rFonts w:ascii="Arial" w:hAnsi="Arial" w:cs="Arial"/>
          <w:b/>
        </w:rPr>
      </w:pPr>
      <w:r>
        <w:rPr>
          <w:rFonts w:ascii="Arial" w:hAnsi="Arial" w:cs="Arial"/>
          <w:b/>
        </w:rPr>
        <w:t xml:space="preserve">Discussion: </w:t>
      </w:r>
    </w:p>
    <w:p w14:paraId="5F5F2353" w14:textId="77777777" w:rsidR="00E97C3D" w:rsidRDefault="00E97C3D" w:rsidP="00E97C3D">
      <w:r>
        <w:t>moved from AI 10.9 to AI 7</w:t>
      </w:r>
    </w:p>
    <w:p w14:paraId="5FDB05B6" w14:textId="77777777" w:rsidR="00E97C3D" w:rsidRDefault="00E97C3D" w:rsidP="00E97C3D">
      <w:r>
        <w:t>RAN chair: for information in RAN</w:t>
      </w:r>
    </w:p>
    <w:p w14:paraId="7076F9C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9E96B" w14:textId="77777777" w:rsidR="00E97C3D" w:rsidRDefault="00E97C3D" w:rsidP="00E97C3D">
      <w:pPr>
        <w:rPr>
          <w:rFonts w:ascii="Arial" w:hAnsi="Arial" w:cs="Arial"/>
          <w:b/>
          <w:sz w:val="24"/>
        </w:rPr>
      </w:pPr>
      <w:r>
        <w:rPr>
          <w:rFonts w:ascii="Arial" w:hAnsi="Arial" w:cs="Arial"/>
          <w:b/>
          <w:color w:val="0000FF"/>
          <w:sz w:val="24"/>
        </w:rPr>
        <w:lastRenderedPageBreak/>
        <w:t>RP-210019</w:t>
      </w:r>
      <w:r>
        <w:rPr>
          <w:rFonts w:ascii="Arial" w:hAnsi="Arial" w:cs="Arial"/>
          <w:b/>
          <w:color w:val="0000FF"/>
          <w:sz w:val="24"/>
        </w:rPr>
        <w:tab/>
      </w:r>
      <w:r>
        <w:rPr>
          <w:rFonts w:ascii="Arial" w:hAnsi="Arial" w:cs="Arial"/>
          <w:b/>
          <w:sz w:val="24"/>
        </w:rPr>
        <w:t>LS on Use of Inclusive Language in 3GPP specifications (SP-201144; to: IEEE 802.1, IEEE 1588, IEEE SA, IETF, GSMA, ETSI, OMA, ISO, OneM2M, ITU-T, TIA, ATIS, SAE, 5GAA, IEC; cc: RAN, CT; contact: Intel)</w:t>
      </w:r>
    </w:p>
    <w:p w14:paraId="575C6D5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SP-201144, to IEEE 802.1, IEEE 1588, IEEE SA, IETF, GSMA, ETSI, OMA, ISO, OneM2M, ITU-T, TIA, ATIS, SAE, 5GAA, IEC, cc RAN, CT</w:t>
      </w:r>
      <w:r>
        <w:rPr>
          <w:i/>
        </w:rPr>
        <w:br/>
      </w:r>
      <w:r>
        <w:rPr>
          <w:i/>
        </w:rPr>
        <w:tab/>
      </w:r>
      <w:r>
        <w:rPr>
          <w:i/>
        </w:rPr>
        <w:tab/>
      </w:r>
      <w:r>
        <w:rPr>
          <w:i/>
        </w:rPr>
        <w:tab/>
      </w:r>
      <w:r>
        <w:rPr>
          <w:i/>
        </w:rPr>
        <w:tab/>
      </w:r>
      <w:r>
        <w:rPr>
          <w:i/>
        </w:rPr>
        <w:tab/>
        <w:t>Source: SA</w:t>
      </w:r>
    </w:p>
    <w:p w14:paraId="0FDB5051" w14:textId="77777777" w:rsidR="00E97C3D" w:rsidRDefault="00E97C3D" w:rsidP="00E97C3D">
      <w:pPr>
        <w:rPr>
          <w:rFonts w:ascii="Arial" w:hAnsi="Arial" w:cs="Arial"/>
          <w:b/>
        </w:rPr>
      </w:pPr>
      <w:r>
        <w:rPr>
          <w:rFonts w:ascii="Arial" w:hAnsi="Arial" w:cs="Arial"/>
          <w:b/>
        </w:rPr>
        <w:t xml:space="preserve">Abstract: </w:t>
      </w:r>
    </w:p>
    <w:p w14:paraId="6BA4DF42" w14:textId="77777777" w:rsidR="00E97C3D" w:rsidRDefault="00E97C3D" w:rsidP="00E97C3D">
      <w:r>
        <w:t>no RAN action requested</w:t>
      </w:r>
    </w:p>
    <w:p w14:paraId="2F15CAC8" w14:textId="77777777" w:rsidR="00E97C3D" w:rsidRDefault="00E97C3D" w:rsidP="00E97C3D">
      <w:pPr>
        <w:rPr>
          <w:rFonts w:ascii="Arial" w:hAnsi="Arial" w:cs="Arial"/>
          <w:b/>
        </w:rPr>
      </w:pPr>
      <w:r>
        <w:rPr>
          <w:rFonts w:ascii="Arial" w:hAnsi="Arial" w:cs="Arial"/>
          <w:b/>
        </w:rPr>
        <w:t xml:space="preserve">Discussion: </w:t>
      </w:r>
    </w:p>
    <w:p w14:paraId="72113265" w14:textId="77777777" w:rsidR="00E97C3D" w:rsidRDefault="00E97C3D" w:rsidP="00E97C3D">
      <w:r>
        <w:t>RAN chair: for information in RAN</w:t>
      </w:r>
    </w:p>
    <w:p w14:paraId="18C741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5F2CD" w14:textId="77777777" w:rsidR="00E97C3D" w:rsidRDefault="00E97C3D" w:rsidP="00E97C3D">
      <w:pPr>
        <w:rPr>
          <w:rFonts w:ascii="Arial" w:hAnsi="Arial" w:cs="Arial"/>
          <w:b/>
          <w:sz w:val="24"/>
        </w:rPr>
      </w:pPr>
      <w:r>
        <w:rPr>
          <w:rFonts w:ascii="Arial" w:hAnsi="Arial" w:cs="Arial"/>
          <w:b/>
          <w:color w:val="0000FF"/>
          <w:sz w:val="24"/>
        </w:rPr>
        <w:t>RP-210217</w:t>
      </w:r>
      <w:r>
        <w:rPr>
          <w:rFonts w:ascii="Arial" w:hAnsi="Arial" w:cs="Arial"/>
          <w:b/>
          <w:color w:val="0000FF"/>
          <w:sz w:val="24"/>
        </w:rPr>
        <w:tab/>
      </w:r>
      <w:r>
        <w:rPr>
          <w:rFonts w:ascii="Arial" w:hAnsi="Arial" w:cs="Arial"/>
          <w:b/>
          <w:sz w:val="24"/>
        </w:rPr>
        <w:t>Reply LS to SP-201144 = RP-210019 on Use of language in 3GPP Standards (IEEE_1588_WG_LS210222; to: SA; cc: RAN, CT; contact: IEEE 1588 WG chair)</w:t>
      </w:r>
    </w:p>
    <w:p w14:paraId="5DE0742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IEEE_1588_WG_LS210222, to SA, cc RAN</w:t>
      </w:r>
      <w:r>
        <w:rPr>
          <w:i/>
        </w:rPr>
        <w:br/>
      </w:r>
      <w:r>
        <w:rPr>
          <w:i/>
        </w:rPr>
        <w:tab/>
      </w:r>
      <w:r>
        <w:rPr>
          <w:i/>
        </w:rPr>
        <w:tab/>
      </w:r>
      <w:r>
        <w:rPr>
          <w:i/>
        </w:rPr>
        <w:tab/>
      </w:r>
      <w:r>
        <w:rPr>
          <w:i/>
        </w:rPr>
        <w:tab/>
      </w:r>
      <w:r>
        <w:rPr>
          <w:i/>
        </w:rPr>
        <w:tab/>
        <w:t>Source: IEEE 1588 WG</w:t>
      </w:r>
    </w:p>
    <w:p w14:paraId="06D488D6" w14:textId="77777777" w:rsidR="00E97C3D" w:rsidRDefault="00E97C3D" w:rsidP="00E97C3D">
      <w:pPr>
        <w:rPr>
          <w:rFonts w:ascii="Arial" w:hAnsi="Arial" w:cs="Arial"/>
          <w:b/>
        </w:rPr>
      </w:pPr>
      <w:r>
        <w:rPr>
          <w:rFonts w:ascii="Arial" w:hAnsi="Arial" w:cs="Arial"/>
          <w:b/>
        </w:rPr>
        <w:t xml:space="preserve">Abstract: </w:t>
      </w:r>
    </w:p>
    <w:p w14:paraId="2292219B" w14:textId="77777777" w:rsidR="00E97C3D" w:rsidRDefault="00E97C3D" w:rsidP="00E97C3D">
      <w:r>
        <w:t>no RAN action requested</w:t>
      </w:r>
    </w:p>
    <w:p w14:paraId="5B20030F" w14:textId="77777777" w:rsidR="00E97C3D" w:rsidRDefault="00E97C3D" w:rsidP="00E97C3D">
      <w:pPr>
        <w:rPr>
          <w:rFonts w:ascii="Arial" w:hAnsi="Arial" w:cs="Arial"/>
          <w:b/>
        </w:rPr>
      </w:pPr>
      <w:r>
        <w:rPr>
          <w:rFonts w:ascii="Arial" w:hAnsi="Arial" w:cs="Arial"/>
          <w:b/>
        </w:rPr>
        <w:t xml:space="preserve">Discussion: </w:t>
      </w:r>
    </w:p>
    <w:p w14:paraId="762248C9" w14:textId="77777777" w:rsidR="00E97C3D" w:rsidRDefault="00E97C3D" w:rsidP="00E97C3D">
      <w:r>
        <w:t>RAN chair: for information in RAN</w:t>
      </w:r>
    </w:p>
    <w:p w14:paraId="1C4F4E4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A5B4D" w14:textId="77777777" w:rsidR="00E97C3D" w:rsidRDefault="00E97C3D" w:rsidP="00E97C3D">
      <w:pPr>
        <w:rPr>
          <w:rFonts w:ascii="Arial" w:hAnsi="Arial" w:cs="Arial"/>
          <w:b/>
          <w:sz w:val="24"/>
        </w:rPr>
      </w:pPr>
      <w:r>
        <w:rPr>
          <w:rFonts w:ascii="Arial" w:hAnsi="Arial" w:cs="Arial"/>
          <w:b/>
          <w:color w:val="0000FF"/>
          <w:sz w:val="24"/>
        </w:rPr>
        <w:t>RP-210022</w:t>
      </w:r>
      <w:r>
        <w:rPr>
          <w:rFonts w:ascii="Arial" w:hAnsi="Arial" w:cs="Arial"/>
          <w:b/>
          <w:color w:val="0000FF"/>
          <w:sz w:val="24"/>
        </w:rPr>
        <w:tab/>
      </w:r>
      <w:r>
        <w:rPr>
          <w:rFonts w:ascii="Arial" w:hAnsi="Arial" w:cs="Arial"/>
          <w:b/>
          <w:sz w:val="24"/>
        </w:rPr>
        <w:t>Reply LS to CP-201349 = RP-201414 on port allocation for the W1 interface (IETF_LS210121; to: RAN, RAN3, CT4, SA; cc: -; contact: Ericsson)</w:t>
      </w:r>
    </w:p>
    <w:p w14:paraId="560D4F38"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IETF_LS210121, to RAN, RAN3, CT4, SA, cc -</w:t>
      </w:r>
      <w:r>
        <w:rPr>
          <w:i/>
        </w:rPr>
        <w:br/>
      </w:r>
      <w:r>
        <w:rPr>
          <w:i/>
        </w:rPr>
        <w:tab/>
      </w:r>
      <w:r>
        <w:rPr>
          <w:i/>
        </w:rPr>
        <w:tab/>
      </w:r>
      <w:r>
        <w:rPr>
          <w:i/>
        </w:rPr>
        <w:tab/>
      </w:r>
      <w:r>
        <w:rPr>
          <w:i/>
        </w:rPr>
        <w:tab/>
      </w:r>
      <w:r>
        <w:rPr>
          <w:i/>
        </w:rPr>
        <w:tab/>
        <w:t>Source: IETF</w:t>
      </w:r>
    </w:p>
    <w:p w14:paraId="57A504AA" w14:textId="77777777" w:rsidR="00E97C3D" w:rsidRDefault="00E97C3D" w:rsidP="00E97C3D">
      <w:pPr>
        <w:rPr>
          <w:rFonts w:ascii="Arial" w:hAnsi="Arial" w:cs="Arial"/>
          <w:b/>
        </w:rPr>
      </w:pPr>
      <w:r>
        <w:rPr>
          <w:rFonts w:ascii="Arial" w:hAnsi="Arial" w:cs="Arial"/>
          <w:b/>
        </w:rPr>
        <w:t xml:space="preserve">Abstract: </w:t>
      </w:r>
    </w:p>
    <w:p w14:paraId="70B0C81E" w14:textId="77777777" w:rsidR="00E97C3D" w:rsidRDefault="00E97C3D" w:rsidP="00E97C3D">
      <w:r>
        <w:t>W1 interface: TS 37.47x under RAN3 control (ng-eNB-CU &lt;=&gt; ng-eNB-DU); no explicit RAN action requested</w:t>
      </w:r>
    </w:p>
    <w:p w14:paraId="48FA2959" w14:textId="77777777" w:rsidR="00E97C3D" w:rsidRDefault="00E97C3D" w:rsidP="00E97C3D">
      <w:pPr>
        <w:rPr>
          <w:rFonts w:ascii="Arial" w:hAnsi="Arial" w:cs="Arial"/>
          <w:b/>
        </w:rPr>
      </w:pPr>
      <w:r>
        <w:rPr>
          <w:rFonts w:ascii="Arial" w:hAnsi="Arial" w:cs="Arial"/>
          <w:b/>
        </w:rPr>
        <w:t xml:space="preserve">Discussion: </w:t>
      </w:r>
    </w:p>
    <w:p w14:paraId="40111E50" w14:textId="77777777" w:rsidR="00E97C3D" w:rsidRDefault="00E97C3D" w:rsidP="00E97C3D">
      <w:r>
        <w:t>RAN chair: for information in RAN</w:t>
      </w:r>
    </w:p>
    <w:p w14:paraId="6BC4BAE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21F14" w14:textId="77777777" w:rsidR="00E97C3D" w:rsidRDefault="00E97C3D" w:rsidP="00E97C3D">
      <w:pPr>
        <w:rPr>
          <w:rFonts w:ascii="Arial" w:hAnsi="Arial" w:cs="Arial"/>
          <w:b/>
          <w:sz w:val="24"/>
        </w:rPr>
      </w:pPr>
      <w:r>
        <w:rPr>
          <w:rFonts w:ascii="Arial" w:hAnsi="Arial" w:cs="Arial"/>
          <w:b/>
          <w:color w:val="0000FF"/>
          <w:sz w:val="24"/>
        </w:rPr>
        <w:t>RP-210023</w:t>
      </w:r>
      <w:r>
        <w:rPr>
          <w:rFonts w:ascii="Arial" w:hAnsi="Arial" w:cs="Arial"/>
          <w:b/>
          <w:color w:val="0000FF"/>
          <w:sz w:val="24"/>
        </w:rPr>
        <w:tab/>
      </w:r>
      <w:r>
        <w:rPr>
          <w:rFonts w:ascii="Arial" w:hAnsi="Arial" w:cs="Arial"/>
          <w:b/>
          <w:sz w:val="24"/>
        </w:rPr>
        <w:t>Reply LS to ETSI ITS(20)040040 = RP-202144 on MCO TR 103 439 (5GAA_WG4_LS_S-200228; to: ETSI TC ITS, ETSI STF585; cc: RAN, SA, SAE V2X, C-SAE, CITS; contact: Intel)</w:t>
      </w:r>
    </w:p>
    <w:p w14:paraId="04AF3E4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5GAA_WG4_LS_S-200228, to ETSI TC ITS, ETSI STF585, cc RAN, SA, SAE V2X, C-SAE, CITS</w:t>
      </w:r>
      <w:r>
        <w:rPr>
          <w:i/>
        </w:rPr>
        <w:br/>
      </w:r>
      <w:r>
        <w:rPr>
          <w:i/>
        </w:rPr>
        <w:tab/>
      </w:r>
      <w:r>
        <w:rPr>
          <w:i/>
        </w:rPr>
        <w:tab/>
      </w:r>
      <w:r>
        <w:rPr>
          <w:i/>
        </w:rPr>
        <w:tab/>
      </w:r>
      <w:r>
        <w:rPr>
          <w:i/>
        </w:rPr>
        <w:tab/>
      </w:r>
      <w:r>
        <w:rPr>
          <w:i/>
        </w:rPr>
        <w:tab/>
        <w:t>Source: 5GAA WG4</w:t>
      </w:r>
    </w:p>
    <w:p w14:paraId="51F4CE95" w14:textId="77777777" w:rsidR="00E97C3D" w:rsidRDefault="00E97C3D" w:rsidP="00E97C3D">
      <w:pPr>
        <w:rPr>
          <w:rFonts w:ascii="Arial" w:hAnsi="Arial" w:cs="Arial"/>
          <w:b/>
        </w:rPr>
      </w:pPr>
      <w:r>
        <w:rPr>
          <w:rFonts w:ascii="Arial" w:hAnsi="Arial" w:cs="Arial"/>
          <w:b/>
        </w:rPr>
        <w:t xml:space="preserve">Abstract: </w:t>
      </w:r>
    </w:p>
    <w:p w14:paraId="37A60B16" w14:textId="77777777" w:rsidR="00E97C3D" w:rsidRDefault="00E97C3D" w:rsidP="00E97C3D">
      <w:r>
        <w:lastRenderedPageBreak/>
        <w:t>no RAN action requested</w:t>
      </w:r>
    </w:p>
    <w:p w14:paraId="7804267A" w14:textId="77777777" w:rsidR="00E97C3D" w:rsidRDefault="00E97C3D" w:rsidP="00E97C3D">
      <w:pPr>
        <w:rPr>
          <w:rFonts w:ascii="Arial" w:hAnsi="Arial" w:cs="Arial"/>
          <w:b/>
        </w:rPr>
      </w:pPr>
      <w:r>
        <w:rPr>
          <w:rFonts w:ascii="Arial" w:hAnsi="Arial" w:cs="Arial"/>
          <w:b/>
        </w:rPr>
        <w:t xml:space="preserve">Discussion: </w:t>
      </w:r>
    </w:p>
    <w:p w14:paraId="52450E34" w14:textId="77777777" w:rsidR="00E97C3D" w:rsidRDefault="00E97C3D" w:rsidP="00E97C3D">
      <w:r>
        <w:t>RAN chair: for information in RAN</w:t>
      </w:r>
    </w:p>
    <w:p w14:paraId="3E3ED2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403A" w14:textId="77777777" w:rsidR="00E97C3D" w:rsidRDefault="00E97C3D" w:rsidP="00E97C3D">
      <w:pPr>
        <w:rPr>
          <w:rFonts w:ascii="Arial" w:hAnsi="Arial" w:cs="Arial"/>
          <w:b/>
          <w:sz w:val="24"/>
        </w:rPr>
      </w:pPr>
      <w:r>
        <w:rPr>
          <w:rFonts w:ascii="Arial" w:hAnsi="Arial" w:cs="Arial"/>
          <w:b/>
          <w:color w:val="0000FF"/>
          <w:sz w:val="24"/>
        </w:rPr>
        <w:t>RP-210024</w:t>
      </w:r>
      <w:r>
        <w:rPr>
          <w:rFonts w:ascii="Arial" w:hAnsi="Arial" w:cs="Arial"/>
          <w:b/>
          <w:color w:val="0000FF"/>
          <w:sz w:val="24"/>
        </w:rPr>
        <w:tab/>
      </w:r>
      <w:r>
        <w:rPr>
          <w:rFonts w:ascii="Arial" w:hAnsi="Arial" w:cs="Arial"/>
          <w:b/>
          <w:sz w:val="24"/>
        </w:rPr>
        <w:t>Reply LS to CEPT_ECC_SE(20)084A17 = RP-200555 on New work item in SE21 on measurement methodologies for 5G AAS in the field (ETSI_TC_ERM(20)72b025r1; to: CEPT ECC WGSE; cc: RAN, CEPT ECC WGFM, CEPT ECC FM PT22, CEPT ECC PT1, ETSI MSG/ERM TFES ; contact: Bundesnetzagentur)</w:t>
      </w:r>
    </w:p>
    <w:p w14:paraId="557A95B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ETSI_TC_ERM(20)72b025r1, to CEPT ECC WGSE, cc RAN, CEPT ECC WGFM, CEPT ECC FM PT22, CEPT ECC PT1, ETSI MSG/ERM TFES</w:t>
      </w:r>
      <w:r>
        <w:rPr>
          <w:i/>
        </w:rPr>
        <w:br/>
      </w:r>
      <w:r>
        <w:rPr>
          <w:i/>
        </w:rPr>
        <w:tab/>
      </w:r>
      <w:r>
        <w:rPr>
          <w:i/>
        </w:rPr>
        <w:tab/>
      </w:r>
      <w:r>
        <w:rPr>
          <w:i/>
        </w:rPr>
        <w:tab/>
      </w:r>
      <w:r>
        <w:rPr>
          <w:i/>
        </w:rPr>
        <w:tab/>
      </w:r>
      <w:r>
        <w:rPr>
          <w:i/>
        </w:rPr>
        <w:tab/>
        <w:t>Source: ETSI TC ERM</w:t>
      </w:r>
    </w:p>
    <w:p w14:paraId="5ACE3A23" w14:textId="77777777" w:rsidR="00E97C3D" w:rsidRDefault="00E97C3D" w:rsidP="00E97C3D">
      <w:pPr>
        <w:rPr>
          <w:rFonts w:ascii="Arial" w:hAnsi="Arial" w:cs="Arial"/>
          <w:b/>
        </w:rPr>
      </w:pPr>
      <w:r>
        <w:rPr>
          <w:rFonts w:ascii="Arial" w:hAnsi="Arial" w:cs="Arial"/>
          <w:b/>
        </w:rPr>
        <w:t xml:space="preserve">Abstract: </w:t>
      </w:r>
    </w:p>
    <w:p w14:paraId="34993472" w14:textId="77777777" w:rsidR="00E97C3D" w:rsidRDefault="00E97C3D" w:rsidP="00E97C3D">
      <w:r>
        <w:t>no RAN action requested</w:t>
      </w:r>
    </w:p>
    <w:p w14:paraId="747DCA2F" w14:textId="77777777" w:rsidR="00E97C3D" w:rsidRDefault="00E97C3D" w:rsidP="00E97C3D">
      <w:pPr>
        <w:rPr>
          <w:rFonts w:ascii="Arial" w:hAnsi="Arial" w:cs="Arial"/>
          <w:b/>
        </w:rPr>
      </w:pPr>
      <w:r>
        <w:rPr>
          <w:rFonts w:ascii="Arial" w:hAnsi="Arial" w:cs="Arial"/>
          <w:b/>
        </w:rPr>
        <w:t xml:space="preserve">Discussion: </w:t>
      </w:r>
    </w:p>
    <w:p w14:paraId="18C265F0" w14:textId="77777777" w:rsidR="00E97C3D" w:rsidRDefault="00E97C3D" w:rsidP="00E97C3D">
      <w:r>
        <w:t>RAN chair: for information in RAN</w:t>
      </w:r>
    </w:p>
    <w:p w14:paraId="74CD5B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1B36" w14:textId="77777777" w:rsidR="00E97C3D" w:rsidRDefault="00E97C3D" w:rsidP="00E97C3D">
      <w:pPr>
        <w:rPr>
          <w:rFonts w:ascii="Arial" w:hAnsi="Arial" w:cs="Arial"/>
          <w:b/>
          <w:sz w:val="24"/>
        </w:rPr>
      </w:pPr>
      <w:r>
        <w:rPr>
          <w:rFonts w:ascii="Arial" w:hAnsi="Arial" w:cs="Arial"/>
          <w:b/>
          <w:color w:val="0000FF"/>
          <w:sz w:val="24"/>
        </w:rPr>
        <w:t>RP-210026</w:t>
      </w:r>
      <w:r>
        <w:rPr>
          <w:rFonts w:ascii="Arial" w:hAnsi="Arial" w:cs="Arial"/>
          <w:b/>
          <w:color w:val="0000FF"/>
          <w:sz w:val="24"/>
        </w:rPr>
        <w:tab/>
      </w:r>
      <w:r>
        <w:rPr>
          <w:rFonts w:ascii="Arial" w:hAnsi="Arial" w:cs="Arial"/>
          <w:b/>
          <w:sz w:val="24"/>
        </w:rPr>
        <w:t>Reply LS to R4-2016369 = RP-202156 on Spurious emission limits for AAS BS in 6.425-7.125 GHz and 10-10.5 GHz (CEPT_ECC_PT1_LS210128; to: RAN4, RAN; cc: CEPT ECC WG SE, CEPT ECC SE21; contact: Ofcom)</w:t>
      </w:r>
    </w:p>
    <w:p w14:paraId="47ED8C02"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CEPT_ECC_PT1_LS210128, to RAN4, RAN, cc CEPT ECC WG SE, CEPT ECC SE21</w:t>
      </w:r>
      <w:r>
        <w:rPr>
          <w:i/>
        </w:rPr>
        <w:br/>
      </w:r>
      <w:r>
        <w:rPr>
          <w:i/>
        </w:rPr>
        <w:tab/>
      </w:r>
      <w:r>
        <w:rPr>
          <w:i/>
        </w:rPr>
        <w:tab/>
      </w:r>
      <w:r>
        <w:rPr>
          <w:i/>
        </w:rPr>
        <w:tab/>
      </w:r>
      <w:r>
        <w:rPr>
          <w:i/>
        </w:rPr>
        <w:tab/>
      </w:r>
      <w:r>
        <w:rPr>
          <w:i/>
        </w:rPr>
        <w:tab/>
        <w:t>Source: CEPT ECC PT1</w:t>
      </w:r>
    </w:p>
    <w:p w14:paraId="7F20F4B3" w14:textId="77777777" w:rsidR="00E97C3D" w:rsidRDefault="00E97C3D" w:rsidP="00E97C3D">
      <w:pPr>
        <w:rPr>
          <w:rFonts w:ascii="Arial" w:hAnsi="Arial" w:cs="Arial"/>
          <w:b/>
        </w:rPr>
      </w:pPr>
      <w:r>
        <w:rPr>
          <w:rFonts w:ascii="Arial" w:hAnsi="Arial" w:cs="Arial"/>
          <w:b/>
        </w:rPr>
        <w:t xml:space="preserve">Abstract: </w:t>
      </w:r>
    </w:p>
    <w:p w14:paraId="2E587E46" w14:textId="77777777" w:rsidR="00E97C3D" w:rsidRDefault="00E97C3D" w:rsidP="00E97C3D">
      <w:r>
        <w:t>no RAN action requested</w:t>
      </w:r>
    </w:p>
    <w:p w14:paraId="13F11807" w14:textId="77777777" w:rsidR="00E97C3D" w:rsidRDefault="00E97C3D" w:rsidP="00E97C3D">
      <w:pPr>
        <w:rPr>
          <w:rFonts w:ascii="Arial" w:hAnsi="Arial" w:cs="Arial"/>
          <w:b/>
        </w:rPr>
      </w:pPr>
      <w:r>
        <w:rPr>
          <w:rFonts w:ascii="Arial" w:hAnsi="Arial" w:cs="Arial"/>
          <w:b/>
        </w:rPr>
        <w:t xml:space="preserve">Discussion: </w:t>
      </w:r>
    </w:p>
    <w:p w14:paraId="23337ACB" w14:textId="77777777" w:rsidR="00E97C3D" w:rsidRDefault="00E97C3D" w:rsidP="00E97C3D">
      <w:r>
        <w:t>RAN chair: correspondence handled by RAN4</w:t>
      </w:r>
    </w:p>
    <w:p w14:paraId="08FA84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1C7C2" w14:textId="77777777" w:rsidR="00E97C3D" w:rsidRDefault="00E97C3D" w:rsidP="00E97C3D">
      <w:pPr>
        <w:rPr>
          <w:rFonts w:ascii="Arial" w:hAnsi="Arial" w:cs="Arial"/>
          <w:b/>
          <w:sz w:val="24"/>
        </w:rPr>
      </w:pPr>
      <w:r>
        <w:rPr>
          <w:rFonts w:ascii="Arial" w:hAnsi="Arial" w:cs="Arial"/>
          <w:b/>
          <w:color w:val="0000FF"/>
          <w:sz w:val="24"/>
        </w:rPr>
        <w:t>RP-210028</w:t>
      </w:r>
      <w:r>
        <w:rPr>
          <w:rFonts w:ascii="Arial" w:hAnsi="Arial" w:cs="Arial"/>
          <w:b/>
          <w:color w:val="0000FF"/>
          <w:sz w:val="24"/>
        </w:rPr>
        <w:tab/>
      </w:r>
      <w:r>
        <w:rPr>
          <w:rFonts w:ascii="Arial" w:hAnsi="Arial" w:cs="Arial"/>
          <w:b/>
          <w:sz w:val="24"/>
        </w:rPr>
        <w:t>LS about ETSI ISG IPE creation and interaction with other groups (ETSI ISG IPE(21)00020; to: RAN, SA, oneM2M, ETSI NFV, ETSI MEC, ETSI ZSM, ETSI ENI, ETSI F5G, ETSI PDL, ETSI ETI; cc: -; contact: ETSI ISG IPE Chairman)</w:t>
      </w:r>
    </w:p>
    <w:p w14:paraId="5E191333"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IPE(21)00020, to RAN, SA, oneM2M, ETSI NFV, ETSI MEC, ETSI ZSM, ETSI ENI, ETSI F5G, ETSI PDL, ETSI ETI, cc -</w:t>
      </w:r>
      <w:r>
        <w:rPr>
          <w:i/>
        </w:rPr>
        <w:br/>
      </w:r>
      <w:r>
        <w:rPr>
          <w:i/>
        </w:rPr>
        <w:tab/>
      </w:r>
      <w:r>
        <w:rPr>
          <w:i/>
        </w:rPr>
        <w:tab/>
      </w:r>
      <w:r>
        <w:rPr>
          <w:i/>
        </w:rPr>
        <w:tab/>
      </w:r>
      <w:r>
        <w:rPr>
          <w:i/>
        </w:rPr>
        <w:tab/>
      </w:r>
      <w:r>
        <w:rPr>
          <w:i/>
        </w:rPr>
        <w:tab/>
        <w:t>Source: ETSI ISG IPE</w:t>
      </w:r>
    </w:p>
    <w:p w14:paraId="03026E70" w14:textId="77777777" w:rsidR="00E97C3D" w:rsidRDefault="00E97C3D" w:rsidP="00E97C3D">
      <w:pPr>
        <w:rPr>
          <w:rFonts w:ascii="Arial" w:hAnsi="Arial" w:cs="Arial"/>
          <w:b/>
        </w:rPr>
      </w:pPr>
      <w:r>
        <w:rPr>
          <w:rFonts w:ascii="Arial" w:hAnsi="Arial" w:cs="Arial"/>
          <w:b/>
        </w:rPr>
        <w:t xml:space="preserve">Abstract: </w:t>
      </w:r>
    </w:p>
    <w:p w14:paraId="0F53692D" w14:textId="77777777" w:rsidR="00E97C3D" w:rsidRDefault="00E97C3D" w:rsidP="00E97C3D">
      <w:r>
        <w:t>no RAN action requested</w:t>
      </w:r>
    </w:p>
    <w:p w14:paraId="0DF69674" w14:textId="77777777" w:rsidR="00E97C3D" w:rsidRDefault="00E97C3D" w:rsidP="00E97C3D">
      <w:pPr>
        <w:rPr>
          <w:rFonts w:ascii="Arial" w:hAnsi="Arial" w:cs="Arial"/>
          <w:b/>
        </w:rPr>
      </w:pPr>
      <w:r>
        <w:rPr>
          <w:rFonts w:ascii="Arial" w:hAnsi="Arial" w:cs="Arial"/>
          <w:b/>
        </w:rPr>
        <w:t xml:space="preserve">Discussion: </w:t>
      </w:r>
    </w:p>
    <w:p w14:paraId="47F6A5F9" w14:textId="77777777" w:rsidR="00E97C3D" w:rsidRDefault="00E97C3D" w:rsidP="00E97C3D">
      <w:r>
        <w:t>RAN chair: for information in RAN</w:t>
      </w:r>
    </w:p>
    <w:p w14:paraId="5C4A2662"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F7125" w14:textId="77777777" w:rsidR="00E97C3D" w:rsidRDefault="00E97C3D" w:rsidP="00E97C3D">
      <w:pPr>
        <w:rPr>
          <w:rFonts w:ascii="Arial" w:hAnsi="Arial" w:cs="Arial"/>
          <w:b/>
          <w:sz w:val="24"/>
        </w:rPr>
      </w:pPr>
      <w:r>
        <w:rPr>
          <w:rFonts w:ascii="Arial" w:hAnsi="Arial" w:cs="Arial"/>
          <w:b/>
          <w:color w:val="0000FF"/>
          <w:sz w:val="24"/>
        </w:rPr>
        <w:t>RP-210039</w:t>
      </w:r>
      <w:r>
        <w:rPr>
          <w:rFonts w:ascii="Arial" w:hAnsi="Arial" w:cs="Arial"/>
          <w:b/>
          <w:color w:val="0000FF"/>
          <w:sz w:val="24"/>
        </w:rPr>
        <w:tab/>
      </w:r>
      <w:r>
        <w:rPr>
          <w:rFonts w:ascii="Arial" w:hAnsi="Arial" w:cs="Arial"/>
          <w:b/>
          <w:sz w:val="24"/>
        </w:rPr>
        <w:t>LS on support of PWS over SNPN (S1-210368; to: SA2, CT1, RAN2, RAN3, SA, CT, RAN; cc: SA3; contact: Qualcomm)</w:t>
      </w:r>
    </w:p>
    <w:p w14:paraId="1C944F5E"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00B58219" w14:textId="77777777" w:rsidR="00E97C3D" w:rsidRDefault="00E97C3D" w:rsidP="00E97C3D">
      <w:pPr>
        <w:rPr>
          <w:rFonts w:ascii="Arial" w:hAnsi="Arial" w:cs="Arial"/>
          <w:b/>
        </w:rPr>
      </w:pPr>
      <w:r>
        <w:rPr>
          <w:rFonts w:ascii="Arial" w:hAnsi="Arial" w:cs="Arial"/>
          <w:b/>
        </w:rPr>
        <w:t xml:space="preserve">Abstract: </w:t>
      </w:r>
    </w:p>
    <w:p w14:paraId="4E4CAE5B" w14:textId="77777777" w:rsidR="00E97C3D" w:rsidRDefault="00E97C3D" w:rsidP="00E97C3D">
      <w:r>
        <w:t>PWS = public warning system; SNPN =Stand-alone Non-Public Network; note: NPN Stage 1: was defined together with 5G Stage 1 and it is covered in TS 22.261; RAN action requested</w:t>
      </w:r>
    </w:p>
    <w:p w14:paraId="6EC9B884" w14:textId="77777777" w:rsidR="00E97C3D" w:rsidRDefault="00E97C3D" w:rsidP="00E97C3D">
      <w:pPr>
        <w:rPr>
          <w:rFonts w:ascii="Arial" w:hAnsi="Arial" w:cs="Arial"/>
          <w:b/>
        </w:rPr>
      </w:pPr>
      <w:r>
        <w:rPr>
          <w:rFonts w:ascii="Arial" w:hAnsi="Arial" w:cs="Arial"/>
          <w:b/>
        </w:rPr>
        <w:t xml:space="preserve">Discussion: </w:t>
      </w:r>
    </w:p>
    <w:p w14:paraId="4BB894FE" w14:textId="77777777" w:rsidR="00E97C3D" w:rsidRDefault="00E97C3D" w:rsidP="00E97C3D">
      <w:r>
        <w:t>RAN chair: for SA to decide, so can be noted in RAN; RAN will follow SA decision</w:t>
      </w:r>
    </w:p>
    <w:p w14:paraId="0338A3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9F250" w14:textId="77777777" w:rsidR="00E97C3D" w:rsidRDefault="00E97C3D" w:rsidP="00E97C3D">
      <w:pPr>
        <w:rPr>
          <w:rFonts w:ascii="Arial" w:hAnsi="Arial" w:cs="Arial"/>
          <w:b/>
          <w:sz w:val="24"/>
        </w:rPr>
      </w:pPr>
      <w:r>
        <w:rPr>
          <w:rFonts w:ascii="Arial" w:hAnsi="Arial" w:cs="Arial"/>
          <w:b/>
          <w:color w:val="0000FF"/>
          <w:sz w:val="24"/>
        </w:rPr>
        <w:t>RP-210216</w:t>
      </w:r>
      <w:r>
        <w:rPr>
          <w:rFonts w:ascii="Arial" w:hAnsi="Arial" w:cs="Arial"/>
          <w:b/>
          <w:color w:val="0000FF"/>
          <w:sz w:val="24"/>
        </w:rPr>
        <w:tab/>
      </w:r>
      <w:r>
        <w:rPr>
          <w:rFonts w:ascii="Arial" w:hAnsi="Arial" w:cs="Arial"/>
          <w:b/>
          <w:sz w:val="24"/>
        </w:rPr>
        <w:t>LS on Promotion of ACJA WebTalk The Power of Partnership – Clear Skies Ahead for Connected Drones (GSMA_LS210210; to: SA1, SA2, SA6, RAN; cc: -; contact: GSMA Liaison)</w:t>
      </w:r>
    </w:p>
    <w:p w14:paraId="6001C1F4"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GSMA_LS210210, to SA1, SA2, SA6, RAN, cc -</w:t>
      </w:r>
      <w:r>
        <w:rPr>
          <w:i/>
        </w:rPr>
        <w:br/>
      </w:r>
      <w:r>
        <w:rPr>
          <w:i/>
        </w:rPr>
        <w:tab/>
      </w:r>
      <w:r>
        <w:rPr>
          <w:i/>
        </w:rPr>
        <w:tab/>
      </w:r>
      <w:r>
        <w:rPr>
          <w:i/>
        </w:rPr>
        <w:tab/>
      </w:r>
      <w:r>
        <w:rPr>
          <w:i/>
        </w:rPr>
        <w:tab/>
      </w:r>
      <w:r>
        <w:rPr>
          <w:i/>
        </w:rPr>
        <w:tab/>
        <w:t>Source: GSMA</w:t>
      </w:r>
    </w:p>
    <w:p w14:paraId="3E7A84C8" w14:textId="77777777" w:rsidR="00E97C3D" w:rsidRDefault="00E97C3D" w:rsidP="00E97C3D">
      <w:pPr>
        <w:rPr>
          <w:rFonts w:ascii="Arial" w:hAnsi="Arial" w:cs="Arial"/>
          <w:b/>
        </w:rPr>
      </w:pPr>
      <w:r>
        <w:rPr>
          <w:rFonts w:ascii="Arial" w:hAnsi="Arial" w:cs="Arial"/>
          <w:b/>
        </w:rPr>
        <w:t xml:space="preserve">Abstract: </w:t>
      </w:r>
    </w:p>
    <w:p w14:paraId="7D44D002" w14:textId="77777777" w:rsidR="00E97C3D" w:rsidRDefault="00E97C3D" w:rsidP="00E97C3D">
      <w:r>
        <w:t>RAN action requested</w:t>
      </w:r>
    </w:p>
    <w:p w14:paraId="53ECD762" w14:textId="77777777" w:rsidR="00E97C3D" w:rsidRDefault="00E97C3D" w:rsidP="00E97C3D">
      <w:pPr>
        <w:rPr>
          <w:rFonts w:ascii="Arial" w:hAnsi="Arial" w:cs="Arial"/>
          <w:b/>
        </w:rPr>
      </w:pPr>
      <w:r>
        <w:rPr>
          <w:rFonts w:ascii="Arial" w:hAnsi="Arial" w:cs="Arial"/>
          <w:b/>
        </w:rPr>
        <w:t xml:space="preserve">Discussion: </w:t>
      </w:r>
    </w:p>
    <w:p w14:paraId="400FB1C7" w14:textId="77777777" w:rsidR="00E97C3D" w:rsidRDefault="00E97C3D" w:rsidP="00E97C3D">
      <w:r>
        <w:t>RAN chair: for information in RAN</w:t>
      </w:r>
    </w:p>
    <w:p w14:paraId="3523FD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8B723" w14:textId="77777777" w:rsidR="00E97C3D" w:rsidRDefault="00E97C3D" w:rsidP="00E97C3D">
      <w:pPr>
        <w:rPr>
          <w:rFonts w:ascii="Arial" w:hAnsi="Arial" w:cs="Arial"/>
          <w:b/>
          <w:sz w:val="24"/>
        </w:rPr>
      </w:pPr>
      <w:r>
        <w:rPr>
          <w:rFonts w:ascii="Arial" w:hAnsi="Arial" w:cs="Arial"/>
          <w:b/>
          <w:color w:val="0000FF"/>
          <w:sz w:val="24"/>
        </w:rPr>
        <w:t>RP-210221</w:t>
      </w:r>
      <w:r>
        <w:rPr>
          <w:rFonts w:ascii="Arial" w:hAnsi="Arial" w:cs="Arial"/>
          <w:b/>
          <w:color w:val="0000FF"/>
          <w:sz w:val="24"/>
        </w:rPr>
        <w:tab/>
      </w:r>
      <w:r>
        <w:rPr>
          <w:rFonts w:ascii="Arial" w:hAnsi="Arial" w:cs="Arial"/>
          <w:b/>
          <w:sz w:val="24"/>
        </w:rPr>
        <w:t>LS on Information on the port number allocation solutions (C4-211806; to: RAN2, RAN3, SA4, CT3, SA5; cc: SA, CT, RAN, SA2; contact: Huawei)</w:t>
      </w:r>
    </w:p>
    <w:p w14:paraId="6F267DE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32B8C5A2" w14:textId="77777777" w:rsidR="00E97C3D" w:rsidRDefault="00E97C3D" w:rsidP="00E97C3D">
      <w:pPr>
        <w:rPr>
          <w:rFonts w:ascii="Arial" w:hAnsi="Arial" w:cs="Arial"/>
          <w:b/>
        </w:rPr>
      </w:pPr>
      <w:r>
        <w:rPr>
          <w:rFonts w:ascii="Arial" w:hAnsi="Arial" w:cs="Arial"/>
          <w:b/>
        </w:rPr>
        <w:t xml:space="preserve">Abstract: </w:t>
      </w:r>
    </w:p>
    <w:p w14:paraId="7582B309" w14:textId="77777777" w:rsidR="00E97C3D" w:rsidRDefault="00E97C3D" w:rsidP="00E97C3D">
      <w:r>
        <w:t>no RAN action requested</w:t>
      </w:r>
    </w:p>
    <w:p w14:paraId="321B62A5" w14:textId="77777777" w:rsidR="00E97C3D" w:rsidRDefault="00E97C3D" w:rsidP="00E97C3D">
      <w:pPr>
        <w:rPr>
          <w:rFonts w:ascii="Arial" w:hAnsi="Arial" w:cs="Arial"/>
          <w:b/>
        </w:rPr>
      </w:pPr>
      <w:r>
        <w:rPr>
          <w:rFonts w:ascii="Arial" w:hAnsi="Arial" w:cs="Arial"/>
          <w:b/>
        </w:rPr>
        <w:t xml:space="preserve">Discussion: </w:t>
      </w:r>
    </w:p>
    <w:p w14:paraId="5FA42FE0" w14:textId="77777777" w:rsidR="00E97C3D" w:rsidRDefault="00E97C3D" w:rsidP="00E97C3D">
      <w:r>
        <w:t>RAN chair: for information in RAN</w:t>
      </w:r>
    </w:p>
    <w:p w14:paraId="38CD9F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BBD8" w14:textId="77777777" w:rsidR="00E97C3D" w:rsidRDefault="00E97C3D" w:rsidP="00E97C3D">
      <w:pPr>
        <w:rPr>
          <w:rFonts w:ascii="Arial" w:hAnsi="Arial" w:cs="Arial"/>
          <w:b/>
          <w:sz w:val="24"/>
        </w:rPr>
      </w:pPr>
      <w:r>
        <w:rPr>
          <w:rFonts w:ascii="Arial" w:hAnsi="Arial" w:cs="Arial"/>
          <w:b/>
          <w:color w:val="0000FF"/>
          <w:sz w:val="24"/>
        </w:rPr>
        <w:t>RP-210729</w:t>
      </w:r>
      <w:r>
        <w:rPr>
          <w:rFonts w:ascii="Arial" w:hAnsi="Arial" w:cs="Arial"/>
          <w:b/>
          <w:color w:val="0000FF"/>
          <w:sz w:val="24"/>
        </w:rPr>
        <w:tab/>
      </w:r>
      <w:r>
        <w:rPr>
          <w:rFonts w:ascii="Arial" w:hAnsi="Arial" w:cs="Arial"/>
          <w:b/>
          <w:sz w:val="24"/>
        </w:rPr>
        <w:t>LS on MulteFire PLMN-ID (MF_Alliance_LS210312; to: SA; cc: RAN, CT; contact: Nokia)</w:t>
      </w:r>
    </w:p>
    <w:p w14:paraId="7057262E"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MF_Alliance_LS210312, to SA, cc RAN, CT</w:t>
      </w:r>
      <w:r>
        <w:rPr>
          <w:i/>
        </w:rPr>
        <w:br/>
      </w:r>
      <w:r>
        <w:rPr>
          <w:i/>
        </w:rPr>
        <w:tab/>
      </w:r>
      <w:r>
        <w:rPr>
          <w:i/>
        </w:rPr>
        <w:tab/>
      </w:r>
      <w:r>
        <w:rPr>
          <w:i/>
        </w:rPr>
        <w:tab/>
      </w:r>
      <w:r>
        <w:rPr>
          <w:i/>
        </w:rPr>
        <w:tab/>
      </w:r>
      <w:r>
        <w:rPr>
          <w:i/>
        </w:rPr>
        <w:tab/>
        <w:t>Source: MulteFire Alliance</w:t>
      </w:r>
    </w:p>
    <w:p w14:paraId="5A60B54F" w14:textId="77777777" w:rsidR="00E97C3D" w:rsidRDefault="00E97C3D" w:rsidP="00E97C3D">
      <w:pPr>
        <w:rPr>
          <w:rFonts w:ascii="Arial" w:hAnsi="Arial" w:cs="Arial"/>
          <w:b/>
        </w:rPr>
      </w:pPr>
      <w:r>
        <w:rPr>
          <w:rFonts w:ascii="Arial" w:hAnsi="Arial" w:cs="Arial"/>
          <w:b/>
        </w:rPr>
        <w:t xml:space="preserve">Discussion: </w:t>
      </w:r>
    </w:p>
    <w:p w14:paraId="4B18889E" w14:textId="77777777" w:rsidR="00E97C3D" w:rsidRDefault="00E97C3D" w:rsidP="00E97C3D">
      <w:r>
        <w:t>RAN chair: SA expected to answer, for information to RAN</w:t>
      </w:r>
    </w:p>
    <w:p w14:paraId="073DE4FA"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FA8C" w14:textId="77777777" w:rsidR="00E97C3D" w:rsidRDefault="00E97C3D" w:rsidP="00E97C3D">
      <w:pPr>
        <w:rPr>
          <w:rFonts w:ascii="Arial" w:hAnsi="Arial" w:cs="Arial"/>
          <w:b/>
          <w:sz w:val="24"/>
        </w:rPr>
      </w:pPr>
      <w:r>
        <w:rPr>
          <w:rFonts w:ascii="Arial" w:hAnsi="Arial" w:cs="Arial"/>
          <w:b/>
          <w:color w:val="0000FF"/>
          <w:sz w:val="24"/>
        </w:rPr>
        <w:t>RP-210603</w:t>
      </w:r>
      <w:r>
        <w:rPr>
          <w:rFonts w:ascii="Arial" w:hAnsi="Arial" w:cs="Arial"/>
          <w:b/>
          <w:color w:val="0000FF"/>
          <w:sz w:val="24"/>
        </w:rPr>
        <w:tab/>
      </w:r>
      <w:r>
        <w:rPr>
          <w:rFonts w:ascii="Arial" w:hAnsi="Arial" w:cs="Arial"/>
          <w:b/>
          <w:sz w:val="24"/>
        </w:rPr>
        <w:t>Evaluation results for 5G-ACIA LS on Rel-16 URLLC and IIoT performance evaluation</w:t>
      </w:r>
    </w:p>
    <w:p w14:paraId="6AE9C1B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BAA4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2E906" w14:textId="77777777" w:rsidR="00E97C3D" w:rsidRDefault="00E97C3D" w:rsidP="00E97C3D">
      <w:pPr>
        <w:rPr>
          <w:rFonts w:ascii="Arial" w:hAnsi="Arial" w:cs="Arial"/>
          <w:b/>
          <w:sz w:val="24"/>
        </w:rPr>
      </w:pPr>
      <w:r>
        <w:rPr>
          <w:rFonts w:ascii="Arial" w:hAnsi="Arial" w:cs="Arial"/>
          <w:b/>
          <w:color w:val="0000FF"/>
          <w:sz w:val="24"/>
        </w:rPr>
        <w:t>RP-210490</w:t>
      </w:r>
      <w:r>
        <w:rPr>
          <w:rFonts w:ascii="Arial" w:hAnsi="Arial" w:cs="Arial"/>
          <w:b/>
          <w:color w:val="0000FF"/>
          <w:sz w:val="24"/>
        </w:rPr>
        <w:tab/>
      </w:r>
      <w:r>
        <w:rPr>
          <w:rFonts w:ascii="Arial" w:hAnsi="Arial" w:cs="Arial"/>
          <w:b/>
          <w:sz w:val="24"/>
        </w:rPr>
        <w:t>Report on URLLC and IIoT performance evaluations for 5G-ACIA</w:t>
      </w:r>
    </w:p>
    <w:p w14:paraId="67224E2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Moderator (Ericsson)</w:t>
      </w:r>
    </w:p>
    <w:p w14:paraId="2A1D89EF" w14:textId="77777777" w:rsidR="00E97C3D" w:rsidRDefault="00E97C3D" w:rsidP="00E97C3D">
      <w:pPr>
        <w:rPr>
          <w:rFonts w:ascii="Arial" w:hAnsi="Arial" w:cs="Arial"/>
          <w:b/>
        </w:rPr>
      </w:pPr>
      <w:r>
        <w:rPr>
          <w:rFonts w:ascii="Arial" w:hAnsi="Arial" w:cs="Arial"/>
          <w:b/>
        </w:rPr>
        <w:t xml:space="preserve">Discussion: </w:t>
      </w:r>
    </w:p>
    <w:p w14:paraId="4A416626" w14:textId="77777777" w:rsidR="00E97C3D" w:rsidRDefault="00E97C3D" w:rsidP="00E97C3D">
      <w:r>
        <w:t>handled in email discussion [91E][45][5G_ACIA_simulations]</w:t>
      </w:r>
    </w:p>
    <w:p w14:paraId="49F88E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D333C" w14:textId="77777777" w:rsidR="00E97C3D" w:rsidRDefault="00E97C3D" w:rsidP="00E97C3D">
      <w:pPr>
        <w:rPr>
          <w:rFonts w:ascii="Arial" w:hAnsi="Arial" w:cs="Arial"/>
          <w:b/>
          <w:sz w:val="24"/>
        </w:rPr>
      </w:pPr>
      <w:r>
        <w:rPr>
          <w:rFonts w:ascii="Arial" w:hAnsi="Arial" w:cs="Arial"/>
          <w:b/>
          <w:color w:val="0000FF"/>
          <w:sz w:val="24"/>
        </w:rPr>
        <w:t>RP-210491</w:t>
      </w:r>
      <w:r>
        <w:rPr>
          <w:rFonts w:ascii="Arial" w:hAnsi="Arial" w:cs="Arial"/>
          <w:b/>
          <w:color w:val="0000FF"/>
          <w:sz w:val="24"/>
        </w:rPr>
        <w:tab/>
      </w:r>
      <w:r>
        <w:rPr>
          <w:rFonts w:ascii="Arial" w:hAnsi="Arial" w:cs="Arial"/>
          <w:b/>
          <w:sz w:val="24"/>
        </w:rPr>
        <w:t>Draft Reply LS to 5G-ACIA-LS-2020-WI042 = RP-201279 on 3GPP NR Rel-16 URLLC and IIoT performance evaluation (to: 5G-ACIA; cc: RAN1, RAN2, SA1; contact: Ericsson)</w:t>
      </w:r>
    </w:p>
    <w:p w14:paraId="46F3702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Ericsson</w:t>
      </w:r>
    </w:p>
    <w:p w14:paraId="042306A1" w14:textId="77777777" w:rsidR="00E97C3D" w:rsidRDefault="00E97C3D" w:rsidP="00E97C3D">
      <w:pPr>
        <w:rPr>
          <w:rFonts w:ascii="Arial" w:hAnsi="Arial" w:cs="Arial"/>
          <w:b/>
        </w:rPr>
      </w:pPr>
      <w:r>
        <w:rPr>
          <w:rFonts w:ascii="Arial" w:hAnsi="Arial" w:cs="Arial"/>
          <w:b/>
        </w:rPr>
        <w:t xml:space="preserve">Discussion: </w:t>
      </w:r>
    </w:p>
    <w:p w14:paraId="4EC1FC45" w14:textId="77777777" w:rsidR="00E97C3D" w:rsidRDefault="00E97C3D" w:rsidP="00E97C3D">
      <w:r>
        <w:t>handled in email discussion [91E][45][5G_ACIA_simulations]</w:t>
      </w:r>
    </w:p>
    <w:p w14:paraId="02F7BC3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RP-210884</w:t>
      </w:r>
      <w:r>
        <w:rPr>
          <w:color w:val="993300"/>
          <w:u w:val="single"/>
        </w:rPr>
        <w:t>.</w:t>
      </w:r>
    </w:p>
    <w:p w14:paraId="74FD031D" w14:textId="77777777" w:rsidR="00E97C3D" w:rsidRDefault="00E97C3D" w:rsidP="00E97C3D">
      <w:pPr>
        <w:rPr>
          <w:rFonts w:ascii="Arial" w:hAnsi="Arial" w:cs="Arial"/>
          <w:b/>
          <w:sz w:val="24"/>
        </w:rPr>
      </w:pPr>
      <w:r>
        <w:rPr>
          <w:rFonts w:ascii="Arial" w:hAnsi="Arial" w:cs="Arial"/>
          <w:b/>
          <w:color w:val="0000FF"/>
          <w:sz w:val="24"/>
        </w:rPr>
        <w:t>RP-210884</w:t>
      </w:r>
      <w:r>
        <w:rPr>
          <w:rFonts w:ascii="Arial" w:hAnsi="Arial" w:cs="Arial"/>
          <w:b/>
          <w:color w:val="0000FF"/>
          <w:sz w:val="24"/>
        </w:rPr>
        <w:tab/>
      </w:r>
      <w:r>
        <w:rPr>
          <w:rFonts w:ascii="Arial" w:hAnsi="Arial" w:cs="Arial"/>
          <w:b/>
          <w:sz w:val="24"/>
        </w:rPr>
        <w:t>Reply LS to 5G-ACIA-LS-2020-WI042 = RP-201279 on 3GPP NR Rel-16 URLLC and IIoT performance evaluation (to: 5G-ACIA; cc: RAN1, RAN2, SA1; contact: Ericsson)</w:t>
      </w:r>
    </w:p>
    <w:p w14:paraId="296D6E0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RAN</w:t>
      </w:r>
    </w:p>
    <w:p w14:paraId="66227162" w14:textId="77777777" w:rsidR="00E97C3D" w:rsidRDefault="00E97C3D" w:rsidP="00E97C3D">
      <w:pPr>
        <w:rPr>
          <w:color w:val="808080"/>
        </w:rPr>
      </w:pPr>
      <w:r>
        <w:rPr>
          <w:color w:val="808080"/>
        </w:rPr>
        <w:t>(Replaces RP-210491)</w:t>
      </w:r>
    </w:p>
    <w:p w14:paraId="5264A5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F43F3" w14:textId="77777777" w:rsidR="00E97C3D" w:rsidRDefault="00E97C3D" w:rsidP="00E97C3D">
      <w:pPr>
        <w:pStyle w:val="Heading2"/>
      </w:pPr>
      <w:bookmarkStart w:id="72" w:name="_Toc69483354"/>
      <w:bookmarkStart w:id="73" w:name="_Toc74553597"/>
      <w:r>
        <w:t>8</w:t>
      </w:r>
      <w:r>
        <w:tab/>
        <w:t>ITU-R ad hoc</w:t>
      </w:r>
      <w:bookmarkEnd w:id="72"/>
      <w:bookmarkEnd w:id="73"/>
    </w:p>
    <w:p w14:paraId="681EB7F6" w14:textId="77777777" w:rsidR="00E97C3D" w:rsidRDefault="00E97C3D" w:rsidP="00E97C3D">
      <w:pPr>
        <w:pStyle w:val="Heading3"/>
      </w:pPr>
      <w:bookmarkStart w:id="74" w:name="_Toc69483355"/>
      <w:bookmarkStart w:id="75" w:name="_Toc74553598"/>
      <w:r>
        <w:t>8.1</w:t>
      </w:r>
      <w:r>
        <w:tab/>
        <w:t>Status report</w:t>
      </w:r>
      <w:bookmarkEnd w:id="74"/>
      <w:bookmarkEnd w:id="75"/>
    </w:p>
    <w:p w14:paraId="7D844DC7" w14:textId="77777777" w:rsidR="00E97C3D" w:rsidRDefault="00E97C3D" w:rsidP="00E97C3D">
      <w:pPr>
        <w:rPr>
          <w:rFonts w:ascii="Arial" w:hAnsi="Arial" w:cs="Arial"/>
          <w:b/>
          <w:sz w:val="24"/>
        </w:rPr>
      </w:pPr>
      <w:r>
        <w:rPr>
          <w:rFonts w:ascii="Arial" w:hAnsi="Arial" w:cs="Arial"/>
          <w:b/>
          <w:color w:val="0000FF"/>
          <w:sz w:val="24"/>
        </w:rPr>
        <w:t>RP-210016</w:t>
      </w:r>
      <w:r>
        <w:rPr>
          <w:rFonts w:ascii="Arial" w:hAnsi="Arial" w:cs="Arial"/>
          <w:b/>
          <w:color w:val="0000FF"/>
          <w:sz w:val="24"/>
        </w:rPr>
        <w:tab/>
      </w:r>
      <w:r>
        <w:rPr>
          <w:rFonts w:ascii="Arial" w:hAnsi="Arial" w:cs="Arial"/>
          <w:b/>
          <w:sz w:val="24"/>
        </w:rPr>
        <w:t>Status Report ITU-R Ad hoc</w:t>
      </w:r>
    </w:p>
    <w:p w14:paraId="57A8BD5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F745166" w14:textId="77777777" w:rsidR="00E97C3D" w:rsidRDefault="00E97C3D" w:rsidP="00E97C3D">
      <w:pPr>
        <w:rPr>
          <w:rFonts w:ascii="Arial" w:hAnsi="Arial" w:cs="Arial"/>
          <w:b/>
        </w:rPr>
      </w:pPr>
      <w:r>
        <w:rPr>
          <w:rFonts w:ascii="Arial" w:hAnsi="Arial" w:cs="Arial"/>
          <w:b/>
        </w:rPr>
        <w:t xml:space="preserve">Discussion: </w:t>
      </w:r>
    </w:p>
    <w:p w14:paraId="2C63A8FF" w14:textId="77777777" w:rsidR="00E97C3D" w:rsidRDefault="00E97C3D" w:rsidP="00E97C3D">
      <w:r>
        <w:t>handled in email discussion [91E][07][ITU_AH]</w:t>
      </w:r>
    </w:p>
    <w:p w14:paraId="06570A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1E9CA" w14:textId="77777777" w:rsidR="00E97C3D" w:rsidRDefault="00E97C3D" w:rsidP="00E97C3D">
      <w:pPr>
        <w:rPr>
          <w:rFonts w:ascii="Arial" w:hAnsi="Arial" w:cs="Arial"/>
          <w:b/>
          <w:sz w:val="24"/>
        </w:rPr>
      </w:pPr>
      <w:r>
        <w:rPr>
          <w:rFonts w:ascii="Arial" w:hAnsi="Arial" w:cs="Arial"/>
          <w:b/>
          <w:color w:val="0000FF"/>
          <w:sz w:val="24"/>
        </w:rPr>
        <w:t>RP-210782</w:t>
      </w:r>
      <w:r>
        <w:rPr>
          <w:rFonts w:ascii="Arial" w:hAnsi="Arial" w:cs="Arial"/>
          <w:b/>
          <w:color w:val="0000FF"/>
          <w:sz w:val="24"/>
        </w:rPr>
        <w:tab/>
      </w:r>
      <w:r>
        <w:rPr>
          <w:rFonts w:ascii="Arial" w:hAnsi="Arial" w:cs="Arial"/>
          <w:b/>
          <w:sz w:val="24"/>
        </w:rPr>
        <w:t>Moderator's summary for email discussion [91E][07][ITU_AH]</w:t>
      </w:r>
    </w:p>
    <w:p w14:paraId="7FB2BAC7" w14:textId="77777777" w:rsidR="00E97C3D" w:rsidRDefault="00E97C3D" w:rsidP="00E97C3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06B460AE" w14:textId="77777777" w:rsidR="00E97C3D" w:rsidRDefault="00E97C3D" w:rsidP="00E97C3D">
      <w:pPr>
        <w:rPr>
          <w:rFonts w:ascii="Arial" w:hAnsi="Arial" w:cs="Arial"/>
          <w:b/>
        </w:rPr>
      </w:pPr>
      <w:r>
        <w:rPr>
          <w:rFonts w:ascii="Arial" w:hAnsi="Arial" w:cs="Arial"/>
          <w:b/>
        </w:rPr>
        <w:t xml:space="preserve">Abstract: </w:t>
      </w:r>
    </w:p>
    <w:p w14:paraId="50ED9467" w14:textId="77777777" w:rsidR="00E97C3D" w:rsidRDefault="00E97C3D" w:rsidP="00E97C3D">
      <w:r>
        <w:t>handled Tdocs: RP-210037, RP-210218, RP-210016, RP-210728, RP-210731, RP-210740, RP-210747, RP-210021</w:t>
      </w:r>
    </w:p>
    <w:p w14:paraId="45631F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6FBE" w14:textId="77777777" w:rsidR="00E97C3D" w:rsidRDefault="00E97C3D" w:rsidP="00E97C3D">
      <w:pPr>
        <w:pStyle w:val="Heading3"/>
      </w:pPr>
      <w:bookmarkStart w:id="76" w:name="_Toc69483356"/>
      <w:bookmarkStart w:id="77" w:name="_Toc74553599"/>
      <w:r>
        <w:t>8.2</w:t>
      </w:r>
      <w:r>
        <w:tab/>
        <w:t>Documents related to IMT-2020</w:t>
      </w:r>
      <w:bookmarkEnd w:id="76"/>
      <w:bookmarkEnd w:id="77"/>
    </w:p>
    <w:p w14:paraId="135E8B91" w14:textId="77777777" w:rsidR="00E97C3D" w:rsidRDefault="00E97C3D" w:rsidP="00E97C3D">
      <w:pPr>
        <w:rPr>
          <w:rFonts w:ascii="Arial" w:hAnsi="Arial" w:cs="Arial"/>
          <w:b/>
          <w:sz w:val="24"/>
        </w:rPr>
      </w:pPr>
      <w:r>
        <w:rPr>
          <w:rFonts w:ascii="Arial" w:hAnsi="Arial" w:cs="Arial"/>
          <w:b/>
          <w:color w:val="0000FF"/>
          <w:sz w:val="24"/>
        </w:rPr>
        <w:t>RP-210218</w:t>
      </w:r>
      <w:r>
        <w:rPr>
          <w:rFonts w:ascii="Arial" w:hAnsi="Arial" w:cs="Arial"/>
          <w:b/>
          <w:color w:val="0000FF"/>
          <w:sz w:val="24"/>
        </w:rPr>
        <w:tab/>
      </w:r>
      <w:r>
        <w:rPr>
          <w:rFonts w:ascii="Arial" w:hAnsi="Arial" w:cs="Arial"/>
          <w:b/>
          <w:sz w:val="24"/>
        </w:rPr>
        <w:t>LS on Invitation to update the information in the IMT2020 roadmap (ITU_T_JCA_IMT2020-LS09; to: CT, RAN, SA, all ITU-T Study Groups, ITU-R SG5, ITU-D SG2, Broadband Forum, ETSI ISG MEC, ETSI ISG NFV, ETSI Millimetre Wave Transmission, GSMA, IEEE 802.1, IEEE Future Networks Initiative, IEEE 1914, IETF, MEF Forum, NGNM, OASIS, oneM2M, ONF, ONAP, OSSDN, SCF, TM Forum, TTA, TSDSI; cc: -; contact: Ericsson)</w:t>
      </w:r>
    </w:p>
    <w:p w14:paraId="2D1CEE5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ITU_T_JCA_IMT2020-LS09, to CT, RAN, SA, all ITU-T Study Groups, ITU-R SG5, ITU-D SG2, Broadband Forum, ETSI ISG MEC, ETSI ISG NFV, ETSI Millimetre Wave Transmission, GSMA, IEEE 802.1, IEEE Future Networks Initiative, IEEE 1914, IETF, MEF Forum, NGNM, OASIS, oneM2M, ONF, ONAP, , cc -</w:t>
      </w:r>
      <w:r>
        <w:rPr>
          <w:i/>
        </w:rPr>
        <w:br/>
      </w:r>
      <w:r>
        <w:rPr>
          <w:i/>
        </w:rPr>
        <w:tab/>
      </w:r>
      <w:r>
        <w:rPr>
          <w:i/>
        </w:rPr>
        <w:tab/>
      </w:r>
      <w:r>
        <w:rPr>
          <w:i/>
        </w:rPr>
        <w:tab/>
      </w:r>
      <w:r>
        <w:rPr>
          <w:i/>
        </w:rPr>
        <w:tab/>
      </w:r>
      <w:r>
        <w:rPr>
          <w:i/>
        </w:rPr>
        <w:tab/>
        <w:t>Source: ITU-T JCA IMT2020</w:t>
      </w:r>
    </w:p>
    <w:p w14:paraId="49F0C0C5" w14:textId="77777777" w:rsidR="00E97C3D" w:rsidRDefault="00E97C3D" w:rsidP="00E97C3D">
      <w:pPr>
        <w:rPr>
          <w:rFonts w:ascii="Arial" w:hAnsi="Arial" w:cs="Arial"/>
          <w:b/>
        </w:rPr>
      </w:pPr>
      <w:r>
        <w:rPr>
          <w:rFonts w:ascii="Arial" w:hAnsi="Arial" w:cs="Arial"/>
          <w:b/>
        </w:rPr>
        <w:t xml:space="preserve">Abstract: </w:t>
      </w:r>
    </w:p>
    <w:p w14:paraId="342029BF" w14:textId="77777777" w:rsidR="00E97C3D" w:rsidRDefault="00E97C3D" w:rsidP="00E97C3D">
      <w:r>
        <w:t>ITU-T Joint Coordination Activity for IMT2020; RAN action requested</w:t>
      </w:r>
    </w:p>
    <w:p w14:paraId="50EE589B" w14:textId="77777777" w:rsidR="00E97C3D" w:rsidRDefault="00E97C3D" w:rsidP="00E97C3D">
      <w:pPr>
        <w:rPr>
          <w:rFonts w:ascii="Arial" w:hAnsi="Arial" w:cs="Arial"/>
          <w:b/>
        </w:rPr>
      </w:pPr>
      <w:r>
        <w:rPr>
          <w:rFonts w:ascii="Arial" w:hAnsi="Arial" w:cs="Arial"/>
          <w:b/>
        </w:rPr>
        <w:t xml:space="preserve">Discussion: </w:t>
      </w:r>
    </w:p>
    <w:p w14:paraId="62CA1271" w14:textId="77777777" w:rsidR="00E97C3D" w:rsidRDefault="00E97C3D" w:rsidP="00E97C3D">
      <w:r>
        <w:t>handled in email discussion [91E][07][ITU_AH]</w:t>
      </w:r>
    </w:p>
    <w:p w14:paraId="7D3254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4E387" w14:textId="77777777" w:rsidR="00E97C3D" w:rsidRDefault="00E97C3D" w:rsidP="00E97C3D">
      <w:pPr>
        <w:rPr>
          <w:rFonts w:ascii="Arial" w:hAnsi="Arial" w:cs="Arial"/>
          <w:b/>
          <w:sz w:val="24"/>
        </w:rPr>
      </w:pPr>
      <w:r>
        <w:rPr>
          <w:rFonts w:ascii="Arial" w:hAnsi="Arial" w:cs="Arial"/>
          <w:b/>
          <w:color w:val="0000FF"/>
          <w:sz w:val="24"/>
        </w:rPr>
        <w:t>RP-210685</w:t>
      </w:r>
      <w:r>
        <w:rPr>
          <w:rFonts w:ascii="Arial" w:hAnsi="Arial" w:cs="Arial"/>
          <w:b/>
          <w:color w:val="0000FF"/>
          <w:sz w:val="24"/>
        </w:rPr>
        <w:tab/>
      </w:r>
      <w:r>
        <w:rPr>
          <w:rFonts w:ascii="Arial" w:hAnsi="Arial" w:cs="Arial"/>
          <w:b/>
          <w:sz w:val="24"/>
        </w:rPr>
        <w:t>Aspects of the upcoming update of Recommendation ITU-R M.2150</w:t>
      </w:r>
    </w:p>
    <w:p w14:paraId="7DF9797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66B50E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D7A37" w14:textId="77777777" w:rsidR="00E97C3D" w:rsidRDefault="00E97C3D" w:rsidP="00E97C3D">
      <w:pPr>
        <w:pStyle w:val="Heading3"/>
      </w:pPr>
      <w:bookmarkStart w:id="78" w:name="_Toc69483357"/>
      <w:bookmarkStart w:id="79" w:name="_Toc74553600"/>
      <w:r>
        <w:t>8.3</w:t>
      </w:r>
      <w:r>
        <w:tab/>
        <w:t>Other documents from/to ITU-R WP5D</w:t>
      </w:r>
      <w:bookmarkEnd w:id="78"/>
      <w:bookmarkEnd w:id="79"/>
    </w:p>
    <w:p w14:paraId="79467521" w14:textId="77777777" w:rsidR="00E97C3D" w:rsidRDefault="00E97C3D" w:rsidP="00E97C3D">
      <w:pPr>
        <w:rPr>
          <w:rFonts w:ascii="Arial" w:hAnsi="Arial" w:cs="Arial"/>
          <w:b/>
          <w:sz w:val="24"/>
        </w:rPr>
      </w:pPr>
      <w:r>
        <w:rPr>
          <w:rFonts w:ascii="Arial" w:hAnsi="Arial" w:cs="Arial"/>
          <w:b/>
          <w:color w:val="0000FF"/>
          <w:sz w:val="24"/>
        </w:rPr>
        <w:t>RP-210037</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(6.425 to 10.5 GHz) (R4-2103104; to: ITU-R WP5D; cc: RAN; contact: Ericsson)</w:t>
      </w:r>
    </w:p>
    <w:p w14:paraId="1F087B6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R4-2103104, to ITU-R WP5D, cc RAN</w:t>
      </w:r>
      <w:r>
        <w:rPr>
          <w:i/>
        </w:rPr>
        <w:br/>
      </w:r>
      <w:r>
        <w:rPr>
          <w:i/>
        </w:rPr>
        <w:tab/>
      </w:r>
      <w:r>
        <w:rPr>
          <w:i/>
        </w:rPr>
        <w:tab/>
      </w:r>
      <w:r>
        <w:rPr>
          <w:i/>
        </w:rPr>
        <w:tab/>
      </w:r>
      <w:r>
        <w:rPr>
          <w:i/>
        </w:rPr>
        <w:tab/>
      </w:r>
      <w:r>
        <w:rPr>
          <w:i/>
        </w:rPr>
        <w:tab/>
        <w:t>Source: RAN4</w:t>
      </w:r>
    </w:p>
    <w:p w14:paraId="23742253" w14:textId="77777777" w:rsidR="00E97C3D" w:rsidRDefault="00E97C3D" w:rsidP="00E97C3D">
      <w:pPr>
        <w:rPr>
          <w:rFonts w:ascii="Arial" w:hAnsi="Arial" w:cs="Arial"/>
          <w:b/>
        </w:rPr>
      </w:pPr>
      <w:r>
        <w:rPr>
          <w:rFonts w:ascii="Arial" w:hAnsi="Arial" w:cs="Arial"/>
          <w:b/>
        </w:rPr>
        <w:t xml:space="preserve">Abstract: </w:t>
      </w:r>
    </w:p>
    <w:p w14:paraId="39558B31" w14:textId="77777777" w:rsidR="00E97C3D" w:rsidRDefault="00E97C3D" w:rsidP="00E97C3D">
      <w:r>
        <w:t>RAN #87e replied to ITU_R_WP5D_TEMP_106 = RP-200042 in RP-200514; no RAN action requested</w:t>
      </w:r>
    </w:p>
    <w:p w14:paraId="21C9A3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EB7E" w14:textId="49A42E88" w:rsidR="00E97C3D" w:rsidRDefault="00E97C3D" w:rsidP="00E97C3D">
      <w:pPr>
        <w:rPr>
          <w:rFonts w:ascii="Arial" w:hAnsi="Arial" w:cs="Arial"/>
          <w:b/>
          <w:sz w:val="24"/>
        </w:rPr>
      </w:pPr>
      <w:r>
        <w:rPr>
          <w:rFonts w:ascii="Arial" w:hAnsi="Arial" w:cs="Arial"/>
          <w:b/>
          <w:color w:val="0000FF"/>
          <w:sz w:val="24"/>
        </w:rPr>
        <w:t>RP-210035</w:t>
      </w:r>
      <w:r>
        <w:rPr>
          <w:rFonts w:ascii="Arial" w:hAnsi="Arial" w:cs="Arial"/>
          <w:b/>
          <w:color w:val="0000FF"/>
          <w:sz w:val="24"/>
        </w:rPr>
        <w:tab/>
      </w:r>
      <w:r>
        <w:rPr>
          <w:rFonts w:ascii="Arial" w:hAnsi="Arial" w:cs="Arial"/>
          <w:b/>
          <w:sz w:val="24"/>
        </w:rPr>
        <w:t xml:space="preserve">LS on Information on the completion of Recommendation ITU-R M.2150 on radio interface technologies for the terrestrial component of IMT-2020 (ITU-R_WP5D_TEMP_258; to: RAN, SA, ARIB, ATIS, CCSA, ETSI, TTA, TTC, TSDSI, ETSI </w:t>
      </w:r>
      <w:r>
        <w:rPr>
          <w:rFonts w:ascii="Arial" w:hAnsi="Arial" w:cs="Arial"/>
          <w:b/>
          <w:sz w:val="24"/>
        </w:rPr>
        <w:lastRenderedPageBreak/>
        <w:t>TC DECT, DECT Forum, Nufront, 5G IA, ATIS WTSC, ChEG, CEG, WWRF, TCoE, 5th Generation Promotion Forum, TTA 5G, TPEG, ETSI IEG, 5G IF, AEG, Bnrist EG, CIRAT; cc: -; contact: Counsellor ITU-R SG5)</w:t>
      </w:r>
    </w:p>
    <w:p w14:paraId="2BA62C72"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ITU-R_WP5D_TEMP_258, to RAN, SA, ARIB, ATIS, CCSA, ETSI, TTA, TTC, TSDSI, ETSI TC DECT, DECT Forum, Nufront, 5G IA, ATIS WTSC, ChEG, CEG, WWRF, TCoE, 5th Generation Promotion Forum, TTA 5G, TPEG, ETSI IEG, 5G IF, AEG, Bnrist EG, CIRAT, cc -</w:t>
      </w:r>
      <w:r>
        <w:rPr>
          <w:i/>
        </w:rPr>
        <w:br/>
      </w:r>
      <w:r>
        <w:rPr>
          <w:i/>
        </w:rPr>
        <w:tab/>
      </w:r>
      <w:r>
        <w:rPr>
          <w:i/>
        </w:rPr>
        <w:tab/>
      </w:r>
      <w:r>
        <w:rPr>
          <w:i/>
        </w:rPr>
        <w:tab/>
      </w:r>
      <w:r>
        <w:rPr>
          <w:i/>
        </w:rPr>
        <w:tab/>
      </w:r>
      <w:r>
        <w:rPr>
          <w:i/>
        </w:rPr>
        <w:tab/>
        <w:t>Source: ITU-R WP5D</w:t>
      </w:r>
    </w:p>
    <w:p w14:paraId="2103EBEE" w14:textId="77777777" w:rsidR="00E97C3D" w:rsidRDefault="00E97C3D" w:rsidP="00E97C3D">
      <w:pPr>
        <w:rPr>
          <w:rFonts w:ascii="Arial" w:hAnsi="Arial" w:cs="Arial"/>
          <w:b/>
        </w:rPr>
      </w:pPr>
      <w:r>
        <w:rPr>
          <w:rFonts w:ascii="Arial" w:hAnsi="Arial" w:cs="Arial"/>
          <w:b/>
        </w:rPr>
        <w:t xml:space="preserve">Abstract: </w:t>
      </w:r>
    </w:p>
    <w:p w14:paraId="2E7ECD1F" w14:textId="77777777" w:rsidR="00E97C3D" w:rsidRDefault="00E97C3D" w:rsidP="00E97C3D">
      <w:r>
        <w:t>no RAN action requested</w:t>
      </w:r>
    </w:p>
    <w:p w14:paraId="518FF8ED" w14:textId="77777777" w:rsidR="00E97C3D" w:rsidRDefault="00E97C3D" w:rsidP="00E97C3D">
      <w:pPr>
        <w:rPr>
          <w:rFonts w:ascii="Arial" w:hAnsi="Arial" w:cs="Arial"/>
          <w:b/>
        </w:rPr>
      </w:pPr>
      <w:r>
        <w:rPr>
          <w:rFonts w:ascii="Arial" w:hAnsi="Arial" w:cs="Arial"/>
          <w:b/>
        </w:rPr>
        <w:t xml:space="preserve">Discussion: </w:t>
      </w:r>
    </w:p>
    <w:p w14:paraId="1B4D6DB2" w14:textId="77777777" w:rsidR="00E97C3D" w:rsidRDefault="00E97C3D" w:rsidP="00E97C3D">
      <w:r>
        <w:t>moved from AI 7 to AI 8.3</w:t>
      </w:r>
    </w:p>
    <w:p w14:paraId="04761817" w14:textId="77777777" w:rsidR="00E97C3D" w:rsidRDefault="00E97C3D" w:rsidP="00E97C3D">
      <w:r>
        <w:t>RAN chair: for information in RAN</w:t>
      </w:r>
    </w:p>
    <w:p w14:paraId="4186D65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2FB" w14:textId="77777777" w:rsidR="00E97C3D" w:rsidRDefault="00E97C3D" w:rsidP="00E97C3D">
      <w:pPr>
        <w:rPr>
          <w:rFonts w:ascii="Arial" w:hAnsi="Arial" w:cs="Arial"/>
          <w:b/>
          <w:sz w:val="24"/>
        </w:rPr>
      </w:pPr>
      <w:r>
        <w:rPr>
          <w:rFonts w:ascii="Arial" w:hAnsi="Arial" w:cs="Arial"/>
          <w:b/>
          <w:color w:val="0000FF"/>
          <w:sz w:val="24"/>
        </w:rPr>
        <w:t>RP-210728</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(RT-210002; to: RAN; cc: -; contact: Telecom Italia)</w:t>
      </w:r>
    </w:p>
    <w:p w14:paraId="71E89D0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RT-210002, to RAN, cc -</w:t>
      </w:r>
      <w:r>
        <w:rPr>
          <w:i/>
        </w:rPr>
        <w:br/>
      </w:r>
      <w:r>
        <w:rPr>
          <w:i/>
        </w:rPr>
        <w:tab/>
      </w:r>
      <w:r>
        <w:rPr>
          <w:i/>
        </w:rPr>
        <w:tab/>
      </w:r>
      <w:r>
        <w:rPr>
          <w:i/>
        </w:rPr>
        <w:tab/>
      </w:r>
      <w:r>
        <w:rPr>
          <w:i/>
        </w:rPr>
        <w:tab/>
      </w:r>
      <w:r>
        <w:rPr>
          <w:i/>
        </w:rPr>
        <w:tab/>
        <w:t>Source: 3GPP ITU-R Ad Hoc</w:t>
      </w:r>
    </w:p>
    <w:p w14:paraId="03DDA490" w14:textId="77777777" w:rsidR="00E97C3D" w:rsidRDefault="00E97C3D" w:rsidP="00E97C3D">
      <w:pPr>
        <w:rPr>
          <w:rFonts w:ascii="Arial" w:hAnsi="Arial" w:cs="Arial"/>
          <w:b/>
        </w:rPr>
      </w:pPr>
      <w:r>
        <w:rPr>
          <w:rFonts w:ascii="Arial" w:hAnsi="Arial" w:cs="Arial"/>
          <w:b/>
        </w:rPr>
        <w:t xml:space="preserve">Discussion: </w:t>
      </w:r>
    </w:p>
    <w:p w14:paraId="68FEDBA3" w14:textId="77777777" w:rsidR="00E97C3D" w:rsidRDefault="00E97C3D" w:rsidP="00E97C3D">
      <w:r>
        <w:t>handled in email discussion [91E][07][ITU_AH]</w:t>
      </w:r>
    </w:p>
    <w:p w14:paraId="143CE651" w14:textId="77777777" w:rsidR="00E97C3D" w:rsidRDefault="00E97C3D" w:rsidP="00E97C3D">
      <w:r>
        <w:t>will be used as basis for LS from RAN in RP-210735, with review in SA and PCG and finally to ITU-R WP5D</w:t>
      </w:r>
    </w:p>
    <w:p w14:paraId="7F5C6C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2B625" w14:textId="77777777" w:rsidR="00E97C3D" w:rsidRDefault="00E97C3D" w:rsidP="00E97C3D">
      <w:pPr>
        <w:rPr>
          <w:rFonts w:ascii="Arial" w:hAnsi="Arial" w:cs="Arial"/>
          <w:b/>
          <w:sz w:val="24"/>
        </w:rPr>
      </w:pPr>
      <w:r>
        <w:rPr>
          <w:rFonts w:ascii="Arial" w:hAnsi="Arial" w:cs="Arial"/>
          <w:b/>
          <w:color w:val="0000FF"/>
          <w:sz w:val="24"/>
        </w:rPr>
        <w:t>RP-210735</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p w14:paraId="23D25607"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573B00F1" w14:textId="77777777" w:rsidR="00E97C3D" w:rsidRDefault="00E97C3D" w:rsidP="00E97C3D">
      <w:pPr>
        <w:rPr>
          <w:rFonts w:ascii="Arial" w:hAnsi="Arial" w:cs="Arial"/>
          <w:b/>
        </w:rPr>
      </w:pPr>
      <w:r>
        <w:rPr>
          <w:rFonts w:ascii="Arial" w:hAnsi="Arial" w:cs="Arial"/>
          <w:b/>
        </w:rPr>
        <w:t xml:space="preserve">Abstract: </w:t>
      </w:r>
    </w:p>
    <w:p w14:paraId="0D9FF273" w14:textId="77777777" w:rsidR="00E97C3D" w:rsidRDefault="00E97C3D" w:rsidP="00E97C3D">
      <w:r>
        <w:t>based on LSin RP-210728 from 3GPP ITU-R Ad Hoc</w:t>
      </w:r>
    </w:p>
    <w:p w14:paraId="4C24D1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RP-210787</w:t>
      </w:r>
      <w:r>
        <w:rPr>
          <w:color w:val="993300"/>
          <w:u w:val="single"/>
        </w:rPr>
        <w:t>.</w:t>
      </w:r>
    </w:p>
    <w:p w14:paraId="3B87519B" w14:textId="77777777" w:rsidR="00E97C3D" w:rsidRDefault="00E97C3D" w:rsidP="00E97C3D">
      <w:pPr>
        <w:rPr>
          <w:rFonts w:ascii="Arial" w:hAnsi="Arial" w:cs="Arial"/>
          <w:b/>
          <w:sz w:val="24"/>
        </w:rPr>
      </w:pPr>
      <w:r>
        <w:rPr>
          <w:rFonts w:ascii="Arial" w:hAnsi="Arial" w:cs="Arial"/>
          <w:b/>
          <w:color w:val="0000FF"/>
          <w:sz w:val="24"/>
        </w:rPr>
        <w:t>RP-210787</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p w14:paraId="5152832C" w14:textId="77777777" w:rsidR="00E97C3D" w:rsidRDefault="00E97C3D" w:rsidP="00E97C3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57EFCFC" w14:textId="77777777" w:rsidR="00E97C3D" w:rsidRDefault="00E97C3D" w:rsidP="00E97C3D">
      <w:pPr>
        <w:rPr>
          <w:color w:val="808080"/>
        </w:rPr>
      </w:pPr>
      <w:r>
        <w:rPr>
          <w:color w:val="808080"/>
        </w:rPr>
        <w:t>(Replaces RP-210735)</w:t>
      </w:r>
    </w:p>
    <w:p w14:paraId="53BC2CC2" w14:textId="77777777" w:rsidR="00E97C3D" w:rsidRDefault="00E97C3D" w:rsidP="00E97C3D">
      <w:pPr>
        <w:rPr>
          <w:rFonts w:ascii="Arial" w:hAnsi="Arial" w:cs="Arial"/>
          <w:b/>
        </w:rPr>
      </w:pPr>
      <w:r>
        <w:rPr>
          <w:rFonts w:ascii="Arial" w:hAnsi="Arial" w:cs="Arial"/>
          <w:b/>
        </w:rPr>
        <w:t xml:space="preserve">Discussion: </w:t>
      </w:r>
    </w:p>
    <w:p w14:paraId="750DE6D0" w14:textId="77777777" w:rsidR="00E97C3D" w:rsidRDefault="00E97C3D" w:rsidP="00E97C3D">
      <w:r>
        <w:t>LS will be provided to SA and PCG for review before sent to ITU-R WP5D</w:t>
      </w:r>
    </w:p>
    <w:p w14:paraId="315CBFAF" w14:textId="77777777" w:rsidR="00E97C3D" w:rsidRDefault="00E97C3D" w:rsidP="00E97C3D">
      <w:r>
        <w:t>LS was sent out on Wed evening of RAN #91e</w:t>
      </w:r>
    </w:p>
    <w:p w14:paraId="4E327B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88DF" w14:textId="77777777" w:rsidR="00E97C3D" w:rsidRDefault="00E97C3D" w:rsidP="00E97C3D">
      <w:pPr>
        <w:rPr>
          <w:rFonts w:ascii="Arial" w:hAnsi="Arial" w:cs="Arial"/>
          <w:b/>
          <w:sz w:val="24"/>
        </w:rPr>
      </w:pPr>
      <w:r>
        <w:rPr>
          <w:rFonts w:ascii="Arial" w:hAnsi="Arial" w:cs="Arial"/>
          <w:b/>
          <w:color w:val="0000FF"/>
          <w:sz w:val="24"/>
        </w:rPr>
        <w:t>RP-210731</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2021 (ITU_R_WP5D_TEMP_313; to: RAN, CT, SA, ARIB, ATIS, CCSA, ETSI, TSDSI, TTA, TTC, IEEE, ITRI, WiMAX Forum, DECT Forum, Nufront; cc: -; contact: Counsellor ITU-R SG5)</w:t>
      </w:r>
    </w:p>
    <w:p w14:paraId="6BC3903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ITU_R_WP5D_TEMP_313, to RAN, CT, SA, ARIB, ATIS, CCSA, ETSI, TSDSI, TTA, TTC, IEEE, ITRI, WiMAX Forum, DECT Forum, Nufront, cc -</w:t>
      </w:r>
      <w:r>
        <w:rPr>
          <w:i/>
        </w:rPr>
        <w:br/>
      </w:r>
      <w:r>
        <w:rPr>
          <w:i/>
        </w:rPr>
        <w:tab/>
      </w:r>
      <w:r>
        <w:rPr>
          <w:i/>
        </w:rPr>
        <w:tab/>
      </w:r>
      <w:r>
        <w:rPr>
          <w:i/>
        </w:rPr>
        <w:tab/>
      </w:r>
      <w:r>
        <w:rPr>
          <w:i/>
        </w:rPr>
        <w:tab/>
      </w:r>
      <w:r>
        <w:rPr>
          <w:i/>
        </w:rPr>
        <w:tab/>
        <w:t>Source: ITU-R WP5D</w:t>
      </w:r>
    </w:p>
    <w:p w14:paraId="4880EA46" w14:textId="77777777" w:rsidR="00E97C3D" w:rsidRDefault="00E97C3D" w:rsidP="00E97C3D">
      <w:pPr>
        <w:rPr>
          <w:rFonts w:ascii="Arial" w:hAnsi="Arial" w:cs="Arial"/>
          <w:b/>
        </w:rPr>
      </w:pPr>
      <w:r>
        <w:rPr>
          <w:rFonts w:ascii="Arial" w:hAnsi="Arial" w:cs="Arial"/>
          <w:b/>
        </w:rPr>
        <w:t xml:space="preserve">Abstract: </w:t>
      </w:r>
    </w:p>
    <w:p w14:paraId="14A84AE3" w14:textId="77777777" w:rsidR="00E97C3D" w:rsidRDefault="00E97C3D" w:rsidP="00E97C3D">
      <w:r>
        <w:t>RAN action requested</w:t>
      </w:r>
    </w:p>
    <w:p w14:paraId="174D969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RP-210783</w:t>
      </w:r>
      <w:r>
        <w:rPr>
          <w:color w:val="993300"/>
          <w:u w:val="single"/>
        </w:rPr>
        <w:t>.</w:t>
      </w:r>
    </w:p>
    <w:p w14:paraId="16962A0C" w14:textId="77777777" w:rsidR="00E97C3D" w:rsidRDefault="00E97C3D" w:rsidP="00E97C3D">
      <w:pPr>
        <w:rPr>
          <w:rFonts w:ascii="Arial" w:hAnsi="Arial" w:cs="Arial"/>
          <w:b/>
          <w:sz w:val="24"/>
        </w:rPr>
      </w:pPr>
      <w:r>
        <w:rPr>
          <w:rFonts w:ascii="Arial" w:hAnsi="Arial" w:cs="Arial"/>
          <w:b/>
          <w:color w:val="0000FF"/>
          <w:sz w:val="24"/>
        </w:rPr>
        <w:t>RP-210740</w:t>
      </w:r>
      <w:r>
        <w:rPr>
          <w:rFonts w:ascii="Arial" w:hAnsi="Arial" w:cs="Arial"/>
          <w:b/>
          <w:color w:val="0000FF"/>
          <w:sz w:val="24"/>
        </w:rPr>
        <w:tab/>
      </w:r>
      <w:r>
        <w:rPr>
          <w:rFonts w:ascii="Arial" w:hAnsi="Arial" w:cs="Arial"/>
          <w:b/>
          <w:sz w:val="24"/>
        </w:rPr>
        <w:t>Draft Letter to ITU in reply to RP-210731 = ITU_R_WP5D_TEMP_313 on timing of updates to IMT-2020 Recommendation ITU-R M.2150 and IMT-Advanced Recommendation ITU-R M.2012 after year 2021 (to: SA; cc: -; contact: Counsellor ITU-R SG5)</w:t>
      </w:r>
    </w:p>
    <w:p w14:paraId="19D7BB0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042E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RP-210783</w:t>
      </w:r>
      <w:r>
        <w:rPr>
          <w:color w:val="993300"/>
          <w:u w:val="single"/>
        </w:rPr>
        <w:t>.</w:t>
      </w:r>
    </w:p>
    <w:p w14:paraId="03F917DA" w14:textId="77777777" w:rsidR="00E97C3D" w:rsidRDefault="00E97C3D" w:rsidP="00E97C3D">
      <w:pPr>
        <w:rPr>
          <w:rFonts w:ascii="Arial" w:hAnsi="Arial" w:cs="Arial"/>
          <w:b/>
          <w:sz w:val="24"/>
        </w:rPr>
      </w:pPr>
      <w:r>
        <w:rPr>
          <w:rFonts w:ascii="Arial" w:hAnsi="Arial" w:cs="Arial"/>
          <w:b/>
          <w:color w:val="0000FF"/>
          <w:sz w:val="24"/>
        </w:rPr>
        <w:t>RP-210783</w:t>
      </w:r>
      <w:r>
        <w:rPr>
          <w:rFonts w:ascii="Arial" w:hAnsi="Arial" w:cs="Arial"/>
          <w:b/>
          <w:color w:val="0000FF"/>
          <w:sz w:val="24"/>
        </w:rPr>
        <w:tab/>
      </w:r>
      <w:r>
        <w:rPr>
          <w:rFonts w:ascii="Arial" w:hAnsi="Arial" w:cs="Arial"/>
          <w:b/>
          <w:sz w:val="24"/>
        </w:rPr>
        <w:t>Draft Letter to ITU in reply to RP-210731 = ITU_R_WP5D_TEMP_313 on timing of updates to IMT-2020 Recommendation ITU-R M.2150 and IMT-Advanced Recommendation ITU-R M.2012 after year 2021 (to: SA; cc: -; contact: Counsellor ITU-R SG5)</w:t>
      </w:r>
    </w:p>
    <w:p w14:paraId="0614B25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30A19D4" w14:textId="77777777" w:rsidR="00E97C3D" w:rsidRDefault="00E97C3D" w:rsidP="00E97C3D">
      <w:pPr>
        <w:rPr>
          <w:color w:val="808080"/>
        </w:rPr>
      </w:pPr>
      <w:r>
        <w:rPr>
          <w:color w:val="808080"/>
        </w:rPr>
        <w:t>(Replaces RP-210740)</w:t>
      </w:r>
    </w:p>
    <w:p w14:paraId="158DC7A3" w14:textId="77777777" w:rsidR="00E97C3D" w:rsidRDefault="00E97C3D" w:rsidP="00E97C3D">
      <w:pPr>
        <w:rPr>
          <w:rFonts w:ascii="Arial" w:hAnsi="Arial" w:cs="Arial"/>
          <w:b/>
        </w:rPr>
      </w:pPr>
      <w:r>
        <w:rPr>
          <w:rFonts w:ascii="Arial" w:hAnsi="Arial" w:cs="Arial"/>
          <w:b/>
        </w:rPr>
        <w:t xml:space="preserve">Discussion: </w:t>
      </w:r>
    </w:p>
    <w:p w14:paraId="7B308816" w14:textId="77777777" w:rsidR="00E97C3D" w:rsidRDefault="00E97C3D" w:rsidP="00E97C3D">
      <w:r>
        <w:t>LS will be provided to SA and PCG for review before sent to ITU-R WP5D</w:t>
      </w:r>
    </w:p>
    <w:p w14:paraId="0FE1A5F6" w14:textId="77777777" w:rsidR="00E97C3D" w:rsidRDefault="00E97C3D" w:rsidP="00E97C3D">
      <w:r>
        <w:t>LS was sent out on Wed evening of RAN #91e</w:t>
      </w:r>
    </w:p>
    <w:p w14:paraId="5EA88C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23AC8" w14:textId="77777777" w:rsidR="00E97C3D" w:rsidRDefault="00E97C3D" w:rsidP="00E97C3D">
      <w:pPr>
        <w:rPr>
          <w:rFonts w:ascii="Arial" w:hAnsi="Arial" w:cs="Arial"/>
          <w:b/>
          <w:sz w:val="24"/>
        </w:rPr>
      </w:pPr>
      <w:r>
        <w:rPr>
          <w:rFonts w:ascii="Arial" w:hAnsi="Arial" w:cs="Arial"/>
          <w:b/>
          <w:color w:val="0000FF"/>
          <w:sz w:val="24"/>
        </w:rPr>
        <w:t>RP-210747</w:t>
      </w:r>
      <w:r>
        <w:rPr>
          <w:rFonts w:ascii="Arial" w:hAnsi="Arial" w:cs="Arial"/>
          <w:b/>
          <w:color w:val="0000FF"/>
          <w:sz w:val="24"/>
        </w:rPr>
        <w:tab/>
      </w:r>
      <w:r>
        <w:rPr>
          <w:rFonts w:ascii="Arial" w:hAnsi="Arial" w:cs="Arial"/>
          <w:b/>
          <w:sz w:val="24"/>
        </w:rPr>
        <w:t xml:space="preserve">LS on Revision of Recommendations ITU-R M.2070 and ITU-R M.2071 </w:t>
      </w:r>
    </w:p>
    <w:p w14:paraId="5335B3F1" w14:textId="77777777" w:rsidR="00E97C3D" w:rsidRDefault="00E97C3D" w:rsidP="00E97C3D">
      <w:pPr>
        <w:rPr>
          <w:rFonts w:ascii="Arial" w:hAnsi="Arial" w:cs="Arial"/>
          <w:b/>
          <w:sz w:val="24"/>
        </w:rPr>
      </w:pPr>
      <w:r>
        <w:rPr>
          <w:rFonts w:ascii="Arial" w:hAnsi="Arial" w:cs="Arial"/>
          <w:b/>
          <w:sz w:val="24"/>
        </w:rPr>
        <w:lastRenderedPageBreak/>
        <w:t>on Unwanted Emissions of IMT-Advanced (ITU_R_WP5D_TEMP_327rev1; to: RAN, CT, SA, WimaxForum; cc: -; contact: Counsellor ITU-R SG5)</w:t>
      </w:r>
    </w:p>
    <w:p w14:paraId="4E45019D"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ITU_R_WP5D_TEMP_327rev1, to RAN, CT, SA, WimaxForum, cc -</w:t>
      </w:r>
      <w:r>
        <w:rPr>
          <w:i/>
        </w:rPr>
        <w:br/>
      </w:r>
      <w:r>
        <w:rPr>
          <w:i/>
        </w:rPr>
        <w:tab/>
      </w:r>
      <w:r>
        <w:rPr>
          <w:i/>
        </w:rPr>
        <w:tab/>
      </w:r>
      <w:r>
        <w:rPr>
          <w:i/>
        </w:rPr>
        <w:tab/>
      </w:r>
      <w:r>
        <w:rPr>
          <w:i/>
        </w:rPr>
        <w:tab/>
      </w:r>
      <w:r>
        <w:rPr>
          <w:i/>
        </w:rPr>
        <w:tab/>
        <w:t>Source: ITU-R WP5D</w:t>
      </w:r>
    </w:p>
    <w:p w14:paraId="485BC571" w14:textId="77777777" w:rsidR="00E97C3D" w:rsidRDefault="00E97C3D" w:rsidP="00E97C3D">
      <w:pPr>
        <w:rPr>
          <w:rFonts w:ascii="Arial" w:hAnsi="Arial" w:cs="Arial"/>
          <w:b/>
        </w:rPr>
      </w:pPr>
      <w:r>
        <w:rPr>
          <w:rFonts w:ascii="Arial" w:hAnsi="Arial" w:cs="Arial"/>
          <w:b/>
        </w:rPr>
        <w:t xml:space="preserve">Discussion: </w:t>
      </w:r>
    </w:p>
    <w:p w14:paraId="03B25EFD" w14:textId="77777777" w:rsidR="00E97C3D" w:rsidRDefault="00E97C3D" w:rsidP="00E97C3D">
      <w:r>
        <w:t>conclusion: RAN4 and RAN5 are tasked to prepare an answer to this document and submit it to RAN#92e</w:t>
      </w:r>
    </w:p>
    <w:p w14:paraId="6CF2C8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A9575" w14:textId="77777777" w:rsidR="00E97C3D" w:rsidRDefault="00E97C3D" w:rsidP="00E97C3D">
      <w:pPr>
        <w:pStyle w:val="Heading3"/>
      </w:pPr>
      <w:bookmarkStart w:id="80" w:name="_Toc69483358"/>
      <w:bookmarkStart w:id="81" w:name="_Toc74553601"/>
      <w:r>
        <w:t>8.4</w:t>
      </w:r>
      <w:r>
        <w:tab/>
        <w:t>Other documents from/to ITU-R WP5A</w:t>
      </w:r>
      <w:bookmarkEnd w:id="80"/>
      <w:bookmarkEnd w:id="81"/>
    </w:p>
    <w:p w14:paraId="66146AEA" w14:textId="77777777" w:rsidR="00E97C3D" w:rsidRDefault="00E97C3D" w:rsidP="00E97C3D">
      <w:pPr>
        <w:pStyle w:val="Heading3"/>
      </w:pPr>
      <w:bookmarkStart w:id="82" w:name="_Toc69483359"/>
      <w:bookmarkStart w:id="83" w:name="_Toc74553602"/>
      <w:r>
        <w:t>8.5</w:t>
      </w:r>
      <w:r>
        <w:tab/>
        <w:t>Documents from/to other ITU groups</w:t>
      </w:r>
      <w:bookmarkEnd w:id="82"/>
      <w:bookmarkEnd w:id="83"/>
    </w:p>
    <w:p w14:paraId="385682CD" w14:textId="77777777" w:rsidR="00E97C3D" w:rsidRDefault="00E97C3D" w:rsidP="00E97C3D">
      <w:pPr>
        <w:rPr>
          <w:rFonts w:ascii="Arial" w:hAnsi="Arial" w:cs="Arial"/>
          <w:b/>
          <w:sz w:val="24"/>
        </w:rPr>
      </w:pPr>
      <w:r>
        <w:rPr>
          <w:rFonts w:ascii="Arial" w:hAnsi="Arial" w:cs="Arial"/>
          <w:b/>
          <w:color w:val="0000FF"/>
          <w:sz w:val="24"/>
        </w:rPr>
        <w:t>RP-210020</w:t>
      </w:r>
      <w:r>
        <w:rPr>
          <w:rFonts w:ascii="Arial" w:hAnsi="Arial" w:cs="Arial"/>
          <w:b/>
          <w:color w:val="0000FF"/>
          <w:sz w:val="24"/>
        </w:rPr>
        <w:tab/>
      </w:r>
      <w:r>
        <w:rPr>
          <w:rFonts w:ascii="Arial" w:hAnsi="Arial" w:cs="Arial"/>
          <w:b/>
          <w:sz w:val="24"/>
        </w:rPr>
        <w:t>LS on Establishment of new Focus Group on Autonomous Networks (ITU_T_SG13_LS187; to: RAN, RAN3, CT, TSAG, ITU-T SG2, SG3, SG5, SG9, SG11, SG12, SG15, SG16, SG17, SG20, GSMA, IEEE, ETSI, TMF; cc: -; contact: Rakuten)</w:t>
      </w:r>
    </w:p>
    <w:p w14:paraId="69E4CC9C"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ITU_T_SG13_LS187, to RAN, RAN3, CT, TSAG, ITU-T SG2, SG3, SG5, SG9, SG11, SG12, SG15, SG16, SG17, SG20, GSMA, IEEE, ETSI, TMF, cc -</w:t>
      </w:r>
      <w:r>
        <w:rPr>
          <w:i/>
        </w:rPr>
        <w:br/>
      </w:r>
      <w:r>
        <w:rPr>
          <w:i/>
        </w:rPr>
        <w:tab/>
      </w:r>
      <w:r>
        <w:rPr>
          <w:i/>
        </w:rPr>
        <w:tab/>
      </w:r>
      <w:r>
        <w:rPr>
          <w:i/>
        </w:rPr>
        <w:tab/>
      </w:r>
      <w:r>
        <w:rPr>
          <w:i/>
        </w:rPr>
        <w:tab/>
      </w:r>
      <w:r>
        <w:rPr>
          <w:i/>
        </w:rPr>
        <w:tab/>
        <w:t>Source: ITU-T SG13</w:t>
      </w:r>
    </w:p>
    <w:p w14:paraId="098A6A38" w14:textId="77777777" w:rsidR="00E97C3D" w:rsidRDefault="00E97C3D" w:rsidP="00E97C3D">
      <w:pPr>
        <w:rPr>
          <w:rFonts w:ascii="Arial" w:hAnsi="Arial" w:cs="Arial"/>
          <w:b/>
        </w:rPr>
      </w:pPr>
      <w:r>
        <w:rPr>
          <w:rFonts w:ascii="Arial" w:hAnsi="Arial" w:cs="Arial"/>
          <w:b/>
        </w:rPr>
        <w:t xml:space="preserve">Abstract: </w:t>
      </w:r>
    </w:p>
    <w:p w14:paraId="1E19AF40" w14:textId="77777777" w:rsidR="00E97C3D" w:rsidRDefault="00E97C3D" w:rsidP="00E97C3D">
      <w:r>
        <w:t>no RAN action requested</w:t>
      </w:r>
    </w:p>
    <w:p w14:paraId="5A64F9F9" w14:textId="77777777" w:rsidR="00E97C3D" w:rsidRDefault="00E97C3D" w:rsidP="00E97C3D">
      <w:pPr>
        <w:rPr>
          <w:rFonts w:ascii="Arial" w:hAnsi="Arial" w:cs="Arial"/>
          <w:b/>
        </w:rPr>
      </w:pPr>
      <w:r>
        <w:rPr>
          <w:rFonts w:ascii="Arial" w:hAnsi="Arial" w:cs="Arial"/>
          <w:b/>
        </w:rPr>
        <w:t xml:space="preserve">Discussion: </w:t>
      </w:r>
    </w:p>
    <w:p w14:paraId="6ED6A97C" w14:textId="77777777" w:rsidR="00E97C3D" w:rsidRDefault="00E97C3D" w:rsidP="00E97C3D">
      <w:r>
        <w:t>moved from AI 7 to AI 8.5</w:t>
      </w:r>
    </w:p>
    <w:p w14:paraId="3C30E6B2" w14:textId="77777777" w:rsidR="00E97C3D" w:rsidRDefault="00E97C3D" w:rsidP="00E97C3D">
      <w:r>
        <w:t>RAN chair: for information in RAN</w:t>
      </w:r>
    </w:p>
    <w:p w14:paraId="3B0EFC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1367" w14:textId="650214C2" w:rsidR="00E97C3D" w:rsidRDefault="00E97C3D" w:rsidP="00E97C3D">
      <w:pPr>
        <w:rPr>
          <w:rFonts w:ascii="Arial" w:hAnsi="Arial" w:cs="Arial"/>
          <w:b/>
          <w:sz w:val="24"/>
        </w:rPr>
      </w:pPr>
      <w:r>
        <w:rPr>
          <w:rFonts w:ascii="Arial" w:hAnsi="Arial" w:cs="Arial"/>
          <w:b/>
          <w:color w:val="0000FF"/>
          <w:sz w:val="24"/>
        </w:rPr>
        <w:t>RP-210021</w:t>
      </w:r>
      <w:r>
        <w:rPr>
          <w:rFonts w:ascii="Arial" w:hAnsi="Arial" w:cs="Arial"/>
          <w:b/>
          <w:color w:val="0000FF"/>
          <w:sz w:val="24"/>
        </w:rPr>
        <w:tab/>
      </w:r>
      <w:r>
        <w:rPr>
          <w:rFonts w:ascii="Arial" w:hAnsi="Arial" w:cs="Arial"/>
          <w:b/>
          <w:sz w:val="24"/>
        </w:rPr>
        <w:t>Reply LS to RP-193155 on Test methods for over-the-air TRP field measurements of unwanted emissions from IMT radio equipment utilizing active antennas (ITU_R_WP1C_TEMP_14; to: RAN, RAN4, RAN5; cc: ITU-R WP1A, ITU-R WP5A, ITU-R WP5D; contact: Counsellor ITU-R SG1)</w:t>
      </w:r>
    </w:p>
    <w:p w14:paraId="09232DB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ITU_R_WP1C_TEMP_14, to RAN, RAN4, RAN5, cc ITU-R WP1A, ITU-R WP5A, ITU-R WP5D</w:t>
      </w:r>
      <w:r>
        <w:rPr>
          <w:i/>
        </w:rPr>
        <w:br/>
      </w:r>
      <w:r>
        <w:rPr>
          <w:i/>
        </w:rPr>
        <w:tab/>
      </w:r>
      <w:r>
        <w:rPr>
          <w:i/>
        </w:rPr>
        <w:tab/>
      </w:r>
      <w:r>
        <w:rPr>
          <w:i/>
        </w:rPr>
        <w:tab/>
      </w:r>
      <w:r>
        <w:rPr>
          <w:i/>
        </w:rPr>
        <w:tab/>
      </w:r>
      <w:r>
        <w:rPr>
          <w:i/>
        </w:rPr>
        <w:tab/>
        <w:t>Source: ITU-R WP1C</w:t>
      </w:r>
    </w:p>
    <w:p w14:paraId="259D6A0C" w14:textId="77777777" w:rsidR="00E97C3D" w:rsidRDefault="00E97C3D" w:rsidP="00E97C3D">
      <w:pPr>
        <w:rPr>
          <w:rFonts w:ascii="Arial" w:hAnsi="Arial" w:cs="Arial"/>
          <w:b/>
        </w:rPr>
      </w:pPr>
      <w:r>
        <w:rPr>
          <w:rFonts w:ascii="Arial" w:hAnsi="Arial" w:cs="Arial"/>
          <w:b/>
        </w:rPr>
        <w:t xml:space="preserve">Abstract: </w:t>
      </w:r>
    </w:p>
    <w:p w14:paraId="22FA1A6A" w14:textId="77777777" w:rsidR="00E97C3D" w:rsidRDefault="00E97C3D" w:rsidP="00E97C3D">
      <w:r>
        <w:t>history:</w:t>
      </w:r>
    </w:p>
    <w:p w14:paraId="6FD415FE" w14:textId="77777777" w:rsidR="00E97C3D" w:rsidRDefault="00E97C3D" w:rsidP="00E97C3D">
      <w:r>
        <w:t>- LSout RP-182098 (5D/1038) of RAN #81 (Sep.18) answered ITU-R WP5D/TEMP/571rev1 = RP-181520;</w:t>
      </w:r>
    </w:p>
    <w:p w14:paraId="365CA809" w14:textId="77777777" w:rsidR="00E97C3D" w:rsidRDefault="00E97C3D" w:rsidP="00E97C3D">
      <w:r>
        <w:t>- LSout RP-182784 (5D/1121) of RAN #82 (Dec.18) answered ITU-R WP5D/TEMP/588rev2 = RP-182226;</w:t>
      </w:r>
    </w:p>
    <w:p w14:paraId="1BA7375D" w14:textId="77777777" w:rsidR="00E97C3D" w:rsidRDefault="00E97C3D" w:rsidP="00E97C3D">
      <w:r>
        <w:t>- LSout RP-193155 (5D/135) of RAN #86 (Dec.19) was based on R4-1916211 = RP-193065 answered ITU_R_WP5D_TEMP_810rev1 = RP-191647 of RAN #85 (Sep.19);</w:t>
      </w:r>
    </w:p>
    <w:p w14:paraId="7903B94F" w14:textId="77777777" w:rsidR="00E97C3D" w:rsidRDefault="00E97C3D" w:rsidP="00E97C3D">
      <w:r>
        <w:t>no explicit RAN action requested</w:t>
      </w:r>
    </w:p>
    <w:p w14:paraId="1EE8F354" w14:textId="77777777" w:rsidR="00E97C3D" w:rsidRDefault="00E97C3D" w:rsidP="00E97C3D">
      <w:pPr>
        <w:rPr>
          <w:rFonts w:ascii="Arial" w:hAnsi="Arial" w:cs="Arial"/>
          <w:b/>
        </w:rPr>
      </w:pPr>
      <w:r>
        <w:rPr>
          <w:rFonts w:ascii="Arial" w:hAnsi="Arial" w:cs="Arial"/>
          <w:b/>
        </w:rPr>
        <w:t xml:space="preserve">Discussion: </w:t>
      </w:r>
    </w:p>
    <w:p w14:paraId="69CB9915" w14:textId="77777777" w:rsidR="00E97C3D" w:rsidRDefault="00E97C3D" w:rsidP="00E97C3D">
      <w:r>
        <w:lastRenderedPageBreak/>
        <w:t>moved from AI 7 to AI 8.5</w:t>
      </w:r>
    </w:p>
    <w:p w14:paraId="42BCA3FA" w14:textId="77777777" w:rsidR="00E97C3D" w:rsidRDefault="00E97C3D" w:rsidP="00E97C3D">
      <w:r>
        <w:t>conclusion: RAN4 is tasked to study the request from ITU-R WP1C and provide an answer to RAN#92e</w:t>
      </w:r>
    </w:p>
    <w:p w14:paraId="59EB96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RP-210789</w:t>
      </w:r>
      <w:r>
        <w:rPr>
          <w:color w:val="993300"/>
          <w:u w:val="single"/>
        </w:rPr>
        <w:t>.</w:t>
      </w:r>
    </w:p>
    <w:p w14:paraId="3DF95676" w14:textId="77777777" w:rsidR="00E97C3D" w:rsidRDefault="00E97C3D" w:rsidP="00E97C3D">
      <w:pPr>
        <w:rPr>
          <w:rFonts w:ascii="Arial" w:hAnsi="Arial" w:cs="Arial"/>
          <w:b/>
          <w:sz w:val="24"/>
        </w:rPr>
      </w:pPr>
      <w:r>
        <w:rPr>
          <w:rFonts w:ascii="Arial" w:hAnsi="Arial" w:cs="Arial"/>
          <w:b/>
          <w:color w:val="0000FF"/>
          <w:sz w:val="24"/>
        </w:rPr>
        <w:t>RP-210788</w:t>
      </w:r>
      <w:r>
        <w:rPr>
          <w:rFonts w:ascii="Arial" w:hAnsi="Arial" w:cs="Arial"/>
          <w:b/>
          <w:color w:val="0000FF"/>
          <w:sz w:val="24"/>
        </w:rPr>
        <w:tab/>
      </w:r>
      <w:r>
        <w:rPr>
          <w:rFonts w:ascii="Arial" w:hAnsi="Arial" w:cs="Arial"/>
          <w:b/>
          <w:sz w:val="24"/>
        </w:rPr>
        <w:t>Draft reply LS to ITU_R_WP1C_TEMP_14 = RP-210021 on Test methods for over-the-air TRP field measurements of unwanted emissions from IMT radio equipment utilizing active antennas (to: ITU-R WP1C; cc: ITU-R WP1A, ITU-R WP5A, ITU-R WP5D; contact: Telecom Italia)</w:t>
      </w:r>
    </w:p>
    <w:p w14:paraId="2176BBE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ITU-R WP5A, ITU-R WP5D</w:t>
      </w:r>
      <w:r>
        <w:rPr>
          <w:i/>
        </w:rPr>
        <w:br/>
      </w:r>
      <w:r>
        <w:rPr>
          <w:i/>
        </w:rPr>
        <w:tab/>
      </w:r>
      <w:r>
        <w:rPr>
          <w:i/>
        </w:rPr>
        <w:tab/>
      </w:r>
      <w:r>
        <w:rPr>
          <w:i/>
        </w:rPr>
        <w:tab/>
      </w:r>
      <w:r>
        <w:rPr>
          <w:i/>
        </w:rPr>
        <w:tab/>
      </w:r>
      <w:r>
        <w:rPr>
          <w:i/>
        </w:rPr>
        <w:tab/>
        <w:t>Source: Telecom Italia</w:t>
      </w:r>
    </w:p>
    <w:p w14:paraId="6313F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RP-210789</w:t>
      </w:r>
      <w:r>
        <w:rPr>
          <w:color w:val="993300"/>
          <w:u w:val="single"/>
        </w:rPr>
        <w:t>.</w:t>
      </w:r>
    </w:p>
    <w:p w14:paraId="0F39A1BC" w14:textId="77777777" w:rsidR="00E97C3D" w:rsidRDefault="00E97C3D" w:rsidP="00E97C3D">
      <w:pPr>
        <w:rPr>
          <w:rFonts w:ascii="Arial" w:hAnsi="Arial" w:cs="Arial"/>
          <w:b/>
          <w:sz w:val="24"/>
        </w:rPr>
      </w:pPr>
      <w:r>
        <w:rPr>
          <w:rFonts w:ascii="Arial" w:hAnsi="Arial" w:cs="Arial"/>
          <w:b/>
          <w:color w:val="0000FF"/>
          <w:sz w:val="24"/>
        </w:rPr>
        <w:t>RP-210789</w:t>
      </w:r>
      <w:r>
        <w:rPr>
          <w:rFonts w:ascii="Arial" w:hAnsi="Arial" w:cs="Arial"/>
          <w:b/>
          <w:color w:val="0000FF"/>
          <w:sz w:val="24"/>
        </w:rPr>
        <w:tab/>
      </w:r>
      <w:r>
        <w:rPr>
          <w:rFonts w:ascii="Arial" w:hAnsi="Arial" w:cs="Arial"/>
          <w:b/>
          <w:sz w:val="24"/>
        </w:rPr>
        <w:t>Reply LS to ITU_R_WP1C_TEMP_14 = RP-210021 on Test methods for over-the-air TRP field measurements of unwanted emissions from IMT radio equipment utilizing active antennas (to: ITU-R WP1C; cc: ITU-R WP1A, ITU-R WP5A, ITU-R WP5D; contact: Telecom Italia)</w:t>
      </w:r>
    </w:p>
    <w:p w14:paraId="30FE67F0"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ITU-R WP5A, ITU-R WP5D</w:t>
      </w:r>
      <w:r>
        <w:rPr>
          <w:i/>
        </w:rPr>
        <w:br/>
      </w:r>
      <w:r>
        <w:rPr>
          <w:i/>
        </w:rPr>
        <w:tab/>
      </w:r>
      <w:r>
        <w:rPr>
          <w:i/>
        </w:rPr>
        <w:tab/>
      </w:r>
      <w:r>
        <w:rPr>
          <w:i/>
        </w:rPr>
        <w:tab/>
      </w:r>
      <w:r>
        <w:rPr>
          <w:i/>
        </w:rPr>
        <w:tab/>
      </w:r>
      <w:r>
        <w:rPr>
          <w:i/>
        </w:rPr>
        <w:tab/>
        <w:t>Source: RAN</w:t>
      </w:r>
    </w:p>
    <w:p w14:paraId="2AE63655" w14:textId="77777777" w:rsidR="00E97C3D" w:rsidRDefault="00E97C3D" w:rsidP="00E97C3D">
      <w:pPr>
        <w:rPr>
          <w:color w:val="808080"/>
        </w:rPr>
      </w:pPr>
      <w:r>
        <w:rPr>
          <w:color w:val="808080"/>
        </w:rPr>
        <w:t>(Replaces RP-210788)</w:t>
      </w:r>
    </w:p>
    <w:p w14:paraId="5CBF340B" w14:textId="77777777" w:rsidR="00E97C3D" w:rsidRDefault="00E97C3D" w:rsidP="00E97C3D">
      <w:pPr>
        <w:rPr>
          <w:rFonts w:ascii="Arial" w:hAnsi="Arial" w:cs="Arial"/>
          <w:b/>
        </w:rPr>
      </w:pPr>
      <w:r>
        <w:rPr>
          <w:rFonts w:ascii="Arial" w:hAnsi="Arial" w:cs="Arial"/>
          <w:b/>
        </w:rPr>
        <w:t xml:space="preserve">Discussion: </w:t>
      </w:r>
    </w:p>
    <w:p w14:paraId="2E3C69AE" w14:textId="77777777" w:rsidR="00E97C3D" w:rsidRDefault="00E97C3D" w:rsidP="00E97C3D">
      <w:r>
        <w:t>handled in email discussion [91E][07][ITU_AH]</w:t>
      </w:r>
    </w:p>
    <w:p w14:paraId="5EAF1053" w14:textId="77777777" w:rsidR="00E97C3D" w:rsidRDefault="00E97C3D" w:rsidP="00E97C3D">
      <w:r>
        <w:t>conclusion: RAN4 is tasked to study the request from ITU-R WP1C and provide an answer to RAN#92e</w:t>
      </w:r>
    </w:p>
    <w:p w14:paraId="7D1231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CCE99" w14:textId="77777777" w:rsidR="00E97C3D" w:rsidRDefault="00E97C3D" w:rsidP="00E97C3D">
      <w:pPr>
        <w:pStyle w:val="Heading2"/>
      </w:pPr>
      <w:bookmarkStart w:id="84" w:name="_Toc69483360"/>
      <w:bookmarkStart w:id="85" w:name="_Toc74553603"/>
      <w:r>
        <w:t>9</w:t>
      </w:r>
      <w:r>
        <w:tab/>
        <w:t>NR</w:t>
      </w:r>
      <w:bookmarkEnd w:id="84"/>
      <w:bookmarkEnd w:id="85"/>
    </w:p>
    <w:p w14:paraId="268E8958" w14:textId="77777777" w:rsidR="00E97C3D" w:rsidRDefault="00E97C3D" w:rsidP="00E97C3D">
      <w:r>
        <w:t>NOTE: This agenda item covers open REL-16 and new REL-17 NR WIs/SIs.</w:t>
      </w:r>
    </w:p>
    <w:p w14:paraId="4537AC91" w14:textId="77777777" w:rsidR="00E97C3D" w:rsidRDefault="00E97C3D" w:rsidP="00E97C3D">
      <w:r>
        <w:t>NR UE conformance aspects are covered under AI 13 and</w:t>
      </w:r>
    </w:p>
    <w:p w14:paraId="03E407FA" w14:textId="77777777" w:rsidR="00E97C3D" w:rsidRDefault="00E97C3D" w:rsidP="00E97C3D">
      <w:r>
        <w:t>maintenance of closed REL-14/15 WIs/SIs is covered under AI 14.</w:t>
      </w:r>
    </w:p>
    <w:p w14:paraId="5E12B85E" w14:textId="77777777" w:rsidR="00E97C3D" w:rsidRDefault="00E97C3D" w:rsidP="00E97C3D">
      <w:pPr>
        <w:rPr>
          <w:rFonts w:ascii="Arial" w:hAnsi="Arial" w:cs="Arial"/>
          <w:b/>
          <w:sz w:val="24"/>
        </w:rPr>
      </w:pPr>
      <w:r>
        <w:rPr>
          <w:rFonts w:ascii="Arial" w:hAnsi="Arial" w:cs="Arial"/>
          <w:b/>
          <w:color w:val="0000FF"/>
          <w:sz w:val="24"/>
        </w:rPr>
        <w:t>RP-210304</w:t>
      </w:r>
      <w:r>
        <w:rPr>
          <w:rFonts w:ascii="Arial" w:hAnsi="Arial" w:cs="Arial"/>
          <w:b/>
          <w:color w:val="0000FF"/>
          <w:sz w:val="24"/>
        </w:rPr>
        <w:tab/>
      </w:r>
      <w:r>
        <w:rPr>
          <w:rFonts w:ascii="Arial" w:hAnsi="Arial" w:cs="Arial"/>
          <w:b/>
          <w:sz w:val="24"/>
        </w:rPr>
        <w:t xml:space="preserve">Finalization of missing 5G architecture Option 4 work in RAN </w:t>
      </w:r>
    </w:p>
    <w:p w14:paraId="0F37D0F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BT et al</w:t>
      </w:r>
    </w:p>
    <w:p w14:paraId="6B58F710" w14:textId="77777777" w:rsidR="00E97C3D" w:rsidRDefault="00E97C3D" w:rsidP="00E97C3D">
      <w:pPr>
        <w:rPr>
          <w:rFonts w:ascii="Arial" w:hAnsi="Arial" w:cs="Arial"/>
          <w:b/>
        </w:rPr>
      </w:pPr>
      <w:r>
        <w:rPr>
          <w:rFonts w:ascii="Arial" w:hAnsi="Arial" w:cs="Arial"/>
          <w:b/>
        </w:rPr>
        <w:t xml:space="preserve">Discussion: </w:t>
      </w:r>
    </w:p>
    <w:p w14:paraId="4F0AFE66" w14:textId="77777777" w:rsidR="00E97C3D" w:rsidRDefault="00E97C3D" w:rsidP="00E97C3D">
      <w:r>
        <w:t>handled in email discussion [91E][08][Option4]</w:t>
      </w:r>
    </w:p>
    <w:p w14:paraId="73CE63F2" w14:textId="77777777" w:rsidR="00E97C3D" w:rsidRDefault="00E97C3D" w:rsidP="00E97C3D">
      <w:r>
        <w:t>MCC: for the introduction of DC combinations REL-17 DC basket WIs are available in AI 9.8.19 (if necessary in a REL-independent way starting from REL-15); a corresponding REL-17 RAN5 testing WI NR_CADC_NR_LTE_DC_R17-UEConTest is available for testing those combinations</w:t>
      </w:r>
    </w:p>
    <w:p w14:paraId="4FDD3366" w14:textId="77777777" w:rsidR="00E97C3D" w:rsidRDefault="00E97C3D" w:rsidP="00E97C3D">
      <w:r>
        <w:t>conclusion: The normal process of progressing Option 4 in RAN4 and RAN5 - based on individual company contributions - applies as for the appropriate release.</w:t>
      </w:r>
    </w:p>
    <w:p w14:paraId="7409ACE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A82B1" w14:textId="77777777" w:rsidR="00E97C3D" w:rsidRDefault="00E97C3D" w:rsidP="00E97C3D">
      <w:pPr>
        <w:rPr>
          <w:rFonts w:ascii="Arial" w:hAnsi="Arial" w:cs="Arial"/>
          <w:b/>
          <w:sz w:val="24"/>
        </w:rPr>
      </w:pPr>
      <w:r>
        <w:rPr>
          <w:rFonts w:ascii="Arial" w:hAnsi="Arial" w:cs="Arial"/>
          <w:b/>
          <w:color w:val="0000FF"/>
          <w:sz w:val="24"/>
        </w:rPr>
        <w:lastRenderedPageBreak/>
        <w:t>RP-210305</w:t>
      </w:r>
      <w:r>
        <w:rPr>
          <w:rFonts w:ascii="Arial" w:hAnsi="Arial" w:cs="Arial"/>
          <w:b/>
          <w:color w:val="0000FF"/>
          <w:sz w:val="24"/>
        </w:rPr>
        <w:tab/>
      </w:r>
      <w:r>
        <w:rPr>
          <w:rFonts w:ascii="Arial" w:hAnsi="Arial" w:cs="Arial"/>
          <w:b/>
          <w:sz w:val="24"/>
        </w:rPr>
        <w:t>Additional 5G architecture Option 4 NE-DC combinations for immediate standardisation</w:t>
      </w:r>
    </w:p>
    <w:p w14:paraId="09B48E7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6EC9BCEC" w14:textId="77777777" w:rsidR="00E97C3D" w:rsidRDefault="00E97C3D" w:rsidP="00E97C3D">
      <w:pPr>
        <w:rPr>
          <w:rFonts w:ascii="Arial" w:hAnsi="Arial" w:cs="Arial"/>
          <w:b/>
        </w:rPr>
      </w:pPr>
      <w:r>
        <w:rPr>
          <w:rFonts w:ascii="Arial" w:hAnsi="Arial" w:cs="Arial"/>
          <w:b/>
        </w:rPr>
        <w:t xml:space="preserve">Discussion: </w:t>
      </w:r>
    </w:p>
    <w:p w14:paraId="4C61A032" w14:textId="77777777" w:rsidR="00E97C3D" w:rsidRDefault="00E97C3D" w:rsidP="00E97C3D">
      <w:r>
        <w:t>handled in email discussion [91E][08][Option4]</w:t>
      </w:r>
    </w:p>
    <w:p w14:paraId="584B7EBF" w14:textId="77777777" w:rsidR="00E97C3D" w:rsidRDefault="00E97C3D" w:rsidP="00E97C3D">
      <w:r>
        <w:t>conclusion: The normal process of progressing Option 4 in RAN4 and RAN5 - based on individual company contributions - applies as for the appropriate release.</w:t>
      </w:r>
    </w:p>
    <w:p w14:paraId="634A44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EBCD2" w14:textId="77777777" w:rsidR="00E97C3D" w:rsidRDefault="00E97C3D" w:rsidP="00E97C3D">
      <w:pPr>
        <w:rPr>
          <w:rFonts w:ascii="Arial" w:hAnsi="Arial" w:cs="Arial"/>
          <w:b/>
          <w:sz w:val="24"/>
        </w:rPr>
      </w:pPr>
      <w:r>
        <w:rPr>
          <w:rFonts w:ascii="Arial" w:hAnsi="Arial" w:cs="Arial"/>
          <w:b/>
          <w:color w:val="0000FF"/>
          <w:sz w:val="24"/>
        </w:rPr>
        <w:t>RP-210896</w:t>
      </w:r>
      <w:r>
        <w:rPr>
          <w:rFonts w:ascii="Arial" w:hAnsi="Arial" w:cs="Arial"/>
          <w:b/>
          <w:color w:val="0000FF"/>
          <w:sz w:val="24"/>
        </w:rPr>
        <w:tab/>
      </w:r>
      <w:r>
        <w:rPr>
          <w:rFonts w:ascii="Arial" w:hAnsi="Arial" w:cs="Arial"/>
          <w:b/>
          <w:sz w:val="24"/>
        </w:rPr>
        <w:t>Way forward on new proposals</w:t>
      </w:r>
    </w:p>
    <w:p w14:paraId="230E8DD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(RAN chair)</w:t>
      </w:r>
    </w:p>
    <w:p w14:paraId="006565BA" w14:textId="77777777" w:rsidR="00E97C3D" w:rsidRDefault="00E97C3D" w:rsidP="00E97C3D">
      <w:pPr>
        <w:rPr>
          <w:rFonts w:ascii="Arial" w:hAnsi="Arial" w:cs="Arial"/>
          <w:b/>
        </w:rPr>
      </w:pPr>
      <w:r>
        <w:rPr>
          <w:rFonts w:ascii="Arial" w:hAnsi="Arial" w:cs="Arial"/>
          <w:b/>
        </w:rPr>
        <w:t xml:space="preserve">Abstract: </w:t>
      </w:r>
    </w:p>
    <w:p w14:paraId="4CFC4F82" w14:textId="77777777" w:rsidR="00E97C3D" w:rsidRDefault="00E97C3D" w:rsidP="00E97C3D">
      <w:r>
        <w:t>result of email discussion [91E][50][New_proposals_approval] covering</w:t>
      </w:r>
    </w:p>
    <w:p w14:paraId="06831E40" w14:textId="77777777" w:rsidR="00E97C3D" w:rsidRDefault="00E97C3D" w:rsidP="00E97C3D">
      <w:r>
        <w:t>-</w:t>
      </w:r>
      <w:r>
        <w:tab/>
        <w:t>[05][OTA];                  AI 9.1.5</w:t>
      </w:r>
    </w:p>
    <w:p w14:paraId="6F2C2DF3" w14:textId="77777777" w:rsidR="00E97C3D" w:rsidRDefault="00E97C3D" w:rsidP="00E97C3D">
      <w:r>
        <w:t>-</w:t>
      </w:r>
      <w:r>
        <w:tab/>
        <w:t>[14][TRP_TRS_WI];   AI 9.1.5</w:t>
      </w:r>
    </w:p>
    <w:p w14:paraId="0CEBC608" w14:textId="77777777" w:rsidR="00E97C3D" w:rsidRDefault="00E97C3D" w:rsidP="00E97C3D">
      <w:r>
        <w:t>-</w:t>
      </w:r>
      <w:r>
        <w:tab/>
        <w:t>[15][Pi2_BPSK_SI];    AI 9.1.5</w:t>
      </w:r>
    </w:p>
    <w:p w14:paraId="4C18D308" w14:textId="77777777" w:rsidR="00E97C3D" w:rsidRDefault="00E97C3D" w:rsidP="00E97C3D">
      <w:r>
        <w:t>-</w:t>
      </w:r>
      <w:r>
        <w:tab/>
        <w:t>[34][FeRRM_scope] those new objectives where there is strong support;</w:t>
      </w:r>
    </w:p>
    <w:p w14:paraId="6F64C799" w14:textId="77777777" w:rsidR="00E97C3D" w:rsidRDefault="00E97C3D" w:rsidP="00E97C3D">
      <w:r>
        <w:t>-</w:t>
      </w:r>
      <w:r>
        <w:tab/>
        <w:t>[41][5G_broadcast_bands];  AI 10.1.4</w:t>
      </w:r>
    </w:p>
    <w:p w14:paraId="084A35CA" w14:textId="77777777" w:rsidR="00E97C3D" w:rsidRDefault="00E97C3D" w:rsidP="00E97C3D">
      <w:pPr>
        <w:rPr>
          <w:rFonts w:ascii="Arial" w:hAnsi="Arial" w:cs="Arial"/>
          <w:b/>
        </w:rPr>
      </w:pPr>
      <w:r>
        <w:rPr>
          <w:rFonts w:ascii="Arial" w:hAnsi="Arial" w:cs="Arial"/>
          <w:b/>
        </w:rPr>
        <w:t xml:space="preserve">Discussion: </w:t>
      </w:r>
    </w:p>
    <w:p w14:paraId="21FE4DF1" w14:textId="77777777" w:rsidR="00E97C3D" w:rsidRDefault="00E97C3D" w:rsidP="00E97C3D">
      <w:r>
        <w:t>Thales: concerned to combine [42] which is for 4G and [28] which is for 5G as both should use different TUs</w:t>
      </w:r>
    </w:p>
    <w:p w14:paraId="3400DBEF" w14:textId="77777777" w:rsidR="00E97C3D" w:rsidRDefault="00E97C3D" w:rsidP="00E97C3D">
      <w:r>
        <w:t>Mediatek: each have their own TUs and there is no plan to change this</w:t>
      </w:r>
    </w:p>
    <w:p w14:paraId="2002414F" w14:textId="77777777" w:rsidR="00E97C3D" w:rsidRDefault="00E97C3D" w:rsidP="00E97C3D">
      <w:r>
        <w:t xml:space="preserve">OPPO: there may be some RAN4 TUs available in June so TRP/TRS could be used for this  </w:t>
      </w:r>
    </w:p>
    <w:p w14:paraId="1190333E" w14:textId="77777777" w:rsidR="00E97C3D" w:rsidRDefault="00E97C3D" w:rsidP="00E97C3D">
      <w:r>
        <w:t>Apple: email thread [34] is missing in RP-210896 and should be included as well</w:t>
      </w:r>
    </w:p>
    <w:p w14:paraId="640A8632" w14:textId="77777777" w:rsidR="00E97C3D" w:rsidRDefault="00E97C3D" w:rsidP="00E97C3D">
      <w:r>
        <w:t>Orange: there is an urgent need for TRP/TRS</w:t>
      </w:r>
    </w:p>
    <w:p w14:paraId="02CB209B" w14:textId="77777777" w:rsidR="00E97C3D" w:rsidRDefault="00E97C3D" w:rsidP="00E97C3D">
      <w:r>
        <w:t>RAN4 chair: for REL-indep. aspects we usually avoid RAN1/RAN2 impacts; [15][Pi2_BPSK_SI]</w:t>
      </w:r>
    </w:p>
    <w:p w14:paraId="45AE9820" w14:textId="77777777" w:rsidR="00E97C3D" w:rsidRDefault="00E97C3D" w:rsidP="00E97C3D">
      <w:r>
        <w:t>"0.5 per quarter"?</w:t>
      </w:r>
    </w:p>
    <w:p w14:paraId="560ED7D9" w14:textId="77777777" w:rsidR="00E97C3D" w:rsidRDefault="00E97C3D" w:rsidP="00E97C3D">
      <w:r>
        <w:t>RAN chair: for a quarter with 2 meetings it means 0.5TU in total</w:t>
      </w:r>
    </w:p>
    <w:p w14:paraId="127B709C" w14:textId="77777777" w:rsidR="00E97C3D" w:rsidRDefault="00E97C3D" w:rsidP="00E97C3D">
      <w:r>
        <w:t>RAN4 chair: TRP/TRS is really needed by the industry, we delayed it already in Dec. and should not delay it further</w:t>
      </w:r>
    </w:p>
    <w:p w14:paraId="249BBCCF" w14:textId="77777777" w:rsidR="00E97C3D" w:rsidRDefault="00E97C3D" w:rsidP="00E97C3D">
      <w:r>
        <w:t>Ericsson: NTN_IoT: should cover bothe NB-IoT and eMTC</w:t>
      </w:r>
    </w:p>
    <w:p w14:paraId="05A70428" w14:textId="77777777" w:rsidR="00E97C3D" w:rsidRDefault="00E97C3D" w:rsidP="00E97C3D">
      <w:r>
        <w:t>Intel: OTA above 52GHz is needed as well as otherwise corresponding work above 52GHz could become meaningless, it needs to be completed before RAN5 starts to work on this, could be handled in Q2/21;</w:t>
      </w:r>
    </w:p>
    <w:p w14:paraId="7357136C" w14:textId="77777777" w:rsidR="00E97C3D" w:rsidRDefault="00E97C3D" w:rsidP="00E97C3D">
      <w:r>
        <w:t>RAN chair: above 52GHz has no immediate urgency and we could do some concessions there</w:t>
      </w:r>
    </w:p>
    <w:p w14:paraId="6E910C78" w14:textId="77777777" w:rsidR="00E97C3D" w:rsidRDefault="00E97C3D" w:rsidP="00E97C3D">
      <w:r>
        <w:t xml:space="preserve">DT: unhappy with the package because CRS_IC_DSS/TRP_TRP_WI are coming from the field and should be decided first before we discuss further features </w:t>
      </w:r>
    </w:p>
    <w:p w14:paraId="4D9849B6" w14:textId="77777777" w:rsidR="00E97C3D" w:rsidRDefault="00E97C3D" w:rsidP="00E97C3D">
      <w:r>
        <w:t>T-Mobile: it seems we will need to delay REL-17 completion again and we are worried about this</w:t>
      </w:r>
    </w:p>
    <w:p w14:paraId="6650972B" w14:textId="77777777" w:rsidR="00E97C3D" w:rsidRDefault="00E97C3D" w:rsidP="00E97C3D">
      <w:r>
        <w:t>Qualcomm: DSS part has to start with an analysis what the problem is and not from solutions and this could be done in RAN2</w:t>
      </w:r>
    </w:p>
    <w:p w14:paraId="3CC43479" w14:textId="77777777" w:rsidR="00E97C3D" w:rsidRDefault="00E97C3D" w:rsidP="00E97C3D">
      <w:r>
        <w:lastRenderedPageBreak/>
        <w:t>EBU: for us it is important to improve the broadcast WI but we are sure we could find a compromise on how to address the RAN4 TU problem</w:t>
      </w:r>
    </w:p>
    <w:p w14:paraId="4E1DD65B" w14:textId="77777777" w:rsidR="00E97C3D" w:rsidRDefault="00E97C3D" w:rsidP="00E97C3D">
      <w:r>
        <w:t>Vodafone: DSS is a must for us, we would also like to have the TRP/TRS part but could compromise here</w:t>
      </w:r>
    </w:p>
    <w:p w14:paraId="69B53713" w14:textId="77777777" w:rsidR="00E97C3D" w:rsidRDefault="00E97C3D" w:rsidP="00E97C3D">
      <w:r>
        <w:t>Nokia: package is large and would require that companies compromise in the WGs; would focus NTN_IoT on EPC and not 5GC, eMTC and mobility could also be downscoped</w:t>
      </w:r>
    </w:p>
    <w:p w14:paraId="680EC1D2" w14:textId="77777777" w:rsidR="00E97C3D" w:rsidRDefault="00E97C3D" w:rsidP="00E97C3D">
      <w:r>
        <w:t>Vivo: TRR/TRS and CRS_IC_DSS are handled in different RAN4 sessions by different people so there should be no RAN4 workload problem</w:t>
      </w:r>
    </w:p>
    <w:p w14:paraId="192E810A" w14:textId="77777777" w:rsidR="00E97C3D" w:rsidRDefault="00E97C3D" w:rsidP="00E97C3D">
      <w:r>
        <w:t>LG: same view as Vivo, both topics have wide operator support</w:t>
      </w:r>
    </w:p>
    <w:p w14:paraId="281917C1" w14:textId="77777777" w:rsidR="00E97C3D" w:rsidRDefault="00E97C3D" w:rsidP="00E97C3D">
      <w:r>
        <w:t xml:space="preserve">LG: if we approve UDC, 0.5TU not enough and we would have to review the scope </w:t>
      </w:r>
    </w:p>
    <w:p w14:paraId="65B106A7" w14:textId="77777777" w:rsidR="00E97C3D" w:rsidRDefault="00E97C3D" w:rsidP="00E97C3D">
      <w:r>
        <w:t>Samsung: CRS_IC_DSS: there is desire to perform study in RAN1 but this is not feasible so keep the work in RAN4</w:t>
      </w:r>
    </w:p>
    <w:p w14:paraId="53590FB4" w14:textId="77777777" w:rsidR="00E97C3D" w:rsidRDefault="00E97C3D" w:rsidP="00E97C3D">
      <w:r>
        <w:t>Telecom Italia: agrees with Samsung, and the earlier we can finish this work the better; supports Nokia comments on NTN</w:t>
      </w:r>
    </w:p>
    <w:p w14:paraId="1ABC60D5" w14:textId="77777777" w:rsidR="00E97C3D" w:rsidRDefault="00E97C3D" w:rsidP="00E97C3D">
      <w:r>
        <w:t>Huawei: supports the package in RP-210896 and thinks it is doable; NTN_IoT could be focussed on NB-IoT but could be checked in June 21; UDC should be a copy-and-paste exercise and we do not agree to LG comments on the effort for this; CRS_IC_DSS/TRP/TRS: it seems we could do both</w:t>
      </w:r>
    </w:p>
    <w:p w14:paraId="47DB8932" w14:textId="77777777" w:rsidR="00E97C3D" w:rsidRDefault="00E97C3D" w:rsidP="00E97C3D">
      <w:r>
        <w:t>Sony: we support to have NB-IoT and MTC for NTN_IoT; the email discussion converged already in this direction so we have concerns to split this up in the last moment</w:t>
      </w:r>
    </w:p>
    <w:p w14:paraId="4C2B1762" w14:textId="77777777" w:rsidR="00E97C3D" w:rsidRDefault="00E97C3D" w:rsidP="00E97C3D">
      <w:r>
        <w:t>BT: CRS_IC_DSS is important to solve interference aspects and TRP/TRS is needed by operators as well, so both need to be approved as also expressed by other operators</w:t>
      </w:r>
    </w:p>
    <w:p w14:paraId="2C2CEABC" w14:textId="77777777" w:rsidR="00E97C3D" w:rsidRDefault="00E97C3D" w:rsidP="00E97C3D">
      <w:r>
        <w:t>RAN3 chair: broadcast should be doable, sharing TUs for NTN should be doable</w:t>
      </w:r>
    </w:p>
    <w:p w14:paraId="523609DC" w14:textId="77777777" w:rsidR="00E97C3D" w:rsidRDefault="00E97C3D" w:rsidP="00E97C3D">
      <w:r>
        <w:t>RAN4 chair: TRP/TRS seems to start in Q4/21 so we have still some time, CRS_IC_DSS should rather start in May 21 than April 21 to give people time to prepare inputs</w:t>
      </w:r>
    </w:p>
    <w:p w14:paraId="7E251569" w14:textId="77777777" w:rsidR="00E97C3D" w:rsidRDefault="00E97C3D" w:rsidP="00E97C3D">
      <w:r>
        <w:t>Nokia: for RAN4 we do not have good visibility how time is used, so this should be improved for RAN4 report in RAN #92e</w:t>
      </w:r>
    </w:p>
    <w:p w14:paraId="6FB34AD6" w14:textId="77777777" w:rsidR="00E97C3D" w:rsidRDefault="00E97C3D" w:rsidP="00E97C3D">
      <w:r>
        <w:t>RAN chair: we plan to have the usual TU table after RAN #91e again</w:t>
      </w:r>
    </w:p>
    <w:p w14:paraId="4C4AF0F2" w14:textId="77777777" w:rsidR="00E97C3D" w:rsidRDefault="00E97C3D" w:rsidP="00E97C3D">
      <w:r>
        <w:t>Mediatek: we could look at RP-210905 today</w:t>
      </w:r>
    </w:p>
    <w:p w14:paraId="720A61D5" w14:textId="77777777" w:rsidR="00E97C3D" w:rsidRDefault="00E97C3D" w:rsidP="00E97C3D">
      <w:r>
        <w:t>RAN chair: decision will happen in June21</w:t>
      </w:r>
    </w:p>
    <w:p w14:paraId="13581421" w14:textId="77777777" w:rsidR="00E97C3D" w:rsidRDefault="00E97C3D" w:rsidP="00E97C3D">
      <w:r>
        <w:t>Apple: what about email discussion [34]?</w:t>
      </w:r>
    </w:p>
    <w:p w14:paraId="3508F142" w14:textId="77777777" w:rsidR="00E97C3D" w:rsidRDefault="00E97C3D" w:rsidP="00E97C3D">
      <w:r>
        <w:t>RAN chair: will not be part of this package, we can see at the summary if RAN can give some guidance</w:t>
      </w:r>
    </w:p>
    <w:p w14:paraId="331C3E74" w14:textId="77777777" w:rsidR="00E97C3D" w:rsidRDefault="00E97C3D" w:rsidP="00E97C3D">
      <w:r>
        <w:t>Telecom Italia: this package should not jeopardize REL-17 in time completion so this extra work should have lower priority</w:t>
      </w:r>
    </w:p>
    <w:p w14:paraId="5D94BAEF" w14:textId="77777777" w:rsidR="00E97C3D" w:rsidRDefault="00E97C3D" w:rsidP="00E97C3D">
      <w:r>
        <w:t>T-Mobile: in June 21 we need to double-check that this can be realized in REL-17 and if not then we must downscope some of these items</w:t>
      </w:r>
    </w:p>
    <w:p w14:paraId="2DD45803" w14:textId="77777777" w:rsidR="00E97C3D" w:rsidRDefault="00E97C3D" w:rsidP="00E97C3D">
      <w:r>
        <w:t>Novamint: moderator for NTN_IoT has made a good proposal in RP-210905 that we should look at</w:t>
      </w:r>
    </w:p>
    <w:p w14:paraId="4641483A" w14:textId="77777777" w:rsidR="00E97C3D" w:rsidRDefault="00E97C3D" w:rsidP="00E97C3D">
      <w:r>
        <w:t>RAN chair: scope will be looked at in June21 and people will have time to digest the proposal</w:t>
      </w:r>
    </w:p>
    <w:p w14:paraId="517CAA71" w14:textId="77777777" w:rsidR="00E97C3D" w:rsidRDefault="00E97C3D" w:rsidP="00E97C3D">
      <w:r>
        <w:t>LG: out-of-order delivery will break UDC so TUs are not enough</w:t>
      </w:r>
    </w:p>
    <w:p w14:paraId="36A394EE" w14:textId="77777777" w:rsidR="00E97C3D" w:rsidRDefault="00E97C3D" w:rsidP="00E97C3D">
      <w:r>
        <w:t>Qualcomm: RP-210769 is not in line with the bullets of RP-210869 on CRS_IC_DSS as RP-210769 jumps directly to one solution, so evaluation needs to be done first</w:t>
      </w:r>
    </w:p>
    <w:p w14:paraId="3C954D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RP-210906</w:t>
      </w:r>
      <w:r>
        <w:rPr>
          <w:color w:val="993300"/>
          <w:u w:val="single"/>
        </w:rPr>
        <w:t>.</w:t>
      </w:r>
    </w:p>
    <w:p w14:paraId="46BE5B3D" w14:textId="77777777" w:rsidR="00E97C3D" w:rsidRDefault="00E97C3D" w:rsidP="00E97C3D">
      <w:pPr>
        <w:rPr>
          <w:rFonts w:ascii="Arial" w:hAnsi="Arial" w:cs="Arial"/>
          <w:b/>
          <w:sz w:val="24"/>
        </w:rPr>
      </w:pPr>
      <w:r>
        <w:rPr>
          <w:rFonts w:ascii="Arial" w:hAnsi="Arial" w:cs="Arial"/>
          <w:b/>
          <w:color w:val="0000FF"/>
          <w:sz w:val="24"/>
        </w:rPr>
        <w:t>RP-210906</w:t>
      </w:r>
      <w:r>
        <w:rPr>
          <w:rFonts w:ascii="Arial" w:hAnsi="Arial" w:cs="Arial"/>
          <w:b/>
          <w:color w:val="0000FF"/>
          <w:sz w:val="24"/>
        </w:rPr>
        <w:tab/>
      </w:r>
      <w:r>
        <w:rPr>
          <w:rFonts w:ascii="Arial" w:hAnsi="Arial" w:cs="Arial"/>
          <w:b/>
          <w:sz w:val="24"/>
        </w:rPr>
        <w:t>Way forward on new proposals</w:t>
      </w:r>
    </w:p>
    <w:p w14:paraId="0FBF0D3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(RAN chair)</w:t>
      </w:r>
    </w:p>
    <w:p w14:paraId="2F6B2A49" w14:textId="77777777" w:rsidR="00E97C3D" w:rsidRDefault="00E97C3D" w:rsidP="00E97C3D">
      <w:pPr>
        <w:rPr>
          <w:color w:val="808080"/>
        </w:rPr>
      </w:pPr>
      <w:r>
        <w:rPr>
          <w:color w:val="808080"/>
        </w:rPr>
        <w:t>(Replaces RP-210896)</w:t>
      </w:r>
    </w:p>
    <w:p w14:paraId="3D41FF8C" w14:textId="77777777" w:rsidR="00E97C3D" w:rsidRDefault="00E97C3D" w:rsidP="00E97C3D">
      <w:pPr>
        <w:rPr>
          <w:rFonts w:ascii="Arial" w:hAnsi="Arial" w:cs="Arial"/>
          <w:b/>
        </w:rPr>
      </w:pPr>
      <w:r>
        <w:rPr>
          <w:rFonts w:ascii="Arial" w:hAnsi="Arial" w:cs="Arial"/>
          <w:b/>
        </w:rPr>
        <w:t xml:space="preserve">Discussion: </w:t>
      </w:r>
    </w:p>
    <w:p w14:paraId="27F56D36" w14:textId="77777777" w:rsidR="00E97C3D" w:rsidRDefault="00E97C3D" w:rsidP="00E97C3D">
      <w:r>
        <w:t>Note: we will still go through all proposals in detail so the Tdoc numbers may still be revised</w:t>
      </w:r>
    </w:p>
    <w:p w14:paraId="0D6B71CF" w14:textId="77777777" w:rsidR="00E97C3D" w:rsidRDefault="00E97C3D" w:rsidP="00E97C3D">
      <w:r>
        <w:t>So see:</w:t>
      </w:r>
    </w:p>
    <w:p w14:paraId="6DF9C6B9" w14:textId="77777777" w:rsidR="00E97C3D" w:rsidRDefault="00E97C3D" w:rsidP="00E97C3D">
      <w:r>
        <w:t>RP-210835 [41][5G_broadcast_bands]</w:t>
      </w:r>
    </w:p>
    <w:p w14:paraId="22498DB6" w14:textId="77777777" w:rsidR="00E97C3D" w:rsidRDefault="00E97C3D" w:rsidP="00E97C3D">
      <w:r>
        <w:t>RP-210847 [15][Pi2_BPSK_SI]</w:t>
      </w:r>
    </w:p>
    <w:p w14:paraId="7ACE452C" w14:textId="77777777" w:rsidR="00E97C3D" w:rsidRDefault="00E97C3D" w:rsidP="00E97C3D">
      <w:r>
        <w:t xml:space="preserve">RP-210900 UDC </w:t>
      </w:r>
    </w:p>
    <w:p w14:paraId="5640A2D1" w14:textId="77777777" w:rsidR="00E97C3D" w:rsidRDefault="00E97C3D" w:rsidP="00E97C3D">
      <w:r>
        <w:t>RP-210769 [33][CRS_IC_DSS]</w:t>
      </w:r>
    </w:p>
    <w:p w14:paraId="08B31341" w14:textId="77777777" w:rsidR="00E97C3D" w:rsidRDefault="00E97C3D" w:rsidP="00E97C3D">
      <w:r>
        <w:t>RP-210807 [14][TRP_TRS_WI]</w:t>
      </w:r>
    </w:p>
    <w:p w14:paraId="58F66A98" w14:textId="77777777" w:rsidR="00E97C3D" w:rsidRDefault="00E97C3D" w:rsidP="00E97C3D">
      <w:r>
        <w:t>RP-210899 [48][flag_0552_0337]</w:t>
      </w:r>
    </w:p>
    <w:p w14:paraId="00643C17" w14:textId="77777777" w:rsidR="00E97C3D" w:rsidRDefault="00E97C3D" w:rsidP="00E97C3D">
      <w:r>
        <w:t>RP-210865 [35][FeFR2_scope]</w:t>
      </w:r>
    </w:p>
    <w:p w14:paraId="2061DC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54E22" w14:textId="77777777" w:rsidR="00E97C3D" w:rsidRDefault="00E97C3D" w:rsidP="00E97C3D">
      <w:pPr>
        <w:pStyle w:val="Heading3"/>
      </w:pPr>
      <w:bookmarkStart w:id="86" w:name="_Toc69483361"/>
      <w:bookmarkStart w:id="87" w:name="_Toc74553604"/>
      <w:r>
        <w:t>9.1</w:t>
      </w:r>
      <w:r>
        <w:tab/>
        <w:t>New WI/SI proposals for NR</w:t>
      </w:r>
      <w:bookmarkEnd w:id="86"/>
      <w:bookmarkEnd w:id="87"/>
    </w:p>
    <w:p w14:paraId="7A735500" w14:textId="77777777" w:rsidR="00E97C3D" w:rsidRDefault="00E97C3D" w:rsidP="00E97C3D">
      <w:r>
        <w:t>NOTE: As the capacity of RAN WGs is already full, new non-spectrum proposals to RAN1/2/3/4 will not be handled at this meeting.</w:t>
      </w:r>
    </w:p>
    <w:p w14:paraId="3590DB5C" w14:textId="77777777" w:rsidR="00E97C3D" w:rsidRDefault="00E97C3D" w:rsidP="00E97C3D">
      <w:pPr>
        <w:pStyle w:val="Heading4"/>
      </w:pPr>
      <w:bookmarkStart w:id="88" w:name="_Toc69483362"/>
      <w:bookmarkStart w:id="89" w:name="_Toc74553605"/>
      <w:r>
        <w:t>9.1.1</w:t>
      </w:r>
      <w:r>
        <w:tab/>
        <w:t>Proposals led by RAN1</w:t>
      </w:r>
      <w:bookmarkEnd w:id="88"/>
      <w:bookmarkEnd w:id="89"/>
    </w:p>
    <w:p w14:paraId="113C23BA" w14:textId="77777777" w:rsidR="00E97C3D" w:rsidRDefault="00E97C3D" w:rsidP="00E97C3D">
      <w:pPr>
        <w:pStyle w:val="Heading4"/>
      </w:pPr>
      <w:bookmarkStart w:id="90" w:name="_Toc69483363"/>
      <w:bookmarkStart w:id="91" w:name="_Toc74553606"/>
      <w:r>
        <w:t>9.1.2</w:t>
      </w:r>
      <w:r>
        <w:tab/>
        <w:t>Proposals led by RAN2</w:t>
      </w:r>
      <w:bookmarkEnd w:id="90"/>
      <w:bookmarkEnd w:id="91"/>
    </w:p>
    <w:p w14:paraId="4B335F1A" w14:textId="77777777" w:rsidR="00E97C3D" w:rsidRDefault="00E97C3D" w:rsidP="00E97C3D">
      <w:pPr>
        <w:rPr>
          <w:rFonts w:ascii="Arial" w:hAnsi="Arial" w:cs="Arial"/>
          <w:b/>
          <w:sz w:val="24"/>
        </w:rPr>
      </w:pPr>
      <w:r>
        <w:rPr>
          <w:rFonts w:ascii="Arial" w:hAnsi="Arial" w:cs="Arial"/>
          <w:b/>
          <w:color w:val="0000FF"/>
          <w:sz w:val="24"/>
        </w:rPr>
        <w:t>RP-210199</w:t>
      </w:r>
      <w:r>
        <w:rPr>
          <w:rFonts w:ascii="Arial" w:hAnsi="Arial" w:cs="Arial"/>
          <w:b/>
          <w:color w:val="0000FF"/>
          <w:sz w:val="24"/>
        </w:rPr>
        <w:tab/>
      </w:r>
      <w:r>
        <w:rPr>
          <w:rFonts w:ascii="Arial" w:hAnsi="Arial" w:cs="Arial"/>
          <w:b/>
          <w:sz w:val="24"/>
        </w:rPr>
        <w:t>New WID: Introduction of NavIC posSIB to NR</w:t>
      </w:r>
    </w:p>
    <w:p w14:paraId="0CD43BB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4502C792" w14:textId="77777777" w:rsidR="00E97C3D" w:rsidRDefault="00E97C3D" w:rsidP="00E97C3D">
      <w:pPr>
        <w:rPr>
          <w:rFonts w:ascii="Arial" w:hAnsi="Arial" w:cs="Arial"/>
          <w:b/>
        </w:rPr>
      </w:pPr>
      <w:r>
        <w:rPr>
          <w:rFonts w:ascii="Arial" w:hAnsi="Arial" w:cs="Arial"/>
          <w:b/>
        </w:rPr>
        <w:t xml:space="preserve">Abstract: </w:t>
      </w:r>
    </w:p>
    <w:p w14:paraId="16AF16D1" w14:textId="77777777" w:rsidR="00E97C3D" w:rsidRDefault="00E97C3D" w:rsidP="00E97C3D">
      <w:r>
        <w:t>moved from AI 9.7 to AI 9.1.2; NavIC = NAVigation with Indian Constellation = The Indian Regional Navigation Satellite System (IRNSS); posSIB = Positional System Information Block; leading WG: RAN2</w:t>
      </w:r>
    </w:p>
    <w:p w14:paraId="560AFD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FC2D2" w14:textId="77777777" w:rsidR="00E97C3D" w:rsidRDefault="00E97C3D" w:rsidP="00E97C3D">
      <w:pPr>
        <w:rPr>
          <w:rFonts w:ascii="Arial" w:hAnsi="Arial" w:cs="Arial"/>
          <w:b/>
          <w:sz w:val="24"/>
        </w:rPr>
      </w:pPr>
      <w:r>
        <w:rPr>
          <w:rFonts w:ascii="Arial" w:hAnsi="Arial" w:cs="Arial"/>
          <w:b/>
          <w:color w:val="0000FF"/>
          <w:sz w:val="24"/>
        </w:rPr>
        <w:t>RP-210259</w:t>
      </w:r>
      <w:r>
        <w:rPr>
          <w:rFonts w:ascii="Arial" w:hAnsi="Arial" w:cs="Arial"/>
          <w:b/>
          <w:color w:val="0000FF"/>
          <w:sz w:val="24"/>
        </w:rPr>
        <w:tab/>
      </w:r>
      <w:r>
        <w:rPr>
          <w:rFonts w:ascii="Arial" w:hAnsi="Arial" w:cs="Arial"/>
          <w:b/>
          <w:sz w:val="24"/>
        </w:rPr>
        <w:t>Motivation for new WI proposal on Additional UPIP support for 5GC connected architectures in LTE and NR</w:t>
      </w:r>
    </w:p>
    <w:p w14:paraId="5201EED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F33C3EF" w14:textId="77777777" w:rsidR="00E97C3D" w:rsidRDefault="00E97C3D" w:rsidP="00E97C3D">
      <w:pPr>
        <w:rPr>
          <w:rFonts w:ascii="Arial" w:hAnsi="Arial" w:cs="Arial"/>
          <w:b/>
        </w:rPr>
      </w:pPr>
      <w:r>
        <w:rPr>
          <w:rFonts w:ascii="Arial" w:hAnsi="Arial" w:cs="Arial"/>
          <w:b/>
        </w:rPr>
        <w:t xml:space="preserve">Abstract: </w:t>
      </w:r>
    </w:p>
    <w:p w14:paraId="6FF072E6" w14:textId="77777777" w:rsidR="00E97C3D" w:rsidRDefault="00E97C3D" w:rsidP="00E97C3D">
      <w:r>
        <w:t>related to RP-210258</w:t>
      </w:r>
    </w:p>
    <w:p w14:paraId="7674E1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0B60F6" w14:textId="77777777" w:rsidR="00E97C3D" w:rsidRDefault="00E97C3D" w:rsidP="00E97C3D">
      <w:pPr>
        <w:rPr>
          <w:rFonts w:ascii="Arial" w:hAnsi="Arial" w:cs="Arial"/>
          <w:b/>
          <w:sz w:val="24"/>
        </w:rPr>
      </w:pPr>
      <w:r>
        <w:rPr>
          <w:rFonts w:ascii="Arial" w:hAnsi="Arial" w:cs="Arial"/>
          <w:b/>
          <w:color w:val="0000FF"/>
          <w:sz w:val="24"/>
        </w:rPr>
        <w:t>RP-210258</w:t>
      </w:r>
      <w:r>
        <w:rPr>
          <w:rFonts w:ascii="Arial" w:hAnsi="Arial" w:cs="Arial"/>
          <w:b/>
          <w:color w:val="0000FF"/>
          <w:sz w:val="24"/>
        </w:rPr>
        <w:tab/>
      </w:r>
      <w:r>
        <w:rPr>
          <w:rFonts w:ascii="Arial" w:hAnsi="Arial" w:cs="Arial"/>
          <w:b/>
          <w:sz w:val="24"/>
        </w:rPr>
        <w:t>New WI proposal on Additional user plane integrity protection (UPIP) support for 5GC connected architectures in LTE and NR</w:t>
      </w:r>
    </w:p>
    <w:p w14:paraId="3893BBEC"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169D1EA2" w14:textId="77777777" w:rsidR="00E97C3D" w:rsidRDefault="00E97C3D" w:rsidP="00E97C3D">
      <w:pPr>
        <w:rPr>
          <w:rFonts w:ascii="Arial" w:hAnsi="Arial" w:cs="Arial"/>
          <w:b/>
        </w:rPr>
      </w:pPr>
      <w:r>
        <w:rPr>
          <w:rFonts w:ascii="Arial" w:hAnsi="Arial" w:cs="Arial"/>
          <w:b/>
        </w:rPr>
        <w:t xml:space="preserve">Abstract: </w:t>
      </w:r>
    </w:p>
    <w:p w14:paraId="24ACF4C9" w14:textId="77777777" w:rsidR="00E97C3D" w:rsidRDefault="00E97C3D" w:rsidP="00E97C3D">
      <w:r>
        <w:t>related to SA3 decision (CR S3-210703) to support user plane integrity protection for additional 5GC architecture options (compare also SA3 REL-16 WI UPIP_SEC).</w:t>
      </w:r>
    </w:p>
    <w:p w14:paraId="1A3784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19EFA" w14:textId="77777777" w:rsidR="00E97C3D" w:rsidRDefault="00E97C3D" w:rsidP="00E97C3D">
      <w:pPr>
        <w:rPr>
          <w:rFonts w:ascii="Arial" w:hAnsi="Arial" w:cs="Arial"/>
          <w:b/>
          <w:sz w:val="24"/>
        </w:rPr>
      </w:pPr>
      <w:r>
        <w:rPr>
          <w:rFonts w:ascii="Arial" w:hAnsi="Arial" w:cs="Arial"/>
          <w:b/>
          <w:color w:val="0000FF"/>
          <w:sz w:val="24"/>
        </w:rPr>
        <w:t>RP-210595</w:t>
      </w:r>
      <w:r>
        <w:rPr>
          <w:rFonts w:ascii="Arial" w:hAnsi="Arial" w:cs="Arial"/>
          <w:b/>
          <w:color w:val="0000FF"/>
          <w:sz w:val="24"/>
        </w:rPr>
        <w:tab/>
      </w:r>
      <w:r>
        <w:rPr>
          <w:rFonts w:ascii="Arial" w:hAnsi="Arial" w:cs="Arial"/>
          <w:b/>
          <w:sz w:val="24"/>
        </w:rPr>
        <w:t>New WID on NR Uplink Data Compression (UDC)</w:t>
      </w:r>
    </w:p>
    <w:p w14:paraId="766CC49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45BEEB03" w14:textId="77777777" w:rsidR="00E97C3D" w:rsidRDefault="00E97C3D" w:rsidP="00E97C3D">
      <w:pPr>
        <w:rPr>
          <w:color w:val="808080"/>
        </w:rPr>
      </w:pPr>
      <w:r>
        <w:rPr>
          <w:color w:val="808080"/>
        </w:rPr>
        <w:t>(Replaces RP-202714)</w:t>
      </w:r>
    </w:p>
    <w:p w14:paraId="484AAC3A" w14:textId="77777777" w:rsidR="00E97C3D" w:rsidRDefault="00E97C3D" w:rsidP="00E97C3D">
      <w:pPr>
        <w:rPr>
          <w:rFonts w:ascii="Arial" w:hAnsi="Arial" w:cs="Arial"/>
          <w:b/>
        </w:rPr>
      </w:pPr>
      <w:r>
        <w:rPr>
          <w:rFonts w:ascii="Arial" w:hAnsi="Arial" w:cs="Arial"/>
          <w:b/>
        </w:rPr>
        <w:t xml:space="preserve">Abstract: </w:t>
      </w:r>
    </w:p>
    <w:p w14:paraId="73BE1A9D" w14:textId="77777777" w:rsidR="00E97C3D" w:rsidRDefault="00E97C3D" w:rsidP="00E97C3D">
      <w:r>
        <w:t>compare RAN2 REL-15 WI LTE_UDC-Core</w:t>
      </w:r>
    </w:p>
    <w:p w14:paraId="5F0FE84D" w14:textId="77777777" w:rsidR="00E97C3D" w:rsidRDefault="00E97C3D" w:rsidP="00E97C3D">
      <w:pPr>
        <w:rPr>
          <w:rFonts w:ascii="Arial" w:hAnsi="Arial" w:cs="Arial"/>
          <w:b/>
        </w:rPr>
      </w:pPr>
      <w:r>
        <w:rPr>
          <w:rFonts w:ascii="Arial" w:hAnsi="Arial" w:cs="Arial"/>
          <w:b/>
        </w:rPr>
        <w:t xml:space="preserve">Discussion: </w:t>
      </w:r>
    </w:p>
    <w:p w14:paraId="004FC824" w14:textId="77777777" w:rsidR="00E97C3D" w:rsidRDefault="00E97C3D" w:rsidP="00E97C3D">
      <w:r>
        <w:t>RAN chair: RAN2 capacity is full, new items (other than follow-on items) are not expected</w:t>
      </w:r>
    </w:p>
    <w:p w14:paraId="0FBDAB5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RP-210900</w:t>
      </w:r>
      <w:r>
        <w:rPr>
          <w:color w:val="993300"/>
          <w:u w:val="single"/>
        </w:rPr>
        <w:t>.</w:t>
      </w:r>
    </w:p>
    <w:p w14:paraId="7A635DDB" w14:textId="77777777" w:rsidR="00E97C3D" w:rsidRDefault="00E97C3D" w:rsidP="00E97C3D">
      <w:pPr>
        <w:rPr>
          <w:rFonts w:ascii="Arial" w:hAnsi="Arial" w:cs="Arial"/>
          <w:b/>
          <w:sz w:val="24"/>
        </w:rPr>
      </w:pPr>
      <w:r>
        <w:rPr>
          <w:rFonts w:ascii="Arial" w:hAnsi="Arial" w:cs="Arial"/>
          <w:b/>
          <w:color w:val="0000FF"/>
          <w:sz w:val="24"/>
        </w:rPr>
        <w:t>RP-210900</w:t>
      </w:r>
      <w:r>
        <w:rPr>
          <w:rFonts w:ascii="Arial" w:hAnsi="Arial" w:cs="Arial"/>
          <w:b/>
          <w:color w:val="0000FF"/>
          <w:sz w:val="24"/>
        </w:rPr>
        <w:tab/>
      </w:r>
      <w:r>
        <w:rPr>
          <w:rFonts w:ascii="Arial" w:hAnsi="Arial" w:cs="Arial"/>
          <w:b/>
          <w:sz w:val="24"/>
        </w:rPr>
        <w:t>New WID on NR Uplink Data Compression (UDC)</w:t>
      </w:r>
    </w:p>
    <w:p w14:paraId="511491AD"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1D25744A" w14:textId="77777777" w:rsidR="00E97C3D" w:rsidRDefault="00E97C3D" w:rsidP="00E97C3D">
      <w:pPr>
        <w:rPr>
          <w:color w:val="808080"/>
        </w:rPr>
      </w:pPr>
      <w:r>
        <w:rPr>
          <w:color w:val="808080"/>
        </w:rPr>
        <w:t>(Replaces RP-210595)</w:t>
      </w:r>
    </w:p>
    <w:p w14:paraId="40EAF793" w14:textId="77777777" w:rsidR="00E97C3D" w:rsidRDefault="00E97C3D" w:rsidP="00E97C3D">
      <w:pPr>
        <w:rPr>
          <w:rFonts w:ascii="Arial" w:hAnsi="Arial" w:cs="Arial"/>
          <w:b/>
        </w:rPr>
      </w:pPr>
      <w:r>
        <w:rPr>
          <w:rFonts w:ascii="Arial" w:hAnsi="Arial" w:cs="Arial"/>
          <w:b/>
        </w:rPr>
        <w:t xml:space="preserve">Discussion: </w:t>
      </w:r>
    </w:p>
    <w:p w14:paraId="1128A131" w14:textId="77777777" w:rsidR="00E97C3D" w:rsidRDefault="00E97C3D" w:rsidP="00E97C3D">
      <w:r>
        <w:t>handled in email discussion [91E][50][New_proposals_approval]</w:t>
      </w:r>
    </w:p>
    <w:p w14:paraId="5EBC7FA9" w14:textId="77777777" w:rsidR="00E97C3D" w:rsidRDefault="00E97C3D" w:rsidP="00E97C3D">
      <w:r>
        <w:t>handled in Fri GotoW</w:t>
      </w:r>
    </w:p>
    <w:p w14:paraId="007A4C57" w14:textId="77777777" w:rsidR="00E97C3D" w:rsidRDefault="00E97C3D" w:rsidP="00E97C3D">
      <w:r>
        <w:t>LG: LTE can not be used as baseline here</w:t>
      </w:r>
    </w:p>
    <w:p w14:paraId="6ECF6631" w14:textId="77777777" w:rsidR="00E97C3D" w:rsidRDefault="00E97C3D" w:rsidP="00E97C3D">
      <w:r>
        <w:t>RAN chair: we could say "where appropriate"</w:t>
      </w:r>
    </w:p>
    <w:p w14:paraId="259055AC" w14:textId="77777777" w:rsidR="00E97C3D" w:rsidRDefault="00E97C3D" w:rsidP="00E97C3D">
      <w:r>
        <w:t>Telecom Italia: if it is really just 1 quarter it could be done under TEI</w:t>
      </w:r>
    </w:p>
    <w:p w14:paraId="2D336DD8" w14:textId="77777777" w:rsidR="00E97C3D" w:rsidRDefault="00E97C3D" w:rsidP="00E97C3D">
      <w:r>
        <w:t>LG: this topic can not be TEI and needs a WI but we think 0.5 TUs are not enough</w:t>
      </w:r>
    </w:p>
    <w:p w14:paraId="2909C073" w14:textId="77777777" w:rsidR="00E97C3D" w:rsidRDefault="00E97C3D" w:rsidP="00E97C3D">
      <w:r>
        <w:t>conclusion: accept rev marks, add 0.5TU for Jan., add "where appropriate"</w:t>
      </w:r>
    </w:p>
    <w:p w14:paraId="7628D2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RP-210909</w:t>
      </w:r>
      <w:r>
        <w:rPr>
          <w:color w:val="993300"/>
          <w:u w:val="single"/>
        </w:rPr>
        <w:t>.</w:t>
      </w:r>
    </w:p>
    <w:p w14:paraId="171F2581" w14:textId="77777777" w:rsidR="00E97C3D" w:rsidRDefault="00E97C3D" w:rsidP="00E97C3D">
      <w:pPr>
        <w:rPr>
          <w:rFonts w:ascii="Arial" w:hAnsi="Arial" w:cs="Arial"/>
          <w:b/>
          <w:sz w:val="24"/>
        </w:rPr>
      </w:pPr>
      <w:r>
        <w:rPr>
          <w:rFonts w:ascii="Arial" w:hAnsi="Arial" w:cs="Arial"/>
          <w:b/>
          <w:color w:val="0000FF"/>
          <w:sz w:val="24"/>
        </w:rPr>
        <w:t>RP-210909</w:t>
      </w:r>
      <w:r>
        <w:rPr>
          <w:rFonts w:ascii="Arial" w:hAnsi="Arial" w:cs="Arial"/>
          <w:b/>
          <w:color w:val="0000FF"/>
          <w:sz w:val="24"/>
        </w:rPr>
        <w:tab/>
      </w:r>
      <w:r>
        <w:rPr>
          <w:rFonts w:ascii="Arial" w:hAnsi="Arial" w:cs="Arial"/>
          <w:b/>
          <w:sz w:val="24"/>
        </w:rPr>
        <w:t>New WID on NR Uplink Data Compression (UDC)</w:t>
      </w:r>
    </w:p>
    <w:p w14:paraId="20EE8C8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7A91AF2B" w14:textId="77777777" w:rsidR="00E97C3D" w:rsidRDefault="00E97C3D" w:rsidP="00E97C3D">
      <w:pPr>
        <w:rPr>
          <w:color w:val="808080"/>
        </w:rPr>
      </w:pPr>
      <w:r>
        <w:rPr>
          <w:color w:val="808080"/>
        </w:rPr>
        <w:t>(Replaces RP-210900)</w:t>
      </w:r>
    </w:p>
    <w:p w14:paraId="41F9F1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6C649" w14:textId="77777777" w:rsidR="00E97C3D" w:rsidRDefault="00E97C3D" w:rsidP="00E97C3D">
      <w:pPr>
        <w:rPr>
          <w:rFonts w:ascii="Arial" w:hAnsi="Arial" w:cs="Arial"/>
          <w:b/>
          <w:sz w:val="24"/>
        </w:rPr>
      </w:pPr>
      <w:r>
        <w:rPr>
          <w:rFonts w:ascii="Arial" w:hAnsi="Arial" w:cs="Arial"/>
          <w:b/>
          <w:color w:val="0000FF"/>
          <w:sz w:val="24"/>
        </w:rPr>
        <w:t>RP-210587</w:t>
      </w:r>
      <w:r>
        <w:rPr>
          <w:rFonts w:ascii="Arial" w:hAnsi="Arial" w:cs="Arial"/>
          <w:b/>
          <w:color w:val="0000FF"/>
          <w:sz w:val="24"/>
        </w:rPr>
        <w:tab/>
      </w:r>
      <w:r>
        <w:rPr>
          <w:rFonts w:ascii="Arial" w:hAnsi="Arial" w:cs="Arial"/>
          <w:b/>
          <w:sz w:val="24"/>
        </w:rPr>
        <w:t>Views on work scope of Rel-17 NR sidelink relay</w:t>
      </w:r>
    </w:p>
    <w:p w14:paraId="15119E1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E9807C" w14:textId="77777777" w:rsidR="00E97C3D" w:rsidRDefault="00E97C3D" w:rsidP="00E97C3D">
      <w:pPr>
        <w:rPr>
          <w:rFonts w:ascii="Arial" w:hAnsi="Arial" w:cs="Arial"/>
          <w:b/>
        </w:rPr>
      </w:pPr>
      <w:r>
        <w:rPr>
          <w:rFonts w:ascii="Arial" w:hAnsi="Arial" w:cs="Arial"/>
          <w:b/>
        </w:rPr>
        <w:t xml:space="preserve">Abstract: </w:t>
      </w:r>
    </w:p>
    <w:p w14:paraId="1BF3097D" w14:textId="77777777" w:rsidR="00E97C3D" w:rsidRDefault="00E97C3D" w:rsidP="00E97C3D">
      <w:r>
        <w:lastRenderedPageBreak/>
        <w:t>Views on R17 sidelink relay WI</w:t>
      </w:r>
    </w:p>
    <w:p w14:paraId="55BFBE3A" w14:textId="77777777" w:rsidR="00E97C3D" w:rsidRDefault="00E97C3D" w:rsidP="00E97C3D">
      <w:pPr>
        <w:rPr>
          <w:rFonts w:ascii="Arial" w:hAnsi="Arial" w:cs="Arial"/>
          <w:b/>
        </w:rPr>
      </w:pPr>
      <w:r>
        <w:rPr>
          <w:rFonts w:ascii="Arial" w:hAnsi="Arial" w:cs="Arial"/>
          <w:b/>
        </w:rPr>
        <w:t xml:space="preserve">Discussion: </w:t>
      </w:r>
    </w:p>
    <w:p w14:paraId="37F18B4A" w14:textId="77777777" w:rsidR="00E97C3D" w:rsidRDefault="00E97C3D" w:rsidP="00E97C3D">
      <w:r>
        <w:t>moved from AI 9.6.6 to AI 9.1.2</w:t>
      </w:r>
    </w:p>
    <w:p w14:paraId="48797604" w14:textId="77777777" w:rsidR="00E97C3D" w:rsidRDefault="00E97C3D" w:rsidP="00E97C3D">
      <w:r>
        <w:t>handled in email discussion [91E][09][SL_Relay_WI]</w:t>
      </w:r>
    </w:p>
    <w:p w14:paraId="76B153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A98F2" w14:textId="77777777" w:rsidR="00E97C3D" w:rsidRDefault="00E97C3D" w:rsidP="00E97C3D">
      <w:pPr>
        <w:rPr>
          <w:rFonts w:ascii="Arial" w:hAnsi="Arial" w:cs="Arial"/>
          <w:b/>
          <w:sz w:val="24"/>
        </w:rPr>
      </w:pPr>
      <w:r>
        <w:rPr>
          <w:rFonts w:ascii="Arial" w:hAnsi="Arial" w:cs="Arial"/>
          <w:b/>
          <w:color w:val="0000FF"/>
          <w:sz w:val="24"/>
        </w:rPr>
        <w:t>RP-210610</w:t>
      </w:r>
      <w:r>
        <w:rPr>
          <w:rFonts w:ascii="Arial" w:hAnsi="Arial" w:cs="Arial"/>
          <w:b/>
          <w:color w:val="0000FF"/>
          <w:sz w:val="24"/>
        </w:rPr>
        <w:tab/>
      </w:r>
      <w:r>
        <w:rPr>
          <w:rFonts w:ascii="Arial" w:hAnsi="Arial" w:cs="Arial"/>
          <w:b/>
          <w:sz w:val="24"/>
        </w:rPr>
        <w:t>Views on the scope of Rel-17 SL relay</w:t>
      </w:r>
    </w:p>
    <w:p w14:paraId="765A435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FD57E99" w14:textId="77777777" w:rsidR="00E97C3D" w:rsidRDefault="00E97C3D" w:rsidP="00E97C3D">
      <w:pPr>
        <w:rPr>
          <w:rFonts w:ascii="Arial" w:hAnsi="Arial" w:cs="Arial"/>
          <w:b/>
        </w:rPr>
      </w:pPr>
      <w:r>
        <w:rPr>
          <w:rFonts w:ascii="Arial" w:hAnsi="Arial" w:cs="Arial"/>
          <w:b/>
        </w:rPr>
        <w:t xml:space="preserve">Discussion: </w:t>
      </w:r>
    </w:p>
    <w:p w14:paraId="3C669D4E" w14:textId="77777777" w:rsidR="00E97C3D" w:rsidRDefault="00E97C3D" w:rsidP="00E97C3D">
      <w:r>
        <w:t>moved from AI 9.6.6 to AI 9.1.2</w:t>
      </w:r>
    </w:p>
    <w:p w14:paraId="47AD9E90" w14:textId="77777777" w:rsidR="00E97C3D" w:rsidRDefault="00E97C3D" w:rsidP="00E97C3D">
      <w:r>
        <w:t>handled in email discussion [91E][09][SL_Relay_WI]</w:t>
      </w:r>
    </w:p>
    <w:p w14:paraId="6AA8E35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3396" w14:textId="77777777" w:rsidR="00E97C3D" w:rsidRDefault="00E97C3D" w:rsidP="00E97C3D">
      <w:pPr>
        <w:rPr>
          <w:rFonts w:ascii="Arial" w:hAnsi="Arial" w:cs="Arial"/>
          <w:b/>
          <w:sz w:val="24"/>
        </w:rPr>
      </w:pPr>
      <w:r>
        <w:rPr>
          <w:rFonts w:ascii="Arial" w:hAnsi="Arial" w:cs="Arial"/>
          <w:b/>
          <w:color w:val="0000FF"/>
          <w:sz w:val="24"/>
        </w:rPr>
        <w:t>RP-210718</w:t>
      </w:r>
      <w:r>
        <w:rPr>
          <w:rFonts w:ascii="Arial" w:hAnsi="Arial" w:cs="Arial"/>
          <w:b/>
          <w:color w:val="0000FF"/>
          <w:sz w:val="24"/>
        </w:rPr>
        <w:tab/>
      </w:r>
      <w:r>
        <w:rPr>
          <w:rFonts w:ascii="Arial" w:hAnsi="Arial" w:cs="Arial"/>
          <w:b/>
          <w:sz w:val="24"/>
        </w:rPr>
        <w:t>Way Forward of Rel-17 Sidelink Relay Normative Work</w:t>
      </w:r>
    </w:p>
    <w:p w14:paraId="36F2E24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Apple, Convida Wireless, Huawei, HiSilicon, Interdigital, KPN, MediaTek, Lenovo, Motorola Mobility, Philips</w:t>
      </w:r>
    </w:p>
    <w:p w14:paraId="1EE07187" w14:textId="77777777" w:rsidR="00E97C3D" w:rsidRDefault="00E97C3D" w:rsidP="00E97C3D">
      <w:pPr>
        <w:rPr>
          <w:rFonts w:ascii="Arial" w:hAnsi="Arial" w:cs="Arial"/>
          <w:b/>
        </w:rPr>
      </w:pPr>
      <w:r>
        <w:rPr>
          <w:rFonts w:ascii="Arial" w:hAnsi="Arial" w:cs="Arial"/>
          <w:b/>
        </w:rPr>
        <w:t xml:space="preserve">Discussion: </w:t>
      </w:r>
    </w:p>
    <w:p w14:paraId="236FFB72" w14:textId="77777777" w:rsidR="00E97C3D" w:rsidRDefault="00E97C3D" w:rsidP="00E97C3D">
      <w:r>
        <w:t>moved from AI 9.6.6 to AI 9.1.2</w:t>
      </w:r>
    </w:p>
    <w:p w14:paraId="1A0E0F1F" w14:textId="77777777" w:rsidR="00E97C3D" w:rsidRDefault="00E97C3D" w:rsidP="00E97C3D">
      <w:r>
        <w:t>handled in email discussion [91E][09][SL_Relay_WI]</w:t>
      </w:r>
    </w:p>
    <w:p w14:paraId="2866CF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FBD00" w14:textId="77777777" w:rsidR="00E97C3D" w:rsidRDefault="00E97C3D" w:rsidP="00E97C3D">
      <w:pPr>
        <w:rPr>
          <w:rFonts w:ascii="Arial" w:hAnsi="Arial" w:cs="Arial"/>
          <w:b/>
          <w:sz w:val="24"/>
        </w:rPr>
      </w:pPr>
      <w:r>
        <w:rPr>
          <w:rFonts w:ascii="Arial" w:hAnsi="Arial" w:cs="Arial"/>
          <w:b/>
          <w:color w:val="0000FF"/>
          <w:sz w:val="24"/>
        </w:rPr>
        <w:t>RP-210286</w:t>
      </w:r>
      <w:r>
        <w:rPr>
          <w:rFonts w:ascii="Arial" w:hAnsi="Arial" w:cs="Arial"/>
          <w:b/>
          <w:color w:val="0000FF"/>
          <w:sz w:val="24"/>
        </w:rPr>
        <w:tab/>
      </w:r>
      <w:r>
        <w:rPr>
          <w:rFonts w:ascii="Arial" w:hAnsi="Arial" w:cs="Arial"/>
          <w:b/>
          <w:sz w:val="24"/>
        </w:rPr>
        <w:t xml:space="preserve">Proposal to maintain progress of NR Sidelink Relay </w:t>
      </w:r>
    </w:p>
    <w:p w14:paraId="417251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14:paraId="59BD383A" w14:textId="77777777" w:rsidR="00E97C3D" w:rsidRDefault="00E97C3D" w:rsidP="00E97C3D">
      <w:pPr>
        <w:rPr>
          <w:rFonts w:ascii="Arial" w:hAnsi="Arial" w:cs="Arial"/>
          <w:b/>
        </w:rPr>
      </w:pPr>
      <w:r>
        <w:rPr>
          <w:rFonts w:ascii="Arial" w:hAnsi="Arial" w:cs="Arial"/>
          <w:b/>
        </w:rPr>
        <w:t xml:space="preserve">Abstract: </w:t>
      </w:r>
    </w:p>
    <w:p w14:paraId="4B22E814" w14:textId="77777777" w:rsidR="00E97C3D" w:rsidRDefault="00E97C3D" w:rsidP="00E97C3D">
      <w:r>
        <w:t>AT&amp;T wants to maintain progress regarding work on NR Sidelink Relay. We anticipate the potential for time consuming discussions related to “L2 only” and “L3 only” solutions, which very likely will result in delaying progress or risking completion of NR Si</w:t>
      </w:r>
    </w:p>
    <w:p w14:paraId="152E2D65" w14:textId="77777777" w:rsidR="00E97C3D" w:rsidRDefault="00E97C3D" w:rsidP="00E97C3D">
      <w:pPr>
        <w:rPr>
          <w:rFonts w:ascii="Arial" w:hAnsi="Arial" w:cs="Arial"/>
          <w:b/>
        </w:rPr>
      </w:pPr>
      <w:r>
        <w:rPr>
          <w:rFonts w:ascii="Arial" w:hAnsi="Arial" w:cs="Arial"/>
          <w:b/>
        </w:rPr>
        <w:t xml:space="preserve">Discussion: </w:t>
      </w:r>
    </w:p>
    <w:p w14:paraId="27904546" w14:textId="77777777" w:rsidR="00E97C3D" w:rsidRDefault="00E97C3D" w:rsidP="00E97C3D">
      <w:r>
        <w:t>moved from AI 9.6.6 to AI 9.1.2</w:t>
      </w:r>
    </w:p>
    <w:p w14:paraId="64BE5024" w14:textId="77777777" w:rsidR="00E97C3D" w:rsidRDefault="00E97C3D" w:rsidP="00E97C3D">
      <w:r>
        <w:t>handled in email discussion [91E][09][SL_Relay_WI]</w:t>
      </w:r>
    </w:p>
    <w:p w14:paraId="74155A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2B41" w14:textId="77777777" w:rsidR="00E97C3D" w:rsidRDefault="00E97C3D" w:rsidP="00E97C3D">
      <w:pPr>
        <w:rPr>
          <w:rFonts w:ascii="Arial" w:hAnsi="Arial" w:cs="Arial"/>
          <w:b/>
          <w:sz w:val="24"/>
        </w:rPr>
      </w:pPr>
      <w:r>
        <w:rPr>
          <w:rFonts w:ascii="Arial" w:hAnsi="Arial" w:cs="Arial"/>
          <w:b/>
          <w:color w:val="0000FF"/>
          <w:sz w:val="24"/>
        </w:rPr>
        <w:t>RP-210311</w:t>
      </w:r>
      <w:r>
        <w:rPr>
          <w:rFonts w:ascii="Arial" w:hAnsi="Arial" w:cs="Arial"/>
          <w:b/>
          <w:color w:val="0000FF"/>
          <w:sz w:val="24"/>
        </w:rPr>
        <w:tab/>
      </w:r>
      <w:r>
        <w:rPr>
          <w:rFonts w:ascii="Arial" w:hAnsi="Arial" w:cs="Arial"/>
          <w:b/>
          <w:sz w:val="24"/>
        </w:rPr>
        <w:t>WID scope for Rel-17 sidelink relay</w:t>
      </w:r>
    </w:p>
    <w:p w14:paraId="163D4BB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8F2D29" w14:textId="77777777" w:rsidR="00E97C3D" w:rsidRDefault="00E97C3D" w:rsidP="00E97C3D">
      <w:pPr>
        <w:rPr>
          <w:rFonts w:ascii="Arial" w:hAnsi="Arial" w:cs="Arial"/>
          <w:b/>
        </w:rPr>
      </w:pPr>
      <w:r>
        <w:rPr>
          <w:rFonts w:ascii="Arial" w:hAnsi="Arial" w:cs="Arial"/>
          <w:b/>
        </w:rPr>
        <w:t xml:space="preserve">Discussion: </w:t>
      </w:r>
    </w:p>
    <w:p w14:paraId="37C44AC6" w14:textId="77777777" w:rsidR="00E97C3D" w:rsidRDefault="00E97C3D" w:rsidP="00E97C3D">
      <w:r>
        <w:t>moved from AI 9.6.6 to AI 9.1.2</w:t>
      </w:r>
    </w:p>
    <w:p w14:paraId="00754F59" w14:textId="77777777" w:rsidR="00E97C3D" w:rsidRDefault="00E97C3D" w:rsidP="00E97C3D">
      <w:r>
        <w:t>handled in email discussion [91E][09][SL_Relay_WI]</w:t>
      </w:r>
    </w:p>
    <w:p w14:paraId="2F71AC66"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F9F32" w14:textId="77777777" w:rsidR="00E97C3D" w:rsidRDefault="00E97C3D" w:rsidP="00E97C3D">
      <w:pPr>
        <w:rPr>
          <w:rFonts w:ascii="Arial" w:hAnsi="Arial" w:cs="Arial"/>
          <w:b/>
          <w:sz w:val="24"/>
        </w:rPr>
      </w:pPr>
      <w:r>
        <w:rPr>
          <w:rFonts w:ascii="Arial" w:hAnsi="Arial" w:cs="Arial"/>
          <w:b/>
          <w:color w:val="0000FF"/>
          <w:sz w:val="24"/>
        </w:rPr>
        <w:t>RP-210332</w:t>
      </w:r>
      <w:r>
        <w:rPr>
          <w:rFonts w:ascii="Arial" w:hAnsi="Arial" w:cs="Arial"/>
          <w:b/>
          <w:color w:val="0000FF"/>
          <w:sz w:val="24"/>
        </w:rPr>
        <w:tab/>
      </w:r>
      <w:r>
        <w:rPr>
          <w:rFonts w:ascii="Arial" w:hAnsi="Arial" w:cs="Arial"/>
          <w:b/>
          <w:sz w:val="24"/>
        </w:rPr>
        <w:t>Views on NR Rel-17 Sidelink Relay work item</w:t>
      </w:r>
    </w:p>
    <w:p w14:paraId="21BB13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0F5435A" w14:textId="77777777" w:rsidR="00E97C3D" w:rsidRDefault="00E97C3D" w:rsidP="00E97C3D">
      <w:pPr>
        <w:rPr>
          <w:rFonts w:ascii="Arial" w:hAnsi="Arial" w:cs="Arial"/>
          <w:b/>
        </w:rPr>
      </w:pPr>
      <w:r>
        <w:rPr>
          <w:rFonts w:ascii="Arial" w:hAnsi="Arial" w:cs="Arial"/>
          <w:b/>
        </w:rPr>
        <w:t xml:space="preserve">Abstract: </w:t>
      </w:r>
    </w:p>
    <w:p w14:paraId="7C258D29" w14:textId="77777777" w:rsidR="00E97C3D" w:rsidRDefault="00E97C3D" w:rsidP="00E97C3D">
      <w:r>
        <w:t>compare RP-210247 and RP-210649</w:t>
      </w:r>
    </w:p>
    <w:p w14:paraId="47A56A4F" w14:textId="77777777" w:rsidR="00E97C3D" w:rsidRDefault="00E97C3D" w:rsidP="00E97C3D">
      <w:pPr>
        <w:rPr>
          <w:rFonts w:ascii="Arial" w:hAnsi="Arial" w:cs="Arial"/>
          <w:b/>
        </w:rPr>
      </w:pPr>
      <w:r>
        <w:rPr>
          <w:rFonts w:ascii="Arial" w:hAnsi="Arial" w:cs="Arial"/>
          <w:b/>
        </w:rPr>
        <w:t xml:space="preserve">Discussion: </w:t>
      </w:r>
    </w:p>
    <w:p w14:paraId="2FEC41D3" w14:textId="77777777" w:rsidR="00E97C3D" w:rsidRDefault="00E97C3D" w:rsidP="00E97C3D">
      <w:r>
        <w:t>handled in email discussion [91E][09][SL_Relay_WI]</w:t>
      </w:r>
    </w:p>
    <w:p w14:paraId="15A60F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7EEC" w14:textId="77777777" w:rsidR="00E97C3D" w:rsidRDefault="00E97C3D" w:rsidP="00E97C3D">
      <w:pPr>
        <w:rPr>
          <w:rFonts w:ascii="Arial" w:hAnsi="Arial" w:cs="Arial"/>
          <w:b/>
          <w:sz w:val="24"/>
        </w:rPr>
      </w:pPr>
      <w:r>
        <w:rPr>
          <w:rFonts w:ascii="Arial" w:hAnsi="Arial" w:cs="Arial"/>
          <w:b/>
          <w:color w:val="0000FF"/>
          <w:sz w:val="24"/>
        </w:rPr>
        <w:t>RP-210386</w:t>
      </w:r>
      <w:r>
        <w:rPr>
          <w:rFonts w:ascii="Arial" w:hAnsi="Arial" w:cs="Arial"/>
          <w:b/>
          <w:color w:val="0000FF"/>
          <w:sz w:val="24"/>
        </w:rPr>
        <w:tab/>
      </w:r>
      <w:r>
        <w:rPr>
          <w:rFonts w:ascii="Arial" w:hAnsi="Arial" w:cs="Arial"/>
          <w:b/>
          <w:sz w:val="24"/>
        </w:rPr>
        <w:t>Scope of Rel-17 Sidelink Relay WI</w:t>
      </w:r>
    </w:p>
    <w:p w14:paraId="0DD3F1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EAB6A4" w14:textId="77777777" w:rsidR="00E97C3D" w:rsidRDefault="00E97C3D" w:rsidP="00E97C3D">
      <w:pPr>
        <w:rPr>
          <w:rFonts w:ascii="Arial" w:hAnsi="Arial" w:cs="Arial"/>
          <w:b/>
        </w:rPr>
      </w:pPr>
      <w:r>
        <w:rPr>
          <w:rFonts w:ascii="Arial" w:hAnsi="Arial" w:cs="Arial"/>
          <w:b/>
        </w:rPr>
        <w:t xml:space="preserve">Discussion: </w:t>
      </w:r>
    </w:p>
    <w:p w14:paraId="456D67AD" w14:textId="77777777" w:rsidR="00E97C3D" w:rsidRDefault="00E97C3D" w:rsidP="00E97C3D">
      <w:r>
        <w:t>moved from AI 9.6.6 to AI 9.1.2</w:t>
      </w:r>
    </w:p>
    <w:p w14:paraId="112F373C" w14:textId="77777777" w:rsidR="00E97C3D" w:rsidRDefault="00E97C3D" w:rsidP="00E97C3D">
      <w:r>
        <w:t>handled in email discussion [91E][09][SL_Relay_WI]</w:t>
      </w:r>
    </w:p>
    <w:p w14:paraId="5B66B5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C1BF9" w14:textId="77777777" w:rsidR="00E97C3D" w:rsidRDefault="00E97C3D" w:rsidP="00E97C3D">
      <w:pPr>
        <w:rPr>
          <w:rFonts w:ascii="Arial" w:hAnsi="Arial" w:cs="Arial"/>
          <w:b/>
          <w:sz w:val="24"/>
        </w:rPr>
      </w:pPr>
      <w:r>
        <w:rPr>
          <w:rFonts w:ascii="Arial" w:hAnsi="Arial" w:cs="Arial"/>
          <w:b/>
          <w:color w:val="0000FF"/>
          <w:sz w:val="24"/>
        </w:rPr>
        <w:t>RP-210431</w:t>
      </w:r>
      <w:r>
        <w:rPr>
          <w:rFonts w:ascii="Arial" w:hAnsi="Arial" w:cs="Arial"/>
          <w:b/>
          <w:color w:val="0000FF"/>
          <w:sz w:val="24"/>
        </w:rPr>
        <w:tab/>
      </w:r>
      <w:r>
        <w:rPr>
          <w:rFonts w:ascii="Arial" w:hAnsi="Arial" w:cs="Arial"/>
          <w:b/>
          <w:sz w:val="24"/>
        </w:rPr>
        <w:t>Motivation for REL-17 WID on Sidelink Relay with L2 Architecture</w:t>
      </w:r>
    </w:p>
    <w:p w14:paraId="3309E3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1D57F0B2" w14:textId="77777777" w:rsidR="00E97C3D" w:rsidRDefault="00E97C3D" w:rsidP="00E97C3D">
      <w:pPr>
        <w:rPr>
          <w:rFonts w:ascii="Arial" w:hAnsi="Arial" w:cs="Arial"/>
          <w:b/>
        </w:rPr>
      </w:pPr>
      <w:r>
        <w:rPr>
          <w:rFonts w:ascii="Arial" w:hAnsi="Arial" w:cs="Arial"/>
          <w:b/>
        </w:rPr>
        <w:t xml:space="preserve">Discussion: </w:t>
      </w:r>
    </w:p>
    <w:p w14:paraId="51B98C05" w14:textId="77777777" w:rsidR="00E97C3D" w:rsidRDefault="00E97C3D" w:rsidP="00E97C3D">
      <w:r>
        <w:t>moved from AI 9.6.6 to AI 9.1.2</w:t>
      </w:r>
    </w:p>
    <w:p w14:paraId="563D6DDD" w14:textId="77777777" w:rsidR="00E97C3D" w:rsidRDefault="00E97C3D" w:rsidP="00E97C3D">
      <w:r>
        <w:t>handled in email discussion [91E][09][SL_Relay_WI]</w:t>
      </w:r>
    </w:p>
    <w:p w14:paraId="0DAC8D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F127" w14:textId="77777777" w:rsidR="00E97C3D" w:rsidRDefault="00E97C3D" w:rsidP="00E97C3D">
      <w:pPr>
        <w:rPr>
          <w:rFonts w:ascii="Arial" w:hAnsi="Arial" w:cs="Arial"/>
          <w:b/>
          <w:sz w:val="24"/>
        </w:rPr>
      </w:pPr>
      <w:r>
        <w:rPr>
          <w:rFonts w:ascii="Arial" w:hAnsi="Arial" w:cs="Arial"/>
          <w:b/>
          <w:color w:val="0000FF"/>
          <w:sz w:val="24"/>
        </w:rPr>
        <w:t>RP-210687</w:t>
      </w:r>
      <w:r>
        <w:rPr>
          <w:rFonts w:ascii="Arial" w:hAnsi="Arial" w:cs="Arial"/>
          <w:b/>
          <w:color w:val="0000FF"/>
          <w:sz w:val="24"/>
        </w:rPr>
        <w:tab/>
      </w:r>
      <w:r>
        <w:rPr>
          <w:rFonts w:ascii="Arial" w:hAnsi="Arial" w:cs="Arial"/>
          <w:b/>
          <w:sz w:val="24"/>
        </w:rPr>
        <w:t>Analysis of RAN work for Layer-2 Sidelink Relay</w:t>
      </w:r>
    </w:p>
    <w:p w14:paraId="0BC332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Futurewei, Interdigital, Huawei, HiSilicon, MediaTek Inc.,Convida Wireless</w:t>
      </w:r>
    </w:p>
    <w:p w14:paraId="5A80767A" w14:textId="77777777" w:rsidR="00E97C3D" w:rsidRDefault="00E97C3D" w:rsidP="00E97C3D">
      <w:pPr>
        <w:rPr>
          <w:rFonts w:ascii="Arial" w:hAnsi="Arial" w:cs="Arial"/>
          <w:b/>
        </w:rPr>
      </w:pPr>
      <w:r>
        <w:rPr>
          <w:rFonts w:ascii="Arial" w:hAnsi="Arial" w:cs="Arial"/>
          <w:b/>
        </w:rPr>
        <w:t xml:space="preserve">Discussion: </w:t>
      </w:r>
    </w:p>
    <w:p w14:paraId="0D4E1345" w14:textId="77777777" w:rsidR="00E97C3D" w:rsidRDefault="00E97C3D" w:rsidP="00E97C3D">
      <w:r>
        <w:t>moved from AI 9.6.6 to AI 9.1.2</w:t>
      </w:r>
    </w:p>
    <w:p w14:paraId="0745F598" w14:textId="77777777" w:rsidR="00E97C3D" w:rsidRDefault="00E97C3D" w:rsidP="00E97C3D">
      <w:r>
        <w:t>handled in email discussion [91E][09][SL_Relay_WI]</w:t>
      </w:r>
    </w:p>
    <w:p w14:paraId="21EB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281B" w14:textId="77777777" w:rsidR="00E97C3D" w:rsidRDefault="00E97C3D" w:rsidP="00E97C3D">
      <w:pPr>
        <w:rPr>
          <w:rFonts w:ascii="Arial" w:hAnsi="Arial" w:cs="Arial"/>
          <w:b/>
          <w:sz w:val="24"/>
        </w:rPr>
      </w:pPr>
      <w:r>
        <w:rPr>
          <w:rFonts w:ascii="Arial" w:hAnsi="Arial" w:cs="Arial"/>
          <w:b/>
          <w:color w:val="0000FF"/>
          <w:sz w:val="24"/>
        </w:rPr>
        <w:t>RP-210651</w:t>
      </w:r>
      <w:r>
        <w:rPr>
          <w:rFonts w:ascii="Arial" w:hAnsi="Arial" w:cs="Arial"/>
          <w:b/>
          <w:color w:val="0000FF"/>
          <w:sz w:val="24"/>
        </w:rPr>
        <w:tab/>
      </w:r>
      <w:r>
        <w:rPr>
          <w:rFonts w:ascii="Arial" w:hAnsi="Arial" w:cs="Arial"/>
          <w:b/>
          <w:sz w:val="24"/>
        </w:rPr>
        <w:t>L3 Relay Performance and Impact</w:t>
      </w:r>
    </w:p>
    <w:p w14:paraId="6AE976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Huawei, HiSilicon, Interdigital, Futurewei, Apple,  Convida Wireless, Philips</w:t>
      </w:r>
    </w:p>
    <w:p w14:paraId="196ADC1B" w14:textId="77777777" w:rsidR="00E97C3D" w:rsidRDefault="00E97C3D" w:rsidP="00E97C3D">
      <w:pPr>
        <w:rPr>
          <w:rFonts w:ascii="Arial" w:hAnsi="Arial" w:cs="Arial"/>
          <w:b/>
        </w:rPr>
      </w:pPr>
      <w:r>
        <w:rPr>
          <w:rFonts w:ascii="Arial" w:hAnsi="Arial" w:cs="Arial"/>
          <w:b/>
        </w:rPr>
        <w:t xml:space="preserve">Abstract: </w:t>
      </w:r>
    </w:p>
    <w:p w14:paraId="338AC3B6" w14:textId="77777777" w:rsidR="00E97C3D" w:rsidRDefault="00E97C3D" w:rsidP="00E97C3D">
      <w:r>
        <w:t>Analysis of L3 relay</w:t>
      </w:r>
    </w:p>
    <w:p w14:paraId="6D82F707" w14:textId="77777777" w:rsidR="00E97C3D" w:rsidRDefault="00E97C3D" w:rsidP="00E97C3D">
      <w:pPr>
        <w:rPr>
          <w:rFonts w:ascii="Arial" w:hAnsi="Arial" w:cs="Arial"/>
          <w:b/>
        </w:rPr>
      </w:pPr>
      <w:r>
        <w:rPr>
          <w:rFonts w:ascii="Arial" w:hAnsi="Arial" w:cs="Arial"/>
          <w:b/>
        </w:rPr>
        <w:t xml:space="preserve">Discussion: </w:t>
      </w:r>
    </w:p>
    <w:p w14:paraId="544BC68C" w14:textId="77777777" w:rsidR="00E97C3D" w:rsidRDefault="00E97C3D" w:rsidP="00E97C3D">
      <w:r>
        <w:lastRenderedPageBreak/>
        <w:t>handled in email discussion [91E][09][SL_Relay_WI]</w:t>
      </w:r>
    </w:p>
    <w:p w14:paraId="7A0CBE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A675" w14:textId="77777777" w:rsidR="00E97C3D" w:rsidRDefault="00E97C3D" w:rsidP="00E97C3D">
      <w:pPr>
        <w:rPr>
          <w:rFonts w:ascii="Arial" w:hAnsi="Arial" w:cs="Arial"/>
          <w:b/>
          <w:sz w:val="24"/>
        </w:rPr>
      </w:pPr>
      <w:r>
        <w:rPr>
          <w:rFonts w:ascii="Arial" w:hAnsi="Arial" w:cs="Arial"/>
          <w:b/>
          <w:color w:val="0000FF"/>
          <w:sz w:val="24"/>
        </w:rPr>
        <w:t>RP-210717</w:t>
      </w:r>
      <w:r>
        <w:rPr>
          <w:rFonts w:ascii="Arial" w:hAnsi="Arial" w:cs="Arial"/>
          <w:b/>
          <w:color w:val="0000FF"/>
          <w:sz w:val="24"/>
        </w:rPr>
        <w:tab/>
      </w:r>
      <w:r>
        <w:rPr>
          <w:rFonts w:ascii="Arial" w:hAnsi="Arial" w:cs="Arial"/>
          <w:b/>
          <w:sz w:val="24"/>
        </w:rPr>
        <w:t>Comparison of L2 and L3 Relay Architectures</w:t>
      </w:r>
    </w:p>
    <w:p w14:paraId="7FA3C12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Apple, Convida Wireless, Huawei, HiSilicon, Interdigital, KPN, MediaTek, Lenovo, Motorola Mobility</w:t>
      </w:r>
    </w:p>
    <w:p w14:paraId="4834D4AC" w14:textId="77777777" w:rsidR="00E97C3D" w:rsidRDefault="00E97C3D" w:rsidP="00E97C3D">
      <w:pPr>
        <w:rPr>
          <w:rFonts w:ascii="Arial" w:hAnsi="Arial" w:cs="Arial"/>
          <w:b/>
        </w:rPr>
      </w:pPr>
      <w:r>
        <w:rPr>
          <w:rFonts w:ascii="Arial" w:hAnsi="Arial" w:cs="Arial"/>
          <w:b/>
        </w:rPr>
        <w:t xml:space="preserve">Discussion: </w:t>
      </w:r>
    </w:p>
    <w:p w14:paraId="2DCFA1A1" w14:textId="77777777" w:rsidR="00E97C3D" w:rsidRDefault="00E97C3D" w:rsidP="00E97C3D">
      <w:r>
        <w:t>moved from AI 9.6.6 to AI 9.1.2</w:t>
      </w:r>
    </w:p>
    <w:p w14:paraId="11785A7C" w14:textId="77777777" w:rsidR="00E97C3D" w:rsidRDefault="00E97C3D" w:rsidP="00E97C3D">
      <w:r>
        <w:t>handled in email discussion [91E][09][SL_Relay_WI]</w:t>
      </w:r>
    </w:p>
    <w:p w14:paraId="5133F4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01EC" w14:textId="77777777" w:rsidR="00E97C3D" w:rsidRDefault="00E97C3D" w:rsidP="00E97C3D">
      <w:pPr>
        <w:rPr>
          <w:rFonts w:ascii="Arial" w:hAnsi="Arial" w:cs="Arial"/>
          <w:b/>
          <w:sz w:val="24"/>
        </w:rPr>
      </w:pPr>
      <w:r>
        <w:rPr>
          <w:rFonts w:ascii="Arial" w:hAnsi="Arial" w:cs="Arial"/>
          <w:b/>
          <w:color w:val="0000FF"/>
          <w:sz w:val="24"/>
        </w:rPr>
        <w:t>RP-210649</w:t>
      </w:r>
      <w:r>
        <w:rPr>
          <w:rFonts w:ascii="Arial" w:hAnsi="Arial" w:cs="Arial"/>
          <w:b/>
          <w:color w:val="0000FF"/>
          <w:sz w:val="24"/>
        </w:rPr>
        <w:tab/>
      </w:r>
      <w:r>
        <w:rPr>
          <w:rFonts w:ascii="Arial" w:hAnsi="Arial" w:cs="Arial"/>
          <w:b/>
          <w:sz w:val="24"/>
        </w:rPr>
        <w:t>New WID on NR Sidelink Relay</w:t>
      </w:r>
    </w:p>
    <w:p w14:paraId="1F38922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Interdigital, Apple, Futurewei, Huawei, HiSilicon, Sony, Convida Wireless, Lenovo, Motorola Mobility, China Unicom, China Telecom, Xiaomi, ZTE, Fujitsu, Spreadtrum, Sharp, Philips</w:t>
      </w:r>
    </w:p>
    <w:p w14:paraId="584CA136" w14:textId="77777777" w:rsidR="00E97C3D" w:rsidRDefault="00E97C3D" w:rsidP="00E97C3D">
      <w:pPr>
        <w:rPr>
          <w:rFonts w:ascii="Arial" w:hAnsi="Arial" w:cs="Arial"/>
          <w:b/>
        </w:rPr>
      </w:pPr>
      <w:r>
        <w:rPr>
          <w:rFonts w:ascii="Arial" w:hAnsi="Arial" w:cs="Arial"/>
          <w:b/>
        </w:rPr>
        <w:t xml:space="preserve">Abstract: </w:t>
      </w:r>
    </w:p>
    <w:p w14:paraId="0ED17ECB" w14:textId="77777777" w:rsidR="00E97C3D" w:rsidRDefault="00E97C3D" w:rsidP="00E97C3D">
      <w:r>
        <w:t>follow-up WI of RAN2 REL-17 SI FS_NR_SL_relay (AI 9.6.6; rapporteur: OPPO); compare competing proposal in RP-210247</w:t>
      </w:r>
    </w:p>
    <w:p w14:paraId="15F9F3FC" w14:textId="77777777" w:rsidR="00E97C3D" w:rsidRDefault="00E97C3D" w:rsidP="00E97C3D">
      <w:pPr>
        <w:rPr>
          <w:rFonts w:ascii="Arial" w:hAnsi="Arial" w:cs="Arial"/>
          <w:b/>
        </w:rPr>
      </w:pPr>
      <w:r>
        <w:rPr>
          <w:rFonts w:ascii="Arial" w:hAnsi="Arial" w:cs="Arial"/>
          <w:b/>
        </w:rPr>
        <w:t xml:space="preserve">Discussion: </w:t>
      </w:r>
    </w:p>
    <w:p w14:paraId="3111D3E7" w14:textId="77777777" w:rsidR="00E97C3D" w:rsidRDefault="00E97C3D" w:rsidP="00E97C3D">
      <w:r>
        <w:t>handled in email discussion [91E][09][SL_Relay_WI]</w:t>
      </w:r>
    </w:p>
    <w:p w14:paraId="13FB18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D7F5A9" w14:textId="77777777" w:rsidR="00E97C3D" w:rsidRDefault="00E97C3D" w:rsidP="00E97C3D">
      <w:pPr>
        <w:rPr>
          <w:rFonts w:ascii="Arial" w:hAnsi="Arial" w:cs="Arial"/>
          <w:b/>
          <w:sz w:val="24"/>
        </w:rPr>
      </w:pPr>
      <w:r>
        <w:rPr>
          <w:rFonts w:ascii="Arial" w:hAnsi="Arial" w:cs="Arial"/>
          <w:b/>
          <w:color w:val="0000FF"/>
          <w:sz w:val="24"/>
        </w:rPr>
        <w:t>RP-210246</w:t>
      </w:r>
      <w:r>
        <w:rPr>
          <w:rFonts w:ascii="Arial" w:hAnsi="Arial" w:cs="Arial"/>
          <w:b/>
          <w:color w:val="0000FF"/>
          <w:sz w:val="24"/>
        </w:rPr>
        <w:tab/>
      </w:r>
      <w:r>
        <w:rPr>
          <w:rFonts w:ascii="Arial" w:hAnsi="Arial" w:cs="Arial"/>
          <w:b/>
          <w:sz w:val="24"/>
        </w:rPr>
        <w:t>Motivation for new R17 WI on NR Sidelink Relay</w:t>
      </w:r>
    </w:p>
    <w:p w14:paraId="51F81CE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7A8358" w14:textId="77777777" w:rsidR="00E97C3D" w:rsidRDefault="00E97C3D" w:rsidP="00E97C3D">
      <w:pPr>
        <w:rPr>
          <w:rFonts w:ascii="Arial" w:hAnsi="Arial" w:cs="Arial"/>
          <w:b/>
        </w:rPr>
      </w:pPr>
      <w:r>
        <w:rPr>
          <w:rFonts w:ascii="Arial" w:hAnsi="Arial" w:cs="Arial"/>
          <w:b/>
        </w:rPr>
        <w:t xml:space="preserve">Abstract: </w:t>
      </w:r>
    </w:p>
    <w:p w14:paraId="150D993E" w14:textId="77777777" w:rsidR="00E97C3D" w:rsidRDefault="00E97C3D" w:rsidP="00E97C3D">
      <w:r>
        <w:t>related to RP-210247</w:t>
      </w:r>
    </w:p>
    <w:p w14:paraId="45BCA3EF" w14:textId="77777777" w:rsidR="00E97C3D" w:rsidRDefault="00E97C3D" w:rsidP="00E97C3D">
      <w:pPr>
        <w:rPr>
          <w:rFonts w:ascii="Arial" w:hAnsi="Arial" w:cs="Arial"/>
          <w:b/>
        </w:rPr>
      </w:pPr>
      <w:r>
        <w:rPr>
          <w:rFonts w:ascii="Arial" w:hAnsi="Arial" w:cs="Arial"/>
          <w:b/>
        </w:rPr>
        <w:t xml:space="preserve">Discussion: </w:t>
      </w:r>
    </w:p>
    <w:p w14:paraId="70E9DB71" w14:textId="77777777" w:rsidR="00E97C3D" w:rsidRDefault="00E97C3D" w:rsidP="00E97C3D">
      <w:r>
        <w:t>handled in email discussion [91E][09][SL_Relay_WI]</w:t>
      </w:r>
    </w:p>
    <w:p w14:paraId="569473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2E881" w14:textId="77777777" w:rsidR="00E97C3D" w:rsidRDefault="00E97C3D" w:rsidP="00E97C3D">
      <w:pPr>
        <w:rPr>
          <w:rFonts w:ascii="Arial" w:hAnsi="Arial" w:cs="Arial"/>
          <w:b/>
          <w:sz w:val="24"/>
        </w:rPr>
      </w:pPr>
      <w:r>
        <w:rPr>
          <w:rFonts w:ascii="Arial" w:hAnsi="Arial" w:cs="Arial"/>
          <w:b/>
          <w:color w:val="0000FF"/>
          <w:sz w:val="24"/>
        </w:rPr>
        <w:t>RP-210650</w:t>
      </w:r>
      <w:r>
        <w:rPr>
          <w:rFonts w:ascii="Arial" w:hAnsi="Arial" w:cs="Arial"/>
          <w:b/>
          <w:color w:val="0000FF"/>
          <w:sz w:val="24"/>
        </w:rPr>
        <w:tab/>
      </w:r>
      <w:r>
        <w:rPr>
          <w:rFonts w:ascii="Arial" w:hAnsi="Arial" w:cs="Arial"/>
          <w:b/>
          <w:sz w:val="24"/>
        </w:rPr>
        <w:t>Rel-17 Sidelink Relay Motivation</w:t>
      </w:r>
    </w:p>
    <w:p w14:paraId="286E52F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Interdigital, Futurewei, Apple, Huawei, HiSilicon, Convida Wireless, Sony, Lenovo, Motorola Mobility, China Unicom, China Telecom, Xiaomi, ZTE, Fujitsu, Spreadtrum, Philips</w:t>
      </w:r>
    </w:p>
    <w:p w14:paraId="2B7186C1" w14:textId="77777777" w:rsidR="00E97C3D" w:rsidRDefault="00E97C3D" w:rsidP="00E97C3D">
      <w:pPr>
        <w:rPr>
          <w:rFonts w:ascii="Arial" w:hAnsi="Arial" w:cs="Arial"/>
          <w:b/>
        </w:rPr>
      </w:pPr>
      <w:r>
        <w:rPr>
          <w:rFonts w:ascii="Arial" w:hAnsi="Arial" w:cs="Arial"/>
          <w:b/>
        </w:rPr>
        <w:t xml:space="preserve">Abstract: </w:t>
      </w:r>
    </w:p>
    <w:p w14:paraId="3D4B565B" w14:textId="77777777" w:rsidR="00E97C3D" w:rsidRDefault="00E97C3D" w:rsidP="00E97C3D">
      <w:r>
        <w:t>related to RP-210649</w:t>
      </w:r>
    </w:p>
    <w:p w14:paraId="0E3CBC66" w14:textId="77777777" w:rsidR="00E97C3D" w:rsidRDefault="00E97C3D" w:rsidP="00E97C3D">
      <w:pPr>
        <w:rPr>
          <w:rFonts w:ascii="Arial" w:hAnsi="Arial" w:cs="Arial"/>
          <w:b/>
        </w:rPr>
      </w:pPr>
      <w:r>
        <w:rPr>
          <w:rFonts w:ascii="Arial" w:hAnsi="Arial" w:cs="Arial"/>
          <w:b/>
        </w:rPr>
        <w:t xml:space="preserve">Discussion: </w:t>
      </w:r>
    </w:p>
    <w:p w14:paraId="4B1458A4" w14:textId="77777777" w:rsidR="00E97C3D" w:rsidRDefault="00E97C3D" w:rsidP="00E97C3D">
      <w:r>
        <w:t>handled in email discussion [91E][09][SL_Relay_WI]</w:t>
      </w:r>
    </w:p>
    <w:p w14:paraId="66995F45" w14:textId="77777777" w:rsidR="00E97C3D" w:rsidRDefault="00E97C3D" w:rsidP="00E97C3D">
      <w:r>
        <w:t>handled in Mon GotoW</w:t>
      </w:r>
    </w:p>
    <w:p w14:paraId="24E8D626" w14:textId="77777777" w:rsidR="00E97C3D" w:rsidRDefault="00E97C3D" w:rsidP="00E97C3D">
      <w:r>
        <w:t>proposal:</w:t>
      </w:r>
    </w:p>
    <w:p w14:paraId="136C41DB" w14:textId="77777777" w:rsidR="00E97C3D" w:rsidRDefault="00E97C3D" w:rsidP="00E97C3D">
      <w:r>
        <w:lastRenderedPageBreak/>
        <w:t>- Any specified U2N/U2U relay architecture should be suitable for commercial use; Otherwise there is a risk of a paper standard</w:t>
      </w:r>
    </w:p>
    <w:p w14:paraId="3B271E10" w14:textId="77777777" w:rsidR="00E97C3D" w:rsidRDefault="00E97C3D" w:rsidP="00E97C3D">
      <w:r>
        <w:t>- L2 solution should be specified</w:t>
      </w:r>
    </w:p>
    <w:p w14:paraId="66B92B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1FEBC" w14:textId="77777777" w:rsidR="00E97C3D" w:rsidRDefault="00E97C3D" w:rsidP="00E97C3D">
      <w:pPr>
        <w:rPr>
          <w:rFonts w:ascii="Arial" w:hAnsi="Arial" w:cs="Arial"/>
          <w:b/>
          <w:sz w:val="24"/>
        </w:rPr>
      </w:pPr>
      <w:r>
        <w:rPr>
          <w:rFonts w:ascii="Arial" w:hAnsi="Arial" w:cs="Arial"/>
          <w:b/>
          <w:color w:val="0000FF"/>
          <w:sz w:val="24"/>
        </w:rPr>
        <w:t>RP-210261</w:t>
      </w:r>
      <w:r>
        <w:rPr>
          <w:rFonts w:ascii="Arial" w:hAnsi="Arial" w:cs="Arial"/>
          <w:b/>
          <w:color w:val="0000FF"/>
          <w:sz w:val="24"/>
        </w:rPr>
        <w:tab/>
      </w:r>
      <w:r>
        <w:rPr>
          <w:rFonts w:ascii="Arial" w:hAnsi="Arial" w:cs="Arial"/>
          <w:b/>
          <w:sz w:val="24"/>
        </w:rPr>
        <w:t>Views on scope of NR sidelink relay WI</w:t>
      </w:r>
    </w:p>
    <w:p w14:paraId="5B26530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84C207D" w14:textId="77777777" w:rsidR="00E97C3D" w:rsidRDefault="00E97C3D" w:rsidP="00E97C3D">
      <w:pPr>
        <w:rPr>
          <w:rFonts w:ascii="Arial" w:hAnsi="Arial" w:cs="Arial"/>
          <w:b/>
        </w:rPr>
      </w:pPr>
      <w:r>
        <w:rPr>
          <w:rFonts w:ascii="Arial" w:hAnsi="Arial" w:cs="Arial"/>
          <w:b/>
        </w:rPr>
        <w:t xml:space="preserve">Discussion: </w:t>
      </w:r>
    </w:p>
    <w:p w14:paraId="4B87394C" w14:textId="77777777" w:rsidR="00E97C3D" w:rsidRDefault="00E97C3D" w:rsidP="00E97C3D">
      <w:r>
        <w:t>moved from AI 9.6.6 to AI 9.1.2</w:t>
      </w:r>
    </w:p>
    <w:p w14:paraId="1DADE2F1" w14:textId="77777777" w:rsidR="00E97C3D" w:rsidRDefault="00E97C3D" w:rsidP="00E97C3D">
      <w:r>
        <w:t>handled in email discussion [91E][09][SL_Relay_WI]</w:t>
      </w:r>
    </w:p>
    <w:p w14:paraId="32E7F239" w14:textId="77777777" w:rsidR="00E97C3D" w:rsidRDefault="00E97C3D" w:rsidP="00E97C3D">
      <w:r>
        <w:t>handled in Mon GotoW</w:t>
      </w:r>
    </w:p>
    <w:p w14:paraId="074430CE" w14:textId="77777777" w:rsidR="00E97C3D" w:rsidRDefault="00E97C3D" w:rsidP="00E97C3D">
      <w:r>
        <w:t>Proposal 1: Proceed L3 UE-to-Network relay to normative work with below objectives:</w:t>
      </w:r>
    </w:p>
    <w:p w14:paraId="5E10F5DF" w14:textId="77777777" w:rsidR="00E97C3D" w:rsidRDefault="00E97C3D" w:rsidP="00E97C3D">
      <w:r>
        <w:t>•</w:t>
      </w:r>
      <w:r>
        <w:tab/>
        <w:t>Support Relay discovery and (re)selection with minimal AS impacts</w:t>
      </w:r>
    </w:p>
    <w:p w14:paraId="4BB55E34" w14:textId="77777777" w:rsidR="00E97C3D" w:rsidRDefault="00E97C3D" w:rsidP="00E97C3D">
      <w:r>
        <w:t>•</w:t>
      </w:r>
      <w:r>
        <w:tab/>
        <w:t>Relay and Remote UE authorization</w:t>
      </w:r>
    </w:p>
    <w:p w14:paraId="07EBC3D7" w14:textId="77777777" w:rsidR="00E97C3D" w:rsidRDefault="00E97C3D" w:rsidP="00E97C3D">
      <w:r>
        <w:t>No RAN impacts to support other L3 relay procedures like mobility, service continuity and QoS</w:t>
      </w:r>
    </w:p>
    <w:p w14:paraId="7AC4C580" w14:textId="77777777" w:rsidR="00E97C3D" w:rsidRDefault="00E97C3D" w:rsidP="00E97C3D">
      <w:r>
        <w:t>Proposal 2: Consider L2 UE-to-Network relay to normative work with the following manageable scope of objectives:</w:t>
      </w:r>
    </w:p>
    <w:p w14:paraId="69D9BAC1" w14:textId="77777777" w:rsidR="00E97C3D" w:rsidRDefault="00E97C3D" w:rsidP="00E97C3D">
      <w:r>
        <w:t>•</w:t>
      </w:r>
      <w:r>
        <w:tab/>
        <w:t xml:space="preserve">Leverage the common design from L3 U2N relay for discovery and relay (re)selection </w:t>
      </w:r>
    </w:p>
    <w:p w14:paraId="60DE76AC" w14:textId="77777777" w:rsidR="00E97C3D" w:rsidRDefault="00E97C3D" w:rsidP="00E97C3D">
      <w:r>
        <w:t>•</w:t>
      </w:r>
      <w:r>
        <w:tab/>
        <w:t>Leverage the common design from L3 U2N relay for Relay and Remote UE authorization</w:t>
      </w:r>
    </w:p>
    <w:p w14:paraId="517B884A" w14:textId="77777777" w:rsidR="00E97C3D" w:rsidRDefault="00E97C3D" w:rsidP="00E97C3D">
      <w:r>
        <w:t>•</w:t>
      </w:r>
      <w:r>
        <w:tab/>
        <w:t>Introduce Adaptation layer functionality necessary to support single-hop operation only</w:t>
      </w:r>
    </w:p>
    <w:p w14:paraId="0B2856A1" w14:textId="77777777" w:rsidR="00E97C3D" w:rsidRDefault="00E97C3D" w:rsidP="00E97C3D">
      <w:r>
        <w:t>•</w:t>
      </w:r>
      <w:r>
        <w:tab/>
        <w:t>For service continuity, QoS and control plane procedure, focus on procedures / solutions captured in TR 38.836, and excluding support for Group mobility.</w:t>
      </w:r>
    </w:p>
    <w:p w14:paraId="25900680" w14:textId="77777777" w:rsidR="00E97C3D" w:rsidRDefault="00E97C3D" w:rsidP="00E97C3D">
      <w:r>
        <w:t>•</w:t>
      </w:r>
      <w:r>
        <w:tab/>
        <w:t>Introduce a simplified mode of L2 relay operation, to reduce RAN impacts</w:t>
      </w:r>
    </w:p>
    <w:p w14:paraId="21563631" w14:textId="77777777" w:rsidR="00E97C3D" w:rsidRDefault="00E97C3D" w:rsidP="00E97C3D">
      <w:r>
        <w:t>o</w:t>
      </w:r>
      <w:r>
        <w:tab/>
        <w:t xml:space="preserve">Reuse existing RRC signaling for relaying channel configuration </w:t>
      </w:r>
    </w:p>
    <w:p w14:paraId="0369B98A" w14:textId="77777777" w:rsidR="00E97C3D" w:rsidRDefault="00E97C3D" w:rsidP="00E97C3D">
      <w:r>
        <w:t>o</w:t>
      </w:r>
      <w:r>
        <w:tab/>
        <w:t xml:space="preserve">Simplify remote UE mobility handling: UE optionally supports NW controlled HO </w:t>
      </w:r>
    </w:p>
    <w:p w14:paraId="09FF9E68" w14:textId="77777777" w:rsidR="00E97C3D" w:rsidRDefault="00E97C3D" w:rsidP="00E97C3D">
      <w:r>
        <w:t>o</w:t>
      </w:r>
      <w:r>
        <w:tab/>
        <w:t>Support header-less Uu adaptation layer: UE optionally supports adaptation layer header</w:t>
      </w:r>
    </w:p>
    <w:p w14:paraId="2E6CA2E5" w14:textId="77777777" w:rsidR="00E97C3D" w:rsidRDefault="00E97C3D" w:rsidP="00E97C3D">
      <w:r>
        <w:t>Proposal 3: Proceed with L3 UE-to-UE relay normative work with below objectives:</w:t>
      </w:r>
    </w:p>
    <w:p w14:paraId="18B1FDFD" w14:textId="77777777" w:rsidR="00E97C3D" w:rsidRDefault="00E97C3D" w:rsidP="00E97C3D">
      <w:r>
        <w:t>•</w:t>
      </w:r>
      <w:r>
        <w:tab/>
        <w:t xml:space="preserve">Relay discovery and (re)selection </w:t>
      </w:r>
    </w:p>
    <w:p w14:paraId="7F69A1BB" w14:textId="77777777" w:rsidR="00E97C3D" w:rsidRDefault="00E97C3D" w:rsidP="00E97C3D">
      <w:r>
        <w:t>No RAN impacts to support other L3 relay procedures like protocol stack, QoS and control plane procedure.</w:t>
      </w:r>
    </w:p>
    <w:p w14:paraId="126E8670" w14:textId="77777777" w:rsidR="00E97C3D" w:rsidRDefault="00E97C3D" w:rsidP="00E97C3D">
      <w:r>
        <w:t>Proposal 4: Considering the misalignments between RAN2 and SA2 on L2 U2U, not proceed with L2 UE-to-UE relay normative work</w:t>
      </w:r>
    </w:p>
    <w:p w14:paraId="352821C6" w14:textId="77777777" w:rsidR="00E97C3D" w:rsidRDefault="00E97C3D" w:rsidP="00E97C3D">
      <w:r>
        <w:t>RAN chair: we must be sure that what we include in REL-17 can be completed in REL-17</w:t>
      </w:r>
    </w:p>
    <w:p w14:paraId="5FA46D6A" w14:textId="77777777" w:rsidR="00E97C3D" w:rsidRDefault="00E97C3D" w:rsidP="00E97C3D">
      <w:r>
        <w:t>Futurewei: does not agree with misalignment of RAN2 and SA2; L2 UE-to-UE relay: it was decided to work first on UE-network relay which will then help UE-UE-relay design; so no risk to support UE-to-UE relay in normative work</w:t>
      </w:r>
    </w:p>
    <w:p w14:paraId="42065619" w14:textId="77777777" w:rsidR="00E97C3D" w:rsidRDefault="00E97C3D" w:rsidP="00E97C3D">
      <w:r>
        <w:t>Xiaomi: agrees with Mediatek that we want to avoid a paper standard or fragmentation</w:t>
      </w:r>
    </w:p>
    <w:p w14:paraId="0821C7B7" w14:textId="77777777" w:rsidR="00E97C3D" w:rsidRDefault="00E97C3D" w:rsidP="00E97C3D">
      <w:r>
        <w:t>Vodafone: is worried about workload, has the impression that we have 1,5 meetings less than we thought in Dec.20, doing L2 and L3 together does not seem to be realistic; simpler seems L3 but we need to come up with a joint SA/RAN approach</w:t>
      </w:r>
    </w:p>
    <w:p w14:paraId="12F767AA" w14:textId="77777777" w:rsidR="00E97C3D" w:rsidRDefault="00E97C3D" w:rsidP="00E97C3D">
      <w:r>
        <w:t>AT&amp;T: L3 more done in SA2 while L2 is more done in RAN2, thinks it is possible to develop both in REL-17</w:t>
      </w:r>
    </w:p>
    <w:p w14:paraId="3850905E" w14:textId="77777777" w:rsidR="00E97C3D" w:rsidRDefault="00E97C3D" w:rsidP="00E97C3D">
      <w:r>
        <w:lastRenderedPageBreak/>
        <w:t>Ericsson: we propose to move forward with L3 only as we fear the workload impact of L2 solution on RAN2 and a potential delay of REL-17; L2 could be done in a different release</w:t>
      </w:r>
    </w:p>
    <w:p w14:paraId="05BF350D" w14:textId="77777777" w:rsidR="00E97C3D" w:rsidRDefault="00E97C3D" w:rsidP="00E97C3D">
      <w:r>
        <w:t>LG: RAN2 will finish the SI and reach a good conclusion but impact on L2 on RAN2 workload is the critical question; if we do L2, then focus should be on discovery and autorization and other parts could be done later</w:t>
      </w:r>
    </w:p>
    <w:p w14:paraId="1362F177" w14:textId="77777777" w:rsidR="00E97C3D" w:rsidRDefault="00E97C3D" w:rsidP="00E97C3D">
      <w:r>
        <w:t>ZTE: we proposed to only specify L2 UE-to-network relay in REL-17</w:t>
      </w:r>
    </w:p>
    <w:p w14:paraId="55D62F7B" w14:textId="77777777" w:rsidR="00E97C3D" w:rsidRDefault="00E97C3D" w:rsidP="00E97C3D">
      <w:r>
        <w:t>Samsung: UE-to-UE relay in REL-17 is important for public safety</w:t>
      </w:r>
    </w:p>
    <w:p w14:paraId="14E865F1" w14:textId="77777777" w:rsidR="00E97C3D" w:rsidRDefault="00E97C3D" w:rsidP="00E97C3D">
      <w:r>
        <w:t>Vivo: based on RAN2 conclusion it seems L2 and L3 are possible but L3 is simpler, L2 functionality should be limited in REL-17 (e.g. mobility can be downscoped)</w:t>
      </w:r>
    </w:p>
    <w:p w14:paraId="329B8360" w14:textId="77777777" w:rsidR="00E97C3D" w:rsidRDefault="00E97C3D" w:rsidP="00E97C3D">
      <w:r>
        <w:t>Orange: L2 is a better approach (e.g. from security aspect)</w:t>
      </w:r>
    </w:p>
    <w:p w14:paraId="130BD5E4" w14:textId="77777777" w:rsidR="00E97C3D" w:rsidRDefault="00E97C3D" w:rsidP="00E97C3D">
      <w:r>
        <w:t>Huawei: L2 relay should be standardized in REL-17</w:t>
      </w:r>
    </w:p>
    <w:p w14:paraId="48194167" w14:textId="77777777" w:rsidR="00E97C3D" w:rsidRDefault="00E97C3D" w:rsidP="00E97C3D">
      <w:r>
        <w:t>Nokia: do common part for L2/L3 first would be useful; we need to pay attention to workload</w:t>
      </w:r>
    </w:p>
    <w:p w14:paraId="0BEEE164" w14:textId="77777777" w:rsidR="00E97C3D" w:rsidRDefault="00E97C3D" w:rsidP="00E97C3D">
      <w:r>
        <w:t>Apple: L2 provides better performance, for common part not much needs to be done; thinks for what is concluded in SI the workload is manageable</w:t>
      </w:r>
    </w:p>
    <w:p w14:paraId="66496C0D" w14:textId="77777777" w:rsidR="00E97C3D" w:rsidRDefault="00E97C3D" w:rsidP="00E97C3D">
      <w:r>
        <w:t>CATT: suggests to do L2 and L3, we could try to discuss the scope/TUs during this week</w:t>
      </w:r>
    </w:p>
    <w:p w14:paraId="29C32DCD" w14:textId="77777777" w:rsidR="00E97C3D" w:rsidRDefault="00E97C3D" w:rsidP="00E97C3D">
      <w:r>
        <w:t>Intel: supports also to do L2 and L3 in REL-17 with scope limitation for L2 solution</w:t>
      </w:r>
    </w:p>
    <w:p w14:paraId="3FC0EDB6" w14:textId="77777777" w:rsidR="00E97C3D" w:rsidRDefault="00E97C3D" w:rsidP="00E97C3D">
      <w:r>
        <w:t>Mediatek: L2 is important, CT groups could reduce workload for L3 solution; L2 UE-to-network relay is number one priority</w:t>
      </w:r>
    </w:p>
    <w:p w14:paraId="676C2998" w14:textId="77777777" w:rsidR="00E97C3D" w:rsidRDefault="00E97C3D" w:rsidP="00E97C3D">
      <w:r>
        <w:t>RAN chair: L2 only or L3 only will not work (non will get 71%), doing L2 and L3 has impact on the workload so we have to limit the workload, focussing on common parts seems reasonable, doing L2 UE-to-UE and L2 UE-to-network together will probably not be possible so to limit on L2 UE-to-network may be possible together with L3 if we carefully define the scope;</w:t>
      </w:r>
    </w:p>
    <w:p w14:paraId="3B849B30" w14:textId="77777777" w:rsidR="00E97C3D" w:rsidRDefault="00E97C3D" w:rsidP="00E97C3D">
      <w:r>
        <w:t>Xiaomi: we still prefer a single architecture solution as otherwise we may miss commercial use cases</w:t>
      </w:r>
    </w:p>
    <w:p w14:paraId="69425AA6" w14:textId="77777777" w:rsidR="00E97C3D" w:rsidRDefault="00E97C3D" w:rsidP="00E97C3D">
      <w:r>
        <w:t>Samsung: wondering whether we need to rule out L2 UE-to-UE already</w:t>
      </w:r>
    </w:p>
    <w:p w14:paraId="319C86D2" w14:textId="77777777" w:rsidR="00E97C3D" w:rsidRDefault="00E97C3D" w:rsidP="00E97C3D">
      <w:r>
        <w:t>Futurewei: we should not rule out important L2 components</w:t>
      </w:r>
    </w:p>
    <w:p w14:paraId="5CECEB12" w14:textId="77777777" w:rsidR="00E97C3D" w:rsidRDefault="00E97C3D" w:rsidP="00E97C3D">
      <w:r>
        <w:t>Ericsson: hard deadline in 6 months for common aspects could be a safe guard to avoid a slip of REL-17</w:t>
      </w:r>
    </w:p>
    <w:p w14:paraId="08030801" w14:textId="77777777" w:rsidR="00E97C3D" w:rsidRDefault="00E97C3D" w:rsidP="00E97C3D">
      <w:r>
        <w:t>OPPO: clear scope and time plan for L2 and L3 aspects in the WID will be essential</w:t>
      </w:r>
    </w:p>
    <w:p w14:paraId="7756C881" w14:textId="77777777" w:rsidR="00E97C3D" w:rsidRDefault="00E97C3D" w:rsidP="00E97C3D">
      <w:r>
        <w:t>AT&amp;T: on commercial aspects we could make compromises but on public safety needs to be taken care of in REL-17</w:t>
      </w:r>
    </w:p>
    <w:p w14:paraId="5756FB44" w14:textId="77777777" w:rsidR="00E97C3D" w:rsidRDefault="00E97C3D" w:rsidP="00E97C3D">
      <w:r>
        <w:t>T-Mobile: TDD relay has no commercial use, L3 is needed</w:t>
      </w:r>
    </w:p>
    <w:p w14:paraId="3EF24A07" w14:textId="77777777" w:rsidR="00E97C3D" w:rsidRDefault="00E97C3D" w:rsidP="00E97C3D">
      <w:r>
        <w:t>RAN2 chair: agrees that going only for one solution will not be possible, we need to be careful with optimizations that may kill the WI; prioritization better than a hard deadline</w:t>
      </w:r>
    </w:p>
    <w:p w14:paraId="700EBEB7" w14:textId="77777777" w:rsidR="00E97C3D" w:rsidRDefault="00E97C3D" w:rsidP="00E97C3D">
      <w:r>
        <w:t>FirstNet: we would like to have UE-to-UE and UE-to-network relay functionality in REL-17</w:t>
      </w:r>
    </w:p>
    <w:p w14:paraId="00B759F6" w14:textId="77777777" w:rsidR="00E97C3D" w:rsidRDefault="00E97C3D" w:rsidP="00E97C3D">
      <w:r>
        <w:t>Vodafone: supports to have a milestone</w:t>
      </w:r>
    </w:p>
    <w:p w14:paraId="1502E000" w14:textId="77777777" w:rsidR="00E97C3D" w:rsidRDefault="00E97C3D" w:rsidP="00E97C3D">
      <w:r>
        <w:t>RAN chair: would suggest to come with a WID within email discussion [91E][09][SL_Relay_WI] for a common part for L2/L3 and for L2 UE-to-network relay to limit the scope as much as you can and we can see on Wed how this WID looks</w:t>
      </w:r>
    </w:p>
    <w:p w14:paraId="2A582B3B" w14:textId="77777777" w:rsidR="00E97C3D" w:rsidRDefault="00E97C3D" w:rsidP="00E97C3D">
      <w:r>
        <w:t>Xiaomi: what about the milestone</w:t>
      </w:r>
    </w:p>
    <w:p w14:paraId="137F4380" w14:textId="77777777" w:rsidR="00E97C3D" w:rsidRDefault="00E97C3D" w:rsidP="00E97C3D">
      <w:r>
        <w:t>RAN chair: we have 2 things: one is the priotization and the other one is to see where we are with the project but we can see this on Wed</w:t>
      </w:r>
    </w:p>
    <w:p w14:paraId="144D45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BB79" w14:textId="77777777" w:rsidR="00E97C3D" w:rsidRDefault="00E97C3D" w:rsidP="00E97C3D">
      <w:pPr>
        <w:rPr>
          <w:rFonts w:ascii="Arial" w:hAnsi="Arial" w:cs="Arial"/>
          <w:b/>
          <w:sz w:val="24"/>
        </w:rPr>
      </w:pPr>
      <w:r>
        <w:rPr>
          <w:rFonts w:ascii="Arial" w:hAnsi="Arial" w:cs="Arial"/>
          <w:b/>
          <w:color w:val="0000FF"/>
          <w:sz w:val="24"/>
        </w:rPr>
        <w:t>RP-210247</w:t>
      </w:r>
      <w:r>
        <w:rPr>
          <w:rFonts w:ascii="Arial" w:hAnsi="Arial" w:cs="Arial"/>
          <w:b/>
          <w:color w:val="0000FF"/>
          <w:sz w:val="24"/>
        </w:rPr>
        <w:tab/>
      </w:r>
      <w:r>
        <w:rPr>
          <w:rFonts w:ascii="Arial" w:hAnsi="Arial" w:cs="Arial"/>
          <w:b/>
          <w:sz w:val="24"/>
        </w:rPr>
        <w:t>New WID on R17 NR Sidelink Relay</w:t>
      </w:r>
    </w:p>
    <w:p w14:paraId="2DBF1266"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16319179" w14:textId="77777777" w:rsidR="00E97C3D" w:rsidRDefault="00E97C3D" w:rsidP="00E97C3D">
      <w:pPr>
        <w:rPr>
          <w:rFonts w:ascii="Arial" w:hAnsi="Arial" w:cs="Arial"/>
          <w:b/>
        </w:rPr>
      </w:pPr>
      <w:r>
        <w:rPr>
          <w:rFonts w:ascii="Arial" w:hAnsi="Arial" w:cs="Arial"/>
          <w:b/>
        </w:rPr>
        <w:t xml:space="preserve">Abstract: </w:t>
      </w:r>
    </w:p>
    <w:p w14:paraId="06A68E33" w14:textId="77777777" w:rsidR="00E97C3D" w:rsidRDefault="00E97C3D" w:rsidP="00E97C3D">
      <w:r>
        <w:t>follow-up WI of RAN2 REL-17 SI FS_NR_SL_relay (AI 9.6.6; rapporteur: OPPO); compare competing proposal in RP-210649</w:t>
      </w:r>
    </w:p>
    <w:p w14:paraId="3EA9F9B1" w14:textId="77777777" w:rsidR="00E97C3D" w:rsidRDefault="00E97C3D" w:rsidP="00E97C3D">
      <w:pPr>
        <w:rPr>
          <w:rFonts w:ascii="Arial" w:hAnsi="Arial" w:cs="Arial"/>
          <w:b/>
        </w:rPr>
      </w:pPr>
      <w:r>
        <w:rPr>
          <w:rFonts w:ascii="Arial" w:hAnsi="Arial" w:cs="Arial"/>
          <w:b/>
        </w:rPr>
        <w:t xml:space="preserve">Discussion: </w:t>
      </w:r>
    </w:p>
    <w:p w14:paraId="19DCD9DD" w14:textId="77777777" w:rsidR="00E97C3D" w:rsidRDefault="00E97C3D" w:rsidP="00E97C3D">
      <w:r>
        <w:t>handled in email discussion [91E][09][SL_Relay_WI]</w:t>
      </w:r>
    </w:p>
    <w:p w14:paraId="489EAF9A" w14:textId="77777777" w:rsidR="00E97C3D" w:rsidRDefault="00E97C3D" w:rsidP="00E97C3D">
      <w:r>
        <w:t>handled in Mon GotoW</w:t>
      </w:r>
    </w:p>
    <w:p w14:paraId="0AC389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RP-210810</w:t>
      </w:r>
      <w:r>
        <w:rPr>
          <w:color w:val="993300"/>
          <w:u w:val="single"/>
        </w:rPr>
        <w:t>.</w:t>
      </w:r>
    </w:p>
    <w:p w14:paraId="0A754215" w14:textId="77777777" w:rsidR="00E97C3D" w:rsidRDefault="00E97C3D" w:rsidP="00E97C3D">
      <w:pPr>
        <w:rPr>
          <w:rFonts w:ascii="Arial" w:hAnsi="Arial" w:cs="Arial"/>
          <w:b/>
          <w:sz w:val="24"/>
        </w:rPr>
      </w:pPr>
      <w:r>
        <w:rPr>
          <w:rFonts w:ascii="Arial" w:hAnsi="Arial" w:cs="Arial"/>
          <w:b/>
          <w:color w:val="0000FF"/>
          <w:sz w:val="24"/>
        </w:rPr>
        <w:t>RP-210810</w:t>
      </w:r>
      <w:r>
        <w:rPr>
          <w:rFonts w:ascii="Arial" w:hAnsi="Arial" w:cs="Arial"/>
          <w:b/>
          <w:color w:val="0000FF"/>
          <w:sz w:val="24"/>
        </w:rPr>
        <w:tab/>
      </w:r>
      <w:r>
        <w:rPr>
          <w:rFonts w:ascii="Arial" w:hAnsi="Arial" w:cs="Arial"/>
          <w:b/>
          <w:sz w:val="24"/>
        </w:rPr>
        <w:t>New WID on R17 NR Sidelink Relay</w:t>
      </w:r>
    </w:p>
    <w:p w14:paraId="4F74CD5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4EF62E70" w14:textId="77777777" w:rsidR="00E97C3D" w:rsidRDefault="00E97C3D" w:rsidP="00E97C3D">
      <w:pPr>
        <w:rPr>
          <w:color w:val="808080"/>
        </w:rPr>
      </w:pPr>
      <w:r>
        <w:rPr>
          <w:color w:val="808080"/>
        </w:rPr>
        <w:t>(Replaces RP-210247)</w:t>
      </w:r>
    </w:p>
    <w:p w14:paraId="5560627E" w14:textId="77777777" w:rsidR="00E97C3D" w:rsidRDefault="00E97C3D" w:rsidP="00E97C3D">
      <w:pPr>
        <w:rPr>
          <w:rFonts w:ascii="Arial" w:hAnsi="Arial" w:cs="Arial"/>
          <w:b/>
        </w:rPr>
      </w:pPr>
      <w:r>
        <w:rPr>
          <w:rFonts w:ascii="Arial" w:hAnsi="Arial" w:cs="Arial"/>
          <w:b/>
        </w:rPr>
        <w:t xml:space="preserve">Abstract: </w:t>
      </w:r>
    </w:p>
    <w:p w14:paraId="6DAF5383" w14:textId="77777777" w:rsidR="00E97C3D" w:rsidRDefault="00E97C3D" w:rsidP="00E97C3D">
      <w:r>
        <w:t>result of email discussion [91E][09][SL_Relay_WI]</w:t>
      </w:r>
    </w:p>
    <w:p w14:paraId="7A23BD5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RP-210813</w:t>
      </w:r>
      <w:r>
        <w:rPr>
          <w:color w:val="993300"/>
          <w:u w:val="single"/>
        </w:rPr>
        <w:t>.</w:t>
      </w:r>
    </w:p>
    <w:p w14:paraId="4823195B" w14:textId="77777777" w:rsidR="00E97C3D" w:rsidRDefault="00E97C3D" w:rsidP="00E97C3D">
      <w:pPr>
        <w:rPr>
          <w:rFonts w:ascii="Arial" w:hAnsi="Arial" w:cs="Arial"/>
          <w:b/>
          <w:sz w:val="24"/>
        </w:rPr>
      </w:pPr>
      <w:r>
        <w:rPr>
          <w:rFonts w:ascii="Arial" w:hAnsi="Arial" w:cs="Arial"/>
          <w:b/>
          <w:color w:val="0000FF"/>
          <w:sz w:val="24"/>
        </w:rPr>
        <w:t>RP-210813</w:t>
      </w:r>
      <w:r>
        <w:rPr>
          <w:rFonts w:ascii="Arial" w:hAnsi="Arial" w:cs="Arial"/>
          <w:b/>
          <w:color w:val="0000FF"/>
          <w:sz w:val="24"/>
        </w:rPr>
        <w:tab/>
      </w:r>
      <w:r>
        <w:rPr>
          <w:rFonts w:ascii="Arial" w:hAnsi="Arial" w:cs="Arial"/>
          <w:b/>
          <w:sz w:val="24"/>
        </w:rPr>
        <w:t>New WID on R17 NR Sidelink Relay</w:t>
      </w:r>
    </w:p>
    <w:p w14:paraId="059089C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15038432" w14:textId="77777777" w:rsidR="00E97C3D" w:rsidRDefault="00E97C3D" w:rsidP="00E97C3D">
      <w:pPr>
        <w:rPr>
          <w:color w:val="808080"/>
        </w:rPr>
      </w:pPr>
      <w:r>
        <w:rPr>
          <w:color w:val="808080"/>
        </w:rPr>
        <w:t>(Replaces RP-210810)</w:t>
      </w:r>
    </w:p>
    <w:p w14:paraId="42F33C45" w14:textId="77777777" w:rsidR="00E97C3D" w:rsidRDefault="00E97C3D" w:rsidP="00E97C3D">
      <w:pPr>
        <w:rPr>
          <w:rFonts w:ascii="Arial" w:hAnsi="Arial" w:cs="Arial"/>
          <w:b/>
        </w:rPr>
      </w:pPr>
      <w:r>
        <w:rPr>
          <w:rFonts w:ascii="Arial" w:hAnsi="Arial" w:cs="Arial"/>
          <w:b/>
        </w:rPr>
        <w:t xml:space="preserve">Discussion: </w:t>
      </w:r>
    </w:p>
    <w:p w14:paraId="085BEF33" w14:textId="77777777" w:rsidR="00E97C3D" w:rsidRDefault="00E97C3D" w:rsidP="00E97C3D">
      <w:r>
        <w:t>handled in Wed GotoW</w:t>
      </w:r>
    </w:p>
    <w:p w14:paraId="49F4199F" w14:textId="77777777" w:rsidR="00E97C3D" w:rsidRDefault="00E97C3D" w:rsidP="00E97C3D">
      <w:r>
        <w:t>AT&amp;T: thinks milestone is problematic, what happens if not met?</w:t>
      </w:r>
    </w:p>
    <w:p w14:paraId="3487B50A" w14:textId="77777777" w:rsidR="00E97C3D" w:rsidRDefault="00E97C3D" w:rsidP="00E97C3D">
      <w:r>
        <w:t>RAN chair: RAN2 should prioritize objectives 1. and 2. and strive to complete this scope, blue parts would be removed, 1. and 2. should be completed by June 21;</w:t>
      </w:r>
    </w:p>
    <w:p w14:paraId="55391706" w14:textId="77777777" w:rsidR="00E97C3D" w:rsidRDefault="00E97C3D" w:rsidP="00E97C3D">
      <w:r>
        <w:t>RAN2 chair: would be tough because this requires to go for majorities to get to quick decisions which we normally not do</w:t>
      </w:r>
    </w:p>
    <w:p w14:paraId="0A352B95" w14:textId="77777777" w:rsidR="00E97C3D" w:rsidRDefault="00E97C3D" w:rsidP="00E97C3D">
      <w:r>
        <w:t>RAN chair: let's revise RP-210813 in RP-210822 and we come back at the end of this GotoW to see how the WID looks</w:t>
      </w:r>
    </w:p>
    <w:p w14:paraId="34D5A3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RP-210822</w:t>
      </w:r>
      <w:r>
        <w:rPr>
          <w:color w:val="993300"/>
          <w:u w:val="single"/>
        </w:rPr>
        <w:t>.</w:t>
      </w:r>
    </w:p>
    <w:p w14:paraId="02FDDEA4" w14:textId="77777777" w:rsidR="00E97C3D" w:rsidRDefault="00E97C3D" w:rsidP="00E97C3D">
      <w:pPr>
        <w:rPr>
          <w:rFonts w:ascii="Arial" w:hAnsi="Arial" w:cs="Arial"/>
          <w:b/>
          <w:sz w:val="24"/>
        </w:rPr>
      </w:pPr>
      <w:r>
        <w:rPr>
          <w:rFonts w:ascii="Arial" w:hAnsi="Arial" w:cs="Arial"/>
          <w:b/>
          <w:color w:val="0000FF"/>
          <w:sz w:val="24"/>
        </w:rPr>
        <w:t>RP-210822</w:t>
      </w:r>
      <w:r>
        <w:rPr>
          <w:rFonts w:ascii="Arial" w:hAnsi="Arial" w:cs="Arial"/>
          <w:b/>
          <w:color w:val="0000FF"/>
          <w:sz w:val="24"/>
        </w:rPr>
        <w:tab/>
      </w:r>
      <w:r>
        <w:rPr>
          <w:rFonts w:ascii="Arial" w:hAnsi="Arial" w:cs="Arial"/>
          <w:b/>
          <w:sz w:val="24"/>
        </w:rPr>
        <w:t>New WID on R17 NR Sidelink Relay</w:t>
      </w:r>
    </w:p>
    <w:p w14:paraId="6052E78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67884D54" w14:textId="77777777" w:rsidR="00E97C3D" w:rsidRDefault="00E97C3D" w:rsidP="00E97C3D">
      <w:pPr>
        <w:rPr>
          <w:color w:val="808080"/>
        </w:rPr>
      </w:pPr>
      <w:r>
        <w:rPr>
          <w:color w:val="808080"/>
        </w:rPr>
        <w:t>(Replaces RP-210813)</w:t>
      </w:r>
    </w:p>
    <w:p w14:paraId="730B7DF5" w14:textId="77777777" w:rsidR="00E97C3D" w:rsidRDefault="00E97C3D" w:rsidP="00E97C3D">
      <w:pPr>
        <w:rPr>
          <w:rFonts w:ascii="Arial" w:hAnsi="Arial" w:cs="Arial"/>
          <w:b/>
        </w:rPr>
      </w:pPr>
      <w:r>
        <w:rPr>
          <w:rFonts w:ascii="Arial" w:hAnsi="Arial" w:cs="Arial"/>
          <w:b/>
        </w:rPr>
        <w:t xml:space="preserve">Discussion: </w:t>
      </w:r>
    </w:p>
    <w:p w14:paraId="1AEC162B" w14:textId="77777777" w:rsidR="00E97C3D" w:rsidRDefault="00E97C3D" w:rsidP="00E97C3D">
      <w:r>
        <w:t>handled in Wed GotoW</w:t>
      </w:r>
    </w:p>
    <w:p w14:paraId="6E1B3454" w14:textId="77777777" w:rsidR="00E97C3D" w:rsidRDefault="00E97C3D" w:rsidP="00E97C3D">
      <w:r>
        <w:t>Huawei, Mediatek: remove "prioritized"</w:t>
      </w:r>
    </w:p>
    <w:p w14:paraId="24B36A03" w14:textId="77777777" w:rsidR="00E97C3D" w:rsidRDefault="00E97C3D" w:rsidP="00E97C3D">
      <w:r>
        <w:t>Ericsson: we would like to see common part prioritized</w:t>
      </w:r>
    </w:p>
    <w:p w14:paraId="11F6B35C" w14:textId="77777777" w:rsidR="00E97C3D" w:rsidRDefault="00E97C3D" w:rsidP="00E97C3D">
      <w:r>
        <w:t>RAN chair: let's go away from the word "prioritized"</w:t>
      </w:r>
    </w:p>
    <w:p w14:paraId="404B81BA" w14:textId="77777777" w:rsidR="00E97C3D" w:rsidRDefault="00E97C3D" w:rsidP="00E97C3D">
      <w:r>
        <w:lastRenderedPageBreak/>
        <w:t>Nokia: we prioritized now cross-group aspects but not the common part</w:t>
      </w:r>
    </w:p>
    <w:p w14:paraId="2BBC83FB" w14:textId="77777777" w:rsidR="00E97C3D" w:rsidRDefault="00E97C3D" w:rsidP="00E97C3D">
      <w:r>
        <w:t>Futurewei: completion should not be misunderstood as having stage 3 CRs in June 21</w:t>
      </w:r>
    </w:p>
    <w:p w14:paraId="7A1FEBA1" w14:textId="77777777" w:rsidR="00E97C3D" w:rsidRDefault="00E97C3D" w:rsidP="00E97C3D">
      <w:r>
        <w:t>FirstNet: any guarantee that L2 UE-to-UE relay will be in REL-18</w:t>
      </w:r>
    </w:p>
    <w:p w14:paraId="359F6937" w14:textId="77777777" w:rsidR="00E97C3D" w:rsidRDefault="00E97C3D" w:rsidP="00E97C3D">
      <w:r>
        <w:t>RAN chair: we do not give this sort of blank checks but there seems to be bigger interest for this</w:t>
      </w:r>
    </w:p>
    <w:p w14:paraId="3F9421D8" w14:textId="77777777" w:rsidR="00E97C3D" w:rsidRDefault="00E97C3D" w:rsidP="00E97C3D">
      <w:r>
        <w:t>RAN chair: revision will be put in RP-210823 to continue further discussion by email, and an email thread [49] will be started on RAN2 timing</w:t>
      </w:r>
    </w:p>
    <w:p w14:paraId="30E3448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RP-210823</w:t>
      </w:r>
      <w:r>
        <w:rPr>
          <w:color w:val="993300"/>
          <w:u w:val="single"/>
        </w:rPr>
        <w:t>.</w:t>
      </w:r>
    </w:p>
    <w:p w14:paraId="19C86F1F" w14:textId="77777777" w:rsidR="00E97C3D" w:rsidRDefault="00E97C3D" w:rsidP="00E97C3D">
      <w:pPr>
        <w:rPr>
          <w:rFonts w:ascii="Arial" w:hAnsi="Arial" w:cs="Arial"/>
          <w:b/>
          <w:sz w:val="24"/>
        </w:rPr>
      </w:pPr>
      <w:r>
        <w:rPr>
          <w:rFonts w:ascii="Arial" w:hAnsi="Arial" w:cs="Arial"/>
          <w:b/>
          <w:color w:val="0000FF"/>
          <w:sz w:val="24"/>
        </w:rPr>
        <w:t>RP-210823</w:t>
      </w:r>
      <w:r>
        <w:rPr>
          <w:rFonts w:ascii="Arial" w:hAnsi="Arial" w:cs="Arial"/>
          <w:b/>
          <w:color w:val="0000FF"/>
          <w:sz w:val="24"/>
        </w:rPr>
        <w:tab/>
      </w:r>
      <w:r>
        <w:rPr>
          <w:rFonts w:ascii="Arial" w:hAnsi="Arial" w:cs="Arial"/>
          <w:b/>
          <w:sz w:val="24"/>
        </w:rPr>
        <w:t>New WID on NR Sidelink Relay</w:t>
      </w:r>
    </w:p>
    <w:p w14:paraId="395BB2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0DE3974F" w14:textId="77777777" w:rsidR="00E97C3D" w:rsidRDefault="00E97C3D" w:rsidP="00E97C3D">
      <w:pPr>
        <w:rPr>
          <w:color w:val="808080"/>
        </w:rPr>
      </w:pPr>
      <w:r>
        <w:rPr>
          <w:color w:val="808080"/>
        </w:rPr>
        <w:t>(Replaces RP-210822)</w:t>
      </w:r>
    </w:p>
    <w:p w14:paraId="6F30651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RP-210893</w:t>
      </w:r>
      <w:r>
        <w:rPr>
          <w:color w:val="993300"/>
          <w:u w:val="single"/>
        </w:rPr>
        <w:t>.</w:t>
      </w:r>
    </w:p>
    <w:p w14:paraId="2EA36126" w14:textId="77777777" w:rsidR="00E97C3D" w:rsidRDefault="00E97C3D" w:rsidP="00E97C3D">
      <w:pPr>
        <w:rPr>
          <w:rFonts w:ascii="Arial" w:hAnsi="Arial" w:cs="Arial"/>
          <w:b/>
          <w:sz w:val="24"/>
        </w:rPr>
      </w:pPr>
      <w:r>
        <w:rPr>
          <w:rFonts w:ascii="Arial" w:hAnsi="Arial" w:cs="Arial"/>
          <w:b/>
          <w:color w:val="0000FF"/>
          <w:sz w:val="24"/>
        </w:rPr>
        <w:t>RP-210893</w:t>
      </w:r>
      <w:r>
        <w:rPr>
          <w:rFonts w:ascii="Arial" w:hAnsi="Arial" w:cs="Arial"/>
          <w:b/>
          <w:color w:val="0000FF"/>
          <w:sz w:val="24"/>
        </w:rPr>
        <w:tab/>
      </w:r>
      <w:r>
        <w:rPr>
          <w:rFonts w:ascii="Arial" w:hAnsi="Arial" w:cs="Arial"/>
          <w:b/>
          <w:sz w:val="24"/>
        </w:rPr>
        <w:t>New WID on NR Sidelink Relay</w:t>
      </w:r>
    </w:p>
    <w:p w14:paraId="4CD2CC6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4DF7ED25" w14:textId="77777777" w:rsidR="00E97C3D" w:rsidRDefault="00E97C3D" w:rsidP="00E97C3D">
      <w:pPr>
        <w:rPr>
          <w:color w:val="808080"/>
        </w:rPr>
      </w:pPr>
      <w:r>
        <w:rPr>
          <w:color w:val="808080"/>
        </w:rPr>
        <w:t>(Replaces RP-210823)</w:t>
      </w:r>
    </w:p>
    <w:p w14:paraId="3B5195F5" w14:textId="77777777" w:rsidR="00E97C3D" w:rsidRDefault="00E97C3D" w:rsidP="00E97C3D">
      <w:pPr>
        <w:rPr>
          <w:rFonts w:ascii="Arial" w:hAnsi="Arial" w:cs="Arial"/>
          <w:b/>
        </w:rPr>
      </w:pPr>
      <w:r>
        <w:rPr>
          <w:rFonts w:ascii="Arial" w:hAnsi="Arial" w:cs="Arial"/>
          <w:b/>
        </w:rPr>
        <w:t xml:space="preserve">Discussion: </w:t>
      </w:r>
    </w:p>
    <w:p w14:paraId="43F2B8F6" w14:textId="77777777" w:rsidR="00E97C3D" w:rsidRDefault="00E97C3D" w:rsidP="00E97C3D">
      <w:r>
        <w:t>AT&amp;T: inter-gNB work should be included as well, then we also support this WI</w:t>
      </w:r>
    </w:p>
    <w:p w14:paraId="51AE90DB" w14:textId="77777777" w:rsidR="00E97C3D" w:rsidRDefault="00E97C3D" w:rsidP="00E97C3D">
      <w:r>
        <w:t>Xiaomi: supports this WI</w:t>
      </w:r>
    </w:p>
    <w:p w14:paraId="30F7F315" w14:textId="77777777" w:rsidR="00E97C3D" w:rsidRDefault="00E97C3D" w:rsidP="00E97C3D">
      <w:r>
        <w:t>Futurewei: we also think that we can add inter-gNB case is time allows</w:t>
      </w:r>
    </w:p>
    <w:p w14:paraId="33353815" w14:textId="77777777" w:rsidR="00E97C3D" w:rsidRDefault="00E97C3D" w:rsidP="00E97C3D">
      <w:r>
        <w:t>RAN chair: on Wed we said we would not included inter-gNB, would it still fit?</w:t>
      </w:r>
    </w:p>
    <w:p w14:paraId="1BB55419" w14:textId="77777777" w:rsidR="00E97C3D" w:rsidRDefault="00E97C3D" w:rsidP="00E97C3D">
      <w:r>
        <w:t>Ericsson (moderator): during the week we tried to downscope as much as possible so that we have a set of usable features that can be completed, inter gNB mobility was downscoped as it reduces work in RAN2/3 and SA3 (it is not the biggest work but it will certainly be covered in REL-18)</w:t>
      </w:r>
    </w:p>
    <w:p w14:paraId="16680E17" w14:textId="77777777" w:rsidR="00E97C3D" w:rsidRDefault="00E97C3D" w:rsidP="00E97C3D">
      <w:r>
        <w:t>AT&amp;T: if there is not enough time for the inter-gNB case, then we will live with the current version and still support this WI</w:t>
      </w:r>
    </w:p>
    <w:p w14:paraId="30F13504" w14:textId="77777777" w:rsidR="00E97C3D" w:rsidRDefault="00E97C3D" w:rsidP="00E97C3D">
      <w:r>
        <w:t>revision marks will be accepted and supporting companies will be added in the final revision</w:t>
      </w:r>
    </w:p>
    <w:p w14:paraId="308B97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RP-210904</w:t>
      </w:r>
      <w:r>
        <w:rPr>
          <w:color w:val="993300"/>
          <w:u w:val="single"/>
        </w:rPr>
        <w:t>.</w:t>
      </w:r>
    </w:p>
    <w:p w14:paraId="764C240F" w14:textId="77777777" w:rsidR="00E97C3D" w:rsidRDefault="00E97C3D" w:rsidP="00E97C3D">
      <w:pPr>
        <w:rPr>
          <w:rFonts w:ascii="Arial" w:hAnsi="Arial" w:cs="Arial"/>
          <w:b/>
          <w:sz w:val="24"/>
        </w:rPr>
      </w:pPr>
      <w:r>
        <w:rPr>
          <w:rFonts w:ascii="Arial" w:hAnsi="Arial" w:cs="Arial"/>
          <w:b/>
          <w:color w:val="0000FF"/>
          <w:sz w:val="24"/>
        </w:rPr>
        <w:t>RP-210904</w:t>
      </w:r>
      <w:r>
        <w:rPr>
          <w:rFonts w:ascii="Arial" w:hAnsi="Arial" w:cs="Arial"/>
          <w:b/>
          <w:color w:val="0000FF"/>
          <w:sz w:val="24"/>
        </w:rPr>
        <w:tab/>
      </w:r>
      <w:r>
        <w:rPr>
          <w:rFonts w:ascii="Arial" w:hAnsi="Arial" w:cs="Arial"/>
          <w:b/>
          <w:sz w:val="24"/>
        </w:rPr>
        <w:t>New WID on NR Sidelink Relay</w:t>
      </w:r>
    </w:p>
    <w:p w14:paraId="62104C4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264C4C17" w14:textId="77777777" w:rsidR="00E97C3D" w:rsidRDefault="00E97C3D" w:rsidP="00E97C3D">
      <w:pPr>
        <w:rPr>
          <w:color w:val="808080"/>
        </w:rPr>
      </w:pPr>
      <w:r>
        <w:rPr>
          <w:color w:val="808080"/>
        </w:rPr>
        <w:t>(Replaces RP-210893)</w:t>
      </w:r>
    </w:p>
    <w:p w14:paraId="580FDC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E0BE1" w14:textId="77777777" w:rsidR="00E97C3D" w:rsidRDefault="00E97C3D" w:rsidP="00E97C3D">
      <w:pPr>
        <w:rPr>
          <w:rFonts w:ascii="Arial" w:hAnsi="Arial" w:cs="Arial"/>
          <w:b/>
          <w:sz w:val="24"/>
        </w:rPr>
      </w:pPr>
      <w:r>
        <w:rPr>
          <w:rFonts w:ascii="Arial" w:hAnsi="Arial" w:cs="Arial"/>
          <w:b/>
          <w:color w:val="0000FF"/>
          <w:sz w:val="24"/>
        </w:rPr>
        <w:t>RP-210809</w:t>
      </w:r>
      <w:r>
        <w:rPr>
          <w:rFonts w:ascii="Arial" w:hAnsi="Arial" w:cs="Arial"/>
          <w:b/>
          <w:color w:val="0000FF"/>
          <w:sz w:val="24"/>
        </w:rPr>
        <w:tab/>
      </w:r>
      <w:r>
        <w:rPr>
          <w:rFonts w:ascii="Arial" w:hAnsi="Arial" w:cs="Arial"/>
          <w:b/>
          <w:sz w:val="24"/>
        </w:rPr>
        <w:t>Moderator's summary for email discussion [91E][09][SL_Relay_WI]</w:t>
      </w:r>
    </w:p>
    <w:p w14:paraId="2B6AA91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35E5454C" w14:textId="77777777" w:rsidR="00E97C3D" w:rsidRDefault="00E97C3D" w:rsidP="00E97C3D">
      <w:pPr>
        <w:rPr>
          <w:rFonts w:ascii="Arial" w:hAnsi="Arial" w:cs="Arial"/>
          <w:b/>
        </w:rPr>
      </w:pPr>
      <w:r>
        <w:rPr>
          <w:rFonts w:ascii="Arial" w:hAnsi="Arial" w:cs="Arial"/>
          <w:b/>
        </w:rPr>
        <w:t xml:space="preserve">Abstract: </w:t>
      </w:r>
    </w:p>
    <w:p w14:paraId="37A05711" w14:textId="77777777" w:rsidR="00E97C3D" w:rsidRDefault="00E97C3D" w:rsidP="00E97C3D">
      <w:r>
        <w:lastRenderedPageBreak/>
        <w:t>handled Tdocs: RP-210246, RP-210247, RP-210650, RP-210649, RP-210261, RP-210311, RP-210332, RP-210386, RP-210431, RP-210587, RP-210286, RP-210610, RP-210687, RP-210717</w:t>
      </w:r>
    </w:p>
    <w:p w14:paraId="1D38F4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RP-210814</w:t>
      </w:r>
      <w:r>
        <w:rPr>
          <w:color w:val="993300"/>
          <w:u w:val="single"/>
        </w:rPr>
        <w:t>.</w:t>
      </w:r>
    </w:p>
    <w:p w14:paraId="2D0B9D98" w14:textId="77777777" w:rsidR="00E97C3D" w:rsidRDefault="00E97C3D" w:rsidP="00E97C3D">
      <w:pPr>
        <w:rPr>
          <w:rFonts w:ascii="Arial" w:hAnsi="Arial" w:cs="Arial"/>
          <w:b/>
          <w:sz w:val="24"/>
        </w:rPr>
      </w:pPr>
      <w:r>
        <w:rPr>
          <w:rFonts w:ascii="Arial" w:hAnsi="Arial" w:cs="Arial"/>
          <w:b/>
          <w:color w:val="0000FF"/>
          <w:sz w:val="24"/>
        </w:rPr>
        <w:t>RP-210814</w:t>
      </w:r>
      <w:r>
        <w:rPr>
          <w:rFonts w:ascii="Arial" w:hAnsi="Arial" w:cs="Arial"/>
          <w:b/>
          <w:color w:val="0000FF"/>
          <w:sz w:val="24"/>
        </w:rPr>
        <w:tab/>
      </w:r>
      <w:r>
        <w:rPr>
          <w:rFonts w:ascii="Arial" w:hAnsi="Arial" w:cs="Arial"/>
          <w:b/>
          <w:sz w:val="24"/>
        </w:rPr>
        <w:t>Moderator's summary for email discussion [91E][09][SL_Relay_WI]</w:t>
      </w:r>
    </w:p>
    <w:p w14:paraId="31A9A32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53E55F05" w14:textId="77777777" w:rsidR="00E97C3D" w:rsidRDefault="00E97C3D" w:rsidP="00E97C3D">
      <w:pPr>
        <w:rPr>
          <w:color w:val="808080"/>
        </w:rPr>
      </w:pPr>
      <w:r>
        <w:rPr>
          <w:color w:val="808080"/>
        </w:rPr>
        <w:t>(Replaces RP-210809)</w:t>
      </w:r>
    </w:p>
    <w:p w14:paraId="217B17B6" w14:textId="77777777" w:rsidR="00E97C3D" w:rsidRDefault="00E97C3D" w:rsidP="00E97C3D">
      <w:pPr>
        <w:rPr>
          <w:rFonts w:ascii="Arial" w:hAnsi="Arial" w:cs="Arial"/>
          <w:b/>
        </w:rPr>
      </w:pPr>
      <w:r>
        <w:rPr>
          <w:rFonts w:ascii="Arial" w:hAnsi="Arial" w:cs="Arial"/>
          <w:b/>
        </w:rPr>
        <w:t xml:space="preserve">Discussion: </w:t>
      </w:r>
    </w:p>
    <w:p w14:paraId="0A49733E" w14:textId="77777777" w:rsidR="00E97C3D" w:rsidRDefault="00E97C3D" w:rsidP="00E97C3D">
      <w:r>
        <w:t>handled in Wed GotoW</w:t>
      </w:r>
    </w:p>
    <w:p w14:paraId="3ED6C7FF" w14:textId="77777777" w:rsidR="00E97C3D" w:rsidRDefault="00E97C3D" w:rsidP="00E97C3D">
      <w:r>
        <w:t>RAN2 chair: TU planning has not changed for this topic since we started the REL, we have 2 TUs per meeting for this topic; number of meetings even more critical (currently 6 meetings until end of the REL), we will need some coordination with SA and CT as well</w:t>
      </w:r>
    </w:p>
    <w:p w14:paraId="50C35D80" w14:textId="77777777" w:rsidR="00E97C3D" w:rsidRDefault="00E97C3D" w:rsidP="00E97C3D">
      <w:r>
        <w:t>AT&amp;T: moderator was not following majority view</w:t>
      </w:r>
    </w:p>
    <w:p w14:paraId="71E6C57F" w14:textId="77777777" w:rsidR="00E97C3D" w:rsidRDefault="00E97C3D" w:rsidP="00E97C3D">
      <w:r>
        <w:t>RAN chair: moderator role is complex, majority view may sometimes not fly so trying to find a way forward/compromise is not easy</w:t>
      </w:r>
    </w:p>
    <w:p w14:paraId="3D339CB6" w14:textId="77777777" w:rsidR="00E97C3D" w:rsidRDefault="00E97C3D" w:rsidP="00E97C3D">
      <w:r>
        <w:t>Mediatek: majority was in favour of softer prioritization so hard prioritization and milestones may be critical to get anything out of it, prefers to leave the project management to WG leaders</w:t>
      </w:r>
    </w:p>
    <w:p w14:paraId="000FCA76" w14:textId="77777777" w:rsidR="00E97C3D" w:rsidRDefault="00E97C3D" w:rsidP="00E97C3D">
      <w:r>
        <w:t xml:space="preserve">RAN chair: has confidence in WG leaders but we need to give the WGs a feasible package and that's what </w:t>
      </w:r>
    </w:p>
    <w:p w14:paraId="78D6CA42" w14:textId="77777777" w:rsidR="00E97C3D" w:rsidRDefault="00E97C3D" w:rsidP="00E97C3D">
      <w:r>
        <w:t>Ericsson (moderator): we cannot simply go for majority view as this will not work</w:t>
      </w:r>
    </w:p>
    <w:p w14:paraId="631A4B6C" w14:textId="77777777" w:rsidR="00E97C3D" w:rsidRDefault="00E97C3D" w:rsidP="00E97C3D">
      <w:r>
        <w:t>FirstNet: same concern as AT&amp;T</w:t>
      </w:r>
    </w:p>
    <w:p w14:paraId="02CC690C" w14:textId="77777777" w:rsidR="00E97C3D" w:rsidRDefault="00E97C3D" w:rsidP="00E97C3D">
      <w:r>
        <w:t>Sony: has the impression that we will give priority to L3 here which is not in line with the intention of the first GotoW of Mon</w:t>
      </w:r>
    </w:p>
    <w:p w14:paraId="76E699AB" w14:textId="77777777" w:rsidR="00E97C3D" w:rsidRDefault="00E97C3D" w:rsidP="00E97C3D">
      <w:r>
        <w:t>Vodafone: thinks the way forward fits to what we agreed in Monday GotoW</w:t>
      </w:r>
    </w:p>
    <w:p w14:paraId="07A22AB1" w14:textId="77777777" w:rsidR="00E97C3D" w:rsidRDefault="00E97C3D" w:rsidP="00E97C3D">
      <w:r>
        <w:t>Futurewei: does not think that this prioritization is needed and this micro-management</w:t>
      </w:r>
    </w:p>
    <w:p w14:paraId="734C6C30" w14:textId="77777777" w:rsidR="00E97C3D" w:rsidRDefault="00E97C3D" w:rsidP="00E97C3D">
      <w:r>
        <w:t>can be counterproductive</w:t>
      </w:r>
    </w:p>
    <w:p w14:paraId="55DF6DDD" w14:textId="77777777" w:rsidR="00E97C3D" w:rsidRDefault="00E97C3D" w:rsidP="00E97C3D">
      <w:r>
        <w:t>Oppo: SA2 plans to finish their part in Q2/21, checkpoint in RAN will cause problems for SA</w:t>
      </w:r>
    </w:p>
    <w:p w14:paraId="77869E02" w14:textId="77777777" w:rsidR="00E97C3D" w:rsidRDefault="00E97C3D" w:rsidP="00E97C3D">
      <w:r>
        <w:t>Xiaomi: it is difficult to find a good way forward, but if we stop RAN2 managing their work, we would risk to delay the L2 solution which is not in line with the Mon GotoW conclusion</w:t>
      </w:r>
    </w:p>
    <w:p w14:paraId="0268B40F" w14:textId="77777777" w:rsidR="00E97C3D" w:rsidRDefault="00E97C3D" w:rsidP="00E97C3D">
      <w:r>
        <w:t>LG: it was said that L2 work is more RAN only work but now it is said interworking with SA is needed for this and that's used as an argument to start L2 early in RAN; some feedback from RAN2 chairman needed whether this work package is feasible</w:t>
      </w:r>
    </w:p>
    <w:p w14:paraId="05D04459" w14:textId="77777777" w:rsidR="00E97C3D" w:rsidRDefault="00E97C3D" w:rsidP="00E97C3D">
      <w:r>
        <w:t>Mediatek: prioritization of common aspects means to prioritize L3 over L2 and we see this critical and not in line with the plan from Monday, we are ok with the scope but we need to further massage the work management part</w:t>
      </w:r>
    </w:p>
    <w:p w14:paraId="21DAB3D9" w14:textId="77777777" w:rsidR="00E97C3D" w:rsidRDefault="00E97C3D" w:rsidP="00E97C3D">
      <w:r>
        <w:t>CMCC: prioritization is not needed at all</w:t>
      </w:r>
    </w:p>
    <w:p w14:paraId="5E324810" w14:textId="77777777" w:rsidR="00E97C3D" w:rsidRDefault="00E97C3D" w:rsidP="00E97C3D">
      <w:r>
        <w:t>Intel: need to communicate with other groups as soon as possible so postponing L2 aspects is not useful</w:t>
      </w:r>
    </w:p>
    <w:p w14:paraId="4A038044" w14:textId="77777777" w:rsidR="00E97C3D" w:rsidRDefault="00E97C3D" w:rsidP="00E97C3D">
      <w:r>
        <w:t>CATT: prioritization can be done in RAN2, not needed in RAN</w:t>
      </w:r>
    </w:p>
    <w:p w14:paraId="035C88D3" w14:textId="77777777" w:rsidR="00E97C3D" w:rsidRDefault="00E97C3D" w:rsidP="00E97C3D">
      <w:r>
        <w:t>Nokia: strange to hear that common part needs no TUs, we may need to have different TUs for common part and specific part if there is no willingness for prioritization</w:t>
      </w:r>
    </w:p>
    <w:p w14:paraId="0FF9AB25" w14:textId="77777777" w:rsidR="00E97C3D" w:rsidRDefault="00E97C3D" w:rsidP="00E97C3D">
      <w:r>
        <w:t>Qualcomm: same view as Nokia, thinks moderator did a good job to make sure to have a</w:t>
      </w:r>
    </w:p>
    <w:p w14:paraId="78276F86" w14:textId="77777777" w:rsidR="00E97C3D" w:rsidRDefault="00E97C3D" w:rsidP="00E97C3D">
      <w:r>
        <w:t>relay function in REL-17</w:t>
      </w:r>
    </w:p>
    <w:p w14:paraId="1BEE53A7" w14:textId="77777777" w:rsidR="00E97C3D" w:rsidRDefault="00E97C3D" w:rsidP="00E97C3D">
      <w:r>
        <w:lastRenderedPageBreak/>
        <w:t>Samsung: it seems people do not like the TDM approach suggested by the moderator and so we may need different TUs for common and specific part; we have no preference for TDM or FDM approach</w:t>
      </w:r>
    </w:p>
    <w:p w14:paraId="210BFDC5" w14:textId="77777777" w:rsidR="00E97C3D" w:rsidRDefault="00E97C3D" w:rsidP="00E97C3D">
      <w:r>
        <w:t>AT&amp;T: no need for micro-management from highest layers</w:t>
      </w:r>
    </w:p>
    <w:p w14:paraId="641328B5" w14:textId="77777777" w:rsidR="00E97C3D" w:rsidRDefault="00E97C3D" w:rsidP="00E97C3D">
      <w:r>
        <w:t>Ericsson: in order to accept such a huge package we need to have some guidance from TSG RAN to avoid that REL-17 completion will be put in danger or the topic eats up TUs from other WIs; so we see a real need for prioritization</w:t>
      </w:r>
    </w:p>
    <w:p w14:paraId="4E0DA628" w14:textId="77777777" w:rsidR="00E97C3D" w:rsidRDefault="00E97C3D" w:rsidP="00E97C3D">
      <w:r>
        <w:t>Orange: we would like to see a workable L2 solution in REL-17 so the compromise to have L" and L3 should not put this goal in danger</w:t>
      </w:r>
    </w:p>
    <w:p w14:paraId="7CAC36C7" w14:textId="77777777" w:rsidR="00E97C3D" w:rsidRDefault="00E97C3D" w:rsidP="00E97C3D">
      <w:r>
        <w:t>Apple: thinks the scope is manageable, could have some soft-prioritization and leave this to the WG chairman</w:t>
      </w:r>
    </w:p>
    <w:p w14:paraId="75BE5FDC" w14:textId="77777777" w:rsidR="00E97C3D" w:rsidRDefault="00E97C3D" w:rsidP="00E97C3D">
      <w:r>
        <w:t>Telecom Italia: RAN plenary has to take responsibility for this and if this topic puts REL-17 completion in danger than better remove the whole topic from REL-17</w:t>
      </w:r>
    </w:p>
    <w:p w14:paraId="23706699" w14:textId="77777777" w:rsidR="00E97C3D" w:rsidRDefault="00E97C3D" w:rsidP="00E97C3D">
      <w:r>
        <w:t>DT: same view, if we end up with 2 real minimum solutions for REL-17 that are not used than it would better to have rather a full solution in REL-18 only; and TSG RAN is responsible for managing the WG workload</w:t>
      </w:r>
    </w:p>
    <w:p w14:paraId="2A1CAFCF" w14:textId="77777777" w:rsidR="00E97C3D" w:rsidRDefault="00E97C3D" w:rsidP="00E97C3D">
      <w:r>
        <w:t>RAN chair: yes, this would be the fallback option but let's see whether we can reach a compromise</w:t>
      </w:r>
    </w:p>
    <w:p w14:paraId="299162D4" w14:textId="77777777" w:rsidR="00E97C3D" w:rsidRDefault="00E97C3D" w:rsidP="00E97C3D">
      <w:r>
        <w:t>RAN2 chair: TUs do not only impact online time but also maps to the number of Tdocs/email discussions/sub-agenda items; more the optimizations than the scopes decided at RAN are problematic; thinks there are no hidden optimizations here; with only the common part there is no L2 relay; does not think a prioritization is really needed; both L2 and L3 specific parts need inter-TSG interaction; milestone approach will make it more difficult for the WG(s)</w:t>
      </w:r>
    </w:p>
    <w:p w14:paraId="4989358F" w14:textId="77777777" w:rsidR="00E97C3D" w:rsidRDefault="00E97C3D" w:rsidP="00E97C3D">
      <w:r>
        <w:t>RAN chair: let's look at the WID in RP-210813</w:t>
      </w:r>
    </w:p>
    <w:p w14:paraId="2FD880E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RP-210877</w:t>
      </w:r>
      <w:r>
        <w:rPr>
          <w:color w:val="993300"/>
          <w:u w:val="single"/>
        </w:rPr>
        <w:t>.</w:t>
      </w:r>
    </w:p>
    <w:p w14:paraId="1FD6ACA3" w14:textId="77777777" w:rsidR="00E97C3D" w:rsidRDefault="00E97C3D" w:rsidP="00E97C3D">
      <w:pPr>
        <w:rPr>
          <w:rFonts w:ascii="Arial" w:hAnsi="Arial" w:cs="Arial"/>
          <w:b/>
          <w:sz w:val="24"/>
        </w:rPr>
      </w:pPr>
      <w:r>
        <w:rPr>
          <w:rFonts w:ascii="Arial" w:hAnsi="Arial" w:cs="Arial"/>
          <w:b/>
          <w:color w:val="0000FF"/>
          <w:sz w:val="24"/>
        </w:rPr>
        <w:t>RP-210877</w:t>
      </w:r>
      <w:r>
        <w:rPr>
          <w:rFonts w:ascii="Arial" w:hAnsi="Arial" w:cs="Arial"/>
          <w:b/>
          <w:color w:val="0000FF"/>
          <w:sz w:val="24"/>
        </w:rPr>
        <w:tab/>
      </w:r>
      <w:r>
        <w:rPr>
          <w:rFonts w:ascii="Arial" w:hAnsi="Arial" w:cs="Arial"/>
          <w:b/>
          <w:sz w:val="24"/>
        </w:rPr>
        <w:t>Moderator's summary for email discussion [91E][09][SL_Relay_WI]</w:t>
      </w:r>
    </w:p>
    <w:p w14:paraId="09A9A6F6"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4C76D241" w14:textId="77777777" w:rsidR="00E97C3D" w:rsidRDefault="00E97C3D" w:rsidP="00E97C3D">
      <w:pPr>
        <w:rPr>
          <w:color w:val="808080"/>
        </w:rPr>
      </w:pPr>
      <w:r>
        <w:rPr>
          <w:color w:val="808080"/>
        </w:rPr>
        <w:t>(Replaces RP-210814)</w:t>
      </w:r>
    </w:p>
    <w:p w14:paraId="056CEB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17ED6" w14:textId="77777777" w:rsidR="00E97C3D" w:rsidRDefault="00E97C3D" w:rsidP="00E97C3D">
      <w:pPr>
        <w:rPr>
          <w:rFonts w:ascii="Arial" w:hAnsi="Arial" w:cs="Arial"/>
          <w:b/>
          <w:sz w:val="24"/>
        </w:rPr>
      </w:pPr>
      <w:r>
        <w:rPr>
          <w:rFonts w:ascii="Arial" w:hAnsi="Arial" w:cs="Arial"/>
          <w:b/>
          <w:color w:val="0000FF"/>
          <w:sz w:val="24"/>
        </w:rPr>
        <w:t>RP-210312</w:t>
      </w:r>
      <w:r>
        <w:rPr>
          <w:rFonts w:ascii="Arial" w:hAnsi="Arial" w:cs="Arial"/>
          <w:b/>
          <w:color w:val="0000FF"/>
          <w:sz w:val="24"/>
        </w:rPr>
        <w:tab/>
      </w:r>
      <w:r>
        <w:rPr>
          <w:rFonts w:ascii="Arial" w:hAnsi="Arial" w:cs="Arial"/>
          <w:b/>
          <w:sz w:val="24"/>
        </w:rPr>
        <w:t>WID scope for Rel-17 RAN slicing</w:t>
      </w:r>
    </w:p>
    <w:p w14:paraId="548BB3C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7BCF0E" w14:textId="77777777" w:rsidR="00E97C3D" w:rsidRDefault="00E97C3D" w:rsidP="00E97C3D">
      <w:pPr>
        <w:rPr>
          <w:rFonts w:ascii="Arial" w:hAnsi="Arial" w:cs="Arial"/>
          <w:b/>
        </w:rPr>
      </w:pPr>
      <w:r>
        <w:rPr>
          <w:rFonts w:ascii="Arial" w:hAnsi="Arial" w:cs="Arial"/>
          <w:b/>
        </w:rPr>
        <w:t xml:space="preserve">Discussion: </w:t>
      </w:r>
    </w:p>
    <w:p w14:paraId="3EC2FAB1" w14:textId="77777777" w:rsidR="00E97C3D" w:rsidRDefault="00E97C3D" w:rsidP="00E97C3D">
      <w:r>
        <w:t>moved from AI 9.6.7 to AI 9.1.2</w:t>
      </w:r>
    </w:p>
    <w:p w14:paraId="59183164" w14:textId="77777777" w:rsidR="00E97C3D" w:rsidRDefault="00E97C3D" w:rsidP="00E97C3D">
      <w:r>
        <w:t>handled in email discussion [91E][10][RAN_Slicing_WI]</w:t>
      </w:r>
    </w:p>
    <w:p w14:paraId="102BA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45C3B" w14:textId="77777777" w:rsidR="00E97C3D" w:rsidRDefault="00E97C3D" w:rsidP="00E97C3D">
      <w:pPr>
        <w:rPr>
          <w:rFonts w:ascii="Arial" w:hAnsi="Arial" w:cs="Arial"/>
          <w:b/>
          <w:sz w:val="24"/>
        </w:rPr>
      </w:pPr>
      <w:r>
        <w:rPr>
          <w:rFonts w:ascii="Arial" w:hAnsi="Arial" w:cs="Arial"/>
          <w:b/>
          <w:color w:val="0000FF"/>
          <w:sz w:val="24"/>
        </w:rPr>
        <w:t>RP-210398</w:t>
      </w:r>
      <w:r>
        <w:rPr>
          <w:rFonts w:ascii="Arial" w:hAnsi="Arial" w:cs="Arial"/>
          <w:b/>
          <w:color w:val="0000FF"/>
          <w:sz w:val="24"/>
        </w:rPr>
        <w:tab/>
      </w:r>
      <w:r>
        <w:rPr>
          <w:rFonts w:ascii="Arial" w:hAnsi="Arial" w:cs="Arial"/>
          <w:b/>
          <w:sz w:val="24"/>
        </w:rPr>
        <w:t>Plan for RAN Slicing SI and WI</w:t>
      </w:r>
    </w:p>
    <w:p w14:paraId="5D83344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9508D" w14:textId="77777777" w:rsidR="00E97C3D" w:rsidRDefault="00E97C3D" w:rsidP="00E97C3D">
      <w:pPr>
        <w:rPr>
          <w:rFonts w:ascii="Arial" w:hAnsi="Arial" w:cs="Arial"/>
          <w:b/>
        </w:rPr>
      </w:pPr>
      <w:r>
        <w:rPr>
          <w:rFonts w:ascii="Arial" w:hAnsi="Arial" w:cs="Arial"/>
          <w:b/>
        </w:rPr>
        <w:t xml:space="preserve">Abstract: </w:t>
      </w:r>
    </w:p>
    <w:p w14:paraId="0213F304" w14:textId="77777777" w:rsidR="00E97C3D" w:rsidRDefault="00E97C3D" w:rsidP="00E97C3D">
      <w:r>
        <w:t>The RAN2 part of the SI is concluded and ready for normative work. RAN3 part of the SI need to be extended for 1 Quarter and has no impact on RAN2 normative work.</w:t>
      </w:r>
    </w:p>
    <w:p w14:paraId="525E7FFF" w14:textId="77777777" w:rsidR="00E97C3D" w:rsidRDefault="00E97C3D" w:rsidP="00E97C3D">
      <w:pPr>
        <w:rPr>
          <w:rFonts w:ascii="Arial" w:hAnsi="Arial" w:cs="Arial"/>
          <w:b/>
        </w:rPr>
      </w:pPr>
      <w:r>
        <w:rPr>
          <w:rFonts w:ascii="Arial" w:hAnsi="Arial" w:cs="Arial"/>
          <w:b/>
        </w:rPr>
        <w:t xml:space="preserve">Discussion: </w:t>
      </w:r>
    </w:p>
    <w:p w14:paraId="0E61458A" w14:textId="77777777" w:rsidR="00E97C3D" w:rsidRDefault="00E97C3D" w:rsidP="00E97C3D">
      <w:r>
        <w:t>handled in email discussion [91E][10][RAN_Slicing_WI]</w:t>
      </w:r>
    </w:p>
    <w:p w14:paraId="44B578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9319D" w14:textId="77777777" w:rsidR="00E97C3D" w:rsidRDefault="00E97C3D" w:rsidP="00E97C3D">
      <w:pPr>
        <w:rPr>
          <w:rFonts w:ascii="Arial" w:hAnsi="Arial" w:cs="Arial"/>
          <w:b/>
          <w:sz w:val="24"/>
        </w:rPr>
      </w:pPr>
      <w:r>
        <w:rPr>
          <w:rFonts w:ascii="Arial" w:hAnsi="Arial" w:cs="Arial"/>
          <w:b/>
          <w:color w:val="0000FF"/>
          <w:sz w:val="24"/>
        </w:rPr>
        <w:lastRenderedPageBreak/>
        <w:t>RP-210502</w:t>
      </w:r>
      <w:r>
        <w:rPr>
          <w:rFonts w:ascii="Arial" w:hAnsi="Arial" w:cs="Arial"/>
          <w:b/>
          <w:color w:val="0000FF"/>
          <w:sz w:val="24"/>
        </w:rPr>
        <w:tab/>
      </w:r>
      <w:r>
        <w:rPr>
          <w:rFonts w:ascii="Arial" w:hAnsi="Arial" w:cs="Arial"/>
          <w:b/>
          <w:sz w:val="24"/>
        </w:rPr>
        <w:t>Proposed WI scope for RAN slicing</w:t>
      </w:r>
    </w:p>
    <w:p w14:paraId="0D210A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4794597A" w14:textId="77777777" w:rsidR="00E97C3D" w:rsidRDefault="00E97C3D" w:rsidP="00E97C3D">
      <w:pPr>
        <w:rPr>
          <w:rFonts w:ascii="Arial" w:hAnsi="Arial" w:cs="Arial"/>
          <w:b/>
        </w:rPr>
      </w:pPr>
      <w:r>
        <w:rPr>
          <w:rFonts w:ascii="Arial" w:hAnsi="Arial" w:cs="Arial"/>
          <w:b/>
        </w:rPr>
        <w:t xml:space="preserve">Discussion: </w:t>
      </w:r>
    </w:p>
    <w:p w14:paraId="21398330" w14:textId="77777777" w:rsidR="00E97C3D" w:rsidRDefault="00E97C3D" w:rsidP="00E97C3D">
      <w:r>
        <w:t>moved from AI 9.6.7 to AI 9.1.2</w:t>
      </w:r>
    </w:p>
    <w:p w14:paraId="366A8CC6" w14:textId="77777777" w:rsidR="00E97C3D" w:rsidRDefault="00E97C3D" w:rsidP="00E97C3D">
      <w:r>
        <w:t>handled in email discussion [91E][10][RAN_Slicing_WI]</w:t>
      </w:r>
    </w:p>
    <w:p w14:paraId="30A754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4AB01" w14:textId="77777777" w:rsidR="00E97C3D" w:rsidRDefault="00E97C3D" w:rsidP="00E97C3D">
      <w:pPr>
        <w:rPr>
          <w:rFonts w:ascii="Arial" w:hAnsi="Arial" w:cs="Arial"/>
          <w:b/>
          <w:sz w:val="24"/>
        </w:rPr>
      </w:pPr>
      <w:r>
        <w:rPr>
          <w:rFonts w:ascii="Arial" w:hAnsi="Arial" w:cs="Arial"/>
          <w:b/>
          <w:color w:val="0000FF"/>
          <w:sz w:val="24"/>
        </w:rPr>
        <w:t>RP-210601</w:t>
      </w:r>
      <w:r>
        <w:rPr>
          <w:rFonts w:ascii="Arial" w:hAnsi="Arial" w:cs="Arial"/>
          <w:b/>
          <w:color w:val="0000FF"/>
          <w:sz w:val="24"/>
        </w:rPr>
        <w:tab/>
      </w:r>
      <w:r>
        <w:rPr>
          <w:rFonts w:ascii="Arial" w:hAnsi="Arial" w:cs="Arial"/>
          <w:b/>
          <w:sz w:val="24"/>
        </w:rPr>
        <w:t>Views on WI scope for Rel-17 RAN slicing enhancement</w:t>
      </w:r>
    </w:p>
    <w:p w14:paraId="1700F4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BBE8C3" w14:textId="77777777" w:rsidR="00E97C3D" w:rsidRDefault="00E97C3D" w:rsidP="00E97C3D">
      <w:pPr>
        <w:rPr>
          <w:rFonts w:ascii="Arial" w:hAnsi="Arial" w:cs="Arial"/>
          <w:b/>
        </w:rPr>
      </w:pPr>
      <w:r>
        <w:rPr>
          <w:rFonts w:ascii="Arial" w:hAnsi="Arial" w:cs="Arial"/>
          <w:b/>
        </w:rPr>
        <w:t xml:space="preserve">Discussion: </w:t>
      </w:r>
    </w:p>
    <w:p w14:paraId="35DD5296" w14:textId="77777777" w:rsidR="00E97C3D" w:rsidRDefault="00E97C3D" w:rsidP="00E97C3D">
      <w:r>
        <w:t>moved from AI 9.6.7 to AI 9.1.2</w:t>
      </w:r>
    </w:p>
    <w:p w14:paraId="06B624DB" w14:textId="77777777" w:rsidR="00E97C3D" w:rsidRDefault="00E97C3D" w:rsidP="00E97C3D">
      <w:r>
        <w:t>handled in email discussion [91E][10][RAN_Slicing_WI]</w:t>
      </w:r>
    </w:p>
    <w:p w14:paraId="14B089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01B19" w14:textId="77777777" w:rsidR="00E97C3D" w:rsidRDefault="00E97C3D" w:rsidP="00E97C3D">
      <w:pPr>
        <w:rPr>
          <w:rFonts w:ascii="Arial" w:hAnsi="Arial" w:cs="Arial"/>
          <w:b/>
          <w:sz w:val="24"/>
        </w:rPr>
      </w:pPr>
      <w:r>
        <w:rPr>
          <w:rFonts w:ascii="Arial" w:hAnsi="Arial" w:cs="Arial"/>
          <w:b/>
          <w:color w:val="0000FF"/>
          <w:sz w:val="24"/>
        </w:rPr>
        <w:t>RP-210629</w:t>
      </w:r>
      <w:r>
        <w:rPr>
          <w:rFonts w:ascii="Arial" w:hAnsi="Arial" w:cs="Arial"/>
          <w:b/>
          <w:color w:val="0000FF"/>
          <w:sz w:val="24"/>
        </w:rPr>
        <w:tab/>
      </w:r>
      <w:r>
        <w:rPr>
          <w:rFonts w:ascii="Arial" w:hAnsi="Arial" w:cs="Arial"/>
          <w:b/>
          <w:sz w:val="24"/>
        </w:rPr>
        <w:t>Discussion on scope and objectives of WI on Slicing enhancements</w:t>
      </w:r>
    </w:p>
    <w:p w14:paraId="5A6C7CE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F007633" w14:textId="77777777" w:rsidR="00E97C3D" w:rsidRDefault="00E97C3D" w:rsidP="00E97C3D">
      <w:pPr>
        <w:rPr>
          <w:rFonts w:ascii="Arial" w:hAnsi="Arial" w:cs="Arial"/>
          <w:b/>
        </w:rPr>
      </w:pPr>
      <w:r>
        <w:rPr>
          <w:rFonts w:ascii="Arial" w:hAnsi="Arial" w:cs="Arial"/>
          <w:b/>
        </w:rPr>
        <w:t xml:space="preserve">Abstract: </w:t>
      </w:r>
    </w:p>
    <w:p w14:paraId="1FC3328F" w14:textId="77777777" w:rsidR="00E97C3D" w:rsidRDefault="00E97C3D" w:rsidP="00E97C3D">
      <w:r>
        <w:t>related to RP-210399</w:t>
      </w:r>
    </w:p>
    <w:p w14:paraId="1E775BFD" w14:textId="77777777" w:rsidR="00E97C3D" w:rsidRDefault="00E97C3D" w:rsidP="00E97C3D">
      <w:pPr>
        <w:rPr>
          <w:rFonts w:ascii="Arial" w:hAnsi="Arial" w:cs="Arial"/>
          <w:b/>
        </w:rPr>
      </w:pPr>
      <w:r>
        <w:rPr>
          <w:rFonts w:ascii="Arial" w:hAnsi="Arial" w:cs="Arial"/>
          <w:b/>
        </w:rPr>
        <w:t xml:space="preserve">Discussion: </w:t>
      </w:r>
    </w:p>
    <w:p w14:paraId="6410A9B0" w14:textId="77777777" w:rsidR="00E97C3D" w:rsidRDefault="00E97C3D" w:rsidP="00E97C3D">
      <w:r>
        <w:t>handled in email discussion [91E][10][RAN_Slicing_WI]</w:t>
      </w:r>
    </w:p>
    <w:p w14:paraId="6E4AA8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7198A" w14:textId="77777777" w:rsidR="00E97C3D" w:rsidRDefault="00E97C3D" w:rsidP="00E97C3D">
      <w:pPr>
        <w:rPr>
          <w:rFonts w:ascii="Arial" w:hAnsi="Arial" w:cs="Arial"/>
          <w:b/>
          <w:sz w:val="24"/>
        </w:rPr>
      </w:pPr>
      <w:r>
        <w:rPr>
          <w:rFonts w:ascii="Arial" w:hAnsi="Arial" w:cs="Arial"/>
          <w:b/>
          <w:color w:val="0000FF"/>
          <w:sz w:val="24"/>
        </w:rPr>
        <w:t>RP-210399</w:t>
      </w:r>
      <w:r>
        <w:rPr>
          <w:rFonts w:ascii="Arial" w:hAnsi="Arial" w:cs="Arial"/>
          <w:b/>
          <w:color w:val="0000FF"/>
          <w:sz w:val="24"/>
        </w:rPr>
        <w:tab/>
      </w:r>
      <w:r>
        <w:rPr>
          <w:rFonts w:ascii="Arial" w:hAnsi="Arial" w:cs="Arial"/>
          <w:b/>
          <w:sz w:val="24"/>
        </w:rPr>
        <w:t>New WID on enhancement of RAN slicing for NR</w:t>
      </w:r>
    </w:p>
    <w:p w14:paraId="140BAA50"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E91771C" w14:textId="77777777" w:rsidR="00E97C3D" w:rsidRDefault="00E97C3D" w:rsidP="00E97C3D">
      <w:pPr>
        <w:rPr>
          <w:rFonts w:ascii="Arial" w:hAnsi="Arial" w:cs="Arial"/>
          <w:b/>
        </w:rPr>
      </w:pPr>
      <w:r>
        <w:rPr>
          <w:rFonts w:ascii="Arial" w:hAnsi="Arial" w:cs="Arial"/>
          <w:b/>
        </w:rPr>
        <w:t xml:space="preserve">Abstract: </w:t>
      </w:r>
    </w:p>
    <w:p w14:paraId="4D9341EA" w14:textId="77777777" w:rsidR="00E97C3D" w:rsidRDefault="00E97C3D" w:rsidP="00E97C3D">
      <w:r>
        <w:t>follow-up WI of RAN2 REL-17 SI FS_NR_slice (see AI 9.6.7)</w:t>
      </w:r>
    </w:p>
    <w:p w14:paraId="2554988F" w14:textId="77777777" w:rsidR="00E97C3D" w:rsidRDefault="00E97C3D" w:rsidP="00E97C3D">
      <w:pPr>
        <w:rPr>
          <w:rFonts w:ascii="Arial" w:hAnsi="Arial" w:cs="Arial"/>
          <w:b/>
        </w:rPr>
      </w:pPr>
      <w:r>
        <w:rPr>
          <w:rFonts w:ascii="Arial" w:hAnsi="Arial" w:cs="Arial"/>
          <w:b/>
        </w:rPr>
        <w:t xml:space="preserve">Discussion: </w:t>
      </w:r>
    </w:p>
    <w:p w14:paraId="396D64AA" w14:textId="77777777" w:rsidR="00E97C3D" w:rsidRDefault="00E97C3D" w:rsidP="00E97C3D">
      <w:r>
        <w:t>MCC: SI FS_NR_slice is not yet completed (see TR 38.832 for information in RP-210411 in AI 9..6.7);</w:t>
      </w:r>
    </w:p>
    <w:p w14:paraId="34BBA8DF" w14:textId="77777777" w:rsidR="00E97C3D" w:rsidRDefault="00E97C3D" w:rsidP="00E97C3D">
      <w:r>
        <w:t>handled in email discussion [91E][10][RAN_Slicing_WI]</w:t>
      </w:r>
    </w:p>
    <w:p w14:paraId="1E4A48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RP-210872</w:t>
      </w:r>
      <w:r>
        <w:rPr>
          <w:color w:val="993300"/>
          <w:u w:val="single"/>
        </w:rPr>
        <w:t>.</w:t>
      </w:r>
    </w:p>
    <w:p w14:paraId="22BB2125" w14:textId="77777777" w:rsidR="00E97C3D" w:rsidRDefault="00E97C3D" w:rsidP="00E97C3D">
      <w:pPr>
        <w:rPr>
          <w:rFonts w:ascii="Arial" w:hAnsi="Arial" w:cs="Arial"/>
          <w:b/>
          <w:sz w:val="24"/>
        </w:rPr>
      </w:pPr>
      <w:r>
        <w:rPr>
          <w:rFonts w:ascii="Arial" w:hAnsi="Arial" w:cs="Arial"/>
          <w:b/>
          <w:color w:val="0000FF"/>
          <w:sz w:val="24"/>
        </w:rPr>
        <w:t>RP-210872</w:t>
      </w:r>
      <w:r>
        <w:rPr>
          <w:rFonts w:ascii="Arial" w:hAnsi="Arial" w:cs="Arial"/>
          <w:b/>
          <w:color w:val="0000FF"/>
          <w:sz w:val="24"/>
        </w:rPr>
        <w:tab/>
      </w:r>
      <w:r>
        <w:rPr>
          <w:rFonts w:ascii="Arial" w:hAnsi="Arial" w:cs="Arial"/>
          <w:b/>
          <w:sz w:val="24"/>
        </w:rPr>
        <w:t>New WID on enhancement of RAN slicing for NR</w:t>
      </w:r>
    </w:p>
    <w:p w14:paraId="7FF35D0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644FEE2" w14:textId="77777777" w:rsidR="00E97C3D" w:rsidRDefault="00E97C3D" w:rsidP="00E97C3D">
      <w:pPr>
        <w:rPr>
          <w:color w:val="808080"/>
        </w:rPr>
      </w:pPr>
      <w:r>
        <w:rPr>
          <w:color w:val="808080"/>
        </w:rPr>
        <w:t>(Replaces RP-210399)</w:t>
      </w:r>
    </w:p>
    <w:p w14:paraId="0FF2EB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RP-210912</w:t>
      </w:r>
      <w:r>
        <w:rPr>
          <w:color w:val="993300"/>
          <w:u w:val="single"/>
        </w:rPr>
        <w:t>.</w:t>
      </w:r>
    </w:p>
    <w:p w14:paraId="753078CF" w14:textId="77777777" w:rsidR="00E97C3D" w:rsidRDefault="00E97C3D" w:rsidP="00E97C3D">
      <w:pPr>
        <w:rPr>
          <w:rFonts w:ascii="Arial" w:hAnsi="Arial" w:cs="Arial"/>
          <w:b/>
          <w:sz w:val="24"/>
        </w:rPr>
      </w:pPr>
      <w:r>
        <w:rPr>
          <w:rFonts w:ascii="Arial" w:hAnsi="Arial" w:cs="Arial"/>
          <w:b/>
          <w:color w:val="0000FF"/>
          <w:sz w:val="24"/>
        </w:rPr>
        <w:lastRenderedPageBreak/>
        <w:t>RP-210912</w:t>
      </w:r>
      <w:r>
        <w:rPr>
          <w:rFonts w:ascii="Arial" w:hAnsi="Arial" w:cs="Arial"/>
          <w:b/>
          <w:color w:val="0000FF"/>
          <w:sz w:val="24"/>
        </w:rPr>
        <w:tab/>
      </w:r>
      <w:r>
        <w:rPr>
          <w:rFonts w:ascii="Arial" w:hAnsi="Arial" w:cs="Arial"/>
          <w:b/>
          <w:sz w:val="24"/>
        </w:rPr>
        <w:t>New WID on enhancement of RAN slicing for NR</w:t>
      </w:r>
    </w:p>
    <w:p w14:paraId="5F979FA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6D48649" w14:textId="77777777" w:rsidR="00E97C3D" w:rsidRDefault="00E97C3D" w:rsidP="00E97C3D">
      <w:pPr>
        <w:rPr>
          <w:color w:val="808080"/>
        </w:rPr>
      </w:pPr>
      <w:r>
        <w:rPr>
          <w:color w:val="808080"/>
        </w:rPr>
        <w:t>(Replaces RP-210872)</w:t>
      </w:r>
    </w:p>
    <w:p w14:paraId="32307656" w14:textId="77777777" w:rsidR="00E97C3D" w:rsidRDefault="00E97C3D" w:rsidP="00E97C3D">
      <w:pPr>
        <w:rPr>
          <w:rFonts w:ascii="Arial" w:hAnsi="Arial" w:cs="Arial"/>
          <w:b/>
        </w:rPr>
      </w:pPr>
      <w:r>
        <w:rPr>
          <w:rFonts w:ascii="Arial" w:hAnsi="Arial" w:cs="Arial"/>
          <w:b/>
        </w:rPr>
        <w:t xml:space="preserve">Discussion: </w:t>
      </w:r>
    </w:p>
    <w:p w14:paraId="08389697" w14:textId="77777777" w:rsidR="00E97C3D" w:rsidRDefault="00E97C3D" w:rsidP="00E97C3D">
      <w:r>
        <w:t>handled in Fri GotoW</w:t>
      </w:r>
    </w:p>
    <w:p w14:paraId="7DF5CE0F" w14:textId="77777777" w:rsidR="00E97C3D" w:rsidRDefault="00E97C3D" w:rsidP="00E97C3D">
      <w:r>
        <w:t>T-Mobile: fears potential conflict between SA2 and RAN2 for objective 1</w:t>
      </w:r>
    </w:p>
    <w:p w14:paraId="59EEFFEC" w14:textId="77777777" w:rsidR="00E97C3D" w:rsidRDefault="00E97C3D" w:rsidP="00E97C3D">
      <w:r>
        <w:t>DT: SA2 has not yet concluded on objective 1 so we would object to this</w:t>
      </w:r>
    </w:p>
    <w:p w14:paraId="40DCDEEB" w14:textId="77777777" w:rsidR="00E97C3D" w:rsidRDefault="00E97C3D" w:rsidP="00E97C3D">
      <w:r>
        <w:t>RAN2 chair: performance comments should have been done in SI</w:t>
      </w:r>
    </w:p>
    <w:p w14:paraId="7460C392" w14:textId="77777777" w:rsidR="00E97C3D" w:rsidRDefault="00E97C3D" w:rsidP="00E97C3D">
      <w:r>
        <w:t>conclusion: WID revision may be needed later depending on SA2 outcome</w:t>
      </w:r>
    </w:p>
    <w:p w14:paraId="3F3BAEF3" w14:textId="77777777" w:rsidR="00E97C3D" w:rsidRDefault="00E97C3D" w:rsidP="00E97C3D">
      <w:r>
        <w:t>concern from DT: Deutsche Telekom is concerned about the missing alignment on the objectives 1) with the ongoing work in SA2.</w:t>
      </w:r>
    </w:p>
    <w:p w14:paraId="6FB3844E" w14:textId="77777777" w:rsidR="00E97C3D" w:rsidRDefault="00E97C3D" w:rsidP="00E97C3D">
      <w:r>
        <w:t>We think that approval of the WI is premature an should  have been done in June earliest allowing for further coordination with SA2 on the matter.</w:t>
      </w:r>
    </w:p>
    <w:p w14:paraId="54E790FB" w14:textId="77777777" w:rsidR="00E97C3D" w:rsidRDefault="00E97C3D" w:rsidP="00E97C3D">
      <w:r>
        <w:t>The exclusion on cell selection based on slice information is appreciated and RAN2 shall not wok on this aspect without further guidance from RAN. In such a case the WI needs to be enhanced.</w:t>
      </w:r>
    </w:p>
    <w:p w14:paraId="52B1D5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06982" w14:textId="77777777" w:rsidR="00E97C3D" w:rsidRDefault="00E97C3D" w:rsidP="00E97C3D">
      <w:pPr>
        <w:rPr>
          <w:rFonts w:ascii="Arial" w:hAnsi="Arial" w:cs="Arial"/>
          <w:b/>
          <w:sz w:val="24"/>
        </w:rPr>
      </w:pPr>
      <w:r>
        <w:rPr>
          <w:rFonts w:ascii="Arial" w:hAnsi="Arial" w:cs="Arial"/>
          <w:b/>
          <w:color w:val="0000FF"/>
          <w:sz w:val="24"/>
        </w:rPr>
        <w:t>RP-210871</w:t>
      </w:r>
      <w:r>
        <w:rPr>
          <w:rFonts w:ascii="Arial" w:hAnsi="Arial" w:cs="Arial"/>
          <w:b/>
          <w:color w:val="0000FF"/>
          <w:sz w:val="24"/>
        </w:rPr>
        <w:tab/>
      </w:r>
      <w:r>
        <w:rPr>
          <w:rFonts w:ascii="Arial" w:hAnsi="Arial" w:cs="Arial"/>
          <w:b/>
          <w:sz w:val="24"/>
        </w:rPr>
        <w:t>Moderator's summary for email discussion [91E][10][RAN_Slicing_WI]</w:t>
      </w:r>
    </w:p>
    <w:p w14:paraId="0CBC512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(RAN2 chair)</w:t>
      </w:r>
    </w:p>
    <w:p w14:paraId="2F823676" w14:textId="77777777" w:rsidR="00E97C3D" w:rsidRDefault="00E97C3D" w:rsidP="00E97C3D">
      <w:pPr>
        <w:rPr>
          <w:rFonts w:ascii="Arial" w:hAnsi="Arial" w:cs="Arial"/>
          <w:b/>
        </w:rPr>
      </w:pPr>
      <w:r>
        <w:rPr>
          <w:rFonts w:ascii="Arial" w:hAnsi="Arial" w:cs="Arial"/>
          <w:b/>
        </w:rPr>
        <w:t xml:space="preserve">Abstract: </w:t>
      </w:r>
    </w:p>
    <w:p w14:paraId="317018EC" w14:textId="77777777" w:rsidR="00E97C3D" w:rsidRDefault="00E97C3D" w:rsidP="00E97C3D">
      <w:r>
        <w:t>handled Tdocs: RP-210398, RP-210399, RP-210312, RP-210502, RP-210601, RP-210629</w:t>
      </w:r>
    </w:p>
    <w:p w14:paraId="3478D7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5761C" w14:textId="77777777" w:rsidR="00E97C3D" w:rsidRDefault="00E97C3D" w:rsidP="00E97C3D">
      <w:pPr>
        <w:pStyle w:val="Heading4"/>
      </w:pPr>
      <w:bookmarkStart w:id="92" w:name="_Toc69483364"/>
      <w:bookmarkStart w:id="93" w:name="_Toc74553607"/>
      <w:r>
        <w:t>9.1.3</w:t>
      </w:r>
      <w:r>
        <w:tab/>
        <w:t>Proposals led by RAN3</w:t>
      </w:r>
      <w:bookmarkEnd w:id="92"/>
      <w:bookmarkEnd w:id="93"/>
    </w:p>
    <w:p w14:paraId="6FF0BFD3" w14:textId="77777777" w:rsidR="00E97C3D" w:rsidRDefault="00E97C3D" w:rsidP="00E97C3D">
      <w:pPr>
        <w:rPr>
          <w:rFonts w:ascii="Arial" w:hAnsi="Arial" w:cs="Arial"/>
          <w:b/>
          <w:sz w:val="24"/>
        </w:rPr>
      </w:pPr>
      <w:r>
        <w:rPr>
          <w:rFonts w:ascii="Arial" w:hAnsi="Arial" w:cs="Arial"/>
          <w:b/>
          <w:color w:val="0000FF"/>
          <w:sz w:val="24"/>
        </w:rPr>
        <w:t>RP-210168</w:t>
      </w:r>
      <w:r>
        <w:rPr>
          <w:rFonts w:ascii="Arial" w:hAnsi="Arial" w:cs="Arial"/>
          <w:b/>
          <w:color w:val="0000FF"/>
          <w:sz w:val="24"/>
        </w:rPr>
        <w:tab/>
      </w:r>
      <w:r>
        <w:rPr>
          <w:rFonts w:ascii="Arial" w:hAnsi="Arial" w:cs="Arial"/>
          <w:b/>
          <w:sz w:val="24"/>
        </w:rPr>
        <w:t>New SID on inter-gNB coordination for NR</w:t>
      </w:r>
    </w:p>
    <w:p w14:paraId="01FBEF94"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39229FDD" w14:textId="77777777" w:rsidR="00E97C3D" w:rsidRDefault="00E97C3D" w:rsidP="00E97C3D">
      <w:pPr>
        <w:rPr>
          <w:color w:val="808080"/>
        </w:rPr>
      </w:pPr>
      <w:r>
        <w:rPr>
          <w:color w:val="808080"/>
        </w:rPr>
        <w:t>(Replaces RP-202791)</w:t>
      </w:r>
    </w:p>
    <w:p w14:paraId="005BA361" w14:textId="77777777" w:rsidR="00E97C3D" w:rsidRDefault="00E97C3D" w:rsidP="00E97C3D">
      <w:pPr>
        <w:rPr>
          <w:rFonts w:ascii="Arial" w:hAnsi="Arial" w:cs="Arial"/>
          <w:b/>
        </w:rPr>
      </w:pPr>
      <w:r>
        <w:rPr>
          <w:rFonts w:ascii="Arial" w:hAnsi="Arial" w:cs="Arial"/>
          <w:b/>
        </w:rPr>
        <w:t xml:space="preserve">Abstract: </w:t>
      </w:r>
    </w:p>
    <w:p w14:paraId="56976C4C" w14:textId="77777777" w:rsidR="00E97C3D" w:rsidRDefault="00E97C3D" w:rsidP="00E97C3D">
      <w:r>
        <w:t>new SI for NR; leading WG: RAN3; compare RP-202791</w:t>
      </w:r>
    </w:p>
    <w:p w14:paraId="0A2271F6" w14:textId="77777777" w:rsidR="00E97C3D" w:rsidRDefault="00E97C3D" w:rsidP="00E97C3D">
      <w:pPr>
        <w:rPr>
          <w:rFonts w:ascii="Arial" w:hAnsi="Arial" w:cs="Arial"/>
          <w:b/>
        </w:rPr>
      </w:pPr>
      <w:r>
        <w:rPr>
          <w:rFonts w:ascii="Arial" w:hAnsi="Arial" w:cs="Arial"/>
          <w:b/>
        </w:rPr>
        <w:t xml:space="preserve">Discussion: </w:t>
      </w:r>
    </w:p>
    <w:p w14:paraId="667A9DC4" w14:textId="77777777" w:rsidR="00E97C3D" w:rsidRDefault="00E97C3D" w:rsidP="00E97C3D">
      <w:r>
        <w:t>RAN chair: RAN3 capacity is full, new items (other than follow-on items) are not expected</w:t>
      </w:r>
    </w:p>
    <w:p w14:paraId="090359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8993" w14:textId="77777777" w:rsidR="00E97C3D" w:rsidRDefault="00E97C3D" w:rsidP="00E97C3D">
      <w:pPr>
        <w:rPr>
          <w:rFonts w:ascii="Arial" w:hAnsi="Arial" w:cs="Arial"/>
          <w:b/>
          <w:sz w:val="24"/>
        </w:rPr>
      </w:pPr>
      <w:r>
        <w:rPr>
          <w:rFonts w:ascii="Arial" w:hAnsi="Arial" w:cs="Arial"/>
          <w:b/>
          <w:color w:val="0000FF"/>
          <w:sz w:val="24"/>
        </w:rPr>
        <w:t>RP-210427</w:t>
      </w:r>
      <w:r>
        <w:rPr>
          <w:rFonts w:ascii="Arial" w:hAnsi="Arial" w:cs="Arial"/>
          <w:b/>
          <w:color w:val="0000FF"/>
          <w:sz w:val="24"/>
        </w:rPr>
        <w:tab/>
      </w:r>
      <w:r>
        <w:rPr>
          <w:rFonts w:ascii="Arial" w:hAnsi="Arial" w:cs="Arial"/>
          <w:b/>
          <w:sz w:val="24"/>
        </w:rPr>
        <w:t>Scope of Rel-17 WI on NR QoE management and optimizations for diverse services</w:t>
      </w:r>
    </w:p>
    <w:p w14:paraId="579EC09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503CAD" w14:textId="77777777" w:rsidR="00E97C3D" w:rsidRDefault="00E97C3D" w:rsidP="00E97C3D">
      <w:pPr>
        <w:rPr>
          <w:rFonts w:ascii="Arial" w:hAnsi="Arial" w:cs="Arial"/>
          <w:b/>
        </w:rPr>
      </w:pPr>
      <w:r>
        <w:rPr>
          <w:rFonts w:ascii="Arial" w:hAnsi="Arial" w:cs="Arial"/>
          <w:b/>
        </w:rPr>
        <w:lastRenderedPageBreak/>
        <w:t xml:space="preserve">Discussion: </w:t>
      </w:r>
    </w:p>
    <w:p w14:paraId="21347312" w14:textId="77777777" w:rsidR="00E97C3D" w:rsidRDefault="00E97C3D" w:rsidP="00E97C3D">
      <w:r>
        <w:t>moved from AI 9.6.8 to AI 9.1.3;</w:t>
      </w:r>
    </w:p>
    <w:p w14:paraId="742F322F" w14:textId="77777777" w:rsidR="00E97C3D" w:rsidRDefault="00E97C3D" w:rsidP="00E97C3D">
      <w:r>
        <w:t>handled in email discussion [91E][11][QoE_WI]</w:t>
      </w:r>
    </w:p>
    <w:p w14:paraId="51A529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94AB7" w14:textId="77777777" w:rsidR="00E97C3D" w:rsidRDefault="00E97C3D" w:rsidP="00E97C3D">
      <w:pPr>
        <w:rPr>
          <w:rFonts w:ascii="Arial" w:hAnsi="Arial" w:cs="Arial"/>
          <w:b/>
          <w:sz w:val="24"/>
        </w:rPr>
      </w:pPr>
      <w:r>
        <w:rPr>
          <w:rFonts w:ascii="Arial" w:hAnsi="Arial" w:cs="Arial"/>
          <w:b/>
          <w:color w:val="0000FF"/>
          <w:sz w:val="24"/>
        </w:rPr>
        <w:t>RP-210529</w:t>
      </w:r>
      <w:r>
        <w:rPr>
          <w:rFonts w:ascii="Arial" w:hAnsi="Arial" w:cs="Arial"/>
          <w:b/>
          <w:color w:val="0000FF"/>
          <w:sz w:val="24"/>
        </w:rPr>
        <w:tab/>
      </w:r>
      <w:r>
        <w:rPr>
          <w:rFonts w:ascii="Arial" w:hAnsi="Arial" w:cs="Arial"/>
          <w:b/>
          <w:sz w:val="24"/>
        </w:rPr>
        <w:t>Discussion on scope for QoE</w:t>
      </w:r>
    </w:p>
    <w:p w14:paraId="58F4258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51483F" w14:textId="77777777" w:rsidR="00E97C3D" w:rsidRDefault="00E97C3D" w:rsidP="00E97C3D">
      <w:pPr>
        <w:rPr>
          <w:rFonts w:ascii="Arial" w:hAnsi="Arial" w:cs="Arial"/>
          <w:b/>
        </w:rPr>
      </w:pPr>
      <w:r>
        <w:rPr>
          <w:rFonts w:ascii="Arial" w:hAnsi="Arial" w:cs="Arial"/>
          <w:b/>
        </w:rPr>
        <w:t xml:space="preserve">Abstract: </w:t>
      </w:r>
    </w:p>
    <w:p w14:paraId="2E4D714E" w14:textId="77777777" w:rsidR="00E97C3D" w:rsidRDefault="00E97C3D" w:rsidP="00E97C3D">
      <w:r>
        <w:t>related to RP-210225</w:t>
      </w:r>
    </w:p>
    <w:p w14:paraId="6C007DB2" w14:textId="77777777" w:rsidR="00E97C3D" w:rsidRDefault="00E97C3D" w:rsidP="00E97C3D">
      <w:pPr>
        <w:rPr>
          <w:rFonts w:ascii="Arial" w:hAnsi="Arial" w:cs="Arial"/>
          <w:b/>
        </w:rPr>
      </w:pPr>
      <w:r>
        <w:rPr>
          <w:rFonts w:ascii="Arial" w:hAnsi="Arial" w:cs="Arial"/>
          <w:b/>
        </w:rPr>
        <w:t xml:space="preserve">Discussion: </w:t>
      </w:r>
    </w:p>
    <w:p w14:paraId="69E316FD" w14:textId="77777777" w:rsidR="00E97C3D" w:rsidRDefault="00E97C3D" w:rsidP="00E97C3D">
      <w:r>
        <w:t>handled in email discussion [91E][11][QoE_WI]</w:t>
      </w:r>
    </w:p>
    <w:p w14:paraId="47F5D5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D9248" w14:textId="77777777" w:rsidR="00E97C3D" w:rsidRDefault="00E97C3D" w:rsidP="00E97C3D">
      <w:pPr>
        <w:rPr>
          <w:rFonts w:ascii="Arial" w:hAnsi="Arial" w:cs="Arial"/>
          <w:b/>
          <w:sz w:val="24"/>
        </w:rPr>
      </w:pPr>
      <w:r>
        <w:rPr>
          <w:rFonts w:ascii="Arial" w:hAnsi="Arial" w:cs="Arial"/>
          <w:b/>
          <w:color w:val="0000FF"/>
          <w:sz w:val="24"/>
        </w:rPr>
        <w:t>RP-210676</w:t>
      </w:r>
      <w:r>
        <w:rPr>
          <w:rFonts w:ascii="Arial" w:hAnsi="Arial" w:cs="Arial"/>
          <w:b/>
          <w:color w:val="0000FF"/>
          <w:sz w:val="24"/>
        </w:rPr>
        <w:tab/>
      </w:r>
      <w:r>
        <w:rPr>
          <w:rFonts w:ascii="Arial" w:hAnsi="Arial" w:cs="Arial"/>
          <w:b/>
          <w:sz w:val="24"/>
        </w:rPr>
        <w:t>Scope of new WID on NR QoE</w:t>
      </w:r>
    </w:p>
    <w:p w14:paraId="4CB19FC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AB9E1" w14:textId="77777777" w:rsidR="00E97C3D" w:rsidRDefault="00E97C3D" w:rsidP="00E97C3D">
      <w:pPr>
        <w:rPr>
          <w:rFonts w:ascii="Arial" w:hAnsi="Arial" w:cs="Arial"/>
          <w:b/>
        </w:rPr>
      </w:pPr>
      <w:r>
        <w:rPr>
          <w:rFonts w:ascii="Arial" w:hAnsi="Arial" w:cs="Arial"/>
          <w:b/>
        </w:rPr>
        <w:t xml:space="preserve">Abstract: </w:t>
      </w:r>
    </w:p>
    <w:p w14:paraId="2EC9D5DD" w14:textId="77777777" w:rsidR="00E97C3D" w:rsidRDefault="00E97C3D" w:rsidP="00E97C3D">
      <w:r>
        <w:t>related to RP-210225</w:t>
      </w:r>
    </w:p>
    <w:p w14:paraId="101E530F" w14:textId="77777777" w:rsidR="00E97C3D" w:rsidRDefault="00E97C3D" w:rsidP="00E97C3D">
      <w:pPr>
        <w:rPr>
          <w:rFonts w:ascii="Arial" w:hAnsi="Arial" w:cs="Arial"/>
          <w:b/>
        </w:rPr>
      </w:pPr>
      <w:r>
        <w:rPr>
          <w:rFonts w:ascii="Arial" w:hAnsi="Arial" w:cs="Arial"/>
          <w:b/>
        </w:rPr>
        <w:t xml:space="preserve">Discussion: </w:t>
      </w:r>
    </w:p>
    <w:p w14:paraId="76651CC5" w14:textId="77777777" w:rsidR="00E97C3D" w:rsidRDefault="00E97C3D" w:rsidP="00E97C3D">
      <w:r>
        <w:t>handled in email discussion [91E][11][QoE_WI]</w:t>
      </w:r>
    </w:p>
    <w:p w14:paraId="200DA5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98CD" w14:textId="77777777" w:rsidR="00E97C3D" w:rsidRDefault="00E97C3D" w:rsidP="00E97C3D">
      <w:pPr>
        <w:rPr>
          <w:rFonts w:ascii="Arial" w:hAnsi="Arial" w:cs="Arial"/>
          <w:b/>
          <w:sz w:val="24"/>
        </w:rPr>
      </w:pPr>
      <w:r>
        <w:rPr>
          <w:rFonts w:ascii="Arial" w:hAnsi="Arial" w:cs="Arial"/>
          <w:b/>
          <w:color w:val="0000FF"/>
          <w:sz w:val="24"/>
        </w:rPr>
        <w:t>RP-210461</w:t>
      </w:r>
      <w:r>
        <w:rPr>
          <w:rFonts w:ascii="Arial" w:hAnsi="Arial" w:cs="Arial"/>
          <w:b/>
          <w:color w:val="0000FF"/>
          <w:sz w:val="24"/>
        </w:rPr>
        <w:tab/>
      </w:r>
      <w:r>
        <w:rPr>
          <w:rFonts w:ascii="Arial" w:hAnsi="Arial" w:cs="Arial"/>
          <w:b/>
          <w:sz w:val="24"/>
        </w:rPr>
        <w:t>Motivation for new WI on NR QoE management and optimizations for diverse services</w:t>
      </w:r>
    </w:p>
    <w:p w14:paraId="1A12CCF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E4CCC35" w14:textId="77777777" w:rsidR="00E97C3D" w:rsidRDefault="00E97C3D" w:rsidP="00E97C3D">
      <w:pPr>
        <w:rPr>
          <w:rFonts w:ascii="Arial" w:hAnsi="Arial" w:cs="Arial"/>
          <w:b/>
        </w:rPr>
      </w:pPr>
      <w:r>
        <w:rPr>
          <w:rFonts w:ascii="Arial" w:hAnsi="Arial" w:cs="Arial"/>
          <w:b/>
        </w:rPr>
        <w:t xml:space="preserve">Abstract: </w:t>
      </w:r>
    </w:p>
    <w:p w14:paraId="4342EFDC" w14:textId="77777777" w:rsidR="00E97C3D" w:rsidRDefault="00E97C3D" w:rsidP="00E97C3D">
      <w:r>
        <w:t>related to RP-210225</w:t>
      </w:r>
    </w:p>
    <w:p w14:paraId="79F8A642" w14:textId="77777777" w:rsidR="00E97C3D" w:rsidRDefault="00E97C3D" w:rsidP="00E97C3D">
      <w:pPr>
        <w:rPr>
          <w:rFonts w:ascii="Arial" w:hAnsi="Arial" w:cs="Arial"/>
          <w:b/>
        </w:rPr>
      </w:pPr>
      <w:r>
        <w:rPr>
          <w:rFonts w:ascii="Arial" w:hAnsi="Arial" w:cs="Arial"/>
          <w:b/>
        </w:rPr>
        <w:t xml:space="preserve">Discussion: </w:t>
      </w:r>
    </w:p>
    <w:p w14:paraId="530F1BED" w14:textId="77777777" w:rsidR="00E97C3D" w:rsidRDefault="00E97C3D" w:rsidP="00E97C3D">
      <w:r>
        <w:t>handled in email discussion [91E][11][QoE_WI]</w:t>
      </w:r>
    </w:p>
    <w:p w14:paraId="05AF26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CF35" w14:textId="77777777" w:rsidR="00E97C3D" w:rsidRDefault="00E97C3D" w:rsidP="00E97C3D">
      <w:pPr>
        <w:rPr>
          <w:rFonts w:ascii="Arial" w:hAnsi="Arial" w:cs="Arial"/>
          <w:b/>
          <w:sz w:val="24"/>
        </w:rPr>
      </w:pPr>
      <w:r>
        <w:rPr>
          <w:rFonts w:ascii="Arial" w:hAnsi="Arial" w:cs="Arial"/>
          <w:b/>
          <w:color w:val="0000FF"/>
          <w:sz w:val="24"/>
        </w:rPr>
        <w:t>RP-210225</w:t>
      </w:r>
      <w:r>
        <w:rPr>
          <w:rFonts w:ascii="Arial" w:hAnsi="Arial" w:cs="Arial"/>
          <w:b/>
          <w:color w:val="0000FF"/>
          <w:sz w:val="24"/>
        </w:rPr>
        <w:tab/>
      </w:r>
      <w:r>
        <w:rPr>
          <w:rFonts w:ascii="Arial" w:hAnsi="Arial" w:cs="Arial"/>
          <w:b/>
          <w:sz w:val="24"/>
        </w:rPr>
        <w:t>New WID on NR QoE management and optimizations for diverse services</w:t>
      </w:r>
    </w:p>
    <w:p w14:paraId="619AEE0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FAB8C12" w14:textId="77777777" w:rsidR="00E97C3D" w:rsidRDefault="00E97C3D" w:rsidP="00E97C3D">
      <w:pPr>
        <w:rPr>
          <w:rFonts w:ascii="Arial" w:hAnsi="Arial" w:cs="Arial"/>
          <w:b/>
        </w:rPr>
      </w:pPr>
      <w:r>
        <w:rPr>
          <w:rFonts w:ascii="Arial" w:hAnsi="Arial" w:cs="Arial"/>
          <w:b/>
        </w:rPr>
        <w:t xml:space="preserve">Abstract: </w:t>
      </w:r>
    </w:p>
    <w:p w14:paraId="4329411E" w14:textId="77777777" w:rsidR="00E97C3D" w:rsidRDefault="00E97C3D" w:rsidP="00E97C3D">
      <w:r>
        <w:t>follow-up WI of RAN3 REL-17 SI FS_NR_QoE (see AI 9.6.8)</w:t>
      </w:r>
    </w:p>
    <w:p w14:paraId="20B3E6AE" w14:textId="77777777" w:rsidR="00E97C3D" w:rsidRDefault="00E97C3D" w:rsidP="00E97C3D">
      <w:pPr>
        <w:rPr>
          <w:rFonts w:ascii="Arial" w:hAnsi="Arial" w:cs="Arial"/>
          <w:b/>
        </w:rPr>
      </w:pPr>
      <w:r>
        <w:rPr>
          <w:rFonts w:ascii="Arial" w:hAnsi="Arial" w:cs="Arial"/>
          <w:b/>
        </w:rPr>
        <w:t xml:space="preserve">Discussion: </w:t>
      </w:r>
    </w:p>
    <w:p w14:paraId="30A55F54" w14:textId="77777777" w:rsidR="00E97C3D" w:rsidRDefault="00E97C3D" w:rsidP="00E97C3D">
      <w:r>
        <w:t>handled in email discussion [91E][11][QoE_WI]</w:t>
      </w:r>
    </w:p>
    <w:p w14:paraId="5346E33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RP-210815</w:t>
      </w:r>
      <w:r>
        <w:rPr>
          <w:color w:val="993300"/>
          <w:u w:val="single"/>
        </w:rPr>
        <w:t>.</w:t>
      </w:r>
    </w:p>
    <w:p w14:paraId="6188B789" w14:textId="77777777" w:rsidR="00E97C3D" w:rsidRDefault="00E97C3D" w:rsidP="00E97C3D">
      <w:pPr>
        <w:rPr>
          <w:rFonts w:ascii="Arial" w:hAnsi="Arial" w:cs="Arial"/>
          <w:b/>
          <w:sz w:val="24"/>
        </w:rPr>
      </w:pPr>
      <w:r>
        <w:rPr>
          <w:rFonts w:ascii="Arial" w:hAnsi="Arial" w:cs="Arial"/>
          <w:b/>
          <w:color w:val="0000FF"/>
          <w:sz w:val="24"/>
        </w:rPr>
        <w:t>RP-210815</w:t>
      </w:r>
      <w:r>
        <w:rPr>
          <w:rFonts w:ascii="Arial" w:hAnsi="Arial" w:cs="Arial"/>
          <w:b/>
          <w:color w:val="0000FF"/>
          <w:sz w:val="24"/>
        </w:rPr>
        <w:tab/>
      </w:r>
      <w:r>
        <w:rPr>
          <w:rFonts w:ascii="Arial" w:hAnsi="Arial" w:cs="Arial"/>
          <w:b/>
          <w:sz w:val="24"/>
        </w:rPr>
        <w:t>New WID on NR QoE management and optimizations for diverse services</w:t>
      </w:r>
    </w:p>
    <w:p w14:paraId="54F5DFD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7798B8C8" w14:textId="77777777" w:rsidR="00E97C3D" w:rsidRDefault="00E97C3D" w:rsidP="00E97C3D">
      <w:pPr>
        <w:rPr>
          <w:color w:val="808080"/>
        </w:rPr>
      </w:pPr>
      <w:r>
        <w:rPr>
          <w:color w:val="808080"/>
        </w:rPr>
        <w:t>(Replaces RP-210225)</w:t>
      </w:r>
    </w:p>
    <w:p w14:paraId="38F5B8A8" w14:textId="77777777" w:rsidR="00E97C3D" w:rsidRDefault="00E97C3D" w:rsidP="00E97C3D">
      <w:pPr>
        <w:rPr>
          <w:rFonts w:ascii="Arial" w:hAnsi="Arial" w:cs="Arial"/>
          <w:b/>
        </w:rPr>
      </w:pPr>
      <w:r>
        <w:rPr>
          <w:rFonts w:ascii="Arial" w:hAnsi="Arial" w:cs="Arial"/>
          <w:b/>
        </w:rPr>
        <w:t xml:space="preserve">Discussion: </w:t>
      </w:r>
    </w:p>
    <w:p w14:paraId="45B9E35E" w14:textId="77777777" w:rsidR="00E97C3D" w:rsidRDefault="00E97C3D" w:rsidP="00E97C3D">
      <w:r>
        <w:t>RAN3 chair: supporting company to be added</w:t>
      </w:r>
    </w:p>
    <w:p w14:paraId="07545A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RP-210913</w:t>
      </w:r>
      <w:r>
        <w:rPr>
          <w:color w:val="993300"/>
          <w:u w:val="single"/>
        </w:rPr>
        <w:t>.</w:t>
      </w:r>
    </w:p>
    <w:p w14:paraId="4A30FE67" w14:textId="77777777" w:rsidR="00E97C3D" w:rsidRDefault="00E97C3D" w:rsidP="00E97C3D">
      <w:pPr>
        <w:rPr>
          <w:rFonts w:ascii="Arial" w:hAnsi="Arial" w:cs="Arial"/>
          <w:b/>
          <w:sz w:val="24"/>
        </w:rPr>
      </w:pPr>
      <w:r>
        <w:rPr>
          <w:rFonts w:ascii="Arial" w:hAnsi="Arial" w:cs="Arial"/>
          <w:b/>
          <w:color w:val="0000FF"/>
          <w:sz w:val="24"/>
        </w:rPr>
        <w:t>RP-210913</w:t>
      </w:r>
      <w:r>
        <w:rPr>
          <w:rFonts w:ascii="Arial" w:hAnsi="Arial" w:cs="Arial"/>
          <w:b/>
          <w:color w:val="0000FF"/>
          <w:sz w:val="24"/>
        </w:rPr>
        <w:tab/>
      </w:r>
      <w:r>
        <w:rPr>
          <w:rFonts w:ascii="Arial" w:hAnsi="Arial" w:cs="Arial"/>
          <w:b/>
          <w:sz w:val="24"/>
        </w:rPr>
        <w:t>New WID on NR QoE management and optimizations for diverse services</w:t>
      </w:r>
    </w:p>
    <w:p w14:paraId="549C9A1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6D175E6" w14:textId="77777777" w:rsidR="00E97C3D" w:rsidRDefault="00E97C3D" w:rsidP="00E97C3D">
      <w:pPr>
        <w:rPr>
          <w:color w:val="808080"/>
        </w:rPr>
      </w:pPr>
      <w:r>
        <w:rPr>
          <w:color w:val="808080"/>
        </w:rPr>
        <w:t>(Replaces RP-210815)</w:t>
      </w:r>
    </w:p>
    <w:p w14:paraId="7CA4BB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7054A" w14:textId="77777777" w:rsidR="00E97C3D" w:rsidRDefault="00E97C3D" w:rsidP="00E97C3D">
      <w:pPr>
        <w:rPr>
          <w:rFonts w:ascii="Arial" w:hAnsi="Arial" w:cs="Arial"/>
          <w:b/>
          <w:sz w:val="24"/>
        </w:rPr>
      </w:pPr>
      <w:r>
        <w:rPr>
          <w:rFonts w:ascii="Arial" w:hAnsi="Arial" w:cs="Arial"/>
          <w:b/>
          <w:color w:val="0000FF"/>
          <w:sz w:val="24"/>
        </w:rPr>
        <w:t>RP-210795</w:t>
      </w:r>
      <w:r>
        <w:rPr>
          <w:rFonts w:ascii="Arial" w:hAnsi="Arial" w:cs="Arial"/>
          <w:b/>
          <w:color w:val="0000FF"/>
          <w:sz w:val="24"/>
        </w:rPr>
        <w:tab/>
      </w:r>
      <w:r>
        <w:rPr>
          <w:rFonts w:ascii="Arial" w:hAnsi="Arial" w:cs="Arial"/>
          <w:b/>
          <w:sz w:val="24"/>
        </w:rPr>
        <w:t>Moderator's summary for email discussion [91E][11][QoE_WI]</w:t>
      </w:r>
    </w:p>
    <w:p w14:paraId="2C22CE2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4E4BD269" w14:textId="77777777" w:rsidR="00E97C3D" w:rsidRDefault="00E97C3D" w:rsidP="00E97C3D">
      <w:pPr>
        <w:rPr>
          <w:rFonts w:ascii="Arial" w:hAnsi="Arial" w:cs="Arial"/>
          <w:b/>
        </w:rPr>
      </w:pPr>
      <w:r>
        <w:rPr>
          <w:rFonts w:ascii="Arial" w:hAnsi="Arial" w:cs="Arial"/>
          <w:b/>
        </w:rPr>
        <w:t xml:space="preserve">Abstract: </w:t>
      </w:r>
    </w:p>
    <w:p w14:paraId="4DD3E5FA" w14:textId="77777777" w:rsidR="00E97C3D" w:rsidRDefault="00E97C3D" w:rsidP="00E97C3D">
      <w:r>
        <w:t>handled Tdocs: RP-210225, RP-210427, RP-210461, RP-210529, RP-210676</w:t>
      </w:r>
    </w:p>
    <w:p w14:paraId="552A8D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18CFC" w14:textId="77777777" w:rsidR="00E97C3D" w:rsidRDefault="00E97C3D" w:rsidP="00E97C3D">
      <w:pPr>
        <w:rPr>
          <w:rFonts w:ascii="Arial" w:hAnsi="Arial" w:cs="Arial"/>
          <w:b/>
          <w:sz w:val="24"/>
        </w:rPr>
      </w:pPr>
      <w:r>
        <w:rPr>
          <w:rFonts w:ascii="Arial" w:hAnsi="Arial" w:cs="Arial"/>
          <w:b/>
          <w:color w:val="0000FF"/>
          <w:sz w:val="24"/>
        </w:rPr>
        <w:t>RP-210811</w:t>
      </w:r>
      <w:r>
        <w:rPr>
          <w:rFonts w:ascii="Arial" w:hAnsi="Arial" w:cs="Arial"/>
          <w:b/>
          <w:color w:val="0000FF"/>
          <w:sz w:val="24"/>
        </w:rPr>
        <w:tab/>
      </w:r>
      <w:r>
        <w:rPr>
          <w:rFonts w:ascii="Arial" w:hAnsi="Arial" w:cs="Arial"/>
          <w:b/>
          <w:sz w:val="24"/>
        </w:rPr>
        <w:t>Draft Reply LS to S5-205347 = RP-202151 on QoE Measurement Collection for LTE (to: SA5, SA4; cc: SA, RAN2, RAN3; contact: Ericsson)</w:t>
      </w:r>
    </w:p>
    <w:p w14:paraId="56DA8BBE"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SA4, cc SA, RAN2, RAN3</w:t>
      </w:r>
      <w:r>
        <w:rPr>
          <w:i/>
        </w:rPr>
        <w:br/>
      </w:r>
      <w:r>
        <w:rPr>
          <w:i/>
        </w:rPr>
        <w:tab/>
      </w:r>
      <w:r>
        <w:rPr>
          <w:i/>
        </w:rPr>
        <w:tab/>
      </w:r>
      <w:r>
        <w:rPr>
          <w:i/>
        </w:rPr>
        <w:tab/>
      </w:r>
      <w:r>
        <w:rPr>
          <w:i/>
        </w:rPr>
        <w:tab/>
      </w:r>
      <w:r>
        <w:rPr>
          <w:i/>
        </w:rPr>
        <w:tab/>
        <w:t>Source: Ericsson</w:t>
      </w:r>
    </w:p>
    <w:p w14:paraId="192FDCF4" w14:textId="77777777" w:rsidR="00E97C3D" w:rsidRDefault="00E97C3D" w:rsidP="00E97C3D">
      <w:pPr>
        <w:rPr>
          <w:rFonts w:ascii="Arial" w:hAnsi="Arial" w:cs="Arial"/>
          <w:b/>
        </w:rPr>
      </w:pPr>
      <w:r>
        <w:rPr>
          <w:rFonts w:ascii="Arial" w:hAnsi="Arial" w:cs="Arial"/>
          <w:b/>
        </w:rPr>
        <w:t xml:space="preserve">Discussion: </w:t>
      </w:r>
    </w:p>
    <w:p w14:paraId="5C3C49D1" w14:textId="77777777" w:rsidR="00E97C3D" w:rsidRDefault="00E97C3D" w:rsidP="00E97C3D">
      <w:r>
        <w:t>result of email discussion [91E][11][QoE_WI]</w:t>
      </w:r>
    </w:p>
    <w:p w14:paraId="0FE8B4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RP-210922</w:t>
      </w:r>
      <w:r>
        <w:rPr>
          <w:color w:val="993300"/>
          <w:u w:val="single"/>
        </w:rPr>
        <w:t>.</w:t>
      </w:r>
    </w:p>
    <w:p w14:paraId="6D565AEC" w14:textId="77777777" w:rsidR="00E97C3D" w:rsidRDefault="00E97C3D" w:rsidP="00E97C3D">
      <w:pPr>
        <w:rPr>
          <w:rFonts w:ascii="Arial" w:hAnsi="Arial" w:cs="Arial"/>
          <w:b/>
          <w:sz w:val="24"/>
        </w:rPr>
      </w:pPr>
      <w:r>
        <w:rPr>
          <w:rFonts w:ascii="Arial" w:hAnsi="Arial" w:cs="Arial"/>
          <w:b/>
          <w:color w:val="0000FF"/>
          <w:sz w:val="24"/>
        </w:rPr>
        <w:t>RP-210922</w:t>
      </w:r>
      <w:r>
        <w:rPr>
          <w:rFonts w:ascii="Arial" w:hAnsi="Arial" w:cs="Arial"/>
          <w:b/>
          <w:color w:val="0000FF"/>
          <w:sz w:val="24"/>
        </w:rPr>
        <w:tab/>
      </w:r>
      <w:r>
        <w:rPr>
          <w:rFonts w:ascii="Arial" w:hAnsi="Arial" w:cs="Arial"/>
          <w:b/>
          <w:sz w:val="24"/>
        </w:rPr>
        <w:t>Reply LS to S5-205347 = RP-202151 on QoE Measurement Collection for LTE (to: SA5, SA4; cc: SA, RAN2, RAN3; contact: Ericsson)</w:t>
      </w:r>
    </w:p>
    <w:p w14:paraId="24EB11BD"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SA4, cc SA, RAN2, RAN3</w:t>
      </w:r>
      <w:r>
        <w:rPr>
          <w:i/>
        </w:rPr>
        <w:br/>
      </w:r>
      <w:r>
        <w:rPr>
          <w:i/>
        </w:rPr>
        <w:tab/>
      </w:r>
      <w:r>
        <w:rPr>
          <w:i/>
        </w:rPr>
        <w:tab/>
      </w:r>
      <w:r>
        <w:rPr>
          <w:i/>
        </w:rPr>
        <w:tab/>
      </w:r>
      <w:r>
        <w:rPr>
          <w:i/>
        </w:rPr>
        <w:tab/>
      </w:r>
      <w:r>
        <w:rPr>
          <w:i/>
        </w:rPr>
        <w:tab/>
        <w:t>Source: RAN</w:t>
      </w:r>
    </w:p>
    <w:p w14:paraId="691438D4" w14:textId="77777777" w:rsidR="00E97C3D" w:rsidRDefault="00E97C3D" w:rsidP="00E97C3D">
      <w:pPr>
        <w:rPr>
          <w:color w:val="808080"/>
        </w:rPr>
      </w:pPr>
      <w:r>
        <w:rPr>
          <w:color w:val="808080"/>
        </w:rPr>
        <w:t>(Replaces RP-210811)</w:t>
      </w:r>
    </w:p>
    <w:p w14:paraId="47D50D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5FA0B" w14:textId="77777777" w:rsidR="00E97C3D" w:rsidRDefault="00E97C3D" w:rsidP="00E97C3D">
      <w:pPr>
        <w:pStyle w:val="Heading4"/>
      </w:pPr>
      <w:bookmarkStart w:id="94" w:name="_Toc69483365"/>
      <w:bookmarkStart w:id="95" w:name="_Toc74553608"/>
      <w:r>
        <w:t>9.1.4</w:t>
      </w:r>
      <w:r>
        <w:tab/>
        <w:t>Proposals led by RAN4 (spectrum related)</w:t>
      </w:r>
      <w:bookmarkEnd w:id="94"/>
      <w:bookmarkEnd w:id="95"/>
    </w:p>
    <w:p w14:paraId="700662B1" w14:textId="77777777" w:rsidR="00E97C3D" w:rsidRDefault="00E97C3D" w:rsidP="00E97C3D">
      <w:pPr>
        <w:rPr>
          <w:rFonts w:ascii="Arial" w:hAnsi="Arial" w:cs="Arial"/>
          <w:b/>
          <w:sz w:val="24"/>
        </w:rPr>
      </w:pPr>
      <w:r>
        <w:rPr>
          <w:rFonts w:ascii="Arial" w:hAnsi="Arial" w:cs="Arial"/>
          <w:b/>
          <w:color w:val="0000FF"/>
          <w:sz w:val="24"/>
        </w:rPr>
        <w:t>RP-210352</w:t>
      </w:r>
      <w:r>
        <w:rPr>
          <w:rFonts w:ascii="Arial" w:hAnsi="Arial" w:cs="Arial"/>
          <w:b/>
          <w:color w:val="0000FF"/>
          <w:sz w:val="24"/>
        </w:rPr>
        <w:tab/>
      </w:r>
      <w:r>
        <w:rPr>
          <w:rFonts w:ascii="Arial" w:hAnsi="Arial" w:cs="Arial"/>
          <w:b/>
          <w:sz w:val="24"/>
        </w:rPr>
        <w:t>RMR spectrum allocation</w:t>
      </w:r>
    </w:p>
    <w:p w14:paraId="40051351"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Union Inter. Chemins de Fer</w:t>
      </w:r>
    </w:p>
    <w:p w14:paraId="1DC2DD60" w14:textId="77777777" w:rsidR="00E97C3D" w:rsidRDefault="00E97C3D" w:rsidP="00E97C3D">
      <w:pPr>
        <w:rPr>
          <w:rFonts w:ascii="Arial" w:hAnsi="Arial" w:cs="Arial"/>
          <w:b/>
        </w:rPr>
      </w:pPr>
      <w:r>
        <w:rPr>
          <w:rFonts w:ascii="Arial" w:hAnsi="Arial" w:cs="Arial"/>
          <w:b/>
        </w:rPr>
        <w:t xml:space="preserve">Abstract: </w:t>
      </w:r>
    </w:p>
    <w:p w14:paraId="57B36246" w14:textId="77777777" w:rsidR="00E97C3D" w:rsidRDefault="00E97C3D" w:rsidP="00E97C3D">
      <w:r>
        <w:t>related to RP-210356 and RP-210357</w:t>
      </w:r>
    </w:p>
    <w:p w14:paraId="17CDEC54" w14:textId="77777777" w:rsidR="00E97C3D" w:rsidRDefault="00E97C3D" w:rsidP="00E97C3D">
      <w:pPr>
        <w:rPr>
          <w:rFonts w:ascii="Arial" w:hAnsi="Arial" w:cs="Arial"/>
          <w:b/>
        </w:rPr>
      </w:pPr>
      <w:r>
        <w:rPr>
          <w:rFonts w:ascii="Arial" w:hAnsi="Arial" w:cs="Arial"/>
          <w:b/>
        </w:rPr>
        <w:t xml:space="preserve">Discussion: </w:t>
      </w:r>
    </w:p>
    <w:p w14:paraId="51EFFE46" w14:textId="77777777" w:rsidR="00E97C3D" w:rsidRDefault="00E97C3D" w:rsidP="00E97C3D">
      <w:r>
        <w:t>handled in email discussion [91E][12][Spectrum_WIs]</w:t>
      </w:r>
    </w:p>
    <w:p w14:paraId="7EFAA0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32C90" w14:textId="77777777" w:rsidR="00E97C3D" w:rsidRDefault="00E97C3D" w:rsidP="00E97C3D">
      <w:pPr>
        <w:rPr>
          <w:rFonts w:ascii="Arial" w:hAnsi="Arial" w:cs="Arial"/>
          <w:b/>
          <w:sz w:val="24"/>
        </w:rPr>
      </w:pPr>
      <w:r>
        <w:rPr>
          <w:rFonts w:ascii="Arial" w:hAnsi="Arial" w:cs="Arial"/>
          <w:b/>
          <w:color w:val="0000FF"/>
          <w:sz w:val="24"/>
        </w:rPr>
        <w:t>RP-210356</w:t>
      </w:r>
      <w:r>
        <w:rPr>
          <w:rFonts w:ascii="Arial" w:hAnsi="Arial" w:cs="Arial"/>
          <w:b/>
          <w:color w:val="0000FF"/>
          <w:sz w:val="24"/>
        </w:rPr>
        <w:tab/>
      </w:r>
      <w:r>
        <w:rPr>
          <w:rFonts w:ascii="Arial" w:hAnsi="Arial" w:cs="Arial"/>
          <w:b/>
          <w:sz w:val="24"/>
        </w:rPr>
        <w:t>New WID on introduction of Rail Mobile Radio (RMR) 900MHz spectrum</w:t>
      </w:r>
    </w:p>
    <w:p w14:paraId="793184D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7BC17DDF" w14:textId="77777777" w:rsidR="00E97C3D" w:rsidRDefault="00E97C3D" w:rsidP="00E97C3D">
      <w:pPr>
        <w:rPr>
          <w:rFonts w:ascii="Arial" w:hAnsi="Arial" w:cs="Arial"/>
          <w:b/>
        </w:rPr>
      </w:pPr>
      <w:r>
        <w:rPr>
          <w:rFonts w:ascii="Arial" w:hAnsi="Arial" w:cs="Arial"/>
          <w:b/>
        </w:rPr>
        <w:t xml:space="preserve">Discussion: </w:t>
      </w:r>
    </w:p>
    <w:p w14:paraId="4906D184" w14:textId="77777777" w:rsidR="00E97C3D" w:rsidRDefault="00E97C3D" w:rsidP="00E97C3D">
      <w:r>
        <w:t>handled in email discussion [91E][12][Spectrum_WIs]</w:t>
      </w:r>
    </w:p>
    <w:p w14:paraId="25A098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RP-210878</w:t>
      </w:r>
      <w:r>
        <w:rPr>
          <w:color w:val="993300"/>
          <w:u w:val="single"/>
        </w:rPr>
        <w:t>.</w:t>
      </w:r>
    </w:p>
    <w:p w14:paraId="1D02C2DE" w14:textId="77777777" w:rsidR="00E97C3D" w:rsidRDefault="00E97C3D" w:rsidP="00E97C3D">
      <w:pPr>
        <w:rPr>
          <w:rFonts w:ascii="Arial" w:hAnsi="Arial" w:cs="Arial"/>
          <w:b/>
          <w:sz w:val="24"/>
        </w:rPr>
      </w:pPr>
      <w:r>
        <w:rPr>
          <w:rFonts w:ascii="Arial" w:hAnsi="Arial" w:cs="Arial"/>
          <w:b/>
          <w:color w:val="0000FF"/>
          <w:sz w:val="24"/>
        </w:rPr>
        <w:t>RP-210878</w:t>
      </w:r>
      <w:r>
        <w:rPr>
          <w:rFonts w:ascii="Arial" w:hAnsi="Arial" w:cs="Arial"/>
          <w:b/>
          <w:color w:val="0000FF"/>
          <w:sz w:val="24"/>
        </w:rPr>
        <w:tab/>
      </w:r>
      <w:r>
        <w:rPr>
          <w:rFonts w:ascii="Arial" w:hAnsi="Arial" w:cs="Arial"/>
          <w:b/>
          <w:sz w:val="24"/>
        </w:rPr>
        <w:t>New WID on introduction of Rail Mobile Radio (RMR) 900MHz spectrum</w:t>
      </w:r>
    </w:p>
    <w:p w14:paraId="0DFA7B4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5D57B785" w14:textId="77777777" w:rsidR="00E97C3D" w:rsidRDefault="00E97C3D" w:rsidP="00E97C3D">
      <w:pPr>
        <w:rPr>
          <w:color w:val="808080"/>
        </w:rPr>
      </w:pPr>
      <w:r>
        <w:rPr>
          <w:color w:val="808080"/>
        </w:rPr>
        <w:t>(Replaces RP-210356)</w:t>
      </w:r>
    </w:p>
    <w:p w14:paraId="09283EAA" w14:textId="77777777" w:rsidR="00E97C3D" w:rsidRDefault="00E97C3D" w:rsidP="00E97C3D">
      <w:pPr>
        <w:rPr>
          <w:rFonts w:ascii="Arial" w:hAnsi="Arial" w:cs="Arial"/>
          <w:b/>
        </w:rPr>
      </w:pPr>
      <w:r>
        <w:rPr>
          <w:rFonts w:ascii="Arial" w:hAnsi="Arial" w:cs="Arial"/>
          <w:b/>
        </w:rPr>
        <w:t xml:space="preserve">Discussion: </w:t>
      </w:r>
    </w:p>
    <w:p w14:paraId="67F8AEF6" w14:textId="77777777" w:rsidR="00E97C3D" w:rsidRDefault="00E97C3D" w:rsidP="00E97C3D">
      <w:r>
        <w:t>handled in email discussion [91E][12][Spectrum_WIs]</w:t>
      </w:r>
    </w:p>
    <w:p w14:paraId="4A5CFD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2FF37" w14:textId="77777777" w:rsidR="00E97C3D" w:rsidRDefault="00E97C3D" w:rsidP="00E97C3D">
      <w:pPr>
        <w:rPr>
          <w:rFonts w:ascii="Arial" w:hAnsi="Arial" w:cs="Arial"/>
          <w:b/>
          <w:sz w:val="24"/>
        </w:rPr>
      </w:pPr>
      <w:r>
        <w:rPr>
          <w:rFonts w:ascii="Arial" w:hAnsi="Arial" w:cs="Arial"/>
          <w:b/>
          <w:color w:val="0000FF"/>
          <w:sz w:val="24"/>
        </w:rPr>
        <w:t>RP-210357</w:t>
      </w:r>
      <w:r>
        <w:rPr>
          <w:rFonts w:ascii="Arial" w:hAnsi="Arial" w:cs="Arial"/>
          <w:b/>
          <w:color w:val="0000FF"/>
          <w:sz w:val="24"/>
        </w:rPr>
        <w:tab/>
      </w:r>
      <w:r>
        <w:rPr>
          <w:rFonts w:ascii="Arial" w:hAnsi="Arial" w:cs="Arial"/>
          <w:b/>
          <w:sz w:val="24"/>
        </w:rPr>
        <w:t>New WID on introduction of Rail Mobile Radio (RMR) 1900MHz spectrum</w:t>
      </w:r>
    </w:p>
    <w:p w14:paraId="7885C03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3E2BD2BA" w14:textId="77777777" w:rsidR="00E97C3D" w:rsidRDefault="00E97C3D" w:rsidP="00E97C3D">
      <w:pPr>
        <w:rPr>
          <w:rFonts w:ascii="Arial" w:hAnsi="Arial" w:cs="Arial"/>
          <w:b/>
        </w:rPr>
      </w:pPr>
      <w:r>
        <w:rPr>
          <w:rFonts w:ascii="Arial" w:hAnsi="Arial" w:cs="Arial"/>
          <w:b/>
        </w:rPr>
        <w:t xml:space="preserve">Discussion: </w:t>
      </w:r>
    </w:p>
    <w:p w14:paraId="323FEDD5" w14:textId="77777777" w:rsidR="00E97C3D" w:rsidRDefault="00E97C3D" w:rsidP="00E97C3D">
      <w:r>
        <w:t>handled in email discussion [91E][12][Spectrum_WIs]</w:t>
      </w:r>
    </w:p>
    <w:p w14:paraId="5993CA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RP-210879</w:t>
      </w:r>
      <w:r>
        <w:rPr>
          <w:color w:val="993300"/>
          <w:u w:val="single"/>
        </w:rPr>
        <w:t>.</w:t>
      </w:r>
    </w:p>
    <w:p w14:paraId="15BB9ECF" w14:textId="77777777" w:rsidR="00E97C3D" w:rsidRDefault="00E97C3D" w:rsidP="00E97C3D">
      <w:pPr>
        <w:rPr>
          <w:rFonts w:ascii="Arial" w:hAnsi="Arial" w:cs="Arial"/>
          <w:b/>
          <w:sz w:val="24"/>
        </w:rPr>
      </w:pPr>
      <w:r>
        <w:rPr>
          <w:rFonts w:ascii="Arial" w:hAnsi="Arial" w:cs="Arial"/>
          <w:b/>
          <w:color w:val="0000FF"/>
          <w:sz w:val="24"/>
        </w:rPr>
        <w:t>RP-210879</w:t>
      </w:r>
      <w:r>
        <w:rPr>
          <w:rFonts w:ascii="Arial" w:hAnsi="Arial" w:cs="Arial"/>
          <w:b/>
          <w:color w:val="0000FF"/>
          <w:sz w:val="24"/>
        </w:rPr>
        <w:tab/>
      </w:r>
      <w:r>
        <w:rPr>
          <w:rFonts w:ascii="Arial" w:hAnsi="Arial" w:cs="Arial"/>
          <w:b/>
          <w:sz w:val="24"/>
        </w:rPr>
        <w:t>New WID on introduction of Rail Mobile Radio (RMR) 1900MHz spectrum</w:t>
      </w:r>
    </w:p>
    <w:p w14:paraId="59C81A41"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6CA40C26" w14:textId="77777777" w:rsidR="00E97C3D" w:rsidRDefault="00E97C3D" w:rsidP="00E97C3D">
      <w:pPr>
        <w:rPr>
          <w:color w:val="808080"/>
        </w:rPr>
      </w:pPr>
      <w:r>
        <w:rPr>
          <w:color w:val="808080"/>
        </w:rPr>
        <w:t>(Replaces RP-210357)</w:t>
      </w:r>
    </w:p>
    <w:p w14:paraId="6C72F428" w14:textId="77777777" w:rsidR="00E97C3D" w:rsidRDefault="00E97C3D" w:rsidP="00E97C3D">
      <w:pPr>
        <w:rPr>
          <w:rFonts w:ascii="Arial" w:hAnsi="Arial" w:cs="Arial"/>
          <w:b/>
        </w:rPr>
      </w:pPr>
      <w:r>
        <w:rPr>
          <w:rFonts w:ascii="Arial" w:hAnsi="Arial" w:cs="Arial"/>
          <w:b/>
        </w:rPr>
        <w:t xml:space="preserve">Discussion: </w:t>
      </w:r>
    </w:p>
    <w:p w14:paraId="110D812B" w14:textId="77777777" w:rsidR="00E97C3D" w:rsidRDefault="00E97C3D" w:rsidP="00E97C3D">
      <w:r>
        <w:t>handled in email discussion [91E][12][Spectrum_WIs]</w:t>
      </w:r>
    </w:p>
    <w:p w14:paraId="4E2111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BAF56" w14:textId="77777777" w:rsidR="00E97C3D" w:rsidRDefault="00E97C3D" w:rsidP="00E97C3D">
      <w:pPr>
        <w:rPr>
          <w:rFonts w:ascii="Arial" w:hAnsi="Arial" w:cs="Arial"/>
          <w:b/>
          <w:sz w:val="24"/>
        </w:rPr>
      </w:pPr>
      <w:r>
        <w:rPr>
          <w:rFonts w:ascii="Arial" w:hAnsi="Arial" w:cs="Arial"/>
          <w:b/>
          <w:color w:val="0000FF"/>
          <w:sz w:val="24"/>
        </w:rPr>
        <w:t>RP-210359</w:t>
      </w:r>
      <w:r>
        <w:rPr>
          <w:rFonts w:ascii="Arial" w:hAnsi="Arial" w:cs="Arial"/>
          <w:b/>
          <w:color w:val="0000FF"/>
          <w:sz w:val="24"/>
        </w:rPr>
        <w:tab/>
      </w:r>
      <w:r>
        <w:rPr>
          <w:rFonts w:ascii="Arial" w:hAnsi="Arial" w:cs="Arial"/>
          <w:b/>
          <w:sz w:val="24"/>
        </w:rPr>
        <w:t>Motivation for supporting non-colocated scenarios for band 42 and n77/n78</w:t>
      </w:r>
    </w:p>
    <w:p w14:paraId="6C425852"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48433913" w14:textId="77777777" w:rsidR="00E97C3D" w:rsidRDefault="00E97C3D" w:rsidP="00E97C3D">
      <w:pPr>
        <w:rPr>
          <w:rFonts w:ascii="Arial" w:hAnsi="Arial" w:cs="Arial"/>
          <w:b/>
        </w:rPr>
      </w:pPr>
      <w:r>
        <w:rPr>
          <w:rFonts w:ascii="Arial" w:hAnsi="Arial" w:cs="Arial"/>
          <w:b/>
        </w:rPr>
        <w:t xml:space="preserve">Discussion: </w:t>
      </w:r>
    </w:p>
    <w:p w14:paraId="55F16E56" w14:textId="77777777" w:rsidR="00E97C3D" w:rsidRDefault="00E97C3D" w:rsidP="00E97C3D">
      <w:r>
        <w:t>moved from AI 9.1.5 to AI 9.1.4</w:t>
      </w:r>
    </w:p>
    <w:p w14:paraId="2A22AA51" w14:textId="77777777" w:rsidR="00E97C3D" w:rsidRDefault="00E97C3D" w:rsidP="00E97C3D">
      <w:r>
        <w:t>handled in email discussion [91E][12][Spectrum_WIs]</w:t>
      </w:r>
    </w:p>
    <w:p w14:paraId="0EECAD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4428" w14:textId="77777777" w:rsidR="00E97C3D" w:rsidRDefault="00E97C3D" w:rsidP="00E97C3D">
      <w:pPr>
        <w:rPr>
          <w:rFonts w:ascii="Arial" w:hAnsi="Arial" w:cs="Arial"/>
          <w:b/>
          <w:sz w:val="24"/>
        </w:rPr>
      </w:pPr>
      <w:r>
        <w:rPr>
          <w:rFonts w:ascii="Arial" w:hAnsi="Arial" w:cs="Arial"/>
          <w:b/>
          <w:color w:val="0000FF"/>
          <w:sz w:val="24"/>
        </w:rPr>
        <w:t>RP-210380</w:t>
      </w:r>
      <w:r>
        <w:rPr>
          <w:rFonts w:ascii="Arial" w:hAnsi="Arial" w:cs="Arial"/>
          <w:b/>
          <w:color w:val="0000FF"/>
          <w:sz w:val="24"/>
        </w:rPr>
        <w:tab/>
      </w:r>
      <w:r>
        <w:rPr>
          <w:rFonts w:ascii="Arial" w:hAnsi="Arial" w:cs="Arial"/>
          <w:b/>
          <w:sz w:val="24"/>
        </w:rPr>
        <w:t>Motivation for new WI on PC1.5 for NR band n79</w:t>
      </w:r>
    </w:p>
    <w:p w14:paraId="59317B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A5387AB" w14:textId="77777777" w:rsidR="00E97C3D" w:rsidRDefault="00E97C3D" w:rsidP="00E97C3D">
      <w:pPr>
        <w:rPr>
          <w:rFonts w:ascii="Arial" w:hAnsi="Arial" w:cs="Arial"/>
          <w:b/>
        </w:rPr>
      </w:pPr>
      <w:r>
        <w:rPr>
          <w:rFonts w:ascii="Arial" w:hAnsi="Arial" w:cs="Arial"/>
          <w:b/>
        </w:rPr>
        <w:t xml:space="preserve">Abstract: </w:t>
      </w:r>
    </w:p>
    <w:p w14:paraId="51889764" w14:textId="77777777" w:rsidR="00E97C3D" w:rsidRDefault="00E97C3D" w:rsidP="00E97C3D">
      <w:r>
        <w:t>related to RP-210381; wrong Tdoc type in Tdoc request</w:t>
      </w:r>
    </w:p>
    <w:p w14:paraId="0024C33B" w14:textId="77777777" w:rsidR="00E97C3D" w:rsidRDefault="00E97C3D" w:rsidP="00E97C3D">
      <w:pPr>
        <w:rPr>
          <w:rFonts w:ascii="Arial" w:hAnsi="Arial" w:cs="Arial"/>
          <w:b/>
        </w:rPr>
      </w:pPr>
      <w:r>
        <w:rPr>
          <w:rFonts w:ascii="Arial" w:hAnsi="Arial" w:cs="Arial"/>
          <w:b/>
        </w:rPr>
        <w:t xml:space="preserve">Discussion: </w:t>
      </w:r>
    </w:p>
    <w:p w14:paraId="1D625121" w14:textId="77777777" w:rsidR="00E97C3D" w:rsidRDefault="00E97C3D" w:rsidP="00E97C3D">
      <w:r>
        <w:t>handled in email discussion [91E][12][Spectrum_WIs]</w:t>
      </w:r>
    </w:p>
    <w:p w14:paraId="5FCF16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6D8B2" w14:textId="77777777" w:rsidR="00E97C3D" w:rsidRDefault="00E97C3D" w:rsidP="00E97C3D">
      <w:pPr>
        <w:rPr>
          <w:rFonts w:ascii="Arial" w:hAnsi="Arial" w:cs="Arial"/>
          <w:b/>
          <w:sz w:val="24"/>
        </w:rPr>
      </w:pPr>
      <w:r>
        <w:rPr>
          <w:rFonts w:ascii="Arial" w:hAnsi="Arial" w:cs="Arial"/>
          <w:b/>
          <w:color w:val="0000FF"/>
          <w:sz w:val="24"/>
        </w:rPr>
        <w:t>RP-210381</w:t>
      </w:r>
      <w:r>
        <w:rPr>
          <w:rFonts w:ascii="Arial" w:hAnsi="Arial" w:cs="Arial"/>
          <w:b/>
          <w:color w:val="0000FF"/>
          <w:sz w:val="24"/>
        </w:rPr>
        <w:tab/>
      </w:r>
      <w:r>
        <w:rPr>
          <w:rFonts w:ascii="Arial" w:hAnsi="Arial" w:cs="Arial"/>
          <w:b/>
          <w:sz w:val="24"/>
        </w:rPr>
        <w:t>New WID on High power UE (power class 1.5) for NR band n79</w:t>
      </w:r>
    </w:p>
    <w:p w14:paraId="0403E6E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4BDF546" w14:textId="77777777" w:rsidR="00E97C3D" w:rsidRDefault="00E97C3D" w:rsidP="00E97C3D">
      <w:pPr>
        <w:rPr>
          <w:rFonts w:ascii="Arial" w:hAnsi="Arial" w:cs="Arial"/>
          <w:b/>
        </w:rPr>
      </w:pPr>
      <w:r>
        <w:rPr>
          <w:rFonts w:ascii="Arial" w:hAnsi="Arial" w:cs="Arial"/>
          <w:b/>
        </w:rPr>
        <w:t xml:space="preserve">Discussion: </w:t>
      </w:r>
    </w:p>
    <w:p w14:paraId="2677519A" w14:textId="77777777" w:rsidR="00E97C3D" w:rsidRDefault="00E97C3D" w:rsidP="00E97C3D">
      <w:r>
        <w:t>handled in email discussion [91E][12][Spectrum_WIs]</w:t>
      </w:r>
    </w:p>
    <w:p w14:paraId="4A824C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RP-210843</w:t>
      </w:r>
      <w:r>
        <w:rPr>
          <w:color w:val="993300"/>
          <w:u w:val="single"/>
        </w:rPr>
        <w:t>.</w:t>
      </w:r>
    </w:p>
    <w:p w14:paraId="03B3FBC9" w14:textId="77777777" w:rsidR="00E97C3D" w:rsidRDefault="00E97C3D" w:rsidP="00E97C3D">
      <w:pPr>
        <w:rPr>
          <w:rFonts w:ascii="Arial" w:hAnsi="Arial" w:cs="Arial"/>
          <w:b/>
          <w:sz w:val="24"/>
        </w:rPr>
      </w:pPr>
      <w:r>
        <w:rPr>
          <w:rFonts w:ascii="Arial" w:hAnsi="Arial" w:cs="Arial"/>
          <w:b/>
          <w:color w:val="0000FF"/>
          <w:sz w:val="24"/>
        </w:rPr>
        <w:t>RP-210843</w:t>
      </w:r>
      <w:r>
        <w:rPr>
          <w:rFonts w:ascii="Arial" w:hAnsi="Arial" w:cs="Arial"/>
          <w:b/>
          <w:color w:val="0000FF"/>
          <w:sz w:val="24"/>
        </w:rPr>
        <w:tab/>
      </w:r>
      <w:r>
        <w:rPr>
          <w:rFonts w:ascii="Arial" w:hAnsi="Arial" w:cs="Arial"/>
          <w:b/>
          <w:sz w:val="24"/>
        </w:rPr>
        <w:t>New WID on High power UE (power class 1.5) for NR band n79</w:t>
      </w:r>
    </w:p>
    <w:p w14:paraId="2ACEFAE7"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17C4230" w14:textId="77777777" w:rsidR="00E97C3D" w:rsidRDefault="00E97C3D" w:rsidP="00E97C3D">
      <w:pPr>
        <w:rPr>
          <w:color w:val="808080"/>
        </w:rPr>
      </w:pPr>
      <w:r>
        <w:rPr>
          <w:color w:val="808080"/>
        </w:rPr>
        <w:t>(Replaces RP-210381)</w:t>
      </w:r>
    </w:p>
    <w:p w14:paraId="77041635" w14:textId="77777777" w:rsidR="00E97C3D" w:rsidRDefault="00E97C3D" w:rsidP="00E97C3D">
      <w:pPr>
        <w:rPr>
          <w:rFonts w:ascii="Arial" w:hAnsi="Arial" w:cs="Arial"/>
          <w:b/>
        </w:rPr>
      </w:pPr>
      <w:r>
        <w:rPr>
          <w:rFonts w:ascii="Arial" w:hAnsi="Arial" w:cs="Arial"/>
          <w:b/>
        </w:rPr>
        <w:t xml:space="preserve">Discussion: </w:t>
      </w:r>
    </w:p>
    <w:p w14:paraId="72D4E93C" w14:textId="77777777" w:rsidR="00E97C3D" w:rsidRDefault="00E97C3D" w:rsidP="00E97C3D">
      <w:r>
        <w:t>handled in email discussion [91E][12][Spectrum_WIs]</w:t>
      </w:r>
    </w:p>
    <w:p w14:paraId="6D0497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9BE3" w14:textId="77777777" w:rsidR="00E97C3D" w:rsidRDefault="00E97C3D" w:rsidP="00E97C3D">
      <w:pPr>
        <w:rPr>
          <w:rFonts w:ascii="Arial" w:hAnsi="Arial" w:cs="Arial"/>
          <w:b/>
          <w:sz w:val="24"/>
        </w:rPr>
      </w:pPr>
      <w:r>
        <w:rPr>
          <w:rFonts w:ascii="Arial" w:hAnsi="Arial" w:cs="Arial"/>
          <w:b/>
          <w:color w:val="0000FF"/>
          <w:sz w:val="24"/>
        </w:rPr>
        <w:t>RP-210382</w:t>
      </w:r>
      <w:r>
        <w:rPr>
          <w:rFonts w:ascii="Arial" w:hAnsi="Arial" w:cs="Arial"/>
          <w:b/>
          <w:color w:val="0000FF"/>
          <w:sz w:val="24"/>
        </w:rPr>
        <w:tab/>
      </w:r>
      <w:r>
        <w:rPr>
          <w:rFonts w:ascii="Arial" w:hAnsi="Arial" w:cs="Arial"/>
          <w:b/>
          <w:sz w:val="24"/>
        </w:rPr>
        <w:t>Motivation for new WI on PC2 for NR band n34</w:t>
      </w:r>
    </w:p>
    <w:p w14:paraId="371D300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5C75659" w14:textId="77777777" w:rsidR="00E97C3D" w:rsidRDefault="00E97C3D" w:rsidP="00E97C3D">
      <w:pPr>
        <w:rPr>
          <w:rFonts w:ascii="Arial" w:hAnsi="Arial" w:cs="Arial"/>
          <w:b/>
        </w:rPr>
      </w:pPr>
      <w:r>
        <w:rPr>
          <w:rFonts w:ascii="Arial" w:hAnsi="Arial" w:cs="Arial"/>
          <w:b/>
        </w:rPr>
        <w:t xml:space="preserve">Abstract: </w:t>
      </w:r>
    </w:p>
    <w:p w14:paraId="7B48992D" w14:textId="77777777" w:rsidR="00E97C3D" w:rsidRDefault="00E97C3D" w:rsidP="00E97C3D">
      <w:r>
        <w:t>related to RP-210383; wrong Tdoc type in Tdoc request</w:t>
      </w:r>
    </w:p>
    <w:p w14:paraId="2B295580" w14:textId="77777777" w:rsidR="00E97C3D" w:rsidRDefault="00E97C3D" w:rsidP="00E97C3D">
      <w:pPr>
        <w:rPr>
          <w:rFonts w:ascii="Arial" w:hAnsi="Arial" w:cs="Arial"/>
          <w:b/>
        </w:rPr>
      </w:pPr>
      <w:r>
        <w:rPr>
          <w:rFonts w:ascii="Arial" w:hAnsi="Arial" w:cs="Arial"/>
          <w:b/>
        </w:rPr>
        <w:t xml:space="preserve">Discussion: </w:t>
      </w:r>
    </w:p>
    <w:p w14:paraId="6BC1D69B" w14:textId="77777777" w:rsidR="00E97C3D" w:rsidRDefault="00E97C3D" w:rsidP="00E97C3D">
      <w:r>
        <w:t>handled in email discussion [91E][12][Spectrum_WIs]</w:t>
      </w:r>
    </w:p>
    <w:p w14:paraId="0652E0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9485" w14:textId="77777777" w:rsidR="00E97C3D" w:rsidRDefault="00E97C3D" w:rsidP="00E97C3D">
      <w:pPr>
        <w:rPr>
          <w:rFonts w:ascii="Arial" w:hAnsi="Arial" w:cs="Arial"/>
          <w:b/>
          <w:sz w:val="24"/>
        </w:rPr>
      </w:pPr>
      <w:r>
        <w:rPr>
          <w:rFonts w:ascii="Arial" w:hAnsi="Arial" w:cs="Arial"/>
          <w:b/>
          <w:color w:val="0000FF"/>
          <w:sz w:val="24"/>
        </w:rPr>
        <w:t>RP-210383</w:t>
      </w:r>
      <w:r>
        <w:rPr>
          <w:rFonts w:ascii="Arial" w:hAnsi="Arial" w:cs="Arial"/>
          <w:b/>
          <w:color w:val="0000FF"/>
          <w:sz w:val="24"/>
        </w:rPr>
        <w:tab/>
      </w:r>
      <w:r>
        <w:rPr>
          <w:rFonts w:ascii="Arial" w:hAnsi="Arial" w:cs="Arial"/>
          <w:b/>
          <w:sz w:val="24"/>
        </w:rPr>
        <w:t>New WID on High power UE (power class 2) for NR band n34</w:t>
      </w:r>
    </w:p>
    <w:p w14:paraId="1D716F9C"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3D37D7A" w14:textId="77777777" w:rsidR="00E97C3D" w:rsidRDefault="00E97C3D" w:rsidP="00E97C3D">
      <w:pPr>
        <w:rPr>
          <w:rFonts w:ascii="Arial" w:hAnsi="Arial" w:cs="Arial"/>
          <w:b/>
        </w:rPr>
      </w:pPr>
      <w:r>
        <w:rPr>
          <w:rFonts w:ascii="Arial" w:hAnsi="Arial" w:cs="Arial"/>
          <w:b/>
        </w:rPr>
        <w:t xml:space="preserve">Discussion: </w:t>
      </w:r>
    </w:p>
    <w:p w14:paraId="038187F1" w14:textId="77777777" w:rsidR="00E97C3D" w:rsidRDefault="00E97C3D" w:rsidP="00E97C3D">
      <w:r>
        <w:t>handled in email discussion [91E][12][Spectrum_WIs]</w:t>
      </w:r>
    </w:p>
    <w:p w14:paraId="1B48DB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RP-210844</w:t>
      </w:r>
      <w:r>
        <w:rPr>
          <w:color w:val="993300"/>
          <w:u w:val="single"/>
        </w:rPr>
        <w:t>.</w:t>
      </w:r>
    </w:p>
    <w:p w14:paraId="550B4BC4" w14:textId="77777777" w:rsidR="00E97C3D" w:rsidRDefault="00E97C3D" w:rsidP="00E97C3D">
      <w:pPr>
        <w:rPr>
          <w:rFonts w:ascii="Arial" w:hAnsi="Arial" w:cs="Arial"/>
          <w:b/>
          <w:sz w:val="24"/>
        </w:rPr>
      </w:pPr>
      <w:r>
        <w:rPr>
          <w:rFonts w:ascii="Arial" w:hAnsi="Arial" w:cs="Arial"/>
          <w:b/>
          <w:color w:val="0000FF"/>
          <w:sz w:val="24"/>
        </w:rPr>
        <w:t>RP-210844</w:t>
      </w:r>
      <w:r>
        <w:rPr>
          <w:rFonts w:ascii="Arial" w:hAnsi="Arial" w:cs="Arial"/>
          <w:b/>
          <w:color w:val="0000FF"/>
          <w:sz w:val="24"/>
        </w:rPr>
        <w:tab/>
      </w:r>
      <w:r>
        <w:rPr>
          <w:rFonts w:ascii="Arial" w:hAnsi="Arial" w:cs="Arial"/>
          <w:b/>
          <w:sz w:val="24"/>
        </w:rPr>
        <w:t>New WID on High power UE (power class 2) for NR band n34</w:t>
      </w:r>
    </w:p>
    <w:p w14:paraId="2D6682A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0B03D4E" w14:textId="77777777" w:rsidR="00E97C3D" w:rsidRDefault="00E97C3D" w:rsidP="00E97C3D">
      <w:pPr>
        <w:rPr>
          <w:color w:val="808080"/>
        </w:rPr>
      </w:pPr>
      <w:r>
        <w:rPr>
          <w:color w:val="808080"/>
        </w:rPr>
        <w:t>(Replaces RP-210383)</w:t>
      </w:r>
    </w:p>
    <w:p w14:paraId="142CA8FD" w14:textId="77777777" w:rsidR="00E97C3D" w:rsidRDefault="00E97C3D" w:rsidP="00E97C3D">
      <w:pPr>
        <w:rPr>
          <w:rFonts w:ascii="Arial" w:hAnsi="Arial" w:cs="Arial"/>
          <w:b/>
        </w:rPr>
      </w:pPr>
      <w:r>
        <w:rPr>
          <w:rFonts w:ascii="Arial" w:hAnsi="Arial" w:cs="Arial"/>
          <w:b/>
        </w:rPr>
        <w:t xml:space="preserve">Discussion: </w:t>
      </w:r>
    </w:p>
    <w:p w14:paraId="105BA89C" w14:textId="77777777" w:rsidR="00E97C3D" w:rsidRDefault="00E97C3D" w:rsidP="00E97C3D">
      <w:r>
        <w:t>handled in email discussion [91E][12][Spectrum_WIs]</w:t>
      </w:r>
    </w:p>
    <w:p w14:paraId="276033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447E7" w14:textId="77777777" w:rsidR="00E97C3D" w:rsidRDefault="00E97C3D" w:rsidP="00E97C3D">
      <w:pPr>
        <w:rPr>
          <w:rFonts w:ascii="Arial" w:hAnsi="Arial" w:cs="Arial"/>
          <w:b/>
          <w:sz w:val="24"/>
        </w:rPr>
      </w:pPr>
      <w:r>
        <w:rPr>
          <w:rFonts w:ascii="Arial" w:hAnsi="Arial" w:cs="Arial"/>
          <w:b/>
          <w:color w:val="0000FF"/>
          <w:sz w:val="24"/>
        </w:rPr>
        <w:t>RP-210384</w:t>
      </w:r>
      <w:r>
        <w:rPr>
          <w:rFonts w:ascii="Arial" w:hAnsi="Arial" w:cs="Arial"/>
          <w:b/>
          <w:color w:val="0000FF"/>
          <w:sz w:val="24"/>
        </w:rPr>
        <w:tab/>
      </w:r>
      <w:r>
        <w:rPr>
          <w:rFonts w:ascii="Arial" w:hAnsi="Arial" w:cs="Arial"/>
          <w:b/>
          <w:sz w:val="24"/>
        </w:rPr>
        <w:t>Motivation for new WI on PC2 for NR band n39</w:t>
      </w:r>
    </w:p>
    <w:p w14:paraId="4397474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D955664" w14:textId="77777777" w:rsidR="00E97C3D" w:rsidRDefault="00E97C3D" w:rsidP="00E97C3D">
      <w:pPr>
        <w:rPr>
          <w:rFonts w:ascii="Arial" w:hAnsi="Arial" w:cs="Arial"/>
          <w:b/>
        </w:rPr>
      </w:pPr>
      <w:r>
        <w:rPr>
          <w:rFonts w:ascii="Arial" w:hAnsi="Arial" w:cs="Arial"/>
          <w:b/>
        </w:rPr>
        <w:t xml:space="preserve">Abstract: </w:t>
      </w:r>
    </w:p>
    <w:p w14:paraId="052002A3" w14:textId="77777777" w:rsidR="00E97C3D" w:rsidRDefault="00E97C3D" w:rsidP="00E97C3D">
      <w:r>
        <w:t>wrong Tdoc type in Tdoc request; related to RP-210385</w:t>
      </w:r>
    </w:p>
    <w:p w14:paraId="3811E58E" w14:textId="77777777" w:rsidR="00E97C3D" w:rsidRDefault="00E97C3D" w:rsidP="00E97C3D">
      <w:pPr>
        <w:rPr>
          <w:rFonts w:ascii="Arial" w:hAnsi="Arial" w:cs="Arial"/>
          <w:b/>
        </w:rPr>
      </w:pPr>
      <w:r>
        <w:rPr>
          <w:rFonts w:ascii="Arial" w:hAnsi="Arial" w:cs="Arial"/>
          <w:b/>
        </w:rPr>
        <w:t xml:space="preserve">Discussion: </w:t>
      </w:r>
    </w:p>
    <w:p w14:paraId="21A05739" w14:textId="77777777" w:rsidR="00E97C3D" w:rsidRDefault="00E97C3D" w:rsidP="00E97C3D">
      <w:r>
        <w:t>handled in email discussion [91E][12][Spectrum_WIs]</w:t>
      </w:r>
    </w:p>
    <w:p w14:paraId="1F3EE8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3675" w14:textId="77777777" w:rsidR="00E97C3D" w:rsidRDefault="00E97C3D" w:rsidP="00E97C3D">
      <w:pPr>
        <w:rPr>
          <w:rFonts w:ascii="Arial" w:hAnsi="Arial" w:cs="Arial"/>
          <w:b/>
          <w:sz w:val="24"/>
        </w:rPr>
      </w:pPr>
      <w:r>
        <w:rPr>
          <w:rFonts w:ascii="Arial" w:hAnsi="Arial" w:cs="Arial"/>
          <w:b/>
          <w:color w:val="0000FF"/>
          <w:sz w:val="24"/>
        </w:rPr>
        <w:t>RP-210385</w:t>
      </w:r>
      <w:r>
        <w:rPr>
          <w:rFonts w:ascii="Arial" w:hAnsi="Arial" w:cs="Arial"/>
          <w:b/>
          <w:color w:val="0000FF"/>
          <w:sz w:val="24"/>
        </w:rPr>
        <w:tab/>
      </w:r>
      <w:r>
        <w:rPr>
          <w:rFonts w:ascii="Arial" w:hAnsi="Arial" w:cs="Arial"/>
          <w:b/>
          <w:sz w:val="24"/>
        </w:rPr>
        <w:t>New WID on High power UE (power class 2) for NR band n39</w:t>
      </w:r>
    </w:p>
    <w:p w14:paraId="1D9F0C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9B74C4C" w14:textId="77777777" w:rsidR="00E97C3D" w:rsidRDefault="00E97C3D" w:rsidP="00E97C3D">
      <w:pPr>
        <w:rPr>
          <w:rFonts w:ascii="Arial" w:hAnsi="Arial" w:cs="Arial"/>
          <w:b/>
        </w:rPr>
      </w:pPr>
      <w:r>
        <w:rPr>
          <w:rFonts w:ascii="Arial" w:hAnsi="Arial" w:cs="Arial"/>
          <w:b/>
        </w:rPr>
        <w:t xml:space="preserve">Discussion: </w:t>
      </w:r>
    </w:p>
    <w:p w14:paraId="07F709EE" w14:textId="77777777" w:rsidR="00E97C3D" w:rsidRDefault="00E97C3D" w:rsidP="00E97C3D">
      <w:r>
        <w:t>handled in email discussion [91E][12][Spectrum_WIs]</w:t>
      </w:r>
    </w:p>
    <w:p w14:paraId="2B44AE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RP-210845</w:t>
      </w:r>
      <w:r>
        <w:rPr>
          <w:color w:val="993300"/>
          <w:u w:val="single"/>
        </w:rPr>
        <w:t>.</w:t>
      </w:r>
    </w:p>
    <w:p w14:paraId="04F78E2C" w14:textId="77777777" w:rsidR="00E97C3D" w:rsidRDefault="00E97C3D" w:rsidP="00E97C3D">
      <w:pPr>
        <w:rPr>
          <w:rFonts w:ascii="Arial" w:hAnsi="Arial" w:cs="Arial"/>
          <w:b/>
          <w:sz w:val="24"/>
        </w:rPr>
      </w:pPr>
      <w:r>
        <w:rPr>
          <w:rFonts w:ascii="Arial" w:hAnsi="Arial" w:cs="Arial"/>
          <w:b/>
          <w:color w:val="0000FF"/>
          <w:sz w:val="24"/>
        </w:rPr>
        <w:t>RP-210845</w:t>
      </w:r>
      <w:r>
        <w:rPr>
          <w:rFonts w:ascii="Arial" w:hAnsi="Arial" w:cs="Arial"/>
          <w:b/>
          <w:color w:val="0000FF"/>
          <w:sz w:val="24"/>
        </w:rPr>
        <w:tab/>
      </w:r>
      <w:r>
        <w:rPr>
          <w:rFonts w:ascii="Arial" w:hAnsi="Arial" w:cs="Arial"/>
          <w:b/>
          <w:sz w:val="24"/>
        </w:rPr>
        <w:t>New WID on High power UE (power class 2) for NR band n39</w:t>
      </w:r>
    </w:p>
    <w:p w14:paraId="2815D9D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9520ABA" w14:textId="77777777" w:rsidR="00E97C3D" w:rsidRDefault="00E97C3D" w:rsidP="00E97C3D">
      <w:pPr>
        <w:rPr>
          <w:color w:val="808080"/>
        </w:rPr>
      </w:pPr>
      <w:r>
        <w:rPr>
          <w:color w:val="808080"/>
        </w:rPr>
        <w:t>(Replaces RP-210385)</w:t>
      </w:r>
    </w:p>
    <w:p w14:paraId="0B727FAE" w14:textId="77777777" w:rsidR="00E97C3D" w:rsidRDefault="00E97C3D" w:rsidP="00E97C3D">
      <w:pPr>
        <w:rPr>
          <w:rFonts w:ascii="Arial" w:hAnsi="Arial" w:cs="Arial"/>
          <w:b/>
        </w:rPr>
      </w:pPr>
      <w:r>
        <w:rPr>
          <w:rFonts w:ascii="Arial" w:hAnsi="Arial" w:cs="Arial"/>
          <w:b/>
        </w:rPr>
        <w:t xml:space="preserve">Discussion: </w:t>
      </w:r>
    </w:p>
    <w:p w14:paraId="4298DE39" w14:textId="77777777" w:rsidR="00E97C3D" w:rsidRDefault="00E97C3D" w:rsidP="00E97C3D">
      <w:r>
        <w:t>handled in email discussion [91E][12][Spectrum_WIs]</w:t>
      </w:r>
    </w:p>
    <w:p w14:paraId="7D920A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5AECA" w14:textId="77777777" w:rsidR="00E97C3D" w:rsidRDefault="00E97C3D" w:rsidP="00E97C3D">
      <w:pPr>
        <w:rPr>
          <w:rFonts w:ascii="Arial" w:hAnsi="Arial" w:cs="Arial"/>
          <w:b/>
          <w:sz w:val="24"/>
        </w:rPr>
      </w:pPr>
      <w:r>
        <w:rPr>
          <w:rFonts w:ascii="Arial" w:hAnsi="Arial" w:cs="Arial"/>
          <w:b/>
          <w:color w:val="0000FF"/>
          <w:sz w:val="24"/>
        </w:rPr>
        <w:t>RP-210543</w:t>
      </w:r>
      <w:r>
        <w:rPr>
          <w:rFonts w:ascii="Arial" w:hAnsi="Arial" w:cs="Arial"/>
          <w:b/>
          <w:color w:val="0000FF"/>
          <w:sz w:val="24"/>
        </w:rPr>
        <w:tab/>
      </w:r>
      <w:r>
        <w:rPr>
          <w:rFonts w:ascii="Arial" w:hAnsi="Arial" w:cs="Arial"/>
          <w:b/>
          <w:sz w:val="24"/>
        </w:rPr>
        <w:t>New WID on Power Class 2 UE for NR inter-band CA and SUL configurations with x (x&gt;2) bands DL and y (y=1, 2) bands UL</w:t>
      </w:r>
    </w:p>
    <w:p w14:paraId="7D2F5D0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D102FEE" w14:textId="77777777" w:rsidR="00E97C3D" w:rsidRDefault="00E97C3D" w:rsidP="00E97C3D">
      <w:pPr>
        <w:rPr>
          <w:rFonts w:ascii="Arial" w:hAnsi="Arial" w:cs="Arial"/>
          <w:b/>
        </w:rPr>
      </w:pPr>
      <w:r>
        <w:rPr>
          <w:rFonts w:ascii="Arial" w:hAnsi="Arial" w:cs="Arial"/>
          <w:b/>
        </w:rPr>
        <w:lastRenderedPageBreak/>
        <w:t xml:space="preserve">Discussion: </w:t>
      </w:r>
    </w:p>
    <w:p w14:paraId="110B9069" w14:textId="77777777" w:rsidR="00E97C3D" w:rsidRDefault="00E97C3D" w:rsidP="00E97C3D">
      <w:r>
        <w:t>handled in email discussion [91E][06][Basket_WI]</w:t>
      </w:r>
    </w:p>
    <w:p w14:paraId="03AFC28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72365" w14:textId="77777777" w:rsidR="00E97C3D" w:rsidRDefault="00E97C3D" w:rsidP="00E97C3D">
      <w:pPr>
        <w:rPr>
          <w:rFonts w:ascii="Arial" w:hAnsi="Arial" w:cs="Arial"/>
          <w:b/>
          <w:sz w:val="24"/>
        </w:rPr>
      </w:pPr>
      <w:r>
        <w:rPr>
          <w:rFonts w:ascii="Arial" w:hAnsi="Arial" w:cs="Arial"/>
          <w:b/>
          <w:color w:val="0000FF"/>
          <w:sz w:val="24"/>
        </w:rPr>
        <w:t>RP-210545</w:t>
      </w:r>
      <w:r>
        <w:rPr>
          <w:rFonts w:ascii="Arial" w:hAnsi="Arial" w:cs="Arial"/>
          <w:b/>
          <w:color w:val="0000FF"/>
          <w:sz w:val="24"/>
        </w:rPr>
        <w:tab/>
      </w:r>
      <w:r>
        <w:rPr>
          <w:rFonts w:ascii="Arial" w:hAnsi="Arial" w:cs="Arial"/>
          <w:b/>
          <w:sz w:val="24"/>
        </w:rPr>
        <w:t>New WID on addition of PC5 to Band n261 and n262</w:t>
      </w:r>
    </w:p>
    <w:p w14:paraId="5AA5857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AFD699E" w14:textId="77777777" w:rsidR="00E97C3D" w:rsidRDefault="00E97C3D" w:rsidP="00E97C3D">
      <w:pPr>
        <w:rPr>
          <w:rFonts w:ascii="Arial" w:hAnsi="Arial" w:cs="Arial"/>
          <w:b/>
        </w:rPr>
      </w:pPr>
      <w:r>
        <w:rPr>
          <w:rFonts w:ascii="Arial" w:hAnsi="Arial" w:cs="Arial"/>
          <w:b/>
        </w:rPr>
        <w:t xml:space="preserve">Discussion: </w:t>
      </w:r>
    </w:p>
    <w:p w14:paraId="06C987E7" w14:textId="77777777" w:rsidR="00E97C3D" w:rsidRDefault="00E97C3D" w:rsidP="00E97C3D">
      <w:r>
        <w:t>handled in email discussion [91E][12][Spectrum_WIs]</w:t>
      </w:r>
    </w:p>
    <w:p w14:paraId="7C6F50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234CC" w14:textId="77777777" w:rsidR="00E97C3D" w:rsidRDefault="00E97C3D" w:rsidP="00E97C3D">
      <w:pPr>
        <w:rPr>
          <w:rFonts w:ascii="Arial" w:hAnsi="Arial" w:cs="Arial"/>
          <w:b/>
          <w:sz w:val="24"/>
        </w:rPr>
      </w:pPr>
      <w:r>
        <w:rPr>
          <w:rFonts w:ascii="Arial" w:hAnsi="Arial" w:cs="Arial"/>
          <w:b/>
          <w:color w:val="0000FF"/>
          <w:sz w:val="24"/>
        </w:rPr>
        <w:t>RP-210544</w:t>
      </w:r>
      <w:r>
        <w:rPr>
          <w:rFonts w:ascii="Arial" w:hAnsi="Arial" w:cs="Arial"/>
          <w:b/>
          <w:color w:val="0000FF"/>
          <w:sz w:val="24"/>
        </w:rPr>
        <w:tab/>
      </w:r>
      <w:r>
        <w:rPr>
          <w:rFonts w:ascii="Arial" w:hAnsi="Arial" w:cs="Arial"/>
          <w:b/>
          <w:sz w:val="24"/>
        </w:rPr>
        <w:t>New WID on simultaneous Rx/Tx band combinations for CA, SUL, MR-DC and NR-DC</w:t>
      </w:r>
    </w:p>
    <w:p w14:paraId="19604E7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HiSilicon,China Unicom</w:t>
      </w:r>
    </w:p>
    <w:p w14:paraId="1EAE718A" w14:textId="77777777" w:rsidR="00E97C3D" w:rsidRDefault="00E97C3D" w:rsidP="00E97C3D">
      <w:pPr>
        <w:rPr>
          <w:rFonts w:ascii="Arial" w:hAnsi="Arial" w:cs="Arial"/>
          <w:b/>
        </w:rPr>
      </w:pPr>
      <w:r>
        <w:rPr>
          <w:rFonts w:ascii="Arial" w:hAnsi="Arial" w:cs="Arial"/>
          <w:b/>
        </w:rPr>
        <w:t xml:space="preserve">Discussion: </w:t>
      </w:r>
    </w:p>
    <w:p w14:paraId="254673DB" w14:textId="77777777" w:rsidR="00E97C3D" w:rsidRDefault="00E97C3D" w:rsidP="00E97C3D">
      <w:r>
        <w:t>handled in email discussion [91E][06][Basket_WI]</w:t>
      </w:r>
    </w:p>
    <w:p w14:paraId="1AD75F4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RP-210890</w:t>
      </w:r>
      <w:r>
        <w:rPr>
          <w:color w:val="993300"/>
          <w:u w:val="single"/>
        </w:rPr>
        <w:t>.</w:t>
      </w:r>
    </w:p>
    <w:p w14:paraId="536F85B4" w14:textId="77777777" w:rsidR="00E97C3D" w:rsidRDefault="00E97C3D" w:rsidP="00E97C3D">
      <w:pPr>
        <w:rPr>
          <w:rFonts w:ascii="Arial" w:hAnsi="Arial" w:cs="Arial"/>
          <w:b/>
          <w:sz w:val="24"/>
        </w:rPr>
      </w:pPr>
      <w:r>
        <w:rPr>
          <w:rFonts w:ascii="Arial" w:hAnsi="Arial" w:cs="Arial"/>
          <w:b/>
          <w:color w:val="0000FF"/>
          <w:sz w:val="24"/>
        </w:rPr>
        <w:t>RP-210890</w:t>
      </w:r>
      <w:r>
        <w:rPr>
          <w:rFonts w:ascii="Arial" w:hAnsi="Arial" w:cs="Arial"/>
          <w:b/>
          <w:color w:val="0000FF"/>
          <w:sz w:val="24"/>
        </w:rPr>
        <w:tab/>
      </w:r>
      <w:r>
        <w:rPr>
          <w:rFonts w:ascii="Arial" w:hAnsi="Arial" w:cs="Arial"/>
          <w:b/>
          <w:sz w:val="24"/>
        </w:rPr>
        <w:t>New WID on simultaneous Rx/Tx band combinations for CA, SUL, MR-DC and NR-DC</w:t>
      </w:r>
    </w:p>
    <w:p w14:paraId="786932D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HiSilicon,China Unicom</w:t>
      </w:r>
    </w:p>
    <w:p w14:paraId="76D043E2" w14:textId="77777777" w:rsidR="00E97C3D" w:rsidRDefault="00E97C3D" w:rsidP="00E97C3D">
      <w:pPr>
        <w:rPr>
          <w:color w:val="808080"/>
        </w:rPr>
      </w:pPr>
      <w:r>
        <w:rPr>
          <w:color w:val="808080"/>
        </w:rPr>
        <w:t>(Replaces RP-210544)</w:t>
      </w:r>
    </w:p>
    <w:p w14:paraId="2EC936F4" w14:textId="77777777" w:rsidR="00E97C3D" w:rsidRDefault="00E97C3D" w:rsidP="00E97C3D">
      <w:pPr>
        <w:rPr>
          <w:rFonts w:ascii="Arial" w:hAnsi="Arial" w:cs="Arial"/>
          <w:b/>
        </w:rPr>
      </w:pPr>
      <w:r>
        <w:rPr>
          <w:rFonts w:ascii="Arial" w:hAnsi="Arial" w:cs="Arial"/>
          <w:b/>
        </w:rPr>
        <w:t xml:space="preserve">Discussion: </w:t>
      </w:r>
    </w:p>
    <w:p w14:paraId="784E003C" w14:textId="77777777" w:rsidR="00E97C3D" w:rsidRDefault="00E97C3D" w:rsidP="00E97C3D">
      <w:r>
        <w:t>handled in email discussion [91E][06][Basket_WI]</w:t>
      </w:r>
    </w:p>
    <w:p w14:paraId="636BF6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F847A" w14:textId="77777777" w:rsidR="00E97C3D" w:rsidRDefault="00E97C3D" w:rsidP="00E97C3D">
      <w:pPr>
        <w:rPr>
          <w:rFonts w:ascii="Arial" w:hAnsi="Arial" w:cs="Arial"/>
          <w:b/>
          <w:sz w:val="24"/>
        </w:rPr>
      </w:pPr>
      <w:r>
        <w:rPr>
          <w:rFonts w:ascii="Arial" w:hAnsi="Arial" w:cs="Arial"/>
          <w:b/>
          <w:color w:val="0000FF"/>
          <w:sz w:val="24"/>
        </w:rPr>
        <w:t>RP-210362</w:t>
      </w:r>
      <w:r>
        <w:rPr>
          <w:rFonts w:ascii="Arial" w:hAnsi="Arial" w:cs="Arial"/>
          <w:b/>
          <w:color w:val="0000FF"/>
          <w:sz w:val="24"/>
        </w:rPr>
        <w:tab/>
      </w:r>
      <w:r>
        <w:rPr>
          <w:rFonts w:ascii="Arial" w:hAnsi="Arial" w:cs="Arial"/>
          <w:b/>
          <w:sz w:val="24"/>
        </w:rPr>
        <w:t xml:space="preserve">Motivation on new WID on Introduction of FR2 FWA UE with maximum TRP of 23dBm for band n259 </w:t>
      </w:r>
    </w:p>
    <w:p w14:paraId="7CEA07B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NTT DOCOMO, Rakuten Mobile</w:t>
      </w:r>
    </w:p>
    <w:p w14:paraId="39362D87" w14:textId="77777777" w:rsidR="00E97C3D" w:rsidRDefault="00E97C3D" w:rsidP="00E97C3D">
      <w:pPr>
        <w:rPr>
          <w:rFonts w:ascii="Arial" w:hAnsi="Arial" w:cs="Arial"/>
          <w:b/>
        </w:rPr>
      </w:pPr>
      <w:r>
        <w:rPr>
          <w:rFonts w:ascii="Arial" w:hAnsi="Arial" w:cs="Arial"/>
          <w:b/>
        </w:rPr>
        <w:t xml:space="preserve">Abstract: </w:t>
      </w:r>
    </w:p>
    <w:p w14:paraId="6E7D633D" w14:textId="77777777" w:rsidR="00E97C3D" w:rsidRDefault="00E97C3D" w:rsidP="00E97C3D">
      <w:r>
        <w:t>related to RP-210360</w:t>
      </w:r>
    </w:p>
    <w:p w14:paraId="5B551B23" w14:textId="77777777" w:rsidR="00E97C3D" w:rsidRDefault="00E97C3D" w:rsidP="00E97C3D">
      <w:pPr>
        <w:rPr>
          <w:rFonts w:ascii="Arial" w:hAnsi="Arial" w:cs="Arial"/>
          <w:b/>
        </w:rPr>
      </w:pPr>
      <w:r>
        <w:rPr>
          <w:rFonts w:ascii="Arial" w:hAnsi="Arial" w:cs="Arial"/>
          <w:b/>
        </w:rPr>
        <w:t xml:space="preserve">Discussion: </w:t>
      </w:r>
    </w:p>
    <w:p w14:paraId="6AFEF0D8" w14:textId="77777777" w:rsidR="00E97C3D" w:rsidRDefault="00E97C3D" w:rsidP="00E97C3D">
      <w:r>
        <w:t>handled in email discussion [91E][12][Spectrum_WIs]</w:t>
      </w:r>
    </w:p>
    <w:p w14:paraId="516A74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7BF4" w14:textId="77777777" w:rsidR="00E97C3D" w:rsidRDefault="00E97C3D" w:rsidP="00E97C3D">
      <w:pPr>
        <w:rPr>
          <w:rFonts w:ascii="Arial" w:hAnsi="Arial" w:cs="Arial"/>
          <w:b/>
          <w:sz w:val="24"/>
        </w:rPr>
      </w:pPr>
      <w:r>
        <w:rPr>
          <w:rFonts w:ascii="Arial" w:hAnsi="Arial" w:cs="Arial"/>
          <w:b/>
          <w:color w:val="0000FF"/>
          <w:sz w:val="24"/>
        </w:rPr>
        <w:t>RP-210360</w:t>
      </w:r>
      <w:r>
        <w:rPr>
          <w:rFonts w:ascii="Arial" w:hAnsi="Arial" w:cs="Arial"/>
          <w:b/>
          <w:color w:val="0000FF"/>
          <w:sz w:val="24"/>
        </w:rPr>
        <w:tab/>
      </w:r>
      <w:r>
        <w:rPr>
          <w:rFonts w:ascii="Arial" w:hAnsi="Arial" w:cs="Arial"/>
          <w:b/>
          <w:sz w:val="24"/>
        </w:rPr>
        <w:t>New WID on Introduction of FR2 FWA UE with maximum TRP of 23dBm for band n259</w:t>
      </w:r>
    </w:p>
    <w:p w14:paraId="2D154A4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NTT DOCOMO, Rakuten Mobile, Qualcomm</w:t>
      </w:r>
    </w:p>
    <w:p w14:paraId="24CEA151" w14:textId="77777777" w:rsidR="00E97C3D" w:rsidRDefault="00E97C3D" w:rsidP="00E97C3D">
      <w:pPr>
        <w:rPr>
          <w:rFonts w:ascii="Arial" w:hAnsi="Arial" w:cs="Arial"/>
          <w:b/>
        </w:rPr>
      </w:pPr>
      <w:r>
        <w:rPr>
          <w:rFonts w:ascii="Arial" w:hAnsi="Arial" w:cs="Arial"/>
          <w:b/>
        </w:rPr>
        <w:t xml:space="preserve">Discussion: </w:t>
      </w:r>
    </w:p>
    <w:p w14:paraId="260F6403" w14:textId="77777777" w:rsidR="00E97C3D" w:rsidRDefault="00E97C3D" w:rsidP="00E97C3D">
      <w:r>
        <w:lastRenderedPageBreak/>
        <w:t>handled in email discussion [91E][12][Spectrum_WIs]</w:t>
      </w:r>
    </w:p>
    <w:p w14:paraId="377C9A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RP-210875</w:t>
      </w:r>
      <w:r>
        <w:rPr>
          <w:color w:val="993300"/>
          <w:u w:val="single"/>
        </w:rPr>
        <w:t>.</w:t>
      </w:r>
    </w:p>
    <w:p w14:paraId="424AE6BD" w14:textId="77777777" w:rsidR="00E97C3D" w:rsidRDefault="00E97C3D" w:rsidP="00E97C3D">
      <w:pPr>
        <w:rPr>
          <w:rFonts w:ascii="Arial" w:hAnsi="Arial" w:cs="Arial"/>
          <w:b/>
          <w:sz w:val="24"/>
        </w:rPr>
      </w:pPr>
      <w:r>
        <w:rPr>
          <w:rFonts w:ascii="Arial" w:hAnsi="Arial" w:cs="Arial"/>
          <w:b/>
          <w:color w:val="0000FF"/>
          <w:sz w:val="24"/>
        </w:rPr>
        <w:t>RP-210875</w:t>
      </w:r>
      <w:r>
        <w:rPr>
          <w:rFonts w:ascii="Arial" w:hAnsi="Arial" w:cs="Arial"/>
          <w:b/>
          <w:color w:val="0000FF"/>
          <w:sz w:val="24"/>
        </w:rPr>
        <w:tab/>
      </w:r>
      <w:r>
        <w:rPr>
          <w:rFonts w:ascii="Arial" w:hAnsi="Arial" w:cs="Arial"/>
          <w:b/>
          <w:sz w:val="24"/>
        </w:rPr>
        <w:t>New WID on Introduction of FR2 FWA UE with maximum TRP of 23dBm for band n259</w:t>
      </w:r>
    </w:p>
    <w:p w14:paraId="4E82B2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KDDI, NTT DOCOMO, Rakuten Mobile, Qualcomm</w:t>
      </w:r>
    </w:p>
    <w:p w14:paraId="070E9FA0" w14:textId="77777777" w:rsidR="00E97C3D" w:rsidRDefault="00E97C3D" w:rsidP="00E97C3D">
      <w:pPr>
        <w:rPr>
          <w:color w:val="808080"/>
        </w:rPr>
      </w:pPr>
      <w:r>
        <w:rPr>
          <w:color w:val="808080"/>
        </w:rPr>
        <w:t>(Replaces RP-210360)</w:t>
      </w:r>
    </w:p>
    <w:p w14:paraId="570E76BE" w14:textId="77777777" w:rsidR="00E97C3D" w:rsidRDefault="00E97C3D" w:rsidP="00E97C3D">
      <w:pPr>
        <w:rPr>
          <w:rFonts w:ascii="Arial" w:hAnsi="Arial" w:cs="Arial"/>
          <w:b/>
        </w:rPr>
      </w:pPr>
      <w:r>
        <w:rPr>
          <w:rFonts w:ascii="Arial" w:hAnsi="Arial" w:cs="Arial"/>
          <w:b/>
        </w:rPr>
        <w:t xml:space="preserve">Discussion: </w:t>
      </w:r>
    </w:p>
    <w:p w14:paraId="60EE4B03" w14:textId="77777777" w:rsidR="00E97C3D" w:rsidRDefault="00E97C3D" w:rsidP="00E97C3D">
      <w:r>
        <w:t>handled in email discussion [91E][12][Spectrum_WIs]</w:t>
      </w:r>
    </w:p>
    <w:p w14:paraId="30C092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D6F3C" w14:textId="77777777" w:rsidR="00E97C3D" w:rsidRDefault="00E97C3D" w:rsidP="00E97C3D">
      <w:pPr>
        <w:rPr>
          <w:rFonts w:ascii="Arial" w:hAnsi="Arial" w:cs="Arial"/>
          <w:b/>
          <w:sz w:val="24"/>
        </w:rPr>
      </w:pPr>
      <w:r>
        <w:rPr>
          <w:rFonts w:ascii="Arial" w:hAnsi="Arial" w:cs="Arial"/>
          <w:b/>
          <w:color w:val="0000FF"/>
          <w:sz w:val="24"/>
        </w:rPr>
        <w:t>RP-210546</w:t>
      </w:r>
      <w:r>
        <w:rPr>
          <w:rFonts w:ascii="Arial" w:hAnsi="Arial" w:cs="Arial"/>
          <w:b/>
          <w:color w:val="0000FF"/>
          <w:sz w:val="24"/>
        </w:rPr>
        <w:tab/>
      </w:r>
      <w:r>
        <w:rPr>
          <w:rFonts w:ascii="Arial" w:hAnsi="Arial" w:cs="Arial"/>
          <w:b/>
          <w:sz w:val="24"/>
        </w:rPr>
        <w:t>New WID on Support of full bandwidth combinations for inter-band EN-DC combinations</w:t>
      </w:r>
    </w:p>
    <w:p w14:paraId="72312EA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3D8B9E7" w14:textId="77777777" w:rsidR="00E97C3D" w:rsidRDefault="00E97C3D" w:rsidP="00E97C3D">
      <w:pPr>
        <w:rPr>
          <w:rFonts w:ascii="Arial" w:hAnsi="Arial" w:cs="Arial"/>
          <w:b/>
        </w:rPr>
      </w:pPr>
      <w:r>
        <w:rPr>
          <w:rFonts w:ascii="Arial" w:hAnsi="Arial" w:cs="Arial"/>
          <w:b/>
        </w:rPr>
        <w:t xml:space="preserve">Discussion: </w:t>
      </w:r>
    </w:p>
    <w:p w14:paraId="0C60B3F4" w14:textId="77777777" w:rsidR="00E97C3D" w:rsidRDefault="00E97C3D" w:rsidP="00E97C3D">
      <w:r>
        <w:t>handled in email discussion [91E][06][Basket_WI]</w:t>
      </w:r>
    </w:p>
    <w:p w14:paraId="74E453B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RP-210891</w:t>
      </w:r>
      <w:r>
        <w:rPr>
          <w:color w:val="993300"/>
          <w:u w:val="single"/>
        </w:rPr>
        <w:t>.</w:t>
      </w:r>
    </w:p>
    <w:p w14:paraId="766D20B2" w14:textId="77777777" w:rsidR="00E97C3D" w:rsidRDefault="00E97C3D" w:rsidP="00E97C3D">
      <w:pPr>
        <w:rPr>
          <w:rFonts w:ascii="Arial" w:hAnsi="Arial" w:cs="Arial"/>
          <w:b/>
          <w:sz w:val="24"/>
        </w:rPr>
      </w:pPr>
      <w:r>
        <w:rPr>
          <w:rFonts w:ascii="Arial" w:hAnsi="Arial" w:cs="Arial"/>
          <w:b/>
          <w:color w:val="0000FF"/>
          <w:sz w:val="24"/>
        </w:rPr>
        <w:t>RP-210891</w:t>
      </w:r>
      <w:r>
        <w:rPr>
          <w:rFonts w:ascii="Arial" w:hAnsi="Arial" w:cs="Arial"/>
          <w:b/>
          <w:color w:val="0000FF"/>
          <w:sz w:val="24"/>
        </w:rPr>
        <w:tab/>
      </w:r>
      <w:r>
        <w:rPr>
          <w:rFonts w:ascii="Arial" w:hAnsi="Arial" w:cs="Arial"/>
          <w:b/>
          <w:sz w:val="24"/>
        </w:rPr>
        <w:t>New WID on Support of full bandwidth combinations for inter-band EN-DC combinations</w:t>
      </w:r>
    </w:p>
    <w:p w14:paraId="538C3EE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6570A73" w14:textId="77777777" w:rsidR="00E97C3D" w:rsidRDefault="00E97C3D" w:rsidP="00E97C3D">
      <w:pPr>
        <w:rPr>
          <w:color w:val="808080"/>
        </w:rPr>
      </w:pPr>
      <w:r>
        <w:rPr>
          <w:color w:val="808080"/>
        </w:rPr>
        <w:t>(Replaces RP-210546)</w:t>
      </w:r>
    </w:p>
    <w:p w14:paraId="1438BD64" w14:textId="77777777" w:rsidR="00E97C3D" w:rsidRDefault="00E97C3D" w:rsidP="00E97C3D">
      <w:pPr>
        <w:rPr>
          <w:rFonts w:ascii="Arial" w:hAnsi="Arial" w:cs="Arial"/>
          <w:b/>
        </w:rPr>
      </w:pPr>
      <w:r>
        <w:rPr>
          <w:rFonts w:ascii="Arial" w:hAnsi="Arial" w:cs="Arial"/>
          <w:b/>
        </w:rPr>
        <w:t xml:space="preserve">Discussion: </w:t>
      </w:r>
    </w:p>
    <w:p w14:paraId="5FC6501C" w14:textId="77777777" w:rsidR="00E97C3D" w:rsidRDefault="00E97C3D" w:rsidP="00E97C3D">
      <w:r>
        <w:t>handled in email discussion [91E][06][Basket_WI]</w:t>
      </w:r>
    </w:p>
    <w:p w14:paraId="55FC37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A614D" w14:textId="77777777" w:rsidR="00E97C3D" w:rsidRDefault="00E97C3D" w:rsidP="00E97C3D">
      <w:pPr>
        <w:rPr>
          <w:rFonts w:ascii="Arial" w:hAnsi="Arial" w:cs="Arial"/>
          <w:b/>
          <w:sz w:val="24"/>
        </w:rPr>
      </w:pPr>
      <w:r>
        <w:rPr>
          <w:rFonts w:ascii="Arial" w:hAnsi="Arial" w:cs="Arial"/>
          <w:b/>
          <w:color w:val="0000FF"/>
          <w:sz w:val="24"/>
        </w:rPr>
        <w:t>RP-210524</w:t>
      </w:r>
      <w:r>
        <w:rPr>
          <w:rFonts w:ascii="Arial" w:hAnsi="Arial" w:cs="Arial"/>
          <w:b/>
          <w:color w:val="0000FF"/>
          <w:sz w:val="24"/>
        </w:rPr>
        <w:tab/>
      </w:r>
      <w:r>
        <w:rPr>
          <w:rFonts w:ascii="Arial" w:hAnsi="Arial" w:cs="Arial"/>
          <w:b/>
          <w:sz w:val="24"/>
        </w:rPr>
        <w:t>Requirements for LTE/NR downlink and uplink spectrum sharing from UE perspective in Band 1/n1</w:t>
      </w:r>
    </w:p>
    <w:p w14:paraId="05A3901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EDC1A12" w14:textId="77777777" w:rsidR="00E97C3D" w:rsidRDefault="00E97C3D" w:rsidP="00E97C3D">
      <w:pPr>
        <w:rPr>
          <w:rFonts w:ascii="Arial" w:hAnsi="Arial" w:cs="Arial"/>
          <w:b/>
        </w:rPr>
      </w:pPr>
      <w:r>
        <w:rPr>
          <w:rFonts w:ascii="Arial" w:hAnsi="Arial" w:cs="Arial"/>
          <w:b/>
        </w:rPr>
        <w:t xml:space="preserve">Abstract: </w:t>
      </w:r>
    </w:p>
    <w:p w14:paraId="0CE12292" w14:textId="77777777" w:rsidR="00E97C3D" w:rsidRDefault="00E97C3D" w:rsidP="00E97C3D">
      <w:r>
        <w:t>related to RP-210525; discusses the deployment scenarios and reuqirements needed to support LTE/NR spectrum sharing from UE perspective.</w:t>
      </w:r>
    </w:p>
    <w:p w14:paraId="33F80299" w14:textId="77777777" w:rsidR="00E97C3D" w:rsidRDefault="00E97C3D" w:rsidP="00E97C3D">
      <w:pPr>
        <w:rPr>
          <w:rFonts w:ascii="Arial" w:hAnsi="Arial" w:cs="Arial"/>
          <w:b/>
        </w:rPr>
      </w:pPr>
      <w:r>
        <w:rPr>
          <w:rFonts w:ascii="Arial" w:hAnsi="Arial" w:cs="Arial"/>
          <w:b/>
        </w:rPr>
        <w:t xml:space="preserve">Discussion: </w:t>
      </w:r>
    </w:p>
    <w:p w14:paraId="4C886CF7" w14:textId="77777777" w:rsidR="00E97C3D" w:rsidRDefault="00E97C3D" w:rsidP="00E97C3D">
      <w:r>
        <w:t>handled in email discussion [91E][12][Spectrum_WIs]</w:t>
      </w:r>
    </w:p>
    <w:p w14:paraId="28C921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BFA85" w14:textId="77777777" w:rsidR="00E97C3D" w:rsidRDefault="00E97C3D" w:rsidP="00E97C3D">
      <w:pPr>
        <w:rPr>
          <w:rFonts w:ascii="Arial" w:hAnsi="Arial" w:cs="Arial"/>
          <w:b/>
          <w:sz w:val="24"/>
        </w:rPr>
      </w:pPr>
      <w:r>
        <w:rPr>
          <w:rFonts w:ascii="Arial" w:hAnsi="Arial" w:cs="Arial"/>
          <w:b/>
          <w:color w:val="0000FF"/>
          <w:sz w:val="24"/>
        </w:rPr>
        <w:t>RP-210525</w:t>
      </w:r>
      <w:r>
        <w:rPr>
          <w:rFonts w:ascii="Arial" w:hAnsi="Arial" w:cs="Arial"/>
          <w:b/>
          <w:color w:val="0000FF"/>
          <w:sz w:val="24"/>
        </w:rPr>
        <w:tab/>
      </w:r>
      <w:r>
        <w:rPr>
          <w:rFonts w:ascii="Arial" w:hAnsi="Arial" w:cs="Arial"/>
          <w:b/>
          <w:sz w:val="24"/>
        </w:rPr>
        <w:t>New WID: LTE/NR downlink and uplink spectrum sharing from UE perspective in Band 1/n1</w:t>
      </w:r>
    </w:p>
    <w:p w14:paraId="31969B5B"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9D2C021" w14:textId="77777777" w:rsidR="00E97C3D" w:rsidRDefault="00E97C3D" w:rsidP="00E97C3D">
      <w:pPr>
        <w:rPr>
          <w:rFonts w:ascii="Arial" w:hAnsi="Arial" w:cs="Arial"/>
          <w:b/>
        </w:rPr>
      </w:pPr>
      <w:r>
        <w:rPr>
          <w:rFonts w:ascii="Arial" w:hAnsi="Arial" w:cs="Arial"/>
          <w:b/>
        </w:rPr>
        <w:t xml:space="preserve">Abstract: </w:t>
      </w:r>
    </w:p>
    <w:p w14:paraId="2521BC88" w14:textId="77777777" w:rsidR="00E97C3D" w:rsidRDefault="00E97C3D" w:rsidP="00E97C3D">
      <w:r>
        <w:t>This WI aims to specify UE requirements to support LTE/NR DL and UL spectrum sharing from UE perspective</w:t>
      </w:r>
    </w:p>
    <w:p w14:paraId="1A4A81B4" w14:textId="77777777" w:rsidR="00E97C3D" w:rsidRDefault="00E97C3D" w:rsidP="00E97C3D">
      <w:pPr>
        <w:rPr>
          <w:rFonts w:ascii="Arial" w:hAnsi="Arial" w:cs="Arial"/>
          <w:b/>
        </w:rPr>
      </w:pPr>
      <w:r>
        <w:rPr>
          <w:rFonts w:ascii="Arial" w:hAnsi="Arial" w:cs="Arial"/>
          <w:b/>
        </w:rPr>
        <w:t xml:space="preserve">Discussion: </w:t>
      </w:r>
    </w:p>
    <w:p w14:paraId="375E9721" w14:textId="77777777" w:rsidR="00E97C3D" w:rsidRDefault="00E97C3D" w:rsidP="00E97C3D">
      <w:r>
        <w:t>handled in email discussion [91E][12][Spectrum_WIs]</w:t>
      </w:r>
    </w:p>
    <w:p w14:paraId="42D8A4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RP-210842</w:t>
      </w:r>
      <w:r>
        <w:rPr>
          <w:color w:val="993300"/>
          <w:u w:val="single"/>
        </w:rPr>
        <w:t>.</w:t>
      </w:r>
    </w:p>
    <w:p w14:paraId="0C28E8D4" w14:textId="77777777" w:rsidR="00E97C3D" w:rsidRDefault="00E97C3D" w:rsidP="00E97C3D">
      <w:pPr>
        <w:rPr>
          <w:rFonts w:ascii="Arial" w:hAnsi="Arial" w:cs="Arial"/>
          <w:b/>
          <w:sz w:val="24"/>
        </w:rPr>
      </w:pPr>
      <w:r>
        <w:rPr>
          <w:rFonts w:ascii="Arial" w:hAnsi="Arial" w:cs="Arial"/>
          <w:b/>
          <w:color w:val="0000FF"/>
          <w:sz w:val="24"/>
        </w:rPr>
        <w:t>RP-210842</w:t>
      </w:r>
      <w:r>
        <w:rPr>
          <w:rFonts w:ascii="Arial" w:hAnsi="Arial" w:cs="Arial"/>
          <w:b/>
          <w:color w:val="0000FF"/>
          <w:sz w:val="24"/>
        </w:rPr>
        <w:tab/>
      </w:r>
      <w:r>
        <w:rPr>
          <w:rFonts w:ascii="Arial" w:hAnsi="Arial" w:cs="Arial"/>
          <w:b/>
          <w:sz w:val="24"/>
        </w:rPr>
        <w:t>New SID: Study on LTE/NR downlink and uplink spectrum sharing from UE perspective in Band 1/n1</w:t>
      </w:r>
    </w:p>
    <w:p w14:paraId="1878D0D4"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6DF01740" w14:textId="77777777" w:rsidR="00E97C3D" w:rsidRDefault="00E97C3D" w:rsidP="00E97C3D">
      <w:pPr>
        <w:rPr>
          <w:color w:val="808080"/>
        </w:rPr>
      </w:pPr>
      <w:r>
        <w:rPr>
          <w:color w:val="808080"/>
        </w:rPr>
        <w:t>(Replaces RP-210525)</w:t>
      </w:r>
    </w:p>
    <w:p w14:paraId="2EB8E1F8" w14:textId="77777777" w:rsidR="00E97C3D" w:rsidRDefault="00E97C3D" w:rsidP="00E97C3D">
      <w:pPr>
        <w:rPr>
          <w:rFonts w:ascii="Arial" w:hAnsi="Arial" w:cs="Arial"/>
          <w:b/>
        </w:rPr>
      </w:pPr>
      <w:r>
        <w:rPr>
          <w:rFonts w:ascii="Arial" w:hAnsi="Arial" w:cs="Arial"/>
          <w:b/>
        </w:rPr>
        <w:t xml:space="preserve">Abstract: </w:t>
      </w:r>
    </w:p>
    <w:p w14:paraId="05C1BA58" w14:textId="77777777" w:rsidR="00E97C3D" w:rsidRDefault="00E97C3D" w:rsidP="00E97C3D">
      <w:r>
        <w:t>topic was changed from a WI to a SI</w:t>
      </w:r>
    </w:p>
    <w:p w14:paraId="74166DE0" w14:textId="77777777" w:rsidR="00E97C3D" w:rsidRDefault="00E97C3D" w:rsidP="00E97C3D">
      <w:pPr>
        <w:rPr>
          <w:rFonts w:ascii="Arial" w:hAnsi="Arial" w:cs="Arial"/>
          <w:b/>
        </w:rPr>
      </w:pPr>
      <w:r>
        <w:rPr>
          <w:rFonts w:ascii="Arial" w:hAnsi="Arial" w:cs="Arial"/>
          <w:b/>
        </w:rPr>
        <w:t xml:space="preserve">Discussion: </w:t>
      </w:r>
    </w:p>
    <w:p w14:paraId="1B821526" w14:textId="77777777" w:rsidR="00E97C3D" w:rsidRDefault="00E97C3D" w:rsidP="00E97C3D">
      <w:r>
        <w:t>handled in email discussion [91E][12][Spectrum_WIs]</w:t>
      </w:r>
    </w:p>
    <w:p w14:paraId="687226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BD237" w14:textId="77777777" w:rsidR="00E97C3D" w:rsidRDefault="00E97C3D" w:rsidP="00E97C3D">
      <w:pPr>
        <w:rPr>
          <w:rFonts w:ascii="Arial" w:hAnsi="Arial" w:cs="Arial"/>
          <w:b/>
          <w:sz w:val="24"/>
        </w:rPr>
      </w:pPr>
      <w:r>
        <w:rPr>
          <w:rFonts w:ascii="Arial" w:hAnsi="Arial" w:cs="Arial"/>
          <w:b/>
          <w:color w:val="0000FF"/>
          <w:sz w:val="24"/>
        </w:rPr>
        <w:t>RP-210830</w:t>
      </w:r>
      <w:r>
        <w:rPr>
          <w:rFonts w:ascii="Arial" w:hAnsi="Arial" w:cs="Arial"/>
          <w:b/>
          <w:color w:val="0000FF"/>
          <w:sz w:val="24"/>
        </w:rPr>
        <w:tab/>
      </w:r>
      <w:r>
        <w:rPr>
          <w:rFonts w:ascii="Arial" w:hAnsi="Arial" w:cs="Arial"/>
          <w:b/>
          <w:sz w:val="24"/>
        </w:rPr>
        <w:t>Moderator's summary of email discussion [91E][12][Spectrum_WIs]</w:t>
      </w:r>
    </w:p>
    <w:p w14:paraId="57FC806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 (RAN4 chair)</w:t>
      </w:r>
    </w:p>
    <w:p w14:paraId="0CD65246" w14:textId="77777777" w:rsidR="00E97C3D" w:rsidRDefault="00E97C3D" w:rsidP="00E97C3D">
      <w:pPr>
        <w:rPr>
          <w:rFonts w:ascii="Arial" w:hAnsi="Arial" w:cs="Arial"/>
          <w:b/>
        </w:rPr>
      </w:pPr>
      <w:r>
        <w:rPr>
          <w:rFonts w:ascii="Arial" w:hAnsi="Arial" w:cs="Arial"/>
          <w:b/>
        </w:rPr>
        <w:t xml:space="preserve">Abstract: </w:t>
      </w:r>
    </w:p>
    <w:p w14:paraId="151F0805" w14:textId="77777777" w:rsidR="00E97C3D" w:rsidRDefault="00E97C3D" w:rsidP="00E97C3D">
      <w:r>
        <w:t>handled Tdocs: RP-210352, RP-210356, RP-210357, RP-210360, RP-210362, RP-210380, RP-210381, RP-210382, RP-210383, RP-210384, RP-210385, RP-210524, RP-210525, RP-210543, RP-210544, RP-210545, RP-210546, RP-210359</w:t>
      </w:r>
    </w:p>
    <w:p w14:paraId="628371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F37E5" w14:textId="77777777" w:rsidR="00E97C3D" w:rsidRDefault="00E97C3D" w:rsidP="00E97C3D">
      <w:pPr>
        <w:rPr>
          <w:rFonts w:ascii="Arial" w:hAnsi="Arial" w:cs="Arial"/>
          <w:b/>
          <w:sz w:val="24"/>
        </w:rPr>
      </w:pPr>
      <w:r>
        <w:rPr>
          <w:rFonts w:ascii="Arial" w:hAnsi="Arial" w:cs="Arial"/>
          <w:b/>
          <w:color w:val="0000FF"/>
          <w:sz w:val="24"/>
        </w:rPr>
        <w:t>RP-210606</w:t>
      </w:r>
      <w:r>
        <w:rPr>
          <w:rFonts w:ascii="Arial" w:hAnsi="Arial" w:cs="Arial"/>
          <w:b/>
          <w:color w:val="0000FF"/>
          <w:sz w:val="24"/>
        </w:rPr>
        <w:tab/>
      </w:r>
      <w:r>
        <w:rPr>
          <w:rFonts w:ascii="Arial" w:hAnsi="Arial" w:cs="Arial"/>
          <w:b/>
          <w:sz w:val="24"/>
        </w:rPr>
        <w:t>Motivation on new SID: Study on band combination handling in RAN4</w:t>
      </w:r>
    </w:p>
    <w:p w14:paraId="6230359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E85B7AD" w14:textId="77777777" w:rsidR="00E97C3D" w:rsidRDefault="00E97C3D" w:rsidP="00E97C3D">
      <w:pPr>
        <w:rPr>
          <w:rFonts w:ascii="Arial" w:hAnsi="Arial" w:cs="Arial"/>
          <w:b/>
        </w:rPr>
      </w:pPr>
      <w:r>
        <w:rPr>
          <w:rFonts w:ascii="Arial" w:hAnsi="Arial" w:cs="Arial"/>
          <w:b/>
        </w:rPr>
        <w:t xml:space="preserve">Abstract: </w:t>
      </w:r>
    </w:p>
    <w:p w14:paraId="1AE45A6A" w14:textId="77777777" w:rsidR="00E97C3D" w:rsidRDefault="00E97C3D" w:rsidP="00E97C3D">
      <w:r>
        <w:t>related to RP-210607</w:t>
      </w:r>
    </w:p>
    <w:p w14:paraId="456D6402" w14:textId="77777777" w:rsidR="00E97C3D" w:rsidRDefault="00E97C3D" w:rsidP="00E97C3D">
      <w:pPr>
        <w:rPr>
          <w:rFonts w:ascii="Arial" w:hAnsi="Arial" w:cs="Arial"/>
          <w:b/>
        </w:rPr>
      </w:pPr>
      <w:r>
        <w:rPr>
          <w:rFonts w:ascii="Arial" w:hAnsi="Arial" w:cs="Arial"/>
          <w:b/>
        </w:rPr>
        <w:t xml:space="preserve">Discussion: </w:t>
      </w:r>
    </w:p>
    <w:p w14:paraId="10A26FDB" w14:textId="77777777" w:rsidR="00E97C3D" w:rsidRDefault="00E97C3D" w:rsidP="00E97C3D">
      <w:r>
        <w:t>handled in email discussion [91E][06][Basket_WI]</w:t>
      </w:r>
    </w:p>
    <w:p w14:paraId="42A9D0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DAF5C" w14:textId="77777777" w:rsidR="00E97C3D" w:rsidRDefault="00E97C3D" w:rsidP="00E97C3D">
      <w:pPr>
        <w:rPr>
          <w:rFonts w:ascii="Arial" w:hAnsi="Arial" w:cs="Arial"/>
          <w:b/>
          <w:sz w:val="24"/>
        </w:rPr>
      </w:pPr>
      <w:r>
        <w:rPr>
          <w:rFonts w:ascii="Arial" w:hAnsi="Arial" w:cs="Arial"/>
          <w:b/>
          <w:color w:val="0000FF"/>
          <w:sz w:val="24"/>
        </w:rPr>
        <w:t>RP-210607</w:t>
      </w:r>
      <w:r>
        <w:rPr>
          <w:rFonts w:ascii="Arial" w:hAnsi="Arial" w:cs="Arial"/>
          <w:b/>
          <w:color w:val="0000FF"/>
          <w:sz w:val="24"/>
        </w:rPr>
        <w:tab/>
      </w:r>
      <w:r>
        <w:rPr>
          <w:rFonts w:ascii="Arial" w:hAnsi="Arial" w:cs="Arial"/>
          <w:b/>
          <w:sz w:val="24"/>
        </w:rPr>
        <w:t>New SID: Study on band combination handling in RAN4</w:t>
      </w:r>
    </w:p>
    <w:p w14:paraId="12FD1B71"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13126850" w14:textId="77777777" w:rsidR="00E97C3D" w:rsidRDefault="00E97C3D" w:rsidP="00E97C3D">
      <w:pPr>
        <w:rPr>
          <w:rFonts w:ascii="Arial" w:hAnsi="Arial" w:cs="Arial"/>
          <w:b/>
        </w:rPr>
      </w:pPr>
      <w:r>
        <w:rPr>
          <w:rFonts w:ascii="Arial" w:hAnsi="Arial" w:cs="Arial"/>
          <w:b/>
        </w:rPr>
        <w:t xml:space="preserve">Discussion: </w:t>
      </w:r>
    </w:p>
    <w:p w14:paraId="4438899F" w14:textId="77777777" w:rsidR="00E97C3D" w:rsidRDefault="00E97C3D" w:rsidP="00E97C3D">
      <w:r>
        <w:t>handled in email discussion [91E][06][Basket_WI]</w:t>
      </w:r>
    </w:p>
    <w:p w14:paraId="48047A51"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RP-210773</w:t>
      </w:r>
      <w:r>
        <w:rPr>
          <w:color w:val="993300"/>
          <w:u w:val="single"/>
        </w:rPr>
        <w:t>.</w:t>
      </w:r>
    </w:p>
    <w:p w14:paraId="6ED5624B" w14:textId="77777777" w:rsidR="00E97C3D" w:rsidRDefault="00E97C3D" w:rsidP="00E97C3D">
      <w:pPr>
        <w:rPr>
          <w:rFonts w:ascii="Arial" w:hAnsi="Arial" w:cs="Arial"/>
          <w:b/>
          <w:sz w:val="24"/>
        </w:rPr>
      </w:pPr>
      <w:r>
        <w:rPr>
          <w:rFonts w:ascii="Arial" w:hAnsi="Arial" w:cs="Arial"/>
          <w:b/>
          <w:color w:val="0000FF"/>
          <w:sz w:val="24"/>
        </w:rPr>
        <w:t>RP-210773</w:t>
      </w:r>
      <w:r>
        <w:rPr>
          <w:rFonts w:ascii="Arial" w:hAnsi="Arial" w:cs="Arial"/>
          <w:b/>
          <w:color w:val="0000FF"/>
          <w:sz w:val="24"/>
        </w:rPr>
        <w:tab/>
      </w:r>
      <w:r>
        <w:rPr>
          <w:rFonts w:ascii="Arial" w:hAnsi="Arial" w:cs="Arial"/>
          <w:b/>
          <w:sz w:val="24"/>
        </w:rPr>
        <w:t>New SID: Study on band combination handling in RAN4</w:t>
      </w:r>
    </w:p>
    <w:p w14:paraId="0B28D488"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386E0D7E" w14:textId="77777777" w:rsidR="00E97C3D" w:rsidRDefault="00E97C3D" w:rsidP="00E97C3D">
      <w:pPr>
        <w:rPr>
          <w:color w:val="808080"/>
        </w:rPr>
      </w:pPr>
      <w:r>
        <w:rPr>
          <w:color w:val="808080"/>
        </w:rPr>
        <w:t>(Replaces RP-210607)</w:t>
      </w:r>
    </w:p>
    <w:p w14:paraId="71087B6E" w14:textId="77777777" w:rsidR="00E97C3D" w:rsidRDefault="00E97C3D" w:rsidP="00E97C3D">
      <w:pPr>
        <w:rPr>
          <w:rFonts w:ascii="Arial" w:hAnsi="Arial" w:cs="Arial"/>
          <w:b/>
        </w:rPr>
      </w:pPr>
      <w:r>
        <w:rPr>
          <w:rFonts w:ascii="Arial" w:hAnsi="Arial" w:cs="Arial"/>
          <w:b/>
        </w:rPr>
        <w:t xml:space="preserve">Abstract: </w:t>
      </w:r>
    </w:p>
    <w:p w14:paraId="6D7410F0" w14:textId="77777777" w:rsidR="00E97C3D" w:rsidRDefault="00E97C3D" w:rsidP="00E97C3D">
      <w:r>
        <w:t>covering NR CA, NR DC and EN-DC</w:t>
      </w:r>
    </w:p>
    <w:p w14:paraId="18BAA945" w14:textId="77777777" w:rsidR="00E97C3D" w:rsidRDefault="00E97C3D" w:rsidP="00E97C3D">
      <w:pPr>
        <w:rPr>
          <w:rFonts w:ascii="Arial" w:hAnsi="Arial" w:cs="Arial"/>
          <w:b/>
        </w:rPr>
      </w:pPr>
      <w:r>
        <w:rPr>
          <w:rFonts w:ascii="Arial" w:hAnsi="Arial" w:cs="Arial"/>
          <w:b/>
        </w:rPr>
        <w:t xml:space="preserve">Discussion: </w:t>
      </w:r>
    </w:p>
    <w:p w14:paraId="4BFC8D10" w14:textId="77777777" w:rsidR="00E97C3D" w:rsidRDefault="00E97C3D" w:rsidP="00E97C3D">
      <w:r>
        <w:t>handled in email discussion [91E][06][Basket_WI]</w:t>
      </w:r>
    </w:p>
    <w:p w14:paraId="32BC86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5B8F0" w14:textId="77777777" w:rsidR="00E97C3D" w:rsidRDefault="00E97C3D" w:rsidP="00E97C3D">
      <w:pPr>
        <w:rPr>
          <w:rFonts w:ascii="Arial" w:hAnsi="Arial" w:cs="Arial"/>
          <w:b/>
          <w:sz w:val="24"/>
        </w:rPr>
      </w:pPr>
      <w:r>
        <w:rPr>
          <w:rFonts w:ascii="Arial" w:hAnsi="Arial" w:cs="Arial"/>
          <w:b/>
          <w:color w:val="0000FF"/>
          <w:sz w:val="24"/>
        </w:rPr>
        <w:t>RP-210639</w:t>
      </w:r>
      <w:r>
        <w:rPr>
          <w:rFonts w:ascii="Arial" w:hAnsi="Arial" w:cs="Arial"/>
          <w:b/>
          <w:color w:val="0000FF"/>
          <w:sz w:val="24"/>
        </w:rPr>
        <w:tab/>
      </w:r>
      <w:r>
        <w:rPr>
          <w:rFonts w:ascii="Arial" w:hAnsi="Arial" w:cs="Arial"/>
          <w:b/>
          <w:sz w:val="24"/>
        </w:rPr>
        <w:t>Guidelines for FR1 CA/DC band combinations not subject to block approval</w:t>
      </w:r>
    </w:p>
    <w:p w14:paraId="1044713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Skyworks Solutions Inc.</w:t>
      </w:r>
    </w:p>
    <w:p w14:paraId="2CB7C390" w14:textId="77777777" w:rsidR="00E97C3D" w:rsidRDefault="00E97C3D" w:rsidP="00E97C3D">
      <w:pPr>
        <w:rPr>
          <w:rFonts w:ascii="Arial" w:hAnsi="Arial" w:cs="Arial"/>
          <w:b/>
        </w:rPr>
      </w:pPr>
      <w:r>
        <w:rPr>
          <w:rFonts w:ascii="Arial" w:hAnsi="Arial" w:cs="Arial"/>
          <w:b/>
        </w:rPr>
        <w:t xml:space="preserve">Discussion: </w:t>
      </w:r>
    </w:p>
    <w:p w14:paraId="20D645D4" w14:textId="77777777" w:rsidR="00E97C3D" w:rsidRDefault="00E97C3D" w:rsidP="00E97C3D">
      <w:r>
        <w:t>moved from AI 9.8.20 to AI 9.1.4</w:t>
      </w:r>
    </w:p>
    <w:p w14:paraId="574199AD" w14:textId="77777777" w:rsidR="00E97C3D" w:rsidRDefault="00E97C3D" w:rsidP="00E97C3D">
      <w:r>
        <w:t>handled in email discussion [91E][06][Basket_WI]</w:t>
      </w:r>
    </w:p>
    <w:p w14:paraId="0AB15C84" w14:textId="77777777" w:rsidR="00E97C3D" w:rsidRDefault="00E97C3D" w:rsidP="00E97C3D">
      <w:r>
        <w:t>MCC: There is no block approval at RAN of band combinations; they are defined in new/revised WIDs</w:t>
      </w:r>
    </w:p>
    <w:p w14:paraId="5136DF30" w14:textId="77777777" w:rsidR="00E97C3D" w:rsidRDefault="00E97C3D" w:rsidP="00E97C3D">
      <w:r>
        <w:t>handled under email discussion [91E][06][Basket_WI]</w:t>
      </w:r>
    </w:p>
    <w:p w14:paraId="411D06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F845" w14:textId="77777777" w:rsidR="00E97C3D" w:rsidRDefault="00E97C3D" w:rsidP="00E97C3D">
      <w:pPr>
        <w:rPr>
          <w:rFonts w:ascii="Arial" w:hAnsi="Arial" w:cs="Arial"/>
          <w:b/>
          <w:sz w:val="24"/>
        </w:rPr>
      </w:pPr>
      <w:r>
        <w:rPr>
          <w:rFonts w:ascii="Arial" w:hAnsi="Arial" w:cs="Arial"/>
          <w:b/>
          <w:color w:val="0000FF"/>
          <w:sz w:val="24"/>
        </w:rPr>
        <w:t>RP-210892</w:t>
      </w:r>
      <w:r>
        <w:rPr>
          <w:rFonts w:ascii="Arial" w:hAnsi="Arial" w:cs="Arial"/>
          <w:b/>
          <w:color w:val="0000FF"/>
          <w:sz w:val="24"/>
        </w:rPr>
        <w:tab/>
      </w:r>
      <w:r>
        <w:rPr>
          <w:rFonts w:ascii="Arial" w:hAnsi="Arial" w:cs="Arial"/>
          <w:b/>
          <w:sz w:val="24"/>
        </w:rPr>
        <w:t>Way forward on on guidelines for Rel-17 FR1 CA/DC band combinations approval handling</w:t>
      </w:r>
    </w:p>
    <w:p w14:paraId="4DED3A7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E7F6EA" w14:textId="77777777" w:rsidR="00E97C3D" w:rsidRDefault="00E97C3D" w:rsidP="00E97C3D">
      <w:pPr>
        <w:rPr>
          <w:rFonts w:ascii="Arial" w:hAnsi="Arial" w:cs="Arial"/>
          <w:b/>
        </w:rPr>
      </w:pPr>
      <w:r>
        <w:rPr>
          <w:rFonts w:ascii="Arial" w:hAnsi="Arial" w:cs="Arial"/>
          <w:b/>
        </w:rPr>
        <w:t xml:space="preserve">Discussion: </w:t>
      </w:r>
    </w:p>
    <w:p w14:paraId="7DF83E21" w14:textId="77777777" w:rsidR="00E97C3D" w:rsidRDefault="00E97C3D" w:rsidP="00E97C3D">
      <w:r>
        <w:t>handled in email discussion [91E][06][Basket_WI]</w:t>
      </w:r>
    </w:p>
    <w:p w14:paraId="37747100" w14:textId="77777777" w:rsidR="00E97C3D" w:rsidRDefault="00E97C3D" w:rsidP="00E97C3D">
      <w:r>
        <w:t>way forward:</w:t>
      </w:r>
    </w:p>
    <w:p w14:paraId="091FCDF7" w14:textId="77777777" w:rsidR="00E97C3D" w:rsidRDefault="00E97C3D" w:rsidP="00E97C3D">
      <w:r>
        <w:t>- Guidelines for Rel-17 FR1 CA/DC combinations approval that RAN4 will develop should be captured in the TR created in the SI on band combination handling.</w:t>
      </w:r>
    </w:p>
    <w:p w14:paraId="242D42B7" w14:textId="77777777" w:rsidR="00E97C3D" w:rsidRDefault="00E97C3D" w:rsidP="00E97C3D">
      <w:r>
        <w:t>- The list of guidelines presented in this WF can be used as baseline for further discussions and refining in coming RAN4 meetings.</w:t>
      </w:r>
    </w:p>
    <w:p w14:paraId="776532FB" w14:textId="76E15A37" w:rsidR="00E97C3D" w:rsidRDefault="00E97C3D" w:rsidP="00E97C3D">
      <w:r>
        <w:t>- Dedicated agenda in coming RAN4 meetings can be arranged by RAN4 Chairman for guidelines which require further discussions</w:t>
      </w:r>
    </w:p>
    <w:p w14:paraId="0061B27C" w14:textId="6F4C71CA"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854A8" w:rsidRPr="007854A8">
        <w:rPr>
          <w:b/>
          <w:bCs/>
          <w:color w:val="993300"/>
          <w:u w:val="single"/>
        </w:rPr>
        <w:t>endorsed</w:t>
      </w:r>
      <w:r>
        <w:rPr>
          <w:color w:val="993300"/>
          <w:u w:val="single"/>
        </w:rPr>
        <w:t>.</w:t>
      </w:r>
    </w:p>
    <w:p w14:paraId="3F08F6B8" w14:textId="77777777" w:rsidR="00E97C3D" w:rsidRDefault="00E97C3D" w:rsidP="00E97C3D">
      <w:pPr>
        <w:rPr>
          <w:rFonts w:ascii="Arial" w:hAnsi="Arial" w:cs="Arial"/>
          <w:b/>
          <w:sz w:val="24"/>
        </w:rPr>
      </w:pPr>
      <w:r>
        <w:rPr>
          <w:rFonts w:ascii="Arial" w:hAnsi="Arial" w:cs="Arial"/>
          <w:b/>
          <w:color w:val="0000FF"/>
          <w:sz w:val="24"/>
        </w:rPr>
        <w:t>RP-210508</w:t>
      </w:r>
      <w:r>
        <w:rPr>
          <w:rFonts w:ascii="Arial" w:hAnsi="Arial" w:cs="Arial"/>
          <w:b/>
          <w:color w:val="0000FF"/>
          <w:sz w:val="24"/>
        </w:rPr>
        <w:tab/>
      </w:r>
      <w:r>
        <w:rPr>
          <w:rFonts w:ascii="Arial" w:hAnsi="Arial" w:cs="Arial"/>
          <w:b/>
          <w:sz w:val="24"/>
        </w:rPr>
        <w:t>Hiding actual RAN4 work abusing basket WIs</w:t>
      </w:r>
    </w:p>
    <w:p w14:paraId="55EDC91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491E5A" w14:textId="77777777" w:rsidR="00E97C3D" w:rsidRDefault="00E97C3D" w:rsidP="00E97C3D">
      <w:pPr>
        <w:rPr>
          <w:rFonts w:ascii="Arial" w:hAnsi="Arial" w:cs="Arial"/>
          <w:b/>
        </w:rPr>
      </w:pPr>
      <w:r>
        <w:rPr>
          <w:rFonts w:ascii="Arial" w:hAnsi="Arial" w:cs="Arial"/>
          <w:b/>
        </w:rPr>
        <w:t xml:space="preserve">Discussion: </w:t>
      </w:r>
    </w:p>
    <w:p w14:paraId="761E1ABD" w14:textId="77777777" w:rsidR="00E97C3D" w:rsidRDefault="00E97C3D" w:rsidP="00E97C3D">
      <w:r>
        <w:lastRenderedPageBreak/>
        <w:t>moving from AI 5.4 to AI 9.1.4</w:t>
      </w:r>
    </w:p>
    <w:p w14:paraId="7BF4BFC4" w14:textId="77777777" w:rsidR="00E97C3D" w:rsidRDefault="00E97C3D" w:rsidP="00E97C3D">
      <w:r>
        <w:t>handled in email discussion [91E][06][Basket_WI]</w:t>
      </w:r>
    </w:p>
    <w:p w14:paraId="776DA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C06C6" w14:textId="77777777" w:rsidR="00E97C3D" w:rsidRDefault="00E97C3D" w:rsidP="00E97C3D">
      <w:pPr>
        <w:rPr>
          <w:rFonts w:ascii="Arial" w:hAnsi="Arial" w:cs="Arial"/>
          <w:b/>
          <w:sz w:val="24"/>
        </w:rPr>
      </w:pPr>
      <w:r>
        <w:rPr>
          <w:rFonts w:ascii="Arial" w:hAnsi="Arial" w:cs="Arial"/>
          <w:b/>
          <w:color w:val="0000FF"/>
          <w:sz w:val="24"/>
        </w:rPr>
        <w:t>RP-210213</w:t>
      </w:r>
      <w:r>
        <w:rPr>
          <w:rFonts w:ascii="Arial" w:hAnsi="Arial" w:cs="Arial"/>
          <w:b/>
          <w:color w:val="0000FF"/>
          <w:sz w:val="24"/>
        </w:rPr>
        <w:tab/>
      </w:r>
      <w:r>
        <w:rPr>
          <w:rFonts w:ascii="Arial" w:hAnsi="Arial" w:cs="Arial"/>
          <w:b/>
          <w:sz w:val="24"/>
        </w:rPr>
        <w:t>New WID: Basket WI Power Class 2 for EN-DC with x LTE band + y NR TDD band</w:t>
      </w:r>
    </w:p>
    <w:p w14:paraId="27ECB7F7"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F5A56FF" w14:textId="77777777" w:rsidR="00E97C3D" w:rsidRDefault="00E97C3D" w:rsidP="00E97C3D">
      <w:pPr>
        <w:rPr>
          <w:rFonts w:ascii="Arial" w:hAnsi="Arial" w:cs="Arial"/>
          <w:b/>
        </w:rPr>
      </w:pPr>
      <w:r>
        <w:rPr>
          <w:rFonts w:ascii="Arial" w:hAnsi="Arial" w:cs="Arial"/>
          <w:b/>
        </w:rPr>
        <w:t xml:space="preserve">Abstract: </w:t>
      </w:r>
    </w:p>
    <w:p w14:paraId="07C84D6E" w14:textId="77777777" w:rsidR="00E97C3D" w:rsidRDefault="00E97C3D" w:rsidP="00E97C3D">
      <w:r>
        <w:t>MCC: for x=1, y=1 this WI proposal overlaps with existing REL-17 WI ENDC_UE_PC2_R17_NR_TDD</w:t>
      </w:r>
    </w:p>
    <w:p w14:paraId="2A4F31CE" w14:textId="77777777" w:rsidR="00E97C3D" w:rsidRDefault="00E97C3D" w:rsidP="00E97C3D">
      <w:pPr>
        <w:rPr>
          <w:rFonts w:ascii="Arial" w:hAnsi="Arial" w:cs="Arial"/>
          <w:b/>
        </w:rPr>
      </w:pPr>
      <w:r>
        <w:rPr>
          <w:rFonts w:ascii="Arial" w:hAnsi="Arial" w:cs="Arial"/>
          <w:b/>
        </w:rPr>
        <w:t xml:space="preserve">Discussion: </w:t>
      </w:r>
    </w:p>
    <w:p w14:paraId="3B367232" w14:textId="77777777" w:rsidR="00E97C3D" w:rsidRDefault="00E97C3D" w:rsidP="00E97C3D">
      <w:r>
        <w:t>MCC: for x=1 and y=1 overlapping with existing REL-17 WI ENDC_UE_PC2_R17_NR_TDD (see AI 9.8.13)</w:t>
      </w:r>
    </w:p>
    <w:p w14:paraId="32C7B125" w14:textId="77777777" w:rsidR="00E97C3D" w:rsidRDefault="00E97C3D" w:rsidP="00E97C3D">
      <w:r>
        <w:t>handled in email discussion [91E][06][Basket_WI]</w:t>
      </w:r>
    </w:p>
    <w:p w14:paraId="31E3AF2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RP-210816</w:t>
      </w:r>
      <w:r>
        <w:rPr>
          <w:color w:val="993300"/>
          <w:u w:val="single"/>
        </w:rPr>
        <w:t>.</w:t>
      </w:r>
    </w:p>
    <w:p w14:paraId="06C28B43" w14:textId="77777777" w:rsidR="00E97C3D" w:rsidRDefault="00E97C3D" w:rsidP="00E97C3D">
      <w:pPr>
        <w:rPr>
          <w:rFonts w:ascii="Arial" w:hAnsi="Arial" w:cs="Arial"/>
          <w:b/>
          <w:sz w:val="24"/>
        </w:rPr>
      </w:pPr>
      <w:r>
        <w:rPr>
          <w:rFonts w:ascii="Arial" w:hAnsi="Arial" w:cs="Arial"/>
          <w:b/>
          <w:color w:val="0000FF"/>
          <w:sz w:val="24"/>
        </w:rPr>
        <w:t>RP-210816</w:t>
      </w:r>
      <w:r>
        <w:rPr>
          <w:rFonts w:ascii="Arial" w:hAnsi="Arial" w:cs="Arial"/>
          <w:b/>
          <w:color w:val="0000FF"/>
          <w:sz w:val="24"/>
        </w:rPr>
        <w:tab/>
      </w:r>
      <w:r>
        <w:rPr>
          <w:rFonts w:ascii="Arial" w:hAnsi="Arial" w:cs="Arial"/>
          <w:b/>
          <w:sz w:val="24"/>
        </w:rPr>
        <w:t>New WID: Power Class 2 for EN-DC with xLTE band + yNR DL with 1LTE+1(TDD) NR UL band (x= 2, 3, 4, y=1; x=1, 2, y=2)</w:t>
      </w:r>
    </w:p>
    <w:p w14:paraId="70654FF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9BACE7D" w14:textId="77777777" w:rsidR="00E97C3D" w:rsidRDefault="00E97C3D" w:rsidP="00E97C3D">
      <w:pPr>
        <w:rPr>
          <w:color w:val="808080"/>
        </w:rPr>
      </w:pPr>
      <w:r>
        <w:rPr>
          <w:color w:val="808080"/>
        </w:rPr>
        <w:t>(Replaces RP-210213)</w:t>
      </w:r>
    </w:p>
    <w:p w14:paraId="0E907E22" w14:textId="77777777" w:rsidR="00E97C3D" w:rsidRDefault="00E97C3D" w:rsidP="00E97C3D">
      <w:pPr>
        <w:rPr>
          <w:rFonts w:ascii="Arial" w:hAnsi="Arial" w:cs="Arial"/>
          <w:b/>
        </w:rPr>
      </w:pPr>
      <w:r>
        <w:rPr>
          <w:rFonts w:ascii="Arial" w:hAnsi="Arial" w:cs="Arial"/>
          <w:b/>
        </w:rPr>
        <w:t xml:space="preserve">Discussion: </w:t>
      </w:r>
    </w:p>
    <w:p w14:paraId="5843A768" w14:textId="77777777" w:rsidR="00E97C3D" w:rsidRDefault="00E97C3D" w:rsidP="00E97C3D">
      <w:r>
        <w:t>handled in email discussion [91E][06][Basket_WI]</w:t>
      </w:r>
    </w:p>
    <w:p w14:paraId="367A1E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B0D8" w14:textId="77777777" w:rsidR="00E97C3D" w:rsidRDefault="00E97C3D" w:rsidP="00E97C3D">
      <w:pPr>
        <w:rPr>
          <w:rFonts w:ascii="Arial" w:hAnsi="Arial" w:cs="Arial"/>
          <w:b/>
          <w:sz w:val="24"/>
        </w:rPr>
      </w:pPr>
      <w:r>
        <w:rPr>
          <w:rFonts w:ascii="Arial" w:hAnsi="Arial" w:cs="Arial"/>
          <w:b/>
          <w:color w:val="0000FF"/>
          <w:sz w:val="24"/>
        </w:rPr>
        <w:t>RP-210886</w:t>
      </w:r>
      <w:r>
        <w:rPr>
          <w:rFonts w:ascii="Arial" w:hAnsi="Arial" w:cs="Arial"/>
          <w:b/>
          <w:color w:val="0000FF"/>
          <w:sz w:val="24"/>
        </w:rPr>
        <w:tab/>
      </w:r>
      <w:r>
        <w:rPr>
          <w:rFonts w:ascii="Arial" w:hAnsi="Arial" w:cs="Arial"/>
          <w:b/>
          <w:sz w:val="24"/>
        </w:rPr>
        <w:t>Moderator's summary for email discussion [91E][06][Basket_WI]</w:t>
      </w:r>
    </w:p>
    <w:p w14:paraId="3102EF2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589CF30C" w14:textId="77777777" w:rsidR="00E97C3D" w:rsidRDefault="00E97C3D" w:rsidP="00E97C3D">
      <w:pPr>
        <w:rPr>
          <w:rFonts w:ascii="Arial" w:hAnsi="Arial" w:cs="Arial"/>
          <w:b/>
        </w:rPr>
      </w:pPr>
      <w:r>
        <w:rPr>
          <w:rFonts w:ascii="Arial" w:hAnsi="Arial" w:cs="Arial"/>
          <w:b/>
        </w:rPr>
        <w:t xml:space="preserve">Abstract: </w:t>
      </w:r>
    </w:p>
    <w:p w14:paraId="1824EB54" w14:textId="77777777" w:rsidR="00E97C3D" w:rsidRDefault="00E97C3D" w:rsidP="00E97C3D">
      <w:r>
        <w:t>handled Tdocs: RP-210508, RP-210213, RP-210606, RP-210607, RP-210639, RP-210543, RP-210544, RP-210546 (also covering [91E][13][Band_combo])</w:t>
      </w:r>
    </w:p>
    <w:p w14:paraId="5B64B2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E19A7" w14:textId="77777777" w:rsidR="00E97C3D" w:rsidRDefault="00E97C3D" w:rsidP="00E97C3D">
      <w:pPr>
        <w:pStyle w:val="Heading4"/>
      </w:pPr>
      <w:bookmarkStart w:id="96" w:name="_Toc69483366"/>
      <w:bookmarkStart w:id="97" w:name="_Toc74553609"/>
      <w:r>
        <w:t>9.1.5</w:t>
      </w:r>
      <w:r>
        <w:tab/>
        <w:t>Proposals led by RAN4 (not spectrum related)</w:t>
      </w:r>
      <w:bookmarkEnd w:id="96"/>
      <w:bookmarkEnd w:id="97"/>
    </w:p>
    <w:p w14:paraId="3ACAE087" w14:textId="77777777" w:rsidR="00E97C3D" w:rsidRDefault="00E97C3D" w:rsidP="00E97C3D">
      <w:pPr>
        <w:rPr>
          <w:rFonts w:ascii="Arial" w:hAnsi="Arial" w:cs="Arial"/>
          <w:b/>
          <w:sz w:val="24"/>
        </w:rPr>
      </w:pPr>
      <w:r>
        <w:rPr>
          <w:rFonts w:ascii="Arial" w:hAnsi="Arial" w:cs="Arial"/>
          <w:b/>
          <w:color w:val="0000FF"/>
          <w:sz w:val="24"/>
        </w:rPr>
        <w:t>RP-210378</w:t>
      </w:r>
      <w:r>
        <w:rPr>
          <w:rFonts w:ascii="Arial" w:hAnsi="Arial" w:cs="Arial"/>
          <w:b/>
          <w:color w:val="0000FF"/>
          <w:sz w:val="24"/>
        </w:rPr>
        <w:tab/>
      </w:r>
      <w:r>
        <w:rPr>
          <w:rFonts w:ascii="Arial" w:hAnsi="Arial" w:cs="Arial"/>
          <w:b/>
          <w:sz w:val="24"/>
        </w:rPr>
        <w:t>Motivation for new WI on air-to-ground network for NR</w:t>
      </w:r>
    </w:p>
    <w:p w14:paraId="1414721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6F6A788E" w14:textId="77777777" w:rsidR="00E97C3D" w:rsidRDefault="00E97C3D" w:rsidP="00E97C3D">
      <w:pPr>
        <w:rPr>
          <w:rFonts w:ascii="Arial" w:hAnsi="Arial" w:cs="Arial"/>
          <w:b/>
        </w:rPr>
      </w:pPr>
      <w:r>
        <w:rPr>
          <w:rFonts w:ascii="Arial" w:hAnsi="Arial" w:cs="Arial"/>
          <w:b/>
        </w:rPr>
        <w:t xml:space="preserve">Abstract: </w:t>
      </w:r>
    </w:p>
    <w:p w14:paraId="629FDE5D" w14:textId="77777777" w:rsidR="00E97C3D" w:rsidRDefault="00E97C3D" w:rsidP="00E97C3D">
      <w:r>
        <w:t>wrong Tdoc type in Tdoc request; related to RP-210379</w:t>
      </w:r>
    </w:p>
    <w:p w14:paraId="2A227C83" w14:textId="77777777" w:rsidR="00E97C3D" w:rsidRDefault="00E97C3D" w:rsidP="00E97C3D">
      <w:pPr>
        <w:rPr>
          <w:rFonts w:ascii="Arial" w:hAnsi="Arial" w:cs="Arial"/>
          <w:b/>
        </w:rPr>
      </w:pPr>
      <w:r>
        <w:rPr>
          <w:rFonts w:ascii="Arial" w:hAnsi="Arial" w:cs="Arial"/>
          <w:b/>
        </w:rPr>
        <w:t xml:space="preserve">Discussion: </w:t>
      </w:r>
    </w:p>
    <w:p w14:paraId="080F888E" w14:textId="77777777" w:rsidR="00E97C3D" w:rsidRDefault="00E97C3D" w:rsidP="00E97C3D">
      <w:r>
        <w:t>RAN chair: RAN4 capacity is full, new items are not expected other than the ones we said in December we would do another check now</w:t>
      </w:r>
    </w:p>
    <w:p w14:paraId="56F676B1"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4C9A" w14:textId="77777777" w:rsidR="00E97C3D" w:rsidRDefault="00E97C3D" w:rsidP="00E97C3D">
      <w:pPr>
        <w:rPr>
          <w:rFonts w:ascii="Arial" w:hAnsi="Arial" w:cs="Arial"/>
          <w:b/>
          <w:sz w:val="24"/>
        </w:rPr>
      </w:pPr>
      <w:r>
        <w:rPr>
          <w:rFonts w:ascii="Arial" w:hAnsi="Arial" w:cs="Arial"/>
          <w:b/>
          <w:color w:val="0000FF"/>
          <w:sz w:val="24"/>
        </w:rPr>
        <w:t>RP-210379</w:t>
      </w:r>
      <w:r>
        <w:rPr>
          <w:rFonts w:ascii="Arial" w:hAnsi="Arial" w:cs="Arial"/>
          <w:b/>
          <w:color w:val="0000FF"/>
          <w:sz w:val="24"/>
        </w:rPr>
        <w:tab/>
      </w:r>
      <w:r>
        <w:rPr>
          <w:rFonts w:ascii="Arial" w:hAnsi="Arial" w:cs="Arial"/>
          <w:b/>
          <w:sz w:val="24"/>
        </w:rPr>
        <w:t>New WID on air-to-ground network for NR</w:t>
      </w:r>
    </w:p>
    <w:p w14:paraId="196B83CB"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CABC009" w14:textId="77777777" w:rsidR="00E97C3D" w:rsidRDefault="00E97C3D" w:rsidP="00E97C3D">
      <w:pPr>
        <w:rPr>
          <w:rFonts w:ascii="Arial" w:hAnsi="Arial" w:cs="Arial"/>
          <w:b/>
        </w:rPr>
      </w:pPr>
      <w:r>
        <w:rPr>
          <w:rFonts w:ascii="Arial" w:hAnsi="Arial" w:cs="Arial"/>
          <w:b/>
        </w:rPr>
        <w:t xml:space="preserve">Discussion: </w:t>
      </w:r>
    </w:p>
    <w:p w14:paraId="73F3096F" w14:textId="77777777" w:rsidR="00E97C3D" w:rsidRDefault="00E97C3D" w:rsidP="00E97C3D">
      <w:r>
        <w:t>RAN chair: RAN4 capacity is full, new items are not expected other than the ones we said in December we would do another check now</w:t>
      </w:r>
    </w:p>
    <w:p w14:paraId="4DBDE4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5D48" w14:textId="77777777" w:rsidR="00E97C3D" w:rsidRDefault="00E97C3D" w:rsidP="00E97C3D">
      <w:pPr>
        <w:rPr>
          <w:rFonts w:ascii="Arial" w:hAnsi="Arial" w:cs="Arial"/>
          <w:b/>
          <w:sz w:val="24"/>
        </w:rPr>
      </w:pPr>
      <w:r>
        <w:rPr>
          <w:rFonts w:ascii="Arial" w:hAnsi="Arial" w:cs="Arial"/>
          <w:b/>
          <w:color w:val="0000FF"/>
          <w:sz w:val="24"/>
        </w:rPr>
        <w:t>RP-210426</w:t>
      </w:r>
      <w:r>
        <w:rPr>
          <w:rFonts w:ascii="Arial" w:hAnsi="Arial" w:cs="Arial"/>
          <w:b/>
          <w:color w:val="0000FF"/>
          <w:sz w:val="24"/>
        </w:rPr>
        <w:tab/>
      </w:r>
      <w:r>
        <w:rPr>
          <w:rFonts w:ascii="Arial" w:hAnsi="Arial" w:cs="Arial"/>
          <w:b/>
          <w:sz w:val="24"/>
        </w:rPr>
        <w:t>Motivation for UE EMC enhancement</w:t>
      </w:r>
    </w:p>
    <w:p w14:paraId="6EC3379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5237C084" w14:textId="77777777" w:rsidR="00E97C3D" w:rsidRDefault="00E97C3D" w:rsidP="00E97C3D">
      <w:pPr>
        <w:rPr>
          <w:rFonts w:ascii="Arial" w:hAnsi="Arial" w:cs="Arial"/>
          <w:b/>
        </w:rPr>
      </w:pPr>
      <w:r>
        <w:rPr>
          <w:rFonts w:ascii="Arial" w:hAnsi="Arial" w:cs="Arial"/>
          <w:b/>
        </w:rPr>
        <w:t xml:space="preserve">Discussion: </w:t>
      </w:r>
    </w:p>
    <w:p w14:paraId="3FE1781F" w14:textId="77777777" w:rsidR="00E97C3D" w:rsidRDefault="00E97C3D" w:rsidP="00E97C3D">
      <w:r>
        <w:t>RAN chair: RAN4 capacity is full, new items are not expected other than the ones we said in December we would do another check now</w:t>
      </w:r>
    </w:p>
    <w:p w14:paraId="47CA13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77AE" w14:textId="77777777" w:rsidR="00E97C3D" w:rsidRDefault="00E97C3D" w:rsidP="00E97C3D">
      <w:pPr>
        <w:rPr>
          <w:rFonts w:ascii="Arial" w:hAnsi="Arial" w:cs="Arial"/>
          <w:b/>
          <w:sz w:val="24"/>
        </w:rPr>
      </w:pPr>
      <w:r>
        <w:rPr>
          <w:rFonts w:ascii="Arial" w:hAnsi="Arial" w:cs="Arial"/>
          <w:b/>
          <w:color w:val="0000FF"/>
          <w:sz w:val="24"/>
        </w:rPr>
        <w:t>RP-210518</w:t>
      </w:r>
      <w:r>
        <w:rPr>
          <w:rFonts w:ascii="Arial" w:hAnsi="Arial" w:cs="Arial"/>
          <w:b/>
          <w:color w:val="0000FF"/>
          <w:sz w:val="24"/>
        </w:rPr>
        <w:tab/>
      </w:r>
      <w:r>
        <w:rPr>
          <w:rFonts w:ascii="Arial" w:hAnsi="Arial" w:cs="Arial"/>
          <w:b/>
          <w:sz w:val="24"/>
        </w:rPr>
        <w:t>Discussion on EMC Test Simplification for Rel-17 EMC enhancement</w:t>
      </w:r>
    </w:p>
    <w:p w14:paraId="1F2118F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C88663" w14:textId="77777777" w:rsidR="00E97C3D" w:rsidRDefault="00E97C3D" w:rsidP="00E97C3D">
      <w:pPr>
        <w:rPr>
          <w:rFonts w:ascii="Arial" w:hAnsi="Arial" w:cs="Arial"/>
          <w:b/>
        </w:rPr>
      </w:pPr>
      <w:r>
        <w:rPr>
          <w:rFonts w:ascii="Arial" w:hAnsi="Arial" w:cs="Arial"/>
          <w:b/>
        </w:rPr>
        <w:t xml:space="preserve">Abstract: </w:t>
      </w:r>
    </w:p>
    <w:p w14:paraId="4ED8740F" w14:textId="77777777" w:rsidR="00E97C3D" w:rsidRDefault="00E97C3D" w:rsidP="00E97C3D">
      <w:r>
        <w:t>related to RP-210519</w:t>
      </w:r>
    </w:p>
    <w:p w14:paraId="60E93319" w14:textId="77777777" w:rsidR="00E97C3D" w:rsidRDefault="00E97C3D" w:rsidP="00E97C3D">
      <w:pPr>
        <w:rPr>
          <w:rFonts w:ascii="Arial" w:hAnsi="Arial" w:cs="Arial"/>
          <w:b/>
        </w:rPr>
      </w:pPr>
      <w:r>
        <w:rPr>
          <w:rFonts w:ascii="Arial" w:hAnsi="Arial" w:cs="Arial"/>
          <w:b/>
        </w:rPr>
        <w:t xml:space="preserve">Discussion: </w:t>
      </w:r>
    </w:p>
    <w:p w14:paraId="6D5A2324" w14:textId="77777777" w:rsidR="00E97C3D" w:rsidRDefault="00E97C3D" w:rsidP="00E97C3D">
      <w:r>
        <w:t>RAN chair: RAN4 capacity is full, new items are not expected other than the ones we said in December we would do another check now</w:t>
      </w:r>
    </w:p>
    <w:p w14:paraId="36030C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0A28C" w14:textId="77777777" w:rsidR="00E97C3D" w:rsidRDefault="00E97C3D" w:rsidP="00E97C3D">
      <w:pPr>
        <w:rPr>
          <w:rFonts w:ascii="Arial" w:hAnsi="Arial" w:cs="Arial"/>
          <w:b/>
          <w:sz w:val="24"/>
        </w:rPr>
      </w:pPr>
      <w:r>
        <w:rPr>
          <w:rFonts w:ascii="Arial" w:hAnsi="Arial" w:cs="Arial"/>
          <w:b/>
          <w:color w:val="0000FF"/>
          <w:sz w:val="24"/>
        </w:rPr>
        <w:t>RP-210519</w:t>
      </w:r>
      <w:r>
        <w:rPr>
          <w:rFonts w:ascii="Arial" w:hAnsi="Arial" w:cs="Arial"/>
          <w:b/>
          <w:color w:val="0000FF"/>
          <w:sz w:val="24"/>
        </w:rPr>
        <w:tab/>
      </w:r>
      <w:r>
        <w:rPr>
          <w:rFonts w:ascii="Arial" w:hAnsi="Arial" w:cs="Arial"/>
          <w:b/>
          <w:sz w:val="24"/>
        </w:rPr>
        <w:t>New WID proposal on RAN4 Rel-17 EMC enhancement</w:t>
      </w:r>
    </w:p>
    <w:p w14:paraId="4F3893CC"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488AE921" w14:textId="77777777" w:rsidR="00E97C3D" w:rsidRDefault="00E97C3D" w:rsidP="00E97C3D">
      <w:pPr>
        <w:rPr>
          <w:rFonts w:ascii="Arial" w:hAnsi="Arial" w:cs="Arial"/>
          <w:b/>
        </w:rPr>
      </w:pPr>
      <w:r>
        <w:rPr>
          <w:rFonts w:ascii="Arial" w:hAnsi="Arial" w:cs="Arial"/>
          <w:b/>
        </w:rPr>
        <w:t xml:space="preserve">Discussion: </w:t>
      </w:r>
    </w:p>
    <w:p w14:paraId="141E5FAC" w14:textId="77777777" w:rsidR="00E97C3D" w:rsidRDefault="00E97C3D" w:rsidP="00E97C3D">
      <w:r>
        <w:t>RAN chair: RAN4 capacity is full, new items are not expected other than the ones we said in December we would do another check now</w:t>
      </w:r>
    </w:p>
    <w:p w14:paraId="6C4904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EE5D" w14:textId="77777777" w:rsidR="00E97C3D" w:rsidRDefault="00E97C3D" w:rsidP="00E97C3D">
      <w:pPr>
        <w:rPr>
          <w:rFonts w:ascii="Arial" w:hAnsi="Arial" w:cs="Arial"/>
          <w:b/>
          <w:sz w:val="24"/>
        </w:rPr>
      </w:pPr>
      <w:r>
        <w:rPr>
          <w:rFonts w:ascii="Arial" w:hAnsi="Arial" w:cs="Arial"/>
          <w:b/>
          <w:color w:val="0000FF"/>
          <w:sz w:val="24"/>
        </w:rPr>
        <w:t>RP-210637</w:t>
      </w:r>
      <w:r>
        <w:rPr>
          <w:rFonts w:ascii="Arial" w:hAnsi="Arial" w:cs="Arial"/>
          <w:b/>
          <w:color w:val="0000FF"/>
          <w:sz w:val="24"/>
        </w:rPr>
        <w:tab/>
      </w:r>
      <w:r>
        <w:rPr>
          <w:rFonts w:ascii="Arial" w:hAnsi="Arial" w:cs="Arial"/>
          <w:b/>
          <w:sz w:val="24"/>
        </w:rPr>
        <w:t>Further views on the NR FR1 TRP/TRS requirement specification</w:t>
      </w:r>
    </w:p>
    <w:p w14:paraId="7E63514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3331047" w14:textId="77777777" w:rsidR="00E97C3D" w:rsidRDefault="00E97C3D" w:rsidP="00E97C3D">
      <w:pPr>
        <w:rPr>
          <w:rFonts w:ascii="Arial" w:hAnsi="Arial" w:cs="Arial"/>
          <w:b/>
        </w:rPr>
      </w:pPr>
      <w:r>
        <w:rPr>
          <w:rFonts w:ascii="Arial" w:hAnsi="Arial" w:cs="Arial"/>
          <w:b/>
        </w:rPr>
        <w:t xml:space="preserve">Abstract: </w:t>
      </w:r>
    </w:p>
    <w:p w14:paraId="19043FD9" w14:textId="77777777" w:rsidR="00E97C3D" w:rsidRDefault="00E97C3D" w:rsidP="00E97C3D">
      <w:r>
        <w:t>related to RP-210307</w:t>
      </w:r>
    </w:p>
    <w:p w14:paraId="53122952" w14:textId="77777777" w:rsidR="00E97C3D" w:rsidRDefault="00E97C3D" w:rsidP="00E97C3D">
      <w:pPr>
        <w:rPr>
          <w:rFonts w:ascii="Arial" w:hAnsi="Arial" w:cs="Arial"/>
          <w:b/>
        </w:rPr>
      </w:pPr>
      <w:r>
        <w:rPr>
          <w:rFonts w:ascii="Arial" w:hAnsi="Arial" w:cs="Arial"/>
          <w:b/>
        </w:rPr>
        <w:t xml:space="preserve">Discussion: </w:t>
      </w:r>
    </w:p>
    <w:p w14:paraId="7AC7FF2F" w14:textId="77777777" w:rsidR="00E97C3D" w:rsidRDefault="00E97C3D" w:rsidP="00E97C3D">
      <w:r>
        <w:t>handled under email discussion [91E][14][TRP_TRS_WI]</w:t>
      </w:r>
    </w:p>
    <w:p w14:paraId="6595AA7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1210" w14:textId="77777777" w:rsidR="00E97C3D" w:rsidRDefault="00E97C3D" w:rsidP="00E97C3D">
      <w:pPr>
        <w:rPr>
          <w:rFonts w:ascii="Arial" w:hAnsi="Arial" w:cs="Arial"/>
          <w:b/>
          <w:sz w:val="24"/>
        </w:rPr>
      </w:pPr>
      <w:r>
        <w:rPr>
          <w:rFonts w:ascii="Arial" w:hAnsi="Arial" w:cs="Arial"/>
          <w:b/>
          <w:color w:val="0000FF"/>
          <w:sz w:val="24"/>
        </w:rPr>
        <w:t>RP-210308</w:t>
      </w:r>
      <w:r>
        <w:rPr>
          <w:rFonts w:ascii="Arial" w:hAnsi="Arial" w:cs="Arial"/>
          <w:b/>
          <w:color w:val="0000FF"/>
          <w:sz w:val="24"/>
        </w:rPr>
        <w:tab/>
      </w:r>
      <w:r>
        <w:rPr>
          <w:rFonts w:ascii="Arial" w:hAnsi="Arial" w:cs="Arial"/>
          <w:b/>
          <w:sz w:val="24"/>
        </w:rPr>
        <w:t>Motivation for WI: Introduction of UE TRP (Total Radiated Power) and TRS (Total Radiated Sensitivity) requirements and test methodologies for FR1 (NR SA and EN-DC)</w:t>
      </w:r>
    </w:p>
    <w:p w14:paraId="0BF6B53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129220A6" w14:textId="77777777" w:rsidR="00E97C3D" w:rsidRDefault="00E97C3D" w:rsidP="00E97C3D">
      <w:pPr>
        <w:rPr>
          <w:rFonts w:ascii="Arial" w:hAnsi="Arial" w:cs="Arial"/>
          <w:b/>
        </w:rPr>
      </w:pPr>
      <w:r>
        <w:rPr>
          <w:rFonts w:ascii="Arial" w:hAnsi="Arial" w:cs="Arial"/>
          <w:b/>
        </w:rPr>
        <w:t xml:space="preserve">Abstract: </w:t>
      </w:r>
    </w:p>
    <w:p w14:paraId="0AFB3FD9" w14:textId="77777777" w:rsidR="00E97C3D" w:rsidRDefault="00E97C3D" w:rsidP="00E97C3D">
      <w:r>
        <w:t>related to RP-210307</w:t>
      </w:r>
    </w:p>
    <w:p w14:paraId="63CD1C81" w14:textId="77777777" w:rsidR="00E97C3D" w:rsidRDefault="00E97C3D" w:rsidP="00E97C3D">
      <w:pPr>
        <w:rPr>
          <w:rFonts w:ascii="Arial" w:hAnsi="Arial" w:cs="Arial"/>
          <w:b/>
        </w:rPr>
      </w:pPr>
      <w:r>
        <w:rPr>
          <w:rFonts w:ascii="Arial" w:hAnsi="Arial" w:cs="Arial"/>
          <w:b/>
        </w:rPr>
        <w:t xml:space="preserve">Discussion: </w:t>
      </w:r>
    </w:p>
    <w:p w14:paraId="4ECB754D" w14:textId="77777777" w:rsidR="00E97C3D" w:rsidRDefault="00E97C3D" w:rsidP="00E97C3D">
      <w:r>
        <w:t>handled under email discussion [91E][14][TRP_TRS_WI]</w:t>
      </w:r>
    </w:p>
    <w:p w14:paraId="6E5FEF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7F62" w14:textId="77777777" w:rsidR="00E97C3D" w:rsidRDefault="00E97C3D" w:rsidP="00E97C3D">
      <w:pPr>
        <w:rPr>
          <w:rFonts w:ascii="Arial" w:hAnsi="Arial" w:cs="Arial"/>
          <w:b/>
          <w:sz w:val="24"/>
        </w:rPr>
      </w:pPr>
      <w:r>
        <w:rPr>
          <w:rFonts w:ascii="Arial" w:hAnsi="Arial" w:cs="Arial"/>
          <w:b/>
          <w:color w:val="0000FF"/>
          <w:sz w:val="24"/>
        </w:rPr>
        <w:t>RP-210307</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0431D91A"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OPPO, CMCC, CAICT, Rohde &amp; Schwarz</w:t>
      </w:r>
    </w:p>
    <w:p w14:paraId="07626FB9" w14:textId="77777777" w:rsidR="00E97C3D" w:rsidRDefault="00E97C3D" w:rsidP="00E97C3D">
      <w:pPr>
        <w:rPr>
          <w:rFonts w:ascii="Arial" w:hAnsi="Arial" w:cs="Arial"/>
          <w:b/>
        </w:rPr>
      </w:pPr>
      <w:r>
        <w:rPr>
          <w:rFonts w:ascii="Arial" w:hAnsi="Arial" w:cs="Arial"/>
          <w:b/>
        </w:rPr>
        <w:t xml:space="preserve">Discussion: </w:t>
      </w:r>
    </w:p>
    <w:p w14:paraId="6664C54D" w14:textId="77777777" w:rsidR="00E97C3D" w:rsidRDefault="00E97C3D" w:rsidP="00E97C3D">
      <w:r>
        <w:t>handled under email discussion [91E][14][TRP_TRS_WI]</w:t>
      </w:r>
    </w:p>
    <w:p w14:paraId="42F2048C" w14:textId="77777777" w:rsidR="00E97C3D" w:rsidRDefault="00E97C3D" w:rsidP="00E97C3D">
      <w:r>
        <w:t>conclusion: revised to update supporting companies, n28 band, WI target time</w:t>
      </w:r>
    </w:p>
    <w:p w14:paraId="59A546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RP-210807</w:t>
      </w:r>
      <w:r>
        <w:rPr>
          <w:color w:val="993300"/>
          <w:u w:val="single"/>
        </w:rPr>
        <w:t>.</w:t>
      </w:r>
    </w:p>
    <w:p w14:paraId="347E313A" w14:textId="77777777" w:rsidR="00E97C3D" w:rsidRDefault="00E97C3D" w:rsidP="00E97C3D">
      <w:pPr>
        <w:rPr>
          <w:rFonts w:ascii="Arial" w:hAnsi="Arial" w:cs="Arial"/>
          <w:b/>
          <w:sz w:val="24"/>
        </w:rPr>
      </w:pPr>
      <w:r>
        <w:rPr>
          <w:rFonts w:ascii="Arial" w:hAnsi="Arial" w:cs="Arial"/>
          <w:b/>
          <w:color w:val="0000FF"/>
          <w:sz w:val="24"/>
        </w:rPr>
        <w:t>RP-210807</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68334E3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134D8801" w14:textId="77777777" w:rsidR="00E97C3D" w:rsidRDefault="00E97C3D" w:rsidP="00E97C3D">
      <w:pPr>
        <w:rPr>
          <w:color w:val="808080"/>
        </w:rPr>
      </w:pPr>
      <w:r>
        <w:rPr>
          <w:color w:val="808080"/>
        </w:rPr>
        <w:t>(Replaces RP-210307)</w:t>
      </w:r>
    </w:p>
    <w:p w14:paraId="20673BEC" w14:textId="77777777" w:rsidR="00E97C3D" w:rsidRDefault="00E97C3D" w:rsidP="00E97C3D">
      <w:pPr>
        <w:rPr>
          <w:rFonts w:ascii="Arial" w:hAnsi="Arial" w:cs="Arial"/>
          <w:b/>
        </w:rPr>
      </w:pPr>
      <w:r>
        <w:rPr>
          <w:rFonts w:ascii="Arial" w:hAnsi="Arial" w:cs="Arial"/>
          <w:b/>
        </w:rPr>
        <w:t xml:space="preserve">Discussion: </w:t>
      </w:r>
    </w:p>
    <w:p w14:paraId="337290FF" w14:textId="77777777" w:rsidR="00E97C3D" w:rsidRDefault="00E97C3D" w:rsidP="00E97C3D">
      <w:r>
        <w:t>handled in Fri GotoW</w:t>
      </w:r>
    </w:p>
    <w:p w14:paraId="4D314C52" w14:textId="77777777" w:rsidR="00E97C3D" w:rsidRDefault="00E97C3D" w:rsidP="00E97C3D">
      <w:r>
        <w:t>Vivo: n28 was added</w:t>
      </w:r>
    </w:p>
    <w:p w14:paraId="7749BCC7" w14:textId="77777777" w:rsidR="00E97C3D" w:rsidRDefault="00E97C3D" w:rsidP="00E97C3D">
      <w:r>
        <w:t>Nokia: this work should be done without GTW time in RAN4 unless a critical issue comes up</w:t>
      </w:r>
    </w:p>
    <w:p w14:paraId="62DC1A13" w14:textId="77777777" w:rsidR="00E97C3D" w:rsidRDefault="00E97C3D" w:rsidP="00E97C3D">
      <w:r>
        <w:t>Vivo: that's ok</w:t>
      </w:r>
    </w:p>
    <w:p w14:paraId="30E12771" w14:textId="77777777" w:rsidR="00E97C3D" w:rsidRDefault="00E97C3D" w:rsidP="00E97C3D">
      <w:r>
        <w:t>RAN chair: so the RAN assumption is that no RAN4 GTW time is needed in RAN4 unless a critical issue comes up</w:t>
      </w:r>
    </w:p>
    <w:p w14:paraId="48B2DA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3901F" w14:textId="77777777" w:rsidR="00E97C3D" w:rsidRDefault="00E97C3D" w:rsidP="00E97C3D">
      <w:pPr>
        <w:rPr>
          <w:rFonts w:ascii="Arial" w:hAnsi="Arial" w:cs="Arial"/>
          <w:b/>
          <w:sz w:val="24"/>
        </w:rPr>
      </w:pPr>
      <w:r>
        <w:rPr>
          <w:rFonts w:ascii="Arial" w:hAnsi="Arial" w:cs="Arial"/>
          <w:b/>
          <w:color w:val="0000FF"/>
          <w:sz w:val="24"/>
        </w:rPr>
        <w:t>RP-210841</w:t>
      </w:r>
      <w:r>
        <w:rPr>
          <w:rFonts w:ascii="Arial" w:hAnsi="Arial" w:cs="Arial"/>
          <w:b/>
          <w:color w:val="0000FF"/>
          <w:sz w:val="24"/>
        </w:rPr>
        <w:tab/>
      </w:r>
      <w:r>
        <w:rPr>
          <w:rFonts w:ascii="Arial" w:hAnsi="Arial" w:cs="Arial"/>
          <w:b/>
          <w:sz w:val="24"/>
        </w:rPr>
        <w:t>Moderator's summary for email discussion [91E][14][TRP_TRS_WI]</w:t>
      </w:r>
    </w:p>
    <w:p w14:paraId="569CAA9C"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w:t>
      </w:r>
    </w:p>
    <w:p w14:paraId="534A0919" w14:textId="77777777" w:rsidR="00E97C3D" w:rsidRDefault="00E97C3D" w:rsidP="00E97C3D">
      <w:pPr>
        <w:rPr>
          <w:rFonts w:ascii="Arial" w:hAnsi="Arial" w:cs="Arial"/>
          <w:b/>
        </w:rPr>
      </w:pPr>
      <w:r>
        <w:rPr>
          <w:rFonts w:ascii="Arial" w:hAnsi="Arial" w:cs="Arial"/>
          <w:b/>
        </w:rPr>
        <w:t xml:space="preserve">Abstract: </w:t>
      </w:r>
    </w:p>
    <w:p w14:paraId="5A4BE989" w14:textId="77777777" w:rsidR="00E97C3D" w:rsidRDefault="00E97C3D" w:rsidP="00E97C3D">
      <w:r>
        <w:t>handled Tdocs:</w:t>
      </w:r>
    </w:p>
    <w:p w14:paraId="2D4B045D" w14:textId="77777777" w:rsidR="00E97C3D" w:rsidRDefault="00E97C3D" w:rsidP="00E97C3D">
      <w:r>
        <w:lastRenderedPageBreak/>
        <w:t>RP-210307, RP-210308, RP-210637</w:t>
      </w:r>
    </w:p>
    <w:p w14:paraId="31F3243A" w14:textId="77777777" w:rsidR="00E97C3D" w:rsidRDefault="00E97C3D" w:rsidP="00E97C3D">
      <w:pPr>
        <w:rPr>
          <w:rFonts w:ascii="Arial" w:hAnsi="Arial" w:cs="Arial"/>
          <w:b/>
        </w:rPr>
      </w:pPr>
      <w:r>
        <w:rPr>
          <w:rFonts w:ascii="Arial" w:hAnsi="Arial" w:cs="Arial"/>
          <w:b/>
        </w:rPr>
        <w:t xml:space="preserve">Discussion: </w:t>
      </w:r>
    </w:p>
    <w:p w14:paraId="57C180A3" w14:textId="77777777" w:rsidR="00E97C3D" w:rsidRDefault="00E97C3D" w:rsidP="00E97C3D">
      <w:r>
        <w:t>conclusion:</w:t>
      </w:r>
    </w:p>
    <w:p w14:paraId="3570D691" w14:textId="77777777" w:rsidR="00E97C3D" w:rsidRDefault="00E97C3D" w:rsidP="00E97C3D">
      <w:r>
        <w:t xml:space="preserve">After two rounds discussions, total 17 companies (Huawei, Qualcomm, CAICT, Apple, China Telecom, Intel, vivo, CHTTL, CMCC, Vodafone, R&amp;S, OPPO, ZTE, Orange, Nokia, MTK Xiaomi) participated in the discussion of this candidate WI, all the companies support the WI. </w:t>
      </w:r>
    </w:p>
    <w:p w14:paraId="44E43AFD" w14:textId="77777777" w:rsidR="00E97C3D" w:rsidRDefault="00E97C3D" w:rsidP="00E97C3D">
      <w:r>
        <w:t>The WID on FR1 TRP&amp;TRS is stable. The starting time of the WI is suggested from Q2, May meeting only discusses work plan. Guidance from RAN and RAN4 leadership is need.</w:t>
      </w:r>
    </w:p>
    <w:p w14:paraId="02B7CC3D" w14:textId="77777777" w:rsidR="00E97C3D" w:rsidRDefault="00E97C3D" w:rsidP="00E97C3D">
      <w:r>
        <w:t>The WID is agreeable. Therefore, no further round discussion of this WI is needed.</w:t>
      </w:r>
    </w:p>
    <w:p w14:paraId="6022E8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9883" w14:textId="77777777" w:rsidR="00E97C3D" w:rsidRDefault="00E97C3D" w:rsidP="00E97C3D">
      <w:pPr>
        <w:rPr>
          <w:rFonts w:ascii="Arial" w:hAnsi="Arial" w:cs="Arial"/>
          <w:b/>
          <w:sz w:val="24"/>
        </w:rPr>
      </w:pPr>
      <w:r>
        <w:rPr>
          <w:rFonts w:ascii="Arial" w:hAnsi="Arial" w:cs="Arial"/>
          <w:b/>
          <w:color w:val="0000FF"/>
          <w:sz w:val="24"/>
        </w:rPr>
        <w:t>RP-210436</w:t>
      </w:r>
      <w:r>
        <w:rPr>
          <w:rFonts w:ascii="Arial" w:hAnsi="Arial" w:cs="Arial"/>
          <w:b/>
          <w:color w:val="0000FF"/>
          <w:sz w:val="24"/>
        </w:rPr>
        <w:tab/>
      </w:r>
      <w:r>
        <w:rPr>
          <w:rFonts w:ascii="Arial" w:hAnsi="Arial" w:cs="Arial"/>
          <w:b/>
          <w:sz w:val="24"/>
        </w:rPr>
        <w:t>New Study Item: Study on optimizations of pi/2 BPSK uplink power in NR</w:t>
      </w:r>
    </w:p>
    <w:p w14:paraId="0D26B59B"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communications-France</w:t>
      </w:r>
    </w:p>
    <w:p w14:paraId="2111B0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RP-210847</w:t>
      </w:r>
      <w:r>
        <w:rPr>
          <w:color w:val="993300"/>
          <w:u w:val="single"/>
        </w:rPr>
        <w:t>.</w:t>
      </w:r>
    </w:p>
    <w:p w14:paraId="3EBBA312" w14:textId="77777777" w:rsidR="00E97C3D" w:rsidRDefault="00E97C3D" w:rsidP="00E97C3D">
      <w:pPr>
        <w:rPr>
          <w:rFonts w:ascii="Arial" w:hAnsi="Arial" w:cs="Arial"/>
          <w:b/>
          <w:sz w:val="24"/>
        </w:rPr>
      </w:pPr>
      <w:r>
        <w:rPr>
          <w:rFonts w:ascii="Arial" w:hAnsi="Arial" w:cs="Arial"/>
          <w:b/>
          <w:color w:val="0000FF"/>
          <w:sz w:val="24"/>
        </w:rPr>
        <w:t>RP-210847</w:t>
      </w:r>
      <w:r>
        <w:rPr>
          <w:rFonts w:ascii="Arial" w:hAnsi="Arial" w:cs="Arial"/>
          <w:b/>
          <w:color w:val="0000FF"/>
          <w:sz w:val="24"/>
        </w:rPr>
        <w:tab/>
      </w:r>
      <w:r>
        <w:rPr>
          <w:rFonts w:ascii="Arial" w:hAnsi="Arial" w:cs="Arial"/>
          <w:b/>
          <w:sz w:val="24"/>
        </w:rPr>
        <w:t>New Study Item: Study on optimizations of pi/2 BPSK uplink power in NR</w:t>
      </w:r>
    </w:p>
    <w:p w14:paraId="3F6BC2A1"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24167335" w14:textId="77777777" w:rsidR="00E97C3D" w:rsidRDefault="00E97C3D" w:rsidP="00E97C3D">
      <w:pPr>
        <w:rPr>
          <w:color w:val="808080"/>
        </w:rPr>
      </w:pPr>
      <w:r>
        <w:rPr>
          <w:color w:val="808080"/>
        </w:rPr>
        <w:t>(Replaces RP-210436)</w:t>
      </w:r>
    </w:p>
    <w:p w14:paraId="0C4E6E21" w14:textId="77777777" w:rsidR="00E97C3D" w:rsidRDefault="00E97C3D" w:rsidP="00E97C3D">
      <w:pPr>
        <w:rPr>
          <w:rFonts w:ascii="Arial" w:hAnsi="Arial" w:cs="Arial"/>
          <w:b/>
        </w:rPr>
      </w:pPr>
      <w:r>
        <w:rPr>
          <w:rFonts w:ascii="Arial" w:hAnsi="Arial" w:cs="Arial"/>
          <w:b/>
        </w:rPr>
        <w:t xml:space="preserve">Discussion: </w:t>
      </w:r>
    </w:p>
    <w:p w14:paraId="37E3B278" w14:textId="77777777" w:rsidR="00E97C3D" w:rsidRDefault="00E97C3D" w:rsidP="00E97C3D">
      <w:r>
        <w:t>result of email discussion [91E][15][Pi2_BPSK_SI]</w:t>
      </w:r>
    </w:p>
    <w:p w14:paraId="35426E33" w14:textId="77777777" w:rsidR="00E97C3D" w:rsidRDefault="00E97C3D" w:rsidP="00E97C3D">
      <w:r>
        <w:t>handled in Fri GotoW</w:t>
      </w:r>
    </w:p>
    <w:p w14:paraId="508A74BE" w14:textId="77777777" w:rsidR="00E97C3D" w:rsidRDefault="00E97C3D" w:rsidP="00E97C3D">
      <w:r>
        <w:t>conclusion: adding n34/n39, 0.5 TU May/Aug/Nov/Feb</w:t>
      </w:r>
    </w:p>
    <w:p w14:paraId="6AAD6B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RP-210910</w:t>
      </w:r>
      <w:r>
        <w:rPr>
          <w:color w:val="993300"/>
          <w:u w:val="single"/>
        </w:rPr>
        <w:t>.</w:t>
      </w:r>
    </w:p>
    <w:p w14:paraId="19F56222" w14:textId="77777777" w:rsidR="00E97C3D" w:rsidRDefault="00E97C3D" w:rsidP="00E97C3D">
      <w:pPr>
        <w:rPr>
          <w:rFonts w:ascii="Arial" w:hAnsi="Arial" w:cs="Arial"/>
          <w:b/>
          <w:sz w:val="24"/>
        </w:rPr>
      </w:pPr>
      <w:r>
        <w:rPr>
          <w:rFonts w:ascii="Arial" w:hAnsi="Arial" w:cs="Arial"/>
          <w:b/>
          <w:color w:val="0000FF"/>
          <w:sz w:val="24"/>
        </w:rPr>
        <w:t>RP-210910</w:t>
      </w:r>
      <w:r>
        <w:rPr>
          <w:rFonts w:ascii="Arial" w:hAnsi="Arial" w:cs="Arial"/>
          <w:b/>
          <w:color w:val="0000FF"/>
          <w:sz w:val="24"/>
        </w:rPr>
        <w:tab/>
      </w:r>
      <w:r>
        <w:rPr>
          <w:rFonts w:ascii="Arial" w:hAnsi="Arial" w:cs="Arial"/>
          <w:b/>
          <w:sz w:val="24"/>
        </w:rPr>
        <w:t>New Study Item: Study on optimizations of pi/2 BPSK uplink power in NR</w:t>
      </w:r>
    </w:p>
    <w:p w14:paraId="75C28272"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42135649" w14:textId="77777777" w:rsidR="00E97C3D" w:rsidRDefault="00E97C3D" w:rsidP="00E97C3D">
      <w:pPr>
        <w:rPr>
          <w:color w:val="808080"/>
        </w:rPr>
      </w:pPr>
      <w:r>
        <w:rPr>
          <w:color w:val="808080"/>
        </w:rPr>
        <w:t>(Replaces RP-210847)</w:t>
      </w:r>
    </w:p>
    <w:p w14:paraId="7AE206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28632" w14:textId="77777777" w:rsidR="00E97C3D" w:rsidRDefault="00E97C3D" w:rsidP="00E97C3D">
      <w:pPr>
        <w:rPr>
          <w:rFonts w:ascii="Arial" w:hAnsi="Arial" w:cs="Arial"/>
          <w:b/>
          <w:sz w:val="24"/>
        </w:rPr>
      </w:pPr>
      <w:r>
        <w:rPr>
          <w:rFonts w:ascii="Arial" w:hAnsi="Arial" w:cs="Arial"/>
          <w:b/>
          <w:color w:val="0000FF"/>
          <w:sz w:val="24"/>
        </w:rPr>
        <w:t>RP-210848</w:t>
      </w:r>
      <w:r>
        <w:rPr>
          <w:rFonts w:ascii="Arial" w:hAnsi="Arial" w:cs="Arial"/>
          <w:b/>
          <w:color w:val="0000FF"/>
          <w:sz w:val="24"/>
        </w:rPr>
        <w:tab/>
      </w:r>
      <w:r>
        <w:rPr>
          <w:rFonts w:ascii="Arial" w:hAnsi="Arial" w:cs="Arial"/>
          <w:b/>
          <w:sz w:val="24"/>
        </w:rPr>
        <w:t>Moderator's summary for email discussion [91E][15][Pi2_BPSK_SI]</w:t>
      </w:r>
    </w:p>
    <w:p w14:paraId="63831BE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7D18046" w14:textId="77777777" w:rsidR="00E97C3D" w:rsidRDefault="00E97C3D" w:rsidP="00E97C3D">
      <w:pPr>
        <w:rPr>
          <w:rFonts w:ascii="Arial" w:hAnsi="Arial" w:cs="Arial"/>
          <w:b/>
        </w:rPr>
      </w:pPr>
      <w:r>
        <w:rPr>
          <w:rFonts w:ascii="Arial" w:hAnsi="Arial" w:cs="Arial"/>
          <w:b/>
        </w:rPr>
        <w:t xml:space="preserve">Abstract: </w:t>
      </w:r>
    </w:p>
    <w:p w14:paraId="7B32C8BB" w14:textId="77777777" w:rsidR="00E97C3D" w:rsidRDefault="00E97C3D" w:rsidP="00E97C3D">
      <w:r>
        <w:t>handled Tdoc: RP-210436</w:t>
      </w:r>
    </w:p>
    <w:p w14:paraId="664B9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C4442" w14:textId="77777777" w:rsidR="00E97C3D" w:rsidRDefault="00E97C3D" w:rsidP="00E97C3D">
      <w:pPr>
        <w:rPr>
          <w:rFonts w:ascii="Arial" w:hAnsi="Arial" w:cs="Arial"/>
          <w:b/>
          <w:sz w:val="24"/>
        </w:rPr>
      </w:pPr>
      <w:r>
        <w:rPr>
          <w:rFonts w:ascii="Arial" w:hAnsi="Arial" w:cs="Arial"/>
          <w:b/>
          <w:color w:val="0000FF"/>
          <w:sz w:val="24"/>
        </w:rPr>
        <w:t>RP-210506</w:t>
      </w:r>
      <w:r>
        <w:rPr>
          <w:rFonts w:ascii="Arial" w:hAnsi="Arial" w:cs="Arial"/>
          <w:b/>
          <w:color w:val="0000FF"/>
          <w:sz w:val="24"/>
        </w:rPr>
        <w:tab/>
      </w:r>
      <w:r>
        <w:rPr>
          <w:rFonts w:ascii="Arial" w:hAnsi="Arial" w:cs="Arial"/>
          <w:b/>
          <w:sz w:val="24"/>
        </w:rPr>
        <w:t>Handling of OTA Projects</w:t>
      </w:r>
    </w:p>
    <w:p w14:paraId="2063909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AF9B99" w14:textId="77777777" w:rsidR="00E97C3D" w:rsidRDefault="00E97C3D" w:rsidP="00E97C3D">
      <w:pPr>
        <w:rPr>
          <w:rFonts w:ascii="Arial" w:hAnsi="Arial" w:cs="Arial"/>
          <w:b/>
        </w:rPr>
      </w:pPr>
      <w:r>
        <w:rPr>
          <w:rFonts w:ascii="Arial" w:hAnsi="Arial" w:cs="Arial"/>
          <w:b/>
        </w:rPr>
        <w:t xml:space="preserve">Discussion: </w:t>
      </w:r>
    </w:p>
    <w:p w14:paraId="39F0F7C7" w14:textId="77777777" w:rsidR="00E97C3D" w:rsidRDefault="00E97C3D" w:rsidP="00E97C3D">
      <w:r>
        <w:t>moved from AI 5.4 to AI 9.1.5</w:t>
      </w:r>
    </w:p>
    <w:p w14:paraId="6C5E53CC" w14:textId="77777777" w:rsidR="00E97C3D" w:rsidRDefault="00E97C3D" w:rsidP="00E97C3D">
      <w:r>
        <w:t>email discussion [91E][05][OTA]</w:t>
      </w:r>
    </w:p>
    <w:p w14:paraId="79C1B6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EE8C8" w14:textId="77777777" w:rsidR="00E97C3D" w:rsidRDefault="00E97C3D" w:rsidP="00E97C3D">
      <w:pPr>
        <w:rPr>
          <w:rFonts w:ascii="Arial" w:hAnsi="Arial" w:cs="Arial"/>
          <w:b/>
          <w:sz w:val="24"/>
        </w:rPr>
      </w:pPr>
      <w:r>
        <w:rPr>
          <w:rFonts w:ascii="Arial" w:hAnsi="Arial" w:cs="Arial"/>
          <w:b/>
          <w:color w:val="0000FF"/>
          <w:sz w:val="24"/>
        </w:rPr>
        <w:t>RP-210682</w:t>
      </w:r>
      <w:r>
        <w:rPr>
          <w:rFonts w:ascii="Arial" w:hAnsi="Arial" w:cs="Arial"/>
          <w:b/>
          <w:color w:val="0000FF"/>
          <w:sz w:val="24"/>
        </w:rPr>
        <w:tab/>
      </w:r>
      <w:r>
        <w:rPr>
          <w:rFonts w:ascii="Arial" w:hAnsi="Arial" w:cs="Arial"/>
          <w:b/>
          <w:sz w:val="24"/>
        </w:rPr>
        <w:t>OTA Test Methods for NR 52.6 - 71 GHz</w:t>
      </w:r>
    </w:p>
    <w:p w14:paraId="7AB4FB0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0F0221" w14:textId="77777777" w:rsidR="00E97C3D" w:rsidRDefault="00E97C3D" w:rsidP="00E97C3D">
      <w:pPr>
        <w:rPr>
          <w:rFonts w:ascii="Arial" w:hAnsi="Arial" w:cs="Arial"/>
          <w:b/>
        </w:rPr>
      </w:pPr>
      <w:r>
        <w:rPr>
          <w:rFonts w:ascii="Arial" w:hAnsi="Arial" w:cs="Arial"/>
          <w:b/>
        </w:rPr>
        <w:t xml:space="preserve">Abstract: </w:t>
      </w:r>
    </w:p>
    <w:p w14:paraId="36D163A9" w14:textId="77777777" w:rsidR="00E97C3D" w:rsidRDefault="00E97C3D" w:rsidP="00E97C3D">
      <w:r>
        <w:t>In RAN #90e an updated WI on enabling NR operation for the 52.6 – 71GHz frequency range was approved. Similar to FR2, it is expected that radiated over-the-air (OTA) test methods shall be used for the new frequency range testing. Meantime, the existing NR</w:t>
      </w:r>
    </w:p>
    <w:p w14:paraId="19E922AA" w14:textId="77777777" w:rsidR="00E97C3D" w:rsidRDefault="00E97C3D" w:rsidP="00E97C3D">
      <w:pPr>
        <w:rPr>
          <w:rFonts w:ascii="Arial" w:hAnsi="Arial" w:cs="Arial"/>
          <w:b/>
        </w:rPr>
      </w:pPr>
      <w:r>
        <w:rPr>
          <w:rFonts w:ascii="Arial" w:hAnsi="Arial" w:cs="Arial"/>
          <w:b/>
        </w:rPr>
        <w:t xml:space="preserve">Discussion: </w:t>
      </w:r>
    </w:p>
    <w:p w14:paraId="1FE38630" w14:textId="77777777" w:rsidR="00E97C3D" w:rsidRDefault="00E97C3D" w:rsidP="00E97C3D">
      <w:r>
        <w:t>moved from AI 9.7.2 to AI 9.1.5</w:t>
      </w:r>
    </w:p>
    <w:p w14:paraId="769F9C47" w14:textId="77777777" w:rsidR="00E97C3D" w:rsidRDefault="00E97C3D" w:rsidP="00E97C3D">
      <w:r>
        <w:t>handled in email discussion [91E][05][OTA]</w:t>
      </w:r>
    </w:p>
    <w:p w14:paraId="643B3C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5D02" w14:textId="77777777" w:rsidR="00E97C3D" w:rsidRDefault="00E97C3D" w:rsidP="00E97C3D">
      <w:pPr>
        <w:rPr>
          <w:rFonts w:ascii="Arial" w:hAnsi="Arial" w:cs="Arial"/>
          <w:b/>
          <w:sz w:val="24"/>
        </w:rPr>
      </w:pPr>
      <w:r>
        <w:rPr>
          <w:rFonts w:ascii="Arial" w:hAnsi="Arial" w:cs="Arial"/>
          <w:b/>
          <w:color w:val="0000FF"/>
          <w:sz w:val="24"/>
        </w:rPr>
        <w:t>RP-210314</w:t>
      </w:r>
      <w:r>
        <w:rPr>
          <w:rFonts w:ascii="Arial" w:hAnsi="Arial" w:cs="Arial"/>
          <w:b/>
          <w:color w:val="0000FF"/>
          <w:sz w:val="24"/>
        </w:rPr>
        <w:tab/>
      </w:r>
      <w:r>
        <w:rPr>
          <w:rFonts w:ascii="Arial" w:hAnsi="Arial" w:cs="Arial"/>
          <w:b/>
          <w:sz w:val="24"/>
        </w:rPr>
        <w:t>Discussion on testability of NR 52.6-71 GHz RAN4 Core requirements</w:t>
      </w:r>
    </w:p>
    <w:p w14:paraId="7D35F36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C6F8C1" w14:textId="77777777" w:rsidR="00E97C3D" w:rsidRDefault="00E97C3D" w:rsidP="00E97C3D">
      <w:pPr>
        <w:rPr>
          <w:rFonts w:ascii="Arial" w:hAnsi="Arial" w:cs="Arial"/>
          <w:b/>
        </w:rPr>
      </w:pPr>
      <w:r>
        <w:rPr>
          <w:rFonts w:ascii="Arial" w:hAnsi="Arial" w:cs="Arial"/>
          <w:b/>
        </w:rPr>
        <w:t xml:space="preserve">Discussion: </w:t>
      </w:r>
    </w:p>
    <w:p w14:paraId="0141CB39" w14:textId="77777777" w:rsidR="00E97C3D" w:rsidRDefault="00E97C3D" w:rsidP="00E97C3D">
      <w:r>
        <w:t>moved from AI 9.7.2 to AI 9.1.5</w:t>
      </w:r>
    </w:p>
    <w:p w14:paraId="541E0BA5" w14:textId="77777777" w:rsidR="00E97C3D" w:rsidRDefault="00E97C3D" w:rsidP="00E97C3D">
      <w:r>
        <w:t>handled in email discussion [91E][05][OTA]</w:t>
      </w:r>
    </w:p>
    <w:p w14:paraId="1FB18CC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2EA23" w14:textId="77777777" w:rsidR="00E97C3D" w:rsidRDefault="00E97C3D" w:rsidP="00E97C3D">
      <w:pPr>
        <w:rPr>
          <w:rFonts w:ascii="Arial" w:hAnsi="Arial" w:cs="Arial"/>
          <w:b/>
          <w:sz w:val="24"/>
        </w:rPr>
      </w:pPr>
      <w:r>
        <w:rPr>
          <w:rFonts w:ascii="Arial" w:hAnsi="Arial" w:cs="Arial"/>
          <w:b/>
          <w:color w:val="0000FF"/>
          <w:sz w:val="24"/>
        </w:rPr>
        <w:t>RP-210636</w:t>
      </w:r>
      <w:r>
        <w:rPr>
          <w:rFonts w:ascii="Arial" w:hAnsi="Arial" w:cs="Arial"/>
          <w:b/>
          <w:color w:val="0000FF"/>
          <w:sz w:val="24"/>
        </w:rPr>
        <w:tab/>
      </w:r>
      <w:r>
        <w:rPr>
          <w:rFonts w:ascii="Arial" w:hAnsi="Arial" w:cs="Arial"/>
          <w:b/>
          <w:sz w:val="24"/>
        </w:rPr>
        <w:t>Testability aspects for the 52.6 GHz to 71 GHz frequency range</w:t>
      </w:r>
    </w:p>
    <w:p w14:paraId="488D28D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A6592B4" w14:textId="77777777" w:rsidR="00E97C3D" w:rsidRDefault="00E97C3D" w:rsidP="00E97C3D">
      <w:pPr>
        <w:rPr>
          <w:rFonts w:ascii="Arial" w:hAnsi="Arial" w:cs="Arial"/>
          <w:b/>
        </w:rPr>
      </w:pPr>
      <w:r>
        <w:rPr>
          <w:rFonts w:ascii="Arial" w:hAnsi="Arial" w:cs="Arial"/>
          <w:b/>
        </w:rPr>
        <w:t xml:space="preserve">Discussion: </w:t>
      </w:r>
    </w:p>
    <w:p w14:paraId="55B9FD39" w14:textId="77777777" w:rsidR="00E97C3D" w:rsidRDefault="00E97C3D" w:rsidP="00E97C3D">
      <w:r>
        <w:t>moved from AI 9.6.11 to AI 9.1.5</w:t>
      </w:r>
    </w:p>
    <w:p w14:paraId="5B345AE2" w14:textId="77777777" w:rsidR="00E97C3D" w:rsidRDefault="00E97C3D" w:rsidP="00E97C3D">
      <w:r>
        <w:t>handled in email discussion [91E][05][OTA]</w:t>
      </w:r>
    </w:p>
    <w:p w14:paraId="028F6E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6C55" w14:textId="77777777" w:rsidR="00E97C3D" w:rsidRDefault="00E97C3D" w:rsidP="00E97C3D">
      <w:pPr>
        <w:rPr>
          <w:rFonts w:ascii="Arial" w:hAnsi="Arial" w:cs="Arial"/>
          <w:b/>
          <w:sz w:val="24"/>
        </w:rPr>
      </w:pPr>
      <w:r>
        <w:rPr>
          <w:rFonts w:ascii="Arial" w:hAnsi="Arial" w:cs="Arial"/>
          <w:b/>
          <w:color w:val="0000FF"/>
          <w:sz w:val="24"/>
        </w:rPr>
        <w:t>RP-210683</w:t>
      </w:r>
      <w:r>
        <w:rPr>
          <w:rFonts w:ascii="Arial" w:hAnsi="Arial" w:cs="Arial"/>
          <w:b/>
          <w:color w:val="0000FF"/>
          <w:sz w:val="24"/>
        </w:rPr>
        <w:tab/>
      </w:r>
      <w:r>
        <w:rPr>
          <w:rFonts w:ascii="Arial" w:hAnsi="Arial" w:cs="Arial"/>
          <w:b/>
          <w:sz w:val="24"/>
        </w:rPr>
        <w:t>New SID: Study on test methods for NR 52.6 – 71 GHz frequency range</w:t>
      </w:r>
    </w:p>
    <w:p w14:paraId="403BE36E"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5490C8AE" w14:textId="77777777" w:rsidR="00E97C3D" w:rsidRDefault="00E97C3D" w:rsidP="00E97C3D">
      <w:pPr>
        <w:rPr>
          <w:rFonts w:ascii="Arial" w:hAnsi="Arial" w:cs="Arial"/>
          <w:b/>
        </w:rPr>
      </w:pPr>
      <w:r>
        <w:rPr>
          <w:rFonts w:ascii="Arial" w:hAnsi="Arial" w:cs="Arial"/>
          <w:b/>
        </w:rPr>
        <w:t xml:space="preserve">Abstract: </w:t>
      </w:r>
    </w:p>
    <w:p w14:paraId="516F8D42" w14:textId="77777777" w:rsidR="00E97C3D" w:rsidRDefault="00E97C3D" w:rsidP="00E97C3D">
      <w:r>
        <w:t xml:space="preserve">At RAN #90e an updated WID (for NR_ext_to_71GHz) on enabling NR operation for the 52.6 - 71GHz frequency range was approved. Similar to FR2, it is expected that radiated OTA test methods shall be used for the new frequency range testing. Meantime, the existing NR mmWave OTA test methods are defined for the FR2 frequency range only and further studies are required to extend their applicability to the new frequency range. In this contribution, we provide </w:t>
      </w:r>
      <w:r>
        <w:lastRenderedPageBreak/>
        <w:t>background information on the existing mmWave OTA test methods and make proposals to trigger further work on extending the OTA test methodology to the NR 52.6 – 71 GHz frequency range; related to RAN #90e email discussion [90E][43][60GHz_OTA], compare RP-210682;</w:t>
      </w:r>
    </w:p>
    <w:p w14:paraId="3F8AF2D8" w14:textId="77777777" w:rsidR="00E97C3D" w:rsidRDefault="00E97C3D" w:rsidP="00E97C3D">
      <w:pPr>
        <w:rPr>
          <w:rFonts w:ascii="Arial" w:hAnsi="Arial" w:cs="Arial"/>
          <w:b/>
        </w:rPr>
      </w:pPr>
      <w:r>
        <w:rPr>
          <w:rFonts w:ascii="Arial" w:hAnsi="Arial" w:cs="Arial"/>
          <w:b/>
        </w:rPr>
        <w:t xml:space="preserve">Discussion: </w:t>
      </w:r>
    </w:p>
    <w:p w14:paraId="50932874" w14:textId="77777777" w:rsidR="00E97C3D" w:rsidRDefault="00E97C3D" w:rsidP="00E97C3D">
      <w:r>
        <w:t>handled in email discussion [91E][05][OTA]</w:t>
      </w:r>
    </w:p>
    <w:p w14:paraId="3883B7C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DBAF0" w14:textId="77777777" w:rsidR="00E97C3D" w:rsidRDefault="00E97C3D" w:rsidP="00E97C3D">
      <w:pPr>
        <w:rPr>
          <w:rFonts w:ascii="Arial" w:hAnsi="Arial" w:cs="Arial"/>
          <w:b/>
          <w:sz w:val="24"/>
        </w:rPr>
      </w:pPr>
      <w:r>
        <w:rPr>
          <w:rFonts w:ascii="Arial" w:hAnsi="Arial" w:cs="Arial"/>
          <w:b/>
          <w:color w:val="0000FF"/>
          <w:sz w:val="24"/>
        </w:rPr>
        <w:t>RP-210881</w:t>
      </w:r>
      <w:r>
        <w:rPr>
          <w:rFonts w:ascii="Arial" w:hAnsi="Arial" w:cs="Arial"/>
          <w:b/>
          <w:color w:val="0000FF"/>
          <w:sz w:val="24"/>
        </w:rPr>
        <w:tab/>
      </w:r>
      <w:r>
        <w:rPr>
          <w:rFonts w:ascii="Arial" w:hAnsi="Arial" w:cs="Arial"/>
          <w:b/>
          <w:sz w:val="24"/>
        </w:rPr>
        <w:t>Moderator's summary for email discussion [91E][05][OTA]</w:t>
      </w:r>
    </w:p>
    <w:p w14:paraId="65694FC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14261674" w14:textId="77777777" w:rsidR="00E97C3D" w:rsidRDefault="00E97C3D" w:rsidP="00E97C3D">
      <w:pPr>
        <w:rPr>
          <w:rFonts w:ascii="Arial" w:hAnsi="Arial" w:cs="Arial"/>
          <w:b/>
        </w:rPr>
      </w:pPr>
      <w:r>
        <w:rPr>
          <w:rFonts w:ascii="Arial" w:hAnsi="Arial" w:cs="Arial"/>
          <w:b/>
        </w:rPr>
        <w:t xml:space="preserve">Abstract: </w:t>
      </w:r>
    </w:p>
    <w:p w14:paraId="14382A79" w14:textId="77777777" w:rsidR="00E97C3D" w:rsidRDefault="00E97C3D" w:rsidP="00E97C3D">
      <w:r>
        <w:t>handled Tdocs: RP-210506, RP-210682, RP-210683, RP-210314, RP-210636</w:t>
      </w:r>
    </w:p>
    <w:p w14:paraId="49C21EA0" w14:textId="77777777" w:rsidR="00E97C3D" w:rsidRDefault="00E97C3D" w:rsidP="00E97C3D">
      <w:pPr>
        <w:rPr>
          <w:rFonts w:ascii="Arial" w:hAnsi="Arial" w:cs="Arial"/>
          <w:b/>
        </w:rPr>
      </w:pPr>
      <w:r>
        <w:rPr>
          <w:rFonts w:ascii="Arial" w:hAnsi="Arial" w:cs="Arial"/>
          <w:b/>
        </w:rPr>
        <w:t xml:space="preserve">Discussion: </w:t>
      </w:r>
    </w:p>
    <w:p w14:paraId="371DC295" w14:textId="77777777" w:rsidR="00E97C3D" w:rsidRDefault="00E97C3D" w:rsidP="00E97C3D">
      <w:r>
        <w:t>As outcome of email discussion [91E][05][OTA] the SID FS_FR2_enhTestMethods is revised in RP-210885</w:t>
      </w:r>
    </w:p>
    <w:p w14:paraId="0BBE9B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17C3C" w14:textId="77777777" w:rsidR="00E97C3D" w:rsidRDefault="00E97C3D" w:rsidP="00E97C3D">
      <w:pPr>
        <w:pStyle w:val="Heading3"/>
      </w:pPr>
      <w:bookmarkStart w:id="98" w:name="_Toc69483367"/>
      <w:bookmarkStart w:id="99" w:name="_Toc74553610"/>
      <w:r>
        <w:t>9.2</w:t>
      </w:r>
      <w:r>
        <w:tab/>
        <w:t>Open REL-16 NR or NR+LTE WIs (not spectrum related)</w:t>
      </w:r>
      <w:bookmarkEnd w:id="98"/>
      <w:bookmarkEnd w:id="99"/>
    </w:p>
    <w:p w14:paraId="78E7DCBD" w14:textId="77777777" w:rsidR="00E97C3D" w:rsidRDefault="00E97C3D" w:rsidP="00E97C3D">
      <w:pPr>
        <w:pStyle w:val="Heading4"/>
      </w:pPr>
      <w:bookmarkStart w:id="100" w:name="_Toc69483368"/>
      <w:bookmarkStart w:id="101" w:name="_Toc74553611"/>
      <w:r>
        <w:t>9.2.1</w:t>
      </w:r>
      <w:r>
        <w:tab/>
        <w:t>Perf. part: NR-based access to unlicensed spectrum [RAN4 WI: NR_unlic-Perf]</w:t>
      </w:r>
      <w:bookmarkEnd w:id="100"/>
      <w:bookmarkEnd w:id="101"/>
    </w:p>
    <w:p w14:paraId="720C41C8" w14:textId="77777777" w:rsidR="00E97C3D" w:rsidRDefault="00E97C3D" w:rsidP="00E97C3D">
      <w:r>
        <w:t>NOTE: Core part completed at RAN #90e in Dec.20.</w:t>
      </w:r>
    </w:p>
    <w:p w14:paraId="5B449110" w14:textId="77777777" w:rsidR="00E97C3D" w:rsidRDefault="00E97C3D" w:rsidP="00E97C3D">
      <w:pPr>
        <w:rPr>
          <w:rFonts w:ascii="Arial" w:hAnsi="Arial" w:cs="Arial"/>
          <w:b/>
          <w:sz w:val="24"/>
        </w:rPr>
      </w:pPr>
      <w:r>
        <w:rPr>
          <w:rFonts w:ascii="Arial" w:hAnsi="Arial" w:cs="Arial"/>
          <w:b/>
          <w:color w:val="0000FF"/>
          <w:sz w:val="24"/>
        </w:rPr>
        <w:t>RP-210456</w:t>
      </w:r>
      <w:r>
        <w:rPr>
          <w:rFonts w:ascii="Arial" w:hAnsi="Arial" w:cs="Arial"/>
          <w:b/>
          <w:color w:val="0000FF"/>
          <w:sz w:val="24"/>
        </w:rPr>
        <w:tab/>
      </w:r>
      <w:r>
        <w:rPr>
          <w:rFonts w:ascii="Arial" w:hAnsi="Arial" w:cs="Arial"/>
          <w:b/>
          <w:sz w:val="24"/>
        </w:rPr>
        <w:t>Status report for WI Perf. part: NR-based access to unlicensed spectrum; rapporteur: Qualcomm</w:t>
      </w:r>
    </w:p>
    <w:p w14:paraId="707DF2F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DE09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E65F6" w14:textId="77777777" w:rsidR="00E97C3D" w:rsidRDefault="00E97C3D" w:rsidP="00E97C3D">
      <w:pPr>
        <w:pStyle w:val="Heading4"/>
      </w:pPr>
      <w:bookmarkStart w:id="102" w:name="_Toc69483369"/>
      <w:bookmarkStart w:id="103" w:name="_Toc74553612"/>
      <w:r>
        <w:t>9.2.2</w:t>
      </w:r>
      <w:r>
        <w:tab/>
        <w:t>Perf. part: Enhancements on MIMO for NR [RAN4 WI: NR_eMIMO-Perf]</w:t>
      </w:r>
      <w:bookmarkEnd w:id="102"/>
      <w:bookmarkEnd w:id="103"/>
    </w:p>
    <w:p w14:paraId="603A63A2" w14:textId="77777777" w:rsidR="00E97C3D" w:rsidRDefault="00E97C3D" w:rsidP="00E97C3D">
      <w:r>
        <w:t>NOTE: Core part completed at RAN #89e in Sep.20.</w:t>
      </w:r>
    </w:p>
    <w:p w14:paraId="3B0D32D1" w14:textId="77777777" w:rsidR="00E97C3D" w:rsidRDefault="00E97C3D" w:rsidP="00E97C3D">
      <w:pPr>
        <w:rPr>
          <w:rFonts w:ascii="Arial" w:hAnsi="Arial" w:cs="Arial"/>
          <w:b/>
          <w:sz w:val="24"/>
        </w:rPr>
      </w:pPr>
      <w:r>
        <w:rPr>
          <w:rFonts w:ascii="Arial" w:hAnsi="Arial" w:cs="Arial"/>
          <w:b/>
          <w:color w:val="0000FF"/>
          <w:sz w:val="24"/>
        </w:rPr>
        <w:t>RP-210367</w:t>
      </w:r>
      <w:r>
        <w:rPr>
          <w:rFonts w:ascii="Arial" w:hAnsi="Arial" w:cs="Arial"/>
          <w:b/>
          <w:color w:val="0000FF"/>
          <w:sz w:val="24"/>
        </w:rPr>
        <w:tab/>
      </w:r>
      <w:r>
        <w:rPr>
          <w:rFonts w:ascii="Arial" w:hAnsi="Arial" w:cs="Arial"/>
          <w:b/>
          <w:sz w:val="24"/>
        </w:rPr>
        <w:t>Status Report for WI Perf. part: Enhancements on MIMO for NR; rapporteur: Samsung</w:t>
      </w:r>
    </w:p>
    <w:p w14:paraId="0463442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3A9044" w14:textId="77777777" w:rsidR="00E97C3D" w:rsidRDefault="00E97C3D" w:rsidP="00E97C3D">
      <w:pPr>
        <w:rPr>
          <w:rFonts w:ascii="Arial" w:hAnsi="Arial" w:cs="Arial"/>
          <w:b/>
        </w:rPr>
      </w:pPr>
      <w:r>
        <w:rPr>
          <w:rFonts w:ascii="Arial" w:hAnsi="Arial" w:cs="Arial"/>
          <w:b/>
        </w:rPr>
        <w:t xml:space="preserve">Abstract: </w:t>
      </w:r>
    </w:p>
    <w:p w14:paraId="34BD6376" w14:textId="77777777" w:rsidR="00E97C3D" w:rsidRDefault="00E97C3D" w:rsidP="00E97C3D">
      <w:r>
        <w:t>wrong Tdoc type in Tdoc request</w:t>
      </w:r>
    </w:p>
    <w:p w14:paraId="609D68ED" w14:textId="77777777" w:rsidR="00E97C3D" w:rsidRDefault="00E97C3D" w:rsidP="00E97C3D">
      <w:pPr>
        <w:rPr>
          <w:rFonts w:ascii="Arial" w:hAnsi="Arial" w:cs="Arial"/>
          <w:b/>
        </w:rPr>
      </w:pPr>
      <w:r>
        <w:rPr>
          <w:rFonts w:ascii="Arial" w:hAnsi="Arial" w:cs="Arial"/>
          <w:b/>
        </w:rPr>
        <w:t xml:space="preserve">Discussion: </w:t>
      </w:r>
    </w:p>
    <w:p w14:paraId="11CF3BBE" w14:textId="77777777" w:rsidR="00E97C3D" w:rsidRDefault="00E97C3D" w:rsidP="00E97C3D">
      <w:r>
        <w:t>MCC: Perf. part: 100%, Dec.20 makes no sense</w:t>
      </w:r>
    </w:p>
    <w:p w14:paraId="5633B4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RP-210751</w:t>
      </w:r>
      <w:r>
        <w:rPr>
          <w:color w:val="993300"/>
          <w:u w:val="single"/>
        </w:rPr>
        <w:t>.</w:t>
      </w:r>
    </w:p>
    <w:p w14:paraId="1895E47F" w14:textId="77777777" w:rsidR="00E97C3D" w:rsidRDefault="00E97C3D" w:rsidP="00E97C3D">
      <w:pPr>
        <w:rPr>
          <w:rFonts w:ascii="Arial" w:hAnsi="Arial" w:cs="Arial"/>
          <w:b/>
          <w:sz w:val="24"/>
        </w:rPr>
      </w:pPr>
      <w:r>
        <w:rPr>
          <w:rFonts w:ascii="Arial" w:hAnsi="Arial" w:cs="Arial"/>
          <w:b/>
          <w:color w:val="0000FF"/>
          <w:sz w:val="24"/>
        </w:rPr>
        <w:t>RP-210751</w:t>
      </w:r>
      <w:r>
        <w:rPr>
          <w:rFonts w:ascii="Arial" w:hAnsi="Arial" w:cs="Arial"/>
          <w:b/>
          <w:color w:val="0000FF"/>
          <w:sz w:val="24"/>
        </w:rPr>
        <w:tab/>
      </w:r>
      <w:r>
        <w:rPr>
          <w:rFonts w:ascii="Arial" w:hAnsi="Arial" w:cs="Arial"/>
          <w:b/>
          <w:sz w:val="24"/>
        </w:rPr>
        <w:t>Status Report for WI Perf. part: Enhancements on MIMO for NR; rapporteur: Samsung</w:t>
      </w:r>
    </w:p>
    <w:p w14:paraId="496BA44B"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18AA803" w14:textId="77777777" w:rsidR="00E97C3D" w:rsidRDefault="00E97C3D" w:rsidP="00E97C3D">
      <w:pPr>
        <w:rPr>
          <w:color w:val="808080"/>
        </w:rPr>
      </w:pPr>
      <w:r>
        <w:rPr>
          <w:color w:val="808080"/>
        </w:rPr>
        <w:t>(Replaces RP-210367)</w:t>
      </w:r>
    </w:p>
    <w:p w14:paraId="7F5C61F6" w14:textId="77777777" w:rsidR="00E97C3D" w:rsidRDefault="00E97C3D" w:rsidP="00E97C3D">
      <w:pPr>
        <w:rPr>
          <w:rFonts w:ascii="Arial" w:hAnsi="Arial" w:cs="Arial"/>
          <w:b/>
        </w:rPr>
      </w:pPr>
      <w:r>
        <w:rPr>
          <w:rFonts w:ascii="Arial" w:hAnsi="Arial" w:cs="Arial"/>
          <w:b/>
        </w:rPr>
        <w:t xml:space="preserve">Discussion: </w:t>
      </w:r>
    </w:p>
    <w:p w14:paraId="162729A2" w14:textId="77777777" w:rsidR="00E97C3D" w:rsidRDefault="00E97C3D" w:rsidP="00E97C3D">
      <w:r>
        <w:t>MCC: late submission</w:t>
      </w:r>
    </w:p>
    <w:p w14:paraId="7774EAB7" w14:textId="77777777" w:rsidR="00E97C3D" w:rsidRDefault="00E97C3D" w:rsidP="00E97C3D">
      <w:r>
        <w:t>conclusion: Perf. part WI is completed</w:t>
      </w:r>
    </w:p>
    <w:p w14:paraId="5B5D57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3C95C" w14:textId="77777777" w:rsidR="00E97C3D" w:rsidRDefault="00E97C3D" w:rsidP="00E97C3D">
      <w:pPr>
        <w:rPr>
          <w:rFonts w:ascii="Arial" w:hAnsi="Arial" w:cs="Arial"/>
          <w:b/>
          <w:sz w:val="24"/>
        </w:rPr>
      </w:pPr>
      <w:r>
        <w:rPr>
          <w:rFonts w:ascii="Arial" w:hAnsi="Arial" w:cs="Arial"/>
          <w:b/>
          <w:color w:val="0000FF"/>
          <w:sz w:val="24"/>
        </w:rPr>
        <w:t>RP-210064</w:t>
      </w:r>
      <w:r>
        <w:rPr>
          <w:rFonts w:ascii="Arial" w:hAnsi="Arial" w:cs="Arial"/>
          <w:b/>
          <w:color w:val="0000FF"/>
          <w:sz w:val="24"/>
        </w:rPr>
        <w:tab/>
      </w:r>
      <w:r>
        <w:rPr>
          <w:rFonts w:ascii="Arial" w:hAnsi="Arial" w:cs="Arial"/>
          <w:b/>
          <w:sz w:val="24"/>
        </w:rPr>
        <w:t>RAN4 CRs for Perf. part: Enhancements on MIMO for NR</w:t>
      </w:r>
    </w:p>
    <w:p w14:paraId="718096C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2256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BA039" w14:textId="77777777" w:rsidR="00E97C3D" w:rsidRDefault="00E97C3D" w:rsidP="00E97C3D">
      <w:pPr>
        <w:pStyle w:val="Heading4"/>
      </w:pPr>
      <w:bookmarkStart w:id="104" w:name="_Toc69483370"/>
      <w:bookmarkStart w:id="105" w:name="_Toc74553613"/>
      <w:r>
        <w:t>9.2.3</w:t>
      </w:r>
      <w:r>
        <w:tab/>
        <w:t>Perf. part: NR positioning support [RAN4 WI: NR_pos-Perf]</w:t>
      </w:r>
      <w:bookmarkEnd w:id="104"/>
      <w:bookmarkEnd w:id="105"/>
    </w:p>
    <w:p w14:paraId="1EEE842C" w14:textId="77777777" w:rsidR="00E97C3D" w:rsidRDefault="00E97C3D" w:rsidP="00E97C3D">
      <w:r>
        <w:t>NOTE: Core part completed at RAN #89e in Sep.20.</w:t>
      </w:r>
    </w:p>
    <w:p w14:paraId="3F51612E" w14:textId="77777777" w:rsidR="00E97C3D" w:rsidRDefault="00E97C3D" w:rsidP="00E97C3D">
      <w:pPr>
        <w:rPr>
          <w:rFonts w:ascii="Arial" w:hAnsi="Arial" w:cs="Arial"/>
          <w:b/>
          <w:sz w:val="24"/>
        </w:rPr>
      </w:pPr>
      <w:r>
        <w:rPr>
          <w:rFonts w:ascii="Arial" w:hAnsi="Arial" w:cs="Arial"/>
          <w:b/>
          <w:color w:val="0000FF"/>
          <w:sz w:val="24"/>
        </w:rPr>
        <w:t>RP-210678</w:t>
      </w:r>
      <w:r>
        <w:rPr>
          <w:rFonts w:ascii="Arial" w:hAnsi="Arial" w:cs="Arial"/>
          <w:b/>
          <w:color w:val="0000FF"/>
          <w:sz w:val="24"/>
        </w:rPr>
        <w:tab/>
      </w:r>
      <w:r>
        <w:rPr>
          <w:rFonts w:ascii="Arial" w:hAnsi="Arial" w:cs="Arial"/>
          <w:b/>
          <w:sz w:val="24"/>
        </w:rPr>
        <w:t>Status report of WI Perf. part: NR positioning support; rapporteur: Intel Corporation</w:t>
      </w:r>
    </w:p>
    <w:p w14:paraId="3009E95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49A153" w14:textId="77777777" w:rsidR="00E97C3D" w:rsidRDefault="00E97C3D" w:rsidP="00E97C3D">
      <w:pPr>
        <w:rPr>
          <w:rFonts w:ascii="Arial" w:hAnsi="Arial" w:cs="Arial"/>
          <w:b/>
        </w:rPr>
      </w:pPr>
      <w:r>
        <w:rPr>
          <w:rFonts w:ascii="Arial" w:hAnsi="Arial" w:cs="Arial"/>
          <w:b/>
        </w:rPr>
        <w:t xml:space="preserve">Abstract: </w:t>
      </w:r>
    </w:p>
    <w:p w14:paraId="2EBEA427" w14:textId="77777777" w:rsidR="00E97C3D" w:rsidRDefault="00E97C3D" w:rsidP="00E97C3D">
      <w:r>
        <w:t>Perf: 75%, Jun 21</w:t>
      </w:r>
    </w:p>
    <w:p w14:paraId="62AC2C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F926" w14:textId="77777777" w:rsidR="00E97C3D" w:rsidRDefault="00E97C3D" w:rsidP="00E97C3D">
      <w:pPr>
        <w:pStyle w:val="Heading4"/>
      </w:pPr>
      <w:bookmarkStart w:id="106" w:name="_Toc69483371"/>
      <w:bookmarkStart w:id="107" w:name="_Toc74553614"/>
      <w:r>
        <w:t>9.2.4</w:t>
      </w:r>
      <w:r>
        <w:tab/>
        <w:t>Perf. part: Multi-RAT DC and CA enh. (LTE, NR) [RAN4 WI: LTE_NR_DC_CA_enh-Perf]</w:t>
      </w:r>
      <w:bookmarkEnd w:id="106"/>
      <w:bookmarkEnd w:id="107"/>
    </w:p>
    <w:p w14:paraId="3919E047" w14:textId="77777777" w:rsidR="00E97C3D" w:rsidRDefault="00E97C3D" w:rsidP="00E97C3D">
      <w:r>
        <w:t>NOTE: Core part completed at RAN #89e in Sep.20.</w:t>
      </w:r>
    </w:p>
    <w:p w14:paraId="30BDC37C" w14:textId="77777777" w:rsidR="00E97C3D" w:rsidRDefault="00E97C3D" w:rsidP="00E97C3D">
      <w:pPr>
        <w:rPr>
          <w:rFonts w:ascii="Arial" w:hAnsi="Arial" w:cs="Arial"/>
          <w:b/>
          <w:sz w:val="24"/>
        </w:rPr>
      </w:pPr>
      <w:r>
        <w:rPr>
          <w:rFonts w:ascii="Arial" w:hAnsi="Arial" w:cs="Arial"/>
          <w:b/>
          <w:color w:val="0000FF"/>
          <w:sz w:val="24"/>
        </w:rPr>
        <w:t>RP-210214</w:t>
      </w:r>
      <w:r>
        <w:rPr>
          <w:rFonts w:ascii="Arial" w:hAnsi="Arial" w:cs="Arial"/>
          <w:b/>
          <w:color w:val="0000FF"/>
          <w:sz w:val="24"/>
        </w:rPr>
        <w:tab/>
      </w:r>
      <w:r>
        <w:rPr>
          <w:rFonts w:ascii="Arial" w:hAnsi="Arial" w:cs="Arial"/>
          <w:b/>
          <w:sz w:val="24"/>
        </w:rPr>
        <w:t>Status report for WI Perf. part: Multi-RAT Dual-Connectivity and Carrier Aggregation enhancements; rapporteur: Ericsson</w:t>
      </w:r>
    </w:p>
    <w:p w14:paraId="7B0145A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DA478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C582" w14:textId="77777777" w:rsidR="00E97C3D" w:rsidRDefault="00E97C3D" w:rsidP="00E97C3D">
      <w:pPr>
        <w:pStyle w:val="Heading4"/>
      </w:pPr>
      <w:bookmarkStart w:id="108" w:name="_Toc69483372"/>
      <w:bookmarkStart w:id="109" w:name="_Toc74553615"/>
      <w:r>
        <w:t>9.2.5</w:t>
      </w:r>
      <w:r>
        <w:tab/>
        <w:t>Perf. part: Integrated access and backhaul for NR [RAN4 WI: NR_IAB-Perf]</w:t>
      </w:r>
      <w:bookmarkEnd w:id="108"/>
      <w:bookmarkEnd w:id="109"/>
    </w:p>
    <w:p w14:paraId="7003E05E" w14:textId="77777777" w:rsidR="00E97C3D" w:rsidRDefault="00E97C3D" w:rsidP="00E97C3D">
      <w:r>
        <w:t>NOTE: Core part completed at RAN #89e in Sep.20.</w:t>
      </w:r>
    </w:p>
    <w:p w14:paraId="5FC375AD" w14:textId="77777777" w:rsidR="00E97C3D" w:rsidRDefault="00E97C3D" w:rsidP="00E97C3D">
      <w:pPr>
        <w:rPr>
          <w:rFonts w:ascii="Arial" w:hAnsi="Arial" w:cs="Arial"/>
          <w:b/>
          <w:sz w:val="24"/>
        </w:rPr>
      </w:pPr>
      <w:r>
        <w:rPr>
          <w:rFonts w:ascii="Arial" w:hAnsi="Arial" w:cs="Arial"/>
          <w:b/>
          <w:color w:val="0000FF"/>
          <w:sz w:val="24"/>
        </w:rPr>
        <w:t>RP-210441</w:t>
      </w:r>
      <w:r>
        <w:rPr>
          <w:rFonts w:ascii="Arial" w:hAnsi="Arial" w:cs="Arial"/>
          <w:b/>
          <w:color w:val="0000FF"/>
          <w:sz w:val="24"/>
        </w:rPr>
        <w:tab/>
      </w:r>
      <w:r>
        <w:rPr>
          <w:rFonts w:ascii="Arial" w:hAnsi="Arial" w:cs="Arial"/>
          <w:b/>
          <w:sz w:val="24"/>
        </w:rPr>
        <w:t>Status report for WI Perf. part: Integrated access and backhaul for NR; rapporteur: Qualcomm</w:t>
      </w:r>
    </w:p>
    <w:p w14:paraId="68864DA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5EF2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DD50" w14:textId="77777777" w:rsidR="00E97C3D" w:rsidRDefault="00E97C3D" w:rsidP="00E97C3D">
      <w:pPr>
        <w:rPr>
          <w:rFonts w:ascii="Arial" w:hAnsi="Arial" w:cs="Arial"/>
          <w:b/>
          <w:sz w:val="24"/>
        </w:rPr>
      </w:pPr>
      <w:r>
        <w:rPr>
          <w:rFonts w:ascii="Arial" w:hAnsi="Arial" w:cs="Arial"/>
          <w:b/>
          <w:color w:val="0000FF"/>
          <w:sz w:val="24"/>
        </w:rPr>
        <w:t>RP-210442</w:t>
      </w:r>
      <w:r>
        <w:rPr>
          <w:rFonts w:ascii="Arial" w:hAnsi="Arial" w:cs="Arial"/>
          <w:b/>
          <w:color w:val="0000FF"/>
          <w:sz w:val="24"/>
        </w:rPr>
        <w:tab/>
      </w:r>
      <w:r>
        <w:rPr>
          <w:rFonts w:ascii="Arial" w:hAnsi="Arial" w:cs="Arial"/>
          <w:b/>
          <w:sz w:val="24"/>
        </w:rPr>
        <w:t>Revised WID: Perf. part: Integrated Access and Backhaul for NR</w:t>
      </w:r>
    </w:p>
    <w:p w14:paraId="26B73243"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D0FF2E7" w14:textId="77777777" w:rsidR="00E97C3D" w:rsidRDefault="00E97C3D" w:rsidP="00E97C3D">
      <w:pPr>
        <w:rPr>
          <w:rFonts w:ascii="Arial" w:hAnsi="Arial" w:cs="Arial"/>
          <w:b/>
        </w:rPr>
      </w:pPr>
      <w:r>
        <w:rPr>
          <w:rFonts w:ascii="Arial" w:hAnsi="Arial" w:cs="Arial"/>
          <w:b/>
        </w:rPr>
        <w:t xml:space="preserve">Abstract: </w:t>
      </w:r>
    </w:p>
    <w:p w14:paraId="47E67B75" w14:textId="77777777" w:rsidR="00E97C3D" w:rsidRDefault="00E97C3D" w:rsidP="00E97C3D">
      <w:r>
        <w:t>last approved WID: RP-202343</w:t>
      </w:r>
    </w:p>
    <w:p w14:paraId="701B14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968B1" w14:textId="77777777" w:rsidR="00E97C3D" w:rsidRDefault="00E97C3D" w:rsidP="00E97C3D">
      <w:pPr>
        <w:pStyle w:val="Heading4"/>
      </w:pPr>
      <w:bookmarkStart w:id="110" w:name="_Toc69483373"/>
      <w:bookmarkStart w:id="111" w:name="_Toc74553616"/>
      <w:r>
        <w:t>9.2.6</w:t>
      </w:r>
      <w:r>
        <w:tab/>
        <w:t>Perf. part: RRM req. for CSI-RS based L3 measurement in NR [RAN4 WI: NR_CSIRS_L3meas-Perf]</w:t>
      </w:r>
      <w:bookmarkEnd w:id="110"/>
      <w:bookmarkEnd w:id="111"/>
    </w:p>
    <w:p w14:paraId="503229F0" w14:textId="77777777" w:rsidR="00E97C3D" w:rsidRDefault="00E97C3D" w:rsidP="00E97C3D">
      <w:r>
        <w:t>NOTE: Core part completed at RAN #89e in Sep.20.</w:t>
      </w:r>
    </w:p>
    <w:p w14:paraId="2F7FBBA6" w14:textId="77777777" w:rsidR="00E97C3D" w:rsidRDefault="00E97C3D" w:rsidP="00E97C3D">
      <w:pPr>
        <w:rPr>
          <w:rFonts w:ascii="Arial" w:hAnsi="Arial" w:cs="Arial"/>
          <w:b/>
          <w:sz w:val="24"/>
        </w:rPr>
      </w:pPr>
      <w:r>
        <w:rPr>
          <w:rFonts w:ascii="Arial" w:hAnsi="Arial" w:cs="Arial"/>
          <w:b/>
          <w:color w:val="0000FF"/>
          <w:sz w:val="24"/>
        </w:rPr>
        <w:t>RP-210591</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524E928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57A92C" w14:textId="77777777" w:rsidR="00E97C3D" w:rsidRDefault="00E97C3D" w:rsidP="00E97C3D">
      <w:pPr>
        <w:rPr>
          <w:rFonts w:ascii="Arial" w:hAnsi="Arial" w:cs="Arial"/>
          <w:b/>
        </w:rPr>
      </w:pPr>
      <w:r>
        <w:rPr>
          <w:rFonts w:ascii="Arial" w:hAnsi="Arial" w:cs="Arial"/>
          <w:b/>
        </w:rPr>
        <w:t xml:space="preserve">Abstract: </w:t>
      </w:r>
    </w:p>
    <w:p w14:paraId="5D01C0F1" w14:textId="77777777" w:rsidR="00E97C3D" w:rsidRDefault="00E97C3D" w:rsidP="00E97C3D">
      <w:r>
        <w:t>completion level: 90%</w:t>
      </w:r>
    </w:p>
    <w:p w14:paraId="2753D4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3778" w14:textId="77777777" w:rsidR="00E97C3D" w:rsidRDefault="00E97C3D" w:rsidP="00E97C3D">
      <w:pPr>
        <w:rPr>
          <w:rFonts w:ascii="Arial" w:hAnsi="Arial" w:cs="Arial"/>
          <w:b/>
          <w:sz w:val="24"/>
        </w:rPr>
      </w:pPr>
      <w:r>
        <w:rPr>
          <w:rFonts w:ascii="Arial" w:hAnsi="Arial" w:cs="Arial"/>
          <w:b/>
          <w:color w:val="0000FF"/>
          <w:sz w:val="24"/>
        </w:rPr>
        <w:t>RP-210590</w:t>
      </w:r>
      <w:r>
        <w:rPr>
          <w:rFonts w:ascii="Arial" w:hAnsi="Arial" w:cs="Arial"/>
          <w:b/>
          <w:color w:val="0000FF"/>
          <w:sz w:val="24"/>
        </w:rPr>
        <w:tab/>
      </w:r>
      <w:r>
        <w:rPr>
          <w:rFonts w:ascii="Arial" w:hAnsi="Arial" w:cs="Arial"/>
          <w:b/>
          <w:sz w:val="24"/>
        </w:rPr>
        <w:t>Revised WID: RRM requirement for CSI-RS based L3 measurement in NR</w:t>
      </w:r>
    </w:p>
    <w:p w14:paraId="47E8CA8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8ADEE36" w14:textId="77777777" w:rsidR="00E97C3D" w:rsidRDefault="00E97C3D" w:rsidP="00E97C3D">
      <w:pPr>
        <w:rPr>
          <w:color w:val="808080"/>
        </w:rPr>
      </w:pPr>
      <w:r>
        <w:rPr>
          <w:color w:val="808080"/>
        </w:rPr>
        <w:t>(Replaces RP-202723)</w:t>
      </w:r>
    </w:p>
    <w:p w14:paraId="539879AA" w14:textId="77777777" w:rsidR="00E97C3D" w:rsidRDefault="00E97C3D" w:rsidP="00E97C3D">
      <w:pPr>
        <w:rPr>
          <w:rFonts w:ascii="Arial" w:hAnsi="Arial" w:cs="Arial"/>
          <w:b/>
        </w:rPr>
      </w:pPr>
      <w:r>
        <w:rPr>
          <w:rFonts w:ascii="Arial" w:hAnsi="Arial" w:cs="Arial"/>
          <w:b/>
        </w:rPr>
        <w:t xml:space="preserve">Abstract: </w:t>
      </w:r>
    </w:p>
    <w:p w14:paraId="1B8045C1" w14:textId="77777777" w:rsidR="00E97C3D" w:rsidRDefault="00E97C3D" w:rsidP="00E97C3D">
      <w:r>
        <w:t>last approved WID: RP-202723</w:t>
      </w:r>
    </w:p>
    <w:p w14:paraId="2300AC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9CA28" w14:textId="77777777" w:rsidR="00E97C3D" w:rsidRDefault="00E97C3D" w:rsidP="00E97C3D">
      <w:pPr>
        <w:pStyle w:val="Heading4"/>
      </w:pPr>
      <w:bookmarkStart w:id="112" w:name="_Toc69483374"/>
      <w:bookmarkStart w:id="113" w:name="_Toc74553617"/>
      <w:r>
        <w:t>9.2.7</w:t>
      </w:r>
      <w:r>
        <w:tab/>
        <w:t>Perf. part: NR RRM enhancement [RAN4 WI: NR_RRM_enh-Perf]</w:t>
      </w:r>
      <w:bookmarkEnd w:id="112"/>
      <w:bookmarkEnd w:id="113"/>
    </w:p>
    <w:p w14:paraId="1D2D46E3" w14:textId="77777777" w:rsidR="00E97C3D" w:rsidRDefault="00E97C3D" w:rsidP="00E97C3D">
      <w:r>
        <w:t>NOTE: Core part completed at RAN #89e in Sep.20.</w:t>
      </w:r>
    </w:p>
    <w:p w14:paraId="6D052ABC" w14:textId="77777777" w:rsidR="00E97C3D" w:rsidRDefault="00E97C3D" w:rsidP="00E97C3D">
      <w:pPr>
        <w:rPr>
          <w:rFonts w:ascii="Arial" w:hAnsi="Arial" w:cs="Arial"/>
          <w:b/>
          <w:sz w:val="24"/>
        </w:rPr>
      </w:pPr>
      <w:r>
        <w:rPr>
          <w:rFonts w:ascii="Arial" w:hAnsi="Arial" w:cs="Arial"/>
          <w:b/>
          <w:color w:val="0000FF"/>
          <w:sz w:val="24"/>
        </w:rPr>
        <w:t>RP-210677</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7A4557F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4BBD40" w14:textId="77777777" w:rsidR="00E97C3D" w:rsidRDefault="00E97C3D" w:rsidP="00E97C3D">
      <w:pPr>
        <w:rPr>
          <w:rFonts w:ascii="Arial" w:hAnsi="Arial" w:cs="Arial"/>
          <w:b/>
        </w:rPr>
      </w:pPr>
      <w:r>
        <w:rPr>
          <w:rFonts w:ascii="Arial" w:hAnsi="Arial" w:cs="Arial"/>
          <w:b/>
        </w:rPr>
        <w:t xml:space="preserve">Abstract: </w:t>
      </w:r>
    </w:p>
    <w:p w14:paraId="61A80E19" w14:textId="77777777" w:rsidR="00E97C3D" w:rsidRDefault="00E97C3D" w:rsidP="00E97C3D">
      <w:r>
        <w:t>Perf. 100%, Mar 21</w:t>
      </w:r>
    </w:p>
    <w:p w14:paraId="0731CAB9" w14:textId="77777777" w:rsidR="00E97C3D" w:rsidRDefault="00E97C3D" w:rsidP="00E97C3D">
      <w:pPr>
        <w:rPr>
          <w:rFonts w:ascii="Arial" w:hAnsi="Arial" w:cs="Arial"/>
          <w:b/>
        </w:rPr>
      </w:pPr>
      <w:r>
        <w:rPr>
          <w:rFonts w:ascii="Arial" w:hAnsi="Arial" w:cs="Arial"/>
          <w:b/>
        </w:rPr>
        <w:t xml:space="preserve">Discussion: </w:t>
      </w:r>
    </w:p>
    <w:p w14:paraId="1C3AD56E" w14:textId="77777777" w:rsidR="00E97C3D" w:rsidRDefault="00E97C3D" w:rsidP="00E97C3D">
      <w:r>
        <w:t>conclusion: Perf. part completed</w:t>
      </w:r>
    </w:p>
    <w:p w14:paraId="181A95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416F" w14:textId="77777777" w:rsidR="00E97C3D" w:rsidRDefault="00E97C3D" w:rsidP="00E97C3D">
      <w:pPr>
        <w:rPr>
          <w:rFonts w:ascii="Arial" w:hAnsi="Arial" w:cs="Arial"/>
          <w:b/>
          <w:sz w:val="24"/>
        </w:rPr>
      </w:pPr>
      <w:r>
        <w:rPr>
          <w:rFonts w:ascii="Arial" w:hAnsi="Arial" w:cs="Arial"/>
          <w:b/>
          <w:color w:val="0000FF"/>
          <w:sz w:val="24"/>
        </w:rPr>
        <w:t>RP-210065</w:t>
      </w:r>
      <w:r>
        <w:rPr>
          <w:rFonts w:ascii="Arial" w:hAnsi="Arial" w:cs="Arial"/>
          <w:b/>
          <w:color w:val="0000FF"/>
          <w:sz w:val="24"/>
        </w:rPr>
        <w:tab/>
      </w:r>
      <w:r>
        <w:rPr>
          <w:rFonts w:ascii="Arial" w:hAnsi="Arial" w:cs="Arial"/>
          <w:b/>
          <w:sz w:val="24"/>
        </w:rPr>
        <w:t>RAN4 CRs for Perf. part: NR RRM enhancement</w:t>
      </w:r>
    </w:p>
    <w:p w14:paraId="0BDD2F4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FF436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AB0B3" w14:textId="77777777" w:rsidR="00E97C3D" w:rsidRDefault="00E97C3D" w:rsidP="00E97C3D">
      <w:pPr>
        <w:pStyle w:val="Heading4"/>
      </w:pPr>
      <w:bookmarkStart w:id="114" w:name="_Toc69483375"/>
      <w:bookmarkStart w:id="115" w:name="_Toc74553618"/>
      <w:r>
        <w:t>9.2.8</w:t>
      </w:r>
      <w:r>
        <w:tab/>
        <w:t>Perf. part: UE Power Saving in NR [RAN4 WI: NR_UE_pow_sav-Perf]</w:t>
      </w:r>
      <w:bookmarkEnd w:id="114"/>
      <w:bookmarkEnd w:id="115"/>
    </w:p>
    <w:p w14:paraId="61E97F6B" w14:textId="77777777" w:rsidR="00E97C3D" w:rsidRDefault="00E97C3D" w:rsidP="00E97C3D">
      <w:r>
        <w:t>NOTE: Core part completed at RAN #88e in June 20. Perf. part has to complete 3-6 months after Core part.</w:t>
      </w:r>
    </w:p>
    <w:p w14:paraId="55CA1525" w14:textId="77777777" w:rsidR="00E97C3D" w:rsidRDefault="00E97C3D" w:rsidP="00E97C3D">
      <w:pPr>
        <w:rPr>
          <w:rFonts w:ascii="Arial" w:hAnsi="Arial" w:cs="Arial"/>
          <w:b/>
          <w:sz w:val="24"/>
        </w:rPr>
      </w:pPr>
      <w:r>
        <w:rPr>
          <w:rFonts w:ascii="Arial" w:hAnsi="Arial" w:cs="Arial"/>
          <w:b/>
          <w:color w:val="0000FF"/>
          <w:sz w:val="24"/>
        </w:rPr>
        <w:t>RP-210580</w:t>
      </w:r>
      <w:r>
        <w:rPr>
          <w:rFonts w:ascii="Arial" w:hAnsi="Arial" w:cs="Arial"/>
          <w:b/>
          <w:color w:val="0000FF"/>
          <w:sz w:val="24"/>
        </w:rPr>
        <w:tab/>
      </w:r>
      <w:r>
        <w:rPr>
          <w:rFonts w:ascii="Arial" w:hAnsi="Arial" w:cs="Arial"/>
          <w:b/>
          <w:sz w:val="24"/>
        </w:rPr>
        <w:t>Status Report of WI Perf. part: UE Power Saving in NR; rapporteur: CATT</w:t>
      </w:r>
    </w:p>
    <w:p w14:paraId="449A0E2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1D9C3F" w14:textId="77777777" w:rsidR="00E97C3D" w:rsidRDefault="00E97C3D" w:rsidP="00E97C3D">
      <w:pPr>
        <w:rPr>
          <w:rFonts w:ascii="Arial" w:hAnsi="Arial" w:cs="Arial"/>
          <w:b/>
        </w:rPr>
      </w:pPr>
      <w:r>
        <w:rPr>
          <w:rFonts w:ascii="Arial" w:hAnsi="Arial" w:cs="Arial"/>
          <w:b/>
        </w:rPr>
        <w:t xml:space="preserve">Abstract: </w:t>
      </w:r>
    </w:p>
    <w:p w14:paraId="3C0011ED" w14:textId="77777777" w:rsidR="00E97C3D" w:rsidRDefault="00E97C3D" w:rsidP="00E97C3D">
      <w:r>
        <w:t>Perf. 100%</w:t>
      </w:r>
    </w:p>
    <w:p w14:paraId="69BC804B" w14:textId="77777777" w:rsidR="00E97C3D" w:rsidRDefault="00E97C3D" w:rsidP="00E97C3D">
      <w:pPr>
        <w:rPr>
          <w:rFonts w:ascii="Arial" w:hAnsi="Arial" w:cs="Arial"/>
          <w:b/>
        </w:rPr>
      </w:pPr>
      <w:r>
        <w:rPr>
          <w:rFonts w:ascii="Arial" w:hAnsi="Arial" w:cs="Arial"/>
          <w:b/>
        </w:rPr>
        <w:t xml:space="preserve">Discussion: </w:t>
      </w:r>
    </w:p>
    <w:p w14:paraId="7F92BD38" w14:textId="77777777" w:rsidR="00E97C3D" w:rsidRDefault="00E97C3D" w:rsidP="00E97C3D">
      <w:r>
        <w:t>conclusion: Perf. part WI is completed</w:t>
      </w:r>
    </w:p>
    <w:p w14:paraId="3B7216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2F592" w14:textId="77777777" w:rsidR="00E97C3D" w:rsidRDefault="00E97C3D" w:rsidP="00E97C3D">
      <w:pPr>
        <w:rPr>
          <w:rFonts w:ascii="Arial" w:hAnsi="Arial" w:cs="Arial"/>
          <w:b/>
          <w:sz w:val="24"/>
        </w:rPr>
      </w:pPr>
      <w:r>
        <w:rPr>
          <w:rFonts w:ascii="Arial" w:hAnsi="Arial" w:cs="Arial"/>
          <w:b/>
          <w:color w:val="0000FF"/>
          <w:sz w:val="24"/>
        </w:rPr>
        <w:t>RP-210066</w:t>
      </w:r>
      <w:r>
        <w:rPr>
          <w:rFonts w:ascii="Arial" w:hAnsi="Arial" w:cs="Arial"/>
          <w:b/>
          <w:color w:val="0000FF"/>
          <w:sz w:val="24"/>
        </w:rPr>
        <w:tab/>
      </w:r>
      <w:r>
        <w:rPr>
          <w:rFonts w:ascii="Arial" w:hAnsi="Arial" w:cs="Arial"/>
          <w:b/>
          <w:sz w:val="24"/>
        </w:rPr>
        <w:t>RAN4 CRs for Perf. part: UE Power Saving in NR</w:t>
      </w:r>
    </w:p>
    <w:p w14:paraId="77F3B61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502C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72289" w14:textId="77777777" w:rsidR="00E97C3D" w:rsidRDefault="00E97C3D" w:rsidP="00E97C3D">
      <w:pPr>
        <w:pStyle w:val="Heading4"/>
      </w:pPr>
      <w:bookmarkStart w:id="116" w:name="_Toc69483376"/>
      <w:bookmarkStart w:id="117" w:name="_Toc74553619"/>
      <w:r>
        <w:t>9.2.9</w:t>
      </w:r>
      <w:r>
        <w:tab/>
        <w:t>Perf. part: 5G V2X with NR sidelink [RAN4 WI: 5G_V2X_NRSL-Perf]</w:t>
      </w:r>
      <w:bookmarkEnd w:id="116"/>
      <w:bookmarkEnd w:id="117"/>
    </w:p>
    <w:p w14:paraId="2254B757" w14:textId="77777777" w:rsidR="00E97C3D" w:rsidRDefault="00E97C3D" w:rsidP="00E97C3D">
      <w:r>
        <w:t>NOTE: Core part completed at RAN #88e in June 20. Perf. part has to complete 3-6 months after Core part.</w:t>
      </w:r>
    </w:p>
    <w:p w14:paraId="270A48B8" w14:textId="77777777" w:rsidR="00E97C3D" w:rsidRDefault="00E97C3D" w:rsidP="00E97C3D">
      <w:pPr>
        <w:rPr>
          <w:rFonts w:ascii="Arial" w:hAnsi="Arial" w:cs="Arial"/>
          <w:b/>
          <w:sz w:val="24"/>
        </w:rPr>
      </w:pPr>
      <w:r>
        <w:rPr>
          <w:rFonts w:ascii="Arial" w:hAnsi="Arial" w:cs="Arial"/>
          <w:b/>
          <w:color w:val="0000FF"/>
          <w:sz w:val="24"/>
        </w:rPr>
        <w:t>RP-210278</w:t>
      </w:r>
      <w:r>
        <w:rPr>
          <w:rFonts w:ascii="Arial" w:hAnsi="Arial" w:cs="Arial"/>
          <w:b/>
          <w:color w:val="0000FF"/>
          <w:sz w:val="24"/>
        </w:rPr>
        <w:tab/>
      </w:r>
      <w:r>
        <w:rPr>
          <w:rFonts w:ascii="Arial" w:hAnsi="Arial" w:cs="Arial"/>
          <w:b/>
          <w:sz w:val="24"/>
        </w:rPr>
        <w:t>Status report of WI: Perf. part: 5G V2X with NR sidelink; rapporteur: LG Electronics</w:t>
      </w:r>
    </w:p>
    <w:p w14:paraId="5094729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FCEA16" w14:textId="77777777" w:rsidR="00E97C3D" w:rsidRDefault="00E97C3D" w:rsidP="00E97C3D">
      <w:pPr>
        <w:rPr>
          <w:rFonts w:ascii="Arial" w:hAnsi="Arial" w:cs="Arial"/>
          <w:b/>
        </w:rPr>
      </w:pPr>
      <w:r>
        <w:rPr>
          <w:rFonts w:ascii="Arial" w:hAnsi="Arial" w:cs="Arial"/>
          <w:b/>
        </w:rPr>
        <w:t xml:space="preserve">Discussion: </w:t>
      </w:r>
    </w:p>
    <w:p w14:paraId="26AD4907" w14:textId="77777777" w:rsidR="00E97C3D" w:rsidRDefault="00E97C3D" w:rsidP="00E97C3D">
      <w:r>
        <w:t>Note: Core part completed at RAN #88e in June 20 and Perf. part has to complete 3-6 months afterwards.</w:t>
      </w:r>
    </w:p>
    <w:p w14:paraId="60D74E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51AD" w14:textId="77777777" w:rsidR="00E97C3D" w:rsidRDefault="00E97C3D" w:rsidP="00E97C3D">
      <w:pPr>
        <w:pStyle w:val="Heading4"/>
      </w:pPr>
      <w:bookmarkStart w:id="118" w:name="_Toc69483377"/>
      <w:bookmarkStart w:id="119" w:name="_Toc74553620"/>
      <w:r>
        <w:t>9.2.10</w:t>
      </w:r>
      <w:r>
        <w:tab/>
        <w:t>Perf. part: Add support of NR DL 256QAM for FR2 [RAN4 WI: NR_DL256QAM_FR2-Perf]</w:t>
      </w:r>
      <w:bookmarkEnd w:id="118"/>
      <w:bookmarkEnd w:id="119"/>
    </w:p>
    <w:p w14:paraId="644B3495" w14:textId="77777777" w:rsidR="00E97C3D" w:rsidRDefault="00E97C3D" w:rsidP="00E97C3D">
      <w:r>
        <w:t>NOTE: Core part completed at RAN #88e in June 20. Perf. part has to complete 3-6 months after Core part.</w:t>
      </w:r>
    </w:p>
    <w:p w14:paraId="342D370F" w14:textId="77777777" w:rsidR="00E97C3D" w:rsidRDefault="00E97C3D" w:rsidP="00E97C3D">
      <w:pPr>
        <w:rPr>
          <w:rFonts w:ascii="Arial" w:hAnsi="Arial" w:cs="Arial"/>
          <w:b/>
          <w:sz w:val="24"/>
        </w:rPr>
      </w:pPr>
      <w:r>
        <w:rPr>
          <w:rFonts w:ascii="Arial" w:hAnsi="Arial" w:cs="Arial"/>
          <w:b/>
          <w:color w:val="0000FF"/>
          <w:sz w:val="24"/>
        </w:rPr>
        <w:t>RP-210474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45A608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AA8079" w14:textId="77777777" w:rsidR="00E97C3D" w:rsidRDefault="00E97C3D" w:rsidP="00E97C3D">
      <w:pPr>
        <w:rPr>
          <w:rFonts w:ascii="Arial" w:hAnsi="Arial" w:cs="Arial"/>
          <w:b/>
        </w:rPr>
      </w:pPr>
      <w:r>
        <w:rPr>
          <w:rFonts w:ascii="Arial" w:hAnsi="Arial" w:cs="Arial"/>
          <w:b/>
        </w:rPr>
        <w:t xml:space="preserve">Discussion: </w:t>
      </w:r>
    </w:p>
    <w:p w14:paraId="610F69D0" w14:textId="77777777" w:rsidR="00E97C3D" w:rsidRDefault="00E97C3D" w:rsidP="00E97C3D">
      <w:r>
        <w:t>conclusion: Perf. part WI is completed</w:t>
      </w:r>
    </w:p>
    <w:p w14:paraId="275B31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1649" w14:textId="77777777" w:rsidR="00E97C3D" w:rsidRDefault="00E97C3D" w:rsidP="00E97C3D">
      <w:pPr>
        <w:rPr>
          <w:rFonts w:ascii="Arial" w:hAnsi="Arial" w:cs="Arial"/>
          <w:b/>
          <w:sz w:val="24"/>
        </w:rPr>
      </w:pPr>
      <w:r>
        <w:rPr>
          <w:rFonts w:ascii="Arial" w:hAnsi="Arial" w:cs="Arial"/>
          <w:b/>
          <w:color w:val="0000FF"/>
          <w:sz w:val="24"/>
        </w:rPr>
        <w:lastRenderedPageBreak/>
        <w:t>RP-210067</w:t>
      </w:r>
      <w:r>
        <w:rPr>
          <w:rFonts w:ascii="Arial" w:hAnsi="Arial" w:cs="Arial"/>
          <w:b/>
          <w:color w:val="0000FF"/>
          <w:sz w:val="24"/>
        </w:rPr>
        <w:tab/>
      </w:r>
      <w:r>
        <w:rPr>
          <w:rFonts w:ascii="Arial" w:hAnsi="Arial" w:cs="Arial"/>
          <w:b/>
          <w:sz w:val="24"/>
        </w:rPr>
        <w:t>RAN4 CRs for Perf. part: Add support of NR DL 256QAM for frequency range 2 (FR2)</w:t>
      </w:r>
    </w:p>
    <w:p w14:paraId="55CAD5E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573D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9451" w14:textId="77777777" w:rsidR="00E97C3D" w:rsidRDefault="00E97C3D" w:rsidP="00E97C3D">
      <w:pPr>
        <w:pStyle w:val="Heading4"/>
      </w:pPr>
      <w:bookmarkStart w:id="120" w:name="_Toc69483378"/>
      <w:bookmarkStart w:id="121" w:name="_Toc74553621"/>
      <w:r>
        <w:t>9.2.11</w:t>
      </w:r>
      <w:r>
        <w:tab/>
        <w:t>Perf. part: Physical Layer Enh. for NR URLLC [RAN4 WI: NR_L1enh_URLLC-Perf]</w:t>
      </w:r>
      <w:bookmarkEnd w:id="120"/>
      <w:bookmarkEnd w:id="121"/>
    </w:p>
    <w:p w14:paraId="1FEBDAE4" w14:textId="77777777" w:rsidR="00E97C3D" w:rsidRDefault="00E97C3D" w:rsidP="00E97C3D">
      <w:r>
        <w:t>NOTE: Core part completed at RAN #87e in March 20. Perf. part has to complete 3-6 months after Core part.</w:t>
      </w:r>
    </w:p>
    <w:p w14:paraId="36393325" w14:textId="77777777" w:rsidR="00E97C3D" w:rsidRDefault="00E97C3D" w:rsidP="00E97C3D">
      <w:pPr>
        <w:rPr>
          <w:rFonts w:ascii="Arial" w:hAnsi="Arial" w:cs="Arial"/>
          <w:b/>
          <w:sz w:val="24"/>
        </w:rPr>
      </w:pPr>
      <w:r>
        <w:rPr>
          <w:rFonts w:ascii="Arial" w:hAnsi="Arial" w:cs="Arial"/>
          <w:b/>
          <w:color w:val="0000FF"/>
          <w:sz w:val="24"/>
        </w:rPr>
        <w:t>RP-210547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4B6BF5D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C44747" w14:textId="77777777" w:rsidR="00E97C3D" w:rsidRDefault="00E97C3D" w:rsidP="00E97C3D">
      <w:pPr>
        <w:rPr>
          <w:rFonts w:ascii="Arial" w:hAnsi="Arial" w:cs="Arial"/>
          <w:b/>
        </w:rPr>
      </w:pPr>
      <w:r>
        <w:rPr>
          <w:rFonts w:ascii="Arial" w:hAnsi="Arial" w:cs="Arial"/>
          <w:b/>
        </w:rPr>
        <w:t xml:space="preserve">Discussion: </w:t>
      </w:r>
    </w:p>
    <w:p w14:paraId="0FEF2B6A" w14:textId="77777777" w:rsidR="00E97C3D" w:rsidRDefault="00E97C3D" w:rsidP="00E97C3D">
      <w:r>
        <w:t>conclusion: Perf. part WI is completed</w:t>
      </w:r>
    </w:p>
    <w:p w14:paraId="656132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CDCB6" w14:textId="77777777" w:rsidR="00E97C3D" w:rsidRDefault="00E97C3D" w:rsidP="00E97C3D">
      <w:pPr>
        <w:rPr>
          <w:rFonts w:ascii="Arial" w:hAnsi="Arial" w:cs="Arial"/>
          <w:b/>
          <w:sz w:val="24"/>
        </w:rPr>
      </w:pPr>
      <w:r>
        <w:rPr>
          <w:rFonts w:ascii="Arial" w:hAnsi="Arial" w:cs="Arial"/>
          <w:b/>
          <w:color w:val="0000FF"/>
          <w:sz w:val="24"/>
        </w:rPr>
        <w:t>RP-210068</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05DC07B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B65E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13FE" w14:textId="77777777" w:rsidR="00E97C3D" w:rsidRDefault="00E97C3D" w:rsidP="00E97C3D">
      <w:pPr>
        <w:pStyle w:val="Heading4"/>
      </w:pPr>
      <w:bookmarkStart w:id="122" w:name="_Toc69483379"/>
      <w:bookmarkStart w:id="123" w:name="_Toc74553622"/>
      <w:r>
        <w:t>9.2.12</w:t>
      </w:r>
      <w:r>
        <w:tab/>
        <w:t>Perf. part: NR perf. requirement enh. [RAN4 WI: NR_perf_enh-Perf]</w:t>
      </w:r>
      <w:bookmarkEnd w:id="122"/>
      <w:bookmarkEnd w:id="123"/>
    </w:p>
    <w:p w14:paraId="734AE770" w14:textId="77777777" w:rsidR="00E97C3D" w:rsidRDefault="00E97C3D" w:rsidP="00E97C3D">
      <w:r>
        <w:t>NOTE: WI had no Core part and should complete as soon as possible.</w:t>
      </w:r>
    </w:p>
    <w:p w14:paraId="1B9DB0BF" w14:textId="77777777" w:rsidR="00E97C3D" w:rsidRDefault="00E97C3D" w:rsidP="00E97C3D">
      <w:pPr>
        <w:rPr>
          <w:rFonts w:ascii="Arial" w:hAnsi="Arial" w:cs="Arial"/>
          <w:b/>
          <w:sz w:val="24"/>
        </w:rPr>
      </w:pPr>
      <w:r>
        <w:rPr>
          <w:rFonts w:ascii="Arial" w:hAnsi="Arial" w:cs="Arial"/>
          <w:b/>
          <w:color w:val="0000FF"/>
          <w:sz w:val="24"/>
        </w:rPr>
        <w:t>RP-210526</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0B92490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079F5B" w14:textId="77777777" w:rsidR="00E97C3D" w:rsidRDefault="00E97C3D" w:rsidP="00E97C3D">
      <w:pPr>
        <w:rPr>
          <w:rFonts w:ascii="Arial" w:hAnsi="Arial" w:cs="Arial"/>
          <w:b/>
        </w:rPr>
      </w:pPr>
      <w:r>
        <w:rPr>
          <w:rFonts w:ascii="Arial" w:hAnsi="Arial" w:cs="Arial"/>
          <w:b/>
        </w:rPr>
        <w:t xml:space="preserve">Abstract: </w:t>
      </w:r>
    </w:p>
    <w:p w14:paraId="6D79206D" w14:textId="77777777" w:rsidR="00E97C3D" w:rsidRDefault="00E97C3D" w:rsidP="00E97C3D">
      <w:r>
        <w:t>Perf part 100%, Mar. 21</w:t>
      </w:r>
    </w:p>
    <w:p w14:paraId="5ADDE28B" w14:textId="77777777" w:rsidR="00E97C3D" w:rsidRDefault="00E97C3D" w:rsidP="00E97C3D">
      <w:pPr>
        <w:rPr>
          <w:rFonts w:ascii="Arial" w:hAnsi="Arial" w:cs="Arial"/>
          <w:b/>
        </w:rPr>
      </w:pPr>
      <w:r>
        <w:rPr>
          <w:rFonts w:ascii="Arial" w:hAnsi="Arial" w:cs="Arial"/>
          <w:b/>
        </w:rPr>
        <w:t xml:space="preserve">Discussion: </w:t>
      </w:r>
    </w:p>
    <w:p w14:paraId="0D48CC89" w14:textId="77777777" w:rsidR="00E97C3D" w:rsidRDefault="00E97C3D" w:rsidP="00E97C3D">
      <w:r>
        <w:t>conclusion: Perf. part WI is completed</w:t>
      </w:r>
    </w:p>
    <w:p w14:paraId="3CDB55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8046" w14:textId="77777777" w:rsidR="00E97C3D" w:rsidRDefault="00E97C3D" w:rsidP="00E97C3D">
      <w:pPr>
        <w:pStyle w:val="Heading3"/>
      </w:pPr>
      <w:bookmarkStart w:id="124" w:name="_Toc69483380"/>
      <w:bookmarkStart w:id="125" w:name="_Toc74553623"/>
      <w:r>
        <w:t>9.3</w:t>
      </w:r>
      <w:r>
        <w:tab/>
        <w:t>Closed REL-16 NR or NR+LTE SIs</w:t>
      </w:r>
      <w:bookmarkEnd w:id="124"/>
      <w:bookmarkEnd w:id="125"/>
    </w:p>
    <w:p w14:paraId="54AFE0A2" w14:textId="77777777" w:rsidR="00E97C3D" w:rsidRDefault="00E97C3D" w:rsidP="00E97C3D">
      <w:pPr>
        <w:rPr>
          <w:rFonts w:ascii="Arial" w:hAnsi="Arial" w:cs="Arial"/>
          <w:b/>
          <w:sz w:val="24"/>
        </w:rPr>
      </w:pPr>
      <w:r>
        <w:rPr>
          <w:rFonts w:ascii="Arial" w:hAnsi="Arial" w:cs="Arial"/>
          <w:b/>
          <w:color w:val="0000FF"/>
          <w:sz w:val="24"/>
        </w:rPr>
        <w:t>RP-210069</w:t>
      </w:r>
      <w:r>
        <w:rPr>
          <w:rFonts w:ascii="Arial" w:hAnsi="Arial" w:cs="Arial"/>
          <w:b/>
          <w:color w:val="0000FF"/>
          <w:sz w:val="24"/>
        </w:rPr>
        <w:tab/>
      </w:r>
      <w:r>
        <w:rPr>
          <w:rFonts w:ascii="Arial" w:hAnsi="Arial" w:cs="Arial"/>
          <w:b/>
          <w:sz w:val="24"/>
        </w:rPr>
        <w:t>RAN4 CRs for Closed REL-16 NR or NR+LTE SIs</w:t>
      </w:r>
    </w:p>
    <w:p w14:paraId="7A4993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380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75233" w14:textId="77777777" w:rsidR="00E97C3D" w:rsidRDefault="00E97C3D" w:rsidP="00E97C3D">
      <w:pPr>
        <w:pStyle w:val="Heading3"/>
      </w:pPr>
      <w:bookmarkStart w:id="126" w:name="_Toc69483381"/>
      <w:bookmarkStart w:id="127" w:name="_Toc74553624"/>
      <w:r>
        <w:lastRenderedPageBreak/>
        <w:t>9.4</w:t>
      </w:r>
      <w:r>
        <w:tab/>
        <w:t>Closed REL-16 NR or NR+LTE WIs</w:t>
      </w:r>
      <w:bookmarkEnd w:id="126"/>
      <w:bookmarkEnd w:id="127"/>
    </w:p>
    <w:p w14:paraId="7FF941B2" w14:textId="77777777" w:rsidR="00E97C3D" w:rsidRDefault="00E97C3D" w:rsidP="00E97C3D">
      <w:pPr>
        <w:rPr>
          <w:rFonts w:ascii="Arial" w:hAnsi="Arial" w:cs="Arial"/>
          <w:b/>
          <w:sz w:val="24"/>
        </w:rPr>
      </w:pPr>
      <w:r>
        <w:rPr>
          <w:rFonts w:ascii="Arial" w:hAnsi="Arial" w:cs="Arial"/>
          <w:b/>
          <w:color w:val="0000FF"/>
          <w:sz w:val="24"/>
        </w:rPr>
        <w:t>RP-210048</w:t>
      </w:r>
      <w:r>
        <w:rPr>
          <w:rFonts w:ascii="Arial" w:hAnsi="Arial" w:cs="Arial"/>
          <w:b/>
          <w:color w:val="0000FF"/>
          <w:sz w:val="24"/>
        </w:rPr>
        <w:tab/>
      </w:r>
      <w:r>
        <w:rPr>
          <w:rFonts w:ascii="Arial" w:hAnsi="Arial" w:cs="Arial"/>
          <w:b/>
          <w:sz w:val="24"/>
        </w:rPr>
        <w:t>Corrections on two-step RACH  - outcomes of RAN1#104-e</w:t>
      </w:r>
    </w:p>
    <w:p w14:paraId="185A3B5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A933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9EBE0" w14:textId="77777777" w:rsidR="00E97C3D" w:rsidRDefault="00E97C3D" w:rsidP="00E97C3D">
      <w:pPr>
        <w:rPr>
          <w:rFonts w:ascii="Arial" w:hAnsi="Arial" w:cs="Arial"/>
          <w:b/>
          <w:sz w:val="24"/>
        </w:rPr>
      </w:pPr>
      <w:r>
        <w:rPr>
          <w:rFonts w:ascii="Arial" w:hAnsi="Arial" w:cs="Arial"/>
          <w:b/>
          <w:color w:val="0000FF"/>
          <w:sz w:val="24"/>
        </w:rPr>
        <w:t>RP-210049</w:t>
      </w:r>
      <w:r>
        <w:rPr>
          <w:rFonts w:ascii="Arial" w:hAnsi="Arial" w:cs="Arial"/>
          <w:b/>
          <w:color w:val="0000FF"/>
          <w:sz w:val="24"/>
        </w:rPr>
        <w:tab/>
      </w:r>
      <w:r>
        <w:rPr>
          <w:rFonts w:ascii="Arial" w:hAnsi="Arial" w:cs="Arial"/>
          <w:b/>
          <w:sz w:val="24"/>
        </w:rPr>
        <w:t>Corrections for Rel-16 NR-U  - outcomes of RAN1#104-e</w:t>
      </w:r>
    </w:p>
    <w:p w14:paraId="374ACE9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10DBE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8F71" w14:textId="77777777" w:rsidR="00E97C3D" w:rsidRDefault="00E97C3D" w:rsidP="00E97C3D">
      <w:pPr>
        <w:rPr>
          <w:rFonts w:ascii="Arial" w:hAnsi="Arial" w:cs="Arial"/>
          <w:b/>
          <w:sz w:val="24"/>
        </w:rPr>
      </w:pPr>
      <w:r>
        <w:rPr>
          <w:rFonts w:ascii="Arial" w:hAnsi="Arial" w:cs="Arial"/>
          <w:b/>
          <w:color w:val="0000FF"/>
          <w:sz w:val="24"/>
        </w:rPr>
        <w:t>RP-210050</w:t>
      </w:r>
      <w:r>
        <w:rPr>
          <w:rFonts w:ascii="Arial" w:hAnsi="Arial" w:cs="Arial"/>
          <w:b/>
          <w:color w:val="0000FF"/>
          <w:sz w:val="24"/>
        </w:rPr>
        <w:tab/>
      </w:r>
      <w:r>
        <w:rPr>
          <w:rFonts w:ascii="Arial" w:hAnsi="Arial" w:cs="Arial"/>
          <w:b/>
          <w:sz w:val="24"/>
        </w:rPr>
        <w:t>Corrections on NR V2X - outcomes of RAN1#104-e</w:t>
      </w:r>
    </w:p>
    <w:p w14:paraId="04C8AEA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CA06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66A89" w14:textId="77777777" w:rsidR="00E97C3D" w:rsidRDefault="00E97C3D" w:rsidP="00E97C3D">
      <w:pPr>
        <w:rPr>
          <w:rFonts w:ascii="Arial" w:hAnsi="Arial" w:cs="Arial"/>
          <w:b/>
          <w:sz w:val="24"/>
        </w:rPr>
      </w:pPr>
      <w:r>
        <w:rPr>
          <w:rFonts w:ascii="Arial" w:hAnsi="Arial" w:cs="Arial"/>
          <w:b/>
          <w:color w:val="0000FF"/>
          <w:sz w:val="24"/>
        </w:rPr>
        <w:t>RP-210051</w:t>
      </w:r>
      <w:r>
        <w:rPr>
          <w:rFonts w:ascii="Arial" w:hAnsi="Arial" w:cs="Arial"/>
          <w:b/>
          <w:color w:val="0000FF"/>
          <w:sz w:val="24"/>
        </w:rPr>
        <w:tab/>
      </w:r>
      <w:r>
        <w:rPr>
          <w:rFonts w:ascii="Arial" w:hAnsi="Arial" w:cs="Arial"/>
          <w:b/>
          <w:sz w:val="24"/>
        </w:rPr>
        <w:t>Corrections for URLLC - outcomes of RAN1#104-e</w:t>
      </w:r>
    </w:p>
    <w:p w14:paraId="63E1D53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18B7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45767" w14:textId="77777777" w:rsidR="00E97C3D" w:rsidRDefault="00E97C3D" w:rsidP="00E97C3D">
      <w:pPr>
        <w:rPr>
          <w:rFonts w:ascii="Arial" w:hAnsi="Arial" w:cs="Arial"/>
          <w:b/>
          <w:sz w:val="24"/>
        </w:rPr>
      </w:pPr>
      <w:r>
        <w:rPr>
          <w:rFonts w:ascii="Arial" w:hAnsi="Arial" w:cs="Arial"/>
          <w:b/>
          <w:color w:val="0000FF"/>
          <w:sz w:val="24"/>
        </w:rPr>
        <w:t>RP-210052</w:t>
      </w:r>
      <w:r>
        <w:rPr>
          <w:rFonts w:ascii="Arial" w:hAnsi="Arial" w:cs="Arial"/>
          <w:b/>
          <w:color w:val="0000FF"/>
          <w:sz w:val="24"/>
        </w:rPr>
        <w:tab/>
      </w:r>
      <w:r>
        <w:rPr>
          <w:rFonts w:ascii="Arial" w:hAnsi="Arial" w:cs="Arial"/>
          <w:b/>
          <w:sz w:val="24"/>
        </w:rPr>
        <w:t>Corrections for NR MIMO - outcomes of RAN1#104-e</w:t>
      </w:r>
    </w:p>
    <w:p w14:paraId="3209DBC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8FF35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6A0B9" w14:textId="77777777" w:rsidR="00E97C3D" w:rsidRDefault="00E97C3D" w:rsidP="00E97C3D">
      <w:pPr>
        <w:rPr>
          <w:rFonts w:ascii="Arial" w:hAnsi="Arial" w:cs="Arial"/>
          <w:b/>
          <w:sz w:val="24"/>
        </w:rPr>
      </w:pPr>
      <w:r>
        <w:rPr>
          <w:rFonts w:ascii="Arial" w:hAnsi="Arial" w:cs="Arial"/>
          <w:b/>
          <w:color w:val="0000FF"/>
          <w:sz w:val="24"/>
        </w:rPr>
        <w:t>RP-210053</w:t>
      </w:r>
      <w:r>
        <w:rPr>
          <w:rFonts w:ascii="Arial" w:hAnsi="Arial" w:cs="Arial"/>
          <w:b/>
          <w:color w:val="0000FF"/>
          <w:sz w:val="24"/>
        </w:rPr>
        <w:tab/>
      </w:r>
      <w:r>
        <w:rPr>
          <w:rFonts w:ascii="Arial" w:hAnsi="Arial" w:cs="Arial"/>
          <w:b/>
          <w:sz w:val="24"/>
        </w:rPr>
        <w:t>Corrections to NR positioning support - outcomes of RAN1#104-e</w:t>
      </w:r>
    </w:p>
    <w:p w14:paraId="1100D6C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A43C8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35C5C" w14:textId="77777777" w:rsidR="00E97C3D" w:rsidRDefault="00E97C3D" w:rsidP="00E97C3D">
      <w:pPr>
        <w:rPr>
          <w:rFonts w:ascii="Arial" w:hAnsi="Arial" w:cs="Arial"/>
          <w:b/>
          <w:sz w:val="24"/>
        </w:rPr>
      </w:pPr>
      <w:r>
        <w:rPr>
          <w:rFonts w:ascii="Arial" w:hAnsi="Arial" w:cs="Arial"/>
          <w:b/>
          <w:color w:val="0000FF"/>
          <w:sz w:val="24"/>
        </w:rPr>
        <w:t>RP-210054</w:t>
      </w:r>
      <w:r>
        <w:rPr>
          <w:rFonts w:ascii="Arial" w:hAnsi="Arial" w:cs="Arial"/>
          <w:b/>
          <w:color w:val="0000FF"/>
          <w:sz w:val="24"/>
        </w:rPr>
        <w:tab/>
      </w:r>
      <w:r>
        <w:rPr>
          <w:rFonts w:ascii="Arial" w:hAnsi="Arial" w:cs="Arial"/>
          <w:b/>
          <w:sz w:val="24"/>
        </w:rPr>
        <w:t>Corrections on NR-DC and on Cross-carrier Scheduling with Different Numerologies</w:t>
      </w:r>
    </w:p>
    <w:p w14:paraId="7CEB3AA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2FC6F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1F4BD" w14:textId="77777777" w:rsidR="00E97C3D" w:rsidRDefault="00E97C3D" w:rsidP="00E97C3D">
      <w:pPr>
        <w:rPr>
          <w:rFonts w:ascii="Arial" w:hAnsi="Arial" w:cs="Arial"/>
          <w:b/>
          <w:sz w:val="24"/>
        </w:rPr>
      </w:pPr>
      <w:r>
        <w:rPr>
          <w:rFonts w:ascii="Arial" w:hAnsi="Arial" w:cs="Arial"/>
          <w:b/>
          <w:color w:val="0000FF"/>
          <w:sz w:val="24"/>
        </w:rPr>
        <w:t>RP-210058</w:t>
      </w:r>
      <w:r>
        <w:rPr>
          <w:rFonts w:ascii="Arial" w:hAnsi="Arial" w:cs="Arial"/>
          <w:b/>
          <w:color w:val="0000FF"/>
          <w:sz w:val="24"/>
        </w:rPr>
        <w:tab/>
      </w:r>
      <w:r>
        <w:rPr>
          <w:rFonts w:ascii="Arial" w:hAnsi="Arial" w:cs="Arial"/>
          <w:b/>
          <w:sz w:val="24"/>
        </w:rPr>
        <w:t>Correction on uplink Tx switching  - outcomes of RAN1#104-e</w:t>
      </w:r>
    </w:p>
    <w:p w14:paraId="1346B0C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C8515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B1148" w14:textId="77777777" w:rsidR="00E97C3D" w:rsidRDefault="00E97C3D" w:rsidP="00E97C3D">
      <w:pPr>
        <w:rPr>
          <w:rFonts w:ascii="Arial" w:hAnsi="Arial" w:cs="Arial"/>
          <w:b/>
          <w:sz w:val="24"/>
        </w:rPr>
      </w:pPr>
      <w:r>
        <w:rPr>
          <w:rFonts w:ascii="Arial" w:hAnsi="Arial" w:cs="Arial"/>
          <w:b/>
          <w:color w:val="0000FF"/>
          <w:sz w:val="24"/>
        </w:rPr>
        <w:t>RP-210059</w:t>
      </w:r>
      <w:r>
        <w:rPr>
          <w:rFonts w:ascii="Arial" w:hAnsi="Arial" w:cs="Arial"/>
          <w:b/>
          <w:color w:val="0000FF"/>
          <w:sz w:val="24"/>
        </w:rPr>
        <w:tab/>
      </w:r>
      <w:r>
        <w:rPr>
          <w:rFonts w:ascii="Arial" w:hAnsi="Arial" w:cs="Arial"/>
          <w:b/>
          <w:sz w:val="24"/>
        </w:rPr>
        <w:t>Alignment corrections for NR Rel-16 features (38.211/212/213/214)</w:t>
      </w:r>
    </w:p>
    <w:p w14:paraId="4A22C32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1935B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EB88D" w14:textId="77777777" w:rsidR="00E97C3D" w:rsidRDefault="00E97C3D" w:rsidP="00E97C3D">
      <w:pPr>
        <w:rPr>
          <w:rFonts w:ascii="Arial" w:hAnsi="Arial" w:cs="Arial"/>
          <w:b/>
          <w:sz w:val="24"/>
        </w:rPr>
      </w:pPr>
      <w:r>
        <w:rPr>
          <w:rFonts w:ascii="Arial" w:hAnsi="Arial" w:cs="Arial"/>
          <w:b/>
          <w:color w:val="0000FF"/>
          <w:sz w:val="24"/>
        </w:rPr>
        <w:lastRenderedPageBreak/>
        <w:t>RP-210689</w:t>
      </w:r>
      <w:r>
        <w:rPr>
          <w:rFonts w:ascii="Arial" w:hAnsi="Arial" w:cs="Arial"/>
          <w:b/>
          <w:color w:val="0000FF"/>
          <w:sz w:val="24"/>
        </w:rPr>
        <w:tab/>
      </w:r>
      <w:r>
        <w:rPr>
          <w:rFonts w:ascii="Arial" w:hAnsi="Arial" w:cs="Arial"/>
          <w:b/>
          <w:sz w:val="24"/>
        </w:rPr>
        <w:t>RAN2 CRs to Closed REL-16 NR or NR+LTE WIs, set 1</w:t>
      </w:r>
    </w:p>
    <w:p w14:paraId="046AF89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A2B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BFC05" w14:textId="77777777" w:rsidR="00E97C3D" w:rsidRDefault="00E97C3D" w:rsidP="00E97C3D">
      <w:pPr>
        <w:rPr>
          <w:rFonts w:ascii="Arial" w:hAnsi="Arial" w:cs="Arial"/>
          <w:b/>
          <w:sz w:val="24"/>
        </w:rPr>
      </w:pPr>
      <w:r>
        <w:rPr>
          <w:rFonts w:ascii="Arial" w:hAnsi="Arial" w:cs="Arial"/>
          <w:b/>
          <w:color w:val="0000FF"/>
          <w:sz w:val="24"/>
        </w:rPr>
        <w:t>RP-210690</w:t>
      </w:r>
      <w:r>
        <w:rPr>
          <w:rFonts w:ascii="Arial" w:hAnsi="Arial" w:cs="Arial"/>
          <w:b/>
          <w:color w:val="0000FF"/>
          <w:sz w:val="24"/>
        </w:rPr>
        <w:tab/>
      </w:r>
      <w:r>
        <w:rPr>
          <w:rFonts w:ascii="Arial" w:hAnsi="Arial" w:cs="Arial"/>
          <w:b/>
          <w:sz w:val="24"/>
        </w:rPr>
        <w:t>RAN2 CRs to Closed REL-16 NR or NR+LTE WIs, set 2</w:t>
      </w:r>
    </w:p>
    <w:p w14:paraId="5CFFF5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7AC01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82F1D" w14:textId="77777777" w:rsidR="00E97C3D" w:rsidRDefault="00E97C3D" w:rsidP="00E97C3D">
      <w:pPr>
        <w:rPr>
          <w:rFonts w:ascii="Arial" w:hAnsi="Arial" w:cs="Arial"/>
          <w:b/>
          <w:sz w:val="24"/>
        </w:rPr>
      </w:pPr>
      <w:r>
        <w:rPr>
          <w:rFonts w:ascii="Arial" w:hAnsi="Arial" w:cs="Arial"/>
          <w:b/>
          <w:color w:val="0000FF"/>
          <w:sz w:val="24"/>
        </w:rPr>
        <w:t>RP-210691</w:t>
      </w:r>
      <w:r>
        <w:rPr>
          <w:rFonts w:ascii="Arial" w:hAnsi="Arial" w:cs="Arial"/>
          <w:b/>
          <w:color w:val="0000FF"/>
          <w:sz w:val="24"/>
        </w:rPr>
        <w:tab/>
      </w:r>
      <w:r>
        <w:rPr>
          <w:rFonts w:ascii="Arial" w:hAnsi="Arial" w:cs="Arial"/>
          <w:b/>
          <w:sz w:val="24"/>
        </w:rPr>
        <w:t>RAN2 CRs to Closed REL-16 NR or NR+LTE WIs, set 3</w:t>
      </w:r>
    </w:p>
    <w:p w14:paraId="56A42F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7CF1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CB0CE" w14:textId="77777777" w:rsidR="00E97C3D" w:rsidRDefault="00E97C3D" w:rsidP="00E97C3D">
      <w:pPr>
        <w:rPr>
          <w:rFonts w:ascii="Arial" w:hAnsi="Arial" w:cs="Arial"/>
          <w:b/>
          <w:sz w:val="24"/>
        </w:rPr>
      </w:pPr>
      <w:r>
        <w:rPr>
          <w:rFonts w:ascii="Arial" w:hAnsi="Arial" w:cs="Arial"/>
          <w:b/>
          <w:color w:val="0000FF"/>
          <w:sz w:val="24"/>
        </w:rPr>
        <w:t>RP-210692</w:t>
      </w:r>
      <w:r>
        <w:rPr>
          <w:rFonts w:ascii="Arial" w:hAnsi="Arial" w:cs="Arial"/>
          <w:b/>
          <w:color w:val="0000FF"/>
          <w:sz w:val="24"/>
        </w:rPr>
        <w:tab/>
      </w:r>
      <w:r>
        <w:rPr>
          <w:rFonts w:ascii="Arial" w:hAnsi="Arial" w:cs="Arial"/>
          <w:b/>
          <w:sz w:val="24"/>
        </w:rPr>
        <w:t>RAN2 CRs to Closed REL-16 NR or NR+LTE WIs, set 4</w:t>
      </w:r>
    </w:p>
    <w:p w14:paraId="75F7C1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D8DC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1442B" w14:textId="77777777" w:rsidR="00E97C3D" w:rsidRDefault="00E97C3D" w:rsidP="00E97C3D">
      <w:pPr>
        <w:rPr>
          <w:rFonts w:ascii="Arial" w:hAnsi="Arial" w:cs="Arial"/>
          <w:b/>
          <w:sz w:val="24"/>
        </w:rPr>
      </w:pPr>
      <w:r>
        <w:rPr>
          <w:rFonts w:ascii="Arial" w:hAnsi="Arial" w:cs="Arial"/>
          <w:b/>
          <w:color w:val="0000FF"/>
          <w:sz w:val="24"/>
        </w:rPr>
        <w:t>RP-210693</w:t>
      </w:r>
      <w:r>
        <w:rPr>
          <w:rFonts w:ascii="Arial" w:hAnsi="Arial" w:cs="Arial"/>
          <w:b/>
          <w:color w:val="0000FF"/>
          <w:sz w:val="24"/>
        </w:rPr>
        <w:tab/>
      </w:r>
      <w:r>
        <w:rPr>
          <w:rFonts w:ascii="Arial" w:hAnsi="Arial" w:cs="Arial"/>
          <w:b/>
          <w:sz w:val="24"/>
        </w:rPr>
        <w:t>RAN2 CRs to Closed REL-16 NR or NR+LTE WIs, set 5</w:t>
      </w:r>
    </w:p>
    <w:p w14:paraId="40F0FBB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09354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CF034" w14:textId="77777777" w:rsidR="00E97C3D" w:rsidRDefault="00E97C3D" w:rsidP="00E97C3D">
      <w:pPr>
        <w:rPr>
          <w:rFonts w:ascii="Arial" w:hAnsi="Arial" w:cs="Arial"/>
          <w:b/>
          <w:sz w:val="24"/>
        </w:rPr>
      </w:pPr>
      <w:r>
        <w:rPr>
          <w:rFonts w:ascii="Arial" w:hAnsi="Arial" w:cs="Arial"/>
          <w:b/>
          <w:color w:val="0000FF"/>
          <w:sz w:val="24"/>
        </w:rPr>
        <w:t>RP-210694</w:t>
      </w:r>
      <w:r>
        <w:rPr>
          <w:rFonts w:ascii="Arial" w:hAnsi="Arial" w:cs="Arial"/>
          <w:b/>
          <w:color w:val="0000FF"/>
          <w:sz w:val="24"/>
        </w:rPr>
        <w:tab/>
      </w:r>
      <w:r>
        <w:rPr>
          <w:rFonts w:ascii="Arial" w:hAnsi="Arial" w:cs="Arial"/>
          <w:b/>
          <w:sz w:val="24"/>
        </w:rPr>
        <w:t>RAN2 CRs to Closed REL-16 NR or NR+LTE WIs, set 6</w:t>
      </w:r>
    </w:p>
    <w:p w14:paraId="4AA7E2D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5DE0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A3876" w14:textId="77777777" w:rsidR="00E97C3D" w:rsidRDefault="00E97C3D" w:rsidP="00E97C3D">
      <w:pPr>
        <w:rPr>
          <w:rFonts w:ascii="Arial" w:hAnsi="Arial" w:cs="Arial"/>
          <w:b/>
          <w:sz w:val="24"/>
        </w:rPr>
      </w:pPr>
      <w:r>
        <w:rPr>
          <w:rFonts w:ascii="Arial" w:hAnsi="Arial" w:cs="Arial"/>
          <w:b/>
          <w:color w:val="0000FF"/>
          <w:sz w:val="24"/>
        </w:rPr>
        <w:t>RP-210230</w:t>
      </w:r>
      <w:r>
        <w:rPr>
          <w:rFonts w:ascii="Arial" w:hAnsi="Arial" w:cs="Arial"/>
          <w:b/>
          <w:color w:val="0000FF"/>
          <w:sz w:val="24"/>
        </w:rPr>
        <w:tab/>
      </w:r>
      <w:r>
        <w:rPr>
          <w:rFonts w:ascii="Arial" w:hAnsi="Arial" w:cs="Arial"/>
          <w:b/>
          <w:sz w:val="24"/>
        </w:rPr>
        <w:t>RAN3 CRs for Closed REL-16 NR or NR+LTE WIs - Set 1</w:t>
      </w:r>
    </w:p>
    <w:p w14:paraId="12D4D5E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0CEC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FD354" w14:textId="77777777" w:rsidR="00E97C3D" w:rsidRDefault="00E97C3D" w:rsidP="00E97C3D">
      <w:pPr>
        <w:rPr>
          <w:rFonts w:ascii="Arial" w:hAnsi="Arial" w:cs="Arial"/>
          <w:b/>
          <w:sz w:val="24"/>
        </w:rPr>
      </w:pPr>
      <w:r>
        <w:rPr>
          <w:rFonts w:ascii="Arial" w:hAnsi="Arial" w:cs="Arial"/>
          <w:b/>
          <w:color w:val="0000FF"/>
          <w:sz w:val="24"/>
        </w:rPr>
        <w:t>RP-210231</w:t>
      </w:r>
      <w:r>
        <w:rPr>
          <w:rFonts w:ascii="Arial" w:hAnsi="Arial" w:cs="Arial"/>
          <w:b/>
          <w:color w:val="0000FF"/>
          <w:sz w:val="24"/>
        </w:rPr>
        <w:tab/>
      </w:r>
      <w:r>
        <w:rPr>
          <w:rFonts w:ascii="Arial" w:hAnsi="Arial" w:cs="Arial"/>
          <w:b/>
          <w:sz w:val="24"/>
        </w:rPr>
        <w:t>RAN3 CRs for Closed REL-16 NR or NR+LTE WIs - Set 2</w:t>
      </w:r>
    </w:p>
    <w:p w14:paraId="0DEAF7F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2A66B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DAD67" w14:textId="77777777" w:rsidR="00E97C3D" w:rsidRDefault="00E97C3D" w:rsidP="00E97C3D">
      <w:pPr>
        <w:rPr>
          <w:rFonts w:ascii="Arial" w:hAnsi="Arial" w:cs="Arial"/>
          <w:b/>
          <w:sz w:val="24"/>
        </w:rPr>
      </w:pPr>
      <w:r>
        <w:rPr>
          <w:rFonts w:ascii="Arial" w:hAnsi="Arial" w:cs="Arial"/>
          <w:b/>
          <w:color w:val="0000FF"/>
          <w:sz w:val="24"/>
        </w:rPr>
        <w:t>RP-210232</w:t>
      </w:r>
      <w:r>
        <w:rPr>
          <w:rFonts w:ascii="Arial" w:hAnsi="Arial" w:cs="Arial"/>
          <w:b/>
          <w:color w:val="0000FF"/>
          <w:sz w:val="24"/>
        </w:rPr>
        <w:tab/>
      </w:r>
      <w:r>
        <w:rPr>
          <w:rFonts w:ascii="Arial" w:hAnsi="Arial" w:cs="Arial"/>
          <w:b/>
          <w:sz w:val="24"/>
        </w:rPr>
        <w:t>RAN3 CRs for Closed REL-16 NR or NR+LTE WIs - Set 3</w:t>
      </w:r>
    </w:p>
    <w:p w14:paraId="7172357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C168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FCCFF" w14:textId="77777777" w:rsidR="00E97C3D" w:rsidRDefault="00E97C3D" w:rsidP="00E97C3D">
      <w:pPr>
        <w:rPr>
          <w:rFonts w:ascii="Arial" w:hAnsi="Arial" w:cs="Arial"/>
          <w:b/>
          <w:sz w:val="24"/>
        </w:rPr>
      </w:pPr>
      <w:r>
        <w:rPr>
          <w:rFonts w:ascii="Arial" w:hAnsi="Arial" w:cs="Arial"/>
          <w:b/>
          <w:color w:val="0000FF"/>
          <w:sz w:val="24"/>
        </w:rPr>
        <w:t>RP-210233</w:t>
      </w:r>
      <w:r>
        <w:rPr>
          <w:rFonts w:ascii="Arial" w:hAnsi="Arial" w:cs="Arial"/>
          <w:b/>
          <w:color w:val="0000FF"/>
          <w:sz w:val="24"/>
        </w:rPr>
        <w:tab/>
      </w:r>
      <w:r>
        <w:rPr>
          <w:rFonts w:ascii="Arial" w:hAnsi="Arial" w:cs="Arial"/>
          <w:b/>
          <w:sz w:val="24"/>
        </w:rPr>
        <w:t>RAN3 CRs for Closed REL-16 NR or NR+LTE WIs - Set 4</w:t>
      </w:r>
    </w:p>
    <w:p w14:paraId="3B283C49"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2925E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17986" w14:textId="77777777" w:rsidR="00E97C3D" w:rsidRDefault="00E97C3D" w:rsidP="00E97C3D">
      <w:pPr>
        <w:rPr>
          <w:rFonts w:ascii="Arial" w:hAnsi="Arial" w:cs="Arial"/>
          <w:b/>
          <w:sz w:val="24"/>
        </w:rPr>
      </w:pPr>
      <w:r>
        <w:rPr>
          <w:rFonts w:ascii="Arial" w:hAnsi="Arial" w:cs="Arial"/>
          <w:b/>
          <w:color w:val="0000FF"/>
          <w:sz w:val="24"/>
        </w:rPr>
        <w:t>RP-210235</w:t>
      </w:r>
      <w:r>
        <w:rPr>
          <w:rFonts w:ascii="Arial" w:hAnsi="Arial" w:cs="Arial"/>
          <w:b/>
          <w:color w:val="0000FF"/>
          <w:sz w:val="24"/>
        </w:rPr>
        <w:tab/>
      </w:r>
      <w:r>
        <w:rPr>
          <w:rFonts w:ascii="Arial" w:hAnsi="Arial" w:cs="Arial"/>
          <w:b/>
          <w:sz w:val="24"/>
        </w:rPr>
        <w:t>RAN3 CRs for Closed REL-16 NR or NR+LTE WIs - Set 5</w:t>
      </w:r>
    </w:p>
    <w:p w14:paraId="2EDFD5A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ECA9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C97B4" w14:textId="77777777" w:rsidR="00E97C3D" w:rsidRDefault="00E97C3D" w:rsidP="00E97C3D">
      <w:pPr>
        <w:rPr>
          <w:rFonts w:ascii="Arial" w:hAnsi="Arial" w:cs="Arial"/>
          <w:b/>
          <w:sz w:val="24"/>
        </w:rPr>
      </w:pPr>
      <w:r>
        <w:rPr>
          <w:rFonts w:ascii="Arial" w:hAnsi="Arial" w:cs="Arial"/>
          <w:b/>
          <w:color w:val="0000FF"/>
          <w:sz w:val="24"/>
        </w:rPr>
        <w:t>RP-210070</w:t>
      </w:r>
      <w:r>
        <w:rPr>
          <w:rFonts w:ascii="Arial" w:hAnsi="Arial" w:cs="Arial"/>
          <w:b/>
          <w:color w:val="0000FF"/>
          <w:sz w:val="24"/>
        </w:rPr>
        <w:tab/>
      </w:r>
      <w:r>
        <w:rPr>
          <w:rFonts w:ascii="Arial" w:hAnsi="Arial" w:cs="Arial"/>
          <w:b/>
          <w:sz w:val="24"/>
        </w:rPr>
        <w:t>RAN4 CRs for Closed REL-16 NR or NR+LTE WIs, Part 1</w:t>
      </w:r>
    </w:p>
    <w:p w14:paraId="00F4B67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9B86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B3D9" w14:textId="77777777" w:rsidR="00E97C3D" w:rsidRDefault="00E97C3D" w:rsidP="00E97C3D">
      <w:pPr>
        <w:rPr>
          <w:rFonts w:ascii="Arial" w:hAnsi="Arial" w:cs="Arial"/>
          <w:b/>
          <w:sz w:val="24"/>
        </w:rPr>
      </w:pPr>
      <w:r>
        <w:rPr>
          <w:rFonts w:ascii="Arial" w:hAnsi="Arial" w:cs="Arial"/>
          <w:b/>
          <w:color w:val="0000FF"/>
          <w:sz w:val="24"/>
        </w:rPr>
        <w:t>RP-210071</w:t>
      </w:r>
      <w:r>
        <w:rPr>
          <w:rFonts w:ascii="Arial" w:hAnsi="Arial" w:cs="Arial"/>
          <w:b/>
          <w:color w:val="0000FF"/>
          <w:sz w:val="24"/>
        </w:rPr>
        <w:tab/>
      </w:r>
      <w:r>
        <w:rPr>
          <w:rFonts w:ascii="Arial" w:hAnsi="Arial" w:cs="Arial"/>
          <w:b/>
          <w:sz w:val="24"/>
        </w:rPr>
        <w:t>RAN4 CRs for Closed REL-16 NR or NR+LTE WIs, Part 2</w:t>
      </w:r>
    </w:p>
    <w:p w14:paraId="1FDE8DA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0A4C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9A4C2" w14:textId="77777777" w:rsidR="00E97C3D" w:rsidRDefault="00E97C3D" w:rsidP="00E97C3D">
      <w:pPr>
        <w:rPr>
          <w:rFonts w:ascii="Arial" w:hAnsi="Arial" w:cs="Arial"/>
          <w:b/>
          <w:sz w:val="24"/>
        </w:rPr>
      </w:pPr>
      <w:r>
        <w:rPr>
          <w:rFonts w:ascii="Arial" w:hAnsi="Arial" w:cs="Arial"/>
          <w:b/>
          <w:color w:val="0000FF"/>
          <w:sz w:val="24"/>
        </w:rPr>
        <w:t>RP-210072</w:t>
      </w:r>
      <w:r>
        <w:rPr>
          <w:rFonts w:ascii="Arial" w:hAnsi="Arial" w:cs="Arial"/>
          <w:b/>
          <w:color w:val="0000FF"/>
          <w:sz w:val="24"/>
        </w:rPr>
        <w:tab/>
      </w:r>
      <w:r>
        <w:rPr>
          <w:rFonts w:ascii="Arial" w:hAnsi="Arial" w:cs="Arial"/>
          <w:b/>
          <w:sz w:val="24"/>
        </w:rPr>
        <w:t>RAN4 CRs for Closed REL-16 NR or NR+LTE WIs, Part 3</w:t>
      </w:r>
    </w:p>
    <w:p w14:paraId="0DA2872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BBF4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AD061" w14:textId="77777777" w:rsidR="00E97C3D" w:rsidRDefault="00E97C3D" w:rsidP="00E97C3D">
      <w:pPr>
        <w:rPr>
          <w:rFonts w:ascii="Arial" w:hAnsi="Arial" w:cs="Arial"/>
          <w:b/>
          <w:sz w:val="24"/>
        </w:rPr>
      </w:pPr>
      <w:r>
        <w:rPr>
          <w:rFonts w:ascii="Arial" w:hAnsi="Arial" w:cs="Arial"/>
          <w:b/>
          <w:color w:val="0000FF"/>
          <w:sz w:val="24"/>
        </w:rPr>
        <w:t>RP-210073</w:t>
      </w:r>
      <w:r>
        <w:rPr>
          <w:rFonts w:ascii="Arial" w:hAnsi="Arial" w:cs="Arial"/>
          <w:b/>
          <w:color w:val="0000FF"/>
          <w:sz w:val="24"/>
        </w:rPr>
        <w:tab/>
      </w:r>
      <w:r>
        <w:rPr>
          <w:rFonts w:ascii="Arial" w:hAnsi="Arial" w:cs="Arial"/>
          <w:b/>
          <w:sz w:val="24"/>
        </w:rPr>
        <w:t>RAN4 CRs for Closed REL-16 NR or NR+LTE WIs, Part 4</w:t>
      </w:r>
    </w:p>
    <w:p w14:paraId="6738FA5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F348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EBF0A" w14:textId="77777777" w:rsidR="00E97C3D" w:rsidRDefault="00E97C3D" w:rsidP="00E97C3D">
      <w:pPr>
        <w:rPr>
          <w:rFonts w:ascii="Arial" w:hAnsi="Arial" w:cs="Arial"/>
          <w:b/>
          <w:sz w:val="24"/>
        </w:rPr>
      </w:pPr>
      <w:r>
        <w:rPr>
          <w:rFonts w:ascii="Arial" w:hAnsi="Arial" w:cs="Arial"/>
          <w:b/>
          <w:color w:val="0000FF"/>
          <w:sz w:val="24"/>
        </w:rPr>
        <w:t>RP-210074</w:t>
      </w:r>
      <w:r>
        <w:rPr>
          <w:rFonts w:ascii="Arial" w:hAnsi="Arial" w:cs="Arial"/>
          <w:b/>
          <w:color w:val="0000FF"/>
          <w:sz w:val="24"/>
        </w:rPr>
        <w:tab/>
      </w:r>
      <w:r>
        <w:rPr>
          <w:rFonts w:ascii="Arial" w:hAnsi="Arial" w:cs="Arial"/>
          <w:b/>
          <w:sz w:val="24"/>
        </w:rPr>
        <w:t>RAN4 CRs for Closed REL-16 NR or NR+LTE WIs, Part 5</w:t>
      </w:r>
    </w:p>
    <w:p w14:paraId="64F3AB9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4C05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CDAA4" w14:textId="77777777" w:rsidR="00E97C3D" w:rsidRDefault="00E97C3D" w:rsidP="00E97C3D">
      <w:pPr>
        <w:rPr>
          <w:rFonts w:ascii="Arial" w:hAnsi="Arial" w:cs="Arial"/>
          <w:b/>
          <w:sz w:val="24"/>
        </w:rPr>
      </w:pPr>
      <w:r>
        <w:rPr>
          <w:rFonts w:ascii="Arial" w:hAnsi="Arial" w:cs="Arial"/>
          <w:b/>
          <w:color w:val="0000FF"/>
          <w:sz w:val="24"/>
        </w:rPr>
        <w:t>RP-210075</w:t>
      </w:r>
      <w:r>
        <w:rPr>
          <w:rFonts w:ascii="Arial" w:hAnsi="Arial" w:cs="Arial"/>
          <w:b/>
          <w:color w:val="0000FF"/>
          <w:sz w:val="24"/>
        </w:rPr>
        <w:tab/>
      </w:r>
      <w:r>
        <w:rPr>
          <w:rFonts w:ascii="Arial" w:hAnsi="Arial" w:cs="Arial"/>
          <w:b/>
          <w:sz w:val="24"/>
        </w:rPr>
        <w:t>RAN4 CRs for Closed REL-16 NR or NR+LTE WIs, Part 6</w:t>
      </w:r>
    </w:p>
    <w:p w14:paraId="46DCB4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4983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F9D69" w14:textId="77777777" w:rsidR="00E97C3D" w:rsidRDefault="00E97C3D" w:rsidP="00E97C3D">
      <w:pPr>
        <w:rPr>
          <w:rFonts w:ascii="Arial" w:hAnsi="Arial" w:cs="Arial"/>
          <w:b/>
          <w:sz w:val="24"/>
        </w:rPr>
      </w:pPr>
      <w:r>
        <w:rPr>
          <w:rFonts w:ascii="Arial" w:hAnsi="Arial" w:cs="Arial"/>
          <w:b/>
          <w:color w:val="0000FF"/>
          <w:sz w:val="24"/>
        </w:rPr>
        <w:t>RP-210076</w:t>
      </w:r>
      <w:r>
        <w:rPr>
          <w:rFonts w:ascii="Arial" w:hAnsi="Arial" w:cs="Arial"/>
          <w:b/>
          <w:color w:val="0000FF"/>
          <w:sz w:val="24"/>
        </w:rPr>
        <w:tab/>
      </w:r>
      <w:r>
        <w:rPr>
          <w:rFonts w:ascii="Arial" w:hAnsi="Arial" w:cs="Arial"/>
          <w:b/>
          <w:sz w:val="24"/>
        </w:rPr>
        <w:t>RAN4 CRs for Closed REL-16 NR or NR+LTE WIs, Part 7</w:t>
      </w:r>
    </w:p>
    <w:p w14:paraId="7086820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1A51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2E0AC" w14:textId="77777777" w:rsidR="00E97C3D" w:rsidRDefault="00E97C3D" w:rsidP="00E97C3D">
      <w:pPr>
        <w:rPr>
          <w:rFonts w:ascii="Arial" w:hAnsi="Arial" w:cs="Arial"/>
          <w:b/>
          <w:sz w:val="24"/>
        </w:rPr>
      </w:pPr>
      <w:r>
        <w:rPr>
          <w:rFonts w:ascii="Arial" w:hAnsi="Arial" w:cs="Arial"/>
          <w:b/>
          <w:color w:val="0000FF"/>
          <w:sz w:val="24"/>
        </w:rPr>
        <w:t>RP-210077</w:t>
      </w:r>
      <w:r>
        <w:rPr>
          <w:rFonts w:ascii="Arial" w:hAnsi="Arial" w:cs="Arial"/>
          <w:b/>
          <w:color w:val="0000FF"/>
          <w:sz w:val="24"/>
        </w:rPr>
        <w:tab/>
      </w:r>
      <w:r>
        <w:rPr>
          <w:rFonts w:ascii="Arial" w:hAnsi="Arial" w:cs="Arial"/>
          <w:b/>
          <w:sz w:val="24"/>
        </w:rPr>
        <w:t>RAN4 CRs for Closed REL-16 NR or NR+LTE WIs, Part 8</w:t>
      </w:r>
    </w:p>
    <w:p w14:paraId="6091CE4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35D2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8FCFA" w14:textId="77777777" w:rsidR="00E97C3D" w:rsidRDefault="00E97C3D" w:rsidP="00E97C3D">
      <w:pPr>
        <w:rPr>
          <w:rFonts w:ascii="Arial" w:hAnsi="Arial" w:cs="Arial"/>
          <w:b/>
          <w:sz w:val="24"/>
        </w:rPr>
      </w:pPr>
      <w:r>
        <w:rPr>
          <w:rFonts w:ascii="Arial" w:hAnsi="Arial" w:cs="Arial"/>
          <w:b/>
          <w:color w:val="0000FF"/>
          <w:sz w:val="24"/>
        </w:rPr>
        <w:t>RP-210078</w:t>
      </w:r>
      <w:r>
        <w:rPr>
          <w:rFonts w:ascii="Arial" w:hAnsi="Arial" w:cs="Arial"/>
          <w:b/>
          <w:color w:val="0000FF"/>
          <w:sz w:val="24"/>
        </w:rPr>
        <w:tab/>
      </w:r>
      <w:r>
        <w:rPr>
          <w:rFonts w:ascii="Arial" w:hAnsi="Arial" w:cs="Arial"/>
          <w:b/>
          <w:sz w:val="24"/>
        </w:rPr>
        <w:t>RAN4 CRs for Closed REL-16 NR or NR+LTE WIs, Part 9</w:t>
      </w:r>
    </w:p>
    <w:p w14:paraId="7FEDE6E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10C44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5B0ED" w14:textId="77777777" w:rsidR="00E97C3D" w:rsidRDefault="00E97C3D" w:rsidP="00E97C3D">
      <w:pPr>
        <w:rPr>
          <w:rFonts w:ascii="Arial" w:hAnsi="Arial" w:cs="Arial"/>
          <w:b/>
          <w:sz w:val="24"/>
        </w:rPr>
      </w:pPr>
      <w:r>
        <w:rPr>
          <w:rFonts w:ascii="Arial" w:hAnsi="Arial" w:cs="Arial"/>
          <w:b/>
          <w:color w:val="0000FF"/>
          <w:sz w:val="24"/>
        </w:rPr>
        <w:t>RP-210079</w:t>
      </w:r>
      <w:r>
        <w:rPr>
          <w:rFonts w:ascii="Arial" w:hAnsi="Arial" w:cs="Arial"/>
          <w:b/>
          <w:color w:val="0000FF"/>
          <w:sz w:val="24"/>
        </w:rPr>
        <w:tab/>
      </w:r>
      <w:r>
        <w:rPr>
          <w:rFonts w:ascii="Arial" w:hAnsi="Arial" w:cs="Arial"/>
          <w:b/>
          <w:sz w:val="24"/>
        </w:rPr>
        <w:t>RAN4 CRs for Closed REL-16 NR or NR+LTE WIs, Part 10</w:t>
      </w:r>
    </w:p>
    <w:p w14:paraId="0EA1609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C12D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A97B8" w14:textId="77777777" w:rsidR="00E97C3D" w:rsidRDefault="00E97C3D" w:rsidP="00E97C3D">
      <w:pPr>
        <w:rPr>
          <w:rFonts w:ascii="Arial" w:hAnsi="Arial" w:cs="Arial"/>
          <w:b/>
          <w:sz w:val="24"/>
        </w:rPr>
      </w:pPr>
      <w:r>
        <w:rPr>
          <w:rFonts w:ascii="Arial" w:hAnsi="Arial" w:cs="Arial"/>
          <w:b/>
          <w:color w:val="0000FF"/>
          <w:sz w:val="24"/>
        </w:rPr>
        <w:t>RP-210080</w:t>
      </w:r>
      <w:r>
        <w:rPr>
          <w:rFonts w:ascii="Arial" w:hAnsi="Arial" w:cs="Arial"/>
          <w:b/>
          <w:color w:val="0000FF"/>
          <w:sz w:val="24"/>
        </w:rPr>
        <w:tab/>
      </w:r>
      <w:r>
        <w:rPr>
          <w:rFonts w:ascii="Arial" w:hAnsi="Arial" w:cs="Arial"/>
          <w:b/>
          <w:sz w:val="24"/>
        </w:rPr>
        <w:t>RAN4 CRs for Closed REL-16 NR or NR+LTE WIs, Part 11</w:t>
      </w:r>
    </w:p>
    <w:p w14:paraId="628B45B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1C26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52033" w14:textId="77777777" w:rsidR="00E97C3D" w:rsidRDefault="00E97C3D" w:rsidP="00E97C3D">
      <w:pPr>
        <w:rPr>
          <w:rFonts w:ascii="Arial" w:hAnsi="Arial" w:cs="Arial"/>
          <w:b/>
          <w:sz w:val="24"/>
        </w:rPr>
      </w:pPr>
      <w:r>
        <w:rPr>
          <w:rFonts w:ascii="Arial" w:hAnsi="Arial" w:cs="Arial"/>
          <w:b/>
          <w:color w:val="0000FF"/>
          <w:sz w:val="24"/>
        </w:rPr>
        <w:t>RP-210081</w:t>
      </w:r>
      <w:r>
        <w:rPr>
          <w:rFonts w:ascii="Arial" w:hAnsi="Arial" w:cs="Arial"/>
          <w:b/>
          <w:color w:val="0000FF"/>
          <w:sz w:val="24"/>
        </w:rPr>
        <w:tab/>
      </w:r>
      <w:r>
        <w:rPr>
          <w:rFonts w:ascii="Arial" w:hAnsi="Arial" w:cs="Arial"/>
          <w:b/>
          <w:sz w:val="24"/>
        </w:rPr>
        <w:t>RAN4 CRs for Closed REL-16 NR or NR+LTE WIs, Part 12</w:t>
      </w:r>
    </w:p>
    <w:p w14:paraId="03B144C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62FE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91BBB" w14:textId="77777777" w:rsidR="00E97C3D" w:rsidRDefault="00E97C3D" w:rsidP="00E97C3D">
      <w:pPr>
        <w:rPr>
          <w:rFonts w:ascii="Arial" w:hAnsi="Arial" w:cs="Arial"/>
          <w:b/>
          <w:sz w:val="24"/>
        </w:rPr>
      </w:pPr>
      <w:r>
        <w:rPr>
          <w:rFonts w:ascii="Arial" w:hAnsi="Arial" w:cs="Arial"/>
          <w:b/>
          <w:color w:val="0000FF"/>
          <w:sz w:val="24"/>
        </w:rPr>
        <w:t>RP-210082</w:t>
      </w:r>
      <w:r>
        <w:rPr>
          <w:rFonts w:ascii="Arial" w:hAnsi="Arial" w:cs="Arial"/>
          <w:b/>
          <w:color w:val="0000FF"/>
          <w:sz w:val="24"/>
        </w:rPr>
        <w:tab/>
      </w:r>
      <w:r>
        <w:rPr>
          <w:rFonts w:ascii="Arial" w:hAnsi="Arial" w:cs="Arial"/>
          <w:b/>
          <w:sz w:val="24"/>
        </w:rPr>
        <w:t>RAN4 CRs for Closed REL-16 NR or NR+LTE WIs, Part 13</w:t>
      </w:r>
    </w:p>
    <w:p w14:paraId="7D39C27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C779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AFCD" w14:textId="77777777" w:rsidR="00E97C3D" w:rsidRDefault="00E97C3D" w:rsidP="00E97C3D">
      <w:pPr>
        <w:rPr>
          <w:rFonts w:ascii="Arial" w:hAnsi="Arial" w:cs="Arial"/>
          <w:b/>
          <w:sz w:val="24"/>
        </w:rPr>
      </w:pPr>
      <w:r>
        <w:rPr>
          <w:rFonts w:ascii="Arial" w:hAnsi="Arial" w:cs="Arial"/>
          <w:b/>
          <w:color w:val="0000FF"/>
          <w:sz w:val="24"/>
        </w:rPr>
        <w:t>RP-210083</w:t>
      </w:r>
      <w:r>
        <w:rPr>
          <w:rFonts w:ascii="Arial" w:hAnsi="Arial" w:cs="Arial"/>
          <w:b/>
          <w:color w:val="0000FF"/>
          <w:sz w:val="24"/>
        </w:rPr>
        <w:tab/>
      </w:r>
      <w:r>
        <w:rPr>
          <w:rFonts w:ascii="Arial" w:hAnsi="Arial" w:cs="Arial"/>
          <w:b/>
          <w:sz w:val="24"/>
        </w:rPr>
        <w:t>RAN4 CRs for Closed REL-16 NR or NR+LTE WIs, Part 14</w:t>
      </w:r>
    </w:p>
    <w:p w14:paraId="38293B4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AB35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925B1" w14:textId="77777777" w:rsidR="00E97C3D" w:rsidRDefault="00E97C3D" w:rsidP="00E97C3D">
      <w:pPr>
        <w:rPr>
          <w:rFonts w:ascii="Arial" w:hAnsi="Arial" w:cs="Arial"/>
          <w:b/>
          <w:sz w:val="24"/>
        </w:rPr>
      </w:pPr>
      <w:r>
        <w:rPr>
          <w:rFonts w:ascii="Arial" w:hAnsi="Arial" w:cs="Arial"/>
          <w:b/>
          <w:color w:val="0000FF"/>
          <w:sz w:val="24"/>
        </w:rPr>
        <w:t>RP-210084</w:t>
      </w:r>
      <w:r>
        <w:rPr>
          <w:rFonts w:ascii="Arial" w:hAnsi="Arial" w:cs="Arial"/>
          <w:b/>
          <w:color w:val="0000FF"/>
          <w:sz w:val="24"/>
        </w:rPr>
        <w:tab/>
      </w:r>
      <w:r>
        <w:rPr>
          <w:rFonts w:ascii="Arial" w:hAnsi="Arial" w:cs="Arial"/>
          <w:b/>
          <w:sz w:val="24"/>
        </w:rPr>
        <w:t>RAN4 CRs for Closed REL-16 NR or NR+LTE WIs, Part 15</w:t>
      </w:r>
    </w:p>
    <w:p w14:paraId="5B97B2C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16A8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C150F" w14:textId="77777777" w:rsidR="00E97C3D" w:rsidRDefault="00E97C3D" w:rsidP="00E97C3D">
      <w:pPr>
        <w:rPr>
          <w:rFonts w:ascii="Arial" w:hAnsi="Arial" w:cs="Arial"/>
          <w:b/>
          <w:sz w:val="24"/>
        </w:rPr>
      </w:pPr>
      <w:r>
        <w:rPr>
          <w:rFonts w:ascii="Arial" w:hAnsi="Arial" w:cs="Arial"/>
          <w:b/>
          <w:color w:val="0000FF"/>
          <w:sz w:val="24"/>
        </w:rPr>
        <w:t>RP-210085</w:t>
      </w:r>
      <w:r>
        <w:rPr>
          <w:rFonts w:ascii="Arial" w:hAnsi="Arial" w:cs="Arial"/>
          <w:b/>
          <w:color w:val="0000FF"/>
          <w:sz w:val="24"/>
        </w:rPr>
        <w:tab/>
      </w:r>
      <w:r>
        <w:rPr>
          <w:rFonts w:ascii="Arial" w:hAnsi="Arial" w:cs="Arial"/>
          <w:b/>
          <w:sz w:val="24"/>
        </w:rPr>
        <w:t>RAN4 CRs for Closed REL-16 NR or NR+LTE WIs, Part 16</w:t>
      </w:r>
    </w:p>
    <w:p w14:paraId="4300C70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7F0B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EA22" w14:textId="77777777" w:rsidR="00E97C3D" w:rsidRDefault="00E97C3D" w:rsidP="00E97C3D">
      <w:pPr>
        <w:rPr>
          <w:rFonts w:ascii="Arial" w:hAnsi="Arial" w:cs="Arial"/>
          <w:b/>
          <w:sz w:val="24"/>
        </w:rPr>
      </w:pPr>
      <w:r>
        <w:rPr>
          <w:rFonts w:ascii="Arial" w:hAnsi="Arial" w:cs="Arial"/>
          <w:b/>
          <w:color w:val="0000FF"/>
          <w:sz w:val="24"/>
        </w:rPr>
        <w:t>RP-210086</w:t>
      </w:r>
      <w:r>
        <w:rPr>
          <w:rFonts w:ascii="Arial" w:hAnsi="Arial" w:cs="Arial"/>
          <w:b/>
          <w:color w:val="0000FF"/>
          <w:sz w:val="24"/>
        </w:rPr>
        <w:tab/>
      </w:r>
      <w:r>
        <w:rPr>
          <w:rFonts w:ascii="Arial" w:hAnsi="Arial" w:cs="Arial"/>
          <w:b/>
          <w:sz w:val="24"/>
        </w:rPr>
        <w:t>RAN4 CRs for Closed REL-16 NR or NR+LTE WIs, Part 17</w:t>
      </w:r>
    </w:p>
    <w:p w14:paraId="5F0EEF1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0356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B273" w14:textId="77777777" w:rsidR="00E97C3D" w:rsidRDefault="00E97C3D" w:rsidP="00E97C3D">
      <w:pPr>
        <w:rPr>
          <w:rFonts w:ascii="Arial" w:hAnsi="Arial" w:cs="Arial"/>
          <w:b/>
          <w:sz w:val="24"/>
        </w:rPr>
      </w:pPr>
      <w:r>
        <w:rPr>
          <w:rFonts w:ascii="Arial" w:hAnsi="Arial" w:cs="Arial"/>
          <w:b/>
          <w:color w:val="0000FF"/>
          <w:sz w:val="24"/>
        </w:rPr>
        <w:t>RP-210087</w:t>
      </w:r>
      <w:r>
        <w:rPr>
          <w:rFonts w:ascii="Arial" w:hAnsi="Arial" w:cs="Arial"/>
          <w:b/>
          <w:color w:val="0000FF"/>
          <w:sz w:val="24"/>
        </w:rPr>
        <w:tab/>
      </w:r>
      <w:r>
        <w:rPr>
          <w:rFonts w:ascii="Arial" w:hAnsi="Arial" w:cs="Arial"/>
          <w:b/>
          <w:sz w:val="24"/>
        </w:rPr>
        <w:t>RAN4 CRs for Closed REL-16 NR or NR+LTE WIs, Part 18</w:t>
      </w:r>
    </w:p>
    <w:p w14:paraId="42549D86"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7347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BC972" w14:textId="77777777" w:rsidR="00E97C3D" w:rsidRDefault="00E97C3D" w:rsidP="00E97C3D">
      <w:pPr>
        <w:rPr>
          <w:rFonts w:ascii="Arial" w:hAnsi="Arial" w:cs="Arial"/>
          <w:b/>
          <w:sz w:val="24"/>
        </w:rPr>
      </w:pPr>
      <w:r>
        <w:rPr>
          <w:rFonts w:ascii="Arial" w:hAnsi="Arial" w:cs="Arial"/>
          <w:b/>
          <w:color w:val="0000FF"/>
          <w:sz w:val="24"/>
        </w:rPr>
        <w:t>RP-210088</w:t>
      </w:r>
      <w:r>
        <w:rPr>
          <w:rFonts w:ascii="Arial" w:hAnsi="Arial" w:cs="Arial"/>
          <w:b/>
          <w:color w:val="0000FF"/>
          <w:sz w:val="24"/>
        </w:rPr>
        <w:tab/>
      </w:r>
      <w:r>
        <w:rPr>
          <w:rFonts w:ascii="Arial" w:hAnsi="Arial" w:cs="Arial"/>
          <w:b/>
          <w:sz w:val="24"/>
        </w:rPr>
        <w:t>RAN4 CRs for Closed REL-16 NR or NR+LTE WIs, Part 19</w:t>
      </w:r>
    </w:p>
    <w:p w14:paraId="4AEC172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AC92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E1B78" w14:textId="77777777" w:rsidR="00E97C3D" w:rsidRDefault="00E97C3D" w:rsidP="00E97C3D">
      <w:pPr>
        <w:rPr>
          <w:rFonts w:ascii="Arial" w:hAnsi="Arial" w:cs="Arial"/>
          <w:b/>
          <w:sz w:val="24"/>
        </w:rPr>
      </w:pPr>
      <w:r>
        <w:rPr>
          <w:rFonts w:ascii="Arial" w:hAnsi="Arial" w:cs="Arial"/>
          <w:b/>
          <w:color w:val="0000FF"/>
          <w:sz w:val="24"/>
        </w:rPr>
        <w:t>RP-210089</w:t>
      </w:r>
      <w:r>
        <w:rPr>
          <w:rFonts w:ascii="Arial" w:hAnsi="Arial" w:cs="Arial"/>
          <w:b/>
          <w:color w:val="0000FF"/>
          <w:sz w:val="24"/>
        </w:rPr>
        <w:tab/>
      </w:r>
      <w:r>
        <w:rPr>
          <w:rFonts w:ascii="Arial" w:hAnsi="Arial" w:cs="Arial"/>
          <w:b/>
          <w:sz w:val="24"/>
        </w:rPr>
        <w:t>RAN4 CRs for Closed REL-16 NR or NR+LTE WIs, Part 20</w:t>
      </w:r>
    </w:p>
    <w:p w14:paraId="20C07DF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16B4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FC751" w14:textId="77777777" w:rsidR="00E97C3D" w:rsidRDefault="00E97C3D" w:rsidP="00E97C3D">
      <w:pPr>
        <w:rPr>
          <w:rFonts w:ascii="Arial" w:hAnsi="Arial" w:cs="Arial"/>
          <w:b/>
          <w:sz w:val="24"/>
        </w:rPr>
      </w:pPr>
      <w:r>
        <w:rPr>
          <w:rFonts w:ascii="Arial" w:hAnsi="Arial" w:cs="Arial"/>
          <w:b/>
          <w:color w:val="0000FF"/>
          <w:sz w:val="24"/>
        </w:rPr>
        <w:t>RP-210090</w:t>
      </w:r>
      <w:r>
        <w:rPr>
          <w:rFonts w:ascii="Arial" w:hAnsi="Arial" w:cs="Arial"/>
          <w:b/>
          <w:color w:val="0000FF"/>
          <w:sz w:val="24"/>
        </w:rPr>
        <w:tab/>
      </w:r>
      <w:r>
        <w:rPr>
          <w:rFonts w:ascii="Arial" w:hAnsi="Arial" w:cs="Arial"/>
          <w:b/>
          <w:sz w:val="24"/>
        </w:rPr>
        <w:t>RAN4 CRs for Closed REL-16 NR or NR+LTE WIs, Part 21</w:t>
      </w:r>
    </w:p>
    <w:p w14:paraId="552E4B6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5CCD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268F6" w14:textId="77777777" w:rsidR="00E97C3D" w:rsidRDefault="00E97C3D" w:rsidP="00E97C3D">
      <w:pPr>
        <w:rPr>
          <w:rFonts w:ascii="Arial" w:hAnsi="Arial" w:cs="Arial"/>
          <w:b/>
          <w:sz w:val="24"/>
        </w:rPr>
      </w:pPr>
      <w:r>
        <w:rPr>
          <w:rFonts w:ascii="Arial" w:hAnsi="Arial" w:cs="Arial"/>
          <w:b/>
          <w:color w:val="0000FF"/>
          <w:sz w:val="24"/>
        </w:rPr>
        <w:t>RP-210122</w:t>
      </w:r>
      <w:r>
        <w:rPr>
          <w:rFonts w:ascii="Arial" w:hAnsi="Arial" w:cs="Arial"/>
          <w:b/>
          <w:color w:val="0000FF"/>
          <w:sz w:val="24"/>
        </w:rPr>
        <w:tab/>
      </w:r>
      <w:r>
        <w:rPr>
          <w:rFonts w:ascii="Arial" w:hAnsi="Arial" w:cs="Arial"/>
          <w:b/>
          <w:sz w:val="24"/>
        </w:rPr>
        <w:t>RAN4 CRs for Closed REL-16 NR or NR+LTE WIs, Part 22</w:t>
      </w:r>
    </w:p>
    <w:p w14:paraId="4491588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768C5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311A4" w14:textId="77777777" w:rsidR="00E97C3D" w:rsidRDefault="00E97C3D" w:rsidP="00E97C3D">
      <w:pPr>
        <w:rPr>
          <w:rFonts w:ascii="Arial" w:hAnsi="Arial" w:cs="Arial"/>
          <w:b/>
          <w:sz w:val="24"/>
        </w:rPr>
      </w:pPr>
      <w:r>
        <w:rPr>
          <w:rFonts w:ascii="Arial" w:hAnsi="Arial" w:cs="Arial"/>
          <w:b/>
          <w:color w:val="0000FF"/>
          <w:sz w:val="24"/>
        </w:rPr>
        <w:t>RP-210170</w:t>
      </w:r>
      <w:r>
        <w:rPr>
          <w:rFonts w:ascii="Arial" w:hAnsi="Arial" w:cs="Arial"/>
          <w:b/>
          <w:color w:val="0000FF"/>
          <w:sz w:val="24"/>
        </w:rPr>
        <w:tab/>
      </w:r>
      <w:r>
        <w:rPr>
          <w:rFonts w:ascii="Arial" w:hAnsi="Arial" w:cs="Arial"/>
          <w:b/>
          <w:sz w:val="24"/>
        </w:rPr>
        <w:t>RAN4 CRs for Closed REL-16 NR or NR+LTE WIs, Part 23</w:t>
      </w:r>
    </w:p>
    <w:p w14:paraId="51F89C3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791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64445" w14:textId="77777777" w:rsidR="00E97C3D" w:rsidRDefault="00E97C3D" w:rsidP="00E97C3D">
      <w:pPr>
        <w:rPr>
          <w:rFonts w:ascii="Arial" w:hAnsi="Arial" w:cs="Arial"/>
          <w:b/>
          <w:sz w:val="24"/>
        </w:rPr>
      </w:pPr>
      <w:r>
        <w:rPr>
          <w:rFonts w:ascii="Arial" w:hAnsi="Arial" w:cs="Arial"/>
          <w:b/>
          <w:color w:val="0000FF"/>
          <w:sz w:val="24"/>
        </w:rPr>
        <w:t>RP-210190</w:t>
      </w:r>
      <w:r>
        <w:rPr>
          <w:rFonts w:ascii="Arial" w:hAnsi="Arial" w:cs="Arial"/>
          <w:b/>
          <w:color w:val="0000FF"/>
          <w:sz w:val="24"/>
        </w:rPr>
        <w:tab/>
      </w:r>
      <w:r>
        <w:rPr>
          <w:rFonts w:ascii="Arial" w:hAnsi="Arial" w:cs="Arial"/>
          <w:b/>
          <w:sz w:val="24"/>
        </w:rPr>
        <w:t>RAN4 CRs for Closed REL-16 NR or NR+LTE WIs, Part 24</w:t>
      </w:r>
    </w:p>
    <w:p w14:paraId="0136034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F3C1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F7F48" w14:textId="77777777" w:rsidR="00E97C3D" w:rsidRDefault="00E97C3D" w:rsidP="00E97C3D">
      <w:pPr>
        <w:pStyle w:val="Heading3"/>
      </w:pPr>
      <w:bookmarkStart w:id="128" w:name="_Toc69483382"/>
      <w:bookmarkStart w:id="129" w:name="_Toc74553625"/>
      <w:r>
        <w:t>9.5</w:t>
      </w:r>
      <w:r>
        <w:tab/>
        <w:t>Small Technical Enh. and Improvements for REL-16 [TEI16]</w:t>
      </w:r>
      <w:bookmarkEnd w:id="128"/>
      <w:bookmarkEnd w:id="129"/>
    </w:p>
    <w:p w14:paraId="79D2D873" w14:textId="77777777" w:rsidR="00E97C3D" w:rsidRDefault="00E97C3D" w:rsidP="00E97C3D">
      <w:pPr>
        <w:rPr>
          <w:rFonts w:ascii="Arial" w:hAnsi="Arial" w:cs="Arial"/>
          <w:b/>
          <w:sz w:val="24"/>
        </w:rPr>
      </w:pPr>
      <w:r>
        <w:rPr>
          <w:rFonts w:ascii="Arial" w:hAnsi="Arial" w:cs="Arial"/>
          <w:b/>
          <w:color w:val="0000FF"/>
          <w:sz w:val="24"/>
        </w:rPr>
        <w:t>RP-210055</w:t>
      </w:r>
      <w:r>
        <w:rPr>
          <w:rFonts w:ascii="Arial" w:hAnsi="Arial" w:cs="Arial"/>
          <w:b/>
          <w:color w:val="0000FF"/>
          <w:sz w:val="24"/>
        </w:rPr>
        <w:tab/>
      </w:r>
      <w:r>
        <w:rPr>
          <w:rFonts w:ascii="Arial" w:hAnsi="Arial" w:cs="Arial"/>
          <w:b/>
          <w:sz w:val="24"/>
        </w:rPr>
        <w:t>Miscellaneous corrections to Rel-16 specs</w:t>
      </w:r>
    </w:p>
    <w:p w14:paraId="28C6B82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444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6C0DF" w14:textId="77777777" w:rsidR="00E97C3D" w:rsidRDefault="00E97C3D" w:rsidP="00E97C3D">
      <w:pPr>
        <w:rPr>
          <w:rFonts w:ascii="Arial" w:hAnsi="Arial" w:cs="Arial"/>
          <w:b/>
          <w:sz w:val="24"/>
        </w:rPr>
      </w:pPr>
      <w:r>
        <w:rPr>
          <w:rFonts w:ascii="Arial" w:hAnsi="Arial" w:cs="Arial"/>
          <w:b/>
          <w:color w:val="0000FF"/>
          <w:sz w:val="24"/>
        </w:rPr>
        <w:t>RP-210309</w:t>
      </w:r>
      <w:r>
        <w:rPr>
          <w:rFonts w:ascii="Arial" w:hAnsi="Arial" w:cs="Arial"/>
          <w:b/>
          <w:color w:val="0000FF"/>
          <w:sz w:val="24"/>
        </w:rPr>
        <w:tab/>
      </w:r>
      <w:r>
        <w:rPr>
          <w:rFonts w:ascii="Arial" w:hAnsi="Arial" w:cs="Arial"/>
          <w:b/>
          <w:sz w:val="24"/>
        </w:rPr>
        <w:t>Correction on 38.214 for PUSCH with UL skipping in Rel-16</w:t>
      </w:r>
    </w:p>
    <w:p w14:paraId="0C41DDE4"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v16.4.0</w:t>
      </w:r>
      <w:r>
        <w:rPr>
          <w:i/>
        </w:rPr>
        <w:tab/>
        <w:t xml:space="preserve">  CR-0123  rev 2 Cat: F (Rel-16)</w:t>
      </w:r>
      <w:r>
        <w:rPr>
          <w:i/>
        </w:rPr>
        <w:br/>
      </w:r>
      <w:r>
        <w:rPr>
          <w:i/>
        </w:rPr>
        <w:br/>
      </w:r>
      <w:r>
        <w:rPr>
          <w:i/>
        </w:rPr>
        <w:tab/>
      </w:r>
      <w:r>
        <w:rPr>
          <w:i/>
        </w:rPr>
        <w:tab/>
      </w:r>
      <w:r>
        <w:rPr>
          <w:i/>
        </w:rPr>
        <w:tab/>
      </w:r>
      <w:r>
        <w:rPr>
          <w:i/>
        </w:rPr>
        <w:tab/>
      </w:r>
      <w:r>
        <w:rPr>
          <w:i/>
        </w:rPr>
        <w:tab/>
        <w:t>Source: vivo</w:t>
      </w:r>
    </w:p>
    <w:p w14:paraId="55EA341E" w14:textId="77777777" w:rsidR="00E97C3D" w:rsidRDefault="00E97C3D" w:rsidP="00E97C3D">
      <w:pPr>
        <w:rPr>
          <w:color w:val="808080"/>
        </w:rPr>
      </w:pPr>
      <w:r>
        <w:rPr>
          <w:color w:val="808080"/>
        </w:rPr>
        <w:t>(Replaces R1-2009687)</w:t>
      </w:r>
    </w:p>
    <w:p w14:paraId="14DE36E5" w14:textId="77777777" w:rsidR="00E97C3D" w:rsidRDefault="00E97C3D" w:rsidP="00E97C3D">
      <w:pPr>
        <w:rPr>
          <w:rFonts w:ascii="Arial" w:hAnsi="Arial" w:cs="Arial"/>
          <w:b/>
        </w:rPr>
      </w:pPr>
      <w:r>
        <w:rPr>
          <w:rFonts w:ascii="Arial" w:hAnsi="Arial" w:cs="Arial"/>
          <w:b/>
        </w:rPr>
        <w:lastRenderedPageBreak/>
        <w:t xml:space="preserve">Abstract: </w:t>
      </w:r>
    </w:p>
    <w:p w14:paraId="2BECBA6C" w14:textId="77777777" w:rsidR="00E97C3D" w:rsidRDefault="00E97C3D" w:rsidP="00E97C3D">
      <w:r>
        <w:t>company CR; this is a resubmission of RAN1 endorsed CR R1-2009687 (postponed at RAN #90e in RP-202390) because the corresponding RAN2 CRs (R2-2102459, R2-2102460, R2-2102478) are now ready for RAN#91e approval</w:t>
      </w:r>
    </w:p>
    <w:p w14:paraId="33B882CC" w14:textId="77777777" w:rsidR="00E97C3D" w:rsidRDefault="00E97C3D" w:rsidP="00E97C3D">
      <w:pPr>
        <w:rPr>
          <w:rFonts w:ascii="Arial" w:hAnsi="Arial" w:cs="Arial"/>
          <w:b/>
        </w:rPr>
      </w:pPr>
      <w:r>
        <w:rPr>
          <w:rFonts w:ascii="Arial" w:hAnsi="Arial" w:cs="Arial"/>
          <w:b/>
        </w:rPr>
        <w:t xml:space="preserve">Discussion: </w:t>
      </w:r>
    </w:p>
    <w:p w14:paraId="487EA37A" w14:textId="77777777" w:rsidR="00E97C3D" w:rsidRDefault="00E97C3D" w:rsidP="00E97C3D">
      <w:r>
        <w:t>moved from AI 9.4 to AI 9.5</w:t>
      </w:r>
    </w:p>
    <w:p w14:paraId="3D525138" w14:textId="77777777" w:rsidR="00E97C3D" w:rsidRDefault="00E97C3D" w:rsidP="00E97C3D">
      <w:r>
        <w:t>handled in email discussion [91E][16][UL_skipping]</w:t>
      </w:r>
    </w:p>
    <w:p w14:paraId="1A0299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EFAA7" w14:textId="77777777" w:rsidR="00E97C3D" w:rsidRDefault="00E97C3D" w:rsidP="00E97C3D">
      <w:pPr>
        <w:rPr>
          <w:rFonts w:ascii="Arial" w:hAnsi="Arial" w:cs="Arial"/>
          <w:b/>
          <w:sz w:val="24"/>
        </w:rPr>
      </w:pPr>
      <w:r>
        <w:rPr>
          <w:rFonts w:ascii="Arial" w:hAnsi="Arial" w:cs="Arial"/>
          <w:b/>
          <w:color w:val="0000FF"/>
          <w:sz w:val="24"/>
        </w:rPr>
        <w:t>RP-210695</w:t>
      </w:r>
      <w:r>
        <w:rPr>
          <w:rFonts w:ascii="Arial" w:hAnsi="Arial" w:cs="Arial"/>
          <w:b/>
          <w:color w:val="0000FF"/>
          <w:sz w:val="24"/>
        </w:rPr>
        <w:tab/>
      </w:r>
      <w:r>
        <w:rPr>
          <w:rFonts w:ascii="Arial" w:hAnsi="Arial" w:cs="Arial"/>
          <w:b/>
          <w:sz w:val="24"/>
        </w:rPr>
        <w:t>RAN2 CRs to Small Technical Enhancements and Improvements for REL-16 (NR)</w:t>
      </w:r>
    </w:p>
    <w:p w14:paraId="69A2CBE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756B35" w14:textId="77777777" w:rsidR="00E97C3D" w:rsidRDefault="00E97C3D" w:rsidP="00E97C3D">
      <w:pPr>
        <w:rPr>
          <w:rFonts w:ascii="Arial" w:hAnsi="Arial" w:cs="Arial"/>
          <w:b/>
        </w:rPr>
      </w:pPr>
      <w:r>
        <w:rPr>
          <w:rFonts w:ascii="Arial" w:hAnsi="Arial" w:cs="Arial"/>
          <w:b/>
        </w:rPr>
        <w:t xml:space="preserve">Discussion: </w:t>
      </w:r>
    </w:p>
    <w:p w14:paraId="249EA79F" w14:textId="77777777" w:rsidR="00E97C3D" w:rsidRDefault="00E97C3D" w:rsidP="00E97C3D">
      <w:r>
        <w:t>MCC: company CR in RP-210517 replacing R2-2102478</w:t>
      </w:r>
    </w:p>
    <w:p w14:paraId="759150A8" w14:textId="77777777" w:rsidR="00E97C3D" w:rsidRDefault="00E97C3D" w:rsidP="00E97C3D">
      <w:r>
        <w:t>handled in email discussion [91E][16][UL_skipping]</w:t>
      </w:r>
    </w:p>
    <w:p w14:paraId="62D02B53" w14:textId="77777777" w:rsidR="00E97C3D" w:rsidRDefault="00E97C3D" w:rsidP="00E97C3D">
      <w:r>
        <w:t>conclusion: finally after email discussion  [91E][16][UL_skipping] this CRpack RP-210695 was approved as is</w:t>
      </w:r>
    </w:p>
    <w:p w14:paraId="7985592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ACEB2" w14:textId="77777777" w:rsidR="00E97C3D" w:rsidRDefault="00E97C3D" w:rsidP="00E97C3D">
      <w:pPr>
        <w:rPr>
          <w:rFonts w:ascii="Arial" w:hAnsi="Arial" w:cs="Arial"/>
          <w:b/>
          <w:sz w:val="24"/>
        </w:rPr>
      </w:pPr>
      <w:r>
        <w:rPr>
          <w:rFonts w:ascii="Arial" w:hAnsi="Arial" w:cs="Arial"/>
          <w:b/>
          <w:color w:val="0000FF"/>
          <w:sz w:val="24"/>
        </w:rPr>
        <w:t>RP-210516</w:t>
      </w:r>
      <w:r>
        <w:rPr>
          <w:rFonts w:ascii="Arial" w:hAnsi="Arial" w:cs="Arial"/>
          <w:b/>
          <w:color w:val="0000FF"/>
          <w:sz w:val="24"/>
        </w:rPr>
        <w:tab/>
      </w:r>
      <w:r>
        <w:rPr>
          <w:rFonts w:ascii="Arial" w:hAnsi="Arial" w:cs="Arial"/>
          <w:b/>
          <w:sz w:val="24"/>
        </w:rPr>
        <w:t>Discussion on Rel-16 UL skipping capabilities</w:t>
      </w:r>
    </w:p>
    <w:p w14:paraId="189830B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192DE10" w14:textId="77777777" w:rsidR="00E97C3D" w:rsidRDefault="00E97C3D" w:rsidP="00E97C3D">
      <w:pPr>
        <w:rPr>
          <w:rFonts w:ascii="Arial" w:hAnsi="Arial" w:cs="Arial"/>
          <w:b/>
        </w:rPr>
      </w:pPr>
      <w:r>
        <w:rPr>
          <w:rFonts w:ascii="Arial" w:hAnsi="Arial" w:cs="Arial"/>
          <w:b/>
        </w:rPr>
        <w:t xml:space="preserve">Discussion: </w:t>
      </w:r>
    </w:p>
    <w:p w14:paraId="1A5DDB04" w14:textId="77777777" w:rsidR="00E97C3D" w:rsidRDefault="00E97C3D" w:rsidP="00E97C3D">
      <w:r>
        <w:t>handled in email discussion [91E][16][UL_skipping]</w:t>
      </w:r>
    </w:p>
    <w:p w14:paraId="1DA7DB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6B85" w14:textId="77777777" w:rsidR="00E97C3D" w:rsidRDefault="00E97C3D" w:rsidP="00E97C3D">
      <w:pPr>
        <w:rPr>
          <w:rFonts w:ascii="Arial" w:hAnsi="Arial" w:cs="Arial"/>
          <w:b/>
          <w:sz w:val="24"/>
        </w:rPr>
      </w:pPr>
      <w:r>
        <w:rPr>
          <w:rFonts w:ascii="Arial" w:hAnsi="Arial" w:cs="Arial"/>
          <w:b/>
          <w:color w:val="0000FF"/>
          <w:sz w:val="24"/>
        </w:rPr>
        <w:t>RP-210517</w:t>
      </w:r>
      <w:r>
        <w:rPr>
          <w:rFonts w:ascii="Arial" w:hAnsi="Arial" w:cs="Arial"/>
          <w:b/>
          <w:color w:val="0000FF"/>
          <w:sz w:val="24"/>
        </w:rPr>
        <w:tab/>
      </w:r>
      <w:r>
        <w:rPr>
          <w:rFonts w:ascii="Arial" w:hAnsi="Arial" w:cs="Arial"/>
          <w:b/>
          <w:sz w:val="24"/>
        </w:rPr>
        <w:t>Correction to PUSCH skipping with UCI without LCH-based prioritization</w:t>
      </w:r>
    </w:p>
    <w:p w14:paraId="7DBDB311"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CR-0520  rev 3 Cat: F (Rel-16)</w:t>
      </w:r>
      <w:r>
        <w:rPr>
          <w:i/>
        </w:rPr>
        <w:br/>
      </w:r>
      <w:r>
        <w:rPr>
          <w:i/>
        </w:rPr>
        <w:br/>
      </w:r>
      <w:r>
        <w:rPr>
          <w:i/>
        </w:rPr>
        <w:tab/>
      </w:r>
      <w:r>
        <w:rPr>
          <w:i/>
        </w:rPr>
        <w:tab/>
      </w:r>
      <w:r>
        <w:rPr>
          <w:i/>
        </w:rPr>
        <w:tab/>
      </w:r>
      <w:r>
        <w:rPr>
          <w:i/>
        </w:rPr>
        <w:tab/>
      </w:r>
      <w:r>
        <w:rPr>
          <w:i/>
        </w:rPr>
        <w:tab/>
        <w:t>Source: Nokia, Nokia Shanghai Bell</w:t>
      </w:r>
    </w:p>
    <w:p w14:paraId="718B86A3" w14:textId="77777777" w:rsidR="00E97C3D" w:rsidRDefault="00E97C3D" w:rsidP="00E97C3D">
      <w:pPr>
        <w:rPr>
          <w:rFonts w:ascii="Arial" w:hAnsi="Arial" w:cs="Arial"/>
          <w:b/>
        </w:rPr>
      </w:pPr>
      <w:r>
        <w:rPr>
          <w:rFonts w:ascii="Arial" w:hAnsi="Arial" w:cs="Arial"/>
          <w:b/>
        </w:rPr>
        <w:t xml:space="preserve">Abstract: </w:t>
      </w:r>
    </w:p>
    <w:p w14:paraId="10B917F9" w14:textId="77777777" w:rsidR="00E97C3D" w:rsidRDefault="00E97C3D" w:rsidP="00E97C3D">
      <w:r>
        <w:t>company CR; intended to replace R2-2102478 of RP-210695 (see discussion Tdoc in RP-210516); R2-2102478 is overwriting a RAN #80 decision (which set a capability to mandatory) making this capability optional without clear technical reasons</w:t>
      </w:r>
    </w:p>
    <w:p w14:paraId="27D96F92" w14:textId="77777777" w:rsidR="00E97C3D" w:rsidRDefault="00E97C3D" w:rsidP="00E97C3D">
      <w:pPr>
        <w:rPr>
          <w:rFonts w:ascii="Arial" w:hAnsi="Arial" w:cs="Arial"/>
          <w:b/>
        </w:rPr>
      </w:pPr>
      <w:r>
        <w:rPr>
          <w:rFonts w:ascii="Arial" w:hAnsi="Arial" w:cs="Arial"/>
          <w:b/>
        </w:rPr>
        <w:t xml:space="preserve">Discussion: </w:t>
      </w:r>
    </w:p>
    <w:p w14:paraId="5B99EBC9" w14:textId="77777777" w:rsidR="00E97C3D" w:rsidRDefault="00E97C3D" w:rsidP="00E97C3D">
      <w:r>
        <w:t>handled in email discussion [91E][16][UL_skipping]</w:t>
      </w:r>
    </w:p>
    <w:p w14:paraId="3AF75D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15B48" w14:textId="77777777" w:rsidR="00E97C3D" w:rsidRDefault="00E97C3D" w:rsidP="00E97C3D">
      <w:pPr>
        <w:rPr>
          <w:rFonts w:ascii="Arial" w:hAnsi="Arial" w:cs="Arial"/>
          <w:b/>
          <w:sz w:val="24"/>
        </w:rPr>
      </w:pPr>
      <w:r>
        <w:rPr>
          <w:rFonts w:ascii="Arial" w:hAnsi="Arial" w:cs="Arial"/>
          <w:b/>
          <w:color w:val="0000FF"/>
          <w:sz w:val="24"/>
        </w:rPr>
        <w:t>RP-210876</w:t>
      </w:r>
      <w:r>
        <w:rPr>
          <w:rFonts w:ascii="Arial" w:hAnsi="Arial" w:cs="Arial"/>
          <w:b/>
          <w:color w:val="0000FF"/>
          <w:sz w:val="24"/>
        </w:rPr>
        <w:tab/>
      </w:r>
      <w:r>
        <w:rPr>
          <w:rFonts w:ascii="Arial" w:hAnsi="Arial" w:cs="Arial"/>
          <w:b/>
          <w:sz w:val="24"/>
        </w:rPr>
        <w:t>Moderator's summary for email discussion [91E][16][UL_skipping]</w:t>
      </w:r>
    </w:p>
    <w:p w14:paraId="1AD7BCB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6170617F" w14:textId="77777777" w:rsidR="00E97C3D" w:rsidRDefault="00E97C3D" w:rsidP="00E97C3D">
      <w:pPr>
        <w:rPr>
          <w:rFonts w:ascii="Arial" w:hAnsi="Arial" w:cs="Arial"/>
          <w:b/>
        </w:rPr>
      </w:pPr>
      <w:r>
        <w:rPr>
          <w:rFonts w:ascii="Arial" w:hAnsi="Arial" w:cs="Arial"/>
          <w:b/>
        </w:rPr>
        <w:t xml:space="preserve">Abstract: </w:t>
      </w:r>
    </w:p>
    <w:p w14:paraId="2F591FE0" w14:textId="77777777" w:rsidR="00E97C3D" w:rsidRDefault="00E97C3D" w:rsidP="00E97C3D">
      <w:r>
        <w:lastRenderedPageBreak/>
        <w:t>handled Tdocs: RP-210309, RP-210516, RP-210517, RP-210695</w:t>
      </w:r>
    </w:p>
    <w:p w14:paraId="0928ACF2" w14:textId="77777777" w:rsidR="00E97C3D" w:rsidRDefault="00E97C3D" w:rsidP="00E97C3D">
      <w:pPr>
        <w:rPr>
          <w:rFonts w:ascii="Arial" w:hAnsi="Arial" w:cs="Arial"/>
          <w:b/>
        </w:rPr>
      </w:pPr>
      <w:r>
        <w:rPr>
          <w:rFonts w:ascii="Arial" w:hAnsi="Arial" w:cs="Arial"/>
          <w:b/>
        </w:rPr>
        <w:t xml:space="preserve">Discussion: </w:t>
      </w:r>
    </w:p>
    <w:p w14:paraId="787F67D9" w14:textId="77777777" w:rsidR="00E97C3D" w:rsidRDefault="00E97C3D" w:rsidP="00E97C3D">
      <w:r>
        <w:t>Conclusion 1: The CRs R2-2102459, R2-2102478, R2-2102460 and RP-210309 are</w:t>
      </w:r>
    </w:p>
    <w:p w14:paraId="4ABFE8EA" w14:textId="77777777" w:rsidR="00E97C3D" w:rsidRDefault="00E97C3D" w:rsidP="00E97C3D">
      <w:r>
        <w:t>agreed in RAN#91e.</w:t>
      </w:r>
    </w:p>
    <w:p w14:paraId="3F57473A" w14:textId="77777777" w:rsidR="00E97C3D" w:rsidRDefault="00E97C3D" w:rsidP="00E97C3D">
      <w:r>
        <w:t>Conclusion 2: The Rel-16 UL skipping capabilities may be mandated in Rel-17, subject</w:t>
      </w:r>
    </w:p>
    <w:p w14:paraId="12545D55" w14:textId="77777777" w:rsidR="00E97C3D" w:rsidRDefault="00E97C3D" w:rsidP="00E97C3D">
      <w:r>
        <w:t>to future agreement in RAN.</w:t>
      </w:r>
    </w:p>
    <w:p w14:paraId="498D3083" w14:textId="77777777" w:rsidR="00E97C3D" w:rsidRDefault="00E97C3D" w:rsidP="00E97C3D">
      <w:r>
        <w:t>Companies are reminded that RAN2 should follow normal procedures when agreeing to</w:t>
      </w:r>
    </w:p>
    <w:p w14:paraId="488AF8FE" w14:textId="77777777" w:rsidR="00E97C3D" w:rsidRDefault="00E97C3D" w:rsidP="00E97C3D">
      <w:r>
        <w:t>capability CRs: If the capability CR is different than earlier RAN agreement, the</w:t>
      </w:r>
    </w:p>
    <w:p w14:paraId="167EF53A" w14:textId="77777777" w:rsidR="00E97C3D" w:rsidRDefault="00E97C3D" w:rsidP="00E97C3D">
      <w:r>
        <w:t>reasons should be indicated so RAN can make the final decision.</w:t>
      </w:r>
    </w:p>
    <w:p w14:paraId="1F927A74" w14:textId="77777777" w:rsidR="00E97C3D" w:rsidRDefault="00E97C3D" w:rsidP="00E97C3D">
      <w:r>
        <w:t>conclusion: the conclusions above were endorsed</w:t>
      </w:r>
    </w:p>
    <w:p w14:paraId="517079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00B4A" w14:textId="77777777" w:rsidR="00E97C3D" w:rsidRDefault="00E97C3D" w:rsidP="00E97C3D">
      <w:pPr>
        <w:rPr>
          <w:rFonts w:ascii="Arial" w:hAnsi="Arial" w:cs="Arial"/>
          <w:b/>
          <w:sz w:val="24"/>
        </w:rPr>
      </w:pPr>
      <w:r>
        <w:rPr>
          <w:rFonts w:ascii="Arial" w:hAnsi="Arial" w:cs="Arial"/>
          <w:b/>
          <w:color w:val="0000FF"/>
          <w:sz w:val="24"/>
        </w:rPr>
        <w:t>RP-210236</w:t>
      </w:r>
      <w:r>
        <w:rPr>
          <w:rFonts w:ascii="Arial" w:hAnsi="Arial" w:cs="Arial"/>
          <w:b/>
          <w:color w:val="0000FF"/>
          <w:sz w:val="24"/>
        </w:rPr>
        <w:tab/>
      </w:r>
      <w:r>
        <w:rPr>
          <w:rFonts w:ascii="Arial" w:hAnsi="Arial" w:cs="Arial"/>
          <w:b/>
          <w:sz w:val="24"/>
        </w:rPr>
        <w:t>RAN3 CRs for Small Technical Enhancements and Improvements for REL-16</w:t>
      </w:r>
    </w:p>
    <w:p w14:paraId="2DEDFFE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7F41F2" w14:textId="77777777" w:rsidR="00E97C3D" w:rsidRDefault="00E97C3D" w:rsidP="00E97C3D">
      <w:pPr>
        <w:rPr>
          <w:rFonts w:ascii="Arial" w:hAnsi="Arial" w:cs="Arial"/>
          <w:b/>
        </w:rPr>
      </w:pPr>
      <w:r>
        <w:rPr>
          <w:rFonts w:ascii="Arial" w:hAnsi="Arial" w:cs="Arial"/>
          <w:b/>
        </w:rPr>
        <w:t xml:space="preserve">Discussion: </w:t>
      </w:r>
    </w:p>
    <w:p w14:paraId="1311B284" w14:textId="77777777" w:rsidR="00E97C3D" w:rsidRDefault="00E97C3D" w:rsidP="00E97C3D">
      <w:r>
        <w:t>MCC: company CR in RP-210123 to replace R3-211324; company CR in RP-210124 to replace R3-211323</w:t>
      </w:r>
    </w:p>
    <w:p w14:paraId="28FA1E03" w14:textId="77777777" w:rsidR="00E97C3D" w:rsidRDefault="00E97C3D" w:rsidP="00E97C3D">
      <w:r>
        <w:t>handled in email discussion [91E][17][SFN_offset]</w:t>
      </w:r>
    </w:p>
    <w:p w14:paraId="1E5E2B70" w14:textId="77777777" w:rsidR="00E97C3D" w:rsidRDefault="00E97C3D" w:rsidP="00E97C3D">
      <w:r>
        <w:t>conclusion: all CRs of RP-210236 are approved except</w:t>
      </w:r>
    </w:p>
    <w:p w14:paraId="1DB53311" w14:textId="77777777" w:rsidR="00E97C3D" w:rsidRDefault="00E97C3D" w:rsidP="00E97C3D">
      <w:r>
        <w:t>- R3-211323 which is revised in RP-210124</w:t>
      </w:r>
    </w:p>
    <w:p w14:paraId="4B74E2AD" w14:textId="77777777" w:rsidR="00E97C3D" w:rsidRDefault="00E97C3D" w:rsidP="00E97C3D">
      <w:r>
        <w:t>- R3-211324 which is revised in RP-210123</w:t>
      </w:r>
    </w:p>
    <w:p w14:paraId="4246002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814ADD" w14:textId="77777777" w:rsidR="00E97C3D" w:rsidRDefault="00E97C3D" w:rsidP="00E97C3D">
      <w:pPr>
        <w:rPr>
          <w:rFonts w:ascii="Arial" w:hAnsi="Arial" w:cs="Arial"/>
          <w:b/>
          <w:sz w:val="24"/>
        </w:rPr>
      </w:pPr>
      <w:r>
        <w:rPr>
          <w:rFonts w:ascii="Arial" w:hAnsi="Arial" w:cs="Arial"/>
          <w:b/>
          <w:color w:val="0000FF"/>
          <w:sz w:val="24"/>
        </w:rPr>
        <w:t>RP-210123</w:t>
      </w:r>
      <w:r>
        <w:rPr>
          <w:rFonts w:ascii="Arial" w:hAnsi="Arial" w:cs="Arial"/>
          <w:b/>
          <w:color w:val="0000FF"/>
          <w:sz w:val="24"/>
        </w:rPr>
        <w:tab/>
      </w:r>
      <w:r>
        <w:rPr>
          <w:rFonts w:ascii="Arial" w:hAnsi="Arial" w:cs="Arial"/>
          <w:b/>
          <w:sz w:val="24"/>
        </w:rPr>
        <w:t>Introduction of SFN Offset per cell over F1</w:t>
      </w:r>
    </w:p>
    <w:p w14:paraId="0521C094"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v16.4.0</w:t>
      </w:r>
      <w:r>
        <w:rPr>
          <w:i/>
        </w:rPr>
        <w:tab/>
        <w:t xml:space="preserve">  CR-0431  rev 7 Cat: B (Rel-16)</w:t>
      </w:r>
      <w:r>
        <w:rPr>
          <w:i/>
        </w:rPr>
        <w:br/>
      </w:r>
      <w:r>
        <w:rPr>
          <w:i/>
        </w:rPr>
        <w:br/>
      </w:r>
      <w:r>
        <w:rPr>
          <w:i/>
        </w:rPr>
        <w:tab/>
      </w:r>
      <w:r>
        <w:rPr>
          <w:i/>
        </w:rPr>
        <w:tab/>
      </w:r>
      <w:r>
        <w:rPr>
          <w:i/>
        </w:rPr>
        <w:tab/>
      </w:r>
      <w:r>
        <w:rPr>
          <w:i/>
        </w:rPr>
        <w:tab/>
      </w:r>
      <w:r>
        <w:rPr>
          <w:i/>
        </w:rPr>
        <w:tab/>
        <w:t>Source: Ericsson, China Telecom, ZTE, Qualcomm</w:t>
      </w:r>
    </w:p>
    <w:p w14:paraId="7AE59B65" w14:textId="77777777" w:rsidR="00E97C3D" w:rsidRDefault="00E97C3D" w:rsidP="00E97C3D">
      <w:pPr>
        <w:rPr>
          <w:rFonts w:ascii="Arial" w:hAnsi="Arial" w:cs="Arial"/>
          <w:b/>
        </w:rPr>
      </w:pPr>
      <w:r>
        <w:rPr>
          <w:rFonts w:ascii="Arial" w:hAnsi="Arial" w:cs="Arial"/>
          <w:b/>
        </w:rPr>
        <w:t xml:space="preserve">Abstract: </w:t>
      </w:r>
    </w:p>
    <w:p w14:paraId="55876348" w14:textId="77777777" w:rsidR="00E97C3D" w:rsidRDefault="00E97C3D" w:rsidP="00E97C3D">
      <w:r>
        <w:t>company CR; suggests to replace RAN3 agreed CR R3-211324 of RP-210236 because the cover page of the CR needs to be corrected, and  9.4.4 needs to be removed from the CR due to no change.</w:t>
      </w:r>
    </w:p>
    <w:p w14:paraId="45F8A915" w14:textId="77777777" w:rsidR="00E97C3D" w:rsidRDefault="00E97C3D" w:rsidP="00E97C3D">
      <w:pPr>
        <w:rPr>
          <w:rFonts w:ascii="Arial" w:hAnsi="Arial" w:cs="Arial"/>
          <w:b/>
        </w:rPr>
      </w:pPr>
      <w:r>
        <w:rPr>
          <w:rFonts w:ascii="Arial" w:hAnsi="Arial" w:cs="Arial"/>
          <w:b/>
        </w:rPr>
        <w:t xml:space="preserve">Discussion: </w:t>
      </w:r>
    </w:p>
    <w:p w14:paraId="6F7B61FE" w14:textId="77777777" w:rsidR="00E97C3D" w:rsidRDefault="00E97C3D" w:rsidP="00E97C3D">
      <w:r>
        <w:t>handled in email discussion [91E][17][SFN_offset]</w:t>
      </w:r>
    </w:p>
    <w:p w14:paraId="6B6B45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760C7" w14:textId="77777777" w:rsidR="00E97C3D" w:rsidRDefault="00E97C3D" w:rsidP="00E97C3D">
      <w:pPr>
        <w:rPr>
          <w:rFonts w:ascii="Arial" w:hAnsi="Arial" w:cs="Arial"/>
          <w:b/>
          <w:sz w:val="24"/>
        </w:rPr>
      </w:pPr>
      <w:r>
        <w:rPr>
          <w:rFonts w:ascii="Arial" w:hAnsi="Arial" w:cs="Arial"/>
          <w:b/>
          <w:color w:val="0000FF"/>
          <w:sz w:val="24"/>
        </w:rPr>
        <w:t>RP-210124</w:t>
      </w:r>
      <w:r>
        <w:rPr>
          <w:rFonts w:ascii="Arial" w:hAnsi="Arial" w:cs="Arial"/>
          <w:b/>
          <w:color w:val="0000FF"/>
          <w:sz w:val="24"/>
        </w:rPr>
        <w:tab/>
      </w:r>
      <w:r>
        <w:rPr>
          <w:rFonts w:ascii="Arial" w:hAnsi="Arial" w:cs="Arial"/>
          <w:b/>
          <w:sz w:val="24"/>
        </w:rPr>
        <w:t>Introduction of SFN Offset per cell over Xn</w:t>
      </w:r>
    </w:p>
    <w:p w14:paraId="6C287B32"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v16.4.0</w:t>
      </w:r>
      <w:r>
        <w:rPr>
          <w:i/>
        </w:rPr>
        <w:tab/>
        <w:t xml:space="preserve">  CR-0206  rev 7 Cat: B (Rel-16)</w:t>
      </w:r>
      <w:r>
        <w:rPr>
          <w:i/>
        </w:rPr>
        <w:br/>
      </w:r>
      <w:r>
        <w:rPr>
          <w:i/>
        </w:rPr>
        <w:br/>
      </w:r>
      <w:r>
        <w:rPr>
          <w:i/>
        </w:rPr>
        <w:tab/>
      </w:r>
      <w:r>
        <w:rPr>
          <w:i/>
        </w:rPr>
        <w:tab/>
      </w:r>
      <w:r>
        <w:rPr>
          <w:i/>
        </w:rPr>
        <w:tab/>
      </w:r>
      <w:r>
        <w:rPr>
          <w:i/>
        </w:rPr>
        <w:tab/>
      </w:r>
      <w:r>
        <w:rPr>
          <w:i/>
        </w:rPr>
        <w:tab/>
        <w:t>Source: Ericsson, China Telecom, ZTE, Qualcomm</w:t>
      </w:r>
    </w:p>
    <w:p w14:paraId="680B2340" w14:textId="77777777" w:rsidR="00E97C3D" w:rsidRDefault="00E97C3D" w:rsidP="00E97C3D">
      <w:pPr>
        <w:rPr>
          <w:rFonts w:ascii="Arial" w:hAnsi="Arial" w:cs="Arial"/>
          <w:b/>
        </w:rPr>
      </w:pPr>
      <w:r>
        <w:rPr>
          <w:rFonts w:ascii="Arial" w:hAnsi="Arial" w:cs="Arial"/>
          <w:b/>
        </w:rPr>
        <w:lastRenderedPageBreak/>
        <w:t xml:space="preserve">Abstract: </w:t>
      </w:r>
    </w:p>
    <w:p w14:paraId="0E543248" w14:textId="77777777" w:rsidR="00E97C3D" w:rsidRDefault="00E97C3D" w:rsidP="00E97C3D">
      <w:r>
        <w:t>company CR; suggests to replace RAN3 agreed CR R3-211323 of RP-210236 because the cover page of the CR needs to be corrected, and  9.3.4 needs to be removed from the CR due to no change; one correction to ASN.1</w:t>
      </w:r>
    </w:p>
    <w:p w14:paraId="4F19BA70" w14:textId="77777777" w:rsidR="00E97C3D" w:rsidRDefault="00E97C3D" w:rsidP="00E97C3D">
      <w:pPr>
        <w:rPr>
          <w:rFonts w:ascii="Arial" w:hAnsi="Arial" w:cs="Arial"/>
          <w:b/>
        </w:rPr>
      </w:pPr>
      <w:r>
        <w:rPr>
          <w:rFonts w:ascii="Arial" w:hAnsi="Arial" w:cs="Arial"/>
          <w:b/>
        </w:rPr>
        <w:t xml:space="preserve">Discussion: </w:t>
      </w:r>
    </w:p>
    <w:p w14:paraId="29124310" w14:textId="77777777" w:rsidR="00E97C3D" w:rsidRDefault="00E97C3D" w:rsidP="00E97C3D">
      <w:r>
        <w:t>handled in email discussion [91E][17][SFN_offset]</w:t>
      </w:r>
    </w:p>
    <w:p w14:paraId="3CA397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CB4A8" w14:textId="77777777" w:rsidR="00E97C3D" w:rsidRDefault="00E97C3D" w:rsidP="00E97C3D">
      <w:pPr>
        <w:rPr>
          <w:rFonts w:ascii="Arial" w:hAnsi="Arial" w:cs="Arial"/>
          <w:b/>
          <w:sz w:val="24"/>
        </w:rPr>
      </w:pPr>
      <w:r>
        <w:rPr>
          <w:rFonts w:ascii="Arial" w:hAnsi="Arial" w:cs="Arial"/>
          <w:b/>
          <w:color w:val="0000FF"/>
          <w:sz w:val="24"/>
        </w:rPr>
        <w:t>RP-210125</w:t>
      </w:r>
      <w:r>
        <w:rPr>
          <w:rFonts w:ascii="Arial" w:hAnsi="Arial" w:cs="Arial"/>
          <w:b/>
          <w:color w:val="0000FF"/>
          <w:sz w:val="24"/>
        </w:rPr>
        <w:tab/>
      </w:r>
      <w:r>
        <w:rPr>
          <w:rFonts w:ascii="Arial" w:hAnsi="Arial" w:cs="Arial"/>
          <w:b/>
          <w:sz w:val="24"/>
        </w:rPr>
        <w:t>Introduction of SFN Offset per cell over X2</w:t>
      </w:r>
    </w:p>
    <w:p w14:paraId="7BAB8192"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v16.4.0</w:t>
      </w:r>
      <w:r>
        <w:rPr>
          <w:i/>
        </w:rPr>
        <w:tab/>
        <w:t xml:space="preserve">  CR-1367  rev 7 Cat: B (Rel-16)</w:t>
      </w:r>
      <w:r>
        <w:rPr>
          <w:i/>
        </w:rPr>
        <w:br/>
      </w:r>
      <w:r>
        <w:rPr>
          <w:i/>
        </w:rPr>
        <w:br/>
      </w:r>
      <w:r>
        <w:rPr>
          <w:i/>
        </w:rPr>
        <w:tab/>
      </w:r>
      <w:r>
        <w:rPr>
          <w:i/>
        </w:rPr>
        <w:tab/>
      </w:r>
      <w:r>
        <w:rPr>
          <w:i/>
        </w:rPr>
        <w:tab/>
      </w:r>
      <w:r>
        <w:rPr>
          <w:i/>
        </w:rPr>
        <w:tab/>
      </w:r>
      <w:r>
        <w:rPr>
          <w:i/>
        </w:rPr>
        <w:tab/>
        <w:t>Source: Ericsson, China Telecom, ZTE, Qualcomm</w:t>
      </w:r>
    </w:p>
    <w:p w14:paraId="7D96B7A5" w14:textId="77777777" w:rsidR="00E97C3D" w:rsidRDefault="00E97C3D" w:rsidP="00E97C3D">
      <w:pPr>
        <w:rPr>
          <w:rFonts w:ascii="Arial" w:hAnsi="Arial" w:cs="Arial"/>
          <w:b/>
        </w:rPr>
      </w:pPr>
      <w:r>
        <w:rPr>
          <w:rFonts w:ascii="Arial" w:hAnsi="Arial" w:cs="Arial"/>
          <w:b/>
        </w:rPr>
        <w:t xml:space="preserve">Abstract: </w:t>
      </w:r>
    </w:p>
    <w:p w14:paraId="1A102DA7" w14:textId="77777777" w:rsidR="00E97C3D" w:rsidRDefault="00E97C3D" w:rsidP="00E97C3D">
      <w:r>
        <w:t>company CR; suggests to replace RAN3 agreed CR R3-211322 of RP-210238 because the cover page of the CR needs to be corrected; the procedure text should be removed for X2 Setup and eNB Configuration Update; one ASN.1 error is corrected.</w:t>
      </w:r>
    </w:p>
    <w:p w14:paraId="79B42B1E" w14:textId="77777777" w:rsidR="00E97C3D" w:rsidRDefault="00E97C3D" w:rsidP="00E97C3D">
      <w:pPr>
        <w:rPr>
          <w:rFonts w:ascii="Arial" w:hAnsi="Arial" w:cs="Arial"/>
          <w:b/>
        </w:rPr>
      </w:pPr>
      <w:r>
        <w:rPr>
          <w:rFonts w:ascii="Arial" w:hAnsi="Arial" w:cs="Arial"/>
          <w:b/>
        </w:rPr>
        <w:t xml:space="preserve">Discussion: </w:t>
      </w:r>
    </w:p>
    <w:p w14:paraId="0FE71ABB" w14:textId="77777777" w:rsidR="00E97C3D" w:rsidRDefault="00E97C3D" w:rsidP="00E97C3D">
      <w:r>
        <w:t>Note: R3-211322 was packed by accident into RP-210238 under AI 10.5 (LTE only), it would have been better packed in RP-210236 under AI 9.5 (NR+LTE related);</w:t>
      </w:r>
    </w:p>
    <w:p w14:paraId="2FF94317" w14:textId="77777777" w:rsidR="00E97C3D" w:rsidRDefault="00E97C3D" w:rsidP="00E97C3D">
      <w:r>
        <w:t>handled in email discussion [91E][17][SFN_offset]</w:t>
      </w:r>
    </w:p>
    <w:p w14:paraId="088F83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RP-210799</w:t>
      </w:r>
      <w:r>
        <w:rPr>
          <w:color w:val="993300"/>
          <w:u w:val="single"/>
        </w:rPr>
        <w:t>.</w:t>
      </w:r>
    </w:p>
    <w:p w14:paraId="04C5DCC5" w14:textId="77777777" w:rsidR="00E97C3D" w:rsidRDefault="00E97C3D" w:rsidP="00E97C3D">
      <w:pPr>
        <w:rPr>
          <w:rFonts w:ascii="Arial" w:hAnsi="Arial" w:cs="Arial"/>
          <w:b/>
          <w:sz w:val="24"/>
        </w:rPr>
      </w:pPr>
      <w:r>
        <w:rPr>
          <w:rFonts w:ascii="Arial" w:hAnsi="Arial" w:cs="Arial"/>
          <w:b/>
          <w:color w:val="0000FF"/>
          <w:sz w:val="24"/>
        </w:rPr>
        <w:t>RP-210799</w:t>
      </w:r>
      <w:r>
        <w:rPr>
          <w:rFonts w:ascii="Arial" w:hAnsi="Arial" w:cs="Arial"/>
          <w:b/>
          <w:color w:val="0000FF"/>
          <w:sz w:val="24"/>
        </w:rPr>
        <w:tab/>
      </w:r>
      <w:r>
        <w:rPr>
          <w:rFonts w:ascii="Arial" w:hAnsi="Arial" w:cs="Arial"/>
          <w:b/>
          <w:sz w:val="24"/>
        </w:rPr>
        <w:t>Introduction of SFN Offset per cell over X2</w:t>
      </w:r>
    </w:p>
    <w:p w14:paraId="35B31CBA"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v16.4.0</w:t>
      </w:r>
      <w:r>
        <w:rPr>
          <w:i/>
        </w:rPr>
        <w:tab/>
        <w:t xml:space="preserve">  CR-1367  rev 8 Cat: B (Rel-16)</w:t>
      </w:r>
      <w:r>
        <w:rPr>
          <w:i/>
        </w:rPr>
        <w:br/>
      </w:r>
      <w:r>
        <w:rPr>
          <w:i/>
        </w:rPr>
        <w:br/>
      </w:r>
      <w:r>
        <w:rPr>
          <w:i/>
        </w:rPr>
        <w:tab/>
      </w:r>
      <w:r>
        <w:rPr>
          <w:i/>
        </w:rPr>
        <w:tab/>
      </w:r>
      <w:r>
        <w:rPr>
          <w:i/>
        </w:rPr>
        <w:tab/>
      </w:r>
      <w:r>
        <w:rPr>
          <w:i/>
        </w:rPr>
        <w:tab/>
      </w:r>
      <w:r>
        <w:rPr>
          <w:i/>
        </w:rPr>
        <w:tab/>
        <w:t>Source: Ericsson, China Telecom, ZTE, Qualcomm</w:t>
      </w:r>
    </w:p>
    <w:p w14:paraId="3361D706" w14:textId="77777777" w:rsidR="00E97C3D" w:rsidRDefault="00E97C3D" w:rsidP="00E97C3D">
      <w:pPr>
        <w:rPr>
          <w:color w:val="808080"/>
        </w:rPr>
      </w:pPr>
      <w:r>
        <w:rPr>
          <w:color w:val="808080"/>
        </w:rPr>
        <w:t>(Replaces RP-210125)</w:t>
      </w:r>
    </w:p>
    <w:p w14:paraId="4B82D7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7C64E" w14:textId="77777777" w:rsidR="00E97C3D" w:rsidRDefault="00E97C3D" w:rsidP="00E97C3D">
      <w:pPr>
        <w:rPr>
          <w:rFonts w:ascii="Arial" w:hAnsi="Arial" w:cs="Arial"/>
          <w:b/>
          <w:sz w:val="24"/>
        </w:rPr>
      </w:pPr>
      <w:r>
        <w:rPr>
          <w:rFonts w:ascii="Arial" w:hAnsi="Arial" w:cs="Arial"/>
          <w:b/>
          <w:color w:val="0000FF"/>
          <w:sz w:val="24"/>
        </w:rPr>
        <w:t>RP-210797</w:t>
      </w:r>
      <w:r>
        <w:rPr>
          <w:rFonts w:ascii="Arial" w:hAnsi="Arial" w:cs="Arial"/>
          <w:b/>
          <w:color w:val="0000FF"/>
          <w:sz w:val="24"/>
        </w:rPr>
        <w:tab/>
      </w:r>
      <w:r>
        <w:rPr>
          <w:rFonts w:ascii="Arial" w:hAnsi="Arial" w:cs="Arial"/>
          <w:b/>
          <w:sz w:val="24"/>
        </w:rPr>
        <w:t>Moderator's summary for email discussion [91E][17][SFN_offset]</w:t>
      </w:r>
    </w:p>
    <w:p w14:paraId="5A9F97B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378C5193" w14:textId="77777777" w:rsidR="00E97C3D" w:rsidRDefault="00E97C3D" w:rsidP="00E97C3D">
      <w:pPr>
        <w:rPr>
          <w:rFonts w:ascii="Arial" w:hAnsi="Arial" w:cs="Arial"/>
          <w:b/>
        </w:rPr>
      </w:pPr>
      <w:r>
        <w:rPr>
          <w:rFonts w:ascii="Arial" w:hAnsi="Arial" w:cs="Arial"/>
          <w:b/>
        </w:rPr>
        <w:t xml:space="preserve">Abstract: </w:t>
      </w:r>
    </w:p>
    <w:p w14:paraId="1D22452D" w14:textId="77777777" w:rsidR="00E97C3D" w:rsidRDefault="00E97C3D" w:rsidP="00E97C3D">
      <w:r>
        <w:t>handled Tdocs: RP-210123, RP-210124, RP-210125, RP-210236</w:t>
      </w:r>
    </w:p>
    <w:p w14:paraId="46C4A1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B4CA" w14:textId="77777777" w:rsidR="00E97C3D" w:rsidRDefault="00E97C3D" w:rsidP="00E97C3D">
      <w:pPr>
        <w:rPr>
          <w:rFonts w:ascii="Arial" w:hAnsi="Arial" w:cs="Arial"/>
          <w:b/>
          <w:sz w:val="24"/>
        </w:rPr>
      </w:pPr>
      <w:r>
        <w:rPr>
          <w:rFonts w:ascii="Arial" w:hAnsi="Arial" w:cs="Arial"/>
          <w:b/>
          <w:color w:val="0000FF"/>
          <w:sz w:val="24"/>
        </w:rPr>
        <w:t>RP-210091</w:t>
      </w:r>
      <w:r>
        <w:rPr>
          <w:rFonts w:ascii="Arial" w:hAnsi="Arial" w:cs="Arial"/>
          <w:b/>
          <w:color w:val="0000FF"/>
          <w:sz w:val="24"/>
        </w:rPr>
        <w:tab/>
      </w:r>
      <w:r>
        <w:rPr>
          <w:rFonts w:ascii="Arial" w:hAnsi="Arial" w:cs="Arial"/>
          <w:b/>
          <w:sz w:val="24"/>
        </w:rPr>
        <w:t>RAN4 CRs for Small Technical Enhancements and Improvements for REL-16</w:t>
      </w:r>
    </w:p>
    <w:p w14:paraId="0B014A4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DD23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7EB7A" w14:textId="77777777" w:rsidR="00E97C3D" w:rsidRDefault="00E97C3D" w:rsidP="00E97C3D">
      <w:pPr>
        <w:rPr>
          <w:rFonts w:ascii="Arial" w:hAnsi="Arial" w:cs="Arial"/>
          <w:b/>
          <w:sz w:val="24"/>
        </w:rPr>
      </w:pPr>
      <w:r>
        <w:rPr>
          <w:rFonts w:ascii="Arial" w:hAnsi="Arial" w:cs="Arial"/>
          <w:b/>
          <w:color w:val="0000FF"/>
          <w:sz w:val="24"/>
        </w:rPr>
        <w:t>RP-210572</w:t>
      </w:r>
      <w:r>
        <w:rPr>
          <w:rFonts w:ascii="Arial" w:hAnsi="Arial" w:cs="Arial"/>
          <w:b/>
          <w:color w:val="0000FF"/>
          <w:sz w:val="24"/>
        </w:rPr>
        <w:tab/>
      </w:r>
      <w:r>
        <w:rPr>
          <w:rFonts w:ascii="Arial" w:hAnsi="Arial" w:cs="Arial"/>
          <w:b/>
          <w:sz w:val="24"/>
        </w:rPr>
        <w:t>Background to corrections of Pcmax for UL CA with uplink Tx switching capability</w:t>
      </w:r>
    </w:p>
    <w:p w14:paraId="6701521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8B7A4C9" w14:textId="77777777" w:rsidR="00E97C3D" w:rsidRDefault="00E97C3D" w:rsidP="00E97C3D">
      <w:pPr>
        <w:rPr>
          <w:rFonts w:ascii="Arial" w:hAnsi="Arial" w:cs="Arial"/>
          <w:b/>
        </w:rPr>
      </w:pPr>
      <w:r>
        <w:rPr>
          <w:rFonts w:ascii="Arial" w:hAnsi="Arial" w:cs="Arial"/>
          <w:b/>
        </w:rPr>
        <w:t xml:space="preserve">Discussion: </w:t>
      </w:r>
    </w:p>
    <w:p w14:paraId="783977BA" w14:textId="77777777" w:rsidR="00E97C3D" w:rsidRDefault="00E97C3D" w:rsidP="00E97C3D">
      <w:r>
        <w:t>handled in email discussion [91E][18][CA_UL_Tx_switching]</w:t>
      </w:r>
    </w:p>
    <w:p w14:paraId="4FB30A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5EC71" w14:textId="77777777" w:rsidR="00E97C3D" w:rsidRDefault="00E97C3D" w:rsidP="00E97C3D">
      <w:pPr>
        <w:rPr>
          <w:rFonts w:ascii="Arial" w:hAnsi="Arial" w:cs="Arial"/>
          <w:b/>
          <w:sz w:val="24"/>
        </w:rPr>
      </w:pPr>
      <w:r>
        <w:rPr>
          <w:rFonts w:ascii="Arial" w:hAnsi="Arial" w:cs="Arial"/>
          <w:b/>
          <w:color w:val="0000FF"/>
          <w:sz w:val="24"/>
        </w:rPr>
        <w:t>RP-210548</w:t>
      </w:r>
      <w:r>
        <w:rPr>
          <w:rFonts w:ascii="Arial" w:hAnsi="Arial" w:cs="Arial"/>
          <w:b/>
          <w:color w:val="0000FF"/>
          <w:sz w:val="24"/>
        </w:rPr>
        <w:tab/>
      </w:r>
      <w:r>
        <w:rPr>
          <w:rFonts w:ascii="Arial" w:hAnsi="Arial" w:cs="Arial"/>
          <w:b/>
          <w:sz w:val="24"/>
        </w:rPr>
        <w:t>About proposal to change configured output power for CA based UL Tx switching</w:t>
      </w:r>
    </w:p>
    <w:p w14:paraId="6C9C82B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F9440" w14:textId="77777777" w:rsidR="00E97C3D" w:rsidRDefault="00E97C3D" w:rsidP="00E97C3D">
      <w:pPr>
        <w:rPr>
          <w:rFonts w:ascii="Arial" w:hAnsi="Arial" w:cs="Arial"/>
          <w:b/>
        </w:rPr>
      </w:pPr>
      <w:r>
        <w:rPr>
          <w:rFonts w:ascii="Arial" w:hAnsi="Arial" w:cs="Arial"/>
          <w:b/>
        </w:rPr>
        <w:t xml:space="preserve">Discussion: </w:t>
      </w:r>
    </w:p>
    <w:p w14:paraId="46F73923" w14:textId="77777777" w:rsidR="00E97C3D" w:rsidRDefault="00E97C3D" w:rsidP="00E97C3D">
      <w:r>
        <w:t>moved from AI 9.4 to AI 9.5</w:t>
      </w:r>
    </w:p>
    <w:p w14:paraId="1557BE0C" w14:textId="77777777" w:rsidR="00E97C3D" w:rsidRDefault="00E97C3D" w:rsidP="00E97C3D">
      <w:r>
        <w:t>handled in email discussion [91E][18][CA_UL_Tx_switching]</w:t>
      </w:r>
    </w:p>
    <w:p w14:paraId="62228D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27FF" w14:textId="77777777" w:rsidR="00E97C3D" w:rsidRDefault="00E97C3D" w:rsidP="00E97C3D">
      <w:pPr>
        <w:rPr>
          <w:rFonts w:ascii="Arial" w:hAnsi="Arial" w:cs="Arial"/>
          <w:b/>
          <w:sz w:val="24"/>
        </w:rPr>
      </w:pPr>
      <w:r>
        <w:rPr>
          <w:rFonts w:ascii="Arial" w:hAnsi="Arial" w:cs="Arial"/>
          <w:b/>
          <w:color w:val="0000FF"/>
          <w:sz w:val="24"/>
        </w:rPr>
        <w:t>RP-210573</w:t>
      </w:r>
      <w:r>
        <w:rPr>
          <w:rFonts w:ascii="Arial" w:hAnsi="Arial" w:cs="Arial"/>
          <w:b/>
          <w:color w:val="0000FF"/>
          <w:sz w:val="24"/>
        </w:rPr>
        <w:tab/>
      </w:r>
      <w:r>
        <w:rPr>
          <w:rFonts w:ascii="Arial" w:hAnsi="Arial" w:cs="Arial"/>
          <w:b/>
          <w:sz w:val="24"/>
        </w:rPr>
        <w:t>Modification of Pcmax for UL CA with uplink Tx switching capability</w:t>
      </w:r>
    </w:p>
    <w:p w14:paraId="42D05567"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v16.6.0</w:t>
      </w:r>
      <w:r>
        <w:rPr>
          <w:i/>
        </w:rPr>
        <w:tab/>
        <w:t xml:space="preserve">  CR-0648  rev 2 Cat: F (Rel-16)</w:t>
      </w:r>
      <w:r>
        <w:rPr>
          <w:i/>
        </w:rPr>
        <w:br/>
      </w:r>
      <w:r>
        <w:rPr>
          <w:i/>
        </w:rPr>
        <w:br/>
      </w:r>
      <w:r>
        <w:rPr>
          <w:i/>
        </w:rPr>
        <w:tab/>
      </w:r>
      <w:r>
        <w:rPr>
          <w:i/>
        </w:rPr>
        <w:tab/>
      </w:r>
      <w:r>
        <w:rPr>
          <w:i/>
        </w:rPr>
        <w:tab/>
      </w:r>
      <w:r>
        <w:rPr>
          <w:i/>
        </w:rPr>
        <w:tab/>
      </w:r>
      <w:r>
        <w:rPr>
          <w:i/>
        </w:rPr>
        <w:tab/>
        <w:t>Source: Ericsson</w:t>
      </w:r>
    </w:p>
    <w:p w14:paraId="4D691C3F" w14:textId="77777777" w:rsidR="00E97C3D" w:rsidRDefault="00E97C3D" w:rsidP="00E97C3D">
      <w:pPr>
        <w:rPr>
          <w:rFonts w:ascii="Arial" w:hAnsi="Arial" w:cs="Arial"/>
          <w:b/>
        </w:rPr>
      </w:pPr>
      <w:r>
        <w:rPr>
          <w:rFonts w:ascii="Arial" w:hAnsi="Arial" w:cs="Arial"/>
          <w:b/>
        </w:rPr>
        <w:t xml:space="preserve">Abstract: </w:t>
      </w:r>
    </w:p>
    <w:p w14:paraId="546D6FD5" w14:textId="77777777" w:rsidR="00E97C3D" w:rsidRDefault="00E97C3D" w:rsidP="00E97C3D">
      <w:r>
        <w:t>company CR; CR is based on R4-2103159 which was not pursued at RAN4 #98-e; topic was discussed since RAN4#96-e in Aug.20 and this company CR is in line with the endorsed way forward on RP-201365 of RAN #88e to allow power boosting (which is impossible without this CR);</w:t>
      </w:r>
    </w:p>
    <w:p w14:paraId="05681B25" w14:textId="77777777" w:rsidR="00E97C3D" w:rsidRDefault="00E97C3D" w:rsidP="00E97C3D">
      <w:pPr>
        <w:rPr>
          <w:rFonts w:ascii="Arial" w:hAnsi="Arial" w:cs="Arial"/>
          <w:b/>
        </w:rPr>
      </w:pPr>
      <w:r>
        <w:rPr>
          <w:rFonts w:ascii="Arial" w:hAnsi="Arial" w:cs="Arial"/>
          <w:b/>
        </w:rPr>
        <w:t xml:space="preserve">Discussion: </w:t>
      </w:r>
    </w:p>
    <w:p w14:paraId="05E608FA" w14:textId="77777777" w:rsidR="00E97C3D" w:rsidRDefault="00E97C3D" w:rsidP="00E97C3D">
      <w:r>
        <w:t>handled in email discussion [91E][18][CA_UL_Tx_switching]</w:t>
      </w:r>
    </w:p>
    <w:p w14:paraId="64F30A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RP-210850</w:t>
      </w:r>
      <w:r>
        <w:rPr>
          <w:color w:val="993300"/>
          <w:u w:val="single"/>
        </w:rPr>
        <w:t>.</w:t>
      </w:r>
    </w:p>
    <w:p w14:paraId="5AE9AC9A" w14:textId="77777777" w:rsidR="00E97C3D" w:rsidRDefault="00E97C3D" w:rsidP="00E97C3D">
      <w:pPr>
        <w:rPr>
          <w:rFonts w:ascii="Arial" w:hAnsi="Arial" w:cs="Arial"/>
          <w:b/>
          <w:sz w:val="24"/>
        </w:rPr>
      </w:pPr>
      <w:r>
        <w:rPr>
          <w:rFonts w:ascii="Arial" w:hAnsi="Arial" w:cs="Arial"/>
          <w:b/>
          <w:color w:val="0000FF"/>
          <w:sz w:val="24"/>
        </w:rPr>
        <w:t>RP-210850</w:t>
      </w:r>
      <w:r>
        <w:rPr>
          <w:rFonts w:ascii="Arial" w:hAnsi="Arial" w:cs="Arial"/>
          <w:b/>
          <w:color w:val="0000FF"/>
          <w:sz w:val="24"/>
        </w:rPr>
        <w:tab/>
      </w:r>
      <w:r>
        <w:rPr>
          <w:rFonts w:ascii="Arial" w:hAnsi="Arial" w:cs="Arial"/>
          <w:b/>
          <w:sz w:val="24"/>
        </w:rPr>
        <w:t>Modification of Pcmax for UL CA with uplink Tx switching capability</w:t>
      </w:r>
    </w:p>
    <w:p w14:paraId="518F6BCF"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v16.6.0</w:t>
      </w:r>
      <w:r>
        <w:rPr>
          <w:i/>
        </w:rPr>
        <w:tab/>
        <w:t xml:space="preserve">  CR-0648  rev 3 Cat: F (Rel-16)</w:t>
      </w:r>
      <w:r>
        <w:rPr>
          <w:i/>
        </w:rPr>
        <w:br/>
      </w:r>
      <w:r>
        <w:rPr>
          <w:i/>
        </w:rPr>
        <w:br/>
      </w:r>
      <w:r>
        <w:rPr>
          <w:i/>
        </w:rPr>
        <w:tab/>
      </w:r>
      <w:r>
        <w:rPr>
          <w:i/>
        </w:rPr>
        <w:tab/>
      </w:r>
      <w:r>
        <w:rPr>
          <w:i/>
        </w:rPr>
        <w:tab/>
      </w:r>
      <w:r>
        <w:rPr>
          <w:i/>
        </w:rPr>
        <w:tab/>
      </w:r>
      <w:r>
        <w:rPr>
          <w:i/>
        </w:rPr>
        <w:tab/>
        <w:t>Source: Ericsson</w:t>
      </w:r>
    </w:p>
    <w:p w14:paraId="0627B234" w14:textId="77777777" w:rsidR="00E97C3D" w:rsidRDefault="00E97C3D" w:rsidP="00E97C3D">
      <w:pPr>
        <w:rPr>
          <w:color w:val="808080"/>
        </w:rPr>
      </w:pPr>
      <w:r>
        <w:rPr>
          <w:color w:val="808080"/>
        </w:rPr>
        <w:t>(Replaces RP-210573)</w:t>
      </w:r>
    </w:p>
    <w:p w14:paraId="3BEC2BBD" w14:textId="77777777" w:rsidR="00E97C3D" w:rsidRDefault="00E97C3D" w:rsidP="00E97C3D">
      <w:pPr>
        <w:rPr>
          <w:rFonts w:ascii="Arial" w:hAnsi="Arial" w:cs="Arial"/>
          <w:b/>
        </w:rPr>
      </w:pPr>
      <w:r>
        <w:rPr>
          <w:rFonts w:ascii="Arial" w:hAnsi="Arial" w:cs="Arial"/>
          <w:b/>
        </w:rPr>
        <w:t xml:space="preserve">Abstract: </w:t>
      </w:r>
    </w:p>
    <w:p w14:paraId="6E56CA00" w14:textId="77777777" w:rsidR="00E97C3D" w:rsidRDefault="00E97C3D" w:rsidP="00E97C3D">
      <w:r>
        <w:t>company CR; CR is based on R4-2103159 which was not pursued at RAN4 #98-e; topic was discussed since RAN4#96-e in Aug.20 and this company CR is in line with the endorsed way forward on RP-201365 of RAN #88e to allow power boosting (which is impossible without this CR);</w:t>
      </w:r>
    </w:p>
    <w:p w14:paraId="129041C3" w14:textId="77777777" w:rsidR="00E97C3D" w:rsidRDefault="00E97C3D" w:rsidP="00E97C3D">
      <w:pPr>
        <w:rPr>
          <w:rFonts w:ascii="Arial" w:hAnsi="Arial" w:cs="Arial"/>
          <w:b/>
        </w:rPr>
      </w:pPr>
      <w:r>
        <w:rPr>
          <w:rFonts w:ascii="Arial" w:hAnsi="Arial" w:cs="Arial"/>
          <w:b/>
        </w:rPr>
        <w:t xml:space="preserve">Discussion: </w:t>
      </w:r>
    </w:p>
    <w:p w14:paraId="43378EB6" w14:textId="77777777" w:rsidR="00E97C3D" w:rsidRDefault="00E97C3D" w:rsidP="00E97C3D">
      <w:r>
        <w:t>handled in email discussion [91E][18][CA_UL_Tx_switching]</w:t>
      </w:r>
    </w:p>
    <w:p w14:paraId="456AB0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0CF29A" w14:textId="77777777" w:rsidR="00E97C3D" w:rsidRDefault="00E97C3D" w:rsidP="00E97C3D">
      <w:pPr>
        <w:rPr>
          <w:rFonts w:ascii="Arial" w:hAnsi="Arial" w:cs="Arial"/>
          <w:b/>
          <w:sz w:val="24"/>
        </w:rPr>
      </w:pPr>
      <w:r>
        <w:rPr>
          <w:rFonts w:ascii="Arial" w:hAnsi="Arial" w:cs="Arial"/>
          <w:b/>
          <w:color w:val="0000FF"/>
          <w:sz w:val="24"/>
        </w:rPr>
        <w:t>RP-210574</w:t>
      </w:r>
      <w:r>
        <w:rPr>
          <w:rFonts w:ascii="Arial" w:hAnsi="Arial" w:cs="Arial"/>
          <w:b/>
          <w:color w:val="0000FF"/>
          <w:sz w:val="24"/>
        </w:rPr>
        <w:tab/>
      </w:r>
      <w:r>
        <w:rPr>
          <w:rFonts w:ascii="Arial" w:hAnsi="Arial" w:cs="Arial"/>
          <w:b/>
          <w:sz w:val="24"/>
        </w:rPr>
        <w:t>Modification of Pcmax for UL CA with uplink Tx switching capability</w:t>
      </w:r>
    </w:p>
    <w:p w14:paraId="70C3C0C7" w14:textId="77777777" w:rsidR="00E97C3D" w:rsidRDefault="00E97C3D" w:rsidP="00E97C3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v17.0.0</w:t>
      </w:r>
      <w:r>
        <w:rPr>
          <w:i/>
        </w:rPr>
        <w:tab/>
        <w:t xml:space="preserve">  CR-0720  Cat: A (Rel-17)</w:t>
      </w:r>
      <w:r>
        <w:rPr>
          <w:i/>
        </w:rPr>
        <w:br/>
      </w:r>
      <w:r>
        <w:rPr>
          <w:i/>
        </w:rPr>
        <w:br/>
      </w:r>
      <w:r>
        <w:rPr>
          <w:i/>
        </w:rPr>
        <w:tab/>
      </w:r>
      <w:r>
        <w:rPr>
          <w:i/>
        </w:rPr>
        <w:tab/>
      </w:r>
      <w:r>
        <w:rPr>
          <w:i/>
        </w:rPr>
        <w:tab/>
      </w:r>
      <w:r>
        <w:rPr>
          <w:i/>
        </w:rPr>
        <w:tab/>
      </w:r>
      <w:r>
        <w:rPr>
          <w:i/>
        </w:rPr>
        <w:tab/>
        <w:t>Source: Ericsson</w:t>
      </w:r>
    </w:p>
    <w:p w14:paraId="20C79366" w14:textId="77777777" w:rsidR="00E97C3D" w:rsidRDefault="00E97C3D" w:rsidP="00E97C3D">
      <w:pPr>
        <w:rPr>
          <w:rFonts w:ascii="Arial" w:hAnsi="Arial" w:cs="Arial"/>
          <w:b/>
        </w:rPr>
      </w:pPr>
      <w:r>
        <w:rPr>
          <w:rFonts w:ascii="Arial" w:hAnsi="Arial" w:cs="Arial"/>
          <w:b/>
        </w:rPr>
        <w:t xml:space="preserve">Abstract: </w:t>
      </w:r>
    </w:p>
    <w:p w14:paraId="236E6255" w14:textId="77777777" w:rsidR="00E97C3D" w:rsidRDefault="00E97C3D" w:rsidP="00E97C3D">
      <w:r>
        <w:t>company CR; this is the cat.A CR to RP-210573 (which was so far not provided to RAN4)</w:t>
      </w:r>
    </w:p>
    <w:p w14:paraId="5CBF2C25" w14:textId="77777777" w:rsidR="00E97C3D" w:rsidRDefault="00E97C3D" w:rsidP="00E97C3D">
      <w:pPr>
        <w:rPr>
          <w:rFonts w:ascii="Arial" w:hAnsi="Arial" w:cs="Arial"/>
          <w:b/>
        </w:rPr>
      </w:pPr>
      <w:r>
        <w:rPr>
          <w:rFonts w:ascii="Arial" w:hAnsi="Arial" w:cs="Arial"/>
          <w:b/>
        </w:rPr>
        <w:t xml:space="preserve">Discussion: </w:t>
      </w:r>
    </w:p>
    <w:p w14:paraId="2D0D7C68" w14:textId="77777777" w:rsidR="00E97C3D" w:rsidRDefault="00E97C3D" w:rsidP="00E97C3D">
      <w:r>
        <w:t>handled in email discussion [91E][18][CA_UL_Tx_switching]</w:t>
      </w:r>
    </w:p>
    <w:p w14:paraId="796A6A0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1D2D4" w14:textId="77777777" w:rsidR="00E97C3D" w:rsidRDefault="00E97C3D" w:rsidP="00E97C3D">
      <w:pPr>
        <w:rPr>
          <w:rFonts w:ascii="Arial" w:hAnsi="Arial" w:cs="Arial"/>
          <w:b/>
          <w:sz w:val="24"/>
        </w:rPr>
      </w:pPr>
      <w:r>
        <w:rPr>
          <w:rFonts w:ascii="Arial" w:hAnsi="Arial" w:cs="Arial"/>
          <w:b/>
          <w:color w:val="0000FF"/>
          <w:sz w:val="24"/>
        </w:rPr>
        <w:t>RP-210863</w:t>
      </w:r>
      <w:r>
        <w:rPr>
          <w:rFonts w:ascii="Arial" w:hAnsi="Arial" w:cs="Arial"/>
          <w:b/>
          <w:color w:val="0000FF"/>
          <w:sz w:val="24"/>
        </w:rPr>
        <w:tab/>
      </w:r>
      <w:r>
        <w:rPr>
          <w:rFonts w:ascii="Arial" w:hAnsi="Arial" w:cs="Arial"/>
          <w:b/>
          <w:sz w:val="24"/>
        </w:rPr>
        <w:t>Moderator's summary for email discussion [91E][18][CA_UL_Tx_switching]</w:t>
      </w:r>
    </w:p>
    <w:p w14:paraId="63B1CB7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36D81DEE" w14:textId="77777777" w:rsidR="00E97C3D" w:rsidRDefault="00E97C3D" w:rsidP="00E97C3D">
      <w:pPr>
        <w:rPr>
          <w:rFonts w:ascii="Arial" w:hAnsi="Arial" w:cs="Arial"/>
          <w:b/>
        </w:rPr>
      </w:pPr>
      <w:r>
        <w:rPr>
          <w:rFonts w:ascii="Arial" w:hAnsi="Arial" w:cs="Arial"/>
          <w:b/>
        </w:rPr>
        <w:t xml:space="preserve">Abstract: </w:t>
      </w:r>
    </w:p>
    <w:p w14:paraId="1C0101B0" w14:textId="77777777" w:rsidR="00E97C3D" w:rsidRDefault="00E97C3D" w:rsidP="00E97C3D">
      <w:r>
        <w:t>handled Tdocs: RP-210572, RP-210548, RP-210573, RP-210574</w:t>
      </w:r>
    </w:p>
    <w:p w14:paraId="6DAA88B0" w14:textId="77777777" w:rsidR="00E97C3D" w:rsidRDefault="00E97C3D" w:rsidP="00E97C3D">
      <w:pPr>
        <w:rPr>
          <w:rFonts w:ascii="Arial" w:hAnsi="Arial" w:cs="Arial"/>
          <w:b/>
        </w:rPr>
      </w:pPr>
      <w:r>
        <w:rPr>
          <w:rFonts w:ascii="Arial" w:hAnsi="Arial" w:cs="Arial"/>
          <w:b/>
        </w:rPr>
        <w:t xml:space="preserve">Discussion: </w:t>
      </w:r>
    </w:p>
    <w:p w14:paraId="424ABA47" w14:textId="77777777" w:rsidR="00E97C3D" w:rsidRDefault="00E97C3D" w:rsidP="00E97C3D">
      <w:r>
        <w:t>conclusion:</w:t>
      </w:r>
    </w:p>
    <w:p w14:paraId="47D916D3" w14:textId="77777777" w:rsidR="00E97C3D" w:rsidRDefault="00E97C3D" w:rsidP="00E97C3D">
      <w:r>
        <w:t>Technically endorse the revised CR in this RAN-P (RP-210850). RAN4 continue to discuss MPR requirements and implement into specifications after RAN4 confirm that there is not any issue to consider with MPR for PC2 for any band combination with TX switching</w:t>
      </w:r>
    </w:p>
    <w:p w14:paraId="6E4D7F1B" w14:textId="77777777" w:rsidR="00E97C3D" w:rsidRDefault="00E97C3D" w:rsidP="00E97C3D">
      <w:r>
        <w:t>o             No RAN1/2 changes are needed related to TX switching / PCMax.</w:t>
      </w:r>
    </w:p>
    <w:p w14:paraId="2E122293" w14:textId="77777777" w:rsidR="00E97C3D" w:rsidRDefault="00E97C3D" w:rsidP="00E97C3D">
      <w:r>
        <w:t>o             The MPR section of the CR can be further improved if needed to capture PC2 MPR operation pending on further RAN4 discussion</w:t>
      </w:r>
    </w:p>
    <w:p w14:paraId="08C52D4F" w14:textId="77777777" w:rsidR="00E97C3D" w:rsidRDefault="00E97C3D" w:rsidP="00E97C3D">
      <w:r>
        <w:t>MCC: RAN cannot formally endorse a CR, RP-210850 is postponed with the RAN conclusion that it is technically correct</w:t>
      </w:r>
    </w:p>
    <w:p w14:paraId="0F67E3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E6E4" w14:textId="77777777" w:rsidR="00E97C3D" w:rsidRDefault="00E97C3D" w:rsidP="00E97C3D">
      <w:pPr>
        <w:rPr>
          <w:rFonts w:ascii="Arial" w:hAnsi="Arial" w:cs="Arial"/>
          <w:b/>
          <w:sz w:val="24"/>
        </w:rPr>
      </w:pPr>
      <w:r>
        <w:rPr>
          <w:rFonts w:ascii="Arial" w:hAnsi="Arial" w:cs="Arial"/>
          <w:b/>
          <w:color w:val="0000FF"/>
          <w:sz w:val="24"/>
        </w:rPr>
        <w:t>RP-210720</w:t>
      </w:r>
      <w:r>
        <w:rPr>
          <w:rFonts w:ascii="Arial" w:hAnsi="Arial" w:cs="Arial"/>
          <w:b/>
          <w:color w:val="0000FF"/>
          <w:sz w:val="24"/>
        </w:rPr>
        <w:tab/>
      </w:r>
      <w:r>
        <w:rPr>
          <w:rFonts w:ascii="Arial" w:hAnsi="Arial" w:cs="Arial"/>
          <w:b/>
          <w:sz w:val="24"/>
        </w:rPr>
        <w:t>Follow-up on TEI recommendations</w:t>
      </w:r>
    </w:p>
    <w:p w14:paraId="6EF78E1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A1323AF" w14:textId="77777777" w:rsidR="00E97C3D" w:rsidRDefault="00E97C3D" w:rsidP="00E97C3D">
      <w:pPr>
        <w:rPr>
          <w:rFonts w:ascii="Arial" w:hAnsi="Arial" w:cs="Arial"/>
          <w:b/>
        </w:rPr>
      </w:pPr>
      <w:r>
        <w:rPr>
          <w:rFonts w:ascii="Arial" w:hAnsi="Arial" w:cs="Arial"/>
          <w:b/>
        </w:rPr>
        <w:t xml:space="preserve">Abstract: </w:t>
      </w:r>
    </w:p>
    <w:p w14:paraId="3B4CB8E1" w14:textId="77777777" w:rsidR="00E97C3D" w:rsidRDefault="00E97C3D" w:rsidP="00E97C3D">
      <w:r>
        <w:t>Follow-up on TEI recommendations that were endorsed in RP-202867.</w:t>
      </w:r>
    </w:p>
    <w:p w14:paraId="095D747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8F1AF" w14:textId="77777777" w:rsidR="00E97C3D" w:rsidRDefault="00E97C3D" w:rsidP="00E97C3D">
      <w:pPr>
        <w:rPr>
          <w:rFonts w:ascii="Arial" w:hAnsi="Arial" w:cs="Arial"/>
          <w:b/>
          <w:sz w:val="24"/>
        </w:rPr>
      </w:pPr>
      <w:r>
        <w:rPr>
          <w:rFonts w:ascii="Arial" w:hAnsi="Arial" w:cs="Arial"/>
          <w:b/>
          <w:color w:val="0000FF"/>
          <w:sz w:val="24"/>
        </w:rPr>
        <w:t>RP-210224</w:t>
      </w:r>
      <w:r>
        <w:rPr>
          <w:rFonts w:ascii="Arial" w:hAnsi="Arial" w:cs="Arial"/>
          <w:b/>
          <w:color w:val="0000FF"/>
          <w:sz w:val="24"/>
        </w:rPr>
        <w:tab/>
      </w:r>
      <w:r>
        <w:rPr>
          <w:rFonts w:ascii="Arial" w:hAnsi="Arial" w:cs="Arial"/>
          <w:b/>
          <w:sz w:val="24"/>
        </w:rPr>
        <w:t>Handling of TEI CRs</w:t>
      </w:r>
    </w:p>
    <w:p w14:paraId="466CB03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52B158E4" w14:textId="77777777" w:rsidR="00E97C3D" w:rsidRDefault="00E97C3D" w:rsidP="00E97C3D">
      <w:pPr>
        <w:rPr>
          <w:rFonts w:ascii="Arial" w:hAnsi="Arial" w:cs="Arial"/>
          <w:b/>
        </w:rPr>
      </w:pPr>
      <w:r>
        <w:rPr>
          <w:rFonts w:ascii="Arial" w:hAnsi="Arial" w:cs="Arial"/>
          <w:b/>
        </w:rPr>
        <w:t xml:space="preserve">Discussion: </w:t>
      </w:r>
    </w:p>
    <w:p w14:paraId="78AC0907" w14:textId="77777777" w:rsidR="00E97C3D" w:rsidRDefault="00E97C3D" w:rsidP="00E97C3D">
      <w:r>
        <w:t>handled in email discussion [91E][19][TEI_handling]</w:t>
      </w:r>
    </w:p>
    <w:p w14:paraId="7AE348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RP-210826</w:t>
      </w:r>
      <w:r>
        <w:rPr>
          <w:color w:val="993300"/>
          <w:u w:val="single"/>
        </w:rPr>
        <w:t>.</w:t>
      </w:r>
    </w:p>
    <w:p w14:paraId="7C5F6E2B" w14:textId="77777777" w:rsidR="00E97C3D" w:rsidRDefault="00E97C3D" w:rsidP="00E97C3D">
      <w:pPr>
        <w:rPr>
          <w:rFonts w:ascii="Arial" w:hAnsi="Arial" w:cs="Arial"/>
          <w:b/>
          <w:sz w:val="24"/>
        </w:rPr>
      </w:pPr>
      <w:r>
        <w:rPr>
          <w:rFonts w:ascii="Arial" w:hAnsi="Arial" w:cs="Arial"/>
          <w:b/>
          <w:color w:val="0000FF"/>
          <w:sz w:val="24"/>
        </w:rPr>
        <w:t>RP-210826</w:t>
      </w:r>
      <w:r>
        <w:rPr>
          <w:rFonts w:ascii="Arial" w:hAnsi="Arial" w:cs="Arial"/>
          <w:b/>
          <w:color w:val="0000FF"/>
          <w:sz w:val="24"/>
        </w:rPr>
        <w:tab/>
      </w:r>
      <w:r>
        <w:rPr>
          <w:rFonts w:ascii="Arial" w:hAnsi="Arial" w:cs="Arial"/>
          <w:b/>
          <w:sz w:val="24"/>
        </w:rPr>
        <w:t>Handling of TEI CRs</w:t>
      </w:r>
    </w:p>
    <w:p w14:paraId="74125457"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7E3A7D05" w14:textId="77777777" w:rsidR="00E97C3D" w:rsidRDefault="00E97C3D" w:rsidP="00E97C3D">
      <w:pPr>
        <w:rPr>
          <w:color w:val="808080"/>
        </w:rPr>
      </w:pPr>
      <w:r>
        <w:rPr>
          <w:color w:val="808080"/>
        </w:rPr>
        <w:t>(Replaces RP-210224)</w:t>
      </w:r>
    </w:p>
    <w:p w14:paraId="24DB2CEB" w14:textId="77777777" w:rsidR="00E97C3D" w:rsidRDefault="00E97C3D" w:rsidP="00E97C3D">
      <w:pPr>
        <w:rPr>
          <w:rFonts w:ascii="Arial" w:hAnsi="Arial" w:cs="Arial"/>
          <w:b/>
        </w:rPr>
      </w:pPr>
      <w:r>
        <w:rPr>
          <w:rFonts w:ascii="Arial" w:hAnsi="Arial" w:cs="Arial"/>
          <w:b/>
        </w:rPr>
        <w:t xml:space="preserve">Discussion: </w:t>
      </w:r>
    </w:p>
    <w:p w14:paraId="0756EFD8" w14:textId="77777777" w:rsidR="00E97C3D" w:rsidRDefault="00E97C3D" w:rsidP="00E97C3D">
      <w:r>
        <w:t>handled in email discussion [91E][19][TEI_handling]</w:t>
      </w:r>
    </w:p>
    <w:p w14:paraId="2D3BD4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521" w14:textId="77777777" w:rsidR="00E97C3D" w:rsidRDefault="00E97C3D" w:rsidP="00E97C3D">
      <w:pPr>
        <w:rPr>
          <w:rFonts w:ascii="Arial" w:hAnsi="Arial" w:cs="Arial"/>
          <w:b/>
          <w:sz w:val="24"/>
        </w:rPr>
      </w:pPr>
      <w:r>
        <w:rPr>
          <w:rFonts w:ascii="Arial" w:hAnsi="Arial" w:cs="Arial"/>
          <w:b/>
          <w:color w:val="0000FF"/>
          <w:sz w:val="24"/>
        </w:rPr>
        <w:t>RP-210792</w:t>
      </w:r>
      <w:r>
        <w:rPr>
          <w:rFonts w:ascii="Arial" w:hAnsi="Arial" w:cs="Arial"/>
          <w:b/>
          <w:color w:val="0000FF"/>
          <w:sz w:val="24"/>
        </w:rPr>
        <w:tab/>
      </w:r>
      <w:r>
        <w:rPr>
          <w:rFonts w:ascii="Arial" w:hAnsi="Arial" w:cs="Arial"/>
          <w:b/>
          <w:sz w:val="24"/>
        </w:rPr>
        <w:t>Moderator's summary for email discussion [91E][19][TEI_handling]</w:t>
      </w:r>
    </w:p>
    <w:p w14:paraId="5BD9DE2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502D0923" w14:textId="77777777" w:rsidR="00E97C3D" w:rsidRDefault="00E97C3D" w:rsidP="00E97C3D">
      <w:pPr>
        <w:rPr>
          <w:rFonts w:ascii="Arial" w:hAnsi="Arial" w:cs="Arial"/>
          <w:b/>
        </w:rPr>
      </w:pPr>
      <w:r>
        <w:rPr>
          <w:rFonts w:ascii="Arial" w:hAnsi="Arial" w:cs="Arial"/>
          <w:b/>
        </w:rPr>
        <w:t xml:space="preserve">Abstract: </w:t>
      </w:r>
    </w:p>
    <w:p w14:paraId="6AC464AB" w14:textId="77777777" w:rsidR="00E97C3D" w:rsidRDefault="00E97C3D" w:rsidP="00E97C3D">
      <w:r>
        <w:t>handled Tdocs: RP-210720, RP-210224</w:t>
      </w:r>
    </w:p>
    <w:p w14:paraId="0B56F5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RP-210808</w:t>
      </w:r>
      <w:r>
        <w:rPr>
          <w:color w:val="993300"/>
          <w:u w:val="single"/>
        </w:rPr>
        <w:t>.</w:t>
      </w:r>
    </w:p>
    <w:p w14:paraId="2227230E" w14:textId="77777777" w:rsidR="00E97C3D" w:rsidRDefault="00E97C3D" w:rsidP="00E97C3D">
      <w:pPr>
        <w:rPr>
          <w:rFonts w:ascii="Arial" w:hAnsi="Arial" w:cs="Arial"/>
          <w:b/>
          <w:sz w:val="24"/>
        </w:rPr>
      </w:pPr>
      <w:r>
        <w:rPr>
          <w:rFonts w:ascii="Arial" w:hAnsi="Arial" w:cs="Arial"/>
          <w:b/>
          <w:color w:val="0000FF"/>
          <w:sz w:val="24"/>
        </w:rPr>
        <w:t>RP-210808</w:t>
      </w:r>
      <w:r>
        <w:rPr>
          <w:rFonts w:ascii="Arial" w:hAnsi="Arial" w:cs="Arial"/>
          <w:b/>
          <w:color w:val="0000FF"/>
          <w:sz w:val="24"/>
        </w:rPr>
        <w:tab/>
      </w:r>
      <w:r>
        <w:rPr>
          <w:rFonts w:ascii="Arial" w:hAnsi="Arial" w:cs="Arial"/>
          <w:b/>
          <w:sz w:val="24"/>
        </w:rPr>
        <w:t>Moderator's summary for email discussion [91E][19][TEI_handling]</w:t>
      </w:r>
    </w:p>
    <w:p w14:paraId="5278A28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NEC</w:t>
      </w:r>
    </w:p>
    <w:p w14:paraId="78FF2792" w14:textId="77777777" w:rsidR="00E97C3D" w:rsidRDefault="00E97C3D" w:rsidP="00E97C3D">
      <w:pPr>
        <w:rPr>
          <w:color w:val="808080"/>
        </w:rPr>
      </w:pPr>
      <w:r>
        <w:rPr>
          <w:color w:val="808080"/>
        </w:rPr>
        <w:t>(Replaces RP-210792)</w:t>
      </w:r>
    </w:p>
    <w:p w14:paraId="6F9DFD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RP-210825</w:t>
      </w:r>
      <w:r>
        <w:rPr>
          <w:color w:val="993300"/>
          <w:u w:val="single"/>
        </w:rPr>
        <w:t>.</w:t>
      </w:r>
    </w:p>
    <w:p w14:paraId="1B1DB14F" w14:textId="77777777" w:rsidR="00E97C3D" w:rsidRDefault="00E97C3D" w:rsidP="00E97C3D">
      <w:pPr>
        <w:rPr>
          <w:rFonts w:ascii="Arial" w:hAnsi="Arial" w:cs="Arial"/>
          <w:b/>
          <w:sz w:val="24"/>
        </w:rPr>
      </w:pPr>
      <w:r>
        <w:rPr>
          <w:rFonts w:ascii="Arial" w:hAnsi="Arial" w:cs="Arial"/>
          <w:b/>
          <w:color w:val="0000FF"/>
          <w:sz w:val="24"/>
        </w:rPr>
        <w:t>RP-210825</w:t>
      </w:r>
      <w:r>
        <w:rPr>
          <w:rFonts w:ascii="Arial" w:hAnsi="Arial" w:cs="Arial"/>
          <w:b/>
          <w:color w:val="0000FF"/>
          <w:sz w:val="24"/>
        </w:rPr>
        <w:tab/>
      </w:r>
      <w:r>
        <w:rPr>
          <w:rFonts w:ascii="Arial" w:hAnsi="Arial" w:cs="Arial"/>
          <w:b/>
          <w:sz w:val="24"/>
        </w:rPr>
        <w:t>Moderator's summary for email discussion [91E][19][TEI_handling]</w:t>
      </w:r>
    </w:p>
    <w:p w14:paraId="5D27DA7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NEC</w:t>
      </w:r>
    </w:p>
    <w:p w14:paraId="5CF52554" w14:textId="77777777" w:rsidR="00E97C3D" w:rsidRDefault="00E97C3D" w:rsidP="00E97C3D">
      <w:pPr>
        <w:rPr>
          <w:color w:val="808080"/>
        </w:rPr>
      </w:pPr>
      <w:r>
        <w:rPr>
          <w:color w:val="808080"/>
        </w:rPr>
        <w:t>(Replaces RP-210808)</w:t>
      </w:r>
    </w:p>
    <w:p w14:paraId="43A5E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46066" w14:textId="77777777" w:rsidR="00E97C3D" w:rsidRDefault="00E97C3D" w:rsidP="00E97C3D">
      <w:pPr>
        <w:pStyle w:val="Heading3"/>
      </w:pPr>
      <w:bookmarkStart w:id="130" w:name="_Toc69483383"/>
      <w:bookmarkStart w:id="131" w:name="_Toc74553626"/>
      <w:r>
        <w:t>9.6</w:t>
      </w:r>
      <w:r>
        <w:tab/>
        <w:t>Open REL-17 NR or NR+LTE SIs</w:t>
      </w:r>
      <w:bookmarkEnd w:id="130"/>
      <w:bookmarkEnd w:id="131"/>
    </w:p>
    <w:p w14:paraId="0D3319AD" w14:textId="77777777" w:rsidR="00E97C3D" w:rsidRDefault="00E97C3D" w:rsidP="00E97C3D">
      <w:pPr>
        <w:pStyle w:val="Heading4"/>
      </w:pPr>
      <w:bookmarkStart w:id="132" w:name="_Toc69483384"/>
      <w:bookmarkStart w:id="133" w:name="_Toc74553627"/>
      <w:r>
        <w:t>9.6.1</w:t>
      </w:r>
      <w:r>
        <w:tab/>
        <w:t>Study on 6 GHz for LTE and NR in Lic. and Unlic. Operations [RAN SI: FS_6GHz_LTE_NR]</w:t>
      </w:r>
      <w:bookmarkEnd w:id="132"/>
      <w:bookmarkEnd w:id="133"/>
    </w:p>
    <w:p w14:paraId="7C6CB58B" w14:textId="77777777" w:rsidR="00E97C3D" w:rsidRDefault="00E97C3D" w:rsidP="00E97C3D">
      <w:pPr>
        <w:rPr>
          <w:rFonts w:ascii="Arial" w:hAnsi="Arial" w:cs="Arial"/>
          <w:b/>
          <w:sz w:val="24"/>
        </w:rPr>
      </w:pPr>
      <w:r>
        <w:rPr>
          <w:rFonts w:ascii="Arial" w:hAnsi="Arial" w:cs="Arial"/>
          <w:b/>
          <w:color w:val="0000FF"/>
          <w:sz w:val="24"/>
        </w:rPr>
        <w:t>RP-210271</w:t>
      </w:r>
      <w:r>
        <w:rPr>
          <w:rFonts w:ascii="Arial" w:hAnsi="Arial" w:cs="Arial"/>
          <w:b/>
          <w:color w:val="0000FF"/>
          <w:sz w:val="24"/>
        </w:rPr>
        <w:tab/>
      </w:r>
      <w:r>
        <w:rPr>
          <w:rFonts w:ascii="Arial" w:hAnsi="Arial" w:cs="Arial"/>
          <w:b/>
          <w:sz w:val="24"/>
        </w:rPr>
        <w:t>Regulatory updates on 5.925-7.125 GHz frequency range</w:t>
      </w:r>
    </w:p>
    <w:p w14:paraId="717DA26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BCD6FC9" w14:textId="77777777" w:rsidR="00E97C3D" w:rsidRDefault="00E97C3D" w:rsidP="00E97C3D">
      <w:pPr>
        <w:rPr>
          <w:rFonts w:ascii="Arial" w:hAnsi="Arial" w:cs="Arial"/>
          <w:b/>
        </w:rPr>
      </w:pPr>
      <w:r>
        <w:rPr>
          <w:rFonts w:ascii="Arial" w:hAnsi="Arial" w:cs="Arial"/>
          <w:b/>
        </w:rPr>
        <w:t xml:space="preserve">Abstract: </w:t>
      </w:r>
    </w:p>
    <w:p w14:paraId="13466EC7" w14:textId="77777777" w:rsidR="00E97C3D" w:rsidRDefault="00E97C3D" w:rsidP="00E97C3D">
      <w:r>
        <w:t>This contribution gives the latest information from on going activities on frequency range 5.925-7.125GHz within the regulatory organisations</w:t>
      </w:r>
    </w:p>
    <w:p w14:paraId="10148C68" w14:textId="77777777" w:rsidR="00E97C3D" w:rsidRDefault="00E97C3D" w:rsidP="00E97C3D">
      <w:pPr>
        <w:rPr>
          <w:rFonts w:ascii="Arial" w:hAnsi="Arial" w:cs="Arial"/>
          <w:b/>
        </w:rPr>
      </w:pPr>
      <w:r>
        <w:rPr>
          <w:rFonts w:ascii="Arial" w:hAnsi="Arial" w:cs="Arial"/>
          <w:b/>
        </w:rPr>
        <w:t xml:space="preserve">Discussion: </w:t>
      </w:r>
    </w:p>
    <w:p w14:paraId="7F5B2986" w14:textId="77777777" w:rsidR="00E97C3D" w:rsidRDefault="00E97C3D" w:rsidP="00E97C3D">
      <w:r>
        <w:t>handled in email discussion [91E][20][6GHz_TR]</w:t>
      </w:r>
    </w:p>
    <w:p w14:paraId="6754FF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1B89" w14:textId="77777777" w:rsidR="00E97C3D" w:rsidRDefault="00E97C3D" w:rsidP="00E97C3D">
      <w:pPr>
        <w:rPr>
          <w:rFonts w:ascii="Arial" w:hAnsi="Arial" w:cs="Arial"/>
          <w:b/>
          <w:sz w:val="24"/>
        </w:rPr>
      </w:pPr>
      <w:r>
        <w:rPr>
          <w:rFonts w:ascii="Arial" w:hAnsi="Arial" w:cs="Arial"/>
          <w:b/>
          <w:color w:val="0000FF"/>
          <w:sz w:val="24"/>
        </w:rPr>
        <w:t>RP-210631</w:t>
      </w:r>
      <w:r>
        <w:rPr>
          <w:rFonts w:ascii="Arial" w:hAnsi="Arial" w:cs="Arial"/>
          <w:b/>
          <w:color w:val="0000FF"/>
          <w:sz w:val="24"/>
        </w:rPr>
        <w:tab/>
      </w:r>
      <w:r>
        <w:rPr>
          <w:rFonts w:ascii="Arial" w:hAnsi="Arial" w:cs="Arial"/>
          <w:b/>
          <w:sz w:val="24"/>
        </w:rPr>
        <w:t>pCR to TR 37.890: Regulatory update for the 6GHz frequency range</w:t>
      </w:r>
    </w:p>
    <w:p w14:paraId="11774152" w14:textId="77777777" w:rsidR="00E97C3D" w:rsidRDefault="00E97C3D" w:rsidP="00E97C3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Apple Inc.</w:t>
      </w:r>
    </w:p>
    <w:p w14:paraId="2711A582" w14:textId="77777777" w:rsidR="00E97C3D" w:rsidRDefault="00E97C3D" w:rsidP="00E97C3D">
      <w:pPr>
        <w:rPr>
          <w:rFonts w:ascii="Arial" w:hAnsi="Arial" w:cs="Arial"/>
          <w:b/>
        </w:rPr>
      </w:pPr>
      <w:r>
        <w:rPr>
          <w:rFonts w:ascii="Arial" w:hAnsi="Arial" w:cs="Arial"/>
          <w:b/>
        </w:rPr>
        <w:t xml:space="preserve">Discussion: </w:t>
      </w:r>
    </w:p>
    <w:p w14:paraId="6B0720F9" w14:textId="77777777" w:rsidR="00E97C3D" w:rsidRDefault="00E97C3D" w:rsidP="00E97C3D">
      <w:r>
        <w:t>handled in email discussion [91E][20][6GHz_TR]</w:t>
      </w:r>
    </w:p>
    <w:p w14:paraId="0B88EB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RP-210856</w:t>
      </w:r>
      <w:r>
        <w:rPr>
          <w:color w:val="993300"/>
          <w:u w:val="single"/>
        </w:rPr>
        <w:t>.</w:t>
      </w:r>
    </w:p>
    <w:p w14:paraId="1ECD5D6C" w14:textId="77777777" w:rsidR="00E97C3D" w:rsidRDefault="00E97C3D" w:rsidP="00E97C3D">
      <w:pPr>
        <w:rPr>
          <w:rFonts w:ascii="Arial" w:hAnsi="Arial" w:cs="Arial"/>
          <w:b/>
          <w:sz w:val="24"/>
        </w:rPr>
      </w:pPr>
      <w:r>
        <w:rPr>
          <w:rFonts w:ascii="Arial" w:hAnsi="Arial" w:cs="Arial"/>
          <w:b/>
          <w:color w:val="0000FF"/>
          <w:sz w:val="24"/>
        </w:rPr>
        <w:t>RP-210856</w:t>
      </w:r>
      <w:r>
        <w:rPr>
          <w:rFonts w:ascii="Arial" w:hAnsi="Arial" w:cs="Arial"/>
          <w:b/>
          <w:color w:val="0000FF"/>
          <w:sz w:val="24"/>
        </w:rPr>
        <w:tab/>
      </w:r>
      <w:r>
        <w:rPr>
          <w:rFonts w:ascii="Arial" w:hAnsi="Arial" w:cs="Arial"/>
          <w:b/>
          <w:sz w:val="24"/>
        </w:rPr>
        <w:t>pCR to TR 37.890: Regulatory update for the 6GHz frequency range</w:t>
      </w:r>
    </w:p>
    <w:p w14:paraId="4785AD6F"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Apple Inc.</w:t>
      </w:r>
    </w:p>
    <w:p w14:paraId="6E5B53D0" w14:textId="77777777" w:rsidR="00E97C3D" w:rsidRDefault="00E97C3D" w:rsidP="00E97C3D">
      <w:pPr>
        <w:rPr>
          <w:color w:val="808080"/>
        </w:rPr>
      </w:pPr>
      <w:r>
        <w:rPr>
          <w:color w:val="808080"/>
        </w:rPr>
        <w:t>(Replaces RP-210631)</w:t>
      </w:r>
    </w:p>
    <w:p w14:paraId="40AB4042" w14:textId="77777777" w:rsidR="00E97C3D" w:rsidRDefault="00E97C3D" w:rsidP="00E97C3D">
      <w:pPr>
        <w:rPr>
          <w:rFonts w:ascii="Arial" w:hAnsi="Arial" w:cs="Arial"/>
          <w:b/>
        </w:rPr>
      </w:pPr>
      <w:r>
        <w:rPr>
          <w:rFonts w:ascii="Arial" w:hAnsi="Arial" w:cs="Arial"/>
          <w:b/>
        </w:rPr>
        <w:t xml:space="preserve">Discussion: </w:t>
      </w:r>
    </w:p>
    <w:p w14:paraId="04CCFAD3" w14:textId="77777777" w:rsidR="00E97C3D" w:rsidRDefault="00E97C3D" w:rsidP="00E97C3D">
      <w:r>
        <w:t>result of email discussion [91E][20][6GHz_TR]</w:t>
      </w:r>
    </w:p>
    <w:p w14:paraId="46BF11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99759" w14:textId="77777777" w:rsidR="00E97C3D" w:rsidRDefault="00E97C3D" w:rsidP="00E97C3D">
      <w:pPr>
        <w:rPr>
          <w:rFonts w:ascii="Arial" w:hAnsi="Arial" w:cs="Arial"/>
          <w:b/>
          <w:sz w:val="24"/>
        </w:rPr>
      </w:pPr>
      <w:r>
        <w:rPr>
          <w:rFonts w:ascii="Arial" w:hAnsi="Arial" w:cs="Arial"/>
          <w:b/>
          <w:color w:val="0000FF"/>
          <w:sz w:val="24"/>
        </w:rPr>
        <w:t>RP-210270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0FCFF09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74CF691" w14:textId="77777777" w:rsidR="00E97C3D" w:rsidRDefault="00E97C3D" w:rsidP="00E97C3D">
      <w:pPr>
        <w:rPr>
          <w:rFonts w:ascii="Arial" w:hAnsi="Arial" w:cs="Arial"/>
          <w:b/>
        </w:rPr>
      </w:pPr>
      <w:r>
        <w:rPr>
          <w:rFonts w:ascii="Arial" w:hAnsi="Arial" w:cs="Arial"/>
          <w:b/>
        </w:rPr>
        <w:t xml:space="preserve">Abstract: </w:t>
      </w:r>
    </w:p>
    <w:p w14:paraId="1E9BF73D" w14:textId="77777777" w:rsidR="00E97C3D" w:rsidRDefault="00E97C3D" w:rsidP="00E97C3D">
      <w:r>
        <w:t>RAN led SI</w:t>
      </w:r>
    </w:p>
    <w:p w14:paraId="60689B7A" w14:textId="77777777" w:rsidR="00E97C3D" w:rsidRDefault="00E97C3D" w:rsidP="00E97C3D">
      <w:pPr>
        <w:rPr>
          <w:rFonts w:ascii="Arial" w:hAnsi="Arial" w:cs="Arial"/>
          <w:b/>
        </w:rPr>
      </w:pPr>
      <w:r>
        <w:rPr>
          <w:rFonts w:ascii="Arial" w:hAnsi="Arial" w:cs="Arial"/>
          <w:b/>
        </w:rPr>
        <w:t xml:space="preserve">Discussion: </w:t>
      </w:r>
    </w:p>
    <w:p w14:paraId="282179A1" w14:textId="77777777" w:rsidR="00E97C3D" w:rsidRDefault="00E97C3D" w:rsidP="00E97C3D">
      <w:r>
        <w:t>MCC: will just be submitted after treating other Tdocs of this agenda item (as this is a RAN lead SI)</w:t>
      </w:r>
    </w:p>
    <w:p w14:paraId="2743D4F4" w14:textId="77777777" w:rsidR="00E97C3D" w:rsidRDefault="00E97C3D" w:rsidP="00E97C3D">
      <w:r>
        <w:t>handled in email discussion [91E][20][6GHz_TR]</w:t>
      </w:r>
    </w:p>
    <w:p w14:paraId="704D68B5" w14:textId="77777777" w:rsidR="00E97C3D" w:rsidRDefault="00E97C3D" w:rsidP="00E97C3D">
      <w:r>
        <w:t>conclusion: 85%, June 21</w:t>
      </w:r>
    </w:p>
    <w:p w14:paraId="64B6E0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840F1" w14:textId="77777777" w:rsidR="00E97C3D" w:rsidRDefault="00E97C3D" w:rsidP="00E97C3D">
      <w:pPr>
        <w:rPr>
          <w:rFonts w:ascii="Arial" w:hAnsi="Arial" w:cs="Arial"/>
          <w:b/>
          <w:sz w:val="24"/>
        </w:rPr>
      </w:pPr>
      <w:r>
        <w:rPr>
          <w:rFonts w:ascii="Arial" w:hAnsi="Arial" w:cs="Arial"/>
          <w:b/>
          <w:color w:val="0000FF"/>
          <w:sz w:val="24"/>
        </w:rPr>
        <w:t>RP-210829</w:t>
      </w:r>
      <w:r>
        <w:rPr>
          <w:rFonts w:ascii="Arial" w:hAnsi="Arial" w:cs="Arial"/>
          <w:b/>
          <w:color w:val="0000FF"/>
          <w:sz w:val="24"/>
        </w:rPr>
        <w:tab/>
      </w:r>
      <w:r>
        <w:rPr>
          <w:rFonts w:ascii="Arial" w:hAnsi="Arial" w:cs="Arial"/>
          <w:b/>
          <w:sz w:val="24"/>
        </w:rPr>
        <w:t>Moderator's summary of email discussion [91E][20][6GHz_TR]</w:t>
      </w:r>
    </w:p>
    <w:p w14:paraId="5B703C4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7BC4A097" w14:textId="77777777" w:rsidR="00E97C3D" w:rsidRDefault="00E97C3D" w:rsidP="00E97C3D">
      <w:pPr>
        <w:rPr>
          <w:rFonts w:ascii="Arial" w:hAnsi="Arial" w:cs="Arial"/>
          <w:b/>
        </w:rPr>
      </w:pPr>
      <w:r>
        <w:rPr>
          <w:rFonts w:ascii="Arial" w:hAnsi="Arial" w:cs="Arial"/>
          <w:b/>
        </w:rPr>
        <w:t xml:space="preserve">Abstract: </w:t>
      </w:r>
    </w:p>
    <w:p w14:paraId="4151C148" w14:textId="77777777" w:rsidR="00E97C3D" w:rsidRDefault="00E97C3D" w:rsidP="00E97C3D">
      <w:r>
        <w:t>handled Tdocs: RP-210271, RP-210631, RP-210270</w:t>
      </w:r>
    </w:p>
    <w:p w14:paraId="7870CD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73211" w14:textId="77777777" w:rsidR="00E97C3D" w:rsidRDefault="00E97C3D" w:rsidP="00E97C3D">
      <w:pPr>
        <w:rPr>
          <w:rFonts w:ascii="Arial" w:hAnsi="Arial" w:cs="Arial"/>
          <w:b/>
          <w:sz w:val="24"/>
        </w:rPr>
      </w:pPr>
      <w:r>
        <w:rPr>
          <w:rFonts w:ascii="Arial" w:hAnsi="Arial" w:cs="Arial"/>
          <w:b/>
          <w:color w:val="0000FF"/>
          <w:sz w:val="24"/>
        </w:rPr>
        <w:t>RP-210857</w:t>
      </w:r>
      <w:r>
        <w:rPr>
          <w:rFonts w:ascii="Arial" w:hAnsi="Arial" w:cs="Arial"/>
          <w:b/>
          <w:color w:val="0000FF"/>
          <w:sz w:val="24"/>
        </w:rPr>
        <w:tab/>
      </w:r>
      <w:r>
        <w:rPr>
          <w:rFonts w:ascii="Arial" w:hAnsi="Arial" w:cs="Arial"/>
          <w:b/>
          <w:sz w:val="24"/>
        </w:rPr>
        <w:t>TR 37.890 v0.11.0 on Feasibility Study on 6 GHz for LTE and NR in Licensed and Unlicensed Operations</w:t>
      </w:r>
    </w:p>
    <w:p w14:paraId="35687D6F"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w:t>
      </w:r>
    </w:p>
    <w:p w14:paraId="04A0DB34" w14:textId="77777777" w:rsidR="00E97C3D" w:rsidRDefault="00E97C3D" w:rsidP="00E97C3D">
      <w:pPr>
        <w:rPr>
          <w:rFonts w:ascii="Arial" w:hAnsi="Arial" w:cs="Arial"/>
          <w:b/>
        </w:rPr>
      </w:pPr>
      <w:r>
        <w:rPr>
          <w:rFonts w:ascii="Arial" w:hAnsi="Arial" w:cs="Arial"/>
          <w:b/>
        </w:rPr>
        <w:t xml:space="preserve">Abstract: </w:t>
      </w:r>
    </w:p>
    <w:p w14:paraId="2A05FF22" w14:textId="77777777" w:rsidR="00E97C3D" w:rsidRDefault="00E97C3D" w:rsidP="00E97C3D">
      <w:r>
        <w:t>updated TR based on approved TPs/pCRs of RAN #91e; TR 37.890 is led by TSG RAN</w:t>
      </w:r>
    </w:p>
    <w:p w14:paraId="4319796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DA74" w14:textId="77777777" w:rsidR="00E97C3D" w:rsidRDefault="00E97C3D" w:rsidP="00E97C3D">
      <w:pPr>
        <w:pStyle w:val="Heading4"/>
      </w:pPr>
      <w:bookmarkStart w:id="134" w:name="_Toc69483385"/>
      <w:bookmarkStart w:id="135" w:name="_Toc74553628"/>
      <w:r>
        <w:t>9.6.2</w:t>
      </w:r>
      <w:r>
        <w:tab/>
        <w:t>Study on scenarios and req. of in-/partial-/out-of-coverage NR pos. use cases [RAN SI: FS_NR_pos_cov]</w:t>
      </w:r>
      <w:bookmarkEnd w:id="134"/>
      <w:bookmarkEnd w:id="135"/>
    </w:p>
    <w:p w14:paraId="5C9367E9" w14:textId="77777777" w:rsidR="00E97C3D" w:rsidRDefault="00E97C3D" w:rsidP="00E97C3D">
      <w:pPr>
        <w:rPr>
          <w:rFonts w:ascii="Arial" w:hAnsi="Arial" w:cs="Arial"/>
          <w:b/>
          <w:sz w:val="24"/>
        </w:rPr>
      </w:pPr>
      <w:r>
        <w:rPr>
          <w:rFonts w:ascii="Arial" w:hAnsi="Arial" w:cs="Arial"/>
          <w:b/>
          <w:color w:val="0000FF"/>
          <w:sz w:val="24"/>
        </w:rPr>
        <w:t>RP-210036</w:t>
      </w:r>
      <w:r>
        <w:rPr>
          <w:rFonts w:ascii="Arial" w:hAnsi="Arial" w:cs="Arial"/>
          <w:b/>
          <w:color w:val="0000FF"/>
          <w:sz w:val="24"/>
        </w:rPr>
        <w:tab/>
      </w:r>
      <w:r>
        <w:rPr>
          <w:rFonts w:ascii="Arial" w:hAnsi="Arial" w:cs="Arial"/>
          <w:b/>
          <w:sz w:val="24"/>
        </w:rPr>
        <w:t>Reply LS to RP-201390 on requirements of in-coverage, partial coverage and out-of-coverage positioning use cases (SAE_LS210210; to: RAN; cc: SAE V2X Core Technical Committee; contact: LG Electronics)</w:t>
      </w:r>
    </w:p>
    <w:p w14:paraId="1E06325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SAE_LS210210, to RAN, cc SAE V2X Core Technical Committee</w:t>
      </w:r>
      <w:r>
        <w:rPr>
          <w:i/>
        </w:rPr>
        <w:br/>
      </w:r>
      <w:r>
        <w:rPr>
          <w:i/>
        </w:rPr>
        <w:tab/>
      </w:r>
      <w:r>
        <w:rPr>
          <w:i/>
        </w:rPr>
        <w:tab/>
      </w:r>
      <w:r>
        <w:rPr>
          <w:i/>
        </w:rPr>
        <w:tab/>
      </w:r>
      <w:r>
        <w:rPr>
          <w:i/>
        </w:rPr>
        <w:tab/>
      </w:r>
      <w:r>
        <w:rPr>
          <w:i/>
        </w:rPr>
        <w:tab/>
        <w:t>Source: SAE Advanced Applications Technical Committee</w:t>
      </w:r>
    </w:p>
    <w:p w14:paraId="6EC5B4CD" w14:textId="77777777" w:rsidR="00E97C3D" w:rsidRDefault="00E97C3D" w:rsidP="00E97C3D">
      <w:pPr>
        <w:rPr>
          <w:rFonts w:ascii="Arial" w:hAnsi="Arial" w:cs="Arial"/>
          <w:b/>
        </w:rPr>
      </w:pPr>
      <w:r>
        <w:rPr>
          <w:rFonts w:ascii="Arial" w:hAnsi="Arial" w:cs="Arial"/>
          <w:b/>
        </w:rPr>
        <w:t xml:space="preserve">Abstract: </w:t>
      </w:r>
    </w:p>
    <w:p w14:paraId="31B61914" w14:textId="77777777" w:rsidR="00E97C3D" w:rsidRDefault="00E97C3D" w:rsidP="00E97C3D">
      <w:r>
        <w:t>SAE = Society of Automotive Engineers; compare: RP-200567; RAN action requested</w:t>
      </w:r>
    </w:p>
    <w:p w14:paraId="31ECF0CE" w14:textId="77777777" w:rsidR="00E97C3D" w:rsidRDefault="00E97C3D" w:rsidP="00E97C3D">
      <w:pPr>
        <w:rPr>
          <w:rFonts w:ascii="Arial" w:hAnsi="Arial" w:cs="Arial"/>
          <w:b/>
        </w:rPr>
      </w:pPr>
      <w:r>
        <w:rPr>
          <w:rFonts w:ascii="Arial" w:hAnsi="Arial" w:cs="Arial"/>
          <w:b/>
        </w:rPr>
        <w:t xml:space="preserve">Discussion: </w:t>
      </w:r>
    </w:p>
    <w:p w14:paraId="69DECED3" w14:textId="77777777" w:rsidR="00E97C3D" w:rsidRDefault="00E97C3D" w:rsidP="00E97C3D">
      <w:r>
        <w:t>handled in email discussion [91E][21][SL_positioning_TR]</w:t>
      </w:r>
    </w:p>
    <w:p w14:paraId="23B1532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416D" w14:textId="77777777" w:rsidR="00E97C3D" w:rsidRDefault="00E97C3D" w:rsidP="00E97C3D">
      <w:pPr>
        <w:rPr>
          <w:rFonts w:ascii="Arial" w:hAnsi="Arial" w:cs="Arial"/>
          <w:b/>
          <w:sz w:val="24"/>
        </w:rPr>
      </w:pPr>
      <w:r>
        <w:rPr>
          <w:rFonts w:ascii="Arial" w:hAnsi="Arial" w:cs="Arial"/>
          <w:b/>
          <w:color w:val="0000FF"/>
          <w:sz w:val="24"/>
        </w:rPr>
        <w:t>RP-210040</w:t>
      </w:r>
      <w:r>
        <w:rPr>
          <w:rFonts w:ascii="Arial" w:hAnsi="Arial" w:cs="Arial"/>
          <w:b/>
          <w:color w:val="0000FF"/>
          <w:sz w:val="24"/>
        </w:rPr>
        <w:tab/>
      </w:r>
      <w:r>
        <w:rPr>
          <w:rFonts w:ascii="Arial" w:hAnsi="Arial" w:cs="Arial"/>
          <w:b/>
          <w:sz w:val="24"/>
        </w:rPr>
        <w:t>Reply LS to RP-201390 on requirements of in-coverage, partial coverage, and out-of-coverage positioning use cases (5GAA_LS_S-210018; to: RAN; cc: -; contact: 5GAA Liaison)</w:t>
      </w:r>
    </w:p>
    <w:p w14:paraId="7E0DD90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5GAA_LS_S-210018, to RAN, cc -</w:t>
      </w:r>
      <w:r>
        <w:rPr>
          <w:i/>
        </w:rPr>
        <w:br/>
      </w:r>
      <w:r>
        <w:rPr>
          <w:i/>
        </w:rPr>
        <w:tab/>
      </w:r>
      <w:r>
        <w:rPr>
          <w:i/>
        </w:rPr>
        <w:tab/>
      </w:r>
      <w:r>
        <w:rPr>
          <w:i/>
        </w:rPr>
        <w:tab/>
      </w:r>
      <w:r>
        <w:rPr>
          <w:i/>
        </w:rPr>
        <w:tab/>
      </w:r>
      <w:r>
        <w:rPr>
          <w:i/>
        </w:rPr>
        <w:tab/>
        <w:t>Source: 5GAA</w:t>
      </w:r>
    </w:p>
    <w:p w14:paraId="744BA0A1" w14:textId="77777777" w:rsidR="00E97C3D" w:rsidRDefault="00E97C3D" w:rsidP="00E97C3D">
      <w:pPr>
        <w:rPr>
          <w:rFonts w:ascii="Arial" w:hAnsi="Arial" w:cs="Arial"/>
          <w:b/>
        </w:rPr>
      </w:pPr>
      <w:r>
        <w:rPr>
          <w:rFonts w:ascii="Arial" w:hAnsi="Arial" w:cs="Arial"/>
          <w:b/>
        </w:rPr>
        <w:t xml:space="preserve">Abstract: </w:t>
      </w:r>
    </w:p>
    <w:p w14:paraId="145E3E98" w14:textId="77777777" w:rsidR="00E97C3D" w:rsidRDefault="00E97C3D" w:rsidP="00E97C3D">
      <w:r>
        <w:t>no explicit RAN action requested</w:t>
      </w:r>
    </w:p>
    <w:p w14:paraId="7E941BAA" w14:textId="77777777" w:rsidR="00E97C3D" w:rsidRDefault="00E97C3D" w:rsidP="00E97C3D">
      <w:pPr>
        <w:rPr>
          <w:rFonts w:ascii="Arial" w:hAnsi="Arial" w:cs="Arial"/>
          <w:b/>
        </w:rPr>
      </w:pPr>
      <w:r>
        <w:rPr>
          <w:rFonts w:ascii="Arial" w:hAnsi="Arial" w:cs="Arial"/>
          <w:b/>
        </w:rPr>
        <w:t xml:space="preserve">Discussion: </w:t>
      </w:r>
    </w:p>
    <w:p w14:paraId="12F64FC8" w14:textId="77777777" w:rsidR="00E97C3D" w:rsidRDefault="00E97C3D" w:rsidP="00E97C3D">
      <w:r>
        <w:t>handled in email discussion [91E][21][SL_positioning_TR]</w:t>
      </w:r>
    </w:p>
    <w:p w14:paraId="0E5F6B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8D7CF" w14:textId="77777777" w:rsidR="00E97C3D" w:rsidRDefault="00E97C3D" w:rsidP="00E97C3D">
      <w:pPr>
        <w:rPr>
          <w:rFonts w:ascii="Arial" w:hAnsi="Arial" w:cs="Arial"/>
          <w:b/>
          <w:sz w:val="24"/>
        </w:rPr>
      </w:pPr>
      <w:r>
        <w:rPr>
          <w:rFonts w:ascii="Arial" w:hAnsi="Arial" w:cs="Arial"/>
          <w:b/>
          <w:color w:val="0000FF"/>
          <w:sz w:val="24"/>
        </w:rPr>
        <w:t>RP-210130</w:t>
      </w:r>
      <w:r>
        <w:rPr>
          <w:rFonts w:ascii="Arial" w:hAnsi="Arial" w:cs="Arial"/>
          <w:b/>
          <w:color w:val="0000FF"/>
          <w:sz w:val="24"/>
        </w:rPr>
        <w:tab/>
      </w:r>
      <w:r>
        <w:rPr>
          <w:rFonts w:ascii="Arial" w:hAnsi="Arial" w:cs="Arial"/>
          <w:b/>
          <w:sz w:val="24"/>
        </w:rPr>
        <w:t>Public Safety positioning use cases and requirements</w:t>
      </w:r>
    </w:p>
    <w:p w14:paraId="516C2E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w:t>
      </w:r>
    </w:p>
    <w:p w14:paraId="3E460898" w14:textId="77777777" w:rsidR="00E97C3D" w:rsidRDefault="00E97C3D" w:rsidP="00E97C3D">
      <w:pPr>
        <w:rPr>
          <w:rFonts w:ascii="Arial" w:hAnsi="Arial" w:cs="Arial"/>
          <w:b/>
        </w:rPr>
      </w:pPr>
      <w:r>
        <w:rPr>
          <w:rFonts w:ascii="Arial" w:hAnsi="Arial" w:cs="Arial"/>
          <w:b/>
        </w:rPr>
        <w:t xml:space="preserve">Abstract: </w:t>
      </w:r>
    </w:p>
    <w:p w14:paraId="1FC47FD8" w14:textId="77777777" w:rsidR="00E97C3D" w:rsidRDefault="00E97C3D" w:rsidP="00E97C3D">
      <w:r>
        <w:t>Public Safety positioning use cases and requirements</w:t>
      </w:r>
    </w:p>
    <w:p w14:paraId="50694607" w14:textId="77777777" w:rsidR="00E97C3D" w:rsidRDefault="00E97C3D" w:rsidP="00E97C3D">
      <w:pPr>
        <w:rPr>
          <w:rFonts w:ascii="Arial" w:hAnsi="Arial" w:cs="Arial"/>
          <w:b/>
        </w:rPr>
      </w:pPr>
      <w:r>
        <w:rPr>
          <w:rFonts w:ascii="Arial" w:hAnsi="Arial" w:cs="Arial"/>
          <w:b/>
        </w:rPr>
        <w:t xml:space="preserve">Discussion: </w:t>
      </w:r>
    </w:p>
    <w:p w14:paraId="71B05C19" w14:textId="77777777" w:rsidR="00E97C3D" w:rsidRDefault="00E97C3D" w:rsidP="00E97C3D">
      <w:r>
        <w:t>handled in email discussion [91E][21][SL_positioning_TR]</w:t>
      </w:r>
    </w:p>
    <w:p w14:paraId="15CA17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C2A3" w14:textId="77777777" w:rsidR="00E97C3D" w:rsidRDefault="00E97C3D" w:rsidP="00E97C3D">
      <w:pPr>
        <w:rPr>
          <w:rFonts w:ascii="Arial" w:hAnsi="Arial" w:cs="Arial"/>
          <w:b/>
          <w:sz w:val="24"/>
        </w:rPr>
      </w:pPr>
      <w:r>
        <w:rPr>
          <w:rFonts w:ascii="Arial" w:hAnsi="Arial" w:cs="Arial"/>
          <w:b/>
          <w:color w:val="0000FF"/>
          <w:sz w:val="24"/>
        </w:rPr>
        <w:t>RP-210241</w:t>
      </w:r>
      <w:r>
        <w:rPr>
          <w:rFonts w:ascii="Arial" w:hAnsi="Arial" w:cs="Arial"/>
          <w:b/>
          <w:color w:val="0000FF"/>
          <w:sz w:val="24"/>
        </w:rPr>
        <w:tab/>
      </w:r>
      <w:r>
        <w:rPr>
          <w:rFonts w:ascii="Arial" w:hAnsi="Arial" w:cs="Arial"/>
          <w:b/>
          <w:sz w:val="24"/>
        </w:rPr>
        <w:t>V2X positioning use cases and requirements</w:t>
      </w:r>
    </w:p>
    <w:p w14:paraId="4908964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Solutions &amp; Networks (I)</w:t>
      </w:r>
    </w:p>
    <w:p w14:paraId="6979B19A" w14:textId="77777777" w:rsidR="00E97C3D" w:rsidRDefault="00E97C3D" w:rsidP="00E97C3D">
      <w:pPr>
        <w:rPr>
          <w:rFonts w:ascii="Arial" w:hAnsi="Arial" w:cs="Arial"/>
          <w:b/>
        </w:rPr>
      </w:pPr>
      <w:r>
        <w:rPr>
          <w:rFonts w:ascii="Arial" w:hAnsi="Arial" w:cs="Arial"/>
          <w:b/>
        </w:rPr>
        <w:t xml:space="preserve">Discussion: </w:t>
      </w:r>
    </w:p>
    <w:p w14:paraId="7C9F474B" w14:textId="77777777" w:rsidR="00E97C3D" w:rsidRDefault="00E97C3D" w:rsidP="00E97C3D">
      <w:r>
        <w:t>handled in email discussion [91E][21][SL_positioning_TR]</w:t>
      </w:r>
    </w:p>
    <w:p w14:paraId="057F0D19"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62D81" w14:textId="77777777" w:rsidR="00E97C3D" w:rsidRDefault="00E97C3D" w:rsidP="00E97C3D">
      <w:pPr>
        <w:rPr>
          <w:rFonts w:ascii="Arial" w:hAnsi="Arial" w:cs="Arial"/>
          <w:b/>
          <w:sz w:val="24"/>
        </w:rPr>
      </w:pPr>
      <w:r>
        <w:rPr>
          <w:rFonts w:ascii="Arial" w:hAnsi="Arial" w:cs="Arial"/>
          <w:b/>
          <w:color w:val="0000FF"/>
          <w:sz w:val="24"/>
        </w:rPr>
        <w:t>RP-210269</w:t>
      </w:r>
      <w:r>
        <w:rPr>
          <w:rFonts w:ascii="Arial" w:hAnsi="Arial" w:cs="Arial"/>
          <w:b/>
          <w:color w:val="0000FF"/>
          <w:sz w:val="24"/>
        </w:rPr>
        <w:tab/>
      </w:r>
      <w:r>
        <w:rPr>
          <w:rFonts w:ascii="Arial" w:hAnsi="Arial" w:cs="Arial"/>
          <w:b/>
          <w:sz w:val="24"/>
        </w:rPr>
        <w:t>Scenarios and requirements for sidelink positioning</w:t>
      </w:r>
    </w:p>
    <w:p w14:paraId="31AC9B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5CD144F" w14:textId="77777777" w:rsidR="00E97C3D" w:rsidRDefault="00E97C3D" w:rsidP="00E97C3D">
      <w:pPr>
        <w:rPr>
          <w:rFonts w:ascii="Arial" w:hAnsi="Arial" w:cs="Arial"/>
          <w:b/>
        </w:rPr>
      </w:pPr>
      <w:r>
        <w:rPr>
          <w:rFonts w:ascii="Arial" w:hAnsi="Arial" w:cs="Arial"/>
          <w:b/>
        </w:rPr>
        <w:t xml:space="preserve">Discussion: </w:t>
      </w:r>
    </w:p>
    <w:p w14:paraId="6790F2AA" w14:textId="77777777" w:rsidR="00E97C3D" w:rsidRDefault="00E97C3D" w:rsidP="00E97C3D">
      <w:r>
        <w:t>handled in email discussion [91E][21][SL_positioning_TR]</w:t>
      </w:r>
    </w:p>
    <w:p w14:paraId="3EBA47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417F6" w14:textId="77777777" w:rsidR="00E97C3D" w:rsidRDefault="00E97C3D" w:rsidP="00E97C3D">
      <w:pPr>
        <w:rPr>
          <w:rFonts w:ascii="Arial" w:hAnsi="Arial" w:cs="Arial"/>
          <w:b/>
          <w:sz w:val="24"/>
        </w:rPr>
      </w:pPr>
      <w:r>
        <w:rPr>
          <w:rFonts w:ascii="Arial" w:hAnsi="Arial" w:cs="Arial"/>
          <w:b/>
          <w:color w:val="0000FF"/>
          <w:sz w:val="24"/>
        </w:rPr>
        <w:t>RP-210283</w:t>
      </w:r>
      <w:r>
        <w:rPr>
          <w:rFonts w:ascii="Arial" w:hAnsi="Arial" w:cs="Arial"/>
          <w:b/>
          <w:color w:val="0000FF"/>
          <w:sz w:val="24"/>
        </w:rPr>
        <w:tab/>
      </w:r>
      <w:r>
        <w:rPr>
          <w:rFonts w:ascii="Arial" w:hAnsi="Arial" w:cs="Arial"/>
          <w:b/>
          <w:sz w:val="24"/>
        </w:rPr>
        <w:t>Discussion on the positioning requirements for V2X and public safety</w:t>
      </w:r>
    </w:p>
    <w:p w14:paraId="4E57FD3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09A7124" w14:textId="77777777" w:rsidR="00E97C3D" w:rsidRDefault="00E97C3D" w:rsidP="00E97C3D">
      <w:pPr>
        <w:rPr>
          <w:rFonts w:ascii="Arial" w:hAnsi="Arial" w:cs="Arial"/>
          <w:b/>
        </w:rPr>
      </w:pPr>
      <w:r>
        <w:rPr>
          <w:rFonts w:ascii="Arial" w:hAnsi="Arial" w:cs="Arial"/>
          <w:b/>
        </w:rPr>
        <w:t xml:space="preserve">Discussion: </w:t>
      </w:r>
    </w:p>
    <w:p w14:paraId="5FF3281A" w14:textId="77777777" w:rsidR="00E97C3D" w:rsidRDefault="00E97C3D" w:rsidP="00E97C3D">
      <w:r>
        <w:t>handled in email discussion [91E][21][SL_positioning_TR]</w:t>
      </w:r>
    </w:p>
    <w:p w14:paraId="0E5645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EFA7" w14:textId="77777777" w:rsidR="00E97C3D" w:rsidRDefault="00E97C3D" w:rsidP="00E97C3D">
      <w:pPr>
        <w:rPr>
          <w:rFonts w:ascii="Arial" w:hAnsi="Arial" w:cs="Arial"/>
          <w:b/>
          <w:sz w:val="24"/>
        </w:rPr>
      </w:pPr>
      <w:r>
        <w:rPr>
          <w:rFonts w:ascii="Arial" w:hAnsi="Arial" w:cs="Arial"/>
          <w:b/>
          <w:color w:val="0000FF"/>
          <w:sz w:val="24"/>
        </w:rPr>
        <w:t>RP-210310</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37708E4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40EB42C" w14:textId="77777777" w:rsidR="00E97C3D" w:rsidRDefault="00E97C3D" w:rsidP="00E97C3D">
      <w:pPr>
        <w:rPr>
          <w:rFonts w:ascii="Arial" w:hAnsi="Arial" w:cs="Arial"/>
          <w:b/>
        </w:rPr>
      </w:pPr>
      <w:r>
        <w:rPr>
          <w:rFonts w:ascii="Arial" w:hAnsi="Arial" w:cs="Arial"/>
          <w:b/>
        </w:rPr>
        <w:t xml:space="preserve">Discussion: </w:t>
      </w:r>
    </w:p>
    <w:p w14:paraId="7322E448" w14:textId="77777777" w:rsidR="00E97C3D" w:rsidRDefault="00E97C3D" w:rsidP="00E97C3D">
      <w:r>
        <w:t>handled in email discussion [91E][21][SL_positioning_TR]</w:t>
      </w:r>
    </w:p>
    <w:p w14:paraId="1C9C98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0B84" w14:textId="77777777" w:rsidR="00E97C3D" w:rsidRDefault="00E97C3D" w:rsidP="00E97C3D">
      <w:pPr>
        <w:rPr>
          <w:rFonts w:ascii="Arial" w:hAnsi="Arial" w:cs="Arial"/>
          <w:b/>
          <w:sz w:val="24"/>
        </w:rPr>
      </w:pPr>
      <w:r>
        <w:rPr>
          <w:rFonts w:ascii="Arial" w:hAnsi="Arial" w:cs="Arial"/>
          <w:b/>
          <w:color w:val="0000FF"/>
          <w:sz w:val="24"/>
        </w:rPr>
        <w:t>RP-210348</w:t>
      </w:r>
      <w:r>
        <w:rPr>
          <w:rFonts w:ascii="Arial" w:hAnsi="Arial" w:cs="Arial"/>
          <w:b/>
          <w:color w:val="0000FF"/>
          <w:sz w:val="24"/>
        </w:rPr>
        <w:tab/>
      </w:r>
      <w:r>
        <w:rPr>
          <w:rFonts w:ascii="Arial" w:hAnsi="Arial" w:cs="Arial"/>
          <w:b/>
          <w:sz w:val="24"/>
        </w:rPr>
        <w:t>Input to scenarios and requirements for in-covereage, partial-coverage, and out-of-coverage NR positioning use cases</w:t>
      </w:r>
    </w:p>
    <w:p w14:paraId="6A5C97B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358D10" w14:textId="77777777" w:rsidR="00E97C3D" w:rsidRDefault="00E97C3D" w:rsidP="00E97C3D">
      <w:pPr>
        <w:rPr>
          <w:rFonts w:ascii="Arial" w:hAnsi="Arial" w:cs="Arial"/>
          <w:b/>
        </w:rPr>
      </w:pPr>
      <w:r>
        <w:rPr>
          <w:rFonts w:ascii="Arial" w:hAnsi="Arial" w:cs="Arial"/>
          <w:b/>
        </w:rPr>
        <w:t xml:space="preserve">Discussion: </w:t>
      </w:r>
    </w:p>
    <w:p w14:paraId="0A719E7E" w14:textId="77777777" w:rsidR="00E97C3D" w:rsidRDefault="00E97C3D" w:rsidP="00E97C3D">
      <w:r>
        <w:t>handled in email discussion [91E][21][SL_positioning_TR]</w:t>
      </w:r>
    </w:p>
    <w:p w14:paraId="43DA0F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F75C8" w14:textId="77777777" w:rsidR="00E97C3D" w:rsidRDefault="00E97C3D" w:rsidP="00E97C3D">
      <w:pPr>
        <w:rPr>
          <w:rFonts w:ascii="Arial" w:hAnsi="Arial" w:cs="Arial"/>
          <w:b/>
          <w:sz w:val="24"/>
        </w:rPr>
      </w:pPr>
      <w:r>
        <w:rPr>
          <w:rFonts w:ascii="Arial" w:hAnsi="Arial" w:cs="Arial"/>
          <w:b/>
          <w:color w:val="0000FF"/>
          <w:sz w:val="24"/>
        </w:rPr>
        <w:t>RP-210468</w:t>
      </w:r>
      <w:r>
        <w:rPr>
          <w:rFonts w:ascii="Arial" w:hAnsi="Arial" w:cs="Arial"/>
          <w:b/>
          <w:color w:val="0000FF"/>
          <w:sz w:val="24"/>
        </w:rPr>
        <w:tab/>
      </w:r>
      <w:r>
        <w:rPr>
          <w:rFonts w:ascii="Arial" w:hAnsi="Arial" w:cs="Arial"/>
          <w:b/>
          <w:sz w:val="24"/>
        </w:rPr>
        <w:t>NR Positioning Use Cases, Requirements, Scenarios for V2X and Public Safety</w:t>
      </w:r>
    </w:p>
    <w:p w14:paraId="77D6454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2BD961" w14:textId="77777777" w:rsidR="00E97C3D" w:rsidRDefault="00E97C3D" w:rsidP="00E97C3D">
      <w:pPr>
        <w:rPr>
          <w:rFonts w:ascii="Arial" w:hAnsi="Arial" w:cs="Arial"/>
          <w:b/>
        </w:rPr>
      </w:pPr>
      <w:r>
        <w:rPr>
          <w:rFonts w:ascii="Arial" w:hAnsi="Arial" w:cs="Arial"/>
          <w:b/>
        </w:rPr>
        <w:t xml:space="preserve">Abstract: </w:t>
      </w:r>
    </w:p>
    <w:p w14:paraId="173F475E" w14:textId="77777777" w:rsidR="00E97C3D" w:rsidRDefault="00E97C3D" w:rsidP="00E97C3D">
      <w:r>
        <w:t>Provides input to RAN plenary study on positionng for V2X/PS</w:t>
      </w:r>
    </w:p>
    <w:p w14:paraId="71A18EA1" w14:textId="77777777" w:rsidR="00E97C3D" w:rsidRDefault="00E97C3D" w:rsidP="00E97C3D">
      <w:pPr>
        <w:rPr>
          <w:rFonts w:ascii="Arial" w:hAnsi="Arial" w:cs="Arial"/>
          <w:b/>
        </w:rPr>
      </w:pPr>
      <w:r>
        <w:rPr>
          <w:rFonts w:ascii="Arial" w:hAnsi="Arial" w:cs="Arial"/>
          <w:b/>
        </w:rPr>
        <w:t xml:space="preserve">Discussion: </w:t>
      </w:r>
    </w:p>
    <w:p w14:paraId="5DE99A24" w14:textId="77777777" w:rsidR="00E97C3D" w:rsidRDefault="00E97C3D" w:rsidP="00E97C3D">
      <w:r>
        <w:t>handled in email discussion [91E][21][SL_positioning_TR]</w:t>
      </w:r>
    </w:p>
    <w:p w14:paraId="65CB47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ED23F" w14:textId="77777777" w:rsidR="00E97C3D" w:rsidRDefault="00E97C3D" w:rsidP="00E97C3D">
      <w:pPr>
        <w:rPr>
          <w:rFonts w:ascii="Arial" w:hAnsi="Arial" w:cs="Arial"/>
          <w:b/>
          <w:sz w:val="24"/>
        </w:rPr>
      </w:pPr>
      <w:r>
        <w:rPr>
          <w:rFonts w:ascii="Arial" w:hAnsi="Arial" w:cs="Arial"/>
          <w:b/>
          <w:color w:val="0000FF"/>
          <w:sz w:val="24"/>
        </w:rPr>
        <w:t>RP-210535</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16548B9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47BC505" w14:textId="77777777" w:rsidR="00E97C3D" w:rsidRDefault="00E97C3D" w:rsidP="00E97C3D">
      <w:pPr>
        <w:rPr>
          <w:rFonts w:ascii="Arial" w:hAnsi="Arial" w:cs="Arial"/>
          <w:b/>
        </w:rPr>
      </w:pPr>
      <w:r>
        <w:rPr>
          <w:rFonts w:ascii="Arial" w:hAnsi="Arial" w:cs="Arial"/>
          <w:b/>
        </w:rPr>
        <w:t xml:space="preserve">Discussion: </w:t>
      </w:r>
    </w:p>
    <w:p w14:paraId="5B422E40" w14:textId="77777777" w:rsidR="00E97C3D" w:rsidRDefault="00E97C3D" w:rsidP="00E97C3D">
      <w:r>
        <w:t>handled in email discussion [91E][21][SL_positioning_TR]</w:t>
      </w:r>
    </w:p>
    <w:p w14:paraId="14F53A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1ED89" w14:textId="77777777" w:rsidR="00E97C3D" w:rsidRDefault="00E97C3D" w:rsidP="00E97C3D">
      <w:pPr>
        <w:rPr>
          <w:rFonts w:ascii="Arial" w:hAnsi="Arial" w:cs="Arial"/>
          <w:b/>
          <w:sz w:val="24"/>
        </w:rPr>
      </w:pPr>
      <w:r>
        <w:rPr>
          <w:rFonts w:ascii="Arial" w:hAnsi="Arial" w:cs="Arial"/>
          <w:b/>
          <w:color w:val="0000FF"/>
          <w:sz w:val="24"/>
        </w:rPr>
        <w:t>RP-210538</w:t>
      </w:r>
      <w:r>
        <w:rPr>
          <w:rFonts w:ascii="Arial" w:hAnsi="Arial" w:cs="Arial"/>
          <w:b/>
          <w:color w:val="0000FF"/>
          <w:sz w:val="24"/>
        </w:rPr>
        <w:tab/>
      </w:r>
      <w:r>
        <w:rPr>
          <w:rFonts w:ascii="Arial" w:hAnsi="Arial" w:cs="Arial"/>
          <w:b/>
          <w:sz w:val="24"/>
        </w:rPr>
        <w:t>On positioning  use cases, requirements and deployments for public safety and V2X</w:t>
      </w:r>
    </w:p>
    <w:p w14:paraId="76925A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67AB1B90" w14:textId="77777777" w:rsidR="00E97C3D" w:rsidRDefault="00E97C3D" w:rsidP="00E97C3D">
      <w:pPr>
        <w:rPr>
          <w:rFonts w:ascii="Arial" w:hAnsi="Arial" w:cs="Arial"/>
          <w:b/>
        </w:rPr>
      </w:pPr>
      <w:r>
        <w:rPr>
          <w:rFonts w:ascii="Arial" w:hAnsi="Arial" w:cs="Arial"/>
          <w:b/>
        </w:rPr>
        <w:t xml:space="preserve">Discussion: </w:t>
      </w:r>
    </w:p>
    <w:p w14:paraId="2A4D5E1F" w14:textId="77777777" w:rsidR="00E97C3D" w:rsidRDefault="00E97C3D" w:rsidP="00E97C3D">
      <w:r>
        <w:t>handled in email discussion [91E][21][SL_positioning_TR]</w:t>
      </w:r>
    </w:p>
    <w:p w14:paraId="752099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E5B62" w14:textId="77777777" w:rsidR="00E97C3D" w:rsidRDefault="00E97C3D" w:rsidP="00E97C3D">
      <w:pPr>
        <w:rPr>
          <w:rFonts w:ascii="Arial" w:hAnsi="Arial" w:cs="Arial"/>
          <w:b/>
          <w:sz w:val="24"/>
        </w:rPr>
      </w:pPr>
      <w:r>
        <w:rPr>
          <w:rFonts w:ascii="Arial" w:hAnsi="Arial" w:cs="Arial"/>
          <w:b/>
          <w:color w:val="0000FF"/>
          <w:sz w:val="24"/>
        </w:rPr>
        <w:t>RP-210584</w:t>
      </w:r>
      <w:r>
        <w:rPr>
          <w:rFonts w:ascii="Arial" w:hAnsi="Arial" w:cs="Arial"/>
          <w:b/>
          <w:color w:val="0000FF"/>
          <w:sz w:val="24"/>
        </w:rPr>
        <w:tab/>
      </w:r>
      <w:r>
        <w:rPr>
          <w:rFonts w:ascii="Arial" w:hAnsi="Arial" w:cs="Arial"/>
          <w:b/>
          <w:sz w:val="24"/>
        </w:rPr>
        <w:t>Discussion of use cases and requirements for V2X positioning</w:t>
      </w:r>
    </w:p>
    <w:p w14:paraId="67C4BE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D2F6D8" w14:textId="77777777" w:rsidR="00E97C3D" w:rsidRDefault="00E97C3D" w:rsidP="00E97C3D">
      <w:pPr>
        <w:rPr>
          <w:rFonts w:ascii="Arial" w:hAnsi="Arial" w:cs="Arial"/>
          <w:b/>
        </w:rPr>
      </w:pPr>
      <w:r>
        <w:rPr>
          <w:rFonts w:ascii="Arial" w:hAnsi="Arial" w:cs="Arial"/>
          <w:b/>
        </w:rPr>
        <w:t xml:space="preserve">Abstract: </w:t>
      </w:r>
    </w:p>
    <w:p w14:paraId="15547EB5" w14:textId="77777777" w:rsidR="00E97C3D" w:rsidRDefault="00E97C3D" w:rsidP="00E97C3D">
      <w:r>
        <w:t>Present our views on the use cases and the requirements</w:t>
      </w:r>
    </w:p>
    <w:p w14:paraId="658DAF1C" w14:textId="77777777" w:rsidR="00E97C3D" w:rsidRDefault="00E97C3D" w:rsidP="00E97C3D">
      <w:pPr>
        <w:rPr>
          <w:rFonts w:ascii="Arial" w:hAnsi="Arial" w:cs="Arial"/>
          <w:b/>
        </w:rPr>
      </w:pPr>
      <w:r>
        <w:rPr>
          <w:rFonts w:ascii="Arial" w:hAnsi="Arial" w:cs="Arial"/>
          <w:b/>
        </w:rPr>
        <w:t xml:space="preserve">Discussion: </w:t>
      </w:r>
    </w:p>
    <w:p w14:paraId="0783AF59" w14:textId="77777777" w:rsidR="00E97C3D" w:rsidRDefault="00E97C3D" w:rsidP="00E97C3D">
      <w:r>
        <w:t>handled in email discussion [91E][21][SL_positioning_TR]</w:t>
      </w:r>
    </w:p>
    <w:p w14:paraId="61EAAB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C966" w14:textId="77777777" w:rsidR="00E97C3D" w:rsidRDefault="00E97C3D" w:rsidP="00E97C3D">
      <w:pPr>
        <w:rPr>
          <w:rFonts w:ascii="Arial" w:hAnsi="Arial" w:cs="Arial"/>
          <w:b/>
          <w:sz w:val="24"/>
        </w:rPr>
      </w:pPr>
      <w:r>
        <w:rPr>
          <w:rFonts w:ascii="Arial" w:hAnsi="Arial" w:cs="Arial"/>
          <w:b/>
          <w:color w:val="0000FF"/>
          <w:sz w:val="24"/>
        </w:rPr>
        <w:t>RP-210609</w:t>
      </w:r>
      <w:r>
        <w:rPr>
          <w:rFonts w:ascii="Arial" w:hAnsi="Arial" w:cs="Arial"/>
          <w:b/>
          <w:color w:val="0000FF"/>
          <w:sz w:val="24"/>
        </w:rPr>
        <w:tab/>
      </w:r>
      <w:r>
        <w:rPr>
          <w:rFonts w:ascii="Arial" w:hAnsi="Arial" w:cs="Arial"/>
          <w:b/>
          <w:sz w:val="24"/>
        </w:rPr>
        <w:t>Discussion on scenarios and requirements of in-coverage, partial coverage, and out-of-coverage NR positioning use cases</w:t>
      </w:r>
    </w:p>
    <w:p w14:paraId="526EFA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9ABB98" w14:textId="77777777" w:rsidR="00E97C3D" w:rsidRDefault="00E97C3D" w:rsidP="00E97C3D">
      <w:pPr>
        <w:rPr>
          <w:rFonts w:ascii="Arial" w:hAnsi="Arial" w:cs="Arial"/>
          <w:b/>
        </w:rPr>
      </w:pPr>
      <w:r>
        <w:rPr>
          <w:rFonts w:ascii="Arial" w:hAnsi="Arial" w:cs="Arial"/>
          <w:b/>
        </w:rPr>
        <w:t xml:space="preserve">Discussion: </w:t>
      </w:r>
    </w:p>
    <w:p w14:paraId="791B6F63" w14:textId="77777777" w:rsidR="00E97C3D" w:rsidRDefault="00E97C3D" w:rsidP="00E97C3D">
      <w:r>
        <w:t>handled in email discussion [91E][21][SL_positioning_TR]</w:t>
      </w:r>
    </w:p>
    <w:p w14:paraId="2C8D19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379" w14:textId="77777777" w:rsidR="00E97C3D" w:rsidRDefault="00E97C3D" w:rsidP="00E97C3D">
      <w:pPr>
        <w:rPr>
          <w:rFonts w:ascii="Arial" w:hAnsi="Arial" w:cs="Arial"/>
          <w:b/>
          <w:sz w:val="24"/>
        </w:rPr>
      </w:pPr>
      <w:r>
        <w:rPr>
          <w:rFonts w:ascii="Arial" w:hAnsi="Arial" w:cs="Arial"/>
          <w:b/>
          <w:color w:val="0000FF"/>
          <w:sz w:val="24"/>
        </w:rPr>
        <w:t>RP-210658</w:t>
      </w:r>
      <w:r>
        <w:rPr>
          <w:rFonts w:ascii="Arial" w:hAnsi="Arial" w:cs="Arial"/>
          <w:b/>
          <w:color w:val="0000FF"/>
          <w:sz w:val="24"/>
        </w:rPr>
        <w:tab/>
      </w:r>
      <w:r>
        <w:rPr>
          <w:rFonts w:ascii="Arial" w:hAnsi="Arial" w:cs="Arial"/>
          <w:b/>
          <w:sz w:val="24"/>
        </w:rPr>
        <w:t>Discussion on positioning use cases and requirements for V2X</w:t>
      </w:r>
    </w:p>
    <w:p w14:paraId="0EACEB3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AC8FAD9" w14:textId="77777777" w:rsidR="00E97C3D" w:rsidRDefault="00E97C3D" w:rsidP="00E97C3D">
      <w:pPr>
        <w:rPr>
          <w:rFonts w:ascii="Arial" w:hAnsi="Arial" w:cs="Arial"/>
          <w:b/>
        </w:rPr>
      </w:pPr>
      <w:r>
        <w:rPr>
          <w:rFonts w:ascii="Arial" w:hAnsi="Arial" w:cs="Arial"/>
          <w:b/>
        </w:rPr>
        <w:t xml:space="preserve">Discussion: </w:t>
      </w:r>
    </w:p>
    <w:p w14:paraId="2B4C0417" w14:textId="77777777" w:rsidR="00E97C3D" w:rsidRDefault="00E97C3D" w:rsidP="00E97C3D">
      <w:r>
        <w:t>handled in email discussion [91E][21][SL_positioning_TR]</w:t>
      </w:r>
    </w:p>
    <w:p w14:paraId="1E45B5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A2F9" w14:textId="77777777" w:rsidR="00E97C3D" w:rsidRDefault="00E97C3D" w:rsidP="00E97C3D">
      <w:pPr>
        <w:rPr>
          <w:rFonts w:ascii="Arial" w:hAnsi="Arial" w:cs="Arial"/>
          <w:b/>
          <w:sz w:val="24"/>
        </w:rPr>
      </w:pPr>
      <w:r>
        <w:rPr>
          <w:rFonts w:ascii="Arial" w:hAnsi="Arial" w:cs="Arial"/>
          <w:b/>
          <w:color w:val="0000FF"/>
          <w:sz w:val="24"/>
        </w:rPr>
        <w:t>RP-210671</w:t>
      </w:r>
      <w:r>
        <w:rPr>
          <w:rFonts w:ascii="Arial" w:hAnsi="Arial" w:cs="Arial"/>
          <w:b/>
          <w:color w:val="0000FF"/>
          <w:sz w:val="24"/>
        </w:rPr>
        <w:tab/>
      </w:r>
      <w:r>
        <w:rPr>
          <w:rFonts w:ascii="Arial" w:hAnsi="Arial" w:cs="Arial"/>
          <w:b/>
          <w:sz w:val="24"/>
        </w:rPr>
        <w:t>Combining Location and Ranging services</w:t>
      </w:r>
    </w:p>
    <w:p w14:paraId="3816265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38.845 v..</w:t>
      </w:r>
      <w:r>
        <w:rPr>
          <w:i/>
        </w:rPr>
        <w:br/>
      </w:r>
      <w:r>
        <w:rPr>
          <w:i/>
        </w:rPr>
        <w:tab/>
      </w:r>
      <w:r>
        <w:rPr>
          <w:i/>
        </w:rPr>
        <w:tab/>
      </w:r>
      <w:r>
        <w:rPr>
          <w:i/>
        </w:rPr>
        <w:tab/>
      </w:r>
      <w:r>
        <w:rPr>
          <w:i/>
        </w:rPr>
        <w:tab/>
      </w:r>
      <w:r>
        <w:rPr>
          <w:i/>
        </w:rPr>
        <w:tab/>
        <w:t>Source: Philips International B.V.</w:t>
      </w:r>
    </w:p>
    <w:p w14:paraId="44C8AEA4" w14:textId="77777777" w:rsidR="00E97C3D" w:rsidRDefault="00E97C3D" w:rsidP="00E97C3D">
      <w:pPr>
        <w:rPr>
          <w:rFonts w:ascii="Arial" w:hAnsi="Arial" w:cs="Arial"/>
          <w:b/>
        </w:rPr>
      </w:pPr>
      <w:r>
        <w:rPr>
          <w:rFonts w:ascii="Arial" w:hAnsi="Arial" w:cs="Arial"/>
          <w:b/>
        </w:rPr>
        <w:t xml:space="preserve">Discussion: </w:t>
      </w:r>
    </w:p>
    <w:p w14:paraId="61E0B2C7" w14:textId="77777777" w:rsidR="00E97C3D" w:rsidRDefault="00E97C3D" w:rsidP="00E97C3D">
      <w:r>
        <w:lastRenderedPageBreak/>
        <w:t>handled in email discussion [91E][21][SL_positioning_TR]</w:t>
      </w:r>
    </w:p>
    <w:p w14:paraId="0437570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A678" w14:textId="77777777" w:rsidR="00E97C3D" w:rsidRDefault="00E97C3D" w:rsidP="00E97C3D">
      <w:pPr>
        <w:rPr>
          <w:rFonts w:ascii="Arial" w:hAnsi="Arial" w:cs="Arial"/>
          <w:b/>
          <w:sz w:val="24"/>
        </w:rPr>
      </w:pPr>
      <w:r>
        <w:rPr>
          <w:rFonts w:ascii="Arial" w:hAnsi="Arial" w:cs="Arial"/>
          <w:b/>
          <w:color w:val="0000FF"/>
          <w:sz w:val="24"/>
        </w:rPr>
        <w:t>RP-210674</w:t>
      </w:r>
      <w:r>
        <w:rPr>
          <w:rFonts w:ascii="Arial" w:hAnsi="Arial" w:cs="Arial"/>
          <w:b/>
          <w:color w:val="0000FF"/>
          <w:sz w:val="24"/>
        </w:rPr>
        <w:tab/>
      </w:r>
      <w:r>
        <w:rPr>
          <w:rFonts w:ascii="Arial" w:hAnsi="Arial" w:cs="Arial"/>
          <w:b/>
          <w:sz w:val="24"/>
        </w:rPr>
        <w:t>Initial views on V2X and Public Safety Positioning Use Cases</w:t>
      </w:r>
    </w:p>
    <w:p w14:paraId="18893E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4263CB2" w14:textId="77777777" w:rsidR="00E97C3D" w:rsidRDefault="00E97C3D" w:rsidP="00E97C3D">
      <w:pPr>
        <w:rPr>
          <w:rFonts w:ascii="Arial" w:hAnsi="Arial" w:cs="Arial"/>
          <w:b/>
        </w:rPr>
      </w:pPr>
      <w:r>
        <w:rPr>
          <w:rFonts w:ascii="Arial" w:hAnsi="Arial" w:cs="Arial"/>
          <w:b/>
        </w:rPr>
        <w:t xml:space="preserve">Discussion: </w:t>
      </w:r>
    </w:p>
    <w:p w14:paraId="29F366E3" w14:textId="77777777" w:rsidR="00E97C3D" w:rsidRDefault="00E97C3D" w:rsidP="00E97C3D">
      <w:r>
        <w:t>handled in email discussion [91E][21][SL_positioning_TR]</w:t>
      </w:r>
    </w:p>
    <w:p w14:paraId="79BECD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9136C" w14:textId="77777777" w:rsidR="00E97C3D" w:rsidRDefault="00E97C3D" w:rsidP="00E97C3D">
      <w:pPr>
        <w:rPr>
          <w:rFonts w:ascii="Arial" w:hAnsi="Arial" w:cs="Arial"/>
          <w:b/>
          <w:sz w:val="24"/>
        </w:rPr>
      </w:pPr>
      <w:r>
        <w:rPr>
          <w:rFonts w:ascii="Arial" w:hAnsi="Arial" w:cs="Arial"/>
          <w:b/>
          <w:color w:val="0000FF"/>
          <w:sz w:val="24"/>
        </w:rPr>
        <w:t>RP-210282</w:t>
      </w:r>
      <w:r>
        <w:rPr>
          <w:rFonts w:ascii="Arial" w:hAnsi="Arial" w:cs="Arial"/>
          <w:b/>
          <w:color w:val="0000FF"/>
          <w:sz w:val="24"/>
        </w:rPr>
        <w:tab/>
      </w:r>
      <w:r>
        <w:rPr>
          <w:rFonts w:ascii="Arial" w:hAnsi="Arial" w:cs="Arial"/>
          <w:b/>
          <w:sz w:val="24"/>
        </w:rPr>
        <w:t>Draft TR 38.845 v0.0.0: Skeleton TR: Study on scenarios and requirements of in-coverage, partial coverage, and out-of-coverage NR positioning use cases</w:t>
      </w:r>
    </w:p>
    <w:p w14:paraId="4DCAD759"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79B44540" w14:textId="77777777" w:rsidR="00E97C3D" w:rsidRDefault="00E97C3D" w:rsidP="00E97C3D">
      <w:pPr>
        <w:rPr>
          <w:rFonts w:ascii="Arial" w:hAnsi="Arial" w:cs="Arial"/>
          <w:b/>
        </w:rPr>
      </w:pPr>
      <w:r>
        <w:rPr>
          <w:rFonts w:ascii="Arial" w:hAnsi="Arial" w:cs="Arial"/>
          <w:b/>
        </w:rPr>
        <w:t xml:space="preserve">Abstract: </w:t>
      </w:r>
    </w:p>
    <w:p w14:paraId="13D192E0" w14:textId="77777777" w:rsidR="00E97C3D" w:rsidRDefault="00E97C3D" w:rsidP="00E97C3D">
      <w:r>
        <w:t>RAN led TR</w:t>
      </w:r>
    </w:p>
    <w:p w14:paraId="69FC6122" w14:textId="77777777" w:rsidR="00E97C3D" w:rsidRDefault="00E97C3D" w:rsidP="00E97C3D">
      <w:pPr>
        <w:rPr>
          <w:rFonts w:ascii="Arial" w:hAnsi="Arial" w:cs="Arial"/>
          <w:b/>
        </w:rPr>
      </w:pPr>
      <w:r>
        <w:rPr>
          <w:rFonts w:ascii="Arial" w:hAnsi="Arial" w:cs="Arial"/>
          <w:b/>
        </w:rPr>
        <w:t xml:space="preserve">Discussion: </w:t>
      </w:r>
    </w:p>
    <w:p w14:paraId="12273351" w14:textId="77777777" w:rsidR="00E97C3D" w:rsidRDefault="00E97C3D" w:rsidP="00E97C3D">
      <w:r>
        <w:t>handled in email discussion [91E][21][SL_positioning_TR]</w:t>
      </w:r>
    </w:p>
    <w:p w14:paraId="04E855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F8755" w14:textId="77777777" w:rsidR="00E97C3D" w:rsidRDefault="00E97C3D" w:rsidP="00E97C3D">
      <w:pPr>
        <w:rPr>
          <w:rFonts w:ascii="Arial" w:hAnsi="Arial" w:cs="Arial"/>
          <w:b/>
          <w:sz w:val="24"/>
        </w:rPr>
      </w:pPr>
      <w:r>
        <w:rPr>
          <w:rFonts w:ascii="Arial" w:hAnsi="Arial" w:cs="Arial"/>
          <w:b/>
          <w:color w:val="0000FF"/>
          <w:sz w:val="24"/>
        </w:rPr>
        <w:t>RP-210284</w:t>
      </w:r>
      <w:r>
        <w:rPr>
          <w:rFonts w:ascii="Arial" w:hAnsi="Arial" w:cs="Arial"/>
          <w:b/>
          <w:color w:val="0000FF"/>
          <w:sz w:val="24"/>
        </w:rPr>
        <w:tab/>
      </w:r>
      <w:r>
        <w:rPr>
          <w:rFonts w:ascii="Arial" w:hAnsi="Arial" w:cs="Arial"/>
          <w:b/>
          <w:sz w:val="24"/>
        </w:rPr>
        <w:t>pCR for TR 38.845: Positioning requirements for V2X and public safety</w:t>
      </w:r>
    </w:p>
    <w:p w14:paraId="3497AAB6"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397CD1FF" w14:textId="77777777" w:rsidR="00E97C3D" w:rsidRDefault="00E97C3D" w:rsidP="00E97C3D">
      <w:pPr>
        <w:rPr>
          <w:rFonts w:ascii="Arial" w:hAnsi="Arial" w:cs="Arial"/>
          <w:b/>
        </w:rPr>
      </w:pPr>
      <w:r>
        <w:rPr>
          <w:rFonts w:ascii="Arial" w:hAnsi="Arial" w:cs="Arial"/>
          <w:b/>
        </w:rPr>
        <w:t xml:space="preserve">Abstract: </w:t>
      </w:r>
    </w:p>
    <w:p w14:paraId="0491013A" w14:textId="77777777" w:rsidR="00E97C3D" w:rsidRDefault="00E97C3D" w:rsidP="00E97C3D">
      <w:r>
        <w:t>TR 38.845 is led by RAN</w:t>
      </w:r>
    </w:p>
    <w:p w14:paraId="49E8BC87" w14:textId="77777777" w:rsidR="00E97C3D" w:rsidRDefault="00E97C3D" w:rsidP="00E97C3D">
      <w:pPr>
        <w:rPr>
          <w:rFonts w:ascii="Arial" w:hAnsi="Arial" w:cs="Arial"/>
          <w:b/>
        </w:rPr>
      </w:pPr>
      <w:r>
        <w:rPr>
          <w:rFonts w:ascii="Arial" w:hAnsi="Arial" w:cs="Arial"/>
          <w:b/>
        </w:rPr>
        <w:t xml:space="preserve">Discussion: </w:t>
      </w:r>
    </w:p>
    <w:p w14:paraId="00955233" w14:textId="77777777" w:rsidR="00E97C3D" w:rsidRDefault="00E97C3D" w:rsidP="00E97C3D">
      <w:r>
        <w:t>handled in email discussion [91E][21][SL_positioning_TR]</w:t>
      </w:r>
    </w:p>
    <w:p w14:paraId="7B7F29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RP-210839</w:t>
      </w:r>
      <w:r>
        <w:rPr>
          <w:color w:val="993300"/>
          <w:u w:val="single"/>
        </w:rPr>
        <w:t>.</w:t>
      </w:r>
    </w:p>
    <w:p w14:paraId="585965C0" w14:textId="77777777" w:rsidR="00E97C3D" w:rsidRDefault="00E97C3D" w:rsidP="00E97C3D">
      <w:pPr>
        <w:rPr>
          <w:rFonts w:ascii="Arial" w:hAnsi="Arial" w:cs="Arial"/>
          <w:b/>
          <w:sz w:val="24"/>
        </w:rPr>
      </w:pPr>
      <w:r>
        <w:rPr>
          <w:rFonts w:ascii="Arial" w:hAnsi="Arial" w:cs="Arial"/>
          <w:b/>
          <w:color w:val="0000FF"/>
          <w:sz w:val="24"/>
        </w:rPr>
        <w:t>RP-210839</w:t>
      </w:r>
      <w:r>
        <w:rPr>
          <w:rFonts w:ascii="Arial" w:hAnsi="Arial" w:cs="Arial"/>
          <w:b/>
          <w:color w:val="0000FF"/>
          <w:sz w:val="24"/>
        </w:rPr>
        <w:tab/>
      </w:r>
      <w:r>
        <w:rPr>
          <w:rFonts w:ascii="Arial" w:hAnsi="Arial" w:cs="Arial"/>
          <w:b/>
          <w:sz w:val="24"/>
        </w:rPr>
        <w:t>pCR for TR 38.845: Positioning requirements for V2X and public safety</w:t>
      </w:r>
    </w:p>
    <w:p w14:paraId="78A153E2"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601BFCD6" w14:textId="77777777" w:rsidR="00E97C3D" w:rsidRDefault="00E97C3D" w:rsidP="00E97C3D">
      <w:pPr>
        <w:rPr>
          <w:color w:val="808080"/>
        </w:rPr>
      </w:pPr>
      <w:r>
        <w:rPr>
          <w:color w:val="808080"/>
        </w:rPr>
        <w:t>(Replaces RP-210284)</w:t>
      </w:r>
    </w:p>
    <w:p w14:paraId="2CBF81C6" w14:textId="77777777" w:rsidR="00E97C3D" w:rsidRDefault="00E97C3D" w:rsidP="00E97C3D">
      <w:pPr>
        <w:rPr>
          <w:rFonts w:ascii="Arial" w:hAnsi="Arial" w:cs="Arial"/>
          <w:b/>
        </w:rPr>
      </w:pPr>
      <w:r>
        <w:rPr>
          <w:rFonts w:ascii="Arial" w:hAnsi="Arial" w:cs="Arial"/>
          <w:b/>
        </w:rPr>
        <w:t xml:space="preserve">Abstract: </w:t>
      </w:r>
    </w:p>
    <w:p w14:paraId="49E24F36" w14:textId="77777777" w:rsidR="00E97C3D" w:rsidRDefault="00E97C3D" w:rsidP="00E97C3D">
      <w:r>
        <w:t>result of email discussion [91E][21][SL_positioning_TR]</w:t>
      </w:r>
    </w:p>
    <w:p w14:paraId="0A05B2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9517" w14:textId="77777777" w:rsidR="00E97C3D" w:rsidRDefault="00E97C3D" w:rsidP="00E97C3D">
      <w:pPr>
        <w:rPr>
          <w:rFonts w:ascii="Arial" w:hAnsi="Arial" w:cs="Arial"/>
          <w:b/>
          <w:sz w:val="24"/>
        </w:rPr>
      </w:pPr>
      <w:r>
        <w:rPr>
          <w:rFonts w:ascii="Arial" w:hAnsi="Arial" w:cs="Arial"/>
          <w:b/>
          <w:color w:val="0000FF"/>
          <w:sz w:val="24"/>
        </w:rPr>
        <w:t>RP-210285</w:t>
      </w:r>
      <w:r>
        <w:rPr>
          <w:rFonts w:ascii="Arial" w:hAnsi="Arial" w:cs="Arial"/>
          <w:b/>
          <w:color w:val="0000FF"/>
          <w:sz w:val="24"/>
        </w:rPr>
        <w:tab/>
      </w:r>
      <w:r>
        <w:rPr>
          <w:rFonts w:ascii="Arial" w:hAnsi="Arial" w:cs="Arial"/>
          <w:b/>
          <w:sz w:val="24"/>
        </w:rPr>
        <w:t>Draft TR 38.845 v0.1.0 on Study on scenarios and requirements of in-coverage, partial coverage, and out-of-coverage NR positioning use cases</w:t>
      </w:r>
    </w:p>
    <w:p w14:paraId="6C544C86" w14:textId="77777777" w:rsidR="00E97C3D" w:rsidRDefault="00E97C3D" w:rsidP="00E97C3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v0.1.0</w:t>
      </w:r>
      <w:r>
        <w:rPr>
          <w:i/>
        </w:rPr>
        <w:br/>
      </w:r>
      <w:r>
        <w:rPr>
          <w:i/>
        </w:rPr>
        <w:tab/>
      </w:r>
      <w:r>
        <w:rPr>
          <w:i/>
        </w:rPr>
        <w:tab/>
      </w:r>
      <w:r>
        <w:rPr>
          <w:i/>
        </w:rPr>
        <w:tab/>
      </w:r>
      <w:r>
        <w:rPr>
          <w:i/>
        </w:rPr>
        <w:tab/>
      </w:r>
      <w:r>
        <w:rPr>
          <w:i/>
        </w:rPr>
        <w:tab/>
        <w:t>Source: LG Electronics</w:t>
      </w:r>
    </w:p>
    <w:p w14:paraId="7908A138" w14:textId="77777777" w:rsidR="00E97C3D" w:rsidRDefault="00E97C3D" w:rsidP="00E97C3D">
      <w:pPr>
        <w:rPr>
          <w:rFonts w:ascii="Arial" w:hAnsi="Arial" w:cs="Arial"/>
          <w:b/>
        </w:rPr>
      </w:pPr>
      <w:r>
        <w:rPr>
          <w:rFonts w:ascii="Arial" w:hAnsi="Arial" w:cs="Arial"/>
          <w:b/>
        </w:rPr>
        <w:t xml:space="preserve">Abstract: </w:t>
      </w:r>
    </w:p>
    <w:p w14:paraId="5B1DDAF3" w14:textId="77777777" w:rsidR="00E97C3D" w:rsidRDefault="00E97C3D" w:rsidP="00E97C3D">
      <w:r>
        <w:t>RAN led TR; result of RAN #91e</w:t>
      </w:r>
    </w:p>
    <w:p w14:paraId="236594FD" w14:textId="77777777" w:rsidR="00E97C3D" w:rsidRDefault="00E97C3D" w:rsidP="00E97C3D">
      <w:pPr>
        <w:rPr>
          <w:rFonts w:ascii="Arial" w:hAnsi="Arial" w:cs="Arial"/>
          <w:b/>
        </w:rPr>
      </w:pPr>
      <w:r>
        <w:rPr>
          <w:rFonts w:ascii="Arial" w:hAnsi="Arial" w:cs="Arial"/>
          <w:b/>
        </w:rPr>
        <w:t xml:space="preserve">Discussion: </w:t>
      </w:r>
    </w:p>
    <w:p w14:paraId="0B11794B" w14:textId="77777777" w:rsidR="00E97C3D" w:rsidRDefault="00E97C3D" w:rsidP="00E97C3D">
      <w:r>
        <w:t>handled in email discussion [91E][21][SL_positioning_TR]</w:t>
      </w:r>
    </w:p>
    <w:p w14:paraId="3866DB6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B0DB9" w14:textId="77777777" w:rsidR="00E97C3D" w:rsidRDefault="00E97C3D" w:rsidP="00E97C3D">
      <w:pPr>
        <w:rPr>
          <w:rFonts w:ascii="Arial" w:hAnsi="Arial" w:cs="Arial"/>
          <w:b/>
          <w:sz w:val="24"/>
        </w:rPr>
      </w:pPr>
      <w:r>
        <w:rPr>
          <w:rFonts w:ascii="Arial" w:hAnsi="Arial" w:cs="Arial"/>
          <w:b/>
          <w:color w:val="0000FF"/>
          <w:sz w:val="24"/>
        </w:rPr>
        <w:t>RP-210838</w:t>
      </w:r>
      <w:r>
        <w:rPr>
          <w:rFonts w:ascii="Arial" w:hAnsi="Arial" w:cs="Arial"/>
          <w:b/>
          <w:color w:val="0000FF"/>
          <w:sz w:val="24"/>
        </w:rPr>
        <w:tab/>
      </w:r>
      <w:r>
        <w:rPr>
          <w:rFonts w:ascii="Arial" w:hAnsi="Arial" w:cs="Arial"/>
          <w:b/>
          <w:sz w:val="24"/>
        </w:rPr>
        <w:t>Moderator's summary for email discussion [91E][21][SL_positioning_TR]</w:t>
      </w:r>
    </w:p>
    <w:p w14:paraId="264A6B3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1000043C" w14:textId="77777777" w:rsidR="00E97C3D" w:rsidRDefault="00E97C3D" w:rsidP="00E97C3D">
      <w:pPr>
        <w:rPr>
          <w:rFonts w:ascii="Arial" w:hAnsi="Arial" w:cs="Arial"/>
          <w:b/>
        </w:rPr>
      </w:pPr>
      <w:r>
        <w:rPr>
          <w:rFonts w:ascii="Arial" w:hAnsi="Arial" w:cs="Arial"/>
          <w:b/>
        </w:rPr>
        <w:t xml:space="preserve">Abstract: </w:t>
      </w:r>
    </w:p>
    <w:p w14:paraId="6BAF30CF" w14:textId="77777777" w:rsidR="00E97C3D" w:rsidRDefault="00E97C3D" w:rsidP="00E97C3D">
      <w:r>
        <w:t>handled Tdocs: RP-210036, RP-210040, RP-210130, RP-210241, RP-210269, RP-210283, RP-210310, RP-210348, RP-210468, RP-210535, RP-210538, RP-210584, RP-210609, RP-210658, RP-210671, RP-210674, RP-210282, RP-210284, RP-210285, RP-210286</w:t>
      </w:r>
    </w:p>
    <w:p w14:paraId="3AF0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31FF" w14:textId="77777777" w:rsidR="00E97C3D" w:rsidRDefault="00E97C3D" w:rsidP="00E97C3D">
      <w:pPr>
        <w:rPr>
          <w:rFonts w:ascii="Arial" w:hAnsi="Arial" w:cs="Arial"/>
          <w:b/>
          <w:sz w:val="24"/>
        </w:rPr>
      </w:pPr>
      <w:r>
        <w:rPr>
          <w:rFonts w:ascii="Arial" w:hAnsi="Arial" w:cs="Arial"/>
          <w:b/>
          <w:color w:val="0000FF"/>
          <w:sz w:val="24"/>
        </w:rPr>
        <w:t>RP-210281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4251E53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5AD275AC" w14:textId="77777777" w:rsidR="00E97C3D" w:rsidRDefault="00E97C3D" w:rsidP="00E97C3D">
      <w:pPr>
        <w:rPr>
          <w:rFonts w:ascii="Arial" w:hAnsi="Arial" w:cs="Arial"/>
          <w:b/>
        </w:rPr>
      </w:pPr>
      <w:r>
        <w:rPr>
          <w:rFonts w:ascii="Arial" w:hAnsi="Arial" w:cs="Arial"/>
          <w:b/>
        </w:rPr>
        <w:t xml:space="preserve">Abstract: </w:t>
      </w:r>
    </w:p>
    <w:p w14:paraId="56F91E66" w14:textId="77777777" w:rsidR="00E97C3D" w:rsidRDefault="00E97C3D" w:rsidP="00E97C3D">
      <w:r>
        <w:t>RAN led SI</w:t>
      </w:r>
    </w:p>
    <w:p w14:paraId="2E1023DF" w14:textId="77777777" w:rsidR="00E97C3D" w:rsidRDefault="00E97C3D" w:rsidP="00E97C3D">
      <w:pPr>
        <w:rPr>
          <w:rFonts w:ascii="Arial" w:hAnsi="Arial" w:cs="Arial"/>
          <w:b/>
        </w:rPr>
      </w:pPr>
      <w:r>
        <w:rPr>
          <w:rFonts w:ascii="Arial" w:hAnsi="Arial" w:cs="Arial"/>
          <w:b/>
        </w:rPr>
        <w:t xml:space="preserve">Discussion: </w:t>
      </w:r>
    </w:p>
    <w:p w14:paraId="3C3CDC4E" w14:textId="77777777" w:rsidR="00E97C3D" w:rsidRDefault="00E97C3D" w:rsidP="00E97C3D">
      <w:r>
        <w:t>MCC: will just be submitted after treating other Tdocs of this agenda item (as this is a RAN lead SI)</w:t>
      </w:r>
    </w:p>
    <w:p w14:paraId="05DC8251" w14:textId="77777777" w:rsidR="00E97C3D" w:rsidRDefault="00E97C3D" w:rsidP="00E97C3D">
      <w:r>
        <w:t>conclusion: 30%, Sep.21</w:t>
      </w:r>
    </w:p>
    <w:p w14:paraId="778019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917F" w14:textId="77777777" w:rsidR="00E97C3D" w:rsidRDefault="00E97C3D" w:rsidP="00E97C3D">
      <w:pPr>
        <w:pStyle w:val="Heading4"/>
      </w:pPr>
      <w:bookmarkStart w:id="136" w:name="_Toc69483386"/>
      <w:bookmarkStart w:id="137" w:name="_Toc74553629"/>
      <w:r>
        <w:t>9.6.3</w:t>
      </w:r>
      <w:r>
        <w:tab/>
        <w:t>Study on NR pos. enh. [RAN1 SI: FS_NR_pos_enh]</w:t>
      </w:r>
      <w:bookmarkEnd w:id="136"/>
      <w:bookmarkEnd w:id="137"/>
    </w:p>
    <w:p w14:paraId="49307367" w14:textId="77777777" w:rsidR="00E97C3D" w:rsidRDefault="00E97C3D" w:rsidP="00E97C3D">
      <w:pPr>
        <w:rPr>
          <w:rFonts w:ascii="Arial" w:hAnsi="Arial" w:cs="Arial"/>
          <w:b/>
          <w:sz w:val="24"/>
        </w:rPr>
      </w:pPr>
      <w:r>
        <w:rPr>
          <w:rFonts w:ascii="Arial" w:hAnsi="Arial" w:cs="Arial"/>
          <w:b/>
          <w:color w:val="0000FF"/>
          <w:sz w:val="24"/>
        </w:rPr>
        <w:t>RP-210025</w:t>
      </w:r>
      <w:r>
        <w:rPr>
          <w:rFonts w:ascii="Arial" w:hAnsi="Arial" w:cs="Arial"/>
          <w:b/>
          <w:color w:val="0000FF"/>
          <w:sz w:val="24"/>
        </w:rPr>
        <w:tab/>
      </w:r>
      <w:r>
        <w:rPr>
          <w:rFonts w:ascii="Arial" w:hAnsi="Arial" w:cs="Arial"/>
          <w:b/>
          <w:sz w:val="24"/>
        </w:rPr>
        <w:t>Reply LS to R2-2010873 on Latency of NR Positioning Protocols (R3-211121; to: RAN2; cc: SA2, RAN, RAN1; contact: Ericsson)</w:t>
      </w:r>
    </w:p>
    <w:p w14:paraId="62C80E1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R3-211121, to RAN2, cc SA2, RAN, RAN1</w:t>
      </w:r>
      <w:r>
        <w:rPr>
          <w:i/>
        </w:rPr>
        <w:br/>
      </w:r>
      <w:r>
        <w:rPr>
          <w:i/>
        </w:rPr>
        <w:tab/>
      </w:r>
      <w:r>
        <w:rPr>
          <w:i/>
        </w:rPr>
        <w:tab/>
      </w:r>
      <w:r>
        <w:rPr>
          <w:i/>
        </w:rPr>
        <w:tab/>
      </w:r>
      <w:r>
        <w:rPr>
          <w:i/>
        </w:rPr>
        <w:tab/>
      </w:r>
      <w:r>
        <w:rPr>
          <w:i/>
        </w:rPr>
        <w:tab/>
        <w:t>Source: RAN3</w:t>
      </w:r>
    </w:p>
    <w:p w14:paraId="2FD12966" w14:textId="77777777" w:rsidR="00E97C3D" w:rsidRDefault="00E97C3D" w:rsidP="00E97C3D">
      <w:pPr>
        <w:rPr>
          <w:rFonts w:ascii="Arial" w:hAnsi="Arial" w:cs="Arial"/>
          <w:b/>
        </w:rPr>
      </w:pPr>
      <w:r>
        <w:rPr>
          <w:rFonts w:ascii="Arial" w:hAnsi="Arial" w:cs="Arial"/>
          <w:b/>
        </w:rPr>
        <w:t xml:space="preserve">Abstract: </w:t>
      </w:r>
    </w:p>
    <w:p w14:paraId="062E0BDE" w14:textId="77777777" w:rsidR="00E97C3D" w:rsidRDefault="00E97C3D" w:rsidP="00E97C3D">
      <w:r>
        <w:t>LS R2-2010873 was only sent to: RAN1; cc: RAN3, SA2; no RAN action requested</w:t>
      </w:r>
    </w:p>
    <w:p w14:paraId="2F8A0703" w14:textId="77777777" w:rsidR="00E97C3D" w:rsidRDefault="00E97C3D" w:rsidP="00E97C3D">
      <w:pPr>
        <w:rPr>
          <w:rFonts w:ascii="Arial" w:hAnsi="Arial" w:cs="Arial"/>
          <w:b/>
        </w:rPr>
      </w:pPr>
      <w:r>
        <w:rPr>
          <w:rFonts w:ascii="Arial" w:hAnsi="Arial" w:cs="Arial"/>
          <w:b/>
        </w:rPr>
        <w:t xml:space="preserve">Discussion: </w:t>
      </w:r>
    </w:p>
    <w:p w14:paraId="5D3BBCE1" w14:textId="77777777" w:rsidR="00E97C3D" w:rsidRDefault="00E97C3D" w:rsidP="00E97C3D">
      <w:r>
        <w:t>RAN chair: for information in RAN</w:t>
      </w:r>
    </w:p>
    <w:p w14:paraId="57C9E5D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7A35" w14:textId="77777777" w:rsidR="00E97C3D" w:rsidRDefault="00E97C3D" w:rsidP="00E97C3D">
      <w:pPr>
        <w:rPr>
          <w:rFonts w:ascii="Arial" w:hAnsi="Arial" w:cs="Arial"/>
          <w:b/>
          <w:sz w:val="24"/>
        </w:rPr>
      </w:pPr>
      <w:r>
        <w:rPr>
          <w:rFonts w:ascii="Arial" w:hAnsi="Arial" w:cs="Arial"/>
          <w:b/>
          <w:color w:val="0000FF"/>
          <w:sz w:val="24"/>
        </w:rPr>
        <w:lastRenderedPageBreak/>
        <w:t>RP-210585</w:t>
      </w:r>
      <w:r>
        <w:rPr>
          <w:rFonts w:ascii="Arial" w:hAnsi="Arial" w:cs="Arial"/>
          <w:b/>
          <w:color w:val="0000FF"/>
          <w:sz w:val="24"/>
        </w:rPr>
        <w:tab/>
      </w:r>
      <w:r>
        <w:rPr>
          <w:rFonts w:ascii="Arial" w:hAnsi="Arial" w:cs="Arial"/>
          <w:b/>
          <w:sz w:val="24"/>
        </w:rPr>
        <w:t>Status Report on SI Study on NR positioning enhancements; rapporteur: CATT</w:t>
      </w:r>
    </w:p>
    <w:p w14:paraId="63974A0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E00A5DF" w14:textId="77777777" w:rsidR="00E97C3D" w:rsidRDefault="00E97C3D" w:rsidP="00E97C3D">
      <w:pPr>
        <w:rPr>
          <w:rFonts w:ascii="Arial" w:hAnsi="Arial" w:cs="Arial"/>
          <w:b/>
        </w:rPr>
      </w:pPr>
      <w:r>
        <w:rPr>
          <w:rFonts w:ascii="Arial" w:hAnsi="Arial" w:cs="Arial"/>
          <w:b/>
        </w:rPr>
        <w:t xml:space="preserve">Abstract: </w:t>
      </w:r>
    </w:p>
    <w:p w14:paraId="39E82AFD" w14:textId="77777777" w:rsidR="00E97C3D" w:rsidRDefault="00E97C3D" w:rsidP="00E97C3D">
      <w:r>
        <w:t>100% completion of the SI.</w:t>
      </w:r>
    </w:p>
    <w:p w14:paraId="1AC5F09F" w14:textId="77777777" w:rsidR="00E97C3D" w:rsidRDefault="00E97C3D" w:rsidP="00E97C3D">
      <w:pPr>
        <w:rPr>
          <w:rFonts w:ascii="Arial" w:hAnsi="Arial" w:cs="Arial"/>
          <w:b/>
        </w:rPr>
      </w:pPr>
      <w:r>
        <w:rPr>
          <w:rFonts w:ascii="Arial" w:hAnsi="Arial" w:cs="Arial"/>
          <w:b/>
        </w:rPr>
        <w:t xml:space="preserve">Discussion: </w:t>
      </w:r>
    </w:p>
    <w:p w14:paraId="36ACCCE5" w14:textId="77777777" w:rsidR="00E97C3D" w:rsidRDefault="00E97C3D" w:rsidP="00E97C3D">
      <w:r>
        <w:t>conclusion: SI is completed</w:t>
      </w:r>
    </w:p>
    <w:p w14:paraId="1E3D2B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FF2C" w14:textId="77777777" w:rsidR="00E97C3D" w:rsidRDefault="00E97C3D" w:rsidP="00E97C3D">
      <w:pPr>
        <w:rPr>
          <w:rFonts w:ascii="Arial" w:hAnsi="Arial" w:cs="Arial"/>
          <w:b/>
          <w:sz w:val="24"/>
        </w:rPr>
      </w:pPr>
      <w:r>
        <w:rPr>
          <w:rFonts w:ascii="Arial" w:hAnsi="Arial" w:cs="Arial"/>
          <w:b/>
          <w:color w:val="0000FF"/>
          <w:sz w:val="24"/>
        </w:rPr>
        <w:t>RP-210287</w:t>
      </w:r>
      <w:r>
        <w:rPr>
          <w:rFonts w:ascii="Arial" w:hAnsi="Arial" w:cs="Arial"/>
          <w:b/>
          <w:color w:val="0000FF"/>
          <w:sz w:val="24"/>
        </w:rPr>
        <w:tab/>
      </w:r>
      <w:r>
        <w:rPr>
          <w:rFonts w:ascii="Arial" w:hAnsi="Arial" w:cs="Arial"/>
          <w:b/>
          <w:sz w:val="24"/>
        </w:rPr>
        <w:t>Enabling NavIC A-GNSS support in NRPPa</w:t>
      </w:r>
    </w:p>
    <w:p w14:paraId="7322026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AC294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9EC71" w14:textId="77777777" w:rsidR="00E97C3D" w:rsidRDefault="00E97C3D" w:rsidP="00E97C3D">
      <w:pPr>
        <w:rPr>
          <w:rFonts w:ascii="Arial" w:hAnsi="Arial" w:cs="Arial"/>
          <w:b/>
          <w:sz w:val="24"/>
        </w:rPr>
      </w:pPr>
      <w:r>
        <w:rPr>
          <w:rFonts w:ascii="Arial" w:hAnsi="Arial" w:cs="Arial"/>
          <w:b/>
          <w:color w:val="0000FF"/>
          <w:sz w:val="24"/>
        </w:rPr>
        <w:t>RP-210530</w:t>
      </w:r>
      <w:r>
        <w:rPr>
          <w:rFonts w:ascii="Arial" w:hAnsi="Arial" w:cs="Arial"/>
          <w:b/>
          <w:color w:val="0000FF"/>
          <w:sz w:val="24"/>
        </w:rPr>
        <w:tab/>
      </w:r>
      <w:r>
        <w:rPr>
          <w:rFonts w:ascii="Arial" w:hAnsi="Arial" w:cs="Arial"/>
          <w:b/>
          <w:sz w:val="24"/>
        </w:rPr>
        <w:t>TR 38.857 v2.0.0: Study on NR positioning enhancements; for approval</w:t>
      </w:r>
    </w:p>
    <w:p w14:paraId="18B069EB"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38.857 v2.0.0</w:t>
      </w:r>
      <w:r>
        <w:rPr>
          <w:i/>
        </w:rPr>
        <w:br/>
      </w:r>
      <w:r>
        <w:rPr>
          <w:i/>
        </w:rPr>
        <w:tab/>
      </w:r>
      <w:r>
        <w:rPr>
          <w:i/>
        </w:rPr>
        <w:tab/>
      </w:r>
      <w:r>
        <w:rPr>
          <w:i/>
        </w:rPr>
        <w:tab/>
      </w:r>
      <w:r>
        <w:rPr>
          <w:i/>
        </w:rPr>
        <w:tab/>
      </w:r>
      <w:r>
        <w:rPr>
          <w:i/>
        </w:rPr>
        <w:tab/>
        <w:t>Source: Ericsson</w:t>
      </w:r>
    </w:p>
    <w:p w14:paraId="42DC1F0F" w14:textId="77777777" w:rsidR="00E97C3D" w:rsidRDefault="00E97C3D" w:rsidP="00E97C3D">
      <w:pPr>
        <w:rPr>
          <w:rFonts w:ascii="Arial" w:hAnsi="Arial" w:cs="Arial"/>
          <w:b/>
        </w:rPr>
      </w:pPr>
      <w:r>
        <w:rPr>
          <w:rFonts w:ascii="Arial" w:hAnsi="Arial" w:cs="Arial"/>
          <w:b/>
        </w:rPr>
        <w:t xml:space="preserve">Abstract: </w:t>
      </w:r>
    </w:p>
    <w:p w14:paraId="11A04F41" w14:textId="77777777" w:rsidR="00E97C3D" w:rsidRDefault="00E97C3D" w:rsidP="00E97C3D">
      <w:r>
        <w:t>RAN1 TR 38.857 is provided for approval</w:t>
      </w:r>
    </w:p>
    <w:p w14:paraId="4E0D2B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9ABFF" w14:textId="77777777" w:rsidR="00E97C3D" w:rsidRDefault="00E97C3D" w:rsidP="00E97C3D">
      <w:pPr>
        <w:pStyle w:val="Heading4"/>
      </w:pPr>
      <w:bookmarkStart w:id="138" w:name="_Toc69483387"/>
      <w:bookmarkStart w:id="139" w:name="_Toc74553630"/>
      <w:r>
        <w:t>9.6.4</w:t>
      </w:r>
      <w:r>
        <w:tab/>
        <w:t>Study on support of reduced capab. NR devices [RAN1 SI: FS_NR_redcap]</w:t>
      </w:r>
      <w:bookmarkEnd w:id="138"/>
      <w:bookmarkEnd w:id="139"/>
    </w:p>
    <w:p w14:paraId="418855C4" w14:textId="77777777" w:rsidR="00E97C3D" w:rsidRDefault="00E97C3D" w:rsidP="00E97C3D">
      <w:pPr>
        <w:rPr>
          <w:rFonts w:ascii="Arial" w:hAnsi="Arial" w:cs="Arial"/>
          <w:b/>
          <w:sz w:val="24"/>
        </w:rPr>
      </w:pPr>
      <w:r>
        <w:rPr>
          <w:rFonts w:ascii="Arial" w:hAnsi="Arial" w:cs="Arial"/>
          <w:b/>
          <w:color w:val="0000FF"/>
          <w:sz w:val="24"/>
        </w:rPr>
        <w:t>RP-210653</w:t>
      </w:r>
      <w:r>
        <w:rPr>
          <w:rFonts w:ascii="Arial" w:hAnsi="Arial" w:cs="Arial"/>
          <w:b/>
          <w:color w:val="0000FF"/>
          <w:sz w:val="24"/>
        </w:rPr>
        <w:tab/>
      </w:r>
      <w:r>
        <w:rPr>
          <w:rFonts w:ascii="Arial" w:hAnsi="Arial" w:cs="Arial"/>
          <w:b/>
          <w:sz w:val="24"/>
        </w:rPr>
        <w:t>Status report for SI Study on support of reduced capability NR devices; rapporteur: Ericsson</w:t>
      </w:r>
    </w:p>
    <w:p w14:paraId="264F0AE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16243CB" w14:textId="77777777" w:rsidR="00E97C3D" w:rsidRDefault="00E97C3D" w:rsidP="00E97C3D">
      <w:pPr>
        <w:rPr>
          <w:rFonts w:ascii="Arial" w:hAnsi="Arial" w:cs="Arial"/>
          <w:b/>
        </w:rPr>
      </w:pPr>
      <w:r>
        <w:rPr>
          <w:rFonts w:ascii="Arial" w:hAnsi="Arial" w:cs="Arial"/>
          <w:b/>
        </w:rPr>
        <w:t xml:space="preserve">Abstract: </w:t>
      </w:r>
    </w:p>
    <w:p w14:paraId="71CF9098" w14:textId="77777777" w:rsidR="00E97C3D" w:rsidRDefault="00E97C3D" w:rsidP="00E97C3D">
      <w:r>
        <w:t>100% completion</w:t>
      </w:r>
    </w:p>
    <w:p w14:paraId="42EB0CDB" w14:textId="77777777" w:rsidR="00E97C3D" w:rsidRDefault="00E97C3D" w:rsidP="00E97C3D">
      <w:pPr>
        <w:rPr>
          <w:rFonts w:ascii="Arial" w:hAnsi="Arial" w:cs="Arial"/>
          <w:b/>
        </w:rPr>
      </w:pPr>
      <w:r>
        <w:rPr>
          <w:rFonts w:ascii="Arial" w:hAnsi="Arial" w:cs="Arial"/>
          <w:b/>
        </w:rPr>
        <w:t xml:space="preserve">Discussion: </w:t>
      </w:r>
    </w:p>
    <w:p w14:paraId="4E590E4A" w14:textId="77777777" w:rsidR="00E97C3D" w:rsidRDefault="00E97C3D" w:rsidP="00E97C3D">
      <w:r>
        <w:t xml:space="preserve">Mediatek: The SR indicates 100% completion for the SI with no open issues in RAN2 - this is inaccurate and misleading. There is no technical conclusion, and no recommendation on triggers and methods for RRM relaxation: 19 different options are documented in the TR and the work has not been completed. Similarly, there is no technical recommendation or conclusion on the number of RedCap device types. </w:t>
      </w:r>
    </w:p>
    <w:p w14:paraId="498619D4" w14:textId="77777777" w:rsidR="00E97C3D" w:rsidRDefault="00E97C3D" w:rsidP="00E97C3D">
      <w:r>
        <w:t>The study therefore clearly cannot be considered as 100% complete. The related WI update (RP-210656) is premature.</w:t>
      </w:r>
    </w:p>
    <w:p w14:paraId="3899B7E7" w14:textId="77777777" w:rsidR="00E97C3D" w:rsidRDefault="00E97C3D" w:rsidP="00E97C3D">
      <w:r>
        <w:t>Ericsson: From SI rapporteur point of view, I would like to point out the RAN2 conclusion “RAN2 confirms that the SI can be concluded from RAN2 perspective“ in the chairman’s notes and the draft meeting report. Also, please note that the draft SR was available on both the RAN1 and RAN2 reflectors for several working days without anyone raising any concerns about the indicated completion level or any other aspect of the SR.</w:t>
      </w:r>
    </w:p>
    <w:p w14:paraId="7C30E33E" w14:textId="77777777" w:rsidR="00E97C3D" w:rsidRDefault="00E97C3D" w:rsidP="00E97C3D">
      <w:r>
        <w:t>From WI rapporteur point of view, I expect that the related proposed WID updates (in RP-210656 and other contributions) will be discussed during the RAN plenary meeting.</w:t>
      </w:r>
    </w:p>
    <w:p w14:paraId="7A8AC8EA" w14:textId="77777777" w:rsidR="00E97C3D" w:rsidRDefault="00E97C3D" w:rsidP="00E97C3D">
      <w:r>
        <w:lastRenderedPageBreak/>
        <w:t>Mediatek: Procedural aspects aside: What are the recommendations from the SI phase for RRM relaxations (from the 19 options listed in the TR)? Similarly, what is the recommendation from the SI on the number of RedCap device types? We failed to find conclusions on these aspects in the TR, and we struggle to see how we can consider the SI to be complete, when the TR lists out several options without any conclusions or recommendations.</w:t>
      </w:r>
    </w:p>
    <w:p w14:paraId="394AC1E7" w14:textId="77777777" w:rsidR="00E97C3D" w:rsidRDefault="00E97C3D" w:rsidP="00E97C3D">
      <w:r>
        <w:t>Ericsson: For RedCap SI conclusions and recommendations see TR clause 13 in RP-210654. Some down-selection and further checking needs to be done in the WI phase, and this is reflected in the proposed RedCap WID update in RP-210656. The RedCap WID updates will be discussed in email discussion [91E][38][RedCap_scope], and MediaTek is of course welcome to suggest a down-selection of the RRM relaxation options and RedCap UE type definition(s) already during RAN#91e. Hopefully it will be possible to converge on an as useful RedCap WID update as possible in RAN#91e without further delaying the RedCap SI conclusion.</w:t>
      </w:r>
    </w:p>
    <w:p w14:paraId="03FD8F5E" w14:textId="77777777" w:rsidR="00E97C3D" w:rsidRDefault="00E97C3D" w:rsidP="00E97C3D">
      <w:r>
        <w:t>RAN chair: suggests to focus on making sure the RAN2 additions to the RedCap WI are properly formulated, the RedCap SI is closed</w:t>
      </w:r>
    </w:p>
    <w:p w14:paraId="3171B176" w14:textId="77777777" w:rsidR="00E97C3D" w:rsidRDefault="00E97C3D" w:rsidP="00E97C3D">
      <w:r>
        <w:t>conclusion: SI is completed</w:t>
      </w:r>
    </w:p>
    <w:p w14:paraId="71B1CB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24CA" w14:textId="77777777" w:rsidR="00E97C3D" w:rsidRDefault="00E97C3D" w:rsidP="00E97C3D">
      <w:pPr>
        <w:rPr>
          <w:rFonts w:ascii="Arial" w:hAnsi="Arial" w:cs="Arial"/>
          <w:b/>
          <w:sz w:val="24"/>
        </w:rPr>
      </w:pPr>
      <w:r>
        <w:rPr>
          <w:rFonts w:ascii="Arial" w:hAnsi="Arial" w:cs="Arial"/>
          <w:b/>
          <w:color w:val="0000FF"/>
          <w:sz w:val="24"/>
        </w:rPr>
        <w:t>RP-210654</w:t>
      </w:r>
      <w:r>
        <w:rPr>
          <w:rFonts w:ascii="Arial" w:hAnsi="Arial" w:cs="Arial"/>
          <w:b/>
          <w:color w:val="0000FF"/>
          <w:sz w:val="24"/>
        </w:rPr>
        <w:tab/>
      </w:r>
      <w:r>
        <w:rPr>
          <w:rFonts w:ascii="Arial" w:hAnsi="Arial" w:cs="Arial"/>
          <w:b/>
          <w:sz w:val="24"/>
        </w:rPr>
        <w:t>TR 38.875 v2.0.0: Study on support of reduced capability NR devices; for approval</w:t>
      </w:r>
    </w:p>
    <w:p w14:paraId="35383C84"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38.875 v2.0.0</w:t>
      </w:r>
      <w:r>
        <w:rPr>
          <w:i/>
        </w:rPr>
        <w:br/>
      </w:r>
      <w:r>
        <w:rPr>
          <w:i/>
        </w:rPr>
        <w:tab/>
      </w:r>
      <w:r>
        <w:rPr>
          <w:i/>
        </w:rPr>
        <w:tab/>
      </w:r>
      <w:r>
        <w:rPr>
          <w:i/>
        </w:rPr>
        <w:tab/>
      </w:r>
      <w:r>
        <w:rPr>
          <w:i/>
        </w:rPr>
        <w:tab/>
      </w:r>
      <w:r>
        <w:rPr>
          <w:i/>
        </w:rPr>
        <w:tab/>
        <w:t>Source: Ericsson (rapporteur)</w:t>
      </w:r>
    </w:p>
    <w:p w14:paraId="49765358" w14:textId="77777777" w:rsidR="00E97C3D" w:rsidRDefault="00E97C3D" w:rsidP="00E97C3D">
      <w:pPr>
        <w:rPr>
          <w:rFonts w:ascii="Arial" w:hAnsi="Arial" w:cs="Arial"/>
          <w:b/>
        </w:rPr>
      </w:pPr>
      <w:r>
        <w:rPr>
          <w:rFonts w:ascii="Arial" w:hAnsi="Arial" w:cs="Arial"/>
          <w:b/>
        </w:rPr>
        <w:t xml:space="preserve">Abstract: </w:t>
      </w:r>
    </w:p>
    <w:p w14:paraId="5B682412" w14:textId="77777777" w:rsidR="00E97C3D" w:rsidRDefault="00E97C3D" w:rsidP="00E97C3D">
      <w:r>
        <w:t>RAN1 TR 38.875 is provided for approval</w:t>
      </w:r>
    </w:p>
    <w:p w14:paraId="453C9C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60FD" w14:textId="77777777" w:rsidR="00E97C3D" w:rsidRDefault="00E97C3D" w:rsidP="00E97C3D">
      <w:pPr>
        <w:pStyle w:val="Heading4"/>
      </w:pPr>
      <w:bookmarkStart w:id="140" w:name="_Toc69483388"/>
      <w:bookmarkStart w:id="141" w:name="_Toc74553631"/>
      <w:r>
        <w:t>9.6.5</w:t>
      </w:r>
      <w:r>
        <w:tab/>
        <w:t>Study on XR evaluations for NR [RAN1 SI: FS_NR_XR_eval]</w:t>
      </w:r>
      <w:bookmarkEnd w:id="140"/>
      <w:bookmarkEnd w:id="141"/>
    </w:p>
    <w:p w14:paraId="4347A52C" w14:textId="77777777" w:rsidR="00E97C3D" w:rsidRDefault="00E97C3D" w:rsidP="00E97C3D">
      <w:pPr>
        <w:rPr>
          <w:rFonts w:ascii="Arial" w:hAnsi="Arial" w:cs="Arial"/>
          <w:b/>
          <w:sz w:val="24"/>
        </w:rPr>
      </w:pPr>
      <w:r>
        <w:rPr>
          <w:rFonts w:ascii="Arial" w:hAnsi="Arial" w:cs="Arial"/>
          <w:b/>
          <w:color w:val="0000FF"/>
          <w:sz w:val="24"/>
        </w:rPr>
        <w:t>RP-210459</w:t>
      </w:r>
      <w:r>
        <w:rPr>
          <w:rFonts w:ascii="Arial" w:hAnsi="Arial" w:cs="Arial"/>
          <w:b/>
          <w:color w:val="0000FF"/>
          <w:sz w:val="24"/>
        </w:rPr>
        <w:tab/>
      </w:r>
      <w:r>
        <w:rPr>
          <w:rFonts w:ascii="Arial" w:hAnsi="Arial" w:cs="Arial"/>
          <w:b/>
          <w:sz w:val="24"/>
        </w:rPr>
        <w:t>Status report of SI Study on XR evaluations for NR; rapporteur: Qualcomm</w:t>
      </w:r>
    </w:p>
    <w:p w14:paraId="2E986BF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72BA8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6234" w14:textId="77777777" w:rsidR="00E97C3D" w:rsidRDefault="00E97C3D" w:rsidP="00E97C3D">
      <w:pPr>
        <w:rPr>
          <w:rFonts w:ascii="Arial" w:hAnsi="Arial" w:cs="Arial"/>
          <w:b/>
          <w:sz w:val="24"/>
        </w:rPr>
      </w:pPr>
      <w:r>
        <w:rPr>
          <w:rFonts w:ascii="Arial" w:hAnsi="Arial" w:cs="Arial"/>
          <w:b/>
          <w:color w:val="0000FF"/>
          <w:sz w:val="24"/>
        </w:rPr>
        <w:t>RP-210460</w:t>
      </w:r>
      <w:r>
        <w:rPr>
          <w:rFonts w:ascii="Arial" w:hAnsi="Arial" w:cs="Arial"/>
          <w:b/>
          <w:color w:val="0000FF"/>
          <w:sz w:val="24"/>
        </w:rPr>
        <w:tab/>
      </w:r>
      <w:r>
        <w:rPr>
          <w:rFonts w:ascii="Arial" w:hAnsi="Arial" w:cs="Arial"/>
          <w:b/>
          <w:sz w:val="24"/>
        </w:rPr>
        <w:t>Revised SID for XR evaluations for NR</w:t>
      </w:r>
    </w:p>
    <w:p w14:paraId="36A33A76"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2F0684FA" w14:textId="77777777" w:rsidR="00E97C3D" w:rsidRDefault="00E97C3D" w:rsidP="00E97C3D">
      <w:pPr>
        <w:rPr>
          <w:rFonts w:ascii="Arial" w:hAnsi="Arial" w:cs="Arial"/>
          <w:b/>
        </w:rPr>
      </w:pPr>
      <w:r>
        <w:rPr>
          <w:rFonts w:ascii="Arial" w:hAnsi="Arial" w:cs="Arial"/>
          <w:b/>
        </w:rPr>
        <w:t xml:space="preserve">Abstract: </w:t>
      </w:r>
    </w:p>
    <w:p w14:paraId="282848EF" w14:textId="77777777" w:rsidR="00E97C3D" w:rsidRDefault="00E97C3D" w:rsidP="00E97C3D">
      <w:r>
        <w:t>last approved SID: RP-201145</w:t>
      </w:r>
    </w:p>
    <w:p w14:paraId="2C82B1B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7CE56" w14:textId="77777777" w:rsidR="00E97C3D" w:rsidRDefault="00E97C3D" w:rsidP="00E97C3D">
      <w:pPr>
        <w:pStyle w:val="Heading4"/>
      </w:pPr>
      <w:bookmarkStart w:id="142" w:name="_Toc69483389"/>
      <w:bookmarkStart w:id="143" w:name="_Toc74553632"/>
      <w:r>
        <w:t>9.6.6</w:t>
      </w:r>
      <w:r>
        <w:tab/>
        <w:t>Study on NR Sidelink relay [RAN2 SI: FS_NR_SL_relay]</w:t>
      </w:r>
      <w:bookmarkEnd w:id="142"/>
      <w:bookmarkEnd w:id="143"/>
    </w:p>
    <w:p w14:paraId="53E37675" w14:textId="77777777" w:rsidR="00E97C3D" w:rsidRDefault="00E97C3D" w:rsidP="00E97C3D">
      <w:pPr>
        <w:rPr>
          <w:rFonts w:ascii="Arial" w:hAnsi="Arial" w:cs="Arial"/>
          <w:b/>
          <w:sz w:val="24"/>
        </w:rPr>
      </w:pPr>
      <w:r>
        <w:rPr>
          <w:rFonts w:ascii="Arial" w:hAnsi="Arial" w:cs="Arial"/>
          <w:b/>
          <w:color w:val="0000FF"/>
          <w:sz w:val="24"/>
        </w:rPr>
        <w:t>RP-210244</w:t>
      </w:r>
      <w:r>
        <w:rPr>
          <w:rFonts w:ascii="Arial" w:hAnsi="Arial" w:cs="Arial"/>
          <w:b/>
          <w:color w:val="0000FF"/>
          <w:sz w:val="24"/>
        </w:rPr>
        <w:tab/>
      </w:r>
      <w:r>
        <w:rPr>
          <w:rFonts w:ascii="Arial" w:hAnsi="Arial" w:cs="Arial"/>
          <w:b/>
          <w:sz w:val="24"/>
        </w:rPr>
        <w:t>Status report of SI Study on NR Sidelink relay; rapporteur: OPPO</w:t>
      </w:r>
    </w:p>
    <w:p w14:paraId="58444FB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FB28721" w14:textId="77777777" w:rsidR="00E97C3D" w:rsidRDefault="00E97C3D" w:rsidP="00E97C3D">
      <w:pPr>
        <w:rPr>
          <w:rFonts w:ascii="Arial" w:hAnsi="Arial" w:cs="Arial"/>
          <w:b/>
        </w:rPr>
      </w:pPr>
      <w:r>
        <w:rPr>
          <w:rFonts w:ascii="Arial" w:hAnsi="Arial" w:cs="Arial"/>
          <w:b/>
        </w:rPr>
        <w:t xml:space="preserve">Discussion: </w:t>
      </w:r>
    </w:p>
    <w:p w14:paraId="0EF6D58F" w14:textId="77777777" w:rsidR="00E97C3D" w:rsidRDefault="00E97C3D" w:rsidP="00E97C3D">
      <w:r>
        <w:t>conclusion: SI is completed</w:t>
      </w:r>
    </w:p>
    <w:p w14:paraId="2E6B76E3"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B52F" w14:textId="77777777" w:rsidR="00E97C3D" w:rsidRDefault="00E97C3D" w:rsidP="00E97C3D">
      <w:pPr>
        <w:rPr>
          <w:rFonts w:ascii="Arial" w:hAnsi="Arial" w:cs="Arial"/>
          <w:b/>
          <w:sz w:val="24"/>
        </w:rPr>
      </w:pPr>
      <w:r>
        <w:rPr>
          <w:rFonts w:ascii="Arial" w:hAnsi="Arial" w:cs="Arial"/>
          <w:b/>
          <w:color w:val="0000FF"/>
          <w:sz w:val="24"/>
        </w:rPr>
        <w:t>RP-210245</w:t>
      </w:r>
      <w:r>
        <w:rPr>
          <w:rFonts w:ascii="Arial" w:hAnsi="Arial" w:cs="Arial"/>
          <w:b/>
          <w:color w:val="0000FF"/>
          <w:sz w:val="24"/>
        </w:rPr>
        <w:tab/>
      </w:r>
      <w:r>
        <w:rPr>
          <w:rFonts w:ascii="Arial" w:hAnsi="Arial" w:cs="Arial"/>
          <w:b/>
          <w:sz w:val="24"/>
        </w:rPr>
        <w:t>TR 38.836 v2.0.0 on Study on NR sidelink relay; for approval</w:t>
      </w:r>
    </w:p>
    <w:p w14:paraId="417FBA4B"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38.836 v2.0.0</w:t>
      </w:r>
      <w:r>
        <w:rPr>
          <w:i/>
        </w:rPr>
        <w:br/>
      </w:r>
      <w:r>
        <w:rPr>
          <w:i/>
        </w:rPr>
        <w:tab/>
      </w:r>
      <w:r>
        <w:rPr>
          <w:i/>
        </w:rPr>
        <w:tab/>
      </w:r>
      <w:r>
        <w:rPr>
          <w:i/>
        </w:rPr>
        <w:tab/>
      </w:r>
      <w:r>
        <w:rPr>
          <w:i/>
        </w:rPr>
        <w:tab/>
      </w:r>
      <w:r>
        <w:rPr>
          <w:i/>
        </w:rPr>
        <w:tab/>
        <w:t>Source: OPPO</w:t>
      </w:r>
    </w:p>
    <w:p w14:paraId="5C1AB094" w14:textId="77777777" w:rsidR="00E97C3D" w:rsidRDefault="00E97C3D" w:rsidP="00E97C3D">
      <w:pPr>
        <w:rPr>
          <w:rFonts w:ascii="Arial" w:hAnsi="Arial" w:cs="Arial"/>
          <w:b/>
        </w:rPr>
      </w:pPr>
      <w:r>
        <w:rPr>
          <w:rFonts w:ascii="Arial" w:hAnsi="Arial" w:cs="Arial"/>
          <w:b/>
        </w:rPr>
        <w:t xml:space="preserve">Abstract: </w:t>
      </w:r>
    </w:p>
    <w:p w14:paraId="06F4F5BC" w14:textId="77777777" w:rsidR="00E97C3D" w:rsidRDefault="00E97C3D" w:rsidP="00E97C3D">
      <w:r>
        <w:t>RAN2 TR 38.836 is provided for approval</w:t>
      </w:r>
    </w:p>
    <w:p w14:paraId="7E83EA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D0D4F" w14:textId="77777777" w:rsidR="00E97C3D" w:rsidRDefault="00E97C3D" w:rsidP="00E97C3D">
      <w:pPr>
        <w:pStyle w:val="Heading4"/>
      </w:pPr>
      <w:bookmarkStart w:id="144" w:name="_Toc69483390"/>
      <w:bookmarkStart w:id="145" w:name="_Toc74553633"/>
      <w:r>
        <w:t>9.6.7</w:t>
      </w:r>
      <w:r>
        <w:tab/>
        <w:t>Study on enh. of RAN slicing for NR [RAN2 SI: FS_NR_slice]</w:t>
      </w:r>
      <w:bookmarkEnd w:id="144"/>
      <w:bookmarkEnd w:id="145"/>
    </w:p>
    <w:p w14:paraId="60B4548F" w14:textId="77777777" w:rsidR="00E97C3D" w:rsidRDefault="00E97C3D" w:rsidP="00E97C3D">
      <w:pPr>
        <w:rPr>
          <w:rFonts w:ascii="Arial" w:hAnsi="Arial" w:cs="Arial"/>
          <w:b/>
          <w:sz w:val="24"/>
        </w:rPr>
      </w:pPr>
      <w:r>
        <w:rPr>
          <w:rFonts w:ascii="Arial" w:hAnsi="Arial" w:cs="Arial"/>
          <w:b/>
          <w:color w:val="0000FF"/>
          <w:sz w:val="24"/>
        </w:rPr>
        <w:t>RP-210396</w:t>
      </w:r>
      <w:r>
        <w:rPr>
          <w:rFonts w:ascii="Arial" w:hAnsi="Arial" w:cs="Arial"/>
          <w:b/>
          <w:color w:val="0000FF"/>
          <w:sz w:val="24"/>
        </w:rPr>
        <w:tab/>
      </w:r>
      <w:r>
        <w:rPr>
          <w:rFonts w:ascii="Arial" w:hAnsi="Arial" w:cs="Arial"/>
          <w:b/>
          <w:sz w:val="24"/>
        </w:rPr>
        <w:t>Status report for SI Study on enh. of RAN slicing for NR; rapporteur: CMCC</w:t>
      </w:r>
    </w:p>
    <w:p w14:paraId="011CC90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8587AD7" w14:textId="77777777" w:rsidR="00E97C3D" w:rsidRDefault="00E97C3D" w:rsidP="00E97C3D">
      <w:pPr>
        <w:rPr>
          <w:rFonts w:ascii="Arial" w:hAnsi="Arial" w:cs="Arial"/>
          <w:b/>
        </w:rPr>
      </w:pPr>
      <w:r>
        <w:rPr>
          <w:rFonts w:ascii="Arial" w:hAnsi="Arial" w:cs="Arial"/>
          <w:b/>
        </w:rPr>
        <w:t xml:space="preserve">Abstract: </w:t>
      </w:r>
    </w:p>
    <w:p w14:paraId="056D6287" w14:textId="77777777" w:rsidR="00E97C3D" w:rsidRDefault="00E97C3D" w:rsidP="00E97C3D">
      <w:r>
        <w:t>The RAN2 part of the SI is concluded and ready for normative work. RAN3 part of the SI need to be extended for 1 Quarter and has no impact on RAN2 normative work.</w:t>
      </w:r>
    </w:p>
    <w:p w14:paraId="50697A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DA02B" w14:textId="77777777" w:rsidR="00E97C3D" w:rsidRDefault="00E97C3D" w:rsidP="00E97C3D">
      <w:pPr>
        <w:rPr>
          <w:rFonts w:ascii="Arial" w:hAnsi="Arial" w:cs="Arial"/>
          <w:b/>
          <w:sz w:val="24"/>
        </w:rPr>
      </w:pPr>
      <w:r>
        <w:rPr>
          <w:rFonts w:ascii="Arial" w:hAnsi="Arial" w:cs="Arial"/>
          <w:b/>
          <w:color w:val="0000FF"/>
          <w:sz w:val="24"/>
        </w:rPr>
        <w:t>RP-210397</w:t>
      </w:r>
      <w:r>
        <w:rPr>
          <w:rFonts w:ascii="Arial" w:hAnsi="Arial" w:cs="Arial"/>
          <w:b/>
          <w:color w:val="0000FF"/>
          <w:sz w:val="24"/>
        </w:rPr>
        <w:tab/>
      </w:r>
      <w:r>
        <w:rPr>
          <w:rFonts w:ascii="Arial" w:hAnsi="Arial" w:cs="Arial"/>
          <w:b/>
          <w:sz w:val="24"/>
        </w:rPr>
        <w:t>Rel-17 Study Item Exception for enhancement of RAN Slicing</w:t>
      </w:r>
    </w:p>
    <w:p w14:paraId="494694BF" w14:textId="77777777" w:rsidR="00E97C3D" w:rsidRDefault="00E97C3D" w:rsidP="00E97C3D">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CMCC</w:t>
      </w:r>
    </w:p>
    <w:p w14:paraId="33C5386E" w14:textId="77777777" w:rsidR="00E97C3D" w:rsidRDefault="00E97C3D" w:rsidP="00E97C3D">
      <w:pPr>
        <w:rPr>
          <w:rFonts w:ascii="Arial" w:hAnsi="Arial" w:cs="Arial"/>
          <w:b/>
        </w:rPr>
      </w:pPr>
      <w:r>
        <w:rPr>
          <w:rFonts w:ascii="Arial" w:hAnsi="Arial" w:cs="Arial"/>
          <w:b/>
        </w:rPr>
        <w:t xml:space="preserve">Abstract: </w:t>
      </w:r>
    </w:p>
    <w:p w14:paraId="3012B405" w14:textId="77777777" w:rsidR="00E97C3D" w:rsidRDefault="00E97C3D" w:rsidP="00E97C3D">
      <w:r>
        <w:t>The RAN2 part of the SI is concluded and ready for normative work. RAN3 part of the SI need to be extended for 1 Quarter and has no impact on RAN2 normative work. FS_NR_slice is a RAN2 led SI. WI exception sheet are used only for Core part WIs at the REL-</w:t>
      </w:r>
    </w:p>
    <w:p w14:paraId="5890F8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6B0C1" w14:textId="77777777" w:rsidR="00E97C3D" w:rsidRDefault="00E97C3D" w:rsidP="00E97C3D">
      <w:pPr>
        <w:rPr>
          <w:rFonts w:ascii="Arial" w:hAnsi="Arial" w:cs="Arial"/>
          <w:b/>
          <w:sz w:val="24"/>
        </w:rPr>
      </w:pPr>
      <w:r>
        <w:rPr>
          <w:rFonts w:ascii="Arial" w:hAnsi="Arial" w:cs="Arial"/>
          <w:b/>
          <w:color w:val="0000FF"/>
          <w:sz w:val="24"/>
        </w:rPr>
        <w:t>RP-210411</w:t>
      </w:r>
      <w:r>
        <w:rPr>
          <w:rFonts w:ascii="Arial" w:hAnsi="Arial" w:cs="Arial"/>
          <w:b/>
          <w:color w:val="0000FF"/>
          <w:sz w:val="24"/>
        </w:rPr>
        <w:tab/>
      </w:r>
      <w:r>
        <w:rPr>
          <w:rFonts w:ascii="Arial" w:hAnsi="Arial" w:cs="Arial"/>
          <w:b/>
          <w:sz w:val="24"/>
        </w:rPr>
        <w:t>TR 38.832 v1.0.0 on Study on enhancement of Radio Access Network (RAN) slicing for NR; for information</w:t>
      </w:r>
    </w:p>
    <w:p w14:paraId="4C07C96F"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CMCC, ZTE</w:t>
      </w:r>
    </w:p>
    <w:p w14:paraId="61C781B0" w14:textId="77777777" w:rsidR="00E97C3D" w:rsidRDefault="00E97C3D" w:rsidP="00E97C3D">
      <w:pPr>
        <w:rPr>
          <w:rFonts w:ascii="Arial" w:hAnsi="Arial" w:cs="Arial"/>
          <w:b/>
        </w:rPr>
      </w:pPr>
      <w:r>
        <w:rPr>
          <w:rFonts w:ascii="Arial" w:hAnsi="Arial" w:cs="Arial"/>
          <w:b/>
        </w:rPr>
        <w:t xml:space="preserve">Abstract: </w:t>
      </w:r>
    </w:p>
    <w:p w14:paraId="3DC71906" w14:textId="77777777" w:rsidR="00E97C3D" w:rsidRDefault="00E97C3D" w:rsidP="00E97C3D">
      <w:r>
        <w:t>RAN2 TR 38.832 is provided for information; it is intended to bring v2.0.0 for approval to RAN#92e in June 21</w:t>
      </w:r>
    </w:p>
    <w:p w14:paraId="1A17DE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C2D8" w14:textId="77777777" w:rsidR="00E97C3D" w:rsidRDefault="00E97C3D" w:rsidP="00E97C3D">
      <w:pPr>
        <w:pStyle w:val="Heading4"/>
      </w:pPr>
      <w:bookmarkStart w:id="146" w:name="_Toc69483391"/>
      <w:bookmarkStart w:id="147" w:name="_Toc74553634"/>
      <w:r>
        <w:t>9.6.8</w:t>
      </w:r>
      <w:r>
        <w:tab/>
        <w:t>Study on NR QoE management and optimizations for div. services [RAN3 SI: FS_NR_QoE]</w:t>
      </w:r>
      <w:bookmarkEnd w:id="146"/>
      <w:bookmarkEnd w:id="147"/>
    </w:p>
    <w:p w14:paraId="11D28B93" w14:textId="77777777" w:rsidR="00E97C3D" w:rsidRDefault="00E97C3D" w:rsidP="00E97C3D">
      <w:pPr>
        <w:rPr>
          <w:rFonts w:ascii="Arial" w:hAnsi="Arial" w:cs="Arial"/>
          <w:b/>
          <w:sz w:val="24"/>
        </w:rPr>
      </w:pPr>
      <w:r>
        <w:rPr>
          <w:rFonts w:ascii="Arial" w:hAnsi="Arial" w:cs="Arial"/>
          <w:b/>
          <w:color w:val="0000FF"/>
          <w:sz w:val="24"/>
        </w:rPr>
        <w:t>RP-210030</w:t>
      </w:r>
      <w:r>
        <w:rPr>
          <w:rFonts w:ascii="Arial" w:hAnsi="Arial" w:cs="Arial"/>
          <w:b/>
          <w:color w:val="0000FF"/>
          <w:sz w:val="24"/>
        </w:rPr>
        <w:tab/>
      </w:r>
      <w:r>
        <w:rPr>
          <w:rFonts w:ascii="Arial" w:hAnsi="Arial" w:cs="Arial"/>
          <w:b/>
          <w:sz w:val="24"/>
        </w:rPr>
        <w:t>Reply LS to S5-205347 = RP-202151 on QoE Measurement Collection (R2-2102500; to: SA5; cc: RAN3, SA, SA4, RAN; contact: Qualcomm)</w:t>
      </w:r>
    </w:p>
    <w:p w14:paraId="5541353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R2-2102500, to SA5, cc RAN3, SA, SA4, RAN</w:t>
      </w:r>
      <w:r>
        <w:rPr>
          <w:i/>
        </w:rPr>
        <w:br/>
      </w:r>
      <w:r>
        <w:rPr>
          <w:i/>
        </w:rPr>
        <w:tab/>
      </w:r>
      <w:r>
        <w:rPr>
          <w:i/>
        </w:rPr>
        <w:tab/>
      </w:r>
      <w:r>
        <w:rPr>
          <w:i/>
        </w:rPr>
        <w:tab/>
      </w:r>
      <w:r>
        <w:rPr>
          <w:i/>
        </w:rPr>
        <w:tab/>
      </w:r>
      <w:r>
        <w:rPr>
          <w:i/>
        </w:rPr>
        <w:tab/>
        <w:t>Source: RAN2</w:t>
      </w:r>
    </w:p>
    <w:p w14:paraId="41A4066E" w14:textId="77777777" w:rsidR="00E97C3D" w:rsidRDefault="00E97C3D" w:rsidP="00E97C3D">
      <w:pPr>
        <w:rPr>
          <w:rFonts w:ascii="Arial" w:hAnsi="Arial" w:cs="Arial"/>
          <w:b/>
        </w:rPr>
      </w:pPr>
      <w:r>
        <w:rPr>
          <w:rFonts w:ascii="Arial" w:hAnsi="Arial" w:cs="Arial"/>
          <w:b/>
        </w:rPr>
        <w:lastRenderedPageBreak/>
        <w:t xml:space="preserve">Abstract: </w:t>
      </w:r>
    </w:p>
    <w:p w14:paraId="4C977650" w14:textId="77777777" w:rsidR="00E97C3D" w:rsidRDefault="00E97C3D" w:rsidP="00E97C3D">
      <w:r>
        <w:t>no RAN action requested</w:t>
      </w:r>
    </w:p>
    <w:p w14:paraId="69A2B86C" w14:textId="77777777" w:rsidR="00E97C3D" w:rsidRDefault="00E97C3D" w:rsidP="00E97C3D">
      <w:pPr>
        <w:rPr>
          <w:rFonts w:ascii="Arial" w:hAnsi="Arial" w:cs="Arial"/>
          <w:b/>
        </w:rPr>
      </w:pPr>
      <w:r>
        <w:rPr>
          <w:rFonts w:ascii="Arial" w:hAnsi="Arial" w:cs="Arial"/>
          <w:b/>
        </w:rPr>
        <w:t xml:space="preserve">Discussion: </w:t>
      </w:r>
    </w:p>
    <w:p w14:paraId="2289ED83" w14:textId="77777777" w:rsidR="00E97C3D" w:rsidRDefault="00E97C3D" w:rsidP="00E97C3D">
      <w:r>
        <w:t>RAN chair: for information in RAN</w:t>
      </w:r>
    </w:p>
    <w:p w14:paraId="206992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F5A5" w14:textId="77777777" w:rsidR="00E97C3D" w:rsidRDefault="00E97C3D" w:rsidP="00E97C3D">
      <w:pPr>
        <w:rPr>
          <w:rFonts w:ascii="Arial" w:hAnsi="Arial" w:cs="Arial"/>
          <w:b/>
          <w:sz w:val="24"/>
        </w:rPr>
      </w:pPr>
      <w:r>
        <w:rPr>
          <w:rFonts w:ascii="Arial" w:hAnsi="Arial" w:cs="Arial"/>
          <w:b/>
          <w:color w:val="0000FF"/>
          <w:sz w:val="24"/>
        </w:rPr>
        <w:t>RP-210045</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4DA7AA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9F5B77" w14:textId="77777777" w:rsidR="00E97C3D" w:rsidRDefault="00E97C3D" w:rsidP="00E97C3D">
      <w:pPr>
        <w:rPr>
          <w:rFonts w:ascii="Arial" w:hAnsi="Arial" w:cs="Arial"/>
          <w:b/>
        </w:rPr>
      </w:pPr>
      <w:r>
        <w:rPr>
          <w:rFonts w:ascii="Arial" w:hAnsi="Arial" w:cs="Arial"/>
          <w:b/>
        </w:rPr>
        <w:t xml:space="preserve">Discussion: </w:t>
      </w:r>
    </w:p>
    <w:p w14:paraId="5884AA10" w14:textId="77777777" w:rsidR="00E97C3D" w:rsidRDefault="00E97C3D" w:rsidP="00E97C3D">
      <w:r>
        <w:t>conclusion: SI is completed</w:t>
      </w:r>
    </w:p>
    <w:p w14:paraId="747D0CB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A232" w14:textId="77777777" w:rsidR="00E97C3D" w:rsidRDefault="00E97C3D" w:rsidP="00E97C3D">
      <w:pPr>
        <w:rPr>
          <w:rFonts w:ascii="Arial" w:hAnsi="Arial" w:cs="Arial"/>
          <w:b/>
          <w:sz w:val="24"/>
        </w:rPr>
      </w:pPr>
      <w:r>
        <w:rPr>
          <w:rFonts w:ascii="Arial" w:hAnsi="Arial" w:cs="Arial"/>
          <w:b/>
          <w:color w:val="0000FF"/>
          <w:sz w:val="24"/>
        </w:rPr>
        <w:t>RP-210724</w:t>
      </w:r>
      <w:r>
        <w:rPr>
          <w:rFonts w:ascii="Arial" w:hAnsi="Arial" w:cs="Arial"/>
          <w:b/>
          <w:color w:val="0000FF"/>
          <w:sz w:val="24"/>
        </w:rPr>
        <w:tab/>
      </w:r>
      <w:r>
        <w:rPr>
          <w:rFonts w:ascii="Arial" w:hAnsi="Arial" w:cs="Arial"/>
          <w:b/>
          <w:sz w:val="24"/>
        </w:rPr>
        <w:t>TR 38.890 v1.0.0 on Study on NR QoE (Quality of Experience) management and optimizations for diverse services; for approval</w:t>
      </w:r>
    </w:p>
    <w:p w14:paraId="55815BF6"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38.890 v1.0.0</w:t>
      </w:r>
      <w:r>
        <w:rPr>
          <w:i/>
        </w:rPr>
        <w:br/>
      </w:r>
      <w:r>
        <w:rPr>
          <w:i/>
        </w:rPr>
        <w:tab/>
      </w:r>
      <w:r>
        <w:rPr>
          <w:i/>
        </w:rPr>
        <w:tab/>
      </w:r>
      <w:r>
        <w:rPr>
          <w:i/>
        </w:rPr>
        <w:tab/>
      </w:r>
      <w:r>
        <w:rPr>
          <w:i/>
        </w:rPr>
        <w:tab/>
      </w:r>
      <w:r>
        <w:rPr>
          <w:i/>
        </w:rPr>
        <w:tab/>
        <w:t>Source: China Unicom</w:t>
      </w:r>
    </w:p>
    <w:p w14:paraId="5EB1D9B0" w14:textId="77777777" w:rsidR="00E97C3D" w:rsidRDefault="00E97C3D" w:rsidP="00E97C3D">
      <w:pPr>
        <w:rPr>
          <w:rFonts w:ascii="Arial" w:hAnsi="Arial" w:cs="Arial"/>
          <w:b/>
        </w:rPr>
      </w:pPr>
      <w:r>
        <w:rPr>
          <w:rFonts w:ascii="Arial" w:hAnsi="Arial" w:cs="Arial"/>
          <w:b/>
        </w:rPr>
        <w:t xml:space="preserve">Abstract: </w:t>
      </w:r>
    </w:p>
    <w:p w14:paraId="67F90F4D" w14:textId="77777777" w:rsidR="00E97C3D" w:rsidRDefault="00E97C3D" w:rsidP="00E97C3D">
      <w:r>
        <w:t>late Tdoc request; RAN3 TR 38.890 is provided for 1-step approval</w:t>
      </w:r>
    </w:p>
    <w:p w14:paraId="58CCD9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FF75B" w14:textId="77777777" w:rsidR="00E97C3D" w:rsidRDefault="00E97C3D" w:rsidP="00E97C3D">
      <w:pPr>
        <w:pStyle w:val="Heading4"/>
      </w:pPr>
      <w:bookmarkStart w:id="148" w:name="_Toc69483392"/>
      <w:bookmarkStart w:id="149" w:name="_Toc74553635"/>
      <w:r>
        <w:t>9.6.9</w:t>
      </w:r>
      <w:r>
        <w:tab/>
        <w:t>Study on enhanced test methods for FR2 NR UEs [RAN4 SI: FS_FR2_enhTestMethods]</w:t>
      </w:r>
      <w:bookmarkEnd w:id="148"/>
      <w:bookmarkEnd w:id="149"/>
    </w:p>
    <w:p w14:paraId="0AB12EE9" w14:textId="77777777" w:rsidR="00E97C3D" w:rsidRDefault="00E97C3D" w:rsidP="00E97C3D">
      <w:pPr>
        <w:rPr>
          <w:rFonts w:ascii="Arial" w:hAnsi="Arial" w:cs="Arial"/>
          <w:b/>
          <w:sz w:val="24"/>
        </w:rPr>
      </w:pPr>
      <w:r>
        <w:rPr>
          <w:rFonts w:ascii="Arial" w:hAnsi="Arial" w:cs="Arial"/>
          <w:b/>
          <w:color w:val="0000FF"/>
          <w:sz w:val="24"/>
        </w:rPr>
        <w:t>RP-210632</w:t>
      </w:r>
      <w:r>
        <w:rPr>
          <w:rFonts w:ascii="Arial" w:hAnsi="Arial" w:cs="Arial"/>
          <w:b/>
          <w:color w:val="0000FF"/>
          <w:sz w:val="24"/>
        </w:rPr>
        <w:tab/>
      </w:r>
      <w:r>
        <w:rPr>
          <w:rFonts w:ascii="Arial" w:hAnsi="Arial" w:cs="Arial"/>
          <w:b/>
          <w:sz w:val="24"/>
        </w:rPr>
        <w:t>Status report for the Study on enhanced test methods for FR2; rapporteur: Apple</w:t>
      </w:r>
    </w:p>
    <w:p w14:paraId="4A6153B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D69B95" w14:textId="77777777" w:rsidR="00E97C3D" w:rsidRDefault="00E97C3D" w:rsidP="00E97C3D">
      <w:pPr>
        <w:rPr>
          <w:rFonts w:ascii="Arial" w:hAnsi="Arial" w:cs="Arial"/>
          <w:b/>
        </w:rPr>
      </w:pPr>
      <w:r>
        <w:rPr>
          <w:rFonts w:ascii="Arial" w:hAnsi="Arial" w:cs="Arial"/>
          <w:b/>
        </w:rPr>
        <w:t xml:space="preserve">Discussion: </w:t>
      </w:r>
    </w:p>
    <w:p w14:paraId="4E1B6AC3" w14:textId="77777777" w:rsidR="00E97C3D" w:rsidRDefault="00E97C3D" w:rsidP="00E97C3D">
      <w:r>
        <w:t>RP-210632 was at first intended to be revised in RP-210889 but later RP-210889 was withdrawn and RP-210632 was kept noted</w:t>
      </w:r>
    </w:p>
    <w:p w14:paraId="0CDB873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E4029" w14:textId="77777777" w:rsidR="00E97C3D" w:rsidRDefault="00E97C3D" w:rsidP="00E97C3D">
      <w:pPr>
        <w:rPr>
          <w:rFonts w:ascii="Arial" w:hAnsi="Arial" w:cs="Arial"/>
          <w:b/>
          <w:sz w:val="24"/>
        </w:rPr>
      </w:pPr>
      <w:r>
        <w:rPr>
          <w:rFonts w:ascii="Arial" w:hAnsi="Arial" w:cs="Arial"/>
          <w:b/>
          <w:color w:val="0000FF"/>
          <w:sz w:val="24"/>
        </w:rPr>
        <w:t>RP-210889</w:t>
      </w:r>
      <w:r>
        <w:rPr>
          <w:rFonts w:ascii="Arial" w:hAnsi="Arial" w:cs="Arial"/>
          <w:b/>
          <w:color w:val="0000FF"/>
          <w:sz w:val="24"/>
        </w:rPr>
        <w:tab/>
      </w:r>
      <w:r>
        <w:rPr>
          <w:rFonts w:ascii="Arial" w:hAnsi="Arial" w:cs="Arial"/>
          <w:b/>
          <w:sz w:val="24"/>
        </w:rPr>
        <w:t>Status report for the Study on enhanced test methods for FR2; rapporteur: Apple</w:t>
      </w:r>
    </w:p>
    <w:p w14:paraId="55504B2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460AE81" w14:textId="77777777" w:rsidR="00E97C3D" w:rsidRDefault="00E97C3D" w:rsidP="00E97C3D">
      <w:pPr>
        <w:rPr>
          <w:color w:val="808080"/>
        </w:rPr>
      </w:pPr>
      <w:r>
        <w:rPr>
          <w:color w:val="808080"/>
        </w:rPr>
        <w:t>(Replaces RP-210632)</w:t>
      </w:r>
    </w:p>
    <w:p w14:paraId="0C134456" w14:textId="77777777" w:rsidR="00E97C3D" w:rsidRDefault="00E97C3D" w:rsidP="00E97C3D">
      <w:pPr>
        <w:rPr>
          <w:rFonts w:ascii="Arial" w:hAnsi="Arial" w:cs="Arial"/>
          <w:b/>
        </w:rPr>
      </w:pPr>
      <w:r>
        <w:rPr>
          <w:rFonts w:ascii="Arial" w:hAnsi="Arial" w:cs="Arial"/>
          <w:b/>
        </w:rPr>
        <w:t xml:space="preserve">Discussion: </w:t>
      </w:r>
    </w:p>
    <w:p w14:paraId="5A3156EE" w14:textId="77777777" w:rsidR="00E97C3D" w:rsidRDefault="00E97C3D" w:rsidP="00E97C3D">
      <w:r>
        <w:t>provided to update TUs in connection with RP-210885</w:t>
      </w:r>
    </w:p>
    <w:p w14:paraId="31E0D17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CF7B86" w14:textId="77777777" w:rsidR="00E97C3D" w:rsidRDefault="00E97C3D" w:rsidP="00E97C3D">
      <w:pPr>
        <w:rPr>
          <w:rFonts w:ascii="Arial" w:hAnsi="Arial" w:cs="Arial"/>
          <w:b/>
          <w:sz w:val="24"/>
        </w:rPr>
      </w:pPr>
      <w:r>
        <w:rPr>
          <w:rFonts w:ascii="Arial" w:hAnsi="Arial" w:cs="Arial"/>
          <w:b/>
          <w:color w:val="0000FF"/>
          <w:sz w:val="24"/>
        </w:rPr>
        <w:lastRenderedPageBreak/>
        <w:t>RP-210633</w:t>
      </w:r>
      <w:r>
        <w:rPr>
          <w:rFonts w:ascii="Arial" w:hAnsi="Arial" w:cs="Arial"/>
          <w:b/>
          <w:color w:val="0000FF"/>
          <w:sz w:val="24"/>
        </w:rPr>
        <w:tab/>
      </w:r>
      <w:r>
        <w:rPr>
          <w:rFonts w:ascii="Arial" w:hAnsi="Arial" w:cs="Arial"/>
          <w:b/>
          <w:sz w:val="24"/>
        </w:rPr>
        <w:t>Revised SID: Study on enhanced test methods for FR2</w:t>
      </w:r>
    </w:p>
    <w:p w14:paraId="6AC2823E"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430B7810" w14:textId="77777777" w:rsidR="00E97C3D" w:rsidRDefault="00E97C3D" w:rsidP="00E97C3D">
      <w:pPr>
        <w:rPr>
          <w:rFonts w:ascii="Arial" w:hAnsi="Arial" w:cs="Arial"/>
          <w:b/>
        </w:rPr>
      </w:pPr>
      <w:r>
        <w:rPr>
          <w:rFonts w:ascii="Arial" w:hAnsi="Arial" w:cs="Arial"/>
          <w:b/>
        </w:rPr>
        <w:t xml:space="preserve">Abstract: </w:t>
      </w:r>
    </w:p>
    <w:p w14:paraId="2A09DB1A" w14:textId="77777777" w:rsidR="00E97C3D" w:rsidRDefault="00E97C3D" w:rsidP="00E97C3D">
      <w:r>
        <w:t>last approved SID: RP-201862</w:t>
      </w:r>
    </w:p>
    <w:p w14:paraId="57272D64" w14:textId="77777777" w:rsidR="00E97C3D" w:rsidRDefault="00E97C3D" w:rsidP="00E97C3D">
      <w:pPr>
        <w:rPr>
          <w:rFonts w:ascii="Arial" w:hAnsi="Arial" w:cs="Arial"/>
          <w:b/>
        </w:rPr>
      </w:pPr>
      <w:r>
        <w:rPr>
          <w:rFonts w:ascii="Arial" w:hAnsi="Arial" w:cs="Arial"/>
          <w:b/>
        </w:rPr>
        <w:t xml:space="preserve">Discussion: </w:t>
      </w:r>
    </w:p>
    <w:p w14:paraId="150530F8" w14:textId="77777777" w:rsidR="00E97C3D" w:rsidRDefault="00E97C3D" w:rsidP="00E97C3D">
      <w:r>
        <w:t>at first approved, then revised further in RP-210885 as result of email discussion [R91E][05][OTA] to include further objectives; finally kept approved</w:t>
      </w:r>
    </w:p>
    <w:p w14:paraId="033453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84204" w14:textId="77777777" w:rsidR="00E97C3D" w:rsidRDefault="00E97C3D" w:rsidP="00E97C3D">
      <w:pPr>
        <w:rPr>
          <w:rFonts w:ascii="Arial" w:hAnsi="Arial" w:cs="Arial"/>
          <w:b/>
          <w:sz w:val="24"/>
        </w:rPr>
      </w:pPr>
      <w:r>
        <w:rPr>
          <w:rFonts w:ascii="Arial" w:hAnsi="Arial" w:cs="Arial"/>
          <w:b/>
          <w:color w:val="0000FF"/>
          <w:sz w:val="24"/>
        </w:rPr>
        <w:t>RP-210885</w:t>
      </w:r>
      <w:r>
        <w:rPr>
          <w:rFonts w:ascii="Arial" w:hAnsi="Arial" w:cs="Arial"/>
          <w:b/>
          <w:color w:val="0000FF"/>
          <w:sz w:val="24"/>
        </w:rPr>
        <w:tab/>
      </w:r>
      <w:r>
        <w:rPr>
          <w:rFonts w:ascii="Arial" w:hAnsi="Arial" w:cs="Arial"/>
          <w:b/>
          <w:sz w:val="24"/>
        </w:rPr>
        <w:t>Revised SID: Study on enhanced test methods for FR2</w:t>
      </w:r>
    </w:p>
    <w:p w14:paraId="7FB9444E"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017E65A8" w14:textId="77777777" w:rsidR="00E97C3D" w:rsidRDefault="00E97C3D" w:rsidP="00E97C3D">
      <w:pPr>
        <w:rPr>
          <w:color w:val="808080"/>
        </w:rPr>
      </w:pPr>
      <w:r>
        <w:rPr>
          <w:color w:val="808080"/>
        </w:rPr>
        <w:t>(Replaces RP-210633)</w:t>
      </w:r>
    </w:p>
    <w:p w14:paraId="690E9600" w14:textId="77777777" w:rsidR="00E97C3D" w:rsidRDefault="00E97C3D" w:rsidP="00E97C3D">
      <w:pPr>
        <w:rPr>
          <w:rFonts w:ascii="Arial" w:hAnsi="Arial" w:cs="Arial"/>
          <w:b/>
        </w:rPr>
      </w:pPr>
      <w:r>
        <w:rPr>
          <w:rFonts w:ascii="Arial" w:hAnsi="Arial" w:cs="Arial"/>
          <w:b/>
        </w:rPr>
        <w:t xml:space="preserve">Abstract: </w:t>
      </w:r>
    </w:p>
    <w:p w14:paraId="6F9D7223" w14:textId="77777777" w:rsidR="00E97C3D" w:rsidRDefault="00E97C3D" w:rsidP="00E97C3D">
      <w:r>
        <w:t>last approved SID: RP-201862</w:t>
      </w:r>
    </w:p>
    <w:p w14:paraId="0630A2DA" w14:textId="77777777" w:rsidR="00E97C3D" w:rsidRDefault="00E97C3D" w:rsidP="00E97C3D">
      <w:pPr>
        <w:rPr>
          <w:rFonts w:ascii="Arial" w:hAnsi="Arial" w:cs="Arial"/>
          <w:b/>
        </w:rPr>
      </w:pPr>
      <w:r>
        <w:rPr>
          <w:rFonts w:ascii="Arial" w:hAnsi="Arial" w:cs="Arial"/>
          <w:b/>
        </w:rPr>
        <w:t xml:space="preserve">Discussion: </w:t>
      </w:r>
    </w:p>
    <w:p w14:paraId="12E43BAC" w14:textId="77777777" w:rsidR="00E97C3D" w:rsidRDefault="00E97C3D" w:rsidP="00E97C3D">
      <w:r>
        <w:t>Tdoc was not handled in Fri GotoW as it was concluded to not include [91E][05][OTA] in [91E][50][New_proposals_approval]</w:t>
      </w:r>
    </w:p>
    <w:p w14:paraId="58D1EA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938D" w14:textId="77777777" w:rsidR="00E97C3D" w:rsidRDefault="00E97C3D" w:rsidP="00E97C3D">
      <w:pPr>
        <w:pStyle w:val="Heading4"/>
      </w:pPr>
      <w:bookmarkStart w:id="150" w:name="_Toc69483393"/>
      <w:bookmarkStart w:id="151" w:name="_Toc74553636"/>
      <w:r>
        <w:t>9.6.10</w:t>
      </w:r>
      <w:r>
        <w:tab/>
        <w:t>Study on IMT param. for 6.425-7.025GHz, 7.025-7.125GHz and 10.0-10.5GHz [RAN4 SI: FS_NR_IMT_param]</w:t>
      </w:r>
      <w:bookmarkEnd w:id="150"/>
      <w:bookmarkEnd w:id="151"/>
    </w:p>
    <w:p w14:paraId="4A993F12" w14:textId="77777777" w:rsidR="00E97C3D" w:rsidRDefault="00E97C3D" w:rsidP="00E97C3D">
      <w:pPr>
        <w:rPr>
          <w:rFonts w:ascii="Arial" w:hAnsi="Arial" w:cs="Arial"/>
          <w:b/>
          <w:sz w:val="24"/>
        </w:rPr>
      </w:pPr>
      <w:r>
        <w:rPr>
          <w:rFonts w:ascii="Arial" w:hAnsi="Arial" w:cs="Arial"/>
          <w:b/>
          <w:color w:val="0000FF"/>
          <w:sz w:val="24"/>
        </w:rPr>
        <w:t>RP-210272</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74156DE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25307E" w14:textId="77777777" w:rsidR="00E97C3D" w:rsidRDefault="00E97C3D" w:rsidP="00E97C3D">
      <w:pPr>
        <w:rPr>
          <w:rFonts w:ascii="Arial" w:hAnsi="Arial" w:cs="Arial"/>
          <w:b/>
        </w:rPr>
      </w:pPr>
      <w:r>
        <w:rPr>
          <w:rFonts w:ascii="Arial" w:hAnsi="Arial" w:cs="Arial"/>
          <w:b/>
        </w:rPr>
        <w:t xml:space="preserve">Abstract: </w:t>
      </w:r>
    </w:p>
    <w:p w14:paraId="2EC2575F" w14:textId="77777777" w:rsidR="00E97C3D" w:rsidRDefault="00E97C3D" w:rsidP="00E97C3D">
      <w:r>
        <w:t>SI prepares answers to ITU-R's requests after WRC-19 identified this frequency range for IMT</w:t>
      </w:r>
    </w:p>
    <w:p w14:paraId="709EAC41" w14:textId="77777777" w:rsidR="00E97C3D" w:rsidRDefault="00E97C3D" w:rsidP="00E97C3D">
      <w:pPr>
        <w:rPr>
          <w:rFonts w:ascii="Arial" w:hAnsi="Arial" w:cs="Arial"/>
          <w:b/>
        </w:rPr>
      </w:pPr>
      <w:r>
        <w:rPr>
          <w:rFonts w:ascii="Arial" w:hAnsi="Arial" w:cs="Arial"/>
          <w:b/>
        </w:rPr>
        <w:t xml:space="preserve">Discussion: </w:t>
      </w:r>
    </w:p>
    <w:p w14:paraId="1243242A" w14:textId="77777777" w:rsidR="00E97C3D" w:rsidRDefault="00E97C3D" w:rsidP="00E97C3D">
      <w:r>
        <w:t>conclusion: SI is completed</w:t>
      </w:r>
    </w:p>
    <w:p w14:paraId="34CF1E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37451" w14:textId="77777777" w:rsidR="00E97C3D" w:rsidRDefault="00E97C3D" w:rsidP="00E97C3D">
      <w:pPr>
        <w:rPr>
          <w:rFonts w:ascii="Arial" w:hAnsi="Arial" w:cs="Arial"/>
          <w:b/>
          <w:sz w:val="24"/>
        </w:rPr>
      </w:pPr>
      <w:r>
        <w:rPr>
          <w:rFonts w:ascii="Arial" w:hAnsi="Arial" w:cs="Arial"/>
          <w:b/>
          <w:color w:val="0000FF"/>
          <w:sz w:val="24"/>
        </w:rPr>
        <w:t>RP-210463</w:t>
      </w:r>
      <w:r>
        <w:rPr>
          <w:rFonts w:ascii="Arial" w:hAnsi="Arial" w:cs="Arial"/>
          <w:b/>
          <w:color w:val="0000FF"/>
          <w:sz w:val="24"/>
        </w:rPr>
        <w:tab/>
      </w:r>
      <w:r>
        <w:rPr>
          <w:rFonts w:ascii="Arial" w:hAnsi="Arial" w:cs="Arial"/>
          <w:b/>
          <w:sz w:val="24"/>
        </w:rPr>
        <w:t>TR 38.921 v1.0.0: on Study on International Mobile Telecommunications (IMT) parameters for 6.425 - 7.025 GHz, 7.025 - 7.125 GHz and 10.0 - 10.5 GHz; for approval</w:t>
      </w:r>
    </w:p>
    <w:p w14:paraId="4D51EDDD"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38.921 v1.0.0</w:t>
      </w:r>
      <w:r>
        <w:rPr>
          <w:i/>
        </w:rPr>
        <w:br/>
      </w:r>
      <w:r>
        <w:rPr>
          <w:i/>
        </w:rPr>
        <w:tab/>
      </w:r>
      <w:r>
        <w:rPr>
          <w:i/>
        </w:rPr>
        <w:tab/>
      </w:r>
      <w:r>
        <w:rPr>
          <w:i/>
        </w:rPr>
        <w:tab/>
      </w:r>
      <w:r>
        <w:rPr>
          <w:i/>
        </w:rPr>
        <w:tab/>
      </w:r>
      <w:r>
        <w:rPr>
          <w:i/>
        </w:rPr>
        <w:tab/>
        <w:t>Source: Huawei, HiSilicon</w:t>
      </w:r>
    </w:p>
    <w:p w14:paraId="5B1F1817" w14:textId="77777777" w:rsidR="00E97C3D" w:rsidRDefault="00E97C3D" w:rsidP="00E97C3D">
      <w:pPr>
        <w:rPr>
          <w:rFonts w:ascii="Arial" w:hAnsi="Arial" w:cs="Arial"/>
          <w:b/>
        </w:rPr>
      </w:pPr>
      <w:r>
        <w:rPr>
          <w:rFonts w:ascii="Arial" w:hAnsi="Arial" w:cs="Arial"/>
          <w:b/>
        </w:rPr>
        <w:t xml:space="preserve">Abstract: </w:t>
      </w:r>
    </w:p>
    <w:p w14:paraId="52EC1E45" w14:textId="77777777" w:rsidR="00E97C3D" w:rsidRDefault="00E97C3D" w:rsidP="00E97C3D">
      <w:r>
        <w:t>RAN4 TR 38.921 is provided for 1-step approval (based on RAN4 agreed v0.3.0 R4-2101494 5 agreed TPs/pCRs were implemented)</w:t>
      </w:r>
    </w:p>
    <w:p w14:paraId="475216D5"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2B415" w14:textId="77777777" w:rsidR="00E97C3D" w:rsidRDefault="00E97C3D" w:rsidP="00E97C3D">
      <w:pPr>
        <w:pStyle w:val="Heading4"/>
      </w:pPr>
      <w:bookmarkStart w:id="152" w:name="_Toc69483394"/>
      <w:bookmarkStart w:id="153" w:name="_Toc74553637"/>
      <w:r>
        <w:t>9.6.11</w:t>
      </w:r>
      <w:r>
        <w:tab/>
        <w:t>Study on supporting NR from 52.6 GHz to 71 GHz [RAN1 SI: FS_NR_52_to_71GHz]</w:t>
      </w:r>
      <w:bookmarkEnd w:id="152"/>
      <w:bookmarkEnd w:id="153"/>
    </w:p>
    <w:p w14:paraId="21036724" w14:textId="77777777" w:rsidR="00E97C3D" w:rsidRDefault="00E97C3D" w:rsidP="00E97C3D">
      <w:pPr>
        <w:rPr>
          <w:rFonts w:ascii="Arial" w:hAnsi="Arial" w:cs="Arial"/>
          <w:b/>
          <w:sz w:val="24"/>
        </w:rPr>
      </w:pPr>
      <w:r>
        <w:rPr>
          <w:rFonts w:ascii="Arial" w:hAnsi="Arial" w:cs="Arial"/>
          <w:b/>
          <w:color w:val="0000FF"/>
          <w:sz w:val="24"/>
        </w:rPr>
        <w:t>RP-210466</w:t>
      </w:r>
      <w:r>
        <w:rPr>
          <w:rFonts w:ascii="Arial" w:hAnsi="Arial" w:cs="Arial"/>
          <w:b/>
          <w:color w:val="0000FF"/>
          <w:sz w:val="24"/>
        </w:rPr>
        <w:tab/>
      </w:r>
      <w:r>
        <w:rPr>
          <w:rFonts w:ascii="Arial" w:hAnsi="Arial" w:cs="Arial"/>
          <w:b/>
          <w:sz w:val="24"/>
        </w:rPr>
        <w:t>Status report of SI: Study on supporting NR from 52.6 GHz to 71 GHz; rapporteur: Intel Corporation, Qualcomm</w:t>
      </w:r>
    </w:p>
    <w:p w14:paraId="1A989DE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F82BC" w14:textId="77777777" w:rsidR="00E97C3D" w:rsidRDefault="00E97C3D" w:rsidP="00E97C3D">
      <w:pPr>
        <w:rPr>
          <w:rFonts w:ascii="Arial" w:hAnsi="Arial" w:cs="Arial"/>
          <w:b/>
        </w:rPr>
      </w:pPr>
      <w:r>
        <w:rPr>
          <w:rFonts w:ascii="Arial" w:hAnsi="Arial" w:cs="Arial"/>
          <w:b/>
        </w:rPr>
        <w:t xml:space="preserve">Abstract: </w:t>
      </w:r>
    </w:p>
    <w:p w14:paraId="5E7746E1" w14:textId="77777777" w:rsidR="00E97C3D" w:rsidRDefault="00E97C3D" w:rsidP="00E97C3D">
      <w:r>
        <w:t>100% completion of SI</w:t>
      </w:r>
    </w:p>
    <w:p w14:paraId="20E704D3" w14:textId="77777777" w:rsidR="00E97C3D" w:rsidRDefault="00E97C3D" w:rsidP="00E97C3D">
      <w:pPr>
        <w:rPr>
          <w:rFonts w:ascii="Arial" w:hAnsi="Arial" w:cs="Arial"/>
          <w:b/>
        </w:rPr>
      </w:pPr>
      <w:r>
        <w:rPr>
          <w:rFonts w:ascii="Arial" w:hAnsi="Arial" w:cs="Arial"/>
          <w:b/>
        </w:rPr>
        <w:t xml:space="preserve">Discussion: </w:t>
      </w:r>
    </w:p>
    <w:p w14:paraId="59B0D962" w14:textId="77777777" w:rsidR="00E97C3D" w:rsidRDefault="00E97C3D" w:rsidP="00E97C3D">
      <w:r>
        <w:t>conclusion: SI is completed</w:t>
      </w:r>
    </w:p>
    <w:p w14:paraId="709070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5C7AF" w14:textId="77777777" w:rsidR="00E97C3D" w:rsidRDefault="00E97C3D" w:rsidP="00E97C3D">
      <w:pPr>
        <w:rPr>
          <w:rFonts w:ascii="Arial" w:hAnsi="Arial" w:cs="Arial"/>
          <w:b/>
          <w:sz w:val="24"/>
        </w:rPr>
      </w:pPr>
      <w:r>
        <w:rPr>
          <w:rFonts w:ascii="Arial" w:hAnsi="Arial" w:cs="Arial"/>
          <w:b/>
          <w:color w:val="0000FF"/>
          <w:sz w:val="24"/>
        </w:rPr>
        <w:t>RP-210634</w:t>
      </w:r>
      <w:r>
        <w:rPr>
          <w:rFonts w:ascii="Arial" w:hAnsi="Arial" w:cs="Arial"/>
          <w:b/>
          <w:color w:val="0000FF"/>
          <w:sz w:val="24"/>
        </w:rPr>
        <w:tab/>
      </w:r>
      <w:r>
        <w:rPr>
          <w:rFonts w:ascii="Arial" w:hAnsi="Arial" w:cs="Arial"/>
          <w:b/>
          <w:sz w:val="24"/>
        </w:rPr>
        <w:t>Regulatory status for the 52.6 GHz to 71 GHz frequency range</w:t>
      </w:r>
    </w:p>
    <w:p w14:paraId="5A3A668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D7B4C4A" w14:textId="77777777" w:rsidR="00E97C3D" w:rsidRDefault="00E97C3D" w:rsidP="00E97C3D">
      <w:pPr>
        <w:rPr>
          <w:rFonts w:ascii="Arial" w:hAnsi="Arial" w:cs="Arial"/>
          <w:b/>
        </w:rPr>
      </w:pPr>
      <w:r>
        <w:rPr>
          <w:rFonts w:ascii="Arial" w:hAnsi="Arial" w:cs="Arial"/>
          <w:b/>
        </w:rPr>
        <w:t xml:space="preserve">Discussion: </w:t>
      </w:r>
    </w:p>
    <w:p w14:paraId="4E2A7C2A" w14:textId="77777777" w:rsidR="00E97C3D" w:rsidRDefault="00E97C3D" w:rsidP="00E97C3D">
      <w:r>
        <w:t>handled in email discussion [91E][22][52.6_71GHz_TR]</w:t>
      </w:r>
    </w:p>
    <w:p w14:paraId="4EEA23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F354C" w14:textId="77777777" w:rsidR="00E97C3D" w:rsidRDefault="00E97C3D" w:rsidP="00E97C3D">
      <w:pPr>
        <w:rPr>
          <w:rFonts w:ascii="Arial" w:hAnsi="Arial" w:cs="Arial"/>
          <w:b/>
          <w:sz w:val="24"/>
        </w:rPr>
      </w:pPr>
      <w:r>
        <w:rPr>
          <w:rFonts w:ascii="Arial" w:hAnsi="Arial" w:cs="Arial"/>
          <w:b/>
          <w:color w:val="0000FF"/>
          <w:sz w:val="24"/>
        </w:rPr>
        <w:t>RP-210635</w:t>
      </w:r>
      <w:r>
        <w:rPr>
          <w:rFonts w:ascii="Arial" w:hAnsi="Arial" w:cs="Arial"/>
          <w:b/>
          <w:color w:val="0000FF"/>
          <w:sz w:val="24"/>
        </w:rPr>
        <w:tab/>
      </w:r>
      <w:r>
        <w:rPr>
          <w:rFonts w:ascii="Arial" w:hAnsi="Arial" w:cs="Arial"/>
          <w:b/>
          <w:sz w:val="24"/>
        </w:rPr>
        <w:t>Regulatory update for the 52.6 to 71GHz frequency range</w:t>
      </w:r>
    </w:p>
    <w:p w14:paraId="6A8C466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CR-0002  Cat: F (Rel-16)</w:t>
      </w:r>
      <w:r>
        <w:rPr>
          <w:i/>
        </w:rPr>
        <w:br/>
      </w:r>
      <w:r>
        <w:rPr>
          <w:i/>
        </w:rPr>
        <w:br/>
      </w:r>
      <w:r>
        <w:rPr>
          <w:i/>
        </w:rPr>
        <w:tab/>
      </w:r>
      <w:r>
        <w:rPr>
          <w:i/>
        </w:rPr>
        <w:tab/>
      </w:r>
      <w:r>
        <w:rPr>
          <w:i/>
        </w:rPr>
        <w:tab/>
      </w:r>
      <w:r>
        <w:rPr>
          <w:i/>
        </w:rPr>
        <w:tab/>
      </w:r>
      <w:r>
        <w:rPr>
          <w:i/>
        </w:rPr>
        <w:tab/>
        <w:t>Source: Apple Inc.</w:t>
      </w:r>
    </w:p>
    <w:p w14:paraId="2275B430" w14:textId="77777777" w:rsidR="00E97C3D" w:rsidRDefault="00E97C3D" w:rsidP="00E97C3D">
      <w:pPr>
        <w:rPr>
          <w:rFonts w:ascii="Arial" w:hAnsi="Arial" w:cs="Arial"/>
          <w:b/>
        </w:rPr>
      </w:pPr>
      <w:r>
        <w:rPr>
          <w:rFonts w:ascii="Arial" w:hAnsi="Arial" w:cs="Arial"/>
          <w:b/>
        </w:rPr>
        <w:t xml:space="preserve">Abstract: </w:t>
      </w:r>
    </w:p>
    <w:p w14:paraId="188E55F4" w14:textId="77777777" w:rsidR="00E97C3D" w:rsidRDefault="00E97C3D" w:rsidP="00E97C3D">
      <w:r>
        <w:t>company CR; updating RAN REL-16 TR 38.807 with new regulatory aspects that were decided after completion of TR 38.807 in Dec.19 (reason: latest regulatory aspects are relevant for follow-up WI NR_ext_to_71GHz of this REL-17 SI FS_NR_52_to_71GHz)</w:t>
      </w:r>
    </w:p>
    <w:p w14:paraId="2784342E" w14:textId="77777777" w:rsidR="00E97C3D" w:rsidRDefault="00E97C3D" w:rsidP="00E97C3D">
      <w:pPr>
        <w:rPr>
          <w:rFonts w:ascii="Arial" w:hAnsi="Arial" w:cs="Arial"/>
          <w:b/>
        </w:rPr>
      </w:pPr>
      <w:r>
        <w:rPr>
          <w:rFonts w:ascii="Arial" w:hAnsi="Arial" w:cs="Arial"/>
          <w:b/>
        </w:rPr>
        <w:t xml:space="preserve">Discussion: </w:t>
      </w:r>
    </w:p>
    <w:p w14:paraId="15D28794" w14:textId="77777777" w:rsidR="00E97C3D" w:rsidRDefault="00E97C3D" w:rsidP="00E97C3D">
      <w:r>
        <w:t>handled in email discussion [91E][22][52.6_71GHz_TR]</w:t>
      </w:r>
    </w:p>
    <w:p w14:paraId="48A7FB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RP-210846</w:t>
      </w:r>
      <w:r>
        <w:rPr>
          <w:color w:val="993300"/>
          <w:u w:val="single"/>
        </w:rPr>
        <w:t>.</w:t>
      </w:r>
    </w:p>
    <w:p w14:paraId="6F665DF1" w14:textId="77777777" w:rsidR="00E97C3D" w:rsidRDefault="00E97C3D" w:rsidP="00E97C3D">
      <w:pPr>
        <w:rPr>
          <w:rFonts w:ascii="Arial" w:hAnsi="Arial" w:cs="Arial"/>
          <w:b/>
          <w:sz w:val="24"/>
        </w:rPr>
      </w:pPr>
      <w:r>
        <w:rPr>
          <w:rFonts w:ascii="Arial" w:hAnsi="Arial" w:cs="Arial"/>
          <w:b/>
          <w:color w:val="0000FF"/>
          <w:sz w:val="24"/>
        </w:rPr>
        <w:t>RP-210846</w:t>
      </w:r>
      <w:r>
        <w:rPr>
          <w:rFonts w:ascii="Arial" w:hAnsi="Arial" w:cs="Arial"/>
          <w:b/>
          <w:color w:val="0000FF"/>
          <w:sz w:val="24"/>
        </w:rPr>
        <w:tab/>
      </w:r>
      <w:r>
        <w:rPr>
          <w:rFonts w:ascii="Arial" w:hAnsi="Arial" w:cs="Arial"/>
          <w:b/>
          <w:sz w:val="24"/>
        </w:rPr>
        <w:t>Regulatory update for the 52.6 to 71GHz frequency range</w:t>
      </w:r>
    </w:p>
    <w:p w14:paraId="452EC75C"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CR-0002  rev 1 Cat: F (Rel-16)</w:t>
      </w:r>
      <w:r>
        <w:rPr>
          <w:i/>
        </w:rPr>
        <w:br/>
      </w:r>
      <w:r>
        <w:rPr>
          <w:i/>
        </w:rPr>
        <w:br/>
      </w:r>
      <w:r>
        <w:rPr>
          <w:i/>
        </w:rPr>
        <w:tab/>
      </w:r>
      <w:r>
        <w:rPr>
          <w:i/>
        </w:rPr>
        <w:tab/>
      </w:r>
      <w:r>
        <w:rPr>
          <w:i/>
        </w:rPr>
        <w:tab/>
      </w:r>
      <w:r>
        <w:rPr>
          <w:i/>
        </w:rPr>
        <w:tab/>
      </w:r>
      <w:r>
        <w:rPr>
          <w:i/>
        </w:rPr>
        <w:tab/>
        <w:t>Source: Apple Inc.</w:t>
      </w:r>
    </w:p>
    <w:p w14:paraId="2EA2E1F9" w14:textId="77777777" w:rsidR="00E97C3D" w:rsidRDefault="00E97C3D" w:rsidP="00E97C3D">
      <w:pPr>
        <w:rPr>
          <w:color w:val="808080"/>
        </w:rPr>
      </w:pPr>
      <w:r>
        <w:rPr>
          <w:color w:val="808080"/>
        </w:rPr>
        <w:t>(Replaces RP-210635)</w:t>
      </w:r>
    </w:p>
    <w:p w14:paraId="39C3E739" w14:textId="77777777" w:rsidR="00E97C3D" w:rsidRDefault="00E97C3D" w:rsidP="00E97C3D">
      <w:pPr>
        <w:rPr>
          <w:rFonts w:ascii="Arial" w:hAnsi="Arial" w:cs="Arial"/>
          <w:b/>
        </w:rPr>
      </w:pPr>
      <w:r>
        <w:rPr>
          <w:rFonts w:ascii="Arial" w:hAnsi="Arial" w:cs="Arial"/>
          <w:b/>
        </w:rPr>
        <w:t xml:space="preserve">Abstract: </w:t>
      </w:r>
    </w:p>
    <w:p w14:paraId="2B8A406A" w14:textId="77777777" w:rsidR="00E97C3D" w:rsidRDefault="00E97C3D" w:rsidP="00E97C3D">
      <w:r>
        <w:t>company CR; updating RAN REL-16 TR 38.807</w:t>
      </w:r>
    </w:p>
    <w:p w14:paraId="71D5D9A7" w14:textId="77777777" w:rsidR="00E97C3D" w:rsidRDefault="00E97C3D" w:rsidP="00E97C3D">
      <w:pPr>
        <w:rPr>
          <w:rFonts w:ascii="Arial" w:hAnsi="Arial" w:cs="Arial"/>
          <w:b/>
        </w:rPr>
      </w:pPr>
      <w:r>
        <w:rPr>
          <w:rFonts w:ascii="Arial" w:hAnsi="Arial" w:cs="Arial"/>
          <w:b/>
        </w:rPr>
        <w:t xml:space="preserve">Discussion: </w:t>
      </w:r>
    </w:p>
    <w:p w14:paraId="340BCFE2" w14:textId="77777777" w:rsidR="00E97C3D" w:rsidRDefault="00E97C3D" w:rsidP="00E97C3D">
      <w:r>
        <w:lastRenderedPageBreak/>
        <w:t>handled in email discussion [91E][22][52.6_71GHz_TR]</w:t>
      </w:r>
    </w:p>
    <w:p w14:paraId="4432E0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98353" w14:textId="77777777" w:rsidR="00E97C3D" w:rsidRDefault="00E97C3D" w:rsidP="00E97C3D">
      <w:pPr>
        <w:rPr>
          <w:rFonts w:ascii="Arial" w:hAnsi="Arial" w:cs="Arial"/>
          <w:b/>
          <w:sz w:val="24"/>
        </w:rPr>
      </w:pPr>
      <w:r>
        <w:rPr>
          <w:rFonts w:ascii="Arial" w:hAnsi="Arial" w:cs="Arial"/>
          <w:b/>
          <w:color w:val="0000FF"/>
          <w:sz w:val="24"/>
        </w:rPr>
        <w:t>RP-210129</w:t>
      </w:r>
      <w:r>
        <w:rPr>
          <w:rFonts w:ascii="Arial" w:hAnsi="Arial" w:cs="Arial"/>
          <w:b/>
          <w:color w:val="0000FF"/>
          <w:sz w:val="24"/>
        </w:rPr>
        <w:tab/>
      </w:r>
      <w:r>
        <w:rPr>
          <w:rFonts w:ascii="Arial" w:hAnsi="Arial" w:cs="Arial"/>
          <w:b/>
          <w:sz w:val="24"/>
        </w:rPr>
        <w:t>TR 38.808 v2.0.0: Study on supporting NR from 52.6 GHz to 71 GHz; for approval</w:t>
      </w:r>
    </w:p>
    <w:p w14:paraId="29900868"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38.808 v2.0.0</w:t>
      </w:r>
      <w:r>
        <w:rPr>
          <w:i/>
        </w:rPr>
        <w:br/>
      </w:r>
      <w:r>
        <w:rPr>
          <w:i/>
        </w:rPr>
        <w:tab/>
      </w:r>
      <w:r>
        <w:rPr>
          <w:i/>
        </w:rPr>
        <w:tab/>
      </w:r>
      <w:r>
        <w:rPr>
          <w:i/>
        </w:rPr>
        <w:tab/>
      </w:r>
      <w:r>
        <w:rPr>
          <w:i/>
        </w:rPr>
        <w:tab/>
      </w:r>
      <w:r>
        <w:rPr>
          <w:i/>
        </w:rPr>
        <w:tab/>
        <w:t>Source: Intel Corporation</w:t>
      </w:r>
    </w:p>
    <w:p w14:paraId="159F3DFF" w14:textId="77777777" w:rsidR="00E97C3D" w:rsidRDefault="00E97C3D" w:rsidP="00E97C3D">
      <w:pPr>
        <w:rPr>
          <w:rFonts w:ascii="Arial" w:hAnsi="Arial" w:cs="Arial"/>
          <w:b/>
        </w:rPr>
      </w:pPr>
      <w:r>
        <w:rPr>
          <w:rFonts w:ascii="Arial" w:hAnsi="Arial" w:cs="Arial"/>
          <w:b/>
        </w:rPr>
        <w:t xml:space="preserve">Abstract: </w:t>
      </w:r>
    </w:p>
    <w:p w14:paraId="191A2CAA" w14:textId="77777777" w:rsidR="00E97C3D" w:rsidRDefault="00E97C3D" w:rsidP="00E97C3D">
      <w:r>
        <w:t>RAN1 TR 38.808 is provided for approval</w:t>
      </w:r>
    </w:p>
    <w:p w14:paraId="1C3045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8045D" w14:textId="77777777" w:rsidR="00E97C3D" w:rsidRDefault="00E97C3D" w:rsidP="00E97C3D">
      <w:pPr>
        <w:rPr>
          <w:rFonts w:ascii="Arial" w:hAnsi="Arial" w:cs="Arial"/>
          <w:b/>
          <w:sz w:val="24"/>
        </w:rPr>
      </w:pPr>
      <w:r>
        <w:rPr>
          <w:rFonts w:ascii="Arial" w:hAnsi="Arial" w:cs="Arial"/>
          <w:b/>
          <w:color w:val="0000FF"/>
          <w:sz w:val="24"/>
        </w:rPr>
        <w:t>RP-210798</w:t>
      </w:r>
      <w:r>
        <w:rPr>
          <w:rFonts w:ascii="Arial" w:hAnsi="Arial" w:cs="Arial"/>
          <w:b/>
          <w:color w:val="0000FF"/>
          <w:sz w:val="24"/>
        </w:rPr>
        <w:tab/>
      </w:r>
      <w:r>
        <w:rPr>
          <w:rFonts w:ascii="Arial" w:hAnsi="Arial" w:cs="Arial"/>
          <w:b/>
          <w:sz w:val="24"/>
        </w:rPr>
        <w:t>Moderator's summary for email discussion [91E][22][52.6_71GHz_TR]</w:t>
      </w:r>
    </w:p>
    <w:p w14:paraId="342C1850"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1AAD7535" w14:textId="77777777" w:rsidR="00E97C3D" w:rsidRDefault="00E97C3D" w:rsidP="00E97C3D">
      <w:pPr>
        <w:rPr>
          <w:rFonts w:ascii="Arial" w:hAnsi="Arial" w:cs="Arial"/>
          <w:b/>
        </w:rPr>
      </w:pPr>
      <w:r>
        <w:rPr>
          <w:rFonts w:ascii="Arial" w:hAnsi="Arial" w:cs="Arial"/>
          <w:b/>
        </w:rPr>
        <w:t xml:space="preserve">Abstract: </w:t>
      </w:r>
    </w:p>
    <w:p w14:paraId="0B7628F5" w14:textId="77777777" w:rsidR="00E97C3D" w:rsidRDefault="00E97C3D" w:rsidP="00E97C3D">
      <w:r>
        <w:t>handled Tdocs: RP-210634, RP-210635, RP-210636, RP-210129</w:t>
      </w:r>
    </w:p>
    <w:p w14:paraId="4F0DE3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04FF" w14:textId="77777777" w:rsidR="00E97C3D" w:rsidRDefault="00E97C3D" w:rsidP="00E97C3D">
      <w:pPr>
        <w:pStyle w:val="Heading4"/>
      </w:pPr>
      <w:bookmarkStart w:id="154" w:name="_Toc69483395"/>
      <w:bookmarkStart w:id="155" w:name="_Toc74553638"/>
      <w:r>
        <w:t>9.6.12</w:t>
      </w:r>
      <w:r>
        <w:tab/>
        <w:t>Study on enh. for data collection for NR and ENDC [RAN3 SI: FS_NR_ENDC_data_collect]</w:t>
      </w:r>
      <w:bookmarkEnd w:id="154"/>
      <w:bookmarkEnd w:id="155"/>
    </w:p>
    <w:p w14:paraId="47E888F9" w14:textId="77777777" w:rsidR="00E97C3D" w:rsidRDefault="00E97C3D" w:rsidP="00E97C3D">
      <w:pPr>
        <w:rPr>
          <w:rFonts w:ascii="Arial" w:hAnsi="Arial" w:cs="Arial"/>
          <w:b/>
          <w:sz w:val="24"/>
        </w:rPr>
      </w:pPr>
      <w:r>
        <w:rPr>
          <w:rFonts w:ascii="Arial" w:hAnsi="Arial" w:cs="Arial"/>
          <w:b/>
          <w:color w:val="0000FF"/>
          <w:sz w:val="24"/>
        </w:rPr>
        <w:t>RP-210389</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3EDB863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6B9741B" w14:textId="77777777" w:rsidR="00E97C3D" w:rsidRDefault="00E97C3D" w:rsidP="00E97C3D">
      <w:pPr>
        <w:rPr>
          <w:rFonts w:ascii="Arial" w:hAnsi="Arial" w:cs="Arial"/>
          <w:b/>
        </w:rPr>
      </w:pPr>
      <w:r>
        <w:rPr>
          <w:rFonts w:ascii="Arial" w:hAnsi="Arial" w:cs="Arial"/>
          <w:b/>
        </w:rPr>
        <w:t xml:space="preserve">Abstract: </w:t>
      </w:r>
    </w:p>
    <w:p w14:paraId="13A7EE27" w14:textId="77777777" w:rsidR="00E97C3D" w:rsidRDefault="00E97C3D" w:rsidP="00E97C3D">
      <w:r>
        <w:t>wrong Tdoc type in Tdoc request</w:t>
      </w:r>
    </w:p>
    <w:p w14:paraId="2C680671" w14:textId="77777777" w:rsidR="00E97C3D" w:rsidRDefault="00E97C3D" w:rsidP="00E97C3D">
      <w:pPr>
        <w:rPr>
          <w:rFonts w:ascii="Arial" w:hAnsi="Arial" w:cs="Arial"/>
          <w:b/>
        </w:rPr>
      </w:pPr>
      <w:r>
        <w:rPr>
          <w:rFonts w:ascii="Arial" w:hAnsi="Arial" w:cs="Arial"/>
          <w:b/>
        </w:rPr>
        <w:t xml:space="preserve">Discussion: </w:t>
      </w:r>
    </w:p>
    <w:p w14:paraId="2DCBE056" w14:textId="77777777" w:rsidR="00E97C3D" w:rsidRDefault="00E97C3D" w:rsidP="00E97C3D">
      <w:r>
        <w:t>MCC: no progress since RAN #90e</w:t>
      </w:r>
    </w:p>
    <w:p w14:paraId="016A21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138CC" w14:textId="77777777" w:rsidR="00E97C3D" w:rsidRDefault="00E97C3D" w:rsidP="00E97C3D">
      <w:pPr>
        <w:pStyle w:val="Heading4"/>
      </w:pPr>
      <w:bookmarkStart w:id="156" w:name="_Toc69483396"/>
      <w:bookmarkStart w:id="157" w:name="_Toc74553639"/>
      <w:r>
        <w:t>9.6.13</w:t>
      </w:r>
      <w:r>
        <w:tab/>
        <w:t>Study on HPUE operation for fixed-wireless/vehicle-mounted use cases in LTE bands 5/12, NR band n71 [RAN4 SI: FS_LTE_NR_HPUE_FWVM]</w:t>
      </w:r>
      <w:bookmarkEnd w:id="156"/>
      <w:bookmarkEnd w:id="157"/>
    </w:p>
    <w:p w14:paraId="613CE105" w14:textId="77777777" w:rsidR="00E97C3D" w:rsidRDefault="00E97C3D" w:rsidP="00E97C3D">
      <w:pPr>
        <w:rPr>
          <w:rFonts w:ascii="Arial" w:hAnsi="Arial" w:cs="Arial"/>
          <w:b/>
          <w:sz w:val="24"/>
        </w:rPr>
      </w:pPr>
      <w:r>
        <w:rPr>
          <w:rFonts w:ascii="Arial" w:hAnsi="Arial" w:cs="Arial"/>
          <w:b/>
          <w:color w:val="0000FF"/>
          <w:sz w:val="24"/>
        </w:rPr>
        <w:t>RP-210041</w:t>
      </w:r>
      <w:r>
        <w:rPr>
          <w:rFonts w:ascii="Arial" w:hAnsi="Arial" w:cs="Arial"/>
          <w:b/>
          <w:color w:val="0000FF"/>
          <w:sz w:val="24"/>
        </w:rPr>
        <w:tab/>
      </w:r>
      <w:r>
        <w:rPr>
          <w:rFonts w:ascii="Arial" w:hAnsi="Arial" w:cs="Arial"/>
          <w:b/>
          <w:sz w:val="24"/>
        </w:rPr>
        <w:t>Status Report for Study on high-power UE operation for fixed-wireless/vehicle-mounted use cases in LTE bands 5 and 12 and NR band n71; rapporteur: Nokia</w:t>
      </w:r>
    </w:p>
    <w:p w14:paraId="77916C3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F217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ABF72" w14:textId="77777777" w:rsidR="00E97C3D" w:rsidRDefault="00E97C3D" w:rsidP="00E97C3D">
      <w:pPr>
        <w:rPr>
          <w:rFonts w:ascii="Arial" w:hAnsi="Arial" w:cs="Arial"/>
          <w:b/>
          <w:sz w:val="24"/>
        </w:rPr>
      </w:pPr>
      <w:r>
        <w:rPr>
          <w:rFonts w:ascii="Arial" w:hAnsi="Arial" w:cs="Arial"/>
          <w:b/>
          <w:color w:val="0000FF"/>
          <w:sz w:val="24"/>
        </w:rPr>
        <w:t>RP-210042</w:t>
      </w:r>
      <w:r>
        <w:rPr>
          <w:rFonts w:ascii="Arial" w:hAnsi="Arial" w:cs="Arial"/>
          <w:b/>
          <w:color w:val="0000FF"/>
          <w:sz w:val="24"/>
        </w:rPr>
        <w:tab/>
      </w:r>
      <w:r>
        <w:rPr>
          <w:rFonts w:ascii="Arial" w:hAnsi="Arial" w:cs="Arial"/>
          <w:b/>
          <w:sz w:val="24"/>
        </w:rPr>
        <w:t>TR 37.880 v1.0.0: Study on high-power UE operation for fixed-wireless/vehicle-mounted use cases in LTE bands 5 and 12 and NR band n71; for information</w:t>
      </w:r>
    </w:p>
    <w:p w14:paraId="3A0F2705" w14:textId="77777777" w:rsidR="00E97C3D" w:rsidRDefault="00E97C3D" w:rsidP="00E97C3D">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37.880 v1.0.0</w:t>
      </w:r>
      <w:r>
        <w:rPr>
          <w:i/>
        </w:rPr>
        <w:br/>
      </w:r>
      <w:r>
        <w:rPr>
          <w:i/>
        </w:rPr>
        <w:tab/>
      </w:r>
      <w:r>
        <w:rPr>
          <w:i/>
        </w:rPr>
        <w:tab/>
      </w:r>
      <w:r>
        <w:rPr>
          <w:i/>
        </w:rPr>
        <w:tab/>
      </w:r>
      <w:r>
        <w:rPr>
          <w:i/>
        </w:rPr>
        <w:tab/>
      </w:r>
      <w:r>
        <w:rPr>
          <w:i/>
        </w:rPr>
        <w:tab/>
        <w:t>Source: Nokia France</w:t>
      </w:r>
    </w:p>
    <w:p w14:paraId="7258C3E8" w14:textId="77777777" w:rsidR="00E97C3D" w:rsidRDefault="00E97C3D" w:rsidP="00E97C3D">
      <w:pPr>
        <w:rPr>
          <w:rFonts w:ascii="Arial" w:hAnsi="Arial" w:cs="Arial"/>
          <w:b/>
        </w:rPr>
      </w:pPr>
      <w:r>
        <w:rPr>
          <w:rFonts w:ascii="Arial" w:hAnsi="Arial" w:cs="Arial"/>
          <w:b/>
        </w:rPr>
        <w:t xml:space="preserve">Abstract: </w:t>
      </w:r>
    </w:p>
    <w:p w14:paraId="52608B00" w14:textId="77777777" w:rsidR="00E97C3D" w:rsidRDefault="00E97C3D" w:rsidP="00E97C3D">
      <w:r>
        <w:t>wrong Tdoc type in Tdoc request; RAN4 TR 37.880 is provided for information</w:t>
      </w:r>
    </w:p>
    <w:p w14:paraId="5CC152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D0D28" w14:textId="77777777" w:rsidR="00E97C3D" w:rsidRDefault="00E97C3D" w:rsidP="00E97C3D">
      <w:pPr>
        <w:pStyle w:val="Heading4"/>
      </w:pPr>
      <w:bookmarkStart w:id="158" w:name="_Toc69483397"/>
      <w:bookmarkStart w:id="159" w:name="_Toc74553640"/>
      <w:r>
        <w:t>9.6.14</w:t>
      </w:r>
      <w:r>
        <w:tab/>
        <w:t>Study on eff. utilization of lic. spectrum that is not aligned with existing NR CH BW [RAN4 SI: FS_NR_eff_BW_util]</w:t>
      </w:r>
      <w:bookmarkEnd w:id="158"/>
      <w:bookmarkEnd w:id="159"/>
    </w:p>
    <w:p w14:paraId="7B6EA24D" w14:textId="77777777" w:rsidR="00E97C3D" w:rsidRDefault="00E97C3D" w:rsidP="00E97C3D">
      <w:pPr>
        <w:rPr>
          <w:rFonts w:ascii="Arial" w:hAnsi="Arial" w:cs="Arial"/>
          <w:b/>
          <w:sz w:val="24"/>
        </w:rPr>
      </w:pPr>
      <w:r>
        <w:rPr>
          <w:rFonts w:ascii="Arial" w:hAnsi="Arial" w:cs="Arial"/>
          <w:b/>
          <w:color w:val="0000FF"/>
          <w:sz w:val="24"/>
        </w:rPr>
        <w:t>RP-210437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5E555E0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52E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D620B" w14:textId="77777777" w:rsidR="00E97C3D" w:rsidRDefault="00E97C3D" w:rsidP="00E97C3D">
      <w:pPr>
        <w:rPr>
          <w:rFonts w:ascii="Arial" w:hAnsi="Arial" w:cs="Arial"/>
          <w:b/>
          <w:sz w:val="24"/>
        </w:rPr>
      </w:pPr>
      <w:r>
        <w:rPr>
          <w:rFonts w:ascii="Arial" w:hAnsi="Arial" w:cs="Arial"/>
          <w:b/>
          <w:color w:val="0000FF"/>
          <w:sz w:val="24"/>
        </w:rPr>
        <w:t>RP-210706</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710711BD"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37408662" w14:textId="77777777" w:rsidR="00E97C3D" w:rsidRDefault="00E97C3D" w:rsidP="00E97C3D">
      <w:pPr>
        <w:rPr>
          <w:rFonts w:ascii="Arial" w:hAnsi="Arial" w:cs="Arial"/>
          <w:b/>
        </w:rPr>
      </w:pPr>
      <w:r>
        <w:rPr>
          <w:rFonts w:ascii="Arial" w:hAnsi="Arial" w:cs="Arial"/>
          <w:b/>
        </w:rPr>
        <w:t xml:space="preserve">Abstract: </w:t>
      </w:r>
    </w:p>
    <w:p w14:paraId="417027DB" w14:textId="77777777" w:rsidR="00E97C3D" w:rsidRDefault="00E97C3D" w:rsidP="00E97C3D">
      <w:r>
        <w:t>last approved SID: RP-202339</w:t>
      </w:r>
    </w:p>
    <w:p w14:paraId="06B5D6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77858" w14:textId="77777777" w:rsidR="00E97C3D" w:rsidRDefault="00E97C3D" w:rsidP="00E97C3D">
      <w:pPr>
        <w:pStyle w:val="Heading4"/>
      </w:pPr>
      <w:bookmarkStart w:id="160" w:name="_Toc69483398"/>
      <w:bookmarkStart w:id="161" w:name="_Toc74553641"/>
      <w:r>
        <w:t>9.6.15</w:t>
      </w:r>
      <w:r>
        <w:tab/>
        <w:t>Study on HPUE(PC2) for one NR FDD band [New RAN4 SI: FS_NR_PC2_UE_FDD]</w:t>
      </w:r>
      <w:bookmarkEnd w:id="160"/>
      <w:bookmarkEnd w:id="161"/>
    </w:p>
    <w:p w14:paraId="18D06EA2" w14:textId="77777777" w:rsidR="00E97C3D" w:rsidRDefault="00E97C3D" w:rsidP="00E97C3D">
      <w:pPr>
        <w:rPr>
          <w:rFonts w:ascii="Arial" w:hAnsi="Arial" w:cs="Arial"/>
          <w:b/>
          <w:sz w:val="24"/>
        </w:rPr>
      </w:pPr>
      <w:r>
        <w:rPr>
          <w:rFonts w:ascii="Arial" w:hAnsi="Arial" w:cs="Arial"/>
          <w:b/>
          <w:color w:val="0000FF"/>
          <w:sz w:val="24"/>
        </w:rPr>
        <w:t>RP-210328</w:t>
      </w:r>
      <w:r>
        <w:rPr>
          <w:rFonts w:ascii="Arial" w:hAnsi="Arial" w:cs="Arial"/>
          <w:b/>
          <w:color w:val="0000FF"/>
          <w:sz w:val="24"/>
        </w:rPr>
        <w:tab/>
      </w:r>
      <w:r>
        <w:rPr>
          <w:rFonts w:ascii="Arial" w:hAnsi="Arial" w:cs="Arial"/>
          <w:b/>
          <w:sz w:val="24"/>
        </w:rPr>
        <w:t>Status report for SI Study on HPUE (PC2) for one NR FDD band; rapporteur: China Unicom</w:t>
      </w:r>
    </w:p>
    <w:p w14:paraId="0F310C3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ADE8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D2228" w14:textId="77777777" w:rsidR="00E97C3D" w:rsidRDefault="00E97C3D" w:rsidP="00E97C3D">
      <w:pPr>
        <w:pStyle w:val="Heading4"/>
      </w:pPr>
      <w:bookmarkStart w:id="162" w:name="_Toc69483399"/>
      <w:bookmarkStart w:id="163" w:name="_Toc74553642"/>
      <w:r>
        <w:t>9.6.16</w:t>
      </w:r>
      <w:r>
        <w:tab/>
        <w:t>Study on ext. 600MHz NR band [New RAN4 SI: FS_NR_600MHz_ext]</w:t>
      </w:r>
      <w:bookmarkEnd w:id="162"/>
      <w:bookmarkEnd w:id="163"/>
    </w:p>
    <w:p w14:paraId="2E0418AC" w14:textId="77777777" w:rsidR="00E97C3D" w:rsidRDefault="00E97C3D" w:rsidP="00E97C3D">
      <w:pPr>
        <w:rPr>
          <w:rFonts w:ascii="Arial" w:hAnsi="Arial" w:cs="Arial"/>
          <w:b/>
          <w:sz w:val="24"/>
        </w:rPr>
      </w:pPr>
      <w:r>
        <w:rPr>
          <w:rFonts w:ascii="Arial" w:hAnsi="Arial" w:cs="Arial"/>
          <w:b/>
          <w:color w:val="0000FF"/>
          <w:sz w:val="24"/>
        </w:rPr>
        <w:t>RP-210038</w:t>
      </w:r>
      <w:r>
        <w:rPr>
          <w:rFonts w:ascii="Arial" w:hAnsi="Arial" w:cs="Arial"/>
          <w:b/>
          <w:color w:val="0000FF"/>
          <w:sz w:val="24"/>
        </w:rPr>
        <w:tab/>
      </w:r>
      <w:r>
        <w:rPr>
          <w:rFonts w:ascii="Arial" w:hAnsi="Arial" w:cs="Arial"/>
          <w:b/>
          <w:sz w:val="24"/>
        </w:rPr>
        <w:t>Reply LS to RP-202934 on technical feasibilities for frequency arrangements for IMT in 470-703 MHz band (R4-2103406; to: Asia-Pacific Telecommunity Wireless Group (AWG); cc: RAN; contact: Huawei)</w:t>
      </w:r>
    </w:p>
    <w:p w14:paraId="6E33448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R4-2103406, to Asia-Pacific Telecommunity Wireless Group (AWG), cc RAN</w:t>
      </w:r>
      <w:r>
        <w:rPr>
          <w:i/>
        </w:rPr>
        <w:br/>
      </w:r>
      <w:r>
        <w:rPr>
          <w:i/>
        </w:rPr>
        <w:tab/>
      </w:r>
      <w:r>
        <w:rPr>
          <w:i/>
        </w:rPr>
        <w:tab/>
      </w:r>
      <w:r>
        <w:rPr>
          <w:i/>
        </w:rPr>
        <w:tab/>
      </w:r>
      <w:r>
        <w:rPr>
          <w:i/>
        </w:rPr>
        <w:tab/>
      </w:r>
      <w:r>
        <w:rPr>
          <w:i/>
        </w:rPr>
        <w:tab/>
        <w:t>Source: RAN4</w:t>
      </w:r>
    </w:p>
    <w:p w14:paraId="3FD95BF7" w14:textId="77777777" w:rsidR="00E97C3D" w:rsidRDefault="00E97C3D" w:rsidP="00E97C3D">
      <w:pPr>
        <w:rPr>
          <w:rFonts w:ascii="Arial" w:hAnsi="Arial" w:cs="Arial"/>
          <w:b/>
        </w:rPr>
      </w:pPr>
      <w:r>
        <w:rPr>
          <w:rFonts w:ascii="Arial" w:hAnsi="Arial" w:cs="Arial"/>
          <w:b/>
        </w:rPr>
        <w:t xml:space="preserve">Abstract: </w:t>
      </w:r>
    </w:p>
    <w:p w14:paraId="10A9FA0F" w14:textId="77777777" w:rsidR="00E97C3D" w:rsidRDefault="00E97C3D" w:rsidP="00E97C3D">
      <w:r>
        <w:t>RP-202934 was a reply LS to APT_LS200918 = RP-202143 sent from RAN #90e; no RAN action requested</w:t>
      </w:r>
    </w:p>
    <w:p w14:paraId="63EAD7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89D3" w14:textId="77777777" w:rsidR="00E97C3D" w:rsidRDefault="00E97C3D" w:rsidP="00E97C3D">
      <w:pPr>
        <w:rPr>
          <w:rFonts w:ascii="Arial" w:hAnsi="Arial" w:cs="Arial"/>
          <w:b/>
          <w:sz w:val="24"/>
        </w:rPr>
      </w:pPr>
      <w:r>
        <w:rPr>
          <w:rFonts w:ascii="Arial" w:hAnsi="Arial" w:cs="Arial"/>
          <w:b/>
          <w:color w:val="0000FF"/>
          <w:sz w:val="24"/>
        </w:rPr>
        <w:t>RP-210043</w:t>
      </w:r>
      <w:r>
        <w:rPr>
          <w:rFonts w:ascii="Arial" w:hAnsi="Arial" w:cs="Arial"/>
          <w:b/>
          <w:color w:val="0000FF"/>
          <w:sz w:val="24"/>
        </w:rPr>
        <w:tab/>
      </w:r>
      <w:r>
        <w:rPr>
          <w:rFonts w:ascii="Arial" w:hAnsi="Arial" w:cs="Arial"/>
          <w:b/>
          <w:sz w:val="24"/>
        </w:rPr>
        <w:t>Status report of SI Study on ext. 600MHz NR band; rapporteur: Spark NZ Ltd</w:t>
      </w:r>
    </w:p>
    <w:p w14:paraId="104F4EF4"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949E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A3B54" w14:textId="77777777" w:rsidR="00E97C3D" w:rsidRDefault="00E97C3D" w:rsidP="00E97C3D">
      <w:pPr>
        <w:pStyle w:val="Heading3"/>
      </w:pPr>
      <w:bookmarkStart w:id="164" w:name="_Toc69483400"/>
      <w:bookmarkStart w:id="165" w:name="_Toc74553643"/>
      <w:r>
        <w:t>9.7</w:t>
      </w:r>
      <w:r>
        <w:tab/>
        <w:t>Open REL-17 NR or NR+LTE WIs (not spectrum related)</w:t>
      </w:r>
      <w:bookmarkEnd w:id="164"/>
      <w:bookmarkEnd w:id="165"/>
    </w:p>
    <w:p w14:paraId="2712DE4F" w14:textId="77777777" w:rsidR="00E97C3D" w:rsidRDefault="00E97C3D" w:rsidP="00E97C3D">
      <w:pPr>
        <w:pStyle w:val="Heading4"/>
      </w:pPr>
      <w:bookmarkStart w:id="166" w:name="_Toc69483401"/>
      <w:bookmarkStart w:id="167" w:name="_Toc74553644"/>
      <w:r>
        <w:t>9.7.1</w:t>
      </w:r>
      <w:r>
        <w:tab/>
        <w:t>Further enhancements on MIMO for NR [RAN1 WI: NR_feMIMO]</w:t>
      </w:r>
      <w:bookmarkEnd w:id="166"/>
      <w:bookmarkEnd w:id="167"/>
    </w:p>
    <w:p w14:paraId="19E7398B" w14:textId="77777777" w:rsidR="00E97C3D" w:rsidRDefault="00E97C3D" w:rsidP="00E97C3D">
      <w:pPr>
        <w:rPr>
          <w:rFonts w:ascii="Arial" w:hAnsi="Arial" w:cs="Arial"/>
          <w:b/>
          <w:sz w:val="24"/>
        </w:rPr>
      </w:pPr>
      <w:r>
        <w:rPr>
          <w:rFonts w:ascii="Arial" w:hAnsi="Arial" w:cs="Arial"/>
          <w:b/>
          <w:color w:val="0000FF"/>
          <w:sz w:val="24"/>
        </w:rPr>
        <w:t>RP-210222</w:t>
      </w:r>
      <w:r>
        <w:rPr>
          <w:rFonts w:ascii="Arial" w:hAnsi="Arial" w:cs="Arial"/>
          <w:b/>
          <w:color w:val="0000FF"/>
          <w:sz w:val="24"/>
        </w:rPr>
        <w:tab/>
      </w:r>
      <w:r>
        <w:rPr>
          <w:rFonts w:ascii="Arial" w:hAnsi="Arial" w:cs="Arial"/>
          <w:b/>
          <w:sz w:val="24"/>
        </w:rPr>
        <w:t>LS on TCI State Update for L1/L2-Centric Inter-Cell Mobility (R1-2102248; to: RAN2, RAN3, RAN4; cc: RAN; contact: Samsung)</w:t>
      </w:r>
    </w:p>
    <w:p w14:paraId="56974FD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R1-2102248, to RAN2, RAN3, RAN4, cc RAN</w:t>
      </w:r>
      <w:r>
        <w:rPr>
          <w:i/>
        </w:rPr>
        <w:br/>
      </w:r>
      <w:r>
        <w:rPr>
          <w:i/>
        </w:rPr>
        <w:tab/>
      </w:r>
      <w:r>
        <w:rPr>
          <w:i/>
        </w:rPr>
        <w:tab/>
      </w:r>
      <w:r>
        <w:rPr>
          <w:i/>
        </w:rPr>
        <w:tab/>
      </w:r>
      <w:r>
        <w:rPr>
          <w:i/>
        </w:rPr>
        <w:tab/>
      </w:r>
      <w:r>
        <w:rPr>
          <w:i/>
        </w:rPr>
        <w:tab/>
        <w:t>Source: RAN1</w:t>
      </w:r>
    </w:p>
    <w:p w14:paraId="05DF4D8B" w14:textId="77777777" w:rsidR="00E97C3D" w:rsidRDefault="00E97C3D" w:rsidP="00E97C3D">
      <w:pPr>
        <w:rPr>
          <w:rFonts w:ascii="Arial" w:hAnsi="Arial" w:cs="Arial"/>
          <w:b/>
        </w:rPr>
      </w:pPr>
      <w:r>
        <w:rPr>
          <w:rFonts w:ascii="Arial" w:hAnsi="Arial" w:cs="Arial"/>
          <w:b/>
        </w:rPr>
        <w:t xml:space="preserve">Abstract: </w:t>
      </w:r>
    </w:p>
    <w:p w14:paraId="62AE7DD3" w14:textId="77777777" w:rsidR="00E97C3D" w:rsidRDefault="00E97C3D" w:rsidP="00E97C3D">
      <w:r>
        <w:t>no RAN action requested</w:t>
      </w:r>
    </w:p>
    <w:p w14:paraId="5B1DE78F" w14:textId="77777777" w:rsidR="00E97C3D" w:rsidRDefault="00E97C3D" w:rsidP="00E97C3D">
      <w:pPr>
        <w:rPr>
          <w:rFonts w:ascii="Arial" w:hAnsi="Arial" w:cs="Arial"/>
          <w:b/>
        </w:rPr>
      </w:pPr>
      <w:r>
        <w:rPr>
          <w:rFonts w:ascii="Arial" w:hAnsi="Arial" w:cs="Arial"/>
          <w:b/>
        </w:rPr>
        <w:t xml:space="preserve">Discussion: </w:t>
      </w:r>
    </w:p>
    <w:p w14:paraId="254945F9" w14:textId="77777777" w:rsidR="00E97C3D" w:rsidRDefault="00E97C3D" w:rsidP="00E97C3D">
      <w:r>
        <w:t>RAN chair: for information in RAN</w:t>
      </w:r>
    </w:p>
    <w:p w14:paraId="070E1F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C737C" w14:textId="77777777" w:rsidR="00E97C3D" w:rsidRDefault="00E97C3D" w:rsidP="00E97C3D">
      <w:pPr>
        <w:rPr>
          <w:rFonts w:ascii="Arial" w:hAnsi="Arial" w:cs="Arial"/>
          <w:b/>
          <w:sz w:val="24"/>
        </w:rPr>
      </w:pPr>
      <w:r>
        <w:rPr>
          <w:rFonts w:ascii="Arial" w:hAnsi="Arial" w:cs="Arial"/>
          <w:b/>
          <w:color w:val="0000FF"/>
          <w:sz w:val="24"/>
        </w:rPr>
        <w:t>RP-210290</w:t>
      </w:r>
      <w:r>
        <w:rPr>
          <w:rFonts w:ascii="Arial" w:hAnsi="Arial" w:cs="Arial"/>
          <w:b/>
          <w:color w:val="0000FF"/>
          <w:sz w:val="24"/>
        </w:rPr>
        <w:tab/>
      </w:r>
      <w:r>
        <w:rPr>
          <w:rFonts w:ascii="Arial" w:hAnsi="Arial" w:cs="Arial"/>
          <w:b/>
          <w:sz w:val="24"/>
        </w:rPr>
        <w:t>Status Report for WI Further Enhancements on MIMO for NR; rapporteur: Samsung</w:t>
      </w:r>
    </w:p>
    <w:p w14:paraId="61173D7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9D6A13" w14:textId="77777777" w:rsidR="00E97C3D" w:rsidRDefault="00E97C3D" w:rsidP="00E97C3D">
      <w:pPr>
        <w:rPr>
          <w:rFonts w:ascii="Arial" w:hAnsi="Arial" w:cs="Arial"/>
          <w:b/>
        </w:rPr>
      </w:pPr>
      <w:r>
        <w:rPr>
          <w:rFonts w:ascii="Arial" w:hAnsi="Arial" w:cs="Arial"/>
          <w:b/>
        </w:rPr>
        <w:t xml:space="preserve">Abstract: </w:t>
      </w:r>
    </w:p>
    <w:p w14:paraId="58FB3A0F" w14:textId="77777777" w:rsidR="00E97C3D" w:rsidRDefault="00E97C3D" w:rsidP="00E97C3D">
      <w:r>
        <w:t>wrong Tdoc type in Tdoc request</w:t>
      </w:r>
    </w:p>
    <w:p w14:paraId="38EF45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A9A4A" w14:textId="77777777" w:rsidR="00E97C3D" w:rsidRDefault="00E97C3D" w:rsidP="00E97C3D">
      <w:pPr>
        <w:rPr>
          <w:rFonts w:ascii="Arial" w:hAnsi="Arial" w:cs="Arial"/>
          <w:b/>
          <w:sz w:val="24"/>
        </w:rPr>
      </w:pPr>
      <w:r>
        <w:rPr>
          <w:rFonts w:ascii="Arial" w:hAnsi="Arial" w:cs="Arial"/>
          <w:b/>
          <w:color w:val="0000FF"/>
          <w:sz w:val="24"/>
        </w:rPr>
        <w:t>RP-210291</w:t>
      </w:r>
      <w:r>
        <w:rPr>
          <w:rFonts w:ascii="Arial" w:hAnsi="Arial" w:cs="Arial"/>
          <w:b/>
          <w:color w:val="0000FF"/>
          <w:sz w:val="24"/>
        </w:rPr>
        <w:tab/>
      </w:r>
      <w:r>
        <w:rPr>
          <w:rFonts w:ascii="Arial" w:hAnsi="Arial" w:cs="Arial"/>
          <w:b/>
          <w:sz w:val="24"/>
        </w:rPr>
        <w:t>Core Part for Rel-17 NR_FeMIMO WI in Other WGs</w:t>
      </w:r>
    </w:p>
    <w:p w14:paraId="1F0DF1B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FE8B03" w14:textId="77777777" w:rsidR="00E97C3D" w:rsidRDefault="00E97C3D" w:rsidP="00E97C3D">
      <w:pPr>
        <w:rPr>
          <w:rFonts w:ascii="Arial" w:hAnsi="Arial" w:cs="Arial"/>
          <w:b/>
        </w:rPr>
      </w:pPr>
      <w:r>
        <w:rPr>
          <w:rFonts w:ascii="Arial" w:hAnsi="Arial" w:cs="Arial"/>
          <w:b/>
        </w:rPr>
        <w:t xml:space="preserve">Discussion: </w:t>
      </w:r>
    </w:p>
    <w:p w14:paraId="6427DF42" w14:textId="77777777" w:rsidR="00E97C3D" w:rsidRDefault="00E97C3D" w:rsidP="00E97C3D">
      <w:r>
        <w:t>handled in email discussion [91E][23][FeMIMO_scope]</w:t>
      </w:r>
    </w:p>
    <w:p w14:paraId="68ACD9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DF867" w14:textId="77777777" w:rsidR="00E97C3D" w:rsidRDefault="00E97C3D" w:rsidP="00E97C3D">
      <w:pPr>
        <w:rPr>
          <w:rFonts w:ascii="Arial" w:hAnsi="Arial" w:cs="Arial"/>
          <w:b/>
          <w:sz w:val="24"/>
        </w:rPr>
      </w:pPr>
      <w:r>
        <w:rPr>
          <w:rFonts w:ascii="Arial" w:hAnsi="Arial" w:cs="Arial"/>
          <w:b/>
          <w:color w:val="0000FF"/>
          <w:sz w:val="24"/>
        </w:rPr>
        <w:t>RP-210313</w:t>
      </w:r>
      <w:r>
        <w:rPr>
          <w:rFonts w:ascii="Arial" w:hAnsi="Arial" w:cs="Arial"/>
          <w:b/>
          <w:color w:val="0000FF"/>
          <w:sz w:val="24"/>
        </w:rPr>
        <w:tab/>
      </w:r>
      <w:r>
        <w:rPr>
          <w:rFonts w:ascii="Arial" w:hAnsi="Arial" w:cs="Arial"/>
          <w:b/>
          <w:sz w:val="24"/>
        </w:rPr>
        <w:t>Discussion on FeMIMO WID scope</w:t>
      </w:r>
    </w:p>
    <w:p w14:paraId="609F657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03EB68" w14:textId="77777777" w:rsidR="00E97C3D" w:rsidRDefault="00E97C3D" w:rsidP="00E97C3D">
      <w:pPr>
        <w:rPr>
          <w:rFonts w:ascii="Arial" w:hAnsi="Arial" w:cs="Arial"/>
          <w:b/>
        </w:rPr>
      </w:pPr>
      <w:r>
        <w:rPr>
          <w:rFonts w:ascii="Arial" w:hAnsi="Arial" w:cs="Arial"/>
          <w:b/>
        </w:rPr>
        <w:t xml:space="preserve">Discussion: </w:t>
      </w:r>
    </w:p>
    <w:p w14:paraId="576ACD92" w14:textId="77777777" w:rsidR="00E97C3D" w:rsidRDefault="00E97C3D" w:rsidP="00E97C3D">
      <w:r>
        <w:t>handled in email discussion [91E][23][FeMIMO_scope]</w:t>
      </w:r>
    </w:p>
    <w:p w14:paraId="375D3D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603F" w14:textId="77777777" w:rsidR="00E97C3D" w:rsidRDefault="00E97C3D" w:rsidP="00E97C3D">
      <w:pPr>
        <w:rPr>
          <w:rFonts w:ascii="Arial" w:hAnsi="Arial" w:cs="Arial"/>
          <w:b/>
          <w:sz w:val="24"/>
        </w:rPr>
      </w:pPr>
      <w:r>
        <w:rPr>
          <w:rFonts w:ascii="Arial" w:hAnsi="Arial" w:cs="Arial"/>
          <w:b/>
          <w:color w:val="0000FF"/>
          <w:sz w:val="24"/>
        </w:rPr>
        <w:t>RP-210832</w:t>
      </w:r>
      <w:r>
        <w:rPr>
          <w:rFonts w:ascii="Arial" w:hAnsi="Arial" w:cs="Arial"/>
          <w:b/>
          <w:color w:val="0000FF"/>
          <w:sz w:val="24"/>
        </w:rPr>
        <w:tab/>
      </w:r>
      <w:r>
        <w:rPr>
          <w:rFonts w:ascii="Arial" w:hAnsi="Arial" w:cs="Arial"/>
          <w:b/>
          <w:sz w:val="24"/>
        </w:rPr>
        <w:t>Moderator's summary of email discussion [91E][23][FeMIMO_scope]</w:t>
      </w:r>
    </w:p>
    <w:p w14:paraId="0F9019D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263D3058" w14:textId="77777777" w:rsidR="00E97C3D" w:rsidRDefault="00E97C3D" w:rsidP="00E97C3D">
      <w:pPr>
        <w:rPr>
          <w:rFonts w:ascii="Arial" w:hAnsi="Arial" w:cs="Arial"/>
          <w:b/>
        </w:rPr>
      </w:pPr>
      <w:r>
        <w:rPr>
          <w:rFonts w:ascii="Arial" w:hAnsi="Arial" w:cs="Arial"/>
          <w:b/>
        </w:rPr>
        <w:lastRenderedPageBreak/>
        <w:t xml:space="preserve">Abstract: </w:t>
      </w:r>
    </w:p>
    <w:p w14:paraId="14745984" w14:textId="77777777" w:rsidR="00E97C3D" w:rsidRDefault="00E97C3D" w:rsidP="00E97C3D">
      <w:r>
        <w:t>handled Tdocs: RP-210291, RP-210313</w:t>
      </w:r>
    </w:p>
    <w:p w14:paraId="4E9AE39C" w14:textId="77777777" w:rsidR="00E97C3D" w:rsidRDefault="00E97C3D" w:rsidP="00E97C3D">
      <w:pPr>
        <w:rPr>
          <w:rFonts w:ascii="Arial" w:hAnsi="Arial" w:cs="Arial"/>
          <w:b/>
        </w:rPr>
      </w:pPr>
      <w:r>
        <w:rPr>
          <w:rFonts w:ascii="Arial" w:hAnsi="Arial" w:cs="Arial"/>
          <w:b/>
        </w:rPr>
        <w:t xml:space="preserve">Discussion: </w:t>
      </w:r>
    </w:p>
    <w:p w14:paraId="271ABC87" w14:textId="77777777" w:rsidR="00E97C3D" w:rsidRDefault="00E97C3D" w:rsidP="00E97C3D">
      <w:r>
        <w:t>conclusion: the following was endorsed:</w:t>
      </w:r>
    </w:p>
    <w:p w14:paraId="47BF4D40" w14:textId="77777777" w:rsidR="00E97C3D" w:rsidRDefault="00E97C3D" w:rsidP="00E97C3D">
      <w:r>
        <w:t>On the scope of Rel-17 FeMIMO WI as discussed in RAN#91-e: Based on the current status (reflected in SR RP-210290), other than the 0.5 TU in RAN2#114-e already proposed by the RAN2 chair, there is no consensus in applying other modification to the current RAN2 TU allocation for Rel-17 FeMIMO WI.</w:t>
      </w:r>
    </w:p>
    <w:p w14:paraId="110371A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C18F7" w14:textId="77777777" w:rsidR="00E97C3D" w:rsidRDefault="00E97C3D" w:rsidP="00E97C3D">
      <w:pPr>
        <w:pStyle w:val="Heading4"/>
      </w:pPr>
      <w:bookmarkStart w:id="168" w:name="_Toc69483402"/>
      <w:bookmarkStart w:id="169" w:name="_Toc74553645"/>
      <w:r>
        <w:t>9.7.2</w:t>
      </w:r>
      <w:r>
        <w:tab/>
        <w:t>Ext. current NR operation to 71GHz [RAN1 WI: NR_ext_to_71GHz]</w:t>
      </w:r>
      <w:bookmarkEnd w:id="168"/>
      <w:bookmarkEnd w:id="169"/>
    </w:p>
    <w:p w14:paraId="52C69AE3" w14:textId="77777777" w:rsidR="00E97C3D" w:rsidRDefault="00E97C3D" w:rsidP="00E97C3D">
      <w:pPr>
        <w:rPr>
          <w:rFonts w:ascii="Arial" w:hAnsi="Arial" w:cs="Arial"/>
          <w:b/>
          <w:sz w:val="24"/>
        </w:rPr>
      </w:pPr>
      <w:r>
        <w:rPr>
          <w:rFonts w:ascii="Arial" w:hAnsi="Arial" w:cs="Arial"/>
          <w:b/>
          <w:color w:val="0000FF"/>
          <w:sz w:val="24"/>
        </w:rPr>
        <w:t>RP-210462</w:t>
      </w:r>
      <w:r>
        <w:rPr>
          <w:rFonts w:ascii="Arial" w:hAnsi="Arial" w:cs="Arial"/>
          <w:b/>
          <w:color w:val="0000FF"/>
          <w:sz w:val="24"/>
        </w:rPr>
        <w:tab/>
      </w:r>
      <w:r>
        <w:rPr>
          <w:rFonts w:ascii="Arial" w:hAnsi="Arial" w:cs="Arial"/>
          <w:b/>
          <w:sz w:val="24"/>
        </w:rPr>
        <w:t>Status report for WI Extending current NR operation to 71GHz; rapporteur: Qualcomm</w:t>
      </w:r>
    </w:p>
    <w:p w14:paraId="2830EA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224B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75DA" w14:textId="77777777" w:rsidR="00E97C3D" w:rsidRDefault="00E97C3D" w:rsidP="00E97C3D">
      <w:pPr>
        <w:rPr>
          <w:rFonts w:ascii="Arial" w:hAnsi="Arial" w:cs="Arial"/>
          <w:b/>
          <w:sz w:val="24"/>
        </w:rPr>
      </w:pPr>
      <w:r>
        <w:rPr>
          <w:rFonts w:ascii="Arial" w:hAnsi="Arial" w:cs="Arial"/>
          <w:b/>
          <w:color w:val="0000FF"/>
          <w:sz w:val="24"/>
        </w:rPr>
        <w:t>RP-210445</w:t>
      </w:r>
      <w:r>
        <w:rPr>
          <w:rFonts w:ascii="Arial" w:hAnsi="Arial" w:cs="Arial"/>
          <w:b/>
          <w:color w:val="0000FF"/>
          <w:sz w:val="24"/>
        </w:rPr>
        <w:tab/>
      </w:r>
      <w:r>
        <w:rPr>
          <w:rFonts w:ascii="Arial" w:hAnsi="Arial" w:cs="Arial"/>
          <w:b/>
          <w:sz w:val="24"/>
        </w:rPr>
        <w:t>On Supported Initial Access Numerologies for NR operation up to 71 GHz</w:t>
      </w:r>
    </w:p>
    <w:p w14:paraId="1C7DE42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4A71366" w14:textId="77777777" w:rsidR="00E97C3D" w:rsidRDefault="00E97C3D" w:rsidP="00E97C3D">
      <w:pPr>
        <w:rPr>
          <w:rFonts w:ascii="Arial" w:hAnsi="Arial" w:cs="Arial"/>
          <w:b/>
        </w:rPr>
      </w:pPr>
      <w:r>
        <w:rPr>
          <w:rFonts w:ascii="Arial" w:hAnsi="Arial" w:cs="Arial"/>
          <w:b/>
        </w:rPr>
        <w:t xml:space="preserve">Discussion: </w:t>
      </w:r>
    </w:p>
    <w:p w14:paraId="389FF85C" w14:textId="77777777" w:rsidR="00E97C3D" w:rsidRDefault="00E97C3D" w:rsidP="00E97C3D">
      <w:r>
        <w:t>handled in email discussion [91E][24][52.6_71GHz_WI]</w:t>
      </w:r>
    </w:p>
    <w:p w14:paraId="6C07C6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9843" w14:textId="77777777" w:rsidR="00E97C3D" w:rsidRDefault="00E97C3D" w:rsidP="00E97C3D">
      <w:pPr>
        <w:rPr>
          <w:rFonts w:ascii="Arial" w:hAnsi="Arial" w:cs="Arial"/>
          <w:b/>
          <w:sz w:val="24"/>
        </w:rPr>
      </w:pPr>
      <w:r>
        <w:rPr>
          <w:rFonts w:ascii="Arial" w:hAnsi="Arial" w:cs="Arial"/>
          <w:b/>
          <w:color w:val="0000FF"/>
          <w:sz w:val="24"/>
        </w:rPr>
        <w:t>RP-210458</w:t>
      </w:r>
      <w:r>
        <w:rPr>
          <w:rFonts w:ascii="Arial" w:hAnsi="Arial" w:cs="Arial"/>
          <w:b/>
          <w:color w:val="0000FF"/>
          <w:sz w:val="24"/>
        </w:rPr>
        <w:tab/>
      </w:r>
      <w:r>
        <w:rPr>
          <w:rFonts w:ascii="Arial" w:hAnsi="Arial" w:cs="Arial"/>
          <w:b/>
          <w:sz w:val="24"/>
        </w:rPr>
        <w:t>Views on SSB SCS in NR 52.6 – 71 GHz</w:t>
      </w:r>
    </w:p>
    <w:p w14:paraId="590605B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715892E" w14:textId="77777777" w:rsidR="00E97C3D" w:rsidRDefault="00E97C3D" w:rsidP="00E97C3D">
      <w:pPr>
        <w:rPr>
          <w:rFonts w:ascii="Arial" w:hAnsi="Arial" w:cs="Arial"/>
          <w:b/>
        </w:rPr>
      </w:pPr>
      <w:r>
        <w:rPr>
          <w:rFonts w:ascii="Arial" w:hAnsi="Arial" w:cs="Arial"/>
          <w:b/>
        </w:rPr>
        <w:t xml:space="preserve">Discussion: </w:t>
      </w:r>
    </w:p>
    <w:p w14:paraId="703C9741" w14:textId="77777777" w:rsidR="00E97C3D" w:rsidRDefault="00E97C3D" w:rsidP="00E97C3D">
      <w:r>
        <w:t>handled in email discussion [91E][24][52.6_71GHz_WI]</w:t>
      </w:r>
    </w:p>
    <w:p w14:paraId="5F8387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0B8E6" w14:textId="77777777" w:rsidR="00E97C3D" w:rsidRDefault="00E97C3D" w:rsidP="00E97C3D">
      <w:pPr>
        <w:rPr>
          <w:rFonts w:ascii="Arial" w:hAnsi="Arial" w:cs="Arial"/>
          <w:b/>
          <w:sz w:val="24"/>
        </w:rPr>
      </w:pPr>
      <w:r>
        <w:rPr>
          <w:rFonts w:ascii="Arial" w:hAnsi="Arial" w:cs="Arial"/>
          <w:b/>
          <w:color w:val="0000FF"/>
          <w:sz w:val="24"/>
        </w:rPr>
        <w:t>RP-210303</w:t>
      </w:r>
      <w:r>
        <w:rPr>
          <w:rFonts w:ascii="Arial" w:hAnsi="Arial" w:cs="Arial"/>
          <w:b/>
          <w:color w:val="0000FF"/>
          <w:sz w:val="24"/>
        </w:rPr>
        <w:tab/>
      </w:r>
      <w:r>
        <w:rPr>
          <w:rFonts w:ascii="Arial" w:hAnsi="Arial" w:cs="Arial"/>
          <w:b/>
          <w:sz w:val="24"/>
        </w:rPr>
        <w:t>How to define frequency ranges in specifications</w:t>
      </w:r>
    </w:p>
    <w:p w14:paraId="3AC23A8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4D1BBF" w14:textId="77777777" w:rsidR="00E97C3D" w:rsidRDefault="00E97C3D" w:rsidP="00E97C3D">
      <w:pPr>
        <w:rPr>
          <w:rFonts w:ascii="Arial" w:hAnsi="Arial" w:cs="Arial"/>
          <w:b/>
        </w:rPr>
      </w:pPr>
      <w:r>
        <w:rPr>
          <w:rFonts w:ascii="Arial" w:hAnsi="Arial" w:cs="Arial"/>
          <w:b/>
        </w:rPr>
        <w:t xml:space="preserve">Discussion: </w:t>
      </w:r>
    </w:p>
    <w:p w14:paraId="512E5723" w14:textId="77777777" w:rsidR="00E97C3D" w:rsidRDefault="00E97C3D" w:rsidP="00E97C3D">
      <w:r>
        <w:t>moved from AI 9.6.11 to AI 9.7.2</w:t>
      </w:r>
    </w:p>
    <w:p w14:paraId="79D1B101" w14:textId="77777777" w:rsidR="00E97C3D" w:rsidRDefault="00E97C3D" w:rsidP="00E97C3D">
      <w:r>
        <w:t>handled in email discussion [91E][24][52.6_71GHz_WI]</w:t>
      </w:r>
    </w:p>
    <w:p w14:paraId="7C8064A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24D15" w14:textId="77777777" w:rsidR="00E97C3D" w:rsidRDefault="00E97C3D" w:rsidP="00E97C3D">
      <w:pPr>
        <w:rPr>
          <w:rFonts w:ascii="Arial" w:hAnsi="Arial" w:cs="Arial"/>
          <w:b/>
          <w:sz w:val="24"/>
        </w:rPr>
      </w:pPr>
      <w:r>
        <w:rPr>
          <w:rFonts w:ascii="Arial" w:hAnsi="Arial" w:cs="Arial"/>
          <w:b/>
          <w:color w:val="0000FF"/>
          <w:sz w:val="24"/>
        </w:rPr>
        <w:t>RP-210483</w:t>
      </w:r>
      <w:r>
        <w:rPr>
          <w:rFonts w:ascii="Arial" w:hAnsi="Arial" w:cs="Arial"/>
          <w:b/>
          <w:color w:val="0000FF"/>
          <w:sz w:val="24"/>
        </w:rPr>
        <w:tab/>
      </w:r>
      <w:r>
        <w:rPr>
          <w:rFonts w:ascii="Arial" w:hAnsi="Arial" w:cs="Arial"/>
          <w:b/>
          <w:sz w:val="24"/>
        </w:rPr>
        <w:t>On the frequency range 52.6 GHz to 71 GHz</w:t>
      </w:r>
    </w:p>
    <w:p w14:paraId="4174068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B2C4CF4" w14:textId="77777777" w:rsidR="00E97C3D" w:rsidRDefault="00E97C3D" w:rsidP="00E97C3D">
      <w:pPr>
        <w:rPr>
          <w:rFonts w:ascii="Arial" w:hAnsi="Arial" w:cs="Arial"/>
          <w:b/>
        </w:rPr>
      </w:pPr>
      <w:r>
        <w:rPr>
          <w:rFonts w:ascii="Arial" w:hAnsi="Arial" w:cs="Arial"/>
          <w:b/>
        </w:rPr>
        <w:t xml:space="preserve">Discussion: </w:t>
      </w:r>
    </w:p>
    <w:p w14:paraId="0D90FE8A" w14:textId="77777777" w:rsidR="00E97C3D" w:rsidRDefault="00E97C3D" w:rsidP="00E97C3D">
      <w:r>
        <w:lastRenderedPageBreak/>
        <w:t>handled in email discussion [91E][24][52.6_71GHz_WI]</w:t>
      </w:r>
    </w:p>
    <w:p w14:paraId="0E81BC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89A0A" w14:textId="77777777" w:rsidR="00E97C3D" w:rsidRDefault="00E97C3D" w:rsidP="00E97C3D">
      <w:pPr>
        <w:rPr>
          <w:rFonts w:ascii="Arial" w:hAnsi="Arial" w:cs="Arial"/>
          <w:b/>
          <w:sz w:val="24"/>
        </w:rPr>
      </w:pPr>
      <w:r>
        <w:rPr>
          <w:rFonts w:ascii="Arial" w:hAnsi="Arial" w:cs="Arial"/>
          <w:b/>
          <w:color w:val="0000FF"/>
          <w:sz w:val="24"/>
        </w:rPr>
        <w:t>RP-210581</w:t>
      </w:r>
      <w:r>
        <w:rPr>
          <w:rFonts w:ascii="Arial" w:hAnsi="Arial" w:cs="Arial"/>
          <w:b/>
          <w:color w:val="0000FF"/>
          <w:sz w:val="24"/>
        </w:rPr>
        <w:tab/>
      </w:r>
      <w:r>
        <w:rPr>
          <w:rFonts w:ascii="Arial" w:hAnsi="Arial" w:cs="Arial"/>
          <w:b/>
          <w:sz w:val="24"/>
        </w:rPr>
        <w:t>Views on frequency range for 52.6-71 GHz</w:t>
      </w:r>
    </w:p>
    <w:p w14:paraId="24DA3E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9CE900" w14:textId="77777777" w:rsidR="00E97C3D" w:rsidRDefault="00E97C3D" w:rsidP="00E97C3D">
      <w:pPr>
        <w:rPr>
          <w:rFonts w:ascii="Arial" w:hAnsi="Arial" w:cs="Arial"/>
          <w:b/>
        </w:rPr>
      </w:pPr>
      <w:r>
        <w:rPr>
          <w:rFonts w:ascii="Arial" w:hAnsi="Arial" w:cs="Arial"/>
          <w:b/>
        </w:rPr>
        <w:t xml:space="preserve">Abstract: </w:t>
      </w:r>
    </w:p>
    <w:p w14:paraId="15A394CC" w14:textId="77777777" w:rsidR="00E97C3D" w:rsidRDefault="00E97C3D" w:rsidP="00E97C3D">
      <w:r>
        <w:t>Discussion on the specification impacts of freuqency specified for 52.6 -71 GHz in FR2 or FR3</w:t>
      </w:r>
    </w:p>
    <w:p w14:paraId="3F9009E3" w14:textId="77777777" w:rsidR="00E97C3D" w:rsidRDefault="00E97C3D" w:rsidP="00E97C3D">
      <w:pPr>
        <w:rPr>
          <w:rFonts w:ascii="Arial" w:hAnsi="Arial" w:cs="Arial"/>
          <w:b/>
        </w:rPr>
      </w:pPr>
      <w:r>
        <w:rPr>
          <w:rFonts w:ascii="Arial" w:hAnsi="Arial" w:cs="Arial"/>
          <w:b/>
        </w:rPr>
        <w:t xml:space="preserve">Discussion: </w:t>
      </w:r>
    </w:p>
    <w:p w14:paraId="13D810A6" w14:textId="77777777" w:rsidR="00E97C3D" w:rsidRDefault="00E97C3D" w:rsidP="00E97C3D">
      <w:r>
        <w:t>handled in email discussion [91E][24][52.6_71GHz_WI]</w:t>
      </w:r>
    </w:p>
    <w:p w14:paraId="630379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DDC58" w14:textId="77777777" w:rsidR="00E97C3D" w:rsidRDefault="00E97C3D" w:rsidP="00E97C3D">
      <w:pPr>
        <w:rPr>
          <w:rFonts w:ascii="Arial" w:hAnsi="Arial" w:cs="Arial"/>
          <w:b/>
          <w:sz w:val="24"/>
        </w:rPr>
      </w:pPr>
      <w:r>
        <w:rPr>
          <w:rFonts w:ascii="Arial" w:hAnsi="Arial" w:cs="Arial"/>
          <w:b/>
          <w:color w:val="0000FF"/>
          <w:sz w:val="24"/>
        </w:rPr>
        <w:t>RP-210623</w:t>
      </w:r>
      <w:r>
        <w:rPr>
          <w:rFonts w:ascii="Arial" w:hAnsi="Arial" w:cs="Arial"/>
          <w:b/>
          <w:color w:val="0000FF"/>
          <w:sz w:val="24"/>
        </w:rPr>
        <w:tab/>
      </w:r>
      <w:r>
        <w:rPr>
          <w:rFonts w:ascii="Arial" w:hAnsi="Arial" w:cs="Arial"/>
          <w:b/>
          <w:sz w:val="24"/>
        </w:rPr>
        <w:t>Discussion on frequency range definition of 52.6-71GHz</w:t>
      </w:r>
    </w:p>
    <w:p w14:paraId="210AD9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84C0880" w14:textId="77777777" w:rsidR="00E97C3D" w:rsidRDefault="00E97C3D" w:rsidP="00E97C3D">
      <w:pPr>
        <w:rPr>
          <w:rFonts w:ascii="Arial" w:hAnsi="Arial" w:cs="Arial"/>
          <w:b/>
        </w:rPr>
      </w:pPr>
      <w:r>
        <w:rPr>
          <w:rFonts w:ascii="Arial" w:hAnsi="Arial" w:cs="Arial"/>
          <w:b/>
        </w:rPr>
        <w:t xml:space="preserve">Discussion: </w:t>
      </w:r>
    </w:p>
    <w:p w14:paraId="57EED883" w14:textId="77777777" w:rsidR="00E97C3D" w:rsidRDefault="00E97C3D" w:rsidP="00E97C3D">
      <w:r>
        <w:t>handled in email discussion [91E][24][52.6_71GHz_WI]</w:t>
      </w:r>
    </w:p>
    <w:p w14:paraId="00F4F4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F2F3" w14:textId="77777777" w:rsidR="00E97C3D" w:rsidRDefault="00E97C3D" w:rsidP="00E97C3D">
      <w:pPr>
        <w:rPr>
          <w:rFonts w:ascii="Arial" w:hAnsi="Arial" w:cs="Arial"/>
          <w:b/>
          <w:sz w:val="24"/>
        </w:rPr>
      </w:pPr>
      <w:r>
        <w:rPr>
          <w:rFonts w:ascii="Arial" w:hAnsi="Arial" w:cs="Arial"/>
          <w:b/>
          <w:color w:val="0000FF"/>
          <w:sz w:val="24"/>
        </w:rPr>
        <w:t>RP-210641</w:t>
      </w:r>
      <w:r>
        <w:rPr>
          <w:rFonts w:ascii="Arial" w:hAnsi="Arial" w:cs="Arial"/>
          <w:b/>
          <w:color w:val="0000FF"/>
          <w:sz w:val="24"/>
        </w:rPr>
        <w:tab/>
      </w:r>
      <w:r>
        <w:rPr>
          <w:rFonts w:ascii="Arial" w:hAnsi="Arial" w:cs="Arial"/>
          <w:b/>
          <w:sz w:val="24"/>
        </w:rPr>
        <w:t>On terminology for 52-71GHz frequency range</w:t>
      </w:r>
    </w:p>
    <w:p w14:paraId="4C8544D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2FAE0ADA" w14:textId="77777777" w:rsidR="00E97C3D" w:rsidRDefault="00E97C3D" w:rsidP="00E97C3D">
      <w:pPr>
        <w:rPr>
          <w:rFonts w:ascii="Arial" w:hAnsi="Arial" w:cs="Arial"/>
          <w:b/>
        </w:rPr>
      </w:pPr>
      <w:r>
        <w:rPr>
          <w:rFonts w:ascii="Arial" w:hAnsi="Arial" w:cs="Arial"/>
          <w:b/>
        </w:rPr>
        <w:t xml:space="preserve">Discussion: </w:t>
      </w:r>
    </w:p>
    <w:p w14:paraId="42E30983" w14:textId="77777777" w:rsidR="00E97C3D" w:rsidRDefault="00E97C3D" w:rsidP="00E97C3D">
      <w:r>
        <w:t>handled in email discussion [91E][24][52.6_71GHz_WI]</w:t>
      </w:r>
    </w:p>
    <w:p w14:paraId="1AF0C8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7DF05" w14:textId="77777777" w:rsidR="00E97C3D" w:rsidRDefault="00E97C3D" w:rsidP="00E97C3D">
      <w:pPr>
        <w:rPr>
          <w:rFonts w:ascii="Arial" w:hAnsi="Arial" w:cs="Arial"/>
          <w:b/>
          <w:sz w:val="24"/>
        </w:rPr>
      </w:pPr>
      <w:r>
        <w:rPr>
          <w:rFonts w:ascii="Arial" w:hAnsi="Arial" w:cs="Arial"/>
          <w:b/>
          <w:color w:val="0000FF"/>
          <w:sz w:val="24"/>
        </w:rPr>
        <w:t>RP-210681</w:t>
      </w:r>
      <w:r>
        <w:rPr>
          <w:rFonts w:ascii="Arial" w:hAnsi="Arial" w:cs="Arial"/>
          <w:b/>
          <w:color w:val="0000FF"/>
          <w:sz w:val="24"/>
        </w:rPr>
        <w:tab/>
      </w:r>
      <w:r>
        <w:rPr>
          <w:rFonts w:ascii="Arial" w:hAnsi="Arial" w:cs="Arial"/>
          <w:b/>
          <w:sz w:val="24"/>
        </w:rPr>
        <w:t>Views on the NR 52.6-71 GHz frequency range definition</w:t>
      </w:r>
    </w:p>
    <w:p w14:paraId="201396E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9054AA" w14:textId="77777777" w:rsidR="00E97C3D" w:rsidRDefault="00E97C3D" w:rsidP="00E97C3D">
      <w:pPr>
        <w:rPr>
          <w:rFonts w:ascii="Arial" w:hAnsi="Arial" w:cs="Arial"/>
          <w:b/>
        </w:rPr>
      </w:pPr>
      <w:r>
        <w:rPr>
          <w:rFonts w:ascii="Arial" w:hAnsi="Arial" w:cs="Arial"/>
          <w:b/>
        </w:rPr>
        <w:t xml:space="preserve">Discussion: </w:t>
      </w:r>
    </w:p>
    <w:p w14:paraId="7E0CBB32" w14:textId="77777777" w:rsidR="00E97C3D" w:rsidRDefault="00E97C3D" w:rsidP="00E97C3D">
      <w:r>
        <w:t>handled in email discussion [91E][24][52.6_71GHz_WI]</w:t>
      </w:r>
    </w:p>
    <w:p w14:paraId="49766B4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484" w14:textId="77777777" w:rsidR="00E97C3D" w:rsidRDefault="00E97C3D" w:rsidP="00E97C3D">
      <w:pPr>
        <w:rPr>
          <w:rFonts w:ascii="Arial" w:hAnsi="Arial" w:cs="Arial"/>
          <w:b/>
          <w:sz w:val="24"/>
        </w:rPr>
      </w:pPr>
      <w:r>
        <w:rPr>
          <w:rFonts w:ascii="Arial" w:hAnsi="Arial" w:cs="Arial"/>
          <w:b/>
          <w:color w:val="0000FF"/>
          <w:sz w:val="24"/>
        </w:rPr>
        <w:t>RP-210465</w:t>
      </w:r>
      <w:r>
        <w:rPr>
          <w:rFonts w:ascii="Arial" w:hAnsi="Arial" w:cs="Arial"/>
          <w:b/>
          <w:color w:val="0000FF"/>
          <w:sz w:val="24"/>
        </w:rPr>
        <w:tab/>
      </w:r>
      <w:r>
        <w:rPr>
          <w:rFonts w:ascii="Arial" w:hAnsi="Arial" w:cs="Arial"/>
          <w:b/>
          <w:sz w:val="24"/>
        </w:rPr>
        <w:t>Discussion on Updates to WID for extending current NR operation to 71 GHz</w:t>
      </w:r>
    </w:p>
    <w:p w14:paraId="52001C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5672A6" w14:textId="77777777" w:rsidR="00E97C3D" w:rsidRDefault="00E97C3D" w:rsidP="00E97C3D">
      <w:pPr>
        <w:rPr>
          <w:rFonts w:ascii="Arial" w:hAnsi="Arial" w:cs="Arial"/>
          <w:b/>
        </w:rPr>
      </w:pPr>
      <w:r>
        <w:rPr>
          <w:rFonts w:ascii="Arial" w:hAnsi="Arial" w:cs="Arial"/>
          <w:b/>
        </w:rPr>
        <w:t xml:space="preserve">Abstract: </w:t>
      </w:r>
    </w:p>
    <w:p w14:paraId="34792C50" w14:textId="77777777" w:rsidR="00E97C3D" w:rsidRDefault="00E97C3D" w:rsidP="00E97C3D">
      <w:r>
        <w:t>Propose to further clarify the WI objective to include support for 480kHz and 960kHz SCS for SSB.</w:t>
      </w:r>
    </w:p>
    <w:p w14:paraId="27A5C305" w14:textId="77777777" w:rsidR="00E97C3D" w:rsidRDefault="00E97C3D" w:rsidP="00E97C3D">
      <w:pPr>
        <w:rPr>
          <w:rFonts w:ascii="Arial" w:hAnsi="Arial" w:cs="Arial"/>
          <w:b/>
        </w:rPr>
      </w:pPr>
      <w:r>
        <w:rPr>
          <w:rFonts w:ascii="Arial" w:hAnsi="Arial" w:cs="Arial"/>
          <w:b/>
        </w:rPr>
        <w:t xml:space="preserve">Discussion: </w:t>
      </w:r>
    </w:p>
    <w:p w14:paraId="1D375502" w14:textId="77777777" w:rsidR="00E97C3D" w:rsidRDefault="00E97C3D" w:rsidP="00E97C3D">
      <w:r>
        <w:t>handled in email discussion [91E][24][52.6_71GHz_WI]</w:t>
      </w:r>
    </w:p>
    <w:p w14:paraId="6EC4FE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6721" w14:textId="77777777" w:rsidR="00E97C3D" w:rsidRDefault="00E97C3D" w:rsidP="00E97C3D">
      <w:pPr>
        <w:rPr>
          <w:rFonts w:ascii="Arial" w:hAnsi="Arial" w:cs="Arial"/>
          <w:b/>
          <w:sz w:val="24"/>
        </w:rPr>
      </w:pPr>
      <w:r>
        <w:rPr>
          <w:rFonts w:ascii="Arial" w:hAnsi="Arial" w:cs="Arial"/>
          <w:b/>
          <w:color w:val="0000FF"/>
          <w:sz w:val="24"/>
        </w:rPr>
        <w:lastRenderedPageBreak/>
        <w:t>RP-210659</w:t>
      </w:r>
      <w:r>
        <w:rPr>
          <w:rFonts w:ascii="Arial" w:hAnsi="Arial" w:cs="Arial"/>
          <w:b/>
          <w:color w:val="0000FF"/>
          <w:sz w:val="24"/>
        </w:rPr>
        <w:tab/>
      </w:r>
      <w:r>
        <w:rPr>
          <w:rFonts w:ascii="Arial" w:hAnsi="Arial" w:cs="Arial"/>
          <w:b/>
          <w:sz w:val="24"/>
        </w:rPr>
        <w:t>Updates of Rel-17 WI on extending current NR operation to 71GHz</w:t>
      </w:r>
    </w:p>
    <w:p w14:paraId="31BE141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41470B1" w14:textId="77777777" w:rsidR="00E97C3D" w:rsidRDefault="00E97C3D" w:rsidP="00E97C3D">
      <w:pPr>
        <w:rPr>
          <w:rFonts w:ascii="Arial" w:hAnsi="Arial" w:cs="Arial"/>
          <w:b/>
        </w:rPr>
      </w:pPr>
      <w:r>
        <w:rPr>
          <w:rFonts w:ascii="Arial" w:hAnsi="Arial" w:cs="Arial"/>
          <w:b/>
        </w:rPr>
        <w:t xml:space="preserve">Discussion: </w:t>
      </w:r>
    </w:p>
    <w:p w14:paraId="7F34300E" w14:textId="77777777" w:rsidR="00E97C3D" w:rsidRDefault="00E97C3D" w:rsidP="00E97C3D">
      <w:r>
        <w:t>handled in email discussion [91E][24][52.6_71GHz_WI]</w:t>
      </w:r>
    </w:p>
    <w:p w14:paraId="10248FA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028F" w14:textId="77777777" w:rsidR="00E97C3D" w:rsidRDefault="00E97C3D" w:rsidP="00E97C3D">
      <w:pPr>
        <w:rPr>
          <w:rFonts w:ascii="Arial" w:hAnsi="Arial" w:cs="Arial"/>
          <w:b/>
          <w:sz w:val="24"/>
        </w:rPr>
      </w:pPr>
      <w:r>
        <w:rPr>
          <w:rFonts w:ascii="Arial" w:hAnsi="Arial" w:cs="Arial"/>
          <w:b/>
          <w:color w:val="0000FF"/>
          <w:sz w:val="24"/>
        </w:rPr>
        <w:t>RP-210625</w:t>
      </w:r>
      <w:r>
        <w:rPr>
          <w:rFonts w:ascii="Arial" w:hAnsi="Arial" w:cs="Arial"/>
          <w:b/>
          <w:color w:val="0000FF"/>
          <w:sz w:val="24"/>
        </w:rPr>
        <w:tab/>
      </w:r>
      <w:r>
        <w:rPr>
          <w:rFonts w:ascii="Arial" w:hAnsi="Arial" w:cs="Arial"/>
          <w:b/>
          <w:sz w:val="24"/>
        </w:rPr>
        <w:t>Remaining issues for WID on Extending current NR operation to 71 GHz</w:t>
      </w:r>
    </w:p>
    <w:p w14:paraId="797722A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7A5B47" w14:textId="77777777" w:rsidR="00E97C3D" w:rsidRDefault="00E97C3D" w:rsidP="00E97C3D">
      <w:pPr>
        <w:rPr>
          <w:rFonts w:ascii="Arial" w:hAnsi="Arial" w:cs="Arial"/>
          <w:b/>
        </w:rPr>
      </w:pPr>
      <w:r>
        <w:rPr>
          <w:rFonts w:ascii="Arial" w:hAnsi="Arial" w:cs="Arial"/>
          <w:b/>
        </w:rPr>
        <w:t xml:space="preserve">Discussion: </w:t>
      </w:r>
    </w:p>
    <w:p w14:paraId="730CAC8C" w14:textId="77777777" w:rsidR="00E97C3D" w:rsidRDefault="00E97C3D" w:rsidP="00E97C3D">
      <w:r>
        <w:t>handled in email discussion [91E][24][52.6_71GHz_WI]</w:t>
      </w:r>
    </w:p>
    <w:p w14:paraId="48447D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C77F" w14:textId="77777777" w:rsidR="00E97C3D" w:rsidRDefault="00E97C3D" w:rsidP="00E97C3D">
      <w:pPr>
        <w:rPr>
          <w:rFonts w:ascii="Arial" w:hAnsi="Arial" w:cs="Arial"/>
          <w:b/>
          <w:sz w:val="24"/>
        </w:rPr>
      </w:pPr>
      <w:r>
        <w:rPr>
          <w:rFonts w:ascii="Arial" w:hAnsi="Arial" w:cs="Arial"/>
          <w:b/>
          <w:color w:val="0000FF"/>
          <w:sz w:val="24"/>
        </w:rPr>
        <w:t>RP-210657</w:t>
      </w:r>
      <w:r>
        <w:rPr>
          <w:rFonts w:ascii="Arial" w:hAnsi="Arial" w:cs="Arial"/>
          <w:b/>
          <w:color w:val="0000FF"/>
          <w:sz w:val="24"/>
        </w:rPr>
        <w:tab/>
      </w:r>
      <w:r>
        <w:rPr>
          <w:rFonts w:ascii="Arial" w:hAnsi="Arial" w:cs="Arial"/>
          <w:b/>
          <w:sz w:val="24"/>
        </w:rPr>
        <w:t>Revised WID:  Extending current NR operation to 71 GHz</w:t>
      </w:r>
    </w:p>
    <w:p w14:paraId="61CE012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70EB026" w14:textId="77777777" w:rsidR="00E97C3D" w:rsidRDefault="00E97C3D" w:rsidP="00E97C3D">
      <w:pPr>
        <w:rPr>
          <w:rFonts w:ascii="Arial" w:hAnsi="Arial" w:cs="Arial"/>
          <w:b/>
        </w:rPr>
      </w:pPr>
      <w:r>
        <w:rPr>
          <w:rFonts w:ascii="Arial" w:hAnsi="Arial" w:cs="Arial"/>
          <w:b/>
        </w:rPr>
        <w:t xml:space="preserve">Abstract: </w:t>
      </w:r>
    </w:p>
    <w:p w14:paraId="49887520" w14:textId="77777777" w:rsidR="00E97C3D" w:rsidRDefault="00E97C3D" w:rsidP="00E97C3D">
      <w:r>
        <w:t>rapporteur of WI NR_ext_to_71G is Qualcomm; last approved WID: RP-202925; compare RP-210464</w:t>
      </w:r>
    </w:p>
    <w:p w14:paraId="130225DE" w14:textId="77777777" w:rsidR="00E97C3D" w:rsidRDefault="00E97C3D" w:rsidP="00E97C3D">
      <w:pPr>
        <w:rPr>
          <w:rFonts w:ascii="Arial" w:hAnsi="Arial" w:cs="Arial"/>
          <w:b/>
        </w:rPr>
      </w:pPr>
      <w:r>
        <w:rPr>
          <w:rFonts w:ascii="Arial" w:hAnsi="Arial" w:cs="Arial"/>
          <w:b/>
        </w:rPr>
        <w:t xml:space="preserve">Discussion: </w:t>
      </w:r>
    </w:p>
    <w:p w14:paraId="547375F0" w14:textId="77777777" w:rsidR="00E97C3D" w:rsidRDefault="00E97C3D" w:rsidP="00E97C3D">
      <w:r>
        <w:t>handled in email discussion [91E][24][52.6_71GHz_WI]</w:t>
      </w:r>
    </w:p>
    <w:p w14:paraId="6C804C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F7724E" w14:textId="77777777" w:rsidR="00E97C3D" w:rsidRDefault="00E97C3D" w:rsidP="00E97C3D">
      <w:pPr>
        <w:rPr>
          <w:rFonts w:ascii="Arial" w:hAnsi="Arial" w:cs="Arial"/>
          <w:b/>
          <w:sz w:val="24"/>
        </w:rPr>
      </w:pPr>
      <w:r>
        <w:rPr>
          <w:rFonts w:ascii="Arial" w:hAnsi="Arial" w:cs="Arial"/>
          <w:b/>
          <w:color w:val="0000FF"/>
          <w:sz w:val="24"/>
        </w:rPr>
        <w:t>RP-210464</w:t>
      </w:r>
      <w:r>
        <w:rPr>
          <w:rFonts w:ascii="Arial" w:hAnsi="Arial" w:cs="Arial"/>
          <w:b/>
          <w:color w:val="0000FF"/>
          <w:sz w:val="24"/>
        </w:rPr>
        <w:tab/>
      </w:r>
      <w:r>
        <w:rPr>
          <w:rFonts w:ascii="Arial" w:hAnsi="Arial" w:cs="Arial"/>
          <w:b/>
          <w:sz w:val="24"/>
        </w:rPr>
        <w:t>Revised WID on Extending current NR operation to 71GHz</w:t>
      </w:r>
    </w:p>
    <w:p w14:paraId="7FE8DBE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CDMA Technologies</w:t>
      </w:r>
    </w:p>
    <w:p w14:paraId="2348DDEC" w14:textId="77777777" w:rsidR="00E97C3D" w:rsidRDefault="00E97C3D" w:rsidP="00E97C3D">
      <w:pPr>
        <w:rPr>
          <w:rFonts w:ascii="Arial" w:hAnsi="Arial" w:cs="Arial"/>
          <w:b/>
        </w:rPr>
      </w:pPr>
      <w:r>
        <w:rPr>
          <w:rFonts w:ascii="Arial" w:hAnsi="Arial" w:cs="Arial"/>
          <w:b/>
        </w:rPr>
        <w:t xml:space="preserve">Abstract: </w:t>
      </w:r>
    </w:p>
    <w:p w14:paraId="3D7678C8" w14:textId="77777777" w:rsidR="00E97C3D" w:rsidRDefault="00E97C3D" w:rsidP="00E97C3D">
      <w:r>
        <w:t>last approved WID: RP-202925</w:t>
      </w:r>
    </w:p>
    <w:p w14:paraId="05046687" w14:textId="77777777" w:rsidR="00E97C3D" w:rsidRDefault="00E97C3D" w:rsidP="00E97C3D">
      <w:pPr>
        <w:rPr>
          <w:rFonts w:ascii="Arial" w:hAnsi="Arial" w:cs="Arial"/>
          <w:b/>
        </w:rPr>
      </w:pPr>
      <w:r>
        <w:rPr>
          <w:rFonts w:ascii="Arial" w:hAnsi="Arial" w:cs="Arial"/>
          <w:b/>
        </w:rPr>
        <w:t xml:space="preserve">Discussion: </w:t>
      </w:r>
    </w:p>
    <w:p w14:paraId="14DE02AA" w14:textId="77777777" w:rsidR="00E97C3D" w:rsidRDefault="00E97C3D" w:rsidP="00E97C3D">
      <w:r>
        <w:t>handled in email discussion [91E][24][52.6_71GHz_WI]</w:t>
      </w:r>
    </w:p>
    <w:p w14:paraId="241901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RP-210862</w:t>
      </w:r>
      <w:r>
        <w:rPr>
          <w:color w:val="993300"/>
          <w:u w:val="single"/>
        </w:rPr>
        <w:t>.</w:t>
      </w:r>
    </w:p>
    <w:p w14:paraId="6E56ED55" w14:textId="77777777" w:rsidR="00E97C3D" w:rsidRDefault="00E97C3D" w:rsidP="00E97C3D">
      <w:pPr>
        <w:rPr>
          <w:rFonts w:ascii="Arial" w:hAnsi="Arial" w:cs="Arial"/>
          <w:b/>
          <w:sz w:val="24"/>
        </w:rPr>
      </w:pPr>
      <w:r>
        <w:rPr>
          <w:rFonts w:ascii="Arial" w:hAnsi="Arial" w:cs="Arial"/>
          <w:b/>
          <w:color w:val="0000FF"/>
          <w:sz w:val="24"/>
        </w:rPr>
        <w:t>RP-210862</w:t>
      </w:r>
      <w:r>
        <w:rPr>
          <w:rFonts w:ascii="Arial" w:hAnsi="Arial" w:cs="Arial"/>
          <w:b/>
          <w:color w:val="0000FF"/>
          <w:sz w:val="24"/>
        </w:rPr>
        <w:tab/>
      </w:r>
      <w:r>
        <w:rPr>
          <w:rFonts w:ascii="Arial" w:hAnsi="Arial" w:cs="Arial"/>
          <w:b/>
          <w:sz w:val="24"/>
        </w:rPr>
        <w:t>Revised WID on Extending current NR operation to 71GHz</w:t>
      </w:r>
    </w:p>
    <w:p w14:paraId="17DBC2D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(Moderator)</w:t>
      </w:r>
    </w:p>
    <w:p w14:paraId="64CDF6AF" w14:textId="77777777" w:rsidR="00E97C3D" w:rsidRDefault="00E97C3D" w:rsidP="00E97C3D">
      <w:pPr>
        <w:rPr>
          <w:color w:val="808080"/>
        </w:rPr>
      </w:pPr>
      <w:r>
        <w:rPr>
          <w:color w:val="808080"/>
        </w:rPr>
        <w:t>(Replaces RP-210464)</w:t>
      </w:r>
    </w:p>
    <w:p w14:paraId="4C7D9634" w14:textId="77777777" w:rsidR="00E97C3D" w:rsidRDefault="00E97C3D" w:rsidP="00E97C3D">
      <w:pPr>
        <w:rPr>
          <w:rFonts w:ascii="Arial" w:hAnsi="Arial" w:cs="Arial"/>
          <w:b/>
        </w:rPr>
      </w:pPr>
      <w:r>
        <w:rPr>
          <w:rFonts w:ascii="Arial" w:hAnsi="Arial" w:cs="Arial"/>
          <w:b/>
        </w:rPr>
        <w:t xml:space="preserve">Abstract: </w:t>
      </w:r>
    </w:p>
    <w:p w14:paraId="08F821AF" w14:textId="77777777" w:rsidR="00E97C3D" w:rsidRDefault="00E97C3D" w:rsidP="00E97C3D">
      <w:r>
        <w:t>last approved WID: RP-202925; rapporteur: Qualcomm</w:t>
      </w:r>
    </w:p>
    <w:p w14:paraId="3230F36B" w14:textId="77777777" w:rsidR="00E97C3D" w:rsidRDefault="00E97C3D" w:rsidP="00E97C3D">
      <w:pPr>
        <w:rPr>
          <w:rFonts w:ascii="Arial" w:hAnsi="Arial" w:cs="Arial"/>
          <w:b/>
        </w:rPr>
      </w:pPr>
      <w:r>
        <w:rPr>
          <w:rFonts w:ascii="Arial" w:hAnsi="Arial" w:cs="Arial"/>
          <w:b/>
        </w:rPr>
        <w:t xml:space="preserve">Discussion: </w:t>
      </w:r>
    </w:p>
    <w:p w14:paraId="1AF7163B" w14:textId="77777777" w:rsidR="00E97C3D" w:rsidRDefault="00E97C3D" w:rsidP="00E97C3D">
      <w:r>
        <w:t>result of email discussion [91E][24][52.6_71GHz_WI]</w:t>
      </w:r>
    </w:p>
    <w:p w14:paraId="141C9E6B" w14:textId="77777777" w:rsidR="00E97C3D" w:rsidRDefault="00E97C3D" w:rsidP="00E97C3D">
      <w:r>
        <w:lastRenderedPageBreak/>
        <w:t>conclusion: RAN1, RAN2 and RAN4 are asked to provide its analysis or recommendation to RAN#92e (June 21) on how to introduce the 52.6-71GHz frequency range</w:t>
      </w:r>
    </w:p>
    <w:p w14:paraId="28F61F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7C771" w14:textId="77777777" w:rsidR="00E97C3D" w:rsidRDefault="00E97C3D" w:rsidP="00E97C3D">
      <w:pPr>
        <w:rPr>
          <w:rFonts w:ascii="Arial" w:hAnsi="Arial" w:cs="Arial"/>
          <w:b/>
          <w:sz w:val="24"/>
        </w:rPr>
      </w:pPr>
      <w:r>
        <w:rPr>
          <w:rFonts w:ascii="Arial" w:hAnsi="Arial" w:cs="Arial"/>
          <w:b/>
          <w:color w:val="0000FF"/>
          <w:sz w:val="24"/>
        </w:rPr>
        <w:t>RP-210861</w:t>
      </w:r>
      <w:r>
        <w:rPr>
          <w:rFonts w:ascii="Arial" w:hAnsi="Arial" w:cs="Arial"/>
          <w:b/>
          <w:color w:val="0000FF"/>
          <w:sz w:val="24"/>
        </w:rPr>
        <w:tab/>
      </w:r>
      <w:r>
        <w:rPr>
          <w:rFonts w:ascii="Arial" w:hAnsi="Arial" w:cs="Arial"/>
          <w:b/>
          <w:sz w:val="24"/>
        </w:rPr>
        <w:t>Moderator's summary for email discussion [91E][24][52.6_71GHz_WI]</w:t>
      </w:r>
    </w:p>
    <w:p w14:paraId="7C4ADA5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5EA746D2" w14:textId="77777777" w:rsidR="00E97C3D" w:rsidRDefault="00E97C3D" w:rsidP="00E97C3D">
      <w:pPr>
        <w:rPr>
          <w:rFonts w:ascii="Arial" w:hAnsi="Arial" w:cs="Arial"/>
          <w:b/>
        </w:rPr>
      </w:pPr>
      <w:r>
        <w:rPr>
          <w:rFonts w:ascii="Arial" w:hAnsi="Arial" w:cs="Arial"/>
          <w:b/>
        </w:rPr>
        <w:t xml:space="preserve">Abstract: </w:t>
      </w:r>
    </w:p>
    <w:p w14:paraId="5254D302" w14:textId="77777777" w:rsidR="00E97C3D" w:rsidRDefault="00E97C3D" w:rsidP="00E97C3D">
      <w:r>
        <w:t>handled Tdocs: RP-210445, RP-210458, RP-210303, RP-210483, RP-210581, RP-210623, RP-210641, RP-210681, RP-210465, RP-210659, RP-210625, RP-210657, RP-210464</w:t>
      </w:r>
    </w:p>
    <w:p w14:paraId="1B2FE3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7003C" w14:textId="77777777" w:rsidR="00E97C3D" w:rsidRDefault="00E97C3D" w:rsidP="00E97C3D">
      <w:pPr>
        <w:pStyle w:val="Heading4"/>
      </w:pPr>
      <w:bookmarkStart w:id="170" w:name="_Toc69483403"/>
      <w:bookmarkStart w:id="171" w:name="_Toc74553646"/>
      <w:r>
        <w:t>9.7.3</w:t>
      </w:r>
      <w:r>
        <w:tab/>
        <w:t>NR Sidelink enhancement [RAN1 WI: NR_SL_enh]</w:t>
      </w:r>
      <w:bookmarkEnd w:id="170"/>
      <w:bookmarkEnd w:id="171"/>
    </w:p>
    <w:p w14:paraId="4E40B757" w14:textId="77777777" w:rsidR="00E97C3D" w:rsidRDefault="00E97C3D" w:rsidP="00E97C3D">
      <w:pPr>
        <w:rPr>
          <w:rFonts w:ascii="Arial" w:hAnsi="Arial" w:cs="Arial"/>
          <w:b/>
          <w:sz w:val="24"/>
        </w:rPr>
      </w:pPr>
      <w:r>
        <w:rPr>
          <w:rFonts w:ascii="Arial" w:hAnsi="Arial" w:cs="Arial"/>
          <w:b/>
          <w:color w:val="0000FF"/>
          <w:sz w:val="24"/>
        </w:rPr>
        <w:t>RP-210032</w:t>
      </w:r>
      <w:r>
        <w:rPr>
          <w:rFonts w:ascii="Arial" w:hAnsi="Arial" w:cs="Arial"/>
          <w:b/>
          <w:color w:val="0000FF"/>
          <w:sz w:val="24"/>
        </w:rPr>
        <w:tab/>
      </w:r>
      <w:r>
        <w:rPr>
          <w:rFonts w:ascii="Arial" w:hAnsi="Arial" w:cs="Arial"/>
          <w:b/>
          <w:sz w:val="24"/>
        </w:rPr>
        <w:t>LS on Mode 2 enhancements in NR sidelink (R1-2102168; to: RAN; cc: -; contact: LG Electronics)</w:t>
      </w:r>
    </w:p>
    <w:p w14:paraId="23C671A1"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R1-2102168, to RAN, cc -</w:t>
      </w:r>
      <w:r>
        <w:rPr>
          <w:i/>
        </w:rPr>
        <w:br/>
      </w:r>
      <w:r>
        <w:rPr>
          <w:i/>
        </w:rPr>
        <w:tab/>
      </w:r>
      <w:r>
        <w:rPr>
          <w:i/>
        </w:rPr>
        <w:tab/>
      </w:r>
      <w:r>
        <w:rPr>
          <w:i/>
        </w:rPr>
        <w:tab/>
      </w:r>
      <w:r>
        <w:rPr>
          <w:i/>
        </w:rPr>
        <w:tab/>
      </w:r>
      <w:r>
        <w:rPr>
          <w:i/>
        </w:rPr>
        <w:tab/>
        <w:t>Source: RAN1</w:t>
      </w:r>
    </w:p>
    <w:p w14:paraId="0F01EBFB" w14:textId="77777777" w:rsidR="00E97C3D" w:rsidRDefault="00E97C3D" w:rsidP="00E97C3D">
      <w:pPr>
        <w:rPr>
          <w:rFonts w:ascii="Arial" w:hAnsi="Arial" w:cs="Arial"/>
          <w:b/>
        </w:rPr>
      </w:pPr>
      <w:r>
        <w:rPr>
          <w:rFonts w:ascii="Arial" w:hAnsi="Arial" w:cs="Arial"/>
          <w:b/>
        </w:rPr>
        <w:t xml:space="preserve">Abstract: </w:t>
      </w:r>
    </w:p>
    <w:p w14:paraId="57C6C264" w14:textId="77777777" w:rsidR="00E97C3D" w:rsidRDefault="00E97C3D" w:rsidP="00E97C3D">
      <w:r>
        <w:t>no explicit RAN action requested; related to WID RP-202846</w:t>
      </w:r>
    </w:p>
    <w:p w14:paraId="7F1C57BB" w14:textId="77777777" w:rsidR="00E97C3D" w:rsidRDefault="00E97C3D" w:rsidP="00E97C3D">
      <w:pPr>
        <w:rPr>
          <w:rFonts w:ascii="Arial" w:hAnsi="Arial" w:cs="Arial"/>
          <w:b/>
        </w:rPr>
      </w:pPr>
      <w:r>
        <w:rPr>
          <w:rFonts w:ascii="Arial" w:hAnsi="Arial" w:cs="Arial"/>
          <w:b/>
        </w:rPr>
        <w:t xml:space="preserve">Discussion: </w:t>
      </w:r>
    </w:p>
    <w:p w14:paraId="7D5EA63A" w14:textId="77777777" w:rsidR="00E97C3D" w:rsidRDefault="00E97C3D" w:rsidP="00E97C3D">
      <w:r>
        <w:t>handled in email discussion [91E][25][Sidelink_scope]</w:t>
      </w:r>
    </w:p>
    <w:p w14:paraId="331C04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E8DD" w14:textId="77777777" w:rsidR="00E97C3D" w:rsidRDefault="00E97C3D" w:rsidP="00E97C3D">
      <w:pPr>
        <w:rPr>
          <w:rFonts w:ascii="Arial" w:hAnsi="Arial" w:cs="Arial"/>
          <w:b/>
          <w:sz w:val="24"/>
        </w:rPr>
      </w:pPr>
      <w:r>
        <w:rPr>
          <w:rFonts w:ascii="Arial" w:hAnsi="Arial" w:cs="Arial"/>
          <w:b/>
          <w:color w:val="0000FF"/>
          <w:sz w:val="24"/>
        </w:rPr>
        <w:t>RP-210279</w:t>
      </w:r>
      <w:r>
        <w:rPr>
          <w:rFonts w:ascii="Arial" w:hAnsi="Arial" w:cs="Arial"/>
          <w:b/>
          <w:color w:val="0000FF"/>
          <w:sz w:val="24"/>
        </w:rPr>
        <w:tab/>
      </w:r>
      <w:r>
        <w:rPr>
          <w:rFonts w:ascii="Arial" w:hAnsi="Arial" w:cs="Arial"/>
          <w:b/>
          <w:sz w:val="24"/>
        </w:rPr>
        <w:t>Status report of WI: NR Sidelink enhancement; rapporteur: LG Electronics</w:t>
      </w:r>
    </w:p>
    <w:p w14:paraId="795150D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F96E075" w14:textId="77777777" w:rsidR="00E97C3D" w:rsidRDefault="00E97C3D" w:rsidP="00E97C3D">
      <w:pPr>
        <w:rPr>
          <w:rFonts w:ascii="Arial" w:hAnsi="Arial" w:cs="Arial"/>
          <w:b/>
        </w:rPr>
      </w:pPr>
      <w:r>
        <w:rPr>
          <w:rFonts w:ascii="Arial" w:hAnsi="Arial" w:cs="Arial"/>
          <w:b/>
        </w:rPr>
        <w:t xml:space="preserve">Discussion: </w:t>
      </w:r>
    </w:p>
    <w:p w14:paraId="1A2DC3B2" w14:textId="77777777" w:rsidR="00E97C3D" w:rsidRDefault="00E97C3D" w:rsidP="00E97C3D">
      <w:r>
        <w:t>MCC: Core: 30%, March 22; Perf. ?%, Sep.22; % complete of Perf. part missing</w:t>
      </w:r>
    </w:p>
    <w:p w14:paraId="68B93950" w14:textId="77777777" w:rsidR="00E97C3D" w:rsidRDefault="00E97C3D" w:rsidP="00E97C3D">
      <w:r>
        <w:t>LG Electronics: Perf. part is still at 0%</w:t>
      </w:r>
    </w:p>
    <w:p w14:paraId="24D88E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RP-210767</w:t>
      </w:r>
      <w:r>
        <w:rPr>
          <w:color w:val="993300"/>
          <w:u w:val="single"/>
        </w:rPr>
        <w:t>.</w:t>
      </w:r>
    </w:p>
    <w:p w14:paraId="22CC6AF9" w14:textId="77777777" w:rsidR="00E97C3D" w:rsidRDefault="00E97C3D" w:rsidP="00E97C3D">
      <w:pPr>
        <w:rPr>
          <w:rFonts w:ascii="Arial" w:hAnsi="Arial" w:cs="Arial"/>
          <w:b/>
          <w:sz w:val="24"/>
        </w:rPr>
      </w:pPr>
      <w:r>
        <w:rPr>
          <w:rFonts w:ascii="Arial" w:hAnsi="Arial" w:cs="Arial"/>
          <w:b/>
          <w:color w:val="0000FF"/>
          <w:sz w:val="24"/>
        </w:rPr>
        <w:t>RP-210767</w:t>
      </w:r>
      <w:r>
        <w:rPr>
          <w:rFonts w:ascii="Arial" w:hAnsi="Arial" w:cs="Arial"/>
          <w:b/>
          <w:color w:val="0000FF"/>
          <w:sz w:val="24"/>
        </w:rPr>
        <w:tab/>
      </w:r>
      <w:r>
        <w:rPr>
          <w:rFonts w:ascii="Arial" w:hAnsi="Arial" w:cs="Arial"/>
          <w:b/>
          <w:sz w:val="24"/>
        </w:rPr>
        <w:t>Status report of WI: NR Sidelink enhancement; rapporteur: LG Electronics</w:t>
      </w:r>
    </w:p>
    <w:p w14:paraId="1730853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B7234CA" w14:textId="77777777" w:rsidR="00E97C3D" w:rsidRDefault="00E97C3D" w:rsidP="00E97C3D">
      <w:pPr>
        <w:rPr>
          <w:color w:val="808080"/>
        </w:rPr>
      </w:pPr>
      <w:r>
        <w:rPr>
          <w:color w:val="808080"/>
        </w:rPr>
        <w:t>(Replaces RP-210279)</w:t>
      </w:r>
    </w:p>
    <w:p w14:paraId="276005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6F3E" w14:textId="77777777" w:rsidR="00E97C3D" w:rsidRDefault="00E97C3D" w:rsidP="00E97C3D">
      <w:pPr>
        <w:rPr>
          <w:rFonts w:ascii="Arial" w:hAnsi="Arial" w:cs="Arial"/>
          <w:b/>
          <w:sz w:val="24"/>
        </w:rPr>
      </w:pPr>
      <w:r>
        <w:rPr>
          <w:rFonts w:ascii="Arial" w:hAnsi="Arial" w:cs="Arial"/>
          <w:b/>
          <w:color w:val="0000FF"/>
          <w:sz w:val="24"/>
        </w:rPr>
        <w:t>RP-210251</w:t>
      </w:r>
      <w:r>
        <w:rPr>
          <w:rFonts w:ascii="Arial" w:hAnsi="Arial" w:cs="Arial"/>
          <w:b/>
          <w:color w:val="0000FF"/>
          <w:sz w:val="24"/>
        </w:rPr>
        <w:tab/>
      </w:r>
      <w:r>
        <w:rPr>
          <w:rFonts w:ascii="Arial" w:hAnsi="Arial" w:cs="Arial"/>
          <w:b/>
          <w:sz w:val="24"/>
        </w:rPr>
        <w:t>Views on WI scope for inter-UE coordination in Rel-17</w:t>
      </w:r>
    </w:p>
    <w:p w14:paraId="6FEC662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B16DA33" w14:textId="77777777" w:rsidR="00E97C3D" w:rsidRDefault="00E97C3D" w:rsidP="00E97C3D">
      <w:pPr>
        <w:rPr>
          <w:rFonts w:ascii="Arial" w:hAnsi="Arial" w:cs="Arial"/>
          <w:b/>
        </w:rPr>
      </w:pPr>
      <w:r>
        <w:rPr>
          <w:rFonts w:ascii="Arial" w:hAnsi="Arial" w:cs="Arial"/>
          <w:b/>
        </w:rPr>
        <w:lastRenderedPageBreak/>
        <w:t xml:space="preserve">Discussion: </w:t>
      </w:r>
    </w:p>
    <w:p w14:paraId="16BDCB0B" w14:textId="77777777" w:rsidR="00E97C3D" w:rsidRDefault="00E97C3D" w:rsidP="00E97C3D">
      <w:r>
        <w:t>handled in email discussion [91E][25][Sidelink_scope]</w:t>
      </w:r>
    </w:p>
    <w:p w14:paraId="0A2329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ADC2" w14:textId="77777777" w:rsidR="00E97C3D" w:rsidRDefault="00E97C3D" w:rsidP="00E97C3D">
      <w:pPr>
        <w:rPr>
          <w:rFonts w:ascii="Arial" w:hAnsi="Arial" w:cs="Arial"/>
          <w:b/>
          <w:sz w:val="24"/>
        </w:rPr>
      </w:pPr>
      <w:r>
        <w:rPr>
          <w:rFonts w:ascii="Arial" w:hAnsi="Arial" w:cs="Arial"/>
          <w:b/>
          <w:color w:val="0000FF"/>
          <w:sz w:val="24"/>
        </w:rPr>
        <w:t>RP-210268</w:t>
      </w:r>
      <w:r>
        <w:rPr>
          <w:rFonts w:ascii="Arial" w:hAnsi="Arial" w:cs="Arial"/>
          <w:b/>
          <w:color w:val="0000FF"/>
          <w:sz w:val="24"/>
        </w:rPr>
        <w:tab/>
      </w:r>
      <w:r>
        <w:rPr>
          <w:rFonts w:ascii="Arial" w:hAnsi="Arial" w:cs="Arial"/>
          <w:b/>
          <w:sz w:val="24"/>
        </w:rPr>
        <w:t>Scoping update for inter-UE coordination for R17 NR Sidelink Enhancement</w:t>
      </w:r>
    </w:p>
    <w:p w14:paraId="5544A59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5929CCE" w14:textId="77777777" w:rsidR="00E97C3D" w:rsidRDefault="00E97C3D" w:rsidP="00E97C3D">
      <w:pPr>
        <w:rPr>
          <w:rFonts w:ascii="Arial" w:hAnsi="Arial" w:cs="Arial"/>
          <w:b/>
        </w:rPr>
      </w:pPr>
      <w:r>
        <w:rPr>
          <w:rFonts w:ascii="Arial" w:hAnsi="Arial" w:cs="Arial"/>
          <w:b/>
        </w:rPr>
        <w:t xml:space="preserve">Discussion: </w:t>
      </w:r>
    </w:p>
    <w:p w14:paraId="249665BA" w14:textId="77777777" w:rsidR="00E97C3D" w:rsidRDefault="00E97C3D" w:rsidP="00E97C3D">
      <w:r>
        <w:t>handled in email discussion [91E][25][Sidelink_scope]</w:t>
      </w:r>
    </w:p>
    <w:p w14:paraId="38C950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1C2D" w14:textId="77777777" w:rsidR="00E97C3D" w:rsidRDefault="00E97C3D" w:rsidP="00E97C3D">
      <w:pPr>
        <w:rPr>
          <w:rFonts w:ascii="Arial" w:hAnsi="Arial" w:cs="Arial"/>
          <w:b/>
          <w:sz w:val="24"/>
        </w:rPr>
      </w:pPr>
      <w:r>
        <w:rPr>
          <w:rFonts w:ascii="Arial" w:hAnsi="Arial" w:cs="Arial"/>
          <w:b/>
          <w:color w:val="0000FF"/>
          <w:sz w:val="24"/>
        </w:rPr>
        <w:t>RP-210280</w:t>
      </w:r>
      <w:r>
        <w:rPr>
          <w:rFonts w:ascii="Arial" w:hAnsi="Arial" w:cs="Arial"/>
          <w:b/>
          <w:color w:val="0000FF"/>
          <w:sz w:val="24"/>
        </w:rPr>
        <w:tab/>
      </w:r>
      <w:r>
        <w:rPr>
          <w:rFonts w:ascii="Arial" w:hAnsi="Arial" w:cs="Arial"/>
          <w:b/>
          <w:sz w:val="24"/>
        </w:rPr>
        <w:t>Discussion on the WI scope of NR sidelink enhancement</w:t>
      </w:r>
    </w:p>
    <w:p w14:paraId="5087BDD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289E21B" w14:textId="77777777" w:rsidR="00E97C3D" w:rsidRDefault="00E97C3D" w:rsidP="00E97C3D">
      <w:pPr>
        <w:rPr>
          <w:rFonts w:ascii="Arial" w:hAnsi="Arial" w:cs="Arial"/>
          <w:b/>
        </w:rPr>
      </w:pPr>
      <w:r>
        <w:rPr>
          <w:rFonts w:ascii="Arial" w:hAnsi="Arial" w:cs="Arial"/>
          <w:b/>
        </w:rPr>
        <w:t xml:space="preserve">Discussion: </w:t>
      </w:r>
    </w:p>
    <w:p w14:paraId="7EB3DDDA" w14:textId="77777777" w:rsidR="00E97C3D" w:rsidRDefault="00E97C3D" w:rsidP="00E97C3D">
      <w:r>
        <w:t>handled in email discussion [91E][25][Sidelink_scope]</w:t>
      </w:r>
    </w:p>
    <w:p w14:paraId="5552EF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35E85" w14:textId="77777777" w:rsidR="00E97C3D" w:rsidRDefault="00E97C3D" w:rsidP="00E97C3D">
      <w:pPr>
        <w:rPr>
          <w:rFonts w:ascii="Arial" w:hAnsi="Arial" w:cs="Arial"/>
          <w:b/>
          <w:sz w:val="24"/>
        </w:rPr>
      </w:pPr>
      <w:r>
        <w:rPr>
          <w:rFonts w:ascii="Arial" w:hAnsi="Arial" w:cs="Arial"/>
          <w:b/>
          <w:color w:val="0000FF"/>
          <w:sz w:val="24"/>
        </w:rPr>
        <w:t>RP-210469</w:t>
      </w:r>
      <w:r>
        <w:rPr>
          <w:rFonts w:ascii="Arial" w:hAnsi="Arial" w:cs="Arial"/>
          <w:b/>
          <w:color w:val="0000FF"/>
          <w:sz w:val="24"/>
        </w:rPr>
        <w:tab/>
      </w:r>
      <w:r>
        <w:rPr>
          <w:rFonts w:ascii="Arial" w:hAnsi="Arial" w:cs="Arial"/>
          <w:b/>
          <w:sz w:val="24"/>
        </w:rPr>
        <w:t>Discussion on WID Update for Rel-17 Sidelink Enhancements</w:t>
      </w:r>
    </w:p>
    <w:p w14:paraId="213E16B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5F9603C" w14:textId="77777777" w:rsidR="00E97C3D" w:rsidRDefault="00E97C3D" w:rsidP="00E97C3D">
      <w:pPr>
        <w:rPr>
          <w:rFonts w:ascii="Arial" w:hAnsi="Arial" w:cs="Arial"/>
          <w:b/>
        </w:rPr>
      </w:pPr>
      <w:r>
        <w:rPr>
          <w:rFonts w:ascii="Arial" w:hAnsi="Arial" w:cs="Arial"/>
          <w:b/>
        </w:rPr>
        <w:t xml:space="preserve">Abstract: </w:t>
      </w:r>
    </w:p>
    <w:p w14:paraId="2AEDD921" w14:textId="77777777" w:rsidR="00E97C3D" w:rsidRDefault="00E97C3D" w:rsidP="00E97C3D">
      <w:r>
        <w:t>Provides input on WID update for sidelink enhancements</w:t>
      </w:r>
    </w:p>
    <w:p w14:paraId="01AFA015" w14:textId="77777777" w:rsidR="00E97C3D" w:rsidRDefault="00E97C3D" w:rsidP="00E97C3D">
      <w:pPr>
        <w:rPr>
          <w:rFonts w:ascii="Arial" w:hAnsi="Arial" w:cs="Arial"/>
          <w:b/>
        </w:rPr>
      </w:pPr>
      <w:r>
        <w:rPr>
          <w:rFonts w:ascii="Arial" w:hAnsi="Arial" w:cs="Arial"/>
          <w:b/>
        </w:rPr>
        <w:t xml:space="preserve">Discussion: </w:t>
      </w:r>
    </w:p>
    <w:p w14:paraId="499CF7FB" w14:textId="77777777" w:rsidR="00E97C3D" w:rsidRDefault="00E97C3D" w:rsidP="00E97C3D">
      <w:r>
        <w:t>handled in email discussion [91E][25][Sidelink_scope]</w:t>
      </w:r>
    </w:p>
    <w:p w14:paraId="25E234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1F4B7" w14:textId="77777777" w:rsidR="00E97C3D" w:rsidRDefault="00E97C3D" w:rsidP="00E97C3D">
      <w:pPr>
        <w:rPr>
          <w:rFonts w:ascii="Arial" w:hAnsi="Arial" w:cs="Arial"/>
          <w:b/>
          <w:sz w:val="24"/>
        </w:rPr>
      </w:pPr>
      <w:r>
        <w:rPr>
          <w:rFonts w:ascii="Arial" w:hAnsi="Arial" w:cs="Arial"/>
          <w:b/>
          <w:color w:val="0000FF"/>
          <w:sz w:val="24"/>
        </w:rPr>
        <w:t>RP-210471</w:t>
      </w:r>
      <w:r>
        <w:rPr>
          <w:rFonts w:ascii="Arial" w:hAnsi="Arial" w:cs="Arial"/>
          <w:b/>
          <w:color w:val="0000FF"/>
          <w:sz w:val="24"/>
        </w:rPr>
        <w:tab/>
      </w:r>
      <w:r>
        <w:rPr>
          <w:rFonts w:ascii="Arial" w:hAnsi="Arial" w:cs="Arial"/>
          <w:b/>
          <w:sz w:val="24"/>
        </w:rPr>
        <w:t>Views on Inter-UE Coordination Objective</w:t>
      </w:r>
    </w:p>
    <w:p w14:paraId="5015F66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599E8A3" w14:textId="77777777" w:rsidR="00E97C3D" w:rsidRDefault="00E97C3D" w:rsidP="00E97C3D">
      <w:pPr>
        <w:rPr>
          <w:rFonts w:ascii="Arial" w:hAnsi="Arial" w:cs="Arial"/>
          <w:b/>
        </w:rPr>
      </w:pPr>
      <w:r>
        <w:rPr>
          <w:rFonts w:ascii="Arial" w:hAnsi="Arial" w:cs="Arial"/>
          <w:b/>
        </w:rPr>
        <w:t xml:space="preserve">Discussion: </w:t>
      </w:r>
    </w:p>
    <w:p w14:paraId="2C7EA9A8" w14:textId="77777777" w:rsidR="00E97C3D" w:rsidRDefault="00E97C3D" w:rsidP="00E97C3D">
      <w:r>
        <w:t>handled in email discussion [91E][25][Sidelink_scope]</w:t>
      </w:r>
    </w:p>
    <w:p w14:paraId="123F50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CCBCC" w14:textId="77777777" w:rsidR="00E97C3D" w:rsidRDefault="00E97C3D" w:rsidP="00E97C3D">
      <w:pPr>
        <w:rPr>
          <w:rFonts w:ascii="Arial" w:hAnsi="Arial" w:cs="Arial"/>
          <w:b/>
          <w:sz w:val="24"/>
        </w:rPr>
      </w:pPr>
      <w:r>
        <w:rPr>
          <w:rFonts w:ascii="Arial" w:hAnsi="Arial" w:cs="Arial"/>
          <w:b/>
          <w:color w:val="0000FF"/>
          <w:sz w:val="24"/>
        </w:rPr>
        <w:t>RP-210501</w:t>
      </w:r>
      <w:r>
        <w:rPr>
          <w:rFonts w:ascii="Arial" w:hAnsi="Arial" w:cs="Arial"/>
          <w:b/>
          <w:color w:val="0000FF"/>
          <w:sz w:val="24"/>
        </w:rPr>
        <w:tab/>
      </w:r>
      <w:r>
        <w:rPr>
          <w:rFonts w:ascii="Arial" w:hAnsi="Arial" w:cs="Arial"/>
          <w:b/>
          <w:sz w:val="24"/>
        </w:rPr>
        <w:t>Views on Work Scope of Rel-17 NR Sidelink Enhancement</w:t>
      </w:r>
    </w:p>
    <w:p w14:paraId="145302A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F990387" w14:textId="77777777" w:rsidR="00E97C3D" w:rsidRDefault="00E97C3D" w:rsidP="00E97C3D">
      <w:pPr>
        <w:rPr>
          <w:rFonts w:ascii="Arial" w:hAnsi="Arial" w:cs="Arial"/>
          <w:b/>
        </w:rPr>
      </w:pPr>
      <w:r>
        <w:rPr>
          <w:rFonts w:ascii="Arial" w:hAnsi="Arial" w:cs="Arial"/>
          <w:b/>
        </w:rPr>
        <w:t xml:space="preserve">Discussion: </w:t>
      </w:r>
    </w:p>
    <w:p w14:paraId="3C29237E" w14:textId="77777777" w:rsidR="00E97C3D" w:rsidRDefault="00E97C3D" w:rsidP="00E97C3D">
      <w:r>
        <w:t>handled in email discussion [91E][25][Sidelink_scope]</w:t>
      </w:r>
    </w:p>
    <w:p w14:paraId="11435D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8790" w14:textId="77777777" w:rsidR="00E97C3D" w:rsidRDefault="00E97C3D" w:rsidP="00E97C3D">
      <w:pPr>
        <w:rPr>
          <w:rFonts w:ascii="Arial" w:hAnsi="Arial" w:cs="Arial"/>
          <w:b/>
          <w:sz w:val="24"/>
        </w:rPr>
      </w:pPr>
      <w:r>
        <w:rPr>
          <w:rFonts w:ascii="Arial" w:hAnsi="Arial" w:cs="Arial"/>
          <w:b/>
          <w:color w:val="0000FF"/>
          <w:sz w:val="24"/>
        </w:rPr>
        <w:t>RP-210536</w:t>
      </w:r>
      <w:r>
        <w:rPr>
          <w:rFonts w:ascii="Arial" w:hAnsi="Arial" w:cs="Arial"/>
          <w:b/>
          <w:color w:val="0000FF"/>
          <w:sz w:val="24"/>
        </w:rPr>
        <w:tab/>
      </w:r>
      <w:r>
        <w:rPr>
          <w:rFonts w:ascii="Arial" w:hAnsi="Arial" w:cs="Arial"/>
          <w:b/>
          <w:sz w:val="24"/>
        </w:rPr>
        <w:t>Scope of Rel-17 WI on sidelink enhancement</w:t>
      </w:r>
    </w:p>
    <w:p w14:paraId="7F26904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7AD6E2" w14:textId="77777777" w:rsidR="00E97C3D" w:rsidRDefault="00E97C3D" w:rsidP="00E97C3D">
      <w:pPr>
        <w:rPr>
          <w:rFonts w:ascii="Arial" w:hAnsi="Arial" w:cs="Arial"/>
          <w:b/>
        </w:rPr>
      </w:pPr>
      <w:r>
        <w:rPr>
          <w:rFonts w:ascii="Arial" w:hAnsi="Arial" w:cs="Arial"/>
          <w:b/>
        </w:rPr>
        <w:t xml:space="preserve">Discussion: </w:t>
      </w:r>
    </w:p>
    <w:p w14:paraId="549247C9" w14:textId="77777777" w:rsidR="00E97C3D" w:rsidRDefault="00E97C3D" w:rsidP="00E97C3D">
      <w:r>
        <w:t>handled in email discussion [91E][25][Sidelink_scope]</w:t>
      </w:r>
    </w:p>
    <w:p w14:paraId="0AD8BF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64773" w14:textId="77777777" w:rsidR="00E97C3D" w:rsidRDefault="00E97C3D" w:rsidP="00E97C3D">
      <w:pPr>
        <w:rPr>
          <w:rFonts w:ascii="Arial" w:hAnsi="Arial" w:cs="Arial"/>
          <w:b/>
          <w:sz w:val="24"/>
        </w:rPr>
      </w:pPr>
      <w:r>
        <w:rPr>
          <w:rFonts w:ascii="Arial" w:hAnsi="Arial" w:cs="Arial"/>
          <w:b/>
          <w:color w:val="0000FF"/>
          <w:sz w:val="24"/>
        </w:rPr>
        <w:t>RP-210583</w:t>
      </w:r>
      <w:r>
        <w:rPr>
          <w:rFonts w:ascii="Arial" w:hAnsi="Arial" w:cs="Arial"/>
          <w:b/>
          <w:color w:val="0000FF"/>
          <w:sz w:val="24"/>
        </w:rPr>
        <w:tab/>
      </w:r>
      <w:r>
        <w:rPr>
          <w:rFonts w:ascii="Arial" w:hAnsi="Arial" w:cs="Arial"/>
          <w:b/>
          <w:sz w:val="24"/>
        </w:rPr>
        <w:t>Views on NR sidelink enhancement</w:t>
      </w:r>
    </w:p>
    <w:p w14:paraId="7B2FD46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F45426" w14:textId="77777777" w:rsidR="00E97C3D" w:rsidRDefault="00E97C3D" w:rsidP="00E97C3D">
      <w:pPr>
        <w:rPr>
          <w:rFonts w:ascii="Arial" w:hAnsi="Arial" w:cs="Arial"/>
          <w:b/>
        </w:rPr>
      </w:pPr>
      <w:r>
        <w:rPr>
          <w:rFonts w:ascii="Arial" w:hAnsi="Arial" w:cs="Arial"/>
          <w:b/>
        </w:rPr>
        <w:t xml:space="preserve">Abstract: </w:t>
      </w:r>
    </w:p>
    <w:p w14:paraId="5C4D22D3" w14:textId="77777777" w:rsidR="00E97C3D" w:rsidRDefault="00E97C3D" w:rsidP="00E97C3D">
      <w:r>
        <w:t>Views on the scope of SL enh WID</w:t>
      </w:r>
    </w:p>
    <w:p w14:paraId="163DDD95" w14:textId="77777777" w:rsidR="00E97C3D" w:rsidRDefault="00E97C3D" w:rsidP="00E97C3D">
      <w:pPr>
        <w:rPr>
          <w:rFonts w:ascii="Arial" w:hAnsi="Arial" w:cs="Arial"/>
          <w:b/>
        </w:rPr>
      </w:pPr>
      <w:r>
        <w:rPr>
          <w:rFonts w:ascii="Arial" w:hAnsi="Arial" w:cs="Arial"/>
          <w:b/>
        </w:rPr>
        <w:t xml:space="preserve">Discussion: </w:t>
      </w:r>
    </w:p>
    <w:p w14:paraId="5E6A6A4E" w14:textId="77777777" w:rsidR="00E97C3D" w:rsidRDefault="00E97C3D" w:rsidP="00E97C3D">
      <w:r>
        <w:t>handled in email discussion [91E][25][Sidelink_scope]</w:t>
      </w:r>
    </w:p>
    <w:p w14:paraId="337D0F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2612" w14:textId="77777777" w:rsidR="00E97C3D" w:rsidRDefault="00E97C3D" w:rsidP="00E97C3D">
      <w:pPr>
        <w:rPr>
          <w:rFonts w:ascii="Arial" w:hAnsi="Arial" w:cs="Arial"/>
          <w:b/>
          <w:sz w:val="24"/>
        </w:rPr>
      </w:pPr>
      <w:r>
        <w:rPr>
          <w:rFonts w:ascii="Arial" w:hAnsi="Arial" w:cs="Arial"/>
          <w:b/>
          <w:color w:val="0000FF"/>
          <w:sz w:val="24"/>
        </w:rPr>
        <w:t>RP-210608</w:t>
      </w:r>
      <w:r>
        <w:rPr>
          <w:rFonts w:ascii="Arial" w:hAnsi="Arial" w:cs="Arial"/>
          <w:b/>
          <w:color w:val="0000FF"/>
          <w:sz w:val="24"/>
        </w:rPr>
        <w:tab/>
      </w:r>
      <w:r>
        <w:rPr>
          <w:rFonts w:ascii="Arial" w:hAnsi="Arial" w:cs="Arial"/>
          <w:b/>
          <w:sz w:val="24"/>
        </w:rPr>
        <w:t>Discussion on NR sidelink enhancement</w:t>
      </w:r>
    </w:p>
    <w:p w14:paraId="5C3A5C2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EF09CE" w14:textId="77777777" w:rsidR="00E97C3D" w:rsidRDefault="00E97C3D" w:rsidP="00E97C3D">
      <w:pPr>
        <w:rPr>
          <w:rFonts w:ascii="Arial" w:hAnsi="Arial" w:cs="Arial"/>
          <w:b/>
        </w:rPr>
      </w:pPr>
      <w:r>
        <w:rPr>
          <w:rFonts w:ascii="Arial" w:hAnsi="Arial" w:cs="Arial"/>
          <w:b/>
        </w:rPr>
        <w:t xml:space="preserve">Discussion: </w:t>
      </w:r>
    </w:p>
    <w:p w14:paraId="7E580D68" w14:textId="77777777" w:rsidR="00E97C3D" w:rsidRDefault="00E97C3D" w:rsidP="00E97C3D">
      <w:r>
        <w:t>handled in email discussion [91E][25][Sidelink_scope]</w:t>
      </w:r>
    </w:p>
    <w:p w14:paraId="13074C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94FBF" w14:textId="77777777" w:rsidR="00E97C3D" w:rsidRDefault="00E97C3D" w:rsidP="00E97C3D">
      <w:pPr>
        <w:rPr>
          <w:rFonts w:ascii="Arial" w:hAnsi="Arial" w:cs="Arial"/>
          <w:b/>
          <w:sz w:val="24"/>
        </w:rPr>
      </w:pPr>
      <w:r>
        <w:rPr>
          <w:rFonts w:ascii="Arial" w:hAnsi="Arial" w:cs="Arial"/>
          <w:b/>
          <w:color w:val="0000FF"/>
          <w:sz w:val="24"/>
        </w:rPr>
        <w:t>RP-210626</w:t>
      </w:r>
      <w:r>
        <w:rPr>
          <w:rFonts w:ascii="Arial" w:hAnsi="Arial" w:cs="Arial"/>
          <w:b/>
          <w:color w:val="0000FF"/>
          <w:sz w:val="24"/>
        </w:rPr>
        <w:tab/>
      </w:r>
      <w:r>
        <w:rPr>
          <w:rFonts w:ascii="Arial" w:hAnsi="Arial" w:cs="Arial"/>
          <w:b/>
          <w:sz w:val="24"/>
        </w:rPr>
        <w:t>Discussion on Scope of Rel-17 NR Sidelink Enhancement WI</w:t>
      </w:r>
    </w:p>
    <w:p w14:paraId="7245228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 Fraunhofer IIS</w:t>
      </w:r>
    </w:p>
    <w:p w14:paraId="614BAF6C" w14:textId="77777777" w:rsidR="00E97C3D" w:rsidRDefault="00E97C3D" w:rsidP="00E97C3D">
      <w:pPr>
        <w:rPr>
          <w:rFonts w:ascii="Arial" w:hAnsi="Arial" w:cs="Arial"/>
          <w:b/>
        </w:rPr>
      </w:pPr>
      <w:r>
        <w:rPr>
          <w:rFonts w:ascii="Arial" w:hAnsi="Arial" w:cs="Arial"/>
          <w:b/>
        </w:rPr>
        <w:t xml:space="preserve">Discussion: </w:t>
      </w:r>
    </w:p>
    <w:p w14:paraId="2F95BC98" w14:textId="77777777" w:rsidR="00E97C3D" w:rsidRDefault="00E97C3D" w:rsidP="00E97C3D">
      <w:r>
        <w:t>handled in email discussion [91E][25][Sidelink_scope]</w:t>
      </w:r>
    </w:p>
    <w:p w14:paraId="1E70DE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2A356" w14:textId="77777777" w:rsidR="00E97C3D" w:rsidRDefault="00E97C3D" w:rsidP="00E97C3D">
      <w:pPr>
        <w:rPr>
          <w:rFonts w:ascii="Arial" w:hAnsi="Arial" w:cs="Arial"/>
          <w:b/>
          <w:sz w:val="24"/>
        </w:rPr>
      </w:pPr>
      <w:r>
        <w:rPr>
          <w:rFonts w:ascii="Arial" w:hAnsi="Arial" w:cs="Arial"/>
          <w:b/>
          <w:color w:val="0000FF"/>
          <w:sz w:val="24"/>
        </w:rPr>
        <w:t>RP-210664</w:t>
      </w:r>
      <w:r>
        <w:rPr>
          <w:rFonts w:ascii="Arial" w:hAnsi="Arial" w:cs="Arial"/>
          <w:b/>
          <w:color w:val="0000FF"/>
          <w:sz w:val="24"/>
        </w:rPr>
        <w:tab/>
      </w:r>
      <w:r>
        <w:rPr>
          <w:rFonts w:ascii="Arial" w:hAnsi="Arial" w:cs="Arial"/>
          <w:b/>
          <w:sz w:val="24"/>
        </w:rPr>
        <w:t>Discussion on NR sidelink enhancement WI Scope for Rel-17</w:t>
      </w:r>
    </w:p>
    <w:p w14:paraId="451117F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3BD17D81" w14:textId="77777777" w:rsidR="00E97C3D" w:rsidRDefault="00E97C3D" w:rsidP="00E97C3D">
      <w:pPr>
        <w:rPr>
          <w:rFonts w:ascii="Arial" w:hAnsi="Arial" w:cs="Arial"/>
          <w:b/>
        </w:rPr>
      </w:pPr>
      <w:r>
        <w:rPr>
          <w:rFonts w:ascii="Arial" w:hAnsi="Arial" w:cs="Arial"/>
          <w:b/>
        </w:rPr>
        <w:t xml:space="preserve">Discussion: </w:t>
      </w:r>
    </w:p>
    <w:p w14:paraId="6EC893BB" w14:textId="77777777" w:rsidR="00E97C3D" w:rsidRDefault="00E97C3D" w:rsidP="00E97C3D">
      <w:r>
        <w:t>handled in email discussion [91E][25][Sidelink_scope]</w:t>
      </w:r>
    </w:p>
    <w:p w14:paraId="1FD84C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A112" w14:textId="77777777" w:rsidR="00E97C3D" w:rsidRDefault="00E97C3D" w:rsidP="00E97C3D">
      <w:pPr>
        <w:rPr>
          <w:rFonts w:ascii="Arial" w:hAnsi="Arial" w:cs="Arial"/>
          <w:b/>
          <w:sz w:val="24"/>
        </w:rPr>
      </w:pPr>
      <w:r>
        <w:rPr>
          <w:rFonts w:ascii="Arial" w:hAnsi="Arial" w:cs="Arial"/>
          <w:b/>
          <w:color w:val="0000FF"/>
          <w:sz w:val="24"/>
        </w:rPr>
        <w:t>RP-210840</w:t>
      </w:r>
      <w:r>
        <w:rPr>
          <w:rFonts w:ascii="Arial" w:hAnsi="Arial" w:cs="Arial"/>
          <w:b/>
          <w:color w:val="0000FF"/>
          <w:sz w:val="24"/>
        </w:rPr>
        <w:tab/>
      </w:r>
      <w:r>
        <w:rPr>
          <w:rFonts w:ascii="Arial" w:hAnsi="Arial" w:cs="Arial"/>
          <w:b/>
          <w:sz w:val="24"/>
        </w:rPr>
        <w:t>Moderator's summary for email discussion [91E][25][Sidelink_scope]</w:t>
      </w:r>
    </w:p>
    <w:p w14:paraId="012F173E"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069B67FD" w14:textId="77777777" w:rsidR="00E97C3D" w:rsidRDefault="00E97C3D" w:rsidP="00E97C3D">
      <w:pPr>
        <w:rPr>
          <w:rFonts w:ascii="Arial" w:hAnsi="Arial" w:cs="Arial"/>
          <w:b/>
        </w:rPr>
      </w:pPr>
      <w:r>
        <w:rPr>
          <w:rFonts w:ascii="Arial" w:hAnsi="Arial" w:cs="Arial"/>
          <w:b/>
        </w:rPr>
        <w:t xml:space="preserve">Abstract: </w:t>
      </w:r>
    </w:p>
    <w:p w14:paraId="12F10CD0" w14:textId="77777777" w:rsidR="00E97C3D" w:rsidRDefault="00E97C3D" w:rsidP="00E97C3D">
      <w:r>
        <w:t>handled Tdocs: RP-210032, RP-210251, RP-210268, RP-210280, RP-210469, RP-210471, RP-210501, RP-210536, RP-210583, RP-210608, RP-210626, RP-210664</w:t>
      </w:r>
    </w:p>
    <w:p w14:paraId="44853381" w14:textId="77777777" w:rsidR="00E97C3D" w:rsidRDefault="00E97C3D" w:rsidP="00E97C3D">
      <w:pPr>
        <w:rPr>
          <w:rFonts w:ascii="Arial" w:hAnsi="Arial" w:cs="Arial"/>
          <w:b/>
        </w:rPr>
      </w:pPr>
      <w:r>
        <w:rPr>
          <w:rFonts w:ascii="Arial" w:hAnsi="Arial" w:cs="Arial"/>
          <w:b/>
        </w:rPr>
        <w:lastRenderedPageBreak/>
        <w:t xml:space="preserve">Discussion: </w:t>
      </w:r>
    </w:p>
    <w:p w14:paraId="4515AF51" w14:textId="77777777" w:rsidR="00E97C3D" w:rsidRDefault="00E97C3D" w:rsidP="00E97C3D">
      <w:r>
        <w:t>conclusion: 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BF37F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00FFD" w14:textId="77777777" w:rsidR="00E97C3D" w:rsidRDefault="00E97C3D" w:rsidP="00E97C3D">
      <w:pPr>
        <w:pStyle w:val="Heading4"/>
      </w:pPr>
      <w:bookmarkStart w:id="172" w:name="_Toc69483404"/>
      <w:bookmarkStart w:id="173" w:name="_Toc74553647"/>
      <w:r>
        <w:t>9.7.4</w:t>
      </w:r>
      <w:r>
        <w:tab/>
        <w:t>Core part: NR DSS [RAN1 WI: NR_DSS-Core]</w:t>
      </w:r>
      <w:bookmarkEnd w:id="172"/>
      <w:bookmarkEnd w:id="173"/>
    </w:p>
    <w:p w14:paraId="3B524D61" w14:textId="77777777" w:rsidR="00E97C3D" w:rsidRDefault="00E97C3D" w:rsidP="00E97C3D">
      <w:pPr>
        <w:rPr>
          <w:rFonts w:ascii="Arial" w:hAnsi="Arial" w:cs="Arial"/>
          <w:b/>
          <w:sz w:val="24"/>
        </w:rPr>
      </w:pPr>
      <w:r>
        <w:rPr>
          <w:rFonts w:ascii="Arial" w:hAnsi="Arial" w:cs="Arial"/>
          <w:b/>
          <w:color w:val="0000FF"/>
          <w:sz w:val="24"/>
        </w:rPr>
        <w:t>RP-210433</w:t>
      </w:r>
      <w:r>
        <w:rPr>
          <w:rFonts w:ascii="Arial" w:hAnsi="Arial" w:cs="Arial"/>
          <w:b/>
          <w:color w:val="0000FF"/>
          <w:sz w:val="24"/>
        </w:rPr>
        <w:tab/>
      </w:r>
      <w:r>
        <w:rPr>
          <w:rFonts w:ascii="Arial" w:hAnsi="Arial" w:cs="Arial"/>
          <w:b/>
          <w:sz w:val="24"/>
        </w:rPr>
        <w:t>Status report for WI: Core part: NR Dynamic spectrum sharing (DSS); rapporteur: Ericsson</w:t>
      </w:r>
    </w:p>
    <w:p w14:paraId="5F6F4E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C2114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B547A" w14:textId="77777777" w:rsidR="00E97C3D" w:rsidRDefault="00E97C3D" w:rsidP="00E97C3D">
      <w:pPr>
        <w:rPr>
          <w:rFonts w:ascii="Arial" w:hAnsi="Arial" w:cs="Arial"/>
          <w:b/>
          <w:sz w:val="24"/>
        </w:rPr>
      </w:pPr>
      <w:r>
        <w:rPr>
          <w:rFonts w:ascii="Arial" w:hAnsi="Arial" w:cs="Arial"/>
          <w:b/>
          <w:color w:val="0000FF"/>
          <w:sz w:val="24"/>
        </w:rPr>
        <w:t>RP-210292</w:t>
      </w:r>
      <w:r>
        <w:rPr>
          <w:rFonts w:ascii="Arial" w:hAnsi="Arial" w:cs="Arial"/>
          <w:b/>
          <w:color w:val="0000FF"/>
          <w:sz w:val="24"/>
        </w:rPr>
        <w:tab/>
      </w:r>
      <w:r>
        <w:rPr>
          <w:rFonts w:ascii="Arial" w:hAnsi="Arial" w:cs="Arial"/>
          <w:b/>
          <w:sz w:val="24"/>
        </w:rPr>
        <w:t>Views on Multi-Cell PDSCH Scheduling via a Single DCI</w:t>
      </w:r>
    </w:p>
    <w:p w14:paraId="2F84A31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7169DF" w14:textId="77777777" w:rsidR="00E97C3D" w:rsidRDefault="00E97C3D" w:rsidP="00E97C3D">
      <w:pPr>
        <w:rPr>
          <w:rFonts w:ascii="Arial" w:hAnsi="Arial" w:cs="Arial"/>
          <w:b/>
        </w:rPr>
      </w:pPr>
      <w:r>
        <w:rPr>
          <w:rFonts w:ascii="Arial" w:hAnsi="Arial" w:cs="Arial"/>
          <w:b/>
        </w:rPr>
        <w:t xml:space="preserve">Discussion: </w:t>
      </w:r>
    </w:p>
    <w:p w14:paraId="2FF7528D" w14:textId="77777777" w:rsidR="00E97C3D" w:rsidRDefault="00E97C3D" w:rsidP="00E97C3D">
      <w:r>
        <w:t>handled in email discussion [91E][26][DSS_scope]</w:t>
      </w:r>
    </w:p>
    <w:p w14:paraId="3E26AA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7F70A" w14:textId="77777777" w:rsidR="00E97C3D" w:rsidRDefault="00E97C3D" w:rsidP="00E97C3D">
      <w:pPr>
        <w:rPr>
          <w:rFonts w:ascii="Arial" w:hAnsi="Arial" w:cs="Arial"/>
          <w:b/>
          <w:sz w:val="24"/>
        </w:rPr>
      </w:pPr>
      <w:r>
        <w:rPr>
          <w:rFonts w:ascii="Arial" w:hAnsi="Arial" w:cs="Arial"/>
          <w:b/>
          <w:color w:val="0000FF"/>
          <w:sz w:val="24"/>
        </w:rPr>
        <w:t>RP-210449</w:t>
      </w:r>
      <w:r>
        <w:rPr>
          <w:rFonts w:ascii="Arial" w:hAnsi="Arial" w:cs="Arial"/>
          <w:b/>
          <w:color w:val="0000FF"/>
          <w:sz w:val="24"/>
        </w:rPr>
        <w:tab/>
      </w:r>
      <w:r>
        <w:rPr>
          <w:rFonts w:ascii="Arial" w:hAnsi="Arial" w:cs="Arial"/>
          <w:b/>
          <w:sz w:val="24"/>
        </w:rPr>
        <w:t>Multi-cell PDSCH scheduling via a single DCI in DSS</w:t>
      </w:r>
    </w:p>
    <w:p w14:paraId="05AD2DC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FC2CBFD" w14:textId="77777777" w:rsidR="00E97C3D" w:rsidRDefault="00E97C3D" w:rsidP="00E97C3D">
      <w:pPr>
        <w:rPr>
          <w:rFonts w:ascii="Arial" w:hAnsi="Arial" w:cs="Arial"/>
          <w:b/>
        </w:rPr>
      </w:pPr>
      <w:r>
        <w:rPr>
          <w:rFonts w:ascii="Arial" w:hAnsi="Arial" w:cs="Arial"/>
          <w:b/>
        </w:rPr>
        <w:t xml:space="preserve">Discussion: </w:t>
      </w:r>
    </w:p>
    <w:p w14:paraId="4F18A3CB" w14:textId="77777777" w:rsidR="00E97C3D" w:rsidRDefault="00E97C3D" w:rsidP="00E97C3D">
      <w:r>
        <w:t>handled in email discussion [91E][26][DSS_scope]</w:t>
      </w:r>
    </w:p>
    <w:p w14:paraId="7F5078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5F68" w14:textId="77777777" w:rsidR="00E97C3D" w:rsidRDefault="00E97C3D" w:rsidP="00E97C3D">
      <w:pPr>
        <w:rPr>
          <w:rFonts w:ascii="Arial" w:hAnsi="Arial" w:cs="Arial"/>
          <w:b/>
          <w:sz w:val="24"/>
        </w:rPr>
      </w:pPr>
      <w:r>
        <w:rPr>
          <w:rFonts w:ascii="Arial" w:hAnsi="Arial" w:cs="Arial"/>
          <w:b/>
          <w:color w:val="0000FF"/>
          <w:sz w:val="24"/>
        </w:rPr>
        <w:t>RP-210582</w:t>
      </w:r>
      <w:r>
        <w:rPr>
          <w:rFonts w:ascii="Arial" w:hAnsi="Arial" w:cs="Arial"/>
          <w:b/>
          <w:color w:val="0000FF"/>
          <w:sz w:val="24"/>
        </w:rPr>
        <w:tab/>
      </w:r>
      <w:r>
        <w:rPr>
          <w:rFonts w:ascii="Arial" w:hAnsi="Arial" w:cs="Arial"/>
          <w:b/>
          <w:sz w:val="24"/>
        </w:rPr>
        <w:t>Views on Rel-17 NR dynamic spectrum sharing</w:t>
      </w:r>
    </w:p>
    <w:p w14:paraId="7A83F2E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0B0EEB" w14:textId="77777777" w:rsidR="00E97C3D" w:rsidRDefault="00E97C3D" w:rsidP="00E97C3D">
      <w:pPr>
        <w:rPr>
          <w:rFonts w:ascii="Arial" w:hAnsi="Arial" w:cs="Arial"/>
          <w:b/>
        </w:rPr>
      </w:pPr>
      <w:r>
        <w:rPr>
          <w:rFonts w:ascii="Arial" w:hAnsi="Arial" w:cs="Arial"/>
          <w:b/>
        </w:rPr>
        <w:t xml:space="preserve">Abstract: </w:t>
      </w:r>
    </w:p>
    <w:p w14:paraId="4A48166D" w14:textId="77777777" w:rsidR="00E97C3D" w:rsidRDefault="00E97C3D" w:rsidP="00E97C3D">
      <w:r>
        <w:t>Discussion on the multi-PDSCH scheduling via single DCI</w:t>
      </w:r>
    </w:p>
    <w:p w14:paraId="4A913142" w14:textId="77777777" w:rsidR="00E97C3D" w:rsidRDefault="00E97C3D" w:rsidP="00E97C3D">
      <w:pPr>
        <w:rPr>
          <w:rFonts w:ascii="Arial" w:hAnsi="Arial" w:cs="Arial"/>
          <w:b/>
        </w:rPr>
      </w:pPr>
      <w:r>
        <w:rPr>
          <w:rFonts w:ascii="Arial" w:hAnsi="Arial" w:cs="Arial"/>
          <w:b/>
        </w:rPr>
        <w:t xml:space="preserve">Discussion: </w:t>
      </w:r>
    </w:p>
    <w:p w14:paraId="3F1B8CC4" w14:textId="77777777" w:rsidR="00E97C3D" w:rsidRDefault="00E97C3D" w:rsidP="00E97C3D">
      <w:r>
        <w:t>handled in email discussion [91E][26][DSS_scope]</w:t>
      </w:r>
    </w:p>
    <w:p w14:paraId="1EF4023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9922" w14:textId="77777777" w:rsidR="00E97C3D" w:rsidRDefault="00E97C3D" w:rsidP="00E97C3D">
      <w:pPr>
        <w:rPr>
          <w:rFonts w:ascii="Arial" w:hAnsi="Arial" w:cs="Arial"/>
          <w:b/>
          <w:sz w:val="24"/>
        </w:rPr>
      </w:pPr>
      <w:r>
        <w:rPr>
          <w:rFonts w:ascii="Arial" w:hAnsi="Arial" w:cs="Arial"/>
          <w:b/>
          <w:color w:val="0000FF"/>
          <w:sz w:val="24"/>
        </w:rPr>
        <w:t>RP-210604</w:t>
      </w:r>
      <w:r>
        <w:rPr>
          <w:rFonts w:ascii="Arial" w:hAnsi="Arial" w:cs="Arial"/>
          <w:b/>
          <w:color w:val="0000FF"/>
          <w:sz w:val="24"/>
        </w:rPr>
        <w:tab/>
      </w:r>
      <w:r>
        <w:rPr>
          <w:rFonts w:ascii="Arial" w:hAnsi="Arial" w:cs="Arial"/>
          <w:b/>
          <w:sz w:val="24"/>
        </w:rPr>
        <w:t>Views on one DCI scheduling multiple PDSCHs on multiple carriers</w:t>
      </w:r>
    </w:p>
    <w:p w14:paraId="222D5EF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A099EC" w14:textId="77777777" w:rsidR="00E97C3D" w:rsidRDefault="00E97C3D" w:rsidP="00E97C3D">
      <w:pPr>
        <w:rPr>
          <w:rFonts w:ascii="Arial" w:hAnsi="Arial" w:cs="Arial"/>
          <w:b/>
        </w:rPr>
      </w:pPr>
      <w:r>
        <w:rPr>
          <w:rFonts w:ascii="Arial" w:hAnsi="Arial" w:cs="Arial"/>
          <w:b/>
        </w:rPr>
        <w:t xml:space="preserve">Discussion: </w:t>
      </w:r>
    </w:p>
    <w:p w14:paraId="493DC00F" w14:textId="77777777" w:rsidR="00E97C3D" w:rsidRDefault="00E97C3D" w:rsidP="00E97C3D">
      <w:r>
        <w:t>handled in email discussion [91E][26][DSS_scope]</w:t>
      </w:r>
    </w:p>
    <w:p w14:paraId="60FDEAA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09F8E" w14:textId="77777777" w:rsidR="00E97C3D" w:rsidRDefault="00E97C3D" w:rsidP="00E97C3D">
      <w:pPr>
        <w:rPr>
          <w:rFonts w:ascii="Arial" w:hAnsi="Arial" w:cs="Arial"/>
          <w:b/>
          <w:sz w:val="24"/>
        </w:rPr>
      </w:pPr>
      <w:r>
        <w:rPr>
          <w:rFonts w:ascii="Arial" w:hAnsi="Arial" w:cs="Arial"/>
          <w:b/>
          <w:color w:val="0000FF"/>
          <w:sz w:val="24"/>
        </w:rPr>
        <w:t>RP-210660</w:t>
      </w:r>
      <w:r>
        <w:rPr>
          <w:rFonts w:ascii="Arial" w:hAnsi="Arial" w:cs="Arial"/>
          <w:b/>
          <w:color w:val="0000FF"/>
          <w:sz w:val="24"/>
        </w:rPr>
        <w:tab/>
      </w:r>
      <w:r>
        <w:rPr>
          <w:rFonts w:ascii="Arial" w:hAnsi="Arial" w:cs="Arial"/>
          <w:b/>
          <w:sz w:val="24"/>
        </w:rPr>
        <w:t>On DSS WID objective of single DCI for scheduling PDSCH on 2 cells</w:t>
      </w:r>
    </w:p>
    <w:p w14:paraId="6695C09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A0AF917" w14:textId="77777777" w:rsidR="00E97C3D" w:rsidRDefault="00E97C3D" w:rsidP="00E97C3D">
      <w:pPr>
        <w:rPr>
          <w:rFonts w:ascii="Arial" w:hAnsi="Arial" w:cs="Arial"/>
          <w:b/>
        </w:rPr>
      </w:pPr>
      <w:r>
        <w:rPr>
          <w:rFonts w:ascii="Arial" w:hAnsi="Arial" w:cs="Arial"/>
          <w:b/>
        </w:rPr>
        <w:t xml:space="preserve">Discussion: </w:t>
      </w:r>
    </w:p>
    <w:p w14:paraId="3202A7B8" w14:textId="77777777" w:rsidR="00E97C3D" w:rsidRDefault="00E97C3D" w:rsidP="00E97C3D">
      <w:r>
        <w:t>handled in email discussion [91E][26][DSS_scope]</w:t>
      </w:r>
    </w:p>
    <w:p w14:paraId="2AE918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844E" w14:textId="77777777" w:rsidR="00E97C3D" w:rsidRDefault="00E97C3D" w:rsidP="00E97C3D">
      <w:pPr>
        <w:rPr>
          <w:rFonts w:ascii="Arial" w:hAnsi="Arial" w:cs="Arial"/>
          <w:b/>
          <w:sz w:val="24"/>
        </w:rPr>
      </w:pPr>
      <w:r>
        <w:rPr>
          <w:rFonts w:ascii="Arial" w:hAnsi="Arial" w:cs="Arial"/>
          <w:b/>
          <w:color w:val="0000FF"/>
          <w:sz w:val="24"/>
        </w:rPr>
        <w:t>RP-210883</w:t>
      </w:r>
      <w:r>
        <w:rPr>
          <w:rFonts w:ascii="Arial" w:hAnsi="Arial" w:cs="Arial"/>
          <w:b/>
          <w:color w:val="0000FF"/>
          <w:sz w:val="24"/>
        </w:rPr>
        <w:tab/>
      </w:r>
      <w:r>
        <w:rPr>
          <w:rFonts w:ascii="Arial" w:hAnsi="Arial" w:cs="Arial"/>
          <w:b/>
          <w:sz w:val="24"/>
        </w:rPr>
        <w:t>Moderator's summary for email discussion [91E][26][DSS_scope]</w:t>
      </w:r>
    </w:p>
    <w:p w14:paraId="2A058CA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31F11D10" w14:textId="77777777" w:rsidR="00E97C3D" w:rsidRDefault="00E97C3D" w:rsidP="00E97C3D">
      <w:pPr>
        <w:rPr>
          <w:rFonts w:ascii="Arial" w:hAnsi="Arial" w:cs="Arial"/>
          <w:b/>
        </w:rPr>
      </w:pPr>
      <w:r>
        <w:rPr>
          <w:rFonts w:ascii="Arial" w:hAnsi="Arial" w:cs="Arial"/>
          <w:b/>
        </w:rPr>
        <w:t xml:space="preserve">Abstract: </w:t>
      </w:r>
    </w:p>
    <w:p w14:paraId="09F4AC1C" w14:textId="77777777" w:rsidR="00E97C3D" w:rsidRDefault="00E97C3D" w:rsidP="00E97C3D">
      <w:r>
        <w:t>handled Tdocs: RP-210292, RP-210449, RP-210582, RP-210604, RP-210660</w:t>
      </w:r>
    </w:p>
    <w:p w14:paraId="0A7B519E" w14:textId="77777777" w:rsidR="00E97C3D" w:rsidRDefault="00E97C3D" w:rsidP="00E97C3D">
      <w:pPr>
        <w:rPr>
          <w:rFonts w:ascii="Arial" w:hAnsi="Arial" w:cs="Arial"/>
          <w:b/>
        </w:rPr>
      </w:pPr>
      <w:r>
        <w:rPr>
          <w:rFonts w:ascii="Arial" w:hAnsi="Arial" w:cs="Arial"/>
          <w:b/>
        </w:rPr>
        <w:t xml:space="preserve">Discussion: </w:t>
      </w:r>
    </w:p>
    <w:p w14:paraId="37F6CAA7" w14:textId="77777777" w:rsidR="00E97C3D" w:rsidRDefault="00E97C3D" w:rsidP="00E97C3D">
      <w:r>
        <w:t>conclusion: The thread [91E][26][DSS_scope] was not able to agree to proceed to the</w:t>
      </w:r>
    </w:p>
    <w:p w14:paraId="11C9419C" w14:textId="77777777" w:rsidR="00E97C3D" w:rsidRDefault="00E97C3D" w:rsidP="00E97C3D">
      <w:r>
        <w:t>specification phase with the feature, but the thread was not able to agree to stop the work on the</w:t>
      </w:r>
    </w:p>
    <w:p w14:paraId="70E6C873" w14:textId="77777777" w:rsidR="00E97C3D" w:rsidRDefault="00E97C3D" w:rsidP="00E97C3D">
      <w:r>
        <w:t>feature either.</w:t>
      </w:r>
    </w:p>
    <w:p w14:paraId="60A4C841" w14:textId="77777777" w:rsidR="00E97C3D" w:rsidRDefault="00E97C3D" w:rsidP="00E97C3D">
      <w:r>
        <w:t>RAN chair: no agreement to start the normative work on PDCCH of P(S)Cell/SCell scheduling PDSCH on multiple cells using a single DCI. There is no agreement to stop studying this either; trusts the RAN1 chair will schedule time for this in a way that ensures things don’t continue to go around in circles; companies need an offline breakthrough otherwise spending RAN1 time for this is waste</w:t>
      </w:r>
    </w:p>
    <w:p w14:paraId="2CA355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EB047" w14:textId="77777777" w:rsidR="00E97C3D" w:rsidRDefault="00E97C3D" w:rsidP="00E97C3D">
      <w:pPr>
        <w:pStyle w:val="Heading4"/>
      </w:pPr>
      <w:bookmarkStart w:id="174" w:name="_Toc69483405"/>
      <w:bookmarkStart w:id="175" w:name="_Toc74553648"/>
      <w:r>
        <w:t>9.7.5</w:t>
      </w:r>
      <w:r>
        <w:tab/>
        <w:t>Enhanced IoT and URLLC support for NR [RAN2 WI: NR_IIOT_URLLC_enh]</w:t>
      </w:r>
      <w:bookmarkEnd w:id="174"/>
      <w:bookmarkEnd w:id="175"/>
    </w:p>
    <w:p w14:paraId="615D465E" w14:textId="77777777" w:rsidR="00E97C3D" w:rsidRDefault="00E97C3D" w:rsidP="00E97C3D">
      <w:pPr>
        <w:rPr>
          <w:rFonts w:ascii="Arial" w:hAnsi="Arial" w:cs="Arial"/>
          <w:b/>
          <w:sz w:val="24"/>
        </w:rPr>
      </w:pPr>
      <w:r>
        <w:rPr>
          <w:rFonts w:ascii="Arial" w:hAnsi="Arial" w:cs="Arial"/>
          <w:b/>
          <w:color w:val="0000FF"/>
          <w:sz w:val="24"/>
        </w:rPr>
        <w:t>RP-210262</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5261754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DD7C5C" w14:textId="77777777" w:rsidR="00E97C3D" w:rsidRDefault="00E97C3D" w:rsidP="00E97C3D">
      <w:pPr>
        <w:rPr>
          <w:rFonts w:ascii="Arial" w:hAnsi="Arial" w:cs="Arial"/>
          <w:b/>
        </w:rPr>
      </w:pPr>
      <w:r>
        <w:rPr>
          <w:rFonts w:ascii="Arial" w:hAnsi="Arial" w:cs="Arial"/>
          <w:b/>
        </w:rPr>
        <w:t xml:space="preserve">Discussion: </w:t>
      </w:r>
    </w:p>
    <w:p w14:paraId="6EF8C583" w14:textId="77777777" w:rsidR="00E97C3D" w:rsidRDefault="00E97C3D" w:rsidP="00E97C3D">
      <w:r>
        <w:t>MCC: Core: 30%, March 22; Perf.: 0%, Sep.22; target dates in contradiction to revised WID in RP-210264;</w:t>
      </w:r>
    </w:p>
    <w:p w14:paraId="58BE289A" w14:textId="77777777" w:rsidR="00E97C3D" w:rsidRDefault="00E97C3D" w:rsidP="00E97C3D">
      <w:r>
        <w:t>Nokia: status report is correct (Core: March 22, Perf.: Sep.22)</w:t>
      </w:r>
    </w:p>
    <w:p w14:paraId="122879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C01" w14:textId="77777777" w:rsidR="00E97C3D" w:rsidRDefault="00E97C3D" w:rsidP="00E97C3D">
      <w:pPr>
        <w:rPr>
          <w:rFonts w:ascii="Arial" w:hAnsi="Arial" w:cs="Arial"/>
          <w:b/>
          <w:sz w:val="24"/>
        </w:rPr>
      </w:pPr>
      <w:r>
        <w:rPr>
          <w:rFonts w:ascii="Arial" w:hAnsi="Arial" w:cs="Arial"/>
          <w:b/>
          <w:color w:val="0000FF"/>
          <w:sz w:val="24"/>
        </w:rPr>
        <w:t>RP-210263</w:t>
      </w:r>
      <w:r>
        <w:rPr>
          <w:rFonts w:ascii="Arial" w:hAnsi="Arial" w:cs="Arial"/>
          <w:b/>
          <w:color w:val="0000FF"/>
          <w:sz w:val="24"/>
        </w:rPr>
        <w:tab/>
      </w:r>
      <w:r>
        <w:rPr>
          <w:rFonts w:ascii="Arial" w:hAnsi="Arial" w:cs="Arial"/>
          <w:b/>
          <w:sz w:val="24"/>
        </w:rPr>
        <w:t>Justification of Rel-17 NR IIoT/URLLC WID update</w:t>
      </w:r>
    </w:p>
    <w:p w14:paraId="389F9FE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EC55972" w14:textId="77777777" w:rsidR="00E97C3D" w:rsidRDefault="00E97C3D" w:rsidP="00E97C3D">
      <w:pPr>
        <w:rPr>
          <w:rFonts w:ascii="Arial" w:hAnsi="Arial" w:cs="Arial"/>
          <w:b/>
        </w:rPr>
      </w:pPr>
      <w:r>
        <w:rPr>
          <w:rFonts w:ascii="Arial" w:hAnsi="Arial" w:cs="Arial"/>
          <w:b/>
        </w:rPr>
        <w:t xml:space="preserve">Discussion: </w:t>
      </w:r>
    </w:p>
    <w:p w14:paraId="54055B08" w14:textId="77777777" w:rsidR="00E97C3D" w:rsidRDefault="00E97C3D" w:rsidP="00E97C3D">
      <w:r>
        <w:t>handled in email discussion [91E][27][IIoT_scope]</w:t>
      </w:r>
    </w:p>
    <w:p w14:paraId="6C821B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DFAB" w14:textId="77777777" w:rsidR="00E97C3D" w:rsidRDefault="00E97C3D" w:rsidP="00E97C3D">
      <w:pPr>
        <w:rPr>
          <w:rFonts w:ascii="Arial" w:hAnsi="Arial" w:cs="Arial"/>
          <w:b/>
          <w:sz w:val="24"/>
        </w:rPr>
      </w:pPr>
      <w:r>
        <w:rPr>
          <w:rFonts w:ascii="Arial" w:hAnsi="Arial" w:cs="Arial"/>
          <w:b/>
          <w:color w:val="0000FF"/>
          <w:sz w:val="24"/>
        </w:rPr>
        <w:t>RP-210605</w:t>
      </w:r>
      <w:r>
        <w:rPr>
          <w:rFonts w:ascii="Arial" w:hAnsi="Arial" w:cs="Arial"/>
          <w:b/>
          <w:color w:val="0000FF"/>
          <w:sz w:val="24"/>
        </w:rPr>
        <w:tab/>
      </w:r>
      <w:r>
        <w:rPr>
          <w:rFonts w:ascii="Arial" w:hAnsi="Arial" w:cs="Arial"/>
          <w:b/>
          <w:sz w:val="24"/>
        </w:rPr>
        <w:t>Views on WI scope of Rel-17 Enhanced IIoT and URLLC</w:t>
      </w:r>
    </w:p>
    <w:p w14:paraId="4FCC969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B9CECE" w14:textId="77777777" w:rsidR="00E97C3D" w:rsidRDefault="00E97C3D" w:rsidP="00E97C3D">
      <w:pPr>
        <w:rPr>
          <w:rFonts w:ascii="Arial" w:hAnsi="Arial" w:cs="Arial"/>
          <w:b/>
        </w:rPr>
      </w:pPr>
      <w:r>
        <w:rPr>
          <w:rFonts w:ascii="Arial" w:hAnsi="Arial" w:cs="Arial"/>
          <w:b/>
        </w:rPr>
        <w:t xml:space="preserve">Discussion: </w:t>
      </w:r>
    </w:p>
    <w:p w14:paraId="513FBEA1" w14:textId="77777777" w:rsidR="00E97C3D" w:rsidRDefault="00E97C3D" w:rsidP="00E97C3D">
      <w:r>
        <w:t>handled in email discussion [91E][27][IIoT_scope]</w:t>
      </w:r>
    </w:p>
    <w:p w14:paraId="158101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59B" w14:textId="77777777" w:rsidR="00E97C3D" w:rsidRDefault="00E97C3D" w:rsidP="00E97C3D">
      <w:pPr>
        <w:rPr>
          <w:rFonts w:ascii="Arial" w:hAnsi="Arial" w:cs="Arial"/>
          <w:b/>
          <w:sz w:val="24"/>
        </w:rPr>
      </w:pPr>
      <w:r>
        <w:rPr>
          <w:rFonts w:ascii="Arial" w:hAnsi="Arial" w:cs="Arial"/>
          <w:b/>
          <w:color w:val="0000FF"/>
          <w:sz w:val="24"/>
        </w:rPr>
        <w:t>RP-210264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58818A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126214D" w14:textId="77777777" w:rsidR="00E97C3D" w:rsidRDefault="00E97C3D" w:rsidP="00E97C3D">
      <w:pPr>
        <w:rPr>
          <w:rFonts w:ascii="Arial" w:hAnsi="Arial" w:cs="Arial"/>
          <w:b/>
        </w:rPr>
      </w:pPr>
      <w:r>
        <w:rPr>
          <w:rFonts w:ascii="Arial" w:hAnsi="Arial" w:cs="Arial"/>
          <w:b/>
        </w:rPr>
        <w:t xml:space="preserve">Abstract: </w:t>
      </w:r>
    </w:p>
    <w:p w14:paraId="2ED832A8" w14:textId="77777777" w:rsidR="00E97C3D" w:rsidRDefault="00E97C3D" w:rsidP="00E97C3D">
      <w:r>
        <w:t>last approved WID: RP-201310</w:t>
      </w:r>
    </w:p>
    <w:p w14:paraId="371C2CE7" w14:textId="77777777" w:rsidR="00E97C3D" w:rsidRDefault="00E97C3D" w:rsidP="00E97C3D">
      <w:pPr>
        <w:rPr>
          <w:rFonts w:ascii="Arial" w:hAnsi="Arial" w:cs="Arial"/>
          <w:b/>
        </w:rPr>
      </w:pPr>
      <w:r>
        <w:rPr>
          <w:rFonts w:ascii="Arial" w:hAnsi="Arial" w:cs="Arial"/>
          <w:b/>
        </w:rPr>
        <w:t xml:space="preserve">Discussion: </w:t>
      </w:r>
    </w:p>
    <w:p w14:paraId="4EF35F0A" w14:textId="77777777" w:rsidR="00E97C3D" w:rsidRDefault="00E97C3D" w:rsidP="00E97C3D">
      <w:r>
        <w:t>MCC: Core: June 21, Perf.: Dec.21; target dates in contradiction to status report RP-210262;</w:t>
      </w:r>
    </w:p>
    <w:p w14:paraId="6991DEF1" w14:textId="77777777" w:rsidR="00E97C3D" w:rsidRDefault="00E97C3D" w:rsidP="00E97C3D">
      <w:r>
        <w:t>Nokia: status report is correct (Core: March 22, Perf.: Sep.22)</w:t>
      </w:r>
    </w:p>
    <w:p w14:paraId="1C22BB5D" w14:textId="77777777" w:rsidR="00E97C3D" w:rsidRDefault="00E97C3D" w:rsidP="00E97C3D">
      <w:r>
        <w:t>handled in email discussion [91E][27][IIoT_scope]</w:t>
      </w:r>
    </w:p>
    <w:p w14:paraId="7B7AA3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RP-210834</w:t>
      </w:r>
      <w:r>
        <w:rPr>
          <w:color w:val="993300"/>
          <w:u w:val="single"/>
        </w:rPr>
        <w:t>.</w:t>
      </w:r>
    </w:p>
    <w:p w14:paraId="2AD668A8" w14:textId="77777777" w:rsidR="00E97C3D" w:rsidRDefault="00E97C3D" w:rsidP="00E97C3D">
      <w:pPr>
        <w:rPr>
          <w:rFonts w:ascii="Arial" w:hAnsi="Arial" w:cs="Arial"/>
          <w:b/>
          <w:sz w:val="24"/>
        </w:rPr>
      </w:pPr>
      <w:r>
        <w:rPr>
          <w:rFonts w:ascii="Arial" w:hAnsi="Arial" w:cs="Arial"/>
          <w:b/>
          <w:color w:val="0000FF"/>
          <w:sz w:val="24"/>
        </w:rPr>
        <w:t>RP-210834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E79BFB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FBD6CCF" w14:textId="77777777" w:rsidR="00E97C3D" w:rsidRDefault="00E97C3D" w:rsidP="00E97C3D">
      <w:pPr>
        <w:rPr>
          <w:color w:val="808080"/>
        </w:rPr>
      </w:pPr>
      <w:r>
        <w:rPr>
          <w:color w:val="808080"/>
        </w:rPr>
        <w:t>(Replaces RP-210264)</w:t>
      </w:r>
    </w:p>
    <w:p w14:paraId="41040F0D" w14:textId="77777777" w:rsidR="00E97C3D" w:rsidRDefault="00E97C3D" w:rsidP="00E97C3D">
      <w:pPr>
        <w:rPr>
          <w:rFonts w:ascii="Arial" w:hAnsi="Arial" w:cs="Arial"/>
          <w:b/>
        </w:rPr>
      </w:pPr>
      <w:r>
        <w:rPr>
          <w:rFonts w:ascii="Arial" w:hAnsi="Arial" w:cs="Arial"/>
          <w:b/>
        </w:rPr>
        <w:t xml:space="preserve">Abstract: </w:t>
      </w:r>
    </w:p>
    <w:p w14:paraId="53C234FF" w14:textId="77777777" w:rsidR="00E97C3D" w:rsidRDefault="00E97C3D" w:rsidP="00E97C3D">
      <w:r>
        <w:t>last approved WID: RP-201310</w:t>
      </w:r>
    </w:p>
    <w:p w14:paraId="5C77FB38" w14:textId="77777777" w:rsidR="00E97C3D" w:rsidRDefault="00E97C3D" w:rsidP="00E97C3D">
      <w:pPr>
        <w:rPr>
          <w:rFonts w:ascii="Arial" w:hAnsi="Arial" w:cs="Arial"/>
          <w:b/>
        </w:rPr>
      </w:pPr>
      <w:r>
        <w:rPr>
          <w:rFonts w:ascii="Arial" w:hAnsi="Arial" w:cs="Arial"/>
          <w:b/>
        </w:rPr>
        <w:t xml:space="preserve">Discussion: </w:t>
      </w:r>
    </w:p>
    <w:p w14:paraId="01ED725B" w14:textId="77777777" w:rsidR="00E97C3D" w:rsidRDefault="00E97C3D" w:rsidP="00E97C3D">
      <w:r>
        <w:t>MCC: still target dates (Core: Dec.21, Perf.: June 22) are not in line with the status report (Core: March 22; Perf.: Sep.22)</w:t>
      </w:r>
    </w:p>
    <w:p w14:paraId="0D48CCD3" w14:textId="77777777" w:rsidR="00E97C3D" w:rsidRDefault="00E97C3D" w:rsidP="00E97C3D">
      <w:r>
        <w:t>handled in email discussion [91E][27][IIoT_scope]</w:t>
      </w:r>
    </w:p>
    <w:p w14:paraId="3CE6843C" w14:textId="77777777" w:rsidR="00E97C3D" w:rsidRDefault="00E97C3D" w:rsidP="00E97C3D">
      <w:r>
        <w:t>Note: Multiple RP-210834 were published</w:t>
      </w:r>
    </w:p>
    <w:p w14:paraId="726BCA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RP-210854</w:t>
      </w:r>
      <w:r>
        <w:rPr>
          <w:color w:val="993300"/>
          <w:u w:val="single"/>
        </w:rPr>
        <w:t>.</w:t>
      </w:r>
    </w:p>
    <w:p w14:paraId="2C4483D1" w14:textId="77777777" w:rsidR="00E97C3D" w:rsidRDefault="00E97C3D" w:rsidP="00E97C3D">
      <w:pPr>
        <w:rPr>
          <w:rFonts w:ascii="Arial" w:hAnsi="Arial" w:cs="Arial"/>
          <w:b/>
          <w:sz w:val="24"/>
        </w:rPr>
      </w:pPr>
      <w:r>
        <w:rPr>
          <w:rFonts w:ascii="Arial" w:hAnsi="Arial" w:cs="Arial"/>
          <w:b/>
          <w:color w:val="0000FF"/>
          <w:sz w:val="24"/>
        </w:rPr>
        <w:t>RP-210854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5B81B16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97EC8E2" w14:textId="77777777" w:rsidR="00E97C3D" w:rsidRDefault="00E97C3D" w:rsidP="00E97C3D">
      <w:pPr>
        <w:rPr>
          <w:color w:val="808080"/>
        </w:rPr>
      </w:pPr>
      <w:r>
        <w:rPr>
          <w:color w:val="808080"/>
        </w:rPr>
        <w:t>(Replaces RP-210834)</w:t>
      </w:r>
    </w:p>
    <w:p w14:paraId="2FED3622" w14:textId="77777777" w:rsidR="00E97C3D" w:rsidRDefault="00E97C3D" w:rsidP="00E97C3D">
      <w:pPr>
        <w:rPr>
          <w:rFonts w:ascii="Arial" w:hAnsi="Arial" w:cs="Arial"/>
          <w:b/>
        </w:rPr>
      </w:pPr>
      <w:r>
        <w:rPr>
          <w:rFonts w:ascii="Arial" w:hAnsi="Arial" w:cs="Arial"/>
          <w:b/>
        </w:rPr>
        <w:t xml:space="preserve">Abstract: </w:t>
      </w:r>
    </w:p>
    <w:p w14:paraId="3A427A63" w14:textId="77777777" w:rsidR="00E97C3D" w:rsidRDefault="00E97C3D" w:rsidP="00E97C3D">
      <w:r>
        <w:t>last approved WID: RP-201310</w:t>
      </w:r>
    </w:p>
    <w:p w14:paraId="235DFF1C" w14:textId="77777777" w:rsidR="00E97C3D" w:rsidRDefault="00E97C3D" w:rsidP="00E97C3D">
      <w:pPr>
        <w:rPr>
          <w:rFonts w:ascii="Arial" w:hAnsi="Arial" w:cs="Arial"/>
          <w:b/>
        </w:rPr>
      </w:pPr>
      <w:r>
        <w:rPr>
          <w:rFonts w:ascii="Arial" w:hAnsi="Arial" w:cs="Arial"/>
          <w:b/>
        </w:rPr>
        <w:t xml:space="preserve">Discussion: </w:t>
      </w:r>
    </w:p>
    <w:p w14:paraId="68109229" w14:textId="77777777" w:rsidR="00E97C3D" w:rsidRDefault="00E97C3D" w:rsidP="00E97C3D">
      <w:r>
        <w:t>handled in email discussion [91E][27][IIoT_scope]</w:t>
      </w:r>
    </w:p>
    <w:p w14:paraId="5EC4298D"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AED53" w14:textId="77777777" w:rsidR="00E97C3D" w:rsidRDefault="00E97C3D" w:rsidP="00E97C3D">
      <w:pPr>
        <w:rPr>
          <w:rFonts w:ascii="Arial" w:hAnsi="Arial" w:cs="Arial"/>
          <w:b/>
          <w:sz w:val="24"/>
        </w:rPr>
      </w:pPr>
      <w:r>
        <w:rPr>
          <w:rFonts w:ascii="Arial" w:hAnsi="Arial" w:cs="Arial"/>
          <w:b/>
          <w:color w:val="0000FF"/>
          <w:sz w:val="24"/>
        </w:rPr>
        <w:t>RP-210836</w:t>
      </w:r>
      <w:r>
        <w:rPr>
          <w:rFonts w:ascii="Arial" w:hAnsi="Arial" w:cs="Arial"/>
          <w:b/>
          <w:color w:val="0000FF"/>
          <w:sz w:val="24"/>
        </w:rPr>
        <w:tab/>
      </w:r>
      <w:r>
        <w:rPr>
          <w:rFonts w:ascii="Arial" w:hAnsi="Arial" w:cs="Arial"/>
          <w:b/>
          <w:sz w:val="24"/>
        </w:rPr>
        <w:t>Moderator's summary of email discussion [91E][27][IIoT_scope]</w:t>
      </w:r>
    </w:p>
    <w:p w14:paraId="54EF609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7E598015" w14:textId="77777777" w:rsidR="00E97C3D" w:rsidRDefault="00E97C3D" w:rsidP="00E97C3D">
      <w:pPr>
        <w:rPr>
          <w:rFonts w:ascii="Arial" w:hAnsi="Arial" w:cs="Arial"/>
          <w:b/>
        </w:rPr>
      </w:pPr>
      <w:r>
        <w:rPr>
          <w:rFonts w:ascii="Arial" w:hAnsi="Arial" w:cs="Arial"/>
          <w:b/>
        </w:rPr>
        <w:t xml:space="preserve">Abstract: </w:t>
      </w:r>
    </w:p>
    <w:p w14:paraId="4A938FCD" w14:textId="77777777" w:rsidR="00E97C3D" w:rsidRDefault="00E97C3D" w:rsidP="00E97C3D">
      <w:r>
        <w:t>handled Tdocs: RP-210263, RP-210605, RP-210264</w:t>
      </w:r>
    </w:p>
    <w:p w14:paraId="1A0094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4621" w14:textId="77777777" w:rsidR="00E97C3D" w:rsidRDefault="00E97C3D" w:rsidP="00E97C3D">
      <w:pPr>
        <w:pStyle w:val="Heading4"/>
      </w:pPr>
      <w:bookmarkStart w:id="176" w:name="_Toc69483406"/>
      <w:bookmarkStart w:id="177" w:name="_Toc74553649"/>
      <w:r>
        <w:t>9.7.6</w:t>
      </w:r>
      <w:r>
        <w:tab/>
        <w:t>Solutions for NR to support NTN [RAN2 WI: NR_NTN_solutions]</w:t>
      </w:r>
      <w:bookmarkEnd w:id="176"/>
      <w:bookmarkEnd w:id="177"/>
    </w:p>
    <w:p w14:paraId="73CF2F09" w14:textId="77777777" w:rsidR="00E97C3D" w:rsidRDefault="00E97C3D" w:rsidP="00E97C3D">
      <w:pPr>
        <w:rPr>
          <w:rFonts w:ascii="Arial" w:hAnsi="Arial" w:cs="Arial"/>
          <w:b/>
          <w:sz w:val="24"/>
        </w:rPr>
      </w:pPr>
      <w:r>
        <w:rPr>
          <w:rFonts w:ascii="Arial" w:hAnsi="Arial" w:cs="Arial"/>
          <w:b/>
          <w:color w:val="0000FF"/>
          <w:sz w:val="24"/>
        </w:rPr>
        <w:t>RP-210219</w:t>
      </w:r>
      <w:r>
        <w:rPr>
          <w:rFonts w:ascii="Arial" w:hAnsi="Arial" w:cs="Arial"/>
          <w:b/>
          <w:color w:val="0000FF"/>
          <w:sz w:val="24"/>
        </w:rPr>
        <w:tab/>
      </w:r>
      <w:r>
        <w:rPr>
          <w:rFonts w:ascii="Arial" w:hAnsi="Arial" w:cs="Arial"/>
          <w:b/>
          <w:sz w:val="24"/>
        </w:rPr>
        <w:t>Reply LS to RP-202862 on the integration of satellite solutions into 5G networks (ITU_R_WP4B_TEMP_10; to: RAN; cc: -; contact: Counsellor ITU-R SG4)</w:t>
      </w:r>
    </w:p>
    <w:p w14:paraId="6E4C5E4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ITU_R_WP4B_TEMP_10, to RAN, cc -</w:t>
      </w:r>
      <w:r>
        <w:rPr>
          <w:i/>
        </w:rPr>
        <w:br/>
      </w:r>
      <w:r>
        <w:rPr>
          <w:i/>
        </w:rPr>
        <w:tab/>
      </w:r>
      <w:r>
        <w:rPr>
          <w:i/>
        </w:rPr>
        <w:tab/>
      </w:r>
      <w:r>
        <w:rPr>
          <w:i/>
        </w:rPr>
        <w:tab/>
      </w:r>
      <w:r>
        <w:rPr>
          <w:i/>
        </w:rPr>
        <w:tab/>
      </w:r>
      <w:r>
        <w:rPr>
          <w:i/>
        </w:rPr>
        <w:tab/>
        <w:t>Source: ITU-R WP4B</w:t>
      </w:r>
    </w:p>
    <w:p w14:paraId="02CAE83A" w14:textId="77777777" w:rsidR="00E97C3D" w:rsidRDefault="00E97C3D" w:rsidP="00E97C3D">
      <w:pPr>
        <w:rPr>
          <w:rFonts w:ascii="Arial" w:hAnsi="Arial" w:cs="Arial"/>
          <w:b/>
        </w:rPr>
      </w:pPr>
      <w:r>
        <w:rPr>
          <w:rFonts w:ascii="Arial" w:hAnsi="Arial" w:cs="Arial"/>
          <w:b/>
        </w:rPr>
        <w:t xml:space="preserve">Abstract: </w:t>
      </w:r>
    </w:p>
    <w:p w14:paraId="3D3B9F5C" w14:textId="77777777" w:rsidR="00E97C3D" w:rsidRDefault="00E97C3D" w:rsidP="00E97C3D">
      <w:r>
        <w:t>RP-202862 was a reply LSout to ITU_R_WP4B_TEMP_8 = RP-202150 sent from RAN #90e; RAN action requested</w:t>
      </w:r>
    </w:p>
    <w:p w14:paraId="335D5F4C" w14:textId="77777777" w:rsidR="00E97C3D" w:rsidRDefault="00E97C3D" w:rsidP="00E97C3D">
      <w:pPr>
        <w:rPr>
          <w:rFonts w:ascii="Arial" w:hAnsi="Arial" w:cs="Arial"/>
          <w:b/>
        </w:rPr>
      </w:pPr>
      <w:r>
        <w:rPr>
          <w:rFonts w:ascii="Arial" w:hAnsi="Arial" w:cs="Arial"/>
          <w:b/>
        </w:rPr>
        <w:t xml:space="preserve">Discussion: </w:t>
      </w:r>
    </w:p>
    <w:p w14:paraId="201DAD0B" w14:textId="77777777" w:rsidR="00E97C3D" w:rsidRDefault="00E97C3D" w:rsidP="00E97C3D">
      <w:r>
        <w:t>moved from AI 8.5 to AI 9.7.6</w:t>
      </w:r>
    </w:p>
    <w:p w14:paraId="2D844EF2" w14:textId="77777777" w:rsidR="00E97C3D" w:rsidRDefault="00E97C3D" w:rsidP="00E97C3D">
      <w:r>
        <w:t>handled in email discussion [91E][28][NTN_scope&amp;bands]</w:t>
      </w:r>
    </w:p>
    <w:p w14:paraId="47D56C7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RP-210924</w:t>
      </w:r>
      <w:r>
        <w:rPr>
          <w:color w:val="993300"/>
          <w:u w:val="single"/>
        </w:rPr>
        <w:t>.</w:t>
      </w:r>
    </w:p>
    <w:p w14:paraId="61AFB154" w14:textId="77777777" w:rsidR="00E97C3D" w:rsidRDefault="00E97C3D" w:rsidP="00E97C3D">
      <w:pPr>
        <w:rPr>
          <w:rFonts w:ascii="Arial" w:hAnsi="Arial" w:cs="Arial"/>
          <w:b/>
          <w:sz w:val="24"/>
        </w:rPr>
      </w:pPr>
      <w:r>
        <w:rPr>
          <w:rFonts w:ascii="Arial" w:hAnsi="Arial" w:cs="Arial"/>
          <w:b/>
          <w:color w:val="0000FF"/>
          <w:sz w:val="24"/>
        </w:rPr>
        <w:t>RP-210228</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2C32CD04"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33EFE2B4" w14:textId="77777777" w:rsidR="00E97C3D" w:rsidRDefault="00E97C3D" w:rsidP="00E97C3D">
      <w:pPr>
        <w:rPr>
          <w:rFonts w:ascii="Arial" w:hAnsi="Arial" w:cs="Arial"/>
          <w:b/>
        </w:rPr>
      </w:pPr>
      <w:r>
        <w:rPr>
          <w:rFonts w:ascii="Arial" w:hAnsi="Arial" w:cs="Arial"/>
          <w:b/>
        </w:rPr>
        <w:t xml:space="preserve">Discussion: </w:t>
      </w:r>
    </w:p>
    <w:p w14:paraId="14D8DB79" w14:textId="77777777" w:rsidR="00E97C3D" w:rsidRDefault="00E97C3D" w:rsidP="00E97C3D">
      <w:r>
        <w:t>moved from AI 8.5 to AI 9.7.6</w:t>
      </w:r>
    </w:p>
    <w:p w14:paraId="5E6880C1" w14:textId="77777777" w:rsidR="00E97C3D" w:rsidRDefault="00E97C3D" w:rsidP="00E97C3D">
      <w:r>
        <w:t>handled in email discussion [91E][28][NTN_scope&amp;bands]</w:t>
      </w:r>
    </w:p>
    <w:p w14:paraId="6A2057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RP-210793</w:t>
      </w:r>
      <w:r>
        <w:rPr>
          <w:color w:val="993300"/>
          <w:u w:val="single"/>
        </w:rPr>
        <w:t>.</w:t>
      </w:r>
    </w:p>
    <w:p w14:paraId="75BAB5B2" w14:textId="77777777" w:rsidR="00E97C3D" w:rsidRDefault="00E97C3D" w:rsidP="00E97C3D">
      <w:pPr>
        <w:rPr>
          <w:rFonts w:ascii="Arial" w:hAnsi="Arial" w:cs="Arial"/>
          <w:b/>
          <w:sz w:val="24"/>
        </w:rPr>
      </w:pPr>
      <w:r>
        <w:rPr>
          <w:rFonts w:ascii="Arial" w:hAnsi="Arial" w:cs="Arial"/>
          <w:b/>
          <w:color w:val="0000FF"/>
          <w:sz w:val="24"/>
        </w:rPr>
        <w:t>RP-210793</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16D9566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2AD4F7F3" w14:textId="77777777" w:rsidR="00E97C3D" w:rsidRDefault="00E97C3D" w:rsidP="00E97C3D">
      <w:pPr>
        <w:rPr>
          <w:color w:val="808080"/>
        </w:rPr>
      </w:pPr>
      <w:r>
        <w:rPr>
          <w:color w:val="808080"/>
        </w:rPr>
        <w:t>(Replaces RP-210228)</w:t>
      </w:r>
    </w:p>
    <w:p w14:paraId="4738FE2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RP-210828</w:t>
      </w:r>
      <w:r>
        <w:rPr>
          <w:color w:val="993300"/>
          <w:u w:val="single"/>
        </w:rPr>
        <w:t>.</w:t>
      </w:r>
    </w:p>
    <w:p w14:paraId="707A9540" w14:textId="77777777" w:rsidR="00E97C3D" w:rsidRDefault="00E97C3D" w:rsidP="00E97C3D">
      <w:pPr>
        <w:rPr>
          <w:rFonts w:ascii="Arial" w:hAnsi="Arial" w:cs="Arial"/>
          <w:b/>
          <w:sz w:val="24"/>
        </w:rPr>
      </w:pPr>
      <w:r>
        <w:rPr>
          <w:rFonts w:ascii="Arial" w:hAnsi="Arial" w:cs="Arial"/>
          <w:b/>
          <w:color w:val="0000FF"/>
          <w:sz w:val="24"/>
        </w:rPr>
        <w:lastRenderedPageBreak/>
        <w:t>RP-210828</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29BCA0DA"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4473948D" w14:textId="77777777" w:rsidR="00E97C3D" w:rsidRDefault="00E97C3D" w:rsidP="00E97C3D">
      <w:pPr>
        <w:rPr>
          <w:color w:val="808080"/>
        </w:rPr>
      </w:pPr>
      <w:r>
        <w:rPr>
          <w:color w:val="808080"/>
        </w:rPr>
        <w:t>(Replaces RP-210793)</w:t>
      </w:r>
    </w:p>
    <w:p w14:paraId="2116B8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RP-210923</w:t>
      </w:r>
      <w:r>
        <w:rPr>
          <w:color w:val="993300"/>
          <w:u w:val="single"/>
        </w:rPr>
        <w:t>.</w:t>
      </w:r>
    </w:p>
    <w:p w14:paraId="7FACC5FE" w14:textId="77777777" w:rsidR="00E97C3D" w:rsidRDefault="00E97C3D" w:rsidP="00E97C3D">
      <w:pPr>
        <w:rPr>
          <w:rFonts w:ascii="Arial" w:hAnsi="Arial" w:cs="Arial"/>
          <w:b/>
          <w:sz w:val="24"/>
        </w:rPr>
      </w:pPr>
      <w:r>
        <w:rPr>
          <w:rFonts w:ascii="Arial" w:hAnsi="Arial" w:cs="Arial"/>
          <w:b/>
          <w:color w:val="0000FF"/>
          <w:sz w:val="24"/>
        </w:rPr>
        <w:t>RP-210923</w:t>
      </w:r>
      <w:r>
        <w:rPr>
          <w:rFonts w:ascii="Arial" w:hAnsi="Arial" w:cs="Arial"/>
          <w:b/>
          <w:color w:val="0000FF"/>
          <w:sz w:val="24"/>
        </w:rPr>
        <w:tab/>
      </w:r>
      <w:r>
        <w:rPr>
          <w:rFonts w:ascii="Arial" w:hAnsi="Arial" w:cs="Arial"/>
          <w:b/>
          <w:sz w:val="24"/>
        </w:rPr>
        <w:t>Reply LS to ITU_R_WP4B_TEMP_10 = RP-210219 on the integration of satellite solutions into 5G networks (to: ITU-R WP4B; cc: SA, ITU-R WP5D; contact: Thales)</w:t>
      </w:r>
    </w:p>
    <w:p w14:paraId="2234902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RAN</w:t>
      </w:r>
    </w:p>
    <w:p w14:paraId="558B94DE" w14:textId="77777777" w:rsidR="00E97C3D" w:rsidRDefault="00E97C3D" w:rsidP="00E97C3D">
      <w:pPr>
        <w:rPr>
          <w:color w:val="808080"/>
        </w:rPr>
      </w:pPr>
      <w:r>
        <w:rPr>
          <w:color w:val="808080"/>
        </w:rPr>
        <w:t>(Replaces RP-210828)</w:t>
      </w:r>
    </w:p>
    <w:p w14:paraId="66DADAEB" w14:textId="77777777" w:rsidR="00E97C3D" w:rsidRDefault="00E97C3D" w:rsidP="00E97C3D">
      <w:pPr>
        <w:rPr>
          <w:rFonts w:ascii="Arial" w:hAnsi="Arial" w:cs="Arial"/>
          <w:b/>
        </w:rPr>
      </w:pPr>
      <w:r>
        <w:rPr>
          <w:rFonts w:ascii="Arial" w:hAnsi="Arial" w:cs="Arial"/>
          <w:b/>
        </w:rPr>
        <w:t xml:space="preserve">Discussion: </w:t>
      </w:r>
    </w:p>
    <w:p w14:paraId="750D5424" w14:textId="77777777" w:rsidR="00E97C3D" w:rsidRDefault="00E97C3D" w:rsidP="00E97C3D">
      <w:r>
        <w:t>MCC: attachment missing</w:t>
      </w:r>
    </w:p>
    <w:p w14:paraId="1B61E3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RP-210924</w:t>
      </w:r>
      <w:r>
        <w:rPr>
          <w:color w:val="993300"/>
          <w:u w:val="single"/>
        </w:rPr>
        <w:t>.</w:t>
      </w:r>
    </w:p>
    <w:p w14:paraId="1550AB91" w14:textId="77777777" w:rsidR="00E97C3D" w:rsidRDefault="00E97C3D" w:rsidP="00E97C3D">
      <w:pPr>
        <w:rPr>
          <w:rFonts w:ascii="Arial" w:hAnsi="Arial" w:cs="Arial"/>
          <w:b/>
          <w:sz w:val="24"/>
        </w:rPr>
      </w:pPr>
      <w:r>
        <w:rPr>
          <w:rFonts w:ascii="Arial" w:hAnsi="Arial" w:cs="Arial"/>
          <w:b/>
          <w:color w:val="0000FF"/>
          <w:sz w:val="24"/>
        </w:rPr>
        <w:t>RP-210924</w:t>
      </w:r>
      <w:r>
        <w:rPr>
          <w:rFonts w:ascii="Arial" w:hAnsi="Arial" w:cs="Arial"/>
          <w:b/>
          <w:color w:val="0000FF"/>
          <w:sz w:val="24"/>
        </w:rPr>
        <w:tab/>
      </w:r>
      <w:r>
        <w:rPr>
          <w:rFonts w:ascii="Arial" w:hAnsi="Arial" w:cs="Arial"/>
          <w:b/>
          <w:sz w:val="24"/>
        </w:rPr>
        <w:t>Reply LS to ITU_R_WP4B_TEMP_10 = RP-210219 on the integration of satellite solutions into 5G networks (to: ITU-R WP4B; cc: SA, ITU-R WP5D; contact: Thales)</w:t>
      </w:r>
    </w:p>
    <w:p w14:paraId="52D2897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RAN</w:t>
      </w:r>
    </w:p>
    <w:p w14:paraId="71F1092D" w14:textId="77777777" w:rsidR="00E97C3D" w:rsidRDefault="00E97C3D" w:rsidP="00E97C3D">
      <w:pPr>
        <w:rPr>
          <w:color w:val="808080"/>
        </w:rPr>
      </w:pPr>
      <w:r>
        <w:rPr>
          <w:color w:val="808080"/>
        </w:rPr>
        <w:t>(Replaces RP-210923)</w:t>
      </w:r>
    </w:p>
    <w:p w14:paraId="46F9E6D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1B6C" w14:textId="77777777" w:rsidR="00E97C3D" w:rsidRDefault="00E97C3D" w:rsidP="00E97C3D">
      <w:pPr>
        <w:rPr>
          <w:rFonts w:ascii="Arial" w:hAnsi="Arial" w:cs="Arial"/>
          <w:b/>
          <w:sz w:val="24"/>
        </w:rPr>
      </w:pPr>
      <w:r>
        <w:rPr>
          <w:rFonts w:ascii="Arial" w:hAnsi="Arial" w:cs="Arial"/>
          <w:b/>
          <w:color w:val="0000FF"/>
          <w:sz w:val="24"/>
        </w:rPr>
        <w:t>RP-210128</w:t>
      </w:r>
      <w:r>
        <w:rPr>
          <w:rFonts w:ascii="Arial" w:hAnsi="Arial" w:cs="Arial"/>
          <w:b/>
          <w:color w:val="0000FF"/>
          <w:sz w:val="24"/>
        </w:rPr>
        <w:tab/>
      </w:r>
      <w:r>
        <w:rPr>
          <w:rFonts w:ascii="Arial" w:hAnsi="Arial" w:cs="Arial"/>
          <w:b/>
          <w:sz w:val="24"/>
        </w:rPr>
        <w:t>Status report WI Solutions for NR to support NTN; rapporteur: Thales</w:t>
      </w:r>
    </w:p>
    <w:p w14:paraId="109B037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E077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RP-210726</w:t>
      </w:r>
      <w:r>
        <w:rPr>
          <w:color w:val="993300"/>
          <w:u w:val="single"/>
        </w:rPr>
        <w:t>.</w:t>
      </w:r>
    </w:p>
    <w:p w14:paraId="2F62793A" w14:textId="77777777" w:rsidR="00E97C3D" w:rsidRDefault="00E97C3D" w:rsidP="00E97C3D">
      <w:pPr>
        <w:rPr>
          <w:rFonts w:ascii="Arial" w:hAnsi="Arial" w:cs="Arial"/>
          <w:b/>
          <w:sz w:val="24"/>
        </w:rPr>
      </w:pPr>
      <w:r>
        <w:rPr>
          <w:rFonts w:ascii="Arial" w:hAnsi="Arial" w:cs="Arial"/>
          <w:b/>
          <w:color w:val="0000FF"/>
          <w:sz w:val="24"/>
        </w:rPr>
        <w:t>RP-210726</w:t>
      </w:r>
      <w:r>
        <w:rPr>
          <w:rFonts w:ascii="Arial" w:hAnsi="Arial" w:cs="Arial"/>
          <w:b/>
          <w:color w:val="0000FF"/>
          <w:sz w:val="24"/>
        </w:rPr>
        <w:tab/>
      </w:r>
      <w:r>
        <w:rPr>
          <w:rFonts w:ascii="Arial" w:hAnsi="Arial" w:cs="Arial"/>
          <w:b/>
          <w:sz w:val="24"/>
        </w:rPr>
        <w:t>Status report WI Solutions for NR to support NTN; rapporteur: Thales</w:t>
      </w:r>
    </w:p>
    <w:p w14:paraId="6FD1852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3EE1643" w14:textId="77777777" w:rsidR="00E97C3D" w:rsidRDefault="00E97C3D" w:rsidP="00E97C3D">
      <w:pPr>
        <w:rPr>
          <w:color w:val="808080"/>
        </w:rPr>
      </w:pPr>
      <w:r>
        <w:rPr>
          <w:color w:val="808080"/>
        </w:rPr>
        <w:t>(Replaces RP-210128)</w:t>
      </w:r>
    </w:p>
    <w:p w14:paraId="6FD8F4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BB158" w14:textId="77777777" w:rsidR="00E97C3D" w:rsidRDefault="00E97C3D" w:rsidP="00E97C3D">
      <w:pPr>
        <w:rPr>
          <w:rFonts w:ascii="Arial" w:hAnsi="Arial" w:cs="Arial"/>
          <w:b/>
          <w:sz w:val="24"/>
        </w:rPr>
      </w:pPr>
      <w:r>
        <w:rPr>
          <w:rFonts w:ascii="Arial" w:hAnsi="Arial" w:cs="Arial"/>
          <w:b/>
          <w:color w:val="0000FF"/>
          <w:sz w:val="24"/>
        </w:rPr>
        <w:t>RP-210351</w:t>
      </w:r>
      <w:r>
        <w:rPr>
          <w:rFonts w:ascii="Arial" w:hAnsi="Arial" w:cs="Arial"/>
          <w:b/>
          <w:color w:val="0000FF"/>
          <w:sz w:val="24"/>
        </w:rPr>
        <w:tab/>
      </w:r>
      <w:r>
        <w:rPr>
          <w:rFonts w:ascii="Arial" w:hAnsi="Arial" w:cs="Arial"/>
          <w:b/>
          <w:sz w:val="24"/>
        </w:rPr>
        <w:t>HAPS should not be categorized as satellites in NTN WI</w:t>
      </w:r>
    </w:p>
    <w:p w14:paraId="4E6F5EE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Nokia</w:t>
      </w:r>
    </w:p>
    <w:p w14:paraId="219886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RP-210732</w:t>
      </w:r>
      <w:r>
        <w:rPr>
          <w:color w:val="993300"/>
          <w:u w:val="single"/>
        </w:rPr>
        <w:t>.</w:t>
      </w:r>
    </w:p>
    <w:p w14:paraId="737F1476" w14:textId="77777777" w:rsidR="00E97C3D" w:rsidRDefault="00E97C3D" w:rsidP="00E97C3D">
      <w:pPr>
        <w:rPr>
          <w:rFonts w:ascii="Arial" w:hAnsi="Arial" w:cs="Arial"/>
          <w:b/>
          <w:sz w:val="24"/>
        </w:rPr>
      </w:pPr>
      <w:r>
        <w:rPr>
          <w:rFonts w:ascii="Arial" w:hAnsi="Arial" w:cs="Arial"/>
          <w:b/>
          <w:color w:val="0000FF"/>
          <w:sz w:val="24"/>
        </w:rPr>
        <w:t>RP-210732</w:t>
      </w:r>
      <w:r>
        <w:rPr>
          <w:rFonts w:ascii="Arial" w:hAnsi="Arial" w:cs="Arial"/>
          <w:b/>
          <w:color w:val="0000FF"/>
          <w:sz w:val="24"/>
        </w:rPr>
        <w:tab/>
      </w:r>
      <w:r>
        <w:rPr>
          <w:rFonts w:ascii="Arial" w:hAnsi="Arial" w:cs="Arial"/>
          <w:b/>
          <w:sz w:val="24"/>
        </w:rPr>
        <w:t>HAPS should not be categorized as satellites in NTN WI</w:t>
      </w:r>
    </w:p>
    <w:p w14:paraId="6D40E56E"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SoftBank Corp., Nokia</w:t>
      </w:r>
    </w:p>
    <w:p w14:paraId="6DAEA2D2" w14:textId="77777777" w:rsidR="00E97C3D" w:rsidRDefault="00E97C3D" w:rsidP="00E97C3D">
      <w:pPr>
        <w:rPr>
          <w:color w:val="808080"/>
        </w:rPr>
      </w:pPr>
      <w:r>
        <w:rPr>
          <w:color w:val="808080"/>
        </w:rPr>
        <w:t>(Replaces RP-210351)</w:t>
      </w:r>
    </w:p>
    <w:p w14:paraId="5FA947DA" w14:textId="77777777" w:rsidR="00E97C3D" w:rsidRDefault="00E97C3D" w:rsidP="00E97C3D">
      <w:pPr>
        <w:rPr>
          <w:rFonts w:ascii="Arial" w:hAnsi="Arial" w:cs="Arial"/>
          <w:b/>
        </w:rPr>
      </w:pPr>
      <w:r>
        <w:rPr>
          <w:rFonts w:ascii="Arial" w:hAnsi="Arial" w:cs="Arial"/>
          <w:b/>
        </w:rPr>
        <w:t xml:space="preserve">Discussion: </w:t>
      </w:r>
    </w:p>
    <w:p w14:paraId="7C364FE2" w14:textId="77777777" w:rsidR="00E97C3D" w:rsidRDefault="00E97C3D" w:rsidP="00E97C3D">
      <w:r>
        <w:t>handled in email discussion [91E][28][NTN_scope&amp;bands]</w:t>
      </w:r>
    </w:p>
    <w:p w14:paraId="4AA37B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A3528" w14:textId="77777777" w:rsidR="00E97C3D" w:rsidRDefault="00E97C3D" w:rsidP="00E97C3D">
      <w:pPr>
        <w:rPr>
          <w:rFonts w:ascii="Arial" w:hAnsi="Arial" w:cs="Arial"/>
          <w:b/>
          <w:sz w:val="24"/>
        </w:rPr>
      </w:pPr>
      <w:r>
        <w:rPr>
          <w:rFonts w:ascii="Arial" w:hAnsi="Arial" w:cs="Arial"/>
          <w:b/>
          <w:color w:val="0000FF"/>
          <w:sz w:val="24"/>
        </w:rPr>
        <w:t>RP-210439</w:t>
      </w:r>
      <w:r>
        <w:rPr>
          <w:rFonts w:ascii="Arial" w:hAnsi="Arial" w:cs="Arial"/>
          <w:b/>
          <w:color w:val="0000FF"/>
          <w:sz w:val="24"/>
        </w:rPr>
        <w:tab/>
      </w:r>
      <w:r>
        <w:rPr>
          <w:rFonts w:ascii="Arial" w:hAnsi="Arial" w:cs="Arial"/>
          <w:b/>
          <w:sz w:val="24"/>
        </w:rPr>
        <w:t xml:space="preserve">Handling of satellite Ka-band for NR-NTN exemplary band in Rel-17 </w:t>
      </w:r>
    </w:p>
    <w:p w14:paraId="0E96336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 Network Systems Ltd, Inmarsat, Thales, Fraunhofer, Panasonic</w:t>
      </w:r>
    </w:p>
    <w:p w14:paraId="333D9675" w14:textId="77777777" w:rsidR="00E97C3D" w:rsidRDefault="00E97C3D" w:rsidP="00E97C3D">
      <w:pPr>
        <w:rPr>
          <w:rFonts w:ascii="Arial" w:hAnsi="Arial" w:cs="Arial"/>
          <w:b/>
        </w:rPr>
      </w:pPr>
      <w:r>
        <w:rPr>
          <w:rFonts w:ascii="Arial" w:hAnsi="Arial" w:cs="Arial"/>
          <w:b/>
        </w:rPr>
        <w:t xml:space="preserve">Discussion: </w:t>
      </w:r>
    </w:p>
    <w:p w14:paraId="5CC1E344" w14:textId="77777777" w:rsidR="00E97C3D" w:rsidRDefault="00E97C3D" w:rsidP="00E97C3D">
      <w:r>
        <w:t>handled in email discussion [91E][28][NTN_scope&amp;bands]</w:t>
      </w:r>
    </w:p>
    <w:p w14:paraId="15387C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0CBB4" w14:textId="77777777" w:rsidR="00E97C3D" w:rsidRDefault="00E97C3D" w:rsidP="00E97C3D">
      <w:pPr>
        <w:rPr>
          <w:rFonts w:ascii="Arial" w:hAnsi="Arial" w:cs="Arial"/>
          <w:b/>
          <w:sz w:val="24"/>
        </w:rPr>
      </w:pPr>
      <w:r>
        <w:rPr>
          <w:rFonts w:ascii="Arial" w:hAnsi="Arial" w:cs="Arial"/>
          <w:b/>
          <w:color w:val="0000FF"/>
          <w:sz w:val="24"/>
        </w:rPr>
        <w:t>RP-210621</w:t>
      </w:r>
      <w:r>
        <w:rPr>
          <w:rFonts w:ascii="Arial" w:hAnsi="Arial" w:cs="Arial"/>
          <w:b/>
          <w:color w:val="0000FF"/>
          <w:sz w:val="24"/>
        </w:rPr>
        <w:tab/>
      </w:r>
      <w:r>
        <w:rPr>
          <w:rFonts w:ascii="Arial" w:hAnsi="Arial" w:cs="Arial"/>
          <w:b/>
          <w:sz w:val="24"/>
        </w:rPr>
        <w:t>Views on standardization and specification for NTN</w:t>
      </w:r>
    </w:p>
    <w:p w14:paraId="2663953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60ADEE" w14:textId="77777777" w:rsidR="00E97C3D" w:rsidRDefault="00E97C3D" w:rsidP="00E97C3D">
      <w:pPr>
        <w:rPr>
          <w:rFonts w:ascii="Arial" w:hAnsi="Arial" w:cs="Arial"/>
          <w:b/>
        </w:rPr>
      </w:pPr>
      <w:r>
        <w:rPr>
          <w:rFonts w:ascii="Arial" w:hAnsi="Arial" w:cs="Arial"/>
          <w:b/>
        </w:rPr>
        <w:t xml:space="preserve">Discussion: </w:t>
      </w:r>
    </w:p>
    <w:p w14:paraId="78FD77D2" w14:textId="77777777" w:rsidR="00E97C3D" w:rsidRDefault="00E97C3D" w:rsidP="00E97C3D">
      <w:r>
        <w:t>handled in email discussion [91E][28][NTN_scope&amp;bands]</w:t>
      </w:r>
    </w:p>
    <w:p w14:paraId="2EEAB6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6149F" w14:textId="77777777" w:rsidR="00E97C3D" w:rsidRDefault="00E97C3D" w:rsidP="00E97C3D">
      <w:pPr>
        <w:rPr>
          <w:rFonts w:ascii="Arial" w:hAnsi="Arial" w:cs="Arial"/>
          <w:b/>
          <w:sz w:val="24"/>
        </w:rPr>
      </w:pPr>
      <w:r>
        <w:rPr>
          <w:rFonts w:ascii="Arial" w:hAnsi="Arial" w:cs="Arial"/>
          <w:b/>
          <w:color w:val="0000FF"/>
          <w:sz w:val="24"/>
        </w:rPr>
        <w:t>RP-210622</w:t>
      </w:r>
      <w:r>
        <w:rPr>
          <w:rFonts w:ascii="Arial" w:hAnsi="Arial" w:cs="Arial"/>
          <w:b/>
          <w:color w:val="0000FF"/>
          <w:sz w:val="24"/>
        </w:rPr>
        <w:tab/>
      </w:r>
      <w:r>
        <w:rPr>
          <w:rFonts w:ascii="Arial" w:hAnsi="Arial" w:cs="Arial"/>
          <w:b/>
          <w:sz w:val="24"/>
        </w:rPr>
        <w:t>Discussion on the NTN band in FR2</w:t>
      </w:r>
    </w:p>
    <w:p w14:paraId="36021DE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414657" w14:textId="77777777" w:rsidR="00E97C3D" w:rsidRDefault="00E97C3D" w:rsidP="00E97C3D">
      <w:pPr>
        <w:rPr>
          <w:rFonts w:ascii="Arial" w:hAnsi="Arial" w:cs="Arial"/>
          <w:b/>
        </w:rPr>
      </w:pPr>
      <w:r>
        <w:rPr>
          <w:rFonts w:ascii="Arial" w:hAnsi="Arial" w:cs="Arial"/>
          <w:b/>
        </w:rPr>
        <w:t xml:space="preserve">Discussion: </w:t>
      </w:r>
    </w:p>
    <w:p w14:paraId="053425EA" w14:textId="77777777" w:rsidR="00E97C3D" w:rsidRDefault="00E97C3D" w:rsidP="00E97C3D">
      <w:r>
        <w:t>handled in email discussion [91E][28][NTN_scope&amp;bands]</w:t>
      </w:r>
    </w:p>
    <w:p w14:paraId="3C9F3F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956E8" w14:textId="77777777" w:rsidR="00E97C3D" w:rsidRDefault="00E97C3D" w:rsidP="00E97C3D">
      <w:pPr>
        <w:rPr>
          <w:rFonts w:ascii="Arial" w:hAnsi="Arial" w:cs="Arial"/>
          <w:b/>
          <w:sz w:val="24"/>
        </w:rPr>
      </w:pPr>
      <w:r>
        <w:rPr>
          <w:rFonts w:ascii="Arial" w:hAnsi="Arial" w:cs="Arial"/>
          <w:b/>
          <w:color w:val="0000FF"/>
          <w:sz w:val="24"/>
        </w:rPr>
        <w:t>RP-210638</w:t>
      </w:r>
      <w:r>
        <w:rPr>
          <w:rFonts w:ascii="Arial" w:hAnsi="Arial" w:cs="Arial"/>
          <w:b/>
          <w:color w:val="0000FF"/>
          <w:sz w:val="24"/>
        </w:rPr>
        <w:tab/>
      </w:r>
      <w:r>
        <w:rPr>
          <w:rFonts w:ascii="Arial" w:hAnsi="Arial" w:cs="Arial"/>
          <w:b/>
          <w:sz w:val="24"/>
        </w:rPr>
        <w:t>On satellite bands that do not overlap with existing frequency ranges</w:t>
      </w:r>
    </w:p>
    <w:p w14:paraId="4C97DD0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906E161" w14:textId="77777777" w:rsidR="00E97C3D" w:rsidRDefault="00E97C3D" w:rsidP="00E97C3D">
      <w:pPr>
        <w:rPr>
          <w:rFonts w:ascii="Arial" w:hAnsi="Arial" w:cs="Arial"/>
          <w:b/>
        </w:rPr>
      </w:pPr>
      <w:r>
        <w:rPr>
          <w:rFonts w:ascii="Arial" w:hAnsi="Arial" w:cs="Arial"/>
          <w:b/>
        </w:rPr>
        <w:t xml:space="preserve">Discussion: </w:t>
      </w:r>
    </w:p>
    <w:p w14:paraId="18013AE8" w14:textId="77777777" w:rsidR="00E97C3D" w:rsidRDefault="00E97C3D" w:rsidP="00E97C3D">
      <w:r>
        <w:t>handled in email discussion [91E][28][NTN_scope&amp;bands]</w:t>
      </w:r>
    </w:p>
    <w:p w14:paraId="023D82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754F" w14:textId="77777777" w:rsidR="00E97C3D" w:rsidRDefault="00E97C3D" w:rsidP="00E97C3D">
      <w:pPr>
        <w:rPr>
          <w:rFonts w:ascii="Arial" w:hAnsi="Arial" w:cs="Arial"/>
          <w:b/>
          <w:sz w:val="24"/>
        </w:rPr>
      </w:pPr>
      <w:r>
        <w:rPr>
          <w:rFonts w:ascii="Arial" w:hAnsi="Arial" w:cs="Arial"/>
          <w:b/>
          <w:color w:val="0000FF"/>
          <w:sz w:val="24"/>
        </w:rPr>
        <w:t>RP-210234</w:t>
      </w:r>
      <w:r>
        <w:rPr>
          <w:rFonts w:ascii="Arial" w:hAnsi="Arial" w:cs="Arial"/>
          <w:b/>
          <w:color w:val="0000FF"/>
          <w:sz w:val="24"/>
        </w:rPr>
        <w:tab/>
      </w:r>
      <w:r>
        <w:rPr>
          <w:rFonts w:ascii="Arial" w:hAnsi="Arial" w:cs="Arial"/>
          <w:b/>
          <w:sz w:val="24"/>
        </w:rPr>
        <w:t>Revised WID: Solutions for NR to support non-terrestrial networks (NTN)</w:t>
      </w:r>
    </w:p>
    <w:p w14:paraId="1ABD0E7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1E12052" w14:textId="77777777" w:rsidR="00E97C3D" w:rsidRDefault="00E97C3D" w:rsidP="00E97C3D">
      <w:pPr>
        <w:rPr>
          <w:rFonts w:ascii="Arial" w:hAnsi="Arial" w:cs="Arial"/>
          <w:b/>
        </w:rPr>
      </w:pPr>
      <w:r>
        <w:rPr>
          <w:rFonts w:ascii="Arial" w:hAnsi="Arial" w:cs="Arial"/>
          <w:b/>
        </w:rPr>
        <w:t xml:space="preserve">Abstract: </w:t>
      </w:r>
    </w:p>
    <w:p w14:paraId="14A1DBB8" w14:textId="77777777" w:rsidR="00E97C3D" w:rsidRDefault="00E97C3D" w:rsidP="00E97C3D">
      <w:r>
        <w:t>last approved WID: RP-202908</w:t>
      </w:r>
    </w:p>
    <w:p w14:paraId="2076EF9F" w14:textId="77777777" w:rsidR="00E97C3D" w:rsidRDefault="00E97C3D" w:rsidP="00E97C3D">
      <w:pPr>
        <w:rPr>
          <w:rFonts w:ascii="Arial" w:hAnsi="Arial" w:cs="Arial"/>
          <w:b/>
        </w:rPr>
      </w:pPr>
      <w:r>
        <w:rPr>
          <w:rFonts w:ascii="Arial" w:hAnsi="Arial" w:cs="Arial"/>
          <w:b/>
        </w:rPr>
        <w:t xml:space="preserve">Discussion: </w:t>
      </w:r>
    </w:p>
    <w:p w14:paraId="0DD36F12" w14:textId="77777777" w:rsidR="00E97C3D" w:rsidRDefault="00E97C3D" w:rsidP="00E97C3D">
      <w:r>
        <w:lastRenderedPageBreak/>
        <w:t>handled in email discussion [91E][28][NTN_scope&amp;bands]</w:t>
      </w:r>
    </w:p>
    <w:p w14:paraId="0358C3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RP-210887</w:t>
      </w:r>
      <w:r>
        <w:rPr>
          <w:color w:val="993300"/>
          <w:u w:val="single"/>
        </w:rPr>
        <w:t>.</w:t>
      </w:r>
    </w:p>
    <w:p w14:paraId="7F5F6D5F" w14:textId="77777777" w:rsidR="00E97C3D" w:rsidRDefault="00E97C3D" w:rsidP="00E97C3D">
      <w:pPr>
        <w:rPr>
          <w:rFonts w:ascii="Arial" w:hAnsi="Arial" w:cs="Arial"/>
          <w:b/>
          <w:sz w:val="24"/>
        </w:rPr>
      </w:pPr>
      <w:r>
        <w:rPr>
          <w:rFonts w:ascii="Arial" w:hAnsi="Arial" w:cs="Arial"/>
          <w:b/>
          <w:color w:val="0000FF"/>
          <w:sz w:val="24"/>
        </w:rPr>
        <w:t>RP-210887</w:t>
      </w:r>
      <w:r>
        <w:rPr>
          <w:rFonts w:ascii="Arial" w:hAnsi="Arial" w:cs="Arial"/>
          <w:b/>
          <w:color w:val="0000FF"/>
          <w:sz w:val="24"/>
        </w:rPr>
        <w:tab/>
      </w:r>
      <w:r>
        <w:rPr>
          <w:rFonts w:ascii="Arial" w:hAnsi="Arial" w:cs="Arial"/>
          <w:b/>
          <w:sz w:val="24"/>
        </w:rPr>
        <w:t>Revised WID: Solutions for NR to support non-terrestrial networks (NTN)</w:t>
      </w:r>
    </w:p>
    <w:p w14:paraId="0AF3BF2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3F9663B" w14:textId="77777777" w:rsidR="00E97C3D" w:rsidRDefault="00E97C3D" w:rsidP="00E97C3D">
      <w:pPr>
        <w:rPr>
          <w:color w:val="808080"/>
        </w:rPr>
      </w:pPr>
      <w:r>
        <w:rPr>
          <w:color w:val="808080"/>
        </w:rPr>
        <w:t>(Replaces RP-210234)</w:t>
      </w:r>
    </w:p>
    <w:p w14:paraId="51D3B335" w14:textId="77777777" w:rsidR="00E97C3D" w:rsidRDefault="00E97C3D" w:rsidP="00E97C3D">
      <w:pPr>
        <w:rPr>
          <w:rFonts w:ascii="Arial" w:hAnsi="Arial" w:cs="Arial"/>
          <w:b/>
        </w:rPr>
      </w:pPr>
      <w:r>
        <w:rPr>
          <w:rFonts w:ascii="Arial" w:hAnsi="Arial" w:cs="Arial"/>
          <w:b/>
        </w:rPr>
        <w:t xml:space="preserve">Abstract: </w:t>
      </w:r>
    </w:p>
    <w:p w14:paraId="418EE6EC" w14:textId="77777777" w:rsidR="00E97C3D" w:rsidRDefault="00E97C3D" w:rsidP="00E97C3D">
      <w:r>
        <w:t>last approved WID: RP-202908</w:t>
      </w:r>
    </w:p>
    <w:p w14:paraId="223DD071" w14:textId="77777777" w:rsidR="00E97C3D" w:rsidRDefault="00E97C3D" w:rsidP="00E97C3D">
      <w:pPr>
        <w:rPr>
          <w:rFonts w:ascii="Arial" w:hAnsi="Arial" w:cs="Arial"/>
          <w:b/>
        </w:rPr>
      </w:pPr>
      <w:r>
        <w:rPr>
          <w:rFonts w:ascii="Arial" w:hAnsi="Arial" w:cs="Arial"/>
          <w:b/>
        </w:rPr>
        <w:t xml:space="preserve">Discussion: </w:t>
      </w:r>
    </w:p>
    <w:p w14:paraId="38723753" w14:textId="77777777" w:rsidR="00E97C3D" w:rsidRDefault="00E97C3D" w:rsidP="00E97C3D">
      <w:r>
        <w:t>handled in email discussion [91E][28][NTN_scope&amp;bands]</w:t>
      </w:r>
    </w:p>
    <w:p w14:paraId="10C12E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RP-210908</w:t>
      </w:r>
      <w:r>
        <w:rPr>
          <w:color w:val="993300"/>
          <w:u w:val="single"/>
        </w:rPr>
        <w:t>.</w:t>
      </w:r>
    </w:p>
    <w:p w14:paraId="5E1F5CDF" w14:textId="77777777" w:rsidR="00E97C3D" w:rsidRDefault="00E97C3D" w:rsidP="00E97C3D">
      <w:pPr>
        <w:rPr>
          <w:rFonts w:ascii="Arial" w:hAnsi="Arial" w:cs="Arial"/>
          <w:b/>
          <w:sz w:val="24"/>
        </w:rPr>
      </w:pPr>
      <w:r>
        <w:rPr>
          <w:rFonts w:ascii="Arial" w:hAnsi="Arial" w:cs="Arial"/>
          <w:b/>
          <w:color w:val="0000FF"/>
          <w:sz w:val="24"/>
        </w:rPr>
        <w:t>RP-210908</w:t>
      </w:r>
      <w:r>
        <w:rPr>
          <w:rFonts w:ascii="Arial" w:hAnsi="Arial" w:cs="Arial"/>
          <w:b/>
          <w:color w:val="0000FF"/>
          <w:sz w:val="24"/>
        </w:rPr>
        <w:tab/>
      </w:r>
      <w:r>
        <w:rPr>
          <w:rFonts w:ascii="Arial" w:hAnsi="Arial" w:cs="Arial"/>
          <w:b/>
          <w:sz w:val="24"/>
        </w:rPr>
        <w:t>Revised WID: Solutions for NR to support non-terrestrial networks (NTN)</w:t>
      </w:r>
    </w:p>
    <w:p w14:paraId="743ABD3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C79B788" w14:textId="77777777" w:rsidR="00E97C3D" w:rsidRDefault="00E97C3D" w:rsidP="00E97C3D">
      <w:pPr>
        <w:rPr>
          <w:color w:val="808080"/>
        </w:rPr>
      </w:pPr>
      <w:r>
        <w:rPr>
          <w:color w:val="808080"/>
        </w:rPr>
        <w:t>(Replaces RP-210887)</w:t>
      </w:r>
    </w:p>
    <w:p w14:paraId="34829A13" w14:textId="77777777" w:rsidR="00E97C3D" w:rsidRDefault="00E97C3D" w:rsidP="00E97C3D">
      <w:pPr>
        <w:rPr>
          <w:rFonts w:ascii="Arial" w:hAnsi="Arial" w:cs="Arial"/>
          <w:b/>
        </w:rPr>
      </w:pPr>
      <w:r>
        <w:rPr>
          <w:rFonts w:ascii="Arial" w:hAnsi="Arial" w:cs="Arial"/>
          <w:b/>
        </w:rPr>
        <w:t xml:space="preserve">Abstract: </w:t>
      </w:r>
    </w:p>
    <w:p w14:paraId="115D9130" w14:textId="77777777" w:rsidR="00E97C3D" w:rsidRDefault="00E97C3D" w:rsidP="00E97C3D">
      <w:r>
        <w:t>last approved WID: RP-202908</w:t>
      </w:r>
    </w:p>
    <w:p w14:paraId="4D97A073" w14:textId="77777777" w:rsidR="00E97C3D" w:rsidRDefault="00E97C3D" w:rsidP="00E97C3D">
      <w:pPr>
        <w:rPr>
          <w:rFonts w:ascii="Arial" w:hAnsi="Arial" w:cs="Arial"/>
          <w:b/>
        </w:rPr>
      </w:pPr>
      <w:r>
        <w:rPr>
          <w:rFonts w:ascii="Arial" w:hAnsi="Arial" w:cs="Arial"/>
          <w:b/>
        </w:rPr>
        <w:t xml:space="preserve">Discussion: </w:t>
      </w:r>
    </w:p>
    <w:p w14:paraId="4CF33697" w14:textId="77777777" w:rsidR="00E97C3D" w:rsidRDefault="00E97C3D" w:rsidP="00E97C3D">
      <w:r>
        <w:t>result of email discussion [91E][28][NTN_scope&amp;bands]</w:t>
      </w:r>
    </w:p>
    <w:p w14:paraId="29821E6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AC81" w14:textId="77777777" w:rsidR="00E97C3D" w:rsidRDefault="00E97C3D" w:rsidP="00E97C3D">
      <w:pPr>
        <w:rPr>
          <w:rFonts w:ascii="Arial" w:hAnsi="Arial" w:cs="Arial"/>
          <w:b/>
          <w:sz w:val="24"/>
        </w:rPr>
      </w:pPr>
      <w:r>
        <w:rPr>
          <w:rFonts w:ascii="Arial" w:hAnsi="Arial" w:cs="Arial"/>
          <w:b/>
          <w:color w:val="0000FF"/>
          <w:sz w:val="24"/>
        </w:rPr>
        <w:t>RP-210791</w:t>
      </w:r>
      <w:r>
        <w:rPr>
          <w:rFonts w:ascii="Arial" w:hAnsi="Arial" w:cs="Arial"/>
          <w:b/>
          <w:color w:val="0000FF"/>
          <w:sz w:val="24"/>
        </w:rPr>
        <w:tab/>
      </w:r>
      <w:r>
        <w:rPr>
          <w:rFonts w:ascii="Arial" w:hAnsi="Arial" w:cs="Arial"/>
          <w:b/>
          <w:sz w:val="24"/>
        </w:rPr>
        <w:t>Moderator's summary for email discussion [91E][28][NTN_scope&amp;bands]</w:t>
      </w:r>
    </w:p>
    <w:p w14:paraId="1CEACA5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14:paraId="7660968F" w14:textId="77777777" w:rsidR="00E97C3D" w:rsidRDefault="00E97C3D" w:rsidP="00E97C3D">
      <w:pPr>
        <w:rPr>
          <w:rFonts w:ascii="Arial" w:hAnsi="Arial" w:cs="Arial"/>
          <w:b/>
        </w:rPr>
      </w:pPr>
      <w:r>
        <w:rPr>
          <w:rFonts w:ascii="Arial" w:hAnsi="Arial" w:cs="Arial"/>
          <w:b/>
        </w:rPr>
        <w:t xml:space="preserve">Abstract: </w:t>
      </w:r>
    </w:p>
    <w:p w14:paraId="727CE5EE" w14:textId="77777777" w:rsidR="00E97C3D" w:rsidRDefault="00E97C3D" w:rsidP="00E97C3D">
      <w:r>
        <w:t>handled Tdocs: RP-210732, RP-210439, RP-210621, RP-210622, RP-210638, RP-210234, RP-210219, RP-210228</w:t>
      </w:r>
    </w:p>
    <w:p w14:paraId="3C8DD09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6DA6" w14:textId="77777777" w:rsidR="00E97C3D" w:rsidRDefault="00E97C3D" w:rsidP="00E97C3D">
      <w:pPr>
        <w:pStyle w:val="Heading4"/>
      </w:pPr>
      <w:bookmarkStart w:id="178" w:name="_Toc69483407"/>
      <w:bookmarkStart w:id="179" w:name="_Toc74553650"/>
      <w:r>
        <w:t>9.7.7</w:t>
      </w:r>
      <w:r>
        <w:tab/>
        <w:t>UE power saving enhancements for NR [RAN2 WI: NR_UE_pow_sav_enh]</w:t>
      </w:r>
      <w:bookmarkEnd w:id="178"/>
      <w:bookmarkEnd w:id="179"/>
    </w:p>
    <w:p w14:paraId="11862F68" w14:textId="77777777" w:rsidR="00E97C3D" w:rsidRDefault="00E97C3D" w:rsidP="00E97C3D">
      <w:pPr>
        <w:rPr>
          <w:rFonts w:ascii="Arial" w:hAnsi="Arial" w:cs="Arial"/>
          <w:b/>
          <w:sz w:val="24"/>
        </w:rPr>
      </w:pPr>
      <w:r>
        <w:rPr>
          <w:rFonts w:ascii="Arial" w:hAnsi="Arial" w:cs="Arial"/>
          <w:b/>
          <w:color w:val="0000FF"/>
          <w:sz w:val="24"/>
        </w:rPr>
        <w:t>RP-210642</w:t>
      </w:r>
      <w:r>
        <w:rPr>
          <w:rFonts w:ascii="Arial" w:hAnsi="Arial" w:cs="Arial"/>
          <w:b/>
          <w:color w:val="0000FF"/>
          <w:sz w:val="24"/>
        </w:rPr>
        <w:tab/>
      </w:r>
      <w:r>
        <w:rPr>
          <w:rFonts w:ascii="Arial" w:hAnsi="Arial" w:cs="Arial"/>
          <w:b/>
          <w:sz w:val="24"/>
        </w:rPr>
        <w:t>Status report for WI: UE power saving enhancements for NR; rapporteur: Mediatek</w:t>
      </w:r>
    </w:p>
    <w:p w14:paraId="63D561C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15D815" w14:textId="77777777" w:rsidR="00E97C3D" w:rsidRDefault="00E97C3D" w:rsidP="00E97C3D">
      <w:pPr>
        <w:rPr>
          <w:rFonts w:ascii="Arial" w:hAnsi="Arial" w:cs="Arial"/>
          <w:b/>
        </w:rPr>
      </w:pPr>
      <w:r>
        <w:rPr>
          <w:rFonts w:ascii="Arial" w:hAnsi="Arial" w:cs="Arial"/>
          <w:b/>
        </w:rPr>
        <w:t xml:space="preserve">Abstract: </w:t>
      </w:r>
    </w:p>
    <w:p w14:paraId="3D0F529B" w14:textId="77777777" w:rsidR="00E97C3D" w:rsidRDefault="00E97C3D" w:rsidP="00E97C3D">
      <w:r>
        <w:t>wrong AI in Tdoc request</w:t>
      </w:r>
    </w:p>
    <w:p w14:paraId="0FE0C7E6" w14:textId="77777777" w:rsidR="00E97C3D" w:rsidRDefault="00E97C3D" w:rsidP="00E97C3D">
      <w:pPr>
        <w:rPr>
          <w:rFonts w:ascii="Arial" w:hAnsi="Arial" w:cs="Arial"/>
          <w:b/>
        </w:rPr>
      </w:pPr>
      <w:r>
        <w:rPr>
          <w:rFonts w:ascii="Arial" w:hAnsi="Arial" w:cs="Arial"/>
          <w:b/>
        </w:rPr>
        <w:t xml:space="preserve">Discussion: </w:t>
      </w:r>
    </w:p>
    <w:p w14:paraId="3D616FE3" w14:textId="77777777" w:rsidR="00E97C3D" w:rsidRDefault="00E97C3D" w:rsidP="00E97C3D">
      <w:r>
        <w:lastRenderedPageBreak/>
        <w:t>revised to</w:t>
      </w:r>
    </w:p>
    <w:p w14:paraId="5E0E2D2E" w14:textId="77777777" w:rsidR="00E97C3D" w:rsidRDefault="00E97C3D" w:rsidP="00E97C3D">
      <w:r>
        <w:t>- align the agreed Rel-17 time plan on RAN1 and RAN4-core-part</w:t>
      </w:r>
    </w:p>
    <w:p w14:paraId="60E8361E" w14:textId="77777777" w:rsidR="00E97C3D" w:rsidRDefault="00E97C3D" w:rsidP="00E97C3D">
      <w:r>
        <w:t xml:space="preserve">- align latest RAN2 TU plan proposal by RAN2 chair </w:t>
      </w:r>
    </w:p>
    <w:p w14:paraId="47711921" w14:textId="77777777" w:rsidR="00E97C3D" w:rsidRDefault="00E97C3D" w:rsidP="00E97C3D">
      <w:r>
        <w:t>- include TU plan to RAN4 (Perf. part) meetings not covered by the approved plan (RP-202856) of RAN #90-e</w:t>
      </w:r>
    </w:p>
    <w:p w14:paraId="58DDE6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RP-210733</w:t>
      </w:r>
      <w:r>
        <w:rPr>
          <w:color w:val="993300"/>
          <w:u w:val="single"/>
        </w:rPr>
        <w:t>.</w:t>
      </w:r>
    </w:p>
    <w:p w14:paraId="53F2AC15" w14:textId="77777777" w:rsidR="00E97C3D" w:rsidRDefault="00E97C3D" w:rsidP="00E97C3D">
      <w:pPr>
        <w:rPr>
          <w:rFonts w:ascii="Arial" w:hAnsi="Arial" w:cs="Arial"/>
          <w:b/>
          <w:sz w:val="24"/>
        </w:rPr>
      </w:pPr>
      <w:r>
        <w:rPr>
          <w:rFonts w:ascii="Arial" w:hAnsi="Arial" w:cs="Arial"/>
          <w:b/>
          <w:color w:val="0000FF"/>
          <w:sz w:val="24"/>
        </w:rPr>
        <w:t>RP-210733</w:t>
      </w:r>
      <w:r>
        <w:rPr>
          <w:rFonts w:ascii="Arial" w:hAnsi="Arial" w:cs="Arial"/>
          <w:b/>
          <w:color w:val="0000FF"/>
          <w:sz w:val="24"/>
        </w:rPr>
        <w:tab/>
      </w:r>
      <w:r>
        <w:rPr>
          <w:rFonts w:ascii="Arial" w:hAnsi="Arial" w:cs="Arial"/>
          <w:b/>
          <w:sz w:val="24"/>
        </w:rPr>
        <w:t>Status report for WI: UE power saving enhancements for NR; rapporteur: Mediatek</w:t>
      </w:r>
    </w:p>
    <w:p w14:paraId="1FC0825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755F05E" w14:textId="77777777" w:rsidR="00E97C3D" w:rsidRDefault="00E97C3D" w:rsidP="00E97C3D">
      <w:pPr>
        <w:rPr>
          <w:color w:val="808080"/>
        </w:rPr>
      </w:pPr>
      <w:r>
        <w:rPr>
          <w:color w:val="808080"/>
        </w:rPr>
        <w:t>(Replaces RP-210642)</w:t>
      </w:r>
    </w:p>
    <w:p w14:paraId="76F32408" w14:textId="77777777" w:rsidR="00E97C3D" w:rsidRDefault="00E97C3D" w:rsidP="00E97C3D">
      <w:pPr>
        <w:rPr>
          <w:rFonts w:ascii="Arial" w:hAnsi="Arial" w:cs="Arial"/>
          <w:b/>
        </w:rPr>
      </w:pPr>
      <w:r>
        <w:rPr>
          <w:rFonts w:ascii="Arial" w:hAnsi="Arial" w:cs="Arial"/>
          <w:b/>
        </w:rPr>
        <w:t xml:space="preserve">Discussion: </w:t>
      </w:r>
    </w:p>
    <w:p w14:paraId="68BA3799" w14:textId="77777777" w:rsidR="00E97C3D" w:rsidRDefault="00E97C3D" w:rsidP="00E97C3D">
      <w:r>
        <w:t>MCC: late submission</w:t>
      </w:r>
    </w:p>
    <w:p w14:paraId="4AF3C9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A6E7F" w14:textId="77777777" w:rsidR="00E97C3D" w:rsidRDefault="00E97C3D" w:rsidP="00E97C3D">
      <w:pPr>
        <w:rPr>
          <w:rFonts w:ascii="Arial" w:hAnsi="Arial" w:cs="Arial"/>
          <w:b/>
          <w:sz w:val="24"/>
        </w:rPr>
      </w:pPr>
      <w:r>
        <w:rPr>
          <w:rFonts w:ascii="Arial" w:hAnsi="Arial" w:cs="Arial"/>
          <w:b/>
          <w:color w:val="0000FF"/>
          <w:sz w:val="24"/>
        </w:rPr>
        <w:t>RP-210329</w:t>
      </w:r>
      <w:r>
        <w:rPr>
          <w:rFonts w:ascii="Arial" w:hAnsi="Arial" w:cs="Arial"/>
          <w:b/>
          <w:color w:val="0000FF"/>
          <w:sz w:val="24"/>
        </w:rPr>
        <w:tab/>
      </w:r>
      <w:r>
        <w:rPr>
          <w:rFonts w:ascii="Arial" w:hAnsi="Arial" w:cs="Arial"/>
          <w:b/>
          <w:sz w:val="24"/>
        </w:rPr>
        <w:t>Clarification of the UE power saving enhancements WI scope</w:t>
      </w:r>
    </w:p>
    <w:p w14:paraId="2ABDA52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8767B2D" w14:textId="77777777" w:rsidR="00E97C3D" w:rsidRDefault="00E97C3D" w:rsidP="00E97C3D">
      <w:pPr>
        <w:rPr>
          <w:rFonts w:ascii="Arial" w:hAnsi="Arial" w:cs="Arial"/>
          <w:b/>
        </w:rPr>
      </w:pPr>
      <w:r>
        <w:rPr>
          <w:rFonts w:ascii="Arial" w:hAnsi="Arial" w:cs="Arial"/>
          <w:b/>
        </w:rPr>
        <w:t xml:space="preserve">Discussion: </w:t>
      </w:r>
    </w:p>
    <w:p w14:paraId="0460404C" w14:textId="77777777" w:rsidR="00E97C3D" w:rsidRDefault="00E97C3D" w:rsidP="00E97C3D">
      <w:r>
        <w:t>handled in email discussion [91E][29][Power_saving_scope]</w:t>
      </w:r>
    </w:p>
    <w:p w14:paraId="7B8F5A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D39F" w14:textId="77777777" w:rsidR="00E97C3D" w:rsidRDefault="00E97C3D" w:rsidP="00E97C3D">
      <w:pPr>
        <w:rPr>
          <w:rFonts w:ascii="Arial" w:hAnsi="Arial" w:cs="Arial"/>
          <w:b/>
          <w:sz w:val="24"/>
        </w:rPr>
      </w:pPr>
      <w:r>
        <w:rPr>
          <w:rFonts w:ascii="Arial" w:hAnsi="Arial" w:cs="Arial"/>
          <w:b/>
          <w:color w:val="0000FF"/>
          <w:sz w:val="24"/>
        </w:rPr>
        <w:t>RP-210860</w:t>
      </w:r>
      <w:r>
        <w:rPr>
          <w:rFonts w:ascii="Arial" w:hAnsi="Arial" w:cs="Arial"/>
          <w:b/>
          <w:color w:val="0000FF"/>
          <w:sz w:val="24"/>
        </w:rPr>
        <w:tab/>
      </w:r>
      <w:r>
        <w:rPr>
          <w:rFonts w:ascii="Arial" w:hAnsi="Arial" w:cs="Arial"/>
          <w:b/>
          <w:sz w:val="24"/>
        </w:rPr>
        <w:t>Moderator's summary for email discussion [91E][29][Power_saving_scope]</w:t>
      </w:r>
    </w:p>
    <w:p w14:paraId="60CF4CF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w:t>
      </w:r>
    </w:p>
    <w:p w14:paraId="0BC836D0" w14:textId="77777777" w:rsidR="00E97C3D" w:rsidRDefault="00E97C3D" w:rsidP="00E97C3D">
      <w:pPr>
        <w:rPr>
          <w:rFonts w:ascii="Arial" w:hAnsi="Arial" w:cs="Arial"/>
          <w:b/>
        </w:rPr>
      </w:pPr>
      <w:r>
        <w:rPr>
          <w:rFonts w:ascii="Arial" w:hAnsi="Arial" w:cs="Arial"/>
          <w:b/>
        </w:rPr>
        <w:t xml:space="preserve">Abstract: </w:t>
      </w:r>
    </w:p>
    <w:p w14:paraId="1AEB7AF1" w14:textId="77777777" w:rsidR="00E97C3D" w:rsidRDefault="00E97C3D" w:rsidP="00E97C3D">
      <w:r>
        <w:t>handled Tdoc: RP-210329</w:t>
      </w:r>
    </w:p>
    <w:p w14:paraId="56D83DED" w14:textId="77777777" w:rsidR="00E97C3D" w:rsidRDefault="00E97C3D" w:rsidP="00E97C3D">
      <w:pPr>
        <w:rPr>
          <w:rFonts w:ascii="Arial" w:hAnsi="Arial" w:cs="Arial"/>
          <w:b/>
        </w:rPr>
      </w:pPr>
      <w:r>
        <w:rPr>
          <w:rFonts w:ascii="Arial" w:hAnsi="Arial" w:cs="Arial"/>
          <w:b/>
        </w:rPr>
        <w:t xml:space="preserve">Discussion: </w:t>
      </w:r>
    </w:p>
    <w:p w14:paraId="40CC86C9" w14:textId="77777777" w:rsidR="00E97C3D" w:rsidRDefault="00E97C3D" w:rsidP="00E97C3D">
      <w:r>
        <w:t xml:space="preserve">conclusion: RAN Plenary guidance to RAN4: </w:t>
      </w:r>
    </w:p>
    <w:p w14:paraId="015BB71F" w14:textId="77777777" w:rsidR="00E97C3D" w:rsidRDefault="00E97C3D" w:rsidP="00E97C3D">
      <w:r>
        <w:t>For Rel-17 WI of UE power saving enhancements for NR, no specification impact to RRM measurement procedure requirements and measurement performance requirements is expected.</w:t>
      </w:r>
    </w:p>
    <w:p w14:paraId="368CDB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BDE2" w14:textId="77777777" w:rsidR="00E97C3D" w:rsidRDefault="00E97C3D" w:rsidP="00E97C3D">
      <w:pPr>
        <w:pStyle w:val="Heading4"/>
      </w:pPr>
      <w:bookmarkStart w:id="180" w:name="_Toc69483408"/>
      <w:bookmarkStart w:id="181" w:name="_Toc74553651"/>
      <w:r>
        <w:t>9.7.8</w:t>
      </w:r>
      <w:r>
        <w:tab/>
        <w:t>Core part: NR multicast and broadcast services [RAN2 WI: NR_MBS-Core]</w:t>
      </w:r>
      <w:bookmarkEnd w:id="180"/>
      <w:bookmarkEnd w:id="181"/>
    </w:p>
    <w:p w14:paraId="1A57655D" w14:textId="77777777" w:rsidR="00E97C3D" w:rsidRDefault="00E97C3D" w:rsidP="00E97C3D">
      <w:pPr>
        <w:rPr>
          <w:rFonts w:ascii="Arial" w:hAnsi="Arial" w:cs="Arial"/>
          <w:b/>
          <w:sz w:val="24"/>
        </w:rPr>
      </w:pPr>
      <w:r>
        <w:rPr>
          <w:rFonts w:ascii="Arial" w:hAnsi="Arial" w:cs="Arial"/>
          <w:b/>
          <w:color w:val="0000FF"/>
          <w:sz w:val="24"/>
        </w:rPr>
        <w:t>RP-210566</w:t>
      </w:r>
      <w:r>
        <w:rPr>
          <w:rFonts w:ascii="Arial" w:hAnsi="Arial" w:cs="Arial"/>
          <w:b/>
          <w:color w:val="0000FF"/>
          <w:sz w:val="24"/>
        </w:rPr>
        <w:tab/>
      </w:r>
      <w:r>
        <w:rPr>
          <w:rFonts w:ascii="Arial" w:hAnsi="Arial" w:cs="Arial"/>
          <w:b/>
          <w:sz w:val="24"/>
        </w:rPr>
        <w:t>Status report for WI: Core part: NR multicast and broadcast services; rapporteur: Huawei</w:t>
      </w:r>
    </w:p>
    <w:p w14:paraId="25D8679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A0AFEA4" w14:textId="77777777" w:rsidR="00E97C3D" w:rsidRDefault="00E97C3D" w:rsidP="00E97C3D">
      <w:pPr>
        <w:rPr>
          <w:color w:val="808080"/>
        </w:rPr>
      </w:pPr>
      <w:r>
        <w:rPr>
          <w:color w:val="808080"/>
        </w:rPr>
        <w:t>(Replaces RP-202625)</w:t>
      </w:r>
    </w:p>
    <w:p w14:paraId="12D7E4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0D4B" w14:textId="77777777" w:rsidR="00E97C3D" w:rsidRDefault="00E97C3D" w:rsidP="00E97C3D">
      <w:pPr>
        <w:pStyle w:val="Heading4"/>
      </w:pPr>
      <w:bookmarkStart w:id="182" w:name="_Toc69483409"/>
      <w:bookmarkStart w:id="183" w:name="_Toc74553652"/>
      <w:r>
        <w:lastRenderedPageBreak/>
        <w:t>9.7.9</w:t>
      </w:r>
      <w:r>
        <w:tab/>
        <w:t>Further Multi-RAT DC enh. [RAN2 WI: LTE_NR_DC_enh2]</w:t>
      </w:r>
      <w:bookmarkEnd w:id="182"/>
      <w:bookmarkEnd w:id="183"/>
    </w:p>
    <w:p w14:paraId="2FD3FB78" w14:textId="77777777" w:rsidR="00E97C3D" w:rsidRDefault="00E97C3D" w:rsidP="00E97C3D">
      <w:pPr>
        <w:rPr>
          <w:rFonts w:ascii="Arial" w:hAnsi="Arial" w:cs="Arial"/>
          <w:b/>
          <w:sz w:val="24"/>
        </w:rPr>
      </w:pPr>
      <w:r>
        <w:rPr>
          <w:rFonts w:ascii="Arial" w:hAnsi="Arial" w:cs="Arial"/>
          <w:b/>
          <w:color w:val="0000FF"/>
          <w:sz w:val="24"/>
        </w:rPr>
        <w:t>RP-210567</w:t>
      </w:r>
      <w:r>
        <w:rPr>
          <w:rFonts w:ascii="Arial" w:hAnsi="Arial" w:cs="Arial"/>
          <w:b/>
          <w:color w:val="0000FF"/>
          <w:sz w:val="24"/>
        </w:rPr>
        <w:tab/>
      </w:r>
      <w:r>
        <w:rPr>
          <w:rFonts w:ascii="Arial" w:hAnsi="Arial" w:cs="Arial"/>
          <w:b/>
          <w:sz w:val="24"/>
        </w:rPr>
        <w:t>Status report for WI: Further Multi-Radio Dual-Connectivity enhancements; rapporteur: Huawei</w:t>
      </w:r>
    </w:p>
    <w:p w14:paraId="726302E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B746A95" w14:textId="77777777" w:rsidR="00E97C3D" w:rsidRDefault="00E97C3D" w:rsidP="00E97C3D">
      <w:pPr>
        <w:rPr>
          <w:color w:val="808080"/>
        </w:rPr>
      </w:pPr>
      <w:r>
        <w:rPr>
          <w:color w:val="808080"/>
        </w:rPr>
        <w:t>(Replaces RP-202624)</w:t>
      </w:r>
    </w:p>
    <w:p w14:paraId="1C29B5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F8575" w14:textId="77777777" w:rsidR="00E97C3D" w:rsidRDefault="00E97C3D" w:rsidP="00E97C3D">
      <w:pPr>
        <w:pStyle w:val="Heading4"/>
      </w:pPr>
      <w:bookmarkStart w:id="184" w:name="_Toc69483410"/>
      <w:bookmarkStart w:id="185" w:name="_Toc74553653"/>
      <w:r>
        <w:t>9.7.10</w:t>
      </w:r>
      <w:r>
        <w:tab/>
        <w:t>Enh. to IAB for NR [RAN2 WI: NR_IAB_enh]</w:t>
      </w:r>
      <w:bookmarkEnd w:id="184"/>
      <w:bookmarkEnd w:id="185"/>
    </w:p>
    <w:p w14:paraId="5F4F96B8" w14:textId="77777777" w:rsidR="00E97C3D" w:rsidRDefault="00E97C3D" w:rsidP="00E97C3D">
      <w:pPr>
        <w:rPr>
          <w:rFonts w:ascii="Arial" w:hAnsi="Arial" w:cs="Arial"/>
          <w:b/>
          <w:sz w:val="24"/>
        </w:rPr>
      </w:pPr>
      <w:r>
        <w:rPr>
          <w:rFonts w:ascii="Arial" w:hAnsi="Arial" w:cs="Arial"/>
          <w:b/>
          <w:color w:val="0000FF"/>
          <w:sz w:val="24"/>
        </w:rPr>
        <w:t>RP-210443</w:t>
      </w:r>
      <w:r>
        <w:rPr>
          <w:rFonts w:ascii="Arial" w:hAnsi="Arial" w:cs="Arial"/>
          <w:b/>
          <w:color w:val="0000FF"/>
          <w:sz w:val="24"/>
        </w:rPr>
        <w:tab/>
      </w:r>
      <w:r>
        <w:rPr>
          <w:rFonts w:ascii="Arial" w:hAnsi="Arial" w:cs="Arial"/>
          <w:b/>
          <w:sz w:val="24"/>
        </w:rPr>
        <w:t>Status report for Rel-17 WI NR_IAB_enh; rapporteur: Qualcomm</w:t>
      </w:r>
    </w:p>
    <w:p w14:paraId="0B55FA0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6652BB" w14:textId="77777777" w:rsidR="00E97C3D" w:rsidRDefault="00E97C3D" w:rsidP="00E97C3D">
      <w:pPr>
        <w:rPr>
          <w:rFonts w:ascii="Arial" w:hAnsi="Arial" w:cs="Arial"/>
          <w:b/>
        </w:rPr>
      </w:pPr>
      <w:r>
        <w:rPr>
          <w:rFonts w:ascii="Arial" w:hAnsi="Arial" w:cs="Arial"/>
          <w:b/>
        </w:rPr>
        <w:t xml:space="preserve">Discussion: </w:t>
      </w:r>
    </w:p>
    <w:p w14:paraId="7C80CEDC" w14:textId="77777777" w:rsidR="00E97C3D" w:rsidRDefault="00E97C3D" w:rsidP="00E97C3D">
      <w:r>
        <w:t>MCC: Core: 14%, June 22; Perf.: 0%, Sep.22; June 22 means moving the WI to REL-18; targets in contradiction with revised WID RP-210444;</w:t>
      </w:r>
    </w:p>
    <w:p w14:paraId="748CC2BB" w14:textId="77777777" w:rsidR="00E97C3D" w:rsidRDefault="00E97C3D" w:rsidP="00E97C3D">
      <w:r>
        <w:t>Qualcomm: Core: 14%, March 22; Perf.: 0%, June 22 is correct</w:t>
      </w:r>
    </w:p>
    <w:p w14:paraId="571787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RP-210757</w:t>
      </w:r>
      <w:r>
        <w:rPr>
          <w:color w:val="993300"/>
          <w:u w:val="single"/>
        </w:rPr>
        <w:t>.</w:t>
      </w:r>
    </w:p>
    <w:p w14:paraId="3CA40490" w14:textId="77777777" w:rsidR="00E97C3D" w:rsidRDefault="00E97C3D" w:rsidP="00E97C3D">
      <w:pPr>
        <w:rPr>
          <w:rFonts w:ascii="Arial" w:hAnsi="Arial" w:cs="Arial"/>
          <w:b/>
          <w:sz w:val="24"/>
        </w:rPr>
      </w:pPr>
      <w:r>
        <w:rPr>
          <w:rFonts w:ascii="Arial" w:hAnsi="Arial" w:cs="Arial"/>
          <w:b/>
          <w:color w:val="0000FF"/>
          <w:sz w:val="24"/>
        </w:rPr>
        <w:t>RP-210757</w:t>
      </w:r>
      <w:r>
        <w:rPr>
          <w:rFonts w:ascii="Arial" w:hAnsi="Arial" w:cs="Arial"/>
          <w:b/>
          <w:color w:val="0000FF"/>
          <w:sz w:val="24"/>
        </w:rPr>
        <w:tab/>
      </w:r>
      <w:r>
        <w:rPr>
          <w:rFonts w:ascii="Arial" w:hAnsi="Arial" w:cs="Arial"/>
          <w:b/>
          <w:sz w:val="24"/>
        </w:rPr>
        <w:t>Status report for Rel-17 WI NR_IAB_enh; rapporteur: Qualcomm</w:t>
      </w:r>
    </w:p>
    <w:p w14:paraId="7B4FED2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444A50D4" w14:textId="77777777" w:rsidR="00E97C3D" w:rsidRDefault="00E97C3D" w:rsidP="00E97C3D">
      <w:pPr>
        <w:rPr>
          <w:color w:val="808080"/>
        </w:rPr>
      </w:pPr>
      <w:r>
        <w:rPr>
          <w:color w:val="808080"/>
        </w:rPr>
        <w:t>(Replaces RP-210443)</w:t>
      </w:r>
    </w:p>
    <w:p w14:paraId="720BB6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50C0A" w14:textId="77777777" w:rsidR="00E97C3D" w:rsidRDefault="00E97C3D" w:rsidP="00E97C3D">
      <w:pPr>
        <w:rPr>
          <w:rFonts w:ascii="Arial" w:hAnsi="Arial" w:cs="Arial"/>
          <w:b/>
          <w:sz w:val="24"/>
        </w:rPr>
      </w:pPr>
      <w:r>
        <w:rPr>
          <w:rFonts w:ascii="Arial" w:hAnsi="Arial" w:cs="Arial"/>
          <w:b/>
          <w:color w:val="0000FF"/>
          <w:sz w:val="24"/>
        </w:rPr>
        <w:t>RP-210366</w:t>
      </w:r>
      <w:r>
        <w:rPr>
          <w:rFonts w:ascii="Arial" w:hAnsi="Arial" w:cs="Arial"/>
          <w:b/>
          <w:color w:val="0000FF"/>
          <w:sz w:val="24"/>
        </w:rPr>
        <w:tab/>
      </w:r>
      <w:r>
        <w:rPr>
          <w:rFonts w:ascii="Arial" w:hAnsi="Arial" w:cs="Arial"/>
          <w:b/>
          <w:sz w:val="24"/>
        </w:rPr>
        <w:t>On the Support of Intra-Carrier DC in Rel-17 IAB</w:t>
      </w:r>
    </w:p>
    <w:p w14:paraId="2D8BB6A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EBB2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DFC20" w14:textId="77777777" w:rsidR="00E97C3D" w:rsidRDefault="00E97C3D" w:rsidP="00E97C3D">
      <w:pPr>
        <w:rPr>
          <w:rFonts w:ascii="Arial" w:hAnsi="Arial" w:cs="Arial"/>
          <w:b/>
          <w:sz w:val="24"/>
        </w:rPr>
      </w:pPr>
      <w:r>
        <w:rPr>
          <w:rFonts w:ascii="Arial" w:hAnsi="Arial" w:cs="Arial"/>
          <w:b/>
          <w:color w:val="0000FF"/>
          <w:sz w:val="24"/>
        </w:rPr>
        <w:t>RP-210444</w:t>
      </w:r>
      <w:r>
        <w:rPr>
          <w:rFonts w:ascii="Arial" w:hAnsi="Arial" w:cs="Arial"/>
          <w:b/>
          <w:color w:val="0000FF"/>
          <w:sz w:val="24"/>
        </w:rPr>
        <w:tab/>
      </w:r>
      <w:r>
        <w:rPr>
          <w:rFonts w:ascii="Arial" w:hAnsi="Arial" w:cs="Arial"/>
          <w:b/>
          <w:sz w:val="24"/>
        </w:rPr>
        <w:t>Revised WID on Enhancements to Integrated Access and Backhaul for NR</w:t>
      </w:r>
    </w:p>
    <w:p w14:paraId="532E523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33149B63" w14:textId="77777777" w:rsidR="00E97C3D" w:rsidRDefault="00E97C3D" w:rsidP="00E97C3D">
      <w:pPr>
        <w:rPr>
          <w:rFonts w:ascii="Arial" w:hAnsi="Arial" w:cs="Arial"/>
          <w:b/>
        </w:rPr>
      </w:pPr>
      <w:r>
        <w:rPr>
          <w:rFonts w:ascii="Arial" w:hAnsi="Arial" w:cs="Arial"/>
          <w:b/>
        </w:rPr>
        <w:t xml:space="preserve">Abstract: </w:t>
      </w:r>
    </w:p>
    <w:p w14:paraId="389A0087" w14:textId="77777777" w:rsidR="00E97C3D" w:rsidRDefault="00E97C3D" w:rsidP="00E97C3D">
      <w:r>
        <w:t>last approved WID: RP-201293</w:t>
      </w:r>
    </w:p>
    <w:p w14:paraId="07131389" w14:textId="77777777" w:rsidR="00E97C3D" w:rsidRDefault="00E97C3D" w:rsidP="00E97C3D">
      <w:pPr>
        <w:rPr>
          <w:rFonts w:ascii="Arial" w:hAnsi="Arial" w:cs="Arial"/>
          <w:b/>
        </w:rPr>
      </w:pPr>
      <w:r>
        <w:rPr>
          <w:rFonts w:ascii="Arial" w:hAnsi="Arial" w:cs="Arial"/>
          <w:b/>
        </w:rPr>
        <w:t xml:space="preserve">Discussion: </w:t>
      </w:r>
    </w:p>
    <w:p w14:paraId="01E1361B" w14:textId="77777777" w:rsidR="00E97C3D" w:rsidRDefault="00E97C3D" w:rsidP="00E97C3D">
      <w:r>
        <w:t>MCC: Core: June 21; Perf.: Dec.21; in contradiction with status report RP-210443;</w:t>
      </w:r>
    </w:p>
    <w:p w14:paraId="37E55A4A" w14:textId="77777777" w:rsidR="00E97C3D" w:rsidRDefault="00E97C3D" w:rsidP="00E97C3D">
      <w:r>
        <w:t>Qualcomm: Core: 14%, March 22; Perf.: 0%, June 22 is correct</w:t>
      </w:r>
    </w:p>
    <w:p w14:paraId="74C5905D" w14:textId="77777777" w:rsidR="00E97C3D" w:rsidRDefault="00E97C3D" w:rsidP="00E97C3D">
      <w:r>
        <w:t>handled in email discussion [91E][30][IAB_scope]</w:t>
      </w:r>
    </w:p>
    <w:p w14:paraId="5A403B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RP-210758</w:t>
      </w:r>
      <w:r>
        <w:rPr>
          <w:color w:val="993300"/>
          <w:u w:val="single"/>
        </w:rPr>
        <w:t>.</w:t>
      </w:r>
    </w:p>
    <w:p w14:paraId="6D3A0636" w14:textId="77777777" w:rsidR="00E97C3D" w:rsidRDefault="00E97C3D" w:rsidP="00E97C3D">
      <w:pPr>
        <w:rPr>
          <w:rFonts w:ascii="Arial" w:hAnsi="Arial" w:cs="Arial"/>
          <w:b/>
          <w:sz w:val="24"/>
        </w:rPr>
      </w:pPr>
      <w:r>
        <w:rPr>
          <w:rFonts w:ascii="Arial" w:hAnsi="Arial" w:cs="Arial"/>
          <w:b/>
          <w:color w:val="0000FF"/>
          <w:sz w:val="24"/>
        </w:rPr>
        <w:lastRenderedPageBreak/>
        <w:t>RP-210758</w:t>
      </w:r>
      <w:r>
        <w:rPr>
          <w:rFonts w:ascii="Arial" w:hAnsi="Arial" w:cs="Arial"/>
          <w:b/>
          <w:color w:val="0000FF"/>
          <w:sz w:val="24"/>
        </w:rPr>
        <w:tab/>
      </w:r>
      <w:r>
        <w:rPr>
          <w:rFonts w:ascii="Arial" w:hAnsi="Arial" w:cs="Arial"/>
          <w:b/>
          <w:sz w:val="24"/>
        </w:rPr>
        <w:t>Revised WID on Enhancements to Integrated Access and Backhaul for NR</w:t>
      </w:r>
    </w:p>
    <w:p w14:paraId="660D2BF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225CA7BB" w14:textId="77777777" w:rsidR="00E97C3D" w:rsidRDefault="00E97C3D" w:rsidP="00E97C3D">
      <w:pPr>
        <w:rPr>
          <w:color w:val="808080"/>
        </w:rPr>
      </w:pPr>
      <w:r>
        <w:rPr>
          <w:color w:val="808080"/>
        </w:rPr>
        <w:t>(Replaces RP-210444)</w:t>
      </w:r>
    </w:p>
    <w:p w14:paraId="579B7438" w14:textId="77777777" w:rsidR="00E97C3D" w:rsidRDefault="00E97C3D" w:rsidP="00E97C3D">
      <w:pPr>
        <w:rPr>
          <w:rFonts w:ascii="Arial" w:hAnsi="Arial" w:cs="Arial"/>
          <w:b/>
        </w:rPr>
      </w:pPr>
      <w:r>
        <w:rPr>
          <w:rFonts w:ascii="Arial" w:hAnsi="Arial" w:cs="Arial"/>
          <w:b/>
        </w:rPr>
        <w:t xml:space="preserve">Abstract: </w:t>
      </w:r>
    </w:p>
    <w:p w14:paraId="01C66688" w14:textId="77777777" w:rsidR="00E97C3D" w:rsidRDefault="00E97C3D" w:rsidP="00E97C3D">
      <w:r>
        <w:t>last approved WID: RP-201293</w:t>
      </w:r>
    </w:p>
    <w:p w14:paraId="33582F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95470" w14:textId="77777777" w:rsidR="00E97C3D" w:rsidRDefault="00E97C3D" w:rsidP="00E97C3D">
      <w:pPr>
        <w:pStyle w:val="Heading4"/>
      </w:pPr>
      <w:bookmarkStart w:id="186" w:name="_Toc69483411"/>
      <w:bookmarkStart w:id="187" w:name="_Toc74553654"/>
      <w:r>
        <w:t>9.7.11</w:t>
      </w:r>
      <w:r>
        <w:tab/>
        <w:t>NR small data transmissions in INACTIVE state [RAN2 WI: NR_SmallData_INACTIVE]</w:t>
      </w:r>
      <w:bookmarkEnd w:id="186"/>
      <w:bookmarkEnd w:id="187"/>
    </w:p>
    <w:p w14:paraId="3BC92148" w14:textId="77777777" w:rsidR="00E97C3D" w:rsidRDefault="00E97C3D" w:rsidP="00E97C3D">
      <w:pPr>
        <w:rPr>
          <w:rFonts w:ascii="Arial" w:hAnsi="Arial" w:cs="Arial"/>
          <w:b/>
          <w:sz w:val="24"/>
        </w:rPr>
      </w:pPr>
      <w:r>
        <w:rPr>
          <w:rFonts w:ascii="Arial" w:hAnsi="Arial" w:cs="Arial"/>
          <w:b/>
          <w:color w:val="0000FF"/>
          <w:sz w:val="24"/>
        </w:rPr>
        <w:t>RP-210330</w:t>
      </w:r>
      <w:r>
        <w:rPr>
          <w:rFonts w:ascii="Arial" w:hAnsi="Arial" w:cs="Arial"/>
          <w:b/>
          <w:color w:val="0000FF"/>
          <w:sz w:val="24"/>
        </w:rPr>
        <w:tab/>
      </w:r>
      <w:r>
        <w:rPr>
          <w:rFonts w:ascii="Arial" w:hAnsi="Arial" w:cs="Arial"/>
          <w:b/>
          <w:sz w:val="24"/>
        </w:rPr>
        <w:t>Status Report for WI NR small data transmissions in INACTIVE state; rapporteur: ZTE</w:t>
      </w:r>
    </w:p>
    <w:p w14:paraId="2E0EA3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2AD83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860B" w14:textId="77777777" w:rsidR="00E97C3D" w:rsidRDefault="00E97C3D" w:rsidP="00E97C3D">
      <w:pPr>
        <w:rPr>
          <w:rFonts w:ascii="Arial" w:hAnsi="Arial" w:cs="Arial"/>
          <w:b/>
          <w:sz w:val="24"/>
        </w:rPr>
      </w:pPr>
      <w:r>
        <w:rPr>
          <w:rFonts w:ascii="Arial" w:hAnsi="Arial" w:cs="Arial"/>
          <w:b/>
          <w:color w:val="0000FF"/>
          <w:sz w:val="24"/>
        </w:rPr>
        <w:t>RP-210428</w:t>
      </w:r>
      <w:r>
        <w:rPr>
          <w:rFonts w:ascii="Arial" w:hAnsi="Arial" w:cs="Arial"/>
          <w:b/>
          <w:color w:val="0000FF"/>
          <w:sz w:val="24"/>
        </w:rPr>
        <w:tab/>
      </w:r>
      <w:r>
        <w:rPr>
          <w:rFonts w:ascii="Arial" w:hAnsi="Arial" w:cs="Arial"/>
          <w:b/>
          <w:sz w:val="24"/>
        </w:rPr>
        <w:t xml:space="preserve">Motivation for revision of Rel-17 WID for NR Small Data </w:t>
      </w:r>
    </w:p>
    <w:p w14:paraId="4A72301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InterDigital, Apple, CATT, Huawei, HiSilicon, Intel Corporation, Lenovo, Motorola Mobility, Nokia, NTT Docomo, OPPO, Qualcomm, Sony, Spreadtrum, vivo, Xiaomi, ZTE corporation, Sanechips </w:t>
      </w:r>
    </w:p>
    <w:p w14:paraId="19AB8F8A" w14:textId="77777777" w:rsidR="00E97C3D" w:rsidRDefault="00E97C3D" w:rsidP="00E97C3D">
      <w:pPr>
        <w:rPr>
          <w:rFonts w:ascii="Arial" w:hAnsi="Arial" w:cs="Arial"/>
          <w:b/>
        </w:rPr>
      </w:pPr>
      <w:r>
        <w:rPr>
          <w:rFonts w:ascii="Arial" w:hAnsi="Arial" w:cs="Arial"/>
          <w:b/>
        </w:rPr>
        <w:t xml:space="preserve">Discussion: </w:t>
      </w:r>
    </w:p>
    <w:p w14:paraId="65AE68EA" w14:textId="77777777" w:rsidR="00E97C3D" w:rsidRDefault="00E97C3D" w:rsidP="00E97C3D">
      <w:r>
        <w:t>handled in email discussion [91E][31][SDT_scope]</w:t>
      </w:r>
    </w:p>
    <w:p w14:paraId="6EFBB34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A3FBA" w14:textId="77777777" w:rsidR="00E97C3D" w:rsidRDefault="00E97C3D" w:rsidP="00E97C3D">
      <w:pPr>
        <w:rPr>
          <w:rFonts w:ascii="Arial" w:hAnsi="Arial" w:cs="Arial"/>
          <w:b/>
          <w:sz w:val="24"/>
        </w:rPr>
      </w:pPr>
      <w:r>
        <w:rPr>
          <w:rFonts w:ascii="Arial" w:hAnsi="Arial" w:cs="Arial"/>
          <w:b/>
          <w:color w:val="0000FF"/>
          <w:sz w:val="24"/>
        </w:rPr>
        <w:t>RP-210488</w:t>
      </w:r>
      <w:r>
        <w:rPr>
          <w:rFonts w:ascii="Arial" w:hAnsi="Arial" w:cs="Arial"/>
          <w:b/>
          <w:color w:val="0000FF"/>
          <w:sz w:val="24"/>
        </w:rPr>
        <w:tab/>
      </w:r>
      <w:r>
        <w:rPr>
          <w:rFonts w:ascii="Arial" w:hAnsi="Arial" w:cs="Arial"/>
          <w:b/>
          <w:sz w:val="24"/>
        </w:rPr>
        <w:t>Views on Rel-17 NR Positioning And SDT WIDs</w:t>
      </w:r>
    </w:p>
    <w:p w14:paraId="0F0BA99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Samsung Electronics Co., Ltd</w:t>
      </w:r>
    </w:p>
    <w:p w14:paraId="4D76230E" w14:textId="77777777" w:rsidR="00E97C3D" w:rsidRDefault="00E97C3D" w:rsidP="00E97C3D">
      <w:pPr>
        <w:rPr>
          <w:rFonts w:ascii="Arial" w:hAnsi="Arial" w:cs="Arial"/>
          <w:b/>
        </w:rPr>
      </w:pPr>
      <w:r>
        <w:rPr>
          <w:rFonts w:ascii="Arial" w:hAnsi="Arial" w:cs="Arial"/>
          <w:b/>
        </w:rPr>
        <w:t xml:space="preserve">Discussion: </w:t>
      </w:r>
    </w:p>
    <w:p w14:paraId="482BAD12" w14:textId="77777777" w:rsidR="00E97C3D" w:rsidRDefault="00E97C3D" w:rsidP="00E97C3D">
      <w:r>
        <w:t>handled in email discussion [91E][31][SDT_scope]</w:t>
      </w:r>
    </w:p>
    <w:p w14:paraId="4E9B75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1505D" w14:textId="77777777" w:rsidR="00E97C3D" w:rsidRDefault="00E97C3D" w:rsidP="00E97C3D">
      <w:pPr>
        <w:rPr>
          <w:rFonts w:ascii="Arial" w:hAnsi="Arial" w:cs="Arial"/>
          <w:b/>
          <w:sz w:val="24"/>
        </w:rPr>
      </w:pPr>
      <w:r>
        <w:rPr>
          <w:rFonts w:ascii="Arial" w:hAnsi="Arial" w:cs="Arial"/>
          <w:b/>
          <w:color w:val="0000FF"/>
          <w:sz w:val="24"/>
        </w:rPr>
        <w:t>RP-210509</w:t>
      </w:r>
      <w:r>
        <w:rPr>
          <w:rFonts w:ascii="Arial" w:hAnsi="Arial" w:cs="Arial"/>
          <w:b/>
          <w:color w:val="0000FF"/>
          <w:sz w:val="24"/>
        </w:rPr>
        <w:tab/>
      </w:r>
      <w:r>
        <w:rPr>
          <w:rFonts w:ascii="Arial" w:hAnsi="Arial" w:cs="Arial"/>
          <w:b/>
          <w:sz w:val="24"/>
        </w:rPr>
        <w:t>Considerations on Context Fetch scenarios for NR SDT</w:t>
      </w:r>
    </w:p>
    <w:p w14:paraId="10A4DDC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DBB9B0" w14:textId="77777777" w:rsidR="00E97C3D" w:rsidRDefault="00E97C3D" w:rsidP="00E97C3D">
      <w:pPr>
        <w:rPr>
          <w:rFonts w:ascii="Arial" w:hAnsi="Arial" w:cs="Arial"/>
          <w:b/>
        </w:rPr>
      </w:pPr>
      <w:r>
        <w:rPr>
          <w:rFonts w:ascii="Arial" w:hAnsi="Arial" w:cs="Arial"/>
          <w:b/>
        </w:rPr>
        <w:t xml:space="preserve">Discussion: </w:t>
      </w:r>
    </w:p>
    <w:p w14:paraId="4B6F4B7C" w14:textId="77777777" w:rsidR="00E97C3D" w:rsidRDefault="00E97C3D" w:rsidP="00E97C3D">
      <w:r>
        <w:t>handled in email discussion [91E][31][SDT_scope]</w:t>
      </w:r>
    </w:p>
    <w:p w14:paraId="07AFB6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9F9D" w14:textId="77777777" w:rsidR="00E97C3D" w:rsidRDefault="00E97C3D" w:rsidP="00E97C3D">
      <w:pPr>
        <w:rPr>
          <w:rFonts w:ascii="Arial" w:hAnsi="Arial" w:cs="Arial"/>
          <w:b/>
          <w:sz w:val="24"/>
        </w:rPr>
      </w:pPr>
      <w:r>
        <w:rPr>
          <w:rFonts w:ascii="Arial" w:hAnsi="Arial" w:cs="Arial"/>
          <w:b/>
          <w:color w:val="0000FF"/>
          <w:sz w:val="24"/>
        </w:rPr>
        <w:t>RP-210331</w:t>
      </w:r>
      <w:r>
        <w:rPr>
          <w:rFonts w:ascii="Arial" w:hAnsi="Arial" w:cs="Arial"/>
          <w:b/>
          <w:color w:val="0000FF"/>
          <w:sz w:val="24"/>
        </w:rPr>
        <w:tab/>
      </w:r>
      <w:r>
        <w:rPr>
          <w:rFonts w:ascii="Arial" w:hAnsi="Arial" w:cs="Arial"/>
          <w:b/>
          <w:sz w:val="24"/>
        </w:rPr>
        <w:t>Revised WID on NR small data transmissions in INACTIVE state</w:t>
      </w:r>
    </w:p>
    <w:p w14:paraId="6E834DF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3E539171" w14:textId="77777777" w:rsidR="00E97C3D" w:rsidRDefault="00E97C3D" w:rsidP="00E97C3D">
      <w:pPr>
        <w:rPr>
          <w:color w:val="808080"/>
        </w:rPr>
      </w:pPr>
      <w:r>
        <w:rPr>
          <w:color w:val="808080"/>
        </w:rPr>
        <w:t>(Replaces RP-201305)</w:t>
      </w:r>
    </w:p>
    <w:p w14:paraId="26FF6E40" w14:textId="77777777" w:rsidR="00E97C3D" w:rsidRDefault="00E97C3D" w:rsidP="00E97C3D">
      <w:pPr>
        <w:rPr>
          <w:rFonts w:ascii="Arial" w:hAnsi="Arial" w:cs="Arial"/>
          <w:b/>
        </w:rPr>
      </w:pPr>
      <w:r>
        <w:rPr>
          <w:rFonts w:ascii="Arial" w:hAnsi="Arial" w:cs="Arial"/>
          <w:b/>
        </w:rPr>
        <w:lastRenderedPageBreak/>
        <w:t xml:space="preserve">Abstract: </w:t>
      </w:r>
    </w:p>
    <w:p w14:paraId="30354AB1" w14:textId="77777777" w:rsidR="00E97C3D" w:rsidRDefault="00E97C3D" w:rsidP="00E97C3D">
      <w:r>
        <w:t>last approved WID: RP-201305</w:t>
      </w:r>
    </w:p>
    <w:p w14:paraId="077F400C" w14:textId="77777777" w:rsidR="00E97C3D" w:rsidRDefault="00E97C3D" w:rsidP="00E97C3D">
      <w:pPr>
        <w:rPr>
          <w:rFonts w:ascii="Arial" w:hAnsi="Arial" w:cs="Arial"/>
          <w:b/>
        </w:rPr>
      </w:pPr>
      <w:r>
        <w:rPr>
          <w:rFonts w:ascii="Arial" w:hAnsi="Arial" w:cs="Arial"/>
          <w:b/>
        </w:rPr>
        <w:t xml:space="preserve">Discussion: </w:t>
      </w:r>
    </w:p>
    <w:p w14:paraId="37C8B45F" w14:textId="77777777" w:rsidR="00E97C3D" w:rsidRDefault="00E97C3D" w:rsidP="00E97C3D">
      <w:r>
        <w:t>handled in email discussion [91E][31][SDT_scope]</w:t>
      </w:r>
    </w:p>
    <w:p w14:paraId="29BC7A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RP-210870</w:t>
      </w:r>
      <w:r>
        <w:rPr>
          <w:color w:val="993300"/>
          <w:u w:val="single"/>
        </w:rPr>
        <w:t>.</w:t>
      </w:r>
    </w:p>
    <w:p w14:paraId="3EA8E0A0" w14:textId="77777777" w:rsidR="00E97C3D" w:rsidRDefault="00E97C3D" w:rsidP="00E97C3D">
      <w:pPr>
        <w:rPr>
          <w:rFonts w:ascii="Arial" w:hAnsi="Arial" w:cs="Arial"/>
          <w:b/>
          <w:sz w:val="24"/>
        </w:rPr>
      </w:pPr>
      <w:r>
        <w:rPr>
          <w:rFonts w:ascii="Arial" w:hAnsi="Arial" w:cs="Arial"/>
          <w:b/>
          <w:color w:val="0000FF"/>
          <w:sz w:val="24"/>
        </w:rPr>
        <w:t>RP-210870</w:t>
      </w:r>
      <w:r>
        <w:rPr>
          <w:rFonts w:ascii="Arial" w:hAnsi="Arial" w:cs="Arial"/>
          <w:b/>
          <w:color w:val="0000FF"/>
          <w:sz w:val="24"/>
        </w:rPr>
        <w:tab/>
      </w:r>
      <w:r>
        <w:rPr>
          <w:rFonts w:ascii="Arial" w:hAnsi="Arial" w:cs="Arial"/>
          <w:b/>
          <w:sz w:val="24"/>
        </w:rPr>
        <w:t>Revised WID on NR small data transmissions in INACTIVE state</w:t>
      </w:r>
    </w:p>
    <w:p w14:paraId="6FBE3BC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70074EF3" w14:textId="77777777" w:rsidR="00E97C3D" w:rsidRDefault="00E97C3D" w:rsidP="00E97C3D">
      <w:pPr>
        <w:rPr>
          <w:color w:val="808080"/>
        </w:rPr>
      </w:pPr>
      <w:r>
        <w:rPr>
          <w:color w:val="808080"/>
        </w:rPr>
        <w:t>(Replaces RP-210331)</w:t>
      </w:r>
    </w:p>
    <w:p w14:paraId="636CB996" w14:textId="77777777" w:rsidR="00E97C3D" w:rsidRDefault="00E97C3D" w:rsidP="00E97C3D">
      <w:pPr>
        <w:rPr>
          <w:rFonts w:ascii="Arial" w:hAnsi="Arial" w:cs="Arial"/>
          <w:b/>
        </w:rPr>
      </w:pPr>
      <w:r>
        <w:rPr>
          <w:rFonts w:ascii="Arial" w:hAnsi="Arial" w:cs="Arial"/>
          <w:b/>
        </w:rPr>
        <w:t xml:space="preserve">Abstract: </w:t>
      </w:r>
    </w:p>
    <w:p w14:paraId="5D188C54" w14:textId="77777777" w:rsidR="00E97C3D" w:rsidRDefault="00E97C3D" w:rsidP="00E97C3D">
      <w:r>
        <w:t>last approved WID: RP-201305</w:t>
      </w:r>
    </w:p>
    <w:p w14:paraId="11CC4E61" w14:textId="77777777" w:rsidR="00E97C3D" w:rsidRDefault="00E97C3D" w:rsidP="00E97C3D">
      <w:pPr>
        <w:rPr>
          <w:rFonts w:ascii="Arial" w:hAnsi="Arial" w:cs="Arial"/>
          <w:b/>
        </w:rPr>
      </w:pPr>
      <w:r>
        <w:rPr>
          <w:rFonts w:ascii="Arial" w:hAnsi="Arial" w:cs="Arial"/>
          <w:b/>
        </w:rPr>
        <w:t xml:space="preserve">Discussion: </w:t>
      </w:r>
    </w:p>
    <w:p w14:paraId="65E7AD3D" w14:textId="77777777" w:rsidR="00E97C3D" w:rsidRDefault="00E97C3D" w:rsidP="00E97C3D">
      <w:r>
        <w:t>handled in email discussion [91E][31][SDT_scope]</w:t>
      </w:r>
    </w:p>
    <w:p w14:paraId="03EDDA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F46DA" w14:textId="77777777" w:rsidR="00E97C3D" w:rsidRDefault="00E97C3D" w:rsidP="00E97C3D">
      <w:pPr>
        <w:rPr>
          <w:rFonts w:ascii="Arial" w:hAnsi="Arial" w:cs="Arial"/>
          <w:b/>
          <w:sz w:val="24"/>
        </w:rPr>
      </w:pPr>
      <w:r>
        <w:rPr>
          <w:rFonts w:ascii="Arial" w:hAnsi="Arial" w:cs="Arial"/>
          <w:b/>
          <w:color w:val="0000FF"/>
          <w:sz w:val="24"/>
        </w:rPr>
        <w:t>RP-210869</w:t>
      </w:r>
      <w:r>
        <w:rPr>
          <w:rFonts w:ascii="Arial" w:hAnsi="Arial" w:cs="Arial"/>
          <w:b/>
          <w:color w:val="0000FF"/>
          <w:sz w:val="24"/>
        </w:rPr>
        <w:tab/>
      </w:r>
      <w:r>
        <w:rPr>
          <w:rFonts w:ascii="Arial" w:hAnsi="Arial" w:cs="Arial"/>
          <w:b/>
          <w:sz w:val="24"/>
        </w:rPr>
        <w:t>Moderator's summary for email discussion [91E][31][SDT_scope]</w:t>
      </w:r>
    </w:p>
    <w:p w14:paraId="4EADF8F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ZTE</w:t>
      </w:r>
    </w:p>
    <w:p w14:paraId="033487BB" w14:textId="77777777" w:rsidR="00E97C3D" w:rsidRDefault="00E97C3D" w:rsidP="00E97C3D">
      <w:pPr>
        <w:rPr>
          <w:rFonts w:ascii="Arial" w:hAnsi="Arial" w:cs="Arial"/>
          <w:b/>
        </w:rPr>
      </w:pPr>
      <w:r>
        <w:rPr>
          <w:rFonts w:ascii="Arial" w:hAnsi="Arial" w:cs="Arial"/>
          <w:b/>
        </w:rPr>
        <w:t xml:space="preserve">Abstract: </w:t>
      </w:r>
    </w:p>
    <w:p w14:paraId="1147B14E" w14:textId="77777777" w:rsidR="00E97C3D" w:rsidRDefault="00E97C3D" w:rsidP="00E97C3D">
      <w:r>
        <w:t>handled Tdocs: RP-210428, RP-210488, RP-210509, RP-210331</w:t>
      </w:r>
    </w:p>
    <w:p w14:paraId="0669C2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2E534" w14:textId="77777777" w:rsidR="00E97C3D" w:rsidRDefault="00E97C3D" w:rsidP="00E97C3D">
      <w:pPr>
        <w:pStyle w:val="Heading4"/>
      </w:pPr>
      <w:bookmarkStart w:id="188" w:name="_Toc69483412"/>
      <w:bookmarkStart w:id="189" w:name="_Toc74553655"/>
      <w:r>
        <w:t>9.7.12</w:t>
      </w:r>
      <w:r>
        <w:tab/>
        <w:t>Core part: Support for Multi-SIM devices for LTE/NR [RAN2 WI: LTE_NR_MUSIM-Core]</w:t>
      </w:r>
      <w:bookmarkEnd w:id="188"/>
      <w:bookmarkEnd w:id="189"/>
    </w:p>
    <w:p w14:paraId="46FFAE3E" w14:textId="77777777" w:rsidR="00E97C3D" w:rsidRDefault="00E97C3D" w:rsidP="00E97C3D">
      <w:pPr>
        <w:rPr>
          <w:rFonts w:ascii="Arial" w:hAnsi="Arial" w:cs="Arial"/>
          <w:b/>
          <w:sz w:val="24"/>
        </w:rPr>
      </w:pPr>
      <w:r>
        <w:rPr>
          <w:rFonts w:ascii="Arial" w:hAnsi="Arial" w:cs="Arial"/>
          <w:b/>
          <w:color w:val="0000FF"/>
          <w:sz w:val="24"/>
        </w:rPr>
        <w:t>RP-210315</w:t>
      </w:r>
      <w:r>
        <w:rPr>
          <w:rFonts w:ascii="Arial" w:hAnsi="Arial" w:cs="Arial"/>
          <w:b/>
          <w:color w:val="0000FF"/>
          <w:sz w:val="24"/>
        </w:rPr>
        <w:tab/>
      </w:r>
      <w:r>
        <w:rPr>
          <w:rFonts w:ascii="Arial" w:hAnsi="Arial" w:cs="Arial"/>
          <w:b/>
          <w:sz w:val="24"/>
        </w:rPr>
        <w:t>Status report for WI Core part: Support for Multi-SIM devices for LTE/NR; rapporteur: vivo</w:t>
      </w:r>
    </w:p>
    <w:p w14:paraId="59CC5CC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00F6F52" w14:textId="77777777" w:rsidR="00E97C3D" w:rsidRDefault="00E97C3D" w:rsidP="00E97C3D">
      <w:pPr>
        <w:rPr>
          <w:rFonts w:ascii="Arial" w:hAnsi="Arial" w:cs="Arial"/>
          <w:b/>
        </w:rPr>
      </w:pPr>
      <w:r>
        <w:rPr>
          <w:rFonts w:ascii="Arial" w:hAnsi="Arial" w:cs="Arial"/>
          <w:b/>
        </w:rPr>
        <w:t xml:space="preserve">Discussion: </w:t>
      </w:r>
    </w:p>
    <w:p w14:paraId="3B2E6565" w14:textId="77777777" w:rsidR="00E97C3D" w:rsidRDefault="00E97C3D" w:rsidP="00E97C3D">
      <w:r>
        <w:t xml:space="preserve">Intel: There is one open issue related to SA2 that is not included in the SR section 3.1.2. </w:t>
      </w:r>
    </w:p>
    <w:p w14:paraId="7DF4ADE7" w14:textId="77777777" w:rsidR="00E97C3D" w:rsidRDefault="00E97C3D" w:rsidP="00E97C3D">
      <w:r>
        <w:t xml:space="preserve">SA2 is waiting for decision from RAN plenary on “no-ETURA impact” for RRC-based Busy indication, enabling paging reception for 5GS, RRC-based leaving for 5GS. </w:t>
      </w:r>
    </w:p>
    <w:p w14:paraId="2EC06B6F" w14:textId="77777777" w:rsidR="00E97C3D" w:rsidRDefault="00E97C3D" w:rsidP="00E97C3D">
      <w:r>
        <w:t>The support of LTE (option 5) for busy/leaving/switching indication was not concluded clearly but SA2 requires the clear conclusion to progress their work. Therefore, it is reasonable to provide a response to SA2 that RAN did not agree to include RRC-based leaving/busy for E-UTRA/5GS (Option 5) as part of RAN MUSIM WI.</w:t>
      </w:r>
    </w:p>
    <w:p w14:paraId="26E6462F" w14:textId="77777777" w:rsidR="00E97C3D" w:rsidRDefault="00E97C3D" w:rsidP="00E97C3D">
      <w:r>
        <w:t>Vivo: agreed that RAN did not agree (see RP-202894/RP-202895) to include RRC-based leaving/busy for E-UTRA/5GS (Option 5) as part of RAN MUSIM work Item based on last RAN plenary agreement. However I am not sure if it is Multi-SIM SR issue. Multi-SIM SR summarized something from last RAN2 meeting. The supporting of option5 discussion only happened in last RAN plenary.</w:t>
      </w:r>
    </w:p>
    <w:p w14:paraId="6B1F5023" w14:textId="77777777" w:rsidR="00E97C3D" w:rsidRDefault="00E97C3D" w:rsidP="00E97C3D">
      <w:r>
        <w:t xml:space="preserve">Intel: although we have the same understanding as Vivo on the outcome of the email discussion, there was no proposal/agreement directly to RRC-based leaving/busy for E-UTRA/5GS (Option 5) in RP-202894 in RAN #90. </w:t>
      </w:r>
      <w:r>
        <w:lastRenderedPageBreak/>
        <w:t xml:space="preserve">Nothing was communicated back to SA2 from RAN plenary or RAN2.  That might lead to the confusion so that SA2 is not clear about RAN conclusion. </w:t>
      </w:r>
    </w:p>
    <w:p w14:paraId="2B525177" w14:textId="77777777" w:rsidR="00E97C3D" w:rsidRDefault="00E97C3D" w:rsidP="00E97C3D">
      <w:r>
        <w:t>Regarding whether it is Multi-SIM SR issue or not, we agree that it is not directly related to the  RAN2 discussion in the previous quarter. However, RAN2 did not yet provide a response to question in SA2 LS and we were informed that SA2 chairman is going to report this issue to the upcoming SA plenary as RAN related issue.  Therefore, it would be good to bring up this issue to this RAN plenary to provide a response to SA2 and we noticed that it is not marked as SA/CT related open issue (in 3.1.2 in the status report).</w:t>
      </w:r>
    </w:p>
    <w:p w14:paraId="100C1AB9" w14:textId="77777777" w:rsidR="00E97C3D" w:rsidRDefault="00E97C3D" w:rsidP="00E97C3D">
      <w:r>
        <w:t>conclusion: status report is kept as is minuting that</w:t>
      </w:r>
    </w:p>
    <w:p w14:paraId="3B69F28A" w14:textId="77777777" w:rsidR="00E97C3D" w:rsidRDefault="00E97C3D" w:rsidP="00E97C3D">
      <w:r>
        <w:t>RAN did not agree to include RRC-based leaving/busy for E-UTRA/5GS (Option 5) as part of RAN MUSIM work Item</w:t>
      </w:r>
    </w:p>
    <w:p w14:paraId="6A8A6E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RP-210759</w:t>
      </w:r>
      <w:r>
        <w:rPr>
          <w:color w:val="993300"/>
          <w:u w:val="single"/>
        </w:rPr>
        <w:t>.</w:t>
      </w:r>
    </w:p>
    <w:p w14:paraId="5BD0344D" w14:textId="77777777" w:rsidR="00E97C3D" w:rsidRDefault="00E97C3D" w:rsidP="00E97C3D">
      <w:pPr>
        <w:rPr>
          <w:rFonts w:ascii="Arial" w:hAnsi="Arial" w:cs="Arial"/>
          <w:b/>
          <w:sz w:val="24"/>
        </w:rPr>
      </w:pPr>
      <w:r>
        <w:rPr>
          <w:rFonts w:ascii="Arial" w:hAnsi="Arial" w:cs="Arial"/>
          <w:b/>
          <w:color w:val="0000FF"/>
          <w:sz w:val="24"/>
        </w:rPr>
        <w:t>RP-210759</w:t>
      </w:r>
      <w:r>
        <w:rPr>
          <w:rFonts w:ascii="Arial" w:hAnsi="Arial" w:cs="Arial"/>
          <w:b/>
          <w:color w:val="0000FF"/>
          <w:sz w:val="24"/>
        </w:rPr>
        <w:tab/>
      </w:r>
      <w:r>
        <w:rPr>
          <w:rFonts w:ascii="Arial" w:hAnsi="Arial" w:cs="Arial"/>
          <w:b/>
          <w:sz w:val="24"/>
        </w:rPr>
        <w:t>Status report for WI Core part: Support for Multi-SIM devices for LTE/NR; rapporteur: vivo</w:t>
      </w:r>
    </w:p>
    <w:p w14:paraId="5D7352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C3A755B" w14:textId="77777777" w:rsidR="00E97C3D" w:rsidRDefault="00E97C3D" w:rsidP="00E97C3D">
      <w:pPr>
        <w:rPr>
          <w:color w:val="808080"/>
        </w:rPr>
      </w:pPr>
      <w:r>
        <w:rPr>
          <w:color w:val="808080"/>
        </w:rPr>
        <w:t>(Replaces RP-210315)</w:t>
      </w:r>
    </w:p>
    <w:p w14:paraId="59B4E339" w14:textId="77777777" w:rsidR="00E97C3D" w:rsidRDefault="00E97C3D" w:rsidP="00E97C3D">
      <w:pPr>
        <w:rPr>
          <w:rFonts w:ascii="Arial" w:hAnsi="Arial" w:cs="Arial"/>
          <w:b/>
        </w:rPr>
      </w:pPr>
      <w:r>
        <w:rPr>
          <w:rFonts w:ascii="Arial" w:hAnsi="Arial" w:cs="Arial"/>
          <w:b/>
        </w:rPr>
        <w:t xml:space="preserve">Discussion: </w:t>
      </w:r>
    </w:p>
    <w:p w14:paraId="0B7DE045" w14:textId="77777777" w:rsidR="00E97C3D" w:rsidRDefault="00E97C3D" w:rsidP="00E97C3D">
      <w:r>
        <w:t>MCC: late submission</w:t>
      </w:r>
    </w:p>
    <w:p w14:paraId="771173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58E8" w14:textId="77777777" w:rsidR="00E97C3D" w:rsidRDefault="00E97C3D" w:rsidP="00E97C3D">
      <w:pPr>
        <w:rPr>
          <w:rFonts w:ascii="Arial" w:hAnsi="Arial" w:cs="Arial"/>
          <w:b/>
          <w:sz w:val="24"/>
        </w:rPr>
      </w:pPr>
      <w:r>
        <w:rPr>
          <w:rFonts w:ascii="Arial" w:hAnsi="Arial" w:cs="Arial"/>
          <w:b/>
          <w:color w:val="0000FF"/>
          <w:sz w:val="24"/>
        </w:rPr>
        <w:t>RP-210316</w:t>
      </w:r>
      <w:r>
        <w:rPr>
          <w:rFonts w:ascii="Arial" w:hAnsi="Arial" w:cs="Arial"/>
          <w:b/>
          <w:color w:val="0000FF"/>
          <w:sz w:val="24"/>
        </w:rPr>
        <w:tab/>
      </w:r>
      <w:r>
        <w:rPr>
          <w:rFonts w:ascii="Arial" w:hAnsi="Arial" w:cs="Arial"/>
          <w:b/>
          <w:sz w:val="24"/>
        </w:rPr>
        <w:t>Revised WID for Rel-17 Multi-SIM WI</w:t>
      </w:r>
    </w:p>
    <w:p w14:paraId="3753A21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E7EE052" w14:textId="77777777" w:rsidR="00E97C3D" w:rsidRDefault="00E97C3D" w:rsidP="00E97C3D">
      <w:pPr>
        <w:rPr>
          <w:rFonts w:ascii="Arial" w:hAnsi="Arial" w:cs="Arial"/>
          <w:b/>
        </w:rPr>
      </w:pPr>
      <w:r>
        <w:rPr>
          <w:rFonts w:ascii="Arial" w:hAnsi="Arial" w:cs="Arial"/>
          <w:b/>
        </w:rPr>
        <w:t xml:space="preserve">Abstract: </w:t>
      </w:r>
    </w:p>
    <w:p w14:paraId="04705C98" w14:textId="77777777" w:rsidR="00E97C3D" w:rsidRDefault="00E97C3D" w:rsidP="00E97C3D">
      <w:r>
        <w:t>last approved WID: RP-202895; the completion date and TU allocation are updated according to RAN#90e agreement</w:t>
      </w:r>
    </w:p>
    <w:p w14:paraId="659CEC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B423F" w14:textId="77777777" w:rsidR="00E97C3D" w:rsidRDefault="00E97C3D" w:rsidP="00E97C3D">
      <w:pPr>
        <w:pStyle w:val="Heading4"/>
      </w:pPr>
      <w:bookmarkStart w:id="190" w:name="_Toc69483413"/>
      <w:bookmarkStart w:id="191" w:name="_Toc74553656"/>
      <w:r>
        <w:t>9.7.13</w:t>
      </w:r>
      <w:r>
        <w:tab/>
        <w:t>Core part: Enh. eNB(s) arch. evolution for E-UTRAN and NG-RAN [RAN3 WI: LTE_NR_arch_evo_enh-Core]</w:t>
      </w:r>
      <w:bookmarkEnd w:id="190"/>
      <w:bookmarkEnd w:id="191"/>
    </w:p>
    <w:p w14:paraId="26995C1B" w14:textId="77777777" w:rsidR="00E97C3D" w:rsidRDefault="00E97C3D" w:rsidP="00E97C3D">
      <w:pPr>
        <w:rPr>
          <w:rFonts w:ascii="Arial" w:hAnsi="Arial" w:cs="Arial"/>
          <w:b/>
          <w:sz w:val="24"/>
        </w:rPr>
      </w:pPr>
      <w:r>
        <w:rPr>
          <w:rFonts w:ascii="Arial" w:hAnsi="Arial" w:cs="Arial"/>
          <w:b/>
          <w:color w:val="0000FF"/>
          <w:sz w:val="24"/>
        </w:rPr>
        <w:t>RP-210046</w:t>
      </w:r>
      <w:r>
        <w:rPr>
          <w:rFonts w:ascii="Arial" w:hAnsi="Arial" w:cs="Arial"/>
          <w:b/>
          <w:color w:val="0000FF"/>
          <w:sz w:val="24"/>
        </w:rPr>
        <w:tab/>
      </w:r>
      <w:r>
        <w:rPr>
          <w:rFonts w:ascii="Arial" w:hAnsi="Arial" w:cs="Arial"/>
          <w:b/>
          <w:sz w:val="24"/>
        </w:rPr>
        <w:t>Status report for WI Core part: Enhanced eNB(s) architecture evolution for E-  UTRAN and NG-RAN; rapporteur: China Unicom</w:t>
      </w:r>
    </w:p>
    <w:p w14:paraId="646F3CE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7FE2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A27F" w14:textId="77777777" w:rsidR="00E97C3D" w:rsidRDefault="00E97C3D" w:rsidP="00E97C3D">
      <w:pPr>
        <w:pStyle w:val="Heading4"/>
      </w:pPr>
      <w:bookmarkStart w:id="192" w:name="_Toc69483414"/>
      <w:bookmarkStart w:id="193" w:name="_Toc74553657"/>
      <w:r>
        <w:t>9.7.14</w:t>
      </w:r>
      <w:r>
        <w:tab/>
        <w:t>Core part: Enh. of data collection for SON/MDT in NR and EN-DC [RAN3 WI: NR_ENDC_SON_MDT_enh-Core]</w:t>
      </w:r>
      <w:bookmarkEnd w:id="192"/>
      <w:bookmarkEnd w:id="193"/>
    </w:p>
    <w:p w14:paraId="4662BBAD" w14:textId="77777777" w:rsidR="00E97C3D" w:rsidRDefault="00E97C3D" w:rsidP="00E97C3D">
      <w:pPr>
        <w:rPr>
          <w:rFonts w:ascii="Arial" w:hAnsi="Arial" w:cs="Arial"/>
          <w:b/>
          <w:sz w:val="24"/>
        </w:rPr>
      </w:pPr>
      <w:r>
        <w:rPr>
          <w:rFonts w:ascii="Arial" w:hAnsi="Arial" w:cs="Arial"/>
          <w:b/>
          <w:color w:val="0000FF"/>
          <w:sz w:val="24"/>
        </w:rPr>
        <w:t>RP-210387</w:t>
      </w:r>
      <w:r>
        <w:rPr>
          <w:rFonts w:ascii="Arial" w:hAnsi="Arial" w:cs="Arial"/>
          <w:b/>
          <w:color w:val="0000FF"/>
          <w:sz w:val="24"/>
        </w:rPr>
        <w:tab/>
      </w:r>
      <w:r>
        <w:rPr>
          <w:rFonts w:ascii="Arial" w:hAnsi="Arial" w:cs="Arial"/>
          <w:b/>
          <w:sz w:val="24"/>
        </w:rPr>
        <w:t>Status report for WI on Core part: Enh. of data collection for SON/MDT in NR and EN-DC; rapporteur: CMCC</w:t>
      </w:r>
    </w:p>
    <w:p w14:paraId="54C6B80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68E0E99" w14:textId="77777777" w:rsidR="00E97C3D" w:rsidRDefault="00E97C3D" w:rsidP="00E97C3D">
      <w:pPr>
        <w:rPr>
          <w:rFonts w:ascii="Arial" w:hAnsi="Arial" w:cs="Arial"/>
          <w:b/>
        </w:rPr>
      </w:pPr>
      <w:r>
        <w:rPr>
          <w:rFonts w:ascii="Arial" w:hAnsi="Arial" w:cs="Arial"/>
          <w:b/>
        </w:rPr>
        <w:t xml:space="preserve">Discussion: </w:t>
      </w:r>
    </w:p>
    <w:p w14:paraId="72D2F6AB" w14:textId="77777777" w:rsidR="00E97C3D" w:rsidRDefault="00E97C3D" w:rsidP="00E97C3D">
      <w:r>
        <w:lastRenderedPageBreak/>
        <w:t>MCC: Core: 35%, June 22; target date June 22 is a request to move this WI from REL-17 (stage 3 freeze: March 22) to REL-18</w:t>
      </w:r>
    </w:p>
    <w:p w14:paraId="224DFE53" w14:textId="77777777" w:rsidR="00E97C3D" w:rsidRDefault="00E97C3D" w:rsidP="00E97C3D">
      <w:r>
        <w:t>CMCC: WI should remain in REL-17 and target will be corrected to March 22 (we mixed it up with the ASN.1 freeze)</w:t>
      </w:r>
    </w:p>
    <w:p w14:paraId="252287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RP-210761</w:t>
      </w:r>
      <w:r>
        <w:rPr>
          <w:color w:val="993300"/>
          <w:u w:val="single"/>
        </w:rPr>
        <w:t>.</w:t>
      </w:r>
    </w:p>
    <w:p w14:paraId="38C462EA" w14:textId="77777777" w:rsidR="00E97C3D" w:rsidRDefault="00E97C3D" w:rsidP="00E97C3D">
      <w:pPr>
        <w:rPr>
          <w:rFonts w:ascii="Arial" w:hAnsi="Arial" w:cs="Arial"/>
          <w:b/>
          <w:sz w:val="24"/>
        </w:rPr>
      </w:pPr>
      <w:r>
        <w:rPr>
          <w:rFonts w:ascii="Arial" w:hAnsi="Arial" w:cs="Arial"/>
          <w:b/>
          <w:color w:val="0000FF"/>
          <w:sz w:val="24"/>
        </w:rPr>
        <w:t>RP-210761</w:t>
      </w:r>
      <w:r>
        <w:rPr>
          <w:rFonts w:ascii="Arial" w:hAnsi="Arial" w:cs="Arial"/>
          <w:b/>
          <w:color w:val="0000FF"/>
          <w:sz w:val="24"/>
        </w:rPr>
        <w:tab/>
      </w:r>
      <w:r>
        <w:rPr>
          <w:rFonts w:ascii="Arial" w:hAnsi="Arial" w:cs="Arial"/>
          <w:b/>
          <w:sz w:val="24"/>
        </w:rPr>
        <w:t>Status report for WI on Core part: Enh. of data collection for SON/MDT in NR and EN-DC; rapporteur: CMCC</w:t>
      </w:r>
    </w:p>
    <w:p w14:paraId="6113751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4280A5AA" w14:textId="77777777" w:rsidR="00E97C3D" w:rsidRDefault="00E97C3D" w:rsidP="00E97C3D">
      <w:pPr>
        <w:rPr>
          <w:color w:val="808080"/>
        </w:rPr>
      </w:pPr>
      <w:r>
        <w:rPr>
          <w:color w:val="808080"/>
        </w:rPr>
        <w:t>(Replaces RP-210387)</w:t>
      </w:r>
    </w:p>
    <w:p w14:paraId="5C6033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99141" w14:textId="77777777" w:rsidR="00E97C3D" w:rsidRDefault="00E97C3D" w:rsidP="00E97C3D">
      <w:pPr>
        <w:rPr>
          <w:rFonts w:ascii="Arial" w:hAnsi="Arial" w:cs="Arial"/>
          <w:b/>
          <w:sz w:val="24"/>
        </w:rPr>
      </w:pPr>
      <w:r>
        <w:rPr>
          <w:rFonts w:ascii="Arial" w:hAnsi="Arial" w:cs="Arial"/>
          <w:b/>
          <w:color w:val="0000FF"/>
          <w:sz w:val="24"/>
        </w:rPr>
        <w:t>RP-210277</w:t>
      </w:r>
      <w:r>
        <w:rPr>
          <w:rFonts w:ascii="Arial" w:hAnsi="Arial" w:cs="Arial"/>
          <w:b/>
          <w:color w:val="0000FF"/>
          <w:sz w:val="24"/>
        </w:rPr>
        <w:tab/>
      </w:r>
      <w:r>
        <w:rPr>
          <w:rFonts w:ascii="Arial" w:hAnsi="Arial" w:cs="Arial"/>
          <w:b/>
          <w:sz w:val="24"/>
        </w:rPr>
        <w:t>Introduction of event-based trigger for LTE MDT logging</w:t>
      </w:r>
    </w:p>
    <w:p w14:paraId="2B66675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TIM</w:t>
      </w:r>
    </w:p>
    <w:p w14:paraId="12986BA0" w14:textId="77777777" w:rsidR="00E97C3D" w:rsidRDefault="00E97C3D" w:rsidP="00E97C3D">
      <w:pPr>
        <w:rPr>
          <w:rFonts w:ascii="Arial" w:hAnsi="Arial" w:cs="Arial"/>
          <w:b/>
        </w:rPr>
      </w:pPr>
      <w:r>
        <w:rPr>
          <w:rFonts w:ascii="Arial" w:hAnsi="Arial" w:cs="Arial"/>
          <w:b/>
        </w:rPr>
        <w:t xml:space="preserve">Discussion: </w:t>
      </w:r>
    </w:p>
    <w:p w14:paraId="7C6590DE" w14:textId="77777777" w:rsidR="00E97C3D" w:rsidRDefault="00E97C3D" w:rsidP="00E97C3D">
      <w:r>
        <w:t>handled in email discussion [91E][32][SON_MDT_scope]</w:t>
      </w:r>
    </w:p>
    <w:p w14:paraId="5F739A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RP-210736</w:t>
      </w:r>
      <w:r>
        <w:rPr>
          <w:color w:val="993300"/>
          <w:u w:val="single"/>
        </w:rPr>
        <w:t>.</w:t>
      </w:r>
    </w:p>
    <w:p w14:paraId="70F137A1" w14:textId="77777777" w:rsidR="00E97C3D" w:rsidRDefault="00E97C3D" w:rsidP="00E97C3D">
      <w:pPr>
        <w:rPr>
          <w:rFonts w:ascii="Arial" w:hAnsi="Arial" w:cs="Arial"/>
          <w:b/>
          <w:sz w:val="24"/>
        </w:rPr>
      </w:pPr>
      <w:r>
        <w:rPr>
          <w:rFonts w:ascii="Arial" w:hAnsi="Arial" w:cs="Arial"/>
          <w:b/>
          <w:color w:val="0000FF"/>
          <w:sz w:val="24"/>
        </w:rPr>
        <w:t>RP-210736</w:t>
      </w:r>
      <w:r>
        <w:rPr>
          <w:rFonts w:ascii="Arial" w:hAnsi="Arial" w:cs="Arial"/>
          <w:b/>
          <w:color w:val="0000FF"/>
          <w:sz w:val="24"/>
        </w:rPr>
        <w:tab/>
      </w:r>
      <w:r>
        <w:rPr>
          <w:rFonts w:ascii="Arial" w:hAnsi="Arial" w:cs="Arial"/>
          <w:b/>
          <w:sz w:val="24"/>
        </w:rPr>
        <w:t>Introduction of event-based trigger for LTE MDT logging</w:t>
      </w:r>
    </w:p>
    <w:p w14:paraId="70F0060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 TIM, Samsung</w:t>
      </w:r>
    </w:p>
    <w:p w14:paraId="43246C7F" w14:textId="77777777" w:rsidR="00E97C3D" w:rsidRDefault="00E97C3D" w:rsidP="00E97C3D">
      <w:pPr>
        <w:rPr>
          <w:color w:val="808080"/>
        </w:rPr>
      </w:pPr>
      <w:r>
        <w:rPr>
          <w:color w:val="808080"/>
        </w:rPr>
        <w:t>(Replaces RP-210277)</w:t>
      </w:r>
    </w:p>
    <w:p w14:paraId="67632D42" w14:textId="77777777" w:rsidR="00E97C3D" w:rsidRDefault="00E97C3D" w:rsidP="00E97C3D">
      <w:pPr>
        <w:rPr>
          <w:rFonts w:ascii="Arial" w:hAnsi="Arial" w:cs="Arial"/>
          <w:b/>
        </w:rPr>
      </w:pPr>
      <w:r>
        <w:rPr>
          <w:rFonts w:ascii="Arial" w:hAnsi="Arial" w:cs="Arial"/>
          <w:b/>
        </w:rPr>
        <w:t xml:space="preserve">Discussion: </w:t>
      </w:r>
    </w:p>
    <w:p w14:paraId="62CC371C" w14:textId="77777777" w:rsidR="00E97C3D" w:rsidRDefault="00E97C3D" w:rsidP="00E97C3D">
      <w:r>
        <w:t>handled in email discussion [91E][32][SON_MDT_scope]</w:t>
      </w:r>
    </w:p>
    <w:p w14:paraId="4F6B09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60AD9" w14:textId="77777777" w:rsidR="00E97C3D" w:rsidRDefault="00E97C3D" w:rsidP="00E97C3D">
      <w:pPr>
        <w:rPr>
          <w:rFonts w:ascii="Arial" w:hAnsi="Arial" w:cs="Arial"/>
          <w:b/>
          <w:sz w:val="24"/>
        </w:rPr>
      </w:pPr>
      <w:r>
        <w:rPr>
          <w:rFonts w:ascii="Arial" w:hAnsi="Arial" w:cs="Arial"/>
          <w:b/>
          <w:color w:val="0000FF"/>
          <w:sz w:val="24"/>
        </w:rPr>
        <w:t>RP-210796</w:t>
      </w:r>
      <w:r>
        <w:rPr>
          <w:rFonts w:ascii="Arial" w:hAnsi="Arial" w:cs="Arial"/>
          <w:b/>
          <w:color w:val="0000FF"/>
          <w:sz w:val="24"/>
        </w:rPr>
        <w:tab/>
      </w:r>
      <w:r>
        <w:rPr>
          <w:rFonts w:ascii="Arial" w:hAnsi="Arial" w:cs="Arial"/>
          <w:b/>
          <w:sz w:val="24"/>
        </w:rPr>
        <w:t>Moderator's summary for email discussion [91E][32][SON_MDT_scope]</w:t>
      </w:r>
    </w:p>
    <w:p w14:paraId="5DBAFD1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698B9E5D" w14:textId="77777777" w:rsidR="00E97C3D" w:rsidRDefault="00E97C3D" w:rsidP="00E97C3D">
      <w:pPr>
        <w:rPr>
          <w:rFonts w:ascii="Arial" w:hAnsi="Arial" w:cs="Arial"/>
          <w:b/>
        </w:rPr>
      </w:pPr>
      <w:r>
        <w:rPr>
          <w:rFonts w:ascii="Arial" w:hAnsi="Arial" w:cs="Arial"/>
          <w:b/>
        </w:rPr>
        <w:t xml:space="preserve">Abstract: </w:t>
      </w:r>
    </w:p>
    <w:p w14:paraId="2C47352C" w14:textId="77777777" w:rsidR="00E97C3D" w:rsidRDefault="00E97C3D" w:rsidP="00E97C3D">
      <w:r>
        <w:t>handled Tdoc: RP-210277</w:t>
      </w:r>
    </w:p>
    <w:p w14:paraId="42CF953A" w14:textId="77777777" w:rsidR="00E97C3D" w:rsidRDefault="00E97C3D" w:rsidP="00E97C3D">
      <w:pPr>
        <w:rPr>
          <w:rFonts w:ascii="Arial" w:hAnsi="Arial" w:cs="Arial"/>
          <w:b/>
        </w:rPr>
      </w:pPr>
      <w:r>
        <w:rPr>
          <w:rFonts w:ascii="Arial" w:hAnsi="Arial" w:cs="Arial"/>
          <w:b/>
        </w:rPr>
        <w:t xml:space="preserve">Discussion: </w:t>
      </w:r>
    </w:p>
    <w:p w14:paraId="309CAD69" w14:textId="77777777" w:rsidR="00E97C3D" w:rsidRDefault="00E97C3D" w:rsidP="00E97C3D">
      <w:r>
        <w:t>conclusion:</w:t>
      </w:r>
    </w:p>
    <w:p w14:paraId="05B558BC" w14:textId="77777777" w:rsidR="00E97C3D" w:rsidRDefault="00E97C3D" w:rsidP="00E97C3D">
      <w:r>
        <w:t>To avoid modifying the scope of the ongoing Rel-17 NR SON/MDT, it is recommended to discuss this topic as TEI17 in RAN2 (under the assumption that this functionality is limited to LTE). It is recommended to the RAN2 Chair to set up a dedicated sub-agenda item when TEI17 will be open for discussion.</w:t>
      </w:r>
    </w:p>
    <w:p w14:paraId="1919D1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BE336" w14:textId="77777777" w:rsidR="00E97C3D" w:rsidRDefault="00E97C3D" w:rsidP="00E97C3D">
      <w:pPr>
        <w:pStyle w:val="Heading4"/>
      </w:pPr>
      <w:bookmarkStart w:id="194" w:name="_Toc69483415"/>
      <w:bookmarkStart w:id="195" w:name="_Toc74553658"/>
      <w:r>
        <w:t>9.7.15</w:t>
      </w:r>
      <w:r>
        <w:tab/>
        <w:t>MIMO OTA req. for NR UEs [RAN4 WI: NR_MIMO_OTA]</w:t>
      </w:r>
      <w:bookmarkEnd w:id="194"/>
      <w:bookmarkEnd w:id="195"/>
    </w:p>
    <w:p w14:paraId="27983A4D" w14:textId="77777777" w:rsidR="00E97C3D" w:rsidRDefault="00E97C3D" w:rsidP="00E97C3D">
      <w:pPr>
        <w:rPr>
          <w:rFonts w:ascii="Arial" w:hAnsi="Arial" w:cs="Arial"/>
          <w:b/>
          <w:sz w:val="24"/>
        </w:rPr>
      </w:pPr>
      <w:r>
        <w:rPr>
          <w:rFonts w:ascii="Arial" w:hAnsi="Arial" w:cs="Arial"/>
          <w:b/>
          <w:color w:val="0000FF"/>
          <w:sz w:val="24"/>
        </w:rPr>
        <w:t>RP-210515</w:t>
      </w:r>
      <w:r>
        <w:rPr>
          <w:rFonts w:ascii="Arial" w:hAnsi="Arial" w:cs="Arial"/>
          <w:b/>
          <w:color w:val="0000FF"/>
          <w:sz w:val="24"/>
        </w:rPr>
        <w:tab/>
      </w:r>
      <w:r>
        <w:rPr>
          <w:rFonts w:ascii="Arial" w:hAnsi="Arial" w:cs="Arial"/>
          <w:b/>
          <w:sz w:val="24"/>
        </w:rPr>
        <w:t>Status report for WI:Multiple Input Multiple Output (MIMO) Over-the-Air (OTA) requirements for NR UEs; rapporteur: CAICT</w:t>
      </w:r>
    </w:p>
    <w:p w14:paraId="160171D8"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792517" w14:textId="77777777" w:rsidR="00E97C3D" w:rsidRDefault="00E97C3D" w:rsidP="00E97C3D">
      <w:pPr>
        <w:rPr>
          <w:rFonts w:ascii="Arial" w:hAnsi="Arial" w:cs="Arial"/>
          <w:b/>
        </w:rPr>
      </w:pPr>
      <w:r>
        <w:rPr>
          <w:rFonts w:ascii="Arial" w:hAnsi="Arial" w:cs="Arial"/>
          <w:b/>
        </w:rPr>
        <w:t xml:space="preserve">Abstract: </w:t>
      </w:r>
    </w:p>
    <w:p w14:paraId="5290B0FB" w14:textId="77777777" w:rsidR="00E97C3D" w:rsidRDefault="00E97C3D" w:rsidP="00E97C3D">
      <w:r>
        <w:t>Core: 50%, March 2022; Perf.: 10%, Sep. 2022</w:t>
      </w:r>
    </w:p>
    <w:p w14:paraId="13E26D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96F3" w14:textId="77777777" w:rsidR="00E97C3D" w:rsidRDefault="00E97C3D" w:rsidP="00E97C3D">
      <w:pPr>
        <w:pStyle w:val="Heading4"/>
      </w:pPr>
      <w:bookmarkStart w:id="196" w:name="_Toc69483416"/>
      <w:bookmarkStart w:id="197" w:name="_Toc74553659"/>
      <w:r>
        <w:t>9.7.16</w:t>
      </w:r>
      <w:r>
        <w:tab/>
        <w:t>Core part: Enh. of Private Network support for NG-RAN [RAN3 WI: NG_RAN_PRN_enh-Core]</w:t>
      </w:r>
      <w:bookmarkEnd w:id="196"/>
      <w:bookmarkEnd w:id="197"/>
    </w:p>
    <w:p w14:paraId="356EEC87" w14:textId="77777777" w:rsidR="00E97C3D" w:rsidRDefault="00E97C3D" w:rsidP="00E97C3D">
      <w:pPr>
        <w:rPr>
          <w:rFonts w:ascii="Arial" w:hAnsi="Arial" w:cs="Arial"/>
          <w:b/>
          <w:sz w:val="24"/>
        </w:rPr>
      </w:pPr>
      <w:r>
        <w:rPr>
          <w:rFonts w:ascii="Arial" w:hAnsi="Arial" w:cs="Arial"/>
          <w:b/>
          <w:color w:val="0000FF"/>
          <w:sz w:val="24"/>
        </w:rPr>
        <w:t>RP-210361</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7B74C17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92E1A6A" w14:textId="77777777" w:rsidR="00E97C3D" w:rsidRDefault="00E97C3D" w:rsidP="00E97C3D">
      <w:pPr>
        <w:rPr>
          <w:rFonts w:ascii="Arial" w:hAnsi="Arial" w:cs="Arial"/>
          <w:b/>
        </w:rPr>
      </w:pPr>
      <w:r>
        <w:rPr>
          <w:rFonts w:ascii="Arial" w:hAnsi="Arial" w:cs="Arial"/>
          <w:b/>
        </w:rPr>
        <w:t xml:space="preserve">Discussion: </w:t>
      </w:r>
    </w:p>
    <w:p w14:paraId="08B832D9" w14:textId="77777777" w:rsidR="00E97C3D" w:rsidRDefault="00E97C3D" w:rsidP="00E97C3D">
      <w:r>
        <w:t>MCC: Core: 8%, Jan.22; target date of this WI was March 22 and status report says now Jan.22; unclear whether this means a target date change to Dec.21 or still March 22 (a WI can only be completed at a TSG meeting and there is non in Jan.22);</w:t>
      </w:r>
    </w:p>
    <w:p w14:paraId="1D83563F" w14:textId="77777777" w:rsidR="00E97C3D" w:rsidRDefault="00E97C3D" w:rsidP="00E97C3D">
      <w:r>
        <w:t>China Telecom: target date will be corrected to March 22</w:t>
      </w:r>
    </w:p>
    <w:p w14:paraId="529077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RP-210776</w:t>
      </w:r>
      <w:r>
        <w:rPr>
          <w:color w:val="993300"/>
          <w:u w:val="single"/>
        </w:rPr>
        <w:t>.</w:t>
      </w:r>
    </w:p>
    <w:p w14:paraId="0B397782" w14:textId="77777777" w:rsidR="00E97C3D" w:rsidRDefault="00E97C3D" w:rsidP="00E97C3D">
      <w:pPr>
        <w:rPr>
          <w:rFonts w:ascii="Arial" w:hAnsi="Arial" w:cs="Arial"/>
          <w:b/>
          <w:sz w:val="24"/>
        </w:rPr>
      </w:pPr>
      <w:r>
        <w:rPr>
          <w:rFonts w:ascii="Arial" w:hAnsi="Arial" w:cs="Arial"/>
          <w:b/>
          <w:color w:val="0000FF"/>
          <w:sz w:val="24"/>
        </w:rPr>
        <w:t>RP-210776</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36AA6E8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435DE7C9" w14:textId="77777777" w:rsidR="00E97C3D" w:rsidRDefault="00E97C3D" w:rsidP="00E97C3D">
      <w:pPr>
        <w:rPr>
          <w:color w:val="808080"/>
        </w:rPr>
      </w:pPr>
      <w:r>
        <w:rPr>
          <w:color w:val="808080"/>
        </w:rPr>
        <w:t>(Replaces RP-210361)</w:t>
      </w:r>
    </w:p>
    <w:p w14:paraId="0491E8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F917" w14:textId="77777777" w:rsidR="00E97C3D" w:rsidRDefault="00E97C3D" w:rsidP="00E97C3D">
      <w:pPr>
        <w:rPr>
          <w:rFonts w:ascii="Arial" w:hAnsi="Arial" w:cs="Arial"/>
          <w:b/>
          <w:sz w:val="24"/>
        </w:rPr>
      </w:pPr>
      <w:r>
        <w:rPr>
          <w:rFonts w:ascii="Arial" w:hAnsi="Arial" w:cs="Arial"/>
          <w:b/>
          <w:color w:val="0000FF"/>
          <w:sz w:val="24"/>
        </w:rPr>
        <w:t>RP-210425</w:t>
      </w:r>
      <w:r>
        <w:rPr>
          <w:rFonts w:ascii="Arial" w:hAnsi="Arial" w:cs="Arial"/>
          <w:b/>
          <w:color w:val="0000FF"/>
          <w:sz w:val="24"/>
        </w:rPr>
        <w:tab/>
      </w:r>
      <w:r>
        <w:rPr>
          <w:rFonts w:ascii="Arial" w:hAnsi="Arial" w:cs="Arial"/>
          <w:b/>
          <w:sz w:val="24"/>
        </w:rPr>
        <w:t>Discussion on ePRN WID</w:t>
      </w:r>
    </w:p>
    <w:p w14:paraId="6AB1DE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14:paraId="44A8BA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08495" w14:textId="77777777" w:rsidR="00E97C3D" w:rsidRDefault="00E97C3D" w:rsidP="00E97C3D">
      <w:pPr>
        <w:rPr>
          <w:rFonts w:ascii="Arial" w:hAnsi="Arial" w:cs="Arial"/>
          <w:b/>
          <w:sz w:val="24"/>
        </w:rPr>
      </w:pPr>
      <w:r>
        <w:rPr>
          <w:rFonts w:ascii="Arial" w:hAnsi="Arial" w:cs="Arial"/>
          <w:b/>
          <w:color w:val="0000FF"/>
          <w:sz w:val="24"/>
        </w:rPr>
        <w:t>RP-210364</w:t>
      </w:r>
      <w:r>
        <w:rPr>
          <w:rFonts w:ascii="Arial" w:hAnsi="Arial" w:cs="Arial"/>
          <w:b/>
          <w:color w:val="0000FF"/>
          <w:sz w:val="24"/>
        </w:rPr>
        <w:tab/>
      </w:r>
      <w:r>
        <w:rPr>
          <w:rFonts w:ascii="Arial" w:hAnsi="Arial" w:cs="Arial"/>
          <w:b/>
          <w:sz w:val="24"/>
        </w:rPr>
        <w:t>Revised WID: Enhancement of Private Network support for NG-RAN</w:t>
      </w:r>
    </w:p>
    <w:p w14:paraId="4CBB0A2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E80E1E4" w14:textId="77777777" w:rsidR="00E97C3D" w:rsidRDefault="00E97C3D" w:rsidP="00E97C3D">
      <w:pPr>
        <w:rPr>
          <w:rFonts w:ascii="Arial" w:hAnsi="Arial" w:cs="Arial"/>
          <w:b/>
        </w:rPr>
      </w:pPr>
      <w:r>
        <w:rPr>
          <w:rFonts w:ascii="Arial" w:hAnsi="Arial" w:cs="Arial"/>
          <w:b/>
        </w:rPr>
        <w:t xml:space="preserve">Abstract: </w:t>
      </w:r>
    </w:p>
    <w:p w14:paraId="7166C75C" w14:textId="77777777" w:rsidR="00E97C3D" w:rsidRDefault="00E97C3D" w:rsidP="00E97C3D">
      <w:r>
        <w:t>last approved WID: RP-202363</w:t>
      </w:r>
    </w:p>
    <w:p w14:paraId="0EFB04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A4AFA" w14:textId="77777777" w:rsidR="00E97C3D" w:rsidRDefault="00E97C3D" w:rsidP="00E97C3D">
      <w:pPr>
        <w:pStyle w:val="Heading4"/>
      </w:pPr>
      <w:bookmarkStart w:id="198" w:name="_Toc69483417"/>
      <w:bookmarkStart w:id="199" w:name="_Toc74553660"/>
      <w:r>
        <w:t>9.7.17</w:t>
      </w:r>
      <w:r>
        <w:tab/>
        <w:t>Perf. part: Further enh. on NR demodulation perf. [RAN4 WI: NR_demod_enh2-Perf]</w:t>
      </w:r>
      <w:bookmarkEnd w:id="198"/>
      <w:bookmarkEnd w:id="199"/>
    </w:p>
    <w:p w14:paraId="731B2B17" w14:textId="77777777" w:rsidR="00E97C3D" w:rsidRDefault="00E97C3D" w:rsidP="00E97C3D">
      <w:pPr>
        <w:rPr>
          <w:rFonts w:ascii="Arial" w:hAnsi="Arial" w:cs="Arial"/>
          <w:b/>
          <w:sz w:val="24"/>
        </w:rPr>
      </w:pPr>
      <w:r>
        <w:rPr>
          <w:rFonts w:ascii="Arial" w:hAnsi="Arial" w:cs="Arial"/>
          <w:b/>
          <w:color w:val="0000FF"/>
          <w:sz w:val="24"/>
        </w:rPr>
        <w:t>RP-210527</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7450FC2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E551AE" w14:textId="77777777" w:rsidR="00E97C3D" w:rsidRDefault="00E97C3D" w:rsidP="00E97C3D">
      <w:pPr>
        <w:rPr>
          <w:rFonts w:ascii="Arial" w:hAnsi="Arial" w:cs="Arial"/>
          <w:b/>
        </w:rPr>
      </w:pPr>
      <w:r>
        <w:rPr>
          <w:rFonts w:ascii="Arial" w:hAnsi="Arial" w:cs="Arial"/>
          <w:b/>
        </w:rPr>
        <w:lastRenderedPageBreak/>
        <w:t xml:space="preserve">Abstract: </w:t>
      </w:r>
    </w:p>
    <w:p w14:paraId="357B7C5E" w14:textId="77777777" w:rsidR="00E97C3D" w:rsidRDefault="00E97C3D" w:rsidP="00E97C3D">
      <w:r>
        <w:t>Perf part 0%, Sep. 22</w:t>
      </w:r>
    </w:p>
    <w:p w14:paraId="5D5EFB29" w14:textId="77777777" w:rsidR="00E97C3D" w:rsidRDefault="00E97C3D" w:rsidP="00E97C3D">
      <w:pPr>
        <w:rPr>
          <w:rFonts w:ascii="Arial" w:hAnsi="Arial" w:cs="Arial"/>
          <w:b/>
        </w:rPr>
      </w:pPr>
      <w:r>
        <w:rPr>
          <w:rFonts w:ascii="Arial" w:hAnsi="Arial" w:cs="Arial"/>
          <w:b/>
        </w:rPr>
        <w:t xml:space="preserve">Discussion: </w:t>
      </w:r>
    </w:p>
    <w:p w14:paraId="1FD64C02" w14:textId="77777777" w:rsidR="00E97C3D" w:rsidRDefault="00E97C3D" w:rsidP="00E97C3D">
      <w:r>
        <w:t>MCC: Perf.: 0%, Sep.22; WI was started in Sep.20 and is still at 0%, as the WI has no Core part, it should terminate as well at the REL-17 freeze in March 22 (this was the target date after RAN #90e)</w:t>
      </w:r>
    </w:p>
    <w:p w14:paraId="7B2EA2B8" w14:textId="77777777" w:rsidR="00E97C3D" w:rsidRDefault="00E97C3D" w:rsidP="00E97C3D">
      <w:r>
        <w:t>China Telecom: will correct target date back to March 22</w:t>
      </w:r>
    </w:p>
    <w:p w14:paraId="47255D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RP-210768</w:t>
      </w:r>
      <w:r>
        <w:rPr>
          <w:color w:val="993300"/>
          <w:u w:val="single"/>
        </w:rPr>
        <w:t>.</w:t>
      </w:r>
    </w:p>
    <w:p w14:paraId="7F799243" w14:textId="77777777" w:rsidR="00E97C3D" w:rsidRDefault="00E97C3D" w:rsidP="00E97C3D">
      <w:pPr>
        <w:rPr>
          <w:rFonts w:ascii="Arial" w:hAnsi="Arial" w:cs="Arial"/>
          <w:b/>
          <w:sz w:val="24"/>
        </w:rPr>
      </w:pPr>
      <w:r>
        <w:rPr>
          <w:rFonts w:ascii="Arial" w:hAnsi="Arial" w:cs="Arial"/>
          <w:b/>
          <w:color w:val="0000FF"/>
          <w:sz w:val="24"/>
        </w:rPr>
        <w:t>RP-210768</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75ED0A2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AA5C25" w14:textId="77777777" w:rsidR="00E97C3D" w:rsidRDefault="00E97C3D" w:rsidP="00E97C3D">
      <w:pPr>
        <w:rPr>
          <w:color w:val="808080"/>
        </w:rPr>
      </w:pPr>
      <w:r>
        <w:rPr>
          <w:color w:val="808080"/>
        </w:rPr>
        <w:t>(Replaces RP-210527)</w:t>
      </w:r>
    </w:p>
    <w:p w14:paraId="1F9DCE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8E01" w14:textId="77777777" w:rsidR="00E97C3D" w:rsidRDefault="00E97C3D" w:rsidP="00E97C3D">
      <w:pPr>
        <w:rPr>
          <w:rFonts w:ascii="Arial" w:hAnsi="Arial" w:cs="Arial"/>
          <w:b/>
          <w:sz w:val="24"/>
        </w:rPr>
      </w:pPr>
      <w:r>
        <w:rPr>
          <w:rFonts w:ascii="Arial" w:hAnsi="Arial" w:cs="Arial"/>
          <w:b/>
          <w:color w:val="0000FF"/>
          <w:sz w:val="24"/>
        </w:rPr>
        <w:t>RP-210317</w:t>
      </w:r>
      <w:r>
        <w:rPr>
          <w:rFonts w:ascii="Arial" w:hAnsi="Arial" w:cs="Arial"/>
          <w:b/>
          <w:color w:val="0000FF"/>
          <w:sz w:val="24"/>
        </w:rPr>
        <w:tab/>
      </w:r>
      <w:r>
        <w:rPr>
          <w:rFonts w:ascii="Arial" w:hAnsi="Arial" w:cs="Arial"/>
          <w:b/>
          <w:sz w:val="24"/>
        </w:rPr>
        <w:t>On IRC receiver performance in time selective interferencce</w:t>
      </w:r>
    </w:p>
    <w:p w14:paraId="7DF77AC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2E09E6" w14:textId="77777777" w:rsidR="00E97C3D" w:rsidRDefault="00E97C3D" w:rsidP="00E97C3D">
      <w:pPr>
        <w:rPr>
          <w:rFonts w:ascii="Arial" w:hAnsi="Arial" w:cs="Arial"/>
          <w:b/>
        </w:rPr>
      </w:pPr>
      <w:r>
        <w:rPr>
          <w:rFonts w:ascii="Arial" w:hAnsi="Arial" w:cs="Arial"/>
          <w:b/>
        </w:rPr>
        <w:t xml:space="preserve">Discussion: </w:t>
      </w:r>
    </w:p>
    <w:p w14:paraId="733E7BB7" w14:textId="77777777" w:rsidR="00E97C3D" w:rsidRDefault="00E97C3D" w:rsidP="00E97C3D">
      <w:r>
        <w:t>handled in email discussion [91E][33][CRS_IC_DSS]</w:t>
      </w:r>
    </w:p>
    <w:p w14:paraId="3F1D20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0F23F" w14:textId="77777777" w:rsidR="00E97C3D" w:rsidRDefault="00E97C3D" w:rsidP="00E97C3D">
      <w:pPr>
        <w:rPr>
          <w:rFonts w:ascii="Arial" w:hAnsi="Arial" w:cs="Arial"/>
          <w:b/>
          <w:sz w:val="24"/>
        </w:rPr>
      </w:pPr>
      <w:r>
        <w:rPr>
          <w:rFonts w:ascii="Arial" w:hAnsi="Arial" w:cs="Arial"/>
          <w:b/>
          <w:color w:val="0000FF"/>
          <w:sz w:val="24"/>
        </w:rPr>
        <w:t>RP-210350</w:t>
      </w:r>
      <w:r>
        <w:rPr>
          <w:rFonts w:ascii="Arial" w:hAnsi="Arial" w:cs="Arial"/>
          <w:b/>
          <w:color w:val="0000FF"/>
          <w:sz w:val="24"/>
        </w:rPr>
        <w:tab/>
      </w:r>
      <w:r>
        <w:rPr>
          <w:rFonts w:ascii="Arial" w:hAnsi="Arial" w:cs="Arial"/>
          <w:b/>
          <w:sz w:val="24"/>
        </w:rPr>
        <w:t>Discussion of LTE CRS-IC for DSS</w:t>
      </w:r>
    </w:p>
    <w:p w14:paraId="170A4B2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0F10E94" w14:textId="77777777" w:rsidR="00E97C3D" w:rsidRDefault="00E97C3D" w:rsidP="00E97C3D">
      <w:pPr>
        <w:rPr>
          <w:rFonts w:ascii="Arial" w:hAnsi="Arial" w:cs="Arial"/>
          <w:b/>
        </w:rPr>
      </w:pPr>
      <w:r>
        <w:rPr>
          <w:rFonts w:ascii="Arial" w:hAnsi="Arial" w:cs="Arial"/>
          <w:b/>
        </w:rPr>
        <w:t xml:space="preserve">Discussion: </w:t>
      </w:r>
    </w:p>
    <w:p w14:paraId="3AC8F239" w14:textId="77777777" w:rsidR="00E97C3D" w:rsidRDefault="00E97C3D" w:rsidP="00E97C3D">
      <w:r>
        <w:t>moved from AI 9.7.4 to AI 9.7.17</w:t>
      </w:r>
    </w:p>
    <w:p w14:paraId="4A013FDC" w14:textId="77777777" w:rsidR="00E97C3D" w:rsidRDefault="00E97C3D" w:rsidP="00E97C3D">
      <w:r>
        <w:t>handled in email discussion [91E][33][CRS_IC_DSS]</w:t>
      </w:r>
    </w:p>
    <w:p w14:paraId="2CFBC75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4E70" w14:textId="77777777" w:rsidR="00E97C3D" w:rsidRDefault="00E97C3D" w:rsidP="00E97C3D">
      <w:pPr>
        <w:rPr>
          <w:rFonts w:ascii="Arial" w:hAnsi="Arial" w:cs="Arial"/>
          <w:b/>
          <w:sz w:val="24"/>
        </w:rPr>
      </w:pPr>
      <w:r>
        <w:rPr>
          <w:rFonts w:ascii="Arial" w:hAnsi="Arial" w:cs="Arial"/>
          <w:b/>
          <w:color w:val="0000FF"/>
          <w:sz w:val="24"/>
        </w:rPr>
        <w:t>RP-210521</w:t>
      </w:r>
      <w:r>
        <w:rPr>
          <w:rFonts w:ascii="Arial" w:hAnsi="Arial" w:cs="Arial"/>
          <w:b/>
          <w:color w:val="0000FF"/>
          <w:sz w:val="24"/>
        </w:rPr>
        <w:tab/>
      </w:r>
      <w:r>
        <w:rPr>
          <w:rFonts w:ascii="Arial" w:hAnsi="Arial" w:cs="Arial"/>
          <w:b/>
          <w:sz w:val="24"/>
        </w:rPr>
        <w:t>Proposal on handling LTE CRS interference in scenarios with overlapping spectrum for LTE and NR</w:t>
      </w:r>
    </w:p>
    <w:p w14:paraId="7C9D05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Vodafone, ZTE, Orange, Telecom Italia, CMCC, Telefonica, Huawei, HiSilicon, Intel, CATT</w:t>
      </w:r>
    </w:p>
    <w:p w14:paraId="2EF6CDB2" w14:textId="77777777" w:rsidR="00E97C3D" w:rsidRDefault="00E97C3D" w:rsidP="00E97C3D">
      <w:pPr>
        <w:rPr>
          <w:rFonts w:ascii="Arial" w:hAnsi="Arial" w:cs="Arial"/>
          <w:b/>
        </w:rPr>
      </w:pPr>
      <w:r>
        <w:rPr>
          <w:rFonts w:ascii="Arial" w:hAnsi="Arial" w:cs="Arial"/>
          <w:b/>
        </w:rPr>
        <w:t xml:space="preserve">Abstract: </w:t>
      </w:r>
    </w:p>
    <w:p w14:paraId="4D3DFA68" w14:textId="77777777" w:rsidR="00E97C3D" w:rsidRDefault="00E97C3D" w:rsidP="00E97C3D">
      <w:r>
        <w:t>This contribution discusses operators’ scenarios which require NR UE to handle LTE CRS, and proposes to add LTE CRS interference handling receiver to Rel-17 RAN4 demod WI scope.</w:t>
      </w:r>
    </w:p>
    <w:p w14:paraId="5DBC5254" w14:textId="77777777" w:rsidR="00E97C3D" w:rsidRDefault="00E97C3D" w:rsidP="00E97C3D">
      <w:pPr>
        <w:rPr>
          <w:rFonts w:ascii="Arial" w:hAnsi="Arial" w:cs="Arial"/>
          <w:b/>
        </w:rPr>
      </w:pPr>
      <w:r>
        <w:rPr>
          <w:rFonts w:ascii="Arial" w:hAnsi="Arial" w:cs="Arial"/>
          <w:b/>
        </w:rPr>
        <w:t xml:space="preserve">Discussion: </w:t>
      </w:r>
    </w:p>
    <w:p w14:paraId="1CAF4599" w14:textId="77777777" w:rsidR="00E97C3D" w:rsidRDefault="00E97C3D" w:rsidP="00E97C3D">
      <w:r>
        <w:t>handled in email discussion [91E][33][CRS_IC_DSS]</w:t>
      </w:r>
    </w:p>
    <w:p w14:paraId="0B0DB3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RP-210804</w:t>
      </w:r>
      <w:r>
        <w:rPr>
          <w:color w:val="993300"/>
          <w:u w:val="single"/>
        </w:rPr>
        <w:t>.</w:t>
      </w:r>
    </w:p>
    <w:p w14:paraId="27A598ED" w14:textId="77777777" w:rsidR="00E97C3D" w:rsidRDefault="00E97C3D" w:rsidP="00E97C3D">
      <w:pPr>
        <w:rPr>
          <w:rFonts w:ascii="Arial" w:hAnsi="Arial" w:cs="Arial"/>
          <w:b/>
          <w:sz w:val="24"/>
        </w:rPr>
      </w:pPr>
      <w:r>
        <w:rPr>
          <w:rFonts w:ascii="Arial" w:hAnsi="Arial" w:cs="Arial"/>
          <w:b/>
          <w:color w:val="0000FF"/>
          <w:sz w:val="24"/>
        </w:rPr>
        <w:lastRenderedPageBreak/>
        <w:t>RP-210804</w:t>
      </w:r>
      <w:r>
        <w:rPr>
          <w:rFonts w:ascii="Arial" w:hAnsi="Arial" w:cs="Arial"/>
          <w:b/>
          <w:color w:val="0000FF"/>
          <w:sz w:val="24"/>
        </w:rPr>
        <w:tab/>
      </w:r>
      <w:r>
        <w:rPr>
          <w:rFonts w:ascii="Arial" w:hAnsi="Arial" w:cs="Arial"/>
          <w:b/>
          <w:sz w:val="24"/>
        </w:rPr>
        <w:t>Proposal on handling LTE CRS interference in scenarios with overlapping spectrum for LTE and NR</w:t>
      </w:r>
    </w:p>
    <w:p w14:paraId="16E875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Vodafone, ZTE, Orange, Telecom Italia, CMCC, Telefonica, Huawei, HiSilicon, Intel</w:t>
      </w:r>
    </w:p>
    <w:p w14:paraId="6EFBC156" w14:textId="77777777" w:rsidR="00E97C3D" w:rsidRDefault="00E97C3D" w:rsidP="00E97C3D">
      <w:pPr>
        <w:rPr>
          <w:color w:val="808080"/>
        </w:rPr>
      </w:pPr>
      <w:r>
        <w:rPr>
          <w:color w:val="808080"/>
        </w:rPr>
        <w:t>(Replaces RP-210521)</w:t>
      </w:r>
    </w:p>
    <w:p w14:paraId="4B350337" w14:textId="77777777" w:rsidR="00E97C3D" w:rsidRDefault="00E97C3D" w:rsidP="00E97C3D">
      <w:pPr>
        <w:rPr>
          <w:rFonts w:ascii="Arial" w:hAnsi="Arial" w:cs="Arial"/>
          <w:b/>
        </w:rPr>
      </w:pPr>
      <w:r>
        <w:rPr>
          <w:rFonts w:ascii="Arial" w:hAnsi="Arial" w:cs="Arial"/>
          <w:b/>
        </w:rPr>
        <w:t xml:space="preserve">Discussion: </w:t>
      </w:r>
    </w:p>
    <w:p w14:paraId="4BC9424D" w14:textId="77777777" w:rsidR="00E97C3D" w:rsidRDefault="00E97C3D" w:rsidP="00E97C3D">
      <w:r>
        <w:t>handled in email discussion [91E][33][CRS_IC_DSS]</w:t>
      </w:r>
    </w:p>
    <w:p w14:paraId="03015E5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CE554" w14:textId="77777777" w:rsidR="00E97C3D" w:rsidRDefault="00E97C3D" w:rsidP="00E97C3D">
      <w:pPr>
        <w:rPr>
          <w:rFonts w:ascii="Arial" w:hAnsi="Arial" w:cs="Arial"/>
          <w:b/>
          <w:sz w:val="24"/>
        </w:rPr>
      </w:pPr>
      <w:r>
        <w:rPr>
          <w:rFonts w:ascii="Arial" w:hAnsi="Arial" w:cs="Arial"/>
          <w:b/>
          <w:color w:val="0000FF"/>
          <w:sz w:val="24"/>
        </w:rPr>
        <w:t>RP-210522</w:t>
      </w:r>
      <w:r>
        <w:rPr>
          <w:rFonts w:ascii="Arial" w:hAnsi="Arial" w:cs="Arial"/>
          <w:b/>
          <w:color w:val="0000FF"/>
          <w:sz w:val="24"/>
        </w:rPr>
        <w:tab/>
      </w:r>
      <w:r>
        <w:rPr>
          <w:rFonts w:ascii="Arial" w:hAnsi="Arial" w:cs="Arial"/>
          <w:b/>
          <w:sz w:val="24"/>
        </w:rPr>
        <w:t>Lab testing results on performance impact by LTE CRS interference to NR UE in DSS scenarios</w:t>
      </w:r>
    </w:p>
    <w:p w14:paraId="4646AA6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04D916" w14:textId="77777777" w:rsidR="00E97C3D" w:rsidRDefault="00E97C3D" w:rsidP="00E97C3D">
      <w:pPr>
        <w:rPr>
          <w:rFonts w:ascii="Arial" w:hAnsi="Arial" w:cs="Arial"/>
          <w:b/>
        </w:rPr>
      </w:pPr>
      <w:r>
        <w:rPr>
          <w:rFonts w:ascii="Arial" w:hAnsi="Arial" w:cs="Arial"/>
          <w:b/>
        </w:rPr>
        <w:t xml:space="preserve">Abstract: </w:t>
      </w:r>
    </w:p>
    <w:p w14:paraId="7508F163" w14:textId="77777777" w:rsidR="00E97C3D" w:rsidRDefault="00E97C3D" w:rsidP="00E97C3D">
      <w:r>
        <w:t>This contribution provides lab testing results on performance impact by LTE CRS interference to NR UE in DSS scenarios.</w:t>
      </w:r>
    </w:p>
    <w:p w14:paraId="73215F58" w14:textId="77777777" w:rsidR="00E97C3D" w:rsidRDefault="00E97C3D" w:rsidP="00E97C3D">
      <w:pPr>
        <w:rPr>
          <w:rFonts w:ascii="Arial" w:hAnsi="Arial" w:cs="Arial"/>
          <w:b/>
        </w:rPr>
      </w:pPr>
      <w:r>
        <w:rPr>
          <w:rFonts w:ascii="Arial" w:hAnsi="Arial" w:cs="Arial"/>
          <w:b/>
        </w:rPr>
        <w:t xml:space="preserve">Discussion: </w:t>
      </w:r>
    </w:p>
    <w:p w14:paraId="6253A0E3" w14:textId="77777777" w:rsidR="00E97C3D" w:rsidRDefault="00E97C3D" w:rsidP="00E97C3D">
      <w:r>
        <w:t>handled in email discussion [91E][33][CRS_IC_DSS]</w:t>
      </w:r>
    </w:p>
    <w:p w14:paraId="3D501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DA8F8" w14:textId="77777777" w:rsidR="00E97C3D" w:rsidRDefault="00E97C3D" w:rsidP="00E97C3D">
      <w:pPr>
        <w:rPr>
          <w:rFonts w:ascii="Arial" w:hAnsi="Arial" w:cs="Arial"/>
          <w:b/>
          <w:sz w:val="24"/>
        </w:rPr>
      </w:pPr>
      <w:r>
        <w:rPr>
          <w:rFonts w:ascii="Arial" w:hAnsi="Arial" w:cs="Arial"/>
          <w:b/>
          <w:color w:val="0000FF"/>
          <w:sz w:val="24"/>
        </w:rPr>
        <w:t>RP-210549</w:t>
      </w:r>
      <w:r>
        <w:rPr>
          <w:rFonts w:ascii="Arial" w:hAnsi="Arial" w:cs="Arial"/>
          <w:b/>
          <w:color w:val="0000FF"/>
          <w:sz w:val="24"/>
        </w:rPr>
        <w:tab/>
      </w:r>
      <w:r>
        <w:rPr>
          <w:rFonts w:ascii="Arial" w:hAnsi="Arial" w:cs="Arial"/>
          <w:b/>
          <w:sz w:val="24"/>
        </w:rPr>
        <w:t>Scope update for Rel-17 NR demodulation performance WI: TRS-IC/CSI-RS-IC for inter-cell interference</w:t>
      </w:r>
    </w:p>
    <w:p w14:paraId="2C9813E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3F53C9" w14:textId="77777777" w:rsidR="00E97C3D" w:rsidRDefault="00E97C3D" w:rsidP="00E97C3D">
      <w:pPr>
        <w:rPr>
          <w:rFonts w:ascii="Arial" w:hAnsi="Arial" w:cs="Arial"/>
          <w:b/>
        </w:rPr>
      </w:pPr>
      <w:r>
        <w:rPr>
          <w:rFonts w:ascii="Arial" w:hAnsi="Arial" w:cs="Arial"/>
          <w:b/>
        </w:rPr>
        <w:t xml:space="preserve">Discussion: </w:t>
      </w:r>
    </w:p>
    <w:p w14:paraId="557E36EF" w14:textId="77777777" w:rsidR="00E97C3D" w:rsidRDefault="00E97C3D" w:rsidP="00E97C3D">
      <w:r>
        <w:t>handled in email discussion [91E][33][CRS_IC_DSS]</w:t>
      </w:r>
    </w:p>
    <w:p w14:paraId="660E64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C62EF" w14:textId="77777777" w:rsidR="00E97C3D" w:rsidRDefault="00E97C3D" w:rsidP="00E97C3D">
      <w:pPr>
        <w:rPr>
          <w:rFonts w:ascii="Arial" w:hAnsi="Arial" w:cs="Arial"/>
          <w:b/>
          <w:sz w:val="24"/>
        </w:rPr>
      </w:pPr>
      <w:r>
        <w:rPr>
          <w:rFonts w:ascii="Arial" w:hAnsi="Arial" w:cs="Arial"/>
          <w:b/>
          <w:color w:val="0000FF"/>
          <w:sz w:val="24"/>
        </w:rPr>
        <w:t>RP-210646</w:t>
      </w:r>
      <w:r>
        <w:rPr>
          <w:rFonts w:ascii="Arial" w:hAnsi="Arial" w:cs="Arial"/>
          <w:b/>
          <w:color w:val="0000FF"/>
          <w:sz w:val="24"/>
        </w:rPr>
        <w:tab/>
      </w:r>
      <w:r>
        <w:rPr>
          <w:rFonts w:ascii="Arial" w:hAnsi="Arial" w:cs="Arial"/>
          <w:b/>
          <w:sz w:val="24"/>
        </w:rPr>
        <w:t>Discussion on DSS for LTE CSI-RS interference handling</w:t>
      </w:r>
    </w:p>
    <w:p w14:paraId="14AC395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E20F2F6" w14:textId="77777777" w:rsidR="00E97C3D" w:rsidRDefault="00E97C3D" w:rsidP="00E97C3D">
      <w:pPr>
        <w:rPr>
          <w:rFonts w:ascii="Arial" w:hAnsi="Arial" w:cs="Arial"/>
          <w:b/>
        </w:rPr>
      </w:pPr>
      <w:r>
        <w:rPr>
          <w:rFonts w:ascii="Arial" w:hAnsi="Arial" w:cs="Arial"/>
          <w:b/>
        </w:rPr>
        <w:t xml:space="preserve">Abstract: </w:t>
      </w:r>
    </w:p>
    <w:p w14:paraId="411582DC" w14:textId="77777777" w:rsidR="00E97C3D" w:rsidRDefault="00E97C3D" w:rsidP="00E97C3D">
      <w:r>
        <w:t>WI scope for R17 Demod enh</w:t>
      </w:r>
    </w:p>
    <w:p w14:paraId="714A144D" w14:textId="77777777" w:rsidR="00E97C3D" w:rsidRDefault="00E97C3D" w:rsidP="00E97C3D">
      <w:pPr>
        <w:rPr>
          <w:rFonts w:ascii="Arial" w:hAnsi="Arial" w:cs="Arial"/>
          <w:b/>
        </w:rPr>
      </w:pPr>
      <w:r>
        <w:rPr>
          <w:rFonts w:ascii="Arial" w:hAnsi="Arial" w:cs="Arial"/>
          <w:b/>
        </w:rPr>
        <w:t xml:space="preserve">Discussion: </w:t>
      </w:r>
    </w:p>
    <w:p w14:paraId="41F9BAC5" w14:textId="77777777" w:rsidR="00E97C3D" w:rsidRDefault="00E97C3D" w:rsidP="00E97C3D">
      <w:r>
        <w:t>handled in email discussion [91E][33][CRS_IC_DSS]</w:t>
      </w:r>
    </w:p>
    <w:p w14:paraId="247EE7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48586" w14:textId="77777777" w:rsidR="00E97C3D" w:rsidRDefault="00E97C3D" w:rsidP="00E97C3D">
      <w:pPr>
        <w:rPr>
          <w:rFonts w:ascii="Arial" w:hAnsi="Arial" w:cs="Arial"/>
          <w:b/>
          <w:sz w:val="24"/>
        </w:rPr>
      </w:pPr>
      <w:r>
        <w:rPr>
          <w:rFonts w:ascii="Arial" w:hAnsi="Arial" w:cs="Arial"/>
          <w:b/>
          <w:color w:val="0000FF"/>
          <w:sz w:val="24"/>
        </w:rPr>
        <w:t>RP-210680</w:t>
      </w:r>
      <w:r>
        <w:rPr>
          <w:rFonts w:ascii="Arial" w:hAnsi="Arial" w:cs="Arial"/>
          <w:b/>
          <w:color w:val="0000FF"/>
          <w:sz w:val="24"/>
        </w:rPr>
        <w:tab/>
      </w:r>
      <w:r>
        <w:rPr>
          <w:rFonts w:ascii="Arial" w:hAnsi="Arial" w:cs="Arial"/>
          <w:b/>
          <w:sz w:val="24"/>
        </w:rPr>
        <w:t>Views on CRS-IM for LTE/NR co-existence scenarios</w:t>
      </w:r>
    </w:p>
    <w:p w14:paraId="7E0345F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E9FD7DD" w14:textId="77777777" w:rsidR="00E97C3D" w:rsidRDefault="00E97C3D" w:rsidP="00E97C3D">
      <w:pPr>
        <w:rPr>
          <w:rFonts w:ascii="Arial" w:hAnsi="Arial" w:cs="Arial"/>
          <w:b/>
        </w:rPr>
      </w:pPr>
      <w:r>
        <w:rPr>
          <w:rFonts w:ascii="Arial" w:hAnsi="Arial" w:cs="Arial"/>
          <w:b/>
        </w:rPr>
        <w:t xml:space="preserve">Discussion: </w:t>
      </w:r>
    </w:p>
    <w:p w14:paraId="35292FE6" w14:textId="77777777" w:rsidR="00E97C3D" w:rsidRDefault="00E97C3D" w:rsidP="00E97C3D">
      <w:r>
        <w:lastRenderedPageBreak/>
        <w:t>handled in email discussion [91E][33][CRS_IC_DSS]</w:t>
      </w:r>
    </w:p>
    <w:p w14:paraId="081F52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0704" w14:textId="77777777" w:rsidR="00E97C3D" w:rsidRDefault="00E97C3D" w:rsidP="00E97C3D">
      <w:pPr>
        <w:rPr>
          <w:rFonts w:ascii="Arial" w:hAnsi="Arial" w:cs="Arial"/>
          <w:b/>
          <w:sz w:val="24"/>
        </w:rPr>
      </w:pPr>
      <w:r>
        <w:rPr>
          <w:rFonts w:ascii="Arial" w:hAnsi="Arial" w:cs="Arial"/>
          <w:b/>
          <w:color w:val="0000FF"/>
          <w:sz w:val="24"/>
        </w:rPr>
        <w:t>RP-210523</w:t>
      </w:r>
      <w:r>
        <w:rPr>
          <w:rFonts w:ascii="Arial" w:hAnsi="Arial" w:cs="Arial"/>
          <w:b/>
          <w:color w:val="0000FF"/>
          <w:sz w:val="24"/>
        </w:rPr>
        <w:tab/>
      </w:r>
      <w:r>
        <w:rPr>
          <w:rFonts w:ascii="Arial" w:hAnsi="Arial" w:cs="Arial"/>
          <w:b/>
          <w:sz w:val="24"/>
        </w:rPr>
        <w:t>Revised WID: Further enhancement on NR demodulation performance</w:t>
      </w:r>
    </w:p>
    <w:p w14:paraId="2CC3E91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2D1D984" w14:textId="77777777" w:rsidR="00E97C3D" w:rsidRDefault="00E97C3D" w:rsidP="00E97C3D">
      <w:pPr>
        <w:rPr>
          <w:rFonts w:ascii="Arial" w:hAnsi="Arial" w:cs="Arial"/>
          <w:b/>
        </w:rPr>
      </w:pPr>
      <w:r>
        <w:rPr>
          <w:rFonts w:ascii="Arial" w:hAnsi="Arial" w:cs="Arial"/>
          <w:b/>
        </w:rPr>
        <w:t xml:space="preserve">Abstract: </w:t>
      </w:r>
    </w:p>
    <w:p w14:paraId="779285B3" w14:textId="77777777" w:rsidR="00E97C3D" w:rsidRDefault="00E97C3D" w:rsidP="00E97C3D">
      <w:r>
        <w:t>last approved WID: RP-202828; potential new UE objectives for Rel-17 demodulation have been included.</w:t>
      </w:r>
    </w:p>
    <w:p w14:paraId="4B2021D5" w14:textId="77777777" w:rsidR="00E97C3D" w:rsidRDefault="00E97C3D" w:rsidP="00E97C3D">
      <w:pPr>
        <w:rPr>
          <w:rFonts w:ascii="Arial" w:hAnsi="Arial" w:cs="Arial"/>
          <w:b/>
        </w:rPr>
      </w:pPr>
      <w:r>
        <w:rPr>
          <w:rFonts w:ascii="Arial" w:hAnsi="Arial" w:cs="Arial"/>
          <w:b/>
        </w:rPr>
        <w:t xml:space="preserve">Discussion: </w:t>
      </w:r>
    </w:p>
    <w:p w14:paraId="2ABEC152" w14:textId="77777777" w:rsidR="00E97C3D" w:rsidRDefault="00E97C3D" w:rsidP="00E97C3D">
      <w:r>
        <w:t>MCC: shifting the target date from March 22 to Sep.22 is not appropriate as this WI has no Core part so it should respect the REL-17 freeze;</w:t>
      </w:r>
    </w:p>
    <w:p w14:paraId="730B3191" w14:textId="77777777" w:rsidR="00E97C3D" w:rsidRDefault="00E97C3D" w:rsidP="00E97C3D">
      <w:r>
        <w:t>handled in email discussion [91E][33][CRS_IC_DSS];</w:t>
      </w:r>
    </w:p>
    <w:p w14:paraId="0F796C28" w14:textId="77777777" w:rsidR="00E97C3D" w:rsidRDefault="00E97C3D" w:rsidP="00E97C3D">
      <w:r>
        <w:t>China Telecom: will correct target date back to March 22</w:t>
      </w:r>
    </w:p>
    <w:p w14:paraId="403704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RP-210769</w:t>
      </w:r>
      <w:r>
        <w:rPr>
          <w:color w:val="993300"/>
          <w:u w:val="single"/>
        </w:rPr>
        <w:t>.</w:t>
      </w:r>
    </w:p>
    <w:p w14:paraId="19AE2DDD" w14:textId="77777777" w:rsidR="00E97C3D" w:rsidRDefault="00E97C3D" w:rsidP="00E97C3D">
      <w:pPr>
        <w:rPr>
          <w:rFonts w:ascii="Arial" w:hAnsi="Arial" w:cs="Arial"/>
          <w:b/>
          <w:sz w:val="24"/>
        </w:rPr>
      </w:pPr>
      <w:r>
        <w:rPr>
          <w:rFonts w:ascii="Arial" w:hAnsi="Arial" w:cs="Arial"/>
          <w:b/>
          <w:color w:val="0000FF"/>
          <w:sz w:val="24"/>
        </w:rPr>
        <w:t>RP-210769</w:t>
      </w:r>
      <w:r>
        <w:rPr>
          <w:rFonts w:ascii="Arial" w:hAnsi="Arial" w:cs="Arial"/>
          <w:b/>
          <w:color w:val="0000FF"/>
          <w:sz w:val="24"/>
        </w:rPr>
        <w:tab/>
      </w:r>
      <w:r>
        <w:rPr>
          <w:rFonts w:ascii="Arial" w:hAnsi="Arial" w:cs="Arial"/>
          <w:b/>
          <w:sz w:val="24"/>
        </w:rPr>
        <w:t>Revised WID: Further enhancement on NR demodulation performance</w:t>
      </w:r>
    </w:p>
    <w:p w14:paraId="4A2229D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BACCE11" w14:textId="77777777" w:rsidR="00E97C3D" w:rsidRDefault="00E97C3D" w:rsidP="00E97C3D">
      <w:pPr>
        <w:rPr>
          <w:color w:val="808080"/>
        </w:rPr>
      </w:pPr>
      <w:r>
        <w:rPr>
          <w:color w:val="808080"/>
        </w:rPr>
        <w:t>(Replaces RP-210523)</w:t>
      </w:r>
    </w:p>
    <w:p w14:paraId="4F6A204A" w14:textId="77777777" w:rsidR="00E97C3D" w:rsidRDefault="00E97C3D" w:rsidP="00E97C3D">
      <w:pPr>
        <w:rPr>
          <w:rFonts w:ascii="Arial" w:hAnsi="Arial" w:cs="Arial"/>
          <w:b/>
        </w:rPr>
      </w:pPr>
      <w:r>
        <w:rPr>
          <w:rFonts w:ascii="Arial" w:hAnsi="Arial" w:cs="Arial"/>
          <w:b/>
        </w:rPr>
        <w:t xml:space="preserve">Abstract: </w:t>
      </w:r>
    </w:p>
    <w:p w14:paraId="3565A6FA" w14:textId="77777777" w:rsidR="00E97C3D" w:rsidRDefault="00E97C3D" w:rsidP="00E97C3D">
      <w:r>
        <w:t>last approved WID: RP-202828</w:t>
      </w:r>
    </w:p>
    <w:p w14:paraId="17C39479" w14:textId="77777777" w:rsidR="00E97C3D" w:rsidRDefault="00E97C3D" w:rsidP="00E97C3D">
      <w:pPr>
        <w:rPr>
          <w:rFonts w:ascii="Arial" w:hAnsi="Arial" w:cs="Arial"/>
          <w:b/>
        </w:rPr>
      </w:pPr>
      <w:r>
        <w:rPr>
          <w:rFonts w:ascii="Arial" w:hAnsi="Arial" w:cs="Arial"/>
          <w:b/>
        </w:rPr>
        <w:t xml:space="preserve">Discussion: </w:t>
      </w:r>
    </w:p>
    <w:p w14:paraId="45239CA8" w14:textId="77777777" w:rsidR="00E97C3D" w:rsidRDefault="00E97C3D" w:rsidP="00E97C3D">
      <w:r>
        <w:t>handled in email discussion [91E][33][CRS_IC_DSS]</w:t>
      </w:r>
    </w:p>
    <w:p w14:paraId="023DA370" w14:textId="77777777" w:rsidR="00E97C3D" w:rsidRDefault="00E97C3D" w:rsidP="00E97C3D">
      <w:r>
        <w:t>handled in Fri GotoW</w:t>
      </w:r>
    </w:p>
    <w:p w14:paraId="11B3C154" w14:textId="77777777" w:rsidR="00E97C3D" w:rsidRDefault="00E97C3D" w:rsidP="00E97C3D">
      <w:r>
        <w:t>Qualcomm: this has to be rewritten; sync prioritized was the status and we are fine with this</w:t>
      </w:r>
    </w:p>
    <w:p w14:paraId="380C6B7D" w14:textId="77777777" w:rsidR="00E97C3D" w:rsidRDefault="00E97C3D" w:rsidP="00E97C3D">
      <w:r>
        <w:t>Apple: concern about 2nd subbullet</w:t>
      </w:r>
    </w:p>
    <w:p w14:paraId="4F847F30" w14:textId="77777777" w:rsidR="00E97C3D" w:rsidRDefault="00E97C3D" w:rsidP="00E97C3D">
      <w:r>
        <w:t>Nokia: NAICS is not a good comparison</w:t>
      </w:r>
    </w:p>
    <w:p w14:paraId="29103A0B" w14:textId="77777777" w:rsidR="00E97C3D" w:rsidRDefault="00E97C3D" w:rsidP="00E97C3D">
      <w:r>
        <w:t>AT&amp;T: would like to be supporting company</w:t>
      </w:r>
    </w:p>
    <w:p w14:paraId="6E8F7728" w14:textId="77777777" w:rsidR="00E97C3D" w:rsidRDefault="00E97C3D" w:rsidP="00E97C3D">
      <w:r>
        <w:t>Intel: some indication of timeline should be made for the comparison</w:t>
      </w:r>
    </w:p>
    <w:p w14:paraId="10DB3E75" w14:textId="77777777" w:rsidR="00E97C3D" w:rsidRDefault="00E97C3D" w:rsidP="00E97C3D">
      <w:r>
        <w:t>RAN chair: work offline on the WID text and we come back later in the Fri GotoW</w:t>
      </w:r>
    </w:p>
    <w:p w14:paraId="45F7CA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RP-210911</w:t>
      </w:r>
      <w:r>
        <w:rPr>
          <w:color w:val="993300"/>
          <w:u w:val="single"/>
        </w:rPr>
        <w:t>.</w:t>
      </w:r>
    </w:p>
    <w:p w14:paraId="4E327C56" w14:textId="77777777" w:rsidR="00E97C3D" w:rsidRDefault="00E97C3D" w:rsidP="00E97C3D">
      <w:pPr>
        <w:rPr>
          <w:rFonts w:ascii="Arial" w:hAnsi="Arial" w:cs="Arial"/>
          <w:b/>
          <w:sz w:val="24"/>
        </w:rPr>
      </w:pPr>
      <w:r>
        <w:rPr>
          <w:rFonts w:ascii="Arial" w:hAnsi="Arial" w:cs="Arial"/>
          <w:b/>
          <w:color w:val="0000FF"/>
          <w:sz w:val="24"/>
        </w:rPr>
        <w:t>RP-210911</w:t>
      </w:r>
      <w:r>
        <w:rPr>
          <w:rFonts w:ascii="Arial" w:hAnsi="Arial" w:cs="Arial"/>
          <w:b/>
          <w:color w:val="0000FF"/>
          <w:sz w:val="24"/>
        </w:rPr>
        <w:tab/>
      </w:r>
      <w:r>
        <w:rPr>
          <w:rFonts w:ascii="Arial" w:hAnsi="Arial" w:cs="Arial"/>
          <w:b/>
          <w:sz w:val="24"/>
        </w:rPr>
        <w:t>Revised WID: Further enhancement on NR demodulation performance</w:t>
      </w:r>
    </w:p>
    <w:p w14:paraId="01D8CCD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536B5D5" w14:textId="77777777" w:rsidR="00E97C3D" w:rsidRDefault="00E97C3D" w:rsidP="00E97C3D">
      <w:pPr>
        <w:rPr>
          <w:color w:val="808080"/>
        </w:rPr>
      </w:pPr>
      <w:r>
        <w:rPr>
          <w:color w:val="808080"/>
        </w:rPr>
        <w:t>(Replaces RP-210769)</w:t>
      </w:r>
    </w:p>
    <w:p w14:paraId="4EEA9DE6" w14:textId="77777777" w:rsidR="00E97C3D" w:rsidRDefault="00E97C3D" w:rsidP="00E97C3D">
      <w:pPr>
        <w:rPr>
          <w:rFonts w:ascii="Arial" w:hAnsi="Arial" w:cs="Arial"/>
          <w:b/>
        </w:rPr>
      </w:pPr>
      <w:r>
        <w:rPr>
          <w:rFonts w:ascii="Arial" w:hAnsi="Arial" w:cs="Arial"/>
          <w:b/>
        </w:rPr>
        <w:t xml:space="preserve">Abstract: </w:t>
      </w:r>
    </w:p>
    <w:p w14:paraId="19B85227" w14:textId="77777777" w:rsidR="00E97C3D" w:rsidRDefault="00E97C3D" w:rsidP="00E97C3D">
      <w:r>
        <w:t>last approved WID: RP-202828</w:t>
      </w:r>
    </w:p>
    <w:p w14:paraId="4F347497" w14:textId="77777777" w:rsidR="00E97C3D" w:rsidRDefault="00E97C3D" w:rsidP="00E97C3D">
      <w:pPr>
        <w:rPr>
          <w:rFonts w:ascii="Arial" w:hAnsi="Arial" w:cs="Arial"/>
          <w:b/>
        </w:rPr>
      </w:pPr>
      <w:r>
        <w:rPr>
          <w:rFonts w:ascii="Arial" w:hAnsi="Arial" w:cs="Arial"/>
          <w:b/>
        </w:rPr>
        <w:t xml:space="preserve">Discussion: </w:t>
      </w:r>
    </w:p>
    <w:p w14:paraId="2A699734" w14:textId="77777777" w:rsidR="00E97C3D" w:rsidRDefault="00E97C3D" w:rsidP="00E97C3D">
      <w:r>
        <w:lastRenderedPageBreak/>
        <w:t>Qualcomm: our comments were ignored again; there is no endorsement of receiver requirements and no stage 2, you jump one step ahead; is a 3rd release of DSS and there is a controversy about using REL-16 as baseline, this is worrying us;</w:t>
      </w:r>
    </w:p>
    <w:p w14:paraId="2FDA7145" w14:textId="77777777" w:rsidR="00E97C3D" w:rsidRDefault="00E97C3D" w:rsidP="00E97C3D">
      <w:r>
        <w:t>Intel: focus on evaluation was only coming from Qualcomm</w:t>
      </w:r>
    </w:p>
    <w:p w14:paraId="6A383390" w14:textId="77777777" w:rsidR="00E97C3D" w:rsidRDefault="00E97C3D" w:rsidP="00E97C3D">
      <w:r>
        <w:t>Qualcomm: jumping for a solution before evaluation is not a good idea; defining requirement for something that may not fix the problem is not useful (we put all the burden to the UE receiver)</w:t>
      </w:r>
    </w:p>
    <w:p w14:paraId="091F10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RP-210920</w:t>
      </w:r>
      <w:r>
        <w:rPr>
          <w:color w:val="993300"/>
          <w:u w:val="single"/>
        </w:rPr>
        <w:t>.</w:t>
      </w:r>
    </w:p>
    <w:p w14:paraId="07D45B1F" w14:textId="77777777" w:rsidR="00E97C3D" w:rsidRDefault="00E97C3D" w:rsidP="00E97C3D">
      <w:pPr>
        <w:rPr>
          <w:rFonts w:ascii="Arial" w:hAnsi="Arial" w:cs="Arial"/>
          <w:b/>
          <w:sz w:val="24"/>
        </w:rPr>
      </w:pPr>
      <w:r>
        <w:rPr>
          <w:rFonts w:ascii="Arial" w:hAnsi="Arial" w:cs="Arial"/>
          <w:b/>
          <w:color w:val="0000FF"/>
          <w:sz w:val="24"/>
        </w:rPr>
        <w:t>RP-210920</w:t>
      </w:r>
      <w:r>
        <w:rPr>
          <w:rFonts w:ascii="Arial" w:hAnsi="Arial" w:cs="Arial"/>
          <w:b/>
          <w:color w:val="0000FF"/>
          <w:sz w:val="24"/>
        </w:rPr>
        <w:tab/>
      </w:r>
      <w:r>
        <w:rPr>
          <w:rFonts w:ascii="Arial" w:hAnsi="Arial" w:cs="Arial"/>
          <w:b/>
          <w:sz w:val="24"/>
        </w:rPr>
        <w:t>Revised WID: Further enhancement on NR demodulation performance</w:t>
      </w:r>
    </w:p>
    <w:p w14:paraId="78B8752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3182E" w14:textId="77777777" w:rsidR="00E97C3D" w:rsidRDefault="00E97C3D" w:rsidP="00E97C3D">
      <w:pPr>
        <w:rPr>
          <w:color w:val="808080"/>
        </w:rPr>
      </w:pPr>
      <w:r>
        <w:rPr>
          <w:color w:val="808080"/>
        </w:rPr>
        <w:t>(Replaces RP-210911)</w:t>
      </w:r>
    </w:p>
    <w:p w14:paraId="757393C5" w14:textId="77777777" w:rsidR="00E97C3D" w:rsidRDefault="00E97C3D" w:rsidP="00E97C3D">
      <w:pPr>
        <w:rPr>
          <w:rFonts w:ascii="Arial" w:hAnsi="Arial" w:cs="Arial"/>
          <w:b/>
        </w:rPr>
      </w:pPr>
      <w:r>
        <w:rPr>
          <w:rFonts w:ascii="Arial" w:hAnsi="Arial" w:cs="Arial"/>
          <w:b/>
        </w:rPr>
        <w:t xml:space="preserve">Abstract: </w:t>
      </w:r>
    </w:p>
    <w:p w14:paraId="6DF8DE74" w14:textId="77777777" w:rsidR="00E97C3D" w:rsidRDefault="00E97C3D" w:rsidP="00E97C3D">
      <w:r>
        <w:t>last approved WID: RP-202828</w:t>
      </w:r>
    </w:p>
    <w:p w14:paraId="7F7B0BF0" w14:textId="77777777" w:rsidR="00E97C3D" w:rsidRDefault="00E97C3D" w:rsidP="00E97C3D">
      <w:pPr>
        <w:rPr>
          <w:rFonts w:ascii="Arial" w:hAnsi="Arial" w:cs="Arial"/>
          <w:b/>
        </w:rPr>
      </w:pPr>
      <w:r>
        <w:rPr>
          <w:rFonts w:ascii="Arial" w:hAnsi="Arial" w:cs="Arial"/>
          <w:b/>
        </w:rPr>
        <w:t xml:space="preserve">Discussion: </w:t>
      </w:r>
    </w:p>
    <w:p w14:paraId="2E85E382" w14:textId="77777777" w:rsidR="00E97C3D" w:rsidRDefault="00E97C3D" w:rsidP="00E97C3D">
      <w:r>
        <w:t>AT&amp;T: we should indicate that the intend is to define requirements (if needed)</w:t>
      </w:r>
    </w:p>
    <w:p w14:paraId="6175CCAA" w14:textId="77777777" w:rsidR="00E97C3D" w:rsidRDefault="00E97C3D" w:rsidP="00E97C3D">
      <w:r>
        <w:t>RAN chair: we can come back to this topic in June 21 if needed</w:t>
      </w:r>
    </w:p>
    <w:p w14:paraId="7F3978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A258" w14:textId="77777777" w:rsidR="00E97C3D" w:rsidRDefault="00E97C3D" w:rsidP="00E97C3D">
      <w:pPr>
        <w:rPr>
          <w:rFonts w:ascii="Arial" w:hAnsi="Arial" w:cs="Arial"/>
          <w:b/>
          <w:sz w:val="24"/>
        </w:rPr>
      </w:pPr>
      <w:r>
        <w:rPr>
          <w:rFonts w:ascii="Arial" w:hAnsi="Arial" w:cs="Arial"/>
          <w:b/>
          <w:color w:val="0000FF"/>
          <w:sz w:val="24"/>
        </w:rPr>
        <w:t>RP-210803</w:t>
      </w:r>
      <w:r>
        <w:rPr>
          <w:rFonts w:ascii="Arial" w:hAnsi="Arial" w:cs="Arial"/>
          <w:b/>
          <w:color w:val="0000FF"/>
          <w:sz w:val="24"/>
        </w:rPr>
        <w:tab/>
      </w:r>
      <w:r>
        <w:rPr>
          <w:rFonts w:ascii="Arial" w:hAnsi="Arial" w:cs="Arial"/>
          <w:b/>
          <w:sz w:val="24"/>
        </w:rPr>
        <w:t>Moderator's summary for email discussion [91E][33][CRS_IC_DSS]</w:t>
      </w:r>
    </w:p>
    <w:p w14:paraId="5D4D01A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14:paraId="6E445A66" w14:textId="77777777" w:rsidR="00E97C3D" w:rsidRDefault="00E97C3D" w:rsidP="00E97C3D">
      <w:pPr>
        <w:rPr>
          <w:rFonts w:ascii="Arial" w:hAnsi="Arial" w:cs="Arial"/>
          <w:b/>
        </w:rPr>
      </w:pPr>
      <w:r>
        <w:rPr>
          <w:rFonts w:ascii="Arial" w:hAnsi="Arial" w:cs="Arial"/>
          <w:b/>
        </w:rPr>
        <w:t xml:space="preserve">Abstract: </w:t>
      </w:r>
    </w:p>
    <w:p w14:paraId="4F4CDDE2" w14:textId="77777777" w:rsidR="00E97C3D" w:rsidRDefault="00E97C3D" w:rsidP="00E97C3D">
      <w:r>
        <w:t>handled Tdocs: RP-210350, RP-210521, RP-210522, RP-210549, RP-210646, RP-210317, RP-210680, RP-210523</w:t>
      </w:r>
    </w:p>
    <w:p w14:paraId="52E9176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4486D" w14:textId="77777777" w:rsidR="00E97C3D" w:rsidRDefault="00E97C3D" w:rsidP="00E97C3D">
      <w:pPr>
        <w:pStyle w:val="Heading4"/>
      </w:pPr>
      <w:bookmarkStart w:id="200" w:name="_Toc69483418"/>
      <w:bookmarkStart w:id="201" w:name="_Toc74553661"/>
      <w:r>
        <w:t>9.7.18</w:t>
      </w:r>
      <w:r>
        <w:tab/>
        <w:t>Introduction of DL 1024QAM for NR FR1 [RAN4 WI: NR_DL1024QAM_FR1]</w:t>
      </w:r>
      <w:bookmarkEnd w:id="200"/>
      <w:bookmarkEnd w:id="201"/>
    </w:p>
    <w:p w14:paraId="17CB4E4C" w14:textId="77777777" w:rsidR="00E97C3D" w:rsidRDefault="00E97C3D" w:rsidP="00E97C3D">
      <w:pPr>
        <w:rPr>
          <w:rFonts w:ascii="Arial" w:hAnsi="Arial" w:cs="Arial"/>
          <w:b/>
          <w:sz w:val="24"/>
        </w:rPr>
      </w:pPr>
      <w:r>
        <w:rPr>
          <w:rFonts w:ascii="Arial" w:hAnsi="Arial" w:cs="Arial"/>
          <w:b/>
          <w:color w:val="0000FF"/>
          <w:sz w:val="24"/>
        </w:rPr>
        <w:t>RP-210342</w:t>
      </w:r>
      <w:r>
        <w:rPr>
          <w:rFonts w:ascii="Arial" w:hAnsi="Arial" w:cs="Arial"/>
          <w:b/>
          <w:color w:val="0000FF"/>
          <w:sz w:val="24"/>
        </w:rPr>
        <w:tab/>
      </w:r>
      <w:r>
        <w:rPr>
          <w:rFonts w:ascii="Arial" w:hAnsi="Arial" w:cs="Arial"/>
          <w:b/>
          <w:sz w:val="24"/>
        </w:rPr>
        <w:t>Status report for WI Introduction of DL 1024QAM for NR FR1; rapporteur: Ericsson, Nokia</w:t>
      </w:r>
    </w:p>
    <w:p w14:paraId="6D8785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0B6D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7381F" w14:textId="77777777" w:rsidR="00E97C3D" w:rsidRDefault="00E97C3D" w:rsidP="00E97C3D">
      <w:pPr>
        <w:pStyle w:val="Heading4"/>
      </w:pPr>
      <w:bookmarkStart w:id="202" w:name="_Toc69483419"/>
      <w:bookmarkStart w:id="203" w:name="_Toc74553662"/>
      <w:r>
        <w:t>9.7.19</w:t>
      </w:r>
      <w:r>
        <w:tab/>
        <w:t>Further RRM enh. for NR and MR-DC [RAN4 WI: NR_RRM_enh2]</w:t>
      </w:r>
      <w:bookmarkEnd w:id="202"/>
      <w:bookmarkEnd w:id="203"/>
    </w:p>
    <w:p w14:paraId="5AE0FDFD" w14:textId="77777777" w:rsidR="00E97C3D" w:rsidRDefault="00E97C3D" w:rsidP="00E97C3D">
      <w:pPr>
        <w:rPr>
          <w:rFonts w:ascii="Arial" w:hAnsi="Arial" w:cs="Arial"/>
          <w:b/>
          <w:sz w:val="24"/>
        </w:rPr>
      </w:pPr>
      <w:r>
        <w:rPr>
          <w:rFonts w:ascii="Arial" w:hAnsi="Arial" w:cs="Arial"/>
          <w:b/>
          <w:color w:val="0000FF"/>
          <w:sz w:val="24"/>
        </w:rPr>
        <w:t>RP-210482</w:t>
      </w:r>
      <w:r>
        <w:rPr>
          <w:rFonts w:ascii="Arial" w:hAnsi="Arial" w:cs="Arial"/>
          <w:b/>
          <w:color w:val="0000FF"/>
          <w:sz w:val="24"/>
        </w:rPr>
        <w:tab/>
      </w:r>
      <w:r>
        <w:rPr>
          <w:rFonts w:ascii="Arial" w:hAnsi="Arial" w:cs="Arial"/>
          <w:b/>
          <w:sz w:val="24"/>
        </w:rPr>
        <w:t>Status report of Further RRM enhancement for NR and MR-DC; rapporteur: Apple</w:t>
      </w:r>
    </w:p>
    <w:p w14:paraId="047CC60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C4C7D7" w14:textId="77777777" w:rsidR="00E97C3D" w:rsidRDefault="00E97C3D" w:rsidP="00E97C3D">
      <w:pPr>
        <w:rPr>
          <w:rFonts w:ascii="Arial" w:hAnsi="Arial" w:cs="Arial"/>
          <w:b/>
        </w:rPr>
      </w:pPr>
      <w:r>
        <w:rPr>
          <w:rFonts w:ascii="Arial" w:hAnsi="Arial" w:cs="Arial"/>
          <w:b/>
        </w:rPr>
        <w:t xml:space="preserve">Discussion: </w:t>
      </w:r>
    </w:p>
    <w:p w14:paraId="353354C7" w14:textId="77777777" w:rsidR="00E97C3D" w:rsidRDefault="00E97C3D" w:rsidP="00E97C3D">
      <w:r>
        <w:t>MCC: Core: 15%, March 22; Perf.: ?%, Sep.22; % complete missing for Perf. part (was 0% after RAN #91e)</w:t>
      </w:r>
    </w:p>
    <w:p w14:paraId="0D482FB0" w14:textId="77777777" w:rsidR="00E97C3D" w:rsidRDefault="00E97C3D" w:rsidP="00E97C3D">
      <w:r>
        <w:t>Apple: Perf. part is still 0% complete</w:t>
      </w:r>
    </w:p>
    <w:p w14:paraId="255A1ACD"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RP-210774</w:t>
      </w:r>
      <w:r>
        <w:rPr>
          <w:color w:val="993300"/>
          <w:u w:val="single"/>
        </w:rPr>
        <w:t>.</w:t>
      </w:r>
    </w:p>
    <w:p w14:paraId="0CC2F63B" w14:textId="77777777" w:rsidR="00E97C3D" w:rsidRDefault="00E97C3D" w:rsidP="00E97C3D">
      <w:pPr>
        <w:rPr>
          <w:rFonts w:ascii="Arial" w:hAnsi="Arial" w:cs="Arial"/>
          <w:b/>
          <w:sz w:val="24"/>
        </w:rPr>
      </w:pPr>
      <w:r>
        <w:rPr>
          <w:rFonts w:ascii="Arial" w:hAnsi="Arial" w:cs="Arial"/>
          <w:b/>
          <w:color w:val="0000FF"/>
          <w:sz w:val="24"/>
        </w:rPr>
        <w:t>RP-210774</w:t>
      </w:r>
      <w:r>
        <w:rPr>
          <w:rFonts w:ascii="Arial" w:hAnsi="Arial" w:cs="Arial"/>
          <w:b/>
          <w:color w:val="0000FF"/>
          <w:sz w:val="24"/>
        </w:rPr>
        <w:tab/>
      </w:r>
      <w:r>
        <w:rPr>
          <w:rFonts w:ascii="Arial" w:hAnsi="Arial" w:cs="Arial"/>
          <w:b/>
          <w:sz w:val="24"/>
        </w:rPr>
        <w:t>Status report of Further RRM enhancement for NR and MR-DC; rapporteur: Apple</w:t>
      </w:r>
    </w:p>
    <w:p w14:paraId="2E6CDB0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1C3C3E" w14:textId="77777777" w:rsidR="00E97C3D" w:rsidRDefault="00E97C3D" w:rsidP="00E97C3D">
      <w:pPr>
        <w:rPr>
          <w:color w:val="808080"/>
        </w:rPr>
      </w:pPr>
      <w:r>
        <w:rPr>
          <w:color w:val="808080"/>
        </w:rPr>
        <w:t>(Replaces RP-210482)</w:t>
      </w:r>
    </w:p>
    <w:p w14:paraId="533FEB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DAA3" w14:textId="77777777" w:rsidR="00E97C3D" w:rsidRDefault="00E97C3D" w:rsidP="00E97C3D">
      <w:pPr>
        <w:rPr>
          <w:rFonts w:ascii="Arial" w:hAnsi="Arial" w:cs="Arial"/>
          <w:b/>
          <w:sz w:val="24"/>
        </w:rPr>
      </w:pPr>
      <w:r>
        <w:rPr>
          <w:rFonts w:ascii="Arial" w:hAnsi="Arial" w:cs="Arial"/>
          <w:b/>
          <w:color w:val="0000FF"/>
          <w:sz w:val="24"/>
        </w:rPr>
        <w:t>RP-210550</w:t>
      </w:r>
      <w:r>
        <w:rPr>
          <w:rFonts w:ascii="Arial" w:hAnsi="Arial" w:cs="Arial"/>
          <w:b/>
          <w:color w:val="0000FF"/>
          <w:sz w:val="24"/>
        </w:rPr>
        <w:tab/>
      </w:r>
      <w:r>
        <w:rPr>
          <w:rFonts w:ascii="Arial" w:hAnsi="Arial" w:cs="Arial"/>
          <w:b/>
          <w:sz w:val="24"/>
        </w:rPr>
        <w:t>Support of non-co-located deployment for FR1 intra-band non-contiguous NR-CA/EN-DC</w:t>
      </w:r>
    </w:p>
    <w:p w14:paraId="785890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8B25704" w14:textId="77777777" w:rsidR="00E97C3D" w:rsidRDefault="00E97C3D" w:rsidP="00E97C3D">
      <w:pPr>
        <w:rPr>
          <w:rFonts w:ascii="Arial" w:hAnsi="Arial" w:cs="Arial"/>
          <w:b/>
        </w:rPr>
      </w:pPr>
      <w:r>
        <w:rPr>
          <w:rFonts w:ascii="Arial" w:hAnsi="Arial" w:cs="Arial"/>
          <w:b/>
        </w:rPr>
        <w:t xml:space="preserve">Discussion: </w:t>
      </w:r>
    </w:p>
    <w:p w14:paraId="6CC13A7F" w14:textId="77777777" w:rsidR="00E97C3D" w:rsidRDefault="00E97C3D" w:rsidP="00E97C3D">
      <w:r>
        <w:t>handled in email discussion [91E][34][FeRRM_scope]</w:t>
      </w:r>
    </w:p>
    <w:p w14:paraId="4BEE18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1033" w14:textId="77777777" w:rsidR="00E97C3D" w:rsidRDefault="00E97C3D" w:rsidP="00E97C3D">
      <w:pPr>
        <w:rPr>
          <w:rFonts w:ascii="Arial" w:hAnsi="Arial" w:cs="Arial"/>
          <w:b/>
          <w:sz w:val="24"/>
        </w:rPr>
      </w:pPr>
      <w:r>
        <w:rPr>
          <w:rFonts w:ascii="Arial" w:hAnsi="Arial" w:cs="Arial"/>
          <w:b/>
          <w:color w:val="0000FF"/>
          <w:sz w:val="24"/>
        </w:rPr>
        <w:t>RP-210592</w:t>
      </w:r>
      <w:r>
        <w:rPr>
          <w:rFonts w:ascii="Arial" w:hAnsi="Arial" w:cs="Arial"/>
          <w:b/>
          <w:color w:val="0000FF"/>
          <w:sz w:val="24"/>
        </w:rPr>
        <w:tab/>
      </w:r>
      <w:r>
        <w:rPr>
          <w:rFonts w:ascii="Arial" w:hAnsi="Arial" w:cs="Arial"/>
          <w:b/>
          <w:sz w:val="24"/>
        </w:rPr>
        <w:t>Views on scope of Further RRM enhancement for NR and MR-DC in Rel-17</w:t>
      </w:r>
    </w:p>
    <w:p w14:paraId="1D183C7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D43CBB" w14:textId="77777777" w:rsidR="00E97C3D" w:rsidRDefault="00E97C3D" w:rsidP="00E97C3D">
      <w:pPr>
        <w:rPr>
          <w:rFonts w:ascii="Arial" w:hAnsi="Arial" w:cs="Arial"/>
          <w:b/>
        </w:rPr>
      </w:pPr>
      <w:r>
        <w:rPr>
          <w:rFonts w:ascii="Arial" w:hAnsi="Arial" w:cs="Arial"/>
          <w:b/>
        </w:rPr>
        <w:t xml:space="preserve">Discussion: </w:t>
      </w:r>
    </w:p>
    <w:p w14:paraId="7A2A9ECF" w14:textId="77777777" w:rsidR="00E97C3D" w:rsidRDefault="00E97C3D" w:rsidP="00E97C3D">
      <w:r>
        <w:t>handled in email discussion [91E][34][FeRRM_scope]</w:t>
      </w:r>
    </w:p>
    <w:p w14:paraId="501B52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B0A53" w14:textId="77777777" w:rsidR="00E97C3D" w:rsidRDefault="00E97C3D" w:rsidP="00E97C3D">
      <w:pPr>
        <w:rPr>
          <w:rFonts w:ascii="Arial" w:hAnsi="Arial" w:cs="Arial"/>
          <w:b/>
          <w:sz w:val="24"/>
        </w:rPr>
      </w:pPr>
      <w:r>
        <w:rPr>
          <w:rFonts w:ascii="Arial" w:hAnsi="Arial" w:cs="Arial"/>
          <w:b/>
          <w:color w:val="0000FF"/>
          <w:sz w:val="24"/>
        </w:rPr>
        <w:t>RP-210480</w:t>
      </w:r>
      <w:r>
        <w:rPr>
          <w:rFonts w:ascii="Arial" w:hAnsi="Arial" w:cs="Arial"/>
          <w:b/>
          <w:color w:val="0000FF"/>
          <w:sz w:val="24"/>
        </w:rPr>
        <w:tab/>
      </w:r>
      <w:r>
        <w:rPr>
          <w:rFonts w:ascii="Arial" w:hAnsi="Arial" w:cs="Arial"/>
          <w:b/>
          <w:sz w:val="24"/>
        </w:rPr>
        <w:t>Proposal to expand R17 FeRRM WI scope</w:t>
      </w:r>
    </w:p>
    <w:p w14:paraId="30D7F3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C1466" w14:textId="77777777" w:rsidR="00E97C3D" w:rsidRDefault="00E97C3D" w:rsidP="00E97C3D">
      <w:pPr>
        <w:rPr>
          <w:rFonts w:ascii="Arial" w:hAnsi="Arial" w:cs="Arial"/>
          <w:b/>
        </w:rPr>
      </w:pPr>
      <w:r>
        <w:rPr>
          <w:rFonts w:ascii="Arial" w:hAnsi="Arial" w:cs="Arial"/>
          <w:b/>
        </w:rPr>
        <w:t xml:space="preserve">Discussion: </w:t>
      </w:r>
    </w:p>
    <w:p w14:paraId="69C77CB2" w14:textId="77777777" w:rsidR="00E97C3D" w:rsidRDefault="00E97C3D" w:rsidP="00E97C3D">
      <w:r>
        <w:t>handled in email discussion [91E][34][FeRRM_scope]</w:t>
      </w:r>
    </w:p>
    <w:p w14:paraId="2507AB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0C5DC" w14:textId="77777777" w:rsidR="00E97C3D" w:rsidRDefault="00E97C3D" w:rsidP="00E97C3D">
      <w:pPr>
        <w:rPr>
          <w:rFonts w:ascii="Arial" w:hAnsi="Arial" w:cs="Arial"/>
          <w:b/>
          <w:sz w:val="24"/>
        </w:rPr>
      </w:pPr>
      <w:r>
        <w:rPr>
          <w:rFonts w:ascii="Arial" w:hAnsi="Arial" w:cs="Arial"/>
          <w:b/>
          <w:color w:val="0000FF"/>
          <w:sz w:val="24"/>
        </w:rPr>
        <w:t>RP-210481</w:t>
      </w:r>
      <w:r>
        <w:rPr>
          <w:rFonts w:ascii="Arial" w:hAnsi="Arial" w:cs="Arial"/>
          <w:b/>
          <w:color w:val="0000FF"/>
          <w:sz w:val="24"/>
        </w:rPr>
        <w:tab/>
      </w:r>
      <w:r>
        <w:rPr>
          <w:rFonts w:ascii="Arial" w:hAnsi="Arial" w:cs="Arial"/>
          <w:b/>
          <w:sz w:val="24"/>
        </w:rPr>
        <w:t>Revised WID of REL-17 NR RRM further enhancement</w:t>
      </w:r>
    </w:p>
    <w:p w14:paraId="79F3511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67A4309" w14:textId="77777777" w:rsidR="00E97C3D" w:rsidRDefault="00E97C3D" w:rsidP="00E97C3D">
      <w:pPr>
        <w:rPr>
          <w:rFonts w:ascii="Arial" w:hAnsi="Arial" w:cs="Arial"/>
          <w:b/>
        </w:rPr>
      </w:pPr>
      <w:r>
        <w:rPr>
          <w:rFonts w:ascii="Arial" w:hAnsi="Arial" w:cs="Arial"/>
          <w:b/>
        </w:rPr>
        <w:t xml:space="preserve">Abstract: </w:t>
      </w:r>
    </w:p>
    <w:p w14:paraId="1B6A70EF" w14:textId="77777777" w:rsidR="00E97C3D" w:rsidRDefault="00E97C3D" w:rsidP="00E97C3D">
      <w:r>
        <w:t>last approved WID: RP-202874</w:t>
      </w:r>
    </w:p>
    <w:p w14:paraId="5D7B514C" w14:textId="77777777" w:rsidR="00E97C3D" w:rsidRDefault="00E97C3D" w:rsidP="00E97C3D">
      <w:pPr>
        <w:rPr>
          <w:rFonts w:ascii="Arial" w:hAnsi="Arial" w:cs="Arial"/>
          <w:b/>
        </w:rPr>
      </w:pPr>
      <w:r>
        <w:rPr>
          <w:rFonts w:ascii="Arial" w:hAnsi="Arial" w:cs="Arial"/>
          <w:b/>
        </w:rPr>
        <w:t xml:space="preserve">Discussion: </w:t>
      </w:r>
    </w:p>
    <w:p w14:paraId="5EEAAD98" w14:textId="77777777" w:rsidR="00E97C3D" w:rsidRDefault="00E97C3D" w:rsidP="00E97C3D">
      <w:r>
        <w:t>handled in email discussion [91E][34][FeRRM_scope]</w:t>
      </w:r>
    </w:p>
    <w:p w14:paraId="6C128A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45A794" w14:textId="77777777" w:rsidR="00E97C3D" w:rsidRDefault="00E97C3D" w:rsidP="00E97C3D">
      <w:pPr>
        <w:rPr>
          <w:rFonts w:ascii="Arial" w:hAnsi="Arial" w:cs="Arial"/>
          <w:b/>
          <w:sz w:val="24"/>
        </w:rPr>
      </w:pPr>
      <w:r>
        <w:rPr>
          <w:rFonts w:ascii="Arial" w:hAnsi="Arial" w:cs="Arial"/>
          <w:b/>
          <w:color w:val="0000FF"/>
          <w:sz w:val="24"/>
        </w:rPr>
        <w:t>RP-210898</w:t>
      </w:r>
      <w:r>
        <w:rPr>
          <w:rFonts w:ascii="Arial" w:hAnsi="Arial" w:cs="Arial"/>
          <w:b/>
          <w:color w:val="0000FF"/>
          <w:sz w:val="24"/>
        </w:rPr>
        <w:tab/>
      </w:r>
      <w:r>
        <w:rPr>
          <w:rFonts w:ascii="Arial" w:hAnsi="Arial" w:cs="Arial"/>
          <w:b/>
          <w:sz w:val="24"/>
        </w:rPr>
        <w:t>Moderator's summary for email discussion [91E][34][FeRRM_scope]</w:t>
      </w:r>
    </w:p>
    <w:p w14:paraId="713A906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6EC3F0F3" w14:textId="77777777" w:rsidR="00E97C3D" w:rsidRDefault="00E97C3D" w:rsidP="00E97C3D">
      <w:pPr>
        <w:rPr>
          <w:rFonts w:ascii="Arial" w:hAnsi="Arial" w:cs="Arial"/>
          <w:b/>
        </w:rPr>
      </w:pPr>
      <w:r>
        <w:rPr>
          <w:rFonts w:ascii="Arial" w:hAnsi="Arial" w:cs="Arial"/>
          <w:b/>
        </w:rPr>
        <w:lastRenderedPageBreak/>
        <w:t xml:space="preserve">Abstract: </w:t>
      </w:r>
    </w:p>
    <w:p w14:paraId="6DFF9994" w14:textId="77777777" w:rsidR="00E97C3D" w:rsidRDefault="00E97C3D" w:rsidP="00E97C3D">
      <w:r>
        <w:t>handled Tdocs: RP-210550, RP-210592, RP-210480, RP-210481</w:t>
      </w:r>
    </w:p>
    <w:p w14:paraId="01B3B3FD" w14:textId="77777777" w:rsidR="00E97C3D" w:rsidRDefault="00E97C3D" w:rsidP="00E97C3D">
      <w:pPr>
        <w:rPr>
          <w:rFonts w:ascii="Arial" w:hAnsi="Arial" w:cs="Arial"/>
          <w:b/>
        </w:rPr>
      </w:pPr>
      <w:r>
        <w:rPr>
          <w:rFonts w:ascii="Arial" w:hAnsi="Arial" w:cs="Arial"/>
          <w:b/>
        </w:rPr>
        <w:t xml:space="preserve">Discussion: </w:t>
      </w:r>
    </w:p>
    <w:p w14:paraId="660C8FB4" w14:textId="77777777" w:rsidR="00E97C3D" w:rsidRDefault="00E97C3D" w:rsidP="00E97C3D">
      <w:r>
        <w:t xml:space="preserve">Option 1: Include the objective on CMTC for CSI-RS L3 measurement in R17 FeRRM WI </w:t>
      </w:r>
    </w:p>
    <w:p w14:paraId="0AF1DF56" w14:textId="77777777" w:rsidR="00E97C3D" w:rsidRDefault="00E97C3D" w:rsidP="00E97C3D">
      <w:r>
        <w:t xml:space="preserve">- </w:t>
      </w:r>
      <w:r>
        <w:tab/>
        <w:t xml:space="preserve">Note: it is FFS on how this work should be handled across the WGs. Backward compatibility should be ensured. </w:t>
      </w:r>
    </w:p>
    <w:p w14:paraId="7C11A2C8" w14:textId="77777777" w:rsidR="00E97C3D" w:rsidRDefault="00E97C3D" w:rsidP="00E97C3D">
      <w:r>
        <w:tab/>
        <w:t xml:space="preserve">Option 2: Include the objective on CMTC for CSI-RS L3 measurement in R17 FeRRM WI in RAN#92e, if RAN4 cannot conclude and agree CSI-RS L3 measurement window periodicity, offset and starting-point before RAN#92e. </w:t>
      </w:r>
    </w:p>
    <w:p w14:paraId="4B9EC9DE" w14:textId="77777777" w:rsidR="00E97C3D" w:rsidRDefault="00E97C3D" w:rsidP="00E97C3D">
      <w:r>
        <w:t xml:space="preserve">- </w:t>
      </w:r>
      <w:r>
        <w:tab/>
        <w:t>Otherwise, depending on the agreed R16 solution, the final decision on this objective should be made in the next plenary.</w:t>
      </w:r>
    </w:p>
    <w:p w14:paraId="25B32331" w14:textId="77777777" w:rsidR="00E97C3D" w:rsidRDefault="00E97C3D" w:rsidP="00E97C3D">
      <w:r>
        <w:t>RAN chair: suggests final check on Option 2 in light of the overall package approval discussion [91E][50][New_proposals_approval] in Fri GotoW</w:t>
      </w:r>
    </w:p>
    <w:p w14:paraId="6459C4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80B74" w14:textId="77777777" w:rsidR="00E97C3D" w:rsidRDefault="00E97C3D" w:rsidP="00E97C3D">
      <w:pPr>
        <w:pStyle w:val="Heading4"/>
      </w:pPr>
      <w:bookmarkStart w:id="204" w:name="_Toc69483420"/>
      <w:bookmarkStart w:id="205" w:name="_Toc74553663"/>
      <w:r>
        <w:t>9.7.20</w:t>
      </w:r>
      <w:r>
        <w:tab/>
        <w:t>Enh. NR support for high speed train scenario for FR1 [RAN4 WI: NR_HST_FR1_enh]</w:t>
      </w:r>
      <w:bookmarkEnd w:id="204"/>
      <w:bookmarkEnd w:id="205"/>
    </w:p>
    <w:p w14:paraId="153C543C" w14:textId="77777777" w:rsidR="00E97C3D" w:rsidRDefault="00E97C3D" w:rsidP="00E97C3D">
      <w:pPr>
        <w:rPr>
          <w:rFonts w:ascii="Arial" w:hAnsi="Arial" w:cs="Arial"/>
          <w:b/>
          <w:sz w:val="24"/>
        </w:rPr>
      </w:pPr>
      <w:r>
        <w:rPr>
          <w:rFonts w:ascii="Arial" w:hAnsi="Arial" w:cs="Arial"/>
          <w:b/>
          <w:color w:val="0000FF"/>
          <w:sz w:val="24"/>
        </w:rPr>
        <w:t>RP-210368</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4678354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A090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0ED7" w14:textId="77777777" w:rsidR="00E97C3D" w:rsidRDefault="00E97C3D" w:rsidP="00E97C3D">
      <w:pPr>
        <w:rPr>
          <w:rFonts w:ascii="Arial" w:hAnsi="Arial" w:cs="Arial"/>
          <w:b/>
          <w:sz w:val="24"/>
        </w:rPr>
      </w:pPr>
      <w:r>
        <w:rPr>
          <w:rFonts w:ascii="Arial" w:hAnsi="Arial" w:cs="Arial"/>
          <w:b/>
          <w:color w:val="0000FF"/>
          <w:sz w:val="24"/>
        </w:rPr>
        <w:t>RP-210369</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50D6F5F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1A6F6D8" w14:textId="77777777" w:rsidR="00E97C3D" w:rsidRDefault="00E97C3D" w:rsidP="00E97C3D">
      <w:pPr>
        <w:rPr>
          <w:rFonts w:ascii="Arial" w:hAnsi="Arial" w:cs="Arial"/>
          <w:b/>
        </w:rPr>
      </w:pPr>
      <w:r>
        <w:rPr>
          <w:rFonts w:ascii="Arial" w:hAnsi="Arial" w:cs="Arial"/>
          <w:b/>
        </w:rPr>
        <w:t xml:space="preserve">Abstract: </w:t>
      </w:r>
    </w:p>
    <w:p w14:paraId="5D58AECF" w14:textId="77777777" w:rsidR="00E97C3D" w:rsidRDefault="00E97C3D" w:rsidP="00E97C3D">
      <w:r>
        <w:t>last approved WID: RP-202335</w:t>
      </w:r>
    </w:p>
    <w:p w14:paraId="2E371C15" w14:textId="77777777" w:rsidR="00E97C3D" w:rsidRDefault="00E97C3D" w:rsidP="00E97C3D">
      <w:pPr>
        <w:rPr>
          <w:rFonts w:ascii="Arial" w:hAnsi="Arial" w:cs="Arial"/>
          <w:b/>
        </w:rPr>
      </w:pPr>
      <w:r>
        <w:rPr>
          <w:rFonts w:ascii="Arial" w:hAnsi="Arial" w:cs="Arial"/>
          <w:b/>
        </w:rPr>
        <w:t xml:space="preserve">Discussion: </w:t>
      </w:r>
    </w:p>
    <w:p w14:paraId="133D2627" w14:textId="77777777" w:rsidR="00E97C3D" w:rsidRDefault="00E97C3D" w:rsidP="00E97C3D">
      <w:r>
        <w:t>Qualcomm: The objectives is upscoped to include a new scenario, whether this can be accommodated or not should be discussed. Also, if the upscoping is approved then an objective to discuss the applicability of the tests should be added.</w:t>
      </w:r>
    </w:p>
    <w:p w14:paraId="2BED5573" w14:textId="77777777" w:rsidR="00E97C3D" w:rsidRDefault="00E97C3D" w:rsidP="00E97C3D">
      <w:r>
        <w:t>handled in email discussion [91E][47][flag_0369]</w:t>
      </w:r>
    </w:p>
    <w:p w14:paraId="4AF3E7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RP-210833</w:t>
      </w:r>
      <w:r>
        <w:rPr>
          <w:color w:val="993300"/>
          <w:u w:val="single"/>
        </w:rPr>
        <w:t>.</w:t>
      </w:r>
    </w:p>
    <w:p w14:paraId="0A12968D" w14:textId="77777777" w:rsidR="00E97C3D" w:rsidRDefault="00E97C3D" w:rsidP="00E97C3D">
      <w:pPr>
        <w:rPr>
          <w:rFonts w:ascii="Arial" w:hAnsi="Arial" w:cs="Arial"/>
          <w:b/>
          <w:sz w:val="24"/>
        </w:rPr>
      </w:pPr>
      <w:r>
        <w:rPr>
          <w:rFonts w:ascii="Arial" w:hAnsi="Arial" w:cs="Arial"/>
          <w:b/>
          <w:color w:val="0000FF"/>
          <w:sz w:val="24"/>
        </w:rPr>
        <w:t>RP-210833</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626587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81CC4BF" w14:textId="77777777" w:rsidR="00E97C3D" w:rsidRDefault="00E97C3D" w:rsidP="00E97C3D">
      <w:pPr>
        <w:rPr>
          <w:color w:val="808080"/>
        </w:rPr>
      </w:pPr>
      <w:r>
        <w:rPr>
          <w:color w:val="808080"/>
        </w:rPr>
        <w:t>(Replaces RP-210369)</w:t>
      </w:r>
    </w:p>
    <w:p w14:paraId="52B47BFF" w14:textId="77777777" w:rsidR="00E97C3D" w:rsidRDefault="00E97C3D" w:rsidP="00E97C3D">
      <w:pPr>
        <w:rPr>
          <w:rFonts w:ascii="Arial" w:hAnsi="Arial" w:cs="Arial"/>
          <w:b/>
        </w:rPr>
      </w:pPr>
      <w:r>
        <w:rPr>
          <w:rFonts w:ascii="Arial" w:hAnsi="Arial" w:cs="Arial"/>
          <w:b/>
        </w:rPr>
        <w:t xml:space="preserve">Abstract: </w:t>
      </w:r>
    </w:p>
    <w:p w14:paraId="7105D0B5" w14:textId="77777777" w:rsidR="00E97C3D" w:rsidRDefault="00E97C3D" w:rsidP="00E97C3D">
      <w:r>
        <w:t>last approved WID: RP-202335</w:t>
      </w:r>
    </w:p>
    <w:p w14:paraId="07249F40" w14:textId="77777777" w:rsidR="00E97C3D" w:rsidRDefault="00E97C3D" w:rsidP="00E97C3D">
      <w:pPr>
        <w:rPr>
          <w:rFonts w:ascii="Arial" w:hAnsi="Arial" w:cs="Arial"/>
          <w:b/>
        </w:rPr>
      </w:pPr>
      <w:r>
        <w:rPr>
          <w:rFonts w:ascii="Arial" w:hAnsi="Arial" w:cs="Arial"/>
          <w:b/>
        </w:rPr>
        <w:t xml:space="preserve">Discussion: </w:t>
      </w:r>
    </w:p>
    <w:p w14:paraId="22FE1884" w14:textId="77777777" w:rsidR="00E97C3D" w:rsidRDefault="00E97C3D" w:rsidP="00E97C3D">
      <w:r>
        <w:lastRenderedPageBreak/>
        <w:t>handled in email discussion [91E][47][flag_0369]</w:t>
      </w:r>
    </w:p>
    <w:p w14:paraId="08FF57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1362B" w14:textId="77777777" w:rsidR="00E97C3D" w:rsidRDefault="00E97C3D" w:rsidP="00E97C3D">
      <w:pPr>
        <w:pStyle w:val="Heading4"/>
      </w:pPr>
      <w:bookmarkStart w:id="206" w:name="_Toc69483421"/>
      <w:bookmarkStart w:id="207" w:name="_Toc74553664"/>
      <w:r>
        <w:t>9.7.21</w:t>
      </w:r>
      <w:r>
        <w:tab/>
        <w:t>Further enh. of NR RF requirements for FR2 [RAN4 WI: NR_RF_FR2_req_enh2]</w:t>
      </w:r>
      <w:bookmarkEnd w:id="206"/>
      <w:bookmarkEnd w:id="207"/>
    </w:p>
    <w:p w14:paraId="6317ED6E" w14:textId="77777777" w:rsidR="00E97C3D" w:rsidRDefault="00E97C3D" w:rsidP="00E97C3D">
      <w:pPr>
        <w:rPr>
          <w:rFonts w:ascii="Arial" w:hAnsi="Arial" w:cs="Arial"/>
          <w:b/>
          <w:sz w:val="24"/>
        </w:rPr>
      </w:pPr>
      <w:r>
        <w:rPr>
          <w:rFonts w:ascii="Arial" w:hAnsi="Arial" w:cs="Arial"/>
          <w:b/>
          <w:color w:val="0000FF"/>
          <w:sz w:val="24"/>
        </w:rPr>
        <w:t>RP-210413</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7FC7EB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94E4BB" w14:textId="77777777" w:rsidR="00E97C3D" w:rsidRDefault="00E97C3D" w:rsidP="00E97C3D">
      <w:pPr>
        <w:rPr>
          <w:rFonts w:ascii="Arial" w:hAnsi="Arial" w:cs="Arial"/>
          <w:b/>
        </w:rPr>
      </w:pPr>
      <w:r>
        <w:rPr>
          <w:rFonts w:ascii="Arial" w:hAnsi="Arial" w:cs="Arial"/>
          <w:b/>
        </w:rPr>
        <w:t xml:space="preserve">Discussion: </w:t>
      </w:r>
    </w:p>
    <w:p w14:paraId="171795A7" w14:textId="77777777" w:rsidR="00E97C3D" w:rsidRDefault="00E97C3D" w:rsidP="00E97C3D">
      <w:r>
        <w:t>Huawei: It is agreed that RAN4 will not label CBM or IBM as a default BM method for any band combination. Used beam management is based on UE capability. So in the remaining issue:</w:t>
      </w:r>
    </w:p>
    <w:p w14:paraId="7ED4F896" w14:textId="77777777" w:rsidR="00E97C3D" w:rsidRDefault="00E97C3D" w:rsidP="00E97C3D">
      <w:r>
        <w:t>"Agree a method how applicable CBM/IBM information is captured into specification for a particular CA configuration " seems not needed.</w:t>
      </w:r>
    </w:p>
    <w:p w14:paraId="4B51994A" w14:textId="77777777" w:rsidR="00E97C3D" w:rsidRDefault="00E97C3D" w:rsidP="00E97C3D">
      <w:r>
        <w:t>Nokia: is ok to remove this open item</w:t>
      </w:r>
    </w:p>
    <w:p w14:paraId="14727D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RP-210775</w:t>
      </w:r>
      <w:r>
        <w:rPr>
          <w:color w:val="993300"/>
          <w:u w:val="single"/>
        </w:rPr>
        <w:t>.</w:t>
      </w:r>
    </w:p>
    <w:p w14:paraId="07336AE2" w14:textId="77777777" w:rsidR="00E97C3D" w:rsidRDefault="00E97C3D" w:rsidP="00E97C3D">
      <w:pPr>
        <w:rPr>
          <w:rFonts w:ascii="Arial" w:hAnsi="Arial" w:cs="Arial"/>
          <w:b/>
          <w:sz w:val="24"/>
        </w:rPr>
      </w:pPr>
      <w:r>
        <w:rPr>
          <w:rFonts w:ascii="Arial" w:hAnsi="Arial" w:cs="Arial"/>
          <w:b/>
          <w:color w:val="0000FF"/>
          <w:sz w:val="24"/>
        </w:rPr>
        <w:t>RP-210775</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5A9824C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C908B2" w14:textId="77777777" w:rsidR="00E97C3D" w:rsidRDefault="00E97C3D" w:rsidP="00E97C3D">
      <w:pPr>
        <w:rPr>
          <w:color w:val="808080"/>
        </w:rPr>
      </w:pPr>
      <w:r>
        <w:rPr>
          <w:color w:val="808080"/>
        </w:rPr>
        <w:t>(Replaces RP-210413)</w:t>
      </w:r>
    </w:p>
    <w:p w14:paraId="505F52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D4C20" w14:textId="77777777" w:rsidR="00E97C3D" w:rsidRDefault="00E97C3D" w:rsidP="00E97C3D">
      <w:pPr>
        <w:rPr>
          <w:rFonts w:ascii="Arial" w:hAnsi="Arial" w:cs="Arial"/>
          <w:b/>
          <w:sz w:val="24"/>
        </w:rPr>
      </w:pPr>
      <w:r>
        <w:rPr>
          <w:rFonts w:ascii="Arial" w:hAnsi="Arial" w:cs="Arial"/>
          <w:b/>
          <w:color w:val="0000FF"/>
          <w:sz w:val="24"/>
        </w:rPr>
        <w:t>RP-210191</w:t>
      </w:r>
      <w:r>
        <w:rPr>
          <w:rFonts w:ascii="Arial" w:hAnsi="Arial" w:cs="Arial"/>
          <w:b/>
          <w:color w:val="0000FF"/>
          <w:sz w:val="24"/>
        </w:rPr>
        <w:tab/>
      </w:r>
      <w:r>
        <w:rPr>
          <w:rFonts w:ascii="Arial" w:hAnsi="Arial" w:cs="Arial"/>
          <w:b/>
          <w:sz w:val="24"/>
        </w:rPr>
        <w:t>RAN4 CRs Further enhancements of NR RF requirements for frequency range 2 (FR2)</w:t>
      </w:r>
    </w:p>
    <w:p w14:paraId="575E55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F7DC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DDADE" w14:textId="77777777" w:rsidR="00E97C3D" w:rsidRDefault="00E97C3D" w:rsidP="00E97C3D">
      <w:pPr>
        <w:rPr>
          <w:rFonts w:ascii="Arial" w:hAnsi="Arial" w:cs="Arial"/>
          <w:b/>
          <w:sz w:val="24"/>
        </w:rPr>
      </w:pPr>
      <w:r>
        <w:rPr>
          <w:rFonts w:ascii="Arial" w:hAnsi="Arial" w:cs="Arial"/>
          <w:b/>
          <w:color w:val="0000FF"/>
          <w:sz w:val="24"/>
        </w:rPr>
        <w:t>RP-210575</w:t>
      </w:r>
      <w:r>
        <w:rPr>
          <w:rFonts w:ascii="Arial" w:hAnsi="Arial" w:cs="Arial"/>
          <w:b/>
          <w:color w:val="0000FF"/>
          <w:sz w:val="24"/>
        </w:rPr>
        <w:tab/>
      </w:r>
      <w:r>
        <w:rPr>
          <w:rFonts w:ascii="Arial" w:hAnsi="Arial" w:cs="Arial"/>
          <w:b/>
          <w:sz w:val="24"/>
        </w:rPr>
        <w:t>SCell power reduction (dropping) for FR1 and FR2 resolved in Rel-17</w:t>
      </w:r>
    </w:p>
    <w:p w14:paraId="73522C8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82DB29" w14:textId="77777777" w:rsidR="00E97C3D" w:rsidRDefault="00E97C3D" w:rsidP="00E97C3D">
      <w:pPr>
        <w:rPr>
          <w:rFonts w:ascii="Arial" w:hAnsi="Arial" w:cs="Arial"/>
          <w:b/>
        </w:rPr>
      </w:pPr>
      <w:r>
        <w:rPr>
          <w:rFonts w:ascii="Arial" w:hAnsi="Arial" w:cs="Arial"/>
          <w:b/>
        </w:rPr>
        <w:t xml:space="preserve">Discussion: </w:t>
      </w:r>
    </w:p>
    <w:p w14:paraId="611E7CA6" w14:textId="77777777" w:rsidR="00E97C3D" w:rsidRDefault="00E97C3D" w:rsidP="00E97C3D">
      <w:r>
        <w:t>handled in email discussion [91E][35][Fe_FR2_scope]</w:t>
      </w:r>
    </w:p>
    <w:p w14:paraId="69A0D4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35269" w14:textId="77777777" w:rsidR="00E97C3D" w:rsidRDefault="00E97C3D" w:rsidP="00E97C3D">
      <w:pPr>
        <w:rPr>
          <w:rFonts w:ascii="Arial" w:hAnsi="Arial" w:cs="Arial"/>
          <w:b/>
          <w:sz w:val="24"/>
        </w:rPr>
      </w:pPr>
      <w:r>
        <w:rPr>
          <w:rFonts w:ascii="Arial" w:hAnsi="Arial" w:cs="Arial"/>
          <w:b/>
          <w:color w:val="0000FF"/>
          <w:sz w:val="24"/>
        </w:rPr>
        <w:t>RP-210576</w:t>
      </w:r>
      <w:r>
        <w:rPr>
          <w:rFonts w:ascii="Arial" w:hAnsi="Arial" w:cs="Arial"/>
          <w:b/>
          <w:color w:val="0000FF"/>
          <w:sz w:val="24"/>
        </w:rPr>
        <w:tab/>
      </w:r>
      <w:r>
        <w:rPr>
          <w:rFonts w:ascii="Arial" w:hAnsi="Arial" w:cs="Arial"/>
          <w:b/>
          <w:sz w:val="24"/>
        </w:rPr>
        <w:t>Importance of BC and verification thereof</w:t>
      </w:r>
    </w:p>
    <w:p w14:paraId="4C7D720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038CD90E" w14:textId="77777777" w:rsidR="00E97C3D" w:rsidRDefault="00E97C3D" w:rsidP="00E97C3D">
      <w:pPr>
        <w:rPr>
          <w:rFonts w:ascii="Arial" w:hAnsi="Arial" w:cs="Arial"/>
          <w:b/>
        </w:rPr>
      </w:pPr>
      <w:r>
        <w:rPr>
          <w:rFonts w:ascii="Arial" w:hAnsi="Arial" w:cs="Arial"/>
          <w:b/>
        </w:rPr>
        <w:t xml:space="preserve">Discussion: </w:t>
      </w:r>
    </w:p>
    <w:p w14:paraId="4D6FA562" w14:textId="77777777" w:rsidR="00E97C3D" w:rsidRDefault="00E97C3D" w:rsidP="00E97C3D">
      <w:r>
        <w:t>handled in email discussion [91E][35][Fe_FR2_scope]</w:t>
      </w:r>
    </w:p>
    <w:p w14:paraId="4F287C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CF5C" w14:textId="77777777" w:rsidR="00E97C3D" w:rsidRDefault="00E97C3D" w:rsidP="00E97C3D">
      <w:pPr>
        <w:rPr>
          <w:rFonts w:ascii="Arial" w:hAnsi="Arial" w:cs="Arial"/>
          <w:b/>
          <w:sz w:val="24"/>
        </w:rPr>
      </w:pPr>
      <w:r>
        <w:rPr>
          <w:rFonts w:ascii="Arial" w:hAnsi="Arial" w:cs="Arial"/>
          <w:b/>
          <w:color w:val="0000FF"/>
          <w:sz w:val="24"/>
        </w:rPr>
        <w:lastRenderedPageBreak/>
        <w:t>RP-210578</w:t>
      </w:r>
      <w:r>
        <w:rPr>
          <w:rFonts w:ascii="Arial" w:hAnsi="Arial" w:cs="Arial"/>
          <w:b/>
          <w:color w:val="0000FF"/>
          <w:sz w:val="24"/>
        </w:rPr>
        <w:tab/>
      </w:r>
      <w:r>
        <w:rPr>
          <w:rFonts w:ascii="Arial" w:hAnsi="Arial" w:cs="Arial"/>
          <w:b/>
          <w:sz w:val="24"/>
        </w:rPr>
        <w:t>Revised WID: Further enhancements of NR RF requirements for frequency range 2 (FR2)</w:t>
      </w:r>
    </w:p>
    <w:p w14:paraId="2177DDC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E830D15" w14:textId="77777777" w:rsidR="00E97C3D" w:rsidRDefault="00E97C3D" w:rsidP="00E97C3D">
      <w:pPr>
        <w:rPr>
          <w:color w:val="808080"/>
        </w:rPr>
      </w:pPr>
      <w:r>
        <w:rPr>
          <w:color w:val="808080"/>
        </w:rPr>
        <w:t>(Replaces RP-202409)</w:t>
      </w:r>
    </w:p>
    <w:p w14:paraId="54999B8B" w14:textId="77777777" w:rsidR="00E97C3D" w:rsidRDefault="00E97C3D" w:rsidP="00E97C3D">
      <w:pPr>
        <w:rPr>
          <w:rFonts w:ascii="Arial" w:hAnsi="Arial" w:cs="Arial"/>
          <w:b/>
        </w:rPr>
      </w:pPr>
      <w:r>
        <w:rPr>
          <w:rFonts w:ascii="Arial" w:hAnsi="Arial" w:cs="Arial"/>
          <w:b/>
        </w:rPr>
        <w:t xml:space="preserve">Abstract: </w:t>
      </w:r>
    </w:p>
    <w:p w14:paraId="23F11730" w14:textId="77777777" w:rsidR="00E97C3D" w:rsidRDefault="00E97C3D" w:rsidP="00E97C3D">
      <w:r>
        <w:t>rapporteur of WI NR_RF_FR2_req_enh2 is Nokia;</w:t>
      </w:r>
    </w:p>
    <w:p w14:paraId="7313514B" w14:textId="77777777" w:rsidR="00E97C3D" w:rsidRDefault="00E97C3D" w:rsidP="00E97C3D">
      <w:r>
        <w:t>last approved WID: RP-202409</w:t>
      </w:r>
    </w:p>
    <w:p w14:paraId="4722A7AD" w14:textId="77777777" w:rsidR="00E97C3D" w:rsidRDefault="00E97C3D" w:rsidP="00E97C3D">
      <w:pPr>
        <w:rPr>
          <w:rFonts w:ascii="Arial" w:hAnsi="Arial" w:cs="Arial"/>
          <w:b/>
        </w:rPr>
      </w:pPr>
      <w:r>
        <w:rPr>
          <w:rFonts w:ascii="Arial" w:hAnsi="Arial" w:cs="Arial"/>
          <w:b/>
        </w:rPr>
        <w:t xml:space="preserve">Discussion: </w:t>
      </w:r>
    </w:p>
    <w:p w14:paraId="17877463" w14:textId="77777777" w:rsidR="00E97C3D" w:rsidRDefault="00E97C3D" w:rsidP="00E97C3D">
      <w:r>
        <w:t>MCC: target dates are not in line with the status report RP-210413</w:t>
      </w:r>
    </w:p>
    <w:p w14:paraId="4288B9F4" w14:textId="77777777" w:rsidR="00E97C3D" w:rsidRDefault="00E97C3D" w:rsidP="00E97C3D">
      <w:r>
        <w:t>handled in email discussion [91E][35][Fe_FR2_scope]</w:t>
      </w:r>
    </w:p>
    <w:p w14:paraId="1252A4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6F3B57" w14:textId="77777777" w:rsidR="00E97C3D" w:rsidRDefault="00E97C3D" w:rsidP="00E97C3D">
      <w:pPr>
        <w:rPr>
          <w:rFonts w:ascii="Arial" w:hAnsi="Arial" w:cs="Arial"/>
          <w:b/>
          <w:sz w:val="24"/>
        </w:rPr>
      </w:pPr>
      <w:r>
        <w:rPr>
          <w:rFonts w:ascii="Arial" w:hAnsi="Arial" w:cs="Arial"/>
          <w:b/>
          <w:color w:val="0000FF"/>
          <w:sz w:val="24"/>
        </w:rPr>
        <w:t>RP-210414</w:t>
      </w:r>
      <w:r>
        <w:rPr>
          <w:rFonts w:ascii="Arial" w:hAnsi="Arial" w:cs="Arial"/>
          <w:b/>
          <w:color w:val="0000FF"/>
          <w:sz w:val="24"/>
        </w:rPr>
        <w:tab/>
      </w:r>
      <w:r>
        <w:rPr>
          <w:rFonts w:ascii="Arial" w:hAnsi="Arial" w:cs="Arial"/>
          <w:b/>
          <w:sz w:val="24"/>
        </w:rPr>
        <w:t>Motivation for revision of WID on NR RF Requirement Enhancements for FR2</w:t>
      </w:r>
    </w:p>
    <w:p w14:paraId="514438A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13EDD93" w14:textId="77777777" w:rsidR="00E97C3D" w:rsidRDefault="00E97C3D" w:rsidP="00E97C3D">
      <w:pPr>
        <w:rPr>
          <w:rFonts w:ascii="Arial" w:hAnsi="Arial" w:cs="Arial"/>
          <w:b/>
        </w:rPr>
      </w:pPr>
      <w:r>
        <w:rPr>
          <w:rFonts w:ascii="Arial" w:hAnsi="Arial" w:cs="Arial"/>
          <w:b/>
        </w:rPr>
        <w:t xml:space="preserve">Abstract: </w:t>
      </w:r>
    </w:p>
    <w:p w14:paraId="23C727FF" w14:textId="77777777" w:rsidR="00E97C3D" w:rsidRDefault="00E97C3D" w:rsidP="00E97C3D">
      <w:r>
        <w:t>This contribution explains the motivation for WID revision.</w:t>
      </w:r>
    </w:p>
    <w:p w14:paraId="2A562214" w14:textId="77777777" w:rsidR="00E97C3D" w:rsidRDefault="00E97C3D" w:rsidP="00E97C3D">
      <w:pPr>
        <w:rPr>
          <w:rFonts w:ascii="Arial" w:hAnsi="Arial" w:cs="Arial"/>
          <w:b/>
        </w:rPr>
      </w:pPr>
      <w:r>
        <w:rPr>
          <w:rFonts w:ascii="Arial" w:hAnsi="Arial" w:cs="Arial"/>
          <w:b/>
        </w:rPr>
        <w:t xml:space="preserve">Discussion: </w:t>
      </w:r>
    </w:p>
    <w:p w14:paraId="456614D5" w14:textId="77777777" w:rsidR="00E97C3D" w:rsidRDefault="00E97C3D" w:rsidP="00E97C3D">
      <w:r>
        <w:t>handled in email discussion [91E][35][Fe_FR2_scope]</w:t>
      </w:r>
    </w:p>
    <w:p w14:paraId="783A18B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803E" w14:textId="77777777" w:rsidR="00E97C3D" w:rsidRDefault="00E97C3D" w:rsidP="00E97C3D">
      <w:pPr>
        <w:rPr>
          <w:rFonts w:ascii="Arial" w:hAnsi="Arial" w:cs="Arial"/>
          <w:b/>
          <w:sz w:val="24"/>
        </w:rPr>
      </w:pPr>
      <w:r>
        <w:rPr>
          <w:rFonts w:ascii="Arial" w:hAnsi="Arial" w:cs="Arial"/>
          <w:b/>
          <w:color w:val="0000FF"/>
          <w:sz w:val="24"/>
        </w:rPr>
        <w:t>RP-210412</w:t>
      </w:r>
      <w:r>
        <w:rPr>
          <w:rFonts w:ascii="Arial" w:hAnsi="Arial" w:cs="Arial"/>
          <w:b/>
          <w:color w:val="0000FF"/>
          <w:sz w:val="24"/>
        </w:rPr>
        <w:tab/>
      </w:r>
      <w:r>
        <w:rPr>
          <w:rFonts w:ascii="Arial" w:hAnsi="Arial" w:cs="Arial"/>
          <w:b/>
          <w:sz w:val="24"/>
        </w:rPr>
        <w:t>Revised WID Further enhancements of NR RF requirements for frequency range 2 (FR2)</w:t>
      </w:r>
    </w:p>
    <w:p w14:paraId="37EBC14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A62E389" w14:textId="77777777" w:rsidR="00E97C3D" w:rsidRDefault="00E97C3D" w:rsidP="00E97C3D">
      <w:pPr>
        <w:rPr>
          <w:color w:val="808080"/>
        </w:rPr>
      </w:pPr>
      <w:r>
        <w:rPr>
          <w:color w:val="808080"/>
        </w:rPr>
        <w:t>(Replaces RP-202409)</w:t>
      </w:r>
    </w:p>
    <w:p w14:paraId="6EBFECB0" w14:textId="77777777" w:rsidR="00E97C3D" w:rsidRDefault="00E97C3D" w:rsidP="00E97C3D">
      <w:pPr>
        <w:rPr>
          <w:rFonts w:ascii="Arial" w:hAnsi="Arial" w:cs="Arial"/>
          <w:b/>
        </w:rPr>
      </w:pPr>
      <w:r>
        <w:rPr>
          <w:rFonts w:ascii="Arial" w:hAnsi="Arial" w:cs="Arial"/>
          <w:b/>
        </w:rPr>
        <w:t xml:space="preserve">Abstract: </w:t>
      </w:r>
    </w:p>
    <w:p w14:paraId="53E807AF" w14:textId="77777777" w:rsidR="00E97C3D" w:rsidRDefault="00E97C3D" w:rsidP="00E97C3D">
      <w:r>
        <w:t>last approved WID: RP-202409; takes into account WID modification proposals made in previous RAN4 meeting</w:t>
      </w:r>
    </w:p>
    <w:p w14:paraId="077BA636" w14:textId="77777777" w:rsidR="00E97C3D" w:rsidRDefault="00E97C3D" w:rsidP="00E97C3D">
      <w:pPr>
        <w:rPr>
          <w:rFonts w:ascii="Arial" w:hAnsi="Arial" w:cs="Arial"/>
          <w:b/>
        </w:rPr>
      </w:pPr>
      <w:r>
        <w:rPr>
          <w:rFonts w:ascii="Arial" w:hAnsi="Arial" w:cs="Arial"/>
          <w:b/>
        </w:rPr>
        <w:t xml:space="preserve">Discussion: </w:t>
      </w:r>
    </w:p>
    <w:p w14:paraId="2DA40CBB" w14:textId="77777777" w:rsidR="00E97C3D" w:rsidRDefault="00E97C3D" w:rsidP="00E97C3D">
      <w:r>
        <w:t>handled in email discussion [91E][35][Fe_FR2_scope]</w:t>
      </w:r>
    </w:p>
    <w:p w14:paraId="098934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RP-210865</w:t>
      </w:r>
      <w:r>
        <w:rPr>
          <w:color w:val="993300"/>
          <w:u w:val="single"/>
        </w:rPr>
        <w:t>.</w:t>
      </w:r>
    </w:p>
    <w:p w14:paraId="6FB8B8C1" w14:textId="77777777" w:rsidR="00E97C3D" w:rsidRDefault="00E97C3D" w:rsidP="00E97C3D">
      <w:pPr>
        <w:rPr>
          <w:rFonts w:ascii="Arial" w:hAnsi="Arial" w:cs="Arial"/>
          <w:b/>
          <w:sz w:val="24"/>
        </w:rPr>
      </w:pPr>
      <w:r>
        <w:rPr>
          <w:rFonts w:ascii="Arial" w:hAnsi="Arial" w:cs="Arial"/>
          <w:b/>
          <w:color w:val="0000FF"/>
          <w:sz w:val="24"/>
        </w:rPr>
        <w:t>RP-210865</w:t>
      </w:r>
      <w:r>
        <w:rPr>
          <w:rFonts w:ascii="Arial" w:hAnsi="Arial" w:cs="Arial"/>
          <w:b/>
          <w:color w:val="0000FF"/>
          <w:sz w:val="24"/>
        </w:rPr>
        <w:tab/>
      </w:r>
      <w:r>
        <w:rPr>
          <w:rFonts w:ascii="Arial" w:hAnsi="Arial" w:cs="Arial"/>
          <w:b/>
          <w:sz w:val="24"/>
        </w:rPr>
        <w:t>Revised WID Further enhancements of NR RF requirements for frequency range 2 (FR2)</w:t>
      </w:r>
    </w:p>
    <w:p w14:paraId="1C94C79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BAA37C" w14:textId="77777777" w:rsidR="00E97C3D" w:rsidRDefault="00E97C3D" w:rsidP="00E97C3D">
      <w:pPr>
        <w:rPr>
          <w:color w:val="808080"/>
        </w:rPr>
      </w:pPr>
      <w:r>
        <w:rPr>
          <w:color w:val="808080"/>
        </w:rPr>
        <w:t>(Replaces RP-210412)</w:t>
      </w:r>
    </w:p>
    <w:p w14:paraId="1D1E9089" w14:textId="77777777" w:rsidR="00E97C3D" w:rsidRDefault="00E97C3D" w:rsidP="00E97C3D">
      <w:pPr>
        <w:rPr>
          <w:rFonts w:ascii="Arial" w:hAnsi="Arial" w:cs="Arial"/>
          <w:b/>
        </w:rPr>
      </w:pPr>
      <w:r>
        <w:rPr>
          <w:rFonts w:ascii="Arial" w:hAnsi="Arial" w:cs="Arial"/>
          <w:b/>
        </w:rPr>
        <w:t xml:space="preserve">Abstract: </w:t>
      </w:r>
    </w:p>
    <w:p w14:paraId="389B8BFF" w14:textId="77777777" w:rsidR="00E97C3D" w:rsidRDefault="00E97C3D" w:rsidP="00E97C3D">
      <w:r>
        <w:lastRenderedPageBreak/>
        <w:t>last approved WID: RP-202409</w:t>
      </w:r>
    </w:p>
    <w:p w14:paraId="42568044" w14:textId="77777777" w:rsidR="00E97C3D" w:rsidRDefault="00E97C3D" w:rsidP="00E97C3D">
      <w:pPr>
        <w:rPr>
          <w:rFonts w:ascii="Arial" w:hAnsi="Arial" w:cs="Arial"/>
          <w:b/>
        </w:rPr>
      </w:pPr>
      <w:r>
        <w:rPr>
          <w:rFonts w:ascii="Arial" w:hAnsi="Arial" w:cs="Arial"/>
          <w:b/>
        </w:rPr>
        <w:t xml:space="preserve">Discussion: </w:t>
      </w:r>
    </w:p>
    <w:p w14:paraId="0B838740" w14:textId="77777777" w:rsidR="00E97C3D" w:rsidRDefault="00E97C3D" w:rsidP="00E97C3D">
      <w:r>
        <w:t>handled in email discussion [91E][35][Fe_FR2_scope]</w:t>
      </w:r>
    </w:p>
    <w:p w14:paraId="4FE84DDC" w14:textId="77777777" w:rsidR="00E97C3D" w:rsidRDefault="00E97C3D" w:rsidP="00E97C3D">
      <w:r>
        <w:t>handled in Fri GotoW</w:t>
      </w:r>
    </w:p>
    <w:p w14:paraId="1DFFBFD3" w14:textId="77777777" w:rsidR="00E97C3D" w:rsidRDefault="00E97C3D" w:rsidP="00E97C3D">
      <w:r>
        <w:t>RAN chair: no TUs added for this?</w:t>
      </w:r>
    </w:p>
    <w:p w14:paraId="776EBF64" w14:textId="77777777" w:rsidR="00E97C3D" w:rsidRDefault="00E97C3D" w:rsidP="00E97C3D">
      <w:r>
        <w:t>Nokia: correct</w:t>
      </w:r>
    </w:p>
    <w:p w14:paraId="6EB152F1" w14:textId="77777777" w:rsidR="00E97C3D" w:rsidRDefault="00E97C3D" w:rsidP="00E97C3D">
      <w:r>
        <w:t>Mediatek: has a problem with the changes</w:t>
      </w:r>
    </w:p>
    <w:p w14:paraId="23C7CBE2" w14:textId="77777777" w:rsidR="00E97C3D" w:rsidRDefault="00E97C3D" w:rsidP="00E97C3D">
      <w:r>
        <w:t>Huawei: has also a problem with bullet 1 for beam correspondance</w:t>
      </w:r>
    </w:p>
    <w:p w14:paraId="42E558F8" w14:textId="77777777" w:rsidR="00E97C3D" w:rsidRDefault="00E97C3D" w:rsidP="00E97C3D">
      <w:r>
        <w:t>Nokia: beam correspondance is in RAN1 specs since REL-15</w:t>
      </w:r>
    </w:p>
    <w:p w14:paraId="739300F3" w14:textId="77777777" w:rsidR="00E97C3D" w:rsidRDefault="00E97C3D" w:rsidP="00E97C3D">
      <w:r>
        <w:t>Intel: beam corresponding for initial access: 7 companies supported, 7 were against, so strange to add it here; we also think it should not be added</w:t>
      </w:r>
    </w:p>
    <w:p w14:paraId="699868D4" w14:textId="77777777" w:rsidR="00E97C3D" w:rsidRDefault="00E97C3D" w:rsidP="00E97C3D">
      <w:r>
        <w:t>Ericsson: we do not have a requirement but we have the procedure since REL-15 so we need to fix this now in REL-17; testing time is not a proper argument against it</w:t>
      </w:r>
    </w:p>
    <w:p w14:paraId="16FA8547" w14:textId="77777777" w:rsidR="00E97C3D" w:rsidRDefault="00E97C3D" w:rsidP="00E97C3D">
      <w:r>
        <w:t>Verizon: is a key requirement for FR2 so we support Ericsson that this is needed</w:t>
      </w:r>
    </w:p>
    <w:p w14:paraId="23D7BCBA" w14:textId="77777777" w:rsidR="00E97C3D" w:rsidRDefault="00E97C3D" w:rsidP="00E97C3D">
      <w:r>
        <w:t>Qualcomm: we had a requirement to not multiply testing time</w:t>
      </w:r>
    </w:p>
    <w:p w14:paraId="266FED6F" w14:textId="77777777" w:rsidR="00E97C3D" w:rsidRDefault="00E97C3D" w:rsidP="00E97C3D">
      <w:r>
        <w:t>Apple: testing time is the main reason why we do not yet have a requirement for beam corresponding for initial access so this needs more discussion</w:t>
      </w:r>
    </w:p>
    <w:p w14:paraId="2EF48834" w14:textId="77777777" w:rsidR="00E97C3D" w:rsidRDefault="00E97C3D" w:rsidP="00E97C3D">
      <w:r>
        <w:t>AT&amp;T: supports the Tdoc which had quite some discussion during RAN #91e</w:t>
      </w:r>
    </w:p>
    <w:p w14:paraId="7619F44D" w14:textId="77777777" w:rsidR="00E97C3D" w:rsidRDefault="00E97C3D" w:rsidP="00E97C3D">
      <w:r>
        <w:t>RAN chair: anyone a problem to go forward with this WID</w:t>
      </w:r>
    </w:p>
    <w:p w14:paraId="5CBE1DC4" w14:textId="77777777" w:rsidR="00E97C3D" w:rsidRDefault="00E97C3D" w:rsidP="00E97C3D">
      <w:r>
        <w:t>Mediatek: yes, we can not agree on this text in the current form</w:t>
      </w:r>
    </w:p>
    <w:p w14:paraId="0488C259" w14:textId="77777777" w:rsidR="00E97C3D" w:rsidRDefault="00E97C3D" w:rsidP="00E97C3D">
      <w:r>
        <w:t>RAN chair: we could take out the beam correspondance aspect here, leave time until June 21 so that people can discuss it in the meantime and then we could approve the remaining changes here and come back on beam correspondance in June 21</w:t>
      </w:r>
    </w:p>
    <w:p w14:paraId="0D947127" w14:textId="77777777" w:rsidR="00E97C3D" w:rsidRDefault="00E97C3D" w:rsidP="00E97C3D">
      <w:r>
        <w:t>Nokia: the problem is that people against it did not make any proposal so far</w:t>
      </w:r>
    </w:p>
    <w:p w14:paraId="12C5AE14" w14:textId="77777777" w:rsidR="00E97C3D" w:rsidRDefault="00E97C3D" w:rsidP="00E97C3D">
      <w:r>
        <w:t>Intel: could we focus on RRC based solution for DC location reporting (instead of MAC hased to limit RAN2 impacts)?</w:t>
      </w:r>
    </w:p>
    <w:p w14:paraId="44B3DEA0" w14:textId="77777777" w:rsidR="00E97C3D" w:rsidRDefault="00E97C3D" w:rsidP="00E97C3D">
      <w:r>
        <w:t>Apple: we should look at both</w:t>
      </w:r>
    </w:p>
    <w:p w14:paraId="43708428" w14:textId="77777777" w:rsidR="00E97C3D" w:rsidRDefault="00E97C3D" w:rsidP="00E97C3D">
      <w:r>
        <w:t>Qualcomm: agrees with Apple as RRC solution could end up with large overhead</w:t>
      </w:r>
    </w:p>
    <w:p w14:paraId="4E8AB8D0" w14:textId="77777777" w:rsidR="00E97C3D" w:rsidRDefault="00E97C3D" w:rsidP="00E97C3D">
      <w:r>
        <w:t xml:space="preserve"> </w:t>
      </w:r>
    </w:p>
    <w:p w14:paraId="3AE0EBF0" w14:textId="77777777" w:rsidR="00E97C3D" w:rsidRDefault="00E97C3D" w:rsidP="00E97C3D">
      <w:r>
        <w:t>conclusion: beam correspondance aspect will be taken out here but this will be discussed at RAN #92e in June 21 again</w:t>
      </w:r>
    </w:p>
    <w:p w14:paraId="61C831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RP-210914</w:t>
      </w:r>
      <w:r>
        <w:rPr>
          <w:color w:val="993300"/>
          <w:u w:val="single"/>
        </w:rPr>
        <w:t>.</w:t>
      </w:r>
    </w:p>
    <w:p w14:paraId="580CAC88" w14:textId="77777777" w:rsidR="00E97C3D" w:rsidRDefault="00E97C3D" w:rsidP="00E97C3D">
      <w:pPr>
        <w:rPr>
          <w:rFonts w:ascii="Arial" w:hAnsi="Arial" w:cs="Arial"/>
          <w:b/>
          <w:sz w:val="24"/>
        </w:rPr>
      </w:pPr>
      <w:r>
        <w:rPr>
          <w:rFonts w:ascii="Arial" w:hAnsi="Arial" w:cs="Arial"/>
          <w:b/>
          <w:color w:val="0000FF"/>
          <w:sz w:val="24"/>
        </w:rPr>
        <w:t>RP-210914</w:t>
      </w:r>
      <w:r>
        <w:rPr>
          <w:rFonts w:ascii="Arial" w:hAnsi="Arial" w:cs="Arial"/>
          <w:b/>
          <w:color w:val="0000FF"/>
          <w:sz w:val="24"/>
        </w:rPr>
        <w:tab/>
      </w:r>
      <w:r>
        <w:rPr>
          <w:rFonts w:ascii="Arial" w:hAnsi="Arial" w:cs="Arial"/>
          <w:b/>
          <w:sz w:val="24"/>
        </w:rPr>
        <w:t>Revised WID Further enhancements of NR RF requirements for frequency range 2 (FR2)</w:t>
      </w:r>
    </w:p>
    <w:p w14:paraId="7943CDF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940B660" w14:textId="77777777" w:rsidR="00E97C3D" w:rsidRDefault="00E97C3D" w:rsidP="00E97C3D">
      <w:pPr>
        <w:rPr>
          <w:color w:val="808080"/>
        </w:rPr>
      </w:pPr>
      <w:r>
        <w:rPr>
          <w:color w:val="808080"/>
        </w:rPr>
        <w:t>(Replaces RP-210865)</w:t>
      </w:r>
    </w:p>
    <w:p w14:paraId="02A1454A" w14:textId="77777777" w:rsidR="00E97C3D" w:rsidRDefault="00E97C3D" w:rsidP="00E97C3D">
      <w:pPr>
        <w:rPr>
          <w:rFonts w:ascii="Arial" w:hAnsi="Arial" w:cs="Arial"/>
          <w:b/>
        </w:rPr>
      </w:pPr>
      <w:r>
        <w:rPr>
          <w:rFonts w:ascii="Arial" w:hAnsi="Arial" w:cs="Arial"/>
          <w:b/>
        </w:rPr>
        <w:t xml:space="preserve">Abstract: </w:t>
      </w:r>
    </w:p>
    <w:p w14:paraId="7FEBD523" w14:textId="77777777" w:rsidR="00E97C3D" w:rsidRDefault="00E97C3D" w:rsidP="00E97C3D">
      <w:r>
        <w:t>last approved WID: RP-202409</w:t>
      </w:r>
    </w:p>
    <w:p w14:paraId="155C94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67630" w14:textId="77777777" w:rsidR="00E97C3D" w:rsidRDefault="00E97C3D" w:rsidP="00E97C3D">
      <w:pPr>
        <w:rPr>
          <w:rFonts w:ascii="Arial" w:hAnsi="Arial" w:cs="Arial"/>
          <w:b/>
          <w:sz w:val="24"/>
        </w:rPr>
      </w:pPr>
      <w:r>
        <w:rPr>
          <w:rFonts w:ascii="Arial" w:hAnsi="Arial" w:cs="Arial"/>
          <w:b/>
          <w:color w:val="0000FF"/>
          <w:sz w:val="24"/>
        </w:rPr>
        <w:lastRenderedPageBreak/>
        <w:t>RP-210864</w:t>
      </w:r>
      <w:r>
        <w:rPr>
          <w:rFonts w:ascii="Arial" w:hAnsi="Arial" w:cs="Arial"/>
          <w:b/>
          <w:color w:val="0000FF"/>
          <w:sz w:val="24"/>
        </w:rPr>
        <w:tab/>
      </w:r>
      <w:r>
        <w:rPr>
          <w:rFonts w:ascii="Arial" w:hAnsi="Arial" w:cs="Arial"/>
          <w:b/>
          <w:sz w:val="24"/>
        </w:rPr>
        <w:t>Moderator's summary for email discussion [91E][35][Fe_FR2_scope]</w:t>
      </w:r>
    </w:p>
    <w:p w14:paraId="27B0DBDE"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46EF919D" w14:textId="77777777" w:rsidR="00E97C3D" w:rsidRDefault="00E97C3D" w:rsidP="00E97C3D">
      <w:pPr>
        <w:rPr>
          <w:rFonts w:ascii="Arial" w:hAnsi="Arial" w:cs="Arial"/>
          <w:b/>
        </w:rPr>
      </w:pPr>
      <w:r>
        <w:rPr>
          <w:rFonts w:ascii="Arial" w:hAnsi="Arial" w:cs="Arial"/>
          <w:b/>
        </w:rPr>
        <w:t xml:space="preserve">Abstract: </w:t>
      </w:r>
    </w:p>
    <w:p w14:paraId="6FB21630" w14:textId="77777777" w:rsidR="00E97C3D" w:rsidRDefault="00E97C3D" w:rsidP="00E97C3D">
      <w:r>
        <w:t>handled Tdocs: RP-210575, RP-210576, RP-210578, RP-210414, RP-210412</w:t>
      </w:r>
    </w:p>
    <w:p w14:paraId="1E0A2DB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7BBB1" w14:textId="77777777" w:rsidR="00E97C3D" w:rsidRDefault="00E97C3D" w:rsidP="00E97C3D">
      <w:pPr>
        <w:pStyle w:val="Heading4"/>
      </w:pPr>
      <w:bookmarkStart w:id="208" w:name="_Toc69483422"/>
      <w:bookmarkStart w:id="209" w:name="_Toc74553665"/>
      <w:r>
        <w:t>9.7.22</w:t>
      </w:r>
      <w:r>
        <w:tab/>
        <w:t>NR support for high speed train scenario for FR2 [RAN4 WI: NR_HST_FR2]</w:t>
      </w:r>
      <w:bookmarkEnd w:id="208"/>
      <w:bookmarkEnd w:id="209"/>
    </w:p>
    <w:p w14:paraId="7D382759" w14:textId="77777777" w:rsidR="00E97C3D" w:rsidRDefault="00E97C3D" w:rsidP="00E97C3D">
      <w:pPr>
        <w:rPr>
          <w:rFonts w:ascii="Arial" w:hAnsi="Arial" w:cs="Arial"/>
          <w:b/>
          <w:sz w:val="24"/>
        </w:rPr>
      </w:pPr>
      <w:r>
        <w:rPr>
          <w:rFonts w:ascii="Arial" w:hAnsi="Arial" w:cs="Arial"/>
          <w:b/>
          <w:color w:val="0000FF"/>
          <w:sz w:val="24"/>
        </w:rPr>
        <w:t>RP-210295</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E4A8E6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46A046" w14:textId="77777777" w:rsidR="00E97C3D" w:rsidRDefault="00E97C3D" w:rsidP="00E97C3D">
      <w:pPr>
        <w:rPr>
          <w:rFonts w:ascii="Arial" w:hAnsi="Arial" w:cs="Arial"/>
          <w:b/>
        </w:rPr>
      </w:pPr>
      <w:r>
        <w:rPr>
          <w:rFonts w:ascii="Arial" w:hAnsi="Arial" w:cs="Arial"/>
          <w:b/>
        </w:rPr>
        <w:t xml:space="preserve">Abstract: </w:t>
      </w:r>
    </w:p>
    <w:p w14:paraId="597F6B94" w14:textId="77777777" w:rsidR="00E97C3D" w:rsidRDefault="00E97C3D" w:rsidP="00E97C3D">
      <w:r>
        <w:t>wrong Tdoc type in Tdoc request</w:t>
      </w:r>
    </w:p>
    <w:p w14:paraId="084EF7EB" w14:textId="77777777" w:rsidR="00E97C3D" w:rsidRDefault="00E97C3D" w:rsidP="00E97C3D">
      <w:pPr>
        <w:rPr>
          <w:rFonts w:ascii="Arial" w:hAnsi="Arial" w:cs="Arial"/>
          <w:b/>
        </w:rPr>
      </w:pPr>
      <w:r>
        <w:rPr>
          <w:rFonts w:ascii="Arial" w:hAnsi="Arial" w:cs="Arial"/>
          <w:b/>
        </w:rPr>
        <w:t xml:space="preserve">Discussion: </w:t>
      </w:r>
    </w:p>
    <w:p w14:paraId="58899C1B" w14:textId="77777777" w:rsidR="00E97C3D" w:rsidRDefault="00E97C3D" w:rsidP="00E97C3D">
      <w:r>
        <w:t>MCC: Core: 15%, March 22; Perf.: 0%, Sep.22; targets in contradiction with revised WID RP-210296</w:t>
      </w:r>
    </w:p>
    <w:p w14:paraId="32369851" w14:textId="77777777" w:rsidR="00E97C3D" w:rsidRDefault="00E97C3D" w:rsidP="00E97C3D">
      <w:r>
        <w:t>Samsung: Core: March 22; Perf.: Sep.22 is correct</w:t>
      </w:r>
    </w:p>
    <w:p w14:paraId="737E33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9467A" w14:textId="77777777" w:rsidR="00E97C3D" w:rsidRDefault="00E97C3D" w:rsidP="00E97C3D">
      <w:pPr>
        <w:rPr>
          <w:rFonts w:ascii="Arial" w:hAnsi="Arial" w:cs="Arial"/>
          <w:b/>
          <w:sz w:val="24"/>
        </w:rPr>
      </w:pPr>
      <w:r>
        <w:rPr>
          <w:rFonts w:ascii="Arial" w:hAnsi="Arial" w:cs="Arial"/>
          <w:b/>
          <w:color w:val="0000FF"/>
          <w:sz w:val="24"/>
        </w:rPr>
        <w:t>RP-210296</w:t>
      </w:r>
      <w:r>
        <w:rPr>
          <w:rFonts w:ascii="Arial" w:hAnsi="Arial" w:cs="Arial"/>
          <w:b/>
          <w:color w:val="0000FF"/>
          <w:sz w:val="24"/>
        </w:rPr>
        <w:tab/>
      </w:r>
      <w:r>
        <w:rPr>
          <w:rFonts w:ascii="Arial" w:hAnsi="Arial" w:cs="Arial"/>
          <w:b/>
          <w:sz w:val="24"/>
        </w:rPr>
        <w:t>Revised WID on NR support for high speed train scenario in frequency range 2 (FR2)</w:t>
      </w:r>
    </w:p>
    <w:p w14:paraId="6C61A60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92BA0CD" w14:textId="77777777" w:rsidR="00E97C3D" w:rsidRDefault="00E97C3D" w:rsidP="00E97C3D">
      <w:pPr>
        <w:rPr>
          <w:rFonts w:ascii="Arial" w:hAnsi="Arial" w:cs="Arial"/>
          <w:b/>
        </w:rPr>
      </w:pPr>
      <w:r>
        <w:rPr>
          <w:rFonts w:ascii="Arial" w:hAnsi="Arial" w:cs="Arial"/>
          <w:b/>
        </w:rPr>
        <w:t xml:space="preserve">Abstract: </w:t>
      </w:r>
    </w:p>
    <w:p w14:paraId="19C4CA4B" w14:textId="77777777" w:rsidR="00E97C3D" w:rsidRDefault="00E97C3D" w:rsidP="00E97C3D">
      <w:r>
        <w:t>last approved WID: RP-202538</w:t>
      </w:r>
    </w:p>
    <w:p w14:paraId="2D914F6D" w14:textId="77777777" w:rsidR="00E97C3D" w:rsidRDefault="00E97C3D" w:rsidP="00E97C3D">
      <w:pPr>
        <w:rPr>
          <w:rFonts w:ascii="Arial" w:hAnsi="Arial" w:cs="Arial"/>
          <w:b/>
        </w:rPr>
      </w:pPr>
      <w:r>
        <w:rPr>
          <w:rFonts w:ascii="Arial" w:hAnsi="Arial" w:cs="Arial"/>
          <w:b/>
        </w:rPr>
        <w:t xml:space="preserve">Discussion: </w:t>
      </w:r>
    </w:p>
    <w:p w14:paraId="3AA0DA92" w14:textId="77777777" w:rsidR="00E97C3D" w:rsidRDefault="00E97C3D" w:rsidP="00E97C3D">
      <w:r>
        <w:t>MCC: Core: Sep.21; Perf.: March 22; target dates in contradiction to status report RP-210295</w:t>
      </w:r>
    </w:p>
    <w:p w14:paraId="47EDE1F0" w14:textId="77777777" w:rsidR="00E97C3D" w:rsidRDefault="00E97C3D" w:rsidP="00E97C3D">
      <w:r>
        <w:t>Samsung: Core: March 22; Perf.: Sep.22 is correct</w:t>
      </w:r>
    </w:p>
    <w:p w14:paraId="0C01984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RP-210800</w:t>
      </w:r>
      <w:r>
        <w:rPr>
          <w:color w:val="993300"/>
          <w:u w:val="single"/>
        </w:rPr>
        <w:t>.</w:t>
      </w:r>
    </w:p>
    <w:p w14:paraId="343C4280" w14:textId="77777777" w:rsidR="00E97C3D" w:rsidRDefault="00E97C3D" w:rsidP="00E97C3D">
      <w:pPr>
        <w:rPr>
          <w:rFonts w:ascii="Arial" w:hAnsi="Arial" w:cs="Arial"/>
          <w:b/>
          <w:sz w:val="24"/>
        </w:rPr>
      </w:pPr>
      <w:r>
        <w:rPr>
          <w:rFonts w:ascii="Arial" w:hAnsi="Arial" w:cs="Arial"/>
          <w:b/>
          <w:color w:val="0000FF"/>
          <w:sz w:val="24"/>
        </w:rPr>
        <w:t>RP-210800</w:t>
      </w:r>
      <w:r>
        <w:rPr>
          <w:rFonts w:ascii="Arial" w:hAnsi="Arial" w:cs="Arial"/>
          <w:b/>
          <w:color w:val="0000FF"/>
          <w:sz w:val="24"/>
        </w:rPr>
        <w:tab/>
      </w:r>
      <w:r>
        <w:rPr>
          <w:rFonts w:ascii="Arial" w:hAnsi="Arial" w:cs="Arial"/>
          <w:b/>
          <w:sz w:val="24"/>
        </w:rPr>
        <w:t>Revised WID on NR support for high speed train scenario in frequency range 2 (FR2)</w:t>
      </w:r>
    </w:p>
    <w:p w14:paraId="06CFE66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0C66583" w14:textId="77777777" w:rsidR="00E97C3D" w:rsidRDefault="00E97C3D" w:rsidP="00E97C3D">
      <w:pPr>
        <w:rPr>
          <w:color w:val="808080"/>
        </w:rPr>
      </w:pPr>
      <w:r>
        <w:rPr>
          <w:color w:val="808080"/>
        </w:rPr>
        <w:t>(Replaces RP-210296)</w:t>
      </w:r>
    </w:p>
    <w:p w14:paraId="063154F8" w14:textId="77777777" w:rsidR="00E97C3D" w:rsidRDefault="00E97C3D" w:rsidP="00E97C3D">
      <w:pPr>
        <w:rPr>
          <w:rFonts w:ascii="Arial" w:hAnsi="Arial" w:cs="Arial"/>
          <w:b/>
        </w:rPr>
      </w:pPr>
      <w:r>
        <w:rPr>
          <w:rFonts w:ascii="Arial" w:hAnsi="Arial" w:cs="Arial"/>
          <w:b/>
        </w:rPr>
        <w:t xml:space="preserve">Abstract: </w:t>
      </w:r>
    </w:p>
    <w:p w14:paraId="2D9563AB" w14:textId="77777777" w:rsidR="00E97C3D" w:rsidRDefault="00E97C3D" w:rsidP="00E97C3D">
      <w:r>
        <w:t>last approved WID: RP-202538</w:t>
      </w:r>
    </w:p>
    <w:p w14:paraId="571D6C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88773" w14:textId="77777777" w:rsidR="00E97C3D" w:rsidRDefault="00E97C3D" w:rsidP="00E97C3D">
      <w:pPr>
        <w:pStyle w:val="Heading4"/>
      </w:pPr>
      <w:bookmarkStart w:id="210" w:name="_Toc69483423"/>
      <w:bookmarkStart w:id="211" w:name="_Toc74553666"/>
      <w:r>
        <w:lastRenderedPageBreak/>
        <w:t>9.7.23</w:t>
      </w:r>
      <w:r>
        <w:tab/>
        <w:t>NR and MR-DC measurement gap enh. [RAN4 WI: NR_MG_enh]</w:t>
      </w:r>
      <w:bookmarkEnd w:id="210"/>
      <w:bookmarkEnd w:id="211"/>
    </w:p>
    <w:p w14:paraId="0E00F922" w14:textId="77777777" w:rsidR="00E97C3D" w:rsidRDefault="00E97C3D" w:rsidP="00E97C3D">
      <w:pPr>
        <w:rPr>
          <w:rFonts w:ascii="Arial" w:hAnsi="Arial" w:cs="Arial"/>
          <w:b/>
          <w:sz w:val="24"/>
        </w:rPr>
      </w:pPr>
      <w:r>
        <w:rPr>
          <w:rFonts w:ascii="Arial" w:hAnsi="Arial" w:cs="Arial"/>
          <w:b/>
          <w:color w:val="0000FF"/>
          <w:sz w:val="24"/>
        </w:rPr>
        <w:t>RP-210643</w:t>
      </w:r>
      <w:r>
        <w:rPr>
          <w:rFonts w:ascii="Arial" w:hAnsi="Arial" w:cs="Arial"/>
          <w:b/>
          <w:color w:val="0000FF"/>
          <w:sz w:val="24"/>
        </w:rPr>
        <w:tab/>
      </w:r>
      <w:r>
        <w:rPr>
          <w:rFonts w:ascii="Arial" w:hAnsi="Arial" w:cs="Arial"/>
          <w:b/>
          <w:sz w:val="24"/>
        </w:rPr>
        <w:t>Status report for WI: NR and MR-DC measurement gap enhancements; rapporteur: Mediatek</w:t>
      </w:r>
    </w:p>
    <w:p w14:paraId="5662433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B9D28D" w14:textId="77777777" w:rsidR="00E97C3D" w:rsidRDefault="00E97C3D" w:rsidP="00E97C3D">
      <w:pPr>
        <w:rPr>
          <w:rFonts w:ascii="Arial" w:hAnsi="Arial" w:cs="Arial"/>
          <w:b/>
        </w:rPr>
      </w:pPr>
      <w:r>
        <w:rPr>
          <w:rFonts w:ascii="Arial" w:hAnsi="Arial" w:cs="Arial"/>
          <w:b/>
        </w:rPr>
        <w:t xml:space="preserve">Discussion: </w:t>
      </w:r>
    </w:p>
    <w:p w14:paraId="7DCF33D3" w14:textId="77777777" w:rsidR="00E97C3D" w:rsidRDefault="00E97C3D" w:rsidP="00E97C3D">
      <w:r>
        <w:t>MCC: Core: 10%, March 22; Perf.: ?%, Sep.22; % complete of Perf. part is missing</w:t>
      </w:r>
    </w:p>
    <w:p w14:paraId="1104263C" w14:textId="77777777" w:rsidR="00E97C3D" w:rsidRDefault="00E97C3D" w:rsidP="00E97C3D">
      <w:r>
        <w:t>Mediatek: Perf. part is 0% complete</w:t>
      </w:r>
    </w:p>
    <w:p w14:paraId="673B73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RP-210765</w:t>
      </w:r>
      <w:r>
        <w:rPr>
          <w:color w:val="993300"/>
          <w:u w:val="single"/>
        </w:rPr>
        <w:t>.</w:t>
      </w:r>
    </w:p>
    <w:p w14:paraId="6ECE0646" w14:textId="77777777" w:rsidR="00E97C3D" w:rsidRDefault="00E97C3D" w:rsidP="00E97C3D">
      <w:pPr>
        <w:rPr>
          <w:rFonts w:ascii="Arial" w:hAnsi="Arial" w:cs="Arial"/>
          <w:b/>
          <w:sz w:val="24"/>
        </w:rPr>
      </w:pPr>
      <w:r>
        <w:rPr>
          <w:rFonts w:ascii="Arial" w:hAnsi="Arial" w:cs="Arial"/>
          <w:b/>
          <w:color w:val="0000FF"/>
          <w:sz w:val="24"/>
        </w:rPr>
        <w:t>RP-210765</w:t>
      </w:r>
      <w:r>
        <w:rPr>
          <w:rFonts w:ascii="Arial" w:hAnsi="Arial" w:cs="Arial"/>
          <w:b/>
          <w:color w:val="0000FF"/>
          <w:sz w:val="24"/>
        </w:rPr>
        <w:tab/>
      </w:r>
      <w:r>
        <w:rPr>
          <w:rFonts w:ascii="Arial" w:hAnsi="Arial" w:cs="Arial"/>
          <w:b/>
          <w:sz w:val="24"/>
        </w:rPr>
        <w:t>Status report for WI: NR and MR-DC measurement gap enhancements; rapporteur: Mediatek</w:t>
      </w:r>
    </w:p>
    <w:p w14:paraId="70D3A1E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1F6886A" w14:textId="77777777" w:rsidR="00E97C3D" w:rsidRDefault="00E97C3D" w:rsidP="00E97C3D">
      <w:pPr>
        <w:rPr>
          <w:color w:val="808080"/>
        </w:rPr>
      </w:pPr>
      <w:r>
        <w:rPr>
          <w:color w:val="808080"/>
        </w:rPr>
        <w:t>(Replaces RP-210643)</w:t>
      </w:r>
    </w:p>
    <w:p w14:paraId="69DC03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4B52B" w14:textId="77777777" w:rsidR="00E97C3D" w:rsidRDefault="00E97C3D" w:rsidP="00E97C3D">
      <w:pPr>
        <w:rPr>
          <w:rFonts w:ascii="Arial" w:hAnsi="Arial" w:cs="Arial"/>
          <w:b/>
          <w:sz w:val="24"/>
        </w:rPr>
      </w:pPr>
      <w:r>
        <w:rPr>
          <w:rFonts w:ascii="Arial" w:hAnsi="Arial" w:cs="Arial"/>
          <w:b/>
          <w:color w:val="0000FF"/>
          <w:sz w:val="24"/>
        </w:rPr>
        <w:t>RP-210679</w:t>
      </w:r>
      <w:r>
        <w:rPr>
          <w:rFonts w:ascii="Arial" w:hAnsi="Arial" w:cs="Arial"/>
          <w:b/>
          <w:color w:val="0000FF"/>
          <w:sz w:val="24"/>
        </w:rPr>
        <w:tab/>
      </w:r>
      <w:r>
        <w:rPr>
          <w:rFonts w:ascii="Arial" w:hAnsi="Arial" w:cs="Arial"/>
          <w:b/>
          <w:sz w:val="24"/>
        </w:rPr>
        <w:t>Revised WID: NR and MR-DC measurement gap enhancements</w:t>
      </w:r>
    </w:p>
    <w:p w14:paraId="70570F1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56EA7803" w14:textId="77777777" w:rsidR="00E97C3D" w:rsidRDefault="00E97C3D" w:rsidP="00E97C3D">
      <w:pPr>
        <w:rPr>
          <w:rFonts w:ascii="Arial" w:hAnsi="Arial" w:cs="Arial"/>
          <w:b/>
        </w:rPr>
      </w:pPr>
      <w:r>
        <w:rPr>
          <w:rFonts w:ascii="Arial" w:hAnsi="Arial" w:cs="Arial"/>
          <w:b/>
        </w:rPr>
        <w:t xml:space="preserve">Abstract: </w:t>
      </w:r>
    </w:p>
    <w:p w14:paraId="7C0AEDC4" w14:textId="77777777" w:rsidR="00E97C3D" w:rsidRDefault="00E97C3D" w:rsidP="00E97C3D">
      <w:r>
        <w:t>last approved WID: RP-202658; update WI completion</w:t>
      </w:r>
    </w:p>
    <w:p w14:paraId="4A5080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CD0D8" w14:textId="77777777" w:rsidR="00E97C3D" w:rsidRDefault="00E97C3D" w:rsidP="00E97C3D">
      <w:pPr>
        <w:pStyle w:val="Heading4"/>
      </w:pPr>
      <w:bookmarkStart w:id="212" w:name="_Toc69483424"/>
      <w:bookmarkStart w:id="213" w:name="_Toc74553667"/>
      <w:r>
        <w:t>9.7.24</w:t>
      </w:r>
      <w:r>
        <w:tab/>
        <w:t>RF req. enh. for NR FR1 [RAN4 WI: NR_RF_FR1_enh]</w:t>
      </w:r>
      <w:bookmarkEnd w:id="212"/>
      <w:bookmarkEnd w:id="213"/>
    </w:p>
    <w:p w14:paraId="22949C2D" w14:textId="77777777" w:rsidR="00E97C3D" w:rsidRDefault="00E97C3D" w:rsidP="00E97C3D">
      <w:pPr>
        <w:rPr>
          <w:rFonts w:ascii="Arial" w:hAnsi="Arial" w:cs="Arial"/>
          <w:b/>
          <w:sz w:val="24"/>
        </w:rPr>
      </w:pPr>
      <w:r>
        <w:rPr>
          <w:rFonts w:ascii="Arial" w:hAnsi="Arial" w:cs="Arial"/>
          <w:b/>
          <w:color w:val="0000FF"/>
          <w:sz w:val="24"/>
        </w:rPr>
        <w:t>RP-210551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3A383C8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784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55B6" w14:textId="77777777" w:rsidR="00E97C3D" w:rsidRDefault="00E97C3D" w:rsidP="00E97C3D">
      <w:pPr>
        <w:rPr>
          <w:rFonts w:ascii="Arial" w:hAnsi="Arial" w:cs="Arial"/>
          <w:b/>
          <w:sz w:val="24"/>
        </w:rPr>
      </w:pPr>
      <w:r>
        <w:rPr>
          <w:rFonts w:ascii="Arial" w:hAnsi="Arial" w:cs="Arial"/>
          <w:b/>
          <w:color w:val="0000FF"/>
          <w:sz w:val="24"/>
        </w:rPr>
        <w:t>RP-210092</w:t>
      </w:r>
      <w:r>
        <w:rPr>
          <w:rFonts w:ascii="Arial" w:hAnsi="Arial" w:cs="Arial"/>
          <w:b/>
          <w:color w:val="0000FF"/>
          <w:sz w:val="24"/>
        </w:rPr>
        <w:tab/>
      </w:r>
      <w:r>
        <w:rPr>
          <w:rFonts w:ascii="Arial" w:hAnsi="Arial" w:cs="Arial"/>
          <w:b/>
          <w:sz w:val="24"/>
        </w:rPr>
        <w:t>RAN4 CRs for RF requirements enhancement for NR frequency range 1 (FR1)</w:t>
      </w:r>
    </w:p>
    <w:p w14:paraId="11B41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E108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B0DAB" w14:textId="77777777" w:rsidR="00E97C3D" w:rsidRDefault="00E97C3D" w:rsidP="00E97C3D">
      <w:pPr>
        <w:rPr>
          <w:rFonts w:ascii="Arial" w:hAnsi="Arial" w:cs="Arial"/>
          <w:b/>
          <w:sz w:val="24"/>
        </w:rPr>
      </w:pPr>
      <w:r>
        <w:rPr>
          <w:rFonts w:ascii="Arial" w:hAnsi="Arial" w:cs="Arial"/>
          <w:b/>
          <w:color w:val="0000FF"/>
          <w:sz w:val="24"/>
        </w:rPr>
        <w:t>RP-210577</w:t>
      </w:r>
      <w:r>
        <w:rPr>
          <w:rFonts w:ascii="Arial" w:hAnsi="Arial" w:cs="Arial"/>
          <w:b/>
          <w:color w:val="0000FF"/>
          <w:sz w:val="24"/>
        </w:rPr>
        <w:tab/>
      </w:r>
      <w:r>
        <w:rPr>
          <w:rFonts w:ascii="Arial" w:hAnsi="Arial" w:cs="Arial"/>
          <w:b/>
          <w:sz w:val="24"/>
        </w:rPr>
        <w:t>Revised WID: RF requirements enhancement for NR frequency range 1 (FR1)</w:t>
      </w:r>
    </w:p>
    <w:p w14:paraId="26E81C4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190E03A" w14:textId="77777777" w:rsidR="00E97C3D" w:rsidRDefault="00E97C3D" w:rsidP="00E97C3D">
      <w:pPr>
        <w:rPr>
          <w:color w:val="808080"/>
        </w:rPr>
      </w:pPr>
      <w:r>
        <w:rPr>
          <w:color w:val="808080"/>
        </w:rPr>
        <w:t>(Replaces RP-202799)</w:t>
      </w:r>
    </w:p>
    <w:p w14:paraId="1DF6D927" w14:textId="77777777" w:rsidR="00E97C3D" w:rsidRDefault="00E97C3D" w:rsidP="00E97C3D">
      <w:pPr>
        <w:rPr>
          <w:rFonts w:ascii="Arial" w:hAnsi="Arial" w:cs="Arial"/>
          <w:b/>
        </w:rPr>
      </w:pPr>
      <w:r>
        <w:rPr>
          <w:rFonts w:ascii="Arial" w:hAnsi="Arial" w:cs="Arial"/>
          <w:b/>
        </w:rPr>
        <w:t xml:space="preserve">Abstract: </w:t>
      </w:r>
    </w:p>
    <w:p w14:paraId="21F57CF8" w14:textId="77777777" w:rsidR="00E97C3D" w:rsidRDefault="00E97C3D" w:rsidP="00E97C3D">
      <w:r>
        <w:lastRenderedPageBreak/>
        <w:t>rapporteur of WI NR_RF_FR1_enh is Huawei; last approved WID: RP-202799</w:t>
      </w:r>
    </w:p>
    <w:p w14:paraId="61C7FABA" w14:textId="77777777" w:rsidR="00E97C3D" w:rsidRDefault="00E97C3D" w:rsidP="00E97C3D">
      <w:pPr>
        <w:rPr>
          <w:rFonts w:ascii="Arial" w:hAnsi="Arial" w:cs="Arial"/>
          <w:b/>
        </w:rPr>
      </w:pPr>
      <w:r>
        <w:rPr>
          <w:rFonts w:ascii="Arial" w:hAnsi="Arial" w:cs="Arial"/>
          <w:b/>
        </w:rPr>
        <w:t xml:space="preserve">Discussion: </w:t>
      </w:r>
    </w:p>
    <w:p w14:paraId="4FEA9A18" w14:textId="77777777" w:rsidR="00E97C3D" w:rsidRDefault="00E97C3D" w:rsidP="00E97C3D">
      <w:r>
        <w:t>included somehow in [91E][48][flag_0552_0337]</w:t>
      </w:r>
    </w:p>
    <w:p w14:paraId="762673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2899E3" w14:textId="77777777" w:rsidR="00E97C3D" w:rsidRDefault="00E97C3D" w:rsidP="00E97C3D">
      <w:pPr>
        <w:rPr>
          <w:rFonts w:ascii="Arial" w:hAnsi="Arial" w:cs="Arial"/>
          <w:b/>
          <w:sz w:val="24"/>
        </w:rPr>
      </w:pPr>
      <w:r>
        <w:rPr>
          <w:rFonts w:ascii="Arial" w:hAnsi="Arial" w:cs="Arial"/>
          <w:b/>
          <w:color w:val="0000FF"/>
          <w:sz w:val="24"/>
        </w:rPr>
        <w:t>RP-210552</w:t>
      </w:r>
      <w:r>
        <w:rPr>
          <w:rFonts w:ascii="Arial" w:hAnsi="Arial" w:cs="Arial"/>
          <w:b/>
          <w:color w:val="0000FF"/>
          <w:sz w:val="24"/>
        </w:rPr>
        <w:tab/>
      </w:r>
      <w:r>
        <w:rPr>
          <w:rFonts w:ascii="Arial" w:hAnsi="Arial" w:cs="Arial"/>
          <w:b/>
          <w:sz w:val="24"/>
        </w:rPr>
        <w:t>WID revision: RF requirements enhancement for NR frequency range 1 (FR1); rapporteur: Huawei</w:t>
      </w:r>
    </w:p>
    <w:p w14:paraId="7CA4647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AF229D" w14:textId="77777777" w:rsidR="00E97C3D" w:rsidRDefault="00E97C3D" w:rsidP="00E97C3D">
      <w:pPr>
        <w:rPr>
          <w:rFonts w:ascii="Arial" w:hAnsi="Arial" w:cs="Arial"/>
          <w:b/>
        </w:rPr>
      </w:pPr>
      <w:r>
        <w:rPr>
          <w:rFonts w:ascii="Arial" w:hAnsi="Arial" w:cs="Arial"/>
          <w:b/>
        </w:rPr>
        <w:t xml:space="preserve">Abstract: </w:t>
      </w:r>
    </w:p>
    <w:p w14:paraId="5ECFC4C3" w14:textId="77777777" w:rsidR="00E97C3D" w:rsidRDefault="00E97C3D" w:rsidP="00E97C3D">
      <w:r>
        <w:t>last approved WID: RP-202799</w:t>
      </w:r>
    </w:p>
    <w:p w14:paraId="63BC63F9" w14:textId="77777777" w:rsidR="00E97C3D" w:rsidRDefault="00E97C3D" w:rsidP="00E97C3D">
      <w:pPr>
        <w:rPr>
          <w:rFonts w:ascii="Arial" w:hAnsi="Arial" w:cs="Arial"/>
          <w:b/>
        </w:rPr>
      </w:pPr>
      <w:r>
        <w:rPr>
          <w:rFonts w:ascii="Arial" w:hAnsi="Arial" w:cs="Arial"/>
          <w:b/>
        </w:rPr>
        <w:t xml:space="preserve">Discussion: </w:t>
      </w:r>
    </w:p>
    <w:p w14:paraId="4D544051" w14:textId="77777777" w:rsidR="00E97C3D" w:rsidRDefault="00E97C3D" w:rsidP="00E97C3D">
      <w:r>
        <w:t>Nokia: would like to discuss the WID update proposal further. Also we would like to discuss if DC location reporting enhancement for intra-band UL CA belongs to this WID as also similar aspects need to be looked at for FR2 as well. Also RAN4 TU impacts should be discussed. Also specifying reporting method for &gt;2UL CCs case seem to require RAN2 effort and collaboration with RAN2.</w:t>
      </w:r>
    </w:p>
    <w:p w14:paraId="34343CBE" w14:textId="77777777" w:rsidR="00E97C3D" w:rsidRDefault="00E97C3D" w:rsidP="00E97C3D">
      <w:r>
        <w:t>handled in email discussion [91E][48][flag_0552_0337]</w:t>
      </w:r>
    </w:p>
    <w:p w14:paraId="530B0C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RP-210899</w:t>
      </w:r>
      <w:r>
        <w:rPr>
          <w:color w:val="993300"/>
          <w:u w:val="single"/>
        </w:rPr>
        <w:t>.</w:t>
      </w:r>
    </w:p>
    <w:p w14:paraId="69E2F607" w14:textId="77777777" w:rsidR="00E97C3D" w:rsidRDefault="00E97C3D" w:rsidP="00E97C3D">
      <w:pPr>
        <w:rPr>
          <w:rFonts w:ascii="Arial" w:hAnsi="Arial" w:cs="Arial"/>
          <w:b/>
          <w:sz w:val="24"/>
        </w:rPr>
      </w:pPr>
      <w:r>
        <w:rPr>
          <w:rFonts w:ascii="Arial" w:hAnsi="Arial" w:cs="Arial"/>
          <w:b/>
          <w:color w:val="0000FF"/>
          <w:sz w:val="24"/>
        </w:rPr>
        <w:t>RP-210899</w:t>
      </w:r>
      <w:r>
        <w:rPr>
          <w:rFonts w:ascii="Arial" w:hAnsi="Arial" w:cs="Arial"/>
          <w:b/>
          <w:color w:val="0000FF"/>
          <w:sz w:val="24"/>
        </w:rPr>
        <w:tab/>
      </w:r>
      <w:r>
        <w:rPr>
          <w:rFonts w:ascii="Arial" w:hAnsi="Arial" w:cs="Arial"/>
          <w:b/>
          <w:sz w:val="24"/>
        </w:rPr>
        <w:t>WID revision: RF requirements enhancement for NR frequency range 1 (FR1); rapporteur: Huawei</w:t>
      </w:r>
    </w:p>
    <w:p w14:paraId="43055C8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BACBA1" w14:textId="77777777" w:rsidR="00E97C3D" w:rsidRDefault="00E97C3D" w:rsidP="00E97C3D">
      <w:pPr>
        <w:rPr>
          <w:color w:val="808080"/>
        </w:rPr>
      </w:pPr>
      <w:r>
        <w:rPr>
          <w:color w:val="808080"/>
        </w:rPr>
        <w:t>(Replaces RP-210552)</w:t>
      </w:r>
    </w:p>
    <w:p w14:paraId="7C22C89C" w14:textId="77777777" w:rsidR="00E97C3D" w:rsidRDefault="00E97C3D" w:rsidP="00E97C3D">
      <w:pPr>
        <w:rPr>
          <w:rFonts w:ascii="Arial" w:hAnsi="Arial" w:cs="Arial"/>
          <w:b/>
        </w:rPr>
      </w:pPr>
      <w:r>
        <w:rPr>
          <w:rFonts w:ascii="Arial" w:hAnsi="Arial" w:cs="Arial"/>
          <w:b/>
        </w:rPr>
        <w:t xml:space="preserve">Abstract: </w:t>
      </w:r>
    </w:p>
    <w:p w14:paraId="5D7702CE" w14:textId="77777777" w:rsidR="00E97C3D" w:rsidRDefault="00E97C3D" w:rsidP="00E97C3D">
      <w:r>
        <w:t>last approved WID: RP-202799</w:t>
      </w:r>
    </w:p>
    <w:p w14:paraId="39B375AC" w14:textId="77777777" w:rsidR="00E97C3D" w:rsidRDefault="00E97C3D" w:rsidP="00E97C3D">
      <w:pPr>
        <w:rPr>
          <w:rFonts w:ascii="Arial" w:hAnsi="Arial" w:cs="Arial"/>
          <w:b/>
        </w:rPr>
      </w:pPr>
      <w:r>
        <w:rPr>
          <w:rFonts w:ascii="Arial" w:hAnsi="Arial" w:cs="Arial"/>
          <w:b/>
        </w:rPr>
        <w:t xml:space="preserve">Discussion: </w:t>
      </w:r>
    </w:p>
    <w:p w14:paraId="34B62359" w14:textId="77777777" w:rsidR="00E97C3D" w:rsidRDefault="00E97C3D" w:rsidP="00E97C3D">
      <w:r>
        <w:t>handled in Fri GotoW</w:t>
      </w:r>
    </w:p>
    <w:p w14:paraId="4A76DB55" w14:textId="77777777" w:rsidR="00E97C3D" w:rsidRDefault="00E97C3D" w:rsidP="00E97C3D">
      <w:r>
        <w:t>Telecom Italia: how many TUs are added for this?</w:t>
      </w:r>
    </w:p>
    <w:p w14:paraId="4CC92917" w14:textId="77777777" w:rsidR="00E97C3D" w:rsidRDefault="00E97C3D" w:rsidP="00E97C3D">
      <w:r>
        <w:t>Huawei: no additional TU requested for this extra objective</w:t>
      </w:r>
    </w:p>
    <w:p w14:paraId="5C3A2FB2" w14:textId="77777777" w:rsidR="00E97C3D" w:rsidRDefault="00E97C3D" w:rsidP="00E97C3D">
      <w:r>
        <w:t>Telecom Italia:sounds strange</w:t>
      </w:r>
    </w:p>
    <w:p w14:paraId="3F449F6C" w14:textId="77777777" w:rsidR="00E97C3D" w:rsidRDefault="00E97C3D" w:rsidP="00E97C3D">
      <w:r>
        <w:t>RAN chair: understood that 2 objectives were solved faster than expected</w:t>
      </w:r>
    </w:p>
    <w:p w14:paraId="46A4D1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EFD86" w14:textId="77777777" w:rsidR="00E97C3D" w:rsidRDefault="00E97C3D" w:rsidP="00E97C3D">
      <w:pPr>
        <w:pStyle w:val="Heading4"/>
      </w:pPr>
      <w:bookmarkStart w:id="214" w:name="_Toc69483425"/>
      <w:bookmarkStart w:id="215" w:name="_Toc74553668"/>
      <w:r>
        <w:t>9.7.25</w:t>
      </w:r>
      <w:r>
        <w:tab/>
        <w:t>NR pos. enh. [New RAN1 WI: NR_pos_enh]</w:t>
      </w:r>
      <w:bookmarkEnd w:id="214"/>
      <w:bookmarkEnd w:id="215"/>
    </w:p>
    <w:p w14:paraId="4050C323" w14:textId="77777777" w:rsidR="00E97C3D" w:rsidRDefault="00E97C3D" w:rsidP="00E97C3D">
      <w:r>
        <w:t>SI ongoing see AI 9.6.3</w:t>
      </w:r>
    </w:p>
    <w:p w14:paraId="755AFE29" w14:textId="77777777" w:rsidR="00E97C3D" w:rsidRDefault="00E97C3D" w:rsidP="00E97C3D">
      <w:pPr>
        <w:rPr>
          <w:rFonts w:ascii="Arial" w:hAnsi="Arial" w:cs="Arial"/>
          <w:b/>
          <w:sz w:val="24"/>
        </w:rPr>
      </w:pPr>
      <w:r>
        <w:rPr>
          <w:rFonts w:ascii="Arial" w:hAnsi="Arial" w:cs="Arial"/>
          <w:b/>
          <w:color w:val="0000FF"/>
          <w:sz w:val="24"/>
        </w:rPr>
        <w:t>RP-210627</w:t>
      </w:r>
      <w:r>
        <w:rPr>
          <w:rFonts w:ascii="Arial" w:hAnsi="Arial" w:cs="Arial"/>
          <w:b/>
          <w:color w:val="0000FF"/>
          <w:sz w:val="24"/>
        </w:rPr>
        <w:tab/>
      </w:r>
      <w:r>
        <w:rPr>
          <w:rFonts w:ascii="Arial" w:hAnsi="Arial" w:cs="Arial"/>
          <w:b/>
          <w:sz w:val="24"/>
        </w:rPr>
        <w:t>Status report of WI NR positioning enhancements; rapporteur: Intel Corporation</w:t>
      </w:r>
    </w:p>
    <w:p w14:paraId="3ED5730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AB221F" w14:textId="77777777" w:rsidR="00E97C3D" w:rsidRDefault="00E97C3D" w:rsidP="00E97C3D">
      <w:pPr>
        <w:rPr>
          <w:rFonts w:ascii="Arial" w:hAnsi="Arial" w:cs="Arial"/>
          <w:b/>
        </w:rPr>
      </w:pPr>
      <w:r>
        <w:rPr>
          <w:rFonts w:ascii="Arial" w:hAnsi="Arial" w:cs="Arial"/>
          <w:b/>
        </w:rPr>
        <w:t xml:space="preserve">Abstract: </w:t>
      </w:r>
    </w:p>
    <w:p w14:paraId="4948D0C9" w14:textId="77777777" w:rsidR="00E97C3D" w:rsidRDefault="00E97C3D" w:rsidP="00E97C3D">
      <w:r>
        <w:lastRenderedPageBreak/>
        <w:t>Core:5%, Perf: 0%</w:t>
      </w:r>
    </w:p>
    <w:p w14:paraId="097E7A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D4A6C" w14:textId="77777777" w:rsidR="00E97C3D" w:rsidRDefault="00E97C3D" w:rsidP="00E97C3D">
      <w:pPr>
        <w:rPr>
          <w:rFonts w:ascii="Arial" w:hAnsi="Arial" w:cs="Arial"/>
          <w:b/>
          <w:sz w:val="24"/>
        </w:rPr>
      </w:pPr>
      <w:r>
        <w:rPr>
          <w:rFonts w:ascii="Arial" w:hAnsi="Arial" w:cs="Arial"/>
          <w:b/>
          <w:color w:val="0000FF"/>
          <w:sz w:val="24"/>
        </w:rPr>
        <w:t>RP-210248</w:t>
      </w:r>
      <w:r>
        <w:rPr>
          <w:rFonts w:ascii="Arial" w:hAnsi="Arial" w:cs="Arial"/>
          <w:b/>
          <w:color w:val="0000FF"/>
          <w:sz w:val="24"/>
        </w:rPr>
        <w:tab/>
      </w:r>
      <w:r>
        <w:rPr>
          <w:rFonts w:ascii="Arial" w:hAnsi="Arial" w:cs="Arial"/>
          <w:b/>
          <w:sz w:val="24"/>
        </w:rPr>
        <w:t>Views on WID update on Rel-17 Positioning</w:t>
      </w:r>
    </w:p>
    <w:p w14:paraId="688D029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A9A0F8" w14:textId="77777777" w:rsidR="00E97C3D" w:rsidRDefault="00E97C3D" w:rsidP="00E97C3D">
      <w:pPr>
        <w:rPr>
          <w:rFonts w:ascii="Arial" w:hAnsi="Arial" w:cs="Arial"/>
          <w:b/>
        </w:rPr>
      </w:pPr>
      <w:r>
        <w:rPr>
          <w:rFonts w:ascii="Arial" w:hAnsi="Arial" w:cs="Arial"/>
          <w:b/>
        </w:rPr>
        <w:t xml:space="preserve">Discussion: </w:t>
      </w:r>
    </w:p>
    <w:p w14:paraId="7A910775" w14:textId="77777777" w:rsidR="00E97C3D" w:rsidRDefault="00E97C3D" w:rsidP="00E97C3D">
      <w:r>
        <w:t>handled in email discussion [91E][36][Positioning_scope]</w:t>
      </w:r>
    </w:p>
    <w:p w14:paraId="28D80A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D083A" w14:textId="77777777" w:rsidR="00E97C3D" w:rsidRDefault="00E97C3D" w:rsidP="00E97C3D">
      <w:pPr>
        <w:rPr>
          <w:rFonts w:ascii="Arial" w:hAnsi="Arial" w:cs="Arial"/>
          <w:b/>
          <w:sz w:val="24"/>
        </w:rPr>
      </w:pPr>
      <w:r>
        <w:rPr>
          <w:rFonts w:ascii="Arial" w:hAnsi="Arial" w:cs="Arial"/>
          <w:b/>
          <w:color w:val="0000FF"/>
          <w:sz w:val="24"/>
        </w:rPr>
        <w:t>RP-210260</w:t>
      </w:r>
      <w:r>
        <w:rPr>
          <w:rFonts w:ascii="Arial" w:hAnsi="Arial" w:cs="Arial"/>
          <w:b/>
          <w:color w:val="0000FF"/>
          <w:sz w:val="24"/>
        </w:rPr>
        <w:tab/>
      </w:r>
      <w:r>
        <w:rPr>
          <w:rFonts w:ascii="Arial" w:hAnsi="Arial" w:cs="Arial"/>
          <w:b/>
          <w:sz w:val="24"/>
        </w:rPr>
        <w:t>Views on overall objectives for NR positioning enhancements WI</w:t>
      </w:r>
    </w:p>
    <w:p w14:paraId="0BD159F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974F162" w14:textId="77777777" w:rsidR="00E97C3D" w:rsidRDefault="00E97C3D" w:rsidP="00E97C3D">
      <w:pPr>
        <w:rPr>
          <w:rFonts w:ascii="Arial" w:hAnsi="Arial" w:cs="Arial"/>
          <w:b/>
        </w:rPr>
      </w:pPr>
      <w:r>
        <w:rPr>
          <w:rFonts w:ascii="Arial" w:hAnsi="Arial" w:cs="Arial"/>
          <w:b/>
        </w:rPr>
        <w:t xml:space="preserve">Discussion: </w:t>
      </w:r>
    </w:p>
    <w:p w14:paraId="165D2439" w14:textId="77777777" w:rsidR="00E97C3D" w:rsidRDefault="00E97C3D" w:rsidP="00E97C3D">
      <w:r>
        <w:t>moved from AI 9.6.3 to AI 9.7.25</w:t>
      </w:r>
    </w:p>
    <w:p w14:paraId="0E434AFE" w14:textId="77777777" w:rsidR="00E97C3D" w:rsidRDefault="00E97C3D" w:rsidP="00E97C3D">
      <w:r>
        <w:t>handled in email discussion [91E][36][Positioning_scope]</w:t>
      </w:r>
    </w:p>
    <w:p w14:paraId="46A0B3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61146" w14:textId="77777777" w:rsidR="00E97C3D" w:rsidRDefault="00E97C3D" w:rsidP="00E97C3D">
      <w:pPr>
        <w:rPr>
          <w:rFonts w:ascii="Arial" w:hAnsi="Arial" w:cs="Arial"/>
          <w:b/>
          <w:sz w:val="24"/>
        </w:rPr>
      </w:pPr>
      <w:r>
        <w:rPr>
          <w:rFonts w:ascii="Arial" w:hAnsi="Arial" w:cs="Arial"/>
          <w:b/>
          <w:color w:val="0000FF"/>
          <w:sz w:val="24"/>
        </w:rPr>
        <w:t>RP-210267</w:t>
      </w:r>
      <w:r>
        <w:rPr>
          <w:rFonts w:ascii="Arial" w:hAnsi="Arial" w:cs="Arial"/>
          <w:b/>
          <w:color w:val="0000FF"/>
          <w:sz w:val="24"/>
        </w:rPr>
        <w:tab/>
      </w:r>
      <w:r>
        <w:rPr>
          <w:rFonts w:ascii="Arial" w:hAnsi="Arial" w:cs="Arial"/>
          <w:b/>
          <w:sz w:val="24"/>
        </w:rPr>
        <w:t>Scoping update for R17 Positioning Enhancement WI</w:t>
      </w:r>
    </w:p>
    <w:p w14:paraId="69D17B0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46A8CA6" w14:textId="77777777" w:rsidR="00E97C3D" w:rsidRDefault="00E97C3D" w:rsidP="00E97C3D">
      <w:pPr>
        <w:rPr>
          <w:rFonts w:ascii="Arial" w:hAnsi="Arial" w:cs="Arial"/>
          <w:b/>
        </w:rPr>
      </w:pPr>
      <w:r>
        <w:rPr>
          <w:rFonts w:ascii="Arial" w:hAnsi="Arial" w:cs="Arial"/>
          <w:b/>
        </w:rPr>
        <w:t xml:space="preserve">Discussion: </w:t>
      </w:r>
    </w:p>
    <w:p w14:paraId="26A27780" w14:textId="77777777" w:rsidR="00E97C3D" w:rsidRDefault="00E97C3D" w:rsidP="00E97C3D">
      <w:r>
        <w:t>handled in email discussion [91E][36][Positioning_scope]</w:t>
      </w:r>
    </w:p>
    <w:p w14:paraId="41CF300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93A5" w14:textId="77777777" w:rsidR="00E97C3D" w:rsidRDefault="00E97C3D" w:rsidP="00E97C3D">
      <w:pPr>
        <w:rPr>
          <w:rFonts w:ascii="Arial" w:hAnsi="Arial" w:cs="Arial"/>
          <w:b/>
          <w:sz w:val="24"/>
        </w:rPr>
      </w:pPr>
      <w:r>
        <w:rPr>
          <w:rFonts w:ascii="Arial" w:hAnsi="Arial" w:cs="Arial"/>
          <w:b/>
          <w:color w:val="0000FF"/>
          <w:sz w:val="24"/>
        </w:rPr>
        <w:t>RP-210288</w:t>
      </w:r>
      <w:r>
        <w:rPr>
          <w:rFonts w:ascii="Arial" w:hAnsi="Arial" w:cs="Arial"/>
          <w:b/>
          <w:color w:val="0000FF"/>
          <w:sz w:val="24"/>
        </w:rPr>
        <w:tab/>
      </w:r>
      <w:r>
        <w:rPr>
          <w:rFonts w:ascii="Arial" w:hAnsi="Arial" w:cs="Arial"/>
          <w:b/>
          <w:sz w:val="24"/>
        </w:rPr>
        <w:t>Extending NavIC A-GNSS support to NR Rel-17</w:t>
      </w:r>
    </w:p>
    <w:p w14:paraId="5439EF6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CEWiT, Indian Institute of Technology Hyderabad, Indian Institute of Technology Hyderabad,Indian Institute of Technology Madras, ISRO, Saankhya Labs, Tejas Networks</w:t>
      </w:r>
    </w:p>
    <w:p w14:paraId="4DA1AF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RP-210734</w:t>
      </w:r>
      <w:r>
        <w:rPr>
          <w:color w:val="993300"/>
          <w:u w:val="single"/>
        </w:rPr>
        <w:t>.</w:t>
      </w:r>
    </w:p>
    <w:p w14:paraId="4EE93C86" w14:textId="77777777" w:rsidR="00E97C3D" w:rsidRDefault="00E97C3D" w:rsidP="00E97C3D">
      <w:pPr>
        <w:rPr>
          <w:rFonts w:ascii="Arial" w:hAnsi="Arial" w:cs="Arial"/>
          <w:b/>
          <w:sz w:val="24"/>
        </w:rPr>
      </w:pPr>
      <w:r>
        <w:rPr>
          <w:rFonts w:ascii="Arial" w:hAnsi="Arial" w:cs="Arial"/>
          <w:b/>
          <w:color w:val="0000FF"/>
          <w:sz w:val="24"/>
        </w:rPr>
        <w:t>RP-210734</w:t>
      </w:r>
      <w:r>
        <w:rPr>
          <w:rFonts w:ascii="Arial" w:hAnsi="Arial" w:cs="Arial"/>
          <w:b/>
          <w:color w:val="0000FF"/>
          <w:sz w:val="24"/>
        </w:rPr>
        <w:tab/>
      </w:r>
      <w:r>
        <w:rPr>
          <w:rFonts w:ascii="Arial" w:hAnsi="Arial" w:cs="Arial"/>
          <w:b/>
          <w:sz w:val="24"/>
        </w:rPr>
        <w:t>Extending NavIC A-GNSS support to NR Rel-17</w:t>
      </w:r>
    </w:p>
    <w:p w14:paraId="64C3C2A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CEWiT, Huawei, Indian Institute of Technology Hyderabad, Indian Institute of Technology Madras, ISRO, Qualcomm, Radisys, Saankhya Labs, Tejas Networks</w:t>
      </w:r>
    </w:p>
    <w:p w14:paraId="4510A3E4" w14:textId="77777777" w:rsidR="00E97C3D" w:rsidRDefault="00E97C3D" w:rsidP="00E97C3D">
      <w:pPr>
        <w:rPr>
          <w:color w:val="808080"/>
        </w:rPr>
      </w:pPr>
      <w:r>
        <w:rPr>
          <w:color w:val="808080"/>
        </w:rPr>
        <w:t>(Replaces RP-210288)</w:t>
      </w:r>
    </w:p>
    <w:p w14:paraId="2A6C4662" w14:textId="77777777" w:rsidR="00E97C3D" w:rsidRDefault="00E97C3D" w:rsidP="00E97C3D">
      <w:pPr>
        <w:rPr>
          <w:rFonts w:ascii="Arial" w:hAnsi="Arial" w:cs="Arial"/>
          <w:b/>
        </w:rPr>
      </w:pPr>
      <w:r>
        <w:rPr>
          <w:rFonts w:ascii="Arial" w:hAnsi="Arial" w:cs="Arial"/>
          <w:b/>
        </w:rPr>
        <w:t xml:space="preserve">Discussion: </w:t>
      </w:r>
    </w:p>
    <w:p w14:paraId="16D4EE4D" w14:textId="77777777" w:rsidR="00E97C3D" w:rsidRDefault="00E97C3D" w:rsidP="00E97C3D">
      <w:r>
        <w:t>handled in email discussion [91E][36][Positioning_scope]</w:t>
      </w:r>
    </w:p>
    <w:p w14:paraId="01C6CB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9CAF0" w14:textId="77777777" w:rsidR="00E97C3D" w:rsidRDefault="00E97C3D" w:rsidP="00E97C3D">
      <w:pPr>
        <w:rPr>
          <w:rFonts w:ascii="Arial" w:hAnsi="Arial" w:cs="Arial"/>
          <w:b/>
          <w:sz w:val="24"/>
        </w:rPr>
      </w:pPr>
      <w:r>
        <w:rPr>
          <w:rFonts w:ascii="Arial" w:hAnsi="Arial" w:cs="Arial"/>
          <w:b/>
          <w:color w:val="0000FF"/>
          <w:sz w:val="24"/>
        </w:rPr>
        <w:t>RP-210318</w:t>
      </w:r>
      <w:r>
        <w:rPr>
          <w:rFonts w:ascii="Arial" w:hAnsi="Arial" w:cs="Arial"/>
          <w:b/>
          <w:color w:val="0000FF"/>
          <w:sz w:val="24"/>
        </w:rPr>
        <w:tab/>
      </w:r>
      <w:r>
        <w:rPr>
          <w:rFonts w:ascii="Arial" w:hAnsi="Arial" w:cs="Arial"/>
          <w:b/>
          <w:sz w:val="24"/>
        </w:rPr>
        <w:t>WID scope for Rel-17 ePositioning</w:t>
      </w:r>
    </w:p>
    <w:p w14:paraId="556B201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BA3CF1" w14:textId="77777777" w:rsidR="00E97C3D" w:rsidRDefault="00E97C3D" w:rsidP="00E97C3D">
      <w:pPr>
        <w:rPr>
          <w:rFonts w:ascii="Arial" w:hAnsi="Arial" w:cs="Arial"/>
          <w:b/>
        </w:rPr>
      </w:pPr>
      <w:r>
        <w:rPr>
          <w:rFonts w:ascii="Arial" w:hAnsi="Arial" w:cs="Arial"/>
          <w:b/>
        </w:rPr>
        <w:t xml:space="preserve">Discussion: </w:t>
      </w:r>
    </w:p>
    <w:p w14:paraId="48C09A54" w14:textId="77777777" w:rsidR="00E97C3D" w:rsidRDefault="00E97C3D" w:rsidP="00E97C3D">
      <w:r>
        <w:lastRenderedPageBreak/>
        <w:t>handled in email discussion [91E][36][Positioning_scope]</w:t>
      </w:r>
    </w:p>
    <w:p w14:paraId="1FED6B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01E4E" w14:textId="77777777" w:rsidR="00E97C3D" w:rsidRDefault="00E97C3D" w:rsidP="00E97C3D">
      <w:pPr>
        <w:rPr>
          <w:rFonts w:ascii="Arial" w:hAnsi="Arial" w:cs="Arial"/>
          <w:b/>
          <w:sz w:val="24"/>
        </w:rPr>
      </w:pPr>
      <w:r>
        <w:rPr>
          <w:rFonts w:ascii="Arial" w:hAnsi="Arial" w:cs="Arial"/>
          <w:b/>
          <w:color w:val="0000FF"/>
          <w:sz w:val="24"/>
        </w:rPr>
        <w:t>RP-210343</w:t>
      </w:r>
      <w:r>
        <w:rPr>
          <w:rFonts w:ascii="Arial" w:hAnsi="Arial" w:cs="Arial"/>
          <w:b/>
          <w:color w:val="0000FF"/>
          <w:sz w:val="24"/>
        </w:rPr>
        <w:tab/>
      </w:r>
      <w:r>
        <w:rPr>
          <w:rFonts w:ascii="Arial" w:hAnsi="Arial" w:cs="Arial"/>
          <w:b/>
          <w:sz w:val="24"/>
        </w:rPr>
        <w:t>Views on WI scope update of NR positioning enhancements</w:t>
      </w:r>
    </w:p>
    <w:p w14:paraId="06A77D7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2840921" w14:textId="77777777" w:rsidR="00E97C3D" w:rsidRDefault="00E97C3D" w:rsidP="00E97C3D">
      <w:pPr>
        <w:rPr>
          <w:rFonts w:ascii="Arial" w:hAnsi="Arial" w:cs="Arial"/>
          <w:b/>
        </w:rPr>
      </w:pPr>
      <w:r>
        <w:rPr>
          <w:rFonts w:ascii="Arial" w:hAnsi="Arial" w:cs="Arial"/>
          <w:b/>
        </w:rPr>
        <w:t xml:space="preserve">Discussion: </w:t>
      </w:r>
    </w:p>
    <w:p w14:paraId="7E5F0FDA" w14:textId="77777777" w:rsidR="00E97C3D" w:rsidRDefault="00E97C3D" w:rsidP="00E97C3D">
      <w:r>
        <w:t>handled in email discussion [91E][36][Positioning_scope]</w:t>
      </w:r>
    </w:p>
    <w:p w14:paraId="1FF008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DE6D2" w14:textId="77777777" w:rsidR="00E97C3D" w:rsidRDefault="00E97C3D" w:rsidP="00E97C3D">
      <w:pPr>
        <w:rPr>
          <w:rFonts w:ascii="Arial" w:hAnsi="Arial" w:cs="Arial"/>
          <w:b/>
          <w:sz w:val="24"/>
        </w:rPr>
      </w:pPr>
      <w:r>
        <w:rPr>
          <w:rFonts w:ascii="Arial" w:hAnsi="Arial" w:cs="Arial"/>
          <w:b/>
          <w:color w:val="0000FF"/>
          <w:sz w:val="24"/>
        </w:rPr>
        <w:t>RP-210467</w:t>
      </w:r>
      <w:r>
        <w:rPr>
          <w:rFonts w:ascii="Arial" w:hAnsi="Arial" w:cs="Arial"/>
          <w:b/>
          <w:color w:val="0000FF"/>
          <w:sz w:val="24"/>
        </w:rPr>
        <w:tab/>
      </w:r>
      <w:r>
        <w:rPr>
          <w:rFonts w:ascii="Arial" w:hAnsi="Arial" w:cs="Arial"/>
          <w:b/>
          <w:sz w:val="24"/>
        </w:rPr>
        <w:t>Views on Rel-17 Work Item Scope for NR Positioning Enhancements</w:t>
      </w:r>
    </w:p>
    <w:p w14:paraId="370CFCF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51D1E0" w14:textId="77777777" w:rsidR="00E97C3D" w:rsidRDefault="00E97C3D" w:rsidP="00E97C3D">
      <w:pPr>
        <w:rPr>
          <w:rFonts w:ascii="Arial" w:hAnsi="Arial" w:cs="Arial"/>
          <w:b/>
        </w:rPr>
      </w:pPr>
      <w:r>
        <w:rPr>
          <w:rFonts w:ascii="Arial" w:hAnsi="Arial" w:cs="Arial"/>
          <w:b/>
        </w:rPr>
        <w:t xml:space="preserve">Abstract: </w:t>
      </w:r>
    </w:p>
    <w:p w14:paraId="45ED23B0" w14:textId="77777777" w:rsidR="00E97C3D" w:rsidRDefault="00E97C3D" w:rsidP="00E97C3D">
      <w:r>
        <w:t>Provides internal views on prioritization of RAN1/RAN2 led objectives</w:t>
      </w:r>
    </w:p>
    <w:p w14:paraId="357F0250" w14:textId="77777777" w:rsidR="00E97C3D" w:rsidRDefault="00E97C3D" w:rsidP="00E97C3D">
      <w:pPr>
        <w:rPr>
          <w:rFonts w:ascii="Arial" w:hAnsi="Arial" w:cs="Arial"/>
          <w:b/>
        </w:rPr>
      </w:pPr>
      <w:r>
        <w:rPr>
          <w:rFonts w:ascii="Arial" w:hAnsi="Arial" w:cs="Arial"/>
          <w:b/>
        </w:rPr>
        <w:t xml:space="preserve">Discussion: </w:t>
      </w:r>
    </w:p>
    <w:p w14:paraId="648875B3" w14:textId="77777777" w:rsidR="00E97C3D" w:rsidRDefault="00E97C3D" w:rsidP="00E97C3D">
      <w:r>
        <w:t>handled in email discussion [91E][36][Positioning_scope]</w:t>
      </w:r>
    </w:p>
    <w:p w14:paraId="62184E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9B6EF" w14:textId="77777777" w:rsidR="00E97C3D" w:rsidRDefault="00E97C3D" w:rsidP="00E97C3D">
      <w:pPr>
        <w:rPr>
          <w:rFonts w:ascii="Arial" w:hAnsi="Arial" w:cs="Arial"/>
          <w:b/>
          <w:sz w:val="24"/>
        </w:rPr>
      </w:pPr>
      <w:r>
        <w:rPr>
          <w:rFonts w:ascii="Arial" w:hAnsi="Arial" w:cs="Arial"/>
          <w:b/>
          <w:color w:val="0000FF"/>
          <w:sz w:val="24"/>
        </w:rPr>
        <w:t>RP-210489</w:t>
      </w:r>
      <w:r>
        <w:rPr>
          <w:rFonts w:ascii="Arial" w:hAnsi="Arial" w:cs="Arial"/>
          <w:b/>
          <w:color w:val="0000FF"/>
          <w:sz w:val="24"/>
        </w:rPr>
        <w:tab/>
      </w:r>
      <w:r>
        <w:rPr>
          <w:rFonts w:ascii="Arial" w:hAnsi="Arial" w:cs="Arial"/>
          <w:b/>
          <w:sz w:val="24"/>
        </w:rPr>
        <w:t>Views on NR positioning enhancements WI</w:t>
      </w:r>
    </w:p>
    <w:p w14:paraId="133BCE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6E2957" w14:textId="77777777" w:rsidR="00E97C3D" w:rsidRDefault="00E97C3D" w:rsidP="00E97C3D">
      <w:pPr>
        <w:rPr>
          <w:rFonts w:ascii="Arial" w:hAnsi="Arial" w:cs="Arial"/>
          <w:b/>
        </w:rPr>
      </w:pPr>
      <w:r>
        <w:rPr>
          <w:rFonts w:ascii="Arial" w:hAnsi="Arial" w:cs="Arial"/>
          <w:b/>
        </w:rPr>
        <w:t xml:space="preserve">Discussion: </w:t>
      </w:r>
    </w:p>
    <w:p w14:paraId="3534DFD3" w14:textId="77777777" w:rsidR="00E97C3D" w:rsidRDefault="00E97C3D" w:rsidP="00E97C3D">
      <w:r>
        <w:t>handled in email discussion [91E][36][Positioning_scope]</w:t>
      </w:r>
    </w:p>
    <w:p w14:paraId="487B66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40624" w14:textId="77777777" w:rsidR="00E97C3D" w:rsidRDefault="00E97C3D" w:rsidP="00E97C3D">
      <w:pPr>
        <w:rPr>
          <w:rFonts w:ascii="Arial" w:hAnsi="Arial" w:cs="Arial"/>
          <w:b/>
          <w:sz w:val="24"/>
        </w:rPr>
      </w:pPr>
      <w:r>
        <w:rPr>
          <w:rFonts w:ascii="Arial" w:hAnsi="Arial" w:cs="Arial"/>
          <w:b/>
          <w:color w:val="0000FF"/>
          <w:sz w:val="24"/>
        </w:rPr>
        <w:t>RP-210565</w:t>
      </w:r>
      <w:r>
        <w:rPr>
          <w:rFonts w:ascii="Arial" w:hAnsi="Arial" w:cs="Arial"/>
          <w:b/>
          <w:color w:val="0000FF"/>
          <w:sz w:val="24"/>
        </w:rPr>
        <w:tab/>
      </w:r>
      <w:r>
        <w:rPr>
          <w:rFonts w:ascii="Arial" w:hAnsi="Arial" w:cs="Arial"/>
          <w:b/>
          <w:sz w:val="24"/>
        </w:rPr>
        <w:t>Introduction of BDS B2a and B3I  in A-GNSS in Rel-17</w:t>
      </w:r>
    </w:p>
    <w:p w14:paraId="1E0C5EF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 CATT, CMCC, China Telecom, China Unicom, CBN, Huawei, HiSilicon, ZTE, MediaTek Inc., Spirent, vivo, Spreadtrum, OPPO, Xiaomi, Swift Navigation</w:t>
      </w:r>
    </w:p>
    <w:p w14:paraId="5BA49D19" w14:textId="77777777" w:rsidR="00E97C3D" w:rsidRDefault="00E97C3D" w:rsidP="00E97C3D">
      <w:pPr>
        <w:rPr>
          <w:rFonts w:ascii="Arial" w:hAnsi="Arial" w:cs="Arial"/>
          <w:b/>
        </w:rPr>
      </w:pPr>
      <w:r>
        <w:rPr>
          <w:rFonts w:ascii="Arial" w:hAnsi="Arial" w:cs="Arial"/>
          <w:b/>
        </w:rPr>
        <w:t xml:space="preserve">Abstract: </w:t>
      </w:r>
    </w:p>
    <w:p w14:paraId="552BA0B9" w14:textId="77777777" w:rsidR="00E97C3D" w:rsidRDefault="00E97C3D" w:rsidP="00E97C3D">
      <w:r>
        <w:t>Motivation to introduce BDS B2a and B3I signals in A-GNSS in Rel-17 positioning WI.</w:t>
      </w:r>
    </w:p>
    <w:p w14:paraId="05C1AE7B" w14:textId="77777777" w:rsidR="00E97C3D" w:rsidRDefault="00E97C3D" w:rsidP="00E97C3D">
      <w:pPr>
        <w:rPr>
          <w:rFonts w:ascii="Arial" w:hAnsi="Arial" w:cs="Arial"/>
          <w:b/>
        </w:rPr>
      </w:pPr>
      <w:r>
        <w:rPr>
          <w:rFonts w:ascii="Arial" w:hAnsi="Arial" w:cs="Arial"/>
          <w:b/>
        </w:rPr>
        <w:t xml:space="preserve">Discussion: </w:t>
      </w:r>
    </w:p>
    <w:p w14:paraId="724F4CEB" w14:textId="77777777" w:rsidR="00E97C3D" w:rsidRDefault="00E97C3D" w:rsidP="00E97C3D">
      <w:r>
        <w:t>handled in email discussion [91E][36][Positioning_scope]</w:t>
      </w:r>
    </w:p>
    <w:p w14:paraId="6746C1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BFE78" w14:textId="77777777" w:rsidR="00E97C3D" w:rsidRDefault="00E97C3D" w:rsidP="00E97C3D">
      <w:pPr>
        <w:rPr>
          <w:rFonts w:ascii="Arial" w:hAnsi="Arial" w:cs="Arial"/>
          <w:b/>
          <w:sz w:val="24"/>
        </w:rPr>
      </w:pPr>
      <w:r>
        <w:rPr>
          <w:rFonts w:ascii="Arial" w:hAnsi="Arial" w:cs="Arial"/>
          <w:b/>
          <w:color w:val="0000FF"/>
          <w:sz w:val="24"/>
        </w:rPr>
        <w:t>RP-210568</w:t>
      </w:r>
      <w:r>
        <w:rPr>
          <w:rFonts w:ascii="Arial" w:hAnsi="Arial" w:cs="Arial"/>
          <w:b/>
          <w:color w:val="0000FF"/>
          <w:sz w:val="24"/>
        </w:rPr>
        <w:tab/>
      </w:r>
      <w:r>
        <w:rPr>
          <w:rFonts w:ascii="Arial" w:hAnsi="Arial" w:cs="Arial"/>
          <w:b/>
          <w:sz w:val="24"/>
        </w:rPr>
        <w:t>Scope revision of Rel-17 WI on NR positioning enhancements</w:t>
      </w:r>
    </w:p>
    <w:p w14:paraId="35ADFDF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6EF595D2" w14:textId="77777777" w:rsidR="00E97C3D" w:rsidRDefault="00E97C3D" w:rsidP="00E97C3D">
      <w:pPr>
        <w:rPr>
          <w:rFonts w:ascii="Arial" w:hAnsi="Arial" w:cs="Arial"/>
          <w:b/>
        </w:rPr>
      </w:pPr>
      <w:r>
        <w:rPr>
          <w:rFonts w:ascii="Arial" w:hAnsi="Arial" w:cs="Arial"/>
          <w:b/>
        </w:rPr>
        <w:t xml:space="preserve">Discussion: </w:t>
      </w:r>
    </w:p>
    <w:p w14:paraId="5E817AFE" w14:textId="77777777" w:rsidR="00E97C3D" w:rsidRDefault="00E97C3D" w:rsidP="00E97C3D">
      <w:r>
        <w:t>handled in email discussion [91E][36][Positioning_scope]</w:t>
      </w:r>
    </w:p>
    <w:p w14:paraId="28585D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BD4D" w14:textId="77777777" w:rsidR="00E97C3D" w:rsidRDefault="00E97C3D" w:rsidP="00E97C3D">
      <w:pPr>
        <w:rPr>
          <w:rFonts w:ascii="Arial" w:hAnsi="Arial" w:cs="Arial"/>
          <w:b/>
          <w:sz w:val="24"/>
        </w:rPr>
      </w:pPr>
      <w:r>
        <w:rPr>
          <w:rFonts w:ascii="Arial" w:hAnsi="Arial" w:cs="Arial"/>
          <w:b/>
          <w:color w:val="0000FF"/>
          <w:sz w:val="24"/>
        </w:rPr>
        <w:lastRenderedPageBreak/>
        <w:t>RP-210586</w:t>
      </w:r>
      <w:r>
        <w:rPr>
          <w:rFonts w:ascii="Arial" w:hAnsi="Arial" w:cs="Arial"/>
          <w:b/>
          <w:color w:val="0000FF"/>
          <w:sz w:val="24"/>
        </w:rPr>
        <w:tab/>
      </w:r>
      <w:r>
        <w:rPr>
          <w:rFonts w:ascii="Arial" w:hAnsi="Arial" w:cs="Arial"/>
          <w:b/>
          <w:sz w:val="24"/>
        </w:rPr>
        <w:t>Discussion of WI scope for Rel-17 NR positioning enhancements</w:t>
      </w:r>
    </w:p>
    <w:p w14:paraId="1B26288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EDE963" w14:textId="77777777" w:rsidR="00E97C3D" w:rsidRDefault="00E97C3D" w:rsidP="00E97C3D">
      <w:pPr>
        <w:rPr>
          <w:rFonts w:ascii="Arial" w:hAnsi="Arial" w:cs="Arial"/>
          <w:b/>
        </w:rPr>
      </w:pPr>
      <w:r>
        <w:rPr>
          <w:rFonts w:ascii="Arial" w:hAnsi="Arial" w:cs="Arial"/>
          <w:b/>
        </w:rPr>
        <w:t xml:space="preserve">Abstract: </w:t>
      </w:r>
    </w:p>
    <w:p w14:paraId="3F1F37BB" w14:textId="77777777" w:rsidR="00E97C3D" w:rsidRDefault="00E97C3D" w:rsidP="00E97C3D">
      <w:r>
        <w:t>Views on the changes of the WID scope</w:t>
      </w:r>
    </w:p>
    <w:p w14:paraId="2BA9E6B0" w14:textId="77777777" w:rsidR="00E97C3D" w:rsidRDefault="00E97C3D" w:rsidP="00E97C3D">
      <w:pPr>
        <w:rPr>
          <w:rFonts w:ascii="Arial" w:hAnsi="Arial" w:cs="Arial"/>
          <w:b/>
        </w:rPr>
      </w:pPr>
      <w:r>
        <w:rPr>
          <w:rFonts w:ascii="Arial" w:hAnsi="Arial" w:cs="Arial"/>
          <w:b/>
        </w:rPr>
        <w:t xml:space="preserve">Discussion: </w:t>
      </w:r>
    </w:p>
    <w:p w14:paraId="3003BB0A" w14:textId="77777777" w:rsidR="00E97C3D" w:rsidRDefault="00E97C3D" w:rsidP="00E97C3D">
      <w:r>
        <w:t>handled in email discussion [91E][36][Positioning_scope]</w:t>
      </w:r>
    </w:p>
    <w:p w14:paraId="1A2B44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101B6" w14:textId="77777777" w:rsidR="00E97C3D" w:rsidRDefault="00E97C3D" w:rsidP="00E97C3D">
      <w:pPr>
        <w:rPr>
          <w:rFonts w:ascii="Arial" w:hAnsi="Arial" w:cs="Arial"/>
          <w:b/>
          <w:sz w:val="24"/>
        </w:rPr>
      </w:pPr>
      <w:r>
        <w:rPr>
          <w:rFonts w:ascii="Arial" w:hAnsi="Arial" w:cs="Arial"/>
          <w:b/>
          <w:color w:val="0000FF"/>
          <w:sz w:val="24"/>
        </w:rPr>
        <w:t>RP-210600</w:t>
      </w:r>
      <w:r>
        <w:rPr>
          <w:rFonts w:ascii="Arial" w:hAnsi="Arial" w:cs="Arial"/>
          <w:b/>
          <w:color w:val="0000FF"/>
          <w:sz w:val="24"/>
        </w:rPr>
        <w:tab/>
      </w:r>
      <w:r>
        <w:rPr>
          <w:rFonts w:ascii="Arial" w:hAnsi="Arial" w:cs="Arial"/>
          <w:b/>
          <w:sz w:val="24"/>
        </w:rPr>
        <w:t>On scope update for NR positioning enhancement WI</w:t>
      </w:r>
    </w:p>
    <w:p w14:paraId="06AB580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5C746E" w14:textId="77777777" w:rsidR="00E97C3D" w:rsidRDefault="00E97C3D" w:rsidP="00E97C3D">
      <w:pPr>
        <w:rPr>
          <w:rFonts w:ascii="Arial" w:hAnsi="Arial" w:cs="Arial"/>
          <w:b/>
        </w:rPr>
      </w:pPr>
      <w:r>
        <w:rPr>
          <w:rFonts w:ascii="Arial" w:hAnsi="Arial" w:cs="Arial"/>
          <w:b/>
        </w:rPr>
        <w:t xml:space="preserve">Discussion: </w:t>
      </w:r>
    </w:p>
    <w:p w14:paraId="53EB9E24" w14:textId="77777777" w:rsidR="00E97C3D" w:rsidRDefault="00E97C3D" w:rsidP="00E97C3D">
      <w:r>
        <w:t>handled in email discussion [91E][36][Positioning_scope]</w:t>
      </w:r>
    </w:p>
    <w:p w14:paraId="111EA0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D24CD" w14:textId="77777777" w:rsidR="00E97C3D" w:rsidRDefault="00E97C3D" w:rsidP="00E97C3D">
      <w:pPr>
        <w:rPr>
          <w:rFonts w:ascii="Arial" w:hAnsi="Arial" w:cs="Arial"/>
          <w:b/>
          <w:sz w:val="24"/>
        </w:rPr>
      </w:pPr>
      <w:r>
        <w:rPr>
          <w:rFonts w:ascii="Arial" w:hAnsi="Arial" w:cs="Arial"/>
          <w:b/>
          <w:color w:val="0000FF"/>
          <w:sz w:val="24"/>
        </w:rPr>
        <w:t>RP-210688</w:t>
      </w:r>
      <w:r>
        <w:rPr>
          <w:rFonts w:ascii="Arial" w:hAnsi="Arial" w:cs="Arial"/>
          <w:b/>
          <w:color w:val="0000FF"/>
          <w:sz w:val="24"/>
        </w:rPr>
        <w:tab/>
      </w:r>
      <w:r>
        <w:rPr>
          <w:rFonts w:ascii="Arial" w:hAnsi="Arial" w:cs="Arial"/>
          <w:b/>
          <w:sz w:val="24"/>
        </w:rPr>
        <w:t>Views on Work Scope of Rel-17 NR Positioning Enhancements</w:t>
      </w:r>
    </w:p>
    <w:p w14:paraId="3079B6F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86C4006" w14:textId="77777777" w:rsidR="00E97C3D" w:rsidRDefault="00E97C3D" w:rsidP="00E97C3D">
      <w:pPr>
        <w:rPr>
          <w:rFonts w:ascii="Arial" w:hAnsi="Arial" w:cs="Arial"/>
          <w:b/>
        </w:rPr>
      </w:pPr>
      <w:r>
        <w:rPr>
          <w:rFonts w:ascii="Arial" w:hAnsi="Arial" w:cs="Arial"/>
          <w:b/>
        </w:rPr>
        <w:t xml:space="preserve">Discussion: </w:t>
      </w:r>
    </w:p>
    <w:p w14:paraId="7BE10569" w14:textId="77777777" w:rsidR="00E97C3D" w:rsidRDefault="00E97C3D" w:rsidP="00E97C3D">
      <w:r>
        <w:t>moved from AI 9.6.3 to AI 9.7.25</w:t>
      </w:r>
    </w:p>
    <w:p w14:paraId="0299882E" w14:textId="77777777" w:rsidR="00E97C3D" w:rsidRDefault="00E97C3D" w:rsidP="00E97C3D">
      <w:r>
        <w:t>handled in email discussion [91E][36][Positioning_scope]</w:t>
      </w:r>
    </w:p>
    <w:p w14:paraId="570A0A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1720B" w14:textId="77777777" w:rsidR="00E97C3D" w:rsidRDefault="00E97C3D" w:rsidP="00E97C3D">
      <w:pPr>
        <w:rPr>
          <w:rFonts w:ascii="Arial" w:hAnsi="Arial" w:cs="Arial"/>
          <w:b/>
          <w:sz w:val="24"/>
        </w:rPr>
      </w:pPr>
      <w:r>
        <w:rPr>
          <w:rFonts w:ascii="Arial" w:hAnsi="Arial" w:cs="Arial"/>
          <w:b/>
          <w:color w:val="0000FF"/>
          <w:sz w:val="24"/>
        </w:rPr>
        <w:t>RP-210242</w:t>
      </w:r>
      <w:r>
        <w:rPr>
          <w:rFonts w:ascii="Arial" w:hAnsi="Arial" w:cs="Arial"/>
          <w:b/>
          <w:color w:val="0000FF"/>
          <w:sz w:val="24"/>
        </w:rPr>
        <w:tab/>
      </w:r>
      <w:r>
        <w:rPr>
          <w:rFonts w:ascii="Arial" w:hAnsi="Arial" w:cs="Arial"/>
          <w:b/>
          <w:sz w:val="24"/>
        </w:rPr>
        <w:t>Future handling of NR Enhanced Positioning</w:t>
      </w:r>
    </w:p>
    <w:p w14:paraId="7EF0D32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Solutions &amp; Networks (I)</w:t>
      </w:r>
    </w:p>
    <w:p w14:paraId="77E08F99" w14:textId="77777777" w:rsidR="00E97C3D" w:rsidRDefault="00E97C3D" w:rsidP="00E97C3D">
      <w:pPr>
        <w:rPr>
          <w:rFonts w:ascii="Arial" w:hAnsi="Arial" w:cs="Arial"/>
          <w:b/>
        </w:rPr>
      </w:pPr>
      <w:r>
        <w:rPr>
          <w:rFonts w:ascii="Arial" w:hAnsi="Arial" w:cs="Arial"/>
          <w:b/>
        </w:rPr>
        <w:t xml:space="preserve">Abstract: </w:t>
      </w:r>
    </w:p>
    <w:p w14:paraId="7CF1CF19" w14:textId="77777777" w:rsidR="00E97C3D" w:rsidRDefault="00E97C3D" w:rsidP="00E97C3D">
      <w:r>
        <w:t>rapporteur of WI NR_pos_enh is Intel; wrong Tdoc type in Tdoc request</w:t>
      </w:r>
    </w:p>
    <w:p w14:paraId="63A2EF49" w14:textId="77777777" w:rsidR="00E97C3D" w:rsidRDefault="00E97C3D" w:rsidP="00E97C3D">
      <w:pPr>
        <w:rPr>
          <w:rFonts w:ascii="Arial" w:hAnsi="Arial" w:cs="Arial"/>
          <w:b/>
        </w:rPr>
      </w:pPr>
      <w:r>
        <w:rPr>
          <w:rFonts w:ascii="Arial" w:hAnsi="Arial" w:cs="Arial"/>
          <w:b/>
        </w:rPr>
        <w:t xml:space="preserve">Discussion: </w:t>
      </w:r>
    </w:p>
    <w:p w14:paraId="7CC2B170" w14:textId="77777777" w:rsidR="00E97C3D" w:rsidRDefault="00E97C3D" w:rsidP="00E97C3D">
      <w:r>
        <w:t>moved from AI 9.6.3 to AI 9.7.25</w:t>
      </w:r>
    </w:p>
    <w:p w14:paraId="541E016F" w14:textId="77777777" w:rsidR="00E97C3D" w:rsidRDefault="00E97C3D" w:rsidP="00E97C3D">
      <w:r>
        <w:t>handled in email discussion [91E][36][Positioning_scope]</w:t>
      </w:r>
    </w:p>
    <w:p w14:paraId="1E29E0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7E47B" w14:textId="77777777" w:rsidR="00E97C3D" w:rsidRDefault="00E97C3D" w:rsidP="00E97C3D">
      <w:pPr>
        <w:rPr>
          <w:rFonts w:ascii="Arial" w:hAnsi="Arial" w:cs="Arial"/>
          <w:b/>
          <w:sz w:val="24"/>
        </w:rPr>
      </w:pPr>
      <w:r>
        <w:rPr>
          <w:rFonts w:ascii="Arial" w:hAnsi="Arial" w:cs="Arial"/>
          <w:b/>
          <w:color w:val="0000FF"/>
          <w:sz w:val="24"/>
        </w:rPr>
        <w:t>RP-210628</w:t>
      </w:r>
      <w:r>
        <w:rPr>
          <w:rFonts w:ascii="Arial" w:hAnsi="Arial" w:cs="Arial"/>
          <w:b/>
          <w:color w:val="0000FF"/>
          <w:sz w:val="24"/>
        </w:rPr>
        <w:tab/>
      </w:r>
      <w:r>
        <w:rPr>
          <w:rFonts w:ascii="Arial" w:hAnsi="Arial" w:cs="Arial"/>
          <w:b/>
          <w:sz w:val="24"/>
        </w:rPr>
        <w:t>Revised WID: NR Positioning Enhancements</w:t>
      </w:r>
    </w:p>
    <w:p w14:paraId="0EF5157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B45DE81" w14:textId="77777777" w:rsidR="00E97C3D" w:rsidRDefault="00E97C3D" w:rsidP="00E97C3D">
      <w:pPr>
        <w:rPr>
          <w:rFonts w:ascii="Arial" w:hAnsi="Arial" w:cs="Arial"/>
          <w:b/>
        </w:rPr>
      </w:pPr>
      <w:r>
        <w:rPr>
          <w:rFonts w:ascii="Arial" w:hAnsi="Arial" w:cs="Arial"/>
          <w:b/>
        </w:rPr>
        <w:t xml:space="preserve">Abstract: </w:t>
      </w:r>
    </w:p>
    <w:p w14:paraId="7275FE5C" w14:textId="77777777" w:rsidR="00E97C3D" w:rsidRDefault="00E97C3D" w:rsidP="00E97C3D">
      <w:r>
        <w:t>last approved WID: RP-202900</w:t>
      </w:r>
    </w:p>
    <w:p w14:paraId="33AC073C" w14:textId="77777777" w:rsidR="00E97C3D" w:rsidRDefault="00E97C3D" w:rsidP="00E97C3D">
      <w:pPr>
        <w:rPr>
          <w:rFonts w:ascii="Arial" w:hAnsi="Arial" w:cs="Arial"/>
          <w:b/>
        </w:rPr>
      </w:pPr>
      <w:r>
        <w:rPr>
          <w:rFonts w:ascii="Arial" w:hAnsi="Arial" w:cs="Arial"/>
          <w:b/>
        </w:rPr>
        <w:t xml:space="preserve">Discussion: </w:t>
      </w:r>
    </w:p>
    <w:p w14:paraId="699E4D5B" w14:textId="77777777" w:rsidR="00E97C3D" w:rsidRDefault="00E97C3D" w:rsidP="00E97C3D">
      <w:r>
        <w:lastRenderedPageBreak/>
        <w:t>handled in email discussion [91E][36][Positioning_scope]</w:t>
      </w:r>
    </w:p>
    <w:p w14:paraId="790A7D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RP-210897</w:t>
      </w:r>
      <w:r>
        <w:rPr>
          <w:color w:val="993300"/>
          <w:u w:val="single"/>
        </w:rPr>
        <w:t>.</w:t>
      </w:r>
    </w:p>
    <w:p w14:paraId="2281DCE8" w14:textId="77777777" w:rsidR="00E97C3D" w:rsidRDefault="00E97C3D" w:rsidP="00E97C3D">
      <w:pPr>
        <w:rPr>
          <w:rFonts w:ascii="Arial" w:hAnsi="Arial" w:cs="Arial"/>
          <w:b/>
          <w:sz w:val="24"/>
        </w:rPr>
      </w:pPr>
      <w:r>
        <w:rPr>
          <w:rFonts w:ascii="Arial" w:hAnsi="Arial" w:cs="Arial"/>
          <w:b/>
          <w:color w:val="0000FF"/>
          <w:sz w:val="24"/>
        </w:rPr>
        <w:t>RP-210897</w:t>
      </w:r>
      <w:r>
        <w:rPr>
          <w:rFonts w:ascii="Arial" w:hAnsi="Arial" w:cs="Arial"/>
          <w:b/>
          <w:color w:val="0000FF"/>
          <w:sz w:val="24"/>
        </w:rPr>
        <w:tab/>
      </w:r>
      <w:r>
        <w:rPr>
          <w:rFonts w:ascii="Arial" w:hAnsi="Arial" w:cs="Arial"/>
          <w:b/>
          <w:sz w:val="24"/>
        </w:rPr>
        <w:t>Revised WID: NR Positioning Enhancements</w:t>
      </w:r>
    </w:p>
    <w:p w14:paraId="6B04874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27C65DDA" w14:textId="77777777" w:rsidR="00E97C3D" w:rsidRDefault="00E97C3D" w:rsidP="00E97C3D">
      <w:pPr>
        <w:rPr>
          <w:color w:val="808080"/>
        </w:rPr>
      </w:pPr>
      <w:r>
        <w:rPr>
          <w:color w:val="808080"/>
        </w:rPr>
        <w:t>(Replaces RP-210628)</w:t>
      </w:r>
    </w:p>
    <w:p w14:paraId="000B2A5F" w14:textId="77777777" w:rsidR="00E97C3D" w:rsidRDefault="00E97C3D" w:rsidP="00E97C3D">
      <w:pPr>
        <w:rPr>
          <w:rFonts w:ascii="Arial" w:hAnsi="Arial" w:cs="Arial"/>
          <w:b/>
        </w:rPr>
      </w:pPr>
      <w:r>
        <w:rPr>
          <w:rFonts w:ascii="Arial" w:hAnsi="Arial" w:cs="Arial"/>
          <w:b/>
        </w:rPr>
        <w:t xml:space="preserve">Abstract: </w:t>
      </w:r>
    </w:p>
    <w:p w14:paraId="47653E80" w14:textId="77777777" w:rsidR="00E97C3D" w:rsidRDefault="00E97C3D" w:rsidP="00E97C3D">
      <w:r>
        <w:t>last approved WID: RP-202900</w:t>
      </w:r>
    </w:p>
    <w:p w14:paraId="121B92FD" w14:textId="77777777" w:rsidR="00E97C3D" w:rsidRDefault="00E97C3D" w:rsidP="00E97C3D">
      <w:pPr>
        <w:rPr>
          <w:rFonts w:ascii="Arial" w:hAnsi="Arial" w:cs="Arial"/>
          <w:b/>
        </w:rPr>
      </w:pPr>
      <w:r>
        <w:rPr>
          <w:rFonts w:ascii="Arial" w:hAnsi="Arial" w:cs="Arial"/>
          <w:b/>
        </w:rPr>
        <w:t xml:space="preserve">Discussion: </w:t>
      </w:r>
    </w:p>
    <w:p w14:paraId="46E2B6E5" w14:textId="77777777" w:rsidR="00E97C3D" w:rsidRDefault="00E97C3D" w:rsidP="00E97C3D">
      <w:r>
        <w:t>handled in email discussion [91E][36][Positioning_scope]</w:t>
      </w:r>
    </w:p>
    <w:p w14:paraId="028F57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RP-210903</w:t>
      </w:r>
      <w:r>
        <w:rPr>
          <w:color w:val="993300"/>
          <w:u w:val="single"/>
        </w:rPr>
        <w:t>.</w:t>
      </w:r>
    </w:p>
    <w:p w14:paraId="502AAFF9" w14:textId="77777777" w:rsidR="00E97C3D" w:rsidRDefault="00E97C3D" w:rsidP="00E97C3D">
      <w:pPr>
        <w:rPr>
          <w:rFonts w:ascii="Arial" w:hAnsi="Arial" w:cs="Arial"/>
          <w:b/>
          <w:sz w:val="24"/>
        </w:rPr>
      </w:pPr>
      <w:r>
        <w:rPr>
          <w:rFonts w:ascii="Arial" w:hAnsi="Arial" w:cs="Arial"/>
          <w:b/>
          <w:color w:val="0000FF"/>
          <w:sz w:val="24"/>
        </w:rPr>
        <w:t>RP-210903</w:t>
      </w:r>
      <w:r>
        <w:rPr>
          <w:rFonts w:ascii="Arial" w:hAnsi="Arial" w:cs="Arial"/>
          <w:b/>
          <w:color w:val="0000FF"/>
          <w:sz w:val="24"/>
        </w:rPr>
        <w:tab/>
      </w:r>
      <w:r>
        <w:rPr>
          <w:rFonts w:ascii="Arial" w:hAnsi="Arial" w:cs="Arial"/>
          <w:b/>
          <w:sz w:val="24"/>
        </w:rPr>
        <w:t>Revised WID: NR Positioning Enhancements</w:t>
      </w:r>
    </w:p>
    <w:p w14:paraId="10ADB28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72A607E8" w14:textId="77777777" w:rsidR="00E97C3D" w:rsidRDefault="00E97C3D" w:rsidP="00E97C3D">
      <w:pPr>
        <w:rPr>
          <w:color w:val="808080"/>
        </w:rPr>
      </w:pPr>
      <w:r>
        <w:rPr>
          <w:color w:val="808080"/>
        </w:rPr>
        <w:t>(Replaces RP-210897)</w:t>
      </w:r>
    </w:p>
    <w:p w14:paraId="668A3196" w14:textId="77777777" w:rsidR="00E97C3D" w:rsidRDefault="00E97C3D" w:rsidP="00E97C3D">
      <w:pPr>
        <w:rPr>
          <w:rFonts w:ascii="Arial" w:hAnsi="Arial" w:cs="Arial"/>
          <w:b/>
        </w:rPr>
      </w:pPr>
      <w:r>
        <w:rPr>
          <w:rFonts w:ascii="Arial" w:hAnsi="Arial" w:cs="Arial"/>
          <w:b/>
        </w:rPr>
        <w:t xml:space="preserve">Abstract: </w:t>
      </w:r>
    </w:p>
    <w:p w14:paraId="5E9D2D51" w14:textId="77777777" w:rsidR="00E97C3D" w:rsidRDefault="00E97C3D" w:rsidP="00E97C3D">
      <w:r>
        <w:t>last approved WID: RP-202900</w:t>
      </w:r>
    </w:p>
    <w:p w14:paraId="4EE076DC" w14:textId="77777777" w:rsidR="00E97C3D" w:rsidRDefault="00E97C3D" w:rsidP="00E97C3D">
      <w:pPr>
        <w:rPr>
          <w:rFonts w:ascii="Arial" w:hAnsi="Arial" w:cs="Arial"/>
          <w:b/>
        </w:rPr>
      </w:pPr>
      <w:r>
        <w:rPr>
          <w:rFonts w:ascii="Arial" w:hAnsi="Arial" w:cs="Arial"/>
          <w:b/>
        </w:rPr>
        <w:t xml:space="preserve">Discussion: </w:t>
      </w:r>
    </w:p>
    <w:p w14:paraId="143CA81F" w14:textId="77777777" w:rsidR="00E97C3D" w:rsidRDefault="00E97C3D" w:rsidP="00E97C3D">
      <w:r>
        <w:t>handled in email discussion [91E][36][Positioning_scope]</w:t>
      </w:r>
    </w:p>
    <w:p w14:paraId="760A6A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C5323" w14:textId="77777777" w:rsidR="00E97C3D" w:rsidRDefault="00E97C3D" w:rsidP="00E97C3D">
      <w:pPr>
        <w:rPr>
          <w:rFonts w:ascii="Arial" w:hAnsi="Arial" w:cs="Arial"/>
          <w:b/>
          <w:sz w:val="24"/>
        </w:rPr>
      </w:pPr>
      <w:r>
        <w:rPr>
          <w:rFonts w:ascii="Arial" w:hAnsi="Arial" w:cs="Arial"/>
          <w:b/>
          <w:color w:val="0000FF"/>
          <w:sz w:val="24"/>
        </w:rPr>
        <w:t>RP-210817</w:t>
      </w:r>
      <w:r>
        <w:rPr>
          <w:rFonts w:ascii="Arial" w:hAnsi="Arial" w:cs="Arial"/>
          <w:b/>
          <w:color w:val="0000FF"/>
          <w:sz w:val="24"/>
        </w:rPr>
        <w:tab/>
      </w:r>
      <w:r>
        <w:rPr>
          <w:rFonts w:ascii="Arial" w:hAnsi="Arial" w:cs="Arial"/>
          <w:b/>
          <w:sz w:val="24"/>
        </w:rPr>
        <w:t>Email Discussion [91E][36][Positioning_scope] - Discussion points at end Intermediate Round</w:t>
      </w:r>
    </w:p>
    <w:p w14:paraId="55FE0DC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0E645222" w14:textId="77777777" w:rsidR="00E97C3D" w:rsidRDefault="00E97C3D" w:rsidP="00E97C3D">
      <w:pPr>
        <w:rPr>
          <w:rFonts w:ascii="Arial" w:hAnsi="Arial" w:cs="Arial"/>
          <w:b/>
        </w:rPr>
      </w:pPr>
      <w:r>
        <w:rPr>
          <w:rFonts w:ascii="Arial" w:hAnsi="Arial" w:cs="Arial"/>
          <w:b/>
        </w:rPr>
        <w:t xml:space="preserve">Discussion: </w:t>
      </w:r>
    </w:p>
    <w:p w14:paraId="39AFA1F7" w14:textId="77777777" w:rsidR="00E97C3D" w:rsidRDefault="00E97C3D" w:rsidP="00E97C3D">
      <w:r>
        <w:t>handled in Wed GotoW</w:t>
      </w:r>
    </w:p>
    <w:p w14:paraId="21E562BD" w14:textId="77777777" w:rsidR="00E97C3D" w:rsidRDefault="00E97C3D" w:rsidP="00E97C3D">
      <w:r>
        <w:t>Huawei: 18 companies say yes and 1 company says no</w:t>
      </w:r>
    </w:p>
    <w:p w14:paraId="7809B69C" w14:textId="77777777" w:rsidR="00E97C3D" w:rsidRDefault="00E97C3D" w:rsidP="00E97C3D">
      <w:r>
        <w:t>Xiaomi: UL has more work and should be 2nd priority</w:t>
      </w:r>
    </w:p>
    <w:p w14:paraId="27AF8997" w14:textId="77777777" w:rsidR="00E97C3D" w:rsidRDefault="00E97C3D" w:rsidP="00E97C3D">
      <w:r>
        <w:t>vivo: same view as Huawei</w:t>
      </w:r>
    </w:p>
    <w:p w14:paraId="143E36B5" w14:textId="77777777" w:rsidR="00E97C3D" w:rsidRDefault="00E97C3D" w:rsidP="00E97C3D">
      <w:r>
        <w:t>CATT: UL may have a bit more work than DL but both should have same priority</w:t>
      </w:r>
    </w:p>
    <w:p w14:paraId="31C570DB" w14:textId="77777777" w:rsidR="00E97C3D" w:rsidRDefault="00E97C3D" w:rsidP="00E97C3D">
      <w:r>
        <w:t>CMCC: supports UL positioning</w:t>
      </w:r>
    </w:p>
    <w:p w14:paraId="7E8756C0" w14:textId="77777777" w:rsidR="00E97C3D" w:rsidRDefault="00E97C3D" w:rsidP="00E97C3D">
      <w:r>
        <w:t>ZTE: is fine to support UL as well, could be 2nd priority</w:t>
      </w:r>
    </w:p>
    <w:p w14:paraId="2917F1BF" w14:textId="77777777" w:rsidR="00E97C3D" w:rsidRDefault="00E97C3D" w:rsidP="00E97C3D">
      <w:r>
        <w:t>Qualcomm: what happens with RAT independent methods? is it included in DL?</w:t>
      </w:r>
    </w:p>
    <w:p w14:paraId="16A1F8BE" w14:textId="77777777" w:rsidR="00E97C3D" w:rsidRDefault="00E97C3D" w:rsidP="00E97C3D">
      <w:r>
        <w:t>Intel (moderator): there is very little to do to support RAT independent for INACTIVE,</w:t>
      </w:r>
    </w:p>
    <w:p w14:paraId="5ED04805" w14:textId="77777777" w:rsidR="00E97C3D" w:rsidRDefault="00E97C3D" w:rsidP="00E97C3D">
      <w:r>
        <w:t>so this can be done in any way</w:t>
      </w:r>
    </w:p>
    <w:p w14:paraId="7767CE17" w14:textId="77777777" w:rsidR="00E97C3D" w:rsidRDefault="00E97C3D" w:rsidP="00E97C3D">
      <w:r>
        <w:t>Nokia, Apple, T-Mobile: prefers DL but ok with UL with 2nd priority</w:t>
      </w:r>
    </w:p>
    <w:p w14:paraId="645A463C" w14:textId="77777777" w:rsidR="00E97C3D" w:rsidRDefault="00E97C3D" w:rsidP="00E97C3D">
      <w:r>
        <w:lastRenderedPageBreak/>
        <w:t>RAN chair: it seems we go into the direction of including UL in second priority</w:t>
      </w:r>
    </w:p>
    <w:p w14:paraId="76454BA1" w14:textId="77777777" w:rsidR="00E97C3D" w:rsidRDefault="00E97C3D" w:rsidP="00E97C3D">
      <w:r>
        <w:t>LG: impact of UL on small data work?</w:t>
      </w:r>
    </w:p>
    <w:p w14:paraId="5B73458A" w14:textId="77777777" w:rsidR="00E97C3D" w:rsidRDefault="00E97C3D" w:rsidP="00E97C3D">
      <w:r>
        <w:t>Huawei: small data is related to DL so UL discussion has no impact on this</w:t>
      </w:r>
    </w:p>
    <w:p w14:paraId="703FA841" w14:textId="77777777" w:rsidR="00E97C3D" w:rsidRDefault="00E97C3D" w:rsidP="00E97C3D">
      <w:r>
        <w:t>ZTE: agrees with Huawei</w:t>
      </w:r>
    </w:p>
    <w:p w14:paraId="5526BFBF" w14:textId="77777777" w:rsidR="00E97C3D" w:rsidRDefault="00E97C3D" w:rsidP="00E97C3D">
      <w:r>
        <w:t>Qualcomm: 6. slide 3 is a RAN1 led objective (as it also came from RAN1)</w:t>
      </w:r>
    </w:p>
    <w:p w14:paraId="4A96DF39" w14:textId="77777777" w:rsidR="00E97C3D" w:rsidRDefault="00E97C3D" w:rsidP="00E97C3D">
      <w:r>
        <w:t>Apple:  6. slide 3 should have 2nd priority</w:t>
      </w:r>
    </w:p>
    <w:p w14:paraId="18FE6992" w14:textId="77777777" w:rsidR="00E97C3D" w:rsidRDefault="00E97C3D" w:rsidP="00E97C3D">
      <w:r>
        <w:t>Intel: moving ahead with 6. (even if it has to have a study phase)?</w:t>
      </w:r>
    </w:p>
    <w:p w14:paraId="7324D409" w14:textId="77777777" w:rsidR="00E97C3D" w:rsidRDefault="00E97C3D" w:rsidP="00E97C3D">
      <w:r>
        <w:t>RAN chair: seems so</w:t>
      </w:r>
    </w:p>
    <w:p w14:paraId="66E760D7" w14:textId="77777777" w:rsidR="00E97C3D" w:rsidRDefault="00E97C3D" w:rsidP="00E97C3D">
      <w:r>
        <w:t>conclusion: UL included but as 2nd priority, RAT independent will be included</w:t>
      </w:r>
    </w:p>
    <w:p w14:paraId="557B16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6E2F5" w14:textId="77777777" w:rsidR="00E97C3D" w:rsidRDefault="00E97C3D" w:rsidP="00E97C3D">
      <w:pPr>
        <w:rPr>
          <w:rFonts w:ascii="Arial" w:hAnsi="Arial" w:cs="Arial"/>
          <w:b/>
          <w:sz w:val="24"/>
        </w:rPr>
      </w:pPr>
      <w:r>
        <w:rPr>
          <w:rFonts w:ascii="Arial" w:hAnsi="Arial" w:cs="Arial"/>
          <w:b/>
          <w:color w:val="0000FF"/>
          <w:sz w:val="24"/>
        </w:rPr>
        <w:t>RP-210819</w:t>
      </w:r>
      <w:r>
        <w:rPr>
          <w:rFonts w:ascii="Arial" w:hAnsi="Arial" w:cs="Arial"/>
          <w:b/>
          <w:color w:val="0000FF"/>
          <w:sz w:val="24"/>
        </w:rPr>
        <w:tab/>
      </w:r>
      <w:r>
        <w:rPr>
          <w:rFonts w:ascii="Arial" w:hAnsi="Arial" w:cs="Arial"/>
          <w:b/>
          <w:sz w:val="24"/>
        </w:rPr>
        <w:t>Moderator's summary for email discussion [91E][36][Positioning_scope]</w:t>
      </w:r>
    </w:p>
    <w:p w14:paraId="64DDB016"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27B9292A" w14:textId="77777777" w:rsidR="00E97C3D" w:rsidRDefault="00E97C3D" w:rsidP="00E97C3D">
      <w:pPr>
        <w:rPr>
          <w:rFonts w:ascii="Arial" w:hAnsi="Arial" w:cs="Arial"/>
          <w:b/>
        </w:rPr>
      </w:pPr>
      <w:r>
        <w:rPr>
          <w:rFonts w:ascii="Arial" w:hAnsi="Arial" w:cs="Arial"/>
          <w:b/>
        </w:rPr>
        <w:t xml:space="preserve">Abstract: </w:t>
      </w:r>
    </w:p>
    <w:p w14:paraId="056CFCB0" w14:textId="77777777" w:rsidR="00E97C3D" w:rsidRDefault="00E97C3D" w:rsidP="00E97C3D">
      <w:r>
        <w:t>handled Tdocs: RP-210248, RP-210260, RP-210267, RP-210734, RP-210318, RP-210628, RP-210343, RP-210467, RP-210489, RP-210565, RP-210568, RP-210586, RP-210600, RP-210688, RP-210242</w:t>
      </w:r>
    </w:p>
    <w:p w14:paraId="4126A9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E514" w14:textId="77777777" w:rsidR="00E97C3D" w:rsidRDefault="00E97C3D" w:rsidP="00E97C3D">
      <w:pPr>
        <w:pStyle w:val="Heading4"/>
      </w:pPr>
      <w:bookmarkStart w:id="216" w:name="_Toc69483426"/>
      <w:bookmarkStart w:id="217" w:name="_Toc74553669"/>
      <w:r>
        <w:t>9.7.26</w:t>
      </w:r>
      <w:r>
        <w:tab/>
        <w:t>NR coverage enh. [New RAN1 WI: NR_cov_enh]</w:t>
      </w:r>
      <w:bookmarkEnd w:id="216"/>
      <w:bookmarkEnd w:id="217"/>
    </w:p>
    <w:p w14:paraId="5170E1CB" w14:textId="77777777" w:rsidR="00E97C3D" w:rsidRDefault="00E97C3D" w:rsidP="00E97C3D">
      <w:pPr>
        <w:rPr>
          <w:rFonts w:ascii="Arial" w:hAnsi="Arial" w:cs="Arial"/>
          <w:b/>
          <w:sz w:val="24"/>
        </w:rPr>
      </w:pPr>
      <w:r>
        <w:rPr>
          <w:rFonts w:ascii="Arial" w:hAnsi="Arial" w:cs="Arial"/>
          <w:b/>
          <w:color w:val="0000FF"/>
          <w:sz w:val="24"/>
        </w:rPr>
        <w:t>RP-210454</w:t>
      </w:r>
      <w:r>
        <w:rPr>
          <w:rFonts w:ascii="Arial" w:hAnsi="Arial" w:cs="Arial"/>
          <w:b/>
          <w:color w:val="0000FF"/>
          <w:sz w:val="24"/>
        </w:rPr>
        <w:tab/>
      </w:r>
      <w:r>
        <w:rPr>
          <w:rFonts w:ascii="Arial" w:hAnsi="Arial" w:cs="Arial"/>
          <w:b/>
          <w:sz w:val="24"/>
        </w:rPr>
        <w:t>Status report of WI: NR coverage enhancements; rapporteur: China Telecom</w:t>
      </w:r>
    </w:p>
    <w:p w14:paraId="7293050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D35F8E7" w14:textId="77777777" w:rsidR="00E97C3D" w:rsidRDefault="00E97C3D" w:rsidP="00E97C3D">
      <w:pPr>
        <w:rPr>
          <w:rFonts w:ascii="Arial" w:hAnsi="Arial" w:cs="Arial"/>
          <w:b/>
        </w:rPr>
      </w:pPr>
      <w:r>
        <w:rPr>
          <w:rFonts w:ascii="Arial" w:hAnsi="Arial" w:cs="Arial"/>
          <w:b/>
        </w:rPr>
        <w:t xml:space="preserve">Abstract: </w:t>
      </w:r>
    </w:p>
    <w:p w14:paraId="6A9A717C" w14:textId="77777777" w:rsidR="00E97C3D" w:rsidRDefault="00E97C3D" w:rsidP="00E97C3D">
      <w:r>
        <w:t>WI 15%</w:t>
      </w:r>
    </w:p>
    <w:p w14:paraId="42008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8A5E" w14:textId="77777777" w:rsidR="00E97C3D" w:rsidRDefault="00E97C3D" w:rsidP="00E97C3D">
      <w:pPr>
        <w:rPr>
          <w:rFonts w:ascii="Arial" w:hAnsi="Arial" w:cs="Arial"/>
          <w:b/>
          <w:sz w:val="24"/>
        </w:rPr>
      </w:pPr>
      <w:r>
        <w:rPr>
          <w:rFonts w:ascii="Arial" w:hAnsi="Arial" w:cs="Arial"/>
          <w:b/>
          <w:color w:val="0000FF"/>
          <w:sz w:val="24"/>
        </w:rPr>
        <w:t>RP-210499</w:t>
      </w:r>
      <w:r>
        <w:rPr>
          <w:rFonts w:ascii="Arial" w:hAnsi="Arial" w:cs="Arial"/>
          <w:b/>
          <w:color w:val="0000FF"/>
          <w:sz w:val="24"/>
        </w:rPr>
        <w:tab/>
      </w:r>
      <w:r>
        <w:rPr>
          <w:rFonts w:ascii="Arial" w:hAnsi="Arial" w:cs="Arial"/>
          <w:b/>
          <w:sz w:val="24"/>
        </w:rPr>
        <w:t>Views on the scope of NR coverage enhancements WI</w:t>
      </w:r>
    </w:p>
    <w:p w14:paraId="0BF9087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BC6D901" w14:textId="77777777" w:rsidR="00E97C3D" w:rsidRDefault="00E97C3D" w:rsidP="00E97C3D">
      <w:pPr>
        <w:rPr>
          <w:rFonts w:ascii="Arial" w:hAnsi="Arial" w:cs="Arial"/>
          <w:b/>
        </w:rPr>
      </w:pPr>
      <w:r>
        <w:rPr>
          <w:rFonts w:ascii="Arial" w:hAnsi="Arial" w:cs="Arial"/>
          <w:b/>
        </w:rPr>
        <w:t xml:space="preserve">Discussion: </w:t>
      </w:r>
    </w:p>
    <w:p w14:paraId="467FED67" w14:textId="77777777" w:rsidR="00E97C3D" w:rsidRDefault="00E97C3D" w:rsidP="00E97C3D">
      <w:r>
        <w:t>handled in email discussion [91E][37][Coverage_scope]</w:t>
      </w:r>
    </w:p>
    <w:p w14:paraId="34C373F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3B121" w14:textId="77777777" w:rsidR="00E97C3D" w:rsidRDefault="00E97C3D" w:rsidP="00E97C3D">
      <w:pPr>
        <w:rPr>
          <w:rFonts w:ascii="Arial" w:hAnsi="Arial" w:cs="Arial"/>
          <w:b/>
          <w:sz w:val="24"/>
        </w:rPr>
      </w:pPr>
      <w:r>
        <w:rPr>
          <w:rFonts w:ascii="Arial" w:hAnsi="Arial" w:cs="Arial"/>
          <w:b/>
          <w:color w:val="0000FF"/>
          <w:sz w:val="24"/>
        </w:rPr>
        <w:t>RP-210602</w:t>
      </w:r>
      <w:r>
        <w:rPr>
          <w:rFonts w:ascii="Arial" w:hAnsi="Arial" w:cs="Arial"/>
          <w:b/>
          <w:color w:val="0000FF"/>
          <w:sz w:val="24"/>
        </w:rPr>
        <w:tab/>
      </w:r>
      <w:r>
        <w:rPr>
          <w:rFonts w:ascii="Arial" w:hAnsi="Arial" w:cs="Arial"/>
          <w:b/>
          <w:sz w:val="24"/>
        </w:rPr>
        <w:t>Views on PUSCH and Msg3 enhancements for Redcap UEs in NR CE WI</w:t>
      </w:r>
    </w:p>
    <w:p w14:paraId="44EF0AE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81A6BF" w14:textId="77777777" w:rsidR="00E97C3D" w:rsidRDefault="00E97C3D" w:rsidP="00E97C3D">
      <w:pPr>
        <w:rPr>
          <w:rFonts w:ascii="Arial" w:hAnsi="Arial" w:cs="Arial"/>
          <w:b/>
        </w:rPr>
      </w:pPr>
      <w:r>
        <w:rPr>
          <w:rFonts w:ascii="Arial" w:hAnsi="Arial" w:cs="Arial"/>
          <w:b/>
        </w:rPr>
        <w:t xml:space="preserve">Discussion: </w:t>
      </w:r>
    </w:p>
    <w:p w14:paraId="05E69FAB" w14:textId="77777777" w:rsidR="00E97C3D" w:rsidRDefault="00E97C3D" w:rsidP="00E97C3D">
      <w:r>
        <w:t>handled in email discussion [91E][37][Coverage_scope]</w:t>
      </w:r>
    </w:p>
    <w:p w14:paraId="7B881206"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6525" w14:textId="77777777" w:rsidR="00E97C3D" w:rsidRDefault="00E97C3D" w:rsidP="00E97C3D">
      <w:pPr>
        <w:rPr>
          <w:rFonts w:ascii="Arial" w:hAnsi="Arial" w:cs="Arial"/>
          <w:b/>
          <w:sz w:val="24"/>
        </w:rPr>
      </w:pPr>
      <w:r>
        <w:rPr>
          <w:rFonts w:ascii="Arial" w:hAnsi="Arial" w:cs="Arial"/>
          <w:b/>
          <w:color w:val="0000FF"/>
          <w:sz w:val="24"/>
        </w:rPr>
        <w:t>RP-210455</w:t>
      </w:r>
      <w:r>
        <w:rPr>
          <w:rFonts w:ascii="Arial" w:hAnsi="Arial" w:cs="Arial"/>
          <w:b/>
          <w:color w:val="0000FF"/>
          <w:sz w:val="24"/>
        </w:rPr>
        <w:tab/>
      </w:r>
      <w:r>
        <w:rPr>
          <w:rFonts w:ascii="Arial" w:hAnsi="Arial" w:cs="Arial"/>
          <w:b/>
          <w:sz w:val="24"/>
        </w:rPr>
        <w:t>Revised WID on NR coverage enhancements</w:t>
      </w:r>
    </w:p>
    <w:p w14:paraId="5EBD04BF"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46BF818" w14:textId="77777777" w:rsidR="00E97C3D" w:rsidRDefault="00E97C3D" w:rsidP="00E97C3D">
      <w:pPr>
        <w:rPr>
          <w:color w:val="808080"/>
        </w:rPr>
      </w:pPr>
      <w:r>
        <w:rPr>
          <w:color w:val="808080"/>
        </w:rPr>
        <w:t>(Replaces RP-202928)</w:t>
      </w:r>
    </w:p>
    <w:p w14:paraId="0D1968FE" w14:textId="77777777" w:rsidR="00E97C3D" w:rsidRDefault="00E97C3D" w:rsidP="00E97C3D">
      <w:pPr>
        <w:rPr>
          <w:rFonts w:ascii="Arial" w:hAnsi="Arial" w:cs="Arial"/>
          <w:b/>
        </w:rPr>
      </w:pPr>
      <w:r>
        <w:rPr>
          <w:rFonts w:ascii="Arial" w:hAnsi="Arial" w:cs="Arial"/>
          <w:b/>
        </w:rPr>
        <w:t xml:space="preserve">Abstract: </w:t>
      </w:r>
    </w:p>
    <w:p w14:paraId="22DD9B90" w14:textId="77777777" w:rsidR="00E97C3D" w:rsidRDefault="00E97C3D" w:rsidP="00E97C3D">
      <w:r>
        <w:t>last approved WID: RP-202928</w:t>
      </w:r>
    </w:p>
    <w:p w14:paraId="2AA59B23" w14:textId="77777777" w:rsidR="00E97C3D" w:rsidRDefault="00E97C3D" w:rsidP="00E97C3D">
      <w:pPr>
        <w:rPr>
          <w:rFonts w:ascii="Arial" w:hAnsi="Arial" w:cs="Arial"/>
          <w:b/>
        </w:rPr>
      </w:pPr>
      <w:r>
        <w:rPr>
          <w:rFonts w:ascii="Arial" w:hAnsi="Arial" w:cs="Arial"/>
          <w:b/>
        </w:rPr>
        <w:t xml:space="preserve">Discussion: </w:t>
      </w:r>
    </w:p>
    <w:p w14:paraId="2E3D4D8E" w14:textId="77777777" w:rsidR="00E97C3D" w:rsidRDefault="00E97C3D" w:rsidP="00E97C3D">
      <w:r>
        <w:t>handled in email discussion [91E][37][Coverage_scope]</w:t>
      </w:r>
    </w:p>
    <w:p w14:paraId="00D511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RP-210855</w:t>
      </w:r>
      <w:r>
        <w:rPr>
          <w:color w:val="993300"/>
          <w:u w:val="single"/>
        </w:rPr>
        <w:t>.</w:t>
      </w:r>
    </w:p>
    <w:p w14:paraId="08FF294F" w14:textId="77777777" w:rsidR="00E97C3D" w:rsidRDefault="00E97C3D" w:rsidP="00E97C3D">
      <w:pPr>
        <w:rPr>
          <w:rFonts w:ascii="Arial" w:hAnsi="Arial" w:cs="Arial"/>
          <w:b/>
          <w:sz w:val="24"/>
        </w:rPr>
      </w:pPr>
      <w:r>
        <w:rPr>
          <w:rFonts w:ascii="Arial" w:hAnsi="Arial" w:cs="Arial"/>
          <w:b/>
          <w:color w:val="0000FF"/>
          <w:sz w:val="24"/>
        </w:rPr>
        <w:t>RP-210855</w:t>
      </w:r>
      <w:r>
        <w:rPr>
          <w:rFonts w:ascii="Arial" w:hAnsi="Arial" w:cs="Arial"/>
          <w:b/>
          <w:color w:val="0000FF"/>
          <w:sz w:val="24"/>
        </w:rPr>
        <w:tab/>
      </w:r>
      <w:r>
        <w:rPr>
          <w:rFonts w:ascii="Arial" w:hAnsi="Arial" w:cs="Arial"/>
          <w:b/>
          <w:sz w:val="24"/>
        </w:rPr>
        <w:t>Revised WID on NR coverage enhancements</w:t>
      </w:r>
    </w:p>
    <w:p w14:paraId="3FE07B0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1DC1A17" w14:textId="77777777" w:rsidR="00E97C3D" w:rsidRDefault="00E97C3D" w:rsidP="00E97C3D">
      <w:pPr>
        <w:rPr>
          <w:color w:val="808080"/>
        </w:rPr>
      </w:pPr>
      <w:r>
        <w:rPr>
          <w:color w:val="808080"/>
        </w:rPr>
        <w:t>(Replaces RP-210455)</w:t>
      </w:r>
    </w:p>
    <w:p w14:paraId="13E1A70B" w14:textId="77777777" w:rsidR="00E97C3D" w:rsidRDefault="00E97C3D" w:rsidP="00E97C3D">
      <w:pPr>
        <w:rPr>
          <w:rFonts w:ascii="Arial" w:hAnsi="Arial" w:cs="Arial"/>
          <w:b/>
        </w:rPr>
      </w:pPr>
      <w:r>
        <w:rPr>
          <w:rFonts w:ascii="Arial" w:hAnsi="Arial" w:cs="Arial"/>
          <w:b/>
        </w:rPr>
        <w:t xml:space="preserve">Abstract: </w:t>
      </w:r>
    </w:p>
    <w:p w14:paraId="52D21DCC" w14:textId="77777777" w:rsidR="00E97C3D" w:rsidRDefault="00E97C3D" w:rsidP="00E97C3D">
      <w:r>
        <w:t>last approved WID: RP-202928</w:t>
      </w:r>
    </w:p>
    <w:p w14:paraId="61CDFBEA" w14:textId="77777777" w:rsidR="00E97C3D" w:rsidRDefault="00E97C3D" w:rsidP="00E97C3D">
      <w:pPr>
        <w:rPr>
          <w:rFonts w:ascii="Arial" w:hAnsi="Arial" w:cs="Arial"/>
          <w:b/>
        </w:rPr>
      </w:pPr>
      <w:r>
        <w:rPr>
          <w:rFonts w:ascii="Arial" w:hAnsi="Arial" w:cs="Arial"/>
          <w:b/>
        </w:rPr>
        <w:t xml:space="preserve">Discussion: </w:t>
      </w:r>
    </w:p>
    <w:p w14:paraId="364633EC" w14:textId="77777777" w:rsidR="00E97C3D" w:rsidRDefault="00E97C3D" w:rsidP="00E97C3D">
      <w:r>
        <w:t>result of email discussion [91E][37][Coverage_scope]</w:t>
      </w:r>
    </w:p>
    <w:p w14:paraId="3E42BE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FF35" w14:textId="77777777" w:rsidR="00E97C3D" w:rsidRDefault="00E97C3D" w:rsidP="00E97C3D">
      <w:pPr>
        <w:rPr>
          <w:rFonts w:ascii="Arial" w:hAnsi="Arial" w:cs="Arial"/>
          <w:b/>
          <w:sz w:val="24"/>
        </w:rPr>
      </w:pPr>
      <w:r>
        <w:rPr>
          <w:rFonts w:ascii="Arial" w:hAnsi="Arial" w:cs="Arial"/>
          <w:b/>
          <w:color w:val="0000FF"/>
          <w:sz w:val="24"/>
        </w:rPr>
        <w:t>RP-210867</w:t>
      </w:r>
      <w:r>
        <w:rPr>
          <w:rFonts w:ascii="Arial" w:hAnsi="Arial" w:cs="Arial"/>
          <w:b/>
          <w:color w:val="0000FF"/>
          <w:sz w:val="24"/>
        </w:rPr>
        <w:tab/>
      </w:r>
      <w:r>
        <w:rPr>
          <w:rFonts w:ascii="Arial" w:hAnsi="Arial" w:cs="Arial"/>
          <w:b/>
          <w:sz w:val="24"/>
        </w:rPr>
        <w:t>Moderator's summary for email discussion [91E][37][Coverage_scope]</w:t>
      </w:r>
    </w:p>
    <w:p w14:paraId="1F554B6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(RAN1 chair)</w:t>
      </w:r>
    </w:p>
    <w:p w14:paraId="263A7C45" w14:textId="77777777" w:rsidR="00E97C3D" w:rsidRDefault="00E97C3D" w:rsidP="00E97C3D">
      <w:pPr>
        <w:rPr>
          <w:rFonts w:ascii="Arial" w:hAnsi="Arial" w:cs="Arial"/>
          <w:b/>
        </w:rPr>
      </w:pPr>
      <w:r>
        <w:rPr>
          <w:rFonts w:ascii="Arial" w:hAnsi="Arial" w:cs="Arial"/>
          <w:b/>
        </w:rPr>
        <w:t xml:space="preserve">Abstract: </w:t>
      </w:r>
    </w:p>
    <w:p w14:paraId="2CBE3258" w14:textId="77777777" w:rsidR="00E97C3D" w:rsidRDefault="00E97C3D" w:rsidP="00E97C3D">
      <w:r>
        <w:t>handled Tdocs: RP-210499, RP-210602, RP-210455</w:t>
      </w:r>
    </w:p>
    <w:p w14:paraId="179E14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5473" w14:textId="77777777" w:rsidR="00E97C3D" w:rsidRDefault="00E97C3D" w:rsidP="00E97C3D">
      <w:pPr>
        <w:pStyle w:val="Heading4"/>
      </w:pPr>
      <w:bookmarkStart w:id="218" w:name="_Toc69483427"/>
      <w:bookmarkStart w:id="219" w:name="_Toc74553670"/>
      <w:r>
        <w:t>9.7.27</w:t>
      </w:r>
      <w:r>
        <w:tab/>
        <w:t>Support of reduced capab. NR devices [New RAN1 WI: NR_redcap]</w:t>
      </w:r>
      <w:bookmarkEnd w:id="218"/>
      <w:bookmarkEnd w:id="219"/>
    </w:p>
    <w:p w14:paraId="17A97F8B" w14:textId="77777777" w:rsidR="00E97C3D" w:rsidRDefault="00E97C3D" w:rsidP="00E97C3D">
      <w:r>
        <w:t>SI ongoing see AI 9.6.4</w:t>
      </w:r>
    </w:p>
    <w:p w14:paraId="5C8EC113" w14:textId="77777777" w:rsidR="00E97C3D" w:rsidRDefault="00E97C3D" w:rsidP="00E97C3D">
      <w:pPr>
        <w:rPr>
          <w:rFonts w:ascii="Arial" w:hAnsi="Arial" w:cs="Arial"/>
          <w:b/>
          <w:sz w:val="24"/>
        </w:rPr>
      </w:pPr>
      <w:r>
        <w:rPr>
          <w:rFonts w:ascii="Arial" w:hAnsi="Arial" w:cs="Arial"/>
          <w:b/>
          <w:color w:val="0000FF"/>
          <w:sz w:val="24"/>
        </w:rPr>
        <w:t>RP-210655</w:t>
      </w:r>
      <w:r>
        <w:rPr>
          <w:rFonts w:ascii="Arial" w:hAnsi="Arial" w:cs="Arial"/>
          <w:b/>
          <w:color w:val="0000FF"/>
          <w:sz w:val="24"/>
        </w:rPr>
        <w:tab/>
      </w:r>
      <w:r>
        <w:rPr>
          <w:rFonts w:ascii="Arial" w:hAnsi="Arial" w:cs="Arial"/>
          <w:b/>
          <w:sz w:val="24"/>
        </w:rPr>
        <w:t>Status report for WI Support of reduced capability NR devices; rapporteur: Ericsson</w:t>
      </w:r>
    </w:p>
    <w:p w14:paraId="6B91DDF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5FDA51F" w14:textId="77777777" w:rsidR="00E97C3D" w:rsidRDefault="00E97C3D" w:rsidP="00E97C3D">
      <w:pPr>
        <w:rPr>
          <w:rFonts w:ascii="Arial" w:hAnsi="Arial" w:cs="Arial"/>
          <w:b/>
        </w:rPr>
      </w:pPr>
      <w:r>
        <w:rPr>
          <w:rFonts w:ascii="Arial" w:hAnsi="Arial" w:cs="Arial"/>
          <w:b/>
        </w:rPr>
        <w:t xml:space="preserve">Abstract: </w:t>
      </w:r>
    </w:p>
    <w:p w14:paraId="7EB48647" w14:textId="77777777" w:rsidR="00E97C3D" w:rsidRDefault="00E97C3D" w:rsidP="00E97C3D">
      <w:r>
        <w:t>10% completion</w:t>
      </w:r>
    </w:p>
    <w:p w14:paraId="6E9040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3313" w14:textId="77777777" w:rsidR="00E97C3D" w:rsidRDefault="00E97C3D" w:rsidP="00E97C3D">
      <w:pPr>
        <w:rPr>
          <w:rFonts w:ascii="Arial" w:hAnsi="Arial" w:cs="Arial"/>
          <w:b/>
          <w:sz w:val="24"/>
        </w:rPr>
      </w:pPr>
      <w:r>
        <w:rPr>
          <w:rFonts w:ascii="Arial" w:hAnsi="Arial" w:cs="Arial"/>
          <w:b/>
          <w:color w:val="0000FF"/>
          <w:sz w:val="24"/>
        </w:rPr>
        <w:t>RP-210252</w:t>
      </w:r>
      <w:r>
        <w:rPr>
          <w:rFonts w:ascii="Arial" w:hAnsi="Arial" w:cs="Arial"/>
          <w:b/>
          <w:color w:val="0000FF"/>
          <w:sz w:val="24"/>
        </w:rPr>
        <w:tab/>
      </w:r>
      <w:r>
        <w:rPr>
          <w:rFonts w:ascii="Arial" w:hAnsi="Arial" w:cs="Arial"/>
          <w:b/>
          <w:sz w:val="24"/>
        </w:rPr>
        <w:t>Discussion on WI scope update for RedCap</w:t>
      </w:r>
    </w:p>
    <w:p w14:paraId="34F837F2"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18702CD" w14:textId="77777777" w:rsidR="00E97C3D" w:rsidRDefault="00E97C3D" w:rsidP="00E97C3D">
      <w:pPr>
        <w:rPr>
          <w:rFonts w:ascii="Arial" w:hAnsi="Arial" w:cs="Arial"/>
          <w:b/>
        </w:rPr>
      </w:pPr>
      <w:r>
        <w:rPr>
          <w:rFonts w:ascii="Arial" w:hAnsi="Arial" w:cs="Arial"/>
          <w:b/>
        </w:rPr>
        <w:t xml:space="preserve">Discussion: </w:t>
      </w:r>
    </w:p>
    <w:p w14:paraId="23833BAE" w14:textId="77777777" w:rsidR="00E97C3D" w:rsidRDefault="00E97C3D" w:rsidP="00E97C3D">
      <w:r>
        <w:t>handled in email discussion [91E][38][RedCap_scope]</w:t>
      </w:r>
    </w:p>
    <w:p w14:paraId="7C9547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2B3F7" w14:textId="77777777" w:rsidR="00E97C3D" w:rsidRDefault="00E97C3D" w:rsidP="00E97C3D">
      <w:pPr>
        <w:rPr>
          <w:rFonts w:ascii="Arial" w:hAnsi="Arial" w:cs="Arial"/>
          <w:b/>
          <w:sz w:val="24"/>
        </w:rPr>
      </w:pPr>
      <w:r>
        <w:rPr>
          <w:rFonts w:ascii="Arial" w:hAnsi="Arial" w:cs="Arial"/>
          <w:b/>
          <w:color w:val="0000FF"/>
          <w:sz w:val="24"/>
        </w:rPr>
        <w:t>RP-210266</w:t>
      </w:r>
      <w:r>
        <w:rPr>
          <w:rFonts w:ascii="Arial" w:hAnsi="Arial" w:cs="Arial"/>
          <w:b/>
          <w:color w:val="0000FF"/>
          <w:sz w:val="24"/>
        </w:rPr>
        <w:tab/>
      </w:r>
      <w:r>
        <w:rPr>
          <w:rFonts w:ascii="Arial" w:hAnsi="Arial" w:cs="Arial"/>
          <w:b/>
          <w:sz w:val="24"/>
        </w:rPr>
        <w:t>Scoping update for R17 RedCap WI</w:t>
      </w:r>
    </w:p>
    <w:p w14:paraId="651EAC3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4C1E7F6" w14:textId="77777777" w:rsidR="00E97C3D" w:rsidRDefault="00E97C3D" w:rsidP="00E97C3D">
      <w:pPr>
        <w:rPr>
          <w:rFonts w:ascii="Arial" w:hAnsi="Arial" w:cs="Arial"/>
          <w:b/>
        </w:rPr>
      </w:pPr>
      <w:r>
        <w:rPr>
          <w:rFonts w:ascii="Arial" w:hAnsi="Arial" w:cs="Arial"/>
          <w:b/>
        </w:rPr>
        <w:t xml:space="preserve">Discussion: </w:t>
      </w:r>
    </w:p>
    <w:p w14:paraId="7DECBFB9" w14:textId="77777777" w:rsidR="00E97C3D" w:rsidRDefault="00E97C3D" w:rsidP="00E97C3D">
      <w:r>
        <w:t>handled in email discussion [91E][38][RedCap_scope]</w:t>
      </w:r>
    </w:p>
    <w:p w14:paraId="7E8429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0269" w14:textId="77777777" w:rsidR="00E97C3D" w:rsidRDefault="00E97C3D" w:rsidP="00E97C3D">
      <w:pPr>
        <w:rPr>
          <w:rFonts w:ascii="Arial" w:hAnsi="Arial" w:cs="Arial"/>
          <w:b/>
          <w:sz w:val="24"/>
        </w:rPr>
      </w:pPr>
      <w:r>
        <w:rPr>
          <w:rFonts w:ascii="Arial" w:hAnsi="Arial" w:cs="Arial"/>
          <w:b/>
          <w:color w:val="0000FF"/>
          <w:sz w:val="24"/>
        </w:rPr>
        <w:t>RP-210289</w:t>
      </w:r>
      <w:r>
        <w:rPr>
          <w:rFonts w:ascii="Arial" w:hAnsi="Arial" w:cs="Arial"/>
          <w:b/>
          <w:color w:val="0000FF"/>
          <w:sz w:val="24"/>
        </w:rPr>
        <w:tab/>
      </w:r>
      <w:r>
        <w:rPr>
          <w:rFonts w:ascii="Arial" w:hAnsi="Arial" w:cs="Arial"/>
          <w:b/>
          <w:sz w:val="24"/>
        </w:rPr>
        <w:t>On RedCap UE performance</w:t>
      </w:r>
    </w:p>
    <w:p w14:paraId="6BA83E9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w:t>
      </w:r>
    </w:p>
    <w:p w14:paraId="30766639" w14:textId="77777777" w:rsidR="00E97C3D" w:rsidRDefault="00E97C3D" w:rsidP="00E97C3D">
      <w:pPr>
        <w:rPr>
          <w:rFonts w:ascii="Arial" w:hAnsi="Arial" w:cs="Arial"/>
          <w:b/>
        </w:rPr>
      </w:pPr>
      <w:r>
        <w:rPr>
          <w:rFonts w:ascii="Arial" w:hAnsi="Arial" w:cs="Arial"/>
          <w:b/>
        </w:rPr>
        <w:t xml:space="preserve">Abstract: </w:t>
      </w:r>
    </w:p>
    <w:p w14:paraId="493C6F40" w14:textId="77777777" w:rsidR="00E97C3D" w:rsidRDefault="00E97C3D" w:rsidP="00E97C3D">
      <w:r>
        <w:t xml:space="preserve">The document presents the results of a measurement campaign in TIM's live commercial network. The results show the impact of RedCap UEs on customer experience, in particular due to the reduced number of Rx antenna ports. </w:t>
      </w:r>
    </w:p>
    <w:p w14:paraId="2E84BC39" w14:textId="77777777" w:rsidR="00E97C3D" w:rsidRDefault="00E97C3D" w:rsidP="00E97C3D">
      <w:pPr>
        <w:rPr>
          <w:rFonts w:ascii="Arial" w:hAnsi="Arial" w:cs="Arial"/>
          <w:b/>
        </w:rPr>
      </w:pPr>
      <w:r>
        <w:rPr>
          <w:rFonts w:ascii="Arial" w:hAnsi="Arial" w:cs="Arial"/>
          <w:b/>
        </w:rPr>
        <w:t xml:space="preserve">Discussion: </w:t>
      </w:r>
    </w:p>
    <w:p w14:paraId="3535A59C" w14:textId="77777777" w:rsidR="00E97C3D" w:rsidRDefault="00E97C3D" w:rsidP="00E97C3D">
      <w:r>
        <w:t>handled in email discussion [91E][38][RedCap_scope]</w:t>
      </w:r>
    </w:p>
    <w:p w14:paraId="661F0F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F22C2" w14:textId="77777777" w:rsidR="00E97C3D" w:rsidRDefault="00E97C3D" w:rsidP="00E97C3D">
      <w:pPr>
        <w:rPr>
          <w:rFonts w:ascii="Arial" w:hAnsi="Arial" w:cs="Arial"/>
          <w:b/>
          <w:sz w:val="24"/>
        </w:rPr>
      </w:pPr>
      <w:r>
        <w:rPr>
          <w:rFonts w:ascii="Arial" w:hAnsi="Arial" w:cs="Arial"/>
          <w:b/>
          <w:color w:val="0000FF"/>
          <w:sz w:val="24"/>
        </w:rPr>
        <w:t>RP-210294</w:t>
      </w:r>
      <w:r>
        <w:rPr>
          <w:rFonts w:ascii="Arial" w:hAnsi="Arial" w:cs="Arial"/>
          <w:b/>
          <w:color w:val="0000FF"/>
          <w:sz w:val="24"/>
        </w:rPr>
        <w:tab/>
      </w:r>
      <w:r>
        <w:rPr>
          <w:rFonts w:ascii="Arial" w:hAnsi="Arial" w:cs="Arial"/>
          <w:b/>
          <w:sz w:val="24"/>
        </w:rPr>
        <w:t>Views on RedCap Scope</w:t>
      </w:r>
    </w:p>
    <w:p w14:paraId="040550B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F6F11F" w14:textId="77777777" w:rsidR="00E97C3D" w:rsidRDefault="00E97C3D" w:rsidP="00E97C3D">
      <w:pPr>
        <w:rPr>
          <w:rFonts w:ascii="Arial" w:hAnsi="Arial" w:cs="Arial"/>
          <w:b/>
        </w:rPr>
      </w:pPr>
      <w:r>
        <w:rPr>
          <w:rFonts w:ascii="Arial" w:hAnsi="Arial" w:cs="Arial"/>
          <w:b/>
        </w:rPr>
        <w:t xml:space="preserve">Discussion: </w:t>
      </w:r>
    </w:p>
    <w:p w14:paraId="4E8D0E46" w14:textId="77777777" w:rsidR="00E97C3D" w:rsidRDefault="00E97C3D" w:rsidP="00E97C3D">
      <w:r>
        <w:t>handled in email discussion [91E][38][RedCap_scope]</w:t>
      </w:r>
    </w:p>
    <w:p w14:paraId="14696F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3E1E" w14:textId="77777777" w:rsidR="00E97C3D" w:rsidRDefault="00E97C3D" w:rsidP="00E97C3D">
      <w:pPr>
        <w:rPr>
          <w:rFonts w:ascii="Arial" w:hAnsi="Arial" w:cs="Arial"/>
          <w:b/>
          <w:sz w:val="24"/>
        </w:rPr>
      </w:pPr>
      <w:r>
        <w:rPr>
          <w:rFonts w:ascii="Arial" w:hAnsi="Arial" w:cs="Arial"/>
          <w:b/>
          <w:color w:val="0000FF"/>
          <w:sz w:val="24"/>
        </w:rPr>
        <w:t>RP-210319</w:t>
      </w:r>
      <w:r>
        <w:rPr>
          <w:rFonts w:ascii="Arial" w:hAnsi="Arial" w:cs="Arial"/>
          <w:b/>
          <w:color w:val="0000FF"/>
          <w:sz w:val="24"/>
        </w:rPr>
        <w:tab/>
      </w:r>
      <w:r>
        <w:rPr>
          <w:rFonts w:ascii="Arial" w:hAnsi="Arial" w:cs="Arial"/>
          <w:b/>
          <w:sz w:val="24"/>
        </w:rPr>
        <w:t>WID scope for Rel-17 RedCap</w:t>
      </w:r>
    </w:p>
    <w:p w14:paraId="2175DDF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D20BA0" w14:textId="77777777" w:rsidR="00E97C3D" w:rsidRDefault="00E97C3D" w:rsidP="00E97C3D">
      <w:pPr>
        <w:rPr>
          <w:rFonts w:ascii="Arial" w:hAnsi="Arial" w:cs="Arial"/>
          <w:b/>
        </w:rPr>
      </w:pPr>
      <w:r>
        <w:rPr>
          <w:rFonts w:ascii="Arial" w:hAnsi="Arial" w:cs="Arial"/>
          <w:b/>
        </w:rPr>
        <w:t xml:space="preserve">Discussion: </w:t>
      </w:r>
    </w:p>
    <w:p w14:paraId="3214D55D" w14:textId="77777777" w:rsidR="00E97C3D" w:rsidRDefault="00E97C3D" w:rsidP="00E97C3D">
      <w:r>
        <w:t>handled in email discussion [91E][38][RedCap_scope]</w:t>
      </w:r>
    </w:p>
    <w:p w14:paraId="644A1B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C850" w14:textId="77777777" w:rsidR="00E97C3D" w:rsidRDefault="00E97C3D" w:rsidP="00E97C3D">
      <w:pPr>
        <w:rPr>
          <w:rFonts w:ascii="Arial" w:hAnsi="Arial" w:cs="Arial"/>
          <w:b/>
          <w:sz w:val="24"/>
        </w:rPr>
      </w:pPr>
      <w:r>
        <w:rPr>
          <w:rFonts w:ascii="Arial" w:hAnsi="Arial" w:cs="Arial"/>
          <w:b/>
          <w:color w:val="0000FF"/>
          <w:sz w:val="24"/>
        </w:rPr>
        <w:t>RP-210320</w:t>
      </w:r>
      <w:r>
        <w:rPr>
          <w:rFonts w:ascii="Arial" w:hAnsi="Arial" w:cs="Arial"/>
          <w:b/>
          <w:color w:val="0000FF"/>
          <w:sz w:val="24"/>
        </w:rPr>
        <w:tab/>
      </w:r>
      <w:r>
        <w:rPr>
          <w:rFonts w:ascii="Arial" w:hAnsi="Arial" w:cs="Arial"/>
          <w:b/>
          <w:sz w:val="24"/>
        </w:rPr>
        <w:t>Performance issues with supporting 2Rx for wearables in FR1</w:t>
      </w:r>
    </w:p>
    <w:p w14:paraId="748558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B0D729" w14:textId="77777777" w:rsidR="00E97C3D" w:rsidRDefault="00E97C3D" w:rsidP="00E97C3D">
      <w:pPr>
        <w:rPr>
          <w:rFonts w:ascii="Arial" w:hAnsi="Arial" w:cs="Arial"/>
          <w:b/>
        </w:rPr>
      </w:pPr>
      <w:r>
        <w:rPr>
          <w:rFonts w:ascii="Arial" w:hAnsi="Arial" w:cs="Arial"/>
          <w:b/>
        </w:rPr>
        <w:t xml:space="preserve">Discussion: </w:t>
      </w:r>
    </w:p>
    <w:p w14:paraId="2D3B04C1" w14:textId="77777777" w:rsidR="00E97C3D" w:rsidRDefault="00E97C3D" w:rsidP="00E97C3D">
      <w:r>
        <w:t>handled in email discussion [91E][38][RedCap_scope]</w:t>
      </w:r>
    </w:p>
    <w:p w14:paraId="4C32372E"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BBC19" w14:textId="77777777" w:rsidR="00E97C3D" w:rsidRDefault="00E97C3D" w:rsidP="00E97C3D">
      <w:pPr>
        <w:rPr>
          <w:rFonts w:ascii="Arial" w:hAnsi="Arial" w:cs="Arial"/>
          <w:b/>
          <w:sz w:val="24"/>
        </w:rPr>
      </w:pPr>
      <w:r>
        <w:rPr>
          <w:rFonts w:ascii="Arial" w:hAnsi="Arial" w:cs="Arial"/>
          <w:b/>
          <w:color w:val="0000FF"/>
          <w:sz w:val="24"/>
        </w:rPr>
        <w:t>RP-210349</w:t>
      </w:r>
      <w:r>
        <w:rPr>
          <w:rFonts w:ascii="Arial" w:hAnsi="Arial" w:cs="Arial"/>
          <w:b/>
          <w:color w:val="0000FF"/>
          <w:sz w:val="24"/>
        </w:rPr>
        <w:tab/>
      </w:r>
      <w:r>
        <w:rPr>
          <w:rFonts w:ascii="Arial" w:hAnsi="Arial" w:cs="Arial"/>
          <w:b/>
          <w:sz w:val="24"/>
        </w:rPr>
        <w:t>Views on the scope of the NR RedCap WI</w:t>
      </w:r>
    </w:p>
    <w:p w14:paraId="4EEBE37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A8365DD" w14:textId="77777777" w:rsidR="00E97C3D" w:rsidRDefault="00E97C3D" w:rsidP="00E97C3D">
      <w:pPr>
        <w:rPr>
          <w:rFonts w:ascii="Arial" w:hAnsi="Arial" w:cs="Arial"/>
          <w:b/>
        </w:rPr>
      </w:pPr>
      <w:r>
        <w:rPr>
          <w:rFonts w:ascii="Arial" w:hAnsi="Arial" w:cs="Arial"/>
          <w:b/>
        </w:rPr>
        <w:t xml:space="preserve">Discussion: </w:t>
      </w:r>
    </w:p>
    <w:p w14:paraId="2DE7AA40" w14:textId="77777777" w:rsidR="00E97C3D" w:rsidRDefault="00E97C3D" w:rsidP="00E97C3D">
      <w:r>
        <w:t>handled in email discussion [91E][38][RedCap_scope]</w:t>
      </w:r>
    </w:p>
    <w:p w14:paraId="2B7B205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52B5C" w14:textId="77777777" w:rsidR="00E97C3D" w:rsidRDefault="00E97C3D" w:rsidP="00E97C3D">
      <w:pPr>
        <w:rPr>
          <w:rFonts w:ascii="Arial" w:hAnsi="Arial" w:cs="Arial"/>
          <w:b/>
          <w:sz w:val="24"/>
        </w:rPr>
      </w:pPr>
      <w:r>
        <w:rPr>
          <w:rFonts w:ascii="Arial" w:hAnsi="Arial" w:cs="Arial"/>
          <w:b/>
          <w:color w:val="0000FF"/>
          <w:sz w:val="24"/>
        </w:rPr>
        <w:t>RP-210365</w:t>
      </w:r>
      <w:r>
        <w:rPr>
          <w:rFonts w:ascii="Arial" w:hAnsi="Arial" w:cs="Arial"/>
          <w:b/>
          <w:color w:val="0000FF"/>
          <w:sz w:val="24"/>
        </w:rPr>
        <w:tab/>
      </w:r>
      <w:r>
        <w:rPr>
          <w:rFonts w:ascii="Arial" w:hAnsi="Arial" w:cs="Arial"/>
          <w:b/>
          <w:sz w:val="24"/>
        </w:rPr>
        <w:t>Views on WID scope for Rel-17 RedCap</w:t>
      </w:r>
    </w:p>
    <w:p w14:paraId="4EAD3C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6EDE05B" w14:textId="77777777" w:rsidR="00E97C3D" w:rsidRDefault="00E97C3D" w:rsidP="00E97C3D">
      <w:pPr>
        <w:rPr>
          <w:rFonts w:ascii="Arial" w:hAnsi="Arial" w:cs="Arial"/>
          <w:b/>
        </w:rPr>
      </w:pPr>
      <w:r>
        <w:rPr>
          <w:rFonts w:ascii="Arial" w:hAnsi="Arial" w:cs="Arial"/>
          <w:b/>
        </w:rPr>
        <w:t xml:space="preserve">Discussion: </w:t>
      </w:r>
    </w:p>
    <w:p w14:paraId="4EC4F33A" w14:textId="77777777" w:rsidR="00E97C3D" w:rsidRDefault="00E97C3D" w:rsidP="00E97C3D">
      <w:r>
        <w:t>handled in email discussion [91E][38][RedCap_scope]</w:t>
      </w:r>
    </w:p>
    <w:p w14:paraId="74B3CE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D0EE1" w14:textId="77777777" w:rsidR="00E97C3D" w:rsidRDefault="00E97C3D" w:rsidP="00E97C3D">
      <w:pPr>
        <w:rPr>
          <w:rFonts w:ascii="Arial" w:hAnsi="Arial" w:cs="Arial"/>
          <w:b/>
          <w:sz w:val="24"/>
        </w:rPr>
      </w:pPr>
      <w:r>
        <w:rPr>
          <w:rFonts w:ascii="Arial" w:hAnsi="Arial" w:cs="Arial"/>
          <w:b/>
          <w:color w:val="0000FF"/>
          <w:sz w:val="24"/>
        </w:rPr>
        <w:t>RP-210390</w:t>
      </w:r>
      <w:r>
        <w:rPr>
          <w:rFonts w:ascii="Arial" w:hAnsi="Arial" w:cs="Arial"/>
          <w:b/>
          <w:color w:val="0000FF"/>
          <w:sz w:val="24"/>
        </w:rPr>
        <w:tab/>
      </w:r>
      <w:r>
        <w:rPr>
          <w:rFonts w:ascii="Arial" w:hAnsi="Arial" w:cs="Arial"/>
          <w:b/>
          <w:sz w:val="24"/>
        </w:rPr>
        <w:t>Discussion on remaining complexity reduction features for RedCap WI</w:t>
      </w:r>
    </w:p>
    <w:p w14:paraId="5D00989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EAC44D" w14:textId="77777777" w:rsidR="00E97C3D" w:rsidRDefault="00E97C3D" w:rsidP="00E97C3D">
      <w:pPr>
        <w:rPr>
          <w:rFonts w:ascii="Arial" w:hAnsi="Arial" w:cs="Arial"/>
          <w:b/>
        </w:rPr>
      </w:pPr>
      <w:r>
        <w:rPr>
          <w:rFonts w:ascii="Arial" w:hAnsi="Arial" w:cs="Arial"/>
          <w:b/>
        </w:rPr>
        <w:t xml:space="preserve">Discussion: </w:t>
      </w:r>
    </w:p>
    <w:p w14:paraId="1B79A9F2" w14:textId="77777777" w:rsidR="00E97C3D" w:rsidRDefault="00E97C3D" w:rsidP="00E97C3D">
      <w:r>
        <w:t>moved from AI 9.6.4 to AI 9.7.27</w:t>
      </w:r>
    </w:p>
    <w:p w14:paraId="25797904" w14:textId="77777777" w:rsidR="00E97C3D" w:rsidRDefault="00E97C3D" w:rsidP="00E97C3D">
      <w:r>
        <w:t>handled in email discussion [91E][38][RedCap_scope]</w:t>
      </w:r>
    </w:p>
    <w:p w14:paraId="402448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ED9F" w14:textId="77777777" w:rsidR="00E97C3D" w:rsidRDefault="00E97C3D" w:rsidP="00E97C3D">
      <w:pPr>
        <w:rPr>
          <w:rFonts w:ascii="Arial" w:hAnsi="Arial" w:cs="Arial"/>
          <w:b/>
          <w:sz w:val="24"/>
        </w:rPr>
      </w:pPr>
      <w:r>
        <w:rPr>
          <w:rFonts w:ascii="Arial" w:hAnsi="Arial" w:cs="Arial"/>
          <w:b/>
          <w:color w:val="0000FF"/>
          <w:sz w:val="24"/>
        </w:rPr>
        <w:t>RP-210457</w:t>
      </w:r>
      <w:r>
        <w:rPr>
          <w:rFonts w:ascii="Arial" w:hAnsi="Arial" w:cs="Arial"/>
          <w:b/>
          <w:color w:val="0000FF"/>
          <w:sz w:val="24"/>
        </w:rPr>
        <w:tab/>
      </w:r>
      <w:r>
        <w:rPr>
          <w:rFonts w:ascii="Arial" w:hAnsi="Arial" w:cs="Arial"/>
          <w:b/>
          <w:sz w:val="24"/>
        </w:rPr>
        <w:t>Views on RedCap WI updated scope</w:t>
      </w:r>
    </w:p>
    <w:p w14:paraId="2405D70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F16574C" w14:textId="77777777" w:rsidR="00E97C3D" w:rsidRDefault="00E97C3D" w:rsidP="00E97C3D">
      <w:pPr>
        <w:rPr>
          <w:rFonts w:ascii="Arial" w:hAnsi="Arial" w:cs="Arial"/>
          <w:b/>
        </w:rPr>
      </w:pPr>
      <w:r>
        <w:rPr>
          <w:rFonts w:ascii="Arial" w:hAnsi="Arial" w:cs="Arial"/>
          <w:b/>
        </w:rPr>
        <w:t xml:space="preserve">Discussion: </w:t>
      </w:r>
    </w:p>
    <w:p w14:paraId="671FC3D7" w14:textId="77777777" w:rsidR="00E97C3D" w:rsidRDefault="00E97C3D" w:rsidP="00E97C3D">
      <w:r>
        <w:t>handled in email discussion [91E][38][RedCap_scope]</w:t>
      </w:r>
    </w:p>
    <w:p w14:paraId="48A909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BA63D" w14:textId="77777777" w:rsidR="00E97C3D" w:rsidRDefault="00E97C3D" w:rsidP="00E97C3D">
      <w:pPr>
        <w:rPr>
          <w:rFonts w:ascii="Arial" w:hAnsi="Arial" w:cs="Arial"/>
          <w:b/>
          <w:sz w:val="24"/>
        </w:rPr>
      </w:pPr>
      <w:r>
        <w:rPr>
          <w:rFonts w:ascii="Arial" w:hAnsi="Arial" w:cs="Arial"/>
          <w:b/>
          <w:color w:val="0000FF"/>
          <w:sz w:val="24"/>
        </w:rPr>
        <w:t>RP-210470</w:t>
      </w:r>
      <w:r>
        <w:rPr>
          <w:rFonts w:ascii="Arial" w:hAnsi="Arial" w:cs="Arial"/>
          <w:b/>
          <w:color w:val="0000FF"/>
          <w:sz w:val="24"/>
        </w:rPr>
        <w:tab/>
      </w:r>
      <w:r>
        <w:rPr>
          <w:rFonts w:ascii="Arial" w:hAnsi="Arial" w:cs="Arial"/>
          <w:b/>
          <w:sz w:val="24"/>
        </w:rPr>
        <w:t>Views on Rel-17 Work Item on RedCap</w:t>
      </w:r>
    </w:p>
    <w:p w14:paraId="7AB5261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82EF1D" w14:textId="77777777" w:rsidR="00E97C3D" w:rsidRDefault="00E97C3D" w:rsidP="00E97C3D">
      <w:pPr>
        <w:rPr>
          <w:rFonts w:ascii="Arial" w:hAnsi="Arial" w:cs="Arial"/>
          <w:b/>
        </w:rPr>
      </w:pPr>
      <w:r>
        <w:rPr>
          <w:rFonts w:ascii="Arial" w:hAnsi="Arial" w:cs="Arial"/>
          <w:b/>
        </w:rPr>
        <w:t xml:space="preserve">Abstract: </w:t>
      </w:r>
    </w:p>
    <w:p w14:paraId="441BEC33" w14:textId="77777777" w:rsidR="00E97C3D" w:rsidRDefault="00E97C3D" w:rsidP="00E97C3D">
      <w:r>
        <w:t>Presents our views on the scoping of the R17 WI on RedCap to close on outstanding WID objectives</w:t>
      </w:r>
    </w:p>
    <w:p w14:paraId="7E4130FF" w14:textId="77777777" w:rsidR="00E97C3D" w:rsidRDefault="00E97C3D" w:rsidP="00E97C3D">
      <w:pPr>
        <w:rPr>
          <w:rFonts w:ascii="Arial" w:hAnsi="Arial" w:cs="Arial"/>
          <w:b/>
        </w:rPr>
      </w:pPr>
      <w:r>
        <w:rPr>
          <w:rFonts w:ascii="Arial" w:hAnsi="Arial" w:cs="Arial"/>
          <w:b/>
        </w:rPr>
        <w:t xml:space="preserve">Discussion: </w:t>
      </w:r>
    </w:p>
    <w:p w14:paraId="2601A9FD" w14:textId="77777777" w:rsidR="00E97C3D" w:rsidRDefault="00E97C3D" w:rsidP="00E97C3D">
      <w:r>
        <w:t>handled in email discussion [91E][38][RedCap_scope]</w:t>
      </w:r>
    </w:p>
    <w:p w14:paraId="28E312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685F6" w14:textId="77777777" w:rsidR="00E97C3D" w:rsidRDefault="00E97C3D" w:rsidP="00E97C3D">
      <w:pPr>
        <w:rPr>
          <w:rFonts w:ascii="Arial" w:hAnsi="Arial" w:cs="Arial"/>
          <w:b/>
          <w:sz w:val="24"/>
        </w:rPr>
      </w:pPr>
      <w:r>
        <w:rPr>
          <w:rFonts w:ascii="Arial" w:hAnsi="Arial" w:cs="Arial"/>
          <w:b/>
          <w:color w:val="0000FF"/>
          <w:sz w:val="24"/>
        </w:rPr>
        <w:t>RP-210473</w:t>
      </w:r>
      <w:r>
        <w:rPr>
          <w:rFonts w:ascii="Arial" w:hAnsi="Arial" w:cs="Arial"/>
          <w:b/>
          <w:color w:val="0000FF"/>
          <w:sz w:val="24"/>
        </w:rPr>
        <w:tab/>
      </w:r>
      <w:r>
        <w:rPr>
          <w:rFonts w:ascii="Arial" w:hAnsi="Arial" w:cs="Arial"/>
          <w:b/>
          <w:sz w:val="24"/>
        </w:rPr>
        <w:t>Remaining issues for Redcap</w:t>
      </w:r>
    </w:p>
    <w:p w14:paraId="6E8E083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59DDAAED" w14:textId="77777777" w:rsidR="00E97C3D" w:rsidRDefault="00E97C3D" w:rsidP="00E97C3D">
      <w:pPr>
        <w:rPr>
          <w:rFonts w:ascii="Arial" w:hAnsi="Arial" w:cs="Arial"/>
          <w:b/>
        </w:rPr>
      </w:pPr>
      <w:r>
        <w:rPr>
          <w:rFonts w:ascii="Arial" w:hAnsi="Arial" w:cs="Arial"/>
          <w:b/>
        </w:rPr>
        <w:lastRenderedPageBreak/>
        <w:t xml:space="preserve">Discussion: </w:t>
      </w:r>
    </w:p>
    <w:p w14:paraId="27F31FA4" w14:textId="77777777" w:rsidR="00E97C3D" w:rsidRDefault="00E97C3D" w:rsidP="00E97C3D">
      <w:r>
        <w:t>handled in email discussion [91E][38][RedCap_scope]</w:t>
      </w:r>
    </w:p>
    <w:p w14:paraId="35118C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328BF" w14:textId="77777777" w:rsidR="00E97C3D" w:rsidRDefault="00E97C3D" w:rsidP="00E97C3D">
      <w:pPr>
        <w:rPr>
          <w:rFonts w:ascii="Arial" w:hAnsi="Arial" w:cs="Arial"/>
          <w:b/>
          <w:sz w:val="24"/>
        </w:rPr>
      </w:pPr>
      <w:r>
        <w:rPr>
          <w:rFonts w:ascii="Arial" w:hAnsi="Arial" w:cs="Arial"/>
          <w:b/>
          <w:color w:val="0000FF"/>
          <w:sz w:val="24"/>
        </w:rPr>
        <w:t>RP-210494</w:t>
      </w:r>
      <w:r>
        <w:rPr>
          <w:rFonts w:ascii="Arial" w:hAnsi="Arial" w:cs="Arial"/>
          <w:b/>
          <w:color w:val="0000FF"/>
          <w:sz w:val="24"/>
        </w:rPr>
        <w:tab/>
      </w:r>
      <w:r>
        <w:rPr>
          <w:rFonts w:ascii="Arial" w:hAnsi="Arial" w:cs="Arial"/>
          <w:b/>
          <w:sz w:val="24"/>
        </w:rPr>
        <w:t xml:space="preserve">Proposed WI scope for REDCAP </w:t>
      </w:r>
    </w:p>
    <w:p w14:paraId="147F1A7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6B279428" w14:textId="77777777" w:rsidR="00E97C3D" w:rsidRDefault="00E97C3D" w:rsidP="00E97C3D">
      <w:pPr>
        <w:rPr>
          <w:rFonts w:ascii="Arial" w:hAnsi="Arial" w:cs="Arial"/>
          <w:b/>
        </w:rPr>
      </w:pPr>
      <w:r>
        <w:rPr>
          <w:rFonts w:ascii="Arial" w:hAnsi="Arial" w:cs="Arial"/>
          <w:b/>
        </w:rPr>
        <w:t xml:space="preserve">Discussion: </w:t>
      </w:r>
    </w:p>
    <w:p w14:paraId="686BBA90" w14:textId="77777777" w:rsidR="00E97C3D" w:rsidRDefault="00E97C3D" w:rsidP="00E97C3D">
      <w:r>
        <w:t>handled in email discussion [91E][38][RedCap_scope]</w:t>
      </w:r>
    </w:p>
    <w:p w14:paraId="07E126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E824" w14:textId="77777777" w:rsidR="00E97C3D" w:rsidRDefault="00E97C3D" w:rsidP="00E97C3D">
      <w:pPr>
        <w:rPr>
          <w:rFonts w:ascii="Arial" w:hAnsi="Arial" w:cs="Arial"/>
          <w:b/>
          <w:sz w:val="24"/>
        </w:rPr>
      </w:pPr>
      <w:r>
        <w:rPr>
          <w:rFonts w:ascii="Arial" w:hAnsi="Arial" w:cs="Arial"/>
          <w:b/>
          <w:color w:val="0000FF"/>
          <w:sz w:val="24"/>
        </w:rPr>
        <w:t>RP-210500</w:t>
      </w:r>
      <w:r>
        <w:rPr>
          <w:rFonts w:ascii="Arial" w:hAnsi="Arial" w:cs="Arial"/>
          <w:b/>
          <w:color w:val="0000FF"/>
          <w:sz w:val="24"/>
        </w:rPr>
        <w:tab/>
      </w:r>
      <w:r>
        <w:rPr>
          <w:rFonts w:ascii="Arial" w:hAnsi="Arial" w:cs="Arial"/>
          <w:b/>
          <w:sz w:val="24"/>
        </w:rPr>
        <w:t>On the open issues for support of Redcap NR devices</w:t>
      </w:r>
    </w:p>
    <w:p w14:paraId="566D96F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544DB5E" w14:textId="77777777" w:rsidR="00E97C3D" w:rsidRDefault="00E97C3D" w:rsidP="00E97C3D">
      <w:pPr>
        <w:rPr>
          <w:rFonts w:ascii="Arial" w:hAnsi="Arial" w:cs="Arial"/>
          <w:b/>
        </w:rPr>
      </w:pPr>
      <w:r>
        <w:rPr>
          <w:rFonts w:ascii="Arial" w:hAnsi="Arial" w:cs="Arial"/>
          <w:b/>
        </w:rPr>
        <w:t xml:space="preserve">Discussion: </w:t>
      </w:r>
    </w:p>
    <w:p w14:paraId="7DA07EFC" w14:textId="77777777" w:rsidR="00E97C3D" w:rsidRDefault="00E97C3D" w:rsidP="00E97C3D">
      <w:r>
        <w:t>handled in email discussion [91E][38][RedCap_scope]</w:t>
      </w:r>
    </w:p>
    <w:p w14:paraId="113481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C0AAC" w14:textId="77777777" w:rsidR="00E97C3D" w:rsidRDefault="00E97C3D" w:rsidP="00E97C3D">
      <w:pPr>
        <w:rPr>
          <w:rFonts w:ascii="Arial" w:hAnsi="Arial" w:cs="Arial"/>
          <w:b/>
          <w:sz w:val="24"/>
        </w:rPr>
      </w:pPr>
      <w:r>
        <w:rPr>
          <w:rFonts w:ascii="Arial" w:hAnsi="Arial" w:cs="Arial"/>
          <w:b/>
          <w:color w:val="0000FF"/>
          <w:sz w:val="24"/>
        </w:rPr>
        <w:t>RP-210507</w:t>
      </w:r>
      <w:r>
        <w:rPr>
          <w:rFonts w:ascii="Arial" w:hAnsi="Arial" w:cs="Arial"/>
          <w:b/>
          <w:color w:val="0000FF"/>
          <w:sz w:val="24"/>
        </w:rPr>
        <w:tab/>
      </w:r>
      <w:r>
        <w:rPr>
          <w:rFonts w:ascii="Arial" w:hAnsi="Arial" w:cs="Arial"/>
          <w:b/>
          <w:sz w:val="24"/>
        </w:rPr>
        <w:t>Objective updates for Support of reduced capability NR devices WI</w:t>
      </w:r>
    </w:p>
    <w:p w14:paraId="34121E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6209A08" w14:textId="77777777" w:rsidR="00E97C3D" w:rsidRDefault="00E97C3D" w:rsidP="00E97C3D">
      <w:pPr>
        <w:rPr>
          <w:rFonts w:ascii="Arial" w:hAnsi="Arial" w:cs="Arial"/>
          <w:b/>
        </w:rPr>
      </w:pPr>
      <w:r>
        <w:rPr>
          <w:rFonts w:ascii="Arial" w:hAnsi="Arial" w:cs="Arial"/>
          <w:b/>
        </w:rPr>
        <w:t xml:space="preserve">Abstract: </w:t>
      </w:r>
    </w:p>
    <w:p w14:paraId="1BC1F1A3" w14:textId="77777777" w:rsidR="00E97C3D" w:rsidRDefault="00E97C3D" w:rsidP="00E97C3D">
      <w:r>
        <w:t>Objective updates for Support of reduced capability NR devices WI</w:t>
      </w:r>
    </w:p>
    <w:p w14:paraId="7A5FADB0" w14:textId="77777777" w:rsidR="00E97C3D" w:rsidRDefault="00E97C3D" w:rsidP="00E97C3D">
      <w:pPr>
        <w:rPr>
          <w:rFonts w:ascii="Arial" w:hAnsi="Arial" w:cs="Arial"/>
          <w:b/>
        </w:rPr>
      </w:pPr>
      <w:r>
        <w:rPr>
          <w:rFonts w:ascii="Arial" w:hAnsi="Arial" w:cs="Arial"/>
          <w:b/>
        </w:rPr>
        <w:t xml:space="preserve">Discussion: </w:t>
      </w:r>
    </w:p>
    <w:p w14:paraId="439730F9" w14:textId="77777777" w:rsidR="00E97C3D" w:rsidRDefault="00E97C3D" w:rsidP="00E97C3D">
      <w:r>
        <w:t>handled in email discussion [91E][38][RedCap_scope]</w:t>
      </w:r>
    </w:p>
    <w:p w14:paraId="1A3E9A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6A7CC" w14:textId="77777777" w:rsidR="00E97C3D" w:rsidRDefault="00E97C3D" w:rsidP="00E97C3D">
      <w:pPr>
        <w:rPr>
          <w:rFonts w:ascii="Arial" w:hAnsi="Arial" w:cs="Arial"/>
          <w:b/>
          <w:sz w:val="24"/>
        </w:rPr>
      </w:pPr>
      <w:r>
        <w:rPr>
          <w:rFonts w:ascii="Arial" w:hAnsi="Arial" w:cs="Arial"/>
          <w:b/>
          <w:color w:val="0000FF"/>
          <w:sz w:val="24"/>
        </w:rPr>
        <w:t>RP-210537</w:t>
      </w:r>
      <w:r>
        <w:rPr>
          <w:rFonts w:ascii="Arial" w:hAnsi="Arial" w:cs="Arial"/>
          <w:b/>
          <w:color w:val="0000FF"/>
          <w:sz w:val="24"/>
        </w:rPr>
        <w:tab/>
      </w:r>
      <w:r>
        <w:rPr>
          <w:rFonts w:ascii="Arial" w:hAnsi="Arial" w:cs="Arial"/>
          <w:b/>
          <w:sz w:val="24"/>
        </w:rPr>
        <w:t>Scope revision of Rel-17 WI on support of reduced capability NR devices</w:t>
      </w:r>
    </w:p>
    <w:p w14:paraId="0A8026F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645E58" w14:textId="77777777" w:rsidR="00E97C3D" w:rsidRDefault="00E97C3D" w:rsidP="00E97C3D">
      <w:pPr>
        <w:rPr>
          <w:rFonts w:ascii="Arial" w:hAnsi="Arial" w:cs="Arial"/>
          <w:b/>
        </w:rPr>
      </w:pPr>
      <w:r>
        <w:rPr>
          <w:rFonts w:ascii="Arial" w:hAnsi="Arial" w:cs="Arial"/>
          <w:b/>
        </w:rPr>
        <w:t xml:space="preserve">Discussion: </w:t>
      </w:r>
    </w:p>
    <w:p w14:paraId="32845D24" w14:textId="77777777" w:rsidR="00E97C3D" w:rsidRDefault="00E97C3D" w:rsidP="00E97C3D">
      <w:r>
        <w:t>handled in email discussion [91E][38][RedCap_scope]</w:t>
      </w:r>
    </w:p>
    <w:p w14:paraId="1AF5FB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2940" w14:textId="77777777" w:rsidR="00E97C3D" w:rsidRDefault="00E97C3D" w:rsidP="00E97C3D">
      <w:pPr>
        <w:rPr>
          <w:rFonts w:ascii="Arial" w:hAnsi="Arial" w:cs="Arial"/>
          <w:b/>
          <w:sz w:val="24"/>
        </w:rPr>
      </w:pPr>
      <w:r>
        <w:rPr>
          <w:rFonts w:ascii="Arial" w:hAnsi="Arial" w:cs="Arial"/>
          <w:b/>
          <w:color w:val="0000FF"/>
          <w:sz w:val="24"/>
        </w:rPr>
        <w:t>RP-210569</w:t>
      </w:r>
      <w:r>
        <w:rPr>
          <w:rFonts w:ascii="Arial" w:hAnsi="Arial" w:cs="Arial"/>
          <w:b/>
          <w:color w:val="0000FF"/>
          <w:sz w:val="24"/>
        </w:rPr>
        <w:tab/>
      </w:r>
      <w:r>
        <w:rPr>
          <w:rFonts w:ascii="Arial" w:hAnsi="Arial" w:cs="Arial"/>
          <w:b/>
          <w:sz w:val="24"/>
        </w:rPr>
        <w:t>Way Forward on support of single Rx and 40 MHz bandwidth for RedCap</w:t>
      </w:r>
    </w:p>
    <w:p w14:paraId="7F126D5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Apple, Facebook, Google, Guangdong Genius, OPPO, Qualcomm, TCL, vivo, Verizon, Xiaomi, ZTE</w:t>
      </w:r>
    </w:p>
    <w:p w14:paraId="00F899F1" w14:textId="77777777" w:rsidR="00E97C3D" w:rsidRDefault="00E97C3D" w:rsidP="00E97C3D">
      <w:pPr>
        <w:rPr>
          <w:rFonts w:ascii="Arial" w:hAnsi="Arial" w:cs="Arial"/>
          <w:b/>
        </w:rPr>
      </w:pPr>
      <w:r>
        <w:rPr>
          <w:rFonts w:ascii="Arial" w:hAnsi="Arial" w:cs="Arial"/>
          <w:b/>
        </w:rPr>
        <w:t xml:space="preserve">Discussion: </w:t>
      </w:r>
    </w:p>
    <w:p w14:paraId="5C365A09" w14:textId="77777777" w:rsidR="00E97C3D" w:rsidRDefault="00E97C3D" w:rsidP="00E97C3D">
      <w:r>
        <w:t>handled in email discussion [91E][38][RedCap_scope]</w:t>
      </w:r>
    </w:p>
    <w:p w14:paraId="2C2900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RP-210743</w:t>
      </w:r>
      <w:r>
        <w:rPr>
          <w:color w:val="993300"/>
          <w:u w:val="single"/>
        </w:rPr>
        <w:t>.</w:t>
      </w:r>
    </w:p>
    <w:p w14:paraId="3C14B054" w14:textId="77777777" w:rsidR="00E97C3D" w:rsidRDefault="00E97C3D" w:rsidP="00E97C3D">
      <w:pPr>
        <w:rPr>
          <w:rFonts w:ascii="Arial" w:hAnsi="Arial" w:cs="Arial"/>
          <w:b/>
          <w:sz w:val="24"/>
        </w:rPr>
      </w:pPr>
      <w:r>
        <w:rPr>
          <w:rFonts w:ascii="Arial" w:hAnsi="Arial" w:cs="Arial"/>
          <w:b/>
          <w:color w:val="0000FF"/>
          <w:sz w:val="24"/>
        </w:rPr>
        <w:lastRenderedPageBreak/>
        <w:t>RP-210743</w:t>
      </w:r>
      <w:r>
        <w:rPr>
          <w:rFonts w:ascii="Arial" w:hAnsi="Arial" w:cs="Arial"/>
          <w:b/>
          <w:color w:val="0000FF"/>
          <w:sz w:val="24"/>
        </w:rPr>
        <w:tab/>
      </w:r>
      <w:r>
        <w:rPr>
          <w:rFonts w:ascii="Arial" w:hAnsi="Arial" w:cs="Arial"/>
          <w:b/>
          <w:sz w:val="24"/>
        </w:rPr>
        <w:t>Way Forward on support of single Rx and 40 MHz bandwidth for RedCap</w:t>
      </w:r>
    </w:p>
    <w:p w14:paraId="00BD5D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Apple, Facebook, Google, Guangdong Genius, OPPO, Qualcomm, TCL, vivo, Xiaomi, ZTE, DISH Network, Reliance Jio, KT Corp., SK Telecom, LG Uplus, Verizon</w:t>
      </w:r>
    </w:p>
    <w:p w14:paraId="7BB919A4" w14:textId="77777777" w:rsidR="00E97C3D" w:rsidRDefault="00E97C3D" w:rsidP="00E97C3D">
      <w:pPr>
        <w:rPr>
          <w:color w:val="808080"/>
        </w:rPr>
      </w:pPr>
      <w:r>
        <w:rPr>
          <w:color w:val="808080"/>
        </w:rPr>
        <w:t>(Replaces RP-210569)</w:t>
      </w:r>
    </w:p>
    <w:p w14:paraId="0719AB7C" w14:textId="77777777" w:rsidR="00E97C3D" w:rsidRDefault="00E97C3D" w:rsidP="00E97C3D">
      <w:pPr>
        <w:rPr>
          <w:rFonts w:ascii="Arial" w:hAnsi="Arial" w:cs="Arial"/>
          <w:b/>
        </w:rPr>
      </w:pPr>
      <w:r>
        <w:rPr>
          <w:rFonts w:ascii="Arial" w:hAnsi="Arial" w:cs="Arial"/>
          <w:b/>
        </w:rPr>
        <w:t xml:space="preserve">Discussion: </w:t>
      </w:r>
    </w:p>
    <w:p w14:paraId="7ED45948" w14:textId="77777777" w:rsidR="00E97C3D" w:rsidRDefault="00E97C3D" w:rsidP="00E97C3D">
      <w:r>
        <w:t>handled in Mon GotoW</w:t>
      </w:r>
    </w:p>
    <w:p w14:paraId="337229ED" w14:textId="77777777" w:rsidR="00E97C3D" w:rsidRDefault="00E97C3D" w:rsidP="00E97C3D">
      <w:r>
        <w:t>proposals:</w:t>
      </w:r>
    </w:p>
    <w:p w14:paraId="3DBF2BDC" w14:textId="77777777" w:rsidR="00E97C3D" w:rsidRDefault="00E97C3D" w:rsidP="00E97C3D">
      <w:r>
        <w:t>- For frequency bands where a legacy NR UE is required to be equipped with a minimum of 4 Rx antenna ports, the minimum number of Rx branches supported by specification for a RedCap UE is 1. The specification also supports 2 Rx branches for a RedCapUE in these bands.</w:t>
      </w:r>
    </w:p>
    <w:p w14:paraId="6A026AB1" w14:textId="77777777" w:rsidR="00E97C3D" w:rsidRDefault="00E97C3D" w:rsidP="00E97C3D">
      <w:r>
        <w:t>The number of Rx branches can be obtained by the network</w:t>
      </w:r>
    </w:p>
    <w:p w14:paraId="79C3E4FC" w14:textId="77777777" w:rsidR="00E97C3D" w:rsidRDefault="00E97C3D" w:rsidP="00E97C3D">
      <w:r>
        <w:t>- Maximum bandwidth of an FR1 RedCap UE during and after initial access of 20 MHzis supported. 40MHz channel bandwidth after initial access is optionally supported.</w:t>
      </w:r>
    </w:p>
    <w:p w14:paraId="6B348BD5" w14:textId="77777777" w:rsidR="00E97C3D" w:rsidRDefault="00E97C3D" w:rsidP="00E97C3D">
      <w:r>
        <w:t>40 MHz channel bandwidth is supported only in case of single layer transmission.</w:t>
      </w:r>
    </w:p>
    <w:p w14:paraId="59E566FC" w14:textId="77777777" w:rsidR="00E97C3D" w:rsidRDefault="00E97C3D" w:rsidP="00E97C3D">
      <w:r>
        <w:t>- No coverage recovery specific to RedCap will be defined in Rel-17 Redcap WI. Coverage enhancement and ‘repetition' techniques specified in other Rel-17 WIs will be made commonly applicable to both non-RedCap UEs and RedCap UEs.</w:t>
      </w:r>
    </w:p>
    <w:p w14:paraId="50ACAE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F41FC" w14:textId="77777777" w:rsidR="00E97C3D" w:rsidRDefault="00E97C3D" w:rsidP="00E97C3D">
      <w:pPr>
        <w:rPr>
          <w:rFonts w:ascii="Arial" w:hAnsi="Arial" w:cs="Arial"/>
          <w:b/>
          <w:sz w:val="24"/>
        </w:rPr>
      </w:pPr>
      <w:r>
        <w:rPr>
          <w:rFonts w:ascii="Arial" w:hAnsi="Arial" w:cs="Arial"/>
          <w:b/>
          <w:color w:val="0000FF"/>
          <w:sz w:val="24"/>
        </w:rPr>
        <w:t>RP-210668</w:t>
      </w:r>
      <w:r>
        <w:rPr>
          <w:rFonts w:ascii="Arial" w:hAnsi="Arial" w:cs="Arial"/>
          <w:b/>
          <w:color w:val="0000FF"/>
          <w:sz w:val="24"/>
        </w:rPr>
        <w:tab/>
      </w:r>
      <w:r>
        <w:rPr>
          <w:rFonts w:ascii="Arial" w:hAnsi="Arial" w:cs="Arial"/>
          <w:b/>
          <w:sz w:val="24"/>
        </w:rPr>
        <w:t>Operators view on RedCap</w:t>
      </w:r>
    </w:p>
    <w:p w14:paraId="77B318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BT, Deutsche Telekom, Telecom Italia, Telefonica, Telia Company</w:t>
      </w:r>
    </w:p>
    <w:p w14:paraId="2CC633D6" w14:textId="77777777" w:rsidR="00E97C3D" w:rsidRDefault="00E97C3D" w:rsidP="00E97C3D">
      <w:pPr>
        <w:rPr>
          <w:rFonts w:ascii="Arial" w:hAnsi="Arial" w:cs="Arial"/>
          <w:b/>
        </w:rPr>
      </w:pPr>
      <w:r>
        <w:rPr>
          <w:rFonts w:ascii="Arial" w:hAnsi="Arial" w:cs="Arial"/>
          <w:b/>
        </w:rPr>
        <w:t xml:space="preserve">Abstract: </w:t>
      </w:r>
    </w:p>
    <w:p w14:paraId="4ABF58CE" w14:textId="77777777" w:rsidR="00E97C3D" w:rsidRDefault="00E97C3D" w:rsidP="00E97C3D">
      <w:r>
        <w:t xml:space="preserve">Operators' view (Orange, Deutsche Telekom, Telecom Italia,...) on the scope of RedCap, with proposals on number of Rx antenna ports and maximum bandwidth. </w:t>
      </w:r>
    </w:p>
    <w:p w14:paraId="29BEBC4A" w14:textId="77777777" w:rsidR="00E97C3D" w:rsidRDefault="00E97C3D" w:rsidP="00E97C3D">
      <w:pPr>
        <w:rPr>
          <w:rFonts w:ascii="Arial" w:hAnsi="Arial" w:cs="Arial"/>
          <w:b/>
        </w:rPr>
      </w:pPr>
      <w:r>
        <w:rPr>
          <w:rFonts w:ascii="Arial" w:hAnsi="Arial" w:cs="Arial"/>
          <w:b/>
        </w:rPr>
        <w:t xml:space="preserve">Discussion: </w:t>
      </w:r>
    </w:p>
    <w:p w14:paraId="154A3A7A" w14:textId="77777777" w:rsidR="00E97C3D" w:rsidRDefault="00E97C3D" w:rsidP="00E97C3D">
      <w:r>
        <w:t>handled in email discussion [91E][38][RedCap_scope]</w:t>
      </w:r>
    </w:p>
    <w:p w14:paraId="5BB21AC2" w14:textId="77777777" w:rsidR="00E97C3D" w:rsidRDefault="00E97C3D" w:rsidP="00E97C3D">
      <w:r>
        <w:t>handled in Mon GotoW</w:t>
      </w:r>
    </w:p>
    <w:p w14:paraId="5AB96668" w14:textId="77777777" w:rsidR="00E97C3D" w:rsidRDefault="00E97C3D" w:rsidP="00E97C3D">
      <w:r>
        <w:t>Proposal #1</w:t>
      </w:r>
    </w:p>
    <w:p w14:paraId="159A8D22" w14:textId="77777777" w:rsidR="00E97C3D" w:rsidRDefault="00E97C3D" w:rsidP="00E97C3D">
      <w:r>
        <w:t>Maximum bandwidth of an FR1 RedCap UE during and after initial access of 20 MHz is supported.</w:t>
      </w:r>
    </w:p>
    <w:p w14:paraId="652513A9" w14:textId="77777777" w:rsidR="00E97C3D" w:rsidRDefault="00E97C3D" w:rsidP="00E97C3D">
      <w:r>
        <w:t>No wider bandwidth should be included in the WID.</w:t>
      </w:r>
    </w:p>
    <w:p w14:paraId="5A703114" w14:textId="77777777" w:rsidR="00E97C3D" w:rsidRDefault="00E97C3D" w:rsidP="00E97C3D">
      <w:r>
        <w:t>Proposal #2</w:t>
      </w:r>
    </w:p>
    <w:p w14:paraId="1D17C1AE" w14:textId="77777777" w:rsidR="00E97C3D" w:rsidRDefault="00E97C3D" w:rsidP="00E97C3D">
      <w:r>
        <w:t>For frequency bands where a legacy NR UE (other than 2-Rx vehicular UE) is required to be equipped with a minimum of 4 Rx antenna ports, the minimum number of Rx branches supported by specification for a should be 2 Rx.</w:t>
      </w:r>
    </w:p>
    <w:p w14:paraId="336DFBE4" w14:textId="77777777" w:rsidR="00E97C3D" w:rsidRDefault="00E97C3D" w:rsidP="00E97C3D">
      <w:r>
        <w:t>Qualcomm: antenna loss not modelled; number of antennas more important for us than bandwidth</w:t>
      </w:r>
    </w:p>
    <w:p w14:paraId="1D651ED7" w14:textId="77777777" w:rsidR="00E97C3D" w:rsidRDefault="00E97C3D" w:rsidP="00E97C3D">
      <w:r>
        <w:t>Futurewei: for 1Rx we could compromise for size reasons</w:t>
      </w:r>
    </w:p>
    <w:p w14:paraId="4B5CDCBF" w14:textId="77777777" w:rsidR="00E97C3D" w:rsidRDefault="00E97C3D" w:rsidP="00E97C3D">
      <w:r>
        <w:t>Mediatek: reducing the costs of the device is important here so we need to avoid fragmentation; RP-210743 and RP-210668 cover only RAN1 aspects and we need to decide also about RAN2 aspects</w:t>
      </w:r>
    </w:p>
    <w:p w14:paraId="448D5F88" w14:textId="77777777" w:rsidR="00E97C3D" w:rsidRDefault="00E97C3D" w:rsidP="00E97C3D">
      <w:r>
        <w:t>RAN chair: will need to be discussed over email in [38][RedCap_scope]</w:t>
      </w:r>
    </w:p>
    <w:p w14:paraId="7E96BD91" w14:textId="77777777" w:rsidR="00E97C3D" w:rsidRDefault="00E97C3D" w:rsidP="00E97C3D">
      <w:r>
        <w:lastRenderedPageBreak/>
        <w:t>CATT: agrees with Mediatek to not support larger bandwidths in REL-17 than 20MHz</w:t>
      </w:r>
    </w:p>
    <w:p w14:paraId="77F369B8" w14:textId="77777777" w:rsidR="00E97C3D" w:rsidRDefault="00E97C3D" w:rsidP="00E97C3D">
      <w:r>
        <w:t>ZTE: we can discuss how to restrict redcap devices to the intended use cases</w:t>
      </w:r>
    </w:p>
    <w:p w14:paraId="502BB666" w14:textId="77777777" w:rsidR="00E97C3D" w:rsidRDefault="00E97C3D" w:rsidP="00E97C3D">
      <w:r>
        <w:t>Huawei: would support to stick to the 20MHz</w:t>
      </w:r>
    </w:p>
    <w:p w14:paraId="380138F4" w14:textId="77777777" w:rsidR="00E97C3D" w:rsidRDefault="00E97C3D" w:rsidP="00E97C3D">
      <w:r>
        <w:t>DT: for single Rx: we need to be able to distinguish devices during the connection</w:t>
      </w:r>
    </w:p>
    <w:p w14:paraId="21F2B093" w14:textId="77777777" w:rsidR="00E97C3D" w:rsidRDefault="00E97C3D" w:rsidP="00E97C3D">
      <w:r>
        <w:t>RAN chair: further discussion will happen under email discussion [38][RedCap_scope]</w:t>
      </w:r>
    </w:p>
    <w:p w14:paraId="766CB9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C3294" w14:textId="77777777" w:rsidR="00E97C3D" w:rsidRDefault="00E97C3D" w:rsidP="00E97C3D">
      <w:pPr>
        <w:rPr>
          <w:rFonts w:ascii="Arial" w:hAnsi="Arial" w:cs="Arial"/>
          <w:b/>
          <w:sz w:val="24"/>
        </w:rPr>
      </w:pPr>
      <w:r>
        <w:rPr>
          <w:rFonts w:ascii="Arial" w:hAnsi="Arial" w:cs="Arial"/>
          <w:b/>
          <w:color w:val="0000FF"/>
          <w:sz w:val="24"/>
        </w:rPr>
        <w:t>RP-210579</w:t>
      </w:r>
      <w:r>
        <w:rPr>
          <w:rFonts w:ascii="Arial" w:hAnsi="Arial" w:cs="Arial"/>
          <w:b/>
          <w:color w:val="0000FF"/>
          <w:sz w:val="24"/>
        </w:rPr>
        <w:tab/>
      </w:r>
      <w:r>
        <w:rPr>
          <w:rFonts w:ascii="Arial" w:hAnsi="Arial" w:cs="Arial"/>
          <w:b/>
          <w:sz w:val="24"/>
        </w:rPr>
        <w:t>Views on support of reduced capability NR devices in Rel-17</w:t>
      </w:r>
    </w:p>
    <w:p w14:paraId="22FD3FB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8140AA" w14:textId="77777777" w:rsidR="00E97C3D" w:rsidRDefault="00E97C3D" w:rsidP="00E97C3D">
      <w:pPr>
        <w:rPr>
          <w:rFonts w:ascii="Arial" w:hAnsi="Arial" w:cs="Arial"/>
          <w:b/>
        </w:rPr>
      </w:pPr>
      <w:r>
        <w:rPr>
          <w:rFonts w:ascii="Arial" w:hAnsi="Arial" w:cs="Arial"/>
          <w:b/>
        </w:rPr>
        <w:t xml:space="preserve">Abstract: </w:t>
      </w:r>
    </w:p>
    <w:p w14:paraId="419AB205" w14:textId="77777777" w:rsidR="00E97C3D" w:rsidRDefault="00E97C3D" w:rsidP="00E97C3D">
      <w:r>
        <w:t>Views on remaining issues of RedCap, including max BW, Rx number, eDRX and RRM relaxation</w:t>
      </w:r>
    </w:p>
    <w:p w14:paraId="66AC31BF" w14:textId="77777777" w:rsidR="00E97C3D" w:rsidRDefault="00E97C3D" w:rsidP="00E97C3D">
      <w:pPr>
        <w:rPr>
          <w:rFonts w:ascii="Arial" w:hAnsi="Arial" w:cs="Arial"/>
          <w:b/>
        </w:rPr>
      </w:pPr>
      <w:r>
        <w:rPr>
          <w:rFonts w:ascii="Arial" w:hAnsi="Arial" w:cs="Arial"/>
          <w:b/>
        </w:rPr>
        <w:t xml:space="preserve">Discussion: </w:t>
      </w:r>
    </w:p>
    <w:p w14:paraId="76FD549C" w14:textId="77777777" w:rsidR="00E97C3D" w:rsidRDefault="00E97C3D" w:rsidP="00E97C3D">
      <w:r>
        <w:t>handled in email discussion [91E][38][RedCap_scope]</w:t>
      </w:r>
    </w:p>
    <w:p w14:paraId="6FA3D7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EED91" w14:textId="77777777" w:rsidR="00E97C3D" w:rsidRDefault="00E97C3D" w:rsidP="00E97C3D">
      <w:pPr>
        <w:rPr>
          <w:rFonts w:ascii="Arial" w:hAnsi="Arial" w:cs="Arial"/>
          <w:b/>
          <w:sz w:val="24"/>
        </w:rPr>
      </w:pPr>
      <w:r>
        <w:rPr>
          <w:rFonts w:ascii="Arial" w:hAnsi="Arial" w:cs="Arial"/>
          <w:b/>
          <w:color w:val="0000FF"/>
          <w:sz w:val="24"/>
        </w:rPr>
        <w:t>RP-210611</w:t>
      </w:r>
      <w:r>
        <w:rPr>
          <w:rFonts w:ascii="Arial" w:hAnsi="Arial" w:cs="Arial"/>
          <w:b/>
          <w:color w:val="0000FF"/>
          <w:sz w:val="24"/>
        </w:rPr>
        <w:tab/>
      </w:r>
      <w:r>
        <w:rPr>
          <w:rFonts w:ascii="Arial" w:hAnsi="Arial" w:cs="Arial"/>
          <w:b/>
          <w:sz w:val="24"/>
        </w:rPr>
        <w:t>Views on scope of support of reduced capability NR devices</w:t>
      </w:r>
    </w:p>
    <w:p w14:paraId="1B0CD17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CD349F" w14:textId="77777777" w:rsidR="00E97C3D" w:rsidRDefault="00E97C3D" w:rsidP="00E97C3D">
      <w:pPr>
        <w:rPr>
          <w:rFonts w:ascii="Arial" w:hAnsi="Arial" w:cs="Arial"/>
          <w:b/>
        </w:rPr>
      </w:pPr>
      <w:r>
        <w:rPr>
          <w:rFonts w:ascii="Arial" w:hAnsi="Arial" w:cs="Arial"/>
          <w:b/>
        </w:rPr>
        <w:t xml:space="preserve">Discussion: </w:t>
      </w:r>
    </w:p>
    <w:p w14:paraId="3C68A8E7" w14:textId="77777777" w:rsidR="00E97C3D" w:rsidRDefault="00E97C3D" w:rsidP="00E97C3D">
      <w:r>
        <w:t>handled in email discussion [91E][38][RedCap_scope]</w:t>
      </w:r>
    </w:p>
    <w:p w14:paraId="16248A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E34CA" w14:textId="77777777" w:rsidR="00E97C3D" w:rsidRDefault="00E97C3D" w:rsidP="00E97C3D">
      <w:pPr>
        <w:rPr>
          <w:rFonts w:ascii="Arial" w:hAnsi="Arial" w:cs="Arial"/>
          <w:b/>
          <w:sz w:val="24"/>
        </w:rPr>
      </w:pPr>
      <w:r>
        <w:rPr>
          <w:rFonts w:ascii="Arial" w:hAnsi="Arial" w:cs="Arial"/>
          <w:b/>
          <w:color w:val="0000FF"/>
          <w:sz w:val="24"/>
        </w:rPr>
        <w:t>RP-210647</w:t>
      </w:r>
      <w:r>
        <w:rPr>
          <w:rFonts w:ascii="Arial" w:hAnsi="Arial" w:cs="Arial"/>
          <w:b/>
          <w:color w:val="0000FF"/>
          <w:sz w:val="24"/>
        </w:rPr>
        <w:tab/>
      </w:r>
      <w:r>
        <w:rPr>
          <w:rFonts w:ascii="Arial" w:hAnsi="Arial" w:cs="Arial"/>
          <w:b/>
          <w:sz w:val="24"/>
        </w:rPr>
        <w:t>RAN1 scope for the RedCap WI</w:t>
      </w:r>
    </w:p>
    <w:p w14:paraId="719BD2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1EDC730" w14:textId="77777777" w:rsidR="00E97C3D" w:rsidRDefault="00E97C3D" w:rsidP="00E97C3D">
      <w:pPr>
        <w:rPr>
          <w:rFonts w:ascii="Arial" w:hAnsi="Arial" w:cs="Arial"/>
          <w:b/>
        </w:rPr>
      </w:pPr>
      <w:r>
        <w:rPr>
          <w:rFonts w:ascii="Arial" w:hAnsi="Arial" w:cs="Arial"/>
          <w:b/>
        </w:rPr>
        <w:t xml:space="preserve">Abstract: </w:t>
      </w:r>
    </w:p>
    <w:p w14:paraId="19FF20A1" w14:textId="77777777" w:rsidR="00E97C3D" w:rsidRDefault="00E97C3D" w:rsidP="00E97C3D">
      <w:r>
        <w:t>RAN1 open issues for RedCap</w:t>
      </w:r>
    </w:p>
    <w:p w14:paraId="6B939010" w14:textId="77777777" w:rsidR="00E97C3D" w:rsidRDefault="00E97C3D" w:rsidP="00E97C3D">
      <w:pPr>
        <w:rPr>
          <w:rFonts w:ascii="Arial" w:hAnsi="Arial" w:cs="Arial"/>
          <w:b/>
        </w:rPr>
      </w:pPr>
      <w:r>
        <w:rPr>
          <w:rFonts w:ascii="Arial" w:hAnsi="Arial" w:cs="Arial"/>
          <w:b/>
        </w:rPr>
        <w:t xml:space="preserve">Discussion: </w:t>
      </w:r>
    </w:p>
    <w:p w14:paraId="170AA2E9" w14:textId="77777777" w:rsidR="00E97C3D" w:rsidRDefault="00E97C3D" w:rsidP="00E97C3D">
      <w:r>
        <w:t>handled in email discussion [91E][38][RedCap_scope]</w:t>
      </w:r>
    </w:p>
    <w:p w14:paraId="0E188A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6EFE5" w14:textId="77777777" w:rsidR="00E97C3D" w:rsidRDefault="00E97C3D" w:rsidP="00E97C3D">
      <w:pPr>
        <w:rPr>
          <w:rFonts w:ascii="Arial" w:hAnsi="Arial" w:cs="Arial"/>
          <w:b/>
          <w:sz w:val="24"/>
        </w:rPr>
      </w:pPr>
      <w:r>
        <w:rPr>
          <w:rFonts w:ascii="Arial" w:hAnsi="Arial" w:cs="Arial"/>
          <w:b/>
          <w:color w:val="0000FF"/>
          <w:sz w:val="24"/>
        </w:rPr>
        <w:t>RP-210648</w:t>
      </w:r>
      <w:r>
        <w:rPr>
          <w:rFonts w:ascii="Arial" w:hAnsi="Arial" w:cs="Arial"/>
          <w:b/>
          <w:color w:val="0000FF"/>
          <w:sz w:val="24"/>
        </w:rPr>
        <w:tab/>
      </w:r>
      <w:r>
        <w:rPr>
          <w:rFonts w:ascii="Arial" w:hAnsi="Arial" w:cs="Arial"/>
          <w:b/>
          <w:sz w:val="24"/>
        </w:rPr>
        <w:t>RedCap RAN2 related aspects</w:t>
      </w:r>
    </w:p>
    <w:p w14:paraId="13DE05F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797FCDF" w14:textId="77777777" w:rsidR="00E97C3D" w:rsidRDefault="00E97C3D" w:rsidP="00E97C3D">
      <w:pPr>
        <w:rPr>
          <w:rFonts w:ascii="Arial" w:hAnsi="Arial" w:cs="Arial"/>
          <w:b/>
        </w:rPr>
      </w:pPr>
      <w:r>
        <w:rPr>
          <w:rFonts w:ascii="Arial" w:hAnsi="Arial" w:cs="Arial"/>
          <w:b/>
        </w:rPr>
        <w:t xml:space="preserve">Abstract: </w:t>
      </w:r>
    </w:p>
    <w:p w14:paraId="2CCCC191" w14:textId="77777777" w:rsidR="00E97C3D" w:rsidRDefault="00E97C3D" w:rsidP="00E97C3D">
      <w:r>
        <w:t>Discussion on RAN2 related aspects and SI status</w:t>
      </w:r>
    </w:p>
    <w:p w14:paraId="462AA740" w14:textId="77777777" w:rsidR="00E97C3D" w:rsidRDefault="00E97C3D" w:rsidP="00E97C3D">
      <w:pPr>
        <w:rPr>
          <w:rFonts w:ascii="Arial" w:hAnsi="Arial" w:cs="Arial"/>
          <w:b/>
        </w:rPr>
      </w:pPr>
      <w:r>
        <w:rPr>
          <w:rFonts w:ascii="Arial" w:hAnsi="Arial" w:cs="Arial"/>
          <w:b/>
        </w:rPr>
        <w:t xml:space="preserve">Discussion: </w:t>
      </w:r>
    </w:p>
    <w:p w14:paraId="6D5F1857" w14:textId="77777777" w:rsidR="00E97C3D" w:rsidRDefault="00E97C3D" w:rsidP="00E97C3D">
      <w:r>
        <w:t>handled in email discussion [91E][38][RedCap_scope]</w:t>
      </w:r>
    </w:p>
    <w:p w14:paraId="7435B6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E766" w14:textId="77777777" w:rsidR="00E97C3D" w:rsidRDefault="00E97C3D" w:rsidP="00E97C3D">
      <w:pPr>
        <w:rPr>
          <w:rFonts w:ascii="Arial" w:hAnsi="Arial" w:cs="Arial"/>
          <w:b/>
          <w:sz w:val="24"/>
        </w:rPr>
      </w:pPr>
      <w:r>
        <w:rPr>
          <w:rFonts w:ascii="Arial" w:hAnsi="Arial" w:cs="Arial"/>
          <w:b/>
          <w:color w:val="0000FF"/>
          <w:sz w:val="24"/>
        </w:rPr>
        <w:lastRenderedPageBreak/>
        <w:t>RP-210656</w:t>
      </w:r>
      <w:r>
        <w:rPr>
          <w:rFonts w:ascii="Arial" w:hAnsi="Arial" w:cs="Arial"/>
          <w:b/>
          <w:color w:val="0000FF"/>
          <w:sz w:val="24"/>
        </w:rPr>
        <w:tab/>
      </w:r>
      <w:r>
        <w:rPr>
          <w:rFonts w:ascii="Arial" w:hAnsi="Arial" w:cs="Arial"/>
          <w:b/>
          <w:sz w:val="24"/>
        </w:rPr>
        <w:t>Revised WID on Support of reduced capability NR devices</w:t>
      </w:r>
    </w:p>
    <w:p w14:paraId="5D0815F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A404DE6" w14:textId="77777777" w:rsidR="00E97C3D" w:rsidRDefault="00E97C3D" w:rsidP="00E97C3D">
      <w:pPr>
        <w:rPr>
          <w:rFonts w:ascii="Arial" w:hAnsi="Arial" w:cs="Arial"/>
          <w:b/>
        </w:rPr>
      </w:pPr>
      <w:r>
        <w:rPr>
          <w:rFonts w:ascii="Arial" w:hAnsi="Arial" w:cs="Arial"/>
          <w:b/>
        </w:rPr>
        <w:t xml:space="preserve">Abstract: </w:t>
      </w:r>
    </w:p>
    <w:p w14:paraId="2FF932DE" w14:textId="77777777" w:rsidR="00E97C3D" w:rsidRDefault="00E97C3D" w:rsidP="00E97C3D">
      <w:r>
        <w:t>last approved WID: RP-202933; provides proposed updates related to the open issues in the current WID (RP-202933). There are a few issues where the TR (38.875) does not provide a clear recommendation, where some discussion will be needed in RAN#91</w:t>
      </w:r>
    </w:p>
    <w:p w14:paraId="06213EFA" w14:textId="77777777" w:rsidR="00E97C3D" w:rsidRDefault="00E97C3D" w:rsidP="00E97C3D">
      <w:pPr>
        <w:rPr>
          <w:rFonts w:ascii="Arial" w:hAnsi="Arial" w:cs="Arial"/>
          <w:b/>
        </w:rPr>
      </w:pPr>
      <w:r>
        <w:rPr>
          <w:rFonts w:ascii="Arial" w:hAnsi="Arial" w:cs="Arial"/>
          <w:b/>
        </w:rPr>
        <w:t xml:space="preserve">Discussion: </w:t>
      </w:r>
    </w:p>
    <w:p w14:paraId="4479A582" w14:textId="77777777" w:rsidR="00E97C3D" w:rsidRDefault="00E97C3D" w:rsidP="00E97C3D">
      <w:r>
        <w:t>MCC: comments and colours should be removed before approving this WID</w:t>
      </w:r>
    </w:p>
    <w:p w14:paraId="09CF37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RP-210821</w:t>
      </w:r>
      <w:r>
        <w:rPr>
          <w:color w:val="993300"/>
          <w:u w:val="single"/>
        </w:rPr>
        <w:t>.</w:t>
      </w:r>
    </w:p>
    <w:p w14:paraId="6DA0844A" w14:textId="77777777" w:rsidR="00E97C3D" w:rsidRDefault="00E97C3D" w:rsidP="00E97C3D">
      <w:pPr>
        <w:rPr>
          <w:rFonts w:ascii="Arial" w:hAnsi="Arial" w:cs="Arial"/>
          <w:b/>
          <w:sz w:val="24"/>
        </w:rPr>
      </w:pPr>
      <w:r>
        <w:rPr>
          <w:rFonts w:ascii="Arial" w:hAnsi="Arial" w:cs="Arial"/>
          <w:b/>
          <w:color w:val="0000FF"/>
          <w:sz w:val="24"/>
        </w:rPr>
        <w:t>RP-210821</w:t>
      </w:r>
      <w:r>
        <w:rPr>
          <w:rFonts w:ascii="Arial" w:hAnsi="Arial" w:cs="Arial"/>
          <w:b/>
          <w:color w:val="0000FF"/>
          <w:sz w:val="24"/>
        </w:rPr>
        <w:tab/>
      </w:r>
      <w:r>
        <w:rPr>
          <w:rFonts w:ascii="Arial" w:hAnsi="Arial" w:cs="Arial"/>
          <w:b/>
          <w:sz w:val="24"/>
        </w:rPr>
        <w:t>Revised WID on Support of reduced capability NR devices</w:t>
      </w:r>
    </w:p>
    <w:p w14:paraId="41FFEFE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A2AB9D" w14:textId="77777777" w:rsidR="00E97C3D" w:rsidRDefault="00E97C3D" w:rsidP="00E97C3D">
      <w:pPr>
        <w:rPr>
          <w:color w:val="808080"/>
        </w:rPr>
      </w:pPr>
      <w:r>
        <w:rPr>
          <w:color w:val="808080"/>
        </w:rPr>
        <w:t>(Replaces RP-210656)</w:t>
      </w:r>
    </w:p>
    <w:p w14:paraId="059E58D7" w14:textId="77777777" w:rsidR="00E97C3D" w:rsidRDefault="00E97C3D" w:rsidP="00E97C3D">
      <w:pPr>
        <w:rPr>
          <w:rFonts w:ascii="Arial" w:hAnsi="Arial" w:cs="Arial"/>
          <w:b/>
        </w:rPr>
      </w:pPr>
      <w:r>
        <w:rPr>
          <w:rFonts w:ascii="Arial" w:hAnsi="Arial" w:cs="Arial"/>
          <w:b/>
        </w:rPr>
        <w:t xml:space="preserve">Abstract: </w:t>
      </w:r>
    </w:p>
    <w:p w14:paraId="26C2E96D" w14:textId="77777777" w:rsidR="00E97C3D" w:rsidRDefault="00E97C3D" w:rsidP="00E97C3D">
      <w:r>
        <w:t>last approved WID: RP-202933</w:t>
      </w:r>
    </w:p>
    <w:p w14:paraId="1E81D2B7" w14:textId="77777777" w:rsidR="00E97C3D" w:rsidRDefault="00E97C3D" w:rsidP="00E97C3D">
      <w:pPr>
        <w:rPr>
          <w:rFonts w:ascii="Arial" w:hAnsi="Arial" w:cs="Arial"/>
          <w:b/>
        </w:rPr>
      </w:pPr>
      <w:r>
        <w:rPr>
          <w:rFonts w:ascii="Arial" w:hAnsi="Arial" w:cs="Arial"/>
          <w:b/>
        </w:rPr>
        <w:t xml:space="preserve">Discussion: </w:t>
      </w:r>
    </w:p>
    <w:p w14:paraId="757D8155" w14:textId="77777777" w:rsidR="00E97C3D" w:rsidRDefault="00E97C3D" w:rsidP="00E97C3D">
      <w:r>
        <w:t>handled in Wed GotoW</w:t>
      </w:r>
    </w:p>
    <w:p w14:paraId="6AD78553" w14:textId="77777777" w:rsidR="00E97C3D" w:rsidRDefault="00E97C3D" w:rsidP="00E97C3D">
      <w:r>
        <w:t>OPPO: we should add a bullet to coverage enhancement</w:t>
      </w:r>
    </w:p>
    <w:p w14:paraId="6922AD46" w14:textId="77777777" w:rsidR="00E97C3D" w:rsidRDefault="00E97C3D" w:rsidP="00E97C3D">
      <w:r>
        <w:t>DT: thanks for addressing our concerns but impacts on access barring needs to be further clarified</w:t>
      </w:r>
    </w:p>
    <w:p w14:paraId="725E3476" w14:textId="77777777" w:rsidR="00E97C3D" w:rsidRDefault="00E97C3D" w:rsidP="00E97C3D">
      <w:r>
        <w:t>Futurewei: we should not go back to 1RX reopening the fragmentation discussion</w:t>
      </w:r>
    </w:p>
    <w:p w14:paraId="230F9180" w14:textId="77777777" w:rsidR="00E97C3D" w:rsidRDefault="00E97C3D" w:rsidP="00E97C3D">
      <w:r>
        <w:t>Apple: regarding RRM further study needed</w:t>
      </w:r>
    </w:p>
    <w:p w14:paraId="274D8E14" w14:textId="77777777" w:rsidR="00E97C3D" w:rsidRDefault="00E97C3D" w:rsidP="00E97C3D">
      <w:r>
        <w:t>Orange: different policies depending on the number of antennas is important</w:t>
      </w:r>
    </w:p>
    <w:p w14:paraId="6550600B" w14:textId="77777777" w:rsidR="00E97C3D" w:rsidRDefault="00E97C3D" w:rsidP="00E97C3D">
      <w:r>
        <w:t>Telecom Italia: different access barring for normal UEs and redcap UEs needs still to be worked on</w:t>
      </w:r>
    </w:p>
    <w:p w14:paraId="57816A79" w14:textId="77777777" w:rsidR="00E97C3D" w:rsidRDefault="00E97C3D" w:rsidP="00E97C3D">
      <w:r>
        <w:t>RAN chair: as there are still a number of comments let's continue them over email</w:t>
      </w:r>
    </w:p>
    <w:p w14:paraId="1ADE94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RP-210873</w:t>
      </w:r>
      <w:r>
        <w:rPr>
          <w:color w:val="993300"/>
          <w:u w:val="single"/>
        </w:rPr>
        <w:t>.</w:t>
      </w:r>
    </w:p>
    <w:p w14:paraId="67E2865F" w14:textId="77777777" w:rsidR="00E97C3D" w:rsidRDefault="00E97C3D" w:rsidP="00E97C3D">
      <w:pPr>
        <w:rPr>
          <w:rFonts w:ascii="Arial" w:hAnsi="Arial" w:cs="Arial"/>
          <w:b/>
          <w:sz w:val="24"/>
        </w:rPr>
      </w:pPr>
      <w:r>
        <w:rPr>
          <w:rFonts w:ascii="Arial" w:hAnsi="Arial" w:cs="Arial"/>
          <w:b/>
          <w:color w:val="0000FF"/>
          <w:sz w:val="24"/>
        </w:rPr>
        <w:t>RP-210873</w:t>
      </w:r>
      <w:r>
        <w:rPr>
          <w:rFonts w:ascii="Arial" w:hAnsi="Arial" w:cs="Arial"/>
          <w:b/>
          <w:color w:val="0000FF"/>
          <w:sz w:val="24"/>
        </w:rPr>
        <w:tab/>
      </w:r>
      <w:r>
        <w:rPr>
          <w:rFonts w:ascii="Arial" w:hAnsi="Arial" w:cs="Arial"/>
          <w:b/>
          <w:sz w:val="24"/>
        </w:rPr>
        <w:t>Revised WID on Support of reduced capability NR devices</w:t>
      </w:r>
    </w:p>
    <w:p w14:paraId="7849C79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17A1CCE" w14:textId="77777777" w:rsidR="00E97C3D" w:rsidRDefault="00E97C3D" w:rsidP="00E97C3D">
      <w:pPr>
        <w:rPr>
          <w:color w:val="808080"/>
        </w:rPr>
      </w:pPr>
      <w:r>
        <w:rPr>
          <w:color w:val="808080"/>
        </w:rPr>
        <w:t>(Replaces RP-210821)</w:t>
      </w:r>
    </w:p>
    <w:p w14:paraId="04AFF2EA" w14:textId="77777777" w:rsidR="00E97C3D" w:rsidRDefault="00E97C3D" w:rsidP="00E97C3D">
      <w:pPr>
        <w:rPr>
          <w:rFonts w:ascii="Arial" w:hAnsi="Arial" w:cs="Arial"/>
          <w:b/>
        </w:rPr>
      </w:pPr>
      <w:r>
        <w:rPr>
          <w:rFonts w:ascii="Arial" w:hAnsi="Arial" w:cs="Arial"/>
          <w:b/>
        </w:rPr>
        <w:t xml:space="preserve">Abstract: </w:t>
      </w:r>
    </w:p>
    <w:p w14:paraId="6D06B9F2" w14:textId="77777777" w:rsidR="00E97C3D" w:rsidRDefault="00E97C3D" w:rsidP="00E97C3D">
      <w:r>
        <w:t>last approved WID: RP-202933</w:t>
      </w:r>
    </w:p>
    <w:p w14:paraId="361868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RP-210894</w:t>
      </w:r>
      <w:r>
        <w:rPr>
          <w:color w:val="993300"/>
          <w:u w:val="single"/>
        </w:rPr>
        <w:t>.</w:t>
      </w:r>
    </w:p>
    <w:p w14:paraId="617E6194" w14:textId="77777777" w:rsidR="00E97C3D" w:rsidRDefault="00E97C3D" w:rsidP="00E97C3D">
      <w:pPr>
        <w:rPr>
          <w:rFonts w:ascii="Arial" w:hAnsi="Arial" w:cs="Arial"/>
          <w:b/>
          <w:sz w:val="24"/>
        </w:rPr>
      </w:pPr>
      <w:r>
        <w:rPr>
          <w:rFonts w:ascii="Arial" w:hAnsi="Arial" w:cs="Arial"/>
          <w:b/>
          <w:color w:val="0000FF"/>
          <w:sz w:val="24"/>
        </w:rPr>
        <w:t>RP-210894</w:t>
      </w:r>
      <w:r>
        <w:rPr>
          <w:rFonts w:ascii="Arial" w:hAnsi="Arial" w:cs="Arial"/>
          <w:b/>
          <w:color w:val="0000FF"/>
          <w:sz w:val="24"/>
        </w:rPr>
        <w:tab/>
      </w:r>
      <w:r>
        <w:rPr>
          <w:rFonts w:ascii="Arial" w:hAnsi="Arial" w:cs="Arial"/>
          <w:b/>
          <w:sz w:val="24"/>
        </w:rPr>
        <w:t>Revised WID on Support of reduced capability NR devices</w:t>
      </w:r>
    </w:p>
    <w:p w14:paraId="487252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4E3C747" w14:textId="77777777" w:rsidR="00E97C3D" w:rsidRDefault="00E97C3D" w:rsidP="00E97C3D">
      <w:pPr>
        <w:rPr>
          <w:color w:val="808080"/>
        </w:rPr>
      </w:pPr>
      <w:r>
        <w:rPr>
          <w:color w:val="808080"/>
        </w:rPr>
        <w:t>(Replaces RP-210873)</w:t>
      </w:r>
    </w:p>
    <w:p w14:paraId="1160DAB1" w14:textId="77777777" w:rsidR="00E97C3D" w:rsidRDefault="00E97C3D" w:rsidP="00E97C3D">
      <w:pPr>
        <w:rPr>
          <w:rFonts w:ascii="Arial" w:hAnsi="Arial" w:cs="Arial"/>
          <w:b/>
        </w:rPr>
      </w:pPr>
      <w:r>
        <w:rPr>
          <w:rFonts w:ascii="Arial" w:hAnsi="Arial" w:cs="Arial"/>
          <w:b/>
        </w:rPr>
        <w:lastRenderedPageBreak/>
        <w:t xml:space="preserve">Abstract: </w:t>
      </w:r>
    </w:p>
    <w:p w14:paraId="4BB2815B" w14:textId="77777777" w:rsidR="00E97C3D" w:rsidRDefault="00E97C3D" w:rsidP="00E97C3D">
      <w:r>
        <w:t>last approved WID: RP-202933</w:t>
      </w:r>
    </w:p>
    <w:p w14:paraId="1A195DB9" w14:textId="77777777" w:rsidR="00E97C3D" w:rsidRDefault="00E97C3D" w:rsidP="00E97C3D">
      <w:pPr>
        <w:rPr>
          <w:rFonts w:ascii="Arial" w:hAnsi="Arial" w:cs="Arial"/>
          <w:b/>
        </w:rPr>
      </w:pPr>
      <w:r>
        <w:rPr>
          <w:rFonts w:ascii="Arial" w:hAnsi="Arial" w:cs="Arial"/>
          <w:b/>
        </w:rPr>
        <w:t xml:space="preserve">Discussion: </w:t>
      </w:r>
    </w:p>
    <w:p w14:paraId="5A2D37A1" w14:textId="77777777" w:rsidR="00E97C3D" w:rsidRDefault="00E97C3D" w:rsidP="00E97C3D">
      <w:r>
        <w:t>handled in Fri GotoW</w:t>
      </w:r>
    </w:p>
    <w:p w14:paraId="13BC08E3" w14:textId="77777777" w:rsidR="00E97C3D" w:rsidRDefault="00E97C3D" w:rsidP="00E97C3D">
      <w:r>
        <w:t>DT: not sure that we discuss here the right form of access barring; would prefer to talk about barring</w:t>
      </w:r>
    </w:p>
    <w:p w14:paraId="2FADA76F" w14:textId="77777777" w:rsidR="00E97C3D" w:rsidRDefault="00E97C3D" w:rsidP="00E97C3D">
      <w:r>
        <w:t>Nokia: no problem to change control to barring; subbullet is addressing the RAN2 aspect</w:t>
      </w:r>
    </w:p>
    <w:p w14:paraId="33FD254B" w14:textId="77777777" w:rsidR="00E97C3D" w:rsidRDefault="00E97C3D" w:rsidP="00E97C3D">
      <w:r>
        <w:t>DT: access control does not include barring</w:t>
      </w:r>
    </w:p>
    <w:p w14:paraId="118C6B2A" w14:textId="77777777" w:rsidR="00E97C3D" w:rsidRDefault="00E97C3D" w:rsidP="00E97C3D">
      <w:r>
        <w:t>RAN chair: TRP/TRS topic may need to have to take this work into account</w:t>
      </w:r>
    </w:p>
    <w:p w14:paraId="52F7F7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RP-210918</w:t>
      </w:r>
      <w:r>
        <w:rPr>
          <w:color w:val="993300"/>
          <w:u w:val="single"/>
        </w:rPr>
        <w:t>.</w:t>
      </w:r>
    </w:p>
    <w:p w14:paraId="0DE1FA5B" w14:textId="77777777" w:rsidR="00E97C3D" w:rsidRDefault="00E97C3D" w:rsidP="00E97C3D">
      <w:pPr>
        <w:rPr>
          <w:rFonts w:ascii="Arial" w:hAnsi="Arial" w:cs="Arial"/>
          <w:b/>
          <w:sz w:val="24"/>
        </w:rPr>
      </w:pPr>
      <w:r>
        <w:rPr>
          <w:rFonts w:ascii="Arial" w:hAnsi="Arial" w:cs="Arial"/>
          <w:b/>
          <w:color w:val="0000FF"/>
          <w:sz w:val="24"/>
        </w:rPr>
        <w:t>RP-210918</w:t>
      </w:r>
      <w:r>
        <w:rPr>
          <w:rFonts w:ascii="Arial" w:hAnsi="Arial" w:cs="Arial"/>
          <w:b/>
          <w:color w:val="0000FF"/>
          <w:sz w:val="24"/>
        </w:rPr>
        <w:tab/>
      </w:r>
      <w:r>
        <w:rPr>
          <w:rFonts w:ascii="Arial" w:hAnsi="Arial" w:cs="Arial"/>
          <w:b/>
          <w:sz w:val="24"/>
        </w:rPr>
        <w:t>Revised WID on Support of reduced capability NR devices</w:t>
      </w:r>
    </w:p>
    <w:p w14:paraId="314E25C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E0B863B" w14:textId="77777777" w:rsidR="00E97C3D" w:rsidRDefault="00E97C3D" w:rsidP="00E97C3D">
      <w:pPr>
        <w:rPr>
          <w:color w:val="808080"/>
        </w:rPr>
      </w:pPr>
      <w:r>
        <w:rPr>
          <w:color w:val="808080"/>
        </w:rPr>
        <w:t>(Replaces RP-210894)</w:t>
      </w:r>
    </w:p>
    <w:p w14:paraId="3B29377C" w14:textId="77777777" w:rsidR="00E97C3D" w:rsidRDefault="00E97C3D" w:rsidP="00E97C3D">
      <w:pPr>
        <w:rPr>
          <w:rFonts w:ascii="Arial" w:hAnsi="Arial" w:cs="Arial"/>
          <w:b/>
        </w:rPr>
      </w:pPr>
      <w:r>
        <w:rPr>
          <w:rFonts w:ascii="Arial" w:hAnsi="Arial" w:cs="Arial"/>
          <w:b/>
        </w:rPr>
        <w:t xml:space="preserve">Abstract: </w:t>
      </w:r>
    </w:p>
    <w:p w14:paraId="374276C6" w14:textId="77777777" w:rsidR="00E97C3D" w:rsidRDefault="00E97C3D" w:rsidP="00E97C3D">
      <w:r>
        <w:t>last approved WID: RP-202933</w:t>
      </w:r>
    </w:p>
    <w:p w14:paraId="0BD364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26C4C" w14:textId="77777777" w:rsidR="00E97C3D" w:rsidRDefault="00E97C3D" w:rsidP="00E97C3D">
      <w:pPr>
        <w:rPr>
          <w:rFonts w:ascii="Arial" w:hAnsi="Arial" w:cs="Arial"/>
          <w:b/>
          <w:sz w:val="24"/>
        </w:rPr>
      </w:pPr>
      <w:r>
        <w:rPr>
          <w:rFonts w:ascii="Arial" w:hAnsi="Arial" w:cs="Arial"/>
          <w:b/>
          <w:color w:val="0000FF"/>
          <w:sz w:val="24"/>
        </w:rPr>
        <w:t>RP-210820</w:t>
      </w:r>
      <w:r>
        <w:rPr>
          <w:rFonts w:ascii="Arial" w:hAnsi="Arial" w:cs="Arial"/>
          <w:b/>
          <w:color w:val="0000FF"/>
          <w:sz w:val="24"/>
        </w:rPr>
        <w:tab/>
      </w:r>
      <w:r>
        <w:rPr>
          <w:rFonts w:ascii="Arial" w:hAnsi="Arial" w:cs="Arial"/>
          <w:b/>
          <w:sz w:val="24"/>
        </w:rPr>
        <w:t>Moderator's summary of email discussion [91E][38][RedCap_scope]</w:t>
      </w:r>
    </w:p>
    <w:p w14:paraId="6E9187E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17C9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425" w14:textId="77777777" w:rsidR="00E97C3D" w:rsidRDefault="00E97C3D" w:rsidP="00E97C3D">
      <w:pPr>
        <w:rPr>
          <w:rFonts w:ascii="Arial" w:hAnsi="Arial" w:cs="Arial"/>
          <w:b/>
          <w:sz w:val="24"/>
        </w:rPr>
      </w:pPr>
      <w:r>
        <w:rPr>
          <w:rFonts w:ascii="Arial" w:hAnsi="Arial" w:cs="Arial"/>
          <w:b/>
          <w:color w:val="0000FF"/>
          <w:sz w:val="24"/>
        </w:rPr>
        <w:t>RP-210882</w:t>
      </w:r>
      <w:r>
        <w:rPr>
          <w:rFonts w:ascii="Arial" w:hAnsi="Arial" w:cs="Arial"/>
          <w:b/>
          <w:color w:val="0000FF"/>
          <w:sz w:val="24"/>
        </w:rPr>
        <w:tab/>
      </w:r>
      <w:r>
        <w:rPr>
          <w:rFonts w:ascii="Arial" w:hAnsi="Arial" w:cs="Arial"/>
          <w:b/>
          <w:sz w:val="24"/>
        </w:rPr>
        <w:t>Draft LS on Unified Access Control (UAC) for for RedCap (to: CT1, SA1; cc: RAN2; contact: Nokia)</w:t>
      </w:r>
    </w:p>
    <w:p w14:paraId="203AC9DA"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Nokia</w:t>
      </w:r>
    </w:p>
    <w:p w14:paraId="0A5E82B2" w14:textId="77777777" w:rsidR="00E97C3D" w:rsidRDefault="00E97C3D" w:rsidP="00E97C3D">
      <w:pPr>
        <w:rPr>
          <w:rFonts w:ascii="Arial" w:hAnsi="Arial" w:cs="Arial"/>
          <w:b/>
        </w:rPr>
      </w:pPr>
      <w:r>
        <w:rPr>
          <w:rFonts w:ascii="Arial" w:hAnsi="Arial" w:cs="Arial"/>
          <w:b/>
        </w:rPr>
        <w:t xml:space="preserve">Discussion: </w:t>
      </w:r>
    </w:p>
    <w:p w14:paraId="66C8999D" w14:textId="77777777" w:rsidR="00E97C3D" w:rsidRDefault="00E97C3D" w:rsidP="00E97C3D">
      <w:r>
        <w:t>result of email discussion [91E][38][RedCap_scope]</w:t>
      </w:r>
    </w:p>
    <w:p w14:paraId="38BA09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RP-210902</w:t>
      </w:r>
      <w:r>
        <w:rPr>
          <w:color w:val="993300"/>
          <w:u w:val="single"/>
        </w:rPr>
        <w:t>.</w:t>
      </w:r>
    </w:p>
    <w:p w14:paraId="541141E7" w14:textId="77777777" w:rsidR="00E97C3D" w:rsidRDefault="00E97C3D" w:rsidP="00E97C3D">
      <w:pPr>
        <w:rPr>
          <w:rFonts w:ascii="Arial" w:hAnsi="Arial" w:cs="Arial"/>
          <w:b/>
          <w:sz w:val="24"/>
        </w:rPr>
      </w:pPr>
      <w:r>
        <w:rPr>
          <w:rFonts w:ascii="Arial" w:hAnsi="Arial" w:cs="Arial"/>
          <w:b/>
          <w:color w:val="0000FF"/>
          <w:sz w:val="24"/>
        </w:rPr>
        <w:t>RP-210902</w:t>
      </w:r>
      <w:r>
        <w:rPr>
          <w:rFonts w:ascii="Arial" w:hAnsi="Arial" w:cs="Arial"/>
          <w:b/>
          <w:color w:val="0000FF"/>
          <w:sz w:val="24"/>
        </w:rPr>
        <w:tab/>
      </w:r>
      <w:r>
        <w:rPr>
          <w:rFonts w:ascii="Arial" w:hAnsi="Arial" w:cs="Arial"/>
          <w:b/>
          <w:sz w:val="24"/>
        </w:rPr>
        <w:t>Draft LS on Unified Access Control (UAC) for for RedCap (to: CT1, SA1; cc: RAN2; contact: Nokia)</w:t>
      </w:r>
    </w:p>
    <w:p w14:paraId="351A2CE3"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Nokia</w:t>
      </w:r>
    </w:p>
    <w:p w14:paraId="4838BE81" w14:textId="77777777" w:rsidR="00E97C3D" w:rsidRDefault="00E97C3D" w:rsidP="00E97C3D">
      <w:pPr>
        <w:rPr>
          <w:color w:val="808080"/>
        </w:rPr>
      </w:pPr>
      <w:r>
        <w:rPr>
          <w:color w:val="808080"/>
        </w:rPr>
        <w:t>(Replaces RP-210882)</w:t>
      </w:r>
    </w:p>
    <w:p w14:paraId="43F143F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RP-210919</w:t>
      </w:r>
      <w:r>
        <w:rPr>
          <w:color w:val="993300"/>
          <w:u w:val="single"/>
        </w:rPr>
        <w:t>.</w:t>
      </w:r>
    </w:p>
    <w:p w14:paraId="19CA14AF" w14:textId="77777777" w:rsidR="00E97C3D" w:rsidRDefault="00E97C3D" w:rsidP="00E97C3D">
      <w:pPr>
        <w:rPr>
          <w:rFonts w:ascii="Arial" w:hAnsi="Arial" w:cs="Arial"/>
          <w:b/>
          <w:sz w:val="24"/>
        </w:rPr>
      </w:pPr>
      <w:r>
        <w:rPr>
          <w:rFonts w:ascii="Arial" w:hAnsi="Arial" w:cs="Arial"/>
          <w:b/>
          <w:color w:val="0000FF"/>
          <w:sz w:val="24"/>
        </w:rPr>
        <w:t>RP-210919</w:t>
      </w:r>
      <w:r>
        <w:rPr>
          <w:rFonts w:ascii="Arial" w:hAnsi="Arial" w:cs="Arial"/>
          <w:b/>
          <w:color w:val="0000FF"/>
          <w:sz w:val="24"/>
        </w:rPr>
        <w:tab/>
      </w:r>
      <w:r>
        <w:rPr>
          <w:rFonts w:ascii="Arial" w:hAnsi="Arial" w:cs="Arial"/>
          <w:b/>
          <w:sz w:val="24"/>
        </w:rPr>
        <w:t>LS on Unified Access Control (UAC) for for RedCap (to: CT1, SA1; cc: RAN2; contact: Nokia)</w:t>
      </w:r>
    </w:p>
    <w:p w14:paraId="788833E5" w14:textId="77777777" w:rsidR="00E97C3D" w:rsidRDefault="00E97C3D" w:rsidP="00E97C3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RAN</w:t>
      </w:r>
    </w:p>
    <w:p w14:paraId="1C3BCC7C" w14:textId="77777777" w:rsidR="00E97C3D" w:rsidRDefault="00E97C3D" w:rsidP="00E97C3D">
      <w:pPr>
        <w:rPr>
          <w:color w:val="808080"/>
        </w:rPr>
      </w:pPr>
      <w:r>
        <w:rPr>
          <w:color w:val="808080"/>
        </w:rPr>
        <w:t>(Replaces RP-210902)</w:t>
      </w:r>
    </w:p>
    <w:p w14:paraId="3D2060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34090" w14:textId="77777777" w:rsidR="00E97C3D" w:rsidRDefault="00E97C3D" w:rsidP="00E97C3D">
      <w:pPr>
        <w:pStyle w:val="Heading4"/>
      </w:pPr>
      <w:bookmarkStart w:id="220" w:name="_Toc69483428"/>
      <w:bookmarkStart w:id="221" w:name="_Toc74553671"/>
      <w:r>
        <w:t>9.7.28</w:t>
      </w:r>
      <w:r>
        <w:tab/>
        <w:t>Core part: NR repeaters [New RAN4 WI: NR_repeaters-Core]</w:t>
      </w:r>
      <w:bookmarkEnd w:id="220"/>
      <w:bookmarkEnd w:id="221"/>
    </w:p>
    <w:p w14:paraId="2F408D56" w14:textId="77777777" w:rsidR="00E97C3D" w:rsidRDefault="00E97C3D" w:rsidP="00E97C3D">
      <w:pPr>
        <w:rPr>
          <w:rFonts w:ascii="Arial" w:hAnsi="Arial" w:cs="Arial"/>
          <w:b/>
          <w:sz w:val="24"/>
        </w:rPr>
      </w:pPr>
      <w:r>
        <w:rPr>
          <w:rFonts w:ascii="Arial" w:hAnsi="Arial" w:cs="Arial"/>
          <w:b/>
          <w:color w:val="0000FF"/>
          <w:sz w:val="24"/>
        </w:rPr>
        <w:t>RP-210504</w:t>
      </w:r>
      <w:r>
        <w:rPr>
          <w:rFonts w:ascii="Arial" w:hAnsi="Arial" w:cs="Arial"/>
          <w:b/>
          <w:color w:val="0000FF"/>
          <w:sz w:val="24"/>
        </w:rPr>
        <w:tab/>
      </w:r>
      <w:r>
        <w:rPr>
          <w:rFonts w:ascii="Arial" w:hAnsi="Arial" w:cs="Arial"/>
          <w:b/>
          <w:sz w:val="24"/>
        </w:rPr>
        <w:t>Status Report for WI Core part: NR Repeaters; rapporteur: Qualcomm</w:t>
      </w:r>
    </w:p>
    <w:p w14:paraId="5A7AD87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CFE863" w14:textId="77777777" w:rsidR="00E97C3D" w:rsidRDefault="00E97C3D" w:rsidP="00E97C3D">
      <w:pPr>
        <w:rPr>
          <w:rFonts w:ascii="Arial" w:hAnsi="Arial" w:cs="Arial"/>
          <w:b/>
        </w:rPr>
      </w:pPr>
      <w:r>
        <w:rPr>
          <w:rFonts w:ascii="Arial" w:hAnsi="Arial" w:cs="Arial"/>
          <w:b/>
        </w:rPr>
        <w:t xml:space="preserve">Discussion: </w:t>
      </w:r>
    </w:p>
    <w:p w14:paraId="0412E18E" w14:textId="77777777" w:rsidR="00E97C3D" w:rsidRDefault="00E97C3D" w:rsidP="00E97C3D">
      <w:r>
        <w:t>MCC: Core: 15%, March 22, Perf.: 0%, Sep.22 but acc. to last approved WID RP-202927 this WI has no Perf. part</w:t>
      </w:r>
    </w:p>
    <w:p w14:paraId="6363B1EA" w14:textId="77777777" w:rsidR="00E97C3D" w:rsidRDefault="00E97C3D" w:rsidP="00E97C3D">
      <w:r>
        <w:t>Qualcomm: WI has no Perf. part so far (may get one in the future); Core part target is March 22</w:t>
      </w:r>
    </w:p>
    <w:p w14:paraId="02AD5A18" w14:textId="77777777" w:rsidR="00E97C3D" w:rsidRDefault="00E97C3D" w:rsidP="00E97C3D">
      <w:r>
        <w:t>conclusion: Perf. part % complete and target will be removed</w:t>
      </w:r>
    </w:p>
    <w:p w14:paraId="4F65F6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RP-210750</w:t>
      </w:r>
      <w:r>
        <w:rPr>
          <w:color w:val="993300"/>
          <w:u w:val="single"/>
        </w:rPr>
        <w:t>.</w:t>
      </w:r>
    </w:p>
    <w:p w14:paraId="15AAA34B" w14:textId="77777777" w:rsidR="00E97C3D" w:rsidRDefault="00E97C3D" w:rsidP="00E97C3D">
      <w:pPr>
        <w:rPr>
          <w:rFonts w:ascii="Arial" w:hAnsi="Arial" w:cs="Arial"/>
          <w:b/>
          <w:sz w:val="24"/>
        </w:rPr>
      </w:pPr>
      <w:r>
        <w:rPr>
          <w:rFonts w:ascii="Arial" w:hAnsi="Arial" w:cs="Arial"/>
          <w:b/>
          <w:color w:val="0000FF"/>
          <w:sz w:val="24"/>
        </w:rPr>
        <w:t>RP-210750</w:t>
      </w:r>
      <w:r>
        <w:rPr>
          <w:rFonts w:ascii="Arial" w:hAnsi="Arial" w:cs="Arial"/>
          <w:b/>
          <w:color w:val="0000FF"/>
          <w:sz w:val="24"/>
        </w:rPr>
        <w:tab/>
      </w:r>
      <w:r>
        <w:rPr>
          <w:rFonts w:ascii="Arial" w:hAnsi="Arial" w:cs="Arial"/>
          <w:b/>
          <w:sz w:val="24"/>
        </w:rPr>
        <w:t>Status Report for WI Core part: NR Repeaters; rapporteur: Qualcomm</w:t>
      </w:r>
    </w:p>
    <w:p w14:paraId="4E471E8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6A25CA" w14:textId="77777777" w:rsidR="00E97C3D" w:rsidRDefault="00E97C3D" w:rsidP="00E97C3D">
      <w:pPr>
        <w:rPr>
          <w:color w:val="808080"/>
        </w:rPr>
      </w:pPr>
      <w:r>
        <w:rPr>
          <w:color w:val="808080"/>
        </w:rPr>
        <w:t>(Replaces RP-210504)</w:t>
      </w:r>
    </w:p>
    <w:p w14:paraId="18387194" w14:textId="77777777" w:rsidR="00E97C3D" w:rsidRDefault="00E97C3D" w:rsidP="00E97C3D">
      <w:pPr>
        <w:rPr>
          <w:rFonts w:ascii="Arial" w:hAnsi="Arial" w:cs="Arial"/>
          <w:b/>
        </w:rPr>
      </w:pPr>
      <w:r>
        <w:rPr>
          <w:rFonts w:ascii="Arial" w:hAnsi="Arial" w:cs="Arial"/>
          <w:b/>
        </w:rPr>
        <w:t xml:space="preserve">Discussion: </w:t>
      </w:r>
    </w:p>
    <w:p w14:paraId="486A0146" w14:textId="77777777" w:rsidR="00E97C3D" w:rsidRDefault="00E97C3D" w:rsidP="00E97C3D">
      <w:r>
        <w:t>MCC: late submission</w:t>
      </w:r>
    </w:p>
    <w:p w14:paraId="25BFB15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371C8" w14:textId="77777777" w:rsidR="00E97C3D" w:rsidRDefault="00E97C3D" w:rsidP="00E97C3D">
      <w:pPr>
        <w:rPr>
          <w:rFonts w:ascii="Arial" w:hAnsi="Arial" w:cs="Arial"/>
          <w:b/>
          <w:sz w:val="24"/>
        </w:rPr>
      </w:pPr>
      <w:r>
        <w:rPr>
          <w:rFonts w:ascii="Arial" w:hAnsi="Arial" w:cs="Arial"/>
          <w:b/>
          <w:color w:val="0000FF"/>
          <w:sz w:val="24"/>
        </w:rPr>
        <w:t>RP-210624</w:t>
      </w:r>
      <w:r>
        <w:rPr>
          <w:rFonts w:ascii="Arial" w:hAnsi="Arial" w:cs="Arial"/>
          <w:b/>
          <w:color w:val="0000FF"/>
          <w:sz w:val="24"/>
        </w:rPr>
        <w:tab/>
      </w:r>
      <w:r>
        <w:rPr>
          <w:rFonts w:ascii="Arial" w:hAnsi="Arial" w:cs="Arial"/>
          <w:b/>
          <w:sz w:val="24"/>
        </w:rPr>
        <w:t>Discussion on sync issues for TDD repeater</w:t>
      </w:r>
    </w:p>
    <w:p w14:paraId="0D30E65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80071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6EA4" w14:textId="77777777" w:rsidR="00E97C3D" w:rsidRDefault="00E97C3D" w:rsidP="00E97C3D">
      <w:pPr>
        <w:rPr>
          <w:rFonts w:ascii="Arial" w:hAnsi="Arial" w:cs="Arial"/>
          <w:b/>
          <w:sz w:val="24"/>
        </w:rPr>
      </w:pPr>
      <w:r>
        <w:rPr>
          <w:rFonts w:ascii="Arial" w:hAnsi="Arial" w:cs="Arial"/>
          <w:b/>
          <w:color w:val="0000FF"/>
          <w:sz w:val="24"/>
        </w:rPr>
        <w:t>RP-210505</w:t>
      </w:r>
      <w:r>
        <w:rPr>
          <w:rFonts w:ascii="Arial" w:hAnsi="Arial" w:cs="Arial"/>
          <w:b/>
          <w:color w:val="0000FF"/>
          <w:sz w:val="24"/>
        </w:rPr>
        <w:tab/>
      </w:r>
      <w:r>
        <w:rPr>
          <w:rFonts w:ascii="Arial" w:hAnsi="Arial" w:cs="Arial"/>
          <w:b/>
          <w:sz w:val="24"/>
        </w:rPr>
        <w:t>Revised WID for NR Repeaters</w:t>
      </w:r>
    </w:p>
    <w:p w14:paraId="1C8A538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B36CF7" w14:textId="77777777" w:rsidR="00E97C3D" w:rsidRDefault="00E97C3D" w:rsidP="00E97C3D">
      <w:pPr>
        <w:rPr>
          <w:rFonts w:ascii="Arial" w:hAnsi="Arial" w:cs="Arial"/>
          <w:b/>
        </w:rPr>
      </w:pPr>
      <w:r>
        <w:rPr>
          <w:rFonts w:ascii="Arial" w:hAnsi="Arial" w:cs="Arial"/>
          <w:b/>
        </w:rPr>
        <w:t xml:space="preserve">Abstract: </w:t>
      </w:r>
    </w:p>
    <w:p w14:paraId="5B67EA10" w14:textId="77777777" w:rsidR="00E97C3D" w:rsidRDefault="00E97C3D" w:rsidP="00E97C3D">
      <w:r>
        <w:t>last approved WID: RP-202927</w:t>
      </w:r>
    </w:p>
    <w:p w14:paraId="3C8B59B5" w14:textId="77777777" w:rsidR="00E97C3D" w:rsidRDefault="00E97C3D" w:rsidP="00E97C3D">
      <w:pPr>
        <w:rPr>
          <w:rFonts w:ascii="Arial" w:hAnsi="Arial" w:cs="Arial"/>
          <w:b/>
        </w:rPr>
      </w:pPr>
      <w:r>
        <w:rPr>
          <w:rFonts w:ascii="Arial" w:hAnsi="Arial" w:cs="Arial"/>
          <w:b/>
        </w:rPr>
        <w:t xml:space="preserve">Discussion: </w:t>
      </w:r>
    </w:p>
    <w:p w14:paraId="48FD42D4" w14:textId="77777777" w:rsidR="00E97C3D" w:rsidRDefault="00E97C3D" w:rsidP="00E97C3D">
      <w:r>
        <w:t>Qualcomm: WI has no Perf. part so far (may get one in the future); Core part target is March 22</w:t>
      </w:r>
    </w:p>
    <w:p w14:paraId="36F9A332" w14:textId="77777777" w:rsidR="00E97C3D" w:rsidRDefault="00E97C3D" w:rsidP="00E97C3D">
      <w:r>
        <w:t>conclusion: The 2 new TSs are created by Core parts, the Perf. part objective will be removed (for the moment)</w:t>
      </w:r>
    </w:p>
    <w:p w14:paraId="21F689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RP-210818</w:t>
      </w:r>
      <w:r>
        <w:rPr>
          <w:color w:val="993300"/>
          <w:u w:val="single"/>
        </w:rPr>
        <w:t>.</w:t>
      </w:r>
    </w:p>
    <w:p w14:paraId="0A0154BD" w14:textId="77777777" w:rsidR="00E97C3D" w:rsidRDefault="00E97C3D" w:rsidP="00E97C3D">
      <w:pPr>
        <w:rPr>
          <w:rFonts w:ascii="Arial" w:hAnsi="Arial" w:cs="Arial"/>
          <w:b/>
          <w:sz w:val="24"/>
        </w:rPr>
      </w:pPr>
      <w:r>
        <w:rPr>
          <w:rFonts w:ascii="Arial" w:hAnsi="Arial" w:cs="Arial"/>
          <w:b/>
          <w:color w:val="0000FF"/>
          <w:sz w:val="24"/>
        </w:rPr>
        <w:t>RP-210818</w:t>
      </w:r>
      <w:r>
        <w:rPr>
          <w:rFonts w:ascii="Arial" w:hAnsi="Arial" w:cs="Arial"/>
          <w:b/>
          <w:color w:val="0000FF"/>
          <w:sz w:val="24"/>
        </w:rPr>
        <w:tab/>
      </w:r>
      <w:r>
        <w:rPr>
          <w:rFonts w:ascii="Arial" w:hAnsi="Arial" w:cs="Arial"/>
          <w:b/>
          <w:sz w:val="24"/>
        </w:rPr>
        <w:t>Revised WID for NR Repeaters</w:t>
      </w:r>
    </w:p>
    <w:p w14:paraId="701C8BD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22E4F6A" w14:textId="77777777" w:rsidR="00E97C3D" w:rsidRDefault="00E97C3D" w:rsidP="00E97C3D">
      <w:pPr>
        <w:rPr>
          <w:color w:val="808080"/>
        </w:rPr>
      </w:pPr>
      <w:r>
        <w:rPr>
          <w:color w:val="808080"/>
        </w:rPr>
        <w:lastRenderedPageBreak/>
        <w:t>(Replaces RP-210505)</w:t>
      </w:r>
    </w:p>
    <w:p w14:paraId="15A95CEB" w14:textId="77777777" w:rsidR="00E97C3D" w:rsidRDefault="00E97C3D" w:rsidP="00E97C3D">
      <w:pPr>
        <w:rPr>
          <w:rFonts w:ascii="Arial" w:hAnsi="Arial" w:cs="Arial"/>
          <w:b/>
        </w:rPr>
      </w:pPr>
      <w:r>
        <w:rPr>
          <w:rFonts w:ascii="Arial" w:hAnsi="Arial" w:cs="Arial"/>
          <w:b/>
        </w:rPr>
        <w:t xml:space="preserve">Abstract: </w:t>
      </w:r>
    </w:p>
    <w:p w14:paraId="1D5E5AD2" w14:textId="77777777" w:rsidR="00E97C3D" w:rsidRDefault="00E97C3D" w:rsidP="00E97C3D">
      <w:r>
        <w:t>last approved WID: RP-202927</w:t>
      </w:r>
    </w:p>
    <w:p w14:paraId="47CEED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FDE75" w14:textId="77777777" w:rsidR="00E97C3D" w:rsidRDefault="00E97C3D" w:rsidP="00E97C3D">
      <w:pPr>
        <w:pStyle w:val="Heading4"/>
      </w:pPr>
      <w:bookmarkStart w:id="222" w:name="_Toc69483429"/>
      <w:bookmarkStart w:id="223" w:name="_Toc74553672"/>
      <w:r>
        <w:t>9.7.29</w:t>
      </w:r>
      <w:r>
        <w:tab/>
        <w:t>Core part: Introduction of BCS4 for NR [New RAN4 WI: NR_BCS4-Core]</w:t>
      </w:r>
      <w:bookmarkEnd w:id="222"/>
      <w:bookmarkEnd w:id="223"/>
    </w:p>
    <w:p w14:paraId="0C861097" w14:textId="77777777" w:rsidR="00E97C3D" w:rsidRDefault="00E97C3D" w:rsidP="00E97C3D">
      <w:pPr>
        <w:rPr>
          <w:rFonts w:ascii="Arial" w:hAnsi="Arial" w:cs="Arial"/>
          <w:b/>
          <w:sz w:val="24"/>
        </w:rPr>
      </w:pPr>
      <w:r>
        <w:rPr>
          <w:rFonts w:ascii="Arial" w:hAnsi="Arial" w:cs="Arial"/>
          <w:b/>
          <w:color w:val="0000FF"/>
          <w:sz w:val="24"/>
        </w:rPr>
        <w:t>RP-210209</w:t>
      </w:r>
      <w:r>
        <w:rPr>
          <w:rFonts w:ascii="Arial" w:hAnsi="Arial" w:cs="Arial"/>
          <w:b/>
          <w:color w:val="0000FF"/>
          <w:sz w:val="24"/>
        </w:rPr>
        <w:tab/>
      </w:r>
      <w:r>
        <w:rPr>
          <w:rFonts w:ascii="Arial" w:hAnsi="Arial" w:cs="Arial"/>
          <w:b/>
          <w:sz w:val="24"/>
        </w:rPr>
        <w:t>Status report of WI Core part: Introduction of BCS4 for NR; rapporteur: Ericsson</w:t>
      </w:r>
    </w:p>
    <w:p w14:paraId="0E371B6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2391F0" w14:textId="77777777" w:rsidR="00E97C3D" w:rsidRDefault="00E97C3D" w:rsidP="00E97C3D">
      <w:pPr>
        <w:rPr>
          <w:rFonts w:ascii="Arial" w:hAnsi="Arial" w:cs="Arial"/>
          <w:b/>
        </w:rPr>
      </w:pPr>
      <w:r>
        <w:rPr>
          <w:rFonts w:ascii="Arial" w:hAnsi="Arial" w:cs="Arial"/>
          <w:b/>
        </w:rPr>
        <w:t xml:space="preserve">Discussion: </w:t>
      </w:r>
    </w:p>
    <w:p w14:paraId="36A29BA0" w14:textId="77777777" w:rsidR="00E97C3D" w:rsidRDefault="00E97C3D" w:rsidP="00E97C3D">
      <w:r>
        <w:t xml:space="preserve">MCC: Core: 5%, March 22; Perf.: 5%, Feb.22; </w:t>
      </w:r>
    </w:p>
    <w:p w14:paraId="17391149" w14:textId="77777777" w:rsidR="00E97C3D" w:rsidRDefault="00E97C3D" w:rsidP="00E97C3D">
      <w:r>
        <w:t>but acc. to last approved WID RP-202832 this WI has no Perf. part and Feb.22 would also make no sense as a WI can only be completed at the TSG</w:t>
      </w:r>
    </w:p>
    <w:p w14:paraId="0358CD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RP-210752</w:t>
      </w:r>
      <w:r>
        <w:rPr>
          <w:color w:val="993300"/>
          <w:u w:val="single"/>
        </w:rPr>
        <w:t>.</w:t>
      </w:r>
    </w:p>
    <w:p w14:paraId="00E0BD9D" w14:textId="77777777" w:rsidR="00E97C3D" w:rsidRDefault="00E97C3D" w:rsidP="00E97C3D">
      <w:pPr>
        <w:rPr>
          <w:rFonts w:ascii="Arial" w:hAnsi="Arial" w:cs="Arial"/>
          <w:b/>
          <w:sz w:val="24"/>
        </w:rPr>
      </w:pPr>
      <w:r>
        <w:rPr>
          <w:rFonts w:ascii="Arial" w:hAnsi="Arial" w:cs="Arial"/>
          <w:b/>
          <w:color w:val="0000FF"/>
          <w:sz w:val="24"/>
        </w:rPr>
        <w:t>RP-210752</w:t>
      </w:r>
      <w:r>
        <w:rPr>
          <w:rFonts w:ascii="Arial" w:hAnsi="Arial" w:cs="Arial"/>
          <w:b/>
          <w:color w:val="0000FF"/>
          <w:sz w:val="24"/>
        </w:rPr>
        <w:tab/>
      </w:r>
      <w:r>
        <w:rPr>
          <w:rFonts w:ascii="Arial" w:hAnsi="Arial" w:cs="Arial"/>
          <w:b/>
          <w:sz w:val="24"/>
        </w:rPr>
        <w:t>Status report of WI Core part: Introduction of BCS4 for NR; rapporteur: Ericsson</w:t>
      </w:r>
    </w:p>
    <w:p w14:paraId="48D6F29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924B044" w14:textId="77777777" w:rsidR="00E97C3D" w:rsidRDefault="00E97C3D" w:rsidP="00E97C3D">
      <w:pPr>
        <w:rPr>
          <w:color w:val="808080"/>
        </w:rPr>
      </w:pPr>
      <w:r>
        <w:rPr>
          <w:color w:val="808080"/>
        </w:rPr>
        <w:t>(Replaces RP-210209)</w:t>
      </w:r>
    </w:p>
    <w:p w14:paraId="0F8B1538" w14:textId="77777777" w:rsidR="00E97C3D" w:rsidRDefault="00E97C3D" w:rsidP="00E97C3D">
      <w:pPr>
        <w:rPr>
          <w:rFonts w:ascii="Arial" w:hAnsi="Arial" w:cs="Arial"/>
          <w:b/>
        </w:rPr>
      </w:pPr>
      <w:r>
        <w:rPr>
          <w:rFonts w:ascii="Arial" w:hAnsi="Arial" w:cs="Arial"/>
          <w:b/>
        </w:rPr>
        <w:t xml:space="preserve">Discussion: </w:t>
      </w:r>
    </w:p>
    <w:p w14:paraId="65B9CA33" w14:textId="77777777" w:rsidR="00E97C3D" w:rsidRDefault="00E97C3D" w:rsidP="00E97C3D">
      <w:r>
        <w:t>MCC: late submission</w:t>
      </w:r>
    </w:p>
    <w:p w14:paraId="238F03F6" w14:textId="77777777" w:rsidR="00E97C3D" w:rsidRDefault="00E97C3D" w:rsidP="00E97C3D">
      <w:r>
        <w:t>conclusion: Core: 5%, March 22</w:t>
      </w:r>
    </w:p>
    <w:p w14:paraId="4097AA6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96BF" w14:textId="77777777" w:rsidR="00E97C3D" w:rsidRDefault="00E97C3D" w:rsidP="00E97C3D">
      <w:pPr>
        <w:pStyle w:val="Heading3"/>
      </w:pPr>
      <w:bookmarkStart w:id="224" w:name="_Toc69483430"/>
      <w:bookmarkStart w:id="225" w:name="_Toc74553673"/>
      <w:r>
        <w:t>9.8</w:t>
      </w:r>
      <w:r>
        <w:tab/>
        <w:t>Open REL-17 NR or NR+LTE WIs (spectrum related)</w:t>
      </w:r>
      <w:bookmarkEnd w:id="224"/>
      <w:bookmarkEnd w:id="225"/>
    </w:p>
    <w:p w14:paraId="1B53DDC1" w14:textId="77777777" w:rsidR="00E97C3D" w:rsidRDefault="00E97C3D" w:rsidP="00E97C3D">
      <w:pPr>
        <w:pStyle w:val="Heading4"/>
      </w:pPr>
      <w:bookmarkStart w:id="226" w:name="_Toc69483431"/>
      <w:bookmarkStart w:id="227" w:name="_Toc74553674"/>
      <w:r>
        <w:t>9.8.1</w:t>
      </w:r>
      <w:r>
        <w:tab/>
        <w:t>Intro of FR2 FWA UE with max TRP of 23dBm for band n257 and n258 [RAN4 WI: NR_FR2_FWA_Bn257_Bn258]</w:t>
      </w:r>
      <w:bookmarkEnd w:id="226"/>
      <w:bookmarkEnd w:id="227"/>
    </w:p>
    <w:p w14:paraId="7B6EE9B6" w14:textId="77777777" w:rsidR="00E97C3D" w:rsidRDefault="00E97C3D" w:rsidP="00E97C3D">
      <w:pPr>
        <w:rPr>
          <w:rFonts w:ascii="Arial" w:hAnsi="Arial" w:cs="Arial"/>
          <w:b/>
          <w:sz w:val="24"/>
        </w:rPr>
      </w:pPr>
      <w:r>
        <w:rPr>
          <w:rFonts w:ascii="Arial" w:hAnsi="Arial" w:cs="Arial"/>
          <w:b/>
          <w:color w:val="0000FF"/>
          <w:sz w:val="24"/>
        </w:rPr>
        <w:t>RP-210358</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6908D89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69DADF" w14:textId="77777777" w:rsidR="00E97C3D" w:rsidRDefault="00E97C3D" w:rsidP="00E97C3D">
      <w:pPr>
        <w:rPr>
          <w:rFonts w:ascii="Arial" w:hAnsi="Arial" w:cs="Arial"/>
          <w:b/>
        </w:rPr>
      </w:pPr>
      <w:r>
        <w:rPr>
          <w:rFonts w:ascii="Arial" w:hAnsi="Arial" w:cs="Arial"/>
          <w:b/>
        </w:rPr>
        <w:t xml:space="preserve">Discussion: </w:t>
      </w:r>
    </w:p>
    <w:p w14:paraId="5EFE5176" w14:textId="77777777" w:rsidR="00E97C3D" w:rsidRDefault="00E97C3D" w:rsidP="00E97C3D">
      <w:r>
        <w:t>conclusion: Core part WI and Perf. part WI completed</w:t>
      </w:r>
    </w:p>
    <w:p w14:paraId="5D87FB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6899" w14:textId="77777777" w:rsidR="00E97C3D" w:rsidRDefault="00E97C3D" w:rsidP="00E97C3D">
      <w:pPr>
        <w:rPr>
          <w:rFonts w:ascii="Arial" w:hAnsi="Arial" w:cs="Arial"/>
          <w:b/>
          <w:sz w:val="24"/>
        </w:rPr>
      </w:pPr>
      <w:r>
        <w:rPr>
          <w:rFonts w:ascii="Arial" w:hAnsi="Arial" w:cs="Arial"/>
          <w:b/>
          <w:color w:val="0000FF"/>
          <w:sz w:val="24"/>
        </w:rPr>
        <w:t>RP-210093</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3DED88A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A13F8B" w14:textId="77777777" w:rsidR="00E97C3D" w:rsidRDefault="00E97C3D" w:rsidP="00E97C3D">
      <w:pPr>
        <w:rPr>
          <w:rFonts w:ascii="Arial" w:hAnsi="Arial" w:cs="Arial"/>
          <w:b/>
        </w:rPr>
      </w:pPr>
      <w:r>
        <w:rPr>
          <w:rFonts w:ascii="Arial" w:hAnsi="Arial" w:cs="Arial"/>
          <w:b/>
        </w:rPr>
        <w:lastRenderedPageBreak/>
        <w:t xml:space="preserve">Discussion: </w:t>
      </w:r>
    </w:p>
    <w:p w14:paraId="310FAA83" w14:textId="77777777" w:rsidR="00E97C3D" w:rsidRDefault="00E97C3D" w:rsidP="00E97C3D">
      <w:r>
        <w:t>MCC: CR R4-2103203 claims on the CR cover that it was written to TS 38.101-2 however in the CR database the CR was requested to TS 38.101-1 and a CR number of the 38.101-1 range was allocated; therefore R4-2103203 has to be rejected as allocated to a different spec;</w:t>
      </w:r>
    </w:p>
    <w:p w14:paraId="410D3676" w14:textId="77777777" w:rsidR="00E97C3D" w:rsidRDefault="00E97C3D" w:rsidP="00E97C3D">
      <w:r>
        <w:t>instead a company CR to 38.101-2 was allocated in RP-210737</w:t>
      </w:r>
    </w:p>
    <w:p w14:paraId="32EF22A9" w14:textId="77777777" w:rsidR="00E97C3D" w:rsidRDefault="00E97C3D" w:rsidP="00E97C3D">
      <w:r>
        <w:t>conclusion:</w:t>
      </w:r>
    </w:p>
    <w:p w14:paraId="1B118669" w14:textId="77777777" w:rsidR="00E97C3D" w:rsidRDefault="00E97C3D" w:rsidP="00E97C3D">
      <w:r>
        <w:t>all CRs of RP-210093 are approved except</w:t>
      </w:r>
    </w:p>
    <w:p w14:paraId="0A5E3BE5" w14:textId="77777777" w:rsidR="00E97C3D" w:rsidRDefault="00E97C3D" w:rsidP="00E97C3D">
      <w:r>
        <w:t>- R4-2103203 which is not pursued as allocated to a different spec</w:t>
      </w:r>
    </w:p>
    <w:p w14:paraId="14E766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5BD279" w14:textId="77777777" w:rsidR="00E97C3D" w:rsidRDefault="00E97C3D" w:rsidP="00E97C3D">
      <w:pPr>
        <w:rPr>
          <w:rFonts w:ascii="Arial" w:hAnsi="Arial" w:cs="Arial"/>
          <w:b/>
          <w:sz w:val="24"/>
        </w:rPr>
      </w:pPr>
      <w:r>
        <w:rPr>
          <w:rFonts w:ascii="Arial" w:hAnsi="Arial" w:cs="Arial"/>
          <w:b/>
          <w:color w:val="0000FF"/>
          <w:sz w:val="24"/>
        </w:rPr>
        <w:t>RP-210737</w:t>
      </w:r>
      <w:r>
        <w:rPr>
          <w:rFonts w:ascii="Arial" w:hAnsi="Arial" w:cs="Arial"/>
          <w:b/>
          <w:color w:val="0000FF"/>
          <w:sz w:val="24"/>
        </w:rPr>
        <w:tab/>
      </w:r>
      <w:r>
        <w:rPr>
          <w:rFonts w:ascii="Arial" w:hAnsi="Arial" w:cs="Arial"/>
          <w:b/>
          <w:sz w:val="24"/>
        </w:rPr>
        <w:t>FR2 FWA RF requirements</w:t>
      </w:r>
    </w:p>
    <w:p w14:paraId="39A61F9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v17.0.0</w:t>
      </w:r>
      <w:r>
        <w:rPr>
          <w:i/>
        </w:rPr>
        <w:tab/>
        <w:t xml:space="preserve">  CR-0347  Cat: B (Rel-17)</w:t>
      </w:r>
      <w:r>
        <w:rPr>
          <w:i/>
        </w:rPr>
        <w:br/>
      </w:r>
      <w:r>
        <w:rPr>
          <w:i/>
        </w:rPr>
        <w:br/>
      </w:r>
      <w:r>
        <w:rPr>
          <w:i/>
        </w:rPr>
        <w:tab/>
      </w:r>
      <w:r>
        <w:rPr>
          <w:i/>
        </w:rPr>
        <w:tab/>
      </w:r>
      <w:r>
        <w:rPr>
          <w:i/>
        </w:rPr>
        <w:tab/>
      </w:r>
      <w:r>
        <w:rPr>
          <w:i/>
        </w:rPr>
        <w:tab/>
      </w:r>
      <w:r>
        <w:rPr>
          <w:i/>
        </w:rPr>
        <w:tab/>
        <w:t>Source: Huawei, HiSilicon</w:t>
      </w:r>
    </w:p>
    <w:p w14:paraId="351676BD" w14:textId="77777777" w:rsidR="00E97C3D" w:rsidRDefault="00E97C3D" w:rsidP="00E97C3D">
      <w:pPr>
        <w:rPr>
          <w:rFonts w:ascii="Arial" w:hAnsi="Arial" w:cs="Arial"/>
          <w:b/>
        </w:rPr>
      </w:pPr>
      <w:r>
        <w:rPr>
          <w:rFonts w:ascii="Arial" w:hAnsi="Arial" w:cs="Arial"/>
          <w:b/>
        </w:rPr>
        <w:t xml:space="preserve">Abstract: </w:t>
      </w:r>
    </w:p>
    <w:p w14:paraId="39D601CF" w14:textId="77777777" w:rsidR="00E97C3D" w:rsidRDefault="00E97C3D" w:rsidP="00E97C3D">
      <w:r>
        <w:t>company CR; replacing R4-2103203 of RP-210093 which was introduced in Tdoc lists and CR database as 38.101-1 CR (and got a corresponding CR number) but uses 38.101-2 on the CR cover</w:t>
      </w:r>
    </w:p>
    <w:p w14:paraId="621031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B500F" w14:textId="77777777" w:rsidR="00E97C3D" w:rsidRDefault="00E97C3D" w:rsidP="00E97C3D">
      <w:pPr>
        <w:pStyle w:val="Heading4"/>
      </w:pPr>
      <w:bookmarkStart w:id="228" w:name="_Toc69483432"/>
      <w:bookmarkStart w:id="229" w:name="_Toc74553675"/>
      <w:r>
        <w:t>9.8.2</w:t>
      </w:r>
      <w:r>
        <w:tab/>
        <w:t>Band combos for concurrent operation of NR/LTE Uu bands/band combos and one NR/LTE V2X PC5 band [RAN4 WI: NR_LTE_V2X_PC5_combos]</w:t>
      </w:r>
      <w:bookmarkEnd w:id="228"/>
      <w:bookmarkEnd w:id="229"/>
    </w:p>
    <w:p w14:paraId="587B1894" w14:textId="77777777" w:rsidR="00E97C3D" w:rsidRDefault="00E97C3D" w:rsidP="00E97C3D">
      <w:pPr>
        <w:rPr>
          <w:rFonts w:ascii="Arial" w:hAnsi="Arial" w:cs="Arial"/>
          <w:b/>
          <w:sz w:val="24"/>
        </w:rPr>
      </w:pPr>
      <w:r>
        <w:rPr>
          <w:rFonts w:ascii="Arial" w:hAnsi="Arial" w:cs="Arial"/>
          <w:b/>
          <w:color w:val="0000FF"/>
          <w:sz w:val="24"/>
        </w:rPr>
        <w:t>RP-210589</w:t>
      </w:r>
      <w:r>
        <w:rPr>
          <w:rFonts w:ascii="Arial" w:hAnsi="Arial" w:cs="Arial"/>
          <w:b/>
          <w:color w:val="0000FF"/>
          <w:sz w:val="24"/>
        </w:rPr>
        <w:tab/>
      </w:r>
      <w:r>
        <w:rPr>
          <w:rFonts w:ascii="Arial" w:hAnsi="Arial" w:cs="Arial"/>
          <w:b/>
          <w:sz w:val="24"/>
        </w:rPr>
        <w:t>Status report of WI on Band combinations for concurrent operation of NR/LTE Uu bands/band combos and one NR/LTE V2X PC5 band; rapporteur: CATT</w:t>
      </w:r>
    </w:p>
    <w:p w14:paraId="056ACA6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E35C5B" w14:textId="77777777" w:rsidR="00E97C3D" w:rsidRDefault="00E97C3D" w:rsidP="00E97C3D">
      <w:pPr>
        <w:rPr>
          <w:rFonts w:ascii="Arial" w:hAnsi="Arial" w:cs="Arial"/>
          <w:b/>
        </w:rPr>
      </w:pPr>
      <w:r>
        <w:rPr>
          <w:rFonts w:ascii="Arial" w:hAnsi="Arial" w:cs="Arial"/>
          <w:b/>
        </w:rPr>
        <w:t xml:space="preserve">Abstract: </w:t>
      </w:r>
    </w:p>
    <w:p w14:paraId="695AFCD4" w14:textId="77777777" w:rsidR="00E97C3D" w:rsidRDefault="00E97C3D" w:rsidP="00E97C3D">
      <w:r>
        <w:t>completion level: 50%</w:t>
      </w:r>
    </w:p>
    <w:p w14:paraId="62A22E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E1E40" w14:textId="77777777" w:rsidR="00E97C3D" w:rsidRDefault="00E97C3D" w:rsidP="00E97C3D">
      <w:pPr>
        <w:rPr>
          <w:rFonts w:ascii="Arial" w:hAnsi="Arial" w:cs="Arial"/>
          <w:b/>
          <w:sz w:val="24"/>
        </w:rPr>
      </w:pPr>
      <w:r>
        <w:rPr>
          <w:rFonts w:ascii="Arial" w:hAnsi="Arial" w:cs="Arial"/>
          <w:b/>
          <w:color w:val="0000FF"/>
          <w:sz w:val="24"/>
        </w:rPr>
        <w:t>RP-210094</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040B37E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1F44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E35A6" w14:textId="77777777" w:rsidR="00E97C3D" w:rsidRDefault="00E97C3D" w:rsidP="00E97C3D">
      <w:pPr>
        <w:rPr>
          <w:rFonts w:ascii="Arial" w:hAnsi="Arial" w:cs="Arial"/>
          <w:b/>
          <w:sz w:val="24"/>
        </w:rPr>
      </w:pPr>
      <w:r>
        <w:rPr>
          <w:rFonts w:ascii="Arial" w:hAnsi="Arial" w:cs="Arial"/>
          <w:b/>
          <w:color w:val="0000FF"/>
          <w:sz w:val="24"/>
        </w:rPr>
        <w:t>RP-210588</w:t>
      </w:r>
      <w:r>
        <w:rPr>
          <w:rFonts w:ascii="Arial" w:hAnsi="Arial" w:cs="Arial"/>
          <w:b/>
          <w:color w:val="0000FF"/>
          <w:sz w:val="24"/>
        </w:rPr>
        <w:tab/>
      </w:r>
      <w:r>
        <w:rPr>
          <w:rFonts w:ascii="Arial" w:hAnsi="Arial" w:cs="Arial"/>
          <w:b/>
          <w:sz w:val="24"/>
        </w:rPr>
        <w:t>Revised WID: Band combinations for Uu and V2X con-current operation</w:t>
      </w:r>
    </w:p>
    <w:p w14:paraId="547CF35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8909990" w14:textId="77777777" w:rsidR="00E97C3D" w:rsidRDefault="00E97C3D" w:rsidP="00E97C3D">
      <w:pPr>
        <w:rPr>
          <w:color w:val="808080"/>
        </w:rPr>
      </w:pPr>
      <w:r>
        <w:rPr>
          <w:color w:val="808080"/>
        </w:rPr>
        <w:t>(Replaces RP-201789)</w:t>
      </w:r>
    </w:p>
    <w:p w14:paraId="3E60094C" w14:textId="77777777" w:rsidR="00E97C3D" w:rsidRDefault="00E97C3D" w:rsidP="00E97C3D">
      <w:pPr>
        <w:rPr>
          <w:rFonts w:ascii="Arial" w:hAnsi="Arial" w:cs="Arial"/>
          <w:b/>
        </w:rPr>
      </w:pPr>
      <w:r>
        <w:rPr>
          <w:rFonts w:ascii="Arial" w:hAnsi="Arial" w:cs="Arial"/>
          <w:b/>
        </w:rPr>
        <w:t xml:space="preserve">Abstract: </w:t>
      </w:r>
    </w:p>
    <w:p w14:paraId="0551763D" w14:textId="77777777" w:rsidR="00E97C3D" w:rsidRDefault="00E97C3D" w:rsidP="00E97C3D">
      <w:r>
        <w:t>last approved WID: RP-201789</w:t>
      </w:r>
    </w:p>
    <w:p w14:paraId="2131BC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A73FE" w14:textId="77777777" w:rsidR="00E97C3D" w:rsidRDefault="00E97C3D" w:rsidP="00E97C3D">
      <w:pPr>
        <w:pStyle w:val="Heading4"/>
      </w:pPr>
      <w:bookmarkStart w:id="230" w:name="_Toc69483433"/>
      <w:bookmarkStart w:id="231" w:name="_Toc74553676"/>
      <w:r>
        <w:lastRenderedPageBreak/>
        <w:t>9.8.3</w:t>
      </w:r>
      <w:r>
        <w:tab/>
        <w:t>DL interruption for NR and EN-DC band combos to conduct dynamic Tx Switching in UL [New RAN4 WI: DL_intrpt_combos_TxSW_R17]</w:t>
      </w:r>
      <w:bookmarkEnd w:id="230"/>
      <w:bookmarkEnd w:id="231"/>
    </w:p>
    <w:p w14:paraId="6DE08ECB" w14:textId="77777777" w:rsidR="00E97C3D" w:rsidRDefault="00E97C3D" w:rsidP="00E97C3D">
      <w:pPr>
        <w:rPr>
          <w:rFonts w:ascii="Arial" w:hAnsi="Arial" w:cs="Arial"/>
          <w:b/>
          <w:sz w:val="24"/>
        </w:rPr>
      </w:pPr>
      <w:r>
        <w:rPr>
          <w:rFonts w:ascii="Arial" w:hAnsi="Arial" w:cs="Arial"/>
          <w:b/>
          <w:color w:val="0000FF"/>
          <w:sz w:val="24"/>
        </w:rPr>
        <w:t>RP-210479</w:t>
      </w:r>
      <w:r>
        <w:rPr>
          <w:rFonts w:ascii="Arial" w:hAnsi="Arial" w:cs="Arial"/>
          <w:b/>
          <w:color w:val="0000FF"/>
          <w:sz w:val="24"/>
        </w:rPr>
        <w:tab/>
      </w:r>
      <w:r>
        <w:rPr>
          <w:rFonts w:ascii="Arial" w:hAnsi="Arial" w:cs="Arial"/>
          <w:b/>
          <w:sz w:val="24"/>
        </w:rPr>
        <w:t>Status report of WI: Downlink interruption for band combinations to conduct dynamic tx switching; rapporteur: China Telecom</w:t>
      </w:r>
    </w:p>
    <w:p w14:paraId="5AD2F2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AB93B8" w14:textId="77777777" w:rsidR="00E97C3D" w:rsidRDefault="00E97C3D" w:rsidP="00E97C3D">
      <w:pPr>
        <w:rPr>
          <w:rFonts w:ascii="Arial" w:hAnsi="Arial" w:cs="Arial"/>
          <w:b/>
        </w:rPr>
      </w:pPr>
      <w:r>
        <w:rPr>
          <w:rFonts w:ascii="Arial" w:hAnsi="Arial" w:cs="Arial"/>
          <w:b/>
        </w:rPr>
        <w:t xml:space="preserve">Abstract: </w:t>
      </w:r>
    </w:p>
    <w:p w14:paraId="764EDC4C" w14:textId="77777777" w:rsidR="00E97C3D" w:rsidRDefault="00E97C3D" w:rsidP="00E97C3D">
      <w:r>
        <w:t>Core 20% and Perf. 0%, Mar. 2022</w:t>
      </w:r>
    </w:p>
    <w:p w14:paraId="4A6643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385C7" w14:textId="77777777" w:rsidR="00E97C3D" w:rsidRDefault="00E97C3D" w:rsidP="00E97C3D">
      <w:pPr>
        <w:rPr>
          <w:rFonts w:ascii="Arial" w:hAnsi="Arial" w:cs="Arial"/>
          <w:b/>
          <w:sz w:val="24"/>
        </w:rPr>
      </w:pPr>
      <w:r>
        <w:rPr>
          <w:rFonts w:ascii="Arial" w:hAnsi="Arial" w:cs="Arial"/>
          <w:b/>
          <w:color w:val="0000FF"/>
          <w:sz w:val="24"/>
        </w:rPr>
        <w:t>RP-210478</w:t>
      </w:r>
      <w:r>
        <w:rPr>
          <w:rFonts w:ascii="Arial" w:hAnsi="Arial" w:cs="Arial"/>
          <w:b/>
          <w:color w:val="0000FF"/>
          <w:sz w:val="24"/>
        </w:rPr>
        <w:tab/>
      </w:r>
      <w:r>
        <w:rPr>
          <w:rFonts w:ascii="Arial" w:hAnsi="Arial" w:cs="Arial"/>
          <w:b/>
          <w:sz w:val="24"/>
        </w:rPr>
        <w:t>Revised WID: Downlink interruption for NR and EN-DC band combinations to conduct dynamic Tx Switching in Uplink</w:t>
      </w:r>
    </w:p>
    <w:p w14:paraId="639FFD3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BC1B2E6" w14:textId="77777777" w:rsidR="00E97C3D" w:rsidRDefault="00E97C3D" w:rsidP="00E97C3D">
      <w:pPr>
        <w:rPr>
          <w:rFonts w:ascii="Arial" w:hAnsi="Arial" w:cs="Arial"/>
          <w:b/>
        </w:rPr>
      </w:pPr>
      <w:r>
        <w:rPr>
          <w:rFonts w:ascii="Arial" w:hAnsi="Arial" w:cs="Arial"/>
          <w:b/>
        </w:rPr>
        <w:t xml:space="preserve">Abstract: </w:t>
      </w:r>
    </w:p>
    <w:p w14:paraId="20F8D076" w14:textId="77777777" w:rsidR="00E97C3D" w:rsidRDefault="00E97C3D" w:rsidP="00E97C3D">
      <w:r>
        <w:t>last approved WID: RP-202885; updating WI title, code and TR remarks according to MCC suggestion, which was endorsed in last RAN4 meeting.</w:t>
      </w:r>
    </w:p>
    <w:p w14:paraId="04620D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B7CD3" w14:textId="77777777" w:rsidR="00E97C3D" w:rsidRDefault="00E97C3D" w:rsidP="00E97C3D">
      <w:pPr>
        <w:pStyle w:val="Heading4"/>
      </w:pPr>
      <w:bookmarkStart w:id="232" w:name="_Toc69483434"/>
      <w:bookmarkStart w:id="233" w:name="_Toc74553677"/>
      <w:r>
        <w:t>9.8.4</w:t>
      </w:r>
      <w:r>
        <w:tab/>
        <w:t>Intro of NR 47GHz band [RAN4 WI: NR_47GHz_band]</w:t>
      </w:r>
      <w:bookmarkEnd w:id="232"/>
      <w:bookmarkEnd w:id="233"/>
    </w:p>
    <w:p w14:paraId="0DE08864" w14:textId="77777777" w:rsidR="00E97C3D" w:rsidRDefault="00E97C3D" w:rsidP="00E97C3D">
      <w:pPr>
        <w:rPr>
          <w:rFonts w:ascii="Arial" w:hAnsi="Arial" w:cs="Arial"/>
          <w:b/>
          <w:sz w:val="24"/>
        </w:rPr>
      </w:pPr>
      <w:r>
        <w:rPr>
          <w:rFonts w:ascii="Arial" w:hAnsi="Arial" w:cs="Arial"/>
          <w:b/>
          <w:color w:val="0000FF"/>
          <w:sz w:val="24"/>
        </w:rPr>
        <w:t>RP-210044</w:t>
      </w:r>
      <w:r>
        <w:rPr>
          <w:rFonts w:ascii="Arial" w:hAnsi="Arial" w:cs="Arial"/>
          <w:b/>
          <w:color w:val="0000FF"/>
          <w:sz w:val="24"/>
        </w:rPr>
        <w:tab/>
      </w:r>
      <w:r>
        <w:rPr>
          <w:rFonts w:ascii="Arial" w:hAnsi="Arial" w:cs="Arial"/>
          <w:b/>
          <w:sz w:val="24"/>
        </w:rPr>
        <w:t>Status report for WI Introduction of NR 47GHz band; rapporteur: Nokia</w:t>
      </w:r>
    </w:p>
    <w:p w14:paraId="79DD20B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3D1C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8CAE" w14:textId="77777777" w:rsidR="00E97C3D" w:rsidRDefault="00E97C3D" w:rsidP="00E97C3D">
      <w:pPr>
        <w:rPr>
          <w:rFonts w:ascii="Arial" w:hAnsi="Arial" w:cs="Arial"/>
          <w:b/>
          <w:sz w:val="24"/>
        </w:rPr>
      </w:pPr>
      <w:r>
        <w:rPr>
          <w:rFonts w:ascii="Arial" w:hAnsi="Arial" w:cs="Arial"/>
          <w:b/>
          <w:color w:val="0000FF"/>
          <w:sz w:val="24"/>
        </w:rPr>
        <w:t>RP-210095</w:t>
      </w:r>
      <w:r>
        <w:rPr>
          <w:rFonts w:ascii="Arial" w:hAnsi="Arial" w:cs="Arial"/>
          <w:b/>
          <w:color w:val="0000FF"/>
          <w:sz w:val="24"/>
        </w:rPr>
        <w:tab/>
      </w:r>
      <w:r>
        <w:rPr>
          <w:rFonts w:ascii="Arial" w:hAnsi="Arial" w:cs="Arial"/>
          <w:b/>
          <w:sz w:val="24"/>
        </w:rPr>
        <w:t>RAN4 CRs for Introduction of NR 47GHz band</w:t>
      </w:r>
    </w:p>
    <w:p w14:paraId="415DCA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3326AE" w14:textId="77777777" w:rsidR="00E97C3D" w:rsidRDefault="00E97C3D" w:rsidP="00E97C3D">
      <w:pPr>
        <w:rPr>
          <w:rFonts w:ascii="Arial" w:hAnsi="Arial" w:cs="Arial"/>
          <w:b/>
        </w:rPr>
      </w:pPr>
      <w:r>
        <w:rPr>
          <w:rFonts w:ascii="Arial" w:hAnsi="Arial" w:cs="Arial"/>
          <w:b/>
        </w:rPr>
        <w:t xml:space="preserve">Discussion: </w:t>
      </w:r>
    </w:p>
    <w:p w14:paraId="335FB0C9" w14:textId="77777777" w:rsidR="00E97C3D" w:rsidRDefault="00E97C3D" w:rsidP="00E97C3D">
      <w:r>
        <w:t>T-Mobile: Since the other CRs for NR 47 GHz band n262 have only been technically endorsed, it is too soon to approve this CR for 38.133. This CR should have been technically endorsed by RAN4 instead of agreed.</w:t>
      </w:r>
    </w:p>
    <w:p w14:paraId="790DE51C" w14:textId="77777777" w:rsidR="00E97C3D" w:rsidRDefault="00E97C3D" w:rsidP="00E97C3D">
      <w:r>
        <w:t>Huawei: According to the band n262 SR in RP-210044, the related CR in R4-2103666 was endorsed, while the RAN4 meeting report as well as the email discussion summary indicated that it was agreed. So there is a discrepancy which must have created this issue of single CR ending up in RAN.</w:t>
      </w:r>
    </w:p>
    <w:p w14:paraId="251B5810" w14:textId="77777777" w:rsidR="00E97C3D" w:rsidRDefault="00E97C3D" w:rsidP="00E97C3D">
      <w:r>
        <w:t>RAN4 chair: The reason to flag it is other related CR, say UE CR, was endorsed, i.e. not submitted to this RAN for approval. There was some offline discussion on how to resolve this flag and it seems reasonable and agreeable to postpone RP-210095.</w:t>
      </w:r>
    </w:p>
    <w:p w14:paraId="5BFF51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BF55C" w14:textId="77777777" w:rsidR="00E97C3D" w:rsidRDefault="00E97C3D" w:rsidP="00E97C3D">
      <w:pPr>
        <w:rPr>
          <w:rFonts w:ascii="Arial" w:hAnsi="Arial" w:cs="Arial"/>
          <w:b/>
          <w:sz w:val="24"/>
        </w:rPr>
      </w:pPr>
      <w:r>
        <w:rPr>
          <w:rFonts w:ascii="Arial" w:hAnsi="Arial" w:cs="Arial"/>
          <w:b/>
          <w:color w:val="0000FF"/>
          <w:sz w:val="24"/>
        </w:rPr>
        <w:t>RP-210705</w:t>
      </w:r>
      <w:r>
        <w:rPr>
          <w:rFonts w:ascii="Arial" w:hAnsi="Arial" w:cs="Arial"/>
          <w:b/>
          <w:color w:val="0000FF"/>
          <w:sz w:val="24"/>
        </w:rPr>
        <w:tab/>
      </w:r>
      <w:r>
        <w:rPr>
          <w:rFonts w:ascii="Arial" w:hAnsi="Arial" w:cs="Arial"/>
          <w:b/>
          <w:sz w:val="24"/>
        </w:rPr>
        <w:t>Revised WID: introduction of NR 47 GHz band</w:t>
      </w:r>
    </w:p>
    <w:p w14:paraId="4D60BBB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Dish Network</w:t>
      </w:r>
    </w:p>
    <w:p w14:paraId="130E2789" w14:textId="77777777" w:rsidR="00E97C3D" w:rsidRDefault="00E97C3D" w:rsidP="00E97C3D">
      <w:pPr>
        <w:rPr>
          <w:rFonts w:ascii="Arial" w:hAnsi="Arial" w:cs="Arial"/>
          <w:b/>
        </w:rPr>
      </w:pPr>
      <w:r>
        <w:rPr>
          <w:rFonts w:ascii="Arial" w:hAnsi="Arial" w:cs="Arial"/>
          <w:b/>
        </w:rPr>
        <w:t xml:space="preserve">Abstract: </w:t>
      </w:r>
    </w:p>
    <w:p w14:paraId="210F7442" w14:textId="77777777" w:rsidR="00E97C3D" w:rsidRDefault="00E97C3D" w:rsidP="00E97C3D">
      <w:r>
        <w:t>last approved WID: RP-201232</w:t>
      </w:r>
    </w:p>
    <w:p w14:paraId="68EBD85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RP-210827</w:t>
      </w:r>
      <w:r>
        <w:rPr>
          <w:color w:val="993300"/>
          <w:u w:val="single"/>
        </w:rPr>
        <w:t>.</w:t>
      </w:r>
    </w:p>
    <w:p w14:paraId="3AD8B0E5" w14:textId="77777777" w:rsidR="00E97C3D" w:rsidRDefault="00E97C3D" w:rsidP="00E97C3D">
      <w:pPr>
        <w:rPr>
          <w:rFonts w:ascii="Arial" w:hAnsi="Arial" w:cs="Arial"/>
          <w:b/>
          <w:sz w:val="24"/>
        </w:rPr>
      </w:pPr>
      <w:r>
        <w:rPr>
          <w:rFonts w:ascii="Arial" w:hAnsi="Arial" w:cs="Arial"/>
          <w:b/>
          <w:color w:val="0000FF"/>
          <w:sz w:val="24"/>
        </w:rPr>
        <w:t>RP-210827</w:t>
      </w:r>
      <w:r>
        <w:rPr>
          <w:rFonts w:ascii="Arial" w:hAnsi="Arial" w:cs="Arial"/>
          <w:b/>
          <w:color w:val="0000FF"/>
          <w:sz w:val="24"/>
        </w:rPr>
        <w:tab/>
      </w:r>
      <w:r>
        <w:rPr>
          <w:rFonts w:ascii="Arial" w:hAnsi="Arial" w:cs="Arial"/>
          <w:b/>
          <w:sz w:val="24"/>
        </w:rPr>
        <w:t>Revised WID: introduction of NR 47 GHz band</w:t>
      </w:r>
    </w:p>
    <w:p w14:paraId="260708C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Dish Network</w:t>
      </w:r>
    </w:p>
    <w:p w14:paraId="76E77321" w14:textId="77777777" w:rsidR="00E97C3D" w:rsidRDefault="00E97C3D" w:rsidP="00E97C3D">
      <w:pPr>
        <w:rPr>
          <w:color w:val="808080"/>
        </w:rPr>
      </w:pPr>
      <w:r>
        <w:rPr>
          <w:color w:val="808080"/>
        </w:rPr>
        <w:t>(Replaces RP-210705)</w:t>
      </w:r>
    </w:p>
    <w:p w14:paraId="2838C0D6" w14:textId="77777777" w:rsidR="00E97C3D" w:rsidRDefault="00E97C3D" w:rsidP="00E97C3D">
      <w:pPr>
        <w:rPr>
          <w:rFonts w:ascii="Arial" w:hAnsi="Arial" w:cs="Arial"/>
          <w:b/>
        </w:rPr>
      </w:pPr>
      <w:r>
        <w:rPr>
          <w:rFonts w:ascii="Arial" w:hAnsi="Arial" w:cs="Arial"/>
          <w:b/>
        </w:rPr>
        <w:t xml:space="preserve">Abstract: </w:t>
      </w:r>
    </w:p>
    <w:p w14:paraId="244A915C" w14:textId="77777777" w:rsidR="00E97C3D" w:rsidRDefault="00E97C3D" w:rsidP="00E97C3D">
      <w:r>
        <w:t>last approved WID: RP-201232</w:t>
      </w:r>
    </w:p>
    <w:p w14:paraId="5BB73210" w14:textId="77777777" w:rsidR="00E97C3D" w:rsidRDefault="00E97C3D" w:rsidP="00E97C3D">
      <w:pPr>
        <w:rPr>
          <w:rFonts w:ascii="Arial" w:hAnsi="Arial" w:cs="Arial"/>
          <w:b/>
        </w:rPr>
      </w:pPr>
      <w:r>
        <w:rPr>
          <w:rFonts w:ascii="Arial" w:hAnsi="Arial" w:cs="Arial"/>
          <w:b/>
        </w:rPr>
        <w:t xml:space="preserve">Discussion: </w:t>
      </w:r>
    </w:p>
    <w:p w14:paraId="1E088022" w14:textId="77777777" w:rsidR="00E97C3D" w:rsidRDefault="00E97C3D" w:rsidP="00E97C3D">
      <w:r>
        <w:t>handled in email discussion [91E][12][Spectrum_WIs]</w:t>
      </w:r>
    </w:p>
    <w:p w14:paraId="472856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CE331" w14:textId="77777777" w:rsidR="00E97C3D" w:rsidRDefault="00E97C3D" w:rsidP="00E97C3D">
      <w:pPr>
        <w:pStyle w:val="Heading4"/>
      </w:pPr>
      <w:bookmarkStart w:id="234" w:name="_Toc69483435"/>
      <w:bookmarkStart w:id="235" w:name="_Toc74553678"/>
      <w:r>
        <w:t>9.8.5</w:t>
      </w:r>
      <w:r>
        <w:tab/>
        <w:t>Intro of 1.6 GHz NR SUL band with same UL freq. range of Band 24 [RAN4 WI: NR_SUL_UL_n24]</w:t>
      </w:r>
      <w:bookmarkEnd w:id="234"/>
      <w:bookmarkEnd w:id="235"/>
    </w:p>
    <w:p w14:paraId="44F4C0B1" w14:textId="77777777" w:rsidR="00E97C3D" w:rsidRDefault="00E97C3D" w:rsidP="00E97C3D">
      <w:pPr>
        <w:rPr>
          <w:rFonts w:ascii="Arial" w:hAnsi="Arial" w:cs="Arial"/>
          <w:b/>
          <w:sz w:val="24"/>
        </w:rPr>
      </w:pPr>
      <w:r>
        <w:rPr>
          <w:rFonts w:ascii="Arial" w:hAnsi="Arial" w:cs="Arial"/>
          <w:b/>
          <w:color w:val="0000FF"/>
          <w:sz w:val="24"/>
        </w:rPr>
        <w:t>RP-210338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7C9123B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14D08A" w14:textId="77777777" w:rsidR="00E97C3D" w:rsidRDefault="00E97C3D" w:rsidP="00E97C3D">
      <w:pPr>
        <w:rPr>
          <w:rFonts w:ascii="Arial" w:hAnsi="Arial" w:cs="Arial"/>
          <w:b/>
        </w:rPr>
      </w:pPr>
      <w:r>
        <w:rPr>
          <w:rFonts w:ascii="Arial" w:hAnsi="Arial" w:cs="Arial"/>
          <w:b/>
        </w:rPr>
        <w:t xml:space="preserve">Discussion: </w:t>
      </w:r>
    </w:p>
    <w:p w14:paraId="2491380B" w14:textId="77777777" w:rsidR="00E97C3D" w:rsidRDefault="00E97C3D" w:rsidP="00E97C3D">
      <w:r>
        <w:t>MCC: Core: 100%, June 21; Perf.: 100%, June 21; makes no sense; it shall say March 21 if it is 100% complete</w:t>
      </w:r>
    </w:p>
    <w:p w14:paraId="721FC5C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RP-210755</w:t>
      </w:r>
      <w:r>
        <w:rPr>
          <w:color w:val="993300"/>
          <w:u w:val="single"/>
        </w:rPr>
        <w:t>.</w:t>
      </w:r>
    </w:p>
    <w:p w14:paraId="47F33D95" w14:textId="77777777" w:rsidR="00E97C3D" w:rsidRDefault="00E97C3D" w:rsidP="00E97C3D">
      <w:pPr>
        <w:rPr>
          <w:rFonts w:ascii="Arial" w:hAnsi="Arial" w:cs="Arial"/>
          <w:b/>
          <w:sz w:val="24"/>
        </w:rPr>
      </w:pPr>
      <w:r>
        <w:rPr>
          <w:rFonts w:ascii="Arial" w:hAnsi="Arial" w:cs="Arial"/>
          <w:b/>
          <w:color w:val="0000FF"/>
          <w:sz w:val="24"/>
        </w:rPr>
        <w:t>RP-210755</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598E525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3F901C9" w14:textId="77777777" w:rsidR="00E97C3D" w:rsidRDefault="00E97C3D" w:rsidP="00E97C3D">
      <w:pPr>
        <w:rPr>
          <w:color w:val="808080"/>
        </w:rPr>
      </w:pPr>
      <w:r>
        <w:rPr>
          <w:color w:val="808080"/>
        </w:rPr>
        <w:t>(Replaces RP-210338)</w:t>
      </w:r>
    </w:p>
    <w:p w14:paraId="42C6485F" w14:textId="77777777" w:rsidR="00E97C3D" w:rsidRDefault="00E97C3D" w:rsidP="00E97C3D">
      <w:pPr>
        <w:rPr>
          <w:rFonts w:ascii="Arial" w:hAnsi="Arial" w:cs="Arial"/>
          <w:b/>
        </w:rPr>
      </w:pPr>
      <w:r>
        <w:rPr>
          <w:rFonts w:ascii="Arial" w:hAnsi="Arial" w:cs="Arial"/>
          <w:b/>
        </w:rPr>
        <w:t xml:space="preserve">Discussion: </w:t>
      </w:r>
    </w:p>
    <w:p w14:paraId="4BD341DF" w14:textId="77777777" w:rsidR="00E97C3D" w:rsidRDefault="00E97C3D" w:rsidP="00E97C3D">
      <w:r>
        <w:t>MCC: late submission</w:t>
      </w:r>
    </w:p>
    <w:p w14:paraId="0292EE4B" w14:textId="77777777" w:rsidR="00E97C3D" w:rsidRDefault="00E97C3D" w:rsidP="00E97C3D">
      <w:r>
        <w:t>conclusion: Core and Perf. part WI is completed</w:t>
      </w:r>
    </w:p>
    <w:p w14:paraId="59CC64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7CE5" w14:textId="77777777" w:rsidR="00E97C3D" w:rsidRDefault="00E97C3D" w:rsidP="00E97C3D">
      <w:pPr>
        <w:rPr>
          <w:rFonts w:ascii="Arial" w:hAnsi="Arial" w:cs="Arial"/>
          <w:b/>
          <w:sz w:val="24"/>
        </w:rPr>
      </w:pPr>
      <w:r>
        <w:rPr>
          <w:rFonts w:ascii="Arial" w:hAnsi="Arial" w:cs="Arial"/>
          <w:b/>
          <w:color w:val="0000FF"/>
          <w:sz w:val="24"/>
        </w:rPr>
        <w:t>RP-210096</w:t>
      </w:r>
      <w:r>
        <w:rPr>
          <w:rFonts w:ascii="Arial" w:hAnsi="Arial" w:cs="Arial"/>
          <w:b/>
          <w:color w:val="0000FF"/>
          <w:sz w:val="24"/>
        </w:rPr>
        <w:tab/>
      </w:r>
      <w:r>
        <w:rPr>
          <w:rFonts w:ascii="Arial" w:hAnsi="Arial" w:cs="Arial"/>
          <w:b/>
          <w:sz w:val="24"/>
        </w:rPr>
        <w:t>RAN4 CRs for Introduction of 1.6 GHz NR supplemental uplink (SUL) band with same uplink frequency range of Band 24</w:t>
      </w:r>
    </w:p>
    <w:p w14:paraId="25A80D8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F2AE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06369" w14:textId="77777777" w:rsidR="00E97C3D" w:rsidRDefault="00E97C3D" w:rsidP="00E97C3D">
      <w:pPr>
        <w:rPr>
          <w:rFonts w:ascii="Arial" w:hAnsi="Arial" w:cs="Arial"/>
          <w:b/>
          <w:sz w:val="24"/>
        </w:rPr>
      </w:pPr>
      <w:r>
        <w:rPr>
          <w:rFonts w:ascii="Arial" w:hAnsi="Arial" w:cs="Arial"/>
          <w:b/>
          <w:color w:val="0000FF"/>
          <w:sz w:val="24"/>
        </w:rPr>
        <w:t>RP-210341</w:t>
      </w:r>
      <w:r>
        <w:rPr>
          <w:rFonts w:ascii="Arial" w:hAnsi="Arial" w:cs="Arial"/>
          <w:b/>
          <w:color w:val="0000FF"/>
          <w:sz w:val="24"/>
        </w:rPr>
        <w:tab/>
      </w:r>
      <w:r>
        <w:rPr>
          <w:rFonts w:ascii="Arial" w:hAnsi="Arial" w:cs="Arial"/>
          <w:b/>
          <w:sz w:val="24"/>
        </w:rPr>
        <w:t>Revised WID for WI Introduction of 1.6 GHz NR supplemental uplink (SUL) band with same uplink frequency range of Band 24; rapporteur: Ligado Networks</w:t>
      </w:r>
    </w:p>
    <w:p w14:paraId="7AC2B165"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1A1C725E" w14:textId="77777777" w:rsidR="00E97C3D" w:rsidRDefault="00E97C3D" w:rsidP="00E97C3D">
      <w:pPr>
        <w:rPr>
          <w:rFonts w:ascii="Arial" w:hAnsi="Arial" w:cs="Arial"/>
          <w:b/>
        </w:rPr>
      </w:pPr>
      <w:r>
        <w:rPr>
          <w:rFonts w:ascii="Arial" w:hAnsi="Arial" w:cs="Arial"/>
          <w:b/>
        </w:rPr>
        <w:t xml:space="preserve">Abstract: </w:t>
      </w:r>
    </w:p>
    <w:p w14:paraId="505C5198" w14:textId="77777777" w:rsidR="00E97C3D" w:rsidRDefault="00E97C3D" w:rsidP="00E97C3D">
      <w:r>
        <w:t>last approved WID: RP-201251</w:t>
      </w:r>
    </w:p>
    <w:p w14:paraId="00B31F1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BA9C3" w14:textId="77777777" w:rsidR="00E97C3D" w:rsidRDefault="00E97C3D" w:rsidP="00E97C3D">
      <w:pPr>
        <w:pStyle w:val="Heading4"/>
      </w:pPr>
      <w:bookmarkStart w:id="236" w:name="_Toc69483436"/>
      <w:bookmarkStart w:id="237" w:name="_Toc74553679"/>
      <w:r>
        <w:t>9.8.6</w:t>
      </w:r>
      <w:r>
        <w:tab/>
        <w:t>Intro of NR band 24 [RAN4 WI: NR_band_n24]</w:t>
      </w:r>
      <w:bookmarkEnd w:id="236"/>
      <w:bookmarkEnd w:id="237"/>
    </w:p>
    <w:p w14:paraId="246C8ED6" w14:textId="77777777" w:rsidR="00E97C3D" w:rsidRDefault="00E97C3D" w:rsidP="00E97C3D">
      <w:pPr>
        <w:rPr>
          <w:rFonts w:ascii="Arial" w:hAnsi="Arial" w:cs="Arial"/>
          <w:b/>
          <w:sz w:val="24"/>
        </w:rPr>
      </w:pPr>
      <w:r>
        <w:rPr>
          <w:rFonts w:ascii="Arial" w:hAnsi="Arial" w:cs="Arial"/>
          <w:b/>
          <w:color w:val="0000FF"/>
          <w:sz w:val="24"/>
        </w:rPr>
        <w:t>RP-210339</w:t>
      </w:r>
      <w:r>
        <w:rPr>
          <w:rFonts w:ascii="Arial" w:hAnsi="Arial" w:cs="Arial"/>
          <w:b/>
          <w:color w:val="0000FF"/>
          <w:sz w:val="24"/>
        </w:rPr>
        <w:tab/>
      </w:r>
      <w:r>
        <w:rPr>
          <w:rFonts w:ascii="Arial" w:hAnsi="Arial" w:cs="Arial"/>
          <w:b/>
          <w:sz w:val="24"/>
        </w:rPr>
        <w:t>Status report for WI Introduction of NR band 24; rapporteur: Ligado Networks</w:t>
      </w:r>
    </w:p>
    <w:p w14:paraId="73B0637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E476CA" w14:textId="77777777" w:rsidR="00E97C3D" w:rsidRDefault="00E97C3D" w:rsidP="00E97C3D">
      <w:pPr>
        <w:rPr>
          <w:rFonts w:ascii="Arial" w:hAnsi="Arial" w:cs="Arial"/>
          <w:b/>
        </w:rPr>
      </w:pPr>
      <w:r>
        <w:rPr>
          <w:rFonts w:ascii="Arial" w:hAnsi="Arial" w:cs="Arial"/>
          <w:b/>
        </w:rPr>
        <w:t xml:space="preserve">Discussion: </w:t>
      </w:r>
    </w:p>
    <w:p w14:paraId="67AE03D0" w14:textId="77777777" w:rsidR="00E97C3D" w:rsidRDefault="00E97C3D" w:rsidP="00E97C3D">
      <w:r>
        <w:t>MCC: Core: 95%, June 21; Perf.: 100%, June 21; Perf. part target makes no sense; it shall say March 21 for Perf. part if it is 100% complete</w:t>
      </w:r>
    </w:p>
    <w:p w14:paraId="19D53A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RP-210756</w:t>
      </w:r>
      <w:r>
        <w:rPr>
          <w:color w:val="993300"/>
          <w:u w:val="single"/>
        </w:rPr>
        <w:t>.</w:t>
      </w:r>
    </w:p>
    <w:p w14:paraId="241EDA02" w14:textId="77777777" w:rsidR="00E97C3D" w:rsidRDefault="00E97C3D" w:rsidP="00E97C3D">
      <w:pPr>
        <w:rPr>
          <w:rFonts w:ascii="Arial" w:hAnsi="Arial" w:cs="Arial"/>
          <w:b/>
          <w:sz w:val="24"/>
        </w:rPr>
      </w:pPr>
      <w:r>
        <w:rPr>
          <w:rFonts w:ascii="Arial" w:hAnsi="Arial" w:cs="Arial"/>
          <w:b/>
          <w:color w:val="0000FF"/>
          <w:sz w:val="24"/>
        </w:rPr>
        <w:t>RP-210756</w:t>
      </w:r>
      <w:r>
        <w:rPr>
          <w:rFonts w:ascii="Arial" w:hAnsi="Arial" w:cs="Arial"/>
          <w:b/>
          <w:color w:val="0000FF"/>
          <w:sz w:val="24"/>
        </w:rPr>
        <w:tab/>
      </w:r>
      <w:r>
        <w:rPr>
          <w:rFonts w:ascii="Arial" w:hAnsi="Arial" w:cs="Arial"/>
          <w:b/>
          <w:sz w:val="24"/>
        </w:rPr>
        <w:t>Status report for WI Introduction of NR band 24; rapporteur: Ligado Networks</w:t>
      </w:r>
    </w:p>
    <w:p w14:paraId="4E9E478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92C01B5" w14:textId="77777777" w:rsidR="00E97C3D" w:rsidRDefault="00E97C3D" w:rsidP="00E97C3D">
      <w:pPr>
        <w:rPr>
          <w:color w:val="808080"/>
        </w:rPr>
      </w:pPr>
      <w:r>
        <w:rPr>
          <w:color w:val="808080"/>
        </w:rPr>
        <w:t>(Replaces RP-210339)</w:t>
      </w:r>
    </w:p>
    <w:p w14:paraId="184A3E8B" w14:textId="77777777" w:rsidR="00E97C3D" w:rsidRDefault="00E97C3D" w:rsidP="00E97C3D">
      <w:pPr>
        <w:rPr>
          <w:rFonts w:ascii="Arial" w:hAnsi="Arial" w:cs="Arial"/>
          <w:b/>
        </w:rPr>
      </w:pPr>
      <w:r>
        <w:rPr>
          <w:rFonts w:ascii="Arial" w:hAnsi="Arial" w:cs="Arial"/>
          <w:b/>
        </w:rPr>
        <w:t xml:space="preserve">Discussion: </w:t>
      </w:r>
    </w:p>
    <w:p w14:paraId="734E2067" w14:textId="77777777" w:rsidR="00E97C3D" w:rsidRDefault="00E97C3D" w:rsidP="00E97C3D">
      <w:r>
        <w:t>MCC: late submission</w:t>
      </w:r>
    </w:p>
    <w:p w14:paraId="173DFB51" w14:textId="77777777" w:rsidR="00E97C3D" w:rsidRDefault="00E97C3D" w:rsidP="00E97C3D">
      <w:r>
        <w:t>conclusion: Perf. part WI completed</w:t>
      </w:r>
    </w:p>
    <w:p w14:paraId="3FDF1B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E1B57" w14:textId="77777777" w:rsidR="00E97C3D" w:rsidRDefault="00E97C3D" w:rsidP="00E97C3D">
      <w:pPr>
        <w:rPr>
          <w:rFonts w:ascii="Arial" w:hAnsi="Arial" w:cs="Arial"/>
          <w:b/>
          <w:sz w:val="24"/>
        </w:rPr>
      </w:pPr>
      <w:r>
        <w:rPr>
          <w:rFonts w:ascii="Arial" w:hAnsi="Arial" w:cs="Arial"/>
          <w:b/>
          <w:color w:val="0000FF"/>
          <w:sz w:val="24"/>
        </w:rPr>
        <w:t>RP-210097</w:t>
      </w:r>
      <w:r>
        <w:rPr>
          <w:rFonts w:ascii="Arial" w:hAnsi="Arial" w:cs="Arial"/>
          <w:b/>
          <w:color w:val="0000FF"/>
          <w:sz w:val="24"/>
        </w:rPr>
        <w:tab/>
      </w:r>
      <w:r>
        <w:rPr>
          <w:rFonts w:ascii="Arial" w:hAnsi="Arial" w:cs="Arial"/>
          <w:b/>
          <w:sz w:val="24"/>
        </w:rPr>
        <w:t>RAN4 CRs for Introduction of NR band 24</w:t>
      </w:r>
    </w:p>
    <w:p w14:paraId="1CDBDAC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5802C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E72D7" w14:textId="77777777" w:rsidR="00E97C3D" w:rsidRDefault="00E97C3D" w:rsidP="00E97C3D">
      <w:pPr>
        <w:pStyle w:val="Heading4"/>
      </w:pPr>
      <w:bookmarkStart w:id="238" w:name="_Toc69483437"/>
      <w:bookmarkStart w:id="239" w:name="_Toc74553680"/>
      <w:r>
        <w:t>9.8.7</w:t>
      </w:r>
      <w:r>
        <w:tab/>
        <w:t>Intro of NR band n67 [New RAN4 WI: NR_n67]</w:t>
      </w:r>
      <w:bookmarkEnd w:id="238"/>
      <w:bookmarkEnd w:id="239"/>
    </w:p>
    <w:p w14:paraId="7E388768" w14:textId="77777777" w:rsidR="00E97C3D" w:rsidRDefault="00E97C3D" w:rsidP="00E97C3D">
      <w:pPr>
        <w:rPr>
          <w:rFonts w:ascii="Arial" w:hAnsi="Arial" w:cs="Arial"/>
          <w:b/>
          <w:sz w:val="24"/>
        </w:rPr>
      </w:pPr>
      <w:r>
        <w:rPr>
          <w:rFonts w:ascii="Arial" w:hAnsi="Arial" w:cs="Arial"/>
          <w:b/>
          <w:color w:val="0000FF"/>
          <w:sz w:val="24"/>
        </w:rPr>
        <w:t>RP-210275</w:t>
      </w:r>
      <w:r>
        <w:rPr>
          <w:rFonts w:ascii="Arial" w:hAnsi="Arial" w:cs="Arial"/>
          <w:b/>
          <w:color w:val="0000FF"/>
          <w:sz w:val="24"/>
        </w:rPr>
        <w:tab/>
      </w:r>
      <w:r>
        <w:rPr>
          <w:rFonts w:ascii="Arial" w:hAnsi="Arial" w:cs="Arial"/>
          <w:b/>
          <w:sz w:val="24"/>
        </w:rPr>
        <w:t>Status Report for WI Introduction of NR Band n67; rapporteur: Ericsson</w:t>
      </w:r>
    </w:p>
    <w:p w14:paraId="59AF90C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52D1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8638" w14:textId="77777777" w:rsidR="00E97C3D" w:rsidRDefault="00E97C3D" w:rsidP="00E97C3D">
      <w:pPr>
        <w:pStyle w:val="Heading4"/>
      </w:pPr>
      <w:bookmarkStart w:id="240" w:name="_Toc69483438"/>
      <w:bookmarkStart w:id="241" w:name="_Toc74553681"/>
      <w:r>
        <w:t>9.8.8</w:t>
      </w:r>
      <w:r>
        <w:tab/>
        <w:t>Intro of NR band n85 [New RAN4 WI: NR_n85]</w:t>
      </w:r>
      <w:bookmarkEnd w:id="240"/>
      <w:bookmarkEnd w:id="241"/>
    </w:p>
    <w:p w14:paraId="71F6FE9D" w14:textId="77777777" w:rsidR="00E97C3D" w:rsidRDefault="00E97C3D" w:rsidP="00E97C3D">
      <w:pPr>
        <w:rPr>
          <w:rFonts w:ascii="Arial" w:hAnsi="Arial" w:cs="Arial"/>
          <w:b/>
          <w:sz w:val="24"/>
        </w:rPr>
      </w:pPr>
      <w:r>
        <w:rPr>
          <w:rFonts w:ascii="Arial" w:hAnsi="Arial" w:cs="Arial"/>
          <w:b/>
          <w:color w:val="0000FF"/>
          <w:sz w:val="24"/>
        </w:rPr>
        <w:t>RP-210276</w:t>
      </w:r>
      <w:r>
        <w:rPr>
          <w:rFonts w:ascii="Arial" w:hAnsi="Arial" w:cs="Arial"/>
          <w:b/>
          <w:color w:val="0000FF"/>
          <w:sz w:val="24"/>
        </w:rPr>
        <w:tab/>
      </w:r>
      <w:r>
        <w:rPr>
          <w:rFonts w:ascii="Arial" w:hAnsi="Arial" w:cs="Arial"/>
          <w:b/>
          <w:sz w:val="24"/>
        </w:rPr>
        <w:t>Status Report for WI Introduction of NR Band n85; rapporteur: Ericsson</w:t>
      </w:r>
    </w:p>
    <w:p w14:paraId="2B92B8E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CD71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6A267" w14:textId="77777777" w:rsidR="00E97C3D" w:rsidRDefault="00E97C3D" w:rsidP="00E97C3D">
      <w:pPr>
        <w:rPr>
          <w:rFonts w:ascii="Arial" w:hAnsi="Arial" w:cs="Arial"/>
          <w:b/>
          <w:sz w:val="24"/>
        </w:rPr>
      </w:pPr>
      <w:r>
        <w:rPr>
          <w:rFonts w:ascii="Arial" w:hAnsi="Arial" w:cs="Arial"/>
          <w:b/>
          <w:color w:val="0000FF"/>
          <w:sz w:val="24"/>
        </w:rPr>
        <w:lastRenderedPageBreak/>
        <w:t>RP-210707</w:t>
      </w:r>
      <w:r>
        <w:rPr>
          <w:rFonts w:ascii="Arial" w:hAnsi="Arial" w:cs="Arial"/>
          <w:b/>
          <w:color w:val="0000FF"/>
          <w:sz w:val="24"/>
        </w:rPr>
        <w:tab/>
      </w:r>
      <w:r>
        <w:rPr>
          <w:rFonts w:ascii="Arial" w:hAnsi="Arial" w:cs="Arial"/>
          <w:b/>
          <w:sz w:val="24"/>
        </w:rPr>
        <w:t>Revised WID on Introduction of NR band n85</w:t>
      </w:r>
    </w:p>
    <w:p w14:paraId="67E0FED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w:t>
      </w:r>
    </w:p>
    <w:p w14:paraId="3D9D6B81" w14:textId="77777777" w:rsidR="00E97C3D" w:rsidRDefault="00E97C3D" w:rsidP="00E97C3D">
      <w:pPr>
        <w:rPr>
          <w:rFonts w:ascii="Arial" w:hAnsi="Arial" w:cs="Arial"/>
          <w:b/>
        </w:rPr>
      </w:pPr>
      <w:r>
        <w:rPr>
          <w:rFonts w:ascii="Arial" w:hAnsi="Arial" w:cs="Arial"/>
          <w:b/>
        </w:rPr>
        <w:t xml:space="preserve">Abstract: </w:t>
      </w:r>
    </w:p>
    <w:p w14:paraId="5B3205D5" w14:textId="77777777" w:rsidR="00E97C3D" w:rsidRDefault="00E97C3D" w:rsidP="00E97C3D">
      <w:r>
        <w:t>last approved WID: RP-202830</w:t>
      </w:r>
    </w:p>
    <w:p w14:paraId="2916B1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9C4AE" w14:textId="77777777" w:rsidR="00E97C3D" w:rsidRDefault="00E97C3D" w:rsidP="00E97C3D">
      <w:pPr>
        <w:pStyle w:val="Heading4"/>
      </w:pPr>
      <w:bookmarkStart w:id="242" w:name="_Toc69483439"/>
      <w:bookmarkStart w:id="243" w:name="_Toc74553682"/>
      <w:r>
        <w:t>9.8.9</w:t>
      </w:r>
      <w:r>
        <w:tab/>
        <w:t>Intro of 6GHz NR licensed bands [RAN4 WI: NR_6GHz]</w:t>
      </w:r>
      <w:bookmarkEnd w:id="242"/>
      <w:bookmarkEnd w:id="243"/>
    </w:p>
    <w:p w14:paraId="19EB3AD4" w14:textId="77777777" w:rsidR="00E97C3D" w:rsidRDefault="00E97C3D" w:rsidP="00E97C3D">
      <w:pPr>
        <w:rPr>
          <w:rFonts w:ascii="Arial" w:hAnsi="Arial" w:cs="Arial"/>
          <w:b/>
          <w:sz w:val="24"/>
        </w:rPr>
      </w:pPr>
      <w:r>
        <w:rPr>
          <w:rFonts w:ascii="Arial" w:hAnsi="Arial" w:cs="Arial"/>
          <w:b/>
          <w:color w:val="0000FF"/>
          <w:sz w:val="24"/>
        </w:rPr>
        <w:t>RP-210564</w:t>
      </w:r>
      <w:r>
        <w:rPr>
          <w:rFonts w:ascii="Arial" w:hAnsi="Arial" w:cs="Arial"/>
          <w:b/>
          <w:color w:val="0000FF"/>
          <w:sz w:val="24"/>
        </w:rPr>
        <w:tab/>
      </w:r>
      <w:r>
        <w:rPr>
          <w:rFonts w:ascii="Arial" w:hAnsi="Arial" w:cs="Arial"/>
          <w:b/>
          <w:sz w:val="24"/>
        </w:rPr>
        <w:t>Status report for WI: Introduction of 6GHz NR licensed bands; rapporteur: Huawei</w:t>
      </w:r>
    </w:p>
    <w:p w14:paraId="703C94E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96378" w14:textId="77777777" w:rsidR="00E97C3D" w:rsidRDefault="00E97C3D" w:rsidP="00E97C3D">
      <w:pPr>
        <w:rPr>
          <w:rFonts w:ascii="Arial" w:hAnsi="Arial" w:cs="Arial"/>
          <w:b/>
        </w:rPr>
      </w:pPr>
      <w:r>
        <w:rPr>
          <w:rFonts w:ascii="Arial" w:hAnsi="Arial" w:cs="Arial"/>
          <w:b/>
        </w:rPr>
        <w:t xml:space="preserve">Discussion: </w:t>
      </w:r>
    </w:p>
    <w:p w14:paraId="51D9CEAE" w14:textId="77777777" w:rsidR="00E97C3D" w:rsidRDefault="00E97C3D" w:rsidP="00E97C3D">
      <w:r>
        <w:t>MCC: status unchanged</w:t>
      </w:r>
    </w:p>
    <w:p w14:paraId="2BDACC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56BC0" w14:textId="77777777" w:rsidR="00E97C3D" w:rsidRDefault="00E97C3D" w:rsidP="00E97C3D">
      <w:pPr>
        <w:pStyle w:val="Heading4"/>
      </w:pPr>
      <w:bookmarkStart w:id="244" w:name="_Toc69483440"/>
      <w:bookmarkStart w:id="245" w:name="_Toc74553683"/>
      <w:r>
        <w:t>9.8.10</w:t>
      </w:r>
      <w:r>
        <w:tab/>
        <w:t>Intro of lower 6GHz NR unlic. operation for Europe [RAN4 WI: NR_6GHz_unlic_EU]</w:t>
      </w:r>
      <w:bookmarkEnd w:id="244"/>
      <w:bookmarkEnd w:id="245"/>
    </w:p>
    <w:p w14:paraId="2D9357DA" w14:textId="77777777" w:rsidR="00E97C3D" w:rsidRDefault="00E97C3D" w:rsidP="00E97C3D">
      <w:pPr>
        <w:rPr>
          <w:rFonts w:ascii="Arial" w:hAnsi="Arial" w:cs="Arial"/>
          <w:b/>
          <w:sz w:val="24"/>
        </w:rPr>
      </w:pPr>
      <w:r>
        <w:rPr>
          <w:rFonts w:ascii="Arial" w:hAnsi="Arial" w:cs="Arial"/>
          <w:b/>
          <w:color w:val="0000FF"/>
          <w:sz w:val="24"/>
        </w:rPr>
        <w:t>RP-210486</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089E1B6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8D92F6" w14:textId="77777777" w:rsidR="00E97C3D" w:rsidRDefault="00E97C3D" w:rsidP="00E97C3D">
      <w:pPr>
        <w:rPr>
          <w:rFonts w:ascii="Arial" w:hAnsi="Arial" w:cs="Arial"/>
          <w:b/>
        </w:rPr>
      </w:pPr>
      <w:r>
        <w:rPr>
          <w:rFonts w:ascii="Arial" w:hAnsi="Arial" w:cs="Arial"/>
          <w:b/>
        </w:rPr>
        <w:t xml:space="preserve">Discussion: </w:t>
      </w:r>
    </w:p>
    <w:p w14:paraId="364BB3B8" w14:textId="77777777" w:rsidR="00E97C3D" w:rsidRDefault="00E97C3D" w:rsidP="00E97C3D">
      <w:r>
        <w:t>MCC: Core: 10%, June 21; Perf.: 10%, Sep.21; Core part target in contradiction with revised WID in RP-210487</w:t>
      </w:r>
    </w:p>
    <w:p w14:paraId="113A7735" w14:textId="77777777" w:rsidR="00E97C3D" w:rsidRDefault="00E97C3D" w:rsidP="00E97C3D">
      <w:r>
        <w:t>Nokia: Core: 10%, June 21; Perf.: 10%, Sep.21 is correct</w:t>
      </w:r>
    </w:p>
    <w:p w14:paraId="0AFBEC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0522" w14:textId="77777777" w:rsidR="00E97C3D" w:rsidRDefault="00E97C3D" w:rsidP="00E97C3D">
      <w:pPr>
        <w:rPr>
          <w:rFonts w:ascii="Arial" w:hAnsi="Arial" w:cs="Arial"/>
          <w:b/>
          <w:sz w:val="24"/>
        </w:rPr>
      </w:pPr>
      <w:r>
        <w:rPr>
          <w:rFonts w:ascii="Arial" w:hAnsi="Arial" w:cs="Arial"/>
          <w:b/>
          <w:color w:val="0000FF"/>
          <w:sz w:val="24"/>
        </w:rPr>
        <w:t>RP-210487</w:t>
      </w:r>
      <w:r>
        <w:rPr>
          <w:rFonts w:ascii="Arial" w:hAnsi="Arial" w:cs="Arial"/>
          <w:b/>
          <w:color w:val="0000FF"/>
          <w:sz w:val="24"/>
        </w:rPr>
        <w:tab/>
      </w:r>
      <w:r>
        <w:rPr>
          <w:rFonts w:ascii="Arial" w:hAnsi="Arial" w:cs="Arial"/>
          <w:b/>
          <w:sz w:val="24"/>
        </w:rPr>
        <w:t>Revised WID on introduction of lower 6GHz NR unlicensed operation for Europe</w:t>
      </w:r>
    </w:p>
    <w:p w14:paraId="7EF1EF8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27FB3FD" w14:textId="77777777" w:rsidR="00E97C3D" w:rsidRDefault="00E97C3D" w:rsidP="00E97C3D">
      <w:pPr>
        <w:rPr>
          <w:rFonts w:ascii="Arial" w:hAnsi="Arial" w:cs="Arial"/>
          <w:b/>
        </w:rPr>
      </w:pPr>
      <w:r>
        <w:rPr>
          <w:rFonts w:ascii="Arial" w:hAnsi="Arial" w:cs="Arial"/>
          <w:b/>
        </w:rPr>
        <w:t xml:space="preserve">Abstract: </w:t>
      </w:r>
    </w:p>
    <w:p w14:paraId="1828BA91" w14:textId="77777777" w:rsidR="00E97C3D" w:rsidRDefault="00E97C3D" w:rsidP="00E97C3D">
      <w:r>
        <w:t>last approved WID: RP-202592</w:t>
      </w:r>
    </w:p>
    <w:p w14:paraId="6D8A155B" w14:textId="77777777" w:rsidR="00E97C3D" w:rsidRDefault="00E97C3D" w:rsidP="00E97C3D">
      <w:pPr>
        <w:rPr>
          <w:rFonts w:ascii="Arial" w:hAnsi="Arial" w:cs="Arial"/>
          <w:b/>
        </w:rPr>
      </w:pPr>
      <w:r>
        <w:rPr>
          <w:rFonts w:ascii="Arial" w:hAnsi="Arial" w:cs="Arial"/>
          <w:b/>
        </w:rPr>
        <w:t xml:space="preserve">Discussion: </w:t>
      </w:r>
    </w:p>
    <w:p w14:paraId="6562253D" w14:textId="77777777" w:rsidR="00E97C3D" w:rsidRDefault="00E97C3D" w:rsidP="00E97C3D">
      <w:r>
        <w:t>MCC: TR 38.849 was introduced in 3GU as triggered by NR_6GHz_unlic_EU-Core (this is missing in the WID) and with that the Core part target is Sep.21 which is in contradiction to the status report in RP-210486</w:t>
      </w:r>
    </w:p>
    <w:p w14:paraId="013B85A2" w14:textId="77777777" w:rsidR="00E97C3D" w:rsidRDefault="00E97C3D" w:rsidP="00E97C3D">
      <w:r>
        <w:t>Nokia: WID will be revised in RP-210762 to correct target date of new TR 38.849 to RAN #92 and to show that it is created by the Core part WI</w:t>
      </w:r>
    </w:p>
    <w:p w14:paraId="63823D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RP-210762</w:t>
      </w:r>
      <w:r>
        <w:rPr>
          <w:color w:val="993300"/>
          <w:u w:val="single"/>
        </w:rPr>
        <w:t>.</w:t>
      </w:r>
    </w:p>
    <w:p w14:paraId="16829EDC" w14:textId="77777777" w:rsidR="00E97C3D" w:rsidRDefault="00E97C3D" w:rsidP="00E97C3D">
      <w:pPr>
        <w:rPr>
          <w:rFonts w:ascii="Arial" w:hAnsi="Arial" w:cs="Arial"/>
          <w:b/>
          <w:sz w:val="24"/>
        </w:rPr>
      </w:pPr>
      <w:r>
        <w:rPr>
          <w:rFonts w:ascii="Arial" w:hAnsi="Arial" w:cs="Arial"/>
          <w:b/>
          <w:color w:val="0000FF"/>
          <w:sz w:val="24"/>
        </w:rPr>
        <w:t>RP-210762</w:t>
      </w:r>
      <w:r>
        <w:rPr>
          <w:rFonts w:ascii="Arial" w:hAnsi="Arial" w:cs="Arial"/>
          <w:b/>
          <w:color w:val="0000FF"/>
          <w:sz w:val="24"/>
        </w:rPr>
        <w:tab/>
      </w:r>
      <w:r>
        <w:rPr>
          <w:rFonts w:ascii="Arial" w:hAnsi="Arial" w:cs="Arial"/>
          <w:b/>
          <w:sz w:val="24"/>
        </w:rPr>
        <w:t>Revised WID on introduction of lower 6GHz NR unlicensed operation for Europe</w:t>
      </w:r>
    </w:p>
    <w:p w14:paraId="2C150F4D"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F8CB59" w14:textId="77777777" w:rsidR="00E97C3D" w:rsidRDefault="00E97C3D" w:rsidP="00E97C3D">
      <w:pPr>
        <w:rPr>
          <w:color w:val="808080"/>
        </w:rPr>
      </w:pPr>
      <w:r>
        <w:rPr>
          <w:color w:val="808080"/>
        </w:rPr>
        <w:t>(Replaces RP-210487)</w:t>
      </w:r>
    </w:p>
    <w:p w14:paraId="699DEF05" w14:textId="77777777" w:rsidR="00E97C3D" w:rsidRDefault="00E97C3D" w:rsidP="00E97C3D">
      <w:pPr>
        <w:rPr>
          <w:rFonts w:ascii="Arial" w:hAnsi="Arial" w:cs="Arial"/>
          <w:b/>
        </w:rPr>
      </w:pPr>
      <w:r>
        <w:rPr>
          <w:rFonts w:ascii="Arial" w:hAnsi="Arial" w:cs="Arial"/>
          <w:b/>
        </w:rPr>
        <w:t xml:space="preserve">Abstract: </w:t>
      </w:r>
    </w:p>
    <w:p w14:paraId="6AE77CEA" w14:textId="77777777" w:rsidR="00E97C3D" w:rsidRDefault="00E97C3D" w:rsidP="00E97C3D">
      <w:r>
        <w:t>last approved WID: RP-202592</w:t>
      </w:r>
    </w:p>
    <w:p w14:paraId="4DAFFE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8A720" w14:textId="77777777" w:rsidR="00E97C3D" w:rsidRDefault="00E97C3D" w:rsidP="00E97C3D">
      <w:pPr>
        <w:pStyle w:val="Heading4"/>
      </w:pPr>
      <w:bookmarkStart w:id="246" w:name="_Toc69483441"/>
      <w:bookmarkStart w:id="247" w:name="_Toc74553684"/>
      <w:r>
        <w:t>9.8.11</w:t>
      </w:r>
      <w:r>
        <w:tab/>
        <w:t>Core part: Rel-17 Adding CH BW support to existing NR bands [RAN4 WI: NR_bands_R17_BWs-Core]</w:t>
      </w:r>
      <w:bookmarkEnd w:id="246"/>
      <w:bookmarkEnd w:id="247"/>
    </w:p>
    <w:p w14:paraId="73C076C0" w14:textId="77777777" w:rsidR="00E97C3D" w:rsidRDefault="00E97C3D" w:rsidP="00E97C3D">
      <w:pPr>
        <w:rPr>
          <w:rFonts w:ascii="Arial" w:hAnsi="Arial" w:cs="Arial"/>
          <w:b/>
          <w:sz w:val="24"/>
        </w:rPr>
      </w:pPr>
      <w:r>
        <w:rPr>
          <w:rFonts w:ascii="Arial" w:hAnsi="Arial" w:cs="Arial"/>
          <w:b/>
          <w:color w:val="0000FF"/>
          <w:sz w:val="24"/>
        </w:rPr>
        <w:t>RP-210274</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399894F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97B3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RP-210744</w:t>
      </w:r>
      <w:r>
        <w:rPr>
          <w:color w:val="993300"/>
          <w:u w:val="single"/>
        </w:rPr>
        <w:t>.</w:t>
      </w:r>
    </w:p>
    <w:p w14:paraId="2FC49131" w14:textId="77777777" w:rsidR="00E97C3D" w:rsidRDefault="00E97C3D" w:rsidP="00E97C3D">
      <w:pPr>
        <w:rPr>
          <w:rFonts w:ascii="Arial" w:hAnsi="Arial" w:cs="Arial"/>
          <w:b/>
          <w:sz w:val="24"/>
        </w:rPr>
      </w:pPr>
      <w:r>
        <w:rPr>
          <w:rFonts w:ascii="Arial" w:hAnsi="Arial" w:cs="Arial"/>
          <w:b/>
          <w:color w:val="0000FF"/>
          <w:sz w:val="24"/>
        </w:rPr>
        <w:t>RP-210744</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2302D0B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0D634E" w14:textId="77777777" w:rsidR="00E97C3D" w:rsidRDefault="00E97C3D" w:rsidP="00E97C3D">
      <w:pPr>
        <w:rPr>
          <w:color w:val="808080"/>
        </w:rPr>
      </w:pPr>
      <w:r>
        <w:rPr>
          <w:color w:val="808080"/>
        </w:rPr>
        <w:t>(Replaces RP-210274)</w:t>
      </w:r>
    </w:p>
    <w:p w14:paraId="22A77FFA" w14:textId="77777777" w:rsidR="00E97C3D" w:rsidRDefault="00E97C3D" w:rsidP="00E97C3D">
      <w:pPr>
        <w:rPr>
          <w:rFonts w:ascii="Arial" w:hAnsi="Arial" w:cs="Arial"/>
          <w:b/>
        </w:rPr>
      </w:pPr>
      <w:r>
        <w:rPr>
          <w:rFonts w:ascii="Arial" w:hAnsi="Arial" w:cs="Arial"/>
          <w:b/>
        </w:rPr>
        <w:t xml:space="preserve">Discussion: </w:t>
      </w:r>
    </w:p>
    <w:p w14:paraId="0EE56F18" w14:textId="77777777" w:rsidR="00E97C3D" w:rsidRDefault="00E97C3D" w:rsidP="00E97C3D">
      <w:r>
        <w:t>MCC: late submission</w:t>
      </w:r>
    </w:p>
    <w:p w14:paraId="12E393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RP-210916</w:t>
      </w:r>
      <w:r>
        <w:rPr>
          <w:color w:val="993300"/>
          <w:u w:val="single"/>
        </w:rPr>
        <w:t>.</w:t>
      </w:r>
    </w:p>
    <w:p w14:paraId="3FAFE63C" w14:textId="77777777" w:rsidR="00E97C3D" w:rsidRDefault="00E97C3D" w:rsidP="00E97C3D">
      <w:pPr>
        <w:rPr>
          <w:rFonts w:ascii="Arial" w:hAnsi="Arial" w:cs="Arial"/>
          <w:b/>
          <w:sz w:val="24"/>
        </w:rPr>
      </w:pPr>
      <w:r>
        <w:rPr>
          <w:rFonts w:ascii="Arial" w:hAnsi="Arial" w:cs="Arial"/>
          <w:b/>
          <w:color w:val="0000FF"/>
          <w:sz w:val="24"/>
        </w:rPr>
        <w:t>RP-210916</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5A2069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7D692A" w14:textId="77777777" w:rsidR="00E97C3D" w:rsidRDefault="00E97C3D" w:rsidP="00E97C3D">
      <w:pPr>
        <w:rPr>
          <w:color w:val="808080"/>
        </w:rPr>
      </w:pPr>
      <w:r>
        <w:rPr>
          <w:color w:val="808080"/>
        </w:rPr>
        <w:t>(Replaces RP-210744)</w:t>
      </w:r>
    </w:p>
    <w:p w14:paraId="6E38332B" w14:textId="77777777" w:rsidR="00E97C3D" w:rsidRDefault="00E97C3D" w:rsidP="00E97C3D">
      <w:pPr>
        <w:rPr>
          <w:rFonts w:ascii="Arial" w:hAnsi="Arial" w:cs="Arial"/>
          <w:b/>
        </w:rPr>
      </w:pPr>
      <w:r>
        <w:rPr>
          <w:rFonts w:ascii="Arial" w:hAnsi="Arial" w:cs="Arial"/>
          <w:b/>
        </w:rPr>
        <w:t xml:space="preserve">Discussion: </w:t>
      </w:r>
    </w:p>
    <w:p w14:paraId="7D0FDA53" w14:textId="77777777" w:rsidR="00E97C3D" w:rsidRDefault="00E97C3D" w:rsidP="00E97C3D">
      <w:r>
        <w:t>handled in email discussion [91E][46][flag_0273]</w:t>
      </w:r>
    </w:p>
    <w:p w14:paraId="64379C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D581E" w14:textId="77777777" w:rsidR="00E97C3D" w:rsidRDefault="00E97C3D" w:rsidP="00E97C3D">
      <w:pPr>
        <w:rPr>
          <w:rFonts w:ascii="Arial" w:hAnsi="Arial" w:cs="Arial"/>
          <w:b/>
          <w:sz w:val="24"/>
        </w:rPr>
      </w:pPr>
      <w:r>
        <w:rPr>
          <w:rFonts w:ascii="Arial" w:hAnsi="Arial" w:cs="Arial"/>
          <w:b/>
          <w:color w:val="0000FF"/>
          <w:sz w:val="24"/>
        </w:rPr>
        <w:t>RP-210189</w:t>
      </w:r>
      <w:r>
        <w:rPr>
          <w:rFonts w:ascii="Arial" w:hAnsi="Arial" w:cs="Arial"/>
          <w:b/>
          <w:color w:val="0000FF"/>
          <w:sz w:val="24"/>
        </w:rPr>
        <w:tab/>
      </w:r>
      <w:r>
        <w:rPr>
          <w:rFonts w:ascii="Arial" w:hAnsi="Arial" w:cs="Arial"/>
          <w:b/>
          <w:sz w:val="24"/>
        </w:rPr>
        <w:t>RAN4 CRs for Core part: Rel-17 Adding channel bandwidth support to existing NR bands</w:t>
      </w:r>
    </w:p>
    <w:p w14:paraId="7D7A4D1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F06F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DDEFD" w14:textId="77777777" w:rsidR="00E97C3D" w:rsidRDefault="00E97C3D" w:rsidP="00E97C3D">
      <w:pPr>
        <w:rPr>
          <w:rFonts w:ascii="Arial" w:hAnsi="Arial" w:cs="Arial"/>
          <w:b/>
          <w:sz w:val="24"/>
        </w:rPr>
      </w:pPr>
      <w:r>
        <w:rPr>
          <w:rFonts w:ascii="Arial" w:hAnsi="Arial" w:cs="Arial"/>
          <w:b/>
          <w:color w:val="0000FF"/>
          <w:sz w:val="24"/>
        </w:rPr>
        <w:t>RP-210273</w:t>
      </w:r>
      <w:r>
        <w:rPr>
          <w:rFonts w:ascii="Arial" w:hAnsi="Arial" w:cs="Arial"/>
          <w:b/>
          <w:color w:val="0000FF"/>
          <w:sz w:val="24"/>
        </w:rPr>
        <w:tab/>
      </w:r>
      <w:r>
        <w:rPr>
          <w:rFonts w:ascii="Arial" w:hAnsi="Arial" w:cs="Arial"/>
          <w:b/>
          <w:sz w:val="24"/>
        </w:rPr>
        <w:t>Revised Basket WID: adding new channel bandwidth(s) support to existing NR bands</w:t>
      </w:r>
    </w:p>
    <w:p w14:paraId="5490686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301FEC0" w14:textId="77777777" w:rsidR="00E97C3D" w:rsidRDefault="00E97C3D" w:rsidP="00E97C3D">
      <w:pPr>
        <w:rPr>
          <w:color w:val="808080"/>
        </w:rPr>
      </w:pPr>
      <w:r>
        <w:rPr>
          <w:color w:val="808080"/>
        </w:rPr>
        <w:lastRenderedPageBreak/>
        <w:t>(Replaces RP-202277)</w:t>
      </w:r>
    </w:p>
    <w:p w14:paraId="3E96E298" w14:textId="77777777" w:rsidR="00E97C3D" w:rsidRDefault="00E97C3D" w:rsidP="00E97C3D">
      <w:pPr>
        <w:rPr>
          <w:rFonts w:ascii="Arial" w:hAnsi="Arial" w:cs="Arial"/>
          <w:b/>
        </w:rPr>
      </w:pPr>
      <w:r>
        <w:rPr>
          <w:rFonts w:ascii="Arial" w:hAnsi="Arial" w:cs="Arial"/>
          <w:b/>
        </w:rPr>
        <w:t xml:space="preserve">Abstract: </w:t>
      </w:r>
    </w:p>
    <w:p w14:paraId="3D7FA8B3" w14:textId="77777777" w:rsidR="00E97C3D" w:rsidRDefault="00E97C3D" w:rsidP="00E97C3D">
      <w:r>
        <w:t>last approved WID: RP-202277</w:t>
      </w:r>
    </w:p>
    <w:p w14:paraId="6577BFCE" w14:textId="77777777" w:rsidR="00E97C3D" w:rsidRDefault="00E97C3D" w:rsidP="00E97C3D">
      <w:pPr>
        <w:rPr>
          <w:rFonts w:ascii="Arial" w:hAnsi="Arial" w:cs="Arial"/>
          <w:b/>
        </w:rPr>
      </w:pPr>
      <w:r>
        <w:rPr>
          <w:rFonts w:ascii="Arial" w:hAnsi="Arial" w:cs="Arial"/>
          <w:b/>
        </w:rPr>
        <w:t xml:space="preserve">Discussion: </w:t>
      </w:r>
    </w:p>
    <w:p w14:paraId="3E062770" w14:textId="77777777" w:rsidR="00E97C3D" w:rsidRDefault="00E97C3D" w:rsidP="00E97C3D">
      <w:r>
        <w:t>Apple: Having checked RP-210273, we noticed 100MHz channel bandwidth added to band n46/n96, but we fail to see the corresponding decision made during the last RAN4 meeting where several contributions were made on that matter. So, we would like to clarify the background for this change.</w:t>
      </w:r>
    </w:p>
    <w:p w14:paraId="0D23D938" w14:textId="77777777" w:rsidR="00E97C3D" w:rsidRDefault="00E97C3D" w:rsidP="00E97C3D">
      <w:r>
        <w:t>handled in email discussion [91E][46][flag_0273]</w:t>
      </w:r>
    </w:p>
    <w:p w14:paraId="3350F1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RP-210917</w:t>
      </w:r>
      <w:r>
        <w:rPr>
          <w:color w:val="993300"/>
          <w:u w:val="single"/>
        </w:rPr>
        <w:t>.</w:t>
      </w:r>
    </w:p>
    <w:p w14:paraId="434F1DD0" w14:textId="77777777" w:rsidR="00E97C3D" w:rsidRDefault="00E97C3D" w:rsidP="00E97C3D">
      <w:pPr>
        <w:rPr>
          <w:rFonts w:ascii="Arial" w:hAnsi="Arial" w:cs="Arial"/>
          <w:b/>
          <w:sz w:val="24"/>
        </w:rPr>
      </w:pPr>
      <w:r>
        <w:rPr>
          <w:rFonts w:ascii="Arial" w:hAnsi="Arial" w:cs="Arial"/>
          <w:b/>
          <w:color w:val="0000FF"/>
          <w:sz w:val="24"/>
        </w:rPr>
        <w:t>RP-210917</w:t>
      </w:r>
      <w:r>
        <w:rPr>
          <w:rFonts w:ascii="Arial" w:hAnsi="Arial" w:cs="Arial"/>
          <w:b/>
          <w:color w:val="0000FF"/>
          <w:sz w:val="24"/>
        </w:rPr>
        <w:tab/>
      </w:r>
      <w:r>
        <w:rPr>
          <w:rFonts w:ascii="Arial" w:hAnsi="Arial" w:cs="Arial"/>
          <w:b/>
          <w:sz w:val="24"/>
        </w:rPr>
        <w:t>Revised Basket WID: adding new channel bandwidth(s) support to existing NR bands</w:t>
      </w:r>
    </w:p>
    <w:p w14:paraId="4D3796D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8A3A879" w14:textId="77777777" w:rsidR="00E97C3D" w:rsidRDefault="00E97C3D" w:rsidP="00E97C3D">
      <w:pPr>
        <w:rPr>
          <w:color w:val="808080"/>
        </w:rPr>
      </w:pPr>
      <w:r>
        <w:rPr>
          <w:color w:val="808080"/>
        </w:rPr>
        <w:t>(Replaces RP-210273)</w:t>
      </w:r>
    </w:p>
    <w:p w14:paraId="69832463" w14:textId="77777777" w:rsidR="00E97C3D" w:rsidRDefault="00E97C3D" w:rsidP="00E97C3D">
      <w:pPr>
        <w:rPr>
          <w:rFonts w:ascii="Arial" w:hAnsi="Arial" w:cs="Arial"/>
          <w:b/>
        </w:rPr>
      </w:pPr>
      <w:r>
        <w:rPr>
          <w:rFonts w:ascii="Arial" w:hAnsi="Arial" w:cs="Arial"/>
          <w:b/>
        </w:rPr>
        <w:t xml:space="preserve">Abstract: </w:t>
      </w:r>
    </w:p>
    <w:p w14:paraId="6717E286" w14:textId="77777777" w:rsidR="00E97C3D" w:rsidRDefault="00E97C3D" w:rsidP="00E97C3D">
      <w:r>
        <w:t>last approved WID: RP-202277</w:t>
      </w:r>
    </w:p>
    <w:p w14:paraId="1A5A127D" w14:textId="77777777" w:rsidR="00E97C3D" w:rsidRDefault="00E97C3D" w:rsidP="00E97C3D">
      <w:pPr>
        <w:rPr>
          <w:rFonts w:ascii="Arial" w:hAnsi="Arial" w:cs="Arial"/>
          <w:b/>
        </w:rPr>
      </w:pPr>
      <w:r>
        <w:rPr>
          <w:rFonts w:ascii="Arial" w:hAnsi="Arial" w:cs="Arial"/>
          <w:b/>
        </w:rPr>
        <w:t xml:space="preserve">Discussion: </w:t>
      </w:r>
    </w:p>
    <w:p w14:paraId="0C83F6CB" w14:textId="77777777" w:rsidR="00E97C3D" w:rsidRDefault="00E97C3D" w:rsidP="00E97C3D">
      <w:r>
        <w:t>handled in email discussion [91E][46][flag_0273]</w:t>
      </w:r>
    </w:p>
    <w:p w14:paraId="3D9F71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BF92B" w14:textId="77777777" w:rsidR="00E97C3D" w:rsidRDefault="00E97C3D" w:rsidP="00E97C3D">
      <w:pPr>
        <w:pStyle w:val="Heading4"/>
      </w:pPr>
      <w:bookmarkStart w:id="248" w:name="_Toc69483442"/>
      <w:bookmarkStart w:id="249" w:name="_Toc74553685"/>
      <w:r>
        <w:t>9.8.12</w:t>
      </w:r>
      <w:r>
        <w:tab/>
        <w:t>Intro of CH BWs 35MHz and 45MHz for NR FR1 [RAN4 WI: NR_FR1_35MHz_45MHz_BW]</w:t>
      </w:r>
      <w:bookmarkEnd w:id="248"/>
      <w:bookmarkEnd w:id="249"/>
    </w:p>
    <w:p w14:paraId="19F2AA5C" w14:textId="77777777" w:rsidR="00E97C3D" w:rsidRDefault="00E97C3D" w:rsidP="00E97C3D">
      <w:pPr>
        <w:rPr>
          <w:rFonts w:ascii="Arial" w:hAnsi="Arial" w:cs="Arial"/>
          <w:b/>
          <w:sz w:val="24"/>
        </w:rPr>
      </w:pPr>
      <w:r>
        <w:rPr>
          <w:rFonts w:ascii="Arial" w:hAnsi="Arial" w:cs="Arial"/>
          <w:b/>
          <w:color w:val="0000FF"/>
          <w:sz w:val="24"/>
        </w:rPr>
        <w:t>RP-210553</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0D7E46B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6AC1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8C216" w14:textId="77777777" w:rsidR="00E97C3D" w:rsidRDefault="00E97C3D" w:rsidP="00E97C3D">
      <w:pPr>
        <w:rPr>
          <w:rFonts w:ascii="Arial" w:hAnsi="Arial" w:cs="Arial"/>
          <w:b/>
          <w:sz w:val="24"/>
        </w:rPr>
      </w:pPr>
      <w:r>
        <w:rPr>
          <w:rFonts w:ascii="Arial" w:hAnsi="Arial" w:cs="Arial"/>
          <w:b/>
          <w:color w:val="0000FF"/>
          <w:sz w:val="24"/>
        </w:rPr>
        <w:t>RP-210696</w:t>
      </w:r>
      <w:r>
        <w:rPr>
          <w:rFonts w:ascii="Arial" w:hAnsi="Arial" w:cs="Arial"/>
          <w:b/>
          <w:color w:val="0000FF"/>
          <w:sz w:val="24"/>
        </w:rPr>
        <w:tab/>
      </w:r>
      <w:r>
        <w:rPr>
          <w:rFonts w:ascii="Arial" w:hAnsi="Arial" w:cs="Arial"/>
          <w:b/>
          <w:sz w:val="24"/>
        </w:rPr>
        <w:t>RAN2 CRs to Introduction of channel bandwidths 35MHz and 45MHz for NR FR1</w:t>
      </w:r>
    </w:p>
    <w:p w14:paraId="315ABB2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CBB0DA" w14:textId="77777777" w:rsidR="00E97C3D" w:rsidRDefault="00E97C3D" w:rsidP="00E97C3D">
      <w:pPr>
        <w:rPr>
          <w:rFonts w:ascii="Arial" w:hAnsi="Arial" w:cs="Arial"/>
          <w:b/>
        </w:rPr>
      </w:pPr>
      <w:r>
        <w:rPr>
          <w:rFonts w:ascii="Arial" w:hAnsi="Arial" w:cs="Arial"/>
          <w:b/>
        </w:rPr>
        <w:t xml:space="preserve">Discussion: </w:t>
      </w:r>
    </w:p>
    <w:p w14:paraId="214C4635" w14:textId="77777777" w:rsidR="00E97C3D" w:rsidRDefault="00E97C3D" w:rsidP="00E97C3D">
      <w:r>
        <w:t>MCC: REL-15 38.306 cat.F (R2-2102393) and REL-16 38.306 cat.A (R2-2102394) CRs for REL-17 WI "NR_FR1_35MHz_45MHz_BW-Core" were provided on RAN4 request (LS R4-2017846=R2-2102259) but they are violating:</w:t>
      </w:r>
    </w:p>
    <w:p w14:paraId="062E1CC6" w14:textId="77777777" w:rsidR="00E97C3D" w:rsidRDefault="00E97C3D" w:rsidP="00E97C3D">
      <w:r>
        <w:t>- CR cat. (as a new feature is introduced which requires cat.B)</w:t>
      </w:r>
    </w:p>
    <w:p w14:paraId="32129BC7" w14:textId="77777777" w:rsidR="00E97C3D" w:rsidRDefault="00E97C3D" w:rsidP="00E97C3D">
      <w:r>
        <w:t>- TR 21.900 clause 4.10.3.2: New functionality shall be included in the latest, non-frozen, Release.</w:t>
      </w:r>
    </w:p>
    <w:p w14:paraId="0EEEFA33" w14:textId="77777777" w:rsidR="00E97C3D" w:rsidRDefault="00E97C3D" w:rsidP="00E97C3D">
      <w:r>
        <w:t>- REL-indep. approach as TS 38.306 is not a REL-indep. spec</w:t>
      </w:r>
    </w:p>
    <w:p w14:paraId="01012AA5" w14:textId="77777777" w:rsidR="00E97C3D" w:rsidRDefault="00E97C3D" w:rsidP="00E97C3D">
      <w:r>
        <w:t xml:space="preserve">company CRs provided in RP-210748 (replacing R2-2102393) and RP-210749 (replacing R2-2102394) </w:t>
      </w:r>
    </w:p>
    <w:p w14:paraId="24CDA8F0" w14:textId="77777777" w:rsidR="00E97C3D" w:rsidRDefault="00E97C3D" w:rsidP="00E97C3D">
      <w:r>
        <w:lastRenderedPageBreak/>
        <w:t>Note: latest WID RP-202607 does not clarify from which REL onwards the new bandwidths should be introduced.</w:t>
      </w:r>
    </w:p>
    <w:p w14:paraId="00D6C8BC" w14:textId="77777777" w:rsidR="00E97C3D" w:rsidRDefault="00E97C3D" w:rsidP="00E97C3D">
      <w:r>
        <w:t>T-Mobile, Huawei: new bandwidths should be introduced from REL-15, will be updated in revised WID RP-210722</w:t>
      </w:r>
    </w:p>
    <w:p w14:paraId="4ADF8AD8" w14:textId="77777777" w:rsidR="00E97C3D" w:rsidRDefault="00E97C3D" w:rsidP="00E97C3D">
      <w:r>
        <w:t>MCC: company CRs in RP-210748 (replacing R2-2102393 of RP-210696) and RP-210749 (replacing R2-2102394 of RP-210696) to correct the CR category to cat.B</w:t>
      </w:r>
    </w:p>
    <w:p w14:paraId="7CDE634C" w14:textId="77777777" w:rsidR="00E97C3D" w:rsidRDefault="00E97C3D" w:rsidP="00E97C3D">
      <w:r>
        <w:t>conclusion: RP-210696 has the status revised as all included WG CRs are revised:</w:t>
      </w:r>
    </w:p>
    <w:p w14:paraId="7A945650" w14:textId="77777777" w:rsidR="00E97C3D" w:rsidRDefault="00E97C3D" w:rsidP="00E97C3D">
      <w:r>
        <w:t>- R2-2102393 is revised in RP-210748</w:t>
      </w:r>
    </w:p>
    <w:p w14:paraId="27C03712" w14:textId="77777777" w:rsidR="00E97C3D" w:rsidRDefault="00E97C3D" w:rsidP="00E97C3D">
      <w:r>
        <w:t>- R2-2102394 is revised in RP-210805</w:t>
      </w:r>
    </w:p>
    <w:p w14:paraId="77016C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B37A0D" w14:textId="77777777" w:rsidR="00E97C3D" w:rsidRDefault="00E97C3D" w:rsidP="00E97C3D">
      <w:pPr>
        <w:rPr>
          <w:rFonts w:ascii="Arial" w:hAnsi="Arial" w:cs="Arial"/>
          <w:b/>
          <w:sz w:val="24"/>
        </w:rPr>
      </w:pPr>
      <w:r>
        <w:rPr>
          <w:rFonts w:ascii="Arial" w:hAnsi="Arial" w:cs="Arial"/>
          <w:b/>
          <w:color w:val="0000FF"/>
          <w:sz w:val="24"/>
        </w:rPr>
        <w:t>RP-210748</w:t>
      </w:r>
      <w:r>
        <w:rPr>
          <w:rFonts w:ascii="Arial" w:hAnsi="Arial" w:cs="Arial"/>
          <w:b/>
          <w:color w:val="0000FF"/>
          <w:sz w:val="24"/>
        </w:rPr>
        <w:tab/>
      </w:r>
      <w:r>
        <w:rPr>
          <w:rFonts w:ascii="Arial" w:hAnsi="Arial" w:cs="Arial"/>
          <w:b/>
          <w:sz w:val="24"/>
        </w:rPr>
        <w:t>Support of 35 MHz and 45 MHz channel bandwidth for FR1</w:t>
      </w:r>
    </w:p>
    <w:p w14:paraId="5C5DFD98"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v15.12.0</w:t>
      </w:r>
      <w:r>
        <w:rPr>
          <w:i/>
        </w:rPr>
        <w:tab/>
        <w:t xml:space="preserve">  CR-0511  rev 2 Cat: B (Rel-15)</w:t>
      </w:r>
      <w:r>
        <w:rPr>
          <w:i/>
        </w:rPr>
        <w:br/>
      </w:r>
      <w:r>
        <w:rPr>
          <w:i/>
        </w:rPr>
        <w:br/>
      </w:r>
      <w:r>
        <w:rPr>
          <w:i/>
        </w:rPr>
        <w:tab/>
      </w:r>
      <w:r>
        <w:rPr>
          <w:i/>
        </w:rPr>
        <w:tab/>
      </w:r>
      <w:r>
        <w:rPr>
          <w:i/>
        </w:rPr>
        <w:tab/>
      </w:r>
      <w:r>
        <w:rPr>
          <w:i/>
        </w:rPr>
        <w:tab/>
      </w:r>
      <w:r>
        <w:rPr>
          <w:i/>
        </w:rPr>
        <w:tab/>
        <w:t>Source: Apple Inc, T-Mobile</w:t>
      </w:r>
    </w:p>
    <w:p w14:paraId="1CD684E4" w14:textId="77777777" w:rsidR="00E97C3D" w:rsidRDefault="00E97C3D" w:rsidP="00E97C3D">
      <w:pPr>
        <w:rPr>
          <w:rFonts w:ascii="Arial" w:hAnsi="Arial" w:cs="Arial"/>
          <w:b/>
        </w:rPr>
      </w:pPr>
      <w:r>
        <w:rPr>
          <w:rFonts w:ascii="Arial" w:hAnsi="Arial" w:cs="Arial"/>
          <w:b/>
        </w:rPr>
        <w:t xml:space="preserve">Abstract: </w:t>
      </w:r>
    </w:p>
    <w:p w14:paraId="6CB4DC0B" w14:textId="77777777" w:rsidR="00E97C3D" w:rsidRDefault="00E97C3D" w:rsidP="00E97C3D">
      <w:r>
        <w:t>company CR; replacing R2-2102393 of RP-210696</w:t>
      </w:r>
    </w:p>
    <w:p w14:paraId="716A7B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507E8" w14:textId="77777777" w:rsidR="00E97C3D" w:rsidRDefault="00E97C3D" w:rsidP="00E97C3D">
      <w:pPr>
        <w:rPr>
          <w:rFonts w:ascii="Arial" w:hAnsi="Arial" w:cs="Arial"/>
          <w:b/>
          <w:sz w:val="24"/>
        </w:rPr>
      </w:pPr>
      <w:r>
        <w:rPr>
          <w:rFonts w:ascii="Arial" w:hAnsi="Arial" w:cs="Arial"/>
          <w:b/>
          <w:color w:val="0000FF"/>
          <w:sz w:val="24"/>
        </w:rPr>
        <w:t>RP-210749</w:t>
      </w:r>
      <w:r>
        <w:rPr>
          <w:rFonts w:ascii="Arial" w:hAnsi="Arial" w:cs="Arial"/>
          <w:b/>
          <w:color w:val="0000FF"/>
          <w:sz w:val="24"/>
        </w:rPr>
        <w:tab/>
      </w:r>
      <w:r>
        <w:rPr>
          <w:rFonts w:ascii="Arial" w:hAnsi="Arial" w:cs="Arial"/>
          <w:b/>
          <w:sz w:val="24"/>
        </w:rPr>
        <w:t>Support of 35 MHz and 45 MHz channel bandwidth for FR1</w:t>
      </w:r>
    </w:p>
    <w:p w14:paraId="650D018E"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CR-0512  rev 2 Cat: B (Rel-16)</w:t>
      </w:r>
      <w:r>
        <w:rPr>
          <w:i/>
        </w:rPr>
        <w:br/>
      </w:r>
      <w:r>
        <w:rPr>
          <w:i/>
        </w:rPr>
        <w:br/>
      </w:r>
      <w:r>
        <w:rPr>
          <w:i/>
        </w:rPr>
        <w:tab/>
      </w:r>
      <w:r>
        <w:rPr>
          <w:i/>
        </w:rPr>
        <w:tab/>
      </w:r>
      <w:r>
        <w:rPr>
          <w:i/>
        </w:rPr>
        <w:tab/>
      </w:r>
      <w:r>
        <w:rPr>
          <w:i/>
        </w:rPr>
        <w:tab/>
      </w:r>
      <w:r>
        <w:rPr>
          <w:i/>
        </w:rPr>
        <w:tab/>
        <w:t>Source: Apple Inc, T-Mobile</w:t>
      </w:r>
    </w:p>
    <w:p w14:paraId="3F01A038" w14:textId="77777777" w:rsidR="00E97C3D" w:rsidRDefault="00E97C3D" w:rsidP="00E97C3D">
      <w:pPr>
        <w:rPr>
          <w:rFonts w:ascii="Arial" w:hAnsi="Arial" w:cs="Arial"/>
          <w:b/>
        </w:rPr>
      </w:pPr>
      <w:r>
        <w:rPr>
          <w:rFonts w:ascii="Arial" w:hAnsi="Arial" w:cs="Arial"/>
          <w:b/>
        </w:rPr>
        <w:t xml:space="preserve">Abstract: </w:t>
      </w:r>
    </w:p>
    <w:p w14:paraId="3C6C52F2" w14:textId="77777777" w:rsidR="00E97C3D" w:rsidRDefault="00E97C3D" w:rsidP="00E97C3D">
      <w:r>
        <w:t>company CR; replacing R2-2102394 of RP-210696</w:t>
      </w:r>
    </w:p>
    <w:p w14:paraId="22B6D626" w14:textId="77777777" w:rsidR="00E97C3D" w:rsidRDefault="00E97C3D" w:rsidP="00E97C3D">
      <w:pPr>
        <w:rPr>
          <w:rFonts w:ascii="Arial" w:hAnsi="Arial" w:cs="Arial"/>
          <w:b/>
        </w:rPr>
      </w:pPr>
      <w:r>
        <w:rPr>
          <w:rFonts w:ascii="Arial" w:hAnsi="Arial" w:cs="Arial"/>
          <w:b/>
        </w:rPr>
        <w:t xml:space="preserve">Discussion: </w:t>
      </w:r>
    </w:p>
    <w:p w14:paraId="5B42272D" w14:textId="77777777" w:rsidR="00E97C3D" w:rsidRDefault="00E97C3D" w:rsidP="00E97C3D">
      <w:r>
        <w:t>MCC: CR is not based on v16.3.0 but a copy of the REL-15 CR was used which is not allowed</w:t>
      </w:r>
    </w:p>
    <w:p w14:paraId="13E5CC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RP-210805</w:t>
      </w:r>
      <w:r>
        <w:rPr>
          <w:color w:val="993300"/>
          <w:u w:val="single"/>
        </w:rPr>
        <w:t>.</w:t>
      </w:r>
    </w:p>
    <w:p w14:paraId="71D3EAB8" w14:textId="77777777" w:rsidR="00E97C3D" w:rsidRDefault="00E97C3D" w:rsidP="00E97C3D">
      <w:pPr>
        <w:rPr>
          <w:rFonts w:ascii="Arial" w:hAnsi="Arial" w:cs="Arial"/>
          <w:b/>
          <w:sz w:val="24"/>
        </w:rPr>
      </w:pPr>
      <w:r>
        <w:rPr>
          <w:rFonts w:ascii="Arial" w:hAnsi="Arial" w:cs="Arial"/>
          <w:b/>
          <w:color w:val="0000FF"/>
          <w:sz w:val="24"/>
        </w:rPr>
        <w:t>RP-210805</w:t>
      </w:r>
      <w:r>
        <w:rPr>
          <w:rFonts w:ascii="Arial" w:hAnsi="Arial" w:cs="Arial"/>
          <w:b/>
          <w:color w:val="0000FF"/>
          <w:sz w:val="24"/>
        </w:rPr>
        <w:tab/>
      </w:r>
      <w:r>
        <w:rPr>
          <w:rFonts w:ascii="Arial" w:hAnsi="Arial" w:cs="Arial"/>
          <w:b/>
          <w:sz w:val="24"/>
        </w:rPr>
        <w:t>Support of 35 MHz and 45 MHz channel bandwidth for FR1</w:t>
      </w:r>
    </w:p>
    <w:p w14:paraId="69E0768C"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CR-0512  rev 3 Cat: B (Rel-16)</w:t>
      </w:r>
      <w:r>
        <w:rPr>
          <w:i/>
        </w:rPr>
        <w:br/>
      </w:r>
      <w:r>
        <w:rPr>
          <w:i/>
        </w:rPr>
        <w:br/>
      </w:r>
      <w:r>
        <w:rPr>
          <w:i/>
        </w:rPr>
        <w:tab/>
      </w:r>
      <w:r>
        <w:rPr>
          <w:i/>
        </w:rPr>
        <w:tab/>
      </w:r>
      <w:r>
        <w:rPr>
          <w:i/>
        </w:rPr>
        <w:tab/>
      </w:r>
      <w:r>
        <w:rPr>
          <w:i/>
        </w:rPr>
        <w:tab/>
      </w:r>
      <w:r>
        <w:rPr>
          <w:i/>
        </w:rPr>
        <w:tab/>
        <w:t>Source: Apple Inc, T-Mobile</w:t>
      </w:r>
    </w:p>
    <w:p w14:paraId="6330D3AA" w14:textId="77777777" w:rsidR="00E97C3D" w:rsidRDefault="00E97C3D" w:rsidP="00E97C3D">
      <w:pPr>
        <w:rPr>
          <w:color w:val="808080"/>
        </w:rPr>
      </w:pPr>
      <w:r>
        <w:rPr>
          <w:color w:val="808080"/>
        </w:rPr>
        <w:t>(Replaces RP-210749)</w:t>
      </w:r>
    </w:p>
    <w:p w14:paraId="633515CB" w14:textId="77777777" w:rsidR="00E97C3D" w:rsidRDefault="00E97C3D" w:rsidP="00E97C3D">
      <w:pPr>
        <w:rPr>
          <w:rFonts w:ascii="Arial" w:hAnsi="Arial" w:cs="Arial"/>
          <w:b/>
        </w:rPr>
      </w:pPr>
      <w:r>
        <w:rPr>
          <w:rFonts w:ascii="Arial" w:hAnsi="Arial" w:cs="Arial"/>
          <w:b/>
        </w:rPr>
        <w:t xml:space="preserve">Abstract: </w:t>
      </w:r>
    </w:p>
    <w:p w14:paraId="06920250" w14:textId="77777777" w:rsidR="00E97C3D" w:rsidRDefault="00E97C3D" w:rsidP="00E97C3D">
      <w:r>
        <w:t>company CR; replacing R2-2102394 of RP-210696</w:t>
      </w:r>
    </w:p>
    <w:p w14:paraId="2A6F6A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E6232" w14:textId="77777777" w:rsidR="00E97C3D" w:rsidRDefault="00E97C3D" w:rsidP="00E97C3D">
      <w:pPr>
        <w:rPr>
          <w:rFonts w:ascii="Arial" w:hAnsi="Arial" w:cs="Arial"/>
          <w:b/>
          <w:sz w:val="24"/>
        </w:rPr>
      </w:pPr>
      <w:r>
        <w:rPr>
          <w:rFonts w:ascii="Arial" w:hAnsi="Arial" w:cs="Arial"/>
          <w:b/>
          <w:color w:val="0000FF"/>
          <w:sz w:val="24"/>
        </w:rPr>
        <w:t>RP-210722</w:t>
      </w:r>
      <w:r>
        <w:rPr>
          <w:rFonts w:ascii="Arial" w:hAnsi="Arial" w:cs="Arial"/>
          <w:b/>
          <w:color w:val="0000FF"/>
          <w:sz w:val="24"/>
        </w:rPr>
        <w:tab/>
      </w:r>
      <w:r>
        <w:rPr>
          <w:rFonts w:ascii="Arial" w:hAnsi="Arial" w:cs="Arial"/>
          <w:b/>
          <w:sz w:val="24"/>
        </w:rPr>
        <w:t>WID revision: Introduction of channel bandwidths 35MHz and 45MHz for NR FR1</w:t>
      </w:r>
    </w:p>
    <w:p w14:paraId="4D19D78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6F2FAF" w14:textId="77777777" w:rsidR="00E97C3D" w:rsidRDefault="00E97C3D" w:rsidP="00E97C3D">
      <w:pPr>
        <w:rPr>
          <w:rFonts w:ascii="Arial" w:hAnsi="Arial" w:cs="Arial"/>
          <w:b/>
        </w:rPr>
      </w:pPr>
      <w:r>
        <w:rPr>
          <w:rFonts w:ascii="Arial" w:hAnsi="Arial" w:cs="Arial"/>
          <w:b/>
        </w:rPr>
        <w:lastRenderedPageBreak/>
        <w:t xml:space="preserve">Abstract: </w:t>
      </w:r>
    </w:p>
    <w:p w14:paraId="0B854942" w14:textId="77777777" w:rsidR="00E97C3D" w:rsidRDefault="00E97C3D" w:rsidP="00E97C3D">
      <w:r>
        <w:t>last approved WID: RP-202607</w:t>
      </w:r>
    </w:p>
    <w:p w14:paraId="135826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84F42" w14:textId="77777777" w:rsidR="00E97C3D" w:rsidRDefault="00E97C3D" w:rsidP="00E97C3D">
      <w:pPr>
        <w:pStyle w:val="Heading4"/>
      </w:pPr>
      <w:bookmarkStart w:id="250" w:name="_Toc69483443"/>
      <w:bookmarkStart w:id="251" w:name="_Toc74553686"/>
      <w:r>
        <w:t>9.8.13</w:t>
      </w:r>
      <w:r>
        <w:tab/>
        <w:t>Rel-17 HPUE (PC2) for EN-DC with 1 LTE + 1 NR TDD band [RAN4 WI: ENDC_UE_PC2_R17_NR_TDD]</w:t>
      </w:r>
      <w:bookmarkEnd w:id="250"/>
      <w:bookmarkEnd w:id="251"/>
    </w:p>
    <w:p w14:paraId="34C579F5" w14:textId="77777777" w:rsidR="00E97C3D" w:rsidRDefault="00E97C3D" w:rsidP="00E97C3D">
      <w:pPr>
        <w:rPr>
          <w:rFonts w:ascii="Arial" w:hAnsi="Arial" w:cs="Arial"/>
          <w:b/>
          <w:sz w:val="24"/>
        </w:rPr>
      </w:pPr>
      <w:r>
        <w:rPr>
          <w:rFonts w:ascii="Arial" w:hAnsi="Arial" w:cs="Arial"/>
          <w:b/>
          <w:color w:val="0000FF"/>
          <w:sz w:val="24"/>
        </w:rPr>
        <w:t>RP-210326</w:t>
      </w:r>
      <w:r>
        <w:rPr>
          <w:rFonts w:ascii="Arial" w:hAnsi="Arial" w:cs="Arial"/>
          <w:b/>
          <w:color w:val="0000FF"/>
          <w:sz w:val="24"/>
        </w:rPr>
        <w:tab/>
      </w:r>
      <w:r>
        <w:rPr>
          <w:rFonts w:ascii="Arial" w:hAnsi="Arial" w:cs="Arial"/>
          <w:b/>
          <w:sz w:val="24"/>
        </w:rPr>
        <w:t>Status report for WI Rel-17 HPUE (PC2) for EN-DC with 1 LTE + 1 NR TDD band; rapporteur: China Unicom</w:t>
      </w:r>
    </w:p>
    <w:p w14:paraId="16E483D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A1E4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CF06B" w14:textId="77777777" w:rsidR="00E97C3D" w:rsidRDefault="00E97C3D" w:rsidP="00E97C3D">
      <w:pPr>
        <w:rPr>
          <w:rFonts w:ascii="Arial" w:hAnsi="Arial" w:cs="Arial"/>
          <w:b/>
          <w:sz w:val="24"/>
        </w:rPr>
      </w:pPr>
      <w:r>
        <w:rPr>
          <w:rFonts w:ascii="Arial" w:hAnsi="Arial" w:cs="Arial"/>
          <w:b/>
          <w:color w:val="0000FF"/>
          <w:sz w:val="24"/>
        </w:rPr>
        <w:t>RP-210327</w:t>
      </w:r>
      <w:r>
        <w:rPr>
          <w:rFonts w:ascii="Arial" w:hAnsi="Arial" w:cs="Arial"/>
          <w:b/>
          <w:color w:val="0000FF"/>
          <w:sz w:val="24"/>
        </w:rPr>
        <w:tab/>
      </w:r>
      <w:r>
        <w:rPr>
          <w:rFonts w:ascii="Arial" w:hAnsi="Arial" w:cs="Arial"/>
          <w:b/>
          <w:sz w:val="24"/>
        </w:rPr>
        <w:t>Revised WID on High power UE (power class 2) for EN-DC with 1 LTE band + 1 NR TDD band</w:t>
      </w:r>
    </w:p>
    <w:p w14:paraId="6930235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6C8C527" w14:textId="77777777" w:rsidR="00E97C3D" w:rsidRDefault="00E97C3D" w:rsidP="00E97C3D">
      <w:pPr>
        <w:rPr>
          <w:rFonts w:ascii="Arial" w:hAnsi="Arial" w:cs="Arial"/>
          <w:b/>
        </w:rPr>
      </w:pPr>
      <w:r>
        <w:rPr>
          <w:rFonts w:ascii="Arial" w:hAnsi="Arial" w:cs="Arial"/>
          <w:b/>
        </w:rPr>
        <w:t xml:space="preserve">Abstract: </w:t>
      </w:r>
    </w:p>
    <w:p w14:paraId="0F404F60" w14:textId="77777777" w:rsidR="00E97C3D" w:rsidRDefault="00E97C3D" w:rsidP="00E97C3D">
      <w:r>
        <w:t>last approved WID: RP-202838</w:t>
      </w:r>
    </w:p>
    <w:p w14:paraId="3131C0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1E367" w14:textId="77777777" w:rsidR="00E97C3D" w:rsidRDefault="00E97C3D" w:rsidP="00E97C3D">
      <w:pPr>
        <w:pStyle w:val="Heading4"/>
      </w:pPr>
      <w:bookmarkStart w:id="252" w:name="_Toc69483444"/>
      <w:bookmarkStart w:id="253" w:name="_Toc74553687"/>
      <w:r>
        <w:t>9.8.14</w:t>
      </w:r>
      <w:r>
        <w:tab/>
        <w:t>SAR schemes for UE PC2 for NR inter-band CA and SUL configs with 2 bands UL [RAN4 WI: NR_SAR_PC2_interB_SUL_2BUL]</w:t>
      </w:r>
      <w:bookmarkEnd w:id="252"/>
      <w:bookmarkEnd w:id="253"/>
    </w:p>
    <w:p w14:paraId="499DCC18" w14:textId="77777777" w:rsidR="00E97C3D" w:rsidRDefault="00E97C3D" w:rsidP="00E97C3D">
      <w:pPr>
        <w:rPr>
          <w:rFonts w:ascii="Arial" w:hAnsi="Arial" w:cs="Arial"/>
          <w:b/>
          <w:sz w:val="24"/>
        </w:rPr>
      </w:pPr>
      <w:r>
        <w:rPr>
          <w:rFonts w:ascii="Arial" w:hAnsi="Arial" w:cs="Arial"/>
          <w:b/>
          <w:color w:val="0000FF"/>
          <w:sz w:val="24"/>
        </w:rPr>
        <w:t>RP-210475</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45ABA13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54956B" w14:textId="77777777" w:rsidR="00E97C3D" w:rsidRDefault="00E97C3D" w:rsidP="00E97C3D">
      <w:pPr>
        <w:rPr>
          <w:rFonts w:ascii="Arial" w:hAnsi="Arial" w:cs="Arial"/>
          <w:b/>
        </w:rPr>
      </w:pPr>
      <w:r>
        <w:rPr>
          <w:rFonts w:ascii="Arial" w:hAnsi="Arial" w:cs="Arial"/>
          <w:b/>
        </w:rPr>
        <w:t xml:space="preserve">Abstract: </w:t>
      </w:r>
    </w:p>
    <w:p w14:paraId="1BF50CEE" w14:textId="77777777" w:rsidR="00E97C3D" w:rsidRDefault="00E97C3D" w:rsidP="00E97C3D">
      <w:r>
        <w:t>Core 50% and Perf. 90%, extend the target date to Sept. 2021</w:t>
      </w:r>
    </w:p>
    <w:p w14:paraId="22FDBEE2" w14:textId="77777777" w:rsidR="00E97C3D" w:rsidRDefault="00E97C3D" w:rsidP="00E97C3D">
      <w:pPr>
        <w:rPr>
          <w:rFonts w:ascii="Arial" w:hAnsi="Arial" w:cs="Arial"/>
          <w:b/>
        </w:rPr>
      </w:pPr>
      <w:r>
        <w:rPr>
          <w:rFonts w:ascii="Arial" w:hAnsi="Arial" w:cs="Arial"/>
          <w:b/>
        </w:rPr>
        <w:t xml:space="preserve">Discussion: </w:t>
      </w:r>
    </w:p>
    <w:p w14:paraId="7B90B552" w14:textId="77777777" w:rsidR="00E97C3D" w:rsidRDefault="00E97C3D" w:rsidP="00E97C3D">
      <w:r>
        <w:t>MCC: Core: 50%, Sep.21; Perf.: 90%, March 21; request to stop the Perf. part?</w:t>
      </w:r>
    </w:p>
    <w:p w14:paraId="79890718" w14:textId="77777777" w:rsidR="00E97C3D" w:rsidRDefault="00E97C3D" w:rsidP="00E97C3D">
      <w:r>
        <w:t>China Telecom: % complete for Perf. part is wrong and it should say 100%</w:t>
      </w:r>
    </w:p>
    <w:p w14:paraId="18E20AB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RP-210764</w:t>
      </w:r>
      <w:r>
        <w:rPr>
          <w:color w:val="993300"/>
          <w:u w:val="single"/>
        </w:rPr>
        <w:t>.</w:t>
      </w:r>
    </w:p>
    <w:p w14:paraId="32C311F0" w14:textId="77777777" w:rsidR="00E97C3D" w:rsidRDefault="00E97C3D" w:rsidP="00E97C3D">
      <w:pPr>
        <w:rPr>
          <w:rFonts w:ascii="Arial" w:hAnsi="Arial" w:cs="Arial"/>
          <w:b/>
          <w:sz w:val="24"/>
        </w:rPr>
      </w:pPr>
      <w:r>
        <w:rPr>
          <w:rFonts w:ascii="Arial" w:hAnsi="Arial" w:cs="Arial"/>
          <w:b/>
          <w:color w:val="0000FF"/>
          <w:sz w:val="24"/>
        </w:rPr>
        <w:t>RP-210764</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0093E1C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4974F9" w14:textId="77777777" w:rsidR="00E97C3D" w:rsidRDefault="00E97C3D" w:rsidP="00E97C3D">
      <w:pPr>
        <w:rPr>
          <w:color w:val="808080"/>
        </w:rPr>
      </w:pPr>
      <w:r>
        <w:rPr>
          <w:color w:val="808080"/>
        </w:rPr>
        <w:t>(Replaces RP-210475)</w:t>
      </w:r>
    </w:p>
    <w:p w14:paraId="51193A97" w14:textId="77777777" w:rsidR="00E97C3D" w:rsidRDefault="00E97C3D" w:rsidP="00E97C3D">
      <w:pPr>
        <w:rPr>
          <w:rFonts w:ascii="Arial" w:hAnsi="Arial" w:cs="Arial"/>
          <w:b/>
        </w:rPr>
      </w:pPr>
      <w:r>
        <w:rPr>
          <w:rFonts w:ascii="Arial" w:hAnsi="Arial" w:cs="Arial"/>
          <w:b/>
        </w:rPr>
        <w:t xml:space="preserve">Discussion: </w:t>
      </w:r>
    </w:p>
    <w:p w14:paraId="4FE998C2" w14:textId="77777777" w:rsidR="00E97C3D" w:rsidRDefault="00E97C3D" w:rsidP="00E97C3D">
      <w:r>
        <w:t>conclusion: Perf. part WI is completed</w:t>
      </w:r>
    </w:p>
    <w:p w14:paraId="4F96258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A0707" w14:textId="77777777" w:rsidR="00E97C3D" w:rsidRDefault="00E97C3D" w:rsidP="00E97C3D">
      <w:pPr>
        <w:rPr>
          <w:rFonts w:ascii="Arial" w:hAnsi="Arial" w:cs="Arial"/>
          <w:b/>
          <w:sz w:val="24"/>
        </w:rPr>
      </w:pPr>
      <w:r>
        <w:rPr>
          <w:rFonts w:ascii="Arial" w:hAnsi="Arial" w:cs="Arial"/>
          <w:b/>
          <w:color w:val="0000FF"/>
          <w:sz w:val="24"/>
        </w:rPr>
        <w:t>RP-210098</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3D5C7BB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4AFC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C90D8" w14:textId="77777777" w:rsidR="00E97C3D" w:rsidRDefault="00E97C3D" w:rsidP="00E97C3D">
      <w:pPr>
        <w:pStyle w:val="Heading4"/>
      </w:pPr>
      <w:bookmarkStart w:id="254" w:name="_Toc69483445"/>
      <w:bookmarkStart w:id="255" w:name="_Toc74553688"/>
      <w:r>
        <w:t>9.8.15</w:t>
      </w:r>
      <w:r>
        <w:tab/>
        <w:t>Rel-17 HPUE (PC2) for NR inter-band CA with 2 bands DL and 2 bands UL [RAN4 WI: NR_PC2_CA_R17_2BDL_2BUL]</w:t>
      </w:r>
      <w:bookmarkEnd w:id="254"/>
      <w:bookmarkEnd w:id="255"/>
    </w:p>
    <w:p w14:paraId="460DADFF" w14:textId="77777777" w:rsidR="00E97C3D" w:rsidRDefault="00E97C3D" w:rsidP="00E97C3D">
      <w:pPr>
        <w:rPr>
          <w:rFonts w:ascii="Arial" w:hAnsi="Arial" w:cs="Arial"/>
          <w:b/>
          <w:sz w:val="24"/>
        </w:rPr>
      </w:pPr>
      <w:r>
        <w:rPr>
          <w:rFonts w:ascii="Arial" w:hAnsi="Arial" w:cs="Arial"/>
          <w:b/>
          <w:color w:val="0000FF"/>
          <w:sz w:val="24"/>
        </w:rPr>
        <w:t>RP-210477</w:t>
      </w:r>
      <w:r>
        <w:rPr>
          <w:rFonts w:ascii="Arial" w:hAnsi="Arial" w:cs="Arial"/>
          <w:b/>
          <w:color w:val="0000FF"/>
          <w:sz w:val="24"/>
        </w:rPr>
        <w:tab/>
      </w:r>
      <w:r>
        <w:rPr>
          <w:rFonts w:ascii="Arial" w:hAnsi="Arial" w:cs="Arial"/>
          <w:b/>
          <w:sz w:val="24"/>
        </w:rPr>
        <w:t>Status report of WI: Rel-17 High power UE (power class 2) for NR inter-band Carrier Aggregation with 2 bands downlink and 2 bands uplink; rapporteur: China Telecom</w:t>
      </w:r>
    </w:p>
    <w:p w14:paraId="15D8EF7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67B4A6" w14:textId="77777777" w:rsidR="00E97C3D" w:rsidRDefault="00E97C3D" w:rsidP="00E97C3D">
      <w:pPr>
        <w:rPr>
          <w:rFonts w:ascii="Arial" w:hAnsi="Arial" w:cs="Arial"/>
          <w:b/>
        </w:rPr>
      </w:pPr>
      <w:r>
        <w:rPr>
          <w:rFonts w:ascii="Arial" w:hAnsi="Arial" w:cs="Arial"/>
          <w:b/>
        </w:rPr>
        <w:t xml:space="preserve">Abstract: </w:t>
      </w:r>
    </w:p>
    <w:p w14:paraId="2B8A06EB" w14:textId="77777777" w:rsidR="00E97C3D" w:rsidRDefault="00E97C3D" w:rsidP="00E97C3D">
      <w:r>
        <w:t>Core 40% and Perf. 0%, extend the target date to Mar. 2022</w:t>
      </w:r>
    </w:p>
    <w:p w14:paraId="69382B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E4ED2" w14:textId="77777777" w:rsidR="00E97C3D" w:rsidRDefault="00E97C3D" w:rsidP="00E97C3D">
      <w:pPr>
        <w:rPr>
          <w:rFonts w:ascii="Arial" w:hAnsi="Arial" w:cs="Arial"/>
          <w:b/>
          <w:sz w:val="24"/>
        </w:rPr>
      </w:pPr>
      <w:r>
        <w:rPr>
          <w:rFonts w:ascii="Arial" w:hAnsi="Arial" w:cs="Arial"/>
          <w:b/>
          <w:color w:val="0000FF"/>
          <w:sz w:val="24"/>
        </w:rPr>
        <w:t>RP-210476</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D829B7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6930185" w14:textId="77777777" w:rsidR="00E97C3D" w:rsidRDefault="00E97C3D" w:rsidP="00E97C3D">
      <w:pPr>
        <w:rPr>
          <w:rFonts w:ascii="Arial" w:hAnsi="Arial" w:cs="Arial"/>
          <w:b/>
        </w:rPr>
      </w:pPr>
      <w:r>
        <w:rPr>
          <w:rFonts w:ascii="Arial" w:hAnsi="Arial" w:cs="Arial"/>
          <w:b/>
        </w:rPr>
        <w:t xml:space="preserve">Abstract: </w:t>
      </w:r>
    </w:p>
    <w:p w14:paraId="50AE0443" w14:textId="77777777" w:rsidR="00E97C3D" w:rsidRDefault="00E97C3D" w:rsidP="00E97C3D">
      <w:r>
        <w:t>last approved WID: RP-202373; updating WI code, target date, etc.</w:t>
      </w:r>
    </w:p>
    <w:p w14:paraId="3EE659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6AB48" w14:textId="77777777" w:rsidR="00E97C3D" w:rsidRDefault="00E97C3D" w:rsidP="00E97C3D">
      <w:pPr>
        <w:pStyle w:val="Heading4"/>
      </w:pPr>
      <w:bookmarkStart w:id="256" w:name="_Toc69483446"/>
      <w:bookmarkStart w:id="257" w:name="_Toc74553689"/>
      <w:r>
        <w:t>9.8.16</w:t>
      </w:r>
      <w:r>
        <w:tab/>
        <w:t>HPUE for NR TDD intra-band CA in FR1 [New RAN4 WI: NR_intra_HPUE_R17]</w:t>
      </w:r>
      <w:bookmarkEnd w:id="256"/>
      <w:bookmarkEnd w:id="257"/>
    </w:p>
    <w:p w14:paraId="4EB5AC5E" w14:textId="77777777" w:rsidR="00E97C3D" w:rsidRDefault="00E97C3D" w:rsidP="00E97C3D">
      <w:pPr>
        <w:rPr>
          <w:rFonts w:ascii="Arial" w:hAnsi="Arial" w:cs="Arial"/>
          <w:b/>
          <w:sz w:val="24"/>
        </w:rPr>
      </w:pPr>
      <w:r>
        <w:rPr>
          <w:rFonts w:ascii="Arial" w:hAnsi="Arial" w:cs="Arial"/>
          <w:b/>
          <w:color w:val="0000FF"/>
          <w:sz w:val="24"/>
        </w:rPr>
        <w:t>RP-210554</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2AA2695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0FF1C" w14:textId="77777777" w:rsidR="00E97C3D" w:rsidRDefault="00E97C3D" w:rsidP="00E97C3D">
      <w:pPr>
        <w:rPr>
          <w:rFonts w:ascii="Arial" w:hAnsi="Arial" w:cs="Arial"/>
          <w:b/>
        </w:rPr>
      </w:pPr>
      <w:r>
        <w:rPr>
          <w:rFonts w:ascii="Arial" w:hAnsi="Arial" w:cs="Arial"/>
          <w:b/>
        </w:rPr>
        <w:t xml:space="preserve">Discussion: </w:t>
      </w:r>
    </w:p>
    <w:p w14:paraId="2837A559" w14:textId="77777777" w:rsidR="00E97C3D" w:rsidRDefault="00E97C3D" w:rsidP="00E97C3D">
      <w:r>
        <w:t>MCC: Core: 5%, Dec.21; Perf.: 0%, Dec.21; target dates in contradiction with revised WID RP-210555</w:t>
      </w:r>
    </w:p>
    <w:p w14:paraId="79CF0871" w14:textId="77777777" w:rsidR="00E97C3D" w:rsidRDefault="00E97C3D" w:rsidP="00E97C3D">
      <w:r>
        <w:t>Huawei: Core: March 22, Perf. June 22 is correct</w:t>
      </w:r>
    </w:p>
    <w:p w14:paraId="1683D1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RP-210777</w:t>
      </w:r>
      <w:r>
        <w:rPr>
          <w:color w:val="993300"/>
          <w:u w:val="single"/>
        </w:rPr>
        <w:t>.</w:t>
      </w:r>
    </w:p>
    <w:p w14:paraId="5A029480" w14:textId="77777777" w:rsidR="00E97C3D" w:rsidRDefault="00E97C3D" w:rsidP="00E97C3D">
      <w:pPr>
        <w:rPr>
          <w:rFonts w:ascii="Arial" w:hAnsi="Arial" w:cs="Arial"/>
          <w:b/>
          <w:sz w:val="24"/>
        </w:rPr>
      </w:pPr>
      <w:r>
        <w:rPr>
          <w:rFonts w:ascii="Arial" w:hAnsi="Arial" w:cs="Arial"/>
          <w:b/>
          <w:color w:val="0000FF"/>
          <w:sz w:val="24"/>
        </w:rPr>
        <w:t>RP-210777</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007DE8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8F177DA" w14:textId="77777777" w:rsidR="00E97C3D" w:rsidRDefault="00E97C3D" w:rsidP="00E97C3D">
      <w:pPr>
        <w:rPr>
          <w:color w:val="808080"/>
        </w:rPr>
      </w:pPr>
      <w:r>
        <w:rPr>
          <w:color w:val="808080"/>
        </w:rPr>
        <w:t>(Replaces RP-210554)</w:t>
      </w:r>
    </w:p>
    <w:p w14:paraId="228FBB9E"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5291" w14:textId="77777777" w:rsidR="00E97C3D" w:rsidRDefault="00E97C3D" w:rsidP="00E97C3D">
      <w:pPr>
        <w:rPr>
          <w:rFonts w:ascii="Arial" w:hAnsi="Arial" w:cs="Arial"/>
          <w:b/>
          <w:sz w:val="24"/>
        </w:rPr>
      </w:pPr>
      <w:r>
        <w:rPr>
          <w:rFonts w:ascii="Arial" w:hAnsi="Arial" w:cs="Arial"/>
          <w:b/>
          <w:color w:val="0000FF"/>
          <w:sz w:val="24"/>
        </w:rPr>
        <w:t>RP-210555</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22F5916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1D787F6" w14:textId="77777777" w:rsidR="00E97C3D" w:rsidRDefault="00E97C3D" w:rsidP="00E97C3D">
      <w:pPr>
        <w:rPr>
          <w:rFonts w:ascii="Arial" w:hAnsi="Arial" w:cs="Arial"/>
          <w:b/>
        </w:rPr>
      </w:pPr>
      <w:r>
        <w:rPr>
          <w:rFonts w:ascii="Arial" w:hAnsi="Arial" w:cs="Arial"/>
          <w:b/>
        </w:rPr>
        <w:t xml:space="preserve">Abstract: </w:t>
      </w:r>
    </w:p>
    <w:p w14:paraId="0487D205" w14:textId="77777777" w:rsidR="00E97C3D" w:rsidRDefault="00E97C3D" w:rsidP="00E97C3D">
      <w:r>
        <w:t>last approved WID: RP-202818</w:t>
      </w:r>
    </w:p>
    <w:p w14:paraId="6990C1A3" w14:textId="77777777" w:rsidR="00E97C3D" w:rsidRDefault="00E97C3D" w:rsidP="00E97C3D">
      <w:pPr>
        <w:rPr>
          <w:rFonts w:ascii="Arial" w:hAnsi="Arial" w:cs="Arial"/>
          <w:b/>
        </w:rPr>
      </w:pPr>
      <w:r>
        <w:rPr>
          <w:rFonts w:ascii="Arial" w:hAnsi="Arial" w:cs="Arial"/>
          <w:b/>
        </w:rPr>
        <w:t xml:space="preserve">Discussion: </w:t>
      </w:r>
    </w:p>
    <w:p w14:paraId="7161706A" w14:textId="77777777" w:rsidR="00E97C3D" w:rsidRDefault="00E97C3D" w:rsidP="00E97C3D">
      <w:r>
        <w:t>MCC: Core: March 22; Perf.: June 22; target dates in contradiction with status report RP-210554</w:t>
      </w:r>
    </w:p>
    <w:p w14:paraId="4222896B" w14:textId="77777777" w:rsidR="00E97C3D" w:rsidRDefault="00E97C3D" w:rsidP="00E97C3D">
      <w:r>
        <w:t>Huawei: Core: March 22, Perf. June 22 is correct</w:t>
      </w:r>
    </w:p>
    <w:p w14:paraId="41FEB1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B133" w14:textId="77777777" w:rsidR="00E97C3D" w:rsidRDefault="00E97C3D" w:rsidP="00E97C3D">
      <w:pPr>
        <w:pStyle w:val="Heading4"/>
      </w:pPr>
      <w:bookmarkStart w:id="258" w:name="_Toc69483447"/>
      <w:bookmarkStart w:id="259" w:name="_Toc74553690"/>
      <w:r>
        <w:t>9.8.17</w:t>
      </w:r>
      <w:r>
        <w:tab/>
        <w:t>Add. NR bands for UL-MIMO PC3 in Rel-17 [New RAN4 WI: NR_bands_UL_MIMO_PC3_R17]</w:t>
      </w:r>
      <w:bookmarkEnd w:id="258"/>
      <w:bookmarkEnd w:id="259"/>
    </w:p>
    <w:p w14:paraId="6CC9D9E6" w14:textId="77777777" w:rsidR="00E97C3D" w:rsidRDefault="00E97C3D" w:rsidP="00E97C3D">
      <w:pPr>
        <w:rPr>
          <w:rFonts w:ascii="Arial" w:hAnsi="Arial" w:cs="Arial"/>
          <w:b/>
          <w:sz w:val="24"/>
        </w:rPr>
      </w:pPr>
      <w:r>
        <w:rPr>
          <w:rFonts w:ascii="Arial" w:hAnsi="Arial" w:cs="Arial"/>
          <w:b/>
          <w:color w:val="0000FF"/>
          <w:sz w:val="24"/>
        </w:rPr>
        <w:t>RP-210556</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16B94DB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E7DE77" w14:textId="77777777" w:rsidR="00E97C3D" w:rsidRDefault="00E97C3D" w:rsidP="00E97C3D">
      <w:pPr>
        <w:rPr>
          <w:rFonts w:ascii="Arial" w:hAnsi="Arial" w:cs="Arial"/>
          <w:b/>
        </w:rPr>
      </w:pPr>
      <w:r>
        <w:rPr>
          <w:rFonts w:ascii="Arial" w:hAnsi="Arial" w:cs="Arial"/>
          <w:b/>
        </w:rPr>
        <w:t xml:space="preserve">Discussion: </w:t>
      </w:r>
    </w:p>
    <w:p w14:paraId="234E6BC6" w14:textId="77777777" w:rsidR="00E97C3D" w:rsidRDefault="00E97C3D" w:rsidP="00E97C3D">
      <w:r>
        <w:t>MCC: Core: 30%, March 22; Perf.: 0%, June 22; Perf. part target in contradiction with revised WID RP-210557</w:t>
      </w:r>
    </w:p>
    <w:p w14:paraId="12895E07" w14:textId="77777777" w:rsidR="00E97C3D" w:rsidRDefault="00E97C3D" w:rsidP="00E97C3D">
      <w:r>
        <w:t>Huawei: Perf.: March 22 is correct</w:t>
      </w:r>
    </w:p>
    <w:p w14:paraId="3AE8F6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RP-210778</w:t>
      </w:r>
      <w:r>
        <w:rPr>
          <w:color w:val="993300"/>
          <w:u w:val="single"/>
        </w:rPr>
        <w:t>.</w:t>
      </w:r>
    </w:p>
    <w:p w14:paraId="1653E265" w14:textId="77777777" w:rsidR="00E97C3D" w:rsidRDefault="00E97C3D" w:rsidP="00E97C3D">
      <w:pPr>
        <w:rPr>
          <w:rFonts w:ascii="Arial" w:hAnsi="Arial" w:cs="Arial"/>
          <w:b/>
          <w:sz w:val="24"/>
        </w:rPr>
      </w:pPr>
      <w:r>
        <w:rPr>
          <w:rFonts w:ascii="Arial" w:hAnsi="Arial" w:cs="Arial"/>
          <w:b/>
          <w:color w:val="0000FF"/>
          <w:sz w:val="24"/>
        </w:rPr>
        <w:t>RP-210778</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2B20E93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9F1F52" w14:textId="77777777" w:rsidR="00E97C3D" w:rsidRDefault="00E97C3D" w:rsidP="00E97C3D">
      <w:pPr>
        <w:rPr>
          <w:color w:val="808080"/>
        </w:rPr>
      </w:pPr>
      <w:r>
        <w:rPr>
          <w:color w:val="808080"/>
        </w:rPr>
        <w:t>(Replaces RP-210556)</w:t>
      </w:r>
    </w:p>
    <w:p w14:paraId="7B8165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6196" w14:textId="77777777" w:rsidR="00E97C3D" w:rsidRDefault="00E97C3D" w:rsidP="00E97C3D">
      <w:pPr>
        <w:rPr>
          <w:rFonts w:ascii="Arial" w:hAnsi="Arial" w:cs="Arial"/>
          <w:b/>
          <w:sz w:val="24"/>
        </w:rPr>
      </w:pPr>
      <w:r>
        <w:rPr>
          <w:rFonts w:ascii="Arial" w:hAnsi="Arial" w:cs="Arial"/>
          <w:b/>
          <w:color w:val="0000FF"/>
          <w:sz w:val="24"/>
        </w:rPr>
        <w:t>RP-210099</w:t>
      </w:r>
      <w:r>
        <w:rPr>
          <w:rFonts w:ascii="Arial" w:hAnsi="Arial" w:cs="Arial"/>
          <w:b/>
          <w:color w:val="0000FF"/>
          <w:sz w:val="24"/>
        </w:rPr>
        <w:tab/>
      </w:r>
      <w:r>
        <w:rPr>
          <w:rFonts w:ascii="Arial" w:hAnsi="Arial" w:cs="Arial"/>
          <w:b/>
          <w:sz w:val="24"/>
        </w:rPr>
        <w:t>RAN4 CRs for Additional NR bands for UL-MIMO power class 3 (PC3) in Rel-17</w:t>
      </w:r>
    </w:p>
    <w:p w14:paraId="514B719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C10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AC0C1" w14:textId="77777777" w:rsidR="00E97C3D" w:rsidRDefault="00E97C3D" w:rsidP="00E97C3D">
      <w:pPr>
        <w:rPr>
          <w:rFonts w:ascii="Arial" w:hAnsi="Arial" w:cs="Arial"/>
          <w:b/>
          <w:sz w:val="24"/>
        </w:rPr>
      </w:pPr>
      <w:r>
        <w:rPr>
          <w:rFonts w:ascii="Arial" w:hAnsi="Arial" w:cs="Arial"/>
          <w:b/>
          <w:color w:val="0000FF"/>
          <w:sz w:val="24"/>
        </w:rPr>
        <w:t>RP-210557</w:t>
      </w:r>
      <w:r>
        <w:rPr>
          <w:rFonts w:ascii="Arial" w:hAnsi="Arial" w:cs="Arial"/>
          <w:b/>
          <w:color w:val="0000FF"/>
          <w:sz w:val="24"/>
        </w:rPr>
        <w:tab/>
      </w:r>
      <w:r>
        <w:rPr>
          <w:rFonts w:ascii="Arial" w:hAnsi="Arial" w:cs="Arial"/>
          <w:b/>
          <w:sz w:val="24"/>
        </w:rPr>
        <w:t>WID revision: Additional NR bands for UL-MIMO power class 3 (PC3) in Rel-17</w:t>
      </w:r>
    </w:p>
    <w:p w14:paraId="265170F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D67D787" w14:textId="77777777" w:rsidR="00E97C3D" w:rsidRDefault="00E97C3D" w:rsidP="00E97C3D">
      <w:pPr>
        <w:rPr>
          <w:rFonts w:ascii="Arial" w:hAnsi="Arial" w:cs="Arial"/>
          <w:b/>
        </w:rPr>
      </w:pPr>
      <w:r>
        <w:rPr>
          <w:rFonts w:ascii="Arial" w:hAnsi="Arial" w:cs="Arial"/>
          <w:b/>
        </w:rPr>
        <w:t xml:space="preserve">Abstract: </w:t>
      </w:r>
    </w:p>
    <w:p w14:paraId="33C40C11" w14:textId="77777777" w:rsidR="00E97C3D" w:rsidRDefault="00E97C3D" w:rsidP="00E97C3D">
      <w:r>
        <w:t>last approved WID: RP-202819; change of rapporteur</w:t>
      </w:r>
    </w:p>
    <w:p w14:paraId="030FC098" w14:textId="77777777" w:rsidR="00E97C3D" w:rsidRDefault="00E97C3D" w:rsidP="00E97C3D">
      <w:pPr>
        <w:rPr>
          <w:rFonts w:ascii="Arial" w:hAnsi="Arial" w:cs="Arial"/>
          <w:b/>
        </w:rPr>
      </w:pPr>
      <w:r>
        <w:rPr>
          <w:rFonts w:ascii="Arial" w:hAnsi="Arial" w:cs="Arial"/>
          <w:b/>
        </w:rPr>
        <w:lastRenderedPageBreak/>
        <w:t xml:space="preserve">Discussion: </w:t>
      </w:r>
    </w:p>
    <w:p w14:paraId="0E5C4796" w14:textId="77777777" w:rsidR="00E97C3D" w:rsidRDefault="00E97C3D" w:rsidP="00E97C3D">
      <w:r>
        <w:t>MCC: Core: March 22; Perf.: March 22; Perf. part target in contradiction with status report RP-210556</w:t>
      </w:r>
    </w:p>
    <w:p w14:paraId="0532FA19" w14:textId="77777777" w:rsidR="00E97C3D" w:rsidRDefault="00E97C3D" w:rsidP="00E97C3D">
      <w:r>
        <w:t>Huawei: Perf.: March 22 is correct</w:t>
      </w:r>
    </w:p>
    <w:p w14:paraId="0FB148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3CC40" w14:textId="77777777" w:rsidR="00E97C3D" w:rsidRDefault="00E97C3D" w:rsidP="00E97C3D">
      <w:pPr>
        <w:pStyle w:val="Heading4"/>
      </w:pPr>
      <w:bookmarkStart w:id="260" w:name="_Toc69483448"/>
      <w:bookmarkStart w:id="261" w:name="_Toc74553691"/>
      <w:r>
        <w:t>9.8.18</w:t>
      </w:r>
      <w:r>
        <w:tab/>
        <w:t>Core part: HPUE(PC1.5) operation in NR bands n77 and n78 [New RAN4 WI: HPUE_PC1_5_n77_n78-Core]</w:t>
      </w:r>
      <w:bookmarkEnd w:id="260"/>
      <w:bookmarkEnd w:id="261"/>
    </w:p>
    <w:p w14:paraId="06FF87EC" w14:textId="77777777" w:rsidR="00E97C3D" w:rsidRDefault="00E97C3D" w:rsidP="00E97C3D">
      <w:pPr>
        <w:rPr>
          <w:rFonts w:ascii="Arial" w:hAnsi="Arial" w:cs="Arial"/>
          <w:b/>
          <w:sz w:val="24"/>
        </w:rPr>
      </w:pPr>
      <w:r>
        <w:rPr>
          <w:rFonts w:ascii="Arial" w:hAnsi="Arial" w:cs="Arial"/>
          <w:b/>
          <w:color w:val="0000FF"/>
          <w:sz w:val="24"/>
        </w:rPr>
        <w:t>RP-210472</w:t>
      </w:r>
      <w:r>
        <w:rPr>
          <w:rFonts w:ascii="Arial" w:hAnsi="Arial" w:cs="Arial"/>
          <w:b/>
          <w:color w:val="0000FF"/>
          <w:sz w:val="24"/>
        </w:rPr>
        <w:tab/>
      </w:r>
      <w:r>
        <w:rPr>
          <w:rFonts w:ascii="Arial" w:hAnsi="Arial" w:cs="Arial"/>
          <w:b/>
          <w:sz w:val="24"/>
        </w:rPr>
        <w:t>Status report for WI Core part: HPUE (PC1.5) operation in NR bands n77 and n78; rapporteur: Qualcomm</w:t>
      </w:r>
    </w:p>
    <w:p w14:paraId="140E25F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D2C4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5710" w14:textId="77777777" w:rsidR="00E97C3D" w:rsidRDefault="00E97C3D" w:rsidP="00E97C3D">
      <w:pPr>
        <w:pStyle w:val="Heading4"/>
      </w:pPr>
      <w:bookmarkStart w:id="262" w:name="_Toc69483449"/>
      <w:bookmarkStart w:id="263" w:name="_Toc74553692"/>
      <w:r>
        <w:t>9.8.19</w:t>
      </w:r>
      <w:r>
        <w:tab/>
        <w:t>LTE/NR Dual Connectivity related basket WIs for Rel-17</w:t>
      </w:r>
      <w:bookmarkEnd w:id="262"/>
      <w:bookmarkEnd w:id="263"/>
    </w:p>
    <w:p w14:paraId="35C0B317" w14:textId="77777777" w:rsidR="00E97C3D" w:rsidRDefault="00E97C3D" w:rsidP="00E97C3D">
      <w:pPr>
        <w:pStyle w:val="Heading5"/>
      </w:pPr>
      <w:bookmarkStart w:id="264" w:name="_Toc69483450"/>
      <w:bookmarkStart w:id="265" w:name="_Toc74553693"/>
      <w:r>
        <w:t>9.8.19.1</w:t>
      </w:r>
      <w:r>
        <w:tab/>
        <w:t>Rel-17 DC of 1 LTE band (1DL/1UL) and 1 NR band (1DL/1UL) [DC_R17_1BLTE_1BNR_2DL2UL]</w:t>
      </w:r>
      <w:bookmarkEnd w:id="264"/>
      <w:bookmarkEnd w:id="265"/>
    </w:p>
    <w:p w14:paraId="3CA34EA0" w14:textId="77777777" w:rsidR="00E97C3D" w:rsidRDefault="00E97C3D" w:rsidP="00E97C3D">
      <w:pPr>
        <w:rPr>
          <w:rFonts w:ascii="Arial" w:hAnsi="Arial" w:cs="Arial"/>
          <w:b/>
          <w:sz w:val="24"/>
        </w:rPr>
      </w:pPr>
      <w:r>
        <w:rPr>
          <w:rFonts w:ascii="Arial" w:hAnsi="Arial" w:cs="Arial"/>
          <w:b/>
          <w:color w:val="0000FF"/>
          <w:sz w:val="24"/>
        </w:rPr>
        <w:t>RP-210205</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600C1EB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038D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3CF35" w14:textId="77777777" w:rsidR="00E97C3D" w:rsidRDefault="00E97C3D" w:rsidP="00E97C3D">
      <w:pPr>
        <w:rPr>
          <w:rFonts w:ascii="Arial" w:hAnsi="Arial" w:cs="Arial"/>
          <w:b/>
          <w:sz w:val="24"/>
        </w:rPr>
      </w:pPr>
      <w:r>
        <w:rPr>
          <w:rFonts w:ascii="Arial" w:hAnsi="Arial" w:cs="Arial"/>
          <w:b/>
          <w:color w:val="0000FF"/>
          <w:sz w:val="24"/>
        </w:rPr>
        <w:t>RP-210171</w:t>
      </w:r>
      <w:r>
        <w:rPr>
          <w:rFonts w:ascii="Arial" w:hAnsi="Arial" w:cs="Arial"/>
          <w:b/>
          <w:color w:val="0000FF"/>
          <w:sz w:val="24"/>
        </w:rPr>
        <w:tab/>
      </w:r>
      <w:r>
        <w:rPr>
          <w:rFonts w:ascii="Arial" w:hAnsi="Arial" w:cs="Arial"/>
          <w:b/>
          <w:sz w:val="24"/>
        </w:rPr>
        <w:t xml:space="preserve">RAN4 CRs for Rel-17 Dual Connectivity (DC) of 1 LTE band (1DL/1UL) and 1 NR band (1DL/1UL) </w:t>
      </w:r>
    </w:p>
    <w:p w14:paraId="7311070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0A3D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59304" w14:textId="77777777" w:rsidR="00E97C3D" w:rsidRDefault="00E97C3D" w:rsidP="00E97C3D">
      <w:pPr>
        <w:rPr>
          <w:rFonts w:ascii="Arial" w:hAnsi="Arial" w:cs="Arial"/>
          <w:b/>
          <w:sz w:val="24"/>
        </w:rPr>
      </w:pPr>
      <w:r>
        <w:rPr>
          <w:rFonts w:ascii="Arial" w:hAnsi="Arial" w:cs="Arial"/>
          <w:b/>
          <w:color w:val="0000FF"/>
          <w:sz w:val="24"/>
        </w:rPr>
        <w:t>RP-210204</w:t>
      </w:r>
      <w:r>
        <w:rPr>
          <w:rFonts w:ascii="Arial" w:hAnsi="Arial" w:cs="Arial"/>
          <w:b/>
          <w:color w:val="0000FF"/>
          <w:sz w:val="24"/>
        </w:rPr>
        <w:tab/>
      </w:r>
      <w:r>
        <w:rPr>
          <w:rFonts w:ascii="Arial" w:hAnsi="Arial" w:cs="Arial"/>
          <w:b/>
          <w:sz w:val="24"/>
        </w:rPr>
        <w:t>Revised WID: Rel-17 Dual Connectivity (DC) of 1 band LTE (1DL/1UL) and 1 NR band (1DL/1UL)</w:t>
      </w:r>
    </w:p>
    <w:p w14:paraId="3645D98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0B78236" w14:textId="77777777" w:rsidR="00E97C3D" w:rsidRDefault="00E97C3D" w:rsidP="00E97C3D">
      <w:pPr>
        <w:rPr>
          <w:rFonts w:ascii="Arial" w:hAnsi="Arial" w:cs="Arial"/>
          <w:b/>
        </w:rPr>
      </w:pPr>
      <w:r>
        <w:rPr>
          <w:rFonts w:ascii="Arial" w:hAnsi="Arial" w:cs="Arial"/>
          <w:b/>
        </w:rPr>
        <w:t xml:space="preserve">Abstract: </w:t>
      </w:r>
    </w:p>
    <w:p w14:paraId="0B0B2DDC" w14:textId="77777777" w:rsidR="00E97C3D" w:rsidRDefault="00E97C3D" w:rsidP="00E97C3D">
      <w:r>
        <w:t>last approved WID: RP-202545</w:t>
      </w:r>
    </w:p>
    <w:p w14:paraId="46EAF5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7493D" w14:textId="77777777" w:rsidR="00E97C3D" w:rsidRDefault="00E97C3D" w:rsidP="00E97C3D">
      <w:pPr>
        <w:pStyle w:val="Heading5"/>
      </w:pPr>
      <w:bookmarkStart w:id="266" w:name="_Toc69483451"/>
      <w:bookmarkStart w:id="267" w:name="_Toc74553694"/>
      <w:r>
        <w:t>9.8.19.2</w:t>
      </w:r>
      <w:r>
        <w:tab/>
        <w:t>Rel-17 DC of 2 bands LTE inter-band CA (2DL/1UL) and 1 NR band (1DL/1UL) [RAN4 WI: DC_R17_2BLTE_1BNR_3DL2UL]</w:t>
      </w:r>
      <w:bookmarkEnd w:id="266"/>
      <w:bookmarkEnd w:id="267"/>
    </w:p>
    <w:p w14:paraId="7E51835F" w14:textId="77777777" w:rsidR="00E97C3D" w:rsidRDefault="00E97C3D" w:rsidP="00E97C3D">
      <w:pPr>
        <w:rPr>
          <w:rFonts w:ascii="Arial" w:hAnsi="Arial" w:cs="Arial"/>
          <w:b/>
          <w:sz w:val="24"/>
        </w:rPr>
      </w:pPr>
      <w:r>
        <w:rPr>
          <w:rFonts w:ascii="Arial" w:hAnsi="Arial" w:cs="Arial"/>
          <w:b/>
          <w:color w:val="0000FF"/>
          <w:sz w:val="24"/>
        </w:rPr>
        <w:t>RP-210558</w:t>
      </w:r>
      <w:r>
        <w:rPr>
          <w:rFonts w:ascii="Arial" w:hAnsi="Arial" w:cs="Arial"/>
          <w:b/>
          <w:color w:val="0000FF"/>
          <w:sz w:val="24"/>
        </w:rPr>
        <w:tab/>
      </w:r>
      <w:r>
        <w:rPr>
          <w:rFonts w:ascii="Arial" w:hAnsi="Arial" w:cs="Arial"/>
          <w:b/>
          <w:sz w:val="24"/>
        </w:rPr>
        <w:t>Status report for WI: Rel-17 Dual Connectivity (DC) of 2 bands LTE inter-band CA (2DL/1UL) and 1 NR band (1DL/1UL); rapporteur: Huawei</w:t>
      </w:r>
    </w:p>
    <w:p w14:paraId="1829C80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EB79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D3B7D" w14:textId="77777777" w:rsidR="00E97C3D" w:rsidRDefault="00E97C3D" w:rsidP="00E97C3D">
      <w:pPr>
        <w:rPr>
          <w:rFonts w:ascii="Arial" w:hAnsi="Arial" w:cs="Arial"/>
          <w:b/>
          <w:sz w:val="24"/>
        </w:rPr>
      </w:pPr>
      <w:r>
        <w:rPr>
          <w:rFonts w:ascii="Arial" w:hAnsi="Arial" w:cs="Arial"/>
          <w:b/>
          <w:color w:val="0000FF"/>
          <w:sz w:val="24"/>
        </w:rPr>
        <w:lastRenderedPageBreak/>
        <w:t>RP-210172</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BFFE06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5B44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9790F" w14:textId="77777777" w:rsidR="00E97C3D" w:rsidRDefault="00E97C3D" w:rsidP="00E97C3D">
      <w:pPr>
        <w:rPr>
          <w:rFonts w:ascii="Arial" w:hAnsi="Arial" w:cs="Arial"/>
          <w:b/>
          <w:sz w:val="24"/>
        </w:rPr>
      </w:pPr>
      <w:r>
        <w:rPr>
          <w:rFonts w:ascii="Arial" w:hAnsi="Arial" w:cs="Arial"/>
          <w:b/>
          <w:color w:val="0000FF"/>
          <w:sz w:val="24"/>
        </w:rPr>
        <w:t>RP-210559</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3A55D8D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A6D7AC5" w14:textId="77777777" w:rsidR="00E97C3D" w:rsidRDefault="00E97C3D" w:rsidP="00E97C3D">
      <w:pPr>
        <w:rPr>
          <w:rFonts w:ascii="Arial" w:hAnsi="Arial" w:cs="Arial"/>
          <w:b/>
        </w:rPr>
      </w:pPr>
      <w:r>
        <w:rPr>
          <w:rFonts w:ascii="Arial" w:hAnsi="Arial" w:cs="Arial"/>
          <w:b/>
        </w:rPr>
        <w:t xml:space="preserve">Abstract: </w:t>
      </w:r>
    </w:p>
    <w:p w14:paraId="250B7AEF" w14:textId="77777777" w:rsidR="00E97C3D" w:rsidRDefault="00E97C3D" w:rsidP="00E97C3D">
      <w:r>
        <w:t>last approved WID: RP-202613</w:t>
      </w:r>
    </w:p>
    <w:p w14:paraId="4477F2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DE905" w14:textId="77777777" w:rsidR="00E97C3D" w:rsidRDefault="00E97C3D" w:rsidP="00E97C3D">
      <w:pPr>
        <w:pStyle w:val="Heading5"/>
      </w:pPr>
      <w:bookmarkStart w:id="268" w:name="_Toc69483452"/>
      <w:bookmarkStart w:id="269" w:name="_Toc74553695"/>
      <w:r>
        <w:t>9.8.19.3</w:t>
      </w:r>
      <w:r>
        <w:tab/>
        <w:t>Rel-17 DC of 3 bands LTE inter-band CA (3DL/1UL) and 1 NR band (1DL/1UL) [RAN4 WI: DC_R17_3BLTE_1BNR_4DL2UL]</w:t>
      </w:r>
      <w:bookmarkEnd w:id="268"/>
      <w:bookmarkEnd w:id="269"/>
    </w:p>
    <w:p w14:paraId="6D012F38" w14:textId="77777777" w:rsidR="00E97C3D" w:rsidRDefault="00E97C3D" w:rsidP="00E97C3D">
      <w:pPr>
        <w:rPr>
          <w:rFonts w:ascii="Arial" w:hAnsi="Arial" w:cs="Arial"/>
          <w:b/>
          <w:sz w:val="24"/>
        </w:rPr>
      </w:pPr>
      <w:r>
        <w:rPr>
          <w:rFonts w:ascii="Arial" w:hAnsi="Arial" w:cs="Arial"/>
          <w:b/>
          <w:color w:val="0000FF"/>
          <w:sz w:val="24"/>
        </w:rPr>
        <w:t>RP-210207</w:t>
      </w:r>
      <w:r>
        <w:rPr>
          <w:rFonts w:ascii="Arial" w:hAnsi="Arial" w:cs="Arial"/>
          <w:b/>
          <w:color w:val="0000FF"/>
          <w:sz w:val="24"/>
        </w:rPr>
        <w:tab/>
      </w:r>
      <w:r>
        <w:rPr>
          <w:rFonts w:ascii="Arial" w:hAnsi="Arial" w:cs="Arial"/>
          <w:b/>
          <w:sz w:val="24"/>
        </w:rPr>
        <w:t>Status report for WI Rel-17 Dual Connectivity (DC) of 3 bands LTE inter-band CA (3DL/1UL) and 1 NR band (1DL/1UL); rapporteur: Ericsson</w:t>
      </w:r>
    </w:p>
    <w:p w14:paraId="617D5F5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1BF91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2B1C" w14:textId="77777777" w:rsidR="00E97C3D" w:rsidRDefault="00E97C3D" w:rsidP="00E97C3D">
      <w:pPr>
        <w:rPr>
          <w:rFonts w:ascii="Arial" w:hAnsi="Arial" w:cs="Arial"/>
          <w:b/>
          <w:sz w:val="24"/>
        </w:rPr>
      </w:pPr>
      <w:r>
        <w:rPr>
          <w:rFonts w:ascii="Arial" w:hAnsi="Arial" w:cs="Arial"/>
          <w:b/>
          <w:color w:val="0000FF"/>
          <w:sz w:val="24"/>
        </w:rPr>
        <w:t>RP-210173</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220BFD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22F2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886E5" w14:textId="77777777" w:rsidR="00E97C3D" w:rsidRDefault="00E97C3D" w:rsidP="00E97C3D">
      <w:pPr>
        <w:rPr>
          <w:rFonts w:ascii="Arial" w:hAnsi="Arial" w:cs="Arial"/>
          <w:b/>
          <w:sz w:val="24"/>
        </w:rPr>
      </w:pPr>
      <w:r>
        <w:rPr>
          <w:rFonts w:ascii="Arial" w:hAnsi="Arial" w:cs="Arial"/>
          <w:b/>
          <w:color w:val="0000FF"/>
          <w:sz w:val="24"/>
        </w:rPr>
        <w:t>RP-210211</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4A1BC00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A1C4C6" w14:textId="77777777" w:rsidR="00E97C3D" w:rsidRDefault="00E97C3D" w:rsidP="00E97C3D">
      <w:pPr>
        <w:rPr>
          <w:rFonts w:ascii="Arial" w:hAnsi="Arial" w:cs="Arial"/>
          <w:b/>
        </w:rPr>
      </w:pPr>
      <w:r>
        <w:rPr>
          <w:rFonts w:ascii="Arial" w:hAnsi="Arial" w:cs="Arial"/>
          <w:b/>
        </w:rPr>
        <w:t xml:space="preserve">Abstract: </w:t>
      </w:r>
    </w:p>
    <w:p w14:paraId="4A06B4AC" w14:textId="77777777" w:rsidR="00E97C3D" w:rsidRDefault="00E97C3D" w:rsidP="00E97C3D">
      <w:r>
        <w:t>last approved WID: RP-202188</w:t>
      </w:r>
    </w:p>
    <w:p w14:paraId="7E4E15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9B8FD" w14:textId="77777777" w:rsidR="00E97C3D" w:rsidRDefault="00E97C3D" w:rsidP="00E97C3D">
      <w:pPr>
        <w:pStyle w:val="Heading5"/>
      </w:pPr>
      <w:bookmarkStart w:id="270" w:name="_Toc69483453"/>
      <w:bookmarkStart w:id="271" w:name="_Toc74553696"/>
      <w:r>
        <w:t>9.8.19.4</w:t>
      </w:r>
      <w:r>
        <w:tab/>
        <w:t>Rel-17 DC of 4 bands LTE inter-band CA (4DL/1UL) and 1 NR band (1DL/1UL) [RAN4 WI: DC_R17_4BLTE_1BNR_5DL2UL]</w:t>
      </w:r>
      <w:bookmarkEnd w:id="270"/>
      <w:bookmarkEnd w:id="271"/>
    </w:p>
    <w:p w14:paraId="028A76BD" w14:textId="77777777" w:rsidR="00E97C3D" w:rsidRDefault="00E97C3D" w:rsidP="00E97C3D">
      <w:pPr>
        <w:rPr>
          <w:rFonts w:ascii="Arial" w:hAnsi="Arial" w:cs="Arial"/>
          <w:b/>
          <w:sz w:val="24"/>
        </w:rPr>
      </w:pPr>
      <w:r>
        <w:rPr>
          <w:rFonts w:ascii="Arial" w:hAnsi="Arial" w:cs="Arial"/>
          <w:b/>
          <w:color w:val="0000FF"/>
          <w:sz w:val="24"/>
        </w:rPr>
        <w:t>RP-210484</w:t>
      </w:r>
      <w:r>
        <w:rPr>
          <w:rFonts w:ascii="Arial" w:hAnsi="Arial" w:cs="Arial"/>
          <w:b/>
          <w:color w:val="0000FF"/>
          <w:sz w:val="24"/>
        </w:rPr>
        <w:tab/>
      </w:r>
      <w:r>
        <w:rPr>
          <w:rFonts w:ascii="Arial" w:hAnsi="Arial" w:cs="Arial"/>
          <w:b/>
          <w:sz w:val="24"/>
        </w:rPr>
        <w:t>Status report for WI on Rel-17 DC of 4 bands LTE inter-band CA (4DL/1UL) and 1 NR band (1DL/1UL); rapporteur: Nokia</w:t>
      </w:r>
    </w:p>
    <w:p w14:paraId="14F9E65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0540A3" w14:textId="77777777" w:rsidR="00E97C3D" w:rsidRDefault="00E97C3D" w:rsidP="00E97C3D">
      <w:pPr>
        <w:rPr>
          <w:rFonts w:ascii="Arial" w:hAnsi="Arial" w:cs="Arial"/>
          <w:b/>
        </w:rPr>
      </w:pPr>
      <w:r>
        <w:rPr>
          <w:rFonts w:ascii="Arial" w:hAnsi="Arial" w:cs="Arial"/>
          <w:b/>
        </w:rPr>
        <w:t xml:space="preserve">Discussion: </w:t>
      </w:r>
    </w:p>
    <w:p w14:paraId="2E8D9930" w14:textId="77777777" w:rsidR="00E97C3D" w:rsidRDefault="00E97C3D" w:rsidP="00E97C3D">
      <w:r>
        <w:t>MCC: Core: 30%, March 22; Perf.: 30%, March 22; targets in contradition with revised WID RP-210485;</w:t>
      </w:r>
    </w:p>
    <w:p w14:paraId="093A9677" w14:textId="77777777" w:rsidR="00E97C3D" w:rsidRDefault="00E97C3D" w:rsidP="00E97C3D">
      <w:r>
        <w:lastRenderedPageBreak/>
        <w:t>Nokia: it was forgotten to update the target dates in the WID, status report is correct</w:t>
      </w:r>
    </w:p>
    <w:p w14:paraId="27AB06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19FF1" w14:textId="77777777" w:rsidR="00E97C3D" w:rsidRDefault="00E97C3D" w:rsidP="00E97C3D">
      <w:pPr>
        <w:rPr>
          <w:rFonts w:ascii="Arial" w:hAnsi="Arial" w:cs="Arial"/>
          <w:b/>
          <w:sz w:val="24"/>
        </w:rPr>
      </w:pPr>
      <w:r>
        <w:rPr>
          <w:rFonts w:ascii="Arial" w:hAnsi="Arial" w:cs="Arial"/>
          <w:b/>
          <w:color w:val="0000FF"/>
          <w:sz w:val="24"/>
        </w:rPr>
        <w:t>RP-210174</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1001CA6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ADE1B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A05BF" w14:textId="77777777" w:rsidR="00E97C3D" w:rsidRDefault="00E97C3D" w:rsidP="00E97C3D">
      <w:pPr>
        <w:rPr>
          <w:rFonts w:ascii="Arial" w:hAnsi="Arial" w:cs="Arial"/>
          <w:b/>
          <w:sz w:val="24"/>
        </w:rPr>
      </w:pPr>
      <w:r>
        <w:rPr>
          <w:rFonts w:ascii="Arial" w:hAnsi="Arial" w:cs="Arial"/>
          <w:b/>
          <w:color w:val="0000FF"/>
          <w:sz w:val="24"/>
        </w:rPr>
        <w:t>RP-210485</w:t>
      </w:r>
      <w:r>
        <w:rPr>
          <w:rFonts w:ascii="Arial" w:hAnsi="Arial" w:cs="Arial"/>
          <w:b/>
          <w:color w:val="0000FF"/>
          <w:sz w:val="24"/>
        </w:rPr>
        <w:tab/>
      </w:r>
      <w:r>
        <w:rPr>
          <w:rFonts w:ascii="Arial" w:hAnsi="Arial" w:cs="Arial"/>
          <w:b/>
          <w:sz w:val="24"/>
        </w:rPr>
        <w:t>Rel-17 WID on DC of 4 bands LTE inter-band CA (4DL1UL) and 1 NR band (1DL1U)</w:t>
      </w:r>
    </w:p>
    <w:p w14:paraId="767B546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25327" w14:textId="77777777" w:rsidR="00E97C3D" w:rsidRDefault="00E97C3D" w:rsidP="00E97C3D">
      <w:pPr>
        <w:rPr>
          <w:rFonts w:ascii="Arial" w:hAnsi="Arial" w:cs="Arial"/>
          <w:b/>
        </w:rPr>
      </w:pPr>
      <w:r>
        <w:rPr>
          <w:rFonts w:ascii="Arial" w:hAnsi="Arial" w:cs="Arial"/>
          <w:b/>
        </w:rPr>
        <w:t xml:space="preserve">Abstract: </w:t>
      </w:r>
    </w:p>
    <w:p w14:paraId="7B1CE7B1" w14:textId="77777777" w:rsidR="00E97C3D" w:rsidRDefault="00E97C3D" w:rsidP="00E97C3D">
      <w:r>
        <w:t>last approved WID: RP-202590</w:t>
      </w:r>
    </w:p>
    <w:p w14:paraId="1EF15A21" w14:textId="77777777" w:rsidR="00E97C3D" w:rsidRDefault="00E97C3D" w:rsidP="00E97C3D">
      <w:pPr>
        <w:rPr>
          <w:rFonts w:ascii="Arial" w:hAnsi="Arial" w:cs="Arial"/>
          <w:b/>
        </w:rPr>
      </w:pPr>
      <w:r>
        <w:rPr>
          <w:rFonts w:ascii="Arial" w:hAnsi="Arial" w:cs="Arial"/>
          <w:b/>
        </w:rPr>
        <w:t xml:space="preserve">Discussion: </w:t>
      </w:r>
    </w:p>
    <w:p w14:paraId="2C1B5BF6" w14:textId="77777777" w:rsidR="00E97C3D" w:rsidRDefault="00E97C3D" w:rsidP="00E97C3D">
      <w:r>
        <w:t>MCC: Core: Sep.21; Perf.: Sep.21; targets in contradition with status report RP-210484; it is not indicated that new TR is triggered by the Core part</w:t>
      </w:r>
    </w:p>
    <w:p w14:paraId="30A3BA25" w14:textId="77777777" w:rsidR="00E97C3D" w:rsidRDefault="00E97C3D" w:rsidP="00E97C3D">
      <w:r>
        <w:t>Nokia: it was forgotten to update the target dates in the WID, should say Core: March 22; Perf.: March 22</w:t>
      </w:r>
    </w:p>
    <w:p w14:paraId="1428E5C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RP-210766</w:t>
      </w:r>
      <w:r>
        <w:rPr>
          <w:color w:val="993300"/>
          <w:u w:val="single"/>
        </w:rPr>
        <w:t>.</w:t>
      </w:r>
    </w:p>
    <w:p w14:paraId="0002B518" w14:textId="77777777" w:rsidR="00E97C3D" w:rsidRDefault="00E97C3D" w:rsidP="00E97C3D">
      <w:pPr>
        <w:rPr>
          <w:rFonts w:ascii="Arial" w:hAnsi="Arial" w:cs="Arial"/>
          <w:b/>
          <w:sz w:val="24"/>
        </w:rPr>
      </w:pPr>
      <w:r>
        <w:rPr>
          <w:rFonts w:ascii="Arial" w:hAnsi="Arial" w:cs="Arial"/>
          <w:b/>
          <w:color w:val="0000FF"/>
          <w:sz w:val="24"/>
        </w:rPr>
        <w:t>RP-210766</w:t>
      </w:r>
      <w:r>
        <w:rPr>
          <w:rFonts w:ascii="Arial" w:hAnsi="Arial" w:cs="Arial"/>
          <w:b/>
          <w:color w:val="0000FF"/>
          <w:sz w:val="24"/>
        </w:rPr>
        <w:tab/>
      </w:r>
      <w:r>
        <w:rPr>
          <w:rFonts w:ascii="Arial" w:hAnsi="Arial" w:cs="Arial"/>
          <w:b/>
          <w:sz w:val="24"/>
        </w:rPr>
        <w:t>Rel-17 WID on DC of 4 bands LTE inter-band CA (4DL1UL) and 1 NR band (1DL1U)</w:t>
      </w:r>
    </w:p>
    <w:p w14:paraId="02EA11F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8C1008F" w14:textId="77777777" w:rsidR="00E97C3D" w:rsidRDefault="00E97C3D" w:rsidP="00E97C3D">
      <w:pPr>
        <w:rPr>
          <w:color w:val="808080"/>
        </w:rPr>
      </w:pPr>
      <w:r>
        <w:rPr>
          <w:color w:val="808080"/>
        </w:rPr>
        <w:t>(Replaces RP-210485)</w:t>
      </w:r>
    </w:p>
    <w:p w14:paraId="4F3F59F8" w14:textId="77777777" w:rsidR="00E97C3D" w:rsidRDefault="00E97C3D" w:rsidP="00E97C3D">
      <w:pPr>
        <w:rPr>
          <w:rFonts w:ascii="Arial" w:hAnsi="Arial" w:cs="Arial"/>
          <w:b/>
        </w:rPr>
      </w:pPr>
      <w:r>
        <w:rPr>
          <w:rFonts w:ascii="Arial" w:hAnsi="Arial" w:cs="Arial"/>
          <w:b/>
        </w:rPr>
        <w:t xml:space="preserve">Abstract: </w:t>
      </w:r>
    </w:p>
    <w:p w14:paraId="4C6B65AC" w14:textId="77777777" w:rsidR="00E97C3D" w:rsidRDefault="00E97C3D" w:rsidP="00E97C3D">
      <w:r>
        <w:t>last approved WID: RP-202590</w:t>
      </w:r>
    </w:p>
    <w:p w14:paraId="4F2844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924F0" w14:textId="77777777" w:rsidR="00E97C3D" w:rsidRDefault="00E97C3D" w:rsidP="00E97C3D">
      <w:pPr>
        <w:pStyle w:val="Heading5"/>
      </w:pPr>
      <w:bookmarkStart w:id="272" w:name="_Toc69483454"/>
      <w:bookmarkStart w:id="273" w:name="_Toc74553697"/>
      <w:r>
        <w:t>9.8.19.5</w:t>
      </w:r>
      <w:r>
        <w:tab/>
        <w:t>Rel-17 DC of 5 bands LTE inter-band CA (5DL/1UL) and 1 NR band (1DL/1UL) [RAN4 WI: DC_R17_5BLTE_1BNR_6DL2UL]</w:t>
      </w:r>
      <w:bookmarkEnd w:id="272"/>
      <w:bookmarkEnd w:id="273"/>
    </w:p>
    <w:p w14:paraId="636AF2BD" w14:textId="77777777" w:rsidR="00E97C3D" w:rsidRDefault="00E97C3D" w:rsidP="00E97C3D">
      <w:pPr>
        <w:rPr>
          <w:rFonts w:ascii="Arial" w:hAnsi="Arial" w:cs="Arial"/>
          <w:b/>
          <w:sz w:val="24"/>
        </w:rPr>
      </w:pPr>
      <w:r>
        <w:rPr>
          <w:rFonts w:ascii="Arial" w:hAnsi="Arial" w:cs="Arial"/>
          <w:b/>
          <w:color w:val="0000FF"/>
          <w:sz w:val="24"/>
        </w:rPr>
        <w:t>RP-210300</w:t>
      </w:r>
      <w:r>
        <w:rPr>
          <w:rFonts w:ascii="Arial" w:hAnsi="Arial" w:cs="Arial"/>
          <w:b/>
          <w:color w:val="0000FF"/>
          <w:sz w:val="24"/>
        </w:rPr>
        <w:tab/>
      </w:r>
      <w:r>
        <w:rPr>
          <w:rFonts w:ascii="Arial" w:hAnsi="Arial" w:cs="Arial"/>
          <w:b/>
          <w:sz w:val="24"/>
        </w:rPr>
        <w:t>Status Report for WI Rel-17 DC of 5 bands LTE inter-band CA (5DL/1UL) and 1 NR band (1DL/1UL); rapporteur: Samsung</w:t>
      </w:r>
    </w:p>
    <w:p w14:paraId="18EF178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673C5D" w14:textId="77777777" w:rsidR="00E97C3D" w:rsidRDefault="00E97C3D" w:rsidP="00E97C3D">
      <w:pPr>
        <w:rPr>
          <w:rFonts w:ascii="Arial" w:hAnsi="Arial" w:cs="Arial"/>
          <w:b/>
        </w:rPr>
      </w:pPr>
      <w:r>
        <w:rPr>
          <w:rFonts w:ascii="Arial" w:hAnsi="Arial" w:cs="Arial"/>
          <w:b/>
        </w:rPr>
        <w:t xml:space="preserve">Abstract: </w:t>
      </w:r>
    </w:p>
    <w:p w14:paraId="3E8381D8" w14:textId="77777777" w:rsidR="00E97C3D" w:rsidRDefault="00E97C3D" w:rsidP="00E97C3D">
      <w:r>
        <w:t>wrong Tdoc type in Tdoc request</w:t>
      </w:r>
    </w:p>
    <w:p w14:paraId="56190EF0" w14:textId="77777777" w:rsidR="00E97C3D" w:rsidRDefault="00E97C3D" w:rsidP="00E97C3D">
      <w:pPr>
        <w:rPr>
          <w:rFonts w:ascii="Arial" w:hAnsi="Arial" w:cs="Arial"/>
          <w:b/>
        </w:rPr>
      </w:pPr>
      <w:r>
        <w:rPr>
          <w:rFonts w:ascii="Arial" w:hAnsi="Arial" w:cs="Arial"/>
          <w:b/>
        </w:rPr>
        <w:t xml:space="preserve">Discussion: </w:t>
      </w:r>
    </w:p>
    <w:p w14:paraId="1A5EF45E" w14:textId="77777777" w:rsidR="00E97C3D" w:rsidRDefault="00E97C3D" w:rsidP="00E97C3D">
      <w:r>
        <w:t>MCC: Core: 30%, March 22; Perf.: 30%, March 22; target dates in contradiction with revised WID RP-210299;</w:t>
      </w:r>
    </w:p>
    <w:p w14:paraId="47D17232" w14:textId="77777777" w:rsidR="00E97C3D" w:rsidRDefault="00E97C3D" w:rsidP="00E97C3D">
      <w:r>
        <w:t>Samsung: Core: March 22; Perf.: March 22 is correct</w:t>
      </w:r>
    </w:p>
    <w:p w14:paraId="4916BC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9FAD5" w14:textId="77777777" w:rsidR="00E97C3D" w:rsidRDefault="00E97C3D" w:rsidP="00E97C3D">
      <w:pPr>
        <w:rPr>
          <w:rFonts w:ascii="Arial" w:hAnsi="Arial" w:cs="Arial"/>
          <w:b/>
          <w:sz w:val="24"/>
        </w:rPr>
      </w:pPr>
      <w:r>
        <w:rPr>
          <w:rFonts w:ascii="Arial" w:hAnsi="Arial" w:cs="Arial"/>
          <w:b/>
          <w:color w:val="0000FF"/>
          <w:sz w:val="24"/>
        </w:rPr>
        <w:lastRenderedPageBreak/>
        <w:t>RP-210175</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7EF87C1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BF16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EAFC0" w14:textId="77777777" w:rsidR="00E97C3D" w:rsidRDefault="00E97C3D" w:rsidP="00E97C3D">
      <w:pPr>
        <w:rPr>
          <w:rFonts w:ascii="Arial" w:hAnsi="Arial" w:cs="Arial"/>
          <w:b/>
          <w:sz w:val="24"/>
        </w:rPr>
      </w:pPr>
      <w:r>
        <w:rPr>
          <w:rFonts w:ascii="Arial" w:hAnsi="Arial" w:cs="Arial"/>
          <w:b/>
          <w:color w:val="0000FF"/>
          <w:sz w:val="24"/>
        </w:rPr>
        <w:t>RP-210299</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3609412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C144384" w14:textId="77777777" w:rsidR="00E97C3D" w:rsidRDefault="00E97C3D" w:rsidP="00E97C3D">
      <w:pPr>
        <w:rPr>
          <w:rFonts w:ascii="Arial" w:hAnsi="Arial" w:cs="Arial"/>
          <w:b/>
        </w:rPr>
      </w:pPr>
      <w:r>
        <w:rPr>
          <w:rFonts w:ascii="Arial" w:hAnsi="Arial" w:cs="Arial"/>
          <w:b/>
        </w:rPr>
        <w:t xml:space="preserve">Abstract: </w:t>
      </w:r>
    </w:p>
    <w:p w14:paraId="506EDF17" w14:textId="77777777" w:rsidR="00E97C3D" w:rsidRDefault="00E97C3D" w:rsidP="00E97C3D">
      <w:r>
        <w:t>last approved WID: RP-202540</w:t>
      </w:r>
    </w:p>
    <w:p w14:paraId="487161C7" w14:textId="77777777" w:rsidR="00E97C3D" w:rsidRDefault="00E97C3D" w:rsidP="00E97C3D">
      <w:pPr>
        <w:rPr>
          <w:rFonts w:ascii="Arial" w:hAnsi="Arial" w:cs="Arial"/>
          <w:b/>
        </w:rPr>
      </w:pPr>
      <w:r>
        <w:rPr>
          <w:rFonts w:ascii="Arial" w:hAnsi="Arial" w:cs="Arial"/>
          <w:b/>
        </w:rPr>
        <w:t xml:space="preserve">Discussion: </w:t>
      </w:r>
    </w:p>
    <w:p w14:paraId="40C0E2C3" w14:textId="77777777" w:rsidR="00E97C3D" w:rsidRDefault="00E97C3D" w:rsidP="00E97C3D">
      <w:r>
        <w:t>wrong Tdoc type in Tdoc request;</w:t>
      </w:r>
    </w:p>
    <w:p w14:paraId="42C83A04" w14:textId="77777777" w:rsidR="00E97C3D" w:rsidRDefault="00E97C3D" w:rsidP="00E97C3D">
      <w:r>
        <w:t>MCC: Core: Sep.21, Perf.: Sep.21; targets in contradiction with status report RP-210300;</w:t>
      </w:r>
    </w:p>
    <w:p w14:paraId="166689DE" w14:textId="77777777" w:rsidR="00E97C3D" w:rsidRDefault="00E97C3D" w:rsidP="00E97C3D">
      <w:r>
        <w:t>Samsung: Core: March 22; Perf.: March 22 is correct</w:t>
      </w:r>
    </w:p>
    <w:p w14:paraId="76C3B8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RP-210801</w:t>
      </w:r>
      <w:r>
        <w:rPr>
          <w:color w:val="993300"/>
          <w:u w:val="single"/>
        </w:rPr>
        <w:t>.</w:t>
      </w:r>
    </w:p>
    <w:p w14:paraId="4D77CF17" w14:textId="77777777" w:rsidR="00E97C3D" w:rsidRDefault="00E97C3D" w:rsidP="00E97C3D">
      <w:pPr>
        <w:rPr>
          <w:rFonts w:ascii="Arial" w:hAnsi="Arial" w:cs="Arial"/>
          <w:b/>
          <w:sz w:val="24"/>
        </w:rPr>
      </w:pPr>
      <w:r>
        <w:rPr>
          <w:rFonts w:ascii="Arial" w:hAnsi="Arial" w:cs="Arial"/>
          <w:b/>
          <w:color w:val="0000FF"/>
          <w:sz w:val="24"/>
        </w:rPr>
        <w:t>RP-210801</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08508A9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4E15F2E" w14:textId="77777777" w:rsidR="00E97C3D" w:rsidRDefault="00E97C3D" w:rsidP="00E97C3D">
      <w:pPr>
        <w:rPr>
          <w:color w:val="808080"/>
        </w:rPr>
      </w:pPr>
      <w:r>
        <w:rPr>
          <w:color w:val="808080"/>
        </w:rPr>
        <w:t>(Replaces RP-210299)</w:t>
      </w:r>
    </w:p>
    <w:p w14:paraId="250D3484" w14:textId="77777777" w:rsidR="00E97C3D" w:rsidRDefault="00E97C3D" w:rsidP="00E97C3D">
      <w:pPr>
        <w:rPr>
          <w:rFonts w:ascii="Arial" w:hAnsi="Arial" w:cs="Arial"/>
          <w:b/>
        </w:rPr>
      </w:pPr>
      <w:r>
        <w:rPr>
          <w:rFonts w:ascii="Arial" w:hAnsi="Arial" w:cs="Arial"/>
          <w:b/>
        </w:rPr>
        <w:t xml:space="preserve">Abstract: </w:t>
      </w:r>
    </w:p>
    <w:p w14:paraId="06A46667" w14:textId="77777777" w:rsidR="00E97C3D" w:rsidRDefault="00E97C3D" w:rsidP="00E97C3D">
      <w:r>
        <w:t>last approved WID: RP-202540</w:t>
      </w:r>
    </w:p>
    <w:p w14:paraId="6BF924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E2812" w14:textId="77777777" w:rsidR="00E97C3D" w:rsidRDefault="00E97C3D" w:rsidP="00E97C3D">
      <w:pPr>
        <w:pStyle w:val="Heading5"/>
      </w:pPr>
      <w:bookmarkStart w:id="274" w:name="_Toc69483455"/>
      <w:bookmarkStart w:id="275" w:name="_Toc74553698"/>
      <w:r>
        <w:t>9.8.19.6</w:t>
      </w:r>
      <w:r>
        <w:tab/>
        <w:t>Rel-17 DC of x bands (x=1,2,3,4) LTE inter-band CA (xDL/1UL) and 2 bands NR inter-band CA (2DL/1UL) [RAN4 WI: DC_R17_xBLTE_2BNR_yDL2UL]</w:t>
      </w:r>
      <w:bookmarkEnd w:id="274"/>
      <w:bookmarkEnd w:id="275"/>
    </w:p>
    <w:p w14:paraId="64542BC1" w14:textId="77777777" w:rsidR="00E97C3D" w:rsidRDefault="00E97C3D" w:rsidP="00E97C3D">
      <w:pPr>
        <w:rPr>
          <w:rFonts w:ascii="Arial" w:hAnsi="Arial" w:cs="Arial"/>
          <w:b/>
          <w:sz w:val="24"/>
        </w:rPr>
      </w:pPr>
      <w:r>
        <w:rPr>
          <w:rFonts w:ascii="Arial" w:hAnsi="Arial" w:cs="Arial"/>
          <w:b/>
          <w:color w:val="0000FF"/>
          <w:sz w:val="24"/>
        </w:rPr>
        <w:t>RP-210203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0C1F769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1437EC" w14:textId="77777777" w:rsidR="00E97C3D" w:rsidRDefault="00E97C3D" w:rsidP="00E97C3D">
      <w:pPr>
        <w:rPr>
          <w:rFonts w:ascii="Arial" w:hAnsi="Arial" w:cs="Arial"/>
          <w:b/>
        </w:rPr>
      </w:pPr>
      <w:r>
        <w:rPr>
          <w:rFonts w:ascii="Arial" w:hAnsi="Arial" w:cs="Arial"/>
          <w:b/>
        </w:rPr>
        <w:t xml:space="preserve">Abstract: </w:t>
      </w:r>
    </w:p>
    <w:p w14:paraId="58B228C2" w14:textId="77777777" w:rsidR="00E97C3D" w:rsidRDefault="00E97C3D" w:rsidP="00E97C3D">
      <w:r>
        <w:t>proposed completion level is 45%</w:t>
      </w:r>
    </w:p>
    <w:p w14:paraId="45D274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999E" w14:textId="77777777" w:rsidR="00E97C3D" w:rsidRDefault="00E97C3D" w:rsidP="00E97C3D">
      <w:pPr>
        <w:rPr>
          <w:rFonts w:ascii="Arial" w:hAnsi="Arial" w:cs="Arial"/>
          <w:b/>
          <w:sz w:val="24"/>
        </w:rPr>
      </w:pPr>
      <w:r>
        <w:rPr>
          <w:rFonts w:ascii="Arial" w:hAnsi="Arial" w:cs="Arial"/>
          <w:b/>
          <w:color w:val="0000FF"/>
          <w:sz w:val="24"/>
        </w:rPr>
        <w:t>RP-210177</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2C4705E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D00D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2EE72" w14:textId="77777777" w:rsidR="00E97C3D" w:rsidRDefault="00E97C3D" w:rsidP="00E97C3D">
      <w:pPr>
        <w:rPr>
          <w:rFonts w:ascii="Arial" w:hAnsi="Arial" w:cs="Arial"/>
          <w:b/>
          <w:sz w:val="24"/>
        </w:rPr>
      </w:pPr>
      <w:r>
        <w:rPr>
          <w:rFonts w:ascii="Arial" w:hAnsi="Arial" w:cs="Arial"/>
          <w:b/>
          <w:color w:val="0000FF"/>
          <w:sz w:val="24"/>
        </w:rPr>
        <w:lastRenderedPageBreak/>
        <w:t>RP-210202</w:t>
      </w:r>
      <w:r>
        <w:rPr>
          <w:rFonts w:ascii="Arial" w:hAnsi="Arial" w:cs="Arial"/>
          <w:b/>
          <w:color w:val="0000FF"/>
          <w:sz w:val="24"/>
        </w:rPr>
        <w:tab/>
      </w:r>
      <w:r>
        <w:rPr>
          <w:rFonts w:ascii="Arial" w:hAnsi="Arial" w:cs="Arial"/>
          <w:b/>
          <w:sz w:val="24"/>
        </w:rPr>
        <w:t>Revised WID on Rel-17 Dual Connectivity (DC) of x bands (x=1,2,3,4) LTE inter-band CA (xDL/1UL) and 2 bands NR inter-band CA (2DL/1UL)</w:t>
      </w:r>
    </w:p>
    <w:p w14:paraId="2AA26A6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33D9975D" w14:textId="77777777" w:rsidR="00E97C3D" w:rsidRDefault="00E97C3D" w:rsidP="00E97C3D">
      <w:pPr>
        <w:rPr>
          <w:rFonts w:ascii="Arial" w:hAnsi="Arial" w:cs="Arial"/>
          <w:b/>
        </w:rPr>
      </w:pPr>
      <w:r>
        <w:rPr>
          <w:rFonts w:ascii="Arial" w:hAnsi="Arial" w:cs="Arial"/>
          <w:b/>
        </w:rPr>
        <w:t xml:space="preserve">Abstract: </w:t>
      </w:r>
    </w:p>
    <w:p w14:paraId="3D90945D" w14:textId="77777777" w:rsidR="00E97C3D" w:rsidRDefault="00E97C3D" w:rsidP="00E97C3D">
      <w:r>
        <w:t>last approved WID: RP-202292; to add new DC band combinations and update existing DC band status at last RAN4 meeting</w:t>
      </w:r>
    </w:p>
    <w:p w14:paraId="6E989B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02C39" w14:textId="77777777" w:rsidR="00E97C3D" w:rsidRDefault="00E97C3D" w:rsidP="00E97C3D">
      <w:pPr>
        <w:pStyle w:val="Heading5"/>
      </w:pPr>
      <w:bookmarkStart w:id="276" w:name="_Toc69483456"/>
      <w:bookmarkStart w:id="277" w:name="_Toc74553699"/>
      <w:r>
        <w:t>9.8.19.7</w:t>
      </w:r>
      <w:r>
        <w:tab/>
        <w:t>Rel-17 DC of x bands (x=1,2,3) LTE inter-band CA (xDL/1UL) and 3 bands NR inter-band CA (3DL/1UL) [RAN4 WI: DC_R17_xBLTE_3BNR_yDL2UL]</w:t>
      </w:r>
      <w:bookmarkEnd w:id="276"/>
      <w:bookmarkEnd w:id="277"/>
    </w:p>
    <w:p w14:paraId="6ECD76B9" w14:textId="77777777" w:rsidR="00E97C3D" w:rsidRDefault="00E97C3D" w:rsidP="00E97C3D">
      <w:pPr>
        <w:rPr>
          <w:rFonts w:ascii="Arial" w:hAnsi="Arial" w:cs="Arial"/>
          <w:b/>
          <w:sz w:val="24"/>
        </w:rPr>
      </w:pPr>
      <w:r>
        <w:rPr>
          <w:rFonts w:ascii="Arial" w:hAnsi="Arial" w:cs="Arial"/>
          <w:b/>
          <w:color w:val="0000FF"/>
          <w:sz w:val="24"/>
        </w:rPr>
        <w:t>RP-210347</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5B50865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3E06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841D" w14:textId="77777777" w:rsidR="00E97C3D" w:rsidRDefault="00E97C3D" w:rsidP="00E97C3D">
      <w:pPr>
        <w:rPr>
          <w:rFonts w:ascii="Arial" w:hAnsi="Arial" w:cs="Arial"/>
          <w:b/>
          <w:sz w:val="24"/>
        </w:rPr>
      </w:pPr>
      <w:r>
        <w:rPr>
          <w:rFonts w:ascii="Arial" w:hAnsi="Arial" w:cs="Arial"/>
          <w:b/>
          <w:color w:val="0000FF"/>
          <w:sz w:val="24"/>
        </w:rPr>
        <w:t>RP-210183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4AE4344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1367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B1382" w14:textId="77777777" w:rsidR="00E97C3D" w:rsidRDefault="00E97C3D" w:rsidP="00E97C3D">
      <w:pPr>
        <w:rPr>
          <w:rFonts w:ascii="Arial" w:hAnsi="Arial" w:cs="Arial"/>
          <w:b/>
          <w:sz w:val="24"/>
        </w:rPr>
      </w:pPr>
      <w:r>
        <w:rPr>
          <w:rFonts w:ascii="Arial" w:hAnsi="Arial" w:cs="Arial"/>
          <w:b/>
          <w:color w:val="0000FF"/>
          <w:sz w:val="24"/>
        </w:rPr>
        <w:t>RP-210346</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CA8266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9D66F39" w14:textId="77777777" w:rsidR="00E97C3D" w:rsidRDefault="00E97C3D" w:rsidP="00E97C3D">
      <w:pPr>
        <w:rPr>
          <w:rFonts w:ascii="Arial" w:hAnsi="Arial" w:cs="Arial"/>
          <w:b/>
        </w:rPr>
      </w:pPr>
      <w:r>
        <w:rPr>
          <w:rFonts w:ascii="Arial" w:hAnsi="Arial" w:cs="Arial"/>
          <w:b/>
        </w:rPr>
        <w:t xml:space="preserve">Abstract: </w:t>
      </w:r>
    </w:p>
    <w:p w14:paraId="4275B8D2" w14:textId="77777777" w:rsidR="00E97C3D" w:rsidRDefault="00E97C3D" w:rsidP="00E97C3D">
      <w:r>
        <w:t>last approved WID: RP-202194</w:t>
      </w:r>
    </w:p>
    <w:p w14:paraId="3940255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50DEF" w14:textId="77777777" w:rsidR="00E97C3D" w:rsidRDefault="00E97C3D" w:rsidP="00E97C3D">
      <w:pPr>
        <w:pStyle w:val="Heading5"/>
      </w:pPr>
      <w:bookmarkStart w:id="278" w:name="_Toc69483457"/>
      <w:bookmarkStart w:id="279" w:name="_Toc74553700"/>
      <w:r>
        <w:t>9.8.19.8</w:t>
      </w:r>
      <w:r>
        <w:tab/>
        <w:t>Rel-17 DC of x bands (x=1,2) LTE inter-band CA (xDL/xUL) and y bands (y=3-x) NR inter-band CA (yDL/yUL) [RAN4 WI: DC_R17_xBLTE_yBNR_3DL3UL]</w:t>
      </w:r>
      <w:bookmarkEnd w:id="278"/>
      <w:bookmarkEnd w:id="279"/>
    </w:p>
    <w:p w14:paraId="2A5484C8" w14:textId="77777777" w:rsidR="00E97C3D" w:rsidRDefault="00E97C3D" w:rsidP="00E97C3D">
      <w:pPr>
        <w:rPr>
          <w:rFonts w:ascii="Arial" w:hAnsi="Arial" w:cs="Arial"/>
          <w:b/>
          <w:sz w:val="24"/>
        </w:rPr>
      </w:pPr>
      <w:r>
        <w:rPr>
          <w:rFonts w:ascii="Arial" w:hAnsi="Arial" w:cs="Arial"/>
          <w:b/>
          <w:color w:val="0000FF"/>
          <w:sz w:val="24"/>
        </w:rPr>
        <w:t>RP-210345</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776C95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1702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E16F" w14:textId="77777777" w:rsidR="00E97C3D" w:rsidRDefault="00E97C3D" w:rsidP="00E97C3D">
      <w:pPr>
        <w:rPr>
          <w:rFonts w:ascii="Arial" w:hAnsi="Arial" w:cs="Arial"/>
          <w:b/>
          <w:sz w:val="24"/>
        </w:rPr>
      </w:pPr>
      <w:r>
        <w:rPr>
          <w:rFonts w:ascii="Arial" w:hAnsi="Arial" w:cs="Arial"/>
          <w:b/>
          <w:color w:val="0000FF"/>
          <w:sz w:val="24"/>
        </w:rPr>
        <w:t>RP-210182</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52933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6525F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3BD7" w14:textId="77777777" w:rsidR="00E97C3D" w:rsidRDefault="00E97C3D" w:rsidP="00E97C3D">
      <w:pPr>
        <w:rPr>
          <w:rFonts w:ascii="Arial" w:hAnsi="Arial" w:cs="Arial"/>
          <w:b/>
          <w:sz w:val="24"/>
        </w:rPr>
      </w:pPr>
      <w:r>
        <w:rPr>
          <w:rFonts w:ascii="Arial" w:hAnsi="Arial" w:cs="Arial"/>
          <w:b/>
          <w:color w:val="0000FF"/>
          <w:sz w:val="24"/>
        </w:rPr>
        <w:t>RP-210344</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49FA690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69C9ED8" w14:textId="77777777" w:rsidR="00E97C3D" w:rsidRDefault="00E97C3D" w:rsidP="00E97C3D">
      <w:pPr>
        <w:rPr>
          <w:rFonts w:ascii="Arial" w:hAnsi="Arial" w:cs="Arial"/>
          <w:b/>
        </w:rPr>
      </w:pPr>
      <w:r>
        <w:rPr>
          <w:rFonts w:ascii="Arial" w:hAnsi="Arial" w:cs="Arial"/>
          <w:b/>
        </w:rPr>
        <w:t xml:space="preserve">Abstract: </w:t>
      </w:r>
    </w:p>
    <w:p w14:paraId="618681C2" w14:textId="77777777" w:rsidR="00E97C3D" w:rsidRDefault="00E97C3D" w:rsidP="00E97C3D">
      <w:r>
        <w:t>last approved WID: RP-202192</w:t>
      </w:r>
    </w:p>
    <w:p w14:paraId="002CDF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C938F" w14:textId="77777777" w:rsidR="00E97C3D" w:rsidRDefault="00E97C3D" w:rsidP="00E97C3D">
      <w:pPr>
        <w:pStyle w:val="Heading5"/>
      </w:pPr>
      <w:bookmarkStart w:id="280" w:name="_Toc69483458"/>
      <w:bookmarkStart w:id="281" w:name="_Toc74553701"/>
      <w:r>
        <w:t>9.8.19.9</w:t>
      </w:r>
      <w:r>
        <w:tab/>
        <w:t>Rel-17 DC of x bands (x=2, 3, 4) LTE inter-band CA (xDL/1UL) and 1 NR FR1 band and 1 NR FR2 band [RAN4 WI: DC_R17_xBLTE_2BNR_yDL3UL]</w:t>
      </w:r>
      <w:bookmarkEnd w:id="280"/>
      <w:bookmarkEnd w:id="281"/>
    </w:p>
    <w:p w14:paraId="3005ADE4" w14:textId="77777777" w:rsidR="00E97C3D" w:rsidRDefault="00E97C3D" w:rsidP="00E97C3D">
      <w:pPr>
        <w:rPr>
          <w:rFonts w:ascii="Arial" w:hAnsi="Arial" w:cs="Arial"/>
          <w:b/>
          <w:sz w:val="24"/>
        </w:rPr>
      </w:pPr>
      <w:r>
        <w:rPr>
          <w:rFonts w:ascii="Arial" w:hAnsi="Arial" w:cs="Arial"/>
          <w:b/>
          <w:color w:val="0000FF"/>
          <w:sz w:val="24"/>
        </w:rPr>
        <w:t>RP-210302</w:t>
      </w:r>
      <w:r>
        <w:rPr>
          <w:rFonts w:ascii="Arial" w:hAnsi="Arial" w:cs="Arial"/>
          <w:b/>
          <w:color w:val="0000FF"/>
          <w:sz w:val="24"/>
        </w:rPr>
        <w:tab/>
      </w:r>
      <w:r>
        <w:rPr>
          <w:rFonts w:ascii="Arial" w:hAnsi="Arial" w:cs="Arial"/>
          <w:b/>
          <w:sz w:val="24"/>
        </w:rPr>
        <w:t>Status Report for WI Rel-17 DC of x bands (x=2, 3, 4) LTE inter-band CA (xDL/1UL) and 1 NR FR1 band and 1 NR FR2 band; rapporteur: Samsung</w:t>
      </w:r>
    </w:p>
    <w:p w14:paraId="64ECDCF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E6DBF4" w14:textId="77777777" w:rsidR="00E97C3D" w:rsidRDefault="00E97C3D" w:rsidP="00E97C3D">
      <w:pPr>
        <w:rPr>
          <w:rFonts w:ascii="Arial" w:hAnsi="Arial" w:cs="Arial"/>
          <w:b/>
        </w:rPr>
      </w:pPr>
      <w:r>
        <w:rPr>
          <w:rFonts w:ascii="Arial" w:hAnsi="Arial" w:cs="Arial"/>
          <w:b/>
        </w:rPr>
        <w:t xml:space="preserve">Abstract: </w:t>
      </w:r>
    </w:p>
    <w:p w14:paraId="4C911E1E" w14:textId="77777777" w:rsidR="00E97C3D" w:rsidRDefault="00E97C3D" w:rsidP="00E97C3D">
      <w:r>
        <w:t>wrong Tdoc type in Tdoc request</w:t>
      </w:r>
    </w:p>
    <w:p w14:paraId="763D561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D81FC" w14:textId="77777777" w:rsidR="00E97C3D" w:rsidRDefault="00E97C3D" w:rsidP="00E97C3D">
      <w:pPr>
        <w:rPr>
          <w:rFonts w:ascii="Arial" w:hAnsi="Arial" w:cs="Arial"/>
          <w:b/>
          <w:sz w:val="24"/>
        </w:rPr>
      </w:pPr>
      <w:r>
        <w:rPr>
          <w:rFonts w:ascii="Arial" w:hAnsi="Arial" w:cs="Arial"/>
          <w:b/>
          <w:color w:val="0000FF"/>
          <w:sz w:val="24"/>
        </w:rPr>
        <w:t>RP-210301</w:t>
      </w:r>
      <w:r>
        <w:rPr>
          <w:rFonts w:ascii="Arial" w:hAnsi="Arial" w:cs="Arial"/>
          <w:b/>
          <w:color w:val="0000FF"/>
          <w:sz w:val="24"/>
        </w:rPr>
        <w:tab/>
      </w:r>
      <w:r>
        <w:rPr>
          <w:rFonts w:ascii="Arial" w:hAnsi="Arial" w:cs="Arial"/>
          <w:b/>
          <w:sz w:val="24"/>
        </w:rPr>
        <w:t>Revised WID: Rel-17 Dual Connectivity (DC) of x bands (x=2, 3, 4) LTE inter-band CA (xDL/1UL) and 1 NR FR1 band (1DL/1UL) and 1 NR FR2 band (1DL/1UL)</w:t>
      </w:r>
    </w:p>
    <w:p w14:paraId="4910664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5319C4D" w14:textId="77777777" w:rsidR="00E97C3D" w:rsidRDefault="00E97C3D" w:rsidP="00E97C3D">
      <w:pPr>
        <w:rPr>
          <w:rFonts w:ascii="Arial" w:hAnsi="Arial" w:cs="Arial"/>
          <w:b/>
        </w:rPr>
      </w:pPr>
      <w:r>
        <w:rPr>
          <w:rFonts w:ascii="Arial" w:hAnsi="Arial" w:cs="Arial"/>
          <w:b/>
        </w:rPr>
        <w:t xml:space="preserve">Abstract: </w:t>
      </w:r>
    </w:p>
    <w:p w14:paraId="2B45E0E8" w14:textId="77777777" w:rsidR="00E97C3D" w:rsidRDefault="00E97C3D" w:rsidP="00E97C3D">
      <w:r>
        <w:t>last approved WID: RP-202542</w:t>
      </w:r>
    </w:p>
    <w:p w14:paraId="32D20132" w14:textId="77777777" w:rsidR="00E97C3D" w:rsidRDefault="00E97C3D" w:rsidP="00E97C3D">
      <w:pPr>
        <w:rPr>
          <w:rFonts w:ascii="Arial" w:hAnsi="Arial" w:cs="Arial"/>
          <w:b/>
        </w:rPr>
      </w:pPr>
      <w:r>
        <w:rPr>
          <w:rFonts w:ascii="Arial" w:hAnsi="Arial" w:cs="Arial"/>
          <w:b/>
        </w:rPr>
        <w:t xml:space="preserve">Discussion: </w:t>
      </w:r>
    </w:p>
    <w:p w14:paraId="3D8497A2" w14:textId="77777777" w:rsidR="00E97C3D" w:rsidRDefault="00E97C3D" w:rsidP="00E97C3D">
      <w:r>
        <w:t>wrong Tdoc type in Tdoc request</w:t>
      </w:r>
    </w:p>
    <w:p w14:paraId="22B9EB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54285" w14:textId="77777777" w:rsidR="00E97C3D" w:rsidRDefault="00E97C3D" w:rsidP="00E97C3D">
      <w:pPr>
        <w:pStyle w:val="Heading4"/>
      </w:pPr>
      <w:bookmarkStart w:id="282" w:name="_Toc69483459"/>
      <w:bookmarkStart w:id="283" w:name="_Toc74553702"/>
      <w:r>
        <w:t>9.8.20</w:t>
      </w:r>
      <w:r>
        <w:tab/>
        <w:t>NR Carrier Aggregation/Dual Connectivity/SUL related basket WIs for Rel-17</w:t>
      </w:r>
      <w:bookmarkEnd w:id="282"/>
      <w:bookmarkEnd w:id="283"/>
    </w:p>
    <w:p w14:paraId="6625BD22" w14:textId="77777777" w:rsidR="00E97C3D" w:rsidRDefault="00E97C3D" w:rsidP="00E97C3D">
      <w:pPr>
        <w:pStyle w:val="Heading5"/>
      </w:pPr>
      <w:bookmarkStart w:id="284" w:name="_Toc69483460"/>
      <w:bookmarkStart w:id="285" w:name="_Toc74553703"/>
      <w:r>
        <w:t>9.8.20.1</w:t>
      </w:r>
      <w:r>
        <w:tab/>
        <w:t>Rel-17 NR intra band CA for xCC DL/yCC UL including contiguous and non-contiguous spectrum (x&gt;=y) [RAN4 WI: NR_CA_R17_Intra]</w:t>
      </w:r>
      <w:bookmarkEnd w:id="284"/>
      <w:bookmarkEnd w:id="285"/>
    </w:p>
    <w:p w14:paraId="50D5B2DE" w14:textId="77777777" w:rsidR="00E97C3D" w:rsidRDefault="00E97C3D" w:rsidP="00E97C3D">
      <w:pPr>
        <w:rPr>
          <w:rFonts w:ascii="Arial" w:hAnsi="Arial" w:cs="Arial"/>
          <w:b/>
          <w:sz w:val="24"/>
        </w:rPr>
      </w:pPr>
      <w:r>
        <w:rPr>
          <w:rFonts w:ascii="Arial" w:hAnsi="Arial" w:cs="Arial"/>
          <w:b/>
          <w:color w:val="0000FF"/>
          <w:sz w:val="24"/>
        </w:rPr>
        <w:t>RP-210206</w:t>
      </w:r>
      <w:r>
        <w:rPr>
          <w:rFonts w:ascii="Arial" w:hAnsi="Arial" w:cs="Arial"/>
          <w:b/>
          <w:color w:val="0000FF"/>
          <w:sz w:val="24"/>
        </w:rPr>
        <w:tab/>
      </w:r>
      <w:r>
        <w:rPr>
          <w:rFonts w:ascii="Arial" w:hAnsi="Arial" w:cs="Arial"/>
          <w:b/>
          <w:sz w:val="24"/>
        </w:rPr>
        <w:t>Status Report for WI Rel-17 NR intra band Carrier Aggregation for xCC DL/yCC UL including contiguous and non-contiguous spectrum (x&gt;=y); rapporteur: Ericsson</w:t>
      </w:r>
    </w:p>
    <w:p w14:paraId="313BCF9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9848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8BA2" w14:textId="77777777" w:rsidR="00E97C3D" w:rsidRDefault="00E97C3D" w:rsidP="00E97C3D">
      <w:pPr>
        <w:rPr>
          <w:rFonts w:ascii="Arial" w:hAnsi="Arial" w:cs="Arial"/>
          <w:b/>
          <w:sz w:val="24"/>
        </w:rPr>
      </w:pPr>
      <w:r>
        <w:rPr>
          <w:rFonts w:ascii="Arial" w:hAnsi="Arial" w:cs="Arial"/>
          <w:b/>
          <w:color w:val="0000FF"/>
          <w:sz w:val="24"/>
        </w:rPr>
        <w:t>RP-210100</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5552914E"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2F5B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9EACD" w14:textId="77777777" w:rsidR="00E97C3D" w:rsidRDefault="00E97C3D" w:rsidP="00E97C3D">
      <w:pPr>
        <w:rPr>
          <w:rFonts w:ascii="Arial" w:hAnsi="Arial" w:cs="Arial"/>
          <w:b/>
          <w:sz w:val="24"/>
        </w:rPr>
      </w:pPr>
      <w:r>
        <w:rPr>
          <w:rFonts w:ascii="Arial" w:hAnsi="Arial" w:cs="Arial"/>
          <w:b/>
          <w:color w:val="0000FF"/>
          <w:sz w:val="24"/>
        </w:rPr>
        <w:t>RP-210210</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26119BC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9305CE" w14:textId="77777777" w:rsidR="00E97C3D" w:rsidRDefault="00E97C3D" w:rsidP="00E97C3D">
      <w:pPr>
        <w:rPr>
          <w:rFonts w:ascii="Arial" w:hAnsi="Arial" w:cs="Arial"/>
          <w:b/>
        </w:rPr>
      </w:pPr>
      <w:r>
        <w:rPr>
          <w:rFonts w:ascii="Arial" w:hAnsi="Arial" w:cs="Arial"/>
          <w:b/>
        </w:rPr>
        <w:t xml:space="preserve">Abstract: </w:t>
      </w:r>
    </w:p>
    <w:p w14:paraId="7F526CC0" w14:textId="77777777" w:rsidR="00E97C3D" w:rsidRDefault="00E97C3D" w:rsidP="00E97C3D">
      <w:r>
        <w:t>last approved WID: RP-202187</w:t>
      </w:r>
    </w:p>
    <w:p w14:paraId="1822F5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EB4EA" w14:textId="77777777" w:rsidR="00E97C3D" w:rsidRDefault="00E97C3D" w:rsidP="00E97C3D">
      <w:pPr>
        <w:pStyle w:val="Heading5"/>
      </w:pPr>
      <w:bookmarkStart w:id="286" w:name="_Toc69483461"/>
      <w:bookmarkStart w:id="287" w:name="_Toc74553704"/>
      <w:r>
        <w:t>9.8.20.2</w:t>
      </w:r>
      <w:r>
        <w:tab/>
        <w:t>Rel-17 NR Inter-band CA/Dual Connectivity for 2 bands DL with x bands UL (x=1,2) [RAN4 WI: NR_CADC_R17_2BDL_xBUL]</w:t>
      </w:r>
      <w:bookmarkEnd w:id="286"/>
      <w:bookmarkEnd w:id="287"/>
    </w:p>
    <w:p w14:paraId="6ADF25B5" w14:textId="77777777" w:rsidR="00E97C3D" w:rsidRDefault="00E97C3D" w:rsidP="00E97C3D">
      <w:pPr>
        <w:rPr>
          <w:rFonts w:ascii="Arial" w:hAnsi="Arial" w:cs="Arial"/>
          <w:b/>
          <w:sz w:val="24"/>
        </w:rPr>
      </w:pPr>
      <w:r>
        <w:rPr>
          <w:rFonts w:ascii="Arial" w:hAnsi="Arial" w:cs="Arial"/>
          <w:b/>
          <w:color w:val="0000FF"/>
          <w:sz w:val="24"/>
        </w:rPr>
        <w:t>RP-210496</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DB6938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4594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92E63" w14:textId="77777777" w:rsidR="00E97C3D" w:rsidRDefault="00E97C3D" w:rsidP="00E97C3D">
      <w:pPr>
        <w:rPr>
          <w:rFonts w:ascii="Arial" w:hAnsi="Arial" w:cs="Arial"/>
          <w:b/>
          <w:sz w:val="24"/>
        </w:rPr>
      </w:pPr>
      <w:r>
        <w:rPr>
          <w:rFonts w:ascii="Arial" w:hAnsi="Arial" w:cs="Arial"/>
          <w:b/>
          <w:color w:val="0000FF"/>
          <w:sz w:val="24"/>
        </w:rPr>
        <w:t>RP-210101</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105589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BA3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EEB8A" w14:textId="77777777" w:rsidR="00E97C3D" w:rsidRDefault="00E97C3D" w:rsidP="00E97C3D">
      <w:pPr>
        <w:rPr>
          <w:rFonts w:ascii="Arial" w:hAnsi="Arial" w:cs="Arial"/>
          <w:b/>
          <w:sz w:val="24"/>
        </w:rPr>
      </w:pPr>
      <w:r>
        <w:rPr>
          <w:rFonts w:ascii="Arial" w:hAnsi="Arial" w:cs="Arial"/>
          <w:b/>
          <w:color w:val="0000FF"/>
          <w:sz w:val="24"/>
        </w:rPr>
        <w:t>RP-210176</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699EE3A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EBF5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415E" w14:textId="77777777" w:rsidR="00E97C3D" w:rsidRDefault="00E97C3D" w:rsidP="00E97C3D">
      <w:pPr>
        <w:rPr>
          <w:rFonts w:ascii="Arial" w:hAnsi="Arial" w:cs="Arial"/>
          <w:b/>
          <w:sz w:val="24"/>
        </w:rPr>
      </w:pPr>
      <w:r>
        <w:rPr>
          <w:rFonts w:ascii="Arial" w:hAnsi="Arial" w:cs="Arial"/>
          <w:b/>
          <w:color w:val="0000FF"/>
          <w:sz w:val="24"/>
        </w:rPr>
        <w:t>RP-210495</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FA3A80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47248E6" w14:textId="77777777" w:rsidR="00E97C3D" w:rsidRDefault="00E97C3D" w:rsidP="00E97C3D">
      <w:pPr>
        <w:rPr>
          <w:rFonts w:ascii="Arial" w:hAnsi="Arial" w:cs="Arial"/>
          <w:b/>
        </w:rPr>
      </w:pPr>
      <w:r>
        <w:rPr>
          <w:rFonts w:ascii="Arial" w:hAnsi="Arial" w:cs="Arial"/>
          <w:b/>
        </w:rPr>
        <w:t xml:space="preserve">Abstract: </w:t>
      </w:r>
    </w:p>
    <w:p w14:paraId="2F635B0D" w14:textId="77777777" w:rsidR="00E97C3D" w:rsidRDefault="00E97C3D" w:rsidP="00E97C3D">
      <w:r>
        <w:t>last approved WID: RP-202199</w:t>
      </w:r>
    </w:p>
    <w:p w14:paraId="11A8BDB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3E876" w14:textId="77777777" w:rsidR="00E97C3D" w:rsidRDefault="00E97C3D" w:rsidP="00E97C3D">
      <w:pPr>
        <w:pStyle w:val="Heading5"/>
      </w:pPr>
      <w:bookmarkStart w:id="288" w:name="_Toc69483462"/>
      <w:bookmarkStart w:id="289" w:name="_Toc74553705"/>
      <w:r>
        <w:t>9.8.20.3</w:t>
      </w:r>
      <w:r>
        <w:tab/>
        <w:t>Rel-17 NR inter-band CA for 3 bands DL with 1 band UL [RAN4 WI: NR_CA_R17_3BDL_1BUL]</w:t>
      </w:r>
      <w:bookmarkEnd w:id="288"/>
      <w:bookmarkEnd w:id="289"/>
    </w:p>
    <w:p w14:paraId="0C79A075" w14:textId="77777777" w:rsidR="00E97C3D" w:rsidRDefault="00E97C3D" w:rsidP="00E97C3D">
      <w:pPr>
        <w:rPr>
          <w:rFonts w:ascii="Arial" w:hAnsi="Arial" w:cs="Arial"/>
          <w:b/>
          <w:sz w:val="24"/>
        </w:rPr>
      </w:pPr>
      <w:r>
        <w:rPr>
          <w:rFonts w:ascii="Arial" w:hAnsi="Arial" w:cs="Arial"/>
          <w:b/>
          <w:color w:val="0000FF"/>
          <w:sz w:val="24"/>
        </w:rPr>
        <w:t>RP-210594</w:t>
      </w:r>
      <w:r>
        <w:rPr>
          <w:rFonts w:ascii="Arial" w:hAnsi="Arial" w:cs="Arial"/>
          <w:b/>
          <w:color w:val="0000FF"/>
          <w:sz w:val="24"/>
        </w:rPr>
        <w:tab/>
      </w:r>
      <w:r>
        <w:rPr>
          <w:rFonts w:ascii="Arial" w:hAnsi="Arial" w:cs="Arial"/>
          <w:b/>
          <w:sz w:val="24"/>
        </w:rPr>
        <w:t>Status report for WI Rel-17 NR inter-band CA for 3 bands DL with 1 band UL; rapporteur: CATT</w:t>
      </w:r>
    </w:p>
    <w:p w14:paraId="310D54B6"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7AA66" w14:textId="77777777" w:rsidR="00E97C3D" w:rsidRDefault="00E97C3D" w:rsidP="00E97C3D">
      <w:pPr>
        <w:rPr>
          <w:rFonts w:ascii="Arial" w:hAnsi="Arial" w:cs="Arial"/>
          <w:b/>
        </w:rPr>
      </w:pPr>
      <w:r>
        <w:rPr>
          <w:rFonts w:ascii="Arial" w:hAnsi="Arial" w:cs="Arial"/>
          <w:b/>
        </w:rPr>
        <w:t xml:space="preserve">Abstract: </w:t>
      </w:r>
    </w:p>
    <w:p w14:paraId="74D0F48D" w14:textId="77777777" w:rsidR="00E97C3D" w:rsidRDefault="00E97C3D" w:rsidP="00E97C3D">
      <w:r>
        <w:t>completion level: 40%</w:t>
      </w:r>
    </w:p>
    <w:p w14:paraId="0F42BB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CC8E7" w14:textId="77777777" w:rsidR="00E97C3D" w:rsidRDefault="00E97C3D" w:rsidP="00E97C3D">
      <w:pPr>
        <w:rPr>
          <w:rFonts w:ascii="Arial" w:hAnsi="Arial" w:cs="Arial"/>
          <w:b/>
          <w:sz w:val="24"/>
        </w:rPr>
      </w:pPr>
      <w:r>
        <w:rPr>
          <w:rFonts w:ascii="Arial" w:hAnsi="Arial" w:cs="Arial"/>
          <w:b/>
          <w:color w:val="0000FF"/>
          <w:sz w:val="24"/>
        </w:rPr>
        <w:t>RP-210179</w:t>
      </w:r>
      <w:r>
        <w:rPr>
          <w:rFonts w:ascii="Arial" w:hAnsi="Arial" w:cs="Arial"/>
          <w:b/>
          <w:color w:val="0000FF"/>
          <w:sz w:val="24"/>
        </w:rPr>
        <w:tab/>
      </w:r>
      <w:r>
        <w:rPr>
          <w:rFonts w:ascii="Arial" w:hAnsi="Arial" w:cs="Arial"/>
          <w:b/>
          <w:sz w:val="24"/>
        </w:rPr>
        <w:t>RAN4 CRs for Rel-17 NR inter-band Carrier Aggregation for 3 bands DL with 1 band UL</w:t>
      </w:r>
    </w:p>
    <w:p w14:paraId="6723F65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EE2E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67AF7" w14:textId="77777777" w:rsidR="00E97C3D" w:rsidRDefault="00E97C3D" w:rsidP="00E97C3D">
      <w:pPr>
        <w:rPr>
          <w:rFonts w:ascii="Arial" w:hAnsi="Arial" w:cs="Arial"/>
          <w:b/>
          <w:sz w:val="24"/>
        </w:rPr>
      </w:pPr>
      <w:r>
        <w:rPr>
          <w:rFonts w:ascii="Arial" w:hAnsi="Arial" w:cs="Arial"/>
          <w:b/>
          <w:color w:val="0000FF"/>
          <w:sz w:val="24"/>
        </w:rPr>
        <w:t>RP-210593</w:t>
      </w:r>
      <w:r>
        <w:rPr>
          <w:rFonts w:ascii="Arial" w:hAnsi="Arial" w:cs="Arial"/>
          <w:b/>
          <w:color w:val="0000FF"/>
          <w:sz w:val="24"/>
        </w:rPr>
        <w:tab/>
      </w:r>
      <w:r>
        <w:rPr>
          <w:rFonts w:ascii="Arial" w:hAnsi="Arial" w:cs="Arial"/>
          <w:b/>
          <w:sz w:val="24"/>
        </w:rPr>
        <w:t>Revised WID: Rel-17 NR inter-band CA for 3 bands DL with 1 band UL</w:t>
      </w:r>
    </w:p>
    <w:p w14:paraId="7A281F4F"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04601C6" w14:textId="77777777" w:rsidR="00E97C3D" w:rsidRDefault="00E97C3D" w:rsidP="00E97C3D">
      <w:pPr>
        <w:rPr>
          <w:color w:val="808080"/>
        </w:rPr>
      </w:pPr>
      <w:r>
        <w:rPr>
          <w:color w:val="808080"/>
        </w:rPr>
        <w:t>(Replaces RP-202720)</w:t>
      </w:r>
    </w:p>
    <w:p w14:paraId="48BEEE4F" w14:textId="77777777" w:rsidR="00E97C3D" w:rsidRDefault="00E97C3D" w:rsidP="00E97C3D">
      <w:pPr>
        <w:rPr>
          <w:rFonts w:ascii="Arial" w:hAnsi="Arial" w:cs="Arial"/>
          <w:b/>
        </w:rPr>
      </w:pPr>
      <w:r>
        <w:rPr>
          <w:rFonts w:ascii="Arial" w:hAnsi="Arial" w:cs="Arial"/>
          <w:b/>
        </w:rPr>
        <w:t xml:space="preserve">Abstract: </w:t>
      </w:r>
    </w:p>
    <w:p w14:paraId="5FC91D65" w14:textId="77777777" w:rsidR="00E97C3D" w:rsidRDefault="00E97C3D" w:rsidP="00E97C3D">
      <w:r>
        <w:t>last approved WID: RP-202720</w:t>
      </w:r>
    </w:p>
    <w:p w14:paraId="41799D95" w14:textId="77777777" w:rsidR="00E97C3D" w:rsidRDefault="00E97C3D" w:rsidP="00E97C3D">
      <w:pPr>
        <w:rPr>
          <w:rFonts w:ascii="Arial" w:hAnsi="Arial" w:cs="Arial"/>
          <w:b/>
        </w:rPr>
      </w:pPr>
      <w:r>
        <w:rPr>
          <w:rFonts w:ascii="Arial" w:hAnsi="Arial" w:cs="Arial"/>
          <w:b/>
        </w:rPr>
        <w:t xml:space="preserve">Discussion: </w:t>
      </w:r>
    </w:p>
    <w:p w14:paraId="719F3A90" w14:textId="77777777" w:rsidR="00E97C3D" w:rsidRDefault="00E97C3D" w:rsidP="00E97C3D">
      <w:r>
        <w:t>CATT: revised as some band combinations were missed</w:t>
      </w:r>
    </w:p>
    <w:p w14:paraId="0496939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RP-210901</w:t>
      </w:r>
      <w:r>
        <w:rPr>
          <w:color w:val="993300"/>
          <w:u w:val="single"/>
        </w:rPr>
        <w:t>.</w:t>
      </w:r>
    </w:p>
    <w:p w14:paraId="1FA7A87F" w14:textId="77777777" w:rsidR="00E97C3D" w:rsidRDefault="00E97C3D" w:rsidP="00E97C3D">
      <w:pPr>
        <w:rPr>
          <w:rFonts w:ascii="Arial" w:hAnsi="Arial" w:cs="Arial"/>
          <w:b/>
          <w:sz w:val="24"/>
        </w:rPr>
      </w:pPr>
      <w:r>
        <w:rPr>
          <w:rFonts w:ascii="Arial" w:hAnsi="Arial" w:cs="Arial"/>
          <w:b/>
          <w:color w:val="0000FF"/>
          <w:sz w:val="24"/>
        </w:rPr>
        <w:t>RP-210901</w:t>
      </w:r>
      <w:r>
        <w:rPr>
          <w:rFonts w:ascii="Arial" w:hAnsi="Arial" w:cs="Arial"/>
          <w:b/>
          <w:color w:val="0000FF"/>
          <w:sz w:val="24"/>
        </w:rPr>
        <w:tab/>
      </w:r>
      <w:r>
        <w:rPr>
          <w:rFonts w:ascii="Arial" w:hAnsi="Arial" w:cs="Arial"/>
          <w:b/>
          <w:sz w:val="24"/>
        </w:rPr>
        <w:t>Revised WID: Rel-17 NR inter-band CA for 3 bands DL with 1 band UL</w:t>
      </w:r>
    </w:p>
    <w:p w14:paraId="7DF7D7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8232CA9" w14:textId="77777777" w:rsidR="00E97C3D" w:rsidRDefault="00E97C3D" w:rsidP="00E97C3D">
      <w:pPr>
        <w:rPr>
          <w:color w:val="808080"/>
        </w:rPr>
      </w:pPr>
      <w:r>
        <w:rPr>
          <w:color w:val="808080"/>
        </w:rPr>
        <w:t>(Replaces RP-210593)</w:t>
      </w:r>
    </w:p>
    <w:p w14:paraId="68752496" w14:textId="77777777" w:rsidR="00E97C3D" w:rsidRDefault="00E97C3D" w:rsidP="00E97C3D">
      <w:pPr>
        <w:rPr>
          <w:rFonts w:ascii="Arial" w:hAnsi="Arial" w:cs="Arial"/>
          <w:b/>
        </w:rPr>
      </w:pPr>
      <w:r>
        <w:rPr>
          <w:rFonts w:ascii="Arial" w:hAnsi="Arial" w:cs="Arial"/>
          <w:b/>
        </w:rPr>
        <w:t xml:space="preserve">Abstract: </w:t>
      </w:r>
    </w:p>
    <w:p w14:paraId="71097C7C" w14:textId="77777777" w:rsidR="00E97C3D" w:rsidRDefault="00E97C3D" w:rsidP="00E97C3D">
      <w:r>
        <w:t>last approved WID: RP-202720</w:t>
      </w:r>
    </w:p>
    <w:p w14:paraId="13F993C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67D46" w14:textId="77777777" w:rsidR="00E97C3D" w:rsidRDefault="00E97C3D" w:rsidP="00E97C3D">
      <w:pPr>
        <w:pStyle w:val="Heading5"/>
      </w:pPr>
      <w:bookmarkStart w:id="290" w:name="_Toc69483463"/>
      <w:bookmarkStart w:id="291" w:name="_Toc74553706"/>
      <w:r>
        <w:t>9.8.20.4</w:t>
      </w:r>
      <w:r>
        <w:tab/>
        <w:t>Rel-17 NR inter-band CA/DC for 3 bands DL with 2 bands UL [RAN4 WI: NR_CADC_R17_3BDL_2BUL]</w:t>
      </w:r>
      <w:bookmarkEnd w:id="290"/>
      <w:bookmarkEnd w:id="291"/>
    </w:p>
    <w:p w14:paraId="5620D3AD" w14:textId="77777777" w:rsidR="00E97C3D" w:rsidRDefault="00E97C3D" w:rsidP="00E97C3D">
      <w:pPr>
        <w:rPr>
          <w:rFonts w:ascii="Arial" w:hAnsi="Arial" w:cs="Arial"/>
          <w:b/>
          <w:sz w:val="24"/>
        </w:rPr>
      </w:pPr>
      <w:r>
        <w:rPr>
          <w:rFonts w:ascii="Arial" w:hAnsi="Arial" w:cs="Arial"/>
          <w:b/>
          <w:color w:val="0000FF"/>
          <w:sz w:val="24"/>
        </w:rPr>
        <w:t>RP-210498</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465673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3695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B0977" w14:textId="77777777" w:rsidR="00E97C3D" w:rsidRDefault="00E97C3D" w:rsidP="00E97C3D">
      <w:pPr>
        <w:rPr>
          <w:rFonts w:ascii="Arial" w:hAnsi="Arial" w:cs="Arial"/>
          <w:b/>
          <w:sz w:val="24"/>
        </w:rPr>
      </w:pPr>
      <w:r>
        <w:rPr>
          <w:rFonts w:ascii="Arial" w:hAnsi="Arial" w:cs="Arial"/>
          <w:b/>
          <w:color w:val="0000FF"/>
          <w:sz w:val="24"/>
        </w:rPr>
        <w:t>RP-210102</w:t>
      </w:r>
      <w:r>
        <w:rPr>
          <w:rFonts w:ascii="Arial" w:hAnsi="Arial" w:cs="Arial"/>
          <w:b/>
          <w:color w:val="0000FF"/>
          <w:sz w:val="24"/>
        </w:rPr>
        <w:tab/>
      </w:r>
      <w:r>
        <w:rPr>
          <w:rFonts w:ascii="Arial" w:hAnsi="Arial" w:cs="Arial"/>
          <w:b/>
          <w:sz w:val="24"/>
        </w:rPr>
        <w:t>RAN4 CRs for Rel-17 NR inter-band Carrier Aggregation/Dual Connectivity for 3 bands DL</w:t>
      </w:r>
    </w:p>
    <w:p w14:paraId="7646EE99" w14:textId="77777777" w:rsidR="00E97C3D" w:rsidRDefault="00E97C3D" w:rsidP="00E97C3D">
      <w:pPr>
        <w:rPr>
          <w:rFonts w:ascii="Arial" w:hAnsi="Arial" w:cs="Arial"/>
          <w:b/>
          <w:sz w:val="24"/>
        </w:rPr>
      </w:pPr>
      <w:r>
        <w:rPr>
          <w:rFonts w:ascii="Arial" w:hAnsi="Arial" w:cs="Arial"/>
          <w:b/>
          <w:sz w:val="24"/>
        </w:rPr>
        <w:t>with 2 bands UL</w:t>
      </w:r>
    </w:p>
    <w:p w14:paraId="1A3C5D2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2DBB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3EC8C" w14:textId="77777777" w:rsidR="00E97C3D" w:rsidRDefault="00E97C3D" w:rsidP="00E97C3D">
      <w:pPr>
        <w:rPr>
          <w:rFonts w:ascii="Arial" w:hAnsi="Arial" w:cs="Arial"/>
          <w:b/>
          <w:sz w:val="24"/>
        </w:rPr>
      </w:pPr>
      <w:r>
        <w:rPr>
          <w:rFonts w:ascii="Arial" w:hAnsi="Arial" w:cs="Arial"/>
          <w:b/>
          <w:color w:val="0000FF"/>
          <w:sz w:val="24"/>
        </w:rPr>
        <w:t>RP-210181</w:t>
      </w:r>
      <w:r>
        <w:rPr>
          <w:rFonts w:ascii="Arial" w:hAnsi="Arial" w:cs="Arial"/>
          <w:b/>
          <w:color w:val="0000FF"/>
          <w:sz w:val="24"/>
        </w:rPr>
        <w:tab/>
      </w:r>
      <w:r>
        <w:rPr>
          <w:rFonts w:ascii="Arial" w:hAnsi="Arial" w:cs="Arial"/>
          <w:b/>
          <w:sz w:val="24"/>
        </w:rPr>
        <w:t>RAN4 CRs for Rel-17 NR inter-band Carrier Aggregation/Dual Connectivity for 3 bands DL with 2 bands UL</w:t>
      </w:r>
    </w:p>
    <w:p w14:paraId="7EC6947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4B472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4B03A" w14:textId="77777777" w:rsidR="00E97C3D" w:rsidRDefault="00E97C3D" w:rsidP="00E97C3D">
      <w:pPr>
        <w:rPr>
          <w:rFonts w:ascii="Arial" w:hAnsi="Arial" w:cs="Arial"/>
          <w:b/>
          <w:sz w:val="24"/>
        </w:rPr>
      </w:pPr>
      <w:r>
        <w:rPr>
          <w:rFonts w:ascii="Arial" w:hAnsi="Arial" w:cs="Arial"/>
          <w:b/>
          <w:color w:val="0000FF"/>
          <w:sz w:val="24"/>
        </w:rPr>
        <w:t>RP-210497</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F1988D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A3B643" w14:textId="77777777" w:rsidR="00E97C3D" w:rsidRDefault="00E97C3D" w:rsidP="00E97C3D">
      <w:pPr>
        <w:rPr>
          <w:rFonts w:ascii="Arial" w:hAnsi="Arial" w:cs="Arial"/>
          <w:b/>
        </w:rPr>
      </w:pPr>
      <w:r>
        <w:rPr>
          <w:rFonts w:ascii="Arial" w:hAnsi="Arial" w:cs="Arial"/>
          <w:b/>
        </w:rPr>
        <w:t xml:space="preserve">Abstract: </w:t>
      </w:r>
    </w:p>
    <w:p w14:paraId="4094027B" w14:textId="77777777" w:rsidR="00E97C3D" w:rsidRDefault="00E97C3D" w:rsidP="00E97C3D">
      <w:r>
        <w:t>last approved WID: RP-202201</w:t>
      </w:r>
    </w:p>
    <w:p w14:paraId="092FEF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1E08F" w14:textId="77777777" w:rsidR="00E97C3D" w:rsidRDefault="00E97C3D" w:rsidP="00E97C3D">
      <w:pPr>
        <w:pStyle w:val="Heading5"/>
      </w:pPr>
      <w:bookmarkStart w:id="292" w:name="_Toc69483464"/>
      <w:bookmarkStart w:id="293" w:name="_Toc74553707"/>
      <w:r>
        <w:t>9.8.20.5</w:t>
      </w:r>
      <w:r>
        <w:tab/>
        <w:t>Rel-17 NR inter-band CA for 4 bands DL with 1 band UL [RAN4 WI: NR_CA_R17_4BDL_1BUL]</w:t>
      </w:r>
      <w:bookmarkEnd w:id="292"/>
      <w:bookmarkEnd w:id="293"/>
    </w:p>
    <w:p w14:paraId="3BE0774F" w14:textId="77777777" w:rsidR="00E97C3D" w:rsidRDefault="00E97C3D" w:rsidP="00E97C3D">
      <w:pPr>
        <w:rPr>
          <w:rFonts w:ascii="Arial" w:hAnsi="Arial" w:cs="Arial"/>
          <w:b/>
          <w:sz w:val="24"/>
        </w:rPr>
      </w:pPr>
      <w:r>
        <w:rPr>
          <w:rFonts w:ascii="Arial" w:hAnsi="Arial" w:cs="Arial"/>
          <w:b/>
          <w:color w:val="0000FF"/>
          <w:sz w:val="24"/>
        </w:rPr>
        <w:t>RP-210208</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2D4DF5B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D8CD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9F5A" w14:textId="77777777" w:rsidR="00E97C3D" w:rsidRDefault="00E97C3D" w:rsidP="00E97C3D">
      <w:pPr>
        <w:rPr>
          <w:rFonts w:ascii="Arial" w:hAnsi="Arial" w:cs="Arial"/>
          <w:b/>
          <w:sz w:val="24"/>
        </w:rPr>
      </w:pPr>
      <w:r>
        <w:rPr>
          <w:rFonts w:ascii="Arial" w:hAnsi="Arial" w:cs="Arial"/>
          <w:b/>
          <w:color w:val="0000FF"/>
          <w:sz w:val="24"/>
        </w:rPr>
        <w:t>RP-210180</w:t>
      </w:r>
      <w:r>
        <w:rPr>
          <w:rFonts w:ascii="Arial" w:hAnsi="Arial" w:cs="Arial"/>
          <w:b/>
          <w:color w:val="0000FF"/>
          <w:sz w:val="24"/>
        </w:rPr>
        <w:tab/>
      </w:r>
      <w:r>
        <w:rPr>
          <w:rFonts w:ascii="Arial" w:hAnsi="Arial" w:cs="Arial"/>
          <w:b/>
          <w:sz w:val="24"/>
        </w:rPr>
        <w:t>RAN4 CRs for Rel-17 NR inter-band Carrier Aggregation for 4 bands DL with 1 band UL</w:t>
      </w:r>
    </w:p>
    <w:p w14:paraId="73FF40D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21E6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836E5" w14:textId="77777777" w:rsidR="00E97C3D" w:rsidRDefault="00E97C3D" w:rsidP="00E97C3D">
      <w:pPr>
        <w:rPr>
          <w:rFonts w:ascii="Arial" w:hAnsi="Arial" w:cs="Arial"/>
          <w:b/>
          <w:sz w:val="24"/>
        </w:rPr>
      </w:pPr>
      <w:r>
        <w:rPr>
          <w:rFonts w:ascii="Arial" w:hAnsi="Arial" w:cs="Arial"/>
          <w:b/>
          <w:color w:val="0000FF"/>
          <w:sz w:val="24"/>
        </w:rPr>
        <w:t>RP-210212</w:t>
      </w:r>
      <w:r>
        <w:rPr>
          <w:rFonts w:ascii="Arial" w:hAnsi="Arial" w:cs="Arial"/>
          <w:b/>
          <w:color w:val="0000FF"/>
          <w:sz w:val="24"/>
        </w:rPr>
        <w:tab/>
      </w:r>
      <w:r>
        <w:rPr>
          <w:rFonts w:ascii="Arial" w:hAnsi="Arial" w:cs="Arial"/>
          <w:b/>
          <w:sz w:val="24"/>
        </w:rPr>
        <w:t>Revised WID: Rel-17 NR inter-band Carrier Aggregation for 4 bands DL with 1 band UL.</w:t>
      </w:r>
    </w:p>
    <w:p w14:paraId="21AED44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B12362E" w14:textId="77777777" w:rsidR="00E97C3D" w:rsidRDefault="00E97C3D" w:rsidP="00E97C3D">
      <w:pPr>
        <w:rPr>
          <w:rFonts w:ascii="Arial" w:hAnsi="Arial" w:cs="Arial"/>
          <w:b/>
        </w:rPr>
      </w:pPr>
      <w:r>
        <w:rPr>
          <w:rFonts w:ascii="Arial" w:hAnsi="Arial" w:cs="Arial"/>
          <w:b/>
        </w:rPr>
        <w:t xml:space="preserve">Abstract: </w:t>
      </w:r>
    </w:p>
    <w:p w14:paraId="14B557C2" w14:textId="77777777" w:rsidR="00E97C3D" w:rsidRDefault="00E97C3D" w:rsidP="00E97C3D">
      <w:r>
        <w:t>last approved WID: RP-202189</w:t>
      </w:r>
    </w:p>
    <w:p w14:paraId="0BF4672D" w14:textId="77777777" w:rsidR="00E97C3D" w:rsidRDefault="00E97C3D" w:rsidP="00E97C3D">
      <w:pPr>
        <w:rPr>
          <w:rFonts w:ascii="Arial" w:hAnsi="Arial" w:cs="Arial"/>
          <w:b/>
        </w:rPr>
      </w:pPr>
      <w:r>
        <w:rPr>
          <w:rFonts w:ascii="Arial" w:hAnsi="Arial" w:cs="Arial"/>
          <w:b/>
        </w:rPr>
        <w:t xml:space="preserve">Discussion: </w:t>
      </w:r>
    </w:p>
    <w:p w14:paraId="3A26D794" w14:textId="77777777" w:rsidR="00E97C3D" w:rsidRDefault="00E97C3D" w:rsidP="00E97C3D">
      <w:r>
        <w:t>MCC: Is it really intended to provide TR 38.717-04-01 for approval at RAN #93?</w:t>
      </w:r>
    </w:p>
    <w:p w14:paraId="7F292560" w14:textId="77777777" w:rsidR="00E97C3D" w:rsidRDefault="00E97C3D" w:rsidP="00E97C3D">
      <w:r>
        <w:t>Ericsson: no, it's an error</w:t>
      </w:r>
    </w:p>
    <w:p w14:paraId="688BC1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RP-210760</w:t>
      </w:r>
      <w:r>
        <w:rPr>
          <w:color w:val="993300"/>
          <w:u w:val="single"/>
        </w:rPr>
        <w:t>.</w:t>
      </w:r>
    </w:p>
    <w:p w14:paraId="547F759A" w14:textId="77777777" w:rsidR="00E97C3D" w:rsidRDefault="00E97C3D" w:rsidP="00E97C3D">
      <w:pPr>
        <w:rPr>
          <w:rFonts w:ascii="Arial" w:hAnsi="Arial" w:cs="Arial"/>
          <w:b/>
          <w:sz w:val="24"/>
        </w:rPr>
      </w:pPr>
      <w:r>
        <w:rPr>
          <w:rFonts w:ascii="Arial" w:hAnsi="Arial" w:cs="Arial"/>
          <w:b/>
          <w:color w:val="0000FF"/>
          <w:sz w:val="24"/>
        </w:rPr>
        <w:t>RP-210760</w:t>
      </w:r>
      <w:r>
        <w:rPr>
          <w:rFonts w:ascii="Arial" w:hAnsi="Arial" w:cs="Arial"/>
          <w:b/>
          <w:color w:val="0000FF"/>
          <w:sz w:val="24"/>
        </w:rPr>
        <w:tab/>
      </w:r>
      <w:r>
        <w:rPr>
          <w:rFonts w:ascii="Arial" w:hAnsi="Arial" w:cs="Arial"/>
          <w:b/>
          <w:sz w:val="24"/>
        </w:rPr>
        <w:t>Revised WID: Rel-17 NR inter-band Carrier Aggregation for 4 bands DL with 1 band UL.</w:t>
      </w:r>
    </w:p>
    <w:p w14:paraId="38CF780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3B76CA" w14:textId="77777777" w:rsidR="00E97C3D" w:rsidRDefault="00E97C3D" w:rsidP="00E97C3D">
      <w:pPr>
        <w:rPr>
          <w:color w:val="808080"/>
        </w:rPr>
      </w:pPr>
      <w:r>
        <w:rPr>
          <w:color w:val="808080"/>
        </w:rPr>
        <w:lastRenderedPageBreak/>
        <w:t>(Replaces RP-210212)</w:t>
      </w:r>
    </w:p>
    <w:p w14:paraId="2648CE3E" w14:textId="77777777" w:rsidR="00E97C3D" w:rsidRDefault="00E97C3D" w:rsidP="00E97C3D">
      <w:pPr>
        <w:rPr>
          <w:rFonts w:ascii="Arial" w:hAnsi="Arial" w:cs="Arial"/>
          <w:b/>
        </w:rPr>
      </w:pPr>
      <w:r>
        <w:rPr>
          <w:rFonts w:ascii="Arial" w:hAnsi="Arial" w:cs="Arial"/>
          <w:b/>
        </w:rPr>
        <w:t xml:space="preserve">Abstract: </w:t>
      </w:r>
    </w:p>
    <w:p w14:paraId="521CF677" w14:textId="77777777" w:rsidR="00E97C3D" w:rsidRDefault="00E97C3D" w:rsidP="00E97C3D">
      <w:r>
        <w:t>last approved WID: RP-202189</w:t>
      </w:r>
    </w:p>
    <w:p w14:paraId="3C281A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14694" w14:textId="77777777" w:rsidR="00E97C3D" w:rsidRDefault="00E97C3D" w:rsidP="00E97C3D">
      <w:pPr>
        <w:pStyle w:val="Heading5"/>
      </w:pPr>
      <w:bookmarkStart w:id="294" w:name="_Toc69483465"/>
      <w:bookmarkStart w:id="295" w:name="_Toc74553708"/>
      <w:r>
        <w:t>9.8.20.6</w:t>
      </w:r>
      <w:r>
        <w:tab/>
        <w:t>Rel-17 NR inter-band CA/DC for DL 4 bands and 2UL bands [RAN4 WI: NR_CADC_R17_4BDL_2BUL]</w:t>
      </w:r>
      <w:bookmarkEnd w:id="294"/>
      <w:bookmarkEnd w:id="295"/>
    </w:p>
    <w:p w14:paraId="1F7D7CE0" w14:textId="77777777" w:rsidR="00E97C3D" w:rsidRDefault="00E97C3D" w:rsidP="00E97C3D">
      <w:pPr>
        <w:rPr>
          <w:rFonts w:ascii="Arial" w:hAnsi="Arial" w:cs="Arial"/>
          <w:b/>
          <w:sz w:val="24"/>
        </w:rPr>
      </w:pPr>
      <w:r>
        <w:rPr>
          <w:rFonts w:ascii="Arial" w:hAnsi="Arial" w:cs="Arial"/>
          <w:b/>
          <w:color w:val="0000FF"/>
          <w:sz w:val="24"/>
        </w:rPr>
        <w:t>RP-210298</w:t>
      </w:r>
      <w:r>
        <w:rPr>
          <w:rFonts w:ascii="Arial" w:hAnsi="Arial" w:cs="Arial"/>
          <w:b/>
          <w:color w:val="0000FF"/>
          <w:sz w:val="24"/>
        </w:rPr>
        <w:tab/>
      </w:r>
      <w:r>
        <w:rPr>
          <w:rFonts w:ascii="Arial" w:hAnsi="Arial" w:cs="Arial"/>
          <w:b/>
          <w:sz w:val="24"/>
        </w:rPr>
        <w:t>Status Report of WI Rel-17 NR inter-band CA/DC for DL 4 bands and 2UL bands; rapporteur: Samsung</w:t>
      </w:r>
    </w:p>
    <w:p w14:paraId="2C2C60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7C71F8" w14:textId="77777777" w:rsidR="00E97C3D" w:rsidRDefault="00E97C3D" w:rsidP="00E97C3D">
      <w:pPr>
        <w:rPr>
          <w:rFonts w:ascii="Arial" w:hAnsi="Arial" w:cs="Arial"/>
          <w:b/>
        </w:rPr>
      </w:pPr>
      <w:r>
        <w:rPr>
          <w:rFonts w:ascii="Arial" w:hAnsi="Arial" w:cs="Arial"/>
          <w:b/>
        </w:rPr>
        <w:t xml:space="preserve">Abstract: </w:t>
      </w:r>
    </w:p>
    <w:p w14:paraId="6A2D034B" w14:textId="77777777" w:rsidR="00E97C3D" w:rsidRDefault="00E97C3D" w:rsidP="00E97C3D">
      <w:r>
        <w:t>wrong Tdoc type in Tdoc request</w:t>
      </w:r>
    </w:p>
    <w:p w14:paraId="5BE44A08" w14:textId="77777777" w:rsidR="00E97C3D" w:rsidRDefault="00E97C3D" w:rsidP="00E97C3D">
      <w:pPr>
        <w:rPr>
          <w:rFonts w:ascii="Arial" w:hAnsi="Arial" w:cs="Arial"/>
          <w:b/>
        </w:rPr>
      </w:pPr>
      <w:r>
        <w:rPr>
          <w:rFonts w:ascii="Arial" w:hAnsi="Arial" w:cs="Arial"/>
          <w:b/>
        </w:rPr>
        <w:t xml:space="preserve">Discussion: </w:t>
      </w:r>
    </w:p>
    <w:p w14:paraId="5FF9036D" w14:textId="77777777" w:rsidR="00E97C3D" w:rsidRDefault="00E97C3D" w:rsidP="00E97C3D">
      <w:r>
        <w:t>MCC: Core: 40%, March 22; Perf.: 40%, March 22; targets are in contradiction with revised WID RP-210297;</w:t>
      </w:r>
    </w:p>
    <w:p w14:paraId="6F05435D" w14:textId="77777777" w:rsidR="00E97C3D" w:rsidRDefault="00E97C3D" w:rsidP="00E97C3D">
      <w:r>
        <w:t>Samsung: Core: March 22; Perf.: March 22 is correct</w:t>
      </w:r>
    </w:p>
    <w:p w14:paraId="37F62D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955E" w14:textId="77777777" w:rsidR="00E97C3D" w:rsidRDefault="00E97C3D" w:rsidP="00E97C3D">
      <w:pPr>
        <w:rPr>
          <w:rFonts w:ascii="Arial" w:hAnsi="Arial" w:cs="Arial"/>
          <w:b/>
          <w:sz w:val="24"/>
        </w:rPr>
      </w:pPr>
      <w:r>
        <w:rPr>
          <w:rFonts w:ascii="Arial" w:hAnsi="Arial" w:cs="Arial"/>
          <w:b/>
          <w:color w:val="0000FF"/>
          <w:sz w:val="24"/>
        </w:rPr>
        <w:t>RP-210103</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6769235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15199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1EC7" w14:textId="77777777" w:rsidR="00E97C3D" w:rsidRDefault="00E97C3D" w:rsidP="00E97C3D">
      <w:pPr>
        <w:rPr>
          <w:rFonts w:ascii="Arial" w:hAnsi="Arial" w:cs="Arial"/>
          <w:b/>
          <w:sz w:val="24"/>
        </w:rPr>
      </w:pPr>
      <w:r>
        <w:rPr>
          <w:rFonts w:ascii="Arial" w:hAnsi="Arial" w:cs="Arial"/>
          <w:b/>
          <w:color w:val="0000FF"/>
          <w:sz w:val="24"/>
        </w:rPr>
        <w:t>RP-210184</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1A40943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3921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C521D" w14:textId="77777777" w:rsidR="00E97C3D" w:rsidRDefault="00E97C3D" w:rsidP="00E97C3D">
      <w:pPr>
        <w:rPr>
          <w:rFonts w:ascii="Arial" w:hAnsi="Arial" w:cs="Arial"/>
          <w:b/>
          <w:sz w:val="24"/>
        </w:rPr>
      </w:pPr>
      <w:r>
        <w:rPr>
          <w:rFonts w:ascii="Arial" w:hAnsi="Arial" w:cs="Arial"/>
          <w:b/>
          <w:color w:val="0000FF"/>
          <w:sz w:val="24"/>
        </w:rPr>
        <w:t>RP-210297</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CA6E42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98C4A53" w14:textId="77777777" w:rsidR="00E97C3D" w:rsidRDefault="00E97C3D" w:rsidP="00E97C3D">
      <w:pPr>
        <w:rPr>
          <w:rFonts w:ascii="Arial" w:hAnsi="Arial" w:cs="Arial"/>
          <w:b/>
        </w:rPr>
      </w:pPr>
      <w:r>
        <w:rPr>
          <w:rFonts w:ascii="Arial" w:hAnsi="Arial" w:cs="Arial"/>
          <w:b/>
        </w:rPr>
        <w:t xml:space="preserve">Abstract: </w:t>
      </w:r>
    </w:p>
    <w:p w14:paraId="660BF990" w14:textId="77777777" w:rsidR="00E97C3D" w:rsidRDefault="00E97C3D" w:rsidP="00E97C3D">
      <w:r>
        <w:t>last approved WID: RP-202544</w:t>
      </w:r>
    </w:p>
    <w:p w14:paraId="7471F7FB" w14:textId="77777777" w:rsidR="00E97C3D" w:rsidRDefault="00E97C3D" w:rsidP="00E97C3D">
      <w:pPr>
        <w:rPr>
          <w:rFonts w:ascii="Arial" w:hAnsi="Arial" w:cs="Arial"/>
          <w:b/>
        </w:rPr>
      </w:pPr>
      <w:r>
        <w:rPr>
          <w:rFonts w:ascii="Arial" w:hAnsi="Arial" w:cs="Arial"/>
          <w:b/>
        </w:rPr>
        <w:t xml:space="preserve">Discussion: </w:t>
      </w:r>
    </w:p>
    <w:p w14:paraId="53433CE3" w14:textId="77777777" w:rsidR="00E97C3D" w:rsidRDefault="00E97C3D" w:rsidP="00E97C3D">
      <w:r>
        <w:t>wrong Tdoc type in Tdoc request;</w:t>
      </w:r>
    </w:p>
    <w:p w14:paraId="5583AF19" w14:textId="77777777" w:rsidR="00E97C3D" w:rsidRDefault="00E97C3D" w:rsidP="00E97C3D">
      <w:r>
        <w:t>MCC: Core: Sep.21; Perf.: Sep.21; targets are in contradiction to status report RP-210298;</w:t>
      </w:r>
    </w:p>
    <w:p w14:paraId="37E13BBB" w14:textId="77777777" w:rsidR="00E97C3D" w:rsidRDefault="00E97C3D" w:rsidP="00E97C3D">
      <w:r>
        <w:t>Samsung: Core: March 22; Perf.: March 22 is correct</w:t>
      </w:r>
    </w:p>
    <w:p w14:paraId="56BD53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RP-210802</w:t>
      </w:r>
      <w:r>
        <w:rPr>
          <w:color w:val="993300"/>
          <w:u w:val="single"/>
        </w:rPr>
        <w:t>.</w:t>
      </w:r>
    </w:p>
    <w:p w14:paraId="382A8C1A" w14:textId="77777777" w:rsidR="00E97C3D" w:rsidRDefault="00E97C3D" w:rsidP="00E97C3D">
      <w:pPr>
        <w:rPr>
          <w:rFonts w:ascii="Arial" w:hAnsi="Arial" w:cs="Arial"/>
          <w:b/>
          <w:sz w:val="24"/>
        </w:rPr>
      </w:pPr>
      <w:r>
        <w:rPr>
          <w:rFonts w:ascii="Arial" w:hAnsi="Arial" w:cs="Arial"/>
          <w:b/>
          <w:color w:val="0000FF"/>
          <w:sz w:val="24"/>
        </w:rPr>
        <w:lastRenderedPageBreak/>
        <w:t>RP-210802</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34D91F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1E6A13A" w14:textId="77777777" w:rsidR="00E97C3D" w:rsidRDefault="00E97C3D" w:rsidP="00E97C3D">
      <w:pPr>
        <w:rPr>
          <w:color w:val="808080"/>
        </w:rPr>
      </w:pPr>
      <w:r>
        <w:rPr>
          <w:color w:val="808080"/>
        </w:rPr>
        <w:t>(Replaces RP-210297)</w:t>
      </w:r>
    </w:p>
    <w:p w14:paraId="67C413BF" w14:textId="77777777" w:rsidR="00E97C3D" w:rsidRDefault="00E97C3D" w:rsidP="00E97C3D">
      <w:pPr>
        <w:rPr>
          <w:rFonts w:ascii="Arial" w:hAnsi="Arial" w:cs="Arial"/>
          <w:b/>
        </w:rPr>
      </w:pPr>
      <w:r>
        <w:rPr>
          <w:rFonts w:ascii="Arial" w:hAnsi="Arial" w:cs="Arial"/>
          <w:b/>
        </w:rPr>
        <w:t xml:space="preserve">Abstract: </w:t>
      </w:r>
    </w:p>
    <w:p w14:paraId="683672E1" w14:textId="77777777" w:rsidR="00E97C3D" w:rsidRDefault="00E97C3D" w:rsidP="00E97C3D">
      <w:r>
        <w:t>last approved WID: RP-202544</w:t>
      </w:r>
    </w:p>
    <w:p w14:paraId="0BE222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3EB2F" w14:textId="77777777" w:rsidR="00E97C3D" w:rsidRDefault="00E97C3D" w:rsidP="00E97C3D">
      <w:pPr>
        <w:pStyle w:val="Heading5"/>
      </w:pPr>
      <w:bookmarkStart w:id="296" w:name="_Toc69483466"/>
      <w:bookmarkStart w:id="297" w:name="_Toc74553709"/>
      <w:r>
        <w:t>9.8.20.7</w:t>
      </w:r>
      <w:r>
        <w:tab/>
        <w:t>Rel-17 NR inter-band CA for 5 bands DL with x bands UL (x=1, 2) [RAN4 WI: NR_CADC_R17_5BDL_xBUL]</w:t>
      </w:r>
      <w:bookmarkEnd w:id="296"/>
      <w:bookmarkEnd w:id="297"/>
    </w:p>
    <w:p w14:paraId="17726F39" w14:textId="77777777" w:rsidR="00E97C3D" w:rsidRDefault="00E97C3D" w:rsidP="00E97C3D">
      <w:pPr>
        <w:rPr>
          <w:rFonts w:ascii="Arial" w:hAnsi="Arial" w:cs="Arial"/>
          <w:b/>
          <w:sz w:val="24"/>
        </w:rPr>
      </w:pPr>
      <w:r>
        <w:rPr>
          <w:rFonts w:ascii="Arial" w:hAnsi="Arial" w:cs="Arial"/>
          <w:b/>
          <w:color w:val="0000FF"/>
          <w:sz w:val="24"/>
        </w:rPr>
        <w:t>RP-210560</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C21AF0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4396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DE42" w14:textId="77777777" w:rsidR="00E97C3D" w:rsidRDefault="00E97C3D" w:rsidP="00E97C3D">
      <w:pPr>
        <w:rPr>
          <w:rFonts w:ascii="Arial" w:hAnsi="Arial" w:cs="Arial"/>
          <w:b/>
          <w:sz w:val="24"/>
        </w:rPr>
      </w:pPr>
      <w:r>
        <w:rPr>
          <w:rFonts w:ascii="Arial" w:hAnsi="Arial" w:cs="Arial"/>
          <w:b/>
          <w:color w:val="0000FF"/>
          <w:sz w:val="24"/>
        </w:rPr>
        <w:t>RP-210561</w:t>
      </w:r>
      <w:r>
        <w:rPr>
          <w:rFonts w:ascii="Arial" w:hAnsi="Arial" w:cs="Arial"/>
          <w:b/>
          <w:color w:val="0000FF"/>
          <w:sz w:val="24"/>
        </w:rPr>
        <w:tab/>
      </w:r>
      <w:r>
        <w:rPr>
          <w:rFonts w:ascii="Arial" w:hAnsi="Arial" w:cs="Arial"/>
          <w:b/>
          <w:sz w:val="24"/>
        </w:rPr>
        <w:t>WID revision: Rel-17 NR inter-band CA for 5 bands DL with x  bands UL (x=1, 2)</w:t>
      </w:r>
    </w:p>
    <w:p w14:paraId="1AA37A3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C9493EF" w14:textId="77777777" w:rsidR="00E97C3D" w:rsidRDefault="00E97C3D" w:rsidP="00E97C3D">
      <w:pPr>
        <w:rPr>
          <w:rFonts w:ascii="Arial" w:hAnsi="Arial" w:cs="Arial"/>
          <w:b/>
        </w:rPr>
      </w:pPr>
      <w:r>
        <w:rPr>
          <w:rFonts w:ascii="Arial" w:hAnsi="Arial" w:cs="Arial"/>
          <w:b/>
        </w:rPr>
        <w:t xml:space="preserve">Abstract: </w:t>
      </w:r>
    </w:p>
    <w:p w14:paraId="3AFBE648" w14:textId="77777777" w:rsidR="00E97C3D" w:rsidRDefault="00E97C3D" w:rsidP="00E97C3D">
      <w:r>
        <w:t>last approved WID: RP-202609</w:t>
      </w:r>
    </w:p>
    <w:p w14:paraId="6CBE23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D6EA8" w14:textId="77777777" w:rsidR="00E97C3D" w:rsidRDefault="00E97C3D" w:rsidP="00E97C3D">
      <w:pPr>
        <w:pStyle w:val="Heading5"/>
      </w:pPr>
      <w:bookmarkStart w:id="298" w:name="_Toc69483467"/>
      <w:bookmarkStart w:id="299" w:name="_Toc74553710"/>
      <w:r>
        <w:t>9.8.20.8</w:t>
      </w:r>
      <w:r>
        <w:tab/>
        <w:t>Rel-17 band combos for SA NR SUL, NSA NR SUL, NSA NR SUL with ULSUP [RAN4 WI: NR_SUL_combos_R17]</w:t>
      </w:r>
      <w:bookmarkEnd w:id="298"/>
      <w:bookmarkEnd w:id="299"/>
    </w:p>
    <w:p w14:paraId="7C6AFEAA" w14:textId="77777777" w:rsidR="00E97C3D" w:rsidRDefault="00E97C3D" w:rsidP="00E97C3D">
      <w:pPr>
        <w:rPr>
          <w:rFonts w:ascii="Arial" w:hAnsi="Arial" w:cs="Arial"/>
          <w:b/>
          <w:sz w:val="24"/>
        </w:rPr>
      </w:pPr>
      <w:r>
        <w:rPr>
          <w:rFonts w:ascii="Arial" w:hAnsi="Arial" w:cs="Arial"/>
          <w:b/>
          <w:color w:val="0000FF"/>
          <w:sz w:val="24"/>
        </w:rPr>
        <w:t>RP-210562</w:t>
      </w:r>
      <w:r>
        <w:rPr>
          <w:rFonts w:ascii="Arial" w:hAnsi="Arial" w:cs="Arial"/>
          <w:b/>
          <w:color w:val="0000FF"/>
          <w:sz w:val="24"/>
        </w:rPr>
        <w:tab/>
      </w:r>
      <w:r>
        <w:rPr>
          <w:rFonts w:ascii="Arial" w:hAnsi="Arial" w:cs="Arial"/>
          <w:b/>
          <w:sz w:val="24"/>
        </w:rPr>
        <w:t>Status report for WI: Rel-17 Band combinations for SA NR supplementary uplink (SUL), NSA NR SUL, NSA NR SUL with UL sharing from the UE perspective (ULSUP); rapporteur: Huawei</w:t>
      </w:r>
    </w:p>
    <w:p w14:paraId="2FB8C59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80A8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A891" w14:textId="77777777" w:rsidR="00E97C3D" w:rsidRDefault="00E97C3D" w:rsidP="00E97C3D">
      <w:pPr>
        <w:rPr>
          <w:rFonts w:ascii="Arial" w:hAnsi="Arial" w:cs="Arial"/>
          <w:b/>
          <w:sz w:val="24"/>
        </w:rPr>
      </w:pPr>
      <w:r>
        <w:rPr>
          <w:rFonts w:ascii="Arial" w:hAnsi="Arial" w:cs="Arial"/>
          <w:b/>
          <w:color w:val="0000FF"/>
          <w:sz w:val="24"/>
        </w:rPr>
        <w:t>RP-210178</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2E6B7E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D176F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B1EF" w14:textId="77777777" w:rsidR="00E97C3D" w:rsidRDefault="00E97C3D" w:rsidP="00E97C3D">
      <w:pPr>
        <w:rPr>
          <w:rFonts w:ascii="Arial" w:hAnsi="Arial" w:cs="Arial"/>
          <w:b/>
          <w:sz w:val="24"/>
        </w:rPr>
      </w:pPr>
      <w:r>
        <w:rPr>
          <w:rFonts w:ascii="Arial" w:hAnsi="Arial" w:cs="Arial"/>
          <w:b/>
          <w:color w:val="0000FF"/>
          <w:sz w:val="24"/>
        </w:rPr>
        <w:t>RP-210563</w:t>
      </w:r>
      <w:r>
        <w:rPr>
          <w:rFonts w:ascii="Arial" w:hAnsi="Arial" w:cs="Arial"/>
          <w:b/>
          <w:color w:val="0000FF"/>
          <w:sz w:val="24"/>
        </w:rPr>
        <w:tab/>
      </w:r>
      <w:r>
        <w:rPr>
          <w:rFonts w:ascii="Arial" w:hAnsi="Arial" w:cs="Arial"/>
          <w:b/>
          <w:sz w:val="24"/>
        </w:rPr>
        <w:t>WID revision: Rel-17 Band combinations for SA NR supplementary uplink (SUL), NSA NR SUL, NSA NR SUL with UL sharing from the UE perspective (ULSUP)</w:t>
      </w:r>
    </w:p>
    <w:p w14:paraId="028CF87E"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525A501" w14:textId="77777777" w:rsidR="00E97C3D" w:rsidRDefault="00E97C3D" w:rsidP="00E97C3D">
      <w:pPr>
        <w:rPr>
          <w:rFonts w:ascii="Arial" w:hAnsi="Arial" w:cs="Arial"/>
          <w:b/>
        </w:rPr>
      </w:pPr>
      <w:r>
        <w:rPr>
          <w:rFonts w:ascii="Arial" w:hAnsi="Arial" w:cs="Arial"/>
          <w:b/>
        </w:rPr>
        <w:t xml:space="preserve">Abstract: </w:t>
      </w:r>
    </w:p>
    <w:p w14:paraId="40381026" w14:textId="77777777" w:rsidR="00E97C3D" w:rsidRDefault="00E97C3D" w:rsidP="00E97C3D">
      <w:r>
        <w:t>last approved WID: RP-202611</w:t>
      </w:r>
    </w:p>
    <w:p w14:paraId="41D06B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E7FB6" w14:textId="77777777" w:rsidR="00E97C3D" w:rsidRDefault="00E97C3D" w:rsidP="00E97C3D">
      <w:pPr>
        <w:pStyle w:val="Heading3"/>
      </w:pPr>
      <w:bookmarkStart w:id="300" w:name="_Toc69483468"/>
      <w:bookmarkStart w:id="301" w:name="_Toc74553711"/>
      <w:r>
        <w:t>9.9</w:t>
      </w:r>
      <w:r>
        <w:tab/>
        <w:t>Closed REL-17 NR or NR+LTE SIs</w:t>
      </w:r>
      <w:bookmarkEnd w:id="300"/>
      <w:bookmarkEnd w:id="301"/>
    </w:p>
    <w:p w14:paraId="08665BB0" w14:textId="77777777" w:rsidR="00E97C3D" w:rsidRDefault="00E97C3D" w:rsidP="00E97C3D">
      <w:pPr>
        <w:pStyle w:val="Heading4"/>
      </w:pPr>
      <w:bookmarkStart w:id="302" w:name="_Toc69483469"/>
      <w:bookmarkStart w:id="303" w:name="_Toc74553712"/>
      <w:r>
        <w:t>9.9.1</w:t>
      </w:r>
      <w:r>
        <w:tab/>
        <w:t>Study on on NR coverage enh. [RAN1 SI: FS_NR_cov_enh]</w:t>
      </w:r>
      <w:bookmarkEnd w:id="302"/>
      <w:bookmarkEnd w:id="303"/>
    </w:p>
    <w:p w14:paraId="59D81812" w14:textId="77777777" w:rsidR="00E97C3D" w:rsidRDefault="00E97C3D" w:rsidP="00E97C3D">
      <w:pPr>
        <w:pStyle w:val="Heading3"/>
      </w:pPr>
      <w:bookmarkStart w:id="304" w:name="_Toc69483470"/>
      <w:bookmarkStart w:id="305" w:name="_Toc74553713"/>
      <w:r>
        <w:t>9.10</w:t>
      </w:r>
      <w:r>
        <w:tab/>
        <w:t>Closed REL-17 NR or NR+LTE WIs</w:t>
      </w:r>
      <w:bookmarkEnd w:id="304"/>
      <w:bookmarkEnd w:id="305"/>
    </w:p>
    <w:p w14:paraId="52206007" w14:textId="77777777" w:rsidR="00E97C3D" w:rsidRDefault="00E97C3D" w:rsidP="00E97C3D">
      <w:pPr>
        <w:pStyle w:val="Heading4"/>
      </w:pPr>
      <w:bookmarkStart w:id="306" w:name="_Toc69483471"/>
      <w:bookmarkStart w:id="307" w:name="_Toc74553714"/>
      <w:r>
        <w:t>9.10.1</w:t>
      </w:r>
      <w:r>
        <w:tab/>
        <w:t>Core part: LTE/NR spectrum sharing in Band 40/n40 [RAN4 WI: DSS_LTE_B40_NR_Bn40-Core]</w:t>
      </w:r>
      <w:bookmarkEnd w:id="306"/>
      <w:bookmarkEnd w:id="307"/>
    </w:p>
    <w:p w14:paraId="3F10BF30" w14:textId="77777777" w:rsidR="00E97C3D" w:rsidRDefault="00E97C3D" w:rsidP="00E97C3D">
      <w:pPr>
        <w:pStyle w:val="Heading4"/>
      </w:pPr>
      <w:bookmarkStart w:id="308" w:name="_Toc69483472"/>
      <w:bookmarkStart w:id="309" w:name="_Toc74553715"/>
      <w:r>
        <w:t>9.10.2</w:t>
      </w:r>
      <w:r>
        <w:tab/>
        <w:t>Intro of NR band n13 [RAN4 WI: NR_n13]</w:t>
      </w:r>
      <w:bookmarkEnd w:id="308"/>
      <w:bookmarkEnd w:id="309"/>
    </w:p>
    <w:p w14:paraId="00837BB1" w14:textId="77777777" w:rsidR="00E97C3D" w:rsidRDefault="00E97C3D" w:rsidP="00E97C3D">
      <w:pPr>
        <w:pStyle w:val="Heading4"/>
      </w:pPr>
      <w:bookmarkStart w:id="310" w:name="_Toc69483473"/>
      <w:bookmarkStart w:id="311" w:name="_Toc74553716"/>
      <w:r>
        <w:t>9.10.3</w:t>
      </w:r>
      <w:r>
        <w:tab/>
        <w:t>Intro of NR SUL band 1880-1920MHz [RAN4 WI: NR_SUL_band_1880_1920MHz]</w:t>
      </w:r>
      <w:bookmarkEnd w:id="310"/>
      <w:bookmarkEnd w:id="311"/>
    </w:p>
    <w:p w14:paraId="4F2CF451" w14:textId="77777777" w:rsidR="00E97C3D" w:rsidRDefault="00E97C3D" w:rsidP="00E97C3D">
      <w:pPr>
        <w:pStyle w:val="Heading4"/>
      </w:pPr>
      <w:bookmarkStart w:id="312" w:name="_Toc69483474"/>
      <w:bookmarkStart w:id="313" w:name="_Toc74553717"/>
      <w:r>
        <w:t>9.10.4</w:t>
      </w:r>
      <w:r>
        <w:tab/>
        <w:t>Intro of NR SUL band 2300-2400MHz [RAN4 WI: NR_SUL_band_2300_2400MHz]</w:t>
      </w:r>
      <w:bookmarkEnd w:id="312"/>
      <w:bookmarkEnd w:id="313"/>
    </w:p>
    <w:p w14:paraId="0AA5980E" w14:textId="77777777" w:rsidR="00E97C3D" w:rsidRDefault="00E97C3D" w:rsidP="00E97C3D">
      <w:pPr>
        <w:pStyle w:val="Heading3"/>
      </w:pPr>
      <w:bookmarkStart w:id="314" w:name="_Toc69483475"/>
      <w:bookmarkStart w:id="315" w:name="_Toc74553718"/>
      <w:r>
        <w:t>9.11</w:t>
      </w:r>
      <w:r>
        <w:tab/>
        <w:t>Small Technical Enh. and Improvements for REL-17 [TEI17]</w:t>
      </w:r>
      <w:bookmarkEnd w:id="314"/>
      <w:bookmarkEnd w:id="315"/>
    </w:p>
    <w:p w14:paraId="0DC6FAC0" w14:textId="77777777" w:rsidR="00E97C3D" w:rsidRDefault="00E97C3D" w:rsidP="00E97C3D">
      <w:pPr>
        <w:rPr>
          <w:rFonts w:ascii="Arial" w:hAnsi="Arial" w:cs="Arial"/>
          <w:b/>
          <w:sz w:val="24"/>
        </w:rPr>
      </w:pPr>
      <w:r>
        <w:rPr>
          <w:rFonts w:ascii="Arial" w:hAnsi="Arial" w:cs="Arial"/>
          <w:b/>
          <w:color w:val="0000FF"/>
          <w:sz w:val="24"/>
        </w:rPr>
        <w:t>RP-210337</w:t>
      </w:r>
      <w:r>
        <w:rPr>
          <w:rFonts w:ascii="Arial" w:hAnsi="Arial" w:cs="Arial"/>
          <w:b/>
          <w:color w:val="0000FF"/>
          <w:sz w:val="24"/>
        </w:rPr>
        <w:tab/>
      </w:r>
      <w:r>
        <w:rPr>
          <w:rFonts w:ascii="Arial" w:hAnsi="Arial" w:cs="Arial"/>
          <w:b/>
          <w:sz w:val="24"/>
        </w:rPr>
        <w:t>DC location for &gt; 2CC UL CA</w:t>
      </w:r>
    </w:p>
    <w:p w14:paraId="258E4AE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DD4242" w14:textId="77777777" w:rsidR="00E97C3D" w:rsidRDefault="00E97C3D" w:rsidP="00E97C3D">
      <w:pPr>
        <w:rPr>
          <w:rFonts w:ascii="Arial" w:hAnsi="Arial" w:cs="Arial"/>
          <w:b/>
        </w:rPr>
      </w:pPr>
      <w:r>
        <w:rPr>
          <w:rFonts w:ascii="Arial" w:hAnsi="Arial" w:cs="Arial"/>
          <w:b/>
        </w:rPr>
        <w:t xml:space="preserve">Abstract: </w:t>
      </w:r>
    </w:p>
    <w:p w14:paraId="6943C7D9" w14:textId="77777777" w:rsidR="00E97C3D" w:rsidRDefault="00E97C3D" w:rsidP="00E97C3D">
      <w:r>
        <w:t>DC location can not be reported beyond 2 CC for Rel-16 and not at all for Rel-15 and no work item contains objectives to enable it for Rel-17. RAN4 requirements allow exception for carrier leakage but without knowledge where the carrier leakage is, the TE</w:t>
      </w:r>
    </w:p>
    <w:p w14:paraId="6856C2EB" w14:textId="77777777" w:rsidR="00E97C3D" w:rsidRDefault="00E97C3D" w:rsidP="00E97C3D">
      <w:pPr>
        <w:rPr>
          <w:rFonts w:ascii="Arial" w:hAnsi="Arial" w:cs="Arial"/>
          <w:b/>
        </w:rPr>
      </w:pPr>
      <w:r>
        <w:rPr>
          <w:rFonts w:ascii="Arial" w:hAnsi="Arial" w:cs="Arial"/>
          <w:b/>
        </w:rPr>
        <w:t xml:space="preserve">Discussion: </w:t>
      </w:r>
    </w:p>
    <w:p w14:paraId="6380B192" w14:textId="77777777" w:rsidR="00E97C3D" w:rsidRDefault="00E97C3D" w:rsidP="00E97C3D">
      <w:r>
        <w:t>handled in email discussion [91E][48][flag_0552_0337]</w:t>
      </w:r>
    </w:p>
    <w:p w14:paraId="5B292613" w14:textId="77777777" w:rsidR="00E97C3D" w:rsidRDefault="00E97C3D" w:rsidP="00E97C3D">
      <w:r>
        <w:t>See RP-210849 and revised WID RP-210865 (AI 9.7.21)</w:t>
      </w:r>
    </w:p>
    <w:p w14:paraId="54A68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8B79" w14:textId="77777777" w:rsidR="00E97C3D" w:rsidRDefault="00E97C3D" w:rsidP="00E97C3D">
      <w:pPr>
        <w:rPr>
          <w:rFonts w:ascii="Arial" w:hAnsi="Arial" w:cs="Arial"/>
          <w:b/>
          <w:sz w:val="24"/>
        </w:rPr>
      </w:pPr>
      <w:r>
        <w:rPr>
          <w:rFonts w:ascii="Arial" w:hAnsi="Arial" w:cs="Arial"/>
          <w:b/>
          <w:color w:val="0000FF"/>
          <w:sz w:val="24"/>
        </w:rPr>
        <w:t>RP-210849</w:t>
      </w:r>
      <w:r>
        <w:rPr>
          <w:rFonts w:ascii="Arial" w:hAnsi="Arial" w:cs="Arial"/>
          <w:b/>
          <w:color w:val="0000FF"/>
          <w:sz w:val="24"/>
        </w:rPr>
        <w:tab/>
      </w:r>
      <w:r>
        <w:rPr>
          <w:rFonts w:ascii="Arial" w:hAnsi="Arial" w:cs="Arial"/>
          <w:b/>
          <w:sz w:val="24"/>
        </w:rPr>
        <w:t>Moderator's summary for email discussion [91E][48][flag_0552_0337]</w:t>
      </w:r>
    </w:p>
    <w:p w14:paraId="67B76CB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02D24E19" w14:textId="77777777" w:rsidR="00E97C3D" w:rsidRDefault="00E97C3D" w:rsidP="00E97C3D">
      <w:pPr>
        <w:rPr>
          <w:rFonts w:ascii="Arial" w:hAnsi="Arial" w:cs="Arial"/>
          <w:b/>
        </w:rPr>
      </w:pPr>
      <w:r>
        <w:rPr>
          <w:rFonts w:ascii="Arial" w:hAnsi="Arial" w:cs="Arial"/>
          <w:b/>
        </w:rPr>
        <w:t xml:space="preserve">Abstract: </w:t>
      </w:r>
    </w:p>
    <w:p w14:paraId="590ACF9A" w14:textId="77777777" w:rsidR="00E97C3D" w:rsidRDefault="00E97C3D" w:rsidP="00E97C3D">
      <w:r>
        <w:t>handled Tdocs: RP-210552 (AI 9.7.24), RP-210337 (AI 9.11)</w:t>
      </w:r>
    </w:p>
    <w:p w14:paraId="0ECB1B78" w14:textId="77777777" w:rsidR="00E97C3D" w:rsidRDefault="00E97C3D" w:rsidP="00E97C3D">
      <w:pPr>
        <w:rPr>
          <w:rFonts w:ascii="Arial" w:hAnsi="Arial" w:cs="Arial"/>
          <w:b/>
        </w:rPr>
      </w:pPr>
      <w:r>
        <w:rPr>
          <w:rFonts w:ascii="Arial" w:hAnsi="Arial" w:cs="Arial"/>
          <w:b/>
        </w:rPr>
        <w:t xml:space="preserve">Discussion: </w:t>
      </w:r>
    </w:p>
    <w:p w14:paraId="20E990E1" w14:textId="77777777" w:rsidR="00E97C3D" w:rsidRDefault="00E97C3D" w:rsidP="00E97C3D">
      <w:r>
        <w:t>impacts</w:t>
      </w:r>
    </w:p>
    <w:p w14:paraId="3B67C9C0" w14:textId="77777777" w:rsidR="00E97C3D" w:rsidRDefault="00E97C3D" w:rsidP="00E97C3D">
      <w:r>
        <w:lastRenderedPageBreak/>
        <w:t>- WID NR_RF_FR1_enh (see RP-210552 AI 9.7.24)</w:t>
      </w:r>
    </w:p>
    <w:p w14:paraId="17B3A591" w14:textId="77777777" w:rsidR="00E97C3D" w:rsidRDefault="00E97C3D" w:rsidP="00E97C3D">
      <w:r>
        <w:t>- WID NR_RF_FR2_req_enh2 (see RP-210865 AI 9.7.21)</w:t>
      </w:r>
    </w:p>
    <w:p w14:paraId="61E364D8" w14:textId="77777777" w:rsidR="00E97C3D" w:rsidRDefault="00E97C3D" w:rsidP="00E97C3D">
      <w:r>
        <w:t>Proposals:</w:t>
      </w:r>
    </w:p>
    <w:p w14:paraId="6BA0A302" w14:textId="77777777" w:rsidR="00E97C3D" w:rsidRDefault="00E97C3D" w:rsidP="00E97C3D">
      <w:r>
        <w:t xml:space="preserve">Proposal 1: Subject to TU availability and prioritization with other items, include additional Objective in the NR_RF_FR1_enh: </w:t>
      </w:r>
    </w:p>
    <w:p w14:paraId="0C9A7D30" w14:textId="77777777" w:rsidR="00E97C3D" w:rsidRDefault="00E97C3D" w:rsidP="00E97C3D">
      <w:r>
        <w:t xml:space="preserve">5) Specify RF requirements for intra-band UL contiguous CA for UL MIMO. This objective can also apply to UL Tx switching. Consider n41 and n78C as example band combinations. </w:t>
      </w:r>
    </w:p>
    <w:p w14:paraId="1DC15ED9" w14:textId="77777777" w:rsidR="00E97C3D" w:rsidRDefault="00E97C3D" w:rsidP="00E97C3D">
      <w:r>
        <w:t xml:space="preserve">Proposal 2: Subject to TU availability and prioritization with other items, include following objective in the NR_RF_FR2_req_enh2 WI: </w:t>
      </w:r>
    </w:p>
    <w:p w14:paraId="1E607E74" w14:textId="77777777" w:rsidR="00E97C3D" w:rsidRDefault="00E97C3D" w:rsidP="00E97C3D">
      <w:r>
        <w:t>- Specify DC location reporting scheme for intra-band UL CA with more than 2 CCs. Solution should be applicable to FR2 and FR1 (RAN4, RAN2)</w:t>
      </w:r>
    </w:p>
    <w:p w14:paraId="76DFF6E3" w14:textId="77777777" w:rsidR="00E97C3D" w:rsidRDefault="00E97C3D" w:rsidP="00E97C3D">
      <w:r>
        <w:t>conclusion:proposal 1 and 2 are endorsed</w:t>
      </w:r>
    </w:p>
    <w:p w14:paraId="090F5F00" w14:textId="77777777" w:rsidR="00E97C3D" w:rsidRDefault="00E97C3D" w:rsidP="00E97C3D">
      <w:r>
        <w:t>RAN chair: Further discussion on this will be taken under the overall package email discussion [91E][50][New_proposals_approval] in the Fri GotoW session</w:t>
      </w:r>
    </w:p>
    <w:p w14:paraId="2DBC32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1BF3C" w14:textId="77777777" w:rsidR="00E97C3D" w:rsidRDefault="00E97C3D" w:rsidP="00E97C3D">
      <w:pPr>
        <w:pStyle w:val="Heading3"/>
      </w:pPr>
      <w:bookmarkStart w:id="316" w:name="_Toc69483476"/>
      <w:bookmarkStart w:id="317" w:name="_Toc74553719"/>
      <w:r>
        <w:t>9.12</w:t>
      </w:r>
      <w:r>
        <w:tab/>
        <w:t>NR UE capabilities</w:t>
      </w:r>
      <w:bookmarkEnd w:id="316"/>
      <w:bookmarkEnd w:id="317"/>
    </w:p>
    <w:p w14:paraId="1A723ACA" w14:textId="77777777" w:rsidR="00E97C3D" w:rsidRDefault="00E97C3D" w:rsidP="00E97C3D">
      <w:pPr>
        <w:rPr>
          <w:rFonts w:ascii="Arial" w:hAnsi="Arial" w:cs="Arial"/>
          <w:b/>
          <w:sz w:val="24"/>
        </w:rPr>
      </w:pPr>
      <w:r>
        <w:rPr>
          <w:rFonts w:ascii="Arial" w:hAnsi="Arial" w:cs="Arial"/>
          <w:b/>
          <w:color w:val="0000FF"/>
          <w:sz w:val="24"/>
        </w:rPr>
        <w:t>RP-210697</w:t>
      </w:r>
      <w:r>
        <w:rPr>
          <w:rFonts w:ascii="Arial" w:hAnsi="Arial" w:cs="Arial"/>
          <w:b/>
          <w:color w:val="0000FF"/>
          <w:sz w:val="24"/>
        </w:rPr>
        <w:tab/>
      </w:r>
      <w:r>
        <w:rPr>
          <w:rFonts w:ascii="Arial" w:hAnsi="Arial" w:cs="Arial"/>
          <w:b/>
          <w:sz w:val="24"/>
        </w:rPr>
        <w:t>RAN2 CRs to NR UE capabilities</w:t>
      </w:r>
    </w:p>
    <w:p w14:paraId="2B4610A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9F8C1A3" w14:textId="77777777" w:rsidR="00E97C3D" w:rsidRDefault="00E97C3D" w:rsidP="00E97C3D">
      <w:pPr>
        <w:rPr>
          <w:rFonts w:ascii="Arial" w:hAnsi="Arial" w:cs="Arial"/>
          <w:b/>
        </w:rPr>
      </w:pPr>
      <w:r>
        <w:rPr>
          <w:rFonts w:ascii="Arial" w:hAnsi="Arial" w:cs="Arial"/>
          <w:b/>
        </w:rPr>
        <w:t xml:space="preserve">Discussion: </w:t>
      </w:r>
    </w:p>
    <w:p w14:paraId="17295931" w14:textId="77777777" w:rsidR="00E97C3D" w:rsidRDefault="00E97C3D" w:rsidP="00E97C3D">
      <w:r>
        <w:t>MCC: company CR in RP-210630 to replace R2-2102129</w:t>
      </w:r>
    </w:p>
    <w:p w14:paraId="284F7183" w14:textId="77777777" w:rsidR="00E97C3D" w:rsidRDefault="00E97C3D" w:rsidP="00E97C3D">
      <w:r>
        <w:t>conclusion: all CRs of RP-210697 are approved except</w:t>
      </w:r>
    </w:p>
    <w:p w14:paraId="0AC277B9" w14:textId="77777777" w:rsidR="00E97C3D" w:rsidRDefault="00E97C3D" w:rsidP="00E97C3D">
      <w:r>
        <w:t>- R2-2102129 which is revised in RP-210630</w:t>
      </w:r>
    </w:p>
    <w:p w14:paraId="021B63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C81B26" w14:textId="77777777" w:rsidR="00E97C3D" w:rsidRDefault="00E97C3D" w:rsidP="00E97C3D">
      <w:pPr>
        <w:rPr>
          <w:rFonts w:ascii="Arial" w:hAnsi="Arial" w:cs="Arial"/>
          <w:b/>
          <w:sz w:val="24"/>
        </w:rPr>
      </w:pPr>
      <w:r>
        <w:rPr>
          <w:rFonts w:ascii="Arial" w:hAnsi="Arial" w:cs="Arial"/>
          <w:b/>
          <w:color w:val="0000FF"/>
          <w:sz w:val="24"/>
        </w:rPr>
        <w:t>RP-210630</w:t>
      </w:r>
      <w:r>
        <w:rPr>
          <w:rFonts w:ascii="Arial" w:hAnsi="Arial" w:cs="Arial"/>
          <w:b/>
          <w:color w:val="0000FF"/>
          <w:sz w:val="24"/>
        </w:rPr>
        <w:tab/>
      </w:r>
      <w:r>
        <w:rPr>
          <w:rFonts w:ascii="Arial" w:hAnsi="Arial" w:cs="Arial"/>
          <w:b/>
          <w:sz w:val="24"/>
        </w:rPr>
        <w:t>Release-16 UE capabilities based on updated RAN1 and RAN4 feature lists</w:t>
      </w:r>
    </w:p>
    <w:p w14:paraId="6AC680B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v16.3.1</w:t>
      </w:r>
      <w:r>
        <w:rPr>
          <w:i/>
        </w:rPr>
        <w:tab/>
        <w:t xml:space="preserve">  CR-2470  rev 1 Cat: B (Rel-16)</w:t>
      </w:r>
      <w:r>
        <w:rPr>
          <w:i/>
        </w:rPr>
        <w:br/>
      </w:r>
      <w:r>
        <w:rPr>
          <w:i/>
        </w:rPr>
        <w:br/>
      </w:r>
      <w:r>
        <w:rPr>
          <w:i/>
        </w:rPr>
        <w:tab/>
      </w:r>
      <w:r>
        <w:rPr>
          <w:i/>
        </w:rPr>
        <w:tab/>
      </w:r>
      <w:r>
        <w:rPr>
          <w:i/>
        </w:rPr>
        <w:tab/>
      </w:r>
      <w:r>
        <w:rPr>
          <w:i/>
        </w:rPr>
        <w:tab/>
      </w:r>
      <w:r>
        <w:rPr>
          <w:i/>
        </w:rPr>
        <w:tab/>
        <w:t>Source: Intel Corporation</w:t>
      </w:r>
    </w:p>
    <w:p w14:paraId="5C4492EB" w14:textId="77777777" w:rsidR="00E97C3D" w:rsidRDefault="00E97C3D" w:rsidP="00E97C3D">
      <w:pPr>
        <w:rPr>
          <w:color w:val="808080"/>
        </w:rPr>
      </w:pPr>
      <w:r>
        <w:rPr>
          <w:color w:val="808080"/>
        </w:rPr>
        <w:t>(Replaces R2-2102129)</w:t>
      </w:r>
    </w:p>
    <w:p w14:paraId="4DC52241" w14:textId="77777777" w:rsidR="00E97C3D" w:rsidRDefault="00E97C3D" w:rsidP="00E97C3D">
      <w:pPr>
        <w:rPr>
          <w:rFonts w:ascii="Arial" w:hAnsi="Arial" w:cs="Arial"/>
          <w:b/>
        </w:rPr>
      </w:pPr>
      <w:r>
        <w:rPr>
          <w:rFonts w:ascii="Arial" w:hAnsi="Arial" w:cs="Arial"/>
          <w:b/>
        </w:rPr>
        <w:t xml:space="preserve">Abstract: </w:t>
      </w:r>
    </w:p>
    <w:p w14:paraId="1EBFEC22" w14:textId="77777777" w:rsidR="00E97C3D" w:rsidRDefault="00E97C3D" w:rsidP="00E97C3D">
      <w:r>
        <w:t>company CR; replacing RAN2 agreed CR R2-2102129 (CR 2470) of RP-210697 for one late correction</w:t>
      </w:r>
    </w:p>
    <w:p w14:paraId="43D2A9FF" w14:textId="77777777" w:rsidR="00E97C3D" w:rsidRDefault="00E97C3D" w:rsidP="00E97C3D">
      <w:pPr>
        <w:rPr>
          <w:rFonts w:ascii="Arial" w:hAnsi="Arial" w:cs="Arial"/>
          <w:b/>
        </w:rPr>
      </w:pPr>
      <w:r>
        <w:rPr>
          <w:rFonts w:ascii="Arial" w:hAnsi="Arial" w:cs="Arial"/>
          <w:b/>
        </w:rPr>
        <w:t xml:space="preserve">Discussion: </w:t>
      </w:r>
    </w:p>
    <w:p w14:paraId="03D066B8" w14:textId="77777777" w:rsidR="00E97C3D" w:rsidRDefault="00E97C3D" w:rsidP="00E97C3D">
      <w:r>
        <w:t>handled in email discussion [91E][40][UE_capabilities]</w:t>
      </w:r>
    </w:p>
    <w:p w14:paraId="6D0154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25F33" w14:textId="77777777" w:rsidR="00E97C3D" w:rsidRDefault="00E97C3D" w:rsidP="00E97C3D">
      <w:pPr>
        <w:rPr>
          <w:rFonts w:ascii="Arial" w:hAnsi="Arial" w:cs="Arial"/>
          <w:b/>
          <w:sz w:val="24"/>
        </w:rPr>
      </w:pPr>
      <w:r>
        <w:rPr>
          <w:rFonts w:ascii="Arial" w:hAnsi="Arial" w:cs="Arial"/>
          <w:b/>
          <w:color w:val="0000FF"/>
          <w:sz w:val="24"/>
        </w:rPr>
        <w:t>RP-210652</w:t>
      </w:r>
      <w:r>
        <w:rPr>
          <w:rFonts w:ascii="Arial" w:hAnsi="Arial" w:cs="Arial"/>
          <w:b/>
          <w:color w:val="0000FF"/>
          <w:sz w:val="24"/>
        </w:rPr>
        <w:tab/>
      </w:r>
      <w:r>
        <w:rPr>
          <w:rFonts w:ascii="Arial" w:hAnsi="Arial" w:cs="Arial"/>
          <w:b/>
          <w:sz w:val="24"/>
        </w:rPr>
        <w:t>Rel-16 UE Capabilities</w:t>
      </w:r>
    </w:p>
    <w:p w14:paraId="46DB1F0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42919B" w14:textId="77777777" w:rsidR="00E97C3D" w:rsidRDefault="00E97C3D" w:rsidP="00E97C3D">
      <w:pPr>
        <w:rPr>
          <w:rFonts w:ascii="Arial" w:hAnsi="Arial" w:cs="Arial"/>
          <w:b/>
        </w:rPr>
      </w:pPr>
      <w:r>
        <w:rPr>
          <w:rFonts w:ascii="Arial" w:hAnsi="Arial" w:cs="Arial"/>
          <w:b/>
        </w:rPr>
        <w:lastRenderedPageBreak/>
        <w:t xml:space="preserve">Abstract: </w:t>
      </w:r>
    </w:p>
    <w:p w14:paraId="17D8D262" w14:textId="77777777" w:rsidR="00E97C3D" w:rsidRDefault="00E97C3D" w:rsidP="00E97C3D">
      <w:r>
        <w:t>Addressing current lack of stability for Rel-16 UE capabilities</w:t>
      </w:r>
    </w:p>
    <w:p w14:paraId="740BC2BB" w14:textId="77777777" w:rsidR="00E97C3D" w:rsidRDefault="00E97C3D" w:rsidP="00E97C3D">
      <w:pPr>
        <w:rPr>
          <w:rFonts w:ascii="Arial" w:hAnsi="Arial" w:cs="Arial"/>
          <w:b/>
        </w:rPr>
      </w:pPr>
      <w:r>
        <w:rPr>
          <w:rFonts w:ascii="Arial" w:hAnsi="Arial" w:cs="Arial"/>
          <w:b/>
        </w:rPr>
        <w:t xml:space="preserve">Discussion: </w:t>
      </w:r>
    </w:p>
    <w:p w14:paraId="023A6491" w14:textId="77777777" w:rsidR="00E97C3D" w:rsidRDefault="00E97C3D" w:rsidP="00E97C3D">
      <w:r>
        <w:t>moved from AI 9.4 to AI 9.12</w:t>
      </w:r>
    </w:p>
    <w:p w14:paraId="1530C00E" w14:textId="77777777" w:rsidR="00E97C3D" w:rsidRDefault="00E97C3D" w:rsidP="00E97C3D">
      <w:r>
        <w:t>handled in email discussion [91E][40][UE_capabilities]</w:t>
      </w:r>
    </w:p>
    <w:p w14:paraId="0A44A7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94A90" w14:textId="77777777" w:rsidR="00E97C3D" w:rsidRDefault="00E97C3D" w:rsidP="00E97C3D">
      <w:pPr>
        <w:rPr>
          <w:rFonts w:ascii="Arial" w:hAnsi="Arial" w:cs="Arial"/>
          <w:b/>
          <w:sz w:val="24"/>
        </w:rPr>
      </w:pPr>
      <w:r>
        <w:rPr>
          <w:rFonts w:ascii="Arial" w:hAnsi="Arial" w:cs="Arial"/>
          <w:b/>
          <w:color w:val="0000FF"/>
          <w:sz w:val="24"/>
        </w:rPr>
        <w:t>RP-210686</w:t>
      </w:r>
      <w:r>
        <w:rPr>
          <w:rFonts w:ascii="Arial" w:hAnsi="Arial" w:cs="Arial"/>
          <w:b/>
          <w:color w:val="0000FF"/>
          <w:sz w:val="24"/>
        </w:rPr>
        <w:tab/>
      </w:r>
      <w:r>
        <w:rPr>
          <w:rFonts w:ascii="Arial" w:hAnsi="Arial" w:cs="Arial"/>
          <w:b/>
          <w:sz w:val="24"/>
        </w:rPr>
        <w:t>Rel-16 NR-DC Cell-grouping UE capability</w:t>
      </w:r>
    </w:p>
    <w:p w14:paraId="590E30F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MediaTek Inc, ZTE Corporation</w:t>
      </w:r>
    </w:p>
    <w:p w14:paraId="1079EFA5" w14:textId="77777777" w:rsidR="00E97C3D" w:rsidRDefault="00E97C3D" w:rsidP="00E97C3D">
      <w:pPr>
        <w:rPr>
          <w:rFonts w:ascii="Arial" w:hAnsi="Arial" w:cs="Arial"/>
          <w:b/>
        </w:rPr>
      </w:pPr>
      <w:r>
        <w:rPr>
          <w:rFonts w:ascii="Arial" w:hAnsi="Arial" w:cs="Arial"/>
          <w:b/>
        </w:rPr>
        <w:t xml:space="preserve">Discussion: </w:t>
      </w:r>
    </w:p>
    <w:p w14:paraId="30EB33FB" w14:textId="77777777" w:rsidR="00E97C3D" w:rsidRDefault="00E97C3D" w:rsidP="00E97C3D">
      <w:r>
        <w:t>Note: CRs R2-2102210 (38.331) and R2-2102211 (38.306) were endorsed by email discussion [Post113-e][225][DCCA] but it was decided to not submit them RAN #91e, instead an LS to RAN4 was approved in R2-2102212.</w:t>
      </w:r>
    </w:p>
    <w:p w14:paraId="4A35F003" w14:textId="77777777" w:rsidR="00E97C3D" w:rsidRDefault="00E97C3D" w:rsidP="00E97C3D">
      <w:r>
        <w:t>handled in email discussion [91E][40][UE_capabilities]</w:t>
      </w:r>
    </w:p>
    <w:p w14:paraId="124576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1409" w14:textId="77777777" w:rsidR="00E97C3D" w:rsidRDefault="00E97C3D" w:rsidP="00E97C3D">
      <w:pPr>
        <w:rPr>
          <w:rFonts w:ascii="Arial" w:hAnsi="Arial" w:cs="Arial"/>
          <w:b/>
          <w:sz w:val="24"/>
        </w:rPr>
      </w:pPr>
      <w:r>
        <w:rPr>
          <w:rFonts w:ascii="Arial" w:hAnsi="Arial" w:cs="Arial"/>
          <w:b/>
          <w:color w:val="0000FF"/>
          <w:sz w:val="24"/>
        </w:rPr>
        <w:t>RP-210738</w:t>
      </w:r>
      <w:r>
        <w:rPr>
          <w:rFonts w:ascii="Arial" w:hAnsi="Arial" w:cs="Arial"/>
          <w:b/>
          <w:color w:val="0000FF"/>
          <w:sz w:val="24"/>
        </w:rPr>
        <w:tab/>
      </w:r>
      <w:r>
        <w:rPr>
          <w:rFonts w:ascii="Arial" w:hAnsi="Arial" w:cs="Arial"/>
          <w:b/>
          <w:sz w:val="24"/>
        </w:rPr>
        <w:t>Discussion on NR-DC cell grouping UE capability</w:t>
      </w:r>
    </w:p>
    <w:p w14:paraId="35E34BC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14:paraId="6BDFC997" w14:textId="77777777" w:rsidR="00E97C3D" w:rsidRDefault="00E97C3D" w:rsidP="00E97C3D">
      <w:pPr>
        <w:rPr>
          <w:rFonts w:ascii="Arial" w:hAnsi="Arial" w:cs="Arial"/>
          <w:b/>
        </w:rPr>
      </w:pPr>
      <w:r>
        <w:rPr>
          <w:rFonts w:ascii="Arial" w:hAnsi="Arial" w:cs="Arial"/>
          <w:b/>
        </w:rPr>
        <w:t xml:space="preserve">Abstract: </w:t>
      </w:r>
    </w:p>
    <w:p w14:paraId="0345A90F" w14:textId="77777777" w:rsidR="00E97C3D" w:rsidRDefault="00E97C3D" w:rsidP="00E97C3D">
      <w:r>
        <w:t>late input related to RP-210686</w:t>
      </w:r>
    </w:p>
    <w:p w14:paraId="22735A06" w14:textId="77777777" w:rsidR="00E97C3D" w:rsidRDefault="00E97C3D" w:rsidP="00E97C3D">
      <w:pPr>
        <w:rPr>
          <w:rFonts w:ascii="Arial" w:hAnsi="Arial" w:cs="Arial"/>
          <w:b/>
        </w:rPr>
      </w:pPr>
      <w:r>
        <w:rPr>
          <w:rFonts w:ascii="Arial" w:hAnsi="Arial" w:cs="Arial"/>
          <w:b/>
        </w:rPr>
        <w:t xml:space="preserve">Discussion: </w:t>
      </w:r>
    </w:p>
    <w:p w14:paraId="3E516D27" w14:textId="77777777" w:rsidR="00E97C3D" w:rsidRDefault="00E97C3D" w:rsidP="00E97C3D">
      <w:r>
        <w:t>handled in email discussion [91E][40][UE_capabilities]</w:t>
      </w:r>
    </w:p>
    <w:p w14:paraId="54D53A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5935" w14:textId="77777777" w:rsidR="00E97C3D" w:rsidRDefault="00E97C3D" w:rsidP="00E97C3D">
      <w:pPr>
        <w:rPr>
          <w:rFonts w:ascii="Arial" w:hAnsi="Arial" w:cs="Arial"/>
          <w:b/>
          <w:sz w:val="24"/>
        </w:rPr>
      </w:pPr>
      <w:r>
        <w:rPr>
          <w:rFonts w:ascii="Arial" w:hAnsi="Arial" w:cs="Arial"/>
          <w:b/>
          <w:color w:val="0000FF"/>
          <w:sz w:val="24"/>
        </w:rPr>
        <w:t>RP-210640</w:t>
      </w:r>
      <w:r>
        <w:rPr>
          <w:rFonts w:ascii="Arial" w:hAnsi="Arial" w:cs="Arial"/>
          <w:b/>
          <w:color w:val="0000FF"/>
          <w:sz w:val="24"/>
        </w:rPr>
        <w:tab/>
      </w:r>
      <w:r>
        <w:rPr>
          <w:rFonts w:ascii="Arial" w:hAnsi="Arial" w:cs="Arial"/>
          <w:b/>
          <w:sz w:val="24"/>
        </w:rPr>
        <w:t>Clarifications on intra-band contiguous and non-contiguous EN-DC combinations</w:t>
      </w:r>
    </w:p>
    <w:p w14:paraId="4D07FCF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14:paraId="467FE70B" w14:textId="77777777" w:rsidR="00E97C3D" w:rsidRDefault="00E97C3D" w:rsidP="00E97C3D">
      <w:pPr>
        <w:rPr>
          <w:rFonts w:ascii="Arial" w:hAnsi="Arial" w:cs="Arial"/>
          <w:b/>
        </w:rPr>
      </w:pPr>
      <w:r>
        <w:rPr>
          <w:rFonts w:ascii="Arial" w:hAnsi="Arial" w:cs="Arial"/>
          <w:b/>
        </w:rPr>
        <w:t xml:space="preserve">Discussion: </w:t>
      </w:r>
    </w:p>
    <w:p w14:paraId="33CF78FF" w14:textId="77777777" w:rsidR="00E97C3D" w:rsidRDefault="00E97C3D" w:rsidP="00E97C3D">
      <w:r>
        <w:t>moved from AI 14 to AI 9.12</w:t>
      </w:r>
    </w:p>
    <w:p w14:paraId="3961ACF9" w14:textId="77777777" w:rsidR="00E97C3D" w:rsidRDefault="00E97C3D" w:rsidP="00E97C3D">
      <w:r>
        <w:t>handled in email discussion [91E][40][UE_capabilities]</w:t>
      </w:r>
    </w:p>
    <w:p w14:paraId="73359A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AB81A" w14:textId="77777777" w:rsidR="00E97C3D" w:rsidRDefault="00E97C3D" w:rsidP="00E97C3D">
      <w:pPr>
        <w:rPr>
          <w:rFonts w:ascii="Arial" w:hAnsi="Arial" w:cs="Arial"/>
          <w:b/>
          <w:sz w:val="24"/>
        </w:rPr>
      </w:pPr>
      <w:r>
        <w:rPr>
          <w:rFonts w:ascii="Arial" w:hAnsi="Arial" w:cs="Arial"/>
          <w:b/>
          <w:color w:val="0000FF"/>
          <w:sz w:val="24"/>
        </w:rPr>
        <w:t>RP-210880</w:t>
      </w:r>
      <w:r>
        <w:rPr>
          <w:rFonts w:ascii="Arial" w:hAnsi="Arial" w:cs="Arial"/>
          <w:b/>
          <w:color w:val="0000FF"/>
          <w:sz w:val="24"/>
        </w:rPr>
        <w:tab/>
      </w:r>
      <w:r>
        <w:rPr>
          <w:rFonts w:ascii="Arial" w:hAnsi="Arial" w:cs="Arial"/>
          <w:b/>
          <w:sz w:val="24"/>
        </w:rPr>
        <w:t>Moderator's summary for email discussion [91E][40][UE_capabilities]</w:t>
      </w:r>
    </w:p>
    <w:p w14:paraId="1B25A23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0DCD4A50" w14:textId="77777777" w:rsidR="00E97C3D" w:rsidRDefault="00E97C3D" w:rsidP="00E97C3D">
      <w:pPr>
        <w:rPr>
          <w:rFonts w:ascii="Arial" w:hAnsi="Arial" w:cs="Arial"/>
          <w:b/>
        </w:rPr>
      </w:pPr>
      <w:r>
        <w:rPr>
          <w:rFonts w:ascii="Arial" w:hAnsi="Arial" w:cs="Arial"/>
          <w:b/>
        </w:rPr>
        <w:t xml:space="preserve">Abstract: </w:t>
      </w:r>
    </w:p>
    <w:p w14:paraId="17A89E3B" w14:textId="77777777" w:rsidR="00E97C3D" w:rsidRDefault="00E97C3D" w:rsidP="00E97C3D">
      <w:r>
        <w:t>handled Tdocs: RP-210630, RP-210652, RP-210686, RP-210738, RP-210640</w:t>
      </w:r>
    </w:p>
    <w:p w14:paraId="3ACAF5A1" w14:textId="77777777" w:rsidR="00E97C3D" w:rsidRDefault="00E97C3D" w:rsidP="00E97C3D">
      <w:pPr>
        <w:rPr>
          <w:rFonts w:ascii="Arial" w:hAnsi="Arial" w:cs="Arial"/>
          <w:b/>
        </w:rPr>
      </w:pPr>
      <w:r>
        <w:rPr>
          <w:rFonts w:ascii="Arial" w:hAnsi="Arial" w:cs="Arial"/>
          <w:b/>
        </w:rPr>
        <w:t xml:space="preserve">Discussion: </w:t>
      </w:r>
    </w:p>
    <w:p w14:paraId="173E042C" w14:textId="77777777" w:rsidR="00E97C3D" w:rsidRDefault="00E97C3D" w:rsidP="00E97C3D">
      <w:r>
        <w:lastRenderedPageBreak/>
        <w:t>conclusion:</w:t>
      </w:r>
    </w:p>
    <w:p w14:paraId="4132C7ED" w14:textId="77777777" w:rsidR="00E97C3D" w:rsidRDefault="00E97C3D" w:rsidP="00E97C3D">
      <w:r>
        <w:t>1.</w:t>
      </w:r>
      <w:r>
        <w:tab/>
        <w:t>RP-210630 - Company CR to 38.331</w:t>
      </w:r>
    </w:p>
    <w:p w14:paraId="542CB4ED" w14:textId="77777777" w:rsidR="00E97C3D" w:rsidRDefault="00E97C3D" w:rsidP="00E97C3D">
      <w:r>
        <w:t>Conclusion: The CR in RP-210630 can be approved.</w:t>
      </w:r>
    </w:p>
    <w:p w14:paraId="5225BC2B" w14:textId="77777777" w:rsidR="00E97C3D" w:rsidRDefault="00E97C3D" w:rsidP="00E97C3D">
      <w:r>
        <w:t>2.</w:t>
      </w:r>
      <w:r>
        <w:tab/>
        <w:t>RP-210686, RP-210738 on NR-DC Cell-grouping UE capability</w:t>
      </w:r>
    </w:p>
    <w:p w14:paraId="0CB08FD2" w14:textId="77777777" w:rsidR="00E97C3D" w:rsidRDefault="00E97C3D" w:rsidP="00E97C3D">
      <w:r>
        <w:t xml:space="preserve">Conclusion: </w:t>
      </w:r>
    </w:p>
    <w:p w14:paraId="6C8A28BA" w14:textId="77777777" w:rsidR="00E97C3D" w:rsidRDefault="00E97C3D" w:rsidP="00E97C3D">
      <w:r>
        <w:t>1.</w:t>
      </w:r>
      <w:r>
        <w:tab/>
        <w:t>The RAN2 endorsed CRs (R2-2102210 and R2-2102211) are not approved at RAN#91e.</w:t>
      </w:r>
    </w:p>
    <w:p w14:paraId="0B4965AE" w14:textId="77777777" w:rsidR="00E97C3D" w:rsidRDefault="00E97C3D" w:rsidP="00E97C3D">
      <w:r>
        <w:t>2.</w:t>
      </w:r>
      <w:r>
        <w:tab/>
        <w:t xml:space="preserve">RAN4 are tasked to consider this topic (as described in RAN2 LS R2-2102212) and provide input to RAN2 from their April meeting. </w:t>
      </w:r>
    </w:p>
    <w:p w14:paraId="19CE6C4D" w14:textId="77777777" w:rsidR="00E97C3D" w:rsidRDefault="00E97C3D" w:rsidP="00E97C3D">
      <w:r>
        <w:t>3.</w:t>
      </w:r>
      <w:r>
        <w:tab/>
        <w:t>RAN2 are tasked to complete these CRs for RAN#92e, considering the input received from RAN4</w:t>
      </w:r>
    </w:p>
    <w:p w14:paraId="1F1D8045" w14:textId="77777777" w:rsidR="00E97C3D" w:rsidRDefault="00E97C3D" w:rsidP="00E97C3D">
      <w:r>
        <w:t>3.</w:t>
      </w:r>
      <w:r>
        <w:tab/>
        <w:t>RP-210640 - Intra-band contiguous and non-contiguous EN-DC combinations</w:t>
      </w:r>
    </w:p>
    <w:p w14:paraId="49CE96AE" w14:textId="77777777" w:rsidR="00E97C3D" w:rsidRDefault="00E97C3D" w:rsidP="00E97C3D">
      <w:r>
        <w:t>Conclusion: The discussion of Intra-band contiguous and non-contiguous EN-DC combinations is continued in RAN4 and, if needed based on RAN4 conclusions, RAN2.</w:t>
      </w:r>
    </w:p>
    <w:p w14:paraId="15777338" w14:textId="77777777" w:rsidR="00E97C3D" w:rsidRDefault="00E97C3D" w:rsidP="00E97C3D">
      <w:r>
        <w:t>4.</w:t>
      </w:r>
      <w:r>
        <w:tab/>
        <w:t>RP-210652 - Rel-16 UE capability process</w:t>
      </w:r>
    </w:p>
    <w:p w14:paraId="228BF54D" w14:textId="77777777" w:rsidR="00E97C3D" w:rsidRDefault="00E97C3D" w:rsidP="00E97C3D">
      <w:r>
        <w:t xml:space="preserve">Conclusion: </w:t>
      </w:r>
    </w:p>
    <w:p w14:paraId="6E4E4929" w14:textId="77777777" w:rsidR="00E97C3D" w:rsidRDefault="00E97C3D" w:rsidP="00E97C3D">
      <w:r>
        <w:t>TSG RAN requests RAN1/2/4 WG chairs to explicitly report any outstanding open issues on Rel-16 UE feature capabilities to TSG RAN plenary at RAN#92e and subsequent plenary meetings.</w:t>
      </w:r>
    </w:p>
    <w:p w14:paraId="4C59A0F5" w14:textId="77777777" w:rsidR="00E97C3D" w:rsidRDefault="00E97C3D" w:rsidP="00E97C3D">
      <w:r>
        <w:t>(Note that the above agreement applies to Rel-16 only. Companies wishing to address the issue of the 'long tail' of UE feature and UE capability discussions for Rel-17 (and beyond) are free to contribute on this topic to future RAN plenary meetings.)</w:t>
      </w:r>
    </w:p>
    <w:p w14:paraId="2580A29C" w14:textId="77777777" w:rsidR="00E97C3D" w:rsidRDefault="00E97C3D" w:rsidP="00E97C3D">
      <w:r>
        <w:t>MCC: clarification regarding conclusion 2.1: CRs R2-2102210 and R2-2102211 are not submitted to RAN #91e and could therefore never be approved at RAN #91e</w:t>
      </w:r>
    </w:p>
    <w:p w14:paraId="52EAF8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473F" w14:textId="77777777" w:rsidR="00E97C3D" w:rsidRDefault="00E97C3D" w:rsidP="00E97C3D">
      <w:pPr>
        <w:pStyle w:val="Heading3"/>
      </w:pPr>
      <w:bookmarkStart w:id="318" w:name="_Toc69483477"/>
      <w:bookmarkStart w:id="319" w:name="_Toc74553720"/>
      <w:r>
        <w:t>9.13</w:t>
      </w:r>
      <w:r>
        <w:tab/>
        <w:t>Other NR documents</w:t>
      </w:r>
      <w:bookmarkEnd w:id="318"/>
      <w:bookmarkEnd w:id="319"/>
    </w:p>
    <w:p w14:paraId="0B3DE94C" w14:textId="77777777" w:rsidR="00E97C3D" w:rsidRDefault="00E97C3D" w:rsidP="00E97C3D">
      <w:pPr>
        <w:pStyle w:val="Heading2"/>
      </w:pPr>
      <w:bookmarkStart w:id="320" w:name="_Toc69483478"/>
      <w:bookmarkStart w:id="321" w:name="_Toc74553721"/>
      <w:r>
        <w:t>10</w:t>
      </w:r>
      <w:r>
        <w:tab/>
        <w:t>LTE</w:t>
      </w:r>
      <w:bookmarkEnd w:id="320"/>
      <w:bookmarkEnd w:id="321"/>
    </w:p>
    <w:p w14:paraId="612BBEEE" w14:textId="77777777" w:rsidR="00E97C3D" w:rsidRDefault="00E97C3D" w:rsidP="00E97C3D">
      <w:r>
        <w:t>NOTE: This agenda item covers open REL-16 and new REL-17 LTE WIs/SIs. LTE UE conformance aspects are covered under AI 13 and maintenance of closed REL-8 to REL-15 WIs/SIs is covered under AI 14.</w:t>
      </w:r>
    </w:p>
    <w:p w14:paraId="6648A4BF" w14:textId="77777777" w:rsidR="00E97C3D" w:rsidRDefault="00E97C3D" w:rsidP="00E97C3D">
      <w:r>
        <w:t>Open/new WIs/SIs that affect LTE and NR are covered under AI 9.</w:t>
      </w:r>
    </w:p>
    <w:p w14:paraId="0BE52FFF" w14:textId="77777777" w:rsidR="00E97C3D" w:rsidRDefault="00E97C3D" w:rsidP="00E97C3D">
      <w:pPr>
        <w:pStyle w:val="Heading3"/>
      </w:pPr>
      <w:bookmarkStart w:id="322" w:name="_Toc69483479"/>
      <w:bookmarkStart w:id="323" w:name="_Toc74553722"/>
      <w:r>
        <w:t>10.1</w:t>
      </w:r>
      <w:r>
        <w:tab/>
        <w:t>New WI/SI proposals for LTE</w:t>
      </w:r>
      <w:bookmarkEnd w:id="322"/>
      <w:bookmarkEnd w:id="323"/>
    </w:p>
    <w:p w14:paraId="726EFFBB" w14:textId="77777777" w:rsidR="00E97C3D" w:rsidRDefault="00E97C3D" w:rsidP="00E97C3D">
      <w:r>
        <w:t>NOTE: As the capacity of RAN WGs is already full, new non-spectrum proposals to RAN1/2/3/4 will not be handled at this meeting.</w:t>
      </w:r>
    </w:p>
    <w:p w14:paraId="2755AEAF" w14:textId="77777777" w:rsidR="00E97C3D" w:rsidRDefault="00E97C3D" w:rsidP="00E97C3D">
      <w:pPr>
        <w:pStyle w:val="Heading4"/>
      </w:pPr>
      <w:bookmarkStart w:id="324" w:name="_Toc69483480"/>
      <w:bookmarkStart w:id="325" w:name="_Toc74553723"/>
      <w:r>
        <w:lastRenderedPageBreak/>
        <w:t>10.1.1</w:t>
      </w:r>
      <w:r>
        <w:tab/>
        <w:t>Proposals led by RAN1</w:t>
      </w:r>
      <w:bookmarkEnd w:id="324"/>
      <w:bookmarkEnd w:id="325"/>
    </w:p>
    <w:p w14:paraId="1D1B2BE5" w14:textId="77777777" w:rsidR="00E97C3D" w:rsidRDefault="00E97C3D" w:rsidP="00E97C3D">
      <w:pPr>
        <w:pStyle w:val="Heading4"/>
      </w:pPr>
      <w:bookmarkStart w:id="326" w:name="_Toc69483481"/>
      <w:bookmarkStart w:id="327" w:name="_Toc74553724"/>
      <w:r>
        <w:t>10.1.2</w:t>
      </w:r>
      <w:r>
        <w:tab/>
        <w:t>Proposals led by RAN2</w:t>
      </w:r>
      <w:bookmarkEnd w:id="326"/>
      <w:bookmarkEnd w:id="327"/>
    </w:p>
    <w:p w14:paraId="366FAC23" w14:textId="77777777" w:rsidR="00E97C3D" w:rsidRDefault="00E97C3D" w:rsidP="00E97C3D">
      <w:pPr>
        <w:pStyle w:val="Heading4"/>
      </w:pPr>
      <w:bookmarkStart w:id="328" w:name="_Toc69483482"/>
      <w:bookmarkStart w:id="329" w:name="_Toc74553725"/>
      <w:r>
        <w:t>10.1.3</w:t>
      </w:r>
      <w:r>
        <w:tab/>
        <w:t>Proposals led by RAN3</w:t>
      </w:r>
      <w:bookmarkEnd w:id="328"/>
      <w:bookmarkEnd w:id="329"/>
    </w:p>
    <w:p w14:paraId="752B7A2D" w14:textId="77777777" w:rsidR="00E97C3D" w:rsidRDefault="00E97C3D" w:rsidP="00E97C3D">
      <w:pPr>
        <w:pStyle w:val="Heading4"/>
      </w:pPr>
      <w:bookmarkStart w:id="330" w:name="_Toc69483483"/>
      <w:bookmarkStart w:id="331" w:name="_Toc74553726"/>
      <w:r>
        <w:t>10.1.4</w:t>
      </w:r>
      <w:r>
        <w:tab/>
        <w:t>Proposals led by RAN4 (spectrum related)</w:t>
      </w:r>
      <w:bookmarkEnd w:id="330"/>
      <w:bookmarkEnd w:id="331"/>
    </w:p>
    <w:p w14:paraId="1FFB0AC8" w14:textId="77777777" w:rsidR="00E97C3D" w:rsidRDefault="00E97C3D" w:rsidP="00E97C3D">
      <w:pPr>
        <w:rPr>
          <w:rFonts w:ascii="Arial" w:hAnsi="Arial" w:cs="Arial"/>
          <w:b/>
          <w:sz w:val="24"/>
        </w:rPr>
      </w:pPr>
      <w:r>
        <w:rPr>
          <w:rFonts w:ascii="Arial" w:hAnsi="Arial" w:cs="Arial"/>
          <w:b/>
          <w:color w:val="0000FF"/>
          <w:sz w:val="24"/>
        </w:rPr>
        <w:t>RP-210730</w:t>
      </w:r>
      <w:r>
        <w:rPr>
          <w:rFonts w:ascii="Arial" w:hAnsi="Arial" w:cs="Arial"/>
          <w:b/>
          <w:color w:val="0000FF"/>
          <w:sz w:val="24"/>
        </w:rPr>
        <w:tab/>
      </w:r>
      <w:r>
        <w:rPr>
          <w:rFonts w:ascii="Arial" w:hAnsi="Arial" w:cs="Arial"/>
          <w:b/>
          <w:sz w:val="24"/>
        </w:rPr>
        <w:t>LS on WID on new bands and bandwidth allocation for LTE based 5G terrestrial broadcast (5G_MAG_LS210315; to: RAN; cc: -; contact: EBU)</w:t>
      </w:r>
    </w:p>
    <w:p w14:paraId="7CD96D00"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5G_MAG_LS210315, to RAN, cc -</w:t>
      </w:r>
      <w:r>
        <w:rPr>
          <w:i/>
        </w:rPr>
        <w:br/>
      </w:r>
      <w:r>
        <w:rPr>
          <w:i/>
        </w:rPr>
        <w:tab/>
      </w:r>
      <w:r>
        <w:rPr>
          <w:i/>
        </w:rPr>
        <w:tab/>
      </w:r>
      <w:r>
        <w:rPr>
          <w:i/>
        </w:rPr>
        <w:tab/>
      </w:r>
      <w:r>
        <w:rPr>
          <w:i/>
        </w:rPr>
        <w:tab/>
      </w:r>
      <w:r>
        <w:rPr>
          <w:i/>
        </w:rPr>
        <w:tab/>
        <w:t>Source: 5G Media Action Group (5G-MAG)</w:t>
      </w:r>
    </w:p>
    <w:p w14:paraId="3C378ABE" w14:textId="77777777" w:rsidR="00E97C3D" w:rsidRDefault="00E97C3D" w:rsidP="00E97C3D">
      <w:pPr>
        <w:rPr>
          <w:rFonts w:ascii="Arial" w:hAnsi="Arial" w:cs="Arial"/>
          <w:b/>
        </w:rPr>
      </w:pPr>
      <w:r>
        <w:rPr>
          <w:rFonts w:ascii="Arial" w:hAnsi="Arial" w:cs="Arial"/>
          <w:b/>
        </w:rPr>
        <w:t xml:space="preserve">Discussion: </w:t>
      </w:r>
    </w:p>
    <w:p w14:paraId="39D26AAC" w14:textId="77777777" w:rsidR="00E97C3D" w:rsidRDefault="00E97C3D" w:rsidP="00E97C3D">
      <w:r>
        <w:t>handled in email discussion [91E][41][5G_broadcast_bands]</w:t>
      </w:r>
    </w:p>
    <w:p w14:paraId="585325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43644" w14:textId="77777777" w:rsidR="00E97C3D" w:rsidRDefault="00E97C3D" w:rsidP="00E97C3D">
      <w:pPr>
        <w:rPr>
          <w:rFonts w:ascii="Arial" w:hAnsi="Arial" w:cs="Arial"/>
          <w:b/>
          <w:sz w:val="24"/>
        </w:rPr>
      </w:pPr>
      <w:r>
        <w:rPr>
          <w:rFonts w:ascii="Arial" w:hAnsi="Arial" w:cs="Arial"/>
          <w:b/>
          <w:color w:val="0000FF"/>
          <w:sz w:val="24"/>
        </w:rPr>
        <w:t>RP-210250</w:t>
      </w:r>
      <w:r>
        <w:rPr>
          <w:rFonts w:ascii="Arial" w:hAnsi="Arial" w:cs="Arial"/>
          <w:b/>
          <w:color w:val="0000FF"/>
          <w:sz w:val="24"/>
        </w:rPr>
        <w:tab/>
      </w:r>
      <w:r>
        <w:rPr>
          <w:rFonts w:ascii="Arial" w:hAnsi="Arial" w:cs="Arial"/>
          <w:b/>
          <w:sz w:val="24"/>
        </w:rPr>
        <w:t>Motivation for new WID on new bands and bandwidth allocation for 5G terrestrial broadcast</w:t>
      </w:r>
    </w:p>
    <w:p w14:paraId="5032905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3ED837F1" w14:textId="77777777" w:rsidR="00E97C3D" w:rsidRDefault="00E97C3D" w:rsidP="00E97C3D">
      <w:pPr>
        <w:rPr>
          <w:rFonts w:ascii="Arial" w:hAnsi="Arial" w:cs="Arial"/>
          <w:b/>
        </w:rPr>
      </w:pPr>
      <w:r>
        <w:rPr>
          <w:rFonts w:ascii="Arial" w:hAnsi="Arial" w:cs="Arial"/>
          <w:b/>
        </w:rPr>
        <w:t xml:space="preserve">Discussion: </w:t>
      </w:r>
    </w:p>
    <w:p w14:paraId="07E6E655" w14:textId="77777777" w:rsidR="00E97C3D" w:rsidRDefault="00E97C3D" w:rsidP="00E97C3D">
      <w:r>
        <w:t>handled in email discussion [91E][41][5G_broadcast_bands]</w:t>
      </w:r>
    </w:p>
    <w:p w14:paraId="401EEC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8FD" w14:textId="77777777" w:rsidR="00E97C3D" w:rsidRDefault="00E97C3D" w:rsidP="00E97C3D">
      <w:pPr>
        <w:rPr>
          <w:rFonts w:ascii="Arial" w:hAnsi="Arial" w:cs="Arial"/>
          <w:b/>
          <w:sz w:val="24"/>
        </w:rPr>
      </w:pPr>
      <w:r>
        <w:rPr>
          <w:rFonts w:ascii="Arial" w:hAnsi="Arial" w:cs="Arial"/>
          <w:b/>
          <w:color w:val="0000FF"/>
          <w:sz w:val="24"/>
        </w:rPr>
        <w:t>RP-210127</w:t>
      </w:r>
      <w:r>
        <w:rPr>
          <w:rFonts w:ascii="Arial" w:hAnsi="Arial" w:cs="Arial"/>
          <w:b/>
          <w:color w:val="0000FF"/>
          <w:sz w:val="24"/>
        </w:rPr>
        <w:tab/>
      </w:r>
      <w:r>
        <w:rPr>
          <w:rFonts w:ascii="Arial" w:hAnsi="Arial" w:cs="Arial"/>
          <w:b/>
          <w:sz w:val="24"/>
        </w:rPr>
        <w:t>New WID on new bands and bandwidth allocation for 5G terrestrial broadcast</w:t>
      </w:r>
    </w:p>
    <w:p w14:paraId="507BA6E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2BEFC02" w14:textId="77777777" w:rsidR="00E97C3D" w:rsidRDefault="00E97C3D" w:rsidP="00E97C3D">
      <w:pPr>
        <w:rPr>
          <w:rFonts w:ascii="Arial" w:hAnsi="Arial" w:cs="Arial"/>
          <w:b/>
        </w:rPr>
      </w:pPr>
      <w:r>
        <w:rPr>
          <w:rFonts w:ascii="Arial" w:hAnsi="Arial" w:cs="Arial"/>
          <w:b/>
        </w:rPr>
        <w:t xml:space="preserve">Discussion: </w:t>
      </w:r>
    </w:p>
    <w:p w14:paraId="63D69784" w14:textId="77777777" w:rsidR="00E97C3D" w:rsidRDefault="00E97C3D" w:rsidP="00E97C3D">
      <w:r>
        <w:t>handled in email discussion [91E][41][5G_broadcast_bands]</w:t>
      </w:r>
    </w:p>
    <w:p w14:paraId="3A7F850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RP-210739</w:t>
      </w:r>
      <w:r>
        <w:rPr>
          <w:color w:val="993300"/>
          <w:u w:val="single"/>
        </w:rPr>
        <w:t>.</w:t>
      </w:r>
    </w:p>
    <w:p w14:paraId="491F7B31" w14:textId="77777777" w:rsidR="00E97C3D" w:rsidRDefault="00E97C3D" w:rsidP="00E97C3D">
      <w:pPr>
        <w:rPr>
          <w:rFonts w:ascii="Arial" w:hAnsi="Arial" w:cs="Arial"/>
          <w:b/>
          <w:sz w:val="24"/>
        </w:rPr>
      </w:pPr>
      <w:r>
        <w:rPr>
          <w:rFonts w:ascii="Arial" w:hAnsi="Arial" w:cs="Arial"/>
          <w:b/>
          <w:color w:val="0000FF"/>
          <w:sz w:val="24"/>
        </w:rPr>
        <w:t>RP-210739</w:t>
      </w:r>
      <w:r>
        <w:rPr>
          <w:rFonts w:ascii="Arial" w:hAnsi="Arial" w:cs="Arial"/>
          <w:b/>
          <w:color w:val="0000FF"/>
          <w:sz w:val="24"/>
        </w:rPr>
        <w:tab/>
      </w:r>
      <w:r>
        <w:rPr>
          <w:rFonts w:ascii="Arial" w:hAnsi="Arial" w:cs="Arial"/>
          <w:b/>
          <w:sz w:val="24"/>
        </w:rPr>
        <w:t>New WID on new bands and bandwidth allocation for 5G terrestrial broadcast</w:t>
      </w:r>
    </w:p>
    <w:p w14:paraId="57C5E73B"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5E44B9DE" w14:textId="77777777" w:rsidR="00E97C3D" w:rsidRDefault="00E97C3D" w:rsidP="00E97C3D">
      <w:pPr>
        <w:rPr>
          <w:color w:val="808080"/>
        </w:rPr>
      </w:pPr>
      <w:r>
        <w:rPr>
          <w:color w:val="808080"/>
        </w:rPr>
        <w:t>(Replaces RP-210127)</w:t>
      </w:r>
    </w:p>
    <w:p w14:paraId="0D9B6805" w14:textId="77777777" w:rsidR="00E97C3D" w:rsidRDefault="00E97C3D" w:rsidP="00E97C3D">
      <w:pPr>
        <w:rPr>
          <w:rFonts w:ascii="Arial" w:hAnsi="Arial" w:cs="Arial"/>
          <w:b/>
        </w:rPr>
      </w:pPr>
      <w:r>
        <w:rPr>
          <w:rFonts w:ascii="Arial" w:hAnsi="Arial" w:cs="Arial"/>
          <w:b/>
        </w:rPr>
        <w:t xml:space="preserve">Discussion: </w:t>
      </w:r>
    </w:p>
    <w:p w14:paraId="1DF250A6" w14:textId="77777777" w:rsidR="00E97C3D" w:rsidRDefault="00E97C3D" w:rsidP="00E97C3D">
      <w:r>
        <w:t>handled in email discussion [91E][41][5G_broadcast_bands]</w:t>
      </w:r>
    </w:p>
    <w:p w14:paraId="740CB90F" w14:textId="77777777" w:rsidR="00E97C3D" w:rsidRDefault="00E97C3D" w:rsidP="00E97C3D">
      <w:r>
        <w:t>multiple versions of this Tdoc exist</w:t>
      </w:r>
    </w:p>
    <w:p w14:paraId="27245C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RP-210781</w:t>
      </w:r>
      <w:r>
        <w:rPr>
          <w:color w:val="993300"/>
          <w:u w:val="single"/>
        </w:rPr>
        <w:t>.</w:t>
      </w:r>
    </w:p>
    <w:p w14:paraId="39014601" w14:textId="77777777" w:rsidR="00E97C3D" w:rsidRDefault="00E97C3D" w:rsidP="00E97C3D">
      <w:pPr>
        <w:rPr>
          <w:rFonts w:ascii="Arial" w:hAnsi="Arial" w:cs="Arial"/>
          <w:b/>
          <w:sz w:val="24"/>
        </w:rPr>
      </w:pPr>
      <w:r>
        <w:rPr>
          <w:rFonts w:ascii="Arial" w:hAnsi="Arial" w:cs="Arial"/>
          <w:b/>
          <w:color w:val="0000FF"/>
          <w:sz w:val="24"/>
        </w:rPr>
        <w:t>RP-210781</w:t>
      </w:r>
      <w:r>
        <w:rPr>
          <w:rFonts w:ascii="Arial" w:hAnsi="Arial" w:cs="Arial"/>
          <w:b/>
          <w:color w:val="0000FF"/>
          <w:sz w:val="24"/>
        </w:rPr>
        <w:tab/>
      </w:r>
      <w:r>
        <w:rPr>
          <w:rFonts w:ascii="Arial" w:hAnsi="Arial" w:cs="Arial"/>
          <w:b/>
          <w:sz w:val="24"/>
        </w:rPr>
        <w:t>New WID on new bands and bandwidth allocation for 5G terrestrial broadcast</w:t>
      </w:r>
    </w:p>
    <w:p w14:paraId="00E767D6"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48873D8E" w14:textId="77777777" w:rsidR="00E97C3D" w:rsidRDefault="00E97C3D" w:rsidP="00E97C3D">
      <w:pPr>
        <w:rPr>
          <w:color w:val="808080"/>
        </w:rPr>
      </w:pPr>
      <w:r>
        <w:rPr>
          <w:color w:val="808080"/>
        </w:rPr>
        <w:t>(Replaces RP-210739)</w:t>
      </w:r>
    </w:p>
    <w:p w14:paraId="07514F00" w14:textId="77777777" w:rsidR="00E97C3D" w:rsidRDefault="00E97C3D" w:rsidP="00E97C3D">
      <w:pPr>
        <w:rPr>
          <w:rFonts w:ascii="Arial" w:hAnsi="Arial" w:cs="Arial"/>
          <w:b/>
        </w:rPr>
      </w:pPr>
      <w:r>
        <w:rPr>
          <w:rFonts w:ascii="Arial" w:hAnsi="Arial" w:cs="Arial"/>
          <w:b/>
        </w:rPr>
        <w:t xml:space="preserve">Discussion: </w:t>
      </w:r>
    </w:p>
    <w:p w14:paraId="55506CD8" w14:textId="77777777" w:rsidR="00E97C3D" w:rsidRDefault="00E97C3D" w:rsidP="00E97C3D">
      <w:r>
        <w:t>handled in Wed GotoW</w:t>
      </w:r>
    </w:p>
    <w:p w14:paraId="096C7D01" w14:textId="77777777" w:rsidR="00E97C3D" w:rsidRDefault="00E97C3D" w:rsidP="00E97C3D">
      <w:r>
        <w:t>EBU: this is about reusing spectrum that is used for broadcast at the moment</w:t>
      </w:r>
    </w:p>
    <w:p w14:paraId="22043D5F" w14:textId="77777777" w:rsidR="00E97C3D" w:rsidRDefault="00E97C3D" w:rsidP="00E97C3D">
      <w:r>
        <w:t>Nokia: there was some text taken out which could cause further RAN1 discussion</w:t>
      </w:r>
    </w:p>
    <w:p w14:paraId="17B32D39" w14:textId="77777777" w:rsidR="00E97C3D" w:rsidRDefault="00E97C3D" w:rsidP="00E97C3D">
      <w:r>
        <w:t>EBU, Qualcomm: would be fine to put the text back but thinks this would not make a big difference</w:t>
      </w:r>
    </w:p>
    <w:p w14:paraId="4FDA90AA" w14:textId="77777777" w:rsidR="00E97C3D" w:rsidRDefault="00E97C3D" w:rsidP="00E97C3D">
      <w:r>
        <w:t>RAN chair: scope seems to be clear, so we have to look at workload management in the rest of this work</w:t>
      </w:r>
    </w:p>
    <w:p w14:paraId="0EECA300" w14:textId="77777777" w:rsidR="00E97C3D" w:rsidRDefault="00E97C3D" w:rsidP="00E97C3D">
      <w:r>
        <w:t>DT: yes, it is important that REL-17 does not slip further</w:t>
      </w:r>
    </w:p>
    <w:p w14:paraId="2735F74A" w14:textId="77777777" w:rsidR="00E97C3D" w:rsidRDefault="00E97C3D" w:rsidP="00E97C3D">
      <w:r>
        <w:t>Qualcomm (moderator): anything more to be done on this email thread?</w:t>
      </w:r>
    </w:p>
    <w:p w14:paraId="5C5CA5E0" w14:textId="77777777" w:rsidR="00E97C3D" w:rsidRDefault="00E97C3D" w:rsidP="00E97C3D">
      <w:r>
        <w:t>RAN chair: no, the preparations from your side/email discussion are done</w:t>
      </w:r>
    </w:p>
    <w:p w14:paraId="695473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RP-210835</w:t>
      </w:r>
      <w:r>
        <w:rPr>
          <w:color w:val="993300"/>
          <w:u w:val="single"/>
        </w:rPr>
        <w:t>.</w:t>
      </w:r>
    </w:p>
    <w:p w14:paraId="67F1B2A7" w14:textId="77777777" w:rsidR="00E97C3D" w:rsidRDefault="00E97C3D" w:rsidP="00E97C3D">
      <w:pPr>
        <w:rPr>
          <w:rFonts w:ascii="Arial" w:hAnsi="Arial" w:cs="Arial"/>
          <w:b/>
          <w:sz w:val="24"/>
        </w:rPr>
      </w:pPr>
      <w:r>
        <w:rPr>
          <w:rFonts w:ascii="Arial" w:hAnsi="Arial" w:cs="Arial"/>
          <w:b/>
          <w:color w:val="0000FF"/>
          <w:sz w:val="24"/>
        </w:rPr>
        <w:t>RP-210835</w:t>
      </w:r>
      <w:r>
        <w:rPr>
          <w:rFonts w:ascii="Arial" w:hAnsi="Arial" w:cs="Arial"/>
          <w:b/>
          <w:color w:val="0000FF"/>
          <w:sz w:val="24"/>
        </w:rPr>
        <w:tab/>
      </w:r>
      <w:r>
        <w:rPr>
          <w:rFonts w:ascii="Arial" w:hAnsi="Arial" w:cs="Arial"/>
          <w:b/>
          <w:sz w:val="24"/>
        </w:rPr>
        <w:t>New WID on new bands and bandwidth allocation for 5G terrestrial broadcast</w:t>
      </w:r>
    </w:p>
    <w:p w14:paraId="3E5FAE6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77B250F3" w14:textId="77777777" w:rsidR="00E97C3D" w:rsidRDefault="00E97C3D" w:rsidP="00E97C3D">
      <w:pPr>
        <w:rPr>
          <w:color w:val="808080"/>
        </w:rPr>
      </w:pPr>
      <w:r>
        <w:rPr>
          <w:color w:val="808080"/>
        </w:rPr>
        <w:t>(Replaces RP-210781)</w:t>
      </w:r>
    </w:p>
    <w:p w14:paraId="0ED86893" w14:textId="77777777" w:rsidR="00E97C3D" w:rsidRDefault="00E97C3D" w:rsidP="00E97C3D">
      <w:pPr>
        <w:rPr>
          <w:rFonts w:ascii="Arial" w:hAnsi="Arial" w:cs="Arial"/>
          <w:b/>
        </w:rPr>
      </w:pPr>
      <w:r>
        <w:rPr>
          <w:rFonts w:ascii="Arial" w:hAnsi="Arial" w:cs="Arial"/>
          <w:b/>
        </w:rPr>
        <w:t xml:space="preserve">Discussion: </w:t>
      </w:r>
    </w:p>
    <w:p w14:paraId="1F309144" w14:textId="77777777" w:rsidR="00E97C3D" w:rsidRDefault="00E97C3D" w:rsidP="00E97C3D">
      <w:r>
        <w:t>handled in Fri GotoW</w:t>
      </w:r>
    </w:p>
    <w:p w14:paraId="2541AA95" w14:textId="77777777" w:rsidR="00E97C3D" w:rsidRDefault="00E97C3D" w:rsidP="00E97C3D">
      <w:r>
        <w:t>conclusion: TUs will be fixed, rev marks accepted and supporters added</w:t>
      </w:r>
    </w:p>
    <w:p w14:paraId="6339D78A" w14:textId="77777777" w:rsidR="00E97C3D" w:rsidRDefault="00E97C3D" w:rsidP="00E97C3D">
      <w:r>
        <w:t>handled in Fri GotoW</w:t>
      </w:r>
    </w:p>
    <w:p w14:paraId="3D0EB8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RP-210907</w:t>
      </w:r>
      <w:r>
        <w:rPr>
          <w:color w:val="993300"/>
          <w:u w:val="single"/>
        </w:rPr>
        <w:t>.</w:t>
      </w:r>
    </w:p>
    <w:p w14:paraId="78D9363C" w14:textId="77777777" w:rsidR="00E97C3D" w:rsidRDefault="00E97C3D" w:rsidP="00E97C3D">
      <w:pPr>
        <w:rPr>
          <w:rFonts w:ascii="Arial" w:hAnsi="Arial" w:cs="Arial"/>
          <w:b/>
          <w:sz w:val="24"/>
        </w:rPr>
      </w:pPr>
      <w:r>
        <w:rPr>
          <w:rFonts w:ascii="Arial" w:hAnsi="Arial" w:cs="Arial"/>
          <w:b/>
          <w:color w:val="0000FF"/>
          <w:sz w:val="24"/>
        </w:rPr>
        <w:t>RP-210907</w:t>
      </w:r>
      <w:r>
        <w:rPr>
          <w:rFonts w:ascii="Arial" w:hAnsi="Arial" w:cs="Arial"/>
          <w:b/>
          <w:color w:val="0000FF"/>
          <w:sz w:val="24"/>
        </w:rPr>
        <w:tab/>
      </w:r>
      <w:r>
        <w:rPr>
          <w:rFonts w:ascii="Arial" w:hAnsi="Arial" w:cs="Arial"/>
          <w:b/>
          <w:sz w:val="24"/>
        </w:rPr>
        <w:t>New WID on new bands and bandwidth allocation for 5G terrestrial broadcast</w:t>
      </w:r>
    </w:p>
    <w:p w14:paraId="4002895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C5BBE06" w14:textId="77777777" w:rsidR="00E97C3D" w:rsidRDefault="00E97C3D" w:rsidP="00E97C3D">
      <w:pPr>
        <w:rPr>
          <w:color w:val="808080"/>
        </w:rPr>
      </w:pPr>
      <w:r>
        <w:rPr>
          <w:color w:val="808080"/>
        </w:rPr>
        <w:t>(Replaces RP-210835)</w:t>
      </w:r>
    </w:p>
    <w:p w14:paraId="2695C9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D18E4" w14:textId="77777777" w:rsidR="00E97C3D" w:rsidRDefault="00E97C3D" w:rsidP="00E97C3D">
      <w:pPr>
        <w:rPr>
          <w:rFonts w:ascii="Arial" w:hAnsi="Arial" w:cs="Arial"/>
          <w:b/>
          <w:sz w:val="24"/>
        </w:rPr>
      </w:pPr>
      <w:r>
        <w:rPr>
          <w:rFonts w:ascii="Arial" w:hAnsi="Arial" w:cs="Arial"/>
          <w:b/>
          <w:color w:val="0000FF"/>
          <w:sz w:val="24"/>
        </w:rPr>
        <w:t>RP-210806</w:t>
      </w:r>
      <w:r>
        <w:rPr>
          <w:rFonts w:ascii="Arial" w:hAnsi="Arial" w:cs="Arial"/>
          <w:b/>
          <w:color w:val="0000FF"/>
          <w:sz w:val="24"/>
        </w:rPr>
        <w:tab/>
      </w:r>
      <w:r>
        <w:rPr>
          <w:rFonts w:ascii="Arial" w:hAnsi="Arial" w:cs="Arial"/>
          <w:b/>
          <w:sz w:val="24"/>
        </w:rPr>
        <w:t>Moderator's summary for email discussion [91E][41][5G_broadcast_bands]</w:t>
      </w:r>
    </w:p>
    <w:p w14:paraId="0360D03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3420FC0A" w14:textId="77777777" w:rsidR="00E97C3D" w:rsidRDefault="00E97C3D" w:rsidP="00E97C3D">
      <w:pPr>
        <w:rPr>
          <w:rFonts w:ascii="Arial" w:hAnsi="Arial" w:cs="Arial"/>
          <w:b/>
        </w:rPr>
      </w:pPr>
      <w:r>
        <w:rPr>
          <w:rFonts w:ascii="Arial" w:hAnsi="Arial" w:cs="Arial"/>
          <w:b/>
        </w:rPr>
        <w:t xml:space="preserve">Abstract: </w:t>
      </w:r>
    </w:p>
    <w:p w14:paraId="7071E399" w14:textId="77777777" w:rsidR="00E97C3D" w:rsidRDefault="00E97C3D" w:rsidP="00E97C3D">
      <w:r>
        <w:t>handled Tdocs: RP-210730, RP-210250, RP-210127</w:t>
      </w:r>
    </w:p>
    <w:p w14:paraId="5C3547DC" w14:textId="77777777" w:rsidR="00E97C3D" w:rsidRDefault="00E97C3D" w:rsidP="00E97C3D">
      <w:pPr>
        <w:rPr>
          <w:rFonts w:ascii="Arial" w:hAnsi="Arial" w:cs="Arial"/>
          <w:b/>
        </w:rPr>
      </w:pPr>
      <w:r>
        <w:rPr>
          <w:rFonts w:ascii="Arial" w:hAnsi="Arial" w:cs="Arial"/>
          <w:b/>
        </w:rPr>
        <w:t xml:space="preserve">Discussion: </w:t>
      </w:r>
    </w:p>
    <w:p w14:paraId="0312B6B1" w14:textId="77777777" w:rsidR="00E97C3D" w:rsidRDefault="00E97C3D" w:rsidP="00E97C3D">
      <w:r>
        <w:t>handled in Wed GotoW</w:t>
      </w:r>
    </w:p>
    <w:p w14:paraId="7FF749C3" w14:textId="77777777" w:rsidR="00E97C3D" w:rsidRDefault="00E97C3D" w:rsidP="00E97C3D">
      <w:r>
        <w:lastRenderedPageBreak/>
        <w:t>DT: RAN1/2/3 time budget is full or not?</w:t>
      </w:r>
    </w:p>
    <w:p w14:paraId="4CD5B727" w14:textId="77777777" w:rsidR="00E97C3D" w:rsidRDefault="00E97C3D" w:rsidP="00E97C3D">
      <w:r>
        <w:t>Qualcomm: this is an LTE topic which will not much time</w:t>
      </w:r>
    </w:p>
    <w:p w14:paraId="3DE02092" w14:textId="77777777" w:rsidR="00E97C3D" w:rsidRDefault="00E97C3D" w:rsidP="00E97C3D">
      <w:r>
        <w:t>DT: would suggest not approve it as we would fool ourself with the TUs</w:t>
      </w:r>
    </w:p>
    <w:p w14:paraId="5A4E4CDD" w14:textId="77777777" w:rsidR="00E97C3D" w:rsidRDefault="00E97C3D" w:rsidP="00E97C3D">
      <w:r>
        <w:t>EBU: limited work but important for big number of clients</w:t>
      </w:r>
    </w:p>
    <w:p w14:paraId="08E7B399" w14:textId="77777777" w:rsidR="00E97C3D" w:rsidRDefault="00E97C3D" w:rsidP="00E97C3D">
      <w:r>
        <w:t>CBN: no deployment plan for this in any country so far, suggests to shift this to REL-18;</w:t>
      </w:r>
    </w:p>
    <w:p w14:paraId="3BE1AAFB" w14:textId="77777777" w:rsidR="00E97C3D" w:rsidRDefault="00E97C3D" w:rsidP="00E97C3D">
      <w:r>
        <w:t>Nokia and Mediatek comments missing in moderator summary</w:t>
      </w:r>
    </w:p>
    <w:p w14:paraId="5B693413" w14:textId="77777777" w:rsidR="00E97C3D" w:rsidRDefault="00E97C3D" w:rsidP="00E97C3D">
      <w:r>
        <w:t>Telecom Italia: high-power/tower application intended, interference with adjacent bands considered?</w:t>
      </w:r>
    </w:p>
    <w:p w14:paraId="6DFFB562" w14:textId="77777777" w:rsidR="00E97C3D" w:rsidRDefault="00E97C3D" w:rsidP="00E97C3D">
      <w:r>
        <w:t>Qualcomm: these bands are used for broadcast already so this is covered already</w:t>
      </w:r>
    </w:p>
    <w:p w14:paraId="05DE73CE" w14:textId="77777777" w:rsidR="00E97C3D" w:rsidRDefault="00E97C3D" w:rsidP="00E97C3D">
      <w:r>
        <w:t>EBU: these bands are in operation and acc. to regulations coordination with other bands</w:t>
      </w:r>
    </w:p>
    <w:p w14:paraId="420D5B69" w14:textId="77777777" w:rsidR="00E97C3D" w:rsidRDefault="00E97C3D" w:rsidP="00E97C3D">
      <w:r>
        <w:t>is part of this</w:t>
      </w:r>
    </w:p>
    <w:p w14:paraId="1578A01E" w14:textId="77777777" w:rsidR="00E97C3D" w:rsidRDefault="00E97C3D" w:rsidP="00E97C3D">
      <w:r>
        <w:t>Qualcomm: regarding CBN comment: this WI is not forcing anyone to deploy it; requirements</w:t>
      </w:r>
    </w:p>
    <w:p w14:paraId="4FA351A0" w14:textId="77777777" w:rsidR="00E97C3D" w:rsidRDefault="00E97C3D" w:rsidP="00E97C3D">
      <w:r>
        <w:t>are copy and paste work and therefore the work is small</w:t>
      </w:r>
    </w:p>
    <w:p w14:paraId="477F3FD7" w14:textId="77777777" w:rsidR="00E97C3D" w:rsidRDefault="00E97C3D" w:rsidP="00E97C3D">
      <w:r>
        <w:t>LG: market demand for this is big and work in WGs seems to be small</w:t>
      </w:r>
    </w:p>
    <w:p w14:paraId="77C0F757" w14:textId="77777777" w:rsidR="00E97C3D" w:rsidRDefault="00E97C3D" w:rsidP="00E97C3D">
      <w:r>
        <w:t>ESA: supports this WI</w:t>
      </w:r>
    </w:p>
    <w:p w14:paraId="40DDB573" w14:textId="77777777" w:rsidR="00E97C3D" w:rsidRDefault="00E97C3D" w:rsidP="00E97C3D">
      <w:r>
        <w:t>T-Mobile: filter aspects to be considered in RAN4?</w:t>
      </w:r>
    </w:p>
    <w:p w14:paraId="1486C589" w14:textId="77777777" w:rsidR="00E97C3D" w:rsidRDefault="00E97C3D" w:rsidP="00E97C3D">
      <w:r>
        <w:t>Qualcomm: main target of the receiver is a smart phone and not a TV receiver,</w:t>
      </w:r>
    </w:p>
    <w:p w14:paraId="1154DA8F" w14:textId="77777777" w:rsidR="00E97C3D" w:rsidRDefault="00E97C3D" w:rsidP="00E97C3D">
      <w:r>
        <w:t>R&amp;S: we support this WI, is of big interests for Europe, Asian and South America</w:t>
      </w:r>
    </w:p>
    <w:p w14:paraId="7F5165DB" w14:textId="77777777" w:rsidR="00E97C3D" w:rsidRDefault="00E97C3D" w:rsidP="00E97C3D">
      <w:r>
        <w:t>and compared to many other REL-17 WIs we are discussing this week, this is a very</w:t>
      </w:r>
    </w:p>
    <w:p w14:paraId="70BD6E74" w14:textId="77777777" w:rsidR="00E97C3D" w:rsidRDefault="00E97C3D" w:rsidP="00E97C3D">
      <w:r>
        <w:t>small WI</w:t>
      </w:r>
    </w:p>
    <w:p w14:paraId="2E43478F" w14:textId="77777777" w:rsidR="00E97C3D" w:rsidRDefault="00E97C3D" w:rsidP="00E97C3D">
      <w:r>
        <w:t>Telecom Italia: there are a lot of items asking for smaller portions of TUs this week</w:t>
      </w:r>
    </w:p>
    <w:p w14:paraId="661D16AF" w14:textId="77777777" w:rsidR="00E97C3D" w:rsidRDefault="00E97C3D" w:rsidP="00E97C3D">
      <w:r>
        <w:t>and TSG RAN has to take a decision in general how to handle this (this is not related</w:t>
      </w:r>
    </w:p>
    <w:p w14:paraId="04FC1A55" w14:textId="77777777" w:rsidR="00E97C3D" w:rsidRDefault="00E97C3D" w:rsidP="00E97C3D">
      <w:r>
        <w:t>to this proposal)</w:t>
      </w:r>
    </w:p>
    <w:p w14:paraId="568AF1CA" w14:textId="77777777" w:rsidR="00E97C3D" w:rsidRDefault="00E97C3D" w:rsidP="00E97C3D">
      <w:r>
        <w:t>Nokia: thanks for the clarifications of the market demands, this proposal is now different from what we saw last time (we had CRs last time just for RAN1 and RAN2 and the RAN4 impact was not clear); supports Telecom Italia that we need to see how many</w:t>
      </w:r>
    </w:p>
    <w:p w14:paraId="2B6AB417" w14:textId="77777777" w:rsidR="00E97C3D" w:rsidRDefault="00E97C3D" w:rsidP="00E97C3D">
      <w:r>
        <w:t>other requests we have</w:t>
      </w:r>
    </w:p>
    <w:p w14:paraId="378BAACD" w14:textId="77777777" w:rsidR="00E97C3D" w:rsidRDefault="00E97C3D" w:rsidP="00E97C3D">
      <w:r>
        <w:t>Ericsson: normally we avoid 0.25TUs</w:t>
      </w:r>
    </w:p>
    <w:p w14:paraId="04244927" w14:textId="77777777" w:rsidR="00E97C3D" w:rsidRDefault="00E97C3D" w:rsidP="00E97C3D">
      <w:r>
        <w:t>Qualcomm: RAN3 work would be just adding the IEs for signalling</w:t>
      </w:r>
    </w:p>
    <w:p w14:paraId="7F170600" w14:textId="77777777" w:rsidR="00E97C3D" w:rsidRDefault="00E97C3D" w:rsidP="00E97C3D">
      <w:r>
        <w:t>RAN chair: let's look at the WID in RP-210781 to see the actual scope</w:t>
      </w:r>
    </w:p>
    <w:p w14:paraId="314E2D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B2F4" w14:textId="77777777" w:rsidR="00E97C3D" w:rsidRDefault="00E97C3D" w:rsidP="00E97C3D">
      <w:pPr>
        <w:pStyle w:val="Heading4"/>
      </w:pPr>
      <w:bookmarkStart w:id="332" w:name="_Toc69483484"/>
      <w:bookmarkStart w:id="333" w:name="_Toc74553727"/>
      <w:r>
        <w:t>10.1.5</w:t>
      </w:r>
      <w:r>
        <w:tab/>
        <w:t>Proposals led by RAN4 (not spectrum related)</w:t>
      </w:r>
      <w:bookmarkEnd w:id="332"/>
      <w:bookmarkEnd w:id="333"/>
    </w:p>
    <w:p w14:paraId="764BFA07" w14:textId="77777777" w:rsidR="00E97C3D" w:rsidRDefault="00E97C3D" w:rsidP="00E97C3D">
      <w:pPr>
        <w:pStyle w:val="Heading3"/>
      </w:pPr>
      <w:bookmarkStart w:id="334" w:name="_Toc69483485"/>
      <w:bookmarkStart w:id="335" w:name="_Toc74553728"/>
      <w:r>
        <w:t>10.2</w:t>
      </w:r>
      <w:r>
        <w:tab/>
        <w:t>Open REL-16 LTE WIs (non-spectrum)</w:t>
      </w:r>
      <w:bookmarkEnd w:id="334"/>
      <w:bookmarkEnd w:id="335"/>
    </w:p>
    <w:p w14:paraId="5BC3D202" w14:textId="77777777" w:rsidR="00E97C3D" w:rsidRDefault="00E97C3D" w:rsidP="00E97C3D">
      <w:pPr>
        <w:pStyle w:val="Heading4"/>
      </w:pPr>
      <w:bookmarkStart w:id="336" w:name="_Toc69483486"/>
      <w:bookmarkStart w:id="337" w:name="_Toc74553729"/>
      <w:r>
        <w:t>10.2.1</w:t>
      </w:r>
      <w:r>
        <w:tab/>
        <w:t>Perf. part: Even further Mobility enh. in E-UTRAN [RAN2 WI: LTE_feMob-Perf]</w:t>
      </w:r>
      <w:bookmarkEnd w:id="336"/>
      <w:bookmarkEnd w:id="337"/>
    </w:p>
    <w:p w14:paraId="025C6D1F" w14:textId="77777777" w:rsidR="00E97C3D" w:rsidRDefault="00E97C3D" w:rsidP="00E97C3D">
      <w:r>
        <w:t>NOTE: Core part completed at RAN #87e in March 20. Perf. part has to complete 3-6 months after Core part.</w:t>
      </w:r>
    </w:p>
    <w:p w14:paraId="2ED3024C" w14:textId="77777777" w:rsidR="00E97C3D" w:rsidRDefault="00E97C3D" w:rsidP="00E97C3D">
      <w:pPr>
        <w:rPr>
          <w:rFonts w:ascii="Arial" w:hAnsi="Arial" w:cs="Arial"/>
          <w:b/>
          <w:sz w:val="24"/>
        </w:rPr>
      </w:pPr>
      <w:r>
        <w:rPr>
          <w:rFonts w:ascii="Arial" w:hAnsi="Arial" w:cs="Arial"/>
          <w:b/>
          <w:color w:val="0000FF"/>
          <w:sz w:val="24"/>
        </w:rPr>
        <w:lastRenderedPageBreak/>
        <w:t>RP-210520</w:t>
      </w:r>
      <w:r>
        <w:rPr>
          <w:rFonts w:ascii="Arial" w:hAnsi="Arial" w:cs="Arial"/>
          <w:b/>
          <w:color w:val="0000FF"/>
          <w:sz w:val="24"/>
        </w:rPr>
        <w:tab/>
      </w:r>
      <w:r>
        <w:rPr>
          <w:rFonts w:ascii="Arial" w:hAnsi="Arial" w:cs="Arial"/>
          <w:b/>
          <w:sz w:val="24"/>
        </w:rPr>
        <w:t>Status report for WI: Perf. part: Even further mobility enhancement in E-UTRAN; rapporteur: China Telecom</w:t>
      </w:r>
    </w:p>
    <w:p w14:paraId="700BF4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9641C" w14:textId="77777777" w:rsidR="00E97C3D" w:rsidRDefault="00E97C3D" w:rsidP="00E97C3D">
      <w:pPr>
        <w:rPr>
          <w:rFonts w:ascii="Arial" w:hAnsi="Arial" w:cs="Arial"/>
          <w:b/>
        </w:rPr>
      </w:pPr>
      <w:r>
        <w:rPr>
          <w:rFonts w:ascii="Arial" w:hAnsi="Arial" w:cs="Arial"/>
          <w:b/>
        </w:rPr>
        <w:t xml:space="preserve">Abstract: </w:t>
      </w:r>
    </w:p>
    <w:p w14:paraId="0442517B" w14:textId="77777777" w:rsidR="00E97C3D" w:rsidRDefault="00E97C3D" w:rsidP="00E97C3D">
      <w:r>
        <w:t>Perf part 100% , Mar 21</w:t>
      </w:r>
    </w:p>
    <w:p w14:paraId="7F3C7DD9" w14:textId="77777777" w:rsidR="00E97C3D" w:rsidRDefault="00E97C3D" w:rsidP="00E97C3D">
      <w:pPr>
        <w:rPr>
          <w:rFonts w:ascii="Arial" w:hAnsi="Arial" w:cs="Arial"/>
          <w:b/>
        </w:rPr>
      </w:pPr>
      <w:r>
        <w:rPr>
          <w:rFonts w:ascii="Arial" w:hAnsi="Arial" w:cs="Arial"/>
          <w:b/>
        </w:rPr>
        <w:t xml:space="preserve">Discussion: </w:t>
      </w:r>
    </w:p>
    <w:p w14:paraId="4EB4E771" w14:textId="77777777" w:rsidR="00E97C3D" w:rsidRDefault="00E97C3D" w:rsidP="00E97C3D">
      <w:r>
        <w:t>conclusion: Perf. part WI is completed</w:t>
      </w:r>
    </w:p>
    <w:p w14:paraId="0D1FAC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9070" w14:textId="77777777" w:rsidR="00E97C3D" w:rsidRDefault="00E97C3D" w:rsidP="00E97C3D">
      <w:pPr>
        <w:rPr>
          <w:rFonts w:ascii="Arial" w:hAnsi="Arial" w:cs="Arial"/>
          <w:b/>
          <w:sz w:val="24"/>
        </w:rPr>
      </w:pPr>
      <w:r>
        <w:rPr>
          <w:rFonts w:ascii="Arial" w:hAnsi="Arial" w:cs="Arial"/>
          <w:b/>
          <w:color w:val="0000FF"/>
          <w:sz w:val="24"/>
        </w:rPr>
        <w:t>RP-210104</w:t>
      </w:r>
      <w:r>
        <w:rPr>
          <w:rFonts w:ascii="Arial" w:hAnsi="Arial" w:cs="Arial"/>
          <w:b/>
          <w:color w:val="0000FF"/>
          <w:sz w:val="24"/>
        </w:rPr>
        <w:tab/>
      </w:r>
      <w:r>
        <w:rPr>
          <w:rFonts w:ascii="Arial" w:hAnsi="Arial" w:cs="Arial"/>
          <w:b/>
          <w:sz w:val="24"/>
        </w:rPr>
        <w:t>RAN4 CRs for Perf. part: Even further Mobility enhancement in E-UTRAN</w:t>
      </w:r>
    </w:p>
    <w:p w14:paraId="2322C1D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18F3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2FD34" w14:textId="77777777" w:rsidR="00E97C3D" w:rsidRDefault="00E97C3D" w:rsidP="00E97C3D">
      <w:pPr>
        <w:pStyle w:val="Heading3"/>
      </w:pPr>
      <w:bookmarkStart w:id="338" w:name="_Toc69483487"/>
      <w:bookmarkStart w:id="339" w:name="_Toc74553730"/>
      <w:r>
        <w:t>10.3</w:t>
      </w:r>
      <w:r>
        <w:tab/>
        <w:t>Closed REL-16 LTE SIs</w:t>
      </w:r>
      <w:bookmarkEnd w:id="338"/>
      <w:bookmarkEnd w:id="339"/>
    </w:p>
    <w:p w14:paraId="61C88483" w14:textId="77777777" w:rsidR="00E97C3D" w:rsidRDefault="00E97C3D" w:rsidP="00E97C3D">
      <w:pPr>
        <w:pStyle w:val="Heading3"/>
      </w:pPr>
      <w:bookmarkStart w:id="340" w:name="_Toc69483488"/>
      <w:bookmarkStart w:id="341" w:name="_Toc74553731"/>
      <w:r>
        <w:t>10.4</w:t>
      </w:r>
      <w:r>
        <w:tab/>
        <w:t>Closed REL-16 LTE WIs</w:t>
      </w:r>
      <w:bookmarkEnd w:id="340"/>
      <w:bookmarkEnd w:id="341"/>
    </w:p>
    <w:p w14:paraId="64908083" w14:textId="77777777" w:rsidR="00E97C3D" w:rsidRDefault="00E97C3D" w:rsidP="00E97C3D">
      <w:pPr>
        <w:rPr>
          <w:rFonts w:ascii="Arial" w:hAnsi="Arial" w:cs="Arial"/>
          <w:b/>
          <w:sz w:val="24"/>
        </w:rPr>
      </w:pPr>
      <w:r>
        <w:rPr>
          <w:rFonts w:ascii="Arial" w:hAnsi="Arial" w:cs="Arial"/>
          <w:b/>
          <w:color w:val="0000FF"/>
          <w:sz w:val="24"/>
        </w:rPr>
        <w:t>RP-210056</w:t>
      </w:r>
      <w:r>
        <w:rPr>
          <w:rFonts w:ascii="Arial" w:hAnsi="Arial" w:cs="Arial"/>
          <w:b/>
          <w:color w:val="0000FF"/>
          <w:sz w:val="24"/>
        </w:rPr>
        <w:tab/>
      </w:r>
      <w:r>
        <w:rPr>
          <w:rFonts w:ascii="Arial" w:hAnsi="Arial" w:cs="Arial"/>
          <w:b/>
          <w:sz w:val="24"/>
        </w:rPr>
        <w:t>Corrections to Additional MTC Enhancements for LTE</w:t>
      </w:r>
    </w:p>
    <w:p w14:paraId="169F032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AF60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617D7" w14:textId="77777777" w:rsidR="00E97C3D" w:rsidRDefault="00E97C3D" w:rsidP="00E97C3D">
      <w:pPr>
        <w:rPr>
          <w:rFonts w:ascii="Arial" w:hAnsi="Arial" w:cs="Arial"/>
          <w:b/>
          <w:sz w:val="24"/>
        </w:rPr>
      </w:pPr>
      <w:r>
        <w:rPr>
          <w:rFonts w:ascii="Arial" w:hAnsi="Arial" w:cs="Arial"/>
          <w:b/>
          <w:color w:val="0000FF"/>
          <w:sz w:val="24"/>
        </w:rPr>
        <w:t>RP-210057</w:t>
      </w:r>
      <w:r>
        <w:rPr>
          <w:rFonts w:ascii="Arial" w:hAnsi="Arial" w:cs="Arial"/>
          <w:b/>
          <w:color w:val="0000FF"/>
          <w:sz w:val="24"/>
        </w:rPr>
        <w:tab/>
      </w:r>
      <w:r>
        <w:rPr>
          <w:rFonts w:ascii="Arial" w:hAnsi="Arial" w:cs="Arial"/>
          <w:b/>
          <w:sz w:val="24"/>
        </w:rPr>
        <w:t>Corrections to Additional enhancements for NB-IoT</w:t>
      </w:r>
    </w:p>
    <w:p w14:paraId="499D914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0FFA3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27F45" w14:textId="77777777" w:rsidR="00E97C3D" w:rsidRDefault="00E97C3D" w:rsidP="00E97C3D">
      <w:pPr>
        <w:rPr>
          <w:rFonts w:ascii="Arial" w:hAnsi="Arial" w:cs="Arial"/>
          <w:b/>
          <w:sz w:val="24"/>
        </w:rPr>
      </w:pPr>
      <w:r>
        <w:rPr>
          <w:rFonts w:ascii="Arial" w:hAnsi="Arial" w:cs="Arial"/>
          <w:b/>
          <w:color w:val="0000FF"/>
          <w:sz w:val="24"/>
        </w:rPr>
        <w:t>RP-210698</w:t>
      </w:r>
      <w:r>
        <w:rPr>
          <w:rFonts w:ascii="Arial" w:hAnsi="Arial" w:cs="Arial"/>
          <w:b/>
          <w:color w:val="0000FF"/>
          <w:sz w:val="24"/>
        </w:rPr>
        <w:tab/>
      </w:r>
      <w:r>
        <w:rPr>
          <w:rFonts w:ascii="Arial" w:hAnsi="Arial" w:cs="Arial"/>
          <w:b/>
          <w:sz w:val="24"/>
        </w:rPr>
        <w:t>RAN2 CRs to Closed REL-16 LTE WIs</w:t>
      </w:r>
    </w:p>
    <w:p w14:paraId="24193E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DE15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C15F4" w14:textId="77777777" w:rsidR="00E97C3D" w:rsidRDefault="00E97C3D" w:rsidP="00E97C3D">
      <w:pPr>
        <w:rPr>
          <w:rFonts w:ascii="Arial" w:hAnsi="Arial" w:cs="Arial"/>
          <w:b/>
          <w:sz w:val="24"/>
        </w:rPr>
      </w:pPr>
      <w:r>
        <w:rPr>
          <w:rFonts w:ascii="Arial" w:hAnsi="Arial" w:cs="Arial"/>
          <w:b/>
          <w:color w:val="0000FF"/>
          <w:sz w:val="24"/>
        </w:rPr>
        <w:t>RP-210237</w:t>
      </w:r>
      <w:r>
        <w:rPr>
          <w:rFonts w:ascii="Arial" w:hAnsi="Arial" w:cs="Arial"/>
          <w:b/>
          <w:color w:val="0000FF"/>
          <w:sz w:val="24"/>
        </w:rPr>
        <w:tab/>
      </w:r>
      <w:r>
        <w:rPr>
          <w:rFonts w:ascii="Arial" w:hAnsi="Arial" w:cs="Arial"/>
          <w:b/>
          <w:sz w:val="24"/>
        </w:rPr>
        <w:t>RAN3 CRs for Closed REL-16 LTE WIs</w:t>
      </w:r>
    </w:p>
    <w:p w14:paraId="684322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B88F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74B04" w14:textId="77777777" w:rsidR="00E97C3D" w:rsidRDefault="00E97C3D" w:rsidP="00E97C3D">
      <w:pPr>
        <w:rPr>
          <w:rFonts w:ascii="Arial" w:hAnsi="Arial" w:cs="Arial"/>
          <w:b/>
          <w:sz w:val="24"/>
        </w:rPr>
      </w:pPr>
      <w:r>
        <w:rPr>
          <w:rFonts w:ascii="Arial" w:hAnsi="Arial" w:cs="Arial"/>
          <w:b/>
          <w:color w:val="0000FF"/>
          <w:sz w:val="24"/>
        </w:rPr>
        <w:t>RP-210105</w:t>
      </w:r>
      <w:r>
        <w:rPr>
          <w:rFonts w:ascii="Arial" w:hAnsi="Arial" w:cs="Arial"/>
          <w:b/>
          <w:color w:val="0000FF"/>
          <w:sz w:val="24"/>
        </w:rPr>
        <w:tab/>
      </w:r>
      <w:r>
        <w:rPr>
          <w:rFonts w:ascii="Arial" w:hAnsi="Arial" w:cs="Arial"/>
          <w:b/>
          <w:sz w:val="24"/>
        </w:rPr>
        <w:t>RAN4 CRs for Closed REL-16 LTE WIs, Part 1</w:t>
      </w:r>
    </w:p>
    <w:p w14:paraId="3DB5C6E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F26E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9395" w14:textId="77777777" w:rsidR="00E97C3D" w:rsidRDefault="00E97C3D" w:rsidP="00E97C3D">
      <w:pPr>
        <w:rPr>
          <w:rFonts w:ascii="Arial" w:hAnsi="Arial" w:cs="Arial"/>
          <w:b/>
          <w:sz w:val="24"/>
        </w:rPr>
      </w:pPr>
      <w:r>
        <w:rPr>
          <w:rFonts w:ascii="Arial" w:hAnsi="Arial" w:cs="Arial"/>
          <w:b/>
          <w:color w:val="0000FF"/>
          <w:sz w:val="24"/>
        </w:rPr>
        <w:t>RP-210106</w:t>
      </w:r>
      <w:r>
        <w:rPr>
          <w:rFonts w:ascii="Arial" w:hAnsi="Arial" w:cs="Arial"/>
          <w:b/>
          <w:color w:val="0000FF"/>
          <w:sz w:val="24"/>
        </w:rPr>
        <w:tab/>
      </w:r>
      <w:r>
        <w:rPr>
          <w:rFonts w:ascii="Arial" w:hAnsi="Arial" w:cs="Arial"/>
          <w:b/>
          <w:sz w:val="24"/>
        </w:rPr>
        <w:t>RAN4 CRs for Closed REL-16 LTE WIs, Part 2</w:t>
      </w:r>
    </w:p>
    <w:p w14:paraId="7C1F8FCB"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CF00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1BF3A" w14:textId="77777777" w:rsidR="00E97C3D" w:rsidRDefault="00E97C3D" w:rsidP="00E97C3D">
      <w:pPr>
        <w:rPr>
          <w:rFonts w:ascii="Arial" w:hAnsi="Arial" w:cs="Arial"/>
          <w:b/>
          <w:sz w:val="24"/>
        </w:rPr>
      </w:pPr>
      <w:r>
        <w:rPr>
          <w:rFonts w:ascii="Arial" w:hAnsi="Arial" w:cs="Arial"/>
          <w:b/>
          <w:color w:val="0000FF"/>
          <w:sz w:val="24"/>
        </w:rPr>
        <w:t>RP-210107</w:t>
      </w:r>
      <w:r>
        <w:rPr>
          <w:rFonts w:ascii="Arial" w:hAnsi="Arial" w:cs="Arial"/>
          <w:b/>
          <w:color w:val="0000FF"/>
          <w:sz w:val="24"/>
        </w:rPr>
        <w:tab/>
      </w:r>
      <w:r>
        <w:rPr>
          <w:rFonts w:ascii="Arial" w:hAnsi="Arial" w:cs="Arial"/>
          <w:b/>
          <w:sz w:val="24"/>
        </w:rPr>
        <w:t>RAN4 CRs for Closed REL-16 LTE WIs, Part 3</w:t>
      </w:r>
    </w:p>
    <w:p w14:paraId="5151D90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9320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5E127" w14:textId="77777777" w:rsidR="00E97C3D" w:rsidRDefault="00E97C3D" w:rsidP="00E97C3D">
      <w:pPr>
        <w:rPr>
          <w:rFonts w:ascii="Arial" w:hAnsi="Arial" w:cs="Arial"/>
          <w:b/>
          <w:sz w:val="24"/>
        </w:rPr>
      </w:pPr>
      <w:r>
        <w:rPr>
          <w:rFonts w:ascii="Arial" w:hAnsi="Arial" w:cs="Arial"/>
          <w:b/>
          <w:color w:val="0000FF"/>
          <w:sz w:val="24"/>
        </w:rPr>
        <w:t>RP-210108</w:t>
      </w:r>
      <w:r>
        <w:rPr>
          <w:rFonts w:ascii="Arial" w:hAnsi="Arial" w:cs="Arial"/>
          <w:b/>
          <w:color w:val="0000FF"/>
          <w:sz w:val="24"/>
        </w:rPr>
        <w:tab/>
      </w:r>
      <w:r>
        <w:rPr>
          <w:rFonts w:ascii="Arial" w:hAnsi="Arial" w:cs="Arial"/>
          <w:b/>
          <w:sz w:val="24"/>
        </w:rPr>
        <w:t>RAN4 CRs for Closed REL-16 LTE WIs, Part 4</w:t>
      </w:r>
    </w:p>
    <w:p w14:paraId="53AB53A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3748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AA753" w14:textId="77777777" w:rsidR="00E97C3D" w:rsidRDefault="00E97C3D" w:rsidP="00E97C3D">
      <w:pPr>
        <w:pStyle w:val="Heading3"/>
      </w:pPr>
      <w:bookmarkStart w:id="342" w:name="_Toc69483489"/>
      <w:bookmarkStart w:id="343" w:name="_Toc74553732"/>
      <w:r>
        <w:t>10.5</w:t>
      </w:r>
      <w:r>
        <w:tab/>
        <w:t>Small Technical Enh. and Improvements for REL-16 (for LTE) [TEI16]</w:t>
      </w:r>
      <w:bookmarkEnd w:id="342"/>
      <w:bookmarkEnd w:id="343"/>
    </w:p>
    <w:p w14:paraId="46220926" w14:textId="77777777" w:rsidR="00E97C3D" w:rsidRDefault="00E97C3D" w:rsidP="00E97C3D">
      <w:pPr>
        <w:rPr>
          <w:rFonts w:ascii="Arial" w:hAnsi="Arial" w:cs="Arial"/>
          <w:b/>
          <w:sz w:val="24"/>
        </w:rPr>
      </w:pPr>
      <w:r>
        <w:rPr>
          <w:rFonts w:ascii="Arial" w:hAnsi="Arial" w:cs="Arial"/>
          <w:b/>
          <w:color w:val="0000FF"/>
          <w:sz w:val="24"/>
        </w:rPr>
        <w:t>RP-210699</w:t>
      </w:r>
      <w:r>
        <w:rPr>
          <w:rFonts w:ascii="Arial" w:hAnsi="Arial" w:cs="Arial"/>
          <w:b/>
          <w:color w:val="0000FF"/>
          <w:sz w:val="24"/>
        </w:rPr>
        <w:tab/>
      </w:r>
      <w:r>
        <w:rPr>
          <w:rFonts w:ascii="Arial" w:hAnsi="Arial" w:cs="Arial"/>
          <w:b/>
          <w:sz w:val="24"/>
        </w:rPr>
        <w:t>RAN2 CRs to Small Technical Enhancements and Improvements for REL-16 (LTE)</w:t>
      </w:r>
    </w:p>
    <w:p w14:paraId="22C5C32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D61E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B43A7" w14:textId="77777777" w:rsidR="00E97C3D" w:rsidRDefault="00E97C3D" w:rsidP="00E97C3D">
      <w:pPr>
        <w:rPr>
          <w:rFonts w:ascii="Arial" w:hAnsi="Arial" w:cs="Arial"/>
          <w:b/>
          <w:sz w:val="24"/>
        </w:rPr>
      </w:pPr>
      <w:r>
        <w:rPr>
          <w:rFonts w:ascii="Arial" w:hAnsi="Arial" w:cs="Arial"/>
          <w:b/>
          <w:color w:val="0000FF"/>
          <w:sz w:val="24"/>
        </w:rPr>
        <w:t>RP-210238</w:t>
      </w:r>
      <w:r>
        <w:rPr>
          <w:rFonts w:ascii="Arial" w:hAnsi="Arial" w:cs="Arial"/>
          <w:b/>
          <w:color w:val="0000FF"/>
          <w:sz w:val="24"/>
        </w:rPr>
        <w:tab/>
      </w:r>
      <w:r>
        <w:rPr>
          <w:rFonts w:ascii="Arial" w:hAnsi="Arial" w:cs="Arial"/>
          <w:b/>
          <w:sz w:val="24"/>
        </w:rPr>
        <w:t>RAN3 CRs for Small Technical Enhancements and Improvements for REL-16</w:t>
      </w:r>
    </w:p>
    <w:p w14:paraId="250F427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74F504" w14:textId="77777777" w:rsidR="00E97C3D" w:rsidRDefault="00E97C3D" w:rsidP="00E97C3D">
      <w:pPr>
        <w:rPr>
          <w:rFonts w:ascii="Arial" w:hAnsi="Arial" w:cs="Arial"/>
          <w:b/>
        </w:rPr>
      </w:pPr>
      <w:r>
        <w:rPr>
          <w:rFonts w:ascii="Arial" w:hAnsi="Arial" w:cs="Arial"/>
          <w:b/>
        </w:rPr>
        <w:t xml:space="preserve">Discussion: </w:t>
      </w:r>
    </w:p>
    <w:p w14:paraId="02E87FFC" w14:textId="77777777" w:rsidR="00E97C3D" w:rsidRDefault="00E97C3D" w:rsidP="00E97C3D">
      <w:r>
        <w:t>Note: R3-211322 was packed by accident into RP-210238 under AI 10.5 (LTE only), it would have been better packed in RP-210236 under AI 9.5 (NR+LTE related).</w:t>
      </w:r>
    </w:p>
    <w:p w14:paraId="2C829EBF" w14:textId="77777777" w:rsidR="00E97C3D" w:rsidRDefault="00E97C3D" w:rsidP="00E97C3D">
      <w:r>
        <w:t>MCC: company CR in RP-210125 (AI 9.5) to replace R3-211322</w:t>
      </w:r>
    </w:p>
    <w:p w14:paraId="2A10C1B5" w14:textId="77777777" w:rsidR="00E97C3D" w:rsidRDefault="00E97C3D" w:rsidP="00E97C3D">
      <w:r>
        <w:t>conclusion: all CRs of RP-210238 were approved except</w:t>
      </w:r>
    </w:p>
    <w:p w14:paraId="5FE40FB3" w14:textId="77777777" w:rsidR="00E97C3D" w:rsidRDefault="00E97C3D" w:rsidP="00E97C3D">
      <w:r>
        <w:t>- R3-211322 which is revised in RP-210125</w:t>
      </w:r>
    </w:p>
    <w:p w14:paraId="52F80A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BAFD3A" w14:textId="77777777" w:rsidR="00E97C3D" w:rsidRDefault="00E97C3D" w:rsidP="00E97C3D">
      <w:pPr>
        <w:rPr>
          <w:rFonts w:ascii="Arial" w:hAnsi="Arial" w:cs="Arial"/>
          <w:b/>
          <w:sz w:val="24"/>
        </w:rPr>
      </w:pPr>
      <w:r>
        <w:rPr>
          <w:rFonts w:ascii="Arial" w:hAnsi="Arial" w:cs="Arial"/>
          <w:b/>
          <w:color w:val="0000FF"/>
          <w:sz w:val="24"/>
        </w:rPr>
        <w:t>RP-210109</w:t>
      </w:r>
      <w:r>
        <w:rPr>
          <w:rFonts w:ascii="Arial" w:hAnsi="Arial" w:cs="Arial"/>
          <w:b/>
          <w:color w:val="0000FF"/>
          <w:sz w:val="24"/>
        </w:rPr>
        <w:tab/>
      </w:r>
      <w:r>
        <w:rPr>
          <w:rFonts w:ascii="Arial" w:hAnsi="Arial" w:cs="Arial"/>
          <w:b/>
          <w:sz w:val="24"/>
        </w:rPr>
        <w:t>RAN4 CRs for Small Technical Enhancements and Improvements for REL-16</w:t>
      </w:r>
    </w:p>
    <w:p w14:paraId="709160A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CCA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D0420" w14:textId="77777777" w:rsidR="00E97C3D" w:rsidRDefault="00E97C3D" w:rsidP="00E97C3D">
      <w:pPr>
        <w:pStyle w:val="Heading3"/>
      </w:pPr>
      <w:bookmarkStart w:id="344" w:name="_Toc69483490"/>
      <w:bookmarkStart w:id="345" w:name="_Toc74553733"/>
      <w:r>
        <w:lastRenderedPageBreak/>
        <w:t>10.6</w:t>
      </w:r>
      <w:r>
        <w:tab/>
        <w:t>Open REL-17 LTE SIs</w:t>
      </w:r>
      <w:bookmarkEnd w:id="344"/>
      <w:bookmarkEnd w:id="345"/>
    </w:p>
    <w:p w14:paraId="7273F772" w14:textId="77777777" w:rsidR="00E97C3D" w:rsidRDefault="00E97C3D" w:rsidP="00E97C3D">
      <w:pPr>
        <w:pStyle w:val="Heading4"/>
      </w:pPr>
      <w:bookmarkStart w:id="346" w:name="_Toc69483491"/>
      <w:bookmarkStart w:id="347" w:name="_Toc74553734"/>
      <w:r>
        <w:t>10.6.1</w:t>
      </w:r>
      <w:r>
        <w:tab/>
        <w:t>Study on NB-IoT/eMTC support for NTN [RAN1 SI: FS_LTE_NBIOT_eMTC_NTN]</w:t>
      </w:r>
      <w:bookmarkEnd w:id="346"/>
      <w:bookmarkEnd w:id="347"/>
    </w:p>
    <w:p w14:paraId="65E8B69D" w14:textId="77777777" w:rsidR="00E97C3D" w:rsidRDefault="00E97C3D" w:rsidP="00E97C3D">
      <w:pPr>
        <w:rPr>
          <w:rFonts w:ascii="Arial" w:hAnsi="Arial" w:cs="Arial"/>
          <w:b/>
          <w:sz w:val="24"/>
        </w:rPr>
      </w:pPr>
      <w:r>
        <w:rPr>
          <w:rFonts w:ascii="Arial" w:hAnsi="Arial" w:cs="Arial"/>
          <w:b/>
          <w:color w:val="0000FF"/>
          <w:sz w:val="24"/>
        </w:rPr>
        <w:t>RP-210031</w:t>
      </w:r>
      <w:r>
        <w:rPr>
          <w:rFonts w:ascii="Arial" w:hAnsi="Arial" w:cs="Arial"/>
          <w:b/>
          <w:color w:val="0000FF"/>
          <w:sz w:val="24"/>
        </w:rPr>
        <w:tab/>
      </w:r>
      <w:r>
        <w:rPr>
          <w:rFonts w:ascii="Arial" w:hAnsi="Arial" w:cs="Arial"/>
          <w:b/>
          <w:sz w:val="24"/>
        </w:rPr>
        <w:t>LS on IoT-NTN basic architecture (R2-2102501; to: RAN3, SA2; cc: RAN, CT1; contact: Eutelsat)</w:t>
      </w:r>
    </w:p>
    <w:p w14:paraId="2BB29BF3"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R2-2102501, to RAN3, SA2, cc RAN, CT1</w:t>
      </w:r>
      <w:r>
        <w:rPr>
          <w:i/>
        </w:rPr>
        <w:br/>
      </w:r>
      <w:r>
        <w:rPr>
          <w:i/>
        </w:rPr>
        <w:tab/>
      </w:r>
      <w:r>
        <w:rPr>
          <w:i/>
        </w:rPr>
        <w:tab/>
      </w:r>
      <w:r>
        <w:rPr>
          <w:i/>
        </w:rPr>
        <w:tab/>
      </w:r>
      <w:r>
        <w:rPr>
          <w:i/>
        </w:rPr>
        <w:tab/>
      </w:r>
      <w:r>
        <w:rPr>
          <w:i/>
        </w:rPr>
        <w:tab/>
        <w:t>Source: RAN2</w:t>
      </w:r>
    </w:p>
    <w:p w14:paraId="7E1576DD" w14:textId="77777777" w:rsidR="00E97C3D" w:rsidRDefault="00E97C3D" w:rsidP="00E97C3D">
      <w:pPr>
        <w:rPr>
          <w:rFonts w:ascii="Arial" w:hAnsi="Arial" w:cs="Arial"/>
          <w:b/>
        </w:rPr>
      </w:pPr>
      <w:r>
        <w:rPr>
          <w:rFonts w:ascii="Arial" w:hAnsi="Arial" w:cs="Arial"/>
          <w:b/>
        </w:rPr>
        <w:t xml:space="preserve">Abstract: </w:t>
      </w:r>
    </w:p>
    <w:p w14:paraId="187E0854" w14:textId="77777777" w:rsidR="00E97C3D" w:rsidRDefault="00E97C3D" w:rsidP="00E97C3D">
      <w:r>
        <w:t>no RAN action requested</w:t>
      </w:r>
    </w:p>
    <w:p w14:paraId="361244B9" w14:textId="77777777" w:rsidR="00E97C3D" w:rsidRDefault="00E97C3D" w:rsidP="00E97C3D">
      <w:pPr>
        <w:rPr>
          <w:rFonts w:ascii="Arial" w:hAnsi="Arial" w:cs="Arial"/>
          <w:b/>
        </w:rPr>
      </w:pPr>
      <w:r>
        <w:rPr>
          <w:rFonts w:ascii="Arial" w:hAnsi="Arial" w:cs="Arial"/>
          <w:b/>
        </w:rPr>
        <w:t xml:space="preserve">Discussion: </w:t>
      </w:r>
    </w:p>
    <w:p w14:paraId="75E34E9C" w14:textId="77777777" w:rsidR="00E97C3D" w:rsidRDefault="00E97C3D" w:rsidP="00E97C3D">
      <w:r>
        <w:t>RAN chair: for information in RAN</w:t>
      </w:r>
    </w:p>
    <w:p w14:paraId="2C4BBB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F853" w14:textId="77777777" w:rsidR="00E97C3D" w:rsidRDefault="00E97C3D" w:rsidP="00E97C3D">
      <w:pPr>
        <w:rPr>
          <w:rFonts w:ascii="Arial" w:hAnsi="Arial" w:cs="Arial"/>
          <w:b/>
          <w:sz w:val="24"/>
        </w:rPr>
      </w:pPr>
      <w:r>
        <w:rPr>
          <w:rFonts w:ascii="Arial" w:hAnsi="Arial" w:cs="Arial"/>
          <w:b/>
          <w:color w:val="0000FF"/>
          <w:sz w:val="24"/>
        </w:rPr>
        <w:t>RP-210223</w:t>
      </w:r>
      <w:r>
        <w:rPr>
          <w:rFonts w:ascii="Arial" w:hAnsi="Arial" w:cs="Arial"/>
          <w:b/>
          <w:color w:val="0000FF"/>
          <w:sz w:val="24"/>
        </w:rPr>
        <w:tab/>
      </w:r>
      <w:r>
        <w:rPr>
          <w:rFonts w:ascii="Arial" w:hAnsi="Arial" w:cs="Arial"/>
          <w:b/>
          <w:sz w:val="24"/>
        </w:rPr>
        <w:t>Reply LS to R2-2102501 = RP-210031 on IoT-NTN basic architecture (S2-2101663; to: RAN2, RAN3; cc: RAN, CT1; contact: Mediatek)</w:t>
      </w:r>
    </w:p>
    <w:p w14:paraId="1F218330"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S2-2101663, to RAN2, RAN3, cc RAN, CT1</w:t>
      </w:r>
      <w:r>
        <w:rPr>
          <w:i/>
        </w:rPr>
        <w:br/>
      </w:r>
      <w:r>
        <w:rPr>
          <w:i/>
        </w:rPr>
        <w:tab/>
      </w:r>
      <w:r>
        <w:rPr>
          <w:i/>
        </w:rPr>
        <w:tab/>
      </w:r>
      <w:r>
        <w:rPr>
          <w:i/>
        </w:rPr>
        <w:tab/>
      </w:r>
      <w:r>
        <w:rPr>
          <w:i/>
        </w:rPr>
        <w:tab/>
      </w:r>
      <w:r>
        <w:rPr>
          <w:i/>
        </w:rPr>
        <w:tab/>
        <w:t>Source: SA2</w:t>
      </w:r>
    </w:p>
    <w:p w14:paraId="63B285CD" w14:textId="77777777" w:rsidR="00E97C3D" w:rsidRDefault="00E97C3D" w:rsidP="00E97C3D">
      <w:pPr>
        <w:rPr>
          <w:rFonts w:ascii="Arial" w:hAnsi="Arial" w:cs="Arial"/>
          <w:b/>
        </w:rPr>
      </w:pPr>
      <w:r>
        <w:rPr>
          <w:rFonts w:ascii="Arial" w:hAnsi="Arial" w:cs="Arial"/>
          <w:b/>
        </w:rPr>
        <w:t xml:space="preserve">Abstract: </w:t>
      </w:r>
    </w:p>
    <w:p w14:paraId="52C4009C" w14:textId="77777777" w:rsidR="00E97C3D" w:rsidRDefault="00E97C3D" w:rsidP="00E97C3D">
      <w:r>
        <w:t>no RAN action requested</w:t>
      </w:r>
    </w:p>
    <w:p w14:paraId="4458332B" w14:textId="77777777" w:rsidR="00E97C3D" w:rsidRDefault="00E97C3D" w:rsidP="00E97C3D">
      <w:pPr>
        <w:rPr>
          <w:rFonts w:ascii="Arial" w:hAnsi="Arial" w:cs="Arial"/>
          <w:b/>
        </w:rPr>
      </w:pPr>
      <w:r>
        <w:rPr>
          <w:rFonts w:ascii="Arial" w:hAnsi="Arial" w:cs="Arial"/>
          <w:b/>
        </w:rPr>
        <w:t xml:space="preserve">Discussion: </w:t>
      </w:r>
    </w:p>
    <w:p w14:paraId="06AFD1F0" w14:textId="77777777" w:rsidR="00E97C3D" w:rsidRDefault="00E97C3D" w:rsidP="00E97C3D">
      <w:r>
        <w:t>RAN chair: for information in RAN</w:t>
      </w:r>
    </w:p>
    <w:p w14:paraId="2215AB7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F044A" w14:textId="77777777" w:rsidR="00E97C3D" w:rsidRDefault="00E97C3D" w:rsidP="00E97C3D">
      <w:pPr>
        <w:rPr>
          <w:rFonts w:ascii="Arial" w:hAnsi="Arial" w:cs="Arial"/>
          <w:b/>
          <w:sz w:val="24"/>
        </w:rPr>
      </w:pPr>
      <w:r>
        <w:rPr>
          <w:rFonts w:ascii="Arial" w:hAnsi="Arial" w:cs="Arial"/>
          <w:b/>
          <w:color w:val="0000FF"/>
          <w:sz w:val="24"/>
        </w:rPr>
        <w:t>RP-210220</w:t>
      </w:r>
      <w:r>
        <w:rPr>
          <w:rFonts w:ascii="Arial" w:hAnsi="Arial" w:cs="Arial"/>
          <w:b/>
          <w:color w:val="0000FF"/>
          <w:sz w:val="24"/>
        </w:rPr>
        <w:tab/>
      </w:r>
      <w:r>
        <w:rPr>
          <w:rFonts w:ascii="Arial" w:hAnsi="Arial" w:cs="Arial"/>
          <w:b/>
          <w:sz w:val="24"/>
        </w:rPr>
        <w:t>LS on ESOA recommendation to consider starting satellite based IoT normative phase in Rel-17 (ESOA_LS210305; to: RAN; cc: -; contact: ESOA Secretary General)</w:t>
      </w:r>
    </w:p>
    <w:p w14:paraId="3C34567C"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ESOA_LS210305, to RAN, cc -</w:t>
      </w:r>
      <w:r>
        <w:rPr>
          <w:i/>
        </w:rPr>
        <w:br/>
      </w:r>
      <w:r>
        <w:rPr>
          <w:i/>
        </w:rPr>
        <w:tab/>
      </w:r>
      <w:r>
        <w:rPr>
          <w:i/>
        </w:rPr>
        <w:tab/>
      </w:r>
      <w:r>
        <w:rPr>
          <w:i/>
        </w:rPr>
        <w:tab/>
      </w:r>
      <w:r>
        <w:rPr>
          <w:i/>
        </w:rPr>
        <w:tab/>
      </w:r>
      <w:r>
        <w:rPr>
          <w:i/>
        </w:rPr>
        <w:tab/>
        <w:t>Source: ESOA</w:t>
      </w:r>
    </w:p>
    <w:p w14:paraId="3EE6B774" w14:textId="77777777" w:rsidR="00E97C3D" w:rsidRDefault="00E97C3D" w:rsidP="00E97C3D">
      <w:pPr>
        <w:rPr>
          <w:rFonts w:ascii="Arial" w:hAnsi="Arial" w:cs="Arial"/>
          <w:b/>
        </w:rPr>
      </w:pPr>
      <w:r>
        <w:rPr>
          <w:rFonts w:ascii="Arial" w:hAnsi="Arial" w:cs="Arial"/>
          <w:b/>
        </w:rPr>
        <w:t xml:space="preserve">Abstract: </w:t>
      </w:r>
    </w:p>
    <w:p w14:paraId="34189FE7" w14:textId="77777777" w:rsidR="00E97C3D" w:rsidRDefault="00E97C3D" w:rsidP="00E97C3D">
      <w:r>
        <w:t>ESOA = EMEA Satellite Operators Association; EMEA = Europe, Middle East, Africa; no explicit RAN action requested</w:t>
      </w:r>
    </w:p>
    <w:p w14:paraId="2FBB34B0" w14:textId="77777777" w:rsidR="00E97C3D" w:rsidRDefault="00E97C3D" w:rsidP="00E97C3D">
      <w:pPr>
        <w:rPr>
          <w:rFonts w:ascii="Arial" w:hAnsi="Arial" w:cs="Arial"/>
          <w:b/>
        </w:rPr>
      </w:pPr>
      <w:r>
        <w:rPr>
          <w:rFonts w:ascii="Arial" w:hAnsi="Arial" w:cs="Arial"/>
          <w:b/>
        </w:rPr>
        <w:t xml:space="preserve">Discussion: </w:t>
      </w:r>
    </w:p>
    <w:p w14:paraId="3BE120A0" w14:textId="77777777" w:rsidR="00E97C3D" w:rsidRDefault="00E97C3D" w:rsidP="00E97C3D">
      <w:r>
        <w:t>handled in email discussion [91E][42][NTN_IoT_roadmap]</w:t>
      </w:r>
    </w:p>
    <w:p w14:paraId="46AD68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D90F8" w14:textId="77777777" w:rsidR="00E97C3D" w:rsidRDefault="00E97C3D" w:rsidP="00E97C3D">
      <w:pPr>
        <w:rPr>
          <w:rFonts w:ascii="Arial" w:hAnsi="Arial" w:cs="Arial"/>
          <w:b/>
          <w:sz w:val="24"/>
        </w:rPr>
      </w:pPr>
      <w:r>
        <w:rPr>
          <w:rFonts w:ascii="Arial" w:hAnsi="Arial" w:cs="Arial"/>
          <w:b/>
          <w:color w:val="0000FF"/>
          <w:sz w:val="24"/>
        </w:rPr>
        <w:t>RP-210644</w:t>
      </w:r>
      <w:r>
        <w:rPr>
          <w:rFonts w:ascii="Arial" w:hAnsi="Arial" w:cs="Arial"/>
          <w:b/>
          <w:color w:val="0000FF"/>
          <w:sz w:val="24"/>
        </w:rPr>
        <w:tab/>
      </w:r>
      <w:r>
        <w:rPr>
          <w:rFonts w:ascii="Arial" w:hAnsi="Arial" w:cs="Arial"/>
          <w:b/>
          <w:sz w:val="24"/>
        </w:rPr>
        <w:t>Status report for SI: Study on NB-IoT/eMTC support for Non-Terrestrial Networks (NTN); rapporteur: Mediatek</w:t>
      </w:r>
    </w:p>
    <w:p w14:paraId="3D2F303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658A72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98AF" w14:textId="77777777" w:rsidR="00E97C3D" w:rsidRDefault="00E97C3D" w:rsidP="00E97C3D">
      <w:pPr>
        <w:rPr>
          <w:rFonts w:ascii="Arial" w:hAnsi="Arial" w:cs="Arial"/>
          <w:b/>
          <w:sz w:val="24"/>
        </w:rPr>
      </w:pPr>
      <w:r>
        <w:rPr>
          <w:rFonts w:ascii="Arial" w:hAnsi="Arial" w:cs="Arial"/>
          <w:b/>
          <w:color w:val="0000FF"/>
          <w:sz w:val="24"/>
        </w:rPr>
        <w:t>RP-210243</w:t>
      </w:r>
      <w:r>
        <w:rPr>
          <w:rFonts w:ascii="Arial" w:hAnsi="Arial" w:cs="Arial"/>
          <w:b/>
          <w:color w:val="0000FF"/>
          <w:sz w:val="24"/>
        </w:rPr>
        <w:tab/>
      </w:r>
      <w:r>
        <w:rPr>
          <w:rFonts w:ascii="Arial" w:hAnsi="Arial" w:cs="Arial"/>
          <w:b/>
          <w:sz w:val="24"/>
        </w:rPr>
        <w:t>The Need and Urgency for IoT over NTN</w:t>
      </w:r>
    </w:p>
    <w:p w14:paraId="3E78268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Ligado Networks</w:t>
      </w:r>
    </w:p>
    <w:p w14:paraId="226BB2CF" w14:textId="77777777" w:rsidR="00E97C3D" w:rsidRDefault="00E97C3D" w:rsidP="00E97C3D">
      <w:pPr>
        <w:rPr>
          <w:rFonts w:ascii="Arial" w:hAnsi="Arial" w:cs="Arial"/>
          <w:b/>
        </w:rPr>
      </w:pPr>
      <w:r>
        <w:rPr>
          <w:rFonts w:ascii="Arial" w:hAnsi="Arial" w:cs="Arial"/>
          <w:b/>
        </w:rPr>
        <w:t xml:space="preserve">Abstract: </w:t>
      </w:r>
    </w:p>
    <w:p w14:paraId="18B782E6" w14:textId="77777777" w:rsidR="00E97C3D" w:rsidRDefault="00E97C3D" w:rsidP="00E97C3D">
      <w:r>
        <w:t>Makes the case to include normative work on IoT-NTN in Release 17</w:t>
      </w:r>
    </w:p>
    <w:p w14:paraId="532560E9" w14:textId="77777777" w:rsidR="00E97C3D" w:rsidRDefault="00E97C3D" w:rsidP="00E97C3D">
      <w:pPr>
        <w:rPr>
          <w:rFonts w:ascii="Arial" w:hAnsi="Arial" w:cs="Arial"/>
          <w:b/>
        </w:rPr>
      </w:pPr>
      <w:r>
        <w:rPr>
          <w:rFonts w:ascii="Arial" w:hAnsi="Arial" w:cs="Arial"/>
          <w:b/>
        </w:rPr>
        <w:t xml:space="preserve">Discussion: </w:t>
      </w:r>
    </w:p>
    <w:p w14:paraId="5C039CB1" w14:textId="77777777" w:rsidR="00E97C3D" w:rsidRDefault="00E97C3D" w:rsidP="00E97C3D">
      <w:r>
        <w:t>handled in email discussion [91E][42][NTN_IoT_roadmap]</w:t>
      </w:r>
    </w:p>
    <w:p w14:paraId="119F08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399B" w14:textId="77777777" w:rsidR="00E97C3D" w:rsidRDefault="00E97C3D" w:rsidP="00E97C3D">
      <w:pPr>
        <w:rPr>
          <w:rFonts w:ascii="Arial" w:hAnsi="Arial" w:cs="Arial"/>
          <w:b/>
          <w:sz w:val="24"/>
        </w:rPr>
      </w:pPr>
      <w:r>
        <w:rPr>
          <w:rFonts w:ascii="Arial" w:hAnsi="Arial" w:cs="Arial"/>
          <w:b/>
          <w:color w:val="0000FF"/>
          <w:sz w:val="24"/>
        </w:rPr>
        <w:t>RP-210434</w:t>
      </w:r>
      <w:r>
        <w:rPr>
          <w:rFonts w:ascii="Arial" w:hAnsi="Arial" w:cs="Arial"/>
          <w:b/>
          <w:color w:val="0000FF"/>
          <w:sz w:val="24"/>
        </w:rPr>
        <w:tab/>
      </w:r>
      <w:r>
        <w:rPr>
          <w:rFonts w:ascii="Arial" w:hAnsi="Arial" w:cs="Arial"/>
          <w:b/>
          <w:sz w:val="24"/>
        </w:rPr>
        <w:t>Sateliot's view, urgent need for NB-IoT NTN normative phase in Rel-17</w:t>
      </w:r>
    </w:p>
    <w:p w14:paraId="05F3BCF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Sateliot</w:t>
      </w:r>
    </w:p>
    <w:p w14:paraId="72A3FD8E" w14:textId="77777777" w:rsidR="00E97C3D" w:rsidRDefault="00E97C3D" w:rsidP="00E97C3D">
      <w:pPr>
        <w:rPr>
          <w:rFonts w:ascii="Arial" w:hAnsi="Arial" w:cs="Arial"/>
          <w:b/>
        </w:rPr>
      </w:pPr>
      <w:r>
        <w:rPr>
          <w:rFonts w:ascii="Arial" w:hAnsi="Arial" w:cs="Arial"/>
          <w:b/>
        </w:rPr>
        <w:t xml:space="preserve">Discussion: </w:t>
      </w:r>
    </w:p>
    <w:p w14:paraId="18431D89" w14:textId="77777777" w:rsidR="00E97C3D" w:rsidRDefault="00E97C3D" w:rsidP="00E97C3D">
      <w:r>
        <w:t>handled in email discussion [91E][42][NTN_IoT_roadmap]</w:t>
      </w:r>
    </w:p>
    <w:p w14:paraId="61D0C8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66F52" w14:textId="77777777" w:rsidR="00E97C3D" w:rsidRDefault="00E97C3D" w:rsidP="00E97C3D">
      <w:pPr>
        <w:rPr>
          <w:rFonts w:ascii="Arial" w:hAnsi="Arial" w:cs="Arial"/>
          <w:b/>
          <w:sz w:val="24"/>
        </w:rPr>
      </w:pPr>
      <w:r>
        <w:rPr>
          <w:rFonts w:ascii="Arial" w:hAnsi="Arial" w:cs="Arial"/>
          <w:b/>
          <w:color w:val="0000FF"/>
          <w:sz w:val="24"/>
        </w:rPr>
        <w:t>RP-210435</w:t>
      </w:r>
      <w:r>
        <w:rPr>
          <w:rFonts w:ascii="Arial" w:hAnsi="Arial" w:cs="Arial"/>
          <w:b/>
          <w:color w:val="0000FF"/>
          <w:sz w:val="24"/>
        </w:rPr>
        <w:tab/>
      </w:r>
      <w:r>
        <w:rPr>
          <w:rFonts w:ascii="Arial" w:hAnsi="Arial" w:cs="Arial"/>
          <w:b/>
          <w:sz w:val="24"/>
        </w:rPr>
        <w:t>IoT by Satellite</w:t>
      </w:r>
    </w:p>
    <w:p w14:paraId="09094F3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S.A.</w:t>
      </w:r>
    </w:p>
    <w:p w14:paraId="4530D42F" w14:textId="77777777" w:rsidR="00E97C3D" w:rsidRDefault="00E97C3D" w:rsidP="00E97C3D">
      <w:pPr>
        <w:rPr>
          <w:rFonts w:ascii="Arial" w:hAnsi="Arial" w:cs="Arial"/>
          <w:b/>
        </w:rPr>
      </w:pPr>
      <w:r>
        <w:rPr>
          <w:rFonts w:ascii="Arial" w:hAnsi="Arial" w:cs="Arial"/>
          <w:b/>
        </w:rPr>
        <w:t xml:space="preserve">Discussion: </w:t>
      </w:r>
    </w:p>
    <w:p w14:paraId="7D48FBCB" w14:textId="77777777" w:rsidR="00E97C3D" w:rsidRDefault="00E97C3D" w:rsidP="00E97C3D">
      <w:r>
        <w:t>handled in email discussion [91E][42][NTN_IoT_roadmap]</w:t>
      </w:r>
    </w:p>
    <w:p w14:paraId="73F08A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E6B32" w14:textId="77777777" w:rsidR="00E97C3D" w:rsidRDefault="00E97C3D" w:rsidP="00E97C3D">
      <w:pPr>
        <w:rPr>
          <w:rFonts w:ascii="Arial" w:hAnsi="Arial" w:cs="Arial"/>
          <w:b/>
          <w:sz w:val="24"/>
        </w:rPr>
      </w:pPr>
      <w:r>
        <w:rPr>
          <w:rFonts w:ascii="Arial" w:hAnsi="Arial" w:cs="Arial"/>
          <w:b/>
          <w:color w:val="0000FF"/>
          <w:sz w:val="24"/>
        </w:rPr>
        <w:t>RP-210438</w:t>
      </w:r>
      <w:r>
        <w:rPr>
          <w:rFonts w:ascii="Arial" w:hAnsi="Arial" w:cs="Arial"/>
          <w:b/>
          <w:color w:val="0000FF"/>
          <w:sz w:val="24"/>
        </w:rPr>
        <w:tab/>
      </w:r>
      <w:r>
        <w:rPr>
          <w:rFonts w:ascii="Arial" w:hAnsi="Arial" w:cs="Arial"/>
          <w:b/>
          <w:sz w:val="24"/>
        </w:rPr>
        <w:t>Including NTN-IoT Specification in Release 17 - will benefit the 3GPP ecosystem</w:t>
      </w:r>
    </w:p>
    <w:p w14:paraId="6E934B1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3B45074" w14:textId="77777777" w:rsidR="00E97C3D" w:rsidRDefault="00E97C3D" w:rsidP="00E97C3D">
      <w:pPr>
        <w:rPr>
          <w:rFonts w:ascii="Arial" w:hAnsi="Arial" w:cs="Arial"/>
          <w:b/>
        </w:rPr>
      </w:pPr>
      <w:r>
        <w:rPr>
          <w:rFonts w:ascii="Arial" w:hAnsi="Arial" w:cs="Arial"/>
          <w:b/>
        </w:rPr>
        <w:t xml:space="preserve">Discussion: </w:t>
      </w:r>
    </w:p>
    <w:p w14:paraId="577F344D" w14:textId="77777777" w:rsidR="00E97C3D" w:rsidRDefault="00E97C3D" w:rsidP="00E97C3D">
      <w:r>
        <w:t>handled in email discussion [91E][42][NTN_IoT_roadmap]</w:t>
      </w:r>
    </w:p>
    <w:p w14:paraId="460656B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CE7F" w14:textId="77777777" w:rsidR="00E97C3D" w:rsidRDefault="00E97C3D" w:rsidP="00E97C3D">
      <w:pPr>
        <w:rPr>
          <w:rFonts w:ascii="Arial" w:hAnsi="Arial" w:cs="Arial"/>
          <w:b/>
          <w:sz w:val="24"/>
        </w:rPr>
      </w:pPr>
      <w:r>
        <w:rPr>
          <w:rFonts w:ascii="Arial" w:hAnsi="Arial" w:cs="Arial"/>
          <w:b/>
          <w:color w:val="0000FF"/>
          <w:sz w:val="24"/>
        </w:rPr>
        <w:t>RP-210440</w:t>
      </w:r>
      <w:r>
        <w:rPr>
          <w:rFonts w:ascii="Arial" w:hAnsi="Arial" w:cs="Arial"/>
          <w:b/>
          <w:color w:val="0000FF"/>
          <w:sz w:val="24"/>
        </w:rPr>
        <w:tab/>
      </w:r>
      <w:r>
        <w:rPr>
          <w:rFonts w:ascii="Arial" w:hAnsi="Arial" w:cs="Arial"/>
          <w:b/>
          <w:sz w:val="24"/>
        </w:rPr>
        <w:t>Joint-contribution on NTN-IoT Proposed WF - Urgent need for 3GPP NTN-IoT</w:t>
      </w:r>
    </w:p>
    <w:p w14:paraId="50B3CF6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Eutelsat, Inmarsat, Intelsat, Ligado, Sateliot, Kepler, Thales, Gatehouse, Novamint, Avanti, Hispasat, TNO, KT Corp, KT Sat, Reliance Jo</w:t>
      </w:r>
    </w:p>
    <w:p w14:paraId="1D297B04" w14:textId="77777777" w:rsidR="00E97C3D" w:rsidRDefault="00E97C3D" w:rsidP="00E97C3D">
      <w:pPr>
        <w:rPr>
          <w:rFonts w:ascii="Arial" w:hAnsi="Arial" w:cs="Arial"/>
          <w:b/>
        </w:rPr>
      </w:pPr>
      <w:r>
        <w:rPr>
          <w:rFonts w:ascii="Arial" w:hAnsi="Arial" w:cs="Arial"/>
          <w:b/>
        </w:rPr>
        <w:t xml:space="preserve">Discussion: </w:t>
      </w:r>
    </w:p>
    <w:p w14:paraId="5B6109F0" w14:textId="77777777" w:rsidR="00E97C3D" w:rsidRDefault="00E97C3D" w:rsidP="00E97C3D">
      <w:r>
        <w:t>handled in email discussion [91E][42][NTN_IoT_roadmap]</w:t>
      </w:r>
    </w:p>
    <w:p w14:paraId="34C732F3" w14:textId="77777777" w:rsidR="00E97C3D" w:rsidRDefault="00E97C3D" w:rsidP="00E97C3D">
      <w:r>
        <w:t>handled in Mon GotoW</w:t>
      </w:r>
    </w:p>
    <w:p w14:paraId="58FA6A4B" w14:textId="77777777" w:rsidR="00E97C3D" w:rsidRDefault="00E97C3D" w:rsidP="00E97C3D">
      <w:r>
        <w:t>proposal:</w:t>
      </w:r>
    </w:p>
    <w:p w14:paraId="19CCAD2B" w14:textId="77777777" w:rsidR="00E97C3D" w:rsidRDefault="00E97C3D" w:rsidP="00E97C3D">
      <w:r>
        <w:lastRenderedPageBreak/>
        <w:t>to encourage RAN1/RAN2 to expedite (within the existing allotted per-meeting TU budget) the progress of the study in 2021/Q2 in accordance with the previous slide on Urgent Market Need for 3GPP NTN-IoT standard</w:t>
      </w:r>
    </w:p>
    <w:p w14:paraId="5C1C1001" w14:textId="77777777" w:rsidR="00E97C3D" w:rsidRDefault="00E97C3D" w:rsidP="00E97C3D">
      <w:r>
        <w:t>T-Mobile: also for terrestrial IOT the market demand is moderate so no need to add more TUs for SI FS_LTE_NBIOT_eMTC_NTN</w:t>
      </w:r>
    </w:p>
    <w:p w14:paraId="3B9ED7D8" w14:textId="77777777" w:rsidR="00E97C3D" w:rsidRDefault="00E97C3D" w:rsidP="00E97C3D">
      <w:r>
        <w:t>Samsung: supports to raise priority of this topic in WGs but not to add TUs</w:t>
      </w:r>
    </w:p>
    <w:p w14:paraId="57CB5F5F" w14:textId="77777777" w:rsidR="00E97C3D" w:rsidRDefault="00E97C3D" w:rsidP="00E97C3D">
      <w:r>
        <w:t>DT: as it is for LTE we support the Tdoc</w:t>
      </w:r>
    </w:p>
    <w:p w14:paraId="30169A8D" w14:textId="77777777" w:rsidR="00E97C3D" w:rsidRDefault="00E97C3D" w:rsidP="00E97C3D">
      <w:r>
        <w:t>Eutelsat: 3GPP should not miss this opportunity</w:t>
      </w:r>
    </w:p>
    <w:p w14:paraId="6E33E14C" w14:textId="77777777" w:rsidR="00E97C3D" w:rsidRDefault="00E97C3D" w:rsidP="00E97C3D">
      <w:r>
        <w:t>Vodafone: 2G remains the system with global coverage and blocks us from refarming so we support this, but we need to be careful with the TUs</w:t>
      </w:r>
    </w:p>
    <w:p w14:paraId="575704CA" w14:textId="77777777" w:rsidR="00E97C3D" w:rsidRDefault="00E97C3D" w:rsidP="00E97C3D">
      <w:r>
        <w:t>CMCC: supports that 3GPP provides an IOT solution via NTN otherwise proprietary solutions would take over this possibility</w:t>
      </w:r>
    </w:p>
    <w:p w14:paraId="405F8DAD" w14:textId="77777777" w:rsidR="00E97C3D" w:rsidRDefault="00E97C3D" w:rsidP="00E97C3D">
      <w:r>
        <w:t>Ericsson: what is the trigger for this Tdoc?</w:t>
      </w:r>
    </w:p>
    <w:p w14:paraId="2CCB0CF3" w14:textId="77777777" w:rsidR="00E97C3D" w:rsidRDefault="00E97C3D" w:rsidP="00E97C3D">
      <w:r>
        <w:t>RAN chair: guesses that this is announcing that a WI in REL-17 for this is intended, of course it also requires a careful check of the scope the topic;</w:t>
      </w:r>
    </w:p>
    <w:p w14:paraId="04BC9DB9" w14:textId="77777777" w:rsidR="00E97C3D" w:rsidRDefault="00E97C3D" w:rsidP="00E97C3D">
      <w:r>
        <w:t>Mediatek: proposal in justified, suggests to converge on a proper scope until June 21</w:t>
      </w:r>
    </w:p>
    <w:p w14:paraId="52FB74B5" w14:textId="77777777" w:rsidR="00E97C3D" w:rsidRDefault="00E97C3D" w:rsidP="00E97C3D">
      <w:r>
        <w:t>RAN chair: honest evaluation of where we are and what is planned would be useful, TUs will probably not increase, but discuss further over email discussion [42][NTN_IoT_roadmap]</w:t>
      </w:r>
    </w:p>
    <w:p w14:paraId="13B92D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3C5B3" w14:textId="77777777" w:rsidR="00E97C3D" w:rsidRDefault="00E97C3D" w:rsidP="00E97C3D">
      <w:pPr>
        <w:rPr>
          <w:rFonts w:ascii="Arial" w:hAnsi="Arial" w:cs="Arial"/>
          <w:b/>
          <w:sz w:val="24"/>
        </w:rPr>
      </w:pPr>
      <w:r>
        <w:rPr>
          <w:rFonts w:ascii="Arial" w:hAnsi="Arial" w:cs="Arial"/>
          <w:b/>
          <w:color w:val="0000FF"/>
          <w:sz w:val="24"/>
        </w:rPr>
        <w:t>RP-210492</w:t>
      </w:r>
      <w:r>
        <w:rPr>
          <w:rFonts w:ascii="Arial" w:hAnsi="Arial" w:cs="Arial"/>
          <w:b/>
          <w:color w:val="0000FF"/>
          <w:sz w:val="24"/>
        </w:rPr>
        <w:tab/>
      </w:r>
      <w:r>
        <w:rPr>
          <w:rFonts w:ascii="Arial" w:hAnsi="Arial" w:cs="Arial"/>
          <w:b/>
          <w:sz w:val="24"/>
        </w:rPr>
        <w:t>Kepler perspective: NB-IoT NTN must reach normative phase in Rel-17</w:t>
      </w:r>
    </w:p>
    <w:p w14:paraId="71642D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Sateliot</w:t>
      </w:r>
    </w:p>
    <w:p w14:paraId="2B2DDBC6" w14:textId="77777777" w:rsidR="00E97C3D" w:rsidRDefault="00E97C3D" w:rsidP="00E97C3D">
      <w:pPr>
        <w:rPr>
          <w:rFonts w:ascii="Arial" w:hAnsi="Arial" w:cs="Arial"/>
          <w:b/>
        </w:rPr>
      </w:pPr>
      <w:r>
        <w:rPr>
          <w:rFonts w:ascii="Arial" w:hAnsi="Arial" w:cs="Arial"/>
          <w:b/>
        </w:rPr>
        <w:t xml:space="preserve">Discussion: </w:t>
      </w:r>
    </w:p>
    <w:p w14:paraId="19550663" w14:textId="77777777" w:rsidR="00E97C3D" w:rsidRDefault="00E97C3D" w:rsidP="00E97C3D">
      <w:r>
        <w:t>handled in email discussion [91E][42][NTN_IoT_roadmap]</w:t>
      </w:r>
    </w:p>
    <w:p w14:paraId="6DE2B4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E18B" w14:textId="77777777" w:rsidR="00E97C3D" w:rsidRDefault="00E97C3D" w:rsidP="00E97C3D">
      <w:pPr>
        <w:rPr>
          <w:rFonts w:ascii="Arial" w:hAnsi="Arial" w:cs="Arial"/>
          <w:b/>
          <w:sz w:val="24"/>
        </w:rPr>
      </w:pPr>
      <w:r>
        <w:rPr>
          <w:rFonts w:ascii="Arial" w:hAnsi="Arial" w:cs="Arial"/>
          <w:b/>
          <w:color w:val="0000FF"/>
          <w:sz w:val="24"/>
        </w:rPr>
        <w:t>RP-210493</w:t>
      </w:r>
      <w:r>
        <w:rPr>
          <w:rFonts w:ascii="Arial" w:hAnsi="Arial" w:cs="Arial"/>
          <w:b/>
          <w:color w:val="0000FF"/>
          <w:sz w:val="24"/>
        </w:rPr>
        <w:tab/>
      </w:r>
      <w:r>
        <w:rPr>
          <w:rFonts w:ascii="Arial" w:hAnsi="Arial" w:cs="Arial"/>
          <w:b/>
          <w:sz w:val="24"/>
        </w:rPr>
        <w:t>IoT-NTN: proposed way forward</w:t>
      </w:r>
    </w:p>
    <w:p w14:paraId="2E33649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4A6DF8F" w14:textId="77777777" w:rsidR="00E97C3D" w:rsidRDefault="00E97C3D" w:rsidP="00E97C3D">
      <w:pPr>
        <w:rPr>
          <w:rFonts w:ascii="Arial" w:hAnsi="Arial" w:cs="Arial"/>
          <w:b/>
        </w:rPr>
      </w:pPr>
      <w:r>
        <w:rPr>
          <w:rFonts w:ascii="Arial" w:hAnsi="Arial" w:cs="Arial"/>
          <w:b/>
        </w:rPr>
        <w:t xml:space="preserve">Discussion: </w:t>
      </w:r>
    </w:p>
    <w:p w14:paraId="10DB173E" w14:textId="77777777" w:rsidR="00E97C3D" w:rsidRDefault="00E97C3D" w:rsidP="00E97C3D">
      <w:r>
        <w:t>handled in email discussion [91E][42][NTN_IoT_roadmap]</w:t>
      </w:r>
    </w:p>
    <w:p w14:paraId="401752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2D2B3" w14:textId="77777777" w:rsidR="00E97C3D" w:rsidRDefault="00E97C3D" w:rsidP="00E97C3D">
      <w:pPr>
        <w:rPr>
          <w:rFonts w:ascii="Arial" w:hAnsi="Arial" w:cs="Arial"/>
          <w:b/>
          <w:sz w:val="24"/>
        </w:rPr>
      </w:pPr>
      <w:r>
        <w:rPr>
          <w:rFonts w:ascii="Arial" w:hAnsi="Arial" w:cs="Arial"/>
          <w:b/>
          <w:color w:val="0000FF"/>
          <w:sz w:val="24"/>
        </w:rPr>
        <w:t>RP-210570</w:t>
      </w:r>
      <w:r>
        <w:rPr>
          <w:rFonts w:ascii="Arial" w:hAnsi="Arial" w:cs="Arial"/>
          <w:b/>
          <w:color w:val="0000FF"/>
          <w:sz w:val="24"/>
        </w:rPr>
        <w:tab/>
      </w:r>
      <w:r>
        <w:rPr>
          <w:rFonts w:ascii="Arial" w:hAnsi="Arial" w:cs="Arial"/>
          <w:b/>
          <w:sz w:val="24"/>
        </w:rPr>
        <w:t>GateHouse appeals for urgent standardized NTN NB-IoT in normative phase of Rel17</w:t>
      </w:r>
    </w:p>
    <w:p w14:paraId="3C49F6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Gatehouse Satcom A/S</w:t>
      </w:r>
    </w:p>
    <w:p w14:paraId="7C70D5BD" w14:textId="77777777" w:rsidR="00E97C3D" w:rsidRDefault="00E97C3D" w:rsidP="00E97C3D">
      <w:pPr>
        <w:rPr>
          <w:rFonts w:ascii="Arial" w:hAnsi="Arial" w:cs="Arial"/>
          <w:b/>
        </w:rPr>
      </w:pPr>
      <w:r>
        <w:rPr>
          <w:rFonts w:ascii="Arial" w:hAnsi="Arial" w:cs="Arial"/>
          <w:b/>
        </w:rPr>
        <w:t xml:space="preserve">Discussion: </w:t>
      </w:r>
    </w:p>
    <w:p w14:paraId="0FC4BA62" w14:textId="77777777" w:rsidR="00E97C3D" w:rsidRDefault="00E97C3D" w:rsidP="00E97C3D">
      <w:r>
        <w:t>handled in email discussion [91E][42][NTN_IoT_roadmap]</w:t>
      </w:r>
    </w:p>
    <w:p w14:paraId="092F0B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6AA9F" w14:textId="77777777" w:rsidR="00E97C3D" w:rsidRDefault="00E97C3D" w:rsidP="00E97C3D">
      <w:pPr>
        <w:rPr>
          <w:rFonts w:ascii="Arial" w:hAnsi="Arial" w:cs="Arial"/>
          <w:b/>
          <w:sz w:val="24"/>
        </w:rPr>
      </w:pPr>
      <w:r>
        <w:rPr>
          <w:rFonts w:ascii="Arial" w:hAnsi="Arial" w:cs="Arial"/>
          <w:b/>
          <w:color w:val="0000FF"/>
          <w:sz w:val="24"/>
        </w:rPr>
        <w:t>RP-210684</w:t>
      </w:r>
      <w:r>
        <w:rPr>
          <w:rFonts w:ascii="Arial" w:hAnsi="Arial" w:cs="Arial"/>
          <w:b/>
          <w:color w:val="0000FF"/>
          <w:sz w:val="24"/>
        </w:rPr>
        <w:tab/>
      </w:r>
      <w:r>
        <w:rPr>
          <w:rFonts w:ascii="Arial" w:hAnsi="Arial" w:cs="Arial"/>
          <w:b/>
          <w:sz w:val="24"/>
        </w:rPr>
        <w:t>Views on importance of an NTN-IoT specification in Release 17</w:t>
      </w:r>
    </w:p>
    <w:p w14:paraId="682C7C5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0DAAE2B6" w14:textId="77777777" w:rsidR="00E97C3D" w:rsidRDefault="00E97C3D" w:rsidP="00E97C3D">
      <w:pPr>
        <w:rPr>
          <w:rFonts w:ascii="Arial" w:hAnsi="Arial" w:cs="Arial"/>
          <w:b/>
        </w:rPr>
      </w:pPr>
      <w:r>
        <w:rPr>
          <w:rFonts w:ascii="Arial" w:hAnsi="Arial" w:cs="Arial"/>
          <w:b/>
        </w:rPr>
        <w:t xml:space="preserve">Discussion: </w:t>
      </w:r>
    </w:p>
    <w:p w14:paraId="6FC81012" w14:textId="77777777" w:rsidR="00E97C3D" w:rsidRDefault="00E97C3D" w:rsidP="00E97C3D">
      <w:r>
        <w:t>handled in email discussion [91E][42][NTN_IoT_roadmap]</w:t>
      </w:r>
    </w:p>
    <w:p w14:paraId="691D65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B66F" w14:textId="77777777" w:rsidR="00E97C3D" w:rsidRDefault="00E97C3D" w:rsidP="00E97C3D">
      <w:pPr>
        <w:rPr>
          <w:rFonts w:ascii="Arial" w:hAnsi="Arial" w:cs="Arial"/>
          <w:b/>
          <w:sz w:val="24"/>
        </w:rPr>
      </w:pPr>
      <w:r>
        <w:rPr>
          <w:rFonts w:ascii="Arial" w:hAnsi="Arial" w:cs="Arial"/>
          <w:b/>
          <w:color w:val="0000FF"/>
          <w:sz w:val="24"/>
        </w:rPr>
        <w:t>RP-210712</w:t>
      </w:r>
      <w:r>
        <w:rPr>
          <w:rFonts w:ascii="Arial" w:hAnsi="Arial" w:cs="Arial"/>
          <w:b/>
          <w:color w:val="0000FF"/>
          <w:sz w:val="24"/>
        </w:rPr>
        <w:tab/>
      </w:r>
      <w:r>
        <w:rPr>
          <w:rFonts w:ascii="Arial" w:hAnsi="Arial" w:cs="Arial"/>
          <w:b/>
          <w:sz w:val="24"/>
        </w:rPr>
        <w:t xml:space="preserve">Joint-Satellite Operators on NTN-IoT Opportunities </w:t>
      </w:r>
    </w:p>
    <w:p w14:paraId="7FAC83E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184D5558" w14:textId="77777777" w:rsidR="00E97C3D" w:rsidRDefault="00E97C3D" w:rsidP="00E97C3D">
      <w:pPr>
        <w:rPr>
          <w:rFonts w:ascii="Arial" w:hAnsi="Arial" w:cs="Arial"/>
          <w:b/>
        </w:rPr>
      </w:pPr>
      <w:r>
        <w:rPr>
          <w:rFonts w:ascii="Arial" w:hAnsi="Arial" w:cs="Arial"/>
          <w:b/>
        </w:rPr>
        <w:t xml:space="preserve">Discussion: </w:t>
      </w:r>
    </w:p>
    <w:p w14:paraId="69CFC065" w14:textId="77777777" w:rsidR="00E97C3D" w:rsidRDefault="00E97C3D" w:rsidP="00E97C3D">
      <w:r>
        <w:t>handled in email discussion [91E][42][NTN_IoT_roadmap]</w:t>
      </w:r>
    </w:p>
    <w:p w14:paraId="6214E2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19E49" w14:textId="77777777" w:rsidR="00E97C3D" w:rsidRDefault="00E97C3D" w:rsidP="00E97C3D">
      <w:pPr>
        <w:rPr>
          <w:rFonts w:ascii="Arial" w:hAnsi="Arial" w:cs="Arial"/>
          <w:b/>
          <w:sz w:val="24"/>
        </w:rPr>
      </w:pPr>
      <w:r>
        <w:rPr>
          <w:rFonts w:ascii="Arial" w:hAnsi="Arial" w:cs="Arial"/>
          <w:b/>
          <w:color w:val="0000FF"/>
          <w:sz w:val="24"/>
        </w:rPr>
        <w:t>RP-210645</w:t>
      </w:r>
      <w:r>
        <w:rPr>
          <w:rFonts w:ascii="Arial" w:hAnsi="Arial" w:cs="Arial"/>
          <w:b/>
          <w:color w:val="0000FF"/>
          <w:sz w:val="24"/>
        </w:rPr>
        <w:tab/>
      </w:r>
      <w:r>
        <w:rPr>
          <w:rFonts w:ascii="Arial" w:hAnsi="Arial" w:cs="Arial"/>
          <w:b/>
          <w:sz w:val="24"/>
        </w:rPr>
        <w:t>Revised SID: Study on NB-IoT/eMTC support for Non-Terrestrial Network</w:t>
      </w:r>
    </w:p>
    <w:p w14:paraId="489236E1"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 Eutelsat</w:t>
      </w:r>
    </w:p>
    <w:p w14:paraId="2C501FD8" w14:textId="77777777" w:rsidR="00E97C3D" w:rsidRDefault="00E97C3D" w:rsidP="00E97C3D">
      <w:pPr>
        <w:rPr>
          <w:rFonts w:ascii="Arial" w:hAnsi="Arial" w:cs="Arial"/>
          <w:b/>
        </w:rPr>
      </w:pPr>
      <w:r>
        <w:rPr>
          <w:rFonts w:ascii="Arial" w:hAnsi="Arial" w:cs="Arial"/>
          <w:b/>
        </w:rPr>
        <w:t xml:space="preserve">Abstract: </w:t>
      </w:r>
    </w:p>
    <w:p w14:paraId="18E26D99" w14:textId="77777777" w:rsidR="00E97C3D" w:rsidRDefault="00E97C3D" w:rsidP="00E97C3D">
      <w:r>
        <w:t>last approved SID: RP-202689; basic admin. update;</w:t>
      </w:r>
    </w:p>
    <w:p w14:paraId="41934F0A" w14:textId="77777777" w:rsidR="00E97C3D" w:rsidRDefault="00E97C3D" w:rsidP="00E97C3D">
      <w:pPr>
        <w:rPr>
          <w:rFonts w:ascii="Arial" w:hAnsi="Arial" w:cs="Arial"/>
          <w:b/>
        </w:rPr>
      </w:pPr>
      <w:r>
        <w:rPr>
          <w:rFonts w:ascii="Arial" w:hAnsi="Arial" w:cs="Arial"/>
          <w:b/>
        </w:rPr>
        <w:t xml:space="preserve">Discussion: </w:t>
      </w:r>
    </w:p>
    <w:p w14:paraId="4B4BFEE9" w14:textId="77777777" w:rsidR="00E97C3D" w:rsidRDefault="00E97C3D" w:rsidP="00E97C3D">
      <w:r>
        <w:t>handled in email discussion [91E][42][NTN_IoT_roadmap]</w:t>
      </w:r>
    </w:p>
    <w:p w14:paraId="3D7F07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RP-210868</w:t>
      </w:r>
      <w:r>
        <w:rPr>
          <w:color w:val="993300"/>
          <w:u w:val="single"/>
        </w:rPr>
        <w:t>.</w:t>
      </w:r>
    </w:p>
    <w:p w14:paraId="4D3DCEAB" w14:textId="77777777" w:rsidR="00E97C3D" w:rsidRDefault="00E97C3D" w:rsidP="00E97C3D">
      <w:pPr>
        <w:rPr>
          <w:rFonts w:ascii="Arial" w:hAnsi="Arial" w:cs="Arial"/>
          <w:b/>
          <w:sz w:val="24"/>
        </w:rPr>
      </w:pPr>
      <w:r>
        <w:rPr>
          <w:rFonts w:ascii="Arial" w:hAnsi="Arial" w:cs="Arial"/>
          <w:b/>
          <w:color w:val="0000FF"/>
          <w:sz w:val="24"/>
        </w:rPr>
        <w:t>RP-210868</w:t>
      </w:r>
      <w:r>
        <w:rPr>
          <w:rFonts w:ascii="Arial" w:hAnsi="Arial" w:cs="Arial"/>
          <w:b/>
          <w:color w:val="0000FF"/>
          <w:sz w:val="24"/>
        </w:rPr>
        <w:tab/>
      </w:r>
      <w:r>
        <w:rPr>
          <w:rFonts w:ascii="Arial" w:hAnsi="Arial" w:cs="Arial"/>
          <w:b/>
          <w:sz w:val="24"/>
        </w:rPr>
        <w:t>Revised SID: Study on NB-IoT/eMTC support for Non-Terrestrial Network</w:t>
      </w:r>
    </w:p>
    <w:p w14:paraId="572E4D43"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 Eutelsat</w:t>
      </w:r>
    </w:p>
    <w:p w14:paraId="2656E6B2" w14:textId="77777777" w:rsidR="00E97C3D" w:rsidRDefault="00E97C3D" w:rsidP="00E97C3D">
      <w:pPr>
        <w:rPr>
          <w:color w:val="808080"/>
        </w:rPr>
      </w:pPr>
      <w:r>
        <w:rPr>
          <w:color w:val="808080"/>
        </w:rPr>
        <w:t>(Replaces RP-210645)</w:t>
      </w:r>
    </w:p>
    <w:p w14:paraId="6EDD0EF5" w14:textId="77777777" w:rsidR="00E97C3D" w:rsidRDefault="00E97C3D" w:rsidP="00E97C3D">
      <w:pPr>
        <w:rPr>
          <w:rFonts w:ascii="Arial" w:hAnsi="Arial" w:cs="Arial"/>
          <w:b/>
        </w:rPr>
      </w:pPr>
      <w:r>
        <w:rPr>
          <w:rFonts w:ascii="Arial" w:hAnsi="Arial" w:cs="Arial"/>
          <w:b/>
        </w:rPr>
        <w:t xml:space="preserve">Abstract: </w:t>
      </w:r>
    </w:p>
    <w:p w14:paraId="3193B41B" w14:textId="77777777" w:rsidR="00E97C3D" w:rsidRDefault="00E97C3D" w:rsidP="00E97C3D">
      <w:r>
        <w:t>last approved SID: RP-202689</w:t>
      </w:r>
    </w:p>
    <w:p w14:paraId="0A714741" w14:textId="77777777" w:rsidR="00E97C3D" w:rsidRDefault="00E97C3D" w:rsidP="00E97C3D">
      <w:pPr>
        <w:rPr>
          <w:rFonts w:ascii="Arial" w:hAnsi="Arial" w:cs="Arial"/>
          <w:b/>
        </w:rPr>
      </w:pPr>
      <w:r>
        <w:rPr>
          <w:rFonts w:ascii="Arial" w:hAnsi="Arial" w:cs="Arial"/>
          <w:b/>
        </w:rPr>
        <w:t xml:space="preserve">Discussion: </w:t>
      </w:r>
    </w:p>
    <w:p w14:paraId="36C73B1E" w14:textId="77777777" w:rsidR="00E97C3D" w:rsidRDefault="00E97C3D" w:rsidP="00E97C3D">
      <w:r>
        <w:t>handled in email discussion [91E][42][NTN_IoT_roadmap]</w:t>
      </w:r>
    </w:p>
    <w:p w14:paraId="1433B1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5555B" w14:textId="77777777" w:rsidR="00E97C3D" w:rsidRDefault="00E97C3D" w:rsidP="00E97C3D">
      <w:pPr>
        <w:rPr>
          <w:rFonts w:ascii="Arial" w:hAnsi="Arial" w:cs="Arial"/>
          <w:b/>
          <w:sz w:val="24"/>
        </w:rPr>
      </w:pPr>
      <w:r>
        <w:rPr>
          <w:rFonts w:ascii="Arial" w:hAnsi="Arial" w:cs="Arial"/>
          <w:b/>
          <w:color w:val="0000FF"/>
          <w:sz w:val="24"/>
        </w:rPr>
        <w:t>RP-210812</w:t>
      </w:r>
      <w:r>
        <w:rPr>
          <w:rFonts w:ascii="Arial" w:hAnsi="Arial" w:cs="Arial"/>
          <w:b/>
          <w:color w:val="0000FF"/>
          <w:sz w:val="24"/>
        </w:rPr>
        <w:tab/>
      </w:r>
      <w:r>
        <w:rPr>
          <w:rFonts w:ascii="Arial" w:hAnsi="Arial" w:cs="Arial"/>
          <w:b/>
          <w:sz w:val="24"/>
        </w:rPr>
        <w:t>Moderator's summary for email discussion [91E][42][NTN_IoT_roadmap]</w:t>
      </w:r>
    </w:p>
    <w:p w14:paraId="7F184D6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625EAEAD" w14:textId="77777777" w:rsidR="00E97C3D" w:rsidRDefault="00E97C3D" w:rsidP="00E97C3D">
      <w:pPr>
        <w:rPr>
          <w:rFonts w:ascii="Arial" w:hAnsi="Arial" w:cs="Arial"/>
          <w:b/>
        </w:rPr>
      </w:pPr>
      <w:r>
        <w:rPr>
          <w:rFonts w:ascii="Arial" w:hAnsi="Arial" w:cs="Arial"/>
          <w:b/>
        </w:rPr>
        <w:t xml:space="preserve">Abstract: </w:t>
      </w:r>
    </w:p>
    <w:p w14:paraId="656014A9" w14:textId="77777777" w:rsidR="00E97C3D" w:rsidRDefault="00E97C3D" w:rsidP="00E97C3D">
      <w:r>
        <w:t>handled Tdocs: RP-210220, RP-210243, RP-210434, RP-210435, RP-210438, RP-210440, RP-210492, RP-210493, RP-210570, RP-210684, RP-210712, RP-210645</w:t>
      </w:r>
    </w:p>
    <w:p w14:paraId="320594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RP-210905</w:t>
      </w:r>
      <w:r>
        <w:rPr>
          <w:color w:val="993300"/>
          <w:u w:val="single"/>
        </w:rPr>
        <w:t>.</w:t>
      </w:r>
    </w:p>
    <w:p w14:paraId="1B144013" w14:textId="77777777" w:rsidR="00E97C3D" w:rsidRDefault="00E97C3D" w:rsidP="00E97C3D">
      <w:pPr>
        <w:rPr>
          <w:rFonts w:ascii="Arial" w:hAnsi="Arial" w:cs="Arial"/>
          <w:b/>
          <w:sz w:val="24"/>
        </w:rPr>
      </w:pPr>
      <w:r>
        <w:rPr>
          <w:rFonts w:ascii="Arial" w:hAnsi="Arial" w:cs="Arial"/>
          <w:b/>
          <w:color w:val="0000FF"/>
          <w:sz w:val="24"/>
        </w:rPr>
        <w:lastRenderedPageBreak/>
        <w:t>RP-210905</w:t>
      </w:r>
      <w:r>
        <w:rPr>
          <w:rFonts w:ascii="Arial" w:hAnsi="Arial" w:cs="Arial"/>
          <w:b/>
          <w:color w:val="0000FF"/>
          <w:sz w:val="24"/>
        </w:rPr>
        <w:tab/>
      </w:r>
      <w:r>
        <w:rPr>
          <w:rFonts w:ascii="Arial" w:hAnsi="Arial" w:cs="Arial"/>
          <w:b/>
          <w:sz w:val="24"/>
        </w:rPr>
        <w:t>Moderator's summary for email discussion [91E][42][NTN_IoT_roadmap]</w:t>
      </w:r>
    </w:p>
    <w:p w14:paraId="72EAEBEC"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3969A077" w14:textId="77777777" w:rsidR="00E97C3D" w:rsidRDefault="00E97C3D" w:rsidP="00E97C3D">
      <w:pPr>
        <w:rPr>
          <w:color w:val="808080"/>
        </w:rPr>
      </w:pPr>
      <w:r>
        <w:rPr>
          <w:color w:val="808080"/>
        </w:rPr>
        <w:t>(Replaces RP-210812)</w:t>
      </w:r>
    </w:p>
    <w:p w14:paraId="243DC6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RP-210915</w:t>
      </w:r>
      <w:r>
        <w:rPr>
          <w:color w:val="993300"/>
          <w:u w:val="single"/>
        </w:rPr>
        <w:t>.</w:t>
      </w:r>
    </w:p>
    <w:p w14:paraId="70E4C6BA" w14:textId="77777777" w:rsidR="00E97C3D" w:rsidRDefault="00E97C3D" w:rsidP="00E97C3D">
      <w:pPr>
        <w:rPr>
          <w:rFonts w:ascii="Arial" w:hAnsi="Arial" w:cs="Arial"/>
          <w:b/>
          <w:sz w:val="24"/>
        </w:rPr>
      </w:pPr>
      <w:r>
        <w:rPr>
          <w:rFonts w:ascii="Arial" w:hAnsi="Arial" w:cs="Arial"/>
          <w:b/>
          <w:color w:val="0000FF"/>
          <w:sz w:val="24"/>
        </w:rPr>
        <w:t>RP-210915</w:t>
      </w:r>
      <w:r>
        <w:rPr>
          <w:rFonts w:ascii="Arial" w:hAnsi="Arial" w:cs="Arial"/>
          <w:b/>
          <w:color w:val="0000FF"/>
          <w:sz w:val="24"/>
        </w:rPr>
        <w:tab/>
      </w:r>
      <w:r>
        <w:rPr>
          <w:rFonts w:ascii="Arial" w:hAnsi="Arial" w:cs="Arial"/>
          <w:b/>
          <w:sz w:val="24"/>
        </w:rPr>
        <w:t>Moderator's summary for email discussion [91E][42][NTN_IoT_roadmap]</w:t>
      </w:r>
    </w:p>
    <w:p w14:paraId="13A8C92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4D38BEB2" w14:textId="77777777" w:rsidR="00E97C3D" w:rsidRDefault="00E97C3D" w:rsidP="00E97C3D">
      <w:pPr>
        <w:rPr>
          <w:color w:val="808080"/>
        </w:rPr>
      </w:pPr>
      <w:r>
        <w:rPr>
          <w:color w:val="808080"/>
        </w:rPr>
        <w:t>(Replaces RP-210905)</w:t>
      </w:r>
    </w:p>
    <w:p w14:paraId="14F885FD" w14:textId="77777777" w:rsidR="00E97C3D" w:rsidRDefault="00E97C3D" w:rsidP="00E97C3D">
      <w:pPr>
        <w:rPr>
          <w:rFonts w:ascii="Arial" w:hAnsi="Arial" w:cs="Arial"/>
          <w:b/>
        </w:rPr>
      </w:pPr>
      <w:r>
        <w:rPr>
          <w:rFonts w:ascii="Arial" w:hAnsi="Arial" w:cs="Arial"/>
          <w:b/>
        </w:rPr>
        <w:t xml:space="preserve">Discussion: </w:t>
      </w:r>
    </w:p>
    <w:p w14:paraId="1D38EDCA" w14:textId="77777777" w:rsidR="00E97C3D" w:rsidRDefault="00E97C3D" w:rsidP="00E97C3D">
      <w:r>
        <w:t>RAN chair: will come back to the NTN IoT scoping discussion at RAN#92e in June 21 and would kindly encourage companies to make a dedicated and honest effort to scope this item so that it fits into the TU budget.</w:t>
      </w:r>
    </w:p>
    <w:p w14:paraId="2C071E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0807B" w14:textId="77777777" w:rsidR="00E97C3D" w:rsidRDefault="00E97C3D" w:rsidP="00E97C3D">
      <w:pPr>
        <w:pStyle w:val="Heading3"/>
      </w:pPr>
      <w:bookmarkStart w:id="348" w:name="_Toc69483492"/>
      <w:bookmarkStart w:id="349" w:name="_Toc74553735"/>
      <w:r>
        <w:t>10.7</w:t>
      </w:r>
      <w:r>
        <w:tab/>
        <w:t>Open REL-17 LTE WIs (non-spectrum)</w:t>
      </w:r>
      <w:bookmarkEnd w:id="348"/>
      <w:bookmarkEnd w:id="349"/>
    </w:p>
    <w:p w14:paraId="67BDB9E9" w14:textId="77777777" w:rsidR="00E97C3D" w:rsidRDefault="00E97C3D" w:rsidP="00E97C3D">
      <w:pPr>
        <w:pStyle w:val="Heading4"/>
      </w:pPr>
      <w:bookmarkStart w:id="350" w:name="_Toc69483493"/>
      <w:bookmarkStart w:id="351" w:name="_Toc74553736"/>
      <w:r>
        <w:t>10.7.1</w:t>
      </w:r>
      <w:r>
        <w:tab/>
        <w:t>Additional enh. for NB-IoT and LTE-MTC [RAN1 WI: NB_IOTenh4_LTE_eMTC6]</w:t>
      </w:r>
      <w:bookmarkEnd w:id="350"/>
      <w:bookmarkEnd w:id="351"/>
    </w:p>
    <w:p w14:paraId="74920791" w14:textId="77777777" w:rsidR="00E97C3D" w:rsidRDefault="00E97C3D" w:rsidP="00E97C3D">
      <w:pPr>
        <w:rPr>
          <w:rFonts w:ascii="Arial" w:hAnsi="Arial" w:cs="Arial"/>
          <w:b/>
          <w:sz w:val="24"/>
        </w:rPr>
      </w:pPr>
      <w:r>
        <w:rPr>
          <w:rFonts w:ascii="Arial" w:hAnsi="Arial" w:cs="Arial"/>
          <w:b/>
          <w:color w:val="0000FF"/>
          <w:sz w:val="24"/>
        </w:rPr>
        <w:t>RP-210534</w:t>
      </w:r>
      <w:r>
        <w:rPr>
          <w:rFonts w:ascii="Arial" w:hAnsi="Arial" w:cs="Arial"/>
          <w:b/>
          <w:color w:val="0000FF"/>
          <w:sz w:val="24"/>
        </w:rPr>
        <w:tab/>
      </w:r>
      <w:r>
        <w:rPr>
          <w:rFonts w:ascii="Arial" w:hAnsi="Arial" w:cs="Arial"/>
          <w:b/>
          <w:sz w:val="24"/>
        </w:rPr>
        <w:t>Status report for WI: Additional  enhancements for NB-IoT and LTE-MTC; rapporteur: Huawei</w:t>
      </w:r>
    </w:p>
    <w:p w14:paraId="2139436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DBBE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A0E3" w14:textId="77777777" w:rsidR="00E97C3D" w:rsidRDefault="00E97C3D" w:rsidP="00E97C3D">
      <w:pPr>
        <w:pStyle w:val="Heading3"/>
      </w:pPr>
      <w:bookmarkStart w:id="352" w:name="_Toc69483494"/>
      <w:bookmarkStart w:id="353" w:name="_Toc74553737"/>
      <w:r>
        <w:t>10.8</w:t>
      </w:r>
      <w:r>
        <w:tab/>
        <w:t>Open REL-17 LTE WIs (spectrum related)</w:t>
      </w:r>
      <w:bookmarkEnd w:id="352"/>
      <w:bookmarkEnd w:id="353"/>
    </w:p>
    <w:p w14:paraId="4F0CDE16" w14:textId="77777777" w:rsidR="00E97C3D" w:rsidRDefault="00E97C3D" w:rsidP="00E97C3D">
      <w:pPr>
        <w:pStyle w:val="Heading4"/>
      </w:pPr>
      <w:bookmarkStart w:id="354" w:name="_Toc69483495"/>
      <w:bookmarkStart w:id="355" w:name="_Toc74553738"/>
      <w:r>
        <w:t>10.8.1</w:t>
      </w:r>
      <w:r>
        <w:tab/>
        <w:t>Add. LTE bands for UE cat. M1/M2/NB1/NB2 in Rel-17 [RAN4 WI: LTE_bands_R17_M1_M2_NB1_NB2]</w:t>
      </w:r>
      <w:bookmarkEnd w:id="354"/>
      <w:bookmarkEnd w:id="355"/>
    </w:p>
    <w:p w14:paraId="3BB0BF9E" w14:textId="77777777" w:rsidR="00E97C3D" w:rsidRDefault="00E97C3D" w:rsidP="00E97C3D">
      <w:pPr>
        <w:rPr>
          <w:rFonts w:ascii="Arial" w:hAnsi="Arial" w:cs="Arial"/>
          <w:b/>
          <w:sz w:val="24"/>
        </w:rPr>
      </w:pPr>
      <w:r>
        <w:rPr>
          <w:rFonts w:ascii="Arial" w:hAnsi="Arial" w:cs="Arial"/>
          <w:b/>
          <w:color w:val="0000FF"/>
          <w:sz w:val="24"/>
        </w:rPr>
        <w:t>RP-210531</w:t>
      </w:r>
      <w:r>
        <w:rPr>
          <w:rFonts w:ascii="Arial" w:hAnsi="Arial" w:cs="Arial"/>
          <w:b/>
          <w:color w:val="0000FF"/>
          <w:sz w:val="24"/>
        </w:rPr>
        <w:tab/>
      </w:r>
      <w:r>
        <w:rPr>
          <w:rFonts w:ascii="Arial" w:hAnsi="Arial" w:cs="Arial"/>
          <w:b/>
          <w:sz w:val="24"/>
        </w:rPr>
        <w:t>Status Report for WI Additional LTE bands for or UE categories M1/M2/NB1/NB2 in Rel-17; rapporteur: Ericsson</w:t>
      </w:r>
    </w:p>
    <w:p w14:paraId="06B3F1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366B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78DB7" w14:textId="77777777" w:rsidR="00E97C3D" w:rsidRDefault="00E97C3D" w:rsidP="00E97C3D">
      <w:pPr>
        <w:rPr>
          <w:rFonts w:ascii="Arial" w:hAnsi="Arial" w:cs="Arial"/>
          <w:b/>
          <w:sz w:val="24"/>
        </w:rPr>
      </w:pPr>
      <w:r>
        <w:rPr>
          <w:rFonts w:ascii="Arial" w:hAnsi="Arial" w:cs="Arial"/>
          <w:b/>
          <w:color w:val="0000FF"/>
          <w:sz w:val="24"/>
        </w:rPr>
        <w:t>RP-210110</w:t>
      </w:r>
      <w:r>
        <w:rPr>
          <w:rFonts w:ascii="Arial" w:hAnsi="Arial" w:cs="Arial"/>
          <w:b/>
          <w:color w:val="0000FF"/>
          <w:sz w:val="24"/>
        </w:rPr>
        <w:tab/>
      </w:r>
      <w:r>
        <w:rPr>
          <w:rFonts w:ascii="Arial" w:hAnsi="Arial" w:cs="Arial"/>
          <w:b/>
          <w:sz w:val="24"/>
        </w:rPr>
        <w:t>RAN4 CRs for Additional LTE bands for UE categories M1/M2/NB1/NB2 in Rel-17</w:t>
      </w:r>
    </w:p>
    <w:p w14:paraId="2264497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AAD3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9C17E" w14:textId="77777777" w:rsidR="00E97C3D" w:rsidRDefault="00E97C3D" w:rsidP="00E97C3D">
      <w:pPr>
        <w:pStyle w:val="Heading4"/>
      </w:pPr>
      <w:bookmarkStart w:id="356" w:name="_Toc69483496"/>
      <w:bookmarkStart w:id="357" w:name="_Toc74553739"/>
      <w:r>
        <w:lastRenderedPageBreak/>
        <w:t>10.8.2</w:t>
      </w:r>
      <w:r>
        <w:tab/>
        <w:t>Modification of LTE Band 24 Specs to comply with updated regul. emission limits [RAN4 WI: LTE_B24_mod]</w:t>
      </w:r>
      <w:bookmarkEnd w:id="356"/>
      <w:bookmarkEnd w:id="357"/>
    </w:p>
    <w:p w14:paraId="3600A3F0" w14:textId="77777777" w:rsidR="00E97C3D" w:rsidRDefault="00E97C3D" w:rsidP="00E97C3D">
      <w:pPr>
        <w:rPr>
          <w:rFonts w:ascii="Arial" w:hAnsi="Arial" w:cs="Arial"/>
          <w:b/>
          <w:sz w:val="24"/>
        </w:rPr>
      </w:pPr>
      <w:r>
        <w:rPr>
          <w:rFonts w:ascii="Arial" w:hAnsi="Arial" w:cs="Arial"/>
          <w:b/>
          <w:color w:val="0000FF"/>
          <w:sz w:val="24"/>
        </w:rPr>
        <w:t>RP-210340</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519E0B9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30C002" w14:textId="77777777" w:rsidR="00E97C3D" w:rsidRDefault="00E97C3D" w:rsidP="00E97C3D">
      <w:pPr>
        <w:rPr>
          <w:rFonts w:ascii="Arial" w:hAnsi="Arial" w:cs="Arial"/>
          <w:b/>
        </w:rPr>
      </w:pPr>
      <w:r>
        <w:rPr>
          <w:rFonts w:ascii="Arial" w:hAnsi="Arial" w:cs="Arial"/>
          <w:b/>
        </w:rPr>
        <w:t xml:space="preserve">Discussion: </w:t>
      </w:r>
    </w:p>
    <w:p w14:paraId="6442E01F" w14:textId="77777777" w:rsidR="00E97C3D" w:rsidRDefault="00E97C3D" w:rsidP="00E97C3D">
      <w:r>
        <w:t>MCC: Core: 95%, June 21; Perf.: 100%, June 21; Perf. part target makes no sense; if Perf. part is 100% complete, then the target date has to be corrected to March 21</w:t>
      </w:r>
    </w:p>
    <w:p w14:paraId="749CE5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RP-210753</w:t>
      </w:r>
      <w:r>
        <w:rPr>
          <w:color w:val="993300"/>
          <w:u w:val="single"/>
        </w:rPr>
        <w:t>.</w:t>
      </w:r>
    </w:p>
    <w:p w14:paraId="421C0F20" w14:textId="77777777" w:rsidR="00E97C3D" w:rsidRDefault="00E97C3D" w:rsidP="00E97C3D">
      <w:pPr>
        <w:rPr>
          <w:rFonts w:ascii="Arial" w:hAnsi="Arial" w:cs="Arial"/>
          <w:b/>
          <w:sz w:val="24"/>
        </w:rPr>
      </w:pPr>
      <w:r>
        <w:rPr>
          <w:rFonts w:ascii="Arial" w:hAnsi="Arial" w:cs="Arial"/>
          <w:b/>
          <w:color w:val="0000FF"/>
          <w:sz w:val="24"/>
        </w:rPr>
        <w:t>RP-210753</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97D131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E516836" w14:textId="77777777" w:rsidR="00E97C3D" w:rsidRDefault="00E97C3D" w:rsidP="00E97C3D">
      <w:pPr>
        <w:rPr>
          <w:color w:val="808080"/>
        </w:rPr>
      </w:pPr>
      <w:r>
        <w:rPr>
          <w:color w:val="808080"/>
        </w:rPr>
        <w:t>(Replaces RP-210340)</w:t>
      </w:r>
    </w:p>
    <w:p w14:paraId="7417D52D" w14:textId="77777777" w:rsidR="00E97C3D" w:rsidRDefault="00E97C3D" w:rsidP="00E97C3D">
      <w:pPr>
        <w:rPr>
          <w:rFonts w:ascii="Arial" w:hAnsi="Arial" w:cs="Arial"/>
          <w:b/>
        </w:rPr>
      </w:pPr>
      <w:r>
        <w:rPr>
          <w:rFonts w:ascii="Arial" w:hAnsi="Arial" w:cs="Arial"/>
          <w:b/>
        </w:rPr>
        <w:t xml:space="preserve">Discussion: </w:t>
      </w:r>
    </w:p>
    <w:p w14:paraId="515A1F53" w14:textId="566BD22D" w:rsidR="00E97C3D" w:rsidRDefault="00E97C3D" w:rsidP="00E97C3D">
      <w:r>
        <w:t>MCC: late submission</w:t>
      </w:r>
    </w:p>
    <w:p w14:paraId="016AFD17" w14:textId="33DBD706" w:rsidR="00DD11D7" w:rsidRDefault="00DD11D7" w:rsidP="00E97C3D">
      <w:r>
        <w:t>conclusion: Perf. part WI is completed.</w:t>
      </w:r>
    </w:p>
    <w:p w14:paraId="097096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22DE9" w14:textId="77777777" w:rsidR="00E97C3D" w:rsidRDefault="00E97C3D" w:rsidP="00E97C3D">
      <w:pPr>
        <w:rPr>
          <w:rFonts w:ascii="Arial" w:hAnsi="Arial" w:cs="Arial"/>
          <w:b/>
          <w:sz w:val="24"/>
        </w:rPr>
      </w:pPr>
      <w:r>
        <w:rPr>
          <w:rFonts w:ascii="Arial" w:hAnsi="Arial" w:cs="Arial"/>
          <w:b/>
          <w:color w:val="0000FF"/>
          <w:sz w:val="24"/>
        </w:rPr>
        <w:t>RP-210111</w:t>
      </w:r>
      <w:r>
        <w:rPr>
          <w:rFonts w:ascii="Arial" w:hAnsi="Arial" w:cs="Arial"/>
          <w:b/>
          <w:color w:val="0000FF"/>
          <w:sz w:val="24"/>
        </w:rPr>
        <w:tab/>
      </w:r>
      <w:r>
        <w:rPr>
          <w:rFonts w:ascii="Arial" w:hAnsi="Arial" w:cs="Arial"/>
          <w:b/>
          <w:sz w:val="24"/>
        </w:rPr>
        <w:t>RAN4 CRs for Modification of LTE Band 24 Specifications to comply with updated regulatory emission limits</w:t>
      </w:r>
    </w:p>
    <w:p w14:paraId="68E810B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287B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9395F" w14:textId="77777777" w:rsidR="00E97C3D" w:rsidRDefault="00E97C3D" w:rsidP="00E97C3D">
      <w:pPr>
        <w:pStyle w:val="Heading4"/>
      </w:pPr>
      <w:bookmarkStart w:id="358" w:name="_Toc69483497"/>
      <w:bookmarkStart w:id="359" w:name="_Toc74553740"/>
      <w:r>
        <w:t>10.8.3</w:t>
      </w:r>
      <w:r>
        <w:tab/>
        <w:t>LTE CA related basket WIs</w:t>
      </w:r>
      <w:bookmarkEnd w:id="358"/>
      <w:bookmarkEnd w:id="359"/>
    </w:p>
    <w:p w14:paraId="0FEABFD1" w14:textId="77777777" w:rsidR="00E97C3D" w:rsidRDefault="00E97C3D" w:rsidP="00E97C3D">
      <w:pPr>
        <w:pStyle w:val="Heading5"/>
      </w:pPr>
      <w:bookmarkStart w:id="360" w:name="_Toc69483498"/>
      <w:bookmarkStart w:id="361" w:name="_Toc74553741"/>
      <w:r>
        <w:t>10.8.3.1</w:t>
      </w:r>
      <w:r>
        <w:tab/>
        <w:t>Rel-17 LTE inter-band CA for 2 bands DL with 1 band UL [RAN4 WI: LTE_CA_R17_2BDL_1BUL]</w:t>
      </w:r>
      <w:bookmarkEnd w:id="360"/>
      <w:bookmarkEnd w:id="361"/>
    </w:p>
    <w:p w14:paraId="3BCD6149" w14:textId="77777777" w:rsidR="00E97C3D" w:rsidRDefault="00E97C3D" w:rsidP="00E97C3D">
      <w:pPr>
        <w:rPr>
          <w:rFonts w:ascii="Arial" w:hAnsi="Arial" w:cs="Arial"/>
          <w:b/>
          <w:sz w:val="24"/>
        </w:rPr>
      </w:pPr>
      <w:r>
        <w:rPr>
          <w:rFonts w:ascii="Arial" w:hAnsi="Arial" w:cs="Arial"/>
          <w:b/>
          <w:color w:val="0000FF"/>
          <w:sz w:val="24"/>
        </w:rPr>
        <w:t>RP-210226</w:t>
      </w:r>
      <w:r>
        <w:rPr>
          <w:rFonts w:ascii="Arial" w:hAnsi="Arial" w:cs="Arial"/>
          <w:b/>
          <w:color w:val="0000FF"/>
          <w:sz w:val="24"/>
        </w:rPr>
        <w:tab/>
      </w:r>
      <w:r>
        <w:rPr>
          <w:rFonts w:ascii="Arial" w:hAnsi="Arial" w:cs="Arial"/>
          <w:b/>
          <w:sz w:val="24"/>
        </w:rPr>
        <w:t>Status Report for Work Item Rel17 LTE inter-band CA for 2 bands DL with 1 band UL; rapporteur: Qualcomm</w:t>
      </w:r>
    </w:p>
    <w:p w14:paraId="5119F56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E745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FA5A" w14:textId="77777777" w:rsidR="00E97C3D" w:rsidRDefault="00E97C3D" w:rsidP="00E97C3D">
      <w:pPr>
        <w:rPr>
          <w:rFonts w:ascii="Arial" w:hAnsi="Arial" w:cs="Arial"/>
          <w:b/>
          <w:sz w:val="24"/>
        </w:rPr>
      </w:pPr>
      <w:r>
        <w:rPr>
          <w:rFonts w:ascii="Arial" w:hAnsi="Arial" w:cs="Arial"/>
          <w:b/>
          <w:color w:val="0000FF"/>
          <w:sz w:val="24"/>
        </w:rPr>
        <w:t>RP-210185</w:t>
      </w:r>
      <w:r>
        <w:rPr>
          <w:rFonts w:ascii="Arial" w:hAnsi="Arial" w:cs="Arial"/>
          <w:b/>
          <w:color w:val="0000FF"/>
          <w:sz w:val="24"/>
        </w:rPr>
        <w:tab/>
      </w:r>
      <w:r>
        <w:rPr>
          <w:rFonts w:ascii="Arial" w:hAnsi="Arial" w:cs="Arial"/>
          <w:b/>
          <w:sz w:val="24"/>
        </w:rPr>
        <w:t>RAN4 CRs for Rel-17 LTE inter-band Carrier Aggregation for 2 bands DL with 1 band UL</w:t>
      </w:r>
    </w:p>
    <w:p w14:paraId="0AB80FD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2BDC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F3C0F" w14:textId="77777777" w:rsidR="00E97C3D" w:rsidRDefault="00E97C3D" w:rsidP="00E97C3D">
      <w:pPr>
        <w:rPr>
          <w:rFonts w:ascii="Arial" w:hAnsi="Arial" w:cs="Arial"/>
          <w:b/>
          <w:sz w:val="24"/>
        </w:rPr>
      </w:pPr>
      <w:r>
        <w:rPr>
          <w:rFonts w:ascii="Arial" w:hAnsi="Arial" w:cs="Arial"/>
          <w:b/>
          <w:color w:val="0000FF"/>
          <w:sz w:val="24"/>
        </w:rPr>
        <w:t>RP-210227</w:t>
      </w:r>
      <w:r>
        <w:rPr>
          <w:rFonts w:ascii="Arial" w:hAnsi="Arial" w:cs="Arial"/>
          <w:b/>
          <w:color w:val="0000FF"/>
          <w:sz w:val="24"/>
        </w:rPr>
        <w:tab/>
      </w:r>
      <w:r>
        <w:rPr>
          <w:rFonts w:ascii="Arial" w:hAnsi="Arial" w:cs="Arial"/>
          <w:b/>
          <w:sz w:val="24"/>
        </w:rPr>
        <w:t>Revised WID: Rel17 LTE inter-band CA for 2 bands DL with 1 band UL</w:t>
      </w:r>
    </w:p>
    <w:p w14:paraId="2F6FF4BA"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50C3EE9" w14:textId="77777777" w:rsidR="00E97C3D" w:rsidRDefault="00E97C3D" w:rsidP="00E97C3D">
      <w:pPr>
        <w:rPr>
          <w:rFonts w:ascii="Arial" w:hAnsi="Arial" w:cs="Arial"/>
          <w:b/>
        </w:rPr>
      </w:pPr>
      <w:r>
        <w:rPr>
          <w:rFonts w:ascii="Arial" w:hAnsi="Arial" w:cs="Arial"/>
          <w:b/>
        </w:rPr>
        <w:t xml:space="preserve">Abstract: </w:t>
      </w:r>
    </w:p>
    <w:p w14:paraId="71D66B73" w14:textId="77777777" w:rsidR="00E97C3D" w:rsidRDefault="00E97C3D" w:rsidP="00E97C3D">
      <w:r>
        <w:t>last approved WID: RP-202573</w:t>
      </w:r>
    </w:p>
    <w:p w14:paraId="49E50F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F7411" w14:textId="77777777" w:rsidR="00E97C3D" w:rsidRDefault="00E97C3D" w:rsidP="00E97C3D">
      <w:pPr>
        <w:pStyle w:val="Heading5"/>
      </w:pPr>
      <w:bookmarkStart w:id="362" w:name="_Toc69483499"/>
      <w:bookmarkStart w:id="363" w:name="_Toc74553742"/>
      <w:r>
        <w:t>10.8.3.2</w:t>
      </w:r>
      <w:r>
        <w:tab/>
        <w:t>Rel-17 LTE inter-band CA for 3 bands DL with 1 band UL [RAN4 WI: LTE_CA_R17_3BDL_1BUL]</w:t>
      </w:r>
      <w:bookmarkEnd w:id="362"/>
      <w:bookmarkEnd w:id="363"/>
    </w:p>
    <w:p w14:paraId="4734B300" w14:textId="77777777" w:rsidR="00E97C3D" w:rsidRDefault="00E97C3D" w:rsidP="00E97C3D">
      <w:pPr>
        <w:rPr>
          <w:rFonts w:ascii="Arial" w:hAnsi="Arial" w:cs="Arial"/>
          <w:b/>
          <w:sz w:val="24"/>
        </w:rPr>
      </w:pPr>
      <w:r>
        <w:rPr>
          <w:rFonts w:ascii="Arial" w:hAnsi="Arial" w:cs="Arial"/>
          <w:b/>
          <w:color w:val="0000FF"/>
          <w:sz w:val="24"/>
        </w:rPr>
        <w:t>RP-210539</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4BC3E6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6FDFF3" w14:textId="77777777" w:rsidR="00E97C3D" w:rsidRDefault="00E97C3D" w:rsidP="00E97C3D">
      <w:pPr>
        <w:rPr>
          <w:rFonts w:ascii="Arial" w:hAnsi="Arial" w:cs="Arial"/>
          <w:b/>
        </w:rPr>
      </w:pPr>
      <w:r>
        <w:rPr>
          <w:rFonts w:ascii="Arial" w:hAnsi="Arial" w:cs="Arial"/>
          <w:b/>
        </w:rPr>
        <w:t xml:space="preserve">Discussion: </w:t>
      </w:r>
    </w:p>
    <w:p w14:paraId="1FEF4060" w14:textId="77777777" w:rsidR="00E97C3D" w:rsidRDefault="00E97C3D" w:rsidP="00E97C3D">
      <w:r>
        <w:t>MCC: Core: 30%, Sep.21; Perf.: ?%, ?; report about Perf. part missing; status report in contradiction with revised WID in RP-210540</w:t>
      </w:r>
    </w:p>
    <w:p w14:paraId="38856736" w14:textId="77777777" w:rsidR="00E97C3D" w:rsidRDefault="00E97C3D" w:rsidP="00E97C3D">
      <w:r>
        <w:t>Huawei: Core: 30%, March 22; Perf.: 0%, March 22 is correct</w:t>
      </w:r>
    </w:p>
    <w:p w14:paraId="70D54F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RP-210779</w:t>
      </w:r>
      <w:r>
        <w:rPr>
          <w:color w:val="993300"/>
          <w:u w:val="single"/>
        </w:rPr>
        <w:t>.</w:t>
      </w:r>
    </w:p>
    <w:p w14:paraId="424EDCF0" w14:textId="77777777" w:rsidR="00E97C3D" w:rsidRDefault="00E97C3D" w:rsidP="00E97C3D">
      <w:pPr>
        <w:rPr>
          <w:rFonts w:ascii="Arial" w:hAnsi="Arial" w:cs="Arial"/>
          <w:b/>
          <w:sz w:val="24"/>
        </w:rPr>
      </w:pPr>
      <w:r>
        <w:rPr>
          <w:rFonts w:ascii="Arial" w:hAnsi="Arial" w:cs="Arial"/>
          <w:b/>
          <w:color w:val="0000FF"/>
          <w:sz w:val="24"/>
        </w:rPr>
        <w:t>RP-210779</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667EB9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6910DF1" w14:textId="706FB802" w:rsidR="00E97C3D" w:rsidRDefault="00E97C3D" w:rsidP="00E97C3D">
      <w:pPr>
        <w:rPr>
          <w:color w:val="808080"/>
        </w:rPr>
      </w:pPr>
      <w:r>
        <w:rPr>
          <w:color w:val="808080"/>
        </w:rPr>
        <w:t>(Replaces RP-210539)</w:t>
      </w:r>
    </w:p>
    <w:p w14:paraId="08F30982" w14:textId="77F7F9A8" w:rsidR="005B270F" w:rsidRPr="005B270F" w:rsidRDefault="005B270F" w:rsidP="00E97C3D">
      <w:r w:rsidRPr="005B270F">
        <w:t xml:space="preserve">Note: It was spotted after RAN #91e that </w:t>
      </w:r>
      <w:r>
        <w:t xml:space="preserve">at </w:t>
      </w:r>
      <w:r w:rsidRPr="005B270F">
        <w:t>RP-202817 10% complete</w:t>
      </w:r>
      <w:r>
        <w:t xml:space="preserve"> was decided </w:t>
      </w:r>
      <w:r w:rsidRPr="005B270F">
        <w:t xml:space="preserve">for LTE_CA_R17_3BDL_1BUL-Perf: </w:t>
      </w:r>
      <w:r>
        <w:t xml:space="preserve">but that at RAN #91e </w:t>
      </w:r>
      <w:r w:rsidRPr="005B270F">
        <w:t xml:space="preserve">RP-210779 </w:t>
      </w:r>
      <w:r>
        <w:t xml:space="preserve">reported 0% complete </w:t>
      </w:r>
      <w:r w:rsidRPr="005B270F">
        <w:t>for LTE_CA_R17_3BDL_1BUL-Perf:</w:t>
      </w:r>
      <w:r>
        <w:t xml:space="preserve">. This is not possible, so </w:t>
      </w:r>
      <w:r w:rsidRPr="005B270F">
        <w:t>LTE_CA_R17_3BDL_1BUL-Perf</w:t>
      </w:r>
      <w:r>
        <w:t xml:space="preserve"> has to be kept at 10% complete at RAN #91e.</w:t>
      </w:r>
    </w:p>
    <w:p w14:paraId="25D0A00F" w14:textId="6690E7A2"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91A31" w14:textId="77777777" w:rsidR="00E97C3D" w:rsidRDefault="00E97C3D" w:rsidP="00E97C3D">
      <w:pPr>
        <w:rPr>
          <w:rFonts w:ascii="Arial" w:hAnsi="Arial" w:cs="Arial"/>
          <w:b/>
          <w:sz w:val="24"/>
        </w:rPr>
      </w:pPr>
      <w:r>
        <w:rPr>
          <w:rFonts w:ascii="Arial" w:hAnsi="Arial" w:cs="Arial"/>
          <w:b/>
          <w:color w:val="0000FF"/>
          <w:sz w:val="24"/>
        </w:rPr>
        <w:t>RP-210186</w:t>
      </w:r>
      <w:r>
        <w:rPr>
          <w:rFonts w:ascii="Arial" w:hAnsi="Arial" w:cs="Arial"/>
          <w:b/>
          <w:color w:val="0000FF"/>
          <w:sz w:val="24"/>
        </w:rPr>
        <w:tab/>
      </w:r>
      <w:r>
        <w:rPr>
          <w:rFonts w:ascii="Arial" w:hAnsi="Arial" w:cs="Arial"/>
          <w:b/>
          <w:sz w:val="24"/>
        </w:rPr>
        <w:t>RAN4 CRs for Rel-17 LTE inter-band Carrier Aggregation for 3 bands DL with 1 band UL</w:t>
      </w:r>
    </w:p>
    <w:p w14:paraId="3F8EB33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F47F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5DC24" w14:textId="77777777" w:rsidR="00E97C3D" w:rsidRDefault="00E97C3D" w:rsidP="00E97C3D">
      <w:pPr>
        <w:rPr>
          <w:rFonts w:ascii="Arial" w:hAnsi="Arial" w:cs="Arial"/>
          <w:b/>
          <w:sz w:val="24"/>
        </w:rPr>
      </w:pPr>
      <w:r>
        <w:rPr>
          <w:rFonts w:ascii="Arial" w:hAnsi="Arial" w:cs="Arial"/>
          <w:b/>
          <w:color w:val="0000FF"/>
          <w:sz w:val="24"/>
        </w:rPr>
        <w:t>RP-210540</w:t>
      </w:r>
      <w:r>
        <w:rPr>
          <w:rFonts w:ascii="Arial" w:hAnsi="Arial" w:cs="Arial"/>
          <w:b/>
          <w:color w:val="0000FF"/>
          <w:sz w:val="24"/>
        </w:rPr>
        <w:tab/>
      </w:r>
      <w:r>
        <w:rPr>
          <w:rFonts w:ascii="Arial" w:hAnsi="Arial" w:cs="Arial"/>
          <w:b/>
          <w:sz w:val="24"/>
        </w:rPr>
        <w:t>WID revision: Rel-17 LTE inter-band CA for 3 bands DL with 1 band UL</w:t>
      </w:r>
    </w:p>
    <w:p w14:paraId="3B6B206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7C7DD27" w14:textId="77777777" w:rsidR="00E97C3D" w:rsidRDefault="00E97C3D" w:rsidP="00E97C3D">
      <w:pPr>
        <w:rPr>
          <w:rFonts w:ascii="Arial" w:hAnsi="Arial" w:cs="Arial"/>
          <w:b/>
        </w:rPr>
      </w:pPr>
      <w:r>
        <w:rPr>
          <w:rFonts w:ascii="Arial" w:hAnsi="Arial" w:cs="Arial"/>
          <w:b/>
        </w:rPr>
        <w:t xml:space="preserve">Abstract: </w:t>
      </w:r>
    </w:p>
    <w:p w14:paraId="697BD5B1" w14:textId="77777777" w:rsidR="00E97C3D" w:rsidRDefault="00E97C3D" w:rsidP="00E97C3D">
      <w:r>
        <w:t>last approved WID: RP-202615</w:t>
      </w:r>
    </w:p>
    <w:p w14:paraId="4EC1CDCD" w14:textId="77777777" w:rsidR="00E97C3D" w:rsidRDefault="00E97C3D" w:rsidP="00E97C3D">
      <w:pPr>
        <w:rPr>
          <w:rFonts w:ascii="Arial" w:hAnsi="Arial" w:cs="Arial"/>
          <w:b/>
        </w:rPr>
      </w:pPr>
      <w:r>
        <w:rPr>
          <w:rFonts w:ascii="Arial" w:hAnsi="Arial" w:cs="Arial"/>
          <w:b/>
        </w:rPr>
        <w:t xml:space="preserve">Discussion: </w:t>
      </w:r>
    </w:p>
    <w:p w14:paraId="7C011DE4" w14:textId="77777777" w:rsidR="00E97C3D" w:rsidRDefault="00E97C3D" w:rsidP="00E97C3D">
      <w:r>
        <w:t>MCC: Core: March 22; Perf.: March 22; in contradiction with status report RP-210539;</w:t>
      </w:r>
    </w:p>
    <w:p w14:paraId="51E4ADA9" w14:textId="77777777" w:rsidR="00E97C3D" w:rsidRDefault="00E97C3D" w:rsidP="00E97C3D">
      <w:r>
        <w:t>Huawei: March 22; March 22 is correct</w:t>
      </w:r>
    </w:p>
    <w:p w14:paraId="4CE713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C6630" w14:textId="77777777" w:rsidR="00E97C3D" w:rsidRDefault="00E97C3D" w:rsidP="00E97C3D">
      <w:pPr>
        <w:pStyle w:val="Heading5"/>
      </w:pPr>
      <w:bookmarkStart w:id="364" w:name="_Toc69483500"/>
      <w:bookmarkStart w:id="365" w:name="_Toc74553743"/>
      <w:r>
        <w:lastRenderedPageBreak/>
        <w:t>10.8.3.3</w:t>
      </w:r>
      <w:r>
        <w:tab/>
        <w:t>Rel-17 LTE inter-band CA for x bands DL (x=4, 5) with 1 band UL [RAN4 WI: LTE_CA_R17_xBDL_1BUL]</w:t>
      </w:r>
      <w:bookmarkEnd w:id="364"/>
      <w:bookmarkEnd w:id="365"/>
    </w:p>
    <w:p w14:paraId="2319324E" w14:textId="77777777" w:rsidR="00E97C3D" w:rsidRDefault="00E97C3D" w:rsidP="00E97C3D">
      <w:pPr>
        <w:rPr>
          <w:rFonts w:ascii="Arial" w:hAnsi="Arial" w:cs="Arial"/>
          <w:b/>
          <w:sz w:val="24"/>
        </w:rPr>
      </w:pPr>
      <w:r>
        <w:rPr>
          <w:rFonts w:ascii="Arial" w:hAnsi="Arial" w:cs="Arial"/>
          <w:b/>
          <w:color w:val="0000FF"/>
          <w:sz w:val="24"/>
        </w:rPr>
        <w:t>RP-210193</w:t>
      </w:r>
      <w:r>
        <w:rPr>
          <w:rFonts w:ascii="Arial" w:hAnsi="Arial" w:cs="Arial"/>
          <w:b/>
          <w:color w:val="0000FF"/>
          <w:sz w:val="24"/>
        </w:rPr>
        <w:tab/>
      </w:r>
      <w:r>
        <w:rPr>
          <w:rFonts w:ascii="Arial" w:hAnsi="Arial" w:cs="Arial"/>
          <w:b/>
          <w:sz w:val="24"/>
        </w:rPr>
        <w:t>Status Report: LTE Advanced inter-band CA Rel-17 for x bands DL (x=4, 5, 6) with 1 band UL; rapporteur: Nokia</w:t>
      </w:r>
    </w:p>
    <w:p w14:paraId="18AB9F4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9F81B" w14:textId="77777777" w:rsidR="00E97C3D" w:rsidRDefault="00E97C3D" w:rsidP="00E97C3D">
      <w:pPr>
        <w:rPr>
          <w:rFonts w:ascii="Arial" w:hAnsi="Arial" w:cs="Arial"/>
          <w:b/>
        </w:rPr>
      </w:pPr>
      <w:r>
        <w:rPr>
          <w:rFonts w:ascii="Arial" w:hAnsi="Arial" w:cs="Arial"/>
          <w:b/>
        </w:rPr>
        <w:t xml:space="preserve">Discussion: </w:t>
      </w:r>
    </w:p>
    <w:p w14:paraId="187FD5B7" w14:textId="77777777" w:rsidR="00E97C3D" w:rsidRDefault="00E97C3D" w:rsidP="00E97C3D">
      <w:r>
        <w:t>MCC: Core: 70%, March 22; Perf.: 0%, March 22; targets in contradiction with revised WID RP-210192</w:t>
      </w:r>
    </w:p>
    <w:p w14:paraId="7B367FE7" w14:textId="77777777" w:rsidR="00E97C3D" w:rsidRDefault="00E97C3D" w:rsidP="00E97C3D">
      <w:r>
        <w:t>Nokia: Core: March 22, Perf.: March 22 is correct</w:t>
      </w:r>
    </w:p>
    <w:p w14:paraId="74D5CA7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E3C5" w14:textId="77777777" w:rsidR="00E97C3D" w:rsidRDefault="00E97C3D" w:rsidP="00E97C3D">
      <w:pPr>
        <w:rPr>
          <w:rFonts w:ascii="Arial" w:hAnsi="Arial" w:cs="Arial"/>
          <w:b/>
          <w:sz w:val="24"/>
        </w:rPr>
      </w:pPr>
      <w:r>
        <w:rPr>
          <w:rFonts w:ascii="Arial" w:hAnsi="Arial" w:cs="Arial"/>
          <w:b/>
          <w:color w:val="0000FF"/>
          <w:sz w:val="24"/>
        </w:rPr>
        <w:t>RP-210187</w:t>
      </w:r>
      <w:r>
        <w:rPr>
          <w:rFonts w:ascii="Arial" w:hAnsi="Arial" w:cs="Arial"/>
          <w:b/>
          <w:color w:val="0000FF"/>
          <w:sz w:val="24"/>
        </w:rPr>
        <w:tab/>
      </w:r>
      <w:r>
        <w:rPr>
          <w:rFonts w:ascii="Arial" w:hAnsi="Arial" w:cs="Arial"/>
          <w:b/>
          <w:sz w:val="24"/>
        </w:rPr>
        <w:t>RAN4 CRs for Rel-17 LTE inter-band Carrier Aggregation for x bands DL (x=4, 5) with 1 band UL</w:t>
      </w:r>
    </w:p>
    <w:p w14:paraId="6ABFC59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3A21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4AFB2" w14:textId="77777777" w:rsidR="00E97C3D" w:rsidRDefault="00E97C3D" w:rsidP="00E97C3D">
      <w:pPr>
        <w:rPr>
          <w:rFonts w:ascii="Arial" w:hAnsi="Arial" w:cs="Arial"/>
          <w:b/>
          <w:sz w:val="24"/>
        </w:rPr>
      </w:pPr>
      <w:r>
        <w:rPr>
          <w:rFonts w:ascii="Arial" w:hAnsi="Arial" w:cs="Arial"/>
          <w:b/>
          <w:color w:val="0000FF"/>
          <w:sz w:val="24"/>
        </w:rPr>
        <w:t>RP-210192</w:t>
      </w:r>
      <w:r>
        <w:rPr>
          <w:rFonts w:ascii="Arial" w:hAnsi="Arial" w:cs="Arial"/>
          <w:b/>
          <w:color w:val="0000FF"/>
          <w:sz w:val="24"/>
        </w:rPr>
        <w:tab/>
      </w:r>
      <w:r>
        <w:rPr>
          <w:rFonts w:ascii="Arial" w:hAnsi="Arial" w:cs="Arial"/>
          <w:b/>
          <w:sz w:val="24"/>
        </w:rPr>
        <w:t>Revised WID: LTE Advanced inter-band CA Rel-17 for x bands DL (x=4, 5, 6) with 1 band UL</w:t>
      </w:r>
    </w:p>
    <w:p w14:paraId="7BA523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5FC9B6" w14:textId="77777777" w:rsidR="00E97C3D" w:rsidRDefault="00E97C3D" w:rsidP="00E97C3D">
      <w:pPr>
        <w:rPr>
          <w:rFonts w:ascii="Arial" w:hAnsi="Arial" w:cs="Arial"/>
          <w:b/>
        </w:rPr>
      </w:pPr>
      <w:r>
        <w:rPr>
          <w:rFonts w:ascii="Arial" w:hAnsi="Arial" w:cs="Arial"/>
          <w:b/>
        </w:rPr>
        <w:t xml:space="preserve">Abstract: </w:t>
      </w:r>
    </w:p>
    <w:p w14:paraId="3ACA0EC7" w14:textId="77777777" w:rsidR="00E97C3D" w:rsidRDefault="00E97C3D" w:rsidP="00E97C3D">
      <w:r>
        <w:t>last approved WID: RP-202212</w:t>
      </w:r>
    </w:p>
    <w:p w14:paraId="74A5C2F4" w14:textId="77777777" w:rsidR="00E97C3D" w:rsidRDefault="00E97C3D" w:rsidP="00E97C3D">
      <w:pPr>
        <w:rPr>
          <w:rFonts w:ascii="Arial" w:hAnsi="Arial" w:cs="Arial"/>
          <w:b/>
        </w:rPr>
      </w:pPr>
      <w:r>
        <w:rPr>
          <w:rFonts w:ascii="Arial" w:hAnsi="Arial" w:cs="Arial"/>
          <w:b/>
        </w:rPr>
        <w:t xml:space="preserve">Discussion: </w:t>
      </w:r>
    </w:p>
    <w:p w14:paraId="1635029B" w14:textId="77777777" w:rsidR="00E97C3D" w:rsidRDefault="00E97C3D" w:rsidP="00E97C3D">
      <w:r>
        <w:t>MCC: Core: Dec.21; Perf.: Dec.21; targets in contradiction with status report RP-210193;</w:t>
      </w:r>
    </w:p>
    <w:p w14:paraId="0AB1A072" w14:textId="77777777" w:rsidR="00E97C3D" w:rsidRDefault="00E97C3D" w:rsidP="00E97C3D">
      <w:r>
        <w:t>Nokia: Core: March 22, Perf.: March 22 is correct</w:t>
      </w:r>
    </w:p>
    <w:p w14:paraId="5B64E8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RP-210837</w:t>
      </w:r>
      <w:r>
        <w:rPr>
          <w:color w:val="993300"/>
          <w:u w:val="single"/>
        </w:rPr>
        <w:t>.</w:t>
      </w:r>
    </w:p>
    <w:p w14:paraId="49332568" w14:textId="77777777" w:rsidR="00E97C3D" w:rsidRDefault="00E97C3D" w:rsidP="00E97C3D">
      <w:pPr>
        <w:rPr>
          <w:rFonts w:ascii="Arial" w:hAnsi="Arial" w:cs="Arial"/>
          <w:b/>
          <w:sz w:val="24"/>
        </w:rPr>
      </w:pPr>
      <w:r>
        <w:rPr>
          <w:rFonts w:ascii="Arial" w:hAnsi="Arial" w:cs="Arial"/>
          <w:b/>
          <w:color w:val="0000FF"/>
          <w:sz w:val="24"/>
        </w:rPr>
        <w:t>RP-210837</w:t>
      </w:r>
      <w:r>
        <w:rPr>
          <w:rFonts w:ascii="Arial" w:hAnsi="Arial" w:cs="Arial"/>
          <w:b/>
          <w:color w:val="0000FF"/>
          <w:sz w:val="24"/>
        </w:rPr>
        <w:tab/>
      </w:r>
      <w:r>
        <w:rPr>
          <w:rFonts w:ascii="Arial" w:hAnsi="Arial" w:cs="Arial"/>
          <w:b/>
          <w:sz w:val="24"/>
        </w:rPr>
        <w:t>Revised WID: LTE Advanced inter-band CA Rel-17 for x bands DL (x=4, 5, 6) with 1 band UL</w:t>
      </w:r>
    </w:p>
    <w:p w14:paraId="4A2ED6A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1EDB6A3" w14:textId="77777777" w:rsidR="00E97C3D" w:rsidRDefault="00E97C3D" w:rsidP="00E97C3D">
      <w:pPr>
        <w:rPr>
          <w:color w:val="808080"/>
        </w:rPr>
      </w:pPr>
      <w:r>
        <w:rPr>
          <w:color w:val="808080"/>
        </w:rPr>
        <w:t>(Replaces RP-210192)</w:t>
      </w:r>
    </w:p>
    <w:p w14:paraId="17844942" w14:textId="77777777" w:rsidR="00E97C3D" w:rsidRDefault="00E97C3D" w:rsidP="00E97C3D">
      <w:pPr>
        <w:rPr>
          <w:rFonts w:ascii="Arial" w:hAnsi="Arial" w:cs="Arial"/>
          <w:b/>
        </w:rPr>
      </w:pPr>
      <w:r>
        <w:rPr>
          <w:rFonts w:ascii="Arial" w:hAnsi="Arial" w:cs="Arial"/>
          <w:b/>
        </w:rPr>
        <w:t xml:space="preserve">Abstract: </w:t>
      </w:r>
    </w:p>
    <w:p w14:paraId="48FB2BBD" w14:textId="77777777" w:rsidR="00E97C3D" w:rsidRDefault="00E97C3D" w:rsidP="00E97C3D">
      <w:r>
        <w:t>last approved WID: RP-202212</w:t>
      </w:r>
    </w:p>
    <w:p w14:paraId="66C9DC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A61F1" w14:textId="77777777" w:rsidR="00E97C3D" w:rsidRDefault="00E97C3D" w:rsidP="00E97C3D">
      <w:pPr>
        <w:pStyle w:val="Heading5"/>
      </w:pPr>
      <w:bookmarkStart w:id="366" w:name="_Toc69483501"/>
      <w:bookmarkStart w:id="367" w:name="_Toc74553744"/>
      <w:r>
        <w:t>10.8.3.4</w:t>
      </w:r>
      <w:r>
        <w:tab/>
        <w:t>Rel-17 LTE inter-band CA for 2 bands DL with 2 bands UL [RAN4 WI: LTE_CA_R17_2BDL_2BUL]</w:t>
      </w:r>
      <w:bookmarkEnd w:id="366"/>
      <w:bookmarkEnd w:id="367"/>
    </w:p>
    <w:p w14:paraId="342C4FAA" w14:textId="77777777" w:rsidR="00E97C3D" w:rsidRDefault="00E97C3D" w:rsidP="00E97C3D">
      <w:pPr>
        <w:rPr>
          <w:rFonts w:ascii="Arial" w:hAnsi="Arial" w:cs="Arial"/>
          <w:b/>
          <w:sz w:val="24"/>
        </w:rPr>
      </w:pPr>
      <w:r>
        <w:rPr>
          <w:rFonts w:ascii="Arial" w:hAnsi="Arial" w:cs="Arial"/>
          <w:b/>
          <w:color w:val="0000FF"/>
          <w:sz w:val="24"/>
        </w:rPr>
        <w:t>RP-210541</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22F902ED"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F21397" w14:textId="77777777" w:rsidR="00E97C3D" w:rsidRDefault="00E97C3D" w:rsidP="00E97C3D">
      <w:pPr>
        <w:rPr>
          <w:rFonts w:ascii="Arial" w:hAnsi="Arial" w:cs="Arial"/>
          <w:b/>
        </w:rPr>
      </w:pPr>
      <w:r>
        <w:rPr>
          <w:rFonts w:ascii="Arial" w:hAnsi="Arial" w:cs="Arial"/>
          <w:b/>
        </w:rPr>
        <w:t xml:space="preserve">Discussion: </w:t>
      </w:r>
    </w:p>
    <w:p w14:paraId="72E66B5C" w14:textId="77777777" w:rsidR="00E97C3D" w:rsidRDefault="00E97C3D" w:rsidP="00E97C3D">
      <w:r>
        <w:t>MCC: Core: 5%, Sep.21; Perf.: 0%, Sep.21; targets in contradiction with revised WID RP-210542</w:t>
      </w:r>
    </w:p>
    <w:p w14:paraId="0CB18AA8" w14:textId="77777777" w:rsidR="00E97C3D" w:rsidRDefault="00E97C3D" w:rsidP="00E97C3D">
      <w:r>
        <w:t>Huawei: Core: 5%, March 22; Perf.: 0%, March 22 is correct</w:t>
      </w:r>
    </w:p>
    <w:p w14:paraId="122107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RP-210780</w:t>
      </w:r>
      <w:r>
        <w:rPr>
          <w:color w:val="993300"/>
          <w:u w:val="single"/>
        </w:rPr>
        <w:t>.</w:t>
      </w:r>
    </w:p>
    <w:p w14:paraId="182D7E1B" w14:textId="77777777" w:rsidR="00E97C3D" w:rsidRDefault="00E97C3D" w:rsidP="00E97C3D">
      <w:pPr>
        <w:rPr>
          <w:rFonts w:ascii="Arial" w:hAnsi="Arial" w:cs="Arial"/>
          <w:b/>
          <w:sz w:val="24"/>
        </w:rPr>
      </w:pPr>
      <w:r>
        <w:rPr>
          <w:rFonts w:ascii="Arial" w:hAnsi="Arial" w:cs="Arial"/>
          <w:b/>
          <w:color w:val="0000FF"/>
          <w:sz w:val="24"/>
        </w:rPr>
        <w:t>RP-210780</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244B9F8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43325EE" w14:textId="77777777" w:rsidR="00E97C3D" w:rsidRDefault="00E97C3D" w:rsidP="00E97C3D">
      <w:pPr>
        <w:rPr>
          <w:color w:val="808080"/>
        </w:rPr>
      </w:pPr>
      <w:r>
        <w:rPr>
          <w:color w:val="808080"/>
        </w:rPr>
        <w:t>(Replaces RP-210541)</w:t>
      </w:r>
    </w:p>
    <w:p w14:paraId="3942DDE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84FE" w14:textId="77777777" w:rsidR="00E97C3D" w:rsidRDefault="00E97C3D" w:rsidP="00E97C3D">
      <w:pPr>
        <w:rPr>
          <w:rFonts w:ascii="Arial" w:hAnsi="Arial" w:cs="Arial"/>
          <w:b/>
          <w:sz w:val="24"/>
        </w:rPr>
      </w:pPr>
      <w:r>
        <w:rPr>
          <w:rFonts w:ascii="Arial" w:hAnsi="Arial" w:cs="Arial"/>
          <w:b/>
          <w:color w:val="0000FF"/>
          <w:sz w:val="24"/>
        </w:rPr>
        <w:t>RP-210542</w:t>
      </w:r>
      <w:r>
        <w:rPr>
          <w:rFonts w:ascii="Arial" w:hAnsi="Arial" w:cs="Arial"/>
          <w:b/>
          <w:color w:val="0000FF"/>
          <w:sz w:val="24"/>
        </w:rPr>
        <w:tab/>
      </w:r>
      <w:r>
        <w:rPr>
          <w:rFonts w:ascii="Arial" w:hAnsi="Arial" w:cs="Arial"/>
          <w:b/>
          <w:sz w:val="24"/>
        </w:rPr>
        <w:t>WID revision: Rel-17 LTE inter-band CA for 2 bands DL with 2 band UL</w:t>
      </w:r>
    </w:p>
    <w:p w14:paraId="5A22F17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9956ED8" w14:textId="77777777" w:rsidR="00E97C3D" w:rsidRDefault="00E97C3D" w:rsidP="00E97C3D">
      <w:pPr>
        <w:rPr>
          <w:rFonts w:ascii="Arial" w:hAnsi="Arial" w:cs="Arial"/>
          <w:b/>
        </w:rPr>
      </w:pPr>
      <w:r>
        <w:rPr>
          <w:rFonts w:ascii="Arial" w:hAnsi="Arial" w:cs="Arial"/>
          <w:b/>
        </w:rPr>
        <w:t xml:space="preserve">Abstract: </w:t>
      </w:r>
    </w:p>
    <w:p w14:paraId="44CA126F" w14:textId="77777777" w:rsidR="00E97C3D" w:rsidRDefault="00E97C3D" w:rsidP="00E97C3D">
      <w:r>
        <w:t>last approved WID: RP-201732</w:t>
      </w:r>
    </w:p>
    <w:p w14:paraId="17320E7C" w14:textId="77777777" w:rsidR="00E97C3D" w:rsidRDefault="00E97C3D" w:rsidP="00E97C3D">
      <w:pPr>
        <w:rPr>
          <w:rFonts w:ascii="Arial" w:hAnsi="Arial" w:cs="Arial"/>
          <w:b/>
        </w:rPr>
      </w:pPr>
      <w:r>
        <w:rPr>
          <w:rFonts w:ascii="Arial" w:hAnsi="Arial" w:cs="Arial"/>
          <w:b/>
        </w:rPr>
        <w:t xml:space="preserve">Discussion: </w:t>
      </w:r>
    </w:p>
    <w:p w14:paraId="76625C92" w14:textId="77777777" w:rsidR="00E97C3D" w:rsidRDefault="00E97C3D" w:rsidP="00E97C3D">
      <w:r>
        <w:t>MCC: Core: March 22; Perf.: March 22; targets in contradiction with status report RP-210541</w:t>
      </w:r>
    </w:p>
    <w:p w14:paraId="36864FB7" w14:textId="77777777" w:rsidR="00E97C3D" w:rsidRDefault="00E97C3D" w:rsidP="00E97C3D">
      <w:r>
        <w:t>Huawei: Core: March 22; Perf.: March 22 is correct</w:t>
      </w:r>
    </w:p>
    <w:p w14:paraId="59ACF0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39EF2" w14:textId="77777777" w:rsidR="00E97C3D" w:rsidRDefault="00E97C3D" w:rsidP="00E97C3D">
      <w:pPr>
        <w:pStyle w:val="Heading5"/>
      </w:pPr>
      <w:bookmarkStart w:id="368" w:name="_Toc69483502"/>
      <w:bookmarkStart w:id="369" w:name="_Toc74553745"/>
      <w:r>
        <w:t>10.8.3.5</w:t>
      </w:r>
      <w:r>
        <w:tab/>
        <w:t>Rel-17 LTE inter-band CA for x bands DL (x= 3, 4, 5) with 2 bands UL [RAN4 WI: LTE_CA_R17_xBDL_2BUL]</w:t>
      </w:r>
      <w:bookmarkEnd w:id="368"/>
      <w:bookmarkEnd w:id="369"/>
    </w:p>
    <w:p w14:paraId="52158480" w14:textId="77777777" w:rsidR="00E97C3D" w:rsidRDefault="00E97C3D" w:rsidP="00E97C3D">
      <w:pPr>
        <w:rPr>
          <w:rFonts w:ascii="Arial" w:hAnsi="Arial" w:cs="Arial"/>
          <w:b/>
          <w:sz w:val="24"/>
        </w:rPr>
      </w:pPr>
      <w:r>
        <w:rPr>
          <w:rFonts w:ascii="Arial" w:hAnsi="Arial" w:cs="Arial"/>
          <w:b/>
          <w:color w:val="0000FF"/>
          <w:sz w:val="24"/>
        </w:rPr>
        <w:t>RP-210201</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1E89137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BD9F52" w14:textId="77777777" w:rsidR="00E97C3D" w:rsidRDefault="00E97C3D" w:rsidP="00E97C3D">
      <w:pPr>
        <w:rPr>
          <w:rFonts w:ascii="Arial" w:hAnsi="Arial" w:cs="Arial"/>
          <w:b/>
        </w:rPr>
      </w:pPr>
      <w:r>
        <w:rPr>
          <w:rFonts w:ascii="Arial" w:hAnsi="Arial" w:cs="Arial"/>
          <w:b/>
        </w:rPr>
        <w:t xml:space="preserve">Abstract: </w:t>
      </w:r>
    </w:p>
    <w:p w14:paraId="0495B867" w14:textId="77777777" w:rsidR="00E97C3D" w:rsidRDefault="00E97C3D" w:rsidP="00E97C3D">
      <w:r>
        <w:t>proposed completion level is 30%</w:t>
      </w:r>
    </w:p>
    <w:p w14:paraId="7ECFEF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47C0" w14:textId="77777777" w:rsidR="00E97C3D" w:rsidRDefault="00E97C3D" w:rsidP="00E97C3D">
      <w:pPr>
        <w:rPr>
          <w:rFonts w:ascii="Arial" w:hAnsi="Arial" w:cs="Arial"/>
          <w:b/>
          <w:sz w:val="24"/>
        </w:rPr>
      </w:pPr>
      <w:r>
        <w:rPr>
          <w:rFonts w:ascii="Arial" w:hAnsi="Arial" w:cs="Arial"/>
          <w:b/>
          <w:color w:val="0000FF"/>
          <w:sz w:val="24"/>
        </w:rPr>
        <w:t>RP-210188</w:t>
      </w:r>
      <w:r>
        <w:rPr>
          <w:rFonts w:ascii="Arial" w:hAnsi="Arial" w:cs="Arial"/>
          <w:b/>
          <w:color w:val="0000FF"/>
          <w:sz w:val="24"/>
        </w:rPr>
        <w:tab/>
      </w:r>
      <w:r>
        <w:rPr>
          <w:rFonts w:ascii="Arial" w:hAnsi="Arial" w:cs="Arial"/>
          <w:b/>
          <w:sz w:val="24"/>
        </w:rPr>
        <w:t>RAN4 CRs for Rel-17 LTE inter-band Carrier Aggregation for x bands DL (x= 3, 4, 5) with 2 bands UL</w:t>
      </w:r>
    </w:p>
    <w:p w14:paraId="390E37A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DDB6A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4206C" w14:textId="77777777" w:rsidR="00E97C3D" w:rsidRDefault="00E97C3D" w:rsidP="00E97C3D">
      <w:pPr>
        <w:rPr>
          <w:rFonts w:ascii="Arial" w:hAnsi="Arial" w:cs="Arial"/>
          <w:b/>
          <w:sz w:val="24"/>
        </w:rPr>
      </w:pPr>
      <w:r>
        <w:rPr>
          <w:rFonts w:ascii="Arial" w:hAnsi="Arial" w:cs="Arial"/>
          <w:b/>
          <w:color w:val="0000FF"/>
          <w:sz w:val="24"/>
        </w:rPr>
        <w:t>RP-210200</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144C9239"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58925704" w14:textId="77777777" w:rsidR="00E97C3D" w:rsidRDefault="00E97C3D" w:rsidP="00E97C3D">
      <w:pPr>
        <w:rPr>
          <w:rFonts w:ascii="Arial" w:hAnsi="Arial" w:cs="Arial"/>
          <w:b/>
        </w:rPr>
      </w:pPr>
      <w:r>
        <w:rPr>
          <w:rFonts w:ascii="Arial" w:hAnsi="Arial" w:cs="Arial"/>
          <w:b/>
        </w:rPr>
        <w:t xml:space="preserve">Abstract: </w:t>
      </w:r>
    </w:p>
    <w:p w14:paraId="01212B25" w14:textId="77777777" w:rsidR="00E97C3D" w:rsidRDefault="00E97C3D" w:rsidP="00E97C3D">
      <w:r>
        <w:t>last approved WID: RP-202289; to add new CA band combinations and update the existing each CA status.</w:t>
      </w:r>
    </w:p>
    <w:p w14:paraId="7080D3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064AB" w14:textId="77777777" w:rsidR="00E97C3D" w:rsidRDefault="00E97C3D" w:rsidP="00E97C3D">
      <w:pPr>
        <w:pStyle w:val="Heading3"/>
      </w:pPr>
      <w:bookmarkStart w:id="370" w:name="_Toc69483503"/>
      <w:bookmarkStart w:id="371" w:name="_Toc74553746"/>
      <w:r>
        <w:t>10.9</w:t>
      </w:r>
      <w:r>
        <w:tab/>
        <w:t>Small Technical Enh. and Improvements for REL-17 (for LTE) [TEI17]</w:t>
      </w:r>
      <w:bookmarkEnd w:id="370"/>
      <w:bookmarkEnd w:id="371"/>
    </w:p>
    <w:p w14:paraId="7092C4AB" w14:textId="77777777" w:rsidR="00E97C3D" w:rsidRDefault="00E97C3D" w:rsidP="00E97C3D">
      <w:pPr>
        <w:rPr>
          <w:rFonts w:ascii="Arial" w:hAnsi="Arial" w:cs="Arial"/>
          <w:b/>
          <w:sz w:val="24"/>
        </w:rPr>
      </w:pPr>
      <w:r>
        <w:rPr>
          <w:rFonts w:ascii="Arial" w:hAnsi="Arial" w:cs="Arial"/>
          <w:b/>
          <w:color w:val="0000FF"/>
          <w:sz w:val="24"/>
        </w:rPr>
        <w:t>RP-210169</w:t>
      </w:r>
      <w:r>
        <w:rPr>
          <w:rFonts w:ascii="Arial" w:hAnsi="Arial" w:cs="Arial"/>
          <w:b/>
          <w:color w:val="0000FF"/>
          <w:sz w:val="24"/>
        </w:rPr>
        <w:tab/>
      </w:r>
      <w:r>
        <w:rPr>
          <w:rFonts w:ascii="Arial" w:hAnsi="Arial" w:cs="Arial"/>
          <w:b/>
          <w:sz w:val="24"/>
        </w:rPr>
        <w:t>RAN4 CRs for Small Technical Enh. and Improvements for REL-17 (for LTE)</w:t>
      </w:r>
    </w:p>
    <w:p w14:paraId="498FB81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227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F1083" w14:textId="77777777" w:rsidR="00E97C3D" w:rsidRDefault="00E97C3D" w:rsidP="00E97C3D">
      <w:pPr>
        <w:pStyle w:val="Heading3"/>
      </w:pPr>
      <w:bookmarkStart w:id="372" w:name="_Toc69483504"/>
      <w:bookmarkStart w:id="373" w:name="_Toc74553747"/>
      <w:r>
        <w:t>10.10</w:t>
      </w:r>
      <w:r>
        <w:tab/>
        <w:t>LTE UE capabilities/UE categories</w:t>
      </w:r>
      <w:bookmarkEnd w:id="372"/>
      <w:bookmarkEnd w:id="373"/>
    </w:p>
    <w:p w14:paraId="41694E47" w14:textId="77777777" w:rsidR="00E97C3D" w:rsidRDefault="00E97C3D" w:rsidP="00E97C3D">
      <w:pPr>
        <w:pStyle w:val="Heading2"/>
      </w:pPr>
      <w:bookmarkStart w:id="374" w:name="_Toc69483505"/>
      <w:bookmarkStart w:id="375" w:name="_Toc74553748"/>
      <w:r>
        <w:t>11</w:t>
      </w:r>
      <w:r>
        <w:tab/>
        <w:t>UMTS</w:t>
      </w:r>
      <w:bookmarkEnd w:id="374"/>
      <w:bookmarkEnd w:id="375"/>
    </w:p>
    <w:p w14:paraId="7FECC7B7" w14:textId="77777777" w:rsidR="00E97C3D" w:rsidRDefault="00E97C3D" w:rsidP="00E97C3D">
      <w:r>
        <w:t>NOTE: This agenda item covers UMTS topics of all releases (if any) except</w:t>
      </w:r>
    </w:p>
    <w:p w14:paraId="39B6B416" w14:textId="77777777" w:rsidR="00E97C3D" w:rsidRDefault="00E97C3D" w:rsidP="00E97C3D">
      <w:r>
        <w:t>UMTS UE conformance aspects are covered under AI13.</w:t>
      </w:r>
    </w:p>
    <w:p w14:paraId="31278C88" w14:textId="77777777" w:rsidR="00E97C3D" w:rsidRDefault="00E97C3D" w:rsidP="00E97C3D">
      <w:r>
        <w:t>Topics affecting UMTS and LTE are covered under AI 10.</w:t>
      </w:r>
    </w:p>
    <w:p w14:paraId="5546FD65" w14:textId="77777777" w:rsidR="00E97C3D" w:rsidRDefault="00E97C3D" w:rsidP="00E97C3D">
      <w:pPr>
        <w:rPr>
          <w:rFonts w:ascii="Arial" w:hAnsi="Arial" w:cs="Arial"/>
          <w:b/>
          <w:sz w:val="24"/>
        </w:rPr>
      </w:pPr>
      <w:r>
        <w:rPr>
          <w:rFonts w:ascii="Arial" w:hAnsi="Arial" w:cs="Arial"/>
          <w:b/>
          <w:color w:val="0000FF"/>
          <w:sz w:val="24"/>
        </w:rPr>
        <w:t>RP-210333</w:t>
      </w:r>
      <w:r>
        <w:rPr>
          <w:rFonts w:ascii="Arial" w:hAnsi="Arial" w:cs="Arial"/>
          <w:b/>
          <w:color w:val="0000FF"/>
          <w:sz w:val="24"/>
        </w:rPr>
        <w:tab/>
      </w:r>
      <w:r>
        <w:rPr>
          <w:rFonts w:ascii="Arial" w:hAnsi="Arial" w:cs="Arial"/>
          <w:b/>
          <w:sz w:val="24"/>
        </w:rPr>
        <w:t>Inclusive language</w:t>
      </w:r>
    </w:p>
    <w:p w14:paraId="1F73EA2E"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25.306 v16.1.0</w:t>
      </w:r>
      <w:r>
        <w:rPr>
          <w:i/>
        </w:rPr>
        <w:tab/>
        <w:t xml:space="preserve">  CR-0526  Cat: D (Rel-17)</w:t>
      </w:r>
      <w:r>
        <w:rPr>
          <w:i/>
        </w:rPr>
        <w:br/>
      </w:r>
      <w:r>
        <w:rPr>
          <w:i/>
        </w:rPr>
        <w:br/>
      </w:r>
      <w:r>
        <w:rPr>
          <w:i/>
        </w:rPr>
        <w:tab/>
      </w:r>
      <w:r>
        <w:rPr>
          <w:i/>
        </w:rPr>
        <w:tab/>
      </w:r>
      <w:r>
        <w:rPr>
          <w:i/>
        </w:rPr>
        <w:tab/>
      </w:r>
      <w:r>
        <w:rPr>
          <w:i/>
        </w:rPr>
        <w:tab/>
      </w:r>
      <w:r>
        <w:rPr>
          <w:i/>
        </w:rPr>
        <w:tab/>
        <w:t>Source: Ericsson</w:t>
      </w:r>
    </w:p>
    <w:p w14:paraId="3CEB9C0F" w14:textId="77777777" w:rsidR="00E97C3D" w:rsidRDefault="00E97C3D" w:rsidP="00E97C3D">
      <w:pPr>
        <w:rPr>
          <w:rFonts w:ascii="Arial" w:hAnsi="Arial" w:cs="Arial"/>
          <w:b/>
        </w:rPr>
      </w:pPr>
      <w:r>
        <w:rPr>
          <w:rFonts w:ascii="Arial" w:hAnsi="Arial" w:cs="Arial"/>
          <w:b/>
        </w:rPr>
        <w:t xml:space="preserve">Abstract: </w:t>
      </w:r>
    </w:p>
    <w:p w14:paraId="35CED1E1" w14:textId="77777777" w:rsidR="00E97C3D" w:rsidRDefault="00E97C3D" w:rsidP="00E97C3D">
      <w:r>
        <w:t>moved from AI 15 to AI 11; company CR; related to RP-202179, this CR is submitted to directly to plenary as the specification is managed by RAN plenary; note: REL-17 version of the spec does not yet exist</w:t>
      </w:r>
    </w:p>
    <w:p w14:paraId="5A5663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0939B" w14:textId="77777777" w:rsidR="00E97C3D" w:rsidRDefault="00E97C3D" w:rsidP="00E97C3D">
      <w:pPr>
        <w:rPr>
          <w:rFonts w:ascii="Arial" w:hAnsi="Arial" w:cs="Arial"/>
          <w:b/>
          <w:sz w:val="24"/>
        </w:rPr>
      </w:pPr>
      <w:r>
        <w:rPr>
          <w:rFonts w:ascii="Arial" w:hAnsi="Arial" w:cs="Arial"/>
          <w:b/>
          <w:color w:val="0000FF"/>
          <w:sz w:val="24"/>
        </w:rPr>
        <w:t>RP-210334</w:t>
      </w:r>
      <w:r>
        <w:rPr>
          <w:rFonts w:ascii="Arial" w:hAnsi="Arial" w:cs="Arial"/>
          <w:b/>
          <w:color w:val="0000FF"/>
          <w:sz w:val="24"/>
        </w:rPr>
        <w:tab/>
      </w:r>
      <w:r>
        <w:rPr>
          <w:rFonts w:ascii="Arial" w:hAnsi="Arial" w:cs="Arial"/>
          <w:b/>
          <w:sz w:val="24"/>
        </w:rPr>
        <w:t>Inclusive language</w:t>
      </w:r>
    </w:p>
    <w:p w14:paraId="2B6B881D"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25.331 v16.1.0</w:t>
      </w:r>
      <w:r>
        <w:rPr>
          <w:i/>
        </w:rPr>
        <w:tab/>
        <w:t xml:space="preserve">  CR-5963  Cat: D (Rel-17)</w:t>
      </w:r>
      <w:r>
        <w:rPr>
          <w:i/>
        </w:rPr>
        <w:br/>
      </w:r>
      <w:r>
        <w:rPr>
          <w:i/>
        </w:rPr>
        <w:br/>
      </w:r>
      <w:r>
        <w:rPr>
          <w:i/>
        </w:rPr>
        <w:tab/>
      </w:r>
      <w:r>
        <w:rPr>
          <w:i/>
        </w:rPr>
        <w:tab/>
      </w:r>
      <w:r>
        <w:rPr>
          <w:i/>
        </w:rPr>
        <w:tab/>
      </w:r>
      <w:r>
        <w:rPr>
          <w:i/>
        </w:rPr>
        <w:tab/>
      </w:r>
      <w:r>
        <w:rPr>
          <w:i/>
        </w:rPr>
        <w:tab/>
        <w:t>Source: Ericsson</w:t>
      </w:r>
    </w:p>
    <w:p w14:paraId="57517C1A" w14:textId="77777777" w:rsidR="00E97C3D" w:rsidRDefault="00E97C3D" w:rsidP="00E97C3D">
      <w:pPr>
        <w:rPr>
          <w:rFonts w:ascii="Arial" w:hAnsi="Arial" w:cs="Arial"/>
          <w:b/>
        </w:rPr>
      </w:pPr>
      <w:r>
        <w:rPr>
          <w:rFonts w:ascii="Arial" w:hAnsi="Arial" w:cs="Arial"/>
          <w:b/>
        </w:rPr>
        <w:t xml:space="preserve">Abstract: </w:t>
      </w:r>
    </w:p>
    <w:p w14:paraId="6C12DACB" w14:textId="77777777" w:rsidR="00E97C3D" w:rsidRDefault="00E97C3D" w:rsidP="00E97C3D">
      <w:r>
        <w:t>moved from AI 15 to AI 11; company CR; related to RP-202179, this CR is submitted to directly to plenary as the specification is managed by RAN plenary; note: REL-17 version of the spec does not yet exist</w:t>
      </w:r>
    </w:p>
    <w:p w14:paraId="2A6086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1ADA2" w14:textId="77777777" w:rsidR="00E97C3D" w:rsidRDefault="00E97C3D" w:rsidP="00E97C3D">
      <w:pPr>
        <w:pStyle w:val="Heading2"/>
      </w:pPr>
      <w:bookmarkStart w:id="376" w:name="_Toc69483506"/>
      <w:bookmarkStart w:id="377" w:name="_Toc74553749"/>
      <w:r>
        <w:t>12</w:t>
      </w:r>
      <w:r>
        <w:tab/>
        <w:t>GERAN</w:t>
      </w:r>
      <w:bookmarkEnd w:id="376"/>
      <w:bookmarkEnd w:id="377"/>
    </w:p>
    <w:p w14:paraId="453EF5DF" w14:textId="77777777" w:rsidR="00E97C3D" w:rsidRDefault="00E97C3D" w:rsidP="00E97C3D">
      <w:r>
        <w:t>NOTE: This agenda item covers GERAN topics of all releases (if any) except</w:t>
      </w:r>
    </w:p>
    <w:p w14:paraId="1B6B3392" w14:textId="77777777" w:rsidR="00E97C3D" w:rsidRDefault="00E97C3D" w:rsidP="00E97C3D">
      <w:r>
        <w:lastRenderedPageBreak/>
        <w:t>GERAN MS conformance aspects which are covered under AI13.</w:t>
      </w:r>
    </w:p>
    <w:p w14:paraId="7AA62D6B" w14:textId="77777777" w:rsidR="00E97C3D" w:rsidRDefault="00E97C3D" w:rsidP="00E97C3D">
      <w:r>
        <w:t>Topics affecting GERAN and UMTS are covered under AI 11.</w:t>
      </w:r>
    </w:p>
    <w:p w14:paraId="542969B7" w14:textId="77777777" w:rsidR="00E97C3D" w:rsidRDefault="00E97C3D" w:rsidP="00E97C3D">
      <w:pPr>
        <w:rPr>
          <w:rFonts w:ascii="Arial" w:hAnsi="Arial" w:cs="Arial"/>
          <w:b/>
          <w:sz w:val="24"/>
        </w:rPr>
      </w:pPr>
      <w:r>
        <w:rPr>
          <w:rFonts w:ascii="Arial" w:hAnsi="Arial" w:cs="Arial"/>
          <w:b/>
          <w:color w:val="0000FF"/>
          <w:sz w:val="24"/>
        </w:rPr>
        <w:t>RP-210335</w:t>
      </w:r>
      <w:r>
        <w:rPr>
          <w:rFonts w:ascii="Arial" w:hAnsi="Arial" w:cs="Arial"/>
          <w:b/>
          <w:color w:val="0000FF"/>
          <w:sz w:val="24"/>
        </w:rPr>
        <w:tab/>
      </w:r>
      <w:r>
        <w:rPr>
          <w:rFonts w:ascii="Arial" w:hAnsi="Arial" w:cs="Arial"/>
          <w:b/>
          <w:sz w:val="24"/>
        </w:rPr>
        <w:t>Inclusive language</w:t>
      </w:r>
    </w:p>
    <w:p w14:paraId="53C97775"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44.318 v16.0.0</w:t>
      </w:r>
      <w:r>
        <w:rPr>
          <w:i/>
        </w:rPr>
        <w:tab/>
        <w:t xml:space="preserve">  CR-0128  Cat: D (Rel-17)</w:t>
      </w:r>
      <w:r>
        <w:rPr>
          <w:i/>
        </w:rPr>
        <w:br/>
      </w:r>
      <w:r>
        <w:rPr>
          <w:i/>
        </w:rPr>
        <w:br/>
      </w:r>
      <w:r>
        <w:rPr>
          <w:i/>
        </w:rPr>
        <w:tab/>
      </w:r>
      <w:r>
        <w:rPr>
          <w:i/>
        </w:rPr>
        <w:tab/>
      </w:r>
      <w:r>
        <w:rPr>
          <w:i/>
        </w:rPr>
        <w:tab/>
      </w:r>
      <w:r>
        <w:rPr>
          <w:i/>
        </w:rPr>
        <w:tab/>
      </w:r>
      <w:r>
        <w:rPr>
          <w:i/>
        </w:rPr>
        <w:tab/>
        <w:t>Source: Ericsson</w:t>
      </w:r>
    </w:p>
    <w:p w14:paraId="72F8A582" w14:textId="77777777" w:rsidR="00E97C3D" w:rsidRDefault="00E97C3D" w:rsidP="00E97C3D">
      <w:pPr>
        <w:rPr>
          <w:rFonts w:ascii="Arial" w:hAnsi="Arial" w:cs="Arial"/>
          <w:b/>
        </w:rPr>
      </w:pPr>
      <w:r>
        <w:rPr>
          <w:rFonts w:ascii="Arial" w:hAnsi="Arial" w:cs="Arial"/>
          <w:b/>
        </w:rPr>
        <w:t xml:space="preserve">Abstract: </w:t>
      </w:r>
    </w:p>
    <w:p w14:paraId="47F25C8B" w14:textId="77777777" w:rsidR="00E97C3D" w:rsidRDefault="00E97C3D" w:rsidP="00E97C3D">
      <w:r>
        <w:t>moved from AI 15 to AI 12; company CR; related to RP-202179, this CR is submitted to directly to plenary as the specification is managed by RAN plenary; note: REL-17 version of the spec does not yet exist</w:t>
      </w:r>
    </w:p>
    <w:p w14:paraId="37D525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E144B" w14:textId="77777777" w:rsidR="00E97C3D" w:rsidRDefault="00E97C3D" w:rsidP="00E97C3D">
      <w:pPr>
        <w:rPr>
          <w:rFonts w:ascii="Arial" w:hAnsi="Arial" w:cs="Arial"/>
          <w:b/>
          <w:sz w:val="24"/>
        </w:rPr>
      </w:pPr>
      <w:r>
        <w:rPr>
          <w:rFonts w:ascii="Arial" w:hAnsi="Arial" w:cs="Arial"/>
          <w:b/>
          <w:color w:val="0000FF"/>
          <w:sz w:val="24"/>
        </w:rPr>
        <w:t>RP-210336</w:t>
      </w:r>
      <w:r>
        <w:rPr>
          <w:rFonts w:ascii="Arial" w:hAnsi="Arial" w:cs="Arial"/>
          <w:b/>
          <w:color w:val="0000FF"/>
          <w:sz w:val="24"/>
        </w:rPr>
        <w:tab/>
      </w:r>
      <w:r>
        <w:rPr>
          <w:rFonts w:ascii="Arial" w:hAnsi="Arial" w:cs="Arial"/>
          <w:b/>
          <w:sz w:val="24"/>
        </w:rPr>
        <w:t>Inclusive language</w:t>
      </w:r>
    </w:p>
    <w:p w14:paraId="5C5D48A7"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45.008 v16.0.0</w:t>
      </w:r>
      <w:r>
        <w:rPr>
          <w:i/>
        </w:rPr>
        <w:tab/>
        <w:t xml:space="preserve">  CR-0686  Cat: D (Rel-17)</w:t>
      </w:r>
      <w:r>
        <w:rPr>
          <w:i/>
        </w:rPr>
        <w:br/>
      </w:r>
      <w:r>
        <w:rPr>
          <w:i/>
        </w:rPr>
        <w:br/>
      </w:r>
      <w:r>
        <w:rPr>
          <w:i/>
        </w:rPr>
        <w:tab/>
      </w:r>
      <w:r>
        <w:rPr>
          <w:i/>
        </w:rPr>
        <w:tab/>
      </w:r>
      <w:r>
        <w:rPr>
          <w:i/>
        </w:rPr>
        <w:tab/>
      </w:r>
      <w:r>
        <w:rPr>
          <w:i/>
        </w:rPr>
        <w:tab/>
      </w:r>
      <w:r>
        <w:rPr>
          <w:i/>
        </w:rPr>
        <w:tab/>
        <w:t>Source: Ericsson</w:t>
      </w:r>
    </w:p>
    <w:p w14:paraId="01B90C7B" w14:textId="77777777" w:rsidR="00E97C3D" w:rsidRDefault="00E97C3D" w:rsidP="00E97C3D">
      <w:pPr>
        <w:rPr>
          <w:rFonts w:ascii="Arial" w:hAnsi="Arial" w:cs="Arial"/>
          <w:b/>
        </w:rPr>
      </w:pPr>
      <w:r>
        <w:rPr>
          <w:rFonts w:ascii="Arial" w:hAnsi="Arial" w:cs="Arial"/>
          <w:b/>
        </w:rPr>
        <w:t xml:space="preserve">Abstract: </w:t>
      </w:r>
    </w:p>
    <w:p w14:paraId="33208E0C" w14:textId="77777777" w:rsidR="00E97C3D" w:rsidRDefault="00E97C3D" w:rsidP="00E97C3D">
      <w:r>
        <w:t>moved from AI 15 to AI 12; company CR; related to RP-202179, this CR is submitted to directly to plenary as the specification is managed by RAN plenary; note: REL-17 version of the spec does not yet exist</w:t>
      </w:r>
    </w:p>
    <w:p w14:paraId="02F621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2A7E4" w14:textId="77777777" w:rsidR="00E97C3D" w:rsidRDefault="00E97C3D" w:rsidP="00E97C3D">
      <w:pPr>
        <w:rPr>
          <w:rFonts w:ascii="Arial" w:hAnsi="Arial" w:cs="Arial"/>
          <w:b/>
          <w:sz w:val="24"/>
        </w:rPr>
      </w:pPr>
      <w:r>
        <w:rPr>
          <w:rFonts w:ascii="Arial" w:hAnsi="Arial" w:cs="Arial"/>
          <w:b/>
          <w:color w:val="0000FF"/>
          <w:sz w:val="24"/>
        </w:rPr>
        <w:t>RP-210831</w:t>
      </w:r>
      <w:r>
        <w:rPr>
          <w:rFonts w:ascii="Arial" w:hAnsi="Arial" w:cs="Arial"/>
          <w:b/>
          <w:color w:val="0000FF"/>
          <w:sz w:val="24"/>
        </w:rPr>
        <w:tab/>
      </w:r>
      <w:r>
        <w:rPr>
          <w:rFonts w:ascii="Arial" w:hAnsi="Arial" w:cs="Arial"/>
          <w:b/>
          <w:sz w:val="24"/>
        </w:rPr>
        <w:t>Moderator's summary of email discussion [91E][43][2G_3G_inclusive_language]</w:t>
      </w:r>
    </w:p>
    <w:p w14:paraId="5ECF9DA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5DE13AD5" w14:textId="77777777" w:rsidR="00E97C3D" w:rsidRDefault="00E97C3D" w:rsidP="00E97C3D">
      <w:pPr>
        <w:rPr>
          <w:rFonts w:ascii="Arial" w:hAnsi="Arial" w:cs="Arial"/>
          <w:b/>
        </w:rPr>
      </w:pPr>
      <w:r>
        <w:rPr>
          <w:rFonts w:ascii="Arial" w:hAnsi="Arial" w:cs="Arial"/>
          <w:b/>
        </w:rPr>
        <w:t xml:space="preserve">Abstract: </w:t>
      </w:r>
    </w:p>
    <w:p w14:paraId="249AEBAD" w14:textId="77777777" w:rsidR="00E97C3D" w:rsidRDefault="00E97C3D" w:rsidP="00E97C3D">
      <w:r>
        <w:t>handled Tdocs: RP-210333, RP-210334, RP-210335, RP-210336</w:t>
      </w:r>
    </w:p>
    <w:p w14:paraId="66500DB5" w14:textId="77777777" w:rsidR="00E97C3D" w:rsidRDefault="00E97C3D" w:rsidP="00E97C3D">
      <w:pPr>
        <w:rPr>
          <w:rFonts w:ascii="Arial" w:hAnsi="Arial" w:cs="Arial"/>
          <w:b/>
        </w:rPr>
      </w:pPr>
      <w:r>
        <w:rPr>
          <w:rFonts w:ascii="Arial" w:hAnsi="Arial" w:cs="Arial"/>
          <w:b/>
        </w:rPr>
        <w:t xml:space="preserve">Discussion: </w:t>
      </w:r>
    </w:p>
    <w:p w14:paraId="282ACBFF" w14:textId="77777777" w:rsidR="00E97C3D" w:rsidRDefault="00E97C3D" w:rsidP="00E97C3D">
      <w:r>
        <w:t>RAN chair: will come back to formal approval in March 2022 when the batch of technical RAN2 and RAN3 Rel-17 CRs are up for approval</w:t>
      </w:r>
    </w:p>
    <w:p w14:paraId="0CE0B7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3728" w14:textId="77777777" w:rsidR="00E97C3D" w:rsidRDefault="00E97C3D" w:rsidP="00E97C3D">
      <w:pPr>
        <w:pStyle w:val="Heading2"/>
      </w:pPr>
      <w:bookmarkStart w:id="378" w:name="_Toc69483507"/>
      <w:bookmarkStart w:id="379" w:name="_Toc74553750"/>
      <w:r>
        <w:t>13</w:t>
      </w:r>
      <w:r>
        <w:tab/>
        <w:t>New and open RAN5 UE Conformance testing WIs and SIs</w:t>
      </w:r>
      <w:bookmarkEnd w:id="378"/>
      <w:bookmarkEnd w:id="379"/>
    </w:p>
    <w:p w14:paraId="2BDFAD4F" w14:textId="77777777" w:rsidR="00E97C3D" w:rsidRDefault="00E97C3D" w:rsidP="00E97C3D">
      <w:r>
        <w:t>NOTE: For closed WIs/SIs and TEIx_Test with x&lt;=15 see agenda item 14.</w:t>
      </w:r>
    </w:p>
    <w:p w14:paraId="3F0876E2" w14:textId="77777777" w:rsidR="00E97C3D" w:rsidRDefault="00E97C3D" w:rsidP="00E97C3D">
      <w:pPr>
        <w:pStyle w:val="Heading3"/>
      </w:pPr>
      <w:bookmarkStart w:id="380" w:name="_Toc69483508"/>
      <w:bookmarkStart w:id="381" w:name="_Toc74553751"/>
      <w:r>
        <w:t>13.1</w:t>
      </w:r>
      <w:r>
        <w:tab/>
        <w:t>New WI/SI proposals for UE conformance testing (led by RAN5)</w:t>
      </w:r>
      <w:bookmarkEnd w:id="380"/>
      <w:bookmarkEnd w:id="381"/>
    </w:p>
    <w:p w14:paraId="42C58502" w14:textId="77777777" w:rsidR="00E97C3D" w:rsidRDefault="00E97C3D" w:rsidP="00E97C3D">
      <w:pPr>
        <w:rPr>
          <w:rFonts w:ascii="Arial" w:hAnsi="Arial" w:cs="Arial"/>
          <w:b/>
          <w:sz w:val="24"/>
        </w:rPr>
      </w:pPr>
      <w:r>
        <w:rPr>
          <w:rFonts w:ascii="Arial" w:hAnsi="Arial" w:cs="Arial"/>
          <w:b/>
          <w:color w:val="0000FF"/>
          <w:sz w:val="24"/>
        </w:rPr>
        <w:t>RP-210363</w:t>
      </w:r>
      <w:r>
        <w:rPr>
          <w:rFonts w:ascii="Arial" w:hAnsi="Arial" w:cs="Arial"/>
          <w:b/>
          <w:color w:val="0000FF"/>
          <w:sz w:val="24"/>
        </w:rPr>
        <w:tab/>
      </w:r>
      <w:r>
        <w:rPr>
          <w:rFonts w:ascii="Arial" w:hAnsi="Arial" w:cs="Arial"/>
          <w:b/>
          <w:sz w:val="24"/>
        </w:rPr>
        <w:t>New WID on UE Conformance Test Aspects for NR RF Requirement Enhancements for FR2</w:t>
      </w:r>
    </w:p>
    <w:p w14:paraId="2E8C6D7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5C4FB8CE" w14:textId="77777777" w:rsidR="00E97C3D" w:rsidRDefault="00E97C3D" w:rsidP="00E97C3D">
      <w:pPr>
        <w:rPr>
          <w:rFonts w:ascii="Arial" w:hAnsi="Arial" w:cs="Arial"/>
          <w:b/>
        </w:rPr>
      </w:pPr>
      <w:r>
        <w:rPr>
          <w:rFonts w:ascii="Arial" w:hAnsi="Arial" w:cs="Arial"/>
          <w:b/>
        </w:rPr>
        <w:t xml:space="preserve">Abstract: </w:t>
      </w:r>
    </w:p>
    <w:p w14:paraId="7971A37B" w14:textId="77777777" w:rsidR="00E97C3D" w:rsidRDefault="00E97C3D" w:rsidP="00E97C3D">
      <w:r>
        <w:t>tested: REL-16 WI NR_RF_FR2_req_enh-Core</w:t>
      </w:r>
    </w:p>
    <w:p w14:paraId="17998E10"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BB056" w14:textId="77777777" w:rsidR="00E97C3D" w:rsidRDefault="00E97C3D" w:rsidP="00E97C3D">
      <w:pPr>
        <w:rPr>
          <w:rFonts w:ascii="Arial" w:hAnsi="Arial" w:cs="Arial"/>
          <w:b/>
          <w:sz w:val="24"/>
        </w:rPr>
      </w:pPr>
      <w:r>
        <w:rPr>
          <w:rFonts w:ascii="Arial" w:hAnsi="Arial" w:cs="Arial"/>
          <w:b/>
          <w:color w:val="0000FF"/>
          <w:sz w:val="24"/>
        </w:rPr>
        <w:t>RP-210370</w:t>
      </w:r>
      <w:r>
        <w:rPr>
          <w:rFonts w:ascii="Arial" w:hAnsi="Arial" w:cs="Arial"/>
          <w:b/>
          <w:color w:val="0000FF"/>
          <w:sz w:val="24"/>
        </w:rPr>
        <w:tab/>
      </w:r>
      <w:r>
        <w:rPr>
          <w:rFonts w:ascii="Arial" w:hAnsi="Arial" w:cs="Arial"/>
          <w:b/>
          <w:sz w:val="24"/>
        </w:rPr>
        <w:t>New WID on UE Conformance Test Aspects for Enhancement of Network Slicing</w:t>
      </w:r>
    </w:p>
    <w:p w14:paraId="04D8B9B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Telecom, China Unicom</w:t>
      </w:r>
    </w:p>
    <w:p w14:paraId="095A9A73" w14:textId="77777777" w:rsidR="00E97C3D" w:rsidRDefault="00E97C3D" w:rsidP="00E97C3D">
      <w:pPr>
        <w:rPr>
          <w:rFonts w:ascii="Arial" w:hAnsi="Arial" w:cs="Arial"/>
          <w:b/>
        </w:rPr>
      </w:pPr>
      <w:r>
        <w:rPr>
          <w:rFonts w:ascii="Arial" w:hAnsi="Arial" w:cs="Arial"/>
          <w:b/>
        </w:rPr>
        <w:t xml:space="preserve">Abstract: </w:t>
      </w:r>
    </w:p>
    <w:p w14:paraId="73E3DAE2" w14:textId="77777777" w:rsidR="00E97C3D" w:rsidRDefault="00E97C3D" w:rsidP="00E97C3D">
      <w:r>
        <w:t>tested: CT1 and SA3 REL-16 WI eNS (Enhancement of Network Slicing); note: In REL-17 there is already SI FS_NR_slice; CMCC is suggesting a follow-up WI RP-210399 and a RAN5 SI on slicing in RP-210371;</w:t>
      </w:r>
    </w:p>
    <w:p w14:paraId="0750F7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B3D47" w14:textId="77777777" w:rsidR="00E97C3D" w:rsidRDefault="00E97C3D" w:rsidP="00E97C3D">
      <w:pPr>
        <w:rPr>
          <w:rFonts w:ascii="Arial" w:hAnsi="Arial" w:cs="Arial"/>
          <w:b/>
          <w:sz w:val="24"/>
        </w:rPr>
      </w:pPr>
      <w:r>
        <w:rPr>
          <w:rFonts w:ascii="Arial" w:hAnsi="Arial" w:cs="Arial"/>
          <w:b/>
          <w:color w:val="0000FF"/>
          <w:sz w:val="24"/>
        </w:rPr>
        <w:t>RP-210034</w:t>
      </w:r>
      <w:r>
        <w:rPr>
          <w:rFonts w:ascii="Arial" w:hAnsi="Arial" w:cs="Arial"/>
          <w:b/>
          <w:color w:val="0000FF"/>
          <w:sz w:val="24"/>
        </w:rPr>
        <w:tab/>
      </w:r>
      <w:r>
        <w:rPr>
          <w:rFonts w:ascii="Arial" w:hAnsi="Arial" w:cs="Arial"/>
          <w:b/>
          <w:sz w:val="24"/>
        </w:rPr>
        <w:t>LS on NGMN-GTI 5G Smart Devices Supporting Network Slicing (NGMN_LS210115; to: RAN5, GSMA TSG, GCF, PTCRB; cc: RAN, GTI; contact: CMCC)</w:t>
      </w:r>
    </w:p>
    <w:p w14:paraId="3DDAA881"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NGMN_LS210115, to RAN5, GSMA TSG, GCF, PTCRB, cc RAN, GTI</w:t>
      </w:r>
      <w:r>
        <w:rPr>
          <w:i/>
        </w:rPr>
        <w:br/>
      </w:r>
      <w:r>
        <w:rPr>
          <w:i/>
        </w:rPr>
        <w:tab/>
      </w:r>
      <w:r>
        <w:rPr>
          <w:i/>
        </w:rPr>
        <w:tab/>
      </w:r>
      <w:r>
        <w:rPr>
          <w:i/>
        </w:rPr>
        <w:tab/>
      </w:r>
      <w:r>
        <w:rPr>
          <w:i/>
        </w:rPr>
        <w:tab/>
      </w:r>
      <w:r>
        <w:rPr>
          <w:i/>
        </w:rPr>
        <w:tab/>
        <w:t>Source: NGMN</w:t>
      </w:r>
    </w:p>
    <w:p w14:paraId="087F434B" w14:textId="77777777" w:rsidR="00E97C3D" w:rsidRDefault="00E97C3D" w:rsidP="00E97C3D">
      <w:pPr>
        <w:rPr>
          <w:rFonts w:ascii="Arial" w:hAnsi="Arial" w:cs="Arial"/>
          <w:b/>
        </w:rPr>
      </w:pPr>
      <w:r>
        <w:rPr>
          <w:rFonts w:ascii="Arial" w:hAnsi="Arial" w:cs="Arial"/>
          <w:b/>
        </w:rPr>
        <w:t xml:space="preserve">Abstract: </w:t>
      </w:r>
    </w:p>
    <w:p w14:paraId="15455357" w14:textId="77777777" w:rsidR="00E97C3D" w:rsidRDefault="00E97C3D" w:rsidP="00E97C3D">
      <w:r>
        <w:t>no RAN action requested</w:t>
      </w:r>
    </w:p>
    <w:p w14:paraId="1F9AE1D6" w14:textId="77777777" w:rsidR="00E97C3D" w:rsidRDefault="00E97C3D" w:rsidP="00E97C3D">
      <w:pPr>
        <w:rPr>
          <w:rFonts w:ascii="Arial" w:hAnsi="Arial" w:cs="Arial"/>
          <w:b/>
        </w:rPr>
      </w:pPr>
      <w:r>
        <w:rPr>
          <w:rFonts w:ascii="Arial" w:hAnsi="Arial" w:cs="Arial"/>
          <w:b/>
        </w:rPr>
        <w:t xml:space="preserve">Discussion: </w:t>
      </w:r>
    </w:p>
    <w:p w14:paraId="13D68F2F" w14:textId="77777777" w:rsidR="00E97C3D" w:rsidRDefault="00E97C3D" w:rsidP="00E97C3D">
      <w:r>
        <w:t>moved from AI 9.6.7 to AI 13.1</w:t>
      </w:r>
    </w:p>
    <w:p w14:paraId="293FB9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1B1EE" w14:textId="77777777" w:rsidR="00E97C3D" w:rsidRDefault="00E97C3D" w:rsidP="00E97C3D">
      <w:pPr>
        <w:rPr>
          <w:rFonts w:ascii="Arial" w:hAnsi="Arial" w:cs="Arial"/>
          <w:b/>
          <w:sz w:val="24"/>
        </w:rPr>
      </w:pPr>
      <w:r>
        <w:rPr>
          <w:rFonts w:ascii="Arial" w:hAnsi="Arial" w:cs="Arial"/>
          <w:b/>
          <w:color w:val="0000FF"/>
          <w:sz w:val="24"/>
        </w:rPr>
        <w:t>RP-210727</w:t>
      </w:r>
      <w:r>
        <w:rPr>
          <w:rFonts w:ascii="Arial" w:hAnsi="Arial" w:cs="Arial"/>
          <w:b/>
          <w:color w:val="0000FF"/>
          <w:sz w:val="24"/>
        </w:rPr>
        <w:tab/>
      </w:r>
      <w:r>
        <w:rPr>
          <w:rFonts w:ascii="Arial" w:hAnsi="Arial" w:cs="Arial"/>
          <w:b/>
          <w:sz w:val="24"/>
        </w:rPr>
        <w:t>Reply LS NGMN_LS210115 = RP-210034 on NGMN-GTI 5G Smart Devices Supporting Network Slicing (R5-211301; to: NGMN; cc: RAN, GTI, GSMA TSG, GCF SG, PTCRB; contact: CMCC)</w:t>
      </w:r>
    </w:p>
    <w:p w14:paraId="7DD3B9C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R5-211301, to NGMN, cc RAN, GTI, GSMA TSG, GCF SG, PTCRB</w:t>
      </w:r>
      <w:r>
        <w:rPr>
          <w:i/>
        </w:rPr>
        <w:br/>
      </w:r>
      <w:r>
        <w:rPr>
          <w:i/>
        </w:rPr>
        <w:tab/>
      </w:r>
      <w:r>
        <w:rPr>
          <w:i/>
        </w:rPr>
        <w:tab/>
      </w:r>
      <w:r>
        <w:rPr>
          <w:i/>
        </w:rPr>
        <w:tab/>
      </w:r>
      <w:r>
        <w:rPr>
          <w:i/>
        </w:rPr>
        <w:tab/>
      </w:r>
      <w:r>
        <w:rPr>
          <w:i/>
        </w:rPr>
        <w:tab/>
        <w:t>Source: RAN5</w:t>
      </w:r>
    </w:p>
    <w:p w14:paraId="3E8AB141" w14:textId="77777777" w:rsidR="00E97C3D" w:rsidRDefault="00E97C3D" w:rsidP="00E97C3D">
      <w:pPr>
        <w:rPr>
          <w:rFonts w:ascii="Arial" w:hAnsi="Arial" w:cs="Arial"/>
          <w:b/>
        </w:rPr>
      </w:pPr>
      <w:r>
        <w:rPr>
          <w:rFonts w:ascii="Arial" w:hAnsi="Arial" w:cs="Arial"/>
          <w:b/>
        </w:rPr>
        <w:t xml:space="preserve">Abstract: </w:t>
      </w:r>
    </w:p>
    <w:p w14:paraId="69BED9A9" w14:textId="77777777" w:rsidR="00E97C3D" w:rsidRDefault="00E97C3D" w:rsidP="00E97C3D">
      <w:r>
        <w:t>related to new SI proposal RP-210371; no RAN action requested</w:t>
      </w:r>
    </w:p>
    <w:p w14:paraId="59B11A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FFB1" w14:textId="77777777" w:rsidR="00E97C3D" w:rsidRDefault="00E97C3D" w:rsidP="00E97C3D">
      <w:pPr>
        <w:rPr>
          <w:rFonts w:ascii="Arial" w:hAnsi="Arial" w:cs="Arial"/>
          <w:b/>
          <w:sz w:val="24"/>
        </w:rPr>
      </w:pPr>
      <w:r>
        <w:rPr>
          <w:rFonts w:ascii="Arial" w:hAnsi="Arial" w:cs="Arial"/>
          <w:b/>
          <w:color w:val="0000FF"/>
          <w:sz w:val="24"/>
        </w:rPr>
        <w:t>RP-210371</w:t>
      </w:r>
      <w:r>
        <w:rPr>
          <w:rFonts w:ascii="Arial" w:hAnsi="Arial" w:cs="Arial"/>
          <w:b/>
          <w:color w:val="0000FF"/>
          <w:sz w:val="24"/>
        </w:rPr>
        <w:tab/>
      </w:r>
      <w:r>
        <w:rPr>
          <w:rFonts w:ascii="Arial" w:hAnsi="Arial" w:cs="Arial"/>
          <w:b/>
          <w:sz w:val="24"/>
        </w:rPr>
        <w:t>New SID: Study on 5G NR UE full stack testing for Network Slicing</w:t>
      </w:r>
    </w:p>
    <w:p w14:paraId="6A1134AA"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Unicom</w:t>
      </w:r>
    </w:p>
    <w:p w14:paraId="311E5844" w14:textId="77777777" w:rsidR="00E97C3D" w:rsidRDefault="00E97C3D" w:rsidP="00E97C3D">
      <w:pPr>
        <w:rPr>
          <w:rFonts w:ascii="Arial" w:hAnsi="Arial" w:cs="Arial"/>
          <w:b/>
        </w:rPr>
      </w:pPr>
      <w:r>
        <w:rPr>
          <w:rFonts w:ascii="Arial" w:hAnsi="Arial" w:cs="Arial"/>
          <w:b/>
        </w:rPr>
        <w:t xml:space="preserve">Abstract: </w:t>
      </w:r>
    </w:p>
    <w:p w14:paraId="742D01DD" w14:textId="77777777" w:rsidR="00E97C3D" w:rsidRDefault="00E97C3D" w:rsidP="00E97C3D">
      <w:r>
        <w:t>wrong REL-16 in Tdoc request; note: There is a REL-17 SI FS_NR_slice</w:t>
      </w:r>
    </w:p>
    <w:p w14:paraId="7DAD815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77213" w14:textId="77777777" w:rsidR="00E97C3D" w:rsidRDefault="00E97C3D" w:rsidP="00E97C3D">
      <w:pPr>
        <w:rPr>
          <w:rFonts w:ascii="Arial" w:hAnsi="Arial" w:cs="Arial"/>
          <w:b/>
          <w:sz w:val="24"/>
        </w:rPr>
      </w:pPr>
      <w:r>
        <w:rPr>
          <w:rFonts w:ascii="Arial" w:hAnsi="Arial" w:cs="Arial"/>
          <w:b/>
          <w:color w:val="0000FF"/>
          <w:sz w:val="24"/>
        </w:rPr>
        <w:t>RP-210401</w:t>
      </w:r>
      <w:r>
        <w:rPr>
          <w:rFonts w:ascii="Arial" w:hAnsi="Arial" w:cs="Arial"/>
          <w:b/>
          <w:color w:val="0000FF"/>
          <w:sz w:val="24"/>
        </w:rPr>
        <w:tab/>
      </w:r>
      <w:r>
        <w:rPr>
          <w:rFonts w:ascii="Arial" w:hAnsi="Arial" w:cs="Arial"/>
          <w:b/>
          <w:sz w:val="24"/>
        </w:rPr>
        <w:t>New WID on UE Conformance - High power UE (power class 2) for EN-DC with 1 LTE band + 1 NR TDD band</w:t>
      </w:r>
    </w:p>
    <w:p w14:paraId="43EFEE70"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69B069E" w14:textId="77777777" w:rsidR="00E97C3D" w:rsidRDefault="00E97C3D" w:rsidP="00E97C3D">
      <w:pPr>
        <w:rPr>
          <w:rFonts w:ascii="Arial" w:hAnsi="Arial" w:cs="Arial"/>
          <w:b/>
        </w:rPr>
      </w:pPr>
      <w:r>
        <w:rPr>
          <w:rFonts w:ascii="Arial" w:hAnsi="Arial" w:cs="Arial"/>
          <w:b/>
        </w:rPr>
        <w:t xml:space="preserve">Abstract: </w:t>
      </w:r>
    </w:p>
    <w:p w14:paraId="6459C39F" w14:textId="77777777" w:rsidR="00E97C3D" w:rsidRDefault="00E97C3D" w:rsidP="00E97C3D">
      <w:r>
        <w:lastRenderedPageBreak/>
        <w:t>tested: REL-17 basket WI ENDC_UE_PC2_R17_NR_TDD-Core</w:t>
      </w:r>
    </w:p>
    <w:p w14:paraId="62B29E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4DC6" w14:textId="77777777" w:rsidR="00E97C3D" w:rsidRDefault="00E97C3D" w:rsidP="00E97C3D">
      <w:pPr>
        <w:rPr>
          <w:rFonts w:ascii="Arial" w:hAnsi="Arial" w:cs="Arial"/>
          <w:b/>
          <w:sz w:val="24"/>
        </w:rPr>
      </w:pPr>
      <w:r>
        <w:rPr>
          <w:rFonts w:ascii="Arial" w:hAnsi="Arial" w:cs="Arial"/>
          <w:b/>
          <w:color w:val="0000FF"/>
          <w:sz w:val="24"/>
        </w:rPr>
        <w:t>RP-210612</w:t>
      </w:r>
      <w:r>
        <w:rPr>
          <w:rFonts w:ascii="Arial" w:hAnsi="Arial" w:cs="Arial"/>
          <w:b/>
          <w:color w:val="0000FF"/>
          <w:sz w:val="24"/>
        </w:rPr>
        <w:tab/>
      </w:r>
      <w:r>
        <w:rPr>
          <w:rFonts w:ascii="Arial" w:hAnsi="Arial" w:cs="Arial"/>
          <w:b/>
          <w:sz w:val="24"/>
        </w:rPr>
        <w:t>New WID on UE Conformance Test Aspects for 2-step RACH for NR</w:t>
      </w:r>
    </w:p>
    <w:p w14:paraId="180894BA"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1C3E5759" w14:textId="77777777" w:rsidR="00E97C3D" w:rsidRDefault="00E97C3D" w:rsidP="00E97C3D">
      <w:pPr>
        <w:rPr>
          <w:rFonts w:ascii="Arial" w:hAnsi="Arial" w:cs="Arial"/>
          <w:b/>
        </w:rPr>
      </w:pPr>
      <w:r>
        <w:rPr>
          <w:rFonts w:ascii="Arial" w:hAnsi="Arial" w:cs="Arial"/>
          <w:b/>
        </w:rPr>
        <w:t xml:space="preserve">Abstract: </w:t>
      </w:r>
    </w:p>
    <w:p w14:paraId="1EA9B884" w14:textId="77777777" w:rsidR="00E97C3D" w:rsidRDefault="00E97C3D" w:rsidP="00E97C3D">
      <w:r>
        <w:t>tested REL-16 WI NR_2step_RACH-Core</w:t>
      </w:r>
    </w:p>
    <w:p w14:paraId="701868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B8FA5" w14:textId="77777777" w:rsidR="00E97C3D" w:rsidRDefault="00E97C3D" w:rsidP="00E97C3D">
      <w:pPr>
        <w:rPr>
          <w:rFonts w:ascii="Arial" w:hAnsi="Arial" w:cs="Arial"/>
          <w:b/>
          <w:sz w:val="24"/>
        </w:rPr>
      </w:pPr>
      <w:r>
        <w:rPr>
          <w:rFonts w:ascii="Arial" w:hAnsi="Arial" w:cs="Arial"/>
          <w:b/>
          <w:color w:val="0000FF"/>
          <w:sz w:val="24"/>
        </w:rPr>
        <w:t>RP-210704</w:t>
      </w:r>
      <w:r>
        <w:rPr>
          <w:rFonts w:ascii="Arial" w:hAnsi="Arial" w:cs="Arial"/>
          <w:b/>
          <w:color w:val="0000FF"/>
          <w:sz w:val="24"/>
        </w:rPr>
        <w:tab/>
      </w:r>
      <w:r>
        <w:rPr>
          <w:rFonts w:ascii="Arial" w:hAnsi="Arial" w:cs="Arial"/>
          <w:b/>
          <w:sz w:val="24"/>
        </w:rPr>
        <w:t>New WID - UE Conformance Test Aspects - Support of eCall over IMS for NR</w:t>
      </w:r>
    </w:p>
    <w:p w14:paraId="664290F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14:paraId="22C066D1" w14:textId="77777777" w:rsidR="00E97C3D" w:rsidRDefault="00E97C3D" w:rsidP="00E97C3D">
      <w:pPr>
        <w:rPr>
          <w:rFonts w:ascii="Arial" w:hAnsi="Arial" w:cs="Arial"/>
          <w:b/>
        </w:rPr>
      </w:pPr>
      <w:r>
        <w:rPr>
          <w:rFonts w:ascii="Arial" w:hAnsi="Arial" w:cs="Arial"/>
          <w:b/>
        </w:rPr>
        <w:t xml:space="preserve">Abstract: </w:t>
      </w:r>
    </w:p>
    <w:p w14:paraId="4A3528E8" w14:textId="77777777" w:rsidR="00E97C3D" w:rsidRDefault="00E97C3D" w:rsidP="00E97C3D">
      <w:r>
        <w:t>tested: REL-16 TEI CRs of SA2/CT1/R2; suggested WI code NR_EIEI-UEConTest (REL-14 WI EIEI-UEConTest tested "Evolution to and Interworking with eCall in IMS" for LTE)</w:t>
      </w:r>
    </w:p>
    <w:p w14:paraId="746F22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D8A5D" w14:textId="77777777" w:rsidR="00E97C3D" w:rsidRDefault="00E97C3D" w:rsidP="00E97C3D">
      <w:pPr>
        <w:rPr>
          <w:rFonts w:ascii="Arial" w:hAnsi="Arial" w:cs="Arial"/>
          <w:b/>
          <w:sz w:val="24"/>
        </w:rPr>
      </w:pPr>
      <w:r>
        <w:rPr>
          <w:rFonts w:ascii="Arial" w:hAnsi="Arial" w:cs="Arial"/>
          <w:b/>
          <w:color w:val="0000FF"/>
          <w:sz w:val="24"/>
        </w:rPr>
        <w:t>RP-210708</w:t>
      </w:r>
      <w:r>
        <w:rPr>
          <w:rFonts w:ascii="Arial" w:hAnsi="Arial" w:cs="Arial"/>
          <w:b/>
          <w:color w:val="0000FF"/>
          <w:sz w:val="24"/>
        </w:rPr>
        <w:tab/>
      </w:r>
      <w:r>
        <w:rPr>
          <w:rFonts w:ascii="Arial" w:hAnsi="Arial" w:cs="Arial"/>
          <w:b/>
          <w:sz w:val="24"/>
        </w:rPr>
        <w:t>New WID - UE Conformance Test Aspects for NR-based Access to Unlicensed Spectrum</w:t>
      </w:r>
    </w:p>
    <w:p w14:paraId="44D1FEC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14:paraId="472909B0" w14:textId="77777777" w:rsidR="00E97C3D" w:rsidRDefault="00E97C3D" w:rsidP="00E97C3D">
      <w:pPr>
        <w:rPr>
          <w:rFonts w:ascii="Arial" w:hAnsi="Arial" w:cs="Arial"/>
          <w:b/>
        </w:rPr>
      </w:pPr>
      <w:r>
        <w:rPr>
          <w:rFonts w:ascii="Arial" w:hAnsi="Arial" w:cs="Arial"/>
          <w:b/>
        </w:rPr>
        <w:t xml:space="preserve">Abstract: </w:t>
      </w:r>
    </w:p>
    <w:p w14:paraId="0C659183" w14:textId="77777777" w:rsidR="00E97C3D" w:rsidRDefault="00E97C3D" w:rsidP="00E97C3D">
      <w:r>
        <w:t>tested: REL-16 WI NR_unlic-Core</w:t>
      </w:r>
    </w:p>
    <w:p w14:paraId="2F8C09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A6ACA" w14:textId="77777777" w:rsidR="00E97C3D" w:rsidRDefault="00E97C3D" w:rsidP="00E97C3D">
      <w:pPr>
        <w:rPr>
          <w:rFonts w:ascii="Arial" w:hAnsi="Arial" w:cs="Arial"/>
          <w:b/>
          <w:sz w:val="24"/>
        </w:rPr>
      </w:pPr>
      <w:r>
        <w:rPr>
          <w:rFonts w:ascii="Arial" w:hAnsi="Arial" w:cs="Arial"/>
          <w:b/>
          <w:color w:val="0000FF"/>
          <w:sz w:val="24"/>
        </w:rPr>
        <w:t>RP-210746</w:t>
      </w:r>
      <w:r>
        <w:rPr>
          <w:rFonts w:ascii="Arial" w:hAnsi="Arial" w:cs="Arial"/>
          <w:b/>
          <w:color w:val="0000FF"/>
          <w:sz w:val="24"/>
        </w:rPr>
        <w:tab/>
      </w:r>
      <w:r>
        <w:rPr>
          <w:rFonts w:ascii="Arial" w:hAnsi="Arial" w:cs="Arial"/>
          <w:b/>
          <w:sz w:val="24"/>
        </w:rPr>
        <w:t>New WID: UE Conformance Test Aspects - LTE-NR &amp; NR-NR Dual Connectivity and NR CA enhancements</w:t>
      </w:r>
    </w:p>
    <w:p w14:paraId="69BF802D"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2A53269" w14:textId="77777777" w:rsidR="00E97C3D" w:rsidRDefault="00E97C3D" w:rsidP="00E97C3D">
      <w:pPr>
        <w:rPr>
          <w:rFonts w:ascii="Arial" w:hAnsi="Arial" w:cs="Arial"/>
          <w:b/>
        </w:rPr>
      </w:pPr>
      <w:r>
        <w:rPr>
          <w:rFonts w:ascii="Arial" w:hAnsi="Arial" w:cs="Arial"/>
          <w:b/>
        </w:rPr>
        <w:t xml:space="preserve">Abstract: </w:t>
      </w:r>
    </w:p>
    <w:p w14:paraId="468BCDD8" w14:textId="77777777" w:rsidR="00E97C3D" w:rsidRDefault="00E97C3D" w:rsidP="00E97C3D">
      <w:r>
        <w:t>late input; tested: REL-16 WI LTE_NR_DC_CA_enh-Core; WI code to be used: LTE_NR_DC_CA_enh-UEConTest</w:t>
      </w:r>
    </w:p>
    <w:p w14:paraId="7C64C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1DB82" w14:textId="77777777" w:rsidR="00E97C3D" w:rsidRDefault="00E97C3D" w:rsidP="00E97C3D">
      <w:pPr>
        <w:pStyle w:val="Heading3"/>
      </w:pPr>
      <w:bookmarkStart w:id="382" w:name="_Toc69483509"/>
      <w:bookmarkStart w:id="383" w:name="_Toc74553752"/>
      <w:r>
        <w:t>13.2</w:t>
      </w:r>
      <w:r>
        <w:tab/>
        <w:t>Open Rel-14 WIs</w:t>
      </w:r>
      <w:bookmarkEnd w:id="382"/>
      <w:bookmarkEnd w:id="383"/>
    </w:p>
    <w:p w14:paraId="53BED12F" w14:textId="77777777" w:rsidR="00E97C3D" w:rsidRDefault="00E97C3D" w:rsidP="00E97C3D">
      <w:pPr>
        <w:pStyle w:val="Heading4"/>
      </w:pPr>
      <w:bookmarkStart w:id="384" w:name="_Toc69483510"/>
      <w:bookmarkStart w:id="385" w:name="_Toc74553753"/>
      <w:r>
        <w:t>13.2.1</w:t>
      </w:r>
      <w:r>
        <w:tab/>
        <w:t>UE Conf. Test Aspects - Rel-14 CA configurations [LTE_CA_R14-UEConTest]</w:t>
      </w:r>
      <w:bookmarkEnd w:id="384"/>
      <w:bookmarkEnd w:id="385"/>
    </w:p>
    <w:p w14:paraId="5A6BD270" w14:textId="77777777" w:rsidR="00E97C3D" w:rsidRDefault="00E97C3D" w:rsidP="00E97C3D">
      <w:pPr>
        <w:rPr>
          <w:rFonts w:ascii="Arial" w:hAnsi="Arial" w:cs="Arial"/>
          <w:b/>
          <w:sz w:val="24"/>
        </w:rPr>
      </w:pPr>
      <w:r>
        <w:rPr>
          <w:rFonts w:ascii="Arial" w:hAnsi="Arial" w:cs="Arial"/>
          <w:b/>
          <w:color w:val="0000FF"/>
          <w:sz w:val="24"/>
        </w:rPr>
        <w:t>RP-210419</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7574EE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04D6" w14:textId="77777777" w:rsidR="00E97C3D" w:rsidRDefault="00E97C3D" w:rsidP="00E97C3D">
      <w:pPr>
        <w:rPr>
          <w:rFonts w:ascii="Arial" w:hAnsi="Arial" w:cs="Arial"/>
          <w:b/>
        </w:rPr>
      </w:pPr>
      <w:r>
        <w:rPr>
          <w:rFonts w:ascii="Arial" w:hAnsi="Arial" w:cs="Arial"/>
          <w:b/>
        </w:rPr>
        <w:t xml:space="preserve">Abstract: </w:t>
      </w:r>
    </w:p>
    <w:p w14:paraId="693B5696" w14:textId="77777777" w:rsidR="00E97C3D" w:rsidRDefault="00E97C3D" w:rsidP="00E97C3D">
      <w:r>
        <w:lastRenderedPageBreak/>
        <w:t>Test: 38%, June 21</w:t>
      </w:r>
    </w:p>
    <w:p w14:paraId="2475B852" w14:textId="77777777" w:rsidR="00E97C3D" w:rsidRDefault="00E97C3D" w:rsidP="00E97C3D">
      <w:pPr>
        <w:rPr>
          <w:rFonts w:ascii="Arial" w:hAnsi="Arial" w:cs="Arial"/>
          <w:b/>
        </w:rPr>
      </w:pPr>
      <w:r>
        <w:rPr>
          <w:rFonts w:ascii="Arial" w:hAnsi="Arial" w:cs="Arial"/>
          <w:b/>
        </w:rPr>
        <w:t xml:space="preserve">Discussion: </w:t>
      </w:r>
    </w:p>
    <w:p w14:paraId="532CF6FB" w14:textId="77777777" w:rsidR="00E97C3D" w:rsidRDefault="00E97C3D" w:rsidP="00E97C3D">
      <w:r>
        <w:t>MCC: status unchanged in last 9 months</w:t>
      </w:r>
    </w:p>
    <w:p w14:paraId="7F0BE92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5611" w14:textId="77777777" w:rsidR="00E97C3D" w:rsidRDefault="00E97C3D" w:rsidP="00E97C3D">
      <w:pPr>
        <w:pStyle w:val="Heading4"/>
      </w:pPr>
      <w:bookmarkStart w:id="386" w:name="_Toc69483511"/>
      <w:bookmarkStart w:id="387" w:name="_Toc74553754"/>
      <w:r>
        <w:t>13.2.2</w:t>
      </w:r>
      <w:r>
        <w:tab/>
        <w:t>UE Conformance Test Aspects - Enhancements on Full-Dimension (FD) MIMO for LTE [LTE_eFDMIMO-UEConTest]</w:t>
      </w:r>
      <w:bookmarkEnd w:id="386"/>
      <w:bookmarkEnd w:id="387"/>
    </w:p>
    <w:p w14:paraId="3FDB8140" w14:textId="77777777" w:rsidR="00E97C3D" w:rsidRDefault="00E97C3D" w:rsidP="00E97C3D">
      <w:pPr>
        <w:rPr>
          <w:rFonts w:ascii="Arial" w:hAnsi="Arial" w:cs="Arial"/>
          <w:b/>
          <w:sz w:val="24"/>
        </w:rPr>
      </w:pPr>
      <w:r>
        <w:rPr>
          <w:rFonts w:ascii="Arial" w:hAnsi="Arial" w:cs="Arial"/>
          <w:b/>
          <w:color w:val="0000FF"/>
          <w:sz w:val="24"/>
        </w:rPr>
        <w:t>RP-210415</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62FA3B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BB5ABF" w14:textId="77777777" w:rsidR="00E97C3D" w:rsidRDefault="00E97C3D" w:rsidP="00E97C3D">
      <w:pPr>
        <w:rPr>
          <w:rFonts w:ascii="Arial" w:hAnsi="Arial" w:cs="Arial"/>
          <w:b/>
        </w:rPr>
      </w:pPr>
      <w:r>
        <w:rPr>
          <w:rFonts w:ascii="Arial" w:hAnsi="Arial" w:cs="Arial"/>
          <w:b/>
        </w:rPr>
        <w:t xml:space="preserve">Abstract: </w:t>
      </w:r>
    </w:p>
    <w:p w14:paraId="12953199" w14:textId="77777777" w:rsidR="00E97C3D" w:rsidRDefault="00E97C3D" w:rsidP="00E97C3D">
      <w:r>
        <w:t>Test: 5%, June 21</w:t>
      </w:r>
    </w:p>
    <w:p w14:paraId="009C76C1" w14:textId="77777777" w:rsidR="00E97C3D" w:rsidRDefault="00E97C3D" w:rsidP="00E97C3D">
      <w:pPr>
        <w:rPr>
          <w:rFonts w:ascii="Arial" w:hAnsi="Arial" w:cs="Arial"/>
          <w:b/>
        </w:rPr>
      </w:pPr>
      <w:r>
        <w:rPr>
          <w:rFonts w:ascii="Arial" w:hAnsi="Arial" w:cs="Arial"/>
          <w:b/>
        </w:rPr>
        <w:t xml:space="preserve">Discussion: </w:t>
      </w:r>
    </w:p>
    <w:p w14:paraId="0D84781F" w14:textId="77777777" w:rsidR="00E97C3D" w:rsidRDefault="00E97C3D" w:rsidP="00E97C3D">
      <w:r>
        <w:t>MCC: status unchanged in last 21 months !</w:t>
      </w:r>
    </w:p>
    <w:p w14:paraId="2E0104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87CEA" w14:textId="77777777" w:rsidR="00E97C3D" w:rsidRDefault="00E97C3D" w:rsidP="00E97C3D">
      <w:pPr>
        <w:pStyle w:val="Heading3"/>
      </w:pPr>
      <w:bookmarkStart w:id="388" w:name="_Toc69483512"/>
      <w:bookmarkStart w:id="389" w:name="_Toc74553755"/>
      <w:r>
        <w:t>13.3</w:t>
      </w:r>
      <w:r>
        <w:tab/>
        <w:t>Open Rel-15 WIs</w:t>
      </w:r>
      <w:bookmarkEnd w:id="388"/>
      <w:bookmarkEnd w:id="389"/>
    </w:p>
    <w:p w14:paraId="444D04E5" w14:textId="77777777" w:rsidR="00E97C3D" w:rsidRDefault="00E97C3D" w:rsidP="00E97C3D">
      <w:pPr>
        <w:pStyle w:val="Heading4"/>
      </w:pPr>
      <w:bookmarkStart w:id="390" w:name="_Toc69483513"/>
      <w:bookmarkStart w:id="391" w:name="_Toc74553756"/>
      <w:r>
        <w:t>13.3.1</w:t>
      </w:r>
      <w:r>
        <w:tab/>
        <w:t>UE Conf. Test Aspects - 5G system with NR and LTE [5GS_NR_LTE-UEConTest]</w:t>
      </w:r>
      <w:bookmarkEnd w:id="390"/>
      <w:bookmarkEnd w:id="391"/>
    </w:p>
    <w:p w14:paraId="59C1AC5E" w14:textId="77777777" w:rsidR="00E97C3D" w:rsidRDefault="00E97C3D" w:rsidP="00E97C3D">
      <w:pPr>
        <w:rPr>
          <w:rFonts w:ascii="Arial" w:hAnsi="Arial" w:cs="Arial"/>
          <w:b/>
          <w:sz w:val="24"/>
        </w:rPr>
      </w:pPr>
      <w:r>
        <w:rPr>
          <w:rFonts w:ascii="Arial" w:hAnsi="Arial" w:cs="Arial"/>
          <w:b/>
          <w:color w:val="0000FF"/>
          <w:sz w:val="24"/>
        </w:rPr>
        <w:t>RP-210422</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5FE708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30F2B2" w14:textId="77777777" w:rsidR="00E97C3D" w:rsidRDefault="00E97C3D" w:rsidP="00E97C3D">
      <w:pPr>
        <w:rPr>
          <w:rFonts w:ascii="Arial" w:hAnsi="Arial" w:cs="Arial"/>
          <w:b/>
        </w:rPr>
      </w:pPr>
      <w:r>
        <w:rPr>
          <w:rFonts w:ascii="Arial" w:hAnsi="Arial" w:cs="Arial"/>
          <w:b/>
        </w:rPr>
        <w:t xml:space="preserve">Abstract: </w:t>
      </w:r>
    </w:p>
    <w:p w14:paraId="19DB5AED" w14:textId="77777777" w:rsidR="00E97C3D" w:rsidRDefault="00E97C3D" w:rsidP="00E97C3D">
      <w:r>
        <w:t>Test: 86%, Mar 21 (+3 months)</w:t>
      </w:r>
    </w:p>
    <w:p w14:paraId="0F3BFB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6FEA7" w14:textId="77777777" w:rsidR="00E97C3D" w:rsidRDefault="00E97C3D" w:rsidP="00E97C3D">
      <w:pPr>
        <w:rPr>
          <w:rFonts w:ascii="Arial" w:hAnsi="Arial" w:cs="Arial"/>
          <w:b/>
          <w:sz w:val="24"/>
        </w:rPr>
      </w:pPr>
      <w:r>
        <w:rPr>
          <w:rFonts w:ascii="Arial" w:hAnsi="Arial" w:cs="Arial"/>
          <w:b/>
          <w:color w:val="0000FF"/>
          <w:sz w:val="24"/>
        </w:rPr>
        <w:t>RP-210131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7D3FBB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8DF6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756C2" w14:textId="77777777" w:rsidR="00E97C3D" w:rsidRDefault="00E97C3D" w:rsidP="00E97C3D">
      <w:pPr>
        <w:rPr>
          <w:rFonts w:ascii="Arial" w:hAnsi="Arial" w:cs="Arial"/>
          <w:b/>
          <w:sz w:val="24"/>
        </w:rPr>
      </w:pPr>
      <w:r>
        <w:rPr>
          <w:rFonts w:ascii="Arial" w:hAnsi="Arial" w:cs="Arial"/>
          <w:b/>
          <w:color w:val="0000FF"/>
          <w:sz w:val="24"/>
        </w:rPr>
        <w:t>RP-210132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7438082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572C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0B7C" w14:textId="77777777" w:rsidR="00E97C3D" w:rsidRDefault="00E97C3D" w:rsidP="00E97C3D">
      <w:pPr>
        <w:rPr>
          <w:rFonts w:ascii="Arial" w:hAnsi="Arial" w:cs="Arial"/>
          <w:b/>
          <w:sz w:val="24"/>
        </w:rPr>
      </w:pPr>
      <w:r>
        <w:rPr>
          <w:rFonts w:ascii="Arial" w:hAnsi="Arial" w:cs="Arial"/>
          <w:b/>
          <w:color w:val="0000FF"/>
          <w:sz w:val="24"/>
        </w:rPr>
        <w:t>RP-210133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521A87CF"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3718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80A6" w14:textId="77777777" w:rsidR="00E97C3D" w:rsidRDefault="00E97C3D" w:rsidP="00E97C3D">
      <w:pPr>
        <w:rPr>
          <w:rFonts w:ascii="Arial" w:hAnsi="Arial" w:cs="Arial"/>
          <w:b/>
          <w:sz w:val="24"/>
        </w:rPr>
      </w:pPr>
      <w:r>
        <w:rPr>
          <w:rFonts w:ascii="Arial" w:hAnsi="Arial" w:cs="Arial"/>
          <w:b/>
          <w:color w:val="0000FF"/>
          <w:sz w:val="24"/>
        </w:rPr>
        <w:t>RP-210134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535B493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9C242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3626D" w14:textId="77777777" w:rsidR="00E97C3D" w:rsidRDefault="00E97C3D" w:rsidP="00E97C3D">
      <w:pPr>
        <w:rPr>
          <w:rFonts w:ascii="Arial" w:hAnsi="Arial" w:cs="Arial"/>
          <w:b/>
          <w:sz w:val="24"/>
        </w:rPr>
      </w:pPr>
      <w:r>
        <w:rPr>
          <w:rFonts w:ascii="Arial" w:hAnsi="Arial" w:cs="Arial"/>
          <w:b/>
          <w:color w:val="0000FF"/>
          <w:sz w:val="24"/>
        </w:rPr>
        <w:t>RP-210135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3183D84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01BA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A1069" w14:textId="77777777" w:rsidR="00E97C3D" w:rsidRDefault="00E97C3D" w:rsidP="00E97C3D">
      <w:pPr>
        <w:rPr>
          <w:rFonts w:ascii="Arial" w:hAnsi="Arial" w:cs="Arial"/>
          <w:b/>
          <w:sz w:val="24"/>
        </w:rPr>
      </w:pPr>
      <w:r>
        <w:rPr>
          <w:rFonts w:ascii="Arial" w:hAnsi="Arial" w:cs="Arial"/>
          <w:b/>
          <w:color w:val="0000FF"/>
          <w:sz w:val="24"/>
        </w:rPr>
        <w:t>RP-210136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38346F0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B06C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FF7BF" w14:textId="77777777" w:rsidR="00E97C3D" w:rsidRDefault="00E97C3D" w:rsidP="00E97C3D">
      <w:pPr>
        <w:rPr>
          <w:rFonts w:ascii="Arial" w:hAnsi="Arial" w:cs="Arial"/>
          <w:b/>
          <w:sz w:val="24"/>
        </w:rPr>
      </w:pPr>
      <w:r>
        <w:rPr>
          <w:rFonts w:ascii="Arial" w:hAnsi="Arial" w:cs="Arial"/>
          <w:b/>
          <w:color w:val="0000FF"/>
          <w:sz w:val="24"/>
        </w:rPr>
        <w:t>RP-210423</w:t>
      </w:r>
      <w:r>
        <w:rPr>
          <w:rFonts w:ascii="Arial" w:hAnsi="Arial" w:cs="Arial"/>
          <w:b/>
          <w:color w:val="0000FF"/>
          <w:sz w:val="24"/>
        </w:rPr>
        <w:tab/>
      </w:r>
      <w:r>
        <w:rPr>
          <w:rFonts w:ascii="Arial" w:hAnsi="Arial" w:cs="Arial"/>
          <w:b/>
          <w:sz w:val="24"/>
        </w:rPr>
        <w:t>Revised WID: UE Conformance Test Aspects - 5G system with NR and LTE; rapporteur: Ericsson</w:t>
      </w:r>
    </w:p>
    <w:p w14:paraId="3CE03C0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RAN5</w:t>
      </w:r>
    </w:p>
    <w:p w14:paraId="016B594C" w14:textId="77777777" w:rsidR="00E97C3D" w:rsidRDefault="00E97C3D" w:rsidP="00E97C3D">
      <w:pPr>
        <w:rPr>
          <w:rFonts w:ascii="Arial" w:hAnsi="Arial" w:cs="Arial"/>
          <w:b/>
        </w:rPr>
      </w:pPr>
      <w:r>
        <w:rPr>
          <w:rFonts w:ascii="Arial" w:hAnsi="Arial" w:cs="Arial"/>
          <w:b/>
        </w:rPr>
        <w:t xml:space="preserve">Abstract: </w:t>
      </w:r>
    </w:p>
    <w:p w14:paraId="0E4D650C" w14:textId="77777777" w:rsidR="00E97C3D" w:rsidRDefault="00E97C3D" w:rsidP="00E97C3D">
      <w:r>
        <w:t>last approved WID: RP-192123</w:t>
      </w:r>
    </w:p>
    <w:p w14:paraId="4A2A25D2" w14:textId="77777777" w:rsidR="00E97C3D" w:rsidRDefault="00E97C3D" w:rsidP="00E97C3D">
      <w:pPr>
        <w:rPr>
          <w:rFonts w:ascii="Arial" w:hAnsi="Arial" w:cs="Arial"/>
          <w:b/>
        </w:rPr>
      </w:pPr>
      <w:r>
        <w:rPr>
          <w:rFonts w:ascii="Arial" w:hAnsi="Arial" w:cs="Arial"/>
          <w:b/>
        </w:rPr>
        <w:t xml:space="preserve">Discussion: </w:t>
      </w:r>
    </w:p>
    <w:p w14:paraId="4DF9D1ED" w14:textId="77777777" w:rsidR="00E97C3D" w:rsidRDefault="00E97C3D" w:rsidP="00E97C3D">
      <w:r>
        <w:t>wrong Tdoc type in Tdoc request</w:t>
      </w:r>
    </w:p>
    <w:p w14:paraId="03F751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14020" w14:textId="77777777" w:rsidR="00E97C3D" w:rsidRDefault="00E97C3D" w:rsidP="00E97C3D">
      <w:pPr>
        <w:pStyle w:val="Heading4"/>
      </w:pPr>
      <w:bookmarkStart w:id="392" w:name="_Toc69483514"/>
      <w:bookmarkStart w:id="393" w:name="_Toc74553757"/>
      <w:r>
        <w:t>13.3.2</w:t>
      </w:r>
      <w:r>
        <w:tab/>
        <w:t>UE Conf. Test Aspects - Rel-15 CA configurations [LTE_CA_R15-UEConTest]</w:t>
      </w:r>
      <w:bookmarkEnd w:id="392"/>
      <w:bookmarkEnd w:id="393"/>
    </w:p>
    <w:p w14:paraId="5F35E83C" w14:textId="77777777" w:rsidR="00E97C3D" w:rsidRDefault="00E97C3D" w:rsidP="00E97C3D">
      <w:pPr>
        <w:rPr>
          <w:rFonts w:ascii="Arial" w:hAnsi="Arial" w:cs="Arial"/>
          <w:b/>
          <w:sz w:val="24"/>
        </w:rPr>
      </w:pPr>
      <w:r>
        <w:rPr>
          <w:rFonts w:ascii="Arial" w:hAnsi="Arial" w:cs="Arial"/>
          <w:b/>
          <w:color w:val="0000FF"/>
          <w:sz w:val="24"/>
        </w:rPr>
        <w:t>RP-210420</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21B331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84E043" w14:textId="77777777" w:rsidR="00E97C3D" w:rsidRDefault="00E97C3D" w:rsidP="00E97C3D">
      <w:pPr>
        <w:rPr>
          <w:rFonts w:ascii="Arial" w:hAnsi="Arial" w:cs="Arial"/>
          <w:b/>
        </w:rPr>
      </w:pPr>
      <w:r>
        <w:rPr>
          <w:rFonts w:ascii="Arial" w:hAnsi="Arial" w:cs="Arial"/>
          <w:b/>
        </w:rPr>
        <w:t xml:space="preserve">Abstract: </w:t>
      </w:r>
    </w:p>
    <w:p w14:paraId="7C9C466C" w14:textId="77777777" w:rsidR="00E97C3D" w:rsidRDefault="00E97C3D" w:rsidP="00E97C3D">
      <w:r>
        <w:t>Test: TBD%, June 21</w:t>
      </w:r>
    </w:p>
    <w:p w14:paraId="1246A682" w14:textId="77777777" w:rsidR="00E97C3D" w:rsidRDefault="00E97C3D" w:rsidP="00E97C3D">
      <w:pPr>
        <w:rPr>
          <w:rFonts w:ascii="Arial" w:hAnsi="Arial" w:cs="Arial"/>
          <w:b/>
        </w:rPr>
      </w:pPr>
      <w:r>
        <w:rPr>
          <w:rFonts w:ascii="Arial" w:hAnsi="Arial" w:cs="Arial"/>
          <w:b/>
        </w:rPr>
        <w:t xml:space="preserve">Discussion: </w:t>
      </w:r>
    </w:p>
    <w:p w14:paraId="3B6E73B6" w14:textId="77777777" w:rsidR="00E97C3D" w:rsidRDefault="00E97C3D" w:rsidP="00E97C3D">
      <w:r>
        <w:t>MCC: status unchanged for 9 months (but approved CRs?)</w:t>
      </w:r>
    </w:p>
    <w:p w14:paraId="1759E6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B752" w14:textId="77777777" w:rsidR="00E97C3D" w:rsidRDefault="00E97C3D" w:rsidP="00E97C3D">
      <w:pPr>
        <w:rPr>
          <w:rFonts w:ascii="Arial" w:hAnsi="Arial" w:cs="Arial"/>
          <w:b/>
          <w:sz w:val="24"/>
        </w:rPr>
      </w:pPr>
      <w:r>
        <w:rPr>
          <w:rFonts w:ascii="Arial" w:hAnsi="Arial" w:cs="Arial"/>
          <w:b/>
          <w:color w:val="0000FF"/>
          <w:sz w:val="24"/>
        </w:rPr>
        <w:lastRenderedPageBreak/>
        <w:t>RP-210137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7D58B2C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C282B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DF415" w14:textId="77777777" w:rsidR="00E97C3D" w:rsidRDefault="00E97C3D" w:rsidP="00E97C3D">
      <w:pPr>
        <w:pStyle w:val="Heading4"/>
      </w:pPr>
      <w:bookmarkStart w:id="394" w:name="_Toc69483515"/>
      <w:bookmarkStart w:id="395" w:name="_Toc74553758"/>
      <w:r>
        <w:t>13.3.3</w:t>
      </w:r>
      <w:r>
        <w:tab/>
        <w:t>UE Conf. Test Aspects - Shortened TTI and processing time for LTE [LTE_sTTIandPT-UEConTest]</w:t>
      </w:r>
      <w:bookmarkEnd w:id="394"/>
      <w:bookmarkEnd w:id="395"/>
    </w:p>
    <w:p w14:paraId="6E29B3A6" w14:textId="77777777" w:rsidR="00E97C3D" w:rsidRDefault="00E97C3D" w:rsidP="00E97C3D">
      <w:pPr>
        <w:rPr>
          <w:rFonts w:ascii="Arial" w:hAnsi="Arial" w:cs="Arial"/>
          <w:b/>
          <w:sz w:val="24"/>
        </w:rPr>
      </w:pPr>
      <w:r>
        <w:rPr>
          <w:rFonts w:ascii="Arial" w:hAnsi="Arial" w:cs="Arial"/>
          <w:b/>
          <w:color w:val="0000FF"/>
          <w:sz w:val="24"/>
        </w:rPr>
        <w:t>RP-210402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50DDE85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6D6A0" w14:textId="77777777" w:rsidR="00E97C3D" w:rsidRDefault="00E97C3D" w:rsidP="00E97C3D">
      <w:pPr>
        <w:rPr>
          <w:rFonts w:ascii="Arial" w:hAnsi="Arial" w:cs="Arial"/>
          <w:b/>
        </w:rPr>
      </w:pPr>
      <w:r>
        <w:rPr>
          <w:rFonts w:ascii="Arial" w:hAnsi="Arial" w:cs="Arial"/>
          <w:b/>
        </w:rPr>
        <w:t xml:space="preserve">Abstract: </w:t>
      </w:r>
    </w:p>
    <w:p w14:paraId="2904987C" w14:textId="77777777" w:rsidR="00E97C3D" w:rsidRDefault="00E97C3D" w:rsidP="00E97C3D">
      <w:r>
        <w:t xml:space="preserve">Target: Mar 2021 </w:t>
      </w:r>
    </w:p>
    <w:p w14:paraId="305A974D" w14:textId="77777777" w:rsidR="00E97C3D" w:rsidRDefault="00E97C3D" w:rsidP="00E97C3D">
      <w:r>
        <w:t>100% Completed</w:t>
      </w:r>
    </w:p>
    <w:p w14:paraId="1E6B3F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22D9" w14:textId="77777777" w:rsidR="00E97C3D" w:rsidRDefault="00E97C3D" w:rsidP="00E97C3D">
      <w:pPr>
        <w:rPr>
          <w:rFonts w:ascii="Arial" w:hAnsi="Arial" w:cs="Arial"/>
          <w:b/>
          <w:sz w:val="24"/>
        </w:rPr>
      </w:pPr>
      <w:r>
        <w:rPr>
          <w:rFonts w:ascii="Arial" w:hAnsi="Arial" w:cs="Arial"/>
          <w:b/>
          <w:color w:val="0000FF"/>
          <w:sz w:val="24"/>
        </w:rPr>
        <w:t>RP-210138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D6BA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EF6D9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0A96" w14:textId="77777777" w:rsidR="00E97C3D" w:rsidRDefault="00E97C3D" w:rsidP="00E97C3D">
      <w:pPr>
        <w:pStyle w:val="Heading4"/>
      </w:pPr>
      <w:bookmarkStart w:id="396" w:name="_Toc69483516"/>
      <w:bookmarkStart w:id="397" w:name="_Toc74553759"/>
      <w:r>
        <w:t>13.3.4</w:t>
      </w:r>
      <w:r>
        <w:tab/>
        <w:t>UE Conf. Test Aspects - Enhancing LTE CA Utilization [LTE_euCA-UEConTest]</w:t>
      </w:r>
      <w:bookmarkEnd w:id="396"/>
      <w:bookmarkEnd w:id="397"/>
    </w:p>
    <w:p w14:paraId="509BDB35" w14:textId="77777777" w:rsidR="00E97C3D" w:rsidRDefault="00E97C3D" w:rsidP="00E97C3D">
      <w:pPr>
        <w:rPr>
          <w:rFonts w:ascii="Arial" w:hAnsi="Arial" w:cs="Arial"/>
          <w:b/>
          <w:sz w:val="24"/>
        </w:rPr>
      </w:pPr>
      <w:r>
        <w:rPr>
          <w:rFonts w:ascii="Arial" w:hAnsi="Arial" w:cs="Arial"/>
          <w:b/>
          <w:color w:val="0000FF"/>
          <w:sz w:val="24"/>
        </w:rPr>
        <w:t>RP-210215</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06355B5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FEFA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109DD" w14:textId="77777777" w:rsidR="00E97C3D" w:rsidRDefault="00E97C3D" w:rsidP="00E97C3D">
      <w:pPr>
        <w:rPr>
          <w:rFonts w:ascii="Arial" w:hAnsi="Arial" w:cs="Arial"/>
          <w:b/>
          <w:sz w:val="24"/>
        </w:rPr>
      </w:pPr>
      <w:r>
        <w:rPr>
          <w:rFonts w:ascii="Arial" w:hAnsi="Arial" w:cs="Arial"/>
          <w:b/>
          <w:color w:val="0000FF"/>
          <w:sz w:val="24"/>
        </w:rPr>
        <w:t>RP-210139</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3D74118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767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7DB80" w14:textId="77777777" w:rsidR="00E97C3D" w:rsidRDefault="00E97C3D" w:rsidP="00E97C3D">
      <w:pPr>
        <w:pStyle w:val="Heading4"/>
      </w:pPr>
      <w:bookmarkStart w:id="398" w:name="_Toc69483517"/>
      <w:bookmarkStart w:id="399" w:name="_Toc74553760"/>
      <w:r>
        <w:t>13.3.5</w:t>
      </w:r>
      <w:r>
        <w:tab/>
        <w:t>UE Conf. Test Aspects - LTE Adv. high power TDD UE (PC2) for Rel-15 [LTE_TDD_HPUE_R15-UEConTest]</w:t>
      </w:r>
      <w:bookmarkEnd w:id="398"/>
      <w:bookmarkEnd w:id="399"/>
    </w:p>
    <w:p w14:paraId="632CBE73" w14:textId="77777777" w:rsidR="00E97C3D" w:rsidRDefault="00E97C3D" w:rsidP="00E97C3D">
      <w:pPr>
        <w:rPr>
          <w:rFonts w:ascii="Arial" w:hAnsi="Arial" w:cs="Arial"/>
          <w:b/>
          <w:sz w:val="24"/>
        </w:rPr>
      </w:pPr>
      <w:r>
        <w:rPr>
          <w:rFonts w:ascii="Arial" w:hAnsi="Arial" w:cs="Arial"/>
          <w:b/>
          <w:color w:val="0000FF"/>
          <w:sz w:val="24"/>
        </w:rPr>
        <w:t>RP-210403</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469332D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1265FB" w14:textId="77777777" w:rsidR="00E97C3D" w:rsidRDefault="00E97C3D" w:rsidP="00E97C3D">
      <w:pPr>
        <w:rPr>
          <w:rFonts w:ascii="Arial" w:hAnsi="Arial" w:cs="Arial"/>
          <w:b/>
        </w:rPr>
      </w:pPr>
      <w:r>
        <w:rPr>
          <w:rFonts w:ascii="Arial" w:hAnsi="Arial" w:cs="Arial"/>
          <w:b/>
        </w:rPr>
        <w:lastRenderedPageBreak/>
        <w:t xml:space="preserve">Abstract: </w:t>
      </w:r>
    </w:p>
    <w:p w14:paraId="14DF1C09" w14:textId="77777777" w:rsidR="00E97C3D" w:rsidRDefault="00E97C3D" w:rsidP="00E97C3D">
      <w:r>
        <w:t>Target: June 2021 (+3)</w:t>
      </w:r>
    </w:p>
    <w:p w14:paraId="4E43548B" w14:textId="77777777" w:rsidR="00E97C3D" w:rsidRDefault="00E97C3D" w:rsidP="00E97C3D">
      <w:r>
        <w:t>98%(+3)completion</w:t>
      </w:r>
    </w:p>
    <w:p w14:paraId="080F39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D9346" w14:textId="77777777" w:rsidR="00E97C3D" w:rsidRDefault="00E97C3D" w:rsidP="00E97C3D">
      <w:pPr>
        <w:rPr>
          <w:rFonts w:ascii="Arial" w:hAnsi="Arial" w:cs="Arial"/>
          <w:b/>
          <w:sz w:val="24"/>
        </w:rPr>
      </w:pPr>
      <w:r>
        <w:rPr>
          <w:rFonts w:ascii="Arial" w:hAnsi="Arial" w:cs="Arial"/>
          <w:b/>
          <w:color w:val="0000FF"/>
          <w:sz w:val="24"/>
        </w:rPr>
        <w:t>RP-210140</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62D7CA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41BB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A0C01" w14:textId="77777777" w:rsidR="00E97C3D" w:rsidRDefault="00E97C3D" w:rsidP="00E97C3D">
      <w:pPr>
        <w:pStyle w:val="Heading4"/>
      </w:pPr>
      <w:bookmarkStart w:id="400" w:name="_Toc69483518"/>
      <w:bookmarkStart w:id="401" w:name="_Toc74553761"/>
      <w:r>
        <w:t>13.3.6</w:t>
      </w:r>
      <w:r>
        <w:tab/>
        <w:t>UE Conf. Test Aspects - Further NB-IoT enh. [NB_IOTenh2-UEConTest]</w:t>
      </w:r>
      <w:bookmarkEnd w:id="400"/>
      <w:bookmarkEnd w:id="401"/>
    </w:p>
    <w:p w14:paraId="213B5DA1" w14:textId="77777777" w:rsidR="00E97C3D" w:rsidRDefault="00E97C3D" w:rsidP="00E97C3D">
      <w:pPr>
        <w:rPr>
          <w:rFonts w:ascii="Arial" w:hAnsi="Arial" w:cs="Arial"/>
          <w:b/>
          <w:sz w:val="24"/>
        </w:rPr>
      </w:pPr>
      <w:r>
        <w:rPr>
          <w:rFonts w:ascii="Arial" w:hAnsi="Arial" w:cs="Arial"/>
          <w:b/>
          <w:color w:val="0000FF"/>
          <w:sz w:val="24"/>
        </w:rPr>
        <w:t>RP-210599</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7D83A61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831A0" w14:textId="77777777" w:rsidR="00E97C3D" w:rsidRDefault="00E97C3D" w:rsidP="00E97C3D">
      <w:pPr>
        <w:rPr>
          <w:rFonts w:ascii="Arial" w:hAnsi="Arial" w:cs="Arial"/>
          <w:b/>
        </w:rPr>
      </w:pPr>
      <w:r>
        <w:rPr>
          <w:rFonts w:ascii="Arial" w:hAnsi="Arial" w:cs="Arial"/>
          <w:b/>
        </w:rPr>
        <w:t xml:space="preserve">Abstract: </w:t>
      </w:r>
    </w:p>
    <w:p w14:paraId="09E49C79" w14:textId="77777777" w:rsidR="00E97C3D" w:rsidRDefault="00E97C3D" w:rsidP="00E97C3D">
      <w:r>
        <w:t>Test: 79%</w:t>
      </w:r>
    </w:p>
    <w:p w14:paraId="22537D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785D" w14:textId="77777777" w:rsidR="00E97C3D" w:rsidRDefault="00E97C3D" w:rsidP="00E97C3D">
      <w:pPr>
        <w:rPr>
          <w:rFonts w:ascii="Arial" w:hAnsi="Arial" w:cs="Arial"/>
          <w:b/>
          <w:sz w:val="24"/>
        </w:rPr>
      </w:pPr>
      <w:r>
        <w:rPr>
          <w:rFonts w:ascii="Arial" w:hAnsi="Arial" w:cs="Arial"/>
          <w:b/>
          <w:color w:val="0000FF"/>
          <w:sz w:val="24"/>
        </w:rPr>
        <w:t>RP-210141</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F178C4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73DE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B5627" w14:textId="77777777" w:rsidR="00E97C3D" w:rsidRDefault="00E97C3D" w:rsidP="00E97C3D">
      <w:pPr>
        <w:pStyle w:val="Heading4"/>
      </w:pPr>
      <w:bookmarkStart w:id="402" w:name="_Toc69483519"/>
      <w:bookmarkStart w:id="403" w:name="_Toc74553762"/>
      <w:r>
        <w:t>13.3.7</w:t>
      </w:r>
      <w:r>
        <w:tab/>
        <w:t>UE Conf. Test Aspects - Even further enh. MTC for LTE [LTE_eMTC4-UEConTest]</w:t>
      </w:r>
      <w:bookmarkEnd w:id="402"/>
      <w:bookmarkEnd w:id="403"/>
    </w:p>
    <w:p w14:paraId="5E94C97E" w14:textId="77777777" w:rsidR="00E97C3D" w:rsidRDefault="00E97C3D" w:rsidP="00E97C3D">
      <w:pPr>
        <w:rPr>
          <w:rFonts w:ascii="Arial" w:hAnsi="Arial" w:cs="Arial"/>
          <w:b/>
          <w:sz w:val="24"/>
        </w:rPr>
      </w:pPr>
      <w:r>
        <w:rPr>
          <w:rFonts w:ascii="Arial" w:hAnsi="Arial" w:cs="Arial"/>
          <w:b/>
          <w:color w:val="0000FF"/>
          <w:sz w:val="24"/>
        </w:rPr>
        <w:t>RP-210416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D02D0E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13DCA5" w14:textId="77777777" w:rsidR="00E97C3D" w:rsidRDefault="00E97C3D" w:rsidP="00E97C3D">
      <w:pPr>
        <w:rPr>
          <w:rFonts w:ascii="Arial" w:hAnsi="Arial" w:cs="Arial"/>
          <w:b/>
        </w:rPr>
      </w:pPr>
      <w:r>
        <w:rPr>
          <w:rFonts w:ascii="Arial" w:hAnsi="Arial" w:cs="Arial"/>
          <w:b/>
        </w:rPr>
        <w:t xml:space="preserve">Abstract: </w:t>
      </w:r>
    </w:p>
    <w:p w14:paraId="5504736B" w14:textId="77777777" w:rsidR="00E97C3D" w:rsidRDefault="00E97C3D" w:rsidP="00E97C3D">
      <w:r>
        <w:t>Test: TBD%, June 21 (+3 months)</w:t>
      </w:r>
    </w:p>
    <w:p w14:paraId="26CCA2AB" w14:textId="77777777" w:rsidR="00E97C3D" w:rsidRDefault="00E97C3D" w:rsidP="00E97C3D">
      <w:pPr>
        <w:rPr>
          <w:rFonts w:ascii="Arial" w:hAnsi="Arial" w:cs="Arial"/>
          <w:b/>
        </w:rPr>
      </w:pPr>
      <w:r>
        <w:rPr>
          <w:rFonts w:ascii="Arial" w:hAnsi="Arial" w:cs="Arial"/>
          <w:b/>
        </w:rPr>
        <w:t xml:space="preserve">Discussion: </w:t>
      </w:r>
    </w:p>
    <w:p w14:paraId="138948F3" w14:textId="77777777" w:rsidR="00E97C3D" w:rsidRDefault="00E97C3D" w:rsidP="00E97C3D">
      <w:r>
        <w:t>MCC: status unchanged for 6 months</w:t>
      </w:r>
    </w:p>
    <w:p w14:paraId="14C0490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4919" w14:textId="77777777" w:rsidR="00E97C3D" w:rsidRDefault="00E97C3D" w:rsidP="00E97C3D">
      <w:pPr>
        <w:rPr>
          <w:rFonts w:ascii="Arial" w:hAnsi="Arial" w:cs="Arial"/>
          <w:b/>
          <w:sz w:val="24"/>
        </w:rPr>
      </w:pPr>
      <w:r>
        <w:rPr>
          <w:rFonts w:ascii="Arial" w:hAnsi="Arial" w:cs="Arial"/>
          <w:b/>
          <w:color w:val="0000FF"/>
          <w:sz w:val="24"/>
        </w:rPr>
        <w:t>RP-210142</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864019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3056B8"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B7EED" w14:textId="77777777" w:rsidR="00E97C3D" w:rsidRDefault="00E97C3D" w:rsidP="00E97C3D">
      <w:pPr>
        <w:pStyle w:val="Heading4"/>
      </w:pPr>
      <w:bookmarkStart w:id="404" w:name="_Toc69483520"/>
      <w:bookmarkStart w:id="405" w:name="_Toc74553763"/>
      <w:r>
        <w:t>13.3.8</w:t>
      </w:r>
      <w:r>
        <w:tab/>
        <w:t>UE Conf. Test Aspects - Enh. for Mission Critical Services MCPTT, MCData and MCVideo [RAN5 WI: MCenhUEConTest]</w:t>
      </w:r>
      <w:bookmarkEnd w:id="404"/>
      <w:bookmarkEnd w:id="405"/>
    </w:p>
    <w:p w14:paraId="15C118C6" w14:textId="77777777" w:rsidR="00E97C3D" w:rsidRDefault="00E97C3D" w:rsidP="00E97C3D">
      <w:pPr>
        <w:rPr>
          <w:rFonts w:ascii="Arial" w:hAnsi="Arial" w:cs="Arial"/>
          <w:b/>
          <w:sz w:val="24"/>
        </w:rPr>
      </w:pPr>
      <w:r>
        <w:rPr>
          <w:rFonts w:ascii="Arial" w:hAnsi="Arial" w:cs="Arial"/>
          <w:b/>
          <w:color w:val="0000FF"/>
          <w:sz w:val="24"/>
        </w:rPr>
        <w:t>RP-210446</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2BE033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6529A" w14:textId="77777777" w:rsidR="00E97C3D" w:rsidRDefault="00E97C3D" w:rsidP="00E97C3D">
      <w:pPr>
        <w:rPr>
          <w:rFonts w:ascii="Arial" w:hAnsi="Arial" w:cs="Arial"/>
          <w:b/>
        </w:rPr>
      </w:pPr>
      <w:r>
        <w:rPr>
          <w:rFonts w:ascii="Arial" w:hAnsi="Arial" w:cs="Arial"/>
          <w:b/>
        </w:rPr>
        <w:t xml:space="preserve">Abstract: </w:t>
      </w:r>
    </w:p>
    <w:p w14:paraId="1A6BC114" w14:textId="77777777" w:rsidR="00E97C3D" w:rsidRDefault="00E97C3D" w:rsidP="00E97C3D">
      <w:r>
        <w:t>Overall Completion level at 16%</w:t>
      </w:r>
    </w:p>
    <w:p w14:paraId="32DADB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8923" w14:textId="77777777" w:rsidR="00E97C3D" w:rsidRDefault="00E97C3D" w:rsidP="00E97C3D">
      <w:pPr>
        <w:pStyle w:val="Heading3"/>
      </w:pPr>
      <w:bookmarkStart w:id="406" w:name="_Toc69483521"/>
      <w:bookmarkStart w:id="407" w:name="_Toc74553764"/>
      <w:r>
        <w:t>13.4</w:t>
      </w:r>
      <w:r>
        <w:tab/>
        <w:t>Open Rel-16 SIs</w:t>
      </w:r>
      <w:bookmarkEnd w:id="406"/>
      <w:bookmarkEnd w:id="407"/>
    </w:p>
    <w:p w14:paraId="017EB3AC" w14:textId="77777777" w:rsidR="00E97C3D" w:rsidRDefault="00E97C3D" w:rsidP="00E97C3D">
      <w:pPr>
        <w:pStyle w:val="Heading4"/>
      </w:pPr>
      <w:bookmarkStart w:id="408" w:name="_Toc69483522"/>
      <w:bookmarkStart w:id="409" w:name="_Toc74553765"/>
      <w:r>
        <w:t>13.4.1</w:t>
      </w:r>
      <w:r>
        <w:tab/>
        <w:t>Study on 5G NR UE Application Layer Data Throughput Perf. [RAN5 SI: FS_UE_5GNR_App_Data_Perf]</w:t>
      </w:r>
      <w:bookmarkEnd w:id="408"/>
      <w:bookmarkEnd w:id="409"/>
    </w:p>
    <w:p w14:paraId="74BF8A8C" w14:textId="77777777" w:rsidR="00E97C3D" w:rsidRDefault="00E97C3D" w:rsidP="00E97C3D">
      <w:pPr>
        <w:rPr>
          <w:rFonts w:ascii="Arial" w:hAnsi="Arial" w:cs="Arial"/>
          <w:b/>
          <w:sz w:val="24"/>
        </w:rPr>
      </w:pPr>
      <w:r>
        <w:rPr>
          <w:rFonts w:ascii="Arial" w:hAnsi="Arial" w:cs="Arial"/>
          <w:b/>
          <w:color w:val="0000FF"/>
          <w:sz w:val="24"/>
        </w:rPr>
        <w:t>RP-210709</w:t>
      </w:r>
      <w:r>
        <w:rPr>
          <w:rFonts w:ascii="Arial" w:hAnsi="Arial" w:cs="Arial"/>
          <w:b/>
          <w:color w:val="0000FF"/>
          <w:sz w:val="24"/>
        </w:rPr>
        <w:tab/>
      </w:r>
      <w:r>
        <w:rPr>
          <w:rFonts w:ascii="Arial" w:hAnsi="Arial" w:cs="Arial"/>
          <w:b/>
          <w:sz w:val="24"/>
        </w:rPr>
        <w:t>Status report for SI 5G NR UE Application Layer Data Throughput Performance; rapporteur: Qualcomm</w:t>
      </w:r>
    </w:p>
    <w:p w14:paraId="73331E7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256992" w14:textId="77777777" w:rsidR="00E97C3D" w:rsidRDefault="00E97C3D" w:rsidP="00E97C3D">
      <w:pPr>
        <w:rPr>
          <w:rFonts w:ascii="Arial" w:hAnsi="Arial" w:cs="Arial"/>
          <w:b/>
        </w:rPr>
      </w:pPr>
      <w:r>
        <w:rPr>
          <w:rFonts w:ascii="Arial" w:hAnsi="Arial" w:cs="Arial"/>
          <w:b/>
        </w:rPr>
        <w:t xml:space="preserve">Abstract: </w:t>
      </w:r>
    </w:p>
    <w:p w14:paraId="354FB685" w14:textId="77777777" w:rsidR="00E97C3D" w:rsidRDefault="00E97C3D" w:rsidP="00E97C3D">
      <w:r>
        <w:t>87%, 09/2021</w:t>
      </w:r>
    </w:p>
    <w:p w14:paraId="4E19D3CC" w14:textId="77777777" w:rsidR="00E97C3D" w:rsidRDefault="00E97C3D" w:rsidP="00E97C3D">
      <w:pPr>
        <w:rPr>
          <w:rFonts w:ascii="Arial" w:hAnsi="Arial" w:cs="Arial"/>
          <w:b/>
        </w:rPr>
      </w:pPr>
      <w:r>
        <w:rPr>
          <w:rFonts w:ascii="Arial" w:hAnsi="Arial" w:cs="Arial"/>
          <w:b/>
        </w:rPr>
        <w:t xml:space="preserve">Discussion: </w:t>
      </w:r>
    </w:p>
    <w:p w14:paraId="4FDF1DE3" w14:textId="77777777" w:rsidR="00E97C3D" w:rsidRDefault="00E97C3D" w:rsidP="00E97C3D">
      <w:r>
        <w:t>MCC: status unchaged for 9 months</w:t>
      </w:r>
    </w:p>
    <w:p w14:paraId="3D8A73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38B5" w14:textId="77777777" w:rsidR="00E97C3D" w:rsidRDefault="00E97C3D" w:rsidP="00E97C3D">
      <w:pPr>
        <w:rPr>
          <w:rFonts w:ascii="Arial" w:hAnsi="Arial" w:cs="Arial"/>
          <w:b/>
          <w:sz w:val="24"/>
        </w:rPr>
      </w:pPr>
      <w:r>
        <w:rPr>
          <w:rFonts w:ascii="Arial" w:hAnsi="Arial" w:cs="Arial"/>
          <w:b/>
          <w:color w:val="0000FF"/>
          <w:sz w:val="24"/>
        </w:rPr>
        <w:t>RP-210143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0252FF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B42A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C560C" w14:textId="77777777" w:rsidR="00E97C3D" w:rsidRDefault="00E97C3D" w:rsidP="00E97C3D">
      <w:pPr>
        <w:rPr>
          <w:rFonts w:ascii="Arial" w:hAnsi="Arial" w:cs="Arial"/>
          <w:b/>
          <w:sz w:val="24"/>
        </w:rPr>
      </w:pPr>
      <w:r>
        <w:rPr>
          <w:rFonts w:ascii="Arial" w:hAnsi="Arial" w:cs="Arial"/>
          <w:b/>
          <w:color w:val="0000FF"/>
          <w:sz w:val="24"/>
        </w:rPr>
        <w:t>RP-210710</w:t>
      </w:r>
      <w:r>
        <w:rPr>
          <w:rFonts w:ascii="Arial" w:hAnsi="Arial" w:cs="Arial"/>
          <w:b/>
          <w:color w:val="0000FF"/>
          <w:sz w:val="24"/>
        </w:rPr>
        <w:tab/>
      </w:r>
      <w:r>
        <w:rPr>
          <w:rFonts w:ascii="Arial" w:hAnsi="Arial" w:cs="Arial"/>
          <w:b/>
          <w:sz w:val="24"/>
        </w:rPr>
        <w:t>Revised SID on 5G NR UE Application Layer Data Throughput Performance</w:t>
      </w:r>
    </w:p>
    <w:p w14:paraId="64DDB8F6"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Finland RFFE Oy</w:t>
      </w:r>
    </w:p>
    <w:p w14:paraId="290DB4D2" w14:textId="77777777" w:rsidR="00E97C3D" w:rsidRDefault="00E97C3D" w:rsidP="00E97C3D">
      <w:pPr>
        <w:rPr>
          <w:rFonts w:ascii="Arial" w:hAnsi="Arial" w:cs="Arial"/>
          <w:b/>
        </w:rPr>
      </w:pPr>
      <w:r>
        <w:rPr>
          <w:rFonts w:ascii="Arial" w:hAnsi="Arial" w:cs="Arial"/>
          <w:b/>
        </w:rPr>
        <w:t xml:space="preserve">Abstract: </w:t>
      </w:r>
    </w:p>
    <w:p w14:paraId="0DDEB502" w14:textId="77777777" w:rsidR="00E97C3D" w:rsidRDefault="00E97C3D" w:rsidP="00E97C3D">
      <w:r>
        <w:t>last approved SID: RP-202849; rapporteur change</w:t>
      </w:r>
    </w:p>
    <w:p w14:paraId="33D2C3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6B56D" w14:textId="77777777" w:rsidR="00E97C3D" w:rsidRDefault="00E97C3D" w:rsidP="00E97C3D">
      <w:pPr>
        <w:pStyle w:val="Heading3"/>
      </w:pPr>
      <w:bookmarkStart w:id="410" w:name="_Toc69483523"/>
      <w:bookmarkStart w:id="411" w:name="_Toc74553766"/>
      <w:r>
        <w:lastRenderedPageBreak/>
        <w:t>13.5</w:t>
      </w:r>
      <w:r>
        <w:tab/>
        <w:t>Open Rel-16 WIs</w:t>
      </w:r>
      <w:bookmarkEnd w:id="410"/>
      <w:bookmarkEnd w:id="411"/>
    </w:p>
    <w:p w14:paraId="118ADF35" w14:textId="77777777" w:rsidR="00E97C3D" w:rsidRDefault="00E97C3D" w:rsidP="00E97C3D">
      <w:pPr>
        <w:pStyle w:val="Heading4"/>
      </w:pPr>
      <w:bookmarkStart w:id="412" w:name="_Toc69483524"/>
      <w:bookmarkStart w:id="413" w:name="_Toc74553767"/>
      <w:r>
        <w:t>13.5.1</w:t>
      </w:r>
      <w:r>
        <w:tab/>
        <w:t>UE Conf. Test Aspects - Rel-16 LTE CA configurations [LTE_CA_R16-UEConTest]</w:t>
      </w:r>
      <w:bookmarkEnd w:id="412"/>
      <w:bookmarkEnd w:id="413"/>
    </w:p>
    <w:p w14:paraId="17A1A81B" w14:textId="77777777" w:rsidR="00E97C3D" w:rsidRDefault="00E97C3D" w:rsidP="00E97C3D">
      <w:pPr>
        <w:rPr>
          <w:rFonts w:ascii="Arial" w:hAnsi="Arial" w:cs="Arial"/>
          <w:b/>
          <w:sz w:val="24"/>
        </w:rPr>
      </w:pPr>
      <w:r>
        <w:rPr>
          <w:rFonts w:ascii="Arial" w:hAnsi="Arial" w:cs="Arial"/>
          <w:b/>
          <w:color w:val="0000FF"/>
          <w:sz w:val="24"/>
        </w:rPr>
        <w:t>RP-210421</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FBAE1F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7B5F27" w14:textId="77777777" w:rsidR="00E97C3D" w:rsidRDefault="00E97C3D" w:rsidP="00E97C3D">
      <w:pPr>
        <w:rPr>
          <w:rFonts w:ascii="Arial" w:hAnsi="Arial" w:cs="Arial"/>
          <w:b/>
        </w:rPr>
      </w:pPr>
      <w:r>
        <w:rPr>
          <w:rFonts w:ascii="Arial" w:hAnsi="Arial" w:cs="Arial"/>
          <w:b/>
        </w:rPr>
        <w:t xml:space="preserve">Discussion: </w:t>
      </w:r>
    </w:p>
    <w:p w14:paraId="2AFE2B45" w14:textId="77777777" w:rsidR="00E97C3D" w:rsidRDefault="00E97C3D" w:rsidP="00E97C3D">
      <w:r>
        <w:t>MCC: status unchanged for 21 months !</w:t>
      </w:r>
    </w:p>
    <w:p w14:paraId="73CEB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DFA8" w14:textId="77777777" w:rsidR="00E97C3D" w:rsidRDefault="00E97C3D" w:rsidP="00E97C3D">
      <w:pPr>
        <w:pStyle w:val="Heading4"/>
      </w:pPr>
      <w:bookmarkStart w:id="414" w:name="_Toc69483525"/>
      <w:bookmarkStart w:id="415" w:name="_Toc74553768"/>
      <w:r>
        <w:t>13.5.2</w:t>
      </w:r>
      <w:r>
        <w:tab/>
        <w:t>UE Conf. Test Aspects - Rel-16 NR CA and DC; and NR and LTE DC Configs [NR_CADC_NR_LTE_DC_R16-UEConTest]</w:t>
      </w:r>
      <w:bookmarkEnd w:id="414"/>
      <w:bookmarkEnd w:id="415"/>
    </w:p>
    <w:p w14:paraId="62731A5A" w14:textId="77777777" w:rsidR="00E97C3D" w:rsidRDefault="00E97C3D" w:rsidP="00E97C3D">
      <w:pPr>
        <w:rPr>
          <w:rFonts w:ascii="Arial" w:hAnsi="Arial" w:cs="Arial"/>
          <w:b/>
          <w:sz w:val="24"/>
        </w:rPr>
      </w:pPr>
      <w:r>
        <w:rPr>
          <w:rFonts w:ascii="Arial" w:hAnsi="Arial" w:cs="Arial"/>
          <w:b/>
          <w:color w:val="0000FF"/>
          <w:sz w:val="24"/>
        </w:rPr>
        <w:t>RP-210375</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74C6E53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54EFEA" w14:textId="77777777" w:rsidR="00E97C3D" w:rsidRDefault="00E97C3D" w:rsidP="00E97C3D">
      <w:pPr>
        <w:rPr>
          <w:rFonts w:ascii="Arial" w:hAnsi="Arial" w:cs="Arial"/>
          <w:b/>
        </w:rPr>
      </w:pPr>
      <w:r>
        <w:rPr>
          <w:rFonts w:ascii="Arial" w:hAnsi="Arial" w:cs="Arial"/>
          <w:b/>
        </w:rPr>
        <w:t xml:space="preserve">Discussion: </w:t>
      </w:r>
    </w:p>
    <w:p w14:paraId="0E8491A4" w14:textId="77777777" w:rsidR="00E97C3D" w:rsidRDefault="00E97C3D" w:rsidP="00E97C3D">
      <w:r>
        <w:t>MCC: 6,5%, Dec.20 makes no sense (only integer values are accepted for % complete and target in the past is not possible)</w:t>
      </w:r>
    </w:p>
    <w:p w14:paraId="0ED40BCF" w14:textId="77777777" w:rsidR="00E97C3D" w:rsidRDefault="00E97C3D" w:rsidP="00E97C3D">
      <w:r>
        <w:t>CMCC: we will correct the status to 7%, June 21</w:t>
      </w:r>
    </w:p>
    <w:p w14:paraId="77D5C5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RP-210754</w:t>
      </w:r>
      <w:r>
        <w:rPr>
          <w:color w:val="993300"/>
          <w:u w:val="single"/>
        </w:rPr>
        <w:t>.</w:t>
      </w:r>
    </w:p>
    <w:p w14:paraId="5F10A134" w14:textId="77777777" w:rsidR="00E97C3D" w:rsidRDefault="00E97C3D" w:rsidP="00E97C3D">
      <w:pPr>
        <w:rPr>
          <w:rFonts w:ascii="Arial" w:hAnsi="Arial" w:cs="Arial"/>
          <w:b/>
          <w:sz w:val="24"/>
        </w:rPr>
      </w:pPr>
      <w:r>
        <w:rPr>
          <w:rFonts w:ascii="Arial" w:hAnsi="Arial" w:cs="Arial"/>
          <w:b/>
          <w:color w:val="0000FF"/>
          <w:sz w:val="24"/>
        </w:rPr>
        <w:t>RP-210754</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1C05404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10809FD8" w14:textId="77777777" w:rsidR="00E97C3D" w:rsidRDefault="00E97C3D" w:rsidP="00E97C3D">
      <w:pPr>
        <w:rPr>
          <w:color w:val="808080"/>
        </w:rPr>
      </w:pPr>
      <w:r>
        <w:rPr>
          <w:color w:val="808080"/>
        </w:rPr>
        <w:t>(Replaces RP-210375)</w:t>
      </w:r>
    </w:p>
    <w:p w14:paraId="3180DB17" w14:textId="77777777" w:rsidR="00E97C3D" w:rsidRDefault="00E97C3D" w:rsidP="00E97C3D">
      <w:pPr>
        <w:rPr>
          <w:rFonts w:ascii="Arial" w:hAnsi="Arial" w:cs="Arial"/>
          <w:b/>
        </w:rPr>
      </w:pPr>
      <w:r>
        <w:rPr>
          <w:rFonts w:ascii="Arial" w:hAnsi="Arial" w:cs="Arial"/>
          <w:b/>
        </w:rPr>
        <w:t xml:space="preserve">Discussion: </w:t>
      </w:r>
    </w:p>
    <w:p w14:paraId="3761CEFB" w14:textId="77777777" w:rsidR="00E97C3D" w:rsidRDefault="00E97C3D" w:rsidP="00E97C3D">
      <w:r>
        <w:t>MCC: late submission</w:t>
      </w:r>
    </w:p>
    <w:p w14:paraId="3E4E53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624F4" w14:textId="77777777" w:rsidR="00E97C3D" w:rsidRDefault="00E97C3D" w:rsidP="00E97C3D">
      <w:pPr>
        <w:rPr>
          <w:rFonts w:ascii="Arial" w:hAnsi="Arial" w:cs="Arial"/>
          <w:b/>
          <w:sz w:val="24"/>
        </w:rPr>
      </w:pPr>
      <w:r>
        <w:rPr>
          <w:rFonts w:ascii="Arial" w:hAnsi="Arial" w:cs="Arial"/>
          <w:b/>
          <w:color w:val="0000FF"/>
          <w:sz w:val="24"/>
        </w:rPr>
        <w:t>RP-210144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6F4828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B4DB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4C963" w14:textId="77777777" w:rsidR="00E97C3D" w:rsidRDefault="00E97C3D" w:rsidP="00E97C3D">
      <w:pPr>
        <w:pStyle w:val="Heading4"/>
      </w:pPr>
      <w:bookmarkStart w:id="416" w:name="_Toc69483526"/>
      <w:bookmarkStart w:id="417" w:name="_Toc74553769"/>
      <w:r>
        <w:lastRenderedPageBreak/>
        <w:t>13.5.3</w:t>
      </w:r>
      <w:r>
        <w:tab/>
        <w:t>UE Conf. Test Aspects - Intro of new Rel-16 NR bands and ext. of existing NR bands [NR_bands_BW_R16-UEConTest]</w:t>
      </w:r>
      <w:bookmarkEnd w:id="416"/>
      <w:bookmarkEnd w:id="417"/>
    </w:p>
    <w:p w14:paraId="1E8EDC12" w14:textId="77777777" w:rsidR="00E97C3D" w:rsidRDefault="00E97C3D" w:rsidP="00E97C3D">
      <w:pPr>
        <w:rPr>
          <w:rFonts w:ascii="Arial" w:hAnsi="Arial" w:cs="Arial"/>
          <w:b/>
          <w:sz w:val="24"/>
        </w:rPr>
      </w:pPr>
      <w:r>
        <w:rPr>
          <w:rFonts w:ascii="Arial" w:hAnsi="Arial" w:cs="Arial"/>
          <w:b/>
          <w:color w:val="0000FF"/>
          <w:sz w:val="24"/>
        </w:rPr>
        <w:t>RP-210424</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699D50D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323731" w14:textId="77777777" w:rsidR="00E97C3D" w:rsidRDefault="00E97C3D" w:rsidP="00E97C3D">
      <w:pPr>
        <w:rPr>
          <w:rFonts w:ascii="Arial" w:hAnsi="Arial" w:cs="Arial"/>
          <w:b/>
        </w:rPr>
      </w:pPr>
      <w:r>
        <w:rPr>
          <w:rFonts w:ascii="Arial" w:hAnsi="Arial" w:cs="Arial"/>
          <w:b/>
        </w:rPr>
        <w:t xml:space="preserve">Abstract: </w:t>
      </w:r>
    </w:p>
    <w:p w14:paraId="487C47C3" w14:textId="77777777" w:rsidR="00E97C3D" w:rsidRDefault="00E97C3D" w:rsidP="00E97C3D">
      <w:r>
        <w:t>Test: 67%, June 21 (+3 months)</w:t>
      </w:r>
    </w:p>
    <w:p w14:paraId="62D9F2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66A0F" w14:textId="77777777" w:rsidR="00E97C3D" w:rsidRDefault="00E97C3D" w:rsidP="00E97C3D">
      <w:pPr>
        <w:rPr>
          <w:rFonts w:ascii="Arial" w:hAnsi="Arial" w:cs="Arial"/>
          <w:b/>
          <w:sz w:val="24"/>
        </w:rPr>
      </w:pPr>
      <w:r>
        <w:rPr>
          <w:rFonts w:ascii="Arial" w:hAnsi="Arial" w:cs="Arial"/>
          <w:b/>
          <w:color w:val="0000FF"/>
          <w:sz w:val="24"/>
        </w:rPr>
        <w:t>RP-210145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688FA43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4C64A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D80D5" w14:textId="77777777" w:rsidR="00E97C3D" w:rsidRDefault="00E97C3D" w:rsidP="00E97C3D">
      <w:pPr>
        <w:pStyle w:val="Heading4"/>
      </w:pPr>
      <w:bookmarkStart w:id="418" w:name="_Toc69483527"/>
      <w:bookmarkStart w:id="419" w:name="_Toc74553770"/>
      <w:r>
        <w:t>13.5.4</w:t>
      </w:r>
      <w:r>
        <w:tab/>
        <w:t>UE Conf. Test Aspects - RF requirements for NR FR1 [RAN5 WI: NR_RF_FR1-UEConTest]</w:t>
      </w:r>
      <w:bookmarkEnd w:id="418"/>
      <w:bookmarkEnd w:id="419"/>
    </w:p>
    <w:p w14:paraId="5B042705" w14:textId="77777777" w:rsidR="00E97C3D" w:rsidRDefault="00E97C3D" w:rsidP="00E97C3D">
      <w:pPr>
        <w:rPr>
          <w:rFonts w:ascii="Arial" w:hAnsi="Arial" w:cs="Arial"/>
          <w:b/>
          <w:sz w:val="24"/>
        </w:rPr>
      </w:pPr>
      <w:r>
        <w:rPr>
          <w:rFonts w:ascii="Arial" w:hAnsi="Arial" w:cs="Arial"/>
          <w:b/>
          <w:color w:val="0000FF"/>
          <w:sz w:val="24"/>
        </w:rPr>
        <w:t>RP-210404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959DB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388BE8" w14:textId="77777777" w:rsidR="00E97C3D" w:rsidRDefault="00E97C3D" w:rsidP="00E97C3D">
      <w:pPr>
        <w:rPr>
          <w:rFonts w:ascii="Arial" w:hAnsi="Arial" w:cs="Arial"/>
          <w:b/>
        </w:rPr>
      </w:pPr>
      <w:r>
        <w:rPr>
          <w:rFonts w:ascii="Arial" w:hAnsi="Arial" w:cs="Arial"/>
          <w:b/>
        </w:rPr>
        <w:t xml:space="preserve">Abstract: </w:t>
      </w:r>
    </w:p>
    <w:p w14:paraId="6F5C13FA" w14:textId="77777777" w:rsidR="00E97C3D" w:rsidRDefault="00E97C3D" w:rsidP="00E97C3D">
      <w:r>
        <w:t>Target: Dec 2021</w:t>
      </w:r>
    </w:p>
    <w:p w14:paraId="3A774FB6" w14:textId="77777777" w:rsidR="00E97C3D" w:rsidRDefault="00E97C3D" w:rsidP="00E97C3D">
      <w:r>
        <w:t>43%(+21) completion</w:t>
      </w:r>
    </w:p>
    <w:p w14:paraId="0E39D68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CC77" w14:textId="77777777" w:rsidR="00E97C3D" w:rsidRDefault="00E97C3D" w:rsidP="00E97C3D">
      <w:pPr>
        <w:rPr>
          <w:rFonts w:ascii="Arial" w:hAnsi="Arial" w:cs="Arial"/>
          <w:b/>
          <w:sz w:val="24"/>
        </w:rPr>
      </w:pPr>
      <w:r>
        <w:rPr>
          <w:rFonts w:ascii="Arial" w:hAnsi="Arial" w:cs="Arial"/>
          <w:b/>
          <w:color w:val="0000FF"/>
          <w:sz w:val="24"/>
        </w:rPr>
        <w:t>RP-210146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0CF8EAF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44AE0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4E589" w14:textId="77777777" w:rsidR="00E97C3D" w:rsidRDefault="00E97C3D" w:rsidP="00E97C3D">
      <w:pPr>
        <w:pStyle w:val="Heading4"/>
      </w:pPr>
      <w:bookmarkStart w:id="420" w:name="_Toc69483528"/>
      <w:bookmarkStart w:id="421" w:name="_Toc74553771"/>
      <w:r>
        <w:t>13.5.5</w:t>
      </w:r>
      <w:r>
        <w:tab/>
        <w:t>UE Conf. Test Aspects - Even further mobility enh. in E-UTRAN [RAN5 WI: LTE_feMob-UEConTest]</w:t>
      </w:r>
      <w:bookmarkEnd w:id="420"/>
      <w:bookmarkEnd w:id="421"/>
    </w:p>
    <w:p w14:paraId="68768BF0" w14:textId="77777777" w:rsidR="00E97C3D" w:rsidRDefault="00E97C3D" w:rsidP="00E97C3D">
      <w:pPr>
        <w:rPr>
          <w:rFonts w:ascii="Arial" w:hAnsi="Arial" w:cs="Arial"/>
          <w:b/>
          <w:sz w:val="24"/>
        </w:rPr>
      </w:pPr>
      <w:r>
        <w:rPr>
          <w:rFonts w:ascii="Arial" w:hAnsi="Arial" w:cs="Arial"/>
          <w:b/>
          <w:color w:val="0000FF"/>
          <w:sz w:val="24"/>
        </w:rPr>
        <w:t>RP-210353</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26E367D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140516" w14:textId="77777777" w:rsidR="00E97C3D" w:rsidRDefault="00E97C3D" w:rsidP="00E97C3D">
      <w:pPr>
        <w:rPr>
          <w:rFonts w:ascii="Arial" w:hAnsi="Arial" w:cs="Arial"/>
          <w:b/>
        </w:rPr>
      </w:pPr>
      <w:r>
        <w:rPr>
          <w:rFonts w:ascii="Arial" w:hAnsi="Arial" w:cs="Arial"/>
          <w:b/>
        </w:rPr>
        <w:t xml:space="preserve">Abstract: </w:t>
      </w:r>
    </w:p>
    <w:p w14:paraId="0414169B" w14:textId="77777777" w:rsidR="00E97C3D" w:rsidRDefault="00E97C3D" w:rsidP="00E97C3D">
      <w:r>
        <w:t>Test part 16%. Target Dec, 21</w:t>
      </w:r>
    </w:p>
    <w:p w14:paraId="11B3E44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DCA0" w14:textId="77777777" w:rsidR="00E97C3D" w:rsidRDefault="00E97C3D" w:rsidP="00E97C3D">
      <w:pPr>
        <w:rPr>
          <w:rFonts w:ascii="Arial" w:hAnsi="Arial" w:cs="Arial"/>
          <w:b/>
          <w:sz w:val="24"/>
        </w:rPr>
      </w:pPr>
      <w:r>
        <w:rPr>
          <w:rFonts w:ascii="Arial" w:hAnsi="Arial" w:cs="Arial"/>
          <w:b/>
          <w:color w:val="0000FF"/>
          <w:sz w:val="24"/>
        </w:rPr>
        <w:t>RP-210147</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55A1B59F" w14:textId="77777777" w:rsidR="00E97C3D" w:rsidRDefault="00E97C3D" w:rsidP="00E97C3D">
      <w:pPr>
        <w:rPr>
          <w:rFonts w:ascii="Arial" w:hAnsi="Arial" w:cs="Arial"/>
          <w:b/>
          <w:sz w:val="24"/>
        </w:rPr>
      </w:pPr>
      <w:r>
        <w:rPr>
          <w:rFonts w:ascii="Arial" w:hAnsi="Arial" w:cs="Arial"/>
          <w:b/>
          <w:sz w:val="24"/>
        </w:rPr>
        <w:t>(LTE_feMob-UEConTest)</w:t>
      </w:r>
    </w:p>
    <w:p w14:paraId="37C18A4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6A1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07BE3" w14:textId="77777777" w:rsidR="00E97C3D" w:rsidRDefault="00E97C3D" w:rsidP="00E97C3D">
      <w:pPr>
        <w:pStyle w:val="Heading4"/>
      </w:pPr>
      <w:bookmarkStart w:id="422" w:name="_Toc69483529"/>
      <w:bookmarkStart w:id="423" w:name="_Toc74553772"/>
      <w:r>
        <w:t>13.5.6</w:t>
      </w:r>
      <w:r>
        <w:tab/>
        <w:t>UE Conf. Test Aspects - Support of NR IoT [RAN5 WI:NR_IIOT-UEConTest]</w:t>
      </w:r>
      <w:bookmarkEnd w:id="422"/>
      <w:bookmarkEnd w:id="423"/>
    </w:p>
    <w:p w14:paraId="670D68E3" w14:textId="77777777" w:rsidR="00E97C3D" w:rsidRDefault="00E97C3D" w:rsidP="00E97C3D">
      <w:pPr>
        <w:rPr>
          <w:rFonts w:ascii="Arial" w:hAnsi="Arial" w:cs="Arial"/>
          <w:b/>
          <w:sz w:val="24"/>
        </w:rPr>
      </w:pPr>
      <w:r>
        <w:rPr>
          <w:rFonts w:ascii="Arial" w:hAnsi="Arial" w:cs="Arial"/>
          <w:b/>
          <w:color w:val="0000FF"/>
          <w:sz w:val="24"/>
        </w:rPr>
        <w:t>RP-210374</w:t>
      </w:r>
      <w:r>
        <w:rPr>
          <w:rFonts w:ascii="Arial" w:hAnsi="Arial" w:cs="Arial"/>
          <w:b/>
          <w:color w:val="0000FF"/>
          <w:sz w:val="24"/>
        </w:rPr>
        <w:tab/>
      </w:r>
      <w:r>
        <w:rPr>
          <w:rFonts w:ascii="Arial" w:hAnsi="Arial" w:cs="Arial"/>
          <w:b/>
          <w:sz w:val="24"/>
        </w:rPr>
        <w:t>Status report for WI UE Conf. Test Aspects - Support of NR IoT; rapporteur: CMCC</w:t>
      </w:r>
    </w:p>
    <w:p w14:paraId="087DB9D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A500E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FAB94" w14:textId="77777777" w:rsidR="00E97C3D" w:rsidRDefault="00E97C3D" w:rsidP="00E97C3D">
      <w:pPr>
        <w:rPr>
          <w:rFonts w:ascii="Arial" w:hAnsi="Arial" w:cs="Arial"/>
          <w:b/>
          <w:sz w:val="24"/>
        </w:rPr>
      </w:pPr>
      <w:r>
        <w:rPr>
          <w:rFonts w:ascii="Arial" w:hAnsi="Arial" w:cs="Arial"/>
          <w:b/>
          <w:color w:val="0000FF"/>
          <w:sz w:val="24"/>
        </w:rPr>
        <w:t>RP-210148</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41A6300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4B9E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55D14" w14:textId="77777777" w:rsidR="00E97C3D" w:rsidRDefault="00E97C3D" w:rsidP="00E97C3D">
      <w:pPr>
        <w:pStyle w:val="Heading4"/>
      </w:pPr>
      <w:bookmarkStart w:id="424" w:name="_Toc69483530"/>
      <w:bookmarkStart w:id="425" w:name="_Toc74553773"/>
      <w:r>
        <w:t>13.5.7</w:t>
      </w:r>
      <w:r>
        <w:tab/>
        <w:t>UE Conf. Test Aspects - NR Mobility Enh. [RAN5 WI: NR_Mob_enh-UEConTest]</w:t>
      </w:r>
      <w:bookmarkEnd w:id="424"/>
      <w:bookmarkEnd w:id="425"/>
    </w:p>
    <w:p w14:paraId="2BA08662" w14:textId="77777777" w:rsidR="00E97C3D" w:rsidRDefault="00E97C3D" w:rsidP="00E97C3D">
      <w:pPr>
        <w:rPr>
          <w:rFonts w:ascii="Arial" w:hAnsi="Arial" w:cs="Arial"/>
          <w:b/>
          <w:sz w:val="24"/>
        </w:rPr>
      </w:pPr>
      <w:r>
        <w:rPr>
          <w:rFonts w:ascii="Arial" w:hAnsi="Arial" w:cs="Arial"/>
          <w:b/>
          <w:color w:val="0000FF"/>
          <w:sz w:val="24"/>
        </w:rPr>
        <w:t>RP-210405</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4850275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01C307" w14:textId="77777777" w:rsidR="00E97C3D" w:rsidRDefault="00E97C3D" w:rsidP="00E97C3D">
      <w:pPr>
        <w:rPr>
          <w:rFonts w:ascii="Arial" w:hAnsi="Arial" w:cs="Arial"/>
          <w:b/>
        </w:rPr>
      </w:pPr>
      <w:r>
        <w:rPr>
          <w:rFonts w:ascii="Arial" w:hAnsi="Arial" w:cs="Arial"/>
          <w:b/>
        </w:rPr>
        <w:t xml:space="preserve">Abstract: </w:t>
      </w:r>
    </w:p>
    <w:p w14:paraId="4CA3CF4A" w14:textId="77777777" w:rsidR="00E97C3D" w:rsidRDefault="00E97C3D" w:rsidP="00E97C3D">
      <w:r>
        <w:t>Target: Dec 2021, 35%</w:t>
      </w:r>
    </w:p>
    <w:p w14:paraId="43542B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74B1" w14:textId="77777777" w:rsidR="00E97C3D" w:rsidRDefault="00E97C3D" w:rsidP="00E97C3D">
      <w:pPr>
        <w:rPr>
          <w:rFonts w:ascii="Arial" w:hAnsi="Arial" w:cs="Arial"/>
          <w:b/>
          <w:sz w:val="24"/>
        </w:rPr>
      </w:pPr>
      <w:r>
        <w:rPr>
          <w:rFonts w:ascii="Arial" w:hAnsi="Arial" w:cs="Arial"/>
          <w:b/>
          <w:color w:val="0000FF"/>
          <w:sz w:val="24"/>
        </w:rPr>
        <w:t>RP-210149</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05595EF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CFF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B0C81" w14:textId="77777777" w:rsidR="00E97C3D" w:rsidRDefault="00E97C3D" w:rsidP="00E97C3D">
      <w:pPr>
        <w:pStyle w:val="Heading4"/>
      </w:pPr>
      <w:bookmarkStart w:id="426" w:name="_Toc69483531"/>
      <w:bookmarkStart w:id="427" w:name="_Toc74553774"/>
      <w:r>
        <w:t>13.5.8</w:t>
      </w:r>
      <w:r>
        <w:tab/>
        <w:t>UE Conf. Test Aspects - 5G V2X with NR sidelink [RAN5 WI: 5G_V2X_NRSL_eV2XARC-UEConTest]</w:t>
      </w:r>
      <w:bookmarkEnd w:id="426"/>
      <w:bookmarkEnd w:id="427"/>
    </w:p>
    <w:p w14:paraId="7D2BA167" w14:textId="77777777" w:rsidR="00E97C3D" w:rsidRDefault="00E97C3D" w:rsidP="00E97C3D">
      <w:pPr>
        <w:rPr>
          <w:rFonts w:ascii="Arial" w:hAnsi="Arial" w:cs="Arial"/>
          <w:b/>
          <w:sz w:val="24"/>
        </w:rPr>
      </w:pPr>
      <w:r>
        <w:rPr>
          <w:rFonts w:ascii="Arial" w:hAnsi="Arial" w:cs="Arial"/>
          <w:b/>
          <w:color w:val="0000FF"/>
          <w:sz w:val="24"/>
        </w:rPr>
        <w:t>RP-210406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DDBE60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146CE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23235" w14:textId="77777777" w:rsidR="00E97C3D" w:rsidRDefault="00E97C3D" w:rsidP="00E97C3D">
      <w:pPr>
        <w:rPr>
          <w:rFonts w:ascii="Arial" w:hAnsi="Arial" w:cs="Arial"/>
          <w:b/>
          <w:sz w:val="24"/>
        </w:rPr>
      </w:pPr>
      <w:r>
        <w:rPr>
          <w:rFonts w:ascii="Arial" w:hAnsi="Arial" w:cs="Arial"/>
          <w:b/>
          <w:color w:val="0000FF"/>
          <w:sz w:val="24"/>
        </w:rPr>
        <w:t>RP-210150</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336CEAC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5BE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C9CB" w14:textId="77777777" w:rsidR="00E97C3D" w:rsidRDefault="00E97C3D" w:rsidP="00E97C3D">
      <w:pPr>
        <w:pStyle w:val="Heading4"/>
      </w:pPr>
      <w:bookmarkStart w:id="428" w:name="_Toc69483532"/>
      <w:bookmarkStart w:id="429" w:name="_Toc74553775"/>
      <w:r>
        <w:t>13.5.9</w:t>
      </w:r>
      <w:r>
        <w:tab/>
        <w:t>UE Conf. Test Aspects - Enh. on MIMO for NR [RAN5 WI: NR_eMIMO-UEConTest]</w:t>
      </w:r>
      <w:bookmarkEnd w:id="428"/>
      <w:bookmarkEnd w:id="429"/>
    </w:p>
    <w:p w14:paraId="1B18577A" w14:textId="77777777" w:rsidR="00E97C3D" w:rsidRDefault="00E97C3D" w:rsidP="00E97C3D">
      <w:pPr>
        <w:rPr>
          <w:rFonts w:ascii="Arial" w:hAnsi="Arial" w:cs="Arial"/>
          <w:b/>
          <w:sz w:val="24"/>
        </w:rPr>
      </w:pPr>
      <w:r>
        <w:rPr>
          <w:rFonts w:ascii="Arial" w:hAnsi="Arial" w:cs="Arial"/>
          <w:b/>
          <w:color w:val="0000FF"/>
          <w:sz w:val="24"/>
        </w:rPr>
        <w:t>RP-210407</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0FE0980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33DFB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A2D4B" w14:textId="77777777" w:rsidR="00E97C3D" w:rsidRDefault="00E97C3D" w:rsidP="00E97C3D">
      <w:pPr>
        <w:rPr>
          <w:rFonts w:ascii="Arial" w:hAnsi="Arial" w:cs="Arial"/>
          <w:b/>
          <w:sz w:val="24"/>
        </w:rPr>
      </w:pPr>
      <w:r>
        <w:rPr>
          <w:rFonts w:ascii="Arial" w:hAnsi="Arial" w:cs="Arial"/>
          <w:b/>
          <w:color w:val="0000FF"/>
          <w:sz w:val="24"/>
        </w:rPr>
        <w:t>RP-210151</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2A4890D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0F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BF374" w14:textId="77777777" w:rsidR="00E97C3D" w:rsidRDefault="00E97C3D" w:rsidP="00E97C3D">
      <w:pPr>
        <w:pStyle w:val="Heading4"/>
      </w:pPr>
      <w:bookmarkStart w:id="430" w:name="_Toc69483533"/>
      <w:bookmarkStart w:id="431" w:name="_Toc74553776"/>
      <w:r>
        <w:t>13.5.10</w:t>
      </w:r>
      <w:r>
        <w:tab/>
        <w:t>UE Conf. Test Aspects - UE Power Saving in NR [RAN5 WI: NR_UE_pow_sav-UEConTest]</w:t>
      </w:r>
      <w:bookmarkEnd w:id="430"/>
      <w:bookmarkEnd w:id="431"/>
    </w:p>
    <w:p w14:paraId="68A76694" w14:textId="77777777" w:rsidR="00E97C3D" w:rsidRDefault="00E97C3D" w:rsidP="00E97C3D">
      <w:pPr>
        <w:rPr>
          <w:rFonts w:ascii="Arial" w:hAnsi="Arial" w:cs="Arial"/>
          <w:b/>
          <w:sz w:val="24"/>
        </w:rPr>
      </w:pPr>
      <w:r>
        <w:rPr>
          <w:rFonts w:ascii="Arial" w:hAnsi="Arial" w:cs="Arial"/>
          <w:b/>
          <w:color w:val="0000FF"/>
          <w:sz w:val="24"/>
        </w:rPr>
        <w:t>RP-210598</w:t>
      </w:r>
      <w:r>
        <w:rPr>
          <w:rFonts w:ascii="Arial" w:hAnsi="Arial" w:cs="Arial"/>
          <w:b/>
          <w:color w:val="0000FF"/>
          <w:sz w:val="24"/>
        </w:rPr>
        <w:tab/>
      </w:r>
      <w:r>
        <w:rPr>
          <w:rFonts w:ascii="Arial" w:hAnsi="Arial" w:cs="Arial"/>
          <w:b/>
          <w:sz w:val="24"/>
        </w:rPr>
        <w:t>Status report for WI UE Conformance Test Aspects - UE power saving in NR; rapporteur: CATT</w:t>
      </w:r>
    </w:p>
    <w:p w14:paraId="791739D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13EE64" w14:textId="77777777" w:rsidR="00E97C3D" w:rsidRDefault="00E97C3D" w:rsidP="00E97C3D">
      <w:pPr>
        <w:rPr>
          <w:rFonts w:ascii="Arial" w:hAnsi="Arial" w:cs="Arial"/>
          <w:b/>
        </w:rPr>
      </w:pPr>
      <w:r>
        <w:rPr>
          <w:rFonts w:ascii="Arial" w:hAnsi="Arial" w:cs="Arial"/>
          <w:b/>
        </w:rPr>
        <w:t xml:space="preserve">Abstract: </w:t>
      </w:r>
    </w:p>
    <w:p w14:paraId="16AD25CF" w14:textId="77777777" w:rsidR="00E97C3D" w:rsidRDefault="00E97C3D" w:rsidP="00E97C3D">
      <w:r>
        <w:t>Test: 39%</w:t>
      </w:r>
    </w:p>
    <w:p w14:paraId="0B9021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2519E" w14:textId="77777777" w:rsidR="00E97C3D" w:rsidRDefault="00E97C3D" w:rsidP="00E97C3D">
      <w:pPr>
        <w:rPr>
          <w:rFonts w:ascii="Arial" w:hAnsi="Arial" w:cs="Arial"/>
          <w:b/>
          <w:sz w:val="24"/>
        </w:rPr>
      </w:pPr>
      <w:r>
        <w:rPr>
          <w:rFonts w:ascii="Arial" w:hAnsi="Arial" w:cs="Arial"/>
          <w:b/>
          <w:color w:val="0000FF"/>
          <w:sz w:val="24"/>
        </w:rPr>
        <w:t>RP-210152</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5DE1E89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0CB0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992F4" w14:textId="77777777" w:rsidR="00E97C3D" w:rsidRDefault="00E97C3D" w:rsidP="00E97C3D">
      <w:pPr>
        <w:pStyle w:val="Heading4"/>
      </w:pPr>
      <w:bookmarkStart w:id="432" w:name="_Toc69483534"/>
      <w:bookmarkStart w:id="433" w:name="_Toc74553777"/>
      <w:r>
        <w:t>13.5.11</w:t>
      </w:r>
      <w:r>
        <w:tab/>
        <w:t>UE Conf. Test Aspects - Private Netw. Support for NG-RAN [RAN5 WI: NG_RAN_PRN_Vertical_LAN-UEConTest]</w:t>
      </w:r>
      <w:bookmarkEnd w:id="432"/>
      <w:bookmarkEnd w:id="433"/>
    </w:p>
    <w:p w14:paraId="70176917" w14:textId="77777777" w:rsidR="00E97C3D" w:rsidRDefault="00E97C3D" w:rsidP="00E97C3D">
      <w:pPr>
        <w:rPr>
          <w:rFonts w:ascii="Arial" w:hAnsi="Arial" w:cs="Arial"/>
          <w:b/>
          <w:sz w:val="24"/>
        </w:rPr>
      </w:pPr>
      <w:r>
        <w:rPr>
          <w:rFonts w:ascii="Arial" w:hAnsi="Arial" w:cs="Arial"/>
          <w:b/>
          <w:color w:val="0000FF"/>
          <w:sz w:val="24"/>
        </w:rPr>
        <w:t>RP-210711</w:t>
      </w:r>
      <w:r>
        <w:rPr>
          <w:rFonts w:ascii="Arial" w:hAnsi="Arial" w:cs="Arial"/>
          <w:b/>
          <w:color w:val="0000FF"/>
          <w:sz w:val="24"/>
        </w:rPr>
        <w:tab/>
      </w:r>
      <w:r>
        <w:rPr>
          <w:rFonts w:ascii="Arial" w:hAnsi="Arial" w:cs="Arial"/>
          <w:b/>
          <w:sz w:val="24"/>
        </w:rPr>
        <w:t>Status report for WI UE Conformance Test Aspects - Private Netw. Support for NG-RAN; rapporteur: Qualcomm</w:t>
      </w:r>
    </w:p>
    <w:p w14:paraId="4D27780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33F137" w14:textId="77777777" w:rsidR="00E97C3D" w:rsidRDefault="00E97C3D" w:rsidP="00E97C3D">
      <w:pPr>
        <w:rPr>
          <w:rFonts w:ascii="Arial" w:hAnsi="Arial" w:cs="Arial"/>
          <w:b/>
        </w:rPr>
      </w:pPr>
      <w:r>
        <w:rPr>
          <w:rFonts w:ascii="Arial" w:hAnsi="Arial" w:cs="Arial"/>
          <w:b/>
        </w:rPr>
        <w:lastRenderedPageBreak/>
        <w:t xml:space="preserve">Abstract: </w:t>
      </w:r>
    </w:p>
    <w:p w14:paraId="29B9BAED" w14:textId="77777777" w:rsidR="00E97C3D" w:rsidRDefault="00E97C3D" w:rsidP="00E97C3D">
      <w:r>
        <w:t>10%, 12/2021</w:t>
      </w:r>
    </w:p>
    <w:p w14:paraId="5544D7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DC53E" w14:textId="77777777" w:rsidR="00E97C3D" w:rsidRDefault="00E97C3D" w:rsidP="00E97C3D">
      <w:pPr>
        <w:rPr>
          <w:rFonts w:ascii="Arial" w:hAnsi="Arial" w:cs="Arial"/>
          <w:b/>
          <w:sz w:val="24"/>
        </w:rPr>
      </w:pPr>
      <w:r>
        <w:rPr>
          <w:rFonts w:ascii="Arial" w:hAnsi="Arial" w:cs="Arial"/>
          <w:b/>
          <w:color w:val="0000FF"/>
          <w:sz w:val="24"/>
        </w:rPr>
        <w:t>RP-210153</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0A24C34D" w14:textId="77777777" w:rsidR="00E97C3D" w:rsidRDefault="00E97C3D" w:rsidP="00E97C3D">
      <w:pPr>
        <w:rPr>
          <w:rFonts w:ascii="Arial" w:hAnsi="Arial" w:cs="Arial"/>
          <w:b/>
          <w:sz w:val="24"/>
        </w:rPr>
      </w:pPr>
      <w:r>
        <w:rPr>
          <w:rFonts w:ascii="Arial" w:hAnsi="Arial" w:cs="Arial"/>
          <w:b/>
          <w:sz w:val="24"/>
        </w:rPr>
        <w:t>(NG_RAN_PRN_Vertical_LAN-UEConTest)</w:t>
      </w:r>
    </w:p>
    <w:p w14:paraId="3F652A6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5776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13719" w14:textId="77777777" w:rsidR="00E97C3D" w:rsidRDefault="00E97C3D" w:rsidP="00E97C3D">
      <w:pPr>
        <w:pStyle w:val="Heading4"/>
      </w:pPr>
      <w:bookmarkStart w:id="434" w:name="_Toc69483535"/>
      <w:bookmarkStart w:id="435" w:name="_Toc74553778"/>
      <w:r>
        <w:t>13.5.12</w:t>
      </w:r>
      <w:r>
        <w:tab/>
        <w:t>UE Conf. Test Aspects - Optimisations on UE radio capab. signalling - NR/E-UTRA Aspects [RAN5 WI: RACS-UEConTest]</w:t>
      </w:r>
      <w:bookmarkEnd w:id="434"/>
      <w:bookmarkEnd w:id="435"/>
    </w:p>
    <w:p w14:paraId="5E5B88E8" w14:textId="77777777" w:rsidR="00E97C3D" w:rsidRDefault="00E97C3D" w:rsidP="00E97C3D">
      <w:pPr>
        <w:rPr>
          <w:rFonts w:ascii="Arial" w:hAnsi="Arial" w:cs="Arial"/>
          <w:b/>
          <w:sz w:val="24"/>
        </w:rPr>
      </w:pPr>
      <w:r>
        <w:rPr>
          <w:rFonts w:ascii="Arial" w:hAnsi="Arial" w:cs="Arial"/>
          <w:b/>
          <w:color w:val="0000FF"/>
          <w:sz w:val="24"/>
        </w:rPr>
        <w:t>RP-210713</w:t>
      </w:r>
      <w:r>
        <w:rPr>
          <w:rFonts w:ascii="Arial" w:hAnsi="Arial" w:cs="Arial"/>
          <w:b/>
          <w:color w:val="0000FF"/>
          <w:sz w:val="24"/>
        </w:rPr>
        <w:tab/>
      </w:r>
      <w:r>
        <w:rPr>
          <w:rFonts w:ascii="Arial" w:hAnsi="Arial" w:cs="Arial"/>
          <w:b/>
          <w:sz w:val="24"/>
        </w:rPr>
        <w:t>Status report for WI UE Conformance Test Aspects - Optimisations on UE radio capab. signalling - NR/E-UTRA Aspects; rapporteur: Qualcomm</w:t>
      </w:r>
    </w:p>
    <w:p w14:paraId="78A0096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961F3F" w14:textId="77777777" w:rsidR="00E97C3D" w:rsidRDefault="00E97C3D" w:rsidP="00E97C3D">
      <w:pPr>
        <w:rPr>
          <w:rFonts w:ascii="Arial" w:hAnsi="Arial" w:cs="Arial"/>
          <w:b/>
        </w:rPr>
      </w:pPr>
      <w:r>
        <w:rPr>
          <w:rFonts w:ascii="Arial" w:hAnsi="Arial" w:cs="Arial"/>
          <w:b/>
        </w:rPr>
        <w:t xml:space="preserve">Abstract: </w:t>
      </w:r>
    </w:p>
    <w:p w14:paraId="5039718D" w14:textId="77777777" w:rsidR="00E97C3D" w:rsidRDefault="00E97C3D" w:rsidP="00E97C3D">
      <w:r>
        <w:t>25%, 09/2021</w:t>
      </w:r>
    </w:p>
    <w:p w14:paraId="46C61A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19F06" w14:textId="77777777" w:rsidR="00E97C3D" w:rsidRDefault="00E97C3D" w:rsidP="00E97C3D">
      <w:pPr>
        <w:rPr>
          <w:rFonts w:ascii="Arial" w:hAnsi="Arial" w:cs="Arial"/>
          <w:b/>
          <w:sz w:val="24"/>
        </w:rPr>
      </w:pPr>
      <w:r>
        <w:rPr>
          <w:rFonts w:ascii="Arial" w:hAnsi="Arial" w:cs="Arial"/>
          <w:b/>
          <w:color w:val="0000FF"/>
          <w:sz w:val="24"/>
        </w:rPr>
        <w:t>RP-210154</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0E3E83F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A78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3347A" w14:textId="77777777" w:rsidR="00E97C3D" w:rsidRDefault="00E97C3D" w:rsidP="00E97C3D">
      <w:pPr>
        <w:rPr>
          <w:rFonts w:ascii="Arial" w:hAnsi="Arial" w:cs="Arial"/>
          <w:b/>
          <w:sz w:val="24"/>
        </w:rPr>
      </w:pPr>
      <w:r>
        <w:rPr>
          <w:rFonts w:ascii="Arial" w:hAnsi="Arial" w:cs="Arial"/>
          <w:b/>
          <w:color w:val="0000FF"/>
          <w:sz w:val="24"/>
        </w:rPr>
        <w:t>RP-210714</w:t>
      </w:r>
      <w:r>
        <w:rPr>
          <w:rFonts w:ascii="Arial" w:hAnsi="Arial" w:cs="Arial"/>
          <w:b/>
          <w:color w:val="0000FF"/>
          <w:sz w:val="24"/>
        </w:rPr>
        <w:tab/>
      </w:r>
      <w:r>
        <w:rPr>
          <w:rFonts w:ascii="Arial" w:hAnsi="Arial" w:cs="Arial"/>
          <w:b/>
          <w:sz w:val="24"/>
        </w:rPr>
        <w:t>Revised WID UE Conformance Test Aspects - Optimisations on UE radio capability signalling – NR/E-UTRA</w:t>
      </w:r>
    </w:p>
    <w:p w14:paraId="2040DA5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Finland RFFE Oy</w:t>
      </w:r>
    </w:p>
    <w:p w14:paraId="73049038" w14:textId="77777777" w:rsidR="00E97C3D" w:rsidRDefault="00E97C3D" w:rsidP="00E97C3D">
      <w:pPr>
        <w:rPr>
          <w:rFonts w:ascii="Arial" w:hAnsi="Arial" w:cs="Arial"/>
          <w:b/>
        </w:rPr>
      </w:pPr>
      <w:r>
        <w:rPr>
          <w:rFonts w:ascii="Arial" w:hAnsi="Arial" w:cs="Arial"/>
          <w:b/>
        </w:rPr>
        <w:t xml:space="preserve">Abstract: </w:t>
      </w:r>
    </w:p>
    <w:p w14:paraId="111DAE08" w14:textId="77777777" w:rsidR="00E97C3D" w:rsidRDefault="00E97C3D" w:rsidP="00E97C3D">
      <w:r>
        <w:t>last approved WID: RP-201153</w:t>
      </w:r>
    </w:p>
    <w:p w14:paraId="3AAA1B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8AE4F" w14:textId="77777777" w:rsidR="00E97C3D" w:rsidRDefault="00E97C3D" w:rsidP="00E97C3D">
      <w:pPr>
        <w:pStyle w:val="Heading4"/>
      </w:pPr>
      <w:bookmarkStart w:id="436" w:name="_Toc69483536"/>
      <w:bookmarkStart w:id="437" w:name="_Toc74553779"/>
      <w:r>
        <w:t>13.5.13</w:t>
      </w:r>
      <w:r>
        <w:tab/>
        <w:t>UE Conf. Test Aspects - SON and MDT support for NR [RAN5 WI: NR_SON_MDT-UEConTest]</w:t>
      </w:r>
      <w:bookmarkEnd w:id="436"/>
      <w:bookmarkEnd w:id="437"/>
    </w:p>
    <w:p w14:paraId="2143E0B2" w14:textId="77777777" w:rsidR="00E97C3D" w:rsidRDefault="00E97C3D" w:rsidP="00E97C3D">
      <w:pPr>
        <w:rPr>
          <w:rFonts w:ascii="Arial" w:hAnsi="Arial" w:cs="Arial"/>
          <w:b/>
          <w:sz w:val="24"/>
        </w:rPr>
      </w:pPr>
      <w:r>
        <w:rPr>
          <w:rFonts w:ascii="Arial" w:hAnsi="Arial" w:cs="Arial"/>
          <w:b/>
          <w:color w:val="0000FF"/>
          <w:sz w:val="24"/>
        </w:rPr>
        <w:t>RP-210376</w:t>
      </w:r>
      <w:r>
        <w:rPr>
          <w:rFonts w:ascii="Arial" w:hAnsi="Arial" w:cs="Arial"/>
          <w:b/>
          <w:color w:val="0000FF"/>
          <w:sz w:val="24"/>
        </w:rPr>
        <w:tab/>
      </w:r>
      <w:r>
        <w:rPr>
          <w:rFonts w:ascii="Arial" w:hAnsi="Arial" w:cs="Arial"/>
          <w:b/>
          <w:sz w:val="24"/>
        </w:rPr>
        <w:t>Status report for WI UE Conf. Test Aspects - SON and MDT support for NR; rapporteur: CMCC</w:t>
      </w:r>
    </w:p>
    <w:p w14:paraId="440FD7E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DA2D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A1C7C" w14:textId="77777777" w:rsidR="00E97C3D" w:rsidRDefault="00E97C3D" w:rsidP="00E97C3D">
      <w:pPr>
        <w:rPr>
          <w:rFonts w:ascii="Arial" w:hAnsi="Arial" w:cs="Arial"/>
          <w:b/>
          <w:sz w:val="24"/>
        </w:rPr>
      </w:pPr>
      <w:r>
        <w:rPr>
          <w:rFonts w:ascii="Arial" w:hAnsi="Arial" w:cs="Arial"/>
          <w:b/>
          <w:color w:val="0000FF"/>
          <w:sz w:val="24"/>
        </w:rPr>
        <w:lastRenderedPageBreak/>
        <w:t>RP-210155</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1BC36C9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B3F0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F260F" w14:textId="77777777" w:rsidR="00E97C3D" w:rsidRDefault="00E97C3D" w:rsidP="00E97C3D">
      <w:pPr>
        <w:rPr>
          <w:rFonts w:ascii="Arial" w:hAnsi="Arial" w:cs="Arial"/>
          <w:b/>
          <w:sz w:val="24"/>
        </w:rPr>
      </w:pPr>
      <w:r>
        <w:rPr>
          <w:rFonts w:ascii="Arial" w:hAnsi="Arial" w:cs="Arial"/>
          <w:b/>
          <w:color w:val="0000FF"/>
          <w:sz w:val="24"/>
        </w:rPr>
        <w:t>RP-210377</w:t>
      </w:r>
      <w:r>
        <w:rPr>
          <w:rFonts w:ascii="Arial" w:hAnsi="Arial" w:cs="Arial"/>
          <w:b/>
          <w:color w:val="0000FF"/>
          <w:sz w:val="24"/>
        </w:rPr>
        <w:tab/>
      </w:r>
      <w:r>
        <w:rPr>
          <w:rFonts w:ascii="Arial" w:hAnsi="Arial" w:cs="Arial"/>
          <w:b/>
          <w:sz w:val="24"/>
        </w:rPr>
        <w:t>Revised WID on UE Conformance Test Aspects for SON and MDT support for NR</w:t>
      </w:r>
    </w:p>
    <w:p w14:paraId="5A33D6C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11C47002" w14:textId="77777777" w:rsidR="00E97C3D" w:rsidRDefault="00E97C3D" w:rsidP="00E97C3D">
      <w:pPr>
        <w:rPr>
          <w:rFonts w:ascii="Arial" w:hAnsi="Arial" w:cs="Arial"/>
          <w:b/>
        </w:rPr>
      </w:pPr>
      <w:r>
        <w:rPr>
          <w:rFonts w:ascii="Arial" w:hAnsi="Arial" w:cs="Arial"/>
          <w:b/>
        </w:rPr>
        <w:t xml:space="preserve">Abstract: </w:t>
      </w:r>
    </w:p>
    <w:p w14:paraId="3809C808" w14:textId="77777777" w:rsidR="00E97C3D" w:rsidRDefault="00E97C3D" w:rsidP="00E97C3D">
      <w:r>
        <w:t>last approved WID: RP-201625</w:t>
      </w:r>
    </w:p>
    <w:p w14:paraId="6A4BA3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9D2EE" w14:textId="77777777" w:rsidR="00E97C3D" w:rsidRDefault="00E97C3D" w:rsidP="00E97C3D">
      <w:pPr>
        <w:pStyle w:val="Heading4"/>
      </w:pPr>
      <w:bookmarkStart w:id="438" w:name="_Toc69483537"/>
      <w:bookmarkStart w:id="439" w:name="_Toc74553780"/>
      <w:r>
        <w:t>13.5.14</w:t>
      </w:r>
      <w:r>
        <w:tab/>
        <w:t>UE Conf. Test Aspects - HPUE (PC2) for EN-DC (1 LTE FDD band + 1 NR TDD band) [RAN5 WI: ENDC_UE_PC2_FDD_TDD-UEConTest]</w:t>
      </w:r>
      <w:bookmarkEnd w:id="438"/>
      <w:bookmarkEnd w:id="439"/>
    </w:p>
    <w:p w14:paraId="43ADED18" w14:textId="77777777" w:rsidR="00E97C3D" w:rsidRDefault="00E97C3D" w:rsidP="00E97C3D">
      <w:pPr>
        <w:rPr>
          <w:rFonts w:ascii="Arial" w:hAnsi="Arial" w:cs="Arial"/>
          <w:b/>
          <w:sz w:val="24"/>
        </w:rPr>
      </w:pPr>
      <w:r>
        <w:rPr>
          <w:rFonts w:ascii="Arial" w:hAnsi="Arial" w:cs="Arial"/>
          <w:b/>
          <w:color w:val="0000FF"/>
          <w:sz w:val="24"/>
        </w:rPr>
        <w:t>RP-210429</w:t>
      </w:r>
      <w:r>
        <w:rPr>
          <w:rFonts w:ascii="Arial" w:hAnsi="Arial" w:cs="Arial"/>
          <w:b/>
          <w:color w:val="0000FF"/>
          <w:sz w:val="24"/>
        </w:rPr>
        <w:tab/>
      </w:r>
      <w:r>
        <w:rPr>
          <w:rFonts w:ascii="Arial" w:hAnsi="Arial" w:cs="Arial"/>
          <w:b/>
          <w:sz w:val="24"/>
        </w:rPr>
        <w:t>Status report for WI UE Conformance Test Aspects - HPUE (PC2) for EN-DC (1 LTE FDD band + 1 NR TDD band); rapporteur: China Unicom</w:t>
      </w:r>
    </w:p>
    <w:p w14:paraId="026D9CA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1F21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7023A" w14:textId="77777777" w:rsidR="00E97C3D" w:rsidRDefault="00E97C3D" w:rsidP="00E97C3D">
      <w:pPr>
        <w:pStyle w:val="Heading4"/>
      </w:pPr>
      <w:bookmarkStart w:id="440" w:name="_Toc69483538"/>
      <w:bookmarkStart w:id="441" w:name="_Toc74553781"/>
      <w:r>
        <w:t>13.5.15</w:t>
      </w:r>
      <w:r>
        <w:tab/>
        <w:t>UE Conf. Test Aspects - B1C Signal in BDS Pos. System Support for LTE and NR [RAN5 WI: B1C_BDS_pos_UEConTest]</w:t>
      </w:r>
      <w:bookmarkEnd w:id="440"/>
      <w:bookmarkEnd w:id="441"/>
    </w:p>
    <w:p w14:paraId="222D32A1" w14:textId="77777777" w:rsidR="00E97C3D" w:rsidRDefault="00E97C3D" w:rsidP="00E97C3D">
      <w:pPr>
        <w:rPr>
          <w:rFonts w:ascii="Arial" w:hAnsi="Arial" w:cs="Arial"/>
          <w:b/>
          <w:sz w:val="24"/>
        </w:rPr>
      </w:pPr>
      <w:r>
        <w:rPr>
          <w:rFonts w:ascii="Arial" w:hAnsi="Arial" w:cs="Arial"/>
          <w:b/>
          <w:color w:val="0000FF"/>
          <w:sz w:val="24"/>
        </w:rPr>
        <w:t>RP-210597</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3AFC0FD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F9BF7E" w14:textId="77777777" w:rsidR="00E97C3D" w:rsidRDefault="00E97C3D" w:rsidP="00E97C3D">
      <w:pPr>
        <w:rPr>
          <w:rFonts w:ascii="Arial" w:hAnsi="Arial" w:cs="Arial"/>
          <w:b/>
        </w:rPr>
      </w:pPr>
      <w:r>
        <w:rPr>
          <w:rFonts w:ascii="Arial" w:hAnsi="Arial" w:cs="Arial"/>
          <w:b/>
        </w:rPr>
        <w:t xml:space="preserve">Abstract: </w:t>
      </w:r>
    </w:p>
    <w:p w14:paraId="72342AAC" w14:textId="77777777" w:rsidR="00E97C3D" w:rsidRDefault="00E97C3D" w:rsidP="00E97C3D">
      <w:r>
        <w:t>Test: 71%</w:t>
      </w:r>
    </w:p>
    <w:p w14:paraId="565609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179E" w14:textId="77777777" w:rsidR="00E97C3D" w:rsidRDefault="00E97C3D" w:rsidP="00E97C3D">
      <w:pPr>
        <w:rPr>
          <w:rFonts w:ascii="Arial" w:hAnsi="Arial" w:cs="Arial"/>
          <w:b/>
          <w:sz w:val="24"/>
        </w:rPr>
      </w:pPr>
      <w:r>
        <w:rPr>
          <w:rFonts w:ascii="Arial" w:hAnsi="Arial" w:cs="Arial"/>
          <w:b/>
          <w:color w:val="0000FF"/>
          <w:sz w:val="24"/>
        </w:rPr>
        <w:t>RP-210156</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7384CD2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39EC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1D284" w14:textId="77777777" w:rsidR="00E97C3D" w:rsidRDefault="00E97C3D" w:rsidP="00E97C3D">
      <w:pPr>
        <w:pStyle w:val="Heading4"/>
      </w:pPr>
      <w:bookmarkStart w:id="442" w:name="_Toc69483539"/>
      <w:bookmarkStart w:id="443" w:name="_Toc74553782"/>
      <w:r>
        <w:t>13.5.16</w:t>
      </w:r>
      <w:r>
        <w:tab/>
        <w:t>UE Conf. Test Aspects - SRVCC from 5G to 3G [RAN5 WI: SRVCC_NR_to_UMTS-UEConTest]</w:t>
      </w:r>
      <w:bookmarkEnd w:id="442"/>
      <w:bookmarkEnd w:id="443"/>
    </w:p>
    <w:p w14:paraId="3A95F9CE" w14:textId="77777777" w:rsidR="00E97C3D" w:rsidRDefault="00E97C3D" w:rsidP="00E97C3D">
      <w:pPr>
        <w:rPr>
          <w:rFonts w:ascii="Arial" w:hAnsi="Arial" w:cs="Arial"/>
          <w:b/>
          <w:sz w:val="24"/>
        </w:rPr>
      </w:pPr>
      <w:r>
        <w:rPr>
          <w:rFonts w:ascii="Arial" w:hAnsi="Arial" w:cs="Arial"/>
          <w:b/>
          <w:color w:val="0000FF"/>
          <w:sz w:val="24"/>
        </w:rPr>
        <w:t>RP-210430</w:t>
      </w:r>
      <w:r>
        <w:rPr>
          <w:rFonts w:ascii="Arial" w:hAnsi="Arial" w:cs="Arial"/>
          <w:b/>
          <w:color w:val="0000FF"/>
          <w:sz w:val="24"/>
        </w:rPr>
        <w:tab/>
      </w:r>
      <w:r>
        <w:rPr>
          <w:rFonts w:ascii="Arial" w:hAnsi="Arial" w:cs="Arial"/>
          <w:b/>
          <w:sz w:val="24"/>
        </w:rPr>
        <w:t>Status report for WI UE Conf. Test Aspects - SRVCC from 5G to 3G; rapporteur: China Unicom</w:t>
      </w:r>
    </w:p>
    <w:p w14:paraId="269D243C"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83E7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047B" w14:textId="77777777" w:rsidR="00E97C3D" w:rsidRDefault="00E97C3D" w:rsidP="00E97C3D">
      <w:pPr>
        <w:rPr>
          <w:rFonts w:ascii="Arial" w:hAnsi="Arial" w:cs="Arial"/>
          <w:b/>
          <w:sz w:val="24"/>
        </w:rPr>
      </w:pPr>
      <w:r>
        <w:rPr>
          <w:rFonts w:ascii="Arial" w:hAnsi="Arial" w:cs="Arial"/>
          <w:b/>
          <w:color w:val="0000FF"/>
          <w:sz w:val="24"/>
        </w:rPr>
        <w:t>RP-210157</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04F5CE8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4E31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E2C2F" w14:textId="77777777" w:rsidR="00E97C3D" w:rsidRDefault="00E97C3D" w:rsidP="00E97C3D">
      <w:pPr>
        <w:rPr>
          <w:rFonts w:ascii="Arial" w:hAnsi="Arial" w:cs="Arial"/>
          <w:b/>
          <w:sz w:val="24"/>
        </w:rPr>
      </w:pPr>
      <w:r>
        <w:rPr>
          <w:rFonts w:ascii="Arial" w:hAnsi="Arial" w:cs="Arial"/>
          <w:b/>
          <w:color w:val="0000FF"/>
          <w:sz w:val="24"/>
        </w:rPr>
        <w:t>RP-210400</w:t>
      </w:r>
      <w:r>
        <w:rPr>
          <w:rFonts w:ascii="Arial" w:hAnsi="Arial" w:cs="Arial"/>
          <w:b/>
          <w:color w:val="0000FF"/>
          <w:sz w:val="24"/>
        </w:rPr>
        <w:tab/>
      </w:r>
      <w:r>
        <w:rPr>
          <w:rFonts w:ascii="Arial" w:hAnsi="Arial" w:cs="Arial"/>
          <w:b/>
          <w:sz w:val="24"/>
        </w:rPr>
        <w:t>Revised WID on UE Conformance Test Aspects – Single Radio Voice Call Continuity from 5G to 3G</w:t>
      </w:r>
    </w:p>
    <w:p w14:paraId="5D81C68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6AA7034" w14:textId="77777777" w:rsidR="00E97C3D" w:rsidRDefault="00E97C3D" w:rsidP="00E97C3D">
      <w:pPr>
        <w:rPr>
          <w:rFonts w:ascii="Arial" w:hAnsi="Arial" w:cs="Arial"/>
          <w:b/>
        </w:rPr>
      </w:pPr>
      <w:r>
        <w:rPr>
          <w:rFonts w:ascii="Arial" w:hAnsi="Arial" w:cs="Arial"/>
          <w:b/>
        </w:rPr>
        <w:t xml:space="preserve">Abstract: </w:t>
      </w:r>
    </w:p>
    <w:p w14:paraId="639F6417" w14:textId="77777777" w:rsidR="00E97C3D" w:rsidRDefault="00E97C3D" w:rsidP="00E97C3D">
      <w:r>
        <w:t>last approved WID: RP-201794</w:t>
      </w:r>
    </w:p>
    <w:p w14:paraId="74CFA1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EE48" w14:textId="77777777" w:rsidR="00E97C3D" w:rsidRDefault="00E97C3D" w:rsidP="00E97C3D">
      <w:pPr>
        <w:pStyle w:val="Heading4"/>
      </w:pPr>
      <w:bookmarkStart w:id="444" w:name="_Toc69483540"/>
      <w:bookmarkStart w:id="445" w:name="_Toc74553783"/>
      <w:r>
        <w:t>13.5.17</w:t>
      </w:r>
      <w:r>
        <w:tab/>
        <w:t>UE Conf. Test Aspects - CLI handling for NR [RAN5 WI: NR_CLI-UEConTest]</w:t>
      </w:r>
      <w:bookmarkEnd w:id="444"/>
      <w:bookmarkEnd w:id="445"/>
    </w:p>
    <w:p w14:paraId="00B934F9" w14:textId="77777777" w:rsidR="00E97C3D" w:rsidRDefault="00E97C3D" w:rsidP="00E97C3D">
      <w:pPr>
        <w:rPr>
          <w:rFonts w:ascii="Arial" w:hAnsi="Arial" w:cs="Arial"/>
          <w:b/>
          <w:sz w:val="24"/>
        </w:rPr>
      </w:pPr>
      <w:r>
        <w:rPr>
          <w:rFonts w:ascii="Arial" w:hAnsi="Arial" w:cs="Arial"/>
          <w:b/>
          <w:color w:val="0000FF"/>
          <w:sz w:val="24"/>
        </w:rPr>
        <w:t>RP-210715</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5C31EE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A121BC" w14:textId="77777777" w:rsidR="00E97C3D" w:rsidRDefault="00E97C3D" w:rsidP="00E97C3D">
      <w:pPr>
        <w:rPr>
          <w:rFonts w:ascii="Arial" w:hAnsi="Arial" w:cs="Arial"/>
          <w:b/>
        </w:rPr>
      </w:pPr>
      <w:r>
        <w:rPr>
          <w:rFonts w:ascii="Arial" w:hAnsi="Arial" w:cs="Arial"/>
          <w:b/>
        </w:rPr>
        <w:t xml:space="preserve">Abstract: </w:t>
      </w:r>
    </w:p>
    <w:p w14:paraId="7A97CA0A" w14:textId="77777777" w:rsidR="00E97C3D" w:rsidRDefault="00E97C3D" w:rsidP="00E97C3D">
      <w:r>
        <w:t>5%, 12/2021</w:t>
      </w:r>
    </w:p>
    <w:p w14:paraId="2C2EC9F0" w14:textId="77777777" w:rsidR="00E97C3D" w:rsidRDefault="00E97C3D" w:rsidP="00E97C3D">
      <w:pPr>
        <w:rPr>
          <w:rFonts w:ascii="Arial" w:hAnsi="Arial" w:cs="Arial"/>
          <w:b/>
        </w:rPr>
      </w:pPr>
      <w:r>
        <w:rPr>
          <w:rFonts w:ascii="Arial" w:hAnsi="Arial" w:cs="Arial"/>
          <w:b/>
        </w:rPr>
        <w:t xml:space="preserve">Discussion: </w:t>
      </w:r>
    </w:p>
    <w:p w14:paraId="1A05C0C0" w14:textId="77777777" w:rsidR="00E97C3D" w:rsidRDefault="00E97C3D" w:rsidP="00E97C3D">
      <w:r>
        <w:t>MCC: status unchanged for 6 months</w:t>
      </w:r>
    </w:p>
    <w:p w14:paraId="69C040F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4A6D" w14:textId="77777777" w:rsidR="00E97C3D" w:rsidRDefault="00E97C3D" w:rsidP="00E97C3D">
      <w:pPr>
        <w:rPr>
          <w:rFonts w:ascii="Arial" w:hAnsi="Arial" w:cs="Arial"/>
          <w:b/>
          <w:sz w:val="24"/>
        </w:rPr>
      </w:pPr>
      <w:r>
        <w:rPr>
          <w:rFonts w:ascii="Arial" w:hAnsi="Arial" w:cs="Arial"/>
          <w:b/>
          <w:color w:val="0000FF"/>
          <w:sz w:val="24"/>
        </w:rPr>
        <w:t>RP-210716</w:t>
      </w:r>
      <w:r>
        <w:rPr>
          <w:rFonts w:ascii="Arial" w:hAnsi="Arial" w:cs="Arial"/>
          <w:b/>
          <w:color w:val="0000FF"/>
          <w:sz w:val="24"/>
        </w:rPr>
        <w:tab/>
      </w:r>
      <w:r>
        <w:rPr>
          <w:rFonts w:ascii="Arial" w:hAnsi="Arial" w:cs="Arial"/>
          <w:b/>
          <w:sz w:val="24"/>
        </w:rPr>
        <w:t>Revised WID on UE Conformance Test Aspects - CLI handling for NR</w:t>
      </w:r>
    </w:p>
    <w:p w14:paraId="7A9BE82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Finland RFFE Oy</w:t>
      </w:r>
    </w:p>
    <w:p w14:paraId="4A25EE9E" w14:textId="77777777" w:rsidR="00E97C3D" w:rsidRDefault="00E97C3D" w:rsidP="00E97C3D">
      <w:pPr>
        <w:rPr>
          <w:rFonts w:ascii="Arial" w:hAnsi="Arial" w:cs="Arial"/>
          <w:b/>
        </w:rPr>
      </w:pPr>
      <w:r>
        <w:rPr>
          <w:rFonts w:ascii="Arial" w:hAnsi="Arial" w:cs="Arial"/>
          <w:b/>
        </w:rPr>
        <w:t xml:space="preserve">Abstract: </w:t>
      </w:r>
    </w:p>
    <w:p w14:paraId="2C400422" w14:textId="77777777" w:rsidR="00E97C3D" w:rsidRDefault="00E97C3D" w:rsidP="00E97C3D">
      <w:r>
        <w:t>last approved WID: RP-201940; rapporteur changed</w:t>
      </w:r>
    </w:p>
    <w:p w14:paraId="2EEB52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978B6" w14:textId="77777777" w:rsidR="00E97C3D" w:rsidRDefault="00E97C3D" w:rsidP="00E97C3D">
      <w:pPr>
        <w:pStyle w:val="Heading4"/>
      </w:pPr>
      <w:bookmarkStart w:id="446" w:name="_Toc69483541"/>
      <w:bookmarkStart w:id="447" w:name="_Toc74553784"/>
      <w:r>
        <w:t>13.5.18</w:t>
      </w:r>
      <w:r>
        <w:tab/>
        <w:t>UE Conf. Test Aspects - NR perf. requirement enh. [RAN5 WI: NR_perf_enh-UEConTest]</w:t>
      </w:r>
      <w:bookmarkEnd w:id="446"/>
      <w:bookmarkEnd w:id="447"/>
    </w:p>
    <w:p w14:paraId="75F8A871" w14:textId="77777777" w:rsidR="00E97C3D" w:rsidRDefault="00E97C3D" w:rsidP="00E97C3D">
      <w:pPr>
        <w:rPr>
          <w:rFonts w:ascii="Arial" w:hAnsi="Arial" w:cs="Arial"/>
          <w:b/>
          <w:sz w:val="24"/>
        </w:rPr>
      </w:pPr>
      <w:r>
        <w:rPr>
          <w:rFonts w:ascii="Arial" w:hAnsi="Arial" w:cs="Arial"/>
          <w:b/>
          <w:color w:val="0000FF"/>
          <w:sz w:val="24"/>
        </w:rPr>
        <w:t>RP-210355</w:t>
      </w:r>
      <w:r>
        <w:rPr>
          <w:rFonts w:ascii="Arial" w:hAnsi="Arial" w:cs="Arial"/>
          <w:b/>
          <w:color w:val="0000FF"/>
          <w:sz w:val="24"/>
        </w:rPr>
        <w:tab/>
      </w:r>
      <w:r>
        <w:rPr>
          <w:rFonts w:ascii="Arial" w:hAnsi="Arial" w:cs="Arial"/>
          <w:b/>
          <w:sz w:val="24"/>
        </w:rPr>
        <w:t>Status report of WI: UE Conformance Aspects - UE Conformance Test Aspects for NR performance requirement enhancement; rapporteur: China Telecom</w:t>
      </w:r>
    </w:p>
    <w:p w14:paraId="5F62FE72"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C83DF1" w14:textId="77777777" w:rsidR="00E97C3D" w:rsidRDefault="00E97C3D" w:rsidP="00E97C3D">
      <w:pPr>
        <w:rPr>
          <w:rFonts w:ascii="Arial" w:hAnsi="Arial" w:cs="Arial"/>
          <w:b/>
        </w:rPr>
      </w:pPr>
      <w:r>
        <w:rPr>
          <w:rFonts w:ascii="Arial" w:hAnsi="Arial" w:cs="Arial"/>
          <w:b/>
        </w:rPr>
        <w:t xml:space="preserve">Abstract: </w:t>
      </w:r>
    </w:p>
    <w:p w14:paraId="63FD4148" w14:textId="77777777" w:rsidR="00E97C3D" w:rsidRDefault="00E97C3D" w:rsidP="00E97C3D">
      <w:r>
        <w:t>Test part 15%. Target Sep, 21</w:t>
      </w:r>
    </w:p>
    <w:p w14:paraId="05BE55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E2521" w14:textId="77777777" w:rsidR="00E97C3D" w:rsidRDefault="00E97C3D" w:rsidP="00E97C3D">
      <w:pPr>
        <w:rPr>
          <w:rFonts w:ascii="Arial" w:hAnsi="Arial" w:cs="Arial"/>
          <w:b/>
          <w:sz w:val="24"/>
        </w:rPr>
      </w:pPr>
      <w:r>
        <w:rPr>
          <w:rFonts w:ascii="Arial" w:hAnsi="Arial" w:cs="Arial"/>
          <w:b/>
          <w:color w:val="0000FF"/>
          <w:sz w:val="24"/>
        </w:rPr>
        <w:t>RP-210158</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2435A5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8A7A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84E65" w14:textId="77777777" w:rsidR="00E97C3D" w:rsidRDefault="00E97C3D" w:rsidP="00E97C3D">
      <w:pPr>
        <w:pStyle w:val="Heading4"/>
      </w:pPr>
      <w:bookmarkStart w:id="448" w:name="_Toc69483542"/>
      <w:bookmarkStart w:id="449" w:name="_Toc74553785"/>
      <w:r>
        <w:t>13.5.19</w:t>
      </w:r>
      <w:r>
        <w:tab/>
        <w:t>UE Conf. Test Aspects - NR support for high speed train scenario [new RAN5 WI: NR_HST-UEConTest]</w:t>
      </w:r>
      <w:bookmarkEnd w:id="448"/>
      <w:bookmarkEnd w:id="449"/>
    </w:p>
    <w:p w14:paraId="380457ED" w14:textId="77777777" w:rsidR="00E97C3D" w:rsidRDefault="00E97C3D" w:rsidP="00E97C3D">
      <w:pPr>
        <w:rPr>
          <w:rFonts w:ascii="Arial" w:hAnsi="Arial" w:cs="Arial"/>
          <w:b/>
          <w:sz w:val="24"/>
        </w:rPr>
      </w:pPr>
      <w:r>
        <w:rPr>
          <w:rFonts w:ascii="Arial" w:hAnsi="Arial" w:cs="Arial"/>
          <w:b/>
          <w:color w:val="0000FF"/>
          <w:sz w:val="24"/>
        </w:rPr>
        <w:t>RP-210373</w:t>
      </w:r>
      <w:r>
        <w:rPr>
          <w:rFonts w:ascii="Arial" w:hAnsi="Arial" w:cs="Arial"/>
          <w:b/>
          <w:color w:val="0000FF"/>
          <w:sz w:val="24"/>
        </w:rPr>
        <w:tab/>
      </w:r>
      <w:r>
        <w:rPr>
          <w:rFonts w:ascii="Arial" w:hAnsi="Arial" w:cs="Arial"/>
          <w:b/>
          <w:sz w:val="24"/>
        </w:rPr>
        <w:t>Status report for WI UE Conf. Test Aspects - NR support for high speed train scenario; rapporteur: CMCC</w:t>
      </w:r>
    </w:p>
    <w:p w14:paraId="19ADF3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6D89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BA6DC" w14:textId="77777777" w:rsidR="00E97C3D" w:rsidRDefault="00E97C3D" w:rsidP="00E97C3D">
      <w:pPr>
        <w:rPr>
          <w:rFonts w:ascii="Arial" w:hAnsi="Arial" w:cs="Arial"/>
          <w:b/>
          <w:sz w:val="24"/>
        </w:rPr>
      </w:pPr>
      <w:r>
        <w:rPr>
          <w:rFonts w:ascii="Arial" w:hAnsi="Arial" w:cs="Arial"/>
          <w:b/>
          <w:color w:val="0000FF"/>
          <w:sz w:val="24"/>
        </w:rPr>
        <w:t>RP-210159</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4B4CFA4C" w14:textId="77777777" w:rsidR="00E97C3D" w:rsidRDefault="00E97C3D" w:rsidP="00E97C3D">
      <w:pPr>
        <w:rPr>
          <w:rFonts w:ascii="Arial" w:hAnsi="Arial" w:cs="Arial"/>
          <w:b/>
          <w:sz w:val="24"/>
        </w:rPr>
      </w:pPr>
      <w:r>
        <w:rPr>
          <w:rFonts w:ascii="Arial" w:hAnsi="Arial" w:cs="Arial"/>
          <w:b/>
          <w:sz w:val="24"/>
        </w:rPr>
        <w:t>(NR_HST-UEConTest)</w:t>
      </w:r>
    </w:p>
    <w:p w14:paraId="632B0E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742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C50DA" w14:textId="77777777" w:rsidR="00E97C3D" w:rsidRDefault="00E97C3D" w:rsidP="00E97C3D">
      <w:pPr>
        <w:rPr>
          <w:rFonts w:ascii="Arial" w:hAnsi="Arial" w:cs="Arial"/>
          <w:b/>
          <w:sz w:val="24"/>
        </w:rPr>
      </w:pPr>
      <w:r>
        <w:rPr>
          <w:rFonts w:ascii="Arial" w:hAnsi="Arial" w:cs="Arial"/>
          <w:b/>
          <w:color w:val="0000FF"/>
          <w:sz w:val="24"/>
        </w:rPr>
        <w:t>RP-210372</w:t>
      </w:r>
      <w:r>
        <w:rPr>
          <w:rFonts w:ascii="Arial" w:hAnsi="Arial" w:cs="Arial"/>
          <w:b/>
          <w:color w:val="0000FF"/>
          <w:sz w:val="24"/>
        </w:rPr>
        <w:tab/>
      </w:r>
      <w:r>
        <w:rPr>
          <w:rFonts w:ascii="Arial" w:hAnsi="Arial" w:cs="Arial"/>
          <w:b/>
          <w:sz w:val="24"/>
        </w:rPr>
        <w:t>Revised WID on UE Conformance Test Aspects for NR support for high speed train scenario</w:t>
      </w:r>
    </w:p>
    <w:p w14:paraId="2A467B5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CF663CD" w14:textId="77777777" w:rsidR="00E97C3D" w:rsidRDefault="00E97C3D" w:rsidP="00E97C3D">
      <w:pPr>
        <w:rPr>
          <w:rFonts w:ascii="Arial" w:hAnsi="Arial" w:cs="Arial"/>
          <w:b/>
        </w:rPr>
      </w:pPr>
      <w:r>
        <w:rPr>
          <w:rFonts w:ascii="Arial" w:hAnsi="Arial" w:cs="Arial"/>
          <w:b/>
        </w:rPr>
        <w:t xml:space="preserve">Abstract: </w:t>
      </w:r>
    </w:p>
    <w:p w14:paraId="435F9197" w14:textId="77777777" w:rsidR="00E97C3D" w:rsidRDefault="00E97C3D" w:rsidP="00E97C3D">
      <w:r>
        <w:t>last approved WID: RP-202328</w:t>
      </w:r>
    </w:p>
    <w:p w14:paraId="446135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D918A" w14:textId="77777777" w:rsidR="00E97C3D" w:rsidRDefault="00E97C3D" w:rsidP="00E97C3D">
      <w:pPr>
        <w:pStyle w:val="Heading4"/>
      </w:pPr>
      <w:bookmarkStart w:id="450" w:name="_Toc69483543"/>
      <w:bookmarkStart w:id="451" w:name="_Toc74553786"/>
      <w:r>
        <w:t>13.5.20</w:t>
      </w:r>
      <w:r>
        <w:tab/>
        <w:t>UE Conf. Test Aspects - Add support of NR DL 256QAM for frequency range 2 (FR2) [new RAN5 WI: NR_DL256QAM_FR2-UEConTest]</w:t>
      </w:r>
      <w:bookmarkEnd w:id="450"/>
      <w:bookmarkEnd w:id="451"/>
    </w:p>
    <w:p w14:paraId="1AD53D84" w14:textId="77777777" w:rsidR="00E97C3D" w:rsidRDefault="00E97C3D" w:rsidP="00E97C3D">
      <w:pPr>
        <w:rPr>
          <w:rFonts w:ascii="Arial" w:hAnsi="Arial" w:cs="Arial"/>
          <w:b/>
          <w:sz w:val="24"/>
        </w:rPr>
      </w:pPr>
      <w:r>
        <w:rPr>
          <w:rFonts w:ascii="Arial" w:hAnsi="Arial" w:cs="Arial"/>
          <w:b/>
          <w:color w:val="0000FF"/>
          <w:sz w:val="24"/>
        </w:rPr>
        <w:t>RP-210354</w:t>
      </w:r>
      <w:r>
        <w:rPr>
          <w:rFonts w:ascii="Arial" w:hAnsi="Arial" w:cs="Arial"/>
          <w:b/>
          <w:color w:val="0000FF"/>
          <w:sz w:val="24"/>
        </w:rPr>
        <w:tab/>
      </w:r>
      <w:r>
        <w:rPr>
          <w:rFonts w:ascii="Arial" w:hAnsi="Arial" w:cs="Arial"/>
          <w:b/>
          <w:sz w:val="24"/>
        </w:rPr>
        <w:t>Status report of WI: UE Conformance Aspects - UE Conformance Test Aspects for add support of NR DL 256QAM for FR2; rapporteur: China Telecom</w:t>
      </w:r>
    </w:p>
    <w:p w14:paraId="01A5B76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7920EA" w14:textId="77777777" w:rsidR="00E97C3D" w:rsidRDefault="00E97C3D" w:rsidP="00E97C3D">
      <w:pPr>
        <w:rPr>
          <w:rFonts w:ascii="Arial" w:hAnsi="Arial" w:cs="Arial"/>
          <w:b/>
        </w:rPr>
      </w:pPr>
      <w:r>
        <w:rPr>
          <w:rFonts w:ascii="Arial" w:hAnsi="Arial" w:cs="Arial"/>
          <w:b/>
        </w:rPr>
        <w:t xml:space="preserve">Abstract: </w:t>
      </w:r>
    </w:p>
    <w:p w14:paraId="3AF08395" w14:textId="77777777" w:rsidR="00E97C3D" w:rsidRDefault="00E97C3D" w:rsidP="00E97C3D">
      <w:r>
        <w:t>Test part 20%. Target June, 22</w:t>
      </w:r>
    </w:p>
    <w:p w14:paraId="37F4B083"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47312" w14:textId="77777777" w:rsidR="00E97C3D" w:rsidRDefault="00E97C3D" w:rsidP="00E97C3D">
      <w:pPr>
        <w:rPr>
          <w:rFonts w:ascii="Arial" w:hAnsi="Arial" w:cs="Arial"/>
          <w:b/>
          <w:sz w:val="24"/>
        </w:rPr>
      </w:pPr>
      <w:r>
        <w:rPr>
          <w:rFonts w:ascii="Arial" w:hAnsi="Arial" w:cs="Arial"/>
          <w:b/>
          <w:color w:val="0000FF"/>
          <w:sz w:val="24"/>
        </w:rPr>
        <w:t>RP-210160</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2E5F5F7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A677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0A4C3" w14:textId="77777777" w:rsidR="00E97C3D" w:rsidRDefault="00E97C3D" w:rsidP="00E97C3D">
      <w:pPr>
        <w:pStyle w:val="Heading4"/>
      </w:pPr>
      <w:bookmarkStart w:id="452" w:name="_Toc69483544"/>
      <w:bookmarkStart w:id="453" w:name="_Toc74553787"/>
      <w:r>
        <w:t>13.5.21</w:t>
      </w:r>
      <w:r>
        <w:tab/>
        <w:t>UE Conf. Test Aspects - Add. LTE bands for UE cat.M1 and/or NB1 in Rel-16 [new RAN5 WI: LTE_bands_R16_M1_NB1-UEConTest]</w:t>
      </w:r>
      <w:bookmarkEnd w:id="452"/>
      <w:bookmarkEnd w:id="453"/>
    </w:p>
    <w:p w14:paraId="45CD9A17" w14:textId="77777777" w:rsidR="00E97C3D" w:rsidRDefault="00E97C3D" w:rsidP="00E97C3D">
      <w:pPr>
        <w:rPr>
          <w:rFonts w:ascii="Arial" w:hAnsi="Arial" w:cs="Arial"/>
          <w:b/>
          <w:sz w:val="24"/>
        </w:rPr>
      </w:pPr>
      <w:r>
        <w:rPr>
          <w:rFonts w:ascii="Arial" w:hAnsi="Arial" w:cs="Arial"/>
          <w:b/>
          <w:color w:val="0000FF"/>
          <w:sz w:val="24"/>
        </w:rPr>
        <w:t>RP-210417</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7B9D489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F763DC" w14:textId="77777777" w:rsidR="00E97C3D" w:rsidRDefault="00E97C3D" w:rsidP="00E97C3D">
      <w:pPr>
        <w:rPr>
          <w:rFonts w:ascii="Arial" w:hAnsi="Arial" w:cs="Arial"/>
          <w:b/>
        </w:rPr>
      </w:pPr>
      <w:r>
        <w:rPr>
          <w:rFonts w:ascii="Arial" w:hAnsi="Arial" w:cs="Arial"/>
          <w:b/>
        </w:rPr>
        <w:t xml:space="preserve">Abstract: </w:t>
      </w:r>
    </w:p>
    <w:p w14:paraId="3CBECB02" w14:textId="77777777" w:rsidR="00E97C3D" w:rsidRDefault="00E97C3D" w:rsidP="00E97C3D">
      <w:r>
        <w:t>Test: 26%, Sep 21</w:t>
      </w:r>
    </w:p>
    <w:p w14:paraId="7E7EEEA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8DB2" w14:textId="77777777" w:rsidR="00E97C3D" w:rsidRDefault="00E97C3D" w:rsidP="00E97C3D">
      <w:pPr>
        <w:rPr>
          <w:rFonts w:ascii="Arial" w:hAnsi="Arial" w:cs="Arial"/>
          <w:b/>
          <w:sz w:val="24"/>
        </w:rPr>
      </w:pPr>
      <w:r>
        <w:rPr>
          <w:rFonts w:ascii="Arial" w:hAnsi="Arial" w:cs="Arial"/>
          <w:b/>
          <w:color w:val="0000FF"/>
          <w:sz w:val="24"/>
        </w:rPr>
        <w:t>RP-210161</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1269E5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258C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DB561" w14:textId="77777777" w:rsidR="00E97C3D" w:rsidRDefault="00E97C3D" w:rsidP="00E97C3D">
      <w:pPr>
        <w:pStyle w:val="Heading4"/>
      </w:pPr>
      <w:bookmarkStart w:id="454" w:name="_Toc69483545"/>
      <w:bookmarkStart w:id="455" w:name="_Toc74553788"/>
      <w:r>
        <w:t>13.5.22</w:t>
      </w:r>
      <w:r>
        <w:tab/>
        <w:t>UE Conf. Test Aspects - Add. LTE bands for UE cat.M2 and/or NB2 in Rel-16 [new RAN5 WI: LTE_bands_R16_M2_NB2-UEConTest]</w:t>
      </w:r>
      <w:bookmarkEnd w:id="454"/>
      <w:bookmarkEnd w:id="455"/>
    </w:p>
    <w:p w14:paraId="4843EEF4" w14:textId="77777777" w:rsidR="00E97C3D" w:rsidRDefault="00E97C3D" w:rsidP="00E97C3D">
      <w:pPr>
        <w:rPr>
          <w:rFonts w:ascii="Arial" w:hAnsi="Arial" w:cs="Arial"/>
          <w:b/>
          <w:sz w:val="24"/>
        </w:rPr>
      </w:pPr>
      <w:r>
        <w:rPr>
          <w:rFonts w:ascii="Arial" w:hAnsi="Arial" w:cs="Arial"/>
          <w:b/>
          <w:color w:val="0000FF"/>
          <w:sz w:val="24"/>
        </w:rPr>
        <w:t>RP-210418</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7132E0A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E06019" w14:textId="77777777" w:rsidR="00E97C3D" w:rsidRDefault="00E97C3D" w:rsidP="00E97C3D">
      <w:pPr>
        <w:rPr>
          <w:rFonts w:ascii="Arial" w:hAnsi="Arial" w:cs="Arial"/>
          <w:b/>
        </w:rPr>
      </w:pPr>
      <w:r>
        <w:rPr>
          <w:rFonts w:ascii="Arial" w:hAnsi="Arial" w:cs="Arial"/>
          <w:b/>
        </w:rPr>
        <w:t xml:space="preserve">Abstract: </w:t>
      </w:r>
    </w:p>
    <w:p w14:paraId="05D3703C" w14:textId="77777777" w:rsidR="00E97C3D" w:rsidRDefault="00E97C3D" w:rsidP="00E97C3D">
      <w:r>
        <w:t>Test: 33%, Sep 21</w:t>
      </w:r>
    </w:p>
    <w:p w14:paraId="1B8556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BEDA" w14:textId="77777777" w:rsidR="00E97C3D" w:rsidRDefault="00E97C3D" w:rsidP="00E97C3D">
      <w:pPr>
        <w:rPr>
          <w:rFonts w:ascii="Arial" w:hAnsi="Arial" w:cs="Arial"/>
          <w:b/>
          <w:sz w:val="24"/>
        </w:rPr>
      </w:pPr>
      <w:r>
        <w:rPr>
          <w:rFonts w:ascii="Arial" w:hAnsi="Arial" w:cs="Arial"/>
          <w:b/>
          <w:color w:val="0000FF"/>
          <w:sz w:val="24"/>
        </w:rPr>
        <w:t>RP-210162</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65B6A0B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60ED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F0C22" w14:textId="77777777" w:rsidR="00E97C3D" w:rsidRDefault="00E97C3D" w:rsidP="00E97C3D">
      <w:pPr>
        <w:pStyle w:val="Heading4"/>
      </w:pPr>
      <w:bookmarkStart w:id="456" w:name="_Toc69483546"/>
      <w:bookmarkStart w:id="457" w:name="_Toc74553789"/>
      <w:r>
        <w:lastRenderedPageBreak/>
        <w:t>13.5.23</w:t>
      </w:r>
      <w:r>
        <w:tab/>
        <w:t>UE Conf. Test Aspects - Physical Layer Enh. for NR URLLC [new RAN5 WI: NR_L1enh_URLLC-UEConTest]</w:t>
      </w:r>
      <w:bookmarkEnd w:id="456"/>
      <w:bookmarkEnd w:id="457"/>
    </w:p>
    <w:p w14:paraId="55015E26" w14:textId="77777777" w:rsidR="00E97C3D" w:rsidRDefault="00E97C3D" w:rsidP="00E97C3D">
      <w:pPr>
        <w:rPr>
          <w:rFonts w:ascii="Arial" w:hAnsi="Arial" w:cs="Arial"/>
          <w:b/>
          <w:sz w:val="24"/>
        </w:rPr>
      </w:pPr>
      <w:r>
        <w:rPr>
          <w:rFonts w:ascii="Arial" w:hAnsi="Arial" w:cs="Arial"/>
          <w:b/>
          <w:color w:val="0000FF"/>
          <w:sz w:val="24"/>
        </w:rPr>
        <w:t>RP-210408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w:t>
      </w:r>
    </w:p>
    <w:p w14:paraId="3085C3E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BA3910" w14:textId="77777777" w:rsidR="00E97C3D" w:rsidRDefault="00E97C3D" w:rsidP="00E97C3D">
      <w:pPr>
        <w:rPr>
          <w:rFonts w:ascii="Arial" w:hAnsi="Arial" w:cs="Arial"/>
          <w:b/>
        </w:rPr>
      </w:pPr>
      <w:r>
        <w:rPr>
          <w:rFonts w:ascii="Arial" w:hAnsi="Arial" w:cs="Arial"/>
          <w:b/>
        </w:rPr>
        <w:t xml:space="preserve">Abstract: </w:t>
      </w:r>
    </w:p>
    <w:p w14:paraId="012BC5C0" w14:textId="77777777" w:rsidR="00E97C3D" w:rsidRDefault="00E97C3D" w:rsidP="00E97C3D">
      <w:r>
        <w:t>5% completion</w:t>
      </w:r>
    </w:p>
    <w:p w14:paraId="074E0D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0FF71" w14:textId="77777777" w:rsidR="00E97C3D" w:rsidRDefault="00E97C3D" w:rsidP="00E97C3D">
      <w:pPr>
        <w:pStyle w:val="Heading4"/>
      </w:pPr>
      <w:bookmarkStart w:id="458" w:name="_Toc69483547"/>
      <w:bookmarkStart w:id="459" w:name="_Toc74553790"/>
      <w:r>
        <w:t>13.5.24</w:t>
      </w:r>
      <w:r>
        <w:tab/>
        <w:t>UE Conf. Test Aspects - NR pos. support [new RAN5 WI: NR_pos-UEConTest]</w:t>
      </w:r>
      <w:bookmarkEnd w:id="458"/>
      <w:bookmarkEnd w:id="459"/>
    </w:p>
    <w:p w14:paraId="1C34676F" w14:textId="77777777" w:rsidR="00E97C3D" w:rsidRDefault="00E97C3D" w:rsidP="00E97C3D">
      <w:pPr>
        <w:rPr>
          <w:rFonts w:ascii="Arial" w:hAnsi="Arial" w:cs="Arial"/>
          <w:b/>
          <w:sz w:val="24"/>
        </w:rPr>
      </w:pPr>
      <w:r>
        <w:rPr>
          <w:rFonts w:ascii="Arial" w:hAnsi="Arial" w:cs="Arial"/>
          <w:b/>
          <w:color w:val="0000FF"/>
          <w:sz w:val="24"/>
        </w:rPr>
        <w:t>RP-210596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170D32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618A77" w14:textId="77777777" w:rsidR="00E97C3D" w:rsidRDefault="00E97C3D" w:rsidP="00E97C3D">
      <w:pPr>
        <w:rPr>
          <w:rFonts w:ascii="Arial" w:hAnsi="Arial" w:cs="Arial"/>
          <w:b/>
        </w:rPr>
      </w:pPr>
      <w:r>
        <w:rPr>
          <w:rFonts w:ascii="Arial" w:hAnsi="Arial" w:cs="Arial"/>
          <w:b/>
        </w:rPr>
        <w:t xml:space="preserve">Abstract: </w:t>
      </w:r>
    </w:p>
    <w:p w14:paraId="39099E0B" w14:textId="77777777" w:rsidR="00E97C3D" w:rsidRDefault="00E97C3D" w:rsidP="00E97C3D">
      <w:r>
        <w:t>Test: 5%</w:t>
      </w:r>
    </w:p>
    <w:p w14:paraId="4100E9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25CDA" w14:textId="77777777" w:rsidR="00E97C3D" w:rsidRDefault="00E97C3D" w:rsidP="00E97C3D">
      <w:pPr>
        <w:pStyle w:val="Heading4"/>
      </w:pPr>
      <w:bookmarkStart w:id="460" w:name="_Toc69483548"/>
      <w:bookmarkStart w:id="461" w:name="_Toc74553791"/>
      <w:r>
        <w:t>13.5.25</w:t>
      </w:r>
      <w:r>
        <w:tab/>
        <w:t>Test - (Small) Technical Enh. and Improvements for Rel-16 [TEI16_Test]</w:t>
      </w:r>
      <w:bookmarkEnd w:id="460"/>
      <w:bookmarkEnd w:id="461"/>
    </w:p>
    <w:p w14:paraId="04B0EE0B" w14:textId="77777777" w:rsidR="00E97C3D" w:rsidRDefault="00E97C3D" w:rsidP="00E97C3D">
      <w:pPr>
        <w:rPr>
          <w:rFonts w:ascii="Arial" w:hAnsi="Arial" w:cs="Arial"/>
          <w:b/>
          <w:sz w:val="24"/>
        </w:rPr>
      </w:pPr>
      <w:r>
        <w:rPr>
          <w:rFonts w:ascii="Arial" w:hAnsi="Arial" w:cs="Arial"/>
          <w:b/>
          <w:color w:val="0000FF"/>
          <w:sz w:val="24"/>
        </w:rPr>
        <w:t>RP-210163</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12A8BD1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A219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07B56" w14:textId="77777777" w:rsidR="00E97C3D" w:rsidRDefault="00E97C3D" w:rsidP="00E97C3D">
      <w:pPr>
        <w:pStyle w:val="Heading3"/>
      </w:pPr>
      <w:bookmarkStart w:id="462" w:name="_Toc69483549"/>
      <w:bookmarkStart w:id="463" w:name="_Toc74553792"/>
      <w:r>
        <w:t>13.6</w:t>
      </w:r>
      <w:r>
        <w:tab/>
        <w:t>Open Rel-17 WIs</w:t>
      </w:r>
      <w:bookmarkEnd w:id="462"/>
      <w:bookmarkEnd w:id="463"/>
    </w:p>
    <w:p w14:paraId="5E7841BF" w14:textId="77777777" w:rsidR="00E97C3D" w:rsidRDefault="00E97C3D" w:rsidP="00E97C3D">
      <w:pPr>
        <w:pStyle w:val="Heading4"/>
      </w:pPr>
      <w:bookmarkStart w:id="464" w:name="_Toc69483550"/>
      <w:bookmarkStart w:id="465" w:name="_Toc74553793"/>
      <w:r>
        <w:t>13.6.1</w:t>
      </w:r>
      <w:r>
        <w:tab/>
        <w:t>UE Conf. - New Rel-17 NR licensed bands and extension of existing NR bands [new RAN5 WI: NR_lic_bands_BW_R17-UEConTest]</w:t>
      </w:r>
      <w:bookmarkEnd w:id="464"/>
      <w:bookmarkEnd w:id="465"/>
    </w:p>
    <w:p w14:paraId="467F1C5F" w14:textId="77777777" w:rsidR="00E97C3D" w:rsidRDefault="00E97C3D" w:rsidP="00E97C3D">
      <w:pPr>
        <w:rPr>
          <w:rFonts w:ascii="Arial" w:hAnsi="Arial" w:cs="Arial"/>
          <w:b/>
          <w:sz w:val="24"/>
        </w:rPr>
      </w:pPr>
      <w:r>
        <w:rPr>
          <w:rFonts w:ascii="Arial" w:hAnsi="Arial" w:cs="Arial"/>
          <w:b/>
          <w:color w:val="0000FF"/>
          <w:sz w:val="24"/>
        </w:rPr>
        <w:t>RP-210409</w:t>
      </w:r>
      <w:r>
        <w:rPr>
          <w:rFonts w:ascii="Arial" w:hAnsi="Arial" w:cs="Arial"/>
          <w:b/>
          <w:color w:val="0000FF"/>
          <w:sz w:val="24"/>
        </w:rPr>
        <w:tab/>
      </w:r>
      <w:r>
        <w:rPr>
          <w:rFonts w:ascii="Arial" w:hAnsi="Arial" w:cs="Arial"/>
          <w:b/>
          <w:sz w:val="24"/>
        </w:rPr>
        <w:t>Status report for WI: UE Conformance - New Rel-17 NR licensed bands and extension of existing NR bands</w:t>
      </w:r>
    </w:p>
    <w:p w14:paraId="1570362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D9BD73" w14:textId="77777777" w:rsidR="00E97C3D" w:rsidRDefault="00E97C3D" w:rsidP="00E97C3D">
      <w:pPr>
        <w:rPr>
          <w:rFonts w:ascii="Arial" w:hAnsi="Arial" w:cs="Arial"/>
          <w:b/>
        </w:rPr>
      </w:pPr>
      <w:r>
        <w:rPr>
          <w:rFonts w:ascii="Arial" w:hAnsi="Arial" w:cs="Arial"/>
          <w:b/>
        </w:rPr>
        <w:t xml:space="preserve">Abstract: </w:t>
      </w:r>
    </w:p>
    <w:p w14:paraId="1845AB5D" w14:textId="77777777" w:rsidR="00E97C3D" w:rsidRDefault="00E97C3D" w:rsidP="00E97C3D">
      <w:r>
        <w:t>16% completion</w:t>
      </w:r>
    </w:p>
    <w:p w14:paraId="43CBC6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38F06" w14:textId="77777777" w:rsidR="00E97C3D" w:rsidRDefault="00E97C3D" w:rsidP="00E97C3D">
      <w:pPr>
        <w:rPr>
          <w:rFonts w:ascii="Arial" w:hAnsi="Arial" w:cs="Arial"/>
          <w:b/>
          <w:sz w:val="24"/>
        </w:rPr>
      </w:pPr>
      <w:r>
        <w:rPr>
          <w:rFonts w:ascii="Arial" w:hAnsi="Arial" w:cs="Arial"/>
          <w:b/>
          <w:color w:val="0000FF"/>
          <w:sz w:val="24"/>
        </w:rPr>
        <w:t>RP-210164</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0112E094"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B40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A0FA2" w14:textId="77777777" w:rsidR="00E97C3D" w:rsidRDefault="00E97C3D" w:rsidP="00E97C3D">
      <w:pPr>
        <w:pStyle w:val="Heading4"/>
      </w:pPr>
      <w:bookmarkStart w:id="466" w:name="_Toc69483551"/>
      <w:bookmarkStart w:id="467" w:name="_Toc74553794"/>
      <w:r>
        <w:t>13.6.2</w:t>
      </w:r>
      <w:r>
        <w:tab/>
        <w:t>UE Conf. - Rel-17 NR CA and DC; and NR and LTE DC Configs [new RAN5 WI: NR_CADC_NR_LTE_DC_R17-UEConTest]</w:t>
      </w:r>
      <w:bookmarkEnd w:id="466"/>
      <w:bookmarkEnd w:id="467"/>
    </w:p>
    <w:p w14:paraId="56A69B68" w14:textId="77777777" w:rsidR="00E97C3D" w:rsidRDefault="00E97C3D" w:rsidP="00E97C3D">
      <w:pPr>
        <w:rPr>
          <w:rFonts w:ascii="Arial" w:hAnsi="Arial" w:cs="Arial"/>
          <w:b/>
          <w:sz w:val="24"/>
        </w:rPr>
      </w:pPr>
      <w:r>
        <w:rPr>
          <w:rFonts w:ascii="Arial" w:hAnsi="Arial" w:cs="Arial"/>
          <w:b/>
          <w:color w:val="0000FF"/>
          <w:sz w:val="24"/>
        </w:rPr>
        <w:t>RP-210410</w:t>
      </w:r>
      <w:r>
        <w:rPr>
          <w:rFonts w:ascii="Arial" w:hAnsi="Arial" w:cs="Arial"/>
          <w:b/>
          <w:color w:val="0000FF"/>
          <w:sz w:val="24"/>
        </w:rPr>
        <w:tab/>
      </w:r>
      <w:r>
        <w:rPr>
          <w:rFonts w:ascii="Arial" w:hAnsi="Arial" w:cs="Arial"/>
          <w:b/>
          <w:sz w:val="24"/>
        </w:rPr>
        <w:t>Status report for WI: UE Conformance - Rel-17 NR CA and DC; and NR and LTE DC Configurations</w:t>
      </w:r>
    </w:p>
    <w:p w14:paraId="50A4D1A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E0BCA95" w14:textId="77777777" w:rsidR="00E97C3D" w:rsidRDefault="00E97C3D" w:rsidP="00E97C3D">
      <w:pPr>
        <w:rPr>
          <w:rFonts w:ascii="Arial" w:hAnsi="Arial" w:cs="Arial"/>
          <w:b/>
        </w:rPr>
      </w:pPr>
      <w:r>
        <w:rPr>
          <w:rFonts w:ascii="Arial" w:hAnsi="Arial" w:cs="Arial"/>
          <w:b/>
        </w:rPr>
        <w:t xml:space="preserve">Abstract: </w:t>
      </w:r>
    </w:p>
    <w:p w14:paraId="0567AAF2" w14:textId="77777777" w:rsidR="00E97C3D" w:rsidRDefault="00E97C3D" w:rsidP="00E97C3D">
      <w:r>
        <w:t>5% completion</w:t>
      </w:r>
    </w:p>
    <w:p w14:paraId="7515C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B973B" w14:textId="77777777" w:rsidR="00E97C3D" w:rsidRDefault="00E97C3D" w:rsidP="00E97C3D">
      <w:pPr>
        <w:rPr>
          <w:rFonts w:ascii="Arial" w:hAnsi="Arial" w:cs="Arial"/>
          <w:b/>
          <w:sz w:val="24"/>
        </w:rPr>
      </w:pPr>
      <w:r>
        <w:rPr>
          <w:rFonts w:ascii="Arial" w:hAnsi="Arial" w:cs="Arial"/>
          <w:b/>
          <w:color w:val="0000FF"/>
          <w:sz w:val="24"/>
        </w:rPr>
        <w:t>RP-210165</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46659484" w14:textId="77777777" w:rsidR="00E97C3D" w:rsidRDefault="00E97C3D" w:rsidP="00E97C3D">
      <w:pPr>
        <w:rPr>
          <w:rFonts w:ascii="Arial" w:hAnsi="Arial" w:cs="Arial"/>
          <w:b/>
          <w:sz w:val="24"/>
        </w:rPr>
      </w:pPr>
      <w:r>
        <w:rPr>
          <w:rFonts w:ascii="Arial" w:hAnsi="Arial" w:cs="Arial"/>
          <w:b/>
          <w:sz w:val="24"/>
        </w:rPr>
        <w:t>(NR_CADC_NR_LTE_DC_R17-UEConTest)</w:t>
      </w:r>
    </w:p>
    <w:p w14:paraId="41FF5CE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BFF7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4C4A1" w14:textId="77777777" w:rsidR="00E97C3D" w:rsidRDefault="00E97C3D" w:rsidP="00E97C3D">
      <w:pPr>
        <w:pStyle w:val="Heading4"/>
      </w:pPr>
      <w:bookmarkStart w:id="468" w:name="_Toc69483552"/>
      <w:bookmarkStart w:id="469" w:name="_Toc74553795"/>
      <w:r>
        <w:t>13.6.3</w:t>
      </w:r>
      <w:r>
        <w:tab/>
        <w:t>Test - (Small) Technical Enh. and Improvements for Rel-17 [TEI17_Test]</w:t>
      </w:r>
      <w:bookmarkEnd w:id="468"/>
      <w:bookmarkEnd w:id="469"/>
    </w:p>
    <w:p w14:paraId="5A7823C3" w14:textId="77777777" w:rsidR="00E97C3D" w:rsidRDefault="00E97C3D" w:rsidP="00E97C3D">
      <w:pPr>
        <w:pStyle w:val="Heading3"/>
      </w:pPr>
      <w:bookmarkStart w:id="470" w:name="_Toc69483553"/>
      <w:bookmarkStart w:id="471" w:name="_Toc74553796"/>
      <w:r>
        <w:t>13.7</w:t>
      </w:r>
      <w:r>
        <w:tab/>
        <w:t>R5s CRs from RAN5 electronic meeting ‘#2021-TTCN email’</w:t>
      </w:r>
      <w:bookmarkEnd w:id="470"/>
      <w:bookmarkEnd w:id="471"/>
    </w:p>
    <w:p w14:paraId="4E00D06C" w14:textId="77777777" w:rsidR="00E97C3D" w:rsidRDefault="00E97C3D" w:rsidP="00E97C3D">
      <w:pPr>
        <w:rPr>
          <w:rFonts w:ascii="Arial" w:hAnsi="Arial" w:cs="Arial"/>
          <w:b/>
          <w:sz w:val="24"/>
        </w:rPr>
      </w:pPr>
      <w:r>
        <w:rPr>
          <w:rFonts w:ascii="Arial" w:hAnsi="Arial" w:cs="Arial"/>
          <w:b/>
          <w:color w:val="0000FF"/>
          <w:sz w:val="24"/>
        </w:rPr>
        <w:t>RP-210167</w:t>
      </w:r>
      <w:r>
        <w:rPr>
          <w:rFonts w:ascii="Arial" w:hAnsi="Arial" w:cs="Arial"/>
          <w:b/>
          <w:color w:val="0000FF"/>
          <w:sz w:val="24"/>
        </w:rPr>
        <w:tab/>
      </w:r>
      <w:r>
        <w:rPr>
          <w:rFonts w:ascii="Arial" w:hAnsi="Arial" w:cs="Arial"/>
          <w:b/>
          <w:sz w:val="24"/>
        </w:rPr>
        <w:t>R5s CRs from RAN5 electronic meeting ‘#2021-TTCN email’</w:t>
      </w:r>
    </w:p>
    <w:p w14:paraId="10489E3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B426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1C23F" w14:textId="77777777" w:rsidR="00E97C3D" w:rsidRDefault="00E97C3D" w:rsidP="00E97C3D">
      <w:pPr>
        <w:pStyle w:val="Heading2"/>
      </w:pPr>
      <w:bookmarkStart w:id="472" w:name="_Toc69483554"/>
      <w:bookmarkStart w:id="473" w:name="_Toc74553797"/>
      <w:r>
        <w:t>14</w:t>
      </w:r>
      <w:r>
        <w:tab/>
        <w:t>Maintenance for closed WIs/SIs for REL-15 and earlier</w:t>
      </w:r>
      <w:bookmarkEnd w:id="472"/>
      <w:bookmarkEnd w:id="473"/>
    </w:p>
    <w:p w14:paraId="50C5A5B4" w14:textId="77777777" w:rsidR="00E97C3D" w:rsidRDefault="00E97C3D" w:rsidP="00E97C3D">
      <w:r>
        <w:t>NOTE:</w:t>
      </w:r>
      <w:r>
        <w:tab/>
        <w:t>REL-4, REL-5, REL-6 and REL-7 were closed after RAN #65, i.e. no CRs to specifications of these releases will be considered anymore.</w:t>
      </w:r>
    </w:p>
    <w:p w14:paraId="4972DAC8" w14:textId="77777777" w:rsidR="00E97C3D" w:rsidRDefault="00E97C3D" w:rsidP="00E97C3D">
      <w:pPr>
        <w:rPr>
          <w:rFonts w:ascii="Arial" w:hAnsi="Arial" w:cs="Arial"/>
          <w:b/>
          <w:sz w:val="24"/>
        </w:rPr>
      </w:pPr>
      <w:r>
        <w:rPr>
          <w:rFonts w:ascii="Arial" w:hAnsi="Arial" w:cs="Arial"/>
          <w:b/>
          <w:color w:val="0000FF"/>
          <w:sz w:val="24"/>
        </w:rPr>
        <w:t>RP-210047</w:t>
      </w:r>
      <w:r>
        <w:rPr>
          <w:rFonts w:ascii="Arial" w:hAnsi="Arial" w:cs="Arial"/>
          <w:b/>
          <w:color w:val="0000FF"/>
          <w:sz w:val="24"/>
        </w:rPr>
        <w:tab/>
      </w:r>
      <w:r>
        <w:rPr>
          <w:rFonts w:ascii="Arial" w:hAnsi="Arial" w:cs="Arial"/>
          <w:b/>
          <w:sz w:val="24"/>
        </w:rPr>
        <w:t>Maintenance to Rel-15 NR in 38.213/214</w:t>
      </w:r>
    </w:p>
    <w:p w14:paraId="5640162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6026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CA8BC" w14:textId="77777777" w:rsidR="00E97C3D" w:rsidRDefault="00E97C3D" w:rsidP="00E97C3D">
      <w:pPr>
        <w:rPr>
          <w:rFonts w:ascii="Arial" w:hAnsi="Arial" w:cs="Arial"/>
          <w:b/>
          <w:sz w:val="24"/>
        </w:rPr>
      </w:pPr>
      <w:r>
        <w:rPr>
          <w:rFonts w:ascii="Arial" w:hAnsi="Arial" w:cs="Arial"/>
          <w:b/>
          <w:color w:val="0000FF"/>
          <w:sz w:val="24"/>
        </w:rPr>
        <w:t>RP-210060</w:t>
      </w:r>
      <w:r>
        <w:rPr>
          <w:rFonts w:ascii="Arial" w:hAnsi="Arial" w:cs="Arial"/>
          <w:b/>
          <w:color w:val="0000FF"/>
          <w:sz w:val="24"/>
        </w:rPr>
        <w:tab/>
      </w:r>
      <w:r>
        <w:rPr>
          <w:rFonts w:ascii="Arial" w:hAnsi="Arial" w:cs="Arial"/>
          <w:b/>
          <w:sz w:val="24"/>
        </w:rPr>
        <w:t>Maintenance to Rel-15 LTE DL enhancements for high capacity stationary wireless link and introduction of 1024 QAM</w:t>
      </w:r>
    </w:p>
    <w:p w14:paraId="4CA22B9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6655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F2C38" w14:textId="77777777" w:rsidR="00E97C3D" w:rsidRDefault="00E97C3D" w:rsidP="00E97C3D">
      <w:pPr>
        <w:rPr>
          <w:rFonts w:ascii="Arial" w:hAnsi="Arial" w:cs="Arial"/>
          <w:b/>
          <w:sz w:val="24"/>
        </w:rPr>
      </w:pPr>
      <w:r>
        <w:rPr>
          <w:rFonts w:ascii="Arial" w:hAnsi="Arial" w:cs="Arial"/>
          <w:b/>
          <w:color w:val="0000FF"/>
          <w:sz w:val="24"/>
        </w:rPr>
        <w:lastRenderedPageBreak/>
        <w:t>RP-210061</w:t>
      </w:r>
      <w:r>
        <w:rPr>
          <w:rFonts w:ascii="Arial" w:hAnsi="Arial" w:cs="Arial"/>
          <w:b/>
          <w:color w:val="0000FF"/>
          <w:sz w:val="24"/>
        </w:rPr>
        <w:tab/>
      </w:r>
      <w:r>
        <w:rPr>
          <w:rFonts w:ascii="Arial" w:hAnsi="Arial" w:cs="Arial"/>
          <w:b/>
          <w:sz w:val="24"/>
        </w:rPr>
        <w:t>Maintenance to Rel-15 LTE enhancements in unlicensed spectrum</w:t>
      </w:r>
    </w:p>
    <w:p w14:paraId="3080456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E953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2E480" w14:textId="77777777" w:rsidR="00E97C3D" w:rsidRDefault="00E97C3D" w:rsidP="00E97C3D">
      <w:pPr>
        <w:rPr>
          <w:rFonts w:ascii="Arial" w:hAnsi="Arial" w:cs="Arial"/>
          <w:b/>
          <w:sz w:val="24"/>
        </w:rPr>
      </w:pPr>
      <w:r>
        <w:rPr>
          <w:rFonts w:ascii="Arial" w:hAnsi="Arial" w:cs="Arial"/>
          <w:b/>
          <w:color w:val="0000FF"/>
          <w:sz w:val="24"/>
        </w:rPr>
        <w:t>RP-210062</w:t>
      </w:r>
      <w:r>
        <w:rPr>
          <w:rFonts w:ascii="Arial" w:hAnsi="Arial" w:cs="Arial"/>
          <w:b/>
          <w:color w:val="0000FF"/>
          <w:sz w:val="24"/>
        </w:rPr>
        <w:tab/>
      </w:r>
      <w:r>
        <w:rPr>
          <w:rFonts w:ascii="Arial" w:hAnsi="Arial" w:cs="Arial"/>
          <w:b/>
          <w:sz w:val="24"/>
        </w:rPr>
        <w:t>36.212 CR clarifying TPC command for PUCCH</w:t>
      </w:r>
    </w:p>
    <w:p w14:paraId="0774E32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3BD0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E7AD5" w14:textId="77777777" w:rsidR="00E97C3D" w:rsidRDefault="00E97C3D" w:rsidP="00E97C3D">
      <w:pPr>
        <w:rPr>
          <w:rFonts w:ascii="Arial" w:hAnsi="Arial" w:cs="Arial"/>
          <w:b/>
          <w:sz w:val="24"/>
        </w:rPr>
      </w:pPr>
      <w:r>
        <w:rPr>
          <w:rFonts w:ascii="Arial" w:hAnsi="Arial" w:cs="Arial"/>
          <w:b/>
          <w:color w:val="0000FF"/>
          <w:sz w:val="24"/>
        </w:rPr>
        <w:t>RP-210063</w:t>
      </w:r>
      <w:r>
        <w:rPr>
          <w:rFonts w:ascii="Arial" w:hAnsi="Arial" w:cs="Arial"/>
          <w:b/>
          <w:color w:val="0000FF"/>
          <w:sz w:val="24"/>
        </w:rPr>
        <w:tab/>
      </w:r>
      <w:r>
        <w:rPr>
          <w:rFonts w:ascii="Arial" w:hAnsi="Arial" w:cs="Arial"/>
          <w:b/>
          <w:sz w:val="24"/>
        </w:rPr>
        <w:t>36.213 CR clarifying power control for NB-IoT</w:t>
      </w:r>
    </w:p>
    <w:p w14:paraId="08AB1C7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2411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BEE6A" w14:textId="77777777" w:rsidR="00E97C3D" w:rsidRDefault="00E97C3D" w:rsidP="00E97C3D">
      <w:pPr>
        <w:rPr>
          <w:rFonts w:ascii="Arial" w:hAnsi="Arial" w:cs="Arial"/>
          <w:b/>
          <w:sz w:val="24"/>
        </w:rPr>
      </w:pPr>
      <w:r>
        <w:rPr>
          <w:rFonts w:ascii="Arial" w:hAnsi="Arial" w:cs="Arial"/>
          <w:b/>
          <w:color w:val="0000FF"/>
          <w:sz w:val="24"/>
        </w:rPr>
        <w:t>RP-210126</w:t>
      </w:r>
      <w:r>
        <w:rPr>
          <w:rFonts w:ascii="Arial" w:hAnsi="Arial" w:cs="Arial"/>
          <w:b/>
          <w:color w:val="0000FF"/>
          <w:sz w:val="24"/>
        </w:rPr>
        <w:tab/>
      </w:r>
      <w:r>
        <w:rPr>
          <w:rFonts w:ascii="Arial" w:hAnsi="Arial" w:cs="Arial"/>
          <w:b/>
          <w:sz w:val="24"/>
        </w:rPr>
        <w:t>Resubmission of CR179r1 on Correction on supplementary uplink in 38.213</w:t>
      </w:r>
    </w:p>
    <w:p w14:paraId="71B61E1D"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v16.4.0</w:t>
      </w:r>
      <w:r>
        <w:rPr>
          <w:i/>
        </w:rPr>
        <w:tab/>
        <w:t xml:space="preserve">  CR-0208  Cat: A (Rel-16)</w:t>
      </w:r>
      <w:r>
        <w:rPr>
          <w:i/>
        </w:rPr>
        <w:br/>
      </w:r>
      <w:r>
        <w:rPr>
          <w:i/>
        </w:rPr>
        <w:br/>
      </w:r>
      <w:r>
        <w:rPr>
          <w:i/>
        </w:rPr>
        <w:tab/>
      </w:r>
      <w:r>
        <w:rPr>
          <w:i/>
        </w:rPr>
        <w:tab/>
      </w:r>
      <w:r>
        <w:rPr>
          <w:i/>
        </w:rPr>
        <w:tab/>
      </w:r>
      <w:r>
        <w:rPr>
          <w:i/>
        </w:rPr>
        <w:tab/>
      </w:r>
      <w:r>
        <w:rPr>
          <w:i/>
        </w:rPr>
        <w:tab/>
        <w:t>Source: ETSI MCC, Huawei, HiSilicon</w:t>
      </w:r>
    </w:p>
    <w:p w14:paraId="72AE34EB" w14:textId="77777777" w:rsidR="00E97C3D" w:rsidRDefault="00E97C3D" w:rsidP="00E97C3D">
      <w:pPr>
        <w:rPr>
          <w:rFonts w:ascii="Arial" w:hAnsi="Arial" w:cs="Arial"/>
          <w:b/>
        </w:rPr>
      </w:pPr>
      <w:r>
        <w:rPr>
          <w:rFonts w:ascii="Arial" w:hAnsi="Arial" w:cs="Arial"/>
          <w:b/>
        </w:rPr>
        <w:t xml:space="preserve">Abstract: </w:t>
      </w:r>
    </w:p>
    <w:p w14:paraId="20311B47" w14:textId="77777777" w:rsidR="00E97C3D" w:rsidRDefault="00E97C3D" w:rsidP="00E97C3D">
      <w:r>
        <w:t>company CR; CR RP-202897 was by accident not implemented after RAN #90e and MCC is resubmitting this CR here to RAN #91e based on latest spec version and with new CR number</w:t>
      </w:r>
    </w:p>
    <w:p w14:paraId="16F028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4F29A" w14:textId="77777777" w:rsidR="00E97C3D" w:rsidRDefault="00E97C3D" w:rsidP="00E97C3D">
      <w:pPr>
        <w:rPr>
          <w:rFonts w:ascii="Arial" w:hAnsi="Arial" w:cs="Arial"/>
          <w:b/>
          <w:sz w:val="24"/>
        </w:rPr>
      </w:pPr>
      <w:r>
        <w:rPr>
          <w:rFonts w:ascii="Arial" w:hAnsi="Arial" w:cs="Arial"/>
          <w:b/>
          <w:color w:val="0000FF"/>
          <w:sz w:val="24"/>
        </w:rPr>
        <w:t>RP-210700</w:t>
      </w:r>
      <w:r>
        <w:rPr>
          <w:rFonts w:ascii="Arial" w:hAnsi="Arial" w:cs="Arial"/>
          <w:b/>
          <w:color w:val="0000FF"/>
          <w:sz w:val="24"/>
        </w:rPr>
        <w:tab/>
      </w:r>
      <w:r>
        <w:rPr>
          <w:rFonts w:ascii="Arial" w:hAnsi="Arial" w:cs="Arial"/>
          <w:b/>
          <w:sz w:val="24"/>
        </w:rPr>
        <w:t>RAN2 CRs to Maintenance for closed WIs/SIs for REL-15 and earlier, set 1</w:t>
      </w:r>
    </w:p>
    <w:p w14:paraId="53EBC68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77CA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3F0D2" w14:textId="77777777" w:rsidR="00E97C3D" w:rsidRDefault="00E97C3D" w:rsidP="00E97C3D">
      <w:pPr>
        <w:rPr>
          <w:rFonts w:ascii="Arial" w:hAnsi="Arial" w:cs="Arial"/>
          <w:b/>
          <w:sz w:val="24"/>
        </w:rPr>
      </w:pPr>
      <w:r>
        <w:rPr>
          <w:rFonts w:ascii="Arial" w:hAnsi="Arial" w:cs="Arial"/>
          <w:b/>
          <w:color w:val="0000FF"/>
          <w:sz w:val="24"/>
        </w:rPr>
        <w:t>RP-210701</w:t>
      </w:r>
      <w:r>
        <w:rPr>
          <w:rFonts w:ascii="Arial" w:hAnsi="Arial" w:cs="Arial"/>
          <w:b/>
          <w:color w:val="0000FF"/>
          <w:sz w:val="24"/>
        </w:rPr>
        <w:tab/>
      </w:r>
      <w:r>
        <w:rPr>
          <w:rFonts w:ascii="Arial" w:hAnsi="Arial" w:cs="Arial"/>
          <w:b/>
          <w:sz w:val="24"/>
        </w:rPr>
        <w:t>RAN2 CRs to Maintenance for closed WIs/SIs for REL-15 and earlier, set 2</w:t>
      </w:r>
    </w:p>
    <w:p w14:paraId="358A854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4047F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6ABF8" w14:textId="77777777" w:rsidR="00E97C3D" w:rsidRDefault="00E97C3D" w:rsidP="00E97C3D">
      <w:pPr>
        <w:rPr>
          <w:rFonts w:ascii="Arial" w:hAnsi="Arial" w:cs="Arial"/>
          <w:b/>
          <w:sz w:val="24"/>
        </w:rPr>
      </w:pPr>
      <w:r>
        <w:rPr>
          <w:rFonts w:ascii="Arial" w:hAnsi="Arial" w:cs="Arial"/>
          <w:b/>
          <w:color w:val="0000FF"/>
          <w:sz w:val="24"/>
        </w:rPr>
        <w:t>RP-210702</w:t>
      </w:r>
      <w:r>
        <w:rPr>
          <w:rFonts w:ascii="Arial" w:hAnsi="Arial" w:cs="Arial"/>
          <w:b/>
          <w:color w:val="0000FF"/>
          <w:sz w:val="24"/>
        </w:rPr>
        <w:tab/>
      </w:r>
      <w:r>
        <w:rPr>
          <w:rFonts w:ascii="Arial" w:hAnsi="Arial" w:cs="Arial"/>
          <w:b/>
          <w:sz w:val="24"/>
        </w:rPr>
        <w:t>RAN2 CRs to Maintenance for closed WIs/SIs for REL-15 and earlier, set 3</w:t>
      </w:r>
    </w:p>
    <w:p w14:paraId="54D03AF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4DDD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ECE14" w14:textId="77777777" w:rsidR="00E97C3D" w:rsidRDefault="00E97C3D" w:rsidP="00E97C3D">
      <w:pPr>
        <w:rPr>
          <w:rFonts w:ascii="Arial" w:hAnsi="Arial" w:cs="Arial"/>
          <w:b/>
          <w:sz w:val="24"/>
        </w:rPr>
      </w:pPr>
      <w:r>
        <w:rPr>
          <w:rFonts w:ascii="Arial" w:hAnsi="Arial" w:cs="Arial"/>
          <w:b/>
          <w:color w:val="0000FF"/>
          <w:sz w:val="24"/>
        </w:rPr>
        <w:t>RP-210703</w:t>
      </w:r>
      <w:r>
        <w:rPr>
          <w:rFonts w:ascii="Arial" w:hAnsi="Arial" w:cs="Arial"/>
          <w:b/>
          <w:color w:val="0000FF"/>
          <w:sz w:val="24"/>
        </w:rPr>
        <w:tab/>
      </w:r>
      <w:r>
        <w:rPr>
          <w:rFonts w:ascii="Arial" w:hAnsi="Arial" w:cs="Arial"/>
          <w:b/>
          <w:sz w:val="24"/>
        </w:rPr>
        <w:t>RAN2 CRs to Maintenance for closed WIs/SIs for REL-15 and earlier, set 4</w:t>
      </w:r>
    </w:p>
    <w:p w14:paraId="5074BBFE"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2504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154C" w14:textId="77777777" w:rsidR="00E97C3D" w:rsidRDefault="00E97C3D" w:rsidP="00E97C3D">
      <w:pPr>
        <w:rPr>
          <w:rFonts w:ascii="Arial" w:hAnsi="Arial" w:cs="Arial"/>
          <w:b/>
          <w:sz w:val="24"/>
        </w:rPr>
      </w:pPr>
      <w:r>
        <w:rPr>
          <w:rFonts w:ascii="Arial" w:hAnsi="Arial" w:cs="Arial"/>
          <w:b/>
          <w:color w:val="0000FF"/>
          <w:sz w:val="24"/>
        </w:rPr>
        <w:t>RP-210239</w:t>
      </w:r>
      <w:r>
        <w:rPr>
          <w:rFonts w:ascii="Arial" w:hAnsi="Arial" w:cs="Arial"/>
          <w:b/>
          <w:color w:val="0000FF"/>
          <w:sz w:val="24"/>
        </w:rPr>
        <w:tab/>
      </w:r>
      <w:r>
        <w:rPr>
          <w:rFonts w:ascii="Arial" w:hAnsi="Arial" w:cs="Arial"/>
          <w:b/>
          <w:sz w:val="24"/>
        </w:rPr>
        <w:t>RAN3 CRs for the maintenance of New Radio Access Technology - Set 1</w:t>
      </w:r>
    </w:p>
    <w:p w14:paraId="2B68E6B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88F1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F09A" w14:textId="77777777" w:rsidR="00E97C3D" w:rsidRDefault="00E97C3D" w:rsidP="00E97C3D">
      <w:pPr>
        <w:rPr>
          <w:rFonts w:ascii="Arial" w:hAnsi="Arial" w:cs="Arial"/>
          <w:b/>
          <w:sz w:val="24"/>
        </w:rPr>
      </w:pPr>
      <w:r>
        <w:rPr>
          <w:rFonts w:ascii="Arial" w:hAnsi="Arial" w:cs="Arial"/>
          <w:b/>
          <w:color w:val="0000FF"/>
          <w:sz w:val="24"/>
        </w:rPr>
        <w:t>RP-210240</w:t>
      </w:r>
      <w:r>
        <w:rPr>
          <w:rFonts w:ascii="Arial" w:hAnsi="Arial" w:cs="Arial"/>
          <w:b/>
          <w:color w:val="0000FF"/>
          <w:sz w:val="24"/>
        </w:rPr>
        <w:tab/>
      </w:r>
      <w:r>
        <w:rPr>
          <w:rFonts w:ascii="Arial" w:hAnsi="Arial" w:cs="Arial"/>
          <w:b/>
          <w:sz w:val="24"/>
        </w:rPr>
        <w:t>RAN3 CRs for the maintenance of New Radio Access Technology - Set 2</w:t>
      </w:r>
    </w:p>
    <w:p w14:paraId="22AE1C3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6C2B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E87F" w14:textId="77777777" w:rsidR="00E97C3D" w:rsidRDefault="00E97C3D" w:rsidP="00E97C3D">
      <w:pPr>
        <w:rPr>
          <w:rFonts w:ascii="Arial" w:hAnsi="Arial" w:cs="Arial"/>
          <w:b/>
          <w:sz w:val="24"/>
        </w:rPr>
      </w:pPr>
      <w:r>
        <w:rPr>
          <w:rFonts w:ascii="Arial" w:hAnsi="Arial" w:cs="Arial"/>
          <w:b/>
          <w:color w:val="0000FF"/>
          <w:sz w:val="24"/>
        </w:rPr>
        <w:t>RP-210112</w:t>
      </w:r>
      <w:r>
        <w:rPr>
          <w:rFonts w:ascii="Arial" w:hAnsi="Arial" w:cs="Arial"/>
          <w:b/>
          <w:color w:val="0000FF"/>
          <w:sz w:val="24"/>
        </w:rPr>
        <w:tab/>
      </w:r>
      <w:r>
        <w:rPr>
          <w:rFonts w:ascii="Arial" w:hAnsi="Arial" w:cs="Arial"/>
          <w:b/>
          <w:sz w:val="24"/>
        </w:rPr>
        <w:t>RAN4 CRs for Maintenance for closed WIs/SIs for REL-15 and earlier, Part 1</w:t>
      </w:r>
    </w:p>
    <w:p w14:paraId="7CD12E7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FAF34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2B1A6" w14:textId="77777777" w:rsidR="00E97C3D" w:rsidRDefault="00E97C3D" w:rsidP="00E97C3D">
      <w:pPr>
        <w:rPr>
          <w:rFonts w:ascii="Arial" w:hAnsi="Arial" w:cs="Arial"/>
          <w:b/>
          <w:sz w:val="24"/>
        </w:rPr>
      </w:pPr>
      <w:r>
        <w:rPr>
          <w:rFonts w:ascii="Arial" w:hAnsi="Arial" w:cs="Arial"/>
          <w:b/>
          <w:color w:val="0000FF"/>
          <w:sz w:val="24"/>
        </w:rPr>
        <w:t>RP-210113</w:t>
      </w:r>
      <w:r>
        <w:rPr>
          <w:rFonts w:ascii="Arial" w:hAnsi="Arial" w:cs="Arial"/>
          <w:b/>
          <w:color w:val="0000FF"/>
          <w:sz w:val="24"/>
        </w:rPr>
        <w:tab/>
      </w:r>
      <w:r>
        <w:rPr>
          <w:rFonts w:ascii="Arial" w:hAnsi="Arial" w:cs="Arial"/>
          <w:b/>
          <w:sz w:val="24"/>
        </w:rPr>
        <w:t>RAN4 CRs for Maintenance for closed WIs/SIs for REL-15 and earlier, Part 2</w:t>
      </w:r>
    </w:p>
    <w:p w14:paraId="5B75E72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FF4B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BAFF0" w14:textId="77777777" w:rsidR="00E97C3D" w:rsidRDefault="00E97C3D" w:rsidP="00E97C3D">
      <w:pPr>
        <w:rPr>
          <w:rFonts w:ascii="Arial" w:hAnsi="Arial" w:cs="Arial"/>
          <w:b/>
          <w:sz w:val="24"/>
        </w:rPr>
      </w:pPr>
      <w:r>
        <w:rPr>
          <w:rFonts w:ascii="Arial" w:hAnsi="Arial" w:cs="Arial"/>
          <w:b/>
          <w:color w:val="0000FF"/>
          <w:sz w:val="24"/>
        </w:rPr>
        <w:t>RP-210114</w:t>
      </w:r>
      <w:r>
        <w:rPr>
          <w:rFonts w:ascii="Arial" w:hAnsi="Arial" w:cs="Arial"/>
          <w:b/>
          <w:color w:val="0000FF"/>
          <w:sz w:val="24"/>
        </w:rPr>
        <w:tab/>
      </w:r>
      <w:r>
        <w:rPr>
          <w:rFonts w:ascii="Arial" w:hAnsi="Arial" w:cs="Arial"/>
          <w:b/>
          <w:sz w:val="24"/>
        </w:rPr>
        <w:t>RAN4 CRs for Maintenance for closed WIs/SIs for REL-15 and earlier, Part 3</w:t>
      </w:r>
    </w:p>
    <w:p w14:paraId="4099730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BFAA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02A75" w14:textId="77777777" w:rsidR="00E97C3D" w:rsidRDefault="00E97C3D" w:rsidP="00E97C3D">
      <w:pPr>
        <w:rPr>
          <w:rFonts w:ascii="Arial" w:hAnsi="Arial" w:cs="Arial"/>
          <w:b/>
          <w:sz w:val="24"/>
        </w:rPr>
      </w:pPr>
      <w:r>
        <w:rPr>
          <w:rFonts w:ascii="Arial" w:hAnsi="Arial" w:cs="Arial"/>
          <w:b/>
          <w:color w:val="0000FF"/>
          <w:sz w:val="24"/>
        </w:rPr>
        <w:t>RP-210115</w:t>
      </w:r>
      <w:r>
        <w:rPr>
          <w:rFonts w:ascii="Arial" w:hAnsi="Arial" w:cs="Arial"/>
          <w:b/>
          <w:color w:val="0000FF"/>
          <w:sz w:val="24"/>
        </w:rPr>
        <w:tab/>
      </w:r>
      <w:r>
        <w:rPr>
          <w:rFonts w:ascii="Arial" w:hAnsi="Arial" w:cs="Arial"/>
          <w:b/>
          <w:sz w:val="24"/>
        </w:rPr>
        <w:t>RAN4 CRs for Maintenance for closed WIs/SIs for REL-15 and earlier, Part 4</w:t>
      </w:r>
    </w:p>
    <w:p w14:paraId="1199A77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68A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69B88" w14:textId="77777777" w:rsidR="00E97C3D" w:rsidRDefault="00E97C3D" w:rsidP="00E97C3D">
      <w:pPr>
        <w:rPr>
          <w:rFonts w:ascii="Arial" w:hAnsi="Arial" w:cs="Arial"/>
          <w:b/>
          <w:sz w:val="24"/>
        </w:rPr>
      </w:pPr>
      <w:r>
        <w:rPr>
          <w:rFonts w:ascii="Arial" w:hAnsi="Arial" w:cs="Arial"/>
          <w:b/>
          <w:color w:val="0000FF"/>
          <w:sz w:val="24"/>
        </w:rPr>
        <w:t>RP-210116</w:t>
      </w:r>
      <w:r>
        <w:rPr>
          <w:rFonts w:ascii="Arial" w:hAnsi="Arial" w:cs="Arial"/>
          <w:b/>
          <w:color w:val="0000FF"/>
          <w:sz w:val="24"/>
        </w:rPr>
        <w:tab/>
      </w:r>
      <w:r>
        <w:rPr>
          <w:rFonts w:ascii="Arial" w:hAnsi="Arial" w:cs="Arial"/>
          <w:b/>
          <w:sz w:val="24"/>
        </w:rPr>
        <w:t>RAN4 CRs for Maintenance for closed WIs/SIs for REL-15 and earlier, Part 5</w:t>
      </w:r>
    </w:p>
    <w:p w14:paraId="60B9550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ECC1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EFC9C" w14:textId="77777777" w:rsidR="00E97C3D" w:rsidRDefault="00E97C3D" w:rsidP="00E97C3D">
      <w:pPr>
        <w:rPr>
          <w:rFonts w:ascii="Arial" w:hAnsi="Arial" w:cs="Arial"/>
          <w:b/>
          <w:sz w:val="24"/>
        </w:rPr>
      </w:pPr>
      <w:r>
        <w:rPr>
          <w:rFonts w:ascii="Arial" w:hAnsi="Arial" w:cs="Arial"/>
          <w:b/>
          <w:color w:val="0000FF"/>
          <w:sz w:val="24"/>
        </w:rPr>
        <w:t>RP-210117</w:t>
      </w:r>
      <w:r>
        <w:rPr>
          <w:rFonts w:ascii="Arial" w:hAnsi="Arial" w:cs="Arial"/>
          <w:b/>
          <w:color w:val="0000FF"/>
          <w:sz w:val="24"/>
        </w:rPr>
        <w:tab/>
      </w:r>
      <w:r>
        <w:rPr>
          <w:rFonts w:ascii="Arial" w:hAnsi="Arial" w:cs="Arial"/>
          <w:b/>
          <w:sz w:val="24"/>
        </w:rPr>
        <w:t>RAN4 CRs for Maintenance for closed WIs/SIs for REL-15 and earlier, Part 6</w:t>
      </w:r>
    </w:p>
    <w:p w14:paraId="10EDBB46"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6E03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58B5F" w14:textId="77777777" w:rsidR="00E97C3D" w:rsidRDefault="00E97C3D" w:rsidP="00E97C3D">
      <w:pPr>
        <w:rPr>
          <w:rFonts w:ascii="Arial" w:hAnsi="Arial" w:cs="Arial"/>
          <w:b/>
          <w:sz w:val="24"/>
        </w:rPr>
      </w:pPr>
      <w:r>
        <w:rPr>
          <w:rFonts w:ascii="Arial" w:hAnsi="Arial" w:cs="Arial"/>
          <w:b/>
          <w:color w:val="0000FF"/>
          <w:sz w:val="24"/>
        </w:rPr>
        <w:t>RP-210118</w:t>
      </w:r>
      <w:r>
        <w:rPr>
          <w:rFonts w:ascii="Arial" w:hAnsi="Arial" w:cs="Arial"/>
          <w:b/>
          <w:color w:val="0000FF"/>
          <w:sz w:val="24"/>
        </w:rPr>
        <w:tab/>
      </w:r>
      <w:r>
        <w:rPr>
          <w:rFonts w:ascii="Arial" w:hAnsi="Arial" w:cs="Arial"/>
          <w:b/>
          <w:sz w:val="24"/>
        </w:rPr>
        <w:t>RAN4 CRs for Maintenance for closed WIs/SIs for REL-15 and earlier, Part 7</w:t>
      </w:r>
    </w:p>
    <w:p w14:paraId="4D10A4A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3820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1DDB" w14:textId="77777777" w:rsidR="00E97C3D" w:rsidRDefault="00E97C3D" w:rsidP="00E97C3D">
      <w:pPr>
        <w:rPr>
          <w:rFonts w:ascii="Arial" w:hAnsi="Arial" w:cs="Arial"/>
          <w:b/>
          <w:sz w:val="24"/>
        </w:rPr>
      </w:pPr>
      <w:r>
        <w:rPr>
          <w:rFonts w:ascii="Arial" w:hAnsi="Arial" w:cs="Arial"/>
          <w:b/>
          <w:color w:val="0000FF"/>
          <w:sz w:val="24"/>
        </w:rPr>
        <w:t>RP-210119</w:t>
      </w:r>
      <w:r>
        <w:rPr>
          <w:rFonts w:ascii="Arial" w:hAnsi="Arial" w:cs="Arial"/>
          <w:b/>
          <w:color w:val="0000FF"/>
          <w:sz w:val="24"/>
        </w:rPr>
        <w:tab/>
      </w:r>
      <w:r>
        <w:rPr>
          <w:rFonts w:ascii="Arial" w:hAnsi="Arial" w:cs="Arial"/>
          <w:b/>
          <w:sz w:val="24"/>
        </w:rPr>
        <w:t>RAN4 CRs for Maintenance for closed WIs/SIs for REL-15 and earlier, Part 8</w:t>
      </w:r>
    </w:p>
    <w:p w14:paraId="70F5412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EF49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E4C55" w14:textId="77777777" w:rsidR="00E97C3D" w:rsidRDefault="00E97C3D" w:rsidP="00E97C3D">
      <w:pPr>
        <w:rPr>
          <w:rFonts w:ascii="Arial" w:hAnsi="Arial" w:cs="Arial"/>
          <w:b/>
          <w:sz w:val="24"/>
        </w:rPr>
      </w:pPr>
      <w:r>
        <w:rPr>
          <w:rFonts w:ascii="Arial" w:hAnsi="Arial" w:cs="Arial"/>
          <w:b/>
          <w:color w:val="0000FF"/>
          <w:sz w:val="24"/>
        </w:rPr>
        <w:t>RP-210120</w:t>
      </w:r>
      <w:r>
        <w:rPr>
          <w:rFonts w:ascii="Arial" w:hAnsi="Arial" w:cs="Arial"/>
          <w:b/>
          <w:color w:val="0000FF"/>
          <w:sz w:val="24"/>
        </w:rPr>
        <w:tab/>
      </w:r>
      <w:r>
        <w:rPr>
          <w:rFonts w:ascii="Arial" w:hAnsi="Arial" w:cs="Arial"/>
          <w:b/>
          <w:sz w:val="24"/>
        </w:rPr>
        <w:t>RAN4 CRs for Maintenance for closed WIs/SIs for REL-15 and earlier, Part 9</w:t>
      </w:r>
    </w:p>
    <w:p w14:paraId="11F3281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50B8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884A9" w14:textId="77777777" w:rsidR="00E97C3D" w:rsidRDefault="00E97C3D" w:rsidP="00E97C3D">
      <w:pPr>
        <w:rPr>
          <w:rFonts w:ascii="Arial" w:hAnsi="Arial" w:cs="Arial"/>
          <w:b/>
          <w:sz w:val="24"/>
        </w:rPr>
      </w:pPr>
      <w:r>
        <w:rPr>
          <w:rFonts w:ascii="Arial" w:hAnsi="Arial" w:cs="Arial"/>
          <w:b/>
          <w:color w:val="0000FF"/>
          <w:sz w:val="24"/>
        </w:rPr>
        <w:t>RP-210121</w:t>
      </w:r>
      <w:r>
        <w:rPr>
          <w:rFonts w:ascii="Arial" w:hAnsi="Arial" w:cs="Arial"/>
          <w:b/>
          <w:color w:val="0000FF"/>
          <w:sz w:val="24"/>
        </w:rPr>
        <w:tab/>
      </w:r>
      <w:r>
        <w:rPr>
          <w:rFonts w:ascii="Arial" w:hAnsi="Arial" w:cs="Arial"/>
          <w:b/>
          <w:sz w:val="24"/>
        </w:rPr>
        <w:t>Maintenance for closed WIs/SIs for REL-15 and earlier, Part 10</w:t>
      </w:r>
    </w:p>
    <w:p w14:paraId="2695FE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8218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9F9C" w14:textId="77777777" w:rsidR="00E97C3D" w:rsidRDefault="00E97C3D" w:rsidP="00E97C3D">
      <w:pPr>
        <w:rPr>
          <w:rFonts w:ascii="Arial" w:hAnsi="Arial" w:cs="Arial"/>
          <w:b/>
          <w:sz w:val="24"/>
        </w:rPr>
      </w:pPr>
      <w:r>
        <w:rPr>
          <w:rFonts w:ascii="Arial" w:hAnsi="Arial" w:cs="Arial"/>
          <w:b/>
          <w:color w:val="0000FF"/>
          <w:sz w:val="24"/>
        </w:rPr>
        <w:t>RP-210027</w:t>
      </w:r>
      <w:r>
        <w:rPr>
          <w:rFonts w:ascii="Arial" w:hAnsi="Arial" w:cs="Arial"/>
          <w:b/>
          <w:color w:val="0000FF"/>
          <w:sz w:val="24"/>
        </w:rPr>
        <w:tab/>
      </w:r>
      <w:r>
        <w:rPr>
          <w:rFonts w:ascii="Arial" w:hAnsi="Arial" w:cs="Arial"/>
          <w:b/>
          <w:sz w:val="24"/>
        </w:rPr>
        <w:t>Reply LS to RP-202935 on BCS reporting and support for intra-band EN-DC band combinations (R4-2102149; to: RAN, RAN2; cc: -; contact: T-Mobile)</w:t>
      </w:r>
    </w:p>
    <w:p w14:paraId="609B03A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R4-2102149, to RAN, RAN2, cc -</w:t>
      </w:r>
      <w:r>
        <w:rPr>
          <w:i/>
        </w:rPr>
        <w:br/>
      </w:r>
      <w:r>
        <w:rPr>
          <w:i/>
        </w:rPr>
        <w:tab/>
      </w:r>
      <w:r>
        <w:rPr>
          <w:i/>
        </w:rPr>
        <w:tab/>
      </w:r>
      <w:r>
        <w:rPr>
          <w:i/>
        </w:rPr>
        <w:tab/>
      </w:r>
      <w:r>
        <w:rPr>
          <w:i/>
        </w:rPr>
        <w:tab/>
      </w:r>
      <w:r>
        <w:rPr>
          <w:i/>
        </w:rPr>
        <w:tab/>
        <w:t>Source: RAN4</w:t>
      </w:r>
    </w:p>
    <w:p w14:paraId="35E811A8" w14:textId="77777777" w:rsidR="00E97C3D" w:rsidRDefault="00E97C3D" w:rsidP="00E97C3D">
      <w:pPr>
        <w:rPr>
          <w:rFonts w:ascii="Arial" w:hAnsi="Arial" w:cs="Arial"/>
          <w:b/>
        </w:rPr>
      </w:pPr>
      <w:r>
        <w:rPr>
          <w:rFonts w:ascii="Arial" w:hAnsi="Arial" w:cs="Arial"/>
          <w:b/>
        </w:rPr>
        <w:t xml:space="preserve">Abstract: </w:t>
      </w:r>
    </w:p>
    <w:p w14:paraId="22FA3AC4" w14:textId="77777777" w:rsidR="00E97C3D" w:rsidRDefault="00E97C3D" w:rsidP="00E97C3D">
      <w:r>
        <w:t>no RAN action requested; see updated LSin RP-210033 instead</w:t>
      </w:r>
    </w:p>
    <w:p w14:paraId="74AD37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1F7E8" w14:textId="77777777" w:rsidR="00E97C3D" w:rsidRDefault="00E97C3D" w:rsidP="00E97C3D">
      <w:pPr>
        <w:rPr>
          <w:rFonts w:ascii="Arial" w:hAnsi="Arial" w:cs="Arial"/>
          <w:b/>
          <w:sz w:val="24"/>
        </w:rPr>
      </w:pPr>
      <w:r>
        <w:rPr>
          <w:rFonts w:ascii="Arial" w:hAnsi="Arial" w:cs="Arial"/>
          <w:b/>
          <w:color w:val="0000FF"/>
          <w:sz w:val="24"/>
        </w:rPr>
        <w:t>RP-210033</w:t>
      </w:r>
      <w:r>
        <w:rPr>
          <w:rFonts w:ascii="Arial" w:hAnsi="Arial" w:cs="Arial"/>
          <w:b/>
          <w:color w:val="0000FF"/>
          <w:sz w:val="24"/>
        </w:rPr>
        <w:tab/>
      </w:r>
      <w:r>
        <w:rPr>
          <w:rFonts w:ascii="Arial" w:hAnsi="Arial" w:cs="Arial"/>
          <w:b/>
          <w:sz w:val="24"/>
        </w:rPr>
        <w:t>Second Reply LS to RP-202935 on BCS reporting and support for intra-band EN-DC band combinations (R4-2103401; to: RAN, RAN2; cc: -; contact: T-Mobile)</w:t>
      </w:r>
    </w:p>
    <w:p w14:paraId="61D049A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R4-2103401, to RAN, RAN2, cc -</w:t>
      </w:r>
      <w:r>
        <w:rPr>
          <w:i/>
        </w:rPr>
        <w:br/>
      </w:r>
      <w:r>
        <w:rPr>
          <w:i/>
        </w:rPr>
        <w:tab/>
      </w:r>
      <w:r>
        <w:rPr>
          <w:i/>
        </w:rPr>
        <w:tab/>
      </w:r>
      <w:r>
        <w:rPr>
          <w:i/>
        </w:rPr>
        <w:tab/>
      </w:r>
      <w:r>
        <w:rPr>
          <w:i/>
        </w:rPr>
        <w:tab/>
      </w:r>
      <w:r>
        <w:rPr>
          <w:i/>
        </w:rPr>
        <w:tab/>
        <w:t>Source: RAN4</w:t>
      </w:r>
    </w:p>
    <w:p w14:paraId="0EA7A694" w14:textId="77777777" w:rsidR="00E97C3D" w:rsidRDefault="00E97C3D" w:rsidP="00E97C3D">
      <w:pPr>
        <w:rPr>
          <w:rFonts w:ascii="Arial" w:hAnsi="Arial" w:cs="Arial"/>
          <w:b/>
        </w:rPr>
      </w:pPr>
      <w:r>
        <w:rPr>
          <w:rFonts w:ascii="Arial" w:hAnsi="Arial" w:cs="Arial"/>
          <w:b/>
        </w:rPr>
        <w:t xml:space="preserve">Abstract: </w:t>
      </w:r>
    </w:p>
    <w:p w14:paraId="50AE33BD" w14:textId="77777777" w:rsidR="00E97C3D" w:rsidRDefault="00E97C3D" w:rsidP="00E97C3D">
      <w:r>
        <w:t>Note: This is an LS update on top of RP-210027 = R4-2102149; no RAN action requested</w:t>
      </w:r>
    </w:p>
    <w:p w14:paraId="4603A770" w14:textId="77777777" w:rsidR="00E97C3D" w:rsidRDefault="00E97C3D" w:rsidP="00E97C3D">
      <w:pPr>
        <w:rPr>
          <w:rFonts w:ascii="Arial" w:hAnsi="Arial" w:cs="Arial"/>
          <w:b/>
        </w:rPr>
      </w:pPr>
      <w:r>
        <w:rPr>
          <w:rFonts w:ascii="Arial" w:hAnsi="Arial" w:cs="Arial"/>
          <w:b/>
        </w:rPr>
        <w:t xml:space="preserve">Discussion: </w:t>
      </w:r>
    </w:p>
    <w:p w14:paraId="153B3BFF" w14:textId="77777777" w:rsidR="00E97C3D" w:rsidRDefault="00E97C3D" w:rsidP="00E97C3D">
      <w:r>
        <w:t>RAN chair: for information in RAN</w:t>
      </w:r>
    </w:p>
    <w:p w14:paraId="1C7963F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4C74" w14:textId="77777777" w:rsidR="00E97C3D" w:rsidRDefault="00E97C3D" w:rsidP="00E97C3D">
      <w:pPr>
        <w:rPr>
          <w:rFonts w:ascii="Arial" w:hAnsi="Arial" w:cs="Arial"/>
          <w:b/>
          <w:sz w:val="24"/>
        </w:rPr>
      </w:pPr>
      <w:r>
        <w:rPr>
          <w:rFonts w:ascii="Arial" w:hAnsi="Arial" w:cs="Arial"/>
          <w:b/>
          <w:color w:val="0000FF"/>
          <w:sz w:val="24"/>
        </w:rPr>
        <w:t>RP-210665</w:t>
      </w:r>
      <w:r>
        <w:rPr>
          <w:rFonts w:ascii="Arial" w:hAnsi="Arial" w:cs="Arial"/>
          <w:b/>
          <w:color w:val="0000FF"/>
          <w:sz w:val="24"/>
        </w:rPr>
        <w:tab/>
      </w:r>
      <w:r>
        <w:rPr>
          <w:rFonts w:ascii="Arial" w:hAnsi="Arial" w:cs="Arial"/>
          <w:b/>
          <w:sz w:val="24"/>
        </w:rPr>
        <w:t>FR1-FR2 BCS ambiguity in 38.101-3</w:t>
      </w:r>
    </w:p>
    <w:p w14:paraId="4B6AE7C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4B0EB7" w14:textId="77777777" w:rsidR="00E97C3D" w:rsidRDefault="00E97C3D" w:rsidP="00E97C3D">
      <w:pPr>
        <w:rPr>
          <w:rFonts w:ascii="Arial" w:hAnsi="Arial" w:cs="Arial"/>
          <w:b/>
        </w:rPr>
      </w:pPr>
      <w:r>
        <w:rPr>
          <w:rFonts w:ascii="Arial" w:hAnsi="Arial" w:cs="Arial"/>
          <w:b/>
        </w:rPr>
        <w:t xml:space="preserve">Abstract: </w:t>
      </w:r>
    </w:p>
    <w:p w14:paraId="5D80769E" w14:textId="77777777" w:rsidR="00E97C3D" w:rsidRDefault="00E97C3D" w:rsidP="00E97C3D">
      <w:r>
        <w:t>FR1-FR2 BCS ambiguity in 38.101-3</w:t>
      </w:r>
    </w:p>
    <w:p w14:paraId="24537A12" w14:textId="77777777" w:rsidR="00E97C3D" w:rsidRDefault="00E97C3D" w:rsidP="00E97C3D">
      <w:pPr>
        <w:rPr>
          <w:rFonts w:ascii="Arial" w:hAnsi="Arial" w:cs="Arial"/>
          <w:b/>
        </w:rPr>
      </w:pPr>
      <w:r>
        <w:rPr>
          <w:rFonts w:ascii="Arial" w:hAnsi="Arial" w:cs="Arial"/>
          <w:b/>
        </w:rPr>
        <w:t xml:space="preserve">Discussion: </w:t>
      </w:r>
    </w:p>
    <w:p w14:paraId="317EC2E1" w14:textId="77777777" w:rsidR="00E97C3D" w:rsidRDefault="00E97C3D" w:rsidP="00E97C3D">
      <w:r>
        <w:t>moved from AI 9.11 to AI 14</w:t>
      </w:r>
    </w:p>
    <w:p w14:paraId="6707105F" w14:textId="77777777" w:rsidR="00E97C3D" w:rsidRDefault="00E97C3D" w:rsidP="00E97C3D">
      <w:r>
        <w:t>Interpretation A: see RP-210666</w:t>
      </w:r>
    </w:p>
    <w:p w14:paraId="150BF62A" w14:textId="77777777" w:rsidR="00E97C3D" w:rsidRDefault="00E97C3D" w:rsidP="00E97C3D">
      <w:r>
        <w:t>Interpretation B: see RP-210741, RP-210742, RP-210667</w:t>
      </w:r>
    </w:p>
    <w:p w14:paraId="06EF6115" w14:textId="77777777" w:rsidR="00E97C3D" w:rsidRDefault="00E97C3D" w:rsidP="00E97C3D">
      <w:r>
        <w:t>handled in email discussion [91E][39][FR1_FR2_ambiguity]</w:t>
      </w:r>
    </w:p>
    <w:p w14:paraId="286C22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32624" w14:textId="77777777" w:rsidR="00E97C3D" w:rsidRDefault="00E97C3D" w:rsidP="00E97C3D">
      <w:pPr>
        <w:rPr>
          <w:rFonts w:ascii="Arial" w:hAnsi="Arial" w:cs="Arial"/>
          <w:b/>
          <w:sz w:val="24"/>
        </w:rPr>
      </w:pPr>
      <w:r>
        <w:rPr>
          <w:rFonts w:ascii="Arial" w:hAnsi="Arial" w:cs="Arial"/>
          <w:b/>
          <w:color w:val="0000FF"/>
          <w:sz w:val="24"/>
        </w:rPr>
        <w:t>RP-210666</w:t>
      </w:r>
      <w:r>
        <w:rPr>
          <w:rFonts w:ascii="Arial" w:hAnsi="Arial" w:cs="Arial"/>
          <w:b/>
          <w:color w:val="0000FF"/>
          <w:sz w:val="24"/>
        </w:rPr>
        <w:tab/>
      </w:r>
      <w:r>
        <w:rPr>
          <w:rFonts w:ascii="Arial" w:hAnsi="Arial" w:cs="Arial"/>
          <w:b/>
          <w:sz w:val="24"/>
        </w:rPr>
        <w:t>CR 38.101-3 correcting FR1-FR2 BCS ambiguity – Interpretation A</w:t>
      </w:r>
    </w:p>
    <w:p w14:paraId="778B1708"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CR-0506  Cat: F (Rel-17)</w:t>
      </w:r>
      <w:r>
        <w:rPr>
          <w:i/>
        </w:rPr>
        <w:br/>
      </w:r>
      <w:r>
        <w:rPr>
          <w:i/>
        </w:rPr>
        <w:br/>
      </w:r>
      <w:r>
        <w:rPr>
          <w:i/>
        </w:rPr>
        <w:tab/>
      </w:r>
      <w:r>
        <w:rPr>
          <w:i/>
        </w:rPr>
        <w:tab/>
      </w:r>
      <w:r>
        <w:rPr>
          <w:i/>
        </w:rPr>
        <w:tab/>
      </w:r>
      <w:r>
        <w:rPr>
          <w:i/>
        </w:rPr>
        <w:tab/>
      </w:r>
      <w:r>
        <w:rPr>
          <w:i/>
        </w:rPr>
        <w:tab/>
        <w:t>Source: Ericsson</w:t>
      </w:r>
    </w:p>
    <w:p w14:paraId="2DFF7396" w14:textId="77777777" w:rsidR="00E97C3D" w:rsidRDefault="00E97C3D" w:rsidP="00E97C3D">
      <w:pPr>
        <w:rPr>
          <w:rFonts w:ascii="Arial" w:hAnsi="Arial" w:cs="Arial"/>
          <w:b/>
        </w:rPr>
      </w:pPr>
      <w:r>
        <w:rPr>
          <w:rFonts w:ascii="Arial" w:hAnsi="Arial" w:cs="Arial"/>
          <w:b/>
        </w:rPr>
        <w:t xml:space="preserve">Abstract: </w:t>
      </w:r>
    </w:p>
    <w:p w14:paraId="3C0207B3" w14:textId="77777777" w:rsidR="00E97C3D" w:rsidRDefault="00E97C3D" w:rsidP="00E97C3D">
      <w:r>
        <w:t>company CR; CR was not seen by RAN4 so far, it is addressing a recently detected ambiguity in the BCS definitions for FR1-FR2 DC (and FR1-FR2 CA); RAN should approve either RP-210666 or alternative RP-210667</w:t>
      </w:r>
    </w:p>
    <w:p w14:paraId="34EE3F6F" w14:textId="77777777" w:rsidR="00E97C3D" w:rsidRDefault="00E97C3D" w:rsidP="00E97C3D">
      <w:pPr>
        <w:rPr>
          <w:rFonts w:ascii="Arial" w:hAnsi="Arial" w:cs="Arial"/>
          <w:b/>
        </w:rPr>
      </w:pPr>
      <w:r>
        <w:rPr>
          <w:rFonts w:ascii="Arial" w:hAnsi="Arial" w:cs="Arial"/>
          <w:b/>
        </w:rPr>
        <w:t xml:space="preserve">Discussion: </w:t>
      </w:r>
    </w:p>
    <w:p w14:paraId="33046442" w14:textId="77777777" w:rsidR="00E97C3D" w:rsidRDefault="00E97C3D" w:rsidP="00E97C3D">
      <w:r>
        <w:t>moved from AI 9.11 to AI  14</w:t>
      </w:r>
    </w:p>
    <w:p w14:paraId="4A871723" w14:textId="77777777" w:rsidR="00E97C3D" w:rsidRDefault="00E97C3D" w:rsidP="00E97C3D">
      <w:r>
        <w:t>handled in email discussion [91E][39][FR1_FR2_ambiguity]</w:t>
      </w:r>
    </w:p>
    <w:p w14:paraId="3B8F676B" w14:textId="77777777" w:rsidR="00E97C3D" w:rsidRDefault="00E97C3D" w:rsidP="00E97C3D">
      <w:r>
        <w:t>conclusion: finally not pursued as interpretation B was considered in RP-210851, RP-210852, RP-210853</w:t>
      </w:r>
    </w:p>
    <w:p w14:paraId="077F35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91B14" w14:textId="77777777" w:rsidR="00E97C3D" w:rsidRDefault="00E97C3D" w:rsidP="00E97C3D">
      <w:pPr>
        <w:rPr>
          <w:rFonts w:ascii="Arial" w:hAnsi="Arial" w:cs="Arial"/>
          <w:b/>
          <w:sz w:val="24"/>
        </w:rPr>
      </w:pPr>
      <w:r>
        <w:rPr>
          <w:rFonts w:ascii="Arial" w:hAnsi="Arial" w:cs="Arial"/>
          <w:b/>
          <w:color w:val="0000FF"/>
          <w:sz w:val="24"/>
        </w:rPr>
        <w:t>RP-210741</w:t>
      </w:r>
      <w:r>
        <w:rPr>
          <w:rFonts w:ascii="Arial" w:hAnsi="Arial" w:cs="Arial"/>
          <w:b/>
          <w:color w:val="0000FF"/>
          <w:sz w:val="24"/>
        </w:rPr>
        <w:tab/>
      </w:r>
      <w:r>
        <w:rPr>
          <w:rFonts w:ascii="Arial" w:hAnsi="Arial" w:cs="Arial"/>
          <w:b/>
          <w:sz w:val="24"/>
        </w:rPr>
        <w:t>CR 38.101-3 correcting FR1-FR2 BCS ambiguity – Interpretation B</w:t>
      </w:r>
    </w:p>
    <w:p w14:paraId="6200AC8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v15.12.0</w:t>
      </w:r>
      <w:r>
        <w:rPr>
          <w:i/>
        </w:rPr>
        <w:tab/>
        <w:t xml:space="preserve">  CR-0508  Cat: F (Rel-15)</w:t>
      </w:r>
      <w:r>
        <w:rPr>
          <w:i/>
        </w:rPr>
        <w:br/>
      </w:r>
      <w:r>
        <w:rPr>
          <w:i/>
        </w:rPr>
        <w:br/>
      </w:r>
      <w:r>
        <w:rPr>
          <w:i/>
        </w:rPr>
        <w:tab/>
      </w:r>
      <w:r>
        <w:rPr>
          <w:i/>
        </w:rPr>
        <w:tab/>
      </w:r>
      <w:r>
        <w:rPr>
          <w:i/>
        </w:rPr>
        <w:tab/>
      </w:r>
      <w:r>
        <w:rPr>
          <w:i/>
        </w:rPr>
        <w:tab/>
      </w:r>
      <w:r>
        <w:rPr>
          <w:i/>
        </w:rPr>
        <w:tab/>
        <w:t>Source: Ericsson</w:t>
      </w:r>
    </w:p>
    <w:p w14:paraId="4EE77DDA" w14:textId="77777777" w:rsidR="00E97C3D" w:rsidRDefault="00E97C3D" w:rsidP="00E97C3D">
      <w:pPr>
        <w:rPr>
          <w:rFonts w:ascii="Arial" w:hAnsi="Arial" w:cs="Arial"/>
          <w:b/>
        </w:rPr>
      </w:pPr>
      <w:r>
        <w:rPr>
          <w:rFonts w:ascii="Arial" w:hAnsi="Arial" w:cs="Arial"/>
          <w:b/>
        </w:rPr>
        <w:t xml:space="preserve">Abstract: </w:t>
      </w:r>
    </w:p>
    <w:p w14:paraId="21D3E0A0" w14:textId="77777777" w:rsidR="00E97C3D" w:rsidRDefault="00E97C3D" w:rsidP="00E97C3D">
      <w:r>
        <w:t>late company CR; related to RP-210667</w:t>
      </w:r>
    </w:p>
    <w:p w14:paraId="585D1817" w14:textId="77777777" w:rsidR="00E97C3D" w:rsidRDefault="00E97C3D" w:rsidP="00E97C3D">
      <w:pPr>
        <w:rPr>
          <w:rFonts w:ascii="Arial" w:hAnsi="Arial" w:cs="Arial"/>
          <w:b/>
        </w:rPr>
      </w:pPr>
      <w:r>
        <w:rPr>
          <w:rFonts w:ascii="Arial" w:hAnsi="Arial" w:cs="Arial"/>
          <w:b/>
        </w:rPr>
        <w:t xml:space="preserve">Discussion: </w:t>
      </w:r>
    </w:p>
    <w:p w14:paraId="06720C84" w14:textId="77777777" w:rsidR="00E97C3D" w:rsidRDefault="00E97C3D" w:rsidP="00E97C3D">
      <w:r>
        <w:t>handled in email discussion [91E][39][FR1_FR2_ambiguity]</w:t>
      </w:r>
    </w:p>
    <w:p w14:paraId="6056D5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RP-210851</w:t>
      </w:r>
      <w:r>
        <w:rPr>
          <w:color w:val="993300"/>
          <w:u w:val="single"/>
        </w:rPr>
        <w:t>.</w:t>
      </w:r>
    </w:p>
    <w:p w14:paraId="7E48ABFE" w14:textId="77777777" w:rsidR="00E97C3D" w:rsidRDefault="00E97C3D" w:rsidP="00E97C3D">
      <w:pPr>
        <w:rPr>
          <w:rFonts w:ascii="Arial" w:hAnsi="Arial" w:cs="Arial"/>
          <w:b/>
          <w:sz w:val="24"/>
        </w:rPr>
      </w:pPr>
      <w:r>
        <w:rPr>
          <w:rFonts w:ascii="Arial" w:hAnsi="Arial" w:cs="Arial"/>
          <w:b/>
          <w:color w:val="0000FF"/>
          <w:sz w:val="24"/>
        </w:rPr>
        <w:t>RP-210851</w:t>
      </w:r>
      <w:r>
        <w:rPr>
          <w:rFonts w:ascii="Arial" w:hAnsi="Arial" w:cs="Arial"/>
          <w:b/>
          <w:color w:val="0000FF"/>
          <w:sz w:val="24"/>
        </w:rPr>
        <w:tab/>
      </w:r>
      <w:r>
        <w:rPr>
          <w:rFonts w:ascii="Arial" w:hAnsi="Arial" w:cs="Arial"/>
          <w:b/>
          <w:sz w:val="24"/>
        </w:rPr>
        <w:t>CR 38.101-3 correcting FR1-FR2 BCS ambiguity – Interpretation B</w:t>
      </w:r>
    </w:p>
    <w:p w14:paraId="44FB271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v15.12.0</w:t>
      </w:r>
      <w:r>
        <w:rPr>
          <w:i/>
        </w:rPr>
        <w:tab/>
        <w:t xml:space="preserve">  CR-0508  rev 1 Cat: F (Rel-15)</w:t>
      </w:r>
      <w:r>
        <w:rPr>
          <w:i/>
        </w:rPr>
        <w:br/>
      </w:r>
      <w:r>
        <w:rPr>
          <w:i/>
        </w:rPr>
        <w:lastRenderedPageBreak/>
        <w:br/>
      </w:r>
      <w:r>
        <w:rPr>
          <w:i/>
        </w:rPr>
        <w:tab/>
      </w:r>
      <w:r>
        <w:rPr>
          <w:i/>
        </w:rPr>
        <w:tab/>
      </w:r>
      <w:r>
        <w:rPr>
          <w:i/>
        </w:rPr>
        <w:tab/>
      </w:r>
      <w:r>
        <w:rPr>
          <w:i/>
        </w:rPr>
        <w:tab/>
      </w:r>
      <w:r>
        <w:rPr>
          <w:i/>
        </w:rPr>
        <w:tab/>
        <w:t>Source: Ericsson</w:t>
      </w:r>
    </w:p>
    <w:p w14:paraId="72173B8D" w14:textId="77777777" w:rsidR="00E97C3D" w:rsidRDefault="00E97C3D" w:rsidP="00E97C3D">
      <w:pPr>
        <w:rPr>
          <w:color w:val="808080"/>
        </w:rPr>
      </w:pPr>
      <w:r>
        <w:rPr>
          <w:color w:val="808080"/>
        </w:rPr>
        <w:t>(Replaces RP-210741)</w:t>
      </w:r>
    </w:p>
    <w:p w14:paraId="005471C9" w14:textId="77777777" w:rsidR="00E97C3D" w:rsidRDefault="00E97C3D" w:rsidP="00E97C3D">
      <w:pPr>
        <w:rPr>
          <w:rFonts w:ascii="Arial" w:hAnsi="Arial" w:cs="Arial"/>
          <w:b/>
        </w:rPr>
      </w:pPr>
      <w:r>
        <w:rPr>
          <w:rFonts w:ascii="Arial" w:hAnsi="Arial" w:cs="Arial"/>
          <w:b/>
        </w:rPr>
        <w:t xml:space="preserve">Discussion: </w:t>
      </w:r>
    </w:p>
    <w:p w14:paraId="429DCC50" w14:textId="77777777" w:rsidR="00E97C3D" w:rsidRDefault="00E97C3D" w:rsidP="00E97C3D">
      <w:r>
        <w:t>handled in email discussion [91E][39][FR1_FR2_ambiguity]</w:t>
      </w:r>
    </w:p>
    <w:p w14:paraId="3AB3FD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0F4F8" w14:textId="77777777" w:rsidR="00E97C3D" w:rsidRDefault="00E97C3D" w:rsidP="00E97C3D">
      <w:pPr>
        <w:rPr>
          <w:rFonts w:ascii="Arial" w:hAnsi="Arial" w:cs="Arial"/>
          <w:b/>
          <w:sz w:val="24"/>
        </w:rPr>
      </w:pPr>
      <w:r>
        <w:rPr>
          <w:rFonts w:ascii="Arial" w:hAnsi="Arial" w:cs="Arial"/>
          <w:b/>
          <w:color w:val="0000FF"/>
          <w:sz w:val="24"/>
        </w:rPr>
        <w:t>RP-210742</w:t>
      </w:r>
      <w:r>
        <w:rPr>
          <w:rFonts w:ascii="Arial" w:hAnsi="Arial" w:cs="Arial"/>
          <w:b/>
          <w:color w:val="0000FF"/>
          <w:sz w:val="24"/>
        </w:rPr>
        <w:tab/>
      </w:r>
      <w:r>
        <w:rPr>
          <w:rFonts w:ascii="Arial" w:hAnsi="Arial" w:cs="Arial"/>
          <w:b/>
          <w:sz w:val="24"/>
        </w:rPr>
        <w:t>CR 38.101-3 correcting FR1-FR2 BCS ambiguity – Interpretation B</w:t>
      </w:r>
    </w:p>
    <w:p w14:paraId="59628457"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v16.6.0</w:t>
      </w:r>
      <w:r>
        <w:rPr>
          <w:i/>
        </w:rPr>
        <w:tab/>
        <w:t xml:space="preserve">  CR-0509  Cat: A (Rel-16)</w:t>
      </w:r>
      <w:r>
        <w:rPr>
          <w:i/>
        </w:rPr>
        <w:br/>
      </w:r>
      <w:r>
        <w:rPr>
          <w:i/>
        </w:rPr>
        <w:br/>
      </w:r>
      <w:r>
        <w:rPr>
          <w:i/>
        </w:rPr>
        <w:tab/>
      </w:r>
      <w:r>
        <w:rPr>
          <w:i/>
        </w:rPr>
        <w:tab/>
      </w:r>
      <w:r>
        <w:rPr>
          <w:i/>
        </w:rPr>
        <w:tab/>
      </w:r>
      <w:r>
        <w:rPr>
          <w:i/>
        </w:rPr>
        <w:tab/>
      </w:r>
      <w:r>
        <w:rPr>
          <w:i/>
        </w:rPr>
        <w:tab/>
        <w:t>Source: Ericsson</w:t>
      </w:r>
    </w:p>
    <w:p w14:paraId="337BEAED" w14:textId="77777777" w:rsidR="00E97C3D" w:rsidRDefault="00E97C3D" w:rsidP="00E97C3D">
      <w:pPr>
        <w:rPr>
          <w:rFonts w:ascii="Arial" w:hAnsi="Arial" w:cs="Arial"/>
          <w:b/>
        </w:rPr>
      </w:pPr>
      <w:r>
        <w:rPr>
          <w:rFonts w:ascii="Arial" w:hAnsi="Arial" w:cs="Arial"/>
          <w:b/>
        </w:rPr>
        <w:t xml:space="preserve">Abstract: </w:t>
      </w:r>
    </w:p>
    <w:p w14:paraId="33F06076" w14:textId="77777777" w:rsidR="00E97C3D" w:rsidRDefault="00E97C3D" w:rsidP="00E97C3D">
      <w:r>
        <w:t>late company CR; related to RP-210667</w:t>
      </w:r>
    </w:p>
    <w:p w14:paraId="27B16AF5" w14:textId="77777777" w:rsidR="00E97C3D" w:rsidRDefault="00E97C3D" w:rsidP="00E97C3D">
      <w:pPr>
        <w:rPr>
          <w:rFonts w:ascii="Arial" w:hAnsi="Arial" w:cs="Arial"/>
          <w:b/>
        </w:rPr>
      </w:pPr>
      <w:r>
        <w:rPr>
          <w:rFonts w:ascii="Arial" w:hAnsi="Arial" w:cs="Arial"/>
          <w:b/>
        </w:rPr>
        <w:t xml:space="preserve">Discussion: </w:t>
      </w:r>
    </w:p>
    <w:p w14:paraId="5C60F58B" w14:textId="77777777" w:rsidR="00E97C3D" w:rsidRDefault="00E97C3D" w:rsidP="00E97C3D">
      <w:r>
        <w:t>handled in email discussion [91E][39][FR1_FR2_ambiguity]</w:t>
      </w:r>
    </w:p>
    <w:p w14:paraId="0EB8CC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RP-210852</w:t>
      </w:r>
      <w:r>
        <w:rPr>
          <w:color w:val="993300"/>
          <w:u w:val="single"/>
        </w:rPr>
        <w:t>.</w:t>
      </w:r>
    </w:p>
    <w:p w14:paraId="62921537" w14:textId="77777777" w:rsidR="00E97C3D" w:rsidRDefault="00E97C3D" w:rsidP="00E97C3D">
      <w:pPr>
        <w:rPr>
          <w:rFonts w:ascii="Arial" w:hAnsi="Arial" w:cs="Arial"/>
          <w:b/>
          <w:sz w:val="24"/>
        </w:rPr>
      </w:pPr>
      <w:r>
        <w:rPr>
          <w:rFonts w:ascii="Arial" w:hAnsi="Arial" w:cs="Arial"/>
          <w:b/>
          <w:color w:val="0000FF"/>
          <w:sz w:val="24"/>
        </w:rPr>
        <w:t>RP-210852</w:t>
      </w:r>
      <w:r>
        <w:rPr>
          <w:rFonts w:ascii="Arial" w:hAnsi="Arial" w:cs="Arial"/>
          <w:b/>
          <w:color w:val="0000FF"/>
          <w:sz w:val="24"/>
        </w:rPr>
        <w:tab/>
      </w:r>
      <w:r>
        <w:rPr>
          <w:rFonts w:ascii="Arial" w:hAnsi="Arial" w:cs="Arial"/>
          <w:b/>
          <w:sz w:val="24"/>
        </w:rPr>
        <w:t>CR 38.101-3 correcting FR1-FR2 BCS ambiguity – Interpretation B</w:t>
      </w:r>
    </w:p>
    <w:p w14:paraId="1944DA8A"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v16.6.0</w:t>
      </w:r>
      <w:r>
        <w:rPr>
          <w:i/>
        </w:rPr>
        <w:tab/>
        <w:t xml:space="preserve">  CR-0509  rev 1 Cat: A (Rel-16)</w:t>
      </w:r>
      <w:r>
        <w:rPr>
          <w:i/>
        </w:rPr>
        <w:br/>
      </w:r>
      <w:r>
        <w:rPr>
          <w:i/>
        </w:rPr>
        <w:br/>
      </w:r>
      <w:r>
        <w:rPr>
          <w:i/>
        </w:rPr>
        <w:tab/>
      </w:r>
      <w:r>
        <w:rPr>
          <w:i/>
        </w:rPr>
        <w:tab/>
      </w:r>
      <w:r>
        <w:rPr>
          <w:i/>
        </w:rPr>
        <w:tab/>
      </w:r>
      <w:r>
        <w:rPr>
          <w:i/>
        </w:rPr>
        <w:tab/>
      </w:r>
      <w:r>
        <w:rPr>
          <w:i/>
        </w:rPr>
        <w:tab/>
        <w:t>Source: Ericsson</w:t>
      </w:r>
    </w:p>
    <w:p w14:paraId="0180A7C5" w14:textId="77777777" w:rsidR="00E97C3D" w:rsidRDefault="00E97C3D" w:rsidP="00E97C3D">
      <w:pPr>
        <w:rPr>
          <w:color w:val="808080"/>
        </w:rPr>
      </w:pPr>
      <w:r>
        <w:rPr>
          <w:color w:val="808080"/>
        </w:rPr>
        <w:t>(Replaces RP-210742)</w:t>
      </w:r>
    </w:p>
    <w:p w14:paraId="3FB0D68E" w14:textId="77777777" w:rsidR="00E97C3D" w:rsidRDefault="00E97C3D" w:rsidP="00E97C3D">
      <w:pPr>
        <w:rPr>
          <w:rFonts w:ascii="Arial" w:hAnsi="Arial" w:cs="Arial"/>
          <w:b/>
        </w:rPr>
      </w:pPr>
      <w:r>
        <w:rPr>
          <w:rFonts w:ascii="Arial" w:hAnsi="Arial" w:cs="Arial"/>
          <w:b/>
        </w:rPr>
        <w:t xml:space="preserve">Discussion: </w:t>
      </w:r>
    </w:p>
    <w:p w14:paraId="7E23E2F2" w14:textId="77777777" w:rsidR="00E97C3D" w:rsidRDefault="00E97C3D" w:rsidP="00E97C3D">
      <w:r>
        <w:t>handled in email discussion [91E][39][FR1_FR2_ambiguity]</w:t>
      </w:r>
    </w:p>
    <w:p w14:paraId="41C64F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AAFAD" w14:textId="77777777" w:rsidR="00E97C3D" w:rsidRDefault="00E97C3D" w:rsidP="00E97C3D">
      <w:pPr>
        <w:rPr>
          <w:rFonts w:ascii="Arial" w:hAnsi="Arial" w:cs="Arial"/>
          <w:b/>
          <w:sz w:val="24"/>
        </w:rPr>
      </w:pPr>
      <w:r>
        <w:rPr>
          <w:rFonts w:ascii="Arial" w:hAnsi="Arial" w:cs="Arial"/>
          <w:b/>
          <w:color w:val="0000FF"/>
          <w:sz w:val="24"/>
        </w:rPr>
        <w:t>RP-210667</w:t>
      </w:r>
      <w:r>
        <w:rPr>
          <w:rFonts w:ascii="Arial" w:hAnsi="Arial" w:cs="Arial"/>
          <w:b/>
          <w:color w:val="0000FF"/>
          <w:sz w:val="24"/>
        </w:rPr>
        <w:tab/>
      </w:r>
      <w:r>
        <w:rPr>
          <w:rFonts w:ascii="Arial" w:hAnsi="Arial" w:cs="Arial"/>
          <w:b/>
          <w:sz w:val="24"/>
        </w:rPr>
        <w:t>CR 38.101-3 correcting FR1-FR2 BCS ambiguity – Interpretation B</w:t>
      </w:r>
    </w:p>
    <w:p w14:paraId="1962834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Cat: F (Rel-17)</w:t>
      </w:r>
      <w:r>
        <w:rPr>
          <w:i/>
        </w:rPr>
        <w:br/>
      </w:r>
      <w:r>
        <w:rPr>
          <w:i/>
        </w:rPr>
        <w:br/>
      </w:r>
      <w:r>
        <w:rPr>
          <w:i/>
        </w:rPr>
        <w:tab/>
      </w:r>
      <w:r>
        <w:rPr>
          <w:i/>
        </w:rPr>
        <w:tab/>
      </w:r>
      <w:r>
        <w:rPr>
          <w:i/>
        </w:rPr>
        <w:tab/>
      </w:r>
      <w:r>
        <w:rPr>
          <w:i/>
        </w:rPr>
        <w:tab/>
      </w:r>
      <w:r>
        <w:rPr>
          <w:i/>
        </w:rPr>
        <w:tab/>
        <w:t>Source: Ericsson</w:t>
      </w:r>
    </w:p>
    <w:p w14:paraId="7352DEFB" w14:textId="77777777" w:rsidR="00E97C3D" w:rsidRDefault="00E97C3D" w:rsidP="00E97C3D">
      <w:pPr>
        <w:rPr>
          <w:rFonts w:ascii="Arial" w:hAnsi="Arial" w:cs="Arial"/>
          <w:b/>
        </w:rPr>
      </w:pPr>
      <w:r>
        <w:rPr>
          <w:rFonts w:ascii="Arial" w:hAnsi="Arial" w:cs="Arial"/>
          <w:b/>
        </w:rPr>
        <w:t xml:space="preserve">Abstract: </w:t>
      </w:r>
    </w:p>
    <w:p w14:paraId="4D41391F" w14:textId="77777777" w:rsidR="00E97C3D" w:rsidRDefault="00E97C3D" w:rsidP="00E97C3D">
      <w:r>
        <w:t>company CR; CR was not seen by RAN4 so far, it is addressing a recently detected ambiguity in the BCS definitions for FR1-FR2 DC (and FR1-FR2 CA); RAN should approve either RP-210666 or alternative RP-210667</w:t>
      </w:r>
    </w:p>
    <w:p w14:paraId="5A393081" w14:textId="77777777" w:rsidR="00E97C3D" w:rsidRDefault="00E97C3D" w:rsidP="00E97C3D">
      <w:pPr>
        <w:rPr>
          <w:rFonts w:ascii="Arial" w:hAnsi="Arial" w:cs="Arial"/>
          <w:b/>
        </w:rPr>
      </w:pPr>
      <w:r>
        <w:rPr>
          <w:rFonts w:ascii="Arial" w:hAnsi="Arial" w:cs="Arial"/>
          <w:b/>
        </w:rPr>
        <w:t xml:space="preserve">Discussion: </w:t>
      </w:r>
    </w:p>
    <w:p w14:paraId="5F06A153" w14:textId="77777777" w:rsidR="00E97C3D" w:rsidRDefault="00E97C3D" w:rsidP="00E97C3D">
      <w:r>
        <w:t>moved from AI 9.11 to AI 14.</w:t>
      </w:r>
    </w:p>
    <w:p w14:paraId="1C67CC8A" w14:textId="77777777" w:rsidR="00E97C3D" w:rsidRDefault="00E97C3D" w:rsidP="00E97C3D">
      <w:r>
        <w:t>Note: CR was changed from a TEI17 cat.F CR into a NR_newRAT-Core REL-17 cat.A CR with additional REL-15 (RP-210741) and REL-16 (RP-210742) CRs.</w:t>
      </w:r>
    </w:p>
    <w:p w14:paraId="551E8660" w14:textId="77777777" w:rsidR="00E97C3D" w:rsidRDefault="00E97C3D" w:rsidP="00E97C3D">
      <w:r>
        <w:t>handled in email discussion [91E][39][FR1_FR2_ambiguity]</w:t>
      </w:r>
    </w:p>
    <w:p w14:paraId="0F15EC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RP-210772</w:t>
      </w:r>
      <w:r>
        <w:rPr>
          <w:color w:val="993300"/>
          <w:u w:val="single"/>
        </w:rPr>
        <w:t>.</w:t>
      </w:r>
    </w:p>
    <w:p w14:paraId="5713BD91" w14:textId="77777777" w:rsidR="00E97C3D" w:rsidRDefault="00E97C3D" w:rsidP="00E97C3D">
      <w:pPr>
        <w:rPr>
          <w:rFonts w:ascii="Arial" w:hAnsi="Arial" w:cs="Arial"/>
          <w:b/>
          <w:sz w:val="24"/>
        </w:rPr>
      </w:pPr>
      <w:r>
        <w:rPr>
          <w:rFonts w:ascii="Arial" w:hAnsi="Arial" w:cs="Arial"/>
          <w:b/>
          <w:color w:val="0000FF"/>
          <w:sz w:val="24"/>
        </w:rPr>
        <w:t>RP-210772</w:t>
      </w:r>
      <w:r>
        <w:rPr>
          <w:rFonts w:ascii="Arial" w:hAnsi="Arial" w:cs="Arial"/>
          <w:b/>
          <w:color w:val="0000FF"/>
          <w:sz w:val="24"/>
        </w:rPr>
        <w:tab/>
      </w:r>
      <w:r>
        <w:rPr>
          <w:rFonts w:ascii="Arial" w:hAnsi="Arial" w:cs="Arial"/>
          <w:b/>
          <w:sz w:val="24"/>
        </w:rPr>
        <w:t>CR 38.101-3 correcting FR1-FR2 BCS ambiguity – Interpretation B</w:t>
      </w:r>
    </w:p>
    <w:p w14:paraId="2B5C375F" w14:textId="77777777" w:rsidR="00E97C3D" w:rsidRDefault="00E97C3D" w:rsidP="00E97C3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rev 1 Cat: A (Rel-17)</w:t>
      </w:r>
      <w:r>
        <w:rPr>
          <w:i/>
        </w:rPr>
        <w:br/>
      </w:r>
      <w:r>
        <w:rPr>
          <w:i/>
        </w:rPr>
        <w:br/>
      </w:r>
      <w:r>
        <w:rPr>
          <w:i/>
        </w:rPr>
        <w:tab/>
      </w:r>
      <w:r>
        <w:rPr>
          <w:i/>
        </w:rPr>
        <w:tab/>
      </w:r>
      <w:r>
        <w:rPr>
          <w:i/>
        </w:rPr>
        <w:tab/>
      </w:r>
      <w:r>
        <w:rPr>
          <w:i/>
        </w:rPr>
        <w:tab/>
      </w:r>
      <w:r>
        <w:rPr>
          <w:i/>
        </w:rPr>
        <w:tab/>
        <w:t>Source: Ericsson</w:t>
      </w:r>
    </w:p>
    <w:p w14:paraId="0BC50D3C" w14:textId="77777777" w:rsidR="00E97C3D" w:rsidRDefault="00E97C3D" w:rsidP="00E97C3D">
      <w:pPr>
        <w:rPr>
          <w:color w:val="808080"/>
        </w:rPr>
      </w:pPr>
      <w:r>
        <w:rPr>
          <w:color w:val="808080"/>
        </w:rPr>
        <w:t>(Replaces RP-210667)</w:t>
      </w:r>
    </w:p>
    <w:p w14:paraId="2199627B" w14:textId="77777777" w:rsidR="00E97C3D" w:rsidRDefault="00E97C3D" w:rsidP="00E97C3D">
      <w:pPr>
        <w:rPr>
          <w:rFonts w:ascii="Arial" w:hAnsi="Arial" w:cs="Arial"/>
          <w:b/>
        </w:rPr>
      </w:pPr>
      <w:r>
        <w:rPr>
          <w:rFonts w:ascii="Arial" w:hAnsi="Arial" w:cs="Arial"/>
          <w:b/>
        </w:rPr>
        <w:t xml:space="preserve">Discussion: </w:t>
      </w:r>
    </w:p>
    <w:p w14:paraId="1463DE8E" w14:textId="77777777" w:rsidR="00E97C3D" w:rsidRDefault="00E97C3D" w:rsidP="00E97C3D">
      <w:r>
        <w:t>handled in email discussion [91E][39][FR1_FR2_ambiguity]</w:t>
      </w:r>
    </w:p>
    <w:p w14:paraId="565DA7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RP-210853</w:t>
      </w:r>
      <w:r>
        <w:rPr>
          <w:color w:val="993300"/>
          <w:u w:val="single"/>
        </w:rPr>
        <w:t>.</w:t>
      </w:r>
    </w:p>
    <w:p w14:paraId="61E469E1" w14:textId="77777777" w:rsidR="00E97C3D" w:rsidRDefault="00E97C3D" w:rsidP="00E97C3D">
      <w:pPr>
        <w:rPr>
          <w:rFonts w:ascii="Arial" w:hAnsi="Arial" w:cs="Arial"/>
          <w:b/>
          <w:sz w:val="24"/>
        </w:rPr>
      </w:pPr>
      <w:r>
        <w:rPr>
          <w:rFonts w:ascii="Arial" w:hAnsi="Arial" w:cs="Arial"/>
          <w:b/>
          <w:color w:val="0000FF"/>
          <w:sz w:val="24"/>
        </w:rPr>
        <w:t>RP-210853</w:t>
      </w:r>
      <w:r>
        <w:rPr>
          <w:rFonts w:ascii="Arial" w:hAnsi="Arial" w:cs="Arial"/>
          <w:b/>
          <w:color w:val="0000FF"/>
          <w:sz w:val="24"/>
        </w:rPr>
        <w:tab/>
      </w:r>
      <w:r>
        <w:rPr>
          <w:rFonts w:ascii="Arial" w:hAnsi="Arial" w:cs="Arial"/>
          <w:b/>
          <w:sz w:val="24"/>
        </w:rPr>
        <w:t>CR 38.101-3 correcting FR1-FR2 BCS ambiguity – Interpretation B</w:t>
      </w:r>
    </w:p>
    <w:p w14:paraId="12BEBD79"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rev 2 Cat: A (Rel-17)</w:t>
      </w:r>
      <w:r>
        <w:rPr>
          <w:i/>
        </w:rPr>
        <w:br/>
      </w:r>
      <w:r>
        <w:rPr>
          <w:i/>
        </w:rPr>
        <w:br/>
      </w:r>
      <w:r>
        <w:rPr>
          <w:i/>
        </w:rPr>
        <w:tab/>
      </w:r>
      <w:r>
        <w:rPr>
          <w:i/>
        </w:rPr>
        <w:tab/>
      </w:r>
      <w:r>
        <w:rPr>
          <w:i/>
        </w:rPr>
        <w:tab/>
      </w:r>
      <w:r>
        <w:rPr>
          <w:i/>
        </w:rPr>
        <w:tab/>
      </w:r>
      <w:r>
        <w:rPr>
          <w:i/>
        </w:rPr>
        <w:tab/>
        <w:t>Source: Ericsson</w:t>
      </w:r>
    </w:p>
    <w:p w14:paraId="3A77918A" w14:textId="77777777" w:rsidR="00E97C3D" w:rsidRDefault="00E97C3D" w:rsidP="00E97C3D">
      <w:pPr>
        <w:rPr>
          <w:color w:val="808080"/>
        </w:rPr>
      </w:pPr>
      <w:r>
        <w:rPr>
          <w:color w:val="808080"/>
        </w:rPr>
        <w:t>(Replaces RP-210772)</w:t>
      </w:r>
    </w:p>
    <w:p w14:paraId="18173905" w14:textId="77777777" w:rsidR="00E97C3D" w:rsidRDefault="00E97C3D" w:rsidP="00E97C3D">
      <w:pPr>
        <w:rPr>
          <w:rFonts w:ascii="Arial" w:hAnsi="Arial" w:cs="Arial"/>
          <w:b/>
        </w:rPr>
      </w:pPr>
      <w:r>
        <w:rPr>
          <w:rFonts w:ascii="Arial" w:hAnsi="Arial" w:cs="Arial"/>
          <w:b/>
        </w:rPr>
        <w:t xml:space="preserve">Discussion: </w:t>
      </w:r>
    </w:p>
    <w:p w14:paraId="4DF33F25" w14:textId="77777777" w:rsidR="00E97C3D" w:rsidRDefault="00E97C3D" w:rsidP="00E97C3D">
      <w:r>
        <w:t>handled in email discussion [91E][39][FR1_FR2_ambiguity]</w:t>
      </w:r>
    </w:p>
    <w:p w14:paraId="07CA4F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7B769" w14:textId="77777777" w:rsidR="00E97C3D" w:rsidRDefault="00E97C3D" w:rsidP="00E97C3D">
      <w:pPr>
        <w:rPr>
          <w:rFonts w:ascii="Arial" w:hAnsi="Arial" w:cs="Arial"/>
          <w:b/>
          <w:sz w:val="24"/>
        </w:rPr>
      </w:pPr>
      <w:r>
        <w:rPr>
          <w:rFonts w:ascii="Arial" w:hAnsi="Arial" w:cs="Arial"/>
          <w:b/>
          <w:color w:val="0000FF"/>
          <w:sz w:val="24"/>
        </w:rPr>
        <w:t>RP-210895</w:t>
      </w:r>
      <w:r>
        <w:rPr>
          <w:rFonts w:ascii="Arial" w:hAnsi="Arial" w:cs="Arial"/>
          <w:b/>
          <w:color w:val="0000FF"/>
          <w:sz w:val="24"/>
        </w:rPr>
        <w:tab/>
      </w:r>
      <w:r>
        <w:rPr>
          <w:rFonts w:ascii="Arial" w:hAnsi="Arial" w:cs="Arial"/>
          <w:b/>
          <w:sz w:val="24"/>
        </w:rPr>
        <w:t>Moderator's summary for email discussion [91E][39][FR1_FR2_ambiguity]</w:t>
      </w:r>
    </w:p>
    <w:p w14:paraId="7B242AE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58EF88C" w14:textId="77777777" w:rsidR="00E97C3D" w:rsidRDefault="00E97C3D" w:rsidP="00E97C3D">
      <w:pPr>
        <w:rPr>
          <w:rFonts w:ascii="Arial" w:hAnsi="Arial" w:cs="Arial"/>
          <w:b/>
        </w:rPr>
      </w:pPr>
      <w:r>
        <w:rPr>
          <w:rFonts w:ascii="Arial" w:hAnsi="Arial" w:cs="Arial"/>
          <w:b/>
        </w:rPr>
        <w:t xml:space="preserve">Abstract: </w:t>
      </w:r>
    </w:p>
    <w:p w14:paraId="48E1ECD9" w14:textId="77777777" w:rsidR="00E97C3D" w:rsidRDefault="00E97C3D" w:rsidP="00E97C3D">
      <w:r>
        <w:t>handled Tdocs: RP-210665, RP-210666, RP-210667, RP-210741, RP-210742</w:t>
      </w:r>
    </w:p>
    <w:p w14:paraId="1E4820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6033" w14:textId="77777777" w:rsidR="00E97C3D" w:rsidRDefault="00E97C3D" w:rsidP="00E97C3D">
      <w:pPr>
        <w:rPr>
          <w:rFonts w:ascii="Arial" w:hAnsi="Arial" w:cs="Arial"/>
          <w:b/>
          <w:sz w:val="24"/>
        </w:rPr>
      </w:pPr>
      <w:r>
        <w:rPr>
          <w:rFonts w:ascii="Arial" w:hAnsi="Arial" w:cs="Arial"/>
          <w:b/>
          <w:color w:val="0000FF"/>
          <w:sz w:val="24"/>
        </w:rPr>
        <w:t>RP-210166</w:t>
      </w:r>
      <w:r>
        <w:rPr>
          <w:rFonts w:ascii="Arial" w:hAnsi="Arial" w:cs="Arial"/>
          <w:b/>
          <w:color w:val="0000FF"/>
          <w:sz w:val="24"/>
        </w:rPr>
        <w:tab/>
      </w:r>
      <w:r>
        <w:rPr>
          <w:rFonts w:ascii="Arial" w:hAnsi="Arial" w:cs="Arial"/>
          <w:b/>
          <w:sz w:val="24"/>
        </w:rPr>
        <w:t>Maintenance for closed WIs/SIs for REL-15 and earlier</w:t>
      </w:r>
    </w:p>
    <w:p w14:paraId="45A4538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3687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97C5C" w14:textId="77777777" w:rsidR="00E97C3D" w:rsidRDefault="00E97C3D" w:rsidP="00E97C3D">
      <w:pPr>
        <w:pStyle w:val="Heading2"/>
      </w:pPr>
      <w:bookmarkStart w:id="474" w:name="_Toc69483555"/>
      <w:bookmarkStart w:id="475" w:name="_Toc74553798"/>
      <w:r>
        <w:t>15</w:t>
      </w:r>
      <w:r>
        <w:tab/>
        <w:t>Any other business</w:t>
      </w:r>
      <w:bookmarkEnd w:id="474"/>
      <w:bookmarkEnd w:id="475"/>
    </w:p>
    <w:p w14:paraId="4354AAB1" w14:textId="77777777" w:rsidR="00E97C3D" w:rsidRDefault="00E97C3D" w:rsidP="00E97C3D">
      <w:pPr>
        <w:rPr>
          <w:rFonts w:ascii="Arial" w:hAnsi="Arial" w:cs="Arial"/>
          <w:b/>
          <w:sz w:val="24"/>
        </w:rPr>
      </w:pPr>
      <w:r>
        <w:rPr>
          <w:rFonts w:ascii="Arial" w:hAnsi="Arial" w:cs="Arial"/>
          <w:b/>
          <w:color w:val="0000FF"/>
          <w:sz w:val="24"/>
        </w:rPr>
        <w:t>RP-210254</w:t>
      </w:r>
      <w:r>
        <w:rPr>
          <w:rFonts w:ascii="Arial" w:hAnsi="Arial" w:cs="Arial"/>
          <w:b/>
          <w:color w:val="0000FF"/>
          <w:sz w:val="24"/>
        </w:rPr>
        <w:tab/>
      </w:r>
      <w:r>
        <w:rPr>
          <w:rFonts w:ascii="Arial" w:hAnsi="Arial" w:cs="Arial"/>
          <w:b/>
          <w:sz w:val="24"/>
        </w:rPr>
        <w:t>Motivation of NS sidelink over unlicensed spectrum</w:t>
      </w:r>
    </w:p>
    <w:p w14:paraId="222516E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03EC6427" w14:textId="77777777" w:rsidR="00E97C3D" w:rsidRDefault="00E97C3D" w:rsidP="00E97C3D">
      <w:pPr>
        <w:rPr>
          <w:rFonts w:ascii="Arial" w:hAnsi="Arial" w:cs="Arial"/>
          <w:b/>
        </w:rPr>
      </w:pPr>
      <w:r>
        <w:rPr>
          <w:rFonts w:ascii="Arial" w:hAnsi="Arial" w:cs="Arial"/>
          <w:b/>
        </w:rPr>
        <w:t xml:space="preserve">Abstract: </w:t>
      </w:r>
    </w:p>
    <w:p w14:paraId="1ECAE38B" w14:textId="77777777" w:rsidR="00E97C3D" w:rsidRDefault="00E97C3D" w:rsidP="00E97C3D">
      <w:r>
        <w:t>moved from AI 9.13 to AI 15</w:t>
      </w:r>
    </w:p>
    <w:p w14:paraId="688807E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378BD" w14:textId="77777777" w:rsidR="00E97C3D" w:rsidRDefault="00E97C3D" w:rsidP="00E97C3D">
      <w:pPr>
        <w:rPr>
          <w:rFonts w:ascii="Arial" w:hAnsi="Arial" w:cs="Arial"/>
          <w:b/>
          <w:sz w:val="24"/>
        </w:rPr>
      </w:pPr>
      <w:r>
        <w:rPr>
          <w:rFonts w:ascii="Arial" w:hAnsi="Arial" w:cs="Arial"/>
          <w:b/>
          <w:color w:val="0000FF"/>
          <w:sz w:val="24"/>
        </w:rPr>
        <w:t>RP-210255</w:t>
      </w:r>
      <w:r>
        <w:rPr>
          <w:rFonts w:ascii="Arial" w:hAnsi="Arial" w:cs="Arial"/>
          <w:b/>
          <w:color w:val="0000FF"/>
          <w:sz w:val="24"/>
        </w:rPr>
        <w:tab/>
      </w:r>
      <w:r>
        <w:rPr>
          <w:rFonts w:ascii="Arial" w:hAnsi="Arial" w:cs="Arial"/>
          <w:b/>
          <w:sz w:val="24"/>
        </w:rPr>
        <w:t>Motivation of NR sidelink over unlicensed spectrum</w:t>
      </w:r>
    </w:p>
    <w:p w14:paraId="2B5BCC5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BBC0697" w14:textId="77777777" w:rsidR="00E97C3D" w:rsidRDefault="00E97C3D" w:rsidP="00E97C3D">
      <w:pPr>
        <w:rPr>
          <w:rFonts w:ascii="Arial" w:hAnsi="Arial" w:cs="Arial"/>
          <w:b/>
        </w:rPr>
      </w:pPr>
      <w:r>
        <w:rPr>
          <w:rFonts w:ascii="Arial" w:hAnsi="Arial" w:cs="Arial"/>
          <w:b/>
        </w:rPr>
        <w:lastRenderedPageBreak/>
        <w:t xml:space="preserve">Abstract: </w:t>
      </w:r>
    </w:p>
    <w:p w14:paraId="7755C3E4" w14:textId="77777777" w:rsidR="00E97C3D" w:rsidRDefault="00E97C3D" w:rsidP="00E97C3D">
      <w:r>
        <w:t>moved from AI 9.13 to AI 15</w:t>
      </w:r>
    </w:p>
    <w:p w14:paraId="3048F7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50C1" w14:textId="77777777" w:rsidR="00E97C3D" w:rsidRDefault="00E97C3D" w:rsidP="00E97C3D">
      <w:pPr>
        <w:rPr>
          <w:rFonts w:ascii="Arial" w:hAnsi="Arial" w:cs="Arial"/>
          <w:b/>
          <w:sz w:val="24"/>
        </w:rPr>
      </w:pPr>
      <w:r>
        <w:rPr>
          <w:rFonts w:ascii="Arial" w:hAnsi="Arial" w:cs="Arial"/>
          <w:b/>
          <w:color w:val="0000FF"/>
          <w:sz w:val="24"/>
        </w:rPr>
        <w:t>RP-210253</w:t>
      </w:r>
      <w:r>
        <w:rPr>
          <w:rFonts w:ascii="Arial" w:hAnsi="Arial" w:cs="Arial"/>
          <w:b/>
          <w:color w:val="0000FF"/>
          <w:sz w:val="24"/>
        </w:rPr>
        <w:tab/>
      </w:r>
      <w:r>
        <w:rPr>
          <w:rFonts w:ascii="Arial" w:hAnsi="Arial" w:cs="Arial"/>
          <w:b/>
          <w:sz w:val="24"/>
        </w:rPr>
        <w:t>New WID on NR Sidelink over unlicensed spectrum</w:t>
      </w:r>
    </w:p>
    <w:p w14:paraId="0320045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E531368" w14:textId="77777777" w:rsidR="00E97C3D" w:rsidRDefault="00E97C3D" w:rsidP="00E97C3D">
      <w:pPr>
        <w:rPr>
          <w:rFonts w:ascii="Arial" w:hAnsi="Arial" w:cs="Arial"/>
          <w:b/>
        </w:rPr>
      </w:pPr>
      <w:r>
        <w:rPr>
          <w:rFonts w:ascii="Arial" w:hAnsi="Arial" w:cs="Arial"/>
          <w:b/>
        </w:rPr>
        <w:t xml:space="preserve">Abstract: </w:t>
      </w:r>
    </w:p>
    <w:p w14:paraId="541C7784" w14:textId="77777777" w:rsidR="00E97C3D" w:rsidRDefault="00E97C3D" w:rsidP="00E97C3D">
      <w:r>
        <w:t>moved from AI 9.13 to AI 15</w:t>
      </w:r>
    </w:p>
    <w:p w14:paraId="6321E1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E0E2" w14:textId="77777777" w:rsidR="00E97C3D" w:rsidRDefault="00E97C3D" w:rsidP="00E97C3D">
      <w:pPr>
        <w:rPr>
          <w:rFonts w:ascii="Arial" w:hAnsi="Arial" w:cs="Arial"/>
          <w:b/>
          <w:sz w:val="24"/>
        </w:rPr>
      </w:pPr>
      <w:r>
        <w:rPr>
          <w:rFonts w:ascii="Arial" w:hAnsi="Arial" w:cs="Arial"/>
          <w:b/>
          <w:color w:val="0000FF"/>
          <w:sz w:val="24"/>
        </w:rPr>
        <w:t>RP-210249</w:t>
      </w:r>
      <w:r>
        <w:rPr>
          <w:rFonts w:ascii="Arial" w:hAnsi="Arial" w:cs="Arial"/>
          <w:b/>
          <w:color w:val="0000FF"/>
          <w:sz w:val="24"/>
        </w:rPr>
        <w:tab/>
      </w:r>
      <w:r>
        <w:rPr>
          <w:rFonts w:ascii="Arial" w:hAnsi="Arial" w:cs="Arial"/>
          <w:b/>
          <w:sz w:val="24"/>
        </w:rPr>
        <w:t>Motivation of further R18 enhancement of sidelink relay</w:t>
      </w:r>
    </w:p>
    <w:p w14:paraId="4C0914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1352D0F3" w14:textId="77777777" w:rsidR="00E97C3D" w:rsidRDefault="00E97C3D" w:rsidP="00E97C3D">
      <w:pPr>
        <w:rPr>
          <w:rFonts w:ascii="Arial" w:hAnsi="Arial" w:cs="Arial"/>
          <w:b/>
        </w:rPr>
      </w:pPr>
      <w:r>
        <w:rPr>
          <w:rFonts w:ascii="Arial" w:hAnsi="Arial" w:cs="Arial"/>
          <w:b/>
        </w:rPr>
        <w:t xml:space="preserve">Abstract: </w:t>
      </w:r>
    </w:p>
    <w:p w14:paraId="6B26C3C8" w14:textId="77777777" w:rsidR="00E97C3D" w:rsidRDefault="00E97C3D" w:rsidP="00E97C3D">
      <w:r>
        <w:t>moved from AI 9.13 to AI 15</w:t>
      </w:r>
    </w:p>
    <w:p w14:paraId="4931B0C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71244" w14:textId="77777777" w:rsidR="00E97C3D" w:rsidRDefault="00E97C3D" w:rsidP="00E97C3D">
      <w:pPr>
        <w:rPr>
          <w:rFonts w:ascii="Arial" w:hAnsi="Arial" w:cs="Arial"/>
          <w:b/>
          <w:sz w:val="24"/>
        </w:rPr>
      </w:pPr>
      <w:r>
        <w:rPr>
          <w:rFonts w:ascii="Arial" w:hAnsi="Arial" w:cs="Arial"/>
          <w:b/>
          <w:color w:val="0000FF"/>
          <w:sz w:val="24"/>
        </w:rPr>
        <w:t>RP-210256</w:t>
      </w:r>
      <w:r>
        <w:rPr>
          <w:rFonts w:ascii="Arial" w:hAnsi="Arial" w:cs="Arial"/>
          <w:b/>
          <w:color w:val="0000FF"/>
          <w:sz w:val="24"/>
        </w:rPr>
        <w:tab/>
      </w:r>
      <w:r>
        <w:rPr>
          <w:rFonts w:ascii="Arial" w:hAnsi="Arial" w:cs="Arial"/>
          <w:b/>
          <w:sz w:val="24"/>
        </w:rPr>
        <w:t>Motivation of study on radio enhancement based on AI</w:t>
      </w:r>
    </w:p>
    <w:p w14:paraId="316483F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82826BF" w14:textId="77777777" w:rsidR="00E97C3D" w:rsidRDefault="00E97C3D" w:rsidP="00E97C3D">
      <w:pPr>
        <w:rPr>
          <w:rFonts w:ascii="Arial" w:hAnsi="Arial" w:cs="Arial"/>
          <w:b/>
        </w:rPr>
      </w:pPr>
      <w:r>
        <w:rPr>
          <w:rFonts w:ascii="Arial" w:hAnsi="Arial" w:cs="Arial"/>
          <w:b/>
        </w:rPr>
        <w:t xml:space="preserve">Abstract: </w:t>
      </w:r>
    </w:p>
    <w:p w14:paraId="3763632D" w14:textId="77777777" w:rsidR="00E97C3D" w:rsidRDefault="00E97C3D" w:rsidP="00E97C3D">
      <w:r>
        <w:t>moved from AI 9.13 to AI 15</w:t>
      </w:r>
    </w:p>
    <w:p w14:paraId="7AE07D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94A2" w14:textId="77777777" w:rsidR="00E97C3D" w:rsidRDefault="00E97C3D" w:rsidP="00E97C3D">
      <w:pPr>
        <w:rPr>
          <w:rFonts w:ascii="Arial" w:hAnsi="Arial" w:cs="Arial"/>
          <w:b/>
          <w:sz w:val="24"/>
        </w:rPr>
      </w:pPr>
      <w:r>
        <w:rPr>
          <w:rFonts w:ascii="Arial" w:hAnsi="Arial" w:cs="Arial"/>
          <w:b/>
          <w:color w:val="0000FF"/>
          <w:sz w:val="24"/>
        </w:rPr>
        <w:t>RP-210257</w:t>
      </w:r>
      <w:r>
        <w:rPr>
          <w:rFonts w:ascii="Arial" w:hAnsi="Arial" w:cs="Arial"/>
          <w:b/>
          <w:color w:val="0000FF"/>
          <w:sz w:val="24"/>
        </w:rPr>
        <w:tab/>
      </w:r>
      <w:r>
        <w:rPr>
          <w:rFonts w:ascii="Arial" w:hAnsi="Arial" w:cs="Arial"/>
          <w:b/>
          <w:sz w:val="24"/>
        </w:rPr>
        <w:t>Motivation of introduction of smartphone in NTN</w:t>
      </w:r>
    </w:p>
    <w:p w14:paraId="35C1CB8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66A9576D" w14:textId="77777777" w:rsidR="00E97C3D" w:rsidRDefault="00E97C3D" w:rsidP="00E97C3D">
      <w:pPr>
        <w:rPr>
          <w:rFonts w:ascii="Arial" w:hAnsi="Arial" w:cs="Arial"/>
          <w:b/>
        </w:rPr>
      </w:pPr>
      <w:r>
        <w:rPr>
          <w:rFonts w:ascii="Arial" w:hAnsi="Arial" w:cs="Arial"/>
          <w:b/>
        </w:rPr>
        <w:t xml:space="preserve">Abstract: </w:t>
      </w:r>
    </w:p>
    <w:p w14:paraId="098BCD96" w14:textId="77777777" w:rsidR="00E97C3D" w:rsidRDefault="00E97C3D" w:rsidP="00E97C3D">
      <w:r>
        <w:t>moved from AI 9.13 to AI 15</w:t>
      </w:r>
    </w:p>
    <w:p w14:paraId="535AB6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8E38" w14:textId="77777777" w:rsidR="00E97C3D" w:rsidRDefault="00E97C3D" w:rsidP="00E97C3D">
      <w:pPr>
        <w:rPr>
          <w:rFonts w:ascii="Arial" w:hAnsi="Arial" w:cs="Arial"/>
          <w:b/>
          <w:sz w:val="24"/>
        </w:rPr>
      </w:pPr>
      <w:r>
        <w:rPr>
          <w:rFonts w:ascii="Arial" w:hAnsi="Arial" w:cs="Arial"/>
          <w:b/>
          <w:color w:val="0000FF"/>
          <w:sz w:val="24"/>
        </w:rPr>
        <w:t>RP-210265</w:t>
      </w:r>
      <w:r>
        <w:rPr>
          <w:rFonts w:ascii="Arial" w:hAnsi="Arial" w:cs="Arial"/>
          <w:b/>
          <w:color w:val="0000FF"/>
          <w:sz w:val="24"/>
        </w:rPr>
        <w:tab/>
      </w:r>
      <w:r>
        <w:rPr>
          <w:rFonts w:ascii="Arial" w:hAnsi="Arial" w:cs="Arial"/>
          <w:b/>
          <w:sz w:val="24"/>
        </w:rPr>
        <w:t>Motivation on CSI Enhancements for Mobility Scenarios for Release 18</w:t>
      </w:r>
    </w:p>
    <w:p w14:paraId="60E4D84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464AF9A2" w14:textId="77777777" w:rsidR="00E97C3D" w:rsidRDefault="00E97C3D" w:rsidP="00E97C3D">
      <w:pPr>
        <w:rPr>
          <w:rFonts w:ascii="Arial" w:hAnsi="Arial" w:cs="Arial"/>
          <w:b/>
        </w:rPr>
      </w:pPr>
      <w:r>
        <w:rPr>
          <w:rFonts w:ascii="Arial" w:hAnsi="Arial" w:cs="Arial"/>
          <w:b/>
        </w:rPr>
        <w:t xml:space="preserve">Abstract: </w:t>
      </w:r>
    </w:p>
    <w:p w14:paraId="455798C3" w14:textId="77777777" w:rsidR="00E97C3D" w:rsidRDefault="00E97C3D" w:rsidP="00E97C3D">
      <w:r>
        <w:t>moved from AI 9.13 to AI 15</w:t>
      </w:r>
    </w:p>
    <w:p w14:paraId="4C8C53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RP-210533</w:t>
      </w:r>
      <w:r>
        <w:rPr>
          <w:color w:val="993300"/>
          <w:u w:val="single"/>
        </w:rPr>
        <w:t>.</w:t>
      </w:r>
    </w:p>
    <w:p w14:paraId="3E72B75D" w14:textId="77777777" w:rsidR="00E97C3D" w:rsidRDefault="00E97C3D" w:rsidP="00E97C3D">
      <w:pPr>
        <w:rPr>
          <w:rFonts w:ascii="Arial" w:hAnsi="Arial" w:cs="Arial"/>
          <w:b/>
          <w:sz w:val="24"/>
        </w:rPr>
      </w:pPr>
      <w:r>
        <w:rPr>
          <w:rFonts w:ascii="Arial" w:hAnsi="Arial" w:cs="Arial"/>
          <w:b/>
          <w:color w:val="0000FF"/>
          <w:sz w:val="24"/>
        </w:rPr>
        <w:t>RP-210533</w:t>
      </w:r>
      <w:r>
        <w:rPr>
          <w:rFonts w:ascii="Arial" w:hAnsi="Arial" w:cs="Arial"/>
          <w:b/>
          <w:color w:val="0000FF"/>
          <w:sz w:val="24"/>
        </w:rPr>
        <w:tab/>
      </w:r>
      <w:r>
        <w:rPr>
          <w:rFonts w:ascii="Arial" w:hAnsi="Arial" w:cs="Arial"/>
          <w:b/>
          <w:sz w:val="24"/>
        </w:rPr>
        <w:t>Motivation on CSI Enhancements for Mobility Scenarios for Release 18</w:t>
      </w:r>
    </w:p>
    <w:p w14:paraId="51F1485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30723955" w14:textId="77777777" w:rsidR="00E97C3D" w:rsidRDefault="00E97C3D" w:rsidP="00E97C3D">
      <w:pPr>
        <w:rPr>
          <w:color w:val="808080"/>
        </w:rPr>
      </w:pPr>
      <w:r>
        <w:rPr>
          <w:color w:val="808080"/>
        </w:rPr>
        <w:t>(Replaces RP-210265)</w:t>
      </w:r>
    </w:p>
    <w:p w14:paraId="290E3D09" w14:textId="77777777" w:rsidR="00E97C3D" w:rsidRDefault="00E97C3D" w:rsidP="00E97C3D">
      <w:pPr>
        <w:rPr>
          <w:rFonts w:ascii="Arial" w:hAnsi="Arial" w:cs="Arial"/>
          <w:b/>
        </w:rPr>
      </w:pPr>
      <w:r>
        <w:rPr>
          <w:rFonts w:ascii="Arial" w:hAnsi="Arial" w:cs="Arial"/>
          <w:b/>
        </w:rPr>
        <w:lastRenderedPageBreak/>
        <w:t xml:space="preserve">Abstract: </w:t>
      </w:r>
    </w:p>
    <w:p w14:paraId="22483CDE" w14:textId="77777777" w:rsidR="00E97C3D" w:rsidRDefault="00E97C3D" w:rsidP="00E97C3D">
      <w:r>
        <w:t>moved from AI 9.13 to AI 15</w:t>
      </w:r>
    </w:p>
    <w:p w14:paraId="4853C5C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0E73" w14:textId="77777777" w:rsidR="00E97C3D" w:rsidRDefault="00E97C3D" w:rsidP="00E97C3D">
      <w:pPr>
        <w:rPr>
          <w:rFonts w:ascii="Arial" w:hAnsi="Arial" w:cs="Arial"/>
          <w:b/>
          <w:sz w:val="24"/>
        </w:rPr>
      </w:pPr>
      <w:r>
        <w:rPr>
          <w:rFonts w:ascii="Arial" w:hAnsi="Arial" w:cs="Arial"/>
          <w:b/>
          <w:color w:val="0000FF"/>
          <w:sz w:val="24"/>
        </w:rPr>
        <w:t>RP-210571</w:t>
      </w:r>
      <w:r>
        <w:rPr>
          <w:rFonts w:ascii="Arial" w:hAnsi="Arial" w:cs="Arial"/>
          <w:b/>
          <w:color w:val="0000FF"/>
          <w:sz w:val="24"/>
        </w:rPr>
        <w:tab/>
      </w:r>
      <w:r>
        <w:rPr>
          <w:rFonts w:ascii="Arial" w:hAnsi="Arial" w:cs="Arial"/>
          <w:b/>
          <w:sz w:val="24"/>
        </w:rPr>
        <w:t>Motivation Paper for a New Study Item (SI):_x00B_ Self-Interference Cancellation and Flexible Duplexing Schemes in 5G-NR Cellular Networks</w:t>
      </w:r>
    </w:p>
    <w:p w14:paraId="6552439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w:t>
      </w:r>
    </w:p>
    <w:p w14:paraId="1FF7F4B0" w14:textId="77777777" w:rsidR="00E97C3D" w:rsidRDefault="00E97C3D" w:rsidP="00E97C3D">
      <w:pPr>
        <w:rPr>
          <w:rFonts w:ascii="Arial" w:hAnsi="Arial" w:cs="Arial"/>
          <w:b/>
        </w:rPr>
      </w:pPr>
      <w:r>
        <w:rPr>
          <w:rFonts w:ascii="Arial" w:hAnsi="Arial" w:cs="Arial"/>
          <w:b/>
        </w:rPr>
        <w:t xml:space="preserve">Abstract: </w:t>
      </w:r>
    </w:p>
    <w:p w14:paraId="0672CEF2" w14:textId="77777777" w:rsidR="00E97C3D" w:rsidRDefault="00E97C3D" w:rsidP="00E97C3D">
      <w:r>
        <w:t>moved from AI 9.13 to AI 15</w:t>
      </w:r>
    </w:p>
    <w:p w14:paraId="7D79C6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3B2C5" w14:textId="77777777" w:rsidR="00E97C3D" w:rsidRDefault="00E97C3D" w:rsidP="00E97C3D">
      <w:pPr>
        <w:rPr>
          <w:rFonts w:ascii="Arial" w:hAnsi="Arial" w:cs="Arial"/>
          <w:b/>
          <w:sz w:val="24"/>
        </w:rPr>
      </w:pPr>
      <w:r>
        <w:rPr>
          <w:rFonts w:ascii="Arial" w:hAnsi="Arial" w:cs="Arial"/>
          <w:b/>
          <w:color w:val="0000FF"/>
          <w:sz w:val="24"/>
        </w:rPr>
        <w:t>RP-210321</w:t>
      </w:r>
      <w:r>
        <w:rPr>
          <w:rFonts w:ascii="Arial" w:hAnsi="Arial" w:cs="Arial"/>
          <w:b/>
          <w:color w:val="0000FF"/>
          <w:sz w:val="24"/>
        </w:rPr>
        <w:tab/>
      </w:r>
      <w:r>
        <w:rPr>
          <w:rFonts w:ascii="Arial" w:hAnsi="Arial" w:cs="Arial"/>
          <w:b/>
          <w:sz w:val="24"/>
        </w:rPr>
        <w:t>Study on AI/ML based air interface enhancement in Rel-18</w:t>
      </w:r>
    </w:p>
    <w:p w14:paraId="45AE006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F52BBF9" w14:textId="77777777" w:rsidR="00E97C3D" w:rsidRDefault="00E97C3D" w:rsidP="00E97C3D">
      <w:pPr>
        <w:rPr>
          <w:rFonts w:ascii="Arial" w:hAnsi="Arial" w:cs="Arial"/>
          <w:b/>
        </w:rPr>
      </w:pPr>
      <w:r>
        <w:rPr>
          <w:rFonts w:ascii="Arial" w:hAnsi="Arial" w:cs="Arial"/>
          <w:b/>
        </w:rPr>
        <w:t xml:space="preserve">Abstract: </w:t>
      </w:r>
    </w:p>
    <w:p w14:paraId="640214A6" w14:textId="77777777" w:rsidR="00E97C3D" w:rsidRDefault="00E97C3D" w:rsidP="00E97C3D">
      <w:r>
        <w:t>moved from AI 9.13 to AI 15; ML = Machine Learning</w:t>
      </w:r>
    </w:p>
    <w:p w14:paraId="3EDF12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E054" w14:textId="77777777" w:rsidR="00E97C3D" w:rsidRDefault="00E97C3D" w:rsidP="00E97C3D">
      <w:pPr>
        <w:rPr>
          <w:rFonts w:ascii="Arial" w:hAnsi="Arial" w:cs="Arial"/>
          <w:b/>
          <w:sz w:val="24"/>
        </w:rPr>
      </w:pPr>
      <w:r>
        <w:rPr>
          <w:rFonts w:ascii="Arial" w:hAnsi="Arial" w:cs="Arial"/>
          <w:b/>
          <w:color w:val="0000FF"/>
          <w:sz w:val="24"/>
        </w:rPr>
        <w:t>RP-210322</w:t>
      </w:r>
      <w:r>
        <w:rPr>
          <w:rFonts w:ascii="Arial" w:hAnsi="Arial" w:cs="Arial"/>
          <w:b/>
          <w:color w:val="0000FF"/>
          <w:sz w:val="24"/>
        </w:rPr>
        <w:tab/>
      </w:r>
      <w:r>
        <w:rPr>
          <w:rFonts w:ascii="Arial" w:hAnsi="Arial" w:cs="Arial"/>
          <w:b/>
          <w:sz w:val="24"/>
        </w:rPr>
        <w:t>Almost-zero-power (AZP) wake-up signal and PA-less device operation in Rel-18</w:t>
      </w:r>
    </w:p>
    <w:p w14:paraId="0B23AD8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2C460DD" w14:textId="77777777" w:rsidR="00E97C3D" w:rsidRDefault="00E97C3D" w:rsidP="00E97C3D">
      <w:pPr>
        <w:rPr>
          <w:rFonts w:ascii="Arial" w:hAnsi="Arial" w:cs="Arial"/>
          <w:b/>
        </w:rPr>
      </w:pPr>
      <w:r>
        <w:rPr>
          <w:rFonts w:ascii="Arial" w:hAnsi="Arial" w:cs="Arial"/>
          <w:b/>
        </w:rPr>
        <w:t xml:space="preserve">Abstract: </w:t>
      </w:r>
    </w:p>
    <w:p w14:paraId="72C4FC29" w14:textId="77777777" w:rsidR="00E97C3D" w:rsidRDefault="00E97C3D" w:rsidP="00E97C3D">
      <w:r>
        <w:t>moved from AI 9.13 to AI 15</w:t>
      </w:r>
    </w:p>
    <w:p w14:paraId="0A0AB7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D37B" w14:textId="77777777" w:rsidR="00E97C3D" w:rsidRDefault="00E97C3D" w:rsidP="00E97C3D">
      <w:pPr>
        <w:rPr>
          <w:rFonts w:ascii="Arial" w:hAnsi="Arial" w:cs="Arial"/>
          <w:b/>
          <w:sz w:val="24"/>
        </w:rPr>
      </w:pPr>
      <w:r>
        <w:rPr>
          <w:rFonts w:ascii="Arial" w:hAnsi="Arial" w:cs="Arial"/>
          <w:b/>
          <w:color w:val="0000FF"/>
          <w:sz w:val="24"/>
        </w:rPr>
        <w:t>RP-210323</w:t>
      </w:r>
      <w:r>
        <w:rPr>
          <w:rFonts w:ascii="Arial" w:hAnsi="Arial" w:cs="Arial"/>
          <w:b/>
          <w:color w:val="0000FF"/>
          <w:sz w:val="24"/>
        </w:rPr>
        <w:tab/>
      </w:r>
      <w:r>
        <w:rPr>
          <w:rFonts w:ascii="Arial" w:hAnsi="Arial" w:cs="Arial"/>
          <w:b/>
          <w:sz w:val="24"/>
        </w:rPr>
        <w:t>Enhanced support for personal IOT network in Rel-18</w:t>
      </w:r>
    </w:p>
    <w:p w14:paraId="31A405A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C78B332" w14:textId="77777777" w:rsidR="00E97C3D" w:rsidRDefault="00E97C3D" w:rsidP="00E97C3D">
      <w:pPr>
        <w:rPr>
          <w:rFonts w:ascii="Arial" w:hAnsi="Arial" w:cs="Arial"/>
          <w:b/>
        </w:rPr>
      </w:pPr>
      <w:r>
        <w:rPr>
          <w:rFonts w:ascii="Arial" w:hAnsi="Arial" w:cs="Arial"/>
          <w:b/>
        </w:rPr>
        <w:t xml:space="preserve">Abstract: </w:t>
      </w:r>
    </w:p>
    <w:p w14:paraId="3D7F90D5" w14:textId="77777777" w:rsidR="00E97C3D" w:rsidRDefault="00E97C3D" w:rsidP="00E97C3D">
      <w:r>
        <w:t>moved from AI 9.13 to AI 15</w:t>
      </w:r>
    </w:p>
    <w:p w14:paraId="61E405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F2F4" w14:textId="77777777" w:rsidR="00E97C3D" w:rsidRDefault="00E97C3D" w:rsidP="00E97C3D">
      <w:pPr>
        <w:rPr>
          <w:rFonts w:ascii="Arial" w:hAnsi="Arial" w:cs="Arial"/>
          <w:b/>
          <w:sz w:val="24"/>
        </w:rPr>
      </w:pPr>
      <w:r>
        <w:rPr>
          <w:rFonts w:ascii="Arial" w:hAnsi="Arial" w:cs="Arial"/>
          <w:b/>
          <w:color w:val="0000FF"/>
          <w:sz w:val="24"/>
        </w:rPr>
        <w:t>RP-210324</w:t>
      </w:r>
      <w:r>
        <w:rPr>
          <w:rFonts w:ascii="Arial" w:hAnsi="Arial" w:cs="Arial"/>
          <w:b/>
          <w:color w:val="0000FF"/>
          <w:sz w:val="24"/>
        </w:rPr>
        <w:tab/>
      </w:r>
      <w:r>
        <w:rPr>
          <w:rFonts w:ascii="Arial" w:hAnsi="Arial" w:cs="Arial"/>
          <w:b/>
          <w:sz w:val="24"/>
        </w:rPr>
        <w:t>Mobility enhancement in Rel-18</w:t>
      </w:r>
    </w:p>
    <w:p w14:paraId="76F2357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4F9B9E5" w14:textId="77777777" w:rsidR="00E97C3D" w:rsidRDefault="00E97C3D" w:rsidP="00E97C3D">
      <w:pPr>
        <w:rPr>
          <w:rFonts w:ascii="Arial" w:hAnsi="Arial" w:cs="Arial"/>
          <w:b/>
        </w:rPr>
      </w:pPr>
      <w:r>
        <w:rPr>
          <w:rFonts w:ascii="Arial" w:hAnsi="Arial" w:cs="Arial"/>
          <w:b/>
        </w:rPr>
        <w:t xml:space="preserve">Abstract: </w:t>
      </w:r>
    </w:p>
    <w:p w14:paraId="3B5D71B7" w14:textId="77777777" w:rsidR="00E97C3D" w:rsidRDefault="00E97C3D" w:rsidP="00E97C3D">
      <w:r>
        <w:t>moved from AI 9.13 to AI 15</w:t>
      </w:r>
    </w:p>
    <w:p w14:paraId="0AE046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C795A" w14:textId="77777777" w:rsidR="00E97C3D" w:rsidRDefault="00E97C3D" w:rsidP="00E97C3D">
      <w:pPr>
        <w:rPr>
          <w:rFonts w:ascii="Arial" w:hAnsi="Arial" w:cs="Arial"/>
          <w:b/>
          <w:sz w:val="24"/>
        </w:rPr>
      </w:pPr>
      <w:r>
        <w:rPr>
          <w:rFonts w:ascii="Arial" w:hAnsi="Arial" w:cs="Arial"/>
          <w:b/>
          <w:color w:val="0000FF"/>
          <w:sz w:val="24"/>
        </w:rPr>
        <w:t>RP-210514</w:t>
      </w:r>
      <w:r>
        <w:rPr>
          <w:rFonts w:ascii="Arial" w:hAnsi="Arial" w:cs="Arial"/>
          <w:b/>
          <w:color w:val="0000FF"/>
          <w:sz w:val="24"/>
        </w:rPr>
        <w:tab/>
      </w:r>
      <w:r>
        <w:rPr>
          <w:rFonts w:ascii="Arial" w:hAnsi="Arial" w:cs="Arial"/>
          <w:b/>
          <w:sz w:val="24"/>
        </w:rPr>
        <w:t>Motivation of study for RSU-like network node</w:t>
      </w:r>
    </w:p>
    <w:p w14:paraId="02F84B9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A797851" w14:textId="77777777" w:rsidR="00E97C3D" w:rsidRDefault="00E97C3D" w:rsidP="00E97C3D">
      <w:pPr>
        <w:rPr>
          <w:rFonts w:ascii="Arial" w:hAnsi="Arial" w:cs="Arial"/>
          <w:b/>
        </w:rPr>
      </w:pPr>
      <w:r>
        <w:rPr>
          <w:rFonts w:ascii="Arial" w:hAnsi="Arial" w:cs="Arial"/>
          <w:b/>
        </w:rPr>
        <w:t xml:space="preserve">Abstract: </w:t>
      </w:r>
    </w:p>
    <w:p w14:paraId="71096A55" w14:textId="77777777" w:rsidR="00E97C3D" w:rsidRDefault="00E97C3D" w:rsidP="00E97C3D">
      <w:r>
        <w:t>wrong Tdoc type in Tdoc request; moved from AI 9.13 to AI 15; related to RP-210388</w:t>
      </w:r>
    </w:p>
    <w:p w14:paraId="114124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10C5A" w14:textId="77777777" w:rsidR="00E97C3D" w:rsidRDefault="00E97C3D" w:rsidP="00E97C3D">
      <w:pPr>
        <w:rPr>
          <w:rFonts w:ascii="Arial" w:hAnsi="Arial" w:cs="Arial"/>
          <w:b/>
          <w:sz w:val="24"/>
        </w:rPr>
      </w:pPr>
      <w:r>
        <w:rPr>
          <w:rFonts w:ascii="Arial" w:hAnsi="Arial" w:cs="Arial"/>
          <w:b/>
          <w:color w:val="0000FF"/>
          <w:sz w:val="24"/>
        </w:rPr>
        <w:t>RP-210388</w:t>
      </w:r>
      <w:r>
        <w:rPr>
          <w:rFonts w:ascii="Arial" w:hAnsi="Arial" w:cs="Arial"/>
          <w:b/>
          <w:color w:val="0000FF"/>
          <w:sz w:val="24"/>
        </w:rPr>
        <w:tab/>
      </w:r>
      <w:r>
        <w:rPr>
          <w:rFonts w:ascii="Arial" w:hAnsi="Arial" w:cs="Arial"/>
          <w:b/>
          <w:sz w:val="24"/>
        </w:rPr>
        <w:t>New SID on Study on RSU-like network node</w:t>
      </w:r>
    </w:p>
    <w:p w14:paraId="0DE39CBC"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70008913" w14:textId="77777777" w:rsidR="00E97C3D" w:rsidRDefault="00E97C3D" w:rsidP="00E97C3D">
      <w:pPr>
        <w:rPr>
          <w:rFonts w:ascii="Arial" w:hAnsi="Arial" w:cs="Arial"/>
          <w:b/>
        </w:rPr>
      </w:pPr>
      <w:r>
        <w:rPr>
          <w:rFonts w:ascii="Arial" w:hAnsi="Arial" w:cs="Arial"/>
          <w:b/>
        </w:rPr>
        <w:t xml:space="preserve">Abstract: </w:t>
      </w:r>
    </w:p>
    <w:p w14:paraId="5F978141" w14:textId="77777777" w:rsidR="00E97C3D" w:rsidRDefault="00E97C3D" w:rsidP="00E97C3D">
      <w:r>
        <w:t>moved from AI 9.13 to AI 15</w:t>
      </w:r>
    </w:p>
    <w:p w14:paraId="524695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F1EE8" w14:textId="77777777" w:rsidR="00E97C3D" w:rsidRDefault="00E97C3D" w:rsidP="00E97C3D">
      <w:pPr>
        <w:rPr>
          <w:rFonts w:ascii="Arial" w:hAnsi="Arial" w:cs="Arial"/>
          <w:b/>
          <w:sz w:val="24"/>
        </w:rPr>
      </w:pPr>
      <w:r>
        <w:rPr>
          <w:rFonts w:ascii="Arial" w:hAnsi="Arial" w:cs="Arial"/>
          <w:b/>
          <w:color w:val="0000FF"/>
          <w:sz w:val="24"/>
        </w:rPr>
        <w:t>RP-210513</w:t>
      </w:r>
      <w:r>
        <w:rPr>
          <w:rFonts w:ascii="Arial" w:hAnsi="Arial" w:cs="Arial"/>
          <w:b/>
          <w:color w:val="0000FF"/>
          <w:sz w:val="24"/>
        </w:rPr>
        <w:tab/>
      </w:r>
      <w:r>
        <w:rPr>
          <w:rFonts w:ascii="Arial" w:hAnsi="Arial" w:cs="Arial"/>
          <w:b/>
          <w:sz w:val="24"/>
        </w:rPr>
        <w:t>Motivation of study for real-time multiple-UE backup</w:t>
      </w:r>
    </w:p>
    <w:p w14:paraId="22B19F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34DFB29" w14:textId="77777777" w:rsidR="00E97C3D" w:rsidRDefault="00E97C3D" w:rsidP="00E97C3D">
      <w:pPr>
        <w:rPr>
          <w:rFonts w:ascii="Arial" w:hAnsi="Arial" w:cs="Arial"/>
          <w:b/>
        </w:rPr>
      </w:pPr>
      <w:r>
        <w:rPr>
          <w:rFonts w:ascii="Arial" w:hAnsi="Arial" w:cs="Arial"/>
          <w:b/>
        </w:rPr>
        <w:t xml:space="preserve">Abstract: </w:t>
      </w:r>
    </w:p>
    <w:p w14:paraId="31A917A2" w14:textId="77777777" w:rsidR="00E97C3D" w:rsidRDefault="00E97C3D" w:rsidP="00E97C3D">
      <w:r>
        <w:t>wrong Tdoc type in Tdoc request; moved from AI 9.13 to AI 15; related to RP-210510</w:t>
      </w:r>
    </w:p>
    <w:p w14:paraId="3EFC5D1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3BBC" w14:textId="77777777" w:rsidR="00E97C3D" w:rsidRDefault="00E97C3D" w:rsidP="00E97C3D">
      <w:pPr>
        <w:rPr>
          <w:rFonts w:ascii="Arial" w:hAnsi="Arial" w:cs="Arial"/>
          <w:b/>
          <w:sz w:val="24"/>
        </w:rPr>
      </w:pPr>
      <w:r>
        <w:rPr>
          <w:rFonts w:ascii="Arial" w:hAnsi="Arial" w:cs="Arial"/>
          <w:b/>
          <w:color w:val="0000FF"/>
          <w:sz w:val="24"/>
        </w:rPr>
        <w:t>RP-210510</w:t>
      </w:r>
      <w:r>
        <w:rPr>
          <w:rFonts w:ascii="Arial" w:hAnsi="Arial" w:cs="Arial"/>
          <w:b/>
          <w:color w:val="0000FF"/>
          <w:sz w:val="24"/>
        </w:rPr>
        <w:tab/>
      </w:r>
      <w:r>
        <w:rPr>
          <w:rFonts w:ascii="Arial" w:hAnsi="Arial" w:cs="Arial"/>
          <w:b/>
          <w:sz w:val="24"/>
        </w:rPr>
        <w:t>New SID on Study on real-time multiple-UE backup</w:t>
      </w:r>
    </w:p>
    <w:p w14:paraId="2F399475"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4F011B67" w14:textId="77777777" w:rsidR="00E97C3D" w:rsidRDefault="00E97C3D" w:rsidP="00E97C3D">
      <w:pPr>
        <w:rPr>
          <w:rFonts w:ascii="Arial" w:hAnsi="Arial" w:cs="Arial"/>
          <w:b/>
        </w:rPr>
      </w:pPr>
      <w:r>
        <w:rPr>
          <w:rFonts w:ascii="Arial" w:hAnsi="Arial" w:cs="Arial"/>
          <w:b/>
        </w:rPr>
        <w:t xml:space="preserve">Abstract: </w:t>
      </w:r>
    </w:p>
    <w:p w14:paraId="78852285" w14:textId="77777777" w:rsidR="00E97C3D" w:rsidRDefault="00E97C3D" w:rsidP="00E97C3D">
      <w:r>
        <w:t>moved from AI 9.13 to AI 15</w:t>
      </w:r>
    </w:p>
    <w:p w14:paraId="268A3B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FDCB" w14:textId="77777777" w:rsidR="00E97C3D" w:rsidRDefault="00E97C3D" w:rsidP="00E97C3D">
      <w:pPr>
        <w:rPr>
          <w:rFonts w:ascii="Arial" w:hAnsi="Arial" w:cs="Arial"/>
          <w:b/>
          <w:sz w:val="24"/>
        </w:rPr>
      </w:pPr>
      <w:r>
        <w:rPr>
          <w:rFonts w:ascii="Arial" w:hAnsi="Arial" w:cs="Arial"/>
          <w:b/>
          <w:color w:val="0000FF"/>
          <w:sz w:val="24"/>
        </w:rPr>
        <w:t>RP-210512</w:t>
      </w:r>
      <w:r>
        <w:rPr>
          <w:rFonts w:ascii="Arial" w:hAnsi="Arial" w:cs="Arial"/>
          <w:b/>
          <w:color w:val="0000FF"/>
          <w:sz w:val="24"/>
        </w:rPr>
        <w:tab/>
      </w:r>
      <w:r>
        <w:rPr>
          <w:rFonts w:ascii="Arial" w:hAnsi="Arial" w:cs="Arial"/>
          <w:b/>
          <w:sz w:val="24"/>
        </w:rPr>
        <w:t>Motivation of study for UE Aggregation</w:t>
      </w:r>
    </w:p>
    <w:p w14:paraId="05FA108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65595606" w14:textId="77777777" w:rsidR="00E97C3D" w:rsidRDefault="00E97C3D" w:rsidP="00E97C3D">
      <w:pPr>
        <w:rPr>
          <w:rFonts w:ascii="Arial" w:hAnsi="Arial" w:cs="Arial"/>
          <w:b/>
        </w:rPr>
      </w:pPr>
      <w:r>
        <w:rPr>
          <w:rFonts w:ascii="Arial" w:hAnsi="Arial" w:cs="Arial"/>
          <w:b/>
        </w:rPr>
        <w:t xml:space="preserve">Abstract: </w:t>
      </w:r>
    </w:p>
    <w:p w14:paraId="2F46007E" w14:textId="77777777" w:rsidR="00E97C3D" w:rsidRDefault="00E97C3D" w:rsidP="00E97C3D">
      <w:r>
        <w:t>wrong Tdoc type in Tdoc request; moved from AI 9.13 to AI 15; related to RP-210395</w:t>
      </w:r>
    </w:p>
    <w:p w14:paraId="2B8DB3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5630" w14:textId="77777777" w:rsidR="00E97C3D" w:rsidRDefault="00E97C3D" w:rsidP="00E97C3D">
      <w:pPr>
        <w:rPr>
          <w:rFonts w:ascii="Arial" w:hAnsi="Arial" w:cs="Arial"/>
          <w:b/>
          <w:sz w:val="24"/>
        </w:rPr>
      </w:pPr>
      <w:r>
        <w:rPr>
          <w:rFonts w:ascii="Arial" w:hAnsi="Arial" w:cs="Arial"/>
          <w:b/>
          <w:color w:val="0000FF"/>
          <w:sz w:val="24"/>
        </w:rPr>
        <w:t>RP-210395</w:t>
      </w:r>
      <w:r>
        <w:rPr>
          <w:rFonts w:ascii="Arial" w:hAnsi="Arial" w:cs="Arial"/>
          <w:b/>
          <w:color w:val="0000FF"/>
          <w:sz w:val="24"/>
        </w:rPr>
        <w:tab/>
      </w:r>
      <w:r>
        <w:rPr>
          <w:rFonts w:ascii="Arial" w:hAnsi="Arial" w:cs="Arial"/>
          <w:b/>
          <w:sz w:val="24"/>
        </w:rPr>
        <w:t>New SID on Study on UE Aggregation</w:t>
      </w:r>
    </w:p>
    <w:p w14:paraId="77F47063"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77887707" w14:textId="77777777" w:rsidR="00E97C3D" w:rsidRDefault="00E97C3D" w:rsidP="00E97C3D">
      <w:pPr>
        <w:rPr>
          <w:rFonts w:ascii="Arial" w:hAnsi="Arial" w:cs="Arial"/>
          <w:b/>
        </w:rPr>
      </w:pPr>
      <w:r>
        <w:rPr>
          <w:rFonts w:ascii="Arial" w:hAnsi="Arial" w:cs="Arial"/>
          <w:b/>
        </w:rPr>
        <w:t xml:space="preserve">Abstract: </w:t>
      </w:r>
    </w:p>
    <w:p w14:paraId="494B4B7E" w14:textId="77777777" w:rsidR="00E97C3D" w:rsidRDefault="00E97C3D" w:rsidP="00E97C3D">
      <w:r>
        <w:t>moved from AI 9.13 to AI 15</w:t>
      </w:r>
    </w:p>
    <w:p w14:paraId="689BF5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733E" w14:textId="77777777" w:rsidR="00E97C3D" w:rsidRDefault="00E97C3D" w:rsidP="00E97C3D">
      <w:pPr>
        <w:rPr>
          <w:rFonts w:ascii="Arial" w:hAnsi="Arial" w:cs="Arial"/>
          <w:b/>
          <w:sz w:val="24"/>
        </w:rPr>
      </w:pPr>
      <w:r>
        <w:rPr>
          <w:rFonts w:ascii="Arial" w:hAnsi="Arial" w:cs="Arial"/>
          <w:b/>
          <w:color w:val="0000FF"/>
          <w:sz w:val="24"/>
        </w:rPr>
        <w:t>RP-210511</w:t>
      </w:r>
      <w:r>
        <w:rPr>
          <w:rFonts w:ascii="Arial" w:hAnsi="Arial" w:cs="Arial"/>
          <w:b/>
          <w:color w:val="0000FF"/>
          <w:sz w:val="24"/>
        </w:rPr>
        <w:tab/>
      </w:r>
      <w:r>
        <w:rPr>
          <w:rFonts w:ascii="Arial" w:hAnsi="Arial" w:cs="Arial"/>
          <w:b/>
          <w:sz w:val="24"/>
        </w:rPr>
        <w:t>Motivation of study for Inter-UE Handover or Replication for Same User</w:t>
      </w:r>
    </w:p>
    <w:p w14:paraId="3E4DEE5C"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EBE1B49" w14:textId="77777777" w:rsidR="00E97C3D" w:rsidRDefault="00E97C3D" w:rsidP="00E97C3D">
      <w:pPr>
        <w:rPr>
          <w:rFonts w:ascii="Arial" w:hAnsi="Arial" w:cs="Arial"/>
          <w:b/>
        </w:rPr>
      </w:pPr>
      <w:r>
        <w:rPr>
          <w:rFonts w:ascii="Arial" w:hAnsi="Arial" w:cs="Arial"/>
          <w:b/>
        </w:rPr>
        <w:t xml:space="preserve">Abstract: </w:t>
      </w:r>
    </w:p>
    <w:p w14:paraId="6E298D84" w14:textId="77777777" w:rsidR="00E97C3D" w:rsidRDefault="00E97C3D" w:rsidP="00E97C3D">
      <w:r>
        <w:t>wrong Tdoc type in Tdoc request; moved from AI 9.13 to AI 15; related to RP-210394</w:t>
      </w:r>
    </w:p>
    <w:p w14:paraId="4B2704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8762" w14:textId="77777777" w:rsidR="00E97C3D" w:rsidRDefault="00E97C3D" w:rsidP="00E97C3D">
      <w:pPr>
        <w:rPr>
          <w:rFonts w:ascii="Arial" w:hAnsi="Arial" w:cs="Arial"/>
          <w:b/>
          <w:sz w:val="24"/>
        </w:rPr>
      </w:pPr>
      <w:r>
        <w:rPr>
          <w:rFonts w:ascii="Arial" w:hAnsi="Arial" w:cs="Arial"/>
          <w:b/>
          <w:color w:val="0000FF"/>
          <w:sz w:val="24"/>
        </w:rPr>
        <w:t>RP-210394</w:t>
      </w:r>
      <w:r>
        <w:rPr>
          <w:rFonts w:ascii="Arial" w:hAnsi="Arial" w:cs="Arial"/>
          <w:b/>
          <w:color w:val="0000FF"/>
          <w:sz w:val="24"/>
        </w:rPr>
        <w:tab/>
      </w:r>
      <w:r>
        <w:rPr>
          <w:rFonts w:ascii="Arial" w:hAnsi="Arial" w:cs="Arial"/>
          <w:b/>
          <w:sz w:val="24"/>
        </w:rPr>
        <w:t>New SID on Study on inter-UE Handover or Replication for Same User</w:t>
      </w:r>
    </w:p>
    <w:p w14:paraId="2A879A5D"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2F399A82" w14:textId="77777777" w:rsidR="00E97C3D" w:rsidRDefault="00E97C3D" w:rsidP="00E97C3D">
      <w:pPr>
        <w:rPr>
          <w:rFonts w:ascii="Arial" w:hAnsi="Arial" w:cs="Arial"/>
          <w:b/>
        </w:rPr>
      </w:pPr>
      <w:r>
        <w:rPr>
          <w:rFonts w:ascii="Arial" w:hAnsi="Arial" w:cs="Arial"/>
          <w:b/>
        </w:rPr>
        <w:t xml:space="preserve">Abstract: </w:t>
      </w:r>
    </w:p>
    <w:p w14:paraId="4FE933F5" w14:textId="77777777" w:rsidR="00E97C3D" w:rsidRDefault="00E97C3D" w:rsidP="00E97C3D">
      <w:r>
        <w:t>moved from AI 9.13 to AI 15</w:t>
      </w:r>
    </w:p>
    <w:p w14:paraId="407B29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06C1A" w14:textId="77777777" w:rsidR="00E97C3D" w:rsidRDefault="00E97C3D" w:rsidP="00E97C3D">
      <w:pPr>
        <w:rPr>
          <w:rFonts w:ascii="Arial" w:hAnsi="Arial" w:cs="Arial"/>
          <w:b/>
          <w:sz w:val="24"/>
        </w:rPr>
      </w:pPr>
      <w:r>
        <w:rPr>
          <w:rFonts w:ascii="Arial" w:hAnsi="Arial" w:cs="Arial"/>
          <w:b/>
          <w:color w:val="0000FF"/>
          <w:sz w:val="24"/>
        </w:rPr>
        <w:t>RP-210391</w:t>
      </w:r>
      <w:r>
        <w:rPr>
          <w:rFonts w:ascii="Arial" w:hAnsi="Arial" w:cs="Arial"/>
          <w:b/>
          <w:color w:val="0000FF"/>
          <w:sz w:val="24"/>
        </w:rPr>
        <w:tab/>
      </w:r>
      <w:r>
        <w:rPr>
          <w:rFonts w:ascii="Arial" w:hAnsi="Arial" w:cs="Arial"/>
          <w:b/>
          <w:sz w:val="24"/>
        </w:rPr>
        <w:t>Motivation of study for full duplex in NR</w:t>
      </w:r>
    </w:p>
    <w:p w14:paraId="3B40033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1C8A37C" w14:textId="77777777" w:rsidR="00E97C3D" w:rsidRDefault="00E97C3D" w:rsidP="00E97C3D">
      <w:pPr>
        <w:rPr>
          <w:rFonts w:ascii="Arial" w:hAnsi="Arial" w:cs="Arial"/>
          <w:b/>
        </w:rPr>
      </w:pPr>
      <w:r>
        <w:rPr>
          <w:rFonts w:ascii="Arial" w:hAnsi="Arial" w:cs="Arial"/>
          <w:b/>
        </w:rPr>
        <w:t xml:space="preserve">Abstract: </w:t>
      </w:r>
    </w:p>
    <w:p w14:paraId="2934969A" w14:textId="77777777" w:rsidR="00E97C3D" w:rsidRDefault="00E97C3D" w:rsidP="00E97C3D">
      <w:r>
        <w:t>wrong Tdoc type in Tdoc request; moved from AI 9.13 to AI 15</w:t>
      </w:r>
    </w:p>
    <w:p w14:paraId="618261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0168" w14:textId="77777777" w:rsidR="00E97C3D" w:rsidRDefault="00E97C3D" w:rsidP="00E97C3D">
      <w:pPr>
        <w:rPr>
          <w:rFonts w:ascii="Arial" w:hAnsi="Arial" w:cs="Arial"/>
          <w:b/>
          <w:sz w:val="24"/>
        </w:rPr>
      </w:pPr>
      <w:r>
        <w:rPr>
          <w:rFonts w:ascii="Arial" w:hAnsi="Arial" w:cs="Arial"/>
          <w:b/>
          <w:color w:val="0000FF"/>
          <w:sz w:val="24"/>
        </w:rPr>
        <w:t>RP-210392</w:t>
      </w:r>
      <w:r>
        <w:rPr>
          <w:rFonts w:ascii="Arial" w:hAnsi="Arial" w:cs="Arial"/>
          <w:b/>
          <w:color w:val="0000FF"/>
          <w:sz w:val="24"/>
        </w:rPr>
        <w:tab/>
      </w:r>
      <w:r>
        <w:rPr>
          <w:rFonts w:ascii="Arial" w:hAnsi="Arial" w:cs="Arial"/>
          <w:b/>
          <w:sz w:val="24"/>
        </w:rPr>
        <w:t>Motivation of study for flexible spectrum utilization/elastic cell in NR</w:t>
      </w:r>
    </w:p>
    <w:p w14:paraId="0316E7A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0C272C0" w14:textId="77777777" w:rsidR="00E97C3D" w:rsidRDefault="00E97C3D" w:rsidP="00E97C3D">
      <w:pPr>
        <w:rPr>
          <w:rFonts w:ascii="Arial" w:hAnsi="Arial" w:cs="Arial"/>
          <w:b/>
        </w:rPr>
      </w:pPr>
      <w:r>
        <w:rPr>
          <w:rFonts w:ascii="Arial" w:hAnsi="Arial" w:cs="Arial"/>
          <w:b/>
        </w:rPr>
        <w:t xml:space="preserve">Abstract: </w:t>
      </w:r>
    </w:p>
    <w:p w14:paraId="5EB8EB3E" w14:textId="77777777" w:rsidR="00E97C3D" w:rsidRDefault="00E97C3D" w:rsidP="00E97C3D">
      <w:r>
        <w:t>wrong Tdoc type in Tdoc request; moved from AI 9.13 to AI 15</w:t>
      </w:r>
    </w:p>
    <w:p w14:paraId="7725A2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8202" w14:textId="77777777" w:rsidR="00E97C3D" w:rsidRDefault="00E97C3D" w:rsidP="00E97C3D">
      <w:pPr>
        <w:rPr>
          <w:rFonts w:ascii="Arial" w:hAnsi="Arial" w:cs="Arial"/>
          <w:b/>
          <w:sz w:val="24"/>
        </w:rPr>
      </w:pPr>
      <w:r>
        <w:rPr>
          <w:rFonts w:ascii="Arial" w:hAnsi="Arial" w:cs="Arial"/>
          <w:b/>
          <w:color w:val="0000FF"/>
          <w:sz w:val="24"/>
        </w:rPr>
        <w:t>RP-210393</w:t>
      </w:r>
      <w:r>
        <w:rPr>
          <w:rFonts w:ascii="Arial" w:hAnsi="Arial" w:cs="Arial"/>
          <w:b/>
          <w:color w:val="0000FF"/>
          <w:sz w:val="24"/>
        </w:rPr>
        <w:tab/>
      </w:r>
      <w:r>
        <w:rPr>
          <w:rFonts w:ascii="Arial" w:hAnsi="Arial" w:cs="Arial"/>
          <w:b/>
          <w:sz w:val="24"/>
        </w:rPr>
        <w:t>New SID on Study on evaluation methodology for AI enabled RAN</w:t>
      </w:r>
    </w:p>
    <w:p w14:paraId="41737DF0"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06B339BB" w14:textId="77777777" w:rsidR="00E97C3D" w:rsidRDefault="00E97C3D" w:rsidP="00E97C3D">
      <w:pPr>
        <w:rPr>
          <w:rFonts w:ascii="Arial" w:hAnsi="Arial" w:cs="Arial"/>
          <w:b/>
        </w:rPr>
      </w:pPr>
      <w:r>
        <w:rPr>
          <w:rFonts w:ascii="Arial" w:hAnsi="Arial" w:cs="Arial"/>
          <w:b/>
        </w:rPr>
        <w:t xml:space="preserve">Abstract: </w:t>
      </w:r>
    </w:p>
    <w:p w14:paraId="24BA70BC" w14:textId="77777777" w:rsidR="00E97C3D" w:rsidRDefault="00E97C3D" w:rsidP="00E97C3D">
      <w:r>
        <w:t>moved from AI 9.13 to AI 15</w:t>
      </w:r>
    </w:p>
    <w:p w14:paraId="1F839F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4EE" w14:textId="77777777" w:rsidR="00E97C3D" w:rsidRDefault="00E97C3D" w:rsidP="00E97C3D">
      <w:pPr>
        <w:rPr>
          <w:rFonts w:ascii="Arial" w:hAnsi="Arial" w:cs="Arial"/>
          <w:b/>
          <w:sz w:val="24"/>
        </w:rPr>
      </w:pPr>
      <w:r>
        <w:rPr>
          <w:rFonts w:ascii="Arial" w:hAnsi="Arial" w:cs="Arial"/>
          <w:b/>
          <w:color w:val="0000FF"/>
          <w:sz w:val="24"/>
        </w:rPr>
        <w:t>RP-210447</w:t>
      </w:r>
      <w:r>
        <w:rPr>
          <w:rFonts w:ascii="Arial" w:hAnsi="Arial" w:cs="Arial"/>
          <w:b/>
          <w:color w:val="0000FF"/>
          <w:sz w:val="24"/>
        </w:rPr>
        <w:tab/>
      </w:r>
      <w:r>
        <w:rPr>
          <w:rFonts w:ascii="Arial" w:hAnsi="Arial" w:cs="Arial"/>
          <w:b/>
          <w:sz w:val="24"/>
        </w:rPr>
        <w:t>Discussion on RAN Evolution for Distributed Intelligence</w:t>
      </w:r>
    </w:p>
    <w:p w14:paraId="06DC21F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60EC5DC" w14:textId="77777777" w:rsidR="00E97C3D" w:rsidRDefault="00E97C3D" w:rsidP="00E97C3D">
      <w:pPr>
        <w:rPr>
          <w:rFonts w:ascii="Arial" w:hAnsi="Arial" w:cs="Arial"/>
          <w:b/>
        </w:rPr>
      </w:pPr>
      <w:r>
        <w:rPr>
          <w:rFonts w:ascii="Arial" w:hAnsi="Arial" w:cs="Arial"/>
          <w:b/>
        </w:rPr>
        <w:t xml:space="preserve">Abstract: </w:t>
      </w:r>
    </w:p>
    <w:p w14:paraId="3FC96250" w14:textId="77777777" w:rsidR="00E97C3D" w:rsidRDefault="00E97C3D" w:rsidP="00E97C3D">
      <w:r>
        <w:t>moved from AI 9.13 to AI 15</w:t>
      </w:r>
    </w:p>
    <w:p w14:paraId="2BCD65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93A4" w14:textId="77777777" w:rsidR="00E97C3D" w:rsidRDefault="00E97C3D" w:rsidP="00E97C3D">
      <w:pPr>
        <w:rPr>
          <w:rFonts w:ascii="Arial" w:hAnsi="Arial" w:cs="Arial"/>
          <w:b/>
          <w:sz w:val="24"/>
        </w:rPr>
      </w:pPr>
      <w:r>
        <w:rPr>
          <w:rFonts w:ascii="Arial" w:hAnsi="Arial" w:cs="Arial"/>
          <w:b/>
          <w:color w:val="0000FF"/>
          <w:sz w:val="24"/>
        </w:rPr>
        <w:t>RP-210448</w:t>
      </w:r>
      <w:r>
        <w:rPr>
          <w:rFonts w:ascii="Arial" w:hAnsi="Arial" w:cs="Arial"/>
          <w:b/>
          <w:color w:val="0000FF"/>
          <w:sz w:val="24"/>
        </w:rPr>
        <w:tab/>
      </w:r>
      <w:r>
        <w:rPr>
          <w:rFonts w:ascii="Arial" w:hAnsi="Arial" w:cs="Arial"/>
          <w:b/>
          <w:sz w:val="24"/>
        </w:rPr>
        <w:t>Discussion on UAV Swarm Support in NR RAN for Rel-18</w:t>
      </w:r>
    </w:p>
    <w:p w14:paraId="6133A031"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49558B0" w14:textId="77777777" w:rsidR="00E97C3D" w:rsidRDefault="00E97C3D" w:rsidP="00E97C3D">
      <w:pPr>
        <w:rPr>
          <w:rFonts w:ascii="Arial" w:hAnsi="Arial" w:cs="Arial"/>
          <w:b/>
        </w:rPr>
      </w:pPr>
      <w:r>
        <w:rPr>
          <w:rFonts w:ascii="Arial" w:hAnsi="Arial" w:cs="Arial"/>
          <w:b/>
        </w:rPr>
        <w:t xml:space="preserve">Abstract: </w:t>
      </w:r>
    </w:p>
    <w:p w14:paraId="40781D19" w14:textId="77777777" w:rsidR="00E97C3D" w:rsidRDefault="00E97C3D" w:rsidP="00E97C3D">
      <w:r>
        <w:t>moved from AI 9.13 to AI 15</w:t>
      </w:r>
    </w:p>
    <w:p w14:paraId="5B0114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2634C" w14:textId="77777777" w:rsidR="00E97C3D" w:rsidRDefault="00E97C3D" w:rsidP="00E97C3D">
      <w:pPr>
        <w:rPr>
          <w:rFonts w:ascii="Arial" w:hAnsi="Arial" w:cs="Arial"/>
          <w:b/>
          <w:sz w:val="24"/>
        </w:rPr>
      </w:pPr>
      <w:r>
        <w:rPr>
          <w:rFonts w:ascii="Arial" w:hAnsi="Arial" w:cs="Arial"/>
          <w:b/>
          <w:color w:val="0000FF"/>
          <w:sz w:val="24"/>
        </w:rPr>
        <w:t>RP-210450</w:t>
      </w:r>
      <w:r>
        <w:rPr>
          <w:rFonts w:ascii="Arial" w:hAnsi="Arial" w:cs="Arial"/>
          <w:b/>
          <w:color w:val="0000FF"/>
          <w:sz w:val="24"/>
        </w:rPr>
        <w:tab/>
      </w:r>
      <w:r>
        <w:rPr>
          <w:rFonts w:ascii="Arial" w:hAnsi="Arial" w:cs="Arial"/>
          <w:b/>
          <w:sz w:val="24"/>
        </w:rPr>
        <w:t>Motivation and analysis for vehicle base station relay</w:t>
      </w:r>
    </w:p>
    <w:p w14:paraId="4C28348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D73D152" w14:textId="77777777" w:rsidR="00E97C3D" w:rsidRDefault="00E97C3D" w:rsidP="00E97C3D">
      <w:pPr>
        <w:rPr>
          <w:rFonts w:ascii="Arial" w:hAnsi="Arial" w:cs="Arial"/>
          <w:b/>
        </w:rPr>
      </w:pPr>
      <w:r>
        <w:rPr>
          <w:rFonts w:ascii="Arial" w:hAnsi="Arial" w:cs="Arial"/>
          <w:b/>
        </w:rPr>
        <w:t xml:space="preserve">Abstract: </w:t>
      </w:r>
    </w:p>
    <w:p w14:paraId="1F320C0F" w14:textId="77777777" w:rsidR="00E97C3D" w:rsidRDefault="00E97C3D" w:rsidP="00E97C3D">
      <w:r>
        <w:t>moved from AI 9.13 to AI 15</w:t>
      </w:r>
    </w:p>
    <w:p w14:paraId="5E056A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23CF5" w14:textId="77777777" w:rsidR="00E97C3D" w:rsidRDefault="00E97C3D" w:rsidP="00E97C3D">
      <w:pPr>
        <w:rPr>
          <w:rFonts w:ascii="Arial" w:hAnsi="Arial" w:cs="Arial"/>
          <w:b/>
          <w:sz w:val="24"/>
        </w:rPr>
      </w:pPr>
      <w:r>
        <w:rPr>
          <w:rFonts w:ascii="Arial" w:hAnsi="Arial" w:cs="Arial"/>
          <w:b/>
          <w:color w:val="0000FF"/>
          <w:sz w:val="24"/>
        </w:rPr>
        <w:t>RP-210451</w:t>
      </w:r>
      <w:r>
        <w:rPr>
          <w:rFonts w:ascii="Arial" w:hAnsi="Arial" w:cs="Arial"/>
          <w:b/>
          <w:color w:val="0000FF"/>
          <w:sz w:val="24"/>
        </w:rPr>
        <w:tab/>
      </w:r>
      <w:r>
        <w:rPr>
          <w:rFonts w:ascii="Arial" w:hAnsi="Arial" w:cs="Arial"/>
          <w:b/>
          <w:sz w:val="24"/>
        </w:rPr>
        <w:t>Potential high layer related enhancements for XR and cloud gaming</w:t>
      </w:r>
    </w:p>
    <w:p w14:paraId="06A93A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53157A2" w14:textId="77777777" w:rsidR="00E97C3D" w:rsidRDefault="00E97C3D" w:rsidP="00E97C3D">
      <w:pPr>
        <w:rPr>
          <w:rFonts w:ascii="Arial" w:hAnsi="Arial" w:cs="Arial"/>
          <w:b/>
        </w:rPr>
      </w:pPr>
      <w:r>
        <w:rPr>
          <w:rFonts w:ascii="Arial" w:hAnsi="Arial" w:cs="Arial"/>
          <w:b/>
        </w:rPr>
        <w:t xml:space="preserve">Abstract: </w:t>
      </w:r>
    </w:p>
    <w:p w14:paraId="70FBA4C3" w14:textId="77777777" w:rsidR="00E97C3D" w:rsidRDefault="00E97C3D" w:rsidP="00E97C3D">
      <w:r>
        <w:t>moved from AI 9.13 to AI 15</w:t>
      </w:r>
    </w:p>
    <w:p w14:paraId="00ECAE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054E" w14:textId="77777777" w:rsidR="00E97C3D" w:rsidRDefault="00E97C3D" w:rsidP="00E97C3D">
      <w:pPr>
        <w:rPr>
          <w:rFonts w:ascii="Arial" w:hAnsi="Arial" w:cs="Arial"/>
          <w:b/>
          <w:sz w:val="24"/>
        </w:rPr>
      </w:pPr>
      <w:r>
        <w:rPr>
          <w:rFonts w:ascii="Arial" w:hAnsi="Arial" w:cs="Arial"/>
          <w:b/>
          <w:color w:val="0000FF"/>
          <w:sz w:val="24"/>
        </w:rPr>
        <w:t>RP-210452</w:t>
      </w:r>
      <w:r>
        <w:rPr>
          <w:rFonts w:ascii="Arial" w:hAnsi="Arial" w:cs="Arial"/>
          <w:b/>
          <w:color w:val="0000FF"/>
          <w:sz w:val="24"/>
        </w:rPr>
        <w:tab/>
      </w:r>
      <w:r>
        <w:rPr>
          <w:rFonts w:ascii="Arial" w:hAnsi="Arial" w:cs="Arial"/>
          <w:b/>
          <w:sz w:val="24"/>
        </w:rPr>
        <w:t>Proposals for using unlicensed spectrum for sidelink communication</w:t>
      </w:r>
    </w:p>
    <w:p w14:paraId="4365500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0BB5DCB" w14:textId="77777777" w:rsidR="00E97C3D" w:rsidRDefault="00E97C3D" w:rsidP="00E97C3D">
      <w:pPr>
        <w:rPr>
          <w:rFonts w:ascii="Arial" w:hAnsi="Arial" w:cs="Arial"/>
          <w:b/>
        </w:rPr>
      </w:pPr>
      <w:r>
        <w:rPr>
          <w:rFonts w:ascii="Arial" w:hAnsi="Arial" w:cs="Arial"/>
          <w:b/>
        </w:rPr>
        <w:t xml:space="preserve">Abstract: </w:t>
      </w:r>
    </w:p>
    <w:p w14:paraId="4F09F6AF" w14:textId="77777777" w:rsidR="00E97C3D" w:rsidRDefault="00E97C3D" w:rsidP="00E97C3D">
      <w:r>
        <w:t>moved from AI 9.13 to AI 15</w:t>
      </w:r>
    </w:p>
    <w:p w14:paraId="4C496B6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CB87" w14:textId="77777777" w:rsidR="00E97C3D" w:rsidRDefault="00E97C3D" w:rsidP="00E97C3D">
      <w:pPr>
        <w:rPr>
          <w:rFonts w:ascii="Arial" w:hAnsi="Arial" w:cs="Arial"/>
          <w:b/>
          <w:sz w:val="24"/>
        </w:rPr>
      </w:pPr>
      <w:r>
        <w:rPr>
          <w:rFonts w:ascii="Arial" w:hAnsi="Arial" w:cs="Arial"/>
          <w:b/>
          <w:color w:val="0000FF"/>
          <w:sz w:val="24"/>
        </w:rPr>
        <w:t>RP-210673</w:t>
      </w:r>
      <w:r>
        <w:rPr>
          <w:rFonts w:ascii="Arial" w:hAnsi="Arial" w:cs="Arial"/>
          <w:b/>
          <w:color w:val="0000FF"/>
          <w:sz w:val="24"/>
        </w:rPr>
        <w:tab/>
      </w:r>
      <w:r>
        <w:rPr>
          <w:rFonts w:ascii="Arial" w:hAnsi="Arial" w:cs="Arial"/>
          <w:b/>
          <w:sz w:val="24"/>
        </w:rPr>
        <w:t>Motivation for Beam-management and CSI Enhancements in NR Rel-18</w:t>
      </w:r>
    </w:p>
    <w:p w14:paraId="2E4EC3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Lenovo</w:t>
      </w:r>
    </w:p>
    <w:p w14:paraId="1EBC32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83EB8" w14:textId="77777777" w:rsidR="00E97C3D" w:rsidRDefault="00E97C3D" w:rsidP="00E97C3D">
      <w:pPr>
        <w:rPr>
          <w:rFonts w:ascii="Arial" w:hAnsi="Arial" w:cs="Arial"/>
          <w:b/>
          <w:sz w:val="24"/>
        </w:rPr>
      </w:pPr>
      <w:r>
        <w:rPr>
          <w:rFonts w:ascii="Arial" w:hAnsi="Arial" w:cs="Arial"/>
          <w:b/>
          <w:color w:val="0000FF"/>
          <w:sz w:val="24"/>
        </w:rPr>
        <w:t>RP-210675</w:t>
      </w:r>
      <w:r>
        <w:rPr>
          <w:rFonts w:ascii="Arial" w:hAnsi="Arial" w:cs="Arial"/>
          <w:b/>
          <w:color w:val="0000FF"/>
          <w:sz w:val="24"/>
        </w:rPr>
        <w:tab/>
      </w:r>
      <w:r>
        <w:rPr>
          <w:rFonts w:ascii="Arial" w:hAnsi="Arial" w:cs="Arial"/>
          <w:b/>
          <w:sz w:val="24"/>
        </w:rPr>
        <w:t>Support of Wireless Industrial Ethernet in NR Rel-18</w:t>
      </w:r>
    </w:p>
    <w:p w14:paraId="4CBAE39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Lenovo</w:t>
      </w:r>
    </w:p>
    <w:p w14:paraId="38BB2F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02742" w14:textId="77777777" w:rsidR="00E97C3D" w:rsidRDefault="00E97C3D" w:rsidP="00E97C3D">
      <w:pPr>
        <w:rPr>
          <w:rFonts w:ascii="Arial" w:hAnsi="Arial" w:cs="Arial"/>
          <w:b/>
          <w:sz w:val="24"/>
        </w:rPr>
      </w:pPr>
      <w:r>
        <w:rPr>
          <w:rFonts w:ascii="Arial" w:hAnsi="Arial" w:cs="Arial"/>
          <w:b/>
          <w:color w:val="0000FF"/>
          <w:sz w:val="24"/>
        </w:rPr>
        <w:t>RP-210613</w:t>
      </w:r>
      <w:r>
        <w:rPr>
          <w:rFonts w:ascii="Arial" w:hAnsi="Arial" w:cs="Arial"/>
          <w:b/>
          <w:color w:val="0000FF"/>
          <w:sz w:val="24"/>
        </w:rPr>
        <w:tab/>
      </w:r>
      <w:r>
        <w:rPr>
          <w:rFonts w:ascii="Arial" w:hAnsi="Arial" w:cs="Arial"/>
          <w:b/>
          <w:sz w:val="24"/>
        </w:rPr>
        <w:t>Evolution to 5G Advanced - Vision and Timeline</w:t>
      </w:r>
    </w:p>
    <w:p w14:paraId="06BEB8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AFBF67" w14:textId="77777777" w:rsidR="00E97C3D" w:rsidRDefault="00E97C3D" w:rsidP="00E97C3D">
      <w:pPr>
        <w:rPr>
          <w:rFonts w:ascii="Arial" w:hAnsi="Arial" w:cs="Arial"/>
          <w:b/>
        </w:rPr>
      </w:pPr>
      <w:r>
        <w:rPr>
          <w:rFonts w:ascii="Arial" w:hAnsi="Arial" w:cs="Arial"/>
          <w:b/>
        </w:rPr>
        <w:t xml:space="preserve">Abstract: </w:t>
      </w:r>
    </w:p>
    <w:p w14:paraId="3A4EAA7A" w14:textId="77777777" w:rsidR="00E97C3D" w:rsidRDefault="00E97C3D" w:rsidP="00E97C3D">
      <w:r>
        <w:t>moved from AI 9.13 to AI 15</w:t>
      </w:r>
    </w:p>
    <w:p w14:paraId="76EEEC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B7BD3" w14:textId="77777777" w:rsidR="00E97C3D" w:rsidRDefault="00E97C3D" w:rsidP="00E97C3D">
      <w:pPr>
        <w:rPr>
          <w:rFonts w:ascii="Arial" w:hAnsi="Arial" w:cs="Arial"/>
          <w:b/>
          <w:sz w:val="24"/>
        </w:rPr>
      </w:pPr>
      <w:r>
        <w:rPr>
          <w:rFonts w:ascii="Arial" w:hAnsi="Arial" w:cs="Arial"/>
          <w:b/>
          <w:color w:val="0000FF"/>
          <w:sz w:val="24"/>
        </w:rPr>
        <w:lastRenderedPageBreak/>
        <w:t>RP-210614</w:t>
      </w:r>
      <w:r>
        <w:rPr>
          <w:rFonts w:ascii="Arial" w:hAnsi="Arial" w:cs="Arial"/>
          <w:b/>
          <w:color w:val="0000FF"/>
          <w:sz w:val="24"/>
        </w:rPr>
        <w:tab/>
      </w:r>
      <w:r>
        <w:rPr>
          <w:rFonts w:ascii="Arial" w:hAnsi="Arial" w:cs="Arial"/>
          <w:b/>
          <w:sz w:val="24"/>
        </w:rPr>
        <w:t>Support of Artificial Intelligence Applications for 5G Advanced</w:t>
      </w:r>
    </w:p>
    <w:p w14:paraId="38CA1D9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DE6F84" w14:textId="77777777" w:rsidR="00E97C3D" w:rsidRDefault="00E97C3D" w:rsidP="00E97C3D">
      <w:pPr>
        <w:rPr>
          <w:rFonts w:ascii="Arial" w:hAnsi="Arial" w:cs="Arial"/>
          <w:b/>
        </w:rPr>
      </w:pPr>
      <w:r>
        <w:rPr>
          <w:rFonts w:ascii="Arial" w:hAnsi="Arial" w:cs="Arial"/>
          <w:b/>
        </w:rPr>
        <w:t xml:space="preserve">Abstract: </w:t>
      </w:r>
    </w:p>
    <w:p w14:paraId="3C68FB3D" w14:textId="77777777" w:rsidR="00E97C3D" w:rsidRDefault="00E97C3D" w:rsidP="00E97C3D">
      <w:r>
        <w:t>moved from AI 9.13 to AI 15</w:t>
      </w:r>
    </w:p>
    <w:p w14:paraId="227B164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331DB" w14:textId="77777777" w:rsidR="00E97C3D" w:rsidRDefault="00E97C3D" w:rsidP="00E97C3D">
      <w:pPr>
        <w:rPr>
          <w:rFonts w:ascii="Arial" w:hAnsi="Arial" w:cs="Arial"/>
          <w:b/>
          <w:sz w:val="24"/>
        </w:rPr>
      </w:pPr>
      <w:r>
        <w:rPr>
          <w:rFonts w:ascii="Arial" w:hAnsi="Arial" w:cs="Arial"/>
          <w:b/>
          <w:color w:val="0000FF"/>
          <w:sz w:val="24"/>
        </w:rPr>
        <w:t>RP-210615</w:t>
      </w:r>
      <w:r>
        <w:rPr>
          <w:rFonts w:ascii="Arial" w:hAnsi="Arial" w:cs="Arial"/>
          <w:b/>
          <w:color w:val="0000FF"/>
          <w:sz w:val="24"/>
        </w:rPr>
        <w:tab/>
      </w:r>
      <w:r>
        <w:rPr>
          <w:rFonts w:ascii="Arial" w:hAnsi="Arial" w:cs="Arial"/>
          <w:b/>
          <w:sz w:val="24"/>
        </w:rPr>
        <w:t>Evolution of massive NR based IoTs for 5G Advanced</w:t>
      </w:r>
    </w:p>
    <w:p w14:paraId="666C8D0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6A2F29" w14:textId="77777777" w:rsidR="00E97C3D" w:rsidRDefault="00E97C3D" w:rsidP="00E97C3D">
      <w:pPr>
        <w:rPr>
          <w:rFonts w:ascii="Arial" w:hAnsi="Arial" w:cs="Arial"/>
          <w:b/>
        </w:rPr>
      </w:pPr>
      <w:r>
        <w:rPr>
          <w:rFonts w:ascii="Arial" w:hAnsi="Arial" w:cs="Arial"/>
          <w:b/>
        </w:rPr>
        <w:t xml:space="preserve">Abstract: </w:t>
      </w:r>
    </w:p>
    <w:p w14:paraId="1DA022E5" w14:textId="77777777" w:rsidR="00E97C3D" w:rsidRDefault="00E97C3D" w:rsidP="00E97C3D">
      <w:r>
        <w:t>moved from AI 9.13 to AI 15</w:t>
      </w:r>
    </w:p>
    <w:p w14:paraId="23676D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AFE72" w14:textId="77777777" w:rsidR="00E97C3D" w:rsidRDefault="00E97C3D" w:rsidP="00E97C3D">
      <w:pPr>
        <w:rPr>
          <w:rFonts w:ascii="Arial" w:hAnsi="Arial" w:cs="Arial"/>
          <w:b/>
          <w:sz w:val="24"/>
        </w:rPr>
      </w:pPr>
      <w:r>
        <w:rPr>
          <w:rFonts w:ascii="Arial" w:hAnsi="Arial" w:cs="Arial"/>
          <w:b/>
          <w:color w:val="0000FF"/>
          <w:sz w:val="24"/>
        </w:rPr>
        <w:t>RP-210616</w:t>
      </w:r>
      <w:r>
        <w:rPr>
          <w:rFonts w:ascii="Arial" w:hAnsi="Arial" w:cs="Arial"/>
          <w:b/>
          <w:color w:val="0000FF"/>
          <w:sz w:val="24"/>
        </w:rPr>
        <w:tab/>
      </w:r>
      <w:r>
        <w:rPr>
          <w:rFonts w:ascii="Arial" w:hAnsi="Arial" w:cs="Arial"/>
          <w:b/>
          <w:sz w:val="24"/>
        </w:rPr>
        <w:t>Uplink Enhancements for 5G Advanced</w:t>
      </w:r>
    </w:p>
    <w:p w14:paraId="596032B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8614AE" w14:textId="77777777" w:rsidR="00E97C3D" w:rsidRDefault="00E97C3D" w:rsidP="00E97C3D">
      <w:pPr>
        <w:rPr>
          <w:rFonts w:ascii="Arial" w:hAnsi="Arial" w:cs="Arial"/>
          <w:b/>
        </w:rPr>
      </w:pPr>
      <w:r>
        <w:rPr>
          <w:rFonts w:ascii="Arial" w:hAnsi="Arial" w:cs="Arial"/>
          <w:b/>
        </w:rPr>
        <w:t xml:space="preserve">Abstract: </w:t>
      </w:r>
    </w:p>
    <w:p w14:paraId="64D449A0" w14:textId="77777777" w:rsidR="00E97C3D" w:rsidRDefault="00E97C3D" w:rsidP="00E97C3D">
      <w:r>
        <w:t>moved from AI 9.13 to AI 15</w:t>
      </w:r>
    </w:p>
    <w:p w14:paraId="3F1966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5538" w14:textId="77777777" w:rsidR="00E97C3D" w:rsidRDefault="00E97C3D" w:rsidP="00E97C3D">
      <w:pPr>
        <w:rPr>
          <w:rFonts w:ascii="Arial" w:hAnsi="Arial" w:cs="Arial"/>
          <w:b/>
          <w:sz w:val="24"/>
        </w:rPr>
      </w:pPr>
      <w:r>
        <w:rPr>
          <w:rFonts w:ascii="Arial" w:hAnsi="Arial" w:cs="Arial"/>
          <w:b/>
          <w:color w:val="0000FF"/>
          <w:sz w:val="24"/>
        </w:rPr>
        <w:t>RP-210617</w:t>
      </w:r>
      <w:r>
        <w:rPr>
          <w:rFonts w:ascii="Arial" w:hAnsi="Arial" w:cs="Arial"/>
          <w:b/>
          <w:color w:val="0000FF"/>
          <w:sz w:val="24"/>
        </w:rPr>
        <w:tab/>
      </w:r>
      <w:r>
        <w:rPr>
          <w:rFonts w:ascii="Arial" w:hAnsi="Arial" w:cs="Arial"/>
          <w:b/>
          <w:sz w:val="24"/>
        </w:rPr>
        <w:t>Enhancements on FR2 and Ultra Dense Networks</w:t>
      </w:r>
    </w:p>
    <w:p w14:paraId="58221B5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808658" w14:textId="77777777" w:rsidR="00E97C3D" w:rsidRDefault="00E97C3D" w:rsidP="00E97C3D">
      <w:pPr>
        <w:rPr>
          <w:rFonts w:ascii="Arial" w:hAnsi="Arial" w:cs="Arial"/>
          <w:b/>
        </w:rPr>
      </w:pPr>
      <w:r>
        <w:rPr>
          <w:rFonts w:ascii="Arial" w:hAnsi="Arial" w:cs="Arial"/>
          <w:b/>
        </w:rPr>
        <w:t xml:space="preserve">Abstract: </w:t>
      </w:r>
    </w:p>
    <w:p w14:paraId="70AEA35A" w14:textId="77777777" w:rsidR="00E97C3D" w:rsidRDefault="00E97C3D" w:rsidP="00E97C3D">
      <w:r>
        <w:t>moved from AI 9.13 to AI 15</w:t>
      </w:r>
    </w:p>
    <w:p w14:paraId="76BD952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0C553" w14:textId="77777777" w:rsidR="00E97C3D" w:rsidRDefault="00E97C3D" w:rsidP="00E97C3D">
      <w:pPr>
        <w:rPr>
          <w:rFonts w:ascii="Arial" w:hAnsi="Arial" w:cs="Arial"/>
          <w:b/>
          <w:sz w:val="24"/>
        </w:rPr>
      </w:pPr>
      <w:r>
        <w:rPr>
          <w:rFonts w:ascii="Arial" w:hAnsi="Arial" w:cs="Arial"/>
          <w:b/>
          <w:color w:val="0000FF"/>
          <w:sz w:val="24"/>
        </w:rPr>
        <w:t>RP-210618</w:t>
      </w:r>
      <w:r>
        <w:rPr>
          <w:rFonts w:ascii="Arial" w:hAnsi="Arial" w:cs="Arial"/>
          <w:b/>
          <w:color w:val="0000FF"/>
          <w:sz w:val="24"/>
        </w:rPr>
        <w:tab/>
      </w:r>
      <w:r>
        <w:rPr>
          <w:rFonts w:ascii="Arial" w:hAnsi="Arial" w:cs="Arial"/>
          <w:b/>
          <w:sz w:val="24"/>
        </w:rPr>
        <w:t>Support of Reconfigurable Intelligent Surface for 5G Advanced</w:t>
      </w:r>
    </w:p>
    <w:p w14:paraId="386EE33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1045B9" w14:textId="77777777" w:rsidR="00E97C3D" w:rsidRDefault="00E97C3D" w:rsidP="00E97C3D">
      <w:pPr>
        <w:rPr>
          <w:rFonts w:ascii="Arial" w:hAnsi="Arial" w:cs="Arial"/>
          <w:b/>
        </w:rPr>
      </w:pPr>
      <w:r>
        <w:rPr>
          <w:rFonts w:ascii="Arial" w:hAnsi="Arial" w:cs="Arial"/>
          <w:b/>
        </w:rPr>
        <w:t xml:space="preserve">Abstract: </w:t>
      </w:r>
    </w:p>
    <w:p w14:paraId="384F8447" w14:textId="77777777" w:rsidR="00E97C3D" w:rsidRDefault="00E97C3D" w:rsidP="00E97C3D">
      <w:r>
        <w:t>moved from AI 9.13 to AI 15</w:t>
      </w:r>
    </w:p>
    <w:p w14:paraId="5D9268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DD4A7" w14:textId="77777777" w:rsidR="00E97C3D" w:rsidRDefault="00E97C3D" w:rsidP="00E97C3D">
      <w:pPr>
        <w:rPr>
          <w:rFonts w:ascii="Arial" w:hAnsi="Arial" w:cs="Arial"/>
          <w:b/>
          <w:sz w:val="24"/>
        </w:rPr>
      </w:pPr>
      <w:r>
        <w:rPr>
          <w:rFonts w:ascii="Arial" w:hAnsi="Arial" w:cs="Arial"/>
          <w:b/>
          <w:color w:val="0000FF"/>
          <w:sz w:val="24"/>
        </w:rPr>
        <w:t>RP-210619</w:t>
      </w:r>
      <w:r>
        <w:rPr>
          <w:rFonts w:ascii="Arial" w:hAnsi="Arial" w:cs="Arial"/>
          <w:b/>
          <w:color w:val="0000FF"/>
          <w:sz w:val="24"/>
        </w:rPr>
        <w:tab/>
      </w:r>
      <w:r>
        <w:rPr>
          <w:rFonts w:ascii="Arial" w:hAnsi="Arial" w:cs="Arial"/>
          <w:b/>
          <w:sz w:val="24"/>
        </w:rPr>
        <w:t>Support of Blockchain for 5G Advanced</w:t>
      </w:r>
    </w:p>
    <w:p w14:paraId="7763F9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755C0A" w14:textId="77777777" w:rsidR="00E97C3D" w:rsidRDefault="00E97C3D" w:rsidP="00E97C3D">
      <w:pPr>
        <w:rPr>
          <w:rFonts w:ascii="Arial" w:hAnsi="Arial" w:cs="Arial"/>
          <w:b/>
        </w:rPr>
      </w:pPr>
      <w:r>
        <w:rPr>
          <w:rFonts w:ascii="Arial" w:hAnsi="Arial" w:cs="Arial"/>
          <w:b/>
        </w:rPr>
        <w:t xml:space="preserve">Abstract: </w:t>
      </w:r>
    </w:p>
    <w:p w14:paraId="1E58D3DC" w14:textId="77777777" w:rsidR="00E97C3D" w:rsidRDefault="00E97C3D" w:rsidP="00E97C3D">
      <w:r>
        <w:t>moved from AI 9.13 to AI 15</w:t>
      </w:r>
    </w:p>
    <w:p w14:paraId="50C46BC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58E3" w14:textId="77777777" w:rsidR="00E97C3D" w:rsidRDefault="00E97C3D" w:rsidP="00E97C3D">
      <w:pPr>
        <w:rPr>
          <w:rFonts w:ascii="Arial" w:hAnsi="Arial" w:cs="Arial"/>
          <w:b/>
          <w:sz w:val="24"/>
        </w:rPr>
      </w:pPr>
      <w:r>
        <w:rPr>
          <w:rFonts w:ascii="Arial" w:hAnsi="Arial" w:cs="Arial"/>
          <w:b/>
          <w:color w:val="0000FF"/>
          <w:sz w:val="24"/>
        </w:rPr>
        <w:t>RP-210620</w:t>
      </w:r>
      <w:r>
        <w:rPr>
          <w:rFonts w:ascii="Arial" w:hAnsi="Arial" w:cs="Arial"/>
          <w:b/>
          <w:color w:val="0000FF"/>
          <w:sz w:val="24"/>
        </w:rPr>
        <w:tab/>
      </w:r>
      <w:r>
        <w:rPr>
          <w:rFonts w:ascii="Arial" w:hAnsi="Arial" w:cs="Arial"/>
          <w:b/>
          <w:sz w:val="24"/>
        </w:rPr>
        <w:t>Enhancements on predictable mobility for beam management</w:t>
      </w:r>
    </w:p>
    <w:p w14:paraId="3026C5E5"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82BC54" w14:textId="77777777" w:rsidR="00E97C3D" w:rsidRDefault="00E97C3D" w:rsidP="00E97C3D">
      <w:pPr>
        <w:rPr>
          <w:rFonts w:ascii="Arial" w:hAnsi="Arial" w:cs="Arial"/>
          <w:b/>
        </w:rPr>
      </w:pPr>
      <w:r>
        <w:rPr>
          <w:rFonts w:ascii="Arial" w:hAnsi="Arial" w:cs="Arial"/>
          <w:b/>
        </w:rPr>
        <w:t xml:space="preserve">Abstract: </w:t>
      </w:r>
    </w:p>
    <w:p w14:paraId="647FD00F" w14:textId="77777777" w:rsidR="00E97C3D" w:rsidRDefault="00E97C3D" w:rsidP="00E97C3D">
      <w:r>
        <w:t>moved from AI 9.13 to AI 15</w:t>
      </w:r>
    </w:p>
    <w:p w14:paraId="165DBE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A6892" w14:textId="77777777" w:rsidR="00E97C3D" w:rsidRDefault="00E97C3D" w:rsidP="00E97C3D">
      <w:pPr>
        <w:rPr>
          <w:rFonts w:ascii="Arial" w:hAnsi="Arial" w:cs="Arial"/>
          <w:b/>
          <w:sz w:val="24"/>
        </w:rPr>
      </w:pPr>
      <w:r>
        <w:rPr>
          <w:rFonts w:ascii="Arial" w:hAnsi="Arial" w:cs="Arial"/>
          <w:b/>
          <w:color w:val="0000FF"/>
          <w:sz w:val="24"/>
        </w:rPr>
        <w:t>RP-210661</w:t>
      </w:r>
      <w:r>
        <w:rPr>
          <w:rFonts w:ascii="Arial" w:hAnsi="Arial" w:cs="Arial"/>
          <w:b/>
          <w:color w:val="0000FF"/>
          <w:sz w:val="24"/>
        </w:rPr>
        <w:tab/>
      </w:r>
      <w:r>
        <w:rPr>
          <w:rFonts w:ascii="Arial" w:hAnsi="Arial" w:cs="Arial"/>
          <w:b/>
          <w:sz w:val="24"/>
        </w:rPr>
        <w:t>Rel-18 NR uplink boosting</w:t>
      </w:r>
    </w:p>
    <w:p w14:paraId="7E3A66B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182F40A" w14:textId="77777777" w:rsidR="00E97C3D" w:rsidRDefault="00E97C3D" w:rsidP="00E97C3D">
      <w:pPr>
        <w:rPr>
          <w:rFonts w:ascii="Arial" w:hAnsi="Arial" w:cs="Arial"/>
          <w:b/>
        </w:rPr>
      </w:pPr>
      <w:r>
        <w:rPr>
          <w:rFonts w:ascii="Arial" w:hAnsi="Arial" w:cs="Arial"/>
          <w:b/>
        </w:rPr>
        <w:t xml:space="preserve">Abstract: </w:t>
      </w:r>
    </w:p>
    <w:p w14:paraId="37D8E5CC" w14:textId="77777777" w:rsidR="00E97C3D" w:rsidRDefault="00E97C3D" w:rsidP="00E97C3D">
      <w:r>
        <w:t>moved from AI 9.13 to AI 15</w:t>
      </w:r>
    </w:p>
    <w:p w14:paraId="16F485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2306E" w14:textId="77777777" w:rsidR="00E97C3D" w:rsidRDefault="00E97C3D" w:rsidP="00E97C3D">
      <w:pPr>
        <w:rPr>
          <w:rFonts w:ascii="Arial" w:hAnsi="Arial" w:cs="Arial"/>
          <w:b/>
          <w:sz w:val="24"/>
        </w:rPr>
      </w:pPr>
      <w:r>
        <w:rPr>
          <w:rFonts w:ascii="Arial" w:hAnsi="Arial" w:cs="Arial"/>
          <w:b/>
          <w:color w:val="0000FF"/>
          <w:sz w:val="24"/>
        </w:rPr>
        <w:t>RP-210662</w:t>
      </w:r>
      <w:r>
        <w:rPr>
          <w:rFonts w:ascii="Arial" w:hAnsi="Arial" w:cs="Arial"/>
          <w:b/>
          <w:color w:val="0000FF"/>
          <w:sz w:val="24"/>
        </w:rPr>
        <w:tab/>
      </w:r>
      <w:r>
        <w:rPr>
          <w:rFonts w:ascii="Arial" w:hAnsi="Arial" w:cs="Arial"/>
          <w:b/>
          <w:sz w:val="24"/>
        </w:rPr>
        <w:t>Rel-18 XR Pro - an E2E feature</w:t>
      </w:r>
    </w:p>
    <w:p w14:paraId="77F8B6E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B8D14E2" w14:textId="77777777" w:rsidR="00E97C3D" w:rsidRDefault="00E97C3D" w:rsidP="00E97C3D">
      <w:pPr>
        <w:rPr>
          <w:rFonts w:ascii="Arial" w:hAnsi="Arial" w:cs="Arial"/>
          <w:b/>
        </w:rPr>
      </w:pPr>
      <w:r>
        <w:rPr>
          <w:rFonts w:ascii="Arial" w:hAnsi="Arial" w:cs="Arial"/>
          <w:b/>
        </w:rPr>
        <w:t xml:space="preserve">Abstract: </w:t>
      </w:r>
    </w:p>
    <w:p w14:paraId="0E66E3AB" w14:textId="77777777" w:rsidR="00E97C3D" w:rsidRDefault="00E97C3D" w:rsidP="00E97C3D">
      <w:r>
        <w:t>moved from AI 9.13 to AI 15</w:t>
      </w:r>
    </w:p>
    <w:p w14:paraId="1C38C8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4585" w14:textId="77777777" w:rsidR="00E97C3D" w:rsidRDefault="00E97C3D" w:rsidP="00E97C3D">
      <w:pPr>
        <w:rPr>
          <w:rFonts w:ascii="Arial" w:hAnsi="Arial" w:cs="Arial"/>
          <w:b/>
          <w:sz w:val="24"/>
        </w:rPr>
      </w:pPr>
      <w:r>
        <w:rPr>
          <w:rFonts w:ascii="Arial" w:hAnsi="Arial" w:cs="Arial"/>
          <w:b/>
          <w:color w:val="0000FF"/>
          <w:sz w:val="24"/>
        </w:rPr>
        <w:t>RP-210663</w:t>
      </w:r>
      <w:r>
        <w:rPr>
          <w:rFonts w:ascii="Arial" w:hAnsi="Arial" w:cs="Arial"/>
          <w:b/>
          <w:color w:val="0000FF"/>
          <w:sz w:val="24"/>
        </w:rPr>
        <w:tab/>
      </w:r>
      <w:r>
        <w:rPr>
          <w:rFonts w:ascii="Arial" w:hAnsi="Arial" w:cs="Arial"/>
          <w:b/>
          <w:sz w:val="24"/>
        </w:rPr>
        <w:t>Rel-18 enhancements for Fixed Wireless Access</w:t>
      </w:r>
    </w:p>
    <w:p w14:paraId="5A11ED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CD561E5" w14:textId="77777777" w:rsidR="00E97C3D" w:rsidRDefault="00E97C3D" w:rsidP="00E97C3D">
      <w:pPr>
        <w:rPr>
          <w:rFonts w:ascii="Arial" w:hAnsi="Arial" w:cs="Arial"/>
          <w:b/>
        </w:rPr>
      </w:pPr>
      <w:r>
        <w:rPr>
          <w:rFonts w:ascii="Arial" w:hAnsi="Arial" w:cs="Arial"/>
          <w:b/>
        </w:rPr>
        <w:t xml:space="preserve">Abstract: </w:t>
      </w:r>
    </w:p>
    <w:p w14:paraId="2119816F" w14:textId="77777777" w:rsidR="00E97C3D" w:rsidRDefault="00E97C3D" w:rsidP="00E97C3D">
      <w:r>
        <w:t>moved from AI 9.13 to AI 15</w:t>
      </w:r>
    </w:p>
    <w:p w14:paraId="6A8740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11BD4" w14:textId="77777777" w:rsidR="00E97C3D" w:rsidRDefault="00E97C3D" w:rsidP="00E97C3D">
      <w:pPr>
        <w:rPr>
          <w:rFonts w:ascii="Arial" w:hAnsi="Arial" w:cs="Arial"/>
          <w:b/>
          <w:sz w:val="24"/>
        </w:rPr>
      </w:pPr>
      <w:r>
        <w:rPr>
          <w:rFonts w:ascii="Arial" w:hAnsi="Arial" w:cs="Arial"/>
          <w:b/>
          <w:color w:val="0000FF"/>
          <w:sz w:val="24"/>
        </w:rPr>
        <w:t>RP-210670</w:t>
      </w:r>
      <w:r>
        <w:rPr>
          <w:rFonts w:ascii="Arial" w:hAnsi="Arial" w:cs="Arial"/>
          <w:b/>
          <w:color w:val="0000FF"/>
          <w:sz w:val="24"/>
        </w:rPr>
        <w:tab/>
      </w:r>
      <w:r>
        <w:rPr>
          <w:rFonts w:ascii="Arial" w:hAnsi="Arial" w:cs="Arial"/>
          <w:b/>
          <w:sz w:val="24"/>
        </w:rPr>
        <w:t>On UL MIMO Enhancements in Rel-18</w:t>
      </w:r>
    </w:p>
    <w:p w14:paraId="2E258C4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18347B9" w14:textId="77777777" w:rsidR="00E97C3D" w:rsidRDefault="00E97C3D" w:rsidP="00E97C3D">
      <w:pPr>
        <w:rPr>
          <w:rFonts w:ascii="Arial" w:hAnsi="Arial" w:cs="Arial"/>
          <w:b/>
        </w:rPr>
      </w:pPr>
      <w:r>
        <w:rPr>
          <w:rFonts w:ascii="Arial" w:hAnsi="Arial" w:cs="Arial"/>
          <w:b/>
        </w:rPr>
        <w:t xml:space="preserve">Abstract: </w:t>
      </w:r>
    </w:p>
    <w:p w14:paraId="54636C6E" w14:textId="77777777" w:rsidR="00E97C3D" w:rsidRDefault="00E97C3D" w:rsidP="00E97C3D">
      <w:r>
        <w:t>moved from AI 9.13 to AI 15; views and Analysis on UL MIMO enhancements for Rel-18</w:t>
      </w:r>
    </w:p>
    <w:p w14:paraId="0543AB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8B2D" w14:textId="77777777" w:rsidR="00E97C3D" w:rsidRDefault="00E97C3D" w:rsidP="00E97C3D">
      <w:pPr>
        <w:rPr>
          <w:rFonts w:ascii="Arial" w:hAnsi="Arial" w:cs="Arial"/>
          <w:b/>
          <w:sz w:val="24"/>
        </w:rPr>
      </w:pPr>
      <w:r>
        <w:rPr>
          <w:rFonts w:ascii="Arial" w:hAnsi="Arial" w:cs="Arial"/>
          <w:b/>
          <w:color w:val="0000FF"/>
          <w:sz w:val="24"/>
        </w:rPr>
        <w:t>RP-210719</w:t>
      </w:r>
      <w:r>
        <w:rPr>
          <w:rFonts w:ascii="Arial" w:hAnsi="Arial" w:cs="Arial"/>
          <w:b/>
          <w:color w:val="0000FF"/>
          <w:sz w:val="24"/>
        </w:rPr>
        <w:tab/>
      </w:r>
      <w:r>
        <w:rPr>
          <w:rFonts w:ascii="Arial" w:hAnsi="Arial" w:cs="Arial"/>
          <w:b/>
          <w:sz w:val="24"/>
        </w:rPr>
        <w:t>Initial views on Rel-18 technical areas, use cases and motivations</w:t>
      </w:r>
    </w:p>
    <w:p w14:paraId="18FE02A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3B8C18B" w14:textId="77777777" w:rsidR="00E97C3D" w:rsidRDefault="00E97C3D" w:rsidP="00E97C3D">
      <w:pPr>
        <w:rPr>
          <w:rFonts w:ascii="Arial" w:hAnsi="Arial" w:cs="Arial"/>
          <w:b/>
        </w:rPr>
      </w:pPr>
      <w:r>
        <w:rPr>
          <w:rFonts w:ascii="Arial" w:hAnsi="Arial" w:cs="Arial"/>
          <w:b/>
        </w:rPr>
        <w:t xml:space="preserve">Abstract: </w:t>
      </w:r>
    </w:p>
    <w:p w14:paraId="41E5DB85" w14:textId="77777777" w:rsidR="00E97C3D" w:rsidRDefault="00E97C3D" w:rsidP="00E97C3D">
      <w:r>
        <w:t>moved from AI 9.13 to AI 15; general views on Rel-18 use cases and motivations</w:t>
      </w:r>
    </w:p>
    <w:p w14:paraId="2A2357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09C8" w14:textId="77777777" w:rsidR="00E97C3D" w:rsidRDefault="00E97C3D" w:rsidP="00E97C3D">
      <w:pPr>
        <w:rPr>
          <w:rFonts w:ascii="Arial" w:hAnsi="Arial" w:cs="Arial"/>
          <w:b/>
          <w:sz w:val="24"/>
        </w:rPr>
      </w:pPr>
      <w:r>
        <w:rPr>
          <w:rFonts w:ascii="Arial" w:hAnsi="Arial" w:cs="Arial"/>
          <w:b/>
          <w:color w:val="0000FF"/>
          <w:sz w:val="24"/>
        </w:rPr>
        <w:t>RP-210432</w:t>
      </w:r>
      <w:r>
        <w:rPr>
          <w:rFonts w:ascii="Arial" w:hAnsi="Arial" w:cs="Arial"/>
          <w:b/>
          <w:color w:val="0000FF"/>
          <w:sz w:val="24"/>
        </w:rPr>
        <w:tab/>
      </w:r>
      <w:r>
        <w:rPr>
          <w:rFonts w:ascii="Arial" w:hAnsi="Arial" w:cs="Arial"/>
          <w:b/>
          <w:sz w:val="24"/>
        </w:rPr>
        <w:t>Discussion on Multi-SIM enhancement for dual TX/ dual Rx devices in Rel-18</w:t>
      </w:r>
    </w:p>
    <w:p w14:paraId="0ECB1015"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14:paraId="1F34A19D" w14:textId="77777777" w:rsidR="00E97C3D" w:rsidRDefault="00E97C3D" w:rsidP="00E97C3D">
      <w:pPr>
        <w:rPr>
          <w:rFonts w:ascii="Arial" w:hAnsi="Arial" w:cs="Arial"/>
          <w:b/>
        </w:rPr>
      </w:pPr>
      <w:r>
        <w:rPr>
          <w:rFonts w:ascii="Arial" w:hAnsi="Arial" w:cs="Arial"/>
          <w:b/>
        </w:rPr>
        <w:t xml:space="preserve">Abstract: </w:t>
      </w:r>
    </w:p>
    <w:p w14:paraId="4128CF6A" w14:textId="77777777" w:rsidR="00E97C3D" w:rsidRDefault="00E97C3D" w:rsidP="00E97C3D">
      <w:r>
        <w:t>moved from AI 9.13 to AI 15</w:t>
      </w:r>
    </w:p>
    <w:p w14:paraId="55A9E5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4CD9" w14:textId="77777777" w:rsidR="00E97C3D" w:rsidRDefault="00E97C3D" w:rsidP="00E97C3D">
      <w:pPr>
        <w:rPr>
          <w:rFonts w:ascii="Arial" w:hAnsi="Arial" w:cs="Arial"/>
          <w:b/>
          <w:sz w:val="24"/>
        </w:rPr>
      </w:pPr>
      <w:r>
        <w:rPr>
          <w:rFonts w:ascii="Arial" w:hAnsi="Arial" w:cs="Arial"/>
          <w:b/>
          <w:color w:val="0000FF"/>
          <w:sz w:val="24"/>
        </w:rPr>
        <w:t>RP-210532</w:t>
      </w:r>
      <w:r>
        <w:rPr>
          <w:rFonts w:ascii="Arial" w:hAnsi="Arial" w:cs="Arial"/>
          <w:b/>
          <w:color w:val="0000FF"/>
          <w:sz w:val="24"/>
        </w:rPr>
        <w:tab/>
      </w:r>
      <w:r>
        <w:rPr>
          <w:rFonts w:ascii="Arial" w:hAnsi="Arial" w:cs="Arial"/>
          <w:b/>
          <w:sz w:val="24"/>
        </w:rPr>
        <w:t>Motivation for 5G network enhancements for FR2 in R18</w:t>
      </w:r>
    </w:p>
    <w:p w14:paraId="6C6819D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70B4346E" w14:textId="77777777" w:rsidR="00E97C3D" w:rsidRDefault="00E97C3D" w:rsidP="00E97C3D">
      <w:pPr>
        <w:rPr>
          <w:rFonts w:ascii="Arial" w:hAnsi="Arial" w:cs="Arial"/>
          <w:b/>
        </w:rPr>
      </w:pPr>
      <w:r>
        <w:rPr>
          <w:rFonts w:ascii="Arial" w:hAnsi="Arial" w:cs="Arial"/>
          <w:b/>
        </w:rPr>
        <w:t xml:space="preserve">Abstract: </w:t>
      </w:r>
    </w:p>
    <w:p w14:paraId="4C4C4C62" w14:textId="77777777" w:rsidR="00E97C3D" w:rsidRDefault="00E97C3D" w:rsidP="00E97C3D">
      <w:r>
        <w:t>moved from AI 9.13 to AI 15</w:t>
      </w:r>
    </w:p>
    <w:p w14:paraId="261B1F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BC95" w14:textId="77777777" w:rsidR="00E97C3D" w:rsidRDefault="00E97C3D" w:rsidP="00E97C3D">
      <w:pPr>
        <w:rPr>
          <w:rFonts w:ascii="Arial" w:hAnsi="Arial" w:cs="Arial"/>
          <w:b/>
          <w:sz w:val="24"/>
        </w:rPr>
      </w:pPr>
      <w:r>
        <w:rPr>
          <w:rFonts w:ascii="Arial" w:hAnsi="Arial" w:cs="Arial"/>
          <w:b/>
          <w:color w:val="0000FF"/>
          <w:sz w:val="24"/>
        </w:rPr>
        <w:t>RP-210672</w:t>
      </w:r>
      <w:r>
        <w:rPr>
          <w:rFonts w:ascii="Arial" w:hAnsi="Arial" w:cs="Arial"/>
          <w:b/>
          <w:color w:val="0000FF"/>
          <w:sz w:val="24"/>
        </w:rPr>
        <w:tab/>
      </w:r>
      <w:r>
        <w:rPr>
          <w:rFonts w:ascii="Arial" w:hAnsi="Arial" w:cs="Arial"/>
          <w:b/>
          <w:sz w:val="24"/>
        </w:rPr>
        <w:t>On the Scope of Rel-18 PHY Layer Enhancements using AI-based Solutions</w:t>
      </w:r>
    </w:p>
    <w:p w14:paraId="40FDA0C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D0DEDD9" w14:textId="77777777" w:rsidR="00E97C3D" w:rsidRDefault="00E97C3D" w:rsidP="00E97C3D">
      <w:pPr>
        <w:rPr>
          <w:rFonts w:ascii="Arial" w:hAnsi="Arial" w:cs="Arial"/>
          <w:b/>
        </w:rPr>
      </w:pPr>
      <w:r>
        <w:rPr>
          <w:rFonts w:ascii="Arial" w:hAnsi="Arial" w:cs="Arial"/>
          <w:b/>
        </w:rPr>
        <w:t xml:space="preserve">Abstract: </w:t>
      </w:r>
    </w:p>
    <w:p w14:paraId="7A6A8BD3" w14:textId="77777777" w:rsidR="00E97C3D" w:rsidRDefault="00E97C3D" w:rsidP="00E97C3D">
      <w:r>
        <w:t>moved from AI 9.13 to AI 15</w:t>
      </w:r>
    </w:p>
    <w:p w14:paraId="648310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7C396" w14:textId="77777777" w:rsidR="00E97C3D" w:rsidRDefault="00E97C3D" w:rsidP="00E97C3D">
      <w:pPr>
        <w:rPr>
          <w:rFonts w:ascii="Arial" w:hAnsi="Arial" w:cs="Arial"/>
          <w:b/>
          <w:sz w:val="24"/>
        </w:rPr>
      </w:pPr>
      <w:r>
        <w:rPr>
          <w:rFonts w:ascii="Arial" w:hAnsi="Arial" w:cs="Arial"/>
          <w:b/>
          <w:color w:val="0000FF"/>
          <w:sz w:val="24"/>
        </w:rPr>
        <w:t>RP-210453</w:t>
      </w:r>
      <w:r>
        <w:rPr>
          <w:rFonts w:ascii="Arial" w:hAnsi="Arial" w:cs="Arial"/>
          <w:b/>
          <w:color w:val="0000FF"/>
          <w:sz w:val="24"/>
        </w:rPr>
        <w:tab/>
      </w:r>
      <w:r>
        <w:rPr>
          <w:rFonts w:ascii="Arial" w:hAnsi="Arial" w:cs="Arial"/>
          <w:b/>
          <w:sz w:val="24"/>
        </w:rPr>
        <w:t>Motivation for new SI: Study on Duplexing Flexibility for NR</w:t>
      </w:r>
    </w:p>
    <w:p w14:paraId="11B718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82EEE45" w14:textId="77777777" w:rsidR="00E97C3D" w:rsidRDefault="00E97C3D" w:rsidP="00E97C3D">
      <w:pPr>
        <w:rPr>
          <w:rFonts w:ascii="Arial" w:hAnsi="Arial" w:cs="Arial"/>
          <w:b/>
        </w:rPr>
      </w:pPr>
      <w:r>
        <w:rPr>
          <w:rFonts w:ascii="Arial" w:hAnsi="Arial" w:cs="Arial"/>
          <w:b/>
        </w:rPr>
        <w:t xml:space="preserve">Discussion: </w:t>
      </w:r>
    </w:p>
    <w:p w14:paraId="7B77AD45" w14:textId="77777777" w:rsidR="00E97C3D" w:rsidRDefault="00E97C3D" w:rsidP="00E97C3D">
      <w:r>
        <w:t>moved from AI 9.13 to AI 15</w:t>
      </w:r>
    </w:p>
    <w:p w14:paraId="393F38F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909D0" w14:textId="77777777" w:rsidR="00E97C3D" w:rsidRDefault="00E97C3D" w:rsidP="00E97C3D">
      <w:pPr>
        <w:rPr>
          <w:rFonts w:ascii="Arial" w:hAnsi="Arial" w:cs="Arial"/>
          <w:b/>
          <w:sz w:val="24"/>
        </w:rPr>
      </w:pPr>
      <w:r>
        <w:rPr>
          <w:rFonts w:ascii="Arial" w:hAnsi="Arial" w:cs="Arial"/>
          <w:b/>
          <w:color w:val="0000FF"/>
          <w:sz w:val="24"/>
        </w:rPr>
        <w:t>RP-210293</w:t>
      </w:r>
      <w:r>
        <w:rPr>
          <w:rFonts w:ascii="Arial" w:hAnsi="Arial" w:cs="Arial"/>
          <w:b/>
          <w:color w:val="0000FF"/>
          <w:sz w:val="24"/>
        </w:rPr>
        <w:tab/>
      </w:r>
      <w:r>
        <w:rPr>
          <w:rFonts w:ascii="Arial" w:hAnsi="Arial" w:cs="Arial"/>
          <w:b/>
          <w:sz w:val="24"/>
        </w:rPr>
        <w:t>Initial Views on Release 18 NR</w:t>
      </w:r>
    </w:p>
    <w:p w14:paraId="437A3F3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D8D65C" w14:textId="77777777" w:rsidR="00E97C3D" w:rsidRDefault="00E97C3D" w:rsidP="00E97C3D">
      <w:pPr>
        <w:rPr>
          <w:rFonts w:ascii="Arial" w:hAnsi="Arial" w:cs="Arial"/>
          <w:b/>
        </w:rPr>
      </w:pPr>
      <w:r>
        <w:rPr>
          <w:rFonts w:ascii="Arial" w:hAnsi="Arial" w:cs="Arial"/>
          <w:b/>
        </w:rPr>
        <w:t xml:space="preserve">Abstract: </w:t>
      </w:r>
    </w:p>
    <w:p w14:paraId="70A46109" w14:textId="77777777" w:rsidR="00E97C3D" w:rsidRDefault="00E97C3D" w:rsidP="00E97C3D">
      <w:r>
        <w:t>moved from AI 9.13 to AI 15</w:t>
      </w:r>
    </w:p>
    <w:p w14:paraId="6D2B79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3E2" w14:textId="77777777" w:rsidR="00E97C3D" w:rsidRDefault="00E97C3D" w:rsidP="00E97C3D">
      <w:pPr>
        <w:rPr>
          <w:rFonts w:ascii="Arial" w:hAnsi="Arial" w:cs="Arial"/>
          <w:b/>
          <w:sz w:val="24"/>
        </w:rPr>
      </w:pPr>
      <w:r>
        <w:rPr>
          <w:rFonts w:ascii="Arial" w:hAnsi="Arial" w:cs="Arial"/>
          <w:b/>
          <w:color w:val="0000FF"/>
          <w:sz w:val="24"/>
        </w:rPr>
        <w:t>RP-210528</w:t>
      </w:r>
      <w:r>
        <w:rPr>
          <w:rFonts w:ascii="Arial" w:hAnsi="Arial" w:cs="Arial"/>
          <w:b/>
          <w:color w:val="0000FF"/>
          <w:sz w:val="24"/>
        </w:rPr>
        <w:tab/>
      </w:r>
      <w:r>
        <w:rPr>
          <w:rFonts w:ascii="Arial" w:hAnsi="Arial" w:cs="Arial"/>
          <w:b/>
          <w:sz w:val="24"/>
        </w:rPr>
        <w:t>Views on NR Rel-18</w:t>
      </w:r>
    </w:p>
    <w:p w14:paraId="39B6693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F06F0E" w14:textId="77777777" w:rsidR="00E97C3D" w:rsidRDefault="00E97C3D" w:rsidP="00E97C3D">
      <w:pPr>
        <w:rPr>
          <w:rFonts w:ascii="Arial" w:hAnsi="Arial" w:cs="Arial"/>
          <w:b/>
        </w:rPr>
      </w:pPr>
      <w:r>
        <w:rPr>
          <w:rFonts w:ascii="Arial" w:hAnsi="Arial" w:cs="Arial"/>
          <w:b/>
        </w:rPr>
        <w:t xml:space="preserve">Abstract: </w:t>
      </w:r>
    </w:p>
    <w:p w14:paraId="13E12569" w14:textId="77777777" w:rsidR="00E97C3D" w:rsidRDefault="00E97C3D" w:rsidP="00E97C3D">
      <w:r>
        <w:t>moved from AI 9.13 to AI 15</w:t>
      </w:r>
    </w:p>
    <w:p w14:paraId="3F64DE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E869" w14:textId="77777777" w:rsidR="00E97C3D" w:rsidRDefault="00E97C3D" w:rsidP="00E97C3D">
      <w:pPr>
        <w:rPr>
          <w:rFonts w:ascii="Arial" w:hAnsi="Arial" w:cs="Arial"/>
          <w:b/>
          <w:sz w:val="24"/>
        </w:rPr>
      </w:pPr>
      <w:r>
        <w:rPr>
          <w:rFonts w:ascii="Arial" w:hAnsi="Arial" w:cs="Arial"/>
          <w:b/>
          <w:color w:val="0000FF"/>
          <w:sz w:val="24"/>
        </w:rPr>
        <w:t>RP-210669</w:t>
      </w:r>
      <w:r>
        <w:rPr>
          <w:rFonts w:ascii="Arial" w:hAnsi="Arial" w:cs="Arial"/>
          <w:b/>
          <w:color w:val="0000FF"/>
          <w:sz w:val="24"/>
        </w:rPr>
        <w:tab/>
      </w:r>
      <w:r>
        <w:rPr>
          <w:rFonts w:ascii="Arial" w:hAnsi="Arial" w:cs="Arial"/>
          <w:b/>
          <w:sz w:val="24"/>
        </w:rPr>
        <w:t>Considerations on Rel-18 Schedule</w:t>
      </w:r>
    </w:p>
    <w:p w14:paraId="5F2BC93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D3A20B" w14:textId="77777777" w:rsidR="00E97C3D" w:rsidRDefault="00E97C3D" w:rsidP="00E97C3D">
      <w:pPr>
        <w:rPr>
          <w:rFonts w:ascii="Arial" w:hAnsi="Arial" w:cs="Arial"/>
          <w:b/>
        </w:rPr>
      </w:pPr>
      <w:r>
        <w:rPr>
          <w:rFonts w:ascii="Arial" w:hAnsi="Arial" w:cs="Arial"/>
          <w:b/>
        </w:rPr>
        <w:t xml:space="preserve">Abstract: </w:t>
      </w:r>
    </w:p>
    <w:p w14:paraId="2AFC5005" w14:textId="77777777" w:rsidR="00E97C3D" w:rsidRDefault="00E97C3D" w:rsidP="00E97C3D">
      <w:r>
        <w:t>moved from AI 9.13 to AI 15; views on general Rel-18 time plan, as well as proposals for RP to work out the R18 scope in an efficient manner</w:t>
      </w:r>
    </w:p>
    <w:p w14:paraId="2C96A9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E439" w14:textId="77777777" w:rsidR="00E97C3D" w:rsidRDefault="00E97C3D" w:rsidP="00E97C3D">
      <w:pPr>
        <w:rPr>
          <w:rFonts w:ascii="Arial" w:hAnsi="Arial" w:cs="Arial"/>
          <w:b/>
          <w:sz w:val="24"/>
        </w:rPr>
      </w:pPr>
      <w:r>
        <w:rPr>
          <w:rFonts w:ascii="Arial" w:hAnsi="Arial" w:cs="Arial"/>
          <w:b/>
          <w:color w:val="0000FF"/>
          <w:sz w:val="24"/>
        </w:rPr>
        <w:t>RP-210306</w:t>
      </w:r>
      <w:r>
        <w:rPr>
          <w:rFonts w:ascii="Arial" w:hAnsi="Arial" w:cs="Arial"/>
          <w:b/>
          <w:color w:val="0000FF"/>
          <w:sz w:val="24"/>
        </w:rPr>
        <w:tab/>
      </w:r>
      <w:r>
        <w:rPr>
          <w:rFonts w:ascii="Arial" w:hAnsi="Arial" w:cs="Arial"/>
          <w:b/>
          <w:sz w:val="24"/>
        </w:rPr>
        <w:t>Post-COVID meeting planning</w:t>
      </w:r>
    </w:p>
    <w:p w14:paraId="369F223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11F08B13" w14:textId="77777777" w:rsidR="00E97C3D" w:rsidRDefault="00E97C3D" w:rsidP="00E97C3D">
      <w:pPr>
        <w:rPr>
          <w:rFonts w:ascii="Arial" w:hAnsi="Arial" w:cs="Arial"/>
          <w:b/>
        </w:rPr>
      </w:pPr>
      <w:r>
        <w:rPr>
          <w:rFonts w:ascii="Arial" w:hAnsi="Arial" w:cs="Arial"/>
          <w:b/>
        </w:rPr>
        <w:t xml:space="preserve">Discussion: </w:t>
      </w:r>
    </w:p>
    <w:p w14:paraId="54140B61" w14:textId="77777777" w:rsidR="00E97C3D" w:rsidRDefault="00E97C3D" w:rsidP="00E97C3D">
      <w:r>
        <w:t>is only submitted to SA</w:t>
      </w:r>
    </w:p>
    <w:p w14:paraId="200559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7190A" w14:textId="77777777" w:rsidR="00E97C3D" w:rsidRDefault="00E97C3D" w:rsidP="00E97C3D">
      <w:pPr>
        <w:rPr>
          <w:rFonts w:ascii="Arial" w:hAnsi="Arial" w:cs="Arial"/>
          <w:b/>
          <w:sz w:val="24"/>
        </w:rPr>
      </w:pPr>
      <w:r>
        <w:rPr>
          <w:rFonts w:ascii="Arial" w:hAnsi="Arial" w:cs="Arial"/>
          <w:b/>
          <w:color w:val="0000FF"/>
          <w:sz w:val="24"/>
        </w:rPr>
        <w:t>RP-210325</w:t>
      </w:r>
      <w:r>
        <w:rPr>
          <w:rFonts w:ascii="Arial" w:hAnsi="Arial" w:cs="Arial"/>
          <w:b/>
          <w:color w:val="0000FF"/>
          <w:sz w:val="24"/>
        </w:rPr>
        <w:tab/>
      </w:r>
      <w:r>
        <w:rPr>
          <w:rFonts w:ascii="Arial" w:hAnsi="Arial" w:cs="Arial"/>
          <w:b/>
          <w:sz w:val="24"/>
        </w:rPr>
        <w:t>On meeting scheduled in 2021</w:t>
      </w:r>
    </w:p>
    <w:p w14:paraId="10683C7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E59FE5" w14:textId="77777777" w:rsidR="00E97C3D" w:rsidRDefault="00E97C3D" w:rsidP="00E97C3D">
      <w:pPr>
        <w:rPr>
          <w:rFonts w:ascii="Arial" w:hAnsi="Arial" w:cs="Arial"/>
          <w:b/>
        </w:rPr>
      </w:pPr>
      <w:r>
        <w:rPr>
          <w:rFonts w:ascii="Arial" w:hAnsi="Arial" w:cs="Arial"/>
          <w:b/>
        </w:rPr>
        <w:t xml:space="preserve">Abstract: </w:t>
      </w:r>
    </w:p>
    <w:p w14:paraId="4933B9CE" w14:textId="77777777" w:rsidR="00E97C3D" w:rsidRDefault="00E97C3D" w:rsidP="00E97C3D">
      <w:r>
        <w:t>moved from AI 9.13 to AI 15</w:t>
      </w:r>
    </w:p>
    <w:p w14:paraId="606BF4B7" w14:textId="77777777" w:rsidR="00E97C3D" w:rsidRDefault="00E97C3D" w:rsidP="00E97C3D">
      <w:pPr>
        <w:rPr>
          <w:rFonts w:ascii="Arial" w:hAnsi="Arial" w:cs="Arial"/>
          <w:b/>
        </w:rPr>
      </w:pPr>
      <w:r>
        <w:rPr>
          <w:rFonts w:ascii="Arial" w:hAnsi="Arial" w:cs="Arial"/>
          <w:b/>
        </w:rPr>
        <w:t xml:space="preserve">Discussion: </w:t>
      </w:r>
    </w:p>
    <w:p w14:paraId="28980B5D" w14:textId="77777777" w:rsidR="00E97C3D" w:rsidRDefault="00E97C3D" w:rsidP="00E97C3D">
      <w:r>
        <w:t>handled in email discussion [91E][44][RAN_planning]</w:t>
      </w:r>
    </w:p>
    <w:p w14:paraId="6BF8C4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7B0A" w14:textId="77777777" w:rsidR="00E97C3D" w:rsidRDefault="00E97C3D" w:rsidP="00E97C3D">
      <w:pPr>
        <w:rPr>
          <w:rFonts w:ascii="Arial" w:hAnsi="Arial" w:cs="Arial"/>
          <w:b/>
          <w:sz w:val="24"/>
        </w:rPr>
      </w:pPr>
      <w:r>
        <w:rPr>
          <w:rFonts w:ascii="Arial" w:hAnsi="Arial" w:cs="Arial"/>
          <w:b/>
          <w:color w:val="0000FF"/>
          <w:sz w:val="24"/>
        </w:rPr>
        <w:t>RP-210721</w:t>
      </w:r>
      <w:r>
        <w:rPr>
          <w:rFonts w:ascii="Arial" w:hAnsi="Arial" w:cs="Arial"/>
          <w:b/>
          <w:color w:val="0000FF"/>
          <w:sz w:val="24"/>
        </w:rPr>
        <w:tab/>
      </w:r>
      <w:r>
        <w:rPr>
          <w:rFonts w:ascii="Arial" w:hAnsi="Arial" w:cs="Arial"/>
          <w:b/>
          <w:sz w:val="24"/>
        </w:rPr>
        <w:t>RAN meeting planning</w:t>
      </w:r>
    </w:p>
    <w:p w14:paraId="784108C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1FA5B1C" w14:textId="77777777" w:rsidR="00E97C3D" w:rsidRDefault="00E97C3D" w:rsidP="00E97C3D">
      <w:pPr>
        <w:rPr>
          <w:rFonts w:ascii="Arial" w:hAnsi="Arial" w:cs="Arial"/>
          <w:b/>
        </w:rPr>
      </w:pPr>
      <w:r>
        <w:rPr>
          <w:rFonts w:ascii="Arial" w:hAnsi="Arial" w:cs="Arial"/>
          <w:b/>
        </w:rPr>
        <w:t xml:space="preserve">Abstract: </w:t>
      </w:r>
    </w:p>
    <w:p w14:paraId="2C863097" w14:textId="77777777" w:rsidR="00E97C3D" w:rsidRDefault="00E97C3D" w:rsidP="00E97C3D">
      <w:r>
        <w:t>Views on RAN meeting planning in 2021</w:t>
      </w:r>
    </w:p>
    <w:p w14:paraId="3302EE98" w14:textId="77777777" w:rsidR="00E97C3D" w:rsidRDefault="00E97C3D" w:rsidP="00E97C3D">
      <w:pPr>
        <w:rPr>
          <w:rFonts w:ascii="Arial" w:hAnsi="Arial" w:cs="Arial"/>
          <w:b/>
        </w:rPr>
      </w:pPr>
      <w:r>
        <w:rPr>
          <w:rFonts w:ascii="Arial" w:hAnsi="Arial" w:cs="Arial"/>
          <w:b/>
        </w:rPr>
        <w:t xml:space="preserve">Discussion: </w:t>
      </w:r>
    </w:p>
    <w:p w14:paraId="1287F99D" w14:textId="77777777" w:rsidR="00E97C3D" w:rsidRDefault="00E97C3D" w:rsidP="00E97C3D">
      <w:r>
        <w:t>handled in email discussion [91E][44][RAN_planning]</w:t>
      </w:r>
    </w:p>
    <w:p w14:paraId="057FBE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D2BA0" w14:textId="77777777" w:rsidR="00E97C3D" w:rsidRDefault="00E97C3D" w:rsidP="00E97C3D">
      <w:pPr>
        <w:rPr>
          <w:rFonts w:ascii="Arial" w:hAnsi="Arial" w:cs="Arial"/>
          <w:b/>
          <w:sz w:val="24"/>
        </w:rPr>
      </w:pPr>
      <w:r>
        <w:rPr>
          <w:rFonts w:ascii="Arial" w:hAnsi="Arial" w:cs="Arial"/>
          <w:b/>
          <w:color w:val="0000FF"/>
          <w:sz w:val="24"/>
        </w:rPr>
        <w:t>RP-210723</w:t>
      </w:r>
      <w:r>
        <w:rPr>
          <w:rFonts w:ascii="Arial" w:hAnsi="Arial" w:cs="Arial"/>
          <w:b/>
          <w:color w:val="0000FF"/>
          <w:sz w:val="24"/>
        </w:rPr>
        <w:tab/>
      </w:r>
      <w:r>
        <w:rPr>
          <w:rFonts w:ascii="Arial" w:hAnsi="Arial" w:cs="Arial"/>
          <w:b/>
          <w:sz w:val="24"/>
        </w:rPr>
        <w:t>Rel-18 Workshop</w:t>
      </w:r>
    </w:p>
    <w:p w14:paraId="2A0F473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72B8AEE" w14:textId="77777777" w:rsidR="00E97C3D" w:rsidRDefault="00E97C3D" w:rsidP="00E97C3D">
      <w:pPr>
        <w:rPr>
          <w:rFonts w:ascii="Arial" w:hAnsi="Arial" w:cs="Arial"/>
          <w:b/>
        </w:rPr>
      </w:pPr>
      <w:r>
        <w:rPr>
          <w:rFonts w:ascii="Arial" w:hAnsi="Arial" w:cs="Arial"/>
          <w:b/>
        </w:rPr>
        <w:t xml:space="preserve">Abstract: </w:t>
      </w:r>
    </w:p>
    <w:p w14:paraId="4C7D9BA9" w14:textId="77777777" w:rsidR="00E97C3D" w:rsidRDefault="00E97C3D" w:rsidP="00E97C3D">
      <w:r>
        <w:t xml:space="preserve">moved from AI 9.13 to AI 15; views on holding a Rel-18 Workshop </w:t>
      </w:r>
    </w:p>
    <w:p w14:paraId="09C97C03" w14:textId="77777777" w:rsidR="00E97C3D" w:rsidRDefault="00E97C3D" w:rsidP="00E97C3D">
      <w:pPr>
        <w:rPr>
          <w:rFonts w:ascii="Arial" w:hAnsi="Arial" w:cs="Arial"/>
          <w:b/>
        </w:rPr>
      </w:pPr>
      <w:r>
        <w:rPr>
          <w:rFonts w:ascii="Arial" w:hAnsi="Arial" w:cs="Arial"/>
          <w:b/>
        </w:rPr>
        <w:t xml:space="preserve">Discussion: </w:t>
      </w:r>
    </w:p>
    <w:p w14:paraId="11A73BDC" w14:textId="77777777" w:rsidR="00E97C3D" w:rsidRDefault="00E97C3D" w:rsidP="00E97C3D">
      <w:r>
        <w:t>handled in email discussion [91E][44][RAN_planning]</w:t>
      </w:r>
    </w:p>
    <w:p w14:paraId="57B026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982B" w14:textId="77777777" w:rsidR="00E97C3D" w:rsidRDefault="00E97C3D" w:rsidP="00E97C3D">
      <w:pPr>
        <w:rPr>
          <w:rFonts w:ascii="Arial" w:hAnsi="Arial" w:cs="Arial"/>
          <w:b/>
          <w:sz w:val="24"/>
        </w:rPr>
      </w:pPr>
      <w:r>
        <w:rPr>
          <w:rFonts w:ascii="Arial" w:hAnsi="Arial" w:cs="Arial"/>
          <w:b/>
          <w:color w:val="0000FF"/>
          <w:sz w:val="24"/>
        </w:rPr>
        <w:t>RP-210503</w:t>
      </w:r>
      <w:r>
        <w:rPr>
          <w:rFonts w:ascii="Arial" w:hAnsi="Arial" w:cs="Arial"/>
          <w:b/>
          <w:color w:val="0000FF"/>
          <w:sz w:val="24"/>
        </w:rPr>
        <w:tab/>
      </w:r>
      <w:r>
        <w:rPr>
          <w:rFonts w:ascii="Arial" w:hAnsi="Arial" w:cs="Arial"/>
          <w:b/>
          <w:sz w:val="24"/>
        </w:rPr>
        <w:t>RAN planning – meeting and Rel-18</w:t>
      </w:r>
    </w:p>
    <w:p w14:paraId="606C5993"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(Nokia), RAN1 chair (Qualcomm), RAN2 chair (Mediatek), RAN3 chair (Ericsson), RAN4 chair (Apple), RAN5 chair (Motorola)</w:t>
      </w:r>
    </w:p>
    <w:p w14:paraId="37B53FD5" w14:textId="77777777" w:rsidR="00E97C3D" w:rsidRDefault="00E97C3D" w:rsidP="00E97C3D">
      <w:pPr>
        <w:rPr>
          <w:rFonts w:ascii="Arial" w:hAnsi="Arial" w:cs="Arial"/>
          <w:b/>
        </w:rPr>
      </w:pPr>
      <w:r>
        <w:rPr>
          <w:rFonts w:ascii="Arial" w:hAnsi="Arial" w:cs="Arial"/>
          <w:b/>
        </w:rPr>
        <w:t xml:space="preserve">Abstract: </w:t>
      </w:r>
    </w:p>
    <w:p w14:paraId="3F5EA9A4" w14:textId="77777777" w:rsidR="00E97C3D" w:rsidRDefault="00E97C3D" w:rsidP="00E97C3D">
      <w:r>
        <w:t>This Tdoc presents the proposal from the RAN leadership on meeting arrangements for 2021 and a planning roadmap for Release 18.</w:t>
      </w:r>
    </w:p>
    <w:p w14:paraId="2D9EDB8F" w14:textId="77777777" w:rsidR="00E97C3D" w:rsidRDefault="00E97C3D" w:rsidP="00E97C3D">
      <w:pPr>
        <w:rPr>
          <w:rFonts w:ascii="Arial" w:hAnsi="Arial" w:cs="Arial"/>
          <w:b/>
        </w:rPr>
      </w:pPr>
      <w:r>
        <w:rPr>
          <w:rFonts w:ascii="Arial" w:hAnsi="Arial" w:cs="Arial"/>
          <w:b/>
        </w:rPr>
        <w:t xml:space="preserve">Discussion: </w:t>
      </w:r>
    </w:p>
    <w:p w14:paraId="4259D4C4" w14:textId="77777777" w:rsidR="00E97C3D" w:rsidRDefault="00E97C3D" w:rsidP="00E97C3D">
      <w:r>
        <w:t>handled in Mon GotoW</w:t>
      </w:r>
    </w:p>
    <w:p w14:paraId="0B44388D" w14:textId="77777777" w:rsidR="00E97C3D" w:rsidRDefault="00E97C3D" w:rsidP="00E97C3D">
      <w:r>
        <w:t>BT: 4 week inactive week is biased to Nordic countries as in other countries main holiday time is Aug</w:t>
      </w:r>
    </w:p>
    <w:p w14:paraId="533A286D" w14:textId="77777777" w:rsidR="00E97C3D" w:rsidRDefault="00E97C3D" w:rsidP="00E97C3D">
      <w:r>
        <w:t>Ericsson: confirming in June 21 whether Dec.21 TSG will be electronic or f2f should be also indicated in the slides</w:t>
      </w:r>
    </w:p>
    <w:p w14:paraId="792DC811" w14:textId="77777777" w:rsidR="00E97C3D" w:rsidRDefault="00E97C3D" w:rsidP="00E97C3D">
      <w:r>
        <w:t>ZTE: prefers 2 meetings for RAN2/3/4 in Q3/21</w:t>
      </w:r>
    </w:p>
    <w:p w14:paraId="6C6138A6" w14:textId="77777777" w:rsidR="00E97C3D" w:rsidRDefault="00E97C3D" w:rsidP="00E97C3D">
      <w:r>
        <w:t>Intel: once we have seen how Q2 worked, we know better whether Q4 will work</w:t>
      </w:r>
    </w:p>
    <w:p w14:paraId="68C71789" w14:textId="77777777" w:rsidR="00E97C3D" w:rsidRDefault="00E97C3D" w:rsidP="00E97C3D">
      <w:r>
        <w:t>Nokia: would like to see clear rules for email discussion exeptions in inactive period</w:t>
      </w:r>
    </w:p>
    <w:p w14:paraId="38DEDDE1" w14:textId="77777777" w:rsidR="00E97C3D" w:rsidRDefault="00E97C3D" w:rsidP="00E97C3D">
      <w:r>
        <w:t>RAN2 chair: has no problem to limit number of email discussions to 10</w:t>
      </w:r>
    </w:p>
    <w:p w14:paraId="58F2C4EC" w14:textId="77777777" w:rsidR="00E97C3D" w:rsidRDefault="00E97C3D" w:rsidP="00E97C3D">
      <w:r>
        <w:t>Nokia: it seems the number went up now from 3 to 10</w:t>
      </w:r>
    </w:p>
    <w:p w14:paraId="747976CF" w14:textId="77777777" w:rsidR="00E97C3D" w:rsidRDefault="00E97C3D" w:rsidP="00E97C3D">
      <w:r>
        <w:t>Apple: RAN4 impact will be discussed in REL-18 discussions?</w:t>
      </w:r>
    </w:p>
    <w:p w14:paraId="72CFE4AC" w14:textId="77777777" w:rsidR="00E97C3D" w:rsidRDefault="00E97C3D" w:rsidP="00E97C3D">
      <w:r>
        <w:t>RAN chair: usually people are more focussed on RAN1/2/3 and RAN4 aspects will come afterwards</w:t>
      </w:r>
    </w:p>
    <w:p w14:paraId="2C8495E5" w14:textId="77777777" w:rsidR="00E97C3D" w:rsidRDefault="00E97C3D" w:rsidP="00E97C3D">
      <w:r>
        <w:t>Apple: would prefer to give RAN4 a possibility to check as well</w:t>
      </w:r>
    </w:p>
    <w:p w14:paraId="75772BF5" w14:textId="77777777" w:rsidR="00E97C3D" w:rsidRDefault="00E97C3D" w:rsidP="00E97C3D">
      <w:r>
        <w:t>Futurewei: Jan.22 WG meeting is very close to Dec.21 TSG so not much time to prepare inputs, so maybe WG scope could be restricted</w:t>
      </w:r>
    </w:p>
    <w:p w14:paraId="77DE57ED" w14:textId="77777777" w:rsidR="00E97C3D" w:rsidRDefault="00E97C3D" w:rsidP="00E97C3D">
      <w:r>
        <w:t>Huawei: RAN2 in Q4: prefers 2 short meetings than 1 2-week RAN2 meeting; why for RAN1 5+2 days and not 5 days is unclear</w:t>
      </w:r>
    </w:p>
    <w:p w14:paraId="27E01E1A" w14:textId="77777777" w:rsidR="00E97C3D" w:rsidRDefault="00E97C3D" w:rsidP="00E97C3D">
      <w:r>
        <w:t>RAN2 chair: if RAN2 meeting is split into 2 there may be a bit more work but it could also work if this is ok for Chinese companies; worried about 4 WG meetings in first half of 2022</w:t>
      </w:r>
    </w:p>
    <w:p w14:paraId="5BEFA0CA" w14:textId="77777777" w:rsidR="00E97C3D" w:rsidRDefault="00E97C3D" w:rsidP="00E97C3D">
      <w:r>
        <w:t>Qualcomm: we should open Dec. package more for RAN4 aspects</w:t>
      </w:r>
    </w:p>
    <w:p w14:paraId="12F83AF4" w14:textId="77777777" w:rsidR="00E97C3D" w:rsidRDefault="00E97C3D" w:rsidP="00E97C3D">
      <w:r>
        <w:t>Nokia: supports to have only 1 WG meeting in Q4/21 for RAN2/3/4 as two meetings increases the overhead, RAN1 would be an exception because it is the last quarter for REL-17 for RAN1</w:t>
      </w:r>
    </w:p>
    <w:p w14:paraId="57FA66C0" w14:textId="77777777" w:rsidR="00E97C3D" w:rsidRDefault="00E97C3D" w:rsidP="00E97C3D">
      <w:r>
        <w:t>NEC: workshop in June 21: discussions based on company inputs, you may here the same proposals several times; would prefer some moderators who could condense the company inputs</w:t>
      </w:r>
    </w:p>
    <w:p w14:paraId="3C44B1DC" w14:textId="77777777" w:rsidR="00E97C3D" w:rsidRDefault="00E97C3D" w:rsidP="00E97C3D">
      <w:r>
        <w:t>RAN chair: has a similar view</w:t>
      </w:r>
    </w:p>
    <w:p w14:paraId="32682428" w14:textId="77777777" w:rsidR="00E97C3D" w:rsidRDefault="00E97C3D" w:rsidP="00E97C3D">
      <w:r>
        <w:t>Novamint: prefers 2 WG meetings in Q4/21 but maybe this could be decided in June 21</w:t>
      </w:r>
    </w:p>
    <w:p w14:paraId="603FE733" w14:textId="77777777" w:rsidR="00E97C3D" w:rsidRDefault="00E97C3D" w:rsidP="00E97C3D">
      <w:r>
        <w:t>Ericsson: single week email discussion for REL-18 is not realistic, discussion will affect WG delegates so we strongly support 1 WG meeting for Q4/21; Jan. WG meeting is not yet in calendar, would be an ad hoc</w:t>
      </w:r>
    </w:p>
    <w:p w14:paraId="0E95731C" w14:textId="77777777" w:rsidR="00E97C3D" w:rsidRDefault="00E97C3D" w:rsidP="00E97C3D">
      <w:r>
        <w:t>RAN chair: if we would go back to f2f in Q1/22, then probably RAN1 could live without this Jan. ad hoc but RAN2/3/4 may need it (for REL-17 freeze)</w:t>
      </w:r>
    </w:p>
    <w:p w14:paraId="166DBC03" w14:textId="77777777" w:rsidR="00E97C3D" w:rsidRDefault="00E97C3D" w:rsidP="00E97C3D">
      <w:r>
        <w:t>ZTE: regarding inactive period in Q2/21: better allow some email discussions or reduce the inactive period to 1 week</w:t>
      </w:r>
    </w:p>
    <w:p w14:paraId="0AD27378" w14:textId="77777777" w:rsidR="00E97C3D" w:rsidRDefault="00E97C3D" w:rsidP="00E97C3D">
      <w:r>
        <w:t>LG: worried about the number of meetings</w:t>
      </w:r>
    </w:p>
    <w:p w14:paraId="46A474CC" w14:textId="77777777" w:rsidR="00E97C3D" w:rsidRDefault="00E97C3D" w:rsidP="00E97C3D">
      <w:r>
        <w:t>RAN chair: June 21 RAN: people can bring company inputs to RAN and moderators would bring condensed inputs to the workshop</w:t>
      </w:r>
    </w:p>
    <w:p w14:paraId="2E218469" w14:textId="77777777" w:rsidR="00E97C3D" w:rsidRDefault="00E97C3D" w:rsidP="00E97C3D">
      <w:r>
        <w:t>RAN2 chair: Q4/21 and Q1/22 planning should be done together and decision can probably come in June 21</w:t>
      </w:r>
    </w:p>
    <w:p w14:paraId="56E182DD" w14:textId="77777777" w:rsidR="00E97C3D" w:rsidRDefault="00E97C3D" w:rsidP="00E97C3D">
      <w:r>
        <w:lastRenderedPageBreak/>
        <w:t>Vodafone: we need to have a clear plan to finish REL-17 in time with electronic meetings</w:t>
      </w:r>
    </w:p>
    <w:p w14:paraId="24664682" w14:textId="77777777" w:rsidR="00E97C3D" w:rsidRDefault="00E97C3D" w:rsidP="00E97C3D">
      <w:r>
        <w:t>RAN3 chair: same situation as RAN2, if we have one meeting in Q4/21, we will need 2 meetings in Q1/22</w:t>
      </w:r>
    </w:p>
    <w:p w14:paraId="02ABA420" w14:textId="77777777" w:rsidR="00E97C3D" w:rsidRDefault="00E97C3D" w:rsidP="00E97C3D">
      <w:r>
        <w:t>RAN chair: noone was challenging that until Nov.21 we continue with e-meetings</w:t>
      </w:r>
    </w:p>
    <w:p w14:paraId="0DC40A43" w14:textId="77777777" w:rsidR="00E97C3D" w:rsidRDefault="00E97C3D" w:rsidP="00E97C3D">
      <w:r>
        <w:t>T-Mobile: where would scoping of REL-17 discussion happen?</w:t>
      </w:r>
    </w:p>
    <w:p w14:paraId="34CA6D62" w14:textId="77777777" w:rsidR="00E97C3D" w:rsidRDefault="00E97C3D" w:rsidP="00E97C3D">
      <w:r>
        <w:t>RAN chair: probably in June 21 but depends on how topics progress</w:t>
      </w:r>
    </w:p>
    <w:p w14:paraId="54D30631" w14:textId="77777777" w:rsidR="00E97C3D" w:rsidRDefault="00E97C3D" w:rsidP="00E97C3D">
      <w:r>
        <w:t>conclusion: further discussion will happen over email and then revision RP-210770 will be provided</w:t>
      </w:r>
    </w:p>
    <w:p w14:paraId="3EA16B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RP-210770</w:t>
      </w:r>
      <w:r>
        <w:rPr>
          <w:color w:val="993300"/>
          <w:u w:val="single"/>
        </w:rPr>
        <w:t>.</w:t>
      </w:r>
    </w:p>
    <w:p w14:paraId="51A513D1" w14:textId="77777777" w:rsidR="00E97C3D" w:rsidRDefault="00E97C3D" w:rsidP="00E97C3D">
      <w:pPr>
        <w:rPr>
          <w:rFonts w:ascii="Arial" w:hAnsi="Arial" w:cs="Arial"/>
          <w:b/>
          <w:sz w:val="24"/>
        </w:rPr>
      </w:pPr>
      <w:r>
        <w:rPr>
          <w:rFonts w:ascii="Arial" w:hAnsi="Arial" w:cs="Arial"/>
          <w:b/>
          <w:color w:val="0000FF"/>
          <w:sz w:val="24"/>
        </w:rPr>
        <w:t>RP-210770</w:t>
      </w:r>
      <w:r>
        <w:rPr>
          <w:rFonts w:ascii="Arial" w:hAnsi="Arial" w:cs="Arial"/>
          <w:b/>
          <w:color w:val="0000FF"/>
          <w:sz w:val="24"/>
        </w:rPr>
        <w:tab/>
      </w:r>
      <w:r>
        <w:rPr>
          <w:rFonts w:ascii="Arial" w:hAnsi="Arial" w:cs="Arial"/>
          <w:b/>
          <w:sz w:val="24"/>
        </w:rPr>
        <w:t>RAN planning – meeting and Rel-18</w:t>
      </w:r>
    </w:p>
    <w:p w14:paraId="44F6135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(Nokia), RAN1 chair (Qualcomm), RAN2 chair (Mediatek), RAN3 chair (Ericsson), RAN4 chair (Apple), RAN5 chair (Motorola)</w:t>
      </w:r>
    </w:p>
    <w:p w14:paraId="2F51B9D7" w14:textId="77777777" w:rsidR="00E97C3D" w:rsidRDefault="00E97C3D" w:rsidP="00E97C3D">
      <w:pPr>
        <w:rPr>
          <w:color w:val="808080"/>
        </w:rPr>
      </w:pPr>
      <w:r>
        <w:rPr>
          <w:color w:val="808080"/>
        </w:rPr>
        <w:t>(Replaces RP-210503)</w:t>
      </w:r>
    </w:p>
    <w:p w14:paraId="6D534BE3" w14:textId="77777777" w:rsidR="00E97C3D" w:rsidRDefault="00E97C3D" w:rsidP="00E97C3D">
      <w:pPr>
        <w:rPr>
          <w:rFonts w:ascii="Arial" w:hAnsi="Arial" w:cs="Arial"/>
          <w:b/>
        </w:rPr>
      </w:pPr>
      <w:r>
        <w:rPr>
          <w:rFonts w:ascii="Arial" w:hAnsi="Arial" w:cs="Arial"/>
          <w:b/>
        </w:rPr>
        <w:t xml:space="preserve">Discussion: </w:t>
      </w:r>
    </w:p>
    <w:p w14:paraId="2F933B0D" w14:textId="77777777" w:rsidR="00E97C3D" w:rsidRDefault="00E97C3D" w:rsidP="00E97C3D">
      <w:r>
        <w:t>result of email discussion [91E][44][RAN_planning]</w:t>
      </w:r>
    </w:p>
    <w:p w14:paraId="3E4D37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D5BB6" w14:textId="77777777" w:rsidR="00E97C3D" w:rsidRDefault="00E97C3D" w:rsidP="00E97C3D">
      <w:pPr>
        <w:rPr>
          <w:rFonts w:ascii="Arial" w:hAnsi="Arial" w:cs="Arial"/>
          <w:b/>
          <w:sz w:val="24"/>
        </w:rPr>
      </w:pPr>
      <w:r>
        <w:rPr>
          <w:rFonts w:ascii="Arial" w:hAnsi="Arial" w:cs="Arial"/>
          <w:b/>
          <w:color w:val="0000FF"/>
          <w:sz w:val="24"/>
        </w:rPr>
        <w:t>RP-210925</w:t>
      </w:r>
      <w:r>
        <w:rPr>
          <w:rFonts w:ascii="Arial" w:hAnsi="Arial" w:cs="Arial"/>
          <w:b/>
          <w:color w:val="0000FF"/>
          <w:sz w:val="24"/>
        </w:rPr>
        <w:tab/>
      </w:r>
      <w:r>
        <w:rPr>
          <w:rFonts w:ascii="Arial" w:hAnsi="Arial" w:cs="Arial"/>
          <w:b/>
          <w:sz w:val="24"/>
        </w:rPr>
        <w:t>Status of time budgets for RAN1/2/3/4 ongoing and new WIs/SIs after RAN #91e</w:t>
      </w:r>
    </w:p>
    <w:p w14:paraId="1F941EA0"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 chairmen</w:t>
      </w:r>
    </w:p>
    <w:p w14:paraId="10679ADF" w14:textId="77777777" w:rsidR="00E97C3D" w:rsidRDefault="00E97C3D" w:rsidP="00E97C3D">
      <w:pPr>
        <w:rPr>
          <w:rFonts w:ascii="Arial" w:hAnsi="Arial" w:cs="Arial"/>
          <w:b/>
        </w:rPr>
      </w:pPr>
      <w:r>
        <w:rPr>
          <w:rFonts w:ascii="Arial" w:hAnsi="Arial" w:cs="Arial"/>
          <w:b/>
        </w:rPr>
        <w:t xml:space="preserve">Discussion: </w:t>
      </w:r>
    </w:p>
    <w:p w14:paraId="71AD2012" w14:textId="77777777" w:rsidR="00E97C3D" w:rsidRDefault="00E97C3D" w:rsidP="00E97C3D">
      <w:r>
        <w:t>to be endorsed by email after RAN #91e</w:t>
      </w:r>
    </w:p>
    <w:p w14:paraId="19B442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BD16D" w14:textId="77777777" w:rsidR="00E97C3D" w:rsidRDefault="00E97C3D" w:rsidP="00E97C3D">
      <w:pPr>
        <w:rPr>
          <w:rFonts w:ascii="Arial" w:hAnsi="Arial" w:cs="Arial"/>
          <w:b/>
          <w:sz w:val="24"/>
        </w:rPr>
      </w:pPr>
      <w:r>
        <w:rPr>
          <w:rFonts w:ascii="Arial" w:hAnsi="Arial" w:cs="Arial"/>
          <w:b/>
          <w:color w:val="0000FF"/>
          <w:sz w:val="24"/>
        </w:rPr>
        <w:t>RP-210888</w:t>
      </w:r>
      <w:r>
        <w:rPr>
          <w:rFonts w:ascii="Arial" w:hAnsi="Arial" w:cs="Arial"/>
          <w:b/>
          <w:color w:val="0000FF"/>
          <w:sz w:val="24"/>
        </w:rPr>
        <w:tab/>
      </w:r>
      <w:r>
        <w:rPr>
          <w:rFonts w:ascii="Arial" w:hAnsi="Arial" w:cs="Arial"/>
          <w:b/>
          <w:sz w:val="24"/>
        </w:rPr>
        <w:t>4 years of RAN leadership</w:t>
      </w:r>
    </w:p>
    <w:p w14:paraId="647E1FF5" w14:textId="77777777" w:rsidR="00E97C3D" w:rsidRDefault="00E97C3D" w:rsidP="00E97C3D">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59CE048" w14:textId="77777777" w:rsidR="00E97C3D" w:rsidRDefault="00E97C3D" w:rsidP="00E97C3D">
      <w:pPr>
        <w:rPr>
          <w:rFonts w:ascii="Arial" w:hAnsi="Arial" w:cs="Arial"/>
          <w:b/>
        </w:rPr>
      </w:pPr>
      <w:r>
        <w:rPr>
          <w:rFonts w:ascii="Arial" w:hAnsi="Arial" w:cs="Arial"/>
          <w:b/>
        </w:rPr>
        <w:t xml:space="preserve">Discussion: </w:t>
      </w:r>
    </w:p>
    <w:p w14:paraId="7E5501AB" w14:textId="77777777" w:rsidR="00E97C3D" w:rsidRDefault="00E97C3D" w:rsidP="00E97C3D">
      <w:r>
        <w:t xml:space="preserve">The new RAN chairman Wanshi Chen and the whole TSG RAN thanked the leaving RAN chairman Balazs Bertenyi for </w:t>
      </w:r>
      <w:r>
        <w:tab/>
        <w:t>leading RAN so successfully in the last 4 years with the great 5G success and this even under the pandemic situation.</w:t>
      </w:r>
    </w:p>
    <w:p w14:paraId="1E2E03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2208D" w14:textId="77777777" w:rsidR="00E97C3D" w:rsidRDefault="00E97C3D" w:rsidP="00E97C3D">
      <w:pPr>
        <w:pStyle w:val="Heading2"/>
      </w:pPr>
      <w:bookmarkStart w:id="476" w:name="_Toc69483556"/>
      <w:bookmarkStart w:id="477" w:name="_Toc74553799"/>
      <w:r>
        <w:t>16</w:t>
      </w:r>
      <w:r>
        <w:tab/>
        <w:t>Closing of the meeting</w:t>
      </w:r>
      <w:bookmarkEnd w:id="476"/>
      <w:bookmarkEnd w:id="477"/>
    </w:p>
    <w:p w14:paraId="596C8DE6" w14:textId="5DD2927F" w:rsidR="00696F1D" w:rsidRDefault="00696F1D" w:rsidP="00696F1D">
      <w:r>
        <w:t>Note: Between the closing of the Friday 26.03.2021 GotoWebinar at ~16:25 CET and the closing of the meeting, no further email discussions were carried out but RAN chairman and MCC were documenting the conclusions via the RAN reflector and in the RAN report.</w:t>
      </w:r>
    </w:p>
    <w:p w14:paraId="00848056" w14:textId="6FEAB917" w:rsidR="00E97C3D" w:rsidRDefault="00E97C3D" w:rsidP="00E97C3D">
      <w:r>
        <w:t>RAN chairman Balazs Bertenyi (Nokia) closed RAN #91e formally via the RAN email reflector on Fri 26.03.21 at 19:14 CET (18:14 UTC)</w:t>
      </w:r>
      <w:r w:rsidR="001347F4">
        <w:t xml:space="preserve"> with his farewell message:</w:t>
      </w:r>
    </w:p>
    <w:p w14:paraId="5600EA8D" w14:textId="706F9C49" w:rsidR="001347F4" w:rsidRDefault="001347F4" w:rsidP="001347F4">
      <w:pPr>
        <w:rPr>
          <w:lang w:val="en-US"/>
        </w:rPr>
      </w:pPr>
      <w:r>
        <w:rPr>
          <w:lang w:val="en-US"/>
        </w:rPr>
        <w:t>I must admit I am leaving the helm of TSG-RAN with mixed feelings.</w:t>
      </w:r>
    </w:p>
    <w:p w14:paraId="4A234BFE" w14:textId="77777777" w:rsidR="001347F4" w:rsidRDefault="001347F4" w:rsidP="001347F4">
      <w:pPr>
        <w:rPr>
          <w:lang w:val="en-US"/>
        </w:rPr>
      </w:pPr>
      <w:r>
        <w:rPr>
          <w:lang w:val="en-US"/>
        </w:rPr>
        <w:lastRenderedPageBreak/>
        <w:t>On one hand it is a relief to have passed over the hottest seat in 3GPP to someone else – especially to the very capable hands of Wanshi.</w:t>
      </w:r>
    </w:p>
    <w:p w14:paraId="5421E2CF" w14:textId="702BBFFA" w:rsidR="001347F4" w:rsidRDefault="001347F4" w:rsidP="001347F4">
      <w:pPr>
        <w:rPr>
          <w:lang w:val="en-US"/>
        </w:rPr>
      </w:pPr>
      <w:r>
        <w:rPr>
          <w:lang w:val="en-US"/>
        </w:rPr>
        <w:t>On the other hand it is disappointing that the prolongued E-era did not allow a proper handover and exit. I did not have the chance to stand face to face with all of you and extend my appreciation in person for all the hard work, for the friendships, for the support over the years:</w:t>
      </w:r>
    </w:p>
    <w:p w14:paraId="33070A59" w14:textId="4DC097B8" w:rsidR="001347F4" w:rsidRDefault="000B5DD4" w:rsidP="000B5DD4">
      <w:pPr>
        <w:pStyle w:val="B1"/>
        <w:spacing w:after="0"/>
        <w:rPr>
          <w:lang w:val="en-US"/>
        </w:rPr>
      </w:pPr>
      <w:r>
        <w:rPr>
          <w:lang w:val="en-US"/>
        </w:rPr>
        <w:t>-</w:t>
      </w:r>
      <w:r>
        <w:rPr>
          <w:lang w:val="en-US"/>
        </w:rPr>
        <w:tab/>
      </w:r>
      <w:r w:rsidR="001347F4">
        <w:rPr>
          <w:lang w:val="en-US"/>
        </w:rPr>
        <w:t>To thank Joern for his help and uncompromising service he extends to the RAN community;</w:t>
      </w:r>
    </w:p>
    <w:p w14:paraId="3024C86F" w14:textId="5D4DB938" w:rsidR="001347F4" w:rsidRDefault="000B5DD4" w:rsidP="000B5DD4">
      <w:pPr>
        <w:pStyle w:val="B1"/>
        <w:spacing w:after="0"/>
        <w:rPr>
          <w:lang w:val="en-US"/>
        </w:rPr>
      </w:pPr>
      <w:r>
        <w:rPr>
          <w:lang w:val="en-US"/>
        </w:rPr>
        <w:t>-</w:t>
      </w:r>
      <w:r>
        <w:rPr>
          <w:lang w:val="en-US"/>
        </w:rPr>
        <w:tab/>
      </w:r>
      <w:r w:rsidR="001347F4">
        <w:rPr>
          <w:lang w:val="en-US"/>
        </w:rPr>
        <w:t>To thank the Vice Chairs and the WG chairs: StevenH, Xiaodong, Satoshi, Wanshi, Johan, Richard, Gino, StevenCh, Xutao, Jacob for all their help navigating the complex technical and management challenges. People I could always rely on no matter what.</w:t>
      </w:r>
    </w:p>
    <w:p w14:paraId="0E2A0479" w14:textId="4641053A" w:rsidR="001347F4" w:rsidRDefault="000B5DD4" w:rsidP="000B5DD4">
      <w:pPr>
        <w:pStyle w:val="B1"/>
        <w:rPr>
          <w:lang w:val="en-US"/>
        </w:rPr>
      </w:pPr>
      <w:r>
        <w:rPr>
          <w:lang w:val="en-US"/>
        </w:rPr>
        <w:t>-</w:t>
      </w:r>
      <w:r>
        <w:rPr>
          <w:lang w:val="en-US"/>
        </w:rPr>
        <w:tab/>
      </w:r>
      <w:r w:rsidR="001347F4">
        <w:rPr>
          <w:lang w:val="en-US"/>
        </w:rPr>
        <w:t>To thank all of you, the Friends of RAN, for the opportunity to learn and have the chance to together resolve some of the most difficult and critical debates leading 5G forward.</w:t>
      </w:r>
    </w:p>
    <w:bookmarkEnd w:id="0"/>
    <w:bookmarkEnd w:id="1"/>
    <w:bookmarkEnd w:id="2"/>
    <w:bookmarkEnd w:id="3"/>
    <w:bookmarkEnd w:id="4"/>
    <w:bookmarkEnd w:id="5"/>
    <w:bookmarkEnd w:id="6"/>
    <w:bookmarkEnd w:id="7"/>
    <w:bookmarkEnd w:id="8"/>
    <w:bookmarkEnd w:id="39"/>
    <w:bookmarkEnd w:id="40"/>
    <w:bookmarkEnd w:id="41"/>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478" w:name="_Toc527197946"/>
      <w:bookmarkStart w:id="479" w:name="_Toc2391489"/>
      <w:bookmarkStart w:id="480" w:name="_Toc25787743"/>
      <w:bookmarkStart w:id="481" w:name="_Toc25787943"/>
      <w:bookmarkStart w:id="482" w:name="_Toc27430638"/>
      <w:bookmarkStart w:id="483" w:name="_Toc33140370"/>
      <w:bookmarkStart w:id="484" w:name="_Toc34604901"/>
      <w:bookmarkStart w:id="485" w:name="_Toc34605094"/>
      <w:bookmarkStart w:id="486" w:name="_Toc35697894"/>
      <w:bookmarkStart w:id="487" w:name="_Toc42029389"/>
      <w:bookmarkStart w:id="488" w:name="_Toc62413604"/>
      <w:bookmarkStart w:id="489" w:name="_Toc67153282"/>
      <w:bookmarkStart w:id="490" w:name="_Toc74553800"/>
      <w:r>
        <w:lastRenderedPageBreak/>
        <w:t>Annex A: List of participants</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33EAAA97" w14:textId="5C0FBEB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B64B7B">
        <w:t>1</w:t>
      </w:r>
      <w:r w:rsidR="0085254E">
        <w:t>e</w:t>
      </w:r>
      <w:r w:rsidR="0072396A">
        <w:t xml:space="preserve"> </w:t>
      </w:r>
      <w:r>
        <w:t>is</w:t>
      </w:r>
      <w:r w:rsidRPr="005740F2">
        <w:t xml:space="preserve"> attached to this report.</w:t>
      </w:r>
    </w:p>
    <w:p w14:paraId="4C9F2E4F" w14:textId="1EE3C071" w:rsidR="00AB0E2A" w:rsidRDefault="00AB0E2A" w:rsidP="00AB0E2A">
      <w:pPr>
        <w:snapToGrid w:val="0"/>
      </w:pPr>
      <w:r w:rsidRPr="005740F2">
        <w:t xml:space="preserve">Total number of </w:t>
      </w:r>
      <w:r w:rsidR="00806E16">
        <w:t xml:space="preserve">registered </w:t>
      </w:r>
      <w:r w:rsidRPr="005740F2">
        <w:t xml:space="preserve">participants: </w:t>
      </w:r>
      <w:r w:rsidR="00B64B7B">
        <w:t>810</w:t>
      </w:r>
      <w:r w:rsidR="00DC5EAC">
        <w:t xml:space="preserve"> (by the registration deadline</w:t>
      </w:r>
      <w:r w:rsidR="00B64B7B">
        <w:t xml:space="preserve"> </w:t>
      </w:r>
      <w:r w:rsidR="00B64B7B" w:rsidRPr="00B64B7B">
        <w:t>Fri 12.03.2021 10pm UTC</w:t>
      </w:r>
      <w:r w:rsidR="00DC5EAC">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5C1A6D">
        <w:t>8</w:t>
      </w:r>
      <w:r w:rsidR="00B64B7B">
        <w:t>97</w:t>
      </w:r>
      <w:r w:rsidR="00DC5EAC">
        <w:t>.</w:t>
      </w:r>
    </w:p>
    <w:p w14:paraId="3C1A4E62" w14:textId="6F9A9213" w:rsidR="00B64B7B" w:rsidRDefault="00334E38" w:rsidP="00AB0E2A">
      <w:pPr>
        <w:snapToGrid w:val="0"/>
      </w:pPr>
      <w:r>
        <w:pict w14:anchorId="66EF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75pt;height:237.25pt">
            <v:imagedata r:id="rId23" o:title=""/>
          </v:shape>
        </w:pict>
      </w:r>
    </w:p>
    <w:p w14:paraId="1CA933A0" w14:textId="21B81B58"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rsidR="00B64B7B">
        <w:t>/91e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491" w:name="_Toc527197947"/>
      <w:bookmarkStart w:id="492" w:name="_Toc2391490"/>
      <w:bookmarkStart w:id="493" w:name="_Toc25787744"/>
      <w:bookmarkStart w:id="494" w:name="_Toc25787944"/>
      <w:bookmarkStart w:id="495" w:name="_Toc27430639"/>
      <w:bookmarkStart w:id="496" w:name="_Toc33140371"/>
      <w:bookmarkStart w:id="497" w:name="_Toc34604902"/>
      <w:bookmarkStart w:id="498" w:name="_Toc34605095"/>
      <w:bookmarkStart w:id="499" w:name="_Toc35697895"/>
      <w:bookmarkStart w:id="500" w:name="_Toc42029390"/>
      <w:bookmarkStart w:id="501" w:name="_Toc62413605"/>
      <w:bookmarkStart w:id="502" w:name="_Toc67153283"/>
      <w:bookmarkStart w:id="503" w:name="_Toc74553801"/>
      <w:r>
        <w:lastRenderedPageBreak/>
        <w:t>Annex B: List of contribution documents</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55F964C5" w14:textId="3EFF90C1" w:rsidR="00AB0E2A" w:rsidRPr="005740F2" w:rsidRDefault="00AB0E2A" w:rsidP="00AB0E2A">
      <w:pPr>
        <w:snapToGrid w:val="0"/>
      </w:pPr>
      <w:r>
        <w:t>The list of Tdocs of this RAN meeting #</w:t>
      </w:r>
      <w:r w:rsidR="001F6F8E">
        <w:t>9</w:t>
      </w:r>
      <w:r w:rsidR="00E12532">
        <w:t>1</w:t>
      </w:r>
      <w:r w:rsidR="00E82E9C">
        <w:t>e</w:t>
      </w:r>
      <w:r>
        <w:t xml:space="preserve"> is</w:t>
      </w:r>
      <w:r w:rsidRPr="005740F2">
        <w:t xml:space="preserve"> attached to this report.</w:t>
      </w:r>
    </w:p>
    <w:p w14:paraId="5B9BC72F" w14:textId="2B73A2A9" w:rsidR="00AB0E2A" w:rsidRDefault="00AB0E2A" w:rsidP="00AB0E2A">
      <w:pPr>
        <w:snapToGrid w:val="0"/>
      </w:pPr>
      <w:r>
        <w:t xml:space="preserve">Total number of Tdocs: </w:t>
      </w:r>
      <w:r w:rsidR="00E12532">
        <w:t>925</w:t>
      </w:r>
      <w:r w:rsidRPr="00E25919">
        <w:t xml:space="preserve"> (RP-</w:t>
      </w:r>
      <w:r w:rsidR="00741B7D">
        <w:t>2</w:t>
      </w:r>
      <w:r w:rsidR="00E12532">
        <w:t>10001</w:t>
      </w:r>
      <w:r w:rsidRPr="00E25919">
        <w:t xml:space="preserve"> - RP-</w:t>
      </w:r>
      <w:r w:rsidR="00741B7D">
        <w:t>2</w:t>
      </w:r>
      <w:r w:rsidR="00E12532">
        <w:t>10925</w:t>
      </w:r>
      <w:r w:rsidRPr="00E25919">
        <w:t>) of which</w:t>
      </w:r>
      <w:r w:rsidR="0046517B">
        <w:t xml:space="preserve"> </w:t>
      </w:r>
      <w:r w:rsidR="00E12532">
        <w:t>90</w:t>
      </w:r>
      <w:r w:rsidR="00AC7DD6">
        <w:t>4</w:t>
      </w:r>
      <w:r w:rsidR="00017A23">
        <w:t xml:space="preserve"> </w:t>
      </w:r>
      <w:r w:rsidRPr="00E25919">
        <w:t xml:space="preserve">Tdocs are available, i.e. </w:t>
      </w:r>
      <w:r w:rsidR="00E12532">
        <w:t>2</w:t>
      </w:r>
      <w:r w:rsidR="00315B1F">
        <w:t>1</w:t>
      </w:r>
      <w:r w:rsidRPr="00FF2774">
        <w:t xml:space="preserve"> are not a</w:t>
      </w:r>
      <w:r>
        <w:t>vailable and they are withdrawn</w:t>
      </w:r>
      <w:r w:rsidRPr="009D3CD8">
        <w:t>.</w:t>
      </w:r>
    </w:p>
    <w:p w14:paraId="15E79295" w14:textId="4E6E8716" w:rsidR="00647B5B" w:rsidRDefault="00334E38" w:rsidP="00AB0E2A">
      <w:pPr>
        <w:snapToGrid w:val="0"/>
      </w:pPr>
      <w:r>
        <w:pict w14:anchorId="7584DE40">
          <v:shape id="_x0000_i1026" type="#_x0000_t75" style="width:727.65pt;height:272.2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04" w:name="_Toc527197948"/>
      <w:bookmarkStart w:id="505" w:name="_Toc2391491"/>
      <w:bookmarkStart w:id="506" w:name="_Toc25787745"/>
      <w:bookmarkStart w:id="507" w:name="_Toc25787945"/>
      <w:bookmarkStart w:id="508" w:name="_Toc27430640"/>
      <w:bookmarkStart w:id="509" w:name="_Toc33140372"/>
      <w:bookmarkStart w:id="510" w:name="_Toc34604903"/>
      <w:bookmarkStart w:id="511" w:name="_Toc34605096"/>
      <w:bookmarkStart w:id="512" w:name="_Toc35697896"/>
      <w:bookmarkStart w:id="513" w:name="_Toc42029391"/>
      <w:bookmarkStart w:id="514" w:name="_Toc62413606"/>
      <w:bookmarkStart w:id="515" w:name="_Toc67153284"/>
      <w:bookmarkStart w:id="516" w:name="_Toc74553802"/>
      <w:r>
        <w:lastRenderedPageBreak/>
        <w:t>Annex C: Lists of liaison statements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0AB329C" w14:textId="47183F46" w:rsidR="002C6209" w:rsidRPr="00025D35" w:rsidRDefault="00AB0E2A" w:rsidP="009F471F">
      <w:r w:rsidRPr="00025D35">
        <w:t xml:space="preserve">In total </w:t>
      </w:r>
      <w:r w:rsidR="00647B5B">
        <w:t>3</w:t>
      </w:r>
      <w:r w:rsidR="00FE127B">
        <w:t>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647B5B">
        <w:t>1</w:t>
      </w:r>
      <w:r w:rsidR="006970E4">
        <w:t>e</w:t>
      </w:r>
      <w:r w:rsidRPr="00025D35">
        <w:t>.</w:t>
      </w:r>
      <w:r w:rsidR="00CC57B6" w:rsidRPr="00025D35">
        <w:t xml:space="preserve"> </w:t>
      </w:r>
      <w:r w:rsidR="00492039">
        <w:t xml:space="preserve">All </w:t>
      </w:r>
      <w:r w:rsidR="00647B5B">
        <w:t>3</w:t>
      </w:r>
      <w:r w:rsidR="00FE127B">
        <w:t>6</w:t>
      </w:r>
      <w:r w:rsidRPr="00025D35">
        <w:t xml:space="preserve"> LSs/LTIs were treated</w:t>
      </w:r>
      <w:r w:rsidR="00FF1609">
        <w:t>.</w:t>
      </w:r>
    </w:p>
    <w:p w14:paraId="22C17EE3" w14:textId="3BAD6BEE" w:rsidR="00AB0E2A" w:rsidRDefault="00647B5B" w:rsidP="00F77D9D">
      <w:pPr>
        <w:spacing w:after="0"/>
      </w:pPr>
      <w:r>
        <w:t>7</w:t>
      </w:r>
      <w:r w:rsidR="00AB0E2A" w:rsidRPr="00025D35">
        <w:t xml:space="preserve"> </w:t>
      </w:r>
      <w:r w:rsidR="00AB0E2A" w:rsidRPr="00025D35">
        <w:rPr>
          <w:u w:val="single"/>
        </w:rPr>
        <w:t>outgoing LSs/LTIs</w:t>
      </w:r>
      <w:r w:rsidR="00AB0E2A" w:rsidRPr="00025D35">
        <w:t xml:space="preserve"> were sent from RAN #</w:t>
      </w:r>
      <w:r w:rsidR="00FE127B">
        <w:t>9</w:t>
      </w:r>
      <w:r>
        <w:t>1</w:t>
      </w:r>
      <w:r w:rsidR="002F4B02">
        <w:t>e</w:t>
      </w:r>
      <w:r w:rsidR="009D3E09" w:rsidRPr="00025D35">
        <w:t>.</w:t>
      </w:r>
    </w:p>
    <w:p w14:paraId="742D99BC" w14:textId="77777777" w:rsidR="009630A0" w:rsidRDefault="009630A0" w:rsidP="00F77D9D">
      <w:pPr>
        <w:spacing w:after="0"/>
      </w:pPr>
    </w:p>
    <w:p w14:paraId="146FC83F" w14:textId="495103C1" w:rsidR="006912B6" w:rsidRDefault="00334E38" w:rsidP="00F77D9D">
      <w:pPr>
        <w:spacing w:after="0"/>
      </w:pPr>
      <w:r>
        <w:pict w14:anchorId="6D27F562">
          <v:shape id="_x0000_i1027" type="#_x0000_t75" style="width:728.2pt;height:249.8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17" w:name="_Toc527197949"/>
      <w:bookmarkStart w:id="518" w:name="_Toc2391492"/>
      <w:bookmarkStart w:id="519" w:name="_Toc25787746"/>
      <w:bookmarkStart w:id="520" w:name="_Toc25787946"/>
      <w:bookmarkStart w:id="521" w:name="_Toc27430641"/>
      <w:bookmarkStart w:id="522" w:name="_Toc33140373"/>
      <w:bookmarkStart w:id="523" w:name="_Toc34604904"/>
      <w:bookmarkStart w:id="524" w:name="_Toc34605097"/>
      <w:bookmarkStart w:id="525" w:name="_Toc35697897"/>
      <w:bookmarkStart w:id="526" w:name="_Toc42029392"/>
      <w:bookmarkStart w:id="527" w:name="_Toc62413607"/>
      <w:bookmarkStart w:id="528" w:name="_Toc67153285"/>
      <w:bookmarkStart w:id="529" w:name="_Toc74553803"/>
      <w:r w:rsidRPr="00C915BA">
        <w:lastRenderedPageBreak/>
        <w:t>C1: Incoming liaison statements</w:t>
      </w:r>
      <w:bookmarkEnd w:id="517"/>
      <w:bookmarkEnd w:id="518"/>
      <w:bookmarkEnd w:id="519"/>
      <w:bookmarkEnd w:id="520"/>
      <w:bookmarkEnd w:id="521"/>
      <w:bookmarkEnd w:id="522"/>
      <w:bookmarkEnd w:id="523"/>
      <w:bookmarkEnd w:id="524"/>
      <w:bookmarkEnd w:id="525"/>
      <w:bookmarkEnd w:id="526"/>
      <w:bookmarkEnd w:id="527"/>
      <w:bookmarkEnd w:id="528"/>
      <w:bookmarkEnd w:id="52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0A7B4C" w:rsidRPr="000A7B4C" w14:paraId="6B98098F" w14:textId="77777777" w:rsidTr="00A238D6">
        <w:trPr>
          <w:cantSplit/>
        </w:trPr>
        <w:tc>
          <w:tcPr>
            <w:tcW w:w="1097" w:type="dxa"/>
            <w:shd w:val="clear" w:color="auto" w:fill="auto"/>
          </w:tcPr>
          <w:p w14:paraId="3AE7C71B" w14:textId="12EEFA6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RP-210018</w:t>
            </w:r>
          </w:p>
        </w:tc>
        <w:tc>
          <w:tcPr>
            <w:tcW w:w="1766" w:type="dxa"/>
            <w:shd w:val="clear" w:color="auto" w:fill="auto"/>
          </w:tcPr>
          <w:p w14:paraId="68CE318B" w14:textId="750A376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SP-201143</w:t>
            </w:r>
          </w:p>
        </w:tc>
        <w:tc>
          <w:tcPr>
            <w:tcW w:w="8222" w:type="dxa"/>
            <w:shd w:val="clear" w:color="auto" w:fill="auto"/>
          </w:tcPr>
          <w:p w14:paraId="494FA06D" w14:textId="23FB9A3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Use of Inclusive Language in 3GPP (SP-201143; to: SA1, SA2, SA3, SA4, SA5, SA6, RAN1, RAN2, RAN3, RAN4, RAN5, CT1, CT3, CT4, CT6; cc: RAN, CT; contact: Intel)</w:t>
            </w:r>
          </w:p>
        </w:tc>
        <w:tc>
          <w:tcPr>
            <w:tcW w:w="1417" w:type="dxa"/>
            <w:shd w:val="clear" w:color="auto" w:fill="auto"/>
          </w:tcPr>
          <w:p w14:paraId="0ECA43E7" w14:textId="06592F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w:t>
            </w:r>
          </w:p>
        </w:tc>
        <w:tc>
          <w:tcPr>
            <w:tcW w:w="1134" w:type="dxa"/>
            <w:shd w:val="clear" w:color="auto" w:fill="auto"/>
          </w:tcPr>
          <w:p w14:paraId="009BA148" w14:textId="2676148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D86E8A6"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A5B8DC0" w14:textId="77777777" w:rsidTr="00A238D6">
        <w:trPr>
          <w:cantSplit/>
        </w:trPr>
        <w:tc>
          <w:tcPr>
            <w:tcW w:w="1097" w:type="dxa"/>
            <w:shd w:val="clear" w:color="auto" w:fill="auto"/>
          </w:tcPr>
          <w:p w14:paraId="6570F6D4" w14:textId="1AFE189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RP-210019</w:t>
            </w:r>
          </w:p>
        </w:tc>
        <w:tc>
          <w:tcPr>
            <w:tcW w:w="1766" w:type="dxa"/>
            <w:shd w:val="clear" w:color="auto" w:fill="auto"/>
          </w:tcPr>
          <w:p w14:paraId="39BA0E8A" w14:textId="210256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SP-201144</w:t>
            </w:r>
          </w:p>
        </w:tc>
        <w:tc>
          <w:tcPr>
            <w:tcW w:w="8222" w:type="dxa"/>
            <w:shd w:val="clear" w:color="auto" w:fill="auto"/>
          </w:tcPr>
          <w:p w14:paraId="31CC90B6" w14:textId="71C64A2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Use of Inclusive Language in 3GPP specifications (SP-201144; to: IEEE 802.1, IEEE 1588, IEEE SA, IETF, GSMA, ETSI, OMA, ISO, OneM2M, ITU-T, TIA, ATIS, SAE, 5GAA, IEC; cc: RAN, CT; contact: Intel)</w:t>
            </w:r>
          </w:p>
        </w:tc>
        <w:tc>
          <w:tcPr>
            <w:tcW w:w="1417" w:type="dxa"/>
            <w:shd w:val="clear" w:color="auto" w:fill="auto"/>
          </w:tcPr>
          <w:p w14:paraId="0FD86206" w14:textId="5F16BA0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w:t>
            </w:r>
          </w:p>
        </w:tc>
        <w:tc>
          <w:tcPr>
            <w:tcW w:w="1134" w:type="dxa"/>
            <w:shd w:val="clear" w:color="auto" w:fill="auto"/>
          </w:tcPr>
          <w:p w14:paraId="7B3533BA" w14:textId="05EBFA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30E6593"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B145AF7" w14:textId="77777777" w:rsidTr="00A238D6">
        <w:trPr>
          <w:cantSplit/>
        </w:trPr>
        <w:tc>
          <w:tcPr>
            <w:tcW w:w="1097" w:type="dxa"/>
            <w:shd w:val="clear" w:color="auto" w:fill="auto"/>
          </w:tcPr>
          <w:p w14:paraId="79ADADA9" w14:textId="48FFB83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RP-210020</w:t>
            </w:r>
          </w:p>
        </w:tc>
        <w:tc>
          <w:tcPr>
            <w:tcW w:w="1766" w:type="dxa"/>
            <w:shd w:val="clear" w:color="auto" w:fill="auto"/>
          </w:tcPr>
          <w:p w14:paraId="16EC2316" w14:textId="154C259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ITU_T_SG13_LS187</w:t>
            </w:r>
          </w:p>
        </w:tc>
        <w:tc>
          <w:tcPr>
            <w:tcW w:w="8222" w:type="dxa"/>
            <w:shd w:val="clear" w:color="auto" w:fill="auto"/>
          </w:tcPr>
          <w:p w14:paraId="7C0AC2C1" w14:textId="254A465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Establishment of new Focus Group on Autonomous Networks (ITU_T_SG13_LS187; to: RAN, RAN3, CT, TSAG, ITU-T SG2, SG3, SG5, SG9, SG11, SG12, SG15, SG16, SG17, SG20, GSMA, IEEE, ETSI, TMF; cc: -; contact: Rakuten)</w:t>
            </w:r>
          </w:p>
        </w:tc>
        <w:tc>
          <w:tcPr>
            <w:tcW w:w="1417" w:type="dxa"/>
            <w:shd w:val="clear" w:color="auto" w:fill="auto"/>
          </w:tcPr>
          <w:p w14:paraId="43DE560E" w14:textId="2D78DAC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ITU-T SG13</w:t>
            </w:r>
          </w:p>
        </w:tc>
        <w:tc>
          <w:tcPr>
            <w:tcW w:w="1134" w:type="dxa"/>
            <w:shd w:val="clear" w:color="auto" w:fill="auto"/>
          </w:tcPr>
          <w:p w14:paraId="43983F50" w14:textId="106D20F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2C1ACF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956F1CA" w14:textId="77777777" w:rsidTr="00A238D6">
        <w:trPr>
          <w:cantSplit/>
        </w:trPr>
        <w:tc>
          <w:tcPr>
            <w:tcW w:w="1097" w:type="dxa"/>
            <w:shd w:val="clear" w:color="auto" w:fill="auto"/>
          </w:tcPr>
          <w:p w14:paraId="4A69750D" w14:textId="4595769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RP-210021</w:t>
            </w:r>
          </w:p>
        </w:tc>
        <w:tc>
          <w:tcPr>
            <w:tcW w:w="1766" w:type="dxa"/>
            <w:shd w:val="clear" w:color="auto" w:fill="auto"/>
          </w:tcPr>
          <w:p w14:paraId="4ABC4B17" w14:textId="11F2A1A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ITU_R_WP1C_TEMP_14</w:t>
            </w:r>
          </w:p>
        </w:tc>
        <w:tc>
          <w:tcPr>
            <w:tcW w:w="8222" w:type="dxa"/>
            <w:shd w:val="clear" w:color="auto" w:fill="auto"/>
          </w:tcPr>
          <w:p w14:paraId="34998341" w14:textId="2430124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2Reply LS to RP-193155 on Test methods for over-the-air TRP field measurements of unwanted emissions from IMT radio equipment utilizing active antennas (ITU_R_WP1C_TEMP_14; to: RAN, RAN4, RAN5; cc: ITU-R WP1A, ITU-R WP5A, ITU-R WP5D; contact: Counsellor ITU-R SG1)</w:t>
            </w:r>
          </w:p>
        </w:tc>
        <w:tc>
          <w:tcPr>
            <w:tcW w:w="1417" w:type="dxa"/>
            <w:shd w:val="clear" w:color="auto" w:fill="auto"/>
          </w:tcPr>
          <w:p w14:paraId="004D1C8C" w14:textId="633A17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WP1C</w:t>
            </w:r>
          </w:p>
        </w:tc>
        <w:tc>
          <w:tcPr>
            <w:tcW w:w="1134" w:type="dxa"/>
            <w:shd w:val="clear" w:color="auto" w:fill="auto"/>
          </w:tcPr>
          <w:p w14:paraId="294CE8B9" w14:textId="46ADA7B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0688CE17" w14:textId="0F08139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RP-210789</w:t>
            </w:r>
          </w:p>
        </w:tc>
      </w:tr>
      <w:tr w:rsidR="000A7B4C" w:rsidRPr="000A7B4C" w14:paraId="11D93029" w14:textId="77777777" w:rsidTr="00A238D6">
        <w:trPr>
          <w:cantSplit/>
        </w:trPr>
        <w:tc>
          <w:tcPr>
            <w:tcW w:w="1097" w:type="dxa"/>
            <w:shd w:val="clear" w:color="auto" w:fill="auto"/>
          </w:tcPr>
          <w:p w14:paraId="22975D30" w14:textId="43E34D5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RP-210022</w:t>
            </w:r>
          </w:p>
        </w:tc>
        <w:tc>
          <w:tcPr>
            <w:tcW w:w="1766" w:type="dxa"/>
            <w:shd w:val="clear" w:color="auto" w:fill="auto"/>
          </w:tcPr>
          <w:p w14:paraId="23DECD89" w14:textId="021B98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IETF_LS210121</w:t>
            </w:r>
          </w:p>
        </w:tc>
        <w:tc>
          <w:tcPr>
            <w:tcW w:w="8222" w:type="dxa"/>
            <w:shd w:val="clear" w:color="auto" w:fill="auto"/>
          </w:tcPr>
          <w:p w14:paraId="357FC51B" w14:textId="77AE2ED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CP-201349 = RP-201414 on port allocation for the W1 interface (IETF_LS210121; to: RAN, RAN3, CT4, SA; cc: -; contact: Ericsson)</w:t>
            </w:r>
          </w:p>
        </w:tc>
        <w:tc>
          <w:tcPr>
            <w:tcW w:w="1417" w:type="dxa"/>
            <w:shd w:val="clear" w:color="auto" w:fill="auto"/>
          </w:tcPr>
          <w:p w14:paraId="01B96977" w14:textId="7048C8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IETF</w:t>
            </w:r>
          </w:p>
        </w:tc>
        <w:tc>
          <w:tcPr>
            <w:tcW w:w="1134" w:type="dxa"/>
            <w:shd w:val="clear" w:color="auto" w:fill="auto"/>
          </w:tcPr>
          <w:p w14:paraId="410FA6BD" w14:textId="33381D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07C7675"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69316B9" w14:textId="77777777" w:rsidTr="00A238D6">
        <w:trPr>
          <w:cantSplit/>
        </w:trPr>
        <w:tc>
          <w:tcPr>
            <w:tcW w:w="1097" w:type="dxa"/>
            <w:shd w:val="clear" w:color="auto" w:fill="auto"/>
          </w:tcPr>
          <w:p w14:paraId="44DB420F" w14:textId="0AC6981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RP-210023</w:t>
            </w:r>
          </w:p>
        </w:tc>
        <w:tc>
          <w:tcPr>
            <w:tcW w:w="1766" w:type="dxa"/>
            <w:shd w:val="clear" w:color="auto" w:fill="auto"/>
          </w:tcPr>
          <w:p w14:paraId="2A821CBB" w14:textId="7FC53F2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5GAA_WG4_LS_S-200228</w:t>
            </w:r>
          </w:p>
        </w:tc>
        <w:tc>
          <w:tcPr>
            <w:tcW w:w="8222" w:type="dxa"/>
            <w:shd w:val="clear" w:color="auto" w:fill="auto"/>
          </w:tcPr>
          <w:p w14:paraId="5C94FF42" w14:textId="4D15DAF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ETSI ITS(20)040040 = RP-202144 on MCO TR 103 439 (5GAA_WG4_LS_S-200228; to: ETSI TC ITS, ETSI STF585; cc: RAN, SA, SAE V2X, C-SAE, CITS; contact: Intel)</w:t>
            </w:r>
          </w:p>
        </w:tc>
        <w:tc>
          <w:tcPr>
            <w:tcW w:w="1417" w:type="dxa"/>
            <w:shd w:val="clear" w:color="auto" w:fill="auto"/>
          </w:tcPr>
          <w:p w14:paraId="5B117233" w14:textId="5A7D4CE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 WG4</w:t>
            </w:r>
          </w:p>
        </w:tc>
        <w:tc>
          <w:tcPr>
            <w:tcW w:w="1134" w:type="dxa"/>
            <w:shd w:val="clear" w:color="auto" w:fill="auto"/>
          </w:tcPr>
          <w:p w14:paraId="4756E598" w14:textId="13FC35B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BB2D49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F91A2EA" w14:textId="77777777" w:rsidTr="00A238D6">
        <w:trPr>
          <w:cantSplit/>
        </w:trPr>
        <w:tc>
          <w:tcPr>
            <w:tcW w:w="1097" w:type="dxa"/>
            <w:shd w:val="clear" w:color="auto" w:fill="auto"/>
          </w:tcPr>
          <w:p w14:paraId="3056494E" w14:textId="4DA4F09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RP-210024</w:t>
            </w:r>
          </w:p>
        </w:tc>
        <w:tc>
          <w:tcPr>
            <w:tcW w:w="1766" w:type="dxa"/>
            <w:shd w:val="clear" w:color="auto" w:fill="auto"/>
          </w:tcPr>
          <w:p w14:paraId="794701AF" w14:textId="4BADAA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ETSI_TC_ERM(20)72b025r1</w:t>
            </w:r>
          </w:p>
        </w:tc>
        <w:tc>
          <w:tcPr>
            <w:tcW w:w="8222" w:type="dxa"/>
            <w:shd w:val="clear" w:color="auto" w:fill="auto"/>
          </w:tcPr>
          <w:p w14:paraId="34189A4D" w14:textId="60791A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CEPT_ECC_SE(20)084A17 = RP-200555 on New work item in SE21 on measurement methodologies for 5G AAS in the field (ETSI_TC_ERM(20)72b025r1; to: CEPT ECC WGSE; cc: RAN, CEPT ECC WGFM, CEPT ECC FM PT22, CEPT ECC PT1, ETSI MSG/ERM TFES ; contact: Bundesnetzagentur)</w:t>
            </w:r>
          </w:p>
        </w:tc>
        <w:tc>
          <w:tcPr>
            <w:tcW w:w="1417" w:type="dxa"/>
            <w:shd w:val="clear" w:color="auto" w:fill="auto"/>
          </w:tcPr>
          <w:p w14:paraId="2EE43C0A" w14:textId="20F0983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TC ERM</w:t>
            </w:r>
          </w:p>
        </w:tc>
        <w:tc>
          <w:tcPr>
            <w:tcW w:w="1134" w:type="dxa"/>
            <w:shd w:val="clear" w:color="auto" w:fill="auto"/>
          </w:tcPr>
          <w:p w14:paraId="04E00ABA" w14:textId="490D1C3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20832CD"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DC8B8CF" w14:textId="77777777" w:rsidTr="00A238D6">
        <w:trPr>
          <w:cantSplit/>
        </w:trPr>
        <w:tc>
          <w:tcPr>
            <w:tcW w:w="1097" w:type="dxa"/>
            <w:shd w:val="clear" w:color="auto" w:fill="auto"/>
          </w:tcPr>
          <w:p w14:paraId="7906677A" w14:textId="17009C2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RP-210025</w:t>
            </w:r>
          </w:p>
        </w:tc>
        <w:tc>
          <w:tcPr>
            <w:tcW w:w="1766" w:type="dxa"/>
            <w:shd w:val="clear" w:color="auto" w:fill="auto"/>
          </w:tcPr>
          <w:p w14:paraId="05BCB5A0" w14:textId="0D73A87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R3-211121</w:t>
            </w:r>
          </w:p>
        </w:tc>
        <w:tc>
          <w:tcPr>
            <w:tcW w:w="8222" w:type="dxa"/>
            <w:shd w:val="clear" w:color="auto" w:fill="auto"/>
          </w:tcPr>
          <w:p w14:paraId="339069CE" w14:textId="291383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R2-2010873 on Latency of NR Positioning Protocols (R3-211121; to: RAN2; cc: SA2, RAN, RAN1; contact: Ericsson)</w:t>
            </w:r>
          </w:p>
        </w:tc>
        <w:tc>
          <w:tcPr>
            <w:tcW w:w="1417" w:type="dxa"/>
            <w:shd w:val="clear" w:color="auto" w:fill="auto"/>
          </w:tcPr>
          <w:p w14:paraId="4637E3E5" w14:textId="6CB5FD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RAN3</w:t>
            </w:r>
          </w:p>
        </w:tc>
        <w:tc>
          <w:tcPr>
            <w:tcW w:w="1134" w:type="dxa"/>
            <w:shd w:val="clear" w:color="auto" w:fill="auto"/>
          </w:tcPr>
          <w:p w14:paraId="692E9CC9" w14:textId="1CD50B3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C41A7A2"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D1A010F" w14:textId="77777777" w:rsidTr="00A238D6">
        <w:trPr>
          <w:cantSplit/>
        </w:trPr>
        <w:tc>
          <w:tcPr>
            <w:tcW w:w="1097" w:type="dxa"/>
            <w:shd w:val="clear" w:color="auto" w:fill="auto"/>
          </w:tcPr>
          <w:p w14:paraId="3EB841AB" w14:textId="341B194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RP-210026</w:t>
            </w:r>
          </w:p>
        </w:tc>
        <w:tc>
          <w:tcPr>
            <w:tcW w:w="1766" w:type="dxa"/>
            <w:shd w:val="clear" w:color="auto" w:fill="auto"/>
          </w:tcPr>
          <w:p w14:paraId="3DBC1756" w14:textId="0EA4FD9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CEPT_ECC_PT1_LS210128</w:t>
            </w:r>
          </w:p>
        </w:tc>
        <w:tc>
          <w:tcPr>
            <w:tcW w:w="8222" w:type="dxa"/>
            <w:shd w:val="clear" w:color="auto" w:fill="auto"/>
          </w:tcPr>
          <w:p w14:paraId="73D80C64" w14:textId="6AA1C3C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R4-2016369 = RP-202156 on Spurious emission limits for AAS BS in 6.425-7.125 GHz and 10-10.5 GHz (CEPT_ECC_PT1_LS210128; to: RAN4, RAN; cc: CEPT ECC WG SE, CEPT ECC SE21; contact: Ofcom)</w:t>
            </w:r>
          </w:p>
        </w:tc>
        <w:tc>
          <w:tcPr>
            <w:tcW w:w="1417" w:type="dxa"/>
            <w:shd w:val="clear" w:color="auto" w:fill="auto"/>
          </w:tcPr>
          <w:p w14:paraId="4260437A" w14:textId="5ADF8F8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CEPT ECC PT1</w:t>
            </w:r>
          </w:p>
        </w:tc>
        <w:tc>
          <w:tcPr>
            <w:tcW w:w="1134" w:type="dxa"/>
            <w:shd w:val="clear" w:color="auto" w:fill="auto"/>
          </w:tcPr>
          <w:p w14:paraId="02096F93" w14:textId="4D92857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09FC1F"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F0C0177" w14:textId="77777777" w:rsidTr="00A238D6">
        <w:trPr>
          <w:cantSplit/>
        </w:trPr>
        <w:tc>
          <w:tcPr>
            <w:tcW w:w="1097" w:type="dxa"/>
            <w:shd w:val="clear" w:color="auto" w:fill="auto"/>
          </w:tcPr>
          <w:p w14:paraId="751C7957" w14:textId="61C1702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RP-210028</w:t>
            </w:r>
          </w:p>
        </w:tc>
        <w:tc>
          <w:tcPr>
            <w:tcW w:w="1766" w:type="dxa"/>
            <w:shd w:val="clear" w:color="auto" w:fill="auto"/>
          </w:tcPr>
          <w:p w14:paraId="6068040D" w14:textId="54F9AC1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ISG IPE(21)00020</w:t>
            </w:r>
          </w:p>
        </w:tc>
        <w:tc>
          <w:tcPr>
            <w:tcW w:w="8222" w:type="dxa"/>
            <w:shd w:val="clear" w:color="auto" w:fill="auto"/>
          </w:tcPr>
          <w:p w14:paraId="117053E5" w14:textId="094ADEB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about ETSI ISG IPE creation and interaction with other groups (ETSI ISG IPE(21)00020; to: RAN, SA, oneM2M, ETSI NFV, ETSI MEC, ETSI ZSM, ETSI ENI, ETSI F5G, ETSI PDL, ETSI ETI; cc: -; contact: ETSI ISG IPE Chairman)</w:t>
            </w:r>
          </w:p>
        </w:tc>
        <w:tc>
          <w:tcPr>
            <w:tcW w:w="1417" w:type="dxa"/>
            <w:shd w:val="clear" w:color="auto" w:fill="auto"/>
          </w:tcPr>
          <w:p w14:paraId="1D4F449F" w14:textId="184F0AD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ISG IPE</w:t>
            </w:r>
          </w:p>
        </w:tc>
        <w:tc>
          <w:tcPr>
            <w:tcW w:w="1134" w:type="dxa"/>
            <w:shd w:val="clear" w:color="auto" w:fill="auto"/>
          </w:tcPr>
          <w:p w14:paraId="050845BB" w14:textId="2B5EC2D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967D2B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582F7B6" w14:textId="77777777" w:rsidTr="00A238D6">
        <w:trPr>
          <w:cantSplit/>
        </w:trPr>
        <w:tc>
          <w:tcPr>
            <w:tcW w:w="1097" w:type="dxa"/>
            <w:shd w:val="clear" w:color="auto" w:fill="auto"/>
          </w:tcPr>
          <w:p w14:paraId="590CB175" w14:textId="6D64FCC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RP-210029</w:t>
            </w:r>
          </w:p>
        </w:tc>
        <w:tc>
          <w:tcPr>
            <w:tcW w:w="1766" w:type="dxa"/>
            <w:shd w:val="clear" w:color="auto" w:fill="auto"/>
          </w:tcPr>
          <w:p w14:paraId="5700B7F5" w14:textId="56416BB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R2-2101986</w:t>
            </w:r>
          </w:p>
        </w:tc>
        <w:tc>
          <w:tcPr>
            <w:tcW w:w="8222" w:type="dxa"/>
            <w:shd w:val="clear" w:color="auto" w:fill="auto"/>
          </w:tcPr>
          <w:p w14:paraId="519E25C4" w14:textId="26CEA2E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SP-201143 = RP-210018 on Use of Inclusive Language in 3GPP (R2-2101986; to: RAN, SA, RAN4, CT1; cc: CT; contact: Intel)</w:t>
            </w:r>
          </w:p>
        </w:tc>
        <w:tc>
          <w:tcPr>
            <w:tcW w:w="1417" w:type="dxa"/>
            <w:shd w:val="clear" w:color="auto" w:fill="auto"/>
          </w:tcPr>
          <w:p w14:paraId="3B1BC265" w14:textId="604C33B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32FD6FA3" w14:textId="6668A50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B09CF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C3B179A" w14:textId="77777777" w:rsidTr="00A238D6">
        <w:trPr>
          <w:cantSplit/>
        </w:trPr>
        <w:tc>
          <w:tcPr>
            <w:tcW w:w="1097" w:type="dxa"/>
            <w:shd w:val="clear" w:color="auto" w:fill="auto"/>
          </w:tcPr>
          <w:p w14:paraId="1679394D" w14:textId="578F1A0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RP-210030</w:t>
            </w:r>
          </w:p>
        </w:tc>
        <w:tc>
          <w:tcPr>
            <w:tcW w:w="1766" w:type="dxa"/>
            <w:shd w:val="clear" w:color="auto" w:fill="auto"/>
          </w:tcPr>
          <w:p w14:paraId="4397F3F2" w14:textId="27E6C31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R2-2102500</w:t>
            </w:r>
          </w:p>
        </w:tc>
        <w:tc>
          <w:tcPr>
            <w:tcW w:w="8222" w:type="dxa"/>
            <w:shd w:val="clear" w:color="auto" w:fill="auto"/>
          </w:tcPr>
          <w:p w14:paraId="377674DD" w14:textId="5AD6C11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S5-205347 = RP-202151 on QoE Measurement Collection (R2-2102500; to: SA5; cc: RAN3, SA, SA4, RAN; contact: Qualcomm)</w:t>
            </w:r>
          </w:p>
        </w:tc>
        <w:tc>
          <w:tcPr>
            <w:tcW w:w="1417" w:type="dxa"/>
            <w:shd w:val="clear" w:color="auto" w:fill="auto"/>
          </w:tcPr>
          <w:p w14:paraId="566E15FB" w14:textId="7BBB501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584E13E7" w14:textId="5BFDA64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65E56F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B83FB4A" w14:textId="77777777" w:rsidTr="00A238D6">
        <w:trPr>
          <w:cantSplit/>
        </w:trPr>
        <w:tc>
          <w:tcPr>
            <w:tcW w:w="1097" w:type="dxa"/>
            <w:shd w:val="clear" w:color="auto" w:fill="auto"/>
          </w:tcPr>
          <w:p w14:paraId="4316208F" w14:textId="2CDFE22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RP-210031</w:t>
            </w:r>
          </w:p>
        </w:tc>
        <w:tc>
          <w:tcPr>
            <w:tcW w:w="1766" w:type="dxa"/>
            <w:shd w:val="clear" w:color="auto" w:fill="auto"/>
          </w:tcPr>
          <w:p w14:paraId="42EBEC49" w14:textId="23F3EA8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R2-2102501</w:t>
            </w:r>
          </w:p>
        </w:tc>
        <w:tc>
          <w:tcPr>
            <w:tcW w:w="8222" w:type="dxa"/>
            <w:shd w:val="clear" w:color="auto" w:fill="auto"/>
          </w:tcPr>
          <w:p w14:paraId="6FD47A4B" w14:textId="5F7825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IoT-NTN basic architecture (R2-2102501; to: RAN3, SA2; cc: RAN, CT1; contact: Eutelsat)</w:t>
            </w:r>
          </w:p>
        </w:tc>
        <w:tc>
          <w:tcPr>
            <w:tcW w:w="1417" w:type="dxa"/>
            <w:shd w:val="clear" w:color="auto" w:fill="auto"/>
          </w:tcPr>
          <w:p w14:paraId="45647DEA" w14:textId="1F4D8DF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3B3F5EC9" w14:textId="7D4B4A2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9242AA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2A2BB28" w14:textId="77777777" w:rsidTr="00A238D6">
        <w:trPr>
          <w:cantSplit/>
        </w:trPr>
        <w:tc>
          <w:tcPr>
            <w:tcW w:w="1097" w:type="dxa"/>
            <w:shd w:val="clear" w:color="auto" w:fill="auto"/>
          </w:tcPr>
          <w:p w14:paraId="5240ED63" w14:textId="4C69118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RP-210032</w:t>
            </w:r>
          </w:p>
        </w:tc>
        <w:tc>
          <w:tcPr>
            <w:tcW w:w="1766" w:type="dxa"/>
            <w:shd w:val="clear" w:color="auto" w:fill="auto"/>
          </w:tcPr>
          <w:p w14:paraId="1FDFC61C" w14:textId="75D1A9E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R1-2102168</w:t>
            </w:r>
          </w:p>
        </w:tc>
        <w:tc>
          <w:tcPr>
            <w:tcW w:w="8222" w:type="dxa"/>
            <w:shd w:val="clear" w:color="auto" w:fill="auto"/>
          </w:tcPr>
          <w:p w14:paraId="66BFDD29" w14:textId="0770D30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Mode 2 enhancements in NR sidelink (R1-2102168; to: RAN; cc: -; contact: LG Electronics)</w:t>
            </w:r>
          </w:p>
        </w:tc>
        <w:tc>
          <w:tcPr>
            <w:tcW w:w="1417" w:type="dxa"/>
            <w:shd w:val="clear" w:color="auto" w:fill="auto"/>
          </w:tcPr>
          <w:p w14:paraId="6994688D" w14:textId="0E5D473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RAN1</w:t>
            </w:r>
          </w:p>
        </w:tc>
        <w:tc>
          <w:tcPr>
            <w:tcW w:w="1134" w:type="dxa"/>
            <w:shd w:val="clear" w:color="auto" w:fill="auto"/>
          </w:tcPr>
          <w:p w14:paraId="7D7BD052" w14:textId="2B81798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1F3D79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7D56E5C" w14:textId="77777777" w:rsidTr="00A238D6">
        <w:trPr>
          <w:cantSplit/>
        </w:trPr>
        <w:tc>
          <w:tcPr>
            <w:tcW w:w="1097" w:type="dxa"/>
            <w:shd w:val="clear" w:color="auto" w:fill="auto"/>
          </w:tcPr>
          <w:p w14:paraId="256DD651" w14:textId="2120B9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RP-210033</w:t>
            </w:r>
          </w:p>
        </w:tc>
        <w:tc>
          <w:tcPr>
            <w:tcW w:w="1766" w:type="dxa"/>
            <w:shd w:val="clear" w:color="auto" w:fill="auto"/>
          </w:tcPr>
          <w:p w14:paraId="01C3AF48" w14:textId="7F7F855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R4-2103401</w:t>
            </w:r>
          </w:p>
        </w:tc>
        <w:tc>
          <w:tcPr>
            <w:tcW w:w="8222" w:type="dxa"/>
            <w:shd w:val="clear" w:color="auto" w:fill="auto"/>
          </w:tcPr>
          <w:p w14:paraId="4B280611" w14:textId="5A2C8CD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Second Reply LS to RP-202935 on BCS reporting and support for intra-band EN-DC band combinations (R4-2103401; to: RAN, RAN2; cc: -; contact: T-Mobile)</w:t>
            </w:r>
          </w:p>
        </w:tc>
        <w:tc>
          <w:tcPr>
            <w:tcW w:w="1417" w:type="dxa"/>
            <w:shd w:val="clear" w:color="auto" w:fill="auto"/>
          </w:tcPr>
          <w:p w14:paraId="597D9AC2" w14:textId="7A22F8C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42A6FA7D" w14:textId="2AAED5B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AE46A7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0D9188A" w14:textId="77777777" w:rsidTr="00A238D6">
        <w:trPr>
          <w:cantSplit/>
        </w:trPr>
        <w:tc>
          <w:tcPr>
            <w:tcW w:w="1097" w:type="dxa"/>
            <w:shd w:val="clear" w:color="auto" w:fill="auto"/>
          </w:tcPr>
          <w:p w14:paraId="4991F8DC" w14:textId="104A9FC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RP-210034</w:t>
            </w:r>
          </w:p>
        </w:tc>
        <w:tc>
          <w:tcPr>
            <w:tcW w:w="1766" w:type="dxa"/>
            <w:shd w:val="clear" w:color="auto" w:fill="auto"/>
          </w:tcPr>
          <w:p w14:paraId="0004E32C" w14:textId="19E0999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NGMN_LS210115</w:t>
            </w:r>
          </w:p>
        </w:tc>
        <w:tc>
          <w:tcPr>
            <w:tcW w:w="8222" w:type="dxa"/>
            <w:shd w:val="clear" w:color="auto" w:fill="auto"/>
          </w:tcPr>
          <w:p w14:paraId="568BBAE4" w14:textId="587213B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NGMN-GTI 5G Smart Devices Supporting Network Slicing (NGMN_LS210115; to: RAN5, GSMA TSG, GCF, PTCRB; cc: RAN, GTI; contact: CMCC)</w:t>
            </w:r>
          </w:p>
        </w:tc>
        <w:tc>
          <w:tcPr>
            <w:tcW w:w="1417" w:type="dxa"/>
            <w:shd w:val="clear" w:color="auto" w:fill="auto"/>
          </w:tcPr>
          <w:p w14:paraId="498DA79A" w14:textId="2B6A709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NGMN</w:t>
            </w:r>
          </w:p>
        </w:tc>
        <w:tc>
          <w:tcPr>
            <w:tcW w:w="1134" w:type="dxa"/>
            <w:shd w:val="clear" w:color="auto" w:fill="auto"/>
          </w:tcPr>
          <w:p w14:paraId="5A63A06D" w14:textId="2D6D9A3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B0E5B8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419BEA8" w14:textId="77777777" w:rsidTr="00A238D6">
        <w:trPr>
          <w:cantSplit/>
        </w:trPr>
        <w:tc>
          <w:tcPr>
            <w:tcW w:w="1097" w:type="dxa"/>
            <w:shd w:val="clear" w:color="auto" w:fill="auto"/>
          </w:tcPr>
          <w:p w14:paraId="1FDD4678" w14:textId="60C2B9A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RP-210035</w:t>
            </w:r>
          </w:p>
        </w:tc>
        <w:tc>
          <w:tcPr>
            <w:tcW w:w="1766" w:type="dxa"/>
            <w:shd w:val="clear" w:color="auto" w:fill="auto"/>
          </w:tcPr>
          <w:p w14:paraId="06E531E7" w14:textId="2959FF6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ITU-R_WP5D_TEMP_258</w:t>
            </w:r>
          </w:p>
        </w:tc>
        <w:tc>
          <w:tcPr>
            <w:tcW w:w="8222" w:type="dxa"/>
            <w:shd w:val="clear" w:color="auto" w:fill="auto"/>
          </w:tcPr>
          <w:p w14:paraId="21B82943" w14:textId="7CA91A2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Infor"mation on the completion of Recommendation ITU-R M.2150 on radio interface technologies for the terrestrial component of IMT-2020 (ITU-R_WP5D_TEMP_258; to: RAN, SA, ARIB, ATIS, CCSA, ETSI, TTA, TTC, TSDSI, ETSI TC DECT, DECT Forum, Nufront, 5G IA, ATIS WTSC, ChEG, CEG, WWRF, TCoE, 5th Generation Promotion Forum, TTA 5G, TPEG, ETSI IEG, 5G IF, AEG, Bnrist EG, CIRAT; cc: -; contact: Counsellor ITU-R SG5)</w:t>
            </w:r>
          </w:p>
        </w:tc>
        <w:tc>
          <w:tcPr>
            <w:tcW w:w="1417" w:type="dxa"/>
            <w:shd w:val="clear" w:color="auto" w:fill="auto"/>
          </w:tcPr>
          <w:p w14:paraId="3113A79D" w14:textId="7E5CC89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5A11F552" w14:textId="488850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DFD28F8"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13D5772" w14:textId="77777777" w:rsidTr="00A238D6">
        <w:trPr>
          <w:cantSplit/>
        </w:trPr>
        <w:tc>
          <w:tcPr>
            <w:tcW w:w="1097" w:type="dxa"/>
            <w:shd w:val="clear" w:color="auto" w:fill="auto"/>
          </w:tcPr>
          <w:p w14:paraId="2E48AD68" w14:textId="307B89C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RP-210036</w:t>
            </w:r>
          </w:p>
        </w:tc>
        <w:tc>
          <w:tcPr>
            <w:tcW w:w="1766" w:type="dxa"/>
            <w:shd w:val="clear" w:color="auto" w:fill="auto"/>
          </w:tcPr>
          <w:p w14:paraId="35314147" w14:textId="0E61920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SAE_LS210210</w:t>
            </w:r>
          </w:p>
        </w:tc>
        <w:tc>
          <w:tcPr>
            <w:tcW w:w="8222" w:type="dxa"/>
            <w:shd w:val="clear" w:color="auto" w:fill="auto"/>
          </w:tcPr>
          <w:p w14:paraId="3DA21A1C" w14:textId="502BDE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RP-201390 on requirements of in-coverage, partial coverage and out-of-coverage positioning use cases (SAE_LS210210; to: RAN; cc: SAE V2X Core Technical Committee; contact: LG Electronics)</w:t>
            </w:r>
          </w:p>
        </w:tc>
        <w:tc>
          <w:tcPr>
            <w:tcW w:w="1417" w:type="dxa"/>
            <w:shd w:val="clear" w:color="auto" w:fill="auto"/>
          </w:tcPr>
          <w:p w14:paraId="0ED06B6F" w14:textId="3DFA109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SAE Advanced Applications Technical Committee</w:t>
            </w:r>
          </w:p>
        </w:tc>
        <w:tc>
          <w:tcPr>
            <w:tcW w:w="1134" w:type="dxa"/>
            <w:shd w:val="clear" w:color="auto" w:fill="auto"/>
          </w:tcPr>
          <w:p w14:paraId="6CB62AD5" w14:textId="3D5A8A4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3961F5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31F6609" w14:textId="77777777" w:rsidTr="00A238D6">
        <w:trPr>
          <w:cantSplit/>
        </w:trPr>
        <w:tc>
          <w:tcPr>
            <w:tcW w:w="1097" w:type="dxa"/>
            <w:shd w:val="clear" w:color="auto" w:fill="auto"/>
          </w:tcPr>
          <w:p w14:paraId="35FF8EEE" w14:textId="5577AC7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RP-210037</w:t>
            </w:r>
          </w:p>
        </w:tc>
        <w:tc>
          <w:tcPr>
            <w:tcW w:w="1766" w:type="dxa"/>
            <w:shd w:val="clear" w:color="auto" w:fill="auto"/>
          </w:tcPr>
          <w:p w14:paraId="281B174E" w14:textId="6B1F656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R4-2103104</w:t>
            </w:r>
          </w:p>
        </w:tc>
        <w:tc>
          <w:tcPr>
            <w:tcW w:w="8222" w:type="dxa"/>
            <w:shd w:val="clear" w:color="auto" w:fill="auto"/>
          </w:tcPr>
          <w:p w14:paraId="3259D2D2" w14:textId="2E82386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ITU_R_WP5D_TEMP_106 = RP-200042 on Parameters of terrestrial component of IMT for sharing and compatibility studies in preparation for WRC-23 (6.425 to 10.5 GHz) (R4-2103104; to: ITU-R WP5D; cc: RAN; contact: Ericsson)</w:t>
            </w:r>
          </w:p>
        </w:tc>
        <w:tc>
          <w:tcPr>
            <w:tcW w:w="1417" w:type="dxa"/>
            <w:shd w:val="clear" w:color="auto" w:fill="auto"/>
          </w:tcPr>
          <w:p w14:paraId="3AF980B4" w14:textId="54B97C7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10CB5EFF" w14:textId="6AE7AC0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5081BCD"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A9F812F" w14:textId="77777777" w:rsidTr="00A238D6">
        <w:trPr>
          <w:cantSplit/>
        </w:trPr>
        <w:tc>
          <w:tcPr>
            <w:tcW w:w="1097" w:type="dxa"/>
            <w:shd w:val="clear" w:color="auto" w:fill="auto"/>
          </w:tcPr>
          <w:p w14:paraId="7781470D" w14:textId="54C066F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lastRenderedPageBreak/>
              <w:t>RP-210038</w:t>
            </w:r>
          </w:p>
        </w:tc>
        <w:tc>
          <w:tcPr>
            <w:tcW w:w="1766" w:type="dxa"/>
            <w:shd w:val="clear" w:color="auto" w:fill="auto"/>
          </w:tcPr>
          <w:p w14:paraId="358FBA1B" w14:textId="743B998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R4-2103406</w:t>
            </w:r>
          </w:p>
        </w:tc>
        <w:tc>
          <w:tcPr>
            <w:tcW w:w="8222" w:type="dxa"/>
            <w:shd w:val="clear" w:color="auto" w:fill="auto"/>
          </w:tcPr>
          <w:p w14:paraId="65E3655D" w14:textId="2D7EA56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RP-202934 on technical feasibilities for frequency arrangements for IMT in 470-703 MHz band (R4-2103406; to: Asia-Pacific Telecommunity Wireless Group (AWG); cc: RAN; contact: Huawei)</w:t>
            </w:r>
          </w:p>
        </w:tc>
        <w:tc>
          <w:tcPr>
            <w:tcW w:w="1417" w:type="dxa"/>
            <w:shd w:val="clear" w:color="auto" w:fill="auto"/>
          </w:tcPr>
          <w:p w14:paraId="5FB48C88" w14:textId="6E9CC2A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2C801EE4" w14:textId="0EE35C4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A2DD05E"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4AF72E3" w14:textId="77777777" w:rsidTr="00A238D6">
        <w:trPr>
          <w:cantSplit/>
        </w:trPr>
        <w:tc>
          <w:tcPr>
            <w:tcW w:w="1097" w:type="dxa"/>
            <w:shd w:val="clear" w:color="auto" w:fill="auto"/>
          </w:tcPr>
          <w:p w14:paraId="42C8A58A" w14:textId="4357D5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RP-210039</w:t>
            </w:r>
          </w:p>
        </w:tc>
        <w:tc>
          <w:tcPr>
            <w:tcW w:w="1766" w:type="dxa"/>
            <w:shd w:val="clear" w:color="auto" w:fill="auto"/>
          </w:tcPr>
          <w:p w14:paraId="26836890" w14:textId="1BB3DFA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S1-210368</w:t>
            </w:r>
          </w:p>
        </w:tc>
        <w:tc>
          <w:tcPr>
            <w:tcW w:w="8222" w:type="dxa"/>
            <w:shd w:val="clear" w:color="auto" w:fill="auto"/>
          </w:tcPr>
          <w:p w14:paraId="1A4F3674" w14:textId="5E9863E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support of PWS over SNPN (S1-210368; to: SA2, CT1, RAN2, RAN3, SA, CT, RAN; cc: SA3; contact: Qualcomm)</w:t>
            </w:r>
          </w:p>
        </w:tc>
        <w:tc>
          <w:tcPr>
            <w:tcW w:w="1417" w:type="dxa"/>
            <w:shd w:val="clear" w:color="auto" w:fill="auto"/>
          </w:tcPr>
          <w:p w14:paraId="6BE8C752" w14:textId="173EA63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SA1</w:t>
            </w:r>
          </w:p>
        </w:tc>
        <w:tc>
          <w:tcPr>
            <w:tcW w:w="1134" w:type="dxa"/>
            <w:shd w:val="clear" w:color="auto" w:fill="auto"/>
          </w:tcPr>
          <w:p w14:paraId="5C33840E" w14:textId="597C208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5E034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1097611" w14:textId="77777777" w:rsidTr="00A238D6">
        <w:trPr>
          <w:cantSplit/>
        </w:trPr>
        <w:tc>
          <w:tcPr>
            <w:tcW w:w="1097" w:type="dxa"/>
            <w:shd w:val="clear" w:color="auto" w:fill="auto"/>
          </w:tcPr>
          <w:p w14:paraId="5713D733" w14:textId="09F938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RP-210040</w:t>
            </w:r>
          </w:p>
        </w:tc>
        <w:tc>
          <w:tcPr>
            <w:tcW w:w="1766" w:type="dxa"/>
            <w:shd w:val="clear" w:color="auto" w:fill="auto"/>
          </w:tcPr>
          <w:p w14:paraId="2F339AF1" w14:textId="3900504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5GAA_LS_S-210018</w:t>
            </w:r>
          </w:p>
        </w:tc>
        <w:tc>
          <w:tcPr>
            <w:tcW w:w="8222" w:type="dxa"/>
            <w:shd w:val="clear" w:color="auto" w:fill="auto"/>
          </w:tcPr>
          <w:p w14:paraId="69CBDA1A" w14:textId="5C1501F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RP-201390 on requirements of in-coverage, partial coverage, and out-of-coverage positioning use cases (5GAA_LS_S-210018; to: RAN; cc: -; contact: 5GAA Liaison)</w:t>
            </w:r>
          </w:p>
        </w:tc>
        <w:tc>
          <w:tcPr>
            <w:tcW w:w="1417" w:type="dxa"/>
            <w:shd w:val="clear" w:color="auto" w:fill="auto"/>
          </w:tcPr>
          <w:p w14:paraId="4C7B0D62" w14:textId="2CFA68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w:t>
            </w:r>
          </w:p>
        </w:tc>
        <w:tc>
          <w:tcPr>
            <w:tcW w:w="1134" w:type="dxa"/>
            <w:shd w:val="clear" w:color="auto" w:fill="auto"/>
          </w:tcPr>
          <w:p w14:paraId="27BD3EB2" w14:textId="1D8EBB4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21B013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66ECEDD" w14:textId="77777777" w:rsidTr="00A238D6">
        <w:trPr>
          <w:cantSplit/>
        </w:trPr>
        <w:tc>
          <w:tcPr>
            <w:tcW w:w="1097" w:type="dxa"/>
            <w:shd w:val="clear" w:color="auto" w:fill="auto"/>
          </w:tcPr>
          <w:p w14:paraId="1641A1A5" w14:textId="07B31A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RP-210216</w:t>
            </w:r>
          </w:p>
        </w:tc>
        <w:tc>
          <w:tcPr>
            <w:tcW w:w="1766" w:type="dxa"/>
            <w:shd w:val="clear" w:color="auto" w:fill="auto"/>
          </w:tcPr>
          <w:p w14:paraId="6EE302C4" w14:textId="7D12A20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GSMA_LS210210</w:t>
            </w:r>
          </w:p>
        </w:tc>
        <w:tc>
          <w:tcPr>
            <w:tcW w:w="8222" w:type="dxa"/>
            <w:shd w:val="clear" w:color="auto" w:fill="auto"/>
          </w:tcPr>
          <w:p w14:paraId="15EE1284" w14:textId="4EDDED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Promotion of ACJA WebTalk The Power of Partnership – Clear Skies Ahead for Connected Drones (GSMA_LS210210; to: SA1, SA2, SA6, RAN; cc: -; contact: GSMA Liaison)</w:t>
            </w:r>
          </w:p>
        </w:tc>
        <w:tc>
          <w:tcPr>
            <w:tcW w:w="1417" w:type="dxa"/>
            <w:shd w:val="clear" w:color="auto" w:fill="auto"/>
          </w:tcPr>
          <w:p w14:paraId="6949086C" w14:textId="32F42D0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GSMA</w:t>
            </w:r>
          </w:p>
        </w:tc>
        <w:tc>
          <w:tcPr>
            <w:tcW w:w="1134" w:type="dxa"/>
            <w:shd w:val="clear" w:color="auto" w:fill="auto"/>
          </w:tcPr>
          <w:p w14:paraId="31D51976" w14:textId="5C6FAF2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73E91DE"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674915C" w14:textId="77777777" w:rsidTr="00A238D6">
        <w:trPr>
          <w:cantSplit/>
        </w:trPr>
        <w:tc>
          <w:tcPr>
            <w:tcW w:w="1097" w:type="dxa"/>
            <w:shd w:val="clear" w:color="auto" w:fill="auto"/>
          </w:tcPr>
          <w:p w14:paraId="120A1220" w14:textId="439EFD3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RP-210217</w:t>
            </w:r>
          </w:p>
        </w:tc>
        <w:tc>
          <w:tcPr>
            <w:tcW w:w="1766" w:type="dxa"/>
            <w:shd w:val="clear" w:color="auto" w:fill="auto"/>
          </w:tcPr>
          <w:p w14:paraId="27660176" w14:textId="45656B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IEEE_1588_WG_LS210222</w:t>
            </w:r>
          </w:p>
        </w:tc>
        <w:tc>
          <w:tcPr>
            <w:tcW w:w="8222" w:type="dxa"/>
            <w:shd w:val="clear" w:color="auto" w:fill="auto"/>
          </w:tcPr>
          <w:p w14:paraId="0F52C950" w14:textId="5ED1F23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SP-201144 = RP-210019 on Use of language in 3GPP Standards (IEEE_1588_WG_LS210222; to: SA; cc: RAN, CT; contact: IEEE 1588 WG chair)</w:t>
            </w:r>
          </w:p>
        </w:tc>
        <w:tc>
          <w:tcPr>
            <w:tcW w:w="1417" w:type="dxa"/>
            <w:shd w:val="clear" w:color="auto" w:fill="auto"/>
          </w:tcPr>
          <w:p w14:paraId="7601B370" w14:textId="3745026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IEEE 1588 WG</w:t>
            </w:r>
          </w:p>
        </w:tc>
        <w:tc>
          <w:tcPr>
            <w:tcW w:w="1134" w:type="dxa"/>
            <w:shd w:val="clear" w:color="auto" w:fill="auto"/>
          </w:tcPr>
          <w:p w14:paraId="3A4DC46D" w14:textId="6D797FD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475637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E9592DD" w14:textId="77777777" w:rsidTr="00A238D6">
        <w:trPr>
          <w:cantSplit/>
        </w:trPr>
        <w:tc>
          <w:tcPr>
            <w:tcW w:w="1097" w:type="dxa"/>
            <w:shd w:val="clear" w:color="auto" w:fill="auto"/>
          </w:tcPr>
          <w:p w14:paraId="2ABEE908" w14:textId="6929EF7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RP-210218</w:t>
            </w:r>
          </w:p>
        </w:tc>
        <w:tc>
          <w:tcPr>
            <w:tcW w:w="1766" w:type="dxa"/>
            <w:shd w:val="clear" w:color="auto" w:fill="auto"/>
          </w:tcPr>
          <w:p w14:paraId="78FEA681" w14:textId="08D5517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ITU_T_JCA_IMT2020-LS09</w:t>
            </w:r>
          </w:p>
        </w:tc>
        <w:tc>
          <w:tcPr>
            <w:tcW w:w="8222" w:type="dxa"/>
            <w:shd w:val="clear" w:color="auto" w:fill="auto"/>
          </w:tcPr>
          <w:p w14:paraId="5C469175" w14:textId="7AA3583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Invitation to update the information in the IMT2020 roadmap (ITU_T_JCA_IMT2020-LS09; to: CT, RAN, SA, all ITU-T Study Groups, ITU-R SG5, ITU-D SG2, Broadband Forum, ETSI ISG MEC, ETSI ISG NFV, ETSI Millimetre Wave Transmission, GSMA, IEEE 802.1, IEEE Future Networks Initiative, IEEE 1914, IETF, MEF Forum, NGNM, OASIS, oneM2M, ONF, ONAP, OSSDN, SCF, TM Forum, TTA, TSDSI; cc: -; contact: Ericsson)</w:t>
            </w:r>
          </w:p>
        </w:tc>
        <w:tc>
          <w:tcPr>
            <w:tcW w:w="1417" w:type="dxa"/>
            <w:shd w:val="clear" w:color="auto" w:fill="auto"/>
          </w:tcPr>
          <w:p w14:paraId="1A47133E" w14:textId="677CE85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ITU-T JCA IMT2020</w:t>
            </w:r>
          </w:p>
        </w:tc>
        <w:tc>
          <w:tcPr>
            <w:tcW w:w="1134" w:type="dxa"/>
            <w:shd w:val="clear" w:color="auto" w:fill="auto"/>
          </w:tcPr>
          <w:p w14:paraId="33B9EDEB" w14:textId="3DEB074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EE9134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27C8D2D" w14:textId="77777777" w:rsidTr="00A238D6">
        <w:trPr>
          <w:cantSplit/>
        </w:trPr>
        <w:tc>
          <w:tcPr>
            <w:tcW w:w="1097" w:type="dxa"/>
            <w:shd w:val="clear" w:color="auto" w:fill="auto"/>
          </w:tcPr>
          <w:p w14:paraId="69A50E09" w14:textId="7C834AA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RP-210219</w:t>
            </w:r>
          </w:p>
        </w:tc>
        <w:tc>
          <w:tcPr>
            <w:tcW w:w="1766" w:type="dxa"/>
            <w:shd w:val="clear" w:color="auto" w:fill="auto"/>
          </w:tcPr>
          <w:p w14:paraId="7C186EDE" w14:textId="53D36E9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ITU_R_WP4B_TEMP_10</w:t>
            </w:r>
          </w:p>
        </w:tc>
        <w:tc>
          <w:tcPr>
            <w:tcW w:w="8222" w:type="dxa"/>
            <w:shd w:val="clear" w:color="auto" w:fill="auto"/>
          </w:tcPr>
          <w:p w14:paraId="506247AA" w14:textId="714657D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RP-202862 on the integration of satellite solutions into 5G networks (ITU_R_WP4B_TEMP_10; to: RAN; cc: -; contact: Counsellor ITU-R SG4)</w:t>
            </w:r>
          </w:p>
        </w:tc>
        <w:tc>
          <w:tcPr>
            <w:tcW w:w="1417" w:type="dxa"/>
            <w:shd w:val="clear" w:color="auto" w:fill="auto"/>
          </w:tcPr>
          <w:p w14:paraId="656418E6" w14:textId="32A3D9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WP4B</w:t>
            </w:r>
          </w:p>
        </w:tc>
        <w:tc>
          <w:tcPr>
            <w:tcW w:w="1134" w:type="dxa"/>
            <w:shd w:val="clear" w:color="auto" w:fill="auto"/>
          </w:tcPr>
          <w:p w14:paraId="4C1C2F15" w14:textId="52D31F1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7047184F" w14:textId="085C3B8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RP-210924</w:t>
            </w:r>
          </w:p>
        </w:tc>
      </w:tr>
      <w:tr w:rsidR="000A7B4C" w:rsidRPr="000A7B4C" w14:paraId="7CFF6F52" w14:textId="77777777" w:rsidTr="00A238D6">
        <w:trPr>
          <w:cantSplit/>
        </w:trPr>
        <w:tc>
          <w:tcPr>
            <w:tcW w:w="1097" w:type="dxa"/>
            <w:shd w:val="clear" w:color="auto" w:fill="auto"/>
          </w:tcPr>
          <w:p w14:paraId="586310D5" w14:textId="556373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RP-210220</w:t>
            </w:r>
          </w:p>
        </w:tc>
        <w:tc>
          <w:tcPr>
            <w:tcW w:w="1766" w:type="dxa"/>
            <w:shd w:val="clear" w:color="auto" w:fill="auto"/>
          </w:tcPr>
          <w:p w14:paraId="6B899FC8" w14:textId="634ADD4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ESOA_LS210305</w:t>
            </w:r>
          </w:p>
        </w:tc>
        <w:tc>
          <w:tcPr>
            <w:tcW w:w="8222" w:type="dxa"/>
            <w:shd w:val="clear" w:color="auto" w:fill="auto"/>
          </w:tcPr>
          <w:p w14:paraId="19C3A4C9" w14:textId="4A17251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ESOA recommendation to consider starting satellite based IoT normative phase in Rel-17 (ESOA_LS210305; to: RAN; cc: -; contact: ESOA Secretary General)</w:t>
            </w:r>
          </w:p>
        </w:tc>
        <w:tc>
          <w:tcPr>
            <w:tcW w:w="1417" w:type="dxa"/>
            <w:shd w:val="clear" w:color="auto" w:fill="auto"/>
          </w:tcPr>
          <w:p w14:paraId="01956081" w14:textId="74F69D5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ESOA</w:t>
            </w:r>
          </w:p>
        </w:tc>
        <w:tc>
          <w:tcPr>
            <w:tcW w:w="1134" w:type="dxa"/>
            <w:shd w:val="clear" w:color="auto" w:fill="auto"/>
          </w:tcPr>
          <w:p w14:paraId="5AA3F227" w14:textId="33FF4FC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E8DB256"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F353264" w14:textId="77777777" w:rsidTr="00A238D6">
        <w:trPr>
          <w:cantSplit/>
        </w:trPr>
        <w:tc>
          <w:tcPr>
            <w:tcW w:w="1097" w:type="dxa"/>
            <w:shd w:val="clear" w:color="auto" w:fill="auto"/>
          </w:tcPr>
          <w:p w14:paraId="2BE7CC09" w14:textId="64A537A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RP-210221</w:t>
            </w:r>
          </w:p>
        </w:tc>
        <w:tc>
          <w:tcPr>
            <w:tcW w:w="1766" w:type="dxa"/>
            <w:shd w:val="clear" w:color="auto" w:fill="auto"/>
          </w:tcPr>
          <w:p w14:paraId="768B47B0" w14:textId="3155B7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C4-211806</w:t>
            </w:r>
          </w:p>
        </w:tc>
        <w:tc>
          <w:tcPr>
            <w:tcW w:w="8222" w:type="dxa"/>
            <w:shd w:val="clear" w:color="auto" w:fill="auto"/>
          </w:tcPr>
          <w:p w14:paraId="584A23A5" w14:textId="4064C09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Information on the port number allocation solutions (C4-211806; to: RAN2, RAN3, SA4, CT3, SA5; cc: SA, CT, RAN, SA2; contact: Huawei)</w:t>
            </w:r>
          </w:p>
        </w:tc>
        <w:tc>
          <w:tcPr>
            <w:tcW w:w="1417" w:type="dxa"/>
            <w:shd w:val="clear" w:color="auto" w:fill="auto"/>
          </w:tcPr>
          <w:p w14:paraId="2F4662C2" w14:textId="743D114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CT4</w:t>
            </w:r>
          </w:p>
        </w:tc>
        <w:tc>
          <w:tcPr>
            <w:tcW w:w="1134" w:type="dxa"/>
            <w:shd w:val="clear" w:color="auto" w:fill="auto"/>
          </w:tcPr>
          <w:p w14:paraId="3A4782F2" w14:textId="65CBF7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47748E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B29BC44" w14:textId="77777777" w:rsidTr="00A238D6">
        <w:trPr>
          <w:cantSplit/>
        </w:trPr>
        <w:tc>
          <w:tcPr>
            <w:tcW w:w="1097" w:type="dxa"/>
            <w:shd w:val="clear" w:color="auto" w:fill="auto"/>
          </w:tcPr>
          <w:p w14:paraId="264EBC92" w14:textId="5CF04F2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RP-210222</w:t>
            </w:r>
          </w:p>
        </w:tc>
        <w:tc>
          <w:tcPr>
            <w:tcW w:w="1766" w:type="dxa"/>
            <w:shd w:val="clear" w:color="auto" w:fill="auto"/>
          </w:tcPr>
          <w:p w14:paraId="35A4F0C7" w14:textId="0A1A10D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R1-2102248</w:t>
            </w:r>
          </w:p>
        </w:tc>
        <w:tc>
          <w:tcPr>
            <w:tcW w:w="8222" w:type="dxa"/>
            <w:shd w:val="clear" w:color="auto" w:fill="auto"/>
          </w:tcPr>
          <w:p w14:paraId="13B5D491" w14:textId="250406D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TCI State Update for L1/L2-Centric Inter-Cell Mobility (R1-2102248; to: RAN2, RAN3, RAN4; cc: RAN; contact: Samsung)</w:t>
            </w:r>
          </w:p>
        </w:tc>
        <w:tc>
          <w:tcPr>
            <w:tcW w:w="1417" w:type="dxa"/>
            <w:shd w:val="clear" w:color="auto" w:fill="auto"/>
          </w:tcPr>
          <w:p w14:paraId="41A88316" w14:textId="2687CC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RAN1</w:t>
            </w:r>
          </w:p>
        </w:tc>
        <w:tc>
          <w:tcPr>
            <w:tcW w:w="1134" w:type="dxa"/>
            <w:shd w:val="clear" w:color="auto" w:fill="auto"/>
          </w:tcPr>
          <w:p w14:paraId="78B9B69C" w14:textId="42C6259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79F73C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EECDE6A" w14:textId="77777777" w:rsidTr="00A238D6">
        <w:trPr>
          <w:cantSplit/>
        </w:trPr>
        <w:tc>
          <w:tcPr>
            <w:tcW w:w="1097" w:type="dxa"/>
            <w:shd w:val="clear" w:color="auto" w:fill="auto"/>
          </w:tcPr>
          <w:p w14:paraId="0DF421F7" w14:textId="469CA47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RP-210223</w:t>
            </w:r>
          </w:p>
        </w:tc>
        <w:tc>
          <w:tcPr>
            <w:tcW w:w="1766" w:type="dxa"/>
            <w:shd w:val="clear" w:color="auto" w:fill="auto"/>
          </w:tcPr>
          <w:p w14:paraId="69C7BF25" w14:textId="025D385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S2-2101663</w:t>
            </w:r>
          </w:p>
        </w:tc>
        <w:tc>
          <w:tcPr>
            <w:tcW w:w="8222" w:type="dxa"/>
            <w:shd w:val="clear" w:color="auto" w:fill="auto"/>
          </w:tcPr>
          <w:p w14:paraId="2EFCD40C" w14:textId="4D46A79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R2-2102501 = RP-210031 on IoT-NTN basic architecture (S2-2101663; to: RAN2, RAN3; cc: RAN, CT1; contact: Mediatek)</w:t>
            </w:r>
          </w:p>
        </w:tc>
        <w:tc>
          <w:tcPr>
            <w:tcW w:w="1417" w:type="dxa"/>
            <w:shd w:val="clear" w:color="auto" w:fill="auto"/>
          </w:tcPr>
          <w:p w14:paraId="345F8F86" w14:textId="2A98F5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SA2</w:t>
            </w:r>
          </w:p>
        </w:tc>
        <w:tc>
          <w:tcPr>
            <w:tcW w:w="1134" w:type="dxa"/>
            <w:shd w:val="clear" w:color="auto" w:fill="auto"/>
          </w:tcPr>
          <w:p w14:paraId="5111E63D" w14:textId="4905601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6BA94D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B7E8ED1" w14:textId="77777777" w:rsidTr="00A238D6">
        <w:trPr>
          <w:cantSplit/>
        </w:trPr>
        <w:tc>
          <w:tcPr>
            <w:tcW w:w="1097" w:type="dxa"/>
            <w:shd w:val="clear" w:color="auto" w:fill="auto"/>
          </w:tcPr>
          <w:p w14:paraId="4AD141F3" w14:textId="6E44CD1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RP-210727</w:t>
            </w:r>
          </w:p>
        </w:tc>
        <w:tc>
          <w:tcPr>
            <w:tcW w:w="1766" w:type="dxa"/>
            <w:shd w:val="clear" w:color="auto" w:fill="auto"/>
          </w:tcPr>
          <w:p w14:paraId="58DBD846" w14:textId="607BD62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R5-211301</w:t>
            </w:r>
          </w:p>
        </w:tc>
        <w:tc>
          <w:tcPr>
            <w:tcW w:w="8222" w:type="dxa"/>
            <w:shd w:val="clear" w:color="auto" w:fill="auto"/>
          </w:tcPr>
          <w:p w14:paraId="0504DCD6" w14:textId="09D43D7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NGMN_LS210115 = RP-210034 on NGMN-GTI 5G Smart Devices Supporting Network Slicing (R5-211301; to: NGMN; cc: RAN, GTI, GSMA TSG, GCF SG, PTCRB; contact: CMCC)</w:t>
            </w:r>
          </w:p>
        </w:tc>
        <w:tc>
          <w:tcPr>
            <w:tcW w:w="1417" w:type="dxa"/>
            <w:shd w:val="clear" w:color="auto" w:fill="auto"/>
          </w:tcPr>
          <w:p w14:paraId="2698A455" w14:textId="2E46ABC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RAN5</w:t>
            </w:r>
          </w:p>
        </w:tc>
        <w:tc>
          <w:tcPr>
            <w:tcW w:w="1134" w:type="dxa"/>
            <w:shd w:val="clear" w:color="auto" w:fill="auto"/>
          </w:tcPr>
          <w:p w14:paraId="48E51942" w14:textId="683928A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806E4A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4820A0A" w14:textId="77777777" w:rsidTr="00A238D6">
        <w:trPr>
          <w:cantSplit/>
        </w:trPr>
        <w:tc>
          <w:tcPr>
            <w:tcW w:w="1097" w:type="dxa"/>
            <w:shd w:val="clear" w:color="auto" w:fill="auto"/>
          </w:tcPr>
          <w:p w14:paraId="627636C2" w14:textId="73D9079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RP-210728</w:t>
            </w:r>
          </w:p>
        </w:tc>
        <w:tc>
          <w:tcPr>
            <w:tcW w:w="1766" w:type="dxa"/>
            <w:shd w:val="clear" w:color="auto" w:fill="auto"/>
          </w:tcPr>
          <w:p w14:paraId="6C1FA643" w14:textId="68065C1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RT-210002</w:t>
            </w:r>
          </w:p>
        </w:tc>
        <w:tc>
          <w:tcPr>
            <w:tcW w:w="8222" w:type="dxa"/>
            <w:shd w:val="clear" w:color="auto" w:fill="auto"/>
          </w:tcPr>
          <w:p w14:paraId="153A46DD" w14:textId="5708C06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(RT-210002; to: RAN; cc: -; contact: Telecom Italia)</w:t>
            </w:r>
          </w:p>
        </w:tc>
        <w:tc>
          <w:tcPr>
            <w:tcW w:w="1417" w:type="dxa"/>
            <w:shd w:val="clear" w:color="auto" w:fill="auto"/>
          </w:tcPr>
          <w:p w14:paraId="77BD3CC3" w14:textId="05C99FD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3GPP ITU-R Ad Hoc</w:t>
            </w:r>
          </w:p>
        </w:tc>
        <w:tc>
          <w:tcPr>
            <w:tcW w:w="1134" w:type="dxa"/>
            <w:shd w:val="clear" w:color="auto" w:fill="auto"/>
          </w:tcPr>
          <w:p w14:paraId="31D0F2B0" w14:textId="2305909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7FB088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CBF4999" w14:textId="77777777" w:rsidTr="00A238D6">
        <w:trPr>
          <w:cantSplit/>
        </w:trPr>
        <w:tc>
          <w:tcPr>
            <w:tcW w:w="1097" w:type="dxa"/>
            <w:shd w:val="clear" w:color="auto" w:fill="auto"/>
          </w:tcPr>
          <w:p w14:paraId="3B85EA9D" w14:textId="27898F8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RP-210729</w:t>
            </w:r>
          </w:p>
        </w:tc>
        <w:tc>
          <w:tcPr>
            <w:tcW w:w="1766" w:type="dxa"/>
            <w:shd w:val="clear" w:color="auto" w:fill="auto"/>
          </w:tcPr>
          <w:p w14:paraId="1B866EB7" w14:textId="63542C9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MF_Alliance_LS210312</w:t>
            </w:r>
          </w:p>
        </w:tc>
        <w:tc>
          <w:tcPr>
            <w:tcW w:w="8222" w:type="dxa"/>
            <w:shd w:val="clear" w:color="auto" w:fill="auto"/>
          </w:tcPr>
          <w:p w14:paraId="0F52289E" w14:textId="2F3FBB6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MulteFire PLMN-ID (MF_Alliance_LS210312; to: SA; cc: RAN, CT; contact: Nokia)</w:t>
            </w:r>
          </w:p>
        </w:tc>
        <w:tc>
          <w:tcPr>
            <w:tcW w:w="1417" w:type="dxa"/>
            <w:shd w:val="clear" w:color="auto" w:fill="auto"/>
          </w:tcPr>
          <w:p w14:paraId="5DECE979" w14:textId="3B0545B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MulteFire Alliance</w:t>
            </w:r>
          </w:p>
        </w:tc>
        <w:tc>
          <w:tcPr>
            <w:tcW w:w="1134" w:type="dxa"/>
            <w:shd w:val="clear" w:color="auto" w:fill="auto"/>
          </w:tcPr>
          <w:p w14:paraId="64C5AA03" w14:textId="5451765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E1813E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31F7BC2" w14:textId="77777777" w:rsidTr="00A238D6">
        <w:trPr>
          <w:cantSplit/>
        </w:trPr>
        <w:tc>
          <w:tcPr>
            <w:tcW w:w="1097" w:type="dxa"/>
            <w:shd w:val="clear" w:color="auto" w:fill="auto"/>
          </w:tcPr>
          <w:p w14:paraId="4F406DAF" w14:textId="5436E70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RP-210730</w:t>
            </w:r>
          </w:p>
        </w:tc>
        <w:tc>
          <w:tcPr>
            <w:tcW w:w="1766" w:type="dxa"/>
            <w:shd w:val="clear" w:color="auto" w:fill="auto"/>
          </w:tcPr>
          <w:p w14:paraId="75BCC3F0" w14:textId="5949496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5G_MAG_LS210315</w:t>
            </w:r>
          </w:p>
        </w:tc>
        <w:tc>
          <w:tcPr>
            <w:tcW w:w="8222" w:type="dxa"/>
            <w:shd w:val="clear" w:color="auto" w:fill="auto"/>
          </w:tcPr>
          <w:p w14:paraId="65B5C792" w14:textId="6B9138F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WID on new bands and bandwidth allocation for LTE based 5G terrestrial broadcast (5G_MAG_LS210315; to: RAN; cc: -; contact: EBU)</w:t>
            </w:r>
          </w:p>
        </w:tc>
        <w:tc>
          <w:tcPr>
            <w:tcW w:w="1417" w:type="dxa"/>
            <w:shd w:val="clear" w:color="auto" w:fill="auto"/>
          </w:tcPr>
          <w:p w14:paraId="09B60FC6" w14:textId="3D448D4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 Media Action Group (5G-MAG)</w:t>
            </w:r>
          </w:p>
        </w:tc>
        <w:tc>
          <w:tcPr>
            <w:tcW w:w="1134" w:type="dxa"/>
            <w:shd w:val="clear" w:color="auto" w:fill="auto"/>
          </w:tcPr>
          <w:p w14:paraId="2887C957" w14:textId="09EC42A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C43E11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9F72737" w14:textId="77777777" w:rsidTr="00A238D6">
        <w:trPr>
          <w:cantSplit/>
        </w:trPr>
        <w:tc>
          <w:tcPr>
            <w:tcW w:w="1097" w:type="dxa"/>
            <w:shd w:val="clear" w:color="auto" w:fill="auto"/>
          </w:tcPr>
          <w:p w14:paraId="02A9B695" w14:textId="47C57EB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RP-210731</w:t>
            </w:r>
          </w:p>
        </w:tc>
        <w:tc>
          <w:tcPr>
            <w:tcW w:w="1766" w:type="dxa"/>
            <w:shd w:val="clear" w:color="auto" w:fill="auto"/>
          </w:tcPr>
          <w:p w14:paraId="43CE36EA" w14:textId="7E9B3D5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ITU_R_WP5D_TEMP_313</w:t>
            </w:r>
          </w:p>
        </w:tc>
        <w:tc>
          <w:tcPr>
            <w:tcW w:w="8222" w:type="dxa"/>
            <w:shd w:val="clear" w:color="auto" w:fill="auto"/>
          </w:tcPr>
          <w:p w14:paraId="591D7F1B" w14:textId="248C62E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timing of updates to IMT-2020 Recommendation ITU-R M.2150 and IMT-Advanced Recommendation ITU-R M.2012 after year 2021 (ITU_R_WP5D_TEMP_313; to: RAN, CT, SA, ARIB, ATIS, CCSA, ETSI, TSDSI, TTA, TTC, IEEE, ITRI, WiMAX Forum, DECT Forum, Nufront; cc: -; contact: Counsellor ITU-R SG5)</w:t>
            </w:r>
          </w:p>
        </w:tc>
        <w:tc>
          <w:tcPr>
            <w:tcW w:w="1417" w:type="dxa"/>
            <w:shd w:val="clear" w:color="auto" w:fill="auto"/>
          </w:tcPr>
          <w:p w14:paraId="5BA22651" w14:textId="38BA47C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76A4E6C3" w14:textId="5D5F6DC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2F35B1EA" w14:textId="31048EF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RP-210783</w:t>
            </w:r>
          </w:p>
        </w:tc>
      </w:tr>
      <w:tr w:rsidR="000A7B4C" w:rsidRPr="000A7B4C" w14:paraId="26B8DADA" w14:textId="77777777" w:rsidTr="00A238D6">
        <w:trPr>
          <w:cantSplit/>
        </w:trPr>
        <w:tc>
          <w:tcPr>
            <w:tcW w:w="1097" w:type="dxa"/>
            <w:shd w:val="clear" w:color="auto" w:fill="auto"/>
          </w:tcPr>
          <w:p w14:paraId="5DC7265D" w14:textId="16ED81B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RP-210747</w:t>
            </w:r>
          </w:p>
        </w:tc>
        <w:tc>
          <w:tcPr>
            <w:tcW w:w="1766" w:type="dxa"/>
            <w:shd w:val="clear" w:color="auto" w:fill="auto"/>
          </w:tcPr>
          <w:p w14:paraId="3C179EF8" w14:textId="3096C14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ITU_R_WP5D_TEMP_327rev1</w:t>
            </w:r>
          </w:p>
        </w:tc>
        <w:tc>
          <w:tcPr>
            <w:tcW w:w="8222" w:type="dxa"/>
            <w:shd w:val="clear" w:color="auto" w:fill="auto"/>
          </w:tcPr>
          <w:p w14:paraId="713A5A1F" w14:textId="228141D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 xml:space="preserve">LS on Revision of Recommendations ITU-R M.2070 and ITU-R M.2071 </w:t>
            </w:r>
            <w:r w:rsidRPr="000A7B4C">
              <w:rPr>
                <w:rFonts w:ascii="Arial" w:hAnsi="Arial" w:cs="Arial"/>
                <w:color w:val="000000"/>
                <w:sz w:val="16"/>
                <w:szCs w:val="16"/>
              </w:rPr>
              <w:br/>
              <w:t>on Unwanted Emissions of IMT-Advanced (ITU_R_WP5D_TEMP_327rev1; to: RAN, CT, SA, WimaxForum; cc: -; contact: Counsellor ITU-R SG5)</w:t>
            </w:r>
          </w:p>
        </w:tc>
        <w:tc>
          <w:tcPr>
            <w:tcW w:w="1417" w:type="dxa"/>
            <w:shd w:val="clear" w:color="auto" w:fill="auto"/>
          </w:tcPr>
          <w:p w14:paraId="66A042C8" w14:textId="53C7C3C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2D2EE5AC" w14:textId="31AE67A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B2DCA5A" w14:textId="77777777" w:rsidR="000A7B4C" w:rsidRPr="000A7B4C" w:rsidRDefault="000A7B4C" w:rsidP="000A7B4C">
            <w:pPr>
              <w:widowControl w:val="0"/>
              <w:spacing w:after="0"/>
              <w:contextualSpacing/>
              <w:rPr>
                <w:rFonts w:ascii="Arial" w:hAnsi="Arial" w:cs="Arial"/>
                <w:color w:val="000000"/>
                <w:sz w:val="16"/>
                <w:szCs w:val="16"/>
              </w:rPr>
            </w:pPr>
          </w:p>
        </w:tc>
      </w:tr>
    </w:tbl>
    <w:p w14:paraId="6911337E" w14:textId="39C27B3B" w:rsidR="00407549" w:rsidRDefault="00794EE6" w:rsidP="00407549">
      <w:r>
        <w:t>Note: Withdrawn RP-210027 is not listed/counted here as it was actually superseded by RP-210033.</w:t>
      </w:r>
    </w:p>
    <w:p w14:paraId="74FE4692" w14:textId="528584A7" w:rsidR="003D2067" w:rsidRDefault="003D2067" w:rsidP="00407549"/>
    <w:p w14:paraId="673ECFEF" w14:textId="6FBBF8C9" w:rsidR="00E16B64" w:rsidRDefault="00E16B64" w:rsidP="00407549"/>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530" w:name="_Toc527197950"/>
      <w:bookmarkStart w:id="531" w:name="_Toc2391493"/>
      <w:bookmarkStart w:id="532" w:name="_Toc25787747"/>
      <w:bookmarkStart w:id="533" w:name="_Toc25787947"/>
      <w:bookmarkStart w:id="534" w:name="_Toc27430642"/>
      <w:bookmarkStart w:id="535" w:name="_Toc33140374"/>
      <w:bookmarkStart w:id="536" w:name="_Toc34604905"/>
      <w:bookmarkStart w:id="537" w:name="_Toc34605098"/>
      <w:bookmarkStart w:id="538" w:name="_Toc35697898"/>
      <w:bookmarkStart w:id="539" w:name="_Toc42029393"/>
      <w:bookmarkStart w:id="540" w:name="_Toc62413608"/>
      <w:bookmarkStart w:id="541" w:name="_Toc67153286"/>
      <w:bookmarkStart w:id="542" w:name="_Toc74553804"/>
      <w:r w:rsidRPr="00006071">
        <w:lastRenderedPageBreak/>
        <w:t>C2: Outgoing liaison statements</w:t>
      </w:r>
      <w:bookmarkEnd w:id="530"/>
      <w:bookmarkEnd w:id="531"/>
      <w:bookmarkEnd w:id="532"/>
      <w:bookmarkEnd w:id="533"/>
      <w:bookmarkEnd w:id="534"/>
      <w:bookmarkEnd w:id="535"/>
      <w:bookmarkEnd w:id="536"/>
      <w:bookmarkEnd w:id="537"/>
      <w:bookmarkEnd w:id="538"/>
      <w:bookmarkEnd w:id="539"/>
      <w:bookmarkEnd w:id="540"/>
      <w:bookmarkEnd w:id="541"/>
      <w:bookmarkEnd w:id="54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1559"/>
        <w:gridCol w:w="3402"/>
      </w:tblGrid>
      <w:tr w:rsidR="003D2067" w14:paraId="4C579C95" w14:textId="77777777" w:rsidTr="00E16B64">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276" w:type="dxa"/>
            <w:shd w:val="clear" w:color="auto" w:fill="auto"/>
          </w:tcPr>
          <w:p w14:paraId="0DAC1578" w14:textId="77777777" w:rsidR="003D2067" w:rsidRDefault="003D2067" w:rsidP="009A457A">
            <w:pPr>
              <w:pStyle w:val="TAH"/>
              <w:keepNext w:val="0"/>
              <w:keepLines w:val="0"/>
              <w:widowControl w:val="0"/>
            </w:pPr>
            <w:r>
              <w:t>To</w:t>
            </w:r>
          </w:p>
        </w:tc>
        <w:tc>
          <w:tcPr>
            <w:tcW w:w="1559" w:type="dxa"/>
            <w:shd w:val="clear" w:color="auto" w:fill="auto"/>
          </w:tcPr>
          <w:p w14:paraId="1DC04C40" w14:textId="77777777" w:rsidR="003D2067" w:rsidRDefault="003D2067" w:rsidP="009A457A">
            <w:pPr>
              <w:pStyle w:val="TAH"/>
              <w:keepNext w:val="0"/>
              <w:keepLines w:val="0"/>
              <w:widowControl w:val="0"/>
            </w:pPr>
            <w:r>
              <w:t>Cc</w:t>
            </w:r>
          </w:p>
        </w:tc>
        <w:tc>
          <w:tcPr>
            <w:tcW w:w="3402" w:type="dxa"/>
            <w:shd w:val="clear" w:color="auto" w:fill="auto"/>
          </w:tcPr>
          <w:p w14:paraId="7539FACE" w14:textId="77777777" w:rsidR="003D2067" w:rsidRDefault="003D2067" w:rsidP="009A457A">
            <w:pPr>
              <w:pStyle w:val="TAH"/>
              <w:keepNext w:val="0"/>
              <w:keepLines w:val="0"/>
              <w:widowControl w:val="0"/>
            </w:pPr>
            <w:r>
              <w:t>reply to i/c LS</w:t>
            </w:r>
          </w:p>
        </w:tc>
      </w:tr>
      <w:tr w:rsidR="00E16B64" w:rsidRPr="005551B5" w14:paraId="5F0C9150" w14:textId="77777777" w:rsidTr="00E16B64">
        <w:trPr>
          <w:cantSplit/>
        </w:trPr>
        <w:tc>
          <w:tcPr>
            <w:tcW w:w="0" w:type="auto"/>
            <w:shd w:val="clear" w:color="auto" w:fill="auto"/>
          </w:tcPr>
          <w:p w14:paraId="3F305810" w14:textId="6B4E479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RP-210783</w:t>
            </w:r>
          </w:p>
        </w:tc>
        <w:tc>
          <w:tcPr>
            <w:tcW w:w="7233" w:type="dxa"/>
            <w:shd w:val="clear" w:color="auto" w:fill="auto"/>
          </w:tcPr>
          <w:p w14:paraId="3CAF32A2" w14:textId="351C9CE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Draft Letter to ITU in reply to RP-210731 = ITU_R_WP5D_TEMP_313 on timing of updates to IMT-2020 Recommendation ITU-R M.2150 and IMT-Advanced Recommendation ITU-R M.2012 after year 2021 (to: SA; cc: -; contact: Counsellor ITU-R SG5)</w:t>
            </w:r>
          </w:p>
        </w:tc>
        <w:tc>
          <w:tcPr>
            <w:tcW w:w="1276" w:type="dxa"/>
            <w:shd w:val="clear" w:color="auto" w:fill="auto"/>
          </w:tcPr>
          <w:p w14:paraId="28363C02" w14:textId="25BB5E3F"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w:t>
            </w:r>
          </w:p>
        </w:tc>
        <w:tc>
          <w:tcPr>
            <w:tcW w:w="1559" w:type="dxa"/>
            <w:shd w:val="clear" w:color="auto" w:fill="auto"/>
          </w:tcPr>
          <w:p w14:paraId="43A8D352" w14:textId="201B700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c>
          <w:tcPr>
            <w:tcW w:w="3402" w:type="dxa"/>
            <w:shd w:val="clear" w:color="auto" w:fill="auto"/>
          </w:tcPr>
          <w:p w14:paraId="3EBFCC47" w14:textId="57A6826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ITU_R_WP5D_TEMP_313 = RP-210731</w:t>
            </w:r>
          </w:p>
        </w:tc>
      </w:tr>
      <w:tr w:rsidR="00E16B64" w:rsidRPr="005551B5" w14:paraId="70DBC2ED" w14:textId="77777777" w:rsidTr="00E16B64">
        <w:trPr>
          <w:cantSplit/>
        </w:trPr>
        <w:tc>
          <w:tcPr>
            <w:tcW w:w="0" w:type="auto"/>
            <w:shd w:val="clear" w:color="auto" w:fill="auto"/>
          </w:tcPr>
          <w:p w14:paraId="002F9BE2" w14:textId="29E5A7E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RP-210787</w:t>
            </w:r>
          </w:p>
        </w:tc>
        <w:tc>
          <w:tcPr>
            <w:tcW w:w="7233" w:type="dxa"/>
            <w:shd w:val="clear" w:color="auto" w:fill="auto"/>
          </w:tcPr>
          <w:p w14:paraId="3D7BDD35" w14:textId="6A66ED6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tc>
        <w:tc>
          <w:tcPr>
            <w:tcW w:w="1276" w:type="dxa"/>
            <w:shd w:val="clear" w:color="auto" w:fill="auto"/>
          </w:tcPr>
          <w:p w14:paraId="53E20542" w14:textId="09AE9A3B"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w:t>
            </w:r>
          </w:p>
        </w:tc>
        <w:tc>
          <w:tcPr>
            <w:tcW w:w="1559" w:type="dxa"/>
            <w:shd w:val="clear" w:color="auto" w:fill="auto"/>
          </w:tcPr>
          <w:p w14:paraId="20F09663" w14:textId="0A5F8F0C"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c>
          <w:tcPr>
            <w:tcW w:w="3402" w:type="dxa"/>
            <w:shd w:val="clear" w:color="auto" w:fill="auto"/>
          </w:tcPr>
          <w:p w14:paraId="48C60C89" w14:textId="0EFF690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ITU_R_WP5D_TEMP_39 = RP-200037</w:t>
            </w:r>
          </w:p>
        </w:tc>
      </w:tr>
      <w:tr w:rsidR="00E16B64" w:rsidRPr="005551B5" w14:paraId="36C56ED1" w14:textId="77777777" w:rsidTr="00E16B64">
        <w:trPr>
          <w:cantSplit/>
        </w:trPr>
        <w:tc>
          <w:tcPr>
            <w:tcW w:w="0" w:type="auto"/>
            <w:shd w:val="clear" w:color="auto" w:fill="auto"/>
          </w:tcPr>
          <w:p w14:paraId="39D1F22A" w14:textId="776CBE5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RP-210789</w:t>
            </w:r>
          </w:p>
        </w:tc>
        <w:tc>
          <w:tcPr>
            <w:tcW w:w="7233" w:type="dxa"/>
            <w:shd w:val="clear" w:color="auto" w:fill="auto"/>
          </w:tcPr>
          <w:p w14:paraId="4643F6AC" w14:textId="21CF8539"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ITU_R_WP1C_TEMP_14 = RP-210021 on Test methods for over-the-air TRP field measurements of unwanted emissions from IMT radio equipment utilizing active antennas (to: ITU-R WP1C; cc: ITU-R WP1A, ITU-R WP5A, ITU-R WP5D; contact: Telecom Italia)</w:t>
            </w:r>
          </w:p>
        </w:tc>
        <w:tc>
          <w:tcPr>
            <w:tcW w:w="1276" w:type="dxa"/>
            <w:shd w:val="clear" w:color="auto" w:fill="auto"/>
          </w:tcPr>
          <w:p w14:paraId="385AEDEA" w14:textId="31369F5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WP1C</w:t>
            </w:r>
          </w:p>
        </w:tc>
        <w:tc>
          <w:tcPr>
            <w:tcW w:w="1559" w:type="dxa"/>
            <w:shd w:val="clear" w:color="auto" w:fill="auto"/>
          </w:tcPr>
          <w:p w14:paraId="13660426" w14:textId="164A457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WP5A,</w:t>
            </w:r>
            <w:r w:rsidR="00175BFE">
              <w:rPr>
                <w:rFonts w:ascii="Arial" w:hAnsi="Arial" w:cs="Arial"/>
                <w:color w:val="000000"/>
                <w:sz w:val="16"/>
                <w:szCs w:val="16"/>
              </w:rPr>
              <w:br/>
            </w:r>
            <w:r w:rsidRPr="00E16B64">
              <w:rPr>
                <w:rFonts w:ascii="Arial" w:hAnsi="Arial" w:cs="Arial"/>
                <w:color w:val="000000"/>
                <w:sz w:val="16"/>
                <w:szCs w:val="16"/>
              </w:rPr>
              <w:t>ITU-R WP5D</w:t>
            </w:r>
          </w:p>
        </w:tc>
        <w:tc>
          <w:tcPr>
            <w:tcW w:w="3402" w:type="dxa"/>
            <w:shd w:val="clear" w:color="auto" w:fill="auto"/>
          </w:tcPr>
          <w:p w14:paraId="4BB9ECFC" w14:textId="0BDB042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ITU_R_WP1C_TEMP_14 = RP-210021</w:t>
            </w:r>
          </w:p>
        </w:tc>
      </w:tr>
      <w:tr w:rsidR="00E16B64" w:rsidRPr="005551B5" w14:paraId="3356DF17" w14:textId="77777777" w:rsidTr="00E16B64">
        <w:trPr>
          <w:cantSplit/>
        </w:trPr>
        <w:tc>
          <w:tcPr>
            <w:tcW w:w="0" w:type="auto"/>
            <w:shd w:val="clear" w:color="auto" w:fill="auto"/>
          </w:tcPr>
          <w:p w14:paraId="4F3917A6" w14:textId="6C3B6B50"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RP-210884</w:t>
            </w:r>
          </w:p>
        </w:tc>
        <w:tc>
          <w:tcPr>
            <w:tcW w:w="7233" w:type="dxa"/>
            <w:shd w:val="clear" w:color="auto" w:fill="auto"/>
          </w:tcPr>
          <w:p w14:paraId="5C4D1F55" w14:textId="3E90D4C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5G-ACIA-LS-2020-WI042 = RP-201279 on 3GPP NR Rel-16 URLLC and IIoT performance evaluation (to: 5G-ACIA; cc: RAN1, RAN2, SA1; contact: Ericsson)</w:t>
            </w:r>
          </w:p>
        </w:tc>
        <w:tc>
          <w:tcPr>
            <w:tcW w:w="1276" w:type="dxa"/>
            <w:shd w:val="clear" w:color="auto" w:fill="auto"/>
          </w:tcPr>
          <w:p w14:paraId="15B7EC87" w14:textId="553F7B6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5G-ACIA</w:t>
            </w:r>
          </w:p>
        </w:tc>
        <w:tc>
          <w:tcPr>
            <w:tcW w:w="1559" w:type="dxa"/>
            <w:shd w:val="clear" w:color="auto" w:fill="auto"/>
          </w:tcPr>
          <w:p w14:paraId="4BF9B90E" w14:textId="7F6D3511"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RAN1, RAN2, SA1</w:t>
            </w:r>
          </w:p>
        </w:tc>
        <w:tc>
          <w:tcPr>
            <w:tcW w:w="3402" w:type="dxa"/>
            <w:shd w:val="clear" w:color="auto" w:fill="auto"/>
          </w:tcPr>
          <w:p w14:paraId="463D28E6" w14:textId="1B99BE8B"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5G-ACIA-LS-2020-WI042 = RP-201279</w:t>
            </w:r>
          </w:p>
        </w:tc>
      </w:tr>
      <w:tr w:rsidR="00E16B64" w:rsidRPr="005551B5" w14:paraId="37925ED9" w14:textId="77777777" w:rsidTr="00E16B64">
        <w:trPr>
          <w:cantSplit/>
        </w:trPr>
        <w:tc>
          <w:tcPr>
            <w:tcW w:w="0" w:type="auto"/>
            <w:shd w:val="clear" w:color="auto" w:fill="auto"/>
          </w:tcPr>
          <w:p w14:paraId="26B93F89" w14:textId="742FAD9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RP-210919</w:t>
            </w:r>
          </w:p>
        </w:tc>
        <w:tc>
          <w:tcPr>
            <w:tcW w:w="7233" w:type="dxa"/>
            <w:shd w:val="clear" w:color="auto" w:fill="auto"/>
          </w:tcPr>
          <w:p w14:paraId="2BC73DDE" w14:textId="6423648D"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LS on Unified Access Control (UAC) for for RedCap (to: CT1, SA1; cc: RAN2; contact: Nokia)</w:t>
            </w:r>
          </w:p>
        </w:tc>
        <w:tc>
          <w:tcPr>
            <w:tcW w:w="1276" w:type="dxa"/>
            <w:shd w:val="clear" w:color="auto" w:fill="auto"/>
          </w:tcPr>
          <w:p w14:paraId="159D31FC" w14:textId="3CD5683D"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CT1, SA1</w:t>
            </w:r>
          </w:p>
        </w:tc>
        <w:tc>
          <w:tcPr>
            <w:tcW w:w="1559" w:type="dxa"/>
            <w:shd w:val="clear" w:color="auto" w:fill="auto"/>
          </w:tcPr>
          <w:p w14:paraId="4A935D33" w14:textId="620CBF0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RAN2</w:t>
            </w:r>
          </w:p>
        </w:tc>
        <w:tc>
          <w:tcPr>
            <w:tcW w:w="3402" w:type="dxa"/>
            <w:shd w:val="clear" w:color="auto" w:fill="auto"/>
          </w:tcPr>
          <w:p w14:paraId="126B4067" w14:textId="1E096BB4"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r>
      <w:tr w:rsidR="00E16B64" w:rsidRPr="005551B5" w14:paraId="70113844" w14:textId="77777777" w:rsidTr="00E16B64">
        <w:trPr>
          <w:cantSplit/>
        </w:trPr>
        <w:tc>
          <w:tcPr>
            <w:tcW w:w="0" w:type="auto"/>
            <w:shd w:val="clear" w:color="auto" w:fill="auto"/>
          </w:tcPr>
          <w:p w14:paraId="054D83DA" w14:textId="6A758B0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RP-210922</w:t>
            </w:r>
          </w:p>
        </w:tc>
        <w:tc>
          <w:tcPr>
            <w:tcW w:w="7233" w:type="dxa"/>
            <w:shd w:val="clear" w:color="auto" w:fill="auto"/>
          </w:tcPr>
          <w:p w14:paraId="09C7ED95" w14:textId="3A63F6B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S5-205347 = RP-202151 on QoE Measurement Collection for LTE (to: SA5, SA4; cc: SA, RAN2, RAN3; contact: Ericsson)</w:t>
            </w:r>
          </w:p>
        </w:tc>
        <w:tc>
          <w:tcPr>
            <w:tcW w:w="1276" w:type="dxa"/>
            <w:shd w:val="clear" w:color="auto" w:fill="auto"/>
          </w:tcPr>
          <w:p w14:paraId="55F2271F" w14:textId="27FDB76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SA5, SA4</w:t>
            </w:r>
          </w:p>
        </w:tc>
        <w:tc>
          <w:tcPr>
            <w:tcW w:w="1559" w:type="dxa"/>
            <w:shd w:val="clear" w:color="auto" w:fill="auto"/>
          </w:tcPr>
          <w:p w14:paraId="45D3C0BB" w14:textId="4B70F4B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 RAN2, RAN3</w:t>
            </w:r>
          </w:p>
        </w:tc>
        <w:tc>
          <w:tcPr>
            <w:tcW w:w="3402" w:type="dxa"/>
            <w:shd w:val="clear" w:color="auto" w:fill="auto"/>
          </w:tcPr>
          <w:p w14:paraId="6795920F" w14:textId="47688FE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S5-205347 = RP-202151</w:t>
            </w:r>
          </w:p>
        </w:tc>
      </w:tr>
      <w:tr w:rsidR="00E16B64" w:rsidRPr="005551B5" w14:paraId="03917476" w14:textId="77777777" w:rsidTr="00E16B64">
        <w:trPr>
          <w:cantSplit/>
        </w:trPr>
        <w:tc>
          <w:tcPr>
            <w:tcW w:w="0" w:type="auto"/>
            <w:shd w:val="clear" w:color="auto" w:fill="auto"/>
          </w:tcPr>
          <w:p w14:paraId="5FA87B58" w14:textId="1164998F"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RP-210924</w:t>
            </w:r>
          </w:p>
        </w:tc>
        <w:tc>
          <w:tcPr>
            <w:tcW w:w="7233" w:type="dxa"/>
            <w:shd w:val="clear" w:color="auto" w:fill="auto"/>
          </w:tcPr>
          <w:p w14:paraId="5D90B582" w14:textId="5B63CF3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ITU_R_WP4B_TEMP_10 = RP-210219 on the integration of satellite solutions into 5G networks (to: ITU-R WP4B; cc: SA, ITU-R WP5D; contact: Thales)</w:t>
            </w:r>
          </w:p>
        </w:tc>
        <w:tc>
          <w:tcPr>
            <w:tcW w:w="1276" w:type="dxa"/>
            <w:shd w:val="clear" w:color="auto" w:fill="auto"/>
          </w:tcPr>
          <w:p w14:paraId="13903490" w14:textId="1F11BA7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WP4B</w:t>
            </w:r>
          </w:p>
        </w:tc>
        <w:tc>
          <w:tcPr>
            <w:tcW w:w="1559" w:type="dxa"/>
            <w:shd w:val="clear" w:color="auto" w:fill="auto"/>
          </w:tcPr>
          <w:p w14:paraId="1E3D4737" w14:textId="062B2B4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 ITU-R WP5D</w:t>
            </w:r>
          </w:p>
        </w:tc>
        <w:tc>
          <w:tcPr>
            <w:tcW w:w="3402" w:type="dxa"/>
            <w:shd w:val="clear" w:color="auto" w:fill="auto"/>
          </w:tcPr>
          <w:p w14:paraId="2FE1C6B9" w14:textId="4127A6D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ITU_R_WP4B_TEMP_10 = RP-210219</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543" w:name="_Toc527197951"/>
      <w:bookmarkStart w:id="544" w:name="_Toc2391494"/>
      <w:bookmarkStart w:id="545" w:name="_Toc25787748"/>
      <w:bookmarkStart w:id="546" w:name="_Toc25787948"/>
      <w:bookmarkStart w:id="547" w:name="_Toc27430643"/>
      <w:bookmarkStart w:id="548" w:name="_Toc33140375"/>
      <w:bookmarkStart w:id="549" w:name="_Toc34604906"/>
      <w:bookmarkStart w:id="550" w:name="_Toc34605099"/>
      <w:bookmarkStart w:id="551" w:name="_Toc35697899"/>
      <w:bookmarkStart w:id="552" w:name="_Toc42029394"/>
      <w:bookmarkStart w:id="553" w:name="_Toc62413609"/>
      <w:bookmarkStart w:id="554" w:name="_Toc67153287"/>
      <w:bookmarkStart w:id="555" w:name="_Toc74553805"/>
      <w:r>
        <w:lastRenderedPageBreak/>
        <w:t>Annex D: List of change requests</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2EB0EBF3" w14:textId="10FD366E" w:rsidR="00AB0E2A" w:rsidRPr="00141C55" w:rsidRDefault="00D467E8" w:rsidP="00AB0E2A">
      <w:pPr>
        <w:snapToGrid w:val="0"/>
      </w:pPr>
      <w:r w:rsidRPr="000929BF">
        <w:t>2</w:t>
      </w:r>
      <w:r w:rsidR="0039438D">
        <w:t>213</w:t>
      </w:r>
      <w:r w:rsidR="00AB0E2A" w:rsidRPr="000929BF">
        <w:t xml:space="preserve"> CRs (incl. cat.A CRs and </w:t>
      </w:r>
      <w:r w:rsidR="004A22A7">
        <w:t>2</w:t>
      </w:r>
      <w:r w:rsidR="0039438D">
        <w:t>9</w:t>
      </w:r>
      <w:r w:rsidR="00AB0E2A" w:rsidRPr="000929BF">
        <w:t xml:space="preserve"> company CRs) were handled at RAN #</w:t>
      </w:r>
      <w:r w:rsidR="000B337C">
        <w:t>9</w:t>
      </w:r>
      <w:r w:rsidR="0039438D">
        <w:t>1</w:t>
      </w:r>
      <w:r w:rsidR="0060399C" w:rsidRPr="000929BF">
        <w:t>e</w:t>
      </w:r>
      <w:r w:rsidR="00AB0E2A" w:rsidRPr="000929BF">
        <w:t xml:space="preserve"> and </w:t>
      </w:r>
      <w:r w:rsidR="004A22A7">
        <w:t>2</w:t>
      </w:r>
      <w:r w:rsidR="0039438D">
        <w:t>189</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374F39CB" w14:textId="54961046" w:rsidR="00D15FB3" w:rsidRDefault="00334E38" w:rsidP="00945777">
      <w:pPr>
        <w:jc w:val="center"/>
      </w:pPr>
      <w:r>
        <w:pict w14:anchorId="43C4A3B9">
          <v:shape id="_x0000_i1028" type="#_x0000_t75" style="width:615.8pt;height:328.35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1D6B539C" w:rsidR="004C1ED2" w:rsidRDefault="00334E38" w:rsidP="00AB0E2A">
      <w:r>
        <w:lastRenderedPageBreak/>
        <w:pict w14:anchorId="5E56BEB2">
          <v:shape id="_x0000_i1029" type="#_x0000_t75" style="width:743.45pt;height:327.8pt">
            <v:imagedata r:id="rId27"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08203452" w:rsidR="00AA696B" w:rsidRDefault="00334E38" w:rsidP="00AB0E2A">
      <w:r>
        <w:lastRenderedPageBreak/>
        <w:pict w14:anchorId="390C7C5E">
          <v:shape id="_x0000_i1030" type="#_x0000_t75" style="width:764.2pt;height:309.25pt">
            <v:imagedata r:id="rId28"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24E1393E" w:rsidR="0082475B" w:rsidRDefault="00334E38" w:rsidP="00AB0E2A">
      <w:pPr>
        <w:jc w:val="center"/>
      </w:pPr>
      <w:r>
        <w:lastRenderedPageBreak/>
        <w:pict w14:anchorId="4B16B8D0">
          <v:shape id="_x0000_i1031" type="#_x0000_t75" style="width:579.25pt;height:343.65pt">
            <v:imagedata r:id="rId29"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2AD48B2" w:rsidR="004E2DF3" w:rsidRDefault="00334E38" w:rsidP="00602B6B">
      <w:pPr>
        <w:jc w:val="center"/>
      </w:pPr>
      <w:r>
        <w:pict w14:anchorId="2BF24092">
          <v:shape id="_x0000_i1032" type="#_x0000_t75" style="width:728.75pt;height:355.1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F5AB93F" w:rsidR="00DF7D4F" w:rsidRDefault="00334E38" w:rsidP="00AB0E2A">
      <w:pPr>
        <w:pStyle w:val="TH"/>
      </w:pPr>
      <w:r>
        <w:lastRenderedPageBreak/>
        <w:pict w14:anchorId="1226B614">
          <v:shape id="_x0000_i1033" type="#_x0000_t75" style="width:727.65pt;height:352.9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556" w:name="_Toc527197952"/>
      <w:bookmarkStart w:id="557" w:name="_Toc2391495"/>
      <w:bookmarkStart w:id="558" w:name="_Toc25787749"/>
      <w:bookmarkStart w:id="559" w:name="_Toc25787949"/>
      <w:bookmarkStart w:id="560" w:name="_Toc27430644"/>
      <w:bookmarkStart w:id="561" w:name="_Toc33140376"/>
      <w:bookmarkStart w:id="562" w:name="_Toc34604907"/>
      <w:bookmarkStart w:id="563" w:name="_Toc34605100"/>
      <w:bookmarkStart w:id="564" w:name="_Toc35697900"/>
      <w:bookmarkStart w:id="565" w:name="_Toc42029395"/>
      <w:bookmarkStart w:id="566" w:name="_Toc62413610"/>
      <w:bookmarkStart w:id="567" w:name="_Toc67153288"/>
      <w:bookmarkStart w:id="568" w:name="_Toc74553806"/>
      <w:r>
        <w:lastRenderedPageBreak/>
        <w:t xml:space="preserve">Annex E: List of draft Technical Specifications and </w:t>
      </w:r>
      <w:r w:rsidR="002D1A10">
        <w:t xml:space="preserve">Technical </w:t>
      </w:r>
      <w:r>
        <w:t>Reports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1D80B52A" w14:textId="014FDA54" w:rsidR="00DD37B5" w:rsidRDefault="00A1233D"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5711B5" w:rsidRPr="00620685" w14:paraId="254172BF"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1233D" w:rsidRPr="00F8416C" w14:paraId="13983A7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FC411A"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5A5D56"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9.6.7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BB6C61"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RP-210411</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39B1AA"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TR 38.832 v1.0.0 on Study on enhancement of Radio Access Network (RAN) slicing for NR; for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6173F1"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A9AC55"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38.832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45132B"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FD2DBD"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FS_NR_slice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D092B0"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1.0.0</w:t>
            </w:r>
          </w:p>
        </w:tc>
      </w:tr>
      <w:tr w:rsidR="00A1233D" w:rsidRPr="00F8416C" w14:paraId="6EDFC04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2A2D8A" w14:textId="41E1193E"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21B044" w14:textId="739232B1"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9.6.13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741631" w14:textId="4AAFA1F7"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RP-210042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842873" w14:textId="4EE56FB3"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TR 37.880 v1.0.0: Study on high-power UE operation for fixed-wireless/vehicle-mounted use cases in LTE bands 5 and 12 and NR band n71; for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1084AB" w14:textId="52FB003D"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BE5324" w14:textId="024518AE"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37.880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883656" w14:textId="2FD069A2"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996C2A" w14:textId="69713BF3"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FS_LTE_NR_HPUE_FWVM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D768E3" w14:textId="3815D0CA"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14:paraId="3B1C609A" w14:textId="77777777" w:rsidR="005711B5" w:rsidRPr="00DD37B5" w:rsidRDefault="005711B5" w:rsidP="00AB0E2A"/>
    <w:p w14:paraId="6DB2C32E" w14:textId="42BB79E7" w:rsidR="007D26EF" w:rsidRDefault="00AA2EBD" w:rsidP="00AB0E2A">
      <w:pPr>
        <w:rPr>
          <w:highlight w:val="yellow"/>
        </w:rPr>
      </w:pPr>
      <w:r>
        <w:t>6</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A2EBD" w:rsidRPr="00F8416C" w14:paraId="6DB4682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80C952" w14:textId="307CD5BB"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B84254" w14:textId="40202B7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D56DF3" w14:textId="2D31625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RP-210129</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E7F085" w14:textId="5651909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38.808 v2.0.0: Study on supporting NR from 52.6 GHz to 71 GHz</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031814" w14:textId="4BF235E2"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3BF711D" w14:textId="2609ED8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6321B3" w14:textId="65EB1AE1"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0CAC3" w14:textId="07730FB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3F628B" w14:textId="642EC17C"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0A6BA14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296B3A"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037E4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10BE23"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RP-210530</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5B3C3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38.857 v2.0.0: Study on NR positioning enhancements;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224C0C"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CC2D12"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E9D4AC"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9088C1"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DB056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0CDE48DC"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2CBC54"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41DC20"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A689F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RP-210654</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07E0D6"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38.875 v2.0.0: Study on support of reduced capability NR devices;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49413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58B6A7"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63D0F4"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53E188"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FFDD6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257B8EE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BFFF25" w14:textId="70C1A25D"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ABFA7E" w14:textId="4F7EAE57"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B59BA0" w14:textId="49F31074"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RP-210245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201985" w14:textId="0CCB0B9C"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38.836 v2.0.0 on Study on NR sidelink relay;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7FFFB3" w14:textId="64890E80"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813D96" w14:textId="78FE327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2468E0" w14:textId="4AE3FE7D"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D83ADB" w14:textId="27A6DED9"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56C977" w14:textId="47BFF1B7"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69FEF01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9F1785"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561585"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845EB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RP-210724</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33672D"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38.890 v1.0.0 on Study on NR QoE (Quality of Experience) management and optimizations for diverse services;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0A267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72FD5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38.890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F6E0FC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612ED3"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FS_NR_QoE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4E1816"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1.0.0</w:t>
            </w:r>
          </w:p>
        </w:tc>
      </w:tr>
      <w:tr w:rsidR="00AA2EBD" w:rsidRPr="00F8416C" w14:paraId="55B822B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96A234" w14:textId="29A8CCE1"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D95F57" w14:textId="4BC88D9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2B33CC" w14:textId="67EC6FA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RP-210463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6ECC83" w14:textId="74847AC3"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38.921 v1.0.0: on Study on International Mobile Telecommunications (IMT) parameters for 6.425 - 7.025 GHz, 7.025 - 7.125 GHz and 10.0 - 10.5 GHz;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A8884B" w14:textId="196678EA"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8182C2" w14:textId="0B39560B"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38.921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821A53" w14:textId="31A69DD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38D7CB" w14:textId="600223A2"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FS_NR_IMT_param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BB40F8" w14:textId="4D1DF89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2533FBDA" w:rsidR="001C35F4" w:rsidRPr="003717FE" w:rsidRDefault="00BE4E23" w:rsidP="001C35F4">
      <w:r>
        <w:t>3</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2C332F" w:rsidRPr="000351F4" w14:paraId="4F499DA7" w14:textId="77777777" w:rsidTr="00BE4E23">
        <w:tc>
          <w:tcPr>
            <w:tcW w:w="766" w:type="dxa"/>
            <w:shd w:val="clear" w:color="auto" w:fill="auto"/>
            <w:tcMar>
              <w:top w:w="0" w:type="dxa"/>
              <w:left w:w="28" w:type="dxa"/>
              <w:bottom w:w="0" w:type="dxa"/>
              <w:right w:w="28" w:type="dxa"/>
            </w:tcMar>
          </w:tcPr>
          <w:p w14:paraId="332ED292" w14:textId="2F0366C1"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26510089" w14:textId="3089CC03"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9.6.2</w:t>
            </w:r>
          </w:p>
        </w:tc>
        <w:tc>
          <w:tcPr>
            <w:tcW w:w="1134" w:type="dxa"/>
            <w:shd w:val="clear" w:color="auto" w:fill="auto"/>
            <w:tcMar>
              <w:top w:w="0" w:type="dxa"/>
              <w:left w:w="28" w:type="dxa"/>
              <w:bottom w:w="0" w:type="dxa"/>
              <w:right w:w="28" w:type="dxa"/>
            </w:tcMar>
          </w:tcPr>
          <w:p w14:paraId="0C8E44EA" w14:textId="31645706"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RP-210282</w:t>
            </w:r>
          </w:p>
        </w:tc>
        <w:tc>
          <w:tcPr>
            <w:tcW w:w="7088" w:type="dxa"/>
            <w:shd w:val="clear" w:color="auto" w:fill="auto"/>
            <w:tcMar>
              <w:top w:w="0" w:type="dxa"/>
              <w:left w:w="28" w:type="dxa"/>
              <w:bottom w:w="0" w:type="dxa"/>
              <w:right w:w="28" w:type="dxa"/>
            </w:tcMar>
          </w:tcPr>
          <w:p w14:paraId="48F680E0" w14:textId="716B430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 38.845 v0.0.0: Skeleton TR: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33BAF03C" w14:textId="3AF7C9E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259F05FD" w14:textId="4F0857F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38.845</w:t>
            </w:r>
          </w:p>
        </w:tc>
        <w:tc>
          <w:tcPr>
            <w:tcW w:w="850" w:type="dxa"/>
            <w:shd w:val="clear" w:color="auto" w:fill="auto"/>
            <w:tcMar>
              <w:top w:w="0" w:type="dxa"/>
              <w:left w:w="28" w:type="dxa"/>
              <w:bottom w:w="0" w:type="dxa"/>
              <w:right w:w="28" w:type="dxa"/>
            </w:tcMar>
          </w:tcPr>
          <w:p w14:paraId="60B58CBB" w14:textId="0E22698F"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2FE4C943" w14:textId="59383E7B"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FS_NR_pos_cov</w:t>
            </w:r>
          </w:p>
        </w:tc>
        <w:tc>
          <w:tcPr>
            <w:tcW w:w="670" w:type="dxa"/>
            <w:shd w:val="clear" w:color="auto" w:fill="auto"/>
            <w:tcMar>
              <w:top w:w="0" w:type="dxa"/>
              <w:left w:w="28" w:type="dxa"/>
              <w:bottom w:w="0" w:type="dxa"/>
              <w:right w:w="28" w:type="dxa"/>
            </w:tcMar>
          </w:tcPr>
          <w:p w14:paraId="7709D552" w14:textId="5DC1E2F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0.0.0</w:t>
            </w:r>
          </w:p>
        </w:tc>
      </w:tr>
      <w:tr w:rsidR="002C332F" w:rsidRPr="000351F4" w14:paraId="01A0E42E" w14:textId="77777777" w:rsidTr="00BE4E23">
        <w:tc>
          <w:tcPr>
            <w:tcW w:w="766" w:type="dxa"/>
            <w:shd w:val="clear" w:color="auto" w:fill="auto"/>
            <w:tcMar>
              <w:top w:w="0" w:type="dxa"/>
              <w:left w:w="28" w:type="dxa"/>
              <w:bottom w:w="0" w:type="dxa"/>
              <w:right w:w="28" w:type="dxa"/>
            </w:tcMar>
          </w:tcPr>
          <w:p w14:paraId="4ADB2231" w14:textId="722D790B"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53BB845F" w14:textId="55898E3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9.6.2</w:t>
            </w:r>
          </w:p>
        </w:tc>
        <w:tc>
          <w:tcPr>
            <w:tcW w:w="1134" w:type="dxa"/>
            <w:shd w:val="clear" w:color="auto" w:fill="auto"/>
            <w:tcMar>
              <w:top w:w="0" w:type="dxa"/>
              <w:left w:w="28" w:type="dxa"/>
              <w:bottom w:w="0" w:type="dxa"/>
              <w:right w:w="28" w:type="dxa"/>
            </w:tcMar>
          </w:tcPr>
          <w:p w14:paraId="5BD210CB" w14:textId="19227BB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RP-210285</w:t>
            </w:r>
          </w:p>
        </w:tc>
        <w:tc>
          <w:tcPr>
            <w:tcW w:w="7088" w:type="dxa"/>
            <w:shd w:val="clear" w:color="auto" w:fill="auto"/>
            <w:tcMar>
              <w:top w:w="0" w:type="dxa"/>
              <w:left w:w="28" w:type="dxa"/>
              <w:bottom w:w="0" w:type="dxa"/>
              <w:right w:w="28" w:type="dxa"/>
            </w:tcMar>
          </w:tcPr>
          <w:p w14:paraId="24DB253F" w14:textId="5AF13F92"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 38.845 v0.1.0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0630B224" w14:textId="7420BC4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152EB0CC" w14:textId="26E49DE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38.845</w:t>
            </w:r>
          </w:p>
        </w:tc>
        <w:tc>
          <w:tcPr>
            <w:tcW w:w="850" w:type="dxa"/>
            <w:shd w:val="clear" w:color="auto" w:fill="auto"/>
            <w:tcMar>
              <w:top w:w="0" w:type="dxa"/>
              <w:left w:w="28" w:type="dxa"/>
              <w:bottom w:w="0" w:type="dxa"/>
              <w:right w:w="28" w:type="dxa"/>
            </w:tcMar>
          </w:tcPr>
          <w:p w14:paraId="3B4151E9" w14:textId="2B8A8F25"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3F01C47" w14:textId="7DA24B5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FS_NR_pos_cov</w:t>
            </w:r>
          </w:p>
        </w:tc>
        <w:tc>
          <w:tcPr>
            <w:tcW w:w="670" w:type="dxa"/>
            <w:shd w:val="clear" w:color="auto" w:fill="auto"/>
            <w:tcMar>
              <w:top w:w="0" w:type="dxa"/>
              <w:left w:w="28" w:type="dxa"/>
              <w:bottom w:w="0" w:type="dxa"/>
              <w:right w:w="28" w:type="dxa"/>
            </w:tcMar>
          </w:tcPr>
          <w:p w14:paraId="3D79B852" w14:textId="56304A33"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w:t>
            </w:r>
          </w:p>
        </w:tc>
      </w:tr>
      <w:tr w:rsidR="002C332F" w:rsidRPr="000351F4" w14:paraId="01A87F98" w14:textId="77777777" w:rsidTr="00BE4E23">
        <w:tc>
          <w:tcPr>
            <w:tcW w:w="766" w:type="dxa"/>
            <w:shd w:val="clear" w:color="auto" w:fill="auto"/>
            <w:tcMar>
              <w:top w:w="0" w:type="dxa"/>
              <w:left w:w="28" w:type="dxa"/>
              <w:bottom w:w="0" w:type="dxa"/>
              <w:right w:w="28" w:type="dxa"/>
            </w:tcMar>
          </w:tcPr>
          <w:p w14:paraId="630BE40E" w14:textId="5323357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5A38DE9A" w14:textId="0819E1CD"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9.6.1</w:t>
            </w:r>
          </w:p>
        </w:tc>
        <w:tc>
          <w:tcPr>
            <w:tcW w:w="1134" w:type="dxa"/>
            <w:shd w:val="clear" w:color="auto" w:fill="auto"/>
            <w:tcMar>
              <w:top w:w="0" w:type="dxa"/>
              <w:left w:w="28" w:type="dxa"/>
              <w:bottom w:w="0" w:type="dxa"/>
              <w:right w:w="28" w:type="dxa"/>
            </w:tcMar>
          </w:tcPr>
          <w:p w14:paraId="52C09AE7" w14:textId="63F8388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RP-210857</w:t>
            </w:r>
          </w:p>
        </w:tc>
        <w:tc>
          <w:tcPr>
            <w:tcW w:w="7088" w:type="dxa"/>
            <w:shd w:val="clear" w:color="auto" w:fill="auto"/>
            <w:tcMar>
              <w:top w:w="0" w:type="dxa"/>
              <w:left w:w="28" w:type="dxa"/>
              <w:bottom w:w="0" w:type="dxa"/>
              <w:right w:w="28" w:type="dxa"/>
            </w:tcMar>
          </w:tcPr>
          <w:p w14:paraId="42036B68" w14:textId="449DA90D"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v0.11.0 on Feasibility Study on 6 GHz for LTE and NR in Licensed and Unlicensed Operations</w:t>
            </w:r>
          </w:p>
        </w:tc>
        <w:tc>
          <w:tcPr>
            <w:tcW w:w="992" w:type="dxa"/>
            <w:shd w:val="clear" w:color="auto" w:fill="auto"/>
            <w:tcMar>
              <w:top w:w="0" w:type="dxa"/>
              <w:left w:w="28" w:type="dxa"/>
              <w:bottom w:w="0" w:type="dxa"/>
              <w:right w:w="28" w:type="dxa"/>
            </w:tcMar>
          </w:tcPr>
          <w:p w14:paraId="183C464E" w14:textId="6F6B23E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5B61E9CA" w14:textId="7C4E0A85"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5652C0D9" w14:textId="58F67ED6"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3FBD3633" w14:textId="036CAE97"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58D5158C" w14:textId="7B7277F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0.11.0</w:t>
            </w:r>
          </w:p>
        </w:tc>
      </w:tr>
    </w:tbl>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569" w:name="_Toc527197953"/>
      <w:bookmarkStart w:id="570" w:name="_Toc2391496"/>
      <w:bookmarkStart w:id="571" w:name="_Toc25787750"/>
      <w:bookmarkStart w:id="572" w:name="_Toc25787950"/>
      <w:bookmarkStart w:id="573" w:name="_Toc27430645"/>
      <w:bookmarkStart w:id="574" w:name="_Toc33140377"/>
      <w:bookmarkStart w:id="575" w:name="_Toc34604908"/>
      <w:bookmarkStart w:id="576" w:name="_Toc34605101"/>
      <w:bookmarkStart w:id="577" w:name="_Toc35697901"/>
      <w:bookmarkStart w:id="578" w:name="_Toc42029396"/>
      <w:bookmarkStart w:id="579" w:name="_Toc62413611"/>
      <w:bookmarkStart w:id="580" w:name="_Toc67153289"/>
      <w:bookmarkStart w:id="581" w:name="_Toc74553807"/>
      <w:r w:rsidRPr="000A0E83">
        <w:lastRenderedPageBreak/>
        <w:t>Annex F: List of approved new and revised Work Items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4D39E6D0" w14:textId="0A708D3B" w:rsidR="004E0703" w:rsidRDefault="009A457A" w:rsidP="004E0703">
      <w:r>
        <w:t>3</w:t>
      </w:r>
      <w:r w:rsidR="004E0703">
        <w:t xml:space="preserve"> new SI</w:t>
      </w:r>
      <w:r w:rsidR="003E23EF">
        <w:t>D</w:t>
      </w:r>
      <w:r w:rsidR="004E0703">
        <w:t xml:space="preserve">, </w:t>
      </w:r>
      <w:r>
        <w:t>23</w:t>
      </w:r>
      <w:r w:rsidR="004E0703">
        <w:t xml:space="preserve"> new WI</w:t>
      </w:r>
      <w:r w:rsidR="003E23EF">
        <w:t>D</w:t>
      </w:r>
      <w:r w:rsidR="004E0703">
        <w:t xml:space="preserve">s, </w:t>
      </w:r>
      <w:r>
        <w:t>5</w:t>
      </w:r>
      <w:r w:rsidR="003377E6">
        <w:t xml:space="preserve"> revised SI</w:t>
      </w:r>
      <w:r w:rsidR="00092BF6">
        <w:t>D</w:t>
      </w:r>
      <w:r w:rsidR="003377E6">
        <w:t>s,</w:t>
      </w:r>
      <w:r w:rsidR="003842CC">
        <w:t xml:space="preserve"> </w:t>
      </w:r>
      <w:r w:rsidR="00BF5AB9">
        <w:t>5</w:t>
      </w:r>
      <w:r w:rsidR="000D1901">
        <w:t>7</w:t>
      </w:r>
      <w:r w:rsidR="00CC6DB0">
        <w:t xml:space="preserve"> revised WI</w:t>
      </w:r>
      <w:r w:rsidR="00436521">
        <w:t>D</w:t>
      </w:r>
      <w:r w:rsidR="00CC6DB0">
        <w:t>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1E34B1" w:rsidRPr="008E52A0" w14:paraId="16B3C4F0" w14:textId="7E808161" w:rsidTr="001E34B1">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1E34B1" w:rsidRPr="008E52A0" w:rsidRDefault="001E34B1"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1E34B1" w:rsidRPr="008E52A0" w:rsidRDefault="001E34B1"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1E34B1" w:rsidRPr="008E52A0" w:rsidRDefault="001E34B1"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1E34B1" w:rsidRPr="008E52A0" w:rsidRDefault="001E34B1" w:rsidP="00B266CC">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22F05955" w14:textId="0E105541" w:rsidR="001E34B1" w:rsidRDefault="001E34B1" w:rsidP="00B266CC">
            <w:pPr>
              <w:pStyle w:val="TAH"/>
              <w:rPr>
                <w:sz w:val="16"/>
                <w:szCs w:val="16"/>
              </w:rPr>
            </w:pPr>
            <w:r>
              <w:rPr>
                <w:sz w:val="16"/>
                <w:szCs w:val="16"/>
              </w:rPr>
              <w:t>WG</w:t>
            </w:r>
          </w:p>
        </w:tc>
      </w:tr>
      <w:tr w:rsidR="001E34B1" w:rsidRPr="001E34B1" w14:paraId="3DED69C2" w14:textId="5E6AF5F5"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F0BA3F" w14:textId="53171C11" w:rsidR="001E34B1" w:rsidRPr="001E34B1" w:rsidRDefault="001E34B1" w:rsidP="001E34B1">
            <w:pPr>
              <w:pStyle w:val="TAL"/>
              <w:rPr>
                <w:sz w:val="16"/>
                <w:szCs w:val="16"/>
              </w:rPr>
            </w:pPr>
            <w:r w:rsidRPr="001E34B1">
              <w:rPr>
                <w:rFonts w:cs="Arial"/>
                <w:color w:val="000000"/>
                <w:sz w:val="16"/>
                <w:szCs w:val="16"/>
              </w:rPr>
              <w:t>RP-210371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25CA72" w14:textId="389C9DA1" w:rsidR="001E34B1" w:rsidRPr="001E34B1" w:rsidRDefault="001E34B1" w:rsidP="001E34B1">
            <w:pPr>
              <w:pStyle w:val="TAL"/>
              <w:rPr>
                <w:sz w:val="16"/>
                <w:szCs w:val="16"/>
              </w:rPr>
            </w:pPr>
            <w:r w:rsidRPr="001E34B1">
              <w:rPr>
                <w:rFonts w:cs="Arial"/>
                <w:color w:val="000000"/>
                <w:sz w:val="16"/>
                <w:szCs w:val="16"/>
              </w:rPr>
              <w:t>New SID: Study on 5G NR UE full stack testing for Network Slicing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D43CCD" w14:textId="6B580114"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2D3F98" w14:textId="2A2E4312"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86A9B5C" w14:textId="4BCFC51B" w:rsidR="001E34B1" w:rsidRPr="001E34B1" w:rsidRDefault="001E34B1" w:rsidP="001E34B1">
            <w:pPr>
              <w:pStyle w:val="TAL"/>
              <w:rPr>
                <w:sz w:val="16"/>
                <w:szCs w:val="16"/>
              </w:rPr>
            </w:pPr>
            <w:r w:rsidRPr="001E34B1">
              <w:rPr>
                <w:rFonts w:cs="Arial"/>
                <w:color w:val="000000"/>
                <w:sz w:val="16"/>
                <w:szCs w:val="16"/>
              </w:rPr>
              <w:t>R5</w:t>
            </w:r>
          </w:p>
        </w:tc>
      </w:tr>
      <w:tr w:rsidR="001E34B1" w:rsidRPr="001E34B1" w14:paraId="104563F5" w14:textId="77777777"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E55DFF" w14:textId="7CC98628" w:rsidR="001E34B1" w:rsidRPr="001E34B1" w:rsidRDefault="001E34B1" w:rsidP="001E34B1">
            <w:pPr>
              <w:pStyle w:val="TAL"/>
              <w:rPr>
                <w:sz w:val="16"/>
                <w:szCs w:val="16"/>
              </w:rPr>
            </w:pPr>
            <w:r w:rsidRPr="001E34B1">
              <w:rPr>
                <w:rFonts w:cs="Arial"/>
                <w:color w:val="000000"/>
                <w:sz w:val="16"/>
                <w:szCs w:val="16"/>
              </w:rPr>
              <w:t>RP-210773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53EA42" w14:textId="5A2C9534" w:rsidR="001E34B1" w:rsidRPr="001E34B1" w:rsidRDefault="001E34B1" w:rsidP="001E34B1">
            <w:pPr>
              <w:pStyle w:val="TAL"/>
              <w:rPr>
                <w:sz w:val="16"/>
                <w:szCs w:val="16"/>
              </w:rPr>
            </w:pPr>
            <w:r w:rsidRPr="001E34B1">
              <w:rPr>
                <w:rFonts w:cs="Arial"/>
                <w:color w:val="000000"/>
                <w:sz w:val="16"/>
                <w:szCs w:val="16"/>
              </w:rPr>
              <w:t>New SID: Study on band combination handling in RAN4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4ED206" w14:textId="7B64E2A6"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DC072C" w14:textId="6857F6AF"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320BF867" w14:textId="23A349B3" w:rsidR="001E34B1" w:rsidRPr="001E34B1" w:rsidRDefault="001E34B1" w:rsidP="001E34B1">
            <w:pPr>
              <w:pStyle w:val="TAL"/>
              <w:rPr>
                <w:sz w:val="16"/>
                <w:szCs w:val="16"/>
              </w:rPr>
            </w:pPr>
            <w:r w:rsidRPr="001E34B1">
              <w:rPr>
                <w:rFonts w:cs="Arial"/>
                <w:color w:val="000000"/>
                <w:sz w:val="16"/>
                <w:szCs w:val="16"/>
              </w:rPr>
              <w:t>R4</w:t>
            </w:r>
          </w:p>
        </w:tc>
      </w:tr>
      <w:tr w:rsidR="001E34B1" w:rsidRPr="001E34B1" w14:paraId="1F3E52DF" w14:textId="3CD6ECB7"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6FB044" w14:textId="2FD11E86" w:rsidR="001E34B1" w:rsidRPr="001E34B1" w:rsidRDefault="001E34B1" w:rsidP="001E34B1">
            <w:pPr>
              <w:pStyle w:val="TAL"/>
              <w:rPr>
                <w:sz w:val="16"/>
                <w:szCs w:val="16"/>
              </w:rPr>
            </w:pPr>
            <w:r w:rsidRPr="001E34B1">
              <w:rPr>
                <w:rFonts w:cs="Arial"/>
                <w:color w:val="000000"/>
                <w:sz w:val="16"/>
                <w:szCs w:val="16"/>
              </w:rPr>
              <w:t>RP-210910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CA0C86" w14:textId="048CB5CD" w:rsidR="001E34B1" w:rsidRPr="001E34B1" w:rsidRDefault="001E34B1" w:rsidP="001E34B1">
            <w:pPr>
              <w:pStyle w:val="TAL"/>
              <w:rPr>
                <w:sz w:val="16"/>
                <w:szCs w:val="16"/>
              </w:rPr>
            </w:pPr>
            <w:r w:rsidRPr="001E34B1">
              <w:rPr>
                <w:rFonts w:cs="Arial"/>
                <w:color w:val="000000"/>
                <w:sz w:val="16"/>
                <w:szCs w:val="16"/>
              </w:rPr>
              <w:t>New Study Item: Study on optimizations of pi/2 BPSK uplink power in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4F5934" w14:textId="25273904"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1E08A4" w14:textId="6CC30320"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1C440F96" w14:textId="105BD711" w:rsidR="001E34B1" w:rsidRPr="001E34B1" w:rsidRDefault="001E34B1" w:rsidP="001E34B1">
            <w:pPr>
              <w:pStyle w:val="TAL"/>
              <w:rPr>
                <w:sz w:val="16"/>
                <w:szCs w:val="16"/>
              </w:rPr>
            </w:pPr>
            <w:r w:rsidRPr="001E34B1">
              <w:rPr>
                <w:rFonts w:cs="Arial"/>
                <w:color w:val="000000"/>
                <w:sz w:val="16"/>
                <w:szCs w:val="16"/>
              </w:rPr>
              <w:t>R4</w:t>
            </w:r>
          </w:p>
        </w:tc>
      </w:tr>
    </w:tbl>
    <w:p w14:paraId="4A189111" w14:textId="77777777" w:rsidR="00B266CC" w:rsidRDefault="00B266CC" w:rsidP="00436521">
      <w:pPr>
        <w:spacing w:after="0"/>
      </w:pPr>
    </w:p>
    <w:tbl>
      <w:tblPr>
        <w:tblW w:w="10490"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gridCol w:w="541"/>
      </w:tblGrid>
      <w:tr w:rsidR="009836A8" w:rsidRPr="00363B6D" w14:paraId="1F79D6EA" w14:textId="6EE763A6" w:rsidTr="009836A8">
        <w:trPr>
          <w:cantSplit/>
          <w:tblHeader/>
        </w:trPr>
        <w:tc>
          <w:tcPr>
            <w:tcW w:w="993" w:type="dxa"/>
            <w:shd w:val="clear" w:color="000000" w:fill="C0C0C0"/>
            <w:tcMar>
              <w:top w:w="28" w:type="dxa"/>
              <w:left w:w="28" w:type="dxa"/>
              <w:bottom w:w="28" w:type="dxa"/>
              <w:right w:w="28" w:type="dxa"/>
            </w:tcMar>
            <w:hideMark/>
          </w:tcPr>
          <w:p w14:paraId="2B8219E9" w14:textId="77777777" w:rsidR="009836A8" w:rsidRPr="00363B6D" w:rsidRDefault="009836A8"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9836A8" w:rsidRPr="00363B6D" w:rsidRDefault="009836A8"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9836A8" w:rsidRPr="00EB0193" w:rsidRDefault="009836A8"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9836A8" w:rsidRPr="00363B6D" w:rsidRDefault="009836A8" w:rsidP="00A16AAE">
            <w:pPr>
              <w:pStyle w:val="TAH"/>
              <w:rPr>
                <w:sz w:val="16"/>
                <w:szCs w:val="16"/>
              </w:rPr>
            </w:pPr>
            <w:r w:rsidRPr="00363B6D">
              <w:rPr>
                <w:sz w:val="16"/>
                <w:szCs w:val="16"/>
              </w:rPr>
              <w:t>REL</w:t>
            </w:r>
          </w:p>
        </w:tc>
        <w:tc>
          <w:tcPr>
            <w:tcW w:w="541" w:type="dxa"/>
            <w:shd w:val="clear" w:color="000000" w:fill="C0C0C0"/>
          </w:tcPr>
          <w:p w14:paraId="3DE6C334" w14:textId="3A0DC322" w:rsidR="009836A8" w:rsidRPr="00363B6D" w:rsidRDefault="009836A8" w:rsidP="00A16AAE">
            <w:pPr>
              <w:pStyle w:val="TAH"/>
              <w:rPr>
                <w:sz w:val="16"/>
                <w:szCs w:val="16"/>
              </w:rPr>
            </w:pPr>
            <w:r>
              <w:rPr>
                <w:sz w:val="16"/>
                <w:szCs w:val="16"/>
              </w:rPr>
              <w:t>WG</w:t>
            </w:r>
          </w:p>
        </w:tc>
      </w:tr>
      <w:tr w:rsidR="009836A8" w:rsidRPr="007D2D3B" w14:paraId="2B24D195" w14:textId="58DB6AF2" w:rsidTr="009836A8">
        <w:tc>
          <w:tcPr>
            <w:tcW w:w="993" w:type="dxa"/>
            <w:shd w:val="clear" w:color="auto" w:fill="auto"/>
            <w:tcMar>
              <w:top w:w="28" w:type="dxa"/>
              <w:left w:w="28" w:type="dxa"/>
              <w:bottom w:w="28" w:type="dxa"/>
              <w:right w:w="28" w:type="dxa"/>
            </w:tcMar>
          </w:tcPr>
          <w:p w14:paraId="43415A79" w14:textId="32F493C9" w:rsidR="009836A8" w:rsidRPr="007D2D3B" w:rsidRDefault="009836A8" w:rsidP="009836A8">
            <w:pPr>
              <w:pStyle w:val="TAL"/>
              <w:rPr>
                <w:sz w:val="16"/>
                <w:szCs w:val="16"/>
              </w:rPr>
            </w:pPr>
            <w:r>
              <w:rPr>
                <w:rFonts w:cs="Arial"/>
                <w:color w:val="000000"/>
                <w:sz w:val="16"/>
                <w:szCs w:val="16"/>
              </w:rPr>
              <w:t>RP-210363</w:t>
            </w:r>
          </w:p>
        </w:tc>
        <w:tc>
          <w:tcPr>
            <w:tcW w:w="7087" w:type="dxa"/>
            <w:shd w:val="clear" w:color="auto" w:fill="auto"/>
            <w:tcMar>
              <w:top w:w="28" w:type="dxa"/>
              <w:left w:w="28" w:type="dxa"/>
              <w:bottom w:w="28" w:type="dxa"/>
              <w:right w:w="28" w:type="dxa"/>
            </w:tcMar>
          </w:tcPr>
          <w:p w14:paraId="3D38A840" w14:textId="6BD66387" w:rsidR="009836A8" w:rsidRPr="007D2D3B" w:rsidRDefault="009836A8" w:rsidP="009836A8">
            <w:pPr>
              <w:pStyle w:val="TAL"/>
              <w:rPr>
                <w:sz w:val="16"/>
                <w:szCs w:val="16"/>
              </w:rPr>
            </w:pPr>
            <w:r>
              <w:rPr>
                <w:rFonts w:cs="Arial"/>
                <w:color w:val="000000"/>
                <w:sz w:val="16"/>
                <w:szCs w:val="16"/>
              </w:rPr>
              <w:t>New WID on UE Conformance Test Aspects for NR RF Requirement Enhancements for FR2</w:t>
            </w:r>
          </w:p>
        </w:tc>
        <w:tc>
          <w:tcPr>
            <w:tcW w:w="1134" w:type="dxa"/>
            <w:shd w:val="clear" w:color="auto" w:fill="auto"/>
            <w:tcMar>
              <w:top w:w="28" w:type="dxa"/>
              <w:left w:w="28" w:type="dxa"/>
              <w:bottom w:w="28" w:type="dxa"/>
              <w:right w:w="28" w:type="dxa"/>
            </w:tcMar>
          </w:tcPr>
          <w:p w14:paraId="419B865A" w14:textId="1AB52642"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67E0224" w14:textId="32898154" w:rsidR="009836A8" w:rsidRPr="007D2D3B" w:rsidRDefault="009836A8" w:rsidP="009836A8">
            <w:pPr>
              <w:pStyle w:val="TAL"/>
              <w:rPr>
                <w:sz w:val="16"/>
                <w:szCs w:val="16"/>
              </w:rPr>
            </w:pPr>
            <w:r>
              <w:rPr>
                <w:rFonts w:cs="Arial"/>
                <w:color w:val="000000"/>
                <w:sz w:val="16"/>
                <w:szCs w:val="16"/>
              </w:rPr>
              <w:t>Rel-16</w:t>
            </w:r>
          </w:p>
        </w:tc>
        <w:tc>
          <w:tcPr>
            <w:tcW w:w="541" w:type="dxa"/>
          </w:tcPr>
          <w:p w14:paraId="74A2A392" w14:textId="603334B4" w:rsidR="009836A8" w:rsidRPr="007D2D3B" w:rsidRDefault="009836A8" w:rsidP="009836A8">
            <w:pPr>
              <w:pStyle w:val="TAL"/>
              <w:rPr>
                <w:sz w:val="16"/>
                <w:szCs w:val="16"/>
              </w:rPr>
            </w:pPr>
            <w:r>
              <w:rPr>
                <w:rFonts w:cs="Arial"/>
                <w:color w:val="000000"/>
                <w:sz w:val="16"/>
                <w:szCs w:val="16"/>
              </w:rPr>
              <w:t>R5</w:t>
            </w:r>
          </w:p>
        </w:tc>
      </w:tr>
      <w:tr w:rsidR="009836A8" w:rsidRPr="007D2D3B" w14:paraId="1C5FE00D" w14:textId="1E6A1A31" w:rsidTr="009836A8">
        <w:tc>
          <w:tcPr>
            <w:tcW w:w="993" w:type="dxa"/>
            <w:shd w:val="clear" w:color="auto" w:fill="auto"/>
            <w:tcMar>
              <w:top w:w="28" w:type="dxa"/>
              <w:left w:w="28" w:type="dxa"/>
              <w:bottom w:w="28" w:type="dxa"/>
              <w:right w:w="28" w:type="dxa"/>
            </w:tcMar>
          </w:tcPr>
          <w:p w14:paraId="2B681118" w14:textId="2779B848" w:rsidR="009836A8" w:rsidRPr="007D2D3B" w:rsidRDefault="009836A8" w:rsidP="009836A8">
            <w:pPr>
              <w:pStyle w:val="TAL"/>
              <w:rPr>
                <w:sz w:val="16"/>
                <w:szCs w:val="16"/>
              </w:rPr>
            </w:pPr>
            <w:r>
              <w:rPr>
                <w:rFonts w:cs="Arial"/>
                <w:color w:val="000000"/>
                <w:sz w:val="16"/>
                <w:szCs w:val="16"/>
              </w:rPr>
              <w:t>RP-210370</w:t>
            </w:r>
          </w:p>
        </w:tc>
        <w:tc>
          <w:tcPr>
            <w:tcW w:w="7087" w:type="dxa"/>
            <w:shd w:val="clear" w:color="auto" w:fill="auto"/>
            <w:tcMar>
              <w:top w:w="28" w:type="dxa"/>
              <w:left w:w="28" w:type="dxa"/>
              <w:bottom w:w="28" w:type="dxa"/>
              <w:right w:w="28" w:type="dxa"/>
            </w:tcMar>
          </w:tcPr>
          <w:p w14:paraId="5264875B" w14:textId="039F624D" w:rsidR="009836A8" w:rsidRPr="007D2D3B" w:rsidRDefault="009836A8" w:rsidP="009836A8">
            <w:pPr>
              <w:pStyle w:val="TAL"/>
              <w:rPr>
                <w:sz w:val="16"/>
                <w:szCs w:val="16"/>
              </w:rPr>
            </w:pPr>
            <w:r>
              <w:rPr>
                <w:rFonts w:cs="Arial"/>
                <w:color w:val="000000"/>
                <w:sz w:val="16"/>
                <w:szCs w:val="16"/>
              </w:rPr>
              <w:t>New WID on UE Conformance Test Aspects for Enhancement of Network Slicing</w:t>
            </w:r>
          </w:p>
        </w:tc>
        <w:tc>
          <w:tcPr>
            <w:tcW w:w="1134" w:type="dxa"/>
            <w:shd w:val="clear" w:color="auto" w:fill="auto"/>
            <w:tcMar>
              <w:top w:w="28" w:type="dxa"/>
              <w:left w:w="28" w:type="dxa"/>
              <w:bottom w:w="28" w:type="dxa"/>
              <w:right w:w="28" w:type="dxa"/>
            </w:tcMar>
          </w:tcPr>
          <w:p w14:paraId="75A98C64" w14:textId="148AC3AC"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47BCC79" w14:textId="2A814A98" w:rsidR="009836A8" w:rsidRPr="007D2D3B" w:rsidRDefault="009836A8" w:rsidP="009836A8">
            <w:pPr>
              <w:pStyle w:val="TAL"/>
              <w:rPr>
                <w:sz w:val="16"/>
                <w:szCs w:val="16"/>
              </w:rPr>
            </w:pPr>
            <w:r>
              <w:rPr>
                <w:rFonts w:cs="Arial"/>
                <w:color w:val="000000"/>
                <w:sz w:val="16"/>
                <w:szCs w:val="16"/>
              </w:rPr>
              <w:t>Rel-16</w:t>
            </w:r>
          </w:p>
        </w:tc>
        <w:tc>
          <w:tcPr>
            <w:tcW w:w="541" w:type="dxa"/>
          </w:tcPr>
          <w:p w14:paraId="677B90E8" w14:textId="3D176A08" w:rsidR="009836A8" w:rsidRPr="007D2D3B" w:rsidRDefault="009836A8" w:rsidP="009836A8">
            <w:pPr>
              <w:pStyle w:val="TAL"/>
              <w:rPr>
                <w:sz w:val="16"/>
                <w:szCs w:val="16"/>
              </w:rPr>
            </w:pPr>
            <w:r>
              <w:rPr>
                <w:rFonts w:cs="Arial"/>
                <w:color w:val="000000"/>
                <w:sz w:val="16"/>
                <w:szCs w:val="16"/>
              </w:rPr>
              <w:t>R5</w:t>
            </w:r>
          </w:p>
        </w:tc>
      </w:tr>
      <w:tr w:rsidR="009836A8" w:rsidRPr="007D2D3B" w14:paraId="5F0557E2" w14:textId="0A72FC96" w:rsidTr="009836A8">
        <w:tc>
          <w:tcPr>
            <w:tcW w:w="993" w:type="dxa"/>
            <w:shd w:val="clear" w:color="auto" w:fill="auto"/>
            <w:tcMar>
              <w:top w:w="28" w:type="dxa"/>
              <w:left w:w="28" w:type="dxa"/>
              <w:bottom w:w="28" w:type="dxa"/>
              <w:right w:w="28" w:type="dxa"/>
            </w:tcMar>
          </w:tcPr>
          <w:p w14:paraId="1DBFF6AA" w14:textId="464B9351" w:rsidR="009836A8" w:rsidRPr="007D2D3B" w:rsidRDefault="009836A8" w:rsidP="009836A8">
            <w:pPr>
              <w:pStyle w:val="TAL"/>
              <w:rPr>
                <w:sz w:val="16"/>
                <w:szCs w:val="16"/>
              </w:rPr>
            </w:pPr>
            <w:r>
              <w:rPr>
                <w:rFonts w:cs="Arial"/>
                <w:color w:val="000000"/>
                <w:sz w:val="16"/>
                <w:szCs w:val="16"/>
              </w:rPr>
              <w:t>RP-210401</w:t>
            </w:r>
          </w:p>
        </w:tc>
        <w:tc>
          <w:tcPr>
            <w:tcW w:w="7087" w:type="dxa"/>
            <w:shd w:val="clear" w:color="auto" w:fill="auto"/>
            <w:tcMar>
              <w:top w:w="28" w:type="dxa"/>
              <w:left w:w="28" w:type="dxa"/>
              <w:bottom w:w="28" w:type="dxa"/>
              <w:right w:w="28" w:type="dxa"/>
            </w:tcMar>
          </w:tcPr>
          <w:p w14:paraId="68669E7D" w14:textId="5C5F5F2B" w:rsidR="009836A8" w:rsidRPr="007D2D3B" w:rsidRDefault="009836A8" w:rsidP="009836A8">
            <w:pPr>
              <w:pStyle w:val="TAL"/>
              <w:rPr>
                <w:sz w:val="16"/>
                <w:szCs w:val="16"/>
              </w:rPr>
            </w:pPr>
            <w:r>
              <w:rPr>
                <w:rFonts w:cs="Arial"/>
                <w:color w:val="000000"/>
                <w:sz w:val="16"/>
                <w:szCs w:val="16"/>
              </w:rPr>
              <w:t>New WID on UE Conformance - High power UE (power class 2) for EN-DC with 1 LTE band + 1 NR TDD band</w:t>
            </w:r>
          </w:p>
        </w:tc>
        <w:tc>
          <w:tcPr>
            <w:tcW w:w="1134" w:type="dxa"/>
            <w:shd w:val="clear" w:color="auto" w:fill="auto"/>
            <w:tcMar>
              <w:top w:w="28" w:type="dxa"/>
              <w:left w:w="28" w:type="dxa"/>
              <w:bottom w:w="28" w:type="dxa"/>
              <w:right w:w="28" w:type="dxa"/>
            </w:tcMar>
          </w:tcPr>
          <w:p w14:paraId="43DB0D3B" w14:textId="51D2DF2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459778E2" w14:textId="21C859B4" w:rsidR="009836A8" w:rsidRPr="007D2D3B" w:rsidRDefault="009836A8" w:rsidP="009836A8">
            <w:pPr>
              <w:pStyle w:val="TAL"/>
              <w:rPr>
                <w:sz w:val="16"/>
                <w:szCs w:val="16"/>
              </w:rPr>
            </w:pPr>
            <w:r>
              <w:rPr>
                <w:rFonts w:cs="Arial"/>
                <w:color w:val="000000"/>
                <w:sz w:val="16"/>
                <w:szCs w:val="16"/>
              </w:rPr>
              <w:t>Rel-17</w:t>
            </w:r>
          </w:p>
        </w:tc>
        <w:tc>
          <w:tcPr>
            <w:tcW w:w="541" w:type="dxa"/>
          </w:tcPr>
          <w:p w14:paraId="7850B3F8" w14:textId="1E260324" w:rsidR="009836A8" w:rsidRPr="007D2D3B" w:rsidRDefault="009836A8" w:rsidP="009836A8">
            <w:pPr>
              <w:pStyle w:val="TAL"/>
              <w:rPr>
                <w:sz w:val="16"/>
                <w:szCs w:val="16"/>
              </w:rPr>
            </w:pPr>
            <w:r>
              <w:rPr>
                <w:rFonts w:cs="Arial"/>
                <w:color w:val="000000"/>
                <w:sz w:val="16"/>
                <w:szCs w:val="16"/>
              </w:rPr>
              <w:t>R5</w:t>
            </w:r>
          </w:p>
        </w:tc>
      </w:tr>
      <w:tr w:rsidR="009836A8" w:rsidRPr="007D2D3B" w14:paraId="4D39A471" w14:textId="4B153B1C" w:rsidTr="009836A8">
        <w:tc>
          <w:tcPr>
            <w:tcW w:w="993" w:type="dxa"/>
            <w:shd w:val="clear" w:color="auto" w:fill="auto"/>
            <w:tcMar>
              <w:top w:w="28" w:type="dxa"/>
              <w:left w:w="28" w:type="dxa"/>
              <w:bottom w:w="28" w:type="dxa"/>
              <w:right w:w="28" w:type="dxa"/>
            </w:tcMar>
          </w:tcPr>
          <w:p w14:paraId="4BAD1EC4" w14:textId="3353511F" w:rsidR="009836A8" w:rsidRPr="007D2D3B" w:rsidRDefault="009836A8" w:rsidP="009836A8">
            <w:pPr>
              <w:pStyle w:val="TAL"/>
              <w:rPr>
                <w:sz w:val="16"/>
                <w:szCs w:val="16"/>
              </w:rPr>
            </w:pPr>
            <w:r>
              <w:rPr>
                <w:rFonts w:cs="Arial"/>
                <w:color w:val="000000"/>
                <w:sz w:val="16"/>
                <w:szCs w:val="16"/>
              </w:rPr>
              <w:t>RP-210543</w:t>
            </w:r>
          </w:p>
        </w:tc>
        <w:tc>
          <w:tcPr>
            <w:tcW w:w="7087" w:type="dxa"/>
            <w:shd w:val="clear" w:color="auto" w:fill="auto"/>
            <w:tcMar>
              <w:top w:w="28" w:type="dxa"/>
              <w:left w:w="28" w:type="dxa"/>
              <w:bottom w:w="28" w:type="dxa"/>
              <w:right w:w="28" w:type="dxa"/>
            </w:tcMar>
          </w:tcPr>
          <w:p w14:paraId="4B822BD1" w14:textId="1E5BF252" w:rsidR="009836A8" w:rsidRPr="007D2D3B" w:rsidRDefault="009836A8" w:rsidP="009836A8">
            <w:pPr>
              <w:pStyle w:val="TAL"/>
              <w:rPr>
                <w:sz w:val="16"/>
                <w:szCs w:val="16"/>
              </w:rPr>
            </w:pPr>
            <w:r>
              <w:rPr>
                <w:rFonts w:cs="Arial"/>
                <w:color w:val="000000"/>
                <w:sz w:val="16"/>
                <w:szCs w:val="16"/>
              </w:rPr>
              <w:t>New WID on Power Class 2 UE for NR inter-band CA and SUL configurations with x (x&gt;2) bands DL and y (y=1, 2) bands UL</w:t>
            </w:r>
          </w:p>
        </w:tc>
        <w:tc>
          <w:tcPr>
            <w:tcW w:w="1134" w:type="dxa"/>
            <w:shd w:val="clear" w:color="auto" w:fill="auto"/>
            <w:tcMar>
              <w:top w:w="28" w:type="dxa"/>
              <w:left w:w="28" w:type="dxa"/>
              <w:bottom w:w="28" w:type="dxa"/>
              <w:right w:w="28" w:type="dxa"/>
            </w:tcMar>
          </w:tcPr>
          <w:p w14:paraId="5BD7D494" w14:textId="486C0862"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20321F0" w14:textId="738A7436" w:rsidR="009836A8" w:rsidRPr="007D2D3B" w:rsidRDefault="009836A8" w:rsidP="009836A8">
            <w:pPr>
              <w:pStyle w:val="TAL"/>
              <w:rPr>
                <w:sz w:val="16"/>
                <w:szCs w:val="16"/>
              </w:rPr>
            </w:pPr>
            <w:r>
              <w:rPr>
                <w:rFonts w:cs="Arial"/>
                <w:color w:val="000000"/>
                <w:sz w:val="16"/>
                <w:szCs w:val="16"/>
              </w:rPr>
              <w:t>Rel-17</w:t>
            </w:r>
          </w:p>
        </w:tc>
        <w:tc>
          <w:tcPr>
            <w:tcW w:w="541" w:type="dxa"/>
          </w:tcPr>
          <w:p w14:paraId="0889917E" w14:textId="2A349570" w:rsidR="009836A8" w:rsidRPr="007D2D3B" w:rsidRDefault="009836A8" w:rsidP="009836A8">
            <w:pPr>
              <w:pStyle w:val="TAL"/>
              <w:rPr>
                <w:sz w:val="16"/>
                <w:szCs w:val="16"/>
              </w:rPr>
            </w:pPr>
            <w:r>
              <w:rPr>
                <w:rFonts w:cs="Arial"/>
                <w:color w:val="000000"/>
                <w:sz w:val="16"/>
                <w:szCs w:val="16"/>
              </w:rPr>
              <w:t>R4</w:t>
            </w:r>
          </w:p>
        </w:tc>
      </w:tr>
      <w:tr w:rsidR="009836A8" w:rsidRPr="007D2D3B" w14:paraId="0E95503A" w14:textId="209F4CF7" w:rsidTr="009836A8">
        <w:tc>
          <w:tcPr>
            <w:tcW w:w="993" w:type="dxa"/>
            <w:shd w:val="clear" w:color="auto" w:fill="auto"/>
            <w:tcMar>
              <w:top w:w="28" w:type="dxa"/>
              <w:left w:w="28" w:type="dxa"/>
              <w:bottom w:w="28" w:type="dxa"/>
              <w:right w:w="28" w:type="dxa"/>
            </w:tcMar>
          </w:tcPr>
          <w:p w14:paraId="6EA8D309" w14:textId="0BC459A1" w:rsidR="009836A8" w:rsidRPr="007D2D3B" w:rsidRDefault="009836A8" w:rsidP="009836A8">
            <w:pPr>
              <w:pStyle w:val="TAL"/>
              <w:rPr>
                <w:sz w:val="16"/>
                <w:szCs w:val="16"/>
              </w:rPr>
            </w:pPr>
            <w:r>
              <w:rPr>
                <w:rFonts w:cs="Arial"/>
                <w:color w:val="000000"/>
                <w:sz w:val="16"/>
                <w:szCs w:val="16"/>
              </w:rPr>
              <w:t>RP-210612</w:t>
            </w:r>
          </w:p>
        </w:tc>
        <w:tc>
          <w:tcPr>
            <w:tcW w:w="7087" w:type="dxa"/>
            <w:shd w:val="clear" w:color="auto" w:fill="auto"/>
            <w:tcMar>
              <w:top w:w="28" w:type="dxa"/>
              <w:left w:w="28" w:type="dxa"/>
              <w:bottom w:w="28" w:type="dxa"/>
              <w:right w:w="28" w:type="dxa"/>
            </w:tcMar>
          </w:tcPr>
          <w:p w14:paraId="5DB4F4C8" w14:textId="06AF322F" w:rsidR="009836A8" w:rsidRPr="007D2D3B" w:rsidRDefault="009836A8" w:rsidP="009836A8">
            <w:pPr>
              <w:pStyle w:val="TAL"/>
              <w:rPr>
                <w:sz w:val="16"/>
                <w:szCs w:val="16"/>
              </w:rPr>
            </w:pPr>
            <w:r>
              <w:rPr>
                <w:rFonts w:cs="Arial"/>
                <w:color w:val="000000"/>
                <w:sz w:val="16"/>
                <w:szCs w:val="16"/>
              </w:rPr>
              <w:t>New WID on UE Conformance Test Aspects for 2-step RACH for NR</w:t>
            </w:r>
          </w:p>
        </w:tc>
        <w:tc>
          <w:tcPr>
            <w:tcW w:w="1134" w:type="dxa"/>
            <w:shd w:val="clear" w:color="auto" w:fill="auto"/>
            <w:tcMar>
              <w:top w:w="28" w:type="dxa"/>
              <w:left w:w="28" w:type="dxa"/>
              <w:bottom w:w="28" w:type="dxa"/>
              <w:right w:w="28" w:type="dxa"/>
            </w:tcMar>
          </w:tcPr>
          <w:p w14:paraId="021F87E2" w14:textId="0A24ED8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EAC99CF" w14:textId="45B7F25C" w:rsidR="009836A8" w:rsidRPr="007D2D3B" w:rsidRDefault="009836A8" w:rsidP="009836A8">
            <w:pPr>
              <w:pStyle w:val="TAL"/>
              <w:rPr>
                <w:sz w:val="16"/>
                <w:szCs w:val="16"/>
              </w:rPr>
            </w:pPr>
            <w:r>
              <w:rPr>
                <w:rFonts w:cs="Arial"/>
                <w:color w:val="000000"/>
                <w:sz w:val="16"/>
                <w:szCs w:val="16"/>
              </w:rPr>
              <w:t>Rel-16</w:t>
            </w:r>
          </w:p>
        </w:tc>
        <w:tc>
          <w:tcPr>
            <w:tcW w:w="541" w:type="dxa"/>
          </w:tcPr>
          <w:p w14:paraId="1A58706E" w14:textId="3CD9895D" w:rsidR="009836A8" w:rsidRPr="007D2D3B" w:rsidRDefault="009836A8" w:rsidP="009836A8">
            <w:pPr>
              <w:pStyle w:val="TAL"/>
              <w:rPr>
                <w:sz w:val="16"/>
                <w:szCs w:val="16"/>
              </w:rPr>
            </w:pPr>
            <w:r>
              <w:rPr>
                <w:rFonts w:cs="Arial"/>
                <w:color w:val="000000"/>
                <w:sz w:val="16"/>
                <w:szCs w:val="16"/>
              </w:rPr>
              <w:t>R5</w:t>
            </w:r>
          </w:p>
        </w:tc>
      </w:tr>
      <w:tr w:rsidR="009836A8" w:rsidRPr="007D2D3B" w14:paraId="6FD21C9C" w14:textId="4DDDF77D" w:rsidTr="009836A8">
        <w:tc>
          <w:tcPr>
            <w:tcW w:w="993" w:type="dxa"/>
            <w:shd w:val="clear" w:color="auto" w:fill="auto"/>
            <w:tcMar>
              <w:top w:w="28" w:type="dxa"/>
              <w:left w:w="28" w:type="dxa"/>
              <w:bottom w:w="28" w:type="dxa"/>
              <w:right w:w="28" w:type="dxa"/>
            </w:tcMar>
          </w:tcPr>
          <w:p w14:paraId="22FDE670" w14:textId="00779BBE" w:rsidR="009836A8" w:rsidRPr="007D2D3B" w:rsidRDefault="009836A8" w:rsidP="009836A8">
            <w:pPr>
              <w:pStyle w:val="TAL"/>
              <w:rPr>
                <w:sz w:val="16"/>
                <w:szCs w:val="16"/>
              </w:rPr>
            </w:pPr>
            <w:r>
              <w:rPr>
                <w:rFonts w:cs="Arial"/>
                <w:color w:val="000000"/>
                <w:sz w:val="16"/>
                <w:szCs w:val="16"/>
              </w:rPr>
              <w:t>RP-210704</w:t>
            </w:r>
          </w:p>
        </w:tc>
        <w:tc>
          <w:tcPr>
            <w:tcW w:w="7087" w:type="dxa"/>
            <w:shd w:val="clear" w:color="auto" w:fill="auto"/>
            <w:tcMar>
              <w:top w:w="28" w:type="dxa"/>
              <w:left w:w="28" w:type="dxa"/>
              <w:bottom w:w="28" w:type="dxa"/>
              <w:right w:w="28" w:type="dxa"/>
            </w:tcMar>
          </w:tcPr>
          <w:p w14:paraId="017E28BD" w14:textId="079E6B2B" w:rsidR="009836A8" w:rsidRPr="007D2D3B" w:rsidRDefault="009836A8" w:rsidP="009836A8">
            <w:pPr>
              <w:pStyle w:val="TAL"/>
              <w:rPr>
                <w:sz w:val="16"/>
                <w:szCs w:val="16"/>
              </w:rPr>
            </w:pPr>
            <w:r>
              <w:rPr>
                <w:rFonts w:cs="Arial"/>
                <w:color w:val="000000"/>
                <w:sz w:val="16"/>
                <w:szCs w:val="16"/>
              </w:rPr>
              <w:t>New WID - UE Conformance Test Aspects - Support of eCall over IMS for NR</w:t>
            </w:r>
          </w:p>
        </w:tc>
        <w:tc>
          <w:tcPr>
            <w:tcW w:w="1134" w:type="dxa"/>
            <w:shd w:val="clear" w:color="auto" w:fill="auto"/>
            <w:tcMar>
              <w:top w:w="28" w:type="dxa"/>
              <w:left w:w="28" w:type="dxa"/>
              <w:bottom w:w="28" w:type="dxa"/>
              <w:right w:w="28" w:type="dxa"/>
            </w:tcMar>
          </w:tcPr>
          <w:p w14:paraId="5FED8A2A" w14:textId="63820B5D"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6DA4D3E" w14:textId="0EFAE3B7" w:rsidR="009836A8" w:rsidRPr="007D2D3B" w:rsidRDefault="009836A8" w:rsidP="009836A8">
            <w:pPr>
              <w:pStyle w:val="TAL"/>
              <w:rPr>
                <w:sz w:val="16"/>
                <w:szCs w:val="16"/>
              </w:rPr>
            </w:pPr>
            <w:r>
              <w:rPr>
                <w:rFonts w:cs="Arial"/>
                <w:color w:val="000000"/>
                <w:sz w:val="16"/>
                <w:szCs w:val="16"/>
              </w:rPr>
              <w:t>Rel-16</w:t>
            </w:r>
          </w:p>
        </w:tc>
        <w:tc>
          <w:tcPr>
            <w:tcW w:w="541" w:type="dxa"/>
          </w:tcPr>
          <w:p w14:paraId="576C53D8" w14:textId="49FE9515" w:rsidR="009836A8" w:rsidRPr="007D2D3B" w:rsidRDefault="009836A8" w:rsidP="009836A8">
            <w:pPr>
              <w:pStyle w:val="TAL"/>
              <w:rPr>
                <w:sz w:val="16"/>
                <w:szCs w:val="16"/>
              </w:rPr>
            </w:pPr>
            <w:r>
              <w:rPr>
                <w:rFonts w:cs="Arial"/>
                <w:color w:val="000000"/>
                <w:sz w:val="16"/>
                <w:szCs w:val="16"/>
              </w:rPr>
              <w:t>R5</w:t>
            </w:r>
          </w:p>
        </w:tc>
      </w:tr>
      <w:tr w:rsidR="009836A8" w:rsidRPr="007D2D3B" w14:paraId="0C50EE73" w14:textId="71D972B6" w:rsidTr="009836A8">
        <w:tc>
          <w:tcPr>
            <w:tcW w:w="993" w:type="dxa"/>
            <w:shd w:val="clear" w:color="auto" w:fill="auto"/>
            <w:tcMar>
              <w:top w:w="28" w:type="dxa"/>
              <w:left w:w="28" w:type="dxa"/>
              <w:bottom w:w="28" w:type="dxa"/>
              <w:right w:w="28" w:type="dxa"/>
            </w:tcMar>
          </w:tcPr>
          <w:p w14:paraId="28C7FBA3" w14:textId="46AA29E9" w:rsidR="009836A8" w:rsidRPr="007D2D3B" w:rsidRDefault="009836A8" w:rsidP="009836A8">
            <w:pPr>
              <w:pStyle w:val="TAL"/>
              <w:rPr>
                <w:sz w:val="16"/>
                <w:szCs w:val="16"/>
              </w:rPr>
            </w:pPr>
            <w:r>
              <w:rPr>
                <w:rFonts w:cs="Arial"/>
                <w:color w:val="000000"/>
                <w:sz w:val="16"/>
                <w:szCs w:val="16"/>
              </w:rPr>
              <w:t>RP-210708</w:t>
            </w:r>
          </w:p>
        </w:tc>
        <w:tc>
          <w:tcPr>
            <w:tcW w:w="7087" w:type="dxa"/>
            <w:shd w:val="clear" w:color="auto" w:fill="auto"/>
            <w:tcMar>
              <w:top w:w="28" w:type="dxa"/>
              <w:left w:w="28" w:type="dxa"/>
              <w:bottom w:w="28" w:type="dxa"/>
              <w:right w:w="28" w:type="dxa"/>
            </w:tcMar>
          </w:tcPr>
          <w:p w14:paraId="1B0D5A2F" w14:textId="09169CF9" w:rsidR="009836A8" w:rsidRPr="007D2D3B" w:rsidRDefault="009836A8" w:rsidP="009836A8">
            <w:pPr>
              <w:pStyle w:val="TAL"/>
              <w:rPr>
                <w:sz w:val="16"/>
                <w:szCs w:val="16"/>
              </w:rPr>
            </w:pPr>
            <w:r>
              <w:rPr>
                <w:rFonts w:cs="Arial"/>
                <w:color w:val="000000"/>
                <w:sz w:val="16"/>
                <w:szCs w:val="16"/>
              </w:rPr>
              <w:t>New WID - UE Conformance Test Aspects for NR-based Access to Unlicensed Spectrum</w:t>
            </w:r>
          </w:p>
        </w:tc>
        <w:tc>
          <w:tcPr>
            <w:tcW w:w="1134" w:type="dxa"/>
            <w:shd w:val="clear" w:color="auto" w:fill="auto"/>
            <w:tcMar>
              <w:top w:w="28" w:type="dxa"/>
              <w:left w:w="28" w:type="dxa"/>
              <w:bottom w:w="28" w:type="dxa"/>
              <w:right w:w="28" w:type="dxa"/>
            </w:tcMar>
          </w:tcPr>
          <w:p w14:paraId="6A4978DD" w14:textId="4390C15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FAEB48B" w14:textId="2355177F" w:rsidR="009836A8" w:rsidRPr="007D2D3B" w:rsidRDefault="009836A8" w:rsidP="009836A8">
            <w:pPr>
              <w:pStyle w:val="TAL"/>
              <w:rPr>
                <w:sz w:val="16"/>
                <w:szCs w:val="16"/>
              </w:rPr>
            </w:pPr>
            <w:r>
              <w:rPr>
                <w:rFonts w:cs="Arial"/>
                <w:color w:val="000000"/>
                <w:sz w:val="16"/>
                <w:szCs w:val="16"/>
              </w:rPr>
              <w:t>Rel-16</w:t>
            </w:r>
          </w:p>
        </w:tc>
        <w:tc>
          <w:tcPr>
            <w:tcW w:w="541" w:type="dxa"/>
          </w:tcPr>
          <w:p w14:paraId="3E12A9E0" w14:textId="1273192A" w:rsidR="009836A8" w:rsidRPr="007D2D3B" w:rsidRDefault="009836A8" w:rsidP="009836A8">
            <w:pPr>
              <w:pStyle w:val="TAL"/>
              <w:rPr>
                <w:sz w:val="16"/>
                <w:szCs w:val="16"/>
              </w:rPr>
            </w:pPr>
            <w:r>
              <w:rPr>
                <w:rFonts w:cs="Arial"/>
                <w:color w:val="000000"/>
                <w:sz w:val="16"/>
                <w:szCs w:val="16"/>
              </w:rPr>
              <w:t>R5</w:t>
            </w:r>
          </w:p>
        </w:tc>
      </w:tr>
      <w:tr w:rsidR="009836A8" w:rsidRPr="007D2D3B" w14:paraId="29FC7037" w14:textId="6D0BD6A8" w:rsidTr="009836A8">
        <w:tc>
          <w:tcPr>
            <w:tcW w:w="993" w:type="dxa"/>
            <w:shd w:val="clear" w:color="auto" w:fill="auto"/>
            <w:tcMar>
              <w:top w:w="28" w:type="dxa"/>
              <w:left w:w="28" w:type="dxa"/>
              <w:bottom w:w="28" w:type="dxa"/>
              <w:right w:w="28" w:type="dxa"/>
            </w:tcMar>
          </w:tcPr>
          <w:p w14:paraId="6328BFEE" w14:textId="6499124F" w:rsidR="009836A8" w:rsidRPr="007D2D3B" w:rsidRDefault="009836A8" w:rsidP="009836A8">
            <w:pPr>
              <w:pStyle w:val="TAL"/>
              <w:rPr>
                <w:sz w:val="16"/>
                <w:szCs w:val="16"/>
              </w:rPr>
            </w:pPr>
            <w:r>
              <w:rPr>
                <w:rFonts w:cs="Arial"/>
                <w:color w:val="000000"/>
                <w:sz w:val="16"/>
                <w:szCs w:val="16"/>
              </w:rPr>
              <w:t>RP-210746</w:t>
            </w:r>
          </w:p>
        </w:tc>
        <w:tc>
          <w:tcPr>
            <w:tcW w:w="7087" w:type="dxa"/>
            <w:shd w:val="clear" w:color="auto" w:fill="auto"/>
            <w:tcMar>
              <w:top w:w="28" w:type="dxa"/>
              <w:left w:w="28" w:type="dxa"/>
              <w:bottom w:w="28" w:type="dxa"/>
              <w:right w:w="28" w:type="dxa"/>
            </w:tcMar>
          </w:tcPr>
          <w:p w14:paraId="2D57EA4C" w14:textId="5F60476D" w:rsidR="009836A8" w:rsidRPr="007D2D3B" w:rsidRDefault="009836A8" w:rsidP="009836A8">
            <w:pPr>
              <w:pStyle w:val="TAL"/>
              <w:rPr>
                <w:sz w:val="16"/>
                <w:szCs w:val="16"/>
              </w:rPr>
            </w:pPr>
            <w:r>
              <w:rPr>
                <w:rFonts w:cs="Arial"/>
                <w:color w:val="000000"/>
                <w:sz w:val="16"/>
                <w:szCs w:val="16"/>
              </w:rPr>
              <w:t>New WID: UE Conformance Test Aspects - LTE-NR &amp; NR-NR Dual Connectivity and NR CA enhancements</w:t>
            </w:r>
          </w:p>
        </w:tc>
        <w:tc>
          <w:tcPr>
            <w:tcW w:w="1134" w:type="dxa"/>
            <w:shd w:val="clear" w:color="auto" w:fill="auto"/>
            <w:tcMar>
              <w:top w:w="28" w:type="dxa"/>
              <w:left w:w="28" w:type="dxa"/>
              <w:bottom w:w="28" w:type="dxa"/>
              <w:right w:w="28" w:type="dxa"/>
            </w:tcMar>
          </w:tcPr>
          <w:p w14:paraId="20C44179" w14:textId="0BA0FB9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4108CF6" w14:textId="39DF8A6C" w:rsidR="009836A8" w:rsidRPr="007D2D3B" w:rsidRDefault="009836A8" w:rsidP="009836A8">
            <w:pPr>
              <w:pStyle w:val="TAL"/>
              <w:rPr>
                <w:sz w:val="16"/>
                <w:szCs w:val="16"/>
              </w:rPr>
            </w:pPr>
            <w:r>
              <w:rPr>
                <w:rFonts w:cs="Arial"/>
                <w:color w:val="000000"/>
                <w:sz w:val="16"/>
                <w:szCs w:val="16"/>
              </w:rPr>
              <w:t>Rel-16</w:t>
            </w:r>
          </w:p>
        </w:tc>
        <w:tc>
          <w:tcPr>
            <w:tcW w:w="541" w:type="dxa"/>
          </w:tcPr>
          <w:p w14:paraId="7A36D487" w14:textId="4FCE132C" w:rsidR="009836A8" w:rsidRPr="007D2D3B" w:rsidRDefault="009836A8" w:rsidP="009836A8">
            <w:pPr>
              <w:pStyle w:val="TAL"/>
              <w:rPr>
                <w:sz w:val="16"/>
                <w:szCs w:val="16"/>
              </w:rPr>
            </w:pPr>
            <w:r>
              <w:rPr>
                <w:rFonts w:cs="Arial"/>
                <w:color w:val="000000"/>
                <w:sz w:val="16"/>
                <w:szCs w:val="16"/>
              </w:rPr>
              <w:t>R5</w:t>
            </w:r>
          </w:p>
        </w:tc>
      </w:tr>
      <w:tr w:rsidR="009836A8" w:rsidRPr="007D2D3B" w14:paraId="093B818C" w14:textId="248435A8" w:rsidTr="009836A8">
        <w:tc>
          <w:tcPr>
            <w:tcW w:w="993" w:type="dxa"/>
            <w:shd w:val="clear" w:color="auto" w:fill="auto"/>
            <w:tcMar>
              <w:top w:w="28" w:type="dxa"/>
              <w:left w:w="28" w:type="dxa"/>
              <w:bottom w:w="28" w:type="dxa"/>
              <w:right w:w="28" w:type="dxa"/>
            </w:tcMar>
          </w:tcPr>
          <w:p w14:paraId="2EDCE7F3" w14:textId="2FC252D5" w:rsidR="009836A8" w:rsidRPr="007D2D3B" w:rsidRDefault="009836A8" w:rsidP="009836A8">
            <w:pPr>
              <w:pStyle w:val="TAL"/>
              <w:rPr>
                <w:sz w:val="16"/>
                <w:szCs w:val="16"/>
              </w:rPr>
            </w:pPr>
            <w:r>
              <w:rPr>
                <w:rFonts w:cs="Arial"/>
                <w:color w:val="000000"/>
                <w:sz w:val="16"/>
                <w:szCs w:val="16"/>
              </w:rPr>
              <w:t>RP-210807</w:t>
            </w:r>
          </w:p>
        </w:tc>
        <w:tc>
          <w:tcPr>
            <w:tcW w:w="7087" w:type="dxa"/>
            <w:shd w:val="clear" w:color="auto" w:fill="auto"/>
            <w:tcMar>
              <w:top w:w="28" w:type="dxa"/>
              <w:left w:w="28" w:type="dxa"/>
              <w:bottom w:w="28" w:type="dxa"/>
              <w:right w:w="28" w:type="dxa"/>
            </w:tcMar>
          </w:tcPr>
          <w:p w14:paraId="6BBB2141" w14:textId="4CF072AB" w:rsidR="009836A8" w:rsidRPr="007D2D3B" w:rsidRDefault="009836A8" w:rsidP="009836A8">
            <w:pPr>
              <w:pStyle w:val="TAL"/>
              <w:rPr>
                <w:sz w:val="16"/>
                <w:szCs w:val="16"/>
              </w:rPr>
            </w:pPr>
            <w:r>
              <w:rPr>
                <w:rFonts w:cs="Arial"/>
                <w:color w:val="000000"/>
                <w:sz w:val="16"/>
                <w:szCs w:val="16"/>
              </w:rPr>
              <w:t>New WID: Introduction of UE TRP (Total Radiated Power) and TRS (Total Radiated Sensitivity) requirements and test methodologies for FR1 (NR SA and EN-DC)</w:t>
            </w:r>
          </w:p>
        </w:tc>
        <w:tc>
          <w:tcPr>
            <w:tcW w:w="1134" w:type="dxa"/>
            <w:shd w:val="clear" w:color="auto" w:fill="auto"/>
            <w:tcMar>
              <w:top w:w="28" w:type="dxa"/>
              <w:left w:w="28" w:type="dxa"/>
              <w:bottom w:w="28" w:type="dxa"/>
              <w:right w:w="28" w:type="dxa"/>
            </w:tcMar>
          </w:tcPr>
          <w:p w14:paraId="04F79B80" w14:textId="3F6BFA4A"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A152BBC" w14:textId="2C6DBF80" w:rsidR="009836A8" w:rsidRPr="007D2D3B" w:rsidRDefault="009836A8" w:rsidP="009836A8">
            <w:pPr>
              <w:pStyle w:val="TAL"/>
              <w:rPr>
                <w:sz w:val="16"/>
                <w:szCs w:val="16"/>
              </w:rPr>
            </w:pPr>
            <w:r>
              <w:rPr>
                <w:rFonts w:cs="Arial"/>
                <w:color w:val="000000"/>
                <w:sz w:val="16"/>
                <w:szCs w:val="16"/>
              </w:rPr>
              <w:t>Rel-17</w:t>
            </w:r>
          </w:p>
        </w:tc>
        <w:tc>
          <w:tcPr>
            <w:tcW w:w="541" w:type="dxa"/>
          </w:tcPr>
          <w:p w14:paraId="7F0B362F" w14:textId="09586A72" w:rsidR="009836A8" w:rsidRPr="007D2D3B" w:rsidRDefault="009836A8" w:rsidP="009836A8">
            <w:pPr>
              <w:pStyle w:val="TAL"/>
              <w:rPr>
                <w:sz w:val="16"/>
                <w:szCs w:val="16"/>
              </w:rPr>
            </w:pPr>
            <w:r>
              <w:rPr>
                <w:rFonts w:cs="Arial"/>
                <w:color w:val="000000"/>
                <w:sz w:val="16"/>
                <w:szCs w:val="16"/>
              </w:rPr>
              <w:t>R4</w:t>
            </w:r>
          </w:p>
        </w:tc>
      </w:tr>
      <w:tr w:rsidR="009836A8" w:rsidRPr="007D2D3B" w14:paraId="3C1F007D" w14:textId="6C2AA634" w:rsidTr="009836A8">
        <w:tc>
          <w:tcPr>
            <w:tcW w:w="993" w:type="dxa"/>
            <w:shd w:val="clear" w:color="auto" w:fill="auto"/>
            <w:tcMar>
              <w:top w:w="28" w:type="dxa"/>
              <w:left w:w="28" w:type="dxa"/>
              <w:bottom w:w="28" w:type="dxa"/>
              <w:right w:w="28" w:type="dxa"/>
            </w:tcMar>
          </w:tcPr>
          <w:p w14:paraId="10FCB5EA" w14:textId="1FF83BD5" w:rsidR="009836A8" w:rsidRPr="007D2D3B" w:rsidRDefault="009836A8" w:rsidP="009836A8">
            <w:pPr>
              <w:pStyle w:val="TAL"/>
              <w:rPr>
                <w:sz w:val="16"/>
                <w:szCs w:val="16"/>
              </w:rPr>
            </w:pPr>
            <w:r>
              <w:rPr>
                <w:rFonts w:cs="Arial"/>
                <w:color w:val="000000"/>
                <w:sz w:val="16"/>
                <w:szCs w:val="16"/>
              </w:rPr>
              <w:t>RP-210816</w:t>
            </w:r>
          </w:p>
        </w:tc>
        <w:tc>
          <w:tcPr>
            <w:tcW w:w="7087" w:type="dxa"/>
            <w:shd w:val="clear" w:color="auto" w:fill="auto"/>
            <w:tcMar>
              <w:top w:w="28" w:type="dxa"/>
              <w:left w:w="28" w:type="dxa"/>
              <w:bottom w:w="28" w:type="dxa"/>
              <w:right w:w="28" w:type="dxa"/>
            </w:tcMar>
          </w:tcPr>
          <w:p w14:paraId="49DB9C0A" w14:textId="111C187F" w:rsidR="009836A8" w:rsidRPr="007D2D3B" w:rsidRDefault="009836A8" w:rsidP="009836A8">
            <w:pPr>
              <w:pStyle w:val="TAL"/>
              <w:rPr>
                <w:sz w:val="16"/>
                <w:szCs w:val="16"/>
              </w:rPr>
            </w:pPr>
            <w:r>
              <w:rPr>
                <w:rFonts w:cs="Arial"/>
                <w:color w:val="000000"/>
                <w:sz w:val="16"/>
                <w:szCs w:val="16"/>
              </w:rPr>
              <w:t>New WID: Power Class 2 for EN-DC with xLTE band + yNR DL with 1LTE+1(TDD) NR UL band (x= 2, 3, 4, y=1; x=1, 2, y=2)</w:t>
            </w:r>
          </w:p>
        </w:tc>
        <w:tc>
          <w:tcPr>
            <w:tcW w:w="1134" w:type="dxa"/>
            <w:shd w:val="clear" w:color="auto" w:fill="auto"/>
            <w:tcMar>
              <w:top w:w="28" w:type="dxa"/>
              <w:left w:w="28" w:type="dxa"/>
              <w:bottom w:w="28" w:type="dxa"/>
              <w:right w:w="28" w:type="dxa"/>
            </w:tcMar>
          </w:tcPr>
          <w:p w14:paraId="08FE07CC" w14:textId="7DE489DD"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47DE09F" w14:textId="4389D94C" w:rsidR="009836A8" w:rsidRPr="007D2D3B" w:rsidRDefault="009836A8" w:rsidP="009836A8">
            <w:pPr>
              <w:pStyle w:val="TAL"/>
              <w:rPr>
                <w:sz w:val="16"/>
                <w:szCs w:val="16"/>
              </w:rPr>
            </w:pPr>
            <w:r>
              <w:rPr>
                <w:rFonts w:cs="Arial"/>
                <w:color w:val="000000"/>
                <w:sz w:val="16"/>
                <w:szCs w:val="16"/>
              </w:rPr>
              <w:t>Rel-17</w:t>
            </w:r>
          </w:p>
        </w:tc>
        <w:tc>
          <w:tcPr>
            <w:tcW w:w="541" w:type="dxa"/>
          </w:tcPr>
          <w:p w14:paraId="3B36FFEB" w14:textId="3E55A52E" w:rsidR="009836A8" w:rsidRPr="007D2D3B" w:rsidRDefault="009836A8" w:rsidP="009836A8">
            <w:pPr>
              <w:pStyle w:val="TAL"/>
              <w:rPr>
                <w:sz w:val="16"/>
                <w:szCs w:val="16"/>
              </w:rPr>
            </w:pPr>
            <w:r>
              <w:rPr>
                <w:rFonts w:cs="Arial"/>
                <w:color w:val="000000"/>
                <w:sz w:val="16"/>
                <w:szCs w:val="16"/>
              </w:rPr>
              <w:t>R4</w:t>
            </w:r>
          </w:p>
        </w:tc>
      </w:tr>
      <w:tr w:rsidR="009836A8" w:rsidRPr="007D2D3B" w14:paraId="427AFC3B" w14:textId="4804AAEB" w:rsidTr="009836A8">
        <w:tc>
          <w:tcPr>
            <w:tcW w:w="993" w:type="dxa"/>
            <w:shd w:val="clear" w:color="auto" w:fill="auto"/>
            <w:tcMar>
              <w:top w:w="28" w:type="dxa"/>
              <w:left w:w="28" w:type="dxa"/>
              <w:bottom w:w="28" w:type="dxa"/>
              <w:right w:w="28" w:type="dxa"/>
            </w:tcMar>
          </w:tcPr>
          <w:p w14:paraId="629F7721" w14:textId="3FE911C2" w:rsidR="009836A8" w:rsidRPr="007D2D3B" w:rsidRDefault="009836A8" w:rsidP="009836A8">
            <w:pPr>
              <w:pStyle w:val="TAL"/>
              <w:rPr>
                <w:sz w:val="16"/>
                <w:szCs w:val="16"/>
              </w:rPr>
            </w:pPr>
            <w:r>
              <w:rPr>
                <w:rFonts w:cs="Arial"/>
                <w:color w:val="000000"/>
                <w:sz w:val="16"/>
                <w:szCs w:val="16"/>
              </w:rPr>
              <w:t>RP-210843</w:t>
            </w:r>
          </w:p>
        </w:tc>
        <w:tc>
          <w:tcPr>
            <w:tcW w:w="7087" w:type="dxa"/>
            <w:shd w:val="clear" w:color="auto" w:fill="auto"/>
            <w:tcMar>
              <w:top w:w="28" w:type="dxa"/>
              <w:left w:w="28" w:type="dxa"/>
              <w:bottom w:w="28" w:type="dxa"/>
              <w:right w:w="28" w:type="dxa"/>
            </w:tcMar>
          </w:tcPr>
          <w:p w14:paraId="1AAA29BF" w14:textId="6B5B235B" w:rsidR="009836A8" w:rsidRPr="007D2D3B" w:rsidRDefault="009836A8" w:rsidP="009836A8">
            <w:pPr>
              <w:pStyle w:val="TAL"/>
              <w:rPr>
                <w:sz w:val="16"/>
                <w:szCs w:val="16"/>
              </w:rPr>
            </w:pPr>
            <w:r>
              <w:rPr>
                <w:rFonts w:cs="Arial"/>
                <w:color w:val="000000"/>
                <w:sz w:val="16"/>
                <w:szCs w:val="16"/>
              </w:rPr>
              <w:t>New WID on High power UE (power class 1.5) for NR band n79</w:t>
            </w:r>
          </w:p>
        </w:tc>
        <w:tc>
          <w:tcPr>
            <w:tcW w:w="1134" w:type="dxa"/>
            <w:shd w:val="clear" w:color="auto" w:fill="auto"/>
            <w:tcMar>
              <w:top w:w="28" w:type="dxa"/>
              <w:left w:w="28" w:type="dxa"/>
              <w:bottom w:w="28" w:type="dxa"/>
              <w:right w:w="28" w:type="dxa"/>
            </w:tcMar>
          </w:tcPr>
          <w:p w14:paraId="0D10486D" w14:textId="226838C5"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44B72E60" w14:textId="1356A7D3" w:rsidR="009836A8" w:rsidRPr="007D2D3B" w:rsidRDefault="009836A8" w:rsidP="009836A8">
            <w:pPr>
              <w:pStyle w:val="TAL"/>
              <w:rPr>
                <w:sz w:val="16"/>
                <w:szCs w:val="16"/>
              </w:rPr>
            </w:pPr>
            <w:r>
              <w:rPr>
                <w:rFonts w:cs="Arial"/>
                <w:color w:val="000000"/>
                <w:sz w:val="16"/>
                <w:szCs w:val="16"/>
              </w:rPr>
              <w:t>Rel-17</w:t>
            </w:r>
          </w:p>
        </w:tc>
        <w:tc>
          <w:tcPr>
            <w:tcW w:w="541" w:type="dxa"/>
          </w:tcPr>
          <w:p w14:paraId="761DDD53" w14:textId="76AEB817" w:rsidR="009836A8" w:rsidRPr="007D2D3B" w:rsidRDefault="009836A8" w:rsidP="009836A8">
            <w:pPr>
              <w:pStyle w:val="TAL"/>
              <w:rPr>
                <w:sz w:val="16"/>
                <w:szCs w:val="16"/>
              </w:rPr>
            </w:pPr>
            <w:r>
              <w:rPr>
                <w:rFonts w:cs="Arial"/>
                <w:color w:val="000000"/>
                <w:sz w:val="16"/>
                <w:szCs w:val="16"/>
              </w:rPr>
              <w:t>R4</w:t>
            </w:r>
          </w:p>
        </w:tc>
      </w:tr>
      <w:tr w:rsidR="009836A8" w:rsidRPr="007D2D3B" w14:paraId="16ECE782" w14:textId="72C09ED4" w:rsidTr="009836A8">
        <w:tc>
          <w:tcPr>
            <w:tcW w:w="993" w:type="dxa"/>
            <w:shd w:val="clear" w:color="auto" w:fill="auto"/>
            <w:tcMar>
              <w:top w:w="28" w:type="dxa"/>
              <w:left w:w="28" w:type="dxa"/>
              <w:bottom w:w="28" w:type="dxa"/>
              <w:right w:w="28" w:type="dxa"/>
            </w:tcMar>
          </w:tcPr>
          <w:p w14:paraId="748BE8CD" w14:textId="4FB44C46" w:rsidR="009836A8" w:rsidRPr="007D2D3B" w:rsidRDefault="009836A8" w:rsidP="009836A8">
            <w:pPr>
              <w:pStyle w:val="TAL"/>
              <w:rPr>
                <w:sz w:val="16"/>
                <w:szCs w:val="16"/>
              </w:rPr>
            </w:pPr>
            <w:r>
              <w:rPr>
                <w:rFonts w:cs="Arial"/>
                <w:color w:val="000000"/>
                <w:sz w:val="16"/>
                <w:szCs w:val="16"/>
              </w:rPr>
              <w:t>RP-210844</w:t>
            </w:r>
          </w:p>
        </w:tc>
        <w:tc>
          <w:tcPr>
            <w:tcW w:w="7087" w:type="dxa"/>
            <w:shd w:val="clear" w:color="auto" w:fill="auto"/>
            <w:tcMar>
              <w:top w:w="28" w:type="dxa"/>
              <w:left w:w="28" w:type="dxa"/>
              <w:bottom w:w="28" w:type="dxa"/>
              <w:right w:w="28" w:type="dxa"/>
            </w:tcMar>
          </w:tcPr>
          <w:p w14:paraId="366EF164" w14:textId="52DEE688" w:rsidR="009836A8" w:rsidRPr="007D2D3B" w:rsidRDefault="009836A8" w:rsidP="009836A8">
            <w:pPr>
              <w:pStyle w:val="TAL"/>
              <w:rPr>
                <w:sz w:val="16"/>
                <w:szCs w:val="16"/>
              </w:rPr>
            </w:pPr>
            <w:r>
              <w:rPr>
                <w:rFonts w:cs="Arial"/>
                <w:color w:val="000000"/>
                <w:sz w:val="16"/>
                <w:szCs w:val="16"/>
              </w:rPr>
              <w:t>New WID on High power UE (power class 2) for NR band n34</w:t>
            </w:r>
          </w:p>
        </w:tc>
        <w:tc>
          <w:tcPr>
            <w:tcW w:w="1134" w:type="dxa"/>
            <w:shd w:val="clear" w:color="auto" w:fill="auto"/>
            <w:tcMar>
              <w:top w:w="28" w:type="dxa"/>
              <w:left w:w="28" w:type="dxa"/>
              <w:bottom w:w="28" w:type="dxa"/>
              <w:right w:w="28" w:type="dxa"/>
            </w:tcMar>
          </w:tcPr>
          <w:p w14:paraId="592F58FA" w14:textId="4C3EC5B9"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8754BE3" w14:textId="1F342DA4" w:rsidR="009836A8" w:rsidRPr="007D2D3B" w:rsidRDefault="009836A8" w:rsidP="009836A8">
            <w:pPr>
              <w:pStyle w:val="TAL"/>
              <w:rPr>
                <w:sz w:val="16"/>
                <w:szCs w:val="16"/>
              </w:rPr>
            </w:pPr>
            <w:r>
              <w:rPr>
                <w:rFonts w:cs="Arial"/>
                <w:color w:val="000000"/>
                <w:sz w:val="16"/>
                <w:szCs w:val="16"/>
              </w:rPr>
              <w:t>Rel-17</w:t>
            </w:r>
          </w:p>
        </w:tc>
        <w:tc>
          <w:tcPr>
            <w:tcW w:w="541" w:type="dxa"/>
          </w:tcPr>
          <w:p w14:paraId="629A1796" w14:textId="27D93727" w:rsidR="009836A8" w:rsidRPr="007D2D3B" w:rsidRDefault="009836A8" w:rsidP="009836A8">
            <w:pPr>
              <w:pStyle w:val="TAL"/>
              <w:rPr>
                <w:sz w:val="16"/>
                <w:szCs w:val="16"/>
              </w:rPr>
            </w:pPr>
            <w:r>
              <w:rPr>
                <w:rFonts w:cs="Arial"/>
                <w:color w:val="000000"/>
                <w:sz w:val="16"/>
                <w:szCs w:val="16"/>
              </w:rPr>
              <w:t>R4</w:t>
            </w:r>
          </w:p>
        </w:tc>
      </w:tr>
      <w:tr w:rsidR="009836A8" w:rsidRPr="007D2D3B" w14:paraId="24209CDC" w14:textId="4C87B6F9" w:rsidTr="009836A8">
        <w:tc>
          <w:tcPr>
            <w:tcW w:w="993" w:type="dxa"/>
            <w:shd w:val="clear" w:color="auto" w:fill="auto"/>
            <w:tcMar>
              <w:top w:w="28" w:type="dxa"/>
              <w:left w:w="28" w:type="dxa"/>
              <w:bottom w:w="28" w:type="dxa"/>
              <w:right w:w="28" w:type="dxa"/>
            </w:tcMar>
          </w:tcPr>
          <w:p w14:paraId="493F59DD" w14:textId="188AA84E" w:rsidR="009836A8" w:rsidRPr="007D2D3B" w:rsidRDefault="009836A8" w:rsidP="009836A8">
            <w:pPr>
              <w:pStyle w:val="TAL"/>
              <w:rPr>
                <w:sz w:val="16"/>
                <w:szCs w:val="16"/>
              </w:rPr>
            </w:pPr>
            <w:r>
              <w:rPr>
                <w:rFonts w:cs="Arial"/>
                <w:color w:val="000000"/>
                <w:sz w:val="16"/>
                <w:szCs w:val="16"/>
              </w:rPr>
              <w:t>RP-210845</w:t>
            </w:r>
          </w:p>
        </w:tc>
        <w:tc>
          <w:tcPr>
            <w:tcW w:w="7087" w:type="dxa"/>
            <w:shd w:val="clear" w:color="auto" w:fill="auto"/>
            <w:tcMar>
              <w:top w:w="28" w:type="dxa"/>
              <w:left w:w="28" w:type="dxa"/>
              <w:bottom w:w="28" w:type="dxa"/>
              <w:right w:w="28" w:type="dxa"/>
            </w:tcMar>
          </w:tcPr>
          <w:p w14:paraId="1E674123" w14:textId="1A6769CB" w:rsidR="009836A8" w:rsidRPr="007D2D3B" w:rsidRDefault="009836A8" w:rsidP="009836A8">
            <w:pPr>
              <w:pStyle w:val="TAL"/>
              <w:rPr>
                <w:sz w:val="16"/>
                <w:szCs w:val="16"/>
              </w:rPr>
            </w:pPr>
            <w:r>
              <w:rPr>
                <w:rFonts w:cs="Arial"/>
                <w:color w:val="000000"/>
                <w:sz w:val="16"/>
                <w:szCs w:val="16"/>
              </w:rPr>
              <w:t>New WID on High power UE (power class 2) for NR band n39</w:t>
            </w:r>
          </w:p>
        </w:tc>
        <w:tc>
          <w:tcPr>
            <w:tcW w:w="1134" w:type="dxa"/>
            <w:shd w:val="clear" w:color="auto" w:fill="auto"/>
            <w:tcMar>
              <w:top w:w="28" w:type="dxa"/>
              <w:left w:w="28" w:type="dxa"/>
              <w:bottom w:w="28" w:type="dxa"/>
              <w:right w:w="28" w:type="dxa"/>
            </w:tcMar>
          </w:tcPr>
          <w:p w14:paraId="7A3AAAFC" w14:textId="0C523FB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7BE8C7E" w14:textId="4A639823" w:rsidR="009836A8" w:rsidRPr="007D2D3B" w:rsidRDefault="009836A8" w:rsidP="009836A8">
            <w:pPr>
              <w:pStyle w:val="TAL"/>
              <w:rPr>
                <w:sz w:val="16"/>
                <w:szCs w:val="16"/>
              </w:rPr>
            </w:pPr>
            <w:r>
              <w:rPr>
                <w:rFonts w:cs="Arial"/>
                <w:color w:val="000000"/>
                <w:sz w:val="16"/>
                <w:szCs w:val="16"/>
              </w:rPr>
              <w:t>Rel-17</w:t>
            </w:r>
          </w:p>
        </w:tc>
        <w:tc>
          <w:tcPr>
            <w:tcW w:w="541" w:type="dxa"/>
          </w:tcPr>
          <w:p w14:paraId="0D83545D" w14:textId="5325A31E" w:rsidR="009836A8" w:rsidRPr="007D2D3B" w:rsidRDefault="009836A8" w:rsidP="009836A8">
            <w:pPr>
              <w:pStyle w:val="TAL"/>
              <w:rPr>
                <w:sz w:val="16"/>
                <w:szCs w:val="16"/>
              </w:rPr>
            </w:pPr>
            <w:r>
              <w:rPr>
                <w:rFonts w:cs="Arial"/>
                <w:color w:val="000000"/>
                <w:sz w:val="16"/>
                <w:szCs w:val="16"/>
              </w:rPr>
              <w:t>R4</w:t>
            </w:r>
          </w:p>
        </w:tc>
      </w:tr>
      <w:tr w:rsidR="009836A8" w:rsidRPr="007D2D3B" w14:paraId="275C9777" w14:textId="02482877" w:rsidTr="009836A8">
        <w:tc>
          <w:tcPr>
            <w:tcW w:w="993" w:type="dxa"/>
            <w:shd w:val="clear" w:color="auto" w:fill="auto"/>
            <w:tcMar>
              <w:top w:w="28" w:type="dxa"/>
              <w:left w:w="28" w:type="dxa"/>
              <w:bottom w:w="28" w:type="dxa"/>
              <w:right w:w="28" w:type="dxa"/>
            </w:tcMar>
          </w:tcPr>
          <w:p w14:paraId="69A84427" w14:textId="7A2D4C8B" w:rsidR="009836A8" w:rsidRPr="007D2D3B" w:rsidRDefault="009836A8" w:rsidP="009836A8">
            <w:pPr>
              <w:pStyle w:val="TAL"/>
              <w:rPr>
                <w:sz w:val="16"/>
                <w:szCs w:val="16"/>
              </w:rPr>
            </w:pPr>
            <w:r>
              <w:rPr>
                <w:rFonts w:cs="Arial"/>
                <w:color w:val="000000"/>
                <w:sz w:val="16"/>
                <w:szCs w:val="16"/>
              </w:rPr>
              <w:t>RP-210875</w:t>
            </w:r>
          </w:p>
        </w:tc>
        <w:tc>
          <w:tcPr>
            <w:tcW w:w="7087" w:type="dxa"/>
            <w:shd w:val="clear" w:color="auto" w:fill="auto"/>
            <w:tcMar>
              <w:top w:w="28" w:type="dxa"/>
              <w:left w:w="28" w:type="dxa"/>
              <w:bottom w:w="28" w:type="dxa"/>
              <w:right w:w="28" w:type="dxa"/>
            </w:tcMar>
          </w:tcPr>
          <w:p w14:paraId="774B76F0" w14:textId="36DE7618" w:rsidR="009836A8" w:rsidRPr="007D2D3B" w:rsidRDefault="009836A8" w:rsidP="009836A8">
            <w:pPr>
              <w:pStyle w:val="TAL"/>
              <w:rPr>
                <w:sz w:val="16"/>
                <w:szCs w:val="16"/>
              </w:rPr>
            </w:pPr>
            <w:r>
              <w:rPr>
                <w:rFonts w:cs="Arial"/>
                <w:color w:val="000000"/>
                <w:sz w:val="16"/>
                <w:szCs w:val="16"/>
              </w:rPr>
              <w:t>New WID on Introduction of FR2 FWA UE with maximum TRP of 23dBm for band n259</w:t>
            </w:r>
          </w:p>
        </w:tc>
        <w:tc>
          <w:tcPr>
            <w:tcW w:w="1134" w:type="dxa"/>
            <w:shd w:val="clear" w:color="auto" w:fill="auto"/>
            <w:tcMar>
              <w:top w:w="28" w:type="dxa"/>
              <w:left w:w="28" w:type="dxa"/>
              <w:bottom w:w="28" w:type="dxa"/>
              <w:right w:w="28" w:type="dxa"/>
            </w:tcMar>
          </w:tcPr>
          <w:p w14:paraId="251ECF2C" w14:textId="0F654B77"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9FE99BC" w14:textId="3C0CD86A" w:rsidR="009836A8" w:rsidRPr="007D2D3B" w:rsidRDefault="009836A8" w:rsidP="009836A8">
            <w:pPr>
              <w:pStyle w:val="TAL"/>
              <w:rPr>
                <w:sz w:val="16"/>
                <w:szCs w:val="16"/>
              </w:rPr>
            </w:pPr>
            <w:r>
              <w:rPr>
                <w:rFonts w:cs="Arial"/>
                <w:color w:val="000000"/>
                <w:sz w:val="16"/>
                <w:szCs w:val="16"/>
              </w:rPr>
              <w:t>Rel-17</w:t>
            </w:r>
          </w:p>
        </w:tc>
        <w:tc>
          <w:tcPr>
            <w:tcW w:w="541" w:type="dxa"/>
          </w:tcPr>
          <w:p w14:paraId="254504F2" w14:textId="65EF8878" w:rsidR="009836A8" w:rsidRPr="007D2D3B" w:rsidRDefault="009836A8" w:rsidP="009836A8">
            <w:pPr>
              <w:pStyle w:val="TAL"/>
              <w:rPr>
                <w:sz w:val="16"/>
                <w:szCs w:val="16"/>
              </w:rPr>
            </w:pPr>
            <w:r>
              <w:rPr>
                <w:rFonts w:cs="Arial"/>
                <w:color w:val="000000"/>
                <w:sz w:val="16"/>
                <w:szCs w:val="16"/>
              </w:rPr>
              <w:t>R4</w:t>
            </w:r>
          </w:p>
        </w:tc>
      </w:tr>
      <w:tr w:rsidR="009836A8" w:rsidRPr="007D2D3B" w14:paraId="06BD78C7" w14:textId="63DB75BB" w:rsidTr="009836A8">
        <w:tc>
          <w:tcPr>
            <w:tcW w:w="993" w:type="dxa"/>
            <w:shd w:val="clear" w:color="auto" w:fill="auto"/>
            <w:tcMar>
              <w:top w:w="28" w:type="dxa"/>
              <w:left w:w="28" w:type="dxa"/>
              <w:bottom w:w="28" w:type="dxa"/>
              <w:right w:w="28" w:type="dxa"/>
            </w:tcMar>
          </w:tcPr>
          <w:p w14:paraId="031A1DD1" w14:textId="03AF389C" w:rsidR="009836A8" w:rsidRPr="007D2D3B" w:rsidRDefault="009836A8" w:rsidP="009836A8">
            <w:pPr>
              <w:pStyle w:val="TAL"/>
              <w:rPr>
                <w:sz w:val="16"/>
                <w:szCs w:val="16"/>
              </w:rPr>
            </w:pPr>
            <w:r>
              <w:rPr>
                <w:rFonts w:cs="Arial"/>
                <w:color w:val="000000"/>
                <w:sz w:val="16"/>
                <w:szCs w:val="16"/>
              </w:rPr>
              <w:t>RP-210878</w:t>
            </w:r>
          </w:p>
        </w:tc>
        <w:tc>
          <w:tcPr>
            <w:tcW w:w="7087" w:type="dxa"/>
            <w:shd w:val="clear" w:color="auto" w:fill="auto"/>
            <w:tcMar>
              <w:top w:w="28" w:type="dxa"/>
              <w:left w:w="28" w:type="dxa"/>
              <w:bottom w:w="28" w:type="dxa"/>
              <w:right w:w="28" w:type="dxa"/>
            </w:tcMar>
          </w:tcPr>
          <w:p w14:paraId="1BF69034" w14:textId="741B6759" w:rsidR="009836A8" w:rsidRPr="007D2D3B" w:rsidRDefault="009836A8" w:rsidP="009836A8">
            <w:pPr>
              <w:pStyle w:val="TAL"/>
              <w:rPr>
                <w:sz w:val="16"/>
                <w:szCs w:val="16"/>
              </w:rPr>
            </w:pPr>
            <w:r>
              <w:rPr>
                <w:rFonts w:cs="Arial"/>
                <w:color w:val="000000"/>
                <w:sz w:val="16"/>
                <w:szCs w:val="16"/>
              </w:rPr>
              <w:t>New WID on introduction of Rail Mobile Radio (RMR) 900MHz spectrum</w:t>
            </w:r>
          </w:p>
        </w:tc>
        <w:tc>
          <w:tcPr>
            <w:tcW w:w="1134" w:type="dxa"/>
            <w:shd w:val="clear" w:color="auto" w:fill="auto"/>
            <w:tcMar>
              <w:top w:w="28" w:type="dxa"/>
              <w:left w:w="28" w:type="dxa"/>
              <w:bottom w:w="28" w:type="dxa"/>
              <w:right w:w="28" w:type="dxa"/>
            </w:tcMar>
          </w:tcPr>
          <w:p w14:paraId="5D06D3FD" w14:textId="5A58C7C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69FF6B1F" w14:textId="1AF40BDC" w:rsidR="009836A8" w:rsidRPr="007D2D3B" w:rsidRDefault="009836A8" w:rsidP="009836A8">
            <w:pPr>
              <w:pStyle w:val="TAL"/>
              <w:rPr>
                <w:sz w:val="16"/>
                <w:szCs w:val="16"/>
              </w:rPr>
            </w:pPr>
            <w:r>
              <w:rPr>
                <w:rFonts w:cs="Arial"/>
                <w:color w:val="000000"/>
                <w:sz w:val="16"/>
                <w:szCs w:val="16"/>
              </w:rPr>
              <w:t>Rel-17</w:t>
            </w:r>
          </w:p>
        </w:tc>
        <w:tc>
          <w:tcPr>
            <w:tcW w:w="541" w:type="dxa"/>
          </w:tcPr>
          <w:p w14:paraId="75407227" w14:textId="315343E1" w:rsidR="009836A8" w:rsidRPr="007D2D3B" w:rsidRDefault="009836A8" w:rsidP="009836A8">
            <w:pPr>
              <w:pStyle w:val="TAL"/>
              <w:rPr>
                <w:sz w:val="16"/>
                <w:szCs w:val="16"/>
              </w:rPr>
            </w:pPr>
            <w:r>
              <w:rPr>
                <w:rFonts w:cs="Arial"/>
                <w:color w:val="000000"/>
                <w:sz w:val="16"/>
                <w:szCs w:val="16"/>
              </w:rPr>
              <w:t>R4</w:t>
            </w:r>
          </w:p>
        </w:tc>
      </w:tr>
      <w:tr w:rsidR="009836A8" w:rsidRPr="007D2D3B" w14:paraId="14F98D0B" w14:textId="44683F99" w:rsidTr="009836A8">
        <w:tc>
          <w:tcPr>
            <w:tcW w:w="993" w:type="dxa"/>
            <w:shd w:val="clear" w:color="auto" w:fill="auto"/>
            <w:tcMar>
              <w:top w:w="28" w:type="dxa"/>
              <w:left w:w="28" w:type="dxa"/>
              <w:bottom w:w="28" w:type="dxa"/>
              <w:right w:w="28" w:type="dxa"/>
            </w:tcMar>
          </w:tcPr>
          <w:p w14:paraId="51549867" w14:textId="4F51DFE3" w:rsidR="009836A8" w:rsidRPr="007D2D3B" w:rsidRDefault="009836A8" w:rsidP="009836A8">
            <w:pPr>
              <w:pStyle w:val="TAL"/>
              <w:rPr>
                <w:sz w:val="16"/>
                <w:szCs w:val="16"/>
              </w:rPr>
            </w:pPr>
            <w:r>
              <w:rPr>
                <w:rFonts w:cs="Arial"/>
                <w:color w:val="000000"/>
                <w:sz w:val="16"/>
                <w:szCs w:val="16"/>
              </w:rPr>
              <w:t>RP-210879</w:t>
            </w:r>
          </w:p>
        </w:tc>
        <w:tc>
          <w:tcPr>
            <w:tcW w:w="7087" w:type="dxa"/>
            <w:shd w:val="clear" w:color="auto" w:fill="auto"/>
            <w:tcMar>
              <w:top w:w="28" w:type="dxa"/>
              <w:left w:w="28" w:type="dxa"/>
              <w:bottom w:w="28" w:type="dxa"/>
              <w:right w:w="28" w:type="dxa"/>
            </w:tcMar>
          </w:tcPr>
          <w:p w14:paraId="35678561" w14:textId="1306E295" w:rsidR="009836A8" w:rsidRPr="007D2D3B" w:rsidRDefault="009836A8" w:rsidP="009836A8">
            <w:pPr>
              <w:pStyle w:val="TAL"/>
              <w:rPr>
                <w:sz w:val="16"/>
                <w:szCs w:val="16"/>
              </w:rPr>
            </w:pPr>
            <w:r>
              <w:rPr>
                <w:rFonts w:cs="Arial"/>
                <w:color w:val="000000"/>
                <w:sz w:val="16"/>
                <w:szCs w:val="16"/>
              </w:rPr>
              <w:t>New WID on introduction of Rail Mobile Radio (RMR) 1900MHz spectrum</w:t>
            </w:r>
          </w:p>
        </w:tc>
        <w:tc>
          <w:tcPr>
            <w:tcW w:w="1134" w:type="dxa"/>
            <w:shd w:val="clear" w:color="auto" w:fill="auto"/>
            <w:tcMar>
              <w:top w:w="28" w:type="dxa"/>
              <w:left w:w="28" w:type="dxa"/>
              <w:bottom w:w="28" w:type="dxa"/>
              <w:right w:w="28" w:type="dxa"/>
            </w:tcMar>
          </w:tcPr>
          <w:p w14:paraId="5F74AB89" w14:textId="0A2F1CD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9E583AF" w14:textId="4C711142" w:rsidR="009836A8" w:rsidRPr="007D2D3B" w:rsidRDefault="009836A8" w:rsidP="009836A8">
            <w:pPr>
              <w:pStyle w:val="TAL"/>
              <w:rPr>
                <w:sz w:val="16"/>
                <w:szCs w:val="16"/>
              </w:rPr>
            </w:pPr>
            <w:r>
              <w:rPr>
                <w:rFonts w:cs="Arial"/>
                <w:color w:val="000000"/>
                <w:sz w:val="16"/>
                <w:szCs w:val="16"/>
              </w:rPr>
              <w:t>Rel-17</w:t>
            </w:r>
          </w:p>
        </w:tc>
        <w:tc>
          <w:tcPr>
            <w:tcW w:w="541" w:type="dxa"/>
          </w:tcPr>
          <w:p w14:paraId="6E5CAD1E" w14:textId="625FD1DF" w:rsidR="009836A8" w:rsidRPr="007D2D3B" w:rsidRDefault="009836A8" w:rsidP="009836A8">
            <w:pPr>
              <w:pStyle w:val="TAL"/>
              <w:rPr>
                <w:sz w:val="16"/>
                <w:szCs w:val="16"/>
              </w:rPr>
            </w:pPr>
            <w:r>
              <w:rPr>
                <w:rFonts w:cs="Arial"/>
                <w:color w:val="000000"/>
                <w:sz w:val="16"/>
                <w:szCs w:val="16"/>
              </w:rPr>
              <w:t>R4</w:t>
            </w:r>
          </w:p>
        </w:tc>
      </w:tr>
      <w:tr w:rsidR="009836A8" w:rsidRPr="007D2D3B" w14:paraId="393BB0AD" w14:textId="746A3E3F" w:rsidTr="009836A8">
        <w:tc>
          <w:tcPr>
            <w:tcW w:w="993" w:type="dxa"/>
            <w:shd w:val="clear" w:color="auto" w:fill="auto"/>
            <w:tcMar>
              <w:top w:w="28" w:type="dxa"/>
              <w:left w:w="28" w:type="dxa"/>
              <w:bottom w:w="28" w:type="dxa"/>
              <w:right w:w="28" w:type="dxa"/>
            </w:tcMar>
          </w:tcPr>
          <w:p w14:paraId="1A6B6069" w14:textId="7F06EEA6" w:rsidR="009836A8" w:rsidRPr="007D2D3B" w:rsidRDefault="009836A8" w:rsidP="009836A8">
            <w:pPr>
              <w:pStyle w:val="TAL"/>
              <w:rPr>
                <w:sz w:val="16"/>
                <w:szCs w:val="16"/>
              </w:rPr>
            </w:pPr>
            <w:r>
              <w:rPr>
                <w:rFonts w:cs="Arial"/>
                <w:color w:val="000000"/>
                <w:sz w:val="16"/>
                <w:szCs w:val="16"/>
              </w:rPr>
              <w:t>RP-210890</w:t>
            </w:r>
          </w:p>
        </w:tc>
        <w:tc>
          <w:tcPr>
            <w:tcW w:w="7087" w:type="dxa"/>
            <w:shd w:val="clear" w:color="auto" w:fill="auto"/>
            <w:tcMar>
              <w:top w:w="28" w:type="dxa"/>
              <w:left w:w="28" w:type="dxa"/>
              <w:bottom w:w="28" w:type="dxa"/>
              <w:right w:w="28" w:type="dxa"/>
            </w:tcMar>
          </w:tcPr>
          <w:p w14:paraId="245E4954" w14:textId="47FE43A0" w:rsidR="009836A8" w:rsidRPr="007D2D3B" w:rsidRDefault="009836A8" w:rsidP="009836A8">
            <w:pPr>
              <w:pStyle w:val="TAL"/>
              <w:rPr>
                <w:sz w:val="16"/>
                <w:szCs w:val="16"/>
              </w:rPr>
            </w:pPr>
            <w:r>
              <w:rPr>
                <w:rFonts w:cs="Arial"/>
                <w:color w:val="000000"/>
                <w:sz w:val="16"/>
                <w:szCs w:val="16"/>
              </w:rPr>
              <w:t>New WID on simultaneous Rx/Tx band combinations for CA, SUL, MR-DC and NR-DC</w:t>
            </w:r>
          </w:p>
        </w:tc>
        <w:tc>
          <w:tcPr>
            <w:tcW w:w="1134" w:type="dxa"/>
            <w:shd w:val="clear" w:color="auto" w:fill="auto"/>
            <w:tcMar>
              <w:top w:w="28" w:type="dxa"/>
              <w:left w:w="28" w:type="dxa"/>
              <w:bottom w:w="28" w:type="dxa"/>
              <w:right w:w="28" w:type="dxa"/>
            </w:tcMar>
          </w:tcPr>
          <w:p w14:paraId="502FE34C" w14:textId="00752B9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582FB4E6" w14:textId="2A15165F" w:rsidR="009836A8" w:rsidRPr="007D2D3B" w:rsidRDefault="009836A8" w:rsidP="009836A8">
            <w:pPr>
              <w:pStyle w:val="TAL"/>
              <w:rPr>
                <w:sz w:val="16"/>
                <w:szCs w:val="16"/>
              </w:rPr>
            </w:pPr>
            <w:r>
              <w:rPr>
                <w:rFonts w:cs="Arial"/>
                <w:color w:val="000000"/>
                <w:sz w:val="16"/>
                <w:szCs w:val="16"/>
              </w:rPr>
              <w:t>Rel-17</w:t>
            </w:r>
          </w:p>
        </w:tc>
        <w:tc>
          <w:tcPr>
            <w:tcW w:w="541" w:type="dxa"/>
          </w:tcPr>
          <w:p w14:paraId="2AE2FBE3" w14:textId="11034EA0" w:rsidR="009836A8" w:rsidRPr="007D2D3B" w:rsidRDefault="009836A8" w:rsidP="009836A8">
            <w:pPr>
              <w:pStyle w:val="TAL"/>
              <w:rPr>
                <w:sz w:val="16"/>
                <w:szCs w:val="16"/>
              </w:rPr>
            </w:pPr>
            <w:r>
              <w:rPr>
                <w:rFonts w:cs="Arial"/>
                <w:color w:val="000000"/>
                <w:sz w:val="16"/>
                <w:szCs w:val="16"/>
              </w:rPr>
              <w:t>R4</w:t>
            </w:r>
          </w:p>
        </w:tc>
      </w:tr>
      <w:tr w:rsidR="009836A8" w:rsidRPr="007D2D3B" w14:paraId="6FAE3FE3" w14:textId="60E5F6D3" w:rsidTr="009836A8">
        <w:tc>
          <w:tcPr>
            <w:tcW w:w="993" w:type="dxa"/>
            <w:shd w:val="clear" w:color="auto" w:fill="auto"/>
            <w:tcMar>
              <w:top w:w="28" w:type="dxa"/>
              <w:left w:w="28" w:type="dxa"/>
              <w:bottom w:w="28" w:type="dxa"/>
              <w:right w:w="28" w:type="dxa"/>
            </w:tcMar>
          </w:tcPr>
          <w:p w14:paraId="267BF186" w14:textId="79FF978B" w:rsidR="009836A8" w:rsidRPr="007D2D3B" w:rsidRDefault="009836A8" w:rsidP="009836A8">
            <w:pPr>
              <w:pStyle w:val="TAL"/>
              <w:rPr>
                <w:sz w:val="16"/>
                <w:szCs w:val="16"/>
              </w:rPr>
            </w:pPr>
            <w:r>
              <w:rPr>
                <w:rFonts w:cs="Arial"/>
                <w:color w:val="000000"/>
                <w:sz w:val="16"/>
                <w:szCs w:val="16"/>
              </w:rPr>
              <w:t>RP-210891</w:t>
            </w:r>
          </w:p>
        </w:tc>
        <w:tc>
          <w:tcPr>
            <w:tcW w:w="7087" w:type="dxa"/>
            <w:shd w:val="clear" w:color="auto" w:fill="auto"/>
            <w:tcMar>
              <w:top w:w="28" w:type="dxa"/>
              <w:left w:w="28" w:type="dxa"/>
              <w:bottom w:w="28" w:type="dxa"/>
              <w:right w:w="28" w:type="dxa"/>
            </w:tcMar>
          </w:tcPr>
          <w:p w14:paraId="7BED5F0B" w14:textId="5D65BA73" w:rsidR="009836A8" w:rsidRPr="007D2D3B" w:rsidRDefault="009836A8" w:rsidP="009836A8">
            <w:pPr>
              <w:pStyle w:val="TAL"/>
              <w:rPr>
                <w:sz w:val="16"/>
                <w:szCs w:val="16"/>
              </w:rPr>
            </w:pPr>
            <w:r>
              <w:rPr>
                <w:rFonts w:cs="Arial"/>
                <w:color w:val="000000"/>
                <w:sz w:val="16"/>
                <w:szCs w:val="16"/>
              </w:rPr>
              <w:t>New WID on Support of full bandwidth combinations for inter-band EN-DC combinations</w:t>
            </w:r>
          </w:p>
        </w:tc>
        <w:tc>
          <w:tcPr>
            <w:tcW w:w="1134" w:type="dxa"/>
            <w:shd w:val="clear" w:color="auto" w:fill="auto"/>
            <w:tcMar>
              <w:top w:w="28" w:type="dxa"/>
              <w:left w:w="28" w:type="dxa"/>
              <w:bottom w:w="28" w:type="dxa"/>
              <w:right w:w="28" w:type="dxa"/>
            </w:tcMar>
          </w:tcPr>
          <w:p w14:paraId="5C642021" w14:textId="22AEB54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8318B00" w14:textId="236C5289" w:rsidR="009836A8" w:rsidRPr="007D2D3B" w:rsidRDefault="009836A8" w:rsidP="009836A8">
            <w:pPr>
              <w:pStyle w:val="TAL"/>
              <w:rPr>
                <w:sz w:val="16"/>
                <w:szCs w:val="16"/>
              </w:rPr>
            </w:pPr>
            <w:r>
              <w:rPr>
                <w:rFonts w:cs="Arial"/>
                <w:color w:val="000000"/>
                <w:sz w:val="16"/>
                <w:szCs w:val="16"/>
              </w:rPr>
              <w:t>Rel-17</w:t>
            </w:r>
          </w:p>
        </w:tc>
        <w:tc>
          <w:tcPr>
            <w:tcW w:w="541" w:type="dxa"/>
          </w:tcPr>
          <w:p w14:paraId="713AE1CE" w14:textId="46EC1835" w:rsidR="009836A8" w:rsidRPr="007D2D3B" w:rsidRDefault="009836A8" w:rsidP="009836A8">
            <w:pPr>
              <w:pStyle w:val="TAL"/>
              <w:rPr>
                <w:sz w:val="16"/>
                <w:szCs w:val="16"/>
              </w:rPr>
            </w:pPr>
            <w:r>
              <w:rPr>
                <w:rFonts w:cs="Arial"/>
                <w:color w:val="000000"/>
                <w:sz w:val="16"/>
                <w:szCs w:val="16"/>
              </w:rPr>
              <w:t>R4</w:t>
            </w:r>
          </w:p>
        </w:tc>
      </w:tr>
      <w:tr w:rsidR="009836A8" w:rsidRPr="007D2D3B" w14:paraId="6F9F4F46" w14:textId="7AF57DEA" w:rsidTr="009836A8">
        <w:tc>
          <w:tcPr>
            <w:tcW w:w="993" w:type="dxa"/>
            <w:shd w:val="clear" w:color="auto" w:fill="auto"/>
            <w:tcMar>
              <w:top w:w="28" w:type="dxa"/>
              <w:left w:w="28" w:type="dxa"/>
              <w:bottom w:w="28" w:type="dxa"/>
              <w:right w:w="28" w:type="dxa"/>
            </w:tcMar>
          </w:tcPr>
          <w:p w14:paraId="6C466BEA" w14:textId="5E04F697" w:rsidR="009836A8" w:rsidRPr="007D2D3B" w:rsidRDefault="009836A8" w:rsidP="009836A8">
            <w:pPr>
              <w:pStyle w:val="TAL"/>
              <w:rPr>
                <w:sz w:val="16"/>
                <w:szCs w:val="16"/>
              </w:rPr>
            </w:pPr>
            <w:r>
              <w:rPr>
                <w:rFonts w:cs="Arial"/>
                <w:color w:val="000000"/>
                <w:sz w:val="16"/>
                <w:szCs w:val="16"/>
              </w:rPr>
              <w:t>RP-210904</w:t>
            </w:r>
          </w:p>
        </w:tc>
        <w:tc>
          <w:tcPr>
            <w:tcW w:w="7087" w:type="dxa"/>
            <w:shd w:val="clear" w:color="auto" w:fill="auto"/>
            <w:tcMar>
              <w:top w:w="28" w:type="dxa"/>
              <w:left w:w="28" w:type="dxa"/>
              <w:bottom w:w="28" w:type="dxa"/>
              <w:right w:w="28" w:type="dxa"/>
            </w:tcMar>
          </w:tcPr>
          <w:p w14:paraId="64A6D229" w14:textId="7F74D5D8" w:rsidR="009836A8" w:rsidRPr="007D2D3B" w:rsidRDefault="009836A8" w:rsidP="009836A8">
            <w:pPr>
              <w:pStyle w:val="TAL"/>
              <w:rPr>
                <w:sz w:val="16"/>
                <w:szCs w:val="16"/>
              </w:rPr>
            </w:pPr>
            <w:r>
              <w:rPr>
                <w:rFonts w:cs="Arial"/>
                <w:color w:val="000000"/>
                <w:sz w:val="16"/>
                <w:szCs w:val="16"/>
              </w:rPr>
              <w:t>New WID on NR Sidelink Relay</w:t>
            </w:r>
          </w:p>
        </w:tc>
        <w:tc>
          <w:tcPr>
            <w:tcW w:w="1134" w:type="dxa"/>
            <w:shd w:val="clear" w:color="auto" w:fill="auto"/>
            <w:tcMar>
              <w:top w:w="28" w:type="dxa"/>
              <w:left w:w="28" w:type="dxa"/>
              <w:bottom w:w="28" w:type="dxa"/>
              <w:right w:w="28" w:type="dxa"/>
            </w:tcMar>
          </w:tcPr>
          <w:p w14:paraId="6ED96D4C" w14:textId="403CBB4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642E6DC" w14:textId="74E862C9" w:rsidR="009836A8" w:rsidRPr="007D2D3B" w:rsidRDefault="009836A8" w:rsidP="009836A8">
            <w:pPr>
              <w:pStyle w:val="TAL"/>
              <w:rPr>
                <w:sz w:val="16"/>
                <w:szCs w:val="16"/>
              </w:rPr>
            </w:pPr>
            <w:r>
              <w:rPr>
                <w:rFonts w:cs="Arial"/>
                <w:color w:val="000000"/>
                <w:sz w:val="16"/>
                <w:szCs w:val="16"/>
              </w:rPr>
              <w:t>Rel-17</w:t>
            </w:r>
          </w:p>
        </w:tc>
        <w:tc>
          <w:tcPr>
            <w:tcW w:w="541" w:type="dxa"/>
          </w:tcPr>
          <w:p w14:paraId="36EC715F" w14:textId="12229F60" w:rsidR="009836A8" w:rsidRPr="007D2D3B" w:rsidRDefault="009836A8" w:rsidP="009836A8">
            <w:pPr>
              <w:pStyle w:val="TAL"/>
              <w:rPr>
                <w:sz w:val="16"/>
                <w:szCs w:val="16"/>
              </w:rPr>
            </w:pPr>
            <w:r>
              <w:rPr>
                <w:rFonts w:cs="Arial"/>
                <w:color w:val="000000"/>
                <w:sz w:val="16"/>
                <w:szCs w:val="16"/>
              </w:rPr>
              <w:t>R2</w:t>
            </w:r>
          </w:p>
        </w:tc>
      </w:tr>
      <w:tr w:rsidR="009836A8" w:rsidRPr="007D2D3B" w14:paraId="284630F5" w14:textId="27C60AA0" w:rsidTr="009836A8">
        <w:tc>
          <w:tcPr>
            <w:tcW w:w="993" w:type="dxa"/>
            <w:shd w:val="clear" w:color="auto" w:fill="auto"/>
            <w:tcMar>
              <w:top w:w="28" w:type="dxa"/>
              <w:left w:w="28" w:type="dxa"/>
              <w:bottom w:w="28" w:type="dxa"/>
              <w:right w:w="28" w:type="dxa"/>
            </w:tcMar>
          </w:tcPr>
          <w:p w14:paraId="22E8DDFF" w14:textId="5548DE25" w:rsidR="009836A8" w:rsidRPr="007D2D3B" w:rsidRDefault="009836A8" w:rsidP="009836A8">
            <w:pPr>
              <w:pStyle w:val="TAL"/>
              <w:rPr>
                <w:sz w:val="16"/>
                <w:szCs w:val="16"/>
              </w:rPr>
            </w:pPr>
            <w:r>
              <w:rPr>
                <w:rFonts w:cs="Arial"/>
                <w:color w:val="000000"/>
                <w:sz w:val="16"/>
                <w:szCs w:val="16"/>
              </w:rPr>
              <w:t>RP-210907</w:t>
            </w:r>
          </w:p>
        </w:tc>
        <w:tc>
          <w:tcPr>
            <w:tcW w:w="7087" w:type="dxa"/>
            <w:shd w:val="clear" w:color="auto" w:fill="auto"/>
            <w:tcMar>
              <w:top w:w="28" w:type="dxa"/>
              <w:left w:w="28" w:type="dxa"/>
              <w:bottom w:w="28" w:type="dxa"/>
              <w:right w:w="28" w:type="dxa"/>
            </w:tcMar>
          </w:tcPr>
          <w:p w14:paraId="5A993835" w14:textId="677F1B17" w:rsidR="009836A8" w:rsidRPr="007D2D3B" w:rsidRDefault="009836A8" w:rsidP="009836A8">
            <w:pPr>
              <w:pStyle w:val="TAL"/>
              <w:rPr>
                <w:sz w:val="16"/>
                <w:szCs w:val="16"/>
              </w:rPr>
            </w:pPr>
            <w:r>
              <w:rPr>
                <w:rFonts w:cs="Arial"/>
                <w:color w:val="000000"/>
                <w:sz w:val="16"/>
                <w:szCs w:val="16"/>
              </w:rPr>
              <w:t>New WID on new bands and bandwidth allocation for 5G terrestrial broadcast</w:t>
            </w:r>
          </w:p>
        </w:tc>
        <w:tc>
          <w:tcPr>
            <w:tcW w:w="1134" w:type="dxa"/>
            <w:shd w:val="clear" w:color="auto" w:fill="auto"/>
            <w:tcMar>
              <w:top w:w="28" w:type="dxa"/>
              <w:left w:w="28" w:type="dxa"/>
              <w:bottom w:w="28" w:type="dxa"/>
              <w:right w:w="28" w:type="dxa"/>
            </w:tcMar>
          </w:tcPr>
          <w:p w14:paraId="430E286A" w14:textId="123F1F8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1313836" w14:textId="1AA9D756" w:rsidR="009836A8" w:rsidRPr="007D2D3B" w:rsidRDefault="009836A8" w:rsidP="009836A8">
            <w:pPr>
              <w:pStyle w:val="TAL"/>
              <w:rPr>
                <w:sz w:val="16"/>
                <w:szCs w:val="16"/>
              </w:rPr>
            </w:pPr>
            <w:r>
              <w:rPr>
                <w:rFonts w:cs="Arial"/>
                <w:color w:val="000000"/>
                <w:sz w:val="16"/>
                <w:szCs w:val="16"/>
              </w:rPr>
              <w:t>Rel-17</w:t>
            </w:r>
          </w:p>
        </w:tc>
        <w:tc>
          <w:tcPr>
            <w:tcW w:w="541" w:type="dxa"/>
          </w:tcPr>
          <w:p w14:paraId="7392700B" w14:textId="6A69790D" w:rsidR="009836A8" w:rsidRPr="007D2D3B" w:rsidRDefault="009836A8" w:rsidP="009836A8">
            <w:pPr>
              <w:pStyle w:val="TAL"/>
              <w:rPr>
                <w:sz w:val="16"/>
                <w:szCs w:val="16"/>
              </w:rPr>
            </w:pPr>
            <w:r>
              <w:rPr>
                <w:rFonts w:cs="Arial"/>
                <w:color w:val="000000"/>
                <w:sz w:val="16"/>
                <w:szCs w:val="16"/>
              </w:rPr>
              <w:t>R4</w:t>
            </w:r>
          </w:p>
        </w:tc>
      </w:tr>
      <w:tr w:rsidR="009836A8" w:rsidRPr="007D2D3B" w14:paraId="407AEEC5" w14:textId="53E1409E" w:rsidTr="009836A8">
        <w:tc>
          <w:tcPr>
            <w:tcW w:w="993" w:type="dxa"/>
            <w:shd w:val="clear" w:color="auto" w:fill="auto"/>
            <w:tcMar>
              <w:top w:w="28" w:type="dxa"/>
              <w:left w:w="28" w:type="dxa"/>
              <w:bottom w:w="28" w:type="dxa"/>
              <w:right w:w="28" w:type="dxa"/>
            </w:tcMar>
          </w:tcPr>
          <w:p w14:paraId="14529128" w14:textId="0027FF57" w:rsidR="009836A8" w:rsidRPr="007D2D3B" w:rsidRDefault="009836A8" w:rsidP="009836A8">
            <w:pPr>
              <w:pStyle w:val="TAL"/>
              <w:rPr>
                <w:sz w:val="16"/>
                <w:szCs w:val="16"/>
              </w:rPr>
            </w:pPr>
            <w:r>
              <w:rPr>
                <w:rFonts w:cs="Arial"/>
                <w:color w:val="000000"/>
                <w:sz w:val="16"/>
                <w:szCs w:val="16"/>
              </w:rPr>
              <w:t>RP-210909</w:t>
            </w:r>
          </w:p>
        </w:tc>
        <w:tc>
          <w:tcPr>
            <w:tcW w:w="7087" w:type="dxa"/>
            <w:shd w:val="clear" w:color="auto" w:fill="auto"/>
            <w:tcMar>
              <w:top w:w="28" w:type="dxa"/>
              <w:left w:w="28" w:type="dxa"/>
              <w:bottom w:w="28" w:type="dxa"/>
              <w:right w:w="28" w:type="dxa"/>
            </w:tcMar>
          </w:tcPr>
          <w:p w14:paraId="3E9767ED" w14:textId="197B6BEC" w:rsidR="009836A8" w:rsidRPr="007D2D3B" w:rsidRDefault="009836A8" w:rsidP="009836A8">
            <w:pPr>
              <w:pStyle w:val="TAL"/>
              <w:rPr>
                <w:sz w:val="16"/>
                <w:szCs w:val="16"/>
              </w:rPr>
            </w:pPr>
            <w:r>
              <w:rPr>
                <w:rFonts w:cs="Arial"/>
                <w:color w:val="000000"/>
                <w:sz w:val="16"/>
                <w:szCs w:val="16"/>
              </w:rPr>
              <w:t>New WID on NR Uplink Data Compression (UDC)</w:t>
            </w:r>
          </w:p>
        </w:tc>
        <w:tc>
          <w:tcPr>
            <w:tcW w:w="1134" w:type="dxa"/>
            <w:shd w:val="clear" w:color="auto" w:fill="auto"/>
            <w:tcMar>
              <w:top w:w="28" w:type="dxa"/>
              <w:left w:w="28" w:type="dxa"/>
              <w:bottom w:w="28" w:type="dxa"/>
              <w:right w:w="28" w:type="dxa"/>
            </w:tcMar>
          </w:tcPr>
          <w:p w14:paraId="517AB202" w14:textId="2EE80E5E"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6B0BD86E" w14:textId="177C011F" w:rsidR="009836A8" w:rsidRPr="007D2D3B" w:rsidRDefault="009836A8" w:rsidP="009836A8">
            <w:pPr>
              <w:pStyle w:val="TAL"/>
              <w:rPr>
                <w:sz w:val="16"/>
                <w:szCs w:val="16"/>
              </w:rPr>
            </w:pPr>
            <w:r>
              <w:rPr>
                <w:rFonts w:cs="Arial"/>
                <w:color w:val="000000"/>
                <w:sz w:val="16"/>
                <w:szCs w:val="16"/>
              </w:rPr>
              <w:t>Rel-17</w:t>
            </w:r>
          </w:p>
        </w:tc>
        <w:tc>
          <w:tcPr>
            <w:tcW w:w="541" w:type="dxa"/>
          </w:tcPr>
          <w:p w14:paraId="0378D986" w14:textId="0B43B4FE" w:rsidR="009836A8" w:rsidRPr="007D2D3B" w:rsidRDefault="009836A8" w:rsidP="009836A8">
            <w:pPr>
              <w:pStyle w:val="TAL"/>
              <w:rPr>
                <w:sz w:val="16"/>
                <w:szCs w:val="16"/>
              </w:rPr>
            </w:pPr>
            <w:r>
              <w:rPr>
                <w:rFonts w:cs="Arial"/>
                <w:color w:val="000000"/>
                <w:sz w:val="16"/>
                <w:szCs w:val="16"/>
              </w:rPr>
              <w:t>R2</w:t>
            </w:r>
          </w:p>
        </w:tc>
      </w:tr>
      <w:tr w:rsidR="009836A8" w:rsidRPr="007D2D3B" w14:paraId="60B5D489" w14:textId="4E3DA147" w:rsidTr="009836A8">
        <w:tc>
          <w:tcPr>
            <w:tcW w:w="993" w:type="dxa"/>
            <w:shd w:val="clear" w:color="auto" w:fill="auto"/>
            <w:tcMar>
              <w:top w:w="28" w:type="dxa"/>
              <w:left w:w="28" w:type="dxa"/>
              <w:bottom w:w="28" w:type="dxa"/>
              <w:right w:w="28" w:type="dxa"/>
            </w:tcMar>
          </w:tcPr>
          <w:p w14:paraId="365AEC43" w14:textId="3F8326A0" w:rsidR="009836A8" w:rsidRPr="007D2D3B" w:rsidRDefault="009836A8" w:rsidP="009836A8">
            <w:pPr>
              <w:pStyle w:val="TAL"/>
              <w:rPr>
                <w:sz w:val="16"/>
                <w:szCs w:val="16"/>
              </w:rPr>
            </w:pPr>
            <w:r>
              <w:rPr>
                <w:rFonts w:cs="Arial"/>
                <w:color w:val="000000"/>
                <w:sz w:val="16"/>
                <w:szCs w:val="16"/>
              </w:rPr>
              <w:t>RP-210912</w:t>
            </w:r>
          </w:p>
        </w:tc>
        <w:tc>
          <w:tcPr>
            <w:tcW w:w="7087" w:type="dxa"/>
            <w:shd w:val="clear" w:color="auto" w:fill="auto"/>
            <w:tcMar>
              <w:top w:w="28" w:type="dxa"/>
              <w:left w:w="28" w:type="dxa"/>
              <w:bottom w:w="28" w:type="dxa"/>
              <w:right w:w="28" w:type="dxa"/>
            </w:tcMar>
          </w:tcPr>
          <w:p w14:paraId="59268B7F" w14:textId="256DA45D" w:rsidR="009836A8" w:rsidRPr="007D2D3B" w:rsidRDefault="009836A8" w:rsidP="009836A8">
            <w:pPr>
              <w:pStyle w:val="TAL"/>
              <w:rPr>
                <w:sz w:val="16"/>
                <w:szCs w:val="16"/>
              </w:rPr>
            </w:pPr>
            <w:r>
              <w:rPr>
                <w:rFonts w:cs="Arial"/>
                <w:color w:val="000000"/>
                <w:sz w:val="16"/>
                <w:szCs w:val="16"/>
              </w:rPr>
              <w:t>New WID on enhancement of RAN slicing for NR</w:t>
            </w:r>
          </w:p>
        </w:tc>
        <w:tc>
          <w:tcPr>
            <w:tcW w:w="1134" w:type="dxa"/>
            <w:shd w:val="clear" w:color="auto" w:fill="auto"/>
            <w:tcMar>
              <w:top w:w="28" w:type="dxa"/>
              <w:left w:w="28" w:type="dxa"/>
              <w:bottom w:w="28" w:type="dxa"/>
              <w:right w:w="28" w:type="dxa"/>
            </w:tcMar>
          </w:tcPr>
          <w:p w14:paraId="36C27A14" w14:textId="7A474E43"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5DD21D2B" w14:textId="1C924F50" w:rsidR="009836A8" w:rsidRPr="007D2D3B" w:rsidRDefault="009836A8" w:rsidP="009836A8">
            <w:pPr>
              <w:pStyle w:val="TAL"/>
              <w:rPr>
                <w:sz w:val="16"/>
                <w:szCs w:val="16"/>
              </w:rPr>
            </w:pPr>
            <w:r>
              <w:rPr>
                <w:rFonts w:cs="Arial"/>
                <w:color w:val="000000"/>
                <w:sz w:val="16"/>
                <w:szCs w:val="16"/>
              </w:rPr>
              <w:t>Rel-17</w:t>
            </w:r>
          </w:p>
        </w:tc>
        <w:tc>
          <w:tcPr>
            <w:tcW w:w="541" w:type="dxa"/>
          </w:tcPr>
          <w:p w14:paraId="2D60F217" w14:textId="33F963FD" w:rsidR="009836A8" w:rsidRPr="007D2D3B" w:rsidRDefault="009836A8" w:rsidP="009836A8">
            <w:pPr>
              <w:pStyle w:val="TAL"/>
              <w:rPr>
                <w:sz w:val="16"/>
                <w:szCs w:val="16"/>
              </w:rPr>
            </w:pPr>
            <w:r>
              <w:rPr>
                <w:rFonts w:cs="Arial"/>
                <w:color w:val="000000"/>
                <w:sz w:val="16"/>
                <w:szCs w:val="16"/>
              </w:rPr>
              <w:t>R2</w:t>
            </w:r>
          </w:p>
        </w:tc>
      </w:tr>
      <w:tr w:rsidR="009836A8" w:rsidRPr="007D2D3B" w14:paraId="654BC064" w14:textId="7B343943" w:rsidTr="009836A8">
        <w:tc>
          <w:tcPr>
            <w:tcW w:w="993" w:type="dxa"/>
            <w:shd w:val="clear" w:color="auto" w:fill="auto"/>
            <w:tcMar>
              <w:top w:w="28" w:type="dxa"/>
              <w:left w:w="28" w:type="dxa"/>
              <w:bottom w:w="28" w:type="dxa"/>
              <w:right w:w="28" w:type="dxa"/>
            </w:tcMar>
          </w:tcPr>
          <w:p w14:paraId="7FC0129B" w14:textId="017DB608" w:rsidR="009836A8" w:rsidRPr="007D2D3B" w:rsidRDefault="009836A8" w:rsidP="009836A8">
            <w:pPr>
              <w:pStyle w:val="TAL"/>
              <w:rPr>
                <w:sz w:val="16"/>
                <w:szCs w:val="16"/>
              </w:rPr>
            </w:pPr>
            <w:r>
              <w:rPr>
                <w:rFonts w:cs="Arial"/>
                <w:color w:val="000000"/>
                <w:sz w:val="16"/>
                <w:szCs w:val="16"/>
              </w:rPr>
              <w:t>RP-210913</w:t>
            </w:r>
          </w:p>
        </w:tc>
        <w:tc>
          <w:tcPr>
            <w:tcW w:w="7087" w:type="dxa"/>
            <w:shd w:val="clear" w:color="auto" w:fill="auto"/>
            <w:tcMar>
              <w:top w:w="28" w:type="dxa"/>
              <w:left w:w="28" w:type="dxa"/>
              <w:bottom w:w="28" w:type="dxa"/>
              <w:right w:w="28" w:type="dxa"/>
            </w:tcMar>
          </w:tcPr>
          <w:p w14:paraId="0696CB55" w14:textId="4EBD1192" w:rsidR="009836A8" w:rsidRPr="007D2D3B" w:rsidRDefault="009836A8" w:rsidP="009836A8">
            <w:pPr>
              <w:pStyle w:val="TAL"/>
              <w:rPr>
                <w:sz w:val="16"/>
                <w:szCs w:val="16"/>
              </w:rPr>
            </w:pPr>
            <w:r>
              <w:rPr>
                <w:rFonts w:cs="Arial"/>
                <w:color w:val="000000"/>
                <w:sz w:val="16"/>
                <w:szCs w:val="16"/>
              </w:rPr>
              <w:t>New WID on NR QoE management and optimizations for diverse services</w:t>
            </w:r>
          </w:p>
        </w:tc>
        <w:tc>
          <w:tcPr>
            <w:tcW w:w="1134" w:type="dxa"/>
            <w:shd w:val="clear" w:color="auto" w:fill="auto"/>
            <w:tcMar>
              <w:top w:w="28" w:type="dxa"/>
              <w:left w:w="28" w:type="dxa"/>
              <w:bottom w:w="28" w:type="dxa"/>
              <w:right w:w="28" w:type="dxa"/>
            </w:tcMar>
          </w:tcPr>
          <w:p w14:paraId="62033BA4" w14:textId="4657DE83"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113F286" w14:textId="3400300A" w:rsidR="009836A8" w:rsidRPr="007D2D3B" w:rsidRDefault="009836A8" w:rsidP="009836A8">
            <w:pPr>
              <w:pStyle w:val="TAL"/>
              <w:rPr>
                <w:sz w:val="16"/>
                <w:szCs w:val="16"/>
              </w:rPr>
            </w:pPr>
            <w:r>
              <w:rPr>
                <w:rFonts w:cs="Arial"/>
                <w:color w:val="000000"/>
                <w:sz w:val="16"/>
                <w:szCs w:val="16"/>
              </w:rPr>
              <w:t>Rel-17</w:t>
            </w:r>
          </w:p>
        </w:tc>
        <w:tc>
          <w:tcPr>
            <w:tcW w:w="541" w:type="dxa"/>
          </w:tcPr>
          <w:p w14:paraId="1D85C889" w14:textId="063FD16B" w:rsidR="009836A8" w:rsidRPr="007D2D3B" w:rsidRDefault="009836A8" w:rsidP="009836A8">
            <w:pPr>
              <w:pStyle w:val="TAL"/>
              <w:rPr>
                <w:sz w:val="16"/>
                <w:szCs w:val="16"/>
              </w:rPr>
            </w:pPr>
            <w:r>
              <w:rPr>
                <w:rFonts w:cs="Arial"/>
                <w:color w:val="000000"/>
                <w:sz w:val="16"/>
                <w:szCs w:val="16"/>
              </w:rPr>
              <w:t>R3</w:t>
            </w:r>
          </w:p>
        </w:tc>
      </w:tr>
    </w:tbl>
    <w:p w14:paraId="4D8DD8BA" w14:textId="77777777" w:rsidR="003842CC" w:rsidRDefault="003842CC" w:rsidP="00436521">
      <w:pPr>
        <w:spacing w:after="0"/>
      </w:pPr>
    </w:p>
    <w:tbl>
      <w:tblPr>
        <w:tblW w:w="10485" w:type="dxa"/>
        <w:tblInd w:w="113" w:type="dxa"/>
        <w:tblLook w:val="04A0" w:firstRow="1" w:lastRow="0" w:firstColumn="1" w:lastColumn="0" w:noHBand="0" w:noVBand="1"/>
      </w:tblPr>
      <w:tblGrid>
        <w:gridCol w:w="988"/>
        <w:gridCol w:w="7087"/>
        <w:gridCol w:w="1134"/>
        <w:gridCol w:w="739"/>
        <w:gridCol w:w="537"/>
      </w:tblGrid>
      <w:tr w:rsidR="001339F8" w:rsidRPr="00D52B10" w14:paraId="0B374962" w14:textId="265938E1" w:rsidTr="001339F8">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47E7DA38" w14:textId="2A8F5092"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1339F8" w:rsidRPr="00541F7C" w14:paraId="6B90223C" w14:textId="046C702A"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BDF36A" w14:textId="0D4077C7" w:rsidR="001339F8" w:rsidRPr="00541F7C" w:rsidRDefault="001339F8" w:rsidP="001339F8">
            <w:pPr>
              <w:pStyle w:val="TAL"/>
              <w:rPr>
                <w:sz w:val="16"/>
                <w:szCs w:val="16"/>
              </w:rPr>
            </w:pPr>
            <w:r>
              <w:rPr>
                <w:rFonts w:cs="Arial"/>
                <w:color w:val="000000"/>
                <w:sz w:val="16"/>
                <w:szCs w:val="16"/>
              </w:rPr>
              <w:t>RP-210460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2FF869" w14:textId="7D3FD54C" w:rsidR="001339F8" w:rsidRPr="00541F7C" w:rsidRDefault="001339F8" w:rsidP="001339F8">
            <w:pPr>
              <w:pStyle w:val="TAL"/>
              <w:rPr>
                <w:sz w:val="16"/>
                <w:szCs w:val="16"/>
              </w:rPr>
            </w:pPr>
            <w:r>
              <w:rPr>
                <w:rFonts w:cs="Arial"/>
                <w:color w:val="000000"/>
                <w:sz w:val="16"/>
                <w:szCs w:val="16"/>
              </w:rPr>
              <w:t>Revised SID for XR evaluations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85991E3" w14:textId="14E6B3CE"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F3E7EB8" w14:textId="718CAE97"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4F17B900" w14:textId="3D12BF02" w:rsidR="001339F8" w:rsidRPr="00541F7C" w:rsidRDefault="001339F8" w:rsidP="001339F8">
            <w:pPr>
              <w:pStyle w:val="TAL"/>
              <w:rPr>
                <w:sz w:val="16"/>
                <w:szCs w:val="16"/>
              </w:rPr>
            </w:pPr>
            <w:r>
              <w:rPr>
                <w:rFonts w:cs="Arial"/>
                <w:color w:val="000000"/>
                <w:sz w:val="16"/>
                <w:szCs w:val="16"/>
              </w:rPr>
              <w:t>R1</w:t>
            </w:r>
          </w:p>
        </w:tc>
      </w:tr>
      <w:tr w:rsidR="001339F8" w:rsidRPr="00541F7C" w14:paraId="79F788CD" w14:textId="5C210240"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9783FBB" w14:textId="133675CA" w:rsidR="001339F8" w:rsidRPr="00541F7C" w:rsidRDefault="001339F8" w:rsidP="001339F8">
            <w:pPr>
              <w:pStyle w:val="TAL"/>
              <w:rPr>
                <w:sz w:val="16"/>
                <w:szCs w:val="16"/>
              </w:rPr>
            </w:pPr>
            <w:r>
              <w:rPr>
                <w:rFonts w:cs="Arial"/>
                <w:color w:val="000000"/>
                <w:sz w:val="16"/>
                <w:szCs w:val="16"/>
              </w:rPr>
              <w:t>RP-210633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531B0CA" w14:textId="2B51737E" w:rsidR="001339F8" w:rsidRPr="00541F7C" w:rsidRDefault="001339F8" w:rsidP="001339F8">
            <w:pPr>
              <w:pStyle w:val="TAL"/>
              <w:rPr>
                <w:sz w:val="16"/>
                <w:szCs w:val="16"/>
              </w:rPr>
            </w:pPr>
            <w:r>
              <w:rPr>
                <w:rFonts w:cs="Arial"/>
                <w:color w:val="000000"/>
                <w:sz w:val="16"/>
                <w:szCs w:val="16"/>
              </w:rPr>
              <w:t>Revised SID: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E5816A4" w14:textId="6EC86995"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24696294" w14:textId="19877DE8"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79603580" w14:textId="7DF5DBA9" w:rsidR="001339F8" w:rsidRPr="00541F7C" w:rsidRDefault="001339F8" w:rsidP="001339F8">
            <w:pPr>
              <w:pStyle w:val="TAL"/>
              <w:rPr>
                <w:sz w:val="16"/>
                <w:szCs w:val="16"/>
              </w:rPr>
            </w:pPr>
            <w:r>
              <w:rPr>
                <w:rFonts w:cs="Arial"/>
                <w:color w:val="000000"/>
                <w:sz w:val="16"/>
                <w:szCs w:val="16"/>
              </w:rPr>
              <w:t>R4</w:t>
            </w:r>
          </w:p>
        </w:tc>
      </w:tr>
      <w:tr w:rsidR="001339F8" w:rsidRPr="00541F7C" w14:paraId="18CD64CD" w14:textId="7AF1710C"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6F766" w14:textId="5BF8CCF1" w:rsidR="001339F8" w:rsidRPr="00541F7C" w:rsidRDefault="001339F8" w:rsidP="001339F8">
            <w:pPr>
              <w:pStyle w:val="TAL"/>
              <w:rPr>
                <w:sz w:val="16"/>
                <w:szCs w:val="16"/>
              </w:rPr>
            </w:pPr>
            <w:r>
              <w:rPr>
                <w:rFonts w:cs="Arial"/>
                <w:color w:val="000000"/>
                <w:sz w:val="16"/>
                <w:szCs w:val="16"/>
              </w:rPr>
              <w:t>RP-210706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A0DC099" w14:textId="72DB1EC7" w:rsidR="001339F8" w:rsidRPr="00541F7C" w:rsidRDefault="001339F8" w:rsidP="001339F8">
            <w:pPr>
              <w:pStyle w:val="TAL"/>
              <w:rPr>
                <w:sz w:val="16"/>
                <w:szCs w:val="16"/>
              </w:rPr>
            </w:pPr>
            <w:r>
              <w:rPr>
                <w:rFonts w:cs="Arial"/>
                <w:color w:val="000000"/>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CA28CD1" w14:textId="5B38A157"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3010298" w14:textId="269279EC"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1B8ADBD0" w14:textId="5C5C1B1D" w:rsidR="001339F8" w:rsidRPr="00541F7C" w:rsidRDefault="001339F8" w:rsidP="001339F8">
            <w:pPr>
              <w:pStyle w:val="TAL"/>
              <w:rPr>
                <w:sz w:val="16"/>
                <w:szCs w:val="16"/>
              </w:rPr>
            </w:pPr>
            <w:r>
              <w:rPr>
                <w:rFonts w:cs="Arial"/>
                <w:color w:val="000000"/>
                <w:sz w:val="16"/>
                <w:szCs w:val="16"/>
              </w:rPr>
              <w:t>R4</w:t>
            </w:r>
          </w:p>
        </w:tc>
      </w:tr>
      <w:tr w:rsidR="001339F8" w:rsidRPr="00541F7C" w14:paraId="5E7F9EFF" w14:textId="391F772E"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53FA7A" w14:textId="54891335" w:rsidR="001339F8" w:rsidRPr="00541F7C" w:rsidRDefault="001339F8" w:rsidP="001339F8">
            <w:pPr>
              <w:pStyle w:val="TAL"/>
              <w:rPr>
                <w:sz w:val="16"/>
                <w:szCs w:val="16"/>
              </w:rPr>
            </w:pPr>
            <w:r>
              <w:rPr>
                <w:rFonts w:cs="Arial"/>
                <w:color w:val="000000"/>
                <w:sz w:val="16"/>
                <w:szCs w:val="16"/>
              </w:rPr>
              <w:t>RP-210710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BCD909" w14:textId="29B2B2C5" w:rsidR="001339F8" w:rsidRPr="00541F7C" w:rsidRDefault="001339F8" w:rsidP="001339F8">
            <w:pPr>
              <w:pStyle w:val="TAL"/>
              <w:rPr>
                <w:sz w:val="16"/>
                <w:szCs w:val="16"/>
              </w:rPr>
            </w:pPr>
            <w:r>
              <w:rPr>
                <w:rFonts w:cs="Arial"/>
                <w:color w:val="000000"/>
                <w:sz w:val="16"/>
                <w:szCs w:val="16"/>
              </w:rPr>
              <w:t>Revised SID on 5G NR UE Application Layer Data Throughput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DF0962" w14:textId="4780F33A"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077C9A6" w14:textId="38FFD2BC" w:rsidR="001339F8" w:rsidRPr="00541F7C" w:rsidRDefault="001339F8" w:rsidP="001339F8">
            <w:pPr>
              <w:pStyle w:val="TAL"/>
              <w:rPr>
                <w:sz w:val="16"/>
                <w:szCs w:val="16"/>
              </w:rPr>
            </w:pPr>
            <w:r>
              <w:rPr>
                <w:rFonts w:cs="Arial"/>
                <w:color w:val="000000"/>
                <w:sz w:val="16"/>
                <w:szCs w:val="16"/>
              </w:rPr>
              <w:t>Rel-16</w:t>
            </w:r>
          </w:p>
        </w:tc>
        <w:tc>
          <w:tcPr>
            <w:tcW w:w="537" w:type="dxa"/>
            <w:tcBorders>
              <w:top w:val="nil"/>
              <w:left w:val="nil"/>
              <w:bottom w:val="single" w:sz="4" w:space="0" w:color="auto"/>
              <w:right w:val="single" w:sz="4" w:space="0" w:color="auto"/>
            </w:tcBorders>
          </w:tcPr>
          <w:p w14:paraId="072BF788" w14:textId="494447E5" w:rsidR="001339F8" w:rsidRPr="00541F7C" w:rsidRDefault="001339F8" w:rsidP="001339F8">
            <w:pPr>
              <w:pStyle w:val="TAL"/>
              <w:rPr>
                <w:sz w:val="16"/>
                <w:szCs w:val="16"/>
              </w:rPr>
            </w:pPr>
            <w:r>
              <w:rPr>
                <w:rFonts w:cs="Arial"/>
                <w:color w:val="000000"/>
                <w:sz w:val="16"/>
                <w:szCs w:val="16"/>
              </w:rPr>
              <w:t>R5</w:t>
            </w:r>
          </w:p>
        </w:tc>
      </w:tr>
      <w:tr w:rsidR="001339F8" w:rsidRPr="00541F7C" w14:paraId="04EE3072" w14:textId="3CC3CB63"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4DF93A" w14:textId="5B86EE9C" w:rsidR="001339F8" w:rsidRPr="00541F7C" w:rsidRDefault="001339F8" w:rsidP="001339F8">
            <w:pPr>
              <w:pStyle w:val="TAL"/>
              <w:rPr>
                <w:sz w:val="16"/>
                <w:szCs w:val="16"/>
              </w:rPr>
            </w:pPr>
            <w:r>
              <w:rPr>
                <w:rFonts w:cs="Arial"/>
                <w:color w:val="000000"/>
                <w:sz w:val="16"/>
                <w:szCs w:val="16"/>
              </w:rPr>
              <w:t>RP-210868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55EE742" w14:textId="627CCF61" w:rsidR="001339F8" w:rsidRPr="00541F7C" w:rsidRDefault="001339F8" w:rsidP="001339F8">
            <w:pPr>
              <w:pStyle w:val="TAL"/>
              <w:rPr>
                <w:sz w:val="16"/>
                <w:szCs w:val="16"/>
              </w:rPr>
            </w:pPr>
            <w:r>
              <w:rPr>
                <w:rFonts w:cs="Arial"/>
                <w:color w:val="000000"/>
                <w:sz w:val="16"/>
                <w:szCs w:val="16"/>
              </w:rPr>
              <w:t>Revised SID: Study on NB-IoT/eMTC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4DAA9DD" w14:textId="692CADFA"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33B369CA" w14:textId="721B45AE"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3E5E6A89" w14:textId="1B4D19B3" w:rsidR="001339F8" w:rsidRPr="00541F7C" w:rsidRDefault="001339F8" w:rsidP="001339F8">
            <w:pPr>
              <w:pStyle w:val="TAL"/>
              <w:rPr>
                <w:sz w:val="16"/>
                <w:szCs w:val="16"/>
              </w:rPr>
            </w:pPr>
            <w:r>
              <w:rPr>
                <w:rFonts w:cs="Arial"/>
                <w:color w:val="000000"/>
                <w:sz w:val="16"/>
                <w:szCs w:val="16"/>
              </w:rPr>
              <w:t>R1</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86"/>
        <w:gridCol w:w="1134"/>
        <w:gridCol w:w="709"/>
        <w:gridCol w:w="492"/>
      </w:tblGrid>
      <w:tr w:rsidR="00BF5AB9" w:rsidRPr="00167D1D" w14:paraId="08534320" w14:textId="16FF6B44" w:rsidTr="00BF5AB9">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t xml:space="preserve"> </w:t>
            </w:r>
            <w:r w:rsidRPr="00167D1D">
              <w:rPr>
                <w:rFonts w:ascii="Arial" w:hAnsi="Arial" w:cs="Arial"/>
                <w:color w:val="000000"/>
                <w:sz w:val="16"/>
                <w:szCs w:val="16"/>
              </w:rPr>
              <w:t>Tdoc</w:t>
            </w:r>
          </w:p>
        </w:tc>
        <w:tc>
          <w:tcPr>
            <w:tcW w:w="70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c>
          <w:tcPr>
            <w:tcW w:w="492"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WG</w:t>
            </w:r>
          </w:p>
        </w:tc>
      </w:tr>
      <w:tr w:rsidR="00BF5AB9" w:rsidRPr="00045234" w14:paraId="119D0EDB" w14:textId="4FFCD3E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12C023DF" w:rsidR="00BF5AB9" w:rsidRPr="00693129" w:rsidRDefault="00BF5AB9" w:rsidP="00BF5AB9">
            <w:pPr>
              <w:pStyle w:val="TAL"/>
              <w:keepNext w:val="0"/>
              <w:keepLines w:val="0"/>
              <w:widowControl w:val="0"/>
              <w:rPr>
                <w:sz w:val="16"/>
                <w:szCs w:val="16"/>
              </w:rPr>
            </w:pPr>
            <w:r>
              <w:rPr>
                <w:rFonts w:cs="Arial"/>
                <w:color w:val="000000"/>
                <w:sz w:val="16"/>
                <w:szCs w:val="16"/>
              </w:rPr>
              <w:t>RP-210200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90DEA42" w14:textId="702CCC32" w:rsidR="00BF5AB9" w:rsidRPr="00693129" w:rsidRDefault="00BF5AB9" w:rsidP="00BF5AB9">
            <w:pPr>
              <w:pStyle w:val="TAL"/>
              <w:keepNext w:val="0"/>
              <w:keepLines w:val="0"/>
              <w:widowControl w:val="0"/>
              <w:rPr>
                <w:sz w:val="16"/>
                <w:szCs w:val="16"/>
              </w:rPr>
            </w:pPr>
            <w:r>
              <w:rPr>
                <w:rFonts w:cs="Arial"/>
                <w:color w:val="000000"/>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01A27E1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51CD2AB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15A3E74" w14:textId="194340A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28946F8" w14:textId="6E1AB37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0B98723E" w:rsidR="00BF5AB9" w:rsidRPr="00693129" w:rsidRDefault="00BF5AB9" w:rsidP="00BF5AB9">
            <w:pPr>
              <w:pStyle w:val="TAL"/>
              <w:keepNext w:val="0"/>
              <w:keepLines w:val="0"/>
              <w:widowControl w:val="0"/>
              <w:rPr>
                <w:sz w:val="16"/>
                <w:szCs w:val="16"/>
              </w:rPr>
            </w:pPr>
            <w:r>
              <w:rPr>
                <w:rFonts w:cs="Arial"/>
                <w:color w:val="000000"/>
                <w:sz w:val="16"/>
                <w:szCs w:val="16"/>
              </w:rPr>
              <w:t>RP-210202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6EA047" w14:textId="726369F2"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6AE4564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54CFF60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1162E4F3" w14:textId="4414552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891F8F2" w14:textId="19F5EB2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2EACF62A" w:rsidR="00BF5AB9" w:rsidRPr="00693129" w:rsidRDefault="00BF5AB9" w:rsidP="00BF5AB9">
            <w:pPr>
              <w:pStyle w:val="TAL"/>
              <w:keepNext w:val="0"/>
              <w:keepLines w:val="0"/>
              <w:widowControl w:val="0"/>
              <w:rPr>
                <w:sz w:val="16"/>
                <w:szCs w:val="16"/>
              </w:rPr>
            </w:pPr>
            <w:r>
              <w:rPr>
                <w:rFonts w:cs="Arial"/>
                <w:color w:val="000000"/>
                <w:sz w:val="16"/>
                <w:szCs w:val="16"/>
              </w:rPr>
              <w:t>RP-210204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344B48E" w14:textId="3C6C7277"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2770047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0F681CC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A4B562B" w14:textId="5B14B1F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5EA886A" w14:textId="0735740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5CFA131" w:rsidR="00BF5AB9" w:rsidRPr="00693129" w:rsidRDefault="00BF5AB9" w:rsidP="00BF5AB9">
            <w:pPr>
              <w:pStyle w:val="TAL"/>
              <w:keepNext w:val="0"/>
              <w:keepLines w:val="0"/>
              <w:widowControl w:val="0"/>
              <w:rPr>
                <w:sz w:val="16"/>
                <w:szCs w:val="16"/>
              </w:rPr>
            </w:pPr>
            <w:r>
              <w:rPr>
                <w:rFonts w:cs="Arial"/>
                <w:color w:val="000000"/>
                <w:sz w:val="16"/>
                <w:szCs w:val="16"/>
              </w:rPr>
              <w:t>RP-210210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4216CDE" w14:textId="2967A9EC"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08EE836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4133B08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8B12A87" w14:textId="43FCD615"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8CB771F" w14:textId="2FB94BC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A28DE58" w:rsidR="00BF5AB9" w:rsidRPr="00693129" w:rsidRDefault="00BF5AB9" w:rsidP="00BF5AB9">
            <w:pPr>
              <w:pStyle w:val="TAL"/>
              <w:keepNext w:val="0"/>
              <w:keepLines w:val="0"/>
              <w:widowControl w:val="0"/>
              <w:rPr>
                <w:sz w:val="16"/>
                <w:szCs w:val="16"/>
              </w:rPr>
            </w:pPr>
            <w:r>
              <w:rPr>
                <w:rFonts w:cs="Arial"/>
                <w:color w:val="000000"/>
                <w:sz w:val="16"/>
                <w:szCs w:val="16"/>
              </w:rPr>
              <w:t>RP-210211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65C3CEE" w14:textId="5CE69BBA"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15F10C8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5B7A8EB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29D80E9" w14:textId="55ADACA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1D4F57A" w14:textId="1F67668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264A8CE" w:rsidR="00BF5AB9" w:rsidRPr="00693129" w:rsidRDefault="00BF5AB9" w:rsidP="00BF5AB9">
            <w:pPr>
              <w:pStyle w:val="TAL"/>
              <w:keepNext w:val="0"/>
              <w:keepLines w:val="0"/>
              <w:widowControl w:val="0"/>
              <w:rPr>
                <w:sz w:val="16"/>
                <w:szCs w:val="16"/>
              </w:rPr>
            </w:pPr>
            <w:r>
              <w:rPr>
                <w:rFonts w:cs="Arial"/>
                <w:color w:val="000000"/>
                <w:sz w:val="16"/>
                <w:szCs w:val="16"/>
              </w:rPr>
              <w:t>RP-210227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26B1766" w14:textId="0AACB0B8" w:rsidR="00BF5AB9" w:rsidRPr="00693129" w:rsidRDefault="00BF5AB9" w:rsidP="00BF5AB9">
            <w:pPr>
              <w:pStyle w:val="TAL"/>
              <w:keepNext w:val="0"/>
              <w:keepLines w:val="0"/>
              <w:widowControl w:val="0"/>
              <w:rPr>
                <w:sz w:val="16"/>
                <w:szCs w:val="16"/>
              </w:rPr>
            </w:pPr>
            <w:r>
              <w:rPr>
                <w:rFonts w:cs="Arial"/>
                <w:color w:val="000000"/>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E043A1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233472F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CD42014" w14:textId="02C6933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74C3EC1" w14:textId="50DF88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79300556" w:rsidR="00BF5AB9" w:rsidRPr="00693129" w:rsidRDefault="00BF5AB9" w:rsidP="00BF5AB9">
            <w:pPr>
              <w:pStyle w:val="TAL"/>
              <w:keepNext w:val="0"/>
              <w:keepLines w:val="0"/>
              <w:widowControl w:val="0"/>
              <w:rPr>
                <w:sz w:val="16"/>
                <w:szCs w:val="16"/>
              </w:rPr>
            </w:pPr>
            <w:r>
              <w:rPr>
                <w:rFonts w:cs="Arial"/>
                <w:color w:val="000000"/>
                <w:sz w:val="16"/>
                <w:szCs w:val="16"/>
              </w:rPr>
              <w:t>RP-210316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D440F3" w14:textId="4249B618" w:rsidR="00BF5AB9" w:rsidRPr="00693129" w:rsidRDefault="00BF5AB9" w:rsidP="00BF5AB9">
            <w:pPr>
              <w:pStyle w:val="TAL"/>
              <w:keepNext w:val="0"/>
              <w:keepLines w:val="0"/>
              <w:widowControl w:val="0"/>
              <w:rPr>
                <w:sz w:val="16"/>
                <w:szCs w:val="16"/>
              </w:rPr>
            </w:pPr>
            <w:r>
              <w:rPr>
                <w:rFonts w:cs="Arial"/>
                <w:color w:val="000000"/>
                <w:sz w:val="16"/>
                <w:szCs w:val="16"/>
              </w:rPr>
              <w:t>Revised WID for Rel-17 Multi-SIM WI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0DB885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21095DD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A8317F8" w14:textId="7F62202D"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53E9413C" w14:textId="023B5DAA"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72795016" w:rsidR="00BF5AB9" w:rsidRPr="00693129" w:rsidRDefault="00BF5AB9" w:rsidP="00BF5AB9">
            <w:pPr>
              <w:pStyle w:val="TAL"/>
              <w:keepNext w:val="0"/>
              <w:keepLines w:val="0"/>
              <w:widowControl w:val="0"/>
              <w:rPr>
                <w:sz w:val="16"/>
                <w:szCs w:val="16"/>
              </w:rPr>
            </w:pPr>
            <w:r>
              <w:rPr>
                <w:rFonts w:cs="Arial"/>
                <w:color w:val="000000"/>
                <w:sz w:val="16"/>
                <w:szCs w:val="16"/>
              </w:rPr>
              <w:t>RP-210327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FE607DB" w14:textId="33025201" w:rsidR="00BF5AB9" w:rsidRPr="00693129" w:rsidRDefault="00BF5AB9" w:rsidP="00BF5AB9">
            <w:pPr>
              <w:pStyle w:val="TAL"/>
              <w:keepNext w:val="0"/>
              <w:keepLines w:val="0"/>
              <w:widowControl w:val="0"/>
              <w:rPr>
                <w:sz w:val="16"/>
                <w:szCs w:val="16"/>
              </w:rPr>
            </w:pPr>
            <w:r>
              <w:rPr>
                <w:rFonts w:cs="Arial"/>
                <w:color w:val="000000"/>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7B10CD7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4EA878D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A84EAB2" w14:textId="170B4096"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4AEB490" w14:textId="182C816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05795748" w:rsidR="00BF5AB9" w:rsidRPr="00693129" w:rsidRDefault="00BF5AB9" w:rsidP="00BF5AB9">
            <w:pPr>
              <w:pStyle w:val="TAL"/>
              <w:keepNext w:val="0"/>
              <w:keepLines w:val="0"/>
              <w:widowControl w:val="0"/>
              <w:rPr>
                <w:sz w:val="16"/>
                <w:szCs w:val="16"/>
              </w:rPr>
            </w:pPr>
            <w:r>
              <w:rPr>
                <w:rFonts w:cs="Arial"/>
                <w:color w:val="000000"/>
                <w:sz w:val="16"/>
                <w:szCs w:val="16"/>
              </w:rPr>
              <w:t>RP-210341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A41334B" w14:textId="1B16272C" w:rsidR="00BF5AB9" w:rsidRPr="00693129" w:rsidRDefault="00BF5AB9" w:rsidP="00BF5AB9">
            <w:pPr>
              <w:pStyle w:val="TAL"/>
              <w:keepNext w:val="0"/>
              <w:keepLines w:val="0"/>
              <w:widowControl w:val="0"/>
              <w:rPr>
                <w:sz w:val="16"/>
                <w:szCs w:val="16"/>
              </w:rPr>
            </w:pPr>
            <w:r>
              <w:rPr>
                <w:rFonts w:cs="Arial"/>
                <w:color w:val="000000"/>
                <w:sz w:val="16"/>
                <w:szCs w:val="16"/>
              </w:rPr>
              <w:t>Revised WID for WI Introduction of 1.6 GHz NR supplemental uplink (SUL) band with same uplink frequency range of Band 24; rapporteur: Ligado Networks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3BE9776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0697BCDD"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E6C91D2" w14:textId="25B98187"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EAD691C" w14:textId="262323D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3C6ACE8B" w:rsidR="00BF5AB9" w:rsidRPr="00693129" w:rsidRDefault="00BF5AB9" w:rsidP="00BF5AB9">
            <w:pPr>
              <w:pStyle w:val="TAL"/>
              <w:keepNext w:val="0"/>
              <w:keepLines w:val="0"/>
              <w:widowControl w:val="0"/>
              <w:rPr>
                <w:sz w:val="16"/>
                <w:szCs w:val="16"/>
              </w:rPr>
            </w:pPr>
            <w:r>
              <w:rPr>
                <w:rFonts w:cs="Arial"/>
                <w:color w:val="000000"/>
                <w:sz w:val="16"/>
                <w:szCs w:val="16"/>
              </w:rPr>
              <w:t>RP-210344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6DE1501" w14:textId="68826ED4"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6EE2AE0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093B3BC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D22E75E" w14:textId="58AAEA03"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01B965D" w14:textId="2F12C91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4D953FBF" w:rsidR="00BF5AB9" w:rsidRPr="00693129" w:rsidRDefault="00BF5AB9" w:rsidP="00BF5AB9">
            <w:pPr>
              <w:pStyle w:val="TAL"/>
              <w:keepNext w:val="0"/>
              <w:keepLines w:val="0"/>
              <w:widowControl w:val="0"/>
              <w:rPr>
                <w:sz w:val="16"/>
                <w:szCs w:val="16"/>
              </w:rPr>
            </w:pPr>
            <w:r>
              <w:rPr>
                <w:rFonts w:cs="Arial"/>
                <w:color w:val="000000"/>
                <w:sz w:val="16"/>
                <w:szCs w:val="16"/>
              </w:rPr>
              <w:lastRenderedPageBreak/>
              <w:t>RP-210346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8B95408" w14:textId="71BB7240"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3F1B08B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0B2A6445"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EB8EC7D" w14:textId="2FE06A5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F386129" w14:textId="17556A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0D5D468A" w:rsidR="00BF5AB9" w:rsidRPr="00693129" w:rsidRDefault="00BF5AB9" w:rsidP="00BF5AB9">
            <w:pPr>
              <w:pStyle w:val="TAL"/>
              <w:keepNext w:val="0"/>
              <w:keepLines w:val="0"/>
              <w:widowControl w:val="0"/>
              <w:rPr>
                <w:sz w:val="16"/>
                <w:szCs w:val="16"/>
              </w:rPr>
            </w:pPr>
            <w:r>
              <w:rPr>
                <w:rFonts w:cs="Arial"/>
                <w:color w:val="000000"/>
                <w:sz w:val="16"/>
                <w:szCs w:val="16"/>
              </w:rPr>
              <w:t>RP-210372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F4589C" w14:textId="4E67C545"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for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7E07B730"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090BA573"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42E94A3B" w14:textId="1ED6EDBE"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7A305B67" w14:textId="0AD190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366B5802" w:rsidR="00BF5AB9" w:rsidRPr="00693129" w:rsidRDefault="00BF5AB9" w:rsidP="00BF5AB9">
            <w:pPr>
              <w:pStyle w:val="TAL"/>
              <w:keepNext w:val="0"/>
              <w:keepLines w:val="0"/>
              <w:widowControl w:val="0"/>
              <w:rPr>
                <w:sz w:val="16"/>
                <w:szCs w:val="16"/>
              </w:rPr>
            </w:pPr>
            <w:r>
              <w:rPr>
                <w:rFonts w:cs="Arial"/>
                <w:color w:val="000000"/>
                <w:sz w:val="16"/>
                <w:szCs w:val="16"/>
              </w:rPr>
              <w:t>RP-210377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CD84B6" w14:textId="4F1C113A"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for SON and MDT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02CDC95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2BB2F92F"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24ACDA5F" w14:textId="0C0E5858"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3D687AA4" w14:textId="1642367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1D5FF167" w:rsidR="00BF5AB9" w:rsidRPr="00693129" w:rsidRDefault="00BF5AB9" w:rsidP="00BF5AB9">
            <w:pPr>
              <w:pStyle w:val="TAL"/>
              <w:keepNext w:val="0"/>
              <w:keepLines w:val="0"/>
              <w:widowControl w:val="0"/>
              <w:rPr>
                <w:sz w:val="16"/>
                <w:szCs w:val="16"/>
              </w:rPr>
            </w:pPr>
            <w:r>
              <w:rPr>
                <w:rFonts w:cs="Arial"/>
                <w:color w:val="000000"/>
                <w:sz w:val="16"/>
                <w:szCs w:val="16"/>
              </w:rPr>
              <w:t>RP-210400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49DD0FF" w14:textId="04BCB033"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 Single Radio Voice Call Continuity from 5G to 3G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5C0355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49CB603D"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052F7548" w14:textId="1A37D3E3"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1A340BA7" w14:textId="08B2F1A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AC86921" w:rsidR="00BF5AB9" w:rsidRPr="00693129" w:rsidRDefault="00BF5AB9" w:rsidP="00BF5AB9">
            <w:pPr>
              <w:pStyle w:val="TAL"/>
              <w:keepNext w:val="0"/>
              <w:keepLines w:val="0"/>
              <w:widowControl w:val="0"/>
              <w:rPr>
                <w:sz w:val="16"/>
                <w:szCs w:val="16"/>
              </w:rPr>
            </w:pPr>
            <w:r>
              <w:rPr>
                <w:rFonts w:cs="Arial"/>
                <w:color w:val="000000"/>
                <w:sz w:val="16"/>
                <w:szCs w:val="16"/>
              </w:rPr>
              <w:t>RP-210423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3764F21" w14:textId="257603A3" w:rsidR="00BF5AB9" w:rsidRPr="00693129" w:rsidRDefault="00BF5AB9" w:rsidP="00BF5AB9">
            <w:pPr>
              <w:pStyle w:val="TAL"/>
              <w:keepNext w:val="0"/>
              <w:keepLines w:val="0"/>
              <w:widowControl w:val="0"/>
              <w:rPr>
                <w:sz w:val="16"/>
                <w:szCs w:val="16"/>
              </w:rPr>
            </w:pPr>
            <w:r>
              <w:rPr>
                <w:rFonts w:cs="Arial"/>
                <w:color w:val="000000"/>
                <w:sz w:val="16"/>
                <w:szCs w:val="16"/>
              </w:rPr>
              <w:t>Revised WID: UE Conformance Test Aspects - 5G system with NR and LTE; rapporteur: Ericsson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3B76466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4376B9A0" w:rsidR="00BF5AB9" w:rsidRPr="00693129" w:rsidRDefault="00BF5AB9" w:rsidP="00BF5AB9">
            <w:pPr>
              <w:pStyle w:val="TAL"/>
              <w:keepNext w:val="0"/>
              <w:keepLines w:val="0"/>
              <w:widowControl w:val="0"/>
              <w:rPr>
                <w:sz w:val="16"/>
                <w:szCs w:val="16"/>
              </w:rPr>
            </w:pPr>
            <w:r>
              <w:rPr>
                <w:rFonts w:cs="Arial"/>
                <w:color w:val="000000"/>
                <w:sz w:val="16"/>
                <w:szCs w:val="16"/>
              </w:rPr>
              <w:t>Rel-15</w:t>
            </w:r>
          </w:p>
        </w:tc>
        <w:tc>
          <w:tcPr>
            <w:tcW w:w="492" w:type="dxa"/>
            <w:tcBorders>
              <w:top w:val="nil"/>
              <w:left w:val="nil"/>
              <w:bottom w:val="single" w:sz="4" w:space="0" w:color="auto"/>
              <w:right w:val="single" w:sz="4" w:space="0" w:color="auto"/>
            </w:tcBorders>
          </w:tcPr>
          <w:p w14:paraId="53EE14E5" w14:textId="3CBC066B"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1AD8E47C" w14:textId="6FA48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144F01CD" w:rsidR="00BF5AB9" w:rsidRPr="00693129" w:rsidRDefault="00BF5AB9" w:rsidP="00BF5AB9">
            <w:pPr>
              <w:pStyle w:val="TAL"/>
              <w:keepNext w:val="0"/>
              <w:keepLines w:val="0"/>
              <w:widowControl w:val="0"/>
              <w:rPr>
                <w:sz w:val="16"/>
                <w:szCs w:val="16"/>
              </w:rPr>
            </w:pPr>
            <w:r>
              <w:rPr>
                <w:rFonts w:cs="Arial"/>
                <w:color w:val="000000"/>
                <w:sz w:val="16"/>
                <w:szCs w:val="16"/>
              </w:rPr>
              <w:t>RP-210442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96F234C" w14:textId="3604E187" w:rsidR="00BF5AB9" w:rsidRPr="00693129" w:rsidRDefault="00BF5AB9" w:rsidP="00BF5AB9">
            <w:pPr>
              <w:pStyle w:val="TAL"/>
              <w:keepNext w:val="0"/>
              <w:keepLines w:val="0"/>
              <w:widowControl w:val="0"/>
              <w:rPr>
                <w:sz w:val="16"/>
                <w:szCs w:val="16"/>
              </w:rPr>
            </w:pPr>
            <w:r>
              <w:rPr>
                <w:rFonts w:cs="Arial"/>
                <w:color w:val="000000"/>
                <w:sz w:val="16"/>
                <w:szCs w:val="16"/>
              </w:rPr>
              <w:t>Revised WID: Perf. part: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744CB98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E7666CE"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158E91B0" w14:textId="5F52C2E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1059796" w14:textId="1977D43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050CF2FD" w:rsidR="00BF5AB9" w:rsidRPr="00693129" w:rsidRDefault="00BF5AB9" w:rsidP="00BF5AB9">
            <w:pPr>
              <w:pStyle w:val="TAL"/>
              <w:keepNext w:val="0"/>
              <w:keepLines w:val="0"/>
              <w:widowControl w:val="0"/>
              <w:rPr>
                <w:sz w:val="16"/>
                <w:szCs w:val="16"/>
              </w:rPr>
            </w:pPr>
            <w:r>
              <w:rPr>
                <w:rFonts w:cs="Arial"/>
                <w:color w:val="000000"/>
                <w:sz w:val="16"/>
                <w:szCs w:val="16"/>
              </w:rPr>
              <w:t>RP-210476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FAE4C5" w14:textId="5CD2952C" w:rsidR="00BF5AB9" w:rsidRPr="00693129" w:rsidRDefault="00BF5AB9" w:rsidP="00BF5AB9">
            <w:pPr>
              <w:pStyle w:val="TAL"/>
              <w:keepNext w:val="0"/>
              <w:keepLines w:val="0"/>
              <w:widowControl w:val="0"/>
              <w:rPr>
                <w:sz w:val="16"/>
                <w:szCs w:val="16"/>
              </w:rPr>
            </w:pPr>
            <w:r>
              <w:rPr>
                <w:rFonts w:cs="Arial"/>
                <w:color w:val="000000"/>
                <w:sz w:val="16"/>
                <w:szCs w:val="16"/>
              </w:rPr>
              <w:t>Revised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15B19AD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598E0C7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514520A" w14:textId="4F5CE2C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668307B" w14:textId="179C153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4628776B" w:rsidR="00BF5AB9" w:rsidRPr="00693129" w:rsidRDefault="00BF5AB9" w:rsidP="00BF5AB9">
            <w:pPr>
              <w:pStyle w:val="TAL"/>
              <w:keepNext w:val="0"/>
              <w:keepLines w:val="0"/>
              <w:widowControl w:val="0"/>
              <w:rPr>
                <w:sz w:val="16"/>
                <w:szCs w:val="16"/>
              </w:rPr>
            </w:pPr>
            <w:r>
              <w:rPr>
                <w:rFonts w:cs="Arial"/>
                <w:color w:val="000000"/>
                <w:sz w:val="16"/>
                <w:szCs w:val="16"/>
              </w:rPr>
              <w:t>RP-210478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AE21F4" w14:textId="197A1672" w:rsidR="00BF5AB9" w:rsidRPr="00693129" w:rsidRDefault="00BF5AB9" w:rsidP="00BF5AB9">
            <w:pPr>
              <w:pStyle w:val="TAL"/>
              <w:keepNext w:val="0"/>
              <w:keepLines w:val="0"/>
              <w:widowControl w:val="0"/>
              <w:rPr>
                <w:sz w:val="16"/>
                <w:szCs w:val="16"/>
              </w:rPr>
            </w:pPr>
            <w:r>
              <w:rPr>
                <w:rFonts w:cs="Arial"/>
                <w:color w:val="000000"/>
                <w:sz w:val="16"/>
                <w:szCs w:val="16"/>
              </w:rPr>
              <w:t>Revised WID: Downlink interruption for NR and EN-DC band combinations to conduct dynamic Tx Switching in Uplink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7BBBCD5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6EC11F6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9E78333" w14:textId="39759FB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5B0AA3C" w14:textId="21A124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2DC92F91" w:rsidR="00BF5AB9" w:rsidRPr="00693129" w:rsidRDefault="00BF5AB9" w:rsidP="00BF5AB9">
            <w:pPr>
              <w:pStyle w:val="TAL"/>
              <w:keepNext w:val="0"/>
              <w:keepLines w:val="0"/>
              <w:widowControl w:val="0"/>
              <w:rPr>
                <w:sz w:val="16"/>
                <w:szCs w:val="16"/>
              </w:rPr>
            </w:pPr>
            <w:r>
              <w:rPr>
                <w:rFonts w:cs="Arial"/>
                <w:color w:val="000000"/>
                <w:sz w:val="16"/>
                <w:szCs w:val="16"/>
              </w:rPr>
              <w:t>RP-210495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031BE69" w14:textId="1A32A473" w:rsidR="00BF5AB9" w:rsidRPr="00693129" w:rsidRDefault="00BF5AB9" w:rsidP="00BF5AB9">
            <w:pPr>
              <w:pStyle w:val="TAL"/>
              <w:keepNext w:val="0"/>
              <w:keepLines w:val="0"/>
              <w:widowControl w:val="0"/>
              <w:rPr>
                <w:sz w:val="16"/>
                <w:szCs w:val="16"/>
              </w:rPr>
            </w:pPr>
            <w:r>
              <w:rPr>
                <w:rFonts w:cs="Arial"/>
                <w:color w:val="000000"/>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23DB80E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36EE0A4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E07EE70" w14:textId="707D6075"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A987A6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E1C212" w14:textId="5C56DD95" w:rsidR="00BF5AB9" w:rsidRPr="00693129" w:rsidRDefault="00BF5AB9" w:rsidP="00BF5AB9">
            <w:pPr>
              <w:pStyle w:val="TAL"/>
              <w:keepNext w:val="0"/>
              <w:keepLines w:val="0"/>
              <w:widowControl w:val="0"/>
              <w:rPr>
                <w:sz w:val="16"/>
                <w:szCs w:val="16"/>
              </w:rPr>
            </w:pPr>
            <w:r>
              <w:rPr>
                <w:rFonts w:cs="Arial"/>
                <w:color w:val="000000"/>
                <w:sz w:val="16"/>
                <w:szCs w:val="16"/>
              </w:rPr>
              <w:t>RP-210497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DEFD29" w14:textId="0B7F8954" w:rsidR="00BF5AB9" w:rsidRPr="00693129" w:rsidRDefault="00BF5AB9" w:rsidP="00BF5AB9">
            <w:pPr>
              <w:pStyle w:val="TAL"/>
              <w:keepNext w:val="0"/>
              <w:keepLines w:val="0"/>
              <w:widowControl w:val="0"/>
              <w:rPr>
                <w:sz w:val="16"/>
                <w:szCs w:val="16"/>
              </w:rPr>
            </w:pPr>
            <w:r>
              <w:rPr>
                <w:rFonts w:cs="Arial"/>
                <w:color w:val="000000"/>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6A2F8D2" w14:textId="36C41A1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5304B8F" w14:textId="1C2964C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18CF7A6E" w14:textId="14EA6A0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B6F08E"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3FD28F" w14:textId="3F305492" w:rsidR="00BF5AB9" w:rsidRPr="00693129" w:rsidRDefault="00BF5AB9" w:rsidP="00BF5AB9">
            <w:pPr>
              <w:pStyle w:val="TAL"/>
              <w:keepNext w:val="0"/>
              <w:keepLines w:val="0"/>
              <w:widowControl w:val="0"/>
              <w:rPr>
                <w:sz w:val="16"/>
                <w:szCs w:val="16"/>
              </w:rPr>
            </w:pPr>
            <w:r>
              <w:rPr>
                <w:rFonts w:cs="Arial"/>
                <w:color w:val="000000"/>
                <w:sz w:val="16"/>
                <w:szCs w:val="16"/>
              </w:rPr>
              <w:t>RP-210540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7D98E7" w14:textId="3C2940AD" w:rsidR="00BF5AB9" w:rsidRPr="00693129" w:rsidRDefault="00BF5AB9" w:rsidP="00BF5AB9">
            <w:pPr>
              <w:pStyle w:val="TAL"/>
              <w:keepNext w:val="0"/>
              <w:keepLines w:val="0"/>
              <w:widowControl w:val="0"/>
              <w:rPr>
                <w:sz w:val="16"/>
                <w:szCs w:val="16"/>
              </w:rPr>
            </w:pPr>
            <w:r>
              <w:rPr>
                <w:rFonts w:cs="Arial"/>
                <w:color w:val="000000"/>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5FD7C5" w14:textId="15A30C4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3E5722B" w14:textId="2B1BF5E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45987AD" w14:textId="7FF3772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993CF51"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305163" w14:textId="5A015C3E" w:rsidR="00BF5AB9" w:rsidRPr="00693129" w:rsidRDefault="00BF5AB9" w:rsidP="00BF5AB9">
            <w:pPr>
              <w:pStyle w:val="TAL"/>
              <w:keepNext w:val="0"/>
              <w:keepLines w:val="0"/>
              <w:widowControl w:val="0"/>
              <w:rPr>
                <w:sz w:val="16"/>
                <w:szCs w:val="16"/>
              </w:rPr>
            </w:pPr>
            <w:r>
              <w:rPr>
                <w:rFonts w:cs="Arial"/>
                <w:color w:val="000000"/>
                <w:sz w:val="16"/>
                <w:szCs w:val="16"/>
              </w:rPr>
              <w:t>RP-210542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0AEF684" w14:textId="013CAD10" w:rsidR="00BF5AB9" w:rsidRPr="00693129" w:rsidRDefault="00BF5AB9" w:rsidP="00BF5AB9">
            <w:pPr>
              <w:pStyle w:val="TAL"/>
              <w:keepNext w:val="0"/>
              <w:keepLines w:val="0"/>
              <w:widowControl w:val="0"/>
              <w:rPr>
                <w:sz w:val="16"/>
                <w:szCs w:val="16"/>
              </w:rPr>
            </w:pPr>
            <w:r>
              <w:rPr>
                <w:rFonts w:cs="Arial"/>
                <w:color w:val="000000"/>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33FE99" w14:textId="0FC7FFE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CBAE27D" w14:textId="06B1FB0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88FA403" w14:textId="5361BCA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905FE5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56B47F" w14:textId="5F570819" w:rsidR="00BF5AB9" w:rsidRPr="00693129" w:rsidRDefault="00BF5AB9" w:rsidP="00BF5AB9">
            <w:pPr>
              <w:pStyle w:val="TAL"/>
              <w:keepNext w:val="0"/>
              <w:keepLines w:val="0"/>
              <w:widowControl w:val="0"/>
              <w:rPr>
                <w:sz w:val="16"/>
                <w:szCs w:val="16"/>
              </w:rPr>
            </w:pPr>
            <w:r>
              <w:rPr>
                <w:rFonts w:cs="Arial"/>
                <w:color w:val="000000"/>
                <w:sz w:val="16"/>
                <w:szCs w:val="16"/>
              </w:rPr>
              <w:t>RP-210555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9575244" w14:textId="28DE7E86" w:rsidR="00BF5AB9" w:rsidRPr="00693129" w:rsidRDefault="00BF5AB9" w:rsidP="00BF5AB9">
            <w:pPr>
              <w:pStyle w:val="TAL"/>
              <w:keepNext w:val="0"/>
              <w:keepLines w:val="0"/>
              <w:widowControl w:val="0"/>
              <w:rPr>
                <w:sz w:val="16"/>
                <w:szCs w:val="16"/>
              </w:rPr>
            </w:pPr>
            <w:r>
              <w:rPr>
                <w:rFonts w:cs="Arial"/>
                <w:color w:val="000000"/>
                <w:sz w:val="16"/>
                <w:szCs w:val="16"/>
              </w:rPr>
              <w:t>WID revision: High power UE for NR TDD intra-band Carrier Aggregation in frequency range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5FBC449" w14:textId="7AA8B38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6A5E63B" w14:textId="34FCC5A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57E4ABC" w14:textId="6790124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B523C9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B0E2E0" w14:textId="6342776E" w:rsidR="00BF5AB9" w:rsidRPr="00693129" w:rsidRDefault="00BF5AB9" w:rsidP="00BF5AB9">
            <w:pPr>
              <w:pStyle w:val="TAL"/>
              <w:keepNext w:val="0"/>
              <w:keepLines w:val="0"/>
              <w:widowControl w:val="0"/>
              <w:rPr>
                <w:sz w:val="16"/>
                <w:szCs w:val="16"/>
              </w:rPr>
            </w:pPr>
            <w:r>
              <w:rPr>
                <w:rFonts w:cs="Arial"/>
                <w:color w:val="000000"/>
                <w:sz w:val="16"/>
                <w:szCs w:val="16"/>
              </w:rPr>
              <w:t>RP-210557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9FC6E10" w14:textId="07ECAC61" w:rsidR="00BF5AB9" w:rsidRPr="00693129" w:rsidRDefault="00BF5AB9" w:rsidP="00BF5AB9">
            <w:pPr>
              <w:pStyle w:val="TAL"/>
              <w:keepNext w:val="0"/>
              <w:keepLines w:val="0"/>
              <w:widowControl w:val="0"/>
              <w:rPr>
                <w:sz w:val="16"/>
                <w:szCs w:val="16"/>
              </w:rPr>
            </w:pPr>
            <w:r>
              <w:rPr>
                <w:rFonts w:cs="Arial"/>
                <w:color w:val="000000"/>
                <w:sz w:val="16"/>
                <w:szCs w:val="16"/>
              </w:rPr>
              <w:t>WID revision: Additional NR bands for UL-MIMO power class 3 (PC3)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17289E" w14:textId="1D9DAA8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7DEFD9" w14:textId="44A4CE9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566FF06" w14:textId="1D1B5C42"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D53FD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F04D34" w14:textId="060E98DB" w:rsidR="00BF5AB9" w:rsidRPr="00693129" w:rsidRDefault="00BF5AB9" w:rsidP="00BF5AB9">
            <w:pPr>
              <w:pStyle w:val="TAL"/>
              <w:keepNext w:val="0"/>
              <w:keepLines w:val="0"/>
              <w:widowControl w:val="0"/>
              <w:rPr>
                <w:sz w:val="16"/>
                <w:szCs w:val="16"/>
              </w:rPr>
            </w:pPr>
            <w:r>
              <w:rPr>
                <w:rFonts w:cs="Arial"/>
                <w:color w:val="000000"/>
                <w:sz w:val="16"/>
                <w:szCs w:val="16"/>
              </w:rPr>
              <w:t>RP-210559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0CEC92F" w14:textId="790ABC5C" w:rsidR="00BF5AB9" w:rsidRPr="00693129" w:rsidRDefault="00BF5AB9" w:rsidP="00BF5AB9">
            <w:pPr>
              <w:pStyle w:val="TAL"/>
              <w:keepNext w:val="0"/>
              <w:keepLines w:val="0"/>
              <w:widowControl w:val="0"/>
              <w:rPr>
                <w:sz w:val="16"/>
                <w:szCs w:val="16"/>
              </w:rPr>
            </w:pPr>
            <w:r>
              <w:rPr>
                <w:rFonts w:cs="Arial"/>
                <w:color w:val="000000"/>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80915AC" w14:textId="2BE9009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913C3B" w14:textId="24C8F32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1C0679F" w14:textId="3DAF179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0EA1D8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F9C424" w14:textId="68E96CD1" w:rsidR="00BF5AB9" w:rsidRPr="00693129" w:rsidRDefault="00BF5AB9" w:rsidP="00BF5AB9">
            <w:pPr>
              <w:pStyle w:val="TAL"/>
              <w:keepNext w:val="0"/>
              <w:keepLines w:val="0"/>
              <w:widowControl w:val="0"/>
              <w:rPr>
                <w:sz w:val="16"/>
                <w:szCs w:val="16"/>
              </w:rPr>
            </w:pPr>
            <w:r>
              <w:rPr>
                <w:rFonts w:cs="Arial"/>
                <w:color w:val="000000"/>
                <w:sz w:val="16"/>
                <w:szCs w:val="16"/>
              </w:rPr>
              <w:t>RP-210561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E64FC6" w14:textId="5E007720" w:rsidR="00BF5AB9" w:rsidRPr="00693129" w:rsidRDefault="00BF5AB9" w:rsidP="00BF5AB9">
            <w:pPr>
              <w:pStyle w:val="TAL"/>
              <w:keepNext w:val="0"/>
              <w:keepLines w:val="0"/>
              <w:widowControl w:val="0"/>
              <w:rPr>
                <w:sz w:val="16"/>
                <w:szCs w:val="16"/>
              </w:rPr>
            </w:pPr>
            <w:r>
              <w:rPr>
                <w:rFonts w:cs="Arial"/>
                <w:color w:val="000000"/>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C8F4FB2" w14:textId="52E6E15D"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0F147AB" w14:textId="7E60855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43572318" w14:textId="01298807"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7D409D6"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683C8C" w14:textId="11B55870" w:rsidR="00BF5AB9" w:rsidRPr="00693129" w:rsidRDefault="00BF5AB9" w:rsidP="00BF5AB9">
            <w:pPr>
              <w:pStyle w:val="TAL"/>
              <w:keepNext w:val="0"/>
              <w:keepLines w:val="0"/>
              <w:widowControl w:val="0"/>
              <w:rPr>
                <w:sz w:val="16"/>
                <w:szCs w:val="16"/>
              </w:rPr>
            </w:pPr>
            <w:r>
              <w:rPr>
                <w:rFonts w:cs="Arial"/>
                <w:color w:val="000000"/>
                <w:sz w:val="16"/>
                <w:szCs w:val="16"/>
              </w:rPr>
              <w:t>RP-210563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FE7CF00" w14:textId="750E6925" w:rsidR="00BF5AB9" w:rsidRPr="00693129" w:rsidRDefault="00BF5AB9" w:rsidP="00BF5AB9">
            <w:pPr>
              <w:pStyle w:val="TAL"/>
              <w:keepNext w:val="0"/>
              <w:keepLines w:val="0"/>
              <w:widowControl w:val="0"/>
              <w:rPr>
                <w:sz w:val="16"/>
                <w:szCs w:val="16"/>
              </w:rPr>
            </w:pPr>
            <w:r>
              <w:rPr>
                <w:rFonts w:cs="Arial"/>
                <w:color w:val="000000"/>
                <w:sz w:val="16"/>
                <w:szCs w:val="16"/>
              </w:rPr>
              <w:t>WID revision: Rel-17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FD34D9" w14:textId="44E4B3F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E160CA" w14:textId="14D7F60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74B1E3F" w14:textId="31542B8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9B24AF3"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B8F361" w14:textId="2C08C9A3" w:rsidR="00BF5AB9" w:rsidRPr="00693129" w:rsidRDefault="00BF5AB9" w:rsidP="00BF5AB9">
            <w:pPr>
              <w:pStyle w:val="TAL"/>
              <w:keepNext w:val="0"/>
              <w:keepLines w:val="0"/>
              <w:widowControl w:val="0"/>
              <w:rPr>
                <w:sz w:val="16"/>
                <w:szCs w:val="16"/>
              </w:rPr>
            </w:pPr>
            <w:r>
              <w:rPr>
                <w:rFonts w:cs="Arial"/>
                <w:color w:val="000000"/>
                <w:sz w:val="16"/>
                <w:szCs w:val="16"/>
              </w:rPr>
              <w:t>RP-210588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5DC8BA" w14:textId="682C3CD7" w:rsidR="00BF5AB9" w:rsidRPr="00693129" w:rsidRDefault="00BF5AB9" w:rsidP="00BF5AB9">
            <w:pPr>
              <w:pStyle w:val="TAL"/>
              <w:keepNext w:val="0"/>
              <w:keepLines w:val="0"/>
              <w:widowControl w:val="0"/>
              <w:rPr>
                <w:sz w:val="16"/>
                <w:szCs w:val="16"/>
              </w:rPr>
            </w:pPr>
            <w:r>
              <w:rPr>
                <w:rFonts w:cs="Arial"/>
                <w:color w:val="000000"/>
                <w:sz w:val="16"/>
                <w:szCs w:val="16"/>
              </w:rPr>
              <w:t>Revised WID: Band combinations for Uu and V2X con-current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EA3E0C" w14:textId="04270104"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5B07DC" w14:textId="675EA20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A4950EC" w14:textId="0517336A"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61F83D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7F8D81F" w14:textId="164D4039" w:rsidR="00BF5AB9" w:rsidRPr="00693129" w:rsidRDefault="00BF5AB9" w:rsidP="00BF5AB9">
            <w:pPr>
              <w:pStyle w:val="TAL"/>
              <w:keepNext w:val="0"/>
              <w:keepLines w:val="0"/>
              <w:widowControl w:val="0"/>
              <w:rPr>
                <w:sz w:val="16"/>
                <w:szCs w:val="16"/>
              </w:rPr>
            </w:pPr>
            <w:r>
              <w:rPr>
                <w:rFonts w:cs="Arial"/>
                <w:color w:val="000000"/>
                <w:sz w:val="16"/>
                <w:szCs w:val="16"/>
              </w:rPr>
              <w:t>RP-210590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0880B30" w14:textId="2CA597F6" w:rsidR="00BF5AB9" w:rsidRPr="00693129" w:rsidRDefault="00BF5AB9" w:rsidP="00BF5AB9">
            <w:pPr>
              <w:pStyle w:val="TAL"/>
              <w:keepNext w:val="0"/>
              <w:keepLines w:val="0"/>
              <w:widowControl w:val="0"/>
              <w:rPr>
                <w:sz w:val="16"/>
                <w:szCs w:val="16"/>
              </w:rPr>
            </w:pPr>
            <w:r>
              <w:rPr>
                <w:rFonts w:cs="Arial"/>
                <w:color w:val="000000"/>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E21CF74" w14:textId="67C3764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2209CFC" w14:textId="509C9D2A"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68336110" w14:textId="23463046"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3A5DDAD"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35C0C0" w14:textId="56B6A301" w:rsidR="00BF5AB9" w:rsidRPr="00693129" w:rsidRDefault="00BF5AB9" w:rsidP="00BF5AB9">
            <w:pPr>
              <w:pStyle w:val="TAL"/>
              <w:keepNext w:val="0"/>
              <w:keepLines w:val="0"/>
              <w:widowControl w:val="0"/>
              <w:rPr>
                <w:sz w:val="16"/>
                <w:szCs w:val="16"/>
              </w:rPr>
            </w:pPr>
            <w:r>
              <w:rPr>
                <w:rFonts w:cs="Arial"/>
                <w:color w:val="000000"/>
                <w:sz w:val="16"/>
                <w:szCs w:val="16"/>
              </w:rPr>
              <w:t>RP-210679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3064D6" w14:textId="37983255" w:rsidR="00BF5AB9" w:rsidRPr="00693129" w:rsidRDefault="00BF5AB9" w:rsidP="00BF5AB9">
            <w:pPr>
              <w:pStyle w:val="TAL"/>
              <w:keepNext w:val="0"/>
              <w:keepLines w:val="0"/>
              <w:widowControl w:val="0"/>
              <w:rPr>
                <w:sz w:val="16"/>
                <w:szCs w:val="16"/>
              </w:rPr>
            </w:pPr>
            <w:r>
              <w:rPr>
                <w:rFonts w:cs="Arial"/>
                <w:color w:val="000000"/>
                <w:sz w:val="16"/>
                <w:szCs w:val="16"/>
              </w:rPr>
              <w:t>Revised WID: NR and MR-DC measurement gap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E992C79" w14:textId="64CFBF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4C09C8" w14:textId="110465D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11FFFD1" w14:textId="70C2926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1BCA4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1E025C" w14:textId="73789D2A" w:rsidR="00BF5AB9" w:rsidRPr="00693129" w:rsidRDefault="00BF5AB9" w:rsidP="00BF5AB9">
            <w:pPr>
              <w:pStyle w:val="TAL"/>
              <w:keepNext w:val="0"/>
              <w:keepLines w:val="0"/>
              <w:widowControl w:val="0"/>
              <w:rPr>
                <w:sz w:val="16"/>
                <w:szCs w:val="16"/>
              </w:rPr>
            </w:pPr>
            <w:r>
              <w:rPr>
                <w:rFonts w:cs="Arial"/>
                <w:color w:val="000000"/>
                <w:sz w:val="16"/>
                <w:szCs w:val="16"/>
              </w:rPr>
              <w:t>RP-210707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94D5F82" w14:textId="75324360" w:rsidR="00BF5AB9" w:rsidRPr="00693129" w:rsidRDefault="00BF5AB9" w:rsidP="00BF5AB9">
            <w:pPr>
              <w:pStyle w:val="TAL"/>
              <w:keepNext w:val="0"/>
              <w:keepLines w:val="0"/>
              <w:widowControl w:val="0"/>
              <w:rPr>
                <w:sz w:val="16"/>
                <w:szCs w:val="16"/>
              </w:rPr>
            </w:pPr>
            <w:r>
              <w:rPr>
                <w:rFonts w:cs="Arial"/>
                <w:color w:val="000000"/>
                <w:sz w:val="16"/>
                <w:szCs w:val="16"/>
              </w:rPr>
              <w:t>Revised WID on Introduction of NR band n85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855E123" w14:textId="244FA21A"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1AAA633" w14:textId="1E0A8C6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AB6CBFD" w14:textId="661C262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7A24679" w14:textId="51531B6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7279A6FE" w:rsidR="00BF5AB9" w:rsidRPr="00693129" w:rsidRDefault="00BF5AB9" w:rsidP="00BF5AB9">
            <w:pPr>
              <w:pStyle w:val="TAL"/>
              <w:keepNext w:val="0"/>
              <w:keepLines w:val="0"/>
              <w:widowControl w:val="0"/>
              <w:rPr>
                <w:sz w:val="16"/>
                <w:szCs w:val="16"/>
              </w:rPr>
            </w:pPr>
            <w:r>
              <w:rPr>
                <w:rFonts w:cs="Arial"/>
                <w:color w:val="000000"/>
                <w:sz w:val="16"/>
                <w:szCs w:val="16"/>
              </w:rPr>
              <w:t>RP-210714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0D3134C" w14:textId="40085F27" w:rsidR="00BF5AB9" w:rsidRPr="00693129" w:rsidRDefault="00BF5AB9" w:rsidP="00BF5AB9">
            <w:pPr>
              <w:pStyle w:val="TAL"/>
              <w:keepNext w:val="0"/>
              <w:keepLines w:val="0"/>
              <w:widowControl w:val="0"/>
              <w:rPr>
                <w:sz w:val="16"/>
                <w:szCs w:val="16"/>
              </w:rPr>
            </w:pPr>
            <w:r>
              <w:rPr>
                <w:rFonts w:cs="Arial"/>
                <w:color w:val="000000"/>
                <w:sz w:val="16"/>
                <w:szCs w:val="16"/>
              </w:rPr>
              <w:t>Revised WID UE Conformance Test Aspects - Optimisations on UE radio capability signalling – NR/E-UTRA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1C371ED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09A685AF"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7C4DFFCC" w14:textId="546335CF"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318E64C5" w14:textId="575B31B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7D14189E" w:rsidR="00BF5AB9" w:rsidRPr="00693129" w:rsidRDefault="00BF5AB9" w:rsidP="00BF5AB9">
            <w:pPr>
              <w:pStyle w:val="TAL"/>
              <w:keepNext w:val="0"/>
              <w:keepLines w:val="0"/>
              <w:widowControl w:val="0"/>
              <w:rPr>
                <w:sz w:val="16"/>
                <w:szCs w:val="16"/>
              </w:rPr>
            </w:pPr>
            <w:r>
              <w:rPr>
                <w:rFonts w:cs="Arial"/>
                <w:color w:val="000000"/>
                <w:sz w:val="16"/>
                <w:szCs w:val="16"/>
              </w:rPr>
              <w:t>RP-210716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4BA094C" w14:textId="07015E1D"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 CLI handling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5A8423A0"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1A578798"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608F1604" w14:textId="2AF99D39"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62DDEE04" w14:textId="6C4C7D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451166BA" w:rsidR="00BF5AB9" w:rsidRPr="00693129" w:rsidRDefault="00BF5AB9" w:rsidP="00BF5AB9">
            <w:pPr>
              <w:pStyle w:val="TAL"/>
              <w:keepNext w:val="0"/>
              <w:keepLines w:val="0"/>
              <w:widowControl w:val="0"/>
              <w:rPr>
                <w:sz w:val="16"/>
                <w:szCs w:val="16"/>
              </w:rPr>
            </w:pPr>
            <w:r>
              <w:rPr>
                <w:rFonts w:cs="Arial"/>
                <w:color w:val="000000"/>
                <w:sz w:val="16"/>
                <w:szCs w:val="16"/>
              </w:rPr>
              <w:t>RP-210722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91474B0" w14:textId="479ED14D" w:rsidR="00BF5AB9" w:rsidRPr="00693129" w:rsidRDefault="00BF5AB9" w:rsidP="00BF5AB9">
            <w:pPr>
              <w:pStyle w:val="TAL"/>
              <w:keepNext w:val="0"/>
              <w:keepLines w:val="0"/>
              <w:widowControl w:val="0"/>
              <w:rPr>
                <w:sz w:val="16"/>
                <w:szCs w:val="16"/>
              </w:rPr>
            </w:pPr>
            <w:r>
              <w:rPr>
                <w:rFonts w:cs="Arial"/>
                <w:color w:val="000000"/>
                <w:sz w:val="16"/>
                <w:szCs w:val="16"/>
              </w:rPr>
              <w:t>WID revision: Introduction of channel bandwidths 35MHz and 45MHz for NR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32D047B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7B5D3CE1"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4D832652" w14:textId="60F0E160"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DDC0848" w14:textId="3B61F39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5FBF6720" w:rsidR="00BF5AB9" w:rsidRPr="00693129" w:rsidRDefault="00BF5AB9" w:rsidP="00BF5AB9">
            <w:pPr>
              <w:pStyle w:val="TAL"/>
              <w:keepNext w:val="0"/>
              <w:keepLines w:val="0"/>
              <w:widowControl w:val="0"/>
              <w:rPr>
                <w:sz w:val="16"/>
                <w:szCs w:val="16"/>
              </w:rPr>
            </w:pPr>
            <w:r>
              <w:rPr>
                <w:rFonts w:cs="Arial"/>
                <w:color w:val="000000"/>
                <w:sz w:val="16"/>
                <w:szCs w:val="16"/>
              </w:rPr>
              <w:t>RP-210758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C610D1E" w14:textId="4CE42CDD" w:rsidR="00BF5AB9" w:rsidRPr="00693129" w:rsidRDefault="00BF5AB9" w:rsidP="00BF5AB9">
            <w:pPr>
              <w:pStyle w:val="TAL"/>
              <w:keepNext w:val="0"/>
              <w:keepLines w:val="0"/>
              <w:widowControl w:val="0"/>
              <w:rPr>
                <w:sz w:val="16"/>
                <w:szCs w:val="16"/>
              </w:rPr>
            </w:pPr>
            <w:r>
              <w:rPr>
                <w:rFonts w:cs="Arial"/>
                <w:color w:val="000000"/>
                <w:sz w:val="16"/>
                <w:szCs w:val="16"/>
              </w:rPr>
              <w:t>Revised WID on Enhancements to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6899E5E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731519D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7CA3BCC" w14:textId="0B8E42C7"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1C557EEC" w14:textId="6464E27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BA479C6" w:rsidR="00BF5AB9" w:rsidRPr="00693129" w:rsidRDefault="00BF5AB9" w:rsidP="00BF5AB9">
            <w:pPr>
              <w:pStyle w:val="TAL"/>
              <w:keepNext w:val="0"/>
              <w:keepLines w:val="0"/>
              <w:widowControl w:val="0"/>
              <w:rPr>
                <w:sz w:val="16"/>
                <w:szCs w:val="16"/>
              </w:rPr>
            </w:pPr>
            <w:r>
              <w:rPr>
                <w:rFonts w:cs="Arial"/>
                <w:color w:val="000000"/>
                <w:sz w:val="16"/>
                <w:szCs w:val="16"/>
              </w:rPr>
              <w:t>RP-210760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D4CEDD9" w14:textId="1FE08496"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034B387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77C151F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D4FE105" w14:textId="14030661"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1391E04" w14:textId="4C7839B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1604B948" w:rsidR="00BF5AB9" w:rsidRPr="00693129" w:rsidRDefault="00BF5AB9" w:rsidP="00BF5AB9">
            <w:pPr>
              <w:pStyle w:val="TAL"/>
              <w:keepNext w:val="0"/>
              <w:keepLines w:val="0"/>
              <w:widowControl w:val="0"/>
              <w:rPr>
                <w:sz w:val="16"/>
                <w:szCs w:val="16"/>
              </w:rPr>
            </w:pPr>
            <w:r>
              <w:rPr>
                <w:rFonts w:cs="Arial"/>
                <w:color w:val="000000"/>
                <w:sz w:val="16"/>
                <w:szCs w:val="16"/>
              </w:rPr>
              <w:t>RP-210762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393620" w14:textId="4E44AD29" w:rsidR="00BF5AB9" w:rsidRPr="00693129" w:rsidRDefault="00BF5AB9" w:rsidP="00BF5AB9">
            <w:pPr>
              <w:pStyle w:val="TAL"/>
              <w:keepNext w:val="0"/>
              <w:keepLines w:val="0"/>
              <w:widowControl w:val="0"/>
              <w:rPr>
                <w:sz w:val="16"/>
                <w:szCs w:val="16"/>
              </w:rPr>
            </w:pPr>
            <w:r>
              <w:rPr>
                <w:rFonts w:cs="Arial"/>
                <w:color w:val="000000"/>
                <w:sz w:val="16"/>
                <w:szCs w:val="16"/>
              </w:rPr>
              <w:t>Revised 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3BB3EB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070360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B4BAEA0" w14:textId="53187D4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CC6E601" w14:textId="6176F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1BABE906" w:rsidR="00BF5AB9" w:rsidRPr="00693129" w:rsidRDefault="00BF5AB9" w:rsidP="00BF5AB9">
            <w:pPr>
              <w:pStyle w:val="TAL"/>
              <w:keepNext w:val="0"/>
              <w:keepLines w:val="0"/>
              <w:widowControl w:val="0"/>
              <w:rPr>
                <w:sz w:val="16"/>
                <w:szCs w:val="16"/>
              </w:rPr>
            </w:pPr>
            <w:r>
              <w:rPr>
                <w:rFonts w:cs="Arial"/>
                <w:color w:val="000000"/>
                <w:sz w:val="16"/>
                <w:szCs w:val="16"/>
              </w:rPr>
              <w:t>RP-210766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29C61EA" w14:textId="2D17445A" w:rsidR="00BF5AB9" w:rsidRPr="00693129" w:rsidRDefault="00BF5AB9" w:rsidP="00BF5AB9">
            <w:pPr>
              <w:pStyle w:val="TAL"/>
              <w:keepNext w:val="0"/>
              <w:keepLines w:val="0"/>
              <w:widowControl w:val="0"/>
              <w:rPr>
                <w:sz w:val="16"/>
                <w:szCs w:val="16"/>
              </w:rPr>
            </w:pPr>
            <w:r>
              <w:rPr>
                <w:rFonts w:cs="Arial"/>
                <w:color w:val="000000"/>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70A5FAD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96367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BA13E9D" w14:textId="6D8BA014"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DF8D584" w14:textId="63EBE96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2B46DDC5" w:rsidR="00BF5AB9" w:rsidRPr="00693129" w:rsidRDefault="00BF5AB9" w:rsidP="00BF5AB9">
            <w:pPr>
              <w:pStyle w:val="TAL"/>
              <w:keepNext w:val="0"/>
              <w:keepLines w:val="0"/>
              <w:widowControl w:val="0"/>
              <w:rPr>
                <w:sz w:val="16"/>
                <w:szCs w:val="16"/>
              </w:rPr>
            </w:pPr>
            <w:r>
              <w:rPr>
                <w:rFonts w:cs="Arial"/>
                <w:color w:val="000000"/>
                <w:sz w:val="16"/>
                <w:szCs w:val="16"/>
              </w:rPr>
              <w:t>RP-210800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7BA8792" w14:textId="58B69D51" w:rsidR="00BF5AB9" w:rsidRPr="00693129" w:rsidRDefault="00BF5AB9" w:rsidP="00BF5AB9">
            <w:pPr>
              <w:pStyle w:val="TAL"/>
              <w:keepNext w:val="0"/>
              <w:keepLines w:val="0"/>
              <w:widowControl w:val="0"/>
              <w:rPr>
                <w:sz w:val="16"/>
                <w:szCs w:val="16"/>
              </w:rPr>
            </w:pPr>
            <w:r>
              <w:rPr>
                <w:rFonts w:cs="Arial"/>
                <w:color w:val="000000"/>
                <w:sz w:val="16"/>
                <w:szCs w:val="16"/>
              </w:rPr>
              <w:t>Revised WID on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70BE029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447656B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C66ACA6" w14:textId="0AE967B3"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AB3887A" w14:textId="39FA430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373C00DD" w:rsidR="00BF5AB9" w:rsidRPr="00693129" w:rsidRDefault="00BF5AB9" w:rsidP="00BF5AB9">
            <w:pPr>
              <w:pStyle w:val="TAL"/>
              <w:keepNext w:val="0"/>
              <w:keepLines w:val="0"/>
              <w:widowControl w:val="0"/>
              <w:rPr>
                <w:sz w:val="16"/>
                <w:szCs w:val="16"/>
              </w:rPr>
            </w:pPr>
            <w:r>
              <w:rPr>
                <w:rFonts w:cs="Arial"/>
                <w:color w:val="000000"/>
                <w:sz w:val="16"/>
                <w:szCs w:val="16"/>
              </w:rPr>
              <w:t>RP-210801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674F875" w14:textId="13F9F907"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77D333B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7C74F4A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0EA64F2" w14:textId="20890672"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917AD5D" w14:textId="4B2F65F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65C9B932" w:rsidR="00BF5AB9" w:rsidRPr="00693129" w:rsidRDefault="00BF5AB9" w:rsidP="00BF5AB9">
            <w:pPr>
              <w:pStyle w:val="TAL"/>
              <w:keepNext w:val="0"/>
              <w:keepLines w:val="0"/>
              <w:widowControl w:val="0"/>
              <w:rPr>
                <w:sz w:val="16"/>
                <w:szCs w:val="16"/>
              </w:rPr>
            </w:pPr>
            <w:r>
              <w:rPr>
                <w:rFonts w:cs="Arial"/>
                <w:color w:val="000000"/>
                <w:sz w:val="16"/>
                <w:szCs w:val="16"/>
              </w:rPr>
              <w:t>RP-210802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E701CB5" w14:textId="06D29746"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5801FF5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5FACAAA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4687F16" w14:textId="43C8FB8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6E2C1BB" w14:textId="67E06993"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2DA81511" w:rsidR="00BF5AB9" w:rsidRPr="00693129" w:rsidRDefault="00BF5AB9" w:rsidP="00BF5AB9">
            <w:pPr>
              <w:pStyle w:val="TAL"/>
              <w:keepNext w:val="0"/>
              <w:keepLines w:val="0"/>
              <w:widowControl w:val="0"/>
              <w:rPr>
                <w:sz w:val="16"/>
                <w:szCs w:val="16"/>
              </w:rPr>
            </w:pPr>
            <w:r>
              <w:rPr>
                <w:rFonts w:cs="Arial"/>
                <w:color w:val="000000"/>
                <w:sz w:val="16"/>
                <w:szCs w:val="16"/>
              </w:rPr>
              <w:t>RP-210818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E05E84F" w14:textId="243D091D" w:rsidR="00BF5AB9" w:rsidRPr="00693129" w:rsidRDefault="00BF5AB9" w:rsidP="00BF5AB9">
            <w:pPr>
              <w:pStyle w:val="TAL"/>
              <w:keepNext w:val="0"/>
              <w:keepLines w:val="0"/>
              <w:widowControl w:val="0"/>
              <w:rPr>
                <w:sz w:val="16"/>
                <w:szCs w:val="16"/>
              </w:rPr>
            </w:pPr>
            <w:r>
              <w:rPr>
                <w:rFonts w:cs="Arial"/>
                <w:color w:val="000000"/>
                <w:sz w:val="16"/>
                <w:szCs w:val="16"/>
              </w:rPr>
              <w:t>Revised WID for NR Repeaters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5493728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379C97F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73F0C8A" w14:textId="0D7E445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FB43A6C" w14:textId="38D0BF5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4011334C" w:rsidR="00BF5AB9" w:rsidRPr="00693129" w:rsidRDefault="00BF5AB9" w:rsidP="00BF5AB9">
            <w:pPr>
              <w:pStyle w:val="TAL"/>
              <w:keepNext w:val="0"/>
              <w:keepLines w:val="0"/>
              <w:widowControl w:val="0"/>
              <w:rPr>
                <w:sz w:val="16"/>
                <w:szCs w:val="16"/>
              </w:rPr>
            </w:pPr>
            <w:r>
              <w:rPr>
                <w:rFonts w:cs="Arial"/>
                <w:color w:val="000000"/>
                <w:sz w:val="16"/>
                <w:szCs w:val="16"/>
              </w:rPr>
              <w:t>RP-210827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B225867" w14:textId="6EE9B516" w:rsidR="00BF5AB9" w:rsidRPr="00693129" w:rsidRDefault="00BF5AB9" w:rsidP="00BF5AB9">
            <w:pPr>
              <w:pStyle w:val="TAL"/>
              <w:keepNext w:val="0"/>
              <w:keepLines w:val="0"/>
              <w:widowControl w:val="0"/>
              <w:rPr>
                <w:sz w:val="16"/>
                <w:szCs w:val="16"/>
              </w:rPr>
            </w:pPr>
            <w:r>
              <w:rPr>
                <w:rFonts w:cs="Arial"/>
                <w:color w:val="000000"/>
                <w:sz w:val="16"/>
                <w:szCs w:val="16"/>
              </w:rPr>
              <w:t>Revised WID: introduction of NR 47 GHz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16D4FB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03D2E6A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B48F85F" w14:textId="1066927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8073C1" w14:textId="796D1BD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6A91E8D4" w:rsidR="00BF5AB9" w:rsidRPr="00693129" w:rsidRDefault="00BF5AB9" w:rsidP="00BF5AB9">
            <w:pPr>
              <w:pStyle w:val="TAL"/>
              <w:keepNext w:val="0"/>
              <w:keepLines w:val="0"/>
              <w:widowControl w:val="0"/>
              <w:rPr>
                <w:sz w:val="16"/>
                <w:szCs w:val="16"/>
              </w:rPr>
            </w:pPr>
            <w:r>
              <w:rPr>
                <w:rFonts w:cs="Arial"/>
                <w:color w:val="000000"/>
                <w:sz w:val="16"/>
                <w:szCs w:val="16"/>
              </w:rPr>
              <w:t>RP-210833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E706C20" w14:textId="7A9E03D9" w:rsidR="00BF5AB9" w:rsidRPr="00693129" w:rsidRDefault="00BF5AB9" w:rsidP="00BF5AB9">
            <w:pPr>
              <w:pStyle w:val="TAL"/>
              <w:keepNext w:val="0"/>
              <w:keepLines w:val="0"/>
              <w:widowControl w:val="0"/>
              <w:rPr>
                <w:sz w:val="16"/>
                <w:szCs w:val="16"/>
              </w:rPr>
            </w:pPr>
            <w:r>
              <w:rPr>
                <w:rFonts w:cs="Arial"/>
                <w:color w:val="000000"/>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1B069F2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68159195"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9D2044F" w14:textId="1E7EF43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A95040E" w14:textId="38FC38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076BE230" w:rsidR="00BF5AB9" w:rsidRPr="00693129" w:rsidRDefault="00BF5AB9" w:rsidP="00BF5AB9">
            <w:pPr>
              <w:pStyle w:val="TAL"/>
              <w:keepNext w:val="0"/>
              <w:keepLines w:val="0"/>
              <w:widowControl w:val="0"/>
              <w:rPr>
                <w:sz w:val="16"/>
                <w:szCs w:val="16"/>
              </w:rPr>
            </w:pPr>
            <w:r>
              <w:rPr>
                <w:rFonts w:cs="Arial"/>
                <w:color w:val="000000"/>
                <w:sz w:val="16"/>
                <w:szCs w:val="16"/>
              </w:rPr>
              <w:t>RP-210837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5405419" w14:textId="50D0F6BF" w:rsidR="00BF5AB9" w:rsidRPr="00693129" w:rsidRDefault="00BF5AB9" w:rsidP="00BF5AB9">
            <w:pPr>
              <w:pStyle w:val="TAL"/>
              <w:keepNext w:val="0"/>
              <w:keepLines w:val="0"/>
              <w:widowControl w:val="0"/>
              <w:rPr>
                <w:sz w:val="16"/>
                <w:szCs w:val="16"/>
              </w:rPr>
            </w:pPr>
            <w:r>
              <w:rPr>
                <w:rFonts w:cs="Arial"/>
                <w:color w:val="000000"/>
                <w:sz w:val="16"/>
                <w:szCs w:val="16"/>
              </w:rPr>
              <w:t>Revised WID: LTE Advanced inter-band CA Rel-17 for x bands DL (x=4, 5, 6)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7B96D6C6"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64BA5E8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F14F125" w14:textId="4A0E5F1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7353861" w14:textId="2173F9E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2148DE85" w:rsidR="00BF5AB9" w:rsidRPr="00693129" w:rsidRDefault="00BF5AB9" w:rsidP="00BF5AB9">
            <w:pPr>
              <w:pStyle w:val="TAL"/>
              <w:keepNext w:val="0"/>
              <w:keepLines w:val="0"/>
              <w:widowControl w:val="0"/>
              <w:rPr>
                <w:sz w:val="16"/>
                <w:szCs w:val="16"/>
              </w:rPr>
            </w:pPr>
            <w:r>
              <w:rPr>
                <w:rFonts w:cs="Arial"/>
                <w:color w:val="000000"/>
                <w:sz w:val="16"/>
                <w:szCs w:val="16"/>
              </w:rPr>
              <w:t>RP-210854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EF5848" w14:textId="038D4ED7" w:rsidR="00BF5AB9" w:rsidRPr="00693129" w:rsidRDefault="00BF5AB9" w:rsidP="00BF5AB9">
            <w:pPr>
              <w:pStyle w:val="TAL"/>
              <w:keepNext w:val="0"/>
              <w:keepLines w:val="0"/>
              <w:widowControl w:val="0"/>
              <w:rPr>
                <w:sz w:val="16"/>
                <w:szCs w:val="16"/>
              </w:rPr>
            </w:pPr>
            <w:r>
              <w:rPr>
                <w:rFonts w:cs="Arial"/>
                <w:color w:val="000000"/>
                <w:sz w:val="16"/>
                <w:szCs w:val="16"/>
              </w:rPr>
              <w:t>Revised WID: Enhanced Industrial Internet of Things (IoT) and ultra-reliable and low latency communication (URLLC)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5F163C42"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7312ABFB"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947B8A2" w14:textId="2E5CADA0"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598D41A8" w14:textId="4F83204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47DAD44" w:rsidR="00BF5AB9" w:rsidRPr="00693129" w:rsidRDefault="00BF5AB9" w:rsidP="00BF5AB9">
            <w:pPr>
              <w:pStyle w:val="TAL"/>
              <w:keepNext w:val="0"/>
              <w:keepLines w:val="0"/>
              <w:widowControl w:val="0"/>
              <w:rPr>
                <w:sz w:val="16"/>
                <w:szCs w:val="16"/>
              </w:rPr>
            </w:pPr>
            <w:r>
              <w:rPr>
                <w:rFonts w:cs="Arial"/>
                <w:color w:val="000000"/>
                <w:sz w:val="16"/>
                <w:szCs w:val="16"/>
              </w:rPr>
              <w:t>RP-210855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CC7E31D" w14:textId="546CD0E2" w:rsidR="00BF5AB9" w:rsidRPr="00693129" w:rsidRDefault="00BF5AB9" w:rsidP="00BF5AB9">
            <w:pPr>
              <w:pStyle w:val="TAL"/>
              <w:keepNext w:val="0"/>
              <w:keepLines w:val="0"/>
              <w:widowControl w:val="0"/>
              <w:rPr>
                <w:sz w:val="16"/>
                <w:szCs w:val="16"/>
              </w:rPr>
            </w:pPr>
            <w:r>
              <w:rPr>
                <w:rFonts w:cs="Arial"/>
                <w:color w:val="000000"/>
                <w:sz w:val="16"/>
                <w:szCs w:val="16"/>
              </w:rPr>
              <w:t>Revised WID on NR coverage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6D965D5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3C88D53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4792BC3" w14:textId="686942D3"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51A04C34" w14:textId="6790C2F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2935854D" w:rsidR="00BF5AB9" w:rsidRPr="00693129" w:rsidRDefault="00BF5AB9" w:rsidP="00BF5AB9">
            <w:pPr>
              <w:pStyle w:val="TAL"/>
              <w:keepNext w:val="0"/>
              <w:keepLines w:val="0"/>
              <w:widowControl w:val="0"/>
              <w:rPr>
                <w:sz w:val="16"/>
                <w:szCs w:val="16"/>
              </w:rPr>
            </w:pPr>
            <w:r>
              <w:rPr>
                <w:rFonts w:cs="Arial"/>
                <w:color w:val="000000"/>
                <w:sz w:val="16"/>
                <w:szCs w:val="16"/>
              </w:rPr>
              <w:t>RP-210862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FD6330" w14:textId="05479CFD" w:rsidR="00BF5AB9" w:rsidRPr="00693129" w:rsidRDefault="00BF5AB9" w:rsidP="00BF5AB9">
            <w:pPr>
              <w:pStyle w:val="TAL"/>
              <w:keepNext w:val="0"/>
              <w:keepLines w:val="0"/>
              <w:widowControl w:val="0"/>
              <w:rPr>
                <w:sz w:val="16"/>
                <w:szCs w:val="16"/>
              </w:rPr>
            </w:pPr>
            <w:r>
              <w:rPr>
                <w:rFonts w:cs="Arial"/>
                <w:color w:val="000000"/>
                <w:sz w:val="16"/>
                <w:szCs w:val="16"/>
              </w:rPr>
              <w:t>Revised WID on Extending current NR operation to 71GHz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275E4A5D"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67578AF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7953429" w14:textId="247AA32F"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549A89BF" w14:textId="71FED0F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0FD3152C" w:rsidR="00BF5AB9" w:rsidRPr="00693129" w:rsidRDefault="00BF5AB9" w:rsidP="00BF5AB9">
            <w:pPr>
              <w:pStyle w:val="TAL"/>
              <w:keepNext w:val="0"/>
              <w:keepLines w:val="0"/>
              <w:widowControl w:val="0"/>
              <w:rPr>
                <w:sz w:val="16"/>
                <w:szCs w:val="16"/>
              </w:rPr>
            </w:pPr>
            <w:r>
              <w:rPr>
                <w:rFonts w:cs="Arial"/>
                <w:color w:val="000000"/>
                <w:sz w:val="16"/>
                <w:szCs w:val="16"/>
              </w:rPr>
              <w:t>RP-210870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74B1CD6" w14:textId="2FDFFD52" w:rsidR="00BF5AB9" w:rsidRPr="00693129" w:rsidRDefault="00BF5AB9" w:rsidP="00BF5AB9">
            <w:pPr>
              <w:pStyle w:val="TAL"/>
              <w:keepNext w:val="0"/>
              <w:keepLines w:val="0"/>
              <w:widowControl w:val="0"/>
              <w:rPr>
                <w:sz w:val="16"/>
                <w:szCs w:val="16"/>
              </w:rPr>
            </w:pPr>
            <w:r>
              <w:rPr>
                <w:rFonts w:cs="Arial"/>
                <w:color w:val="000000"/>
                <w:sz w:val="16"/>
                <w:szCs w:val="16"/>
              </w:rPr>
              <w:t>Revised WID on NR small data transmissions in INACTIVE state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3F05FF7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642564EB"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7A3D69E" w14:textId="099D8788"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2DE84E8C" w14:textId="436D567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7B651F0E" w:rsidR="00BF5AB9" w:rsidRPr="00693129" w:rsidRDefault="00BF5AB9" w:rsidP="00BF5AB9">
            <w:pPr>
              <w:pStyle w:val="TAL"/>
              <w:keepNext w:val="0"/>
              <w:keepLines w:val="0"/>
              <w:widowControl w:val="0"/>
              <w:rPr>
                <w:sz w:val="16"/>
                <w:szCs w:val="16"/>
              </w:rPr>
            </w:pPr>
            <w:r>
              <w:rPr>
                <w:rFonts w:cs="Arial"/>
                <w:color w:val="000000"/>
                <w:sz w:val="16"/>
                <w:szCs w:val="16"/>
              </w:rPr>
              <w:t>RP-210899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F37AA7A" w14:textId="71655431" w:rsidR="00BF5AB9" w:rsidRPr="00693129" w:rsidRDefault="00BF5AB9" w:rsidP="00BF5AB9">
            <w:pPr>
              <w:pStyle w:val="TAL"/>
              <w:keepNext w:val="0"/>
              <w:keepLines w:val="0"/>
              <w:widowControl w:val="0"/>
              <w:rPr>
                <w:sz w:val="16"/>
                <w:szCs w:val="16"/>
              </w:rPr>
            </w:pPr>
            <w:r>
              <w:rPr>
                <w:rFonts w:cs="Arial"/>
                <w:color w:val="000000"/>
                <w:sz w:val="16"/>
                <w:szCs w:val="16"/>
              </w:rPr>
              <w:t>WID revision: RF requirements enhancement for NR frequency range 1 (FR1);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575BE29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7B10D8B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49B2916" w14:textId="50574CE8"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2F79940E" w14:textId="5F8415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402E4B81" w:rsidR="00BF5AB9" w:rsidRPr="00693129" w:rsidRDefault="00BF5AB9" w:rsidP="00BF5AB9">
            <w:pPr>
              <w:pStyle w:val="TAL"/>
              <w:keepNext w:val="0"/>
              <w:keepLines w:val="0"/>
              <w:widowControl w:val="0"/>
              <w:rPr>
                <w:sz w:val="16"/>
                <w:szCs w:val="16"/>
              </w:rPr>
            </w:pPr>
            <w:r>
              <w:rPr>
                <w:rFonts w:cs="Arial"/>
                <w:color w:val="000000"/>
                <w:sz w:val="16"/>
                <w:szCs w:val="16"/>
              </w:rPr>
              <w:t>RP-210901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6F9B3D6" w14:textId="4B136AEE"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42FA08D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0D32454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93E4C6D" w14:textId="24639AA0"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C8AB429" w14:textId="1606DF5F"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37952A00" w:rsidR="00BF5AB9" w:rsidRPr="00693129" w:rsidRDefault="00BF5AB9" w:rsidP="00BF5AB9">
            <w:pPr>
              <w:pStyle w:val="TAL"/>
              <w:keepNext w:val="0"/>
              <w:keepLines w:val="0"/>
              <w:widowControl w:val="0"/>
              <w:rPr>
                <w:sz w:val="16"/>
                <w:szCs w:val="16"/>
              </w:rPr>
            </w:pPr>
            <w:r>
              <w:rPr>
                <w:rFonts w:cs="Arial"/>
                <w:color w:val="000000"/>
                <w:sz w:val="16"/>
                <w:szCs w:val="16"/>
              </w:rPr>
              <w:t>RP-210903</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7079091B" w:rsidR="00BF5AB9" w:rsidRPr="00693129" w:rsidRDefault="00BF5AB9" w:rsidP="00BF5AB9">
            <w:pPr>
              <w:pStyle w:val="TAL"/>
              <w:keepNext w:val="0"/>
              <w:keepLines w:val="0"/>
              <w:widowControl w:val="0"/>
              <w:rPr>
                <w:sz w:val="16"/>
                <w:szCs w:val="16"/>
              </w:rPr>
            </w:pPr>
            <w:r>
              <w:rPr>
                <w:rFonts w:cs="Arial"/>
                <w:color w:val="000000"/>
                <w:sz w:val="16"/>
                <w:szCs w:val="16"/>
              </w:rPr>
              <w:t>Revised WID: NR Positioning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E5F391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561EBB0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0B3F6F6" w14:textId="73F96C2E"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02E547CC" w14:textId="3315FEBB"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2B817D9" w:rsidR="00BF5AB9" w:rsidRPr="00693129" w:rsidRDefault="00BF5AB9" w:rsidP="00BF5AB9">
            <w:pPr>
              <w:pStyle w:val="TAL"/>
              <w:keepNext w:val="0"/>
              <w:keepLines w:val="0"/>
              <w:widowControl w:val="0"/>
              <w:rPr>
                <w:sz w:val="16"/>
                <w:szCs w:val="16"/>
              </w:rPr>
            </w:pPr>
            <w:r>
              <w:rPr>
                <w:rFonts w:cs="Arial"/>
                <w:color w:val="000000"/>
                <w:sz w:val="16"/>
                <w:szCs w:val="16"/>
              </w:rPr>
              <w:t>RP-210908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2B77B27B" w:rsidR="00BF5AB9" w:rsidRPr="00693129" w:rsidRDefault="00BF5AB9" w:rsidP="00BF5AB9">
            <w:pPr>
              <w:pStyle w:val="TAL"/>
              <w:keepNext w:val="0"/>
              <w:keepLines w:val="0"/>
              <w:widowControl w:val="0"/>
              <w:rPr>
                <w:sz w:val="16"/>
                <w:szCs w:val="16"/>
              </w:rPr>
            </w:pPr>
            <w:r>
              <w:rPr>
                <w:rFonts w:cs="Arial"/>
                <w:color w:val="000000"/>
                <w:sz w:val="16"/>
                <w:szCs w:val="16"/>
              </w:rPr>
              <w:t>Revised WID: Solutions for NR to support non-terrestrial networks (NTN)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2A06D99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3D59B6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6DDA0AB9" w14:textId="14B8287F"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63523A40" w14:textId="60DA3D49"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77F654B1" w:rsidR="00BF5AB9" w:rsidRPr="00693129" w:rsidRDefault="00BF5AB9" w:rsidP="00BF5AB9">
            <w:pPr>
              <w:pStyle w:val="TAL"/>
              <w:keepNext w:val="0"/>
              <w:keepLines w:val="0"/>
              <w:widowControl w:val="0"/>
              <w:rPr>
                <w:sz w:val="16"/>
                <w:szCs w:val="16"/>
              </w:rPr>
            </w:pPr>
            <w:r>
              <w:rPr>
                <w:rFonts w:cs="Arial"/>
                <w:color w:val="000000"/>
                <w:sz w:val="16"/>
                <w:szCs w:val="16"/>
              </w:rPr>
              <w:t>RP-210914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401C1239" w:rsidR="00BF5AB9" w:rsidRPr="00693129" w:rsidRDefault="00BF5AB9" w:rsidP="00BF5AB9">
            <w:pPr>
              <w:pStyle w:val="TAL"/>
              <w:keepNext w:val="0"/>
              <w:keepLines w:val="0"/>
              <w:widowControl w:val="0"/>
              <w:rPr>
                <w:sz w:val="16"/>
                <w:szCs w:val="16"/>
              </w:rPr>
            </w:pPr>
            <w:r>
              <w:rPr>
                <w:rFonts w:cs="Arial"/>
                <w:color w:val="000000"/>
                <w:sz w:val="16"/>
                <w:szCs w:val="16"/>
              </w:rPr>
              <w:t>Revised WID Further enhancements of NR RF requirements for frequency range 2 (FR2)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0FF3DB5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193363A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F6E10E2" w14:textId="638250C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1155B6" w14:textId="2C8A6F24"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1962106E" w:rsidR="00BF5AB9" w:rsidRPr="00693129" w:rsidRDefault="00BF5AB9" w:rsidP="00BF5AB9">
            <w:pPr>
              <w:pStyle w:val="TAL"/>
              <w:keepNext w:val="0"/>
              <w:keepLines w:val="0"/>
              <w:widowControl w:val="0"/>
              <w:rPr>
                <w:sz w:val="16"/>
                <w:szCs w:val="16"/>
              </w:rPr>
            </w:pPr>
            <w:r>
              <w:rPr>
                <w:rFonts w:cs="Arial"/>
                <w:color w:val="000000"/>
                <w:sz w:val="16"/>
                <w:szCs w:val="16"/>
              </w:rPr>
              <w:t>RP-210917</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621D0488" w:rsidR="00BF5AB9" w:rsidRPr="00693129" w:rsidRDefault="00BF5AB9" w:rsidP="00BF5AB9">
            <w:pPr>
              <w:pStyle w:val="TAL"/>
              <w:keepNext w:val="0"/>
              <w:keepLines w:val="0"/>
              <w:widowControl w:val="0"/>
              <w:rPr>
                <w:sz w:val="16"/>
                <w:szCs w:val="16"/>
              </w:rPr>
            </w:pPr>
            <w:r>
              <w:rPr>
                <w:rFonts w:cs="Arial"/>
                <w:color w:val="000000"/>
                <w:sz w:val="16"/>
                <w:szCs w:val="16"/>
              </w:rPr>
              <w:t>Revised Basket WID: adding new channel bandwidth(s) support to existing NR bands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0E43B492"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5672EC6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5D68507" w14:textId="1C2FC3B8"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DA6542D" w14:textId="21BA4C4A"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4D801E3A" w:rsidR="00BF5AB9" w:rsidRPr="00693129" w:rsidRDefault="00BF5AB9" w:rsidP="00BF5AB9">
            <w:pPr>
              <w:pStyle w:val="TAL"/>
              <w:keepNext w:val="0"/>
              <w:keepLines w:val="0"/>
              <w:widowControl w:val="0"/>
              <w:rPr>
                <w:sz w:val="16"/>
                <w:szCs w:val="16"/>
              </w:rPr>
            </w:pPr>
            <w:r>
              <w:rPr>
                <w:rFonts w:cs="Arial"/>
                <w:color w:val="000000"/>
                <w:sz w:val="16"/>
                <w:szCs w:val="16"/>
              </w:rPr>
              <w:t>RP-210918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47147554" w:rsidR="00BF5AB9" w:rsidRPr="00693129" w:rsidRDefault="00BF5AB9" w:rsidP="00BF5AB9">
            <w:pPr>
              <w:pStyle w:val="TAL"/>
              <w:keepNext w:val="0"/>
              <w:keepLines w:val="0"/>
              <w:widowControl w:val="0"/>
              <w:rPr>
                <w:sz w:val="16"/>
                <w:szCs w:val="16"/>
              </w:rPr>
            </w:pPr>
            <w:r>
              <w:rPr>
                <w:rFonts w:cs="Arial"/>
                <w:color w:val="000000"/>
                <w:sz w:val="16"/>
                <w:szCs w:val="16"/>
              </w:rPr>
              <w:t>Revised WID on Support of reduced capability NR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6E604A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714EA05D"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030D7832" w14:textId="706AF41D"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604E51CF" w14:textId="36C8CA51"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5223DEC4" w:rsidR="00BF5AB9" w:rsidRPr="00693129" w:rsidRDefault="00BF5AB9" w:rsidP="00BF5AB9">
            <w:pPr>
              <w:pStyle w:val="TAL"/>
              <w:keepNext w:val="0"/>
              <w:keepLines w:val="0"/>
              <w:widowControl w:val="0"/>
              <w:rPr>
                <w:sz w:val="16"/>
                <w:szCs w:val="16"/>
              </w:rPr>
            </w:pPr>
            <w:r>
              <w:rPr>
                <w:rFonts w:cs="Arial"/>
                <w:color w:val="000000"/>
                <w:sz w:val="16"/>
                <w:szCs w:val="16"/>
              </w:rPr>
              <w:t>RP-210920</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4525E423" w:rsidR="00BF5AB9" w:rsidRPr="00693129" w:rsidRDefault="00BF5AB9" w:rsidP="00BF5AB9">
            <w:pPr>
              <w:pStyle w:val="TAL"/>
              <w:keepNext w:val="0"/>
              <w:keepLines w:val="0"/>
              <w:widowControl w:val="0"/>
              <w:rPr>
                <w:sz w:val="16"/>
                <w:szCs w:val="16"/>
              </w:rPr>
            </w:pPr>
            <w:r>
              <w:rPr>
                <w:rFonts w:cs="Arial"/>
                <w:color w:val="000000"/>
                <w:sz w:val="16"/>
                <w:szCs w:val="16"/>
              </w:rPr>
              <w:t>Revised WID: Further enhancement on NR demodulation performance</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59ADF1D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0124EC1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0064916" w14:textId="00817C9B" w:rsidR="00BF5AB9" w:rsidRPr="00693129" w:rsidRDefault="00BF5AB9" w:rsidP="00BF5AB9">
            <w:pPr>
              <w:pStyle w:val="TAL"/>
              <w:keepNext w:val="0"/>
              <w:keepLines w:val="0"/>
              <w:widowControl w:val="0"/>
              <w:rPr>
                <w:sz w:val="16"/>
                <w:szCs w:val="16"/>
              </w:rPr>
            </w:pPr>
            <w:r>
              <w:rPr>
                <w:rFonts w:cs="Arial"/>
                <w:color w:val="000000"/>
                <w:sz w:val="16"/>
                <w:szCs w:val="16"/>
              </w:rPr>
              <w:t>R4</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lastRenderedPageBreak/>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582" w:name="_Toc527197954"/>
      <w:bookmarkStart w:id="583" w:name="_Toc2391497"/>
      <w:bookmarkStart w:id="584" w:name="_Toc25787751"/>
      <w:bookmarkStart w:id="585" w:name="_Toc25787951"/>
      <w:bookmarkStart w:id="586" w:name="_Toc27430646"/>
      <w:bookmarkStart w:id="587" w:name="_Toc33140378"/>
      <w:bookmarkStart w:id="588" w:name="_Toc34604909"/>
      <w:bookmarkStart w:id="589" w:name="_Toc34605102"/>
      <w:bookmarkStart w:id="590" w:name="_Toc35697902"/>
      <w:bookmarkStart w:id="591" w:name="_Toc42029397"/>
      <w:bookmarkStart w:id="592" w:name="_Toc62413612"/>
      <w:bookmarkStart w:id="593" w:name="_Toc67153290"/>
      <w:bookmarkStart w:id="594" w:name="_Toc74553808"/>
      <w:r>
        <w:lastRenderedPageBreak/>
        <w:t>Annex G: List of RAN meetings</w:t>
      </w:r>
      <w:bookmarkEnd w:id="582"/>
      <w:bookmarkEnd w:id="583"/>
      <w:bookmarkEnd w:id="584"/>
      <w:bookmarkEnd w:id="585"/>
      <w:bookmarkEnd w:id="586"/>
      <w:bookmarkEnd w:id="587"/>
      <w:bookmarkEnd w:id="588"/>
      <w:bookmarkEnd w:id="589"/>
      <w:bookmarkEnd w:id="590"/>
      <w:bookmarkEnd w:id="591"/>
      <w:bookmarkEnd w:id="592"/>
      <w:bookmarkEnd w:id="593"/>
      <w:bookmarkEnd w:id="59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426680" w14:paraId="036F2F3F" w14:textId="77777777" w:rsidTr="00AB0E2A">
        <w:trPr>
          <w:trHeight w:val="70"/>
          <w:tblCellSpacing w:w="0" w:type="dxa"/>
        </w:trPr>
        <w:tc>
          <w:tcPr>
            <w:tcW w:w="2987" w:type="dxa"/>
            <w:shd w:val="clear" w:color="auto" w:fill="D9D9D9"/>
          </w:tcPr>
          <w:p w14:paraId="028BC39B" w14:textId="77777777" w:rsidR="00F70430" w:rsidRPr="00426680" w:rsidRDefault="00F70430" w:rsidP="00AB0E2A">
            <w:pPr>
              <w:pStyle w:val="Doc-title"/>
              <w:adjustRightInd w:val="0"/>
              <w:snapToGrid w:val="0"/>
              <w:rPr>
                <w:rFonts w:cs="Arial"/>
                <w:b/>
                <w:bCs/>
                <w:lang w:val="en-US"/>
              </w:rPr>
            </w:pPr>
            <w:r w:rsidRPr="00426680">
              <w:rPr>
                <w:rFonts w:cs="Arial"/>
                <w:b/>
                <w:bCs/>
                <w:lang w:val="en-US"/>
              </w:rPr>
              <w:t>RAN #91e ** @, &amp;4</w:t>
            </w:r>
          </w:p>
        </w:tc>
        <w:tc>
          <w:tcPr>
            <w:tcW w:w="2552" w:type="dxa"/>
            <w:shd w:val="clear" w:color="auto" w:fill="D9D9D9"/>
          </w:tcPr>
          <w:p w14:paraId="46DBB4F9" w14:textId="053E0724" w:rsidR="00F70430" w:rsidRPr="00426680" w:rsidRDefault="00BD7658" w:rsidP="00AB0E2A">
            <w:pPr>
              <w:pStyle w:val="Doc-title"/>
              <w:adjustRightInd w:val="0"/>
              <w:snapToGrid w:val="0"/>
              <w:rPr>
                <w:rFonts w:cs="Arial"/>
                <w:b/>
                <w:bCs/>
              </w:rPr>
            </w:pPr>
            <w:r w:rsidRPr="00426680">
              <w:rPr>
                <w:rFonts w:cs="Arial"/>
                <w:b/>
                <w:bCs/>
              </w:rPr>
              <w:t>16</w:t>
            </w:r>
            <w:r w:rsidR="00F70430" w:rsidRPr="00426680">
              <w:rPr>
                <w:rFonts w:cs="Arial"/>
                <w:b/>
                <w:bCs/>
              </w:rPr>
              <w:t xml:space="preserve"> March - 26 March 2021</w:t>
            </w:r>
          </w:p>
          <w:p w14:paraId="75BA9FFB" w14:textId="3885E744" w:rsidR="00F70430" w:rsidRPr="00426680" w:rsidRDefault="00F70430" w:rsidP="00F70430">
            <w:pPr>
              <w:pStyle w:val="Doc-title"/>
              <w:adjustRightInd w:val="0"/>
              <w:snapToGrid w:val="0"/>
              <w:ind w:left="0" w:firstLine="0"/>
              <w:rPr>
                <w:b/>
                <w:bCs/>
              </w:rPr>
            </w:pPr>
            <w:r w:rsidRPr="00426680">
              <w:rPr>
                <w:rFonts w:cs="Arial"/>
                <w:b/>
                <w:bCs/>
              </w:rPr>
              <w:t>note: 1</w:t>
            </w:r>
            <w:r w:rsidR="00BD7658" w:rsidRPr="00426680">
              <w:rPr>
                <w:rFonts w:cs="Arial"/>
                <w:b/>
                <w:bCs/>
              </w:rPr>
              <w:t>6</w:t>
            </w:r>
            <w:r w:rsidRPr="00426680">
              <w:rPr>
                <w:rFonts w:cs="Arial"/>
                <w:b/>
                <w:bCs/>
              </w:rPr>
              <w:t>-</w:t>
            </w:r>
            <w:r w:rsidR="007D5F88" w:rsidRPr="00426680">
              <w:rPr>
                <w:rFonts w:cs="Arial"/>
                <w:b/>
                <w:bCs/>
              </w:rPr>
              <w:t>21</w:t>
            </w:r>
            <w:r w:rsidRPr="00426680">
              <w:rPr>
                <w:rFonts w:cs="Arial"/>
                <w:b/>
                <w:bCs/>
              </w:rPr>
              <w:t xml:space="preserve">.03.21 </w:t>
            </w:r>
            <w:r w:rsidR="007D5F88" w:rsidRPr="00426680">
              <w:rPr>
                <w:rFonts w:cs="Arial"/>
                <w:b/>
                <w:bCs/>
              </w:rPr>
              <w:t xml:space="preserve">for </w:t>
            </w:r>
            <w:r w:rsidRPr="00426680">
              <w:rPr>
                <w:rFonts w:cs="Arial"/>
                <w:b/>
                <w:bCs/>
              </w:rPr>
              <w:t>elections</w:t>
            </w:r>
            <w:r w:rsidR="007D5F88" w:rsidRPr="00426680">
              <w:rPr>
                <w:rFonts w:cs="Arial"/>
                <w:b/>
                <w:bCs/>
              </w:rPr>
              <w:t xml:space="preserve"> only</w:t>
            </w:r>
          </w:p>
        </w:tc>
        <w:tc>
          <w:tcPr>
            <w:tcW w:w="2551" w:type="dxa"/>
            <w:shd w:val="clear" w:color="auto" w:fill="D9D9D9"/>
          </w:tcPr>
          <w:p w14:paraId="139843C4" w14:textId="77777777" w:rsidR="00F70430" w:rsidRPr="00426680" w:rsidRDefault="00F70430" w:rsidP="00AB0E2A">
            <w:pPr>
              <w:pStyle w:val="Doc-title"/>
              <w:adjustRightInd w:val="0"/>
              <w:snapToGrid w:val="0"/>
              <w:rPr>
                <w:rFonts w:cs="Arial"/>
                <w:b/>
                <w:bCs/>
              </w:rPr>
            </w:pPr>
            <w:r w:rsidRPr="00426680">
              <w:rPr>
                <w:rFonts w:cs="Arial"/>
                <w:b/>
                <w:bCs/>
              </w:rPr>
              <w:t>Electronic Meeting</w:t>
            </w:r>
          </w:p>
        </w:tc>
        <w:tc>
          <w:tcPr>
            <w:tcW w:w="1559" w:type="dxa"/>
            <w:shd w:val="clear" w:color="auto" w:fill="D9D9D9"/>
          </w:tcPr>
          <w:p w14:paraId="536C791D" w14:textId="77777777" w:rsidR="00F70430" w:rsidRPr="00426680" w:rsidRDefault="00F70430" w:rsidP="00AB0E2A">
            <w:pPr>
              <w:pStyle w:val="Doc-title"/>
              <w:adjustRightInd w:val="0"/>
              <w:snapToGrid w:val="0"/>
              <w:rPr>
                <w:rFonts w:cs="Arial"/>
                <w:b/>
                <w:bCs/>
              </w:rPr>
            </w:pPr>
            <w:r w:rsidRPr="00426680">
              <w:rPr>
                <w:rFonts w:cs="Arial"/>
                <w:b/>
                <w:bCs/>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#93 **</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94717B" w14:paraId="1109D048" w14:textId="77777777" w:rsidTr="00AB0E2A">
        <w:trPr>
          <w:trHeight w:val="70"/>
          <w:tblCellSpacing w:w="0" w:type="dxa"/>
        </w:trPr>
        <w:tc>
          <w:tcPr>
            <w:tcW w:w="2987" w:type="dxa"/>
            <w:shd w:val="clear" w:color="auto" w:fill="D9D9D9"/>
          </w:tcPr>
          <w:p w14:paraId="165C9011" w14:textId="707E992C" w:rsidR="00426680" w:rsidRDefault="00426680" w:rsidP="00AB0E2A">
            <w:pPr>
              <w:pStyle w:val="Doc-title"/>
              <w:adjustRightInd w:val="0"/>
              <w:snapToGrid w:val="0"/>
              <w:rPr>
                <w:rFonts w:cs="Arial"/>
                <w:lang w:val="en-US"/>
              </w:rPr>
            </w:pPr>
            <w:r w:rsidRPr="005926FF">
              <w:rPr>
                <w:rFonts w:cs="Arial"/>
                <w:lang w:val="en-US"/>
              </w:rPr>
              <w:t>RAN #</w:t>
            </w:r>
            <w:r>
              <w:rPr>
                <w:rFonts w:cs="Arial"/>
                <w:lang w:val="en-US"/>
              </w:rPr>
              <w:t>93e</w:t>
            </w:r>
            <w:r w:rsidRPr="005926FF">
              <w:rPr>
                <w:rFonts w:cs="Arial"/>
                <w:lang w:val="en-US"/>
              </w:rPr>
              <w:t xml:space="preserve"> **</w:t>
            </w:r>
            <w:r>
              <w:rPr>
                <w:rFonts w:cs="Arial"/>
                <w:lang w:val="en-US"/>
              </w:rPr>
              <w:t xml:space="preserve"> &amp;5</w:t>
            </w:r>
          </w:p>
        </w:tc>
        <w:tc>
          <w:tcPr>
            <w:tcW w:w="2552" w:type="dxa"/>
            <w:shd w:val="clear" w:color="auto" w:fill="D9D9D9"/>
          </w:tcPr>
          <w:p w14:paraId="780FACB8" w14:textId="3F38125B" w:rsidR="00426680" w:rsidRDefault="001D1338" w:rsidP="00AB0E2A">
            <w:pPr>
              <w:pStyle w:val="Doc-title"/>
              <w:adjustRightInd w:val="0"/>
              <w:snapToGrid w:val="0"/>
              <w:rPr>
                <w:rFonts w:cs="Arial"/>
              </w:rPr>
            </w:pPr>
            <w:r>
              <w:rPr>
                <w:rFonts w:cs="Arial"/>
              </w:rPr>
              <w:t>13</w:t>
            </w:r>
            <w:r w:rsidRPr="0094717B">
              <w:rPr>
                <w:rFonts w:cs="Arial"/>
              </w:rPr>
              <w:t xml:space="preserve"> </w:t>
            </w:r>
            <w:r>
              <w:rPr>
                <w:rFonts w:cs="Arial"/>
              </w:rPr>
              <w:t>Sep. - 17 Sep. 2021</w:t>
            </w:r>
          </w:p>
        </w:tc>
        <w:tc>
          <w:tcPr>
            <w:tcW w:w="2551" w:type="dxa"/>
            <w:shd w:val="clear" w:color="auto" w:fill="D9D9D9"/>
          </w:tcPr>
          <w:p w14:paraId="0C62192A" w14:textId="27156D50" w:rsidR="00426680" w:rsidRDefault="00426680" w:rsidP="00AB0E2A">
            <w:pPr>
              <w:pStyle w:val="Doc-title"/>
              <w:adjustRightInd w:val="0"/>
              <w:snapToGrid w:val="0"/>
              <w:rPr>
                <w:rFonts w:cs="Arial"/>
              </w:rPr>
            </w:pPr>
            <w:r>
              <w:rPr>
                <w:rFonts w:cs="Arial"/>
              </w:rPr>
              <w:t>Electronic Meeting</w:t>
            </w:r>
          </w:p>
        </w:tc>
        <w:tc>
          <w:tcPr>
            <w:tcW w:w="1559" w:type="dxa"/>
            <w:shd w:val="clear" w:color="auto" w:fill="D9D9D9"/>
          </w:tcPr>
          <w:p w14:paraId="2A6C1FB9" w14:textId="7C0F6389" w:rsidR="00426680" w:rsidRDefault="00426680" w:rsidP="00AB0E2A">
            <w:pPr>
              <w:pStyle w:val="Doc-title"/>
              <w:adjustRightInd w:val="0"/>
              <w:snapToGrid w:val="0"/>
              <w:rPr>
                <w:rFonts w:cs="Arial"/>
              </w:rPr>
            </w:pPr>
            <w:r>
              <w:rPr>
                <w:rFonts w:cs="Arial"/>
              </w:rPr>
              <w:t>-</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1C72B89F" w:rsidR="00426680" w:rsidRDefault="00426680" w:rsidP="008E62DC">
      <w:pPr>
        <w:snapToGrid w:val="0"/>
      </w:pPr>
      <w:r>
        <w:t>&amp;5:</w:t>
      </w:r>
      <w:r>
        <w:tab/>
        <w:t>as endorsed in RP-210770 RAN #93 is replaced by an electronic meeting</w:t>
      </w:r>
      <w:r w:rsidR="00102781">
        <w:t xml:space="preserve"> and R</w:t>
      </w:r>
      <w:r w:rsidR="00247588">
        <w:t>EL</w:t>
      </w:r>
      <w:r w:rsidR="00102781">
        <w:t>-18 workshop introduced</w:t>
      </w:r>
    </w:p>
    <w:p w14:paraId="75DD29E5" w14:textId="77777777" w:rsidR="00AB0E2A" w:rsidRDefault="00AB0E2A" w:rsidP="00AB0E2A">
      <w:pPr>
        <w:pStyle w:val="Heading2"/>
      </w:pPr>
      <w:bookmarkStart w:id="595" w:name="_Toc527197955"/>
      <w:bookmarkStart w:id="596" w:name="_Toc2391498"/>
      <w:bookmarkStart w:id="597" w:name="_Toc25787752"/>
      <w:bookmarkStart w:id="598" w:name="_Toc25787952"/>
      <w:bookmarkStart w:id="599" w:name="_Toc27430647"/>
      <w:bookmarkStart w:id="600" w:name="_Toc33140379"/>
      <w:bookmarkStart w:id="601" w:name="_Toc34604910"/>
      <w:bookmarkStart w:id="602" w:name="_Toc34605103"/>
      <w:bookmarkStart w:id="603" w:name="_Toc35697903"/>
      <w:bookmarkStart w:id="604" w:name="_Toc42029398"/>
      <w:bookmarkStart w:id="605" w:name="_Toc62413613"/>
      <w:bookmarkStart w:id="606" w:name="_Toc67153291"/>
      <w:bookmarkStart w:id="607" w:name="_Toc74553809"/>
      <w:r>
        <w:t xml:space="preserve">Annex </w:t>
      </w:r>
      <w:r w:rsidR="00E048C0">
        <w:t>H</w:t>
      </w:r>
      <w:r>
        <w:t>: List of action items</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409D399E" w14:textId="77777777" w:rsidR="00AB0E2A" w:rsidRDefault="00AB0E2A" w:rsidP="00AB0E2A">
      <w:r>
        <w:t>Nothing to report</w:t>
      </w:r>
    </w:p>
    <w:p w14:paraId="6AB82CF3" w14:textId="77777777" w:rsidR="00AB0E2A" w:rsidRDefault="00AB0E2A" w:rsidP="00AB0E2A"/>
    <w:p w14:paraId="36A15C37" w14:textId="00A3D8BA" w:rsidR="00AB0E2A" w:rsidRDefault="00AB0E2A" w:rsidP="00AB0E2A">
      <w:pPr>
        <w:pStyle w:val="Heading2"/>
      </w:pPr>
      <w:bookmarkStart w:id="608" w:name="_Toc527197956"/>
      <w:bookmarkStart w:id="609" w:name="_Toc2391499"/>
      <w:bookmarkStart w:id="610" w:name="_Toc25787753"/>
      <w:bookmarkStart w:id="611" w:name="_Toc25787953"/>
      <w:bookmarkStart w:id="612" w:name="_Toc27430648"/>
      <w:bookmarkStart w:id="613" w:name="_Toc33140380"/>
      <w:bookmarkStart w:id="614" w:name="_Toc34604911"/>
      <w:bookmarkStart w:id="615" w:name="_Toc34605104"/>
      <w:bookmarkStart w:id="616" w:name="_Toc35697904"/>
      <w:bookmarkStart w:id="617" w:name="_Toc42029399"/>
      <w:bookmarkStart w:id="618" w:name="_Toc62413614"/>
      <w:bookmarkStart w:id="619" w:name="_Toc67153292"/>
      <w:bookmarkStart w:id="620" w:name="_Toc74553810"/>
      <w:r>
        <w:t xml:space="preserve">Annex </w:t>
      </w:r>
      <w:r w:rsidR="00E048C0">
        <w:t>I</w:t>
      </w:r>
      <w:r>
        <w:t>: List of email discussions after RAN #</w:t>
      </w:r>
      <w:bookmarkEnd w:id="608"/>
      <w:bookmarkEnd w:id="609"/>
      <w:bookmarkEnd w:id="610"/>
      <w:bookmarkEnd w:id="611"/>
      <w:bookmarkEnd w:id="612"/>
      <w:r w:rsidR="00D801C6">
        <w:t>9</w:t>
      </w:r>
      <w:r w:rsidR="005209D3">
        <w:t>1</w:t>
      </w:r>
      <w:r w:rsidR="00CF4C30">
        <w:t>e</w:t>
      </w:r>
      <w:bookmarkEnd w:id="613"/>
      <w:bookmarkEnd w:id="614"/>
      <w:bookmarkEnd w:id="615"/>
      <w:bookmarkEnd w:id="616"/>
      <w:bookmarkEnd w:id="617"/>
      <w:bookmarkEnd w:id="618"/>
      <w:bookmarkEnd w:id="619"/>
      <w:bookmarkEnd w:id="620"/>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621" w:name="_Toc527197957"/>
      <w:bookmarkStart w:id="622" w:name="_Toc2391500"/>
      <w:bookmarkStart w:id="623" w:name="_Toc25787754"/>
      <w:bookmarkStart w:id="624" w:name="_Toc25787954"/>
      <w:bookmarkStart w:id="625" w:name="_Toc27430649"/>
      <w:bookmarkStart w:id="626" w:name="_Toc33140381"/>
      <w:bookmarkStart w:id="627" w:name="_Toc34604912"/>
      <w:bookmarkStart w:id="628" w:name="_Toc34605105"/>
      <w:bookmarkStart w:id="629" w:name="_Toc35697905"/>
      <w:bookmarkStart w:id="630" w:name="_Toc42029400"/>
      <w:bookmarkStart w:id="631" w:name="_Toc62413615"/>
      <w:bookmarkStart w:id="632" w:name="_Toc67153293"/>
      <w:bookmarkStart w:id="633" w:name="_Toc74553811"/>
      <w:r>
        <w:lastRenderedPageBreak/>
        <w:t xml:space="preserve">Annex </w:t>
      </w:r>
      <w:r w:rsidR="00E048C0">
        <w:t>J</w:t>
      </w:r>
      <w:r>
        <w:t>: History</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59FC712" w:rsidR="00AB0E2A" w:rsidRDefault="007100A4" w:rsidP="00AB0E2A">
            <w:pPr>
              <w:pStyle w:val="TAL"/>
              <w:snapToGrid w:val="0"/>
              <w:spacing w:before="120" w:after="120"/>
              <w:jc w:val="center"/>
            </w:pPr>
            <w:r>
              <w:t>30</w:t>
            </w:r>
            <w:r w:rsidR="00AB0E2A">
              <w:t>.</w:t>
            </w:r>
            <w:r>
              <w:t>03</w:t>
            </w:r>
            <w:r w:rsidR="00AB0E2A">
              <w:t>.20</w:t>
            </w:r>
            <w:r w:rsidR="000B5D0F">
              <w:t>2</w:t>
            </w:r>
            <w:r>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22BAE0D" w:rsidR="00AB0E2A" w:rsidRDefault="00AB0E2A" w:rsidP="00AB0E2A">
            <w:pPr>
              <w:pStyle w:val="TAL"/>
              <w:snapToGrid w:val="0"/>
              <w:spacing w:before="120" w:after="120"/>
            </w:pPr>
            <w:r w:rsidRPr="008B51CD">
              <w:t>Draft report of RAN #</w:t>
            </w:r>
            <w:r w:rsidR="00D801C6">
              <w:t>9</w:t>
            </w:r>
            <w:r w:rsidR="007100A4">
              <w:t>1</w:t>
            </w:r>
            <w:r w:rsidR="000B5D0F">
              <w:t>e</w:t>
            </w:r>
            <w:r w:rsidRPr="008B51CD">
              <w:t xml:space="preserve"> provided after RAN #</w:t>
            </w:r>
            <w:r w:rsidR="00D801C6">
              <w:t>9</w:t>
            </w:r>
            <w:r w:rsidR="007100A4">
              <w:t>1</w:t>
            </w:r>
            <w:r w:rsidR="000B5D0F">
              <w:t>e</w:t>
            </w:r>
          </w:p>
        </w:tc>
      </w:tr>
      <w:tr w:rsidR="008E1EE5" w14:paraId="155A0365" w14:textId="77777777" w:rsidTr="00AB0E2A">
        <w:trPr>
          <w:cantSplit/>
        </w:trPr>
        <w:tc>
          <w:tcPr>
            <w:tcW w:w="1134" w:type="dxa"/>
            <w:shd w:val="solid" w:color="FFFFFF" w:fill="auto"/>
          </w:tcPr>
          <w:p w14:paraId="116C642F" w14:textId="38531672" w:rsidR="008E1EE5" w:rsidRPr="00D801C6" w:rsidRDefault="005B270F" w:rsidP="00AB0E2A">
            <w:pPr>
              <w:pStyle w:val="TAL"/>
              <w:snapToGrid w:val="0"/>
              <w:spacing w:before="120" w:after="120"/>
              <w:jc w:val="center"/>
              <w:rPr>
                <w:highlight w:val="yellow"/>
              </w:rPr>
            </w:pPr>
            <w:r>
              <w:t>10</w:t>
            </w:r>
            <w:r w:rsidR="008E1EE5" w:rsidRPr="00FB76E2">
              <w:t>.</w:t>
            </w:r>
            <w:r w:rsidR="00D801C6" w:rsidRPr="00FB76E2">
              <w:t>0</w:t>
            </w:r>
            <w:r>
              <w:t>6</w:t>
            </w:r>
            <w:r w:rsidR="008E1EE5" w:rsidRPr="00FB76E2">
              <w:t>.20</w:t>
            </w:r>
            <w:r w:rsidR="002F43B3" w:rsidRPr="00FB76E2">
              <w:t>2</w:t>
            </w:r>
            <w:r w:rsidR="00D801C6" w:rsidRPr="00FB76E2">
              <w:t>1</w:t>
            </w:r>
          </w:p>
        </w:tc>
        <w:tc>
          <w:tcPr>
            <w:tcW w:w="1701" w:type="dxa"/>
            <w:shd w:val="solid" w:color="FFFFFF" w:fill="auto"/>
          </w:tcPr>
          <w:p w14:paraId="064C0F42" w14:textId="7F18CB4A"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w:t>
            </w:r>
            <w:r w:rsidR="007100A4">
              <w:t>92</w:t>
            </w:r>
            <w:r w:rsidR="004A309A">
              <w:t>8</w:t>
            </w:r>
          </w:p>
        </w:tc>
        <w:tc>
          <w:tcPr>
            <w:tcW w:w="6521" w:type="dxa"/>
            <w:shd w:val="solid" w:color="FFFFFF" w:fill="auto"/>
          </w:tcPr>
          <w:p w14:paraId="2EF20296" w14:textId="72F0B8C9" w:rsidR="008E1EE5" w:rsidRPr="008B51CD" w:rsidRDefault="008E1EE5" w:rsidP="00AB0E2A">
            <w:pPr>
              <w:pStyle w:val="TAL"/>
              <w:snapToGrid w:val="0"/>
              <w:spacing w:before="120" w:after="120"/>
            </w:pPr>
            <w:r w:rsidRPr="008B51CD">
              <w:t xml:space="preserve">Draft report of RAN </w:t>
            </w:r>
            <w:r w:rsidR="00D801C6">
              <w:t>#9</w:t>
            </w:r>
            <w:r w:rsidR="007100A4">
              <w:t>1</w:t>
            </w:r>
            <w:r w:rsidR="000B5D0F">
              <w:t>e</w:t>
            </w:r>
            <w:r w:rsidRPr="008B51CD">
              <w:t xml:space="preserve"> </w:t>
            </w:r>
            <w:r>
              <w:t>as submitted to RAN #</w:t>
            </w:r>
            <w:r w:rsidR="003B0BBB">
              <w:t>9</w:t>
            </w:r>
            <w:r w:rsidR="007100A4">
              <w:t>2</w:t>
            </w:r>
            <w:r w:rsidR="009F7784">
              <w:t>e</w:t>
            </w:r>
          </w:p>
        </w:tc>
      </w:tr>
      <w:tr w:rsidR="009A2166" w14:paraId="70036137" w14:textId="77777777" w:rsidTr="00AB0E2A">
        <w:trPr>
          <w:cantSplit/>
        </w:trPr>
        <w:tc>
          <w:tcPr>
            <w:tcW w:w="1134" w:type="dxa"/>
            <w:shd w:val="solid" w:color="FFFFFF" w:fill="auto"/>
          </w:tcPr>
          <w:p w14:paraId="3940F76F" w14:textId="6C24AF12" w:rsidR="009A2166" w:rsidRPr="00A47F05" w:rsidRDefault="00334E38" w:rsidP="00AB0E2A">
            <w:pPr>
              <w:pStyle w:val="TAL"/>
              <w:snapToGrid w:val="0"/>
              <w:spacing w:before="120" w:after="120"/>
              <w:jc w:val="center"/>
            </w:pPr>
            <w:r>
              <w:t>18.06.2021</w:t>
            </w:r>
          </w:p>
        </w:tc>
        <w:tc>
          <w:tcPr>
            <w:tcW w:w="1701" w:type="dxa"/>
            <w:shd w:val="solid" w:color="FFFFFF" w:fill="auto"/>
          </w:tcPr>
          <w:p w14:paraId="0C612A94" w14:textId="0C6E9A50" w:rsidR="009A2166" w:rsidRDefault="00334E38" w:rsidP="00AB0E2A">
            <w:pPr>
              <w:pStyle w:val="TAL"/>
              <w:snapToGrid w:val="0"/>
              <w:spacing w:before="120" w:after="120"/>
              <w:jc w:val="center"/>
            </w:pPr>
            <w:r>
              <w:t>RP-211527</w:t>
            </w:r>
          </w:p>
        </w:tc>
        <w:tc>
          <w:tcPr>
            <w:tcW w:w="6521" w:type="dxa"/>
            <w:shd w:val="solid" w:color="FFFFFF" w:fill="auto"/>
          </w:tcPr>
          <w:p w14:paraId="06AB2DA9" w14:textId="492EA9AE" w:rsidR="009A2166" w:rsidRPr="008B51CD" w:rsidRDefault="00334E38" w:rsidP="00AB0E2A">
            <w:pPr>
              <w:pStyle w:val="TAL"/>
              <w:snapToGrid w:val="0"/>
              <w:spacing w:before="120" w:after="120"/>
            </w:pPr>
            <w:r>
              <w:t>R</w:t>
            </w:r>
            <w:r w:rsidRPr="008B51CD">
              <w:t xml:space="preserve">eport of RAN </w:t>
            </w:r>
            <w:r>
              <w:t>#91e</w:t>
            </w:r>
            <w:r w:rsidRPr="008B51CD">
              <w:t xml:space="preserve"> </w:t>
            </w:r>
            <w:r>
              <w:t xml:space="preserve">as </w:t>
            </w:r>
            <w:r>
              <w:t>approved at</w:t>
            </w:r>
            <w:r>
              <w:t xml:space="preserve"> RAN #92e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0ADD2" w14:textId="77777777" w:rsidR="00D75A7B" w:rsidRDefault="00D75A7B">
      <w:pPr>
        <w:spacing w:after="0"/>
      </w:pPr>
      <w:r>
        <w:separator/>
      </w:r>
    </w:p>
  </w:endnote>
  <w:endnote w:type="continuationSeparator" w:id="0">
    <w:p w14:paraId="7D54A4FC" w14:textId="77777777" w:rsidR="00D75A7B" w:rsidRDefault="00D75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7F7A82" w:rsidRDefault="007F7A82"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7F7A82" w:rsidRDefault="007F7A82"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7F7A82" w:rsidRPr="00F93171" w:rsidRDefault="007F7A82"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7F7A82" w:rsidRDefault="007F7A82"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898EA" w14:textId="77777777" w:rsidR="00D75A7B" w:rsidRDefault="00D75A7B">
      <w:pPr>
        <w:spacing w:after="0"/>
      </w:pPr>
      <w:r>
        <w:separator/>
      </w:r>
    </w:p>
  </w:footnote>
  <w:footnote w:type="continuationSeparator" w:id="0">
    <w:p w14:paraId="2A055EA9" w14:textId="77777777" w:rsidR="00D75A7B" w:rsidRDefault="00D75A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7F7A82" w:rsidRDefault="007F7A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1DF6AE8B" w:rsidR="007F7A82" w:rsidRDefault="007F7A82" w:rsidP="00401DFE">
    <w:pPr>
      <w:pStyle w:val="Header"/>
      <w:jc w:val="center"/>
    </w:pPr>
    <w:r>
      <w:rPr>
        <w:b w:val="0"/>
      </w:rPr>
      <w:t>R</w:t>
    </w:r>
    <w:r w:rsidRPr="00E76734">
      <w:rPr>
        <w:b w:val="0"/>
      </w:rPr>
      <w:t xml:space="preserve">eport </w:t>
    </w:r>
    <w:r>
      <w:rPr>
        <w:b w:val="0"/>
      </w:rPr>
      <w:t>of RAN #91e, Electronic Meeting, March 16 - 26,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7F7A82" w:rsidRDefault="007F7A82"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E26"/>
    <w:rsid w:val="0005256D"/>
    <w:rsid w:val="0005275B"/>
    <w:rsid w:val="00053DED"/>
    <w:rsid w:val="00055080"/>
    <w:rsid w:val="00055EC7"/>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0218"/>
    <w:rsid w:val="00071749"/>
    <w:rsid w:val="00071778"/>
    <w:rsid w:val="00073AE9"/>
    <w:rsid w:val="00077ED1"/>
    <w:rsid w:val="0008062A"/>
    <w:rsid w:val="00082E73"/>
    <w:rsid w:val="0008353D"/>
    <w:rsid w:val="00085176"/>
    <w:rsid w:val="000856BD"/>
    <w:rsid w:val="00085752"/>
    <w:rsid w:val="00086208"/>
    <w:rsid w:val="00086E04"/>
    <w:rsid w:val="00090E99"/>
    <w:rsid w:val="000929BF"/>
    <w:rsid w:val="00092BF6"/>
    <w:rsid w:val="00093069"/>
    <w:rsid w:val="0009429F"/>
    <w:rsid w:val="000952EF"/>
    <w:rsid w:val="00095643"/>
    <w:rsid w:val="00095795"/>
    <w:rsid w:val="00095AB1"/>
    <w:rsid w:val="000A067C"/>
    <w:rsid w:val="000A0742"/>
    <w:rsid w:val="000A0B49"/>
    <w:rsid w:val="000A0E83"/>
    <w:rsid w:val="000A1EBD"/>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0BA4"/>
    <w:rsid w:val="000D1107"/>
    <w:rsid w:val="000D1901"/>
    <w:rsid w:val="000D1F80"/>
    <w:rsid w:val="000D208D"/>
    <w:rsid w:val="000D3C10"/>
    <w:rsid w:val="000D4F7D"/>
    <w:rsid w:val="000D58A5"/>
    <w:rsid w:val="000D5DC8"/>
    <w:rsid w:val="000E3DA8"/>
    <w:rsid w:val="000E45EE"/>
    <w:rsid w:val="000E6238"/>
    <w:rsid w:val="000E762E"/>
    <w:rsid w:val="000E7723"/>
    <w:rsid w:val="000F0C98"/>
    <w:rsid w:val="000F1420"/>
    <w:rsid w:val="000F311B"/>
    <w:rsid w:val="000F363B"/>
    <w:rsid w:val="000F36E1"/>
    <w:rsid w:val="000F394C"/>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40291"/>
    <w:rsid w:val="00140AA1"/>
    <w:rsid w:val="0014146B"/>
    <w:rsid w:val="00141C55"/>
    <w:rsid w:val="001434AE"/>
    <w:rsid w:val="0014356E"/>
    <w:rsid w:val="00144E49"/>
    <w:rsid w:val="00144EBC"/>
    <w:rsid w:val="00147703"/>
    <w:rsid w:val="00150F08"/>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17FF"/>
    <w:rsid w:val="001A4A74"/>
    <w:rsid w:val="001A5076"/>
    <w:rsid w:val="001A51EC"/>
    <w:rsid w:val="001A5A41"/>
    <w:rsid w:val="001A5C92"/>
    <w:rsid w:val="001A6B12"/>
    <w:rsid w:val="001A7EEE"/>
    <w:rsid w:val="001B12D9"/>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E32"/>
    <w:rsid w:val="001D1338"/>
    <w:rsid w:val="001D15E9"/>
    <w:rsid w:val="001D197B"/>
    <w:rsid w:val="001D3991"/>
    <w:rsid w:val="001E199D"/>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130D4"/>
    <w:rsid w:val="002167EB"/>
    <w:rsid w:val="00216A7D"/>
    <w:rsid w:val="00216C97"/>
    <w:rsid w:val="00217CF9"/>
    <w:rsid w:val="00220B92"/>
    <w:rsid w:val="0022137F"/>
    <w:rsid w:val="002213CD"/>
    <w:rsid w:val="0022285B"/>
    <w:rsid w:val="00222C28"/>
    <w:rsid w:val="00223BEA"/>
    <w:rsid w:val="002256FE"/>
    <w:rsid w:val="00225E87"/>
    <w:rsid w:val="00231885"/>
    <w:rsid w:val="002319FD"/>
    <w:rsid w:val="00232B8D"/>
    <w:rsid w:val="002370FC"/>
    <w:rsid w:val="002406D1"/>
    <w:rsid w:val="00240E5C"/>
    <w:rsid w:val="00241581"/>
    <w:rsid w:val="00242289"/>
    <w:rsid w:val="00243CBA"/>
    <w:rsid w:val="00245FFD"/>
    <w:rsid w:val="002464DC"/>
    <w:rsid w:val="00247588"/>
    <w:rsid w:val="00250DCC"/>
    <w:rsid w:val="00250FCD"/>
    <w:rsid w:val="00251843"/>
    <w:rsid w:val="002529D9"/>
    <w:rsid w:val="00252C29"/>
    <w:rsid w:val="002533F1"/>
    <w:rsid w:val="00254851"/>
    <w:rsid w:val="0025718C"/>
    <w:rsid w:val="00257576"/>
    <w:rsid w:val="00260701"/>
    <w:rsid w:val="002607A2"/>
    <w:rsid w:val="00260E52"/>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59CC"/>
    <w:rsid w:val="002A1A0A"/>
    <w:rsid w:val="002A1B74"/>
    <w:rsid w:val="002A1E6C"/>
    <w:rsid w:val="002A20F7"/>
    <w:rsid w:val="002A2EBD"/>
    <w:rsid w:val="002A3B85"/>
    <w:rsid w:val="002A451D"/>
    <w:rsid w:val="002A46BE"/>
    <w:rsid w:val="002A5FA7"/>
    <w:rsid w:val="002A6A53"/>
    <w:rsid w:val="002A6BEF"/>
    <w:rsid w:val="002B0B93"/>
    <w:rsid w:val="002B1113"/>
    <w:rsid w:val="002B1F68"/>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5B1F"/>
    <w:rsid w:val="00317F9F"/>
    <w:rsid w:val="0032199B"/>
    <w:rsid w:val="00322A0E"/>
    <w:rsid w:val="00323FE9"/>
    <w:rsid w:val="003255B9"/>
    <w:rsid w:val="003302CA"/>
    <w:rsid w:val="003311AD"/>
    <w:rsid w:val="00333394"/>
    <w:rsid w:val="0033380B"/>
    <w:rsid w:val="0033407E"/>
    <w:rsid w:val="00334523"/>
    <w:rsid w:val="00334E38"/>
    <w:rsid w:val="00335925"/>
    <w:rsid w:val="00336042"/>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64179"/>
    <w:rsid w:val="00365746"/>
    <w:rsid w:val="003717FE"/>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E0E"/>
    <w:rsid w:val="003C4AC6"/>
    <w:rsid w:val="003C64D5"/>
    <w:rsid w:val="003C6AA7"/>
    <w:rsid w:val="003C7F7F"/>
    <w:rsid w:val="003D039C"/>
    <w:rsid w:val="003D10EA"/>
    <w:rsid w:val="003D1B02"/>
    <w:rsid w:val="003D1DFC"/>
    <w:rsid w:val="003D2067"/>
    <w:rsid w:val="003D29A4"/>
    <w:rsid w:val="003D2F18"/>
    <w:rsid w:val="003D389B"/>
    <w:rsid w:val="003D465B"/>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20FF"/>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3222"/>
    <w:rsid w:val="00484ABA"/>
    <w:rsid w:val="00485FAD"/>
    <w:rsid w:val="004866A3"/>
    <w:rsid w:val="00486E83"/>
    <w:rsid w:val="0048770A"/>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46B0"/>
    <w:rsid w:val="004A7FD5"/>
    <w:rsid w:val="004B2639"/>
    <w:rsid w:val="004B362C"/>
    <w:rsid w:val="004B3EF6"/>
    <w:rsid w:val="004B4231"/>
    <w:rsid w:val="004B4A88"/>
    <w:rsid w:val="004B4CCC"/>
    <w:rsid w:val="004B5753"/>
    <w:rsid w:val="004B5D7E"/>
    <w:rsid w:val="004B5ECF"/>
    <w:rsid w:val="004B6910"/>
    <w:rsid w:val="004B73EC"/>
    <w:rsid w:val="004B77FE"/>
    <w:rsid w:val="004C0F1B"/>
    <w:rsid w:val="004C1ED2"/>
    <w:rsid w:val="004C215F"/>
    <w:rsid w:val="004C3456"/>
    <w:rsid w:val="004C5D58"/>
    <w:rsid w:val="004C668D"/>
    <w:rsid w:val="004C6857"/>
    <w:rsid w:val="004C7324"/>
    <w:rsid w:val="004D0098"/>
    <w:rsid w:val="004D00B6"/>
    <w:rsid w:val="004D0591"/>
    <w:rsid w:val="004D0A90"/>
    <w:rsid w:val="004D1023"/>
    <w:rsid w:val="004E0703"/>
    <w:rsid w:val="004E0DFF"/>
    <w:rsid w:val="004E2221"/>
    <w:rsid w:val="004E275A"/>
    <w:rsid w:val="004E2DF3"/>
    <w:rsid w:val="004E343E"/>
    <w:rsid w:val="004E4113"/>
    <w:rsid w:val="004E48CD"/>
    <w:rsid w:val="004E7430"/>
    <w:rsid w:val="004F151D"/>
    <w:rsid w:val="004F1ECF"/>
    <w:rsid w:val="00500A88"/>
    <w:rsid w:val="00501093"/>
    <w:rsid w:val="0050187A"/>
    <w:rsid w:val="0050384D"/>
    <w:rsid w:val="00503B11"/>
    <w:rsid w:val="00503C71"/>
    <w:rsid w:val="005047E1"/>
    <w:rsid w:val="00505F14"/>
    <w:rsid w:val="00510F44"/>
    <w:rsid w:val="005117E1"/>
    <w:rsid w:val="00512850"/>
    <w:rsid w:val="00513B99"/>
    <w:rsid w:val="00513CBE"/>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C3A"/>
    <w:rsid w:val="00532DCF"/>
    <w:rsid w:val="00533750"/>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7C2"/>
    <w:rsid w:val="00556380"/>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799"/>
    <w:rsid w:val="005B075D"/>
    <w:rsid w:val="005B0834"/>
    <w:rsid w:val="005B270F"/>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2014"/>
    <w:rsid w:val="00642E0C"/>
    <w:rsid w:val="00644F69"/>
    <w:rsid w:val="00646944"/>
    <w:rsid w:val="00646AB3"/>
    <w:rsid w:val="00646DF9"/>
    <w:rsid w:val="00647B5B"/>
    <w:rsid w:val="00650687"/>
    <w:rsid w:val="0065472F"/>
    <w:rsid w:val="00656143"/>
    <w:rsid w:val="00656564"/>
    <w:rsid w:val="006606F6"/>
    <w:rsid w:val="006614FF"/>
    <w:rsid w:val="006624E7"/>
    <w:rsid w:val="006628E4"/>
    <w:rsid w:val="006643A4"/>
    <w:rsid w:val="0066744C"/>
    <w:rsid w:val="006715CE"/>
    <w:rsid w:val="00673DB1"/>
    <w:rsid w:val="00674595"/>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7A"/>
    <w:rsid w:val="00723EC0"/>
    <w:rsid w:val="007249F3"/>
    <w:rsid w:val="00724E2B"/>
    <w:rsid w:val="00726AEB"/>
    <w:rsid w:val="007305E2"/>
    <w:rsid w:val="0073108E"/>
    <w:rsid w:val="00731A9C"/>
    <w:rsid w:val="00732B70"/>
    <w:rsid w:val="00732CED"/>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3524"/>
    <w:rsid w:val="0075678C"/>
    <w:rsid w:val="00756D41"/>
    <w:rsid w:val="00757114"/>
    <w:rsid w:val="0076046C"/>
    <w:rsid w:val="00760D36"/>
    <w:rsid w:val="00761533"/>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B7B"/>
    <w:rsid w:val="007A0FC0"/>
    <w:rsid w:val="007A2A3F"/>
    <w:rsid w:val="007A2BAC"/>
    <w:rsid w:val="007A5D0B"/>
    <w:rsid w:val="007A72D8"/>
    <w:rsid w:val="007A760A"/>
    <w:rsid w:val="007A7D96"/>
    <w:rsid w:val="007B0B43"/>
    <w:rsid w:val="007B17AB"/>
    <w:rsid w:val="007B440C"/>
    <w:rsid w:val="007B6786"/>
    <w:rsid w:val="007B72E8"/>
    <w:rsid w:val="007B79BC"/>
    <w:rsid w:val="007C085D"/>
    <w:rsid w:val="007C0C90"/>
    <w:rsid w:val="007C2474"/>
    <w:rsid w:val="007C2846"/>
    <w:rsid w:val="007C3798"/>
    <w:rsid w:val="007C492D"/>
    <w:rsid w:val="007C4F50"/>
    <w:rsid w:val="007C660F"/>
    <w:rsid w:val="007C6B54"/>
    <w:rsid w:val="007C7ADC"/>
    <w:rsid w:val="007D0BE1"/>
    <w:rsid w:val="007D23DE"/>
    <w:rsid w:val="007D252D"/>
    <w:rsid w:val="007D2538"/>
    <w:rsid w:val="007D26EF"/>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1703"/>
    <w:rsid w:val="00801DFC"/>
    <w:rsid w:val="00801F8E"/>
    <w:rsid w:val="00802268"/>
    <w:rsid w:val="00803B62"/>
    <w:rsid w:val="0080661A"/>
    <w:rsid w:val="00806E16"/>
    <w:rsid w:val="008075EF"/>
    <w:rsid w:val="0080761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0BD"/>
    <w:rsid w:val="008371A8"/>
    <w:rsid w:val="00837C85"/>
    <w:rsid w:val="00840616"/>
    <w:rsid w:val="008407AF"/>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493"/>
    <w:rsid w:val="008C76D7"/>
    <w:rsid w:val="008D0D9F"/>
    <w:rsid w:val="008D1147"/>
    <w:rsid w:val="008D1FF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08DF"/>
    <w:rsid w:val="008F1236"/>
    <w:rsid w:val="008F2222"/>
    <w:rsid w:val="008F268B"/>
    <w:rsid w:val="008F50EE"/>
    <w:rsid w:val="008F5D24"/>
    <w:rsid w:val="008F66E1"/>
    <w:rsid w:val="009001D0"/>
    <w:rsid w:val="00900EF8"/>
    <w:rsid w:val="00904924"/>
    <w:rsid w:val="00904F60"/>
    <w:rsid w:val="009073AD"/>
    <w:rsid w:val="00910480"/>
    <w:rsid w:val="0091184B"/>
    <w:rsid w:val="00911DE0"/>
    <w:rsid w:val="00912FD4"/>
    <w:rsid w:val="009134F5"/>
    <w:rsid w:val="00913614"/>
    <w:rsid w:val="009151B7"/>
    <w:rsid w:val="00917C92"/>
    <w:rsid w:val="00922D44"/>
    <w:rsid w:val="00922E33"/>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10"/>
    <w:rsid w:val="0093619F"/>
    <w:rsid w:val="00937086"/>
    <w:rsid w:val="00941543"/>
    <w:rsid w:val="0094247A"/>
    <w:rsid w:val="00943780"/>
    <w:rsid w:val="00943FD6"/>
    <w:rsid w:val="00945742"/>
    <w:rsid w:val="00945777"/>
    <w:rsid w:val="00945FCB"/>
    <w:rsid w:val="00947DE3"/>
    <w:rsid w:val="0095119F"/>
    <w:rsid w:val="0095597F"/>
    <w:rsid w:val="0095604B"/>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6B3"/>
    <w:rsid w:val="009915FE"/>
    <w:rsid w:val="00992196"/>
    <w:rsid w:val="00992F61"/>
    <w:rsid w:val="009940BB"/>
    <w:rsid w:val="00994EB0"/>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873"/>
    <w:rsid w:val="009D1C69"/>
    <w:rsid w:val="009D231F"/>
    <w:rsid w:val="009D2691"/>
    <w:rsid w:val="009D2801"/>
    <w:rsid w:val="009D2C87"/>
    <w:rsid w:val="009D3E09"/>
    <w:rsid w:val="009D4741"/>
    <w:rsid w:val="009D5EC2"/>
    <w:rsid w:val="009D7881"/>
    <w:rsid w:val="009D7D84"/>
    <w:rsid w:val="009E1D24"/>
    <w:rsid w:val="009E2659"/>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A002A9"/>
    <w:rsid w:val="00A00D78"/>
    <w:rsid w:val="00A01342"/>
    <w:rsid w:val="00A021A8"/>
    <w:rsid w:val="00A054B5"/>
    <w:rsid w:val="00A06AA3"/>
    <w:rsid w:val="00A07031"/>
    <w:rsid w:val="00A07620"/>
    <w:rsid w:val="00A1233D"/>
    <w:rsid w:val="00A12413"/>
    <w:rsid w:val="00A1363F"/>
    <w:rsid w:val="00A13981"/>
    <w:rsid w:val="00A15EEF"/>
    <w:rsid w:val="00A16AAE"/>
    <w:rsid w:val="00A17459"/>
    <w:rsid w:val="00A21760"/>
    <w:rsid w:val="00A21C0C"/>
    <w:rsid w:val="00A2303D"/>
    <w:rsid w:val="00A238D6"/>
    <w:rsid w:val="00A24B20"/>
    <w:rsid w:val="00A263ED"/>
    <w:rsid w:val="00A26EDC"/>
    <w:rsid w:val="00A3185A"/>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1AD"/>
    <w:rsid w:val="00A5742D"/>
    <w:rsid w:val="00A61D5B"/>
    <w:rsid w:val="00A6201C"/>
    <w:rsid w:val="00A6274E"/>
    <w:rsid w:val="00A62A0D"/>
    <w:rsid w:val="00A62A5E"/>
    <w:rsid w:val="00A62CB2"/>
    <w:rsid w:val="00A66909"/>
    <w:rsid w:val="00A67D82"/>
    <w:rsid w:val="00A70381"/>
    <w:rsid w:val="00A71443"/>
    <w:rsid w:val="00A71509"/>
    <w:rsid w:val="00A72885"/>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F42"/>
    <w:rsid w:val="00A92E75"/>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3AB"/>
    <w:rsid w:val="00AF09CA"/>
    <w:rsid w:val="00AF0FD0"/>
    <w:rsid w:val="00AF20B0"/>
    <w:rsid w:val="00AF5164"/>
    <w:rsid w:val="00AF66D5"/>
    <w:rsid w:val="00AF6877"/>
    <w:rsid w:val="00AF6D2C"/>
    <w:rsid w:val="00B00CA2"/>
    <w:rsid w:val="00B043C1"/>
    <w:rsid w:val="00B04913"/>
    <w:rsid w:val="00B07812"/>
    <w:rsid w:val="00B07D5E"/>
    <w:rsid w:val="00B07E10"/>
    <w:rsid w:val="00B105D0"/>
    <w:rsid w:val="00B108ED"/>
    <w:rsid w:val="00B12D7F"/>
    <w:rsid w:val="00B15025"/>
    <w:rsid w:val="00B1736F"/>
    <w:rsid w:val="00B2199E"/>
    <w:rsid w:val="00B21A5A"/>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9FC"/>
    <w:rsid w:val="00B52DA1"/>
    <w:rsid w:val="00B531D2"/>
    <w:rsid w:val="00B54812"/>
    <w:rsid w:val="00B5656B"/>
    <w:rsid w:val="00B56948"/>
    <w:rsid w:val="00B61D3F"/>
    <w:rsid w:val="00B62AB5"/>
    <w:rsid w:val="00B632F1"/>
    <w:rsid w:val="00B63DAE"/>
    <w:rsid w:val="00B64B7B"/>
    <w:rsid w:val="00B64C7D"/>
    <w:rsid w:val="00B65572"/>
    <w:rsid w:val="00B67216"/>
    <w:rsid w:val="00B73C74"/>
    <w:rsid w:val="00B74225"/>
    <w:rsid w:val="00B7484A"/>
    <w:rsid w:val="00B74BBF"/>
    <w:rsid w:val="00B74D04"/>
    <w:rsid w:val="00B75B7D"/>
    <w:rsid w:val="00B765F1"/>
    <w:rsid w:val="00B76B87"/>
    <w:rsid w:val="00B772C2"/>
    <w:rsid w:val="00B777AD"/>
    <w:rsid w:val="00B77FBA"/>
    <w:rsid w:val="00B80021"/>
    <w:rsid w:val="00B80062"/>
    <w:rsid w:val="00B8356B"/>
    <w:rsid w:val="00B8456C"/>
    <w:rsid w:val="00B85D2A"/>
    <w:rsid w:val="00B85D6F"/>
    <w:rsid w:val="00B86476"/>
    <w:rsid w:val="00B90199"/>
    <w:rsid w:val="00B90501"/>
    <w:rsid w:val="00B90F74"/>
    <w:rsid w:val="00B91424"/>
    <w:rsid w:val="00B91E43"/>
    <w:rsid w:val="00B91F2F"/>
    <w:rsid w:val="00B92FA0"/>
    <w:rsid w:val="00B9375F"/>
    <w:rsid w:val="00B93ED2"/>
    <w:rsid w:val="00B949F8"/>
    <w:rsid w:val="00B96694"/>
    <w:rsid w:val="00BA016F"/>
    <w:rsid w:val="00BA032E"/>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E0A"/>
    <w:rsid w:val="00BB2FF0"/>
    <w:rsid w:val="00BB3116"/>
    <w:rsid w:val="00BB3945"/>
    <w:rsid w:val="00BB3A4C"/>
    <w:rsid w:val="00BB40AC"/>
    <w:rsid w:val="00BB63C7"/>
    <w:rsid w:val="00BB7C32"/>
    <w:rsid w:val="00BC040E"/>
    <w:rsid w:val="00BC15D0"/>
    <w:rsid w:val="00BC1885"/>
    <w:rsid w:val="00BC3D7F"/>
    <w:rsid w:val="00BC4447"/>
    <w:rsid w:val="00BC5629"/>
    <w:rsid w:val="00BC57D4"/>
    <w:rsid w:val="00BC63B1"/>
    <w:rsid w:val="00BD01B7"/>
    <w:rsid w:val="00BD07EE"/>
    <w:rsid w:val="00BD0E36"/>
    <w:rsid w:val="00BD201B"/>
    <w:rsid w:val="00BD2579"/>
    <w:rsid w:val="00BD3A13"/>
    <w:rsid w:val="00BD5081"/>
    <w:rsid w:val="00BD7658"/>
    <w:rsid w:val="00BE3783"/>
    <w:rsid w:val="00BE3C6F"/>
    <w:rsid w:val="00BE4658"/>
    <w:rsid w:val="00BE4BB6"/>
    <w:rsid w:val="00BE4E23"/>
    <w:rsid w:val="00BE600C"/>
    <w:rsid w:val="00BE6B8B"/>
    <w:rsid w:val="00BF0DCF"/>
    <w:rsid w:val="00BF1631"/>
    <w:rsid w:val="00BF164D"/>
    <w:rsid w:val="00BF5AB9"/>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2F0"/>
    <w:rsid w:val="00C213A6"/>
    <w:rsid w:val="00C22804"/>
    <w:rsid w:val="00C22D68"/>
    <w:rsid w:val="00C23553"/>
    <w:rsid w:val="00C2472B"/>
    <w:rsid w:val="00C252B7"/>
    <w:rsid w:val="00C30A93"/>
    <w:rsid w:val="00C317C7"/>
    <w:rsid w:val="00C33BE0"/>
    <w:rsid w:val="00C33D44"/>
    <w:rsid w:val="00C34328"/>
    <w:rsid w:val="00C3442A"/>
    <w:rsid w:val="00C34609"/>
    <w:rsid w:val="00C34648"/>
    <w:rsid w:val="00C35C4E"/>
    <w:rsid w:val="00C36373"/>
    <w:rsid w:val="00C37E0C"/>
    <w:rsid w:val="00C37F76"/>
    <w:rsid w:val="00C409B8"/>
    <w:rsid w:val="00C416C5"/>
    <w:rsid w:val="00C418F5"/>
    <w:rsid w:val="00C43D69"/>
    <w:rsid w:val="00C4573B"/>
    <w:rsid w:val="00C47342"/>
    <w:rsid w:val="00C47BAB"/>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0460"/>
    <w:rsid w:val="00CA1107"/>
    <w:rsid w:val="00CA26A1"/>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BDD"/>
    <w:rsid w:val="00CF4C30"/>
    <w:rsid w:val="00CF5A67"/>
    <w:rsid w:val="00CF5BF2"/>
    <w:rsid w:val="00CF682F"/>
    <w:rsid w:val="00CF694D"/>
    <w:rsid w:val="00CF73A5"/>
    <w:rsid w:val="00D006F0"/>
    <w:rsid w:val="00D018F6"/>
    <w:rsid w:val="00D027C1"/>
    <w:rsid w:val="00D04917"/>
    <w:rsid w:val="00D06566"/>
    <w:rsid w:val="00D06E31"/>
    <w:rsid w:val="00D07351"/>
    <w:rsid w:val="00D077FC"/>
    <w:rsid w:val="00D10C96"/>
    <w:rsid w:val="00D1136E"/>
    <w:rsid w:val="00D126C2"/>
    <w:rsid w:val="00D127ED"/>
    <w:rsid w:val="00D12A66"/>
    <w:rsid w:val="00D13F45"/>
    <w:rsid w:val="00D14B6D"/>
    <w:rsid w:val="00D159EE"/>
    <w:rsid w:val="00D15FB3"/>
    <w:rsid w:val="00D16356"/>
    <w:rsid w:val="00D172E9"/>
    <w:rsid w:val="00D20E18"/>
    <w:rsid w:val="00D21975"/>
    <w:rsid w:val="00D2198A"/>
    <w:rsid w:val="00D2199D"/>
    <w:rsid w:val="00D22C7A"/>
    <w:rsid w:val="00D2682B"/>
    <w:rsid w:val="00D26F1B"/>
    <w:rsid w:val="00D30509"/>
    <w:rsid w:val="00D30853"/>
    <w:rsid w:val="00D310A5"/>
    <w:rsid w:val="00D32863"/>
    <w:rsid w:val="00D32D83"/>
    <w:rsid w:val="00D33BF4"/>
    <w:rsid w:val="00D3701F"/>
    <w:rsid w:val="00D42B96"/>
    <w:rsid w:val="00D431AD"/>
    <w:rsid w:val="00D45099"/>
    <w:rsid w:val="00D45923"/>
    <w:rsid w:val="00D45DC1"/>
    <w:rsid w:val="00D467E8"/>
    <w:rsid w:val="00D50858"/>
    <w:rsid w:val="00D5142F"/>
    <w:rsid w:val="00D51A02"/>
    <w:rsid w:val="00D52B10"/>
    <w:rsid w:val="00D55589"/>
    <w:rsid w:val="00D5571B"/>
    <w:rsid w:val="00D56073"/>
    <w:rsid w:val="00D60845"/>
    <w:rsid w:val="00D610CB"/>
    <w:rsid w:val="00D669BE"/>
    <w:rsid w:val="00D67BA7"/>
    <w:rsid w:val="00D70DB0"/>
    <w:rsid w:val="00D71E56"/>
    <w:rsid w:val="00D720A1"/>
    <w:rsid w:val="00D7257E"/>
    <w:rsid w:val="00D726D1"/>
    <w:rsid w:val="00D737C0"/>
    <w:rsid w:val="00D74C56"/>
    <w:rsid w:val="00D75A7B"/>
    <w:rsid w:val="00D76222"/>
    <w:rsid w:val="00D7744C"/>
    <w:rsid w:val="00D775E1"/>
    <w:rsid w:val="00D77628"/>
    <w:rsid w:val="00D7771F"/>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4338"/>
    <w:rsid w:val="00DB497F"/>
    <w:rsid w:val="00DB6BEC"/>
    <w:rsid w:val="00DB6C16"/>
    <w:rsid w:val="00DB780B"/>
    <w:rsid w:val="00DC0A19"/>
    <w:rsid w:val="00DC5250"/>
    <w:rsid w:val="00DC5EAC"/>
    <w:rsid w:val="00DC615A"/>
    <w:rsid w:val="00DC6B64"/>
    <w:rsid w:val="00DD014F"/>
    <w:rsid w:val="00DD11D7"/>
    <w:rsid w:val="00DD1A04"/>
    <w:rsid w:val="00DD22B3"/>
    <w:rsid w:val="00DD37B5"/>
    <w:rsid w:val="00DD4F7A"/>
    <w:rsid w:val="00DD5EBF"/>
    <w:rsid w:val="00DD5FD9"/>
    <w:rsid w:val="00DD716F"/>
    <w:rsid w:val="00DD7C33"/>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B2E"/>
    <w:rsid w:val="00E21C89"/>
    <w:rsid w:val="00E22031"/>
    <w:rsid w:val="00E22B08"/>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DF5"/>
    <w:rsid w:val="00EE6FB0"/>
    <w:rsid w:val="00EE7672"/>
    <w:rsid w:val="00EF0B3A"/>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0ECF"/>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1DBE"/>
    <w:rsid w:val="00F73BA6"/>
    <w:rsid w:val="00F73D23"/>
    <w:rsid w:val="00F7469C"/>
    <w:rsid w:val="00F75E36"/>
    <w:rsid w:val="00F76AEC"/>
    <w:rsid w:val="00F76C34"/>
    <w:rsid w:val="00F77D9D"/>
    <w:rsid w:val="00F804D6"/>
    <w:rsid w:val="00F80DBF"/>
    <w:rsid w:val="00F818AD"/>
    <w:rsid w:val="00F82BD0"/>
    <w:rsid w:val="00F830D5"/>
    <w:rsid w:val="00F837A7"/>
    <w:rsid w:val="00F839C1"/>
    <w:rsid w:val="00F8416C"/>
    <w:rsid w:val="00F8419A"/>
    <w:rsid w:val="00F84CCD"/>
    <w:rsid w:val="00F85121"/>
    <w:rsid w:val="00F901DC"/>
    <w:rsid w:val="00F90250"/>
    <w:rsid w:val="00F90300"/>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1008"/>
    <w:rsid w:val="00FB229E"/>
    <w:rsid w:val="00FB3B4F"/>
    <w:rsid w:val="00FB767A"/>
    <w:rsid w:val="00FB76E2"/>
    <w:rsid w:val="00FB7C39"/>
    <w:rsid w:val="00FB7DF5"/>
    <w:rsid w:val="00FC293B"/>
    <w:rsid w:val="00FC2A5F"/>
    <w:rsid w:val="00FC3379"/>
    <w:rsid w:val="00FC4EE5"/>
    <w:rsid w:val="00FC5D16"/>
    <w:rsid w:val="00FC7F50"/>
    <w:rsid w:val="00FD1716"/>
    <w:rsid w:val="00FD2710"/>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E3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334E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34E38"/>
    <w:pPr>
      <w:pBdr>
        <w:top w:val="none" w:sz="0" w:space="0" w:color="auto"/>
      </w:pBdr>
      <w:spacing w:before="180"/>
      <w:outlineLvl w:val="1"/>
    </w:pPr>
    <w:rPr>
      <w:sz w:val="32"/>
    </w:rPr>
  </w:style>
  <w:style w:type="paragraph" w:styleId="Heading3">
    <w:name w:val="heading 3"/>
    <w:basedOn w:val="Heading2"/>
    <w:next w:val="Normal"/>
    <w:qFormat/>
    <w:rsid w:val="00334E38"/>
    <w:pPr>
      <w:spacing w:before="120"/>
      <w:outlineLvl w:val="2"/>
    </w:pPr>
    <w:rPr>
      <w:sz w:val="28"/>
    </w:rPr>
  </w:style>
  <w:style w:type="paragraph" w:styleId="Heading4">
    <w:name w:val="heading 4"/>
    <w:basedOn w:val="Heading3"/>
    <w:next w:val="Normal"/>
    <w:qFormat/>
    <w:rsid w:val="00334E38"/>
    <w:pPr>
      <w:ind w:left="1418" w:hanging="1418"/>
      <w:outlineLvl w:val="3"/>
    </w:pPr>
    <w:rPr>
      <w:sz w:val="24"/>
    </w:rPr>
  </w:style>
  <w:style w:type="paragraph" w:styleId="Heading5">
    <w:name w:val="heading 5"/>
    <w:basedOn w:val="Heading4"/>
    <w:next w:val="Normal"/>
    <w:qFormat/>
    <w:rsid w:val="00334E38"/>
    <w:pPr>
      <w:ind w:left="1701" w:hanging="1701"/>
      <w:outlineLvl w:val="4"/>
    </w:pPr>
    <w:rPr>
      <w:sz w:val="22"/>
    </w:rPr>
  </w:style>
  <w:style w:type="paragraph" w:styleId="Heading6">
    <w:name w:val="heading 6"/>
    <w:basedOn w:val="H6"/>
    <w:next w:val="Normal"/>
    <w:qFormat/>
    <w:rsid w:val="00334E38"/>
    <w:pPr>
      <w:outlineLvl w:val="5"/>
    </w:pPr>
  </w:style>
  <w:style w:type="paragraph" w:styleId="Heading7">
    <w:name w:val="heading 7"/>
    <w:basedOn w:val="H6"/>
    <w:next w:val="Normal"/>
    <w:qFormat/>
    <w:rsid w:val="00334E38"/>
    <w:pPr>
      <w:outlineLvl w:val="6"/>
    </w:pPr>
  </w:style>
  <w:style w:type="paragraph" w:styleId="Heading8">
    <w:name w:val="heading 8"/>
    <w:basedOn w:val="Heading1"/>
    <w:next w:val="Normal"/>
    <w:qFormat/>
    <w:rsid w:val="00334E38"/>
    <w:pPr>
      <w:ind w:left="0" w:firstLine="0"/>
      <w:outlineLvl w:val="7"/>
    </w:pPr>
  </w:style>
  <w:style w:type="paragraph" w:styleId="Heading9">
    <w:name w:val="heading 9"/>
    <w:basedOn w:val="Heading8"/>
    <w:next w:val="Normal"/>
    <w:qFormat/>
    <w:rsid w:val="00334E38"/>
    <w:pPr>
      <w:outlineLvl w:val="8"/>
    </w:pPr>
  </w:style>
  <w:style w:type="character" w:default="1" w:styleId="DefaultParagraphFont">
    <w:name w:val="Default Paragraph Font"/>
    <w:semiHidden/>
    <w:rsid w:val="00334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E38"/>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334E38"/>
    <w:pPr>
      <w:ind w:left="1985" w:hanging="1985"/>
      <w:outlineLvl w:val="9"/>
    </w:pPr>
    <w:rPr>
      <w:sz w:val="20"/>
    </w:rPr>
  </w:style>
  <w:style w:type="paragraph" w:styleId="TOC8">
    <w:name w:val="toc 8"/>
    <w:basedOn w:val="TOC1"/>
    <w:rsid w:val="00334E38"/>
    <w:pPr>
      <w:spacing w:before="180"/>
      <w:ind w:left="2693" w:hanging="2693"/>
    </w:pPr>
    <w:rPr>
      <w:b/>
    </w:rPr>
  </w:style>
  <w:style w:type="paragraph" w:styleId="TOC1">
    <w:name w:val="toc 1"/>
    <w:rsid w:val="00334E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34E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34E38"/>
    <w:pPr>
      <w:ind w:left="1701" w:hanging="1701"/>
    </w:pPr>
  </w:style>
  <w:style w:type="paragraph" w:styleId="TOC4">
    <w:name w:val="toc 4"/>
    <w:basedOn w:val="TOC3"/>
    <w:rsid w:val="00334E38"/>
    <w:pPr>
      <w:ind w:left="1418" w:hanging="1418"/>
    </w:pPr>
  </w:style>
  <w:style w:type="paragraph" w:styleId="TOC3">
    <w:name w:val="toc 3"/>
    <w:basedOn w:val="TOC2"/>
    <w:rsid w:val="00334E38"/>
    <w:pPr>
      <w:ind w:left="1134" w:hanging="1134"/>
    </w:pPr>
  </w:style>
  <w:style w:type="paragraph" w:styleId="TOC2">
    <w:name w:val="toc 2"/>
    <w:basedOn w:val="TOC1"/>
    <w:rsid w:val="00334E38"/>
    <w:pPr>
      <w:keepNext w:val="0"/>
      <w:spacing w:before="0"/>
      <w:ind w:left="851" w:hanging="851"/>
    </w:pPr>
    <w:rPr>
      <w:sz w:val="20"/>
    </w:rPr>
  </w:style>
  <w:style w:type="paragraph" w:styleId="Index2">
    <w:name w:val="index 2"/>
    <w:basedOn w:val="Index1"/>
    <w:semiHidden/>
    <w:rsid w:val="00334E38"/>
    <w:pPr>
      <w:ind w:left="284"/>
    </w:pPr>
  </w:style>
  <w:style w:type="paragraph" w:styleId="Index1">
    <w:name w:val="index 1"/>
    <w:basedOn w:val="Normal"/>
    <w:semiHidden/>
    <w:rsid w:val="00334E38"/>
    <w:pPr>
      <w:keepLines/>
      <w:spacing w:after="0"/>
    </w:pPr>
  </w:style>
  <w:style w:type="paragraph" w:customStyle="1" w:styleId="ZH">
    <w:name w:val="ZH"/>
    <w:rsid w:val="00334E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4E38"/>
    <w:pPr>
      <w:outlineLvl w:val="9"/>
    </w:pPr>
  </w:style>
  <w:style w:type="paragraph" w:styleId="ListNumber2">
    <w:name w:val="List Number 2"/>
    <w:basedOn w:val="ListNumber"/>
    <w:semiHidden/>
    <w:rsid w:val="00334E38"/>
    <w:pPr>
      <w:ind w:left="851"/>
    </w:pPr>
  </w:style>
  <w:style w:type="paragraph" w:styleId="ListNumber">
    <w:name w:val="List Number"/>
    <w:basedOn w:val="List"/>
    <w:semiHidden/>
    <w:rsid w:val="00334E38"/>
  </w:style>
  <w:style w:type="paragraph" w:styleId="List">
    <w:name w:val="List"/>
    <w:basedOn w:val="Normal"/>
    <w:semiHidden/>
    <w:rsid w:val="00334E38"/>
    <w:pPr>
      <w:ind w:left="568" w:hanging="284"/>
    </w:pPr>
  </w:style>
  <w:style w:type="paragraph" w:styleId="Header">
    <w:name w:val="header"/>
    <w:semiHidden/>
    <w:rsid w:val="00334E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34E38"/>
    <w:rPr>
      <w:b/>
      <w:position w:val="6"/>
      <w:sz w:val="16"/>
    </w:rPr>
  </w:style>
  <w:style w:type="paragraph" w:styleId="FootnoteText">
    <w:name w:val="footnote text"/>
    <w:basedOn w:val="Normal"/>
    <w:semiHidden/>
    <w:rsid w:val="00334E38"/>
    <w:pPr>
      <w:keepLines/>
      <w:spacing w:after="0"/>
      <w:ind w:left="454" w:hanging="454"/>
    </w:pPr>
    <w:rPr>
      <w:sz w:val="16"/>
    </w:rPr>
  </w:style>
  <w:style w:type="paragraph" w:customStyle="1" w:styleId="TAH">
    <w:name w:val="TAH"/>
    <w:basedOn w:val="TAC"/>
    <w:rsid w:val="00334E38"/>
    <w:rPr>
      <w:b/>
    </w:rPr>
  </w:style>
  <w:style w:type="paragraph" w:customStyle="1" w:styleId="TAC">
    <w:name w:val="TAC"/>
    <w:basedOn w:val="TAL"/>
    <w:rsid w:val="00334E38"/>
    <w:pPr>
      <w:jc w:val="center"/>
    </w:pPr>
  </w:style>
  <w:style w:type="paragraph" w:customStyle="1" w:styleId="TAL">
    <w:name w:val="TAL"/>
    <w:basedOn w:val="Normal"/>
    <w:link w:val="TALChar"/>
    <w:rsid w:val="00334E38"/>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334E38"/>
    <w:pPr>
      <w:keepNext w:val="0"/>
      <w:spacing w:before="0" w:after="240"/>
    </w:pPr>
  </w:style>
  <w:style w:type="paragraph" w:customStyle="1" w:styleId="TH">
    <w:name w:val="TH"/>
    <w:basedOn w:val="Normal"/>
    <w:link w:val="THChar"/>
    <w:rsid w:val="00334E38"/>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334E38"/>
    <w:pPr>
      <w:keepLines/>
      <w:ind w:left="1135" w:hanging="851"/>
    </w:pPr>
  </w:style>
  <w:style w:type="paragraph" w:styleId="TOC9">
    <w:name w:val="toc 9"/>
    <w:basedOn w:val="TOC8"/>
    <w:rsid w:val="00334E38"/>
    <w:pPr>
      <w:ind w:left="1418" w:hanging="1418"/>
    </w:pPr>
  </w:style>
  <w:style w:type="paragraph" w:customStyle="1" w:styleId="EX">
    <w:name w:val="EX"/>
    <w:basedOn w:val="Normal"/>
    <w:rsid w:val="00334E38"/>
    <w:pPr>
      <w:keepLines/>
      <w:ind w:left="1702" w:hanging="1418"/>
    </w:pPr>
  </w:style>
  <w:style w:type="paragraph" w:customStyle="1" w:styleId="FP">
    <w:name w:val="FP"/>
    <w:basedOn w:val="Normal"/>
    <w:rsid w:val="00334E38"/>
    <w:pPr>
      <w:spacing w:after="0"/>
    </w:pPr>
  </w:style>
  <w:style w:type="paragraph" w:customStyle="1" w:styleId="LD">
    <w:name w:val="LD"/>
    <w:rsid w:val="00334E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4E38"/>
    <w:pPr>
      <w:spacing w:after="0"/>
    </w:pPr>
  </w:style>
  <w:style w:type="paragraph" w:customStyle="1" w:styleId="EW">
    <w:name w:val="EW"/>
    <w:basedOn w:val="EX"/>
    <w:rsid w:val="00334E38"/>
    <w:pPr>
      <w:spacing w:after="0"/>
    </w:pPr>
  </w:style>
  <w:style w:type="paragraph" w:styleId="TOC6">
    <w:name w:val="toc 6"/>
    <w:basedOn w:val="TOC5"/>
    <w:next w:val="Normal"/>
    <w:rsid w:val="00334E38"/>
    <w:pPr>
      <w:ind w:left="1985" w:hanging="1985"/>
    </w:pPr>
  </w:style>
  <w:style w:type="paragraph" w:styleId="TOC7">
    <w:name w:val="toc 7"/>
    <w:basedOn w:val="TOC6"/>
    <w:next w:val="Normal"/>
    <w:rsid w:val="00334E38"/>
    <w:pPr>
      <w:ind w:left="2268" w:hanging="2268"/>
    </w:pPr>
  </w:style>
  <w:style w:type="paragraph" w:styleId="ListBullet2">
    <w:name w:val="List Bullet 2"/>
    <w:basedOn w:val="ListBullet"/>
    <w:semiHidden/>
    <w:rsid w:val="00334E38"/>
    <w:pPr>
      <w:ind w:left="851"/>
    </w:pPr>
  </w:style>
  <w:style w:type="paragraph" w:styleId="ListBullet">
    <w:name w:val="List Bullet"/>
    <w:basedOn w:val="List"/>
    <w:semiHidden/>
    <w:rsid w:val="00334E38"/>
  </w:style>
  <w:style w:type="paragraph" w:styleId="ListBullet3">
    <w:name w:val="List Bullet 3"/>
    <w:basedOn w:val="ListBullet2"/>
    <w:semiHidden/>
    <w:rsid w:val="00334E38"/>
    <w:pPr>
      <w:ind w:left="1135"/>
    </w:pPr>
  </w:style>
  <w:style w:type="paragraph" w:customStyle="1" w:styleId="EQ">
    <w:name w:val="EQ"/>
    <w:basedOn w:val="Normal"/>
    <w:next w:val="Normal"/>
    <w:rsid w:val="00334E38"/>
    <w:pPr>
      <w:keepLines/>
      <w:tabs>
        <w:tab w:val="center" w:pos="4536"/>
        <w:tab w:val="right" w:pos="9072"/>
      </w:tabs>
    </w:pPr>
    <w:rPr>
      <w:noProof/>
    </w:rPr>
  </w:style>
  <w:style w:type="paragraph" w:customStyle="1" w:styleId="NF">
    <w:name w:val="NF"/>
    <w:basedOn w:val="NO"/>
    <w:rsid w:val="00334E38"/>
    <w:pPr>
      <w:keepNext/>
      <w:spacing w:after="0"/>
    </w:pPr>
    <w:rPr>
      <w:rFonts w:ascii="Arial" w:hAnsi="Arial"/>
      <w:sz w:val="18"/>
    </w:rPr>
  </w:style>
  <w:style w:type="paragraph" w:customStyle="1" w:styleId="PL">
    <w:name w:val="PL"/>
    <w:rsid w:val="00334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4E38"/>
    <w:pPr>
      <w:jc w:val="right"/>
    </w:pPr>
  </w:style>
  <w:style w:type="paragraph" w:customStyle="1" w:styleId="TAN">
    <w:name w:val="TAN"/>
    <w:basedOn w:val="TAL"/>
    <w:rsid w:val="00334E38"/>
    <w:pPr>
      <w:ind w:left="851" w:hanging="851"/>
    </w:pPr>
  </w:style>
  <w:style w:type="paragraph" w:customStyle="1" w:styleId="ZA">
    <w:name w:val="ZA"/>
    <w:rsid w:val="00334E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4E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4E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4E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4E38"/>
    <w:pPr>
      <w:framePr w:wrap="notBeside" w:y="16161"/>
    </w:pPr>
  </w:style>
  <w:style w:type="character" w:customStyle="1" w:styleId="ZGSM">
    <w:name w:val="ZGSM"/>
    <w:rsid w:val="00334E38"/>
  </w:style>
  <w:style w:type="paragraph" w:styleId="List2">
    <w:name w:val="List 2"/>
    <w:basedOn w:val="List"/>
    <w:semiHidden/>
    <w:rsid w:val="00334E38"/>
    <w:pPr>
      <w:ind w:left="851"/>
    </w:pPr>
  </w:style>
  <w:style w:type="paragraph" w:customStyle="1" w:styleId="ZG">
    <w:name w:val="ZG"/>
    <w:rsid w:val="00334E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34E38"/>
    <w:pPr>
      <w:ind w:left="1135"/>
    </w:pPr>
  </w:style>
  <w:style w:type="paragraph" w:styleId="List4">
    <w:name w:val="List 4"/>
    <w:basedOn w:val="List3"/>
    <w:semiHidden/>
    <w:rsid w:val="00334E38"/>
    <w:pPr>
      <w:ind w:left="1418"/>
    </w:pPr>
  </w:style>
  <w:style w:type="paragraph" w:styleId="List5">
    <w:name w:val="List 5"/>
    <w:basedOn w:val="List4"/>
    <w:semiHidden/>
    <w:rsid w:val="00334E38"/>
    <w:pPr>
      <w:ind w:left="1702"/>
    </w:pPr>
  </w:style>
  <w:style w:type="paragraph" w:customStyle="1" w:styleId="EditorsNote">
    <w:name w:val="Editor's Note"/>
    <w:basedOn w:val="NO"/>
    <w:rsid w:val="00334E38"/>
    <w:rPr>
      <w:color w:val="FF0000"/>
    </w:rPr>
  </w:style>
  <w:style w:type="paragraph" w:styleId="ListBullet4">
    <w:name w:val="List Bullet 4"/>
    <w:basedOn w:val="ListBullet3"/>
    <w:semiHidden/>
    <w:rsid w:val="00334E38"/>
    <w:pPr>
      <w:ind w:left="1418"/>
    </w:pPr>
  </w:style>
  <w:style w:type="paragraph" w:styleId="ListBullet5">
    <w:name w:val="List Bullet 5"/>
    <w:basedOn w:val="ListBullet4"/>
    <w:semiHidden/>
    <w:rsid w:val="00334E38"/>
    <w:pPr>
      <w:ind w:left="1702"/>
    </w:pPr>
  </w:style>
  <w:style w:type="paragraph" w:customStyle="1" w:styleId="B1">
    <w:name w:val="B1"/>
    <w:basedOn w:val="List"/>
    <w:rsid w:val="00334E38"/>
  </w:style>
  <w:style w:type="paragraph" w:customStyle="1" w:styleId="B2">
    <w:name w:val="B2"/>
    <w:basedOn w:val="List2"/>
    <w:rsid w:val="00334E38"/>
  </w:style>
  <w:style w:type="paragraph" w:customStyle="1" w:styleId="B3">
    <w:name w:val="B3"/>
    <w:basedOn w:val="List3"/>
    <w:rsid w:val="00334E38"/>
  </w:style>
  <w:style w:type="paragraph" w:customStyle="1" w:styleId="B4">
    <w:name w:val="B4"/>
    <w:basedOn w:val="List4"/>
    <w:rsid w:val="00334E38"/>
  </w:style>
  <w:style w:type="paragraph" w:customStyle="1" w:styleId="B5">
    <w:name w:val="B5"/>
    <w:basedOn w:val="List5"/>
    <w:rsid w:val="00334E38"/>
  </w:style>
  <w:style w:type="paragraph" w:styleId="Footer">
    <w:name w:val="footer"/>
    <w:basedOn w:val="Header"/>
    <w:link w:val="FooterChar"/>
    <w:rsid w:val="00334E38"/>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334E38"/>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1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9484</TotalTime>
  <Pages>237</Pages>
  <Words>62280</Words>
  <Characters>354998</Characters>
  <Application>Microsoft Office Word</Application>
  <DocSecurity>0</DocSecurity>
  <Lines>2958</Lines>
  <Paragraphs>832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1841</cp:revision>
  <cp:lastPrinted>1899-12-31T23:00:00Z</cp:lastPrinted>
  <dcterms:created xsi:type="dcterms:W3CDTF">2019-03-30T21:44:00Z</dcterms:created>
  <dcterms:modified xsi:type="dcterms:W3CDTF">2021-06-20T20:05:00Z</dcterms:modified>
</cp:coreProperties>
</file>