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5668AE6A" w:rsidR="00F93EB0" w:rsidRPr="00871EA3" w:rsidRDefault="006B6A1A" w:rsidP="00F93EB0">
      <w:pPr>
        <w:tabs>
          <w:tab w:val="left" w:pos="7920"/>
        </w:tabs>
        <w:rPr>
          <w:rFonts w:ascii="Arial" w:hAnsi="Arial" w:cs="Arial"/>
          <w:b/>
        </w:rPr>
      </w:pPr>
      <w:r w:rsidRPr="00871EA3">
        <w:rPr>
          <w:rFonts w:ascii="Arial" w:hAnsi="Arial" w:cs="Arial"/>
          <w:b/>
        </w:rPr>
        <w:t>3GPP TSG-RAN</w:t>
      </w:r>
      <w:r w:rsidR="00F93EB0" w:rsidRPr="00871EA3">
        <w:rPr>
          <w:rFonts w:ascii="Arial" w:hAnsi="Arial" w:cs="Arial"/>
          <w:b/>
        </w:rPr>
        <w:t xml:space="preserve"> Meeting #</w:t>
      </w:r>
      <w:r w:rsidR="00DC6419" w:rsidRPr="00871EA3">
        <w:rPr>
          <w:rFonts w:ascii="Arial" w:hAnsi="Arial" w:cs="Arial"/>
          <w:b/>
        </w:rPr>
        <w:t>8</w:t>
      </w:r>
      <w:r w:rsidR="00E576E9">
        <w:rPr>
          <w:rFonts w:ascii="Arial" w:hAnsi="Arial" w:cs="Arial"/>
          <w:b/>
        </w:rPr>
        <w:t>2</w:t>
      </w:r>
      <w:r w:rsidR="00F93EB0" w:rsidRPr="00871EA3">
        <w:rPr>
          <w:rFonts w:ascii="Arial" w:hAnsi="Arial" w:cs="Arial"/>
          <w:b/>
        </w:rPr>
        <w:tab/>
      </w:r>
      <w:r w:rsidR="00F93EB0" w:rsidRPr="00871EA3">
        <w:rPr>
          <w:rFonts w:ascii="Arial" w:hAnsi="Arial" w:cs="Arial"/>
          <w:b/>
        </w:rPr>
        <w:tab/>
      </w:r>
      <w:r w:rsidR="00CE46DA" w:rsidRPr="00871EA3">
        <w:rPr>
          <w:rFonts w:ascii="Arial" w:hAnsi="Arial" w:cs="Arial"/>
          <w:b/>
          <w:bCs/>
        </w:rPr>
        <w:t>RP-</w:t>
      </w:r>
      <w:r w:rsidR="0047276A" w:rsidRPr="00871EA3">
        <w:rPr>
          <w:rFonts w:ascii="Arial" w:hAnsi="Arial" w:cs="Arial"/>
          <w:b/>
          <w:bCs/>
        </w:rPr>
        <w:t>18</w:t>
      </w:r>
      <w:r w:rsidR="0047276A">
        <w:rPr>
          <w:rFonts w:ascii="Arial" w:hAnsi="Arial" w:cs="Arial"/>
          <w:b/>
          <w:bCs/>
        </w:rPr>
        <w:t>2608</w:t>
      </w:r>
      <w:r w:rsidR="00F93EB0" w:rsidRPr="00871EA3">
        <w:rPr>
          <w:rFonts w:ascii="Arial" w:hAnsi="Arial" w:cs="Arial"/>
          <w:b/>
        </w:rPr>
        <w:br/>
      </w:r>
      <w:r w:rsidR="00E576E9">
        <w:rPr>
          <w:rFonts w:ascii="Arial" w:hAnsi="Arial" w:cs="Arial"/>
          <w:b/>
        </w:rPr>
        <w:t>Sorrento</w:t>
      </w:r>
      <w:r w:rsidR="004D767B" w:rsidRPr="00871EA3">
        <w:rPr>
          <w:rFonts w:ascii="Arial" w:hAnsi="Arial" w:cs="Arial"/>
          <w:b/>
        </w:rPr>
        <w:t xml:space="preserve">, </w:t>
      </w:r>
      <w:r w:rsidR="00E576E9">
        <w:rPr>
          <w:rFonts w:ascii="Arial" w:hAnsi="Arial" w:cs="Arial"/>
          <w:b/>
        </w:rPr>
        <w:t>Italy</w:t>
      </w:r>
      <w:r w:rsidR="004D767B" w:rsidRPr="00871EA3">
        <w:rPr>
          <w:rFonts w:ascii="Arial" w:hAnsi="Arial" w:cs="Arial"/>
          <w:b/>
        </w:rPr>
        <w:t xml:space="preserve">, </w:t>
      </w:r>
      <w:r w:rsidR="00E576E9">
        <w:rPr>
          <w:rFonts w:ascii="Arial" w:hAnsi="Arial" w:cs="Arial"/>
          <w:b/>
        </w:rPr>
        <w:t>December</w:t>
      </w:r>
      <w:r w:rsidR="0094692B">
        <w:rPr>
          <w:rFonts w:ascii="Arial" w:hAnsi="Arial" w:cs="Arial"/>
          <w:b/>
        </w:rPr>
        <w:t xml:space="preserve"> 10 – 13</w:t>
      </w:r>
      <w:r w:rsidR="004D767B" w:rsidRPr="00871EA3">
        <w:rPr>
          <w:rFonts w:ascii="Arial" w:hAnsi="Arial" w:cs="Arial"/>
          <w:b/>
        </w:rPr>
        <w:t>, 2018</w:t>
      </w:r>
    </w:p>
    <w:p w14:paraId="6F927895" w14:textId="1D1CE223" w:rsidR="008F0F7D" w:rsidRPr="00871EA3" w:rsidRDefault="008F0F7D" w:rsidP="00191132">
      <w:pPr>
        <w:tabs>
          <w:tab w:val="left" w:pos="1985"/>
        </w:tabs>
        <w:jc w:val="both"/>
        <w:rPr>
          <w:rFonts w:ascii="Arial" w:hAnsi="Arial" w:cs="Arial"/>
          <w:highlight w:val="yellow"/>
        </w:rPr>
      </w:pPr>
    </w:p>
    <w:p w14:paraId="6128DF71" w14:textId="7421A233" w:rsidR="001E105C" w:rsidRPr="00871EA3" w:rsidRDefault="001E105C" w:rsidP="00594882">
      <w:pPr>
        <w:tabs>
          <w:tab w:val="left" w:pos="1985"/>
        </w:tabs>
        <w:ind w:left="1983" w:hangingChars="823" w:hanging="1983"/>
        <w:rPr>
          <w:rFonts w:ascii="Arial" w:hAnsi="Arial" w:cs="Arial"/>
          <w:b/>
        </w:rPr>
      </w:pPr>
      <w:r w:rsidRPr="00871EA3">
        <w:rPr>
          <w:rFonts w:ascii="Arial" w:hAnsi="Arial" w:cs="Arial"/>
          <w:b/>
        </w:rPr>
        <w:t>Agenda item:</w:t>
      </w:r>
      <w:r w:rsidRPr="00871EA3">
        <w:rPr>
          <w:rFonts w:ascii="Arial" w:hAnsi="Arial" w:cs="Arial"/>
          <w:b/>
        </w:rPr>
        <w:tab/>
      </w:r>
      <w:bookmarkStart w:id="0" w:name="Source"/>
      <w:bookmarkEnd w:id="0"/>
      <w:r w:rsidR="00315744" w:rsidRPr="00871EA3">
        <w:rPr>
          <w:rFonts w:ascii="Arial" w:hAnsi="Arial" w:cs="Arial"/>
          <w:b/>
        </w:rPr>
        <w:t>9.</w:t>
      </w:r>
      <w:r w:rsidR="008A33DE">
        <w:rPr>
          <w:rFonts w:ascii="Arial" w:hAnsi="Arial" w:cs="Arial"/>
          <w:b/>
        </w:rPr>
        <w:t>1.5</w:t>
      </w:r>
    </w:p>
    <w:p w14:paraId="7810E0DE" w14:textId="77777777" w:rsidR="001E105C" w:rsidRPr="00871EA3" w:rsidRDefault="001E105C" w:rsidP="00594882">
      <w:pPr>
        <w:tabs>
          <w:tab w:val="left" w:pos="1985"/>
        </w:tabs>
        <w:ind w:left="1985" w:hanging="1985"/>
        <w:rPr>
          <w:rFonts w:ascii="Arial" w:hAnsi="Arial" w:cs="Arial"/>
          <w:b/>
        </w:rPr>
      </w:pPr>
      <w:r w:rsidRPr="00871EA3">
        <w:rPr>
          <w:rFonts w:ascii="Arial" w:hAnsi="Arial" w:cs="Arial"/>
          <w:b/>
        </w:rPr>
        <w:t>Source:</w:t>
      </w:r>
      <w:r w:rsidRPr="00871EA3">
        <w:rPr>
          <w:rFonts w:ascii="Arial" w:hAnsi="Arial" w:cs="Arial"/>
          <w:b/>
        </w:rPr>
        <w:tab/>
      </w:r>
      <w:r w:rsidR="00181722" w:rsidRPr="00871EA3">
        <w:rPr>
          <w:rFonts w:ascii="Arial" w:hAnsi="Arial" w:cs="Arial"/>
          <w:b/>
        </w:rPr>
        <w:t>Apple</w:t>
      </w:r>
      <w:r w:rsidR="00DC3B0D" w:rsidRPr="00871EA3">
        <w:rPr>
          <w:rFonts w:ascii="Arial" w:hAnsi="Arial" w:cs="Arial"/>
          <w:b/>
        </w:rPr>
        <w:t xml:space="preserve"> Inc</w:t>
      </w:r>
      <w:r w:rsidR="00191132" w:rsidRPr="00871EA3">
        <w:rPr>
          <w:rFonts w:ascii="Arial" w:hAnsi="Arial" w:cs="Arial"/>
          <w:b/>
        </w:rPr>
        <w:t>.</w:t>
      </w:r>
    </w:p>
    <w:p w14:paraId="3A8F974A" w14:textId="1F3DE4A5" w:rsidR="001E105C" w:rsidRPr="00871EA3" w:rsidRDefault="001E105C" w:rsidP="00594882">
      <w:pPr>
        <w:tabs>
          <w:tab w:val="left" w:pos="1985"/>
        </w:tabs>
        <w:ind w:left="1983" w:hangingChars="823" w:hanging="1983"/>
        <w:rPr>
          <w:rFonts w:ascii="Arial" w:hAnsi="Arial" w:cs="Arial"/>
          <w:b/>
        </w:rPr>
      </w:pPr>
      <w:r w:rsidRPr="00871EA3">
        <w:rPr>
          <w:rFonts w:ascii="Arial" w:hAnsi="Arial" w:cs="Arial"/>
          <w:b/>
        </w:rPr>
        <w:t>Title:</w:t>
      </w:r>
      <w:r w:rsidRPr="00871EA3">
        <w:rPr>
          <w:rFonts w:ascii="Arial" w:hAnsi="Arial" w:cs="Arial"/>
          <w:b/>
        </w:rPr>
        <w:tab/>
      </w:r>
      <w:r w:rsidR="008A33DE">
        <w:rPr>
          <w:rFonts w:ascii="Arial" w:hAnsi="Arial" w:cs="Arial"/>
          <w:b/>
        </w:rPr>
        <w:t xml:space="preserve">Motivation for the </w:t>
      </w:r>
      <w:r w:rsidR="00CE16D0">
        <w:rPr>
          <w:rFonts w:ascii="Arial" w:hAnsi="Arial" w:cs="Arial"/>
          <w:b/>
        </w:rPr>
        <w:t>new WID on s</w:t>
      </w:r>
      <w:r w:rsidR="00CE16D0" w:rsidRPr="00CE16D0">
        <w:rPr>
          <w:rFonts w:ascii="Arial" w:hAnsi="Arial" w:cs="Arial"/>
          <w:b/>
        </w:rPr>
        <w:t>upplemental uplink usage of FR2 spectrum (SA and NSA)</w:t>
      </w:r>
    </w:p>
    <w:p w14:paraId="31ABC86D" w14:textId="2163715A" w:rsidR="001E105C" w:rsidRPr="00871EA3" w:rsidRDefault="001E105C" w:rsidP="00594882">
      <w:pPr>
        <w:tabs>
          <w:tab w:val="left" w:pos="1985"/>
        </w:tabs>
        <w:ind w:left="1983" w:hangingChars="823" w:hanging="1983"/>
        <w:rPr>
          <w:rFonts w:ascii="Arial" w:hAnsi="Arial" w:cs="Arial"/>
          <w:b/>
        </w:rPr>
      </w:pPr>
      <w:r w:rsidRPr="00871EA3">
        <w:rPr>
          <w:rFonts w:ascii="Arial" w:hAnsi="Arial" w:cs="Arial"/>
          <w:b/>
        </w:rPr>
        <w:t>Document for:</w:t>
      </w:r>
      <w:r w:rsidRPr="00871EA3">
        <w:rPr>
          <w:rFonts w:ascii="Arial" w:hAnsi="Arial" w:cs="Arial"/>
          <w:b/>
        </w:rPr>
        <w:tab/>
      </w:r>
      <w:bookmarkStart w:id="1" w:name="DocumentFor"/>
      <w:bookmarkEnd w:id="1"/>
      <w:r w:rsidR="008A33DE">
        <w:rPr>
          <w:rFonts w:ascii="Arial" w:hAnsi="Arial" w:cs="Arial"/>
          <w:b/>
        </w:rPr>
        <w:t>Information</w:t>
      </w:r>
    </w:p>
    <w:p w14:paraId="2634CF92" w14:textId="6F034D48" w:rsidR="004B515E" w:rsidRPr="00871EA3" w:rsidRDefault="008A33DE" w:rsidP="00687778">
      <w:pPr>
        <w:pStyle w:val="Heading1"/>
        <w:rPr>
          <w:lang w:val="en-US"/>
        </w:rPr>
      </w:pPr>
      <w:r>
        <w:rPr>
          <w:lang w:val="en-US"/>
        </w:rPr>
        <w:t>Background</w:t>
      </w:r>
    </w:p>
    <w:p w14:paraId="03F1F733" w14:textId="30C843A9" w:rsidR="006B6A1A" w:rsidRPr="00871EA3" w:rsidRDefault="00AD7E0E" w:rsidP="006B6A1A">
      <w:r>
        <w:t xml:space="preserve">With the Rel-15 NR Work Item </w:t>
      </w:r>
      <w:r>
        <w:fldChar w:fldCharType="begin"/>
      </w:r>
      <w:r>
        <w:instrText xml:space="preserve"> REF _Ref523487962 \r \h </w:instrText>
      </w:r>
      <w:r>
        <w:fldChar w:fldCharType="separate"/>
      </w:r>
      <w:r>
        <w:t>[1]</w:t>
      </w:r>
      <w:r>
        <w:fldChar w:fldCharType="end"/>
      </w:r>
      <w:r>
        <w:t xml:space="preserve"> concluding by the RAN #82 meeting</w:t>
      </w:r>
      <w:r w:rsidR="00CE16D0">
        <w:t>, and with a number of Rel-16 spectrum-related work items already ongoing in the 3GPP RAN work plan, a new proposal to define supplemental uplink usage of FR2 spectrum (in SA and NSA modes of operation) is motivated by the practical constraints of the utilization of non-contiguous uplink spectrum in mmWave.  This contribution provides the motivation for the proposed WID on this topic.</w:t>
      </w:r>
    </w:p>
    <w:p w14:paraId="442DEB4F" w14:textId="565BF5F5" w:rsidR="006B6A1A" w:rsidRPr="00871EA3" w:rsidRDefault="007B62F3" w:rsidP="006B6A1A">
      <w:pPr>
        <w:pStyle w:val="Heading1"/>
        <w:rPr>
          <w:lang w:val="en-US"/>
        </w:rPr>
      </w:pPr>
      <w:r>
        <w:rPr>
          <w:lang w:val="en-US"/>
        </w:rPr>
        <w:t>Motivation</w:t>
      </w:r>
    </w:p>
    <w:p w14:paraId="119C2018" w14:textId="49FE0B57" w:rsidR="00CE16D0" w:rsidRDefault="00CE16D0" w:rsidP="00CE16D0">
      <w:r w:rsidRPr="00240691">
        <w:t>The allocation of mmWave spectrum globally faces a significant challenge in terms of region-specific and nation-specific regulatory requirements to protect various uses of the spectrum, such as RADAR, astronomy, and satellite services.  The intersections of available mmWave spe</w:t>
      </w:r>
      <w:r>
        <w:t>c</w:t>
      </w:r>
      <w:r w:rsidRPr="00240691">
        <w:t>trum across all or a subset of regional/national regulatory requirements result in non-contiguous frequency ranges and, consequently, are associated with complex emission requirements for optimal or aggregated usage of this spectrum in a radio access network.</w:t>
      </w:r>
    </w:p>
    <w:p w14:paraId="3205F4E1" w14:textId="77777777" w:rsidR="00CE16D0" w:rsidRPr="00240691" w:rsidRDefault="00CE16D0" w:rsidP="00CE16D0"/>
    <w:p w14:paraId="2D87F783" w14:textId="77777777" w:rsidR="00CE16D0" w:rsidRPr="00240691" w:rsidRDefault="00CE16D0" w:rsidP="00CE16D0">
      <w:r w:rsidRPr="00240691">
        <w:t>In the face of these challenges, the bidirectional consumption of bandwidth, as well as efficient resource allocation via component carrier (CC) activation/de-activation in a carrier aggregation (CA) mode of operation, has motivated the prodigious increase of CA combinations in the NR FR2 specification [TS38.101-2].  As a clear example of the implementation challenges associated with FR2 CA operation, the Rel-15 FR2 UE RF specification has limited the scope of uplink CA to only intra-band contiguous scenarios with up to 800 MHz of aggregated bandwidth.  The feasibility of greater aggregated bandwidth, non-contiguous intra-band UL CA, and inter-band (FR2 + FR2) UL CA is still for further study and, given the already excessively high MPR values in the Rel-15 specification, may not conclude in the affirmative due to uplink link budget concerns.</w:t>
      </w:r>
    </w:p>
    <w:p w14:paraId="1959437D" w14:textId="77777777" w:rsidR="00CE16D0" w:rsidRDefault="00CE16D0" w:rsidP="00CE16D0"/>
    <w:p w14:paraId="542F184F" w14:textId="29902146" w:rsidR="00CE16D0" w:rsidRPr="00240691" w:rsidRDefault="00CE16D0" w:rsidP="00CE16D0">
      <w:r w:rsidRPr="00240691">
        <w:t>In an effort to maintain the flexibility of CC activation/de-activation, while retaining feasible complexity of the UE implementation in terms of compliance with regulatory emission requirements, the NR RAT can be enhanced to support the use of FR2 CCs as a DL CA configuration + SUL CCs (assuming all carriers are TDD).  This allows the UE to utilize a transmit chain supporting a single carrier (or a limited number of contiguous carriers), to comply with emission requirements within a reasonable implementation complexity, and to maintain a feasible uplink link budget, such that:</w:t>
      </w:r>
    </w:p>
    <w:p w14:paraId="2DC45FA0" w14:textId="77777777" w:rsidR="00CE16D0" w:rsidRPr="00240691" w:rsidRDefault="00CE16D0" w:rsidP="00CE16D0">
      <w:pPr>
        <w:pStyle w:val="List"/>
      </w:pPr>
      <w:r w:rsidRPr="00240691">
        <w:t>-</w:t>
      </w:r>
      <w:r w:rsidRPr="00240691">
        <w:tab/>
        <w:t>Configuring the UE with an FR2 SUL band combinations allows the network to use Layer-1 (L1) signaling to efficiently allocate UL resources across wide contiguous spectrum (aggregated BW &gt; 800 MHz) or non-contiguous spectrum (either intra-band non-contiguous or inter-band); the alternatives to this approach are handover or cell re-selection RRC procedures, which pose significantly longer delays</w:t>
      </w:r>
    </w:p>
    <w:p w14:paraId="61953731" w14:textId="02F8EA13" w:rsidR="00CE16D0" w:rsidRPr="00240691" w:rsidRDefault="00CE16D0" w:rsidP="00CE16D0">
      <w:pPr>
        <w:pStyle w:val="List"/>
      </w:pPr>
      <w:r w:rsidRPr="00240691">
        <w:lastRenderedPageBreak/>
        <w:t>-</w:t>
      </w:r>
      <w:r w:rsidRPr="00240691">
        <w:tab/>
        <w:t xml:space="preserve">Because UL resource allocation in SUL bands is restricted to one SUL carrier </w:t>
      </w:r>
      <w:r w:rsidR="00087D4E">
        <w:t>at any time</w:t>
      </w:r>
      <w:r w:rsidRPr="00240691">
        <w:t>, the RF architecture which supports a single FR2 Tx path can be reused to support such band combinations</w:t>
      </w:r>
    </w:p>
    <w:p w14:paraId="60ECABD8" w14:textId="4F2A149D" w:rsidR="00F96612" w:rsidRDefault="00CE16D0" w:rsidP="00F96612">
      <w:pPr>
        <w:pStyle w:val="List"/>
      </w:pPr>
      <w:r w:rsidRPr="00240691">
        <w:t>-</w:t>
      </w:r>
      <w:r w:rsidRPr="00240691">
        <w:tab/>
        <w:t>There exists a performance benefit in such SUL band combinations over the currently proposed FR2 UL CA (intra-band non-contiguous and inter-band) configurations in terms of maximum power reduction (MPR) needed to meet regulatory emission limits:  UEs which operate in SUL combinations should only need to meet single-carrier emission requirements, while UL CA operation involves additional (and significant) MPR, thereby reducing the available UL link budget</w:t>
      </w:r>
    </w:p>
    <w:p w14:paraId="1C65B775" w14:textId="51691FCC" w:rsidR="009F351C" w:rsidRPr="00240691" w:rsidRDefault="009F351C" w:rsidP="00F96612">
      <w:pPr>
        <w:pStyle w:val="List"/>
      </w:pPr>
      <w:r>
        <w:t>-</w:t>
      </w:r>
      <w:r>
        <w:tab/>
        <w:t xml:space="preserve">The availability of the DL CA configuration allows the network to rely on efficient RRM procedure at the UE side without any delays associated with DL carrier detection, </w:t>
      </w:r>
      <w:bookmarkStart w:id="2" w:name="_GoBack"/>
      <w:bookmarkEnd w:id="2"/>
      <w:r w:rsidR="00B07C46">
        <w:t>synchronization</w:t>
      </w:r>
      <w:r>
        <w:t>, and SI reading</w:t>
      </w:r>
      <w:r w:rsidR="00934F5F">
        <w:t>. Thus, the UE can be ready to activate the needed SUL carrier in response to the appropriate DCI from the network</w:t>
      </w:r>
    </w:p>
    <w:p w14:paraId="46BA5205" w14:textId="77777777" w:rsidR="00F96612" w:rsidRDefault="00F96612" w:rsidP="00CE16D0"/>
    <w:p w14:paraId="6B0D008A" w14:textId="5A9F6B75" w:rsidR="00CE16D0" w:rsidRDefault="00F96612" w:rsidP="00CE16D0">
      <w:r>
        <w:fldChar w:fldCharType="begin"/>
      </w:r>
      <w:r>
        <w:instrText xml:space="preserve"> REF _Ref531187549 \h </w:instrText>
      </w:r>
      <w:r>
        <w:fldChar w:fldCharType="separate"/>
      </w:r>
      <w:r>
        <w:t xml:space="preserve">Figure </w:t>
      </w:r>
      <w:r>
        <w:rPr>
          <w:noProof/>
        </w:rPr>
        <w:t>1</w:t>
      </w:r>
      <w:r>
        <w:fldChar w:fldCharType="end"/>
      </w:r>
      <w:r>
        <w:t xml:space="preserve"> below illustrates an example</w:t>
      </w:r>
      <w:r w:rsidR="006F45F4">
        <w:t xml:space="preserve"> scenario</w:t>
      </w:r>
      <w:r>
        <w:t xml:space="preserve"> of supplemental uplink operation in FR2</w:t>
      </w:r>
      <w:r w:rsidR="00F5407F">
        <w:t xml:space="preserve"> (intra-band)</w:t>
      </w:r>
      <w:r>
        <w:t>.</w:t>
      </w:r>
    </w:p>
    <w:p w14:paraId="3B52D6AA" w14:textId="77777777" w:rsidR="00F96612" w:rsidRDefault="00F96612" w:rsidP="00CE16D0"/>
    <w:p w14:paraId="75A00CB9" w14:textId="1A46A7D2" w:rsidR="00B922A7" w:rsidRDefault="00835F00" w:rsidP="00F5407F">
      <w:pPr>
        <w:keepNext/>
        <w:jc w:val="center"/>
      </w:pPr>
      <w:r w:rsidRPr="00835F00">
        <w:rPr>
          <w:noProof/>
        </w:rPr>
        <w:drawing>
          <wp:inline distT="0" distB="0" distL="0" distR="0" wp14:anchorId="23A0D3C5" wp14:editId="7E6DB9D2">
            <wp:extent cx="6120765" cy="36436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643630"/>
                    </a:xfrm>
                    <a:prstGeom prst="rect">
                      <a:avLst/>
                    </a:prstGeom>
                  </pic:spPr>
                </pic:pic>
              </a:graphicData>
            </a:graphic>
          </wp:inline>
        </w:drawing>
      </w:r>
    </w:p>
    <w:p w14:paraId="1E18471D" w14:textId="2BCDFCD1" w:rsidR="00B922A7" w:rsidRDefault="00B922A7" w:rsidP="00B922A7">
      <w:pPr>
        <w:pStyle w:val="Caption"/>
        <w:jc w:val="center"/>
      </w:pPr>
      <w:bookmarkStart w:id="3" w:name="_Ref531187549"/>
      <w:r>
        <w:t xml:space="preserve">Figure </w:t>
      </w:r>
      <w:r w:rsidR="004D2840">
        <w:rPr>
          <w:noProof/>
        </w:rPr>
        <w:fldChar w:fldCharType="begin"/>
      </w:r>
      <w:r w:rsidR="004D2840">
        <w:rPr>
          <w:noProof/>
        </w:rPr>
        <w:instrText xml:space="preserve"> SEQ Figure \* ARABIC </w:instrText>
      </w:r>
      <w:r w:rsidR="004D2840">
        <w:rPr>
          <w:noProof/>
        </w:rPr>
        <w:fldChar w:fldCharType="separate"/>
      </w:r>
      <w:r w:rsidR="009F6174">
        <w:rPr>
          <w:noProof/>
        </w:rPr>
        <w:t>1</w:t>
      </w:r>
      <w:r w:rsidR="004D2840">
        <w:rPr>
          <w:noProof/>
        </w:rPr>
        <w:fldChar w:fldCharType="end"/>
      </w:r>
      <w:bookmarkEnd w:id="3"/>
      <w:r>
        <w:t>: Example of supplemental uplink operation in FR2</w:t>
      </w:r>
      <w:r w:rsidR="00F5407F">
        <w:t xml:space="preserve"> (intra-band scenario)</w:t>
      </w:r>
    </w:p>
    <w:p w14:paraId="01D9F93A" w14:textId="0179E4D9" w:rsidR="00B922A7" w:rsidRDefault="00B922A7" w:rsidP="00CE16D0"/>
    <w:p w14:paraId="3C4D0A10" w14:textId="34EF47BA" w:rsidR="000A01AD" w:rsidRDefault="000A01AD" w:rsidP="00CE16D0">
      <w:r>
        <w:fldChar w:fldCharType="begin"/>
      </w:r>
      <w:r>
        <w:instrText xml:space="preserve"> REF _Ref531262839 \h </w:instrText>
      </w:r>
      <w:r>
        <w:fldChar w:fldCharType="separate"/>
      </w:r>
      <w:r>
        <w:t xml:space="preserve">Figure </w:t>
      </w:r>
      <w:r>
        <w:rPr>
          <w:noProof/>
        </w:rPr>
        <w:t>2</w:t>
      </w:r>
      <w:r>
        <w:fldChar w:fldCharType="end"/>
      </w:r>
      <w:r>
        <w:t xml:space="preserve"> below illustrates </w:t>
      </w:r>
      <w:r w:rsidR="00073BD6">
        <w:t xml:space="preserve">an </w:t>
      </w:r>
      <w:r>
        <w:t>example</w:t>
      </w:r>
      <w:r w:rsidR="006F45F4">
        <w:t xml:space="preserve"> scenario</w:t>
      </w:r>
      <w:r>
        <w:t xml:space="preserve"> of supplemental uplink operation in FR2 (inter-band).</w:t>
      </w:r>
    </w:p>
    <w:p w14:paraId="0B0787EB" w14:textId="79BCC28E" w:rsidR="009F6174" w:rsidRDefault="00835F00" w:rsidP="009F6174">
      <w:pPr>
        <w:keepNext/>
        <w:jc w:val="center"/>
      </w:pPr>
      <w:r w:rsidRPr="00835F00">
        <w:rPr>
          <w:noProof/>
        </w:rPr>
        <w:lastRenderedPageBreak/>
        <w:drawing>
          <wp:inline distT="0" distB="0" distL="0" distR="0" wp14:anchorId="5980C336" wp14:editId="13336708">
            <wp:extent cx="6120765" cy="3609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609975"/>
                    </a:xfrm>
                    <a:prstGeom prst="rect">
                      <a:avLst/>
                    </a:prstGeom>
                  </pic:spPr>
                </pic:pic>
              </a:graphicData>
            </a:graphic>
          </wp:inline>
        </w:drawing>
      </w:r>
    </w:p>
    <w:p w14:paraId="582A9197" w14:textId="30EA4CE2" w:rsidR="00F5407F" w:rsidRDefault="009F6174" w:rsidP="009F6174">
      <w:pPr>
        <w:pStyle w:val="Caption"/>
        <w:jc w:val="center"/>
      </w:pPr>
      <w:bookmarkStart w:id="4" w:name="_Ref531262839"/>
      <w:r>
        <w:t xml:space="preserve">Figure </w:t>
      </w:r>
      <w:fldSimple w:instr=" SEQ Figure \* ARABIC ">
        <w:r>
          <w:rPr>
            <w:noProof/>
          </w:rPr>
          <w:t>2</w:t>
        </w:r>
      </w:fldSimple>
      <w:bookmarkEnd w:id="4"/>
      <w:r>
        <w:t>: Example of supplemental uplink operation in FR2 (inter-band scenario)</w:t>
      </w:r>
    </w:p>
    <w:p w14:paraId="2D3E6527" w14:textId="77777777" w:rsidR="00F319BA" w:rsidRDefault="00F319BA" w:rsidP="00CE16D0"/>
    <w:p w14:paraId="45F3CE2B" w14:textId="107EC9B6" w:rsidR="00CE16D0" w:rsidRPr="00240691" w:rsidRDefault="00CE16D0" w:rsidP="00CE16D0">
      <w:r w:rsidRPr="00240691">
        <w:t>3GPP has identified the following use case for supplemental usage of sub-6 GHz FDD spectrum in supplemental uplink (SUL) band combinations, where:</w:t>
      </w:r>
    </w:p>
    <w:p w14:paraId="35391074" w14:textId="77777777" w:rsidR="00CE16D0" w:rsidRPr="00240691" w:rsidRDefault="00CE16D0" w:rsidP="00CE16D0">
      <w:pPr>
        <w:pStyle w:val="List"/>
      </w:pPr>
      <w:r w:rsidRPr="00240691">
        <w:t>-</w:t>
      </w:r>
      <w:r w:rsidRPr="00240691">
        <w:tab/>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[TS38.101-1]</w:t>
      </w:r>
    </w:p>
    <w:p w14:paraId="198D6B61" w14:textId="77777777" w:rsidR="00CE16D0" w:rsidRDefault="00CE16D0" w:rsidP="00CE16D0"/>
    <w:p w14:paraId="2DDBD78A" w14:textId="4C8A9A46" w:rsidR="00D740FC" w:rsidRPr="0071719B" w:rsidRDefault="00CE16D0">
      <w:r w:rsidRPr="00240691">
        <w:t>Th</w:t>
      </w:r>
      <w:r>
        <w:t>e</w:t>
      </w:r>
      <w:r w:rsidRPr="00240691">
        <w:t xml:space="preserve"> </w:t>
      </w:r>
      <w:r>
        <w:t xml:space="preserve">proposed </w:t>
      </w:r>
      <w:r w:rsidRPr="00240691">
        <w:t>work item applies the concepts defined in the sub-6 GHz FDD SUL configurations [Work Item ID 800072] to the FR2 spectrum in order to enable the efficient utilization of non-contiguous FR2 spectrum in the uplink while maintaining a reasonable UE complexity and uplink link budget.</w:t>
      </w:r>
    </w:p>
    <w:p w14:paraId="3E31C800" w14:textId="37F0F2BB" w:rsidR="00A61863" w:rsidRPr="008A33DE" w:rsidRDefault="008A33DE" w:rsidP="00B9532A">
      <w:pPr>
        <w:pStyle w:val="Heading1"/>
        <w:rPr>
          <w:lang w:val="en-US"/>
        </w:rPr>
      </w:pPr>
      <w:r>
        <w:rPr>
          <w:lang w:val="en-US"/>
        </w:rPr>
        <w:t>Proposed WID scope</w:t>
      </w:r>
    </w:p>
    <w:p w14:paraId="247EBDE3" w14:textId="77777777" w:rsidR="00CE16D0" w:rsidRPr="00240691" w:rsidRDefault="00CE16D0" w:rsidP="00CE16D0">
      <w:pPr>
        <w:pStyle w:val="List"/>
      </w:pPr>
      <w:r w:rsidRPr="00240691">
        <w:t>-</w:t>
      </w:r>
      <w:r w:rsidRPr="00240691">
        <w:tab/>
        <w:t>Define UE RF requirements for supplemental uplink operation in FR2 spectrum [RAN4]</w:t>
      </w:r>
    </w:p>
    <w:p w14:paraId="2D477B04" w14:textId="77777777" w:rsidR="00CE16D0" w:rsidRPr="00240691" w:rsidRDefault="00CE16D0" w:rsidP="00CE16D0">
      <w:pPr>
        <w:pStyle w:val="List2"/>
      </w:pPr>
      <w:r w:rsidRPr="00240691">
        <w:t>-</w:t>
      </w:r>
      <w:r w:rsidRPr="00240691">
        <w:tab/>
        <w:t>Assuming the UE is configured with a corresponding DL CA configuration</w:t>
      </w:r>
    </w:p>
    <w:p w14:paraId="5E39B080" w14:textId="77777777" w:rsidR="00087D4E" w:rsidRDefault="00CE16D0" w:rsidP="00CE16D0">
      <w:pPr>
        <w:pStyle w:val="List2"/>
      </w:pPr>
      <w:r w:rsidRPr="00240691">
        <w:t>-</w:t>
      </w:r>
      <w:r w:rsidRPr="00240691">
        <w:tab/>
        <w:t xml:space="preserve">Assuming </w:t>
      </w:r>
      <w:r w:rsidR="00087D4E" w:rsidRPr="00240691">
        <w:t xml:space="preserve">the terminal is configured with active transmission </w:t>
      </w:r>
      <w:r w:rsidR="00087D4E">
        <w:t>according to the following:</w:t>
      </w:r>
    </w:p>
    <w:p w14:paraId="0692F960" w14:textId="3886D3B7" w:rsidR="00087D4E" w:rsidRDefault="00087D4E" w:rsidP="00087D4E">
      <w:pPr>
        <w:pStyle w:val="List3"/>
      </w:pPr>
      <w:r>
        <w:t>-</w:t>
      </w:r>
      <w:r>
        <w:tab/>
        <w:t>O</w:t>
      </w:r>
      <w:r w:rsidRPr="00240691">
        <w:t>n UL carrier or SUL carrier at any time in one serving cell</w:t>
      </w:r>
    </w:p>
    <w:p w14:paraId="2A472238" w14:textId="7B6109DE" w:rsidR="00CE16D0" w:rsidRPr="00240691" w:rsidRDefault="00087D4E" w:rsidP="00087D4E">
      <w:pPr>
        <w:pStyle w:val="List3"/>
      </w:pPr>
      <w:r>
        <w:t>-</w:t>
      </w:r>
      <w:r>
        <w:tab/>
        <w:t xml:space="preserve">On contiguously aggregated UL carriers (such that aggregated BW </w:t>
      </w:r>
      <w:r w:rsidR="008F45D6">
        <w:t>≤ 800 MHz) or SUL carrier at any time in one serving cell</w:t>
      </w:r>
    </w:p>
    <w:p w14:paraId="05F8890D" w14:textId="0150131A" w:rsidR="00CE16D0" w:rsidRPr="00240691" w:rsidRDefault="00CE16D0" w:rsidP="00CE16D0">
      <w:pPr>
        <w:pStyle w:val="List"/>
      </w:pPr>
      <w:r w:rsidRPr="00240691">
        <w:t>-</w:t>
      </w:r>
      <w:r w:rsidRPr="00240691">
        <w:tab/>
        <w:t>Specify the FR2 SA NR SUL and FR2 NSA NR SUL configurations</w:t>
      </w:r>
      <w:r w:rsidR="00F5407F">
        <w:t xml:space="preserve"> [RAN4]</w:t>
      </w:r>
    </w:p>
    <w:p w14:paraId="2AAE6EDF" w14:textId="77777777" w:rsidR="00CE16D0" w:rsidRPr="00240691" w:rsidRDefault="00CE16D0" w:rsidP="00CE16D0">
      <w:pPr>
        <w:pStyle w:val="List2"/>
      </w:pPr>
      <w:r w:rsidRPr="00240691">
        <w:t>-</w:t>
      </w:r>
      <w:r w:rsidRPr="00240691">
        <w:tab/>
        <w:t>Specify the fallback modes for each SUL configuration</w:t>
      </w:r>
    </w:p>
    <w:p w14:paraId="00E02EDE" w14:textId="77777777" w:rsidR="00CE16D0" w:rsidRPr="00240691" w:rsidRDefault="00CE16D0" w:rsidP="00CE16D0">
      <w:pPr>
        <w:pStyle w:val="List2"/>
      </w:pPr>
      <w:r w:rsidRPr="00240691">
        <w:t>-</w:t>
      </w:r>
      <w:r w:rsidRPr="00240691">
        <w:tab/>
        <w:t>Define the release independence (from which release) of each SUL configuration</w:t>
      </w:r>
    </w:p>
    <w:p w14:paraId="3372A38F" w14:textId="77777777" w:rsidR="00CE16D0" w:rsidRPr="00240691" w:rsidRDefault="00CE16D0" w:rsidP="00CE16D0">
      <w:pPr>
        <w:pStyle w:val="List"/>
      </w:pPr>
      <w:r w:rsidRPr="00240691">
        <w:t>-</w:t>
      </w:r>
      <w:r w:rsidRPr="00240691">
        <w:tab/>
        <w:t>Define the corresponding requirements on BWP configuration and activation across the SUL carriers [RAN4]</w:t>
      </w:r>
    </w:p>
    <w:p w14:paraId="4FF98588" w14:textId="77777777" w:rsidR="00CE16D0" w:rsidRPr="00240691" w:rsidRDefault="00CE16D0" w:rsidP="00CE16D0">
      <w:pPr>
        <w:pStyle w:val="List2"/>
      </w:pPr>
      <w:r w:rsidRPr="00240691">
        <w:lastRenderedPageBreak/>
        <w:t>-</w:t>
      </w:r>
      <w:r w:rsidRPr="00240691">
        <w:tab/>
        <w:t>Aim to minimize the impact on the core physical layer specification and reuse the Rel-16 BWP configuration and activation framework with the restriction that multiple BWPs are not active across multiple FR2 SUL CCs</w:t>
      </w:r>
    </w:p>
    <w:p w14:paraId="32849CEB" w14:textId="77777777" w:rsidR="00CE16D0" w:rsidRPr="00240691" w:rsidRDefault="00CE16D0" w:rsidP="00CE16D0">
      <w:pPr>
        <w:pStyle w:val="List2"/>
      </w:pPr>
      <w:r w:rsidRPr="00240691">
        <w:t>-</w:t>
      </w:r>
      <w:r w:rsidRPr="00240691">
        <w:tab/>
        <w:t>Study BWP switching delays associated with reconfiguring the RF and baseband processing and, if necessary, define the corresponding BWP switching scheduling delay requirements</w:t>
      </w:r>
    </w:p>
    <w:p w14:paraId="2484B1C0" w14:textId="77777777" w:rsidR="00CE16D0" w:rsidRPr="00240691" w:rsidRDefault="00CE16D0" w:rsidP="00CE16D0">
      <w:pPr>
        <w:pStyle w:val="List2"/>
      </w:pPr>
      <w:r w:rsidRPr="00240691">
        <w:t>-</w:t>
      </w:r>
      <w:r w:rsidRPr="00240691">
        <w:tab/>
        <w:t>Study and, if necessary, define the corresponding BWP switching interruption requirements</w:t>
      </w:r>
    </w:p>
    <w:p w14:paraId="11A3C614" w14:textId="77777777" w:rsidR="00CE16D0" w:rsidRPr="00240691" w:rsidRDefault="00CE16D0" w:rsidP="00CE16D0">
      <w:pPr>
        <w:pStyle w:val="List3"/>
      </w:pPr>
      <w:r w:rsidRPr="00240691">
        <w:tab/>
        <w:t>NOTE 1: Both studies to conclude by RAN #84</w:t>
      </w:r>
    </w:p>
    <w:p w14:paraId="52F2B100" w14:textId="77777777" w:rsidR="00CE16D0" w:rsidRPr="00240691" w:rsidRDefault="00CE16D0" w:rsidP="00CE16D0">
      <w:pPr>
        <w:pStyle w:val="List3"/>
      </w:pPr>
      <w:r w:rsidRPr="00240691">
        <w:tab/>
        <w:t>NOTE 2: If the outcome of these studies determines that additional BWP switching delay requirements or additional BWP switching interruption requirements are needed, then TS38.133 shall be added to the scope of this WID, and a performance part shall be added to this WI’s work plan</w:t>
      </w:r>
    </w:p>
    <w:p w14:paraId="4EA70393" w14:textId="3472CA54" w:rsidR="00ED5D40" w:rsidRPr="0071719B" w:rsidRDefault="00CE16D0" w:rsidP="00CE16D0">
      <w:pPr>
        <w:pStyle w:val="List"/>
      </w:pPr>
      <w:r w:rsidRPr="00240691">
        <w:t>-</w:t>
      </w:r>
      <w:r w:rsidRPr="00240691">
        <w:tab/>
        <w:t>Define the corresponding UE capability and RRC signaling [RAN2]</w:t>
      </w:r>
    </w:p>
    <w:p w14:paraId="47BA569A" w14:textId="77777777" w:rsidR="0017048A" w:rsidRPr="00871EA3" w:rsidRDefault="0017048A" w:rsidP="00342BBF">
      <w:pPr>
        <w:pStyle w:val="Heading1"/>
        <w:rPr>
          <w:lang w:val="en-US"/>
        </w:rPr>
      </w:pPr>
      <w:r w:rsidRPr="00871EA3">
        <w:rPr>
          <w:lang w:val="en-US"/>
        </w:rPr>
        <w:t>References</w:t>
      </w:r>
    </w:p>
    <w:p w14:paraId="713D52AA" w14:textId="32C8CB50" w:rsidR="00AD7E0E" w:rsidRDefault="00AD7E0E" w:rsidP="00AD7E0E">
      <w:pPr>
        <w:widowControl w:val="0"/>
        <w:numPr>
          <w:ilvl w:val="0"/>
          <w:numId w:val="5"/>
        </w:numPr>
      </w:pPr>
      <w:bookmarkStart w:id="5" w:name="_Ref523487962"/>
      <w:r w:rsidRPr="0071719B">
        <w:t>RP-181726</w:t>
      </w:r>
      <w:r w:rsidRPr="00871EA3">
        <w:t>, “Revised WID on New Radio Access Technology,” NTT DOCOMO, 3GPP RAN #8</w:t>
      </w:r>
      <w:r>
        <w:t>1</w:t>
      </w:r>
      <w:r w:rsidRPr="00871EA3">
        <w:t xml:space="preserve">, </w:t>
      </w:r>
      <w:r>
        <w:t>September</w:t>
      </w:r>
      <w:r w:rsidRPr="00871EA3">
        <w:t xml:space="preserve"> 2018</w:t>
      </w:r>
      <w:bookmarkEnd w:id="5"/>
    </w:p>
    <w:p w14:paraId="2E775C75" w14:textId="10101B5B" w:rsidR="00DD1BDE" w:rsidRPr="00871EA3" w:rsidRDefault="00B83838" w:rsidP="00A60163">
      <w:pPr>
        <w:widowControl w:val="0"/>
        <w:numPr>
          <w:ilvl w:val="0"/>
          <w:numId w:val="5"/>
        </w:numPr>
      </w:pPr>
      <w:r w:rsidRPr="00B83838">
        <w:t>RP-182609</w:t>
      </w:r>
      <w:r w:rsidR="00CE16D0">
        <w:t xml:space="preserve">, </w:t>
      </w:r>
      <w:r w:rsidR="00C44E63">
        <w:t>“</w:t>
      </w:r>
      <w:r w:rsidR="00C44E63" w:rsidRPr="00C44E63">
        <w:t>New WID on Supplemental uplink usage of FR2 spectrum (SA and NSA)</w:t>
      </w:r>
      <w:r w:rsidR="00C44E63">
        <w:t>,” Apple Inc., 3GPP RAN #82, December 2018</w:t>
      </w:r>
    </w:p>
    <w:sectPr w:rsidR="00DD1BDE" w:rsidRPr="00871EA3"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AE0C0" w14:textId="77777777" w:rsidR="001A462D" w:rsidRDefault="001A462D">
      <w:r>
        <w:separator/>
      </w:r>
    </w:p>
  </w:endnote>
  <w:endnote w:type="continuationSeparator" w:id="0">
    <w:p w14:paraId="5E77DB88" w14:textId="77777777" w:rsidR="001A462D" w:rsidRDefault="001A462D">
      <w:r>
        <w:continuationSeparator/>
      </w:r>
    </w:p>
  </w:endnote>
  <w:endnote w:type="continuationNotice" w:id="1">
    <w:p w14:paraId="74FC2A4D" w14:textId="77777777" w:rsidR="001A462D" w:rsidRDefault="001A46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B823C" w14:textId="77777777" w:rsidR="001A462D" w:rsidRDefault="001A462D">
      <w:r>
        <w:separator/>
      </w:r>
    </w:p>
  </w:footnote>
  <w:footnote w:type="continuationSeparator" w:id="0">
    <w:p w14:paraId="6ED8A0C3" w14:textId="77777777" w:rsidR="001A462D" w:rsidRDefault="001A462D">
      <w:r>
        <w:continuationSeparator/>
      </w:r>
    </w:p>
  </w:footnote>
  <w:footnote w:type="continuationNotice" w:id="1">
    <w:p w14:paraId="12A0DD4D" w14:textId="77777777" w:rsidR="001A462D" w:rsidRDefault="001A46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0"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6"/>
  </w:num>
  <w:num w:numId="9">
    <w:abstractNumId w:val="7"/>
  </w:num>
  <w:num w:numId="1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AA"/>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FDD"/>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BD6"/>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D4E"/>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1AD"/>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08"/>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14"/>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62D"/>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7A"/>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16"/>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9BE"/>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76A"/>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840"/>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67C"/>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96D"/>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3D9"/>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5F4"/>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19B"/>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FBF"/>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67EAC"/>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0EFC"/>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B4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2F3"/>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C54"/>
    <w:rsid w:val="00807D28"/>
    <w:rsid w:val="00807D5E"/>
    <w:rsid w:val="00807E1B"/>
    <w:rsid w:val="0081012C"/>
    <w:rsid w:val="00810234"/>
    <w:rsid w:val="008102E8"/>
    <w:rsid w:val="008103EA"/>
    <w:rsid w:val="00810552"/>
    <w:rsid w:val="00810B1B"/>
    <w:rsid w:val="00810C3E"/>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1882"/>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F00"/>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B41"/>
    <w:rsid w:val="00861D65"/>
    <w:rsid w:val="00861DA1"/>
    <w:rsid w:val="00861E84"/>
    <w:rsid w:val="008620C2"/>
    <w:rsid w:val="008620CF"/>
    <w:rsid w:val="00862173"/>
    <w:rsid w:val="00862290"/>
    <w:rsid w:val="008626B0"/>
    <w:rsid w:val="00862988"/>
    <w:rsid w:val="008632BC"/>
    <w:rsid w:val="00863479"/>
    <w:rsid w:val="00863A21"/>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3DE"/>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5D6"/>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18A"/>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5F"/>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532"/>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CF0"/>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5F52"/>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51C"/>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17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D7E0E"/>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46"/>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EA9"/>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4C05"/>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838"/>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2A7"/>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4E63"/>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219"/>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6D0"/>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527"/>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BDE"/>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AA0"/>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83E"/>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6E9"/>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4F8"/>
    <w:rsid w:val="00F316ED"/>
    <w:rsid w:val="00F318E7"/>
    <w:rsid w:val="00F319BA"/>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07F"/>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612"/>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1BDE"/>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981572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1548663">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13537634">
      <w:bodyDiv w:val="1"/>
      <w:marLeft w:val="0"/>
      <w:marRight w:val="0"/>
      <w:marTop w:val="0"/>
      <w:marBottom w:val="0"/>
      <w:divBdr>
        <w:top w:val="none" w:sz="0" w:space="0" w:color="auto"/>
        <w:left w:val="none" w:sz="0" w:space="0" w:color="auto"/>
        <w:bottom w:val="none" w:sz="0" w:space="0" w:color="auto"/>
        <w:right w:val="none" w:sz="0" w:space="0" w:color="auto"/>
      </w:divBdr>
      <w:divsChild>
        <w:div w:id="2076118940">
          <w:marLeft w:val="0"/>
          <w:marRight w:val="0"/>
          <w:marTop w:val="0"/>
          <w:marBottom w:val="0"/>
          <w:divBdr>
            <w:top w:val="none" w:sz="0" w:space="0" w:color="auto"/>
            <w:left w:val="none" w:sz="0" w:space="0" w:color="auto"/>
            <w:bottom w:val="none" w:sz="0" w:space="0" w:color="auto"/>
            <w:right w:val="none" w:sz="0" w:space="0" w:color="auto"/>
          </w:divBdr>
        </w:div>
        <w:div w:id="1512642508">
          <w:marLeft w:val="0"/>
          <w:marRight w:val="0"/>
          <w:marTop w:val="0"/>
          <w:marBottom w:val="0"/>
          <w:divBdr>
            <w:top w:val="none" w:sz="0" w:space="0" w:color="auto"/>
            <w:left w:val="none" w:sz="0" w:space="0" w:color="auto"/>
            <w:bottom w:val="none" w:sz="0" w:space="0" w:color="auto"/>
            <w:right w:val="none" w:sz="0" w:space="0" w:color="auto"/>
          </w:divBdr>
        </w:div>
        <w:div w:id="1994287285">
          <w:marLeft w:val="0"/>
          <w:marRight w:val="0"/>
          <w:marTop w:val="0"/>
          <w:marBottom w:val="0"/>
          <w:divBdr>
            <w:top w:val="none" w:sz="0" w:space="0" w:color="auto"/>
            <w:left w:val="none" w:sz="0" w:space="0" w:color="auto"/>
            <w:bottom w:val="none" w:sz="0" w:space="0" w:color="auto"/>
            <w:right w:val="none" w:sz="0" w:space="0" w:color="auto"/>
          </w:divBdr>
        </w:div>
        <w:div w:id="310335069">
          <w:marLeft w:val="0"/>
          <w:marRight w:val="0"/>
          <w:marTop w:val="0"/>
          <w:marBottom w:val="0"/>
          <w:divBdr>
            <w:top w:val="none" w:sz="0" w:space="0" w:color="auto"/>
            <w:left w:val="none" w:sz="0" w:space="0" w:color="auto"/>
            <w:bottom w:val="none" w:sz="0" w:space="0" w:color="auto"/>
            <w:right w:val="none" w:sz="0" w:space="0" w:color="auto"/>
          </w:divBdr>
        </w:div>
        <w:div w:id="1181508511">
          <w:marLeft w:val="0"/>
          <w:marRight w:val="0"/>
          <w:marTop w:val="0"/>
          <w:marBottom w:val="0"/>
          <w:divBdr>
            <w:top w:val="none" w:sz="0" w:space="0" w:color="auto"/>
            <w:left w:val="none" w:sz="0" w:space="0" w:color="auto"/>
            <w:bottom w:val="none" w:sz="0" w:space="0" w:color="auto"/>
            <w:right w:val="none" w:sz="0" w:space="0" w:color="auto"/>
          </w:divBdr>
        </w:div>
        <w:div w:id="2080204225">
          <w:marLeft w:val="0"/>
          <w:marRight w:val="0"/>
          <w:marTop w:val="0"/>
          <w:marBottom w:val="0"/>
          <w:divBdr>
            <w:top w:val="none" w:sz="0" w:space="0" w:color="auto"/>
            <w:left w:val="none" w:sz="0" w:space="0" w:color="auto"/>
            <w:bottom w:val="none" w:sz="0" w:space="0" w:color="auto"/>
            <w:right w:val="none" w:sz="0" w:space="0" w:color="auto"/>
          </w:divBdr>
        </w:div>
        <w:div w:id="876089254">
          <w:marLeft w:val="0"/>
          <w:marRight w:val="0"/>
          <w:marTop w:val="0"/>
          <w:marBottom w:val="0"/>
          <w:divBdr>
            <w:top w:val="none" w:sz="0" w:space="0" w:color="auto"/>
            <w:left w:val="none" w:sz="0" w:space="0" w:color="auto"/>
            <w:bottom w:val="none" w:sz="0" w:space="0" w:color="auto"/>
            <w:right w:val="none" w:sz="0" w:space="0" w:color="auto"/>
          </w:divBdr>
        </w:div>
        <w:div w:id="1450585788">
          <w:marLeft w:val="0"/>
          <w:marRight w:val="0"/>
          <w:marTop w:val="0"/>
          <w:marBottom w:val="0"/>
          <w:divBdr>
            <w:top w:val="none" w:sz="0" w:space="0" w:color="auto"/>
            <w:left w:val="none" w:sz="0" w:space="0" w:color="auto"/>
            <w:bottom w:val="none" w:sz="0" w:space="0" w:color="auto"/>
            <w:right w:val="none" w:sz="0" w:space="0" w:color="auto"/>
          </w:divBdr>
        </w:div>
        <w:div w:id="2122140492">
          <w:marLeft w:val="0"/>
          <w:marRight w:val="0"/>
          <w:marTop w:val="0"/>
          <w:marBottom w:val="0"/>
          <w:divBdr>
            <w:top w:val="none" w:sz="0" w:space="0" w:color="auto"/>
            <w:left w:val="none" w:sz="0" w:space="0" w:color="auto"/>
            <w:bottom w:val="none" w:sz="0" w:space="0" w:color="auto"/>
            <w:right w:val="none" w:sz="0" w:space="0" w:color="auto"/>
          </w:divBdr>
        </w:div>
        <w:div w:id="1365902362">
          <w:marLeft w:val="0"/>
          <w:marRight w:val="0"/>
          <w:marTop w:val="0"/>
          <w:marBottom w:val="0"/>
          <w:divBdr>
            <w:top w:val="none" w:sz="0" w:space="0" w:color="auto"/>
            <w:left w:val="none" w:sz="0" w:space="0" w:color="auto"/>
            <w:bottom w:val="none" w:sz="0" w:space="0" w:color="auto"/>
            <w:right w:val="none" w:sz="0" w:space="0" w:color="auto"/>
          </w:divBdr>
        </w:div>
        <w:div w:id="1700469420">
          <w:marLeft w:val="0"/>
          <w:marRight w:val="0"/>
          <w:marTop w:val="0"/>
          <w:marBottom w:val="0"/>
          <w:divBdr>
            <w:top w:val="none" w:sz="0" w:space="0" w:color="auto"/>
            <w:left w:val="none" w:sz="0" w:space="0" w:color="auto"/>
            <w:bottom w:val="none" w:sz="0" w:space="0" w:color="auto"/>
            <w:right w:val="none" w:sz="0" w:space="0" w:color="auto"/>
          </w:divBdr>
        </w:div>
        <w:div w:id="1311866789">
          <w:marLeft w:val="0"/>
          <w:marRight w:val="0"/>
          <w:marTop w:val="0"/>
          <w:marBottom w:val="0"/>
          <w:divBdr>
            <w:top w:val="none" w:sz="0" w:space="0" w:color="auto"/>
            <w:left w:val="none" w:sz="0" w:space="0" w:color="auto"/>
            <w:bottom w:val="none" w:sz="0" w:space="0" w:color="auto"/>
            <w:right w:val="none" w:sz="0" w:space="0" w:color="auto"/>
          </w:divBdr>
        </w:div>
        <w:div w:id="64686605">
          <w:marLeft w:val="0"/>
          <w:marRight w:val="0"/>
          <w:marTop w:val="0"/>
          <w:marBottom w:val="0"/>
          <w:divBdr>
            <w:top w:val="none" w:sz="0" w:space="0" w:color="auto"/>
            <w:left w:val="none" w:sz="0" w:space="0" w:color="auto"/>
            <w:bottom w:val="none" w:sz="0" w:space="0" w:color="auto"/>
            <w:right w:val="none" w:sz="0" w:space="0" w:color="auto"/>
          </w:divBdr>
        </w:div>
        <w:div w:id="303126747">
          <w:marLeft w:val="0"/>
          <w:marRight w:val="0"/>
          <w:marTop w:val="0"/>
          <w:marBottom w:val="0"/>
          <w:divBdr>
            <w:top w:val="none" w:sz="0" w:space="0" w:color="auto"/>
            <w:left w:val="none" w:sz="0" w:space="0" w:color="auto"/>
            <w:bottom w:val="none" w:sz="0" w:space="0" w:color="auto"/>
            <w:right w:val="none" w:sz="0" w:space="0" w:color="auto"/>
          </w:divBdr>
        </w:div>
        <w:div w:id="1623076884">
          <w:marLeft w:val="0"/>
          <w:marRight w:val="0"/>
          <w:marTop w:val="0"/>
          <w:marBottom w:val="0"/>
          <w:divBdr>
            <w:top w:val="none" w:sz="0" w:space="0" w:color="auto"/>
            <w:left w:val="none" w:sz="0" w:space="0" w:color="auto"/>
            <w:bottom w:val="none" w:sz="0" w:space="0" w:color="auto"/>
            <w:right w:val="none" w:sz="0" w:space="0" w:color="auto"/>
          </w:divBdr>
        </w:div>
        <w:div w:id="349111778">
          <w:marLeft w:val="0"/>
          <w:marRight w:val="0"/>
          <w:marTop w:val="0"/>
          <w:marBottom w:val="0"/>
          <w:divBdr>
            <w:top w:val="none" w:sz="0" w:space="0" w:color="auto"/>
            <w:left w:val="none" w:sz="0" w:space="0" w:color="auto"/>
            <w:bottom w:val="none" w:sz="0" w:space="0" w:color="auto"/>
            <w:right w:val="none" w:sz="0" w:space="0" w:color="auto"/>
          </w:divBdr>
        </w:div>
        <w:div w:id="890925330">
          <w:marLeft w:val="0"/>
          <w:marRight w:val="0"/>
          <w:marTop w:val="0"/>
          <w:marBottom w:val="0"/>
          <w:divBdr>
            <w:top w:val="none" w:sz="0" w:space="0" w:color="auto"/>
            <w:left w:val="none" w:sz="0" w:space="0" w:color="auto"/>
            <w:bottom w:val="none" w:sz="0" w:space="0" w:color="auto"/>
            <w:right w:val="none" w:sz="0" w:space="0" w:color="auto"/>
          </w:divBdr>
        </w:div>
        <w:div w:id="1510945400">
          <w:marLeft w:val="0"/>
          <w:marRight w:val="0"/>
          <w:marTop w:val="0"/>
          <w:marBottom w:val="0"/>
          <w:divBdr>
            <w:top w:val="none" w:sz="0" w:space="0" w:color="auto"/>
            <w:left w:val="none" w:sz="0" w:space="0" w:color="auto"/>
            <w:bottom w:val="none" w:sz="0" w:space="0" w:color="auto"/>
            <w:right w:val="none" w:sz="0" w:space="0" w:color="auto"/>
          </w:divBdr>
        </w:div>
        <w:div w:id="772435565">
          <w:marLeft w:val="0"/>
          <w:marRight w:val="0"/>
          <w:marTop w:val="0"/>
          <w:marBottom w:val="0"/>
          <w:divBdr>
            <w:top w:val="none" w:sz="0" w:space="0" w:color="auto"/>
            <w:left w:val="none" w:sz="0" w:space="0" w:color="auto"/>
            <w:bottom w:val="none" w:sz="0" w:space="0" w:color="auto"/>
            <w:right w:val="none" w:sz="0" w:space="0" w:color="auto"/>
          </w:divBdr>
        </w:div>
        <w:div w:id="99449054">
          <w:marLeft w:val="0"/>
          <w:marRight w:val="0"/>
          <w:marTop w:val="0"/>
          <w:marBottom w:val="0"/>
          <w:divBdr>
            <w:top w:val="none" w:sz="0" w:space="0" w:color="auto"/>
            <w:left w:val="none" w:sz="0" w:space="0" w:color="auto"/>
            <w:bottom w:val="none" w:sz="0" w:space="0" w:color="auto"/>
            <w:right w:val="none" w:sz="0" w:space="0" w:color="auto"/>
          </w:divBdr>
        </w:div>
        <w:div w:id="215360817">
          <w:marLeft w:val="0"/>
          <w:marRight w:val="0"/>
          <w:marTop w:val="0"/>
          <w:marBottom w:val="0"/>
          <w:divBdr>
            <w:top w:val="none" w:sz="0" w:space="0" w:color="auto"/>
            <w:left w:val="none" w:sz="0" w:space="0" w:color="auto"/>
            <w:bottom w:val="none" w:sz="0" w:space="0" w:color="auto"/>
            <w:right w:val="none" w:sz="0" w:space="0" w:color="auto"/>
          </w:divBdr>
        </w:div>
        <w:div w:id="1739595206">
          <w:marLeft w:val="0"/>
          <w:marRight w:val="0"/>
          <w:marTop w:val="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5F266F2D-85D8-1342-9451-BFA19777B400}">
  <ds:schemaRefs>
    <ds:schemaRef ds:uri="http://schemas.openxmlformats.org/officeDocument/2006/bibliography"/>
  </ds:schemaRefs>
</ds:datastoreItem>
</file>

<file path=customXml/itemProps4.xml><?xml version="1.0" encoding="utf-8"?>
<ds:datastoreItem xmlns:ds="http://schemas.openxmlformats.org/officeDocument/2006/customXml" ds:itemID="{F5891261-693B-7D41-90D3-85FFCD6BC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47</TotalTime>
  <Pages>4</Pages>
  <Words>1082</Words>
  <Characters>6170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27</cp:revision>
  <cp:lastPrinted>2017-11-08T23:02:00Z</cp:lastPrinted>
  <dcterms:created xsi:type="dcterms:W3CDTF">2018-11-29T21:18:00Z</dcterms:created>
  <dcterms:modified xsi:type="dcterms:W3CDTF">2018-12-03T20:05:00Z</dcterms:modified>
  <cp:category/>
</cp:coreProperties>
</file>