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1AA3CA" w14:textId="0D90A317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BC117B">
        <w:rPr>
          <w:b/>
          <w:noProof/>
          <w:sz w:val="24"/>
        </w:rPr>
        <w:t>5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AC2FE1">
        <w:rPr>
          <w:b/>
          <w:i/>
          <w:noProof/>
          <w:sz w:val="28"/>
        </w:rPr>
        <w:t>R5s</w:t>
      </w:r>
      <w:bookmarkStart w:id="0" w:name="currTdocNum"/>
      <w:r>
        <w:fldChar w:fldCharType="begin"/>
      </w:r>
      <w:r>
        <w:instrText xml:space="preserve"> DOCPROPERTY  Tdoc#  \* MERGEFORMAT </w:instrText>
      </w:r>
      <w:r>
        <w:fldChar w:fldCharType="separate"/>
      </w:r>
      <w:r w:rsidR="005C1F1C" w:rsidRPr="005C1F1C">
        <w:rPr>
          <w:b/>
          <w:i/>
          <w:noProof/>
          <w:sz w:val="28"/>
        </w:rPr>
        <w:t>260039</w:t>
      </w:r>
      <w:r>
        <w:rPr>
          <w:b/>
          <w:i/>
          <w:noProof/>
          <w:sz w:val="28"/>
        </w:rPr>
        <w:fldChar w:fldCharType="end"/>
      </w:r>
      <w:bookmarkEnd w:id="0"/>
    </w:p>
    <w:p w14:paraId="210A5493" w14:textId="41EB59A3" w:rsidR="00745C21" w:rsidRDefault="005C1F1C" w:rsidP="00745C2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5C1F1C">
          <w:rPr>
            <w:b/>
            <w:noProof/>
            <w:sz w:val="24"/>
          </w:rPr>
          <w:t>Online</w:t>
        </w:r>
      </w:fldSimple>
      <w:r w:rsidR="00745C21">
        <w:rPr>
          <w:b/>
          <w:noProof/>
          <w:sz w:val="24"/>
        </w:rPr>
        <w:t xml:space="preserve">, </w:t>
      </w:r>
      <w:fldSimple w:instr=" DOCPROPERTY  Country  \* MERGEFORMAT ">
        <w:r>
          <w:t xml:space="preserve"> </w:t>
        </w:r>
      </w:fldSimple>
      <w:r w:rsidR="00745C21">
        <w:rPr>
          <w:b/>
          <w:noProof/>
          <w:sz w:val="24"/>
        </w:rPr>
        <w:t xml:space="preserve">, </w:t>
      </w:r>
      <w:fldSimple w:instr=" DOCPROPERTY  StartDate  \* MERGEFORMAT ">
        <w:r w:rsidRPr="005C1F1C">
          <w:rPr>
            <w:b/>
            <w:noProof/>
            <w:sz w:val="24"/>
          </w:rPr>
          <w:t>12th Dec 2025</w:t>
        </w:r>
      </w:fldSimple>
      <w:r w:rsidR="00745C21">
        <w:rPr>
          <w:b/>
          <w:noProof/>
          <w:sz w:val="24"/>
        </w:rPr>
        <w:t xml:space="preserve"> - </w:t>
      </w:r>
      <w:fldSimple w:instr=" DOCPROPERTY  EndDate  \* MERGEFORMAT ">
        <w:r w:rsidRPr="005C1F1C">
          <w:rPr>
            <w:b/>
            <w:noProof/>
            <w:sz w:val="24"/>
          </w:rPr>
          <w:t>31st Dec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22EE0D6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428E2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BA13FBC" w:rsidR="001E41F3" w:rsidRPr="00410371" w:rsidRDefault="005C1F1C" w:rsidP="00FB593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5C1F1C">
                <w:rPr>
                  <w:b/>
                  <w:noProof/>
                  <w:sz w:val="28"/>
                </w:rPr>
                <w:t>37.579-5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2F6FC0B" w:rsidR="001E41F3" w:rsidRPr="00410371" w:rsidRDefault="005C1F1C" w:rsidP="00BC27FD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Pr="005C1F1C">
                <w:rPr>
                  <w:b/>
                  <w:noProof/>
                  <w:sz w:val="28"/>
                </w:rPr>
                <w:t>0026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33DA533" w:rsidR="001E41F3" w:rsidRPr="00410371" w:rsidRDefault="005C1F1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5C1F1C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A46DFA4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A91401C" w:rsidR="001E41F3" w:rsidRDefault="005C1F1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Addition of MCPTT test case 5.8 to the MCX ATS with MCX-NR5GC model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BD4147E" w:rsidR="001E41F3" w:rsidRDefault="005C1F1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Keysight Technologies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5A9111A" w:rsidR="001E41F3" w:rsidRDefault="005C1F1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B07052">
              <w:rPr>
                <w:noProof/>
              </w:rPr>
              <w:t xml:space="preserve">TEI15_Test, </w:t>
            </w:r>
            <w:r w:rsidR="00B07052">
              <w:t>MCPTT-</w:t>
            </w:r>
            <w:proofErr w:type="spellStart"/>
            <w:r w:rsidR="00B07052">
              <w:t>ConTest</w:t>
            </w:r>
            <w:proofErr w:type="spellEnd"/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27C4679" w:rsidR="001E41F3" w:rsidRDefault="00DA59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5C1F1C">
              <w:rPr>
                <w:noProof/>
              </w:rPr>
              <w:t>2026-01-12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289BCCF" w:rsidR="001E41F3" w:rsidRDefault="005C1F1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5C1F1C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D14DDA" w:rsidR="001E41F3" w:rsidRDefault="005C1F1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55D0DEB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C2A322F" w:rsidR="00566EBC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29F7" w:rsidRPr="00D929F7">
              <w:rPr>
                <w:rFonts w:ascii="Times New Roman" w:hAnsi="Times New Roman"/>
                <w:i/>
                <w:noProof/>
                <w:sz w:val="18"/>
              </w:rPr>
              <w:t xml:space="preserve"> </w:t>
            </w:r>
            <w:r w:rsidR="00D929F7" w:rsidRPr="00D929F7">
              <w:rPr>
                <w:i/>
                <w:noProof/>
                <w:sz w:val="18"/>
              </w:rPr>
              <w:br/>
              <w:t>Rel-20</w:t>
            </w:r>
            <w:r w:rsidR="00D929F7" w:rsidRPr="00D929F7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604EF5B" w:rsidR="001E41F3" w:rsidRDefault="00EE534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To </w:t>
            </w:r>
            <w:r w:rsidR="00CF651B">
              <w:t>add</w:t>
            </w:r>
            <w:r>
              <w:t xml:space="preserve"> MCPTT TC </w:t>
            </w:r>
            <w:r w:rsidR="0012787C">
              <w:t>5.</w:t>
            </w:r>
            <w:r w:rsidR="009A42FF">
              <w:t>8</w:t>
            </w:r>
            <w:r w:rsidR="00523677">
              <w:t xml:space="preserve"> </w:t>
            </w:r>
            <w:r>
              <w:t xml:space="preserve">to the MCX ATS on </w:t>
            </w:r>
            <w:r w:rsidRPr="00EE5347">
              <w:rPr>
                <w:rFonts w:cs="Arial"/>
                <w:lang w:val="en-US" w:eastAsia="zh-CN"/>
              </w:rPr>
              <w:t>MCX</w:t>
            </w:r>
            <w:r>
              <w:rPr>
                <w:rFonts w:cs="Arial"/>
                <w:lang w:val="en-US" w:eastAsia="zh-CN"/>
              </w:rPr>
              <w:t>-</w:t>
            </w:r>
            <w:r w:rsidR="00F6577D">
              <w:rPr>
                <w:rFonts w:cs="Arial"/>
                <w:lang w:val="en-US" w:eastAsia="zh-CN"/>
              </w:rPr>
              <w:t>NR5GC</w:t>
            </w:r>
            <w:r>
              <w:rPr>
                <w:rFonts w:cs="Arial"/>
                <w:lang w:val="en-US" w:eastAsia="zh-CN"/>
              </w:rPr>
              <w:t xml:space="preserve"> </w:t>
            </w:r>
            <w:r w:rsidRPr="00EE5347">
              <w:rPr>
                <w:rFonts w:cs="Arial"/>
                <w:lang w:val="en-US" w:eastAsia="zh-CN"/>
              </w:rPr>
              <w:t>test model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4936A16" w:rsidR="001E41F3" w:rsidRDefault="00EE5347">
            <w:pPr>
              <w:pStyle w:val="CRCoverPage"/>
              <w:spacing w:after="0"/>
              <w:ind w:left="100"/>
              <w:rPr>
                <w:noProof/>
              </w:rPr>
            </w:pPr>
            <w:r w:rsidRPr="00EE5347">
              <w:rPr>
                <w:rFonts w:cs="Arial"/>
                <w:lang w:val="en-US" w:eastAsia="zh-CN"/>
              </w:rPr>
              <w:t>This document lists all changes applied to the TTCN code required to obtain a pass using the MCX</w:t>
            </w:r>
            <w:r>
              <w:rPr>
                <w:rFonts w:cs="Arial"/>
                <w:lang w:val="en-US" w:eastAsia="zh-CN"/>
              </w:rPr>
              <w:t>-</w:t>
            </w:r>
            <w:r w:rsidR="0070677D">
              <w:rPr>
                <w:rFonts w:cs="Arial"/>
                <w:lang w:val="en-US" w:eastAsia="zh-CN"/>
              </w:rPr>
              <w:t>NR5GC</w:t>
            </w:r>
            <w:r>
              <w:rPr>
                <w:rFonts w:cs="Arial"/>
                <w:lang w:val="en-US" w:eastAsia="zh-CN"/>
              </w:rPr>
              <w:t xml:space="preserve"> </w:t>
            </w:r>
            <w:r w:rsidRPr="00EE5347">
              <w:rPr>
                <w:rFonts w:cs="Arial"/>
                <w:lang w:val="en-US" w:eastAsia="zh-CN"/>
              </w:rPr>
              <w:t>test model. See detailed change description for further information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581D51" w:rsidR="001E41F3" w:rsidRDefault="00F77A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testcase will not be added to MCX ATS with </w:t>
            </w:r>
            <w:r w:rsidRPr="00EE5347">
              <w:rPr>
                <w:rFonts w:cs="Arial"/>
                <w:lang w:val="en-US" w:eastAsia="zh-CN"/>
              </w:rPr>
              <w:t>MCX</w:t>
            </w:r>
            <w:r>
              <w:rPr>
                <w:rFonts w:cs="Arial"/>
                <w:lang w:val="en-US" w:eastAsia="zh-CN"/>
              </w:rPr>
              <w:t>-</w:t>
            </w:r>
            <w:r w:rsidR="007A6DB4">
              <w:rPr>
                <w:rFonts w:cs="Arial"/>
                <w:lang w:val="en-US" w:eastAsia="zh-CN"/>
              </w:rPr>
              <w:t>NR5GC</w:t>
            </w:r>
            <w:r>
              <w:rPr>
                <w:rFonts w:cs="Arial"/>
                <w:lang w:val="en-US" w:eastAsia="zh-CN"/>
              </w:rPr>
              <w:t xml:space="preserve"> model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6E21628" w:rsidR="001E41F3" w:rsidRDefault="001278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0C66A6">
              <w:rPr>
                <w:noProof/>
              </w:rPr>
              <w:t>8</w:t>
            </w:r>
            <w:r w:rsidR="00DA79E7">
              <w:rPr>
                <w:noProof/>
              </w:rPr>
              <w:t>.MCPTT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202052A" w:rsidR="001E41F3" w:rsidRDefault="00B070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28CD34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AB60A64" w:rsidR="001E41F3" w:rsidRDefault="005544C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B07052">
              <w:rPr>
                <w:noProof/>
              </w:rPr>
              <w:t xml:space="preserve"> 37.579-2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210661129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545E637E" w14:textId="5DAF0F00" w:rsidR="00214786" w:rsidRDefault="00007D8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214786" w:rsidRPr="00006FD2">
        <w:rPr>
          <w:rFonts w:cs="Arial"/>
          <w:iCs/>
        </w:rPr>
        <w:t>Table of Contents</w:t>
      </w:r>
      <w:r w:rsidR="00214786">
        <w:tab/>
      </w:r>
      <w:r w:rsidR="00214786">
        <w:fldChar w:fldCharType="begin"/>
      </w:r>
      <w:r w:rsidR="00214786">
        <w:instrText xml:space="preserve"> PAGEREF _Toc210661129 \h </w:instrText>
      </w:r>
      <w:r w:rsidR="00214786">
        <w:fldChar w:fldCharType="separate"/>
      </w:r>
      <w:r w:rsidR="005C1F1C">
        <w:t>2</w:t>
      </w:r>
      <w:r w:rsidR="00214786">
        <w:fldChar w:fldCharType="end"/>
      </w:r>
    </w:p>
    <w:p w14:paraId="441BAAAC" w14:textId="56BE6CD1" w:rsidR="00214786" w:rsidRDefault="00214786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006FD2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006FD2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_Toc210661130 \h </w:instrText>
      </w:r>
      <w:r>
        <w:fldChar w:fldCharType="separate"/>
      </w:r>
      <w:r w:rsidR="005C1F1C">
        <w:t>3</w:t>
      </w:r>
      <w:r>
        <w:fldChar w:fldCharType="end"/>
      </w:r>
    </w:p>
    <w:p w14:paraId="746F506A" w14:textId="4F4F2AEF" w:rsidR="00214786" w:rsidRDefault="0021478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006FD2">
        <w:rPr>
          <w:b/>
        </w:rPr>
        <w:t>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006FD2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_Toc210661131 \h </w:instrText>
      </w:r>
      <w:r>
        <w:fldChar w:fldCharType="separate"/>
      </w:r>
      <w:r w:rsidR="005C1F1C">
        <w:t>3</w:t>
      </w:r>
      <w:r>
        <w:fldChar w:fldCharType="end"/>
      </w:r>
    </w:p>
    <w:p w14:paraId="6D6CDABB" w14:textId="41BE6CFE" w:rsidR="00214786" w:rsidRDefault="00214786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006FD2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006FD2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_Toc210661132 \h </w:instrText>
      </w:r>
      <w:r>
        <w:fldChar w:fldCharType="separate"/>
      </w:r>
      <w:r w:rsidR="005C1F1C">
        <w:t>3</w:t>
      </w:r>
      <w:r>
        <w:fldChar w:fldCharType="end"/>
      </w:r>
    </w:p>
    <w:p w14:paraId="04102B41" w14:textId="51493233" w:rsidR="00214786" w:rsidRDefault="00214786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006FD2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006FD2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_Toc210661133 \h </w:instrText>
      </w:r>
      <w:r>
        <w:fldChar w:fldCharType="separate"/>
      </w:r>
      <w:r w:rsidR="005C1F1C">
        <w:t>3</w:t>
      </w:r>
      <w:r>
        <w:fldChar w:fldCharType="end"/>
      </w:r>
    </w:p>
    <w:p w14:paraId="7B57FEB4" w14:textId="29F8A96A" w:rsidR="00214786" w:rsidRDefault="00214786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006FD2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006FD2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_Toc210661134 \h </w:instrText>
      </w:r>
      <w:r>
        <w:fldChar w:fldCharType="separate"/>
      </w:r>
      <w:r w:rsidR="005C1F1C">
        <w:t>3</w:t>
      </w:r>
      <w:r>
        <w:fldChar w:fldCharType="end"/>
      </w:r>
    </w:p>
    <w:p w14:paraId="79D33207" w14:textId="53300F4B" w:rsidR="00214786" w:rsidRDefault="0021478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006FD2">
        <w:rPr>
          <w:rFonts w:cs="Arial"/>
          <w:b/>
          <w:bCs/>
        </w:rPr>
        <w:t>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006FD2">
        <w:rPr>
          <w:b/>
          <w:bCs/>
        </w:rPr>
        <w:t>Alea - a Leonardo Company, MCXPTT Platform v. 4.2.2 - Android Client v 1.12.1</w:t>
      </w:r>
      <w:r>
        <w:tab/>
      </w:r>
      <w:r>
        <w:fldChar w:fldCharType="begin"/>
      </w:r>
      <w:r>
        <w:instrText xml:space="preserve"> PAGEREF _Toc210661135 \h </w:instrText>
      </w:r>
      <w:r>
        <w:fldChar w:fldCharType="separate"/>
      </w:r>
      <w:r w:rsidR="005C1F1C">
        <w:t>3</w:t>
      </w:r>
      <w:r>
        <w:fldChar w:fldCharType="end"/>
      </w:r>
    </w:p>
    <w:p w14:paraId="36333373" w14:textId="057EC358" w:rsidR="00214786" w:rsidRDefault="00214786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006FD2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006FD2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_Toc210661136 \h </w:instrText>
      </w:r>
      <w:r>
        <w:fldChar w:fldCharType="separate"/>
      </w:r>
      <w:r w:rsidR="005C1F1C">
        <w:t>4</w:t>
      </w:r>
      <w:r>
        <w:fldChar w:fldCharType="end"/>
      </w:r>
    </w:p>
    <w:p w14:paraId="325A0C2F" w14:textId="654994D2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210661130"/>
      <w:r>
        <w:rPr>
          <w:b/>
          <w:lang w:eastAsia="ja-JP"/>
        </w:rPr>
        <w:lastRenderedPageBreak/>
        <w:t>Overview</w:t>
      </w:r>
      <w:bookmarkEnd w:id="3"/>
      <w:bookmarkEnd w:id="4"/>
    </w:p>
    <w:p w14:paraId="2834AD16" w14:textId="543A8016" w:rsidR="00D64AD6" w:rsidRDefault="00D64AD6" w:rsidP="00D64AD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bookmarkStart w:id="5" w:name="_Toc122434488"/>
      <w:bookmarkStart w:id="6" w:name="_Toc295288959"/>
      <w:r>
        <w:rPr>
          <w:rFonts w:cs="Arial"/>
        </w:rPr>
        <w:t xml:space="preserve">This document lists all the essential changes needed to correct problems in the TTCN implementation of test case </w:t>
      </w:r>
      <w:r w:rsidR="00B26181" w:rsidRPr="000B0149">
        <w:rPr>
          <w:rFonts w:cs="Arial"/>
          <w:lang w:eastAsia="ja-JP"/>
        </w:rPr>
        <w:fldChar w:fldCharType="begin"/>
      </w:r>
      <w:r w:rsidR="00B26181" w:rsidRPr="000B0149">
        <w:rPr>
          <w:rFonts w:cs="Arial"/>
          <w:lang w:eastAsia="ja-JP"/>
        </w:rPr>
        <w:instrText xml:space="preserve"> DOCPROPERTY  TCname  \* MERGEFORMAT </w:instrText>
      </w:r>
      <w:r w:rsidR="00B26181" w:rsidRPr="000B0149">
        <w:rPr>
          <w:rFonts w:cs="Arial"/>
          <w:lang w:eastAsia="ja-JP"/>
        </w:rPr>
        <w:fldChar w:fldCharType="separate"/>
      </w:r>
      <w:r w:rsidR="005C1F1C">
        <w:rPr>
          <w:rFonts w:cs="Arial"/>
          <w:lang w:eastAsia="ja-JP"/>
        </w:rPr>
        <w:t>5.8.MCPTT</w:t>
      </w:r>
      <w:r w:rsidR="00B26181" w:rsidRPr="000B0149">
        <w:rPr>
          <w:rFonts w:cs="Arial"/>
          <w:lang w:eastAsia="ja-JP"/>
        </w:rPr>
        <w:fldChar w:fldCharType="end"/>
      </w:r>
      <w:r w:rsidR="00B26181">
        <w:rPr>
          <w:rFonts w:cs="Arial"/>
          <w:lang w:eastAsia="ja-JP"/>
        </w:rPr>
        <w:t xml:space="preserve"> </w:t>
      </w:r>
      <w:r>
        <w:rPr>
          <w:rFonts w:cs="Arial"/>
        </w:rPr>
        <w:t xml:space="preserve">which is part of the </w:t>
      </w:r>
      <w:r w:rsidR="00B26181">
        <w:rPr>
          <w:rFonts w:cs="Arial"/>
        </w:rPr>
        <w:fldChar w:fldCharType="begin"/>
      </w:r>
      <w:r w:rsidR="00B26181">
        <w:rPr>
          <w:rFonts w:cs="Arial"/>
        </w:rPr>
        <w:instrText xml:space="preserve"> DOCPROPERTY  TestSuiteName  \* MERGEFORMAT </w:instrText>
      </w:r>
      <w:r w:rsidR="00B26181">
        <w:rPr>
          <w:rFonts w:cs="Arial"/>
        </w:rPr>
        <w:fldChar w:fldCharType="separate"/>
      </w:r>
      <w:r w:rsidR="005C1F1C">
        <w:rPr>
          <w:rFonts w:cs="Arial"/>
        </w:rPr>
        <w:t>MCX_NR5GC</w:t>
      </w:r>
      <w:r w:rsidR="00B26181">
        <w:rPr>
          <w:rFonts w:cs="Arial"/>
        </w:rPr>
        <w:fldChar w:fldCharType="end"/>
      </w:r>
      <w:r w:rsidR="00B26181">
        <w:rPr>
          <w:rFonts w:cs="Arial"/>
          <w:color w:val="FF0000"/>
        </w:rPr>
        <w:t xml:space="preserve"> </w:t>
      </w:r>
      <w:r>
        <w:rPr>
          <w:rFonts w:cs="Arial"/>
        </w:rPr>
        <w:t xml:space="preserve">test suite. </w:t>
      </w:r>
    </w:p>
    <w:p w14:paraId="07E0DD31" w14:textId="77777777" w:rsidR="00D64AD6" w:rsidRDefault="00D64AD6" w:rsidP="00D64AD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files are provided as evidence. </w:t>
      </w:r>
    </w:p>
    <w:p w14:paraId="58925D1E" w14:textId="6C46A27C" w:rsidR="00D64AD6" w:rsidRDefault="00D64AD6" w:rsidP="00D64AD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A26E3B">
        <w:rPr>
          <w:rFonts w:cs="Arial"/>
          <w:sz w:val="24"/>
          <w:lang w:eastAsia="ja-JP"/>
        </w:rPr>
        <w:t>Mohit Kanchan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r w:rsidR="00A26E3B">
        <w:rPr>
          <w:rFonts w:cs="Arial"/>
          <w:lang w:eastAsia="ja-JP"/>
        </w:rPr>
        <w:t>mohit.kanchan</w:t>
      </w:r>
      <w:r w:rsidR="00A26E3B" w:rsidRPr="00A37C31">
        <w:rPr>
          <w:rFonts w:cs="Arial"/>
          <w:lang w:eastAsia="ja-JP"/>
        </w:rPr>
        <w:t>@keysight.com</w:t>
      </w:r>
    </w:p>
    <w:p w14:paraId="020B2A35" w14:textId="2FAC46A8" w:rsidR="00D64AD6" w:rsidRPr="007036CE" w:rsidRDefault="00D64AD6" w:rsidP="00D64AD6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7" w:name="_Toc54888061"/>
      <w:bookmarkStart w:id="8" w:name="_Toc210661131"/>
      <w:r w:rsidRPr="007036CE">
        <w:rPr>
          <w:b/>
        </w:rPr>
        <w:t>Verification Test Summary</w:t>
      </w:r>
      <w:bookmarkEnd w:id="7"/>
      <w:bookmarkEnd w:id="8"/>
    </w:p>
    <w:p w14:paraId="015EF2B9" w14:textId="26BA7C47" w:rsidR="00D64AD6" w:rsidRDefault="00D64AD6" w:rsidP="00D64AD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0B0149" w:rsidRPr="000B0149">
        <w:rPr>
          <w:rFonts w:cs="Arial"/>
          <w:lang w:eastAsia="ja-JP"/>
        </w:rPr>
        <w:fldChar w:fldCharType="begin"/>
      </w:r>
      <w:r w:rsidR="000B0149" w:rsidRPr="000B0149">
        <w:rPr>
          <w:rFonts w:cs="Arial"/>
          <w:lang w:eastAsia="ja-JP"/>
        </w:rPr>
        <w:instrText xml:space="preserve"> DOCPROPERTY  TCname  \* MERGEFORMAT </w:instrText>
      </w:r>
      <w:r w:rsidR="000B0149" w:rsidRPr="000B0149">
        <w:rPr>
          <w:rFonts w:cs="Arial"/>
          <w:lang w:eastAsia="ja-JP"/>
        </w:rPr>
        <w:fldChar w:fldCharType="separate"/>
      </w:r>
      <w:r w:rsidR="005C1F1C">
        <w:rPr>
          <w:rFonts w:cs="Arial"/>
          <w:lang w:eastAsia="ja-JP"/>
        </w:rPr>
        <w:t>5.8.MCPTT</w:t>
      </w:r>
      <w:r w:rsidR="000B0149" w:rsidRPr="000B0149">
        <w:rPr>
          <w:rFonts w:cs="Arial"/>
          <w:lang w:eastAsia="ja-JP"/>
        </w:rPr>
        <w:fldChar w:fldCharType="end"/>
      </w:r>
    </w:p>
    <w:p w14:paraId="329250EB" w14:textId="2B358A8D" w:rsidR="00D64AD6" w:rsidRDefault="00D64AD6" w:rsidP="00D64AD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ATS Version:</w:t>
      </w:r>
      <w:r>
        <w:rPr>
          <w:rFonts w:cs="Arial"/>
          <w:b/>
          <w:lang w:eastAsia="ja-JP"/>
        </w:rPr>
        <w:tab/>
      </w:r>
      <w:r w:rsidR="0048090B">
        <w:rPr>
          <w:rFonts w:cs="Arial"/>
        </w:rPr>
        <w:fldChar w:fldCharType="begin"/>
      </w:r>
      <w:r w:rsidR="0048090B">
        <w:rPr>
          <w:rFonts w:cs="Arial"/>
        </w:rPr>
        <w:instrText xml:space="preserve"> DOCPROPERTY  ATSVersion  \* MERGEFORMAT </w:instrText>
      </w:r>
      <w:r w:rsidR="0048090B">
        <w:rPr>
          <w:rFonts w:cs="Arial"/>
        </w:rPr>
        <w:fldChar w:fldCharType="separate"/>
      </w:r>
      <w:r w:rsidR="00620093">
        <w:rPr>
          <w:rFonts w:cs="Arial"/>
        </w:rPr>
        <w:t>iwd-TTCN3-B2024-06_D25wk50</w:t>
      </w:r>
      <w:r w:rsidR="0048090B">
        <w:rPr>
          <w:rFonts w:cs="Arial"/>
        </w:rPr>
        <w:fldChar w:fldCharType="end"/>
      </w:r>
    </w:p>
    <w:p w14:paraId="32370A34" w14:textId="38A3277D" w:rsidR="00D64AD6" w:rsidRDefault="00D64AD6" w:rsidP="00D64AD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System Simulator used:</w:t>
      </w:r>
      <w:r>
        <w:rPr>
          <w:rFonts w:cs="Arial"/>
          <w:b/>
          <w:lang w:eastAsia="ja-JP"/>
        </w:rPr>
        <w:tab/>
      </w:r>
      <w:r w:rsidR="0048090B">
        <w:rPr>
          <w:rFonts w:cs="Arial"/>
          <w:lang w:eastAsia="ja-JP"/>
        </w:rPr>
        <w:fldChar w:fldCharType="begin"/>
      </w:r>
      <w:r w:rsidR="0048090B">
        <w:rPr>
          <w:rFonts w:cs="Arial"/>
          <w:lang w:eastAsia="ja-JP"/>
        </w:rPr>
        <w:instrText xml:space="preserve"> DOCPROPERTY  SSsystem  \* MERGEFORMAT </w:instrText>
      </w:r>
      <w:r w:rsidR="0048090B">
        <w:rPr>
          <w:rFonts w:cs="Arial"/>
          <w:lang w:eastAsia="ja-JP"/>
        </w:rPr>
        <w:fldChar w:fldCharType="separate"/>
      </w:r>
      <w:r w:rsidR="005C1F1C">
        <w:rPr>
          <w:rFonts w:cs="Arial"/>
          <w:lang w:eastAsia="ja-JP"/>
        </w:rPr>
        <w:t>Keysight S8704A Protocol Conformance Toolset</w:t>
      </w:r>
      <w:r w:rsidR="0048090B">
        <w:rPr>
          <w:rFonts w:cs="Arial"/>
          <w:lang w:eastAsia="ja-JP"/>
        </w:rPr>
        <w:fldChar w:fldCharType="end"/>
      </w:r>
    </w:p>
    <w:p w14:paraId="048F347D" w14:textId="297E3557" w:rsidR="00D64AD6" w:rsidRDefault="00D64AD6" w:rsidP="00D64AD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>UE used:</w:t>
      </w:r>
      <w:r>
        <w:rPr>
          <w:rFonts w:cs="Arial"/>
          <w:b/>
          <w:lang w:eastAsia="ja-JP"/>
        </w:rPr>
        <w:tab/>
      </w:r>
      <w:r w:rsidR="0048090B">
        <w:rPr>
          <w:rFonts w:cs="Arial"/>
          <w:b/>
          <w:lang w:eastAsia="ja-JP"/>
        </w:rPr>
        <w:fldChar w:fldCharType="begin"/>
      </w:r>
      <w:r w:rsidR="0048090B">
        <w:rPr>
          <w:rFonts w:cs="Arial"/>
          <w:b/>
          <w:lang w:eastAsia="ja-JP"/>
        </w:rPr>
        <w:instrText xml:space="preserve"> DOCPROPERTY  UEname  \* MERGEFORMAT </w:instrText>
      </w:r>
      <w:r w:rsidR="0048090B">
        <w:rPr>
          <w:rFonts w:cs="Arial"/>
          <w:b/>
          <w:lang w:eastAsia="ja-JP"/>
        </w:rPr>
        <w:fldChar w:fldCharType="separate"/>
      </w:r>
      <w:r w:rsidR="005C1F1C">
        <w:rPr>
          <w:rFonts w:cs="Arial"/>
          <w:b/>
          <w:lang w:eastAsia="ja-JP"/>
        </w:rPr>
        <w:t>Alea - a Leonardo Company, MCXPTT Platform v. 4.2.2 - Android Client v 1.12.1</w:t>
      </w:r>
      <w:r w:rsidR="0048090B">
        <w:rPr>
          <w:rFonts w:cs="Arial"/>
          <w:b/>
          <w:lang w:eastAsia="ja-JP"/>
        </w:rPr>
        <w:fldChar w:fldCharType="end"/>
      </w:r>
      <w:r w:rsidR="004760A5">
        <w:rPr>
          <w:rFonts w:cs="Arial"/>
          <w:b/>
          <w:lang w:eastAsia="ja-JP"/>
        </w:rPr>
        <w:t xml:space="preserve"> on COTS </w:t>
      </w:r>
      <w:r w:rsidR="007A78A3">
        <w:rPr>
          <w:rFonts w:cs="Arial"/>
          <w:b/>
          <w:lang w:eastAsia="ja-JP"/>
        </w:rPr>
        <w:t>5G</w:t>
      </w:r>
      <w:r w:rsidR="004760A5">
        <w:rPr>
          <w:rFonts w:cs="Arial"/>
          <w:b/>
          <w:lang w:eastAsia="ja-JP"/>
        </w:rPr>
        <w:t xml:space="preserve"> UE</w:t>
      </w:r>
    </w:p>
    <w:p w14:paraId="04DD551A" w14:textId="77777777" w:rsidR="00D64AD6" w:rsidRDefault="00D64AD6" w:rsidP="00D64AD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3A166C52" w14:textId="77777777" w:rsidR="00D64AD6" w:rsidRDefault="00D64AD6" w:rsidP="00D64AD6"/>
    <w:p w14:paraId="648535A5" w14:textId="77777777" w:rsidR="00007D89" w:rsidRDefault="00007D89" w:rsidP="00007D8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9" w:name="_Toc210661132"/>
      <w:r w:rsidRPr="00854C55">
        <w:rPr>
          <w:b/>
        </w:rPr>
        <w:t>Corrections required</w:t>
      </w:r>
      <w:bookmarkEnd w:id="5"/>
      <w:bookmarkEnd w:id="6"/>
      <w:bookmarkEnd w:id="9"/>
    </w:p>
    <w:p w14:paraId="5505C5B5" w14:textId="0CDC2E3E" w:rsidR="00220D46" w:rsidRDefault="00DA75DB" w:rsidP="00021EE4">
      <w:pPr>
        <w:rPr>
          <w:noProof/>
        </w:rPr>
      </w:pPr>
      <w:r>
        <w:rPr>
          <w:noProof/>
        </w:rPr>
        <w:t xml:space="preserve">Changes in </w:t>
      </w:r>
      <w:r w:rsidR="00281795" w:rsidRPr="00281795">
        <w:rPr>
          <w:noProof/>
        </w:rPr>
        <w:t>R5s260037</w:t>
      </w:r>
      <w:r w:rsidR="00281795">
        <w:rPr>
          <w:noProof/>
        </w:rPr>
        <w:t xml:space="preserve"> </w:t>
      </w:r>
      <w:r>
        <w:rPr>
          <w:noProof/>
        </w:rPr>
        <w:t>are</w:t>
      </w:r>
      <w:r w:rsidR="004318BA">
        <w:rPr>
          <w:noProof/>
        </w:rPr>
        <w:t xml:space="preserve"> </w:t>
      </w:r>
      <w:r>
        <w:rPr>
          <w:noProof/>
        </w:rPr>
        <w:t>requried</w:t>
      </w:r>
      <w:r w:rsidR="004318BA">
        <w:rPr>
          <w:noProof/>
        </w:rPr>
        <w:t>.</w:t>
      </w:r>
    </w:p>
    <w:p w14:paraId="48810807" w14:textId="77777777" w:rsidR="00A561DD" w:rsidRDefault="00A561DD" w:rsidP="00021EE4">
      <w:pPr>
        <w:rPr>
          <w:noProof/>
        </w:rPr>
      </w:pPr>
    </w:p>
    <w:p w14:paraId="5FB81122" w14:textId="77777777" w:rsidR="00EC68D4" w:rsidRPr="00854C55" w:rsidRDefault="00EC68D4" w:rsidP="00021EE4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0" w:name="_Toc122434493"/>
      <w:bookmarkStart w:id="11" w:name="_Toc295288970"/>
      <w:bookmarkStart w:id="12" w:name="_Toc325725665"/>
      <w:bookmarkStart w:id="13" w:name="_Toc149142670"/>
      <w:bookmarkStart w:id="14" w:name="_Toc210661133"/>
      <w:r w:rsidRPr="00854C55">
        <w:rPr>
          <w:rFonts w:cs="Arial"/>
          <w:b/>
        </w:rPr>
        <w:t xml:space="preserve">Branches </w:t>
      </w:r>
      <w:bookmarkEnd w:id="10"/>
      <w:bookmarkEnd w:id="11"/>
      <w:bookmarkEnd w:id="12"/>
      <w:r>
        <w:rPr>
          <w:rFonts w:cs="Arial"/>
          <w:b/>
        </w:rPr>
        <w:t>executed</w:t>
      </w:r>
      <w:bookmarkEnd w:id="13"/>
      <w:bookmarkEnd w:id="14"/>
    </w:p>
    <w:p w14:paraId="3376348C" w14:textId="5981E1F4" w:rsidR="00EC68D4" w:rsidRDefault="00EC68D4" w:rsidP="00EC68D4">
      <w:pPr>
        <w:rPr>
          <w:rFonts w:cs="Arial"/>
        </w:rPr>
      </w:pPr>
      <w:bookmarkStart w:id="15" w:name="_Toc122434494"/>
      <w:bookmarkStart w:id="16" w:name="_Toc295288971"/>
      <w:bookmarkStart w:id="17" w:name="_Toc325725666"/>
      <w:r w:rsidRPr="00662A05">
        <w:rPr>
          <w:rFonts w:cs="Arial"/>
        </w:rPr>
        <w:t xml:space="preserve">The test case was executed </w:t>
      </w:r>
      <w:r w:rsidR="0077569E">
        <w:rPr>
          <w:rFonts w:cs="Arial"/>
        </w:rPr>
        <w:t>with</w:t>
      </w:r>
      <w:r>
        <w:rPr>
          <w:rFonts w:cs="Arial"/>
        </w:rPr>
        <w:t xml:space="preserve"> </w:t>
      </w:r>
    </w:p>
    <w:p w14:paraId="0EB017FC" w14:textId="77777777" w:rsidR="003D23FA" w:rsidRDefault="003D23FA" w:rsidP="003D23FA">
      <w:pPr>
        <w:numPr>
          <w:ilvl w:val="0"/>
          <w:numId w:val="5"/>
        </w:numPr>
        <w:suppressAutoHyphens/>
      </w:pPr>
      <w:r>
        <w:rPr>
          <w:rFonts w:cs="Arial"/>
          <w:color w:val="000000"/>
        </w:rPr>
        <w:t>TLSv1.2</w:t>
      </w:r>
    </w:p>
    <w:p w14:paraId="1494DBC4" w14:textId="77777777" w:rsidR="003D23FA" w:rsidRDefault="003D23FA" w:rsidP="003D23FA">
      <w:pPr>
        <w:numPr>
          <w:ilvl w:val="0"/>
          <w:numId w:val="5"/>
        </w:numPr>
        <w:suppressAutoHyphens/>
      </w:pPr>
      <w:r>
        <w:rPr>
          <w:rFonts w:cs="Arial"/>
          <w:color w:val="000000"/>
        </w:rPr>
        <w:t>IPSec ipsec-3gpp;alg=hmac-sha-1-96;ealg=</w:t>
      </w:r>
      <w:proofErr w:type="spellStart"/>
      <w:r>
        <w:rPr>
          <w:rFonts w:cs="Arial"/>
          <w:color w:val="000000"/>
        </w:rPr>
        <w:t>aes-cbc</w:t>
      </w:r>
      <w:proofErr w:type="spellEnd"/>
    </w:p>
    <w:p w14:paraId="2DBFB10A" w14:textId="09E3E68A" w:rsidR="003D23FA" w:rsidRDefault="003D23FA" w:rsidP="003D23FA">
      <w:pPr>
        <w:numPr>
          <w:ilvl w:val="0"/>
          <w:numId w:val="5"/>
        </w:numPr>
        <w:suppressAutoHyphens/>
        <w:rPr>
          <w:rFonts w:cs="Arial"/>
          <w:color w:val="000000"/>
        </w:rPr>
      </w:pPr>
      <w:r>
        <w:rPr>
          <w:rFonts w:cs="Arial"/>
          <w:color w:val="000000"/>
        </w:rPr>
        <w:t xml:space="preserve">XML integrity and </w:t>
      </w:r>
      <w:proofErr w:type="spellStart"/>
      <w:r>
        <w:rPr>
          <w:rFonts w:cs="Arial"/>
          <w:color w:val="000000"/>
        </w:rPr>
        <w:t>encrpytion</w:t>
      </w:r>
      <w:proofErr w:type="spellEnd"/>
      <w:r>
        <w:rPr>
          <w:rFonts w:cs="Arial"/>
          <w:color w:val="000000"/>
        </w:rPr>
        <w:t xml:space="preserve"> according to  </w:t>
      </w:r>
      <w:hyperlink r:id="rId13" w:anchor="aes128-gcm" w:history="1">
        <w:r>
          <w:rPr>
            <w:rStyle w:val="Hyperlink"/>
            <w:rFonts w:cs="Arial"/>
          </w:rPr>
          <w:t>http://www.w3.org/2009/xmlenc11#aes128-gcm</w:t>
        </w:r>
      </w:hyperlink>
    </w:p>
    <w:p w14:paraId="2DF7A75F" w14:textId="07E116F0" w:rsidR="003D23FA" w:rsidRDefault="003D23FA" w:rsidP="003D23FA">
      <w:pPr>
        <w:numPr>
          <w:ilvl w:val="0"/>
          <w:numId w:val="5"/>
        </w:numPr>
        <w:suppressAutoHyphens/>
        <w:rPr>
          <w:rFonts w:cs="Arial"/>
          <w:color w:val="000000"/>
          <w:lang w:val="es-ES"/>
        </w:rPr>
      </w:pPr>
      <w:r>
        <w:rPr>
          <w:rFonts w:cs="Arial"/>
          <w:color w:val="000000"/>
        </w:rPr>
        <w:t xml:space="preserve">XML signatures according to  </w:t>
      </w:r>
      <w:hyperlink r:id="rId14" w:anchor="sha256" w:history="1">
        <w:r>
          <w:rPr>
            <w:rStyle w:val="Hyperlink"/>
            <w:rFonts w:cs="Arial"/>
          </w:rPr>
          <w:t>http://www.w3.org/2001/04/xmlenc#sha256</w:t>
        </w:r>
      </w:hyperlink>
    </w:p>
    <w:p w14:paraId="10DCC015" w14:textId="77777777" w:rsidR="003D23FA" w:rsidRDefault="003D23FA" w:rsidP="003D23FA">
      <w:pPr>
        <w:numPr>
          <w:ilvl w:val="0"/>
          <w:numId w:val="5"/>
        </w:numPr>
        <w:suppressAutoHyphens/>
      </w:pPr>
      <w:r>
        <w:rPr>
          <w:rFonts w:cs="Arial"/>
          <w:color w:val="000000"/>
          <w:lang w:val="es-ES"/>
        </w:rPr>
        <w:t>MIKEY SAKKE/ECCSI (RFC 6507, 6508, 6509)</w:t>
      </w:r>
    </w:p>
    <w:p w14:paraId="7FC18D90" w14:textId="156B864A" w:rsidR="003D23FA" w:rsidRDefault="008652CF" w:rsidP="003D23FA">
      <w:pPr>
        <w:numPr>
          <w:ilvl w:val="0"/>
          <w:numId w:val="5"/>
        </w:numPr>
        <w:suppressAutoHyphens/>
      </w:pPr>
      <w:r>
        <w:rPr>
          <w:rFonts w:cs="Arial"/>
        </w:rPr>
        <w:fldChar w:fldCharType="begin"/>
      </w:r>
      <w:r>
        <w:rPr>
          <w:rFonts w:cs="Arial"/>
        </w:rPr>
        <w:instrText xml:space="preserve"> DOCPROPERTY  BandName  \* MERGEFORMAT </w:instrText>
      </w:r>
      <w:r>
        <w:rPr>
          <w:rFonts w:cs="Arial"/>
        </w:rPr>
        <w:fldChar w:fldCharType="separate"/>
      </w:r>
      <w:r w:rsidR="005C1F1C">
        <w:rPr>
          <w:rFonts w:cs="Arial"/>
        </w:rPr>
        <w:t>n78</w:t>
      </w:r>
      <w:r>
        <w:rPr>
          <w:rFonts w:cs="Arial"/>
        </w:rPr>
        <w:fldChar w:fldCharType="end"/>
      </w:r>
    </w:p>
    <w:p w14:paraId="3F60C666" w14:textId="238D363F" w:rsidR="003D23FA" w:rsidRDefault="0077569E" w:rsidP="003D23FA">
      <w:pPr>
        <w:numPr>
          <w:ilvl w:val="0"/>
          <w:numId w:val="5"/>
        </w:numPr>
        <w:suppressAutoHyphens/>
      </w:pPr>
      <w:r>
        <w:rPr>
          <w:rFonts w:cs="Arial"/>
        </w:rPr>
        <w:t>C</w:t>
      </w:r>
      <w:r w:rsidRPr="00662A05">
        <w:rPr>
          <w:rFonts w:cs="Arial"/>
        </w:rPr>
        <w:t xml:space="preserve">iphering </w:t>
      </w:r>
      <w:r>
        <w:rPr>
          <w:rFonts w:cs="Arial"/>
        </w:rPr>
        <w:t xml:space="preserve">algorithm </w:t>
      </w:r>
      <w:r>
        <w:rPr>
          <w:rFonts w:cs="Arial"/>
        </w:rPr>
        <w:fldChar w:fldCharType="begin"/>
      </w:r>
      <w:r>
        <w:rPr>
          <w:rFonts w:cs="Arial"/>
        </w:rPr>
        <w:instrText xml:space="preserve"> DOCPROPERTY  eAlg  \* MERGEFORMAT </w:instrText>
      </w:r>
      <w:r>
        <w:rPr>
          <w:rFonts w:cs="Arial"/>
        </w:rPr>
        <w:fldChar w:fldCharType="separate"/>
      </w:r>
      <w:r w:rsidR="005C1F1C">
        <w:rPr>
          <w:rFonts w:cs="Arial"/>
        </w:rPr>
        <w:t>eea1</w:t>
      </w:r>
      <w:r>
        <w:rPr>
          <w:rFonts w:cs="Arial"/>
        </w:rPr>
        <w:fldChar w:fldCharType="end"/>
      </w:r>
      <w:r w:rsidRPr="00662A05">
        <w:rPr>
          <w:rFonts w:cs="Arial"/>
        </w:rPr>
        <w:t xml:space="preserve"> and </w:t>
      </w:r>
      <w:r>
        <w:rPr>
          <w:rFonts w:cs="Arial"/>
        </w:rPr>
        <w:t>I</w:t>
      </w:r>
      <w:r w:rsidRPr="00662A05">
        <w:rPr>
          <w:rFonts w:cs="Arial"/>
        </w:rPr>
        <w:t xml:space="preserve">ntegrity algorithm </w:t>
      </w:r>
      <w:r>
        <w:rPr>
          <w:rFonts w:cs="Arial"/>
        </w:rPr>
        <w:fldChar w:fldCharType="begin"/>
      </w:r>
      <w:r>
        <w:rPr>
          <w:rFonts w:cs="Arial"/>
        </w:rPr>
        <w:instrText xml:space="preserve"> DOCPROPERTY  iAlg  \* MERGEFORMAT </w:instrText>
      </w:r>
      <w:r>
        <w:rPr>
          <w:rFonts w:cs="Arial"/>
        </w:rPr>
        <w:fldChar w:fldCharType="separate"/>
      </w:r>
      <w:r w:rsidR="005C1F1C">
        <w:rPr>
          <w:rFonts w:cs="Arial"/>
        </w:rPr>
        <w:t>eia1</w:t>
      </w:r>
      <w:r>
        <w:rPr>
          <w:rFonts w:cs="Arial"/>
        </w:rPr>
        <w:fldChar w:fldCharType="end"/>
      </w:r>
    </w:p>
    <w:p w14:paraId="15781C53" w14:textId="77777777" w:rsidR="003D23FA" w:rsidRPr="00662A05" w:rsidRDefault="003D23FA" w:rsidP="00EC68D4">
      <w:pPr>
        <w:rPr>
          <w:rFonts w:cs="Arial"/>
          <w:b/>
        </w:rPr>
      </w:pPr>
    </w:p>
    <w:p w14:paraId="58CAA79D" w14:textId="77777777" w:rsidR="00EC68D4" w:rsidRPr="00854C55" w:rsidRDefault="00EC68D4" w:rsidP="00EC68D4">
      <w:pPr>
        <w:pStyle w:val="Heading1"/>
        <w:numPr>
          <w:ilvl w:val="0"/>
          <w:numId w:val="4"/>
        </w:numPr>
        <w:autoSpaceDN w:val="0"/>
        <w:rPr>
          <w:rFonts w:cs="Arial"/>
          <w:b/>
        </w:rPr>
      </w:pPr>
      <w:bookmarkStart w:id="18" w:name="_Toc149142671"/>
      <w:bookmarkStart w:id="19" w:name="_Toc210661134"/>
      <w:r w:rsidRPr="00854C55">
        <w:rPr>
          <w:rFonts w:cs="Arial"/>
          <w:b/>
        </w:rPr>
        <w:t>Execution Log Files</w:t>
      </w:r>
      <w:bookmarkEnd w:id="15"/>
      <w:bookmarkEnd w:id="16"/>
      <w:bookmarkEnd w:id="17"/>
      <w:bookmarkEnd w:id="18"/>
      <w:bookmarkEnd w:id="19"/>
    </w:p>
    <w:bookmarkStart w:id="20" w:name="_Hlk120026754"/>
    <w:bookmarkStart w:id="21" w:name="_Hlk149142633"/>
    <w:p w14:paraId="718D1A2F" w14:textId="1CBA590D" w:rsidR="00EC68D4" w:rsidRPr="00A9307E" w:rsidRDefault="001459EF" w:rsidP="00EC68D4">
      <w:pPr>
        <w:pStyle w:val="Heading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bCs/>
        </w:rPr>
      </w:pPr>
      <w:r>
        <w:rPr>
          <w:rStyle w:val="ui-provider"/>
          <w:b/>
          <w:bCs/>
        </w:rPr>
        <w:fldChar w:fldCharType="begin"/>
      </w:r>
      <w:r>
        <w:rPr>
          <w:rStyle w:val="ui-provider"/>
          <w:b/>
          <w:bCs/>
        </w:rPr>
        <w:instrText xml:space="preserve"> DOCPROPERTY  UEname  \* MERGEFORMAT </w:instrText>
      </w:r>
      <w:r>
        <w:rPr>
          <w:rStyle w:val="ui-provider"/>
          <w:b/>
          <w:bCs/>
        </w:rPr>
        <w:fldChar w:fldCharType="separate"/>
      </w:r>
      <w:bookmarkStart w:id="22" w:name="_Toc210661135"/>
      <w:r w:rsidR="005C1F1C">
        <w:rPr>
          <w:rStyle w:val="ui-provider"/>
          <w:b/>
          <w:bCs/>
        </w:rPr>
        <w:t>Alea - a Leonardo Company, MCXPTT Platform v. 4.2.2 - Android Client v 1.12.1</w:t>
      </w:r>
      <w:bookmarkEnd w:id="22"/>
      <w:r>
        <w:rPr>
          <w:rStyle w:val="ui-provider"/>
          <w:b/>
          <w:bCs/>
        </w:rPr>
        <w:fldChar w:fldCharType="end"/>
      </w:r>
    </w:p>
    <w:bookmarkEnd w:id="20"/>
    <w:p w14:paraId="4D326958" w14:textId="1E3C476B" w:rsidR="00EC68D4" w:rsidRDefault="00EC68D4" w:rsidP="00EC68D4">
      <w:pPr>
        <w:rPr>
          <w:rFonts w:cs="Arial"/>
        </w:rPr>
      </w:pPr>
      <w:r w:rsidRPr="009438F8">
        <w:rPr>
          <w:rFonts w:cs="Arial"/>
        </w:rPr>
        <w:t>T</w:t>
      </w:r>
      <w:bookmarkEnd w:id="21"/>
      <w:r>
        <w:rPr>
          <w:rFonts w:cs="Arial"/>
        </w:rPr>
        <w:t xml:space="preserve">he </w:t>
      </w:r>
      <w:r w:rsidR="001459EF">
        <w:rPr>
          <w:rFonts w:cs="Arial"/>
        </w:rPr>
        <w:fldChar w:fldCharType="begin"/>
      </w:r>
      <w:r w:rsidR="001459EF">
        <w:rPr>
          <w:rFonts w:cs="Arial"/>
        </w:rPr>
        <w:instrText xml:space="preserve"> DOCPROPERTY  UEname  \* MERGEFORMAT </w:instrText>
      </w:r>
      <w:r w:rsidR="001459EF">
        <w:rPr>
          <w:rFonts w:cs="Arial"/>
        </w:rPr>
        <w:fldChar w:fldCharType="separate"/>
      </w:r>
      <w:r w:rsidR="005C1F1C">
        <w:rPr>
          <w:rFonts w:cs="Arial"/>
        </w:rPr>
        <w:t>Alea - a Leonardo Company, MCXPTT Platform v. 4.2.2 - Android Client v 1.12.1</w:t>
      </w:r>
      <w:r w:rsidR="001459EF">
        <w:rPr>
          <w:rFonts w:cs="Arial"/>
        </w:rPr>
        <w:fldChar w:fldCharType="end"/>
      </w:r>
      <w:r w:rsidR="001459EF">
        <w:rPr>
          <w:rFonts w:cs="Arial"/>
        </w:rPr>
        <w:t xml:space="preserve"> </w:t>
      </w:r>
      <w:r>
        <w:rPr>
          <w:rFonts w:cs="Arial"/>
        </w:rPr>
        <w:t xml:space="preserve">passed this test case on </w:t>
      </w:r>
      <w:r w:rsidR="001459EF">
        <w:rPr>
          <w:rFonts w:cs="Arial"/>
        </w:rPr>
        <w:fldChar w:fldCharType="begin"/>
      </w:r>
      <w:r w:rsidR="001459EF">
        <w:rPr>
          <w:rFonts w:cs="Arial"/>
        </w:rPr>
        <w:instrText xml:space="preserve"> DOCPROPERTY  SSsystem  \* MERGEFORMAT </w:instrText>
      </w:r>
      <w:r w:rsidR="001459EF">
        <w:rPr>
          <w:rFonts w:cs="Arial"/>
        </w:rPr>
        <w:fldChar w:fldCharType="separate"/>
      </w:r>
      <w:r w:rsidR="005C1F1C">
        <w:rPr>
          <w:rFonts w:cs="Arial"/>
        </w:rPr>
        <w:t>Keysight S8704A Protocol Conformance Toolset</w:t>
      </w:r>
      <w:r w:rsidR="001459EF">
        <w:rPr>
          <w:rFonts w:cs="Arial"/>
        </w:rPr>
        <w:fldChar w:fldCharType="end"/>
      </w:r>
      <w:r w:rsidRPr="00C73A13">
        <w:rPr>
          <w:rFonts w:cs="Arial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220040F1" w14:textId="77777777" w:rsidR="00EC68D4" w:rsidRPr="00C549CB" w:rsidRDefault="00EC68D4" w:rsidP="00EC68D4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C549CB">
        <w:rPr>
          <w:rFonts w:cs="Arial"/>
          <w:b/>
        </w:rPr>
        <w:lastRenderedPageBreak/>
        <w:t>Test case execution log file:</w:t>
      </w:r>
    </w:p>
    <w:p w14:paraId="7EC82D92" w14:textId="6F8A4EFE" w:rsidR="00EC68D4" w:rsidRPr="00C549CB" w:rsidRDefault="00EC68D4" w:rsidP="00EC68D4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>
        <w:rPr>
          <w:rFonts w:cs="Arial"/>
        </w:rPr>
        <w:t xml:space="preserve"> </w:t>
      </w:r>
      <w:r w:rsidRPr="00C549CB">
        <w:rPr>
          <w:rFonts w:cs="Arial"/>
        </w:rPr>
        <w:t>TC_</w:t>
      </w:r>
      <w:fldSimple w:instr=" DOCPROPERTY  TCname_  \* MERGEFORMAT ">
        <w:r w:rsidR="005C1F1C">
          <w:t>5_8_MCPTT</w:t>
        </w:r>
      </w:fldSimple>
      <w:r>
        <w:rPr>
          <w:rFonts w:cs="Arial"/>
        </w:rPr>
        <w:t>_</w:t>
      </w:r>
      <w:r w:rsidRPr="00C549CB">
        <w:rPr>
          <w:rFonts w:cs="Arial"/>
        </w:rPr>
        <w:t>LOG.</w:t>
      </w:r>
      <w:r w:rsidR="000A7643">
        <w:rPr>
          <w:rFonts w:cs="Arial"/>
        </w:rPr>
        <w:t>txt</w:t>
      </w:r>
    </w:p>
    <w:p w14:paraId="608939F1" w14:textId="77777777" w:rsidR="00EC68D4" w:rsidRPr="00C549CB" w:rsidRDefault="00EC68D4" w:rsidP="00EC68D4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C549CB">
        <w:rPr>
          <w:rFonts w:cs="Arial"/>
          <w:b/>
        </w:rPr>
        <w:t>PICS/PIXIT parameter file:</w:t>
      </w:r>
    </w:p>
    <w:p w14:paraId="0B80AECB" w14:textId="70421E9F" w:rsidR="00EC68D4" w:rsidRDefault="00EC68D4" w:rsidP="00EC68D4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 w:rsidRPr="00C549CB">
        <w:rPr>
          <w:rFonts w:cs="Arial"/>
        </w:rPr>
        <w:t>TC_</w:t>
      </w:r>
      <w:fldSimple w:instr=" DOCPROPERTY  TCname_  \* MERGEFORMAT ">
        <w:r w:rsidR="005C1F1C">
          <w:t>5_8_MCPTT</w:t>
        </w:r>
      </w:fldSimple>
      <w:r>
        <w:rPr>
          <w:rFonts w:cs="Arial"/>
        </w:rPr>
        <w:t>_</w:t>
      </w:r>
      <w:r w:rsidRPr="00C549CB">
        <w:rPr>
          <w:rFonts w:cs="Arial"/>
        </w:rPr>
        <w:t>PIXIT.xml</w:t>
      </w:r>
    </w:p>
    <w:p w14:paraId="62BE45DC" w14:textId="77777777" w:rsidR="00EC68D4" w:rsidRPr="00854C55" w:rsidRDefault="00EC68D4" w:rsidP="00EC68D4">
      <w:pPr>
        <w:overflowPunct w:val="0"/>
        <w:autoSpaceDE w:val="0"/>
        <w:autoSpaceDN w:val="0"/>
        <w:adjustRightInd w:val="0"/>
        <w:ind w:left="360"/>
        <w:rPr>
          <w:rFonts w:cs="Arial"/>
          <w:color w:val="FF0000"/>
        </w:rPr>
      </w:pPr>
      <w:r w:rsidRPr="00854C55">
        <w:rPr>
          <w:rFonts w:cs="Arial"/>
          <w:b/>
          <w:color w:val="FF0000"/>
        </w:rPr>
        <w:br/>
      </w:r>
    </w:p>
    <w:p w14:paraId="388AF7E4" w14:textId="77777777" w:rsidR="00EC68D4" w:rsidRPr="002D362B" w:rsidRDefault="00EC68D4" w:rsidP="00EC68D4">
      <w:pPr>
        <w:pStyle w:val="Heading1"/>
        <w:numPr>
          <w:ilvl w:val="0"/>
          <w:numId w:val="4"/>
        </w:numPr>
        <w:autoSpaceDN w:val="0"/>
        <w:rPr>
          <w:rFonts w:cs="Arial"/>
          <w:b/>
        </w:rPr>
      </w:pPr>
      <w:bookmarkStart w:id="23" w:name="_Toc122434496"/>
      <w:bookmarkStart w:id="24" w:name="_Toc295288973"/>
      <w:bookmarkStart w:id="25" w:name="_Toc325725668"/>
      <w:bookmarkStart w:id="26" w:name="_Toc149142673"/>
      <w:bookmarkStart w:id="27" w:name="_Toc210661136"/>
      <w:r w:rsidRPr="002D362B">
        <w:rPr>
          <w:rFonts w:cs="Arial"/>
          <w:b/>
        </w:rPr>
        <w:t>References</w:t>
      </w:r>
      <w:bookmarkEnd w:id="23"/>
      <w:bookmarkEnd w:id="24"/>
      <w:bookmarkEnd w:id="25"/>
      <w:bookmarkEnd w:id="26"/>
      <w:bookmarkEnd w:id="27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EC68D4" w14:paraId="1ED55A97" w14:textId="77777777" w:rsidTr="009C04AC">
        <w:tc>
          <w:tcPr>
            <w:tcW w:w="709" w:type="dxa"/>
            <w:hideMark/>
          </w:tcPr>
          <w:p w14:paraId="4654C00B" w14:textId="77777777" w:rsidR="00EC68D4" w:rsidRDefault="00EC68D4" w:rsidP="009C04AC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3C583426" w14:textId="612E831A" w:rsidR="00EC68D4" w:rsidRPr="00693C41" w:rsidRDefault="00EC68D4" w:rsidP="009C04AC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val="en-US" w:eastAsia="en-GB"/>
              </w:rPr>
            </w:pPr>
            <w:r w:rsidRPr="004F726E">
              <w:rPr>
                <w:rFonts w:cs="Arial"/>
                <w:b/>
                <w:sz w:val="18"/>
              </w:rPr>
              <w:t>R5s</w:t>
            </w:r>
            <w:r w:rsidR="008F2F74">
              <w:rPr>
                <w:rFonts w:cs="Arial"/>
                <w:b/>
                <w:sz w:val="18"/>
              </w:rPr>
              <w:fldChar w:fldCharType="begin"/>
            </w:r>
            <w:r w:rsidR="008F2F74">
              <w:rPr>
                <w:rFonts w:cs="Arial"/>
                <w:b/>
                <w:sz w:val="18"/>
              </w:rPr>
              <w:instrText xml:space="preserve"> =currTdocNum+1 </w:instrText>
            </w:r>
            <w:r w:rsidR="008F2F74">
              <w:rPr>
                <w:rFonts w:cs="Arial"/>
                <w:b/>
                <w:sz w:val="18"/>
              </w:rPr>
              <w:fldChar w:fldCharType="separate"/>
            </w:r>
            <w:r w:rsidR="005C1F1C">
              <w:rPr>
                <w:rFonts w:cs="Arial"/>
                <w:b/>
                <w:noProof/>
                <w:sz w:val="18"/>
              </w:rPr>
              <w:t>260040</w:t>
            </w:r>
            <w:r w:rsidR="008F2F74">
              <w:rPr>
                <w:rFonts w:cs="Arial"/>
                <w:b/>
                <w:sz w:val="18"/>
              </w:rPr>
              <w:fldChar w:fldCharType="end"/>
            </w:r>
            <w:r>
              <w:rPr>
                <w:rFonts w:cs="Arial"/>
                <w:b/>
                <w:sz w:val="18"/>
              </w:rPr>
              <w:t xml:space="preserve"> : </w:t>
            </w:r>
            <w:r w:rsidRPr="003E7AAE">
              <w:rPr>
                <w:rFonts w:cs="Arial"/>
                <w:bCs/>
                <w:sz w:val="18"/>
              </w:rPr>
              <w:t xml:space="preserve">Supporting information for </w:t>
            </w:r>
            <w:r w:rsidR="00A051C2">
              <w:rPr>
                <w:rFonts w:cs="Arial"/>
                <w:bCs/>
                <w:sz w:val="18"/>
              </w:rPr>
              <w:fldChar w:fldCharType="begin"/>
            </w:r>
            <w:r w:rsidR="00A051C2">
              <w:rPr>
                <w:rFonts w:cs="Arial"/>
                <w:bCs/>
                <w:sz w:val="18"/>
              </w:rPr>
              <w:instrText xml:space="preserve"> DOCPROPERTY  CrTitle  \* MERGEFORMAT </w:instrText>
            </w:r>
            <w:r w:rsidR="00A051C2">
              <w:rPr>
                <w:rFonts w:cs="Arial"/>
                <w:bCs/>
                <w:sz w:val="18"/>
              </w:rPr>
              <w:fldChar w:fldCharType="separate"/>
            </w:r>
            <w:r w:rsidR="005C1F1C">
              <w:rPr>
                <w:rFonts w:cs="Arial"/>
                <w:bCs/>
                <w:sz w:val="18"/>
              </w:rPr>
              <w:t>Addition of MCPTT test case 5.8 to the MCX ATS with MCX-NR5GC model</w:t>
            </w:r>
            <w:r w:rsidR="00A051C2">
              <w:rPr>
                <w:rFonts w:cs="Arial"/>
                <w:bCs/>
                <w:sz w:val="18"/>
              </w:rPr>
              <w:fldChar w:fldCharType="end"/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A2D0B5" w14:textId="77777777" w:rsidR="007328AC" w:rsidRDefault="007328AC">
      <w:r>
        <w:separator/>
      </w:r>
    </w:p>
  </w:endnote>
  <w:endnote w:type="continuationSeparator" w:id="0">
    <w:p w14:paraId="0AD38018" w14:textId="77777777" w:rsidR="007328AC" w:rsidRDefault="007328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21F63C" w14:textId="77777777" w:rsidR="007328AC" w:rsidRDefault="007328AC">
      <w:r>
        <w:separator/>
      </w:r>
    </w:p>
  </w:footnote>
  <w:footnote w:type="continuationSeparator" w:id="0">
    <w:p w14:paraId="3E52AD6A" w14:textId="77777777" w:rsidR="007328AC" w:rsidRDefault="007328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000000"/>
        <w:lang w:val="es-ES"/>
      </w:rPr>
    </w:lvl>
  </w:abstractNum>
  <w:abstractNum w:abstractNumId="1" w15:restartNumberingAfterBreak="0">
    <w:nsid w:val="12F27192"/>
    <w:multiLevelType w:val="hybridMultilevel"/>
    <w:tmpl w:val="2DD491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2DFB2B64"/>
    <w:multiLevelType w:val="hybridMultilevel"/>
    <w:tmpl w:val="18FCBCB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46402A"/>
    <w:multiLevelType w:val="hybridMultilevel"/>
    <w:tmpl w:val="AE9645DC"/>
    <w:lvl w:ilvl="0" w:tplc="8A44FC8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821503374">
    <w:abstractNumId w:val="5"/>
  </w:num>
  <w:num w:numId="2" w16cid:durableId="37474533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95939603">
    <w:abstractNumId w:val="2"/>
  </w:num>
  <w:num w:numId="4" w16cid:durableId="768892157">
    <w:abstractNumId w:val="5"/>
  </w:num>
  <w:num w:numId="5" w16cid:durableId="1349990339">
    <w:abstractNumId w:val="0"/>
  </w:num>
  <w:num w:numId="6" w16cid:durableId="2051607202">
    <w:abstractNumId w:val="3"/>
  </w:num>
  <w:num w:numId="7" w16cid:durableId="1195735073">
    <w:abstractNumId w:val="4"/>
  </w:num>
  <w:num w:numId="8" w16cid:durableId="11556036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316"/>
    <w:rsid w:val="000026A4"/>
    <w:rsid w:val="00003972"/>
    <w:rsid w:val="00007D89"/>
    <w:rsid w:val="000152EC"/>
    <w:rsid w:val="00015F49"/>
    <w:rsid w:val="000213D4"/>
    <w:rsid w:val="00021EE4"/>
    <w:rsid w:val="00022E4A"/>
    <w:rsid w:val="00023C14"/>
    <w:rsid w:val="000259C9"/>
    <w:rsid w:val="0003324F"/>
    <w:rsid w:val="000333D0"/>
    <w:rsid w:val="00036DC1"/>
    <w:rsid w:val="0004129B"/>
    <w:rsid w:val="00042805"/>
    <w:rsid w:val="000568E3"/>
    <w:rsid w:val="00061DEE"/>
    <w:rsid w:val="00061FFA"/>
    <w:rsid w:val="00062530"/>
    <w:rsid w:val="0006657B"/>
    <w:rsid w:val="00073A90"/>
    <w:rsid w:val="00076D1B"/>
    <w:rsid w:val="000801D2"/>
    <w:rsid w:val="00082BCD"/>
    <w:rsid w:val="00087BF1"/>
    <w:rsid w:val="000966B6"/>
    <w:rsid w:val="00096FE8"/>
    <w:rsid w:val="000A1295"/>
    <w:rsid w:val="000A261A"/>
    <w:rsid w:val="000A2DD9"/>
    <w:rsid w:val="000A44C2"/>
    <w:rsid w:val="000A6394"/>
    <w:rsid w:val="000A7643"/>
    <w:rsid w:val="000B0149"/>
    <w:rsid w:val="000B2909"/>
    <w:rsid w:val="000B4BB9"/>
    <w:rsid w:val="000B71AD"/>
    <w:rsid w:val="000B7FED"/>
    <w:rsid w:val="000C038A"/>
    <w:rsid w:val="000C0E0D"/>
    <w:rsid w:val="000C20FF"/>
    <w:rsid w:val="000C319C"/>
    <w:rsid w:val="000C6598"/>
    <w:rsid w:val="000C66A6"/>
    <w:rsid w:val="000D44B3"/>
    <w:rsid w:val="000D588D"/>
    <w:rsid w:val="000D59EF"/>
    <w:rsid w:val="000E0D26"/>
    <w:rsid w:val="000E1E55"/>
    <w:rsid w:val="000E5D6C"/>
    <w:rsid w:val="000F00C7"/>
    <w:rsid w:val="000F015E"/>
    <w:rsid w:val="000F135A"/>
    <w:rsid w:val="000F6606"/>
    <w:rsid w:val="00102F74"/>
    <w:rsid w:val="001041E7"/>
    <w:rsid w:val="001078DD"/>
    <w:rsid w:val="00110E52"/>
    <w:rsid w:val="0011207B"/>
    <w:rsid w:val="00112BB1"/>
    <w:rsid w:val="001148E4"/>
    <w:rsid w:val="00121EB1"/>
    <w:rsid w:val="001234CD"/>
    <w:rsid w:val="00123B9B"/>
    <w:rsid w:val="0012787C"/>
    <w:rsid w:val="0012790B"/>
    <w:rsid w:val="001301F5"/>
    <w:rsid w:val="00131EA5"/>
    <w:rsid w:val="00143A57"/>
    <w:rsid w:val="00145398"/>
    <w:rsid w:val="001459EF"/>
    <w:rsid w:val="00145D43"/>
    <w:rsid w:val="00150768"/>
    <w:rsid w:val="0015350A"/>
    <w:rsid w:val="00155216"/>
    <w:rsid w:val="0015614B"/>
    <w:rsid w:val="001607E4"/>
    <w:rsid w:val="00161662"/>
    <w:rsid w:val="0016390F"/>
    <w:rsid w:val="001725FD"/>
    <w:rsid w:val="001802B5"/>
    <w:rsid w:val="00180DEA"/>
    <w:rsid w:val="0018242C"/>
    <w:rsid w:val="00184F04"/>
    <w:rsid w:val="0018751F"/>
    <w:rsid w:val="001904A1"/>
    <w:rsid w:val="00192200"/>
    <w:rsid w:val="00192C46"/>
    <w:rsid w:val="001952CF"/>
    <w:rsid w:val="001A08B3"/>
    <w:rsid w:val="001A0C87"/>
    <w:rsid w:val="001A258E"/>
    <w:rsid w:val="001A5AC3"/>
    <w:rsid w:val="001A72E9"/>
    <w:rsid w:val="001A7B60"/>
    <w:rsid w:val="001B0DAB"/>
    <w:rsid w:val="001B52F0"/>
    <w:rsid w:val="001B64AA"/>
    <w:rsid w:val="001B7A65"/>
    <w:rsid w:val="001C5666"/>
    <w:rsid w:val="001D262C"/>
    <w:rsid w:val="001D4C8C"/>
    <w:rsid w:val="001D74A3"/>
    <w:rsid w:val="001E2627"/>
    <w:rsid w:val="001E41F3"/>
    <w:rsid w:val="001E751D"/>
    <w:rsid w:val="001E790C"/>
    <w:rsid w:val="001F0D8F"/>
    <w:rsid w:val="001F2C28"/>
    <w:rsid w:val="001F3342"/>
    <w:rsid w:val="001F375F"/>
    <w:rsid w:val="001F428B"/>
    <w:rsid w:val="001F552C"/>
    <w:rsid w:val="00207C1F"/>
    <w:rsid w:val="00207C96"/>
    <w:rsid w:val="002102B6"/>
    <w:rsid w:val="002110A2"/>
    <w:rsid w:val="002130AF"/>
    <w:rsid w:val="00214786"/>
    <w:rsid w:val="00215336"/>
    <w:rsid w:val="0021651D"/>
    <w:rsid w:val="00220D46"/>
    <w:rsid w:val="002222AA"/>
    <w:rsid w:val="00224561"/>
    <w:rsid w:val="00225391"/>
    <w:rsid w:val="0023203E"/>
    <w:rsid w:val="002321AD"/>
    <w:rsid w:val="00235C83"/>
    <w:rsid w:val="00252BCA"/>
    <w:rsid w:val="00253C81"/>
    <w:rsid w:val="00253E33"/>
    <w:rsid w:val="0026004D"/>
    <w:rsid w:val="002640DD"/>
    <w:rsid w:val="00264C40"/>
    <w:rsid w:val="00265769"/>
    <w:rsid w:val="00266058"/>
    <w:rsid w:val="00266EB8"/>
    <w:rsid w:val="00272C27"/>
    <w:rsid w:val="00275D12"/>
    <w:rsid w:val="00275E6B"/>
    <w:rsid w:val="00275F33"/>
    <w:rsid w:val="00281795"/>
    <w:rsid w:val="0028238E"/>
    <w:rsid w:val="0028349C"/>
    <w:rsid w:val="00283765"/>
    <w:rsid w:val="0028401E"/>
    <w:rsid w:val="00284FEB"/>
    <w:rsid w:val="00285D51"/>
    <w:rsid w:val="002860C4"/>
    <w:rsid w:val="00297FC5"/>
    <w:rsid w:val="002A006C"/>
    <w:rsid w:val="002A4CFC"/>
    <w:rsid w:val="002B029C"/>
    <w:rsid w:val="002B05D3"/>
    <w:rsid w:val="002B0618"/>
    <w:rsid w:val="002B1BC7"/>
    <w:rsid w:val="002B22AB"/>
    <w:rsid w:val="002B2DAE"/>
    <w:rsid w:val="002B328B"/>
    <w:rsid w:val="002B4FE6"/>
    <w:rsid w:val="002B56B2"/>
    <w:rsid w:val="002B5741"/>
    <w:rsid w:val="002B77D7"/>
    <w:rsid w:val="002C234B"/>
    <w:rsid w:val="002C318D"/>
    <w:rsid w:val="002D5F1E"/>
    <w:rsid w:val="002E0317"/>
    <w:rsid w:val="002E1921"/>
    <w:rsid w:val="002E3A86"/>
    <w:rsid w:val="002E472E"/>
    <w:rsid w:val="002F2416"/>
    <w:rsid w:val="002F5444"/>
    <w:rsid w:val="00300499"/>
    <w:rsid w:val="00300A0F"/>
    <w:rsid w:val="00301733"/>
    <w:rsid w:val="003020D1"/>
    <w:rsid w:val="00304483"/>
    <w:rsid w:val="00305409"/>
    <w:rsid w:val="00305C2D"/>
    <w:rsid w:val="0032635E"/>
    <w:rsid w:val="00326F53"/>
    <w:rsid w:val="003315DD"/>
    <w:rsid w:val="00333C78"/>
    <w:rsid w:val="00334685"/>
    <w:rsid w:val="00341211"/>
    <w:rsid w:val="003428E2"/>
    <w:rsid w:val="003471E0"/>
    <w:rsid w:val="00347892"/>
    <w:rsid w:val="00355AC4"/>
    <w:rsid w:val="003609EF"/>
    <w:rsid w:val="00360BBE"/>
    <w:rsid w:val="0036231A"/>
    <w:rsid w:val="00364E5E"/>
    <w:rsid w:val="00373AEC"/>
    <w:rsid w:val="00374DD4"/>
    <w:rsid w:val="00375705"/>
    <w:rsid w:val="00376023"/>
    <w:rsid w:val="003821FB"/>
    <w:rsid w:val="00382942"/>
    <w:rsid w:val="00383856"/>
    <w:rsid w:val="003910FE"/>
    <w:rsid w:val="00394234"/>
    <w:rsid w:val="0039663B"/>
    <w:rsid w:val="0039696F"/>
    <w:rsid w:val="00397155"/>
    <w:rsid w:val="00397BC2"/>
    <w:rsid w:val="003A1C42"/>
    <w:rsid w:val="003A364D"/>
    <w:rsid w:val="003A5400"/>
    <w:rsid w:val="003A5FC4"/>
    <w:rsid w:val="003A673E"/>
    <w:rsid w:val="003B2271"/>
    <w:rsid w:val="003B284D"/>
    <w:rsid w:val="003B606F"/>
    <w:rsid w:val="003B6DDC"/>
    <w:rsid w:val="003C20CB"/>
    <w:rsid w:val="003C3184"/>
    <w:rsid w:val="003C3C06"/>
    <w:rsid w:val="003D23FA"/>
    <w:rsid w:val="003D30E2"/>
    <w:rsid w:val="003D4EF2"/>
    <w:rsid w:val="003D5C7D"/>
    <w:rsid w:val="003E1A36"/>
    <w:rsid w:val="003E1C65"/>
    <w:rsid w:val="003E454C"/>
    <w:rsid w:val="003E5E16"/>
    <w:rsid w:val="003E6A79"/>
    <w:rsid w:val="003E711B"/>
    <w:rsid w:val="003E779F"/>
    <w:rsid w:val="003F3719"/>
    <w:rsid w:val="003F4850"/>
    <w:rsid w:val="003F7C27"/>
    <w:rsid w:val="00401144"/>
    <w:rsid w:val="00401B68"/>
    <w:rsid w:val="00403C53"/>
    <w:rsid w:val="00406A04"/>
    <w:rsid w:val="00410371"/>
    <w:rsid w:val="00411BE2"/>
    <w:rsid w:val="00421A92"/>
    <w:rsid w:val="004222D3"/>
    <w:rsid w:val="00423940"/>
    <w:rsid w:val="004242F1"/>
    <w:rsid w:val="00425C30"/>
    <w:rsid w:val="0042632C"/>
    <w:rsid w:val="004318BA"/>
    <w:rsid w:val="00433EC3"/>
    <w:rsid w:val="00434080"/>
    <w:rsid w:val="00435796"/>
    <w:rsid w:val="00441A8B"/>
    <w:rsid w:val="004715D9"/>
    <w:rsid w:val="004760A5"/>
    <w:rsid w:val="0048090B"/>
    <w:rsid w:val="004837E9"/>
    <w:rsid w:val="0048387A"/>
    <w:rsid w:val="00485CE8"/>
    <w:rsid w:val="00487937"/>
    <w:rsid w:val="004944C7"/>
    <w:rsid w:val="004A12F5"/>
    <w:rsid w:val="004A437D"/>
    <w:rsid w:val="004A4CA7"/>
    <w:rsid w:val="004A4CE4"/>
    <w:rsid w:val="004B0243"/>
    <w:rsid w:val="004B12BD"/>
    <w:rsid w:val="004B53B0"/>
    <w:rsid w:val="004B755A"/>
    <w:rsid w:val="004B75B7"/>
    <w:rsid w:val="004C338B"/>
    <w:rsid w:val="004C619E"/>
    <w:rsid w:val="004D4BF5"/>
    <w:rsid w:val="004D71AC"/>
    <w:rsid w:val="004E0BDA"/>
    <w:rsid w:val="004E322D"/>
    <w:rsid w:val="004E4A3F"/>
    <w:rsid w:val="004E75EF"/>
    <w:rsid w:val="004F012A"/>
    <w:rsid w:val="004F334F"/>
    <w:rsid w:val="004F7006"/>
    <w:rsid w:val="004F7EFF"/>
    <w:rsid w:val="0050515E"/>
    <w:rsid w:val="00506C78"/>
    <w:rsid w:val="00507BCD"/>
    <w:rsid w:val="005141D9"/>
    <w:rsid w:val="00514A33"/>
    <w:rsid w:val="0051580D"/>
    <w:rsid w:val="00515D2B"/>
    <w:rsid w:val="0052042E"/>
    <w:rsid w:val="00520C56"/>
    <w:rsid w:val="00523677"/>
    <w:rsid w:val="00523CC3"/>
    <w:rsid w:val="00524373"/>
    <w:rsid w:val="0052516C"/>
    <w:rsid w:val="00525BFE"/>
    <w:rsid w:val="00526B7D"/>
    <w:rsid w:val="00527FBB"/>
    <w:rsid w:val="00531E56"/>
    <w:rsid w:val="005351D8"/>
    <w:rsid w:val="00535985"/>
    <w:rsid w:val="00536A6B"/>
    <w:rsid w:val="0053725F"/>
    <w:rsid w:val="0053792E"/>
    <w:rsid w:val="00544C74"/>
    <w:rsid w:val="00546A6B"/>
    <w:rsid w:val="00547111"/>
    <w:rsid w:val="00547645"/>
    <w:rsid w:val="0055002B"/>
    <w:rsid w:val="005502E0"/>
    <w:rsid w:val="00550976"/>
    <w:rsid w:val="005536F4"/>
    <w:rsid w:val="005544C3"/>
    <w:rsid w:val="00556D1A"/>
    <w:rsid w:val="005601F1"/>
    <w:rsid w:val="00561711"/>
    <w:rsid w:val="00562C03"/>
    <w:rsid w:val="00562FC1"/>
    <w:rsid w:val="00564069"/>
    <w:rsid w:val="00566EBC"/>
    <w:rsid w:val="00572006"/>
    <w:rsid w:val="005744EE"/>
    <w:rsid w:val="00577FE9"/>
    <w:rsid w:val="0058307D"/>
    <w:rsid w:val="00590C5D"/>
    <w:rsid w:val="00590CAC"/>
    <w:rsid w:val="005929B1"/>
    <w:rsid w:val="00592D74"/>
    <w:rsid w:val="005A4CE0"/>
    <w:rsid w:val="005A6C67"/>
    <w:rsid w:val="005B0C79"/>
    <w:rsid w:val="005B0E32"/>
    <w:rsid w:val="005B2BDC"/>
    <w:rsid w:val="005B39DB"/>
    <w:rsid w:val="005C06BD"/>
    <w:rsid w:val="005C1F1C"/>
    <w:rsid w:val="005C420E"/>
    <w:rsid w:val="005C577E"/>
    <w:rsid w:val="005C7BA9"/>
    <w:rsid w:val="005D6F68"/>
    <w:rsid w:val="005E2C44"/>
    <w:rsid w:val="005E58C5"/>
    <w:rsid w:val="005F1175"/>
    <w:rsid w:val="005F2D7A"/>
    <w:rsid w:val="005F2EB7"/>
    <w:rsid w:val="005F3A04"/>
    <w:rsid w:val="00601D66"/>
    <w:rsid w:val="00603576"/>
    <w:rsid w:val="00603A7B"/>
    <w:rsid w:val="006054B7"/>
    <w:rsid w:val="00607913"/>
    <w:rsid w:val="0061180B"/>
    <w:rsid w:val="00620093"/>
    <w:rsid w:val="00621188"/>
    <w:rsid w:val="0062226B"/>
    <w:rsid w:val="00622653"/>
    <w:rsid w:val="006257ED"/>
    <w:rsid w:val="00626203"/>
    <w:rsid w:val="00626544"/>
    <w:rsid w:val="0062739B"/>
    <w:rsid w:val="006273C5"/>
    <w:rsid w:val="00635690"/>
    <w:rsid w:val="00641ED6"/>
    <w:rsid w:val="00643908"/>
    <w:rsid w:val="0064516F"/>
    <w:rsid w:val="00645EE5"/>
    <w:rsid w:val="0065193E"/>
    <w:rsid w:val="0065202D"/>
    <w:rsid w:val="00653DE4"/>
    <w:rsid w:val="006621B9"/>
    <w:rsid w:val="006624FA"/>
    <w:rsid w:val="006627E7"/>
    <w:rsid w:val="00663AE5"/>
    <w:rsid w:val="0066440D"/>
    <w:rsid w:val="00665936"/>
    <w:rsid w:val="00665C47"/>
    <w:rsid w:val="00666A6C"/>
    <w:rsid w:val="00675F6A"/>
    <w:rsid w:val="006804A0"/>
    <w:rsid w:val="006805A5"/>
    <w:rsid w:val="00682723"/>
    <w:rsid w:val="006836EA"/>
    <w:rsid w:val="00691586"/>
    <w:rsid w:val="00691655"/>
    <w:rsid w:val="00695808"/>
    <w:rsid w:val="0069689D"/>
    <w:rsid w:val="00696EAF"/>
    <w:rsid w:val="006975E3"/>
    <w:rsid w:val="00697D85"/>
    <w:rsid w:val="006A274A"/>
    <w:rsid w:val="006A5819"/>
    <w:rsid w:val="006A6C22"/>
    <w:rsid w:val="006A767A"/>
    <w:rsid w:val="006B0DC3"/>
    <w:rsid w:val="006B2CEA"/>
    <w:rsid w:val="006B2E6A"/>
    <w:rsid w:val="006B46FB"/>
    <w:rsid w:val="006B5592"/>
    <w:rsid w:val="006C079A"/>
    <w:rsid w:val="006C3001"/>
    <w:rsid w:val="006C51C6"/>
    <w:rsid w:val="006D4DFA"/>
    <w:rsid w:val="006E0DBD"/>
    <w:rsid w:val="006E21FB"/>
    <w:rsid w:val="006E5C09"/>
    <w:rsid w:val="006E6040"/>
    <w:rsid w:val="006E6499"/>
    <w:rsid w:val="006F040A"/>
    <w:rsid w:val="006F0F47"/>
    <w:rsid w:val="006F3DB0"/>
    <w:rsid w:val="006F6115"/>
    <w:rsid w:val="0070677D"/>
    <w:rsid w:val="0071292F"/>
    <w:rsid w:val="00717171"/>
    <w:rsid w:val="00720B3C"/>
    <w:rsid w:val="00720E0E"/>
    <w:rsid w:val="007217DE"/>
    <w:rsid w:val="0072189A"/>
    <w:rsid w:val="00725A73"/>
    <w:rsid w:val="007306CA"/>
    <w:rsid w:val="0073112A"/>
    <w:rsid w:val="007328AC"/>
    <w:rsid w:val="007330F1"/>
    <w:rsid w:val="00733252"/>
    <w:rsid w:val="00733D8D"/>
    <w:rsid w:val="00745C21"/>
    <w:rsid w:val="00746C59"/>
    <w:rsid w:val="007476D3"/>
    <w:rsid w:val="007556CF"/>
    <w:rsid w:val="00755FDE"/>
    <w:rsid w:val="00763782"/>
    <w:rsid w:val="00766C95"/>
    <w:rsid w:val="00767C10"/>
    <w:rsid w:val="007718F3"/>
    <w:rsid w:val="0077569E"/>
    <w:rsid w:val="00777595"/>
    <w:rsid w:val="00780A51"/>
    <w:rsid w:val="0078208B"/>
    <w:rsid w:val="00785AFF"/>
    <w:rsid w:val="00791FBD"/>
    <w:rsid w:val="00792342"/>
    <w:rsid w:val="007946CB"/>
    <w:rsid w:val="00795B90"/>
    <w:rsid w:val="00796887"/>
    <w:rsid w:val="007977A8"/>
    <w:rsid w:val="00797CBA"/>
    <w:rsid w:val="007A09A2"/>
    <w:rsid w:val="007A3538"/>
    <w:rsid w:val="007A6723"/>
    <w:rsid w:val="007A6DB4"/>
    <w:rsid w:val="007A6DE5"/>
    <w:rsid w:val="007A78A3"/>
    <w:rsid w:val="007B0F48"/>
    <w:rsid w:val="007B15B0"/>
    <w:rsid w:val="007B1D33"/>
    <w:rsid w:val="007B512A"/>
    <w:rsid w:val="007C2097"/>
    <w:rsid w:val="007D3784"/>
    <w:rsid w:val="007D45D3"/>
    <w:rsid w:val="007D6A07"/>
    <w:rsid w:val="007E1750"/>
    <w:rsid w:val="007E1969"/>
    <w:rsid w:val="007E279B"/>
    <w:rsid w:val="007E5BB0"/>
    <w:rsid w:val="007E636D"/>
    <w:rsid w:val="007E641C"/>
    <w:rsid w:val="007F0201"/>
    <w:rsid w:val="007F13B9"/>
    <w:rsid w:val="007F3C0A"/>
    <w:rsid w:val="007F474B"/>
    <w:rsid w:val="007F7259"/>
    <w:rsid w:val="008040A8"/>
    <w:rsid w:val="00805C6A"/>
    <w:rsid w:val="00810888"/>
    <w:rsid w:val="00810E3F"/>
    <w:rsid w:val="0081139F"/>
    <w:rsid w:val="0081205B"/>
    <w:rsid w:val="008153F6"/>
    <w:rsid w:val="00815A54"/>
    <w:rsid w:val="00817D63"/>
    <w:rsid w:val="00821BA3"/>
    <w:rsid w:val="00822FAB"/>
    <w:rsid w:val="00825361"/>
    <w:rsid w:val="008274CE"/>
    <w:rsid w:val="00827959"/>
    <w:rsid w:val="008279FA"/>
    <w:rsid w:val="00840530"/>
    <w:rsid w:val="0084069F"/>
    <w:rsid w:val="00841D4B"/>
    <w:rsid w:val="0084293F"/>
    <w:rsid w:val="00842CEA"/>
    <w:rsid w:val="008432AF"/>
    <w:rsid w:val="00851BC0"/>
    <w:rsid w:val="00852DCB"/>
    <w:rsid w:val="008626E7"/>
    <w:rsid w:val="00863B4B"/>
    <w:rsid w:val="008652CF"/>
    <w:rsid w:val="008674BB"/>
    <w:rsid w:val="0087045B"/>
    <w:rsid w:val="00870EE7"/>
    <w:rsid w:val="0087175A"/>
    <w:rsid w:val="00884C81"/>
    <w:rsid w:val="008861FC"/>
    <w:rsid w:val="008863B9"/>
    <w:rsid w:val="00887C79"/>
    <w:rsid w:val="0089119F"/>
    <w:rsid w:val="00892B08"/>
    <w:rsid w:val="0089507B"/>
    <w:rsid w:val="008953B3"/>
    <w:rsid w:val="00895812"/>
    <w:rsid w:val="00897D7A"/>
    <w:rsid w:val="00897EF8"/>
    <w:rsid w:val="00897FA4"/>
    <w:rsid w:val="008A45A6"/>
    <w:rsid w:val="008A5271"/>
    <w:rsid w:val="008B65D7"/>
    <w:rsid w:val="008D13FF"/>
    <w:rsid w:val="008D33B6"/>
    <w:rsid w:val="008D3CCC"/>
    <w:rsid w:val="008D4170"/>
    <w:rsid w:val="008E3CA3"/>
    <w:rsid w:val="008E6B54"/>
    <w:rsid w:val="008F03C7"/>
    <w:rsid w:val="008F1EDD"/>
    <w:rsid w:val="008F2C3A"/>
    <w:rsid w:val="008F2F74"/>
    <w:rsid w:val="008F3789"/>
    <w:rsid w:val="008F686C"/>
    <w:rsid w:val="00900A36"/>
    <w:rsid w:val="00902AC8"/>
    <w:rsid w:val="0091184F"/>
    <w:rsid w:val="009148DE"/>
    <w:rsid w:val="00916D20"/>
    <w:rsid w:val="0092191E"/>
    <w:rsid w:val="00923A09"/>
    <w:rsid w:val="0093061C"/>
    <w:rsid w:val="00934681"/>
    <w:rsid w:val="009371D4"/>
    <w:rsid w:val="00937AC2"/>
    <w:rsid w:val="00940BF4"/>
    <w:rsid w:val="00941992"/>
    <w:rsid w:val="00941E30"/>
    <w:rsid w:val="00951C86"/>
    <w:rsid w:val="009526F9"/>
    <w:rsid w:val="00962E38"/>
    <w:rsid w:val="00970E6A"/>
    <w:rsid w:val="009777D9"/>
    <w:rsid w:val="009777E2"/>
    <w:rsid w:val="00982CBC"/>
    <w:rsid w:val="00984881"/>
    <w:rsid w:val="009876F1"/>
    <w:rsid w:val="00991B88"/>
    <w:rsid w:val="009958D2"/>
    <w:rsid w:val="00997FE8"/>
    <w:rsid w:val="009A1BA7"/>
    <w:rsid w:val="009A42FF"/>
    <w:rsid w:val="009A4BCD"/>
    <w:rsid w:val="009A55FD"/>
    <w:rsid w:val="009A5753"/>
    <w:rsid w:val="009A579D"/>
    <w:rsid w:val="009A71B6"/>
    <w:rsid w:val="009B244C"/>
    <w:rsid w:val="009C6186"/>
    <w:rsid w:val="009C7978"/>
    <w:rsid w:val="009D3791"/>
    <w:rsid w:val="009D4733"/>
    <w:rsid w:val="009D52B8"/>
    <w:rsid w:val="009D5F94"/>
    <w:rsid w:val="009D6542"/>
    <w:rsid w:val="009D7161"/>
    <w:rsid w:val="009E0375"/>
    <w:rsid w:val="009E0B17"/>
    <w:rsid w:val="009E196B"/>
    <w:rsid w:val="009E3297"/>
    <w:rsid w:val="009E5299"/>
    <w:rsid w:val="009E52A3"/>
    <w:rsid w:val="009E7581"/>
    <w:rsid w:val="009F1BA2"/>
    <w:rsid w:val="009F29B3"/>
    <w:rsid w:val="009F611D"/>
    <w:rsid w:val="009F6E91"/>
    <w:rsid w:val="009F6F4C"/>
    <w:rsid w:val="009F734F"/>
    <w:rsid w:val="009F7CC4"/>
    <w:rsid w:val="00A051C2"/>
    <w:rsid w:val="00A14494"/>
    <w:rsid w:val="00A22414"/>
    <w:rsid w:val="00A246B6"/>
    <w:rsid w:val="00A26E3B"/>
    <w:rsid w:val="00A30855"/>
    <w:rsid w:val="00A30A10"/>
    <w:rsid w:val="00A31D1E"/>
    <w:rsid w:val="00A32194"/>
    <w:rsid w:val="00A3527A"/>
    <w:rsid w:val="00A3589E"/>
    <w:rsid w:val="00A43460"/>
    <w:rsid w:val="00A436A1"/>
    <w:rsid w:val="00A444D7"/>
    <w:rsid w:val="00A4601E"/>
    <w:rsid w:val="00A4604A"/>
    <w:rsid w:val="00A477FB"/>
    <w:rsid w:val="00A47E70"/>
    <w:rsid w:val="00A50CF0"/>
    <w:rsid w:val="00A5213A"/>
    <w:rsid w:val="00A561DD"/>
    <w:rsid w:val="00A573C1"/>
    <w:rsid w:val="00A60300"/>
    <w:rsid w:val="00A60831"/>
    <w:rsid w:val="00A6135A"/>
    <w:rsid w:val="00A67C0E"/>
    <w:rsid w:val="00A7139C"/>
    <w:rsid w:val="00A742FC"/>
    <w:rsid w:val="00A7671C"/>
    <w:rsid w:val="00A80311"/>
    <w:rsid w:val="00A80B74"/>
    <w:rsid w:val="00A81A23"/>
    <w:rsid w:val="00A82965"/>
    <w:rsid w:val="00A82DD9"/>
    <w:rsid w:val="00A94E77"/>
    <w:rsid w:val="00A95BA2"/>
    <w:rsid w:val="00AA103B"/>
    <w:rsid w:val="00AA1545"/>
    <w:rsid w:val="00AA2CBC"/>
    <w:rsid w:val="00AA331F"/>
    <w:rsid w:val="00AA4BFE"/>
    <w:rsid w:val="00AA7AA6"/>
    <w:rsid w:val="00AB23C3"/>
    <w:rsid w:val="00AB78E2"/>
    <w:rsid w:val="00AC015C"/>
    <w:rsid w:val="00AC1770"/>
    <w:rsid w:val="00AC2FE1"/>
    <w:rsid w:val="00AC3BCB"/>
    <w:rsid w:val="00AC4479"/>
    <w:rsid w:val="00AC5196"/>
    <w:rsid w:val="00AC5820"/>
    <w:rsid w:val="00AC63E6"/>
    <w:rsid w:val="00AD1CD8"/>
    <w:rsid w:val="00AD2315"/>
    <w:rsid w:val="00AD3DFD"/>
    <w:rsid w:val="00AD48BF"/>
    <w:rsid w:val="00AD6985"/>
    <w:rsid w:val="00AD7F06"/>
    <w:rsid w:val="00AE0B54"/>
    <w:rsid w:val="00AE5142"/>
    <w:rsid w:val="00AE6AA6"/>
    <w:rsid w:val="00AF093E"/>
    <w:rsid w:val="00AF2F3F"/>
    <w:rsid w:val="00B0233C"/>
    <w:rsid w:val="00B0381F"/>
    <w:rsid w:val="00B06E78"/>
    <w:rsid w:val="00B07052"/>
    <w:rsid w:val="00B13F44"/>
    <w:rsid w:val="00B13FAA"/>
    <w:rsid w:val="00B14D8B"/>
    <w:rsid w:val="00B17EE9"/>
    <w:rsid w:val="00B22772"/>
    <w:rsid w:val="00B22A87"/>
    <w:rsid w:val="00B24188"/>
    <w:rsid w:val="00B252C9"/>
    <w:rsid w:val="00B2547E"/>
    <w:rsid w:val="00B258BB"/>
    <w:rsid w:val="00B26181"/>
    <w:rsid w:val="00B30E3B"/>
    <w:rsid w:val="00B32297"/>
    <w:rsid w:val="00B4741C"/>
    <w:rsid w:val="00B47C54"/>
    <w:rsid w:val="00B5037A"/>
    <w:rsid w:val="00B51C78"/>
    <w:rsid w:val="00B51FE2"/>
    <w:rsid w:val="00B601F2"/>
    <w:rsid w:val="00B60F1A"/>
    <w:rsid w:val="00B64C65"/>
    <w:rsid w:val="00B65A1F"/>
    <w:rsid w:val="00B67B97"/>
    <w:rsid w:val="00B71226"/>
    <w:rsid w:val="00B74C60"/>
    <w:rsid w:val="00B76419"/>
    <w:rsid w:val="00B77DBB"/>
    <w:rsid w:val="00B821B3"/>
    <w:rsid w:val="00B8555D"/>
    <w:rsid w:val="00B91958"/>
    <w:rsid w:val="00B932AE"/>
    <w:rsid w:val="00B954C0"/>
    <w:rsid w:val="00B968C8"/>
    <w:rsid w:val="00BA2046"/>
    <w:rsid w:val="00BA3EC5"/>
    <w:rsid w:val="00BA4B7D"/>
    <w:rsid w:val="00BA5160"/>
    <w:rsid w:val="00BA51D9"/>
    <w:rsid w:val="00BB0817"/>
    <w:rsid w:val="00BB2C57"/>
    <w:rsid w:val="00BB5DFC"/>
    <w:rsid w:val="00BC117B"/>
    <w:rsid w:val="00BC1AC0"/>
    <w:rsid w:val="00BC27FD"/>
    <w:rsid w:val="00BC3E97"/>
    <w:rsid w:val="00BC580C"/>
    <w:rsid w:val="00BC70FA"/>
    <w:rsid w:val="00BD00F5"/>
    <w:rsid w:val="00BD12DA"/>
    <w:rsid w:val="00BD279D"/>
    <w:rsid w:val="00BD36AE"/>
    <w:rsid w:val="00BD4E45"/>
    <w:rsid w:val="00BD637E"/>
    <w:rsid w:val="00BD6BB8"/>
    <w:rsid w:val="00BF01AE"/>
    <w:rsid w:val="00BF0935"/>
    <w:rsid w:val="00BF0D0B"/>
    <w:rsid w:val="00BF3D71"/>
    <w:rsid w:val="00BF54AD"/>
    <w:rsid w:val="00BF6ED7"/>
    <w:rsid w:val="00C0102D"/>
    <w:rsid w:val="00C02D13"/>
    <w:rsid w:val="00C04D75"/>
    <w:rsid w:val="00C11211"/>
    <w:rsid w:val="00C156FD"/>
    <w:rsid w:val="00C16B29"/>
    <w:rsid w:val="00C16CF4"/>
    <w:rsid w:val="00C20CA2"/>
    <w:rsid w:val="00C2141E"/>
    <w:rsid w:val="00C21CF3"/>
    <w:rsid w:val="00C22435"/>
    <w:rsid w:val="00C23C45"/>
    <w:rsid w:val="00C26E37"/>
    <w:rsid w:val="00C26E6D"/>
    <w:rsid w:val="00C357E2"/>
    <w:rsid w:val="00C44DEB"/>
    <w:rsid w:val="00C46A51"/>
    <w:rsid w:val="00C503C4"/>
    <w:rsid w:val="00C5621A"/>
    <w:rsid w:val="00C57747"/>
    <w:rsid w:val="00C63429"/>
    <w:rsid w:val="00C635EB"/>
    <w:rsid w:val="00C66BA2"/>
    <w:rsid w:val="00C679BC"/>
    <w:rsid w:val="00C7139B"/>
    <w:rsid w:val="00C74298"/>
    <w:rsid w:val="00C7626F"/>
    <w:rsid w:val="00C8112A"/>
    <w:rsid w:val="00C870F6"/>
    <w:rsid w:val="00C94FED"/>
    <w:rsid w:val="00C952C6"/>
    <w:rsid w:val="00C95985"/>
    <w:rsid w:val="00C97BED"/>
    <w:rsid w:val="00C97C8C"/>
    <w:rsid w:val="00CA62AA"/>
    <w:rsid w:val="00CB25FF"/>
    <w:rsid w:val="00CC0435"/>
    <w:rsid w:val="00CC5026"/>
    <w:rsid w:val="00CC5CE6"/>
    <w:rsid w:val="00CC6879"/>
    <w:rsid w:val="00CC68D0"/>
    <w:rsid w:val="00CD588F"/>
    <w:rsid w:val="00CD6008"/>
    <w:rsid w:val="00CD6D6E"/>
    <w:rsid w:val="00CD6F80"/>
    <w:rsid w:val="00CE1A2D"/>
    <w:rsid w:val="00CE43A1"/>
    <w:rsid w:val="00CF03F4"/>
    <w:rsid w:val="00CF2647"/>
    <w:rsid w:val="00CF3471"/>
    <w:rsid w:val="00CF4B6E"/>
    <w:rsid w:val="00CF651B"/>
    <w:rsid w:val="00CF7399"/>
    <w:rsid w:val="00CF7D00"/>
    <w:rsid w:val="00D01A1C"/>
    <w:rsid w:val="00D03F9A"/>
    <w:rsid w:val="00D06D51"/>
    <w:rsid w:val="00D072E3"/>
    <w:rsid w:val="00D07E29"/>
    <w:rsid w:val="00D161D4"/>
    <w:rsid w:val="00D23B86"/>
    <w:rsid w:val="00D24991"/>
    <w:rsid w:val="00D26686"/>
    <w:rsid w:val="00D3121A"/>
    <w:rsid w:val="00D32B00"/>
    <w:rsid w:val="00D352D4"/>
    <w:rsid w:val="00D35F68"/>
    <w:rsid w:val="00D37D4E"/>
    <w:rsid w:val="00D4197E"/>
    <w:rsid w:val="00D477A5"/>
    <w:rsid w:val="00D50255"/>
    <w:rsid w:val="00D51F71"/>
    <w:rsid w:val="00D52496"/>
    <w:rsid w:val="00D56F1C"/>
    <w:rsid w:val="00D64AD6"/>
    <w:rsid w:val="00D64AE6"/>
    <w:rsid w:val="00D65012"/>
    <w:rsid w:val="00D66134"/>
    <w:rsid w:val="00D6614F"/>
    <w:rsid w:val="00D66520"/>
    <w:rsid w:val="00D66FF8"/>
    <w:rsid w:val="00D67846"/>
    <w:rsid w:val="00D7083A"/>
    <w:rsid w:val="00D71C14"/>
    <w:rsid w:val="00D75CCE"/>
    <w:rsid w:val="00D75D56"/>
    <w:rsid w:val="00D81163"/>
    <w:rsid w:val="00D84840"/>
    <w:rsid w:val="00D84AE9"/>
    <w:rsid w:val="00D86F02"/>
    <w:rsid w:val="00D87A59"/>
    <w:rsid w:val="00D87FE8"/>
    <w:rsid w:val="00D90CF2"/>
    <w:rsid w:val="00D91E39"/>
    <w:rsid w:val="00D929F7"/>
    <w:rsid w:val="00D9588E"/>
    <w:rsid w:val="00D9722B"/>
    <w:rsid w:val="00D97982"/>
    <w:rsid w:val="00DA319E"/>
    <w:rsid w:val="00DA3B13"/>
    <w:rsid w:val="00DA4A8D"/>
    <w:rsid w:val="00DA5953"/>
    <w:rsid w:val="00DA70F0"/>
    <w:rsid w:val="00DA75DB"/>
    <w:rsid w:val="00DA79E7"/>
    <w:rsid w:val="00DB293D"/>
    <w:rsid w:val="00DC507D"/>
    <w:rsid w:val="00DC7670"/>
    <w:rsid w:val="00DD036B"/>
    <w:rsid w:val="00DD4FBC"/>
    <w:rsid w:val="00DD7B42"/>
    <w:rsid w:val="00DE34CF"/>
    <w:rsid w:val="00DE7AE1"/>
    <w:rsid w:val="00DF12BA"/>
    <w:rsid w:val="00DF362E"/>
    <w:rsid w:val="00DF5BC9"/>
    <w:rsid w:val="00DF6611"/>
    <w:rsid w:val="00DF6F62"/>
    <w:rsid w:val="00E0477F"/>
    <w:rsid w:val="00E13F3D"/>
    <w:rsid w:val="00E217CF"/>
    <w:rsid w:val="00E2499D"/>
    <w:rsid w:val="00E24FD4"/>
    <w:rsid w:val="00E26871"/>
    <w:rsid w:val="00E30203"/>
    <w:rsid w:val="00E3182F"/>
    <w:rsid w:val="00E318C2"/>
    <w:rsid w:val="00E32315"/>
    <w:rsid w:val="00E34898"/>
    <w:rsid w:val="00E34C3A"/>
    <w:rsid w:val="00E3561F"/>
    <w:rsid w:val="00E35E15"/>
    <w:rsid w:val="00E42144"/>
    <w:rsid w:val="00E443F8"/>
    <w:rsid w:val="00E45193"/>
    <w:rsid w:val="00E454CC"/>
    <w:rsid w:val="00E50349"/>
    <w:rsid w:val="00E507A5"/>
    <w:rsid w:val="00E54D0C"/>
    <w:rsid w:val="00E575B4"/>
    <w:rsid w:val="00E60380"/>
    <w:rsid w:val="00E62A24"/>
    <w:rsid w:val="00E6400B"/>
    <w:rsid w:val="00E67F23"/>
    <w:rsid w:val="00E703D5"/>
    <w:rsid w:val="00E73537"/>
    <w:rsid w:val="00E73612"/>
    <w:rsid w:val="00E736A1"/>
    <w:rsid w:val="00E765E4"/>
    <w:rsid w:val="00E8013D"/>
    <w:rsid w:val="00E82AB8"/>
    <w:rsid w:val="00E90D80"/>
    <w:rsid w:val="00E92400"/>
    <w:rsid w:val="00E94CA2"/>
    <w:rsid w:val="00EA0D72"/>
    <w:rsid w:val="00EB09B7"/>
    <w:rsid w:val="00EB22DA"/>
    <w:rsid w:val="00EB6517"/>
    <w:rsid w:val="00EB7D07"/>
    <w:rsid w:val="00EC02AA"/>
    <w:rsid w:val="00EC1351"/>
    <w:rsid w:val="00EC1A4E"/>
    <w:rsid w:val="00EC25C1"/>
    <w:rsid w:val="00EC68D4"/>
    <w:rsid w:val="00ED0B30"/>
    <w:rsid w:val="00ED464A"/>
    <w:rsid w:val="00ED647D"/>
    <w:rsid w:val="00EE09F5"/>
    <w:rsid w:val="00EE0F06"/>
    <w:rsid w:val="00EE1536"/>
    <w:rsid w:val="00EE1B4A"/>
    <w:rsid w:val="00EE2843"/>
    <w:rsid w:val="00EE284B"/>
    <w:rsid w:val="00EE5347"/>
    <w:rsid w:val="00EE7D7C"/>
    <w:rsid w:val="00EF49C2"/>
    <w:rsid w:val="00EF69C6"/>
    <w:rsid w:val="00EF6A27"/>
    <w:rsid w:val="00F01CF0"/>
    <w:rsid w:val="00F1069C"/>
    <w:rsid w:val="00F117DA"/>
    <w:rsid w:val="00F119D9"/>
    <w:rsid w:val="00F136D6"/>
    <w:rsid w:val="00F139CA"/>
    <w:rsid w:val="00F160FC"/>
    <w:rsid w:val="00F170AA"/>
    <w:rsid w:val="00F20F1B"/>
    <w:rsid w:val="00F2191D"/>
    <w:rsid w:val="00F23425"/>
    <w:rsid w:val="00F2409A"/>
    <w:rsid w:val="00F25D98"/>
    <w:rsid w:val="00F2700A"/>
    <w:rsid w:val="00F275D9"/>
    <w:rsid w:val="00F300FB"/>
    <w:rsid w:val="00F34371"/>
    <w:rsid w:val="00F358DB"/>
    <w:rsid w:val="00F36526"/>
    <w:rsid w:val="00F439AE"/>
    <w:rsid w:val="00F4609C"/>
    <w:rsid w:val="00F47208"/>
    <w:rsid w:val="00F47AD8"/>
    <w:rsid w:val="00F50B0C"/>
    <w:rsid w:val="00F51BE2"/>
    <w:rsid w:val="00F52BB4"/>
    <w:rsid w:val="00F54832"/>
    <w:rsid w:val="00F5621D"/>
    <w:rsid w:val="00F60463"/>
    <w:rsid w:val="00F6183C"/>
    <w:rsid w:val="00F62FF2"/>
    <w:rsid w:val="00F63255"/>
    <w:rsid w:val="00F6577D"/>
    <w:rsid w:val="00F666F4"/>
    <w:rsid w:val="00F66C92"/>
    <w:rsid w:val="00F66CD0"/>
    <w:rsid w:val="00F73868"/>
    <w:rsid w:val="00F754C8"/>
    <w:rsid w:val="00F77A35"/>
    <w:rsid w:val="00F8110D"/>
    <w:rsid w:val="00F83472"/>
    <w:rsid w:val="00F84CA6"/>
    <w:rsid w:val="00F872EB"/>
    <w:rsid w:val="00F87CC1"/>
    <w:rsid w:val="00F921F1"/>
    <w:rsid w:val="00F943CA"/>
    <w:rsid w:val="00FA569B"/>
    <w:rsid w:val="00FA7FAC"/>
    <w:rsid w:val="00FB3B74"/>
    <w:rsid w:val="00FB40A6"/>
    <w:rsid w:val="00FB56BA"/>
    <w:rsid w:val="00FB593C"/>
    <w:rsid w:val="00FB6386"/>
    <w:rsid w:val="00FC1C9A"/>
    <w:rsid w:val="00FC3D93"/>
    <w:rsid w:val="00FC62A4"/>
    <w:rsid w:val="00FC6787"/>
    <w:rsid w:val="00FD1594"/>
    <w:rsid w:val="00FD178C"/>
    <w:rsid w:val="00FD194D"/>
    <w:rsid w:val="00FE15B6"/>
    <w:rsid w:val="00FE1987"/>
    <w:rsid w:val="00FE211E"/>
    <w:rsid w:val="00FE6991"/>
    <w:rsid w:val="00FF0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ui-provider">
    <w:name w:val="ui-provider"/>
    <w:basedOn w:val="DefaultParagraphFont"/>
    <w:rsid w:val="00EC68D4"/>
  </w:style>
  <w:style w:type="paragraph" w:styleId="ListParagraph">
    <w:name w:val="List Paragraph"/>
    <w:basedOn w:val="Normal"/>
    <w:uiPriority w:val="34"/>
    <w:qFormat/>
    <w:rsid w:val="003D5C7D"/>
    <w:pPr>
      <w:ind w:left="720"/>
      <w:contextualSpacing/>
    </w:pPr>
  </w:style>
  <w:style w:type="character" w:customStyle="1" w:styleId="B2Char">
    <w:name w:val="B2 Char"/>
    <w:link w:val="B2"/>
    <w:qFormat/>
    <w:rsid w:val="00EE0F06"/>
    <w:rPr>
      <w:rFonts w:ascii="Times New Roman" w:hAnsi="Times New Roman"/>
      <w:lang w:val="en-GB" w:eastAsia="en-US"/>
    </w:rPr>
  </w:style>
  <w:style w:type="character" w:styleId="HTMLCode">
    <w:name w:val="HTML Code"/>
    <w:basedOn w:val="DefaultParagraphFont"/>
    <w:uiPriority w:val="99"/>
    <w:semiHidden/>
    <w:unhideWhenUsed/>
    <w:rsid w:val="007E641C"/>
    <w:rPr>
      <w:rFonts w:ascii="Courier New" w:eastAsia="Times New Roman" w:hAnsi="Courier New" w:cs="Courier New"/>
      <w:sz w:val="20"/>
      <w:szCs w:val="20"/>
    </w:rPr>
  </w:style>
  <w:style w:type="character" w:customStyle="1" w:styleId="EXChar">
    <w:name w:val="EX Char"/>
    <w:link w:val="EX"/>
    <w:qFormat/>
    <w:locked/>
    <w:rsid w:val="006E5C0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687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3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22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75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21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74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439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5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145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222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865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438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563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474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995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021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87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691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048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058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549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033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46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62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659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678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958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819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47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758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014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500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806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736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386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99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30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334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30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81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474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823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735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16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41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670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1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228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57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480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35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810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244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089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458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410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85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27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w3.org/2009/xmlenc11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w3.org/2001/04/xmlenc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Local\Microsoft\Windows\INetCache\Content.Outlook\IVXPX1OG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3024</TotalTime>
  <Pages>4</Pages>
  <Words>827</Words>
  <Characters>4584</Characters>
  <Application>Microsoft Office Word</Application>
  <DocSecurity>0</DocSecurity>
  <Lines>286</Lines>
  <Paragraphs>174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Jerry Wang</cp:lastModifiedBy>
  <cp:revision>791</cp:revision>
  <cp:lastPrinted>1900-01-01T00:00:00Z</cp:lastPrinted>
  <dcterms:created xsi:type="dcterms:W3CDTF">2023-12-11T16:00:00Z</dcterms:created>
  <dcterms:modified xsi:type="dcterms:W3CDTF">2026-01-15T13:49:00Z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Online</vt:lpwstr>
  </property>
  <property fmtid="{D5CDD505-2E9C-101B-9397-08002B2CF9AE}" pid="5" name="Country">
    <vt:lpwstr> </vt:lpwstr>
  </property>
  <property fmtid="{D5CDD505-2E9C-101B-9397-08002B2CF9AE}" pid="6" name="StartDate">
    <vt:lpwstr>12th Dec 2025</vt:lpwstr>
  </property>
  <property fmtid="{D5CDD505-2E9C-101B-9397-08002B2CF9AE}" pid="7" name="EndDate">
    <vt:lpwstr>31st Dec 2026</vt:lpwstr>
  </property>
  <property fmtid="{D5CDD505-2E9C-101B-9397-08002B2CF9AE}" pid="8" name="Tdoc#">
    <vt:lpwstr>260039</vt:lpwstr>
  </property>
  <property fmtid="{D5CDD505-2E9C-101B-9397-08002B2CF9AE}" pid="9" name="Spec#">
    <vt:lpwstr>37.579-5</vt:lpwstr>
  </property>
  <property fmtid="{D5CDD505-2E9C-101B-9397-08002B2CF9AE}" pid="10" name="Cr#">
    <vt:lpwstr>0026</vt:lpwstr>
  </property>
  <property fmtid="{D5CDD505-2E9C-101B-9397-08002B2CF9AE}" pid="11" name="Revision">
    <vt:lpwstr>-</vt:lpwstr>
  </property>
  <property fmtid="{D5CDD505-2E9C-101B-9397-08002B2CF9AE}" pid="12" name="Version">
    <vt:lpwstr>18.4.0</vt:lpwstr>
  </property>
  <property fmtid="{D5CDD505-2E9C-101B-9397-08002B2CF9AE}" pid="13" name="SourceIfWg">
    <vt:lpwstr>Keysight Technologies</vt:lpwstr>
  </property>
  <property fmtid="{D5CDD505-2E9C-101B-9397-08002B2CF9AE}" pid="14" name="SourceIfTsg">
    <vt:lpwstr>R5</vt:lpwstr>
  </property>
  <property fmtid="{D5CDD505-2E9C-101B-9397-08002B2CF9AE}" pid="15" name="RelatedWis">
    <vt:lpwstr>TEI15_Test, MCPTT-ConTest</vt:lpwstr>
  </property>
  <property fmtid="{D5CDD505-2E9C-101B-9397-08002B2CF9AE}" pid="16" name="Cat">
    <vt:lpwstr>B</vt:lpwstr>
  </property>
  <property fmtid="{D5CDD505-2E9C-101B-9397-08002B2CF9AE}" pid="17" name="ResDate">
    <vt:lpwstr>2026-01-12</vt:lpwstr>
  </property>
  <property fmtid="{D5CDD505-2E9C-101B-9397-08002B2CF9AE}" pid="18" name="Release">
    <vt:lpwstr>Rel-18</vt:lpwstr>
  </property>
  <property fmtid="{D5CDD505-2E9C-101B-9397-08002B2CF9AE}" pid="19" name="CrTitle">
    <vt:lpwstr>Addition of MCPTT test case 5.8 to the MCX ATS with MCX-NR5GC model</vt:lpwstr>
  </property>
  <property fmtid="{D5CDD505-2E9C-101B-9397-08002B2CF9AE}" pid="20" name="MtgTitle">
    <vt:lpwstr>#2026-TTCN email</vt:lpwstr>
  </property>
  <property fmtid="{D5CDD505-2E9C-101B-9397-08002B2CF9AE}" pid="21" name="ATSVersion">
    <vt:lpwstr>iwd-TTCN3-B2024-06_D25wk50</vt:lpwstr>
  </property>
  <property fmtid="{D5CDD505-2E9C-101B-9397-08002B2CF9AE}" pid="22" name="SSsystem">
    <vt:lpwstr>Keysight S8704A Protocol Conformance Toolset</vt:lpwstr>
  </property>
  <property fmtid="{D5CDD505-2E9C-101B-9397-08002B2CF9AE}" pid="23" name="UEname">
    <vt:lpwstr>Alea - a Leonardo Company, MCXPTT Platform v. 4.2.2 - Android Client v 1.12.1</vt:lpwstr>
  </property>
  <property fmtid="{D5CDD505-2E9C-101B-9397-08002B2CF9AE}" pid="24" name="TCname">
    <vt:lpwstr>5.8.MCPTT</vt:lpwstr>
  </property>
  <property fmtid="{D5CDD505-2E9C-101B-9397-08002B2CF9AE}" pid="25" name="TestSuiteName">
    <vt:lpwstr>MCX_NR5GC</vt:lpwstr>
  </property>
  <property fmtid="{D5CDD505-2E9C-101B-9397-08002B2CF9AE}" pid="26" name="BandName">
    <vt:lpwstr>n78</vt:lpwstr>
  </property>
  <property fmtid="{D5CDD505-2E9C-101B-9397-08002B2CF9AE}" pid="27" name="eAlg">
    <vt:lpwstr>eea1</vt:lpwstr>
  </property>
  <property fmtid="{D5CDD505-2E9C-101B-9397-08002B2CF9AE}" pid="28" name="iAlg">
    <vt:lpwstr>eia1</vt:lpwstr>
  </property>
  <property fmtid="{D5CDD505-2E9C-101B-9397-08002B2CF9AE}" pid="29" name="TCname_">
    <vt:lpwstr>5_8_MCPTT</vt:lpwstr>
  </property>
</Properties>
</file>