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R5s250468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fl_Check_featureSets_r15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DD60C" w:rsidR="001E41F3" w:rsidRDefault="008E66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360FCB" w:rsidR="001E41F3" w:rsidRDefault="008E66F4">
            <w:pPr>
              <w:pStyle w:val="CRCoverPage"/>
              <w:spacing w:after="0"/>
              <w:ind w:left="100"/>
              <w:rPr>
                <w:noProof/>
              </w:rPr>
            </w:pPr>
            <w:r w:rsidRPr="008E66F4">
              <w:rPr>
                <w:noProof/>
              </w:rPr>
              <w:t>As per TS 38.508-2, pc_nrMIMO_CB_PUSCH is independent from the value of its sub-IE maxNumberMIMO_LayersCB_PUSCH. Current TTCN implementation is setting this PICS to true only if UE reports twolayer or fourLayer in the sub-IE maxNumberMIMO_LayersCB_PUSCH which is not aligned with the top-level IE PICS pc_nrMIMO_CB_PUSCH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F1C9C" w:rsidR="001E41F3" w:rsidRDefault="008E66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4418">
              <w:rPr>
                <w:rFonts w:cs="Arial"/>
                <w:lang w:eastAsia="zh-CN"/>
              </w:rPr>
              <w:t>pc_nrMIMO_CB_PUSCH</w:t>
            </w:r>
            <w:proofErr w:type="spellEnd"/>
            <w:r>
              <w:rPr>
                <w:rFonts w:cs="Arial"/>
                <w:lang w:eastAsia="zh-CN"/>
              </w:rPr>
              <w:t xml:space="preserve"> is set to</w:t>
            </w:r>
            <w:r w:rsidRPr="00C44418">
              <w:rPr>
                <w:rFonts w:cs="Arial"/>
                <w:lang w:eastAsia="zh-CN"/>
              </w:rPr>
              <w:t xml:space="preserve"> TRUE based upon</w:t>
            </w:r>
            <w:r>
              <w:rPr>
                <w:rFonts w:cs="Arial"/>
                <w:lang w:eastAsia="zh-CN"/>
              </w:rPr>
              <w:t xml:space="preserve"> reporting the top-level</w:t>
            </w:r>
            <w:r w:rsidRPr="00C44418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IE </w:t>
            </w:r>
            <w:proofErr w:type="spellStart"/>
            <w:r w:rsidRPr="00C44418">
              <w:rPr>
                <w:rFonts w:cs="Arial"/>
                <w:lang w:eastAsia="zh-CN"/>
              </w:rPr>
              <w:t>mimo</w:t>
            </w:r>
            <w:proofErr w:type="spellEnd"/>
            <w:r w:rsidRPr="00C44418">
              <w:rPr>
                <w:rFonts w:cs="Arial"/>
                <w:lang w:eastAsia="zh-CN"/>
              </w:rPr>
              <w:t>-CB-PUSCH</w:t>
            </w:r>
            <w:r>
              <w:rPr>
                <w:rFonts w:cs="Arial"/>
                <w:lang w:eastAsia="zh-CN"/>
              </w:rPr>
              <w:t xml:space="preserve">. The check for reporting a value for </w:t>
            </w:r>
            <w:proofErr w:type="spellStart"/>
            <w:r w:rsidRPr="00C44418">
              <w:rPr>
                <w:rFonts w:cs="Arial"/>
                <w:lang w:eastAsia="zh-CN"/>
              </w:rPr>
              <w:t>maxNumberMIMO_LayersCB_PUSCH</w:t>
            </w:r>
            <w:proofErr w:type="spellEnd"/>
            <w:r>
              <w:rPr>
                <w:rFonts w:cs="Arial"/>
                <w:lang w:eastAsia="zh-CN"/>
              </w:rPr>
              <w:t xml:space="preserve"> is moved inside the top-level IE check to align with the check added for </w:t>
            </w:r>
            <w:proofErr w:type="spellStart"/>
            <w:r w:rsidRPr="008E66F4">
              <w:rPr>
                <w:rFonts w:cs="Arial"/>
                <w:lang w:eastAsia="zh-CN"/>
              </w:rPr>
              <w:t>maxNumberSRS-ResourcePerSet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987BA" w:rsidR="001E41F3" w:rsidRDefault="008E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01F45" w:rsidR="001E41F3" w:rsidRDefault="008E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8.2.1.1.1.ENDC, 8.1.5.1.1.NR5GC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6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66F4" w:rsidRDefault="008E66F4" w:rsidP="008E6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66F4" w:rsidRDefault="008E66F4" w:rsidP="008E6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CD6C10" w:rsidR="008E66F4" w:rsidRDefault="008E66F4" w:rsidP="008E6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66F4" w:rsidRDefault="008E66F4" w:rsidP="008E66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66F4" w:rsidRDefault="008E66F4" w:rsidP="008E6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6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66F4" w:rsidRDefault="008E66F4" w:rsidP="008E66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66F4" w:rsidRDefault="008E66F4" w:rsidP="008E6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77EB9" w:rsidR="008E66F4" w:rsidRDefault="008E66F4" w:rsidP="008E6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66F4" w:rsidRDefault="008E66F4" w:rsidP="008E6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66F4" w:rsidRDefault="008E66F4" w:rsidP="008E6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6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66F4" w:rsidRDefault="008E66F4" w:rsidP="008E66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66F4" w:rsidRDefault="008E66F4" w:rsidP="008E6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5620A" w:rsidR="008E66F4" w:rsidRDefault="008E66F4" w:rsidP="008E6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66F4" w:rsidRDefault="008E66F4" w:rsidP="008E6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66F4" w:rsidRDefault="008E66F4" w:rsidP="008E6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8D2B5" w14:textId="77777777" w:rsidR="00B0536D" w:rsidRPr="00D83A7A" w:rsidRDefault="00B0536D" w:rsidP="00B0536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3193130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4EC42CC5" w14:textId="1AC89F01" w:rsidR="008E66F4" w:rsidRDefault="00B0536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66F4" w:rsidRPr="004E2389">
        <w:rPr>
          <w:rFonts w:cs="Arial"/>
          <w:i/>
          <w:iCs/>
        </w:rPr>
        <w:t>Table of Contents</w:t>
      </w:r>
      <w:r w:rsidR="008E66F4">
        <w:tab/>
      </w:r>
      <w:r w:rsidR="008E66F4">
        <w:fldChar w:fldCharType="begin"/>
      </w:r>
      <w:r w:rsidR="008E66F4">
        <w:instrText xml:space="preserve"> PAGEREF _Toc213193130 \h </w:instrText>
      </w:r>
      <w:r w:rsidR="008E66F4">
        <w:fldChar w:fldCharType="separate"/>
      </w:r>
      <w:r w:rsidR="008E66F4">
        <w:t>2</w:t>
      </w:r>
      <w:r w:rsidR="008E66F4">
        <w:fldChar w:fldCharType="end"/>
      </w:r>
    </w:p>
    <w:p w14:paraId="56F65E1A" w14:textId="20D5692A" w:rsidR="008E66F4" w:rsidRDefault="008E66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E23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E23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_Toc213193131 \h </w:instrText>
      </w:r>
      <w:r>
        <w:fldChar w:fldCharType="separate"/>
      </w:r>
      <w:r>
        <w:t>3</w:t>
      </w:r>
      <w:r>
        <w:fldChar w:fldCharType="end"/>
      </w:r>
    </w:p>
    <w:p w14:paraId="4484F1CC" w14:textId="6F6D59C0" w:rsidR="008E66F4" w:rsidRDefault="008E66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E23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E2389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_Toc213193132 \h </w:instrText>
      </w:r>
      <w:r>
        <w:fldChar w:fldCharType="separate"/>
      </w:r>
      <w:r>
        <w:t>3</w:t>
      </w:r>
      <w:r>
        <w:fldChar w:fldCharType="end"/>
      </w:r>
    </w:p>
    <w:p w14:paraId="3B3CFD98" w14:textId="4AF536C5" w:rsidR="008E66F4" w:rsidRDefault="008E66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E238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E238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_Toc213193133 \h </w:instrText>
      </w:r>
      <w:r>
        <w:fldChar w:fldCharType="separate"/>
      </w:r>
      <w:r>
        <w:t>3</w:t>
      </w:r>
      <w:r>
        <w:fldChar w:fldCharType="end"/>
      </w:r>
    </w:p>
    <w:p w14:paraId="5866142A" w14:textId="2DD98BEF" w:rsidR="00B0536D" w:rsidRDefault="00B0536D" w:rsidP="00B0536D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F206FEA" w14:textId="77777777" w:rsidR="00B0536D" w:rsidRDefault="00B0536D" w:rsidP="00B0536D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13193131"/>
      <w:r>
        <w:rPr>
          <w:b/>
          <w:lang w:eastAsia="ja-JP"/>
        </w:rPr>
        <w:lastRenderedPageBreak/>
        <w:t>Overview</w:t>
      </w:r>
      <w:bookmarkEnd w:id="2"/>
      <w:bookmarkEnd w:id="3"/>
    </w:p>
    <w:p w14:paraId="7A7249FB" w14:textId="6BCA5860" w:rsidR="00B0536D" w:rsidRDefault="00B0536D" w:rsidP="00B0536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B0536D">
        <w:rPr>
          <w:rFonts w:cs="Arial"/>
        </w:rPr>
        <w:t>iwd-TTCN3-B2024-06_D25wk38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D8D2A8E" w14:textId="4B84D4F4" w:rsidR="00B0536D" w:rsidRDefault="00B0536D" w:rsidP="00B0536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93689D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7BA65389" w14:textId="77777777" w:rsidR="00B0536D" w:rsidRPr="00854C55" w:rsidRDefault="00B0536D" w:rsidP="00B0536D">
      <w:pPr>
        <w:pStyle w:val="Heading1"/>
        <w:numPr>
          <w:ilvl w:val="0"/>
          <w:numId w:val="1"/>
        </w:numPr>
        <w:rPr>
          <w:b/>
        </w:rPr>
      </w:pPr>
      <w:bookmarkStart w:id="4" w:name="_Toc122434488"/>
      <w:bookmarkStart w:id="5" w:name="_Toc295288959"/>
      <w:bookmarkStart w:id="6" w:name="_Toc213193132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36DFB9B0" w14:textId="77777777" w:rsidR="00B0536D" w:rsidRDefault="00B0536D" w:rsidP="00B0536D">
      <w:pPr>
        <w:pStyle w:val="Heading2"/>
        <w:numPr>
          <w:ilvl w:val="1"/>
          <w:numId w:val="2"/>
        </w:numPr>
        <w:spacing w:before="480"/>
        <w:rPr>
          <w:b/>
          <w:lang w:val="pt-BR"/>
        </w:rPr>
      </w:pPr>
      <w:bookmarkStart w:id="7" w:name="_Toc21319313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0536D" w14:paraId="40A6CF3E" w14:textId="77777777" w:rsidTr="004E7D38">
        <w:trPr>
          <w:trHeight w:val="447"/>
        </w:trPr>
        <w:tc>
          <w:tcPr>
            <w:tcW w:w="1985" w:type="dxa"/>
          </w:tcPr>
          <w:p w14:paraId="3FE365C9" w14:textId="77777777" w:rsidR="00B0536D" w:rsidRPr="00E751F5" w:rsidRDefault="00B0536D" w:rsidP="004E7D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1C4A97D" w14:textId="77777777" w:rsidR="00B0536D" w:rsidRPr="002D56A7" w:rsidRDefault="00B0536D" w:rsidP="004E7D38">
            <w:pPr>
              <w:spacing w:after="0"/>
            </w:pPr>
            <w:r w:rsidRPr="00187D09">
              <w:rPr>
                <w:rFonts w:ascii="Arial" w:hAnsi="Arial" w:cs="Arial"/>
                <w:lang w:val="en-US" w:eastAsia="de-DE"/>
              </w:rPr>
              <w:t>function fl_Check_featureSets_r15</w:t>
            </w:r>
          </w:p>
        </w:tc>
      </w:tr>
      <w:tr w:rsidR="00B0536D" w14:paraId="6A964A76" w14:textId="77777777" w:rsidTr="004E7D38">
        <w:trPr>
          <w:trHeight w:val="452"/>
        </w:trPr>
        <w:tc>
          <w:tcPr>
            <w:tcW w:w="1985" w:type="dxa"/>
          </w:tcPr>
          <w:p w14:paraId="5A694527" w14:textId="77777777" w:rsidR="00B0536D" w:rsidRPr="00E751F5" w:rsidRDefault="00B0536D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8EDBE3" w14:textId="6A21A542" w:rsidR="00B0536D" w:rsidRPr="0022675A" w:rsidRDefault="00B0536D" w:rsidP="004E7D38">
            <w:pPr>
              <w:spacing w:after="0"/>
              <w:rPr>
                <w:rFonts w:ascii="Arial" w:hAnsi="Arial" w:cs="Arial"/>
                <w:lang w:eastAsia="zh-CN"/>
              </w:rPr>
            </w:pPr>
            <w:r w:rsidRPr="00C44418">
              <w:rPr>
                <w:rFonts w:ascii="Arial" w:hAnsi="Arial" w:cs="Arial"/>
                <w:lang w:eastAsia="zh-CN"/>
              </w:rPr>
              <w:t xml:space="preserve">As per </w:t>
            </w:r>
            <w:r>
              <w:rPr>
                <w:rFonts w:ascii="Arial" w:hAnsi="Arial" w:cs="Arial"/>
                <w:lang w:eastAsia="zh-CN"/>
              </w:rPr>
              <w:t>TS</w:t>
            </w:r>
            <w:r w:rsidRPr="00C44418">
              <w:rPr>
                <w:rFonts w:ascii="Arial" w:hAnsi="Arial" w:cs="Arial"/>
                <w:lang w:eastAsia="zh-CN"/>
              </w:rPr>
              <w:t xml:space="preserve"> 38.508-2,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pc_nrMIMO_CB_PUSCH</w:t>
            </w:r>
            <w:proofErr w:type="spellEnd"/>
            <w:r w:rsidRPr="00C44418">
              <w:rPr>
                <w:rFonts w:ascii="Arial" w:hAnsi="Arial" w:cs="Arial"/>
                <w:lang w:eastAsia="zh-CN"/>
              </w:rPr>
              <w:t xml:space="preserve"> is independent from the </w:t>
            </w:r>
            <w:r>
              <w:rPr>
                <w:rFonts w:ascii="Arial" w:hAnsi="Arial" w:cs="Arial"/>
                <w:lang w:eastAsia="zh-CN"/>
              </w:rPr>
              <w:t xml:space="preserve">value of its sub-IE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maxNumberMIMO_LayersCB_PUSCH</w:t>
            </w:r>
            <w:proofErr w:type="spellEnd"/>
            <w:r w:rsidRPr="00C44418">
              <w:rPr>
                <w:rFonts w:ascii="Arial" w:hAnsi="Arial" w:cs="Arial"/>
                <w:lang w:eastAsia="zh-CN"/>
              </w:rPr>
              <w:t xml:space="preserve">. Current TTCN implementation is </w:t>
            </w:r>
            <w:r>
              <w:rPr>
                <w:rFonts w:ascii="Arial" w:hAnsi="Arial" w:cs="Arial"/>
                <w:lang w:eastAsia="zh-CN"/>
              </w:rPr>
              <w:t>setting this PICS to true only if UE reports</w:t>
            </w:r>
            <w:r w:rsidRPr="00C44418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twolayer</w:t>
            </w:r>
            <w:proofErr w:type="spellEnd"/>
            <w:r w:rsidRPr="00C44418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or</w:t>
            </w:r>
            <w:r w:rsidRPr="00C44418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fourLayer</w:t>
            </w:r>
            <w:proofErr w:type="spellEnd"/>
            <w:r w:rsidRPr="00C44418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in the sub-IE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maxNumberMIMO_LayersCB_PUSCH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which is not aligned with the top-level IE PICS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pc_nrMIMO_CB_PUSCH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definition</w:t>
            </w:r>
            <w:r w:rsidRPr="00C44418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B0536D" w14:paraId="322E9FD7" w14:textId="77777777" w:rsidTr="004E7D38">
        <w:tc>
          <w:tcPr>
            <w:tcW w:w="1985" w:type="dxa"/>
          </w:tcPr>
          <w:p w14:paraId="22B37725" w14:textId="77777777" w:rsidR="00B0536D" w:rsidRPr="00E751F5" w:rsidRDefault="00B0536D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EE9DF5" w14:textId="7C08D4C1" w:rsidR="00B0536D" w:rsidRPr="00C44418" w:rsidRDefault="00B0536D" w:rsidP="004E7D38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C44418">
              <w:rPr>
                <w:rFonts w:ascii="Arial" w:hAnsi="Arial" w:cs="Arial"/>
                <w:lang w:eastAsia="zh-CN"/>
              </w:rPr>
              <w:t>pc_nrMIMO_CB_PUSCH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set to</w:t>
            </w:r>
            <w:r w:rsidRPr="00C44418">
              <w:rPr>
                <w:rFonts w:ascii="Arial" w:hAnsi="Arial" w:cs="Arial"/>
                <w:lang w:eastAsia="zh-CN"/>
              </w:rPr>
              <w:t xml:space="preserve"> TRUE based upon</w:t>
            </w:r>
            <w:r>
              <w:rPr>
                <w:rFonts w:ascii="Arial" w:hAnsi="Arial" w:cs="Arial"/>
                <w:lang w:eastAsia="zh-CN"/>
              </w:rPr>
              <w:t xml:space="preserve"> reporting the top-level</w:t>
            </w:r>
            <w:r w:rsidRPr="00C44418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mimo</w:t>
            </w:r>
            <w:proofErr w:type="spellEnd"/>
            <w:r w:rsidRPr="00C44418">
              <w:rPr>
                <w:rFonts w:ascii="Arial" w:hAnsi="Arial" w:cs="Arial"/>
                <w:lang w:eastAsia="zh-CN"/>
              </w:rPr>
              <w:t>-CB-PUSCH</w:t>
            </w:r>
            <w:r>
              <w:rPr>
                <w:rFonts w:ascii="Arial" w:hAnsi="Arial" w:cs="Arial"/>
                <w:lang w:eastAsia="zh-CN"/>
              </w:rPr>
              <w:t xml:space="preserve">. The check for reporting a value for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maxNumberMIMO_LayersCB_PUSCH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moved inside the top-level IE check to align with the </w:t>
            </w:r>
            <w:r w:rsidR="008E66F4">
              <w:rPr>
                <w:rFonts w:ascii="Arial" w:hAnsi="Arial" w:cs="Arial"/>
                <w:lang w:eastAsia="zh-CN"/>
              </w:rPr>
              <w:t xml:space="preserve">check added for </w:t>
            </w:r>
            <w:proofErr w:type="spellStart"/>
            <w:r w:rsidR="008E66F4" w:rsidRPr="008E66F4">
              <w:rPr>
                <w:rFonts w:ascii="Arial" w:hAnsi="Arial" w:cs="Arial"/>
                <w:lang w:eastAsia="zh-CN"/>
              </w:rPr>
              <w:t>maxNumberSRS-ResourcePerSet</w:t>
            </w:r>
            <w:proofErr w:type="spellEnd"/>
            <w:r w:rsidR="008E66F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B0536D" w14:paraId="2E280D0B" w14:textId="77777777" w:rsidTr="004E7D38">
        <w:tc>
          <w:tcPr>
            <w:tcW w:w="1985" w:type="dxa"/>
          </w:tcPr>
          <w:p w14:paraId="41B6BACB" w14:textId="77777777" w:rsidR="00B0536D" w:rsidRPr="00E751F5" w:rsidRDefault="00B0536D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28E6B9" w14:textId="77777777" w:rsidR="00B0536D" w:rsidRPr="00E751F5" w:rsidRDefault="00B0536D" w:rsidP="004E7D38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CF7CF6">
              <w:rPr>
                <w:rFonts w:ascii="Arial" w:hAnsi="Arial" w:cs="Arial"/>
                <w:lang w:eastAsia="zh-CN"/>
              </w:rPr>
              <w:t>NR_CapabilityFunctions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B0536D" w:rsidRPr="00E751F5" w14:paraId="73139AB1" w14:textId="77777777" w:rsidTr="00111763">
        <w:trPr>
          <w:trHeight w:val="261"/>
        </w:trPr>
        <w:tc>
          <w:tcPr>
            <w:tcW w:w="1985" w:type="dxa"/>
          </w:tcPr>
          <w:p w14:paraId="51891D8F" w14:textId="77777777" w:rsidR="00B0536D" w:rsidRPr="00E751F5" w:rsidRDefault="00B0536D" w:rsidP="004E7D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3FEA7E" w14:textId="23839253" w:rsidR="00B0536D" w:rsidRPr="00632849" w:rsidRDefault="00632849" w:rsidP="00632849">
            <w:pPr>
              <w:spacing w:after="0"/>
              <w:rPr>
                <w:sz w:val="16"/>
                <w:szCs w:val="16"/>
                <w:highlight w:val="cyan"/>
              </w:rPr>
            </w:pPr>
            <w:r w:rsidRPr="00632849">
              <w:rPr>
                <w:rFonts w:ascii="Arial" w:hAnsi="Arial" w:cs="Arial"/>
                <w:highlight w:val="cyan"/>
                <w:lang w:eastAsia="zh-CN"/>
              </w:rPr>
              <w:t>Accepted</w:t>
            </w:r>
            <w:r w:rsidR="00F46D03">
              <w:rPr>
                <w:rFonts w:ascii="Arial" w:hAnsi="Arial" w:cs="Arial"/>
                <w:highlight w:val="cyan"/>
                <w:lang w:eastAsia="zh-CN"/>
              </w:rPr>
              <w:t xml:space="preserve"> but implemented differentl</w:t>
            </w:r>
            <w:r w:rsidR="00F46D03" w:rsidRPr="00F46D03">
              <w:rPr>
                <w:rFonts w:ascii="Arial" w:hAnsi="Arial" w:cs="Arial"/>
                <w:highlight w:val="cyan"/>
                <w:lang w:eastAsia="zh-CN"/>
              </w:rPr>
              <w:t>y</w:t>
            </w:r>
            <w:r w:rsidR="00111763" w:rsidRPr="00F46D03">
              <w:rPr>
                <w:rFonts w:ascii="Arial" w:hAnsi="Arial" w:cs="Arial"/>
                <w:highlight w:val="cyan"/>
                <w:lang w:eastAsia="zh-CN"/>
              </w:rPr>
              <w:t>.</w:t>
            </w:r>
            <w:r w:rsidR="00F46D03" w:rsidRPr="00F46D03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="00F46D03">
              <w:rPr>
                <w:rFonts w:ascii="Arial" w:hAnsi="Arial" w:cs="Arial"/>
                <w:highlight w:val="cyan"/>
                <w:lang w:eastAsia="zh-CN"/>
              </w:rPr>
              <w:t xml:space="preserve">IE </w:t>
            </w:r>
            <w:proofErr w:type="spellStart"/>
            <w:r w:rsidR="00F46D03" w:rsidRPr="00F46D03">
              <w:rPr>
                <w:rFonts w:ascii="Arial" w:hAnsi="Arial" w:cs="Arial"/>
                <w:highlight w:val="cyan"/>
                <w:lang w:val="en-US" w:eastAsia="de-DE"/>
              </w:rPr>
              <w:t>maxNumberMIMO_LayersCB_PUSCH</w:t>
            </w:r>
            <w:proofErr w:type="spellEnd"/>
            <w:r w:rsidR="00F46D03" w:rsidRPr="00F46D03">
              <w:rPr>
                <w:rFonts w:ascii="Arial" w:hAnsi="Arial" w:cs="Arial"/>
                <w:highlight w:val="cyan"/>
                <w:lang w:val="en-US" w:eastAsia="de-DE"/>
              </w:rPr>
              <w:t xml:space="preserve"> is optional as its absence indicates “</w:t>
            </w:r>
            <w:proofErr w:type="spellStart"/>
            <w:r w:rsidR="00F46D03" w:rsidRPr="00F46D03">
              <w:rPr>
                <w:rFonts w:ascii="Arial" w:hAnsi="Arial" w:cs="Arial"/>
                <w:highlight w:val="cyan"/>
                <w:lang w:val="en-US" w:eastAsia="de-DE"/>
              </w:rPr>
              <w:t>oneLayer</w:t>
            </w:r>
            <w:proofErr w:type="spellEnd"/>
            <w:r w:rsidR="00F46D03" w:rsidRPr="00F46D03">
              <w:rPr>
                <w:rFonts w:ascii="Arial" w:hAnsi="Arial" w:cs="Arial"/>
                <w:highlight w:val="cyan"/>
                <w:lang w:val="en-US" w:eastAsia="de-DE"/>
              </w:rPr>
              <w:t xml:space="preserve">” therefore second block </w:t>
            </w:r>
            <w:r w:rsidR="00481738">
              <w:rPr>
                <w:rFonts w:ascii="Arial" w:hAnsi="Arial" w:cs="Arial"/>
                <w:highlight w:val="cyan"/>
                <w:lang w:val="en-US" w:eastAsia="de-DE"/>
              </w:rPr>
              <w:t xml:space="preserve">proposed </w:t>
            </w:r>
            <w:r w:rsidR="00F46D03" w:rsidRPr="00F46D03">
              <w:rPr>
                <w:rFonts w:ascii="Arial" w:hAnsi="Arial" w:cs="Arial"/>
                <w:highlight w:val="cyan"/>
                <w:lang w:val="en-US" w:eastAsia="de-DE"/>
              </w:rPr>
              <w:t>is not added.</w:t>
            </w:r>
          </w:p>
        </w:tc>
      </w:tr>
    </w:tbl>
    <w:p w14:paraId="52227DF9" w14:textId="77777777" w:rsidR="00B0536D" w:rsidRDefault="00B0536D" w:rsidP="00B0536D">
      <w:pPr>
        <w:rPr>
          <w:noProof/>
        </w:rPr>
      </w:pPr>
    </w:p>
    <w:p w14:paraId="10479519" w14:textId="77777777" w:rsidR="00B0536D" w:rsidRDefault="00B0536D" w:rsidP="00B0536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0536D" w14:paraId="1DA55BAC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992E" w14:textId="77777777" w:rsidR="00B0536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E143CEC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>function fl_Check_featureSets_r15 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p_NRCapability,</w:t>
            </w:r>
          </w:p>
          <w:p w14:paraId="597200F3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         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NR_Configuration_Type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)</w:t>
            </w:r>
          </w:p>
          <w:p w14:paraId="059B549B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{ //@sic R5-250329 R5s221100 R5s221147 R5-227571 R5-227572 R5-227573 R5-231410 R5-241518 R5-242327 R5-246407 R5s250177 R5s250243 sic@</w:t>
            </w:r>
          </w:p>
          <w:p w14:paraId="3309681F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v_Received_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NRCapabilityMsg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0AEC2E61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0;</w:t>
            </w:r>
            <w:proofErr w:type="gramEnd"/>
          </w:p>
          <w:p w14:paraId="21BBECCC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4178125F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36658C32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70C03127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82AA0F4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v_Received_NRCapabilityMsg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NRCapability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366D66D1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f_Check_maxNumberMIMO_LayersPDSCH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); // Check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featureSets.featureSetDownlinkPerCC.maxNumberMIMO-LayersPDSCH</w:t>
            </w:r>
            <w:proofErr w:type="spellEnd"/>
          </w:p>
          <w:p w14:paraId="1E0E1FEB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EEB327F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if(ispresent(v_Received_NRCapabilityMsg.featureSets.featureSetsUplink))</w:t>
            </w:r>
          </w:p>
          <w:p w14:paraId="3FFCE77C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{</w:t>
            </w:r>
          </w:p>
          <w:p w14:paraId="64496679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while ((</w:t>
            </w:r>
            <w:proofErr w:type="spellStart"/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&lt; lengthof(v_Received_NRCapabilityMsg.featureSets.featureSetsUplink)) and ((not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) or (not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v_Found_twoPUCCH_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Group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))) { /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/ check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featureSetsUplink</w:t>
            </w:r>
            <w:proofErr w:type="spellEnd"/>
          </w:p>
          <w:p w14:paraId="6EED1568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(isvalue(v_Received_NRCapabilityMsg.featureSets.featureSetsUplink[v_Index].dynamicSwitchSUL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185B34BD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7E02F72C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52D13BE2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(isvalue(v_Received_NRCapabilityMsg.featureSets.featureSetsUplink[v_Index].twoPUCCH_Group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3FF33254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6FDEA990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4C1BEC7A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lastRenderedPageBreak/>
              <w:t xml:space="preserve">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+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1;</w:t>
            </w:r>
            <w:proofErr w:type="gramEnd"/>
          </w:p>
          <w:p w14:paraId="664BE533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08A4D06A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5DC21CA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59090D76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4B5641DB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47294E2B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16A898C5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CF98C8A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6C917534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34A3B63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0;</w:t>
            </w:r>
            <w:proofErr w:type="gramEnd"/>
          </w:p>
          <w:p w14:paraId="71D5033A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if(ispresent(v_Received_NRCapabilityMsg.featureSets.featureSetsUplinkPerCC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13E9C61A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while ((</w:t>
            </w:r>
            <w:proofErr w:type="spellStart"/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&lt; lengthof(v_Received_NRCapabilityMsg.featureSets.featureSetsUplinkPerCC))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and ((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)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 // check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</w:p>
          <w:p w14:paraId="0A619B01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(isvalue(v_Received_NRCapabilityMsg.featureSets.featureSetsUplinkPerCC[v_Index].mimo_CB_PUSCH) and </w:t>
            </w:r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>match(v_Received_NRCapabilityMsg.featureSets.featureSetsUplinkPerCC[v_Index].mimo_CB_PUSCH.maxNumberMIMO_LayersCB_PUSCH, (</w:t>
            </w:r>
            <w:proofErr w:type="spellStart"/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>twoLayers</w:t>
            </w:r>
            <w:proofErr w:type="spellEnd"/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>fourLayers</w:t>
            </w:r>
            <w:proofErr w:type="spellEnd"/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>)))</w:t>
            </w:r>
          </w:p>
          <w:p w14:paraId="5D843ABF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{</w:t>
            </w:r>
          </w:p>
          <w:p w14:paraId="34CE92DF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73E5348C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 if (not </w:t>
            </w:r>
            <w:r>
              <w:rPr>
                <w:rFonts w:ascii="Arial" w:hAnsi="Arial" w:cs="Arial"/>
                <w:lang w:val="en-US" w:eastAsia="de-DE"/>
              </w:rPr>
              <w:t>S</w:t>
            </w:r>
            <w:r w:rsidRPr="00F66D2D">
              <w:rPr>
                <w:rFonts w:ascii="Arial" w:hAnsi="Arial" w:cs="Arial"/>
                <w:lang w:val="en-US" w:eastAsia="de-DE"/>
              </w:rPr>
              <w:t>isvalue(v_Received_NRCapabilityMsg.featureSets.featureSetsUplinkPerCC[v_Index].mimo_CB_PUSCH.maxNumberSRS_ResourcePerSet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3B1DE043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fail,__FILE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__, __LINE__, "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mimo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-CB-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PUSCH.maxNumberSRS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-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ResourcePerSet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is 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signalled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by UE in an existing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"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0431387E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 }</w:t>
            </w:r>
          </w:p>
          <w:p w14:paraId="6F50FE8E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1142840D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+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1;</w:t>
            </w:r>
            <w:proofErr w:type="gramEnd"/>
          </w:p>
          <w:p w14:paraId="3FD0A0F1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41BB1C8F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if (not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42438014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29548D9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24186E8C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5855AFCC" w14:textId="77777777" w:rsidR="00B0536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}</w:t>
            </w:r>
          </w:p>
          <w:p w14:paraId="6A461520" w14:textId="77777777" w:rsidR="00B0536D" w:rsidRPr="008B4B2C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14:paraId="6BBA904D" w14:textId="77777777" w:rsidR="00B0536D" w:rsidRDefault="00B0536D" w:rsidP="00B0536D">
      <w:pPr>
        <w:spacing w:after="0"/>
        <w:rPr>
          <w:rFonts w:ascii="Arial" w:hAnsi="Arial"/>
          <w:b/>
          <w:lang w:eastAsia="en-GB"/>
        </w:rPr>
      </w:pPr>
    </w:p>
    <w:p w14:paraId="6F3ECA5D" w14:textId="77777777" w:rsidR="00B0536D" w:rsidRDefault="00B0536D" w:rsidP="00B0536D">
      <w:pPr>
        <w:spacing w:after="0"/>
        <w:rPr>
          <w:rFonts w:ascii="Arial" w:hAnsi="Arial"/>
          <w:b/>
          <w:lang w:eastAsia="en-GB"/>
        </w:rPr>
      </w:pPr>
    </w:p>
    <w:p w14:paraId="56E63D4E" w14:textId="77777777" w:rsidR="00B0536D" w:rsidRDefault="00B0536D" w:rsidP="00B0536D">
      <w:pPr>
        <w:spacing w:after="0"/>
        <w:rPr>
          <w:rFonts w:ascii="Arial" w:hAnsi="Arial"/>
          <w:b/>
          <w:lang w:eastAsia="en-GB"/>
        </w:rPr>
      </w:pPr>
    </w:p>
    <w:p w14:paraId="59CACC5A" w14:textId="77777777" w:rsidR="00B0536D" w:rsidRDefault="00B0536D" w:rsidP="00B0536D">
      <w:pPr>
        <w:spacing w:after="0"/>
        <w:rPr>
          <w:rFonts w:ascii="Arial" w:hAnsi="Arial"/>
          <w:b/>
          <w:lang w:eastAsia="en-GB"/>
        </w:rPr>
      </w:pPr>
    </w:p>
    <w:p w14:paraId="540E6B91" w14:textId="77777777" w:rsidR="00B0536D" w:rsidRDefault="00B0536D" w:rsidP="00B0536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0536D" w14:paraId="54012862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6F78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>function fl_Check_featureSets_r15 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p_NRCapability,</w:t>
            </w:r>
          </w:p>
          <w:p w14:paraId="115E279D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      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NR_Configuration_Type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)</w:t>
            </w:r>
          </w:p>
          <w:p w14:paraId="64225D6B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{ //@sic R5-250329 R5s221100 R5s221147 R5-227571 R5-227572 R5-227573 R5-231410 R5-241518 R5-242327 R5-246407 R5s250177 R5s250243 sic@</w:t>
            </w:r>
          </w:p>
          <w:p w14:paraId="1566B23B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v_Received_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NRCapabilityMsg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1FD04B8A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0;</w:t>
            </w:r>
            <w:proofErr w:type="gramEnd"/>
          </w:p>
          <w:p w14:paraId="14EEB943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254607CC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0AA5E964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19F7515C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FF8FA75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v_Received_NRCapabilityMsg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4DAD31A5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f_Check_maxNumberMIMO_LayersPDSCH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); // Check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featureSets.featureSetDownlinkPerCC.maxNumberMIMO-LayersPDSCH</w:t>
            </w:r>
            <w:proofErr w:type="spellEnd"/>
          </w:p>
          <w:p w14:paraId="08566A4D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638B9E7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if(ispresent(v_Received_NRCapabilityMsg.featureSets.featureSetsUplink))</w:t>
            </w:r>
          </w:p>
          <w:p w14:paraId="7940BA04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{</w:t>
            </w:r>
          </w:p>
          <w:p w14:paraId="432D2942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while ((</w:t>
            </w:r>
            <w:proofErr w:type="spellStart"/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&lt; lengthof(v_Received_NRCapabilityMsg.featureSets.featureSetsUplink)) and ((not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) or 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v_Found_twoPUCCH_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))) { /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/ check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featureSetsUplink</w:t>
            </w:r>
            <w:proofErr w:type="spellEnd"/>
          </w:p>
          <w:p w14:paraId="3694A1EB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lastRenderedPageBreak/>
              <w:t xml:space="preserve">          if (isvalue(v_Received_NRCapabilityMsg.featureSets.featureSetsUplink[v_Index].dynamicSwitchSUL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7F147F25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505EB948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5CF6EF53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(isvalue(v_Received_NRCapabilityMsg.featureSets.featureSetsUplink[v_Index].twoPUCCH_Group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084819C6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51117381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25890D02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+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1;</w:t>
            </w:r>
            <w:proofErr w:type="gramEnd"/>
          </w:p>
          <w:p w14:paraId="15C4C3D8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3899FF33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06E0172E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5DE5F668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A2AE48C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A8EB6DC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1009F443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8EC55C0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4DA2956B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14B0E92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0;</w:t>
            </w:r>
            <w:proofErr w:type="gramEnd"/>
          </w:p>
          <w:p w14:paraId="677AFC09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if(ispresent(v_Received_NRCapabilityMsg.featureSets.featureSetsUplinkPerCC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7423CEFE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while ((</w:t>
            </w:r>
            <w:proofErr w:type="spellStart"/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&lt; lengthof(v_Received_NRCapabilityMsg.featureSets.featureSetsUplinkPerCC))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and ((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)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 // check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</w:p>
          <w:p w14:paraId="1CC8CB6E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(isvalue(v_Received_NRCapabilityMsg.featureSets.featureSetsUplinkPerCC[v_Index].mimo_CB_PUSCH</w:t>
            </w:r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) )</w:t>
            </w:r>
          </w:p>
          <w:p w14:paraId="5E30F6D4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{</w:t>
            </w:r>
          </w:p>
          <w:p w14:paraId="177A01E1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3EA6C691" w14:textId="77777777" w:rsidR="00B0536D" w:rsidRPr="00041ED4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</w:t>
            </w:r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if (not isvalue(v_Received_NRCapabilityMsg.featureSets.featureSetsUplinkPerCC[v_Index].mimo_CB_PUSCH.maxNumberMIMO_LayersCB_PUSCH</w:t>
            </w:r>
            <w:proofErr w:type="gram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)) {</w:t>
            </w:r>
            <w:proofErr w:type="gramEnd"/>
          </w:p>
          <w:p w14:paraId="1F1C7A80" w14:textId="77777777" w:rsidR="00B0536D" w:rsidRPr="00041ED4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de-DE"/>
              </w:rPr>
            </w:pPr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 xml:space="preserve">                </w:t>
            </w:r>
            <w:proofErr w:type="spell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f_SetVerdict</w:t>
            </w:r>
            <w:proofErr w:type="spellEnd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fail,__FILE</w:t>
            </w:r>
            <w:proofErr w:type="spellEnd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__, __LINE__, "</w:t>
            </w:r>
            <w:proofErr w:type="spell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maxNumberMIMO_LayersCB_PUSCH</w:t>
            </w:r>
            <w:proofErr w:type="spellEnd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 xml:space="preserve"> is not </w:t>
            </w:r>
            <w:proofErr w:type="spell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signalled</w:t>
            </w:r>
            <w:proofErr w:type="spellEnd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 xml:space="preserve"> by UE in an existing </w:t>
            </w:r>
            <w:proofErr w:type="spell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featureSetsUplinkPerCC</w:t>
            </w:r>
            <w:proofErr w:type="spellEnd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"</w:t>
            </w:r>
            <w:proofErr w:type="gram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);</w:t>
            </w:r>
            <w:proofErr w:type="gramEnd"/>
          </w:p>
          <w:p w14:paraId="22944177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 xml:space="preserve">                }</w:t>
            </w:r>
          </w:p>
          <w:p w14:paraId="2CA03837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  </w:t>
            </w:r>
          </w:p>
          <w:p w14:paraId="1999627C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if (not isvalue(v_Received_NRCapabilityMsg.featureSets.featureSetsUplinkPerCC[v_Index].mimo_CB_PUSCH.maxNumberSRS_ResourcePerSet)) {</w:t>
            </w:r>
          </w:p>
          <w:p w14:paraId="2C63F3FC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fail,__FILE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__, __LINE__, "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mimo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-CB-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PUSCH.maxNumberSRS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-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ResourcePerSet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is 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signalled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by UE in an existing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"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1193C239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}</w:t>
            </w:r>
          </w:p>
          <w:p w14:paraId="6C8EB69B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3A005776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+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1;</w:t>
            </w:r>
            <w:proofErr w:type="gramEnd"/>
          </w:p>
          <w:p w14:paraId="3A282D26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3258D822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if 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15685537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E99CFAF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4DC148F6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0B18DDC9" w14:textId="77777777" w:rsidR="00B0536D" w:rsidRPr="0051242A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1CF213E9" w14:textId="77777777" w:rsidR="000F7C4F" w:rsidRDefault="000F7C4F" w:rsidP="001E6D85">
      <w:pPr>
        <w:rPr>
          <w:noProof/>
        </w:rPr>
      </w:pPr>
    </w:p>
    <w:p w14:paraId="4A72F2D5" w14:textId="70D89A6F" w:rsidR="00E4104A" w:rsidRDefault="00E4104A" w:rsidP="00E4104A">
      <w:pPr>
        <w:spacing w:after="0"/>
        <w:rPr>
          <w:rFonts w:ascii="Arial" w:hAnsi="Arial"/>
          <w:b/>
          <w:lang w:eastAsia="en-GB"/>
        </w:rPr>
      </w:pPr>
      <w:r w:rsidRPr="00975702">
        <w:rPr>
          <w:rFonts w:ascii="Arial" w:hAnsi="Arial"/>
          <w:b/>
          <w:highlight w:val="cyan"/>
          <w:lang w:eastAsia="en-GB"/>
        </w:rPr>
        <w:t>MCC160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4104A" w14:paraId="2567A3B1" w14:textId="77777777" w:rsidTr="00D62A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98F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>function fl_Check_featureSets_r15 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,</w:t>
            </w:r>
          </w:p>
          <w:p w14:paraId="000D772C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      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NR_Configuration_Type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)</w:t>
            </w:r>
          </w:p>
          <w:p w14:paraId="1FA18CC2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{ //@sic R5-250329 R5s221100 R5s221147 R5-227571 R5-227572 R5-227573 R5-231410 R5-241518 R5-242327 R5-246407 R5s250177 R5s250243 sic@</w:t>
            </w:r>
          </w:p>
          <w:p w14:paraId="13A1A3AE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v_Received_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NRCapabilityMsg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3B1109FA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0;</w:t>
            </w:r>
            <w:proofErr w:type="gramEnd"/>
          </w:p>
          <w:p w14:paraId="17B88567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1CE28222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38A7114B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7C4F33E6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0586ED9A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lastRenderedPageBreak/>
              <w:t xml:space="preserve">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v_Received_NRCapabilityMsg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455E7EA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f_Check_maxNumberMIMO_LayersPDSCH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); // Check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featureSets.featureSetDownlinkPerCC.maxNumberMIMO-LayersPDSCH</w:t>
            </w:r>
            <w:proofErr w:type="spellEnd"/>
          </w:p>
          <w:p w14:paraId="0EAED3FA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406DABC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if(ispresent(v_Received_NRCapabilityMsg.featureSets.featureSetsUplink))</w:t>
            </w:r>
          </w:p>
          <w:p w14:paraId="760251FC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{</w:t>
            </w:r>
          </w:p>
          <w:p w14:paraId="52101BC5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while ((</w:t>
            </w:r>
            <w:proofErr w:type="spellStart"/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&lt; lengthof(v_Received_NRCapabilityMsg.featureSets.featureSetsUplink)) and ((not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) or 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v_Found_twoPUCCH_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))) { /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/ check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featureSetsUplink</w:t>
            </w:r>
            <w:proofErr w:type="spellEnd"/>
          </w:p>
          <w:p w14:paraId="4F062BB5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(isvalue(v_Received_NRCapabilityMsg.featureSets.featureSetsUplink[v_Index].dynamicSwitchSUL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3AC7A21C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17A2E078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5E8A1C55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(isvalue(v_Received_NRCapabilityMsg.featureSets.featureSetsUplink[v_Index].twoPUCCH_Group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736DC051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5477E2A7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163F0AFE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+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1;</w:t>
            </w:r>
            <w:proofErr w:type="gramEnd"/>
          </w:p>
          <w:p w14:paraId="0B958273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01BA36E5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5FD89CBF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14023604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3DEEDC7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0A54B939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6F526F95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488FA9F4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4A77D52D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239E986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0;</w:t>
            </w:r>
            <w:proofErr w:type="gramEnd"/>
          </w:p>
          <w:p w14:paraId="32C0B324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if(ispresent(v_Received_NRCapabilityMsg.featureSets.featureSetsUplinkPerCC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25A5307D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while ((</w:t>
            </w:r>
            <w:proofErr w:type="spellStart"/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&lt; lengthof(v_Received_NRCapabilityMsg.featureSets.featureSetsUplinkPerCC))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and ((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)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 // check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</w:p>
          <w:p w14:paraId="4D41FF08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(isvalue(v_Received_NRCapabilityMsg.featureSets.featureSetsUplinkPerCC[v_Index].mimo_CB_PUSCH</w:t>
            </w:r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) )</w:t>
            </w:r>
          </w:p>
          <w:p w14:paraId="77E1A4A7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{</w:t>
            </w:r>
          </w:p>
          <w:p w14:paraId="26769733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34A7DF15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  </w:t>
            </w:r>
          </w:p>
          <w:p w14:paraId="2725F9C7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if (not isvalue(v_Received_NRCapabilityMsg.featureSets.featureSetsUplinkPerCC[v_Index].mimo_CB_PUSCH.maxNumberSRS_ResourcePerSet)) {</w:t>
            </w:r>
          </w:p>
          <w:p w14:paraId="76EC1644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fail,__FILE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__, __LINE__, "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mimo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-CB-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PUSCH.maxNumberSRS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-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ResourcePerSet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is 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signalled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by UE in an existing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"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A1F19C6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}</w:t>
            </w:r>
          </w:p>
          <w:p w14:paraId="762CB07F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2B7BE3BC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+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1;</w:t>
            </w:r>
            <w:proofErr w:type="gramEnd"/>
          </w:p>
          <w:p w14:paraId="4ADC76D7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06C80441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if 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4257E58A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410DB440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45C8E247" w14:textId="77777777" w:rsidR="00E4104A" w:rsidRPr="00EB7045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469D8E44" w14:textId="77777777" w:rsidR="00E4104A" w:rsidRPr="0051242A" w:rsidRDefault="00E4104A" w:rsidP="00D62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7A8AC111" w14:textId="77777777" w:rsidR="00E4104A" w:rsidRDefault="00E4104A" w:rsidP="001E6D85">
      <w:pPr>
        <w:rPr>
          <w:noProof/>
        </w:rPr>
      </w:pPr>
    </w:p>
    <w:sectPr w:rsidR="00E410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663FB" w14:textId="77777777" w:rsidR="00937D78" w:rsidRDefault="00937D78">
      <w:r>
        <w:separator/>
      </w:r>
    </w:p>
  </w:endnote>
  <w:endnote w:type="continuationSeparator" w:id="0">
    <w:p w14:paraId="2195866D" w14:textId="77777777" w:rsidR="00937D78" w:rsidRDefault="00937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03790" w14:textId="77777777" w:rsidR="00937D78" w:rsidRDefault="00937D78">
      <w:r>
        <w:separator/>
      </w:r>
    </w:p>
  </w:footnote>
  <w:footnote w:type="continuationSeparator" w:id="0">
    <w:p w14:paraId="1F8D3899" w14:textId="77777777" w:rsidR="00937D78" w:rsidRDefault="00937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9890282"/>
    <w:multiLevelType w:val="hybridMultilevel"/>
    <w:tmpl w:val="F7143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8734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C4F"/>
    <w:rsid w:val="00111763"/>
    <w:rsid w:val="00121095"/>
    <w:rsid w:val="001270B4"/>
    <w:rsid w:val="00145D43"/>
    <w:rsid w:val="001904B2"/>
    <w:rsid w:val="00192C46"/>
    <w:rsid w:val="001A08B3"/>
    <w:rsid w:val="001A7B60"/>
    <w:rsid w:val="001B52F0"/>
    <w:rsid w:val="001B7A65"/>
    <w:rsid w:val="001E41F3"/>
    <w:rsid w:val="001E6D85"/>
    <w:rsid w:val="0026004D"/>
    <w:rsid w:val="0026006F"/>
    <w:rsid w:val="002640DD"/>
    <w:rsid w:val="0026560F"/>
    <w:rsid w:val="00275D12"/>
    <w:rsid w:val="00276F22"/>
    <w:rsid w:val="00284FEB"/>
    <w:rsid w:val="002860C4"/>
    <w:rsid w:val="002947A6"/>
    <w:rsid w:val="002B5741"/>
    <w:rsid w:val="002E472E"/>
    <w:rsid w:val="00305409"/>
    <w:rsid w:val="00315F5F"/>
    <w:rsid w:val="003609EF"/>
    <w:rsid w:val="0036231A"/>
    <w:rsid w:val="00374DD4"/>
    <w:rsid w:val="00381D51"/>
    <w:rsid w:val="003E1A36"/>
    <w:rsid w:val="00410371"/>
    <w:rsid w:val="004242F1"/>
    <w:rsid w:val="00430CDF"/>
    <w:rsid w:val="00455609"/>
    <w:rsid w:val="00481738"/>
    <w:rsid w:val="004B75B7"/>
    <w:rsid w:val="005141D9"/>
    <w:rsid w:val="0051580D"/>
    <w:rsid w:val="00547111"/>
    <w:rsid w:val="00592D74"/>
    <w:rsid w:val="005E2C44"/>
    <w:rsid w:val="006004B3"/>
    <w:rsid w:val="00621188"/>
    <w:rsid w:val="006257ED"/>
    <w:rsid w:val="00632849"/>
    <w:rsid w:val="00653DE4"/>
    <w:rsid w:val="00665C47"/>
    <w:rsid w:val="0068116F"/>
    <w:rsid w:val="00685F38"/>
    <w:rsid w:val="00695808"/>
    <w:rsid w:val="006B46FB"/>
    <w:rsid w:val="006E21FB"/>
    <w:rsid w:val="00792342"/>
    <w:rsid w:val="007977A8"/>
    <w:rsid w:val="007B512A"/>
    <w:rsid w:val="007C2097"/>
    <w:rsid w:val="007D6A07"/>
    <w:rsid w:val="007E0D11"/>
    <w:rsid w:val="007F7259"/>
    <w:rsid w:val="008040A8"/>
    <w:rsid w:val="008279FA"/>
    <w:rsid w:val="008626E7"/>
    <w:rsid w:val="00870EE7"/>
    <w:rsid w:val="008863B9"/>
    <w:rsid w:val="0088692D"/>
    <w:rsid w:val="008A45A6"/>
    <w:rsid w:val="008D1917"/>
    <w:rsid w:val="008D3CCC"/>
    <w:rsid w:val="008E66F4"/>
    <w:rsid w:val="008F3789"/>
    <w:rsid w:val="008F686C"/>
    <w:rsid w:val="00907550"/>
    <w:rsid w:val="009148DE"/>
    <w:rsid w:val="00937D78"/>
    <w:rsid w:val="00941E30"/>
    <w:rsid w:val="009531B0"/>
    <w:rsid w:val="009741B3"/>
    <w:rsid w:val="0097570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537"/>
    <w:rsid w:val="00AC5820"/>
    <w:rsid w:val="00AD1CD8"/>
    <w:rsid w:val="00B0536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37E4"/>
    <w:rsid w:val="00D50255"/>
    <w:rsid w:val="00D66520"/>
    <w:rsid w:val="00D73EC1"/>
    <w:rsid w:val="00D84AE9"/>
    <w:rsid w:val="00D9124E"/>
    <w:rsid w:val="00DE34CF"/>
    <w:rsid w:val="00E13F3D"/>
    <w:rsid w:val="00E34898"/>
    <w:rsid w:val="00E4104A"/>
    <w:rsid w:val="00EB09B7"/>
    <w:rsid w:val="00EB1AE8"/>
    <w:rsid w:val="00EE7D7C"/>
    <w:rsid w:val="00F25D98"/>
    <w:rsid w:val="00F300FB"/>
    <w:rsid w:val="00F370D2"/>
    <w:rsid w:val="00F46D0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0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uiPriority w:val="39"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B0536D"/>
    <w:rPr>
      <w:i/>
      <w:iCs/>
    </w:rPr>
  </w:style>
  <w:style w:type="paragraph" w:styleId="Title">
    <w:name w:val="Title"/>
    <w:basedOn w:val="Normal"/>
    <w:next w:val="Normal"/>
    <w:link w:val="TitleChar"/>
    <w:qFormat/>
    <w:rsid w:val="00B0536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536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53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6</Pages>
  <Words>1901</Words>
  <Characters>11445</Characters>
  <Application>Microsoft Office Word</Application>
  <DocSecurity>0</DocSecurity>
  <Lines>357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24</cp:revision>
  <cp:lastPrinted>1900-01-01T00:00:00Z</cp:lastPrinted>
  <dcterms:created xsi:type="dcterms:W3CDTF">2025-11-04T23:37:00Z</dcterms:created>
  <dcterms:modified xsi:type="dcterms:W3CDTF">2025-11-05T12:07:00Z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R5s250468</vt:lpwstr>
  </property>
  <property fmtid="{D5CDD505-2E9C-101B-9397-08002B2CF9AE}" pid="10" name="Spec#">
    <vt:lpwstr>38.523-3</vt:lpwstr>
  </property>
  <property fmtid="{D5CDD505-2E9C-101B-9397-08002B2CF9AE}" pid="11" name="Cr#">
    <vt:lpwstr>3767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the function fl_Check_featureSets_r15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Rel-18</vt:lpwstr>
  </property>
</Properties>
</file>