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7C08E" w14:textId="77777777" w:rsidR="00A75950" w:rsidRDefault="00A75950" w:rsidP="00A759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R5s250396</w:t>
        </w:r>
      </w:fldSimple>
    </w:p>
    <w:p w14:paraId="52C2D43D" w14:textId="77777777" w:rsidR="00A75950" w:rsidRDefault="00A75950" w:rsidP="00A7595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5950" w14:paraId="322F37B3" w14:textId="77777777" w:rsidTr="009E7A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4FB09" w14:textId="77777777" w:rsidR="00A75950" w:rsidRDefault="00A75950" w:rsidP="009E7A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75950" w14:paraId="27AD22BF" w14:textId="77777777" w:rsidTr="009E7A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8A70A" w14:textId="77777777" w:rsidR="00A75950" w:rsidRDefault="00A75950" w:rsidP="009E7A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5950" w14:paraId="736080B4" w14:textId="77777777" w:rsidTr="009E7A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AB362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3A52C8E5" w14:textId="77777777" w:rsidTr="009E7A97">
        <w:tc>
          <w:tcPr>
            <w:tcW w:w="142" w:type="dxa"/>
            <w:tcBorders>
              <w:left w:val="single" w:sz="4" w:space="0" w:color="auto"/>
            </w:tcBorders>
          </w:tcPr>
          <w:p w14:paraId="58366BE1" w14:textId="77777777" w:rsidR="00A75950" w:rsidRDefault="00A75950" w:rsidP="009E7A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D5858F" w14:textId="77777777" w:rsidR="00A75950" w:rsidRPr="00410371" w:rsidRDefault="00A75950" w:rsidP="009E7A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2C718B3A" w14:textId="77777777" w:rsidR="00A75950" w:rsidRDefault="00A75950" w:rsidP="009E7A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F70677" w14:textId="77777777" w:rsidR="00A75950" w:rsidRPr="00410371" w:rsidRDefault="00A75950" w:rsidP="009E7A9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0992</w:t>
              </w:r>
            </w:fldSimple>
          </w:p>
        </w:tc>
        <w:tc>
          <w:tcPr>
            <w:tcW w:w="709" w:type="dxa"/>
          </w:tcPr>
          <w:p w14:paraId="11BFC745" w14:textId="77777777" w:rsidR="00A75950" w:rsidRDefault="00A75950" w:rsidP="009E7A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4C52D9" w14:textId="77777777" w:rsidR="00A75950" w:rsidRPr="00410371" w:rsidRDefault="00A75950" w:rsidP="009E7A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C130BD3" w14:textId="77777777" w:rsidR="00A75950" w:rsidRDefault="00A75950" w:rsidP="009E7A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B971F2" w14:textId="77777777" w:rsidR="00A75950" w:rsidRPr="00410371" w:rsidRDefault="00A75950" w:rsidP="009E7A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553804" w14:textId="77777777" w:rsidR="00A75950" w:rsidRDefault="00A75950" w:rsidP="009E7A97">
            <w:pPr>
              <w:pStyle w:val="CRCoverPage"/>
              <w:spacing w:after="0"/>
              <w:rPr>
                <w:noProof/>
              </w:rPr>
            </w:pPr>
          </w:p>
        </w:tc>
      </w:tr>
      <w:tr w:rsidR="00A75950" w14:paraId="1C144D43" w14:textId="77777777" w:rsidTr="009E7A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F1D20F" w14:textId="77777777" w:rsidR="00A75950" w:rsidRDefault="00A75950" w:rsidP="009E7A97">
            <w:pPr>
              <w:pStyle w:val="CRCoverPage"/>
              <w:spacing w:after="0"/>
              <w:rPr>
                <w:noProof/>
              </w:rPr>
            </w:pPr>
          </w:p>
        </w:tc>
      </w:tr>
      <w:tr w:rsidR="00A75950" w14:paraId="507C881F" w14:textId="77777777" w:rsidTr="009E7A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E4C593" w14:textId="77777777" w:rsidR="00A75950" w:rsidRPr="00F25D98" w:rsidRDefault="00A75950" w:rsidP="009E7A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5950" w14:paraId="2274CDA1" w14:textId="77777777" w:rsidTr="009E7A97">
        <w:tc>
          <w:tcPr>
            <w:tcW w:w="9641" w:type="dxa"/>
            <w:gridSpan w:val="9"/>
          </w:tcPr>
          <w:p w14:paraId="547EE06E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016204" w14:textId="77777777" w:rsidR="00A75950" w:rsidRDefault="00A75950" w:rsidP="00A759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5950" w14:paraId="629BE9AB" w14:textId="77777777" w:rsidTr="009E7A97">
        <w:tc>
          <w:tcPr>
            <w:tcW w:w="2835" w:type="dxa"/>
          </w:tcPr>
          <w:p w14:paraId="2E1A2D10" w14:textId="77777777" w:rsidR="00A75950" w:rsidRDefault="00A75950" w:rsidP="009E7A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3F9129" w14:textId="77777777" w:rsidR="00A75950" w:rsidRDefault="00A75950" w:rsidP="009E7A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B09D46" w14:textId="77777777" w:rsidR="00A75950" w:rsidRDefault="00A75950" w:rsidP="009E7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8E55ED" w14:textId="77777777" w:rsidR="00A75950" w:rsidRDefault="00A75950" w:rsidP="009E7A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835A97" w14:textId="77777777" w:rsidR="00A75950" w:rsidRDefault="00A75950" w:rsidP="009E7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36FF24" w14:textId="77777777" w:rsidR="00A75950" w:rsidRDefault="00A75950" w:rsidP="009E7A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E6C8F8" w14:textId="77777777" w:rsidR="00A75950" w:rsidRDefault="00A75950" w:rsidP="009E7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B8911C" w14:textId="77777777" w:rsidR="00A75950" w:rsidRDefault="00A75950" w:rsidP="009E7A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A3AFCC" w14:textId="77777777" w:rsidR="00A75950" w:rsidRDefault="00A75950" w:rsidP="009E7A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6026AE" w14:textId="77777777" w:rsidR="00A75950" w:rsidRDefault="00A75950" w:rsidP="00A759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5950" w14:paraId="000714C4" w14:textId="77777777" w:rsidTr="009E7A97">
        <w:tc>
          <w:tcPr>
            <w:tcW w:w="9640" w:type="dxa"/>
            <w:gridSpan w:val="11"/>
          </w:tcPr>
          <w:p w14:paraId="0DB8A7B9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196E3FC0" w14:textId="77777777" w:rsidTr="009E7A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B44B4B" w14:textId="77777777" w:rsidR="00A75950" w:rsidRDefault="00A75950" w:rsidP="009E7A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9368A" w14:textId="77777777" w:rsidR="00A75950" w:rsidRDefault="00A75950" w:rsidP="009E7A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f_NR5GC_ModifyPDUSession_ConfigureCallMedia</w:t>
              </w:r>
            </w:fldSimple>
          </w:p>
        </w:tc>
      </w:tr>
      <w:tr w:rsidR="00A75950" w14:paraId="49C54737" w14:textId="77777777" w:rsidTr="009E7A97">
        <w:tc>
          <w:tcPr>
            <w:tcW w:w="1843" w:type="dxa"/>
            <w:tcBorders>
              <w:left w:val="single" w:sz="4" w:space="0" w:color="auto"/>
            </w:tcBorders>
          </w:tcPr>
          <w:p w14:paraId="359066A4" w14:textId="77777777" w:rsidR="00A75950" w:rsidRDefault="00A75950" w:rsidP="009E7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BE7CC3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30AE42B2" w14:textId="77777777" w:rsidTr="009E7A97">
        <w:tc>
          <w:tcPr>
            <w:tcW w:w="1843" w:type="dxa"/>
            <w:tcBorders>
              <w:left w:val="single" w:sz="4" w:space="0" w:color="auto"/>
            </w:tcBorders>
          </w:tcPr>
          <w:p w14:paraId="3049E4EB" w14:textId="77777777" w:rsidR="00A75950" w:rsidRDefault="00A75950" w:rsidP="009E7A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DFE058" w14:textId="77777777" w:rsidR="00A75950" w:rsidRDefault="00A75950" w:rsidP="009E7A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75950" w14:paraId="3C407ACD" w14:textId="77777777" w:rsidTr="009E7A97">
        <w:tc>
          <w:tcPr>
            <w:tcW w:w="1843" w:type="dxa"/>
            <w:tcBorders>
              <w:left w:val="single" w:sz="4" w:space="0" w:color="auto"/>
            </w:tcBorders>
          </w:tcPr>
          <w:p w14:paraId="28417F62" w14:textId="77777777" w:rsidR="00A75950" w:rsidRDefault="00A75950" w:rsidP="009E7A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08879" w14:textId="3499B720" w:rsidR="00A75950" w:rsidRDefault="00A75950" w:rsidP="009E7A9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75950" w14:paraId="739B909D" w14:textId="77777777" w:rsidTr="009E7A97">
        <w:tc>
          <w:tcPr>
            <w:tcW w:w="1843" w:type="dxa"/>
            <w:tcBorders>
              <w:left w:val="single" w:sz="4" w:space="0" w:color="auto"/>
            </w:tcBorders>
          </w:tcPr>
          <w:p w14:paraId="10B3D33B" w14:textId="77777777" w:rsidR="00A75950" w:rsidRDefault="00A75950" w:rsidP="009E7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BB4038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7173E47B" w14:textId="77777777" w:rsidTr="009E7A97">
        <w:tc>
          <w:tcPr>
            <w:tcW w:w="1843" w:type="dxa"/>
            <w:tcBorders>
              <w:left w:val="single" w:sz="4" w:space="0" w:color="auto"/>
            </w:tcBorders>
          </w:tcPr>
          <w:p w14:paraId="3207C2EF" w14:textId="77777777" w:rsidR="00A75950" w:rsidRDefault="00A75950" w:rsidP="009E7A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CE13E0" w14:textId="77777777" w:rsidR="00A75950" w:rsidRDefault="00A75950" w:rsidP="009E7A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2DD7C65" w14:textId="77777777" w:rsidR="00A75950" w:rsidRDefault="00A75950" w:rsidP="009E7A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FA30FE" w14:textId="77777777" w:rsidR="00A75950" w:rsidRDefault="00A75950" w:rsidP="009E7A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365551" w14:textId="77777777" w:rsidR="00A75950" w:rsidRDefault="00A75950" w:rsidP="009E7A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2025-09-25</w:t>
              </w:r>
            </w:fldSimple>
          </w:p>
        </w:tc>
      </w:tr>
      <w:tr w:rsidR="00A75950" w14:paraId="7C6A2112" w14:textId="77777777" w:rsidTr="009E7A97">
        <w:tc>
          <w:tcPr>
            <w:tcW w:w="1843" w:type="dxa"/>
            <w:tcBorders>
              <w:left w:val="single" w:sz="4" w:space="0" w:color="auto"/>
            </w:tcBorders>
          </w:tcPr>
          <w:p w14:paraId="06113DA5" w14:textId="77777777" w:rsidR="00A75950" w:rsidRDefault="00A75950" w:rsidP="009E7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69943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E293A2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465DBB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86AB65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26C297BD" w14:textId="77777777" w:rsidTr="009E7A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83B883" w14:textId="77777777" w:rsidR="00A75950" w:rsidRDefault="00A75950" w:rsidP="009E7A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4A2E90" w14:textId="77777777" w:rsidR="00A75950" w:rsidRDefault="00A75950" w:rsidP="009E7A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93443" w14:textId="77777777" w:rsidR="00A75950" w:rsidRDefault="00A75950" w:rsidP="009E7A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86C22F" w14:textId="77777777" w:rsidR="00A75950" w:rsidRDefault="00A75950" w:rsidP="009E7A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D468BB" w14:textId="77777777" w:rsidR="00A75950" w:rsidRDefault="00A75950" w:rsidP="009E7A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A75950" w14:paraId="7BDEC167" w14:textId="77777777" w:rsidTr="009E7A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440448" w14:textId="77777777" w:rsidR="00A75950" w:rsidRDefault="00A75950" w:rsidP="009E7A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64F0BB" w14:textId="77777777" w:rsidR="00A75950" w:rsidRDefault="00A75950" w:rsidP="009E7A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742712" w14:textId="77777777" w:rsidR="00A75950" w:rsidRDefault="00A75950" w:rsidP="009E7A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0BE861" w14:textId="77777777" w:rsidR="00A75950" w:rsidRPr="007C2097" w:rsidRDefault="00A75950" w:rsidP="009E7A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75950" w14:paraId="6DC8D92D" w14:textId="77777777" w:rsidTr="009E7A97">
        <w:tc>
          <w:tcPr>
            <w:tcW w:w="1843" w:type="dxa"/>
          </w:tcPr>
          <w:p w14:paraId="2BAE897A" w14:textId="77777777" w:rsidR="00A75950" w:rsidRDefault="00A75950" w:rsidP="009E7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DCC6F0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1627A560" w14:textId="77777777" w:rsidTr="009E7A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07414" w14:textId="77777777" w:rsidR="00A75950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0F56A" w14:textId="77777777" w:rsidR="00A75950" w:rsidRDefault="00A75950" w:rsidP="00A75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within the for loop the value of I is not incremented, which results in this loop running infinitely for a testcase where </w:t>
            </w:r>
            <w:r w:rsidRPr="00C72BAB">
              <w:rPr>
                <w:noProof/>
              </w:rPr>
              <w:t>lengthof(p_MediaType)</w:t>
            </w:r>
            <w:r>
              <w:rPr>
                <w:noProof/>
              </w:rPr>
              <w:t xml:space="preserve"> = 2.</w:t>
            </w:r>
          </w:p>
          <w:p w14:paraId="2433C6B7" w14:textId="77777777" w:rsidR="00A75950" w:rsidRDefault="00A75950" w:rsidP="00A759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21049" w14:textId="715B20D6" w:rsidR="00A75950" w:rsidRDefault="00A75950" w:rsidP="00A75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fixed</w:t>
            </w:r>
          </w:p>
        </w:tc>
      </w:tr>
      <w:tr w:rsidR="00A75950" w14:paraId="24312D35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1A16" w14:textId="77777777" w:rsidR="00A75950" w:rsidRDefault="00A75950" w:rsidP="00A759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57909" w14:textId="77777777" w:rsidR="00A75950" w:rsidRDefault="00A75950" w:rsidP="00A75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31D231F0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0030E" w14:textId="77777777" w:rsidR="00A75950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A1D76C" w14:textId="5007A116" w:rsidR="00A75950" w:rsidRDefault="00A75950" w:rsidP="00A75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for loop implementation, please see below.</w:t>
            </w:r>
          </w:p>
        </w:tc>
      </w:tr>
      <w:tr w:rsidR="00A75950" w14:paraId="7D45BD7B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286A6" w14:textId="77777777" w:rsidR="00A75950" w:rsidRDefault="00A75950" w:rsidP="00A759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46C91" w14:textId="77777777" w:rsidR="00A75950" w:rsidRDefault="00A75950" w:rsidP="00A75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1A85DAC1" w14:textId="77777777" w:rsidTr="009E7A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30A78" w14:textId="77777777" w:rsidR="00A75950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5A848" w14:textId="4FBB9FD5" w:rsidR="00A75950" w:rsidRDefault="00A75950" w:rsidP="00A75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A75950" w14:paraId="789FB7FF" w14:textId="77777777" w:rsidTr="009E7A97">
        <w:tc>
          <w:tcPr>
            <w:tcW w:w="2694" w:type="dxa"/>
            <w:gridSpan w:val="2"/>
          </w:tcPr>
          <w:p w14:paraId="1C25D6B0" w14:textId="77777777" w:rsidR="00A75950" w:rsidRDefault="00A75950" w:rsidP="00A759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A9D6BB" w14:textId="77777777" w:rsidR="00A75950" w:rsidRDefault="00A75950" w:rsidP="00A75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275EF133" w14:textId="77777777" w:rsidTr="009E7A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62996A" w14:textId="77777777" w:rsidR="00A75950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44103" w14:textId="6BEF9C39" w:rsidR="00A75950" w:rsidRDefault="00A75950" w:rsidP="00A75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7.14.NR5GC</w:t>
            </w:r>
          </w:p>
        </w:tc>
      </w:tr>
      <w:tr w:rsidR="00A75950" w14:paraId="78DE20EA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7F498" w14:textId="77777777" w:rsidR="00A75950" w:rsidRDefault="00A75950" w:rsidP="00A759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F0E23" w14:textId="77777777" w:rsidR="00A75950" w:rsidRDefault="00A75950" w:rsidP="00A75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265CD63E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1B52E" w14:textId="77777777" w:rsidR="00A75950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08F6F" w14:textId="77777777" w:rsidR="00A75950" w:rsidRDefault="00A75950" w:rsidP="00A75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7B7A8E" w14:textId="77777777" w:rsidR="00A75950" w:rsidRDefault="00A75950" w:rsidP="00A75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195C45" w14:textId="77777777" w:rsidR="00A75950" w:rsidRDefault="00A75950" w:rsidP="00A759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5B63C" w14:textId="77777777" w:rsidR="00A75950" w:rsidRDefault="00A75950" w:rsidP="00A759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950" w14:paraId="0133F473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3D613" w14:textId="77777777" w:rsidR="00A75950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8870AB" w14:textId="77777777" w:rsidR="00A75950" w:rsidRDefault="00A75950" w:rsidP="00A75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71AD3" w14:textId="76D7510E" w:rsidR="00A75950" w:rsidRDefault="00A75950" w:rsidP="00A75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ACEE2A" w14:textId="77777777" w:rsidR="00A75950" w:rsidRDefault="00A75950" w:rsidP="00A759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398F1B" w14:textId="08131EAB" w:rsidR="00A75950" w:rsidRDefault="00A75950" w:rsidP="00A759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950" w14:paraId="28A2FE99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59A26" w14:textId="77777777" w:rsidR="00A75950" w:rsidRDefault="00A75950" w:rsidP="00A759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676A63" w14:textId="77777777" w:rsidR="00A75950" w:rsidRDefault="00A75950" w:rsidP="00A75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94150" w14:textId="3D4D7FFF" w:rsidR="00A75950" w:rsidRDefault="00A75950" w:rsidP="00A75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FB82BE" w14:textId="77777777" w:rsidR="00A75950" w:rsidRDefault="00A75950" w:rsidP="00A759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35CFB" w14:textId="608C4A01" w:rsidR="00A75950" w:rsidRDefault="00A75950" w:rsidP="00A759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950" w14:paraId="24224CAC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DFF43" w14:textId="77777777" w:rsidR="00A75950" w:rsidRDefault="00A75950" w:rsidP="00A759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6725A" w14:textId="77777777" w:rsidR="00A75950" w:rsidRDefault="00A75950" w:rsidP="00A75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DA557" w14:textId="61342D08" w:rsidR="00A75950" w:rsidRDefault="00A75950" w:rsidP="00A75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9CA863" w14:textId="77777777" w:rsidR="00A75950" w:rsidRDefault="00A75950" w:rsidP="00A759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4B722" w14:textId="00FFF7F0" w:rsidR="00A75950" w:rsidRDefault="00A75950" w:rsidP="00A759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950" w14:paraId="279D25DB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3A9A" w14:textId="77777777" w:rsidR="00A75950" w:rsidRDefault="00A75950" w:rsidP="00A759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907CE" w14:textId="77777777" w:rsidR="00A75950" w:rsidRDefault="00A75950" w:rsidP="00A75950">
            <w:pPr>
              <w:pStyle w:val="CRCoverPage"/>
              <w:spacing w:after="0"/>
              <w:rPr>
                <w:noProof/>
              </w:rPr>
            </w:pPr>
          </w:p>
        </w:tc>
      </w:tr>
      <w:tr w:rsidR="00A75950" w14:paraId="3C110547" w14:textId="77777777" w:rsidTr="009E7A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208FE" w14:textId="77777777" w:rsidR="00A75950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FC838" w14:textId="77777777" w:rsidR="00A75950" w:rsidRDefault="00A75950" w:rsidP="00A759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950" w:rsidRPr="008863B9" w14:paraId="58564A99" w14:textId="77777777" w:rsidTr="009E7A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045539" w14:textId="77777777" w:rsidR="00A75950" w:rsidRPr="008863B9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466324" w14:textId="77777777" w:rsidR="00A75950" w:rsidRPr="008863B9" w:rsidRDefault="00A75950" w:rsidP="00A759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5950" w14:paraId="6CF35927" w14:textId="77777777" w:rsidTr="009E7A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8A65A" w14:textId="77777777" w:rsidR="00A75950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28B36" w14:textId="77777777" w:rsidR="00A75950" w:rsidRDefault="00A75950" w:rsidP="00A759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967935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0A0525BB" w14:textId="10F60D39" w:rsidR="004924D1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924D1" w:rsidRPr="00E231DF">
        <w:rPr>
          <w:rFonts w:ascii="Arial" w:hAnsi="Arial" w:cs="Arial"/>
          <w:iCs/>
          <w:noProof/>
        </w:rPr>
        <w:t>Table of Contents</w:t>
      </w:r>
      <w:r w:rsidR="004924D1">
        <w:rPr>
          <w:noProof/>
        </w:rPr>
        <w:tab/>
      </w:r>
      <w:r w:rsidR="004924D1">
        <w:rPr>
          <w:noProof/>
        </w:rPr>
        <w:fldChar w:fldCharType="begin"/>
      </w:r>
      <w:r w:rsidR="004924D1">
        <w:rPr>
          <w:noProof/>
        </w:rPr>
        <w:instrText xml:space="preserve"> PAGEREF _Toc209679352 \h </w:instrText>
      </w:r>
      <w:r w:rsidR="004924D1">
        <w:rPr>
          <w:noProof/>
        </w:rPr>
      </w:r>
      <w:r w:rsidR="004924D1">
        <w:rPr>
          <w:noProof/>
        </w:rPr>
        <w:fldChar w:fldCharType="separate"/>
      </w:r>
      <w:r w:rsidR="004924D1">
        <w:rPr>
          <w:noProof/>
        </w:rPr>
        <w:t>2</w:t>
      </w:r>
      <w:r w:rsidR="004924D1">
        <w:rPr>
          <w:noProof/>
        </w:rPr>
        <w:fldChar w:fldCharType="end"/>
      </w:r>
    </w:p>
    <w:p w14:paraId="028535BA" w14:textId="47F8F304" w:rsidR="004924D1" w:rsidRDefault="004924D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B6ADC4A" w14:textId="0BADC11B" w:rsidR="004924D1" w:rsidRDefault="004924D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91D3CE" w14:textId="61AC88F2" w:rsidR="004924D1" w:rsidRDefault="004924D1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b/>
          <w:bCs/>
          <w:noProof/>
          <w:color w:val="000000"/>
          <w:lang w:val="en-US" w:eastAsia="en-GB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3E777D46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9679353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5D48F50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B430EF" w:rsidRPr="00EB31B7">
        <w:rPr>
          <w:lang w:val="en-US"/>
        </w:rPr>
        <w:t>iwd-TTCN3-B2024-06_D2</w:t>
      </w:r>
      <w:r w:rsidR="00A00F35">
        <w:rPr>
          <w:rFonts w:hint="eastAsia"/>
          <w:lang w:val="en-US" w:eastAsia="zh-CN"/>
        </w:rPr>
        <w:t>5</w:t>
      </w:r>
      <w:r w:rsidR="00B430EF" w:rsidRPr="00EB31B7">
        <w:rPr>
          <w:lang w:val="en-US"/>
        </w:rPr>
        <w:t>wk</w:t>
      </w:r>
      <w:r w:rsidR="007023C2">
        <w:rPr>
          <w:lang w:val="en-US" w:eastAsia="zh-CN"/>
        </w:rPr>
        <w:t>38</w:t>
      </w:r>
      <w:r w:rsidR="00B430EF">
        <w:rPr>
          <w:lang w:val="en-US"/>
        </w:rPr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18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9679354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0522A169" w14:textId="2AAE9BBC" w:rsidR="00A825A4" w:rsidRPr="003D65E8" w:rsidRDefault="00A825A4" w:rsidP="00A825A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78083187"/>
      <w:bookmarkStart w:id="8" w:name="_Toc209679355"/>
      <w:bookmarkStart w:id="9" w:name="_Toc325725665"/>
      <w:bookmarkStart w:id="10" w:name="_Toc122434493"/>
      <w:bookmarkStart w:id="11" w:name="_Toc29528897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C72BAB">
        <w:rPr>
          <w:rFonts w:cs="Arial"/>
          <w:b/>
          <w:bCs/>
          <w:color w:val="000000"/>
          <w:lang w:val="en-US" w:eastAsia="en-GB"/>
        </w:rPr>
        <w:t>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9"/>
          <w:bookmarkEnd w:id="10"/>
          <w:bookmarkEnd w:id="11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14A2546E" w:rsidR="00273EC8" w:rsidRPr="00B2655B" w:rsidRDefault="00C72BAB" w:rsidP="00A87D86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C72BAB">
              <w:rPr>
                <w:rFonts w:ascii="Arial" w:eastAsia="Microsoft YaHei" w:hAnsi="Arial" w:cs="Arial"/>
                <w:noProof/>
                <w:sz w:val="18"/>
                <w:szCs w:val="18"/>
              </w:rPr>
              <w:t>f_NR5GC_ModifyPDUSession_ConfigureCallMedia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B1A7F7" w14:textId="77777777" w:rsidR="00C72BAB" w:rsidRDefault="00C72BAB" w:rsidP="00C72B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within the for loop the value of I is not incremented, which results in this loop running infinitely for a testcase where </w:t>
            </w:r>
            <w:r w:rsidRPr="00C72BAB">
              <w:rPr>
                <w:noProof/>
              </w:rPr>
              <w:t>lengthof(p_MediaType)</w:t>
            </w:r>
            <w:r>
              <w:rPr>
                <w:noProof/>
              </w:rPr>
              <w:t xml:space="preserve"> = 2.</w:t>
            </w:r>
          </w:p>
          <w:p w14:paraId="37857F21" w14:textId="77777777" w:rsidR="00C72BAB" w:rsidRDefault="00C72BAB" w:rsidP="00C72B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48DE08" w14:textId="176AEB02" w:rsidR="00611669" w:rsidRPr="00B2655B" w:rsidRDefault="00C72BAB" w:rsidP="00C72BAB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>This needs to be fixed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6C2FCA3B" w:rsidR="007E26D6" w:rsidRPr="00B2655B" w:rsidRDefault="00C72BAB" w:rsidP="00692CE1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>Updated the for loop implementation, please see below.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2400DFA" w:rsidR="00DE4E0A" w:rsidRPr="00B2655B" w:rsidRDefault="00B2655B" w:rsidP="00DE4E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55B">
              <w:rPr>
                <w:rFonts w:ascii="Arial" w:hAnsi="Arial" w:cs="Arial"/>
                <w:sz w:val="18"/>
                <w:szCs w:val="18"/>
                <w:lang w:val="en-IN" w:eastAsia="zh-CN"/>
              </w:rPr>
              <w:t>N</w:t>
            </w:r>
            <w:r w:rsidR="00C72BAB">
              <w:rPr>
                <w:rFonts w:ascii="Arial" w:hAnsi="Arial" w:cs="Arial"/>
                <w:sz w:val="18"/>
                <w:szCs w:val="18"/>
                <w:lang w:val="en-IN" w:eastAsia="zh-CN"/>
              </w:rPr>
              <w:t>R5GC_IMSProcedures.ttcn</w:t>
            </w:r>
          </w:p>
        </w:tc>
      </w:tr>
      <w:tr w:rsidR="004F6731" w:rsidRPr="00E12CDE" w14:paraId="5376E5F8" w14:textId="77777777" w:rsidTr="00A03A20">
        <w:tc>
          <w:tcPr>
            <w:tcW w:w="1985" w:type="dxa"/>
          </w:tcPr>
          <w:p w14:paraId="6578ADFB" w14:textId="28D2CA5F" w:rsidR="004F6731" w:rsidRPr="00E12CDE" w:rsidRDefault="004F6731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1B763A7" w14:textId="253910F0" w:rsidR="004F6731" w:rsidRPr="00B2655B" w:rsidRDefault="004F6731" w:rsidP="00DE4E0A">
            <w:pPr>
              <w:spacing w:after="0"/>
              <w:rPr>
                <w:rFonts w:ascii="Arial" w:hAnsi="Arial" w:cs="Arial"/>
                <w:sz w:val="18"/>
                <w:szCs w:val="18"/>
                <w:lang w:val="en-IN" w:eastAsia="zh-CN"/>
              </w:rPr>
            </w:pPr>
            <w:r w:rsidRPr="004F6731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>Accepted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4EBA4E1" w14:textId="77777777" w:rsid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>&lt;&lt;SKIPPED CODE&gt;&gt;</w:t>
            </w:r>
          </w:p>
          <w:p w14:paraId="06CF1838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DRBList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</w:t>
            </w:r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GetNextDRBIds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p_GSM_MobilityInfo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false,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lengthof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p_MediaType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 // @sic R5s210877 sic@</w:t>
            </w:r>
          </w:p>
          <w:p w14:paraId="51E0E3AD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3B8B3AB1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for (</w:t>
            </w:r>
            <w:proofErr w:type="spellStart"/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0;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&lt;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lengthof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p_MediaType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); </w:t>
            </w:r>
            <w:proofErr w:type="spellStart"/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: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= +1</w:t>
            </w: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67575FC8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1E026070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f_NR5GC_ModifyPDUSession_BuildMediaParams(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v_QoS_Rule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v_QFI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v_QoSFlow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v_MappedEPSContext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p_MediaType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p_GSM_MobilityInfo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C3A67ED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47B1D4A0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// build components of Reconfiguration message</w:t>
            </w:r>
          </w:p>
          <w:p w14:paraId="0C36DCB0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v_DRB_ToAddModList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 :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cs_NR_DRB_ToAddMod(cs_NR_DRB_</w:t>
            </w:r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SDAP(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cs_SDAP_Config(oct2int(p_GSM_MobilityInfo.SessionId), false, {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v_QFI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]})),</w:t>
            </w:r>
          </w:p>
          <w:p w14:paraId="2FBD0842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</w:t>
            </w:r>
          </w:p>
          <w:p w14:paraId="01F287EC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-, -,</w:t>
            </w:r>
          </w:p>
          <w:p w14:paraId="50552833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cs_38508_PDCP_Config </w:t>
            </w:r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 -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ms80, omit)); // UM as per 38.508-1 Table 4.6.3-99: PDCP-</w:t>
            </w:r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Config  @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 R5-213445 sic@</w:t>
            </w:r>
          </w:p>
          <w:p w14:paraId="6DF40099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v_SS_Config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 :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f_NR_GetRadioBearerConfig_</w:t>
            </w:r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FullUM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 -, -, f_ReturnNR_SDAP_Configuration_FromSDAP_Config(valueof(cs_SDAP_Config(oct2int(p_GSM_MobilityInfo.SessionId), false, {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v_QFI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]}))));</w:t>
            </w:r>
          </w:p>
          <w:p w14:paraId="44C7D6C8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v_RLCConfigList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 :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cs_38508_RLC_BearerConfig_DRB(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</w:t>
            </w:r>
          </w:p>
          <w:p w14:paraId="41879165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</w:t>
            </w:r>
            <w:r w:rsidRPr="00C72BAB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cs_38508_RLC_Config_UM_DRB(f_NR_UL_UM_RLC(), f_NR_DL_UM_RLC(v_IsFR1)),</w:t>
            </w:r>
          </w:p>
          <w:p w14:paraId="08E1A843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                                                    </w:t>
            </w: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cs_38508_LogicalChannelConfig_DRB);</w:t>
            </w:r>
          </w:p>
          <w:p w14:paraId="5400BA47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3AF70884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QosFlowId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cs_IP_QosFlowId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(oct2int(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v_SessionId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v_QFI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]);</w:t>
            </w:r>
          </w:p>
          <w:p w14:paraId="320E77CF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if (match(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p_MediaType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 (Speech, Emergency))) {</w:t>
            </w:r>
          </w:p>
          <w:p w14:paraId="70172174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f_IP_</w:t>
            </w:r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RtpRtcpLoopback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IP,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p_GSM_MobilityInfo.PdnIndex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tsc_IMS_MediaPort_M1,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cs_DrbInfo_</w:t>
            </w:r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NR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v_QosFlowId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426B5680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  } else {</w:t>
            </w:r>
          </w:p>
          <w:p w14:paraId="2AE253FA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f_IP_</w:t>
            </w:r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RtpRtcpLoopback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IP,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p_GSM_MobilityInfo.PdnIndex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tsc_IMS_MediaPort_M2,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cs_DrbInfo_</w:t>
            </w:r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NR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v_QosFlowId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47BC71BD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2F3E34A3" w14:textId="23644A49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5B72381C" w14:textId="5FF49722" w:rsidR="00DE77BA" w:rsidRPr="005571C5" w:rsidRDefault="00C72BAB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418B199E" w14:textId="609A0A10" w:rsidR="00DE77BA" w:rsidRPr="00C72BAB" w:rsidRDefault="00C72BAB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>&lt;&lt;SKIPPED CODE&gt;&gt;</w:t>
            </w:r>
          </w:p>
          <w:p w14:paraId="078D8A24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DRBList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</w:t>
            </w:r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GetNextDRBIds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p_GSM_MobilityInfo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false,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lengthof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p_MediaType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 // @sic R5s210877 sic@</w:t>
            </w:r>
          </w:p>
          <w:p w14:paraId="5BF93083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1C6FC97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for (</w:t>
            </w:r>
            <w:proofErr w:type="spellStart"/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0;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&lt;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lengthof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p_MediaType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); </w:t>
            </w:r>
            <w:proofErr w:type="spellStart"/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: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= i+1</w:t>
            </w: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 </w:t>
            </w:r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{ /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/WA#WI1454486</w:t>
            </w:r>
          </w:p>
          <w:p w14:paraId="49D4EF04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8E25535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f_NR5GC_ModifyPDUSession_BuildMediaParams(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v_QoS_Rule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v_QFI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v_QoSFlow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v_MappedEPSContext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p_MediaType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p_GSM_MobilityInfo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6DEB9A2F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286E54E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// build components of Reconfiguration message</w:t>
            </w:r>
          </w:p>
          <w:p w14:paraId="0C1787ED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v_DRB_ToAddModList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 :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cs_NR_DRB_ToAddMod(cs_NR_DRB_</w:t>
            </w:r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SDAP(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cs_SDAP_Config(oct2int(p_GSM_MobilityInfo.SessionId), false, {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v_QFI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]})),</w:t>
            </w:r>
          </w:p>
          <w:p w14:paraId="7DC6577A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</w:t>
            </w:r>
          </w:p>
          <w:p w14:paraId="3D16E5FD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-, -,</w:t>
            </w:r>
          </w:p>
          <w:p w14:paraId="3281DD39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cs_38508_PDCP_Config </w:t>
            </w:r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 -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ms80, omit)); // UM as per 38.508-1 Table 4.6.3-99: PDCP-</w:t>
            </w:r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Config  @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 R5-213445 sic@</w:t>
            </w:r>
          </w:p>
          <w:p w14:paraId="3B10A408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v_SS_Config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 :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f_NR_GetRadioBearerConfig_</w:t>
            </w:r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FullUM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 -, -, f_ReturnNR_SDAP_Configuration_FromSDAP_Config(valueof(cs_SDAP_Config(oct2int(p_GSM_MobilityInfo.SessionId), false, {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v_QFI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]}))));</w:t>
            </w:r>
          </w:p>
          <w:p w14:paraId="087195F6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v_RLCConfigList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 :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cs_38508_RLC_BearerConfig_DRB(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</w:t>
            </w:r>
          </w:p>
          <w:p w14:paraId="0892A3AF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</w:t>
            </w:r>
            <w:r w:rsidRPr="00C72BAB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cs_38508_RLC_Config_UM_DRB(f_NR_UL_UM_RLC(), f_NR_DL_UM_RLC(v_IsFR1)),</w:t>
            </w:r>
          </w:p>
          <w:p w14:paraId="7C9E3594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                                                    </w:t>
            </w: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cs_38508_LogicalChannelConfig_DRB);</w:t>
            </w:r>
          </w:p>
          <w:p w14:paraId="5C7A7A21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1AC3E7F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QosFlowId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cs_IP_QosFlowId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(oct2int(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v_SessionId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v_QFI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]);</w:t>
            </w:r>
          </w:p>
          <w:p w14:paraId="27E6674E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if (match(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p_MediaType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 (Speech, Emergency))) {</w:t>
            </w:r>
          </w:p>
          <w:p w14:paraId="4D15D4A8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f_IP_</w:t>
            </w:r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RtpRtcpLoopback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IP,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p_GSM_MobilityInfo.PdnIndex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tsc_IMS_MediaPort_M1,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cs_DrbInfo_</w:t>
            </w:r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NR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v_QosFlowId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598C0925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 else {</w:t>
            </w:r>
          </w:p>
          <w:p w14:paraId="6C47C1A8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f_IP_</w:t>
            </w:r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RtpRtcpLoopback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IP,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p_GSM_MobilityInfo.PdnIndex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tsc_IMS_MediaPort_M2,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cs_DrbInfo_</w:t>
            </w:r>
            <w:proofErr w:type="gram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NR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v_QosFlowId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17DD357B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3B9432E2" w14:textId="1C597572" w:rsid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2625C754" w14:textId="67435A61" w:rsidR="00C72BAB" w:rsidRPr="00C72BAB" w:rsidRDefault="00C72BAB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>&lt;&lt;SKIPPED CODE&gt;&gt;</w:t>
            </w:r>
          </w:p>
        </w:tc>
      </w:tr>
    </w:tbl>
    <w:p w14:paraId="209ADC4A" w14:textId="77777777" w:rsidR="00CE06FC" w:rsidRPr="00683B27" w:rsidRDefault="00CE06FC" w:rsidP="000B59D2"/>
    <w:sectPr w:rsidR="00CE06FC" w:rsidRPr="00683B2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048F5" w14:textId="77777777" w:rsidR="00FF0DBC" w:rsidRDefault="00FF0DBC">
      <w:pPr>
        <w:spacing w:after="0"/>
      </w:pPr>
      <w:r>
        <w:separator/>
      </w:r>
    </w:p>
  </w:endnote>
  <w:endnote w:type="continuationSeparator" w:id="0">
    <w:p w14:paraId="4E1A982D" w14:textId="77777777" w:rsidR="00FF0DBC" w:rsidRDefault="00FF0D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B2059" w14:textId="77777777" w:rsidR="00FF0DBC" w:rsidRDefault="00FF0DBC">
      <w:pPr>
        <w:spacing w:after="0"/>
      </w:pPr>
      <w:r>
        <w:separator/>
      </w:r>
    </w:p>
  </w:footnote>
  <w:footnote w:type="continuationSeparator" w:id="0">
    <w:p w14:paraId="36CF633E" w14:textId="77777777" w:rsidR="00FF0DBC" w:rsidRDefault="00FF0D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5"/>
  </w:num>
  <w:num w:numId="4" w16cid:durableId="78525773">
    <w:abstractNumId w:val="28"/>
  </w:num>
  <w:num w:numId="5" w16cid:durableId="2107799360">
    <w:abstractNumId w:val="9"/>
  </w:num>
  <w:num w:numId="6" w16cid:durableId="311061797">
    <w:abstractNumId w:val="2"/>
  </w:num>
  <w:num w:numId="7" w16cid:durableId="267852781">
    <w:abstractNumId w:val="22"/>
  </w:num>
  <w:num w:numId="8" w16cid:durableId="49496477">
    <w:abstractNumId w:val="26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4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1"/>
  </w:num>
  <w:num w:numId="16" w16cid:durableId="156658403">
    <w:abstractNumId w:val="18"/>
  </w:num>
  <w:num w:numId="17" w16cid:durableId="8531528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7"/>
  </w:num>
  <w:num w:numId="19" w16cid:durableId="2046327526">
    <w:abstractNumId w:val="13"/>
  </w:num>
  <w:num w:numId="20" w16cid:durableId="452990981">
    <w:abstractNumId w:val="15"/>
  </w:num>
  <w:num w:numId="21" w16cid:durableId="1662542292">
    <w:abstractNumId w:val="20"/>
  </w:num>
  <w:num w:numId="22" w16cid:durableId="1836023483">
    <w:abstractNumId w:val="7"/>
  </w:num>
  <w:num w:numId="23" w16cid:durableId="1314218732">
    <w:abstractNumId w:val="19"/>
  </w:num>
  <w:num w:numId="24" w16cid:durableId="701630240">
    <w:abstractNumId w:val="27"/>
  </w:num>
  <w:num w:numId="25" w16cid:durableId="723988666">
    <w:abstractNumId w:val="5"/>
  </w:num>
  <w:num w:numId="26" w16cid:durableId="1483767494">
    <w:abstractNumId w:val="16"/>
  </w:num>
  <w:num w:numId="27" w16cid:durableId="1500999189">
    <w:abstractNumId w:val="12"/>
  </w:num>
  <w:num w:numId="28" w16cid:durableId="909123216">
    <w:abstractNumId w:val="6"/>
  </w:num>
  <w:num w:numId="29" w16cid:durableId="1732118731">
    <w:abstractNumId w:val="4"/>
  </w:num>
  <w:num w:numId="30" w16cid:durableId="1188837006">
    <w:abstractNumId w:val="23"/>
  </w:num>
  <w:num w:numId="31" w16cid:durableId="952175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7C"/>
    <w:rsid w:val="001616C7"/>
    <w:rsid w:val="00161AAC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17C2"/>
    <w:rsid w:val="001C19FA"/>
    <w:rsid w:val="001C37DF"/>
    <w:rsid w:val="001C3807"/>
    <w:rsid w:val="001C3AD0"/>
    <w:rsid w:val="001C416F"/>
    <w:rsid w:val="001C44E6"/>
    <w:rsid w:val="001C50F1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169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51B60"/>
    <w:rsid w:val="002531D8"/>
    <w:rsid w:val="002539DC"/>
    <w:rsid w:val="00254D9B"/>
    <w:rsid w:val="002559FA"/>
    <w:rsid w:val="00256302"/>
    <w:rsid w:val="0026004D"/>
    <w:rsid w:val="00261976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1B08"/>
    <w:rsid w:val="00312220"/>
    <w:rsid w:val="00312434"/>
    <w:rsid w:val="00313129"/>
    <w:rsid w:val="0031359D"/>
    <w:rsid w:val="003143DA"/>
    <w:rsid w:val="00316D9A"/>
    <w:rsid w:val="003220BE"/>
    <w:rsid w:val="00323434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076F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B10DE"/>
    <w:rsid w:val="003B11BD"/>
    <w:rsid w:val="003B205B"/>
    <w:rsid w:val="003B474C"/>
    <w:rsid w:val="003B64E1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2488"/>
    <w:rsid w:val="003F3226"/>
    <w:rsid w:val="003F3B30"/>
    <w:rsid w:val="003F3ECA"/>
    <w:rsid w:val="003F457E"/>
    <w:rsid w:val="003F520D"/>
    <w:rsid w:val="003F5995"/>
    <w:rsid w:val="003F5C66"/>
    <w:rsid w:val="0040177D"/>
    <w:rsid w:val="00401B95"/>
    <w:rsid w:val="004026B1"/>
    <w:rsid w:val="004063FA"/>
    <w:rsid w:val="00406EF8"/>
    <w:rsid w:val="00410371"/>
    <w:rsid w:val="00410474"/>
    <w:rsid w:val="004128F1"/>
    <w:rsid w:val="00412C82"/>
    <w:rsid w:val="004134A5"/>
    <w:rsid w:val="00415AC8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A11"/>
    <w:rsid w:val="00454CDE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7070"/>
    <w:rsid w:val="00487D3B"/>
    <w:rsid w:val="00491205"/>
    <w:rsid w:val="004924D1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1BA4"/>
    <w:rsid w:val="004E3C18"/>
    <w:rsid w:val="004E6134"/>
    <w:rsid w:val="004F020C"/>
    <w:rsid w:val="004F152A"/>
    <w:rsid w:val="004F1B24"/>
    <w:rsid w:val="004F30F5"/>
    <w:rsid w:val="004F3E26"/>
    <w:rsid w:val="004F4F30"/>
    <w:rsid w:val="004F6731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4C8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B008C"/>
    <w:rsid w:val="005B0B25"/>
    <w:rsid w:val="005B114D"/>
    <w:rsid w:val="005B197D"/>
    <w:rsid w:val="005B1E5F"/>
    <w:rsid w:val="005B526D"/>
    <w:rsid w:val="005B7623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5E60"/>
    <w:rsid w:val="006074DF"/>
    <w:rsid w:val="00607A6C"/>
    <w:rsid w:val="00611669"/>
    <w:rsid w:val="0061215C"/>
    <w:rsid w:val="00613BA8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75"/>
    <w:rsid w:val="00687F85"/>
    <w:rsid w:val="006909A7"/>
    <w:rsid w:val="0069189B"/>
    <w:rsid w:val="00692340"/>
    <w:rsid w:val="00692CE1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3C2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561C"/>
    <w:rsid w:val="007156C2"/>
    <w:rsid w:val="0072014E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E8"/>
    <w:rsid w:val="00753C07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5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369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491A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4C41"/>
    <w:rsid w:val="008E4E3A"/>
    <w:rsid w:val="008E562B"/>
    <w:rsid w:val="008E6BC2"/>
    <w:rsid w:val="008E7023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2654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3CA"/>
    <w:rsid w:val="009834DE"/>
    <w:rsid w:val="0098402B"/>
    <w:rsid w:val="00985315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4E50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298E"/>
    <w:rsid w:val="009E3297"/>
    <w:rsid w:val="009E3DCF"/>
    <w:rsid w:val="009E3FDD"/>
    <w:rsid w:val="009F0017"/>
    <w:rsid w:val="009F0402"/>
    <w:rsid w:val="009F0574"/>
    <w:rsid w:val="009F33B7"/>
    <w:rsid w:val="009F4BF7"/>
    <w:rsid w:val="009F50B3"/>
    <w:rsid w:val="009F5E86"/>
    <w:rsid w:val="009F734F"/>
    <w:rsid w:val="00A00F35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3570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C7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5950"/>
    <w:rsid w:val="00A7671C"/>
    <w:rsid w:val="00A76964"/>
    <w:rsid w:val="00A825A4"/>
    <w:rsid w:val="00A82C7F"/>
    <w:rsid w:val="00A83BF2"/>
    <w:rsid w:val="00A85F07"/>
    <w:rsid w:val="00A86F1E"/>
    <w:rsid w:val="00A878CF"/>
    <w:rsid w:val="00A87D86"/>
    <w:rsid w:val="00A87EE8"/>
    <w:rsid w:val="00A90051"/>
    <w:rsid w:val="00A93136"/>
    <w:rsid w:val="00A93449"/>
    <w:rsid w:val="00A93D3D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30378"/>
    <w:rsid w:val="00B369A8"/>
    <w:rsid w:val="00B36A08"/>
    <w:rsid w:val="00B36D1A"/>
    <w:rsid w:val="00B379FB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57E39"/>
    <w:rsid w:val="00C61603"/>
    <w:rsid w:val="00C61B63"/>
    <w:rsid w:val="00C61FBA"/>
    <w:rsid w:val="00C62F66"/>
    <w:rsid w:val="00C657C3"/>
    <w:rsid w:val="00C66BA2"/>
    <w:rsid w:val="00C7056B"/>
    <w:rsid w:val="00C71469"/>
    <w:rsid w:val="00C7195A"/>
    <w:rsid w:val="00C72B23"/>
    <w:rsid w:val="00C72B5F"/>
    <w:rsid w:val="00C72BAB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93C"/>
    <w:rsid w:val="00C9030E"/>
    <w:rsid w:val="00C91B56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D7F21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02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87764"/>
    <w:rsid w:val="00E92000"/>
    <w:rsid w:val="00E94503"/>
    <w:rsid w:val="00E94607"/>
    <w:rsid w:val="00E94715"/>
    <w:rsid w:val="00E94ADC"/>
    <w:rsid w:val="00E9595E"/>
    <w:rsid w:val="00E9725A"/>
    <w:rsid w:val="00E97FE9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9D0"/>
    <w:rsid w:val="00EC0E62"/>
    <w:rsid w:val="00EC1A27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5EE1"/>
    <w:rsid w:val="00F16198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B7538"/>
    <w:rsid w:val="00FC1903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F0DBC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BA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H4VU7HTV54JD-1231737843-1672</_dlc_DocId>
    <_dlc_DocIdUrl xmlns="05fef6b6-48ff-4793-a586-dff4857ec2fd">
      <Url>https://sharepoint.rsint.net/teams/MRT_Dev/_layouts/15/DocIdRedir.aspx?ID=H4VU7HTV54JD-1231737843-1672</Url>
      <Description>H4VU7HTV54JD-1231737843-1672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44016C5-38DD-4CC7-9B74-B2CA822A933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6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1093</Words>
  <Characters>6232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MTG_TITLE</vt:lpstr>
      <vt:lpstr>Online, , 13th Dec 2024 - 31st Dec 2025</vt:lpstr>
      <vt:lpstr>Table of Contents</vt:lpstr>
      <vt:lpstr>Overview</vt:lpstr>
      <vt:lpstr>Corrections required</vt:lpstr>
      <vt:lpstr>    Change to the f_TC_22_3_1_2_NBIOT</vt:lpstr>
      <vt:lpstr>    Correction to function f_TC_11_4_1a_NR5GC_IMS2</vt:lpstr>
      <vt:lpstr>    </vt:lpstr>
    </vt:vector>
  </TitlesOfParts>
  <Company>3GPP Support Team</Company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1900-12-31T16:00:00Z</cp:lastPrinted>
  <dcterms:created xsi:type="dcterms:W3CDTF">2025-09-25T13:29:00Z</dcterms:created>
  <dcterms:modified xsi:type="dcterms:W3CDTF">2025-09-25T13:29:00Z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c3c6c856-3e57-429c-846e-ef1a29da7b70</vt:lpwstr>
  </property>
</Properties>
</file>