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7AD6" w14:textId="211CDA87" w:rsidR="00D23479" w:rsidRDefault="00D23479" w:rsidP="00D234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</w:fldSimple>
      <w:r w:rsidR="00A745C1">
        <w:rPr>
          <w:b/>
          <w:i/>
          <w:noProof/>
          <w:sz w:val="28"/>
        </w:rPr>
        <w:t>345</w:t>
      </w:r>
    </w:p>
    <w:p w14:paraId="7C0D65D0" w14:textId="77777777" w:rsidR="00D23479" w:rsidRDefault="00D23479" w:rsidP="00D234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3479" w14:paraId="2F900739" w14:textId="77777777" w:rsidTr="00DD5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7E95B" w14:textId="77777777" w:rsidR="00D23479" w:rsidRDefault="00D23479" w:rsidP="00DD53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23479" w14:paraId="05B4B763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1F444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3479" w14:paraId="7AB8061B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C0CE9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DB42F2A" w14:textId="77777777" w:rsidTr="00DD53DC">
        <w:tc>
          <w:tcPr>
            <w:tcW w:w="142" w:type="dxa"/>
            <w:tcBorders>
              <w:left w:val="single" w:sz="4" w:space="0" w:color="auto"/>
            </w:tcBorders>
          </w:tcPr>
          <w:p w14:paraId="00CF343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140C43" w14:textId="77777777" w:rsidR="00D23479" w:rsidRPr="00410371" w:rsidRDefault="00D23479" w:rsidP="00DD53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42722BC" w14:textId="77777777" w:rsidR="00D23479" w:rsidRDefault="00D23479" w:rsidP="00DD53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C54B6" w14:textId="56497EB0" w:rsidR="00D23479" w:rsidRPr="00410371" w:rsidRDefault="00A745C1" w:rsidP="00DD5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3738</w:t>
            </w:r>
          </w:p>
        </w:tc>
        <w:tc>
          <w:tcPr>
            <w:tcW w:w="709" w:type="dxa"/>
          </w:tcPr>
          <w:p w14:paraId="32FA941C" w14:textId="77777777" w:rsidR="00D23479" w:rsidRDefault="00D23479" w:rsidP="00DD53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0CB07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49AD5C" w14:textId="77777777" w:rsidR="00D23479" w:rsidRDefault="00D23479" w:rsidP="00DD53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C9476" w14:textId="77777777" w:rsidR="00D23479" w:rsidRPr="00410371" w:rsidRDefault="00D23479" w:rsidP="00DD53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5E3E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1D47295" w14:textId="77777777" w:rsidTr="00DD5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23267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</w:tr>
      <w:tr w:rsidR="00D23479" w14:paraId="567F0CAD" w14:textId="77777777" w:rsidTr="00DD5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C9DD0" w14:textId="77777777" w:rsidR="00D23479" w:rsidRPr="00F25D98" w:rsidRDefault="00D23479" w:rsidP="00DD53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3479" w14:paraId="66BE6342" w14:textId="77777777" w:rsidTr="00DD53DC">
        <w:tc>
          <w:tcPr>
            <w:tcW w:w="9641" w:type="dxa"/>
            <w:gridSpan w:val="9"/>
          </w:tcPr>
          <w:p w14:paraId="63163A1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F2C6F3" w14:textId="77777777" w:rsidR="00D23479" w:rsidRDefault="00D23479" w:rsidP="00D234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3479" w14:paraId="5CCA1202" w14:textId="77777777" w:rsidTr="00DD53DC">
        <w:tc>
          <w:tcPr>
            <w:tcW w:w="2835" w:type="dxa"/>
          </w:tcPr>
          <w:p w14:paraId="6CC7284C" w14:textId="77777777" w:rsidR="00D23479" w:rsidRDefault="00D23479" w:rsidP="00DD53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1EB83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4DCD3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87B7F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67FBE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EF763C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97D050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F51EB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96A1CC" w14:textId="77777777" w:rsidR="00D23479" w:rsidRDefault="00D23479" w:rsidP="00DD53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21BD27" w14:textId="77777777" w:rsidR="00D23479" w:rsidRDefault="00D23479" w:rsidP="00D234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3479" w14:paraId="4607B95A" w14:textId="77777777" w:rsidTr="00DD53DC">
        <w:tc>
          <w:tcPr>
            <w:tcW w:w="9640" w:type="dxa"/>
            <w:gridSpan w:val="11"/>
          </w:tcPr>
          <w:p w14:paraId="5C62669F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33E0CF87" w14:textId="77777777" w:rsidTr="00DD5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E9880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D2212" w14:textId="291DA005" w:rsidR="00D23479" w:rsidRDefault="00A001A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A001A7">
              <w:t xml:space="preserve">Correction to </w:t>
            </w:r>
            <w:r w:rsidR="002C3647">
              <w:t xml:space="preserve">test </w:t>
            </w:r>
            <w:r w:rsidR="00EE5B92">
              <w:t xml:space="preserve">case </w:t>
            </w:r>
            <w:r w:rsidR="00F63B27">
              <w:t>8.1.4.4.1</w:t>
            </w:r>
          </w:p>
        </w:tc>
      </w:tr>
      <w:tr w:rsidR="00D23479" w14:paraId="0D94F5A8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5286305B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9E363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525DA4C2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6A0D359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CDD9" w14:textId="292FA471" w:rsidR="00D23479" w:rsidRDefault="00A001A7" w:rsidP="00A001A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A001A7">
              <w:t>ANRITSU LTD</w:t>
            </w:r>
          </w:p>
        </w:tc>
      </w:tr>
      <w:tr w:rsidR="00D23479" w14:paraId="17A6F88B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6D867B08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AE52E" w14:textId="63BF4FB4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23479" w14:paraId="5092A9C3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7B99B65F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65E76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7CC89DB9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25876FF7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F0D34" w14:textId="18D25EA6" w:rsidR="00D23479" w:rsidRDefault="00F63B27" w:rsidP="00DD53DC">
            <w:pPr>
              <w:pStyle w:val="CRCoverPage"/>
              <w:spacing w:after="0"/>
              <w:ind w:left="100"/>
              <w:rPr>
                <w:noProof/>
              </w:rPr>
            </w:pPr>
            <w:r w:rsidRPr="00F63B27"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30A5FC1" w14:textId="77777777" w:rsidR="00D23479" w:rsidRDefault="00D23479" w:rsidP="00DD53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83D1D" w14:textId="77777777" w:rsidR="00D23479" w:rsidRDefault="00D23479" w:rsidP="00DD53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D5EBF" w14:textId="14E741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F63B27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F63B27">
              <w:rPr>
                <w:noProof/>
              </w:rPr>
              <w:t>01</w:t>
            </w:r>
          </w:p>
        </w:tc>
      </w:tr>
      <w:tr w:rsidR="00D23479" w14:paraId="3D8E608F" w14:textId="77777777" w:rsidTr="00DD53DC">
        <w:tc>
          <w:tcPr>
            <w:tcW w:w="1843" w:type="dxa"/>
            <w:tcBorders>
              <w:left w:val="single" w:sz="4" w:space="0" w:color="auto"/>
            </w:tcBorders>
          </w:tcPr>
          <w:p w14:paraId="3757C854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D1DC0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B236C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AA374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D5BFB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3479" w14:paraId="0039B19B" w14:textId="77777777" w:rsidTr="00DD5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B2684" w14:textId="77777777" w:rsidR="00D23479" w:rsidRDefault="00D23479" w:rsidP="00DD53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16441" w14:textId="77777777" w:rsidR="00D23479" w:rsidRDefault="00D23479" w:rsidP="00DD53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8FE456" w14:textId="77777777" w:rsidR="00D23479" w:rsidRDefault="00D23479" w:rsidP="00DD53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77F1A" w14:textId="77777777" w:rsidR="00D23479" w:rsidRDefault="00D23479" w:rsidP="00DD53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3C357" w14:textId="77777777" w:rsidR="00D23479" w:rsidRDefault="00D23479" w:rsidP="00DD53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23479" w14:paraId="78E1DCAA" w14:textId="77777777" w:rsidTr="00DD5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F4859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674B49" w14:textId="77777777" w:rsidR="00D23479" w:rsidRDefault="00D23479" w:rsidP="00DD53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C00649" w14:textId="77777777" w:rsidR="00D23479" w:rsidRDefault="00D23479" w:rsidP="00DD53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BE0566" w14:textId="77777777" w:rsidR="00D23479" w:rsidRPr="007C2097" w:rsidRDefault="00D23479" w:rsidP="00DD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23479" w14:paraId="7C77C836" w14:textId="77777777" w:rsidTr="00DD53DC">
        <w:tc>
          <w:tcPr>
            <w:tcW w:w="1843" w:type="dxa"/>
          </w:tcPr>
          <w:p w14:paraId="0BDB51F5" w14:textId="77777777" w:rsidR="00D23479" w:rsidRDefault="00D23479" w:rsidP="00DD53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3E291" w14:textId="77777777" w:rsidR="00D23479" w:rsidRDefault="00D23479" w:rsidP="00DD53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:rsidRPr="009673DF" w14:paraId="1375ED62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8C3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DA6D3" w14:textId="35F47D8E" w:rsidR="0021644D" w:rsidRPr="009673DF" w:rsidRDefault="00905B68" w:rsidP="002164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R5-247552 was incorrectly implemented in TTCN. Instead of changing the power levels for FR2, the threshold2 for FR1 was changed.</w:t>
            </w:r>
          </w:p>
        </w:tc>
      </w:tr>
      <w:tr w:rsidR="0021644D" w:rsidRPr="009673DF" w14:paraId="48A9F914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07E7A" w14:textId="77777777" w:rsidR="0021644D" w:rsidRPr="009673DF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0D8CD" w14:textId="77777777" w:rsidR="0021644D" w:rsidRPr="009673DF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21644D" w14:paraId="62EDE086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54E7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092D6" w14:textId="54C6DEB0" w:rsidR="0021644D" w:rsidRDefault="00905B68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event A5 thresholds in TTCN according to changes from R5-247552</w:t>
            </w:r>
          </w:p>
        </w:tc>
      </w:tr>
      <w:tr w:rsidR="0021644D" w14:paraId="73BA668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B6B2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A2496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6540E822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C59A7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84B62" w14:textId="53A2B40B" w:rsidR="0021644D" w:rsidRDefault="00905B68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A5 events thresholds are not alligned with 38.523-1</w:t>
            </w:r>
          </w:p>
        </w:tc>
      </w:tr>
      <w:tr w:rsidR="0021644D" w14:paraId="3DD1C75C" w14:textId="77777777" w:rsidTr="00DD53DC">
        <w:tc>
          <w:tcPr>
            <w:tcW w:w="2694" w:type="dxa"/>
            <w:gridSpan w:val="2"/>
          </w:tcPr>
          <w:p w14:paraId="0616522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B1217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50CD726E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9E772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BDC8" w14:textId="7338215E" w:rsidR="0021644D" w:rsidRDefault="00F63B27" w:rsidP="00216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8.1.4.4.1</w:t>
            </w:r>
            <w:r w:rsidR="0021644D">
              <w:rPr>
                <w:noProof/>
              </w:rPr>
              <w:t>.NR5GC</w:t>
            </w:r>
          </w:p>
        </w:tc>
      </w:tr>
      <w:tr w:rsidR="0021644D" w14:paraId="2146F48C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BB874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039D1" w14:textId="77777777" w:rsidR="0021644D" w:rsidRDefault="0021644D" w:rsidP="00216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44D" w14:paraId="2DFEA71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6EC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CDC6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ADDEDA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4B1456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7D120" w14:textId="77777777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2D1C596B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C446B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97F68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99E03" w14:textId="3F2CC311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9BD9" w14:textId="77777777" w:rsidR="0021644D" w:rsidRDefault="0021644D" w:rsidP="002164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ACDF7" w14:textId="3D61A9D2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D697628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F2BCC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00759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6E429" w14:textId="33443E3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BB211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B005C" w14:textId="66BCB9AC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16CD8CCF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6A0DE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B6314D" w14:textId="77777777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E29D9" w14:textId="5C13920E" w:rsidR="0021644D" w:rsidRDefault="0021644D" w:rsidP="002164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81943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1DF85C" w14:textId="712BFA43" w:rsidR="0021644D" w:rsidRDefault="0021644D" w:rsidP="002164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644D" w14:paraId="01E4FE33" w14:textId="77777777" w:rsidTr="00DD5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F9B31" w14:textId="77777777" w:rsidR="0021644D" w:rsidRDefault="0021644D" w:rsidP="002164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19745" w14:textId="77777777" w:rsidR="0021644D" w:rsidRDefault="0021644D" w:rsidP="0021644D">
            <w:pPr>
              <w:pStyle w:val="CRCoverPage"/>
              <w:spacing w:after="0"/>
              <w:rPr>
                <w:noProof/>
              </w:rPr>
            </w:pPr>
          </w:p>
        </w:tc>
      </w:tr>
      <w:tr w:rsidR="0021644D" w14:paraId="259E7908" w14:textId="77777777" w:rsidTr="00DD5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88C9F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77C0C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644D" w:rsidRPr="008863B9" w14:paraId="0086FC30" w14:textId="77777777" w:rsidTr="00DD53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5E2E0" w14:textId="77777777" w:rsidR="0021644D" w:rsidRPr="008863B9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D9A58" w14:textId="77777777" w:rsidR="0021644D" w:rsidRPr="008863B9" w:rsidRDefault="0021644D" w:rsidP="002164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644D" w14:paraId="1DA47B20" w14:textId="77777777" w:rsidTr="00DD5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56539" w14:textId="77777777" w:rsidR="0021644D" w:rsidRDefault="0021644D" w:rsidP="002164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926DA" w14:textId="77777777" w:rsidR="0021644D" w:rsidRDefault="0021644D" w:rsidP="0021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142CE7" w14:textId="77777777" w:rsidR="00D23479" w:rsidRDefault="00D23479" w:rsidP="00D23479">
      <w:pPr>
        <w:pStyle w:val="CRCoverPage"/>
        <w:spacing w:after="0"/>
        <w:rPr>
          <w:noProof/>
          <w:sz w:val="8"/>
          <w:szCs w:val="8"/>
        </w:rPr>
      </w:pPr>
    </w:p>
    <w:p w14:paraId="68B55309" w14:textId="77777777" w:rsidR="00D23479" w:rsidRDefault="00D23479" w:rsidP="00D23479">
      <w:pPr>
        <w:rPr>
          <w:noProof/>
        </w:rPr>
      </w:pPr>
    </w:p>
    <w:p w14:paraId="78E087EE" w14:textId="77777777" w:rsidR="006C7D4C" w:rsidRDefault="006C7D4C" w:rsidP="006C7D4C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396841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35A3EC7" w14:textId="0FFD8115" w:rsidR="00F277D9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F277D9" w:rsidRPr="00424366">
        <w:rPr>
          <w:rFonts w:ascii="Arial" w:hAnsi="Arial" w:cs="Arial"/>
          <w:iCs/>
          <w:noProof/>
        </w:rPr>
        <w:t>Table of Contents</w:t>
      </w:r>
      <w:r w:rsidR="00F277D9">
        <w:rPr>
          <w:noProof/>
        </w:rPr>
        <w:tab/>
      </w:r>
      <w:r w:rsidR="00F277D9">
        <w:rPr>
          <w:noProof/>
        </w:rPr>
        <w:fldChar w:fldCharType="begin"/>
      </w:r>
      <w:r w:rsidR="00F277D9">
        <w:rPr>
          <w:noProof/>
        </w:rPr>
        <w:instrText xml:space="preserve"> PAGEREF _Toc206396841 \h </w:instrText>
      </w:r>
      <w:r w:rsidR="00F277D9">
        <w:rPr>
          <w:noProof/>
        </w:rPr>
      </w:r>
      <w:r w:rsidR="00F277D9">
        <w:rPr>
          <w:noProof/>
        </w:rPr>
        <w:fldChar w:fldCharType="separate"/>
      </w:r>
      <w:r w:rsidR="0055497C">
        <w:rPr>
          <w:noProof/>
        </w:rPr>
        <w:t>2</w:t>
      </w:r>
      <w:r w:rsidR="00F277D9">
        <w:rPr>
          <w:noProof/>
        </w:rPr>
        <w:fldChar w:fldCharType="end"/>
      </w:r>
    </w:p>
    <w:p w14:paraId="68275738" w14:textId="3F80D948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_Toc206396842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4849F428" w14:textId="59493593" w:rsidR="00F277D9" w:rsidRDefault="00F277D9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_Toc206396843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58288330" w14:textId="562DD169" w:rsidR="00F277D9" w:rsidRDefault="00F277D9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2436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2436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_Toc206396844 \h </w:instrText>
      </w:r>
      <w:r>
        <w:rPr>
          <w:noProof/>
        </w:rPr>
      </w:r>
      <w:r>
        <w:rPr>
          <w:noProof/>
        </w:rPr>
        <w:fldChar w:fldCharType="separate"/>
      </w:r>
      <w:r w:rsidR="0055497C">
        <w:rPr>
          <w:noProof/>
        </w:rPr>
        <w:t>3</w:t>
      </w:r>
      <w:r>
        <w:rPr>
          <w:noProof/>
        </w:rPr>
        <w:fldChar w:fldCharType="end"/>
      </w:r>
    </w:p>
    <w:p w14:paraId="302138F3" w14:textId="253DAE6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6396842"/>
      <w:r w:rsidRPr="00E12CDE">
        <w:rPr>
          <w:rFonts w:cs="Arial"/>
        </w:rPr>
        <w:lastRenderedPageBreak/>
        <w:t>Overview</w:t>
      </w:r>
      <w:bookmarkEnd w:id="2"/>
      <w:bookmarkEnd w:id="3"/>
    </w:p>
    <w:p w14:paraId="53D16BA0" w14:textId="6A730A57" w:rsid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r w:rsidRPr="006076C4">
        <w:rPr>
          <w:rFonts w:cs="Arial"/>
        </w:rPr>
        <w:t>This document lists all the essential changes needed to correct problems in the iwd-TTCN3-B2024-06_D2</w:t>
      </w:r>
      <w:r w:rsidR="000F3821">
        <w:rPr>
          <w:rFonts w:cs="Arial"/>
        </w:rPr>
        <w:t>5</w:t>
      </w:r>
      <w:r w:rsidRPr="006076C4">
        <w:rPr>
          <w:rFonts w:cs="Arial"/>
        </w:rPr>
        <w:t>wk</w:t>
      </w:r>
      <w:r w:rsidR="00CE43B6"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52C05FA9" w14:textId="77777777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241ABF2E" w14:textId="6C1293D2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Kalahasti, Narendra</w:t>
      </w:r>
    </w:p>
    <w:p w14:paraId="31250A53" w14:textId="72E92D1A" w:rsidR="006076C4" w:rsidRPr="006076C4" w:rsidRDefault="006076C4" w:rsidP="006076C4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6076C4">
        <w:rPr>
          <w:rFonts w:cs="Arial"/>
          <w:b/>
          <w:sz w:val="24"/>
          <w:lang w:eastAsia="ja-JP"/>
        </w:rPr>
        <w:tab/>
      </w:r>
      <w:r w:rsidR="00D06420" w:rsidRPr="00AE1F13">
        <w:rPr>
          <w:rFonts w:ascii="Arial" w:hAnsi="Arial" w:cs="Arial"/>
          <w:sz w:val="24"/>
          <w:lang w:eastAsia="ja-JP"/>
        </w:rPr>
        <w:t>Narendra.Kalahasti@anritsu.com</w:t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631B90D9" w14:textId="77777777" w:rsidR="006076C4" w:rsidRPr="006076C4" w:rsidRDefault="006076C4" w:rsidP="006076C4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6396843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206396844"/>
      <w:bookmarkStart w:id="11" w:name="_Toc325725665"/>
      <w:bookmarkStart w:id="12" w:name="_Toc122434493"/>
      <w:bookmarkStart w:id="13" w:name="_Toc295288970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9"/>
        <w:gridCol w:w="7020"/>
      </w:tblGrid>
      <w:tr w:rsidR="00273EC8" w:rsidRPr="00E12CDE" w14:paraId="233F292D" w14:textId="77777777" w:rsidTr="00DE7703">
        <w:trPr>
          <w:trHeight w:val="447"/>
        </w:trPr>
        <w:tc>
          <w:tcPr>
            <w:tcW w:w="2619" w:type="dxa"/>
          </w:tcPr>
          <w:bookmarkEnd w:id="11"/>
          <w:bookmarkEnd w:id="12"/>
          <w:bookmarkEnd w:id="13"/>
          <w:p w14:paraId="43C9FA85" w14:textId="0E6DC7A8" w:rsidR="00273EC8" w:rsidRPr="00E12CDE" w:rsidRDefault="00AA643F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020" w:type="dxa"/>
          </w:tcPr>
          <w:p w14:paraId="56D778B9" w14:textId="37546C64" w:rsidR="00273EC8" w:rsidRPr="002B12E6" w:rsidRDefault="00FE7A52" w:rsidP="00962FDE">
            <w:pPr>
              <w:spacing w:after="0"/>
              <w:rPr>
                <w:rFonts w:ascii="Arial" w:hAnsi="Arial"/>
                <w:noProof/>
              </w:rPr>
            </w:pPr>
            <w:r w:rsidRPr="00FE7A52">
              <w:rPr>
                <w:rFonts w:ascii="Arial" w:hAnsi="Arial"/>
                <w:noProof/>
              </w:rPr>
              <w:t>fl_TC_8_1_4_4_1_TestBody</w:t>
            </w:r>
          </w:p>
        </w:tc>
      </w:tr>
      <w:tr w:rsidR="00DE4E0A" w:rsidRPr="00D40AEF" w14:paraId="187A9DC5" w14:textId="77777777" w:rsidTr="00DE7703">
        <w:trPr>
          <w:trHeight w:val="452"/>
        </w:trPr>
        <w:tc>
          <w:tcPr>
            <w:tcW w:w="2619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020" w:type="dxa"/>
          </w:tcPr>
          <w:p w14:paraId="3A48DE08" w14:textId="39EF03D2" w:rsidR="00CF375B" w:rsidRPr="00CC4108" w:rsidRDefault="00905B68" w:rsidP="00D40AE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noProof/>
                <w:lang w:val="en-US"/>
              </w:rPr>
              <w:t>The R5-247552 was incorrectly implemented in TTCN. Instead of changing the power levels for FR2, the threshold2 for FR1 was changed.</w:t>
            </w:r>
          </w:p>
        </w:tc>
      </w:tr>
      <w:tr w:rsidR="00DE4E0A" w:rsidRPr="00E12CDE" w14:paraId="582D388E" w14:textId="77777777" w:rsidTr="00DE7703">
        <w:tc>
          <w:tcPr>
            <w:tcW w:w="2619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020" w:type="dxa"/>
          </w:tcPr>
          <w:p w14:paraId="1E9F1675" w14:textId="321F4298" w:rsidR="00DE4E0A" w:rsidRPr="00CC4108" w:rsidRDefault="00905B68" w:rsidP="00D40AEF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Corrected event A5 thresholds in TTCN according to changes from R5-247552.</w:t>
            </w:r>
          </w:p>
        </w:tc>
      </w:tr>
      <w:tr w:rsidR="00DE4E0A" w:rsidRPr="00E12CDE" w14:paraId="339281A7" w14:textId="77777777" w:rsidTr="00DE7703">
        <w:tc>
          <w:tcPr>
            <w:tcW w:w="2619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020" w:type="dxa"/>
          </w:tcPr>
          <w:p w14:paraId="6F308606" w14:textId="35BDCF61" w:rsidR="00DE4E0A" w:rsidRPr="000924D4" w:rsidRDefault="00FE7A52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FE7A52">
              <w:rPr>
                <w:rFonts w:ascii="Arial" w:hAnsi="Arial" w:cs="Arial"/>
                <w:lang w:eastAsia="zh-CN"/>
              </w:rPr>
              <w:t>RRC_Conditional_Handover_NR5GC.ttcn</w:t>
            </w:r>
          </w:p>
        </w:tc>
      </w:tr>
      <w:tr w:rsidR="001B6175" w:rsidRPr="00E12CDE" w14:paraId="03E2B218" w14:textId="77777777" w:rsidTr="00DE7703">
        <w:tc>
          <w:tcPr>
            <w:tcW w:w="2619" w:type="dxa"/>
          </w:tcPr>
          <w:p w14:paraId="15224A1A" w14:textId="7954E099" w:rsidR="001B6175" w:rsidRPr="00DE7703" w:rsidRDefault="00386B4F" w:rsidP="00DE4E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comments</w:t>
            </w:r>
          </w:p>
        </w:tc>
        <w:tc>
          <w:tcPr>
            <w:tcW w:w="7020" w:type="dxa"/>
          </w:tcPr>
          <w:p w14:paraId="5F817141" w14:textId="1270F6DE" w:rsidR="001B6175" w:rsidRPr="00DE7703" w:rsidRDefault="00386B4F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>
              <w:rPr>
                <w:rFonts w:ascii="Arial" w:hAnsi="Arial" w:cs="Arial"/>
                <w:highlight w:val="cyan"/>
                <w:lang w:val="en-IN" w:eastAsia="en-GB"/>
              </w:rPr>
              <w:t>Accepted.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6D8976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fl_TC_8_1_4_4_1_TestBody() runs on NR5GC_PTC</w:t>
            </w:r>
          </w:p>
          <w:p w14:paraId="7E3419C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FCF158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NR_CellPowerList_Type v_CellPowerList_AtT1;</w:t>
            </w:r>
          </w:p>
          <w:p w14:paraId="3679DBA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NR_CellPowerList_Type v_CellPowerList_AtT2;</w:t>
            </w:r>
          </w:p>
          <w:p w14:paraId="7BEC2F9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NR_CellPowerList_Type v_CellPowerList_AtT3;</w:t>
            </w:r>
          </w:p>
          <w:p w14:paraId="2EEAAE3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NR_AbsoluteCellPower_Type v_CellPower_Serving_FR1;</w:t>
            </w:r>
          </w:p>
          <w:p w14:paraId="7C2A3F4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NR_AbsoluteCellPower_Type v_CellPower_EntryCondition_FR1;</w:t>
            </w:r>
          </w:p>
          <w:p w14:paraId="7BCA9C0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NR_AbsoluteCellPower_Type v_CellPower_Leaving_FR1;</w:t>
            </w:r>
          </w:p>
          <w:p w14:paraId="26D171F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NR_AbsoluteCellPower_Type v_CellPower_EntryCondition_FR2;</w:t>
            </w:r>
          </w:p>
          <w:p w14:paraId="4C0E097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NR_AbsoluteCellPower_Type v_CellPower_Leaving_FR2;</w:t>
            </w:r>
          </w:p>
          <w:p w14:paraId="518CFF6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RSRP_Range v_Rsrp;</w:t>
            </w:r>
          </w:p>
          <w:p w14:paraId="292FEE7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RSRP_Range v_RsrpThres1;</w:t>
            </w:r>
          </w:p>
          <w:p w14:paraId="2EDBF3F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RSRP_Range v_RsrpThres2;</w:t>
            </w:r>
          </w:p>
          <w:p w14:paraId="472C29E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v_DRBId;</w:t>
            </w:r>
          </w:p>
          <w:p w14:paraId="045103A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ReportConfigToAddModList v_ReportConfigList;</w:t>
            </w:r>
          </w:p>
          <w:p w14:paraId="3304D02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MeasConfig v_MeasConfig_Step_1;</w:t>
            </w:r>
          </w:p>
          <w:p w14:paraId="5AB1C5B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MeasConfig v_MeasConfig_Step_9;</w:t>
            </w:r>
          </w:p>
          <w:p w14:paraId="70FA4EF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MeasConfig v_MeasConfig_Step_16;</w:t>
            </w:r>
          </w:p>
          <w:p w14:paraId="4DB3A1D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v_ConditionalReconfiguration_r16_Step_1;</w:t>
            </w:r>
          </w:p>
          <w:p w14:paraId="7F54556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v_ConditionalReconfiguration_r16_Step_9;</w:t>
            </w:r>
          </w:p>
          <w:p w14:paraId="615D0EE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v_ConditionalReconfiguration_r16_Step_16;</w:t>
            </w:r>
          </w:p>
          <w:p w14:paraId="4A11C70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NR_DRBInfoList_Type v_DRBInfoList := f_NR5GC_MobileInfo_GetDRBInfoList();</w:t>
            </w:r>
          </w:p>
          <w:p w14:paraId="270C3A5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PDUSessionInfoList_Type v_PDUSessionInfoList := f_NR5GC_MobileInfo_GetSessionInfoList();</w:t>
            </w:r>
          </w:p>
          <w:p w14:paraId="1B2718A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t_Watchdog := 10.0;</w:t>
            </w:r>
          </w:p>
          <w:p w14:paraId="45E9EB4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F4D5F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8.1.4.4.1.3.2-1</w:t>
            </w:r>
          </w:p>
          <w:p w14:paraId="00C2562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3A6EF63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* -----------------------------------------</w:t>
            </w:r>
          </w:p>
          <w:p w14:paraId="4DE7BD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4E60747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55FC3D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-79    |   -91</w:t>
            </w:r>
          </w:p>
          <w:p w14:paraId="25E87F5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36B33C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-79</w:t>
            </w:r>
          </w:p>
          <w:p w14:paraId="22AF4CF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3A276AA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-79     |   -91    |   -91</w:t>
            </w:r>
          </w:p>
          <w:p w14:paraId="15327B5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CB315D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8.1.4.4.1.3.2-2 // @sic R5-234802 sic@</w:t>
            </w:r>
          </w:p>
          <w:p w14:paraId="0D5ACE4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6FA7369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CE6AB7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384D592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A616A4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-82    |   -91</w:t>
            </w:r>
          </w:p>
          <w:p w14:paraId="563637F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90D342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-82</w:t>
            </w:r>
          </w:p>
          <w:p w14:paraId="0A97867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720DDD6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-82     |   -91    |   -91</w:t>
            </w:r>
          </w:p>
          <w:p w14:paraId="18F3299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38F147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11032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v_CellPower_Leaving_FR1 := -91;</w:t>
            </w:r>
          </w:p>
          <w:p w14:paraId="1EB3CF6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v_CellPower_Leaving_FR2 := -91;        // @sic R5-234802 sic@</w:t>
            </w:r>
          </w:p>
          <w:p w14:paraId="73289E7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v_CellPower_EntryCondition_FR1 := -79;</w:t>
            </w:r>
          </w:p>
          <w:p w14:paraId="7855668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v_CellPower_EntryCondition_FR2 := -82; // @sic R5-234802 sic@</w:t>
            </w:r>
          </w:p>
          <w:p w14:paraId="7F4BDEC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AF458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v_CellPowerList_AtT1 := {cs_NR_CellPower(nr_Cell1, v_CellPower_Leaving_FR1, v_CellPower_Leaving_FR2),  // @sic R5-234802 sic@</w:t>
            </w:r>
          </w:p>
          <w:p w14:paraId="0B0A100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cs_NR_CellPower(nr_Cell2, v_CellPower_EntryCondition_FR1, v_CellPower_EntryCondition_FR2), // @sic R5-234802 sic@</w:t>
            </w:r>
          </w:p>
          <w:p w14:paraId="1C16805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cs_NR_CellPower(nr_Cell4, v_CellPower_Leaving_FR1, v_CellPower_Leaving_FR2)}; // @sic R5-234802 sic@</w:t>
            </w:r>
          </w:p>
          <w:p w14:paraId="264562B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v_CellPowerList_AtT2 := {cs_NR_CellPower(nr_Cell1, v_CellPower_Leaving_FR1, v_CellPower_Leaving_FR2),  // @sic R5-234802 sic@</w:t>
            </w:r>
          </w:p>
          <w:p w14:paraId="4EE9D92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cs_NR_CellPower(nr_Cell2, v_CellPower_Leaving_FR1, v_CellPower_Leaving_FR2),  // @sic R5-234802 sic@</w:t>
            </w:r>
          </w:p>
          <w:p w14:paraId="7C3CADF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cs_NR_CellPower(nr_Cell4, v_CellPower_EntryCondition_FR1, v_CellPower_EntryCondition_FR2)}; // @sic R5-234802 sic@</w:t>
            </w:r>
          </w:p>
          <w:p w14:paraId="3EEAE62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v_CellPowerList_AtT3 := {cs_NR_CellPower(nr_Cell1, v_CellPower_EntryCondition_FR1, v_CellPower_EntryCondition_FR2),  // @sic R5-234802 sic@</w:t>
            </w:r>
          </w:p>
          <w:p w14:paraId="548C1EB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cs_NR_CellPower(nr_Cell2, v_CellPower_Leaving_FR1, v_CellPower_Leaving_FR2),  // @sic R5-234802 sic@</w:t>
            </w:r>
          </w:p>
          <w:p w14:paraId="1E8417D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cs_NR_CellPower(nr_Cell4, v_CellPower_Leaving_FR1, v_CellPower_Leaving_FR2)}; // @sic R5-234802 sic@</w:t>
            </w:r>
          </w:p>
          <w:p w14:paraId="4C92A0F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36F19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v_Rsrp := 2;         //@sic R5-241309 sic@</w:t>
            </w:r>
          </w:p>
          <w:p w14:paraId="46DFD67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434A46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293A3D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if(f_NR_CellInfo_GetIsFR1(nr_Cell1)){ //@sic R5-243121 sic@</w:t>
            </w:r>
          </w:p>
          <w:p w14:paraId="350221B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v_RsrpThres1 := 76;</w:t>
            </w:r>
          </w:p>
          <w:p w14:paraId="2DD42773" w14:textId="7C66DA42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v_RsrpThres2 := 7</w:t>
            </w:r>
            <w:r w:rsid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3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;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//@sic R5-247552 sic@</w:t>
            </w:r>
          </w:p>
          <w:p w14:paraId="3EFA22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D0D12E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else{</w:t>
            </w:r>
          </w:p>
          <w:p w14:paraId="199C10C6" w14:textId="247D77BA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v_RsrpThres1 := </w:t>
            </w:r>
            <w:r w:rsidR="00FB32C4"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66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R5-243121 sic@</w:t>
            </w:r>
          </w:p>
          <w:p w14:paraId="133C4D6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</w:rPr>
              <w:t>v_RsrpThres2 := 66;  //@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sic R5-243121 sic@</w:t>
            </w:r>
          </w:p>
          <w:p w14:paraId="0B7146B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B301C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9202CEF" w14:textId="5558B9BD" w:rsid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siclog@</w:t>
            </w:r>
          </w:p>
          <w:p w14:paraId="5B72381C" w14:textId="59473729" w:rsidR="00FE7A52" w:rsidRPr="001D311F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F5CCE2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function fl_TC_8_1_4_4_1_TestBody() runs on NR5GC_PTC</w:t>
            </w:r>
          </w:p>
          <w:p w14:paraId="165DE41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B04477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NR_CellPowerList_Type v_CellPowerList_AtT1;</w:t>
            </w:r>
          </w:p>
          <w:p w14:paraId="5E362C1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NR_CellPowerList_Type v_CellPowerList_AtT2;</w:t>
            </w:r>
          </w:p>
          <w:p w14:paraId="5F457CD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NR_CellPowerList_Type v_CellPowerList_AtT3;</w:t>
            </w:r>
          </w:p>
          <w:p w14:paraId="07D316D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//var NR_AbsoluteCellPower_Type v_CellPower_Serving_FR1;</w:t>
            </w:r>
          </w:p>
          <w:p w14:paraId="481F8AD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NR_AbsoluteCellPower_Type v_CellPower_EntryCondition_FR1;</w:t>
            </w:r>
          </w:p>
          <w:p w14:paraId="7D1F6E4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NR_AbsoluteCellPower_Type v_CellPower_Leaving_FR1;</w:t>
            </w:r>
          </w:p>
          <w:p w14:paraId="39D61E1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NR_AbsoluteCellPower_Type v_CellPower_EntryCondition_FR2;</w:t>
            </w:r>
          </w:p>
          <w:p w14:paraId="664C334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NR_AbsoluteCellPower_Type v_CellPower_Leaving_FR2;</w:t>
            </w:r>
          </w:p>
          <w:p w14:paraId="145871C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RSRP_Range v_Rsrp;</w:t>
            </w:r>
          </w:p>
          <w:p w14:paraId="2012B01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RSRP_Range v_RsrpThres1;</w:t>
            </w:r>
          </w:p>
          <w:p w14:paraId="07FA74C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RSRP_Range v_RsrpThres2;</w:t>
            </w:r>
          </w:p>
          <w:p w14:paraId="2E5E5A3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v_DRBId;</w:t>
            </w:r>
          </w:p>
          <w:p w14:paraId="74B7059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ReportConfigToAddModList v_ReportConfigList;</w:t>
            </w:r>
          </w:p>
          <w:p w14:paraId="2C5E01A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MeasConfig v_MeasConfig_Step_1;</w:t>
            </w:r>
          </w:p>
          <w:p w14:paraId="2D72BD3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MeasConfig v_MeasConfig_Step_9;</w:t>
            </w:r>
          </w:p>
          <w:p w14:paraId="25D0998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MeasConfig v_MeasConfig_Step_16;</w:t>
            </w:r>
          </w:p>
          <w:p w14:paraId="4E9EA7A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v_ConditionalReconfiguration_r16_Step_1;</w:t>
            </w:r>
          </w:p>
          <w:p w14:paraId="3791D8A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v_ConditionalReconfiguration_r16_Step_9;</w:t>
            </w:r>
          </w:p>
          <w:p w14:paraId="7131609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ConditionalReconfiguration_r16 v_ConditionalReconfiguration_r16_Step_16;</w:t>
            </w:r>
          </w:p>
          <w:p w14:paraId="0E53B6EF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NR_DRBInfoList_Type v_DRBInfoList := f_NR5GC_MobileInfo_GetDRBInfoList();</w:t>
            </w:r>
          </w:p>
          <w:p w14:paraId="3C9DB14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PDUSessionInfoList_Type v_PDUSessionInfoList := f_NR5GC_MobileInfo_GetSessionInfoList();</w:t>
            </w:r>
          </w:p>
          <w:p w14:paraId="08A71BC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t_Watchdog := 10.0;</w:t>
            </w:r>
          </w:p>
          <w:p w14:paraId="0DE18E7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2337A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8.1.4.4.1.3.2-1</w:t>
            </w:r>
          </w:p>
          <w:p w14:paraId="5F1B0C5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2BB6079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14D90A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17B3595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5677566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-79    |   -91</w:t>
            </w:r>
          </w:p>
          <w:p w14:paraId="3B3B16D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64E8B8C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-79</w:t>
            </w:r>
          </w:p>
          <w:p w14:paraId="4F04C53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050EA78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-79     |   -91    |   -91</w:t>
            </w:r>
          </w:p>
          <w:p w14:paraId="1E3E742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5CFB1B9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1, NR cell 2 and NR cell 4 FR1 acc. Table 8.1.4.4.1.3.2-2 // @sic R5-234802 sic@</w:t>
            </w:r>
          </w:p>
          <w:p w14:paraId="285F444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  |  Cell 4</w:t>
            </w:r>
          </w:p>
          <w:p w14:paraId="69CA52D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11DA060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    |   -91</w:t>
            </w:r>
          </w:p>
          <w:p w14:paraId="7425622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593258F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T1    |    -91     |   -82    |   -91</w:t>
            </w:r>
          </w:p>
          <w:p w14:paraId="7B8ADE0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1973BF0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T2    |    -91     |   -91    |   -82</w:t>
            </w:r>
          </w:p>
          <w:p w14:paraId="08735FE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-----------------------------------------</w:t>
            </w:r>
          </w:p>
          <w:p w14:paraId="4D33194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T3    |    -82     |   -91    |   -91</w:t>
            </w:r>
          </w:p>
          <w:p w14:paraId="3C5CA18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8AD02B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4D33E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v_CellPower_Leaving_FR1 := -91;</w:t>
            </w:r>
          </w:p>
          <w:p w14:paraId="1CCD7C4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v_CellPower_Leaving_FR2 := -91;        // @sic R5-234802 sic@</w:t>
            </w:r>
          </w:p>
          <w:p w14:paraId="1224F18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v_CellPower_EntryCondition_FR1 := -79;</w:t>
            </w:r>
          </w:p>
          <w:p w14:paraId="2E52A40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v_CellPower_EntryCondition_FR2 := -82; // @sic R5-234802 sic@</w:t>
            </w:r>
          </w:p>
          <w:p w14:paraId="336C8906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5D1802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v_CellPowerList_AtT1 := {cs_NR_CellPower(nr_Cell1, v_CellPower_Leaving_FR1, v_CellPower_Leaving_FR2),  // @sic R5-234802 sic@</w:t>
            </w:r>
          </w:p>
          <w:p w14:paraId="312E0AE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cs_NR_CellPower(nr_Cell2, v_CellPower_EntryCondition_FR1, v_CellPower_EntryCondition_FR2), // @sic R5-234802 sic@</w:t>
            </w:r>
          </w:p>
          <w:p w14:paraId="4E64CBE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cs_NR_CellPower(nr_Cell4, v_CellPower_Leaving_FR1, v_CellPower_Leaving_FR2)}; // @sic R5-234802 sic@</w:t>
            </w:r>
          </w:p>
          <w:p w14:paraId="0BEF5F8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v_CellPowerList_AtT2 := {cs_NR_CellPower(nr_Cell1, v_CellPower_Leaving_FR1, v_CellPower_Leaving_FR2),  // @sic R5-234802 sic@</w:t>
            </w:r>
          </w:p>
          <w:p w14:paraId="79303BC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cs_NR_CellPower(nr_Cell2, v_CellPower_Leaving_FR1, v_CellPower_Leaving_FR2),  // @sic R5-234802 sic@</w:t>
            </w:r>
          </w:p>
          <w:p w14:paraId="4A72C9B7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cs_NR_CellPower(nr_Cell4, v_CellPower_EntryCondition_FR1, v_CellPower_EntryCondition_FR2)}; // @sic R5-234802 sic@</w:t>
            </w:r>
          </w:p>
          <w:p w14:paraId="30B14BC5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v_CellPowerList_AtT3 := {cs_NR_CellPower(nr_Cell1, v_CellPower_EntryCondition_FR1, v_CellPower_EntryCondition_FR2),  // @sic R5-234802 sic@</w:t>
            </w:r>
          </w:p>
          <w:p w14:paraId="1CB499B0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cs_NR_CellPower(nr_Cell2, v_CellPower_Leaving_FR1, v_CellPower_Leaving_FR2),  // @sic R5-234802 sic@</w:t>
            </w:r>
          </w:p>
          <w:p w14:paraId="5778B599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cs_NR_CellPower(nr_Cell4, v_CellPower_Leaving_FR1, v_CellPower_Leaving_FR2)}; // @sic R5-234802 sic@</w:t>
            </w:r>
          </w:p>
          <w:p w14:paraId="4CDBA56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65D6D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v_Rsrp := 2;         //@sic R5-241309 sic@</w:t>
            </w:r>
          </w:p>
          <w:p w14:paraId="5AF0795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66C842E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C17B6AC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if(f_NR_CellInfo_GetIsFR1(nr_Cell1)){ //@sic R5-243121 sic@</w:t>
            </w:r>
          </w:p>
          <w:p w14:paraId="54C7B5C8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v_RsrpThres1 := 76;</w:t>
            </w:r>
          </w:p>
          <w:p w14:paraId="0C959692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v_RsrpThres2 := 70;  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>//@sic R5-247552 sic@</w:t>
            </w:r>
          </w:p>
          <w:p w14:paraId="61BE1B81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532141B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else{</w:t>
            </w:r>
          </w:p>
          <w:p w14:paraId="7D3A2D64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B32C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v_RsrpThres1 := 73;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//@sic R5-243121 sic@</w:t>
            </w:r>
          </w:p>
          <w:p w14:paraId="3BEC5083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B32C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v_RsrpThres2 := 66;  //@sic</w:t>
            </w: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R5-243121 sic@</w:t>
            </w:r>
          </w:p>
          <w:p w14:paraId="73D97CBD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99365FA" w14:textId="77777777" w:rsidR="00FE7A52" w:rsidRPr="00FE7A52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25C754" w14:textId="26BC29D3" w:rsidR="0093623F" w:rsidRPr="001D311F" w:rsidRDefault="00FE7A52" w:rsidP="00FE7A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E7A52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siclog@</w:t>
            </w:r>
          </w:p>
        </w:tc>
      </w:tr>
    </w:tbl>
    <w:p w14:paraId="209ADC4A" w14:textId="77777777" w:rsidR="00CE06FC" w:rsidRPr="002A077B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8D53" w14:textId="77777777" w:rsidR="00A64EDD" w:rsidRDefault="00A64EDD">
      <w:pPr>
        <w:spacing w:after="0"/>
      </w:pPr>
      <w:r>
        <w:separator/>
      </w:r>
    </w:p>
  </w:endnote>
  <w:endnote w:type="continuationSeparator" w:id="0">
    <w:p w14:paraId="5705848D" w14:textId="77777777" w:rsidR="00A64EDD" w:rsidRDefault="00A64E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67414" w14:textId="77777777" w:rsidR="00C538A4" w:rsidRDefault="00C538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B377A" w14:textId="77777777" w:rsidR="00C538A4" w:rsidRDefault="00C53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2B5E9" w14:textId="77777777" w:rsidR="00C538A4" w:rsidRDefault="00C53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346AB" w14:textId="77777777" w:rsidR="00A64EDD" w:rsidRDefault="00A64EDD">
      <w:pPr>
        <w:spacing w:after="0"/>
      </w:pPr>
      <w:r>
        <w:separator/>
      </w:r>
    </w:p>
  </w:footnote>
  <w:footnote w:type="continuationSeparator" w:id="0">
    <w:p w14:paraId="671B5DEB" w14:textId="77777777" w:rsidR="00A64EDD" w:rsidRDefault="00A64E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F7BE" w14:textId="77777777" w:rsidR="00C538A4" w:rsidRDefault="00C53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F9CB9" w14:textId="77777777" w:rsidR="00C538A4" w:rsidRDefault="00C538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0ECCB0A6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5D31B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8150556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3A5F0CF6" w:rsidR="00786530" w:rsidRDefault="00786530">
    <w:pPr>
      <w:pStyle w:val="Header"/>
      <w:tabs>
        <w:tab w:val="right" w:pos="9639"/>
      </w:tabs>
    </w:pPr>
    <w:r>
      <w:tab/>
    </w:r>
    <w:r w:rsidR="006076C4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578592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4969205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3BE1D603" w:rsidR="00786530" w:rsidRDefault="006076C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89B60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0417630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1260370">
    <w:abstractNumId w:val="7"/>
  </w:num>
  <w:num w:numId="2" w16cid:durableId="1906331161">
    <w:abstractNumId w:val="7"/>
  </w:num>
  <w:num w:numId="3" w16cid:durableId="384914258">
    <w:abstractNumId w:val="12"/>
  </w:num>
  <w:num w:numId="4" w16cid:durableId="625085373">
    <w:abstractNumId w:val="14"/>
  </w:num>
  <w:num w:numId="5" w16cid:durableId="1453786259">
    <w:abstractNumId w:val="4"/>
  </w:num>
  <w:num w:numId="6" w16cid:durableId="1503932231">
    <w:abstractNumId w:val="1"/>
  </w:num>
  <w:num w:numId="7" w16cid:durableId="1066952563">
    <w:abstractNumId w:val="10"/>
  </w:num>
  <w:num w:numId="8" w16cid:durableId="1600484961">
    <w:abstractNumId w:val="13"/>
  </w:num>
  <w:num w:numId="9" w16cid:durableId="1981418984">
    <w:abstractNumId w:val="3"/>
  </w:num>
  <w:num w:numId="10" w16cid:durableId="413206519">
    <w:abstractNumId w:val="6"/>
  </w:num>
  <w:num w:numId="11" w16cid:durableId="962076985">
    <w:abstractNumId w:val="5"/>
  </w:num>
  <w:num w:numId="12" w16cid:durableId="144204917">
    <w:abstractNumId w:val="11"/>
  </w:num>
  <w:num w:numId="13" w16cid:durableId="469325440">
    <w:abstractNumId w:val="0"/>
  </w:num>
  <w:num w:numId="14" w16cid:durableId="1111045140">
    <w:abstractNumId w:val="2"/>
  </w:num>
  <w:num w:numId="15" w16cid:durableId="881140120">
    <w:abstractNumId w:val="9"/>
  </w:num>
  <w:num w:numId="16" w16cid:durableId="2083521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366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766B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4D4"/>
    <w:rsid w:val="00092CB6"/>
    <w:rsid w:val="0009310B"/>
    <w:rsid w:val="00094FDE"/>
    <w:rsid w:val="000957C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1C10"/>
    <w:rsid w:val="000B2A46"/>
    <w:rsid w:val="000B4A71"/>
    <w:rsid w:val="000B6173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CAC"/>
    <w:rsid w:val="000D736B"/>
    <w:rsid w:val="000D7399"/>
    <w:rsid w:val="000E1C53"/>
    <w:rsid w:val="000E4DF3"/>
    <w:rsid w:val="000F003D"/>
    <w:rsid w:val="000F0F9C"/>
    <w:rsid w:val="000F101F"/>
    <w:rsid w:val="000F144B"/>
    <w:rsid w:val="000F3122"/>
    <w:rsid w:val="000F3821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86835"/>
    <w:rsid w:val="0019158E"/>
    <w:rsid w:val="00192038"/>
    <w:rsid w:val="00192131"/>
    <w:rsid w:val="00192168"/>
    <w:rsid w:val="00192C46"/>
    <w:rsid w:val="001A08B3"/>
    <w:rsid w:val="001A1B98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175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1F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2C2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644D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45BEA"/>
    <w:rsid w:val="002531D8"/>
    <w:rsid w:val="002539DC"/>
    <w:rsid w:val="00254D9B"/>
    <w:rsid w:val="002559FA"/>
    <w:rsid w:val="00256302"/>
    <w:rsid w:val="00256D5F"/>
    <w:rsid w:val="0026004D"/>
    <w:rsid w:val="00260F07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2E6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3647"/>
    <w:rsid w:val="002C4A21"/>
    <w:rsid w:val="002C4A26"/>
    <w:rsid w:val="002C4CC8"/>
    <w:rsid w:val="002C4DA1"/>
    <w:rsid w:val="002C55E9"/>
    <w:rsid w:val="002C64FD"/>
    <w:rsid w:val="002C657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4B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5701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080"/>
    <w:rsid w:val="00345741"/>
    <w:rsid w:val="00346664"/>
    <w:rsid w:val="00346D37"/>
    <w:rsid w:val="00347450"/>
    <w:rsid w:val="003479EA"/>
    <w:rsid w:val="00347B92"/>
    <w:rsid w:val="00350710"/>
    <w:rsid w:val="00352158"/>
    <w:rsid w:val="00354641"/>
    <w:rsid w:val="00356E58"/>
    <w:rsid w:val="00357016"/>
    <w:rsid w:val="00357F5D"/>
    <w:rsid w:val="003609EF"/>
    <w:rsid w:val="0036189C"/>
    <w:rsid w:val="0036231A"/>
    <w:rsid w:val="0036376E"/>
    <w:rsid w:val="00365AD1"/>
    <w:rsid w:val="00367E45"/>
    <w:rsid w:val="00370D22"/>
    <w:rsid w:val="0037169B"/>
    <w:rsid w:val="003723AD"/>
    <w:rsid w:val="00372D0C"/>
    <w:rsid w:val="00374DD4"/>
    <w:rsid w:val="00377050"/>
    <w:rsid w:val="00380B6A"/>
    <w:rsid w:val="00381218"/>
    <w:rsid w:val="003842CD"/>
    <w:rsid w:val="00384855"/>
    <w:rsid w:val="003867ED"/>
    <w:rsid w:val="00386B4F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4845"/>
    <w:rsid w:val="003B64E1"/>
    <w:rsid w:val="003C0CB0"/>
    <w:rsid w:val="003C11D6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2EAC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2EBC"/>
    <w:rsid w:val="004C3F6A"/>
    <w:rsid w:val="004C43D5"/>
    <w:rsid w:val="004C4481"/>
    <w:rsid w:val="004C5536"/>
    <w:rsid w:val="004C572E"/>
    <w:rsid w:val="004D0473"/>
    <w:rsid w:val="004E09DA"/>
    <w:rsid w:val="004E1B0C"/>
    <w:rsid w:val="004E3C18"/>
    <w:rsid w:val="004E4516"/>
    <w:rsid w:val="004E7D3D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0E0A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0EA8"/>
    <w:rsid w:val="00553188"/>
    <w:rsid w:val="00554413"/>
    <w:rsid w:val="0055497C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D6D32"/>
    <w:rsid w:val="005E0A29"/>
    <w:rsid w:val="005E2C44"/>
    <w:rsid w:val="005E2E04"/>
    <w:rsid w:val="005E2F3B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6C4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922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4942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E58"/>
    <w:rsid w:val="006C6242"/>
    <w:rsid w:val="006C76C7"/>
    <w:rsid w:val="006C7D4C"/>
    <w:rsid w:val="006D02CB"/>
    <w:rsid w:val="006D039B"/>
    <w:rsid w:val="006D0588"/>
    <w:rsid w:val="006D1B72"/>
    <w:rsid w:val="006D20B5"/>
    <w:rsid w:val="006D2480"/>
    <w:rsid w:val="006D5AFB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7592"/>
    <w:rsid w:val="00720B91"/>
    <w:rsid w:val="00721A36"/>
    <w:rsid w:val="00723655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784E"/>
    <w:rsid w:val="0074161B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62F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783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92D"/>
    <w:rsid w:val="007D6A07"/>
    <w:rsid w:val="007D79B1"/>
    <w:rsid w:val="007E4690"/>
    <w:rsid w:val="007E4AE0"/>
    <w:rsid w:val="007E6207"/>
    <w:rsid w:val="007E7A7C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571"/>
    <w:rsid w:val="00801E5E"/>
    <w:rsid w:val="0080346A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1685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6568D"/>
    <w:rsid w:val="008658EE"/>
    <w:rsid w:val="00867745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2BF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7FF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188"/>
    <w:rsid w:val="008F5EB2"/>
    <w:rsid w:val="008F686C"/>
    <w:rsid w:val="008F6B92"/>
    <w:rsid w:val="009016FD"/>
    <w:rsid w:val="00901E56"/>
    <w:rsid w:val="00903FAB"/>
    <w:rsid w:val="00905B68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673DF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2F1E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01A7"/>
    <w:rsid w:val="00A01CF2"/>
    <w:rsid w:val="00A03761"/>
    <w:rsid w:val="00A03A20"/>
    <w:rsid w:val="00A05253"/>
    <w:rsid w:val="00A05A97"/>
    <w:rsid w:val="00A07642"/>
    <w:rsid w:val="00A144CA"/>
    <w:rsid w:val="00A15FB4"/>
    <w:rsid w:val="00A16F45"/>
    <w:rsid w:val="00A172CF"/>
    <w:rsid w:val="00A1783D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31FE"/>
    <w:rsid w:val="00A5496E"/>
    <w:rsid w:val="00A56E40"/>
    <w:rsid w:val="00A605F8"/>
    <w:rsid w:val="00A62F21"/>
    <w:rsid w:val="00A639EA"/>
    <w:rsid w:val="00A64259"/>
    <w:rsid w:val="00A643AE"/>
    <w:rsid w:val="00A64EDD"/>
    <w:rsid w:val="00A66810"/>
    <w:rsid w:val="00A66D35"/>
    <w:rsid w:val="00A70B4B"/>
    <w:rsid w:val="00A725B6"/>
    <w:rsid w:val="00A745C1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A643F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64B"/>
    <w:rsid w:val="00B17E98"/>
    <w:rsid w:val="00B200B1"/>
    <w:rsid w:val="00B2025E"/>
    <w:rsid w:val="00B2119C"/>
    <w:rsid w:val="00B220E2"/>
    <w:rsid w:val="00B22F0E"/>
    <w:rsid w:val="00B2306D"/>
    <w:rsid w:val="00B232EC"/>
    <w:rsid w:val="00B25172"/>
    <w:rsid w:val="00B258BB"/>
    <w:rsid w:val="00B26A08"/>
    <w:rsid w:val="00B26E97"/>
    <w:rsid w:val="00B30378"/>
    <w:rsid w:val="00B369A8"/>
    <w:rsid w:val="00B37BCD"/>
    <w:rsid w:val="00B40169"/>
    <w:rsid w:val="00B41A07"/>
    <w:rsid w:val="00B43183"/>
    <w:rsid w:val="00B43189"/>
    <w:rsid w:val="00B4556A"/>
    <w:rsid w:val="00B4713E"/>
    <w:rsid w:val="00B47157"/>
    <w:rsid w:val="00B475C4"/>
    <w:rsid w:val="00B47BBC"/>
    <w:rsid w:val="00B51BFB"/>
    <w:rsid w:val="00B51FCB"/>
    <w:rsid w:val="00B52D3E"/>
    <w:rsid w:val="00B5380A"/>
    <w:rsid w:val="00B54510"/>
    <w:rsid w:val="00B555DD"/>
    <w:rsid w:val="00B55C85"/>
    <w:rsid w:val="00B5763F"/>
    <w:rsid w:val="00B61301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48B9"/>
    <w:rsid w:val="00BB5DFC"/>
    <w:rsid w:val="00BB7757"/>
    <w:rsid w:val="00BC01AF"/>
    <w:rsid w:val="00BC021A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4C21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138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2DB"/>
    <w:rsid w:val="00C33A7F"/>
    <w:rsid w:val="00C35D29"/>
    <w:rsid w:val="00C419DA"/>
    <w:rsid w:val="00C44610"/>
    <w:rsid w:val="00C4593F"/>
    <w:rsid w:val="00C51E37"/>
    <w:rsid w:val="00C51EFF"/>
    <w:rsid w:val="00C5220D"/>
    <w:rsid w:val="00C538A4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3DBA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108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3B6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2F96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0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3479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AEF"/>
    <w:rsid w:val="00D40BEA"/>
    <w:rsid w:val="00D4142A"/>
    <w:rsid w:val="00D42683"/>
    <w:rsid w:val="00D4271C"/>
    <w:rsid w:val="00D453E6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5DC1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5D8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E7703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3F99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666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91B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2FE"/>
    <w:rsid w:val="00EE271C"/>
    <w:rsid w:val="00EE282C"/>
    <w:rsid w:val="00EE2833"/>
    <w:rsid w:val="00EE3DA5"/>
    <w:rsid w:val="00EE5B92"/>
    <w:rsid w:val="00EE664E"/>
    <w:rsid w:val="00EE738B"/>
    <w:rsid w:val="00EE7D7C"/>
    <w:rsid w:val="00EF2B55"/>
    <w:rsid w:val="00EF5295"/>
    <w:rsid w:val="00EF73D3"/>
    <w:rsid w:val="00EF79B9"/>
    <w:rsid w:val="00F00E1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277D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6872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B27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32C4"/>
    <w:rsid w:val="00FB4F2D"/>
    <w:rsid w:val="00FB51A9"/>
    <w:rsid w:val="00FB571E"/>
    <w:rsid w:val="00FB60B6"/>
    <w:rsid w:val="00FB6386"/>
    <w:rsid w:val="00FC0972"/>
    <w:rsid w:val="00FC31B1"/>
    <w:rsid w:val="00FC5600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7A52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2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2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AAC4B7C-9B35-4698-95AC-88843E7FE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1779</Words>
  <Characters>10146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2025-09-02T09:09:00Z</dcterms:created>
  <dcterms:modified xsi:type="dcterms:W3CDTF">2025-09-02T09:20:00Z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