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R5s250331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57894C" w:rsidR="001E41F3" w:rsidRDefault="004547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6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66AD" w:rsidRDefault="00B266AD" w:rsidP="00B26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32359" w:rsidR="00B266AD" w:rsidRDefault="00B266AD" w:rsidP="00B266AD">
            <w:pPr>
              <w:pStyle w:val="CRCoverPage"/>
              <w:spacing w:after="0"/>
              <w:ind w:left="100"/>
              <w:rPr>
                <w:noProof/>
              </w:rPr>
            </w:pPr>
            <w:r w:rsidRPr="00786261">
              <w:t>If UE does not send NACK at step6, it will cause a crash due to accessing a non-accessible value.</w:t>
            </w:r>
          </w:p>
        </w:tc>
      </w:tr>
      <w:tr w:rsidR="00B266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66AD" w:rsidRDefault="00B266AD" w:rsidP="00B26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E1094CD" w:rsidR="00B266AD" w:rsidRDefault="00B266AD" w:rsidP="00B26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6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66AD" w:rsidRDefault="00B266AD" w:rsidP="00B26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FFD841" w:rsidR="00B266AD" w:rsidRDefault="00B266AD" w:rsidP="00B266AD">
            <w:pPr>
              <w:pStyle w:val="CRCoverPage"/>
              <w:spacing w:after="0"/>
              <w:ind w:left="100"/>
              <w:rPr>
                <w:noProof/>
              </w:rPr>
            </w:pPr>
            <w:r w:rsidRPr="00B266AD">
              <w:rPr>
                <w:noProof/>
              </w:rPr>
              <w:t>Moved the NACK count as the first 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05117" w:rsidR="001E41F3" w:rsidRDefault="00B26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2C7BFE">
              <w:rPr>
                <w:noProof/>
              </w:rPr>
              <w:t>may not end gracefully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D0D7D" w:rsidR="001E41F3" w:rsidRDefault="00041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7.1.1.2.2.ENDC, </w:t>
            </w:r>
            <w:r w:rsidR="002C7BFE">
              <w:rPr>
                <w:noProof/>
              </w:rPr>
              <w:t>7.1.1.2.2.NR5GC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6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673" w:rsidRDefault="00041673" w:rsidP="000416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673" w:rsidRDefault="00041673" w:rsidP="00041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A1E99D" w:rsidR="00041673" w:rsidRDefault="00041673" w:rsidP="00041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673" w:rsidRDefault="00041673" w:rsidP="000416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673" w:rsidRDefault="00041673" w:rsidP="000416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6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673" w:rsidRDefault="00041673" w:rsidP="000416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1673" w:rsidRDefault="00041673" w:rsidP="00041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C13AA" w:rsidR="00041673" w:rsidRDefault="00041673" w:rsidP="00041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1673" w:rsidRDefault="00041673" w:rsidP="000416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1673" w:rsidRDefault="00041673" w:rsidP="000416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6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673" w:rsidRDefault="00041673" w:rsidP="000416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673" w:rsidRDefault="00041673" w:rsidP="00041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DB1C54" w:rsidR="00041673" w:rsidRDefault="00041673" w:rsidP="00041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673" w:rsidRDefault="00041673" w:rsidP="000416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673" w:rsidRDefault="00041673" w:rsidP="000416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948B4" w14:textId="77777777" w:rsidR="008A384D" w:rsidRPr="00D83A7A" w:rsidRDefault="008A384D" w:rsidP="008A384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3E6E355" w14:textId="77777777" w:rsidR="008A384D" w:rsidRDefault="008A384D" w:rsidP="008A384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1BABE15D" w14:textId="77777777" w:rsidR="008A384D" w:rsidRDefault="008A384D" w:rsidP="008A384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2BF16A14" w14:textId="77777777" w:rsidR="008A384D" w:rsidRDefault="008A384D" w:rsidP="008A384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677F4B11" w14:textId="77777777" w:rsidR="008A384D" w:rsidRDefault="008A384D" w:rsidP="008A384D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196FC829" w14:textId="77777777" w:rsidR="008A384D" w:rsidRDefault="008A384D" w:rsidP="008A384D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05E7F78" w14:textId="77777777" w:rsidR="008A384D" w:rsidRDefault="008A384D" w:rsidP="008A384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744D0FBC" w14:textId="3D7A78D9" w:rsidR="008A384D" w:rsidRDefault="008A384D" w:rsidP="008A38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69192C" w:rsidRPr="0069192C">
        <w:rPr>
          <w:rFonts w:cs="Arial"/>
        </w:rPr>
        <w:t>iwd-TTCN3-B2024-06_D25wk24</w:t>
      </w:r>
      <w:r w:rsidR="0069192C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B6183ED" w14:textId="11849FA3" w:rsidR="008A384D" w:rsidRDefault="008A384D" w:rsidP="008A38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69192C" w:rsidRPr="002D1318">
          <w:rPr>
            <w:rStyle w:val="Hyperlink"/>
            <w:rFonts w:cs="Arial"/>
            <w:lang w:eastAsia="ja-JP"/>
          </w:rPr>
          <w:t>mohit.kanchan@keysight.com</w:t>
        </w:r>
      </w:hyperlink>
      <w:r w:rsidR="0069192C">
        <w:rPr>
          <w:rFonts w:cs="Arial"/>
          <w:lang w:eastAsia="ja-JP"/>
        </w:rPr>
        <w:t xml:space="preserve"> </w:t>
      </w:r>
    </w:p>
    <w:p w14:paraId="770EF2D6" w14:textId="77777777" w:rsidR="008A384D" w:rsidRPr="00854C55" w:rsidRDefault="008A384D" w:rsidP="008A384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1386F07C" w14:textId="77777777" w:rsidR="008A384D" w:rsidRDefault="008A384D" w:rsidP="008A384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A384D" w14:paraId="110C1C17" w14:textId="77777777" w:rsidTr="008271DC">
        <w:trPr>
          <w:trHeight w:val="447"/>
        </w:trPr>
        <w:tc>
          <w:tcPr>
            <w:tcW w:w="1985" w:type="dxa"/>
          </w:tcPr>
          <w:p w14:paraId="3AC47886" w14:textId="77777777" w:rsidR="008A384D" w:rsidRPr="00E751F5" w:rsidRDefault="008A384D" w:rsidP="008271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E507E5B" w14:textId="77777777" w:rsidR="008A384D" w:rsidRPr="009A6A51" w:rsidRDefault="008A384D" w:rsidP="009A6A51">
            <w:pPr>
              <w:rPr>
                <w:rFonts w:ascii="Arial" w:hAnsi="Arial"/>
                <w:noProof/>
              </w:rPr>
            </w:pPr>
            <w:r w:rsidRPr="009A6A51">
              <w:rPr>
                <w:rFonts w:ascii="Arial" w:hAnsi="Arial"/>
                <w:noProof/>
              </w:rPr>
              <w:t>function f_TC_7_1_1_2_2_NR_TestBody</w:t>
            </w:r>
          </w:p>
        </w:tc>
      </w:tr>
      <w:tr w:rsidR="008A384D" w14:paraId="7ED5F10E" w14:textId="77777777" w:rsidTr="008271DC">
        <w:trPr>
          <w:trHeight w:val="452"/>
        </w:trPr>
        <w:tc>
          <w:tcPr>
            <w:tcW w:w="1985" w:type="dxa"/>
          </w:tcPr>
          <w:p w14:paraId="189E4638" w14:textId="77777777" w:rsidR="008A384D" w:rsidRPr="00E751F5" w:rsidRDefault="008A384D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F89E1A" w14:textId="2471E0A1" w:rsidR="008A384D" w:rsidRPr="0022675A" w:rsidRDefault="00B266AD" w:rsidP="008271DC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>If UE does not send</w:t>
            </w:r>
            <w:r w:rsidR="008A384D">
              <w:rPr>
                <w:rFonts w:ascii="Arial" w:hAnsi="Arial"/>
                <w:noProof/>
              </w:rPr>
              <w:t xml:space="preserve"> NACK at step6</w:t>
            </w:r>
            <w:r>
              <w:rPr>
                <w:rFonts w:ascii="Arial" w:hAnsi="Arial"/>
                <w:noProof/>
              </w:rPr>
              <w:t>, it</w:t>
            </w:r>
            <w:r w:rsidR="008A384D">
              <w:rPr>
                <w:rFonts w:ascii="Arial" w:hAnsi="Arial"/>
                <w:noProof/>
              </w:rPr>
              <w:t xml:space="preserve"> will cause a crash due to accessing a </w:t>
            </w:r>
            <w:r>
              <w:rPr>
                <w:rFonts w:ascii="Arial" w:hAnsi="Arial"/>
                <w:noProof/>
              </w:rPr>
              <w:t>non-accessible</w:t>
            </w:r>
            <w:r w:rsidR="008A384D">
              <w:rPr>
                <w:rFonts w:ascii="Arial" w:hAnsi="Arial"/>
                <w:noProof/>
              </w:rPr>
              <w:t xml:space="preserve"> value</w:t>
            </w:r>
            <w:r w:rsidR="008A384D" w:rsidRPr="0091657D">
              <w:rPr>
                <w:rFonts w:ascii="Arial" w:hAnsi="Arial"/>
                <w:noProof/>
              </w:rPr>
              <w:t>.</w:t>
            </w:r>
          </w:p>
        </w:tc>
      </w:tr>
      <w:tr w:rsidR="008A384D" w14:paraId="49E480A5" w14:textId="77777777" w:rsidTr="008271DC">
        <w:tc>
          <w:tcPr>
            <w:tcW w:w="1985" w:type="dxa"/>
          </w:tcPr>
          <w:p w14:paraId="708DAD54" w14:textId="77777777" w:rsidR="008A384D" w:rsidRPr="00E751F5" w:rsidRDefault="008A384D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3F6A7A" w14:textId="07AAE2BD" w:rsidR="008A384D" w:rsidRPr="000352E9" w:rsidRDefault="00B266AD" w:rsidP="008271DC">
            <w:pPr>
              <w:pStyle w:val="CRCoverPage"/>
              <w:tabs>
                <w:tab w:val="left" w:pos="4480"/>
              </w:tabs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Moved the NACK count as the first condition</w:t>
            </w:r>
          </w:p>
        </w:tc>
      </w:tr>
      <w:tr w:rsidR="008A384D" w14:paraId="0662F84B" w14:textId="77777777" w:rsidTr="008271DC">
        <w:tc>
          <w:tcPr>
            <w:tcW w:w="1985" w:type="dxa"/>
          </w:tcPr>
          <w:p w14:paraId="5E2807DE" w14:textId="77777777" w:rsidR="008A384D" w:rsidRPr="00E751F5" w:rsidRDefault="008A384D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0C2A5E4" w14:textId="77777777" w:rsidR="008A384D" w:rsidRPr="00E751F5" w:rsidRDefault="008A384D" w:rsidP="008271DC">
            <w:pPr>
              <w:spacing w:after="0"/>
              <w:rPr>
                <w:rFonts w:ascii="Arial" w:hAnsi="Arial" w:cs="Arial"/>
                <w:noProof/>
              </w:rPr>
            </w:pPr>
            <w:r w:rsidRPr="00EC43E7">
              <w:rPr>
                <w:rFonts w:ascii="Arial" w:hAnsi="Arial" w:cs="Arial"/>
                <w:lang w:eastAsia="zh-CN"/>
              </w:rPr>
              <w:t>MAC_TC_Common_NR.ttcn</w:t>
            </w:r>
          </w:p>
        </w:tc>
      </w:tr>
      <w:tr w:rsidR="008A384D" w:rsidRPr="00E751F5" w14:paraId="3969970A" w14:textId="77777777" w:rsidTr="008271DC">
        <w:tc>
          <w:tcPr>
            <w:tcW w:w="1985" w:type="dxa"/>
          </w:tcPr>
          <w:p w14:paraId="1DDC0E45" w14:textId="77777777" w:rsidR="008A384D" w:rsidRPr="00BB02E4" w:rsidRDefault="008A384D" w:rsidP="008271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B02E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E1C2950" w14:textId="789622CD" w:rsidR="008A384D" w:rsidRPr="00BB02E4" w:rsidRDefault="00BB02E4" w:rsidP="008271DC">
            <w:pPr>
              <w:rPr>
                <w:rFonts w:ascii="Arial" w:hAnsi="Arial"/>
                <w:highlight w:val="cyan"/>
              </w:rPr>
            </w:pPr>
            <w:r w:rsidRPr="00BB02E4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2D41E38" w14:textId="77777777" w:rsidR="008A384D" w:rsidRDefault="008A384D" w:rsidP="008A384D">
      <w:pPr>
        <w:rPr>
          <w:noProof/>
        </w:rPr>
      </w:pPr>
    </w:p>
    <w:p w14:paraId="3E981E0A" w14:textId="77777777" w:rsidR="008A384D" w:rsidRDefault="008A384D" w:rsidP="008A384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384D" w14:paraId="5616093B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3B5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function f_TC_7_1_1_2_2_NR_TestBody( DRB_Identity p_NR_DRB_Id) runs on NR_BASE_PTC</w:t>
            </w:r>
          </w:p>
          <w:p w14:paraId="6582BDB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{ //Correct Handling of DL HARQ process PDSCH Aggregation</w:t>
            </w:r>
          </w:p>
          <w:p w14:paraId="63B5F7F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SubFrameTiming_Type v_TimingDL;</w:t>
            </w:r>
          </w:p>
          <w:p w14:paraId="56F6A5A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SubFrameTiming_Type v_TimingUL;</w:t>
            </w:r>
          </w:p>
          <w:p w14:paraId="4F3EF41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integer v_Nack_Count := 0;</w:t>
            </w:r>
          </w:p>
          <w:p w14:paraId="3D26846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integer v_Ack_Count := 0;</w:t>
            </w:r>
          </w:p>
          <w:p w14:paraId="09B119F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SubcarrierSpacing v_SCS := f_NR_CellInfo_GetSCS(nr_Cell1);</w:t>
            </w:r>
          </w:p>
          <w:p w14:paraId="6A3CD57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NR_SYSTEM_IND v_SYS_IND;</w:t>
            </w:r>
          </w:p>
          <w:p w14:paraId="3AD628C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NR_PhysicalParameters_Type v_NR_PhysicalParameters := f_NR_CellInfo_GetPhysicalParameters(nr_Cell1);</w:t>
            </w:r>
          </w:p>
          <w:p w14:paraId="44E7E98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template (value) NR_DciDlInfo_Type v_DciDlInfo := f_NR_DciDlInfo_Init(v_NR_PhysicalParameters, cds_NR_DciFormat_1_1_Params_SetPDSCHarqIndicator(v_NR_PhysicalParameters.SubcarrierSpacing,-,cs_NR_DciFormat_1_X_PdschHarqTimingIndicator('011'B)), cs_NR_RedundancyVersionList_SingleRV(0));  //@sic R5s230068 sic@</w:t>
            </w:r>
          </w:p>
          <w:p w14:paraId="0FF6F4EE" w14:textId="77777777" w:rsidR="008A384D" w:rsidRPr="00BB02E4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gramStart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>var</w:t>
            </w:r>
            <w:proofErr w:type="gramEnd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>NR_MAC_SDU_Type</w:t>
            </w:r>
            <w:proofErr w:type="spellEnd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>v_</w:t>
            </w:r>
            <w:proofErr w:type="gramStart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>EncodedRlcPdu</w:t>
            </w:r>
            <w:proofErr w:type="spellEnd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>;</w:t>
            </w:r>
            <w:proofErr w:type="gramEnd"/>
          </w:p>
          <w:p w14:paraId="101EFEDE" w14:textId="77777777" w:rsidR="008A384D" w:rsidRPr="00BB02E4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</w:pPr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 xml:space="preserve">    </w:t>
            </w:r>
            <w:proofErr w:type="gramStart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>var</w:t>
            </w:r>
            <w:proofErr w:type="gramEnd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>template</w:t>
            </w:r>
            <w:proofErr w:type="spellEnd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 xml:space="preserve"> (value) </w:t>
            </w:r>
            <w:proofErr w:type="spellStart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>NR_MAC_SDU_SubPDU_List_Type</w:t>
            </w:r>
            <w:proofErr w:type="spellEnd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>v_SDU_</w:t>
            </w:r>
            <w:proofErr w:type="gramStart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>SubPDUListDL</w:t>
            </w:r>
            <w:proofErr w:type="spellEnd"/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>;</w:t>
            </w:r>
            <w:proofErr w:type="gramEnd"/>
          </w:p>
          <w:p w14:paraId="10244B2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BB02E4">
              <w:rPr>
                <w:rFonts w:ascii="Courier New" w:hAnsi="Courier New" w:cs="Courier New"/>
                <w:bCs/>
                <w:sz w:val="18"/>
                <w:szCs w:val="18"/>
                <w:lang w:val="fr-FR" w:eastAsia="en-GB"/>
              </w:rPr>
              <w:t xml:space="preserve">    </w:t>
            </w: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var template (value)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NR_MAC_PDUList_Type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v_MAC_</w:t>
            </w:r>
            <w:proofErr w:type="gram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PDUListDL;</w:t>
            </w:r>
            <w:proofErr w:type="gramEnd"/>
          </w:p>
          <w:p w14:paraId="5B644CC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31E2ECF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timer t_Watchdog := 0.4;</w:t>
            </w:r>
          </w:p>
          <w:p w14:paraId="69A9F58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383C490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//Configure DL DCI as per Table 7.1.1.2.2.3.3-3: Physical layer parameters for DCI format 1_1 (Steps 3, 7, Table 7.1.1.2.2.3.2-1)</w:t>
            </w:r>
          </w:p>
          <w:p w14:paraId="7BCA725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//Set K1=5</w:t>
            </w:r>
          </w:p>
          <w:p w14:paraId="2091B44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f_NR_SS_CommonCellConfig(nr_Cell1, cas_NR_DciDlInfo_REQ(nr_Cell1, cs_TimingInfo_Now, v_DciDlInfo));</w:t>
            </w:r>
          </w:p>
          <w:p w14:paraId="10BCAEB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3187E73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//By default in TS 38.508-1, the Time Alignment timer is set to infinity</w:t>
            </w:r>
          </w:p>
          <w:p w14:paraId="45BF0EE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//configure SS for no Auto Time alignement - no grant needed</w:t>
            </w:r>
          </w:p>
          <w:p w14:paraId="4DABF53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f_NR_ULGrantConfiguration_Stop(nr_Cell1);   //@sic R5s221035 sic@</w:t>
            </w:r>
          </w:p>
          <w:p w14:paraId="58EBCA8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68C64F3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//Config SS to report: NR_SystemRequest_Type -&gt; NR_System_IndicationControl_Type -&gt; UL_HARQ</w:t>
            </w:r>
          </w:p>
          <w:p w14:paraId="1AD9386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//NR_SYSTEM_IND -&gt; NR_SystemIndication_Type-&gt; UL_HARQ: ack/nack</w:t>
            </w:r>
          </w:p>
          <w:p w14:paraId="1A55E8A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f_NR_SS_SystemIndCtrlConfig(nr_Cell1, cds_NR_SystemIndCtrl_UL_HARQ(enable));</w:t>
            </w:r>
          </w:p>
          <w:p w14:paraId="6CCB976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597C157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lastRenderedPageBreak/>
              <w:t xml:space="preserve">    // PDCP SDU =36B +3B PDCP Headed+ 3B RLC Header + 2B MAC Header=44B =352 bits (an allowed TB size as per 38.523-3 Annex B)</w:t>
            </w:r>
          </w:p>
          <w:p w14:paraId="0851834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//@sic R5s221035 sic@</w:t>
            </w:r>
          </w:p>
          <w:p w14:paraId="3A2601F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v_EncodedRlcPdu := f_NR_RLC_AMD_FullPDU_Encvalue(0, tsc_NR_P_NoPoll, f_NR_PDCP_PDU_Encvalue(f_NR_ReturnDefaultPDCP_PDU(0, crs_NR_PDCP_SDU_36B)));  //@sic R5-227518 sic@</w:t>
            </w:r>
          </w:p>
          <w:p w14:paraId="5F269CB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v_SDU_SubPDUListDL := { cs_NR_MAC_SDU_SubPDU_LI8(tsc_LCID_SCG_Bearer, v_EncodedRlcPdu) };</w:t>
            </w:r>
          </w:p>
          <w:p w14:paraId="67575B4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v_MAC_PDUListDL := { cs_NR_DL_MAC_PDU_SDU_SubPDU_Padding(v_SDU_SubPDUListDL) };</w:t>
            </w:r>
          </w:p>
          <w:p w14:paraId="1D56304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0E86DA1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"Steps 3-4" siclog@</w:t>
            </w:r>
          </w:p>
          <w:p w14:paraId="6668F34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The SS transmits a downlink assignment addressed to the C-RNTI assigned to the UE, the rv_idx is 0.</w:t>
            </w:r>
          </w:p>
          <w:p w14:paraId="6349C59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202EAAD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f_NR_SS_L1_TestModeConfig(nr_Cell1, cas_NR_L1_TestMode_DL_SCH_CRC_REQ(nr_Cell1, Erroneous));</w:t>
            </w:r>
          </w:p>
          <w:p w14:paraId="395CEAA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v_TimingDL := f_NR_GetNextSendOccasion_DL(nr_Cell1, 200);</w:t>
            </w:r>
          </w:p>
          <w:p w14:paraId="3CA2B56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//@sic R5s230658 sic@</w:t>
            </w:r>
          </w:p>
          <w:p w14:paraId="4915F4C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if (((v_TimingDL.SFN.Number) mod 2) == 0){       //to avoid conflict with SIB scheduling</w:t>
            </w:r>
          </w:p>
          <w:p w14:paraId="6A5B5CC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v_TimingDL.SFN.Number := v_TimingDL.SFN.Number + 1;</w:t>
            </w:r>
          </w:p>
          <w:p w14:paraId="4E029E1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557714B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5461C9A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v_TimingUL := v_TimingDL;</w:t>
            </w:r>
          </w:p>
          <w:p w14:paraId="4682E9F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27563C5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//Assign DL and UL timing</w:t>
            </w:r>
          </w:p>
          <w:p w14:paraId="325685E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select(v_SCS) {</w:t>
            </w:r>
          </w:p>
          <w:p w14:paraId="3C5B47F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case(kHz15) {</w:t>
            </w:r>
          </w:p>
          <w:p w14:paraId="14E44A7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v_TimingDL.Subframe.Number := 1;</w:t>
            </w:r>
          </w:p>
          <w:p w14:paraId="15095D2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v_TimingUL.Subframe.Number := 9;</w:t>
            </w:r>
          </w:p>
          <w:p w14:paraId="23472AD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7C4317C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case(kHz30) {</w:t>
            </w:r>
          </w:p>
          <w:p w14:paraId="34F4047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v_TimingDL.Subframe.Number := 0;</w:t>
            </w:r>
          </w:p>
          <w:p w14:paraId="105AF9C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v_TimingDL.Slot.SlotOffset.Numerology1 := 1;</w:t>
            </w:r>
          </w:p>
          <w:p w14:paraId="0D2C3C6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v_TimingUL.Subframe.Number := 4;</w:t>
            </w:r>
          </w:p>
          <w:p w14:paraId="751511D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v_TimingUL.Slot.SlotOffset.Numerology1 := 1;</w:t>
            </w:r>
          </w:p>
          <w:p w14:paraId="445AD66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6BDEF63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case(kHz120) {</w:t>
            </w:r>
          </w:p>
          <w:p w14:paraId="639897E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v_TimingDL.Subframe.Number := 0;</w:t>
            </w:r>
          </w:p>
          <w:p w14:paraId="7008B04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v_TimingDL.Slot.SlotOffset.Numerology3 := 1;</w:t>
            </w:r>
          </w:p>
          <w:p w14:paraId="185F0CC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v_TimingUL.Subframe.Number := 1;</w:t>
            </w:r>
          </w:p>
          <w:p w14:paraId="1178F8E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v_TimingUL.Slot.SlotOffset.Numerology3 := 1;</w:t>
            </w:r>
          </w:p>
          <w:p w14:paraId="68F1262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0652AD5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 else { FatalError(__FILE__, __LINE__, "Invalid SubCarrierSpacing"); }</w:t>
            </w:r>
          </w:p>
          <w:p w14:paraId="2CD1D64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09152CB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t_Watchdog.start;</w:t>
            </w:r>
          </w:p>
          <w:p w14:paraId="0C605B2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DRB.send(cas_NR_DRB_COMMON_REQ_MAC_PDUList(nr_Cell1, p_NR_DRB_Id, cs_TimingInfo_NR(v_TimingDL), v_MAC_PDUListDL));  //@sic R5s221035 sic@</w:t>
            </w:r>
          </w:p>
          <w:p w14:paraId="6796446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0ACC189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5" siclog@</w:t>
            </w:r>
          </w:p>
          <w:p w14:paraId="52D715A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2067144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SS already configured to do it - PDSCH aggregation</w:t>
            </w:r>
          </w:p>
          <w:p w14:paraId="2D824C8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7ABF85C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6" siclog@</w:t>
            </w:r>
          </w:p>
          <w:p w14:paraId="207B105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Check: Does the UE transmit a HARQ NACK on slot n3+k1? (Note 4)</w:t>
            </w:r>
          </w:p>
          <w:p w14:paraId="2C2F6BC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alt {</w:t>
            </w:r>
          </w:p>
          <w:p w14:paraId="32462FF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SYSIND.receive(car_NR_SYSTEM_UL_HARQ_IND(nr_Cell1, nack))-&gt; value v_SYS_IND</w:t>
            </w:r>
          </w:p>
          <w:p w14:paraId="49AA266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{</w:t>
            </w:r>
          </w:p>
          <w:p w14:paraId="1F907FA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v_Nack_Count := v_Nack_Count + 1;</w:t>
            </w:r>
          </w:p>
          <w:p w14:paraId="057D3C8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repeat;</w:t>
            </w:r>
          </w:p>
          <w:p w14:paraId="3086BB6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}</w:t>
            </w:r>
          </w:p>
          <w:p w14:paraId="3BCFAA5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SYSIND.receive(car_NR_SYSTEM_UL_HARQ_IND(nr_Cell1, ack))</w:t>
            </w:r>
          </w:p>
          <w:p w14:paraId="28C6C29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{</w:t>
            </w:r>
          </w:p>
          <w:p w14:paraId="6C2405C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f_NR_SetVerdictFailOrInconc(__FILE__, __LINE__, "Step 6");</w:t>
            </w:r>
          </w:p>
          <w:p w14:paraId="3CFE84D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t_Watchdog.stop;</w:t>
            </w:r>
          </w:p>
          <w:p w14:paraId="0B3B65D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}</w:t>
            </w:r>
          </w:p>
          <w:p w14:paraId="00BF410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lastRenderedPageBreak/>
              <w:t xml:space="preserve">        [] t_Watchdog.timeout {}</w:t>
            </w:r>
          </w:p>
          <w:p w14:paraId="442F55E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67006CD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if (match(v_SYS_IND.Common.TimingInfo, cr_TimingInfo(v_TimingUL.SFN.Number, v_TimingUL.Subframe.Number, -, v_TimingUL.Slot)) and v_Nack_Count == 1)</w:t>
            </w: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{ //@sic R5s230068 sic@</w:t>
            </w:r>
          </w:p>
          <w:p w14:paraId="165D6B0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f_NR_PreliminaryPass(__FILE__, __LINE__, "Step 6");</w:t>
            </w:r>
          </w:p>
          <w:p w14:paraId="18E0828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 else {</w:t>
            </w:r>
          </w:p>
          <w:p w14:paraId="77FB4BD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f_NR_SetVerdictFailOrInconc(__FILE__, __LINE__, "Step 6");</w:t>
            </w:r>
          </w:p>
          <w:p w14:paraId="7E99E4D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70ED665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5E7D28F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7" siclog@</w:t>
            </w:r>
          </w:p>
          <w:p w14:paraId="029A9A6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The SS transmits a downlink assignment addressed to the C-RNTI assigned to the UE, the rv_idx is 0.</w:t>
            </w:r>
          </w:p>
          <w:p w14:paraId="00230EA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8" siclog@</w:t>
            </w:r>
          </w:p>
          <w:p w14:paraId="5BF517D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The SS transmits in the indicated downlink assignment a MAC PDU including a RLC PDU, The CRC is calculated in such a way, it will result in CRC pass on UE side.</w:t>
            </w:r>
          </w:p>
          <w:p w14:paraId="649FC24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//Set CRC error as normal mode</w:t>
            </w:r>
          </w:p>
          <w:p w14:paraId="5FEC019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f_NR_SS_L1_TestModeConfig(nr_Cell1, cas_NR_L1_TestMode_DL_SCH_CRC_REQ(nr_Cell1, Normal,cs_TimingInfo_Now));</w:t>
            </w:r>
          </w:p>
          <w:p w14:paraId="7C04FC3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v_TimingDL := f_NR_GetNextSendOccasion_DL(nr_Cell1, 200);</w:t>
            </w:r>
          </w:p>
          <w:p w14:paraId="664D342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v_TimingUL := v_TimingDL;</w:t>
            </w:r>
          </w:p>
          <w:p w14:paraId="3AD5C7F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3664C00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//Assign DL and UL timing</w:t>
            </w:r>
          </w:p>
          <w:p w14:paraId="52284F1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select(v_SCS) {</w:t>
            </w:r>
          </w:p>
          <w:p w14:paraId="6F702C0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case(kHz15) {</w:t>
            </w:r>
          </w:p>
          <w:p w14:paraId="3D560B9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v_TimingDL.Subframe.Number := 1;</w:t>
            </w:r>
          </w:p>
          <w:p w14:paraId="2907943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v_TimingUL.Subframe.Number := 9;</w:t>
            </w:r>
          </w:p>
          <w:p w14:paraId="22CE058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54B7F0E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case(kHz30) {</w:t>
            </w:r>
          </w:p>
          <w:p w14:paraId="2FA293D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v_TimingDL.Subframe.Number := 0;</w:t>
            </w:r>
          </w:p>
          <w:p w14:paraId="0B0F17A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v_TimingDL.Slot.SlotOffset.Numerology1 := 1;</w:t>
            </w:r>
          </w:p>
          <w:p w14:paraId="5D0ADBA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v_TimingUL.Subframe.Number := 4;</w:t>
            </w:r>
          </w:p>
          <w:p w14:paraId="049A414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v_TimingUL.Slot.SlotOffset.Numerology1 := 1;</w:t>
            </w:r>
          </w:p>
          <w:p w14:paraId="2CC835C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7C441C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case(kHz120) {</w:t>
            </w:r>
          </w:p>
          <w:p w14:paraId="5F1D30E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v_TimingDL.Subframe.Number := 0;</w:t>
            </w:r>
          </w:p>
          <w:p w14:paraId="7DE93F0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v_TimingDL.Slot.SlotOffset.Numerology1 := 1;</w:t>
            </w:r>
          </w:p>
          <w:p w14:paraId="7823726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v_TimingUL.Subframe.Number := 1;</w:t>
            </w:r>
          </w:p>
          <w:p w14:paraId="02E83C9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v_TimingUL.Slot.SlotOffset.Numerology1 := 1;</w:t>
            </w:r>
          </w:p>
          <w:p w14:paraId="2268899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F72B2C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 else { FatalError(__FILE__, __LINE__, "Invalid SubCarrierSpacing"); }</w:t>
            </w:r>
          </w:p>
          <w:p w14:paraId="0E408B9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5D38659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579E391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9" siclog@</w:t>
            </w:r>
          </w:p>
          <w:p w14:paraId="6C01A62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1651501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t_Watchdog.start;</w:t>
            </w:r>
          </w:p>
          <w:p w14:paraId="48793A5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DRB.send(cas_NR_DRB_COMMON_REQ_MAC_PDUList(nr_Cell1, p_NR_DRB_Id, cs_TimingInfo_NR(v_TimingDL), v_MAC_PDUListDL));  //@sic R5s221035 sic@</w:t>
            </w:r>
          </w:p>
          <w:p w14:paraId="6DC1301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275DE90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10" siclog@</w:t>
            </w:r>
          </w:p>
          <w:p w14:paraId="58C2485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Check: Does the UE transmit a HARQ ACK on slot n3+k1? (Note 4)</w:t>
            </w:r>
          </w:p>
          <w:p w14:paraId="305E7A1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alt {</w:t>
            </w:r>
          </w:p>
          <w:p w14:paraId="337F871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SYSIND.receive(car_NR_SYSTEM_UL_HARQ_IND(nr_Cell1, ack))-&gt; value v_SYS_IND</w:t>
            </w:r>
          </w:p>
          <w:p w14:paraId="3E6DA3E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{</w:t>
            </w:r>
          </w:p>
          <w:p w14:paraId="0F35405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v_Ack_Count := v_Ack_Count + 1;</w:t>
            </w:r>
          </w:p>
          <w:p w14:paraId="08F118C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repeat;</w:t>
            </w:r>
          </w:p>
          <w:p w14:paraId="24504A5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}</w:t>
            </w:r>
          </w:p>
          <w:p w14:paraId="37416A8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SYSIND.receive(car_NR_SYSTEM_UL_HARQ_IND(nr_Cell1, nack))</w:t>
            </w:r>
          </w:p>
          <w:p w14:paraId="639FFB2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{</w:t>
            </w:r>
          </w:p>
          <w:p w14:paraId="0B73FA8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f_NR_SetVerdictFailOrInconc(__FILE__, __LINE__, "Step 10");</w:t>
            </w:r>
          </w:p>
          <w:p w14:paraId="7B5E558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t_Watchdog.stop;</w:t>
            </w:r>
          </w:p>
          <w:p w14:paraId="6D03B8A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}</w:t>
            </w:r>
          </w:p>
          <w:p w14:paraId="42D03A9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t_Watchdog.timeout {}</w:t>
            </w:r>
          </w:p>
          <w:p w14:paraId="4964447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26A3570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if (match(v_SYS_IND.Common.TimingInfo, cr_TimingInfo(v_TimingUL.SFN.Number, v_TimingUL.Subframe.Number, -, v_TimingUL.Slot)) and v_Nack_Count == 1)</w:t>
            </w: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{ //@sic R5s230068 sic@</w:t>
            </w:r>
          </w:p>
          <w:p w14:paraId="634DB00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lastRenderedPageBreak/>
              <w:t xml:space="preserve">      f_NR_PreliminaryPass(__FILE__, __LINE__, "Step 10");</w:t>
            </w:r>
          </w:p>
          <w:p w14:paraId="3667079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 else {</w:t>
            </w:r>
          </w:p>
          <w:p w14:paraId="299BCA4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f_NR_SetVerdictFailOrInconc(__FILE__, __LINE__, "Step 10");</w:t>
            </w:r>
          </w:p>
          <w:p w14:paraId="58ACFBF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7F4BD0B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1A937C2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Configure SS to stop indication of UL HARQ ACK/NACK</w:t>
            </w:r>
          </w:p>
          <w:p w14:paraId="270E1B4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f_NR_SS_SystemIndCtrlConfig(nr_Cell1, cds_NR_SystemIndCtrl_UL_HARQ(disable));</w:t>
            </w:r>
          </w:p>
          <w:p w14:paraId="6338BD4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//@sic R5s221035 sic@</w:t>
            </w:r>
          </w:p>
          <w:p w14:paraId="12C2CBED" w14:textId="77777777" w:rsidR="008A384D" w:rsidRPr="00680555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}</w:t>
            </w:r>
          </w:p>
        </w:tc>
      </w:tr>
    </w:tbl>
    <w:p w14:paraId="266CF6E0" w14:textId="77777777" w:rsidR="008A384D" w:rsidRDefault="008A384D" w:rsidP="008A384D">
      <w:pPr>
        <w:spacing w:after="0"/>
        <w:rPr>
          <w:rFonts w:ascii="Arial" w:hAnsi="Arial"/>
          <w:b/>
          <w:lang w:eastAsia="en-GB"/>
        </w:rPr>
      </w:pPr>
    </w:p>
    <w:p w14:paraId="3D47AC11" w14:textId="77777777" w:rsidR="008A384D" w:rsidRDefault="008A384D" w:rsidP="008A384D">
      <w:pPr>
        <w:spacing w:after="0"/>
        <w:rPr>
          <w:rFonts w:ascii="Arial" w:hAnsi="Arial"/>
          <w:b/>
          <w:lang w:eastAsia="en-GB"/>
        </w:rPr>
      </w:pPr>
    </w:p>
    <w:p w14:paraId="01A0E6F7" w14:textId="77777777" w:rsidR="008A384D" w:rsidRDefault="008A384D" w:rsidP="008A384D">
      <w:pPr>
        <w:spacing w:after="0"/>
        <w:rPr>
          <w:rFonts w:ascii="Arial" w:hAnsi="Arial"/>
          <w:b/>
          <w:lang w:eastAsia="en-GB"/>
        </w:rPr>
      </w:pPr>
    </w:p>
    <w:p w14:paraId="14C93C98" w14:textId="77777777" w:rsidR="008A384D" w:rsidRDefault="008A384D" w:rsidP="008A384D">
      <w:pPr>
        <w:spacing w:after="0"/>
        <w:rPr>
          <w:rFonts w:ascii="Arial" w:hAnsi="Arial"/>
          <w:b/>
          <w:lang w:eastAsia="en-GB"/>
        </w:rPr>
      </w:pPr>
    </w:p>
    <w:p w14:paraId="072642CE" w14:textId="77777777" w:rsidR="008A384D" w:rsidRDefault="008A384D" w:rsidP="008A384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384D" w14:paraId="6AA91835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E9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function f_TC_7_1_1_2_2_NR_TestBody( DRB_Identity p_NR_DRB_Id) runs on NR_BASE_PTC</w:t>
            </w:r>
          </w:p>
          <w:p w14:paraId="094D327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{ //Correct Handling of DL HARQ process PDSCH Aggregation</w:t>
            </w:r>
          </w:p>
          <w:p w14:paraId="7195E0C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SubFrameTiming_Type v_TimingDL;</w:t>
            </w:r>
          </w:p>
          <w:p w14:paraId="1DDD6BE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SubFrameTiming_Type v_TimingUL;</w:t>
            </w:r>
          </w:p>
          <w:p w14:paraId="5280E0D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integer v_Nack_Count := 0;</w:t>
            </w:r>
          </w:p>
          <w:p w14:paraId="353DADB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integer v_Ack_Count := 0;</w:t>
            </w:r>
          </w:p>
          <w:p w14:paraId="1A3DD54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SubcarrierSpacing v_SCS := f_NR_CellInfo_GetSCS(nr_Cell1);</w:t>
            </w:r>
          </w:p>
          <w:p w14:paraId="512C5E3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NR_SYSTEM_IND v_SYS_IND;</w:t>
            </w:r>
          </w:p>
          <w:p w14:paraId="2E28024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NR_PhysicalParameters_Type v_NR_PhysicalParameters := f_NR_CellInfo_GetPhysicalParameters(nr_Cell1);</w:t>
            </w:r>
          </w:p>
          <w:p w14:paraId="4FEC5FD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template (value) NR_DciDlInfo_Type v_DciDlInfo := f_NR_DciDlInfo_Init(v_NR_PhysicalParameters, cds_NR_DciFormat_1_1_Params_SetPDSCHarqIndicator(v_NR_PhysicalParameters.SubcarrierSpacing,-,cs_NR_DciFormat_1_X_PdschHarqTimingIndicator('011'B)), cs_NR_RedundancyVersionList_SingleRV(0));  //@sic R5s230068 sic@</w:t>
            </w:r>
          </w:p>
          <w:p w14:paraId="3A26AE13" w14:textId="77777777" w:rsidR="008A384D" w:rsidRPr="00BB02E4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gramStart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var</w:t>
            </w:r>
            <w:proofErr w:type="gramEnd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 xml:space="preserve"> </w:t>
            </w:r>
            <w:proofErr w:type="spellStart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NR_MAC_SDU_Type</w:t>
            </w:r>
            <w:proofErr w:type="spellEnd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 xml:space="preserve"> </w:t>
            </w:r>
            <w:proofErr w:type="spellStart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v_</w:t>
            </w:r>
            <w:proofErr w:type="gramStart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EncodedRlcPdu</w:t>
            </w:r>
            <w:proofErr w:type="spellEnd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;</w:t>
            </w:r>
            <w:proofErr w:type="gramEnd"/>
          </w:p>
          <w:p w14:paraId="78F0F45A" w14:textId="77777777" w:rsidR="008A384D" w:rsidRPr="00BB02E4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</w:pPr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 xml:space="preserve">    </w:t>
            </w:r>
            <w:proofErr w:type="gramStart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var</w:t>
            </w:r>
            <w:proofErr w:type="gramEnd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 xml:space="preserve"> </w:t>
            </w:r>
            <w:proofErr w:type="spellStart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template</w:t>
            </w:r>
            <w:proofErr w:type="spellEnd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 xml:space="preserve"> (value) </w:t>
            </w:r>
            <w:proofErr w:type="spellStart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NR_MAC_SDU_SubPDU_List_Type</w:t>
            </w:r>
            <w:proofErr w:type="spellEnd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 xml:space="preserve"> </w:t>
            </w:r>
            <w:proofErr w:type="spellStart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v_SDU_</w:t>
            </w:r>
            <w:proofErr w:type="gramStart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SubPDUListDL</w:t>
            </w:r>
            <w:proofErr w:type="spellEnd"/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;</w:t>
            </w:r>
            <w:proofErr w:type="gramEnd"/>
          </w:p>
          <w:p w14:paraId="4EDB1EA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BB02E4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 xml:space="preserve">    </w:t>
            </w: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var template (value)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NR_MAC_PDUList_Type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v_MAC_</w:t>
            </w:r>
            <w:proofErr w:type="gram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PDUListDL;</w:t>
            </w:r>
            <w:proofErr w:type="gramEnd"/>
          </w:p>
          <w:p w14:paraId="4733AD2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2487A69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timer t_Watchdog := 0.4;</w:t>
            </w:r>
          </w:p>
          <w:p w14:paraId="030F93E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07A9C79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//Configure DL DCI as per Table 7.1.1.2.2.3.3-3: Physical layer parameters for DCI format 1_1 (Steps 3, 7, Table 7.1.1.2.2.3.2-1)</w:t>
            </w:r>
          </w:p>
          <w:p w14:paraId="175B521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//Set K1=5</w:t>
            </w:r>
          </w:p>
          <w:p w14:paraId="2569F3F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f_NR_SS_CommonCellConfig(nr_Cell1, cas_NR_DciDlInfo_REQ(nr_Cell1, cs_TimingInfo_Now, v_DciDlInfo));</w:t>
            </w:r>
          </w:p>
          <w:p w14:paraId="6CC1730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5467CF3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//By default in TS 38.508-1, the Time Alignment timer is set to infinity</w:t>
            </w:r>
          </w:p>
          <w:p w14:paraId="2D86560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//configure SS for no Auto Time alignement - no grant needed</w:t>
            </w:r>
          </w:p>
          <w:p w14:paraId="159E9EC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f_NR_ULGrantConfiguration_Stop(nr_Cell1);   //@sic R5s221035 sic@</w:t>
            </w:r>
          </w:p>
          <w:p w14:paraId="013E5BD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5056F4C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//Config SS to report: NR_SystemRequest_Type -&gt; NR_System_IndicationControl_Type -&gt; UL_HARQ</w:t>
            </w:r>
          </w:p>
          <w:p w14:paraId="32F8E7F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//NR_SYSTEM_IND -&gt; NR_SystemIndication_Type-&gt; UL_HARQ: ack/nack</w:t>
            </w:r>
          </w:p>
          <w:p w14:paraId="11E8794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f_NR_SS_SystemIndCtrlConfig(nr_Cell1, cds_NR_SystemIndCtrl_UL_HARQ(enable));</w:t>
            </w:r>
          </w:p>
          <w:p w14:paraId="1E8069C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3F662BB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PDCP SDU =36B +3B PDCP Headed+ 3B RLC Header + 2B MAC Header=44B =352 bits (an allowed TB size as per 38.523-3 Annex B)</w:t>
            </w:r>
          </w:p>
          <w:p w14:paraId="4DA6F49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//@sic R5s221035 sic@</w:t>
            </w:r>
          </w:p>
          <w:p w14:paraId="19018BF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v_EncodedRlcPdu := f_NR_RLC_AMD_FullPDU_Encvalue(0, tsc_NR_P_NoPoll, f_NR_PDCP_PDU_Encvalue(f_NR_ReturnDefaultPDCP_PDU(0, crs_NR_PDCP_SDU_36B)));  //@sic R5-227518 sic@</w:t>
            </w:r>
          </w:p>
          <w:p w14:paraId="6B64218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v_SDU_SubPDUListDL := { cs_NR_MAC_SDU_SubPDU_LI8(tsc_LCID_SCG_Bearer, v_EncodedRlcPdu) };</w:t>
            </w:r>
          </w:p>
          <w:p w14:paraId="7B682AB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v_MAC_PDUListDL := { cs_NR_DL_MAC_PDU_SDU_SubPDU_Padding(v_SDU_SubPDUListDL) };</w:t>
            </w:r>
          </w:p>
          <w:p w14:paraId="663B782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127C9F7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"Steps 3-4" siclog@</w:t>
            </w:r>
          </w:p>
          <w:p w14:paraId="51FEA6B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The SS transmits a downlink assignment addressed to the C-RNTI assigned to the UE, the rv_idx is 0.</w:t>
            </w:r>
          </w:p>
          <w:p w14:paraId="314FB34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599E302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f_NR_SS_L1_TestModeConfig(nr_Cell1, cas_NR_L1_TestMode_DL_SCH_CRC_REQ(nr_Cell1, Erroneous));</w:t>
            </w:r>
          </w:p>
          <w:p w14:paraId="24A9C48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v_TimingDL := f_NR_GetNextSendOccasion_DL(nr_Cell1, 200);</w:t>
            </w:r>
          </w:p>
          <w:p w14:paraId="1FE419C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//@sic R5s230658 sic@</w:t>
            </w:r>
          </w:p>
          <w:p w14:paraId="0CBE82E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lastRenderedPageBreak/>
              <w:t xml:space="preserve">    if (((v_TimingDL.SFN.Number) mod 2) == 0){       //to avoid conflict with SIB scheduling</w:t>
            </w:r>
          </w:p>
          <w:p w14:paraId="03B0789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v_TimingDL.SFN.Number := v_TimingDL.SFN.Number + 1;</w:t>
            </w:r>
          </w:p>
          <w:p w14:paraId="240EF3D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6CACBD9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39F339A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v_TimingUL := v_TimingDL;</w:t>
            </w:r>
          </w:p>
          <w:p w14:paraId="42F8959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559073D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//Assign DL and UL timing</w:t>
            </w:r>
          </w:p>
          <w:p w14:paraId="21B9B83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select(v_SCS) {</w:t>
            </w:r>
          </w:p>
          <w:p w14:paraId="6CDD8C3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case(kHz15) {</w:t>
            </w:r>
          </w:p>
          <w:p w14:paraId="0A582F1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v_TimingDL.Subframe.Number := 1;</w:t>
            </w:r>
          </w:p>
          <w:p w14:paraId="741224A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v_TimingUL.Subframe.Number := 9;</w:t>
            </w:r>
          </w:p>
          <w:p w14:paraId="7714B1B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6FF3C42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case(kHz30) {</w:t>
            </w:r>
          </w:p>
          <w:p w14:paraId="75B7F46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v_TimingDL.Subframe.Number := 0;</w:t>
            </w:r>
          </w:p>
          <w:p w14:paraId="2D294D6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v_TimingDL.Slot.SlotOffset.Numerology1 := 1;</w:t>
            </w:r>
          </w:p>
          <w:p w14:paraId="248BEEE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v_TimingUL.Subframe.Number := 4;</w:t>
            </w:r>
          </w:p>
          <w:p w14:paraId="275885A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v_TimingUL.Slot.SlotOffset.Numerology1 := 1;</w:t>
            </w:r>
          </w:p>
          <w:p w14:paraId="0A0D50C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3BE0EA1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case(kHz120) {</w:t>
            </w:r>
          </w:p>
          <w:p w14:paraId="3E8046B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v_TimingDL.Subframe.Number := 0;</w:t>
            </w:r>
          </w:p>
          <w:p w14:paraId="5A26EC8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v_TimingDL.Slot.SlotOffset.Numerology3 := 1;</w:t>
            </w:r>
          </w:p>
          <w:p w14:paraId="224D849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v_TimingUL.Subframe.Number := 1;</w:t>
            </w:r>
          </w:p>
          <w:p w14:paraId="12E349A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v_TimingUL.Slot.SlotOffset.Numerology3 := 1;</w:t>
            </w:r>
          </w:p>
          <w:p w14:paraId="348D4E2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2BFB264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 else { FatalError(__FILE__, __LINE__, "Invalid SubCarrierSpacing"); }</w:t>
            </w:r>
          </w:p>
          <w:p w14:paraId="5CF72C0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116207E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t_Watchdog.start;</w:t>
            </w:r>
          </w:p>
          <w:p w14:paraId="78D500B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DRB.send(cas_NR_DRB_COMMON_REQ_MAC_PDUList(nr_Cell1, p_NR_DRB_Id, cs_TimingInfo_NR(v_TimingDL), v_MAC_PDUListDL));  //@sic R5s221035 sic@</w:t>
            </w:r>
          </w:p>
          <w:p w14:paraId="1E88DB8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035B61E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5" siclog@</w:t>
            </w:r>
          </w:p>
          <w:p w14:paraId="63C79EC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7C240E0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SS already configured to do it - PDSCH aggregation</w:t>
            </w:r>
          </w:p>
          <w:p w14:paraId="0E3B813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1BD987F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6" siclog@</w:t>
            </w:r>
          </w:p>
          <w:p w14:paraId="03426FF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Check: Does the UE transmit a HARQ NACK on slot n3+k1? (Note 4)</w:t>
            </w:r>
          </w:p>
          <w:p w14:paraId="26CE310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alt {</w:t>
            </w:r>
          </w:p>
          <w:p w14:paraId="4F3B61F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SYSIND.receive(car_NR_SYSTEM_UL_HARQ_IND(nr_Cell1, nack))-&gt; value v_SYS_IND</w:t>
            </w:r>
          </w:p>
          <w:p w14:paraId="34290BD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{</w:t>
            </w:r>
          </w:p>
          <w:p w14:paraId="25B897F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v_Nack_Count := v_Nack_Count + 1;</w:t>
            </w:r>
          </w:p>
          <w:p w14:paraId="35AABC8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repeat;</w:t>
            </w:r>
          </w:p>
          <w:p w14:paraId="720FE3D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}</w:t>
            </w:r>
          </w:p>
          <w:p w14:paraId="66A52DB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SYSIND.receive(car_NR_SYSTEM_UL_HARQ_IND(nr_Cell1, ack))</w:t>
            </w:r>
          </w:p>
          <w:p w14:paraId="69D7815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{</w:t>
            </w:r>
          </w:p>
          <w:p w14:paraId="0B8A123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f_NR_SetVerdictFailOrInconc(__FILE__, __LINE__, "Step 6");</w:t>
            </w:r>
          </w:p>
          <w:p w14:paraId="4AE8B9F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t_Watchdog.stop;</w:t>
            </w:r>
          </w:p>
          <w:p w14:paraId="5D34171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}</w:t>
            </w:r>
          </w:p>
          <w:p w14:paraId="3266DB0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t_Watchdog.timeout {}</w:t>
            </w:r>
          </w:p>
          <w:p w14:paraId="2EEE215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0081F97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if (v_Nack_Count == 1 and match(v_SYS_IND.Common.TimingInfo, cr_TimingInfo(v_TimingUL.SFN.Number, v_TimingUL.Subframe.Number, -, v_TimingUL.Slot)))</w:t>
            </w: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{ //@sic R5s230068 sic@</w:t>
            </w:r>
          </w:p>
          <w:p w14:paraId="154C5BE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f_NR_PreliminaryPass(__FILE__, __LINE__, "Step 6");</w:t>
            </w:r>
          </w:p>
          <w:p w14:paraId="2D6E17D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 else {</w:t>
            </w:r>
          </w:p>
          <w:p w14:paraId="73965D0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f_NR_SetVerdictFailOrInconc(__FILE__, __LINE__, "Step 6");</w:t>
            </w:r>
          </w:p>
          <w:p w14:paraId="6A7CA32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4A8C3FA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0171ADE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7" siclog@</w:t>
            </w:r>
          </w:p>
          <w:p w14:paraId="0129230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The SS transmits a downlink assignment addressed to the C-RNTI assigned to the UE, the rv_idx is 0.</w:t>
            </w:r>
          </w:p>
          <w:p w14:paraId="2232830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8" siclog@</w:t>
            </w:r>
          </w:p>
          <w:p w14:paraId="06D9E96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The SS transmits in the indicated downlink assignment a MAC PDU including a RLC PDU, The CRC is calculated in such a way, it will result in CRC pass on UE side.</w:t>
            </w:r>
          </w:p>
          <w:p w14:paraId="70DB68D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//Set CRC error as normal mode</w:t>
            </w:r>
          </w:p>
          <w:p w14:paraId="2C5221E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f_NR_SS_L1_TestModeConfig(nr_Cell1, cas_NR_L1_TestMode_DL_SCH_CRC_REQ(nr_Cell1, Normal,cs_TimingInfo_Now));</w:t>
            </w:r>
          </w:p>
          <w:p w14:paraId="65EBDE6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lastRenderedPageBreak/>
              <w:t xml:space="preserve">    v_TimingDL := f_NR_GetNextSendOccasion_DL(nr_Cell1, 200);</w:t>
            </w:r>
          </w:p>
          <w:p w14:paraId="24C011C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v_TimingUL := v_TimingDL;</w:t>
            </w:r>
          </w:p>
          <w:p w14:paraId="7777AD0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4535D14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//Assign DL and UL timing</w:t>
            </w:r>
          </w:p>
          <w:p w14:paraId="3CAAE58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select(v_SCS) {</w:t>
            </w:r>
          </w:p>
          <w:p w14:paraId="0333C66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case(kHz15) {</w:t>
            </w:r>
          </w:p>
          <w:p w14:paraId="74503CC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v_TimingDL.Subframe.Number := 1;</w:t>
            </w:r>
          </w:p>
          <w:p w14:paraId="4537AD4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v_TimingUL.Subframe.Number := 9;</w:t>
            </w:r>
          </w:p>
          <w:p w14:paraId="0400573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1C1D9BB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case(kHz30) {</w:t>
            </w:r>
          </w:p>
          <w:p w14:paraId="36EB75B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v_TimingDL.Subframe.Number := 0;</w:t>
            </w:r>
          </w:p>
          <w:p w14:paraId="020F330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v_TimingDL.Slot.SlotOffset.Numerology1 := 1;</w:t>
            </w:r>
          </w:p>
          <w:p w14:paraId="1C25C66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v_TimingUL.Subframe.Number := 4;</w:t>
            </w:r>
          </w:p>
          <w:p w14:paraId="703900A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v_TimingUL.Slot.SlotOffset.Numerology1 := 1;</w:t>
            </w:r>
          </w:p>
          <w:p w14:paraId="55DA45E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31B997B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case(kHz120) {</w:t>
            </w:r>
          </w:p>
          <w:p w14:paraId="37FD788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v_TimingDL.Subframe.Number := 0;</w:t>
            </w:r>
          </w:p>
          <w:p w14:paraId="1204DBD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v_TimingDL.Slot.SlotOffset.Numerology1 := 1;</w:t>
            </w:r>
          </w:p>
          <w:p w14:paraId="5F72549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v_TimingUL.Subframe.Number := 1;</w:t>
            </w:r>
          </w:p>
          <w:p w14:paraId="4024195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v_TimingUL.Slot.SlotOffset.Numerology1 := 1;</w:t>
            </w:r>
          </w:p>
          <w:p w14:paraId="43EE164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1FDA31B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 else { FatalError(__FILE__, __LINE__, "Invalid SubCarrierSpacing"); }</w:t>
            </w:r>
          </w:p>
          <w:p w14:paraId="10B1CD4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101C5B6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2AEA827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9" siclog@</w:t>
            </w:r>
          </w:p>
          <w:p w14:paraId="019CBE9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754978A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t_Watchdog.start;</w:t>
            </w:r>
          </w:p>
          <w:p w14:paraId="1EA5B26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DRB.send(cas_NR_DRB_COMMON_REQ_MAC_PDUList(nr_Cell1, p_NR_DRB_Id, cs_TimingInfo_NR(v_TimingDL), v_MAC_PDUListDL));  //@sic R5s221035 sic@</w:t>
            </w:r>
          </w:p>
          <w:p w14:paraId="55B9C67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52FF09F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10" siclog@</w:t>
            </w:r>
          </w:p>
          <w:p w14:paraId="1D2EEB1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Check: Does the UE transmit a HARQ ACK on slot n3+k1? (Note 4)</w:t>
            </w:r>
          </w:p>
          <w:p w14:paraId="2BFD32A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alt {</w:t>
            </w:r>
          </w:p>
          <w:p w14:paraId="2B8C5EE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SYSIND.receive(car_NR_SYSTEM_UL_HARQ_IND(nr_Cell1, ack))-&gt; value v_SYS_IND</w:t>
            </w:r>
          </w:p>
          <w:p w14:paraId="4322570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{</w:t>
            </w:r>
          </w:p>
          <w:p w14:paraId="17728D5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v_Ack_Count := v_Ack_Count + 1;</w:t>
            </w:r>
          </w:p>
          <w:p w14:paraId="20A48FC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repeat;</w:t>
            </w:r>
          </w:p>
          <w:p w14:paraId="642DA5D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}</w:t>
            </w:r>
          </w:p>
          <w:p w14:paraId="463FA79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SYSIND.receive(car_NR_SYSTEM_UL_HARQ_IND(nr_Cell1, nack))</w:t>
            </w:r>
          </w:p>
          <w:p w14:paraId="130DCD3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{</w:t>
            </w:r>
          </w:p>
          <w:p w14:paraId="13874E2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f_NR_SetVerdictFailOrInconc(__FILE__, __LINE__, "Step 10");</w:t>
            </w:r>
          </w:p>
          <w:p w14:paraId="48CE732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t_Watchdog.stop;</w:t>
            </w:r>
          </w:p>
          <w:p w14:paraId="33248D7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}</w:t>
            </w:r>
          </w:p>
          <w:p w14:paraId="1C53D01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t_Watchdog.timeout {}</w:t>
            </w:r>
          </w:p>
          <w:p w14:paraId="5662F59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2D74AFF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if (</w:t>
            </w:r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v_Nack_Count == 1 and match(v_SYS_IND.Common.TimingInfo, cr_TimingInfo(v_TimingUL.SFN.Number, v_TimingUL.Subframe.Number, -, v_TimingUL.Slot))</w:t>
            </w: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 { //@sic R5s230068 sic@</w:t>
            </w:r>
          </w:p>
          <w:p w14:paraId="7090931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f_NR_PreliminaryPass(__FILE__, __LINE__, "Step 10");</w:t>
            </w:r>
          </w:p>
          <w:p w14:paraId="7566CD5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 else {</w:t>
            </w:r>
          </w:p>
          <w:p w14:paraId="03DF63B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f_NR_SetVerdictFailOrInconc(__FILE__, __LINE__, "Step 10");</w:t>
            </w:r>
          </w:p>
          <w:p w14:paraId="2C00008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1720E74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6454628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Configure SS to stop indication of UL HARQ ACK/NACK</w:t>
            </w:r>
          </w:p>
          <w:p w14:paraId="1454E4E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f_NR_SS_SystemIndCtrlConfig(nr_Cell1, cds_NR_SystemIndCtrl_UL_HARQ(disable));</w:t>
            </w:r>
          </w:p>
          <w:p w14:paraId="17DE688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//@sic R5s221035 sic@</w:t>
            </w:r>
          </w:p>
          <w:p w14:paraId="4A5CF17D" w14:textId="77777777" w:rsidR="008A384D" w:rsidRPr="00680555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}</w:t>
            </w:r>
          </w:p>
        </w:tc>
      </w:tr>
    </w:tbl>
    <w:p w14:paraId="74129440" w14:textId="77777777" w:rsidR="008A384D" w:rsidRDefault="008A384D" w:rsidP="008A384D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BB237" w14:textId="77777777" w:rsidR="005363B7" w:rsidRDefault="005363B7">
      <w:r>
        <w:separator/>
      </w:r>
    </w:p>
  </w:endnote>
  <w:endnote w:type="continuationSeparator" w:id="0">
    <w:p w14:paraId="7CB2F9FC" w14:textId="77777777" w:rsidR="005363B7" w:rsidRDefault="0053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B5A4C" w14:textId="77777777" w:rsidR="005363B7" w:rsidRDefault="005363B7">
      <w:r>
        <w:separator/>
      </w:r>
    </w:p>
  </w:footnote>
  <w:footnote w:type="continuationSeparator" w:id="0">
    <w:p w14:paraId="2B00BE32" w14:textId="77777777" w:rsidR="005363B7" w:rsidRDefault="00536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73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2E29"/>
    <w:rsid w:val="0026004D"/>
    <w:rsid w:val="002640DD"/>
    <w:rsid w:val="00275D12"/>
    <w:rsid w:val="00284FEB"/>
    <w:rsid w:val="002860C4"/>
    <w:rsid w:val="002B5741"/>
    <w:rsid w:val="002C7BFE"/>
    <w:rsid w:val="002D7453"/>
    <w:rsid w:val="002E472E"/>
    <w:rsid w:val="00305409"/>
    <w:rsid w:val="003609EF"/>
    <w:rsid w:val="0036231A"/>
    <w:rsid w:val="00374DD4"/>
    <w:rsid w:val="003E1A36"/>
    <w:rsid w:val="00410371"/>
    <w:rsid w:val="004242F1"/>
    <w:rsid w:val="004547A4"/>
    <w:rsid w:val="004B75B7"/>
    <w:rsid w:val="005141D9"/>
    <w:rsid w:val="0051580D"/>
    <w:rsid w:val="005363B7"/>
    <w:rsid w:val="00547111"/>
    <w:rsid w:val="00592D74"/>
    <w:rsid w:val="005E2C44"/>
    <w:rsid w:val="00621188"/>
    <w:rsid w:val="006257ED"/>
    <w:rsid w:val="00653DE4"/>
    <w:rsid w:val="00665C47"/>
    <w:rsid w:val="00666DB3"/>
    <w:rsid w:val="006835FC"/>
    <w:rsid w:val="0069192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84D"/>
    <w:rsid w:val="008A45A6"/>
    <w:rsid w:val="008D3CCC"/>
    <w:rsid w:val="008F3789"/>
    <w:rsid w:val="008F686C"/>
    <w:rsid w:val="009148DE"/>
    <w:rsid w:val="00920653"/>
    <w:rsid w:val="00941E30"/>
    <w:rsid w:val="009531B0"/>
    <w:rsid w:val="009741B3"/>
    <w:rsid w:val="009777D9"/>
    <w:rsid w:val="00991B88"/>
    <w:rsid w:val="009A5753"/>
    <w:rsid w:val="009A579D"/>
    <w:rsid w:val="009A6A5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6AD"/>
    <w:rsid w:val="00B37201"/>
    <w:rsid w:val="00B67B97"/>
    <w:rsid w:val="00B968C8"/>
    <w:rsid w:val="00BA3EC5"/>
    <w:rsid w:val="00BA51D9"/>
    <w:rsid w:val="00BB02E4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A384D"/>
    <w:rPr>
      <w:rFonts w:ascii="Arial" w:hAnsi="Arial"/>
      <w:lang w:val="en-GB" w:eastAsia="en-US"/>
    </w:rPr>
  </w:style>
  <w:style w:type="character" w:styleId="Emphasis">
    <w:name w:val="Emphasis"/>
    <w:qFormat/>
    <w:rsid w:val="008A384D"/>
    <w:rPr>
      <w:i/>
      <w:iCs/>
    </w:rPr>
  </w:style>
  <w:style w:type="paragraph" w:styleId="Title">
    <w:name w:val="Title"/>
    <w:basedOn w:val="Normal"/>
    <w:next w:val="Normal"/>
    <w:link w:val="TitleChar"/>
    <w:qFormat/>
    <w:rsid w:val="008A384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A384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19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2810</Words>
  <Characters>16023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2025-08-12T15:05:00Z</dcterms:created>
  <dcterms:modified xsi:type="dcterms:W3CDTF">2025-08-12T15:08:00Z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R5s250331</vt:lpwstr>
  </property>
  <property fmtid="{D5CDD505-2E9C-101B-9397-08002B2CF9AE}" pid="10" name="Spec#">
    <vt:lpwstr>38.523-3</vt:lpwstr>
  </property>
  <property fmtid="{D5CDD505-2E9C-101B-9397-08002B2CF9AE}" pid="11" name="Cr#">
    <vt:lpwstr>3728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NR MAC test case 7.1.1.2.2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2025-08-09</vt:lpwstr>
  </property>
  <property fmtid="{D5CDD505-2E9C-101B-9397-08002B2CF9AE}" pid="20" name="Release">
    <vt:lpwstr>Rel-18</vt:lpwstr>
  </property>
</Properties>
</file>