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3870" w14:textId="710D8CFA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DD55BE">
        <w:rPr>
          <w:b/>
          <w:bCs/>
          <w:i/>
          <w:iCs/>
          <w:sz w:val="24"/>
          <w:szCs w:val="24"/>
        </w:rPr>
        <w:t>289</w:t>
      </w:r>
    </w:p>
    <w:p w14:paraId="2A23DF54" w14:textId="77777777" w:rsidR="00B503A5" w:rsidRDefault="00B503A5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A1EA7E1" w:rsidR="00F05582" w:rsidRPr="00DD55BE" w:rsidRDefault="00DD55BE" w:rsidP="00606F73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D55BE">
              <w:rPr>
                <w:b/>
                <w:bCs/>
                <w:sz w:val="28"/>
                <w:szCs w:val="28"/>
              </w:rPr>
              <w:t>3720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1E106C6C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DD55BE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414B2A45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</w:t>
            </w:r>
            <w:r w:rsidR="00081DE5" w:rsidRPr="00081DE5">
              <w:rPr>
                <w:rFonts w:ascii="Arial" w:hAnsi="Arial"/>
              </w:rPr>
              <w:t xml:space="preserve">NR5GC </w:t>
            </w:r>
            <w:proofErr w:type="spellStart"/>
            <w:r w:rsidR="00081DE5" w:rsidRPr="00081DE5">
              <w:rPr>
                <w:rFonts w:ascii="Arial" w:hAnsi="Arial"/>
              </w:rPr>
              <w:t>eCall</w:t>
            </w:r>
            <w:proofErr w:type="spellEnd"/>
            <w:r w:rsidR="00081DE5" w:rsidRPr="00081DE5">
              <w:rPr>
                <w:rFonts w:ascii="Arial" w:hAnsi="Arial"/>
              </w:rPr>
              <w:t xml:space="preserve"> over IMS testcase 11.5.4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6CE54343" w:rsidR="00F05582" w:rsidRDefault="00DD55BE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DD55BE">
              <w:t>TEI16_Test, NR_EIEI-</w:t>
            </w:r>
            <w:proofErr w:type="spellStart"/>
            <w:r w:rsidRPr="00DD55BE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A299940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A690E">
              <w:t>7-15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7154E" w14:textId="387AF211" w:rsidR="00E62428" w:rsidRDefault="0040178D" w:rsidP="00740FD8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 xml:space="preserve">IP handling needs to be started in EUTRA, but Change 2.3.1 for addition of </w:t>
            </w:r>
            <w:proofErr w:type="spellStart"/>
            <w:r>
              <w:t>f_EUTRA_SwitchOnUEandStartIP</w:t>
            </w:r>
            <w:proofErr w:type="spellEnd"/>
            <w:r>
              <w:t xml:space="preserve">(eutra_Cell1); got rejected in R5s250225. Instead of removing fully, it needs to be replaced by </w:t>
            </w:r>
            <w:proofErr w:type="spellStart"/>
            <w:r>
              <w:t>f_EUTRA_ResetIPandIMS</w:t>
            </w:r>
            <w:proofErr w:type="spellEnd"/>
            <w:r>
              <w:t xml:space="preserve"> (eutra_Cell1);</w:t>
            </w:r>
          </w:p>
          <w:p w14:paraId="5D69BCAE" w14:textId="77777777" w:rsidR="0040178D" w:rsidRDefault="0040178D" w:rsidP="0040178D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 xml:space="preserve">Incorrect cell being configured by </w:t>
            </w:r>
            <w:proofErr w:type="spellStart"/>
            <w:r>
              <w:t>f_NR_SS_RachProcedureConfig</w:t>
            </w:r>
            <w:proofErr w:type="spellEnd"/>
            <w:r>
              <w:t xml:space="preserve"> as NR Cell 2 is not used by the TC</w:t>
            </w:r>
          </w:p>
          <w:p w14:paraId="6382D78F" w14:textId="3C783707" w:rsidR="0040178D" w:rsidRDefault="0040178D" w:rsidP="0040178D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Release of NR resources was approved in Change 2.4.3 of R5s250225, but was missing in D25wk24 TTCN.</w:t>
            </w:r>
          </w:p>
          <w:p w14:paraId="5F2E3445" w14:textId="34BA4759" w:rsidR="0040178D" w:rsidRDefault="0040178D" w:rsidP="0040178D">
            <w:pPr>
              <w:pStyle w:val="CRCoverPage"/>
              <w:spacing w:after="0"/>
              <w:rPr>
                <w:noProof/>
              </w:rPr>
            </w:pP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234B5" w14:textId="77777777" w:rsidR="00E62428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40178D">
              <w:rPr>
                <w:noProof/>
              </w:rPr>
              <w:t>Start IP Handling in EUTRA</w:t>
            </w:r>
          </w:p>
          <w:p w14:paraId="73398724" w14:textId="77777777" w:rsidR="0040178D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nr_Cell2 to nr_Cell1</w:t>
            </w:r>
          </w:p>
          <w:p w14:paraId="53415F28" w14:textId="77777777" w:rsidR="0040178D" w:rsidRDefault="0040178D" w:rsidP="0040178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Add cell release after EUTRA Postamble</w:t>
            </w:r>
          </w:p>
          <w:p w14:paraId="18FA3A5D" w14:textId="01027022" w:rsidR="0040178D" w:rsidRDefault="0040178D" w:rsidP="0040178D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3C0D5147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0178D">
              <w:rPr>
                <w:noProof/>
              </w:rPr>
              <w:t>5.4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20348944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40227F6" w14:textId="59927F7C" w:rsidR="004017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0178D" w:rsidRPr="009D3FB6">
        <w:rPr>
          <w:rFonts w:ascii="Arial" w:hAnsi="Arial" w:cs="Arial"/>
          <w:iCs/>
          <w:noProof/>
        </w:rPr>
        <w:t>Table of Contents</w:t>
      </w:r>
      <w:r w:rsidR="0040178D">
        <w:rPr>
          <w:noProof/>
        </w:rPr>
        <w:tab/>
      </w:r>
      <w:r w:rsidR="0040178D">
        <w:rPr>
          <w:noProof/>
        </w:rPr>
        <w:fldChar w:fldCharType="begin"/>
      </w:r>
      <w:r w:rsidR="0040178D">
        <w:rPr>
          <w:noProof/>
        </w:rPr>
        <w:instrText xml:space="preserve"> PAGEREF _Toc203489442 \h </w:instrText>
      </w:r>
      <w:r w:rsidR="0040178D">
        <w:rPr>
          <w:noProof/>
        </w:rPr>
      </w:r>
      <w:r w:rsidR="0040178D">
        <w:rPr>
          <w:noProof/>
        </w:rPr>
        <w:fldChar w:fldCharType="separate"/>
      </w:r>
      <w:r w:rsidR="0040178D">
        <w:rPr>
          <w:noProof/>
        </w:rPr>
        <w:t>2</w:t>
      </w:r>
      <w:r w:rsidR="0040178D">
        <w:rPr>
          <w:noProof/>
        </w:rPr>
        <w:fldChar w:fldCharType="end"/>
      </w:r>
    </w:p>
    <w:p w14:paraId="11C4092C" w14:textId="5DB9377F" w:rsidR="0040178D" w:rsidRDefault="004017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A099C1" w14:textId="100B9F49" w:rsidR="0040178D" w:rsidRDefault="004017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374081" w14:textId="45A03DBD" w:rsidR="0040178D" w:rsidRDefault="004017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b/>
          <w:noProof/>
          <w:color w:val="000000"/>
          <w:lang w:eastAsia="en-GB"/>
        </w:rPr>
        <w:t xml:space="preserve">Correction to the </w:t>
      </w:r>
      <w:r w:rsidRPr="009D3FB6">
        <w:rPr>
          <w:rFonts w:cs="Arial"/>
          <w:b/>
          <w:bCs/>
          <w:noProof/>
          <w:color w:val="000000"/>
          <w:lang w:val="en-US" w:eastAsia="en-GB"/>
        </w:rPr>
        <w:t>function fl_TC_11_5_4_NR5GC_EUTRA_TestBody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B261F7" w14:textId="0E08FD1C" w:rsidR="0040178D" w:rsidRDefault="004017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D3FB6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D3FB6">
        <w:rPr>
          <w:rFonts w:cs="Arial"/>
          <w:b/>
          <w:noProof/>
          <w:color w:val="000000"/>
          <w:lang w:eastAsia="en-GB"/>
        </w:rPr>
        <w:t xml:space="preserve">Correction to the </w:t>
      </w:r>
      <w:r w:rsidRPr="009D3FB6">
        <w:rPr>
          <w:rFonts w:cs="Arial"/>
          <w:b/>
          <w:bCs/>
          <w:noProof/>
          <w:color w:val="000000"/>
          <w:lang w:val="en-US" w:eastAsia="en-GB"/>
        </w:rPr>
        <w:t>function fl_TC_11_5_4_NR5GC_TestBody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_Toc203489446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465170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203489443"/>
      <w:r w:rsidRPr="00E12CDE">
        <w:rPr>
          <w:rFonts w:cs="Arial"/>
        </w:rPr>
        <w:t>Overview</w:t>
      </w:r>
      <w:bookmarkEnd w:id="3"/>
      <w:bookmarkEnd w:id="4"/>
    </w:p>
    <w:p w14:paraId="62CCCFF8" w14:textId="62574BD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0178D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0178D">
        <w:rPr>
          <w:rFonts w:cs="Arial"/>
          <w:lang w:val="en-US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203489444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17C4896D" w14:textId="77777777" w:rsidR="00D05F02" w:rsidRPr="003D65E8" w:rsidRDefault="00D05F02" w:rsidP="00D05F02">
      <w:pPr>
        <w:pStyle w:val="Heading2"/>
        <w:numPr>
          <w:ilvl w:val="1"/>
          <w:numId w:val="1"/>
        </w:numPr>
        <w:tabs>
          <w:tab w:val="num" w:pos="990"/>
        </w:tabs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199967315"/>
      <w:bookmarkStart w:id="10" w:name="_Toc203489445"/>
      <w:bookmarkStart w:id="11" w:name="_Toc106975634"/>
      <w:bookmarkStart w:id="12" w:name="_Toc122623878"/>
      <w:bookmarkStart w:id="13" w:name="_Toc109680267"/>
      <w:bookmarkStart w:id="14" w:name="_Toc325725665"/>
      <w:bookmarkStart w:id="15" w:name="_Toc122434493"/>
      <w:bookmarkStart w:id="16" w:name="_Toc295288970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E1DCE">
        <w:rPr>
          <w:rFonts w:cs="Arial"/>
          <w:b/>
          <w:bCs/>
          <w:color w:val="000000"/>
          <w:lang w:val="en-US" w:eastAsia="en-GB"/>
        </w:rPr>
        <w:t>fl_TC_11_5_4_NR5GC_EUTRA_TestBody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5F02" w14:paraId="74D42FE3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D6EA" w14:textId="77777777" w:rsidR="00D05F02" w:rsidRDefault="00D05F02" w:rsidP="007132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B150" w14:textId="77777777" w:rsidR="00D05F02" w:rsidRPr="00FA530C" w:rsidRDefault="00D05F02" w:rsidP="00713221">
            <w:pPr>
              <w:pStyle w:val="CRCoverPage"/>
              <w:spacing w:after="0"/>
              <w:rPr>
                <w:noProof/>
              </w:rPr>
            </w:pPr>
            <w:r w:rsidRPr="00DE1DCE">
              <w:rPr>
                <w:noProof/>
              </w:rPr>
              <w:t>fl_TC_11_5_4_NR5GC_EUTRA_TestBody</w:t>
            </w:r>
          </w:p>
        </w:tc>
      </w:tr>
      <w:tr w:rsidR="00D05F02" w14:paraId="26F30142" w14:textId="77777777" w:rsidTr="007132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11E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761" w14:textId="77777777" w:rsid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  <w:r w:rsidRPr="00D24E81">
              <w:rPr>
                <w:noProof/>
                <w:lang w:val="en-US"/>
              </w:rPr>
              <w:t>IP handling needs to be started in EUTRA, but Change</w:t>
            </w:r>
            <w:r>
              <w:rPr>
                <w:noProof/>
                <w:lang w:val="en-US"/>
              </w:rPr>
              <w:t xml:space="preserve"> 2.3.</w:t>
            </w:r>
            <w:r w:rsidRPr="00D24E81">
              <w:rPr>
                <w:noProof/>
                <w:lang w:val="en-US"/>
              </w:rPr>
              <w:t xml:space="preserve">1 for addition of </w:t>
            </w:r>
            <w:r w:rsidRPr="00D24E81">
              <w:rPr>
                <w:rFonts w:ascii="Consolas" w:hAnsi="Consolas"/>
                <w:noProof/>
                <w:lang w:val="en-US"/>
              </w:rPr>
              <w:t>f_EUTRA_SwitchOnUEandStartIP(eutra_Cell1);</w:t>
            </w:r>
            <w:r w:rsidRPr="00D24E81">
              <w:rPr>
                <w:noProof/>
                <w:lang w:val="en-US"/>
              </w:rPr>
              <w:t xml:space="preserve"> got rejected</w:t>
            </w:r>
            <w:r>
              <w:rPr>
                <w:noProof/>
                <w:lang w:val="en-US"/>
              </w:rPr>
              <w:t xml:space="preserve"> in R5s250225</w:t>
            </w:r>
            <w:r w:rsidRPr="00D24E81">
              <w:rPr>
                <w:noProof/>
                <w:lang w:val="en-US"/>
              </w:rPr>
              <w:t>.</w:t>
            </w:r>
          </w:p>
          <w:p w14:paraId="2ACB5EA0" w14:textId="77777777" w:rsid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53DE976" w14:textId="531D6C2A" w:rsidR="00D24E81" w:rsidRPr="00D24E81" w:rsidRDefault="00D24E81" w:rsidP="00D24E81">
            <w:pPr>
              <w:pStyle w:val="CRCoverPage"/>
              <w:spacing w:after="0"/>
              <w:rPr>
                <w:noProof/>
                <w:lang w:val="en-US"/>
              </w:rPr>
            </w:pPr>
            <w:r w:rsidRPr="00D24E81">
              <w:rPr>
                <w:noProof/>
                <w:lang w:val="en-US"/>
              </w:rPr>
              <w:t xml:space="preserve">Instead of removing fully, it needs to be replaced by </w:t>
            </w:r>
            <w:r w:rsidRPr="00D24E81">
              <w:rPr>
                <w:rFonts w:ascii="Consolas" w:hAnsi="Consolas"/>
                <w:noProof/>
                <w:lang w:val="en-US"/>
              </w:rPr>
              <w:t>f_EUTRA_ResetIPandIMS (eutra_Cell1);</w:t>
            </w:r>
          </w:p>
          <w:p w14:paraId="24A3474C" w14:textId="791D1337" w:rsidR="00D05F02" w:rsidRPr="00AD4ADA" w:rsidRDefault="00D05F02" w:rsidP="00D24E81">
            <w:pPr>
              <w:pStyle w:val="CRCoverPage"/>
              <w:spacing w:after="0"/>
              <w:rPr>
                <w:noProof/>
              </w:rPr>
            </w:pPr>
          </w:p>
        </w:tc>
      </w:tr>
      <w:tr w:rsidR="00D05F02" w14:paraId="50633CA6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01DD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474" w14:textId="4A34E960" w:rsidR="00D05F02" w:rsidRPr="001124B3" w:rsidRDefault="00D24E81" w:rsidP="00D24E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Start IP Handling in EUTRA</w:t>
            </w:r>
          </w:p>
        </w:tc>
      </w:tr>
      <w:tr w:rsidR="00D05F02" w14:paraId="5B920F30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833A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F028" w14:textId="77777777" w:rsidR="00D05F02" w:rsidRPr="00CC39F9" w:rsidRDefault="00D05F02" w:rsidP="00713221">
            <w:pPr>
              <w:spacing w:after="0"/>
              <w:rPr>
                <w:rFonts w:ascii="Arial" w:hAnsi="Arial" w:cs="Arial"/>
                <w:lang w:eastAsia="en-GB"/>
              </w:rPr>
            </w:pPr>
            <w:r w:rsidRPr="00505A85">
              <w:rPr>
                <w:rFonts w:ascii="Arial" w:hAnsi="Arial" w:cs="Arial"/>
                <w:lang w:eastAsia="en-GB"/>
              </w:rPr>
              <w:t>ECall_IRAT_NR5GC_EUTRA</w:t>
            </w:r>
          </w:p>
        </w:tc>
      </w:tr>
      <w:tr w:rsidR="00D05F02" w14:paraId="2277EBD6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8A6B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FE8" w14:textId="4D1210B2" w:rsidR="00D05F02" w:rsidRDefault="00952733" w:rsidP="007132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D9F4170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</w:p>
    <w:p w14:paraId="119E5795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292A635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5F02" w:rsidRPr="00CD057D" w14:paraId="57992DED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EC2" w14:textId="77777777" w:rsidR="00A00FC4" w:rsidRPr="00A00FC4" w:rsidRDefault="00D05F02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DE1DCE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</w:t>
            </w:r>
            <w:r w:rsidR="00A00FC4"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fl_TC_11_5_4_NR5GC_EUTRA_</w:t>
            </w:r>
            <w:proofErr w:type="gramStart"/>
            <w:r w:rsidR="00A00FC4"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="00A00FC4"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)runs on EUTRA_5GS_PTC</w:t>
            </w:r>
          </w:p>
          <w:p w14:paraId="5B0E9445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95AF2F5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1277D5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SS configures:</w:t>
            </w:r>
          </w:p>
          <w:p w14:paraId="32FF5DE0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E-UTRA Cell 1 as "Suitable cell".</w:t>
            </w:r>
          </w:p>
          <w:p w14:paraId="09C11EDD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f_EUTRA_NR_WaitForCoOrd_</w:t>
            </w:r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NR,"Change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Power Level");</w:t>
            </w:r>
          </w:p>
          <w:p w14:paraId="50C9B88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</w:t>
            </w:r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SetCellPower(</w:t>
            </w:r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eutra_Cell1,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tsc_SuitableCellRS_EPRE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, tsc_SuitableCellRS_EPRE_FR2); //@</w:t>
            </w:r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sic  R</w:t>
            </w:r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5-241629 sic@</w:t>
            </w:r>
          </w:p>
          <w:p w14:paraId="65B84437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7"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91DEEE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3C624C70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21B3397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8-26"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@  /</w:t>
            </w:r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/Anritsu TTCN CR R5s250225 MCC</w:t>
            </w:r>
          </w:p>
          <w:p w14:paraId="0896E59A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f_EUTRA_508_IMSeCallOnly_Steps3_25(eutra_Cell1);  </w:t>
            </w:r>
          </w:p>
          <w:p w14:paraId="1FF2EBD6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f_EUTRA_PreliminaryPass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(__FILE__, __LINE__, "Step 7");   </w:t>
            </w:r>
          </w:p>
          <w:p w14:paraId="454E2EA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</w:p>
          <w:p w14:paraId="635FD80A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//IMS call has been established, wait for trigger from IMS PTC to release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rrc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connection  </w:t>
            </w:r>
          </w:p>
          <w:p w14:paraId="6EEFD3A4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WaitForTrigger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(IMS[</w:t>
            </w:r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tsc_Index_IMS2], "IMS Call Release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Sent");</w:t>
            </w:r>
          </w:p>
          <w:p w14:paraId="01973CE2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27"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20758C9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//Now release the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rrcConnection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as the IMS PTC would be releasing the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</w:p>
          <w:p w14:paraId="0EE5D0B8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f_EUTRA_DeactivateEPS_BearerContext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(eutra_Cell1,</w:t>
            </w:r>
          </w:p>
          <w:p w14:paraId="2184DC94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'7'H); // Emergency default bearer hardcoded to 6 and dedicated bearer 7</w:t>
            </w:r>
          </w:p>
          <w:p w14:paraId="010EDEAB" w14:textId="77777777" w:rsidR="00A00FC4" w:rsidRPr="00A00FC4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f_EUTRA_RRC_ConnectionRelease</w:t>
            </w:r>
            <w:proofErr w:type="spell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(eutra_Cell1);</w:t>
            </w:r>
          </w:p>
          <w:p w14:paraId="737B2DCE" w14:textId="1049148C" w:rsidR="00D05F02" w:rsidRPr="00455951" w:rsidRDefault="00A00FC4" w:rsidP="00A00F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 End of fl_TC_11_5_4_NR5GC_EUTRA_</w:t>
            </w:r>
            <w:proofErr w:type="gramStart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A00FC4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</w:p>
        </w:tc>
      </w:tr>
    </w:tbl>
    <w:p w14:paraId="2A83B1D8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</w:p>
    <w:p w14:paraId="194A6FA8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05F02" w:rsidRPr="00CD057D" w14:paraId="4E775056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53B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fl_TC_11_5_4_NR5GC_EUTRA_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)runs on EUTRA_5GS_PTC</w:t>
            </w:r>
          </w:p>
          <w:p w14:paraId="3F4CFFB8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7FB1648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69272DE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SS configures:</w:t>
            </w:r>
          </w:p>
          <w:p w14:paraId="7B4D76A7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E-UTRA Cell 1 as "Suitable cell".</w:t>
            </w:r>
          </w:p>
          <w:p w14:paraId="65CDD3DC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f_EUTRA_NR_WaitForCoOrd_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NR,"Change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Power Level");</w:t>
            </w:r>
          </w:p>
          <w:p w14:paraId="24458E0B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SetCellPower(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eutra_Cell1,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tsc_SuitableCellRS_EPRE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, tsc_SuitableCellRS_EPRE_FR2); //@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sic  R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5-241629 sic@</w:t>
            </w:r>
          </w:p>
          <w:p w14:paraId="1B66FDC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f_EUTRA_ResetIPandIMS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(eutra_Cell1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);  /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/ Anritsu TTCN CR R5s250225_MCC More Corrections</w:t>
            </w:r>
          </w:p>
          <w:p w14:paraId="5922CDED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742E8FF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7"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CF147B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5F582EF6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50E6F27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8-26"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@  /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/Anritsu TTCN CR R5s250225 MCC</w:t>
            </w:r>
          </w:p>
          <w:p w14:paraId="25CB189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f_EUTRA_508_IMSeCallOnly_Steps3_25(eutra_Cell1);  </w:t>
            </w:r>
          </w:p>
          <w:p w14:paraId="7B7A2DA4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f_EUTRA_PreliminaryPass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(__FILE__, __LINE__, "Step 7");   </w:t>
            </w:r>
          </w:p>
          <w:p w14:paraId="1935EAE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</w:p>
          <w:p w14:paraId="4481A9B6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//IMS call has been established, wait for trigger from IMS PTC to release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rrc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connection  </w:t>
            </w:r>
          </w:p>
          <w:p w14:paraId="3D588661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f_IMS_IPCAN_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WaitForTrigger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(IMS[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tsc_Index_IMS2], "IMS Call Release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Msgs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Sent");</w:t>
            </w:r>
          </w:p>
          <w:p w14:paraId="08281A39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27"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582AE2A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//Now release the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rrcConnection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as the IMS PTC would be releasing the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</w:p>
          <w:p w14:paraId="0160303E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f_EUTRA_DeactivateEPS_BearerContext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(eutra_Cell1,</w:t>
            </w:r>
          </w:p>
          <w:p w14:paraId="622769BA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'7'H); // Emergency default bearer hardcoded to 6 and dedicated bearer 7</w:t>
            </w:r>
          </w:p>
          <w:p w14:paraId="1D0FEF0C" w14:textId="77777777" w:rsidR="003F750F" w:rsidRPr="003F750F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f_EUTRA_RRC_ConnectionRelease</w:t>
            </w:r>
            <w:proofErr w:type="spell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(eutra_Cell1);</w:t>
            </w:r>
          </w:p>
          <w:p w14:paraId="0E5ADA59" w14:textId="07526293" w:rsidR="00D05F02" w:rsidRPr="002949C5" w:rsidRDefault="003F750F" w:rsidP="003F75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 End of fl_TC_11_5_4_NR5GC_EUTRA_</w:t>
            </w:r>
            <w:proofErr w:type="gramStart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3F750F">
              <w:rPr>
                <w:rFonts w:ascii="Courier New" w:hAnsi="Courier New" w:cs="Courier New"/>
                <w:bCs/>
                <w:color w:val="000000"/>
                <w:lang w:eastAsia="de-DE"/>
              </w:rPr>
              <w:t>)</w:t>
            </w:r>
          </w:p>
        </w:tc>
      </w:tr>
    </w:tbl>
    <w:p w14:paraId="5251E26F" w14:textId="77777777" w:rsidR="00D05F02" w:rsidRDefault="00D05F02" w:rsidP="00D05F02"/>
    <w:p w14:paraId="2A68AB72" w14:textId="2A71DA7F" w:rsidR="00D05F02" w:rsidRPr="003D65E8" w:rsidRDefault="00D05F02" w:rsidP="00D05F02">
      <w:pPr>
        <w:pStyle w:val="Heading2"/>
        <w:numPr>
          <w:ilvl w:val="1"/>
          <w:numId w:val="1"/>
        </w:numPr>
        <w:tabs>
          <w:tab w:val="num" w:pos="990"/>
        </w:tabs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17" w:name="_Toc199967316"/>
      <w:bookmarkStart w:id="18" w:name="_Toc203489446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74725">
        <w:rPr>
          <w:rFonts w:cs="Arial"/>
          <w:b/>
          <w:bCs/>
          <w:color w:val="000000"/>
          <w:lang w:val="en-US" w:eastAsia="en-GB"/>
        </w:rPr>
        <w:t>fl_TC_11_5_4_NR5GC_TestBody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5F02" w14:paraId="44CFF402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F634" w14:textId="77777777" w:rsidR="00D05F02" w:rsidRDefault="00D05F02" w:rsidP="007132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EECD" w14:textId="77777777" w:rsidR="00D05F02" w:rsidRPr="00FA530C" w:rsidRDefault="00D05F02" w:rsidP="00713221">
            <w:pPr>
              <w:pStyle w:val="CRCoverPage"/>
              <w:spacing w:after="0"/>
              <w:rPr>
                <w:noProof/>
              </w:rPr>
            </w:pPr>
            <w:r w:rsidRPr="00674725">
              <w:rPr>
                <w:noProof/>
              </w:rPr>
              <w:t>fl_TC_11_5_4_NR5GC_TestBody</w:t>
            </w:r>
          </w:p>
        </w:tc>
      </w:tr>
      <w:tr w:rsidR="00D05F02" w14:paraId="06BD4714" w14:textId="77777777" w:rsidTr="007132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9C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B50" w14:textId="0121B399" w:rsidR="00D05F02" w:rsidRPr="00841C09" w:rsidRDefault="00841C09" w:rsidP="00D05F0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yellow"/>
              </w:rPr>
            </w:pPr>
            <w:r w:rsidRPr="00841C09">
              <w:rPr>
                <w:noProof/>
                <w:highlight w:val="yellow"/>
              </w:rPr>
              <w:t xml:space="preserve">Incorrect cell being configured by </w:t>
            </w:r>
            <w:r w:rsidRPr="00841C09">
              <w:rPr>
                <w:rFonts w:ascii="Consolas" w:hAnsi="Consolas"/>
                <w:noProof/>
                <w:highlight w:val="yellow"/>
              </w:rPr>
              <w:t>f_NR_SS_RachProcedureConfig</w:t>
            </w:r>
            <w:r w:rsidRPr="00841C09">
              <w:rPr>
                <w:noProof/>
                <w:highlight w:val="yellow"/>
              </w:rPr>
              <w:t xml:space="preserve"> as NR Cell 2 is not used by the TC</w:t>
            </w:r>
          </w:p>
          <w:p w14:paraId="2F450AD5" w14:textId="7E8179E7" w:rsidR="00D05F02" w:rsidRPr="00241E8A" w:rsidRDefault="002215CA" w:rsidP="00D05F0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Release of NR resources was approved in Change 2.4.3 of R5s250225, but was missing in D25wk24 TTCN.</w:t>
            </w:r>
          </w:p>
        </w:tc>
      </w:tr>
      <w:tr w:rsidR="00D05F02" w14:paraId="3F3384FC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7880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CC0" w14:textId="4B9C4D14" w:rsidR="00D05F02" w:rsidRPr="00841C09" w:rsidRDefault="00841C09" w:rsidP="00D05F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highlight w:val="yellow"/>
              </w:rPr>
            </w:pPr>
            <w:r w:rsidRPr="00841C09">
              <w:rPr>
                <w:noProof/>
                <w:highlight w:val="yellow"/>
              </w:rPr>
              <w:t>Change nr_Cell2 to nr_Cell1</w:t>
            </w:r>
          </w:p>
          <w:p w14:paraId="7CF4321D" w14:textId="0EBEAA31" w:rsidR="00D05F02" w:rsidRPr="00241E8A" w:rsidRDefault="002215CA" w:rsidP="00D05F0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841C09">
              <w:rPr>
                <w:noProof/>
                <w:highlight w:val="green"/>
              </w:rPr>
              <w:t xml:space="preserve">Add </w:t>
            </w:r>
            <w:r w:rsidR="007C1E88" w:rsidRPr="00841C09">
              <w:rPr>
                <w:noProof/>
                <w:highlight w:val="green"/>
              </w:rPr>
              <w:t>cell release after EUTRA Postamble</w:t>
            </w:r>
          </w:p>
        </w:tc>
      </w:tr>
      <w:tr w:rsidR="00D05F02" w14:paraId="3F514144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9A87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04DC" w14:textId="77777777" w:rsidR="00D05F02" w:rsidRPr="00CC39F9" w:rsidRDefault="00D05F02" w:rsidP="00713221">
            <w:pPr>
              <w:spacing w:after="0"/>
              <w:rPr>
                <w:rFonts w:ascii="Arial" w:hAnsi="Arial" w:cs="Arial"/>
                <w:lang w:eastAsia="en-GB"/>
              </w:rPr>
            </w:pPr>
            <w:r w:rsidRPr="00FD2BC3">
              <w:rPr>
                <w:rFonts w:ascii="Arial" w:hAnsi="Arial" w:cs="Arial"/>
                <w:lang w:eastAsia="en-GB"/>
              </w:rPr>
              <w:t>ECall_IRAT_NR5GC_</w:t>
            </w:r>
            <w:proofErr w:type="gramStart"/>
            <w:r w:rsidRPr="00FD2BC3">
              <w:rPr>
                <w:rFonts w:ascii="Arial" w:hAnsi="Arial" w:cs="Arial"/>
                <w:lang w:eastAsia="en-GB"/>
              </w:rPr>
              <w:t>NR.ttcn</w:t>
            </w:r>
            <w:proofErr w:type="gramEnd"/>
          </w:p>
        </w:tc>
      </w:tr>
      <w:tr w:rsidR="00D05F02" w14:paraId="2CE61EE5" w14:textId="77777777" w:rsidTr="007132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346" w14:textId="77777777" w:rsidR="00D05F02" w:rsidRDefault="00D05F02" w:rsidP="007132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74B" w14:textId="272DD65C" w:rsidR="00952733" w:rsidRPr="00952733" w:rsidRDefault="00952733" w:rsidP="00DA5E3C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952733">
              <w:rPr>
                <w:rFonts w:ascii="Arial" w:hAnsi="Arial" w:cs="Arial"/>
                <w:highlight w:val="cyan"/>
                <w:lang w:val="en-US" w:eastAsia="zh-CN"/>
              </w:rPr>
              <w:t>1. Accepted</w:t>
            </w:r>
          </w:p>
          <w:p w14:paraId="7B9B4A68" w14:textId="6E1F7A1F" w:rsidR="00D05F02" w:rsidRDefault="00952733" w:rsidP="00DA5E3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highlight w:val="red"/>
                <w:lang w:val="en-US" w:eastAsia="zh-CN"/>
              </w:rPr>
              <w:t xml:space="preserve">2. </w:t>
            </w:r>
            <w:r w:rsidRPr="00952733">
              <w:rPr>
                <w:rFonts w:ascii="Arial" w:hAnsi="Arial" w:cs="Arial"/>
                <w:highlight w:val="red"/>
                <w:lang w:val="en-US" w:eastAsia="zh-CN"/>
              </w:rPr>
              <w:t xml:space="preserve">Not needed.  </w:t>
            </w:r>
            <w:proofErr w:type="spellStart"/>
            <w:r w:rsidRPr="00952733">
              <w:rPr>
                <w:rFonts w:ascii="Arial" w:hAnsi="Arial" w:cs="Arial"/>
                <w:highlight w:val="red"/>
                <w:lang w:val="en-US" w:eastAsia="zh-CN"/>
              </w:rPr>
              <w:t>f_NR_ReleaseAllCells</w:t>
            </w:r>
            <w:proofErr w:type="spellEnd"/>
            <w:r w:rsidRPr="00952733">
              <w:rPr>
                <w:rFonts w:ascii="Arial" w:hAnsi="Arial" w:cs="Arial"/>
                <w:highlight w:val="red"/>
                <w:lang w:val="en-US" w:eastAsia="zh-CN"/>
              </w:rPr>
              <w:t xml:space="preserve"> is called in the calling function:</w:t>
            </w:r>
          </w:p>
          <w:p w14:paraId="1F5FC2C4" w14:textId="77777777" w:rsidR="00952733" w:rsidRPr="00952733" w:rsidRDefault="00952733" w:rsidP="00952733">
            <w:pPr>
              <w:rPr>
                <w:rFonts w:ascii="Arial" w:hAnsi="Arial" w:cs="Arial"/>
                <w:lang w:val="en-US" w:eastAsia="zh-CN"/>
              </w:rPr>
            </w:pPr>
            <w:r w:rsidRPr="00952733">
              <w:rPr>
                <w:rFonts w:ascii="Arial" w:hAnsi="Arial" w:cs="Arial"/>
                <w:lang w:val="en-US" w:eastAsia="zh-CN"/>
              </w:rPr>
              <w:t xml:space="preserve">    fl_TC_11_5_4_NR5GC_</w:t>
            </w:r>
            <w:proofErr w:type="gramStart"/>
            <w:r w:rsidRPr="00952733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952733">
              <w:rPr>
                <w:rFonts w:ascii="Arial" w:hAnsi="Arial" w:cs="Arial"/>
                <w:lang w:val="en-US" w:eastAsia="zh-CN"/>
              </w:rPr>
              <w:t>);</w:t>
            </w:r>
          </w:p>
          <w:p w14:paraId="4A0086D5" w14:textId="77777777" w:rsidR="00952733" w:rsidRPr="00952733" w:rsidRDefault="00952733" w:rsidP="00952733">
            <w:pPr>
              <w:rPr>
                <w:rFonts w:ascii="Arial" w:hAnsi="Arial" w:cs="Arial"/>
                <w:lang w:val="en-US" w:eastAsia="zh-CN"/>
              </w:rPr>
            </w:pPr>
            <w:r w:rsidRPr="0095273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2733">
              <w:rPr>
                <w:rFonts w:ascii="Arial" w:hAnsi="Arial" w:cs="Arial"/>
                <w:lang w:val="en-US" w:eastAsia="zh-CN"/>
              </w:rPr>
              <w:t>f_NR_TestBody_Set</w:t>
            </w:r>
            <w:proofErr w:type="spellEnd"/>
            <w:r w:rsidRPr="00952733">
              <w:rPr>
                <w:rFonts w:ascii="Arial" w:hAnsi="Arial" w:cs="Arial"/>
                <w:lang w:val="en-US" w:eastAsia="zh-CN"/>
              </w:rPr>
              <w:t>(false);</w:t>
            </w:r>
          </w:p>
          <w:p w14:paraId="20671039" w14:textId="168681AD" w:rsidR="00952733" w:rsidRPr="00952733" w:rsidRDefault="00952733" w:rsidP="00952733">
            <w:pPr>
              <w:rPr>
                <w:rFonts w:ascii="Arial" w:hAnsi="Arial" w:cs="Arial"/>
                <w:lang w:val="en-US" w:eastAsia="zh-CN"/>
              </w:rPr>
            </w:pPr>
            <w:r w:rsidRPr="0095273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52733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952733">
              <w:rPr>
                <w:rFonts w:ascii="Arial" w:hAnsi="Arial" w:cs="Arial"/>
                <w:lang w:val="en-US" w:eastAsia="zh-CN"/>
              </w:rPr>
              <w:t>ReleaseAllCells</w:t>
            </w:r>
            <w:proofErr w:type="spellEnd"/>
            <w:r w:rsidRPr="00952733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52733">
              <w:rPr>
                <w:rFonts w:ascii="Arial" w:hAnsi="Arial" w:cs="Arial"/>
                <w:lang w:val="en-US" w:eastAsia="zh-CN"/>
              </w:rPr>
              <w:t>); // @sic R5s250225 sic@</w:t>
            </w:r>
          </w:p>
        </w:tc>
      </w:tr>
    </w:tbl>
    <w:p w14:paraId="133BF5E9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</w:p>
    <w:p w14:paraId="7E55A064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5F717BC" w14:textId="77777777" w:rsidR="00D05F02" w:rsidRDefault="00D05F02" w:rsidP="00D05F0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5F02" w:rsidRPr="00CD057D" w14:paraId="23E6DF67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FC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function fl_TC_11_5_4_NR5GC_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NR_BASE_PTC</w:t>
            </w:r>
          </w:p>
          <w:p w14:paraId="2D5405A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0B69335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Wait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f_NR_SetTimerToleranceMax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rrcTimer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, 1.0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);  /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/Anritsu TTCN CR R5s250225 MCC</w:t>
            </w:r>
          </w:p>
          <w:p w14:paraId="5DE2F3AF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6AB561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611ADA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configures:</w:t>
            </w:r>
          </w:p>
          <w:p w14:paraId="7F40CE7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NR Cell 1 as "Serving cell"</w:t>
            </w:r>
          </w:p>
          <w:p w14:paraId="743CA3E8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SetCellPower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nr_Cell1, tsc_NR_ServingCellSSS_EPRE_FR1, tsc_NR_ServingCellSSS_EPRE_FR2);</w:t>
            </w:r>
          </w:p>
          <w:p w14:paraId="5568F9FC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74B1862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UE is Switched ON</w:t>
            </w:r>
          </w:p>
          <w:p w14:paraId="56F3274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SwitchOnUE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UT);</w:t>
            </w:r>
          </w:p>
          <w:p w14:paraId="49372AD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73FFC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3"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127740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Wait for 60s for the UE to enter 5GMM-DEREGISTERED.eCALL-INACTIVE state.</w:t>
            </w:r>
          </w:p>
          <w:p w14:paraId="719B972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Delay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60.0);</w:t>
            </w:r>
          </w:p>
          <w:p w14:paraId="7903504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4"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 //Anritsu TTCN CR R5s250225 MCC</w:t>
            </w:r>
          </w:p>
          <w:p w14:paraId="0F2B4674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//An automatic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is initiated. (Note 1)</w:t>
            </w:r>
          </w:p>
          <w:p w14:paraId="0A3A8C76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f_NR_SS_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SystemIndCtrlConfig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cds_NR_SystemIndCtrl_RachPreamble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(enable)); </w:t>
            </w:r>
          </w:p>
          <w:p w14:paraId="032B46D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f_NR_SS_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RachProcedureConfig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</w:t>
            </w: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cs_NR_RachProcedureConfig_NoResponse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E485907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InitiateECall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UT, AUTOMATIC);</w:t>
            </w:r>
          </w:p>
          <w:p w14:paraId="288C359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5F1B13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preamble on PRACH.</w:t>
            </w:r>
          </w:p>
          <w:p w14:paraId="44292589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SYSIND.receive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car_NR_PRACH_Preamble_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cr_TimingInfo_Any</w:t>
            </w:r>
            <w:proofErr w:type="spellEnd"/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, ?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))</w:t>
            </w:r>
          </w:p>
          <w:p w14:paraId="7991D15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Change the power level in EUTRA side</w:t>
            </w:r>
          </w:p>
          <w:p w14:paraId="6A189E8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f_EUTRA_NR_SendCoOrd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(EUTRA,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cms_EUTRA_NR_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"Change Power Level"));</w:t>
            </w:r>
          </w:p>
          <w:p w14:paraId="4D870D4B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115C512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exception:The</w:t>
            </w:r>
            <w:proofErr w:type="spellEnd"/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preamble and no response below are repeated for the duration of T300.</w:t>
            </w:r>
          </w:p>
          <w:p w14:paraId="4B3620A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6905E37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1B7B6E3A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[]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SYSIND.receive</w:t>
            </w:r>
            <w:proofErr w:type="spellEnd"/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car_NR_PRACH_Preamble_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cr_TimingInfo_Any</w:t>
            </w:r>
            <w:proofErr w:type="spellEnd"/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, ?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))</w:t>
            </w:r>
          </w:p>
          <w:p w14:paraId="69405F7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{</w:t>
            </w:r>
          </w:p>
          <w:p w14:paraId="659C35FE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repeat;</w:t>
            </w:r>
          </w:p>
          <w:p w14:paraId="34D04D95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}</w:t>
            </w:r>
          </w:p>
          <w:p w14:paraId="363D0DB8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{}</w:t>
            </w:r>
          </w:p>
          <w:p w14:paraId="5F441559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51F3D87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2C32A1D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43363D0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Now wait until EUTRA test is finished</w:t>
            </w:r>
          </w:p>
          <w:p w14:paraId="22891521" w14:textId="77777777" w:rsidR="00B37D07" w:rsidRPr="00B37D07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f_EUTRA_NR_WaitForCoOrd_</w:t>
            </w:r>
            <w:proofErr w:type="gram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EUTRA, "</w:t>
            </w:r>
            <w:proofErr w:type="spellStart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Postamble</w:t>
            </w:r>
            <w:proofErr w:type="spellEnd"/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>");</w:t>
            </w:r>
          </w:p>
          <w:p w14:paraId="7D1F0C96" w14:textId="44635817" w:rsidR="00B37D07" w:rsidRPr="00455951" w:rsidRDefault="00B37D07" w:rsidP="00B37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7D0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6C0F596F" w14:textId="2DCD3CBA" w:rsidR="00D05F02" w:rsidRPr="00455951" w:rsidRDefault="00D05F02" w:rsidP="007132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B15316E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</w:p>
    <w:p w14:paraId="27163FF3" w14:textId="77777777" w:rsidR="00D05F02" w:rsidRPr="00CD057D" w:rsidRDefault="00D05F02" w:rsidP="00D05F0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05F02" w:rsidRPr="00CD057D" w14:paraId="1AC130DD" w14:textId="77777777" w:rsidTr="007132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1DD" w14:textId="77777777" w:rsidR="0040178D" w:rsidRPr="0040178D" w:rsidRDefault="00D05F02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665E27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</w:t>
            </w:r>
            <w:r w:rsidR="0040178D"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function fl_TC_11_5_4_NR5GC_</w:t>
            </w:r>
            <w:proofErr w:type="gramStart"/>
            <w:r w:rsidR="0040178D"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TestBody(</w:t>
            </w:r>
            <w:proofErr w:type="gramEnd"/>
            <w:r w:rsidR="0040178D"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NR_BASE_PTC</w:t>
            </w:r>
          </w:p>
          <w:p w14:paraId="7F0B5D4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 w14:paraId="7207076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Wait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f_NR_SetTimerToleranceMax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rrcTimer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, 1.0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);  /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/Anritsu TTCN CR R5s250225 MCC</w:t>
            </w:r>
          </w:p>
          <w:p w14:paraId="12B499C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57BE4D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D06265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configures:</w:t>
            </w:r>
          </w:p>
          <w:p w14:paraId="1FFA3146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- NR Cell 1 as "Serving cell"</w:t>
            </w:r>
          </w:p>
          <w:p w14:paraId="5C41178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f_NR_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SetCellPower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nr_Cell1, tsc_NR_ServingCellSSS_EPRE_FR1, tsc_NR_ServingCellSSS_EPRE_FR2);</w:t>
            </w:r>
          </w:p>
          <w:p w14:paraId="483092B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A79A6A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The UE is Switched ON</w:t>
            </w:r>
          </w:p>
          <w:p w14:paraId="77FA967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SwitchOnUE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UT);</w:t>
            </w:r>
          </w:p>
          <w:p w14:paraId="636BA94C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44AC6D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3"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3BBE89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Wait for 60s for the UE to enter 5GMM-DEREGISTERED.eCALL-INACTIVE state.</w:t>
            </w:r>
          </w:p>
          <w:p w14:paraId="4AD70707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Delay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60.0);</w:t>
            </w:r>
          </w:p>
          <w:p w14:paraId="3635826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4"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 //Anritsu TTCN CR R5s250225 MCC</w:t>
            </w:r>
          </w:p>
          <w:p w14:paraId="3DD810E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//An automatic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is initiated. (Note 1)</w:t>
            </w:r>
          </w:p>
          <w:p w14:paraId="250DD20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f_NR_SS_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SystemIndCtrlConfig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cds_NR_SystemIndCtrl_RachPreamble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(enable)); </w:t>
            </w:r>
          </w:p>
          <w:p w14:paraId="1E3E208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f_NR_SS_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RachProcedureConfig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nr_Cell1</w:t>
            </w: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cs_NR_RachProcedureConfig_NoResponse</w:t>
            </w:r>
            <w:proofErr w:type="spellEnd"/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);  /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/ Anritsu TTCN CR R5s250225_MCC More Corrections</w:t>
            </w:r>
          </w:p>
          <w:p w14:paraId="5073467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f_UT_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InitiateECall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UT, AUTOMATIC);</w:t>
            </w:r>
          </w:p>
          <w:p w14:paraId="7163387E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67B1DE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transmits preamble on PRACH.</w:t>
            </w:r>
          </w:p>
          <w:p w14:paraId="3C360DF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SYSIND.receive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car_NR_PRACH_Preamble_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cr_TimingInfo_Any</w:t>
            </w:r>
            <w:proofErr w:type="spellEnd"/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, ?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))</w:t>
            </w:r>
          </w:p>
          <w:p w14:paraId="00C3872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Change the power level in EUTRA side</w:t>
            </w:r>
          </w:p>
          <w:p w14:paraId="68253172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f_EUTRA_NR_SendCoOrd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(EUTRA,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cms_EUTRA_NR_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"Change Power Level"));</w:t>
            </w:r>
          </w:p>
          <w:p w14:paraId="75E6BE6D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024430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</w:t>
            </w:r>
            <w:proofErr w:type="spellStart"/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exception:The</w:t>
            </w:r>
            <w:proofErr w:type="spellEnd"/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preamble and no response below are repeated for the duration of T300.</w:t>
            </w:r>
          </w:p>
          <w:p w14:paraId="7A2B23F3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t_Wait.start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40F100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30E67BA4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[]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SYSIND.receive</w:t>
            </w:r>
            <w:proofErr w:type="spellEnd"/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car_NR_PRACH_Preamble_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IND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nr_Cell1,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cr_TimingInfo_Any</w:t>
            </w:r>
            <w:proofErr w:type="spellEnd"/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, ?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))</w:t>
            </w:r>
          </w:p>
          <w:p w14:paraId="152204A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{</w:t>
            </w:r>
          </w:p>
          <w:p w14:paraId="5519CF8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repeat;</w:t>
            </w:r>
          </w:p>
          <w:p w14:paraId="5A3BBC8B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}</w:t>
            </w:r>
          </w:p>
          <w:p w14:paraId="40BD116A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[]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t_Wait.timeout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{}</w:t>
            </w:r>
          </w:p>
          <w:p w14:paraId="3051DF15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4FE7FEB9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223CDBC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6"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2986690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Now wait until EUTRA test is finished</w:t>
            </w:r>
          </w:p>
          <w:p w14:paraId="2BA35DCF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f_EUTRA_NR_WaitForCoOrd_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Trigger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EUTRA, "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Postamble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>");</w:t>
            </w:r>
          </w:p>
          <w:p w14:paraId="35528A3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A8D63C8" w14:textId="77777777" w:rsidR="0040178D" w:rsidRPr="0040178D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40178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f_NR_</w:t>
            </w:r>
            <w:proofErr w:type="gramStart"/>
            <w:r w:rsidRPr="0040178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ReleaseAllCells</w:t>
            </w:r>
            <w:proofErr w:type="spellEnd"/>
            <w:r w:rsidRPr="0040178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();  /</w:t>
            </w:r>
            <w:proofErr w:type="gramEnd"/>
            <w:r w:rsidRPr="0040178D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/ Anritsu TTCN CR R5s250225_MCC More Corrections</w:t>
            </w:r>
          </w:p>
          <w:p w14:paraId="038B86DB" w14:textId="5D39B689" w:rsidR="00D05F02" w:rsidRPr="002949C5" w:rsidRDefault="0040178D" w:rsidP="004017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0178D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  <w:r w:rsidR="00D05F0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209ADC4A" w14:textId="110DCFDF" w:rsidR="00CE06FC" w:rsidRPr="00E62428" w:rsidRDefault="00CE06FC" w:rsidP="00543254">
      <w:pPr>
        <w:pStyle w:val="Heading1"/>
        <w:pBdr>
          <w:top w:val="single" w:sz="12" w:space="0" w:color="auto"/>
        </w:pBdr>
        <w:tabs>
          <w:tab w:val="left" w:pos="432"/>
        </w:tabs>
        <w:autoSpaceDN w:val="0"/>
        <w:ind w:left="0" w:firstLine="0"/>
        <w:rPr>
          <w:rFonts w:cs="Arial"/>
          <w:b/>
        </w:rPr>
      </w:pPr>
    </w:p>
    <w:sectPr w:rsidR="00CE06FC" w:rsidRPr="00E6242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EF02" w14:textId="77777777" w:rsidR="00A20B4B" w:rsidRDefault="00A20B4B">
      <w:pPr>
        <w:spacing w:after="0"/>
      </w:pPr>
      <w:r>
        <w:separator/>
      </w:r>
    </w:p>
  </w:endnote>
  <w:endnote w:type="continuationSeparator" w:id="0">
    <w:p w14:paraId="1F4CB49F" w14:textId="77777777" w:rsidR="00A20B4B" w:rsidRDefault="00A20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E9D4" w14:textId="77777777" w:rsidR="00A20B4B" w:rsidRDefault="00A20B4B">
      <w:pPr>
        <w:spacing w:after="0"/>
      </w:pPr>
      <w:r>
        <w:separator/>
      </w:r>
    </w:p>
  </w:footnote>
  <w:footnote w:type="continuationSeparator" w:id="0">
    <w:p w14:paraId="25E80AD8" w14:textId="77777777" w:rsidR="00A20B4B" w:rsidRDefault="00A20B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61EBA"/>
    <w:multiLevelType w:val="hybridMultilevel"/>
    <w:tmpl w:val="88C8C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046AB"/>
    <w:multiLevelType w:val="hybridMultilevel"/>
    <w:tmpl w:val="E49A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25"/>
  </w:num>
  <w:num w:numId="4" w16cid:durableId="78525773">
    <w:abstractNumId w:val="27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20"/>
  </w:num>
  <w:num w:numId="8" w16cid:durableId="49496477">
    <w:abstractNumId w:val="26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8"/>
  </w:num>
  <w:num w:numId="16" w16cid:durableId="156658403">
    <w:abstractNumId w:val="15"/>
  </w:num>
  <w:num w:numId="17" w16cid:durableId="361320120">
    <w:abstractNumId w:val="11"/>
  </w:num>
  <w:num w:numId="18" w16cid:durableId="607078670">
    <w:abstractNumId w:val="13"/>
  </w:num>
  <w:num w:numId="19" w16cid:durableId="1936787950">
    <w:abstractNumId w:val="19"/>
  </w:num>
  <w:num w:numId="20" w16cid:durableId="1580821214">
    <w:abstractNumId w:val="9"/>
  </w:num>
  <w:num w:numId="21" w16cid:durableId="1998224626">
    <w:abstractNumId w:val="0"/>
  </w:num>
  <w:num w:numId="22" w16cid:durableId="563413209">
    <w:abstractNumId w:val="21"/>
  </w:num>
  <w:num w:numId="23" w16cid:durableId="1853764474">
    <w:abstractNumId w:val="22"/>
  </w:num>
  <w:num w:numId="24" w16cid:durableId="500244920">
    <w:abstractNumId w:val="16"/>
  </w:num>
  <w:num w:numId="25" w16cid:durableId="1468475702">
    <w:abstractNumId w:val="14"/>
  </w:num>
  <w:num w:numId="26" w16cid:durableId="1585529029">
    <w:abstractNumId w:val="10"/>
  </w:num>
  <w:num w:numId="27" w16cid:durableId="998927040">
    <w:abstractNumId w:val="17"/>
  </w:num>
  <w:num w:numId="28" w16cid:durableId="775489160">
    <w:abstractNumId w:val="12"/>
  </w:num>
  <w:num w:numId="29" w16cid:durableId="4903568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DE5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0C1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15CA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91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5780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3F750F"/>
    <w:rsid w:val="0040177D"/>
    <w:rsid w:val="0040178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254"/>
    <w:rsid w:val="00543412"/>
    <w:rsid w:val="005435AA"/>
    <w:rsid w:val="005438DB"/>
    <w:rsid w:val="00545256"/>
    <w:rsid w:val="0054672C"/>
    <w:rsid w:val="00547111"/>
    <w:rsid w:val="00547CAE"/>
    <w:rsid w:val="00550047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1B62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1A8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4D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8D"/>
    <w:rsid w:val="006A5A96"/>
    <w:rsid w:val="006A5EE2"/>
    <w:rsid w:val="006A6155"/>
    <w:rsid w:val="006A61D7"/>
    <w:rsid w:val="006A681C"/>
    <w:rsid w:val="006A690E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1E88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1C09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2733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0FC4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1F"/>
    <w:rsid w:val="00A16F45"/>
    <w:rsid w:val="00A172CF"/>
    <w:rsid w:val="00A20B4B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37D07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F02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4E8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5F7C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5E3C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55BE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5F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3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2025-08-18T11:38:00Z</dcterms:created>
  <dcterms:modified xsi:type="dcterms:W3CDTF">2025-08-18T11:38:00Z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