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3C77A" w14:textId="77777777" w:rsidR="00C267B3" w:rsidRDefault="00C267B3" w:rsidP="00C267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R5s250281</w:t>
        </w:r>
      </w:fldSimple>
    </w:p>
    <w:p w14:paraId="38987ED8" w14:textId="77777777" w:rsidR="00C267B3" w:rsidRDefault="00C267B3" w:rsidP="00C267B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67B3" w14:paraId="359A2543" w14:textId="77777777" w:rsidTr="005D4E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6F10C" w14:textId="77777777" w:rsidR="00C267B3" w:rsidRDefault="00C267B3" w:rsidP="005D4E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267B3" w14:paraId="56977741" w14:textId="77777777" w:rsidTr="005D4E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945540" w14:textId="77777777" w:rsidR="00C267B3" w:rsidRDefault="00C267B3" w:rsidP="005D4E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67B3" w14:paraId="64D80592" w14:textId="77777777" w:rsidTr="005D4E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C6CDF6" w14:textId="77777777" w:rsidR="00C267B3" w:rsidRDefault="00C267B3" w:rsidP="005D4E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7B3" w14:paraId="50688B14" w14:textId="77777777" w:rsidTr="005D4EC2">
        <w:tc>
          <w:tcPr>
            <w:tcW w:w="142" w:type="dxa"/>
            <w:tcBorders>
              <w:left w:val="single" w:sz="4" w:space="0" w:color="auto"/>
            </w:tcBorders>
          </w:tcPr>
          <w:p w14:paraId="4E5A9C83" w14:textId="77777777" w:rsidR="00C267B3" w:rsidRDefault="00C267B3" w:rsidP="005D4E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332BB4" w14:textId="77777777" w:rsidR="00C267B3" w:rsidRPr="00410371" w:rsidRDefault="00C267B3" w:rsidP="005D4E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17205144" w14:textId="77777777" w:rsidR="00C267B3" w:rsidRDefault="00C267B3" w:rsidP="005D4E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DA4C02" w14:textId="77777777" w:rsidR="00C267B3" w:rsidRPr="00410371" w:rsidRDefault="00C267B3" w:rsidP="005D4EC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4919</w:t>
              </w:r>
            </w:fldSimple>
          </w:p>
        </w:tc>
        <w:tc>
          <w:tcPr>
            <w:tcW w:w="709" w:type="dxa"/>
          </w:tcPr>
          <w:p w14:paraId="4AA2CC4E" w14:textId="77777777" w:rsidR="00C267B3" w:rsidRDefault="00C267B3" w:rsidP="005D4E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84B589" w14:textId="77777777" w:rsidR="00C267B3" w:rsidRPr="00410371" w:rsidRDefault="00C267B3" w:rsidP="005D4E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8352383" w14:textId="77777777" w:rsidR="00C267B3" w:rsidRDefault="00C267B3" w:rsidP="005D4E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A00ACB" w14:textId="77777777" w:rsidR="00C267B3" w:rsidRPr="00410371" w:rsidRDefault="00C267B3" w:rsidP="005D4E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CADC0C" w14:textId="77777777" w:rsidR="00C267B3" w:rsidRDefault="00C267B3" w:rsidP="005D4EC2">
            <w:pPr>
              <w:pStyle w:val="CRCoverPage"/>
              <w:spacing w:after="0"/>
              <w:rPr>
                <w:noProof/>
              </w:rPr>
            </w:pPr>
          </w:p>
        </w:tc>
      </w:tr>
      <w:tr w:rsidR="00C267B3" w14:paraId="52CAB24E" w14:textId="77777777" w:rsidTr="005D4E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AC6C7C" w14:textId="77777777" w:rsidR="00C267B3" w:rsidRDefault="00C267B3" w:rsidP="005D4EC2">
            <w:pPr>
              <w:pStyle w:val="CRCoverPage"/>
              <w:spacing w:after="0"/>
              <w:rPr>
                <w:noProof/>
              </w:rPr>
            </w:pPr>
          </w:p>
        </w:tc>
      </w:tr>
      <w:tr w:rsidR="00C267B3" w14:paraId="0AB64349" w14:textId="77777777" w:rsidTr="005D4EC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272B55" w14:textId="77777777" w:rsidR="00C267B3" w:rsidRPr="00F25D98" w:rsidRDefault="00C267B3" w:rsidP="005D4E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67B3" w14:paraId="689E708D" w14:textId="77777777" w:rsidTr="005D4EC2">
        <w:tc>
          <w:tcPr>
            <w:tcW w:w="9641" w:type="dxa"/>
            <w:gridSpan w:val="9"/>
          </w:tcPr>
          <w:p w14:paraId="0D3FEE1C" w14:textId="77777777" w:rsidR="00C267B3" w:rsidRDefault="00C267B3" w:rsidP="005D4E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50BCE6" w14:textId="77777777" w:rsidR="00C267B3" w:rsidRDefault="00C267B3" w:rsidP="00C267B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67B3" w14:paraId="5EF8A036" w14:textId="77777777" w:rsidTr="005D4EC2">
        <w:tc>
          <w:tcPr>
            <w:tcW w:w="2835" w:type="dxa"/>
          </w:tcPr>
          <w:p w14:paraId="316B77B5" w14:textId="77777777" w:rsidR="00C267B3" w:rsidRDefault="00C267B3" w:rsidP="005D4E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DC1E6B" w14:textId="77777777" w:rsidR="00C267B3" w:rsidRDefault="00C267B3" w:rsidP="005D4E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87A32C" w14:textId="77777777" w:rsidR="00C267B3" w:rsidRDefault="00C267B3" w:rsidP="005D4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8BA095" w14:textId="77777777" w:rsidR="00C267B3" w:rsidRDefault="00C267B3" w:rsidP="005D4E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9C5D8E" w14:textId="77777777" w:rsidR="00C267B3" w:rsidRDefault="00C267B3" w:rsidP="005D4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BDD9DF" w14:textId="77777777" w:rsidR="00C267B3" w:rsidRDefault="00C267B3" w:rsidP="005D4E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5BE5DA" w14:textId="77777777" w:rsidR="00C267B3" w:rsidRDefault="00C267B3" w:rsidP="005D4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58DAB9E" w14:textId="77777777" w:rsidR="00C267B3" w:rsidRDefault="00C267B3" w:rsidP="005D4E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FDBAEB" w14:textId="77777777" w:rsidR="00C267B3" w:rsidRDefault="00C267B3" w:rsidP="005D4E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3272577" w14:textId="77777777" w:rsidR="00C267B3" w:rsidRDefault="00C267B3" w:rsidP="00C267B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67B3" w14:paraId="7A20138B" w14:textId="77777777" w:rsidTr="005D4EC2">
        <w:tc>
          <w:tcPr>
            <w:tcW w:w="9640" w:type="dxa"/>
            <w:gridSpan w:val="11"/>
          </w:tcPr>
          <w:p w14:paraId="0FD504A6" w14:textId="77777777" w:rsidR="00C267B3" w:rsidRDefault="00C267B3" w:rsidP="005D4E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7B3" w14:paraId="4CFD8E84" w14:textId="77777777" w:rsidTr="005D4EC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9AB807" w14:textId="77777777" w:rsidR="00C267B3" w:rsidRDefault="00C267B3" w:rsidP="005D4E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92BA30" w14:textId="77777777" w:rsidR="00C267B3" w:rsidRDefault="00C267B3" w:rsidP="005D4E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f_DRX_NormalSF</w:t>
              </w:r>
            </w:fldSimple>
          </w:p>
        </w:tc>
      </w:tr>
      <w:tr w:rsidR="00C267B3" w14:paraId="65CC0E0A" w14:textId="77777777" w:rsidTr="005D4EC2">
        <w:tc>
          <w:tcPr>
            <w:tcW w:w="1843" w:type="dxa"/>
            <w:tcBorders>
              <w:left w:val="single" w:sz="4" w:space="0" w:color="auto"/>
            </w:tcBorders>
          </w:tcPr>
          <w:p w14:paraId="365137F1" w14:textId="77777777" w:rsidR="00C267B3" w:rsidRDefault="00C267B3" w:rsidP="005D4E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DBF828" w14:textId="77777777" w:rsidR="00C267B3" w:rsidRDefault="00C267B3" w:rsidP="005D4E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7B3" w14:paraId="534C35C0" w14:textId="77777777" w:rsidTr="005D4EC2">
        <w:tc>
          <w:tcPr>
            <w:tcW w:w="1843" w:type="dxa"/>
            <w:tcBorders>
              <w:left w:val="single" w:sz="4" w:space="0" w:color="auto"/>
            </w:tcBorders>
          </w:tcPr>
          <w:p w14:paraId="60438AF8" w14:textId="77777777" w:rsidR="00C267B3" w:rsidRDefault="00C267B3" w:rsidP="005D4E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37372B" w14:textId="77777777" w:rsidR="00C267B3" w:rsidRDefault="00C267B3" w:rsidP="005D4E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C267B3" w14:paraId="497EEEB0" w14:textId="77777777" w:rsidTr="005D4EC2">
        <w:tc>
          <w:tcPr>
            <w:tcW w:w="1843" w:type="dxa"/>
            <w:tcBorders>
              <w:left w:val="single" w:sz="4" w:space="0" w:color="auto"/>
            </w:tcBorders>
          </w:tcPr>
          <w:p w14:paraId="2DB6EB61" w14:textId="77777777" w:rsidR="00C267B3" w:rsidRDefault="00C267B3" w:rsidP="005D4E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70BFE7" w14:textId="63C4A10B" w:rsidR="00C267B3" w:rsidRDefault="00C267B3" w:rsidP="005D4EC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C267B3" w14:paraId="33C06753" w14:textId="77777777" w:rsidTr="005D4EC2">
        <w:tc>
          <w:tcPr>
            <w:tcW w:w="1843" w:type="dxa"/>
            <w:tcBorders>
              <w:left w:val="single" w:sz="4" w:space="0" w:color="auto"/>
            </w:tcBorders>
          </w:tcPr>
          <w:p w14:paraId="2597B3C0" w14:textId="77777777" w:rsidR="00C267B3" w:rsidRDefault="00C267B3" w:rsidP="005D4E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D7901C" w14:textId="77777777" w:rsidR="00C267B3" w:rsidRDefault="00C267B3" w:rsidP="005D4E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7B3" w14:paraId="4F2ACBF0" w14:textId="77777777" w:rsidTr="005D4EC2">
        <w:tc>
          <w:tcPr>
            <w:tcW w:w="1843" w:type="dxa"/>
            <w:tcBorders>
              <w:left w:val="single" w:sz="4" w:space="0" w:color="auto"/>
            </w:tcBorders>
          </w:tcPr>
          <w:p w14:paraId="7748BD3B" w14:textId="77777777" w:rsidR="00C267B3" w:rsidRDefault="00C267B3" w:rsidP="005D4E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9077B8" w14:textId="77777777" w:rsidR="00C267B3" w:rsidRDefault="00C267B3" w:rsidP="005D4E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D4DAE48" w14:textId="77777777" w:rsidR="00C267B3" w:rsidRDefault="00C267B3" w:rsidP="005D4E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23AADD" w14:textId="77777777" w:rsidR="00C267B3" w:rsidRDefault="00C267B3" w:rsidP="005D4E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5ECEA8" w14:textId="77777777" w:rsidR="00C267B3" w:rsidRDefault="00C267B3" w:rsidP="005D4E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2025-07-16</w:t>
              </w:r>
            </w:fldSimple>
          </w:p>
        </w:tc>
      </w:tr>
      <w:tr w:rsidR="00C267B3" w14:paraId="6290DAC4" w14:textId="77777777" w:rsidTr="005D4EC2">
        <w:tc>
          <w:tcPr>
            <w:tcW w:w="1843" w:type="dxa"/>
            <w:tcBorders>
              <w:left w:val="single" w:sz="4" w:space="0" w:color="auto"/>
            </w:tcBorders>
          </w:tcPr>
          <w:p w14:paraId="37DE85E9" w14:textId="77777777" w:rsidR="00C267B3" w:rsidRDefault="00C267B3" w:rsidP="005D4E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C41FAC" w14:textId="77777777" w:rsidR="00C267B3" w:rsidRDefault="00C267B3" w:rsidP="005D4E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FFF621" w14:textId="77777777" w:rsidR="00C267B3" w:rsidRDefault="00C267B3" w:rsidP="005D4E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923884" w14:textId="77777777" w:rsidR="00C267B3" w:rsidRDefault="00C267B3" w:rsidP="005D4E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8EE269" w14:textId="77777777" w:rsidR="00C267B3" w:rsidRDefault="00C267B3" w:rsidP="005D4E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7B3" w14:paraId="30F215DD" w14:textId="77777777" w:rsidTr="005D4EC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257E85" w14:textId="77777777" w:rsidR="00C267B3" w:rsidRDefault="00C267B3" w:rsidP="005D4E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73B50B" w14:textId="77777777" w:rsidR="00C267B3" w:rsidRDefault="00C267B3" w:rsidP="005D4E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F54315" w14:textId="77777777" w:rsidR="00C267B3" w:rsidRDefault="00C267B3" w:rsidP="005D4E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1B5F89" w14:textId="77777777" w:rsidR="00C267B3" w:rsidRDefault="00C267B3" w:rsidP="005D4E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2CDB9F" w14:textId="77777777" w:rsidR="00C267B3" w:rsidRDefault="00C267B3" w:rsidP="005D4E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C267B3" w14:paraId="2964EB20" w14:textId="77777777" w:rsidTr="005D4EC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3D947B" w14:textId="77777777" w:rsidR="00C267B3" w:rsidRDefault="00C267B3" w:rsidP="005D4E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7605D2" w14:textId="77777777" w:rsidR="00C267B3" w:rsidRDefault="00C267B3" w:rsidP="005D4E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C9FDE4" w14:textId="77777777" w:rsidR="00C267B3" w:rsidRDefault="00C267B3" w:rsidP="005D4E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1DDAF0" w14:textId="77777777" w:rsidR="00C267B3" w:rsidRPr="007C2097" w:rsidRDefault="00C267B3" w:rsidP="005D4E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267B3" w14:paraId="4630D20E" w14:textId="77777777" w:rsidTr="005D4EC2">
        <w:tc>
          <w:tcPr>
            <w:tcW w:w="1843" w:type="dxa"/>
          </w:tcPr>
          <w:p w14:paraId="1F9CFE79" w14:textId="77777777" w:rsidR="00C267B3" w:rsidRDefault="00C267B3" w:rsidP="005D4E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DB253F" w14:textId="77777777" w:rsidR="00C267B3" w:rsidRDefault="00C267B3" w:rsidP="005D4E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7B3" w14:paraId="10ED92A9" w14:textId="77777777" w:rsidTr="005D4E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739B4" w14:textId="77777777" w:rsidR="00C267B3" w:rsidRDefault="00C267B3" w:rsidP="00C2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DCF9DD" w14:textId="77777777" w:rsidR="00C267B3" w:rsidRDefault="00C267B3" w:rsidP="00C267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14A37">
              <w:rPr>
                <w:noProof/>
                <w:lang w:eastAsia="zh-CN"/>
              </w:rPr>
              <w:t>In the function f_DRX_NormalSF(), when the input parameters p_CSubFrameNum = 1 (special subframe) and p_CountY = 0 (Offset 0 subframe),</w:t>
            </w:r>
            <w:r w:rsidRPr="00914A37">
              <w:rPr>
                <w:noProof/>
                <w:lang w:eastAsia="zh-CN"/>
              </w:rPr>
              <w:br/>
              <w:t>v_FrameNum * 10 + v_SubFrameNum - p_CSubFrameNum = 0 + 0 -1 = -1 &lt; 0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  <w:p w14:paraId="7C6D8754" w14:textId="696A7284" w:rsidR="00C267B3" w:rsidRDefault="00C267B3" w:rsidP="00C267B3">
            <w:pPr>
              <w:pStyle w:val="CRCoverPage"/>
              <w:spacing w:after="0"/>
              <w:ind w:left="100"/>
              <w:rPr>
                <w:noProof/>
              </w:rPr>
            </w:pPr>
            <w:r w:rsidRPr="00914A37">
              <w:rPr>
                <w:noProof/>
                <w:lang w:eastAsia="zh-CN"/>
              </w:rPr>
              <w:t>That is to say, when the first subframe when DRX is active is a special subframe (e.g. p_CSubFrameNum = 1 ).</w:t>
            </w:r>
            <w:r w:rsidRPr="00914A37">
              <w:rPr>
                <w:noProof/>
                <w:lang w:eastAsia="zh-CN"/>
              </w:rPr>
              <w:br/>
              <w:t>Sending data without offsetting any subframe(p_CountY = 0), it will eventually be sent on #0. (return value = -1)</w:t>
            </w:r>
            <w:r w:rsidRPr="00914A37">
              <w:rPr>
                <w:noProof/>
                <w:lang w:eastAsia="zh-CN"/>
              </w:rPr>
              <w:br/>
              <w:t>after change it will be sent on #4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C267B3" w14:paraId="0172FF39" w14:textId="77777777" w:rsidTr="005D4E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201BAA" w14:textId="77777777" w:rsidR="00C267B3" w:rsidRDefault="00C267B3" w:rsidP="00C2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1FA10" w14:textId="77777777" w:rsidR="00C267B3" w:rsidRDefault="00C267B3" w:rsidP="00C2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7B3" w14:paraId="7887057B" w14:textId="77777777" w:rsidTr="005D4E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B5E528" w14:textId="77777777" w:rsidR="00C267B3" w:rsidRDefault="00C267B3" w:rsidP="00C2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24F2E4" w14:textId="33B82CFD" w:rsidR="00C267B3" w:rsidRDefault="00C267B3" w:rsidP="00C267B3">
            <w:pPr>
              <w:pStyle w:val="CRCoverPage"/>
              <w:spacing w:after="0"/>
              <w:ind w:left="100"/>
              <w:rPr>
                <w:noProof/>
              </w:rPr>
            </w:pPr>
            <w:r w:rsidRPr="002D103D">
              <w:rPr>
                <w:rFonts w:hint="eastAsia"/>
                <w:lang w:eastAsia="zh-CN"/>
              </w:rPr>
              <w:t xml:space="preserve">Modify template </w:t>
            </w:r>
            <w:r w:rsidRPr="002D103D">
              <w:rPr>
                <w:noProof/>
                <w:lang w:eastAsia="zh-CN"/>
              </w:rPr>
              <w:t>f_DRX_NormalSF</w:t>
            </w:r>
          </w:p>
        </w:tc>
      </w:tr>
      <w:tr w:rsidR="00C267B3" w14:paraId="4B58ADD0" w14:textId="77777777" w:rsidTr="005D4E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A3060" w14:textId="77777777" w:rsidR="00C267B3" w:rsidRDefault="00C267B3" w:rsidP="00C2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EB3E9" w14:textId="77777777" w:rsidR="00C267B3" w:rsidRDefault="00C267B3" w:rsidP="00C2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7B3" w14:paraId="1B0A04BB" w14:textId="77777777" w:rsidTr="005D4E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10D8EF" w14:textId="77777777" w:rsidR="00C267B3" w:rsidRDefault="00C267B3" w:rsidP="00C2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F1088" w14:textId="3BA2A321" w:rsidR="00C267B3" w:rsidRDefault="00C267B3" w:rsidP="00C267B3">
            <w:pPr>
              <w:pStyle w:val="CRCoverPage"/>
              <w:spacing w:after="0"/>
              <w:ind w:left="100"/>
              <w:rPr>
                <w:noProof/>
              </w:rPr>
            </w:pPr>
            <w:r w:rsidRPr="002D103D">
              <w:rPr>
                <w:rFonts w:ascii="Arial" w:hAnsi="Arial" w:cs="Arial"/>
                <w:noProof/>
              </w:rPr>
              <w:t xml:space="preserve">A conformant UE </w:t>
            </w:r>
            <w:r w:rsidRPr="002D103D">
              <w:rPr>
                <w:rFonts w:ascii="Arial" w:hAnsi="Arial" w:cs="Arial" w:hint="eastAsia"/>
                <w:noProof/>
                <w:lang w:eastAsia="zh-CN"/>
              </w:rPr>
              <w:t>may</w:t>
            </w:r>
            <w:r w:rsidRPr="002D103D">
              <w:rPr>
                <w:rFonts w:ascii="Arial" w:hAnsi="Arial" w:cs="Arial"/>
                <w:noProof/>
              </w:rPr>
              <w:t xml:space="preserve"> fail the test cases</w:t>
            </w:r>
          </w:p>
        </w:tc>
      </w:tr>
      <w:tr w:rsidR="00C267B3" w14:paraId="50266A30" w14:textId="77777777" w:rsidTr="005D4EC2">
        <w:tc>
          <w:tcPr>
            <w:tcW w:w="2694" w:type="dxa"/>
            <w:gridSpan w:val="2"/>
          </w:tcPr>
          <w:p w14:paraId="6A642CCF" w14:textId="77777777" w:rsidR="00C267B3" w:rsidRDefault="00C267B3" w:rsidP="00C2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17E7DA" w14:textId="77777777" w:rsidR="00C267B3" w:rsidRDefault="00C267B3" w:rsidP="00C2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7B3" w14:paraId="309F0409" w14:textId="77777777" w:rsidTr="005D4E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C4A507" w14:textId="77777777" w:rsidR="00C267B3" w:rsidRDefault="00C267B3" w:rsidP="00C2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BE578" w14:textId="6958EBD2" w:rsidR="00C267B3" w:rsidRDefault="00C267B3" w:rsidP="00C267B3">
            <w:pPr>
              <w:pStyle w:val="CRCoverPage"/>
              <w:spacing w:after="0"/>
              <w:ind w:left="100"/>
              <w:rPr>
                <w:noProof/>
              </w:rPr>
            </w:pPr>
            <w:r w:rsidRPr="00766085">
              <w:rPr>
                <w:rFonts w:ascii="Arial" w:hAnsi="Arial" w:cs="Arial"/>
                <w:color w:val="000000"/>
              </w:rPr>
              <w:t>7.</w:t>
            </w:r>
            <w:r w:rsidRPr="00766085">
              <w:rPr>
                <w:rFonts w:ascii="Arial" w:hAnsi="Arial" w:cs="Arial" w:hint="eastAsia"/>
                <w:color w:val="000000"/>
                <w:lang w:eastAsia="zh-CN"/>
              </w:rPr>
              <w:t>1.6.</w:t>
            </w:r>
            <w:r w:rsidRPr="00766085">
              <w:rPr>
                <w:rFonts w:ascii="Arial" w:hAnsi="Arial" w:cs="Arial"/>
                <w:color w:val="000000"/>
                <w:lang w:eastAsia="zh-CN"/>
              </w:rPr>
              <w:t>1, 7.1.6.2, 7.1.6.3, 7.1.6.4, 7.1.6.5, 7.1.6.1a</w:t>
            </w:r>
          </w:p>
        </w:tc>
      </w:tr>
      <w:tr w:rsidR="00C267B3" w14:paraId="1E420D48" w14:textId="77777777" w:rsidTr="005D4E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6AA622" w14:textId="77777777" w:rsidR="00C267B3" w:rsidRDefault="00C267B3" w:rsidP="00C2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745087" w14:textId="77777777" w:rsidR="00C267B3" w:rsidRDefault="00C267B3" w:rsidP="00C2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67B3" w14:paraId="2D21D1AA" w14:textId="77777777" w:rsidTr="005D4E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044C82" w14:textId="77777777" w:rsidR="00C267B3" w:rsidRDefault="00C267B3" w:rsidP="00C2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F810C3" w14:textId="77777777" w:rsidR="00C267B3" w:rsidRDefault="00C267B3" w:rsidP="00C267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A7D425" w14:textId="77777777" w:rsidR="00C267B3" w:rsidRDefault="00C267B3" w:rsidP="00C267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8257FA" w14:textId="77777777" w:rsidR="00C267B3" w:rsidRDefault="00C267B3" w:rsidP="00C267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75BEB4" w14:textId="77777777" w:rsidR="00C267B3" w:rsidRDefault="00C267B3" w:rsidP="00C267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67B3" w14:paraId="535EC94C" w14:textId="77777777" w:rsidTr="005D4E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52B2C" w14:textId="77777777" w:rsidR="00C267B3" w:rsidRDefault="00C267B3" w:rsidP="00C2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5E43D" w14:textId="77777777" w:rsidR="00C267B3" w:rsidRDefault="00C267B3" w:rsidP="00C267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1ED46" w14:textId="13F5C799" w:rsidR="00C267B3" w:rsidRDefault="00C267B3" w:rsidP="00C267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C86CAC" w14:textId="77777777" w:rsidR="00C267B3" w:rsidRDefault="00C267B3" w:rsidP="00C267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FDDEF3" w14:textId="096312F1" w:rsidR="00C267B3" w:rsidRDefault="00C267B3" w:rsidP="00C267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67B3" w14:paraId="53F83B9E" w14:textId="77777777" w:rsidTr="005D4E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5D4B36" w14:textId="77777777" w:rsidR="00C267B3" w:rsidRDefault="00C267B3" w:rsidP="00C267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1B5851" w14:textId="77777777" w:rsidR="00C267B3" w:rsidRDefault="00C267B3" w:rsidP="00C267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80573" w14:textId="56F70143" w:rsidR="00C267B3" w:rsidRDefault="00C267B3" w:rsidP="00C267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95E784" w14:textId="77777777" w:rsidR="00C267B3" w:rsidRDefault="00C267B3" w:rsidP="00C267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DF8B86" w14:textId="38DA6943" w:rsidR="00C267B3" w:rsidRDefault="00C267B3" w:rsidP="00C267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67B3" w14:paraId="6980F34F" w14:textId="77777777" w:rsidTr="005D4E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13EF1E" w14:textId="77777777" w:rsidR="00C267B3" w:rsidRDefault="00C267B3" w:rsidP="00C267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C9401F" w14:textId="77777777" w:rsidR="00C267B3" w:rsidRDefault="00C267B3" w:rsidP="00C267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ADA03A" w14:textId="5CF84885" w:rsidR="00C267B3" w:rsidRDefault="00C267B3" w:rsidP="00C267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E8CF66" w14:textId="77777777" w:rsidR="00C267B3" w:rsidRDefault="00C267B3" w:rsidP="00C267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95F7C" w14:textId="2E0514A5" w:rsidR="00C267B3" w:rsidRDefault="00C267B3" w:rsidP="00C267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67B3" w14:paraId="636E40E2" w14:textId="77777777" w:rsidTr="005D4E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300AF" w14:textId="77777777" w:rsidR="00C267B3" w:rsidRDefault="00C267B3" w:rsidP="00C267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3DEB06" w14:textId="77777777" w:rsidR="00C267B3" w:rsidRDefault="00C267B3" w:rsidP="00C267B3">
            <w:pPr>
              <w:pStyle w:val="CRCoverPage"/>
              <w:spacing w:after="0"/>
              <w:rPr>
                <w:noProof/>
              </w:rPr>
            </w:pPr>
          </w:p>
        </w:tc>
      </w:tr>
      <w:tr w:rsidR="00C267B3" w14:paraId="5DB2C43D" w14:textId="77777777" w:rsidTr="005D4E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BC1A1C" w14:textId="77777777" w:rsidR="00C267B3" w:rsidRDefault="00C267B3" w:rsidP="00C2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26F40" w14:textId="77777777" w:rsidR="00C267B3" w:rsidRDefault="00C267B3" w:rsidP="00C267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67B3" w:rsidRPr="008863B9" w14:paraId="0D6AA875" w14:textId="77777777" w:rsidTr="005D4EC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1F37C5" w14:textId="77777777" w:rsidR="00C267B3" w:rsidRPr="008863B9" w:rsidRDefault="00C267B3" w:rsidP="00C2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AB51B6" w14:textId="77777777" w:rsidR="00C267B3" w:rsidRPr="008863B9" w:rsidRDefault="00C267B3" w:rsidP="00C267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67B3" w14:paraId="18443296" w14:textId="77777777" w:rsidTr="005D4E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CD555D" w14:textId="77777777" w:rsidR="00C267B3" w:rsidRDefault="00C267B3" w:rsidP="00C2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50A7DB" w14:textId="77777777" w:rsidR="00C267B3" w:rsidRDefault="00C267B3" w:rsidP="00C267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192C56" w14:textId="77777777" w:rsidR="003854BF" w:rsidRDefault="003854BF" w:rsidP="003854BF">
      <w:pPr>
        <w:rPr>
          <w:noProof/>
        </w:rPr>
      </w:pPr>
    </w:p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203556885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43C8B8F2" w14:textId="45DE9C98" w:rsidR="00C267B3" w:rsidRDefault="0016339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267B3" w:rsidRPr="00353DF2">
        <w:rPr>
          <w:rFonts w:ascii="Arial" w:hAnsi="Arial" w:cs="Arial"/>
          <w:iCs/>
        </w:rPr>
        <w:t>Table of Contents</w:t>
      </w:r>
      <w:r w:rsidR="00C267B3">
        <w:tab/>
      </w:r>
      <w:r w:rsidR="00C267B3">
        <w:fldChar w:fldCharType="begin"/>
      </w:r>
      <w:r w:rsidR="00C267B3">
        <w:instrText xml:space="preserve"> PAGEREF _Toc203556885 \h </w:instrText>
      </w:r>
      <w:r w:rsidR="00C267B3">
        <w:fldChar w:fldCharType="separate"/>
      </w:r>
      <w:r w:rsidR="00C267B3">
        <w:t>2</w:t>
      </w:r>
      <w:r w:rsidR="00C267B3">
        <w:fldChar w:fldCharType="end"/>
      </w:r>
    </w:p>
    <w:p w14:paraId="066BE340" w14:textId="7034DE4B" w:rsidR="00C267B3" w:rsidRDefault="00C267B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53DF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53DF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_Toc203556886 \h </w:instrText>
      </w:r>
      <w:r>
        <w:fldChar w:fldCharType="separate"/>
      </w:r>
      <w:r>
        <w:t>2</w:t>
      </w:r>
      <w:r>
        <w:fldChar w:fldCharType="end"/>
      </w:r>
    </w:p>
    <w:p w14:paraId="73F9BEBA" w14:textId="2174B831" w:rsidR="00C267B3" w:rsidRDefault="00C267B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53DF2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353DF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_Toc203556887 \h </w:instrText>
      </w:r>
      <w:r>
        <w:fldChar w:fldCharType="separate"/>
      </w:r>
      <w:r>
        <w:t>2</w:t>
      </w:r>
      <w:r>
        <w:fldChar w:fldCharType="end"/>
      </w:r>
    </w:p>
    <w:p w14:paraId="4F16D36A" w14:textId="24832962" w:rsidR="00C267B3" w:rsidRDefault="00C267B3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2.1 Change 1</w:t>
      </w:r>
      <w:r>
        <w:tab/>
      </w:r>
      <w:r>
        <w:fldChar w:fldCharType="begin"/>
      </w:r>
      <w:r>
        <w:instrText xml:space="preserve"> PAGEREF _Toc203556888 \h </w:instrText>
      </w:r>
      <w:r>
        <w:fldChar w:fldCharType="separate"/>
      </w:r>
      <w:r>
        <w:t>2</w:t>
      </w:r>
      <w:r>
        <w:fldChar w:fldCharType="end"/>
      </w:r>
    </w:p>
    <w:p w14:paraId="25F511A4" w14:textId="39B96E70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203556886"/>
      <w:bookmarkStart w:id="33" w:name="_Hlk116565148"/>
      <w:bookmarkStart w:id="34" w:name="_Hlk114649573"/>
      <w:bookmarkStart w:id="35" w:name="_Hlk107318485"/>
      <w:bookmarkStart w:id="36" w:name="OLE_LINK10"/>
      <w:bookmarkStart w:id="37" w:name="OLE_LINK11"/>
      <w:bookmarkStart w:id="38" w:name="OLE_LINK12"/>
      <w:bookmarkStart w:id="39" w:name="OLE_LINK13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D4B6A07" w14:textId="5C001AC5" w:rsidR="008253A5" w:rsidRPr="00C267B3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C267B3">
        <w:rPr>
          <w:rFonts w:ascii="Arial" w:hAnsi="Arial" w:cs="Arial"/>
        </w:rPr>
        <w:t xml:space="preserve">This document lists all the essential changes needed to correct problems in the </w:t>
      </w:r>
      <w:r w:rsidR="00C267B3" w:rsidRPr="00C267B3">
        <w:rPr>
          <w:rFonts w:ascii="Arial" w:hAnsi="Arial" w:cs="Arial"/>
          <w:lang w:eastAsia="ja-JP"/>
        </w:rPr>
        <w:t>iwd-TTCN3-B2025-06_D25wk24</w:t>
      </w:r>
      <w:r w:rsidR="00803B22" w:rsidRPr="00C267B3">
        <w:rPr>
          <w:rFonts w:ascii="Arial" w:hAnsi="Arial" w:cs="Arial"/>
          <w:lang w:eastAsia="ja-JP"/>
        </w:rPr>
        <w:t xml:space="preserve"> </w:t>
      </w:r>
      <w:r w:rsidRPr="00C267B3">
        <w:rPr>
          <w:rFonts w:ascii="Arial" w:hAnsi="Arial" w:cs="Arial"/>
        </w:rPr>
        <w:t>related to the title of this CR</w:t>
      </w:r>
      <w:r w:rsidRPr="00C267B3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8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3"/>
    <w:bookmarkEnd w:id="34"/>
    <w:bookmarkEnd w:id="35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0" w:name="_Toc295288959"/>
      <w:bookmarkStart w:id="41" w:name="_Toc122434488"/>
      <w:bookmarkStart w:id="42" w:name="_Toc203556887"/>
      <w:r>
        <w:rPr>
          <w:b/>
        </w:rPr>
        <w:t>Corrections required</w:t>
      </w:r>
      <w:bookmarkEnd w:id="40"/>
      <w:bookmarkEnd w:id="41"/>
      <w:bookmarkEnd w:id="42"/>
    </w:p>
    <w:p w14:paraId="24CDE8E0" w14:textId="61526119" w:rsidR="0000252C" w:rsidRPr="00805E38" w:rsidRDefault="00805E38" w:rsidP="00805E38">
      <w:pPr>
        <w:pStyle w:val="Heading2"/>
      </w:pPr>
      <w:bookmarkStart w:id="43" w:name="_Toc203556888"/>
      <w:bookmarkEnd w:id="36"/>
      <w:bookmarkEnd w:id="37"/>
      <w:bookmarkEnd w:id="38"/>
      <w:bookmarkEnd w:id="39"/>
      <w:r>
        <w:t xml:space="preserve">2.1 </w:t>
      </w:r>
      <w:r w:rsidRPr="00805E38">
        <w:t>Change 1</w:t>
      </w:r>
      <w:bookmarkEnd w:id="43"/>
    </w:p>
    <w:tbl>
      <w:tblPr>
        <w:tblW w:w="1043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8288"/>
      </w:tblGrid>
      <w:tr w:rsidR="00BB6BAF" w:rsidRPr="00B76627" w14:paraId="4BA3C366" w14:textId="77777777" w:rsidTr="00B941E2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BB6BAF" w:rsidRPr="00B76627" w:rsidRDefault="00BB6BAF" w:rsidP="00BB6BAF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5B9588D5" w:rsidR="00BB6BAF" w:rsidRPr="00DD02E9" w:rsidRDefault="00F6202F" w:rsidP="00BB6BAF">
            <w:pPr>
              <w:spacing w:after="0"/>
              <w:rPr>
                <w:rFonts w:ascii="Tahoma" w:hAnsi="Tahoma"/>
              </w:rPr>
            </w:pPr>
            <w:r w:rsidRPr="00F6202F">
              <w:rPr>
                <w:rFonts w:ascii="Tahoma" w:hAnsi="Tahoma"/>
                <w:noProof/>
                <w:lang w:eastAsia="zh-CN"/>
              </w:rPr>
              <w:t>f_DRX_NormalSF</w:t>
            </w:r>
          </w:p>
        </w:tc>
      </w:tr>
      <w:tr w:rsidR="0000252C" w:rsidRPr="00B76627" w14:paraId="6C18186E" w14:textId="77777777" w:rsidTr="00B941E2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30C5" w14:textId="77777777" w:rsidR="00914A37" w:rsidRDefault="00914A37" w:rsidP="00914A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14A37">
              <w:rPr>
                <w:noProof/>
                <w:lang w:eastAsia="zh-CN"/>
              </w:rPr>
              <w:t>In the function f_DRX_NormalSF(), when the input parameters p_CSubFrameNum = 1 (special subframe) and p_CountY = 0 (Offset 0 subframe),</w:t>
            </w:r>
            <w:r w:rsidRPr="00914A37">
              <w:rPr>
                <w:noProof/>
                <w:lang w:eastAsia="zh-CN"/>
              </w:rPr>
              <w:br/>
              <w:t>v_FrameNum * 10 + v_SubFrameNum - p_CSubFrameNum = 0 + 0 -1 = -1 &lt; 0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  <w:p w14:paraId="6BB078D3" w14:textId="7D1C6D17" w:rsidR="00D038CA" w:rsidRPr="00AF1B5E" w:rsidRDefault="00914A37" w:rsidP="00914A37">
            <w:pPr>
              <w:pStyle w:val="CRCoverPage"/>
              <w:tabs>
                <w:tab w:val="left" w:pos="6223"/>
              </w:tabs>
              <w:spacing w:after="0"/>
              <w:ind w:left="100"/>
              <w:rPr>
                <w:rFonts w:ascii="Arial" w:hAnsi="Arial"/>
                <w:noProof/>
              </w:rPr>
            </w:pPr>
            <w:r w:rsidRPr="00914A37">
              <w:rPr>
                <w:noProof/>
                <w:lang w:eastAsia="zh-CN"/>
              </w:rPr>
              <w:t>That is to say, when the first subframe when DRX is active is a special subframe (e.g. p_CSubFrameNum = 1 ).Sending data without offsetting any subframe(p_CountY = 0), it will eventually be sent on #0. (return value = -1)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914A37">
              <w:rPr>
                <w:noProof/>
                <w:lang w:eastAsia="zh-CN"/>
              </w:rPr>
              <w:t>after change it will be sent on #4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BC572C" w:rsidRPr="00B76627" w14:paraId="0B447D65" w14:textId="77777777" w:rsidTr="005D13AD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BC572C" w:rsidRPr="00B76627" w:rsidRDefault="00BC572C" w:rsidP="00BC572C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3E28" w14:textId="07CECF6E" w:rsidR="00BC572C" w:rsidRPr="00F6202F" w:rsidRDefault="006D1805" w:rsidP="00BC572C">
            <w:pPr>
              <w:pStyle w:val="CRCoverPage"/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2D103D">
              <w:rPr>
                <w:rFonts w:hint="eastAsia"/>
                <w:lang w:eastAsia="zh-CN"/>
              </w:rPr>
              <w:t xml:space="preserve">Modify template </w:t>
            </w:r>
            <w:r w:rsidR="00F6202F" w:rsidRPr="002D103D">
              <w:rPr>
                <w:noProof/>
                <w:lang w:eastAsia="zh-CN"/>
              </w:rPr>
              <w:t>f_DRX_NormalSF</w:t>
            </w:r>
          </w:p>
        </w:tc>
      </w:tr>
      <w:tr w:rsidR="00BC572C" w:rsidRPr="00B76627" w14:paraId="09F3FF68" w14:textId="77777777" w:rsidTr="00AA35A8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BC572C" w:rsidRPr="00B76627" w:rsidRDefault="00BC572C" w:rsidP="00BC572C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0733" w14:textId="3F4CA4A4" w:rsidR="00BC572C" w:rsidRPr="00803B22" w:rsidRDefault="006E00B9" w:rsidP="00BC572C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2D103D">
              <w:rPr>
                <w:rFonts w:ascii="Arial" w:hAnsi="Arial" w:cs="Arial"/>
                <w:color w:val="000000"/>
              </w:rPr>
              <w:t>\</w:t>
            </w:r>
            <w:r w:rsidR="00F6202F" w:rsidRPr="002D103D">
              <w:rPr>
                <w:rFonts w:ascii="Arial" w:hAnsi="Arial" w:cs="Arial" w:hint="eastAsia"/>
                <w:color w:val="000000"/>
                <w:lang w:eastAsia="zh-CN"/>
              </w:rPr>
              <w:t>develop</w:t>
            </w:r>
            <w:r w:rsidRPr="002D103D">
              <w:rPr>
                <w:rFonts w:ascii="Arial" w:hAnsi="Arial" w:cs="Arial"/>
                <w:color w:val="000000"/>
              </w:rPr>
              <w:t>\</w:t>
            </w:r>
            <w:r w:rsidR="00F6202F" w:rsidRPr="002D103D">
              <w:rPr>
                <w:rFonts w:ascii="Arial" w:hAnsi="Arial" w:cs="Arial" w:hint="eastAsia"/>
                <w:color w:val="000000"/>
                <w:lang w:eastAsia="zh-CN"/>
              </w:rPr>
              <w:t>Common</w:t>
            </w:r>
            <w:r w:rsidRPr="002D103D">
              <w:rPr>
                <w:rFonts w:ascii="Arial" w:hAnsi="Arial" w:cs="Arial"/>
                <w:color w:val="000000"/>
              </w:rPr>
              <w:t>\</w:t>
            </w:r>
            <w:r w:rsidR="00F6202F" w:rsidRPr="002D103D">
              <w:rPr>
                <w:rFonts w:ascii="Arial" w:hAnsi="Arial" w:cs="Arial" w:hint="eastAsia"/>
                <w:color w:val="000000"/>
                <w:lang w:eastAsia="zh-CN"/>
              </w:rPr>
              <w:t>EUTRA\EUTRA_MAC_Common</w:t>
            </w:r>
            <w:r w:rsidRPr="002D103D">
              <w:rPr>
                <w:rFonts w:ascii="Arial" w:hAnsi="Arial" w:cs="Arial"/>
                <w:color w:val="000000"/>
              </w:rPr>
              <w:t>.ttc</w:t>
            </w:r>
            <w:r w:rsidRPr="002D103D">
              <w:rPr>
                <w:rFonts w:ascii="Arial" w:hAnsi="Arial" w:cs="Arial" w:hint="eastAsia"/>
                <w:color w:val="000000"/>
                <w:lang w:eastAsia="zh-CN"/>
              </w:rPr>
              <w:t>n</w:t>
            </w:r>
          </w:p>
        </w:tc>
      </w:tr>
      <w:tr w:rsidR="00BC572C" w:rsidRPr="00B76627" w14:paraId="7106F7E1" w14:textId="77777777" w:rsidTr="00B941E2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BC572C" w:rsidRPr="00D1137E" w:rsidRDefault="00BC572C" w:rsidP="00BC572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D1137E">
              <w:rPr>
                <w:rFonts w:ascii="Arial" w:hAnsi="Arial" w:cs="Arial"/>
                <w:b/>
                <w:highlight w:val="cyan"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9C7" w14:textId="3C8CE4A0" w:rsidR="00BC572C" w:rsidRPr="00D1137E" w:rsidRDefault="00D1137E" w:rsidP="00BC572C">
            <w:pPr>
              <w:spacing w:after="0"/>
              <w:rPr>
                <w:rFonts w:ascii="Arial" w:hAnsi="Arial" w:cs="Arial"/>
                <w:color w:val="000000"/>
                <w:highlight w:val="cyan"/>
              </w:rPr>
            </w:pPr>
            <w:r w:rsidRPr="00D1137E">
              <w:rPr>
                <w:rFonts w:ascii="Arial" w:hAnsi="Arial" w:cs="Arial"/>
                <w:color w:val="000000"/>
                <w:highlight w:val="cyan"/>
              </w:rPr>
              <w:t>Accepted as improvement</w:t>
            </w:r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65C1C24C" w:rsidR="00D81F50" w:rsidRPr="004F4B7B" w:rsidRDefault="006365D3" w:rsidP="00D81F50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>
        <w:rPr>
          <w:b/>
          <w:lang w:eastAsia="en-GB"/>
        </w:rPr>
        <w:t xml:space="preserve"> </w:t>
      </w:r>
      <w:r w:rsidR="00D81F50" w:rsidRPr="004F4B7B">
        <w:rPr>
          <w:rFonts w:ascii="Tahoma" w:hAnsi="Tahoma"/>
          <w:b/>
          <w:sz w:val="24"/>
          <w:szCs w:val="24"/>
          <w:lang w:eastAsia="en-GB"/>
        </w:rPr>
        <w:t>Before Change:</w:t>
      </w:r>
      <w:r w:rsidR="00C80825">
        <w:rPr>
          <w:rFonts w:ascii="Tahoma" w:hAnsi="Tahoma"/>
          <w:b/>
          <w:sz w:val="24"/>
          <w:szCs w:val="24"/>
          <w:lang w:eastAsia="en-GB"/>
        </w:rPr>
        <w:t xml:space="preserve"> </w:t>
      </w:r>
    </w:p>
    <w:p w14:paraId="7C2CDA72" w14:textId="77777777" w:rsidR="00FE1F75" w:rsidRPr="0036513C" w:rsidRDefault="00FE1F75" w:rsidP="00FE1F7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12"/>
        <w:gridCol w:w="802"/>
      </w:tblGrid>
      <w:tr w:rsidR="00FE1F75" w:rsidRPr="0036513C" w14:paraId="27564BC4" w14:textId="77777777" w:rsidTr="00805E38">
        <w:trPr>
          <w:jc w:val="center"/>
        </w:trPr>
        <w:tc>
          <w:tcPr>
            <w:tcW w:w="8912" w:type="dxa"/>
          </w:tcPr>
          <w:p w14:paraId="3D86F57B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>/*</w:t>
            </w:r>
          </w:p>
          <w:p w14:paraId="7D84483F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* @desc      Calculate the number of normal subframes for DRX cases.</w:t>
            </w:r>
          </w:p>
          <w:p w14:paraId="56D4A48D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* @param     p_CSubFrameNum</w:t>
            </w:r>
          </w:p>
          <w:p w14:paraId="36B9A53E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* @param     p_CountY         .. the number of PDCCH-subframes need to cover</w:t>
            </w:r>
          </w:p>
          <w:p w14:paraId="0B050435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* @param     p_EUTRA_FDD_TDD  .. mode: FDD or TDD</w:t>
            </w:r>
          </w:p>
          <w:p w14:paraId="5A7F2012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* @return    integer</w:t>
            </w:r>
          </w:p>
          <w:p w14:paraId="59FE42EE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* @status    APPROVED (LTE, LTE_A_PRO)</w:t>
            </w:r>
          </w:p>
          <w:p w14:paraId="0A5A8FFD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*/</w:t>
            </w:r>
          </w:p>
          <w:p w14:paraId="4F52831F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function f_DRX_NormalSF(integer p_CSubFrameNum,</w:t>
            </w:r>
          </w:p>
          <w:p w14:paraId="2B7D2E87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               integer p_CountY,</w:t>
            </w:r>
          </w:p>
          <w:p w14:paraId="7C6ECAF4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               EUTRA_FDD_TDD_Mode_Type</w:t>
            </w:r>
          </w:p>
          <w:p w14:paraId="416CF1A5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               p_EUTRA_FDD_TDD) return integer</w:t>
            </w:r>
          </w:p>
          <w:p w14:paraId="0B7F1C4A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lastRenderedPageBreak/>
              <w:t xml:space="preserve">  {</w:t>
            </w:r>
          </w:p>
          <w:p w14:paraId="266CF217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var integer v_CountY := p_CountY;</w:t>
            </w:r>
          </w:p>
          <w:p w14:paraId="3C902077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var integer v_CountPlus := 0;</w:t>
            </w:r>
          </w:p>
          <w:p w14:paraId="003A5358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var integer v_FrameNum := 0;</w:t>
            </w:r>
          </w:p>
          <w:p w14:paraId="589C0FD7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var integer v_SubFrameNum := 0;</w:t>
            </w:r>
          </w:p>
          <w:p w14:paraId="76187FC6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4EAC0E6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if (p_EUTRA_FDD_TDD == FDD)</w:t>
            </w:r>
          </w:p>
          <w:p w14:paraId="5CF6F5AB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{</w:t>
            </w:r>
          </w:p>
          <w:p w14:paraId="093B9138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return v_CountY;</w:t>
            </w:r>
          </w:p>
          <w:p w14:paraId="4D3EBAA1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7A8A8F8C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else if (p_EUTRA_FDD_TDD == TDD) // caters only for default UL DL Mode of 1.</w:t>
            </w:r>
          </w:p>
          <w:p w14:paraId="30B1DEA1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{</w:t>
            </w:r>
          </w:p>
          <w:p w14:paraId="32B68834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select (p_CSubFrameNum) {</w:t>
            </w:r>
          </w:p>
          <w:p w14:paraId="1F93F1D5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(0) {</w:t>
            </w:r>
          </w:p>
          <w:p w14:paraId="09B14209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v_CountPlus := 0;</w:t>
            </w:r>
          </w:p>
          <w:p w14:paraId="703F1BF3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40201A76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(1) {</w:t>
            </w:r>
          </w:p>
          <w:p w14:paraId="2AA3EAF9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v_CountPlus := 1;</w:t>
            </w:r>
          </w:p>
          <w:p w14:paraId="6D7A1E95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00F428F4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(2) {</w:t>
            </w:r>
          </w:p>
          <w:p w14:paraId="31D3BEA1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v_CountPlus := 2;</w:t>
            </w:r>
          </w:p>
          <w:p w14:paraId="234503DA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29B18D9D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(3) {</w:t>
            </w:r>
          </w:p>
          <w:p w14:paraId="1B927FD7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v_CountPlus := 2;</w:t>
            </w:r>
          </w:p>
          <w:p w14:paraId="5E3F14FC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351500BF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(4) {</w:t>
            </w:r>
          </w:p>
          <w:p w14:paraId="01CA5E7B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v_CountPlus := 2;</w:t>
            </w:r>
          </w:p>
          <w:p w14:paraId="4B9745E9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0561E274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(5) {</w:t>
            </w:r>
          </w:p>
          <w:p w14:paraId="1739285A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v_CountPlus := 3;</w:t>
            </w:r>
          </w:p>
          <w:p w14:paraId="06CDBE9E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1E167689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(6) {</w:t>
            </w:r>
          </w:p>
          <w:p w14:paraId="5ECE3604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v_CountPlus := 4;</w:t>
            </w:r>
          </w:p>
          <w:p w14:paraId="27FB25E6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68E9B85A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(7) {</w:t>
            </w:r>
          </w:p>
          <w:p w14:paraId="69523FB1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v_CountPlus := 5;</w:t>
            </w:r>
          </w:p>
          <w:p w14:paraId="136251D4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3DE9F467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(8) {</w:t>
            </w:r>
          </w:p>
          <w:p w14:paraId="5351EAB5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v_CountPlus := 5;</w:t>
            </w:r>
          </w:p>
          <w:p w14:paraId="08A6130D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66357F69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(9) {</w:t>
            </w:r>
          </w:p>
          <w:p w14:paraId="2D65C6FF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v_CountPlus := 5;</w:t>
            </w:r>
          </w:p>
          <w:p w14:paraId="348FF509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11B8304A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else {</w:t>
            </w:r>
          </w:p>
          <w:p w14:paraId="62214E70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FatalError(__FILE__, __LINE__, "Wrong number of current subframe.");</w:t>
            </w:r>
          </w:p>
          <w:p w14:paraId="32CB0A6F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325C25CF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142335BE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v_CountY := v_CountY + v_CountPlus;</w:t>
            </w:r>
          </w:p>
          <w:p w14:paraId="25D16EB3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// Calculate the normal SFN number from subframe number 0 in the same frame</w:t>
            </w:r>
          </w:p>
          <w:p w14:paraId="6E90971A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C01A4A0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v_FrameNum := v_CountY / 6;</w:t>
            </w:r>
          </w:p>
          <w:p w14:paraId="2615626C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v_CountY := v_CountY - v_FrameNum * 6;</w:t>
            </w:r>
          </w:p>
          <w:p w14:paraId="1D6D89FA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select (v_CountY)</w:t>
            </w:r>
          </w:p>
          <w:p w14:paraId="0E52ECE7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1E570C6C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(0) {</w:t>
            </w:r>
          </w:p>
          <w:p w14:paraId="0C844F0C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v_SubFrameNum := 0;</w:t>
            </w:r>
          </w:p>
          <w:p w14:paraId="4AD94198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0BB653F1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(1) {</w:t>
            </w:r>
          </w:p>
          <w:p w14:paraId="6CBEF15B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v_SubFrameNum </w:t>
            </w:r>
            <w:r w:rsidRPr="00C5390B">
              <w:rPr>
                <w:rFonts w:ascii="Arial" w:hAnsi="Arial" w:cs="Arial"/>
                <w:lang w:val="en-US" w:eastAsia="zh-CN"/>
              </w:rPr>
              <w:t>:= 0;</w:t>
            </w:r>
            <w:r w:rsidRPr="00E31CAA">
              <w:rPr>
                <w:rFonts w:ascii="Arial" w:hAnsi="Arial" w:cs="Arial"/>
                <w:lang w:val="en-US" w:eastAsia="zh-CN"/>
              </w:rPr>
              <w:t xml:space="preserve"> //@sic R5s120352 sic@</w:t>
            </w:r>
          </w:p>
          <w:p w14:paraId="743E21B9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0EA0A52E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(2) {</w:t>
            </w:r>
          </w:p>
          <w:p w14:paraId="43ED89A3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v_SubFrameNum := 4;</w:t>
            </w:r>
          </w:p>
          <w:p w14:paraId="0AC60756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lastRenderedPageBreak/>
              <w:t xml:space="preserve">          }</w:t>
            </w:r>
          </w:p>
          <w:p w14:paraId="6A142EE7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(3) {</w:t>
            </w:r>
          </w:p>
          <w:p w14:paraId="23584AC2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v_SubFrameNum := 5;</w:t>
            </w:r>
          </w:p>
          <w:p w14:paraId="0D38AB1A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5208C7E1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(4) {</w:t>
            </w:r>
          </w:p>
          <w:p w14:paraId="35E8EEDC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v_SubFrameNum := </w:t>
            </w:r>
            <w:r w:rsidRPr="00C5390B">
              <w:rPr>
                <w:rFonts w:ascii="Arial" w:hAnsi="Arial" w:cs="Arial"/>
                <w:lang w:val="en-US" w:eastAsia="zh-CN"/>
              </w:rPr>
              <w:t>5;</w:t>
            </w:r>
            <w:r w:rsidRPr="00E31CAA">
              <w:rPr>
                <w:rFonts w:ascii="Arial" w:hAnsi="Arial" w:cs="Arial"/>
                <w:lang w:val="en-US" w:eastAsia="zh-CN"/>
              </w:rPr>
              <w:t xml:space="preserve">  //@sic R5s120352 sic@</w:t>
            </w:r>
          </w:p>
          <w:p w14:paraId="44204BE2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260BEE67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(5) {</w:t>
            </w:r>
          </w:p>
          <w:p w14:paraId="32C59BF8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v_SubFrameNum := 9;</w:t>
            </w:r>
          </w:p>
          <w:p w14:paraId="61FD358F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49FC9F31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else {</w:t>
            </w:r>
          </w:p>
          <w:p w14:paraId="7B73F862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FatalError(__FILE__, __LINE__, "Wrong number of PDCCH subframe number to cover.");</w:t>
            </w:r>
          </w:p>
          <w:p w14:paraId="2B0CC2C9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2399642D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4EA4CCF1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</w:t>
            </w:r>
          </w:p>
          <w:p w14:paraId="2357150A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// Return the total number of normal subframes</w:t>
            </w:r>
          </w:p>
          <w:p w14:paraId="5ECEF227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return v_FrameNum * 10 + v_SubFrameNum - p_CSubFrameNum;</w:t>
            </w:r>
          </w:p>
          <w:p w14:paraId="442CB3FC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0201A105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else</w:t>
            </w:r>
          </w:p>
          <w:p w14:paraId="138AE176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{</w:t>
            </w:r>
          </w:p>
          <w:p w14:paraId="51F81887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FatalError(__FILE__, __LINE__, "Neither FDD Nor TDD");</w:t>
            </w:r>
          </w:p>
          <w:p w14:paraId="35D1C76A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4BDBF537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return 0; // Dummy statement</w:t>
            </w:r>
          </w:p>
          <w:p w14:paraId="6FAF794F" w14:textId="505B124D" w:rsidR="00BD6CEB" w:rsidRPr="00E335D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}</w:t>
            </w:r>
            <w:r w:rsidR="00FF1E38" w:rsidRPr="00FF1E38">
              <w:rPr>
                <w:rFonts w:ascii="Arial" w:hAnsi="Arial" w:cs="Arial"/>
                <w:lang w:val="en-US" w:eastAsia="zh-CN"/>
              </w:rPr>
              <w:t xml:space="preserve"> </w:t>
            </w:r>
          </w:p>
        </w:tc>
        <w:tc>
          <w:tcPr>
            <w:tcW w:w="802" w:type="dxa"/>
          </w:tcPr>
          <w:p w14:paraId="39CDCDA0" w14:textId="77777777" w:rsidR="00FE1F75" w:rsidRPr="0036513C" w:rsidRDefault="00FE1F75" w:rsidP="00012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5E56A5AF" w14:textId="56D761A0" w:rsidR="004F4B7B" w:rsidRDefault="007867BA" w:rsidP="00C43687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 w:rsidRPr="007C09B1">
        <w:rPr>
          <w:rFonts w:ascii="Tahoma" w:hAnsi="Tahoma"/>
          <w:b/>
          <w:sz w:val="24"/>
          <w:szCs w:val="24"/>
          <w:lang w:eastAsia="en-GB"/>
        </w:rPr>
        <w:t>After Change:</w:t>
      </w:r>
    </w:p>
    <w:p w14:paraId="03C9F54C" w14:textId="77777777" w:rsidR="00C267B3" w:rsidRDefault="00C267B3" w:rsidP="00C43687">
      <w:pPr>
        <w:spacing w:after="0"/>
        <w:rPr>
          <w:rFonts w:ascii="Tahoma" w:hAnsi="Tahoma"/>
          <w:b/>
          <w:lang w:eastAsia="en-GB"/>
        </w:rPr>
      </w:pPr>
    </w:p>
    <w:tbl>
      <w:tblPr>
        <w:tblW w:w="97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906"/>
        <w:gridCol w:w="802"/>
      </w:tblGrid>
      <w:tr w:rsidR="00323D14" w:rsidRPr="0036513C" w14:paraId="3D6BDEA9" w14:textId="77777777" w:rsidTr="00805E38">
        <w:trPr>
          <w:jc w:val="center"/>
        </w:trPr>
        <w:tc>
          <w:tcPr>
            <w:tcW w:w="8906" w:type="dxa"/>
          </w:tcPr>
          <w:p w14:paraId="3F2CD61D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>/*</w:t>
            </w:r>
          </w:p>
          <w:p w14:paraId="361EEDE7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* @desc      Calculate the number of normal subframes for DRX cases.</w:t>
            </w:r>
          </w:p>
          <w:p w14:paraId="5B9988D0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* @param     p_CSubFrameNum</w:t>
            </w:r>
          </w:p>
          <w:p w14:paraId="2C2281DC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* @param     p_CountY         .. the number of PDCCH-subframes need to cover</w:t>
            </w:r>
          </w:p>
          <w:p w14:paraId="42DC96C9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* @param     p_EUTRA_FDD_TDD  .. mode: FDD or TDD</w:t>
            </w:r>
          </w:p>
          <w:p w14:paraId="239169E6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* @return    integer</w:t>
            </w:r>
          </w:p>
          <w:p w14:paraId="1C985DF8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* @status    APPROVED (LTE, LTE_A_PRO)</w:t>
            </w:r>
          </w:p>
          <w:p w14:paraId="1C59BC87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*/</w:t>
            </w:r>
          </w:p>
          <w:p w14:paraId="39A23AD2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function f_DRX_NormalSF(integer p_CSubFrameNum,</w:t>
            </w:r>
          </w:p>
          <w:p w14:paraId="1FB75179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               integer p_CountY,</w:t>
            </w:r>
          </w:p>
          <w:p w14:paraId="56BD57DC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               EUTRA_FDD_TDD_Mode_Type</w:t>
            </w:r>
          </w:p>
          <w:p w14:paraId="38E08902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               p_EUTRA_FDD_TDD) return integer</w:t>
            </w:r>
          </w:p>
          <w:p w14:paraId="18F4F5C2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0884D9C3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var integer v_CountY := p_CountY;</w:t>
            </w:r>
          </w:p>
          <w:p w14:paraId="6BA2CFD9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var integer v_CountPlus := 0;</w:t>
            </w:r>
          </w:p>
          <w:p w14:paraId="600CB902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var integer v_FrameNum := 0;</w:t>
            </w:r>
          </w:p>
          <w:p w14:paraId="63226142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var integer v_SubFrameNum := 0;</w:t>
            </w:r>
          </w:p>
          <w:p w14:paraId="38FA1185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C7EEE69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if (p_EUTRA_FDD_TDD == FDD)</w:t>
            </w:r>
          </w:p>
          <w:p w14:paraId="5C8D1CD7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{</w:t>
            </w:r>
          </w:p>
          <w:p w14:paraId="2C98571F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return v_CountY;</w:t>
            </w:r>
          </w:p>
          <w:p w14:paraId="6B531321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6D11D524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else if (p_EUTRA_FDD_TDD == TDD) // caters only for default UL DL Mode of 1.</w:t>
            </w:r>
          </w:p>
          <w:p w14:paraId="602AC588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{</w:t>
            </w:r>
          </w:p>
          <w:p w14:paraId="63E8CB32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select (p_CSubFrameNum) {</w:t>
            </w:r>
          </w:p>
          <w:p w14:paraId="74C8205E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(0) {</w:t>
            </w:r>
          </w:p>
          <w:p w14:paraId="3C8EA2DF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v_CountPlus := 0;</w:t>
            </w:r>
          </w:p>
          <w:p w14:paraId="470B0E11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0E277FD7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(1) {</w:t>
            </w:r>
          </w:p>
          <w:p w14:paraId="1C601088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v_CountPlus := 1;</w:t>
            </w:r>
          </w:p>
          <w:p w14:paraId="2C66F871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0555C206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(2) {</w:t>
            </w:r>
          </w:p>
          <w:p w14:paraId="460111C8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v_CountPlus := 2;</w:t>
            </w:r>
          </w:p>
          <w:p w14:paraId="321408F0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45A7AC83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lastRenderedPageBreak/>
              <w:t xml:space="preserve">          case (3) {</w:t>
            </w:r>
          </w:p>
          <w:p w14:paraId="4C9208D0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v_CountPlus := 2;</w:t>
            </w:r>
          </w:p>
          <w:p w14:paraId="1968EAA2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68FDFEDF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(4) {</w:t>
            </w:r>
          </w:p>
          <w:p w14:paraId="7327AFCA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v_CountPlus := 2;</w:t>
            </w:r>
          </w:p>
          <w:p w14:paraId="548FBF1C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29A37036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(5) {</w:t>
            </w:r>
          </w:p>
          <w:p w14:paraId="7E1495B0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v_CountPlus := 3;</w:t>
            </w:r>
          </w:p>
          <w:p w14:paraId="76BF8B7A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2D56C1FB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(6) {</w:t>
            </w:r>
          </w:p>
          <w:p w14:paraId="745C7AFE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v_CountPlus := 4;</w:t>
            </w:r>
          </w:p>
          <w:p w14:paraId="1AE7670D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3A690C1B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(7) {</w:t>
            </w:r>
          </w:p>
          <w:p w14:paraId="6B022BFE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v_CountPlus := 5;</w:t>
            </w:r>
          </w:p>
          <w:p w14:paraId="4D5E945A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406E1BE2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(8) {</w:t>
            </w:r>
          </w:p>
          <w:p w14:paraId="5B30891D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v_CountPlus := 5;</w:t>
            </w:r>
          </w:p>
          <w:p w14:paraId="7008F978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23576BEE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(9) {</w:t>
            </w:r>
          </w:p>
          <w:p w14:paraId="6BD43C56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v_CountPlus := 5;</w:t>
            </w:r>
          </w:p>
          <w:p w14:paraId="481B95E5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65524655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else {</w:t>
            </w:r>
          </w:p>
          <w:p w14:paraId="20612A69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FatalError(__FILE__, __LINE__, "Wrong number of current subframe.");</w:t>
            </w:r>
          </w:p>
          <w:p w14:paraId="4AA4B777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2C1F2859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425BA930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v_CountY := v_CountY + v_CountPlus;</w:t>
            </w:r>
          </w:p>
          <w:p w14:paraId="51765B85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// Calculate the normal SFN number from subframe number 0 in the same frame</w:t>
            </w:r>
          </w:p>
          <w:p w14:paraId="44A1E94A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27F8BE9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v_FrameNum := v_CountY / 6;</w:t>
            </w:r>
          </w:p>
          <w:p w14:paraId="42271CD2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v_CountY := v_CountY - v_FrameNum * 6;</w:t>
            </w:r>
          </w:p>
          <w:p w14:paraId="71898073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select (v_CountY)</w:t>
            </w:r>
          </w:p>
          <w:p w14:paraId="4311A5A7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170CC479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(0) {</w:t>
            </w:r>
          </w:p>
          <w:p w14:paraId="5FDA1066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v_SubFrameNum := 0;</w:t>
            </w:r>
          </w:p>
          <w:p w14:paraId="4BB40CF8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55625FDB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(1) {</w:t>
            </w:r>
          </w:p>
          <w:p w14:paraId="3A0445A0" w14:textId="752B5904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v_SubFrameNum := </w:t>
            </w:r>
            <w:r w:rsidR="00C5390B">
              <w:rPr>
                <w:rFonts w:ascii="Arial" w:hAnsi="Arial" w:cs="Arial" w:hint="eastAsia"/>
                <w:lang w:val="en-US" w:eastAsia="zh-CN"/>
              </w:rPr>
              <w:t>0</w:t>
            </w:r>
            <w:r w:rsidRPr="00E31CAA">
              <w:rPr>
                <w:rFonts w:ascii="Arial" w:hAnsi="Arial" w:cs="Arial"/>
                <w:lang w:val="en-US" w:eastAsia="zh-CN"/>
              </w:rPr>
              <w:t>; //@sic R5s120352 sic@</w:t>
            </w:r>
          </w:p>
          <w:p w14:paraId="50EFE8A3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1EBC8311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(2) {</w:t>
            </w:r>
          </w:p>
          <w:p w14:paraId="40FCF273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v_SubFrameNum := 4;</w:t>
            </w:r>
          </w:p>
          <w:p w14:paraId="42EE065C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4076D66E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(3) {</w:t>
            </w:r>
          </w:p>
          <w:p w14:paraId="2A0D2017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v_SubFrameNum := 5;</w:t>
            </w:r>
          </w:p>
          <w:p w14:paraId="5494DBEF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6DC647E6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(4) {</w:t>
            </w:r>
          </w:p>
          <w:p w14:paraId="6AC127DB" w14:textId="5A3CD832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v_SubFrameNum := </w:t>
            </w:r>
            <w:r w:rsidR="00C5390B">
              <w:rPr>
                <w:rFonts w:ascii="Arial" w:hAnsi="Arial" w:cs="Arial" w:hint="eastAsia"/>
                <w:lang w:val="en-US" w:eastAsia="zh-CN"/>
              </w:rPr>
              <w:t>5</w:t>
            </w:r>
            <w:r w:rsidRPr="00E31CAA">
              <w:rPr>
                <w:rFonts w:ascii="Arial" w:hAnsi="Arial" w:cs="Arial"/>
                <w:lang w:val="en-US" w:eastAsia="zh-CN"/>
              </w:rPr>
              <w:t>;  //@sic R5s120352 sic@</w:t>
            </w:r>
          </w:p>
          <w:p w14:paraId="0F22EC94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49DAB272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(5) {</w:t>
            </w:r>
          </w:p>
          <w:p w14:paraId="65FCA098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v_SubFrameNum := 9;</w:t>
            </w:r>
          </w:p>
          <w:p w14:paraId="27A9D79D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39C16732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case else {</w:t>
            </w:r>
          </w:p>
          <w:p w14:paraId="4BA0B5BE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  FatalError(__FILE__, __LINE__, "Wrong number of PDCCH subframe number to cover.");</w:t>
            </w:r>
          </w:p>
          <w:p w14:paraId="6F6905EC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2B152F03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45D48132" w14:textId="399A236B" w:rsidR="00C5390B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</w:t>
            </w:r>
          </w:p>
          <w:p w14:paraId="3973CF71" w14:textId="62F93AB6" w:rsidR="00C5390B" w:rsidRPr="00C5390B" w:rsidRDefault="00C5390B" w:rsidP="00C539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        </w:t>
            </w:r>
            <w:r w:rsidRPr="00C5390B">
              <w:rPr>
                <w:rFonts w:ascii="Arial" w:hAnsi="Arial" w:cs="Arial"/>
                <w:highlight w:val="yellow"/>
                <w:lang w:val="en-US" w:eastAsia="zh-CN"/>
              </w:rPr>
              <w:t>if (v_FrameNum * 10 + v_SubFrameNum - p_CSubFrameNum &lt; 0)</w:t>
            </w:r>
          </w:p>
          <w:p w14:paraId="2AE9E410" w14:textId="67D4D5A5" w:rsidR="00C5390B" w:rsidRPr="00C5390B" w:rsidRDefault="00C5390B" w:rsidP="00C539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C5390B">
              <w:rPr>
                <w:rFonts w:ascii="Arial" w:hAnsi="Arial" w:cs="Arial" w:hint="eastAsia"/>
                <w:highlight w:val="yellow"/>
                <w:lang w:val="en-US" w:eastAsia="zh-CN"/>
              </w:rPr>
              <w:t xml:space="preserve">        </w:t>
            </w:r>
            <w:r w:rsidRPr="00C5390B">
              <w:rPr>
                <w:rFonts w:ascii="Arial" w:hAnsi="Arial" w:cs="Arial"/>
                <w:highlight w:val="yellow"/>
                <w:lang w:val="en-US" w:eastAsia="zh-CN"/>
              </w:rPr>
              <w:t>{</w:t>
            </w:r>
          </w:p>
          <w:p w14:paraId="69DF14A0" w14:textId="2494495F" w:rsidR="00C5390B" w:rsidRPr="00C5390B" w:rsidRDefault="00C5390B" w:rsidP="00C539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zh-CN"/>
              </w:rPr>
            </w:pPr>
            <w:r w:rsidRPr="00C5390B">
              <w:rPr>
                <w:rFonts w:ascii="Arial" w:hAnsi="Arial" w:cs="Arial" w:hint="eastAsia"/>
                <w:highlight w:val="yellow"/>
                <w:lang w:val="en-US" w:eastAsia="zh-CN"/>
              </w:rPr>
              <w:t xml:space="preserve">            </w:t>
            </w:r>
            <w:r w:rsidRPr="00C5390B">
              <w:rPr>
                <w:rFonts w:ascii="Arial" w:hAnsi="Arial" w:cs="Arial"/>
                <w:highlight w:val="yellow"/>
                <w:lang w:val="en-US" w:eastAsia="zh-CN"/>
              </w:rPr>
              <w:t>v_SubFrameNum = v_SubFrameNum + 4;</w:t>
            </w:r>
          </w:p>
          <w:p w14:paraId="41C017EF" w14:textId="6B5931C6" w:rsidR="00C5390B" w:rsidRDefault="00C5390B" w:rsidP="00C539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C5390B">
              <w:rPr>
                <w:rFonts w:ascii="Arial" w:hAnsi="Arial" w:cs="Arial" w:hint="eastAsia"/>
                <w:highlight w:val="yellow"/>
                <w:lang w:val="en-US" w:eastAsia="zh-CN"/>
              </w:rPr>
              <w:t xml:space="preserve">        </w:t>
            </w:r>
            <w:r w:rsidRPr="00C5390B">
              <w:rPr>
                <w:rFonts w:ascii="Arial" w:hAnsi="Arial" w:cs="Arial"/>
                <w:highlight w:val="yellow"/>
                <w:lang w:val="en-US" w:eastAsia="zh-CN"/>
              </w:rPr>
              <w:t>}</w:t>
            </w:r>
          </w:p>
          <w:p w14:paraId="6068287F" w14:textId="77777777" w:rsidR="00C5390B" w:rsidRPr="00E31CAA" w:rsidRDefault="00C5390B" w:rsidP="00C5390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0740133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// Return the total number of normal subframes</w:t>
            </w:r>
          </w:p>
          <w:p w14:paraId="2D5EF67E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return v_FrameNum * 10 + v_SubFrameNum - p_CSubFrameNum;</w:t>
            </w:r>
          </w:p>
          <w:p w14:paraId="2F230815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lastRenderedPageBreak/>
              <w:t xml:space="preserve">      }</w:t>
            </w:r>
          </w:p>
          <w:p w14:paraId="6DF9CBF7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else</w:t>
            </w:r>
          </w:p>
          <w:p w14:paraId="2312C7BB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{</w:t>
            </w:r>
          </w:p>
          <w:p w14:paraId="2285144C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  FatalError(__FILE__, __LINE__, "Neither FDD Nor TDD");</w:t>
            </w:r>
          </w:p>
          <w:p w14:paraId="66686666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4E2D3923" w14:textId="77777777" w:rsidR="00E31CAA" w:rsidRPr="00E31CA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  return 0; // Dummy statement</w:t>
            </w:r>
          </w:p>
          <w:p w14:paraId="6CC60C3B" w14:textId="37F5C4A3" w:rsidR="006B2F70" w:rsidRPr="00E335DA" w:rsidRDefault="00E31CAA" w:rsidP="00E31CA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E31CAA">
              <w:rPr>
                <w:rFonts w:ascii="Arial" w:hAnsi="Arial" w:cs="Arial"/>
                <w:lang w:val="en-US" w:eastAsia="zh-CN"/>
              </w:rPr>
              <w:t xml:space="preserve">  }</w:t>
            </w:r>
            <w:r w:rsidRPr="00FF1E38">
              <w:rPr>
                <w:rFonts w:ascii="Arial" w:hAnsi="Arial" w:cs="Arial"/>
                <w:lang w:val="en-US" w:eastAsia="zh-CN"/>
              </w:rPr>
              <w:t xml:space="preserve"> </w:t>
            </w:r>
            <w:r w:rsidR="000470D4" w:rsidRPr="000470D4">
              <w:rPr>
                <w:rFonts w:ascii="Arial" w:hAnsi="Arial" w:cs="Arial"/>
                <w:lang w:val="de-DE" w:eastAsia="zh-CN"/>
              </w:rPr>
              <w:t xml:space="preserve"> </w:t>
            </w:r>
          </w:p>
        </w:tc>
        <w:tc>
          <w:tcPr>
            <w:tcW w:w="802" w:type="dxa"/>
          </w:tcPr>
          <w:p w14:paraId="04D012BF" w14:textId="77777777" w:rsidR="00323D14" w:rsidRPr="0036513C" w:rsidRDefault="00323D14" w:rsidP="002E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263E3850" w14:textId="2995E04E" w:rsidR="003A71A2" w:rsidRDefault="003A71A2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p w14:paraId="75CACB9A" w14:textId="77C54A2C" w:rsidR="00520197" w:rsidRDefault="00520197" w:rsidP="00662B49">
      <w:pPr>
        <w:pStyle w:val="Heading2"/>
        <w:ind w:left="0" w:firstLine="0"/>
        <w:rPr>
          <w:b/>
          <w:lang w:eastAsia="en-GB"/>
        </w:rPr>
      </w:pPr>
    </w:p>
    <w:sectPr w:rsidR="00520197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83E9C" w14:textId="77777777" w:rsidR="00703D08" w:rsidRDefault="00703D08">
      <w:r>
        <w:separator/>
      </w:r>
    </w:p>
  </w:endnote>
  <w:endnote w:type="continuationSeparator" w:id="0">
    <w:p w14:paraId="1F348608" w14:textId="77777777" w:rsidR="00703D08" w:rsidRDefault="00703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513DA" w14:textId="77777777" w:rsidR="00C267B3" w:rsidRDefault="00C267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146DE" w14:textId="77777777" w:rsidR="00C267B3" w:rsidRDefault="00C267B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21210" w14:textId="77777777" w:rsidR="00C267B3" w:rsidRDefault="00C267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C40C9" w14:textId="77777777" w:rsidR="00703D08" w:rsidRDefault="00703D08">
      <w:r>
        <w:separator/>
      </w:r>
    </w:p>
  </w:footnote>
  <w:footnote w:type="continuationSeparator" w:id="0">
    <w:p w14:paraId="0F55D4CF" w14:textId="77777777" w:rsidR="00703D08" w:rsidRDefault="00703D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0390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386010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2628265">
    <w:abstractNumId w:val="8"/>
  </w:num>
  <w:num w:numId="4" w16cid:durableId="1906647061">
    <w:abstractNumId w:val="21"/>
  </w:num>
  <w:num w:numId="5" w16cid:durableId="183060482">
    <w:abstractNumId w:val="4"/>
  </w:num>
  <w:num w:numId="6" w16cid:durableId="364646821">
    <w:abstractNumId w:val="18"/>
  </w:num>
  <w:num w:numId="7" w16cid:durableId="925960395">
    <w:abstractNumId w:val="7"/>
  </w:num>
  <w:num w:numId="8" w16cid:durableId="1102068805">
    <w:abstractNumId w:val="26"/>
  </w:num>
  <w:num w:numId="9" w16cid:durableId="2029718455">
    <w:abstractNumId w:val="2"/>
  </w:num>
  <w:num w:numId="10" w16cid:durableId="735513656">
    <w:abstractNumId w:val="28"/>
  </w:num>
  <w:num w:numId="11" w16cid:durableId="1810392979">
    <w:abstractNumId w:val="11"/>
  </w:num>
  <w:num w:numId="12" w16cid:durableId="1387535316">
    <w:abstractNumId w:val="5"/>
  </w:num>
  <w:num w:numId="13" w16cid:durableId="871188877">
    <w:abstractNumId w:val="19"/>
  </w:num>
  <w:num w:numId="14" w16cid:durableId="1098988995">
    <w:abstractNumId w:val="17"/>
  </w:num>
  <w:num w:numId="15" w16cid:durableId="1129855067">
    <w:abstractNumId w:val="3"/>
  </w:num>
  <w:num w:numId="16" w16cid:durableId="612052398">
    <w:abstractNumId w:val="22"/>
  </w:num>
  <w:num w:numId="17" w16cid:durableId="958336235">
    <w:abstractNumId w:val="10"/>
  </w:num>
  <w:num w:numId="18" w16cid:durableId="1559511929">
    <w:abstractNumId w:val="1"/>
  </w:num>
  <w:num w:numId="19" w16cid:durableId="682364864">
    <w:abstractNumId w:val="14"/>
  </w:num>
  <w:num w:numId="20" w16cid:durableId="458257690">
    <w:abstractNumId w:val="13"/>
  </w:num>
  <w:num w:numId="21" w16cid:durableId="1621960212">
    <w:abstractNumId w:val="24"/>
  </w:num>
  <w:num w:numId="22" w16cid:durableId="263734986">
    <w:abstractNumId w:val="27"/>
  </w:num>
  <w:num w:numId="23" w16cid:durableId="1337272352">
    <w:abstractNumId w:val="16"/>
  </w:num>
  <w:num w:numId="24" w16cid:durableId="1908566714">
    <w:abstractNumId w:val="20"/>
  </w:num>
  <w:num w:numId="25" w16cid:durableId="202987835">
    <w:abstractNumId w:val="23"/>
  </w:num>
  <w:num w:numId="26" w16cid:durableId="1822236732">
    <w:abstractNumId w:val="31"/>
  </w:num>
  <w:num w:numId="27" w16cid:durableId="969556093">
    <w:abstractNumId w:val="0"/>
  </w:num>
  <w:num w:numId="28" w16cid:durableId="4595931">
    <w:abstractNumId w:val="6"/>
  </w:num>
  <w:num w:numId="29" w16cid:durableId="1400714939">
    <w:abstractNumId w:val="29"/>
  </w:num>
  <w:num w:numId="30" w16cid:durableId="2074886798">
    <w:abstractNumId w:val="9"/>
  </w:num>
  <w:num w:numId="31" w16cid:durableId="214128645">
    <w:abstractNumId w:val="25"/>
  </w:num>
  <w:num w:numId="32" w16cid:durableId="723797061">
    <w:abstractNumId w:val="12"/>
  </w:num>
  <w:num w:numId="33" w16cid:durableId="66074121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470D4"/>
    <w:rsid w:val="00053D23"/>
    <w:rsid w:val="000553EF"/>
    <w:rsid w:val="00056CC7"/>
    <w:rsid w:val="00062F40"/>
    <w:rsid w:val="000664D0"/>
    <w:rsid w:val="00067F4B"/>
    <w:rsid w:val="00071B36"/>
    <w:rsid w:val="00072BA6"/>
    <w:rsid w:val="00073289"/>
    <w:rsid w:val="0007526A"/>
    <w:rsid w:val="000757B5"/>
    <w:rsid w:val="00076E09"/>
    <w:rsid w:val="00077D70"/>
    <w:rsid w:val="00085DE6"/>
    <w:rsid w:val="00086C46"/>
    <w:rsid w:val="00090427"/>
    <w:rsid w:val="00091822"/>
    <w:rsid w:val="00091958"/>
    <w:rsid w:val="000919C0"/>
    <w:rsid w:val="000926A0"/>
    <w:rsid w:val="000939CE"/>
    <w:rsid w:val="000A00F1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2B2A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836"/>
    <w:rsid w:val="001261F7"/>
    <w:rsid w:val="00133781"/>
    <w:rsid w:val="00133A10"/>
    <w:rsid w:val="00142C41"/>
    <w:rsid w:val="001442E4"/>
    <w:rsid w:val="0014445A"/>
    <w:rsid w:val="00145D43"/>
    <w:rsid w:val="00147118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81114"/>
    <w:rsid w:val="00181E60"/>
    <w:rsid w:val="00182CA0"/>
    <w:rsid w:val="001842A2"/>
    <w:rsid w:val="00185474"/>
    <w:rsid w:val="00185E08"/>
    <w:rsid w:val="00186364"/>
    <w:rsid w:val="001870B2"/>
    <w:rsid w:val="001874D0"/>
    <w:rsid w:val="00187F9F"/>
    <w:rsid w:val="00190C77"/>
    <w:rsid w:val="00190DA0"/>
    <w:rsid w:val="00192A98"/>
    <w:rsid w:val="00192C46"/>
    <w:rsid w:val="001962B3"/>
    <w:rsid w:val="001A41A3"/>
    <w:rsid w:val="001A7B60"/>
    <w:rsid w:val="001B0638"/>
    <w:rsid w:val="001B113C"/>
    <w:rsid w:val="001B2930"/>
    <w:rsid w:val="001B51FF"/>
    <w:rsid w:val="001B574A"/>
    <w:rsid w:val="001B7A65"/>
    <w:rsid w:val="001C2BC3"/>
    <w:rsid w:val="001C3FD6"/>
    <w:rsid w:val="001C62DD"/>
    <w:rsid w:val="001C653A"/>
    <w:rsid w:val="001D169E"/>
    <w:rsid w:val="001D1A2B"/>
    <w:rsid w:val="001D2D65"/>
    <w:rsid w:val="001D3EC8"/>
    <w:rsid w:val="001D40C9"/>
    <w:rsid w:val="001D7A98"/>
    <w:rsid w:val="001D7CBD"/>
    <w:rsid w:val="001E0198"/>
    <w:rsid w:val="001E1B54"/>
    <w:rsid w:val="001E2453"/>
    <w:rsid w:val="001E29E1"/>
    <w:rsid w:val="001E41F3"/>
    <w:rsid w:val="001E4CA9"/>
    <w:rsid w:val="001F4C3F"/>
    <w:rsid w:val="001F6E49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77C38"/>
    <w:rsid w:val="00281236"/>
    <w:rsid w:val="0028430D"/>
    <w:rsid w:val="002860C4"/>
    <w:rsid w:val="00287723"/>
    <w:rsid w:val="00290832"/>
    <w:rsid w:val="0029133A"/>
    <w:rsid w:val="00294FA6"/>
    <w:rsid w:val="00296A50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06EC"/>
    <w:rsid w:val="002C469C"/>
    <w:rsid w:val="002C4D28"/>
    <w:rsid w:val="002C636C"/>
    <w:rsid w:val="002D00F9"/>
    <w:rsid w:val="002D103D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F3770"/>
    <w:rsid w:val="002F63E0"/>
    <w:rsid w:val="002F7976"/>
    <w:rsid w:val="00300C98"/>
    <w:rsid w:val="003027E8"/>
    <w:rsid w:val="00302854"/>
    <w:rsid w:val="003038B8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3D14"/>
    <w:rsid w:val="00323DCC"/>
    <w:rsid w:val="003266DF"/>
    <w:rsid w:val="00326DA3"/>
    <w:rsid w:val="003270AD"/>
    <w:rsid w:val="0033434B"/>
    <w:rsid w:val="0033440B"/>
    <w:rsid w:val="00335C64"/>
    <w:rsid w:val="00336AD3"/>
    <w:rsid w:val="00337F92"/>
    <w:rsid w:val="0034047E"/>
    <w:rsid w:val="003442A7"/>
    <w:rsid w:val="00346745"/>
    <w:rsid w:val="003469E4"/>
    <w:rsid w:val="00346DC3"/>
    <w:rsid w:val="003504FE"/>
    <w:rsid w:val="00351537"/>
    <w:rsid w:val="003532B0"/>
    <w:rsid w:val="00363FDC"/>
    <w:rsid w:val="0036513C"/>
    <w:rsid w:val="00366C37"/>
    <w:rsid w:val="00367051"/>
    <w:rsid w:val="00367CBC"/>
    <w:rsid w:val="00370551"/>
    <w:rsid w:val="00370857"/>
    <w:rsid w:val="00373A39"/>
    <w:rsid w:val="00375E77"/>
    <w:rsid w:val="003768DA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E5"/>
    <w:rsid w:val="003A02F5"/>
    <w:rsid w:val="003A1993"/>
    <w:rsid w:val="003A3DD5"/>
    <w:rsid w:val="003A5DDD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0494"/>
    <w:rsid w:val="003D2990"/>
    <w:rsid w:val="003D5BF6"/>
    <w:rsid w:val="003E1A36"/>
    <w:rsid w:val="003E22EB"/>
    <w:rsid w:val="003E2CB0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23B4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55A6"/>
    <w:rsid w:val="004974F9"/>
    <w:rsid w:val="00497591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5422"/>
    <w:rsid w:val="004B5883"/>
    <w:rsid w:val="004B617E"/>
    <w:rsid w:val="004B75B7"/>
    <w:rsid w:val="004C0637"/>
    <w:rsid w:val="004C11F0"/>
    <w:rsid w:val="004C33F9"/>
    <w:rsid w:val="004C519B"/>
    <w:rsid w:val="004D0A50"/>
    <w:rsid w:val="004D1BC2"/>
    <w:rsid w:val="004D33F4"/>
    <w:rsid w:val="004D34FA"/>
    <w:rsid w:val="004D5FF3"/>
    <w:rsid w:val="004D773B"/>
    <w:rsid w:val="004D7DC1"/>
    <w:rsid w:val="004E31D5"/>
    <w:rsid w:val="004E3487"/>
    <w:rsid w:val="004F2381"/>
    <w:rsid w:val="004F4B7B"/>
    <w:rsid w:val="00500568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197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506D6"/>
    <w:rsid w:val="00561E22"/>
    <w:rsid w:val="00561E49"/>
    <w:rsid w:val="00563936"/>
    <w:rsid w:val="00563A25"/>
    <w:rsid w:val="00563F06"/>
    <w:rsid w:val="00564B52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64D3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13AD"/>
    <w:rsid w:val="005D2DA2"/>
    <w:rsid w:val="005D343D"/>
    <w:rsid w:val="005D4859"/>
    <w:rsid w:val="005D5005"/>
    <w:rsid w:val="005D5E99"/>
    <w:rsid w:val="005D6612"/>
    <w:rsid w:val="005D6D32"/>
    <w:rsid w:val="005D7BFE"/>
    <w:rsid w:val="005E2C44"/>
    <w:rsid w:val="005E343E"/>
    <w:rsid w:val="005E57DA"/>
    <w:rsid w:val="005E73CC"/>
    <w:rsid w:val="005E74CE"/>
    <w:rsid w:val="005F14D0"/>
    <w:rsid w:val="005F70CB"/>
    <w:rsid w:val="005F7E45"/>
    <w:rsid w:val="00601BAD"/>
    <w:rsid w:val="00602125"/>
    <w:rsid w:val="00603B35"/>
    <w:rsid w:val="00604A41"/>
    <w:rsid w:val="006061B4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40886"/>
    <w:rsid w:val="0064303C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2124"/>
    <w:rsid w:val="00662B49"/>
    <w:rsid w:val="006664FE"/>
    <w:rsid w:val="00673D8D"/>
    <w:rsid w:val="00674EE6"/>
    <w:rsid w:val="00675E52"/>
    <w:rsid w:val="006804F8"/>
    <w:rsid w:val="0068251B"/>
    <w:rsid w:val="00682B4D"/>
    <w:rsid w:val="00683096"/>
    <w:rsid w:val="00685A39"/>
    <w:rsid w:val="006874CE"/>
    <w:rsid w:val="00690C51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0F2B"/>
    <w:rsid w:val="006B2F70"/>
    <w:rsid w:val="006B34AA"/>
    <w:rsid w:val="006B46FB"/>
    <w:rsid w:val="006B74D8"/>
    <w:rsid w:val="006B7C54"/>
    <w:rsid w:val="006B7E16"/>
    <w:rsid w:val="006C10A5"/>
    <w:rsid w:val="006C163C"/>
    <w:rsid w:val="006C3FA2"/>
    <w:rsid w:val="006C46D7"/>
    <w:rsid w:val="006C4E11"/>
    <w:rsid w:val="006C527D"/>
    <w:rsid w:val="006C77A9"/>
    <w:rsid w:val="006D15A3"/>
    <w:rsid w:val="006D1805"/>
    <w:rsid w:val="006D22C0"/>
    <w:rsid w:val="006D24D4"/>
    <w:rsid w:val="006E00B9"/>
    <w:rsid w:val="006E1E20"/>
    <w:rsid w:val="006E21FB"/>
    <w:rsid w:val="006E4160"/>
    <w:rsid w:val="006E4424"/>
    <w:rsid w:val="006E56A9"/>
    <w:rsid w:val="006E5A7C"/>
    <w:rsid w:val="006E69FD"/>
    <w:rsid w:val="006F2B13"/>
    <w:rsid w:val="006F3557"/>
    <w:rsid w:val="006F3E92"/>
    <w:rsid w:val="006F43FF"/>
    <w:rsid w:val="006F6D50"/>
    <w:rsid w:val="006F736E"/>
    <w:rsid w:val="006F74E5"/>
    <w:rsid w:val="007006F5"/>
    <w:rsid w:val="00701081"/>
    <w:rsid w:val="00703871"/>
    <w:rsid w:val="00703965"/>
    <w:rsid w:val="00703D08"/>
    <w:rsid w:val="0070594B"/>
    <w:rsid w:val="007072B3"/>
    <w:rsid w:val="00724D36"/>
    <w:rsid w:val="00724E4D"/>
    <w:rsid w:val="00730353"/>
    <w:rsid w:val="007330A0"/>
    <w:rsid w:val="00734622"/>
    <w:rsid w:val="00734947"/>
    <w:rsid w:val="0073604E"/>
    <w:rsid w:val="007363A7"/>
    <w:rsid w:val="00741AD6"/>
    <w:rsid w:val="00742C1C"/>
    <w:rsid w:val="00743BED"/>
    <w:rsid w:val="00744147"/>
    <w:rsid w:val="00744D26"/>
    <w:rsid w:val="00746B45"/>
    <w:rsid w:val="00747E23"/>
    <w:rsid w:val="00752199"/>
    <w:rsid w:val="007529B7"/>
    <w:rsid w:val="00753C32"/>
    <w:rsid w:val="00755175"/>
    <w:rsid w:val="00755576"/>
    <w:rsid w:val="00756EB5"/>
    <w:rsid w:val="00757E87"/>
    <w:rsid w:val="00761336"/>
    <w:rsid w:val="00765FAB"/>
    <w:rsid w:val="00766085"/>
    <w:rsid w:val="0076610E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91BF5"/>
    <w:rsid w:val="00791F90"/>
    <w:rsid w:val="00792342"/>
    <w:rsid w:val="007933FD"/>
    <w:rsid w:val="0079607D"/>
    <w:rsid w:val="007A32B6"/>
    <w:rsid w:val="007A63D3"/>
    <w:rsid w:val="007A683B"/>
    <w:rsid w:val="007B4A67"/>
    <w:rsid w:val="007B4B6E"/>
    <w:rsid w:val="007B512A"/>
    <w:rsid w:val="007C040D"/>
    <w:rsid w:val="007C09B1"/>
    <w:rsid w:val="007C2097"/>
    <w:rsid w:val="007C368F"/>
    <w:rsid w:val="007D004D"/>
    <w:rsid w:val="007D0B60"/>
    <w:rsid w:val="007D1055"/>
    <w:rsid w:val="007D24FF"/>
    <w:rsid w:val="007D2FAD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0F9F"/>
    <w:rsid w:val="007F1372"/>
    <w:rsid w:val="007F153B"/>
    <w:rsid w:val="007F224F"/>
    <w:rsid w:val="007F5A0E"/>
    <w:rsid w:val="007F7386"/>
    <w:rsid w:val="008005B9"/>
    <w:rsid w:val="00803B22"/>
    <w:rsid w:val="0080419A"/>
    <w:rsid w:val="00804A21"/>
    <w:rsid w:val="008059E9"/>
    <w:rsid w:val="00805A26"/>
    <w:rsid w:val="00805DC7"/>
    <w:rsid w:val="00805E38"/>
    <w:rsid w:val="00806B8E"/>
    <w:rsid w:val="00807260"/>
    <w:rsid w:val="008108AA"/>
    <w:rsid w:val="008133E7"/>
    <w:rsid w:val="008146C3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13D"/>
    <w:rsid w:val="00840886"/>
    <w:rsid w:val="008418FA"/>
    <w:rsid w:val="00841CB1"/>
    <w:rsid w:val="00844C1F"/>
    <w:rsid w:val="00846526"/>
    <w:rsid w:val="00846C6E"/>
    <w:rsid w:val="00851D32"/>
    <w:rsid w:val="00853B9F"/>
    <w:rsid w:val="00854E02"/>
    <w:rsid w:val="00855D5D"/>
    <w:rsid w:val="00860B56"/>
    <w:rsid w:val="008615F3"/>
    <w:rsid w:val="00861633"/>
    <w:rsid w:val="0086166E"/>
    <w:rsid w:val="00861AA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60D3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63C4"/>
    <w:rsid w:val="008B7823"/>
    <w:rsid w:val="008B7D98"/>
    <w:rsid w:val="008C024C"/>
    <w:rsid w:val="008C09EF"/>
    <w:rsid w:val="008C12F6"/>
    <w:rsid w:val="008C144C"/>
    <w:rsid w:val="008C2F24"/>
    <w:rsid w:val="008C578E"/>
    <w:rsid w:val="008C5EBB"/>
    <w:rsid w:val="008C7542"/>
    <w:rsid w:val="008D0AB2"/>
    <w:rsid w:val="008D2AB1"/>
    <w:rsid w:val="008D32EC"/>
    <w:rsid w:val="008D4C7F"/>
    <w:rsid w:val="008D7C70"/>
    <w:rsid w:val="008E2F2B"/>
    <w:rsid w:val="008E3CDF"/>
    <w:rsid w:val="008E5CDE"/>
    <w:rsid w:val="008E6343"/>
    <w:rsid w:val="008E7A97"/>
    <w:rsid w:val="008F0E39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3BFD"/>
    <w:rsid w:val="00914204"/>
    <w:rsid w:val="00914A37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244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8F4"/>
    <w:rsid w:val="009669EF"/>
    <w:rsid w:val="00966B8B"/>
    <w:rsid w:val="00971D0D"/>
    <w:rsid w:val="00975AA8"/>
    <w:rsid w:val="009766BF"/>
    <w:rsid w:val="00977590"/>
    <w:rsid w:val="009777D9"/>
    <w:rsid w:val="009778BF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9710C"/>
    <w:rsid w:val="009A579D"/>
    <w:rsid w:val="009B0CEA"/>
    <w:rsid w:val="009B362B"/>
    <w:rsid w:val="009B4A57"/>
    <w:rsid w:val="009B6076"/>
    <w:rsid w:val="009B6D4C"/>
    <w:rsid w:val="009C05D0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ABF"/>
    <w:rsid w:val="009E1FDC"/>
    <w:rsid w:val="009E2BF7"/>
    <w:rsid w:val="009E3297"/>
    <w:rsid w:val="009E35A9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6EDF"/>
    <w:rsid w:val="00A1742D"/>
    <w:rsid w:val="00A1758F"/>
    <w:rsid w:val="00A17BFC"/>
    <w:rsid w:val="00A22091"/>
    <w:rsid w:val="00A246B6"/>
    <w:rsid w:val="00A24CCC"/>
    <w:rsid w:val="00A3190B"/>
    <w:rsid w:val="00A3278C"/>
    <w:rsid w:val="00A32879"/>
    <w:rsid w:val="00A33FD7"/>
    <w:rsid w:val="00A34E14"/>
    <w:rsid w:val="00A40ACB"/>
    <w:rsid w:val="00A44303"/>
    <w:rsid w:val="00A45D9A"/>
    <w:rsid w:val="00A46B84"/>
    <w:rsid w:val="00A47E40"/>
    <w:rsid w:val="00A47E70"/>
    <w:rsid w:val="00A54625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5D90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5A8"/>
    <w:rsid w:val="00AA3FC7"/>
    <w:rsid w:val="00AA4982"/>
    <w:rsid w:val="00AA5EBD"/>
    <w:rsid w:val="00AA7B2D"/>
    <w:rsid w:val="00AB160B"/>
    <w:rsid w:val="00AB28BE"/>
    <w:rsid w:val="00AB307F"/>
    <w:rsid w:val="00AB3A77"/>
    <w:rsid w:val="00AB50B4"/>
    <w:rsid w:val="00AB7288"/>
    <w:rsid w:val="00AB7901"/>
    <w:rsid w:val="00AC347D"/>
    <w:rsid w:val="00AC3A0C"/>
    <w:rsid w:val="00AC410B"/>
    <w:rsid w:val="00AD106B"/>
    <w:rsid w:val="00AD1C5A"/>
    <w:rsid w:val="00AD1CD8"/>
    <w:rsid w:val="00AD4C94"/>
    <w:rsid w:val="00AD771E"/>
    <w:rsid w:val="00AD7B69"/>
    <w:rsid w:val="00AE1B39"/>
    <w:rsid w:val="00AE2774"/>
    <w:rsid w:val="00AE4E75"/>
    <w:rsid w:val="00AE64E7"/>
    <w:rsid w:val="00AF1B5E"/>
    <w:rsid w:val="00AF2960"/>
    <w:rsid w:val="00AF2B8B"/>
    <w:rsid w:val="00AF528F"/>
    <w:rsid w:val="00AF650D"/>
    <w:rsid w:val="00AF6800"/>
    <w:rsid w:val="00AF718F"/>
    <w:rsid w:val="00AF77BF"/>
    <w:rsid w:val="00B000DC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0EB4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4D3F"/>
    <w:rsid w:val="00B84F15"/>
    <w:rsid w:val="00B85CA9"/>
    <w:rsid w:val="00B90069"/>
    <w:rsid w:val="00B90DF4"/>
    <w:rsid w:val="00B91732"/>
    <w:rsid w:val="00B92A9D"/>
    <w:rsid w:val="00B941E2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8A5"/>
    <w:rsid w:val="00BB2CD1"/>
    <w:rsid w:val="00BB3DA8"/>
    <w:rsid w:val="00BB5DFC"/>
    <w:rsid w:val="00BB6BAF"/>
    <w:rsid w:val="00BC0165"/>
    <w:rsid w:val="00BC04EB"/>
    <w:rsid w:val="00BC32DE"/>
    <w:rsid w:val="00BC56DF"/>
    <w:rsid w:val="00BC572C"/>
    <w:rsid w:val="00BD0055"/>
    <w:rsid w:val="00BD1499"/>
    <w:rsid w:val="00BD279D"/>
    <w:rsid w:val="00BD3B0C"/>
    <w:rsid w:val="00BD4FE1"/>
    <w:rsid w:val="00BD5520"/>
    <w:rsid w:val="00BD5550"/>
    <w:rsid w:val="00BD59C9"/>
    <w:rsid w:val="00BD6BB8"/>
    <w:rsid w:val="00BD6CEB"/>
    <w:rsid w:val="00BD765A"/>
    <w:rsid w:val="00BE1956"/>
    <w:rsid w:val="00BE24A9"/>
    <w:rsid w:val="00BE381D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501C"/>
    <w:rsid w:val="00C15D52"/>
    <w:rsid w:val="00C16909"/>
    <w:rsid w:val="00C228B6"/>
    <w:rsid w:val="00C25193"/>
    <w:rsid w:val="00C267B3"/>
    <w:rsid w:val="00C35360"/>
    <w:rsid w:val="00C36C6D"/>
    <w:rsid w:val="00C40F27"/>
    <w:rsid w:val="00C42A1D"/>
    <w:rsid w:val="00C43687"/>
    <w:rsid w:val="00C456BC"/>
    <w:rsid w:val="00C46AD4"/>
    <w:rsid w:val="00C5051E"/>
    <w:rsid w:val="00C5390B"/>
    <w:rsid w:val="00C54B55"/>
    <w:rsid w:val="00C607E1"/>
    <w:rsid w:val="00C62FB3"/>
    <w:rsid w:val="00C638C2"/>
    <w:rsid w:val="00C63DD7"/>
    <w:rsid w:val="00C67A18"/>
    <w:rsid w:val="00C67C70"/>
    <w:rsid w:val="00C75557"/>
    <w:rsid w:val="00C803B9"/>
    <w:rsid w:val="00C80825"/>
    <w:rsid w:val="00C82805"/>
    <w:rsid w:val="00C82D71"/>
    <w:rsid w:val="00C84564"/>
    <w:rsid w:val="00C85897"/>
    <w:rsid w:val="00C86CC5"/>
    <w:rsid w:val="00C906E9"/>
    <w:rsid w:val="00C91272"/>
    <w:rsid w:val="00C915E8"/>
    <w:rsid w:val="00C94BCC"/>
    <w:rsid w:val="00C94ECA"/>
    <w:rsid w:val="00C9580A"/>
    <w:rsid w:val="00C95985"/>
    <w:rsid w:val="00C97AFF"/>
    <w:rsid w:val="00CA1037"/>
    <w:rsid w:val="00CA2D23"/>
    <w:rsid w:val="00CA7526"/>
    <w:rsid w:val="00CB0BC9"/>
    <w:rsid w:val="00CB27D6"/>
    <w:rsid w:val="00CB39B9"/>
    <w:rsid w:val="00CB7E1C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3DF8"/>
    <w:rsid w:val="00CE415D"/>
    <w:rsid w:val="00CE5142"/>
    <w:rsid w:val="00CE76B3"/>
    <w:rsid w:val="00CF0AD6"/>
    <w:rsid w:val="00CF0D64"/>
    <w:rsid w:val="00CF2EB0"/>
    <w:rsid w:val="00CF4C58"/>
    <w:rsid w:val="00CF4E95"/>
    <w:rsid w:val="00CF707A"/>
    <w:rsid w:val="00CF7502"/>
    <w:rsid w:val="00D006EB"/>
    <w:rsid w:val="00D028D2"/>
    <w:rsid w:val="00D038CA"/>
    <w:rsid w:val="00D03F9A"/>
    <w:rsid w:val="00D073E9"/>
    <w:rsid w:val="00D1137E"/>
    <w:rsid w:val="00D115A0"/>
    <w:rsid w:val="00D13472"/>
    <w:rsid w:val="00D14011"/>
    <w:rsid w:val="00D14F95"/>
    <w:rsid w:val="00D15775"/>
    <w:rsid w:val="00D174F5"/>
    <w:rsid w:val="00D20B1A"/>
    <w:rsid w:val="00D22028"/>
    <w:rsid w:val="00D22052"/>
    <w:rsid w:val="00D2376A"/>
    <w:rsid w:val="00D24597"/>
    <w:rsid w:val="00D24613"/>
    <w:rsid w:val="00D25C7A"/>
    <w:rsid w:val="00D27DEF"/>
    <w:rsid w:val="00D30360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6CB4"/>
    <w:rsid w:val="00D4757C"/>
    <w:rsid w:val="00D47BE9"/>
    <w:rsid w:val="00D47C3C"/>
    <w:rsid w:val="00D51B24"/>
    <w:rsid w:val="00D52D02"/>
    <w:rsid w:val="00D57D2B"/>
    <w:rsid w:val="00D61596"/>
    <w:rsid w:val="00D627C4"/>
    <w:rsid w:val="00D648D2"/>
    <w:rsid w:val="00D71691"/>
    <w:rsid w:val="00D7270A"/>
    <w:rsid w:val="00D74CAC"/>
    <w:rsid w:val="00D76078"/>
    <w:rsid w:val="00D76F76"/>
    <w:rsid w:val="00D81774"/>
    <w:rsid w:val="00D81F50"/>
    <w:rsid w:val="00D83AA4"/>
    <w:rsid w:val="00D83E18"/>
    <w:rsid w:val="00D87140"/>
    <w:rsid w:val="00D875C9"/>
    <w:rsid w:val="00D878A0"/>
    <w:rsid w:val="00D90170"/>
    <w:rsid w:val="00D9377B"/>
    <w:rsid w:val="00D93A1E"/>
    <w:rsid w:val="00D94BA1"/>
    <w:rsid w:val="00D96C63"/>
    <w:rsid w:val="00DA0A41"/>
    <w:rsid w:val="00DA13DE"/>
    <w:rsid w:val="00DA20EC"/>
    <w:rsid w:val="00DA327F"/>
    <w:rsid w:val="00DA50C4"/>
    <w:rsid w:val="00DA759D"/>
    <w:rsid w:val="00DB17B8"/>
    <w:rsid w:val="00DB1EA4"/>
    <w:rsid w:val="00DB5DB1"/>
    <w:rsid w:val="00DB693F"/>
    <w:rsid w:val="00DC1838"/>
    <w:rsid w:val="00DC2D28"/>
    <w:rsid w:val="00DC7A20"/>
    <w:rsid w:val="00DD02E9"/>
    <w:rsid w:val="00DD0AE4"/>
    <w:rsid w:val="00DD0EAE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43EE"/>
    <w:rsid w:val="00DE4499"/>
    <w:rsid w:val="00DE6ABD"/>
    <w:rsid w:val="00DE6E67"/>
    <w:rsid w:val="00DE7F9B"/>
    <w:rsid w:val="00DF1EF0"/>
    <w:rsid w:val="00DF2868"/>
    <w:rsid w:val="00DF35CF"/>
    <w:rsid w:val="00DF3DF7"/>
    <w:rsid w:val="00DF4270"/>
    <w:rsid w:val="00DF464D"/>
    <w:rsid w:val="00DF6713"/>
    <w:rsid w:val="00E02127"/>
    <w:rsid w:val="00E0229B"/>
    <w:rsid w:val="00E04B5D"/>
    <w:rsid w:val="00E05449"/>
    <w:rsid w:val="00E06304"/>
    <w:rsid w:val="00E11C0D"/>
    <w:rsid w:val="00E13E2E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1CAA"/>
    <w:rsid w:val="00E335DA"/>
    <w:rsid w:val="00E34B15"/>
    <w:rsid w:val="00E35DE7"/>
    <w:rsid w:val="00E36DC6"/>
    <w:rsid w:val="00E41E5F"/>
    <w:rsid w:val="00E42F79"/>
    <w:rsid w:val="00E43CBA"/>
    <w:rsid w:val="00E45349"/>
    <w:rsid w:val="00E45DDC"/>
    <w:rsid w:val="00E45F39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2AE6"/>
    <w:rsid w:val="00E833F8"/>
    <w:rsid w:val="00E83DBF"/>
    <w:rsid w:val="00E844BD"/>
    <w:rsid w:val="00E8520F"/>
    <w:rsid w:val="00E85335"/>
    <w:rsid w:val="00E85D01"/>
    <w:rsid w:val="00E87B73"/>
    <w:rsid w:val="00E9224F"/>
    <w:rsid w:val="00EA003A"/>
    <w:rsid w:val="00EA0317"/>
    <w:rsid w:val="00EA2D1E"/>
    <w:rsid w:val="00EA3B36"/>
    <w:rsid w:val="00EA5176"/>
    <w:rsid w:val="00EA6238"/>
    <w:rsid w:val="00EB039F"/>
    <w:rsid w:val="00EB2A29"/>
    <w:rsid w:val="00EB2A58"/>
    <w:rsid w:val="00EB2F04"/>
    <w:rsid w:val="00EB3043"/>
    <w:rsid w:val="00EB459D"/>
    <w:rsid w:val="00EB5698"/>
    <w:rsid w:val="00EB70DE"/>
    <w:rsid w:val="00EB78CD"/>
    <w:rsid w:val="00EC02C4"/>
    <w:rsid w:val="00EC1D63"/>
    <w:rsid w:val="00ED0225"/>
    <w:rsid w:val="00ED2373"/>
    <w:rsid w:val="00ED44A2"/>
    <w:rsid w:val="00ED54BF"/>
    <w:rsid w:val="00ED5CD8"/>
    <w:rsid w:val="00ED6454"/>
    <w:rsid w:val="00ED70DF"/>
    <w:rsid w:val="00ED7C47"/>
    <w:rsid w:val="00EE1484"/>
    <w:rsid w:val="00EE1EE6"/>
    <w:rsid w:val="00EE2307"/>
    <w:rsid w:val="00EE64C0"/>
    <w:rsid w:val="00EE7D7C"/>
    <w:rsid w:val="00EF4059"/>
    <w:rsid w:val="00F016E2"/>
    <w:rsid w:val="00F0232D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C22"/>
    <w:rsid w:val="00F25D98"/>
    <w:rsid w:val="00F300FB"/>
    <w:rsid w:val="00F306C2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545"/>
    <w:rsid w:val="00F50CE1"/>
    <w:rsid w:val="00F55D7F"/>
    <w:rsid w:val="00F56BB4"/>
    <w:rsid w:val="00F56BEB"/>
    <w:rsid w:val="00F600E0"/>
    <w:rsid w:val="00F606BB"/>
    <w:rsid w:val="00F6202F"/>
    <w:rsid w:val="00F62DC7"/>
    <w:rsid w:val="00F637E7"/>
    <w:rsid w:val="00F647A3"/>
    <w:rsid w:val="00F66DC6"/>
    <w:rsid w:val="00F73B16"/>
    <w:rsid w:val="00F73C9F"/>
    <w:rsid w:val="00F76C7B"/>
    <w:rsid w:val="00F81B12"/>
    <w:rsid w:val="00F83604"/>
    <w:rsid w:val="00F84BCD"/>
    <w:rsid w:val="00F87476"/>
    <w:rsid w:val="00F902ED"/>
    <w:rsid w:val="00F9049F"/>
    <w:rsid w:val="00F910F7"/>
    <w:rsid w:val="00F91B84"/>
    <w:rsid w:val="00F94287"/>
    <w:rsid w:val="00F96726"/>
    <w:rsid w:val="00F97A84"/>
    <w:rsid w:val="00FA1205"/>
    <w:rsid w:val="00FA2829"/>
    <w:rsid w:val="00FA3DC2"/>
    <w:rsid w:val="00FA3E43"/>
    <w:rsid w:val="00FA523A"/>
    <w:rsid w:val="00FA6783"/>
    <w:rsid w:val="00FA6A31"/>
    <w:rsid w:val="00FB23FF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1F75"/>
    <w:rsid w:val="00FE22F4"/>
    <w:rsid w:val="00FE38EE"/>
    <w:rsid w:val="00FE4C02"/>
    <w:rsid w:val="00FE65CA"/>
    <w:rsid w:val="00FE6F84"/>
    <w:rsid w:val="00FF09FF"/>
    <w:rsid w:val="00FF0B97"/>
    <w:rsid w:val="00FF1E38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70D4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2C563-6616-4C0D-A0E5-ACA75A033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1443</Words>
  <Characters>8231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9655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Abdul Rasheed M D</cp:lastModifiedBy>
  <cp:revision>2</cp:revision>
  <cp:lastPrinted>1900-01-01T00:00:00Z</cp:lastPrinted>
  <dcterms:created xsi:type="dcterms:W3CDTF">2025-09-03T08:49:00Z</dcterms:created>
  <dcterms:modified xsi:type="dcterms:W3CDTF">2025-09-03T08:49:00Z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