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0A64B0" w14:textId="77777777" w:rsidR="0017242B" w:rsidRDefault="0017242B" w:rsidP="001724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R5s250274</w:t>
        </w:r>
      </w:fldSimple>
    </w:p>
    <w:p w14:paraId="4BC57BCB" w14:textId="77777777" w:rsidR="0017242B" w:rsidRDefault="0017242B" w:rsidP="0017242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7242B" w14:paraId="7612835C" w14:textId="77777777" w:rsidTr="005945A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2AFC00" w14:textId="77777777" w:rsidR="0017242B" w:rsidRDefault="0017242B" w:rsidP="005945A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7242B" w14:paraId="0641168E" w14:textId="77777777" w:rsidTr="005945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4647E6" w14:textId="77777777" w:rsidR="0017242B" w:rsidRDefault="0017242B" w:rsidP="005945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7242B" w14:paraId="5FD125B4" w14:textId="77777777" w:rsidTr="005945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AEA74" w14:textId="77777777" w:rsidR="0017242B" w:rsidRDefault="0017242B" w:rsidP="00594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242B" w14:paraId="129689BE" w14:textId="77777777" w:rsidTr="005945AA">
        <w:tc>
          <w:tcPr>
            <w:tcW w:w="142" w:type="dxa"/>
            <w:tcBorders>
              <w:left w:val="single" w:sz="4" w:space="0" w:color="auto"/>
            </w:tcBorders>
          </w:tcPr>
          <w:p w14:paraId="75A041C1" w14:textId="77777777" w:rsidR="0017242B" w:rsidRDefault="0017242B" w:rsidP="005945A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078160" w14:textId="77777777" w:rsidR="0017242B" w:rsidRPr="00410371" w:rsidRDefault="0017242B" w:rsidP="005945A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5AFB07E1" w14:textId="77777777" w:rsidR="0017242B" w:rsidRDefault="0017242B" w:rsidP="005945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6A31EE" w14:textId="77777777" w:rsidR="0017242B" w:rsidRPr="00410371" w:rsidRDefault="0017242B" w:rsidP="005945A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3716</w:t>
              </w:r>
            </w:fldSimple>
          </w:p>
        </w:tc>
        <w:tc>
          <w:tcPr>
            <w:tcW w:w="709" w:type="dxa"/>
          </w:tcPr>
          <w:p w14:paraId="640A6694" w14:textId="77777777" w:rsidR="0017242B" w:rsidRDefault="0017242B" w:rsidP="005945A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0E23FD" w14:textId="77777777" w:rsidR="0017242B" w:rsidRPr="00410371" w:rsidRDefault="0017242B" w:rsidP="005945A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F879425" w14:textId="77777777" w:rsidR="0017242B" w:rsidRDefault="0017242B" w:rsidP="005945A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4B5DBC" w14:textId="77777777" w:rsidR="0017242B" w:rsidRPr="00410371" w:rsidRDefault="0017242B" w:rsidP="005945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57A660" w14:textId="77777777" w:rsidR="0017242B" w:rsidRDefault="0017242B" w:rsidP="005945AA">
            <w:pPr>
              <w:pStyle w:val="CRCoverPage"/>
              <w:spacing w:after="0"/>
              <w:rPr>
                <w:noProof/>
              </w:rPr>
            </w:pPr>
          </w:p>
        </w:tc>
      </w:tr>
      <w:tr w:rsidR="0017242B" w14:paraId="0A6630FB" w14:textId="77777777" w:rsidTr="005945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2F01D6" w14:textId="77777777" w:rsidR="0017242B" w:rsidRDefault="0017242B" w:rsidP="005945AA">
            <w:pPr>
              <w:pStyle w:val="CRCoverPage"/>
              <w:spacing w:after="0"/>
              <w:rPr>
                <w:noProof/>
              </w:rPr>
            </w:pPr>
          </w:p>
        </w:tc>
      </w:tr>
      <w:tr w:rsidR="0017242B" w14:paraId="63403F4D" w14:textId="77777777" w:rsidTr="005945A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71D68B" w14:textId="77777777" w:rsidR="0017242B" w:rsidRPr="00F25D98" w:rsidRDefault="0017242B" w:rsidP="005945A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7242B" w14:paraId="7240821B" w14:textId="77777777" w:rsidTr="005945AA">
        <w:tc>
          <w:tcPr>
            <w:tcW w:w="9641" w:type="dxa"/>
            <w:gridSpan w:val="9"/>
          </w:tcPr>
          <w:p w14:paraId="32C95EA4" w14:textId="77777777" w:rsidR="0017242B" w:rsidRDefault="0017242B" w:rsidP="00594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CC3F6B" w14:textId="77777777" w:rsidR="0017242B" w:rsidRDefault="0017242B" w:rsidP="001724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7242B" w14:paraId="377F95DA" w14:textId="77777777" w:rsidTr="005945AA">
        <w:tc>
          <w:tcPr>
            <w:tcW w:w="2835" w:type="dxa"/>
          </w:tcPr>
          <w:p w14:paraId="49A9BE38" w14:textId="77777777" w:rsidR="0017242B" w:rsidRDefault="0017242B" w:rsidP="005945A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FF335BA" w14:textId="77777777" w:rsidR="0017242B" w:rsidRDefault="0017242B" w:rsidP="005945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60C9B6" w14:textId="77777777" w:rsidR="0017242B" w:rsidRDefault="0017242B" w:rsidP="005945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26F3E1" w14:textId="77777777" w:rsidR="0017242B" w:rsidRDefault="0017242B" w:rsidP="005945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66D163" w14:textId="77777777" w:rsidR="0017242B" w:rsidRDefault="0017242B" w:rsidP="005945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C7B923E" w14:textId="77777777" w:rsidR="0017242B" w:rsidRDefault="0017242B" w:rsidP="005945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A60EBD" w14:textId="77777777" w:rsidR="0017242B" w:rsidRDefault="0017242B" w:rsidP="005945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906E09" w14:textId="77777777" w:rsidR="0017242B" w:rsidRDefault="0017242B" w:rsidP="005945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DA0F09" w14:textId="77777777" w:rsidR="0017242B" w:rsidRDefault="0017242B" w:rsidP="005945A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4A48DE9" w14:textId="77777777" w:rsidR="0017242B" w:rsidRDefault="0017242B" w:rsidP="0017242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7242B" w14:paraId="12D55E26" w14:textId="77777777" w:rsidTr="005945AA">
        <w:tc>
          <w:tcPr>
            <w:tcW w:w="9640" w:type="dxa"/>
            <w:gridSpan w:val="11"/>
          </w:tcPr>
          <w:p w14:paraId="27E4E296" w14:textId="77777777" w:rsidR="0017242B" w:rsidRDefault="0017242B" w:rsidP="00594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242B" w14:paraId="16361F77" w14:textId="77777777" w:rsidTr="005945A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89A07D" w14:textId="77777777" w:rsidR="0017242B" w:rsidRDefault="0017242B" w:rsidP="005945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DE963B" w14:textId="77777777" w:rsidR="0017242B" w:rsidRDefault="0017242B" w:rsidP="005945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NTN testcase 7.1.2.3.9a</w:t>
              </w:r>
            </w:fldSimple>
          </w:p>
        </w:tc>
      </w:tr>
      <w:tr w:rsidR="0017242B" w14:paraId="20F6BD30" w14:textId="77777777" w:rsidTr="005945AA">
        <w:tc>
          <w:tcPr>
            <w:tcW w:w="1843" w:type="dxa"/>
            <w:tcBorders>
              <w:left w:val="single" w:sz="4" w:space="0" w:color="auto"/>
            </w:tcBorders>
          </w:tcPr>
          <w:p w14:paraId="3561DD64" w14:textId="77777777" w:rsidR="0017242B" w:rsidRDefault="0017242B" w:rsidP="005945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7711E9" w14:textId="77777777" w:rsidR="0017242B" w:rsidRDefault="0017242B" w:rsidP="00594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242B" w14:paraId="42CA257E" w14:textId="77777777" w:rsidTr="005945AA">
        <w:tc>
          <w:tcPr>
            <w:tcW w:w="1843" w:type="dxa"/>
            <w:tcBorders>
              <w:left w:val="single" w:sz="4" w:space="0" w:color="auto"/>
            </w:tcBorders>
          </w:tcPr>
          <w:p w14:paraId="34C48DFD" w14:textId="77777777" w:rsidR="0017242B" w:rsidRDefault="0017242B" w:rsidP="005945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87FB8C" w14:textId="77777777" w:rsidR="0017242B" w:rsidRDefault="0017242B" w:rsidP="005945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17242B" w14:paraId="138A4554" w14:textId="77777777" w:rsidTr="005945AA">
        <w:tc>
          <w:tcPr>
            <w:tcW w:w="1843" w:type="dxa"/>
            <w:tcBorders>
              <w:left w:val="single" w:sz="4" w:space="0" w:color="auto"/>
            </w:tcBorders>
          </w:tcPr>
          <w:p w14:paraId="600D2185" w14:textId="77777777" w:rsidR="0017242B" w:rsidRDefault="0017242B" w:rsidP="005945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CBE7D8" w14:textId="0380FE64" w:rsidR="0017242B" w:rsidRDefault="0017242B" w:rsidP="005945A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7242B" w14:paraId="392F4A17" w14:textId="77777777" w:rsidTr="005945AA">
        <w:tc>
          <w:tcPr>
            <w:tcW w:w="1843" w:type="dxa"/>
            <w:tcBorders>
              <w:left w:val="single" w:sz="4" w:space="0" w:color="auto"/>
            </w:tcBorders>
          </w:tcPr>
          <w:p w14:paraId="3A9264BC" w14:textId="77777777" w:rsidR="0017242B" w:rsidRDefault="0017242B" w:rsidP="005945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2F4323" w14:textId="77777777" w:rsidR="0017242B" w:rsidRDefault="0017242B" w:rsidP="00594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242B" w14:paraId="0457000A" w14:textId="77777777" w:rsidTr="005945AA">
        <w:tc>
          <w:tcPr>
            <w:tcW w:w="1843" w:type="dxa"/>
            <w:tcBorders>
              <w:left w:val="single" w:sz="4" w:space="0" w:color="auto"/>
            </w:tcBorders>
          </w:tcPr>
          <w:p w14:paraId="663A2CEB" w14:textId="77777777" w:rsidR="0017242B" w:rsidRDefault="0017242B" w:rsidP="005945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DA2808" w14:textId="77777777" w:rsidR="0017242B" w:rsidRDefault="0017242B" w:rsidP="005945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C3EB3FE" w14:textId="77777777" w:rsidR="0017242B" w:rsidRDefault="0017242B" w:rsidP="005945A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8BDF20" w14:textId="77777777" w:rsidR="0017242B" w:rsidRDefault="0017242B" w:rsidP="005945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FBD63F" w14:textId="77777777" w:rsidR="0017242B" w:rsidRDefault="0017242B" w:rsidP="005945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2025-07-10</w:t>
              </w:r>
            </w:fldSimple>
          </w:p>
        </w:tc>
      </w:tr>
      <w:tr w:rsidR="0017242B" w14:paraId="4AA4F07E" w14:textId="77777777" w:rsidTr="005945AA">
        <w:tc>
          <w:tcPr>
            <w:tcW w:w="1843" w:type="dxa"/>
            <w:tcBorders>
              <w:left w:val="single" w:sz="4" w:space="0" w:color="auto"/>
            </w:tcBorders>
          </w:tcPr>
          <w:p w14:paraId="18A9283F" w14:textId="77777777" w:rsidR="0017242B" w:rsidRDefault="0017242B" w:rsidP="005945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79BD99" w14:textId="77777777" w:rsidR="0017242B" w:rsidRDefault="0017242B" w:rsidP="00594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6B5FB6" w14:textId="77777777" w:rsidR="0017242B" w:rsidRDefault="0017242B" w:rsidP="00594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43ADC0" w14:textId="77777777" w:rsidR="0017242B" w:rsidRDefault="0017242B" w:rsidP="00594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6D500E" w14:textId="77777777" w:rsidR="0017242B" w:rsidRDefault="0017242B" w:rsidP="00594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242B" w14:paraId="23813B65" w14:textId="77777777" w:rsidTr="005945A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AAEF96" w14:textId="77777777" w:rsidR="0017242B" w:rsidRDefault="0017242B" w:rsidP="005945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B610DB" w14:textId="77777777" w:rsidR="0017242B" w:rsidRDefault="0017242B" w:rsidP="005945A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B1605A" w14:textId="77777777" w:rsidR="0017242B" w:rsidRDefault="0017242B" w:rsidP="005945A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CA186A" w14:textId="77777777" w:rsidR="0017242B" w:rsidRDefault="0017242B" w:rsidP="005945A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176B6E" w14:textId="77777777" w:rsidR="0017242B" w:rsidRDefault="0017242B" w:rsidP="005945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7242B" w14:paraId="723D628E" w14:textId="77777777" w:rsidTr="005945A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D062C4" w14:textId="77777777" w:rsidR="0017242B" w:rsidRDefault="0017242B" w:rsidP="005945A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69C135" w14:textId="77777777" w:rsidR="0017242B" w:rsidRDefault="0017242B" w:rsidP="005945A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25FD73" w14:textId="77777777" w:rsidR="0017242B" w:rsidRDefault="0017242B" w:rsidP="005945A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78ED89" w14:textId="77777777" w:rsidR="0017242B" w:rsidRPr="007C2097" w:rsidRDefault="0017242B" w:rsidP="005945A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7242B" w14:paraId="5510CF6E" w14:textId="77777777" w:rsidTr="005945AA">
        <w:tc>
          <w:tcPr>
            <w:tcW w:w="1843" w:type="dxa"/>
          </w:tcPr>
          <w:p w14:paraId="37FACDDC" w14:textId="77777777" w:rsidR="0017242B" w:rsidRDefault="0017242B" w:rsidP="005945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B83688" w14:textId="77777777" w:rsidR="0017242B" w:rsidRDefault="0017242B" w:rsidP="00594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242B" w14:paraId="7C1AA744" w14:textId="77777777" w:rsidTr="005945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F28881" w14:textId="77777777" w:rsidR="0017242B" w:rsidRDefault="0017242B" w:rsidP="00172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73D827" w14:textId="77777777" w:rsidR="0017242B" w:rsidRDefault="0017242B" w:rsidP="0017242B">
            <w:pPr>
              <w:pStyle w:val="CRCoverPage"/>
              <w:spacing w:after="0"/>
              <w:rPr>
                <w:noProof/>
                <w:lang w:eastAsia="zh-CN"/>
              </w:rPr>
            </w:pPr>
            <w:r w:rsidRPr="00FE4B91">
              <w:rPr>
                <w:noProof/>
                <w:lang w:eastAsia="zh-CN"/>
              </w:rPr>
              <w:t xml:space="preserve">According to </w:t>
            </w:r>
            <w:r>
              <w:rPr>
                <w:noProof/>
                <w:lang w:eastAsia="zh-CN"/>
              </w:rPr>
              <w:t>38.523-1 Table 7.1.2.3.9a.3.2-1, at Step 2 a timer of 2s is started to check TP1.</w:t>
            </w:r>
          </w:p>
          <w:p w14:paraId="31380C90" w14:textId="77777777" w:rsidR="0017242B" w:rsidRDefault="0017242B" w:rsidP="0017242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At Step 3 of the same Table, another timer of 2200ms is started from Step 1.</w:t>
            </w:r>
          </w:p>
          <w:p w14:paraId="4E46B33A" w14:textId="685F5481" w:rsidR="0017242B" w:rsidRDefault="0017242B" w:rsidP="0017242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Out of the 2200 ms (2.2s), 2s are already elapsed at Step 2, but the TTCN implementation at Step 3 is not taking this into account. </w:t>
            </w:r>
          </w:p>
          <w:p w14:paraId="09568A6C" w14:textId="77777777" w:rsidR="0017242B" w:rsidRDefault="0017242B" w:rsidP="0017242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36B72A9" w14:textId="5808F63F" w:rsidR="0017242B" w:rsidRDefault="0017242B" w:rsidP="001724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This needs to be corrected.</w:t>
            </w:r>
          </w:p>
        </w:tc>
      </w:tr>
      <w:tr w:rsidR="0017242B" w14:paraId="05BD1817" w14:textId="77777777" w:rsidTr="005945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8FDA69" w14:textId="77777777" w:rsidR="0017242B" w:rsidRDefault="0017242B" w:rsidP="001724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BAA79E" w14:textId="77777777" w:rsidR="0017242B" w:rsidRDefault="0017242B" w:rsidP="001724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242B" w14:paraId="075C8808" w14:textId="77777777" w:rsidTr="005945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1ECF8" w14:textId="77777777" w:rsidR="0017242B" w:rsidRDefault="0017242B" w:rsidP="00172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FCABED" w14:textId="6ADBC4BF" w:rsidR="0017242B" w:rsidRDefault="0017242B" w:rsidP="001724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  <w:lang w:eastAsia="zh-CN"/>
              </w:rPr>
              <w:t>At step3, c</w:t>
            </w:r>
            <w:r>
              <w:rPr>
                <w:rFonts w:hint="eastAsia"/>
                <w:color w:val="000000"/>
                <w:lang w:eastAsia="zh-CN"/>
              </w:rPr>
              <w:t>orrect the</w:t>
            </w:r>
            <w:r>
              <w:rPr>
                <w:color w:val="000000"/>
                <w:lang w:eastAsia="zh-CN"/>
              </w:rPr>
              <w:t xml:space="preserve"> </w:t>
            </w:r>
            <w:r>
              <w:rPr>
                <w:rFonts w:hint="eastAsia"/>
                <w:color w:val="000000"/>
                <w:lang w:eastAsia="zh-CN"/>
              </w:rPr>
              <w:t>value</w:t>
            </w:r>
            <w:r>
              <w:rPr>
                <w:color w:val="000000"/>
                <w:lang w:eastAsia="zh-CN"/>
              </w:rPr>
              <w:t>, which need to subtract, from</w:t>
            </w:r>
            <w:r>
              <w:rPr>
                <w:rFonts w:hint="eastAsia"/>
                <w:color w:val="000000"/>
                <w:lang w:eastAsia="zh-CN"/>
              </w:rPr>
              <w:t xml:space="preserve"> </w:t>
            </w:r>
            <w:r>
              <w:rPr>
                <w:color w:val="000000"/>
                <w:lang w:eastAsia="zh-CN"/>
              </w:rPr>
              <w:t xml:space="preserve">1.0 to </w:t>
            </w:r>
            <w:r>
              <w:rPr>
                <w:rFonts w:hint="eastAsia"/>
                <w:color w:val="000000"/>
                <w:lang w:eastAsia="zh-CN"/>
              </w:rPr>
              <w:t>2</w:t>
            </w:r>
            <w:r>
              <w:rPr>
                <w:color w:val="000000"/>
                <w:lang w:eastAsia="en-GB"/>
              </w:rPr>
              <w:t>.0.</w:t>
            </w:r>
          </w:p>
        </w:tc>
      </w:tr>
      <w:tr w:rsidR="0017242B" w14:paraId="5E858A4C" w14:textId="77777777" w:rsidTr="005945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B41B9" w14:textId="77777777" w:rsidR="0017242B" w:rsidRDefault="0017242B" w:rsidP="001724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750D22" w14:textId="77777777" w:rsidR="0017242B" w:rsidRDefault="0017242B" w:rsidP="001724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242B" w14:paraId="5A0D528B" w14:textId="77777777" w:rsidTr="005945A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17613F" w14:textId="77777777" w:rsidR="0017242B" w:rsidRDefault="0017242B" w:rsidP="00172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FA8D58" w14:textId="0C17C8E1" w:rsidR="0017242B" w:rsidRDefault="0017242B" w:rsidP="0017242B">
            <w:pPr>
              <w:pStyle w:val="CRCoverPage"/>
              <w:spacing w:after="0"/>
              <w:ind w:left="100"/>
              <w:rPr>
                <w:noProof/>
              </w:rPr>
            </w:pPr>
            <w:r w:rsidRPr="00502136">
              <w:rPr>
                <w:noProof/>
                <w:lang w:eastAsia="zh-CN"/>
              </w:rPr>
              <w:t>A conformant UE shall fail the testcase</w:t>
            </w:r>
          </w:p>
        </w:tc>
      </w:tr>
      <w:tr w:rsidR="0017242B" w14:paraId="6DD80C39" w14:textId="77777777" w:rsidTr="005945AA">
        <w:tc>
          <w:tcPr>
            <w:tcW w:w="2694" w:type="dxa"/>
            <w:gridSpan w:val="2"/>
          </w:tcPr>
          <w:p w14:paraId="4C2475B6" w14:textId="77777777" w:rsidR="0017242B" w:rsidRDefault="0017242B" w:rsidP="001724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C4B171" w14:textId="77777777" w:rsidR="0017242B" w:rsidRDefault="0017242B" w:rsidP="001724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242B" w14:paraId="5DFA3EC4" w14:textId="77777777" w:rsidTr="005945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59CE30" w14:textId="77777777" w:rsidR="0017242B" w:rsidRDefault="0017242B" w:rsidP="00172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47B511" w14:textId="07820C06" w:rsidR="0017242B" w:rsidRDefault="0017242B" w:rsidP="001724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7.1.2.3.9a.NR5GC</w:t>
            </w:r>
          </w:p>
        </w:tc>
      </w:tr>
      <w:tr w:rsidR="0017242B" w14:paraId="08566EF5" w14:textId="77777777" w:rsidTr="005945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6CD20" w14:textId="77777777" w:rsidR="0017242B" w:rsidRDefault="0017242B" w:rsidP="001724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8425C" w14:textId="77777777" w:rsidR="0017242B" w:rsidRDefault="0017242B" w:rsidP="001724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242B" w14:paraId="57180447" w14:textId="77777777" w:rsidTr="005945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B74EF" w14:textId="77777777" w:rsidR="0017242B" w:rsidRDefault="0017242B" w:rsidP="00172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F1DD0D" w14:textId="77777777" w:rsidR="0017242B" w:rsidRDefault="0017242B" w:rsidP="001724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BA08AC" w14:textId="77777777" w:rsidR="0017242B" w:rsidRDefault="0017242B" w:rsidP="001724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EB9D3A" w14:textId="77777777" w:rsidR="0017242B" w:rsidRDefault="0017242B" w:rsidP="001724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FBA5E4" w14:textId="77777777" w:rsidR="0017242B" w:rsidRDefault="0017242B" w:rsidP="001724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242B" w14:paraId="4B6A5423" w14:textId="77777777" w:rsidTr="005945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8F993" w14:textId="77777777" w:rsidR="0017242B" w:rsidRDefault="0017242B" w:rsidP="00172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3B57D2" w14:textId="77777777" w:rsidR="0017242B" w:rsidRDefault="0017242B" w:rsidP="001724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4B77B" w14:textId="78055763" w:rsidR="0017242B" w:rsidRDefault="0017242B" w:rsidP="001724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1FB941" w14:textId="77777777" w:rsidR="0017242B" w:rsidRDefault="0017242B" w:rsidP="001724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2EF12" w14:textId="06ABEF70" w:rsidR="0017242B" w:rsidRDefault="0017242B" w:rsidP="001724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242B" w14:paraId="31F1918D" w14:textId="77777777" w:rsidTr="005945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2AB14F" w14:textId="77777777" w:rsidR="0017242B" w:rsidRDefault="0017242B" w:rsidP="001724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E10170" w14:textId="77777777" w:rsidR="0017242B" w:rsidRDefault="0017242B" w:rsidP="001724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0E215" w14:textId="7FF65B82" w:rsidR="0017242B" w:rsidRDefault="0017242B" w:rsidP="001724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EE028A" w14:textId="77777777" w:rsidR="0017242B" w:rsidRDefault="0017242B" w:rsidP="001724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E449D7" w14:textId="0D0D5C81" w:rsidR="0017242B" w:rsidRDefault="0017242B" w:rsidP="001724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242B" w14:paraId="7CF35AC1" w14:textId="77777777" w:rsidTr="005945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99CE6" w14:textId="77777777" w:rsidR="0017242B" w:rsidRDefault="0017242B" w:rsidP="001724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B4F2C1" w14:textId="77777777" w:rsidR="0017242B" w:rsidRDefault="0017242B" w:rsidP="001724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D1AFBA" w14:textId="292195D2" w:rsidR="0017242B" w:rsidRDefault="0017242B" w:rsidP="001724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4F55B3" w14:textId="77777777" w:rsidR="0017242B" w:rsidRDefault="0017242B" w:rsidP="001724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9799C8" w14:textId="54A278E9" w:rsidR="0017242B" w:rsidRDefault="0017242B" w:rsidP="001724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242B" w14:paraId="00C9369D" w14:textId="77777777" w:rsidTr="005945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ED9ACC" w14:textId="77777777" w:rsidR="0017242B" w:rsidRDefault="0017242B" w:rsidP="001724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58412E" w14:textId="77777777" w:rsidR="0017242B" w:rsidRDefault="0017242B" w:rsidP="0017242B">
            <w:pPr>
              <w:pStyle w:val="CRCoverPage"/>
              <w:spacing w:after="0"/>
              <w:rPr>
                <w:noProof/>
              </w:rPr>
            </w:pPr>
          </w:p>
        </w:tc>
      </w:tr>
      <w:tr w:rsidR="0017242B" w14:paraId="60E2C4DA" w14:textId="77777777" w:rsidTr="005945A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40E1A7" w14:textId="77777777" w:rsidR="0017242B" w:rsidRDefault="0017242B" w:rsidP="00172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D9B7C" w14:textId="77777777" w:rsidR="0017242B" w:rsidRDefault="0017242B" w:rsidP="001724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7242B" w:rsidRPr="008863B9" w14:paraId="37C66C0B" w14:textId="77777777" w:rsidTr="005945A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A6D31B" w14:textId="77777777" w:rsidR="0017242B" w:rsidRPr="008863B9" w:rsidRDefault="0017242B" w:rsidP="00172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FDB2EF" w14:textId="77777777" w:rsidR="0017242B" w:rsidRPr="008863B9" w:rsidRDefault="0017242B" w:rsidP="0017242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242B" w14:paraId="1297DC14" w14:textId="77777777" w:rsidTr="005945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2BA727" w14:textId="77777777" w:rsidR="0017242B" w:rsidRDefault="0017242B" w:rsidP="00172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B8761B" w14:textId="77777777" w:rsidR="0017242B" w:rsidRDefault="0017242B" w:rsidP="001724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CB0BD13" w14:textId="77777777" w:rsidR="002843D4" w:rsidRDefault="002843D4" w:rsidP="002843D4">
      <w:pPr>
        <w:pStyle w:val="CRCoverPage"/>
        <w:spacing w:after="0"/>
        <w:rPr>
          <w:noProof/>
          <w:sz w:val="8"/>
          <w:szCs w:val="8"/>
        </w:rPr>
      </w:pPr>
    </w:p>
    <w:p w14:paraId="33526EED" w14:textId="77777777" w:rsidR="002843D4" w:rsidRDefault="002843D4" w:rsidP="002843D4">
      <w:pPr>
        <w:rPr>
          <w:noProof/>
        </w:rPr>
      </w:pPr>
    </w:p>
    <w:p w14:paraId="7C76389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05FAA4C" w14:textId="77777777" w:rsidR="00446488" w:rsidRPr="00D83A7A" w:rsidRDefault="00446488" w:rsidP="00446488">
      <w:pPr>
        <w:pStyle w:val="Titel"/>
        <w:jc w:val="left"/>
        <w:rPr>
          <w:rStyle w:val="Hervorhebung"/>
          <w:rFonts w:ascii="Arial" w:hAnsi="Arial" w:cs="Arial"/>
          <w:i w:val="0"/>
          <w:lang w:eastAsia="en-GB"/>
        </w:rPr>
      </w:pPr>
      <w:bookmarkStart w:id="1" w:name="_Toc203054538"/>
      <w:r w:rsidRPr="00D83A7A">
        <w:rPr>
          <w:rStyle w:val="Hervorhebung"/>
          <w:rFonts w:ascii="Arial" w:hAnsi="Arial" w:cs="Arial"/>
          <w:i w:val="0"/>
        </w:rPr>
        <w:t>Table of Contents</w:t>
      </w:r>
      <w:bookmarkEnd w:id="1"/>
    </w:p>
    <w:p w14:paraId="1D0BF593" w14:textId="11C94200" w:rsidR="0021148E" w:rsidRDefault="00446488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</w:pPr>
      <w:r>
        <w:rPr>
          <w:rFonts w:cs="Arial"/>
        </w:rPr>
        <w:lastRenderedPageBreak/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1148E" w:rsidRPr="003D048A">
        <w:rPr>
          <w:rFonts w:ascii="Arial" w:hAnsi="Arial" w:cs="Arial"/>
          <w:iCs/>
        </w:rPr>
        <w:t>Table of Contents</w:t>
      </w:r>
      <w:r w:rsidR="0021148E">
        <w:tab/>
      </w:r>
      <w:r w:rsidR="0021148E">
        <w:fldChar w:fldCharType="begin"/>
      </w:r>
      <w:r w:rsidR="0021148E">
        <w:instrText xml:space="preserve"> PAGEREF _Toc203054538 \h </w:instrText>
      </w:r>
      <w:r w:rsidR="0021148E">
        <w:fldChar w:fldCharType="separate"/>
      </w:r>
      <w:r w:rsidR="0021148E">
        <w:t>1</w:t>
      </w:r>
      <w:r w:rsidR="0021148E">
        <w:fldChar w:fldCharType="end"/>
      </w:r>
    </w:p>
    <w:p w14:paraId="6ED8D966" w14:textId="16A3E2E8" w:rsidR="0021148E" w:rsidRDefault="0021148E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</w:pPr>
      <w:r w:rsidRPr="003D048A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ab/>
      </w:r>
      <w:r w:rsidRPr="003D048A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_Toc203054539 \h </w:instrText>
      </w:r>
      <w:r>
        <w:fldChar w:fldCharType="separate"/>
      </w:r>
      <w:r>
        <w:t>3</w:t>
      </w:r>
      <w:r>
        <w:fldChar w:fldCharType="end"/>
      </w:r>
    </w:p>
    <w:p w14:paraId="10190575" w14:textId="5BB46ED7" w:rsidR="0021148E" w:rsidRDefault="0021148E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</w:pPr>
      <w:r w:rsidRPr="003D048A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ab/>
      </w:r>
      <w:r w:rsidRPr="003D048A">
        <w:rPr>
          <w:rFonts w:cs="Arial"/>
          <w:b/>
        </w:rPr>
        <w:t>Corrections required to test case 7.1.2.3.9a</w:t>
      </w:r>
      <w:r>
        <w:tab/>
      </w:r>
      <w:r>
        <w:fldChar w:fldCharType="begin"/>
      </w:r>
      <w:r>
        <w:instrText xml:space="preserve"> PAGEREF _Toc203054540 \h </w:instrText>
      </w:r>
      <w:r>
        <w:fldChar w:fldCharType="separate"/>
      </w:r>
      <w:r>
        <w:t>4</w:t>
      </w:r>
      <w:r>
        <w:fldChar w:fldCharType="end"/>
      </w:r>
    </w:p>
    <w:p w14:paraId="2AF32675" w14:textId="3EFE73D4" w:rsidR="0021148E" w:rsidRDefault="0021148E">
      <w:pPr>
        <w:pStyle w:val="Verzeichnis2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</w:pPr>
      <w:r w:rsidRPr="003D048A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ab/>
      </w:r>
      <w:r w:rsidRPr="003D048A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_Toc203054541 \h </w:instrText>
      </w:r>
      <w:r>
        <w:fldChar w:fldCharType="separate"/>
      </w:r>
      <w:r>
        <w:t>4</w:t>
      </w:r>
      <w:r>
        <w:fldChar w:fldCharType="end"/>
      </w:r>
    </w:p>
    <w:p w14:paraId="74B05B1D" w14:textId="4D171EE2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2CA46FD5" w14:textId="77777777" w:rsidR="00446488" w:rsidRPr="00E24250" w:rsidRDefault="00446488" w:rsidP="00E24250">
      <w:pPr>
        <w:pStyle w:val="berschrift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203054539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3B630171" w14:textId="65F9EEE6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essencial changes needed to correct problems in the</w:t>
      </w:r>
      <w:r w:rsidR="00447BC2">
        <w:rPr>
          <w:rFonts w:cs="Arial"/>
        </w:rPr>
        <w:t xml:space="preserve"> ATS iwd-TTCN3-B2025-06_D25wk24</w:t>
      </w:r>
      <w:r>
        <w:rPr>
          <w:rFonts w:cs="Arial"/>
        </w:rPr>
        <w:t xml:space="preserve"> </w:t>
      </w:r>
      <w:r w:rsidR="00447BC2" w:rsidRPr="00E12CDE">
        <w:t>related to the title of this CR</w:t>
      </w:r>
      <w:r w:rsidR="00EA6E0A">
        <w:rPr>
          <w:rFonts w:cs="Arial"/>
        </w:rPr>
        <w:t>.</w:t>
      </w:r>
    </w:p>
    <w:p w14:paraId="55AE2A14" w14:textId="77777777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D06424">
        <w:rPr>
          <w:rFonts w:cs="Arial"/>
          <w:sz w:val="24"/>
          <w:lang w:eastAsia="ja-JP"/>
        </w:rPr>
        <w:t>Parikshit Bhise</w:t>
      </w:r>
    </w:p>
    <w:p w14:paraId="1591370E" w14:textId="77777777" w:rsidR="00462B15" w:rsidRPr="00537E97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szCs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hyperlink r:id="rId12" w:history="1">
        <w:r w:rsidR="00D06424" w:rsidRPr="009C2E8A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="00F30F52" w:rsidRPr="00F30F52">
        <w:rPr>
          <w:rFonts w:cs="Arial"/>
          <w:sz w:val="24"/>
          <w:lang w:eastAsia="ja-JP"/>
        </w:rPr>
        <w:t xml:space="preserve"> </w:t>
      </w:r>
      <w:r w:rsidR="00537E97">
        <w:rPr>
          <w:rFonts w:cs="Arial"/>
          <w:sz w:val="24"/>
          <w:lang w:eastAsia="ja-JP"/>
        </w:rPr>
        <w:tab/>
      </w:r>
    </w:p>
    <w:p w14:paraId="7EF9DC3D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2EB5F0CF" w14:textId="77777777" w:rsidR="00435419" w:rsidRDefault="00435419">
      <w:pPr>
        <w:spacing w:after="0"/>
      </w:pPr>
      <w:r>
        <w:br w:type="page"/>
      </w:r>
    </w:p>
    <w:p w14:paraId="14E40680" w14:textId="77777777" w:rsidR="00446488" w:rsidRDefault="00446488" w:rsidP="00446488"/>
    <w:p w14:paraId="0ADA130D" w14:textId="63C37BA9" w:rsidR="00446488" w:rsidRPr="00E24250" w:rsidRDefault="00446488" w:rsidP="00E24250">
      <w:pPr>
        <w:pStyle w:val="berschrift1"/>
        <w:numPr>
          <w:ilvl w:val="0"/>
          <w:numId w:val="2"/>
        </w:numPr>
        <w:autoSpaceDN w:val="0"/>
        <w:rPr>
          <w:rFonts w:cs="Arial"/>
          <w:b/>
        </w:rPr>
      </w:pPr>
      <w:bookmarkStart w:id="4" w:name="_Toc122434488"/>
      <w:bookmarkStart w:id="5" w:name="_Toc295288959"/>
      <w:bookmarkStart w:id="6" w:name="_Toc203054540"/>
      <w:r w:rsidRPr="00E24250">
        <w:rPr>
          <w:rFonts w:cs="Arial"/>
          <w:b/>
        </w:rPr>
        <w:t>Corrections required</w:t>
      </w:r>
      <w:bookmarkEnd w:id="4"/>
      <w:bookmarkEnd w:id="5"/>
      <w:r w:rsidR="004642F4">
        <w:rPr>
          <w:rFonts w:cs="Arial"/>
          <w:b/>
        </w:rPr>
        <w:t xml:space="preserve"> to test case </w:t>
      </w:r>
      <w:r w:rsidR="004D76ED">
        <w:rPr>
          <w:rFonts w:cs="Arial"/>
          <w:b/>
        </w:rPr>
        <w:t>7.1.2.3.9a</w:t>
      </w:r>
      <w:bookmarkEnd w:id="6"/>
    </w:p>
    <w:p w14:paraId="6DCE6815" w14:textId="4A074182" w:rsidR="00851FCE" w:rsidRDefault="00851FCE" w:rsidP="00851FCE">
      <w:pPr>
        <w:pStyle w:val="berschrift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203054541"/>
      <w:bookmarkStart w:id="8" w:name="_Toc122434493"/>
      <w:bookmarkStart w:id="9" w:name="_Toc295288970"/>
      <w:bookmarkStart w:id="10" w:name="_Toc325725665"/>
      <w:r>
        <w:rPr>
          <w:rFonts w:cs="Arial"/>
          <w:b/>
          <w:color w:val="000000"/>
          <w:lang w:eastAsia="en-GB"/>
        </w:rPr>
        <w:t>Change 1</w:t>
      </w:r>
      <w:bookmarkEnd w:id="7"/>
    </w:p>
    <w:tbl>
      <w:tblPr>
        <w:tblW w:w="1010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2"/>
        <w:gridCol w:w="8300"/>
      </w:tblGrid>
      <w:tr w:rsidR="00851FCE" w14:paraId="3A55A1E9" w14:textId="77777777" w:rsidTr="00330084">
        <w:trPr>
          <w:trHeight w:val="423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BD7F4" w14:textId="77777777" w:rsidR="00851FCE" w:rsidRDefault="00851FCE" w:rsidP="0018646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7BE5" w14:textId="123F9A80" w:rsidR="00851FCE" w:rsidRPr="00CC39F9" w:rsidRDefault="00AF7F4B" w:rsidP="00186461">
            <w:pPr>
              <w:rPr>
                <w:rFonts w:ascii="Arial" w:hAnsi="Arial" w:cs="Arial"/>
                <w:lang w:eastAsia="en-GB"/>
              </w:rPr>
            </w:pPr>
            <w:r w:rsidRPr="00AF7F4B">
              <w:rPr>
                <w:rFonts w:ascii="Arial" w:hAnsi="Arial" w:cs="Arial"/>
                <w:lang w:eastAsia="en-GB"/>
              </w:rPr>
              <w:t xml:space="preserve">f_TC_7_1_2_3_9a_NR_TestBody </w:t>
            </w:r>
            <w:r w:rsidR="003A06ED">
              <w:rPr>
                <w:rFonts w:ascii="Arial" w:hAnsi="Arial" w:cs="Arial"/>
                <w:lang w:eastAsia="en-GB"/>
              </w:rPr>
              <w:t>()</w:t>
            </w:r>
          </w:p>
        </w:tc>
      </w:tr>
      <w:tr w:rsidR="00851FCE" w14:paraId="7A8215E2" w14:textId="77777777" w:rsidTr="00330084">
        <w:trPr>
          <w:trHeight w:val="361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13772" w14:textId="77777777" w:rsidR="00851FCE" w:rsidRDefault="00851FCE" w:rsidP="0018646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E436" w14:textId="77777777" w:rsidR="00797DEF" w:rsidRDefault="00797DEF" w:rsidP="00797DEF">
            <w:pPr>
              <w:pStyle w:val="CRCoverPage"/>
              <w:spacing w:after="0"/>
              <w:rPr>
                <w:noProof/>
                <w:lang w:eastAsia="zh-CN"/>
              </w:rPr>
            </w:pPr>
            <w:r w:rsidRPr="00FE4B91">
              <w:rPr>
                <w:noProof/>
                <w:lang w:eastAsia="zh-CN"/>
              </w:rPr>
              <w:t xml:space="preserve">According to </w:t>
            </w:r>
            <w:r>
              <w:rPr>
                <w:noProof/>
                <w:lang w:eastAsia="zh-CN"/>
              </w:rPr>
              <w:t>38.523-1 Table 7.1.2.3.9a.3.2-1, at Step 2 a timer of 2s is started to check TP1.</w:t>
            </w:r>
          </w:p>
          <w:p w14:paraId="70B5BF16" w14:textId="77777777" w:rsidR="00797DEF" w:rsidRDefault="00797DEF" w:rsidP="00797DE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At Step 3 of the same Table, another timer of 2200ms is started from Step 1.</w:t>
            </w:r>
          </w:p>
          <w:p w14:paraId="0770962C" w14:textId="3DB7477C" w:rsidR="00797DEF" w:rsidRDefault="00797DEF" w:rsidP="00797DE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Out of the 2200 ms (2.2s), 2s are already elapsed at Step 2, but the TTCN impl</w:t>
            </w:r>
            <w:r w:rsidR="0017242B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mentation at Step 3 is not taking this into account. </w:t>
            </w:r>
          </w:p>
          <w:p w14:paraId="053DCE1C" w14:textId="77777777" w:rsidR="00797DEF" w:rsidRDefault="00797DEF" w:rsidP="00797DEF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528D50D" w14:textId="2F18BD86" w:rsidR="00F50ED9" w:rsidRPr="000B2C15" w:rsidRDefault="00797DEF" w:rsidP="00797DE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needs to be corrected.</w:t>
            </w:r>
          </w:p>
        </w:tc>
      </w:tr>
      <w:tr w:rsidR="00851FCE" w14:paraId="333410AB" w14:textId="77777777" w:rsidTr="00330084">
        <w:trPr>
          <w:trHeight w:val="557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E7EDA" w14:textId="77777777" w:rsidR="00851FCE" w:rsidRDefault="00851FCE" w:rsidP="0018646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7BB7" w14:textId="65F14099" w:rsidR="00775515" w:rsidRPr="00C309E6" w:rsidRDefault="00ED19A8" w:rsidP="00797DE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color w:val="000000"/>
                <w:lang w:eastAsia="zh-CN"/>
              </w:rPr>
              <w:t>At step3, c</w:t>
            </w:r>
            <w:r w:rsidR="006E2568">
              <w:rPr>
                <w:rFonts w:hint="eastAsia"/>
                <w:color w:val="000000"/>
                <w:lang w:eastAsia="zh-CN"/>
              </w:rPr>
              <w:t>orrect the</w:t>
            </w:r>
            <w:r w:rsidR="0069689B">
              <w:rPr>
                <w:color w:val="000000"/>
                <w:lang w:eastAsia="zh-CN"/>
              </w:rPr>
              <w:t xml:space="preserve"> </w:t>
            </w:r>
            <w:r w:rsidR="006E2568">
              <w:rPr>
                <w:rFonts w:hint="eastAsia"/>
                <w:color w:val="000000"/>
                <w:lang w:eastAsia="zh-CN"/>
              </w:rPr>
              <w:t>value</w:t>
            </w:r>
            <w:r w:rsidR="005B1497">
              <w:rPr>
                <w:color w:val="000000"/>
                <w:lang w:eastAsia="zh-CN"/>
              </w:rPr>
              <w:t>,</w:t>
            </w:r>
            <w:r w:rsidR="004F7A8E">
              <w:rPr>
                <w:color w:val="000000"/>
                <w:lang w:eastAsia="zh-CN"/>
              </w:rPr>
              <w:t xml:space="preserve"> </w:t>
            </w:r>
            <w:r w:rsidR="0069689B">
              <w:rPr>
                <w:color w:val="000000"/>
                <w:lang w:eastAsia="zh-CN"/>
              </w:rPr>
              <w:t>which need to subtract, from</w:t>
            </w:r>
            <w:r w:rsidR="006E2568">
              <w:rPr>
                <w:rFonts w:hint="eastAsia"/>
                <w:color w:val="000000"/>
                <w:lang w:eastAsia="zh-CN"/>
              </w:rPr>
              <w:t xml:space="preserve"> </w:t>
            </w:r>
            <w:r w:rsidR="000E0553">
              <w:rPr>
                <w:color w:val="000000"/>
                <w:lang w:eastAsia="zh-CN"/>
              </w:rPr>
              <w:t>1</w:t>
            </w:r>
            <w:r w:rsidR="00EF662B">
              <w:rPr>
                <w:color w:val="000000"/>
                <w:lang w:eastAsia="zh-CN"/>
              </w:rPr>
              <w:t>.0</w:t>
            </w:r>
            <w:r w:rsidR="000E0553">
              <w:rPr>
                <w:color w:val="000000"/>
                <w:lang w:eastAsia="zh-CN"/>
              </w:rPr>
              <w:t xml:space="preserve"> to </w:t>
            </w:r>
            <w:r w:rsidR="007F0B2B">
              <w:rPr>
                <w:rFonts w:hint="eastAsia"/>
                <w:color w:val="000000"/>
                <w:lang w:eastAsia="zh-CN"/>
              </w:rPr>
              <w:t>2</w:t>
            </w:r>
            <w:r w:rsidR="00775515">
              <w:rPr>
                <w:color w:val="000000"/>
                <w:lang w:eastAsia="en-GB"/>
              </w:rPr>
              <w:t>.</w:t>
            </w:r>
            <w:r w:rsidR="00EF662B">
              <w:rPr>
                <w:color w:val="000000"/>
                <w:lang w:eastAsia="en-GB"/>
              </w:rPr>
              <w:t>0.</w:t>
            </w:r>
          </w:p>
        </w:tc>
      </w:tr>
      <w:tr w:rsidR="00851FCE" w14:paraId="2C3D705D" w14:textId="77777777" w:rsidTr="00330084">
        <w:trPr>
          <w:trHeight w:val="320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04D41" w14:textId="77777777" w:rsidR="00851FCE" w:rsidRDefault="00851FCE" w:rsidP="0018646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AE59" w14:textId="290987D0" w:rsidR="00851FCE" w:rsidRPr="00CC39F9" w:rsidRDefault="00E100CE" w:rsidP="00186461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 w:hint="eastAsia"/>
                <w:lang w:eastAsia="zh-CN"/>
              </w:rPr>
              <w:t>RLC_</w:t>
            </w:r>
            <w:r w:rsidR="00895F08">
              <w:rPr>
                <w:rFonts w:ascii="Arial" w:hAnsi="Arial" w:cs="Arial"/>
                <w:lang w:eastAsia="zh-CN"/>
              </w:rPr>
              <w:t>NTN_NR5GC</w:t>
            </w:r>
            <w:r w:rsidR="004A4875" w:rsidRPr="004A4875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851FCE" w14:paraId="32013609" w14:textId="77777777" w:rsidTr="00330084">
        <w:trPr>
          <w:trHeight w:val="423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C6611" w14:textId="77777777" w:rsidR="00851FCE" w:rsidRDefault="00851FCE" w:rsidP="0018646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A04817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828E" w14:textId="733C1061" w:rsidR="00851FCE" w:rsidRDefault="00A04817" w:rsidP="00186461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7382D6CD" w14:textId="77777777" w:rsidR="00851FCE" w:rsidRDefault="00851FCE" w:rsidP="00851FCE">
      <w:pPr>
        <w:spacing w:after="0"/>
        <w:rPr>
          <w:rFonts w:ascii="Arial" w:hAnsi="Arial"/>
          <w:b/>
          <w:lang w:eastAsia="en-GB"/>
        </w:rPr>
      </w:pPr>
    </w:p>
    <w:p w14:paraId="7D776703" w14:textId="77777777" w:rsidR="00851FCE" w:rsidRDefault="00851FCE" w:rsidP="00851FC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99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00"/>
      </w:tblGrid>
      <w:tr w:rsidR="00851FCE" w:rsidRPr="00CD057D" w14:paraId="279205E0" w14:textId="77777777" w:rsidTr="0033008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2037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>function f_TC_7_1_2_3_9a_NR_TestBody(NR_RLC_SS_State_Type p_RLC_Rec,</w:t>
            </w:r>
          </w:p>
          <w:p w14:paraId="28C5B62C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                                   DRB_Identity p_NR_DRB_Id) runs on NR_BASE_PTC</w:t>
            </w:r>
          </w:p>
          <w:p w14:paraId="43EA87CE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{ // NR NTN / AM RLC / Reassembling of AMD PDUs</w:t>
            </w:r>
          </w:p>
          <w:p w14:paraId="1768D12A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val="de-DE"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r w:rsidRPr="007E290A">
              <w:rPr>
                <w:rFonts w:ascii="Arial" w:hAnsi="Arial"/>
                <w:color w:val="000000"/>
                <w:lang w:val="de-DE" w:eastAsia="en-GB"/>
              </w:rPr>
              <w:t>var integer v_RLC_Len1stSeg := 7;</w:t>
            </w:r>
          </w:p>
          <w:p w14:paraId="2B2CFE3E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val="de-DE" w:eastAsia="en-GB"/>
              </w:rPr>
            </w:pPr>
            <w:r w:rsidRPr="007E290A">
              <w:rPr>
                <w:rFonts w:ascii="Arial" w:hAnsi="Arial"/>
                <w:color w:val="000000"/>
                <w:lang w:val="de-DE" w:eastAsia="en-GB"/>
              </w:rPr>
              <w:t xml:space="preserve">    var integer v_RLC_Len2ndSeg := 5;</w:t>
            </w:r>
          </w:p>
          <w:p w14:paraId="78225D06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val="de-DE" w:eastAsia="en-GB"/>
              </w:rPr>
              <w:t xml:space="preserve">    </w:t>
            </w:r>
            <w:r w:rsidRPr="007E290A">
              <w:rPr>
                <w:rFonts w:ascii="Arial" w:hAnsi="Arial"/>
                <w:color w:val="000000"/>
                <w:lang w:eastAsia="en-GB"/>
              </w:rPr>
              <w:t>var integer v_RLC_SDUsize := v_RLC_Len1stSeg + v_RLC_Len2ndSeg; // = 12</w:t>
            </w:r>
          </w:p>
          <w:p w14:paraId="59579A7A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var template (value) NR_RLC_Status_NackListSN18Bit_Type v_NR_NackSN18Bit_List;</w:t>
            </w:r>
          </w:p>
          <w:p w14:paraId="10CE185C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var template (present) NR_RLC_AM_StatusPDU_Type v_NR_RLC_StatusPDU;</w:t>
            </w:r>
          </w:p>
          <w:p w14:paraId="4D893353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var template (present) NR_RLC_PDUList_Type v_NR_RLC_PDUList;</w:t>
            </w:r>
          </w:p>
          <w:p w14:paraId="2382CFF2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var NR_RLC_DataFieldList_Type v_NR_RLC_DataList;</w:t>
            </w:r>
          </w:p>
          <w:p w14:paraId="6C7033C1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timer t_WatchDog;</w:t>
            </w:r>
          </w:p>
          <w:p w14:paraId="277E5FD6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362F5DCC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// generate 1 RLC SDUs = PDCP PDUs for transmission</w:t>
            </w:r>
          </w:p>
          <w:p w14:paraId="522E38C5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v_NR_RLC_DataList := fl_NR_GenerateRLC_AM_SDUs(p_RLC_Rec, v_RLC_SDUsize, 1);</w:t>
            </w:r>
          </w:p>
          <w:p w14:paraId="5244B95A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31879F18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// @siclog "Step 1" siclog@</w:t>
            </w:r>
          </w:p>
          <w:p w14:paraId="3AEF16B0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// The SS transmits AMD PDU#1 containing the last segment (5 bytes) of RLC SDU#1 (SI field=10, SO=7).</w:t>
            </w:r>
          </w:p>
          <w:p w14:paraId="014635E8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f_NR_TxAMD_PDUpartofSDU (p_RLC_Rec, p_NR_DRB_Id, cs_TimingInfo_Now, v_NR_RLC_DataList[tsc_RLC_SDU1], -, v_RLC_Len1stSeg, v_RLC_Len2ndSeg, tsc_NR_SI_EndOfSDU, true);</w:t>
            </w:r>
          </w:p>
          <w:p w14:paraId="7D8EC232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p_RLC_Rec.AM_RX_Next_Ack := 1; // @sic R5s250100 ch. 13.1 sic@</w:t>
            </w:r>
          </w:p>
          <w:p w14:paraId="68BCEBDA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32B100F5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// @siclog "Step 2" siclog@</w:t>
            </w:r>
          </w:p>
          <w:p w14:paraId="4B7E8D05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// Check: For 2 sec after step 1, does the UE transmit an RLC STATUS PDU with ACK_SN=1, NACK_SN=0 with SOStart=0 and SOEnd=6?</w:t>
            </w:r>
          </w:p>
          <w:p w14:paraId="50F4E6BC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v_NR_NackSN18Bit_List := { crs_NR_RLC_NACK_SN18_SOs(0, 0, v_RLC_Len1stSeg-1) };</w:t>
            </w:r>
          </w:p>
          <w:p w14:paraId="5E44A60B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v_NR_RLC_StatusPDU := f_NR_RLC_Get_STATUS_PDU_RX(p_RLC_Rec, v_NR_NackSN18Bit_List);</w:t>
            </w:r>
          </w:p>
          <w:p w14:paraId="0AA2D57B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v_NR_RLC_PDUList := { cr_NR_RLC_PDU_Status(v_NR_RLC_StatusPDU) };</w:t>
            </w:r>
          </w:p>
          <w:p w14:paraId="23E48F3A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val="de-DE"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r w:rsidRPr="007E290A">
              <w:rPr>
                <w:rFonts w:ascii="Arial" w:hAnsi="Arial"/>
                <w:color w:val="000000"/>
                <w:lang w:val="de-DE" w:eastAsia="en-GB"/>
              </w:rPr>
              <w:t>t_WatchDog.start(2.0); // @sic R5-251943 sic@</w:t>
            </w:r>
          </w:p>
          <w:p w14:paraId="125758BF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val="de-DE" w:eastAsia="en-GB"/>
              </w:rPr>
            </w:pPr>
            <w:r w:rsidRPr="007E290A">
              <w:rPr>
                <w:rFonts w:ascii="Arial" w:hAnsi="Arial"/>
                <w:color w:val="000000"/>
                <w:lang w:val="de-DE" w:eastAsia="en-GB"/>
              </w:rPr>
              <w:t xml:space="preserve">    alt {</w:t>
            </w:r>
          </w:p>
          <w:p w14:paraId="3BF46576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val="de-DE" w:eastAsia="en-GB"/>
              </w:rPr>
              <w:t xml:space="preserve">      </w:t>
            </w:r>
            <w:r w:rsidRPr="007E290A">
              <w:rPr>
                <w:rFonts w:ascii="Arial" w:hAnsi="Arial"/>
                <w:color w:val="000000"/>
                <w:lang w:eastAsia="en-GB"/>
              </w:rPr>
              <w:t>[] DRB.receive (car_NR_DRB_COMMON_IND_RLC_PDUList(nr_Cell1,</w:t>
            </w:r>
          </w:p>
          <w:p w14:paraId="29E5440C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p_NR_DRB_Id,</w:t>
            </w:r>
          </w:p>
          <w:p w14:paraId="5B705494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-,</w:t>
            </w:r>
          </w:p>
          <w:p w14:paraId="7F6991E5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v_NR_RLC_PDUList))</w:t>
            </w:r>
          </w:p>
          <w:p w14:paraId="100F001F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    {</w:t>
            </w:r>
          </w:p>
          <w:p w14:paraId="2A84578A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      f_NR_SetVerdictFailOrInconc(__FILE__, __LINE__, "Step 2");</w:t>
            </w:r>
          </w:p>
          <w:p w14:paraId="321F1E67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lastRenderedPageBreak/>
              <w:t xml:space="preserve">        }</w:t>
            </w:r>
          </w:p>
          <w:p w14:paraId="6EDE2404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  [] t_WatchDog.timeout</w:t>
            </w:r>
          </w:p>
          <w:p w14:paraId="5B189C0C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    {}</w:t>
            </w:r>
          </w:p>
          <w:p w14:paraId="5A275618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}</w:t>
            </w:r>
          </w:p>
          <w:p w14:paraId="321EB97A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 </w:t>
            </w:r>
          </w:p>
          <w:p w14:paraId="5FBE403B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// @siclog "Step 3" siclog@</w:t>
            </w:r>
          </w:p>
          <w:p w14:paraId="20B2F924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// Wait for t-ReassemblyExt-r17 from step 1 to ensure that t-ReassemblyExt-r17 for the AMD PDU#1 expires at UE side.</w:t>
            </w:r>
          </w:p>
          <w:p w14:paraId="0D0CAE87" w14:textId="52D25D88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f_Delay(f_NR_SetTimerToleranceMax (nr_Cell1, l2Timer, p_RLC_Rec.t_ReassemblyExt_r17)-</w:t>
            </w:r>
            <w:r>
              <w:rPr>
                <w:rFonts w:ascii="Arial" w:hAnsi="Arial"/>
                <w:color w:val="000000"/>
                <w:lang w:eastAsia="en-GB"/>
              </w:rPr>
              <w:t>1</w:t>
            </w:r>
            <w:r w:rsidRPr="007E290A">
              <w:rPr>
                <w:rFonts w:ascii="Arial" w:hAnsi="Arial"/>
                <w:color w:val="000000"/>
                <w:lang w:eastAsia="en-GB"/>
              </w:rPr>
              <w:t>.0); // 2 sec of step 2 has already elapsed ...// WI = 1309760</w:t>
            </w:r>
          </w:p>
          <w:p w14:paraId="3A90195B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45298742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// @siclog "Step 4" siclog@</w:t>
            </w:r>
          </w:p>
          <w:p w14:paraId="6536C897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// Check: For 2 sec after step 3, does the UE transmit an RLC STATUS PDU with ACK_SN=1, NACK_SN=0 with SOStart=0 and SOEnd=6? (Note 2)</w:t>
            </w:r>
          </w:p>
          <w:p w14:paraId="01BA2BFD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// @sic R5-250100 ch. 13.2 sic@</w:t>
            </w:r>
          </w:p>
          <w:p w14:paraId="5E36484C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t_WatchDog.start(2.0); // @sic R5-250100 ch. 13.3, R5-251943 sic@</w:t>
            </w:r>
          </w:p>
          <w:p w14:paraId="63807F13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alt {</w:t>
            </w:r>
          </w:p>
          <w:p w14:paraId="5397E939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  [] DRB.receive (car_NR_DRB_COMMON_IND_RLC_PDUList(nr_Cell1,</w:t>
            </w:r>
          </w:p>
          <w:p w14:paraId="05DB0A13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p_NR_DRB_Id,</w:t>
            </w:r>
          </w:p>
          <w:p w14:paraId="3F1E30A0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-,</w:t>
            </w:r>
          </w:p>
          <w:p w14:paraId="043C4D09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v_NR_RLC_PDUList))</w:t>
            </w:r>
          </w:p>
          <w:p w14:paraId="1863FCC2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    {</w:t>
            </w:r>
          </w:p>
          <w:p w14:paraId="4EE45194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      t_WatchDog.stop; // @sic R5-250100 ch. 13.4 sic@</w:t>
            </w:r>
          </w:p>
          <w:p w14:paraId="281A6FF6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      f_NR_PreliminaryPass(__FILE__, __LINE__, "Step 4");</w:t>
            </w:r>
          </w:p>
          <w:p w14:paraId="1945F800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    }</w:t>
            </w:r>
          </w:p>
          <w:p w14:paraId="2C47E45A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  [] t_WatchDog.timeout</w:t>
            </w:r>
          </w:p>
          <w:p w14:paraId="5D102E0E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     {</w:t>
            </w:r>
          </w:p>
          <w:p w14:paraId="50C3B55D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      f_NR_SetVerdictFailOrInconc(__FILE__, __LINE__, "Step 4");</w:t>
            </w:r>
          </w:p>
          <w:p w14:paraId="7F11884C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    }</w:t>
            </w:r>
          </w:p>
          <w:p w14:paraId="5EA6D1CE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}</w:t>
            </w:r>
          </w:p>
          <w:p w14:paraId="40CBB1F7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61771A4F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}</w:t>
            </w:r>
          </w:p>
          <w:p w14:paraId="31EB3661" w14:textId="313930C7" w:rsidR="00851FCE" w:rsidRPr="00423F1F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>}</w:t>
            </w:r>
          </w:p>
        </w:tc>
      </w:tr>
    </w:tbl>
    <w:p w14:paraId="27F825AA" w14:textId="77777777" w:rsidR="00851FCE" w:rsidRPr="00CD057D" w:rsidRDefault="00851FCE" w:rsidP="00851FCE">
      <w:pPr>
        <w:spacing w:after="0"/>
        <w:rPr>
          <w:rFonts w:ascii="Arial" w:hAnsi="Arial"/>
          <w:b/>
          <w:color w:val="000000"/>
          <w:lang w:eastAsia="en-GB"/>
        </w:rPr>
      </w:pPr>
    </w:p>
    <w:p w14:paraId="75C9A294" w14:textId="77777777" w:rsidR="00851FCE" w:rsidRDefault="00851FCE" w:rsidP="00851FCE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51FCE" w14:paraId="474DA332" w14:textId="77777777" w:rsidTr="00A55461">
        <w:tc>
          <w:tcPr>
            <w:tcW w:w="9629" w:type="dxa"/>
          </w:tcPr>
          <w:p w14:paraId="007CCF05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>function f_TC_7_1_2_3_9a_NR_TestBody(NR_RLC_SS_State_Type p_RLC_Rec,</w:t>
            </w:r>
          </w:p>
          <w:p w14:paraId="4F1EA864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                                   DRB_Identity p_NR_DRB_Id) runs on NR_BASE_PTC</w:t>
            </w:r>
          </w:p>
          <w:p w14:paraId="662ED94C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{ // NR NTN / AM RLC / Reassembling of AMD PDUs</w:t>
            </w:r>
          </w:p>
          <w:p w14:paraId="2E531D2A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val="de-DE"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r w:rsidRPr="007E290A">
              <w:rPr>
                <w:rFonts w:ascii="Arial" w:hAnsi="Arial"/>
                <w:color w:val="000000"/>
                <w:lang w:val="de-DE" w:eastAsia="en-GB"/>
              </w:rPr>
              <w:t>var integer v_RLC_Len1stSeg := 7;</w:t>
            </w:r>
          </w:p>
          <w:p w14:paraId="4592A4F5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val="de-DE" w:eastAsia="en-GB"/>
              </w:rPr>
            </w:pPr>
            <w:r w:rsidRPr="007E290A">
              <w:rPr>
                <w:rFonts w:ascii="Arial" w:hAnsi="Arial"/>
                <w:color w:val="000000"/>
                <w:lang w:val="de-DE" w:eastAsia="en-GB"/>
              </w:rPr>
              <w:t xml:space="preserve">    var integer v_RLC_Len2ndSeg := 5;</w:t>
            </w:r>
          </w:p>
          <w:p w14:paraId="25CF1689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val="de-DE" w:eastAsia="en-GB"/>
              </w:rPr>
              <w:t xml:space="preserve">    </w:t>
            </w:r>
            <w:r w:rsidRPr="007E290A">
              <w:rPr>
                <w:rFonts w:ascii="Arial" w:hAnsi="Arial"/>
                <w:color w:val="000000"/>
                <w:lang w:eastAsia="en-GB"/>
              </w:rPr>
              <w:t>var integer v_RLC_SDUsize := v_RLC_Len1stSeg + v_RLC_Len2ndSeg; // = 12</w:t>
            </w:r>
          </w:p>
          <w:p w14:paraId="14A03CD8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var template (value) NR_RLC_Status_NackListSN18Bit_Type v_NR_NackSN18Bit_List;</w:t>
            </w:r>
          </w:p>
          <w:p w14:paraId="624AF159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var template (present) NR_RLC_AM_StatusPDU_Type v_NR_RLC_StatusPDU;</w:t>
            </w:r>
          </w:p>
          <w:p w14:paraId="7019DD17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var template (present) NR_RLC_PDUList_Type v_NR_RLC_PDUList;</w:t>
            </w:r>
          </w:p>
          <w:p w14:paraId="2B439B91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var NR_RLC_DataFieldList_Type v_NR_RLC_DataList;</w:t>
            </w:r>
          </w:p>
          <w:p w14:paraId="5BB3C5D8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timer t_WatchDog;</w:t>
            </w:r>
          </w:p>
          <w:p w14:paraId="1AB9C3D7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639AD6CF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// generate 1 RLC SDUs = PDCP PDUs for transmission</w:t>
            </w:r>
          </w:p>
          <w:p w14:paraId="462FBCE2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v_NR_RLC_DataList := fl_NR_GenerateRLC_AM_SDUs(p_RLC_Rec, v_RLC_SDUsize, 1);</w:t>
            </w:r>
          </w:p>
          <w:p w14:paraId="306E0358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07830743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// @siclog "Step 1" siclog@</w:t>
            </w:r>
          </w:p>
          <w:p w14:paraId="48BA42F9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// The SS transmits AMD PDU#1 containing the last segment (5 bytes) of RLC SDU#1 (SI field=10, SO=7).</w:t>
            </w:r>
          </w:p>
          <w:p w14:paraId="2CA815B0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f_NR_TxAMD_PDUpartofSDU (p_RLC_Rec, p_NR_DRB_Id, cs_TimingInfo_Now, v_NR_RLC_DataList[tsc_RLC_SDU1], -, v_RLC_Len1stSeg, v_RLC_Len2ndSeg, tsc_NR_SI_EndOfSDU, true);</w:t>
            </w:r>
          </w:p>
          <w:p w14:paraId="4754C280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p_RLC_Rec.AM_RX_Next_Ack := 1; // @sic R5s250100 ch. 13.1 sic@</w:t>
            </w:r>
          </w:p>
          <w:p w14:paraId="19B67FDE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0954398C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// @siclog "Step 2" siclog@</w:t>
            </w:r>
          </w:p>
          <w:p w14:paraId="7F3077C9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// Check: For 2 sec after step 1, does the UE transmit an RLC STATUS PDU with ACK_SN=1, NACK_SN=0 with SOStart=0 and SOEnd=6?</w:t>
            </w:r>
          </w:p>
          <w:p w14:paraId="0170689D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lastRenderedPageBreak/>
              <w:t xml:space="preserve">    v_NR_NackSN18Bit_List := { crs_NR_RLC_NACK_SN18_SOs(0, 0, v_RLC_Len1stSeg-1) };</w:t>
            </w:r>
          </w:p>
          <w:p w14:paraId="5069F59F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v_NR_RLC_StatusPDU := f_NR_RLC_Get_STATUS_PDU_RX(p_RLC_Rec, v_NR_NackSN18Bit_List);</w:t>
            </w:r>
          </w:p>
          <w:p w14:paraId="0C00C383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v_NR_RLC_PDUList := { cr_NR_RLC_PDU_Status(v_NR_RLC_StatusPDU) };</w:t>
            </w:r>
          </w:p>
          <w:p w14:paraId="14592301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val="de-DE"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r w:rsidRPr="007E290A">
              <w:rPr>
                <w:rFonts w:ascii="Arial" w:hAnsi="Arial"/>
                <w:color w:val="000000"/>
                <w:lang w:val="de-DE" w:eastAsia="en-GB"/>
              </w:rPr>
              <w:t>t_WatchDog.start(2.0); // @sic R5-251943 sic@</w:t>
            </w:r>
          </w:p>
          <w:p w14:paraId="3AA0897F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val="de-DE" w:eastAsia="en-GB"/>
              </w:rPr>
            </w:pPr>
            <w:r w:rsidRPr="007E290A">
              <w:rPr>
                <w:rFonts w:ascii="Arial" w:hAnsi="Arial"/>
                <w:color w:val="000000"/>
                <w:lang w:val="de-DE" w:eastAsia="en-GB"/>
              </w:rPr>
              <w:t xml:space="preserve">    alt {</w:t>
            </w:r>
          </w:p>
          <w:p w14:paraId="3BC7A674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val="de-DE" w:eastAsia="en-GB"/>
              </w:rPr>
              <w:t xml:space="preserve">      </w:t>
            </w:r>
            <w:r w:rsidRPr="007E290A">
              <w:rPr>
                <w:rFonts w:ascii="Arial" w:hAnsi="Arial"/>
                <w:color w:val="000000"/>
                <w:lang w:eastAsia="en-GB"/>
              </w:rPr>
              <w:t>[] DRB.receive (car_NR_DRB_COMMON_IND_RLC_PDUList(nr_Cell1,</w:t>
            </w:r>
          </w:p>
          <w:p w14:paraId="75497765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p_NR_DRB_Id,</w:t>
            </w:r>
          </w:p>
          <w:p w14:paraId="1E7653EE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-,</w:t>
            </w:r>
          </w:p>
          <w:p w14:paraId="3C7E9D37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v_NR_RLC_PDUList))</w:t>
            </w:r>
          </w:p>
          <w:p w14:paraId="606212F5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    {</w:t>
            </w:r>
          </w:p>
          <w:p w14:paraId="2D7E21E3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      f_NR_SetVerdictFailOrInconc(__FILE__, __LINE__, "Step 2");</w:t>
            </w:r>
          </w:p>
          <w:p w14:paraId="5AE6D5FC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    }</w:t>
            </w:r>
          </w:p>
          <w:p w14:paraId="64ABFA30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  [] t_WatchDog.timeout</w:t>
            </w:r>
          </w:p>
          <w:p w14:paraId="34A9F4E1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    {}</w:t>
            </w:r>
          </w:p>
          <w:p w14:paraId="772435B9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}</w:t>
            </w:r>
          </w:p>
          <w:p w14:paraId="432E002E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 </w:t>
            </w:r>
          </w:p>
          <w:p w14:paraId="56C9B5DB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// @siclog "Step 3" siclog@</w:t>
            </w:r>
          </w:p>
          <w:p w14:paraId="135287E6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// Wait for t-ReassemblyExt-r17 from step 1 to ensure that t-ReassemblyExt-r17 for the AMD PDU#1 expires at UE side.</w:t>
            </w:r>
          </w:p>
          <w:p w14:paraId="60344743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f_Delay(f_NR_SetTimerToleranceMax (nr_Cell1, l2Timer, p_RLC_Rec.t_ReassemblyExt_r17</w:t>
            </w:r>
            <w:r w:rsidRPr="007E290A">
              <w:rPr>
                <w:rFonts w:ascii="Arial" w:hAnsi="Arial"/>
                <w:color w:val="000000"/>
                <w:highlight w:val="yellow"/>
                <w:lang w:eastAsia="en-GB"/>
              </w:rPr>
              <w:t>)-2.0</w:t>
            </w:r>
            <w:r w:rsidRPr="007E290A">
              <w:rPr>
                <w:rFonts w:ascii="Arial" w:hAnsi="Arial"/>
                <w:color w:val="000000"/>
                <w:lang w:eastAsia="en-GB"/>
              </w:rPr>
              <w:t>); // 2 sec of step 2 has already elapsed ...// WI = 1309760</w:t>
            </w:r>
          </w:p>
          <w:p w14:paraId="509EC4D5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75F20401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// @siclog "Step 4" siclog@</w:t>
            </w:r>
          </w:p>
          <w:p w14:paraId="60909864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// Check: For 2 sec after step 3, does the UE transmit an RLC STATUS PDU with ACK_SN=1, NACK_SN=0 with SOStart=0 and SOEnd=6? (Note 2)</w:t>
            </w:r>
          </w:p>
          <w:p w14:paraId="26332240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// @sic R5-250100 ch. 13.2 sic@</w:t>
            </w:r>
          </w:p>
          <w:p w14:paraId="12B5B6A3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t_WatchDog.start(2.0); // @sic R5-250100 ch. 13.3, R5-251943 sic@</w:t>
            </w:r>
          </w:p>
          <w:p w14:paraId="602C4655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alt {</w:t>
            </w:r>
          </w:p>
          <w:p w14:paraId="1D9310C9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  [] DRB.receive (car_NR_DRB_COMMON_IND_RLC_PDUList(nr_Cell1,</w:t>
            </w:r>
          </w:p>
          <w:p w14:paraId="2DF7A3B2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p_NR_DRB_Id,</w:t>
            </w:r>
          </w:p>
          <w:p w14:paraId="104FB1BE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-,</w:t>
            </w:r>
          </w:p>
          <w:p w14:paraId="5C6283D6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v_NR_RLC_PDUList))</w:t>
            </w:r>
          </w:p>
          <w:p w14:paraId="4A68A353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    {</w:t>
            </w:r>
          </w:p>
          <w:p w14:paraId="2B4E8749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      t_WatchDog.stop; // @sic R5-250100 ch. 13.4 sic@</w:t>
            </w:r>
          </w:p>
          <w:p w14:paraId="7EA8D714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      f_NR_PreliminaryPass(__FILE__, __LINE__, "Step 4");</w:t>
            </w:r>
          </w:p>
          <w:p w14:paraId="2E50191F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    }</w:t>
            </w:r>
          </w:p>
          <w:p w14:paraId="51E081AB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  [] t_WatchDog.timeout</w:t>
            </w:r>
          </w:p>
          <w:p w14:paraId="2CDB5AEF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     {</w:t>
            </w:r>
          </w:p>
          <w:p w14:paraId="763C462F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      f_NR_SetVerdictFailOrInconc(__FILE__, __LINE__, "Step 4");</w:t>
            </w:r>
          </w:p>
          <w:p w14:paraId="015D5E3B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    }</w:t>
            </w:r>
          </w:p>
          <w:p w14:paraId="75F4B94C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}</w:t>
            </w:r>
          </w:p>
          <w:p w14:paraId="48759DD5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6334D81B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}</w:t>
            </w:r>
          </w:p>
          <w:p w14:paraId="48AD9C2F" w14:textId="7D537AF1" w:rsidR="00851FCE" w:rsidRPr="00423F1F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>}</w:t>
            </w:r>
          </w:p>
        </w:tc>
      </w:tr>
      <w:bookmarkEnd w:id="8"/>
      <w:bookmarkEnd w:id="9"/>
      <w:bookmarkEnd w:id="10"/>
    </w:tbl>
    <w:p w14:paraId="3B17DD95" w14:textId="77777777" w:rsidR="00E07DBE" w:rsidRDefault="00E07DBE" w:rsidP="0003077D">
      <w:pPr>
        <w:pStyle w:val="berschrift2"/>
        <w:overflowPunct w:val="0"/>
        <w:autoSpaceDE w:val="0"/>
        <w:autoSpaceDN w:val="0"/>
        <w:adjustRightInd w:val="0"/>
        <w:spacing w:before="480"/>
        <w:ind w:left="0" w:firstLine="0"/>
        <w:rPr>
          <w:b/>
          <w:color w:val="000000"/>
          <w:lang w:eastAsia="zh-CN"/>
        </w:rPr>
      </w:pPr>
    </w:p>
    <w:sectPr w:rsidR="00E07DBE" w:rsidSect="00673E6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3824D" w14:textId="77777777" w:rsidR="00C41B5A" w:rsidRDefault="00C41B5A">
      <w:r>
        <w:separator/>
      </w:r>
    </w:p>
  </w:endnote>
  <w:endnote w:type="continuationSeparator" w:id="0">
    <w:p w14:paraId="749E9433" w14:textId="77777777" w:rsidR="00C41B5A" w:rsidRDefault="00C41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33E68" w14:textId="77777777" w:rsidR="0017242B" w:rsidRDefault="0017242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C06D3" w14:textId="77777777" w:rsidR="0017242B" w:rsidRDefault="0017242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F4F19" w14:textId="77777777" w:rsidR="0017242B" w:rsidRDefault="0017242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7FD376" w14:textId="77777777" w:rsidR="00C41B5A" w:rsidRDefault="00C41B5A">
      <w:r>
        <w:separator/>
      </w:r>
    </w:p>
  </w:footnote>
  <w:footnote w:type="continuationSeparator" w:id="0">
    <w:p w14:paraId="5B2B753A" w14:textId="77777777" w:rsidR="00C41B5A" w:rsidRDefault="00C41B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207A8" w14:textId="77777777" w:rsidR="00B70B34" w:rsidRDefault="00B70B34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D826D2C" wp14:editId="2FA2E5A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23593252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6984F7B" w14:textId="77777777" w:rsidR="00B70B34" w:rsidRPr="00A11327" w:rsidRDefault="00B70B34" w:rsidP="007119C9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D826D2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23593252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6984F7B" w14:textId="77777777" w:rsidR="00B70B34" w:rsidRPr="00A11327" w:rsidRDefault="00B70B34" w:rsidP="007119C9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E163A" w14:textId="77777777" w:rsidR="00B70B34" w:rsidRDefault="00B70B34">
    <w:pPr>
      <w:pStyle w:val="Kopfzeile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7515279" wp14:editId="25D5A9C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775393387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CD78141" w14:textId="77777777" w:rsidR="00B70B34" w:rsidRPr="00A11327" w:rsidRDefault="00B70B34" w:rsidP="007119C9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51527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77539338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CD78141" w14:textId="77777777" w:rsidR="00B70B34" w:rsidRPr="00A11327" w:rsidRDefault="00B70B34" w:rsidP="007119C9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7C93C" w14:textId="77777777" w:rsidR="00B70B34" w:rsidRDefault="00B70B34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0DEE527" wp14:editId="5209C2F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418477086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7CD1EBD" w14:textId="77777777" w:rsidR="00B70B34" w:rsidRPr="00A11327" w:rsidRDefault="00B70B34" w:rsidP="007119C9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DEE52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41847708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7CD1EBD" w14:textId="77777777" w:rsidR="00B70B34" w:rsidRPr="00A11327" w:rsidRDefault="00B70B34" w:rsidP="007119C9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4E501F3"/>
    <w:multiLevelType w:val="hybridMultilevel"/>
    <w:tmpl w:val="FCD29D40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eastAsia="SimSun" w:hAnsi="Arial" w:cs="Arial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576404F"/>
    <w:multiLevelType w:val="hybridMultilevel"/>
    <w:tmpl w:val="1AC2E2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5C2DFF"/>
    <w:multiLevelType w:val="hybridMultilevel"/>
    <w:tmpl w:val="868AB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BA43DD"/>
    <w:multiLevelType w:val="hybridMultilevel"/>
    <w:tmpl w:val="56F4633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E7143CD"/>
    <w:multiLevelType w:val="hybridMultilevel"/>
    <w:tmpl w:val="07FCC03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45129B8"/>
    <w:multiLevelType w:val="hybridMultilevel"/>
    <w:tmpl w:val="0FAE026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5DB17D0"/>
    <w:multiLevelType w:val="hybridMultilevel"/>
    <w:tmpl w:val="5CF6D1B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FF4DDE"/>
    <w:multiLevelType w:val="hybridMultilevel"/>
    <w:tmpl w:val="EDA22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10510F"/>
    <w:multiLevelType w:val="hybridMultilevel"/>
    <w:tmpl w:val="62C2346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ED1535E"/>
    <w:multiLevelType w:val="hybridMultilevel"/>
    <w:tmpl w:val="042C66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8509FA"/>
    <w:multiLevelType w:val="hybridMultilevel"/>
    <w:tmpl w:val="D9345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CC01AF"/>
    <w:multiLevelType w:val="hybridMultilevel"/>
    <w:tmpl w:val="E29E6A0E"/>
    <w:lvl w:ilvl="0" w:tplc="2EC83D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34934C2"/>
    <w:multiLevelType w:val="hybridMultilevel"/>
    <w:tmpl w:val="4A2A9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21" w15:restartNumberingAfterBreak="0">
    <w:nsid w:val="37101E4B"/>
    <w:multiLevelType w:val="hybridMultilevel"/>
    <w:tmpl w:val="4A2A9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3" w15:restartNumberingAfterBreak="0">
    <w:nsid w:val="3A811EE3"/>
    <w:multiLevelType w:val="hybridMultilevel"/>
    <w:tmpl w:val="A3161D72"/>
    <w:lvl w:ilvl="0" w:tplc="08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4C23AA"/>
    <w:multiLevelType w:val="hybridMultilevel"/>
    <w:tmpl w:val="9D32F83C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58E0E2C"/>
    <w:multiLevelType w:val="hybridMultilevel"/>
    <w:tmpl w:val="E5F44202"/>
    <w:lvl w:ilvl="0" w:tplc="08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E8034F"/>
    <w:multiLevelType w:val="hybridMultilevel"/>
    <w:tmpl w:val="43DA685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7E7E3A"/>
    <w:multiLevelType w:val="hybridMultilevel"/>
    <w:tmpl w:val="019067A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C45042"/>
    <w:multiLevelType w:val="hybridMultilevel"/>
    <w:tmpl w:val="CBCCC7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032181"/>
    <w:multiLevelType w:val="hybridMultilevel"/>
    <w:tmpl w:val="AB3219FC"/>
    <w:lvl w:ilvl="0" w:tplc="A78C44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62314A8B"/>
    <w:multiLevelType w:val="hybridMultilevel"/>
    <w:tmpl w:val="BE6E181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4" w15:restartNumberingAfterBreak="0">
    <w:nsid w:val="64B8295D"/>
    <w:multiLevelType w:val="hybridMultilevel"/>
    <w:tmpl w:val="2CDAEB7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7B31477"/>
    <w:multiLevelType w:val="hybridMultilevel"/>
    <w:tmpl w:val="9D32F83C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332DCE"/>
    <w:multiLevelType w:val="hybridMultilevel"/>
    <w:tmpl w:val="C7488F3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D4624B"/>
    <w:multiLevelType w:val="hybridMultilevel"/>
    <w:tmpl w:val="F37C6C7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1AC36E8"/>
    <w:multiLevelType w:val="hybridMultilevel"/>
    <w:tmpl w:val="43DA685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1B6E9E"/>
    <w:multiLevelType w:val="hybridMultilevel"/>
    <w:tmpl w:val="6884FC7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4933FA"/>
    <w:multiLevelType w:val="hybridMultilevel"/>
    <w:tmpl w:val="FCD29D40"/>
    <w:lvl w:ilvl="0" w:tplc="401E1A86">
      <w:start w:val="1"/>
      <w:numFmt w:val="decimal"/>
      <w:lvlText w:val="%1."/>
      <w:lvlJc w:val="left"/>
      <w:pPr>
        <w:ind w:left="360" w:hanging="360"/>
      </w:pPr>
      <w:rPr>
        <w:rFonts w:ascii="Arial" w:eastAsia="SimSun" w:hAnsi="Arial" w:cs="Arial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9D11AF4"/>
    <w:multiLevelType w:val="hybridMultilevel"/>
    <w:tmpl w:val="555AAEF4"/>
    <w:lvl w:ilvl="0" w:tplc="A01E4C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C88306F"/>
    <w:multiLevelType w:val="hybridMultilevel"/>
    <w:tmpl w:val="A6302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542179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54140902">
    <w:abstractNumId w:val="19"/>
  </w:num>
  <w:num w:numId="3" w16cid:durableId="108747232">
    <w:abstractNumId w:val="10"/>
  </w:num>
  <w:num w:numId="4" w16cid:durableId="1559584581">
    <w:abstractNumId w:val="20"/>
  </w:num>
  <w:num w:numId="5" w16cid:durableId="281040695">
    <w:abstractNumId w:val="0"/>
  </w:num>
  <w:num w:numId="6" w16cid:durableId="1710177223">
    <w:abstractNumId w:val="33"/>
  </w:num>
  <w:num w:numId="7" w16cid:durableId="1461534686">
    <w:abstractNumId w:val="22"/>
  </w:num>
  <w:num w:numId="8" w16cid:durableId="1949000370">
    <w:abstractNumId w:val="1"/>
  </w:num>
  <w:num w:numId="9" w16cid:durableId="580142633">
    <w:abstractNumId w:val="11"/>
  </w:num>
  <w:num w:numId="10" w16cid:durableId="1776904869">
    <w:abstractNumId w:val="5"/>
  </w:num>
  <w:num w:numId="11" w16cid:durableId="1229800179">
    <w:abstractNumId w:val="28"/>
  </w:num>
  <w:num w:numId="12" w16cid:durableId="715088134">
    <w:abstractNumId w:val="12"/>
  </w:num>
  <w:num w:numId="13" w16cid:durableId="1841693306">
    <w:abstractNumId w:val="36"/>
  </w:num>
  <w:num w:numId="14" w16cid:durableId="536549326">
    <w:abstractNumId w:val="45"/>
  </w:num>
  <w:num w:numId="15" w16cid:durableId="1546869395">
    <w:abstractNumId w:val="29"/>
  </w:num>
  <w:num w:numId="16" w16cid:durableId="602343386">
    <w:abstractNumId w:val="41"/>
  </w:num>
  <w:num w:numId="17" w16cid:durableId="1356079235">
    <w:abstractNumId w:val="21"/>
  </w:num>
  <w:num w:numId="18" w16cid:durableId="1636791127">
    <w:abstractNumId w:val="18"/>
  </w:num>
  <w:num w:numId="19" w16cid:durableId="701440081">
    <w:abstractNumId w:val="15"/>
  </w:num>
  <w:num w:numId="20" w16cid:durableId="674768553">
    <w:abstractNumId w:val="30"/>
  </w:num>
  <w:num w:numId="21" w16cid:durableId="2006855700">
    <w:abstractNumId w:val="37"/>
  </w:num>
  <w:num w:numId="22" w16cid:durableId="721946214">
    <w:abstractNumId w:val="32"/>
  </w:num>
  <w:num w:numId="23" w16cid:durableId="2087998050">
    <w:abstractNumId w:val="40"/>
  </w:num>
  <w:num w:numId="24" w16cid:durableId="756442218">
    <w:abstractNumId w:val="16"/>
  </w:num>
  <w:num w:numId="25" w16cid:durableId="2131976224">
    <w:abstractNumId w:val="13"/>
  </w:num>
  <w:num w:numId="26" w16cid:durableId="1030758466">
    <w:abstractNumId w:val="44"/>
  </w:num>
  <w:num w:numId="27" w16cid:durableId="1480263894">
    <w:abstractNumId w:val="4"/>
  </w:num>
  <w:num w:numId="28" w16cid:durableId="2120445956">
    <w:abstractNumId w:val="39"/>
  </w:num>
  <w:num w:numId="29" w16cid:durableId="899364533">
    <w:abstractNumId w:val="25"/>
  </w:num>
  <w:num w:numId="30" w16cid:durableId="118694808">
    <w:abstractNumId w:val="9"/>
  </w:num>
  <w:num w:numId="31" w16cid:durableId="962810593">
    <w:abstractNumId w:val="23"/>
  </w:num>
  <w:num w:numId="32" w16cid:durableId="187835909">
    <w:abstractNumId w:val="26"/>
  </w:num>
  <w:num w:numId="33" w16cid:durableId="1680038554">
    <w:abstractNumId w:val="3"/>
  </w:num>
  <w:num w:numId="34" w16cid:durableId="734819226">
    <w:abstractNumId w:val="14"/>
  </w:num>
  <w:num w:numId="35" w16cid:durableId="1439636859">
    <w:abstractNumId w:val="6"/>
  </w:num>
  <w:num w:numId="36" w16cid:durableId="913126619">
    <w:abstractNumId w:val="38"/>
  </w:num>
  <w:num w:numId="37" w16cid:durableId="513888326">
    <w:abstractNumId w:val="31"/>
  </w:num>
  <w:num w:numId="38" w16cid:durableId="978654426">
    <w:abstractNumId w:val="17"/>
  </w:num>
  <w:num w:numId="39" w16cid:durableId="1319186156">
    <w:abstractNumId w:val="43"/>
  </w:num>
  <w:num w:numId="40" w16cid:durableId="171997685">
    <w:abstractNumId w:val="7"/>
  </w:num>
  <w:num w:numId="41" w16cid:durableId="2058778725">
    <w:abstractNumId w:val="27"/>
  </w:num>
  <w:num w:numId="42" w16cid:durableId="948900257">
    <w:abstractNumId w:val="8"/>
  </w:num>
  <w:num w:numId="43" w16cid:durableId="337658601">
    <w:abstractNumId w:val="42"/>
  </w:num>
  <w:num w:numId="44" w16cid:durableId="1757625321">
    <w:abstractNumId w:val="2"/>
  </w:num>
  <w:num w:numId="45" w16cid:durableId="1801805361">
    <w:abstractNumId w:val="35"/>
  </w:num>
  <w:num w:numId="46" w16cid:durableId="1881700667">
    <w:abstractNumId w:val="34"/>
  </w:num>
  <w:num w:numId="47" w16cid:durableId="1962371720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6F"/>
    <w:rsid w:val="00004509"/>
    <w:rsid w:val="0000495A"/>
    <w:rsid w:val="00004DAD"/>
    <w:rsid w:val="00005DD9"/>
    <w:rsid w:val="00012127"/>
    <w:rsid w:val="00014AFB"/>
    <w:rsid w:val="000176E1"/>
    <w:rsid w:val="000213BC"/>
    <w:rsid w:val="00022E4A"/>
    <w:rsid w:val="000237CA"/>
    <w:rsid w:val="000268D1"/>
    <w:rsid w:val="0003077D"/>
    <w:rsid w:val="00032587"/>
    <w:rsid w:val="00032AF7"/>
    <w:rsid w:val="000377C7"/>
    <w:rsid w:val="00037D16"/>
    <w:rsid w:val="0004231C"/>
    <w:rsid w:val="000469C6"/>
    <w:rsid w:val="00046A8E"/>
    <w:rsid w:val="00047CA3"/>
    <w:rsid w:val="000545D2"/>
    <w:rsid w:val="00055943"/>
    <w:rsid w:val="00056537"/>
    <w:rsid w:val="00060FCB"/>
    <w:rsid w:val="00066AEC"/>
    <w:rsid w:val="000671AC"/>
    <w:rsid w:val="00071F52"/>
    <w:rsid w:val="00072425"/>
    <w:rsid w:val="00073B2F"/>
    <w:rsid w:val="00073CF8"/>
    <w:rsid w:val="000757E8"/>
    <w:rsid w:val="00081A66"/>
    <w:rsid w:val="00083C92"/>
    <w:rsid w:val="00085B4C"/>
    <w:rsid w:val="00086C79"/>
    <w:rsid w:val="000932F1"/>
    <w:rsid w:val="0009389A"/>
    <w:rsid w:val="00095449"/>
    <w:rsid w:val="00095FDA"/>
    <w:rsid w:val="00096AA8"/>
    <w:rsid w:val="00097003"/>
    <w:rsid w:val="000A1B8F"/>
    <w:rsid w:val="000A1C38"/>
    <w:rsid w:val="000A23BB"/>
    <w:rsid w:val="000A3F69"/>
    <w:rsid w:val="000A4109"/>
    <w:rsid w:val="000A5C5A"/>
    <w:rsid w:val="000A6394"/>
    <w:rsid w:val="000B0A16"/>
    <w:rsid w:val="000B2C15"/>
    <w:rsid w:val="000B3E73"/>
    <w:rsid w:val="000B5131"/>
    <w:rsid w:val="000B6E7D"/>
    <w:rsid w:val="000B7FED"/>
    <w:rsid w:val="000C038A"/>
    <w:rsid w:val="000C0936"/>
    <w:rsid w:val="000C33CF"/>
    <w:rsid w:val="000C35E5"/>
    <w:rsid w:val="000C4B9B"/>
    <w:rsid w:val="000C4C3D"/>
    <w:rsid w:val="000C6598"/>
    <w:rsid w:val="000D1BD4"/>
    <w:rsid w:val="000D2A18"/>
    <w:rsid w:val="000D576B"/>
    <w:rsid w:val="000D72F6"/>
    <w:rsid w:val="000E0553"/>
    <w:rsid w:val="000E0CF3"/>
    <w:rsid w:val="000E74D3"/>
    <w:rsid w:val="000F1B28"/>
    <w:rsid w:val="000F3122"/>
    <w:rsid w:val="000F4C0F"/>
    <w:rsid w:val="001012A8"/>
    <w:rsid w:val="00101727"/>
    <w:rsid w:val="00103CA9"/>
    <w:rsid w:val="00103F8B"/>
    <w:rsid w:val="0010544C"/>
    <w:rsid w:val="0011062E"/>
    <w:rsid w:val="00113AAD"/>
    <w:rsid w:val="0012363C"/>
    <w:rsid w:val="00124321"/>
    <w:rsid w:val="00126F04"/>
    <w:rsid w:val="00135459"/>
    <w:rsid w:val="00137C88"/>
    <w:rsid w:val="00141017"/>
    <w:rsid w:val="00145D43"/>
    <w:rsid w:val="00147089"/>
    <w:rsid w:val="00147597"/>
    <w:rsid w:val="00147929"/>
    <w:rsid w:val="00150F9F"/>
    <w:rsid w:val="001530D6"/>
    <w:rsid w:val="00153BB7"/>
    <w:rsid w:val="00156710"/>
    <w:rsid w:val="00160615"/>
    <w:rsid w:val="00161309"/>
    <w:rsid w:val="001616C7"/>
    <w:rsid w:val="001617B9"/>
    <w:rsid w:val="001620FE"/>
    <w:rsid w:val="001626D5"/>
    <w:rsid w:val="00164295"/>
    <w:rsid w:val="001668D3"/>
    <w:rsid w:val="00171602"/>
    <w:rsid w:val="0017242B"/>
    <w:rsid w:val="00174F39"/>
    <w:rsid w:val="0017627A"/>
    <w:rsid w:val="0017770F"/>
    <w:rsid w:val="00180B1E"/>
    <w:rsid w:val="00183CA9"/>
    <w:rsid w:val="00184BE1"/>
    <w:rsid w:val="00192C46"/>
    <w:rsid w:val="00197084"/>
    <w:rsid w:val="001A08B3"/>
    <w:rsid w:val="001A3A9E"/>
    <w:rsid w:val="001A4E79"/>
    <w:rsid w:val="001A7B60"/>
    <w:rsid w:val="001B0448"/>
    <w:rsid w:val="001B223B"/>
    <w:rsid w:val="001B2B3E"/>
    <w:rsid w:val="001B52F0"/>
    <w:rsid w:val="001B7A65"/>
    <w:rsid w:val="001C0630"/>
    <w:rsid w:val="001C2CB7"/>
    <w:rsid w:val="001C3AD0"/>
    <w:rsid w:val="001C416F"/>
    <w:rsid w:val="001C6295"/>
    <w:rsid w:val="001C6E88"/>
    <w:rsid w:val="001C763C"/>
    <w:rsid w:val="001C7898"/>
    <w:rsid w:val="001C7BBB"/>
    <w:rsid w:val="001D047E"/>
    <w:rsid w:val="001D0F0C"/>
    <w:rsid w:val="001D12F2"/>
    <w:rsid w:val="001D2A82"/>
    <w:rsid w:val="001D4A39"/>
    <w:rsid w:val="001D6CF5"/>
    <w:rsid w:val="001E09DD"/>
    <w:rsid w:val="001E1BA1"/>
    <w:rsid w:val="001E308B"/>
    <w:rsid w:val="001E3444"/>
    <w:rsid w:val="001E41F3"/>
    <w:rsid w:val="001E4368"/>
    <w:rsid w:val="001E6FEB"/>
    <w:rsid w:val="001F02F6"/>
    <w:rsid w:val="001F2254"/>
    <w:rsid w:val="001F2EE7"/>
    <w:rsid w:val="001F6A9F"/>
    <w:rsid w:val="001F6BFA"/>
    <w:rsid w:val="001F7E22"/>
    <w:rsid w:val="00201BBF"/>
    <w:rsid w:val="00203091"/>
    <w:rsid w:val="00206A41"/>
    <w:rsid w:val="0021148E"/>
    <w:rsid w:val="00214500"/>
    <w:rsid w:val="00217811"/>
    <w:rsid w:val="00220412"/>
    <w:rsid w:val="00220AFE"/>
    <w:rsid w:val="002225A6"/>
    <w:rsid w:val="0022291D"/>
    <w:rsid w:val="00224931"/>
    <w:rsid w:val="00225237"/>
    <w:rsid w:val="00235BC2"/>
    <w:rsid w:val="002367B5"/>
    <w:rsid w:val="00236A8C"/>
    <w:rsid w:val="00237F4D"/>
    <w:rsid w:val="002401B2"/>
    <w:rsid w:val="00240246"/>
    <w:rsid w:val="00240D07"/>
    <w:rsid w:val="0024107F"/>
    <w:rsid w:val="00242D7B"/>
    <w:rsid w:val="00243CDD"/>
    <w:rsid w:val="0024752E"/>
    <w:rsid w:val="002477B4"/>
    <w:rsid w:val="00250949"/>
    <w:rsid w:val="00256302"/>
    <w:rsid w:val="00256347"/>
    <w:rsid w:val="002568EA"/>
    <w:rsid w:val="00256ECA"/>
    <w:rsid w:val="00257BB1"/>
    <w:rsid w:val="0026004D"/>
    <w:rsid w:val="00261A15"/>
    <w:rsid w:val="002640DD"/>
    <w:rsid w:val="00265D4E"/>
    <w:rsid w:val="00267486"/>
    <w:rsid w:val="00272062"/>
    <w:rsid w:val="00273AE0"/>
    <w:rsid w:val="002754C9"/>
    <w:rsid w:val="002758FA"/>
    <w:rsid w:val="00275C00"/>
    <w:rsid w:val="00275D12"/>
    <w:rsid w:val="0027644A"/>
    <w:rsid w:val="002813A4"/>
    <w:rsid w:val="002843D4"/>
    <w:rsid w:val="002846AC"/>
    <w:rsid w:val="00284FEB"/>
    <w:rsid w:val="002860C4"/>
    <w:rsid w:val="00292A17"/>
    <w:rsid w:val="00292E89"/>
    <w:rsid w:val="00294C64"/>
    <w:rsid w:val="002A28AF"/>
    <w:rsid w:val="002A6E40"/>
    <w:rsid w:val="002B2159"/>
    <w:rsid w:val="002B3B49"/>
    <w:rsid w:val="002B5741"/>
    <w:rsid w:val="002B5F15"/>
    <w:rsid w:val="002B6441"/>
    <w:rsid w:val="002B72C2"/>
    <w:rsid w:val="002C0715"/>
    <w:rsid w:val="002C0A87"/>
    <w:rsid w:val="002C114C"/>
    <w:rsid w:val="002C7B00"/>
    <w:rsid w:val="002D19C7"/>
    <w:rsid w:val="002D1D45"/>
    <w:rsid w:val="002D3E22"/>
    <w:rsid w:val="002D5551"/>
    <w:rsid w:val="002D647F"/>
    <w:rsid w:val="002D6DCB"/>
    <w:rsid w:val="002E32D7"/>
    <w:rsid w:val="002E44A4"/>
    <w:rsid w:val="002F0904"/>
    <w:rsid w:val="002F5999"/>
    <w:rsid w:val="003002C0"/>
    <w:rsid w:val="0030082A"/>
    <w:rsid w:val="00300C03"/>
    <w:rsid w:val="0030213D"/>
    <w:rsid w:val="00305409"/>
    <w:rsid w:val="0030720A"/>
    <w:rsid w:val="003106C4"/>
    <w:rsid w:val="00313990"/>
    <w:rsid w:val="00315E76"/>
    <w:rsid w:val="0031620C"/>
    <w:rsid w:val="003220BE"/>
    <w:rsid w:val="003229B2"/>
    <w:rsid w:val="00330084"/>
    <w:rsid w:val="00333B12"/>
    <w:rsid w:val="00333E50"/>
    <w:rsid w:val="00334234"/>
    <w:rsid w:val="003376A4"/>
    <w:rsid w:val="00342AE2"/>
    <w:rsid w:val="003436E5"/>
    <w:rsid w:val="00346664"/>
    <w:rsid w:val="00346D37"/>
    <w:rsid w:val="00350710"/>
    <w:rsid w:val="00350ED8"/>
    <w:rsid w:val="00352158"/>
    <w:rsid w:val="00353378"/>
    <w:rsid w:val="003536A8"/>
    <w:rsid w:val="003557E1"/>
    <w:rsid w:val="00357CF2"/>
    <w:rsid w:val="003609EF"/>
    <w:rsid w:val="00360DC4"/>
    <w:rsid w:val="0036176F"/>
    <w:rsid w:val="0036231A"/>
    <w:rsid w:val="00362CDE"/>
    <w:rsid w:val="00365AD1"/>
    <w:rsid w:val="0037394D"/>
    <w:rsid w:val="00374DD4"/>
    <w:rsid w:val="00377C6B"/>
    <w:rsid w:val="0038132D"/>
    <w:rsid w:val="00381D6E"/>
    <w:rsid w:val="003933C7"/>
    <w:rsid w:val="00397DDE"/>
    <w:rsid w:val="003A0660"/>
    <w:rsid w:val="003A06ED"/>
    <w:rsid w:val="003A4326"/>
    <w:rsid w:val="003B1500"/>
    <w:rsid w:val="003B4DF5"/>
    <w:rsid w:val="003C07F6"/>
    <w:rsid w:val="003C0843"/>
    <w:rsid w:val="003C244B"/>
    <w:rsid w:val="003C49D3"/>
    <w:rsid w:val="003C6BE7"/>
    <w:rsid w:val="003C75C7"/>
    <w:rsid w:val="003D0D50"/>
    <w:rsid w:val="003D31FC"/>
    <w:rsid w:val="003D345E"/>
    <w:rsid w:val="003D350C"/>
    <w:rsid w:val="003E1305"/>
    <w:rsid w:val="003E190F"/>
    <w:rsid w:val="003E19AB"/>
    <w:rsid w:val="003E1A36"/>
    <w:rsid w:val="003F457E"/>
    <w:rsid w:val="003F6107"/>
    <w:rsid w:val="004026B1"/>
    <w:rsid w:val="00404928"/>
    <w:rsid w:val="00406375"/>
    <w:rsid w:val="004079C3"/>
    <w:rsid w:val="00410371"/>
    <w:rsid w:val="00411064"/>
    <w:rsid w:val="00412C82"/>
    <w:rsid w:val="004208B2"/>
    <w:rsid w:val="004222C6"/>
    <w:rsid w:val="00423F1F"/>
    <w:rsid w:val="004242F1"/>
    <w:rsid w:val="00425EA0"/>
    <w:rsid w:val="00427E79"/>
    <w:rsid w:val="00430354"/>
    <w:rsid w:val="00432CE5"/>
    <w:rsid w:val="0043458F"/>
    <w:rsid w:val="00435419"/>
    <w:rsid w:val="004355CB"/>
    <w:rsid w:val="00440742"/>
    <w:rsid w:val="00440DD3"/>
    <w:rsid w:val="00441D5B"/>
    <w:rsid w:val="0044347C"/>
    <w:rsid w:val="00443F88"/>
    <w:rsid w:val="00444367"/>
    <w:rsid w:val="00445EB9"/>
    <w:rsid w:val="00446488"/>
    <w:rsid w:val="00446614"/>
    <w:rsid w:val="00447BC2"/>
    <w:rsid w:val="004500E9"/>
    <w:rsid w:val="0045387E"/>
    <w:rsid w:val="00454590"/>
    <w:rsid w:val="00454D2B"/>
    <w:rsid w:val="00454E23"/>
    <w:rsid w:val="00460127"/>
    <w:rsid w:val="004610B6"/>
    <w:rsid w:val="004611A1"/>
    <w:rsid w:val="00461F12"/>
    <w:rsid w:val="00462B15"/>
    <w:rsid w:val="004642F4"/>
    <w:rsid w:val="00465720"/>
    <w:rsid w:val="00465862"/>
    <w:rsid w:val="004666C5"/>
    <w:rsid w:val="00467774"/>
    <w:rsid w:val="00467CA6"/>
    <w:rsid w:val="00474E8D"/>
    <w:rsid w:val="00476F2B"/>
    <w:rsid w:val="00480E1E"/>
    <w:rsid w:val="00481C16"/>
    <w:rsid w:val="00482943"/>
    <w:rsid w:val="004835E5"/>
    <w:rsid w:val="00484142"/>
    <w:rsid w:val="00486937"/>
    <w:rsid w:val="004871CD"/>
    <w:rsid w:val="00487341"/>
    <w:rsid w:val="00487D3B"/>
    <w:rsid w:val="00491C1D"/>
    <w:rsid w:val="00492A1B"/>
    <w:rsid w:val="004932AE"/>
    <w:rsid w:val="004A18BE"/>
    <w:rsid w:val="004A1C17"/>
    <w:rsid w:val="004A4875"/>
    <w:rsid w:val="004A5FEE"/>
    <w:rsid w:val="004A7F8E"/>
    <w:rsid w:val="004B05DC"/>
    <w:rsid w:val="004B16CC"/>
    <w:rsid w:val="004B1B8F"/>
    <w:rsid w:val="004B71DC"/>
    <w:rsid w:val="004B75B7"/>
    <w:rsid w:val="004C0314"/>
    <w:rsid w:val="004C1785"/>
    <w:rsid w:val="004C3F6A"/>
    <w:rsid w:val="004C6A38"/>
    <w:rsid w:val="004C7B19"/>
    <w:rsid w:val="004D06FA"/>
    <w:rsid w:val="004D0883"/>
    <w:rsid w:val="004D1809"/>
    <w:rsid w:val="004D231A"/>
    <w:rsid w:val="004D5F49"/>
    <w:rsid w:val="004D6294"/>
    <w:rsid w:val="004D76ED"/>
    <w:rsid w:val="004D778D"/>
    <w:rsid w:val="004E1F07"/>
    <w:rsid w:val="004F31AB"/>
    <w:rsid w:val="004F538D"/>
    <w:rsid w:val="004F69EA"/>
    <w:rsid w:val="004F7341"/>
    <w:rsid w:val="004F7A8E"/>
    <w:rsid w:val="004F7D61"/>
    <w:rsid w:val="005001B5"/>
    <w:rsid w:val="00502136"/>
    <w:rsid w:val="0050243D"/>
    <w:rsid w:val="005048CC"/>
    <w:rsid w:val="00504D17"/>
    <w:rsid w:val="00505EF7"/>
    <w:rsid w:val="0051064D"/>
    <w:rsid w:val="0051373A"/>
    <w:rsid w:val="00515096"/>
    <w:rsid w:val="0051565D"/>
    <w:rsid w:val="0051580D"/>
    <w:rsid w:val="00516DC3"/>
    <w:rsid w:val="00517A47"/>
    <w:rsid w:val="005232B2"/>
    <w:rsid w:val="005245B9"/>
    <w:rsid w:val="00524690"/>
    <w:rsid w:val="0052642A"/>
    <w:rsid w:val="005267EF"/>
    <w:rsid w:val="00527F6B"/>
    <w:rsid w:val="00533B9E"/>
    <w:rsid w:val="005372D2"/>
    <w:rsid w:val="00537E97"/>
    <w:rsid w:val="00546DBA"/>
    <w:rsid w:val="00547111"/>
    <w:rsid w:val="0055770B"/>
    <w:rsid w:val="005653EE"/>
    <w:rsid w:val="00565821"/>
    <w:rsid w:val="0056586F"/>
    <w:rsid w:val="00571E57"/>
    <w:rsid w:val="00574FA0"/>
    <w:rsid w:val="00577315"/>
    <w:rsid w:val="00581022"/>
    <w:rsid w:val="00581107"/>
    <w:rsid w:val="00581340"/>
    <w:rsid w:val="005824C4"/>
    <w:rsid w:val="00584E70"/>
    <w:rsid w:val="0058550A"/>
    <w:rsid w:val="00585A9E"/>
    <w:rsid w:val="005867C5"/>
    <w:rsid w:val="00586F0C"/>
    <w:rsid w:val="00587BDB"/>
    <w:rsid w:val="00590D2E"/>
    <w:rsid w:val="00591CA2"/>
    <w:rsid w:val="00592874"/>
    <w:rsid w:val="00592959"/>
    <w:rsid w:val="00592D74"/>
    <w:rsid w:val="005959BD"/>
    <w:rsid w:val="005A2631"/>
    <w:rsid w:val="005A5302"/>
    <w:rsid w:val="005B1497"/>
    <w:rsid w:val="005B1702"/>
    <w:rsid w:val="005B197D"/>
    <w:rsid w:val="005B4356"/>
    <w:rsid w:val="005B6404"/>
    <w:rsid w:val="005C13C7"/>
    <w:rsid w:val="005C1D9E"/>
    <w:rsid w:val="005C6231"/>
    <w:rsid w:val="005D047C"/>
    <w:rsid w:val="005D0F31"/>
    <w:rsid w:val="005D4799"/>
    <w:rsid w:val="005E0814"/>
    <w:rsid w:val="005E2381"/>
    <w:rsid w:val="005E2BCB"/>
    <w:rsid w:val="005E2C44"/>
    <w:rsid w:val="005E376D"/>
    <w:rsid w:val="005F137B"/>
    <w:rsid w:val="005F1CC1"/>
    <w:rsid w:val="005F202F"/>
    <w:rsid w:val="005F29EB"/>
    <w:rsid w:val="005F4307"/>
    <w:rsid w:val="00602FE0"/>
    <w:rsid w:val="006039DF"/>
    <w:rsid w:val="006041B1"/>
    <w:rsid w:val="006074DF"/>
    <w:rsid w:val="0061215C"/>
    <w:rsid w:val="00613F69"/>
    <w:rsid w:val="00614BF9"/>
    <w:rsid w:val="006156F8"/>
    <w:rsid w:val="00615EC0"/>
    <w:rsid w:val="00617D68"/>
    <w:rsid w:val="00621117"/>
    <w:rsid w:val="00621188"/>
    <w:rsid w:val="00624537"/>
    <w:rsid w:val="00624B10"/>
    <w:rsid w:val="006257ED"/>
    <w:rsid w:val="0063001D"/>
    <w:rsid w:val="0063015E"/>
    <w:rsid w:val="00630C8E"/>
    <w:rsid w:val="00632E3F"/>
    <w:rsid w:val="006333A7"/>
    <w:rsid w:val="00641AA9"/>
    <w:rsid w:val="006425D3"/>
    <w:rsid w:val="00644C5B"/>
    <w:rsid w:val="00646FE4"/>
    <w:rsid w:val="00647244"/>
    <w:rsid w:val="00651F1D"/>
    <w:rsid w:val="00656E20"/>
    <w:rsid w:val="00660E24"/>
    <w:rsid w:val="00667523"/>
    <w:rsid w:val="00673E68"/>
    <w:rsid w:val="0067486D"/>
    <w:rsid w:val="0067566D"/>
    <w:rsid w:val="0067651F"/>
    <w:rsid w:val="00677A55"/>
    <w:rsid w:val="00681B38"/>
    <w:rsid w:val="00682ADA"/>
    <w:rsid w:val="00686CF9"/>
    <w:rsid w:val="00687A55"/>
    <w:rsid w:val="00687A75"/>
    <w:rsid w:val="00687F85"/>
    <w:rsid w:val="00691DE4"/>
    <w:rsid w:val="00692340"/>
    <w:rsid w:val="006935CD"/>
    <w:rsid w:val="0069498F"/>
    <w:rsid w:val="00695808"/>
    <w:rsid w:val="00695A37"/>
    <w:rsid w:val="006964BE"/>
    <w:rsid w:val="0069678D"/>
    <w:rsid w:val="0069689B"/>
    <w:rsid w:val="006968C2"/>
    <w:rsid w:val="006A5867"/>
    <w:rsid w:val="006A6155"/>
    <w:rsid w:val="006B2336"/>
    <w:rsid w:val="006B46FB"/>
    <w:rsid w:val="006B607F"/>
    <w:rsid w:val="006B7542"/>
    <w:rsid w:val="006C0F3D"/>
    <w:rsid w:val="006C438B"/>
    <w:rsid w:val="006C54C9"/>
    <w:rsid w:val="006C60C1"/>
    <w:rsid w:val="006C6242"/>
    <w:rsid w:val="006C6C35"/>
    <w:rsid w:val="006C7E95"/>
    <w:rsid w:val="006D0588"/>
    <w:rsid w:val="006D08DF"/>
    <w:rsid w:val="006D2480"/>
    <w:rsid w:val="006D2545"/>
    <w:rsid w:val="006D4509"/>
    <w:rsid w:val="006D5EE2"/>
    <w:rsid w:val="006E05D5"/>
    <w:rsid w:val="006E17B8"/>
    <w:rsid w:val="006E21FB"/>
    <w:rsid w:val="006E2568"/>
    <w:rsid w:val="006E3070"/>
    <w:rsid w:val="006E4F3D"/>
    <w:rsid w:val="006E6C1B"/>
    <w:rsid w:val="006F15D9"/>
    <w:rsid w:val="006F2E2B"/>
    <w:rsid w:val="006F349F"/>
    <w:rsid w:val="006F605B"/>
    <w:rsid w:val="006F6859"/>
    <w:rsid w:val="00700040"/>
    <w:rsid w:val="007005CE"/>
    <w:rsid w:val="0070409B"/>
    <w:rsid w:val="00705E16"/>
    <w:rsid w:val="00710028"/>
    <w:rsid w:val="007119C9"/>
    <w:rsid w:val="00714308"/>
    <w:rsid w:val="007160EF"/>
    <w:rsid w:val="007206A1"/>
    <w:rsid w:val="00722D32"/>
    <w:rsid w:val="007234B2"/>
    <w:rsid w:val="00724479"/>
    <w:rsid w:val="007276AE"/>
    <w:rsid w:val="00730028"/>
    <w:rsid w:val="007325B2"/>
    <w:rsid w:val="00734CEA"/>
    <w:rsid w:val="0073639A"/>
    <w:rsid w:val="0073784E"/>
    <w:rsid w:val="00742C1C"/>
    <w:rsid w:val="00752709"/>
    <w:rsid w:val="00754554"/>
    <w:rsid w:val="00755444"/>
    <w:rsid w:val="00755FFA"/>
    <w:rsid w:val="0075639E"/>
    <w:rsid w:val="00757180"/>
    <w:rsid w:val="00760F43"/>
    <w:rsid w:val="007635DC"/>
    <w:rsid w:val="00763929"/>
    <w:rsid w:val="00766307"/>
    <w:rsid w:val="00771DEC"/>
    <w:rsid w:val="00774D1C"/>
    <w:rsid w:val="00775515"/>
    <w:rsid w:val="00776BE4"/>
    <w:rsid w:val="00780828"/>
    <w:rsid w:val="00780D4E"/>
    <w:rsid w:val="00781504"/>
    <w:rsid w:val="007837BF"/>
    <w:rsid w:val="00783B68"/>
    <w:rsid w:val="00792342"/>
    <w:rsid w:val="00796061"/>
    <w:rsid w:val="007966A5"/>
    <w:rsid w:val="007977A8"/>
    <w:rsid w:val="00797DEF"/>
    <w:rsid w:val="007A1BDB"/>
    <w:rsid w:val="007A4F50"/>
    <w:rsid w:val="007A52C8"/>
    <w:rsid w:val="007A630A"/>
    <w:rsid w:val="007A7477"/>
    <w:rsid w:val="007B073E"/>
    <w:rsid w:val="007B1ABD"/>
    <w:rsid w:val="007B444D"/>
    <w:rsid w:val="007B45B2"/>
    <w:rsid w:val="007B460C"/>
    <w:rsid w:val="007B512A"/>
    <w:rsid w:val="007B5EB5"/>
    <w:rsid w:val="007C05BE"/>
    <w:rsid w:val="007C2097"/>
    <w:rsid w:val="007C2E1F"/>
    <w:rsid w:val="007C6111"/>
    <w:rsid w:val="007C664E"/>
    <w:rsid w:val="007D2DD2"/>
    <w:rsid w:val="007D4210"/>
    <w:rsid w:val="007D6A07"/>
    <w:rsid w:val="007D7414"/>
    <w:rsid w:val="007E0F04"/>
    <w:rsid w:val="007E1640"/>
    <w:rsid w:val="007E290A"/>
    <w:rsid w:val="007E6207"/>
    <w:rsid w:val="007E6A6F"/>
    <w:rsid w:val="007E73F1"/>
    <w:rsid w:val="007E7818"/>
    <w:rsid w:val="007E7B05"/>
    <w:rsid w:val="007F0B2B"/>
    <w:rsid w:val="007F533E"/>
    <w:rsid w:val="007F5DE0"/>
    <w:rsid w:val="007F7259"/>
    <w:rsid w:val="00800A3B"/>
    <w:rsid w:val="008040A8"/>
    <w:rsid w:val="00804DF6"/>
    <w:rsid w:val="00804E18"/>
    <w:rsid w:val="00804E46"/>
    <w:rsid w:val="008118EA"/>
    <w:rsid w:val="0081390E"/>
    <w:rsid w:val="00814069"/>
    <w:rsid w:val="00814081"/>
    <w:rsid w:val="0081566D"/>
    <w:rsid w:val="00815F45"/>
    <w:rsid w:val="00820658"/>
    <w:rsid w:val="0082229D"/>
    <w:rsid w:val="008279FA"/>
    <w:rsid w:val="0083038F"/>
    <w:rsid w:val="00830798"/>
    <w:rsid w:val="008310C7"/>
    <w:rsid w:val="00832CA2"/>
    <w:rsid w:val="00835F65"/>
    <w:rsid w:val="00836A7F"/>
    <w:rsid w:val="00840522"/>
    <w:rsid w:val="00840DA9"/>
    <w:rsid w:val="00841397"/>
    <w:rsid w:val="00847CE6"/>
    <w:rsid w:val="00850C25"/>
    <w:rsid w:val="00851FCE"/>
    <w:rsid w:val="0085511E"/>
    <w:rsid w:val="0086010A"/>
    <w:rsid w:val="00860D9B"/>
    <w:rsid w:val="008626E7"/>
    <w:rsid w:val="0086562E"/>
    <w:rsid w:val="008658EE"/>
    <w:rsid w:val="00870EE7"/>
    <w:rsid w:val="00872501"/>
    <w:rsid w:val="00873A4C"/>
    <w:rsid w:val="00877B3A"/>
    <w:rsid w:val="008800A0"/>
    <w:rsid w:val="00882233"/>
    <w:rsid w:val="008828B0"/>
    <w:rsid w:val="008837C8"/>
    <w:rsid w:val="00883BCC"/>
    <w:rsid w:val="00884F8D"/>
    <w:rsid w:val="008863B9"/>
    <w:rsid w:val="0089069E"/>
    <w:rsid w:val="00890C18"/>
    <w:rsid w:val="00895F08"/>
    <w:rsid w:val="00896F6E"/>
    <w:rsid w:val="008A039B"/>
    <w:rsid w:val="008A0D8B"/>
    <w:rsid w:val="008A11D9"/>
    <w:rsid w:val="008A2765"/>
    <w:rsid w:val="008A45A6"/>
    <w:rsid w:val="008A6500"/>
    <w:rsid w:val="008B195D"/>
    <w:rsid w:val="008B37E5"/>
    <w:rsid w:val="008B42D6"/>
    <w:rsid w:val="008C3162"/>
    <w:rsid w:val="008C5085"/>
    <w:rsid w:val="008D1588"/>
    <w:rsid w:val="008D3368"/>
    <w:rsid w:val="008D5DBB"/>
    <w:rsid w:val="008D6486"/>
    <w:rsid w:val="008D7517"/>
    <w:rsid w:val="008E20AC"/>
    <w:rsid w:val="008E4C2B"/>
    <w:rsid w:val="008E6BC2"/>
    <w:rsid w:val="008F36AC"/>
    <w:rsid w:val="008F3C6B"/>
    <w:rsid w:val="008F5EB2"/>
    <w:rsid w:val="008F686C"/>
    <w:rsid w:val="009016FD"/>
    <w:rsid w:val="00901E56"/>
    <w:rsid w:val="009020A7"/>
    <w:rsid w:val="009038A5"/>
    <w:rsid w:val="00903A7B"/>
    <w:rsid w:val="00904B02"/>
    <w:rsid w:val="00905D0D"/>
    <w:rsid w:val="00907DA0"/>
    <w:rsid w:val="009129AC"/>
    <w:rsid w:val="00912AA7"/>
    <w:rsid w:val="00913097"/>
    <w:rsid w:val="009143A1"/>
    <w:rsid w:val="009148DE"/>
    <w:rsid w:val="0092014D"/>
    <w:rsid w:val="009236C3"/>
    <w:rsid w:val="00923B26"/>
    <w:rsid w:val="0092425D"/>
    <w:rsid w:val="00924986"/>
    <w:rsid w:val="00927A8E"/>
    <w:rsid w:val="00930576"/>
    <w:rsid w:val="00937DAF"/>
    <w:rsid w:val="00941E30"/>
    <w:rsid w:val="009458F4"/>
    <w:rsid w:val="00946683"/>
    <w:rsid w:val="00954373"/>
    <w:rsid w:val="00957164"/>
    <w:rsid w:val="00957C31"/>
    <w:rsid w:val="009608D6"/>
    <w:rsid w:val="00960B21"/>
    <w:rsid w:val="00961E77"/>
    <w:rsid w:val="0096351E"/>
    <w:rsid w:val="00966728"/>
    <w:rsid w:val="00972406"/>
    <w:rsid w:val="00975080"/>
    <w:rsid w:val="00975E55"/>
    <w:rsid w:val="00975E70"/>
    <w:rsid w:val="00976371"/>
    <w:rsid w:val="009777D9"/>
    <w:rsid w:val="00981A57"/>
    <w:rsid w:val="0098402B"/>
    <w:rsid w:val="009859B3"/>
    <w:rsid w:val="009876A2"/>
    <w:rsid w:val="00991B88"/>
    <w:rsid w:val="00993964"/>
    <w:rsid w:val="00993CB7"/>
    <w:rsid w:val="00993D42"/>
    <w:rsid w:val="00994127"/>
    <w:rsid w:val="00994187"/>
    <w:rsid w:val="009944F5"/>
    <w:rsid w:val="00995B19"/>
    <w:rsid w:val="00996CC7"/>
    <w:rsid w:val="009A266F"/>
    <w:rsid w:val="009A4783"/>
    <w:rsid w:val="009A5378"/>
    <w:rsid w:val="009A5753"/>
    <w:rsid w:val="009A579D"/>
    <w:rsid w:val="009A63F0"/>
    <w:rsid w:val="009A68D6"/>
    <w:rsid w:val="009A6C3A"/>
    <w:rsid w:val="009A774E"/>
    <w:rsid w:val="009A7D3D"/>
    <w:rsid w:val="009B6595"/>
    <w:rsid w:val="009B7352"/>
    <w:rsid w:val="009C1586"/>
    <w:rsid w:val="009C5AE3"/>
    <w:rsid w:val="009D05FF"/>
    <w:rsid w:val="009D4F61"/>
    <w:rsid w:val="009D54DA"/>
    <w:rsid w:val="009D742B"/>
    <w:rsid w:val="009E009E"/>
    <w:rsid w:val="009E3297"/>
    <w:rsid w:val="009E6164"/>
    <w:rsid w:val="009F0017"/>
    <w:rsid w:val="009F2E5D"/>
    <w:rsid w:val="009F33B7"/>
    <w:rsid w:val="009F4BF7"/>
    <w:rsid w:val="009F5112"/>
    <w:rsid w:val="009F734F"/>
    <w:rsid w:val="00A013F4"/>
    <w:rsid w:val="00A01B8E"/>
    <w:rsid w:val="00A01CF2"/>
    <w:rsid w:val="00A0252A"/>
    <w:rsid w:val="00A04817"/>
    <w:rsid w:val="00A21181"/>
    <w:rsid w:val="00A2244A"/>
    <w:rsid w:val="00A246B6"/>
    <w:rsid w:val="00A25E0E"/>
    <w:rsid w:val="00A3271D"/>
    <w:rsid w:val="00A353A0"/>
    <w:rsid w:val="00A3619C"/>
    <w:rsid w:val="00A36C67"/>
    <w:rsid w:val="00A36E9B"/>
    <w:rsid w:val="00A427A9"/>
    <w:rsid w:val="00A46B22"/>
    <w:rsid w:val="00A47E70"/>
    <w:rsid w:val="00A509E0"/>
    <w:rsid w:val="00A50CF0"/>
    <w:rsid w:val="00A51940"/>
    <w:rsid w:val="00A529A7"/>
    <w:rsid w:val="00A52F6F"/>
    <w:rsid w:val="00A54DBC"/>
    <w:rsid w:val="00A55461"/>
    <w:rsid w:val="00A605F8"/>
    <w:rsid w:val="00A62334"/>
    <w:rsid w:val="00A62AD4"/>
    <w:rsid w:val="00A62F21"/>
    <w:rsid w:val="00A639EA"/>
    <w:rsid w:val="00A67BC3"/>
    <w:rsid w:val="00A71115"/>
    <w:rsid w:val="00A71D7B"/>
    <w:rsid w:val="00A743DB"/>
    <w:rsid w:val="00A7671C"/>
    <w:rsid w:val="00A7748B"/>
    <w:rsid w:val="00A8151D"/>
    <w:rsid w:val="00A817DF"/>
    <w:rsid w:val="00A852C1"/>
    <w:rsid w:val="00A90193"/>
    <w:rsid w:val="00A93136"/>
    <w:rsid w:val="00A9427F"/>
    <w:rsid w:val="00AA0181"/>
    <w:rsid w:val="00AA1312"/>
    <w:rsid w:val="00AA2CBC"/>
    <w:rsid w:val="00AA340C"/>
    <w:rsid w:val="00AB3F52"/>
    <w:rsid w:val="00AB4665"/>
    <w:rsid w:val="00AC2C87"/>
    <w:rsid w:val="00AC3D59"/>
    <w:rsid w:val="00AC5820"/>
    <w:rsid w:val="00AC748D"/>
    <w:rsid w:val="00AD1CD8"/>
    <w:rsid w:val="00AD2CBF"/>
    <w:rsid w:val="00AD2DC5"/>
    <w:rsid w:val="00AE0A90"/>
    <w:rsid w:val="00AF172F"/>
    <w:rsid w:val="00AF6396"/>
    <w:rsid w:val="00AF687E"/>
    <w:rsid w:val="00AF7F4B"/>
    <w:rsid w:val="00B00B99"/>
    <w:rsid w:val="00B02A35"/>
    <w:rsid w:val="00B036C9"/>
    <w:rsid w:val="00B10FDC"/>
    <w:rsid w:val="00B136F6"/>
    <w:rsid w:val="00B16B19"/>
    <w:rsid w:val="00B17E98"/>
    <w:rsid w:val="00B17F70"/>
    <w:rsid w:val="00B2119C"/>
    <w:rsid w:val="00B22326"/>
    <w:rsid w:val="00B22EFD"/>
    <w:rsid w:val="00B23333"/>
    <w:rsid w:val="00B258BB"/>
    <w:rsid w:val="00B30378"/>
    <w:rsid w:val="00B305FC"/>
    <w:rsid w:val="00B36328"/>
    <w:rsid w:val="00B374C3"/>
    <w:rsid w:val="00B40169"/>
    <w:rsid w:val="00B42F89"/>
    <w:rsid w:val="00B475C4"/>
    <w:rsid w:val="00B51FCB"/>
    <w:rsid w:val="00B55ED1"/>
    <w:rsid w:val="00B5761B"/>
    <w:rsid w:val="00B579AF"/>
    <w:rsid w:val="00B620A5"/>
    <w:rsid w:val="00B64B6D"/>
    <w:rsid w:val="00B67B97"/>
    <w:rsid w:val="00B70080"/>
    <w:rsid w:val="00B70B34"/>
    <w:rsid w:val="00B72F49"/>
    <w:rsid w:val="00B743EF"/>
    <w:rsid w:val="00B75E77"/>
    <w:rsid w:val="00B75F92"/>
    <w:rsid w:val="00B77070"/>
    <w:rsid w:val="00B82821"/>
    <w:rsid w:val="00B844EB"/>
    <w:rsid w:val="00B8454C"/>
    <w:rsid w:val="00B872A3"/>
    <w:rsid w:val="00B90E96"/>
    <w:rsid w:val="00B935CD"/>
    <w:rsid w:val="00B955BE"/>
    <w:rsid w:val="00B968C8"/>
    <w:rsid w:val="00BA2424"/>
    <w:rsid w:val="00BA3EC5"/>
    <w:rsid w:val="00BA51D9"/>
    <w:rsid w:val="00BA7D90"/>
    <w:rsid w:val="00BB1216"/>
    <w:rsid w:val="00BB5DFC"/>
    <w:rsid w:val="00BC3DB9"/>
    <w:rsid w:val="00BC4DEE"/>
    <w:rsid w:val="00BC68C4"/>
    <w:rsid w:val="00BC7624"/>
    <w:rsid w:val="00BD279D"/>
    <w:rsid w:val="00BD4CDC"/>
    <w:rsid w:val="00BD649E"/>
    <w:rsid w:val="00BD6BB8"/>
    <w:rsid w:val="00BE6728"/>
    <w:rsid w:val="00BF1B54"/>
    <w:rsid w:val="00BF1D76"/>
    <w:rsid w:val="00BF2702"/>
    <w:rsid w:val="00BF28E1"/>
    <w:rsid w:val="00BF31D5"/>
    <w:rsid w:val="00BF70FB"/>
    <w:rsid w:val="00BF7283"/>
    <w:rsid w:val="00C01C94"/>
    <w:rsid w:val="00C02CAA"/>
    <w:rsid w:val="00C04431"/>
    <w:rsid w:val="00C07A80"/>
    <w:rsid w:val="00C1234E"/>
    <w:rsid w:val="00C15688"/>
    <w:rsid w:val="00C16A5D"/>
    <w:rsid w:val="00C259BF"/>
    <w:rsid w:val="00C2743E"/>
    <w:rsid w:val="00C2779E"/>
    <w:rsid w:val="00C30403"/>
    <w:rsid w:val="00C309E6"/>
    <w:rsid w:val="00C31799"/>
    <w:rsid w:val="00C33A7F"/>
    <w:rsid w:val="00C416A0"/>
    <w:rsid w:val="00C41B5A"/>
    <w:rsid w:val="00C438F7"/>
    <w:rsid w:val="00C45AE6"/>
    <w:rsid w:val="00C46F0F"/>
    <w:rsid w:val="00C51E37"/>
    <w:rsid w:val="00C52270"/>
    <w:rsid w:val="00C5658F"/>
    <w:rsid w:val="00C5729A"/>
    <w:rsid w:val="00C572D0"/>
    <w:rsid w:val="00C61603"/>
    <w:rsid w:val="00C65844"/>
    <w:rsid w:val="00C66BA2"/>
    <w:rsid w:val="00C70094"/>
    <w:rsid w:val="00C7056B"/>
    <w:rsid w:val="00C7312B"/>
    <w:rsid w:val="00C7489A"/>
    <w:rsid w:val="00C7566A"/>
    <w:rsid w:val="00C776B2"/>
    <w:rsid w:val="00C80876"/>
    <w:rsid w:val="00C84E92"/>
    <w:rsid w:val="00C86AAC"/>
    <w:rsid w:val="00C9030E"/>
    <w:rsid w:val="00C937C1"/>
    <w:rsid w:val="00C9390B"/>
    <w:rsid w:val="00C94CBA"/>
    <w:rsid w:val="00C94DFE"/>
    <w:rsid w:val="00C95985"/>
    <w:rsid w:val="00C96A27"/>
    <w:rsid w:val="00C979AE"/>
    <w:rsid w:val="00CA26CC"/>
    <w:rsid w:val="00CA30C1"/>
    <w:rsid w:val="00CA593D"/>
    <w:rsid w:val="00CA67AE"/>
    <w:rsid w:val="00CA73B5"/>
    <w:rsid w:val="00CA7922"/>
    <w:rsid w:val="00CB0558"/>
    <w:rsid w:val="00CB3810"/>
    <w:rsid w:val="00CB3BE5"/>
    <w:rsid w:val="00CB3E3D"/>
    <w:rsid w:val="00CB4BB9"/>
    <w:rsid w:val="00CB6EDE"/>
    <w:rsid w:val="00CB6FE6"/>
    <w:rsid w:val="00CC2DA2"/>
    <w:rsid w:val="00CC3097"/>
    <w:rsid w:val="00CC5026"/>
    <w:rsid w:val="00CC5683"/>
    <w:rsid w:val="00CC673A"/>
    <w:rsid w:val="00CC68D0"/>
    <w:rsid w:val="00CC6BB2"/>
    <w:rsid w:val="00CC719D"/>
    <w:rsid w:val="00CD06AF"/>
    <w:rsid w:val="00CD3207"/>
    <w:rsid w:val="00CD679F"/>
    <w:rsid w:val="00CD6F33"/>
    <w:rsid w:val="00CE0D0A"/>
    <w:rsid w:val="00CE36B9"/>
    <w:rsid w:val="00CE3B53"/>
    <w:rsid w:val="00CE569C"/>
    <w:rsid w:val="00CE6EA9"/>
    <w:rsid w:val="00CE737A"/>
    <w:rsid w:val="00CF560B"/>
    <w:rsid w:val="00CF6845"/>
    <w:rsid w:val="00CF6DAD"/>
    <w:rsid w:val="00CF75D6"/>
    <w:rsid w:val="00CF7AF9"/>
    <w:rsid w:val="00D02E19"/>
    <w:rsid w:val="00D03F9A"/>
    <w:rsid w:val="00D04709"/>
    <w:rsid w:val="00D05171"/>
    <w:rsid w:val="00D0545B"/>
    <w:rsid w:val="00D06424"/>
    <w:rsid w:val="00D06522"/>
    <w:rsid w:val="00D06D51"/>
    <w:rsid w:val="00D07449"/>
    <w:rsid w:val="00D16EED"/>
    <w:rsid w:val="00D2018C"/>
    <w:rsid w:val="00D23250"/>
    <w:rsid w:val="00D24991"/>
    <w:rsid w:val="00D31B9E"/>
    <w:rsid w:val="00D3390C"/>
    <w:rsid w:val="00D35B9B"/>
    <w:rsid w:val="00D362DF"/>
    <w:rsid w:val="00D37E46"/>
    <w:rsid w:val="00D43734"/>
    <w:rsid w:val="00D46490"/>
    <w:rsid w:val="00D5012A"/>
    <w:rsid w:val="00D50255"/>
    <w:rsid w:val="00D51B44"/>
    <w:rsid w:val="00D62462"/>
    <w:rsid w:val="00D64DA8"/>
    <w:rsid w:val="00D66520"/>
    <w:rsid w:val="00D668FD"/>
    <w:rsid w:val="00D7029B"/>
    <w:rsid w:val="00D70745"/>
    <w:rsid w:val="00D74967"/>
    <w:rsid w:val="00D76276"/>
    <w:rsid w:val="00D7649B"/>
    <w:rsid w:val="00D92027"/>
    <w:rsid w:val="00D93380"/>
    <w:rsid w:val="00D94491"/>
    <w:rsid w:val="00D94C02"/>
    <w:rsid w:val="00D9563B"/>
    <w:rsid w:val="00D96D4C"/>
    <w:rsid w:val="00DA40B6"/>
    <w:rsid w:val="00DA4947"/>
    <w:rsid w:val="00DA573E"/>
    <w:rsid w:val="00DA7D67"/>
    <w:rsid w:val="00DB4133"/>
    <w:rsid w:val="00DB6F2C"/>
    <w:rsid w:val="00DC0A10"/>
    <w:rsid w:val="00DC0CB3"/>
    <w:rsid w:val="00DC7933"/>
    <w:rsid w:val="00DD02CE"/>
    <w:rsid w:val="00DD0541"/>
    <w:rsid w:val="00DD11FD"/>
    <w:rsid w:val="00DD1364"/>
    <w:rsid w:val="00DD76E5"/>
    <w:rsid w:val="00DE00B1"/>
    <w:rsid w:val="00DE0DF8"/>
    <w:rsid w:val="00DE192F"/>
    <w:rsid w:val="00DE3179"/>
    <w:rsid w:val="00DE34CF"/>
    <w:rsid w:val="00DF2606"/>
    <w:rsid w:val="00E00F22"/>
    <w:rsid w:val="00E01528"/>
    <w:rsid w:val="00E07CAF"/>
    <w:rsid w:val="00E07DBE"/>
    <w:rsid w:val="00E100CE"/>
    <w:rsid w:val="00E10ED3"/>
    <w:rsid w:val="00E11B1F"/>
    <w:rsid w:val="00E13F3D"/>
    <w:rsid w:val="00E14CE1"/>
    <w:rsid w:val="00E14D7D"/>
    <w:rsid w:val="00E22847"/>
    <w:rsid w:val="00E23164"/>
    <w:rsid w:val="00E24250"/>
    <w:rsid w:val="00E274BB"/>
    <w:rsid w:val="00E303A2"/>
    <w:rsid w:val="00E332A2"/>
    <w:rsid w:val="00E34898"/>
    <w:rsid w:val="00E35E64"/>
    <w:rsid w:val="00E3693E"/>
    <w:rsid w:val="00E37029"/>
    <w:rsid w:val="00E40D3E"/>
    <w:rsid w:val="00E44889"/>
    <w:rsid w:val="00E47131"/>
    <w:rsid w:val="00E519F0"/>
    <w:rsid w:val="00E62911"/>
    <w:rsid w:val="00E64539"/>
    <w:rsid w:val="00E70995"/>
    <w:rsid w:val="00E73BC0"/>
    <w:rsid w:val="00E75B90"/>
    <w:rsid w:val="00E772AA"/>
    <w:rsid w:val="00E77604"/>
    <w:rsid w:val="00E83073"/>
    <w:rsid w:val="00E91CF5"/>
    <w:rsid w:val="00E943BD"/>
    <w:rsid w:val="00E9595E"/>
    <w:rsid w:val="00E97485"/>
    <w:rsid w:val="00EA0BDE"/>
    <w:rsid w:val="00EA1CC6"/>
    <w:rsid w:val="00EA45B5"/>
    <w:rsid w:val="00EA6E0A"/>
    <w:rsid w:val="00EB092E"/>
    <w:rsid w:val="00EB09B7"/>
    <w:rsid w:val="00EB2C28"/>
    <w:rsid w:val="00EB4183"/>
    <w:rsid w:val="00EC2735"/>
    <w:rsid w:val="00EC3314"/>
    <w:rsid w:val="00EC5A74"/>
    <w:rsid w:val="00ED19A8"/>
    <w:rsid w:val="00ED2568"/>
    <w:rsid w:val="00ED4C49"/>
    <w:rsid w:val="00ED68D3"/>
    <w:rsid w:val="00ED7AC5"/>
    <w:rsid w:val="00EE4C58"/>
    <w:rsid w:val="00EE60B8"/>
    <w:rsid w:val="00EE738B"/>
    <w:rsid w:val="00EE7D7C"/>
    <w:rsid w:val="00EF0DB8"/>
    <w:rsid w:val="00EF1739"/>
    <w:rsid w:val="00EF484C"/>
    <w:rsid w:val="00EF662B"/>
    <w:rsid w:val="00F04FF9"/>
    <w:rsid w:val="00F06216"/>
    <w:rsid w:val="00F06A73"/>
    <w:rsid w:val="00F07842"/>
    <w:rsid w:val="00F10AB5"/>
    <w:rsid w:val="00F1304B"/>
    <w:rsid w:val="00F136F6"/>
    <w:rsid w:val="00F1774A"/>
    <w:rsid w:val="00F2096B"/>
    <w:rsid w:val="00F25D98"/>
    <w:rsid w:val="00F27BE7"/>
    <w:rsid w:val="00F300FB"/>
    <w:rsid w:val="00F305A9"/>
    <w:rsid w:val="00F30F52"/>
    <w:rsid w:val="00F31650"/>
    <w:rsid w:val="00F33432"/>
    <w:rsid w:val="00F363DD"/>
    <w:rsid w:val="00F40AE1"/>
    <w:rsid w:val="00F415DA"/>
    <w:rsid w:val="00F50ED9"/>
    <w:rsid w:val="00F524D0"/>
    <w:rsid w:val="00F52602"/>
    <w:rsid w:val="00F539AE"/>
    <w:rsid w:val="00F53D40"/>
    <w:rsid w:val="00F54479"/>
    <w:rsid w:val="00F54BCE"/>
    <w:rsid w:val="00F56363"/>
    <w:rsid w:val="00F60074"/>
    <w:rsid w:val="00F608CF"/>
    <w:rsid w:val="00F65B38"/>
    <w:rsid w:val="00F80452"/>
    <w:rsid w:val="00F82102"/>
    <w:rsid w:val="00F829B4"/>
    <w:rsid w:val="00F847EC"/>
    <w:rsid w:val="00F91785"/>
    <w:rsid w:val="00FA1E4F"/>
    <w:rsid w:val="00FA1F94"/>
    <w:rsid w:val="00FA48E3"/>
    <w:rsid w:val="00FA5849"/>
    <w:rsid w:val="00FA5FD1"/>
    <w:rsid w:val="00FA72B4"/>
    <w:rsid w:val="00FB08EA"/>
    <w:rsid w:val="00FB4196"/>
    <w:rsid w:val="00FB4F2D"/>
    <w:rsid w:val="00FB6386"/>
    <w:rsid w:val="00FC10D4"/>
    <w:rsid w:val="00FC31B1"/>
    <w:rsid w:val="00FC5E35"/>
    <w:rsid w:val="00FC6935"/>
    <w:rsid w:val="00FC69D2"/>
    <w:rsid w:val="00FD2145"/>
    <w:rsid w:val="00FD34EE"/>
    <w:rsid w:val="00FE0428"/>
    <w:rsid w:val="00FE1377"/>
    <w:rsid w:val="00FE2D0E"/>
    <w:rsid w:val="00FE4B91"/>
    <w:rsid w:val="00FE6C59"/>
    <w:rsid w:val="00FF115D"/>
    <w:rsid w:val="00FF1E27"/>
    <w:rsid w:val="00FF472E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BF6498F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51FCE"/>
    <w:pPr>
      <w:spacing w:after="180"/>
    </w:pPr>
    <w:rPr>
      <w:rFonts w:ascii="Times New Roman" w:hAnsi="Times New Roman"/>
      <w:lang w:val="en-GB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0H,h3,no break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0B7FED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link w:val="KopfzeileZchn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link w:val="FuzeileZchn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link w:val="KommentartextZchn"/>
    <w:semiHidden/>
    <w:rsid w:val="000B7FED"/>
  </w:style>
  <w:style w:type="character" w:styleId="BesuchterLink">
    <w:name w:val="FollowedHyperlink"/>
    <w:uiPriority w:val="99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uiPriority w:val="99"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0B7FED"/>
    <w:rPr>
      <w:b/>
      <w:bCs/>
    </w:rPr>
  </w:style>
  <w:style w:type="paragraph" w:styleId="Dokumentstruktur">
    <w:name w:val="Document Map"/>
    <w:basedOn w:val="Standard"/>
    <w:link w:val="DokumentstrukturZchn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Hervorhebung">
    <w:name w:val="Emphasis"/>
    <w:qFormat/>
    <w:rsid w:val="00446488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enabsatz">
    <w:name w:val="List Paragraph"/>
    <w:basedOn w:val="Standard"/>
    <w:uiPriority w:val="34"/>
    <w:qFormat/>
    <w:rsid w:val="00C94DFE"/>
    <w:pPr>
      <w:ind w:left="720"/>
    </w:pPr>
  </w:style>
  <w:style w:type="character" w:styleId="NichtaufgelsteErwhnung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berschrift2Zchn">
    <w:name w:val="Überschrift 2 Zchn"/>
    <w:aliases w:val="Head2A Zchn,2 Zchn,H2 Zchn,h2 Zchn"/>
    <w:link w:val="berschrift2"/>
    <w:rsid w:val="00C15688"/>
    <w:rPr>
      <w:rFonts w:ascii="Arial" w:hAnsi="Arial"/>
      <w:sz w:val="32"/>
      <w:lang w:val="en-GB"/>
    </w:rPr>
  </w:style>
  <w:style w:type="character" w:customStyle="1" w:styleId="berschrift1Zchn">
    <w:name w:val="Überschrift 1 Zchn"/>
    <w:aliases w:val="H1 Zchn,Huvudrubrik Zchn,app heading 1 Zchn,l1 Zchn,h1 Zchn,h11 Zchn,h12 Zchn,h13 Zchn,h14 Zchn,h15 Zchn,h16 Zchn,NMP Heading 1 Zchn,heading 1 Zchn,h17 Zchn,h111 Zchn,h121 Zchn,h131 Zchn,h141 Zchn,h151 Zchn,h161 Zchn,h18 Zchn,h19 Zchn"/>
    <w:link w:val="berschrift1"/>
    <w:rsid w:val="00A01CF2"/>
    <w:rPr>
      <w:rFonts w:ascii="Arial" w:hAnsi="Arial"/>
      <w:sz w:val="36"/>
      <w:lang w:val="en-GB"/>
    </w:rPr>
  </w:style>
  <w:style w:type="character" w:customStyle="1" w:styleId="berschrift3Zchn">
    <w:name w:val="Überschrift 3 Zchn"/>
    <w:aliases w:val="Underrubrik2 Zchn,H3 Zchn,0H Zchn,h3 Zchn,no break Zchn"/>
    <w:link w:val="berschrift3"/>
    <w:rsid w:val="00A01CF2"/>
    <w:rPr>
      <w:rFonts w:ascii="Arial" w:hAnsi="Arial"/>
      <w:sz w:val="28"/>
      <w:lang w:val="en-GB"/>
    </w:rPr>
  </w:style>
  <w:style w:type="character" w:customStyle="1" w:styleId="berschrift4Zchn">
    <w:name w:val="Überschrift 4 Zchn"/>
    <w:link w:val="berschrift4"/>
    <w:rsid w:val="00A01CF2"/>
    <w:rPr>
      <w:rFonts w:ascii="Arial" w:hAnsi="Arial"/>
      <w:sz w:val="24"/>
      <w:lang w:val="en-GB"/>
    </w:rPr>
  </w:style>
  <w:style w:type="character" w:customStyle="1" w:styleId="berschrift5Zchn">
    <w:name w:val="Überschrift 5 Zchn"/>
    <w:link w:val="berschrift5"/>
    <w:rsid w:val="00A01CF2"/>
    <w:rPr>
      <w:rFonts w:ascii="Arial" w:hAnsi="Arial"/>
      <w:sz w:val="22"/>
      <w:lang w:val="en-GB"/>
    </w:rPr>
  </w:style>
  <w:style w:type="character" w:customStyle="1" w:styleId="berschrift6Zchn">
    <w:name w:val="Überschrift 6 Zchn"/>
    <w:link w:val="berschrift6"/>
    <w:rsid w:val="00A01CF2"/>
    <w:rPr>
      <w:rFonts w:ascii="Arial" w:hAnsi="Arial"/>
      <w:lang w:val="en-GB"/>
    </w:rPr>
  </w:style>
  <w:style w:type="character" w:customStyle="1" w:styleId="berschrift7Zchn">
    <w:name w:val="Überschrift 7 Zchn"/>
    <w:link w:val="berschrift7"/>
    <w:rsid w:val="00A01CF2"/>
    <w:rPr>
      <w:rFonts w:ascii="Arial" w:hAnsi="Arial"/>
      <w:lang w:val="en-GB"/>
    </w:rPr>
  </w:style>
  <w:style w:type="character" w:customStyle="1" w:styleId="berschrift8Zchn">
    <w:name w:val="Überschrift 8 Zchn"/>
    <w:link w:val="berschrift8"/>
    <w:rsid w:val="00A01CF2"/>
    <w:rPr>
      <w:rFonts w:ascii="Arial" w:hAnsi="Arial"/>
      <w:sz w:val="36"/>
      <w:lang w:val="en-GB"/>
    </w:rPr>
  </w:style>
  <w:style w:type="character" w:customStyle="1" w:styleId="berschrift9Zchn">
    <w:name w:val="Überschrift 9 Zchn"/>
    <w:link w:val="berschrift9"/>
    <w:rsid w:val="00A01CF2"/>
    <w:rPr>
      <w:rFonts w:ascii="Arial" w:hAnsi="Arial"/>
      <w:sz w:val="36"/>
      <w:lang w:val="en-GB"/>
    </w:rPr>
  </w:style>
  <w:style w:type="character" w:customStyle="1" w:styleId="KopfzeileZchn">
    <w:name w:val="Kopfzeile Zchn"/>
    <w:link w:val="Kopfzeile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unotentextZchn">
    <w:name w:val="Fußnotentext Zchn"/>
    <w:link w:val="Funoten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uzeileZchn">
    <w:name w:val="Fußzeile Zchn"/>
    <w:link w:val="Fuzeile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KommentartextZchn">
    <w:name w:val="Kommentartext Zchn"/>
    <w:link w:val="Kommentartext"/>
    <w:semiHidden/>
    <w:rsid w:val="00A01CF2"/>
    <w:rPr>
      <w:rFonts w:ascii="Times New Roman" w:hAnsi="Times New Roman"/>
      <w:lang w:val="en-GB"/>
    </w:rPr>
  </w:style>
  <w:style w:type="character" w:customStyle="1" w:styleId="SprechblasentextZchn">
    <w:name w:val="Sprechblasentext Zchn"/>
    <w:link w:val="Sprechblase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KommentarthemaZchn">
    <w:name w:val="Kommentarthema Zchn"/>
    <w:link w:val="Kommentarthema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kumentstrukturZchn">
    <w:name w:val="Dokumentstruktur Zchn"/>
    <w:link w:val="Dokumentstruktur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AA018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bsatz-Standardschriftart"/>
    <w:uiPriority w:val="99"/>
    <w:qFormat/>
    <w:rsid w:val="00AA018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tzhaltertext">
    <w:name w:val="Placeholder Text"/>
    <w:basedOn w:val="Absatz-Standardschriftart"/>
    <w:uiPriority w:val="99"/>
    <w:unhideWhenUsed/>
    <w:rsid w:val="00AA0181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AA018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AA0181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parikshit.bhise@rohde-schwarz.co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7A4FC2-9CA1-4C8D-B488-252904150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1541</Words>
  <Characters>8786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10307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Weber</cp:lastModifiedBy>
  <cp:revision>2</cp:revision>
  <cp:lastPrinted>1900-01-01T00:00:00Z</cp:lastPrinted>
  <dcterms:created xsi:type="dcterms:W3CDTF">2025-07-10T09:11:00Z</dcterms:created>
  <dcterms:modified xsi:type="dcterms:W3CDTF">2025-07-10T09:11:00Z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2022-06-28T07:56:12Z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c65267a2-d840-4956-9a2b-7edfe2c0a990</vt:lpwstr>
  </property>
  <property fmtid="{D5CDD505-2E9C-101B-9397-08002B2CF9AE}" pid="27" name="MSIP_Label_9764cdcd-3664-4d05-9615-7cbf65a4f0a8_ContentBits">
    <vt:lpwstr>0</vt:lpwstr>
  </property>
</Properties>
</file>