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F709A" w14:textId="77777777" w:rsidR="00D65C12" w:rsidRDefault="00D65C12" w:rsidP="00D65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R5s250273</w:t>
        </w:r>
      </w:fldSimple>
    </w:p>
    <w:p w14:paraId="214FB191" w14:textId="77777777" w:rsidR="00D65C12" w:rsidRDefault="00D65C12" w:rsidP="00D65C1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5C12" w14:paraId="236907D4" w14:textId="77777777" w:rsidTr="005945A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5BD78E" w14:textId="77777777" w:rsidR="00D65C12" w:rsidRDefault="00D65C12" w:rsidP="005945A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65C12" w14:paraId="264E1836" w14:textId="77777777" w:rsidTr="005945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5E0E0F" w14:textId="77777777" w:rsidR="00D65C12" w:rsidRDefault="00D65C12" w:rsidP="005945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65C12" w14:paraId="2F9FE9A7" w14:textId="77777777" w:rsidTr="005945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03A364" w14:textId="77777777" w:rsidR="00D65C12" w:rsidRDefault="00D65C12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C12" w14:paraId="4B3DB590" w14:textId="77777777" w:rsidTr="005945AA">
        <w:tc>
          <w:tcPr>
            <w:tcW w:w="142" w:type="dxa"/>
            <w:tcBorders>
              <w:left w:val="single" w:sz="4" w:space="0" w:color="auto"/>
            </w:tcBorders>
          </w:tcPr>
          <w:p w14:paraId="24D37998" w14:textId="77777777" w:rsidR="00D65C12" w:rsidRDefault="00D65C12" w:rsidP="005945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EC9276" w14:textId="77777777" w:rsidR="00D65C12" w:rsidRPr="00410371" w:rsidRDefault="00D65C12" w:rsidP="005945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11BB9555" w14:textId="77777777" w:rsidR="00D65C12" w:rsidRDefault="00D65C12" w:rsidP="005945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5C96E6" w14:textId="77777777" w:rsidR="00D65C12" w:rsidRPr="00410371" w:rsidRDefault="00D65C12" w:rsidP="005945A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4916</w:t>
              </w:r>
            </w:fldSimple>
          </w:p>
        </w:tc>
        <w:tc>
          <w:tcPr>
            <w:tcW w:w="709" w:type="dxa"/>
          </w:tcPr>
          <w:p w14:paraId="4F15D829" w14:textId="77777777" w:rsidR="00D65C12" w:rsidRDefault="00D65C12" w:rsidP="005945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12783C" w14:textId="77777777" w:rsidR="00D65C12" w:rsidRPr="00410371" w:rsidRDefault="00D65C12" w:rsidP="005945A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39B5962" w14:textId="77777777" w:rsidR="00D65C12" w:rsidRDefault="00D65C12" w:rsidP="005945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C0D84D" w14:textId="77777777" w:rsidR="00D65C12" w:rsidRPr="00410371" w:rsidRDefault="00D65C12" w:rsidP="005945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36B155" w14:textId="77777777" w:rsidR="00D65C12" w:rsidRDefault="00D65C12" w:rsidP="005945AA">
            <w:pPr>
              <w:pStyle w:val="CRCoverPage"/>
              <w:spacing w:after="0"/>
              <w:rPr>
                <w:noProof/>
              </w:rPr>
            </w:pPr>
          </w:p>
        </w:tc>
      </w:tr>
      <w:tr w:rsidR="00D65C12" w14:paraId="3F6463B2" w14:textId="77777777" w:rsidTr="005945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6B2B2F" w14:textId="77777777" w:rsidR="00D65C12" w:rsidRDefault="00D65C12" w:rsidP="005945AA">
            <w:pPr>
              <w:pStyle w:val="CRCoverPage"/>
              <w:spacing w:after="0"/>
              <w:rPr>
                <w:noProof/>
              </w:rPr>
            </w:pPr>
          </w:p>
        </w:tc>
      </w:tr>
      <w:tr w:rsidR="00D65C12" w14:paraId="1474049E" w14:textId="77777777" w:rsidTr="005945A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51714B" w14:textId="77777777" w:rsidR="00D65C12" w:rsidRPr="00F25D98" w:rsidRDefault="00D65C12" w:rsidP="005945A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65C12" w14:paraId="128D6612" w14:textId="77777777" w:rsidTr="005945AA">
        <w:tc>
          <w:tcPr>
            <w:tcW w:w="9641" w:type="dxa"/>
            <w:gridSpan w:val="9"/>
          </w:tcPr>
          <w:p w14:paraId="41E1E7FB" w14:textId="77777777" w:rsidR="00D65C12" w:rsidRDefault="00D65C12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918ADE" w14:textId="77777777" w:rsidR="00D65C12" w:rsidRDefault="00D65C12" w:rsidP="00D65C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5C12" w14:paraId="740D7781" w14:textId="77777777" w:rsidTr="005945AA">
        <w:tc>
          <w:tcPr>
            <w:tcW w:w="2835" w:type="dxa"/>
          </w:tcPr>
          <w:p w14:paraId="4B8947AE" w14:textId="77777777" w:rsidR="00D65C12" w:rsidRDefault="00D65C12" w:rsidP="005945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8FC0AA" w14:textId="77777777" w:rsidR="00D65C12" w:rsidRDefault="00D65C12" w:rsidP="005945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DF2D85" w14:textId="77777777" w:rsidR="00D65C12" w:rsidRDefault="00D65C12" w:rsidP="00594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E23995" w14:textId="77777777" w:rsidR="00D65C12" w:rsidRDefault="00D65C12" w:rsidP="005945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C7E30C" w14:textId="77777777" w:rsidR="00D65C12" w:rsidRDefault="00D65C12" w:rsidP="00594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5DF5A3" w14:textId="77777777" w:rsidR="00D65C12" w:rsidRDefault="00D65C12" w:rsidP="005945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A5437B" w14:textId="77777777" w:rsidR="00D65C12" w:rsidRDefault="00D65C12" w:rsidP="00594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1ABAA5" w14:textId="77777777" w:rsidR="00D65C12" w:rsidRDefault="00D65C12" w:rsidP="005945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73A89" w14:textId="77777777" w:rsidR="00D65C12" w:rsidRDefault="00D65C12" w:rsidP="005945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AE729E" w14:textId="77777777" w:rsidR="00D65C12" w:rsidRDefault="00D65C12" w:rsidP="00D65C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5C12" w14:paraId="61DC67EE" w14:textId="77777777" w:rsidTr="005945AA">
        <w:tc>
          <w:tcPr>
            <w:tcW w:w="9640" w:type="dxa"/>
            <w:gridSpan w:val="11"/>
          </w:tcPr>
          <w:p w14:paraId="167000D3" w14:textId="77777777" w:rsidR="00D65C12" w:rsidRDefault="00D65C12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C12" w14:paraId="5C96C940" w14:textId="77777777" w:rsidTr="005945A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8C0806" w14:textId="77777777" w:rsidR="00D65C12" w:rsidRDefault="00D65C12" w:rsidP="00594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CC3F8" w14:textId="77777777" w:rsidR="00D65C12" w:rsidRDefault="00D65C12" w:rsidP="005945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NBIOT testcase 22.1.1</w:t>
              </w:r>
            </w:fldSimple>
          </w:p>
        </w:tc>
      </w:tr>
      <w:tr w:rsidR="00D65C12" w14:paraId="1CCD4A6B" w14:textId="77777777" w:rsidTr="005945AA">
        <w:tc>
          <w:tcPr>
            <w:tcW w:w="1843" w:type="dxa"/>
            <w:tcBorders>
              <w:left w:val="single" w:sz="4" w:space="0" w:color="auto"/>
            </w:tcBorders>
          </w:tcPr>
          <w:p w14:paraId="1FB37305" w14:textId="77777777" w:rsidR="00D65C12" w:rsidRDefault="00D65C12" w:rsidP="00594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504754" w14:textId="77777777" w:rsidR="00D65C12" w:rsidRDefault="00D65C12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C12" w14:paraId="037A7523" w14:textId="77777777" w:rsidTr="005945AA">
        <w:tc>
          <w:tcPr>
            <w:tcW w:w="1843" w:type="dxa"/>
            <w:tcBorders>
              <w:left w:val="single" w:sz="4" w:space="0" w:color="auto"/>
            </w:tcBorders>
          </w:tcPr>
          <w:p w14:paraId="0AACA9BD" w14:textId="77777777" w:rsidR="00D65C12" w:rsidRDefault="00D65C12" w:rsidP="00594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F87A59" w14:textId="581C5BC3" w:rsidR="00D65C12" w:rsidRDefault="00D65C12" w:rsidP="005945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  <w:r w:rsidR="007A476B">
              <w:rPr>
                <w:noProof/>
              </w:rPr>
              <w:t xml:space="preserve"> </w:t>
            </w:r>
          </w:p>
        </w:tc>
      </w:tr>
      <w:tr w:rsidR="00D65C12" w14:paraId="39A9A32E" w14:textId="77777777" w:rsidTr="005945AA">
        <w:tc>
          <w:tcPr>
            <w:tcW w:w="1843" w:type="dxa"/>
            <w:tcBorders>
              <w:left w:val="single" w:sz="4" w:space="0" w:color="auto"/>
            </w:tcBorders>
          </w:tcPr>
          <w:p w14:paraId="0BEC7A2A" w14:textId="77777777" w:rsidR="00D65C12" w:rsidRDefault="00D65C12" w:rsidP="00594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174473" w14:textId="7E6FF09F" w:rsidR="00D65C12" w:rsidRDefault="00D65C12" w:rsidP="005945A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65C12" w14:paraId="154EE3AB" w14:textId="77777777" w:rsidTr="005945AA">
        <w:tc>
          <w:tcPr>
            <w:tcW w:w="1843" w:type="dxa"/>
            <w:tcBorders>
              <w:left w:val="single" w:sz="4" w:space="0" w:color="auto"/>
            </w:tcBorders>
          </w:tcPr>
          <w:p w14:paraId="3BE5E66A" w14:textId="77777777" w:rsidR="00D65C12" w:rsidRDefault="00D65C12" w:rsidP="00594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C54E04" w14:textId="77777777" w:rsidR="00D65C12" w:rsidRDefault="00D65C12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C12" w14:paraId="24699225" w14:textId="77777777" w:rsidTr="005945AA">
        <w:tc>
          <w:tcPr>
            <w:tcW w:w="1843" w:type="dxa"/>
            <w:tcBorders>
              <w:left w:val="single" w:sz="4" w:space="0" w:color="auto"/>
            </w:tcBorders>
          </w:tcPr>
          <w:p w14:paraId="0E80E679" w14:textId="77777777" w:rsidR="00D65C12" w:rsidRDefault="00D65C12" w:rsidP="00594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167126" w14:textId="77777777" w:rsidR="00D65C12" w:rsidRDefault="00D65C12" w:rsidP="005945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TEI13_Test, NB_IOT-UEConTest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1FF7355" w14:textId="77777777" w:rsidR="00D65C12" w:rsidRDefault="00D65C12" w:rsidP="005945A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F84405" w14:textId="77777777" w:rsidR="00D65C12" w:rsidRDefault="00D65C12" w:rsidP="005945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5650E0" w14:textId="77777777" w:rsidR="00D65C12" w:rsidRDefault="00D65C12" w:rsidP="005945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2025-07-09</w:t>
              </w:r>
            </w:fldSimple>
          </w:p>
        </w:tc>
      </w:tr>
      <w:tr w:rsidR="00D65C12" w14:paraId="03D5EE10" w14:textId="77777777" w:rsidTr="005945AA">
        <w:tc>
          <w:tcPr>
            <w:tcW w:w="1843" w:type="dxa"/>
            <w:tcBorders>
              <w:left w:val="single" w:sz="4" w:space="0" w:color="auto"/>
            </w:tcBorders>
          </w:tcPr>
          <w:p w14:paraId="01185715" w14:textId="77777777" w:rsidR="00D65C12" w:rsidRDefault="00D65C12" w:rsidP="00594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D1789A" w14:textId="77777777" w:rsidR="00D65C12" w:rsidRDefault="00D65C12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0C79BA" w14:textId="77777777" w:rsidR="00D65C12" w:rsidRDefault="00D65C12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A68203" w14:textId="77777777" w:rsidR="00D65C12" w:rsidRDefault="00D65C12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D6A071" w14:textId="77777777" w:rsidR="00D65C12" w:rsidRDefault="00D65C12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C12" w14:paraId="33FBD12B" w14:textId="77777777" w:rsidTr="005945A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1A9B94" w14:textId="77777777" w:rsidR="00D65C12" w:rsidRDefault="00D65C12" w:rsidP="00594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CF4659" w14:textId="77777777" w:rsidR="00D65C12" w:rsidRDefault="00D65C12" w:rsidP="005945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CA860C" w14:textId="77777777" w:rsidR="00D65C12" w:rsidRDefault="00D65C12" w:rsidP="005945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85394D" w14:textId="77777777" w:rsidR="00D65C12" w:rsidRDefault="00D65C12" w:rsidP="005945A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F408A1" w14:textId="77777777" w:rsidR="00D65C12" w:rsidRDefault="00D65C12" w:rsidP="005945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D65C12" w14:paraId="5D633311" w14:textId="77777777" w:rsidTr="005945A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943FCD" w14:textId="77777777" w:rsidR="00D65C12" w:rsidRDefault="00D65C12" w:rsidP="005945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608BDD" w14:textId="77777777" w:rsidR="00D65C12" w:rsidRDefault="00D65C12" w:rsidP="005945A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E288CF" w14:textId="77777777" w:rsidR="00D65C12" w:rsidRDefault="00D65C12" w:rsidP="005945A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A739DA" w14:textId="77777777" w:rsidR="00D65C12" w:rsidRPr="007C2097" w:rsidRDefault="00D65C12" w:rsidP="005945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65C12" w14:paraId="3D2642EB" w14:textId="77777777" w:rsidTr="005945AA">
        <w:tc>
          <w:tcPr>
            <w:tcW w:w="1843" w:type="dxa"/>
          </w:tcPr>
          <w:p w14:paraId="41AAE8F8" w14:textId="77777777" w:rsidR="00D65C12" w:rsidRDefault="00D65C12" w:rsidP="00594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B84B1C" w14:textId="77777777" w:rsidR="00D65C12" w:rsidRDefault="00D65C12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C12" w14:paraId="05CE34D7" w14:textId="77777777" w:rsidTr="005945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E211BA" w14:textId="77777777" w:rsidR="00D65C12" w:rsidRDefault="00D65C12" w:rsidP="00D65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D52D05" w14:textId="77777777" w:rsidR="00D65C12" w:rsidRDefault="00D65C12" w:rsidP="00D65C12">
            <w:pPr>
              <w:pStyle w:val="CRCoverPage"/>
              <w:spacing w:after="0"/>
              <w:rPr>
                <w:noProof/>
              </w:rPr>
            </w:pPr>
            <w:r w:rsidRPr="002E42F6">
              <w:rPr>
                <w:noProof/>
              </w:rPr>
              <w:t xml:space="preserve">Due to the Koffset sending out the DL messages takes around 550msec, if RLC Ack and </w:t>
            </w:r>
            <w:r>
              <w:rPr>
                <w:noProof/>
              </w:rPr>
              <w:t xml:space="preserve">Downlink NAS Transport (CP-ACK) message </w:t>
            </w:r>
            <w:r w:rsidRPr="002E42F6">
              <w:rPr>
                <w:noProof/>
              </w:rPr>
              <w:t xml:space="preserve">at Step </w:t>
            </w:r>
            <w:r w:rsidRPr="00B44B5C">
              <w:rPr>
                <w:noProof/>
              </w:rPr>
              <w:t>16a4C</w:t>
            </w:r>
            <w:r w:rsidRPr="002E42F6">
              <w:rPr>
                <w:noProof/>
              </w:rPr>
              <w:t xml:space="preserve"> are sent separately then this leads to RRC Connection release not being sent at the given activation time. In order to </w:t>
            </w:r>
            <w:r>
              <w:rPr>
                <w:noProof/>
              </w:rPr>
              <w:t xml:space="preserve">avoid this it </w:t>
            </w:r>
            <w:r w:rsidRPr="002E42F6">
              <w:rPr>
                <w:noProof/>
              </w:rPr>
              <w:t xml:space="preserve">is proposed to add a delay after Step </w:t>
            </w:r>
            <w:r w:rsidRPr="00B44B5C">
              <w:rPr>
                <w:noProof/>
              </w:rPr>
              <w:t>16a4C</w:t>
            </w:r>
            <w:r w:rsidRPr="002E42F6">
              <w:rPr>
                <w:noProof/>
              </w:rPr>
              <w:t xml:space="preserve"> specifically for NTN</w:t>
            </w:r>
            <w:r>
              <w:rPr>
                <w:noProof/>
              </w:rPr>
              <w:t xml:space="preserve"> test execution</w:t>
            </w:r>
            <w:r w:rsidRPr="002E42F6">
              <w:rPr>
                <w:noProof/>
              </w:rPr>
              <w:t>.</w:t>
            </w:r>
          </w:p>
          <w:p w14:paraId="5E78FDB5" w14:textId="77777777" w:rsidR="00D65C12" w:rsidRDefault="00D65C12" w:rsidP="00D65C12">
            <w:pPr>
              <w:pStyle w:val="CRCoverPage"/>
              <w:spacing w:after="0"/>
              <w:rPr>
                <w:noProof/>
              </w:rPr>
            </w:pPr>
          </w:p>
          <w:p w14:paraId="1ECEFD0A" w14:textId="328467FE" w:rsidR="00D65C12" w:rsidRDefault="00D65C12" w:rsidP="00D65C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Prose CR will be raised for this.</w:t>
            </w:r>
          </w:p>
        </w:tc>
      </w:tr>
      <w:tr w:rsidR="00D65C12" w14:paraId="349D0B10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DC52A" w14:textId="77777777" w:rsidR="00D65C12" w:rsidRDefault="00D65C12" w:rsidP="00D65C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11CAC7" w14:textId="77777777" w:rsidR="00D65C12" w:rsidRDefault="00D65C12" w:rsidP="00D65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C12" w14:paraId="471639F3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E2554" w14:textId="77777777" w:rsidR="00D65C12" w:rsidRDefault="00D65C12" w:rsidP="00D65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2CDEE0" w14:textId="77777777" w:rsidR="00D65C12" w:rsidRDefault="00D65C12" w:rsidP="00D65C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 </w:t>
            </w:r>
          </w:p>
          <w:p w14:paraId="746F0AD8" w14:textId="77777777" w:rsidR="00D65C12" w:rsidRPr="00B44B5C" w:rsidRDefault="00D65C12" w:rsidP="00D65C12">
            <w:pPr>
              <w:pStyle w:val="CRCoverPage"/>
              <w:spacing w:after="0"/>
              <w:rPr>
                <w:noProof/>
              </w:rPr>
            </w:pPr>
            <w:r w:rsidRPr="00B44B5C">
              <w:rPr>
                <w:noProof/>
              </w:rPr>
              <w:t>f_Delay(2.0*f_NBIOT_NTN_Get_T_NTNoffset_InSeconds(nbiot_Cell50))</w:t>
            </w:r>
          </w:p>
          <w:p w14:paraId="24AACA0E" w14:textId="62FFE7A5" w:rsidR="00D65C12" w:rsidRDefault="00D65C12" w:rsidP="00D65C12">
            <w:pPr>
              <w:pStyle w:val="CRCoverPage"/>
              <w:spacing w:after="0"/>
              <w:ind w:left="100"/>
              <w:rPr>
                <w:noProof/>
              </w:rPr>
            </w:pPr>
            <w:r w:rsidRPr="00B44B5C">
              <w:rPr>
                <w:noProof/>
              </w:rPr>
              <w:t>After Step 16a4C.</w:t>
            </w:r>
          </w:p>
        </w:tc>
      </w:tr>
      <w:tr w:rsidR="00D65C12" w14:paraId="23FC433C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A0854" w14:textId="77777777" w:rsidR="00D65C12" w:rsidRDefault="00D65C12" w:rsidP="00D65C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E4B52" w14:textId="77777777" w:rsidR="00D65C12" w:rsidRDefault="00D65C12" w:rsidP="00D65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C12" w14:paraId="27F4ABCA" w14:textId="77777777" w:rsidTr="005945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AC225A" w14:textId="77777777" w:rsidR="00D65C12" w:rsidRDefault="00D65C12" w:rsidP="00D65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E8A19" w14:textId="0E66836E" w:rsidR="00D65C12" w:rsidRDefault="00D65C12" w:rsidP="00D65C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 Conformant UE may fail this test case</w:t>
            </w:r>
          </w:p>
        </w:tc>
      </w:tr>
      <w:tr w:rsidR="00D65C12" w14:paraId="5649F953" w14:textId="77777777" w:rsidTr="005945AA">
        <w:tc>
          <w:tcPr>
            <w:tcW w:w="2694" w:type="dxa"/>
            <w:gridSpan w:val="2"/>
          </w:tcPr>
          <w:p w14:paraId="706F1B87" w14:textId="77777777" w:rsidR="00D65C12" w:rsidRDefault="00D65C12" w:rsidP="00D65C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7FFE41" w14:textId="77777777" w:rsidR="00D65C12" w:rsidRDefault="00D65C12" w:rsidP="00D65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C12" w14:paraId="6A682455" w14:textId="77777777" w:rsidTr="005945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EECCC7" w14:textId="77777777" w:rsidR="00D65C12" w:rsidRDefault="00D65C12" w:rsidP="00D65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32D026" w14:textId="0DCCC850" w:rsidR="00D65C12" w:rsidRDefault="00D65C12" w:rsidP="00D65C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22.1.1</w:t>
            </w:r>
          </w:p>
        </w:tc>
      </w:tr>
      <w:tr w:rsidR="00D65C12" w14:paraId="43620558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6CB9D" w14:textId="77777777" w:rsidR="00D65C12" w:rsidRDefault="00D65C12" w:rsidP="00D65C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FE0DBF" w14:textId="77777777" w:rsidR="00D65C12" w:rsidRDefault="00D65C12" w:rsidP="00D65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C12" w14:paraId="5BCD7377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3DA36" w14:textId="77777777" w:rsidR="00D65C12" w:rsidRDefault="00D65C12" w:rsidP="00D65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8709E8" w14:textId="77777777" w:rsidR="00D65C12" w:rsidRDefault="00D65C12" w:rsidP="00D65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93DD47" w14:textId="77777777" w:rsidR="00D65C12" w:rsidRDefault="00D65C12" w:rsidP="00D65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9CB805" w14:textId="77777777" w:rsidR="00D65C12" w:rsidRDefault="00D65C12" w:rsidP="00D65C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4C7FBE" w14:textId="77777777" w:rsidR="00D65C12" w:rsidRDefault="00D65C12" w:rsidP="00D65C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5C12" w14:paraId="0B2C6617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37518" w14:textId="77777777" w:rsidR="00D65C12" w:rsidRDefault="00D65C12" w:rsidP="00D65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003E5" w14:textId="77777777" w:rsidR="00D65C12" w:rsidRDefault="00D65C12" w:rsidP="00D65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22A81" w14:textId="22A4E1E8" w:rsidR="00D65C12" w:rsidRDefault="00D65C12" w:rsidP="00D65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856730" w14:textId="77777777" w:rsidR="00D65C12" w:rsidRDefault="00D65C12" w:rsidP="00D65C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D46B7C" w14:textId="276EFE45" w:rsidR="00D65C12" w:rsidRDefault="00D65C12" w:rsidP="00D65C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5C12" w14:paraId="56D2EF31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5455D" w14:textId="77777777" w:rsidR="00D65C12" w:rsidRDefault="00D65C12" w:rsidP="00D65C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52E5C9" w14:textId="2A7B4C83" w:rsidR="00D65C12" w:rsidRDefault="00D65C12" w:rsidP="00D65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64A87" w14:textId="77777777" w:rsidR="00D65C12" w:rsidRDefault="00D65C12" w:rsidP="00D65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A5F648" w14:textId="77777777" w:rsidR="00D65C12" w:rsidRDefault="00D65C12" w:rsidP="00D65C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60ECF" w14:textId="5F294DE3" w:rsidR="00D65C12" w:rsidRDefault="00D65C12" w:rsidP="00D65C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36.523-1</w:t>
            </w:r>
          </w:p>
        </w:tc>
      </w:tr>
      <w:tr w:rsidR="00D65C12" w14:paraId="56B0DA73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F1C64" w14:textId="77777777" w:rsidR="00D65C12" w:rsidRDefault="00D65C12" w:rsidP="00D65C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11041" w14:textId="77777777" w:rsidR="00D65C12" w:rsidRDefault="00D65C12" w:rsidP="00D65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9650E" w14:textId="5732FF27" w:rsidR="00D65C12" w:rsidRDefault="00D65C12" w:rsidP="00D65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66A2F3" w14:textId="77777777" w:rsidR="00D65C12" w:rsidRDefault="00D65C12" w:rsidP="00D65C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862E74" w14:textId="4D5074FD" w:rsidR="00D65C12" w:rsidRDefault="00D65C12" w:rsidP="00D65C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5C12" w14:paraId="6EF4ADD5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96476" w14:textId="77777777" w:rsidR="00D65C12" w:rsidRDefault="00D65C12" w:rsidP="00D65C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4FF848" w14:textId="77777777" w:rsidR="00D65C12" w:rsidRDefault="00D65C12" w:rsidP="00D65C12">
            <w:pPr>
              <w:pStyle w:val="CRCoverPage"/>
              <w:spacing w:after="0"/>
              <w:rPr>
                <w:noProof/>
              </w:rPr>
            </w:pPr>
          </w:p>
        </w:tc>
      </w:tr>
      <w:tr w:rsidR="00D65C12" w14:paraId="2BACC921" w14:textId="77777777" w:rsidTr="005945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BDAFC0" w14:textId="77777777" w:rsidR="00D65C12" w:rsidRDefault="00D65C12" w:rsidP="00D65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0C3DD3" w14:textId="77777777" w:rsidR="00D65C12" w:rsidRDefault="00D65C12" w:rsidP="00D65C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5C12" w:rsidRPr="008863B9" w14:paraId="62428E53" w14:textId="77777777" w:rsidTr="005945A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ACCC09" w14:textId="77777777" w:rsidR="00D65C12" w:rsidRPr="008863B9" w:rsidRDefault="00D65C12" w:rsidP="00D65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1C2EF6" w14:textId="77777777" w:rsidR="00D65C12" w:rsidRPr="008863B9" w:rsidRDefault="00D65C12" w:rsidP="00D65C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5C12" w14:paraId="573C3F42" w14:textId="77777777" w:rsidTr="005945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AE2C4" w14:textId="77777777" w:rsidR="00D65C12" w:rsidRDefault="00D65C12" w:rsidP="00D65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A4028" w14:textId="77777777" w:rsidR="00D65C12" w:rsidRDefault="00D65C12" w:rsidP="00D65C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87FFD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86FB13A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EEE625" w14:textId="77777777" w:rsidR="009478EE" w:rsidRDefault="009478EE" w:rsidP="009478EE">
      <w:pPr>
        <w:rPr>
          <w:noProof/>
        </w:rPr>
      </w:pPr>
    </w:p>
    <w:p w14:paraId="3AFFFED2" w14:textId="77777777" w:rsidR="007A73E5" w:rsidRPr="00D83A7A" w:rsidRDefault="007A73E5" w:rsidP="007A73E5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0" w:name="_Toc202965553"/>
      <w:r w:rsidRPr="00D83A7A">
        <w:rPr>
          <w:rStyle w:val="Hervorhebung"/>
          <w:rFonts w:ascii="Arial" w:hAnsi="Arial" w:cs="Arial"/>
          <w:i w:val="0"/>
        </w:rPr>
        <w:t>Table of Contents</w:t>
      </w:r>
      <w:bookmarkEnd w:id="0"/>
    </w:p>
    <w:p w14:paraId="3480022C" w14:textId="51BB7E29" w:rsidR="002B476F" w:rsidRDefault="007A73E5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B476F" w:rsidRPr="00501512">
        <w:rPr>
          <w:rFonts w:ascii="Arial" w:hAnsi="Arial" w:cs="Arial"/>
          <w:iCs/>
        </w:rPr>
        <w:t>Table of Contents</w:t>
      </w:r>
      <w:r w:rsidR="002B476F">
        <w:tab/>
      </w:r>
      <w:r w:rsidR="002B476F">
        <w:fldChar w:fldCharType="begin"/>
      </w:r>
      <w:r w:rsidR="002B476F">
        <w:instrText xml:space="preserve"> PAGEREF _Toc202965553 \h </w:instrText>
      </w:r>
      <w:r w:rsidR="002B476F">
        <w:fldChar w:fldCharType="separate"/>
      </w:r>
      <w:r w:rsidR="002B476F">
        <w:t>2</w:t>
      </w:r>
      <w:r w:rsidR="002B476F">
        <w:fldChar w:fldCharType="end"/>
      </w:r>
    </w:p>
    <w:p w14:paraId="2DE01CEA" w14:textId="4AA34276" w:rsidR="002B476F" w:rsidRDefault="002B476F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0151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0151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_Toc202965554 \h </w:instrText>
      </w:r>
      <w:r>
        <w:fldChar w:fldCharType="separate"/>
      </w:r>
      <w:r>
        <w:t>2</w:t>
      </w:r>
      <w:r>
        <w:fldChar w:fldCharType="end"/>
      </w:r>
    </w:p>
    <w:p w14:paraId="09C20910" w14:textId="578D5ADC" w:rsidR="002B476F" w:rsidRDefault="002B476F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0151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01512">
        <w:rPr>
          <w:b/>
        </w:rPr>
        <w:t>Corrections required for test case 22.1.1</w:t>
      </w:r>
      <w:r>
        <w:tab/>
      </w:r>
      <w:r>
        <w:fldChar w:fldCharType="begin"/>
      </w:r>
      <w:r>
        <w:instrText xml:space="preserve"> PAGEREF _Toc202965555 \h </w:instrText>
      </w:r>
      <w:r>
        <w:fldChar w:fldCharType="separate"/>
      </w:r>
      <w:r>
        <w:t>2</w:t>
      </w:r>
      <w:r>
        <w:fldChar w:fldCharType="end"/>
      </w:r>
    </w:p>
    <w:p w14:paraId="73E26C4C" w14:textId="1E4E12BF" w:rsidR="002B476F" w:rsidRDefault="002B476F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01512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01512">
        <w:rPr>
          <w:rFonts w:cs="Arial"/>
          <w:b/>
          <w:bCs/>
          <w:color w:val="000000"/>
          <w:lang w:val="en-US" w:eastAsia="en-GB"/>
        </w:rPr>
        <w:t>f_TC_22_1_1_Module3</w:t>
      </w:r>
      <w:r>
        <w:tab/>
      </w:r>
      <w:r>
        <w:fldChar w:fldCharType="begin"/>
      </w:r>
      <w:r>
        <w:instrText xml:space="preserve"> PAGEREF _Toc202965556 \h </w:instrText>
      </w:r>
      <w:r>
        <w:fldChar w:fldCharType="separate"/>
      </w:r>
      <w:r>
        <w:t>2</w:t>
      </w:r>
      <w:r>
        <w:fldChar w:fldCharType="end"/>
      </w:r>
    </w:p>
    <w:p w14:paraId="2A0E25A0" w14:textId="5061965F" w:rsidR="00D15337" w:rsidRDefault="007A73E5" w:rsidP="00D15337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202965554"/>
      <w:bookmarkStart w:id="20" w:name="_Hlk107318485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BC624F7" w14:textId="6E7752B8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BD5CC7" w:rsidRPr="00E12CDE">
        <w:rPr>
          <w:rFonts w:cs="Arial"/>
        </w:rPr>
        <w:t xml:space="preserve">ATS </w:t>
      </w:r>
      <w:r w:rsidR="00BD5CC7" w:rsidRPr="00E12CDE">
        <w:t>iwd-TTCN3-B202</w:t>
      </w:r>
      <w:r w:rsidR="00BD5CC7">
        <w:t>4</w:t>
      </w:r>
      <w:r w:rsidR="00BD5CC7" w:rsidRPr="00E12CDE">
        <w:t>-0</w:t>
      </w:r>
      <w:r w:rsidR="00BD5CC7">
        <w:t>6</w:t>
      </w:r>
      <w:r w:rsidR="00BD5CC7" w:rsidRPr="00E12CDE">
        <w:t>_D2</w:t>
      </w:r>
      <w:r w:rsidR="00BD5CC7">
        <w:t>5</w:t>
      </w:r>
      <w:r w:rsidR="00BD5CC7" w:rsidRPr="00E12CDE">
        <w:t>wk</w:t>
      </w:r>
      <w:r w:rsidR="00BD5CC7">
        <w:t>24</w:t>
      </w:r>
      <w:r w:rsidR="00BD5CC7" w:rsidRPr="00E12CDE">
        <w:t xml:space="preserve">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7B85209F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3D416E92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123BA5CB" w14:textId="77777777" w:rsidR="007A73E5" w:rsidRDefault="007A73E5" w:rsidP="007A73E5">
      <w:pPr>
        <w:rPr>
          <w:b/>
          <w:sz w:val="24"/>
          <w:lang w:eastAsia="ja-JP"/>
        </w:rPr>
      </w:pPr>
    </w:p>
    <w:p w14:paraId="15540C8E" w14:textId="63B6AC84" w:rsidR="007A73E5" w:rsidRDefault="007A73E5" w:rsidP="004717EA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202965555"/>
      <w:r w:rsidRPr="00854C55">
        <w:rPr>
          <w:b/>
        </w:rPr>
        <w:t>Corrections required</w:t>
      </w:r>
      <w:bookmarkEnd w:id="21"/>
      <w:bookmarkEnd w:id="22"/>
      <w:r w:rsidR="001C36EF">
        <w:rPr>
          <w:b/>
        </w:rPr>
        <w:t xml:space="preserve"> for test case 22.</w:t>
      </w:r>
      <w:r w:rsidR="00C914E2">
        <w:rPr>
          <w:b/>
        </w:rPr>
        <w:t>1</w:t>
      </w:r>
      <w:r w:rsidR="001C36EF">
        <w:rPr>
          <w:b/>
        </w:rPr>
        <w:t>.1</w:t>
      </w:r>
      <w:bookmarkEnd w:id="23"/>
    </w:p>
    <w:p w14:paraId="547252B7" w14:textId="7DA37FD9" w:rsidR="004A40D5" w:rsidRPr="003D65E8" w:rsidRDefault="00B44B5C" w:rsidP="004A40D5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202965556"/>
      <w:r w:rsidRPr="00B44B5C">
        <w:rPr>
          <w:rFonts w:cs="Arial"/>
          <w:b/>
          <w:bCs/>
          <w:color w:val="000000"/>
          <w:lang w:val="en-US" w:eastAsia="en-GB"/>
        </w:rPr>
        <w:t>f_TC_22_1_1_Module3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13534328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19FC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BAC7" w14:textId="34D3E96E" w:rsidR="004A40D5" w:rsidRPr="00E13853" w:rsidRDefault="00B44B5C" w:rsidP="00206ED0">
            <w:pPr>
              <w:pStyle w:val="CRCoverPage"/>
              <w:spacing w:after="0"/>
              <w:rPr>
                <w:noProof/>
              </w:rPr>
            </w:pPr>
            <w:r w:rsidRPr="00B44B5C">
              <w:rPr>
                <w:noProof/>
              </w:rPr>
              <w:t>f_TC_22_1_1_Module3</w:t>
            </w:r>
          </w:p>
        </w:tc>
      </w:tr>
      <w:tr w:rsidR="001C36EF" w14:paraId="6A56FFD9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075B" w14:textId="77777777" w:rsidR="001C36EF" w:rsidRDefault="001C36EF" w:rsidP="001C36E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263E" w14:textId="11E3C581" w:rsidR="001C36EF" w:rsidRPr="00803546" w:rsidRDefault="00B44B5C" w:rsidP="001C36EF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2E42F6">
              <w:rPr>
                <w:noProof/>
              </w:rPr>
              <w:t xml:space="preserve">Due to the Koffset sending out the DL messages takes around 550msec, if RLC Ack and </w:t>
            </w:r>
            <w:r>
              <w:rPr>
                <w:noProof/>
              </w:rPr>
              <w:t xml:space="preserve">Downlink NAS Transport (CP-ACK) message </w:t>
            </w:r>
            <w:r w:rsidRPr="002E42F6">
              <w:rPr>
                <w:noProof/>
              </w:rPr>
              <w:t xml:space="preserve">at Step </w:t>
            </w:r>
            <w:r w:rsidRPr="00B44B5C">
              <w:rPr>
                <w:noProof/>
              </w:rPr>
              <w:t>16a4C</w:t>
            </w:r>
            <w:r w:rsidRPr="002E42F6">
              <w:rPr>
                <w:noProof/>
              </w:rPr>
              <w:t xml:space="preserve"> are sent separately then this leads to RRC Connection release not being sent at the given activation time. In order to </w:t>
            </w:r>
            <w:r>
              <w:rPr>
                <w:noProof/>
              </w:rPr>
              <w:t xml:space="preserve">avoid this it </w:t>
            </w:r>
            <w:r w:rsidRPr="002E42F6">
              <w:rPr>
                <w:noProof/>
              </w:rPr>
              <w:t xml:space="preserve">is proposed to add a delay after Step </w:t>
            </w:r>
            <w:r w:rsidRPr="00B44B5C">
              <w:rPr>
                <w:noProof/>
              </w:rPr>
              <w:t>16a4C</w:t>
            </w:r>
            <w:r w:rsidRPr="002E42F6">
              <w:rPr>
                <w:noProof/>
              </w:rPr>
              <w:t xml:space="preserve"> specifically for NTN</w:t>
            </w:r>
            <w:r>
              <w:rPr>
                <w:noProof/>
              </w:rPr>
              <w:t xml:space="preserve"> test execution</w:t>
            </w:r>
            <w:r w:rsidRPr="002E42F6">
              <w:rPr>
                <w:noProof/>
              </w:rPr>
              <w:t>.</w:t>
            </w:r>
          </w:p>
        </w:tc>
      </w:tr>
      <w:tr w:rsidR="001C36EF" w14:paraId="478803E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142E" w14:textId="77777777" w:rsidR="001C36EF" w:rsidRDefault="001C36EF" w:rsidP="001C36E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FBD7" w14:textId="77777777" w:rsidR="00B44B5C" w:rsidRDefault="00B44B5C" w:rsidP="001C36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 </w:t>
            </w:r>
          </w:p>
          <w:p w14:paraId="72E5DC7A" w14:textId="5E105B1B" w:rsidR="001C36EF" w:rsidRPr="00B44B5C" w:rsidRDefault="00B44B5C" w:rsidP="001C36EF">
            <w:pPr>
              <w:pStyle w:val="CRCoverPage"/>
              <w:spacing w:after="0"/>
              <w:rPr>
                <w:noProof/>
              </w:rPr>
            </w:pPr>
            <w:r w:rsidRPr="00B44B5C">
              <w:rPr>
                <w:noProof/>
              </w:rPr>
              <w:t>f_Delay(2.0*f_NBIOT_NTN_Get_T_NTNoffset_InSeconds(nbiot_Cell50))</w:t>
            </w:r>
          </w:p>
          <w:p w14:paraId="32ECF537" w14:textId="58D11EDF" w:rsidR="00B44B5C" w:rsidRPr="001D3AAB" w:rsidRDefault="00B44B5C" w:rsidP="001C36EF">
            <w:pPr>
              <w:pStyle w:val="CRCoverPage"/>
              <w:spacing w:after="0"/>
              <w:rPr>
                <w:noProof/>
              </w:rPr>
            </w:pPr>
            <w:r w:rsidRPr="00B44B5C">
              <w:rPr>
                <w:noProof/>
              </w:rPr>
              <w:t>After Step 16a4C.</w:t>
            </w:r>
          </w:p>
        </w:tc>
      </w:tr>
      <w:tr w:rsidR="001C36EF" w14:paraId="44245F21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B060B" w14:textId="77777777" w:rsidR="001C36EF" w:rsidRDefault="001C36EF" w:rsidP="001C36E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AC42" w14:textId="18E345C7" w:rsidR="001C36EF" w:rsidRPr="00CC39F9" w:rsidRDefault="00B44B5C" w:rsidP="001C36EF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B44B5C">
              <w:rPr>
                <w:rFonts w:ascii="Arial" w:hAnsi="Arial" w:cs="Arial"/>
                <w:lang w:eastAsia="en-GB"/>
              </w:rPr>
              <w:t>NBIOT_General_CP</w:t>
            </w:r>
            <w:proofErr w:type="spellEnd"/>
          </w:p>
        </w:tc>
      </w:tr>
      <w:tr w:rsidR="001C36EF" w14:paraId="55C4A9A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5832" w14:textId="77777777" w:rsidR="001C36EF" w:rsidRDefault="001C36EF" w:rsidP="001C36E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3C85" w14:textId="53A7BD75" w:rsidR="001C36EF" w:rsidRDefault="00CF6F56" w:rsidP="001C36EF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conditional prose CR approval</w:t>
            </w:r>
            <w:bookmarkStart w:id="25" w:name="_GoBack"/>
            <w:bookmarkEnd w:id="25"/>
          </w:p>
        </w:tc>
      </w:tr>
    </w:tbl>
    <w:p w14:paraId="74AD8F15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41571EE7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0339CDBD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6180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function f_TC_22_1_1_Module3() runs on NBIOT_PTC</w:t>
            </w:r>
          </w:p>
          <w:p w14:paraId="3E3911C1" w14:textId="77777777" w:rsidR="002F79CF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1FB950E" w14:textId="77777777" w:rsid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5C8D5766" w14:textId="77777777" w:rsid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5FA02504" w14:textId="77777777" w:rsid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5621AA74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494F8BC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"Step 16a4C" 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21720E9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CP-ACK encapsulated in a Downlink NAS transport message to the UE.</w:t>
            </w:r>
          </w:p>
          <w:p w14:paraId="0C56519B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v_NAS_TxMessageContainer_</w:t>
            </w:r>
            <w:proofErr w:type="gram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SMS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cs_NAS_MsgContainer_SMS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f_SMS_PDU_Encvalue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cs_CP_ACK_PDU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(cs_MT_TI0_FromSS)));</w:t>
            </w:r>
          </w:p>
          <w:p w14:paraId="66855B4F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cas_NB_SRB_NasPdu_</w:t>
            </w:r>
            <w:proofErr w:type="gram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nbiot_Cell50,</w:t>
            </w:r>
          </w:p>
          <w:p w14:paraId="250CC1CA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tsc_SRB1bis,</w:t>
            </w:r>
          </w:p>
          <w:p w14:paraId="75731EEC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C763AF2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cs_NAS_Request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EC02F74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cs_SMS_DL_NAS_Transport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DE9514D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v_NAS_TxMessageContainer_SMS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))));</w:t>
            </w:r>
          </w:p>
          <w:p w14:paraId="2AE0E0D9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01EB1A3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"Step 16a5" 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49174AA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RRCConnectionRelease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-NB message.</w:t>
            </w:r>
          </w:p>
          <w:p w14:paraId="5B3544F2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f_NBIOT_RRC_ConnectionRelease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(nbiot_Cell50);</w:t>
            </w:r>
          </w:p>
          <w:p w14:paraId="5EA536F2" w14:textId="25A2D1AE" w:rsidR="00E9739D" w:rsidRPr="00850B74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</w:tc>
      </w:tr>
    </w:tbl>
    <w:p w14:paraId="5B968DBF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39C8BA2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8252EC" w:rsidRPr="00504291" w14:paraId="35C9A186" w14:textId="77777777" w:rsidTr="001D3AAB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75BA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function f_TC_22_1_1_Module3() runs on NBIOT_PTC</w:t>
            </w:r>
          </w:p>
          <w:p w14:paraId="63604A28" w14:textId="77777777" w:rsidR="008252EC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F717258" w14:textId="77777777" w:rsid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19A8BCEC" w14:textId="77777777" w:rsid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3B9A48B0" w14:textId="77777777" w:rsid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59BAF59F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"Step 16a4C" 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46DB15F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CP-ACK encapsulated in a Downlink NAS transport message to the UE.</w:t>
            </w:r>
          </w:p>
          <w:p w14:paraId="2F3A76D5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v_NAS_TxMessageContainer_</w:t>
            </w:r>
            <w:proofErr w:type="gram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SMS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cs_NAS_MsgContainer_SMS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f_SMS_PDU_Encvalue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cs_CP_ACK_PDU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(cs_MT_TI0_FromSS)));</w:t>
            </w:r>
          </w:p>
          <w:p w14:paraId="70EDA3D1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cas_NB_SRB_NasPdu_</w:t>
            </w:r>
            <w:proofErr w:type="gram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nbiot_Cell50,</w:t>
            </w:r>
          </w:p>
          <w:p w14:paraId="67B26BFB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tsc_SRB1bis,</w:t>
            </w:r>
          </w:p>
          <w:p w14:paraId="42E55B1E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3E56D0E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cs_NAS_Request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395A626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cs_SMS_DL_NAS_Transport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F13E794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v_NAS_TxMessageContainer_SMS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))));</w:t>
            </w:r>
          </w:p>
          <w:p w14:paraId="19A80890" w14:textId="449322AB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//For NTN access, SS waits for timer 2* </w:t>
            </w:r>
            <w:proofErr w:type="spellStart"/>
            <w:proofErr w:type="gram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TNTN,offset</w:t>
            </w:r>
            <w:proofErr w:type="spellEnd"/>
            <w:proofErr w:type="gramEnd"/>
          </w:p>
          <w:p w14:paraId="5E5D3016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r w:rsidRPr="00E9739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</w:t>
            </w:r>
            <w:proofErr w:type="gramStart"/>
            <w:r w:rsidRPr="00E9739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Delay(</w:t>
            </w:r>
            <w:proofErr w:type="gramEnd"/>
            <w:r w:rsidRPr="00E9739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2.0*f_NBIOT_NTN_Get_T_NTNoffset_InSeconds(nbiot_Cell50));</w:t>
            </w: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//for non-NTN access the delay will result in 0 /*@sic R5s240230, R5-245649, R5s240581 sic@ */</w:t>
            </w:r>
          </w:p>
          <w:p w14:paraId="380AA98A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0C16DC0B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"Step 16a5" 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4043B5B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RRCConnectionRelease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-NB message.</w:t>
            </w:r>
          </w:p>
          <w:p w14:paraId="1165F617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f_NBIOT_RRC_ConnectionRelease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(nbiot_Cell50);</w:t>
            </w:r>
          </w:p>
          <w:p w14:paraId="3D498521" w14:textId="0F9E96A4" w:rsidR="00E9739D" w:rsidRPr="00850B74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</w:tc>
      </w:tr>
    </w:tbl>
    <w:p w14:paraId="049951F2" w14:textId="77777777" w:rsidR="001D3AAB" w:rsidRDefault="001D3AAB" w:rsidP="001D3AAB">
      <w:pPr>
        <w:spacing w:after="0"/>
        <w:rPr>
          <w:rFonts w:ascii="Arial" w:hAnsi="Arial"/>
          <w:b/>
          <w:lang w:eastAsia="en-GB"/>
        </w:rPr>
      </w:pPr>
    </w:p>
    <w:p w14:paraId="7BB4ADE5" w14:textId="77777777" w:rsidR="001D3AAB" w:rsidRDefault="001D3AAB" w:rsidP="001D3AAB">
      <w:pPr>
        <w:spacing w:after="0"/>
        <w:rPr>
          <w:rFonts w:ascii="Arial" w:hAnsi="Arial"/>
          <w:b/>
          <w:lang w:eastAsia="en-GB"/>
        </w:rPr>
      </w:pPr>
    </w:p>
    <w:sectPr w:rsidR="001D3AAB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283711" w14:textId="77777777" w:rsidR="00D2788F" w:rsidRDefault="00D2788F">
      <w:r>
        <w:separator/>
      </w:r>
    </w:p>
  </w:endnote>
  <w:endnote w:type="continuationSeparator" w:id="0">
    <w:p w14:paraId="65AD16FF" w14:textId="77777777" w:rsidR="00D2788F" w:rsidRDefault="00D27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80711" w14:textId="77777777" w:rsidR="00D65C12" w:rsidRDefault="00D65C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0C93A8" w14:textId="77777777" w:rsidR="00D65C12" w:rsidRDefault="00D65C1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869DB" w14:textId="77777777" w:rsidR="00D65C12" w:rsidRDefault="00D65C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648B35" w14:textId="77777777" w:rsidR="00D2788F" w:rsidRDefault="00D2788F">
      <w:r>
        <w:separator/>
      </w:r>
    </w:p>
  </w:footnote>
  <w:footnote w:type="continuationSeparator" w:id="0">
    <w:p w14:paraId="73CEC6B3" w14:textId="77777777" w:rsidR="00D2788F" w:rsidRDefault="00D278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736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98C222D" wp14:editId="100813F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59C32AA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798C222D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59C32AA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36DF3" w14:textId="77777777" w:rsidR="00EF270E" w:rsidRDefault="00EF270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0F352EF" wp14:editId="31C170F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EC12A53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20F352E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EC12A5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810A7" w14:textId="77777777" w:rsidR="00EF270E" w:rsidRDefault="00EF270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51895C4" wp14:editId="7B3663B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A3AF415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651895C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A3AF415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E5CDA" w14:textId="77777777" w:rsidR="00EF270E" w:rsidRDefault="00EF270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09BF8FB" wp14:editId="2AABBA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F4F09A0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709BF8F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F4F09A0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61AD7B" w14:textId="77777777" w:rsidR="00EF270E" w:rsidRDefault="00EF270E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1DDFEC" wp14:editId="2A240F0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6E4D2E4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191DDFE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6E4D2E4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3E44D5" w14:textId="77777777" w:rsidR="00EF270E" w:rsidRDefault="00EF270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461D636" wp14:editId="7863BED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C57C9DD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4461D63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C57C9D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81557"/>
    <w:multiLevelType w:val="hybridMultilevel"/>
    <w:tmpl w:val="5868F6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2A76AE"/>
    <w:multiLevelType w:val="hybridMultilevel"/>
    <w:tmpl w:val="5868F6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D912F0"/>
    <w:multiLevelType w:val="hybridMultilevel"/>
    <w:tmpl w:val="5868F6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CF2E89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0603EE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9"/>
  </w:num>
  <w:num w:numId="4">
    <w:abstractNumId w:val="39"/>
  </w:num>
  <w:num w:numId="5">
    <w:abstractNumId w:val="30"/>
  </w:num>
  <w:num w:numId="6">
    <w:abstractNumId w:val="35"/>
  </w:num>
  <w:num w:numId="7">
    <w:abstractNumId w:val="12"/>
  </w:num>
  <w:num w:numId="8">
    <w:abstractNumId w:val="37"/>
  </w:num>
  <w:num w:numId="9">
    <w:abstractNumId w:val="21"/>
  </w:num>
  <w:num w:numId="10">
    <w:abstractNumId w:val="26"/>
  </w:num>
  <w:num w:numId="11">
    <w:abstractNumId w:val="1"/>
  </w:num>
  <w:num w:numId="12">
    <w:abstractNumId w:val="11"/>
  </w:num>
  <w:num w:numId="13">
    <w:abstractNumId w:val="42"/>
  </w:num>
  <w:num w:numId="14">
    <w:abstractNumId w:val="6"/>
  </w:num>
  <w:num w:numId="15">
    <w:abstractNumId w:val="28"/>
  </w:num>
  <w:num w:numId="16">
    <w:abstractNumId w:val="25"/>
  </w:num>
  <w:num w:numId="17">
    <w:abstractNumId w:val="27"/>
  </w:num>
  <w:num w:numId="18">
    <w:abstractNumId w:val="17"/>
  </w:num>
  <w:num w:numId="19">
    <w:abstractNumId w:val="38"/>
  </w:num>
  <w:num w:numId="20">
    <w:abstractNumId w:val="32"/>
  </w:num>
  <w:num w:numId="21">
    <w:abstractNumId w:val="41"/>
  </w:num>
  <w:num w:numId="22">
    <w:abstractNumId w:val="29"/>
  </w:num>
  <w:num w:numId="23">
    <w:abstractNumId w:val="18"/>
  </w:num>
  <w:num w:numId="24">
    <w:abstractNumId w:val="23"/>
  </w:num>
  <w:num w:numId="25">
    <w:abstractNumId w:val="7"/>
  </w:num>
  <w:num w:numId="26">
    <w:abstractNumId w:val="14"/>
  </w:num>
  <w:num w:numId="27">
    <w:abstractNumId w:val="20"/>
  </w:num>
  <w:num w:numId="28">
    <w:abstractNumId w:val="2"/>
  </w:num>
  <w:num w:numId="29">
    <w:abstractNumId w:val="3"/>
  </w:num>
  <w:num w:numId="30">
    <w:abstractNumId w:val="19"/>
  </w:num>
  <w:num w:numId="31">
    <w:abstractNumId w:val="34"/>
  </w:num>
  <w:num w:numId="32">
    <w:abstractNumId w:val="5"/>
  </w:num>
  <w:num w:numId="33">
    <w:abstractNumId w:val="10"/>
  </w:num>
  <w:num w:numId="34">
    <w:abstractNumId w:val="8"/>
  </w:num>
  <w:num w:numId="35">
    <w:abstractNumId w:val="4"/>
  </w:num>
  <w:num w:numId="36">
    <w:abstractNumId w:val="31"/>
  </w:num>
  <w:num w:numId="37">
    <w:abstractNumId w:val="13"/>
  </w:num>
  <w:num w:numId="38">
    <w:abstractNumId w:val="24"/>
  </w:num>
  <w:num w:numId="39">
    <w:abstractNumId w:val="16"/>
  </w:num>
  <w:num w:numId="40">
    <w:abstractNumId w:val="36"/>
  </w:num>
  <w:num w:numId="41">
    <w:abstractNumId w:val="40"/>
  </w:num>
  <w:num w:numId="42">
    <w:abstractNumId w:val="0"/>
  </w:num>
  <w:num w:numId="43">
    <w:abstractNumId w:val="33"/>
  </w:num>
  <w:num w:numId="44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5428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2A58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2F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2AC7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D6A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6EF"/>
    <w:rsid w:val="001C4405"/>
    <w:rsid w:val="001C44F3"/>
    <w:rsid w:val="001C5C2A"/>
    <w:rsid w:val="001C6BC1"/>
    <w:rsid w:val="001C76B8"/>
    <w:rsid w:val="001D1407"/>
    <w:rsid w:val="001D22EC"/>
    <w:rsid w:val="001D29C1"/>
    <w:rsid w:val="001D3AAB"/>
    <w:rsid w:val="001D3C55"/>
    <w:rsid w:val="001D6A9C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0660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76F"/>
    <w:rsid w:val="002B4D7F"/>
    <w:rsid w:val="002B4E18"/>
    <w:rsid w:val="002B4FC9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D3F"/>
    <w:rsid w:val="002C7E01"/>
    <w:rsid w:val="002D0CD6"/>
    <w:rsid w:val="002D16DD"/>
    <w:rsid w:val="002D41DC"/>
    <w:rsid w:val="002D44E7"/>
    <w:rsid w:val="002D4BCE"/>
    <w:rsid w:val="002D4E4F"/>
    <w:rsid w:val="002D5490"/>
    <w:rsid w:val="002D607D"/>
    <w:rsid w:val="002D68BF"/>
    <w:rsid w:val="002D6A77"/>
    <w:rsid w:val="002D7C70"/>
    <w:rsid w:val="002E008A"/>
    <w:rsid w:val="002E0899"/>
    <w:rsid w:val="002E137B"/>
    <w:rsid w:val="002E2700"/>
    <w:rsid w:val="002E2FA4"/>
    <w:rsid w:val="002E3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2AE5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5994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96CE1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5DA4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8A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26F2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48C0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2C97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D761B"/>
    <w:rsid w:val="004E0410"/>
    <w:rsid w:val="004E1504"/>
    <w:rsid w:val="004E2E4B"/>
    <w:rsid w:val="004E348B"/>
    <w:rsid w:val="004E3C15"/>
    <w:rsid w:val="004E6484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3A5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6708A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34F6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185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084C"/>
    <w:rsid w:val="005F1205"/>
    <w:rsid w:val="005F124F"/>
    <w:rsid w:val="005F12D6"/>
    <w:rsid w:val="005F14FF"/>
    <w:rsid w:val="005F2130"/>
    <w:rsid w:val="005F2216"/>
    <w:rsid w:val="005F391D"/>
    <w:rsid w:val="005F56E1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680"/>
    <w:rsid w:val="0067573F"/>
    <w:rsid w:val="00676A70"/>
    <w:rsid w:val="00676F10"/>
    <w:rsid w:val="00680042"/>
    <w:rsid w:val="00681FAB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62AF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180"/>
    <w:rsid w:val="00721325"/>
    <w:rsid w:val="007218D0"/>
    <w:rsid w:val="00722684"/>
    <w:rsid w:val="00722896"/>
    <w:rsid w:val="00724EF9"/>
    <w:rsid w:val="0072522A"/>
    <w:rsid w:val="0073208D"/>
    <w:rsid w:val="00733361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457A1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86E"/>
    <w:rsid w:val="007A0E0D"/>
    <w:rsid w:val="007A2258"/>
    <w:rsid w:val="007A2600"/>
    <w:rsid w:val="007A2DF8"/>
    <w:rsid w:val="007A39F5"/>
    <w:rsid w:val="007A4458"/>
    <w:rsid w:val="007A476B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4BA6"/>
    <w:rsid w:val="007F51B5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2EC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8EE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1FBC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0A9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279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A31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147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B5C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60F"/>
    <w:rsid w:val="00BD279D"/>
    <w:rsid w:val="00BD3310"/>
    <w:rsid w:val="00BD3A86"/>
    <w:rsid w:val="00BD436E"/>
    <w:rsid w:val="00BD5479"/>
    <w:rsid w:val="00BD5B77"/>
    <w:rsid w:val="00BD5CC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4EFA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17A82"/>
    <w:rsid w:val="00C2056A"/>
    <w:rsid w:val="00C2152F"/>
    <w:rsid w:val="00C21DD8"/>
    <w:rsid w:val="00C23C46"/>
    <w:rsid w:val="00C23E57"/>
    <w:rsid w:val="00C24416"/>
    <w:rsid w:val="00C259BF"/>
    <w:rsid w:val="00C26146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14E2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31B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6D04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A7F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6F56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2788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B00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5C12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6E22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551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279DC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39D"/>
    <w:rsid w:val="00E9766C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353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1FDD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2A4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1F2ED1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E6A7F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uiPriority w:val="99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rvorhebung">
    <w:name w:val="Emphasis"/>
    <w:qFormat/>
    <w:rsid w:val="0044648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enabsatz">
    <w:name w:val="List Paragraph"/>
    <w:basedOn w:val="Standard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berschrift2Zchn">
    <w:name w:val="Überschrift 2 Zchn"/>
    <w:aliases w:val="Head2A Zchn,2 Zchn,H2 Zchn,h2 Zchn"/>
    <w:link w:val="berschrift2"/>
    <w:rsid w:val="00E77B87"/>
    <w:rPr>
      <w:rFonts w:ascii="Arial" w:hAnsi="Arial"/>
      <w:sz w:val="32"/>
      <w:lang w:val="en-GB" w:eastAsia="en-US"/>
    </w:rPr>
  </w:style>
  <w:style w:type="character" w:styleId="Fett">
    <w:name w:val="Strong"/>
    <w:uiPriority w:val="22"/>
    <w:qFormat/>
    <w:rsid w:val="00B76E16"/>
    <w:rPr>
      <w:b/>
      <w:bCs/>
    </w:rPr>
  </w:style>
  <w:style w:type="table" w:styleId="Tabellenraster">
    <w:name w:val="Table Grid"/>
    <w:basedOn w:val="NormaleTabelle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B75C71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Absatz-Standardschriftart"/>
    <w:rsid w:val="004A0966"/>
  </w:style>
  <w:style w:type="paragraph" w:customStyle="1" w:styleId="msonormal0">
    <w:name w:val="msonormal"/>
    <w:basedOn w:val="Standard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Absatz-Standardschriftart"/>
    <w:rsid w:val="00AC491F"/>
  </w:style>
  <w:style w:type="character" w:customStyle="1" w:styleId="k">
    <w:name w:val="k"/>
    <w:basedOn w:val="Absatz-Standardschriftart"/>
    <w:rsid w:val="00AC491F"/>
  </w:style>
  <w:style w:type="character" w:customStyle="1" w:styleId="p">
    <w:name w:val="p"/>
    <w:basedOn w:val="Absatz-Standardschriftart"/>
    <w:rsid w:val="00AC491F"/>
  </w:style>
  <w:style w:type="character" w:customStyle="1" w:styleId="add-diff-note">
    <w:name w:val="add-diff-note"/>
    <w:basedOn w:val="Absatz-Standardschriftart"/>
    <w:rsid w:val="00AC491F"/>
  </w:style>
  <w:style w:type="character" w:customStyle="1" w:styleId="c1">
    <w:name w:val="c1"/>
    <w:basedOn w:val="Absatz-Standardschriftart"/>
    <w:rsid w:val="00AC491F"/>
  </w:style>
  <w:style w:type="character" w:customStyle="1" w:styleId="kr">
    <w:name w:val="kr"/>
    <w:basedOn w:val="Absatz-Standardschriftart"/>
    <w:rsid w:val="00AC491F"/>
  </w:style>
  <w:style w:type="character" w:customStyle="1" w:styleId="kt">
    <w:name w:val="kt"/>
    <w:basedOn w:val="Absatz-Standardschriftart"/>
    <w:rsid w:val="00AC491F"/>
  </w:style>
  <w:style w:type="character" w:customStyle="1" w:styleId="o">
    <w:name w:val="o"/>
    <w:basedOn w:val="Absatz-Standardschriftart"/>
    <w:rsid w:val="00AC491F"/>
  </w:style>
  <w:style w:type="character" w:customStyle="1" w:styleId="s">
    <w:name w:val="s"/>
    <w:basedOn w:val="Absatz-Standardschriftart"/>
    <w:rsid w:val="00AC491F"/>
  </w:style>
  <w:style w:type="character" w:customStyle="1" w:styleId="mi">
    <w:name w:val="mi"/>
    <w:basedOn w:val="Absatz-Standardschriftart"/>
    <w:rsid w:val="00AC491F"/>
  </w:style>
  <w:style w:type="character" w:customStyle="1" w:styleId="cm">
    <w:name w:val="cm"/>
    <w:basedOn w:val="Absatz-Standardschriftart"/>
    <w:rsid w:val="00055EE8"/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basedOn w:val="Absatz-Standardschriftart"/>
    <w:link w:val="berschrift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Standard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H4VU7HTV54JD-1231737843-1605</_dlc_DocId>
    <_dlc_DocIdUrl xmlns="05fef6b6-48ff-4793-a586-dff4857ec2fd">
      <Url>https://sharepoint.rsint.net/teams/MRT_Dev/_layouts/15/DocIdRedir.aspx?ID=H4VU7HTV54JD-1231737843-1605</Url>
      <Description>H4VU7HTV54JD-1231737843-1605</Description>
    </_dlc_DocIdUrl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481219B-6C88-4FC0-9DFD-B040D8BF3F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AF4CD83-75D4-4D73-8388-674B06C55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915</Words>
  <Characters>5220</Characters>
  <Application>Microsoft Office Word</Application>
  <DocSecurity>0</DocSecurity>
  <Lines>43</Lines>
  <Paragraphs>12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6123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2025-07-17T11:04:00Z</dcterms:created>
  <dcterms:modified xsi:type="dcterms:W3CDTF">2025-07-17T11:04:00Z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28f128dc-3a7f-4e88-b19c-523ef2c9aa0b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