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B9BED" w14:textId="77777777" w:rsidR="007E6524" w:rsidRDefault="007E6524" w:rsidP="007E6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R5s250212</w:t>
        </w:r>
      </w:fldSimple>
    </w:p>
    <w:p w14:paraId="1B89CA9C" w14:textId="77777777" w:rsidR="007E6524" w:rsidRDefault="007E6524" w:rsidP="007E65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6524" w14:paraId="65965203" w14:textId="77777777" w:rsidTr="008358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E91A6" w14:textId="77777777" w:rsidR="007E6524" w:rsidRDefault="007E6524" w:rsidP="0083587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E6524" w14:paraId="571C34C2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52C95" w14:textId="77777777" w:rsidR="007E6524" w:rsidRDefault="007E6524" w:rsidP="008358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6524" w14:paraId="359128D9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0CE24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53BE3855" w14:textId="77777777" w:rsidTr="0083587B">
        <w:tc>
          <w:tcPr>
            <w:tcW w:w="142" w:type="dxa"/>
            <w:tcBorders>
              <w:left w:val="single" w:sz="4" w:space="0" w:color="auto"/>
            </w:tcBorders>
          </w:tcPr>
          <w:p w14:paraId="1CD8EAB8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B15F2C" w14:textId="77777777" w:rsidR="007E6524" w:rsidRPr="00410371" w:rsidRDefault="007E6524" w:rsidP="008358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79CFC04" w14:textId="77777777" w:rsidR="007E6524" w:rsidRDefault="007E6524" w:rsidP="008358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D07E9" w14:textId="77777777" w:rsidR="007E6524" w:rsidRPr="00410371" w:rsidRDefault="007E6524" w:rsidP="0083587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3689</w:t>
              </w:r>
            </w:fldSimple>
          </w:p>
        </w:tc>
        <w:tc>
          <w:tcPr>
            <w:tcW w:w="709" w:type="dxa"/>
          </w:tcPr>
          <w:p w14:paraId="23A5430C" w14:textId="77777777" w:rsidR="007E6524" w:rsidRDefault="007E6524" w:rsidP="008358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09EF31" w14:textId="77777777" w:rsidR="007E6524" w:rsidRPr="00410371" w:rsidRDefault="007E6524" w:rsidP="008358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29D763" w14:textId="77777777" w:rsidR="007E6524" w:rsidRDefault="007E6524" w:rsidP="008358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8A75C" w14:textId="77777777" w:rsidR="007E6524" w:rsidRPr="00410371" w:rsidRDefault="007E6524" w:rsidP="00835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6FAE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37DCD558" w14:textId="77777777" w:rsidTr="008358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83F1B7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1FD52D4F" w14:textId="77777777" w:rsidTr="008358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F15EF8" w14:textId="77777777" w:rsidR="007E6524" w:rsidRPr="00F25D98" w:rsidRDefault="007E6524" w:rsidP="0083587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6524" w14:paraId="0AD9899C" w14:textId="77777777" w:rsidTr="0083587B">
        <w:tc>
          <w:tcPr>
            <w:tcW w:w="9641" w:type="dxa"/>
            <w:gridSpan w:val="9"/>
          </w:tcPr>
          <w:p w14:paraId="5037E1AD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80DE64" w14:textId="77777777" w:rsidR="007E6524" w:rsidRDefault="007E6524" w:rsidP="007E65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6524" w14:paraId="7635C3D9" w14:textId="77777777" w:rsidTr="0083587B">
        <w:tc>
          <w:tcPr>
            <w:tcW w:w="2835" w:type="dxa"/>
          </w:tcPr>
          <w:p w14:paraId="28E08F6D" w14:textId="77777777" w:rsidR="007E6524" w:rsidRDefault="007E6524" w:rsidP="0083587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EB0E0E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871789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9EC48D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730A3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41A7C6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CE0023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83B2C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32D582" w14:textId="77777777" w:rsidR="007E6524" w:rsidRDefault="007E6524" w:rsidP="0083587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A7640E" w14:textId="77777777" w:rsidR="007E6524" w:rsidRDefault="007E6524" w:rsidP="007E65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6524" w14:paraId="565976FB" w14:textId="77777777" w:rsidTr="0083587B">
        <w:tc>
          <w:tcPr>
            <w:tcW w:w="9640" w:type="dxa"/>
            <w:gridSpan w:val="11"/>
          </w:tcPr>
          <w:p w14:paraId="3BB62941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2006B11" w14:textId="77777777" w:rsidTr="008358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66941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0B5EF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Redcap testcase 7.1.1.1.15</w:t>
              </w:r>
            </w:fldSimple>
          </w:p>
        </w:tc>
      </w:tr>
      <w:tr w:rsidR="007E6524" w14:paraId="4F07BB4D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65182B76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8483A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26CE42E7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76A957E7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E3E70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E6524" w14:paraId="6C10C59C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1E96731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8A363" w14:textId="50C62292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E6524" w14:paraId="59005C18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A79D7CD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8B40F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5BD34031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7DD9EAD8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13506A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C00B45E" w14:textId="77777777" w:rsidR="007E6524" w:rsidRDefault="007E6524" w:rsidP="0083587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146D63" w14:textId="77777777" w:rsidR="007E6524" w:rsidRDefault="007E6524" w:rsidP="0083587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556E4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2025-06-02</w:t>
              </w:r>
            </w:fldSimple>
          </w:p>
        </w:tc>
      </w:tr>
      <w:tr w:rsidR="007E6524" w14:paraId="52C9B5EC" w14:textId="77777777" w:rsidTr="0083587B">
        <w:tc>
          <w:tcPr>
            <w:tcW w:w="1843" w:type="dxa"/>
            <w:tcBorders>
              <w:left w:val="single" w:sz="4" w:space="0" w:color="auto"/>
            </w:tcBorders>
          </w:tcPr>
          <w:p w14:paraId="5252900F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D7DBE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7DCA40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4C620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A166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43A1A5ED" w14:textId="77777777" w:rsidTr="008358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4FFEB" w14:textId="77777777" w:rsidR="007E6524" w:rsidRDefault="007E6524" w:rsidP="0083587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AA467" w14:textId="77777777" w:rsidR="007E6524" w:rsidRDefault="007E6524" w:rsidP="0083587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B1C894" w14:textId="77777777" w:rsidR="007E6524" w:rsidRDefault="007E6524" w:rsidP="0083587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8A257" w14:textId="77777777" w:rsidR="007E6524" w:rsidRDefault="007E6524" w:rsidP="0083587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8D5E0" w14:textId="77777777" w:rsidR="007E6524" w:rsidRDefault="007E6524" w:rsidP="008358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E6524" w14:paraId="0C60DABC" w14:textId="77777777" w:rsidTr="008358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674DBD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1E20EE" w14:textId="77777777" w:rsidR="007E6524" w:rsidRDefault="007E6524" w:rsidP="0083587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E2190F" w14:textId="77777777" w:rsidR="007E6524" w:rsidRDefault="007E6524" w:rsidP="0083587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8430A" w14:textId="77777777" w:rsidR="007E6524" w:rsidRPr="007C2097" w:rsidRDefault="007E6524" w:rsidP="0083587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E6524" w14:paraId="7011525D" w14:textId="77777777" w:rsidTr="0083587B">
        <w:tc>
          <w:tcPr>
            <w:tcW w:w="1843" w:type="dxa"/>
          </w:tcPr>
          <w:p w14:paraId="7AB41AC3" w14:textId="77777777" w:rsidR="007E6524" w:rsidRDefault="007E6524" w:rsidP="008358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739B15" w14:textId="77777777" w:rsidR="007E6524" w:rsidRDefault="007E6524" w:rsidP="008358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43F8E3C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19C8A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F438E" w14:textId="72201255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</w:t>
            </w:r>
            <w:r w:rsidRPr="00291FCD">
              <w:rPr>
                <w:noProof/>
              </w:rPr>
              <w:t xml:space="preserve">untime exception </w:t>
            </w:r>
            <w:r>
              <w:rPr>
                <w:noProof/>
              </w:rPr>
              <w:t xml:space="preserve">for uninitialized </w:t>
            </w:r>
            <w:r w:rsidRPr="00291FCD">
              <w:rPr>
                <w:noProof/>
              </w:rPr>
              <w:t>nonCriticalExtension</w:t>
            </w:r>
            <w:r>
              <w:rPr>
                <w:noProof/>
              </w:rPr>
              <w:t xml:space="preserve"> template within the </w:t>
            </w:r>
            <w:r w:rsidRPr="00291FCD">
              <w:rPr>
                <w:noProof/>
              </w:rPr>
              <w:t>SIB1-v1740-IE</w:t>
            </w:r>
            <w:r>
              <w:rPr>
                <w:noProof/>
              </w:rPr>
              <w:t xml:space="preserve"> structure is observed while running this testcase.</w:t>
            </w:r>
          </w:p>
        </w:tc>
      </w:tr>
      <w:tr w:rsidR="007E6524" w14:paraId="1F15E8BD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39A3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FF1A3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7D15C7D5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E4B11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E28BB1" w14:textId="56E80BD2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4E49AD">
              <w:rPr>
                <w:rFonts w:cs="Arial"/>
              </w:rPr>
              <w:t>f_NR_CellInfo_SetSIB1_SI_RequestConfigRedCap</w:t>
            </w:r>
            <w:r>
              <w:rPr>
                <w:noProof/>
              </w:rPr>
              <w:t xml:space="preserve"> , initialized the </w:t>
            </w:r>
            <w:r w:rsidRPr="00291FCD">
              <w:rPr>
                <w:noProof/>
              </w:rPr>
              <w:t>nonCriticalExtension SIB1-v1800-IEs</w:t>
            </w:r>
            <w:r>
              <w:rPr>
                <w:noProof/>
              </w:rPr>
              <w:t xml:space="preserve"> with omit.</w:t>
            </w:r>
          </w:p>
        </w:tc>
      </w:tr>
      <w:tr w:rsidR="007E6524" w14:paraId="76E8281C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041F8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FB037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466559F7" w14:textId="77777777" w:rsidTr="008358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7BD39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0301B6" w14:textId="1B0DAD98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will fail due to run time exception.</w:t>
            </w:r>
          </w:p>
        </w:tc>
      </w:tr>
      <w:tr w:rsidR="007E6524" w14:paraId="7580C5B1" w14:textId="77777777" w:rsidTr="0083587B">
        <w:tc>
          <w:tcPr>
            <w:tcW w:w="2694" w:type="dxa"/>
            <w:gridSpan w:val="2"/>
          </w:tcPr>
          <w:p w14:paraId="39393112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C5F4C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21B1C40B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D0465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8284" w14:textId="76C95DF5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7.1.1.1.15.NR5GC</w:t>
            </w:r>
          </w:p>
        </w:tc>
      </w:tr>
      <w:tr w:rsidR="007E6524" w14:paraId="092ECE4B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956A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2DEED" w14:textId="77777777" w:rsidR="007E6524" w:rsidRDefault="007E6524" w:rsidP="007E65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524" w14:paraId="06269881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CBC75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C6B86D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9E3239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97BA9" w14:textId="77777777" w:rsidR="007E6524" w:rsidRDefault="007E6524" w:rsidP="007E6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0A031F" w14:textId="77777777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35A9B599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530FB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4D5C9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8098" w14:textId="24512E6E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43BBC" w14:textId="77777777" w:rsidR="007E6524" w:rsidRDefault="007E6524" w:rsidP="007E65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46029" w14:textId="5C2915C7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0294338E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88AF8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2482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D75F3" w14:textId="596EF9D1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2EC9A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BBD91" w14:textId="2F354BDC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696185E3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A73D4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A4A0E" w14:textId="77777777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7FB34" w14:textId="1172A830" w:rsidR="007E6524" w:rsidRDefault="007E6524" w:rsidP="007E65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CDBD2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9F0A4" w14:textId="2AAC0539" w:rsidR="007E6524" w:rsidRDefault="007E6524" w:rsidP="007E65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6524" w14:paraId="5FA78705" w14:textId="77777777" w:rsidTr="008358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4C26" w14:textId="77777777" w:rsidR="007E6524" w:rsidRDefault="007E6524" w:rsidP="007E65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84337" w14:textId="77777777" w:rsidR="007E6524" w:rsidRDefault="007E6524" w:rsidP="007E6524">
            <w:pPr>
              <w:pStyle w:val="CRCoverPage"/>
              <w:spacing w:after="0"/>
              <w:rPr>
                <w:noProof/>
              </w:rPr>
            </w:pPr>
          </w:p>
        </w:tc>
      </w:tr>
      <w:tr w:rsidR="007E6524" w14:paraId="37F27AFA" w14:textId="77777777" w:rsidTr="008358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3B657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6F42E" w14:textId="77777777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6524" w:rsidRPr="008863B9" w14:paraId="4292DC59" w14:textId="77777777" w:rsidTr="008358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4A2CF" w14:textId="77777777" w:rsidR="007E6524" w:rsidRPr="008863B9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C6BECE" w14:textId="77777777" w:rsidR="007E6524" w:rsidRPr="008863B9" w:rsidRDefault="007E6524" w:rsidP="007E65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6524" w14:paraId="14EB972B" w14:textId="77777777" w:rsidTr="008358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C1162" w14:textId="77777777" w:rsidR="007E6524" w:rsidRDefault="007E6524" w:rsidP="007E65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3A848" w14:textId="77777777" w:rsidR="007E6524" w:rsidRDefault="007E6524" w:rsidP="007E6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997419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5DA62EE3" w14:textId="668B69F1" w:rsidR="007E6524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7E6524" w:rsidRPr="00861E6D">
        <w:rPr>
          <w:rFonts w:ascii="Arial" w:hAnsi="Arial" w:cs="Arial"/>
          <w:iCs/>
          <w:noProof/>
        </w:rPr>
        <w:t>Table of Contents</w:t>
      </w:r>
      <w:r w:rsidR="007E6524">
        <w:rPr>
          <w:noProof/>
        </w:rPr>
        <w:tab/>
      </w:r>
      <w:r w:rsidR="007E6524">
        <w:rPr>
          <w:noProof/>
        </w:rPr>
        <w:fldChar w:fldCharType="begin"/>
      </w:r>
      <w:r w:rsidR="007E6524">
        <w:rPr>
          <w:noProof/>
        </w:rPr>
        <w:instrText xml:space="preserve"> PAGEREF _Toc199741917 \h </w:instrText>
      </w:r>
      <w:r w:rsidR="007E6524">
        <w:rPr>
          <w:noProof/>
        </w:rPr>
      </w:r>
      <w:r w:rsidR="007E6524">
        <w:rPr>
          <w:noProof/>
        </w:rPr>
        <w:fldChar w:fldCharType="separate"/>
      </w:r>
      <w:r w:rsidR="007E6524">
        <w:rPr>
          <w:noProof/>
        </w:rPr>
        <w:t>2</w:t>
      </w:r>
      <w:r w:rsidR="007E6524">
        <w:rPr>
          <w:noProof/>
        </w:rPr>
        <w:fldChar w:fldCharType="end"/>
      </w:r>
    </w:p>
    <w:p w14:paraId="4B619760" w14:textId="66E92590" w:rsidR="007E6524" w:rsidRDefault="007E65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9F920B4" w14:textId="453ED34F" w:rsidR="007E6524" w:rsidRDefault="007E6524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56889A2" w14:textId="66746A3D" w:rsidR="007E6524" w:rsidRDefault="007E6524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861E6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861E6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_Toc199741920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7674E995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974191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9974191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1997419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316F1197" w:rsidR="00BB6C5E" w:rsidRPr="00E12CDE" w:rsidRDefault="00ED6372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B6C5E" w:rsidRPr="00E12CDE">
              <w:rPr>
                <w:rFonts w:ascii="Arial" w:hAnsi="Arial" w:cs="Arial"/>
                <w:b/>
              </w:rPr>
              <w:t xml:space="preserve"> nam</w:t>
            </w:r>
            <w:r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7654" w:type="dxa"/>
          </w:tcPr>
          <w:p w14:paraId="09D4F98F" w14:textId="1E54040A" w:rsidR="00BB6C5E" w:rsidRPr="000D7399" w:rsidRDefault="004E49AD" w:rsidP="00115981">
            <w:pPr>
              <w:spacing w:after="0"/>
              <w:rPr>
                <w:rFonts w:ascii="Arial" w:hAnsi="Arial" w:cs="Arial"/>
              </w:rPr>
            </w:pPr>
            <w:r w:rsidRPr="004E49AD">
              <w:rPr>
                <w:rFonts w:ascii="Arial" w:hAnsi="Arial" w:cs="Arial"/>
              </w:rPr>
              <w:t>f_NR_CellInfo_SetSIB1_SI_RequestConfigRedCap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AD299F3" w:rsidR="006000F1" w:rsidRPr="00A73324" w:rsidRDefault="005D128F" w:rsidP="005D1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1.</w:t>
            </w:r>
            <w:r w:rsidRPr="00291FCD">
              <w:rPr>
                <w:noProof/>
              </w:rPr>
              <w:t xml:space="preserve"> Runtime exception </w:t>
            </w:r>
            <w:r>
              <w:rPr>
                <w:noProof/>
              </w:rPr>
              <w:t xml:space="preserve">for uninitialized </w:t>
            </w:r>
            <w:r w:rsidRPr="00291FCD">
              <w:rPr>
                <w:noProof/>
              </w:rPr>
              <w:t>nonCriticalExtension</w:t>
            </w:r>
            <w:r>
              <w:rPr>
                <w:noProof/>
              </w:rPr>
              <w:t xml:space="preserve"> template within the </w:t>
            </w:r>
            <w:r w:rsidRPr="00291FCD">
              <w:rPr>
                <w:noProof/>
              </w:rPr>
              <w:t>SIB1-v1740-IE</w:t>
            </w:r>
            <w:r>
              <w:rPr>
                <w:noProof/>
              </w:rPr>
              <w:t xml:space="preserve"> structure.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1BC17B8C" w:rsidR="00BB6C5E" w:rsidRPr="007E26D6" w:rsidRDefault="005D128F" w:rsidP="005D128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1.</w:t>
            </w:r>
            <w:r>
              <w:rPr>
                <w:noProof/>
              </w:rPr>
              <w:t xml:space="preserve"> Initialized the </w:t>
            </w:r>
            <w:r w:rsidRPr="00291FCD">
              <w:rPr>
                <w:noProof/>
              </w:rPr>
              <w:t>nonCriticalExtension SIB1-v1800-IEs</w:t>
            </w:r>
            <w:r>
              <w:rPr>
                <w:noProof/>
              </w:rPr>
              <w:t xml:space="preserve"> with omit.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0FD5DBDE" w:rsidR="00BB6C5E" w:rsidRPr="000D7399" w:rsidRDefault="004E49AD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 w:rsidRPr="004E49AD">
              <w:rPr>
                <w:rFonts w:ascii="Arial" w:hAnsi="Arial" w:cs="Arial"/>
                <w:lang w:val="en-IN" w:eastAsia="en-GB"/>
              </w:rPr>
              <w:t>\Common\NR\NR_CellInfo.ttcn</w:t>
            </w:r>
          </w:p>
        </w:tc>
      </w:tr>
      <w:tr w:rsidR="00C57FE2" w:rsidRPr="00E12CDE" w14:paraId="2DE13BF1" w14:textId="77777777" w:rsidTr="00115981">
        <w:tc>
          <w:tcPr>
            <w:tcW w:w="1985" w:type="dxa"/>
          </w:tcPr>
          <w:p w14:paraId="5B38849C" w14:textId="63625B42" w:rsidR="00C57FE2" w:rsidRPr="00C57FE2" w:rsidRDefault="00C57FE2" w:rsidP="0011598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57FE2">
              <w:rPr>
                <w:rFonts w:ascii="Arial" w:hAnsi="Arial"/>
                <w:b/>
                <w:highlight w:val="cyan"/>
              </w:rPr>
              <w:t>MCC160</w:t>
            </w:r>
          </w:p>
        </w:tc>
        <w:tc>
          <w:tcPr>
            <w:tcW w:w="7654" w:type="dxa"/>
          </w:tcPr>
          <w:p w14:paraId="2244363B" w14:textId="4626B4AA" w:rsidR="00C57FE2" w:rsidRPr="004E49AD" w:rsidRDefault="00C57FE2" w:rsidP="00115981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C57FE2">
              <w:rPr>
                <w:rFonts w:ascii="Arial" w:hAnsi="Arial" w:cs="Arial"/>
                <w:highlight w:val="cyan"/>
                <w:lang w:val="en-IN" w:eastAsia="en-GB"/>
              </w:rPr>
              <w:t>Accepted, implemented sighltly differently to avoid araising any v1800 extension. See proposed implementation below.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3FFECBF6" w14:textId="0F01A00C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f_NR_CellInfo_SetSIB1_SI_RequestConfigRedCap(NR_CellId_Type p_NR_CellId,</w:t>
            </w:r>
          </w:p>
          <w:p w14:paraId="2CE36E7D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template (omit) SI_RequestConfig p_SI_RequestConfig) runs on NR_BASE_PTC</w:t>
            </w:r>
          </w:p>
          <w:p w14:paraId="2C128E3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EE7E2B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00F2ADC1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9007BF5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(isvalue(p_SI_RequestConfig)) {</w:t>
            </w:r>
          </w:p>
          <w:p w14:paraId="22A064B6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v_NR_CellInfo.Sysinfo.BcchInfo.SIB1.message_.c1.systemInformationBlockType1.nonCriticalExtension.nonCriticalExtension.nonCriticalExtension.nonCriticalExtension.si_SchedulingInfo_v1740.si_RequestConfigRedCap_r17:= valueof(p_SI_RequestConfig);</w:t>
            </w:r>
          </w:p>
          <w:p w14:paraId="7E445F1F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00233A1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v_NR_CellInfo.Sysinfo.BcchInfo.SIB1.message_.c1.systemInformationBlockType1.nonCriticalExtension.nonCriticalExtension.nonCriticalExtension.nonCriticalExtension.si_SchedulingInfo_v1740:= omit;</w:t>
            </w:r>
          </w:p>
          <w:p w14:paraId="0F837BA3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422ACF04" w14:textId="77777777" w:rsidR="00DF239F" w:rsidRPr="00DF239F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4E22D2E1" w14:textId="7F54AC22" w:rsidR="00C671C0" w:rsidRPr="00C671C0" w:rsidRDefault="00DF239F" w:rsidP="00DF2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F239F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900DD9A" w14:textId="77777777" w:rsidR="00C671C0" w:rsidRPr="00C671C0" w:rsidRDefault="00C671C0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04484C7" w14:textId="41E48443" w:rsidR="00BB6C5E" w:rsidRPr="005571C5" w:rsidRDefault="00BB6C5E" w:rsidP="00C671C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5F25DA18" w14:textId="30388119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>function f_NR_CellInfo_SetSIB1_SI_RequestConfigRedCap(NR_CellId_Type p_NR_CellId,</w:t>
            </w:r>
          </w:p>
          <w:p w14:paraId="4A2CBEC8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template (omit) SI_RequestConfig p_SI_RequestConfig) runs on NR_BASE_PTC</w:t>
            </w:r>
          </w:p>
          <w:p w14:paraId="319FE65C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5E5519E2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NR_CellInfo_Type v_NR_CellInfo := f_NR_CellInfo_Get(p_NR_CellId);</w:t>
            </w:r>
          </w:p>
          <w:p w14:paraId="01CED15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42A397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(isvalue(p_SI_RequestConfig)) {</w:t>
            </w:r>
          </w:p>
          <w:p w14:paraId="758ACAA5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v_NR_CellInfo.Sysinfo.BcchInfo.SIB1.message_.c1.systemInformationBlockType1.nonCriticalExtension.nonCriticalExtension.nonCriticalExtension.nonCriticalExtension.si_SchedulingInfo_v1740.si_RequestConfigRedCap_r17:= valueof(p_SI_RequestConfig);</w:t>
            </w:r>
          </w:p>
          <w:p w14:paraId="688D1759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</w:t>
            </w:r>
            <w:r w:rsidRPr="008421F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v_NR_CellInfo.Sysinfo.BcchInfo.SIB1.message_.c1.systemInformationBlockType1.nonCritical</w:t>
            </w:r>
            <w:r w:rsidRPr="008421F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lastRenderedPageBreak/>
              <w:t>Extension.nonCriticalExtension.nonCriticalExtension.nonCriticalExtension.nonCriticalExtension := omit;// WA#WI=1410734</w:t>
            </w:r>
          </w:p>
          <w:p w14:paraId="07C59178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416A5DCB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v_NR_CellInfo.Sysinfo.BcchInfo.SIB1.message_.c1.systemInformationBlockType1.nonCriticalExtension.nonCriticalExtension.nonCriticalExtension.nonCriticalExtension.si_SchedulingInfo_v1740:= omit;</w:t>
            </w:r>
          </w:p>
          <w:p w14:paraId="289D0D3D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C11A47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BE04C9E" w14:textId="77777777" w:rsidR="008421F0" w:rsidRPr="008421F0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f_NR_CellInfo_Set(p_NR_CellId, v_NR_CellInfo);</w:t>
            </w:r>
          </w:p>
          <w:p w14:paraId="18BFE20B" w14:textId="26E810E2" w:rsidR="00DF239F" w:rsidRPr="00B5380A" w:rsidRDefault="008421F0" w:rsidP="008421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421F0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244FCDBF" w14:textId="43B16E72" w:rsidR="00BB6C5E" w:rsidRPr="00B5380A" w:rsidRDefault="00BB6C5E" w:rsidP="00082D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1D9CE4DB" w14:textId="77777777" w:rsidR="00C57FE2" w:rsidRDefault="00C57FE2" w:rsidP="00C57FE2">
      <w:pPr>
        <w:spacing w:after="0"/>
        <w:rPr>
          <w:rFonts w:ascii="Arial" w:hAnsi="Arial"/>
          <w:b/>
          <w:lang w:eastAsia="en-GB"/>
        </w:rPr>
      </w:pPr>
    </w:p>
    <w:p w14:paraId="292B1625" w14:textId="1E4189D8" w:rsidR="00C57FE2" w:rsidRDefault="00C57FE2" w:rsidP="00C57FE2">
      <w:pPr>
        <w:spacing w:after="0"/>
        <w:rPr>
          <w:rFonts w:ascii="Arial" w:hAnsi="Arial"/>
          <w:b/>
          <w:lang w:eastAsia="en-GB"/>
        </w:rPr>
      </w:pPr>
      <w:r w:rsidRPr="00C57FE2">
        <w:rPr>
          <w:rFonts w:ascii="Arial" w:hAnsi="Arial"/>
          <w:b/>
          <w:highlight w:val="cyan"/>
          <w:lang w:eastAsia="en-GB"/>
        </w:rPr>
        <w:t>MCC160 proposed implementation</w:t>
      </w:r>
      <w:r w:rsidRPr="00C57FE2">
        <w:rPr>
          <w:rFonts w:ascii="Arial" w:hAnsi="Arial"/>
          <w:b/>
          <w:highlight w:val="cyan"/>
          <w:lang w:eastAsia="en-GB"/>
        </w:rPr>
        <w:t>:</w:t>
      </w:r>
    </w:p>
    <w:p w14:paraId="5351EB5D" w14:textId="72E10FC7" w:rsidR="00C57FE2" w:rsidRDefault="00C57FE2" w:rsidP="00C57FE2">
      <w:pPr>
        <w:spacing w:after="0"/>
        <w:rPr>
          <w:rFonts w:ascii="Arial" w:hAnsi="Arial"/>
          <w:b/>
          <w:lang w:eastAsia="en-GB"/>
        </w:rPr>
      </w:pPr>
    </w:p>
    <w:p w14:paraId="1DBF5D43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</w:t>
      </w:r>
      <w:r w:rsidRPr="00C57FE2">
        <w:rPr>
          <w:rFonts w:ascii="Consolas" w:eastAsia="Times New Roman" w:hAnsi="Consolas"/>
          <w:color w:val="0000FF"/>
          <w:sz w:val="18"/>
          <w:szCs w:val="18"/>
          <w:lang w:eastAsia="en-GB"/>
        </w:rPr>
        <w:t>function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f_NR_CellInfo_SetSIB1_SI_RequestConfigRedCap(NR_CellId_Type p_NR_CellId,</w:t>
      </w:r>
    </w:p>
    <w:p w14:paraId="5169A5C3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                                            template (</w:t>
      </w:r>
      <w:r w:rsidRPr="00C57FE2">
        <w:rPr>
          <w:rFonts w:ascii="Consolas" w:eastAsia="Times New Roman" w:hAnsi="Consolas"/>
          <w:color w:val="0000FF"/>
          <w:sz w:val="18"/>
          <w:szCs w:val="18"/>
          <w:lang w:eastAsia="en-GB"/>
        </w:rPr>
        <w:t>omit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SI_RequestConfig p_SI_RequestConfig) </w:t>
      </w:r>
      <w:r w:rsidRPr="00C57FE2">
        <w:rPr>
          <w:rFonts w:ascii="Consolas" w:eastAsia="Times New Roman" w:hAnsi="Consolas"/>
          <w:color w:val="0000FF"/>
          <w:sz w:val="18"/>
          <w:szCs w:val="18"/>
          <w:lang w:eastAsia="en-GB"/>
        </w:rPr>
        <w:t>runs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57FE2">
        <w:rPr>
          <w:rFonts w:ascii="Consolas" w:eastAsia="Times New Roman" w:hAnsi="Consolas"/>
          <w:color w:val="0000FF"/>
          <w:sz w:val="18"/>
          <w:szCs w:val="18"/>
          <w:lang w:eastAsia="en-GB"/>
        </w:rPr>
        <w:t>on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NR_BASE_PTC</w:t>
      </w:r>
    </w:p>
    <w:p w14:paraId="5D08FC2F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  {</w:t>
      </w:r>
    </w:p>
    <w:p w14:paraId="3CBF88D1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57FE2">
        <w:rPr>
          <w:rFonts w:ascii="Consolas" w:eastAsia="Times New Roman" w:hAnsi="Consolas"/>
          <w:color w:val="0000FF"/>
          <w:sz w:val="18"/>
          <w:szCs w:val="18"/>
          <w:lang w:eastAsia="en-GB"/>
        </w:rPr>
        <w:t>var NR_CellInfo_Type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57FE2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v_NR_CellInfo 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:</w:t>
      </w:r>
      <w:r w:rsidRPr="00C57FE2">
        <w:rPr>
          <w:rFonts w:ascii="Consolas" w:eastAsia="Times New Roman" w:hAnsi="Consolas"/>
          <w:color w:val="000000"/>
          <w:sz w:val="18"/>
          <w:szCs w:val="18"/>
          <w:lang w:eastAsia="en-GB"/>
        </w:rPr>
        <w:t>=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f_NR_CellInfo_Get(p_NR_CellId);</w:t>
      </w:r>
    </w:p>
    <w:p w14:paraId="1AF0896D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18D4E9BA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(isvalue(p_SI_RequestConfig)) {</w:t>
      </w:r>
    </w:p>
    <w:p w14:paraId="3B1730DB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</w:t>
      </w:r>
      <w:r w:rsidRPr="00C57FE2">
        <w:rPr>
          <w:rFonts w:ascii="Consolas" w:eastAsia="Times New Roman" w:hAnsi="Consolas"/>
          <w:color w:val="795E26"/>
          <w:sz w:val="18"/>
          <w:szCs w:val="18"/>
          <w:lang w:eastAsia="en-GB"/>
        </w:rPr>
        <w:t>v_NR_CellInfo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.Sysinfo.BcchInfo.SIB1.message_.c1.systemInformationBlockType1.nonCriticalExtension.nonCriticalExtension.nonCriticalExtension.nonCriticalExtension.si_SchedulingInfo_v1740.</w:t>
      </w:r>
      <w:r w:rsidRPr="00C57FE2">
        <w:rPr>
          <w:rFonts w:ascii="Consolas" w:eastAsia="Times New Roman" w:hAnsi="Consolas"/>
          <w:color w:val="001080"/>
          <w:sz w:val="18"/>
          <w:szCs w:val="18"/>
          <w:lang w:eastAsia="en-GB"/>
        </w:rPr>
        <w:t>si_RequestConfigRedCap_r17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:</w:t>
      </w:r>
      <w:r w:rsidRPr="00C57FE2">
        <w:rPr>
          <w:rFonts w:ascii="Consolas" w:eastAsia="Times New Roman" w:hAnsi="Consolas"/>
          <w:color w:val="000000"/>
          <w:sz w:val="18"/>
          <w:szCs w:val="18"/>
          <w:lang w:eastAsia="en-GB"/>
        </w:rPr>
        <w:t>=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valueof(p_SI_RequestConfig);</w:t>
      </w:r>
    </w:p>
    <w:p w14:paraId="03BA0273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</w:t>
      </w:r>
      <w:r w:rsidRPr="00C57FE2">
        <w:rPr>
          <w:rFonts w:ascii="Consolas" w:eastAsia="Times New Roman" w:hAnsi="Consolas"/>
          <w:color w:val="008000"/>
          <w:sz w:val="18"/>
          <w:szCs w:val="18"/>
          <w:highlight w:val="cyan"/>
          <w:lang w:eastAsia="en-GB"/>
        </w:rPr>
        <w:t>//</w:t>
      </w:r>
      <w:r w:rsidRPr="00C57FE2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@sic</w:t>
      </w:r>
      <w:r w:rsidRPr="00C57FE2">
        <w:rPr>
          <w:rFonts w:ascii="Consolas" w:eastAsia="Times New Roman" w:hAnsi="Consolas"/>
          <w:color w:val="008000"/>
          <w:sz w:val="18"/>
          <w:szCs w:val="18"/>
          <w:highlight w:val="cyan"/>
          <w:lang w:eastAsia="en-GB"/>
        </w:rPr>
        <w:t xml:space="preserve"> R5s250212 sic@</w:t>
      </w:r>
    </w:p>
    <w:p w14:paraId="11FCB4CC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if (not(isvalue</w:t>
      </w:r>
      <w:bookmarkStart w:id="9" w:name="_GoBack"/>
      <w:bookmarkEnd w:id="9"/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(</w:t>
      </w:r>
      <w:r w:rsidRPr="00C57FE2">
        <w:rPr>
          <w:rFonts w:ascii="Consolas" w:eastAsia="Times New Roman" w:hAnsi="Consolas"/>
          <w:color w:val="795E26"/>
          <w:sz w:val="18"/>
          <w:szCs w:val="18"/>
          <w:highlight w:val="cyan"/>
          <w:lang w:eastAsia="en-GB"/>
        </w:rPr>
        <w:t>v_NR_CellInfo</w:t>
      </w: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.Sysinfo.BcchInfo.SIB1.message_.c1.systemInformationBlockType1.nonCriticalExtension.nonCriticalExtension.nonCriticalExtension.nonCriticalExtension.nonCriticalExtension))) {</w:t>
      </w:r>
    </w:p>
    <w:p w14:paraId="26B0A05F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        </w:t>
      </w:r>
      <w:r w:rsidRPr="00C57FE2">
        <w:rPr>
          <w:rFonts w:ascii="Consolas" w:eastAsia="Times New Roman" w:hAnsi="Consolas"/>
          <w:color w:val="795E26"/>
          <w:sz w:val="18"/>
          <w:szCs w:val="18"/>
          <w:highlight w:val="cyan"/>
          <w:lang w:eastAsia="en-GB"/>
        </w:rPr>
        <w:t>v_NR_CellInfo</w:t>
      </w: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.Sysinfo.BcchInfo.SIB1.message_.c1.systemInformationBlockType1.nonCriticalExtension.nonCriticalExtension.nonCriticalExtension.nonCriticalExtension.</w:t>
      </w:r>
      <w:r w:rsidRPr="00C57FE2">
        <w:rPr>
          <w:rFonts w:ascii="Consolas" w:eastAsia="Times New Roman" w:hAnsi="Consolas"/>
          <w:color w:val="001080"/>
          <w:sz w:val="18"/>
          <w:szCs w:val="18"/>
          <w:highlight w:val="cyan"/>
          <w:lang w:eastAsia="en-GB"/>
        </w:rPr>
        <w:t xml:space="preserve">nonCriticalExtension </w:t>
      </w: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:</w:t>
      </w:r>
      <w:r w:rsidRPr="00C57FE2">
        <w:rPr>
          <w:rFonts w:ascii="Consolas" w:eastAsia="Times New Roman" w:hAnsi="Consolas"/>
          <w:color w:val="000000"/>
          <w:sz w:val="18"/>
          <w:szCs w:val="18"/>
          <w:highlight w:val="cyan"/>
          <w:lang w:eastAsia="en-GB"/>
        </w:rPr>
        <w:t>=</w:t>
      </w: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57FE2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omit</w:t>
      </w: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;</w:t>
      </w:r>
    </w:p>
    <w:p w14:paraId="61052112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}</w:t>
      </w:r>
    </w:p>
    <w:p w14:paraId="1CD29119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} </w:t>
      </w:r>
      <w:r w:rsidRPr="00C57FE2">
        <w:rPr>
          <w:rFonts w:ascii="Consolas" w:eastAsia="Times New Roman" w:hAnsi="Consolas"/>
          <w:color w:val="AF00DB"/>
          <w:sz w:val="18"/>
          <w:szCs w:val="18"/>
          <w:lang w:eastAsia="en-GB"/>
        </w:rPr>
        <w:t>else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{</w:t>
      </w:r>
    </w:p>
    <w:p w14:paraId="55153297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</w:t>
      </w:r>
      <w:r w:rsidRPr="00C57FE2">
        <w:rPr>
          <w:rFonts w:ascii="Consolas" w:eastAsia="Times New Roman" w:hAnsi="Consolas"/>
          <w:color w:val="795E26"/>
          <w:sz w:val="18"/>
          <w:szCs w:val="18"/>
          <w:lang w:eastAsia="en-GB"/>
        </w:rPr>
        <w:t>v_NR_CellInfo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.Sysinfo.BcchInfo.SIB1.message_.c1.systemInformationBlockType1.nonCriticalExtension.nonCriticalExtension.nonCriticalExtension.nonCriticalExtension.</w:t>
      </w:r>
      <w:r w:rsidRPr="00C57FE2">
        <w:rPr>
          <w:rFonts w:ascii="Consolas" w:eastAsia="Times New Roman" w:hAnsi="Consolas"/>
          <w:color w:val="001080"/>
          <w:sz w:val="18"/>
          <w:szCs w:val="18"/>
          <w:lang w:eastAsia="en-GB"/>
        </w:rPr>
        <w:t>si_SchedulingInfo_v1740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:</w:t>
      </w:r>
      <w:r w:rsidRPr="00C57FE2">
        <w:rPr>
          <w:rFonts w:ascii="Consolas" w:eastAsia="Times New Roman" w:hAnsi="Consolas"/>
          <w:color w:val="000000"/>
          <w:sz w:val="18"/>
          <w:szCs w:val="18"/>
          <w:lang w:eastAsia="en-GB"/>
        </w:rPr>
        <w:t>=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57FE2">
        <w:rPr>
          <w:rFonts w:ascii="Consolas" w:eastAsia="Times New Roman" w:hAnsi="Consolas"/>
          <w:color w:val="0000FF"/>
          <w:sz w:val="18"/>
          <w:szCs w:val="18"/>
          <w:lang w:eastAsia="en-GB"/>
        </w:rPr>
        <w:t>omit</w:t>
      </w: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;</w:t>
      </w:r>
    </w:p>
    <w:p w14:paraId="2942A1C6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7C44F760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    f_NR_CellInfo_Set(p_NR_CellId, v_NR_CellInfo);</w:t>
      </w:r>
    </w:p>
    <w:p w14:paraId="7CD324E4" w14:textId="77777777" w:rsidR="00C57FE2" w:rsidRPr="00C57FE2" w:rsidRDefault="00C57FE2" w:rsidP="00C57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57FE2">
        <w:rPr>
          <w:rFonts w:ascii="Consolas" w:eastAsia="Times New Roman" w:hAnsi="Consolas"/>
          <w:color w:val="3B3B3B"/>
          <w:sz w:val="18"/>
          <w:szCs w:val="18"/>
          <w:lang w:eastAsia="en-GB"/>
        </w:rPr>
        <w:t>  }</w:t>
      </w:r>
    </w:p>
    <w:p w14:paraId="3F27445F" w14:textId="77777777" w:rsidR="00C57FE2" w:rsidRDefault="00C57FE2" w:rsidP="00C57FE2">
      <w:pPr>
        <w:spacing w:after="0"/>
        <w:rPr>
          <w:rFonts w:ascii="Arial" w:hAnsi="Arial"/>
          <w:b/>
          <w:lang w:eastAsia="en-GB"/>
        </w:rPr>
      </w:pPr>
    </w:p>
    <w:p w14:paraId="2748B220" w14:textId="77777777" w:rsidR="00C57FE2" w:rsidRDefault="00C57FE2" w:rsidP="00C57FE2">
      <w:pPr>
        <w:spacing w:after="0"/>
        <w:rPr>
          <w:rFonts w:ascii="Arial" w:hAnsi="Arial"/>
          <w:b/>
          <w:lang w:eastAsia="en-GB"/>
        </w:rPr>
      </w:pPr>
    </w:p>
    <w:sectPr w:rsidR="00C57FE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4C647" w14:textId="77777777" w:rsidR="00211156" w:rsidRDefault="00211156">
      <w:pPr>
        <w:spacing w:after="0"/>
      </w:pPr>
      <w:r>
        <w:separator/>
      </w:r>
    </w:p>
  </w:endnote>
  <w:endnote w:type="continuationSeparator" w:id="0">
    <w:p w14:paraId="41C7DDA9" w14:textId="77777777" w:rsidR="00211156" w:rsidRDefault="002111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BB5E1" w14:textId="77777777" w:rsidR="00211156" w:rsidRDefault="00211156">
      <w:pPr>
        <w:spacing w:after="0"/>
      </w:pPr>
      <w:r>
        <w:separator/>
      </w:r>
    </w:p>
  </w:footnote>
  <w:footnote w:type="continuationSeparator" w:id="0">
    <w:p w14:paraId="5B9940A4" w14:textId="77777777" w:rsidR="00211156" w:rsidRDefault="002111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4D11F1" w14:textId="44DE032A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C6BD47" w14:textId="57A3A4B8" w:rsidR="00786530" w:rsidRDefault="002E24A2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0AEE"/>
    <w:multiLevelType w:val="hybridMultilevel"/>
    <w:tmpl w:val="08C85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E3714"/>
    <w:multiLevelType w:val="hybridMultilevel"/>
    <w:tmpl w:val="526EB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6B6109A"/>
    <w:multiLevelType w:val="hybridMultilevel"/>
    <w:tmpl w:val="1D64D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9" w15:restartNumberingAfterBreak="0">
    <w:nsid w:val="3B22383E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26271"/>
    <w:multiLevelType w:val="hybridMultilevel"/>
    <w:tmpl w:val="F774C53E"/>
    <w:lvl w:ilvl="0" w:tplc="243A346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6973A9"/>
    <w:multiLevelType w:val="hybridMultilevel"/>
    <w:tmpl w:val="89B8F1F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82E21"/>
    <w:multiLevelType w:val="hybridMultilevel"/>
    <w:tmpl w:val="625249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374FD9"/>
    <w:multiLevelType w:val="hybridMultilevel"/>
    <w:tmpl w:val="B6E2AFC0"/>
    <w:lvl w:ilvl="0" w:tplc="FB0A55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45A26"/>
    <w:multiLevelType w:val="hybridMultilevel"/>
    <w:tmpl w:val="B6E2AFC0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E68FB"/>
    <w:multiLevelType w:val="hybridMultilevel"/>
    <w:tmpl w:val="7242CE5A"/>
    <w:lvl w:ilvl="0" w:tplc="F0FA7192">
      <w:start w:val="2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2275AE"/>
    <w:multiLevelType w:val="hybridMultilevel"/>
    <w:tmpl w:val="89B8F1F6"/>
    <w:lvl w:ilvl="0" w:tplc="80BAC1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</w:num>
  <w:num w:numId="3">
    <w:abstractNumId w:val="38"/>
  </w:num>
  <w:num w:numId="4">
    <w:abstractNumId w:val="41"/>
  </w:num>
  <w:num w:numId="5">
    <w:abstractNumId w:val="11"/>
  </w:num>
  <w:num w:numId="6">
    <w:abstractNumId w:val="3"/>
  </w:num>
  <w:num w:numId="7">
    <w:abstractNumId w:val="30"/>
  </w:num>
  <w:num w:numId="8">
    <w:abstractNumId w:val="39"/>
  </w:num>
  <w:num w:numId="9">
    <w:abstractNumId w:val="10"/>
  </w:num>
  <w:num w:numId="10">
    <w:abstractNumId w:val="13"/>
  </w:num>
  <w:num w:numId="11">
    <w:abstractNumId w:val="12"/>
  </w:num>
  <w:num w:numId="12">
    <w:abstractNumId w:val="34"/>
  </w:num>
  <w:num w:numId="13">
    <w:abstractNumId w:val="1"/>
  </w:num>
  <w:num w:numId="14">
    <w:abstractNumId w:val="4"/>
  </w:num>
  <w:num w:numId="15">
    <w:abstractNumId w:val="29"/>
  </w:num>
  <w:num w:numId="16">
    <w:abstractNumId w:val="25"/>
  </w:num>
  <w:num w:numId="17">
    <w:abstractNumId w:val="14"/>
  </w:num>
  <w:num w:numId="18">
    <w:abstractNumId w:val="8"/>
  </w:num>
  <w:num w:numId="19">
    <w:abstractNumId w:val="0"/>
  </w:num>
  <w:num w:numId="20">
    <w:abstractNumId w:val="9"/>
  </w:num>
  <w:num w:numId="21">
    <w:abstractNumId w:val="18"/>
  </w:num>
  <w:num w:numId="22">
    <w:abstractNumId w:val="28"/>
  </w:num>
  <w:num w:numId="23">
    <w:abstractNumId w:val="27"/>
  </w:num>
  <w:num w:numId="24">
    <w:abstractNumId w:val="40"/>
  </w:num>
  <w:num w:numId="25">
    <w:abstractNumId w:val="36"/>
  </w:num>
  <w:num w:numId="26">
    <w:abstractNumId w:val="7"/>
  </w:num>
  <w:num w:numId="27">
    <w:abstractNumId w:val="43"/>
  </w:num>
  <w:num w:numId="28">
    <w:abstractNumId w:val="24"/>
  </w:num>
  <w:num w:numId="29">
    <w:abstractNumId w:val="32"/>
  </w:num>
  <w:num w:numId="30">
    <w:abstractNumId w:val="42"/>
  </w:num>
  <w:num w:numId="31">
    <w:abstractNumId w:val="20"/>
  </w:num>
  <w:num w:numId="32">
    <w:abstractNumId w:val="15"/>
  </w:num>
  <w:num w:numId="33">
    <w:abstractNumId w:val="31"/>
  </w:num>
  <w:num w:numId="34">
    <w:abstractNumId w:val="2"/>
  </w:num>
  <w:num w:numId="35">
    <w:abstractNumId w:val="21"/>
  </w:num>
  <w:num w:numId="36">
    <w:abstractNumId w:val="5"/>
  </w:num>
  <w:num w:numId="37">
    <w:abstractNumId w:val="17"/>
  </w:num>
  <w:num w:numId="38">
    <w:abstractNumId w:val="6"/>
  </w:num>
  <w:num w:numId="39">
    <w:abstractNumId w:val="37"/>
  </w:num>
  <w:num w:numId="40">
    <w:abstractNumId w:val="26"/>
  </w:num>
  <w:num w:numId="41">
    <w:abstractNumId w:val="35"/>
  </w:num>
  <w:num w:numId="42">
    <w:abstractNumId w:val="19"/>
  </w:num>
  <w:num w:numId="43">
    <w:abstractNumId w:val="33"/>
  </w:num>
  <w:num w:numId="44">
    <w:abstractNumId w:val="22"/>
  </w:num>
  <w:num w:numId="4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9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A2C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EC"/>
    <w:rsid w:val="000416FA"/>
    <w:rsid w:val="0004231C"/>
    <w:rsid w:val="000439AF"/>
    <w:rsid w:val="00043E99"/>
    <w:rsid w:val="00045D2F"/>
    <w:rsid w:val="000460C8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16EE"/>
    <w:rsid w:val="00082C27"/>
    <w:rsid w:val="00082D6B"/>
    <w:rsid w:val="000833CA"/>
    <w:rsid w:val="00084783"/>
    <w:rsid w:val="000858B2"/>
    <w:rsid w:val="00086140"/>
    <w:rsid w:val="000879B9"/>
    <w:rsid w:val="0009046C"/>
    <w:rsid w:val="00092446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9DE"/>
    <w:rsid w:val="000A7B1A"/>
    <w:rsid w:val="000A7D4B"/>
    <w:rsid w:val="000B04C8"/>
    <w:rsid w:val="000B0A16"/>
    <w:rsid w:val="000B0E18"/>
    <w:rsid w:val="000B12BA"/>
    <w:rsid w:val="000B2A46"/>
    <w:rsid w:val="000B6A18"/>
    <w:rsid w:val="000B749E"/>
    <w:rsid w:val="000B7B3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33E4"/>
    <w:rsid w:val="000E4DF3"/>
    <w:rsid w:val="000F0CC1"/>
    <w:rsid w:val="000F0F9C"/>
    <w:rsid w:val="000F101F"/>
    <w:rsid w:val="000F144B"/>
    <w:rsid w:val="000F19F0"/>
    <w:rsid w:val="000F3122"/>
    <w:rsid w:val="000F4C0F"/>
    <w:rsid w:val="000F6B02"/>
    <w:rsid w:val="000F7E04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5D33"/>
    <w:rsid w:val="00126129"/>
    <w:rsid w:val="001264F5"/>
    <w:rsid w:val="001266F9"/>
    <w:rsid w:val="00135459"/>
    <w:rsid w:val="0013583B"/>
    <w:rsid w:val="00136A2C"/>
    <w:rsid w:val="00143134"/>
    <w:rsid w:val="00145114"/>
    <w:rsid w:val="00145D43"/>
    <w:rsid w:val="00146391"/>
    <w:rsid w:val="00147597"/>
    <w:rsid w:val="001530D6"/>
    <w:rsid w:val="00153BB7"/>
    <w:rsid w:val="00153D63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77202"/>
    <w:rsid w:val="0018096D"/>
    <w:rsid w:val="00180B1E"/>
    <w:rsid w:val="001810A1"/>
    <w:rsid w:val="001816D9"/>
    <w:rsid w:val="001825EA"/>
    <w:rsid w:val="00184F3E"/>
    <w:rsid w:val="00185591"/>
    <w:rsid w:val="0018610B"/>
    <w:rsid w:val="0019122F"/>
    <w:rsid w:val="0019158E"/>
    <w:rsid w:val="00192038"/>
    <w:rsid w:val="00192131"/>
    <w:rsid w:val="00192168"/>
    <w:rsid w:val="00192C05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59B4"/>
    <w:rsid w:val="001C6435"/>
    <w:rsid w:val="001D039E"/>
    <w:rsid w:val="001D0F0C"/>
    <w:rsid w:val="001D0FE2"/>
    <w:rsid w:val="001D0FF7"/>
    <w:rsid w:val="001D268E"/>
    <w:rsid w:val="001D2A82"/>
    <w:rsid w:val="001D5091"/>
    <w:rsid w:val="001D66C5"/>
    <w:rsid w:val="001E0099"/>
    <w:rsid w:val="001E1DF4"/>
    <w:rsid w:val="001E290B"/>
    <w:rsid w:val="001E3C9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9EF"/>
    <w:rsid w:val="001F6BFA"/>
    <w:rsid w:val="001F6CA2"/>
    <w:rsid w:val="00202764"/>
    <w:rsid w:val="00202EEB"/>
    <w:rsid w:val="0020773E"/>
    <w:rsid w:val="0021054A"/>
    <w:rsid w:val="00210B57"/>
    <w:rsid w:val="00211156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6E2"/>
    <w:rsid w:val="00222AC0"/>
    <w:rsid w:val="00222FFD"/>
    <w:rsid w:val="00223345"/>
    <w:rsid w:val="002248AA"/>
    <w:rsid w:val="00225237"/>
    <w:rsid w:val="0022671C"/>
    <w:rsid w:val="00230337"/>
    <w:rsid w:val="00230DAA"/>
    <w:rsid w:val="00234CC0"/>
    <w:rsid w:val="00234EBB"/>
    <w:rsid w:val="00235BC2"/>
    <w:rsid w:val="002367B5"/>
    <w:rsid w:val="00240140"/>
    <w:rsid w:val="002401B2"/>
    <w:rsid w:val="00241F66"/>
    <w:rsid w:val="0024536C"/>
    <w:rsid w:val="002531D8"/>
    <w:rsid w:val="002539DC"/>
    <w:rsid w:val="00253A79"/>
    <w:rsid w:val="00254D9B"/>
    <w:rsid w:val="002559FA"/>
    <w:rsid w:val="00256302"/>
    <w:rsid w:val="0025631C"/>
    <w:rsid w:val="0026004D"/>
    <w:rsid w:val="002640DD"/>
    <w:rsid w:val="00265F33"/>
    <w:rsid w:val="002671E5"/>
    <w:rsid w:val="00267486"/>
    <w:rsid w:val="00270022"/>
    <w:rsid w:val="0027016D"/>
    <w:rsid w:val="002717A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1FCD"/>
    <w:rsid w:val="00295566"/>
    <w:rsid w:val="00295E51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B6E87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6780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8EF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27EFB"/>
    <w:rsid w:val="0033008C"/>
    <w:rsid w:val="003319D5"/>
    <w:rsid w:val="003322F7"/>
    <w:rsid w:val="00333034"/>
    <w:rsid w:val="00333430"/>
    <w:rsid w:val="00333B12"/>
    <w:rsid w:val="00334FAE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52FF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D85"/>
    <w:rsid w:val="003867ED"/>
    <w:rsid w:val="00386DF4"/>
    <w:rsid w:val="003879CE"/>
    <w:rsid w:val="003909C5"/>
    <w:rsid w:val="00393604"/>
    <w:rsid w:val="00394AC1"/>
    <w:rsid w:val="003A0660"/>
    <w:rsid w:val="003A08B4"/>
    <w:rsid w:val="003A1B18"/>
    <w:rsid w:val="003A1FEE"/>
    <w:rsid w:val="003A2C9D"/>
    <w:rsid w:val="003A5FA5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64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47"/>
    <w:rsid w:val="00456F56"/>
    <w:rsid w:val="0045737C"/>
    <w:rsid w:val="00457521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4EFC"/>
    <w:rsid w:val="00496DC8"/>
    <w:rsid w:val="004A2CB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7B91"/>
    <w:rsid w:val="004E0980"/>
    <w:rsid w:val="004E1B0C"/>
    <w:rsid w:val="004E3C18"/>
    <w:rsid w:val="004E49AD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3F10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3A50"/>
    <w:rsid w:val="00534574"/>
    <w:rsid w:val="00535C0E"/>
    <w:rsid w:val="005405AC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09E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10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28F"/>
    <w:rsid w:val="005D1307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0F1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6E86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44E"/>
    <w:rsid w:val="0062673E"/>
    <w:rsid w:val="00627580"/>
    <w:rsid w:val="006318FD"/>
    <w:rsid w:val="00632E3F"/>
    <w:rsid w:val="00633201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A05"/>
    <w:rsid w:val="00655F51"/>
    <w:rsid w:val="00656E20"/>
    <w:rsid w:val="00657AFC"/>
    <w:rsid w:val="006622AA"/>
    <w:rsid w:val="00663BD6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0BD"/>
    <w:rsid w:val="0068324D"/>
    <w:rsid w:val="00683B69"/>
    <w:rsid w:val="006855E1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A26"/>
    <w:rsid w:val="0069714E"/>
    <w:rsid w:val="006A04C3"/>
    <w:rsid w:val="006A115F"/>
    <w:rsid w:val="006A1160"/>
    <w:rsid w:val="006A16C0"/>
    <w:rsid w:val="006A24FB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3AE9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4C99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3C1"/>
    <w:rsid w:val="00706780"/>
    <w:rsid w:val="00706A27"/>
    <w:rsid w:val="00707E09"/>
    <w:rsid w:val="00710028"/>
    <w:rsid w:val="00710499"/>
    <w:rsid w:val="007113A2"/>
    <w:rsid w:val="007113E9"/>
    <w:rsid w:val="007116A0"/>
    <w:rsid w:val="00711AE9"/>
    <w:rsid w:val="0071299D"/>
    <w:rsid w:val="0071561C"/>
    <w:rsid w:val="007156C2"/>
    <w:rsid w:val="00717D4B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4483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3B1C"/>
    <w:rsid w:val="00766243"/>
    <w:rsid w:val="00766508"/>
    <w:rsid w:val="00766722"/>
    <w:rsid w:val="00766824"/>
    <w:rsid w:val="00771DEC"/>
    <w:rsid w:val="0077213E"/>
    <w:rsid w:val="0077393A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36D"/>
    <w:rsid w:val="00793F1E"/>
    <w:rsid w:val="00793FBC"/>
    <w:rsid w:val="0079604B"/>
    <w:rsid w:val="0079738A"/>
    <w:rsid w:val="007975D8"/>
    <w:rsid w:val="007977A8"/>
    <w:rsid w:val="007A1017"/>
    <w:rsid w:val="007A2012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A4"/>
    <w:rsid w:val="007D79B1"/>
    <w:rsid w:val="007D7D78"/>
    <w:rsid w:val="007E4690"/>
    <w:rsid w:val="007E4AE0"/>
    <w:rsid w:val="007E6207"/>
    <w:rsid w:val="007E6524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16FD7"/>
    <w:rsid w:val="008200BC"/>
    <w:rsid w:val="00821167"/>
    <w:rsid w:val="00821923"/>
    <w:rsid w:val="00821E68"/>
    <w:rsid w:val="008236B8"/>
    <w:rsid w:val="00823CA0"/>
    <w:rsid w:val="00825C13"/>
    <w:rsid w:val="0082653C"/>
    <w:rsid w:val="008273F4"/>
    <w:rsid w:val="0082772B"/>
    <w:rsid w:val="008279FA"/>
    <w:rsid w:val="00827ED2"/>
    <w:rsid w:val="00830495"/>
    <w:rsid w:val="00831633"/>
    <w:rsid w:val="008335DD"/>
    <w:rsid w:val="00833673"/>
    <w:rsid w:val="00833D88"/>
    <w:rsid w:val="008347E0"/>
    <w:rsid w:val="00836267"/>
    <w:rsid w:val="008369D1"/>
    <w:rsid w:val="00837F12"/>
    <w:rsid w:val="00837F47"/>
    <w:rsid w:val="00840522"/>
    <w:rsid w:val="00840DA9"/>
    <w:rsid w:val="00841663"/>
    <w:rsid w:val="008421F0"/>
    <w:rsid w:val="0084282F"/>
    <w:rsid w:val="008439F3"/>
    <w:rsid w:val="0084634B"/>
    <w:rsid w:val="00847B40"/>
    <w:rsid w:val="00850390"/>
    <w:rsid w:val="008506AC"/>
    <w:rsid w:val="00851FE1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6FB0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C714F"/>
    <w:rsid w:val="008D0C23"/>
    <w:rsid w:val="008D11BC"/>
    <w:rsid w:val="008D1C10"/>
    <w:rsid w:val="008D1D74"/>
    <w:rsid w:val="008D30E4"/>
    <w:rsid w:val="008D423E"/>
    <w:rsid w:val="008D4CBE"/>
    <w:rsid w:val="008E20AC"/>
    <w:rsid w:val="008E20F2"/>
    <w:rsid w:val="008E23A9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5DE3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0D3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448C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DD0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12"/>
    <w:rsid w:val="00993964"/>
    <w:rsid w:val="00993AB1"/>
    <w:rsid w:val="00993AF5"/>
    <w:rsid w:val="00993D42"/>
    <w:rsid w:val="009944F5"/>
    <w:rsid w:val="00996707"/>
    <w:rsid w:val="00996D31"/>
    <w:rsid w:val="00997078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51C1"/>
    <w:rsid w:val="009D6D3C"/>
    <w:rsid w:val="009D72FD"/>
    <w:rsid w:val="009D742B"/>
    <w:rsid w:val="009D7F75"/>
    <w:rsid w:val="009E059D"/>
    <w:rsid w:val="009E08DA"/>
    <w:rsid w:val="009E1087"/>
    <w:rsid w:val="009E298E"/>
    <w:rsid w:val="009E3297"/>
    <w:rsid w:val="009E3DCF"/>
    <w:rsid w:val="009F0017"/>
    <w:rsid w:val="009F0402"/>
    <w:rsid w:val="009F0574"/>
    <w:rsid w:val="009F23F6"/>
    <w:rsid w:val="009F33B7"/>
    <w:rsid w:val="009F4BF7"/>
    <w:rsid w:val="009F50B3"/>
    <w:rsid w:val="009F5E86"/>
    <w:rsid w:val="009F734F"/>
    <w:rsid w:val="00A01CF2"/>
    <w:rsid w:val="00A01F1A"/>
    <w:rsid w:val="00A038FE"/>
    <w:rsid w:val="00A03A20"/>
    <w:rsid w:val="00A047E9"/>
    <w:rsid w:val="00A05253"/>
    <w:rsid w:val="00A05A97"/>
    <w:rsid w:val="00A07642"/>
    <w:rsid w:val="00A11293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2CC3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7B49"/>
    <w:rsid w:val="00A70B4B"/>
    <w:rsid w:val="00A725B6"/>
    <w:rsid w:val="00A72F93"/>
    <w:rsid w:val="00A73324"/>
    <w:rsid w:val="00A7671C"/>
    <w:rsid w:val="00A83BF2"/>
    <w:rsid w:val="00A85F07"/>
    <w:rsid w:val="00A86F1E"/>
    <w:rsid w:val="00A877F8"/>
    <w:rsid w:val="00A878CF"/>
    <w:rsid w:val="00A90051"/>
    <w:rsid w:val="00A93136"/>
    <w:rsid w:val="00A93449"/>
    <w:rsid w:val="00A93D3D"/>
    <w:rsid w:val="00A94C6A"/>
    <w:rsid w:val="00A957AA"/>
    <w:rsid w:val="00A95F5A"/>
    <w:rsid w:val="00A963D6"/>
    <w:rsid w:val="00A96411"/>
    <w:rsid w:val="00A96E84"/>
    <w:rsid w:val="00A97FF6"/>
    <w:rsid w:val="00AA0BD7"/>
    <w:rsid w:val="00AA0DB4"/>
    <w:rsid w:val="00AA1EE7"/>
    <w:rsid w:val="00AA2CBC"/>
    <w:rsid w:val="00AA340C"/>
    <w:rsid w:val="00AA3473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534D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1F2"/>
    <w:rsid w:val="00B117B6"/>
    <w:rsid w:val="00B11C1C"/>
    <w:rsid w:val="00B1265D"/>
    <w:rsid w:val="00B1279F"/>
    <w:rsid w:val="00B136F6"/>
    <w:rsid w:val="00B13C3D"/>
    <w:rsid w:val="00B14836"/>
    <w:rsid w:val="00B17174"/>
    <w:rsid w:val="00B17A50"/>
    <w:rsid w:val="00B17E98"/>
    <w:rsid w:val="00B200B1"/>
    <w:rsid w:val="00B2025E"/>
    <w:rsid w:val="00B2119C"/>
    <w:rsid w:val="00B220E2"/>
    <w:rsid w:val="00B22B35"/>
    <w:rsid w:val="00B22F0E"/>
    <w:rsid w:val="00B232EC"/>
    <w:rsid w:val="00B258BB"/>
    <w:rsid w:val="00B26A08"/>
    <w:rsid w:val="00B26E97"/>
    <w:rsid w:val="00B30378"/>
    <w:rsid w:val="00B31CB0"/>
    <w:rsid w:val="00B33690"/>
    <w:rsid w:val="00B3448A"/>
    <w:rsid w:val="00B369A8"/>
    <w:rsid w:val="00B37BCD"/>
    <w:rsid w:val="00B40169"/>
    <w:rsid w:val="00B43183"/>
    <w:rsid w:val="00B43189"/>
    <w:rsid w:val="00B43567"/>
    <w:rsid w:val="00B4556A"/>
    <w:rsid w:val="00B47157"/>
    <w:rsid w:val="00B475C4"/>
    <w:rsid w:val="00B47BBC"/>
    <w:rsid w:val="00B51BFB"/>
    <w:rsid w:val="00B51FCB"/>
    <w:rsid w:val="00B528F1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62B8"/>
    <w:rsid w:val="00B6725B"/>
    <w:rsid w:val="00B67B97"/>
    <w:rsid w:val="00B67FAE"/>
    <w:rsid w:val="00B7001E"/>
    <w:rsid w:val="00B70080"/>
    <w:rsid w:val="00B71B48"/>
    <w:rsid w:val="00B72D15"/>
    <w:rsid w:val="00B73C52"/>
    <w:rsid w:val="00B743EF"/>
    <w:rsid w:val="00B75E77"/>
    <w:rsid w:val="00B75F92"/>
    <w:rsid w:val="00B7729B"/>
    <w:rsid w:val="00B83312"/>
    <w:rsid w:val="00B8454C"/>
    <w:rsid w:val="00B84B4B"/>
    <w:rsid w:val="00B84BD2"/>
    <w:rsid w:val="00B870CD"/>
    <w:rsid w:val="00B87FCA"/>
    <w:rsid w:val="00B91038"/>
    <w:rsid w:val="00B9116C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13E3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0F1B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1D31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57FE2"/>
    <w:rsid w:val="00C60029"/>
    <w:rsid w:val="00C61603"/>
    <w:rsid w:val="00C61B63"/>
    <w:rsid w:val="00C61FBA"/>
    <w:rsid w:val="00C62F66"/>
    <w:rsid w:val="00C657C3"/>
    <w:rsid w:val="00C66BA2"/>
    <w:rsid w:val="00C671C0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253A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5EB2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37C2F"/>
    <w:rsid w:val="00D40BEA"/>
    <w:rsid w:val="00D4142A"/>
    <w:rsid w:val="00D42683"/>
    <w:rsid w:val="00D4271C"/>
    <w:rsid w:val="00D50255"/>
    <w:rsid w:val="00D50D1E"/>
    <w:rsid w:val="00D5707C"/>
    <w:rsid w:val="00D57416"/>
    <w:rsid w:val="00D5771A"/>
    <w:rsid w:val="00D57BFB"/>
    <w:rsid w:val="00D61F45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04F"/>
    <w:rsid w:val="00D76152"/>
    <w:rsid w:val="00D76276"/>
    <w:rsid w:val="00D816F8"/>
    <w:rsid w:val="00D81C25"/>
    <w:rsid w:val="00D8207F"/>
    <w:rsid w:val="00D85291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15E7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E9C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39F"/>
    <w:rsid w:val="00DF28AF"/>
    <w:rsid w:val="00DF336A"/>
    <w:rsid w:val="00DF51B1"/>
    <w:rsid w:val="00DF7A7C"/>
    <w:rsid w:val="00DF7C50"/>
    <w:rsid w:val="00E00246"/>
    <w:rsid w:val="00E04C5C"/>
    <w:rsid w:val="00E052E6"/>
    <w:rsid w:val="00E068A7"/>
    <w:rsid w:val="00E11711"/>
    <w:rsid w:val="00E11B1F"/>
    <w:rsid w:val="00E12B9B"/>
    <w:rsid w:val="00E12CDE"/>
    <w:rsid w:val="00E13F0A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901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3674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29B8"/>
    <w:rsid w:val="00E663B5"/>
    <w:rsid w:val="00E70196"/>
    <w:rsid w:val="00E70465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774AE"/>
    <w:rsid w:val="00E80289"/>
    <w:rsid w:val="00E80567"/>
    <w:rsid w:val="00E81F81"/>
    <w:rsid w:val="00E8338B"/>
    <w:rsid w:val="00E871B1"/>
    <w:rsid w:val="00E92000"/>
    <w:rsid w:val="00E9296E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3694"/>
    <w:rsid w:val="00EA580A"/>
    <w:rsid w:val="00EA7FA2"/>
    <w:rsid w:val="00EB092E"/>
    <w:rsid w:val="00EB09B7"/>
    <w:rsid w:val="00EB22B0"/>
    <w:rsid w:val="00EB2625"/>
    <w:rsid w:val="00EB4183"/>
    <w:rsid w:val="00EB4BD2"/>
    <w:rsid w:val="00EB5B46"/>
    <w:rsid w:val="00EB72DB"/>
    <w:rsid w:val="00EC0E62"/>
    <w:rsid w:val="00EC1A27"/>
    <w:rsid w:val="00EC220F"/>
    <w:rsid w:val="00EC458D"/>
    <w:rsid w:val="00EC4E19"/>
    <w:rsid w:val="00EC76E4"/>
    <w:rsid w:val="00ED1AAC"/>
    <w:rsid w:val="00ED31E4"/>
    <w:rsid w:val="00ED33F0"/>
    <w:rsid w:val="00ED5081"/>
    <w:rsid w:val="00ED5FB2"/>
    <w:rsid w:val="00ED6372"/>
    <w:rsid w:val="00ED66A4"/>
    <w:rsid w:val="00ED67CC"/>
    <w:rsid w:val="00EE06B6"/>
    <w:rsid w:val="00EE0C9F"/>
    <w:rsid w:val="00EE1A24"/>
    <w:rsid w:val="00EE271C"/>
    <w:rsid w:val="00EE282C"/>
    <w:rsid w:val="00EE2833"/>
    <w:rsid w:val="00EE30CE"/>
    <w:rsid w:val="00EE3DA5"/>
    <w:rsid w:val="00EE664E"/>
    <w:rsid w:val="00EE7005"/>
    <w:rsid w:val="00EE738B"/>
    <w:rsid w:val="00EE7D7C"/>
    <w:rsid w:val="00EF2159"/>
    <w:rsid w:val="00EF2B55"/>
    <w:rsid w:val="00EF5295"/>
    <w:rsid w:val="00EF73D3"/>
    <w:rsid w:val="00EF79B9"/>
    <w:rsid w:val="00F01B37"/>
    <w:rsid w:val="00F061BD"/>
    <w:rsid w:val="00F06851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3AA1"/>
    <w:rsid w:val="00F24A18"/>
    <w:rsid w:val="00F24C93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376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56A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67C"/>
    <w:rsid w:val="00F95DA8"/>
    <w:rsid w:val="00F9666B"/>
    <w:rsid w:val="00F9687E"/>
    <w:rsid w:val="00FA098E"/>
    <w:rsid w:val="00FA12AF"/>
    <w:rsid w:val="00FA1B28"/>
    <w:rsid w:val="00FA212F"/>
    <w:rsid w:val="00FA3CDC"/>
    <w:rsid w:val="00FA40E5"/>
    <w:rsid w:val="00FA440E"/>
    <w:rsid w:val="00FA4E44"/>
    <w:rsid w:val="00FA5FD1"/>
    <w:rsid w:val="00FA6F58"/>
    <w:rsid w:val="00FA7EAD"/>
    <w:rsid w:val="00FB07A3"/>
    <w:rsid w:val="00FB299B"/>
    <w:rsid w:val="00FB2CA6"/>
    <w:rsid w:val="00FB4F2D"/>
    <w:rsid w:val="00FB55DA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3F5"/>
    <w:rsid w:val="00FE7490"/>
    <w:rsid w:val="00FE7554"/>
    <w:rsid w:val="00FF115D"/>
    <w:rsid w:val="00FF1E61"/>
    <w:rsid w:val="00FF2603"/>
    <w:rsid w:val="00FF3ECB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E33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2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8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87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7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5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4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7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4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H4VU7HTV54JD-1231737843-1559</_dlc_DocId>
    <_dlc_DocIdUrl xmlns="05fef6b6-48ff-4793-a586-dff4857ec2fd">
      <Url>https://sharepoint.rsint.net/teams/MRT_Dev/_layouts/15/DocIdRedir.aspx?ID=H4VU7HTV54JD-1231737843-1559</Url>
      <Description>H4VU7HTV54JD-1231737843-1559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1260E-2975-4254-83C3-A0639812CA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734B0-22F1-43FD-A31C-8C66A847660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4C6FB43B-3096-47D9-9320-D9E3B638F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6B9E4B-BF4A-4D40-B119-557AF353B1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E19F878-F89D-443E-ADB6-881A10695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</cp:revision>
  <cp:lastPrinted>1900-12-31T16:00:00Z</cp:lastPrinted>
  <dcterms:created xsi:type="dcterms:W3CDTF">2025-06-02T12:52:00Z</dcterms:created>
  <dcterms:modified xsi:type="dcterms:W3CDTF">2025-06-02T12:54:00Z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50d29ace-13ca-4765-ac49-3f1a41d09319</vt:lpwstr>
  </property>
</Properties>
</file>