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3631" w14:textId="77777777" w:rsidR="00406427" w:rsidRDefault="00406427" w:rsidP="00406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R5s250195</w:t>
        </w:r>
      </w:fldSimple>
    </w:p>
    <w:p w14:paraId="1B409ABE" w14:textId="77777777" w:rsidR="00406427" w:rsidRDefault="00406427" w:rsidP="0040642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6427" w14:paraId="162FA1D6" w14:textId="77777777" w:rsidTr="00A53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D338F" w14:textId="77777777" w:rsidR="00406427" w:rsidRDefault="00406427" w:rsidP="00A53C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06427" w14:paraId="52B6DD14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03AA7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6427" w14:paraId="1ED6A23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C1BE3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513A3A8" w14:textId="77777777" w:rsidTr="00A53C12">
        <w:tc>
          <w:tcPr>
            <w:tcW w:w="142" w:type="dxa"/>
            <w:tcBorders>
              <w:left w:val="single" w:sz="4" w:space="0" w:color="auto"/>
            </w:tcBorders>
          </w:tcPr>
          <w:p w14:paraId="2B19EE26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D1FD4D" w14:textId="77777777" w:rsidR="00406427" w:rsidRPr="00410371" w:rsidRDefault="00406427" w:rsidP="00A53C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EEF301D" w14:textId="77777777" w:rsidR="00406427" w:rsidRDefault="00406427" w:rsidP="00A53C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15AAC3" w14:textId="77777777" w:rsidR="00406427" w:rsidRPr="00410371" w:rsidRDefault="00406427" w:rsidP="00A53C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4909</w:t>
              </w:r>
            </w:fldSimple>
          </w:p>
        </w:tc>
        <w:tc>
          <w:tcPr>
            <w:tcW w:w="709" w:type="dxa"/>
          </w:tcPr>
          <w:p w14:paraId="4F450010" w14:textId="77777777" w:rsidR="00406427" w:rsidRDefault="00406427" w:rsidP="00A53C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03E28" w14:textId="77777777" w:rsidR="00406427" w:rsidRPr="00410371" w:rsidRDefault="00406427" w:rsidP="00A53C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0FD3DED" w14:textId="77777777" w:rsidR="00406427" w:rsidRDefault="00406427" w:rsidP="00A53C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3D8C2E" w14:textId="77777777" w:rsidR="00406427" w:rsidRPr="00410371" w:rsidRDefault="00406427" w:rsidP="00A53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37ADCE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07D4EC78" w14:textId="77777777" w:rsidTr="00A53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A4C7B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6FD7A05D" w14:textId="77777777" w:rsidTr="00A53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806CB9" w14:textId="77777777" w:rsidR="00406427" w:rsidRPr="00F25D98" w:rsidRDefault="00406427" w:rsidP="00A53C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6427" w14:paraId="52BA477D" w14:textId="77777777" w:rsidTr="00A53C12">
        <w:tc>
          <w:tcPr>
            <w:tcW w:w="9641" w:type="dxa"/>
            <w:gridSpan w:val="9"/>
          </w:tcPr>
          <w:p w14:paraId="3E30019A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555862" w14:textId="77777777" w:rsidR="00406427" w:rsidRDefault="00406427" w:rsidP="004064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427" w14:paraId="415613CD" w14:textId="77777777" w:rsidTr="00A53C12">
        <w:tc>
          <w:tcPr>
            <w:tcW w:w="2835" w:type="dxa"/>
          </w:tcPr>
          <w:p w14:paraId="182C7681" w14:textId="77777777" w:rsidR="00406427" w:rsidRDefault="00406427" w:rsidP="00A53C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CAF09A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7D3790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94D48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67EF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61082B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833602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BBC325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A22CE" w14:textId="77777777" w:rsidR="00406427" w:rsidRDefault="00406427" w:rsidP="00A53C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426695" w14:textId="77777777" w:rsidR="00406427" w:rsidRDefault="00406427" w:rsidP="004064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6427" w14:paraId="0D827406" w14:textId="77777777" w:rsidTr="00A53C12">
        <w:tc>
          <w:tcPr>
            <w:tcW w:w="9640" w:type="dxa"/>
            <w:gridSpan w:val="11"/>
          </w:tcPr>
          <w:p w14:paraId="7466241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0C61759" w14:textId="77777777" w:rsidTr="00A53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A9C78B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916A1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7.1.6.2</w:t>
              </w:r>
            </w:fldSimple>
          </w:p>
        </w:tc>
      </w:tr>
      <w:tr w:rsidR="00406427" w14:paraId="54F8D313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3A7A8AB9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8A970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10858B4E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8C6723E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199568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06427" w14:paraId="3EA80876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3DDE9D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21E7A" w14:textId="1773A952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06427" w14:paraId="08D1AD37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4F595E0C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9E1A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A8D7B01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EEED4A5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60AA96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67D2505" w14:textId="77777777" w:rsidR="00406427" w:rsidRDefault="00406427" w:rsidP="00A53C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1F334" w14:textId="77777777" w:rsidR="00406427" w:rsidRDefault="00406427" w:rsidP="00A53C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BE92F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2025-05-15</w:t>
              </w:r>
            </w:fldSimple>
          </w:p>
        </w:tc>
      </w:tr>
      <w:tr w:rsidR="00406427" w14:paraId="5524415C" w14:textId="77777777" w:rsidTr="00A53C12">
        <w:tc>
          <w:tcPr>
            <w:tcW w:w="1843" w:type="dxa"/>
            <w:tcBorders>
              <w:left w:val="single" w:sz="4" w:space="0" w:color="auto"/>
            </w:tcBorders>
          </w:tcPr>
          <w:p w14:paraId="60B4A16A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1475D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3B64D2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7A24E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A7841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628D4F7D" w14:textId="77777777" w:rsidTr="00A53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EC47E7" w14:textId="77777777" w:rsidR="00406427" w:rsidRDefault="00406427" w:rsidP="00A53C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8F4ED3" w14:textId="77777777" w:rsidR="00406427" w:rsidRDefault="00406427" w:rsidP="00A53C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CFA953" w14:textId="77777777" w:rsidR="00406427" w:rsidRDefault="00406427" w:rsidP="00A53C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FC997" w14:textId="77777777" w:rsidR="00406427" w:rsidRDefault="00406427" w:rsidP="00A53C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58A0A" w14:textId="77777777" w:rsidR="00406427" w:rsidRDefault="00406427" w:rsidP="00A53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06427" w14:paraId="23C6B5F2" w14:textId="77777777" w:rsidTr="00A53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2F4E8B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5060F" w14:textId="77777777" w:rsidR="00406427" w:rsidRDefault="00406427" w:rsidP="00A53C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645F1" w14:textId="77777777" w:rsidR="00406427" w:rsidRDefault="00406427" w:rsidP="00A53C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5F5E2" w14:textId="77777777" w:rsidR="00406427" w:rsidRPr="007C2097" w:rsidRDefault="00406427" w:rsidP="00A53C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06427" w14:paraId="00419833" w14:textId="77777777" w:rsidTr="00A53C12">
        <w:tc>
          <w:tcPr>
            <w:tcW w:w="1843" w:type="dxa"/>
          </w:tcPr>
          <w:p w14:paraId="193ECC66" w14:textId="77777777" w:rsidR="00406427" w:rsidRDefault="00406427" w:rsidP="00A53C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342379" w14:textId="77777777" w:rsidR="00406427" w:rsidRDefault="00406427" w:rsidP="00A53C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0675EFFE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789BB0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E39B8" w14:textId="77777777" w:rsidR="00406427" w:rsidRDefault="00406427" w:rsidP="0040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00F9B3DE" w14:textId="48894F04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406427" w14:paraId="54ADFC8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49A6B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4FA94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5D84FC01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64C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0777E" w14:textId="56A91A0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406427" w14:paraId="174E434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4AD65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DF46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14EF4D9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76272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86D1D" w14:textId="30577221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conformat UE may fail the case</w:t>
            </w:r>
          </w:p>
        </w:tc>
      </w:tr>
      <w:tr w:rsidR="00406427" w14:paraId="02A33B8C" w14:textId="77777777" w:rsidTr="00A53C12">
        <w:tc>
          <w:tcPr>
            <w:tcW w:w="2694" w:type="dxa"/>
            <w:gridSpan w:val="2"/>
          </w:tcPr>
          <w:p w14:paraId="3D13FC14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BA5D89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3499D57A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30171E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3A8A7" w14:textId="25C226B2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7.1.6.2</w:t>
            </w:r>
          </w:p>
        </w:tc>
      </w:tr>
      <w:tr w:rsidR="00406427" w14:paraId="1042C2A4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F75C0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504B7" w14:textId="77777777" w:rsidR="00406427" w:rsidRDefault="00406427" w:rsidP="004064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6427" w14:paraId="7C532B65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1BF1A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D4B1F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B7B5B6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2CB9A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09AD89" w14:textId="77777777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1FCAF9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4BE9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0C5A1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A875B" w14:textId="5E1259A3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78E0C" w14:textId="77777777" w:rsidR="00406427" w:rsidRDefault="00406427" w:rsidP="004064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109A0" w14:textId="4B337AEA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2938E77F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243B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CC7BB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71B43" w14:textId="0105AC9E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ADBA60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3B0F7" w14:textId="10FF51D4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584B70F2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BEF8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BDCAD" w14:textId="77777777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DB59C" w14:textId="51BBDA2D" w:rsidR="00406427" w:rsidRDefault="00406427" w:rsidP="00406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CF691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BEACC" w14:textId="2DF2FE4B" w:rsidR="00406427" w:rsidRDefault="00406427" w:rsidP="004064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6427" w14:paraId="04C1C176" w14:textId="77777777" w:rsidTr="00A53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FC6" w14:textId="77777777" w:rsidR="00406427" w:rsidRDefault="00406427" w:rsidP="004064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7D34B" w14:textId="77777777" w:rsidR="00406427" w:rsidRDefault="00406427" w:rsidP="00406427">
            <w:pPr>
              <w:pStyle w:val="CRCoverPage"/>
              <w:spacing w:after="0"/>
              <w:rPr>
                <w:noProof/>
              </w:rPr>
            </w:pPr>
          </w:p>
        </w:tc>
      </w:tr>
      <w:tr w:rsidR="00406427" w14:paraId="13033B28" w14:textId="77777777" w:rsidTr="00A53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77DD9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3A73A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6427" w:rsidRPr="008863B9" w14:paraId="79443F6B" w14:textId="77777777" w:rsidTr="00A53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13443" w14:textId="77777777" w:rsidR="00406427" w:rsidRPr="008863B9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EDA2A" w14:textId="77777777" w:rsidR="00406427" w:rsidRPr="008863B9" w:rsidRDefault="00406427" w:rsidP="004064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6427" w14:paraId="7BFC36C1" w14:textId="77777777" w:rsidTr="00A53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1D49F" w14:textId="77777777" w:rsidR="00406427" w:rsidRDefault="00406427" w:rsidP="00406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AF34" w14:textId="77777777" w:rsidR="00406427" w:rsidRDefault="00406427" w:rsidP="004064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CD744A" w14:textId="77777777" w:rsidR="00406427" w:rsidRDefault="00406427" w:rsidP="00406427">
      <w:pPr>
        <w:pStyle w:val="CRCoverPage"/>
        <w:spacing w:after="0"/>
        <w:rPr>
          <w:noProof/>
          <w:sz w:val="8"/>
          <w:szCs w:val="8"/>
        </w:rPr>
      </w:pPr>
    </w:p>
    <w:p w14:paraId="55E8377C" w14:textId="77777777" w:rsidR="00406427" w:rsidRDefault="00406427" w:rsidP="00406427">
      <w:pPr>
        <w:rPr>
          <w:noProof/>
        </w:rPr>
      </w:pPr>
    </w:p>
    <w:p w14:paraId="579BE3B0" w14:textId="77777777" w:rsidR="00D038CA" w:rsidRDefault="00D038CA" w:rsidP="00D038CA">
      <w:pPr>
        <w:pStyle w:val="CRCoverPage"/>
        <w:spacing w:after="0"/>
        <w:rPr>
          <w:noProof/>
          <w:sz w:val="8"/>
          <w:szCs w:val="8"/>
        </w:rPr>
      </w:pPr>
    </w:p>
    <w:p w14:paraId="06B4814A" w14:textId="77777777" w:rsidR="00D038CA" w:rsidRDefault="00D038CA" w:rsidP="00D038CA">
      <w:pPr>
        <w:rPr>
          <w:noProof/>
        </w:rPr>
      </w:pPr>
    </w:p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9819682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C2F9B36" w14:textId="0BB8DC48" w:rsidR="00351DC0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1DC0" w:rsidRPr="008A7AD1">
        <w:rPr>
          <w:rFonts w:ascii="Arial" w:hAnsi="Arial" w:cs="Arial"/>
          <w:iCs/>
        </w:rPr>
        <w:t>Table of Contents</w:t>
      </w:r>
      <w:r w:rsidR="00351DC0">
        <w:tab/>
      </w:r>
      <w:r w:rsidR="00351DC0">
        <w:fldChar w:fldCharType="begin"/>
      </w:r>
      <w:r w:rsidR="00351DC0">
        <w:instrText xml:space="preserve"> PAGEREF _Toc198196829 \h </w:instrText>
      </w:r>
      <w:r w:rsidR="00351DC0">
        <w:fldChar w:fldCharType="separate"/>
      </w:r>
      <w:r w:rsidR="00351DC0">
        <w:t>2</w:t>
      </w:r>
      <w:r w:rsidR="00351DC0">
        <w:fldChar w:fldCharType="end"/>
      </w:r>
    </w:p>
    <w:p w14:paraId="1962154D" w14:textId="2C2022B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A7AD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_Toc198196830 \h </w:instrText>
      </w:r>
      <w:r>
        <w:fldChar w:fldCharType="separate"/>
      </w:r>
      <w:r>
        <w:t>2</w:t>
      </w:r>
      <w:r>
        <w:fldChar w:fldCharType="end"/>
      </w:r>
    </w:p>
    <w:p w14:paraId="62D7E4AA" w14:textId="10516C89" w:rsidR="00351DC0" w:rsidRDefault="00351DC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A7AD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_Toc198196831 \h </w:instrText>
      </w:r>
      <w:r>
        <w:fldChar w:fldCharType="separate"/>
      </w:r>
      <w:r>
        <w:t>2</w:t>
      </w:r>
      <w:r>
        <w:fldChar w:fldCharType="end"/>
      </w:r>
    </w:p>
    <w:p w14:paraId="0F6C48B8" w14:textId="5BA00D75" w:rsidR="00351DC0" w:rsidRDefault="00351DC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</w:t>
      </w:r>
      <w:r>
        <w:rPr>
          <w:lang w:eastAsia="zh-CN"/>
        </w:rPr>
        <w:t>1</w:t>
      </w:r>
      <w:r>
        <w:t xml:space="preserve"> Change </w:t>
      </w:r>
      <w:r>
        <w:rPr>
          <w:lang w:eastAsia="zh-CN"/>
        </w:rPr>
        <w:t>1</w:t>
      </w:r>
      <w:r>
        <w:tab/>
      </w:r>
      <w:r>
        <w:fldChar w:fldCharType="begin"/>
      </w:r>
      <w:r>
        <w:instrText xml:space="preserve"> PAGEREF _Toc198196832 \h </w:instrText>
      </w:r>
      <w:r>
        <w:fldChar w:fldCharType="separate"/>
      </w:r>
      <w:r>
        <w:t>2</w:t>
      </w:r>
      <w:r>
        <w:fldChar w:fldCharType="end"/>
      </w:r>
    </w:p>
    <w:p w14:paraId="25F511A4" w14:textId="482E711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9819683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009C738" w:rsidR="008253A5" w:rsidRPr="00351DC0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351DC0">
        <w:rPr>
          <w:rFonts w:ascii="Arial" w:hAnsi="Arial" w:cs="Arial"/>
        </w:rPr>
        <w:t xml:space="preserve">This document lists all the essential changes needed to correct problems in </w:t>
      </w:r>
      <w:r w:rsidR="00351DC0" w:rsidRPr="00351DC0">
        <w:rPr>
          <w:rFonts w:ascii="Arial" w:hAnsi="Arial" w:cs="Arial"/>
        </w:rPr>
        <w:t xml:space="preserve">ATS </w:t>
      </w:r>
      <w:r w:rsidR="00351DC0" w:rsidRPr="00351DC0">
        <w:rPr>
          <w:rFonts w:ascii="Arial" w:hAnsi="Arial" w:cs="Arial"/>
          <w:lang w:val="en-US"/>
        </w:rPr>
        <w:t>iwd-TTCN3-B2024-06_D25wk11</w:t>
      </w:r>
      <w:r w:rsidR="00351DC0" w:rsidRPr="00351DC0">
        <w:rPr>
          <w:rFonts w:ascii="Arial" w:hAnsi="Arial" w:cs="Arial"/>
        </w:rPr>
        <w:t xml:space="preserve"> </w:t>
      </w:r>
      <w:r w:rsidRPr="00351DC0">
        <w:rPr>
          <w:rFonts w:ascii="Arial" w:hAnsi="Arial" w:cs="Arial"/>
        </w:rPr>
        <w:t>related to the title of this CR</w:t>
      </w:r>
      <w:r w:rsidRPr="00351DC0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F56789B" w14:textId="3EA3E2D0" w:rsidR="00B84FBE" w:rsidRPr="00805E38" w:rsidRDefault="00163394" w:rsidP="00F849B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eastAsia="zh-CN"/>
        </w:rPr>
      </w:pPr>
      <w:bookmarkStart w:id="40" w:name="_Toc295288959"/>
      <w:bookmarkStart w:id="41" w:name="_Toc122434488"/>
      <w:bookmarkStart w:id="42" w:name="_Toc198196831"/>
      <w:r w:rsidRPr="00A60770">
        <w:rPr>
          <w:b/>
        </w:rPr>
        <w:t>Corrections required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86CC1FE" w14:textId="40034AD5" w:rsidR="00B84FBE" w:rsidRPr="00805E38" w:rsidRDefault="00B84FBE" w:rsidP="00B84FBE">
      <w:pPr>
        <w:pStyle w:val="Heading2"/>
        <w:rPr>
          <w:lang w:eastAsia="zh-CN"/>
        </w:rPr>
      </w:pPr>
      <w:bookmarkStart w:id="43" w:name="_Toc198196832"/>
      <w:r>
        <w:t>2.</w:t>
      </w:r>
      <w:r w:rsidR="008842EC">
        <w:rPr>
          <w:rFonts w:hint="eastAsia"/>
          <w:lang w:eastAsia="zh-CN"/>
        </w:rPr>
        <w:t>1</w:t>
      </w:r>
      <w:r>
        <w:t xml:space="preserve"> </w:t>
      </w:r>
      <w:r w:rsidRPr="00805E38">
        <w:t xml:space="preserve">Change </w:t>
      </w:r>
      <w:r w:rsidR="008842EC">
        <w:rPr>
          <w:rFonts w:hint="eastAsia"/>
          <w:lang w:eastAsia="zh-CN"/>
        </w:rPr>
        <w:t>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A0882" w:rsidRPr="00B76627" w14:paraId="76CED607" w14:textId="77777777" w:rsidTr="00F11D70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0E3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88B8" w14:textId="4E8954D7" w:rsidR="00BA0882" w:rsidRPr="00DD02E9" w:rsidRDefault="00BA0882" w:rsidP="00BA0882">
            <w:pPr>
              <w:spacing w:after="0"/>
              <w:rPr>
                <w:rFonts w:ascii="Tahoma" w:hAnsi="Tahoma"/>
                <w:noProof/>
                <w:lang w:eastAsia="zh-CN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BA0882">
              <w:rPr>
                <w:rFonts w:ascii="Tahoma" w:hAnsi="Tahoma"/>
                <w:noProof/>
                <w:lang w:eastAsia="zh-CN"/>
              </w:rPr>
              <w:t>function f_TC_7_1_6_2_EUTRA</w:t>
            </w:r>
          </w:p>
        </w:tc>
      </w:tr>
      <w:tr w:rsidR="00BA0882" w:rsidRPr="00B76627" w14:paraId="79FABEBD" w14:textId="77777777" w:rsidTr="00F11D70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CCEA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169E" w14:textId="77777777" w:rsidR="005323DD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CR </w:t>
            </w:r>
            <w:r w:rsidRPr="000779F0">
              <w:rPr>
                <w:noProof/>
                <w:lang w:eastAsia="zh-CN"/>
              </w:rPr>
              <w:t>R5s240293</w:t>
            </w:r>
            <w:r>
              <w:rPr>
                <w:rFonts w:hint="eastAsia"/>
                <w:noProof/>
                <w:lang w:eastAsia="zh-CN"/>
              </w:rPr>
              <w:t xml:space="preserve"> implemented currently in TTCN, the subframe 4 is used to configure UL grant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 while subframe 8 is used for LTE branch.</w:t>
            </w:r>
            <w:r>
              <w:rPr>
                <w:rFonts w:hint="eastAsia"/>
                <w:noProof/>
                <w:lang w:eastAsia="zh-CN"/>
              </w:rPr>
              <w:t xml:space="preserve"> Which is </w:t>
            </w:r>
            <w:r w:rsidRPr="00C26707">
              <w:rPr>
                <w:noProof/>
                <w:lang w:eastAsia="zh-CN"/>
              </w:rPr>
              <w:t>unreasonable</w:t>
            </w:r>
            <w:r>
              <w:rPr>
                <w:rFonts w:hint="eastAsia"/>
                <w:noProof/>
                <w:lang w:eastAsia="zh-CN"/>
              </w:rPr>
              <w:t xml:space="preserve"> because according to LTE TDD Configuartion 1, subframe 8 is UL that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allocate UL grant which will cause LTE TDD bands test failure. Besides, according to 36523-3 cl 7.26, subframe 8 is usually used to locate UL grant for BL/CE UE.</w:t>
            </w:r>
          </w:p>
          <w:p w14:paraId="2BC32F4F" w14:textId="2B2B7C19" w:rsidR="00BA0882" w:rsidRPr="00611F89" w:rsidRDefault="005323DD" w:rsidP="005323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 the subframe for UL grant need to be corrected.</w:t>
            </w:r>
          </w:p>
        </w:tc>
      </w:tr>
      <w:tr w:rsidR="00BA0882" w:rsidRPr="00B76627" w14:paraId="7086900F" w14:textId="77777777" w:rsidTr="00F11D70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5F15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D5F" w14:textId="62EE45A8" w:rsidR="00BA0882" w:rsidRPr="00803B22" w:rsidRDefault="005323DD" w:rsidP="00BA0882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Change subframe 8 for </w:t>
            </w:r>
            <w:r w:rsidRPr="00790023">
              <w:rPr>
                <w:noProof/>
                <w:lang w:eastAsia="zh-CN"/>
              </w:rPr>
              <w:t>pc_ue_CategoryDL_M1</w:t>
            </w:r>
            <w:r w:rsidRPr="00790023">
              <w:rPr>
                <w:rFonts w:hint="eastAsia"/>
                <w:noProof/>
                <w:lang w:eastAsia="zh-CN"/>
              </w:rPr>
              <w:t xml:space="preserve"> branch</w:t>
            </w:r>
            <w:r>
              <w:rPr>
                <w:rFonts w:hint="eastAsia"/>
                <w:noProof/>
                <w:lang w:eastAsia="zh-CN"/>
              </w:rPr>
              <w:t xml:space="preserve"> and subframe 4 for LTE branch.</w:t>
            </w:r>
          </w:p>
        </w:tc>
      </w:tr>
      <w:tr w:rsidR="00BA0882" w:rsidRPr="00B76627" w14:paraId="2AF6C586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7486" w14:textId="77777777" w:rsidR="00BA0882" w:rsidRPr="00B76627" w:rsidRDefault="00BA0882" w:rsidP="00BA0882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3A3B" w14:textId="7FF88554" w:rsidR="00BA0882" w:rsidRPr="00803B22" w:rsidRDefault="00F057F3" w:rsidP="00BA088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F057F3">
              <w:rPr>
                <w:rFonts w:ascii="Arial" w:hAnsi="Arial" w:cs="Arial"/>
                <w:color w:val="000000"/>
                <w:lang w:eastAsia="zh-CN"/>
              </w:rPr>
              <w:t>\LTE\7_1\MAC_716.ttcn</w:t>
            </w:r>
          </w:p>
        </w:tc>
      </w:tr>
      <w:tr w:rsidR="00BA0882" w:rsidRPr="00B76627" w14:paraId="1331220E" w14:textId="77777777" w:rsidTr="00F11D70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238" w14:textId="77777777" w:rsidR="00BA0882" w:rsidRPr="00DB6849" w:rsidRDefault="00BA0882" w:rsidP="00BA088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B6849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F58E" w14:textId="3B5E8632" w:rsidR="00BA0882" w:rsidRPr="00DB6849" w:rsidRDefault="00DB6849" w:rsidP="00BA0882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DB6849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5EF421EA" w14:textId="77777777" w:rsidR="00B84FBE" w:rsidRDefault="00B84FBE" w:rsidP="00B84FBE">
      <w:pPr>
        <w:spacing w:after="0"/>
        <w:rPr>
          <w:rFonts w:ascii="Tahoma" w:hAnsi="Tahoma"/>
          <w:b/>
          <w:sz w:val="24"/>
          <w:szCs w:val="24"/>
          <w:lang w:eastAsia="en-GB"/>
        </w:rPr>
      </w:pPr>
    </w:p>
    <w:p w14:paraId="2B6A42C9" w14:textId="7F41701C" w:rsidR="006F3FDF" w:rsidRPr="004F4B7B" w:rsidRDefault="006F3FDF" w:rsidP="00B84FBE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Before change</w:t>
      </w:r>
    </w:p>
    <w:p w14:paraId="56C5FC00" w14:textId="77777777" w:rsidR="00B84FBE" w:rsidRPr="0036513C" w:rsidRDefault="00B84FBE" w:rsidP="00B84FBE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B84FBE" w:rsidRPr="0036513C" w14:paraId="1DAF0912" w14:textId="77777777" w:rsidTr="00F11D70">
        <w:trPr>
          <w:jc w:val="center"/>
        </w:trPr>
        <w:tc>
          <w:tcPr>
            <w:tcW w:w="8912" w:type="dxa"/>
          </w:tcPr>
          <w:p w14:paraId="08B5965F" w14:textId="2BD860AB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39565C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4134123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05AAF8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0B0E4B1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3E643DC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26A1BAA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 //@sic R5s110692 sic@</w:t>
            </w:r>
          </w:p>
          <w:p w14:paraId="2582729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187296C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7F0ED8D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tsc_SubFrameX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77A158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 //@sic R5s240293 sic@</w:t>
            </w:r>
          </w:p>
          <w:p w14:paraId="03C6F0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//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1FC923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181E0D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E9C171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52E9C8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2838CD4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(0, 0, 0)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627E0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2DD7CA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604C65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v_Timing3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03930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v_Timing4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D17A91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v_Timing5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FBF279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5E5080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1443226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6E8AC1F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C3F518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427A88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0079CA0C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5B48D0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1382FDA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3496C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52C3D32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D88F0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9770E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76C0AB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6E3120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(eutra_Cell1, STATE2A_TESTLOOP_ModeA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037556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75D45FD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6D3B2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C84349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06E27FD1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(0), omit, omit, omit, 5); //@sic R5-112665 sic@</w:t>
            </w:r>
          </w:p>
          <w:p w14:paraId="3A4E2B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63DB244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690C9EB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( eutra_Cell1, cs_UE_TestLoopModeA_LB_Setup_1DRB(0, tsc_DRB1)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431151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(0.66); //@sic R5s100466 add timer for TA MCE to be sent once sic@</w:t>
            </w:r>
          </w:p>
          <w:p w14:paraId="0A03DC7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12CABE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39CB700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4C954502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//f_SS_Config1TM_DRB_NoMACHeader(eutra_Cell1, tsc_RbId_DRB1,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854BB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35B6C48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(eutra_Cell1, tsc_L1Mac_IndicationMode_Enable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9F7F4F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64E3DFF9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5145157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7813013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21E2EF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AFC2F9E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57BB863B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0196A5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7A123EF5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290640A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FEB260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1;</w:t>
            </w:r>
            <w:proofErr w:type="gramEnd"/>
          </w:p>
          <w:p w14:paraId="2B1FA354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2;</w:t>
            </w:r>
            <w:proofErr w:type="gramEnd"/>
          </w:p>
          <w:p w14:paraId="77C9A8D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0E5F9D26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051C684A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3;</w:t>
            </w:r>
            <w:proofErr w:type="gramEnd"/>
          </w:p>
          <w:p w14:paraId="2DD99C2D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10493428" w14:textId="77777777" w:rsidR="00FE4973" w:rsidRPr="00FE4973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8;</w:t>
            </w:r>
            <w:proofErr w:type="gramEnd"/>
          </w:p>
          <w:p w14:paraId="4EE54CC1" w14:textId="636292C9" w:rsidR="00B84FBE" w:rsidRPr="00E335DA" w:rsidRDefault="00FE4973" w:rsidP="00FE4973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4DBE6ED7" w14:textId="77777777" w:rsidR="00B84FBE" w:rsidRPr="0036513C" w:rsidRDefault="00B84FBE" w:rsidP="00F11D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E2006E2" w14:textId="2D51F9A9" w:rsidR="00965857" w:rsidRDefault="00965857" w:rsidP="00965857">
      <w:pPr>
        <w:rPr>
          <w:lang w:eastAsia="en-GB"/>
        </w:rPr>
      </w:pPr>
    </w:p>
    <w:p w14:paraId="41310D73" w14:textId="14F859C1" w:rsidR="00FE4973" w:rsidRPr="004F4B7B" w:rsidRDefault="00FE4973" w:rsidP="00FE4973">
      <w:pPr>
        <w:spacing w:after="0"/>
        <w:rPr>
          <w:rFonts w:ascii="Tahoma" w:hAnsi="Tahoma"/>
          <w:b/>
          <w:sz w:val="24"/>
          <w:szCs w:val="24"/>
          <w:lang w:eastAsia="zh-CN"/>
        </w:rPr>
      </w:pPr>
      <w:r>
        <w:rPr>
          <w:rFonts w:ascii="Tahoma" w:hAnsi="Tahoma" w:hint="eastAsia"/>
          <w:b/>
          <w:sz w:val="24"/>
          <w:szCs w:val="24"/>
          <w:lang w:eastAsia="zh-CN"/>
        </w:rPr>
        <w:t>After change</w:t>
      </w:r>
    </w:p>
    <w:p w14:paraId="11DDD823" w14:textId="77777777" w:rsidR="00FE4973" w:rsidRPr="0036513C" w:rsidRDefault="00FE4973" w:rsidP="00FE4973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4973" w:rsidRPr="0036513C" w14:paraId="2D4C440D" w14:textId="77777777" w:rsidTr="00586231">
        <w:trPr>
          <w:jc w:val="center"/>
        </w:trPr>
        <w:tc>
          <w:tcPr>
            <w:tcW w:w="8912" w:type="dxa"/>
          </w:tcPr>
          <w:p w14:paraId="06B964A6" w14:textId="2F9DF493" w:rsidR="00FE4973" w:rsidRPr="00FE4973" w:rsidRDefault="00B5403A" w:rsidP="00B5403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FE4973" w:rsidRPr="00FE4973">
              <w:rPr>
                <w:rFonts w:ascii="Arial" w:hAnsi="Arial" w:cs="Arial"/>
                <w:lang w:val="en-US" w:eastAsia="zh-CN"/>
              </w:rPr>
              <w:t xml:space="preserve"> function f_TC_7_1_6_2_EUTRA ( ) runs on EUTRA_PTC</w:t>
            </w:r>
          </w:p>
          <w:p w14:paraId="1156F50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50037E7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 7.1.6.2 : DRX Operation / Parameters (short cycle not configured) / DRX command MAC control element reception</w:t>
            </w:r>
          </w:p>
          <w:p w14:paraId="3116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438F76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R5s110173 R5-113679 sic@</w:t>
            </w:r>
          </w:p>
          <w:p w14:paraId="71BDE94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tsc_LongDRXCycle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640;</w:t>
            </w:r>
            <w:proofErr w:type="gramEnd"/>
          </w:p>
          <w:p w14:paraId="1DABAB9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tsc_DrxStartOffset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4; //@sic R5s110692 sic@</w:t>
            </w:r>
          </w:p>
          <w:p w14:paraId="5DE3063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tsc_OnDurationTimer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20;</w:t>
            </w:r>
            <w:proofErr w:type="gramEnd"/>
          </w:p>
          <w:p w14:paraId="6971581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tsc_DRXRetranTimer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3C4C95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const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tsc_SubFrameX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6;</w:t>
            </w:r>
            <w:proofErr w:type="gramEnd"/>
          </w:p>
          <w:p w14:paraId="6108F1A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 //@sic R5s240293 sic@</w:t>
            </w:r>
          </w:p>
          <w:p w14:paraId="2F2C955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//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69675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SubFrameGrant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2AD8A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69ECFA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7591689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v_NormalSF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6667A0F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cs_SubFrameTiming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(0, 0, 0)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097BBE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v_Timing1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80FD33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v_Timing2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222710C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v_Timing3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FBC027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v_Timing4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AB7EE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v_Timing5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Timing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7D37C38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5F54F3F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v_HARQRTTTimer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0;</w:t>
            </w:r>
            <w:proofErr w:type="gramEnd"/>
          </w:p>
          <w:p w14:paraId="592080E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EncodedRlcPdu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4EFD276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60DCA6C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EUTRA_FDD_TDD_Mode_Type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BF7FC4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43955E7F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timer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t_Watchdog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5.0;</w:t>
            </w:r>
            <w:proofErr w:type="gramEnd"/>
          </w:p>
          <w:p w14:paraId="545704E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63F8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7B4C6CA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3DF0DB2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5C14E9B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(c1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958182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v_EUTRA_FDD_TDD_Mode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f_EUTRA_CellInfo_GetFDD_TDD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3A3933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2553994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f_EUTRA_Preamble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(eutra_Cell1, STATE2A_TESTLOOP_ModeA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132BC25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f_EUTRA_AS_CipheringAlgorithm_Set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(eea0); // set null AS ciphering algorithm</w:t>
            </w:r>
          </w:p>
          <w:p w14:paraId="10CA2D2A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f_EUTRA_SS_CellConfig_DciDlInfo_NoRetransmission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(eutra_Cell1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7335D47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creates cell and performs registration</w:t>
            </w:r>
          </w:p>
          <w:p w14:paraId="488E4F6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//@sic R5-104796 R5-106675DRX support on SS mandated sic@</w:t>
            </w:r>
          </w:p>
          <w:p w14:paraId="1688D76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//f_EUTRA_GenericRbEst_Common_716( eutra_Cell1, 0, 0, omit,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cs_MAC_MainConfig_Explicit_RBC_DrxL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(0), omit, omit, omit, 5); //@sic R5-112665 sic@</w:t>
            </w:r>
          </w:p>
          <w:p w14:paraId="1ABC0148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Period is set as 4 = 80% of 6ms the Inactivity Timer</w:t>
            </w:r>
          </w:p>
          <w:p w14:paraId="3989D47D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R5s100466 change of period for TA from 16 to 4 sic@</w:t>
            </w:r>
          </w:p>
          <w:p w14:paraId="77A99520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f_EUTRA_CloseUE_TestLoopModeA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( eutra_Cell1, cs_UE_TestLoopModeA_LB_Setup_1DRB(0, tsc_DRB1)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3FCAE50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f_Delay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(0.66); //@sic R5s100466 add timer for TA MCE to be sent once sic@</w:t>
            </w:r>
          </w:p>
          <w:p w14:paraId="65C1603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//f_EUTRA_StartULGrantTransmissionOnSR_Reception_No_PUCCH_Sync(eutra_Cell1,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cs_DciInfo_CcchDcchDtchUL_Def</w:t>
            </w:r>
            <w:proofErr w:type="spellEnd"/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4694DE92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Go to state 4 to return no data in UL</w:t>
            </w:r>
          </w:p>
          <w:p w14:paraId="582B508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step to configure SS RLC/PDCP and MAC in No header manipulation mode on SS Side for DRB</w:t>
            </w:r>
          </w:p>
          <w:p w14:paraId="10BDC59B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lastRenderedPageBreak/>
              <w:t xml:space="preserve">    //f_SS_Config1TM_DRB_NoMACHeader(eutra_Cell1, tsc_RbId_DRB1,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cs_MAC_TestMode_NoHeaderManipulationDLOnly</w:t>
            </w:r>
            <w:proofErr w:type="spellEnd"/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B528E5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92C9BC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f_SS_ConfigUL_HARQ_IndMode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(eutra_Cell1, tsc_L1Mac_IndicationMode_Enable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0F6186F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>//@sic R5-104796 R5-106675 DRX support on SS mandated sic@</w:t>
            </w:r>
          </w:p>
          <w:p w14:paraId="2B82E7B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f_EUTRA_LoopBackActivation_State4_Def( eutra_Cell1, cs_UE_TestLoopModeA_LB_Setup_1DRB(0, tsc_DRB1)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57FFAC8C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68B4DA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</w:p>
          <w:p w14:paraId="292DDA01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F111AE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E41CEC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DA6B7B5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>(true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);</w:t>
            </w:r>
            <w:proofErr w:type="gramEnd"/>
          </w:p>
          <w:p w14:paraId="6FE2678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//@sic R5s240293 sic@</w:t>
            </w:r>
          </w:p>
          <w:p w14:paraId="5BAB936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if(pc_ue_CategoryDL_M1){</w:t>
            </w:r>
          </w:p>
          <w:p w14:paraId="6042573E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1;</w:t>
            </w:r>
            <w:proofErr w:type="gramEnd"/>
          </w:p>
          <w:p w14:paraId="6C19BF49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//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2;</w:t>
            </w:r>
            <w:proofErr w:type="gramEnd"/>
          </w:p>
          <w:p w14:paraId="32CC4496" w14:textId="50F4F41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v_SubFrameGrant</w:t>
            </w:r>
            <w:proofErr w:type="spellEnd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8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  <w:proofErr w:type="gramEnd"/>
          </w:p>
          <w:p w14:paraId="61700C13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228C3016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v_SubFrameY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3;</w:t>
            </w:r>
            <w:proofErr w:type="gramEnd"/>
          </w:p>
          <w:p w14:paraId="771D8724" w14:textId="77777777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//   </w:t>
            </w:r>
            <w:proofErr w:type="spellStart"/>
            <w:r w:rsidRPr="00FE4973">
              <w:rPr>
                <w:rFonts w:ascii="Arial" w:hAnsi="Arial" w:cs="Arial"/>
                <w:lang w:val="en-US" w:eastAsia="zh-CN"/>
              </w:rPr>
              <w:t>v_SubFrameZ</w:t>
            </w:r>
            <w:proofErr w:type="spellEnd"/>
            <w:r w:rsidRPr="00FE4973">
              <w:rPr>
                <w:rFonts w:ascii="Arial" w:hAnsi="Arial" w:cs="Arial"/>
                <w:lang w:val="en-US" w:eastAsia="zh-CN"/>
              </w:rPr>
              <w:t xml:space="preserve"> := </w:t>
            </w:r>
            <w:proofErr w:type="gramStart"/>
            <w:r w:rsidRPr="00FE4973">
              <w:rPr>
                <w:rFonts w:ascii="Arial" w:hAnsi="Arial" w:cs="Arial"/>
                <w:lang w:val="en-US" w:eastAsia="zh-CN"/>
              </w:rPr>
              <w:t>4;</w:t>
            </w:r>
            <w:proofErr w:type="gramEnd"/>
          </w:p>
          <w:p w14:paraId="42D67766" w14:textId="4F4C8502" w:rsidR="00FE4973" w:rsidRPr="00FE4973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   </w:t>
            </w:r>
            <w:proofErr w:type="spellStart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v_SubFrameGrant</w:t>
            </w:r>
            <w:proofErr w:type="spellEnd"/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 xml:space="preserve"> := </w:t>
            </w:r>
            <w:proofErr w:type="gramStart"/>
            <w:r w:rsidR="00B911FE" w:rsidRPr="00B911FE">
              <w:rPr>
                <w:rFonts w:ascii="Arial" w:hAnsi="Arial" w:cs="Arial" w:hint="eastAsia"/>
                <w:highlight w:val="yellow"/>
                <w:lang w:val="en-US" w:eastAsia="zh-CN"/>
              </w:rPr>
              <w:t>4</w:t>
            </w:r>
            <w:r w:rsidRPr="00B911FE">
              <w:rPr>
                <w:rFonts w:ascii="Arial" w:hAnsi="Arial" w:cs="Arial"/>
                <w:highlight w:val="yellow"/>
                <w:lang w:val="en-US" w:eastAsia="zh-CN"/>
              </w:rPr>
              <w:t>;</w:t>
            </w:r>
            <w:proofErr w:type="gramEnd"/>
          </w:p>
          <w:p w14:paraId="38AF5FB1" w14:textId="77777777" w:rsidR="00FE4973" w:rsidRPr="00E335DA" w:rsidRDefault="00FE4973" w:rsidP="00586231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FE4973">
              <w:rPr>
                <w:rFonts w:ascii="Arial" w:hAnsi="Arial" w:cs="Arial"/>
                <w:lang w:val="en-US" w:eastAsia="zh-CN"/>
              </w:rPr>
              <w:t xml:space="preserve">    }</w:t>
            </w:r>
          </w:p>
        </w:tc>
        <w:tc>
          <w:tcPr>
            <w:tcW w:w="802" w:type="dxa"/>
          </w:tcPr>
          <w:p w14:paraId="3AF6E8C3" w14:textId="77777777" w:rsidR="00FE4973" w:rsidRPr="0036513C" w:rsidRDefault="00FE4973" w:rsidP="005862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1BF92C9C" w14:textId="77777777" w:rsidR="00FE4973" w:rsidRPr="00965857" w:rsidRDefault="00FE4973" w:rsidP="00965857">
      <w:pPr>
        <w:rPr>
          <w:lang w:eastAsia="en-GB"/>
        </w:rPr>
      </w:pPr>
    </w:p>
    <w:sectPr w:rsidR="00FE4973" w:rsidRPr="0096585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ADFA6" w14:textId="77777777" w:rsidR="004C4EBF" w:rsidRDefault="004C4EBF">
      <w:r>
        <w:separator/>
      </w:r>
    </w:p>
  </w:endnote>
  <w:endnote w:type="continuationSeparator" w:id="0">
    <w:p w14:paraId="2AFAFBD3" w14:textId="77777777" w:rsidR="004C4EBF" w:rsidRDefault="004C4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80DDA" w14:textId="77777777" w:rsidR="00351DC0" w:rsidRDefault="00351D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7CADE" w14:textId="77777777" w:rsidR="00351DC0" w:rsidRDefault="00351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B334E" w14:textId="77777777" w:rsidR="00351DC0" w:rsidRDefault="00351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EB0EF" w14:textId="77777777" w:rsidR="004C4EBF" w:rsidRDefault="004C4EBF">
      <w:r>
        <w:separator/>
      </w:r>
    </w:p>
  </w:footnote>
  <w:footnote w:type="continuationSeparator" w:id="0">
    <w:p w14:paraId="78F41E55" w14:textId="77777777" w:rsidR="004C4EBF" w:rsidRDefault="004C4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CE7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9F0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A7904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4E76"/>
    <w:rsid w:val="001261F7"/>
    <w:rsid w:val="00132722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07F7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2AF7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37E9"/>
    <w:rsid w:val="0033434B"/>
    <w:rsid w:val="0033440B"/>
    <w:rsid w:val="003357A7"/>
    <w:rsid w:val="00335C64"/>
    <w:rsid w:val="00336AD3"/>
    <w:rsid w:val="00337F92"/>
    <w:rsid w:val="0034047E"/>
    <w:rsid w:val="003442A7"/>
    <w:rsid w:val="00345CD6"/>
    <w:rsid w:val="00346745"/>
    <w:rsid w:val="003469E4"/>
    <w:rsid w:val="00346DC3"/>
    <w:rsid w:val="003504FE"/>
    <w:rsid w:val="00351537"/>
    <w:rsid w:val="00351DC0"/>
    <w:rsid w:val="003532B0"/>
    <w:rsid w:val="00356BAC"/>
    <w:rsid w:val="00357B93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6EB"/>
    <w:rsid w:val="003F2906"/>
    <w:rsid w:val="00405B0A"/>
    <w:rsid w:val="00405C79"/>
    <w:rsid w:val="00405DCB"/>
    <w:rsid w:val="00406427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8F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0C8"/>
    <w:rsid w:val="004A49B5"/>
    <w:rsid w:val="004A5AE2"/>
    <w:rsid w:val="004B0266"/>
    <w:rsid w:val="004B02E2"/>
    <w:rsid w:val="004B264B"/>
    <w:rsid w:val="004B4AF7"/>
    <w:rsid w:val="004B4CB2"/>
    <w:rsid w:val="004B5422"/>
    <w:rsid w:val="004B5883"/>
    <w:rsid w:val="004B617E"/>
    <w:rsid w:val="004B75B7"/>
    <w:rsid w:val="004C0637"/>
    <w:rsid w:val="004C11F0"/>
    <w:rsid w:val="004C33F9"/>
    <w:rsid w:val="004C4EBF"/>
    <w:rsid w:val="004C519B"/>
    <w:rsid w:val="004D0A50"/>
    <w:rsid w:val="004D1BC2"/>
    <w:rsid w:val="004D33F4"/>
    <w:rsid w:val="004D34FA"/>
    <w:rsid w:val="004D5169"/>
    <w:rsid w:val="004D5FF3"/>
    <w:rsid w:val="004D62DA"/>
    <w:rsid w:val="004D6FED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3DD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5F66"/>
    <w:rsid w:val="005D6612"/>
    <w:rsid w:val="005D7BFE"/>
    <w:rsid w:val="005E2C44"/>
    <w:rsid w:val="005E32F8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06FBD"/>
    <w:rsid w:val="00611F89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66607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0127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3FDF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391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87F58"/>
    <w:rsid w:val="00790023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0CD8"/>
    <w:rsid w:val="007C1A56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0F1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57015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42EC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AB3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1AC3"/>
    <w:rsid w:val="00913BFD"/>
    <w:rsid w:val="00914204"/>
    <w:rsid w:val="00917A10"/>
    <w:rsid w:val="009209A0"/>
    <w:rsid w:val="009215CF"/>
    <w:rsid w:val="00921776"/>
    <w:rsid w:val="009220A2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5857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29FE"/>
    <w:rsid w:val="00993D84"/>
    <w:rsid w:val="0099611C"/>
    <w:rsid w:val="0099710C"/>
    <w:rsid w:val="009A579D"/>
    <w:rsid w:val="009B069E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3CD2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77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5F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2E5F"/>
    <w:rsid w:val="00AB307F"/>
    <w:rsid w:val="00AB3A77"/>
    <w:rsid w:val="00AB50B4"/>
    <w:rsid w:val="00AB7288"/>
    <w:rsid w:val="00AB7901"/>
    <w:rsid w:val="00AC347D"/>
    <w:rsid w:val="00AC3A0C"/>
    <w:rsid w:val="00AC3BEF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06FAC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403A"/>
    <w:rsid w:val="00B5519F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BE"/>
    <w:rsid w:val="00B85CA9"/>
    <w:rsid w:val="00B90069"/>
    <w:rsid w:val="00B90DF4"/>
    <w:rsid w:val="00B911FE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0882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285E"/>
    <w:rsid w:val="00BC32DE"/>
    <w:rsid w:val="00BC56DF"/>
    <w:rsid w:val="00BC572C"/>
    <w:rsid w:val="00BD0055"/>
    <w:rsid w:val="00BD1499"/>
    <w:rsid w:val="00BD2346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26707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0DAF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448E"/>
    <w:rsid w:val="00DB5DB1"/>
    <w:rsid w:val="00DB6849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2885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0CD0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C2D3E"/>
    <w:rsid w:val="00ED0225"/>
    <w:rsid w:val="00ED2373"/>
    <w:rsid w:val="00ED44A2"/>
    <w:rsid w:val="00ED54BF"/>
    <w:rsid w:val="00ED5CD8"/>
    <w:rsid w:val="00ED6454"/>
    <w:rsid w:val="00ED70DF"/>
    <w:rsid w:val="00ED7B4B"/>
    <w:rsid w:val="00ED7C47"/>
    <w:rsid w:val="00EE1484"/>
    <w:rsid w:val="00EE1EE6"/>
    <w:rsid w:val="00EE2307"/>
    <w:rsid w:val="00EE64C0"/>
    <w:rsid w:val="00EE663D"/>
    <w:rsid w:val="00EE7D7C"/>
    <w:rsid w:val="00F016E2"/>
    <w:rsid w:val="00F0232D"/>
    <w:rsid w:val="00F057F3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535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637E"/>
    <w:rsid w:val="00F37066"/>
    <w:rsid w:val="00F407A7"/>
    <w:rsid w:val="00F43B95"/>
    <w:rsid w:val="00F43F07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973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4973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10909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2025-06-08T10:38:00Z</dcterms:created>
  <dcterms:modified xsi:type="dcterms:W3CDTF">2025-06-08T10:44:00Z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