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R5s250175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Idle Mode test case 6.4.2.1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62FBD9" w:rsidR="001E41F3" w:rsidRDefault="002B3E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25D172" w:rsidR="001E41F3" w:rsidRDefault="00861C04" w:rsidP="0086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6.4.2.1 is failing while executing in manual mode due to parallel handling of AT Command and cell power level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BABA3" w:rsidR="001E41F3" w:rsidRDefault="00861C04">
            <w:pPr>
              <w:pStyle w:val="CRCoverPage"/>
              <w:spacing w:after="0"/>
              <w:ind w:left="100"/>
              <w:rPr>
                <w:noProof/>
              </w:rPr>
            </w:pPr>
            <w:r w:rsidRPr="00861C04">
              <w:rPr>
                <w:noProof/>
              </w:rPr>
              <w:t>Adding a UT command for Conformation.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7F019" w:rsidR="001E41F3" w:rsidRDefault="00861C04">
            <w:pPr>
              <w:pStyle w:val="CRCoverPage"/>
              <w:spacing w:after="0"/>
              <w:ind w:left="100"/>
              <w:rPr>
                <w:noProof/>
              </w:rPr>
            </w:pPr>
            <w:r w:rsidRPr="00861C04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90599" w:rsidR="001E41F3" w:rsidRDefault="0086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C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61C04" w:rsidRDefault="00861C04" w:rsidP="00861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61C04" w:rsidRDefault="00861C04" w:rsidP="00861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3654F0" w:rsidR="00861C04" w:rsidRDefault="00861C04" w:rsidP="00861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61C04" w:rsidRDefault="00861C04" w:rsidP="00861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61C04" w:rsidRDefault="00861C04" w:rsidP="00861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C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61C04" w:rsidRDefault="00861C04" w:rsidP="00861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61C04" w:rsidRDefault="00861C04" w:rsidP="00861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6574CD" w:rsidR="00861C04" w:rsidRDefault="00861C04" w:rsidP="00861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61C04" w:rsidRDefault="00861C04" w:rsidP="00861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61C04" w:rsidRDefault="00861C04" w:rsidP="00861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C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61C04" w:rsidRDefault="00861C04" w:rsidP="00861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61C04" w:rsidRDefault="00861C04" w:rsidP="00861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E8862" w:rsidR="00861C04" w:rsidRDefault="00861C04" w:rsidP="00861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61C04" w:rsidRDefault="00861C04" w:rsidP="00861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61C04" w:rsidRDefault="00861C04" w:rsidP="00861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86850" w14:textId="77777777" w:rsidR="00861C04" w:rsidRPr="00D83A7A" w:rsidRDefault="00861C04" w:rsidP="00861C04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2C69C48" w14:textId="77777777" w:rsidR="00861C04" w:rsidRDefault="00861C04" w:rsidP="00861C0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68663A1D" w14:textId="77777777" w:rsidR="00861C04" w:rsidRDefault="00861C04" w:rsidP="00861C0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34D06113" w14:textId="77777777" w:rsidR="00861C04" w:rsidRDefault="00861C04" w:rsidP="00861C0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3928D704" w14:textId="77777777" w:rsidR="00861C04" w:rsidRDefault="00861C04" w:rsidP="00861C0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6ECD885F" w14:textId="77777777" w:rsidR="00861C04" w:rsidRDefault="00861C04" w:rsidP="00861C0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DF58F22" w14:textId="77777777" w:rsidR="00861C04" w:rsidRDefault="00861C04" w:rsidP="00861C0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3080F779" w14:textId="58410EEC" w:rsidR="00861C04" w:rsidRDefault="00861C04" w:rsidP="00861C0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861C04">
        <w:rPr>
          <w:rFonts w:cs="Arial"/>
        </w:rPr>
        <w:t>iwd-TTCN3-B2024-06_D25wk11</w:t>
      </w:r>
      <w:r>
        <w:rPr>
          <w:rFonts w:cs="Arial"/>
        </w:rPr>
        <w:t xml:space="preserve"> related to the title of this CR.</w:t>
      </w:r>
    </w:p>
    <w:p w14:paraId="5EA2BAEA" w14:textId="77777777" w:rsidR="00861C04" w:rsidRDefault="00861C04" w:rsidP="00861C0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F079AB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3E99AAC" w14:textId="77777777" w:rsidR="00861C04" w:rsidRPr="00854C55" w:rsidRDefault="00861C04" w:rsidP="00861C0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53DF6F08" w14:textId="77777777" w:rsidR="00861C04" w:rsidRDefault="00861C04" w:rsidP="00861C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61C04" w14:paraId="10DD5FB9" w14:textId="77777777" w:rsidTr="00405559">
        <w:trPr>
          <w:trHeight w:val="447"/>
        </w:trPr>
        <w:tc>
          <w:tcPr>
            <w:tcW w:w="1985" w:type="dxa"/>
          </w:tcPr>
          <w:p w14:paraId="3DB368BD" w14:textId="77777777" w:rsidR="00861C04" w:rsidRPr="00E751F5" w:rsidRDefault="00861C04" w:rsidP="004055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6C5E48B" w14:textId="77777777" w:rsidR="00861C04" w:rsidRPr="002D56A7" w:rsidRDefault="00861C04" w:rsidP="00405559">
            <w:pPr>
              <w:spacing w:after="0"/>
            </w:pPr>
            <w:r w:rsidRPr="00DB4E8E">
              <w:rPr>
                <w:rFonts w:ascii="Arial" w:hAnsi="Arial" w:cs="Arial"/>
                <w:lang w:eastAsia="zh-CN"/>
              </w:rPr>
              <w:t>function f_TC_6_4_2_1_NR5GC_TestBody() runs on NR5GC_PTC</w:t>
            </w:r>
          </w:p>
        </w:tc>
      </w:tr>
      <w:tr w:rsidR="00861C04" w14:paraId="397D399A" w14:textId="77777777" w:rsidTr="00405559">
        <w:trPr>
          <w:trHeight w:val="452"/>
        </w:trPr>
        <w:tc>
          <w:tcPr>
            <w:tcW w:w="1985" w:type="dxa"/>
          </w:tcPr>
          <w:p w14:paraId="17ADEAAA" w14:textId="77777777" w:rsidR="00861C04" w:rsidRPr="00E751F5" w:rsidRDefault="00861C04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1046EA" w14:textId="77777777" w:rsidR="00861C04" w:rsidRPr="0022675A" w:rsidRDefault="00861C04" w:rsidP="00405559">
            <w:pPr>
              <w:rPr>
                <w:rFonts w:ascii="Arial" w:hAnsi="Arial" w:cs="Arial"/>
              </w:rPr>
            </w:pPr>
            <w:r w:rsidRPr="00363308">
              <w:rPr>
                <w:rFonts w:ascii="Arial" w:hAnsi="Arial" w:cs="Arial"/>
                <w:lang w:eastAsia="zh-CN"/>
              </w:rPr>
              <w:t>The test case 6.4.2.1 is failing while executing in manual mode due to parallel handling of AT Command and cell power level changes.</w:t>
            </w:r>
          </w:p>
        </w:tc>
      </w:tr>
      <w:tr w:rsidR="00861C04" w14:paraId="6A95DB48" w14:textId="77777777" w:rsidTr="00405559">
        <w:tc>
          <w:tcPr>
            <w:tcW w:w="1985" w:type="dxa"/>
          </w:tcPr>
          <w:p w14:paraId="1417A470" w14:textId="77777777" w:rsidR="00861C04" w:rsidRPr="00E751F5" w:rsidRDefault="00861C04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0C07D8" w14:textId="77777777" w:rsidR="00861C04" w:rsidRPr="00363308" w:rsidRDefault="00861C04" w:rsidP="004055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a UT command for Conformation.</w:t>
            </w:r>
          </w:p>
        </w:tc>
      </w:tr>
      <w:tr w:rsidR="00861C04" w14:paraId="39310507" w14:textId="77777777" w:rsidTr="00405559">
        <w:tc>
          <w:tcPr>
            <w:tcW w:w="1985" w:type="dxa"/>
          </w:tcPr>
          <w:p w14:paraId="120A55FD" w14:textId="77777777" w:rsidR="00861C04" w:rsidRPr="00E751F5" w:rsidRDefault="00861C04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9195EA" w14:textId="77777777" w:rsidR="00861C04" w:rsidRPr="00E751F5" w:rsidRDefault="00861C04" w:rsidP="00405559">
            <w:pPr>
              <w:spacing w:after="0"/>
              <w:rPr>
                <w:rFonts w:ascii="Arial" w:hAnsi="Arial" w:cs="Arial"/>
                <w:noProof/>
              </w:rPr>
            </w:pPr>
            <w:r w:rsidRPr="00017A3A">
              <w:rPr>
                <w:rFonts w:ascii="Arial" w:hAnsi="Arial" w:cs="Arial"/>
                <w:lang w:eastAsia="zh-CN"/>
              </w:rPr>
              <w:t>Inactive_CellReSelection_NR5GC.ttcn</w:t>
            </w:r>
          </w:p>
        </w:tc>
      </w:tr>
      <w:tr w:rsidR="00861C04" w:rsidRPr="00E751F5" w14:paraId="091E7C64" w14:textId="77777777" w:rsidTr="00405559">
        <w:tc>
          <w:tcPr>
            <w:tcW w:w="1985" w:type="dxa"/>
          </w:tcPr>
          <w:p w14:paraId="289AC146" w14:textId="77777777" w:rsidR="00861C04" w:rsidRPr="00E751F5" w:rsidRDefault="00861C04" w:rsidP="0040555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F56B34" w14:textId="4BA82834" w:rsidR="00861C04" w:rsidRPr="00E751F5" w:rsidRDefault="00DE58A9" w:rsidP="0040555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196BB47" w14:textId="77777777" w:rsidR="00861C04" w:rsidRDefault="00861C04" w:rsidP="00861C04">
      <w:pPr>
        <w:rPr>
          <w:noProof/>
        </w:rPr>
      </w:pPr>
    </w:p>
    <w:p w14:paraId="3E9B806A" w14:textId="77777777" w:rsidR="00861C04" w:rsidRDefault="00861C04" w:rsidP="00861C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1C04" w14:paraId="4585F086" w14:textId="77777777" w:rsidTr="0040555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3274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function f_TC_6_4_2_1_NR5GC_TestBody() runs on NR5GC_PTC</w:t>
            </w:r>
          </w:p>
          <w:p w14:paraId="2C8E8514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{ // @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 xml:space="preserve">sic R5s200377 R5-204415 R5-205600 R5-212084 R5s210581 R5s220736 R5-233462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72940A55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v_T1_Cell1_RS_EPRE_FR1 := tsc_NR_NonSuitableCellSSS_EPRE_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345D5651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v_T2_Cell1_RS_EPRE_FR1 := tsc_NR_ServingCellSSS_EPRE_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7BC52994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v_T2_Cell2_RS_EPRE_FR1 := -78;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 xml:space="preserve">sic R5-198879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55D90FE5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v_T0_Cell1_RS_EPRE_FR1 := tsc_NR_ServingCellSSS_EPRE_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0343AB39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0C53D1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BF2760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BF2760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AtT0;</w:t>
            </w:r>
            <w:proofErr w:type="gramEnd"/>
          </w:p>
          <w:p w14:paraId="31F855EA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BF2760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BF2760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AtT1;</w:t>
            </w:r>
            <w:proofErr w:type="gramEnd"/>
          </w:p>
          <w:p w14:paraId="1F04CC73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BF2760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BF2760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AtT2;</w:t>
            </w:r>
            <w:proofErr w:type="gramEnd"/>
          </w:p>
          <w:p w14:paraId="16241479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1321E62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7AC44075" w14:textId="77777777" w:rsidR="00861C04" w:rsidRPr="00FB257A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5E9C4CF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 xml:space="preserve">siclog "Step 5" </w:t>
            </w:r>
            <w:proofErr w:type="spellStart"/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  <w:proofErr w:type="gramEnd"/>
          </w:p>
          <w:p w14:paraId="04302BC5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The UE is switched off.</w:t>
            </w:r>
          </w:p>
          <w:p w14:paraId="470BCDA1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f_UT_SwitchOffUE</w:t>
            </w:r>
            <w:proofErr w:type="spellEnd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(UT, false</w:t>
            </w:r>
            <w:proofErr w:type="gramStart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</w:p>
          <w:p w14:paraId="2ADC61A5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39ACDB5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 xml:space="preserve">siclog "Steps 6/6A - Void" </w:t>
            </w:r>
            <w:proofErr w:type="spellStart"/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  <w:proofErr w:type="gramEnd"/>
          </w:p>
          <w:p w14:paraId="44D27FA1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@siclog "Step 6B"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</w:p>
          <w:p w14:paraId="5A772C63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The SS changes NR Cell 1 SSS levels according to the row "T0" in table 6.4.2.1.3.2-1/2.</w:t>
            </w:r>
          </w:p>
          <w:p w14:paraId="28EEB732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(v_CellPowerList_AtT0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8F6BBD9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C9166FF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f_NR_SS_RachProcedureConfig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 xml:space="preserve">(nr_Cell1, cs_NR_RachProcedureConfig_CBRA_Msg4Based(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f_NR_CellInfo_GetPhysicalParameters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(nr_Cell1), cs_NR_RachProcedureMsg4WithCcchMsg(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v_EncodedRrcSetup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))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1292571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28E53F7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 xml:space="preserve">siclog "Step 6C" </w:t>
            </w:r>
            <w:proofErr w:type="spellStart"/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  <w:proofErr w:type="gramEnd"/>
          </w:p>
          <w:p w14:paraId="1938047F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The UE is switched on.</w:t>
            </w:r>
          </w:p>
          <w:p w14:paraId="151146D8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f_NR5GC_SwitchOnAndResetIMS(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2D7839D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30E11240" w14:textId="77777777" w:rsidR="00861C04" w:rsidRPr="008B4B2C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3E692543" w14:textId="77777777" w:rsidR="00861C04" w:rsidRDefault="00861C04" w:rsidP="00861C04">
      <w:pPr>
        <w:spacing w:after="0"/>
        <w:rPr>
          <w:rFonts w:ascii="Arial" w:hAnsi="Arial"/>
          <w:b/>
          <w:lang w:eastAsia="en-GB"/>
        </w:rPr>
      </w:pPr>
    </w:p>
    <w:p w14:paraId="62C75A59" w14:textId="77777777" w:rsidR="00861C04" w:rsidRDefault="00861C04" w:rsidP="00861C04">
      <w:pPr>
        <w:spacing w:after="0"/>
        <w:rPr>
          <w:rFonts w:ascii="Arial" w:hAnsi="Arial"/>
          <w:b/>
          <w:lang w:eastAsia="en-GB"/>
        </w:rPr>
      </w:pPr>
    </w:p>
    <w:p w14:paraId="14E1EE76" w14:textId="77777777" w:rsidR="00861C04" w:rsidRDefault="00861C04" w:rsidP="00861C04">
      <w:pPr>
        <w:spacing w:after="0"/>
        <w:rPr>
          <w:rFonts w:ascii="Arial" w:hAnsi="Arial"/>
          <w:b/>
          <w:lang w:eastAsia="en-GB"/>
        </w:rPr>
      </w:pPr>
    </w:p>
    <w:p w14:paraId="3A85EE73" w14:textId="77777777" w:rsidR="00861C04" w:rsidRDefault="00861C04" w:rsidP="00861C04">
      <w:pPr>
        <w:spacing w:after="0"/>
        <w:rPr>
          <w:rFonts w:ascii="Arial" w:hAnsi="Arial"/>
          <w:b/>
          <w:lang w:eastAsia="en-GB"/>
        </w:rPr>
      </w:pPr>
    </w:p>
    <w:p w14:paraId="3F19737D" w14:textId="77777777" w:rsidR="00861C04" w:rsidRDefault="00861C04" w:rsidP="00861C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1C04" w14:paraId="0521F8BD" w14:textId="77777777" w:rsidTr="0040555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67B6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  <w:r w:rsidRPr="00BF2760">
              <w:rPr>
                <w:rFonts w:ascii="Arial" w:hAnsi="Arial" w:cs="Arial"/>
                <w:lang w:val="en-US" w:eastAsia="en-GB"/>
              </w:rPr>
              <w:t xml:space="preserve">  function f_TC_6_4_2_1_NR5GC_TestBody() runs on NR5GC_PTC</w:t>
            </w:r>
          </w:p>
          <w:p w14:paraId="4947A122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{ // @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 xml:space="preserve">sic R5s200377 R5-204415 R5-205600 R5-212084 R5s210581 R5s220736 R5-233462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5BFD8465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v_T1_Cell1_RS_EPRE_FR1 := tsc_NR_NonSuitableCellSSS_EPRE_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27CCF7E0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v_T2_Cell1_RS_EPRE_FR1 := tsc_NR_ServingCellSSS_EPRE_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7D4E1667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v_T2_Cell2_RS_EPRE_FR1 := -78;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BF2760">
              <w:rPr>
                <w:rFonts w:ascii="Arial" w:hAnsi="Arial" w:cs="Arial"/>
                <w:lang w:val="en-US" w:eastAsia="en-GB"/>
              </w:rPr>
              <w:t xml:space="preserve">sic R5-198879 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sic@</w:t>
            </w:r>
            <w:proofErr w:type="gramEnd"/>
          </w:p>
          <w:p w14:paraId="37BE58F1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integer v_T0_Cell1_RS_EPRE_FR1 := tsc_NR_ServingCellSSS_EPRE_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1C66E234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200B7C3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BF2760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BF2760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AtT0;</w:t>
            </w:r>
            <w:proofErr w:type="gramEnd"/>
          </w:p>
          <w:p w14:paraId="609689A2" w14:textId="77777777" w:rsidR="00861C04" w:rsidRPr="00BF2760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BF2760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BF2760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AtT1;</w:t>
            </w:r>
            <w:proofErr w:type="gramEnd"/>
          </w:p>
          <w:p w14:paraId="0A2AE4DF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F276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BF2760">
              <w:rPr>
                <w:rFonts w:ascii="Arial" w:hAnsi="Arial" w:cs="Arial"/>
                <w:lang w:val="en-US" w:eastAsia="en-GB"/>
              </w:rPr>
              <w:t>NR_CellPowerList_Type</w:t>
            </w:r>
            <w:proofErr w:type="spellEnd"/>
            <w:r w:rsidRPr="00BF2760">
              <w:rPr>
                <w:rFonts w:ascii="Arial" w:hAnsi="Arial" w:cs="Arial"/>
                <w:lang w:val="en-US" w:eastAsia="en-GB"/>
              </w:rPr>
              <w:t xml:space="preserve"> v_CellPowerList_</w:t>
            </w:r>
            <w:proofErr w:type="gramStart"/>
            <w:r w:rsidRPr="00BF2760">
              <w:rPr>
                <w:rFonts w:ascii="Arial" w:hAnsi="Arial" w:cs="Arial"/>
                <w:lang w:val="en-US" w:eastAsia="en-GB"/>
              </w:rPr>
              <w:t>AtT2;</w:t>
            </w:r>
            <w:proofErr w:type="gramEnd"/>
          </w:p>
          <w:p w14:paraId="2A9AEA66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41F050D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05118DD5" w14:textId="77777777" w:rsidR="00861C04" w:rsidRPr="00FB257A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D7ACA25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 xml:space="preserve">siclog "Step 5" </w:t>
            </w:r>
            <w:proofErr w:type="spellStart"/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  <w:proofErr w:type="gramEnd"/>
          </w:p>
          <w:p w14:paraId="3AA9B5E6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The UE is switched off.</w:t>
            </w:r>
          </w:p>
          <w:p w14:paraId="1BB404D6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f_UT_SwitchOffUE</w:t>
            </w:r>
            <w:proofErr w:type="spellEnd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(UT, false,</w:t>
            </w:r>
            <w:r w:rsidRPr="007A5721">
              <w:rPr>
                <w:highlight w:val="yellow"/>
              </w:rPr>
              <w:t xml:space="preserve"> </w:t>
            </w:r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CNF_REQUIRED</w:t>
            </w:r>
            <w:proofErr w:type="gramStart"/>
            <w:r w:rsidRPr="007A5721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</w:p>
          <w:p w14:paraId="642A35C5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25DB0F7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 xml:space="preserve">siclog "Steps 6/6A - Void" </w:t>
            </w:r>
            <w:proofErr w:type="spellStart"/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  <w:proofErr w:type="gramEnd"/>
          </w:p>
          <w:p w14:paraId="1F5ACAE0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@siclog "Step 6B"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</w:p>
          <w:p w14:paraId="7925B05D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The SS changes NR Cell 1 SSS levels according to the row "T0" in table 6.4.2.1.3.2-1/2.</w:t>
            </w:r>
          </w:p>
          <w:p w14:paraId="35EBDA72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f_NR_SetCellPowerList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(v_CellPowerList_AtT0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428083A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ED0777A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f_NR_SS_RachProcedureConfig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 xml:space="preserve">(nr_Cell1, cs_NR_RachProcedureConfig_CBRA_Msg4Based( 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f_NR_CellInfo_GetPhysicalParameters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(nr_Cell1), cs_NR_RachProcedureMsg4WithCcchMsg(</w:t>
            </w:r>
            <w:proofErr w:type="spellStart"/>
            <w:r w:rsidRPr="000D7BAB">
              <w:rPr>
                <w:rFonts w:ascii="Arial" w:hAnsi="Arial" w:cs="Arial"/>
                <w:lang w:val="en-US" w:eastAsia="en-GB"/>
              </w:rPr>
              <w:t>v_EncodedRrcSetup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))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E847E6E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BF30638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// @</w:t>
            </w:r>
            <w:proofErr w:type="gramEnd"/>
            <w:r w:rsidRPr="000D7BAB">
              <w:rPr>
                <w:rFonts w:ascii="Arial" w:hAnsi="Arial" w:cs="Arial"/>
                <w:lang w:val="en-US" w:eastAsia="en-GB"/>
              </w:rPr>
              <w:t xml:space="preserve">siclog "Step 6C" </w:t>
            </w:r>
            <w:proofErr w:type="spellStart"/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D7BAB">
              <w:rPr>
                <w:rFonts w:ascii="Arial" w:hAnsi="Arial" w:cs="Arial"/>
                <w:lang w:val="en-US" w:eastAsia="en-GB"/>
              </w:rPr>
              <w:t>@</w:t>
            </w:r>
            <w:proofErr w:type="gramEnd"/>
          </w:p>
          <w:p w14:paraId="15427E65" w14:textId="77777777" w:rsidR="00861C04" w:rsidRPr="000D7BAB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// The UE is switched on.</w:t>
            </w:r>
          </w:p>
          <w:p w14:paraId="32F79952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D7BAB">
              <w:rPr>
                <w:rFonts w:ascii="Arial" w:hAnsi="Arial" w:cs="Arial"/>
                <w:lang w:val="en-US" w:eastAsia="en-GB"/>
              </w:rPr>
              <w:t xml:space="preserve">    f_NR5GC_SwitchOnAndResetIMS(</w:t>
            </w:r>
            <w:proofErr w:type="gramStart"/>
            <w:r w:rsidRPr="000D7BAB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FC1B435" w14:textId="77777777" w:rsidR="00861C04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252B31CB" w14:textId="77777777" w:rsidR="00861C04" w:rsidRPr="0051242A" w:rsidRDefault="00861C04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035022C9" w14:textId="77777777" w:rsidR="00861C04" w:rsidRDefault="00861C04" w:rsidP="00861C04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0105" w14:textId="77777777" w:rsidR="000F1B0F" w:rsidRDefault="000F1B0F">
      <w:r>
        <w:separator/>
      </w:r>
    </w:p>
  </w:endnote>
  <w:endnote w:type="continuationSeparator" w:id="0">
    <w:p w14:paraId="4CD49389" w14:textId="77777777" w:rsidR="000F1B0F" w:rsidRDefault="000F1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A85A3" w14:textId="77777777" w:rsidR="000F1B0F" w:rsidRDefault="000F1B0F">
      <w:r>
        <w:separator/>
      </w:r>
    </w:p>
  </w:footnote>
  <w:footnote w:type="continuationSeparator" w:id="0">
    <w:p w14:paraId="30DBCEC9" w14:textId="77777777" w:rsidR="000F1B0F" w:rsidRDefault="000F1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B0F"/>
    <w:rsid w:val="00145D43"/>
    <w:rsid w:val="00192C46"/>
    <w:rsid w:val="001A08B3"/>
    <w:rsid w:val="001A7B60"/>
    <w:rsid w:val="001B52F0"/>
    <w:rsid w:val="001B7A65"/>
    <w:rsid w:val="001E41F3"/>
    <w:rsid w:val="0023482A"/>
    <w:rsid w:val="0026004D"/>
    <w:rsid w:val="002640DD"/>
    <w:rsid w:val="00275D12"/>
    <w:rsid w:val="00284FEB"/>
    <w:rsid w:val="002860C4"/>
    <w:rsid w:val="002B3EBE"/>
    <w:rsid w:val="002B5741"/>
    <w:rsid w:val="002E472E"/>
    <w:rsid w:val="00305409"/>
    <w:rsid w:val="003609EF"/>
    <w:rsid w:val="0036231A"/>
    <w:rsid w:val="00374DD4"/>
    <w:rsid w:val="003E1A36"/>
    <w:rsid w:val="003E469C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C04"/>
    <w:rsid w:val="008626E7"/>
    <w:rsid w:val="00870EE7"/>
    <w:rsid w:val="008863B9"/>
    <w:rsid w:val="008A45A6"/>
    <w:rsid w:val="008D3CCC"/>
    <w:rsid w:val="008F3789"/>
    <w:rsid w:val="008F686C"/>
    <w:rsid w:val="00910FA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75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8A9"/>
    <w:rsid w:val="00E13F3D"/>
    <w:rsid w:val="00E34898"/>
    <w:rsid w:val="00EB09B7"/>
    <w:rsid w:val="00EE7D7C"/>
    <w:rsid w:val="00EF0F44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1C04"/>
    <w:rPr>
      <w:rFonts w:ascii="Arial" w:hAnsi="Arial"/>
      <w:lang w:val="en-GB" w:eastAsia="en-US"/>
    </w:rPr>
  </w:style>
  <w:style w:type="character" w:styleId="Emphasis">
    <w:name w:val="Emphasis"/>
    <w:qFormat/>
    <w:rsid w:val="00861C04"/>
    <w:rPr>
      <w:i/>
      <w:iCs/>
    </w:rPr>
  </w:style>
  <w:style w:type="paragraph" w:styleId="Title">
    <w:name w:val="Title"/>
    <w:basedOn w:val="Normal"/>
    <w:next w:val="Normal"/>
    <w:link w:val="TitleChar"/>
    <w:qFormat/>
    <w:rsid w:val="00861C0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C04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980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2025-04-29T20:24:00Z</dcterms:created>
  <dcterms:modified xsi:type="dcterms:W3CDTF">2025-04-29T20:24:00Z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R5s250175</vt:lpwstr>
  </property>
  <property fmtid="{D5CDD505-2E9C-101B-9397-08002B2CF9AE}" pid="10" name="Spec#">
    <vt:lpwstr>38.523-3</vt:lpwstr>
  </property>
  <property fmtid="{D5CDD505-2E9C-101B-9397-08002B2CF9AE}" pid="11" name="Cr#">
    <vt:lpwstr>3668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NR5GC Idle Mode test case 6.4.2.1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2025-04-29</vt:lpwstr>
  </property>
  <property fmtid="{D5CDD505-2E9C-101B-9397-08002B2CF9AE}" pid="20" name="Release">
    <vt:lpwstr>Rel-18</vt:lpwstr>
  </property>
</Properties>
</file>